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D0525AB" w14:textId="77777777" w:rsidTr="005E4BB2">
        <w:tc>
          <w:tcPr>
            <w:tcW w:w="10423" w:type="dxa"/>
            <w:gridSpan w:val="2"/>
            <w:shd w:val="clear" w:color="auto" w:fill="auto"/>
          </w:tcPr>
          <w:p w14:paraId="73D6A858" w14:textId="5C84B96D" w:rsidR="004F0988" w:rsidRDefault="00EE5860" w:rsidP="00133525">
            <w:pPr>
              <w:pStyle w:val="ZA"/>
              <w:framePr w:w="0" w:hRule="auto" w:wrap="auto" w:vAnchor="margin" w:hAnchor="text" w:yAlign="inline"/>
            </w:pPr>
            <w:bookmarkStart w:id="0" w:name="page1"/>
            <w:r w:rsidRPr="00441CD0">
              <w:rPr>
                <w:sz w:val="64"/>
              </w:rPr>
              <w:t xml:space="preserve">3GPP TS 29.244 </w:t>
            </w:r>
            <w:r w:rsidRPr="00441CD0">
              <w:t>V1</w:t>
            </w:r>
            <w:r w:rsidR="00801D44">
              <w:t>7</w:t>
            </w:r>
            <w:r w:rsidRPr="00441CD0">
              <w:t>.</w:t>
            </w:r>
            <w:r w:rsidR="00801D44">
              <w:t>0</w:t>
            </w:r>
            <w:r w:rsidRPr="00441CD0">
              <w:t>.</w:t>
            </w:r>
            <w:r>
              <w:t>0</w:t>
            </w:r>
            <w:r w:rsidRPr="00441CD0">
              <w:t xml:space="preserve"> </w:t>
            </w:r>
            <w:r w:rsidRPr="00441CD0">
              <w:rPr>
                <w:sz w:val="32"/>
              </w:rPr>
              <w:t>(202</w:t>
            </w:r>
            <w:r>
              <w:rPr>
                <w:sz w:val="32"/>
              </w:rPr>
              <w:t>1</w:t>
            </w:r>
            <w:r w:rsidRPr="00441CD0">
              <w:rPr>
                <w:sz w:val="32"/>
              </w:rPr>
              <w:t>-</w:t>
            </w:r>
            <w:r>
              <w:rPr>
                <w:sz w:val="32"/>
              </w:rPr>
              <w:t>03</w:t>
            </w:r>
            <w:r w:rsidRPr="00441CD0">
              <w:rPr>
                <w:sz w:val="32"/>
              </w:rPr>
              <w:t>)</w:t>
            </w:r>
          </w:p>
        </w:tc>
      </w:tr>
      <w:tr w:rsidR="004F0988" w14:paraId="58CC5260" w14:textId="77777777" w:rsidTr="005E4BB2">
        <w:trPr>
          <w:trHeight w:hRule="exact" w:val="1134"/>
        </w:trPr>
        <w:tc>
          <w:tcPr>
            <w:tcW w:w="10423" w:type="dxa"/>
            <w:gridSpan w:val="2"/>
            <w:shd w:val="clear" w:color="auto" w:fill="auto"/>
          </w:tcPr>
          <w:p w14:paraId="1982C19A" w14:textId="64E77BAA" w:rsidR="004F0988" w:rsidRDefault="004F0988" w:rsidP="00133525">
            <w:pPr>
              <w:pStyle w:val="ZB"/>
              <w:framePr w:w="0" w:hRule="auto" w:wrap="auto" w:vAnchor="margin" w:hAnchor="text" w:yAlign="inline"/>
            </w:pPr>
            <w:r w:rsidRPr="004D3578">
              <w:t>Technica</w:t>
            </w:r>
            <w:r w:rsidRPr="00EE5860">
              <w:t xml:space="preserve">l </w:t>
            </w:r>
            <w:bookmarkStart w:id="1" w:name="spectype2"/>
            <w:r w:rsidRPr="00EE5860">
              <w:t>Specification</w:t>
            </w:r>
            <w:bookmarkEnd w:id="1"/>
          </w:p>
          <w:p w14:paraId="4849F86D" w14:textId="6395BF53" w:rsidR="00BA4B8D" w:rsidRDefault="00BA4B8D" w:rsidP="00EE5860"/>
        </w:tc>
      </w:tr>
      <w:tr w:rsidR="004F0988" w14:paraId="0604AAAD" w14:textId="77777777" w:rsidTr="005E4BB2">
        <w:trPr>
          <w:trHeight w:hRule="exact" w:val="3686"/>
        </w:trPr>
        <w:tc>
          <w:tcPr>
            <w:tcW w:w="10423" w:type="dxa"/>
            <w:gridSpan w:val="2"/>
            <w:shd w:val="clear" w:color="auto" w:fill="auto"/>
          </w:tcPr>
          <w:p w14:paraId="3181127B" w14:textId="77777777" w:rsidR="004F0988" w:rsidRPr="004D3578" w:rsidRDefault="004F0988" w:rsidP="00133525">
            <w:pPr>
              <w:pStyle w:val="ZT"/>
              <w:framePr w:wrap="auto" w:hAnchor="text" w:yAlign="inline"/>
            </w:pPr>
            <w:r w:rsidRPr="004D3578">
              <w:t>3rd Generation Partnership Project;</w:t>
            </w:r>
          </w:p>
          <w:p w14:paraId="6AD0FFD7" w14:textId="77777777" w:rsidR="00EE5860" w:rsidRPr="00441CD0" w:rsidRDefault="00EE5860" w:rsidP="00EE5860">
            <w:pPr>
              <w:pStyle w:val="ZT"/>
              <w:framePr w:wrap="auto" w:hAnchor="text" w:yAlign="inline"/>
            </w:pPr>
            <w:r w:rsidRPr="00441CD0">
              <w:t>Technical Specification Group Core Network and Terminals;</w:t>
            </w:r>
          </w:p>
          <w:p w14:paraId="6EF3BD8F" w14:textId="77777777" w:rsidR="00EE5860" w:rsidRPr="00441CD0" w:rsidRDefault="00EE5860" w:rsidP="00EE5860">
            <w:pPr>
              <w:pStyle w:val="ZT"/>
              <w:framePr w:wrap="auto" w:hAnchor="text" w:yAlign="inline"/>
            </w:pPr>
            <w:r w:rsidRPr="00441CD0">
              <w:t>Interface between the Control Plane and the User Plane Nodes;</w:t>
            </w:r>
          </w:p>
          <w:p w14:paraId="17BC0ADE" w14:textId="77777777" w:rsidR="00EE5860" w:rsidRPr="00441CD0" w:rsidRDefault="00EE5860" w:rsidP="00EE5860">
            <w:pPr>
              <w:pStyle w:val="ZT"/>
              <w:framePr w:wrap="auto" w:hAnchor="text" w:yAlign="inline"/>
            </w:pPr>
            <w:r w:rsidRPr="00441CD0">
              <w:t>Stage 3</w:t>
            </w:r>
          </w:p>
          <w:p w14:paraId="5D7253C6" w14:textId="71BB2B83" w:rsidR="004F0988" w:rsidRPr="00133525" w:rsidRDefault="00EE5860" w:rsidP="00EE5860">
            <w:pPr>
              <w:pStyle w:val="ZT"/>
              <w:framePr w:wrap="auto" w:hAnchor="text" w:yAlign="inline"/>
              <w:rPr>
                <w:i/>
                <w:sz w:val="28"/>
              </w:rPr>
            </w:pPr>
            <w:r w:rsidRPr="00441CD0">
              <w:t>(</w:t>
            </w:r>
            <w:r w:rsidRPr="00441CD0">
              <w:rPr>
                <w:rStyle w:val="ZGSM"/>
              </w:rPr>
              <w:t>Release 1</w:t>
            </w:r>
            <w:r w:rsidR="00801D44">
              <w:rPr>
                <w:rStyle w:val="ZGSM"/>
              </w:rPr>
              <w:t>7</w:t>
            </w:r>
            <w:r w:rsidRPr="00441CD0">
              <w:t>)</w:t>
            </w:r>
          </w:p>
        </w:tc>
      </w:tr>
      <w:tr w:rsidR="00BF128E" w14:paraId="33550F9D" w14:textId="77777777" w:rsidTr="005E4BB2">
        <w:tc>
          <w:tcPr>
            <w:tcW w:w="10423" w:type="dxa"/>
            <w:gridSpan w:val="2"/>
            <w:shd w:val="clear" w:color="auto" w:fill="auto"/>
          </w:tcPr>
          <w:p w14:paraId="7C1456D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48DABE5" w14:textId="77777777" w:rsidTr="005E4BB2">
        <w:trPr>
          <w:trHeight w:hRule="exact" w:val="1531"/>
        </w:trPr>
        <w:tc>
          <w:tcPr>
            <w:tcW w:w="4883" w:type="dxa"/>
            <w:shd w:val="clear" w:color="auto" w:fill="auto"/>
          </w:tcPr>
          <w:p w14:paraId="6144BDD8" w14:textId="0CD70547" w:rsidR="00D57972" w:rsidRDefault="00AD46FF">
            <w:r>
              <w:rPr>
                <w:i/>
                <w:noProof/>
                <w:lang w:val="en-US" w:eastAsia="zh-CN"/>
              </w:rPr>
              <w:drawing>
                <wp:inline distT="0" distB="0" distL="0" distR="0" wp14:anchorId="7075E57E" wp14:editId="0EC3E93A">
                  <wp:extent cx="1210310" cy="840105"/>
                  <wp:effectExtent l="0" t="0" r="889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40105"/>
                          </a:xfrm>
                          <a:prstGeom prst="rect">
                            <a:avLst/>
                          </a:prstGeom>
                          <a:noFill/>
                          <a:ln>
                            <a:noFill/>
                          </a:ln>
                        </pic:spPr>
                      </pic:pic>
                    </a:graphicData>
                  </a:graphic>
                </wp:inline>
              </w:drawing>
            </w:r>
          </w:p>
        </w:tc>
        <w:tc>
          <w:tcPr>
            <w:tcW w:w="5540" w:type="dxa"/>
            <w:shd w:val="clear" w:color="auto" w:fill="auto"/>
          </w:tcPr>
          <w:p w14:paraId="2533F012" w14:textId="0913CDF3" w:rsidR="00D57972" w:rsidRDefault="00AD46FF" w:rsidP="00133525">
            <w:pPr>
              <w:jc w:val="right"/>
            </w:pPr>
            <w:bookmarkStart w:id="2" w:name="logos"/>
            <w:r>
              <w:rPr>
                <w:noProof/>
                <w:lang w:val="en-US" w:eastAsia="zh-CN"/>
              </w:rPr>
              <w:drawing>
                <wp:inline distT="0" distB="0" distL="0" distR="0" wp14:anchorId="75F21512" wp14:editId="2F166455">
                  <wp:extent cx="1617345" cy="946150"/>
                  <wp:effectExtent l="0" t="0" r="1905" b="635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6150"/>
                          </a:xfrm>
                          <a:prstGeom prst="rect">
                            <a:avLst/>
                          </a:prstGeom>
                          <a:noFill/>
                          <a:ln>
                            <a:noFill/>
                          </a:ln>
                        </pic:spPr>
                      </pic:pic>
                    </a:graphicData>
                  </a:graphic>
                </wp:inline>
              </w:drawing>
            </w:r>
            <w:bookmarkEnd w:id="2"/>
          </w:p>
        </w:tc>
      </w:tr>
      <w:tr w:rsidR="00C074DD" w14:paraId="2D2537DE" w14:textId="77777777" w:rsidTr="005E4BB2">
        <w:trPr>
          <w:trHeight w:hRule="exact" w:val="5783"/>
        </w:trPr>
        <w:tc>
          <w:tcPr>
            <w:tcW w:w="10423" w:type="dxa"/>
            <w:gridSpan w:val="2"/>
            <w:shd w:val="clear" w:color="auto" w:fill="auto"/>
          </w:tcPr>
          <w:p w14:paraId="4232AD0A" w14:textId="41F4346D" w:rsidR="00C074DD" w:rsidRPr="00C074DD" w:rsidRDefault="00C074DD" w:rsidP="00EE5860"/>
        </w:tc>
      </w:tr>
      <w:tr w:rsidR="00C074DD" w14:paraId="33DDC50D" w14:textId="77777777" w:rsidTr="005E4BB2">
        <w:trPr>
          <w:cantSplit/>
          <w:trHeight w:hRule="exact" w:val="964"/>
        </w:trPr>
        <w:tc>
          <w:tcPr>
            <w:tcW w:w="10423" w:type="dxa"/>
            <w:gridSpan w:val="2"/>
            <w:shd w:val="clear" w:color="auto" w:fill="auto"/>
          </w:tcPr>
          <w:p w14:paraId="07DD1452"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47614B01" w14:textId="77777777" w:rsidR="00C074DD" w:rsidRPr="004D3578" w:rsidRDefault="00C074DD" w:rsidP="00C074DD">
            <w:pPr>
              <w:pStyle w:val="ZV"/>
              <w:framePr w:w="0" w:wrap="auto" w:vAnchor="margin" w:hAnchor="text" w:yAlign="inline"/>
            </w:pPr>
          </w:p>
          <w:p w14:paraId="7A874E8F" w14:textId="77777777" w:rsidR="00C074DD" w:rsidRPr="00133525" w:rsidRDefault="00C074DD" w:rsidP="00C074DD">
            <w:pPr>
              <w:rPr>
                <w:sz w:val="16"/>
              </w:rPr>
            </w:pPr>
          </w:p>
        </w:tc>
      </w:tr>
      <w:bookmarkEnd w:id="0"/>
    </w:tbl>
    <w:p w14:paraId="5DDD5C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0BFB4B0" w14:textId="77777777" w:rsidTr="00133525">
        <w:trPr>
          <w:trHeight w:hRule="exact" w:val="5670"/>
        </w:trPr>
        <w:tc>
          <w:tcPr>
            <w:tcW w:w="10423" w:type="dxa"/>
            <w:shd w:val="clear" w:color="auto" w:fill="auto"/>
          </w:tcPr>
          <w:p w14:paraId="102D310F" w14:textId="77777777" w:rsidR="00E16509" w:rsidRDefault="00E16509" w:rsidP="00E16509">
            <w:pPr>
              <w:pStyle w:val="Guidance"/>
            </w:pPr>
            <w:bookmarkStart w:id="4" w:name="page2"/>
          </w:p>
        </w:tc>
      </w:tr>
      <w:tr w:rsidR="00E16509" w14:paraId="3C7CF22B" w14:textId="77777777" w:rsidTr="00C074DD">
        <w:trPr>
          <w:trHeight w:hRule="exact" w:val="5387"/>
        </w:trPr>
        <w:tc>
          <w:tcPr>
            <w:tcW w:w="10423" w:type="dxa"/>
            <w:shd w:val="clear" w:color="auto" w:fill="auto"/>
          </w:tcPr>
          <w:p w14:paraId="45838C2B"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2A52B5B" w14:textId="77777777" w:rsidR="00E16509" w:rsidRPr="004D3578" w:rsidRDefault="00E16509" w:rsidP="00133525">
            <w:pPr>
              <w:pStyle w:val="FP"/>
              <w:pBdr>
                <w:bottom w:val="single" w:sz="6" w:space="1" w:color="auto"/>
              </w:pBdr>
              <w:ind w:left="2835" w:right="2835"/>
              <w:jc w:val="center"/>
            </w:pPr>
            <w:r w:rsidRPr="004D3578">
              <w:t>Postal address</w:t>
            </w:r>
          </w:p>
          <w:p w14:paraId="757D24D0" w14:textId="77777777" w:rsidR="00E16509" w:rsidRPr="00133525" w:rsidRDefault="00E16509" w:rsidP="00133525">
            <w:pPr>
              <w:pStyle w:val="FP"/>
              <w:ind w:left="2835" w:right="2835"/>
              <w:jc w:val="center"/>
              <w:rPr>
                <w:rFonts w:ascii="Arial" w:hAnsi="Arial"/>
                <w:sz w:val="18"/>
              </w:rPr>
            </w:pPr>
          </w:p>
          <w:p w14:paraId="5CFA28D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3FD7B8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E789F1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47C264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D51B02"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79CB7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E7F1608" w14:textId="77777777" w:rsidR="00E16509" w:rsidRDefault="00E16509" w:rsidP="00133525"/>
        </w:tc>
      </w:tr>
      <w:tr w:rsidR="00E16509" w14:paraId="5C65F3B4" w14:textId="77777777" w:rsidTr="00C074DD">
        <w:tc>
          <w:tcPr>
            <w:tcW w:w="10423" w:type="dxa"/>
            <w:shd w:val="clear" w:color="auto" w:fill="auto"/>
            <w:vAlign w:val="bottom"/>
          </w:tcPr>
          <w:p w14:paraId="20633D7B"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A3A53B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A9E6D3" w14:textId="77777777" w:rsidR="00E16509" w:rsidRPr="004D3578" w:rsidRDefault="00E16509" w:rsidP="00133525">
            <w:pPr>
              <w:pStyle w:val="FP"/>
              <w:jc w:val="center"/>
              <w:rPr>
                <w:noProof/>
              </w:rPr>
            </w:pPr>
          </w:p>
          <w:p w14:paraId="7308FC99" w14:textId="1B0E09F9" w:rsidR="00E16509" w:rsidRPr="00133525" w:rsidRDefault="00E16509" w:rsidP="00133525">
            <w:pPr>
              <w:pStyle w:val="FP"/>
              <w:jc w:val="center"/>
              <w:rPr>
                <w:noProof/>
                <w:sz w:val="18"/>
              </w:rPr>
            </w:pPr>
            <w:r w:rsidRPr="00133525">
              <w:rPr>
                <w:noProof/>
                <w:sz w:val="18"/>
              </w:rPr>
              <w:t xml:space="preserve">© </w:t>
            </w:r>
            <w:r w:rsidR="00EE5860">
              <w:rPr>
                <w:noProof/>
                <w:sz w:val="18"/>
              </w:rPr>
              <w:t>2021</w:t>
            </w:r>
            <w:r w:rsidRPr="00133525">
              <w:rPr>
                <w:noProof/>
                <w:sz w:val="18"/>
              </w:rPr>
              <w:t>, 3GPP Organizational Partners (ARIB, ATIS, CCSA, ETSI, TSDSI, TTA, TTC).</w:t>
            </w:r>
            <w:bookmarkStart w:id="7" w:name="copyrightaddon"/>
            <w:bookmarkEnd w:id="7"/>
          </w:p>
          <w:p w14:paraId="3ACF7284" w14:textId="77777777" w:rsidR="00E16509" w:rsidRPr="00133525" w:rsidRDefault="00E16509" w:rsidP="00133525">
            <w:pPr>
              <w:pStyle w:val="FP"/>
              <w:jc w:val="center"/>
              <w:rPr>
                <w:noProof/>
                <w:sz w:val="18"/>
              </w:rPr>
            </w:pPr>
            <w:r w:rsidRPr="00133525">
              <w:rPr>
                <w:noProof/>
                <w:sz w:val="18"/>
              </w:rPr>
              <w:t>All rights reserved.</w:t>
            </w:r>
          </w:p>
          <w:p w14:paraId="43691263" w14:textId="77777777" w:rsidR="00E16509" w:rsidRPr="00133525" w:rsidRDefault="00E16509" w:rsidP="00E16509">
            <w:pPr>
              <w:pStyle w:val="FP"/>
              <w:rPr>
                <w:noProof/>
                <w:sz w:val="18"/>
              </w:rPr>
            </w:pPr>
          </w:p>
          <w:p w14:paraId="30F33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CAD14A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6FDA06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1AFFA4E7" w14:textId="77777777" w:rsidR="00E16509" w:rsidRDefault="00E16509" w:rsidP="00133525"/>
        </w:tc>
      </w:tr>
      <w:bookmarkEnd w:id="4"/>
    </w:tbl>
    <w:p w14:paraId="4E432CA9" w14:textId="77777777" w:rsidR="00080512" w:rsidRPr="004D3578" w:rsidRDefault="00080512">
      <w:pPr>
        <w:pStyle w:val="TT"/>
      </w:pPr>
      <w:r w:rsidRPr="004D3578">
        <w:br w:type="page"/>
      </w:r>
      <w:bookmarkStart w:id="8" w:name="tableOfContents"/>
      <w:bookmarkEnd w:id="8"/>
      <w:r w:rsidRPr="004D3578">
        <w:lastRenderedPageBreak/>
        <w:t>Contents</w:t>
      </w:r>
    </w:p>
    <w:p w14:paraId="40B71C0E" w14:textId="775FAF3E" w:rsidR="00075654" w:rsidRDefault="004D3578">
      <w:pPr>
        <w:pStyle w:val="TOC1"/>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075654">
        <w:t>Foreword</w:t>
      </w:r>
      <w:r w:rsidR="00075654">
        <w:tab/>
      </w:r>
      <w:r w:rsidR="00075654">
        <w:fldChar w:fldCharType="begin" w:fldLock="1"/>
      </w:r>
      <w:r w:rsidR="00075654">
        <w:instrText xml:space="preserve"> PAGEREF _Toc67499351 \h </w:instrText>
      </w:r>
      <w:r w:rsidR="00075654">
        <w:fldChar w:fldCharType="separate"/>
      </w:r>
      <w:r w:rsidR="00075654">
        <w:t>14</w:t>
      </w:r>
      <w:r w:rsidR="00075654">
        <w:fldChar w:fldCharType="end"/>
      </w:r>
    </w:p>
    <w:p w14:paraId="4BBC2837" w14:textId="0E0789BD" w:rsidR="00075654" w:rsidRDefault="0007565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_Toc67499352 \h </w:instrText>
      </w:r>
      <w:r>
        <w:fldChar w:fldCharType="separate"/>
      </w:r>
      <w:r>
        <w:t>15</w:t>
      </w:r>
      <w:r>
        <w:fldChar w:fldCharType="end"/>
      </w:r>
    </w:p>
    <w:p w14:paraId="0C5FABBD" w14:textId="0CB73874" w:rsidR="00075654" w:rsidRDefault="0007565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_Toc67499353 \h </w:instrText>
      </w:r>
      <w:r>
        <w:fldChar w:fldCharType="separate"/>
      </w:r>
      <w:r>
        <w:t>15</w:t>
      </w:r>
      <w:r>
        <w:fldChar w:fldCharType="end"/>
      </w:r>
    </w:p>
    <w:p w14:paraId="4D4C1866" w14:textId="2240D56F" w:rsidR="00075654" w:rsidRDefault="0007565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_Toc67499354 \h </w:instrText>
      </w:r>
      <w:r>
        <w:fldChar w:fldCharType="separate"/>
      </w:r>
      <w:r>
        <w:t>18</w:t>
      </w:r>
      <w:r>
        <w:fldChar w:fldCharType="end"/>
      </w:r>
    </w:p>
    <w:p w14:paraId="7B50D75E" w14:textId="0A61409E" w:rsidR="00075654" w:rsidRDefault="0007565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_Toc67499355 \h </w:instrText>
      </w:r>
      <w:r>
        <w:fldChar w:fldCharType="separate"/>
      </w:r>
      <w:r>
        <w:t>18</w:t>
      </w:r>
      <w:r>
        <w:fldChar w:fldCharType="end"/>
      </w:r>
    </w:p>
    <w:p w14:paraId="67633AF1" w14:textId="0E54AC7F" w:rsidR="00075654" w:rsidRDefault="0007565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_Toc67499356 \h </w:instrText>
      </w:r>
      <w:r>
        <w:fldChar w:fldCharType="separate"/>
      </w:r>
      <w:r>
        <w:t>18</w:t>
      </w:r>
      <w:r>
        <w:fldChar w:fldCharType="end"/>
      </w:r>
    </w:p>
    <w:p w14:paraId="64D90AE3" w14:textId="7B67C1D9" w:rsidR="00075654" w:rsidRDefault="0007565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Protocol Stack</w:t>
      </w:r>
      <w:r>
        <w:tab/>
      </w:r>
      <w:r>
        <w:fldChar w:fldCharType="begin" w:fldLock="1"/>
      </w:r>
      <w:r>
        <w:instrText xml:space="preserve"> PAGEREF _Toc67499357 \h </w:instrText>
      </w:r>
      <w:r>
        <w:fldChar w:fldCharType="separate"/>
      </w:r>
      <w:r>
        <w:t>19</w:t>
      </w:r>
      <w:r>
        <w:fldChar w:fldCharType="end"/>
      </w:r>
    </w:p>
    <w:p w14:paraId="75839069" w14:textId="5AC68E48" w:rsidR="00075654" w:rsidRDefault="0007565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_Toc67499358 \h </w:instrText>
      </w:r>
      <w:r>
        <w:fldChar w:fldCharType="separate"/>
      </w:r>
      <w:r>
        <w:t>19</w:t>
      </w:r>
      <w:r>
        <w:fldChar w:fldCharType="end"/>
      </w:r>
    </w:p>
    <w:p w14:paraId="53480634" w14:textId="5E0BCD68" w:rsidR="00075654" w:rsidRDefault="0007565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UDP Header and Port Numbers</w:t>
      </w:r>
      <w:r>
        <w:tab/>
      </w:r>
      <w:r>
        <w:fldChar w:fldCharType="begin" w:fldLock="1"/>
      </w:r>
      <w:r>
        <w:instrText xml:space="preserve"> PAGEREF _Toc67499359 \h </w:instrText>
      </w:r>
      <w:r>
        <w:fldChar w:fldCharType="separate"/>
      </w:r>
      <w:r>
        <w:t>20</w:t>
      </w:r>
      <w:r>
        <w:fldChar w:fldCharType="end"/>
      </w:r>
    </w:p>
    <w:p w14:paraId="0D22CEB0" w14:textId="63AAF53D" w:rsidR="00075654" w:rsidRDefault="00075654">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_Toc67499360 \h </w:instrText>
      </w:r>
      <w:r>
        <w:fldChar w:fldCharType="separate"/>
      </w:r>
      <w:r>
        <w:t>20</w:t>
      </w:r>
      <w:r>
        <w:fldChar w:fldCharType="end"/>
      </w:r>
    </w:p>
    <w:p w14:paraId="0B5FE898" w14:textId="4183F968" w:rsidR="00075654" w:rsidRDefault="00075654">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Request Message</w:t>
      </w:r>
      <w:r>
        <w:tab/>
      </w:r>
      <w:r>
        <w:fldChar w:fldCharType="begin" w:fldLock="1"/>
      </w:r>
      <w:r>
        <w:instrText xml:space="preserve"> PAGEREF _Toc67499361 \h </w:instrText>
      </w:r>
      <w:r>
        <w:fldChar w:fldCharType="separate"/>
      </w:r>
      <w:r>
        <w:t>21</w:t>
      </w:r>
      <w:r>
        <w:fldChar w:fldCharType="end"/>
      </w:r>
    </w:p>
    <w:p w14:paraId="796ABA99" w14:textId="1FB0C95B" w:rsidR="00075654" w:rsidRDefault="00075654">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Response Message</w:t>
      </w:r>
      <w:r>
        <w:tab/>
      </w:r>
      <w:r>
        <w:fldChar w:fldCharType="begin" w:fldLock="1"/>
      </w:r>
      <w:r>
        <w:instrText xml:space="preserve"> PAGEREF _Toc67499362 \h </w:instrText>
      </w:r>
      <w:r>
        <w:fldChar w:fldCharType="separate"/>
      </w:r>
      <w:r>
        <w:t>21</w:t>
      </w:r>
      <w:r>
        <w:fldChar w:fldCharType="end"/>
      </w:r>
    </w:p>
    <w:p w14:paraId="0E85864E" w14:textId="400B7591" w:rsidR="00075654" w:rsidRDefault="0007565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IP Header and IP Addresses</w:t>
      </w:r>
      <w:r>
        <w:tab/>
      </w:r>
      <w:r>
        <w:fldChar w:fldCharType="begin" w:fldLock="1"/>
      </w:r>
      <w:r>
        <w:instrText xml:space="preserve"> PAGEREF _Toc67499363 \h </w:instrText>
      </w:r>
      <w:r>
        <w:fldChar w:fldCharType="separate"/>
      </w:r>
      <w:r>
        <w:t>21</w:t>
      </w:r>
      <w:r>
        <w:fldChar w:fldCharType="end"/>
      </w:r>
    </w:p>
    <w:p w14:paraId="337E2897" w14:textId="798B2203" w:rsidR="00075654" w:rsidRDefault="00075654">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_Toc67499364 \h </w:instrText>
      </w:r>
      <w:r>
        <w:fldChar w:fldCharType="separate"/>
      </w:r>
      <w:r>
        <w:t>21</w:t>
      </w:r>
      <w:r>
        <w:fldChar w:fldCharType="end"/>
      </w:r>
    </w:p>
    <w:p w14:paraId="09E802EC" w14:textId="3D1F2D37" w:rsidR="00075654" w:rsidRDefault="00075654">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Request Message</w:t>
      </w:r>
      <w:r>
        <w:tab/>
      </w:r>
      <w:r>
        <w:fldChar w:fldCharType="begin" w:fldLock="1"/>
      </w:r>
      <w:r>
        <w:instrText xml:space="preserve"> PAGEREF _Toc67499365 \h </w:instrText>
      </w:r>
      <w:r>
        <w:fldChar w:fldCharType="separate"/>
      </w:r>
      <w:r>
        <w:t>21</w:t>
      </w:r>
      <w:r>
        <w:fldChar w:fldCharType="end"/>
      </w:r>
    </w:p>
    <w:p w14:paraId="24C4D7F3" w14:textId="0C3739E8" w:rsidR="00075654" w:rsidRDefault="00075654">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Response Message</w:t>
      </w:r>
      <w:r>
        <w:tab/>
      </w:r>
      <w:r>
        <w:fldChar w:fldCharType="begin" w:fldLock="1"/>
      </w:r>
      <w:r>
        <w:instrText xml:space="preserve"> PAGEREF _Toc67499366 \h </w:instrText>
      </w:r>
      <w:r>
        <w:fldChar w:fldCharType="separate"/>
      </w:r>
      <w:r>
        <w:t>21</w:t>
      </w:r>
      <w:r>
        <w:fldChar w:fldCharType="end"/>
      </w:r>
    </w:p>
    <w:p w14:paraId="2E9D524E" w14:textId="712FCBCC" w:rsidR="00075654" w:rsidRDefault="00075654">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Layer 2</w:t>
      </w:r>
      <w:r>
        <w:tab/>
      </w:r>
      <w:r>
        <w:fldChar w:fldCharType="begin" w:fldLock="1"/>
      </w:r>
      <w:r>
        <w:instrText xml:space="preserve"> PAGEREF _Toc67499367 \h </w:instrText>
      </w:r>
      <w:r>
        <w:fldChar w:fldCharType="separate"/>
      </w:r>
      <w:r>
        <w:t>21</w:t>
      </w:r>
      <w:r>
        <w:fldChar w:fldCharType="end"/>
      </w:r>
    </w:p>
    <w:p w14:paraId="646B49AF" w14:textId="4A14628D" w:rsidR="00075654" w:rsidRDefault="00075654">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Layer 1</w:t>
      </w:r>
      <w:r>
        <w:tab/>
      </w:r>
      <w:r>
        <w:fldChar w:fldCharType="begin" w:fldLock="1"/>
      </w:r>
      <w:r>
        <w:instrText xml:space="preserve"> PAGEREF _Toc67499368 \h </w:instrText>
      </w:r>
      <w:r>
        <w:fldChar w:fldCharType="separate"/>
      </w:r>
      <w:r>
        <w:t>21</w:t>
      </w:r>
      <w:r>
        <w:fldChar w:fldCharType="end"/>
      </w:r>
    </w:p>
    <w:p w14:paraId="02F6A621" w14:textId="739F5F69" w:rsidR="00075654" w:rsidRDefault="0007565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 description</w:t>
      </w:r>
      <w:r>
        <w:tab/>
      </w:r>
      <w:r>
        <w:fldChar w:fldCharType="begin" w:fldLock="1"/>
      </w:r>
      <w:r>
        <w:instrText xml:space="preserve"> PAGEREF _Toc67499369 \h </w:instrText>
      </w:r>
      <w:r>
        <w:fldChar w:fldCharType="separate"/>
      </w:r>
      <w:r>
        <w:t>22</w:t>
      </w:r>
      <w:r>
        <w:fldChar w:fldCharType="end"/>
      </w:r>
    </w:p>
    <w:p w14:paraId="4B4FF483" w14:textId="1035EE48" w:rsidR="00075654" w:rsidRDefault="0007565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_Toc67499370 \h </w:instrText>
      </w:r>
      <w:r>
        <w:fldChar w:fldCharType="separate"/>
      </w:r>
      <w:r>
        <w:t>22</w:t>
      </w:r>
      <w:r>
        <w:fldChar w:fldCharType="end"/>
      </w:r>
    </w:p>
    <w:p w14:paraId="55642C18" w14:textId="7B58E30C" w:rsidR="00075654" w:rsidRDefault="00075654">
      <w:pPr>
        <w:pStyle w:val="TOC2"/>
        <w:rPr>
          <w:rFonts w:asciiTheme="minorHAnsi" w:eastAsiaTheme="minorEastAsia" w:hAnsiTheme="minorHAnsi" w:cstheme="minorBidi"/>
          <w:sz w:val="22"/>
          <w:szCs w:val="22"/>
          <w:lang w:eastAsia="en-GB"/>
        </w:rPr>
      </w:pPr>
      <w:r>
        <w:t>5.</w:t>
      </w:r>
      <w:r w:rsidRPr="00FF592E">
        <w:rPr>
          <w:lang w:val="en-US"/>
        </w:rPr>
        <w:t>2</w:t>
      </w:r>
      <w:r>
        <w:rPr>
          <w:rFonts w:asciiTheme="minorHAnsi" w:eastAsiaTheme="minorEastAsia" w:hAnsiTheme="minorHAnsi" w:cstheme="minorBidi"/>
          <w:sz w:val="22"/>
          <w:szCs w:val="22"/>
          <w:lang w:eastAsia="en-GB"/>
        </w:rPr>
        <w:tab/>
      </w:r>
      <w:r>
        <w:t>Packet Forwarding Model</w:t>
      </w:r>
      <w:r>
        <w:tab/>
      </w:r>
      <w:r>
        <w:fldChar w:fldCharType="begin" w:fldLock="1"/>
      </w:r>
      <w:r>
        <w:instrText xml:space="preserve"> PAGEREF _Toc67499371 \h </w:instrText>
      </w:r>
      <w:r>
        <w:fldChar w:fldCharType="separate"/>
      </w:r>
      <w:r>
        <w:t>22</w:t>
      </w:r>
      <w:r>
        <w:fldChar w:fldCharType="end"/>
      </w:r>
    </w:p>
    <w:p w14:paraId="7EFC71C7" w14:textId="0DF44E5A" w:rsidR="00075654" w:rsidRDefault="00075654">
      <w:pPr>
        <w:pStyle w:val="TOC3"/>
        <w:rPr>
          <w:rFonts w:asciiTheme="minorHAnsi" w:eastAsiaTheme="minorEastAsia" w:hAnsiTheme="minorHAnsi" w:cstheme="minorBidi"/>
          <w:sz w:val="22"/>
          <w:szCs w:val="22"/>
          <w:lang w:eastAsia="en-GB"/>
        </w:rPr>
      </w:pPr>
      <w:r w:rsidRPr="00FF592E">
        <w:rPr>
          <w:lang w:val="en-US"/>
        </w:rPr>
        <w:t>5.2.1</w:t>
      </w:r>
      <w:r>
        <w:rPr>
          <w:rFonts w:asciiTheme="minorHAnsi" w:eastAsiaTheme="minorEastAsia" w:hAnsiTheme="minorHAnsi" w:cstheme="minorBidi"/>
          <w:sz w:val="22"/>
          <w:szCs w:val="22"/>
          <w:lang w:eastAsia="en-GB"/>
        </w:rPr>
        <w:tab/>
      </w:r>
      <w:r w:rsidRPr="00FF592E">
        <w:rPr>
          <w:lang w:val="en-US"/>
        </w:rPr>
        <w:t>General</w:t>
      </w:r>
      <w:r>
        <w:tab/>
      </w:r>
      <w:r>
        <w:fldChar w:fldCharType="begin" w:fldLock="1"/>
      </w:r>
      <w:r>
        <w:instrText xml:space="preserve"> PAGEREF _Toc67499372 \h </w:instrText>
      </w:r>
      <w:r>
        <w:fldChar w:fldCharType="separate"/>
      </w:r>
      <w:r>
        <w:t>22</w:t>
      </w:r>
      <w:r>
        <w:fldChar w:fldCharType="end"/>
      </w:r>
    </w:p>
    <w:p w14:paraId="35A5D010" w14:textId="1CCACCA2" w:rsidR="00075654" w:rsidRDefault="00075654">
      <w:pPr>
        <w:pStyle w:val="TOC3"/>
        <w:rPr>
          <w:rFonts w:asciiTheme="minorHAnsi" w:eastAsiaTheme="minorEastAsia" w:hAnsiTheme="minorHAnsi" w:cstheme="minorBidi"/>
          <w:sz w:val="22"/>
          <w:szCs w:val="22"/>
          <w:lang w:eastAsia="en-GB"/>
        </w:rPr>
      </w:pPr>
      <w:r w:rsidRPr="00FF592E">
        <w:rPr>
          <w:lang w:val="en-US"/>
        </w:rPr>
        <w:t>5.2.1A</w:t>
      </w:r>
      <w:r>
        <w:rPr>
          <w:rFonts w:asciiTheme="minorHAnsi" w:eastAsiaTheme="minorEastAsia" w:hAnsiTheme="minorHAnsi" w:cstheme="minorBidi"/>
          <w:sz w:val="22"/>
          <w:szCs w:val="22"/>
          <w:lang w:eastAsia="en-GB"/>
        </w:rPr>
        <w:tab/>
      </w:r>
      <w:r w:rsidRPr="00FF592E">
        <w:rPr>
          <w:lang w:val="en-US"/>
        </w:rPr>
        <w:t>Packet Detection Rule Handling</w:t>
      </w:r>
      <w:r>
        <w:tab/>
      </w:r>
      <w:r>
        <w:fldChar w:fldCharType="begin" w:fldLock="1"/>
      </w:r>
      <w:r>
        <w:instrText xml:space="preserve"> PAGEREF _Toc67499373 \h </w:instrText>
      </w:r>
      <w:r>
        <w:fldChar w:fldCharType="separate"/>
      </w:r>
      <w:r>
        <w:t>24</w:t>
      </w:r>
      <w:r>
        <w:fldChar w:fldCharType="end"/>
      </w:r>
    </w:p>
    <w:p w14:paraId="352BB787" w14:textId="1787CAC4" w:rsidR="00075654" w:rsidRDefault="00075654">
      <w:pPr>
        <w:pStyle w:val="TOC4"/>
        <w:rPr>
          <w:rFonts w:asciiTheme="minorHAnsi" w:eastAsiaTheme="minorEastAsia" w:hAnsiTheme="minorHAnsi" w:cstheme="minorBidi"/>
          <w:sz w:val="22"/>
          <w:szCs w:val="22"/>
          <w:lang w:eastAsia="en-GB"/>
        </w:rPr>
      </w:pPr>
      <w:r w:rsidRPr="00FF592E">
        <w:rPr>
          <w:lang w:val="en-US"/>
        </w:rPr>
        <w:t>5.2.1A.1</w:t>
      </w:r>
      <w:r>
        <w:rPr>
          <w:rFonts w:asciiTheme="minorHAnsi" w:eastAsiaTheme="minorEastAsia" w:hAnsiTheme="minorHAnsi" w:cstheme="minorBidi"/>
          <w:sz w:val="22"/>
          <w:szCs w:val="22"/>
          <w:lang w:eastAsia="en-GB"/>
        </w:rPr>
        <w:tab/>
      </w:r>
      <w:r w:rsidRPr="00FF592E">
        <w:rPr>
          <w:lang w:val="en-US"/>
        </w:rPr>
        <w:t>General</w:t>
      </w:r>
      <w:r>
        <w:tab/>
      </w:r>
      <w:r>
        <w:fldChar w:fldCharType="begin" w:fldLock="1"/>
      </w:r>
      <w:r>
        <w:instrText xml:space="preserve"> PAGEREF _Toc67499374 \h </w:instrText>
      </w:r>
      <w:r>
        <w:fldChar w:fldCharType="separate"/>
      </w:r>
      <w:r>
        <w:t>24</w:t>
      </w:r>
      <w:r>
        <w:fldChar w:fldCharType="end"/>
      </w:r>
    </w:p>
    <w:p w14:paraId="692C74FB" w14:textId="2BC7E02E" w:rsidR="00075654" w:rsidRDefault="00075654">
      <w:pPr>
        <w:pStyle w:val="TOC4"/>
        <w:rPr>
          <w:rFonts w:asciiTheme="minorHAnsi" w:eastAsiaTheme="minorEastAsia" w:hAnsiTheme="minorHAnsi" w:cstheme="minorBidi"/>
          <w:sz w:val="22"/>
          <w:szCs w:val="22"/>
          <w:lang w:eastAsia="en-GB"/>
        </w:rPr>
      </w:pPr>
      <w:r>
        <w:t>5.2.1A.2</w:t>
      </w:r>
      <w:r>
        <w:rPr>
          <w:rFonts w:asciiTheme="minorHAnsi" w:eastAsiaTheme="minorEastAsia" w:hAnsiTheme="minorHAnsi" w:cstheme="minorBidi"/>
          <w:sz w:val="22"/>
          <w:szCs w:val="22"/>
          <w:lang w:eastAsia="en-GB"/>
        </w:rPr>
        <w:tab/>
      </w:r>
      <w:r>
        <w:t>PDI Optimization</w:t>
      </w:r>
      <w:r>
        <w:tab/>
      </w:r>
      <w:r>
        <w:fldChar w:fldCharType="begin" w:fldLock="1"/>
      </w:r>
      <w:r>
        <w:instrText xml:space="preserve"> PAGEREF _Toc67499375 \h </w:instrText>
      </w:r>
      <w:r>
        <w:fldChar w:fldCharType="separate"/>
      </w:r>
      <w:r>
        <w:t>25</w:t>
      </w:r>
      <w:r>
        <w:fldChar w:fldCharType="end"/>
      </w:r>
    </w:p>
    <w:p w14:paraId="6990B133" w14:textId="34E56AD1" w:rsidR="00075654" w:rsidRDefault="00075654">
      <w:pPr>
        <w:pStyle w:val="TOC4"/>
        <w:rPr>
          <w:rFonts w:asciiTheme="minorHAnsi" w:eastAsiaTheme="minorEastAsia" w:hAnsiTheme="minorHAnsi" w:cstheme="minorBidi"/>
          <w:sz w:val="22"/>
          <w:szCs w:val="22"/>
          <w:lang w:eastAsia="en-GB"/>
        </w:rPr>
      </w:pPr>
      <w:r>
        <w:t>5.2.1A</w:t>
      </w:r>
      <w:r w:rsidRPr="00FF592E">
        <w:rPr>
          <w:lang w:val="de-DE"/>
        </w:rPr>
        <w:t>.2A</w:t>
      </w:r>
      <w:r>
        <w:rPr>
          <w:rFonts w:asciiTheme="minorHAnsi" w:eastAsiaTheme="minorEastAsia" w:hAnsiTheme="minorHAnsi" w:cstheme="minorBidi"/>
          <w:sz w:val="22"/>
          <w:szCs w:val="22"/>
          <w:lang w:eastAsia="en-GB"/>
        </w:rPr>
        <w:tab/>
      </w:r>
      <w:r>
        <w:t>Provisioning of SDF filters</w:t>
      </w:r>
      <w:r>
        <w:tab/>
      </w:r>
      <w:r>
        <w:fldChar w:fldCharType="begin" w:fldLock="1"/>
      </w:r>
      <w:r>
        <w:instrText xml:space="preserve"> PAGEREF _Toc67499376 \h </w:instrText>
      </w:r>
      <w:r>
        <w:fldChar w:fldCharType="separate"/>
      </w:r>
      <w:r>
        <w:t>25</w:t>
      </w:r>
      <w:r>
        <w:fldChar w:fldCharType="end"/>
      </w:r>
    </w:p>
    <w:p w14:paraId="6EEAE092" w14:textId="273405DD" w:rsidR="00075654" w:rsidRDefault="00075654">
      <w:pPr>
        <w:pStyle w:val="TOC4"/>
        <w:rPr>
          <w:rFonts w:asciiTheme="minorHAnsi" w:eastAsiaTheme="minorEastAsia" w:hAnsiTheme="minorHAnsi" w:cstheme="minorBidi"/>
          <w:sz w:val="22"/>
          <w:szCs w:val="22"/>
          <w:lang w:eastAsia="en-GB"/>
        </w:rPr>
      </w:pPr>
      <w:r>
        <w:t>5.2.1A</w:t>
      </w:r>
      <w:r w:rsidRPr="00FF592E">
        <w:rPr>
          <w:lang w:val="de-DE"/>
        </w:rPr>
        <w:t>.3</w:t>
      </w:r>
      <w:r>
        <w:rPr>
          <w:rFonts w:asciiTheme="minorHAnsi" w:eastAsiaTheme="minorEastAsia" w:hAnsiTheme="minorHAnsi" w:cstheme="minorBidi"/>
          <w:sz w:val="22"/>
          <w:szCs w:val="22"/>
          <w:lang w:eastAsia="en-GB"/>
        </w:rPr>
        <w:tab/>
      </w:r>
      <w:r>
        <w:t>Bidirectional SDF Filters</w:t>
      </w:r>
      <w:r>
        <w:tab/>
      </w:r>
      <w:r>
        <w:fldChar w:fldCharType="begin" w:fldLock="1"/>
      </w:r>
      <w:r>
        <w:instrText xml:space="preserve"> PAGEREF _Toc67499377 \h </w:instrText>
      </w:r>
      <w:r>
        <w:fldChar w:fldCharType="separate"/>
      </w:r>
      <w:r>
        <w:t>26</w:t>
      </w:r>
      <w:r>
        <w:fldChar w:fldCharType="end"/>
      </w:r>
    </w:p>
    <w:p w14:paraId="43B62239" w14:textId="60B5E067" w:rsidR="00075654" w:rsidRDefault="00075654">
      <w:pPr>
        <w:pStyle w:val="TOC4"/>
        <w:rPr>
          <w:rFonts w:asciiTheme="minorHAnsi" w:eastAsiaTheme="minorEastAsia" w:hAnsiTheme="minorHAnsi" w:cstheme="minorBidi"/>
          <w:sz w:val="22"/>
          <w:szCs w:val="22"/>
          <w:lang w:eastAsia="en-GB"/>
        </w:rPr>
      </w:pPr>
      <w:r>
        <w:t>5.2.1A</w:t>
      </w:r>
      <w:r w:rsidRPr="00FF592E">
        <w:rPr>
          <w:lang w:val="de-DE"/>
        </w:rPr>
        <w:t>.4</w:t>
      </w:r>
      <w:r>
        <w:rPr>
          <w:rFonts w:asciiTheme="minorHAnsi" w:eastAsiaTheme="minorEastAsia" w:hAnsiTheme="minorHAnsi" w:cstheme="minorBidi"/>
          <w:sz w:val="22"/>
          <w:szCs w:val="22"/>
          <w:lang w:eastAsia="en-GB"/>
        </w:rPr>
        <w:tab/>
      </w:r>
      <w:r>
        <w:t>Application detection with PFD</w:t>
      </w:r>
      <w:r>
        <w:tab/>
      </w:r>
      <w:r>
        <w:fldChar w:fldCharType="begin" w:fldLock="1"/>
      </w:r>
      <w:r>
        <w:instrText xml:space="preserve"> PAGEREF _Toc67499378 \h </w:instrText>
      </w:r>
      <w:r>
        <w:fldChar w:fldCharType="separate"/>
      </w:r>
      <w:r>
        <w:t>26</w:t>
      </w:r>
      <w:r>
        <w:fldChar w:fldCharType="end"/>
      </w:r>
    </w:p>
    <w:p w14:paraId="3D4BAED0" w14:textId="7970E5C5" w:rsidR="00075654" w:rsidRDefault="00075654">
      <w:pPr>
        <w:pStyle w:val="TOC3"/>
        <w:rPr>
          <w:rFonts w:asciiTheme="minorHAnsi" w:eastAsiaTheme="minorEastAsia" w:hAnsiTheme="minorHAnsi" w:cstheme="minorBidi"/>
          <w:sz w:val="22"/>
          <w:szCs w:val="22"/>
          <w:lang w:eastAsia="en-GB"/>
        </w:rPr>
      </w:pPr>
      <w:r w:rsidRPr="00FF592E">
        <w:rPr>
          <w:lang w:val="en-US"/>
        </w:rPr>
        <w:t>5.2.2</w:t>
      </w:r>
      <w:r>
        <w:rPr>
          <w:rFonts w:asciiTheme="minorHAnsi" w:eastAsiaTheme="minorEastAsia" w:hAnsiTheme="minorHAnsi" w:cstheme="minorBidi"/>
          <w:sz w:val="22"/>
          <w:szCs w:val="22"/>
          <w:lang w:eastAsia="en-GB"/>
        </w:rPr>
        <w:tab/>
      </w:r>
      <w:r w:rsidRPr="00FF592E">
        <w:rPr>
          <w:lang w:val="en-US"/>
        </w:rPr>
        <w:t>Usage Reporting Rule Handling</w:t>
      </w:r>
      <w:r>
        <w:tab/>
      </w:r>
      <w:r>
        <w:fldChar w:fldCharType="begin" w:fldLock="1"/>
      </w:r>
      <w:r>
        <w:instrText xml:space="preserve"> PAGEREF _Toc67499379 \h </w:instrText>
      </w:r>
      <w:r>
        <w:fldChar w:fldCharType="separate"/>
      </w:r>
      <w:r>
        <w:t>27</w:t>
      </w:r>
      <w:r>
        <w:fldChar w:fldCharType="end"/>
      </w:r>
    </w:p>
    <w:p w14:paraId="1B7E2DB1" w14:textId="2A778FF9" w:rsidR="00075654" w:rsidRDefault="00075654">
      <w:pPr>
        <w:pStyle w:val="TOC4"/>
        <w:rPr>
          <w:rFonts w:asciiTheme="minorHAnsi" w:eastAsiaTheme="minorEastAsia" w:hAnsiTheme="minorHAnsi" w:cstheme="minorBidi"/>
          <w:sz w:val="22"/>
          <w:szCs w:val="22"/>
          <w:lang w:eastAsia="en-GB"/>
        </w:rPr>
      </w:pPr>
      <w:r w:rsidRPr="00FF592E">
        <w:rPr>
          <w:lang w:val="en-US"/>
        </w:rPr>
        <w:t>5.2.2.1</w:t>
      </w:r>
      <w:r>
        <w:rPr>
          <w:rFonts w:asciiTheme="minorHAnsi" w:eastAsiaTheme="minorEastAsia" w:hAnsiTheme="minorHAnsi" w:cstheme="minorBidi"/>
          <w:sz w:val="22"/>
          <w:szCs w:val="22"/>
          <w:lang w:eastAsia="en-GB"/>
        </w:rPr>
        <w:tab/>
      </w:r>
      <w:r w:rsidRPr="00FF592E">
        <w:rPr>
          <w:lang w:val="en-US"/>
        </w:rPr>
        <w:t>General</w:t>
      </w:r>
      <w:r>
        <w:tab/>
      </w:r>
      <w:r>
        <w:fldChar w:fldCharType="begin" w:fldLock="1"/>
      </w:r>
      <w:r>
        <w:instrText xml:space="preserve"> PAGEREF _Toc67499380 \h </w:instrText>
      </w:r>
      <w:r>
        <w:fldChar w:fldCharType="separate"/>
      </w:r>
      <w:r>
        <w:t>27</w:t>
      </w:r>
      <w:r>
        <w:fldChar w:fldCharType="end"/>
      </w:r>
    </w:p>
    <w:p w14:paraId="52ABA7C1" w14:textId="1CDBC90D" w:rsidR="00075654" w:rsidRDefault="00075654">
      <w:pPr>
        <w:pStyle w:val="TOC4"/>
        <w:rPr>
          <w:rFonts w:asciiTheme="minorHAnsi" w:eastAsiaTheme="minorEastAsia" w:hAnsiTheme="minorHAnsi" w:cstheme="minorBidi"/>
          <w:sz w:val="22"/>
          <w:szCs w:val="22"/>
          <w:lang w:eastAsia="en-GB"/>
        </w:rPr>
      </w:pPr>
      <w:r w:rsidRPr="00FF592E">
        <w:rPr>
          <w:lang w:val="en-US"/>
        </w:rPr>
        <w:t>5.2.2.2</w:t>
      </w:r>
      <w:r>
        <w:rPr>
          <w:rFonts w:asciiTheme="minorHAnsi" w:eastAsiaTheme="minorEastAsia" w:hAnsiTheme="minorHAnsi" w:cstheme="minorBidi"/>
          <w:sz w:val="22"/>
          <w:szCs w:val="22"/>
          <w:lang w:eastAsia="en-GB"/>
        </w:rPr>
        <w:tab/>
      </w:r>
      <w:r w:rsidRPr="00FF592E">
        <w:rPr>
          <w:lang w:val="en-US"/>
        </w:rPr>
        <w:t>Provisioning of Usage Reporting Rule in the UP function</w:t>
      </w:r>
      <w:r>
        <w:tab/>
      </w:r>
      <w:r>
        <w:fldChar w:fldCharType="begin" w:fldLock="1"/>
      </w:r>
      <w:r>
        <w:instrText xml:space="preserve"> PAGEREF _Toc67499381 \h </w:instrText>
      </w:r>
      <w:r>
        <w:fldChar w:fldCharType="separate"/>
      </w:r>
      <w:r>
        <w:t>27</w:t>
      </w:r>
      <w:r>
        <w:fldChar w:fldCharType="end"/>
      </w:r>
    </w:p>
    <w:p w14:paraId="1E4F89C2" w14:textId="015E3F76" w:rsidR="00075654" w:rsidRDefault="00075654">
      <w:pPr>
        <w:pStyle w:val="TOC5"/>
        <w:rPr>
          <w:rFonts w:asciiTheme="minorHAnsi" w:eastAsiaTheme="minorEastAsia" w:hAnsiTheme="minorHAnsi" w:cstheme="minorBidi"/>
          <w:sz w:val="22"/>
          <w:szCs w:val="22"/>
          <w:lang w:eastAsia="en-GB"/>
        </w:rPr>
      </w:pPr>
      <w:r>
        <w:rPr>
          <w:lang w:eastAsia="zh-CN"/>
        </w:rPr>
        <w:t>5.2.2.2.1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_Toc67499382 \h </w:instrText>
      </w:r>
      <w:r>
        <w:fldChar w:fldCharType="separate"/>
      </w:r>
      <w:r>
        <w:t>27</w:t>
      </w:r>
      <w:r>
        <w:fldChar w:fldCharType="end"/>
      </w:r>
    </w:p>
    <w:p w14:paraId="6C648781" w14:textId="403D91B6" w:rsidR="00075654" w:rsidRDefault="00075654">
      <w:pPr>
        <w:pStyle w:val="TOC5"/>
        <w:rPr>
          <w:rFonts w:asciiTheme="minorHAnsi" w:eastAsiaTheme="minorEastAsia" w:hAnsiTheme="minorHAnsi" w:cstheme="minorBidi"/>
          <w:sz w:val="22"/>
          <w:szCs w:val="22"/>
          <w:lang w:eastAsia="en-GB"/>
        </w:rPr>
      </w:pPr>
      <w:r>
        <w:rPr>
          <w:lang w:eastAsia="zh-CN"/>
        </w:rPr>
        <w:t>5.2.2.2.2</w:t>
      </w:r>
      <w:r>
        <w:rPr>
          <w:rFonts w:asciiTheme="minorHAnsi" w:eastAsiaTheme="minorEastAsia" w:hAnsiTheme="minorHAnsi" w:cstheme="minorBidi"/>
          <w:sz w:val="22"/>
          <w:szCs w:val="22"/>
          <w:lang w:eastAsia="en-GB"/>
        </w:rPr>
        <w:tab/>
      </w:r>
      <w:r>
        <w:rPr>
          <w:lang w:eastAsia="zh-CN"/>
        </w:rPr>
        <w:t>Credit pooling</w:t>
      </w:r>
      <w:r w:rsidRPr="00FF592E">
        <w:rPr>
          <w:lang w:val="de-DE" w:eastAsia="zh-CN"/>
        </w:rPr>
        <w:t xml:space="preserve"> (for EPC)</w:t>
      </w:r>
      <w:r>
        <w:tab/>
      </w:r>
      <w:r>
        <w:fldChar w:fldCharType="begin" w:fldLock="1"/>
      </w:r>
      <w:r>
        <w:instrText xml:space="preserve"> PAGEREF _Toc67499383 \h </w:instrText>
      </w:r>
      <w:r>
        <w:fldChar w:fldCharType="separate"/>
      </w:r>
      <w:r>
        <w:t>31</w:t>
      </w:r>
      <w:r>
        <w:fldChar w:fldCharType="end"/>
      </w:r>
    </w:p>
    <w:p w14:paraId="67AF4A42" w14:textId="3263C478" w:rsidR="00075654" w:rsidRDefault="00075654">
      <w:pPr>
        <w:pStyle w:val="TOC4"/>
        <w:rPr>
          <w:rFonts w:asciiTheme="minorHAnsi" w:eastAsiaTheme="minorEastAsia" w:hAnsiTheme="minorHAnsi" w:cstheme="minorBidi"/>
          <w:sz w:val="22"/>
          <w:szCs w:val="22"/>
          <w:lang w:eastAsia="en-GB"/>
        </w:rPr>
      </w:pPr>
      <w:r w:rsidRPr="00FF592E">
        <w:rPr>
          <w:lang w:val="en-US"/>
        </w:rPr>
        <w:t>5.2.2.3</w:t>
      </w:r>
      <w:r>
        <w:rPr>
          <w:rFonts w:asciiTheme="minorHAnsi" w:eastAsiaTheme="minorEastAsia" w:hAnsiTheme="minorHAnsi" w:cstheme="minorBidi"/>
          <w:sz w:val="22"/>
          <w:szCs w:val="22"/>
          <w:lang w:eastAsia="en-GB"/>
        </w:rPr>
        <w:tab/>
      </w:r>
      <w:r w:rsidRPr="00FF592E">
        <w:rPr>
          <w:lang w:val="en-US"/>
        </w:rPr>
        <w:t>Reporting of Usage Report to the CP function</w:t>
      </w:r>
      <w:r>
        <w:tab/>
      </w:r>
      <w:r>
        <w:fldChar w:fldCharType="begin" w:fldLock="1"/>
      </w:r>
      <w:r>
        <w:instrText xml:space="preserve"> PAGEREF _Toc67499384 \h </w:instrText>
      </w:r>
      <w:r>
        <w:fldChar w:fldCharType="separate"/>
      </w:r>
      <w:r>
        <w:t>32</w:t>
      </w:r>
      <w:r>
        <w:fldChar w:fldCharType="end"/>
      </w:r>
    </w:p>
    <w:p w14:paraId="4AC0C37B" w14:textId="32B2C5FA" w:rsidR="00075654" w:rsidRDefault="00075654">
      <w:pPr>
        <w:pStyle w:val="TOC5"/>
        <w:rPr>
          <w:rFonts w:asciiTheme="minorHAnsi" w:eastAsiaTheme="minorEastAsia" w:hAnsiTheme="minorHAnsi" w:cstheme="minorBidi"/>
          <w:sz w:val="22"/>
          <w:szCs w:val="22"/>
          <w:lang w:eastAsia="en-GB"/>
        </w:rPr>
      </w:pPr>
      <w:r>
        <w:rPr>
          <w:lang w:eastAsia="zh-CN"/>
        </w:rPr>
        <w:t>5.2.2.3.1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_Toc67499385 \h </w:instrText>
      </w:r>
      <w:r>
        <w:fldChar w:fldCharType="separate"/>
      </w:r>
      <w:r>
        <w:t>32</w:t>
      </w:r>
      <w:r>
        <w:fldChar w:fldCharType="end"/>
      </w:r>
    </w:p>
    <w:p w14:paraId="60182909" w14:textId="305CC56F" w:rsidR="00075654" w:rsidRDefault="00075654">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Credit pooling</w:t>
      </w:r>
      <w:r>
        <w:tab/>
      </w:r>
      <w:r>
        <w:fldChar w:fldCharType="begin" w:fldLock="1"/>
      </w:r>
      <w:r>
        <w:instrText xml:space="preserve"> PAGEREF _Toc67499386 \h </w:instrText>
      </w:r>
      <w:r>
        <w:fldChar w:fldCharType="separate"/>
      </w:r>
      <w:r>
        <w:t>35</w:t>
      </w:r>
      <w:r>
        <w:fldChar w:fldCharType="end"/>
      </w:r>
    </w:p>
    <w:p w14:paraId="19EB38EE" w14:textId="36ABB540" w:rsidR="00075654" w:rsidRDefault="00075654">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Traffic Usage Reporting with Redundant Transmission on N3/N9 interfaces</w:t>
      </w:r>
      <w:r>
        <w:tab/>
      </w:r>
      <w:r>
        <w:fldChar w:fldCharType="begin" w:fldLock="1"/>
      </w:r>
      <w:r>
        <w:instrText xml:space="preserve"> PAGEREF _Toc67499387 \h </w:instrText>
      </w:r>
      <w:r>
        <w:fldChar w:fldCharType="separate"/>
      </w:r>
      <w:r>
        <w:t>36</w:t>
      </w:r>
      <w:r>
        <w:fldChar w:fldCharType="end"/>
      </w:r>
    </w:p>
    <w:p w14:paraId="6FF3C332" w14:textId="167A106D" w:rsidR="00075654" w:rsidRDefault="00075654">
      <w:pPr>
        <w:pStyle w:val="TOC4"/>
        <w:rPr>
          <w:rFonts w:asciiTheme="minorHAnsi" w:eastAsiaTheme="minorEastAsia" w:hAnsiTheme="minorHAnsi" w:cstheme="minorBidi"/>
          <w:sz w:val="22"/>
          <w:szCs w:val="22"/>
          <w:lang w:eastAsia="en-GB"/>
        </w:rPr>
      </w:pPr>
      <w:r w:rsidRPr="00FF592E">
        <w:rPr>
          <w:lang w:val="en-US"/>
        </w:rPr>
        <w:t>5.2.2.4</w:t>
      </w:r>
      <w:r>
        <w:rPr>
          <w:rFonts w:asciiTheme="minorHAnsi" w:eastAsiaTheme="minorEastAsia" w:hAnsiTheme="minorHAnsi" w:cstheme="minorBidi"/>
          <w:sz w:val="22"/>
          <w:szCs w:val="22"/>
          <w:lang w:eastAsia="en-GB"/>
        </w:rPr>
        <w:tab/>
      </w:r>
      <w:r w:rsidRPr="00FF592E">
        <w:rPr>
          <w:lang w:val="en-US"/>
        </w:rPr>
        <w:t>Reporting of Linked Usage Reports to the CP function</w:t>
      </w:r>
      <w:r>
        <w:tab/>
      </w:r>
      <w:r>
        <w:fldChar w:fldCharType="begin" w:fldLock="1"/>
      </w:r>
      <w:r>
        <w:instrText xml:space="preserve"> PAGEREF _Toc67499388 \h </w:instrText>
      </w:r>
      <w:r>
        <w:fldChar w:fldCharType="separate"/>
      </w:r>
      <w:r>
        <w:t>36</w:t>
      </w:r>
      <w:r>
        <w:fldChar w:fldCharType="end"/>
      </w:r>
    </w:p>
    <w:p w14:paraId="759452F7" w14:textId="0EC830DF" w:rsidR="00075654" w:rsidRDefault="00075654">
      <w:pPr>
        <w:pStyle w:val="TOC4"/>
        <w:rPr>
          <w:rFonts w:asciiTheme="minorHAnsi" w:eastAsiaTheme="minorEastAsia" w:hAnsiTheme="minorHAnsi" w:cstheme="minorBidi"/>
          <w:sz w:val="22"/>
          <w:szCs w:val="22"/>
          <w:lang w:eastAsia="en-GB"/>
        </w:rPr>
      </w:pPr>
      <w:r w:rsidRPr="00FF592E">
        <w:rPr>
          <w:lang w:val="en-US"/>
        </w:rPr>
        <w:t>5.2.2.5</w:t>
      </w:r>
      <w:r>
        <w:rPr>
          <w:rFonts w:asciiTheme="minorHAnsi" w:eastAsiaTheme="minorEastAsia" w:hAnsiTheme="minorHAnsi" w:cstheme="minorBidi"/>
          <w:sz w:val="22"/>
          <w:szCs w:val="22"/>
          <w:lang w:eastAsia="en-GB"/>
        </w:rPr>
        <w:tab/>
      </w:r>
      <w:r w:rsidRPr="00FF592E">
        <w:rPr>
          <w:lang w:val="en-US"/>
        </w:rPr>
        <w:t>End Marker Reception Reporting</w:t>
      </w:r>
      <w:r>
        <w:tab/>
      </w:r>
      <w:r>
        <w:fldChar w:fldCharType="begin" w:fldLock="1"/>
      </w:r>
      <w:r>
        <w:instrText xml:space="preserve"> PAGEREF _Toc67499389 \h </w:instrText>
      </w:r>
      <w:r>
        <w:fldChar w:fldCharType="separate"/>
      </w:r>
      <w:r>
        <w:t>36</w:t>
      </w:r>
      <w:r>
        <w:fldChar w:fldCharType="end"/>
      </w:r>
    </w:p>
    <w:p w14:paraId="563FCD08" w14:textId="3D368783" w:rsidR="00075654" w:rsidRDefault="00075654">
      <w:pPr>
        <w:pStyle w:val="TOC3"/>
        <w:rPr>
          <w:rFonts w:asciiTheme="minorHAnsi" w:eastAsiaTheme="minorEastAsia" w:hAnsiTheme="minorHAnsi" w:cstheme="minorBidi"/>
          <w:sz w:val="22"/>
          <w:szCs w:val="22"/>
          <w:lang w:eastAsia="en-GB"/>
        </w:rPr>
      </w:pPr>
      <w:r w:rsidRPr="00FF592E">
        <w:rPr>
          <w:lang w:val="en-US"/>
        </w:rPr>
        <w:t>5.2.3</w:t>
      </w:r>
      <w:r>
        <w:rPr>
          <w:rFonts w:asciiTheme="minorHAnsi" w:eastAsiaTheme="minorEastAsia" w:hAnsiTheme="minorHAnsi" w:cstheme="minorBidi"/>
          <w:sz w:val="22"/>
          <w:szCs w:val="22"/>
          <w:lang w:eastAsia="en-GB"/>
        </w:rPr>
        <w:tab/>
      </w:r>
      <w:r w:rsidRPr="00FF592E">
        <w:rPr>
          <w:lang w:val="en-US"/>
        </w:rPr>
        <w:t>Forwarding Action Rule Handling</w:t>
      </w:r>
      <w:r>
        <w:tab/>
      </w:r>
      <w:r>
        <w:fldChar w:fldCharType="begin" w:fldLock="1"/>
      </w:r>
      <w:r>
        <w:instrText xml:space="preserve"> PAGEREF _Toc67499390 \h </w:instrText>
      </w:r>
      <w:r>
        <w:fldChar w:fldCharType="separate"/>
      </w:r>
      <w:r>
        <w:t>37</w:t>
      </w:r>
      <w:r>
        <w:fldChar w:fldCharType="end"/>
      </w:r>
    </w:p>
    <w:p w14:paraId="68A99D1F" w14:textId="240AD9C6" w:rsidR="00075654" w:rsidRDefault="00075654">
      <w:pPr>
        <w:pStyle w:val="TOC4"/>
        <w:rPr>
          <w:rFonts w:asciiTheme="minorHAnsi" w:eastAsiaTheme="minorEastAsia" w:hAnsiTheme="minorHAnsi" w:cstheme="minorBidi"/>
          <w:sz w:val="22"/>
          <w:szCs w:val="22"/>
          <w:lang w:eastAsia="en-GB"/>
        </w:rPr>
      </w:pPr>
      <w:r w:rsidRPr="00FF592E">
        <w:rPr>
          <w:lang w:val="en-US"/>
        </w:rPr>
        <w:t>5.2.3.1</w:t>
      </w:r>
      <w:r>
        <w:rPr>
          <w:rFonts w:asciiTheme="minorHAnsi" w:eastAsiaTheme="minorEastAsia" w:hAnsiTheme="minorHAnsi" w:cstheme="minorBidi"/>
          <w:sz w:val="22"/>
          <w:szCs w:val="22"/>
          <w:lang w:eastAsia="en-GB"/>
        </w:rPr>
        <w:tab/>
      </w:r>
      <w:r w:rsidRPr="00FF592E">
        <w:rPr>
          <w:lang w:val="en-US"/>
        </w:rPr>
        <w:t>General</w:t>
      </w:r>
      <w:r>
        <w:tab/>
      </w:r>
      <w:r>
        <w:fldChar w:fldCharType="begin" w:fldLock="1"/>
      </w:r>
      <w:r>
        <w:instrText xml:space="preserve"> PAGEREF _Toc67499391 \h </w:instrText>
      </w:r>
      <w:r>
        <w:fldChar w:fldCharType="separate"/>
      </w:r>
      <w:r>
        <w:t>37</w:t>
      </w:r>
      <w:r>
        <w:fldChar w:fldCharType="end"/>
      </w:r>
    </w:p>
    <w:p w14:paraId="4DFD99B5" w14:textId="19B68997" w:rsidR="00075654" w:rsidRDefault="00075654">
      <w:pPr>
        <w:pStyle w:val="TOC3"/>
        <w:rPr>
          <w:rFonts w:asciiTheme="minorHAnsi" w:eastAsiaTheme="minorEastAsia" w:hAnsiTheme="minorHAnsi" w:cstheme="minorBidi"/>
          <w:sz w:val="22"/>
          <w:szCs w:val="22"/>
          <w:lang w:eastAsia="en-GB"/>
        </w:rPr>
      </w:pPr>
      <w:r w:rsidRPr="00FF592E">
        <w:rPr>
          <w:lang w:val="en-US"/>
        </w:rPr>
        <w:t>5.2.4</w:t>
      </w:r>
      <w:r>
        <w:rPr>
          <w:rFonts w:asciiTheme="minorHAnsi" w:eastAsiaTheme="minorEastAsia" w:hAnsiTheme="minorHAnsi" w:cstheme="minorBidi"/>
          <w:sz w:val="22"/>
          <w:szCs w:val="22"/>
          <w:lang w:eastAsia="en-GB"/>
        </w:rPr>
        <w:tab/>
      </w:r>
      <w:r w:rsidRPr="00FF592E">
        <w:rPr>
          <w:lang w:val="en-US"/>
        </w:rPr>
        <w:t>Buffering Action Rule Handling</w:t>
      </w:r>
      <w:r>
        <w:tab/>
      </w:r>
      <w:r>
        <w:fldChar w:fldCharType="begin" w:fldLock="1"/>
      </w:r>
      <w:r>
        <w:instrText xml:space="preserve"> PAGEREF _Toc67499392 \h </w:instrText>
      </w:r>
      <w:r>
        <w:fldChar w:fldCharType="separate"/>
      </w:r>
      <w:r>
        <w:t>38</w:t>
      </w:r>
      <w:r>
        <w:fldChar w:fldCharType="end"/>
      </w:r>
    </w:p>
    <w:p w14:paraId="14FEA0BB" w14:textId="7DC1CFCE" w:rsidR="00075654" w:rsidRDefault="00075654">
      <w:pPr>
        <w:pStyle w:val="TOC4"/>
        <w:rPr>
          <w:rFonts w:asciiTheme="minorHAnsi" w:eastAsiaTheme="minorEastAsia" w:hAnsiTheme="minorHAnsi" w:cstheme="minorBidi"/>
          <w:sz w:val="22"/>
          <w:szCs w:val="22"/>
          <w:lang w:eastAsia="en-GB"/>
        </w:rPr>
      </w:pPr>
      <w:r w:rsidRPr="00FF592E">
        <w:rPr>
          <w:lang w:val="en-US"/>
        </w:rPr>
        <w:t>5.2.4.1</w:t>
      </w:r>
      <w:r>
        <w:rPr>
          <w:rFonts w:asciiTheme="minorHAnsi" w:eastAsiaTheme="minorEastAsia" w:hAnsiTheme="minorHAnsi" w:cstheme="minorBidi"/>
          <w:sz w:val="22"/>
          <w:szCs w:val="22"/>
          <w:lang w:eastAsia="en-GB"/>
        </w:rPr>
        <w:tab/>
      </w:r>
      <w:r w:rsidRPr="00FF592E">
        <w:rPr>
          <w:lang w:val="en-US"/>
        </w:rPr>
        <w:t>General</w:t>
      </w:r>
      <w:r>
        <w:tab/>
      </w:r>
      <w:r>
        <w:fldChar w:fldCharType="begin" w:fldLock="1"/>
      </w:r>
      <w:r>
        <w:instrText xml:space="preserve"> PAGEREF _Toc67499393 \h </w:instrText>
      </w:r>
      <w:r>
        <w:fldChar w:fldCharType="separate"/>
      </w:r>
      <w:r>
        <w:t>38</w:t>
      </w:r>
      <w:r>
        <w:fldChar w:fldCharType="end"/>
      </w:r>
    </w:p>
    <w:p w14:paraId="0768CF99" w14:textId="132E829E" w:rsidR="00075654" w:rsidRDefault="00075654">
      <w:pPr>
        <w:pStyle w:val="TOC4"/>
        <w:rPr>
          <w:rFonts w:asciiTheme="minorHAnsi" w:eastAsiaTheme="minorEastAsia" w:hAnsiTheme="minorHAnsi" w:cstheme="minorBidi"/>
          <w:sz w:val="22"/>
          <w:szCs w:val="22"/>
          <w:lang w:eastAsia="en-GB"/>
        </w:rPr>
      </w:pPr>
      <w:r w:rsidRPr="00FF592E">
        <w:rPr>
          <w:lang w:val="en-US"/>
        </w:rPr>
        <w:t>5.2.4.2</w:t>
      </w:r>
      <w:r>
        <w:rPr>
          <w:rFonts w:asciiTheme="minorHAnsi" w:eastAsiaTheme="minorEastAsia" w:hAnsiTheme="minorHAnsi" w:cstheme="minorBidi"/>
          <w:sz w:val="22"/>
          <w:szCs w:val="22"/>
          <w:lang w:eastAsia="en-GB"/>
        </w:rPr>
        <w:tab/>
      </w:r>
      <w:r w:rsidRPr="00FF592E">
        <w:rPr>
          <w:lang w:val="en-US"/>
        </w:rPr>
        <w:t>Provisioning of Buffering Action Rule in the UP function</w:t>
      </w:r>
      <w:r>
        <w:tab/>
      </w:r>
      <w:r>
        <w:fldChar w:fldCharType="begin" w:fldLock="1"/>
      </w:r>
      <w:r>
        <w:instrText xml:space="preserve"> PAGEREF _Toc67499394 \h </w:instrText>
      </w:r>
      <w:r>
        <w:fldChar w:fldCharType="separate"/>
      </w:r>
      <w:r>
        <w:t>39</w:t>
      </w:r>
      <w:r>
        <w:fldChar w:fldCharType="end"/>
      </w:r>
    </w:p>
    <w:p w14:paraId="5AF0D3C2" w14:textId="7314432B" w:rsidR="00075654" w:rsidRDefault="00075654">
      <w:pPr>
        <w:pStyle w:val="TOC3"/>
        <w:rPr>
          <w:rFonts w:asciiTheme="minorHAnsi" w:eastAsiaTheme="minorEastAsia" w:hAnsiTheme="minorHAnsi" w:cstheme="minorBidi"/>
          <w:sz w:val="22"/>
          <w:szCs w:val="22"/>
          <w:lang w:eastAsia="en-GB"/>
        </w:rPr>
      </w:pPr>
      <w:r w:rsidRPr="00FF592E">
        <w:rPr>
          <w:lang w:val="en-US"/>
        </w:rPr>
        <w:t>5.2.5</w:t>
      </w:r>
      <w:r>
        <w:rPr>
          <w:rFonts w:asciiTheme="minorHAnsi" w:eastAsiaTheme="minorEastAsia" w:hAnsiTheme="minorHAnsi" w:cstheme="minorBidi"/>
          <w:sz w:val="22"/>
          <w:szCs w:val="22"/>
          <w:lang w:eastAsia="en-GB"/>
        </w:rPr>
        <w:tab/>
      </w:r>
      <w:r w:rsidRPr="00FF592E">
        <w:rPr>
          <w:lang w:val="en-US"/>
        </w:rPr>
        <w:t>QoS Enforcement Rule Handling</w:t>
      </w:r>
      <w:r>
        <w:tab/>
      </w:r>
      <w:r>
        <w:fldChar w:fldCharType="begin" w:fldLock="1"/>
      </w:r>
      <w:r>
        <w:instrText xml:space="preserve"> PAGEREF _Toc67499395 \h </w:instrText>
      </w:r>
      <w:r>
        <w:fldChar w:fldCharType="separate"/>
      </w:r>
      <w:r>
        <w:t>39</w:t>
      </w:r>
      <w:r>
        <w:fldChar w:fldCharType="end"/>
      </w:r>
    </w:p>
    <w:p w14:paraId="63F895A3" w14:textId="01393255" w:rsidR="00075654" w:rsidRDefault="00075654">
      <w:pPr>
        <w:pStyle w:val="TOC4"/>
        <w:rPr>
          <w:rFonts w:asciiTheme="minorHAnsi" w:eastAsiaTheme="minorEastAsia" w:hAnsiTheme="minorHAnsi" w:cstheme="minorBidi"/>
          <w:sz w:val="22"/>
          <w:szCs w:val="22"/>
          <w:lang w:eastAsia="en-GB"/>
        </w:rPr>
      </w:pPr>
      <w:r w:rsidRPr="00FF592E">
        <w:rPr>
          <w:lang w:val="en-US"/>
        </w:rPr>
        <w:t>5.2.5.1</w:t>
      </w:r>
      <w:r>
        <w:rPr>
          <w:rFonts w:asciiTheme="minorHAnsi" w:eastAsiaTheme="minorEastAsia" w:hAnsiTheme="minorHAnsi" w:cstheme="minorBidi"/>
          <w:sz w:val="22"/>
          <w:szCs w:val="22"/>
          <w:lang w:eastAsia="en-GB"/>
        </w:rPr>
        <w:tab/>
      </w:r>
      <w:r w:rsidRPr="00FF592E">
        <w:rPr>
          <w:lang w:val="en-US"/>
        </w:rPr>
        <w:t>General</w:t>
      </w:r>
      <w:r>
        <w:tab/>
      </w:r>
      <w:r>
        <w:fldChar w:fldCharType="begin" w:fldLock="1"/>
      </w:r>
      <w:r>
        <w:instrText xml:space="preserve"> PAGEREF _Toc67499396 \h </w:instrText>
      </w:r>
      <w:r>
        <w:fldChar w:fldCharType="separate"/>
      </w:r>
      <w:r>
        <w:t>39</w:t>
      </w:r>
      <w:r>
        <w:fldChar w:fldCharType="end"/>
      </w:r>
    </w:p>
    <w:p w14:paraId="52917816" w14:textId="1459288F" w:rsidR="00075654" w:rsidRDefault="00075654">
      <w:pPr>
        <w:pStyle w:val="TOC4"/>
        <w:rPr>
          <w:rFonts w:asciiTheme="minorHAnsi" w:eastAsiaTheme="minorEastAsia" w:hAnsiTheme="minorHAnsi" w:cstheme="minorBidi"/>
          <w:sz w:val="22"/>
          <w:szCs w:val="22"/>
          <w:lang w:eastAsia="en-GB"/>
        </w:rPr>
      </w:pPr>
      <w:r w:rsidRPr="00FF592E">
        <w:rPr>
          <w:lang w:val="en-US"/>
        </w:rPr>
        <w:t>5.2.5.2</w:t>
      </w:r>
      <w:r>
        <w:rPr>
          <w:rFonts w:asciiTheme="minorHAnsi" w:eastAsiaTheme="minorEastAsia" w:hAnsiTheme="minorHAnsi" w:cstheme="minorBidi"/>
          <w:sz w:val="22"/>
          <w:szCs w:val="22"/>
          <w:lang w:eastAsia="en-GB"/>
        </w:rPr>
        <w:tab/>
      </w:r>
      <w:r w:rsidRPr="00FF592E">
        <w:rPr>
          <w:lang w:val="en-US"/>
        </w:rPr>
        <w:t>Provisioning of QoS Enforcement Rule in the UP function</w:t>
      </w:r>
      <w:r>
        <w:tab/>
      </w:r>
      <w:r>
        <w:fldChar w:fldCharType="begin" w:fldLock="1"/>
      </w:r>
      <w:r>
        <w:instrText xml:space="preserve"> PAGEREF _Toc67499397 \h </w:instrText>
      </w:r>
      <w:r>
        <w:fldChar w:fldCharType="separate"/>
      </w:r>
      <w:r>
        <w:t>39</w:t>
      </w:r>
      <w:r>
        <w:fldChar w:fldCharType="end"/>
      </w:r>
    </w:p>
    <w:p w14:paraId="31B8D715" w14:textId="040D4EC3" w:rsidR="00075654" w:rsidRDefault="00075654">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lang w:eastAsia="en-GB"/>
        </w:rPr>
        <w:tab/>
      </w:r>
      <w:r>
        <w:t>Reflective QoS (for 5GC)</w:t>
      </w:r>
      <w:r>
        <w:tab/>
      </w:r>
      <w:r>
        <w:fldChar w:fldCharType="begin" w:fldLock="1"/>
      </w:r>
      <w:r>
        <w:instrText xml:space="preserve"> PAGEREF _Toc67499398 \h </w:instrText>
      </w:r>
      <w:r>
        <w:fldChar w:fldCharType="separate"/>
      </w:r>
      <w:r>
        <w:t>40</w:t>
      </w:r>
      <w:r>
        <w:fldChar w:fldCharType="end"/>
      </w:r>
    </w:p>
    <w:p w14:paraId="1B201A78" w14:textId="6989D1E7" w:rsidR="00075654" w:rsidRDefault="00075654">
      <w:pPr>
        <w:pStyle w:val="TOC3"/>
        <w:rPr>
          <w:rFonts w:asciiTheme="minorHAnsi" w:eastAsiaTheme="minorEastAsia" w:hAnsiTheme="minorHAnsi" w:cstheme="minorBidi"/>
          <w:sz w:val="22"/>
          <w:szCs w:val="22"/>
          <w:lang w:eastAsia="en-GB"/>
        </w:rPr>
      </w:pPr>
      <w:r w:rsidRPr="00FF592E">
        <w:rPr>
          <w:lang w:val="en-US"/>
        </w:rPr>
        <w:t>5.2.6</w:t>
      </w:r>
      <w:r>
        <w:rPr>
          <w:rFonts w:asciiTheme="minorHAnsi" w:eastAsiaTheme="minorEastAsia" w:hAnsiTheme="minorHAnsi" w:cstheme="minorBidi"/>
          <w:sz w:val="22"/>
          <w:szCs w:val="22"/>
          <w:lang w:eastAsia="en-GB"/>
        </w:rPr>
        <w:tab/>
      </w:r>
      <w:r w:rsidRPr="00FF592E">
        <w:rPr>
          <w:lang w:val="en-US"/>
        </w:rPr>
        <w:t>Combined SGW/PGW Architecture</w:t>
      </w:r>
      <w:r>
        <w:tab/>
      </w:r>
      <w:r>
        <w:fldChar w:fldCharType="begin" w:fldLock="1"/>
      </w:r>
      <w:r>
        <w:instrText xml:space="preserve"> PAGEREF _Toc67499399 \h </w:instrText>
      </w:r>
      <w:r>
        <w:fldChar w:fldCharType="separate"/>
      </w:r>
      <w:r>
        <w:t>40</w:t>
      </w:r>
      <w:r>
        <w:fldChar w:fldCharType="end"/>
      </w:r>
    </w:p>
    <w:p w14:paraId="39A43F44" w14:textId="62B75657" w:rsidR="00075654" w:rsidRDefault="00075654">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Multi-Access Rule Handling (for 5GC)</w:t>
      </w:r>
      <w:r>
        <w:tab/>
      </w:r>
      <w:r>
        <w:fldChar w:fldCharType="begin" w:fldLock="1"/>
      </w:r>
      <w:r>
        <w:instrText xml:space="preserve"> PAGEREF _Toc67499400 \h </w:instrText>
      </w:r>
      <w:r>
        <w:fldChar w:fldCharType="separate"/>
      </w:r>
      <w:r>
        <w:t>40</w:t>
      </w:r>
      <w:r>
        <w:fldChar w:fldCharType="end"/>
      </w:r>
    </w:p>
    <w:p w14:paraId="6D1BED17" w14:textId="04DE540E" w:rsidR="00075654" w:rsidRDefault="00075654">
      <w:pPr>
        <w:pStyle w:val="TOC4"/>
        <w:rPr>
          <w:rFonts w:asciiTheme="minorHAnsi" w:eastAsiaTheme="minorEastAsia" w:hAnsiTheme="minorHAnsi" w:cstheme="minorBidi"/>
          <w:sz w:val="22"/>
          <w:szCs w:val="22"/>
          <w:lang w:eastAsia="en-GB"/>
        </w:rPr>
      </w:pPr>
      <w:r w:rsidRPr="00FF592E">
        <w:rPr>
          <w:lang w:val="en-US"/>
        </w:rPr>
        <w:t>5.2.7.1</w:t>
      </w:r>
      <w:r>
        <w:rPr>
          <w:rFonts w:asciiTheme="minorHAnsi" w:eastAsiaTheme="minorEastAsia" w:hAnsiTheme="minorHAnsi" w:cstheme="minorBidi"/>
          <w:sz w:val="22"/>
          <w:szCs w:val="22"/>
          <w:lang w:eastAsia="en-GB"/>
        </w:rPr>
        <w:tab/>
      </w:r>
      <w:r w:rsidRPr="00FF592E">
        <w:rPr>
          <w:lang w:val="en-US"/>
        </w:rPr>
        <w:t>General</w:t>
      </w:r>
      <w:r>
        <w:tab/>
      </w:r>
      <w:r>
        <w:fldChar w:fldCharType="begin" w:fldLock="1"/>
      </w:r>
      <w:r>
        <w:instrText xml:space="preserve"> PAGEREF _Toc67499401 \h </w:instrText>
      </w:r>
      <w:r>
        <w:fldChar w:fldCharType="separate"/>
      </w:r>
      <w:r>
        <w:t>40</w:t>
      </w:r>
      <w:r>
        <w:fldChar w:fldCharType="end"/>
      </w:r>
    </w:p>
    <w:p w14:paraId="63637FF1" w14:textId="2F9D6E2E" w:rsidR="00075654" w:rsidRDefault="00075654">
      <w:pPr>
        <w:pStyle w:val="TOC3"/>
        <w:rPr>
          <w:rFonts w:asciiTheme="minorHAnsi" w:eastAsiaTheme="minorEastAsia" w:hAnsiTheme="minorHAnsi" w:cstheme="minorBidi"/>
          <w:sz w:val="22"/>
          <w:szCs w:val="22"/>
          <w:lang w:eastAsia="en-GB"/>
        </w:rPr>
      </w:pPr>
      <w:r w:rsidRPr="00FF592E">
        <w:rPr>
          <w:lang w:val="en-US"/>
        </w:rPr>
        <w:t>5.2.8</w:t>
      </w:r>
      <w:r>
        <w:rPr>
          <w:rFonts w:asciiTheme="minorHAnsi" w:eastAsiaTheme="minorEastAsia" w:hAnsiTheme="minorHAnsi" w:cstheme="minorBidi"/>
          <w:sz w:val="22"/>
          <w:szCs w:val="22"/>
          <w:lang w:eastAsia="en-GB"/>
        </w:rPr>
        <w:tab/>
      </w:r>
      <w:r w:rsidRPr="00FF592E">
        <w:rPr>
          <w:lang w:val="en-US"/>
        </w:rPr>
        <w:t>Session Reporting Rule Handling</w:t>
      </w:r>
      <w:r>
        <w:tab/>
      </w:r>
      <w:r>
        <w:fldChar w:fldCharType="begin" w:fldLock="1"/>
      </w:r>
      <w:r>
        <w:instrText xml:space="preserve"> PAGEREF _Toc67499402 \h </w:instrText>
      </w:r>
      <w:r>
        <w:fldChar w:fldCharType="separate"/>
      </w:r>
      <w:r>
        <w:t>41</w:t>
      </w:r>
      <w:r>
        <w:fldChar w:fldCharType="end"/>
      </w:r>
    </w:p>
    <w:p w14:paraId="7B3032AA" w14:textId="6B9D4CB2" w:rsidR="00075654" w:rsidRDefault="00075654">
      <w:pPr>
        <w:pStyle w:val="TOC4"/>
        <w:rPr>
          <w:rFonts w:asciiTheme="minorHAnsi" w:eastAsiaTheme="minorEastAsia" w:hAnsiTheme="minorHAnsi" w:cstheme="minorBidi"/>
          <w:sz w:val="22"/>
          <w:szCs w:val="22"/>
          <w:lang w:eastAsia="en-GB"/>
        </w:rPr>
      </w:pPr>
      <w:r w:rsidRPr="00FF592E">
        <w:rPr>
          <w:lang w:val="en-US"/>
        </w:rPr>
        <w:t>5.2.8.1</w:t>
      </w:r>
      <w:r>
        <w:rPr>
          <w:rFonts w:asciiTheme="minorHAnsi" w:eastAsiaTheme="minorEastAsia" w:hAnsiTheme="minorHAnsi" w:cstheme="minorBidi"/>
          <w:sz w:val="22"/>
          <w:szCs w:val="22"/>
          <w:lang w:eastAsia="en-GB"/>
        </w:rPr>
        <w:tab/>
      </w:r>
      <w:r w:rsidRPr="00FF592E">
        <w:rPr>
          <w:lang w:val="en-US"/>
        </w:rPr>
        <w:t>General</w:t>
      </w:r>
      <w:r>
        <w:tab/>
      </w:r>
      <w:r>
        <w:fldChar w:fldCharType="begin" w:fldLock="1"/>
      </w:r>
      <w:r>
        <w:instrText xml:space="preserve"> PAGEREF _Toc67499403 \h </w:instrText>
      </w:r>
      <w:r>
        <w:fldChar w:fldCharType="separate"/>
      </w:r>
      <w:r>
        <w:t>41</w:t>
      </w:r>
      <w:r>
        <w:fldChar w:fldCharType="end"/>
      </w:r>
    </w:p>
    <w:p w14:paraId="0314961A" w14:textId="6BA890C1" w:rsidR="00075654" w:rsidRDefault="00075654">
      <w:pPr>
        <w:pStyle w:val="TOC4"/>
        <w:rPr>
          <w:rFonts w:asciiTheme="minorHAnsi" w:eastAsiaTheme="minorEastAsia" w:hAnsiTheme="minorHAnsi" w:cstheme="minorBidi"/>
          <w:sz w:val="22"/>
          <w:szCs w:val="22"/>
          <w:lang w:eastAsia="en-GB"/>
        </w:rPr>
      </w:pPr>
      <w:r w:rsidRPr="00FF592E">
        <w:rPr>
          <w:lang w:val="en-US"/>
        </w:rPr>
        <w:t>5.2.8.2</w:t>
      </w:r>
      <w:r>
        <w:rPr>
          <w:rFonts w:asciiTheme="minorHAnsi" w:eastAsiaTheme="minorEastAsia" w:hAnsiTheme="minorHAnsi" w:cstheme="minorBidi"/>
          <w:sz w:val="22"/>
          <w:szCs w:val="22"/>
          <w:lang w:eastAsia="en-GB"/>
        </w:rPr>
        <w:tab/>
      </w:r>
      <w:r w:rsidRPr="00FF592E">
        <w:rPr>
          <w:lang w:val="en-US"/>
        </w:rPr>
        <w:t>Provisioning of Session Reporting Rule in the UP function</w:t>
      </w:r>
      <w:r>
        <w:tab/>
      </w:r>
      <w:r>
        <w:fldChar w:fldCharType="begin" w:fldLock="1"/>
      </w:r>
      <w:r>
        <w:instrText xml:space="preserve"> PAGEREF _Toc67499404 \h </w:instrText>
      </w:r>
      <w:r>
        <w:fldChar w:fldCharType="separate"/>
      </w:r>
      <w:r>
        <w:t>41</w:t>
      </w:r>
      <w:r>
        <w:fldChar w:fldCharType="end"/>
      </w:r>
    </w:p>
    <w:p w14:paraId="47CF1E1D" w14:textId="60ADFE2B" w:rsidR="00075654" w:rsidRDefault="00075654">
      <w:pPr>
        <w:pStyle w:val="TOC5"/>
        <w:rPr>
          <w:rFonts w:asciiTheme="minorHAnsi" w:eastAsiaTheme="minorEastAsia" w:hAnsiTheme="minorHAnsi" w:cstheme="minorBidi"/>
          <w:sz w:val="22"/>
          <w:szCs w:val="22"/>
          <w:lang w:eastAsia="en-GB"/>
        </w:rPr>
      </w:pPr>
      <w:r>
        <w:rPr>
          <w:lang w:eastAsia="zh-CN"/>
        </w:rPr>
        <w:t>5.2.8.2.1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_Toc67499405 \h </w:instrText>
      </w:r>
      <w:r>
        <w:fldChar w:fldCharType="separate"/>
      </w:r>
      <w:r>
        <w:t>41</w:t>
      </w:r>
      <w:r>
        <w:fldChar w:fldCharType="end"/>
      </w:r>
    </w:p>
    <w:p w14:paraId="6FC320FE" w14:textId="5814F7B8" w:rsidR="00075654" w:rsidRDefault="00075654">
      <w:pPr>
        <w:pStyle w:val="TOC4"/>
        <w:rPr>
          <w:rFonts w:asciiTheme="minorHAnsi" w:eastAsiaTheme="minorEastAsia" w:hAnsiTheme="minorHAnsi" w:cstheme="minorBidi"/>
          <w:sz w:val="22"/>
          <w:szCs w:val="22"/>
          <w:lang w:eastAsia="en-GB"/>
        </w:rPr>
      </w:pPr>
      <w:r w:rsidRPr="00FF592E">
        <w:rPr>
          <w:lang w:val="en-US"/>
        </w:rPr>
        <w:lastRenderedPageBreak/>
        <w:t>5.2.8.3</w:t>
      </w:r>
      <w:r>
        <w:rPr>
          <w:rFonts w:asciiTheme="minorHAnsi" w:eastAsiaTheme="minorEastAsia" w:hAnsiTheme="minorHAnsi" w:cstheme="minorBidi"/>
          <w:sz w:val="22"/>
          <w:szCs w:val="22"/>
          <w:lang w:eastAsia="en-GB"/>
        </w:rPr>
        <w:tab/>
      </w:r>
      <w:r w:rsidRPr="00FF592E">
        <w:rPr>
          <w:lang w:val="en-US"/>
        </w:rPr>
        <w:t>Reporting of Session Report to the CP function</w:t>
      </w:r>
      <w:r>
        <w:tab/>
      </w:r>
      <w:r>
        <w:fldChar w:fldCharType="begin" w:fldLock="1"/>
      </w:r>
      <w:r>
        <w:instrText xml:space="preserve"> PAGEREF _Toc67499406 \h </w:instrText>
      </w:r>
      <w:r>
        <w:fldChar w:fldCharType="separate"/>
      </w:r>
      <w:r>
        <w:t>41</w:t>
      </w:r>
      <w:r>
        <w:fldChar w:fldCharType="end"/>
      </w:r>
    </w:p>
    <w:p w14:paraId="2BD594AE" w14:textId="770BAF2D" w:rsidR="00075654" w:rsidRDefault="00075654">
      <w:pPr>
        <w:pStyle w:val="TOC5"/>
        <w:rPr>
          <w:rFonts w:asciiTheme="minorHAnsi" w:eastAsiaTheme="minorEastAsia" w:hAnsiTheme="minorHAnsi" w:cstheme="minorBidi"/>
          <w:sz w:val="22"/>
          <w:szCs w:val="22"/>
          <w:lang w:eastAsia="en-GB"/>
        </w:rPr>
      </w:pPr>
      <w:r>
        <w:rPr>
          <w:lang w:eastAsia="zh-CN"/>
        </w:rPr>
        <w:t>5.2.8.3.1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_Toc67499407 \h </w:instrText>
      </w:r>
      <w:r>
        <w:fldChar w:fldCharType="separate"/>
      </w:r>
      <w:r>
        <w:t>41</w:t>
      </w:r>
      <w:r>
        <w:fldChar w:fldCharType="end"/>
      </w:r>
    </w:p>
    <w:p w14:paraId="3BB599F9" w14:textId="3D83FADB" w:rsidR="00075654" w:rsidRDefault="00075654">
      <w:pPr>
        <w:pStyle w:val="TOC3"/>
        <w:rPr>
          <w:rFonts w:asciiTheme="minorHAnsi" w:eastAsiaTheme="minorEastAsia" w:hAnsiTheme="minorHAnsi" w:cstheme="minorBidi"/>
          <w:sz w:val="22"/>
          <w:szCs w:val="22"/>
          <w:lang w:eastAsia="en-GB"/>
        </w:rPr>
      </w:pPr>
      <w:r w:rsidRPr="00FF592E">
        <w:rPr>
          <w:lang w:val="en-US"/>
        </w:rPr>
        <w:t>5.2.9</w:t>
      </w:r>
      <w:r>
        <w:rPr>
          <w:rFonts w:asciiTheme="minorHAnsi" w:eastAsiaTheme="minorEastAsia" w:hAnsiTheme="minorHAnsi" w:cstheme="minorBidi"/>
          <w:sz w:val="22"/>
          <w:szCs w:val="22"/>
          <w:lang w:eastAsia="en-GB"/>
        </w:rPr>
        <w:tab/>
      </w:r>
      <w:r w:rsidRPr="00FF592E">
        <w:rPr>
          <w:lang w:val="en-US"/>
        </w:rPr>
        <w:t>Handling of Rules that cannot be activated</w:t>
      </w:r>
      <w:r>
        <w:tab/>
      </w:r>
      <w:r>
        <w:fldChar w:fldCharType="begin" w:fldLock="1"/>
      </w:r>
      <w:r>
        <w:instrText xml:space="preserve"> PAGEREF _Toc67499408 \h </w:instrText>
      </w:r>
      <w:r>
        <w:fldChar w:fldCharType="separate"/>
      </w:r>
      <w:r>
        <w:t>42</w:t>
      </w:r>
      <w:r>
        <w:fldChar w:fldCharType="end"/>
      </w:r>
    </w:p>
    <w:p w14:paraId="40E0B93A" w14:textId="7D035DF4" w:rsidR="00075654" w:rsidRDefault="0007565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Data Forwarding between the CP and UP Functions</w:t>
      </w:r>
      <w:r>
        <w:tab/>
      </w:r>
      <w:r>
        <w:fldChar w:fldCharType="begin" w:fldLock="1"/>
      </w:r>
      <w:r>
        <w:instrText xml:space="preserve"> PAGEREF _Toc67499409 \h </w:instrText>
      </w:r>
      <w:r>
        <w:fldChar w:fldCharType="separate"/>
      </w:r>
      <w:r>
        <w:t>42</w:t>
      </w:r>
      <w:r>
        <w:fldChar w:fldCharType="end"/>
      </w:r>
    </w:p>
    <w:p w14:paraId="082EC2C3" w14:textId="652DD893" w:rsidR="00075654" w:rsidRDefault="00075654">
      <w:pPr>
        <w:pStyle w:val="TOC3"/>
        <w:rPr>
          <w:rFonts w:asciiTheme="minorHAnsi" w:eastAsiaTheme="minorEastAsia" w:hAnsiTheme="minorHAnsi" w:cstheme="minorBidi"/>
          <w:sz w:val="22"/>
          <w:szCs w:val="22"/>
          <w:lang w:eastAsia="en-GB"/>
        </w:rPr>
      </w:pPr>
      <w:r w:rsidRPr="00FF592E">
        <w:rPr>
          <w:lang w:val="en-US"/>
        </w:rPr>
        <w:t>5.3.1</w:t>
      </w:r>
      <w:r>
        <w:rPr>
          <w:rFonts w:asciiTheme="minorHAnsi" w:eastAsiaTheme="minorEastAsia" w:hAnsiTheme="minorHAnsi" w:cstheme="minorBidi"/>
          <w:sz w:val="22"/>
          <w:szCs w:val="22"/>
          <w:lang w:eastAsia="en-GB"/>
        </w:rPr>
        <w:tab/>
      </w:r>
      <w:r w:rsidRPr="00FF592E">
        <w:rPr>
          <w:lang w:val="en-US"/>
        </w:rPr>
        <w:t>General</w:t>
      </w:r>
      <w:r>
        <w:tab/>
      </w:r>
      <w:r>
        <w:fldChar w:fldCharType="begin" w:fldLock="1"/>
      </w:r>
      <w:r>
        <w:instrText xml:space="preserve"> PAGEREF _Toc67499410 \h </w:instrText>
      </w:r>
      <w:r>
        <w:fldChar w:fldCharType="separate"/>
      </w:r>
      <w:r>
        <w:t>42</w:t>
      </w:r>
      <w:r>
        <w:fldChar w:fldCharType="end"/>
      </w:r>
    </w:p>
    <w:p w14:paraId="04F25A68" w14:textId="6DC8E919" w:rsidR="00075654" w:rsidRDefault="00075654">
      <w:pPr>
        <w:pStyle w:val="TOC3"/>
        <w:rPr>
          <w:rFonts w:asciiTheme="minorHAnsi" w:eastAsiaTheme="minorEastAsia" w:hAnsiTheme="minorHAnsi" w:cstheme="minorBidi"/>
          <w:sz w:val="22"/>
          <w:szCs w:val="22"/>
          <w:lang w:eastAsia="en-GB"/>
        </w:rPr>
      </w:pPr>
      <w:r w:rsidRPr="00FF592E">
        <w:rPr>
          <w:lang w:val="en-US"/>
        </w:rPr>
        <w:t>5.3.2</w:t>
      </w:r>
      <w:r>
        <w:rPr>
          <w:rFonts w:asciiTheme="minorHAnsi" w:eastAsiaTheme="minorEastAsia" w:hAnsiTheme="minorHAnsi" w:cstheme="minorBidi"/>
          <w:sz w:val="22"/>
          <w:szCs w:val="22"/>
          <w:lang w:eastAsia="en-GB"/>
        </w:rPr>
        <w:tab/>
      </w:r>
      <w:r w:rsidRPr="00FF592E">
        <w:rPr>
          <w:lang w:val="en-US"/>
        </w:rPr>
        <w:t>Sending of End Marker Packets</w:t>
      </w:r>
      <w:r>
        <w:tab/>
      </w:r>
      <w:r>
        <w:fldChar w:fldCharType="begin" w:fldLock="1"/>
      </w:r>
      <w:r>
        <w:instrText xml:space="preserve"> PAGEREF _Toc67499411 \h </w:instrText>
      </w:r>
      <w:r>
        <w:fldChar w:fldCharType="separate"/>
      </w:r>
      <w:r>
        <w:t>43</w:t>
      </w:r>
      <w:r>
        <w:fldChar w:fldCharType="end"/>
      </w:r>
    </w:p>
    <w:p w14:paraId="6082F7A9" w14:textId="0691488B" w:rsidR="00075654" w:rsidRDefault="00075654">
      <w:pPr>
        <w:pStyle w:val="TOC3"/>
        <w:rPr>
          <w:rFonts w:asciiTheme="minorHAnsi" w:eastAsiaTheme="minorEastAsia" w:hAnsiTheme="minorHAnsi" w:cstheme="minorBidi"/>
          <w:sz w:val="22"/>
          <w:szCs w:val="22"/>
          <w:lang w:eastAsia="en-GB"/>
        </w:rPr>
      </w:pPr>
      <w:r w:rsidRPr="00FF592E">
        <w:rPr>
          <w:lang w:val="en-US"/>
        </w:rPr>
        <w:t>5.3.3</w:t>
      </w:r>
      <w:r>
        <w:rPr>
          <w:rFonts w:asciiTheme="minorHAnsi" w:eastAsiaTheme="minorEastAsia" w:hAnsiTheme="minorHAnsi" w:cstheme="minorBidi"/>
          <w:sz w:val="22"/>
          <w:szCs w:val="22"/>
          <w:lang w:eastAsia="en-GB"/>
        </w:rPr>
        <w:tab/>
      </w:r>
      <w:r w:rsidRPr="00FF592E">
        <w:rPr>
          <w:lang w:val="en-US"/>
        </w:rPr>
        <w:t>Forwarding of Packets Subject to Buffering in the CP Function</w:t>
      </w:r>
      <w:r>
        <w:tab/>
      </w:r>
      <w:r>
        <w:fldChar w:fldCharType="begin" w:fldLock="1"/>
      </w:r>
      <w:r>
        <w:instrText xml:space="preserve"> PAGEREF _Toc67499412 \h </w:instrText>
      </w:r>
      <w:r>
        <w:fldChar w:fldCharType="separate"/>
      </w:r>
      <w:r>
        <w:t>44</w:t>
      </w:r>
      <w:r>
        <w:fldChar w:fldCharType="end"/>
      </w:r>
    </w:p>
    <w:p w14:paraId="1B63EADC" w14:textId="7FF67769" w:rsidR="00075654" w:rsidRDefault="00075654">
      <w:pPr>
        <w:pStyle w:val="TOC4"/>
        <w:rPr>
          <w:rFonts w:asciiTheme="minorHAnsi" w:eastAsiaTheme="minorEastAsia" w:hAnsiTheme="minorHAnsi" w:cstheme="minorBidi"/>
          <w:sz w:val="22"/>
          <w:szCs w:val="22"/>
          <w:lang w:eastAsia="en-GB"/>
        </w:rPr>
      </w:pPr>
      <w:r w:rsidRPr="00FF592E">
        <w:rPr>
          <w:lang w:val="en-US"/>
        </w:rPr>
        <w:t>5.3.3.1</w:t>
      </w:r>
      <w:r>
        <w:rPr>
          <w:rFonts w:asciiTheme="minorHAnsi" w:eastAsiaTheme="minorEastAsia" w:hAnsiTheme="minorHAnsi" w:cstheme="minorBidi"/>
          <w:sz w:val="22"/>
          <w:szCs w:val="22"/>
          <w:lang w:eastAsia="en-GB"/>
        </w:rPr>
        <w:tab/>
      </w:r>
      <w:r w:rsidRPr="00FF592E">
        <w:rPr>
          <w:lang w:val="en-US"/>
        </w:rPr>
        <w:t>General</w:t>
      </w:r>
      <w:r>
        <w:tab/>
      </w:r>
      <w:r>
        <w:fldChar w:fldCharType="begin" w:fldLock="1"/>
      </w:r>
      <w:r>
        <w:instrText xml:space="preserve"> PAGEREF _Toc67499413 \h </w:instrText>
      </w:r>
      <w:r>
        <w:fldChar w:fldCharType="separate"/>
      </w:r>
      <w:r>
        <w:t>44</w:t>
      </w:r>
      <w:r>
        <w:fldChar w:fldCharType="end"/>
      </w:r>
    </w:p>
    <w:p w14:paraId="6335B2F1" w14:textId="06F6E899" w:rsidR="00075654" w:rsidRDefault="00075654">
      <w:pPr>
        <w:pStyle w:val="TOC4"/>
        <w:rPr>
          <w:rFonts w:asciiTheme="minorHAnsi" w:eastAsiaTheme="minorEastAsia" w:hAnsiTheme="minorHAnsi" w:cstheme="minorBidi"/>
          <w:sz w:val="22"/>
          <w:szCs w:val="22"/>
          <w:lang w:eastAsia="en-GB"/>
        </w:rPr>
      </w:pPr>
      <w:r w:rsidRPr="00FF592E">
        <w:rPr>
          <w:lang w:val="en-US"/>
        </w:rPr>
        <w:t>5.3.3.2</w:t>
      </w:r>
      <w:r>
        <w:rPr>
          <w:rFonts w:asciiTheme="minorHAnsi" w:eastAsiaTheme="minorEastAsia" w:hAnsiTheme="minorHAnsi" w:cstheme="minorBidi"/>
          <w:sz w:val="22"/>
          <w:szCs w:val="22"/>
          <w:lang w:eastAsia="en-GB"/>
        </w:rPr>
        <w:tab/>
      </w:r>
      <w:r w:rsidRPr="00FF592E">
        <w:rPr>
          <w:lang w:val="en-US"/>
        </w:rPr>
        <w:t>Forwarding of Packets from the UP Function to the CP Function</w:t>
      </w:r>
      <w:r>
        <w:tab/>
      </w:r>
      <w:r>
        <w:fldChar w:fldCharType="begin" w:fldLock="1"/>
      </w:r>
      <w:r>
        <w:instrText xml:space="preserve"> PAGEREF _Toc67499414 \h </w:instrText>
      </w:r>
      <w:r>
        <w:fldChar w:fldCharType="separate"/>
      </w:r>
      <w:r>
        <w:t>44</w:t>
      </w:r>
      <w:r>
        <w:fldChar w:fldCharType="end"/>
      </w:r>
    </w:p>
    <w:p w14:paraId="1E1EAA29" w14:textId="7CACA5F6" w:rsidR="00075654" w:rsidRDefault="00075654">
      <w:pPr>
        <w:pStyle w:val="TOC4"/>
        <w:rPr>
          <w:rFonts w:asciiTheme="minorHAnsi" w:eastAsiaTheme="minorEastAsia" w:hAnsiTheme="minorHAnsi" w:cstheme="minorBidi"/>
          <w:sz w:val="22"/>
          <w:szCs w:val="22"/>
          <w:lang w:eastAsia="en-GB"/>
        </w:rPr>
      </w:pPr>
      <w:r w:rsidRPr="00FF592E">
        <w:rPr>
          <w:lang w:val="en-US"/>
        </w:rPr>
        <w:t>5.3.3.3</w:t>
      </w:r>
      <w:r>
        <w:rPr>
          <w:rFonts w:asciiTheme="minorHAnsi" w:eastAsiaTheme="minorEastAsia" w:hAnsiTheme="minorHAnsi" w:cstheme="minorBidi"/>
          <w:sz w:val="22"/>
          <w:szCs w:val="22"/>
          <w:lang w:eastAsia="en-GB"/>
        </w:rPr>
        <w:tab/>
      </w:r>
      <w:r w:rsidRPr="00FF592E">
        <w:rPr>
          <w:lang w:val="en-US"/>
        </w:rPr>
        <w:t>Forwarding of Packets from the CP Function to the UP Function</w:t>
      </w:r>
      <w:r>
        <w:tab/>
      </w:r>
      <w:r>
        <w:fldChar w:fldCharType="begin" w:fldLock="1"/>
      </w:r>
      <w:r>
        <w:instrText xml:space="preserve"> PAGEREF _Toc67499415 \h </w:instrText>
      </w:r>
      <w:r>
        <w:fldChar w:fldCharType="separate"/>
      </w:r>
      <w:r>
        <w:t>45</w:t>
      </w:r>
      <w:r>
        <w:fldChar w:fldCharType="end"/>
      </w:r>
    </w:p>
    <w:p w14:paraId="19729BDF" w14:textId="5CA29903" w:rsidR="00075654" w:rsidRDefault="00075654">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Data Forwarding between the CP and UP Functions with one PFCP-u Tunnel per UP Function or PDN</w:t>
      </w:r>
      <w:r>
        <w:tab/>
      </w:r>
      <w:r>
        <w:fldChar w:fldCharType="begin" w:fldLock="1"/>
      </w:r>
      <w:r>
        <w:instrText xml:space="preserve"> PAGEREF _Toc67499416 \h </w:instrText>
      </w:r>
      <w:r>
        <w:fldChar w:fldCharType="separate"/>
      </w:r>
      <w:r>
        <w:t>45</w:t>
      </w:r>
      <w:r>
        <w:fldChar w:fldCharType="end"/>
      </w:r>
    </w:p>
    <w:p w14:paraId="5CD27D98" w14:textId="32833949" w:rsidR="00075654" w:rsidRDefault="00075654">
      <w:pPr>
        <w:pStyle w:val="TOC4"/>
        <w:rPr>
          <w:rFonts w:asciiTheme="minorHAnsi" w:eastAsiaTheme="minorEastAsia" w:hAnsiTheme="minorHAnsi" w:cstheme="minorBidi"/>
          <w:sz w:val="22"/>
          <w:szCs w:val="22"/>
          <w:lang w:eastAsia="en-GB"/>
        </w:rPr>
      </w:pPr>
      <w:r w:rsidRPr="00FF592E">
        <w:rPr>
          <w:lang w:val="en-US"/>
        </w:rPr>
        <w:t>5.3.4.1</w:t>
      </w:r>
      <w:r>
        <w:rPr>
          <w:rFonts w:asciiTheme="minorHAnsi" w:eastAsiaTheme="minorEastAsia" w:hAnsiTheme="minorHAnsi" w:cstheme="minorBidi"/>
          <w:sz w:val="22"/>
          <w:szCs w:val="22"/>
          <w:lang w:eastAsia="en-GB"/>
        </w:rPr>
        <w:tab/>
      </w:r>
      <w:r w:rsidRPr="00FF592E">
        <w:rPr>
          <w:lang w:val="en-US"/>
        </w:rPr>
        <w:t>General</w:t>
      </w:r>
      <w:r>
        <w:tab/>
      </w:r>
      <w:r>
        <w:fldChar w:fldCharType="begin" w:fldLock="1"/>
      </w:r>
      <w:r>
        <w:instrText xml:space="preserve"> PAGEREF _Toc67499417 \h </w:instrText>
      </w:r>
      <w:r>
        <w:fldChar w:fldCharType="separate"/>
      </w:r>
      <w:r>
        <w:t>45</w:t>
      </w:r>
      <w:r>
        <w:fldChar w:fldCharType="end"/>
      </w:r>
    </w:p>
    <w:p w14:paraId="12292A48" w14:textId="145BDFCA" w:rsidR="00075654" w:rsidRDefault="00075654">
      <w:pPr>
        <w:pStyle w:val="TOC4"/>
        <w:rPr>
          <w:rFonts w:asciiTheme="minorHAnsi" w:eastAsiaTheme="minorEastAsia" w:hAnsiTheme="minorHAnsi" w:cstheme="minorBidi"/>
          <w:sz w:val="22"/>
          <w:szCs w:val="22"/>
          <w:lang w:eastAsia="en-GB"/>
        </w:rPr>
      </w:pPr>
      <w:r w:rsidRPr="00FF592E">
        <w:rPr>
          <w:lang w:val="en-US"/>
        </w:rPr>
        <w:t>5.3.4.2</w:t>
      </w:r>
      <w:r>
        <w:rPr>
          <w:rFonts w:asciiTheme="minorHAnsi" w:eastAsiaTheme="minorEastAsia" w:hAnsiTheme="minorHAnsi" w:cstheme="minorBidi"/>
          <w:sz w:val="22"/>
          <w:szCs w:val="22"/>
          <w:lang w:eastAsia="en-GB"/>
        </w:rPr>
        <w:tab/>
      </w:r>
      <w:r w:rsidRPr="00FF592E">
        <w:rPr>
          <w:lang w:val="en-US"/>
        </w:rPr>
        <w:t>Forwarding of Packets from the UP Function to the CP Function</w:t>
      </w:r>
      <w:r>
        <w:tab/>
      </w:r>
      <w:r>
        <w:fldChar w:fldCharType="begin" w:fldLock="1"/>
      </w:r>
      <w:r>
        <w:instrText xml:space="preserve"> PAGEREF _Toc67499418 \h </w:instrText>
      </w:r>
      <w:r>
        <w:fldChar w:fldCharType="separate"/>
      </w:r>
      <w:r>
        <w:t>45</w:t>
      </w:r>
      <w:r>
        <w:fldChar w:fldCharType="end"/>
      </w:r>
    </w:p>
    <w:p w14:paraId="5047BB83" w14:textId="76A2A970" w:rsidR="00075654" w:rsidRDefault="00075654">
      <w:pPr>
        <w:pStyle w:val="TOC4"/>
        <w:rPr>
          <w:rFonts w:asciiTheme="minorHAnsi" w:eastAsiaTheme="minorEastAsia" w:hAnsiTheme="minorHAnsi" w:cstheme="minorBidi"/>
          <w:sz w:val="22"/>
          <w:szCs w:val="22"/>
          <w:lang w:eastAsia="en-GB"/>
        </w:rPr>
      </w:pPr>
      <w:r w:rsidRPr="00FF592E">
        <w:rPr>
          <w:lang w:val="en-US"/>
        </w:rPr>
        <w:t>5.3.4.3</w:t>
      </w:r>
      <w:r>
        <w:rPr>
          <w:rFonts w:asciiTheme="minorHAnsi" w:eastAsiaTheme="minorEastAsia" w:hAnsiTheme="minorHAnsi" w:cstheme="minorBidi"/>
          <w:sz w:val="22"/>
          <w:szCs w:val="22"/>
          <w:lang w:eastAsia="en-GB"/>
        </w:rPr>
        <w:tab/>
      </w:r>
      <w:r w:rsidRPr="00FF592E">
        <w:rPr>
          <w:lang w:val="en-US"/>
        </w:rPr>
        <w:t>Forwarding of Packets from the CP Function to the UP Function</w:t>
      </w:r>
      <w:r>
        <w:tab/>
      </w:r>
      <w:r>
        <w:fldChar w:fldCharType="begin" w:fldLock="1"/>
      </w:r>
      <w:r>
        <w:instrText xml:space="preserve"> PAGEREF _Toc67499419 \h </w:instrText>
      </w:r>
      <w:r>
        <w:fldChar w:fldCharType="separate"/>
      </w:r>
      <w:r>
        <w:t>46</w:t>
      </w:r>
      <w:r>
        <w:fldChar w:fldCharType="end"/>
      </w:r>
    </w:p>
    <w:p w14:paraId="6AF162A2" w14:textId="785097DB" w:rsidR="00075654" w:rsidRDefault="00075654">
      <w:pPr>
        <w:pStyle w:val="TOC3"/>
        <w:rPr>
          <w:rFonts w:asciiTheme="minorHAnsi" w:eastAsiaTheme="minorEastAsia" w:hAnsiTheme="minorHAnsi" w:cstheme="minorBidi"/>
          <w:sz w:val="22"/>
          <w:szCs w:val="22"/>
          <w:lang w:eastAsia="en-GB"/>
        </w:rPr>
      </w:pPr>
      <w:r w:rsidRPr="00FF592E">
        <w:rPr>
          <w:lang w:val="en-US"/>
        </w:rPr>
        <w:t>5.3.5</w:t>
      </w:r>
      <w:r>
        <w:rPr>
          <w:rFonts w:asciiTheme="minorHAnsi" w:eastAsiaTheme="minorEastAsia" w:hAnsiTheme="minorHAnsi" w:cstheme="minorBidi"/>
          <w:sz w:val="22"/>
          <w:szCs w:val="22"/>
          <w:lang w:eastAsia="en-GB"/>
        </w:rPr>
        <w:tab/>
      </w:r>
      <w:r w:rsidRPr="00FF592E">
        <w:rPr>
          <w:lang w:val="en-US"/>
        </w:rPr>
        <w:t xml:space="preserve">Forwarding of </w:t>
      </w:r>
      <w:r w:rsidRPr="00FF592E">
        <w:rPr>
          <w:rFonts w:cs="Arial"/>
          <w:color w:val="000000"/>
        </w:rPr>
        <w:t>user data using Control Plane CIoT 5GS Optimisation (for 5GC)</w:t>
      </w:r>
      <w:r>
        <w:tab/>
      </w:r>
      <w:r>
        <w:fldChar w:fldCharType="begin" w:fldLock="1"/>
      </w:r>
      <w:r>
        <w:instrText xml:space="preserve"> PAGEREF _Toc67499420 \h </w:instrText>
      </w:r>
      <w:r>
        <w:fldChar w:fldCharType="separate"/>
      </w:r>
      <w:r>
        <w:t>46</w:t>
      </w:r>
      <w:r>
        <w:fldChar w:fldCharType="end"/>
      </w:r>
    </w:p>
    <w:p w14:paraId="4961DD15" w14:textId="38676F49" w:rsidR="00075654" w:rsidRDefault="00075654">
      <w:pPr>
        <w:pStyle w:val="TOC4"/>
        <w:rPr>
          <w:rFonts w:asciiTheme="minorHAnsi" w:eastAsiaTheme="minorEastAsia" w:hAnsiTheme="minorHAnsi" w:cstheme="minorBidi"/>
          <w:sz w:val="22"/>
          <w:szCs w:val="22"/>
          <w:lang w:eastAsia="en-GB"/>
        </w:rPr>
      </w:pPr>
      <w:r w:rsidRPr="00FF592E">
        <w:rPr>
          <w:lang w:val="en-US"/>
        </w:rPr>
        <w:t>5.3.5.1</w:t>
      </w:r>
      <w:r>
        <w:rPr>
          <w:rFonts w:asciiTheme="minorHAnsi" w:eastAsiaTheme="minorEastAsia" w:hAnsiTheme="minorHAnsi" w:cstheme="minorBidi"/>
          <w:sz w:val="22"/>
          <w:szCs w:val="22"/>
          <w:lang w:eastAsia="en-GB"/>
        </w:rPr>
        <w:tab/>
      </w:r>
      <w:r w:rsidRPr="00FF592E">
        <w:rPr>
          <w:lang w:val="en-US"/>
        </w:rPr>
        <w:t>General</w:t>
      </w:r>
      <w:r>
        <w:tab/>
      </w:r>
      <w:r>
        <w:fldChar w:fldCharType="begin" w:fldLock="1"/>
      </w:r>
      <w:r>
        <w:instrText xml:space="preserve"> PAGEREF _Toc67499421 \h </w:instrText>
      </w:r>
      <w:r>
        <w:fldChar w:fldCharType="separate"/>
      </w:r>
      <w:r>
        <w:t>46</w:t>
      </w:r>
      <w:r>
        <w:fldChar w:fldCharType="end"/>
      </w:r>
    </w:p>
    <w:p w14:paraId="4A6B4EC3" w14:textId="21D17141" w:rsidR="00075654" w:rsidRDefault="00075654">
      <w:pPr>
        <w:pStyle w:val="TOC4"/>
        <w:rPr>
          <w:rFonts w:asciiTheme="minorHAnsi" w:eastAsiaTheme="minorEastAsia" w:hAnsiTheme="minorHAnsi" w:cstheme="minorBidi"/>
          <w:sz w:val="22"/>
          <w:szCs w:val="22"/>
          <w:lang w:eastAsia="en-GB"/>
        </w:rPr>
      </w:pPr>
      <w:r w:rsidRPr="00FF592E">
        <w:rPr>
          <w:lang w:val="en-US"/>
        </w:rPr>
        <w:t>5.3.5.2</w:t>
      </w:r>
      <w:r>
        <w:rPr>
          <w:rFonts w:asciiTheme="minorHAnsi" w:eastAsiaTheme="minorEastAsia" w:hAnsiTheme="minorHAnsi" w:cstheme="minorBidi"/>
          <w:sz w:val="22"/>
          <w:szCs w:val="22"/>
          <w:lang w:eastAsia="en-GB"/>
        </w:rPr>
        <w:tab/>
      </w:r>
      <w:r w:rsidRPr="00FF592E">
        <w:rPr>
          <w:lang w:val="en-US"/>
        </w:rPr>
        <w:t>Forwarding of Packets from the UP Function to the CP Function</w:t>
      </w:r>
      <w:r>
        <w:tab/>
      </w:r>
      <w:r>
        <w:fldChar w:fldCharType="begin" w:fldLock="1"/>
      </w:r>
      <w:r>
        <w:instrText xml:space="preserve"> PAGEREF _Toc67499422 \h </w:instrText>
      </w:r>
      <w:r>
        <w:fldChar w:fldCharType="separate"/>
      </w:r>
      <w:r>
        <w:t>46</w:t>
      </w:r>
      <w:r>
        <w:fldChar w:fldCharType="end"/>
      </w:r>
    </w:p>
    <w:p w14:paraId="11B96A68" w14:textId="38148CB6" w:rsidR="00075654" w:rsidRDefault="00075654">
      <w:pPr>
        <w:pStyle w:val="TOC4"/>
        <w:rPr>
          <w:rFonts w:asciiTheme="minorHAnsi" w:eastAsiaTheme="minorEastAsia" w:hAnsiTheme="minorHAnsi" w:cstheme="minorBidi"/>
          <w:sz w:val="22"/>
          <w:szCs w:val="22"/>
          <w:lang w:eastAsia="en-GB"/>
        </w:rPr>
      </w:pPr>
      <w:r w:rsidRPr="00FF592E">
        <w:rPr>
          <w:lang w:val="en-US"/>
        </w:rPr>
        <w:t>5.3.5.3</w:t>
      </w:r>
      <w:r>
        <w:rPr>
          <w:rFonts w:asciiTheme="minorHAnsi" w:eastAsiaTheme="minorEastAsia" w:hAnsiTheme="minorHAnsi" w:cstheme="minorBidi"/>
          <w:sz w:val="22"/>
          <w:szCs w:val="22"/>
          <w:lang w:eastAsia="en-GB"/>
        </w:rPr>
        <w:tab/>
      </w:r>
      <w:r w:rsidRPr="00FF592E">
        <w:rPr>
          <w:lang w:val="en-US"/>
        </w:rPr>
        <w:t>Forwarding of Packets from the CP Function to the UP Function</w:t>
      </w:r>
      <w:r>
        <w:tab/>
      </w:r>
      <w:r>
        <w:fldChar w:fldCharType="begin" w:fldLock="1"/>
      </w:r>
      <w:r>
        <w:instrText xml:space="preserve"> PAGEREF _Toc67499423 \h </w:instrText>
      </w:r>
      <w:r>
        <w:fldChar w:fldCharType="separate"/>
      </w:r>
      <w:r>
        <w:t>47</w:t>
      </w:r>
      <w:r>
        <w:fldChar w:fldCharType="end"/>
      </w:r>
    </w:p>
    <w:p w14:paraId="1133C9E9" w14:textId="3F3962F9" w:rsidR="00075654" w:rsidRDefault="00075654">
      <w:pPr>
        <w:pStyle w:val="TOC2"/>
        <w:rPr>
          <w:rFonts w:asciiTheme="minorHAnsi" w:eastAsiaTheme="minorEastAsia" w:hAnsiTheme="minorHAnsi" w:cstheme="minorBidi"/>
          <w:sz w:val="22"/>
          <w:szCs w:val="22"/>
          <w:lang w:eastAsia="en-GB"/>
        </w:rPr>
      </w:pPr>
      <w:r>
        <w:t>5.</w:t>
      </w:r>
      <w:r w:rsidRPr="00FF592E">
        <w:rPr>
          <w:lang w:val="en-US"/>
        </w:rPr>
        <w:t>4</w:t>
      </w:r>
      <w:r>
        <w:rPr>
          <w:rFonts w:asciiTheme="minorHAnsi" w:eastAsiaTheme="minorEastAsia" w:hAnsiTheme="minorHAnsi" w:cstheme="minorBidi"/>
          <w:sz w:val="22"/>
          <w:szCs w:val="22"/>
          <w:lang w:eastAsia="en-GB"/>
        </w:rPr>
        <w:tab/>
      </w:r>
      <w:r>
        <w:t>Policy and Charging Control</w:t>
      </w:r>
      <w:r>
        <w:tab/>
      </w:r>
      <w:r>
        <w:fldChar w:fldCharType="begin" w:fldLock="1"/>
      </w:r>
      <w:r>
        <w:instrText xml:space="preserve"> PAGEREF _Toc67499424 \h </w:instrText>
      </w:r>
      <w:r>
        <w:fldChar w:fldCharType="separate"/>
      </w:r>
      <w:r>
        <w:t>47</w:t>
      </w:r>
      <w:r>
        <w:fldChar w:fldCharType="end"/>
      </w:r>
    </w:p>
    <w:p w14:paraId="0AD5B6FB" w14:textId="55D5542C" w:rsidR="00075654" w:rsidRDefault="0007565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_Toc67499425 \h </w:instrText>
      </w:r>
      <w:r>
        <w:fldChar w:fldCharType="separate"/>
      </w:r>
      <w:r>
        <w:t>47</w:t>
      </w:r>
      <w:r>
        <w:fldChar w:fldCharType="end"/>
      </w:r>
    </w:p>
    <w:p w14:paraId="43D96BAA" w14:textId="73B9F3B2" w:rsidR="00075654" w:rsidRDefault="00075654">
      <w:pPr>
        <w:pStyle w:val="TOC3"/>
        <w:rPr>
          <w:rFonts w:asciiTheme="minorHAnsi" w:eastAsiaTheme="minorEastAsia" w:hAnsiTheme="minorHAnsi" w:cstheme="minorBidi"/>
          <w:sz w:val="22"/>
          <w:szCs w:val="22"/>
          <w:lang w:eastAsia="en-GB"/>
        </w:rPr>
      </w:pPr>
      <w:r>
        <w:t>5.</w:t>
      </w:r>
      <w:r w:rsidRPr="00FF592E">
        <w:rPr>
          <w:lang w:val="en-US"/>
        </w:rPr>
        <w:t>4</w:t>
      </w:r>
      <w:r>
        <w:t>.</w:t>
      </w:r>
      <w:r w:rsidRPr="00FF592E">
        <w:rPr>
          <w:lang w:val="en-US"/>
        </w:rPr>
        <w:t>2</w:t>
      </w:r>
      <w:r>
        <w:rPr>
          <w:rFonts w:asciiTheme="minorHAnsi" w:eastAsiaTheme="minorEastAsia" w:hAnsiTheme="minorHAnsi" w:cstheme="minorBidi"/>
          <w:sz w:val="22"/>
          <w:szCs w:val="22"/>
          <w:lang w:eastAsia="en-GB"/>
        </w:rPr>
        <w:tab/>
      </w:r>
      <w:r>
        <w:t>Service Detection and Bearer/QoS Flow Binding</w:t>
      </w:r>
      <w:r>
        <w:tab/>
      </w:r>
      <w:r>
        <w:fldChar w:fldCharType="begin" w:fldLock="1"/>
      </w:r>
      <w:r>
        <w:instrText xml:space="preserve"> PAGEREF _Toc67499426 \h </w:instrText>
      </w:r>
      <w:r>
        <w:fldChar w:fldCharType="separate"/>
      </w:r>
      <w:r>
        <w:t>47</w:t>
      </w:r>
      <w:r>
        <w:fldChar w:fldCharType="end"/>
      </w:r>
    </w:p>
    <w:p w14:paraId="0704203E" w14:textId="3DBE5014" w:rsidR="00075654" w:rsidRDefault="00075654">
      <w:pPr>
        <w:pStyle w:val="TOC3"/>
        <w:rPr>
          <w:rFonts w:asciiTheme="minorHAnsi" w:eastAsiaTheme="minorEastAsia" w:hAnsiTheme="minorHAnsi" w:cstheme="minorBidi"/>
          <w:sz w:val="22"/>
          <w:szCs w:val="22"/>
          <w:lang w:eastAsia="en-GB"/>
        </w:rPr>
      </w:pPr>
      <w:r>
        <w:t>5.</w:t>
      </w:r>
      <w:r w:rsidRPr="00FF592E">
        <w:rPr>
          <w:lang w:val="en-US"/>
        </w:rPr>
        <w:t>4</w:t>
      </w:r>
      <w:r>
        <w:t>.</w:t>
      </w:r>
      <w:r w:rsidRPr="00FF592E">
        <w:rPr>
          <w:lang w:val="en-US"/>
        </w:rPr>
        <w:t>3</w:t>
      </w:r>
      <w:r>
        <w:rPr>
          <w:rFonts w:asciiTheme="minorHAnsi" w:eastAsiaTheme="minorEastAsia" w:hAnsiTheme="minorHAnsi" w:cstheme="minorBidi"/>
          <w:sz w:val="22"/>
          <w:szCs w:val="22"/>
          <w:lang w:eastAsia="en-GB"/>
        </w:rPr>
        <w:tab/>
      </w:r>
      <w:r>
        <w:t>Gating Control</w:t>
      </w:r>
      <w:r>
        <w:tab/>
      </w:r>
      <w:r>
        <w:fldChar w:fldCharType="begin" w:fldLock="1"/>
      </w:r>
      <w:r>
        <w:instrText xml:space="preserve"> PAGEREF _Toc67499427 \h </w:instrText>
      </w:r>
      <w:r>
        <w:fldChar w:fldCharType="separate"/>
      </w:r>
      <w:r>
        <w:t>48</w:t>
      </w:r>
      <w:r>
        <w:fldChar w:fldCharType="end"/>
      </w:r>
    </w:p>
    <w:p w14:paraId="4455A8F0" w14:textId="7C5F39EA" w:rsidR="00075654" w:rsidRDefault="00075654">
      <w:pPr>
        <w:pStyle w:val="TOC3"/>
        <w:rPr>
          <w:rFonts w:asciiTheme="minorHAnsi" w:eastAsiaTheme="minorEastAsia" w:hAnsiTheme="minorHAnsi" w:cstheme="minorBidi"/>
          <w:sz w:val="22"/>
          <w:szCs w:val="22"/>
          <w:lang w:eastAsia="en-GB"/>
        </w:rPr>
      </w:pPr>
      <w:r>
        <w:t>5.</w:t>
      </w:r>
      <w:r w:rsidRPr="00FF592E">
        <w:rPr>
          <w:lang w:val="en-US"/>
        </w:rPr>
        <w:t>4</w:t>
      </w:r>
      <w:r>
        <w:t>.</w:t>
      </w:r>
      <w:r w:rsidRPr="00FF592E">
        <w:rPr>
          <w:lang w:val="en-US"/>
        </w:rPr>
        <w:t>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_Toc67499428 \h </w:instrText>
      </w:r>
      <w:r>
        <w:fldChar w:fldCharType="separate"/>
      </w:r>
      <w:r>
        <w:t>48</w:t>
      </w:r>
      <w:r>
        <w:fldChar w:fldCharType="end"/>
      </w:r>
    </w:p>
    <w:p w14:paraId="253EE4CB" w14:textId="5FDECF48" w:rsidR="00075654" w:rsidRDefault="00075654">
      <w:pPr>
        <w:pStyle w:val="TOC3"/>
        <w:rPr>
          <w:rFonts w:asciiTheme="minorHAnsi" w:eastAsiaTheme="minorEastAsia" w:hAnsiTheme="minorHAnsi" w:cstheme="minorBidi"/>
          <w:sz w:val="22"/>
          <w:szCs w:val="22"/>
          <w:lang w:eastAsia="en-GB"/>
        </w:rPr>
      </w:pPr>
      <w:r>
        <w:t>5.</w:t>
      </w:r>
      <w:r w:rsidRPr="00FF592E">
        <w:rPr>
          <w:lang w:val="en-US"/>
        </w:rPr>
        <w:t>4</w:t>
      </w:r>
      <w:r>
        <w:t>.</w:t>
      </w:r>
      <w:r w:rsidRPr="00FF592E">
        <w:rPr>
          <w:lang w:val="en-US"/>
        </w:rPr>
        <w:t>5</w:t>
      </w:r>
      <w:r>
        <w:rPr>
          <w:rFonts w:asciiTheme="minorHAnsi" w:eastAsiaTheme="minorEastAsia" w:hAnsiTheme="minorHAnsi" w:cstheme="minorBidi"/>
          <w:sz w:val="22"/>
          <w:szCs w:val="22"/>
          <w:lang w:eastAsia="en-GB"/>
        </w:rPr>
        <w:tab/>
      </w:r>
      <w:r>
        <w:t>DL Flow Level Marking for Application Detection</w:t>
      </w:r>
      <w:r>
        <w:tab/>
      </w:r>
      <w:r>
        <w:fldChar w:fldCharType="begin" w:fldLock="1"/>
      </w:r>
      <w:r>
        <w:instrText xml:space="preserve"> PAGEREF _Toc67499429 \h </w:instrText>
      </w:r>
      <w:r>
        <w:fldChar w:fldCharType="separate"/>
      </w:r>
      <w:r>
        <w:t>49</w:t>
      </w:r>
      <w:r>
        <w:fldChar w:fldCharType="end"/>
      </w:r>
    </w:p>
    <w:p w14:paraId="78DBFEE8" w14:textId="171EAD35" w:rsidR="00075654" w:rsidRDefault="00075654">
      <w:pPr>
        <w:pStyle w:val="TOC3"/>
        <w:rPr>
          <w:rFonts w:asciiTheme="minorHAnsi" w:eastAsiaTheme="minorEastAsia" w:hAnsiTheme="minorHAnsi" w:cstheme="minorBidi"/>
          <w:sz w:val="22"/>
          <w:szCs w:val="22"/>
          <w:lang w:eastAsia="en-GB"/>
        </w:rPr>
      </w:pPr>
      <w:r>
        <w:t>5.</w:t>
      </w:r>
      <w:r w:rsidRPr="00FF592E">
        <w:rPr>
          <w:lang w:val="en-US"/>
        </w:rPr>
        <w:t>4</w:t>
      </w:r>
      <w:r>
        <w:t>.</w:t>
      </w:r>
      <w:r w:rsidRPr="00FF592E">
        <w:rPr>
          <w:lang w:val="en-US"/>
        </w:rPr>
        <w:t>6</w:t>
      </w:r>
      <w:r>
        <w:rPr>
          <w:rFonts w:asciiTheme="minorHAnsi" w:eastAsiaTheme="minorEastAsia" w:hAnsiTheme="minorHAnsi" w:cstheme="minorBidi"/>
          <w:sz w:val="22"/>
          <w:szCs w:val="22"/>
          <w:lang w:eastAsia="en-GB"/>
        </w:rPr>
        <w:tab/>
      </w:r>
      <w:r>
        <w:t>Usage Monitoring</w:t>
      </w:r>
      <w:r>
        <w:tab/>
      </w:r>
      <w:r>
        <w:fldChar w:fldCharType="begin" w:fldLock="1"/>
      </w:r>
      <w:r>
        <w:instrText xml:space="preserve"> PAGEREF _Toc67499430 \h </w:instrText>
      </w:r>
      <w:r>
        <w:fldChar w:fldCharType="separate"/>
      </w:r>
      <w:r>
        <w:t>49</w:t>
      </w:r>
      <w:r>
        <w:fldChar w:fldCharType="end"/>
      </w:r>
    </w:p>
    <w:p w14:paraId="2ACF0F35" w14:textId="048DB69F" w:rsidR="00075654" w:rsidRDefault="00075654">
      <w:pPr>
        <w:pStyle w:val="TOC3"/>
        <w:rPr>
          <w:rFonts w:asciiTheme="minorHAnsi" w:eastAsiaTheme="minorEastAsia" w:hAnsiTheme="minorHAnsi" w:cstheme="minorBidi"/>
          <w:sz w:val="22"/>
          <w:szCs w:val="22"/>
          <w:lang w:eastAsia="en-GB"/>
        </w:rPr>
      </w:pPr>
      <w:r>
        <w:t>5.</w:t>
      </w:r>
      <w:r w:rsidRPr="00FF592E">
        <w:rPr>
          <w:lang w:val="en-US"/>
        </w:rPr>
        <w:t>4</w:t>
      </w:r>
      <w:r>
        <w:t>.</w:t>
      </w:r>
      <w:r w:rsidRPr="00FF592E">
        <w:rPr>
          <w:lang w:val="en-US"/>
        </w:rPr>
        <w:t>7</w:t>
      </w:r>
      <w:r>
        <w:rPr>
          <w:rFonts w:asciiTheme="minorHAnsi" w:eastAsiaTheme="minorEastAsia" w:hAnsiTheme="minorHAnsi" w:cstheme="minorBidi"/>
          <w:sz w:val="22"/>
          <w:szCs w:val="22"/>
          <w:lang w:eastAsia="en-GB"/>
        </w:rPr>
        <w:tab/>
      </w:r>
      <w:r>
        <w:t xml:space="preserve">Traffic </w:t>
      </w:r>
      <w:r w:rsidRPr="00FF592E">
        <w:rPr>
          <w:rFonts w:cs="Arial"/>
        </w:rPr>
        <w:t>Redirection</w:t>
      </w:r>
      <w:r>
        <w:tab/>
      </w:r>
      <w:r>
        <w:fldChar w:fldCharType="begin" w:fldLock="1"/>
      </w:r>
      <w:r>
        <w:instrText xml:space="preserve"> PAGEREF _Toc67499431 \h </w:instrText>
      </w:r>
      <w:r>
        <w:fldChar w:fldCharType="separate"/>
      </w:r>
      <w:r>
        <w:t>50</w:t>
      </w:r>
      <w:r>
        <w:fldChar w:fldCharType="end"/>
      </w:r>
    </w:p>
    <w:p w14:paraId="648720B8" w14:textId="6020EC56" w:rsidR="00075654" w:rsidRDefault="00075654">
      <w:pPr>
        <w:pStyle w:val="TOC3"/>
        <w:rPr>
          <w:rFonts w:asciiTheme="minorHAnsi" w:eastAsiaTheme="minorEastAsia" w:hAnsiTheme="minorHAnsi" w:cstheme="minorBidi"/>
          <w:sz w:val="22"/>
          <w:szCs w:val="22"/>
          <w:lang w:eastAsia="en-GB"/>
        </w:rPr>
      </w:pPr>
      <w:r>
        <w:t>5.</w:t>
      </w:r>
      <w:r w:rsidRPr="00FF592E">
        <w:rPr>
          <w:lang w:val="en-US"/>
        </w:rPr>
        <w:t>4</w:t>
      </w:r>
      <w:r>
        <w:t>.</w:t>
      </w:r>
      <w:r w:rsidRPr="00FF592E">
        <w:rPr>
          <w:lang w:val="en-US"/>
        </w:rPr>
        <w:t>8</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_Toc67499432 \h </w:instrText>
      </w:r>
      <w:r>
        <w:fldChar w:fldCharType="separate"/>
      </w:r>
      <w:r>
        <w:t>50</w:t>
      </w:r>
      <w:r>
        <w:fldChar w:fldCharType="end"/>
      </w:r>
    </w:p>
    <w:p w14:paraId="2EFF2316" w14:textId="32653A21" w:rsidR="00075654" w:rsidRDefault="00075654">
      <w:pPr>
        <w:pStyle w:val="TOC3"/>
        <w:rPr>
          <w:rFonts w:asciiTheme="minorHAnsi" w:eastAsiaTheme="minorEastAsia" w:hAnsiTheme="minorHAnsi" w:cstheme="minorBidi"/>
          <w:sz w:val="22"/>
          <w:szCs w:val="22"/>
          <w:lang w:eastAsia="en-GB"/>
        </w:rPr>
      </w:pPr>
      <w:r>
        <w:t>5.</w:t>
      </w:r>
      <w:r w:rsidRPr="00FF592E">
        <w:rPr>
          <w:lang w:val="en-US"/>
        </w:rPr>
        <w:t>4</w:t>
      </w:r>
      <w:r>
        <w:t>.</w:t>
      </w:r>
      <w:r w:rsidRPr="00FF592E">
        <w:rPr>
          <w:lang w:val="en-US"/>
        </w:rPr>
        <w:t>9</w:t>
      </w:r>
      <w:r>
        <w:rPr>
          <w:rFonts w:asciiTheme="minorHAnsi" w:eastAsiaTheme="minorEastAsia" w:hAnsiTheme="minorHAnsi" w:cstheme="minorBidi"/>
          <w:sz w:val="22"/>
          <w:szCs w:val="22"/>
          <w:lang w:eastAsia="en-GB"/>
        </w:rPr>
        <w:tab/>
      </w:r>
      <w:r>
        <w:t>Provisioning of Predefined PCC/ADC Rules</w:t>
      </w:r>
      <w:r>
        <w:tab/>
      </w:r>
      <w:r>
        <w:fldChar w:fldCharType="begin" w:fldLock="1"/>
      </w:r>
      <w:r>
        <w:instrText xml:space="preserve"> PAGEREF _Toc67499433 \h </w:instrText>
      </w:r>
      <w:r>
        <w:fldChar w:fldCharType="separate"/>
      </w:r>
      <w:r>
        <w:t>51</w:t>
      </w:r>
      <w:r>
        <w:fldChar w:fldCharType="end"/>
      </w:r>
    </w:p>
    <w:p w14:paraId="0CF1E095" w14:textId="787CA519" w:rsidR="00075654" w:rsidRDefault="00075654">
      <w:pPr>
        <w:pStyle w:val="TOC3"/>
        <w:rPr>
          <w:rFonts w:asciiTheme="minorHAnsi" w:eastAsiaTheme="minorEastAsia" w:hAnsiTheme="minorHAnsi" w:cstheme="minorBidi"/>
          <w:sz w:val="22"/>
          <w:szCs w:val="22"/>
          <w:lang w:eastAsia="en-GB"/>
        </w:rPr>
      </w:pPr>
      <w:r>
        <w:t>5.</w:t>
      </w:r>
      <w:r w:rsidRPr="00FF592E">
        <w:rPr>
          <w:lang w:val="en-US"/>
        </w:rPr>
        <w:t>4</w:t>
      </w:r>
      <w:r>
        <w:t>.</w:t>
      </w:r>
      <w:r w:rsidRPr="00FF592E">
        <w:rPr>
          <w:lang w:val="en-US"/>
        </w:rPr>
        <w:t>10</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_Toc67499434 \h </w:instrText>
      </w:r>
      <w:r>
        <w:fldChar w:fldCharType="separate"/>
      </w:r>
      <w:r>
        <w:t>52</w:t>
      </w:r>
      <w:r>
        <w:fldChar w:fldCharType="end"/>
      </w:r>
    </w:p>
    <w:p w14:paraId="36416296" w14:textId="6DC019C9" w:rsidR="00075654" w:rsidRDefault="00075654">
      <w:pPr>
        <w:pStyle w:val="TOC3"/>
        <w:rPr>
          <w:rFonts w:asciiTheme="minorHAnsi" w:eastAsiaTheme="minorEastAsia" w:hAnsiTheme="minorHAnsi" w:cstheme="minorBidi"/>
          <w:sz w:val="22"/>
          <w:szCs w:val="22"/>
          <w:lang w:eastAsia="en-GB"/>
        </w:rPr>
      </w:pPr>
      <w:r>
        <w:t>5.</w:t>
      </w:r>
      <w:r w:rsidRPr="00FF592E">
        <w:rPr>
          <w:lang w:val="en-US"/>
        </w:rPr>
        <w:t>4</w:t>
      </w:r>
      <w:r>
        <w:t>.</w:t>
      </w:r>
      <w:r w:rsidRPr="00FF592E">
        <w:rPr>
          <w:lang w:val="en-US"/>
        </w:rPr>
        <w:t>11</w:t>
      </w:r>
      <w:r>
        <w:rPr>
          <w:rFonts w:asciiTheme="minorHAnsi" w:eastAsiaTheme="minorEastAsia" w:hAnsiTheme="minorHAnsi" w:cstheme="minorBidi"/>
          <w:sz w:val="22"/>
          <w:szCs w:val="22"/>
          <w:lang w:eastAsia="en-GB"/>
        </w:rPr>
        <w:tab/>
      </w:r>
      <w:r>
        <w:t>(Un)solicited Application Reporting</w:t>
      </w:r>
      <w:r>
        <w:tab/>
      </w:r>
      <w:r>
        <w:fldChar w:fldCharType="begin" w:fldLock="1"/>
      </w:r>
      <w:r>
        <w:instrText xml:space="preserve"> PAGEREF _Toc67499435 \h </w:instrText>
      </w:r>
      <w:r>
        <w:fldChar w:fldCharType="separate"/>
      </w:r>
      <w:r>
        <w:t>53</w:t>
      </w:r>
      <w:r>
        <w:fldChar w:fldCharType="end"/>
      </w:r>
    </w:p>
    <w:p w14:paraId="056FDFA6" w14:textId="2D1A27DA" w:rsidR="00075654" w:rsidRDefault="00075654">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Service Identification for Improved Radio Utilisation for GERAN</w:t>
      </w:r>
      <w:r>
        <w:tab/>
      </w:r>
      <w:r>
        <w:fldChar w:fldCharType="begin" w:fldLock="1"/>
      </w:r>
      <w:r>
        <w:instrText xml:space="preserve"> PAGEREF _Toc67499436 \h </w:instrText>
      </w:r>
      <w:r>
        <w:fldChar w:fldCharType="separate"/>
      </w:r>
      <w:r>
        <w:t>54</w:t>
      </w:r>
      <w:r>
        <w:fldChar w:fldCharType="end"/>
      </w:r>
    </w:p>
    <w:p w14:paraId="2FE39DE6" w14:textId="04D60622" w:rsidR="00075654" w:rsidRDefault="00075654">
      <w:pPr>
        <w:pStyle w:val="TOC3"/>
        <w:rPr>
          <w:rFonts w:asciiTheme="minorHAnsi" w:eastAsiaTheme="minorEastAsia" w:hAnsiTheme="minorHAnsi" w:cstheme="minorBidi"/>
          <w:sz w:val="22"/>
          <w:szCs w:val="22"/>
          <w:lang w:eastAsia="en-GB"/>
        </w:rPr>
      </w:pPr>
      <w:r>
        <w:t>5.</w:t>
      </w:r>
      <w:r w:rsidRPr="00FF592E">
        <w:rPr>
          <w:lang w:val="en-US"/>
        </w:rPr>
        <w:t>4</w:t>
      </w:r>
      <w:r>
        <w:t>.</w:t>
      </w:r>
      <w:r w:rsidRPr="00FF592E">
        <w:rPr>
          <w:lang w:val="en-US"/>
        </w:rPr>
        <w:t>13</w:t>
      </w:r>
      <w:r>
        <w:rPr>
          <w:rFonts w:asciiTheme="minorHAnsi" w:eastAsiaTheme="minorEastAsia" w:hAnsiTheme="minorHAnsi" w:cstheme="minorBidi"/>
          <w:sz w:val="22"/>
          <w:szCs w:val="22"/>
          <w:lang w:eastAsia="en-GB"/>
        </w:rPr>
        <w:tab/>
      </w:r>
      <w:r>
        <w:t>Transport Level Marking</w:t>
      </w:r>
      <w:r>
        <w:tab/>
      </w:r>
      <w:r>
        <w:fldChar w:fldCharType="begin" w:fldLock="1"/>
      </w:r>
      <w:r>
        <w:instrText xml:space="preserve"> PAGEREF _Toc67499437 \h </w:instrText>
      </w:r>
      <w:r>
        <w:fldChar w:fldCharType="separate"/>
      </w:r>
      <w:r>
        <w:t>54</w:t>
      </w:r>
      <w:r>
        <w:fldChar w:fldCharType="end"/>
      </w:r>
    </w:p>
    <w:p w14:paraId="4A2D5C0B" w14:textId="5DC54D4B" w:rsidR="00075654" w:rsidRDefault="00075654">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Deferred PDR activation and deactivation</w:t>
      </w:r>
      <w:r>
        <w:tab/>
      </w:r>
      <w:r>
        <w:fldChar w:fldCharType="begin" w:fldLock="1"/>
      </w:r>
      <w:r>
        <w:instrText xml:space="preserve"> PAGEREF _Toc67499438 \h </w:instrText>
      </w:r>
      <w:r>
        <w:fldChar w:fldCharType="separate"/>
      </w:r>
      <w:r>
        <w:t>54</w:t>
      </w:r>
      <w:r>
        <w:fldChar w:fldCharType="end"/>
      </w:r>
    </w:p>
    <w:p w14:paraId="4930E385" w14:textId="27A28005" w:rsidR="00075654" w:rsidRDefault="00075654">
      <w:pPr>
        <w:pStyle w:val="TOC3"/>
        <w:rPr>
          <w:rFonts w:asciiTheme="minorHAnsi" w:eastAsiaTheme="minorEastAsia" w:hAnsiTheme="minorHAnsi" w:cstheme="minorBidi"/>
          <w:sz w:val="22"/>
          <w:szCs w:val="22"/>
          <w:lang w:eastAsia="en-GB"/>
        </w:rPr>
      </w:pPr>
      <w:r>
        <w:t>5.</w:t>
      </w:r>
      <w:r w:rsidRPr="00FF592E">
        <w:rPr>
          <w:lang w:val="en-US"/>
        </w:rPr>
        <w:t>4</w:t>
      </w:r>
      <w:r>
        <w:t>.</w:t>
      </w:r>
      <w:r w:rsidRPr="00FF592E">
        <w:rPr>
          <w:lang w:val="en-US"/>
        </w:rPr>
        <w:t>15</w:t>
      </w:r>
      <w:r>
        <w:rPr>
          <w:rFonts w:asciiTheme="minorHAnsi" w:eastAsiaTheme="minorEastAsia" w:hAnsiTheme="minorHAnsi" w:cstheme="minorBidi"/>
          <w:sz w:val="22"/>
          <w:szCs w:val="22"/>
          <w:lang w:eastAsia="en-GB"/>
        </w:rPr>
        <w:tab/>
      </w:r>
      <w:r>
        <w:t>Packet Rate enforcement</w:t>
      </w:r>
      <w:r>
        <w:tab/>
      </w:r>
      <w:r>
        <w:fldChar w:fldCharType="begin" w:fldLock="1"/>
      </w:r>
      <w:r>
        <w:instrText xml:space="preserve"> PAGEREF _Toc67499439 \h </w:instrText>
      </w:r>
      <w:r>
        <w:fldChar w:fldCharType="separate"/>
      </w:r>
      <w:r>
        <w:t>55</w:t>
      </w:r>
      <w:r>
        <w:fldChar w:fldCharType="end"/>
      </w:r>
    </w:p>
    <w:p w14:paraId="739530C4" w14:textId="68867788" w:rsidR="00075654" w:rsidRDefault="00075654">
      <w:pPr>
        <w:pStyle w:val="TOC4"/>
        <w:rPr>
          <w:rFonts w:asciiTheme="minorHAnsi" w:eastAsiaTheme="minorEastAsia" w:hAnsiTheme="minorHAnsi" w:cstheme="minorBidi"/>
          <w:sz w:val="22"/>
          <w:szCs w:val="22"/>
          <w:lang w:eastAsia="en-GB"/>
        </w:rPr>
      </w:pPr>
      <w:r>
        <w:t>5.</w:t>
      </w:r>
      <w:r w:rsidRPr="00FF592E">
        <w:rPr>
          <w:lang w:val="en-US"/>
        </w:rPr>
        <w:t>4</w:t>
      </w:r>
      <w:r>
        <w:t>.</w:t>
      </w:r>
      <w:r w:rsidRPr="00FF592E">
        <w:rPr>
          <w:lang w:val="en-US"/>
        </w:rPr>
        <w:t>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_Toc67499440 \h </w:instrText>
      </w:r>
      <w:r>
        <w:fldChar w:fldCharType="separate"/>
      </w:r>
      <w:r>
        <w:t>55</w:t>
      </w:r>
      <w:r>
        <w:fldChar w:fldCharType="end"/>
      </w:r>
    </w:p>
    <w:p w14:paraId="3D7CCC09" w14:textId="6A399F21" w:rsidR="00075654" w:rsidRDefault="00075654">
      <w:pPr>
        <w:pStyle w:val="TOC4"/>
        <w:rPr>
          <w:rFonts w:asciiTheme="minorHAnsi" w:eastAsiaTheme="minorEastAsia" w:hAnsiTheme="minorHAnsi" w:cstheme="minorBidi"/>
          <w:sz w:val="22"/>
          <w:szCs w:val="22"/>
          <w:lang w:eastAsia="en-GB"/>
        </w:rPr>
      </w:pPr>
      <w:r>
        <w:t>5.</w:t>
      </w:r>
      <w:r w:rsidRPr="00FF592E">
        <w:rPr>
          <w:lang w:val="en-US"/>
        </w:rPr>
        <w:t>4</w:t>
      </w:r>
      <w:r>
        <w:t>.</w:t>
      </w:r>
      <w:r w:rsidRPr="00FF592E">
        <w:rPr>
          <w:lang w:val="en-US"/>
        </w:rPr>
        <w:t>15.2</w:t>
      </w:r>
      <w:r>
        <w:rPr>
          <w:rFonts w:asciiTheme="minorHAnsi" w:eastAsiaTheme="minorEastAsia" w:hAnsiTheme="minorHAnsi" w:cstheme="minorBidi"/>
          <w:sz w:val="22"/>
          <w:szCs w:val="22"/>
          <w:lang w:eastAsia="en-GB"/>
        </w:rPr>
        <w:tab/>
      </w:r>
      <w:r>
        <w:t>Packet rate enforcement over Sxb and N4 interfaces</w:t>
      </w:r>
      <w:r>
        <w:tab/>
      </w:r>
      <w:r>
        <w:fldChar w:fldCharType="begin" w:fldLock="1"/>
      </w:r>
      <w:r>
        <w:instrText xml:space="preserve"> PAGEREF _Toc67499441 \h </w:instrText>
      </w:r>
      <w:r>
        <w:fldChar w:fldCharType="separate"/>
      </w:r>
      <w:r>
        <w:t>55</w:t>
      </w:r>
      <w:r>
        <w:fldChar w:fldCharType="end"/>
      </w:r>
    </w:p>
    <w:p w14:paraId="77AC406B" w14:textId="66551F30" w:rsidR="00075654" w:rsidRDefault="00075654">
      <w:pPr>
        <w:pStyle w:val="TOC4"/>
        <w:rPr>
          <w:rFonts w:asciiTheme="minorHAnsi" w:eastAsiaTheme="minorEastAsia" w:hAnsiTheme="minorHAnsi" w:cstheme="minorBidi"/>
          <w:sz w:val="22"/>
          <w:szCs w:val="22"/>
          <w:lang w:eastAsia="en-GB"/>
        </w:rPr>
      </w:pPr>
      <w:r>
        <w:t>5.</w:t>
      </w:r>
      <w:r w:rsidRPr="00FF592E">
        <w:rPr>
          <w:lang w:val="en-US"/>
        </w:rPr>
        <w:t>4</w:t>
      </w:r>
      <w:r>
        <w:t>.</w:t>
      </w:r>
      <w:r w:rsidRPr="00FF592E">
        <w:rPr>
          <w:lang w:val="en-US"/>
        </w:rPr>
        <w:t>15.3</w:t>
      </w:r>
      <w:r>
        <w:rPr>
          <w:rFonts w:asciiTheme="minorHAnsi" w:eastAsiaTheme="minorEastAsia" w:hAnsiTheme="minorHAnsi" w:cstheme="minorBidi"/>
          <w:sz w:val="22"/>
          <w:szCs w:val="22"/>
          <w:lang w:eastAsia="en-GB"/>
        </w:rPr>
        <w:tab/>
      </w:r>
      <w:r>
        <w:t>PGW and SMF behaviour</w:t>
      </w:r>
      <w:r>
        <w:tab/>
      </w:r>
      <w:r>
        <w:fldChar w:fldCharType="begin" w:fldLock="1"/>
      </w:r>
      <w:r>
        <w:instrText xml:space="preserve"> PAGEREF _Toc67499442 \h </w:instrText>
      </w:r>
      <w:r>
        <w:fldChar w:fldCharType="separate"/>
      </w:r>
      <w:r>
        <w:t>56</w:t>
      </w:r>
      <w:r>
        <w:fldChar w:fldCharType="end"/>
      </w:r>
    </w:p>
    <w:p w14:paraId="26305032" w14:textId="0CC4E1E3" w:rsidR="00075654" w:rsidRDefault="00075654">
      <w:pPr>
        <w:pStyle w:val="TOC3"/>
        <w:rPr>
          <w:rFonts w:asciiTheme="minorHAnsi" w:eastAsiaTheme="minorEastAsia" w:hAnsiTheme="minorHAnsi" w:cstheme="minorBidi"/>
          <w:sz w:val="22"/>
          <w:szCs w:val="22"/>
          <w:lang w:eastAsia="en-GB"/>
        </w:rPr>
      </w:pPr>
      <w:r>
        <w:t>5.</w:t>
      </w:r>
      <w:r w:rsidRPr="00FF592E">
        <w:rPr>
          <w:lang w:val="en-US"/>
        </w:rPr>
        <w:t>4</w:t>
      </w:r>
      <w:r>
        <w:t>.</w:t>
      </w:r>
      <w:r w:rsidRPr="00FF592E">
        <w:rPr>
          <w:lang w:val="en-US"/>
        </w:rPr>
        <w:t>16</w:t>
      </w:r>
      <w:r>
        <w:rPr>
          <w:rFonts w:asciiTheme="minorHAnsi" w:eastAsiaTheme="minorEastAsia" w:hAnsiTheme="minorHAnsi" w:cstheme="minorBidi"/>
          <w:sz w:val="22"/>
          <w:szCs w:val="22"/>
          <w:lang w:eastAsia="en-GB"/>
        </w:rPr>
        <w:tab/>
      </w:r>
      <w:r>
        <w:t>QoS differentiation for Stand-alone Non-Public Network (SNPN)</w:t>
      </w:r>
      <w:r>
        <w:tab/>
      </w:r>
      <w:r>
        <w:fldChar w:fldCharType="begin" w:fldLock="1"/>
      </w:r>
      <w:r>
        <w:instrText xml:space="preserve"> PAGEREF _Toc67499443 \h </w:instrText>
      </w:r>
      <w:r>
        <w:fldChar w:fldCharType="separate"/>
      </w:r>
      <w:r>
        <w:t>57</w:t>
      </w:r>
      <w:r>
        <w:fldChar w:fldCharType="end"/>
      </w:r>
    </w:p>
    <w:p w14:paraId="26814371" w14:textId="3ABD1B63" w:rsidR="00075654" w:rsidRDefault="00075654">
      <w:pPr>
        <w:pStyle w:val="TOC4"/>
        <w:rPr>
          <w:rFonts w:asciiTheme="minorHAnsi" w:eastAsiaTheme="minorEastAsia" w:hAnsiTheme="minorHAnsi" w:cstheme="minorBidi"/>
          <w:sz w:val="22"/>
          <w:szCs w:val="22"/>
          <w:lang w:eastAsia="en-GB"/>
        </w:rPr>
      </w:pPr>
      <w:r>
        <w:t>5.</w:t>
      </w:r>
      <w:r w:rsidRPr="00FF592E">
        <w:rPr>
          <w:lang w:val="en-US"/>
        </w:rPr>
        <w:t>4</w:t>
      </w:r>
      <w:r>
        <w:t>.</w:t>
      </w:r>
      <w:r w:rsidRPr="00FF592E">
        <w:rPr>
          <w:lang w:val="en-US"/>
        </w:rPr>
        <w:t>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_Toc67499444 \h </w:instrText>
      </w:r>
      <w:r>
        <w:fldChar w:fldCharType="separate"/>
      </w:r>
      <w:r>
        <w:t>57</w:t>
      </w:r>
      <w:r>
        <w:fldChar w:fldCharType="end"/>
      </w:r>
    </w:p>
    <w:p w14:paraId="4804FF25" w14:textId="0F44466A" w:rsidR="00075654" w:rsidRDefault="00075654">
      <w:pPr>
        <w:pStyle w:val="TOC4"/>
        <w:rPr>
          <w:rFonts w:asciiTheme="minorHAnsi" w:eastAsiaTheme="minorEastAsia" w:hAnsiTheme="minorHAnsi" w:cstheme="minorBidi"/>
          <w:sz w:val="22"/>
          <w:szCs w:val="22"/>
          <w:lang w:eastAsia="en-GB"/>
        </w:rPr>
      </w:pPr>
      <w:r>
        <w:t>5.</w:t>
      </w:r>
      <w:r w:rsidRPr="00FF592E">
        <w:rPr>
          <w:lang w:val="en-US"/>
        </w:rPr>
        <w:t>4</w:t>
      </w:r>
      <w:r>
        <w:t>.16</w:t>
      </w:r>
      <w:r w:rsidRPr="00FF592E">
        <w:rPr>
          <w:lang w:val="en-US"/>
        </w:rPr>
        <w:t>.2</w:t>
      </w:r>
      <w:r>
        <w:rPr>
          <w:rFonts w:asciiTheme="minorHAnsi" w:eastAsiaTheme="minorEastAsia" w:hAnsiTheme="minorHAnsi" w:cstheme="minorBidi"/>
          <w:sz w:val="22"/>
          <w:szCs w:val="22"/>
          <w:lang w:eastAsia="en-GB"/>
        </w:rPr>
        <w:tab/>
      </w:r>
      <w:r>
        <w:t>Access to PLMN services via SNPN</w:t>
      </w:r>
      <w:r>
        <w:tab/>
      </w:r>
      <w:r>
        <w:fldChar w:fldCharType="begin" w:fldLock="1"/>
      </w:r>
      <w:r>
        <w:instrText xml:space="preserve"> PAGEREF _Toc67499445 \h </w:instrText>
      </w:r>
      <w:r>
        <w:fldChar w:fldCharType="separate"/>
      </w:r>
      <w:r>
        <w:t>57</w:t>
      </w:r>
      <w:r>
        <w:fldChar w:fldCharType="end"/>
      </w:r>
    </w:p>
    <w:p w14:paraId="02BD1805" w14:textId="0358C7AE" w:rsidR="00075654" w:rsidRDefault="00075654">
      <w:pPr>
        <w:pStyle w:val="TOC4"/>
        <w:rPr>
          <w:rFonts w:asciiTheme="minorHAnsi" w:eastAsiaTheme="minorEastAsia" w:hAnsiTheme="minorHAnsi" w:cstheme="minorBidi"/>
          <w:sz w:val="22"/>
          <w:szCs w:val="22"/>
          <w:lang w:eastAsia="en-GB"/>
        </w:rPr>
      </w:pPr>
      <w:r>
        <w:t>5.</w:t>
      </w:r>
      <w:r w:rsidRPr="00FF592E">
        <w:rPr>
          <w:lang w:val="en-US"/>
        </w:rPr>
        <w:t>4</w:t>
      </w:r>
      <w:r>
        <w:t>.16</w:t>
      </w:r>
      <w:r w:rsidRPr="00FF592E">
        <w:rPr>
          <w:lang w:val="en-US"/>
        </w:rPr>
        <w:t>.3</w:t>
      </w:r>
      <w:r>
        <w:rPr>
          <w:rFonts w:asciiTheme="minorHAnsi" w:eastAsiaTheme="minorEastAsia" w:hAnsiTheme="minorHAnsi" w:cstheme="minorBidi"/>
          <w:sz w:val="22"/>
          <w:szCs w:val="22"/>
          <w:lang w:eastAsia="en-GB"/>
        </w:rPr>
        <w:tab/>
      </w:r>
      <w:r>
        <w:t>Access to SNPN services via PLMN</w:t>
      </w:r>
      <w:r>
        <w:tab/>
      </w:r>
      <w:r>
        <w:fldChar w:fldCharType="begin" w:fldLock="1"/>
      </w:r>
      <w:r>
        <w:instrText xml:space="preserve"> PAGEREF _Toc67499446 \h </w:instrText>
      </w:r>
      <w:r>
        <w:fldChar w:fldCharType="separate"/>
      </w:r>
      <w:r>
        <w:t>58</w:t>
      </w:r>
      <w:r>
        <w:fldChar w:fldCharType="end"/>
      </w:r>
    </w:p>
    <w:p w14:paraId="2B4F28AC" w14:textId="3B8AC0C5" w:rsidR="00075654" w:rsidRDefault="00075654">
      <w:pPr>
        <w:pStyle w:val="TOC2"/>
        <w:rPr>
          <w:rFonts w:asciiTheme="minorHAnsi" w:eastAsiaTheme="minorEastAsia" w:hAnsiTheme="minorHAnsi" w:cstheme="minorBidi"/>
          <w:sz w:val="22"/>
          <w:szCs w:val="22"/>
          <w:lang w:eastAsia="en-GB"/>
        </w:rPr>
      </w:pPr>
      <w:r>
        <w:t>5.</w:t>
      </w:r>
      <w:r w:rsidRPr="00FF592E">
        <w:rPr>
          <w:lang w:val="en-US"/>
        </w:rPr>
        <w:t>5</w:t>
      </w:r>
      <w:r>
        <w:rPr>
          <w:rFonts w:asciiTheme="minorHAnsi" w:eastAsiaTheme="minorEastAsia" w:hAnsiTheme="minorHAnsi" w:cstheme="minorBidi"/>
          <w:sz w:val="22"/>
          <w:szCs w:val="22"/>
          <w:lang w:eastAsia="en-GB"/>
        </w:rPr>
        <w:tab/>
      </w:r>
      <w:r>
        <w:t>F-TEID Allocation and Release</w:t>
      </w:r>
      <w:r>
        <w:tab/>
      </w:r>
      <w:r>
        <w:fldChar w:fldCharType="begin" w:fldLock="1"/>
      </w:r>
      <w:r>
        <w:instrText xml:space="preserve"> PAGEREF _Toc67499447 \h </w:instrText>
      </w:r>
      <w:r>
        <w:fldChar w:fldCharType="separate"/>
      </w:r>
      <w:r>
        <w:t>58</w:t>
      </w:r>
      <w:r>
        <w:fldChar w:fldCharType="end"/>
      </w:r>
    </w:p>
    <w:p w14:paraId="16D81273" w14:textId="06C2CB84" w:rsidR="00075654" w:rsidRDefault="00075654">
      <w:pPr>
        <w:pStyle w:val="TOC3"/>
        <w:rPr>
          <w:rFonts w:asciiTheme="minorHAnsi" w:eastAsiaTheme="minorEastAsia" w:hAnsiTheme="minorHAnsi" w:cstheme="minorBidi"/>
          <w:sz w:val="22"/>
          <w:szCs w:val="22"/>
          <w:lang w:eastAsia="en-GB"/>
        </w:rPr>
      </w:pPr>
      <w:r w:rsidRPr="00FF592E">
        <w:rPr>
          <w:lang w:val="en-US"/>
        </w:rPr>
        <w:t>5.5.1</w:t>
      </w:r>
      <w:r>
        <w:rPr>
          <w:rFonts w:asciiTheme="minorHAnsi" w:eastAsiaTheme="minorEastAsia" w:hAnsiTheme="minorHAnsi" w:cstheme="minorBidi"/>
          <w:sz w:val="22"/>
          <w:szCs w:val="22"/>
          <w:lang w:eastAsia="en-GB"/>
        </w:rPr>
        <w:tab/>
      </w:r>
      <w:r w:rsidRPr="00FF592E">
        <w:rPr>
          <w:lang w:val="en-US"/>
        </w:rPr>
        <w:t>General</w:t>
      </w:r>
      <w:r>
        <w:tab/>
      </w:r>
      <w:r>
        <w:fldChar w:fldCharType="begin" w:fldLock="1"/>
      </w:r>
      <w:r>
        <w:instrText xml:space="preserve"> PAGEREF _Toc67499448 \h </w:instrText>
      </w:r>
      <w:r>
        <w:fldChar w:fldCharType="separate"/>
      </w:r>
      <w:r>
        <w:t>58</w:t>
      </w:r>
      <w:r>
        <w:fldChar w:fldCharType="end"/>
      </w:r>
    </w:p>
    <w:p w14:paraId="7A488696" w14:textId="09BA5445" w:rsidR="00075654" w:rsidRDefault="00075654">
      <w:pPr>
        <w:pStyle w:val="TOC3"/>
        <w:rPr>
          <w:rFonts w:asciiTheme="minorHAnsi" w:eastAsiaTheme="minorEastAsia" w:hAnsiTheme="minorHAnsi" w:cstheme="minorBidi"/>
          <w:sz w:val="22"/>
          <w:szCs w:val="22"/>
          <w:lang w:eastAsia="en-GB"/>
        </w:rPr>
      </w:pPr>
      <w:r w:rsidRPr="00FF592E">
        <w:rPr>
          <w:lang w:val="en-US"/>
        </w:rPr>
        <w:t>5.5.2</w:t>
      </w:r>
      <w:r>
        <w:rPr>
          <w:rFonts w:asciiTheme="minorHAnsi" w:eastAsiaTheme="minorEastAsia" w:hAnsiTheme="minorHAnsi" w:cstheme="minorBidi"/>
          <w:sz w:val="22"/>
          <w:szCs w:val="22"/>
          <w:lang w:eastAsia="en-GB"/>
        </w:rPr>
        <w:tab/>
      </w:r>
      <w:r w:rsidRPr="00FF592E">
        <w:rPr>
          <w:lang w:val="en-US"/>
        </w:rPr>
        <w:t>Void</w:t>
      </w:r>
      <w:r>
        <w:tab/>
      </w:r>
      <w:r>
        <w:fldChar w:fldCharType="begin" w:fldLock="1"/>
      </w:r>
      <w:r>
        <w:instrText xml:space="preserve"> PAGEREF _Toc67499449 \h </w:instrText>
      </w:r>
      <w:r>
        <w:fldChar w:fldCharType="separate"/>
      </w:r>
      <w:r>
        <w:t>58</w:t>
      </w:r>
      <w:r>
        <w:fldChar w:fldCharType="end"/>
      </w:r>
    </w:p>
    <w:p w14:paraId="4B602D44" w14:textId="50335DFE" w:rsidR="00075654" w:rsidRDefault="00075654">
      <w:pPr>
        <w:pStyle w:val="TOC3"/>
        <w:rPr>
          <w:rFonts w:asciiTheme="minorHAnsi" w:eastAsiaTheme="minorEastAsia" w:hAnsiTheme="minorHAnsi" w:cstheme="minorBidi"/>
          <w:sz w:val="22"/>
          <w:szCs w:val="22"/>
          <w:lang w:eastAsia="en-GB"/>
        </w:rPr>
      </w:pPr>
      <w:r w:rsidRPr="00FF592E">
        <w:rPr>
          <w:lang w:val="en-US"/>
        </w:rPr>
        <w:t>5.5.3</w:t>
      </w:r>
      <w:r>
        <w:rPr>
          <w:rFonts w:asciiTheme="minorHAnsi" w:eastAsiaTheme="minorEastAsia" w:hAnsiTheme="minorHAnsi" w:cstheme="minorBidi"/>
          <w:sz w:val="22"/>
          <w:szCs w:val="22"/>
          <w:lang w:eastAsia="en-GB"/>
        </w:rPr>
        <w:tab/>
      </w:r>
      <w:r w:rsidRPr="00FF592E">
        <w:rPr>
          <w:lang w:val="en-US"/>
        </w:rPr>
        <w:t>F-TEID allocation in the UP function</w:t>
      </w:r>
      <w:r>
        <w:tab/>
      </w:r>
      <w:r>
        <w:fldChar w:fldCharType="begin" w:fldLock="1"/>
      </w:r>
      <w:r>
        <w:instrText xml:space="preserve"> PAGEREF _Toc67499450 \h </w:instrText>
      </w:r>
      <w:r>
        <w:fldChar w:fldCharType="separate"/>
      </w:r>
      <w:r>
        <w:t>58</w:t>
      </w:r>
      <w:r>
        <w:fldChar w:fldCharType="end"/>
      </w:r>
    </w:p>
    <w:p w14:paraId="43B55E72" w14:textId="42C2A588" w:rsidR="00075654" w:rsidRDefault="00075654">
      <w:pPr>
        <w:pStyle w:val="TOC2"/>
        <w:rPr>
          <w:rFonts w:asciiTheme="minorHAnsi" w:eastAsiaTheme="minorEastAsia" w:hAnsiTheme="minorHAnsi" w:cstheme="minorBidi"/>
          <w:sz w:val="22"/>
          <w:szCs w:val="22"/>
          <w:lang w:eastAsia="en-GB"/>
        </w:rPr>
      </w:pPr>
      <w:r>
        <w:t>5.</w:t>
      </w:r>
      <w:r w:rsidRPr="00FF592E">
        <w:rPr>
          <w:lang w:val="en-US"/>
        </w:rPr>
        <w:t>6</w:t>
      </w:r>
      <w:r>
        <w:rPr>
          <w:rFonts w:asciiTheme="minorHAnsi" w:eastAsiaTheme="minorEastAsia" w:hAnsiTheme="minorHAnsi" w:cstheme="minorBidi"/>
          <w:sz w:val="22"/>
          <w:szCs w:val="22"/>
          <w:lang w:eastAsia="en-GB"/>
        </w:rPr>
        <w:tab/>
      </w:r>
      <w:r>
        <w:t>PFCP Session Handling</w:t>
      </w:r>
      <w:r>
        <w:tab/>
      </w:r>
      <w:r>
        <w:fldChar w:fldCharType="begin" w:fldLock="1"/>
      </w:r>
      <w:r>
        <w:instrText xml:space="preserve"> PAGEREF _Toc67499451 \h </w:instrText>
      </w:r>
      <w:r>
        <w:fldChar w:fldCharType="separate"/>
      </w:r>
      <w:r>
        <w:t>59</w:t>
      </w:r>
      <w:r>
        <w:fldChar w:fldCharType="end"/>
      </w:r>
    </w:p>
    <w:p w14:paraId="1FF525F7" w14:textId="0A579DAA" w:rsidR="00075654" w:rsidRDefault="00075654">
      <w:pPr>
        <w:pStyle w:val="TOC3"/>
        <w:rPr>
          <w:rFonts w:asciiTheme="minorHAnsi" w:eastAsiaTheme="minorEastAsia" w:hAnsiTheme="minorHAnsi" w:cstheme="minorBidi"/>
          <w:sz w:val="22"/>
          <w:szCs w:val="22"/>
          <w:lang w:eastAsia="en-GB"/>
        </w:rPr>
      </w:pPr>
      <w:r w:rsidRPr="00FF592E">
        <w:rPr>
          <w:lang w:val="en-US"/>
        </w:rPr>
        <w:t>5.6.1</w:t>
      </w:r>
      <w:r>
        <w:rPr>
          <w:rFonts w:asciiTheme="minorHAnsi" w:eastAsiaTheme="minorEastAsia" w:hAnsiTheme="minorHAnsi" w:cstheme="minorBidi"/>
          <w:sz w:val="22"/>
          <w:szCs w:val="22"/>
          <w:lang w:eastAsia="en-GB"/>
        </w:rPr>
        <w:tab/>
      </w:r>
      <w:r w:rsidRPr="00FF592E">
        <w:rPr>
          <w:lang w:val="en-US"/>
        </w:rPr>
        <w:t>General</w:t>
      </w:r>
      <w:r>
        <w:tab/>
      </w:r>
      <w:r>
        <w:fldChar w:fldCharType="begin" w:fldLock="1"/>
      </w:r>
      <w:r>
        <w:instrText xml:space="preserve"> PAGEREF _Toc67499452 \h </w:instrText>
      </w:r>
      <w:r>
        <w:fldChar w:fldCharType="separate"/>
      </w:r>
      <w:r>
        <w:t>59</w:t>
      </w:r>
      <w:r>
        <w:fldChar w:fldCharType="end"/>
      </w:r>
    </w:p>
    <w:p w14:paraId="1ABE3373" w14:textId="7E31F295" w:rsidR="00075654" w:rsidRDefault="00075654">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Session Endpoint Identifier Handling</w:t>
      </w:r>
      <w:r>
        <w:tab/>
      </w:r>
      <w:r>
        <w:fldChar w:fldCharType="begin" w:fldLock="1"/>
      </w:r>
      <w:r>
        <w:instrText xml:space="preserve"> PAGEREF _Toc67499453 \h </w:instrText>
      </w:r>
      <w:r>
        <w:fldChar w:fldCharType="separate"/>
      </w:r>
      <w:r>
        <w:t>59</w:t>
      </w:r>
      <w:r>
        <w:fldChar w:fldCharType="end"/>
      </w:r>
    </w:p>
    <w:p w14:paraId="0DC87788" w14:textId="4C53E845" w:rsidR="00075654" w:rsidRDefault="00075654">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Modifying the Rules of an Existing PFCP Session</w:t>
      </w:r>
      <w:r>
        <w:tab/>
      </w:r>
      <w:r>
        <w:fldChar w:fldCharType="begin" w:fldLock="1"/>
      </w:r>
      <w:r>
        <w:instrText xml:space="preserve"> PAGEREF _Toc67499454 \h </w:instrText>
      </w:r>
      <w:r>
        <w:fldChar w:fldCharType="separate"/>
      </w:r>
      <w:r>
        <w:t>59</w:t>
      </w:r>
      <w:r>
        <w:fldChar w:fldCharType="end"/>
      </w:r>
    </w:p>
    <w:p w14:paraId="5E9E4B16" w14:textId="30FD47A2" w:rsidR="00075654" w:rsidRDefault="00075654">
      <w:pPr>
        <w:pStyle w:val="TOC2"/>
        <w:rPr>
          <w:rFonts w:asciiTheme="minorHAnsi" w:eastAsiaTheme="minorEastAsia" w:hAnsiTheme="minorHAnsi" w:cstheme="minorBidi"/>
          <w:sz w:val="22"/>
          <w:szCs w:val="22"/>
          <w:lang w:eastAsia="en-GB"/>
        </w:rPr>
      </w:pPr>
      <w:r>
        <w:t>5.</w:t>
      </w:r>
      <w:r w:rsidRPr="00FF592E">
        <w:rPr>
          <w:lang w:val="en-US"/>
        </w:rPr>
        <w:t>7</w:t>
      </w:r>
      <w:r>
        <w:rPr>
          <w:rFonts w:asciiTheme="minorHAnsi" w:eastAsiaTheme="minorEastAsia" w:hAnsiTheme="minorHAnsi" w:cstheme="minorBidi"/>
          <w:sz w:val="22"/>
          <w:szCs w:val="22"/>
          <w:lang w:eastAsia="en-GB"/>
        </w:rPr>
        <w:tab/>
      </w:r>
      <w:r>
        <w:t>Support of Lawful Interception</w:t>
      </w:r>
      <w:r>
        <w:tab/>
      </w:r>
      <w:r>
        <w:fldChar w:fldCharType="begin" w:fldLock="1"/>
      </w:r>
      <w:r>
        <w:instrText xml:space="preserve"> PAGEREF _Toc67499455 \h </w:instrText>
      </w:r>
      <w:r>
        <w:fldChar w:fldCharType="separate"/>
      </w:r>
      <w:r>
        <w:t>60</w:t>
      </w:r>
      <w:r>
        <w:fldChar w:fldCharType="end"/>
      </w:r>
    </w:p>
    <w:p w14:paraId="79B36B0C" w14:textId="4D9C31D7" w:rsidR="00075654" w:rsidRDefault="00075654">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rsidRPr="00FF592E">
        <w:rPr>
          <w:lang w:val="en-US"/>
        </w:rPr>
        <w:t>General</w:t>
      </w:r>
      <w:r>
        <w:tab/>
      </w:r>
      <w:r>
        <w:fldChar w:fldCharType="begin" w:fldLock="1"/>
      </w:r>
      <w:r>
        <w:instrText xml:space="preserve"> PAGEREF _Toc67499456 \h </w:instrText>
      </w:r>
      <w:r>
        <w:fldChar w:fldCharType="separate"/>
      </w:r>
      <w:r>
        <w:t>60</w:t>
      </w:r>
      <w:r>
        <w:fldChar w:fldCharType="end"/>
      </w:r>
    </w:p>
    <w:p w14:paraId="731EA650" w14:textId="1138F759" w:rsidR="00075654" w:rsidRDefault="00075654">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Lawful Interception in EPC</w:t>
      </w:r>
      <w:r>
        <w:tab/>
      </w:r>
      <w:r>
        <w:fldChar w:fldCharType="begin" w:fldLock="1"/>
      </w:r>
      <w:r>
        <w:instrText xml:space="preserve"> PAGEREF _Toc67499457 \h </w:instrText>
      </w:r>
      <w:r>
        <w:fldChar w:fldCharType="separate"/>
      </w:r>
      <w:r>
        <w:t>60</w:t>
      </w:r>
      <w:r>
        <w:fldChar w:fldCharType="end"/>
      </w:r>
    </w:p>
    <w:p w14:paraId="79DF4E1C" w14:textId="486FF906" w:rsidR="00075654" w:rsidRDefault="00075654">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Lawful Interception in 5GC</w:t>
      </w:r>
      <w:r>
        <w:tab/>
      </w:r>
      <w:r>
        <w:fldChar w:fldCharType="begin" w:fldLock="1"/>
      </w:r>
      <w:r>
        <w:instrText xml:space="preserve"> PAGEREF _Toc67499458 \h </w:instrText>
      </w:r>
      <w:r>
        <w:fldChar w:fldCharType="separate"/>
      </w:r>
      <w:r>
        <w:t>60</w:t>
      </w:r>
      <w:r>
        <w:fldChar w:fldCharType="end"/>
      </w:r>
    </w:p>
    <w:p w14:paraId="06C47C8A" w14:textId="4E06E6E3" w:rsidR="00075654" w:rsidRDefault="00075654">
      <w:pPr>
        <w:pStyle w:val="TOC2"/>
        <w:rPr>
          <w:rFonts w:asciiTheme="minorHAnsi" w:eastAsiaTheme="minorEastAsia" w:hAnsiTheme="minorHAnsi" w:cstheme="minorBidi"/>
          <w:sz w:val="22"/>
          <w:szCs w:val="22"/>
          <w:lang w:eastAsia="en-GB"/>
        </w:rPr>
      </w:pPr>
      <w:r>
        <w:t>5.</w:t>
      </w:r>
      <w:r w:rsidRPr="00FF592E">
        <w:rPr>
          <w:lang w:val="en-US"/>
        </w:rPr>
        <w:t>8</w:t>
      </w:r>
      <w:r>
        <w:rPr>
          <w:rFonts w:asciiTheme="minorHAnsi" w:eastAsiaTheme="minorEastAsia" w:hAnsiTheme="minorHAnsi" w:cstheme="minorBidi"/>
          <w:sz w:val="22"/>
          <w:szCs w:val="22"/>
          <w:lang w:eastAsia="en-GB"/>
        </w:rPr>
        <w:tab/>
      </w:r>
      <w:r>
        <w:t>PFCP Association</w:t>
      </w:r>
      <w:r>
        <w:tab/>
      </w:r>
      <w:r>
        <w:fldChar w:fldCharType="begin" w:fldLock="1"/>
      </w:r>
      <w:r>
        <w:instrText xml:space="preserve"> PAGEREF _Toc67499459 \h </w:instrText>
      </w:r>
      <w:r>
        <w:fldChar w:fldCharType="separate"/>
      </w:r>
      <w:r>
        <w:t>60</w:t>
      </w:r>
      <w:r>
        <w:fldChar w:fldCharType="end"/>
      </w:r>
    </w:p>
    <w:p w14:paraId="3AEA710E" w14:textId="3B6BA776" w:rsidR="00075654" w:rsidRDefault="00075654">
      <w:pPr>
        <w:pStyle w:val="TOC3"/>
        <w:rPr>
          <w:rFonts w:asciiTheme="minorHAnsi" w:eastAsiaTheme="minorEastAsia" w:hAnsiTheme="minorHAnsi" w:cstheme="minorBidi"/>
          <w:sz w:val="22"/>
          <w:szCs w:val="22"/>
          <w:lang w:eastAsia="en-GB"/>
        </w:rPr>
      </w:pPr>
      <w:r w:rsidRPr="00FF592E">
        <w:rPr>
          <w:lang w:val="en-US"/>
        </w:rPr>
        <w:t>5.8.1</w:t>
      </w:r>
      <w:r>
        <w:rPr>
          <w:rFonts w:asciiTheme="minorHAnsi" w:eastAsiaTheme="minorEastAsia" w:hAnsiTheme="minorHAnsi" w:cstheme="minorBidi"/>
          <w:sz w:val="22"/>
          <w:szCs w:val="22"/>
          <w:lang w:eastAsia="en-GB"/>
        </w:rPr>
        <w:tab/>
      </w:r>
      <w:r w:rsidRPr="00FF592E">
        <w:rPr>
          <w:lang w:val="en-US"/>
        </w:rPr>
        <w:t>General</w:t>
      </w:r>
      <w:r>
        <w:tab/>
      </w:r>
      <w:r>
        <w:fldChar w:fldCharType="begin" w:fldLock="1"/>
      </w:r>
      <w:r>
        <w:instrText xml:space="preserve"> PAGEREF _Toc67499460 \h </w:instrText>
      </w:r>
      <w:r>
        <w:fldChar w:fldCharType="separate"/>
      </w:r>
      <w:r>
        <w:t>60</w:t>
      </w:r>
      <w:r>
        <w:fldChar w:fldCharType="end"/>
      </w:r>
    </w:p>
    <w:p w14:paraId="4F000565" w14:textId="43F712A8" w:rsidR="00075654" w:rsidRDefault="00075654">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Behaviour with an Established PFCP Association</w:t>
      </w:r>
      <w:r>
        <w:tab/>
      </w:r>
      <w:r>
        <w:fldChar w:fldCharType="begin" w:fldLock="1"/>
      </w:r>
      <w:r>
        <w:instrText xml:space="preserve"> PAGEREF _Toc67499461 \h </w:instrText>
      </w:r>
      <w:r>
        <w:fldChar w:fldCharType="separate"/>
      </w:r>
      <w:r>
        <w:t>61</w:t>
      </w:r>
      <w:r>
        <w:fldChar w:fldCharType="end"/>
      </w:r>
    </w:p>
    <w:p w14:paraId="4EDBCF54" w14:textId="7350146A" w:rsidR="00075654" w:rsidRDefault="00075654">
      <w:pPr>
        <w:pStyle w:val="TOC3"/>
        <w:rPr>
          <w:rFonts w:asciiTheme="minorHAnsi" w:eastAsiaTheme="minorEastAsia" w:hAnsiTheme="minorHAnsi" w:cstheme="minorBidi"/>
          <w:sz w:val="22"/>
          <w:szCs w:val="22"/>
          <w:lang w:eastAsia="en-GB"/>
        </w:rPr>
      </w:pPr>
      <w:r w:rsidRPr="00FF592E">
        <w:rPr>
          <w:lang w:val="en-US"/>
        </w:rPr>
        <w:t>5.8.3</w:t>
      </w:r>
      <w:r>
        <w:rPr>
          <w:rFonts w:asciiTheme="minorHAnsi" w:eastAsiaTheme="minorEastAsia" w:hAnsiTheme="minorHAnsi" w:cstheme="minorBidi"/>
          <w:sz w:val="22"/>
          <w:szCs w:val="22"/>
          <w:lang w:eastAsia="en-GB"/>
        </w:rPr>
        <w:tab/>
      </w:r>
      <w:r>
        <w:t>Behaviour</w:t>
      </w:r>
      <w:r w:rsidRPr="00FF592E">
        <w:rPr>
          <w:lang w:val="en-US"/>
        </w:rPr>
        <w:t xml:space="preserve"> without an Established PFCP Association</w:t>
      </w:r>
      <w:r>
        <w:tab/>
      </w:r>
      <w:r>
        <w:fldChar w:fldCharType="begin" w:fldLock="1"/>
      </w:r>
      <w:r>
        <w:instrText xml:space="preserve"> PAGEREF _Toc67499462 \h </w:instrText>
      </w:r>
      <w:r>
        <w:fldChar w:fldCharType="separate"/>
      </w:r>
      <w:r>
        <w:t>61</w:t>
      </w:r>
      <w:r>
        <w:fldChar w:fldCharType="end"/>
      </w:r>
    </w:p>
    <w:p w14:paraId="61ADA8F9" w14:textId="2E7F2CAD" w:rsidR="00075654" w:rsidRDefault="00075654">
      <w:pPr>
        <w:pStyle w:val="TOC2"/>
        <w:rPr>
          <w:rFonts w:asciiTheme="minorHAnsi" w:eastAsiaTheme="minorEastAsia" w:hAnsiTheme="minorHAnsi" w:cstheme="minorBidi"/>
          <w:sz w:val="22"/>
          <w:szCs w:val="22"/>
          <w:lang w:eastAsia="en-GB"/>
        </w:rPr>
      </w:pPr>
      <w:r>
        <w:t>5.</w:t>
      </w:r>
      <w:r w:rsidRPr="00FF592E">
        <w:rPr>
          <w:lang w:val="en-US"/>
        </w:rPr>
        <w:t>9</w:t>
      </w:r>
      <w:r>
        <w:rPr>
          <w:rFonts w:asciiTheme="minorHAnsi" w:eastAsiaTheme="minorEastAsia" w:hAnsiTheme="minorHAnsi" w:cstheme="minorBidi"/>
          <w:sz w:val="22"/>
          <w:szCs w:val="22"/>
          <w:lang w:eastAsia="en-GB"/>
        </w:rPr>
        <w:tab/>
      </w:r>
      <w:r>
        <w:t>Usage of Vendor-specific IE</w:t>
      </w:r>
      <w:r>
        <w:tab/>
      </w:r>
      <w:r>
        <w:fldChar w:fldCharType="begin" w:fldLock="1"/>
      </w:r>
      <w:r>
        <w:instrText xml:space="preserve"> PAGEREF _Toc67499463 \h </w:instrText>
      </w:r>
      <w:r>
        <w:fldChar w:fldCharType="separate"/>
      </w:r>
      <w:r>
        <w:t>62</w:t>
      </w:r>
      <w:r>
        <w:fldChar w:fldCharType="end"/>
      </w:r>
    </w:p>
    <w:p w14:paraId="5E384208" w14:textId="25C6A5E7" w:rsidR="00075654" w:rsidRDefault="00075654">
      <w:pPr>
        <w:pStyle w:val="TOC2"/>
        <w:rPr>
          <w:rFonts w:asciiTheme="minorHAnsi" w:eastAsiaTheme="minorEastAsia" w:hAnsiTheme="minorHAnsi" w:cstheme="minorBidi"/>
          <w:sz w:val="22"/>
          <w:szCs w:val="22"/>
          <w:lang w:eastAsia="en-GB"/>
        </w:rPr>
      </w:pPr>
      <w:r>
        <w:t>5.</w:t>
      </w:r>
      <w:r w:rsidRPr="00FF592E">
        <w:rPr>
          <w:lang w:val="en-US"/>
        </w:rPr>
        <w:t>10</w:t>
      </w:r>
      <w:r>
        <w:rPr>
          <w:rFonts w:asciiTheme="minorHAnsi" w:eastAsiaTheme="minorEastAsia" w:hAnsiTheme="minorHAnsi" w:cstheme="minorBidi"/>
          <w:sz w:val="22"/>
          <w:szCs w:val="22"/>
          <w:lang w:eastAsia="en-GB"/>
        </w:rPr>
        <w:tab/>
      </w:r>
      <w:r>
        <w:t>Error Indication Handling</w:t>
      </w:r>
      <w:r>
        <w:tab/>
      </w:r>
      <w:r>
        <w:fldChar w:fldCharType="begin" w:fldLock="1"/>
      </w:r>
      <w:r>
        <w:instrText xml:space="preserve"> PAGEREF _Toc67499464 \h </w:instrText>
      </w:r>
      <w:r>
        <w:fldChar w:fldCharType="separate"/>
      </w:r>
      <w:r>
        <w:t>62</w:t>
      </w:r>
      <w:r>
        <w:fldChar w:fldCharType="end"/>
      </w:r>
    </w:p>
    <w:p w14:paraId="2F4A0420" w14:textId="50B89C3E" w:rsidR="00075654" w:rsidRDefault="00075654">
      <w:pPr>
        <w:pStyle w:val="TOC2"/>
        <w:rPr>
          <w:rFonts w:asciiTheme="minorHAnsi" w:eastAsiaTheme="minorEastAsia" w:hAnsiTheme="minorHAnsi" w:cstheme="minorBidi"/>
          <w:sz w:val="22"/>
          <w:szCs w:val="22"/>
          <w:lang w:eastAsia="en-GB"/>
        </w:rPr>
      </w:pPr>
      <w:r>
        <w:t>5.</w:t>
      </w:r>
      <w:r w:rsidRPr="00FF592E">
        <w:rPr>
          <w:lang w:val="en-US"/>
        </w:rPr>
        <w:t>11</w:t>
      </w:r>
      <w:r>
        <w:rPr>
          <w:rFonts w:asciiTheme="minorHAnsi" w:eastAsiaTheme="minorEastAsia" w:hAnsiTheme="minorHAnsi" w:cstheme="minorBidi"/>
          <w:sz w:val="22"/>
          <w:szCs w:val="22"/>
          <w:lang w:eastAsia="en-GB"/>
        </w:rPr>
        <w:tab/>
      </w:r>
      <w:r>
        <w:t>User plane inactivity detection and reporting</w:t>
      </w:r>
      <w:r>
        <w:tab/>
      </w:r>
      <w:r>
        <w:fldChar w:fldCharType="begin" w:fldLock="1"/>
      </w:r>
      <w:r>
        <w:instrText xml:space="preserve"> PAGEREF _Toc67499465 \h </w:instrText>
      </w:r>
      <w:r>
        <w:fldChar w:fldCharType="separate"/>
      </w:r>
      <w:r>
        <w:t>62</w:t>
      </w:r>
      <w:r>
        <w:fldChar w:fldCharType="end"/>
      </w:r>
    </w:p>
    <w:p w14:paraId="458D0396" w14:textId="4545250B" w:rsidR="00075654" w:rsidRDefault="00075654">
      <w:pPr>
        <w:pStyle w:val="TOC2"/>
        <w:rPr>
          <w:rFonts w:asciiTheme="minorHAnsi" w:eastAsiaTheme="minorEastAsia" w:hAnsiTheme="minorHAnsi" w:cstheme="minorBidi"/>
          <w:sz w:val="22"/>
          <w:szCs w:val="22"/>
          <w:lang w:eastAsia="en-GB"/>
        </w:rPr>
      </w:pPr>
      <w:r>
        <w:t>5.</w:t>
      </w:r>
      <w:r w:rsidRPr="00FF592E">
        <w:rPr>
          <w:lang w:val="en-US"/>
        </w:rPr>
        <w:t>12</w:t>
      </w:r>
      <w:r>
        <w:rPr>
          <w:rFonts w:asciiTheme="minorHAnsi" w:eastAsiaTheme="minorEastAsia" w:hAnsiTheme="minorHAnsi" w:cstheme="minorBidi"/>
          <w:sz w:val="22"/>
          <w:szCs w:val="22"/>
          <w:lang w:eastAsia="en-GB"/>
        </w:rPr>
        <w:tab/>
      </w:r>
      <w:r>
        <w:t>Suspend and Resume Notification procedures</w:t>
      </w:r>
      <w:r>
        <w:tab/>
      </w:r>
      <w:r>
        <w:fldChar w:fldCharType="begin" w:fldLock="1"/>
      </w:r>
      <w:r>
        <w:instrText xml:space="preserve"> PAGEREF _Toc67499466 \h </w:instrText>
      </w:r>
      <w:r>
        <w:fldChar w:fldCharType="separate"/>
      </w:r>
      <w:r>
        <w:t>63</w:t>
      </w:r>
      <w:r>
        <w:fldChar w:fldCharType="end"/>
      </w:r>
    </w:p>
    <w:p w14:paraId="4DCF61AA" w14:textId="023DC4A3" w:rsidR="00075654" w:rsidRDefault="00075654">
      <w:pPr>
        <w:pStyle w:val="TOC2"/>
        <w:rPr>
          <w:rFonts w:asciiTheme="minorHAnsi" w:eastAsiaTheme="minorEastAsia" w:hAnsiTheme="minorHAnsi" w:cstheme="minorBidi"/>
          <w:sz w:val="22"/>
          <w:szCs w:val="22"/>
          <w:lang w:eastAsia="en-GB"/>
        </w:rPr>
      </w:pPr>
      <w:r>
        <w:lastRenderedPageBreak/>
        <w:t>5.13</w:t>
      </w:r>
      <w:r>
        <w:rPr>
          <w:rFonts w:asciiTheme="minorHAnsi" w:eastAsiaTheme="minorEastAsia" w:hAnsiTheme="minorHAnsi" w:cstheme="minorBidi"/>
          <w:sz w:val="22"/>
          <w:szCs w:val="22"/>
          <w:lang w:eastAsia="en-GB"/>
        </w:rPr>
        <w:tab/>
      </w:r>
      <w:r>
        <w:t>Ethernet traffic (for 5GC)</w:t>
      </w:r>
      <w:r>
        <w:tab/>
      </w:r>
      <w:r>
        <w:fldChar w:fldCharType="begin" w:fldLock="1"/>
      </w:r>
      <w:r>
        <w:instrText xml:space="preserve"> PAGEREF _Toc67499467 \h </w:instrText>
      </w:r>
      <w:r>
        <w:fldChar w:fldCharType="separate"/>
      </w:r>
      <w:r>
        <w:t>63</w:t>
      </w:r>
      <w:r>
        <w:fldChar w:fldCharType="end"/>
      </w:r>
    </w:p>
    <w:p w14:paraId="27E29E3C" w14:textId="7B825B79" w:rsidR="00075654" w:rsidRDefault="00075654">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_Toc67499468 \h </w:instrText>
      </w:r>
      <w:r>
        <w:fldChar w:fldCharType="separate"/>
      </w:r>
      <w:r>
        <w:t>63</w:t>
      </w:r>
      <w:r>
        <w:fldChar w:fldCharType="end"/>
      </w:r>
    </w:p>
    <w:p w14:paraId="3BDD37B8" w14:textId="6BD4DB3E" w:rsidR="00075654" w:rsidRDefault="00075654">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Address Resolution Protocol or IPv6 Neighbour Solicitation Response by SMF</w:t>
      </w:r>
      <w:r>
        <w:tab/>
      </w:r>
      <w:r>
        <w:fldChar w:fldCharType="begin" w:fldLock="1"/>
      </w:r>
      <w:r>
        <w:instrText xml:space="preserve"> PAGEREF _Toc67499469 \h </w:instrText>
      </w:r>
      <w:r>
        <w:fldChar w:fldCharType="separate"/>
      </w:r>
      <w:r>
        <w:t>64</w:t>
      </w:r>
      <w:r>
        <w:fldChar w:fldCharType="end"/>
      </w:r>
    </w:p>
    <w:p w14:paraId="30AF521B" w14:textId="40156E50" w:rsidR="00075654" w:rsidRDefault="00075654">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Address Resolution Protocol or IPv6 Neighbour Solicitation Response by UPF</w:t>
      </w:r>
      <w:r>
        <w:tab/>
      </w:r>
      <w:r>
        <w:fldChar w:fldCharType="begin" w:fldLock="1"/>
      </w:r>
      <w:r>
        <w:instrText xml:space="preserve"> PAGEREF _Toc67499470 \h </w:instrText>
      </w:r>
      <w:r>
        <w:fldChar w:fldCharType="separate"/>
      </w:r>
      <w:r>
        <w:t>64</w:t>
      </w:r>
      <w:r>
        <w:fldChar w:fldCharType="end"/>
      </w:r>
    </w:p>
    <w:p w14:paraId="50ED9B7E" w14:textId="0C7D92DF" w:rsidR="00075654" w:rsidRDefault="00075654">
      <w:pPr>
        <w:pStyle w:val="TOC3"/>
        <w:rPr>
          <w:rFonts w:asciiTheme="minorHAnsi" w:eastAsiaTheme="minorEastAsia" w:hAnsiTheme="minorHAnsi" w:cstheme="minorBidi"/>
          <w:sz w:val="22"/>
          <w:szCs w:val="22"/>
          <w:lang w:eastAsia="en-GB"/>
        </w:rPr>
      </w:pPr>
      <w:r>
        <w:t>5.13.3A</w:t>
      </w:r>
      <w:r>
        <w:rPr>
          <w:rFonts w:asciiTheme="minorHAnsi" w:eastAsiaTheme="minorEastAsia" w:hAnsiTheme="minorHAnsi" w:cstheme="minorBidi"/>
          <w:sz w:val="22"/>
          <w:szCs w:val="22"/>
          <w:lang w:eastAsia="en-GB"/>
        </w:rPr>
        <w:tab/>
      </w:r>
      <w:r>
        <w:t>Provisioning of MAC addresses and SDF filters in Ethernet Packet Filters</w:t>
      </w:r>
      <w:r>
        <w:tab/>
      </w:r>
      <w:r>
        <w:fldChar w:fldCharType="begin" w:fldLock="1"/>
      </w:r>
      <w:r>
        <w:instrText xml:space="preserve"> PAGEREF _Toc67499471 \h </w:instrText>
      </w:r>
      <w:r>
        <w:fldChar w:fldCharType="separate"/>
      </w:r>
      <w:r>
        <w:t>65</w:t>
      </w:r>
      <w:r>
        <w:fldChar w:fldCharType="end"/>
      </w:r>
    </w:p>
    <w:p w14:paraId="467307C4" w14:textId="577F4B18" w:rsidR="00075654" w:rsidRDefault="00075654">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Bidirectional Ethernet Filters</w:t>
      </w:r>
      <w:r>
        <w:tab/>
      </w:r>
      <w:r>
        <w:fldChar w:fldCharType="begin" w:fldLock="1"/>
      </w:r>
      <w:r>
        <w:instrText xml:space="preserve"> PAGEREF _Toc67499472 \h </w:instrText>
      </w:r>
      <w:r>
        <w:fldChar w:fldCharType="separate"/>
      </w:r>
      <w:r>
        <w:t>65</w:t>
      </w:r>
      <w:r>
        <w:fldChar w:fldCharType="end"/>
      </w:r>
    </w:p>
    <w:p w14:paraId="45FDBF9F" w14:textId="7B238B7D" w:rsidR="00075654" w:rsidRDefault="00075654">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Reporting of UE MAC addresses to the SMF</w:t>
      </w:r>
      <w:r>
        <w:tab/>
      </w:r>
      <w:r>
        <w:fldChar w:fldCharType="begin" w:fldLock="1"/>
      </w:r>
      <w:r>
        <w:instrText xml:space="preserve"> PAGEREF _Toc67499473 \h </w:instrText>
      </w:r>
      <w:r>
        <w:fldChar w:fldCharType="separate"/>
      </w:r>
      <w:r>
        <w:t>65</w:t>
      </w:r>
      <w:r>
        <w:fldChar w:fldCharType="end"/>
      </w:r>
    </w:p>
    <w:p w14:paraId="32AD134D" w14:textId="379189FC" w:rsidR="00075654" w:rsidRDefault="00075654">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_Toc67499474 \h </w:instrText>
      </w:r>
      <w:r>
        <w:fldChar w:fldCharType="separate"/>
      </w:r>
      <w:r>
        <w:t>66</w:t>
      </w:r>
      <w:r>
        <w:fldChar w:fldCharType="end"/>
      </w:r>
    </w:p>
    <w:p w14:paraId="34CA30F6" w14:textId="33E924BC" w:rsidR="00075654" w:rsidRDefault="00075654">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Support IPv6 Prefix Delegation</w:t>
      </w:r>
      <w:r>
        <w:tab/>
      </w:r>
      <w:r>
        <w:fldChar w:fldCharType="begin" w:fldLock="1"/>
      </w:r>
      <w:r>
        <w:instrText xml:space="preserve"> PAGEREF _Toc67499475 \h </w:instrText>
      </w:r>
      <w:r>
        <w:fldChar w:fldCharType="separate"/>
      </w:r>
      <w:r>
        <w:t>66</w:t>
      </w:r>
      <w:r>
        <w:fldChar w:fldCharType="end"/>
      </w:r>
    </w:p>
    <w:p w14:paraId="4BC52BDA" w14:textId="22F049EF" w:rsidR="00075654" w:rsidRDefault="00075654">
      <w:pPr>
        <w:pStyle w:val="TOC2"/>
        <w:rPr>
          <w:rFonts w:asciiTheme="minorHAnsi" w:eastAsiaTheme="minorEastAsia" w:hAnsiTheme="minorHAnsi" w:cstheme="minorBidi"/>
          <w:sz w:val="22"/>
          <w:szCs w:val="22"/>
          <w:lang w:eastAsia="en-GB"/>
        </w:rPr>
      </w:pPr>
      <w:r>
        <w:t>5.</w:t>
      </w:r>
      <w:r w:rsidRPr="00FF592E">
        <w:rPr>
          <w:lang w:val="en-US"/>
        </w:rPr>
        <w:t>15</w:t>
      </w:r>
      <w:r>
        <w:rPr>
          <w:rFonts w:asciiTheme="minorHAnsi" w:eastAsiaTheme="minorEastAsia" w:hAnsiTheme="minorHAnsi" w:cstheme="minorBidi"/>
          <w:sz w:val="22"/>
          <w:szCs w:val="22"/>
          <w:lang w:eastAsia="en-GB"/>
        </w:rPr>
        <w:tab/>
      </w:r>
      <w:r>
        <w:t>Signalling based Trace (De)Activation</w:t>
      </w:r>
      <w:r>
        <w:tab/>
      </w:r>
      <w:r>
        <w:fldChar w:fldCharType="begin" w:fldLock="1"/>
      </w:r>
      <w:r>
        <w:instrText xml:space="preserve"> PAGEREF _Toc67499476 \h </w:instrText>
      </w:r>
      <w:r>
        <w:fldChar w:fldCharType="separate"/>
      </w:r>
      <w:r>
        <w:t>67</w:t>
      </w:r>
      <w:r>
        <w:fldChar w:fldCharType="end"/>
      </w:r>
    </w:p>
    <w:p w14:paraId="663025E8" w14:textId="11D84132" w:rsidR="00075654" w:rsidRDefault="00075654">
      <w:pPr>
        <w:pStyle w:val="TOC2"/>
        <w:rPr>
          <w:rFonts w:asciiTheme="minorHAnsi" w:eastAsiaTheme="minorEastAsia" w:hAnsiTheme="minorHAnsi" w:cstheme="minorBidi"/>
          <w:sz w:val="22"/>
          <w:szCs w:val="22"/>
          <w:lang w:eastAsia="en-GB"/>
        </w:rPr>
      </w:pPr>
      <w:r>
        <w:t>5.</w:t>
      </w:r>
      <w:r w:rsidRPr="00FF592E">
        <w:rPr>
          <w:lang w:val="en-US"/>
        </w:rPr>
        <w:t>16</w:t>
      </w:r>
      <w:r>
        <w:rPr>
          <w:rFonts w:asciiTheme="minorHAnsi" w:eastAsiaTheme="minorEastAsia" w:hAnsiTheme="minorHAnsi" w:cstheme="minorBidi"/>
          <w:sz w:val="22"/>
          <w:szCs w:val="22"/>
          <w:lang w:eastAsia="en-GB"/>
        </w:rPr>
        <w:tab/>
      </w:r>
      <w:r>
        <w:t>Framed Routing</w:t>
      </w:r>
      <w:r>
        <w:tab/>
      </w:r>
      <w:r>
        <w:fldChar w:fldCharType="begin" w:fldLock="1"/>
      </w:r>
      <w:r>
        <w:instrText xml:space="preserve"> PAGEREF _Toc67499477 \h </w:instrText>
      </w:r>
      <w:r>
        <w:fldChar w:fldCharType="separate"/>
      </w:r>
      <w:r>
        <w:t>67</w:t>
      </w:r>
      <w:r>
        <w:fldChar w:fldCharType="end"/>
      </w:r>
    </w:p>
    <w:p w14:paraId="602B1BB5" w14:textId="7C64D1B2" w:rsidR="00075654" w:rsidRDefault="00075654">
      <w:pPr>
        <w:pStyle w:val="TOC2"/>
        <w:rPr>
          <w:rFonts w:asciiTheme="minorHAnsi" w:eastAsiaTheme="minorEastAsia" w:hAnsiTheme="minorHAnsi" w:cstheme="minorBidi"/>
          <w:sz w:val="22"/>
          <w:szCs w:val="22"/>
          <w:lang w:eastAsia="en-GB"/>
        </w:rPr>
      </w:pPr>
      <w:r>
        <w:t>5.</w:t>
      </w:r>
      <w:r w:rsidRPr="00FF592E">
        <w:rPr>
          <w:lang w:val="en-US"/>
        </w:rPr>
        <w:t>17</w:t>
      </w:r>
      <w:r>
        <w:rPr>
          <w:rFonts w:asciiTheme="minorHAnsi" w:eastAsiaTheme="minorEastAsia" w:hAnsiTheme="minorHAnsi" w:cstheme="minorBidi"/>
          <w:sz w:val="22"/>
          <w:szCs w:val="22"/>
          <w:lang w:eastAsia="en-GB"/>
        </w:rPr>
        <w:tab/>
      </w:r>
      <w:r>
        <w:t>5G UPF (for 5GC)</w:t>
      </w:r>
      <w:r>
        <w:tab/>
      </w:r>
      <w:r>
        <w:fldChar w:fldCharType="begin" w:fldLock="1"/>
      </w:r>
      <w:r>
        <w:instrText xml:space="preserve"> PAGEREF _Toc67499478 \h </w:instrText>
      </w:r>
      <w:r>
        <w:fldChar w:fldCharType="separate"/>
      </w:r>
      <w:r>
        <w:t>67</w:t>
      </w:r>
      <w:r>
        <w:fldChar w:fldCharType="end"/>
      </w:r>
    </w:p>
    <w:p w14:paraId="70D2D434" w14:textId="5828A770" w:rsidR="00075654" w:rsidRDefault="00075654">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_Toc67499479 \h </w:instrText>
      </w:r>
      <w:r>
        <w:fldChar w:fldCharType="separate"/>
      </w:r>
      <w:r>
        <w:t>67</w:t>
      </w:r>
      <w:r>
        <w:fldChar w:fldCharType="end"/>
      </w:r>
    </w:p>
    <w:p w14:paraId="6323CCD8" w14:textId="0471842B" w:rsidR="00075654" w:rsidRDefault="00075654">
      <w:pPr>
        <w:pStyle w:val="TOC3"/>
        <w:rPr>
          <w:rFonts w:asciiTheme="minorHAnsi" w:eastAsiaTheme="minorEastAsia" w:hAnsiTheme="minorHAnsi" w:cstheme="minorBidi"/>
          <w:sz w:val="22"/>
          <w:szCs w:val="22"/>
          <w:lang w:eastAsia="en-GB"/>
        </w:rPr>
      </w:pPr>
      <w:r>
        <w:t>5.</w:t>
      </w:r>
      <w:r w:rsidRPr="00FF592E">
        <w:rPr>
          <w:lang w:val="en-US"/>
        </w:rPr>
        <w:t>17.2</w:t>
      </w:r>
      <w:r>
        <w:rPr>
          <w:rFonts w:asciiTheme="minorHAnsi" w:eastAsiaTheme="minorEastAsia" w:hAnsiTheme="minorHAnsi" w:cstheme="minorBidi"/>
          <w:sz w:val="22"/>
          <w:szCs w:val="22"/>
          <w:lang w:eastAsia="en-GB"/>
        </w:rPr>
        <w:tab/>
      </w:r>
      <w:r>
        <w:t>Uplink Classifier and Branching Point</w:t>
      </w:r>
      <w:r>
        <w:tab/>
      </w:r>
      <w:r>
        <w:fldChar w:fldCharType="begin" w:fldLock="1"/>
      </w:r>
      <w:r>
        <w:instrText xml:space="preserve"> PAGEREF _Toc67499480 \h </w:instrText>
      </w:r>
      <w:r>
        <w:fldChar w:fldCharType="separate"/>
      </w:r>
      <w:r>
        <w:t>67</w:t>
      </w:r>
      <w:r>
        <w:fldChar w:fldCharType="end"/>
      </w:r>
    </w:p>
    <w:p w14:paraId="6F766158" w14:textId="7DF963DD" w:rsidR="00075654" w:rsidRDefault="00075654">
      <w:pPr>
        <w:pStyle w:val="TOC3"/>
        <w:rPr>
          <w:rFonts w:asciiTheme="minorHAnsi" w:eastAsiaTheme="minorEastAsia" w:hAnsiTheme="minorHAnsi" w:cstheme="minorBidi"/>
          <w:sz w:val="22"/>
          <w:szCs w:val="22"/>
          <w:lang w:eastAsia="en-GB"/>
        </w:rPr>
      </w:pPr>
      <w:r>
        <w:t>5.</w:t>
      </w:r>
      <w:r w:rsidRPr="00FF592E">
        <w:rPr>
          <w:lang w:val="en-US"/>
        </w:rPr>
        <w:t>17.3</w:t>
      </w:r>
      <w:r>
        <w:rPr>
          <w:rFonts w:asciiTheme="minorHAnsi" w:eastAsiaTheme="minorEastAsia" w:hAnsiTheme="minorHAnsi" w:cstheme="minorBidi"/>
          <w:sz w:val="22"/>
          <w:szCs w:val="22"/>
          <w:lang w:eastAsia="en-GB"/>
        </w:rPr>
        <w:tab/>
      </w:r>
      <w:r>
        <w:t xml:space="preserve">Data </w:t>
      </w:r>
      <w:r w:rsidRPr="00FF592E">
        <w:rPr>
          <w:lang w:val="en-US"/>
        </w:rPr>
        <w:t>f</w:t>
      </w:r>
      <w:r>
        <w:t>orwarding during handovers between 5GS and EPS</w:t>
      </w:r>
      <w:r>
        <w:tab/>
      </w:r>
      <w:r>
        <w:fldChar w:fldCharType="begin" w:fldLock="1"/>
      </w:r>
      <w:r>
        <w:instrText xml:space="preserve"> PAGEREF _Toc67499481 \h </w:instrText>
      </w:r>
      <w:r>
        <w:fldChar w:fldCharType="separate"/>
      </w:r>
      <w:r>
        <w:t>68</w:t>
      </w:r>
      <w:r>
        <w:fldChar w:fldCharType="end"/>
      </w:r>
    </w:p>
    <w:p w14:paraId="2B8155DF" w14:textId="233912A1" w:rsidR="00075654" w:rsidRDefault="00075654">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Enhanced PFCP Association Release</w:t>
      </w:r>
      <w:r>
        <w:tab/>
      </w:r>
      <w:r>
        <w:fldChar w:fldCharType="begin" w:fldLock="1"/>
      </w:r>
      <w:r>
        <w:instrText xml:space="preserve"> PAGEREF _Toc67499482 \h </w:instrText>
      </w:r>
      <w:r>
        <w:fldChar w:fldCharType="separate"/>
      </w:r>
      <w:r>
        <w:t>69</w:t>
      </w:r>
      <w:r>
        <w:fldChar w:fldCharType="end"/>
      </w:r>
    </w:p>
    <w:p w14:paraId="1BC80AE1" w14:textId="522C668B" w:rsidR="00075654" w:rsidRDefault="00075654">
      <w:pPr>
        <w:pStyle w:val="TOC3"/>
        <w:rPr>
          <w:rFonts w:asciiTheme="minorHAnsi" w:eastAsiaTheme="minorEastAsia" w:hAnsiTheme="minorHAnsi" w:cstheme="minorBidi"/>
          <w:sz w:val="22"/>
          <w:szCs w:val="22"/>
          <w:lang w:eastAsia="en-GB"/>
        </w:rPr>
      </w:pPr>
      <w:r>
        <w:t>5.18.1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_Toc67499483 \h </w:instrText>
      </w:r>
      <w:r>
        <w:fldChar w:fldCharType="separate"/>
      </w:r>
      <w:r>
        <w:t>69</w:t>
      </w:r>
      <w:r>
        <w:fldChar w:fldCharType="end"/>
      </w:r>
    </w:p>
    <w:p w14:paraId="64561C6C" w14:textId="2B2343F4" w:rsidR="00075654" w:rsidRDefault="00075654">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UP Function Initiated PFCP Session Release</w:t>
      </w:r>
      <w:r>
        <w:tab/>
      </w:r>
      <w:r>
        <w:fldChar w:fldCharType="begin" w:fldLock="1"/>
      </w:r>
      <w:r>
        <w:instrText xml:space="preserve"> PAGEREF _Toc67499484 \h </w:instrText>
      </w:r>
      <w:r>
        <w:fldChar w:fldCharType="separate"/>
      </w:r>
      <w:r>
        <w:t>69</w:t>
      </w:r>
      <w:r>
        <w:fldChar w:fldCharType="end"/>
      </w:r>
    </w:p>
    <w:p w14:paraId="568D4E66" w14:textId="05EE5822" w:rsidR="00075654" w:rsidRDefault="00075654">
      <w:pPr>
        <w:pStyle w:val="TOC2"/>
        <w:rPr>
          <w:rFonts w:asciiTheme="minorHAnsi" w:eastAsiaTheme="minorEastAsia" w:hAnsiTheme="minorHAnsi" w:cstheme="minorBidi"/>
          <w:sz w:val="22"/>
          <w:szCs w:val="22"/>
          <w:lang w:eastAsia="en-GB"/>
        </w:rPr>
      </w:pPr>
      <w:r>
        <w:t>5.</w:t>
      </w:r>
      <w:r w:rsidRPr="00FF592E">
        <w:rPr>
          <w:lang w:val="en-US"/>
        </w:rPr>
        <w:t>19</w:t>
      </w:r>
      <w:r>
        <w:rPr>
          <w:rFonts w:asciiTheme="minorHAnsi" w:eastAsiaTheme="minorEastAsia" w:hAnsiTheme="minorHAnsi" w:cstheme="minorBidi"/>
          <w:sz w:val="22"/>
          <w:szCs w:val="22"/>
          <w:lang w:eastAsia="en-GB"/>
        </w:rPr>
        <w:tab/>
      </w:r>
      <w:r>
        <w:t>Activation and Deactivation of Pre-defined PDRs</w:t>
      </w:r>
      <w:r>
        <w:tab/>
      </w:r>
      <w:r>
        <w:fldChar w:fldCharType="begin" w:fldLock="1"/>
      </w:r>
      <w:r>
        <w:instrText xml:space="preserve"> PAGEREF _Toc67499485 \h </w:instrText>
      </w:r>
      <w:r>
        <w:fldChar w:fldCharType="separate"/>
      </w:r>
      <w:r>
        <w:t>70</w:t>
      </w:r>
      <w:r>
        <w:fldChar w:fldCharType="end"/>
      </w:r>
    </w:p>
    <w:p w14:paraId="06057FDE" w14:textId="57C29F23" w:rsidR="00075654" w:rsidRDefault="00075654">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Support of Access Traffic Steering, Switching and Splitting for 5GC</w:t>
      </w:r>
      <w:r>
        <w:tab/>
      </w:r>
      <w:r>
        <w:fldChar w:fldCharType="begin" w:fldLock="1"/>
      </w:r>
      <w:r>
        <w:instrText xml:space="preserve"> PAGEREF _Toc67499486 \h </w:instrText>
      </w:r>
      <w:r>
        <w:fldChar w:fldCharType="separate"/>
      </w:r>
      <w:r>
        <w:t>71</w:t>
      </w:r>
      <w:r>
        <w:fldChar w:fldCharType="end"/>
      </w:r>
    </w:p>
    <w:p w14:paraId="1C070ED7" w14:textId="5ED07063" w:rsidR="00075654" w:rsidRDefault="00075654">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_Toc67499487 \h </w:instrText>
      </w:r>
      <w:r>
        <w:fldChar w:fldCharType="separate"/>
      </w:r>
      <w:r>
        <w:t>71</w:t>
      </w:r>
      <w:r>
        <w:fldChar w:fldCharType="end"/>
      </w:r>
    </w:p>
    <w:p w14:paraId="55D10181" w14:textId="02944DA7" w:rsidR="00075654" w:rsidRDefault="00075654">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_Toc67499488 \h </w:instrText>
      </w:r>
      <w:r>
        <w:fldChar w:fldCharType="separate"/>
      </w:r>
      <w:r>
        <w:t>71</w:t>
      </w:r>
      <w:r>
        <w:fldChar w:fldCharType="end"/>
      </w:r>
    </w:p>
    <w:p w14:paraId="4E33A2EE" w14:textId="69EF23EC" w:rsidR="00075654" w:rsidRDefault="00075654">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_Toc67499489 \h </w:instrText>
      </w:r>
      <w:r>
        <w:fldChar w:fldCharType="separate"/>
      </w:r>
      <w:r>
        <w:t>71</w:t>
      </w:r>
      <w:r>
        <w:fldChar w:fldCharType="end"/>
      </w:r>
    </w:p>
    <w:p w14:paraId="2DFE61F9" w14:textId="39216E7F" w:rsidR="00075654" w:rsidRDefault="00075654">
      <w:pPr>
        <w:pStyle w:val="TOC4"/>
        <w:rPr>
          <w:rFonts w:asciiTheme="minorHAnsi" w:eastAsiaTheme="minorEastAsia" w:hAnsiTheme="minorHAnsi" w:cstheme="minorBidi"/>
          <w:sz w:val="22"/>
          <w:szCs w:val="22"/>
          <w:lang w:eastAsia="en-GB"/>
        </w:rPr>
      </w:pPr>
      <w:r>
        <w:t>5.20.2.</w:t>
      </w:r>
      <w:r>
        <w:rPr>
          <w:lang w:eastAsia="zh-CN"/>
        </w:rPr>
        <w:t>2</w:t>
      </w:r>
      <w:r>
        <w:rPr>
          <w:rFonts w:asciiTheme="minorHAnsi" w:eastAsiaTheme="minorEastAsia" w:hAnsiTheme="minorHAnsi" w:cstheme="minorBidi"/>
          <w:sz w:val="22"/>
          <w:szCs w:val="22"/>
          <w:lang w:eastAsia="en-GB"/>
        </w:rPr>
        <w:tab/>
      </w:r>
      <w:r>
        <w:t>Activate MPTCP functionality and Exchange MPTCP Parameters</w:t>
      </w:r>
      <w:r>
        <w:tab/>
      </w:r>
      <w:r>
        <w:fldChar w:fldCharType="begin" w:fldLock="1"/>
      </w:r>
      <w:r>
        <w:instrText xml:space="preserve"> PAGEREF _Toc67499490 \h </w:instrText>
      </w:r>
      <w:r>
        <w:fldChar w:fldCharType="separate"/>
      </w:r>
      <w:r>
        <w:t>71</w:t>
      </w:r>
      <w:r>
        <w:fldChar w:fldCharType="end"/>
      </w:r>
    </w:p>
    <w:p w14:paraId="13015B50" w14:textId="57C20CF1" w:rsidR="00075654" w:rsidRDefault="00075654">
      <w:pPr>
        <w:pStyle w:val="TOC4"/>
        <w:rPr>
          <w:rFonts w:asciiTheme="minorHAnsi" w:eastAsiaTheme="minorEastAsia" w:hAnsiTheme="minorHAnsi" w:cstheme="minorBidi"/>
          <w:sz w:val="22"/>
          <w:szCs w:val="22"/>
          <w:lang w:eastAsia="en-GB"/>
        </w:rPr>
      </w:pPr>
      <w:r>
        <w:t>5.20.2.</w:t>
      </w:r>
      <w:r>
        <w:rPr>
          <w:lang w:eastAsia="zh-CN"/>
        </w:rPr>
        <w:t>3</w:t>
      </w:r>
      <w:r>
        <w:rPr>
          <w:rFonts w:asciiTheme="minorHAnsi" w:eastAsiaTheme="minorEastAsia" w:hAnsiTheme="minorHAnsi" w:cstheme="minorBidi"/>
          <w:sz w:val="22"/>
          <w:szCs w:val="22"/>
          <w:lang w:eastAsia="en-GB"/>
        </w:rPr>
        <w:tab/>
      </w:r>
      <w:r>
        <w:t xml:space="preserve">Control of </w:t>
      </w:r>
      <w:r>
        <w:rPr>
          <w:lang w:eastAsia="zh-CN"/>
        </w:rPr>
        <w:t>Multipath TCP Connection Establishment by MPTCP Proxy</w:t>
      </w:r>
      <w:r>
        <w:tab/>
      </w:r>
      <w:r>
        <w:fldChar w:fldCharType="begin" w:fldLock="1"/>
      </w:r>
      <w:r>
        <w:instrText xml:space="preserve"> PAGEREF _Toc67499491 \h </w:instrText>
      </w:r>
      <w:r>
        <w:fldChar w:fldCharType="separate"/>
      </w:r>
      <w:r>
        <w:t>71</w:t>
      </w:r>
      <w:r>
        <w:fldChar w:fldCharType="end"/>
      </w:r>
    </w:p>
    <w:p w14:paraId="3618B4F9" w14:textId="509F4B40" w:rsidR="00075654" w:rsidRDefault="00075654">
      <w:pPr>
        <w:pStyle w:val="TOC4"/>
        <w:rPr>
          <w:rFonts w:asciiTheme="minorHAnsi" w:eastAsiaTheme="minorEastAsia" w:hAnsiTheme="minorHAnsi" w:cstheme="minorBidi"/>
          <w:sz w:val="22"/>
          <w:szCs w:val="22"/>
          <w:lang w:eastAsia="en-GB"/>
        </w:rPr>
      </w:pPr>
      <w:r>
        <w:t>5.20.2.</w:t>
      </w:r>
      <w:r>
        <w:rPr>
          <w:lang w:eastAsia="zh-CN"/>
        </w:rPr>
        <w:t>4</w:t>
      </w:r>
      <w:r>
        <w:rPr>
          <w:rFonts w:asciiTheme="minorHAnsi" w:eastAsiaTheme="minorEastAsia" w:hAnsiTheme="minorHAnsi" w:cstheme="minorBidi"/>
          <w:sz w:val="22"/>
          <w:szCs w:val="22"/>
          <w:lang w:eastAsia="en-GB"/>
        </w:rPr>
        <w:tab/>
      </w:r>
      <w:r>
        <w:rPr>
          <w:lang w:eastAsia="zh-CN"/>
        </w:rPr>
        <w:t>Traffic Steering and IP Translation by MPTCP Proxy</w:t>
      </w:r>
      <w:r>
        <w:tab/>
      </w:r>
      <w:r>
        <w:fldChar w:fldCharType="begin" w:fldLock="1"/>
      </w:r>
      <w:r>
        <w:instrText xml:space="preserve"> PAGEREF _Toc67499492 \h </w:instrText>
      </w:r>
      <w:r>
        <w:fldChar w:fldCharType="separate"/>
      </w:r>
      <w:r>
        <w:t>72</w:t>
      </w:r>
      <w:r>
        <w:fldChar w:fldCharType="end"/>
      </w:r>
    </w:p>
    <w:p w14:paraId="6CE3950A" w14:textId="4BCFE12F" w:rsidR="00075654" w:rsidRDefault="00075654">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_Toc67499493 \h </w:instrText>
      </w:r>
      <w:r>
        <w:fldChar w:fldCharType="separate"/>
      </w:r>
      <w:r>
        <w:t>72</w:t>
      </w:r>
      <w:r>
        <w:fldChar w:fldCharType="end"/>
      </w:r>
    </w:p>
    <w:p w14:paraId="71D97FA4" w14:textId="0444C6D1" w:rsidR="00075654" w:rsidRDefault="00075654">
      <w:pPr>
        <w:pStyle w:val="TOC4"/>
        <w:rPr>
          <w:rFonts w:asciiTheme="minorHAnsi" w:eastAsiaTheme="minorEastAsia" w:hAnsiTheme="minorHAnsi" w:cstheme="minorBidi"/>
          <w:sz w:val="22"/>
          <w:szCs w:val="22"/>
          <w:lang w:eastAsia="en-GB"/>
        </w:rPr>
      </w:pPr>
      <w:r>
        <w:t>5.20.3.1</w:t>
      </w:r>
      <w:r>
        <w:rPr>
          <w:rFonts w:asciiTheme="minorHAnsi" w:eastAsiaTheme="minorEastAsia" w:hAnsiTheme="minorHAnsi" w:cstheme="minorBidi"/>
          <w:sz w:val="22"/>
          <w:szCs w:val="22"/>
          <w:lang w:eastAsia="en-GB"/>
        </w:rPr>
        <w:tab/>
      </w:r>
      <w:r>
        <w:t>Activate ATSSS-LL functionality and Exchange ATSSS-LL Parameters</w:t>
      </w:r>
      <w:r>
        <w:tab/>
      </w:r>
      <w:r>
        <w:fldChar w:fldCharType="begin" w:fldLock="1"/>
      </w:r>
      <w:r>
        <w:instrText xml:space="preserve"> PAGEREF _Toc67499494 \h </w:instrText>
      </w:r>
      <w:r>
        <w:fldChar w:fldCharType="separate"/>
      </w:r>
      <w:r>
        <w:t>72</w:t>
      </w:r>
      <w:r>
        <w:fldChar w:fldCharType="end"/>
      </w:r>
    </w:p>
    <w:p w14:paraId="40029CB5" w14:textId="70FF03FC" w:rsidR="00075654" w:rsidRDefault="00075654">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Handling of GBR traffic of a MA PDU session</w:t>
      </w:r>
      <w:r>
        <w:tab/>
      </w:r>
      <w:r>
        <w:fldChar w:fldCharType="begin" w:fldLock="1"/>
      </w:r>
      <w:r>
        <w:instrText xml:space="preserve"> PAGEREF _Toc67499495 \h </w:instrText>
      </w:r>
      <w:r>
        <w:fldChar w:fldCharType="separate"/>
      </w:r>
      <w:r>
        <w:t>73</w:t>
      </w:r>
      <w:r>
        <w:fldChar w:fldCharType="end"/>
      </w:r>
    </w:p>
    <w:p w14:paraId="3F429569" w14:textId="1D2ED19E" w:rsidR="00075654" w:rsidRDefault="00075654">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_Toc67499496 \h </w:instrText>
      </w:r>
      <w:r>
        <w:fldChar w:fldCharType="separate"/>
      </w:r>
      <w:r>
        <w:t>73</w:t>
      </w:r>
      <w:r>
        <w:fldChar w:fldCharType="end"/>
      </w:r>
    </w:p>
    <w:p w14:paraId="786AA5D2" w14:textId="258535C6" w:rsidR="00075654" w:rsidRDefault="00075654">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Access Availability Reporting</w:t>
      </w:r>
      <w:r>
        <w:tab/>
      </w:r>
      <w:r>
        <w:fldChar w:fldCharType="begin" w:fldLock="1"/>
      </w:r>
      <w:r>
        <w:instrText xml:space="preserve"> PAGEREF _Toc67499497 \h </w:instrText>
      </w:r>
      <w:r>
        <w:fldChar w:fldCharType="separate"/>
      </w:r>
      <w:r>
        <w:t>73</w:t>
      </w:r>
      <w:r>
        <w:fldChar w:fldCharType="end"/>
      </w:r>
    </w:p>
    <w:p w14:paraId="2E6870D6" w14:textId="3E1B1594" w:rsidR="00075654" w:rsidRDefault="00075654">
      <w:pPr>
        <w:pStyle w:val="TOC3"/>
        <w:rPr>
          <w:rFonts w:asciiTheme="minorHAnsi" w:eastAsiaTheme="minorEastAsia" w:hAnsiTheme="minorHAnsi" w:cstheme="minorBidi"/>
          <w:sz w:val="22"/>
          <w:szCs w:val="22"/>
          <w:lang w:eastAsia="en-GB"/>
        </w:rPr>
      </w:pPr>
      <w:r>
        <w:t>5.20.5</w:t>
      </w:r>
      <w:r>
        <w:rPr>
          <w:rFonts w:asciiTheme="minorHAnsi" w:eastAsiaTheme="minorEastAsia" w:hAnsiTheme="minorHAnsi" w:cstheme="minorBidi"/>
          <w:sz w:val="22"/>
          <w:szCs w:val="22"/>
          <w:lang w:eastAsia="en-GB"/>
        </w:rPr>
        <w:tab/>
      </w:r>
      <w:r>
        <w:t>Access type of a MA PDU session becoming (un)available</w:t>
      </w:r>
      <w:r>
        <w:tab/>
      </w:r>
      <w:r>
        <w:fldChar w:fldCharType="begin" w:fldLock="1"/>
      </w:r>
      <w:r>
        <w:instrText xml:space="preserve"> PAGEREF _Toc67499498 \h </w:instrText>
      </w:r>
      <w:r>
        <w:fldChar w:fldCharType="separate"/>
      </w:r>
      <w:r>
        <w:t>73</w:t>
      </w:r>
      <w:r>
        <w:fldChar w:fldCharType="end"/>
      </w:r>
    </w:p>
    <w:p w14:paraId="77BD8BD8" w14:textId="25DE2819" w:rsidR="00075654" w:rsidRDefault="00075654">
      <w:pPr>
        <w:pStyle w:val="TOC3"/>
        <w:rPr>
          <w:rFonts w:asciiTheme="minorHAnsi" w:eastAsiaTheme="minorEastAsia" w:hAnsiTheme="minorHAnsi" w:cstheme="minorBidi"/>
          <w:sz w:val="22"/>
          <w:szCs w:val="22"/>
          <w:lang w:eastAsia="en-GB"/>
        </w:rPr>
      </w:pPr>
      <w:r>
        <w:t>5.20.6</w:t>
      </w:r>
      <w:r>
        <w:rPr>
          <w:rFonts w:asciiTheme="minorHAnsi" w:eastAsiaTheme="minorEastAsia" w:hAnsiTheme="minorHAnsi" w:cstheme="minorBidi"/>
          <w:sz w:val="22"/>
          <w:szCs w:val="22"/>
          <w:lang w:eastAsia="en-GB"/>
        </w:rPr>
        <w:tab/>
      </w:r>
      <w:r>
        <w:t>PMFP message handling in UPF</w:t>
      </w:r>
      <w:r>
        <w:tab/>
      </w:r>
      <w:r>
        <w:fldChar w:fldCharType="begin" w:fldLock="1"/>
      </w:r>
      <w:r>
        <w:instrText xml:space="preserve"> PAGEREF _Toc67499499 \h </w:instrText>
      </w:r>
      <w:r>
        <w:fldChar w:fldCharType="separate"/>
      </w:r>
      <w:r>
        <w:t>73</w:t>
      </w:r>
      <w:r>
        <w:fldChar w:fldCharType="end"/>
      </w:r>
    </w:p>
    <w:p w14:paraId="3DAACFF6" w14:textId="752509C5" w:rsidR="00075654" w:rsidRDefault="00075654">
      <w:pPr>
        <w:pStyle w:val="TOC2"/>
        <w:rPr>
          <w:rFonts w:asciiTheme="minorHAnsi" w:eastAsiaTheme="minorEastAsia" w:hAnsiTheme="minorHAnsi" w:cstheme="minorBidi"/>
          <w:sz w:val="22"/>
          <w:szCs w:val="22"/>
          <w:lang w:eastAsia="en-GB"/>
        </w:rPr>
      </w:pPr>
      <w:r>
        <w:t>5.</w:t>
      </w:r>
      <w:r w:rsidRPr="00FF592E">
        <w:rPr>
          <w:lang w:val="en-US"/>
        </w:rPr>
        <w:t>21</w:t>
      </w:r>
      <w:r>
        <w:rPr>
          <w:rFonts w:asciiTheme="minorHAnsi" w:eastAsiaTheme="minorEastAsia" w:hAnsiTheme="minorHAnsi" w:cstheme="minorBidi"/>
          <w:sz w:val="22"/>
          <w:szCs w:val="22"/>
          <w:lang w:eastAsia="en-GB"/>
        </w:rPr>
        <w:tab/>
      </w:r>
      <w:r>
        <w:t>UE IP address/prefix Allocation and Release</w:t>
      </w:r>
      <w:r>
        <w:tab/>
      </w:r>
      <w:r>
        <w:fldChar w:fldCharType="begin" w:fldLock="1"/>
      </w:r>
      <w:r>
        <w:instrText xml:space="preserve"> PAGEREF _Toc67499500 \h </w:instrText>
      </w:r>
      <w:r>
        <w:fldChar w:fldCharType="separate"/>
      </w:r>
      <w:r>
        <w:t>74</w:t>
      </w:r>
      <w:r>
        <w:fldChar w:fldCharType="end"/>
      </w:r>
    </w:p>
    <w:p w14:paraId="5CF8D8D2" w14:textId="6B538B6C" w:rsidR="00075654" w:rsidRDefault="00075654">
      <w:pPr>
        <w:pStyle w:val="TOC3"/>
        <w:rPr>
          <w:rFonts w:asciiTheme="minorHAnsi" w:eastAsiaTheme="minorEastAsia" w:hAnsiTheme="minorHAnsi" w:cstheme="minorBidi"/>
          <w:sz w:val="22"/>
          <w:szCs w:val="22"/>
          <w:lang w:eastAsia="en-GB"/>
        </w:rPr>
      </w:pPr>
      <w:r w:rsidRPr="00FF592E">
        <w:rPr>
          <w:lang w:val="en-US"/>
        </w:rPr>
        <w:t>5.21.1</w:t>
      </w:r>
      <w:r>
        <w:rPr>
          <w:rFonts w:asciiTheme="minorHAnsi" w:eastAsiaTheme="minorEastAsia" w:hAnsiTheme="minorHAnsi" w:cstheme="minorBidi"/>
          <w:sz w:val="22"/>
          <w:szCs w:val="22"/>
          <w:lang w:eastAsia="en-GB"/>
        </w:rPr>
        <w:tab/>
      </w:r>
      <w:r w:rsidRPr="00FF592E">
        <w:rPr>
          <w:lang w:val="en-US"/>
        </w:rPr>
        <w:t>General</w:t>
      </w:r>
      <w:r>
        <w:tab/>
      </w:r>
      <w:r>
        <w:fldChar w:fldCharType="begin" w:fldLock="1"/>
      </w:r>
      <w:r>
        <w:instrText xml:space="preserve"> PAGEREF _Toc67499501 \h </w:instrText>
      </w:r>
      <w:r>
        <w:fldChar w:fldCharType="separate"/>
      </w:r>
      <w:r>
        <w:t>74</w:t>
      </w:r>
      <w:r>
        <w:fldChar w:fldCharType="end"/>
      </w:r>
    </w:p>
    <w:p w14:paraId="51A2E2EE" w14:textId="03FECAB7" w:rsidR="00075654" w:rsidRDefault="00075654">
      <w:pPr>
        <w:pStyle w:val="TOC3"/>
        <w:rPr>
          <w:rFonts w:asciiTheme="minorHAnsi" w:eastAsiaTheme="minorEastAsia" w:hAnsiTheme="minorHAnsi" w:cstheme="minorBidi"/>
          <w:sz w:val="22"/>
          <w:szCs w:val="22"/>
          <w:lang w:eastAsia="en-GB"/>
        </w:rPr>
      </w:pPr>
      <w:r w:rsidRPr="00FF592E">
        <w:rPr>
          <w:lang w:val="en-US"/>
        </w:rPr>
        <w:t>5.21.2</w:t>
      </w:r>
      <w:r>
        <w:rPr>
          <w:rFonts w:asciiTheme="minorHAnsi" w:eastAsiaTheme="minorEastAsia" w:hAnsiTheme="minorHAnsi" w:cstheme="minorBidi"/>
          <w:sz w:val="22"/>
          <w:szCs w:val="22"/>
          <w:lang w:eastAsia="en-GB"/>
        </w:rPr>
        <w:tab/>
      </w:r>
      <w:r w:rsidRPr="00FF592E">
        <w:rPr>
          <w:lang w:val="en-US"/>
        </w:rPr>
        <w:t>UE IP address/prefix allocation in the CP function</w:t>
      </w:r>
      <w:r>
        <w:tab/>
      </w:r>
      <w:r>
        <w:fldChar w:fldCharType="begin" w:fldLock="1"/>
      </w:r>
      <w:r>
        <w:instrText xml:space="preserve"> PAGEREF _Toc67499502 \h </w:instrText>
      </w:r>
      <w:r>
        <w:fldChar w:fldCharType="separate"/>
      </w:r>
      <w:r>
        <w:t>74</w:t>
      </w:r>
      <w:r>
        <w:fldChar w:fldCharType="end"/>
      </w:r>
    </w:p>
    <w:p w14:paraId="70E89ADA" w14:textId="6F0E33C3" w:rsidR="00075654" w:rsidRDefault="00075654">
      <w:pPr>
        <w:pStyle w:val="TOC3"/>
        <w:rPr>
          <w:rFonts w:asciiTheme="minorHAnsi" w:eastAsiaTheme="minorEastAsia" w:hAnsiTheme="minorHAnsi" w:cstheme="minorBidi"/>
          <w:sz w:val="22"/>
          <w:szCs w:val="22"/>
          <w:lang w:eastAsia="en-GB"/>
        </w:rPr>
      </w:pPr>
      <w:r w:rsidRPr="00FF592E">
        <w:rPr>
          <w:lang w:val="en-US"/>
        </w:rPr>
        <w:t>5.21.3</w:t>
      </w:r>
      <w:r>
        <w:rPr>
          <w:rFonts w:asciiTheme="minorHAnsi" w:eastAsiaTheme="minorEastAsia" w:hAnsiTheme="minorHAnsi" w:cstheme="minorBidi"/>
          <w:sz w:val="22"/>
          <w:szCs w:val="22"/>
          <w:lang w:eastAsia="en-GB"/>
        </w:rPr>
        <w:tab/>
      </w:r>
      <w:r w:rsidRPr="00FF592E">
        <w:rPr>
          <w:lang w:val="en-US"/>
        </w:rPr>
        <w:t>UE IP address/prefix allocation in the UP function</w:t>
      </w:r>
      <w:r>
        <w:tab/>
      </w:r>
      <w:r>
        <w:fldChar w:fldCharType="begin" w:fldLock="1"/>
      </w:r>
      <w:r>
        <w:instrText xml:space="preserve"> PAGEREF _Toc67499503 \h </w:instrText>
      </w:r>
      <w:r>
        <w:fldChar w:fldCharType="separate"/>
      </w:r>
      <w:r>
        <w:t>74</w:t>
      </w:r>
      <w:r>
        <w:fldChar w:fldCharType="end"/>
      </w:r>
    </w:p>
    <w:p w14:paraId="26898798" w14:textId="315E8DDC" w:rsidR="00075654" w:rsidRDefault="00075654">
      <w:pPr>
        <w:pStyle w:val="TOC4"/>
        <w:rPr>
          <w:rFonts w:asciiTheme="minorHAnsi" w:eastAsiaTheme="minorEastAsia" w:hAnsiTheme="minorHAnsi" w:cstheme="minorBidi"/>
          <w:sz w:val="22"/>
          <w:szCs w:val="22"/>
          <w:lang w:eastAsia="en-GB"/>
        </w:rPr>
      </w:pPr>
      <w:r w:rsidRPr="00FF592E">
        <w:rPr>
          <w:lang w:val="en-US"/>
        </w:rPr>
        <w:t>5.21.3.1</w:t>
      </w:r>
      <w:r>
        <w:rPr>
          <w:rFonts w:asciiTheme="minorHAnsi" w:eastAsiaTheme="minorEastAsia" w:hAnsiTheme="minorHAnsi" w:cstheme="minorBidi"/>
          <w:sz w:val="22"/>
          <w:szCs w:val="22"/>
          <w:lang w:eastAsia="en-GB"/>
        </w:rPr>
        <w:tab/>
      </w:r>
      <w:r w:rsidRPr="00FF592E">
        <w:rPr>
          <w:lang w:val="en-US"/>
        </w:rPr>
        <w:t>General</w:t>
      </w:r>
      <w:r>
        <w:tab/>
      </w:r>
      <w:r>
        <w:fldChar w:fldCharType="begin" w:fldLock="1"/>
      </w:r>
      <w:r>
        <w:instrText xml:space="preserve"> PAGEREF _Toc67499504 \h </w:instrText>
      </w:r>
      <w:r>
        <w:fldChar w:fldCharType="separate"/>
      </w:r>
      <w:r>
        <w:t>74</w:t>
      </w:r>
      <w:r>
        <w:fldChar w:fldCharType="end"/>
      </w:r>
    </w:p>
    <w:p w14:paraId="0523A95D" w14:textId="0B43B5CC" w:rsidR="00075654" w:rsidRDefault="00075654">
      <w:pPr>
        <w:pStyle w:val="TOC4"/>
        <w:rPr>
          <w:rFonts w:asciiTheme="minorHAnsi" w:eastAsiaTheme="minorEastAsia" w:hAnsiTheme="minorHAnsi" w:cstheme="minorBidi"/>
          <w:sz w:val="22"/>
          <w:szCs w:val="22"/>
          <w:lang w:eastAsia="en-GB"/>
        </w:rPr>
      </w:pPr>
      <w:r w:rsidRPr="00FF592E">
        <w:rPr>
          <w:lang w:val="en-US"/>
        </w:rPr>
        <w:t>5.21.3.2</w:t>
      </w:r>
      <w:r>
        <w:rPr>
          <w:rFonts w:asciiTheme="minorHAnsi" w:eastAsiaTheme="minorEastAsia" w:hAnsiTheme="minorHAnsi" w:cstheme="minorBidi"/>
          <w:sz w:val="22"/>
          <w:szCs w:val="22"/>
          <w:lang w:eastAsia="en-GB"/>
        </w:rPr>
        <w:tab/>
      </w:r>
      <w:r w:rsidRPr="00FF592E">
        <w:rPr>
          <w:lang w:val="en-US"/>
        </w:rPr>
        <w:t>Reporting UE IP Address Usage to the CP function</w:t>
      </w:r>
      <w:r>
        <w:tab/>
      </w:r>
      <w:r>
        <w:fldChar w:fldCharType="begin" w:fldLock="1"/>
      </w:r>
      <w:r>
        <w:instrText xml:space="preserve"> PAGEREF _Toc67499505 \h </w:instrText>
      </w:r>
      <w:r>
        <w:fldChar w:fldCharType="separate"/>
      </w:r>
      <w:r>
        <w:t>75</w:t>
      </w:r>
      <w:r>
        <w:fldChar w:fldCharType="end"/>
      </w:r>
    </w:p>
    <w:p w14:paraId="442511C7" w14:textId="69B613AC" w:rsidR="00075654" w:rsidRDefault="00075654">
      <w:pPr>
        <w:pStyle w:val="TOC2"/>
        <w:rPr>
          <w:rFonts w:asciiTheme="minorHAnsi" w:eastAsiaTheme="minorEastAsia" w:hAnsiTheme="minorHAnsi" w:cstheme="minorBidi"/>
          <w:sz w:val="22"/>
          <w:szCs w:val="22"/>
          <w:lang w:eastAsia="en-GB"/>
        </w:rPr>
      </w:pPr>
      <w:r>
        <w:t>5.</w:t>
      </w:r>
      <w:r w:rsidRPr="00FF592E">
        <w:rPr>
          <w:lang w:val="en-US"/>
        </w:rPr>
        <w:t>22</w:t>
      </w:r>
      <w:r>
        <w:rPr>
          <w:rFonts w:asciiTheme="minorHAnsi" w:eastAsiaTheme="minorEastAsia" w:hAnsiTheme="minorHAnsi" w:cstheme="minorBidi"/>
          <w:sz w:val="22"/>
          <w:szCs w:val="22"/>
          <w:lang w:eastAsia="en-GB"/>
        </w:rPr>
        <w:tab/>
      </w:r>
      <w:r>
        <w:t>PFCP sessions successively controlled by different SMFs of an SMF set (for 5GC)</w:t>
      </w:r>
      <w:r>
        <w:tab/>
      </w:r>
      <w:r>
        <w:fldChar w:fldCharType="begin" w:fldLock="1"/>
      </w:r>
      <w:r>
        <w:instrText xml:space="preserve"> PAGEREF _Toc67499506 \h </w:instrText>
      </w:r>
      <w:r>
        <w:fldChar w:fldCharType="separate"/>
      </w:r>
      <w:r>
        <w:t>76</w:t>
      </w:r>
      <w:r>
        <w:fldChar w:fldCharType="end"/>
      </w:r>
    </w:p>
    <w:p w14:paraId="5D27D396" w14:textId="45017814" w:rsidR="00075654" w:rsidRDefault="00075654">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_Toc67499507 \h </w:instrText>
      </w:r>
      <w:r>
        <w:fldChar w:fldCharType="separate"/>
      </w:r>
      <w:r>
        <w:t>76</w:t>
      </w:r>
      <w:r>
        <w:fldChar w:fldCharType="end"/>
      </w:r>
    </w:p>
    <w:p w14:paraId="5BED0898" w14:textId="54CF592F" w:rsidR="00075654" w:rsidRDefault="00075654">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With one PFCP association per SMF Set and UPF</w:t>
      </w:r>
      <w:r>
        <w:tab/>
      </w:r>
      <w:r>
        <w:fldChar w:fldCharType="begin" w:fldLock="1"/>
      </w:r>
      <w:r>
        <w:instrText xml:space="preserve"> PAGEREF _Toc67499508 \h </w:instrText>
      </w:r>
      <w:r>
        <w:fldChar w:fldCharType="separate"/>
      </w:r>
      <w:r>
        <w:t>76</w:t>
      </w:r>
      <w:r>
        <w:fldChar w:fldCharType="end"/>
      </w:r>
    </w:p>
    <w:p w14:paraId="2F6F86A9" w14:textId="11A0F61C" w:rsidR="00075654" w:rsidRDefault="00075654">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With one PFCP association per SMF and UPF</w:t>
      </w:r>
      <w:r>
        <w:tab/>
      </w:r>
      <w:r>
        <w:fldChar w:fldCharType="begin" w:fldLock="1"/>
      </w:r>
      <w:r>
        <w:instrText xml:space="preserve"> PAGEREF _Toc67499509 \h </w:instrText>
      </w:r>
      <w:r>
        <w:fldChar w:fldCharType="separate"/>
      </w:r>
      <w:r>
        <w:t>77</w:t>
      </w:r>
      <w:r>
        <w:fldChar w:fldCharType="end"/>
      </w:r>
    </w:p>
    <w:p w14:paraId="648DDA42" w14:textId="37AEA58F" w:rsidR="00075654" w:rsidRDefault="00075654">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5G VN Group Communication (for 5GC)</w:t>
      </w:r>
      <w:r>
        <w:tab/>
      </w:r>
      <w:r>
        <w:fldChar w:fldCharType="begin" w:fldLock="1"/>
      </w:r>
      <w:r>
        <w:instrText xml:space="preserve"> PAGEREF _Toc67499510 \h </w:instrText>
      </w:r>
      <w:r>
        <w:fldChar w:fldCharType="separate"/>
      </w:r>
      <w:r>
        <w:t>78</w:t>
      </w:r>
      <w:r>
        <w:fldChar w:fldCharType="end"/>
      </w:r>
    </w:p>
    <w:p w14:paraId="30FB0027" w14:textId="45998326" w:rsidR="00075654" w:rsidRDefault="00075654">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Support of Ultra Reliable Low Latency Communication for 5GC</w:t>
      </w:r>
      <w:r>
        <w:tab/>
      </w:r>
      <w:r>
        <w:fldChar w:fldCharType="begin" w:fldLock="1"/>
      </w:r>
      <w:r>
        <w:instrText xml:space="preserve"> PAGEREF _Toc67499511 \h </w:instrText>
      </w:r>
      <w:r>
        <w:fldChar w:fldCharType="separate"/>
      </w:r>
      <w:r>
        <w:t>79</w:t>
      </w:r>
      <w:r>
        <w:fldChar w:fldCharType="end"/>
      </w:r>
    </w:p>
    <w:p w14:paraId="28419A68" w14:textId="266DA8BC" w:rsidR="00075654" w:rsidRDefault="00075654">
      <w:pPr>
        <w:pStyle w:val="TOC3"/>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_Toc67499512 \h </w:instrText>
      </w:r>
      <w:r>
        <w:fldChar w:fldCharType="separate"/>
      </w:r>
      <w:r>
        <w:t>79</w:t>
      </w:r>
      <w:r>
        <w:fldChar w:fldCharType="end"/>
      </w:r>
    </w:p>
    <w:p w14:paraId="77CD5122" w14:textId="58BB9CDB" w:rsidR="00075654" w:rsidRDefault="00075654">
      <w:pPr>
        <w:pStyle w:val="TOC3"/>
        <w:rPr>
          <w:rFonts w:asciiTheme="minorHAnsi" w:eastAsiaTheme="minorEastAsia" w:hAnsiTheme="minorHAnsi" w:cstheme="minorBidi"/>
          <w:sz w:val="22"/>
          <w:szCs w:val="22"/>
          <w:lang w:eastAsia="en-GB"/>
        </w:rPr>
      </w:pPr>
      <w:r>
        <w:t>5.24</w:t>
      </w:r>
      <w:r w:rsidRPr="00FF592E">
        <w:rPr>
          <w:lang w:val="en-US"/>
        </w:rPr>
        <w:t>.2</w:t>
      </w:r>
      <w:r>
        <w:rPr>
          <w:rFonts w:asciiTheme="minorHAnsi" w:eastAsiaTheme="minorEastAsia" w:hAnsiTheme="minorHAnsi" w:cstheme="minorBidi"/>
          <w:sz w:val="22"/>
          <w:szCs w:val="22"/>
          <w:lang w:eastAsia="en-GB"/>
        </w:rPr>
        <w:tab/>
      </w:r>
      <w:r>
        <w:t>Redundant Transmission on N3/N9 interfaces</w:t>
      </w:r>
      <w:r>
        <w:tab/>
      </w:r>
      <w:r>
        <w:fldChar w:fldCharType="begin" w:fldLock="1"/>
      </w:r>
      <w:r>
        <w:instrText xml:space="preserve"> PAGEREF _Toc67499513 \h </w:instrText>
      </w:r>
      <w:r>
        <w:fldChar w:fldCharType="separate"/>
      </w:r>
      <w:r>
        <w:t>79</w:t>
      </w:r>
      <w:r>
        <w:fldChar w:fldCharType="end"/>
      </w:r>
    </w:p>
    <w:p w14:paraId="1AAE7EE3" w14:textId="51D41A7F" w:rsidR="00075654" w:rsidRDefault="00075654">
      <w:pPr>
        <w:pStyle w:val="TOC4"/>
        <w:rPr>
          <w:rFonts w:asciiTheme="minorHAnsi" w:eastAsiaTheme="minorEastAsia" w:hAnsiTheme="minorHAnsi" w:cstheme="minorBidi"/>
          <w:sz w:val="22"/>
          <w:szCs w:val="22"/>
          <w:lang w:eastAsia="en-GB"/>
        </w:rPr>
      </w:pPr>
      <w:r>
        <w:t>5.24</w:t>
      </w:r>
      <w:r w:rsidRPr="00FF592E">
        <w:rPr>
          <w:lang w:val="en-US"/>
        </w:rP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_Toc67499514 \h </w:instrText>
      </w:r>
      <w:r>
        <w:fldChar w:fldCharType="separate"/>
      </w:r>
      <w:r>
        <w:t>79</w:t>
      </w:r>
      <w:r>
        <w:fldChar w:fldCharType="end"/>
      </w:r>
    </w:p>
    <w:p w14:paraId="334695EB" w14:textId="72034BC7" w:rsidR="00075654" w:rsidRDefault="00075654">
      <w:pPr>
        <w:pStyle w:val="TOC4"/>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lang w:eastAsia="en-GB"/>
        </w:rPr>
        <w:tab/>
      </w:r>
      <w:r>
        <w:t>GTP-U tunnel setup for redundant transmission</w:t>
      </w:r>
      <w:r>
        <w:tab/>
      </w:r>
      <w:r>
        <w:fldChar w:fldCharType="begin" w:fldLock="1"/>
      </w:r>
      <w:r>
        <w:instrText xml:space="preserve"> PAGEREF _Toc67499515 \h </w:instrText>
      </w:r>
      <w:r>
        <w:fldChar w:fldCharType="separate"/>
      </w:r>
      <w:r>
        <w:t>80</w:t>
      </w:r>
      <w:r>
        <w:fldChar w:fldCharType="end"/>
      </w:r>
    </w:p>
    <w:p w14:paraId="35F22ED7" w14:textId="5BAD7375" w:rsidR="00075654" w:rsidRDefault="00075654">
      <w:pPr>
        <w:pStyle w:val="TOC4"/>
        <w:rPr>
          <w:rFonts w:asciiTheme="minorHAnsi" w:eastAsiaTheme="minorEastAsia" w:hAnsiTheme="minorHAnsi" w:cstheme="minorBidi"/>
          <w:sz w:val="22"/>
          <w:szCs w:val="22"/>
          <w:lang w:eastAsia="en-GB"/>
        </w:rPr>
      </w:pPr>
      <w:r>
        <w:t>5.24.2.3</w:t>
      </w:r>
      <w:r>
        <w:rPr>
          <w:rFonts w:asciiTheme="minorHAnsi" w:eastAsiaTheme="minorEastAsia" w:hAnsiTheme="minorHAnsi" w:cstheme="minorBidi"/>
          <w:sz w:val="22"/>
          <w:szCs w:val="22"/>
          <w:lang w:eastAsia="en-GB"/>
        </w:rPr>
        <w:tab/>
      </w:r>
      <w:r>
        <w:t>Duplicating downlink packets for redundant transmission</w:t>
      </w:r>
      <w:r>
        <w:tab/>
      </w:r>
      <w:r>
        <w:fldChar w:fldCharType="begin" w:fldLock="1"/>
      </w:r>
      <w:r>
        <w:instrText xml:space="preserve"> PAGEREF _Toc67499516 \h </w:instrText>
      </w:r>
      <w:r>
        <w:fldChar w:fldCharType="separate"/>
      </w:r>
      <w:r>
        <w:t>80</w:t>
      </w:r>
      <w:r>
        <w:fldChar w:fldCharType="end"/>
      </w:r>
    </w:p>
    <w:p w14:paraId="26FBB91C" w14:textId="7B3A88EF" w:rsidR="00075654" w:rsidRDefault="00075654">
      <w:pPr>
        <w:pStyle w:val="TOC4"/>
        <w:rPr>
          <w:rFonts w:asciiTheme="minorHAnsi" w:eastAsiaTheme="minorEastAsia" w:hAnsiTheme="minorHAnsi" w:cstheme="minorBidi"/>
          <w:sz w:val="22"/>
          <w:szCs w:val="22"/>
          <w:lang w:eastAsia="en-GB"/>
        </w:rPr>
      </w:pPr>
      <w:r>
        <w:t>5.24.2.4</w:t>
      </w:r>
      <w:r>
        <w:rPr>
          <w:rFonts w:asciiTheme="minorHAnsi" w:eastAsiaTheme="minorEastAsia" w:hAnsiTheme="minorHAnsi" w:cstheme="minorBidi"/>
          <w:sz w:val="22"/>
          <w:szCs w:val="22"/>
          <w:lang w:eastAsia="en-GB"/>
        </w:rPr>
        <w:tab/>
      </w:r>
      <w:r>
        <w:t>Eliminating duplicated uplink packets</w:t>
      </w:r>
      <w:r>
        <w:tab/>
      </w:r>
      <w:r>
        <w:fldChar w:fldCharType="begin" w:fldLock="1"/>
      </w:r>
      <w:r>
        <w:instrText xml:space="preserve"> PAGEREF _Toc67499517 \h </w:instrText>
      </w:r>
      <w:r>
        <w:fldChar w:fldCharType="separate"/>
      </w:r>
      <w:r>
        <w:t>81</w:t>
      </w:r>
      <w:r>
        <w:fldChar w:fldCharType="end"/>
      </w:r>
    </w:p>
    <w:p w14:paraId="21F93A32" w14:textId="01BAE6E7" w:rsidR="00075654" w:rsidRDefault="00075654">
      <w:pPr>
        <w:pStyle w:val="TOC3"/>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Redundant Transmission at transport layer</w:t>
      </w:r>
      <w:r>
        <w:tab/>
      </w:r>
      <w:r>
        <w:fldChar w:fldCharType="begin" w:fldLock="1"/>
      </w:r>
      <w:r>
        <w:instrText xml:space="preserve"> PAGEREF _Toc67499518 \h </w:instrText>
      </w:r>
      <w:r>
        <w:fldChar w:fldCharType="separate"/>
      </w:r>
      <w:r>
        <w:t>81</w:t>
      </w:r>
      <w:r>
        <w:fldChar w:fldCharType="end"/>
      </w:r>
    </w:p>
    <w:p w14:paraId="713A4D87" w14:textId="3F6BA239" w:rsidR="00075654" w:rsidRDefault="00075654">
      <w:pPr>
        <w:pStyle w:val="TOC3"/>
        <w:rPr>
          <w:rFonts w:asciiTheme="minorHAnsi" w:eastAsiaTheme="minorEastAsia" w:hAnsiTheme="minorHAnsi" w:cstheme="minorBidi"/>
          <w:sz w:val="22"/>
          <w:szCs w:val="22"/>
          <w:lang w:eastAsia="en-GB"/>
        </w:rPr>
      </w:pPr>
      <w:r>
        <w:t>5.24.4</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_Toc67499519 \h </w:instrText>
      </w:r>
      <w:r>
        <w:fldChar w:fldCharType="separate"/>
      </w:r>
      <w:r>
        <w:t>81</w:t>
      </w:r>
      <w:r>
        <w:fldChar w:fldCharType="end"/>
      </w:r>
    </w:p>
    <w:p w14:paraId="64BD2B2D" w14:textId="2C2DDF8D" w:rsidR="00075654" w:rsidRDefault="00075654">
      <w:pPr>
        <w:pStyle w:val="TOC4"/>
        <w:rPr>
          <w:rFonts w:asciiTheme="minorHAnsi" w:eastAsiaTheme="minorEastAsia" w:hAnsiTheme="minorHAnsi" w:cstheme="minorBidi"/>
          <w:sz w:val="22"/>
          <w:szCs w:val="22"/>
          <w:lang w:eastAsia="en-GB"/>
        </w:rPr>
      </w:pPr>
      <w:r>
        <w:t>5.24.4.1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_Toc67499520 \h </w:instrText>
      </w:r>
      <w:r>
        <w:fldChar w:fldCharType="separate"/>
      </w:r>
      <w:r>
        <w:t>81</w:t>
      </w:r>
      <w:r>
        <w:fldChar w:fldCharType="end"/>
      </w:r>
    </w:p>
    <w:p w14:paraId="482E565B" w14:textId="6B783832" w:rsidR="00075654" w:rsidRDefault="00075654">
      <w:pPr>
        <w:pStyle w:val="TOC4"/>
        <w:rPr>
          <w:rFonts w:asciiTheme="minorHAnsi" w:eastAsiaTheme="minorEastAsia" w:hAnsiTheme="minorHAnsi" w:cstheme="minorBidi"/>
          <w:sz w:val="22"/>
          <w:szCs w:val="22"/>
          <w:lang w:eastAsia="en-GB"/>
        </w:rPr>
      </w:pPr>
      <w:r>
        <w:t>5.24.4.2</w:t>
      </w:r>
      <w:r>
        <w:rPr>
          <w:rFonts w:asciiTheme="minorHAnsi" w:eastAsiaTheme="minorEastAsia" w:hAnsiTheme="minorHAnsi" w:cstheme="minorBidi"/>
          <w:sz w:val="22"/>
          <w:szCs w:val="22"/>
          <w:lang w:eastAsia="en-GB"/>
        </w:rPr>
        <w:tab/>
      </w:r>
      <w:r>
        <w:t>QoS Monitoring Control</w:t>
      </w:r>
      <w:r>
        <w:tab/>
      </w:r>
      <w:r>
        <w:fldChar w:fldCharType="begin" w:fldLock="1"/>
      </w:r>
      <w:r>
        <w:instrText xml:space="preserve"> PAGEREF _Toc67499521 \h </w:instrText>
      </w:r>
      <w:r>
        <w:fldChar w:fldCharType="separate"/>
      </w:r>
      <w:r>
        <w:t>81</w:t>
      </w:r>
      <w:r>
        <w:fldChar w:fldCharType="end"/>
      </w:r>
    </w:p>
    <w:p w14:paraId="34B3C850" w14:textId="44BFEACE" w:rsidR="00075654" w:rsidRDefault="00075654">
      <w:pPr>
        <w:pStyle w:val="TOC4"/>
        <w:rPr>
          <w:rFonts w:asciiTheme="minorHAnsi" w:eastAsiaTheme="minorEastAsia" w:hAnsiTheme="minorHAnsi" w:cstheme="minorBidi"/>
          <w:sz w:val="22"/>
          <w:szCs w:val="22"/>
          <w:lang w:eastAsia="en-GB"/>
        </w:rPr>
      </w:pPr>
      <w:r>
        <w:t>5.24.4.3</w:t>
      </w:r>
      <w:r>
        <w:rPr>
          <w:rFonts w:asciiTheme="minorHAnsi" w:eastAsiaTheme="minorEastAsia" w:hAnsiTheme="minorHAnsi" w:cstheme="minorBidi"/>
          <w:sz w:val="22"/>
          <w:szCs w:val="22"/>
          <w:lang w:eastAsia="en-GB"/>
        </w:rPr>
        <w:tab/>
      </w:r>
      <w:r>
        <w:t>QoS Monitoring Reporting</w:t>
      </w:r>
      <w:r>
        <w:tab/>
      </w:r>
      <w:r>
        <w:fldChar w:fldCharType="begin" w:fldLock="1"/>
      </w:r>
      <w:r>
        <w:instrText xml:space="preserve"> PAGEREF _Toc67499522 \h </w:instrText>
      </w:r>
      <w:r>
        <w:fldChar w:fldCharType="separate"/>
      </w:r>
      <w:r>
        <w:t>82</w:t>
      </w:r>
      <w:r>
        <w:fldChar w:fldCharType="end"/>
      </w:r>
    </w:p>
    <w:p w14:paraId="70186413" w14:textId="3111EB73" w:rsidR="00075654" w:rsidRDefault="00075654">
      <w:pPr>
        <w:pStyle w:val="TOC3"/>
        <w:rPr>
          <w:rFonts w:asciiTheme="minorHAnsi" w:eastAsiaTheme="minorEastAsia" w:hAnsiTheme="minorHAnsi" w:cstheme="minorBidi"/>
          <w:sz w:val="22"/>
          <w:szCs w:val="22"/>
          <w:lang w:eastAsia="en-GB"/>
        </w:rPr>
      </w:pPr>
      <w:r>
        <w:t>5.24.5</w:t>
      </w:r>
      <w:r>
        <w:rPr>
          <w:rFonts w:asciiTheme="minorHAnsi" w:eastAsiaTheme="minorEastAsia" w:hAnsiTheme="minorHAnsi" w:cstheme="minorBidi"/>
          <w:sz w:val="22"/>
          <w:szCs w:val="22"/>
          <w:lang w:eastAsia="en-GB"/>
        </w:rPr>
        <w:tab/>
      </w:r>
      <w:r>
        <w:t>Per GTP-U Path QoS Monitoring</w:t>
      </w:r>
      <w:r>
        <w:tab/>
      </w:r>
      <w:r>
        <w:fldChar w:fldCharType="begin" w:fldLock="1"/>
      </w:r>
      <w:r>
        <w:instrText xml:space="preserve"> PAGEREF _Toc67499523 \h </w:instrText>
      </w:r>
      <w:r>
        <w:fldChar w:fldCharType="separate"/>
      </w:r>
      <w:r>
        <w:t>82</w:t>
      </w:r>
      <w:r>
        <w:fldChar w:fldCharType="end"/>
      </w:r>
    </w:p>
    <w:p w14:paraId="72C423E3" w14:textId="049E788B" w:rsidR="00075654" w:rsidRDefault="00075654">
      <w:pPr>
        <w:pStyle w:val="TOC4"/>
        <w:rPr>
          <w:rFonts w:asciiTheme="minorHAnsi" w:eastAsiaTheme="minorEastAsia" w:hAnsiTheme="minorHAnsi" w:cstheme="minorBidi"/>
          <w:sz w:val="22"/>
          <w:szCs w:val="22"/>
          <w:lang w:eastAsia="en-GB"/>
        </w:rPr>
      </w:pPr>
      <w:r>
        <w:t>5.24.5.1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_Toc67499524 \h </w:instrText>
      </w:r>
      <w:r>
        <w:fldChar w:fldCharType="separate"/>
      </w:r>
      <w:r>
        <w:t>82</w:t>
      </w:r>
      <w:r>
        <w:fldChar w:fldCharType="end"/>
      </w:r>
    </w:p>
    <w:p w14:paraId="69A1A663" w14:textId="7506755A" w:rsidR="00075654" w:rsidRDefault="00075654">
      <w:pPr>
        <w:pStyle w:val="TOC4"/>
        <w:rPr>
          <w:rFonts w:asciiTheme="minorHAnsi" w:eastAsiaTheme="minorEastAsia" w:hAnsiTheme="minorHAnsi" w:cstheme="minorBidi"/>
          <w:sz w:val="22"/>
          <w:szCs w:val="22"/>
          <w:lang w:eastAsia="en-GB"/>
        </w:rPr>
      </w:pPr>
      <w:r>
        <w:t>5.24.5.2</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_Toc67499525 \h </w:instrText>
      </w:r>
      <w:r>
        <w:fldChar w:fldCharType="separate"/>
      </w:r>
      <w:r>
        <w:t>83</w:t>
      </w:r>
      <w:r>
        <w:fldChar w:fldCharType="end"/>
      </w:r>
    </w:p>
    <w:p w14:paraId="79790598" w14:textId="0200A3FE" w:rsidR="00075654" w:rsidRDefault="00075654">
      <w:pPr>
        <w:pStyle w:val="TOC4"/>
        <w:rPr>
          <w:rFonts w:asciiTheme="minorHAnsi" w:eastAsiaTheme="minorEastAsia" w:hAnsiTheme="minorHAnsi" w:cstheme="minorBidi"/>
          <w:sz w:val="22"/>
          <w:szCs w:val="22"/>
          <w:lang w:eastAsia="en-GB"/>
        </w:rPr>
      </w:pPr>
      <w:r>
        <w:t>5.24.5.3</w:t>
      </w:r>
      <w:r>
        <w:rPr>
          <w:rFonts w:asciiTheme="minorHAnsi" w:eastAsiaTheme="minorEastAsia" w:hAnsiTheme="minorHAnsi" w:cstheme="minorBidi"/>
          <w:sz w:val="22"/>
          <w:szCs w:val="22"/>
          <w:lang w:eastAsia="en-GB"/>
        </w:rPr>
        <w:tab/>
      </w:r>
      <w:r>
        <w:t>QoS monitoring of a PDU session based on GTP-U path monitoring</w:t>
      </w:r>
      <w:r>
        <w:tab/>
      </w:r>
      <w:r>
        <w:fldChar w:fldCharType="begin" w:fldLock="1"/>
      </w:r>
      <w:r>
        <w:instrText xml:space="preserve"> PAGEREF _Toc67499526 \h </w:instrText>
      </w:r>
      <w:r>
        <w:fldChar w:fldCharType="separate"/>
      </w:r>
      <w:r>
        <w:t>83</w:t>
      </w:r>
      <w:r>
        <w:fldChar w:fldCharType="end"/>
      </w:r>
    </w:p>
    <w:p w14:paraId="32D88C0F" w14:textId="5272EEA9" w:rsidR="00075654" w:rsidRDefault="00075654">
      <w:pPr>
        <w:pStyle w:val="TOC4"/>
        <w:rPr>
          <w:rFonts w:asciiTheme="minorHAnsi" w:eastAsiaTheme="minorEastAsia" w:hAnsiTheme="minorHAnsi" w:cstheme="minorBidi"/>
          <w:sz w:val="22"/>
          <w:szCs w:val="22"/>
          <w:lang w:eastAsia="en-GB"/>
        </w:rPr>
      </w:pPr>
      <w:r>
        <w:t>5.24.5.4</w:t>
      </w:r>
      <w:r>
        <w:rPr>
          <w:rFonts w:asciiTheme="minorHAnsi" w:eastAsiaTheme="minorEastAsia" w:hAnsiTheme="minorHAnsi" w:cstheme="minorBidi"/>
          <w:sz w:val="22"/>
          <w:szCs w:val="22"/>
          <w:lang w:eastAsia="en-GB"/>
        </w:rPr>
        <w:tab/>
      </w:r>
      <w:r>
        <w:t>QoS Monitoring Reporting</w:t>
      </w:r>
      <w:r>
        <w:tab/>
      </w:r>
      <w:r>
        <w:fldChar w:fldCharType="begin" w:fldLock="1"/>
      </w:r>
      <w:r>
        <w:instrText xml:space="preserve"> PAGEREF _Toc67499527 \h </w:instrText>
      </w:r>
      <w:r>
        <w:fldChar w:fldCharType="separate"/>
      </w:r>
      <w:r>
        <w:t>84</w:t>
      </w:r>
      <w:r>
        <w:fldChar w:fldCharType="end"/>
      </w:r>
    </w:p>
    <w:p w14:paraId="3881EE65" w14:textId="7F78FAD7" w:rsidR="00075654" w:rsidRDefault="00075654">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IPTV (for 5GC)</w:t>
      </w:r>
      <w:r>
        <w:tab/>
      </w:r>
      <w:r>
        <w:fldChar w:fldCharType="begin" w:fldLock="1"/>
      </w:r>
      <w:r>
        <w:instrText xml:space="preserve"> PAGEREF _Toc67499528 \h </w:instrText>
      </w:r>
      <w:r>
        <w:fldChar w:fldCharType="separate"/>
      </w:r>
      <w:r>
        <w:t>84</w:t>
      </w:r>
      <w:r>
        <w:fldChar w:fldCharType="end"/>
      </w:r>
    </w:p>
    <w:p w14:paraId="6BA37573" w14:textId="49859203" w:rsidR="00075654" w:rsidRDefault="00075654">
      <w:pPr>
        <w:pStyle w:val="TOC2"/>
        <w:rPr>
          <w:rFonts w:asciiTheme="minorHAnsi" w:eastAsiaTheme="minorEastAsia" w:hAnsiTheme="minorHAnsi" w:cstheme="minorBidi"/>
          <w:sz w:val="22"/>
          <w:szCs w:val="22"/>
          <w:lang w:eastAsia="en-GB"/>
        </w:rPr>
      </w:pPr>
      <w:r>
        <w:lastRenderedPageBreak/>
        <w:t>5.26</w:t>
      </w:r>
      <w:r>
        <w:rPr>
          <w:rFonts w:asciiTheme="minorHAnsi" w:eastAsiaTheme="minorEastAsia" w:hAnsiTheme="minorHAnsi" w:cstheme="minorBidi"/>
          <w:sz w:val="22"/>
          <w:szCs w:val="22"/>
          <w:lang w:eastAsia="en-GB"/>
        </w:rPr>
        <w:tab/>
      </w:r>
      <w:r>
        <w:t>Support of Time Sensitive Communications (for 5GC)</w:t>
      </w:r>
      <w:r>
        <w:tab/>
      </w:r>
      <w:r>
        <w:fldChar w:fldCharType="begin" w:fldLock="1"/>
      </w:r>
      <w:r>
        <w:instrText xml:space="preserve"> PAGEREF _Toc67499529 \h </w:instrText>
      </w:r>
      <w:r>
        <w:fldChar w:fldCharType="separate"/>
      </w:r>
      <w:r>
        <w:t>85</w:t>
      </w:r>
      <w:r>
        <w:fldChar w:fldCharType="end"/>
      </w:r>
    </w:p>
    <w:p w14:paraId="78DDB808" w14:textId="56F7A1F7" w:rsidR="00075654" w:rsidRDefault="00075654">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_Toc67499530 \h </w:instrText>
      </w:r>
      <w:r>
        <w:fldChar w:fldCharType="separate"/>
      </w:r>
      <w:r>
        <w:t>85</w:t>
      </w:r>
      <w:r>
        <w:fldChar w:fldCharType="end"/>
      </w:r>
    </w:p>
    <w:p w14:paraId="6CEA0377" w14:textId="15EF25A1" w:rsidR="00075654" w:rsidRDefault="00075654">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5GS Bridge management</w:t>
      </w:r>
      <w:r>
        <w:tab/>
      </w:r>
      <w:r>
        <w:fldChar w:fldCharType="begin" w:fldLock="1"/>
      </w:r>
      <w:r>
        <w:instrText xml:space="preserve"> PAGEREF _Toc67499531 \h </w:instrText>
      </w:r>
      <w:r>
        <w:fldChar w:fldCharType="separate"/>
      </w:r>
      <w:r>
        <w:t>85</w:t>
      </w:r>
      <w:r>
        <w:fldChar w:fldCharType="end"/>
      </w:r>
    </w:p>
    <w:p w14:paraId="6893D01C" w14:textId="36FCAAD6" w:rsidR="00075654" w:rsidRDefault="00075654">
      <w:pPr>
        <w:pStyle w:val="TOC3"/>
        <w:rPr>
          <w:rFonts w:asciiTheme="minorHAnsi" w:eastAsiaTheme="minorEastAsia" w:hAnsiTheme="minorHAnsi" w:cstheme="minorBidi"/>
          <w:sz w:val="22"/>
          <w:szCs w:val="22"/>
          <w:lang w:eastAsia="en-GB"/>
        </w:rPr>
      </w:pPr>
      <w:r>
        <w:t>5.26.3</w:t>
      </w:r>
      <w:r>
        <w:rPr>
          <w:rFonts w:asciiTheme="minorHAnsi" w:eastAsiaTheme="minorEastAsia" w:hAnsiTheme="minorHAnsi" w:cstheme="minorBidi"/>
          <w:sz w:val="22"/>
          <w:szCs w:val="22"/>
          <w:lang w:eastAsia="en-GB"/>
        </w:rPr>
        <w:tab/>
      </w:r>
      <w:r>
        <w:t>Transfer of 5GS bridge and port management information</w:t>
      </w:r>
      <w:r>
        <w:tab/>
      </w:r>
      <w:r>
        <w:fldChar w:fldCharType="begin" w:fldLock="1"/>
      </w:r>
      <w:r>
        <w:instrText xml:space="preserve"> PAGEREF _Toc67499532 \h </w:instrText>
      </w:r>
      <w:r>
        <w:fldChar w:fldCharType="separate"/>
      </w:r>
      <w:r>
        <w:t>86</w:t>
      </w:r>
      <w:r>
        <w:fldChar w:fldCharType="end"/>
      </w:r>
    </w:p>
    <w:p w14:paraId="09A3A0F6" w14:textId="704573E0" w:rsidR="00075654" w:rsidRDefault="00075654">
      <w:pPr>
        <w:pStyle w:val="TOC3"/>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Reporting clock drift between TSN and 5GS times from UPF to SMF</w:t>
      </w:r>
      <w:r>
        <w:tab/>
      </w:r>
      <w:r>
        <w:fldChar w:fldCharType="begin" w:fldLock="1"/>
      </w:r>
      <w:r>
        <w:instrText xml:space="preserve"> PAGEREF _Toc67499533 \h </w:instrText>
      </w:r>
      <w:r>
        <w:fldChar w:fldCharType="separate"/>
      </w:r>
      <w:r>
        <w:t>86</w:t>
      </w:r>
      <w:r>
        <w:fldChar w:fldCharType="end"/>
      </w:r>
    </w:p>
    <w:p w14:paraId="6562A839" w14:textId="6FD82BED" w:rsidR="00075654" w:rsidRDefault="00075654">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Inter-PLMN User Plane Security</w:t>
      </w:r>
      <w:r>
        <w:tab/>
      </w:r>
      <w:r>
        <w:fldChar w:fldCharType="begin" w:fldLock="1"/>
      </w:r>
      <w:r>
        <w:instrText xml:space="preserve"> PAGEREF _Toc67499534 \h </w:instrText>
      </w:r>
      <w:r>
        <w:fldChar w:fldCharType="separate"/>
      </w:r>
      <w:r>
        <w:t>86</w:t>
      </w:r>
      <w:r>
        <w:fldChar w:fldCharType="end"/>
      </w:r>
    </w:p>
    <w:p w14:paraId="14DC8F04" w14:textId="42A0ABBC" w:rsidR="00075654" w:rsidRDefault="00075654">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Downlink data delivery status with UPF buffering (for 5GC)</w:t>
      </w:r>
      <w:r>
        <w:tab/>
      </w:r>
      <w:r>
        <w:fldChar w:fldCharType="begin" w:fldLock="1"/>
      </w:r>
      <w:r>
        <w:instrText xml:space="preserve"> PAGEREF _Toc67499535 \h </w:instrText>
      </w:r>
      <w:r>
        <w:fldChar w:fldCharType="separate"/>
      </w:r>
      <w:r>
        <w:t>87</w:t>
      </w:r>
      <w:r>
        <w:fldChar w:fldCharType="end"/>
      </w:r>
    </w:p>
    <w:p w14:paraId="6C674D0A" w14:textId="346B17FB" w:rsidR="00075654" w:rsidRDefault="00075654">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_Toc67499536 \h </w:instrText>
      </w:r>
      <w:r>
        <w:fldChar w:fldCharType="separate"/>
      </w:r>
      <w:r>
        <w:t>87</w:t>
      </w:r>
      <w:r>
        <w:fldChar w:fldCharType="end"/>
      </w:r>
    </w:p>
    <w:p w14:paraId="52036880" w14:textId="653D7EAA" w:rsidR="00075654" w:rsidRDefault="00075654">
      <w:pPr>
        <w:pStyle w:val="TOC2"/>
        <w:rPr>
          <w:rFonts w:asciiTheme="minorHAnsi" w:eastAsiaTheme="minorEastAsia" w:hAnsiTheme="minorHAnsi" w:cstheme="minorBidi"/>
          <w:sz w:val="22"/>
          <w:szCs w:val="22"/>
          <w:lang w:eastAsia="en-GB"/>
        </w:rPr>
      </w:pPr>
      <w:r>
        <w:t>5.</w:t>
      </w:r>
      <w:r>
        <w:rPr>
          <w:lang w:eastAsia="zh-CN"/>
        </w:rPr>
        <w:t>29</w:t>
      </w:r>
      <w:r>
        <w:rPr>
          <w:rFonts w:asciiTheme="minorHAnsi" w:eastAsiaTheme="minorEastAsia" w:hAnsiTheme="minorHAnsi" w:cstheme="minorBidi"/>
          <w:sz w:val="22"/>
          <w:szCs w:val="22"/>
          <w:lang w:eastAsia="en-GB"/>
        </w:rPr>
        <w:tab/>
      </w:r>
      <w:r>
        <w:t xml:space="preserve">Support </w:t>
      </w:r>
      <w:r>
        <w:rPr>
          <w:lang w:eastAsia="zh-CN"/>
        </w:rPr>
        <w:t>Reliable Data Service</w:t>
      </w:r>
      <w:r>
        <w:tab/>
      </w:r>
      <w:r>
        <w:fldChar w:fldCharType="begin" w:fldLock="1"/>
      </w:r>
      <w:r>
        <w:instrText xml:space="preserve"> PAGEREF _Toc67499537 \h </w:instrText>
      </w:r>
      <w:r>
        <w:fldChar w:fldCharType="separate"/>
      </w:r>
      <w:r>
        <w:t>87</w:t>
      </w:r>
      <w:r>
        <w:fldChar w:fldCharType="end"/>
      </w:r>
    </w:p>
    <w:p w14:paraId="67CCD7AE" w14:textId="54AF8F5A" w:rsidR="00075654" w:rsidRDefault="00075654">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Notifying Start Pause of Charging</w:t>
      </w:r>
      <w:r>
        <w:tab/>
      </w:r>
      <w:r>
        <w:fldChar w:fldCharType="begin" w:fldLock="1"/>
      </w:r>
      <w:r>
        <w:instrText xml:space="preserve"> PAGEREF _Toc67499538 \h </w:instrText>
      </w:r>
      <w:r>
        <w:fldChar w:fldCharType="separate"/>
      </w:r>
      <w:r>
        <w:t>88</w:t>
      </w:r>
      <w:r>
        <w:fldChar w:fldCharType="end"/>
      </w:r>
    </w:p>
    <w:p w14:paraId="387B1E9B" w14:textId="2A024B89" w:rsidR="00075654" w:rsidRDefault="0007565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w:t>
      </w:r>
      <w:r>
        <w:tab/>
      </w:r>
      <w:r>
        <w:fldChar w:fldCharType="begin" w:fldLock="1"/>
      </w:r>
      <w:r>
        <w:instrText xml:space="preserve"> PAGEREF _Toc67499539 \h </w:instrText>
      </w:r>
      <w:r>
        <w:fldChar w:fldCharType="separate"/>
      </w:r>
      <w:r>
        <w:t>88</w:t>
      </w:r>
      <w:r>
        <w:fldChar w:fldCharType="end"/>
      </w:r>
    </w:p>
    <w:p w14:paraId="6651E577" w14:textId="46BF07C6" w:rsidR="00075654" w:rsidRDefault="0007565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_Toc67499540 \h </w:instrText>
      </w:r>
      <w:r>
        <w:fldChar w:fldCharType="separate"/>
      </w:r>
      <w:r>
        <w:t>88</w:t>
      </w:r>
      <w:r>
        <w:fldChar w:fldCharType="end"/>
      </w:r>
    </w:p>
    <w:p w14:paraId="6EDCF92B" w14:textId="673FA19B" w:rsidR="00075654" w:rsidRDefault="0007565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PFCP Node Related Procedures</w:t>
      </w:r>
      <w:r>
        <w:tab/>
      </w:r>
      <w:r>
        <w:fldChar w:fldCharType="begin" w:fldLock="1"/>
      </w:r>
      <w:r>
        <w:instrText xml:space="preserve"> PAGEREF _Toc67499541 \h </w:instrText>
      </w:r>
      <w:r>
        <w:fldChar w:fldCharType="separate"/>
      </w:r>
      <w:r>
        <w:t>89</w:t>
      </w:r>
      <w:r>
        <w:fldChar w:fldCharType="end"/>
      </w:r>
    </w:p>
    <w:p w14:paraId="2E4FD8E3" w14:textId="51E361FA" w:rsidR="00075654" w:rsidRDefault="0007565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_Toc67499542 \h </w:instrText>
      </w:r>
      <w:r>
        <w:fldChar w:fldCharType="separate"/>
      </w:r>
      <w:r>
        <w:t>89</w:t>
      </w:r>
      <w:r>
        <w:fldChar w:fldCharType="end"/>
      </w:r>
    </w:p>
    <w:p w14:paraId="48405674" w14:textId="498353A3" w:rsidR="00075654" w:rsidRDefault="00075654">
      <w:pPr>
        <w:pStyle w:val="TOC3"/>
        <w:rPr>
          <w:rFonts w:asciiTheme="minorHAnsi" w:eastAsiaTheme="minorEastAsia" w:hAnsiTheme="minorHAnsi" w:cstheme="minorBidi"/>
          <w:sz w:val="22"/>
          <w:szCs w:val="22"/>
          <w:lang w:eastAsia="en-GB"/>
        </w:rPr>
      </w:pPr>
      <w:r w:rsidRPr="00FF592E">
        <w:rPr>
          <w:rFonts w:eastAsia="SimSun"/>
        </w:rPr>
        <w:t>6.</w:t>
      </w:r>
      <w:r w:rsidRPr="00FF592E">
        <w:rPr>
          <w:rFonts w:eastAsia="SimSun"/>
          <w:lang w:val="en-US"/>
        </w:rPr>
        <w:t>2.</w:t>
      </w:r>
      <w:r w:rsidRPr="00FF592E">
        <w:rPr>
          <w:rFonts w:eastAsia="SimSun"/>
          <w:lang w:val="en-US" w:eastAsia="zh-CN"/>
        </w:rPr>
        <w:t>2</w:t>
      </w:r>
      <w:r>
        <w:rPr>
          <w:rFonts w:asciiTheme="minorHAnsi" w:eastAsiaTheme="minorEastAsia" w:hAnsiTheme="minorHAnsi" w:cstheme="minorBidi"/>
          <w:sz w:val="22"/>
          <w:szCs w:val="22"/>
          <w:lang w:eastAsia="en-GB"/>
        </w:rPr>
        <w:tab/>
      </w:r>
      <w:r w:rsidRPr="00FF592E">
        <w:rPr>
          <w:rFonts w:eastAsia="SimSun"/>
          <w:lang w:val="en-US" w:eastAsia="zh-CN"/>
        </w:rPr>
        <w:t>Heartbeat P</w:t>
      </w:r>
      <w:r w:rsidRPr="00FF592E">
        <w:rPr>
          <w:rFonts w:eastAsia="SimSun"/>
          <w:lang w:eastAsia="zh-CN"/>
        </w:rPr>
        <w:t>rocedure</w:t>
      </w:r>
      <w:r>
        <w:tab/>
      </w:r>
      <w:r>
        <w:fldChar w:fldCharType="begin" w:fldLock="1"/>
      </w:r>
      <w:r>
        <w:instrText xml:space="preserve"> PAGEREF _Toc67499543 \h </w:instrText>
      </w:r>
      <w:r>
        <w:fldChar w:fldCharType="separate"/>
      </w:r>
      <w:r>
        <w:t>89</w:t>
      </w:r>
      <w:r>
        <w:fldChar w:fldCharType="end"/>
      </w:r>
    </w:p>
    <w:p w14:paraId="67417FBF" w14:textId="736B535A" w:rsidR="00075654" w:rsidRDefault="00075654">
      <w:pPr>
        <w:pStyle w:val="TOC4"/>
        <w:rPr>
          <w:rFonts w:asciiTheme="minorHAnsi" w:eastAsiaTheme="minorEastAsia" w:hAnsiTheme="minorHAnsi" w:cstheme="minorBidi"/>
          <w:sz w:val="22"/>
          <w:szCs w:val="22"/>
          <w:lang w:eastAsia="en-GB"/>
        </w:rPr>
      </w:pPr>
      <w:r w:rsidRPr="00FF592E">
        <w:rPr>
          <w:rFonts w:eastAsia="SimSun"/>
          <w:lang w:eastAsia="zh-CN"/>
        </w:rPr>
        <w:t>6.</w:t>
      </w:r>
      <w:r w:rsidRPr="00FF592E">
        <w:rPr>
          <w:rFonts w:eastAsia="SimSun"/>
          <w:lang w:val="en-US" w:eastAsia="zh-CN"/>
        </w:rPr>
        <w:t>2.2</w:t>
      </w:r>
      <w:r w:rsidRPr="00FF592E">
        <w:rPr>
          <w:rFonts w:eastAsia="SimSun"/>
          <w:lang w:eastAsia="zh-CN"/>
        </w:rPr>
        <w:t>.1</w:t>
      </w:r>
      <w:r>
        <w:rPr>
          <w:rFonts w:asciiTheme="minorHAnsi" w:eastAsiaTheme="minorEastAsia" w:hAnsiTheme="minorHAnsi" w:cstheme="minorBidi"/>
          <w:sz w:val="22"/>
          <w:szCs w:val="22"/>
          <w:lang w:eastAsia="en-GB"/>
        </w:rPr>
        <w:tab/>
      </w:r>
      <w:r w:rsidRPr="00FF592E">
        <w:rPr>
          <w:rFonts w:eastAsia="SimSun"/>
          <w:lang w:eastAsia="zh-CN"/>
        </w:rPr>
        <w:t>General</w:t>
      </w:r>
      <w:r>
        <w:tab/>
      </w:r>
      <w:r>
        <w:fldChar w:fldCharType="begin" w:fldLock="1"/>
      </w:r>
      <w:r>
        <w:instrText xml:space="preserve"> PAGEREF _Toc67499544 \h </w:instrText>
      </w:r>
      <w:r>
        <w:fldChar w:fldCharType="separate"/>
      </w:r>
      <w:r>
        <w:t>89</w:t>
      </w:r>
      <w:r>
        <w:fldChar w:fldCharType="end"/>
      </w:r>
    </w:p>
    <w:p w14:paraId="56CEB9E5" w14:textId="273A07F3" w:rsidR="00075654" w:rsidRDefault="00075654">
      <w:pPr>
        <w:pStyle w:val="TOC4"/>
        <w:rPr>
          <w:rFonts w:asciiTheme="minorHAnsi" w:eastAsiaTheme="minorEastAsia" w:hAnsiTheme="minorHAnsi" w:cstheme="minorBidi"/>
          <w:sz w:val="22"/>
          <w:szCs w:val="22"/>
          <w:lang w:eastAsia="en-GB"/>
        </w:rPr>
      </w:pPr>
      <w:r w:rsidRPr="00FF592E">
        <w:rPr>
          <w:rFonts w:eastAsia="SimSun"/>
        </w:rPr>
        <w:t>6.2.</w:t>
      </w:r>
      <w:r w:rsidRPr="00FF592E">
        <w:rPr>
          <w:rFonts w:eastAsia="SimSun"/>
          <w:lang w:val="en-US"/>
        </w:rPr>
        <w:t>2</w:t>
      </w:r>
      <w:r w:rsidRPr="00FF592E">
        <w:rPr>
          <w:rFonts w:eastAsia="SimSun"/>
        </w:rPr>
        <w:t>.2</w:t>
      </w:r>
      <w:r>
        <w:rPr>
          <w:rFonts w:asciiTheme="minorHAnsi" w:eastAsiaTheme="minorEastAsia" w:hAnsiTheme="minorHAnsi" w:cstheme="minorBidi"/>
          <w:sz w:val="22"/>
          <w:szCs w:val="22"/>
          <w:lang w:eastAsia="en-GB"/>
        </w:rPr>
        <w:tab/>
      </w:r>
      <w:r w:rsidRPr="00FF592E">
        <w:rPr>
          <w:rFonts w:eastAsia="SimSun"/>
          <w:lang w:val="en-US" w:eastAsia="zh-CN"/>
        </w:rPr>
        <w:t>Heartbeat</w:t>
      </w:r>
      <w:r w:rsidRPr="00FF592E">
        <w:rPr>
          <w:rFonts w:eastAsia="SimSun"/>
        </w:rPr>
        <w:t xml:space="preserve"> Request</w:t>
      </w:r>
      <w:r>
        <w:tab/>
      </w:r>
      <w:r>
        <w:fldChar w:fldCharType="begin" w:fldLock="1"/>
      </w:r>
      <w:r>
        <w:instrText xml:space="preserve"> PAGEREF _Toc67499545 \h </w:instrText>
      </w:r>
      <w:r>
        <w:fldChar w:fldCharType="separate"/>
      </w:r>
      <w:r>
        <w:t>89</w:t>
      </w:r>
      <w:r>
        <w:fldChar w:fldCharType="end"/>
      </w:r>
    </w:p>
    <w:p w14:paraId="53BE7B87" w14:textId="349A60AC" w:rsidR="00075654" w:rsidRDefault="00075654">
      <w:pPr>
        <w:pStyle w:val="TOC4"/>
        <w:rPr>
          <w:rFonts w:asciiTheme="minorHAnsi" w:eastAsiaTheme="minorEastAsia" w:hAnsiTheme="minorHAnsi" w:cstheme="minorBidi"/>
          <w:sz w:val="22"/>
          <w:szCs w:val="22"/>
          <w:lang w:eastAsia="en-GB"/>
        </w:rPr>
      </w:pPr>
      <w:r w:rsidRPr="00FF592E">
        <w:rPr>
          <w:rFonts w:eastAsia="SimSun"/>
        </w:rPr>
        <w:t>6.2.</w:t>
      </w:r>
      <w:r w:rsidRPr="00FF592E">
        <w:rPr>
          <w:rFonts w:eastAsia="SimSun"/>
          <w:lang w:val="en-US"/>
        </w:rPr>
        <w:t>2</w:t>
      </w:r>
      <w:r w:rsidRPr="00FF592E">
        <w:rPr>
          <w:rFonts w:eastAsia="SimSun"/>
        </w:rPr>
        <w:t>.3</w:t>
      </w:r>
      <w:r>
        <w:rPr>
          <w:rFonts w:asciiTheme="minorHAnsi" w:eastAsiaTheme="minorEastAsia" w:hAnsiTheme="minorHAnsi" w:cstheme="minorBidi"/>
          <w:sz w:val="22"/>
          <w:szCs w:val="22"/>
          <w:lang w:eastAsia="en-GB"/>
        </w:rPr>
        <w:tab/>
      </w:r>
      <w:r w:rsidRPr="00FF592E">
        <w:rPr>
          <w:rFonts w:eastAsia="SimSun"/>
          <w:lang w:val="en-US" w:eastAsia="zh-CN"/>
        </w:rPr>
        <w:t>Heartbeat</w:t>
      </w:r>
      <w:r w:rsidRPr="00FF592E">
        <w:rPr>
          <w:rFonts w:eastAsia="SimSun"/>
        </w:rPr>
        <w:t xml:space="preserve"> Response</w:t>
      </w:r>
      <w:r>
        <w:tab/>
      </w:r>
      <w:r>
        <w:fldChar w:fldCharType="begin" w:fldLock="1"/>
      </w:r>
      <w:r>
        <w:instrText xml:space="preserve"> PAGEREF _Toc67499546 \h </w:instrText>
      </w:r>
      <w:r>
        <w:fldChar w:fldCharType="separate"/>
      </w:r>
      <w:r>
        <w:t>89</w:t>
      </w:r>
      <w:r>
        <w:fldChar w:fldCharType="end"/>
      </w:r>
    </w:p>
    <w:p w14:paraId="4D95D51D" w14:textId="5C5203AB" w:rsidR="00075654" w:rsidRDefault="00075654">
      <w:pPr>
        <w:pStyle w:val="TOC3"/>
        <w:rPr>
          <w:rFonts w:asciiTheme="minorHAnsi" w:eastAsiaTheme="minorEastAsia" w:hAnsiTheme="minorHAnsi" w:cstheme="minorBidi"/>
          <w:sz w:val="22"/>
          <w:szCs w:val="22"/>
          <w:lang w:eastAsia="en-GB"/>
        </w:rPr>
      </w:pPr>
      <w:r w:rsidRPr="00FF592E">
        <w:rPr>
          <w:rFonts w:eastAsia="SimSun"/>
        </w:rPr>
        <w:t>6.</w:t>
      </w:r>
      <w:r w:rsidRPr="00FF592E">
        <w:rPr>
          <w:rFonts w:eastAsia="SimSun"/>
          <w:lang w:val="en-US"/>
        </w:rPr>
        <w:t>2.</w:t>
      </w:r>
      <w:r w:rsidRPr="00FF592E">
        <w:rPr>
          <w:rFonts w:eastAsia="SimSun"/>
          <w:lang w:val="en-US" w:eastAsia="zh-CN"/>
        </w:rPr>
        <w:t>3</w:t>
      </w:r>
      <w:r>
        <w:rPr>
          <w:rFonts w:asciiTheme="minorHAnsi" w:eastAsiaTheme="minorEastAsia" w:hAnsiTheme="minorHAnsi" w:cstheme="minorBidi"/>
          <w:sz w:val="22"/>
          <w:szCs w:val="22"/>
          <w:lang w:eastAsia="en-GB"/>
        </w:rPr>
        <w:tab/>
      </w:r>
      <w:r w:rsidRPr="00FF592E">
        <w:rPr>
          <w:rFonts w:eastAsia="SimSun"/>
          <w:lang w:val="en-US" w:eastAsia="zh-CN"/>
        </w:rPr>
        <w:t>Load Control Procedure</w:t>
      </w:r>
      <w:r>
        <w:tab/>
      </w:r>
      <w:r>
        <w:fldChar w:fldCharType="begin" w:fldLock="1"/>
      </w:r>
      <w:r>
        <w:instrText xml:space="preserve"> PAGEREF _Toc67499547 \h </w:instrText>
      </w:r>
      <w:r>
        <w:fldChar w:fldCharType="separate"/>
      </w:r>
      <w:r>
        <w:t>89</w:t>
      </w:r>
      <w:r>
        <w:fldChar w:fldCharType="end"/>
      </w:r>
    </w:p>
    <w:p w14:paraId="081DA908" w14:textId="1C872830" w:rsidR="00075654" w:rsidRDefault="00075654">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_Toc67499548 \h </w:instrText>
      </w:r>
      <w:r>
        <w:fldChar w:fldCharType="separate"/>
      </w:r>
      <w:r>
        <w:t>89</w:t>
      </w:r>
      <w:r>
        <w:fldChar w:fldCharType="end"/>
      </w:r>
    </w:p>
    <w:p w14:paraId="74EA562B" w14:textId="678D343D" w:rsidR="00075654" w:rsidRDefault="00075654">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_Toc67499549 \h </w:instrText>
      </w:r>
      <w:r>
        <w:fldChar w:fldCharType="separate"/>
      </w:r>
      <w:r>
        <w:t>90</w:t>
      </w:r>
      <w:r>
        <w:fldChar w:fldCharType="end"/>
      </w:r>
    </w:p>
    <w:p w14:paraId="5CF8ADA6" w14:textId="4546DBDC" w:rsidR="00075654" w:rsidRDefault="00075654">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Load Control Information</w:t>
      </w:r>
      <w:r>
        <w:tab/>
      </w:r>
      <w:r>
        <w:fldChar w:fldCharType="begin" w:fldLock="1"/>
      </w:r>
      <w:r>
        <w:instrText xml:space="preserve"> PAGEREF _Toc67499550 \h </w:instrText>
      </w:r>
      <w:r>
        <w:fldChar w:fldCharType="separate"/>
      </w:r>
      <w:r>
        <w:t>90</w:t>
      </w:r>
      <w:r>
        <w:fldChar w:fldCharType="end"/>
      </w:r>
    </w:p>
    <w:p w14:paraId="4B2AA739" w14:textId="320E90C6" w:rsidR="00075654" w:rsidRDefault="00075654">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_Toc67499551 \h </w:instrText>
      </w:r>
      <w:r>
        <w:fldChar w:fldCharType="separate"/>
      </w:r>
      <w:r>
        <w:t>90</w:t>
      </w:r>
      <w:r>
        <w:fldChar w:fldCharType="end"/>
      </w:r>
    </w:p>
    <w:p w14:paraId="3E5E2174" w14:textId="620BE3A4" w:rsidR="00075654" w:rsidRDefault="00075654">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Parameters</w:t>
      </w:r>
      <w:r>
        <w:tab/>
      </w:r>
      <w:r>
        <w:fldChar w:fldCharType="begin" w:fldLock="1"/>
      </w:r>
      <w:r>
        <w:instrText xml:space="preserve"> PAGEREF _Toc67499552 \h </w:instrText>
      </w:r>
      <w:r>
        <w:fldChar w:fldCharType="separate"/>
      </w:r>
      <w:r>
        <w:t>90</w:t>
      </w:r>
      <w:r>
        <w:fldChar w:fldCharType="end"/>
      </w:r>
    </w:p>
    <w:p w14:paraId="3C36409F" w14:textId="42A13442" w:rsidR="00075654" w:rsidRDefault="00075654">
      <w:pPr>
        <w:pStyle w:val="TOC6"/>
        <w:rPr>
          <w:rFonts w:asciiTheme="minorHAnsi" w:eastAsiaTheme="minorEastAsia" w:hAnsiTheme="minorHAnsi" w:cstheme="minorBidi"/>
          <w:sz w:val="22"/>
          <w:szCs w:val="22"/>
          <w:lang w:eastAsia="en-GB"/>
        </w:rPr>
      </w:pPr>
      <w:r>
        <w:t>6.2.3.3.2.1</w:t>
      </w:r>
      <w:r>
        <w:rPr>
          <w:rFonts w:asciiTheme="minorHAnsi" w:eastAsiaTheme="minorEastAsia" w:hAnsiTheme="minorHAnsi" w:cstheme="minorBidi"/>
          <w:sz w:val="22"/>
          <w:szCs w:val="22"/>
          <w:lang w:eastAsia="en-GB"/>
        </w:rPr>
        <w:tab/>
      </w:r>
      <w:r>
        <w:t>Load Control Sequence Number</w:t>
      </w:r>
      <w:r>
        <w:tab/>
      </w:r>
      <w:r>
        <w:fldChar w:fldCharType="begin" w:fldLock="1"/>
      </w:r>
      <w:r>
        <w:instrText xml:space="preserve"> PAGEREF _Toc67499553 \h </w:instrText>
      </w:r>
      <w:r>
        <w:fldChar w:fldCharType="separate"/>
      </w:r>
      <w:r>
        <w:t>90</w:t>
      </w:r>
      <w:r>
        <w:fldChar w:fldCharType="end"/>
      </w:r>
    </w:p>
    <w:p w14:paraId="0859F9AB" w14:textId="4298D33B" w:rsidR="00075654" w:rsidRDefault="00075654">
      <w:pPr>
        <w:pStyle w:val="TOC6"/>
        <w:rPr>
          <w:rFonts w:asciiTheme="minorHAnsi" w:eastAsiaTheme="minorEastAsia" w:hAnsiTheme="minorHAnsi" w:cstheme="minorBidi"/>
          <w:sz w:val="22"/>
          <w:szCs w:val="22"/>
          <w:lang w:eastAsia="en-GB"/>
        </w:rPr>
      </w:pPr>
      <w:r>
        <w:t>6.2.3.3.2.2</w:t>
      </w:r>
      <w:r>
        <w:rPr>
          <w:rFonts w:asciiTheme="minorHAnsi" w:eastAsiaTheme="minorEastAsia" w:hAnsiTheme="minorHAnsi" w:cstheme="minorBidi"/>
          <w:sz w:val="22"/>
          <w:szCs w:val="22"/>
          <w:lang w:eastAsia="en-GB"/>
        </w:rPr>
        <w:tab/>
      </w:r>
      <w:r>
        <w:t>Load Metric</w:t>
      </w:r>
      <w:r>
        <w:tab/>
      </w:r>
      <w:r>
        <w:fldChar w:fldCharType="begin" w:fldLock="1"/>
      </w:r>
      <w:r>
        <w:instrText xml:space="preserve"> PAGEREF _Toc67499554 \h </w:instrText>
      </w:r>
      <w:r>
        <w:fldChar w:fldCharType="separate"/>
      </w:r>
      <w:r>
        <w:t>91</w:t>
      </w:r>
      <w:r>
        <w:fldChar w:fldCharType="end"/>
      </w:r>
    </w:p>
    <w:p w14:paraId="7ECBC9CB" w14:textId="5BB26E0C" w:rsidR="00075654" w:rsidRDefault="00075654">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Frequency of Inclusion</w:t>
      </w:r>
      <w:r>
        <w:tab/>
      </w:r>
      <w:r>
        <w:fldChar w:fldCharType="begin" w:fldLock="1"/>
      </w:r>
      <w:r>
        <w:instrText xml:space="preserve"> PAGEREF _Toc67499555 \h </w:instrText>
      </w:r>
      <w:r>
        <w:fldChar w:fldCharType="separate"/>
      </w:r>
      <w:r>
        <w:t>91</w:t>
      </w:r>
      <w:r>
        <w:fldChar w:fldCharType="end"/>
      </w:r>
    </w:p>
    <w:p w14:paraId="6B09652F" w14:textId="228B1ED9" w:rsidR="00075654" w:rsidRDefault="00075654">
      <w:pPr>
        <w:pStyle w:val="TOC3"/>
        <w:rPr>
          <w:rFonts w:asciiTheme="minorHAnsi" w:eastAsiaTheme="minorEastAsia" w:hAnsiTheme="minorHAnsi" w:cstheme="minorBidi"/>
          <w:sz w:val="22"/>
          <w:szCs w:val="22"/>
          <w:lang w:eastAsia="en-GB"/>
        </w:rPr>
      </w:pPr>
      <w:r w:rsidRPr="00FF592E">
        <w:rPr>
          <w:rFonts w:eastAsia="SimSun"/>
        </w:rPr>
        <w:t>6.</w:t>
      </w:r>
      <w:r w:rsidRPr="00FF592E">
        <w:rPr>
          <w:rFonts w:eastAsia="SimSun"/>
          <w:lang w:val="en-US"/>
        </w:rPr>
        <w:t>2.</w:t>
      </w:r>
      <w:r w:rsidRPr="00FF592E">
        <w:rPr>
          <w:rFonts w:eastAsia="SimSun"/>
          <w:lang w:val="en-US" w:eastAsia="zh-CN"/>
        </w:rPr>
        <w:t>4</w:t>
      </w:r>
      <w:r>
        <w:rPr>
          <w:rFonts w:asciiTheme="minorHAnsi" w:eastAsiaTheme="minorEastAsia" w:hAnsiTheme="minorHAnsi" w:cstheme="minorBidi"/>
          <w:sz w:val="22"/>
          <w:szCs w:val="22"/>
          <w:lang w:eastAsia="en-GB"/>
        </w:rPr>
        <w:tab/>
      </w:r>
      <w:r w:rsidRPr="00FF592E">
        <w:rPr>
          <w:rFonts w:eastAsia="SimSun"/>
        </w:rPr>
        <w:t>Overl</w:t>
      </w:r>
      <w:r w:rsidRPr="00FF592E">
        <w:rPr>
          <w:rFonts w:eastAsia="SimSun"/>
          <w:lang w:val="en-US" w:eastAsia="zh-CN"/>
        </w:rPr>
        <w:t>oad Control Procedure</w:t>
      </w:r>
      <w:r>
        <w:tab/>
      </w:r>
      <w:r>
        <w:fldChar w:fldCharType="begin" w:fldLock="1"/>
      </w:r>
      <w:r>
        <w:instrText xml:space="preserve"> PAGEREF _Toc67499556 \h </w:instrText>
      </w:r>
      <w:r>
        <w:fldChar w:fldCharType="separate"/>
      </w:r>
      <w:r>
        <w:t>92</w:t>
      </w:r>
      <w:r>
        <w:fldChar w:fldCharType="end"/>
      </w:r>
    </w:p>
    <w:p w14:paraId="627BA067" w14:textId="55B9297A" w:rsidR="00075654" w:rsidRDefault="00075654">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_Toc67499557 \h </w:instrText>
      </w:r>
      <w:r>
        <w:fldChar w:fldCharType="separate"/>
      </w:r>
      <w:r>
        <w:t>92</w:t>
      </w:r>
      <w:r>
        <w:fldChar w:fldCharType="end"/>
      </w:r>
    </w:p>
    <w:p w14:paraId="3BC571A6" w14:textId="377ED9BB" w:rsidR="00075654" w:rsidRDefault="00075654">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_Toc67499558 \h </w:instrText>
      </w:r>
      <w:r>
        <w:fldChar w:fldCharType="separate"/>
      </w:r>
      <w:r>
        <w:t>92</w:t>
      </w:r>
      <w:r>
        <w:fldChar w:fldCharType="end"/>
      </w:r>
    </w:p>
    <w:p w14:paraId="20A5CC2B" w14:textId="48650892" w:rsidR="00075654" w:rsidRDefault="00075654">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Overload Control Information</w:t>
      </w:r>
      <w:r>
        <w:tab/>
      </w:r>
      <w:r>
        <w:fldChar w:fldCharType="begin" w:fldLock="1"/>
      </w:r>
      <w:r>
        <w:instrText xml:space="preserve"> PAGEREF _Toc67499559 \h </w:instrText>
      </w:r>
      <w:r>
        <w:fldChar w:fldCharType="separate"/>
      </w:r>
      <w:r>
        <w:t>92</w:t>
      </w:r>
      <w:r>
        <w:fldChar w:fldCharType="end"/>
      </w:r>
    </w:p>
    <w:p w14:paraId="13963F74" w14:textId="322C46AB" w:rsidR="00075654" w:rsidRDefault="00075654">
      <w:pPr>
        <w:pStyle w:val="TOC5"/>
        <w:rPr>
          <w:rFonts w:asciiTheme="minorHAnsi" w:eastAsiaTheme="minorEastAsia" w:hAnsiTheme="minorHAnsi" w:cstheme="minorBidi"/>
          <w:sz w:val="22"/>
          <w:szCs w:val="22"/>
          <w:lang w:eastAsia="en-GB"/>
        </w:rPr>
      </w:pPr>
      <w:r>
        <w:t>6.2.4.3.1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_Toc67499560 \h </w:instrText>
      </w:r>
      <w:r>
        <w:fldChar w:fldCharType="separate"/>
      </w:r>
      <w:r>
        <w:t>92</w:t>
      </w:r>
      <w:r>
        <w:fldChar w:fldCharType="end"/>
      </w:r>
    </w:p>
    <w:p w14:paraId="060CF09A" w14:textId="03F04099" w:rsidR="00075654" w:rsidRDefault="00075654">
      <w:pPr>
        <w:pStyle w:val="TOC5"/>
        <w:rPr>
          <w:rFonts w:asciiTheme="minorHAnsi" w:eastAsiaTheme="minorEastAsia" w:hAnsiTheme="minorHAnsi" w:cstheme="minorBidi"/>
          <w:sz w:val="22"/>
          <w:szCs w:val="22"/>
          <w:lang w:eastAsia="en-GB"/>
        </w:rPr>
      </w:pPr>
      <w:r>
        <w:t>6.2.4.3.2</w:t>
      </w:r>
      <w:r>
        <w:rPr>
          <w:rFonts w:asciiTheme="minorHAnsi" w:eastAsiaTheme="minorEastAsia" w:hAnsiTheme="minorHAnsi" w:cstheme="minorBidi"/>
          <w:sz w:val="22"/>
          <w:szCs w:val="22"/>
          <w:lang w:eastAsia="en-GB"/>
        </w:rPr>
        <w:tab/>
      </w:r>
      <w:r>
        <w:t>Parameters</w:t>
      </w:r>
      <w:r>
        <w:tab/>
      </w:r>
      <w:r>
        <w:fldChar w:fldCharType="begin" w:fldLock="1"/>
      </w:r>
      <w:r>
        <w:instrText xml:space="preserve"> PAGEREF _Toc67499561 \h </w:instrText>
      </w:r>
      <w:r>
        <w:fldChar w:fldCharType="separate"/>
      </w:r>
      <w:r>
        <w:t>93</w:t>
      </w:r>
      <w:r>
        <w:fldChar w:fldCharType="end"/>
      </w:r>
    </w:p>
    <w:p w14:paraId="397704E9" w14:textId="16FE6747" w:rsidR="00075654" w:rsidRDefault="00075654">
      <w:pPr>
        <w:pStyle w:val="TOC6"/>
        <w:rPr>
          <w:rFonts w:asciiTheme="minorHAnsi" w:eastAsiaTheme="minorEastAsia" w:hAnsiTheme="minorHAnsi" w:cstheme="minorBidi"/>
          <w:sz w:val="22"/>
          <w:szCs w:val="22"/>
          <w:lang w:eastAsia="en-GB"/>
        </w:rPr>
      </w:pPr>
      <w:r>
        <w:t>6.2.4.3.2.1</w:t>
      </w:r>
      <w:r>
        <w:rPr>
          <w:rFonts w:asciiTheme="minorHAnsi" w:eastAsiaTheme="minorEastAsia" w:hAnsiTheme="minorHAnsi" w:cstheme="minorBidi"/>
          <w:sz w:val="22"/>
          <w:szCs w:val="22"/>
          <w:lang w:eastAsia="en-GB"/>
        </w:rPr>
        <w:tab/>
      </w:r>
      <w:r>
        <w:t>Overload Control Sequence Number</w:t>
      </w:r>
      <w:r>
        <w:tab/>
      </w:r>
      <w:r>
        <w:fldChar w:fldCharType="begin" w:fldLock="1"/>
      </w:r>
      <w:r>
        <w:instrText xml:space="preserve"> PAGEREF _Toc67499562 \h </w:instrText>
      </w:r>
      <w:r>
        <w:fldChar w:fldCharType="separate"/>
      </w:r>
      <w:r>
        <w:t>93</w:t>
      </w:r>
      <w:r>
        <w:fldChar w:fldCharType="end"/>
      </w:r>
    </w:p>
    <w:p w14:paraId="260424A1" w14:textId="69F77806" w:rsidR="00075654" w:rsidRDefault="00075654">
      <w:pPr>
        <w:pStyle w:val="TOC6"/>
        <w:rPr>
          <w:rFonts w:asciiTheme="minorHAnsi" w:eastAsiaTheme="minorEastAsia" w:hAnsiTheme="minorHAnsi" w:cstheme="minorBidi"/>
          <w:sz w:val="22"/>
          <w:szCs w:val="22"/>
          <w:lang w:eastAsia="en-GB"/>
        </w:rPr>
      </w:pPr>
      <w:r>
        <w:t>6.2.4.3.2.2</w:t>
      </w:r>
      <w:r>
        <w:rPr>
          <w:rFonts w:asciiTheme="minorHAnsi" w:eastAsiaTheme="minorEastAsia" w:hAnsiTheme="minorHAnsi" w:cstheme="minorBidi"/>
          <w:sz w:val="22"/>
          <w:szCs w:val="22"/>
          <w:lang w:eastAsia="en-GB"/>
        </w:rPr>
        <w:tab/>
      </w:r>
      <w:r>
        <w:t>Period of Validity</w:t>
      </w:r>
      <w:r>
        <w:tab/>
      </w:r>
      <w:r>
        <w:fldChar w:fldCharType="begin" w:fldLock="1"/>
      </w:r>
      <w:r>
        <w:instrText xml:space="preserve"> PAGEREF _Toc67499563 \h </w:instrText>
      </w:r>
      <w:r>
        <w:fldChar w:fldCharType="separate"/>
      </w:r>
      <w:r>
        <w:t>94</w:t>
      </w:r>
      <w:r>
        <w:fldChar w:fldCharType="end"/>
      </w:r>
    </w:p>
    <w:p w14:paraId="07FE00FE" w14:textId="308EAE9E" w:rsidR="00075654" w:rsidRDefault="00075654">
      <w:pPr>
        <w:pStyle w:val="TOC6"/>
        <w:rPr>
          <w:rFonts w:asciiTheme="minorHAnsi" w:eastAsiaTheme="minorEastAsia" w:hAnsiTheme="minorHAnsi" w:cstheme="minorBidi"/>
          <w:sz w:val="22"/>
          <w:szCs w:val="22"/>
          <w:lang w:eastAsia="en-GB"/>
        </w:rPr>
      </w:pPr>
      <w:r>
        <w:t>6.2.4.3.2.3</w:t>
      </w:r>
      <w:r>
        <w:rPr>
          <w:rFonts w:asciiTheme="minorHAnsi" w:eastAsiaTheme="minorEastAsia" w:hAnsiTheme="minorHAnsi" w:cstheme="minorBidi"/>
          <w:sz w:val="22"/>
          <w:szCs w:val="22"/>
          <w:lang w:eastAsia="en-GB"/>
        </w:rPr>
        <w:tab/>
      </w:r>
      <w:r>
        <w:t>Overload Reduction Metric</w:t>
      </w:r>
      <w:r>
        <w:tab/>
      </w:r>
      <w:r>
        <w:fldChar w:fldCharType="begin" w:fldLock="1"/>
      </w:r>
      <w:r>
        <w:instrText xml:space="preserve"> PAGEREF _Toc67499564 \h </w:instrText>
      </w:r>
      <w:r>
        <w:fldChar w:fldCharType="separate"/>
      </w:r>
      <w:r>
        <w:t>94</w:t>
      </w:r>
      <w:r>
        <w:fldChar w:fldCharType="end"/>
      </w:r>
    </w:p>
    <w:p w14:paraId="3678D535" w14:textId="7615CDD9" w:rsidR="00075654" w:rsidRDefault="00075654">
      <w:pPr>
        <w:pStyle w:val="TOC5"/>
        <w:rPr>
          <w:rFonts w:asciiTheme="minorHAnsi" w:eastAsiaTheme="minorEastAsia" w:hAnsiTheme="minorHAnsi" w:cstheme="minorBidi"/>
          <w:sz w:val="22"/>
          <w:szCs w:val="22"/>
          <w:lang w:eastAsia="en-GB"/>
        </w:rPr>
      </w:pPr>
      <w:r>
        <w:t>6.2.4.3.3</w:t>
      </w:r>
      <w:r>
        <w:rPr>
          <w:rFonts w:asciiTheme="minorHAnsi" w:eastAsiaTheme="minorEastAsia" w:hAnsiTheme="minorHAnsi" w:cstheme="minorBidi"/>
          <w:sz w:val="22"/>
          <w:szCs w:val="22"/>
          <w:lang w:eastAsia="en-GB"/>
        </w:rPr>
        <w:tab/>
      </w:r>
      <w:r>
        <w:t>Frequency of Inclusion</w:t>
      </w:r>
      <w:r>
        <w:tab/>
      </w:r>
      <w:r>
        <w:fldChar w:fldCharType="begin" w:fldLock="1"/>
      </w:r>
      <w:r>
        <w:instrText xml:space="preserve"> PAGEREF _Toc67499565 \h </w:instrText>
      </w:r>
      <w:r>
        <w:fldChar w:fldCharType="separate"/>
      </w:r>
      <w:r>
        <w:t>95</w:t>
      </w:r>
      <w:r>
        <w:fldChar w:fldCharType="end"/>
      </w:r>
    </w:p>
    <w:p w14:paraId="5498304A" w14:textId="09EF2FFC" w:rsidR="00075654" w:rsidRDefault="00075654">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Message Throttling</w:t>
      </w:r>
      <w:r>
        <w:tab/>
      </w:r>
      <w:r>
        <w:fldChar w:fldCharType="begin" w:fldLock="1"/>
      </w:r>
      <w:r>
        <w:instrText xml:space="preserve"> PAGEREF _Toc67499566 \h </w:instrText>
      </w:r>
      <w:r>
        <w:fldChar w:fldCharType="separate"/>
      </w:r>
      <w:r>
        <w:t>95</w:t>
      </w:r>
      <w:r>
        <w:fldChar w:fldCharType="end"/>
      </w:r>
    </w:p>
    <w:p w14:paraId="6D815F25" w14:textId="7BFD7ED4" w:rsidR="00075654" w:rsidRDefault="00075654">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_Toc67499567 \h </w:instrText>
      </w:r>
      <w:r>
        <w:fldChar w:fldCharType="separate"/>
      </w:r>
      <w:r>
        <w:t>95</w:t>
      </w:r>
      <w:r>
        <w:fldChar w:fldCharType="end"/>
      </w:r>
    </w:p>
    <w:p w14:paraId="172C0D99" w14:textId="1B38E2D0" w:rsidR="00075654" w:rsidRDefault="00075654">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Throttling algorithm – "Loss"</w:t>
      </w:r>
      <w:r>
        <w:tab/>
      </w:r>
      <w:r>
        <w:fldChar w:fldCharType="begin" w:fldLock="1"/>
      </w:r>
      <w:r>
        <w:instrText xml:space="preserve"> PAGEREF _Toc67499568 \h </w:instrText>
      </w:r>
      <w:r>
        <w:fldChar w:fldCharType="separate"/>
      </w:r>
      <w:r>
        <w:t>95</w:t>
      </w:r>
      <w:r>
        <w:fldChar w:fldCharType="end"/>
      </w:r>
    </w:p>
    <w:p w14:paraId="10126381" w14:textId="1898A654" w:rsidR="00075654" w:rsidRDefault="00075654">
      <w:pPr>
        <w:pStyle w:val="TOC6"/>
        <w:rPr>
          <w:rFonts w:asciiTheme="minorHAnsi" w:eastAsiaTheme="minorEastAsia" w:hAnsiTheme="minorHAnsi" w:cstheme="minorBidi"/>
          <w:sz w:val="22"/>
          <w:szCs w:val="22"/>
          <w:lang w:eastAsia="en-GB"/>
        </w:rPr>
      </w:pPr>
      <w:r>
        <w:t>6.2.4.4.2.1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_Toc67499569 \h </w:instrText>
      </w:r>
      <w:r>
        <w:fldChar w:fldCharType="separate"/>
      </w:r>
      <w:r>
        <w:t>95</w:t>
      </w:r>
      <w:r>
        <w:fldChar w:fldCharType="end"/>
      </w:r>
    </w:p>
    <w:p w14:paraId="2C7FF2D4" w14:textId="16693602" w:rsidR="00075654" w:rsidRDefault="00075654">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Message Prioritization</w:t>
      </w:r>
      <w:r>
        <w:tab/>
      </w:r>
      <w:r>
        <w:fldChar w:fldCharType="begin" w:fldLock="1"/>
      </w:r>
      <w:r>
        <w:instrText xml:space="preserve"> PAGEREF _Toc67499570 \h </w:instrText>
      </w:r>
      <w:r>
        <w:fldChar w:fldCharType="separate"/>
      </w:r>
      <w:r>
        <w:t>96</w:t>
      </w:r>
      <w:r>
        <w:fldChar w:fldCharType="end"/>
      </w:r>
    </w:p>
    <w:p w14:paraId="439373E0" w14:textId="78B7B21A" w:rsidR="00075654" w:rsidRDefault="00075654">
      <w:pPr>
        <w:pStyle w:val="TOC5"/>
        <w:rPr>
          <w:rFonts w:asciiTheme="minorHAnsi" w:eastAsiaTheme="minorEastAsia" w:hAnsiTheme="minorHAnsi" w:cstheme="minorBidi"/>
          <w:sz w:val="22"/>
          <w:szCs w:val="22"/>
          <w:lang w:eastAsia="en-GB"/>
        </w:rPr>
      </w:pPr>
      <w:r>
        <w:t>6.2.4.5.1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_Toc67499571 \h </w:instrText>
      </w:r>
      <w:r>
        <w:fldChar w:fldCharType="separate"/>
      </w:r>
      <w:r>
        <w:t>96</w:t>
      </w:r>
      <w:r>
        <w:fldChar w:fldCharType="end"/>
      </w:r>
    </w:p>
    <w:p w14:paraId="0AD12F72" w14:textId="1E0AD6C3" w:rsidR="00075654" w:rsidRDefault="00075654">
      <w:pPr>
        <w:pStyle w:val="TOC5"/>
        <w:rPr>
          <w:rFonts w:asciiTheme="minorHAnsi" w:eastAsiaTheme="minorEastAsia" w:hAnsiTheme="minorHAnsi" w:cstheme="minorBidi"/>
          <w:sz w:val="22"/>
          <w:szCs w:val="22"/>
          <w:lang w:eastAsia="en-GB"/>
        </w:rPr>
      </w:pPr>
      <w:r>
        <w:t>6.2.4.5.2</w:t>
      </w:r>
      <w:r>
        <w:rPr>
          <w:rFonts w:asciiTheme="minorHAnsi" w:eastAsiaTheme="minorEastAsia" w:hAnsiTheme="minorHAnsi" w:cstheme="minorBidi"/>
          <w:sz w:val="22"/>
          <w:szCs w:val="22"/>
          <w:lang w:eastAsia="en-GB"/>
        </w:rPr>
        <w:tab/>
      </w:r>
      <w:r>
        <w:t>Based on the Message Priority Signalled in the PFCP Message</w:t>
      </w:r>
      <w:r>
        <w:tab/>
      </w:r>
      <w:r>
        <w:fldChar w:fldCharType="begin" w:fldLock="1"/>
      </w:r>
      <w:r>
        <w:instrText xml:space="preserve"> PAGEREF _Toc67499572 \h </w:instrText>
      </w:r>
      <w:r>
        <w:fldChar w:fldCharType="separate"/>
      </w:r>
      <w:r>
        <w:t>96</w:t>
      </w:r>
      <w:r>
        <w:fldChar w:fldCharType="end"/>
      </w:r>
    </w:p>
    <w:p w14:paraId="1615DE71" w14:textId="1B33EBE2" w:rsidR="00075654" w:rsidRDefault="00075654">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PFCP PFD Management Procedure</w:t>
      </w:r>
      <w:r>
        <w:tab/>
      </w:r>
      <w:r>
        <w:fldChar w:fldCharType="begin" w:fldLock="1"/>
      </w:r>
      <w:r>
        <w:instrText xml:space="preserve"> PAGEREF _Toc67499573 \h </w:instrText>
      </w:r>
      <w:r>
        <w:fldChar w:fldCharType="separate"/>
      </w:r>
      <w:r>
        <w:t>97</w:t>
      </w:r>
      <w:r>
        <w:fldChar w:fldCharType="end"/>
      </w:r>
    </w:p>
    <w:p w14:paraId="6003471A" w14:textId="50523BF7" w:rsidR="00075654" w:rsidRDefault="00075654">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_Toc67499574 \h </w:instrText>
      </w:r>
      <w:r>
        <w:fldChar w:fldCharType="separate"/>
      </w:r>
      <w:r>
        <w:t>97</w:t>
      </w:r>
      <w:r>
        <w:fldChar w:fldCharType="end"/>
      </w:r>
    </w:p>
    <w:p w14:paraId="78CB972B" w14:textId="73740CBB" w:rsidR="00075654" w:rsidRDefault="00075654">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 xml:space="preserve">CP </w:t>
      </w:r>
      <w:r w:rsidRPr="00FF592E">
        <w:rPr>
          <w:lang w:val="en-US"/>
        </w:rPr>
        <w:t>F</w:t>
      </w:r>
      <w:r>
        <w:t>unction Behaviour</w:t>
      </w:r>
      <w:r>
        <w:tab/>
      </w:r>
      <w:r>
        <w:fldChar w:fldCharType="begin" w:fldLock="1"/>
      </w:r>
      <w:r>
        <w:instrText xml:space="preserve"> PAGEREF _Toc67499575 \h </w:instrText>
      </w:r>
      <w:r>
        <w:fldChar w:fldCharType="separate"/>
      </w:r>
      <w:r>
        <w:t>97</w:t>
      </w:r>
      <w:r>
        <w:fldChar w:fldCharType="end"/>
      </w:r>
    </w:p>
    <w:p w14:paraId="35734DF3" w14:textId="5F5C7822" w:rsidR="00075654" w:rsidRDefault="00075654">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 xml:space="preserve">UP </w:t>
      </w:r>
      <w:r w:rsidRPr="00FF592E">
        <w:rPr>
          <w:lang w:val="en-US"/>
        </w:rPr>
        <w:t>F</w:t>
      </w:r>
      <w:r>
        <w:t>unction Behaviour</w:t>
      </w:r>
      <w:r>
        <w:tab/>
      </w:r>
      <w:r>
        <w:fldChar w:fldCharType="begin" w:fldLock="1"/>
      </w:r>
      <w:r>
        <w:instrText xml:space="preserve"> PAGEREF _Toc67499576 \h </w:instrText>
      </w:r>
      <w:r>
        <w:fldChar w:fldCharType="separate"/>
      </w:r>
      <w:r>
        <w:t>97</w:t>
      </w:r>
      <w:r>
        <w:fldChar w:fldCharType="end"/>
      </w:r>
    </w:p>
    <w:p w14:paraId="23822A89" w14:textId="477F5892" w:rsidR="00075654" w:rsidRDefault="00075654">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t>PFCP Association Setup Procedure</w:t>
      </w:r>
      <w:r>
        <w:tab/>
      </w:r>
      <w:r>
        <w:fldChar w:fldCharType="begin" w:fldLock="1"/>
      </w:r>
      <w:r>
        <w:instrText xml:space="preserve"> PAGEREF _Toc67499577 \h </w:instrText>
      </w:r>
      <w:r>
        <w:fldChar w:fldCharType="separate"/>
      </w:r>
      <w:r>
        <w:t>98</w:t>
      </w:r>
      <w:r>
        <w:fldChar w:fldCharType="end"/>
      </w:r>
    </w:p>
    <w:p w14:paraId="53A699A4" w14:textId="14FFCEA8" w:rsidR="00075654" w:rsidRDefault="00075654">
      <w:pPr>
        <w:pStyle w:val="TOC4"/>
        <w:rPr>
          <w:rFonts w:asciiTheme="minorHAnsi" w:eastAsiaTheme="minorEastAsia" w:hAnsiTheme="minorHAnsi" w:cstheme="minorBidi"/>
          <w:sz w:val="22"/>
          <w:szCs w:val="22"/>
          <w:lang w:eastAsia="en-GB"/>
        </w:rPr>
      </w:pPr>
      <w:r>
        <w:rPr>
          <w:lang w:eastAsia="zh-CN"/>
        </w:rP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_Toc67499578 \h </w:instrText>
      </w:r>
      <w:r>
        <w:fldChar w:fldCharType="separate"/>
      </w:r>
      <w:r>
        <w:t>98</w:t>
      </w:r>
      <w:r>
        <w:fldChar w:fldCharType="end"/>
      </w:r>
    </w:p>
    <w:p w14:paraId="39611A8B" w14:textId="4968D9DC" w:rsidR="00075654" w:rsidRDefault="00075654">
      <w:pPr>
        <w:pStyle w:val="TOC4"/>
        <w:rPr>
          <w:rFonts w:asciiTheme="minorHAnsi" w:eastAsiaTheme="minorEastAsia" w:hAnsiTheme="minorHAnsi" w:cstheme="minorBidi"/>
          <w:sz w:val="22"/>
          <w:szCs w:val="22"/>
          <w:lang w:eastAsia="en-GB"/>
        </w:rPr>
      </w:pPr>
      <w:r>
        <w:rPr>
          <w:lang w:eastAsia="zh-CN"/>
        </w:rPr>
        <w:t>6.2.6.2</w:t>
      </w:r>
      <w:r>
        <w:rPr>
          <w:rFonts w:asciiTheme="minorHAnsi" w:eastAsiaTheme="minorEastAsia" w:hAnsiTheme="minorHAnsi" w:cstheme="minorBidi"/>
          <w:sz w:val="22"/>
          <w:szCs w:val="22"/>
          <w:lang w:eastAsia="en-GB"/>
        </w:rPr>
        <w:tab/>
      </w:r>
      <w:r>
        <w:t>PFCP Association Setup Initiated by the CP Function</w:t>
      </w:r>
      <w:r>
        <w:tab/>
      </w:r>
      <w:r>
        <w:fldChar w:fldCharType="begin" w:fldLock="1"/>
      </w:r>
      <w:r>
        <w:instrText xml:space="preserve"> PAGEREF _Toc67499579 \h </w:instrText>
      </w:r>
      <w:r>
        <w:fldChar w:fldCharType="separate"/>
      </w:r>
      <w:r>
        <w:t>98</w:t>
      </w:r>
      <w:r>
        <w:fldChar w:fldCharType="end"/>
      </w:r>
    </w:p>
    <w:p w14:paraId="5D442AE6" w14:textId="0F44E879" w:rsidR="00075654" w:rsidRDefault="00075654">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_Toc67499580 \h </w:instrText>
      </w:r>
      <w:r>
        <w:fldChar w:fldCharType="separate"/>
      </w:r>
      <w:r>
        <w:t>98</w:t>
      </w:r>
      <w:r>
        <w:fldChar w:fldCharType="end"/>
      </w:r>
    </w:p>
    <w:p w14:paraId="1B2EA2AF" w14:textId="0F3B0268" w:rsidR="00075654" w:rsidRDefault="00075654">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_Toc67499581 \h </w:instrText>
      </w:r>
      <w:r>
        <w:fldChar w:fldCharType="separate"/>
      </w:r>
      <w:r>
        <w:t>98</w:t>
      </w:r>
      <w:r>
        <w:fldChar w:fldCharType="end"/>
      </w:r>
    </w:p>
    <w:p w14:paraId="6723C0FB" w14:textId="31BF226D" w:rsidR="00075654" w:rsidRDefault="00075654">
      <w:pPr>
        <w:pStyle w:val="TOC4"/>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t>PFCP Association Setup Initiated by the UP Function</w:t>
      </w:r>
      <w:r>
        <w:tab/>
      </w:r>
      <w:r>
        <w:fldChar w:fldCharType="begin" w:fldLock="1"/>
      </w:r>
      <w:r>
        <w:instrText xml:space="preserve"> PAGEREF _Toc67499582 \h </w:instrText>
      </w:r>
      <w:r>
        <w:fldChar w:fldCharType="separate"/>
      </w:r>
      <w:r>
        <w:t>99</w:t>
      </w:r>
      <w:r>
        <w:fldChar w:fldCharType="end"/>
      </w:r>
    </w:p>
    <w:p w14:paraId="61AF39DE" w14:textId="23D6305A" w:rsidR="00075654" w:rsidRDefault="00075654">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_Toc67499583 \h </w:instrText>
      </w:r>
      <w:r>
        <w:fldChar w:fldCharType="separate"/>
      </w:r>
      <w:r>
        <w:t>99</w:t>
      </w:r>
      <w:r>
        <w:fldChar w:fldCharType="end"/>
      </w:r>
    </w:p>
    <w:p w14:paraId="1A4BEDF1" w14:textId="155F3B44" w:rsidR="00075654" w:rsidRDefault="00075654">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_Toc67499584 \h </w:instrText>
      </w:r>
      <w:r>
        <w:fldChar w:fldCharType="separate"/>
      </w:r>
      <w:r>
        <w:t>99</w:t>
      </w:r>
      <w:r>
        <w:fldChar w:fldCharType="end"/>
      </w:r>
    </w:p>
    <w:p w14:paraId="6DF3E66D" w14:textId="040874EE" w:rsidR="00075654" w:rsidRDefault="00075654">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PFCP Association Update Procedure</w:t>
      </w:r>
      <w:r>
        <w:tab/>
      </w:r>
      <w:r>
        <w:fldChar w:fldCharType="begin" w:fldLock="1"/>
      </w:r>
      <w:r>
        <w:instrText xml:space="preserve"> PAGEREF _Toc67499585 \h </w:instrText>
      </w:r>
      <w:r>
        <w:fldChar w:fldCharType="separate"/>
      </w:r>
      <w:r>
        <w:t>100</w:t>
      </w:r>
      <w:r>
        <w:fldChar w:fldCharType="end"/>
      </w:r>
    </w:p>
    <w:p w14:paraId="40DBE66C" w14:textId="204FB900" w:rsidR="00075654" w:rsidRDefault="00075654">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_Toc67499586 \h </w:instrText>
      </w:r>
      <w:r>
        <w:fldChar w:fldCharType="separate"/>
      </w:r>
      <w:r>
        <w:t>100</w:t>
      </w:r>
      <w:r>
        <w:fldChar w:fldCharType="end"/>
      </w:r>
    </w:p>
    <w:p w14:paraId="4F239CC4" w14:textId="431DA312" w:rsidR="00075654" w:rsidRDefault="00075654">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PFCP Association Update Procedure Initiated by the CP Function</w:t>
      </w:r>
      <w:r>
        <w:tab/>
      </w:r>
      <w:r>
        <w:fldChar w:fldCharType="begin" w:fldLock="1"/>
      </w:r>
      <w:r>
        <w:instrText xml:space="preserve"> PAGEREF _Toc67499587 \h </w:instrText>
      </w:r>
      <w:r>
        <w:fldChar w:fldCharType="separate"/>
      </w:r>
      <w:r>
        <w:t>100</w:t>
      </w:r>
      <w:r>
        <w:fldChar w:fldCharType="end"/>
      </w:r>
    </w:p>
    <w:p w14:paraId="2441FBBF" w14:textId="2C83C1F0" w:rsidR="00075654" w:rsidRDefault="00075654">
      <w:pPr>
        <w:pStyle w:val="TOC5"/>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_Toc67499588 \h </w:instrText>
      </w:r>
      <w:r>
        <w:fldChar w:fldCharType="separate"/>
      </w:r>
      <w:r>
        <w:t>100</w:t>
      </w:r>
      <w:r>
        <w:fldChar w:fldCharType="end"/>
      </w:r>
    </w:p>
    <w:p w14:paraId="1263A17C" w14:textId="413EA4BD" w:rsidR="00075654" w:rsidRDefault="00075654">
      <w:pPr>
        <w:pStyle w:val="TOC5"/>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_Toc67499589 \h </w:instrText>
      </w:r>
      <w:r>
        <w:fldChar w:fldCharType="separate"/>
      </w:r>
      <w:r>
        <w:t>100</w:t>
      </w:r>
      <w:r>
        <w:fldChar w:fldCharType="end"/>
      </w:r>
    </w:p>
    <w:p w14:paraId="1336D662" w14:textId="39183D15" w:rsidR="00075654" w:rsidRDefault="00075654">
      <w:pPr>
        <w:pStyle w:val="TOC4"/>
        <w:rPr>
          <w:rFonts w:asciiTheme="minorHAnsi" w:eastAsiaTheme="minorEastAsia" w:hAnsiTheme="minorHAnsi" w:cstheme="minorBidi"/>
          <w:sz w:val="22"/>
          <w:szCs w:val="22"/>
          <w:lang w:eastAsia="en-GB"/>
        </w:rPr>
      </w:pPr>
      <w:r>
        <w:lastRenderedPageBreak/>
        <w:t>6.2.7.3</w:t>
      </w:r>
      <w:r>
        <w:rPr>
          <w:rFonts w:asciiTheme="minorHAnsi" w:eastAsiaTheme="minorEastAsia" w:hAnsiTheme="minorHAnsi" w:cstheme="minorBidi"/>
          <w:sz w:val="22"/>
          <w:szCs w:val="22"/>
          <w:lang w:eastAsia="en-GB"/>
        </w:rPr>
        <w:tab/>
      </w:r>
      <w:r>
        <w:t>PFCP Association Update Procedure Initiated by UP Function</w:t>
      </w:r>
      <w:r>
        <w:tab/>
      </w:r>
      <w:r>
        <w:fldChar w:fldCharType="begin" w:fldLock="1"/>
      </w:r>
      <w:r>
        <w:instrText xml:space="preserve"> PAGEREF _Toc67499590 \h </w:instrText>
      </w:r>
      <w:r>
        <w:fldChar w:fldCharType="separate"/>
      </w:r>
      <w:r>
        <w:t>101</w:t>
      </w:r>
      <w:r>
        <w:fldChar w:fldCharType="end"/>
      </w:r>
    </w:p>
    <w:p w14:paraId="39CB3A41" w14:textId="72AE60B5" w:rsidR="00075654" w:rsidRDefault="00075654">
      <w:pPr>
        <w:pStyle w:val="TOC5"/>
        <w:rPr>
          <w:rFonts w:asciiTheme="minorHAnsi" w:eastAsiaTheme="minorEastAsia" w:hAnsiTheme="minorHAnsi" w:cstheme="minorBidi"/>
          <w:sz w:val="22"/>
          <w:szCs w:val="22"/>
          <w:lang w:eastAsia="en-GB"/>
        </w:rPr>
      </w:pPr>
      <w:r>
        <w:t>6.2.7.3.1</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_Toc67499591 \h </w:instrText>
      </w:r>
      <w:r>
        <w:fldChar w:fldCharType="separate"/>
      </w:r>
      <w:r>
        <w:t>101</w:t>
      </w:r>
      <w:r>
        <w:fldChar w:fldCharType="end"/>
      </w:r>
    </w:p>
    <w:p w14:paraId="4486A27C" w14:textId="3C01D3C2" w:rsidR="00075654" w:rsidRDefault="00075654">
      <w:pPr>
        <w:pStyle w:val="TOC5"/>
        <w:rPr>
          <w:rFonts w:asciiTheme="minorHAnsi" w:eastAsiaTheme="minorEastAsia" w:hAnsiTheme="minorHAnsi" w:cstheme="minorBidi"/>
          <w:sz w:val="22"/>
          <w:szCs w:val="22"/>
          <w:lang w:eastAsia="en-GB"/>
        </w:rPr>
      </w:pPr>
      <w:r>
        <w:t>6.2.7.3.2</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_Toc67499592 \h </w:instrText>
      </w:r>
      <w:r>
        <w:fldChar w:fldCharType="separate"/>
      </w:r>
      <w:r>
        <w:t>101</w:t>
      </w:r>
      <w:r>
        <w:fldChar w:fldCharType="end"/>
      </w:r>
    </w:p>
    <w:p w14:paraId="7C1444D6" w14:textId="597847FF" w:rsidR="00075654" w:rsidRDefault="00075654">
      <w:pPr>
        <w:pStyle w:val="TOC3"/>
        <w:rPr>
          <w:rFonts w:asciiTheme="minorHAnsi" w:eastAsiaTheme="minorEastAsia" w:hAnsiTheme="minorHAnsi" w:cstheme="minorBidi"/>
          <w:sz w:val="22"/>
          <w:szCs w:val="22"/>
          <w:lang w:eastAsia="en-GB"/>
        </w:rPr>
      </w:pPr>
      <w:r>
        <w:rPr>
          <w:lang w:eastAsia="zh-CN"/>
        </w:rPr>
        <w:t>6.2.8</w:t>
      </w:r>
      <w:r>
        <w:rPr>
          <w:rFonts w:asciiTheme="minorHAnsi" w:eastAsiaTheme="minorEastAsia" w:hAnsiTheme="minorHAnsi" w:cstheme="minorBidi"/>
          <w:sz w:val="22"/>
          <w:szCs w:val="22"/>
          <w:lang w:eastAsia="en-GB"/>
        </w:rPr>
        <w:tab/>
      </w:r>
      <w:r>
        <w:t>PFCP Association Release Procedure</w:t>
      </w:r>
      <w:r>
        <w:tab/>
      </w:r>
      <w:r>
        <w:fldChar w:fldCharType="begin" w:fldLock="1"/>
      </w:r>
      <w:r>
        <w:instrText xml:space="preserve"> PAGEREF _Toc67499593 \h </w:instrText>
      </w:r>
      <w:r>
        <w:fldChar w:fldCharType="separate"/>
      </w:r>
      <w:r>
        <w:t>101</w:t>
      </w:r>
      <w:r>
        <w:fldChar w:fldCharType="end"/>
      </w:r>
    </w:p>
    <w:p w14:paraId="30A1C51F" w14:textId="4AA9B65A" w:rsidR="00075654" w:rsidRDefault="00075654">
      <w:pPr>
        <w:pStyle w:val="TOC4"/>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_Toc67499594 \h </w:instrText>
      </w:r>
      <w:r>
        <w:fldChar w:fldCharType="separate"/>
      </w:r>
      <w:r>
        <w:t>101</w:t>
      </w:r>
      <w:r>
        <w:fldChar w:fldCharType="end"/>
      </w:r>
    </w:p>
    <w:p w14:paraId="49140802" w14:textId="0CE69B5B" w:rsidR="00075654" w:rsidRDefault="00075654">
      <w:pPr>
        <w:pStyle w:val="TOC4"/>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lang w:eastAsia="en-GB"/>
        </w:rPr>
        <w:tab/>
      </w:r>
      <w:r>
        <w:t>CP Function Behaviour</w:t>
      </w:r>
      <w:r>
        <w:tab/>
      </w:r>
      <w:r>
        <w:fldChar w:fldCharType="begin" w:fldLock="1"/>
      </w:r>
      <w:r>
        <w:instrText xml:space="preserve"> PAGEREF _Toc67499595 \h </w:instrText>
      </w:r>
      <w:r>
        <w:fldChar w:fldCharType="separate"/>
      </w:r>
      <w:r>
        <w:t>102</w:t>
      </w:r>
      <w:r>
        <w:fldChar w:fldCharType="end"/>
      </w:r>
    </w:p>
    <w:p w14:paraId="20841516" w14:textId="266F865D" w:rsidR="00075654" w:rsidRDefault="00075654">
      <w:pPr>
        <w:pStyle w:val="TOC4"/>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_Toc67499596 \h </w:instrText>
      </w:r>
      <w:r>
        <w:fldChar w:fldCharType="separate"/>
      </w:r>
      <w:r>
        <w:t>102</w:t>
      </w:r>
      <w:r>
        <w:fldChar w:fldCharType="end"/>
      </w:r>
    </w:p>
    <w:p w14:paraId="0629B71A" w14:textId="6D74C80E" w:rsidR="00075654" w:rsidRDefault="00075654">
      <w:pPr>
        <w:pStyle w:val="TOC3"/>
        <w:rPr>
          <w:rFonts w:asciiTheme="minorHAnsi" w:eastAsiaTheme="minorEastAsia" w:hAnsiTheme="minorHAnsi" w:cstheme="minorBidi"/>
          <w:sz w:val="22"/>
          <w:szCs w:val="22"/>
          <w:lang w:eastAsia="en-GB"/>
        </w:rPr>
      </w:pPr>
      <w:r>
        <w:rPr>
          <w:lang w:eastAsia="zh-CN"/>
        </w:rPr>
        <w:t>6.2.9</w:t>
      </w:r>
      <w:r>
        <w:rPr>
          <w:rFonts w:asciiTheme="minorHAnsi" w:eastAsiaTheme="minorEastAsia" w:hAnsiTheme="minorHAnsi" w:cstheme="minorBidi"/>
          <w:sz w:val="22"/>
          <w:szCs w:val="22"/>
          <w:lang w:eastAsia="en-GB"/>
        </w:rPr>
        <w:tab/>
      </w:r>
      <w:r>
        <w:rPr>
          <w:lang w:eastAsia="zh-CN"/>
        </w:rPr>
        <w:t>PFCP Node Report Procedure</w:t>
      </w:r>
      <w:r>
        <w:tab/>
      </w:r>
      <w:r>
        <w:fldChar w:fldCharType="begin" w:fldLock="1"/>
      </w:r>
      <w:r>
        <w:instrText xml:space="preserve"> PAGEREF _Toc67499597 \h </w:instrText>
      </w:r>
      <w:r>
        <w:fldChar w:fldCharType="separate"/>
      </w:r>
      <w:r>
        <w:t>102</w:t>
      </w:r>
      <w:r>
        <w:fldChar w:fldCharType="end"/>
      </w:r>
    </w:p>
    <w:p w14:paraId="09620636" w14:textId="4FC685BE" w:rsidR="00075654" w:rsidRDefault="00075654">
      <w:pPr>
        <w:pStyle w:val="TOC4"/>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_Toc67499598 \h </w:instrText>
      </w:r>
      <w:r>
        <w:fldChar w:fldCharType="separate"/>
      </w:r>
      <w:r>
        <w:t>102</w:t>
      </w:r>
      <w:r>
        <w:fldChar w:fldCharType="end"/>
      </w:r>
    </w:p>
    <w:p w14:paraId="10950E13" w14:textId="14E1242F" w:rsidR="00075654" w:rsidRDefault="00075654">
      <w:pPr>
        <w:pStyle w:val="TOC4"/>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 xml:space="preserve">UP </w:t>
      </w:r>
      <w:r w:rsidRPr="00FF592E">
        <w:rPr>
          <w:lang w:val="en-US"/>
        </w:rPr>
        <w:t>F</w:t>
      </w:r>
      <w:r>
        <w:t>unction Behaviour</w:t>
      </w:r>
      <w:r>
        <w:tab/>
      </w:r>
      <w:r>
        <w:fldChar w:fldCharType="begin" w:fldLock="1"/>
      </w:r>
      <w:r>
        <w:instrText xml:space="preserve"> PAGEREF _Toc67499599 \h </w:instrText>
      </w:r>
      <w:r>
        <w:fldChar w:fldCharType="separate"/>
      </w:r>
      <w:r>
        <w:t>102</w:t>
      </w:r>
      <w:r>
        <w:fldChar w:fldCharType="end"/>
      </w:r>
    </w:p>
    <w:p w14:paraId="4149BB2E" w14:textId="3E0EEE71" w:rsidR="00075654" w:rsidRDefault="00075654">
      <w:pPr>
        <w:pStyle w:val="TOC4"/>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 xml:space="preserve">CP </w:t>
      </w:r>
      <w:r w:rsidRPr="00FF592E">
        <w:rPr>
          <w:lang w:val="en-US"/>
        </w:rPr>
        <w:t>F</w:t>
      </w:r>
      <w:r>
        <w:t>unction behaviour</w:t>
      </w:r>
      <w:r>
        <w:tab/>
      </w:r>
      <w:r>
        <w:fldChar w:fldCharType="begin" w:fldLock="1"/>
      </w:r>
      <w:r>
        <w:instrText xml:space="preserve"> PAGEREF _Toc67499600 \h </w:instrText>
      </w:r>
      <w:r>
        <w:fldChar w:fldCharType="separate"/>
      </w:r>
      <w:r>
        <w:t>102</w:t>
      </w:r>
      <w:r>
        <w:fldChar w:fldCharType="end"/>
      </w:r>
    </w:p>
    <w:p w14:paraId="449EAA1A" w14:textId="1BDAFC22" w:rsidR="00075654" w:rsidRDefault="0007565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PFCP Session Related Procedures</w:t>
      </w:r>
      <w:r>
        <w:tab/>
      </w:r>
      <w:r>
        <w:fldChar w:fldCharType="begin" w:fldLock="1"/>
      </w:r>
      <w:r>
        <w:instrText xml:space="preserve"> PAGEREF _Toc67499601 \h </w:instrText>
      </w:r>
      <w:r>
        <w:fldChar w:fldCharType="separate"/>
      </w:r>
      <w:r>
        <w:t>103</w:t>
      </w:r>
      <w:r>
        <w:fldChar w:fldCharType="end"/>
      </w:r>
    </w:p>
    <w:p w14:paraId="15F091D9" w14:textId="3D64E48A" w:rsidR="00075654" w:rsidRDefault="0007565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_Toc67499602 \h </w:instrText>
      </w:r>
      <w:r>
        <w:fldChar w:fldCharType="separate"/>
      </w:r>
      <w:r>
        <w:t>103</w:t>
      </w:r>
      <w:r>
        <w:fldChar w:fldCharType="end"/>
      </w:r>
    </w:p>
    <w:p w14:paraId="4917E29C" w14:textId="1E0D4257" w:rsidR="00075654" w:rsidRDefault="0007565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PFCP Session Establishment Procedure</w:t>
      </w:r>
      <w:r>
        <w:tab/>
      </w:r>
      <w:r>
        <w:fldChar w:fldCharType="begin" w:fldLock="1"/>
      </w:r>
      <w:r>
        <w:instrText xml:space="preserve"> PAGEREF _Toc67499603 \h </w:instrText>
      </w:r>
      <w:r>
        <w:fldChar w:fldCharType="separate"/>
      </w:r>
      <w:r>
        <w:t>103</w:t>
      </w:r>
      <w:r>
        <w:fldChar w:fldCharType="end"/>
      </w:r>
    </w:p>
    <w:p w14:paraId="345D5E07" w14:textId="2E265A3C" w:rsidR="00075654" w:rsidRDefault="00075654">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_Toc67499604 \h </w:instrText>
      </w:r>
      <w:r>
        <w:fldChar w:fldCharType="separate"/>
      </w:r>
      <w:r>
        <w:t>103</w:t>
      </w:r>
      <w:r>
        <w:fldChar w:fldCharType="end"/>
      </w:r>
    </w:p>
    <w:p w14:paraId="7CED06D5" w14:textId="52EE0F9E" w:rsidR="00075654" w:rsidRDefault="00075654">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CP </w:t>
      </w:r>
      <w:r w:rsidRPr="00FF592E">
        <w:rPr>
          <w:lang w:val="en-US"/>
        </w:rPr>
        <w:t>F</w:t>
      </w:r>
      <w:r>
        <w:t>unction Behaviour</w:t>
      </w:r>
      <w:r>
        <w:tab/>
      </w:r>
      <w:r>
        <w:fldChar w:fldCharType="begin" w:fldLock="1"/>
      </w:r>
      <w:r>
        <w:instrText xml:space="preserve"> PAGEREF _Toc67499605 \h </w:instrText>
      </w:r>
      <w:r>
        <w:fldChar w:fldCharType="separate"/>
      </w:r>
      <w:r>
        <w:t>103</w:t>
      </w:r>
      <w:r>
        <w:fldChar w:fldCharType="end"/>
      </w:r>
    </w:p>
    <w:p w14:paraId="2C2C26D8" w14:textId="60CD408F" w:rsidR="00075654" w:rsidRDefault="00075654">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 xml:space="preserve">UP </w:t>
      </w:r>
      <w:r w:rsidRPr="00FF592E">
        <w:rPr>
          <w:lang w:val="en-US"/>
        </w:rPr>
        <w:t>F</w:t>
      </w:r>
      <w:r>
        <w:t>unction Behaviour</w:t>
      </w:r>
      <w:r>
        <w:tab/>
      </w:r>
      <w:r>
        <w:fldChar w:fldCharType="begin" w:fldLock="1"/>
      </w:r>
      <w:r>
        <w:instrText xml:space="preserve"> PAGEREF _Toc67499606 \h </w:instrText>
      </w:r>
      <w:r>
        <w:fldChar w:fldCharType="separate"/>
      </w:r>
      <w:r>
        <w:t>103</w:t>
      </w:r>
      <w:r>
        <w:fldChar w:fldCharType="end"/>
      </w:r>
    </w:p>
    <w:p w14:paraId="34DB03E9" w14:textId="0949FD3F" w:rsidR="00075654" w:rsidRDefault="00075654">
      <w:pPr>
        <w:pStyle w:val="TOC4"/>
        <w:rPr>
          <w:rFonts w:asciiTheme="minorHAnsi" w:eastAsiaTheme="minorEastAsia" w:hAnsiTheme="minorHAnsi" w:cstheme="minorBidi"/>
          <w:sz w:val="22"/>
          <w:szCs w:val="22"/>
          <w:lang w:eastAsia="en-GB"/>
        </w:rPr>
      </w:pPr>
      <w:r>
        <w:t>6.3.</w:t>
      </w:r>
      <w:r w:rsidRPr="00FF592E">
        <w:rPr>
          <w:lang w:val="en-US"/>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_Toc67499607 \h </w:instrText>
      </w:r>
      <w:r>
        <w:fldChar w:fldCharType="separate"/>
      </w:r>
      <w:r>
        <w:t>103</w:t>
      </w:r>
      <w:r>
        <w:fldChar w:fldCharType="end"/>
      </w:r>
    </w:p>
    <w:p w14:paraId="5131DA82" w14:textId="62B8EAAB" w:rsidR="00075654" w:rsidRDefault="00075654">
      <w:pPr>
        <w:pStyle w:val="TOC4"/>
        <w:rPr>
          <w:rFonts w:asciiTheme="minorHAnsi" w:eastAsiaTheme="minorEastAsia" w:hAnsiTheme="minorHAnsi" w:cstheme="minorBidi"/>
          <w:sz w:val="22"/>
          <w:szCs w:val="22"/>
          <w:lang w:eastAsia="en-GB"/>
        </w:rPr>
      </w:pPr>
      <w:r>
        <w:t>6.3.</w:t>
      </w:r>
      <w:r w:rsidRPr="00FF592E">
        <w:rPr>
          <w:lang w:val="en-US"/>
        </w:rPr>
        <w:t>3</w:t>
      </w:r>
      <w:r>
        <w:t>.2</w:t>
      </w:r>
      <w:r>
        <w:rPr>
          <w:rFonts w:asciiTheme="minorHAnsi" w:eastAsiaTheme="minorEastAsia" w:hAnsiTheme="minorHAnsi" w:cstheme="minorBidi"/>
          <w:sz w:val="22"/>
          <w:szCs w:val="22"/>
          <w:lang w:eastAsia="en-GB"/>
        </w:rPr>
        <w:tab/>
      </w:r>
      <w:r>
        <w:t xml:space="preserve">CP </w:t>
      </w:r>
      <w:r w:rsidRPr="00FF592E">
        <w:rPr>
          <w:lang w:val="en-US"/>
        </w:rPr>
        <w:t>F</w:t>
      </w:r>
      <w:r>
        <w:t>unction behaviour</w:t>
      </w:r>
      <w:r>
        <w:tab/>
      </w:r>
      <w:r>
        <w:fldChar w:fldCharType="begin" w:fldLock="1"/>
      </w:r>
      <w:r>
        <w:instrText xml:space="preserve"> PAGEREF _Toc67499608 \h </w:instrText>
      </w:r>
      <w:r>
        <w:fldChar w:fldCharType="separate"/>
      </w:r>
      <w:r>
        <w:t>104</w:t>
      </w:r>
      <w:r>
        <w:fldChar w:fldCharType="end"/>
      </w:r>
    </w:p>
    <w:p w14:paraId="00989767" w14:textId="58AEB367" w:rsidR="00075654" w:rsidRDefault="00075654">
      <w:pPr>
        <w:pStyle w:val="TOC4"/>
        <w:rPr>
          <w:rFonts w:asciiTheme="minorHAnsi" w:eastAsiaTheme="minorEastAsia" w:hAnsiTheme="minorHAnsi" w:cstheme="minorBidi"/>
          <w:sz w:val="22"/>
          <w:szCs w:val="22"/>
          <w:lang w:eastAsia="en-GB"/>
        </w:rPr>
      </w:pPr>
      <w:r>
        <w:t>6.3.</w:t>
      </w:r>
      <w:r w:rsidRPr="00FF592E">
        <w:rPr>
          <w:lang w:val="en-US"/>
        </w:rPr>
        <w:t>3</w:t>
      </w:r>
      <w:r>
        <w:t>.3</w:t>
      </w:r>
      <w:r>
        <w:rPr>
          <w:rFonts w:asciiTheme="minorHAnsi" w:eastAsiaTheme="minorEastAsia" w:hAnsiTheme="minorHAnsi" w:cstheme="minorBidi"/>
          <w:sz w:val="22"/>
          <w:szCs w:val="22"/>
          <w:lang w:eastAsia="en-GB"/>
        </w:rPr>
        <w:tab/>
      </w:r>
      <w:r>
        <w:t xml:space="preserve">UP </w:t>
      </w:r>
      <w:r w:rsidRPr="00FF592E">
        <w:rPr>
          <w:lang w:val="en-US"/>
        </w:rPr>
        <w:t>F</w:t>
      </w:r>
      <w:r>
        <w:t>unction Behaviour</w:t>
      </w:r>
      <w:r>
        <w:tab/>
      </w:r>
      <w:r>
        <w:fldChar w:fldCharType="begin" w:fldLock="1"/>
      </w:r>
      <w:r>
        <w:instrText xml:space="preserve"> PAGEREF _Toc67499609 \h </w:instrText>
      </w:r>
      <w:r>
        <w:fldChar w:fldCharType="separate"/>
      </w:r>
      <w:r>
        <w:t>104</w:t>
      </w:r>
      <w:r>
        <w:fldChar w:fldCharType="end"/>
      </w:r>
    </w:p>
    <w:p w14:paraId="78F50CA7" w14:textId="0A1A1AF7" w:rsidR="00075654" w:rsidRDefault="00075654">
      <w:pPr>
        <w:pStyle w:val="TOC4"/>
        <w:rPr>
          <w:rFonts w:asciiTheme="minorHAnsi" w:eastAsiaTheme="minorEastAsia" w:hAnsiTheme="minorHAnsi" w:cstheme="minorBidi"/>
          <w:sz w:val="22"/>
          <w:szCs w:val="22"/>
          <w:lang w:eastAsia="en-GB"/>
        </w:rPr>
      </w:pPr>
      <w:r>
        <w:t>6.3.</w:t>
      </w:r>
      <w:r w:rsidRPr="00FF592E">
        <w:rPr>
          <w:lang w:val="en-US"/>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_Toc67499610 \h </w:instrText>
      </w:r>
      <w:r>
        <w:fldChar w:fldCharType="separate"/>
      </w:r>
      <w:r>
        <w:t>104</w:t>
      </w:r>
      <w:r>
        <w:fldChar w:fldCharType="end"/>
      </w:r>
    </w:p>
    <w:p w14:paraId="6BF35263" w14:textId="0E40FCC8" w:rsidR="00075654" w:rsidRDefault="00075654">
      <w:pPr>
        <w:pStyle w:val="TOC4"/>
        <w:rPr>
          <w:rFonts w:asciiTheme="minorHAnsi" w:eastAsiaTheme="minorEastAsia" w:hAnsiTheme="minorHAnsi" w:cstheme="minorBidi"/>
          <w:sz w:val="22"/>
          <w:szCs w:val="22"/>
          <w:lang w:eastAsia="en-GB"/>
        </w:rPr>
      </w:pPr>
      <w:r>
        <w:t>6.3.</w:t>
      </w:r>
      <w:r w:rsidRPr="00FF592E">
        <w:rPr>
          <w:lang w:val="en-US"/>
        </w:rPr>
        <w:t>4</w:t>
      </w:r>
      <w:r>
        <w:t>.2</w:t>
      </w:r>
      <w:r>
        <w:rPr>
          <w:rFonts w:asciiTheme="minorHAnsi" w:eastAsiaTheme="minorEastAsia" w:hAnsiTheme="minorHAnsi" w:cstheme="minorBidi"/>
          <w:sz w:val="22"/>
          <w:szCs w:val="22"/>
          <w:lang w:eastAsia="en-GB"/>
        </w:rPr>
        <w:tab/>
      </w:r>
      <w:r>
        <w:t xml:space="preserve">CP </w:t>
      </w:r>
      <w:r w:rsidRPr="00FF592E">
        <w:rPr>
          <w:lang w:val="en-US"/>
        </w:rPr>
        <w:t>F</w:t>
      </w:r>
      <w:r>
        <w:t>unction Behaviour</w:t>
      </w:r>
      <w:r>
        <w:tab/>
      </w:r>
      <w:r>
        <w:fldChar w:fldCharType="begin" w:fldLock="1"/>
      </w:r>
      <w:r>
        <w:instrText xml:space="preserve"> PAGEREF _Toc67499611 \h </w:instrText>
      </w:r>
      <w:r>
        <w:fldChar w:fldCharType="separate"/>
      </w:r>
      <w:r>
        <w:t>104</w:t>
      </w:r>
      <w:r>
        <w:fldChar w:fldCharType="end"/>
      </w:r>
    </w:p>
    <w:p w14:paraId="70AC7EBF" w14:textId="2DBE3BFB" w:rsidR="00075654" w:rsidRDefault="00075654">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UP Function Behaviour</w:t>
      </w:r>
      <w:r>
        <w:tab/>
      </w:r>
      <w:r>
        <w:fldChar w:fldCharType="begin" w:fldLock="1"/>
      </w:r>
      <w:r>
        <w:instrText xml:space="preserve"> PAGEREF _Toc67499612 \h </w:instrText>
      </w:r>
      <w:r>
        <w:fldChar w:fldCharType="separate"/>
      </w:r>
      <w:r>
        <w:t>105</w:t>
      </w:r>
      <w:r>
        <w:fldChar w:fldCharType="end"/>
      </w:r>
    </w:p>
    <w:p w14:paraId="24875D0D" w14:textId="0D73D7B4" w:rsidR="00075654" w:rsidRDefault="00075654">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PFCP Session Report Procedure</w:t>
      </w:r>
      <w:r>
        <w:tab/>
      </w:r>
      <w:r>
        <w:fldChar w:fldCharType="begin" w:fldLock="1"/>
      </w:r>
      <w:r>
        <w:instrText xml:space="preserve"> PAGEREF _Toc67499613 \h </w:instrText>
      </w:r>
      <w:r>
        <w:fldChar w:fldCharType="separate"/>
      </w:r>
      <w:r>
        <w:t>105</w:t>
      </w:r>
      <w:r>
        <w:fldChar w:fldCharType="end"/>
      </w:r>
    </w:p>
    <w:p w14:paraId="78097258" w14:textId="718C0691" w:rsidR="00075654" w:rsidRDefault="00075654">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_Toc67499614 \h </w:instrText>
      </w:r>
      <w:r>
        <w:fldChar w:fldCharType="separate"/>
      </w:r>
      <w:r>
        <w:t>105</w:t>
      </w:r>
      <w:r>
        <w:fldChar w:fldCharType="end"/>
      </w:r>
    </w:p>
    <w:p w14:paraId="1D7483C5" w14:textId="781F854F" w:rsidR="00075654" w:rsidRDefault="00075654">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 xml:space="preserve">UP </w:t>
      </w:r>
      <w:r w:rsidRPr="00FF592E">
        <w:rPr>
          <w:lang w:val="en-US"/>
        </w:rPr>
        <w:t>F</w:t>
      </w:r>
      <w:r>
        <w:t>unction Behaviour</w:t>
      </w:r>
      <w:r>
        <w:tab/>
      </w:r>
      <w:r>
        <w:fldChar w:fldCharType="begin" w:fldLock="1"/>
      </w:r>
      <w:r>
        <w:instrText xml:space="preserve"> PAGEREF _Toc67499615 \h </w:instrText>
      </w:r>
      <w:r>
        <w:fldChar w:fldCharType="separate"/>
      </w:r>
      <w:r>
        <w:t>105</w:t>
      </w:r>
      <w:r>
        <w:fldChar w:fldCharType="end"/>
      </w:r>
    </w:p>
    <w:p w14:paraId="19EFE254" w14:textId="77DD1DAE" w:rsidR="00075654" w:rsidRDefault="00075654">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 xml:space="preserve">CP </w:t>
      </w:r>
      <w:r w:rsidRPr="00FF592E">
        <w:rPr>
          <w:lang w:val="en-US"/>
        </w:rPr>
        <w:t>F</w:t>
      </w:r>
      <w:r>
        <w:t>unction Behaviour</w:t>
      </w:r>
      <w:r>
        <w:tab/>
      </w:r>
      <w:r>
        <w:fldChar w:fldCharType="begin" w:fldLock="1"/>
      </w:r>
      <w:r>
        <w:instrText xml:space="preserve"> PAGEREF _Toc67499616 \h </w:instrText>
      </w:r>
      <w:r>
        <w:fldChar w:fldCharType="separate"/>
      </w:r>
      <w:r>
        <w:t>105</w:t>
      </w:r>
      <w:r>
        <w:fldChar w:fldCharType="end"/>
      </w:r>
    </w:p>
    <w:p w14:paraId="22CA681D" w14:textId="119F2A3E" w:rsidR="00075654" w:rsidRDefault="0007565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Reliable Delivery of PFCP Messages</w:t>
      </w:r>
      <w:r>
        <w:tab/>
      </w:r>
      <w:r>
        <w:fldChar w:fldCharType="begin" w:fldLock="1"/>
      </w:r>
      <w:r>
        <w:instrText xml:space="preserve"> PAGEREF _Toc67499617 \h </w:instrText>
      </w:r>
      <w:r>
        <w:fldChar w:fldCharType="separate"/>
      </w:r>
      <w:r>
        <w:t>105</w:t>
      </w:r>
      <w:r>
        <w:fldChar w:fldCharType="end"/>
      </w:r>
    </w:p>
    <w:p w14:paraId="4A08F1D5" w14:textId="510FFC9B" w:rsidR="00075654" w:rsidRDefault="00075654">
      <w:pPr>
        <w:pStyle w:val="TOC2"/>
        <w:rPr>
          <w:rFonts w:asciiTheme="minorHAnsi" w:eastAsiaTheme="minorEastAsia" w:hAnsiTheme="minorHAnsi" w:cstheme="minorBidi"/>
          <w:sz w:val="22"/>
          <w:szCs w:val="22"/>
          <w:lang w:eastAsia="en-GB"/>
        </w:rPr>
      </w:pPr>
      <w:r>
        <w:t>6.</w:t>
      </w:r>
      <w:r w:rsidRPr="00FF592E">
        <w:rPr>
          <w:lang w:val="en-US"/>
        </w:rPr>
        <w:t>5</w:t>
      </w:r>
      <w:r>
        <w:rPr>
          <w:rFonts w:asciiTheme="minorHAnsi" w:eastAsiaTheme="minorEastAsia" w:hAnsiTheme="minorHAnsi" w:cstheme="minorBidi"/>
          <w:sz w:val="22"/>
          <w:szCs w:val="22"/>
          <w:lang w:eastAsia="en-GB"/>
        </w:rPr>
        <w:tab/>
      </w:r>
      <w:r>
        <w:t>PFCP messages bundling</w:t>
      </w:r>
      <w:r>
        <w:tab/>
      </w:r>
      <w:r>
        <w:fldChar w:fldCharType="begin" w:fldLock="1"/>
      </w:r>
      <w:r>
        <w:instrText xml:space="preserve"> PAGEREF _Toc67499618 \h </w:instrText>
      </w:r>
      <w:r>
        <w:fldChar w:fldCharType="separate"/>
      </w:r>
      <w:r>
        <w:t>106</w:t>
      </w:r>
      <w:r>
        <w:fldChar w:fldCharType="end"/>
      </w:r>
    </w:p>
    <w:p w14:paraId="5432554A" w14:textId="6C5DF27B" w:rsidR="00075654" w:rsidRDefault="0007565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Messages and Message Formats</w:t>
      </w:r>
      <w:r>
        <w:tab/>
      </w:r>
      <w:r>
        <w:fldChar w:fldCharType="begin" w:fldLock="1"/>
      </w:r>
      <w:r>
        <w:instrText xml:space="preserve"> PAGEREF _Toc67499619 \h </w:instrText>
      </w:r>
      <w:r>
        <w:fldChar w:fldCharType="separate"/>
      </w:r>
      <w:r>
        <w:t>106</w:t>
      </w:r>
      <w:r>
        <w:fldChar w:fldCharType="end"/>
      </w:r>
    </w:p>
    <w:p w14:paraId="29FEDAB7" w14:textId="4B2980A4" w:rsidR="00075654" w:rsidRDefault="0007565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Transmission Order and Bit Definitions</w:t>
      </w:r>
      <w:r>
        <w:tab/>
      </w:r>
      <w:r>
        <w:fldChar w:fldCharType="begin" w:fldLock="1"/>
      </w:r>
      <w:r>
        <w:instrText xml:space="preserve"> PAGEREF _Toc67499620 \h </w:instrText>
      </w:r>
      <w:r>
        <w:fldChar w:fldCharType="separate"/>
      </w:r>
      <w:r>
        <w:t>106</w:t>
      </w:r>
      <w:r>
        <w:fldChar w:fldCharType="end"/>
      </w:r>
    </w:p>
    <w:p w14:paraId="3119685C" w14:textId="19280D5E" w:rsidR="00075654" w:rsidRDefault="0007565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FF592E">
        <w:rPr>
          <w:lang w:val="en-US"/>
        </w:rPr>
        <w:t>M</w:t>
      </w:r>
      <w:r>
        <w:t>essage</w:t>
      </w:r>
      <w:r w:rsidRPr="00FF592E">
        <w:rPr>
          <w:lang w:val="en-US"/>
        </w:rPr>
        <w:t xml:space="preserve"> Format</w:t>
      </w:r>
      <w:r>
        <w:tab/>
      </w:r>
      <w:r>
        <w:fldChar w:fldCharType="begin" w:fldLock="1"/>
      </w:r>
      <w:r>
        <w:instrText xml:space="preserve"> PAGEREF _Toc67499621 \h </w:instrText>
      </w:r>
      <w:r>
        <w:fldChar w:fldCharType="separate"/>
      </w:r>
      <w:r>
        <w:t>107</w:t>
      </w:r>
      <w:r>
        <w:fldChar w:fldCharType="end"/>
      </w:r>
    </w:p>
    <w:p w14:paraId="36C56F02" w14:textId="48A229E0" w:rsidR="00075654" w:rsidRDefault="00075654">
      <w:pPr>
        <w:pStyle w:val="TOC3"/>
        <w:rPr>
          <w:rFonts w:asciiTheme="minorHAnsi" w:eastAsiaTheme="minorEastAsia" w:hAnsiTheme="minorHAnsi" w:cstheme="minorBidi"/>
          <w:sz w:val="22"/>
          <w:szCs w:val="22"/>
          <w:lang w:eastAsia="en-GB"/>
        </w:rPr>
      </w:pPr>
      <w:r w:rsidRPr="00FF592E">
        <w:rPr>
          <w:lang w:val="en-US"/>
        </w:rPr>
        <w:t>7.2</w:t>
      </w:r>
      <w:r>
        <w:t>.</w:t>
      </w:r>
      <w:r w:rsidRPr="00FF592E">
        <w:rPr>
          <w:lang w:val="en-US"/>
        </w:rPr>
        <w:t>1</w:t>
      </w:r>
      <w:r>
        <w:rPr>
          <w:rFonts w:asciiTheme="minorHAnsi" w:eastAsiaTheme="minorEastAsia" w:hAnsiTheme="minorHAnsi" w:cstheme="minorBidi"/>
          <w:sz w:val="22"/>
          <w:szCs w:val="22"/>
          <w:lang w:eastAsia="en-GB"/>
        </w:rPr>
        <w:tab/>
      </w:r>
      <w:r w:rsidRPr="00FF592E">
        <w:rPr>
          <w:lang w:val="en-US"/>
        </w:rPr>
        <w:t>General</w:t>
      </w:r>
      <w:r>
        <w:tab/>
      </w:r>
      <w:r>
        <w:fldChar w:fldCharType="begin" w:fldLock="1"/>
      </w:r>
      <w:r>
        <w:instrText xml:space="preserve"> PAGEREF _Toc67499622 \h </w:instrText>
      </w:r>
      <w:r>
        <w:fldChar w:fldCharType="separate"/>
      </w:r>
      <w:r>
        <w:t>107</w:t>
      </w:r>
      <w:r>
        <w:fldChar w:fldCharType="end"/>
      </w:r>
    </w:p>
    <w:p w14:paraId="4F40748B" w14:textId="445012C6" w:rsidR="00075654" w:rsidRDefault="00075654">
      <w:pPr>
        <w:pStyle w:val="TOC3"/>
        <w:rPr>
          <w:rFonts w:asciiTheme="minorHAnsi" w:eastAsiaTheme="minorEastAsia" w:hAnsiTheme="minorHAnsi" w:cstheme="minorBidi"/>
          <w:sz w:val="22"/>
          <w:szCs w:val="22"/>
          <w:lang w:eastAsia="en-GB"/>
        </w:rPr>
      </w:pPr>
      <w:r w:rsidRPr="00FF592E">
        <w:rPr>
          <w:lang w:val="en-US"/>
        </w:rPr>
        <w:t>7.2</w:t>
      </w:r>
      <w:r>
        <w:t>.</w:t>
      </w:r>
      <w:r w:rsidRPr="00FF592E">
        <w:rPr>
          <w:lang w:val="en-US"/>
        </w:rPr>
        <w:t>1A</w:t>
      </w:r>
      <w:r>
        <w:rPr>
          <w:rFonts w:asciiTheme="minorHAnsi" w:eastAsiaTheme="minorEastAsia" w:hAnsiTheme="minorHAnsi" w:cstheme="minorBidi"/>
          <w:sz w:val="22"/>
          <w:szCs w:val="22"/>
          <w:lang w:eastAsia="en-GB"/>
        </w:rPr>
        <w:tab/>
      </w:r>
      <w:r w:rsidRPr="00FF592E">
        <w:rPr>
          <w:lang w:val="en-US"/>
        </w:rPr>
        <w:t>PFCP messages bundled in one UDP/IP packet</w:t>
      </w:r>
      <w:r>
        <w:tab/>
      </w:r>
      <w:r>
        <w:fldChar w:fldCharType="begin" w:fldLock="1"/>
      </w:r>
      <w:r>
        <w:instrText xml:space="preserve"> PAGEREF _Toc67499623 \h </w:instrText>
      </w:r>
      <w:r>
        <w:fldChar w:fldCharType="separate"/>
      </w:r>
      <w:r>
        <w:t>107</w:t>
      </w:r>
      <w:r>
        <w:fldChar w:fldCharType="end"/>
      </w:r>
    </w:p>
    <w:p w14:paraId="76C3EA02" w14:textId="7D04B91A" w:rsidR="00075654" w:rsidRDefault="00075654">
      <w:pPr>
        <w:pStyle w:val="TOC3"/>
        <w:rPr>
          <w:rFonts w:asciiTheme="minorHAnsi" w:eastAsiaTheme="minorEastAsia" w:hAnsiTheme="minorHAnsi" w:cstheme="minorBidi"/>
          <w:sz w:val="22"/>
          <w:szCs w:val="22"/>
          <w:lang w:eastAsia="en-GB"/>
        </w:rPr>
      </w:pPr>
      <w:r w:rsidRPr="00FF592E">
        <w:rPr>
          <w:lang w:val="en-US"/>
        </w:rPr>
        <w:t>7.2</w:t>
      </w:r>
      <w:r>
        <w:t>.</w:t>
      </w:r>
      <w:r w:rsidRPr="00FF592E">
        <w:rPr>
          <w:lang w:val="en-US"/>
        </w:rPr>
        <w:t>2</w:t>
      </w:r>
      <w:r>
        <w:rPr>
          <w:rFonts w:asciiTheme="minorHAnsi" w:eastAsiaTheme="minorEastAsia" w:hAnsiTheme="minorHAnsi" w:cstheme="minorBidi"/>
          <w:sz w:val="22"/>
          <w:szCs w:val="22"/>
          <w:lang w:eastAsia="en-GB"/>
        </w:rPr>
        <w:tab/>
      </w:r>
      <w:r w:rsidRPr="00FF592E">
        <w:rPr>
          <w:lang w:val="en-US"/>
        </w:rPr>
        <w:t>Message Header</w:t>
      </w:r>
      <w:r>
        <w:tab/>
      </w:r>
      <w:r>
        <w:fldChar w:fldCharType="begin" w:fldLock="1"/>
      </w:r>
      <w:r>
        <w:instrText xml:space="preserve"> PAGEREF _Toc67499624 \h </w:instrText>
      </w:r>
      <w:r>
        <w:fldChar w:fldCharType="separate"/>
      </w:r>
      <w:r>
        <w:t>107</w:t>
      </w:r>
      <w:r>
        <w:fldChar w:fldCharType="end"/>
      </w:r>
    </w:p>
    <w:p w14:paraId="54F5560C" w14:textId="2603F9C3" w:rsidR="00075654" w:rsidRDefault="00075654">
      <w:pPr>
        <w:pStyle w:val="TOC4"/>
        <w:rPr>
          <w:rFonts w:asciiTheme="minorHAnsi" w:eastAsiaTheme="minorEastAsia" w:hAnsiTheme="minorHAnsi" w:cstheme="minorBidi"/>
          <w:sz w:val="22"/>
          <w:szCs w:val="22"/>
          <w:lang w:eastAsia="en-GB"/>
        </w:rPr>
      </w:pPr>
      <w:r w:rsidRPr="00FF592E">
        <w:rPr>
          <w:lang w:val="fr-FR"/>
        </w:rPr>
        <w:t>7.2.2.1</w:t>
      </w:r>
      <w:r>
        <w:rPr>
          <w:rFonts w:asciiTheme="minorHAnsi" w:eastAsiaTheme="minorEastAsia" w:hAnsiTheme="minorHAnsi" w:cstheme="minorBidi"/>
          <w:sz w:val="22"/>
          <w:szCs w:val="22"/>
          <w:lang w:eastAsia="en-GB"/>
        </w:rPr>
        <w:tab/>
      </w:r>
      <w:r w:rsidRPr="00FF592E">
        <w:rPr>
          <w:lang w:val="fr-FR"/>
        </w:rPr>
        <w:t>General Format</w:t>
      </w:r>
      <w:r>
        <w:tab/>
      </w:r>
      <w:r>
        <w:fldChar w:fldCharType="begin" w:fldLock="1"/>
      </w:r>
      <w:r>
        <w:instrText xml:space="preserve"> PAGEREF _Toc67499625 \h </w:instrText>
      </w:r>
      <w:r>
        <w:fldChar w:fldCharType="separate"/>
      </w:r>
      <w:r>
        <w:t>107</w:t>
      </w:r>
      <w:r>
        <w:fldChar w:fldCharType="end"/>
      </w:r>
    </w:p>
    <w:p w14:paraId="62F2E5FF" w14:textId="3F699AE2" w:rsidR="00075654" w:rsidRDefault="00075654">
      <w:pPr>
        <w:pStyle w:val="TOC4"/>
        <w:rPr>
          <w:rFonts w:asciiTheme="minorHAnsi" w:eastAsiaTheme="minorEastAsia" w:hAnsiTheme="minorHAnsi" w:cstheme="minorBidi"/>
          <w:sz w:val="22"/>
          <w:szCs w:val="22"/>
          <w:lang w:eastAsia="en-GB"/>
        </w:rPr>
      </w:pPr>
      <w:r>
        <w:t>7.2.</w:t>
      </w:r>
      <w:r w:rsidRPr="00FF592E">
        <w:rPr>
          <w:lang w:val="en-US"/>
        </w:rPr>
        <w:t>2.2</w:t>
      </w:r>
      <w:r>
        <w:rPr>
          <w:rFonts w:asciiTheme="minorHAnsi" w:eastAsiaTheme="minorEastAsia" w:hAnsiTheme="minorHAnsi" w:cstheme="minorBidi"/>
          <w:sz w:val="22"/>
          <w:szCs w:val="22"/>
          <w:lang w:eastAsia="en-GB"/>
        </w:rPr>
        <w:tab/>
      </w:r>
      <w:r w:rsidRPr="00FF592E">
        <w:rPr>
          <w:lang w:val="fr-FR"/>
        </w:rPr>
        <w:t xml:space="preserve">PFCP </w:t>
      </w:r>
      <w:r w:rsidRPr="00FF592E">
        <w:rPr>
          <w:lang w:val="en-US"/>
        </w:rPr>
        <w:t>H</w:t>
      </w:r>
      <w:r>
        <w:t>eader</w:t>
      </w:r>
      <w:r w:rsidRPr="00FF592E">
        <w:rPr>
          <w:lang w:val="en-US"/>
        </w:rPr>
        <w:t xml:space="preserve"> for Node Related M</w:t>
      </w:r>
      <w:r>
        <w:t>essages</w:t>
      </w:r>
      <w:r>
        <w:tab/>
      </w:r>
      <w:r>
        <w:fldChar w:fldCharType="begin" w:fldLock="1"/>
      </w:r>
      <w:r>
        <w:instrText xml:space="preserve"> PAGEREF _Toc67499626 \h </w:instrText>
      </w:r>
      <w:r>
        <w:fldChar w:fldCharType="separate"/>
      </w:r>
      <w:r>
        <w:t>108</w:t>
      </w:r>
      <w:r>
        <w:fldChar w:fldCharType="end"/>
      </w:r>
    </w:p>
    <w:p w14:paraId="1B6E4719" w14:textId="2CE58659" w:rsidR="00075654" w:rsidRDefault="00075654">
      <w:pPr>
        <w:pStyle w:val="TOC4"/>
        <w:rPr>
          <w:rFonts w:asciiTheme="minorHAnsi" w:eastAsiaTheme="minorEastAsia" w:hAnsiTheme="minorHAnsi" w:cstheme="minorBidi"/>
          <w:sz w:val="22"/>
          <w:szCs w:val="22"/>
          <w:lang w:eastAsia="en-GB"/>
        </w:rPr>
      </w:pPr>
      <w:r w:rsidRPr="00FF592E">
        <w:rPr>
          <w:lang w:val="en-US"/>
        </w:rPr>
        <w:t>7.2</w:t>
      </w:r>
      <w:r>
        <w:t>.</w:t>
      </w:r>
      <w:r w:rsidRPr="00FF592E">
        <w:rPr>
          <w:lang w:val="en-US"/>
        </w:rPr>
        <w:t>2.3</w:t>
      </w:r>
      <w:r>
        <w:rPr>
          <w:rFonts w:asciiTheme="minorHAnsi" w:eastAsiaTheme="minorEastAsia" w:hAnsiTheme="minorHAnsi" w:cstheme="minorBidi"/>
          <w:sz w:val="22"/>
          <w:szCs w:val="22"/>
          <w:lang w:eastAsia="en-GB"/>
        </w:rPr>
        <w:tab/>
      </w:r>
      <w:r w:rsidRPr="00FF592E">
        <w:rPr>
          <w:lang w:val="en-US"/>
        </w:rPr>
        <w:t>PFCP H</w:t>
      </w:r>
      <w:r>
        <w:t>eader</w:t>
      </w:r>
      <w:r w:rsidRPr="00FF592E">
        <w:rPr>
          <w:lang w:val="en-US"/>
        </w:rPr>
        <w:t xml:space="preserve"> for Session Related Messages</w:t>
      </w:r>
      <w:r>
        <w:tab/>
      </w:r>
      <w:r>
        <w:fldChar w:fldCharType="begin" w:fldLock="1"/>
      </w:r>
      <w:r>
        <w:instrText xml:space="preserve"> PAGEREF _Toc67499627 \h </w:instrText>
      </w:r>
      <w:r>
        <w:fldChar w:fldCharType="separate"/>
      </w:r>
      <w:r>
        <w:t>108</w:t>
      </w:r>
      <w:r>
        <w:fldChar w:fldCharType="end"/>
      </w:r>
    </w:p>
    <w:p w14:paraId="70AA4D4A" w14:textId="145373B3" w:rsidR="00075654" w:rsidRDefault="00075654">
      <w:pPr>
        <w:pStyle w:val="TOC4"/>
        <w:rPr>
          <w:rFonts w:asciiTheme="minorHAnsi" w:eastAsiaTheme="minorEastAsia" w:hAnsiTheme="minorHAnsi" w:cstheme="minorBidi"/>
          <w:sz w:val="22"/>
          <w:szCs w:val="22"/>
          <w:lang w:eastAsia="en-GB"/>
        </w:rPr>
      </w:pPr>
      <w:r w:rsidRPr="00FF592E">
        <w:rPr>
          <w:lang w:val="en-US"/>
        </w:rPr>
        <w:t>7.2.2.4</w:t>
      </w:r>
      <w:r>
        <w:rPr>
          <w:rFonts w:asciiTheme="minorHAnsi" w:eastAsiaTheme="minorEastAsia" w:hAnsiTheme="minorHAnsi" w:cstheme="minorBidi"/>
          <w:sz w:val="22"/>
          <w:szCs w:val="22"/>
          <w:lang w:eastAsia="en-GB"/>
        </w:rPr>
        <w:tab/>
      </w:r>
      <w:r>
        <w:t xml:space="preserve">Usage of the </w:t>
      </w:r>
      <w:r w:rsidRPr="00FF592E">
        <w:rPr>
          <w:lang w:val="en-US"/>
        </w:rPr>
        <w:t>PFCP</w:t>
      </w:r>
      <w:r>
        <w:t xml:space="preserve"> Header</w:t>
      </w:r>
      <w:r>
        <w:tab/>
      </w:r>
      <w:r>
        <w:fldChar w:fldCharType="begin" w:fldLock="1"/>
      </w:r>
      <w:r>
        <w:instrText xml:space="preserve"> PAGEREF _Toc67499628 \h </w:instrText>
      </w:r>
      <w:r>
        <w:fldChar w:fldCharType="separate"/>
      </w:r>
      <w:r>
        <w:t>109</w:t>
      </w:r>
      <w:r>
        <w:fldChar w:fldCharType="end"/>
      </w:r>
    </w:p>
    <w:p w14:paraId="50640D76" w14:textId="6483A9F5" w:rsidR="00075654" w:rsidRDefault="00075654">
      <w:pPr>
        <w:pStyle w:val="TOC5"/>
        <w:rPr>
          <w:rFonts w:asciiTheme="minorHAnsi" w:eastAsiaTheme="minorEastAsia" w:hAnsiTheme="minorHAnsi" w:cstheme="minorBidi"/>
          <w:sz w:val="22"/>
          <w:szCs w:val="22"/>
          <w:lang w:eastAsia="en-GB"/>
        </w:rPr>
      </w:pPr>
      <w:r w:rsidRPr="00FF592E">
        <w:rPr>
          <w:lang w:val="en-US"/>
        </w:rPr>
        <w:t>7.2.2.4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_Toc67499629 \h </w:instrText>
      </w:r>
      <w:r>
        <w:fldChar w:fldCharType="separate"/>
      </w:r>
      <w:r>
        <w:t>109</w:t>
      </w:r>
      <w:r>
        <w:fldChar w:fldCharType="end"/>
      </w:r>
    </w:p>
    <w:p w14:paraId="29655231" w14:textId="72F40B69" w:rsidR="00075654" w:rsidRDefault="00075654">
      <w:pPr>
        <w:pStyle w:val="TOC5"/>
        <w:rPr>
          <w:rFonts w:asciiTheme="minorHAnsi" w:eastAsiaTheme="minorEastAsia" w:hAnsiTheme="minorHAnsi" w:cstheme="minorBidi"/>
          <w:sz w:val="22"/>
          <w:szCs w:val="22"/>
          <w:lang w:eastAsia="en-GB"/>
        </w:rPr>
      </w:pPr>
      <w:r>
        <w:t>7.2.2.4.2</w:t>
      </w:r>
      <w:r>
        <w:rPr>
          <w:rFonts w:asciiTheme="minorHAnsi" w:eastAsiaTheme="minorEastAsia" w:hAnsiTheme="minorHAnsi" w:cstheme="minorBidi"/>
          <w:sz w:val="22"/>
          <w:szCs w:val="22"/>
          <w:lang w:eastAsia="en-GB"/>
        </w:rPr>
        <w:tab/>
      </w:r>
      <w:r>
        <w:t>Conditions for Sending SEID=0 in PFCP Header</w:t>
      </w:r>
      <w:r>
        <w:tab/>
      </w:r>
      <w:r>
        <w:fldChar w:fldCharType="begin" w:fldLock="1"/>
      </w:r>
      <w:r>
        <w:instrText xml:space="preserve"> PAGEREF _Toc67499630 \h </w:instrText>
      </w:r>
      <w:r>
        <w:fldChar w:fldCharType="separate"/>
      </w:r>
      <w:r>
        <w:t>110</w:t>
      </w:r>
      <w:r>
        <w:fldChar w:fldCharType="end"/>
      </w:r>
    </w:p>
    <w:p w14:paraId="2F0EF1FA" w14:textId="0A7AAD65" w:rsidR="00075654" w:rsidRDefault="00075654">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Information Elements</w:t>
      </w:r>
      <w:r>
        <w:tab/>
      </w:r>
      <w:r>
        <w:fldChar w:fldCharType="begin" w:fldLock="1"/>
      </w:r>
      <w:r>
        <w:instrText xml:space="preserve"> PAGEREF _Toc67499631 \h </w:instrText>
      </w:r>
      <w:r>
        <w:fldChar w:fldCharType="separate"/>
      </w:r>
      <w:r>
        <w:t>110</w:t>
      </w:r>
      <w:r>
        <w:fldChar w:fldCharType="end"/>
      </w:r>
    </w:p>
    <w:p w14:paraId="6B65C4EE" w14:textId="10FC1CCB" w:rsidR="00075654" w:rsidRDefault="00075654">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_Toc67499632 \h </w:instrText>
      </w:r>
      <w:r>
        <w:fldChar w:fldCharType="separate"/>
      </w:r>
      <w:r>
        <w:t>110</w:t>
      </w:r>
      <w:r>
        <w:fldChar w:fldCharType="end"/>
      </w:r>
    </w:p>
    <w:p w14:paraId="3A40D8BF" w14:textId="26462F43" w:rsidR="00075654" w:rsidRDefault="00075654">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Presence Requirements of Information Elements</w:t>
      </w:r>
      <w:r>
        <w:tab/>
      </w:r>
      <w:r>
        <w:fldChar w:fldCharType="begin" w:fldLock="1"/>
      </w:r>
      <w:r>
        <w:instrText xml:space="preserve"> PAGEREF _Toc67499633 \h </w:instrText>
      </w:r>
      <w:r>
        <w:fldChar w:fldCharType="separate"/>
      </w:r>
      <w:r>
        <w:t>110</w:t>
      </w:r>
      <w:r>
        <w:fldChar w:fldCharType="end"/>
      </w:r>
    </w:p>
    <w:p w14:paraId="64C7DBA5" w14:textId="6F6E5D21" w:rsidR="00075654" w:rsidRDefault="00075654">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Grouped Information Elements</w:t>
      </w:r>
      <w:r>
        <w:tab/>
      </w:r>
      <w:r>
        <w:fldChar w:fldCharType="begin" w:fldLock="1"/>
      </w:r>
      <w:r>
        <w:instrText xml:space="preserve"> PAGEREF _Toc67499634 \h </w:instrText>
      </w:r>
      <w:r>
        <w:fldChar w:fldCharType="separate"/>
      </w:r>
      <w:r>
        <w:t>111</w:t>
      </w:r>
      <w:r>
        <w:fldChar w:fldCharType="end"/>
      </w:r>
    </w:p>
    <w:p w14:paraId="624234FC" w14:textId="58550953" w:rsidR="00075654" w:rsidRDefault="00075654">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Information Element Type</w:t>
      </w:r>
      <w:r>
        <w:tab/>
      </w:r>
      <w:r>
        <w:fldChar w:fldCharType="begin" w:fldLock="1"/>
      </w:r>
      <w:r>
        <w:instrText xml:space="preserve"> PAGEREF _Toc67499635 \h </w:instrText>
      </w:r>
      <w:r>
        <w:fldChar w:fldCharType="separate"/>
      </w:r>
      <w:r>
        <w:t>112</w:t>
      </w:r>
      <w:r>
        <w:fldChar w:fldCharType="end"/>
      </w:r>
    </w:p>
    <w:p w14:paraId="20F7A4E7" w14:textId="0606E3E1" w:rsidR="00075654" w:rsidRDefault="0007565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Message Types</w:t>
      </w:r>
      <w:r>
        <w:tab/>
      </w:r>
      <w:r>
        <w:fldChar w:fldCharType="begin" w:fldLock="1"/>
      </w:r>
      <w:r>
        <w:instrText xml:space="preserve"> PAGEREF _Toc67499636 \h </w:instrText>
      </w:r>
      <w:r>
        <w:fldChar w:fldCharType="separate"/>
      </w:r>
      <w:r>
        <w:t>112</w:t>
      </w:r>
      <w:r>
        <w:fldChar w:fldCharType="end"/>
      </w:r>
    </w:p>
    <w:p w14:paraId="577E0756" w14:textId="3B39D1D4" w:rsidR="00075654" w:rsidRDefault="0007565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PFCP Node Related Messages</w:t>
      </w:r>
      <w:r>
        <w:tab/>
      </w:r>
      <w:r>
        <w:fldChar w:fldCharType="begin" w:fldLock="1"/>
      </w:r>
      <w:r>
        <w:instrText xml:space="preserve"> PAGEREF _Toc67499637 \h </w:instrText>
      </w:r>
      <w:r>
        <w:fldChar w:fldCharType="separate"/>
      </w:r>
      <w:r>
        <w:t>112</w:t>
      </w:r>
      <w:r>
        <w:fldChar w:fldCharType="end"/>
      </w:r>
    </w:p>
    <w:p w14:paraId="18EC4AC8" w14:textId="4AE5659A" w:rsidR="00075654" w:rsidRDefault="00075654">
      <w:pPr>
        <w:pStyle w:val="TOC3"/>
        <w:rPr>
          <w:rFonts w:asciiTheme="minorHAnsi" w:eastAsiaTheme="minorEastAsia" w:hAnsiTheme="minorHAnsi" w:cstheme="minorBidi"/>
          <w:sz w:val="22"/>
          <w:szCs w:val="22"/>
          <w:lang w:eastAsia="en-GB"/>
        </w:rPr>
      </w:pPr>
      <w:r>
        <w:rPr>
          <w:lang w:eastAsia="zh-CN"/>
        </w:rPr>
        <w:t>7</w:t>
      </w:r>
      <w:r>
        <w:t>.</w:t>
      </w:r>
      <w:r w:rsidRPr="00FF592E">
        <w:rPr>
          <w:lang w:val="en-US"/>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_Toc67499638 \h </w:instrText>
      </w:r>
      <w:r>
        <w:fldChar w:fldCharType="separate"/>
      </w:r>
      <w:r>
        <w:t>112</w:t>
      </w:r>
      <w:r>
        <w:fldChar w:fldCharType="end"/>
      </w:r>
    </w:p>
    <w:p w14:paraId="3BFD9AA5" w14:textId="2CDF0E8E" w:rsidR="00075654" w:rsidRDefault="00075654">
      <w:pPr>
        <w:pStyle w:val="TOC3"/>
        <w:rPr>
          <w:rFonts w:asciiTheme="minorHAnsi" w:eastAsiaTheme="minorEastAsia" w:hAnsiTheme="minorHAnsi" w:cstheme="minorBidi"/>
          <w:sz w:val="22"/>
          <w:szCs w:val="22"/>
          <w:lang w:eastAsia="en-GB"/>
        </w:rPr>
      </w:pPr>
      <w:r w:rsidRPr="00FF592E">
        <w:rPr>
          <w:rFonts w:eastAsia="SimSun"/>
          <w:lang w:val="en-US"/>
        </w:rPr>
        <w:t>7.4.2</w:t>
      </w:r>
      <w:r>
        <w:rPr>
          <w:rFonts w:asciiTheme="minorHAnsi" w:eastAsiaTheme="minorEastAsia" w:hAnsiTheme="minorHAnsi" w:cstheme="minorBidi"/>
          <w:sz w:val="22"/>
          <w:szCs w:val="22"/>
          <w:lang w:eastAsia="en-GB"/>
        </w:rPr>
        <w:tab/>
      </w:r>
      <w:r w:rsidRPr="00FF592E">
        <w:rPr>
          <w:rFonts w:eastAsia="SimSun"/>
          <w:lang w:eastAsia="zh-CN"/>
        </w:rPr>
        <w:t>Heartbeat</w:t>
      </w:r>
      <w:r w:rsidRPr="00FF592E">
        <w:rPr>
          <w:rFonts w:eastAsia="SimSun"/>
        </w:rPr>
        <w:t xml:space="preserve"> Messages</w:t>
      </w:r>
      <w:r>
        <w:tab/>
      </w:r>
      <w:r>
        <w:fldChar w:fldCharType="begin" w:fldLock="1"/>
      </w:r>
      <w:r>
        <w:instrText xml:space="preserve"> PAGEREF _Toc67499639 \h </w:instrText>
      </w:r>
      <w:r>
        <w:fldChar w:fldCharType="separate"/>
      </w:r>
      <w:r>
        <w:t>113</w:t>
      </w:r>
      <w:r>
        <w:fldChar w:fldCharType="end"/>
      </w:r>
    </w:p>
    <w:p w14:paraId="0B228A6E" w14:textId="7E19D9B0" w:rsidR="00075654" w:rsidRDefault="00075654">
      <w:pPr>
        <w:pStyle w:val="TOC4"/>
        <w:rPr>
          <w:rFonts w:asciiTheme="minorHAnsi" w:eastAsiaTheme="minorEastAsia" w:hAnsiTheme="minorHAnsi" w:cstheme="minorBidi"/>
          <w:sz w:val="22"/>
          <w:szCs w:val="22"/>
          <w:lang w:eastAsia="en-GB"/>
        </w:rPr>
      </w:pPr>
      <w:r w:rsidRPr="00FF592E">
        <w:rPr>
          <w:rFonts w:eastAsia="SimSun"/>
        </w:rPr>
        <w:t>7.4.2.</w:t>
      </w:r>
      <w:r w:rsidRPr="00FF592E">
        <w:rPr>
          <w:rFonts w:eastAsia="SimSun"/>
          <w:lang w:eastAsia="zh-CN"/>
        </w:rPr>
        <w:t>2</w:t>
      </w:r>
      <w:r>
        <w:rPr>
          <w:rFonts w:asciiTheme="minorHAnsi" w:eastAsiaTheme="minorEastAsia" w:hAnsiTheme="minorHAnsi" w:cstheme="minorBidi"/>
          <w:sz w:val="22"/>
          <w:szCs w:val="22"/>
          <w:lang w:eastAsia="en-GB"/>
        </w:rPr>
        <w:tab/>
      </w:r>
      <w:r w:rsidRPr="00FF592E">
        <w:rPr>
          <w:rFonts w:eastAsia="SimSun"/>
          <w:lang w:eastAsia="zh-CN"/>
        </w:rPr>
        <w:t>Heartbeat Response</w:t>
      </w:r>
      <w:r>
        <w:tab/>
      </w:r>
      <w:r>
        <w:fldChar w:fldCharType="begin" w:fldLock="1"/>
      </w:r>
      <w:r>
        <w:instrText xml:space="preserve"> PAGEREF _Toc67499640 \h </w:instrText>
      </w:r>
      <w:r>
        <w:fldChar w:fldCharType="separate"/>
      </w:r>
      <w:r>
        <w:t>113</w:t>
      </w:r>
      <w:r>
        <w:fldChar w:fldCharType="end"/>
      </w:r>
    </w:p>
    <w:p w14:paraId="4725534F" w14:textId="282E6956" w:rsidR="00075654" w:rsidRDefault="00075654">
      <w:pPr>
        <w:pStyle w:val="TOC3"/>
        <w:rPr>
          <w:rFonts w:asciiTheme="minorHAnsi" w:eastAsiaTheme="minorEastAsia" w:hAnsiTheme="minorHAnsi" w:cstheme="minorBidi"/>
          <w:sz w:val="22"/>
          <w:szCs w:val="22"/>
          <w:lang w:eastAsia="en-GB"/>
        </w:rPr>
      </w:pPr>
      <w:r w:rsidRPr="00FF592E">
        <w:rPr>
          <w:rFonts w:eastAsia="SimSun"/>
          <w:lang w:val="en-US"/>
        </w:rPr>
        <w:t>7.4.3</w:t>
      </w:r>
      <w:r>
        <w:rPr>
          <w:rFonts w:asciiTheme="minorHAnsi" w:eastAsiaTheme="minorEastAsia" w:hAnsiTheme="minorHAnsi" w:cstheme="minorBidi"/>
          <w:sz w:val="22"/>
          <w:szCs w:val="22"/>
          <w:lang w:eastAsia="en-GB"/>
        </w:rPr>
        <w:tab/>
      </w:r>
      <w:r w:rsidRPr="00FF592E">
        <w:rPr>
          <w:rFonts w:eastAsia="SimSun"/>
          <w:lang w:val="en-US"/>
        </w:rPr>
        <w:t xml:space="preserve">PFCP </w:t>
      </w:r>
      <w:r w:rsidRPr="00FF592E">
        <w:rPr>
          <w:rFonts w:eastAsia="SimSun"/>
          <w:lang w:eastAsia="zh-CN"/>
        </w:rPr>
        <w:t>PFD Management</w:t>
      </w:r>
      <w:r>
        <w:tab/>
      </w:r>
      <w:r>
        <w:fldChar w:fldCharType="begin" w:fldLock="1"/>
      </w:r>
      <w:r>
        <w:instrText xml:space="preserve"> PAGEREF _Toc67499641 \h </w:instrText>
      </w:r>
      <w:r>
        <w:fldChar w:fldCharType="separate"/>
      </w:r>
      <w:r>
        <w:t>113</w:t>
      </w:r>
      <w:r>
        <w:fldChar w:fldCharType="end"/>
      </w:r>
    </w:p>
    <w:p w14:paraId="7DF9E41F" w14:textId="7310CF4F" w:rsidR="00075654" w:rsidRDefault="00075654">
      <w:pPr>
        <w:pStyle w:val="TOC4"/>
        <w:rPr>
          <w:rFonts w:asciiTheme="minorHAnsi" w:eastAsiaTheme="minorEastAsia" w:hAnsiTheme="minorHAnsi" w:cstheme="minorBidi"/>
          <w:sz w:val="22"/>
          <w:szCs w:val="22"/>
          <w:lang w:eastAsia="en-GB"/>
        </w:rPr>
      </w:pPr>
      <w:r w:rsidRPr="00FF592E">
        <w:rPr>
          <w:rFonts w:eastAsia="SimSun"/>
          <w:lang w:val="fr-FR"/>
        </w:rPr>
        <w:t>7.4.3.1</w:t>
      </w:r>
      <w:r>
        <w:rPr>
          <w:rFonts w:asciiTheme="minorHAnsi" w:eastAsiaTheme="minorEastAsia" w:hAnsiTheme="minorHAnsi" w:cstheme="minorBidi"/>
          <w:sz w:val="22"/>
          <w:szCs w:val="22"/>
          <w:lang w:eastAsia="en-GB"/>
        </w:rPr>
        <w:tab/>
      </w:r>
      <w:r w:rsidRPr="00FF592E">
        <w:rPr>
          <w:rFonts w:eastAsia="SimSun"/>
          <w:lang w:val="fr-FR"/>
        </w:rPr>
        <w:t xml:space="preserve">PFCP </w:t>
      </w:r>
      <w:r w:rsidRPr="00FF592E">
        <w:rPr>
          <w:rFonts w:eastAsia="SimSun"/>
          <w:lang w:val="fr-FR" w:eastAsia="zh-CN"/>
        </w:rPr>
        <w:t>PFD Management Request</w:t>
      </w:r>
      <w:r>
        <w:tab/>
      </w:r>
      <w:r>
        <w:fldChar w:fldCharType="begin" w:fldLock="1"/>
      </w:r>
      <w:r>
        <w:instrText xml:space="preserve"> PAGEREF _Toc67499642 \h </w:instrText>
      </w:r>
      <w:r>
        <w:fldChar w:fldCharType="separate"/>
      </w:r>
      <w:r>
        <w:t>113</w:t>
      </w:r>
      <w:r>
        <w:fldChar w:fldCharType="end"/>
      </w:r>
    </w:p>
    <w:p w14:paraId="76B18513" w14:textId="1909A3CA" w:rsidR="00075654" w:rsidRDefault="00075654">
      <w:pPr>
        <w:pStyle w:val="TOC4"/>
        <w:rPr>
          <w:rFonts w:asciiTheme="minorHAnsi" w:eastAsiaTheme="minorEastAsia" w:hAnsiTheme="minorHAnsi" w:cstheme="minorBidi"/>
          <w:sz w:val="22"/>
          <w:szCs w:val="22"/>
          <w:lang w:eastAsia="en-GB"/>
        </w:rPr>
      </w:pPr>
      <w:r w:rsidRPr="00FF592E">
        <w:rPr>
          <w:rFonts w:eastAsia="SimSun"/>
          <w:lang w:val="fr-FR"/>
        </w:rPr>
        <w:t>7.</w:t>
      </w:r>
      <w:r w:rsidRPr="00FF592E">
        <w:rPr>
          <w:rFonts w:eastAsia="SimSun"/>
        </w:rPr>
        <w:t>4.3</w:t>
      </w:r>
      <w:r w:rsidRPr="00FF592E">
        <w:rPr>
          <w:rFonts w:eastAsia="SimSun"/>
          <w:lang w:val="fr-FR"/>
        </w:rPr>
        <w:t>.</w:t>
      </w:r>
      <w:r w:rsidRPr="00FF592E">
        <w:rPr>
          <w:rFonts w:eastAsia="SimSun"/>
          <w:lang w:val="fr-FR" w:eastAsia="zh-CN"/>
        </w:rPr>
        <w:t>2</w:t>
      </w:r>
      <w:r>
        <w:rPr>
          <w:rFonts w:asciiTheme="minorHAnsi" w:eastAsiaTheme="minorEastAsia" w:hAnsiTheme="minorHAnsi" w:cstheme="minorBidi"/>
          <w:sz w:val="22"/>
          <w:szCs w:val="22"/>
          <w:lang w:eastAsia="en-GB"/>
        </w:rPr>
        <w:tab/>
      </w:r>
      <w:r w:rsidRPr="00FF592E">
        <w:rPr>
          <w:rFonts w:eastAsia="SimSun"/>
          <w:lang w:val="fr-FR"/>
        </w:rPr>
        <w:t xml:space="preserve">PFCP </w:t>
      </w:r>
      <w:r w:rsidRPr="00FF592E">
        <w:rPr>
          <w:rFonts w:eastAsia="SimSun"/>
          <w:lang w:val="fr-FR" w:eastAsia="zh-CN"/>
        </w:rPr>
        <w:t>PFD Management Response</w:t>
      </w:r>
      <w:r>
        <w:tab/>
      </w:r>
      <w:r>
        <w:fldChar w:fldCharType="begin" w:fldLock="1"/>
      </w:r>
      <w:r>
        <w:instrText xml:space="preserve"> PAGEREF _Toc67499643 \h </w:instrText>
      </w:r>
      <w:r>
        <w:fldChar w:fldCharType="separate"/>
      </w:r>
      <w:r>
        <w:t>114</w:t>
      </w:r>
      <w:r>
        <w:fldChar w:fldCharType="end"/>
      </w:r>
    </w:p>
    <w:p w14:paraId="134B2802" w14:textId="1C3A0C95" w:rsidR="00075654" w:rsidRDefault="00075654">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PFCP Association messages</w:t>
      </w:r>
      <w:r>
        <w:tab/>
      </w:r>
      <w:r>
        <w:fldChar w:fldCharType="begin" w:fldLock="1"/>
      </w:r>
      <w:r>
        <w:instrText xml:space="preserve"> PAGEREF _Toc67499644 \h </w:instrText>
      </w:r>
      <w:r>
        <w:fldChar w:fldCharType="separate"/>
      </w:r>
      <w:r>
        <w:t>115</w:t>
      </w:r>
      <w:r>
        <w:fldChar w:fldCharType="end"/>
      </w:r>
    </w:p>
    <w:p w14:paraId="454AA32D" w14:textId="25BF9376" w:rsidR="00075654" w:rsidRDefault="00075654">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PFCP Association Setup Request</w:t>
      </w:r>
      <w:r>
        <w:tab/>
      </w:r>
      <w:r>
        <w:fldChar w:fldCharType="begin" w:fldLock="1"/>
      </w:r>
      <w:r>
        <w:instrText xml:space="preserve"> PAGEREF _Toc67499645 \h </w:instrText>
      </w:r>
      <w:r>
        <w:fldChar w:fldCharType="separate"/>
      </w:r>
      <w:r>
        <w:t>115</w:t>
      </w:r>
      <w:r>
        <w:fldChar w:fldCharType="end"/>
      </w:r>
    </w:p>
    <w:p w14:paraId="5B62D601" w14:textId="1D3A8BC0" w:rsidR="00075654" w:rsidRDefault="00075654">
      <w:pPr>
        <w:pStyle w:val="TOC5"/>
        <w:rPr>
          <w:rFonts w:asciiTheme="minorHAnsi" w:eastAsiaTheme="minorEastAsia" w:hAnsiTheme="minorHAnsi" w:cstheme="minorBidi"/>
          <w:sz w:val="22"/>
          <w:szCs w:val="22"/>
          <w:lang w:eastAsia="en-GB"/>
        </w:rPr>
      </w:pPr>
      <w:r>
        <w:t>7.4.4.1.1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_Toc67499646 \h </w:instrText>
      </w:r>
      <w:r>
        <w:fldChar w:fldCharType="separate"/>
      </w:r>
      <w:r>
        <w:t>115</w:t>
      </w:r>
      <w:r>
        <w:fldChar w:fldCharType="end"/>
      </w:r>
    </w:p>
    <w:p w14:paraId="79B8CA56" w14:textId="4D438333" w:rsidR="00075654" w:rsidRDefault="00075654">
      <w:pPr>
        <w:pStyle w:val="TOC5"/>
        <w:rPr>
          <w:rFonts w:asciiTheme="minorHAnsi" w:eastAsiaTheme="minorEastAsia" w:hAnsiTheme="minorHAnsi" w:cstheme="minorBidi"/>
          <w:sz w:val="22"/>
          <w:szCs w:val="22"/>
          <w:lang w:eastAsia="en-GB"/>
        </w:rPr>
      </w:pPr>
      <w:r>
        <w:t>7.4.4.1.2</w:t>
      </w:r>
      <w:r>
        <w:rPr>
          <w:rFonts w:asciiTheme="minorHAnsi" w:eastAsiaTheme="minorEastAsia" w:hAnsiTheme="minorHAnsi" w:cstheme="minorBidi"/>
          <w:sz w:val="22"/>
          <w:szCs w:val="22"/>
          <w:lang w:eastAsia="en-GB"/>
        </w:rPr>
        <w:tab/>
      </w:r>
      <w:r>
        <w:t>Clock Drift Control Information IE within PFCP Association Setup Request</w:t>
      </w:r>
      <w:r>
        <w:tab/>
      </w:r>
      <w:r>
        <w:fldChar w:fldCharType="begin" w:fldLock="1"/>
      </w:r>
      <w:r>
        <w:instrText xml:space="preserve"> PAGEREF _Toc67499647 \h </w:instrText>
      </w:r>
      <w:r>
        <w:fldChar w:fldCharType="separate"/>
      </w:r>
      <w:r>
        <w:t>118</w:t>
      </w:r>
      <w:r>
        <w:fldChar w:fldCharType="end"/>
      </w:r>
    </w:p>
    <w:p w14:paraId="41374D9D" w14:textId="175A0E8D" w:rsidR="00075654" w:rsidRDefault="00075654">
      <w:pPr>
        <w:pStyle w:val="TOC5"/>
        <w:rPr>
          <w:rFonts w:asciiTheme="minorHAnsi" w:eastAsiaTheme="minorEastAsia" w:hAnsiTheme="minorHAnsi" w:cstheme="minorBidi"/>
          <w:sz w:val="22"/>
          <w:szCs w:val="22"/>
          <w:lang w:eastAsia="en-GB"/>
        </w:rPr>
      </w:pPr>
      <w:r>
        <w:t>7.4.4.1.3</w:t>
      </w:r>
      <w:r>
        <w:rPr>
          <w:rFonts w:asciiTheme="minorHAnsi" w:eastAsiaTheme="minorEastAsia" w:hAnsiTheme="minorHAnsi" w:cstheme="minorBidi"/>
          <w:sz w:val="22"/>
          <w:szCs w:val="22"/>
          <w:lang w:eastAsia="en-GB"/>
        </w:rPr>
        <w:tab/>
      </w:r>
      <w:r>
        <w:t>GTP-U Path QoS Control Information IE within PFCP Association Setup Request</w:t>
      </w:r>
      <w:r>
        <w:tab/>
      </w:r>
      <w:r>
        <w:fldChar w:fldCharType="begin" w:fldLock="1"/>
      </w:r>
      <w:r>
        <w:instrText xml:space="preserve"> PAGEREF _Toc67499648 \h </w:instrText>
      </w:r>
      <w:r>
        <w:fldChar w:fldCharType="separate"/>
      </w:r>
      <w:r>
        <w:t>118</w:t>
      </w:r>
      <w:r>
        <w:fldChar w:fldCharType="end"/>
      </w:r>
    </w:p>
    <w:p w14:paraId="01A949FE" w14:textId="6416F5D4" w:rsidR="00075654" w:rsidRDefault="00075654">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PFCP Association Setup Response</w:t>
      </w:r>
      <w:r>
        <w:tab/>
      </w:r>
      <w:r>
        <w:fldChar w:fldCharType="begin" w:fldLock="1"/>
      </w:r>
      <w:r>
        <w:instrText xml:space="preserve"> PAGEREF _Toc67499649 \h </w:instrText>
      </w:r>
      <w:r>
        <w:fldChar w:fldCharType="separate"/>
      </w:r>
      <w:r>
        <w:t>120</w:t>
      </w:r>
      <w:r>
        <w:fldChar w:fldCharType="end"/>
      </w:r>
    </w:p>
    <w:p w14:paraId="56885376" w14:textId="1E8721B1" w:rsidR="00075654" w:rsidRDefault="00075654">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PFCP Association Update Request</w:t>
      </w:r>
      <w:r>
        <w:tab/>
      </w:r>
      <w:r>
        <w:fldChar w:fldCharType="begin" w:fldLock="1"/>
      </w:r>
      <w:r>
        <w:instrText xml:space="preserve"> PAGEREF _Toc67499650 \h </w:instrText>
      </w:r>
      <w:r>
        <w:fldChar w:fldCharType="separate"/>
      </w:r>
      <w:r>
        <w:t>123</w:t>
      </w:r>
      <w:r>
        <w:fldChar w:fldCharType="end"/>
      </w:r>
    </w:p>
    <w:p w14:paraId="46F6CCEE" w14:textId="12638362" w:rsidR="00075654" w:rsidRDefault="00075654">
      <w:pPr>
        <w:pStyle w:val="TOC5"/>
        <w:rPr>
          <w:rFonts w:asciiTheme="minorHAnsi" w:eastAsiaTheme="minorEastAsia" w:hAnsiTheme="minorHAnsi" w:cstheme="minorBidi"/>
          <w:sz w:val="22"/>
          <w:szCs w:val="22"/>
          <w:lang w:eastAsia="en-GB"/>
        </w:rPr>
      </w:pPr>
      <w:r>
        <w:lastRenderedPageBreak/>
        <w:t>7.4.4.3.1</w:t>
      </w:r>
      <w:r>
        <w:rPr>
          <w:rFonts w:asciiTheme="minorHAnsi" w:eastAsiaTheme="minorEastAsia" w:hAnsiTheme="minorHAnsi" w:cstheme="minorBidi"/>
          <w:sz w:val="22"/>
          <w:szCs w:val="22"/>
          <w:lang w:eastAsia="en-GB"/>
        </w:rPr>
        <w:tab/>
      </w:r>
      <w:r w:rsidRPr="00FF592E">
        <w:rPr>
          <w:rFonts w:cs="Arial"/>
          <w:lang w:val="en-US" w:eastAsia="x-none"/>
        </w:rPr>
        <w:t>UE IP Address Usage Information IE</w:t>
      </w:r>
      <w:r>
        <w:t xml:space="preserve"> within PFCP Association Update Request</w:t>
      </w:r>
      <w:r>
        <w:tab/>
      </w:r>
      <w:r>
        <w:fldChar w:fldCharType="begin" w:fldLock="1"/>
      </w:r>
      <w:r>
        <w:instrText xml:space="preserve"> PAGEREF _Toc67499651 \h </w:instrText>
      </w:r>
      <w:r>
        <w:fldChar w:fldCharType="separate"/>
      </w:r>
      <w:r>
        <w:t>125</w:t>
      </w:r>
      <w:r>
        <w:fldChar w:fldCharType="end"/>
      </w:r>
    </w:p>
    <w:p w14:paraId="05209D75" w14:textId="59752BC6" w:rsidR="00075654" w:rsidRDefault="00075654">
      <w:pPr>
        <w:pStyle w:val="TOC4"/>
        <w:rPr>
          <w:rFonts w:asciiTheme="minorHAnsi" w:eastAsiaTheme="minorEastAsia" w:hAnsiTheme="minorHAnsi" w:cstheme="minorBidi"/>
          <w:sz w:val="22"/>
          <w:szCs w:val="22"/>
          <w:lang w:eastAsia="en-GB"/>
        </w:rPr>
      </w:pPr>
      <w:r>
        <w:t>7.4.4.4</w:t>
      </w:r>
      <w:r>
        <w:rPr>
          <w:rFonts w:asciiTheme="minorHAnsi" w:eastAsiaTheme="minorEastAsia" w:hAnsiTheme="minorHAnsi" w:cstheme="minorBidi"/>
          <w:sz w:val="22"/>
          <w:szCs w:val="22"/>
          <w:lang w:eastAsia="en-GB"/>
        </w:rPr>
        <w:tab/>
      </w:r>
      <w:r>
        <w:t>PFCP Association Update Response</w:t>
      </w:r>
      <w:r>
        <w:tab/>
      </w:r>
      <w:r>
        <w:fldChar w:fldCharType="begin" w:fldLock="1"/>
      </w:r>
      <w:r>
        <w:instrText xml:space="preserve"> PAGEREF _Toc67499652 \h </w:instrText>
      </w:r>
      <w:r>
        <w:fldChar w:fldCharType="separate"/>
      </w:r>
      <w:r>
        <w:t>127</w:t>
      </w:r>
      <w:r>
        <w:fldChar w:fldCharType="end"/>
      </w:r>
    </w:p>
    <w:p w14:paraId="4F45408F" w14:textId="63B2D586" w:rsidR="00075654" w:rsidRDefault="00075654">
      <w:pPr>
        <w:pStyle w:val="TOC4"/>
        <w:rPr>
          <w:rFonts w:asciiTheme="minorHAnsi" w:eastAsiaTheme="minorEastAsia" w:hAnsiTheme="minorHAnsi" w:cstheme="minorBidi"/>
          <w:sz w:val="22"/>
          <w:szCs w:val="22"/>
          <w:lang w:eastAsia="en-GB"/>
        </w:rPr>
      </w:pPr>
      <w:r>
        <w:t>7.4.4.5</w:t>
      </w:r>
      <w:r>
        <w:rPr>
          <w:rFonts w:asciiTheme="minorHAnsi" w:eastAsiaTheme="minorEastAsia" w:hAnsiTheme="minorHAnsi" w:cstheme="minorBidi"/>
          <w:sz w:val="22"/>
          <w:szCs w:val="22"/>
          <w:lang w:eastAsia="en-GB"/>
        </w:rPr>
        <w:tab/>
      </w:r>
      <w:r>
        <w:t>PFCP Association Release Request</w:t>
      </w:r>
      <w:r>
        <w:tab/>
      </w:r>
      <w:r>
        <w:fldChar w:fldCharType="begin" w:fldLock="1"/>
      </w:r>
      <w:r>
        <w:instrText xml:space="preserve"> PAGEREF _Toc67499653 \h </w:instrText>
      </w:r>
      <w:r>
        <w:fldChar w:fldCharType="separate"/>
      </w:r>
      <w:r>
        <w:t>127</w:t>
      </w:r>
      <w:r>
        <w:fldChar w:fldCharType="end"/>
      </w:r>
    </w:p>
    <w:p w14:paraId="2ECA8A7D" w14:textId="2ABF251B" w:rsidR="00075654" w:rsidRDefault="00075654">
      <w:pPr>
        <w:pStyle w:val="TOC4"/>
        <w:rPr>
          <w:rFonts w:asciiTheme="minorHAnsi" w:eastAsiaTheme="minorEastAsia" w:hAnsiTheme="minorHAnsi" w:cstheme="minorBidi"/>
          <w:sz w:val="22"/>
          <w:szCs w:val="22"/>
          <w:lang w:eastAsia="en-GB"/>
        </w:rPr>
      </w:pPr>
      <w:r>
        <w:t>7.4.4.6</w:t>
      </w:r>
      <w:r>
        <w:rPr>
          <w:rFonts w:asciiTheme="minorHAnsi" w:eastAsiaTheme="minorEastAsia" w:hAnsiTheme="minorHAnsi" w:cstheme="minorBidi"/>
          <w:sz w:val="22"/>
          <w:szCs w:val="22"/>
          <w:lang w:eastAsia="en-GB"/>
        </w:rPr>
        <w:tab/>
      </w:r>
      <w:r>
        <w:t>PFCP Association Release Response</w:t>
      </w:r>
      <w:r>
        <w:tab/>
      </w:r>
      <w:r>
        <w:fldChar w:fldCharType="begin" w:fldLock="1"/>
      </w:r>
      <w:r>
        <w:instrText xml:space="preserve"> PAGEREF _Toc67499654 \h </w:instrText>
      </w:r>
      <w:r>
        <w:fldChar w:fldCharType="separate"/>
      </w:r>
      <w:r>
        <w:t>127</w:t>
      </w:r>
      <w:r>
        <w:fldChar w:fldCharType="end"/>
      </w:r>
    </w:p>
    <w:p w14:paraId="2B2F9D67" w14:textId="29064D25" w:rsidR="00075654" w:rsidRDefault="00075654">
      <w:pPr>
        <w:pStyle w:val="TOC4"/>
        <w:rPr>
          <w:rFonts w:asciiTheme="minorHAnsi" w:eastAsiaTheme="minorEastAsia" w:hAnsiTheme="minorHAnsi" w:cstheme="minorBidi"/>
          <w:sz w:val="22"/>
          <w:szCs w:val="22"/>
          <w:lang w:eastAsia="en-GB"/>
        </w:rPr>
      </w:pPr>
      <w:r>
        <w:t>7.4.4.7</w:t>
      </w:r>
      <w:r>
        <w:rPr>
          <w:rFonts w:asciiTheme="minorHAnsi" w:eastAsiaTheme="minorEastAsia" w:hAnsiTheme="minorHAnsi" w:cstheme="minorBidi"/>
          <w:sz w:val="22"/>
          <w:szCs w:val="22"/>
          <w:lang w:eastAsia="en-GB"/>
        </w:rPr>
        <w:tab/>
      </w:r>
      <w:r>
        <w:t>PFCP Version Not Supported Response</w:t>
      </w:r>
      <w:r>
        <w:tab/>
      </w:r>
      <w:r>
        <w:fldChar w:fldCharType="begin" w:fldLock="1"/>
      </w:r>
      <w:r>
        <w:instrText xml:space="preserve"> PAGEREF _Toc67499655 \h </w:instrText>
      </w:r>
      <w:r>
        <w:fldChar w:fldCharType="separate"/>
      </w:r>
      <w:r>
        <w:t>127</w:t>
      </w:r>
      <w:r>
        <w:fldChar w:fldCharType="end"/>
      </w:r>
    </w:p>
    <w:p w14:paraId="5CB6308A" w14:textId="2223349D" w:rsidR="00075654" w:rsidRDefault="00075654">
      <w:pPr>
        <w:pStyle w:val="TOC3"/>
        <w:rPr>
          <w:rFonts w:asciiTheme="minorHAnsi" w:eastAsiaTheme="minorEastAsia" w:hAnsiTheme="minorHAnsi" w:cstheme="minorBidi"/>
          <w:sz w:val="22"/>
          <w:szCs w:val="22"/>
          <w:lang w:eastAsia="en-GB"/>
        </w:rPr>
      </w:pPr>
      <w:r w:rsidRPr="00FF592E">
        <w:rPr>
          <w:rFonts w:eastAsia="SimSun"/>
          <w:lang w:val="en-US"/>
        </w:rPr>
        <w:t>7.4.5</w:t>
      </w:r>
      <w:r>
        <w:rPr>
          <w:rFonts w:asciiTheme="minorHAnsi" w:eastAsiaTheme="minorEastAsia" w:hAnsiTheme="minorHAnsi" w:cstheme="minorBidi"/>
          <w:sz w:val="22"/>
          <w:szCs w:val="22"/>
          <w:lang w:eastAsia="en-GB"/>
        </w:rPr>
        <w:tab/>
      </w:r>
      <w:r w:rsidRPr="00FF592E">
        <w:rPr>
          <w:rFonts w:eastAsia="SimSun"/>
          <w:lang w:val="en-US"/>
        </w:rPr>
        <w:t xml:space="preserve">PFCP </w:t>
      </w:r>
      <w:r w:rsidRPr="00FF592E">
        <w:rPr>
          <w:rFonts w:eastAsia="SimSun"/>
          <w:lang w:eastAsia="zh-CN"/>
        </w:rPr>
        <w:t>Node Report Procedure</w:t>
      </w:r>
      <w:r>
        <w:tab/>
      </w:r>
      <w:r>
        <w:fldChar w:fldCharType="begin" w:fldLock="1"/>
      </w:r>
      <w:r>
        <w:instrText xml:space="preserve"> PAGEREF _Toc67499656 \h </w:instrText>
      </w:r>
      <w:r>
        <w:fldChar w:fldCharType="separate"/>
      </w:r>
      <w:r>
        <w:t>128</w:t>
      </w:r>
      <w:r>
        <w:fldChar w:fldCharType="end"/>
      </w:r>
    </w:p>
    <w:p w14:paraId="5470F9D8" w14:textId="0670628E" w:rsidR="00075654" w:rsidRDefault="00075654">
      <w:pPr>
        <w:pStyle w:val="TOC4"/>
        <w:rPr>
          <w:rFonts w:asciiTheme="minorHAnsi" w:eastAsiaTheme="minorEastAsia" w:hAnsiTheme="minorHAnsi" w:cstheme="minorBidi"/>
          <w:sz w:val="22"/>
          <w:szCs w:val="22"/>
          <w:lang w:eastAsia="en-GB"/>
        </w:rPr>
      </w:pPr>
      <w:r w:rsidRPr="00FF592E">
        <w:rPr>
          <w:rFonts w:eastAsia="SimSun"/>
          <w:lang w:val="fr-FR"/>
        </w:rPr>
        <w:t>7.4.5.1</w:t>
      </w:r>
      <w:r>
        <w:rPr>
          <w:rFonts w:asciiTheme="minorHAnsi" w:eastAsiaTheme="minorEastAsia" w:hAnsiTheme="minorHAnsi" w:cstheme="minorBidi"/>
          <w:sz w:val="22"/>
          <w:szCs w:val="22"/>
          <w:lang w:eastAsia="en-GB"/>
        </w:rPr>
        <w:tab/>
      </w:r>
      <w:r w:rsidRPr="00FF592E">
        <w:rPr>
          <w:rFonts w:eastAsia="SimSun"/>
          <w:lang w:val="fr-FR"/>
        </w:rPr>
        <w:t xml:space="preserve">PFCP </w:t>
      </w:r>
      <w:r w:rsidRPr="00FF592E">
        <w:rPr>
          <w:rFonts w:eastAsia="SimSun"/>
          <w:lang w:val="fr-FR" w:eastAsia="zh-CN"/>
        </w:rPr>
        <w:t>Node Report Request</w:t>
      </w:r>
      <w:r>
        <w:tab/>
      </w:r>
      <w:r>
        <w:fldChar w:fldCharType="begin" w:fldLock="1"/>
      </w:r>
      <w:r>
        <w:instrText xml:space="preserve"> PAGEREF _Toc67499657 \h </w:instrText>
      </w:r>
      <w:r>
        <w:fldChar w:fldCharType="separate"/>
      </w:r>
      <w:r>
        <w:t>128</w:t>
      </w:r>
      <w:r>
        <w:fldChar w:fldCharType="end"/>
      </w:r>
    </w:p>
    <w:p w14:paraId="0D2DB9E6" w14:textId="111EF45A" w:rsidR="00075654" w:rsidRDefault="00075654">
      <w:pPr>
        <w:pStyle w:val="TOC5"/>
        <w:rPr>
          <w:rFonts w:asciiTheme="minorHAnsi" w:eastAsiaTheme="minorEastAsia" w:hAnsiTheme="minorHAnsi" w:cstheme="minorBidi"/>
          <w:sz w:val="22"/>
          <w:szCs w:val="22"/>
          <w:lang w:eastAsia="en-GB"/>
        </w:rPr>
      </w:pPr>
      <w:r w:rsidRPr="00FF592E">
        <w:rPr>
          <w:rFonts w:eastAsia="SimSun"/>
          <w:lang w:val="fr-FR"/>
        </w:rPr>
        <w:t>7.4.</w:t>
      </w:r>
      <w:r w:rsidRPr="00FF592E">
        <w:rPr>
          <w:rFonts w:eastAsia="SimSun"/>
          <w:lang w:val="en-US"/>
        </w:rPr>
        <w:t>5</w:t>
      </w:r>
      <w:r w:rsidRPr="00FF592E">
        <w:rPr>
          <w:rFonts w:eastAsia="SimSun"/>
          <w:lang w:val="fr-FR"/>
        </w:rPr>
        <w:t>.1.1</w:t>
      </w:r>
      <w:r>
        <w:rPr>
          <w:rFonts w:asciiTheme="minorHAnsi" w:eastAsiaTheme="minorEastAsia" w:hAnsiTheme="minorHAnsi" w:cstheme="minorBidi"/>
          <w:sz w:val="22"/>
          <w:szCs w:val="22"/>
          <w:lang w:eastAsia="en-GB"/>
        </w:rPr>
        <w:tab/>
      </w:r>
      <w:r w:rsidRPr="00FF592E">
        <w:rPr>
          <w:rFonts w:eastAsia="SimSun"/>
          <w:lang w:val="fr-FR"/>
        </w:rPr>
        <w:t>General</w:t>
      </w:r>
      <w:r>
        <w:tab/>
      </w:r>
      <w:r>
        <w:fldChar w:fldCharType="begin" w:fldLock="1"/>
      </w:r>
      <w:r>
        <w:instrText xml:space="preserve"> PAGEREF _Toc67499658 \h </w:instrText>
      </w:r>
      <w:r>
        <w:fldChar w:fldCharType="separate"/>
      </w:r>
      <w:r>
        <w:t>128</w:t>
      </w:r>
      <w:r>
        <w:fldChar w:fldCharType="end"/>
      </w:r>
    </w:p>
    <w:p w14:paraId="2E416BA5" w14:textId="205B7FFF" w:rsidR="00075654" w:rsidRDefault="00075654">
      <w:pPr>
        <w:pStyle w:val="TOC5"/>
        <w:rPr>
          <w:rFonts w:asciiTheme="minorHAnsi" w:eastAsiaTheme="minorEastAsia" w:hAnsiTheme="minorHAnsi" w:cstheme="minorBidi"/>
          <w:sz w:val="22"/>
          <w:szCs w:val="22"/>
          <w:lang w:eastAsia="en-GB"/>
        </w:rPr>
      </w:pPr>
      <w:r w:rsidRPr="00FF592E">
        <w:rPr>
          <w:rFonts w:eastAsia="SimSun"/>
          <w:lang w:val="en-US"/>
        </w:rPr>
        <w:t>7.4.5.1.2</w:t>
      </w:r>
      <w:r>
        <w:rPr>
          <w:rFonts w:asciiTheme="minorHAnsi" w:eastAsiaTheme="minorEastAsia" w:hAnsiTheme="minorHAnsi" w:cstheme="minorBidi"/>
          <w:sz w:val="22"/>
          <w:szCs w:val="22"/>
          <w:lang w:eastAsia="en-GB"/>
        </w:rPr>
        <w:tab/>
      </w:r>
      <w:r w:rsidRPr="00FF592E">
        <w:rPr>
          <w:rFonts w:eastAsia="SimSun"/>
          <w:lang w:val="en-US"/>
        </w:rPr>
        <w:t>User Plane Path Failure Report IE within PFCP Node Report Request</w:t>
      </w:r>
      <w:r>
        <w:tab/>
      </w:r>
      <w:r>
        <w:fldChar w:fldCharType="begin" w:fldLock="1"/>
      </w:r>
      <w:r>
        <w:instrText xml:space="preserve"> PAGEREF _Toc67499659 \h </w:instrText>
      </w:r>
      <w:r>
        <w:fldChar w:fldCharType="separate"/>
      </w:r>
      <w:r>
        <w:t>128</w:t>
      </w:r>
      <w:r>
        <w:fldChar w:fldCharType="end"/>
      </w:r>
    </w:p>
    <w:p w14:paraId="1ECB7089" w14:textId="3478A6ED" w:rsidR="00075654" w:rsidRDefault="00075654">
      <w:pPr>
        <w:pStyle w:val="TOC5"/>
        <w:rPr>
          <w:rFonts w:asciiTheme="minorHAnsi" w:eastAsiaTheme="minorEastAsia" w:hAnsiTheme="minorHAnsi" w:cstheme="minorBidi"/>
          <w:sz w:val="22"/>
          <w:szCs w:val="22"/>
          <w:lang w:eastAsia="en-GB"/>
        </w:rPr>
      </w:pPr>
      <w:r w:rsidRPr="00FF592E">
        <w:rPr>
          <w:rFonts w:eastAsia="SimSun"/>
          <w:lang w:val="en-US"/>
        </w:rPr>
        <w:t>7.4.5.1.3</w:t>
      </w:r>
      <w:r>
        <w:rPr>
          <w:rFonts w:asciiTheme="minorHAnsi" w:eastAsiaTheme="minorEastAsia" w:hAnsiTheme="minorHAnsi" w:cstheme="minorBidi"/>
          <w:sz w:val="22"/>
          <w:szCs w:val="22"/>
          <w:lang w:eastAsia="en-GB"/>
        </w:rPr>
        <w:tab/>
      </w:r>
      <w:r w:rsidRPr="00FF592E">
        <w:rPr>
          <w:rFonts w:eastAsia="SimSun"/>
          <w:lang w:val="en-US"/>
        </w:rPr>
        <w:t>User Plane Path Recovery Report IE within PFCP Node Report Request</w:t>
      </w:r>
      <w:r>
        <w:tab/>
      </w:r>
      <w:r>
        <w:fldChar w:fldCharType="begin" w:fldLock="1"/>
      </w:r>
      <w:r>
        <w:instrText xml:space="preserve"> PAGEREF _Toc67499660 \h </w:instrText>
      </w:r>
      <w:r>
        <w:fldChar w:fldCharType="separate"/>
      </w:r>
      <w:r>
        <w:t>128</w:t>
      </w:r>
      <w:r>
        <w:fldChar w:fldCharType="end"/>
      </w:r>
    </w:p>
    <w:p w14:paraId="7DA8F834" w14:textId="014A491D" w:rsidR="00075654" w:rsidRDefault="00075654">
      <w:pPr>
        <w:pStyle w:val="TOC5"/>
        <w:rPr>
          <w:rFonts w:asciiTheme="minorHAnsi" w:eastAsiaTheme="minorEastAsia" w:hAnsiTheme="minorHAnsi" w:cstheme="minorBidi"/>
          <w:sz w:val="22"/>
          <w:szCs w:val="22"/>
          <w:lang w:eastAsia="en-GB"/>
        </w:rPr>
      </w:pPr>
      <w:r w:rsidRPr="00FF592E">
        <w:rPr>
          <w:rFonts w:eastAsia="SimSun"/>
          <w:lang w:val="en-US"/>
        </w:rPr>
        <w:t>7.4.5.1.4</w:t>
      </w:r>
      <w:r>
        <w:rPr>
          <w:rFonts w:asciiTheme="minorHAnsi" w:eastAsiaTheme="minorEastAsia" w:hAnsiTheme="minorHAnsi" w:cstheme="minorBidi"/>
          <w:sz w:val="22"/>
          <w:szCs w:val="22"/>
          <w:lang w:eastAsia="en-GB"/>
        </w:rPr>
        <w:tab/>
      </w:r>
      <w:r w:rsidRPr="00FF592E">
        <w:rPr>
          <w:rFonts w:eastAsia="SimSun"/>
          <w:lang w:val="en-US"/>
        </w:rPr>
        <w:t>Clock Drift Report IE within PFCP Node Report Request</w:t>
      </w:r>
      <w:r>
        <w:tab/>
      </w:r>
      <w:r>
        <w:fldChar w:fldCharType="begin" w:fldLock="1"/>
      </w:r>
      <w:r>
        <w:instrText xml:space="preserve"> PAGEREF _Toc67499661 \h </w:instrText>
      </w:r>
      <w:r>
        <w:fldChar w:fldCharType="separate"/>
      </w:r>
      <w:r>
        <w:t>129</w:t>
      </w:r>
      <w:r>
        <w:fldChar w:fldCharType="end"/>
      </w:r>
    </w:p>
    <w:p w14:paraId="5646EB2F" w14:textId="584C4DAA" w:rsidR="00075654" w:rsidRDefault="00075654">
      <w:pPr>
        <w:pStyle w:val="TOC5"/>
        <w:rPr>
          <w:rFonts w:asciiTheme="minorHAnsi" w:eastAsiaTheme="minorEastAsia" w:hAnsiTheme="minorHAnsi" w:cstheme="minorBidi"/>
          <w:sz w:val="22"/>
          <w:szCs w:val="22"/>
          <w:lang w:eastAsia="en-GB"/>
        </w:rPr>
      </w:pPr>
      <w:r w:rsidRPr="00FF592E">
        <w:rPr>
          <w:rFonts w:eastAsia="SimSun"/>
          <w:lang w:val="en-US"/>
        </w:rPr>
        <w:t>7.4.5.1.5</w:t>
      </w:r>
      <w:r>
        <w:rPr>
          <w:rFonts w:asciiTheme="minorHAnsi" w:eastAsiaTheme="minorEastAsia" w:hAnsiTheme="minorHAnsi" w:cstheme="minorBidi"/>
          <w:sz w:val="22"/>
          <w:szCs w:val="22"/>
          <w:lang w:eastAsia="en-GB"/>
        </w:rPr>
        <w:tab/>
      </w:r>
      <w:r w:rsidRPr="00FF592E">
        <w:rPr>
          <w:rFonts w:eastAsia="SimSun"/>
          <w:lang w:val="en-US"/>
        </w:rPr>
        <w:t>GTP-U Path QoS Report IE within PFCP Node Report Request</w:t>
      </w:r>
      <w:r>
        <w:tab/>
      </w:r>
      <w:r>
        <w:fldChar w:fldCharType="begin" w:fldLock="1"/>
      </w:r>
      <w:r>
        <w:instrText xml:space="preserve"> PAGEREF _Toc67499662 \h </w:instrText>
      </w:r>
      <w:r>
        <w:fldChar w:fldCharType="separate"/>
      </w:r>
      <w:r>
        <w:t>129</w:t>
      </w:r>
      <w:r>
        <w:fldChar w:fldCharType="end"/>
      </w:r>
    </w:p>
    <w:p w14:paraId="79B9537F" w14:textId="70049235" w:rsidR="00075654" w:rsidRDefault="00075654">
      <w:pPr>
        <w:pStyle w:val="TOC5"/>
        <w:rPr>
          <w:rFonts w:asciiTheme="minorHAnsi" w:eastAsiaTheme="minorEastAsia" w:hAnsiTheme="minorHAnsi" w:cstheme="minorBidi"/>
          <w:sz w:val="22"/>
          <w:szCs w:val="22"/>
          <w:lang w:eastAsia="en-GB"/>
        </w:rPr>
      </w:pPr>
      <w:r w:rsidRPr="00FF592E">
        <w:rPr>
          <w:rFonts w:eastAsia="SimSun"/>
          <w:lang w:val="en-US"/>
        </w:rPr>
        <w:t>7.4.5.1.6</w:t>
      </w:r>
      <w:r>
        <w:rPr>
          <w:rFonts w:asciiTheme="minorHAnsi" w:eastAsiaTheme="minorEastAsia" w:hAnsiTheme="minorHAnsi" w:cstheme="minorBidi"/>
          <w:sz w:val="22"/>
          <w:szCs w:val="22"/>
          <w:lang w:eastAsia="en-GB"/>
        </w:rPr>
        <w:tab/>
      </w:r>
      <w:r w:rsidRPr="00FF592E">
        <w:rPr>
          <w:rFonts w:eastAsia="SimSun"/>
          <w:lang w:val="en-US"/>
        </w:rPr>
        <w:t>QoS Information in GTP-U Path QoS Report IE</w:t>
      </w:r>
      <w:r>
        <w:tab/>
      </w:r>
      <w:r>
        <w:fldChar w:fldCharType="begin" w:fldLock="1"/>
      </w:r>
      <w:r>
        <w:instrText xml:space="preserve"> PAGEREF _Toc67499663 \h </w:instrText>
      </w:r>
      <w:r>
        <w:fldChar w:fldCharType="separate"/>
      </w:r>
      <w:r>
        <w:t>130</w:t>
      </w:r>
      <w:r>
        <w:fldChar w:fldCharType="end"/>
      </w:r>
    </w:p>
    <w:p w14:paraId="55C51EC7" w14:textId="2ADA1133" w:rsidR="00075654" w:rsidRDefault="00075654">
      <w:pPr>
        <w:pStyle w:val="TOC4"/>
        <w:rPr>
          <w:rFonts w:asciiTheme="minorHAnsi" w:eastAsiaTheme="minorEastAsia" w:hAnsiTheme="minorHAnsi" w:cstheme="minorBidi"/>
          <w:sz w:val="22"/>
          <w:szCs w:val="22"/>
          <w:lang w:eastAsia="en-GB"/>
        </w:rPr>
      </w:pPr>
      <w:r w:rsidRPr="00FF592E">
        <w:rPr>
          <w:rFonts w:eastAsia="SimSun"/>
          <w:lang w:val="fr-FR"/>
        </w:rPr>
        <w:t>7.</w:t>
      </w:r>
      <w:r w:rsidRPr="00FF592E">
        <w:rPr>
          <w:rFonts w:eastAsia="SimSun"/>
        </w:rPr>
        <w:t>4.</w:t>
      </w:r>
      <w:r w:rsidRPr="00FF592E">
        <w:rPr>
          <w:rFonts w:eastAsia="SimSun"/>
          <w:lang w:val="fr-FR"/>
        </w:rPr>
        <w:t>5.</w:t>
      </w:r>
      <w:r w:rsidRPr="00FF592E">
        <w:rPr>
          <w:rFonts w:eastAsia="SimSun"/>
          <w:lang w:val="fr-FR" w:eastAsia="zh-CN"/>
        </w:rPr>
        <w:t>2</w:t>
      </w:r>
      <w:r>
        <w:rPr>
          <w:rFonts w:asciiTheme="minorHAnsi" w:eastAsiaTheme="minorEastAsia" w:hAnsiTheme="minorHAnsi" w:cstheme="minorBidi"/>
          <w:sz w:val="22"/>
          <w:szCs w:val="22"/>
          <w:lang w:eastAsia="en-GB"/>
        </w:rPr>
        <w:tab/>
      </w:r>
      <w:r w:rsidRPr="00FF592E">
        <w:rPr>
          <w:rFonts w:eastAsia="SimSun"/>
          <w:lang w:val="fr-FR"/>
        </w:rPr>
        <w:t xml:space="preserve">PFCP </w:t>
      </w:r>
      <w:r w:rsidRPr="00FF592E">
        <w:rPr>
          <w:rFonts w:eastAsia="SimSun"/>
          <w:lang w:val="fr-FR" w:eastAsia="zh-CN"/>
        </w:rPr>
        <w:t>Node Report Response</w:t>
      </w:r>
      <w:r>
        <w:tab/>
      </w:r>
      <w:r>
        <w:fldChar w:fldCharType="begin" w:fldLock="1"/>
      </w:r>
      <w:r>
        <w:instrText xml:space="preserve"> PAGEREF _Toc67499664 \h </w:instrText>
      </w:r>
      <w:r>
        <w:fldChar w:fldCharType="separate"/>
      </w:r>
      <w:r>
        <w:t>130</w:t>
      </w:r>
      <w:r>
        <w:fldChar w:fldCharType="end"/>
      </w:r>
    </w:p>
    <w:p w14:paraId="063AAB03" w14:textId="4A032869" w:rsidR="00075654" w:rsidRDefault="00075654">
      <w:pPr>
        <w:pStyle w:val="TOC5"/>
        <w:rPr>
          <w:rFonts w:asciiTheme="minorHAnsi" w:eastAsiaTheme="minorEastAsia" w:hAnsiTheme="minorHAnsi" w:cstheme="minorBidi"/>
          <w:sz w:val="22"/>
          <w:szCs w:val="22"/>
          <w:lang w:eastAsia="en-GB"/>
        </w:rPr>
      </w:pPr>
      <w:r w:rsidRPr="00FF592E">
        <w:rPr>
          <w:rFonts w:eastAsia="SimSun"/>
          <w:lang w:val="en-US"/>
        </w:rPr>
        <w:t>7.4.5.2.1</w:t>
      </w:r>
      <w:r>
        <w:rPr>
          <w:rFonts w:asciiTheme="minorHAnsi" w:eastAsiaTheme="minorEastAsia" w:hAnsiTheme="minorHAnsi" w:cstheme="minorBidi"/>
          <w:sz w:val="22"/>
          <w:szCs w:val="22"/>
          <w:lang w:eastAsia="en-GB"/>
        </w:rPr>
        <w:tab/>
      </w:r>
      <w:r w:rsidRPr="00FF592E">
        <w:rPr>
          <w:rFonts w:eastAsia="SimSun"/>
          <w:lang w:val="en-US"/>
        </w:rPr>
        <w:t>General</w:t>
      </w:r>
      <w:r>
        <w:tab/>
      </w:r>
      <w:r>
        <w:fldChar w:fldCharType="begin" w:fldLock="1"/>
      </w:r>
      <w:r>
        <w:instrText xml:space="preserve"> PAGEREF _Toc67499665 \h </w:instrText>
      </w:r>
      <w:r>
        <w:fldChar w:fldCharType="separate"/>
      </w:r>
      <w:r>
        <w:t>130</w:t>
      </w:r>
      <w:r>
        <w:fldChar w:fldCharType="end"/>
      </w:r>
    </w:p>
    <w:p w14:paraId="13BF4917" w14:textId="5E251A84" w:rsidR="00075654" w:rsidRDefault="00075654">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PFCP Session Set Deletion</w:t>
      </w:r>
      <w:r>
        <w:tab/>
      </w:r>
      <w:r>
        <w:fldChar w:fldCharType="begin" w:fldLock="1"/>
      </w:r>
      <w:r>
        <w:instrText xml:space="preserve"> PAGEREF _Toc67499666 \h </w:instrText>
      </w:r>
      <w:r>
        <w:fldChar w:fldCharType="separate"/>
      </w:r>
      <w:r>
        <w:t>130</w:t>
      </w:r>
      <w:r>
        <w:fldChar w:fldCharType="end"/>
      </w:r>
    </w:p>
    <w:p w14:paraId="2C63B745" w14:textId="069A73E5" w:rsidR="00075654" w:rsidRDefault="00075654">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PFCP Session Set Deletion Request</w:t>
      </w:r>
      <w:r>
        <w:tab/>
      </w:r>
      <w:r>
        <w:fldChar w:fldCharType="begin" w:fldLock="1"/>
      </w:r>
      <w:r>
        <w:instrText xml:space="preserve"> PAGEREF _Toc67499667 \h </w:instrText>
      </w:r>
      <w:r>
        <w:fldChar w:fldCharType="separate"/>
      </w:r>
      <w:r>
        <w:t>130</w:t>
      </w:r>
      <w:r>
        <w:fldChar w:fldCharType="end"/>
      </w:r>
    </w:p>
    <w:p w14:paraId="087AA996" w14:textId="5038444B" w:rsidR="00075654" w:rsidRDefault="00075654">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rsidRPr="00FF592E">
        <w:rPr>
          <w:lang w:val="en-US"/>
        </w:rPr>
        <w:t xml:space="preserve">PFCP Session Set </w:t>
      </w:r>
      <w:r>
        <w:t>Deletion Response</w:t>
      </w:r>
      <w:r>
        <w:tab/>
      </w:r>
      <w:r>
        <w:fldChar w:fldCharType="begin" w:fldLock="1"/>
      </w:r>
      <w:r>
        <w:instrText xml:space="preserve"> PAGEREF _Toc67499668 \h </w:instrText>
      </w:r>
      <w:r>
        <w:fldChar w:fldCharType="separate"/>
      </w:r>
      <w:r>
        <w:t>131</w:t>
      </w:r>
      <w:r>
        <w:fldChar w:fldCharType="end"/>
      </w:r>
    </w:p>
    <w:p w14:paraId="64C898F6" w14:textId="66BE0738" w:rsidR="00075654" w:rsidRDefault="00075654">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PFCP Session Related Messages</w:t>
      </w:r>
      <w:r>
        <w:tab/>
      </w:r>
      <w:r>
        <w:fldChar w:fldCharType="begin" w:fldLock="1"/>
      </w:r>
      <w:r>
        <w:instrText xml:space="preserve"> PAGEREF _Toc67499669 \h </w:instrText>
      </w:r>
      <w:r>
        <w:fldChar w:fldCharType="separate"/>
      </w:r>
      <w:r>
        <w:t>131</w:t>
      </w:r>
      <w:r>
        <w:fldChar w:fldCharType="end"/>
      </w:r>
    </w:p>
    <w:p w14:paraId="7EA0FB6B" w14:textId="5FF4710D" w:rsidR="00075654" w:rsidRDefault="00075654">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rsidRPr="00FF592E">
        <w:rPr>
          <w:lang w:val="en-US"/>
        </w:rPr>
        <w:t>General</w:t>
      </w:r>
      <w:r>
        <w:tab/>
      </w:r>
      <w:r>
        <w:fldChar w:fldCharType="begin" w:fldLock="1"/>
      </w:r>
      <w:r>
        <w:instrText xml:space="preserve"> PAGEREF _Toc67499670 \h </w:instrText>
      </w:r>
      <w:r>
        <w:fldChar w:fldCharType="separate"/>
      </w:r>
      <w:r>
        <w:t>131</w:t>
      </w:r>
      <w:r>
        <w:fldChar w:fldCharType="end"/>
      </w:r>
    </w:p>
    <w:p w14:paraId="00DA20DA" w14:textId="46212A3A" w:rsidR="00075654" w:rsidRDefault="00075654">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rsidRPr="00FF592E">
        <w:rPr>
          <w:lang w:val="en-US"/>
        </w:rPr>
        <w:t xml:space="preserve">PFCP </w:t>
      </w:r>
      <w:r>
        <w:t>Session Establishment Request</w:t>
      </w:r>
      <w:r>
        <w:tab/>
      </w:r>
      <w:r>
        <w:fldChar w:fldCharType="begin" w:fldLock="1"/>
      </w:r>
      <w:r>
        <w:instrText xml:space="preserve"> PAGEREF _Toc67499671 \h </w:instrText>
      </w:r>
      <w:r>
        <w:fldChar w:fldCharType="separate"/>
      </w:r>
      <w:r>
        <w:t>131</w:t>
      </w:r>
      <w:r>
        <w:fldChar w:fldCharType="end"/>
      </w:r>
    </w:p>
    <w:p w14:paraId="4B2AEABD" w14:textId="7C1F302C" w:rsidR="00075654" w:rsidRDefault="00075654">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_Toc67499672 \h </w:instrText>
      </w:r>
      <w:r>
        <w:fldChar w:fldCharType="separate"/>
      </w:r>
      <w:r>
        <w:t>131</w:t>
      </w:r>
      <w:r>
        <w:fldChar w:fldCharType="end"/>
      </w:r>
    </w:p>
    <w:p w14:paraId="487C408F" w14:textId="2FD0D3BA" w:rsidR="00075654" w:rsidRDefault="00075654">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Create PDR IE within PFCP Session Establishment Request</w:t>
      </w:r>
      <w:r>
        <w:tab/>
      </w:r>
      <w:r>
        <w:fldChar w:fldCharType="begin" w:fldLock="1"/>
      </w:r>
      <w:r>
        <w:instrText xml:space="preserve"> PAGEREF _Toc67499673 \h </w:instrText>
      </w:r>
      <w:r>
        <w:fldChar w:fldCharType="separate"/>
      </w:r>
      <w:r>
        <w:t>133</w:t>
      </w:r>
      <w:r>
        <w:fldChar w:fldCharType="end"/>
      </w:r>
    </w:p>
    <w:p w14:paraId="61C58277" w14:textId="46A413A5" w:rsidR="00075654" w:rsidRDefault="00075654">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Create FAR</w:t>
      </w:r>
      <w:r w:rsidRPr="00FF592E">
        <w:rPr>
          <w:lang w:val="en-US"/>
        </w:rPr>
        <w:t xml:space="preserve"> IE</w:t>
      </w:r>
      <w:r>
        <w:t xml:space="preserve"> within PFCP Session Establishment Request</w:t>
      </w:r>
      <w:r>
        <w:tab/>
      </w:r>
      <w:r>
        <w:fldChar w:fldCharType="begin" w:fldLock="1"/>
      </w:r>
      <w:r>
        <w:instrText xml:space="preserve"> PAGEREF _Toc67499674 \h </w:instrText>
      </w:r>
      <w:r>
        <w:fldChar w:fldCharType="separate"/>
      </w:r>
      <w:r>
        <w:t>139</w:t>
      </w:r>
      <w:r>
        <w:fldChar w:fldCharType="end"/>
      </w:r>
    </w:p>
    <w:p w14:paraId="712B0B3C" w14:textId="20548A74" w:rsidR="00075654" w:rsidRDefault="00075654">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Create URR IE within PFCP Session Establishment Request</w:t>
      </w:r>
      <w:r>
        <w:tab/>
      </w:r>
      <w:r>
        <w:fldChar w:fldCharType="begin" w:fldLock="1"/>
      </w:r>
      <w:r>
        <w:instrText xml:space="preserve"> PAGEREF _Toc67499675 \h </w:instrText>
      </w:r>
      <w:r>
        <w:fldChar w:fldCharType="separate"/>
      </w:r>
      <w:r>
        <w:t>142</w:t>
      </w:r>
      <w:r>
        <w:fldChar w:fldCharType="end"/>
      </w:r>
    </w:p>
    <w:p w14:paraId="1B5AEE3E" w14:textId="7C1331A0" w:rsidR="00075654" w:rsidRDefault="00075654">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Create QER IE within PFCP Session Establishment Request</w:t>
      </w:r>
      <w:r>
        <w:tab/>
      </w:r>
      <w:r>
        <w:fldChar w:fldCharType="begin" w:fldLock="1"/>
      </w:r>
      <w:r>
        <w:instrText xml:space="preserve"> PAGEREF _Toc67499676 \h </w:instrText>
      </w:r>
      <w:r>
        <w:fldChar w:fldCharType="separate"/>
      </w:r>
      <w:r>
        <w:t>148</w:t>
      </w:r>
      <w:r>
        <w:fldChar w:fldCharType="end"/>
      </w:r>
    </w:p>
    <w:p w14:paraId="0A72744D" w14:textId="4E7A3F37" w:rsidR="00075654" w:rsidRDefault="00075654">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Create BAR</w:t>
      </w:r>
      <w:r w:rsidRPr="00FF592E">
        <w:rPr>
          <w:lang w:val="en-US"/>
        </w:rPr>
        <w:t xml:space="preserve"> IE</w:t>
      </w:r>
      <w:r>
        <w:t xml:space="preserve"> within PFCP Session Establishment Request</w:t>
      </w:r>
      <w:r>
        <w:tab/>
      </w:r>
      <w:r>
        <w:fldChar w:fldCharType="begin" w:fldLock="1"/>
      </w:r>
      <w:r>
        <w:instrText xml:space="preserve"> PAGEREF _Toc67499677 \h </w:instrText>
      </w:r>
      <w:r>
        <w:fldChar w:fldCharType="separate"/>
      </w:r>
      <w:r>
        <w:t>150</w:t>
      </w:r>
      <w:r>
        <w:fldChar w:fldCharType="end"/>
      </w:r>
    </w:p>
    <w:p w14:paraId="63E47527" w14:textId="05D313AD" w:rsidR="00075654" w:rsidRDefault="00075654">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 xml:space="preserve">Create </w:t>
      </w:r>
      <w:r w:rsidRPr="00FF592E">
        <w:rPr>
          <w:lang w:val="en-US"/>
        </w:rPr>
        <w:t>Traffic Endpoint</w:t>
      </w:r>
      <w:r>
        <w:t xml:space="preserve"> IE within </w:t>
      </w:r>
      <w:r>
        <w:rPr>
          <w:lang w:eastAsia="zh-CN"/>
        </w:rPr>
        <w:t>PFCP</w:t>
      </w:r>
      <w:r>
        <w:t xml:space="preserve"> Session Establishment Request</w:t>
      </w:r>
      <w:r>
        <w:tab/>
      </w:r>
      <w:r>
        <w:fldChar w:fldCharType="begin" w:fldLock="1"/>
      </w:r>
      <w:r>
        <w:instrText xml:space="preserve"> PAGEREF _Toc67499678 \h </w:instrText>
      </w:r>
      <w:r>
        <w:fldChar w:fldCharType="separate"/>
      </w:r>
      <w:r>
        <w:t>151</w:t>
      </w:r>
      <w:r>
        <w:fldChar w:fldCharType="end"/>
      </w:r>
    </w:p>
    <w:p w14:paraId="4E6F4870" w14:textId="37349669" w:rsidR="00075654" w:rsidRDefault="00075654">
      <w:pPr>
        <w:pStyle w:val="TOC4"/>
        <w:rPr>
          <w:rFonts w:asciiTheme="minorHAnsi" w:eastAsiaTheme="minorEastAsia" w:hAnsiTheme="minorHAnsi" w:cstheme="minorBidi"/>
          <w:sz w:val="22"/>
          <w:szCs w:val="22"/>
          <w:lang w:eastAsia="en-GB"/>
        </w:rPr>
      </w:pPr>
      <w:r>
        <w:t>7.5.2.8</w:t>
      </w:r>
      <w:r>
        <w:rPr>
          <w:rFonts w:asciiTheme="minorHAnsi" w:eastAsiaTheme="minorEastAsia" w:hAnsiTheme="minorHAnsi" w:cstheme="minorBidi"/>
          <w:sz w:val="22"/>
          <w:szCs w:val="22"/>
          <w:lang w:eastAsia="en-GB"/>
        </w:rPr>
        <w:tab/>
      </w:r>
      <w:r>
        <w:t>Create MAR</w:t>
      </w:r>
      <w:r w:rsidRPr="00FF592E">
        <w:rPr>
          <w:lang w:val="en-US"/>
        </w:rPr>
        <w:t xml:space="preserve"> IE</w:t>
      </w:r>
      <w:r>
        <w:t xml:space="preserve"> within PFCP Session Establishment Request</w:t>
      </w:r>
      <w:r>
        <w:tab/>
      </w:r>
      <w:r>
        <w:fldChar w:fldCharType="begin" w:fldLock="1"/>
      </w:r>
      <w:r>
        <w:instrText xml:space="preserve"> PAGEREF _Toc67499679 \h </w:instrText>
      </w:r>
      <w:r>
        <w:fldChar w:fldCharType="separate"/>
      </w:r>
      <w:r>
        <w:t>153</w:t>
      </w:r>
      <w:r>
        <w:fldChar w:fldCharType="end"/>
      </w:r>
    </w:p>
    <w:p w14:paraId="1E3AC06A" w14:textId="563648A3" w:rsidR="00075654" w:rsidRDefault="00075654">
      <w:pPr>
        <w:pStyle w:val="TOC4"/>
        <w:rPr>
          <w:rFonts w:asciiTheme="minorHAnsi" w:eastAsiaTheme="minorEastAsia" w:hAnsiTheme="minorHAnsi" w:cstheme="minorBidi"/>
          <w:sz w:val="22"/>
          <w:szCs w:val="22"/>
          <w:lang w:eastAsia="en-GB"/>
        </w:rPr>
      </w:pPr>
      <w:r>
        <w:t>7.5.2.9</w:t>
      </w:r>
      <w:r>
        <w:rPr>
          <w:rFonts w:asciiTheme="minorHAnsi" w:eastAsiaTheme="minorEastAsia" w:hAnsiTheme="minorHAnsi" w:cstheme="minorBidi"/>
          <w:sz w:val="22"/>
          <w:szCs w:val="22"/>
          <w:lang w:eastAsia="en-GB"/>
        </w:rPr>
        <w:tab/>
      </w:r>
      <w:r>
        <w:t>Create SRR IE within PFCP Session Establishment Request</w:t>
      </w:r>
      <w:r>
        <w:tab/>
      </w:r>
      <w:r>
        <w:fldChar w:fldCharType="begin" w:fldLock="1"/>
      </w:r>
      <w:r>
        <w:instrText xml:space="preserve"> PAGEREF _Toc67499680 \h </w:instrText>
      </w:r>
      <w:r>
        <w:fldChar w:fldCharType="separate"/>
      </w:r>
      <w:r>
        <w:t>154</w:t>
      </w:r>
      <w:r>
        <w:fldChar w:fldCharType="end"/>
      </w:r>
    </w:p>
    <w:p w14:paraId="4EF4602C" w14:textId="252469DE" w:rsidR="00075654" w:rsidRDefault="00075654">
      <w:pPr>
        <w:pStyle w:val="TOC4"/>
        <w:rPr>
          <w:rFonts w:asciiTheme="minorHAnsi" w:eastAsiaTheme="minorEastAsia" w:hAnsiTheme="minorHAnsi" w:cstheme="minorBidi"/>
          <w:sz w:val="22"/>
          <w:szCs w:val="22"/>
          <w:lang w:eastAsia="en-GB"/>
        </w:rPr>
      </w:pPr>
      <w:r>
        <w:t>7.5.</w:t>
      </w:r>
      <w:r>
        <w:rPr>
          <w:lang w:eastAsia="zh-CN"/>
        </w:rPr>
        <w:t>2</w:t>
      </w:r>
      <w:r>
        <w:t>.</w:t>
      </w:r>
      <w:r>
        <w:rPr>
          <w:lang w:eastAsia="zh-CN"/>
        </w:rPr>
        <w:t>10</w:t>
      </w:r>
      <w:r>
        <w:rPr>
          <w:rFonts w:asciiTheme="minorHAnsi" w:eastAsiaTheme="minorEastAsia" w:hAnsiTheme="minorHAnsi" w:cstheme="minorBidi"/>
          <w:sz w:val="22"/>
          <w:szCs w:val="22"/>
          <w:lang w:eastAsia="en-GB"/>
        </w:rPr>
        <w:tab/>
      </w:r>
      <w:r>
        <w:rPr>
          <w:lang w:eastAsia="zh-CN"/>
        </w:rPr>
        <w:t>Provide ATSSS Control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_Toc67499681 \h </w:instrText>
      </w:r>
      <w:r>
        <w:fldChar w:fldCharType="separate"/>
      </w:r>
      <w:r>
        <w:t>155</w:t>
      </w:r>
      <w:r>
        <w:fldChar w:fldCharType="end"/>
      </w:r>
    </w:p>
    <w:p w14:paraId="101A64A2" w14:textId="1118784C" w:rsidR="00075654" w:rsidRDefault="00075654">
      <w:pPr>
        <w:pStyle w:val="TOC4"/>
        <w:rPr>
          <w:rFonts w:asciiTheme="minorHAnsi" w:eastAsiaTheme="minorEastAsia" w:hAnsiTheme="minorHAnsi" w:cstheme="minorBidi"/>
          <w:sz w:val="22"/>
          <w:szCs w:val="22"/>
          <w:lang w:eastAsia="en-GB"/>
        </w:rPr>
      </w:pPr>
      <w:r>
        <w:t>7.5.</w:t>
      </w:r>
      <w:r>
        <w:rPr>
          <w:lang w:eastAsia="zh-CN"/>
        </w:rPr>
        <w:t>2</w:t>
      </w:r>
      <w:r>
        <w:t>.</w:t>
      </w:r>
      <w:r>
        <w:rPr>
          <w:lang w:eastAsia="zh-CN"/>
        </w:rPr>
        <w:t>11</w:t>
      </w:r>
      <w:r>
        <w:rPr>
          <w:rFonts w:asciiTheme="minorHAnsi" w:eastAsiaTheme="minorEastAsia" w:hAnsiTheme="minorHAnsi" w:cstheme="minorBidi"/>
          <w:sz w:val="22"/>
          <w:szCs w:val="22"/>
          <w:lang w:eastAsia="en-GB"/>
        </w:rPr>
        <w:tab/>
      </w:r>
      <w:r>
        <w:rPr>
          <w:lang w:eastAsia="zh-CN"/>
        </w:rPr>
        <w:t>Provide RDS Configuration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_Toc67499682 \h </w:instrText>
      </w:r>
      <w:r>
        <w:fldChar w:fldCharType="separate"/>
      </w:r>
      <w:r>
        <w:t>156</w:t>
      </w:r>
      <w:r>
        <w:fldChar w:fldCharType="end"/>
      </w:r>
    </w:p>
    <w:p w14:paraId="5F935CDD" w14:textId="0E616ED8" w:rsidR="00075654" w:rsidRDefault="00075654">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rsidRPr="00FF592E">
        <w:rPr>
          <w:lang w:val="en-US"/>
        </w:rPr>
        <w:t xml:space="preserve">PFCP </w:t>
      </w:r>
      <w:r>
        <w:t>Session Establishment Response</w:t>
      </w:r>
      <w:r>
        <w:tab/>
      </w:r>
      <w:r>
        <w:fldChar w:fldCharType="begin" w:fldLock="1"/>
      </w:r>
      <w:r>
        <w:instrText xml:space="preserve"> PAGEREF _Toc67499683 \h </w:instrText>
      </w:r>
      <w:r>
        <w:fldChar w:fldCharType="separate"/>
      </w:r>
      <w:r>
        <w:t>156</w:t>
      </w:r>
      <w:r>
        <w:fldChar w:fldCharType="end"/>
      </w:r>
    </w:p>
    <w:p w14:paraId="335E6519" w14:textId="5547706C" w:rsidR="00075654" w:rsidRDefault="00075654">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_Toc67499684 \h </w:instrText>
      </w:r>
      <w:r>
        <w:fldChar w:fldCharType="separate"/>
      </w:r>
      <w:r>
        <w:t>156</w:t>
      </w:r>
      <w:r>
        <w:fldChar w:fldCharType="end"/>
      </w:r>
    </w:p>
    <w:p w14:paraId="47594F9E" w14:textId="5D82457C" w:rsidR="00075654" w:rsidRDefault="00075654">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Created PDR IE within PFCP Session Establishment Response</w:t>
      </w:r>
      <w:r>
        <w:tab/>
      </w:r>
      <w:r>
        <w:fldChar w:fldCharType="begin" w:fldLock="1"/>
      </w:r>
      <w:r>
        <w:instrText xml:space="preserve"> PAGEREF _Toc67499685 \h </w:instrText>
      </w:r>
      <w:r>
        <w:fldChar w:fldCharType="separate"/>
      </w:r>
      <w:r>
        <w:t>158</w:t>
      </w:r>
      <w:r>
        <w:fldChar w:fldCharType="end"/>
      </w:r>
    </w:p>
    <w:p w14:paraId="48502A94" w14:textId="08489083" w:rsidR="00075654" w:rsidRDefault="00075654">
      <w:pPr>
        <w:pStyle w:val="TOC4"/>
        <w:rPr>
          <w:rFonts w:asciiTheme="minorHAnsi" w:eastAsiaTheme="minorEastAsia" w:hAnsiTheme="minorHAnsi" w:cstheme="minorBidi"/>
          <w:sz w:val="22"/>
          <w:szCs w:val="22"/>
          <w:lang w:eastAsia="en-GB"/>
        </w:rPr>
      </w:pPr>
      <w:r>
        <w:t>7.5.3.3</w:t>
      </w:r>
      <w:r>
        <w:rPr>
          <w:rFonts w:asciiTheme="minorHAnsi" w:eastAsiaTheme="minorEastAsia" w:hAnsiTheme="minorHAnsi" w:cstheme="minorBidi"/>
          <w:sz w:val="22"/>
          <w:szCs w:val="22"/>
          <w:lang w:eastAsia="en-GB"/>
        </w:rPr>
        <w:tab/>
      </w:r>
      <w:r>
        <w:t>Load Control Information IE within PFCP Session Establishment Response</w:t>
      </w:r>
      <w:r>
        <w:tab/>
      </w:r>
      <w:r>
        <w:fldChar w:fldCharType="begin" w:fldLock="1"/>
      </w:r>
      <w:r>
        <w:instrText xml:space="preserve"> PAGEREF _Toc67499686 \h </w:instrText>
      </w:r>
      <w:r>
        <w:fldChar w:fldCharType="separate"/>
      </w:r>
      <w:r>
        <w:t>158</w:t>
      </w:r>
      <w:r>
        <w:fldChar w:fldCharType="end"/>
      </w:r>
    </w:p>
    <w:p w14:paraId="467E42DC" w14:textId="37F95022" w:rsidR="00075654" w:rsidRDefault="00075654">
      <w:pPr>
        <w:pStyle w:val="TOC4"/>
        <w:rPr>
          <w:rFonts w:asciiTheme="minorHAnsi" w:eastAsiaTheme="minorEastAsia" w:hAnsiTheme="minorHAnsi" w:cstheme="minorBidi"/>
          <w:sz w:val="22"/>
          <w:szCs w:val="22"/>
          <w:lang w:eastAsia="en-GB"/>
        </w:rPr>
      </w:pPr>
      <w:r>
        <w:t>7.5.3.4</w:t>
      </w:r>
      <w:r>
        <w:rPr>
          <w:rFonts w:asciiTheme="minorHAnsi" w:eastAsiaTheme="minorEastAsia" w:hAnsiTheme="minorHAnsi" w:cstheme="minorBidi"/>
          <w:sz w:val="22"/>
          <w:szCs w:val="22"/>
          <w:lang w:eastAsia="en-GB"/>
        </w:rPr>
        <w:tab/>
      </w:r>
      <w:r>
        <w:t>Overload Control Information IE within PFCP Session Establishment Response</w:t>
      </w:r>
      <w:r>
        <w:tab/>
      </w:r>
      <w:r>
        <w:fldChar w:fldCharType="begin" w:fldLock="1"/>
      </w:r>
      <w:r>
        <w:instrText xml:space="preserve"> PAGEREF _Toc67499687 \h </w:instrText>
      </w:r>
      <w:r>
        <w:fldChar w:fldCharType="separate"/>
      </w:r>
      <w:r>
        <w:t>158</w:t>
      </w:r>
      <w:r>
        <w:fldChar w:fldCharType="end"/>
      </w:r>
    </w:p>
    <w:p w14:paraId="74D7DC9E" w14:textId="5CF698E5" w:rsidR="00075654" w:rsidRDefault="00075654">
      <w:pPr>
        <w:pStyle w:val="TOC4"/>
        <w:rPr>
          <w:rFonts w:asciiTheme="minorHAnsi" w:eastAsiaTheme="minorEastAsia" w:hAnsiTheme="minorHAnsi" w:cstheme="minorBidi"/>
          <w:sz w:val="22"/>
          <w:szCs w:val="22"/>
          <w:lang w:eastAsia="en-GB"/>
        </w:rPr>
      </w:pPr>
      <w:r>
        <w:t>7.5.3.5</w:t>
      </w:r>
      <w:r>
        <w:rPr>
          <w:rFonts w:asciiTheme="minorHAnsi" w:eastAsiaTheme="minorEastAsia" w:hAnsiTheme="minorHAnsi" w:cstheme="minorBidi"/>
          <w:sz w:val="22"/>
          <w:szCs w:val="22"/>
          <w:lang w:eastAsia="en-GB"/>
        </w:rPr>
        <w:tab/>
      </w:r>
      <w:r>
        <w:t xml:space="preserve">Created </w:t>
      </w:r>
      <w:r w:rsidRPr="00FF592E">
        <w:rPr>
          <w:lang w:val="en-US"/>
        </w:rPr>
        <w:t>Traffic Endpoint</w:t>
      </w:r>
      <w:r>
        <w:t xml:space="preserve"> IE within </w:t>
      </w:r>
      <w:r>
        <w:rPr>
          <w:lang w:eastAsia="zh-CN"/>
        </w:rPr>
        <w:t>PFCP</w:t>
      </w:r>
      <w:r>
        <w:t xml:space="preserve"> Session Establishment Response</w:t>
      </w:r>
      <w:r>
        <w:tab/>
      </w:r>
      <w:r>
        <w:fldChar w:fldCharType="begin" w:fldLock="1"/>
      </w:r>
      <w:r>
        <w:instrText xml:space="preserve"> PAGEREF _Toc67499688 \h </w:instrText>
      </w:r>
      <w:r>
        <w:fldChar w:fldCharType="separate"/>
      </w:r>
      <w:r>
        <w:t>159</w:t>
      </w:r>
      <w:r>
        <w:fldChar w:fldCharType="end"/>
      </w:r>
    </w:p>
    <w:p w14:paraId="18378C6B" w14:textId="4624A96F" w:rsidR="00075654" w:rsidRDefault="00075654">
      <w:pPr>
        <w:pStyle w:val="TOC4"/>
        <w:rPr>
          <w:rFonts w:asciiTheme="minorHAnsi" w:eastAsiaTheme="minorEastAsia" w:hAnsiTheme="minorHAnsi" w:cstheme="minorBidi"/>
          <w:sz w:val="22"/>
          <w:szCs w:val="22"/>
          <w:lang w:eastAsia="en-GB"/>
        </w:rPr>
      </w:pPr>
      <w:r>
        <w:t>7.5.3.6</w:t>
      </w:r>
      <w:r>
        <w:rPr>
          <w:rFonts w:asciiTheme="minorHAnsi" w:eastAsiaTheme="minorEastAsia" w:hAnsiTheme="minorHAnsi" w:cstheme="minorBidi"/>
          <w:sz w:val="22"/>
          <w:szCs w:val="22"/>
          <w:lang w:eastAsia="en-GB"/>
        </w:rPr>
        <w:tab/>
      </w:r>
      <w:r>
        <w:t>Created Bridge Info for TSC</w:t>
      </w:r>
      <w:r w:rsidRPr="00FF592E">
        <w:rPr>
          <w:lang w:val="en-US"/>
        </w:rPr>
        <w:t xml:space="preserve"> IE</w:t>
      </w:r>
      <w:r>
        <w:t xml:space="preserve"> within PFCP Session Establishment Response</w:t>
      </w:r>
      <w:r>
        <w:tab/>
      </w:r>
      <w:r>
        <w:fldChar w:fldCharType="begin" w:fldLock="1"/>
      </w:r>
      <w:r>
        <w:instrText xml:space="preserve"> PAGEREF _Toc67499689 \h </w:instrText>
      </w:r>
      <w:r>
        <w:fldChar w:fldCharType="separate"/>
      </w:r>
      <w:r>
        <w:t>159</w:t>
      </w:r>
      <w:r>
        <w:fldChar w:fldCharType="end"/>
      </w:r>
    </w:p>
    <w:p w14:paraId="26129175" w14:textId="2FD35D89" w:rsidR="00075654" w:rsidRDefault="00075654">
      <w:pPr>
        <w:pStyle w:val="TOC4"/>
        <w:rPr>
          <w:rFonts w:asciiTheme="minorHAnsi" w:eastAsiaTheme="minorEastAsia" w:hAnsiTheme="minorHAnsi" w:cstheme="minorBidi"/>
          <w:sz w:val="22"/>
          <w:szCs w:val="22"/>
          <w:lang w:eastAsia="en-GB"/>
        </w:rPr>
      </w:pPr>
      <w:r>
        <w:t>7.5.3.</w:t>
      </w:r>
      <w:r>
        <w:rPr>
          <w:lang w:eastAsia="zh-CN"/>
        </w:rPr>
        <w:t>7</w:t>
      </w:r>
      <w:r>
        <w:rPr>
          <w:rFonts w:asciiTheme="minorHAnsi" w:eastAsiaTheme="minorEastAsia" w:hAnsiTheme="minorHAnsi" w:cstheme="minorBidi"/>
          <w:sz w:val="22"/>
          <w:szCs w:val="22"/>
          <w:lang w:eastAsia="en-GB"/>
        </w:rPr>
        <w:tab/>
      </w:r>
      <w:r>
        <w:rPr>
          <w:lang w:eastAsia="zh-CN"/>
        </w:rPr>
        <w:t>ATSSS Control Parameters</w:t>
      </w:r>
      <w:r>
        <w:t xml:space="preserve"> IE within </w:t>
      </w:r>
      <w:r>
        <w:rPr>
          <w:lang w:eastAsia="zh-CN"/>
        </w:rPr>
        <w:t>PFCP</w:t>
      </w:r>
      <w:r>
        <w:t xml:space="preserve"> Session Establishment Response</w:t>
      </w:r>
      <w:r>
        <w:tab/>
      </w:r>
      <w:r>
        <w:fldChar w:fldCharType="begin" w:fldLock="1"/>
      </w:r>
      <w:r>
        <w:instrText xml:space="preserve"> PAGEREF _Toc67499690 \h </w:instrText>
      </w:r>
      <w:r>
        <w:fldChar w:fldCharType="separate"/>
      </w:r>
      <w:r>
        <w:t>160</w:t>
      </w:r>
      <w:r>
        <w:fldChar w:fldCharType="end"/>
      </w:r>
    </w:p>
    <w:p w14:paraId="3162EBE7" w14:textId="4EF0EFBD" w:rsidR="00075654" w:rsidRDefault="00075654">
      <w:pPr>
        <w:pStyle w:val="TOC4"/>
        <w:rPr>
          <w:rFonts w:asciiTheme="minorHAnsi" w:eastAsiaTheme="minorEastAsia" w:hAnsiTheme="minorHAnsi" w:cstheme="minorBidi"/>
          <w:sz w:val="22"/>
          <w:szCs w:val="22"/>
          <w:lang w:eastAsia="en-GB"/>
        </w:rPr>
      </w:pPr>
      <w:r>
        <w:t>7.5.3.</w:t>
      </w:r>
      <w:r>
        <w:rPr>
          <w:lang w:eastAsia="zh-CN"/>
        </w:rPr>
        <w:t>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_Toc67499691 \h </w:instrText>
      </w:r>
      <w:r>
        <w:fldChar w:fldCharType="separate"/>
      </w:r>
      <w:r>
        <w:t>161</w:t>
      </w:r>
      <w:r>
        <w:fldChar w:fldCharType="end"/>
      </w:r>
    </w:p>
    <w:p w14:paraId="3B00D1D0" w14:textId="1A19AF4B" w:rsidR="00075654" w:rsidRDefault="00075654">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rsidRPr="00FF592E">
        <w:rPr>
          <w:lang w:val="fr-FR"/>
        </w:rPr>
        <w:t xml:space="preserve">PFCP </w:t>
      </w:r>
      <w:r>
        <w:t>Session Modification Request</w:t>
      </w:r>
      <w:r>
        <w:tab/>
      </w:r>
      <w:r>
        <w:fldChar w:fldCharType="begin" w:fldLock="1"/>
      </w:r>
      <w:r>
        <w:instrText xml:space="preserve"> PAGEREF _Toc67499692 \h </w:instrText>
      </w:r>
      <w:r>
        <w:fldChar w:fldCharType="separate"/>
      </w:r>
      <w:r>
        <w:t>161</w:t>
      </w:r>
      <w:r>
        <w:fldChar w:fldCharType="end"/>
      </w:r>
    </w:p>
    <w:p w14:paraId="297DEAB0" w14:textId="5B21039E" w:rsidR="00075654" w:rsidRDefault="00075654">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_Toc67499693 \h </w:instrText>
      </w:r>
      <w:r>
        <w:fldChar w:fldCharType="separate"/>
      </w:r>
      <w:r>
        <w:t>161</w:t>
      </w:r>
      <w:r>
        <w:fldChar w:fldCharType="end"/>
      </w:r>
    </w:p>
    <w:p w14:paraId="5EA11869" w14:textId="280F3A26" w:rsidR="00075654" w:rsidRDefault="00075654">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Update PDR IE within PFCP Session Modification Request</w:t>
      </w:r>
      <w:r>
        <w:tab/>
      </w:r>
      <w:r>
        <w:fldChar w:fldCharType="begin" w:fldLock="1"/>
      </w:r>
      <w:r>
        <w:instrText xml:space="preserve"> PAGEREF _Toc67499694 \h </w:instrText>
      </w:r>
      <w:r>
        <w:fldChar w:fldCharType="separate"/>
      </w:r>
      <w:r>
        <w:t>165</w:t>
      </w:r>
      <w:r>
        <w:fldChar w:fldCharType="end"/>
      </w:r>
    </w:p>
    <w:p w14:paraId="65325001" w14:textId="64C43F51" w:rsidR="00075654" w:rsidRDefault="00075654">
      <w:pPr>
        <w:pStyle w:val="TOC4"/>
        <w:rPr>
          <w:rFonts w:asciiTheme="minorHAnsi" w:eastAsiaTheme="minorEastAsia" w:hAnsiTheme="minorHAnsi" w:cstheme="minorBidi"/>
          <w:sz w:val="22"/>
          <w:szCs w:val="22"/>
          <w:lang w:eastAsia="en-GB"/>
        </w:rPr>
      </w:pPr>
      <w:r>
        <w:t>7.5.4.3</w:t>
      </w:r>
      <w:r>
        <w:rPr>
          <w:rFonts w:asciiTheme="minorHAnsi" w:eastAsiaTheme="minorEastAsia" w:hAnsiTheme="minorHAnsi" w:cstheme="minorBidi"/>
          <w:sz w:val="22"/>
          <w:szCs w:val="22"/>
          <w:lang w:eastAsia="en-GB"/>
        </w:rPr>
        <w:tab/>
      </w:r>
      <w:r>
        <w:t>Update</w:t>
      </w:r>
      <w:r w:rsidRPr="00FF592E">
        <w:rPr>
          <w:lang w:val="en-US"/>
        </w:rPr>
        <w:t xml:space="preserve"> </w:t>
      </w:r>
      <w:r>
        <w:t>FAR IE within PFCP Session Modification Request</w:t>
      </w:r>
      <w:r>
        <w:tab/>
      </w:r>
      <w:r>
        <w:fldChar w:fldCharType="begin" w:fldLock="1"/>
      </w:r>
      <w:r>
        <w:instrText xml:space="preserve"> PAGEREF _Toc67499695 \h </w:instrText>
      </w:r>
      <w:r>
        <w:fldChar w:fldCharType="separate"/>
      </w:r>
      <w:r>
        <w:t>166</w:t>
      </w:r>
      <w:r>
        <w:fldChar w:fldCharType="end"/>
      </w:r>
    </w:p>
    <w:p w14:paraId="56342ABA" w14:textId="16760F34" w:rsidR="00075654" w:rsidRDefault="00075654">
      <w:pPr>
        <w:pStyle w:val="TOC4"/>
        <w:rPr>
          <w:rFonts w:asciiTheme="minorHAnsi" w:eastAsiaTheme="minorEastAsia" w:hAnsiTheme="minorHAnsi" w:cstheme="minorBidi"/>
          <w:sz w:val="22"/>
          <w:szCs w:val="22"/>
          <w:lang w:eastAsia="en-GB"/>
        </w:rPr>
      </w:pPr>
      <w:r>
        <w:t>7.5.4.4</w:t>
      </w:r>
      <w:r>
        <w:rPr>
          <w:rFonts w:asciiTheme="minorHAnsi" w:eastAsiaTheme="minorEastAsia" w:hAnsiTheme="minorHAnsi" w:cstheme="minorBidi"/>
          <w:sz w:val="22"/>
          <w:szCs w:val="22"/>
          <w:lang w:eastAsia="en-GB"/>
        </w:rPr>
        <w:tab/>
      </w:r>
      <w:r>
        <w:t>Update URR</w:t>
      </w:r>
      <w:r>
        <w:rPr>
          <w:lang w:eastAsia="zh-CN"/>
        </w:rPr>
        <w:t xml:space="preserve"> IE </w:t>
      </w:r>
      <w:r>
        <w:t>within PFCP Session Modification Request</w:t>
      </w:r>
      <w:r>
        <w:tab/>
      </w:r>
      <w:r>
        <w:fldChar w:fldCharType="begin" w:fldLock="1"/>
      </w:r>
      <w:r>
        <w:instrText xml:space="preserve"> PAGEREF _Toc67499696 \h </w:instrText>
      </w:r>
      <w:r>
        <w:fldChar w:fldCharType="separate"/>
      </w:r>
      <w:r>
        <w:t>168</w:t>
      </w:r>
      <w:r>
        <w:fldChar w:fldCharType="end"/>
      </w:r>
    </w:p>
    <w:p w14:paraId="2A57FEC8" w14:textId="1A791D3E" w:rsidR="00075654" w:rsidRDefault="00075654">
      <w:pPr>
        <w:pStyle w:val="TOC4"/>
        <w:rPr>
          <w:rFonts w:asciiTheme="minorHAnsi" w:eastAsiaTheme="minorEastAsia" w:hAnsiTheme="minorHAnsi" w:cstheme="minorBidi"/>
          <w:sz w:val="22"/>
          <w:szCs w:val="22"/>
          <w:lang w:eastAsia="en-GB"/>
        </w:rPr>
      </w:pPr>
      <w:r>
        <w:t>7.5.4.5</w:t>
      </w:r>
      <w:r>
        <w:rPr>
          <w:rFonts w:asciiTheme="minorHAnsi" w:eastAsiaTheme="minorEastAsia" w:hAnsiTheme="minorHAnsi" w:cstheme="minorBidi"/>
          <w:sz w:val="22"/>
          <w:szCs w:val="22"/>
          <w:lang w:eastAsia="en-GB"/>
        </w:rPr>
        <w:tab/>
      </w:r>
      <w:r>
        <w:t>Update QER IE within PFCP Session Modification Request</w:t>
      </w:r>
      <w:r>
        <w:tab/>
      </w:r>
      <w:r>
        <w:fldChar w:fldCharType="begin" w:fldLock="1"/>
      </w:r>
      <w:r>
        <w:instrText xml:space="preserve"> PAGEREF _Toc67499697 \h </w:instrText>
      </w:r>
      <w:r>
        <w:fldChar w:fldCharType="separate"/>
      </w:r>
      <w:r>
        <w:t>173</w:t>
      </w:r>
      <w:r>
        <w:fldChar w:fldCharType="end"/>
      </w:r>
    </w:p>
    <w:p w14:paraId="0CD61700" w14:textId="369CE68C" w:rsidR="00075654" w:rsidRDefault="00075654">
      <w:pPr>
        <w:pStyle w:val="TOC4"/>
        <w:rPr>
          <w:rFonts w:asciiTheme="minorHAnsi" w:eastAsiaTheme="minorEastAsia" w:hAnsiTheme="minorHAnsi" w:cstheme="minorBidi"/>
          <w:sz w:val="22"/>
          <w:szCs w:val="22"/>
          <w:lang w:eastAsia="en-GB"/>
        </w:rPr>
      </w:pPr>
      <w:r>
        <w:t>7.5.4.6</w:t>
      </w:r>
      <w:r>
        <w:rPr>
          <w:rFonts w:asciiTheme="minorHAnsi" w:eastAsiaTheme="minorEastAsia" w:hAnsiTheme="minorHAnsi" w:cstheme="minorBidi"/>
          <w:sz w:val="22"/>
          <w:szCs w:val="22"/>
          <w:lang w:eastAsia="en-GB"/>
        </w:rPr>
        <w:tab/>
      </w:r>
      <w:r>
        <w:t>Remove PDR IE within PFCP Session Modification Request</w:t>
      </w:r>
      <w:r>
        <w:tab/>
      </w:r>
      <w:r>
        <w:fldChar w:fldCharType="begin" w:fldLock="1"/>
      </w:r>
      <w:r>
        <w:instrText xml:space="preserve"> PAGEREF _Toc67499698 \h </w:instrText>
      </w:r>
      <w:r>
        <w:fldChar w:fldCharType="separate"/>
      </w:r>
      <w:r>
        <w:t>175</w:t>
      </w:r>
      <w:r>
        <w:fldChar w:fldCharType="end"/>
      </w:r>
    </w:p>
    <w:p w14:paraId="0C3D1466" w14:textId="30A2BAA4" w:rsidR="00075654" w:rsidRDefault="00075654">
      <w:pPr>
        <w:pStyle w:val="TOC4"/>
        <w:rPr>
          <w:rFonts w:asciiTheme="minorHAnsi" w:eastAsiaTheme="minorEastAsia" w:hAnsiTheme="minorHAnsi" w:cstheme="minorBidi"/>
          <w:sz w:val="22"/>
          <w:szCs w:val="22"/>
          <w:lang w:eastAsia="en-GB"/>
        </w:rPr>
      </w:pPr>
      <w:r>
        <w:t>7.5.4.7</w:t>
      </w:r>
      <w:r>
        <w:rPr>
          <w:rFonts w:asciiTheme="minorHAnsi" w:eastAsiaTheme="minorEastAsia" w:hAnsiTheme="minorHAnsi" w:cstheme="minorBidi"/>
          <w:sz w:val="22"/>
          <w:szCs w:val="22"/>
          <w:lang w:eastAsia="en-GB"/>
        </w:rPr>
        <w:tab/>
      </w:r>
      <w:r>
        <w:t>Remove FAR IE within PFCP Session Modification Request</w:t>
      </w:r>
      <w:r>
        <w:tab/>
      </w:r>
      <w:r>
        <w:fldChar w:fldCharType="begin" w:fldLock="1"/>
      </w:r>
      <w:r>
        <w:instrText xml:space="preserve"> PAGEREF _Toc67499699 \h </w:instrText>
      </w:r>
      <w:r>
        <w:fldChar w:fldCharType="separate"/>
      </w:r>
      <w:r>
        <w:t>175</w:t>
      </w:r>
      <w:r>
        <w:fldChar w:fldCharType="end"/>
      </w:r>
    </w:p>
    <w:p w14:paraId="1E4445C7" w14:textId="21B5FB28" w:rsidR="00075654" w:rsidRDefault="00075654">
      <w:pPr>
        <w:pStyle w:val="TOC4"/>
        <w:rPr>
          <w:rFonts w:asciiTheme="minorHAnsi" w:eastAsiaTheme="minorEastAsia" w:hAnsiTheme="minorHAnsi" w:cstheme="minorBidi"/>
          <w:sz w:val="22"/>
          <w:szCs w:val="22"/>
          <w:lang w:eastAsia="en-GB"/>
        </w:rPr>
      </w:pPr>
      <w:r>
        <w:t>7.5.4.8</w:t>
      </w:r>
      <w:r>
        <w:rPr>
          <w:rFonts w:asciiTheme="minorHAnsi" w:eastAsiaTheme="minorEastAsia" w:hAnsiTheme="minorHAnsi" w:cstheme="minorBidi"/>
          <w:sz w:val="22"/>
          <w:szCs w:val="22"/>
          <w:lang w:eastAsia="en-GB"/>
        </w:rPr>
        <w:tab/>
      </w:r>
      <w:r>
        <w:t>Remove URR</w:t>
      </w:r>
      <w:r>
        <w:rPr>
          <w:lang w:eastAsia="zh-CN"/>
        </w:rPr>
        <w:t xml:space="preserve"> IE </w:t>
      </w:r>
      <w:r>
        <w:t>within PFCP Session Modification Request</w:t>
      </w:r>
      <w:r>
        <w:tab/>
      </w:r>
      <w:r>
        <w:fldChar w:fldCharType="begin" w:fldLock="1"/>
      </w:r>
      <w:r>
        <w:instrText xml:space="preserve"> PAGEREF _Toc67499700 \h </w:instrText>
      </w:r>
      <w:r>
        <w:fldChar w:fldCharType="separate"/>
      </w:r>
      <w:r>
        <w:t>175</w:t>
      </w:r>
      <w:r>
        <w:fldChar w:fldCharType="end"/>
      </w:r>
    </w:p>
    <w:p w14:paraId="3C35AA07" w14:textId="1B3388B0" w:rsidR="00075654" w:rsidRDefault="00075654">
      <w:pPr>
        <w:pStyle w:val="TOC4"/>
        <w:rPr>
          <w:rFonts w:asciiTheme="minorHAnsi" w:eastAsiaTheme="minorEastAsia" w:hAnsiTheme="minorHAnsi" w:cstheme="minorBidi"/>
          <w:sz w:val="22"/>
          <w:szCs w:val="22"/>
          <w:lang w:eastAsia="en-GB"/>
        </w:rPr>
      </w:pPr>
      <w:r>
        <w:t>7.5.4.9</w:t>
      </w:r>
      <w:r>
        <w:rPr>
          <w:rFonts w:asciiTheme="minorHAnsi" w:eastAsiaTheme="minorEastAsia" w:hAnsiTheme="minorHAnsi" w:cstheme="minorBidi"/>
          <w:sz w:val="22"/>
          <w:szCs w:val="22"/>
          <w:lang w:eastAsia="en-GB"/>
        </w:rPr>
        <w:tab/>
      </w:r>
      <w:r>
        <w:t>Remove QER IE PFCP Session Modification Request</w:t>
      </w:r>
      <w:r>
        <w:tab/>
      </w:r>
      <w:r>
        <w:fldChar w:fldCharType="begin" w:fldLock="1"/>
      </w:r>
      <w:r>
        <w:instrText xml:space="preserve"> PAGEREF _Toc67499701 \h </w:instrText>
      </w:r>
      <w:r>
        <w:fldChar w:fldCharType="separate"/>
      </w:r>
      <w:r>
        <w:t>175</w:t>
      </w:r>
      <w:r>
        <w:fldChar w:fldCharType="end"/>
      </w:r>
    </w:p>
    <w:p w14:paraId="71C89400" w14:textId="63630439" w:rsidR="00075654" w:rsidRDefault="00075654">
      <w:pPr>
        <w:pStyle w:val="TOC4"/>
        <w:rPr>
          <w:rFonts w:asciiTheme="minorHAnsi" w:eastAsiaTheme="minorEastAsia" w:hAnsiTheme="minorHAnsi" w:cstheme="minorBidi"/>
          <w:sz w:val="22"/>
          <w:szCs w:val="22"/>
          <w:lang w:eastAsia="en-GB"/>
        </w:rPr>
      </w:pPr>
      <w:r>
        <w:t>7.5.4.10</w:t>
      </w:r>
      <w:r>
        <w:rPr>
          <w:rFonts w:asciiTheme="minorHAnsi" w:eastAsiaTheme="minorEastAsia" w:hAnsiTheme="minorHAnsi" w:cstheme="minorBidi"/>
          <w:sz w:val="22"/>
          <w:szCs w:val="22"/>
          <w:lang w:eastAsia="en-GB"/>
        </w:rPr>
        <w:tab/>
      </w:r>
      <w:r>
        <w:t>Query URR</w:t>
      </w:r>
      <w:r>
        <w:rPr>
          <w:lang w:eastAsia="zh-CN"/>
        </w:rPr>
        <w:t xml:space="preserve"> IE </w:t>
      </w:r>
      <w:r>
        <w:t>within PFCP Session Modification Request</w:t>
      </w:r>
      <w:r>
        <w:tab/>
      </w:r>
      <w:r>
        <w:fldChar w:fldCharType="begin" w:fldLock="1"/>
      </w:r>
      <w:r>
        <w:instrText xml:space="preserve"> PAGEREF _Toc67499702 \h </w:instrText>
      </w:r>
      <w:r>
        <w:fldChar w:fldCharType="separate"/>
      </w:r>
      <w:r>
        <w:t>176</w:t>
      </w:r>
      <w:r>
        <w:fldChar w:fldCharType="end"/>
      </w:r>
    </w:p>
    <w:p w14:paraId="36E2AC73" w14:textId="40912564" w:rsidR="00075654" w:rsidRDefault="00075654">
      <w:pPr>
        <w:pStyle w:val="TOC4"/>
        <w:rPr>
          <w:rFonts w:asciiTheme="minorHAnsi" w:eastAsiaTheme="minorEastAsia" w:hAnsiTheme="minorHAnsi" w:cstheme="minorBidi"/>
          <w:sz w:val="22"/>
          <w:szCs w:val="22"/>
          <w:lang w:eastAsia="en-GB"/>
        </w:rPr>
      </w:pPr>
      <w:r>
        <w:t>7.5.4.11</w:t>
      </w:r>
      <w:r>
        <w:rPr>
          <w:rFonts w:asciiTheme="minorHAnsi" w:eastAsiaTheme="minorEastAsia" w:hAnsiTheme="minorHAnsi" w:cstheme="minorBidi"/>
          <w:sz w:val="22"/>
          <w:szCs w:val="22"/>
          <w:lang w:eastAsia="en-GB"/>
        </w:rPr>
        <w:tab/>
      </w:r>
      <w:r>
        <w:t>Update</w:t>
      </w:r>
      <w:r w:rsidRPr="00FF592E">
        <w:rPr>
          <w:lang w:val="en-US"/>
        </w:rPr>
        <w:t xml:space="preserve"> </w:t>
      </w:r>
      <w:r>
        <w:t>BAR IE within PFCP Session Modification Request</w:t>
      </w:r>
      <w:r>
        <w:tab/>
      </w:r>
      <w:r>
        <w:fldChar w:fldCharType="begin" w:fldLock="1"/>
      </w:r>
      <w:r>
        <w:instrText xml:space="preserve"> PAGEREF _Toc67499703 \h </w:instrText>
      </w:r>
      <w:r>
        <w:fldChar w:fldCharType="separate"/>
      </w:r>
      <w:r>
        <w:t>176</w:t>
      </w:r>
      <w:r>
        <w:fldChar w:fldCharType="end"/>
      </w:r>
    </w:p>
    <w:p w14:paraId="30FE99B6" w14:textId="0BAA0079" w:rsidR="00075654" w:rsidRDefault="00075654">
      <w:pPr>
        <w:pStyle w:val="TOC4"/>
        <w:rPr>
          <w:rFonts w:asciiTheme="minorHAnsi" w:eastAsiaTheme="minorEastAsia" w:hAnsiTheme="minorHAnsi" w:cstheme="minorBidi"/>
          <w:sz w:val="22"/>
          <w:szCs w:val="22"/>
          <w:lang w:eastAsia="en-GB"/>
        </w:rPr>
      </w:pPr>
      <w:r>
        <w:t>7.5.4.12</w:t>
      </w:r>
      <w:r>
        <w:rPr>
          <w:rFonts w:asciiTheme="minorHAnsi" w:eastAsiaTheme="minorEastAsia" w:hAnsiTheme="minorHAnsi" w:cstheme="minorBidi"/>
          <w:sz w:val="22"/>
          <w:szCs w:val="22"/>
          <w:lang w:eastAsia="en-GB"/>
        </w:rPr>
        <w:tab/>
      </w:r>
      <w:r>
        <w:t>Remove BAR IE within PFCP Session Modification Request</w:t>
      </w:r>
      <w:r>
        <w:tab/>
      </w:r>
      <w:r>
        <w:fldChar w:fldCharType="begin" w:fldLock="1"/>
      </w:r>
      <w:r>
        <w:instrText xml:space="preserve"> PAGEREF _Toc67499704 \h </w:instrText>
      </w:r>
      <w:r>
        <w:fldChar w:fldCharType="separate"/>
      </w:r>
      <w:r>
        <w:t>176</w:t>
      </w:r>
      <w:r>
        <w:fldChar w:fldCharType="end"/>
      </w:r>
    </w:p>
    <w:p w14:paraId="325B9E1B" w14:textId="31CA7236" w:rsidR="00075654" w:rsidRDefault="00075654">
      <w:pPr>
        <w:pStyle w:val="TOC4"/>
        <w:rPr>
          <w:rFonts w:asciiTheme="minorHAnsi" w:eastAsiaTheme="minorEastAsia" w:hAnsiTheme="minorHAnsi" w:cstheme="minorBidi"/>
          <w:sz w:val="22"/>
          <w:szCs w:val="22"/>
          <w:lang w:eastAsia="en-GB"/>
        </w:rPr>
      </w:pPr>
      <w:r>
        <w:t>7.5.4.13</w:t>
      </w:r>
      <w:r>
        <w:rPr>
          <w:rFonts w:asciiTheme="minorHAnsi" w:eastAsiaTheme="minorEastAsia" w:hAnsiTheme="minorHAnsi" w:cstheme="minorBidi"/>
          <w:sz w:val="22"/>
          <w:szCs w:val="22"/>
          <w:lang w:eastAsia="en-GB"/>
        </w:rPr>
        <w:tab/>
      </w:r>
      <w:r>
        <w:t xml:space="preserve">Update </w:t>
      </w:r>
      <w:r w:rsidRPr="00FF592E">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_Toc67499705 \h </w:instrText>
      </w:r>
      <w:r>
        <w:fldChar w:fldCharType="separate"/>
      </w:r>
      <w:r>
        <w:t>177</w:t>
      </w:r>
      <w:r>
        <w:fldChar w:fldCharType="end"/>
      </w:r>
    </w:p>
    <w:p w14:paraId="7FCD341E" w14:textId="6DEF1E8A" w:rsidR="00075654" w:rsidRDefault="00075654">
      <w:pPr>
        <w:pStyle w:val="TOC4"/>
        <w:rPr>
          <w:rFonts w:asciiTheme="minorHAnsi" w:eastAsiaTheme="minorEastAsia" w:hAnsiTheme="minorHAnsi" w:cstheme="minorBidi"/>
          <w:sz w:val="22"/>
          <w:szCs w:val="22"/>
          <w:lang w:eastAsia="en-GB"/>
        </w:rPr>
      </w:pPr>
      <w:r>
        <w:t>7.5.4.14</w:t>
      </w:r>
      <w:r>
        <w:rPr>
          <w:rFonts w:asciiTheme="minorHAnsi" w:eastAsiaTheme="minorEastAsia" w:hAnsiTheme="minorHAnsi" w:cstheme="minorBidi"/>
          <w:sz w:val="22"/>
          <w:szCs w:val="22"/>
          <w:lang w:eastAsia="en-GB"/>
        </w:rPr>
        <w:tab/>
      </w:r>
      <w:r>
        <w:t xml:space="preserve">Remove </w:t>
      </w:r>
      <w:r w:rsidRPr="00FF592E">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_Toc67499706 \h </w:instrText>
      </w:r>
      <w:r>
        <w:fldChar w:fldCharType="separate"/>
      </w:r>
      <w:r>
        <w:t>178</w:t>
      </w:r>
      <w:r>
        <w:fldChar w:fldCharType="end"/>
      </w:r>
    </w:p>
    <w:p w14:paraId="7E555995" w14:textId="78B6DE66" w:rsidR="00075654" w:rsidRDefault="00075654">
      <w:pPr>
        <w:pStyle w:val="TOC4"/>
        <w:rPr>
          <w:rFonts w:asciiTheme="minorHAnsi" w:eastAsiaTheme="minorEastAsia" w:hAnsiTheme="minorHAnsi" w:cstheme="minorBidi"/>
          <w:sz w:val="22"/>
          <w:szCs w:val="22"/>
          <w:lang w:eastAsia="en-GB"/>
        </w:rPr>
      </w:pPr>
      <w:r>
        <w:t>7.5.4.15</w:t>
      </w:r>
      <w:r>
        <w:rPr>
          <w:rFonts w:asciiTheme="minorHAnsi" w:eastAsiaTheme="minorEastAsia" w:hAnsiTheme="minorHAnsi" w:cstheme="minorBidi"/>
          <w:sz w:val="22"/>
          <w:szCs w:val="22"/>
          <w:lang w:eastAsia="en-GB"/>
        </w:rPr>
        <w:tab/>
      </w:r>
      <w:r>
        <w:t>Remove MAR IE within PFCP Session Modification Request</w:t>
      </w:r>
      <w:r>
        <w:tab/>
      </w:r>
      <w:r>
        <w:fldChar w:fldCharType="begin" w:fldLock="1"/>
      </w:r>
      <w:r>
        <w:instrText xml:space="preserve"> PAGEREF _Toc67499707 \h </w:instrText>
      </w:r>
      <w:r>
        <w:fldChar w:fldCharType="separate"/>
      </w:r>
      <w:r>
        <w:t>179</w:t>
      </w:r>
      <w:r>
        <w:fldChar w:fldCharType="end"/>
      </w:r>
    </w:p>
    <w:p w14:paraId="2B5A9E8B" w14:textId="32870897" w:rsidR="00075654" w:rsidRDefault="00075654">
      <w:pPr>
        <w:pStyle w:val="TOC4"/>
        <w:rPr>
          <w:rFonts w:asciiTheme="minorHAnsi" w:eastAsiaTheme="minorEastAsia" w:hAnsiTheme="minorHAnsi" w:cstheme="minorBidi"/>
          <w:sz w:val="22"/>
          <w:szCs w:val="22"/>
          <w:lang w:eastAsia="en-GB"/>
        </w:rPr>
      </w:pPr>
      <w:r>
        <w:t>7.5.4.16</w:t>
      </w:r>
      <w:r>
        <w:rPr>
          <w:rFonts w:asciiTheme="minorHAnsi" w:eastAsiaTheme="minorEastAsia" w:hAnsiTheme="minorHAnsi" w:cstheme="minorBidi"/>
          <w:sz w:val="22"/>
          <w:szCs w:val="22"/>
          <w:lang w:eastAsia="en-GB"/>
        </w:rPr>
        <w:tab/>
      </w:r>
      <w:r>
        <w:t>Update</w:t>
      </w:r>
      <w:r w:rsidRPr="00FF592E">
        <w:rPr>
          <w:lang w:val="en-US"/>
        </w:rPr>
        <w:t xml:space="preserve"> </w:t>
      </w:r>
      <w:r>
        <w:t>MAR IE within PFCP Session Modification Request</w:t>
      </w:r>
      <w:r>
        <w:tab/>
      </w:r>
      <w:r>
        <w:fldChar w:fldCharType="begin" w:fldLock="1"/>
      </w:r>
      <w:r>
        <w:instrText xml:space="preserve"> PAGEREF _Toc67499708 \h </w:instrText>
      </w:r>
      <w:r>
        <w:fldChar w:fldCharType="separate"/>
      </w:r>
      <w:r>
        <w:t>179</w:t>
      </w:r>
      <w:r>
        <w:fldChar w:fldCharType="end"/>
      </w:r>
    </w:p>
    <w:p w14:paraId="4E81063F" w14:textId="4E8F4AC1" w:rsidR="00075654" w:rsidRDefault="00075654">
      <w:pPr>
        <w:pStyle w:val="TOC4"/>
        <w:rPr>
          <w:rFonts w:asciiTheme="minorHAnsi" w:eastAsiaTheme="minorEastAsia" w:hAnsiTheme="minorHAnsi" w:cstheme="minorBidi"/>
          <w:sz w:val="22"/>
          <w:szCs w:val="22"/>
          <w:lang w:eastAsia="en-GB"/>
        </w:rPr>
      </w:pPr>
      <w:r>
        <w:t>7.5.4.17</w:t>
      </w:r>
      <w:r>
        <w:rPr>
          <w:rFonts w:asciiTheme="minorHAnsi" w:eastAsiaTheme="minorEastAsia" w:hAnsiTheme="minorHAnsi" w:cstheme="minorBidi"/>
          <w:sz w:val="22"/>
          <w:szCs w:val="22"/>
          <w:lang w:eastAsia="en-GB"/>
        </w:rPr>
        <w:tab/>
      </w:r>
      <w:r w:rsidRPr="00FF592E">
        <w:rPr>
          <w:lang w:val="de-DE"/>
        </w:rPr>
        <w:t>Create PDR/FAR/URR/QER/BAR/MAR</w:t>
      </w:r>
      <w:r>
        <w:t xml:space="preserve"> IEs within PFCP Session Modification Request</w:t>
      </w:r>
      <w:r>
        <w:tab/>
      </w:r>
      <w:r>
        <w:fldChar w:fldCharType="begin" w:fldLock="1"/>
      </w:r>
      <w:r>
        <w:instrText xml:space="preserve"> PAGEREF _Toc67499709 \h </w:instrText>
      </w:r>
      <w:r>
        <w:fldChar w:fldCharType="separate"/>
      </w:r>
      <w:r>
        <w:t>181</w:t>
      </w:r>
      <w:r>
        <w:fldChar w:fldCharType="end"/>
      </w:r>
    </w:p>
    <w:p w14:paraId="46D9913A" w14:textId="38D37751" w:rsidR="00075654" w:rsidRDefault="00075654">
      <w:pPr>
        <w:pStyle w:val="TOC4"/>
        <w:rPr>
          <w:rFonts w:asciiTheme="minorHAnsi" w:eastAsiaTheme="minorEastAsia" w:hAnsiTheme="minorHAnsi" w:cstheme="minorBidi"/>
          <w:sz w:val="22"/>
          <w:szCs w:val="22"/>
          <w:lang w:eastAsia="en-GB"/>
        </w:rPr>
      </w:pPr>
      <w:r>
        <w:t>7.5.4.18</w:t>
      </w:r>
      <w:r>
        <w:rPr>
          <w:rFonts w:asciiTheme="minorHAnsi" w:eastAsiaTheme="minorEastAsia" w:hAnsiTheme="minorHAnsi" w:cstheme="minorBidi"/>
          <w:sz w:val="22"/>
          <w:szCs w:val="22"/>
          <w:lang w:eastAsia="en-GB"/>
        </w:rPr>
        <w:tab/>
      </w:r>
      <w:r>
        <w:t xml:space="preserve">TSC Management Information </w:t>
      </w:r>
      <w:r w:rsidRPr="00FF592E">
        <w:rPr>
          <w:lang w:val="en-US"/>
        </w:rPr>
        <w:t>IE</w:t>
      </w:r>
      <w:r>
        <w:t xml:space="preserve"> within PFCP Session Modification Request</w:t>
      </w:r>
      <w:r>
        <w:tab/>
      </w:r>
      <w:r>
        <w:fldChar w:fldCharType="begin" w:fldLock="1"/>
      </w:r>
      <w:r>
        <w:instrText xml:space="preserve"> PAGEREF _Toc67499710 \h </w:instrText>
      </w:r>
      <w:r>
        <w:fldChar w:fldCharType="separate"/>
      </w:r>
      <w:r>
        <w:t>181</w:t>
      </w:r>
      <w:r>
        <w:fldChar w:fldCharType="end"/>
      </w:r>
    </w:p>
    <w:p w14:paraId="23A53EF4" w14:textId="67207425" w:rsidR="00075654" w:rsidRDefault="00075654">
      <w:pPr>
        <w:pStyle w:val="TOC4"/>
        <w:rPr>
          <w:rFonts w:asciiTheme="minorHAnsi" w:eastAsiaTheme="minorEastAsia" w:hAnsiTheme="minorHAnsi" w:cstheme="minorBidi"/>
          <w:sz w:val="22"/>
          <w:szCs w:val="22"/>
          <w:lang w:eastAsia="en-GB"/>
        </w:rPr>
      </w:pPr>
      <w:r>
        <w:t>7.5.4.19</w:t>
      </w:r>
      <w:r>
        <w:rPr>
          <w:rFonts w:asciiTheme="minorHAnsi" w:eastAsiaTheme="minorEastAsia" w:hAnsiTheme="minorHAnsi" w:cstheme="minorBidi"/>
          <w:sz w:val="22"/>
          <w:szCs w:val="22"/>
          <w:lang w:eastAsia="en-GB"/>
        </w:rPr>
        <w:tab/>
      </w:r>
      <w:r>
        <w:t>Remove SRR</w:t>
      </w:r>
      <w:r>
        <w:rPr>
          <w:lang w:eastAsia="zh-CN"/>
        </w:rPr>
        <w:t xml:space="preserve"> IE </w:t>
      </w:r>
      <w:r>
        <w:t>within PFCP Session Modification Request</w:t>
      </w:r>
      <w:r>
        <w:tab/>
      </w:r>
      <w:r>
        <w:fldChar w:fldCharType="begin" w:fldLock="1"/>
      </w:r>
      <w:r>
        <w:instrText xml:space="preserve"> PAGEREF _Toc67499711 \h </w:instrText>
      </w:r>
      <w:r>
        <w:fldChar w:fldCharType="separate"/>
      </w:r>
      <w:r>
        <w:t>181</w:t>
      </w:r>
      <w:r>
        <w:fldChar w:fldCharType="end"/>
      </w:r>
    </w:p>
    <w:p w14:paraId="156CEB2A" w14:textId="482E56D1" w:rsidR="00075654" w:rsidRDefault="00075654">
      <w:pPr>
        <w:pStyle w:val="TOC4"/>
        <w:rPr>
          <w:rFonts w:asciiTheme="minorHAnsi" w:eastAsiaTheme="minorEastAsia" w:hAnsiTheme="minorHAnsi" w:cstheme="minorBidi"/>
          <w:sz w:val="22"/>
          <w:szCs w:val="22"/>
          <w:lang w:eastAsia="en-GB"/>
        </w:rPr>
      </w:pPr>
      <w:r>
        <w:t>7.5.4.20</w:t>
      </w:r>
      <w:r>
        <w:rPr>
          <w:rFonts w:asciiTheme="minorHAnsi" w:eastAsiaTheme="minorEastAsia" w:hAnsiTheme="minorHAnsi" w:cstheme="minorBidi"/>
          <w:sz w:val="22"/>
          <w:szCs w:val="22"/>
          <w:lang w:eastAsia="en-GB"/>
        </w:rPr>
        <w:tab/>
      </w:r>
      <w:r>
        <w:t>Update SRR</w:t>
      </w:r>
      <w:r>
        <w:rPr>
          <w:lang w:eastAsia="zh-CN"/>
        </w:rPr>
        <w:t xml:space="preserve"> IE </w:t>
      </w:r>
      <w:r>
        <w:t>within PFCP Session Modification Request</w:t>
      </w:r>
      <w:r>
        <w:tab/>
      </w:r>
      <w:r>
        <w:fldChar w:fldCharType="begin" w:fldLock="1"/>
      </w:r>
      <w:r>
        <w:instrText xml:space="preserve"> PAGEREF _Toc67499712 \h </w:instrText>
      </w:r>
      <w:r>
        <w:fldChar w:fldCharType="separate"/>
      </w:r>
      <w:r>
        <w:t>181</w:t>
      </w:r>
      <w:r>
        <w:fldChar w:fldCharType="end"/>
      </w:r>
    </w:p>
    <w:p w14:paraId="0E86598A" w14:textId="3D77A0BE" w:rsidR="00075654" w:rsidRDefault="00075654">
      <w:pPr>
        <w:pStyle w:val="TOC4"/>
        <w:rPr>
          <w:rFonts w:asciiTheme="minorHAnsi" w:eastAsiaTheme="minorEastAsia" w:hAnsiTheme="minorHAnsi" w:cstheme="minorBidi"/>
          <w:sz w:val="22"/>
          <w:szCs w:val="22"/>
          <w:lang w:eastAsia="en-GB"/>
        </w:rPr>
      </w:pPr>
      <w:r>
        <w:lastRenderedPageBreak/>
        <w:t>7.5.4.21</w:t>
      </w:r>
      <w:r>
        <w:rPr>
          <w:rFonts w:asciiTheme="minorHAnsi" w:eastAsiaTheme="minorEastAsia" w:hAnsiTheme="minorHAnsi" w:cstheme="minorBidi"/>
          <w:sz w:val="22"/>
          <w:szCs w:val="22"/>
          <w:lang w:eastAsia="en-GB"/>
        </w:rPr>
        <w:tab/>
      </w:r>
      <w:r>
        <w:t>Ethernet Context Information within PFCP Session Modification Request</w:t>
      </w:r>
      <w:r>
        <w:tab/>
      </w:r>
      <w:r>
        <w:fldChar w:fldCharType="begin" w:fldLock="1"/>
      </w:r>
      <w:r>
        <w:instrText xml:space="preserve"> PAGEREF _Toc67499713 \h </w:instrText>
      </w:r>
      <w:r>
        <w:fldChar w:fldCharType="separate"/>
      </w:r>
      <w:r>
        <w:t>182</w:t>
      </w:r>
      <w:r>
        <w:fldChar w:fldCharType="end"/>
      </w:r>
    </w:p>
    <w:p w14:paraId="5325CE36" w14:textId="1A490147" w:rsidR="00075654" w:rsidRDefault="00075654">
      <w:pPr>
        <w:pStyle w:val="TOC4"/>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Query Packet Rate Status</w:t>
      </w:r>
      <w:r>
        <w:rPr>
          <w:lang w:eastAsia="zh-CN"/>
        </w:rPr>
        <w:t xml:space="preserve"> IE </w:t>
      </w:r>
      <w:r>
        <w:t>within PFCP Session Modification Request</w:t>
      </w:r>
      <w:r>
        <w:tab/>
      </w:r>
      <w:r>
        <w:fldChar w:fldCharType="begin" w:fldLock="1"/>
      </w:r>
      <w:r>
        <w:instrText xml:space="preserve"> PAGEREF _Toc67499714 \h </w:instrText>
      </w:r>
      <w:r>
        <w:fldChar w:fldCharType="separate"/>
      </w:r>
      <w:r>
        <w:t>182</w:t>
      </w:r>
      <w:r>
        <w:fldChar w:fldCharType="end"/>
      </w:r>
    </w:p>
    <w:p w14:paraId="6C64C79B" w14:textId="26DCAE77" w:rsidR="00075654" w:rsidRDefault="00075654">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rsidRPr="00FF592E">
        <w:rPr>
          <w:lang w:val="en-US"/>
        </w:rPr>
        <w:t xml:space="preserve">PFCP </w:t>
      </w:r>
      <w:r>
        <w:t>Session Modification Response</w:t>
      </w:r>
      <w:r>
        <w:tab/>
      </w:r>
      <w:r>
        <w:fldChar w:fldCharType="begin" w:fldLock="1"/>
      </w:r>
      <w:r>
        <w:instrText xml:space="preserve"> PAGEREF _Toc67499715 \h </w:instrText>
      </w:r>
      <w:r>
        <w:fldChar w:fldCharType="separate"/>
      </w:r>
      <w:r>
        <w:t>182</w:t>
      </w:r>
      <w:r>
        <w:fldChar w:fldCharType="end"/>
      </w:r>
    </w:p>
    <w:p w14:paraId="714A64EA" w14:textId="6341F47D" w:rsidR="00075654" w:rsidRDefault="00075654">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_Toc67499716 \h </w:instrText>
      </w:r>
      <w:r>
        <w:fldChar w:fldCharType="separate"/>
      </w:r>
      <w:r>
        <w:t>182</w:t>
      </w:r>
      <w:r>
        <w:fldChar w:fldCharType="end"/>
      </w:r>
    </w:p>
    <w:p w14:paraId="4E0E5C85" w14:textId="66C58719" w:rsidR="00075654" w:rsidRDefault="00075654">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Usage Report</w:t>
      </w:r>
      <w:r>
        <w:rPr>
          <w:lang w:eastAsia="zh-CN"/>
        </w:rPr>
        <w:t xml:space="preserve"> IE </w:t>
      </w:r>
      <w:r>
        <w:t>within PFCP Session Modification Response</w:t>
      </w:r>
      <w:r>
        <w:tab/>
      </w:r>
      <w:r>
        <w:fldChar w:fldCharType="begin" w:fldLock="1"/>
      </w:r>
      <w:r>
        <w:instrText xml:space="preserve"> PAGEREF _Toc67499717 \h </w:instrText>
      </w:r>
      <w:r>
        <w:fldChar w:fldCharType="separate"/>
      </w:r>
      <w:r>
        <w:t>186</w:t>
      </w:r>
      <w:r>
        <w:fldChar w:fldCharType="end"/>
      </w:r>
    </w:p>
    <w:p w14:paraId="1800295E" w14:textId="33EB2A6D" w:rsidR="00075654" w:rsidRDefault="00075654">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 xml:space="preserve">TSC Management </w:t>
      </w:r>
      <w:r w:rsidRPr="00FF592E">
        <w:rPr>
          <w:lang w:val="de-DE"/>
        </w:rPr>
        <w:t xml:space="preserve">Information </w:t>
      </w:r>
      <w:r>
        <w:rPr>
          <w:lang w:eastAsia="zh-CN"/>
        </w:rPr>
        <w:t xml:space="preserve">IE </w:t>
      </w:r>
      <w:r>
        <w:t>within PFCP Session Modification Response</w:t>
      </w:r>
      <w:r>
        <w:tab/>
      </w:r>
      <w:r>
        <w:fldChar w:fldCharType="begin" w:fldLock="1"/>
      </w:r>
      <w:r>
        <w:instrText xml:space="preserve"> PAGEREF _Toc67499718 \h </w:instrText>
      </w:r>
      <w:r>
        <w:fldChar w:fldCharType="separate"/>
      </w:r>
      <w:r>
        <w:t>187</w:t>
      </w:r>
      <w:r>
        <w:fldChar w:fldCharType="end"/>
      </w:r>
    </w:p>
    <w:p w14:paraId="593FC6D3" w14:textId="69BAAAEE" w:rsidR="00075654" w:rsidRDefault="00075654">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Packet Rate Status Report</w:t>
      </w:r>
      <w:r>
        <w:rPr>
          <w:lang w:eastAsia="zh-CN"/>
        </w:rPr>
        <w:t xml:space="preserve"> IE </w:t>
      </w:r>
      <w:r>
        <w:t>within PFCP Session Modification Response</w:t>
      </w:r>
      <w:r>
        <w:tab/>
      </w:r>
      <w:r>
        <w:fldChar w:fldCharType="begin" w:fldLock="1"/>
      </w:r>
      <w:r>
        <w:instrText xml:space="preserve"> PAGEREF _Toc67499719 \h </w:instrText>
      </w:r>
      <w:r>
        <w:fldChar w:fldCharType="separate"/>
      </w:r>
      <w:r>
        <w:t>187</w:t>
      </w:r>
      <w:r>
        <w:fldChar w:fldCharType="end"/>
      </w:r>
    </w:p>
    <w:p w14:paraId="7EBB7805" w14:textId="08C546D0" w:rsidR="00075654" w:rsidRDefault="00075654">
      <w:pPr>
        <w:pStyle w:val="TOC4"/>
        <w:rPr>
          <w:rFonts w:asciiTheme="minorHAnsi" w:eastAsiaTheme="minorEastAsia" w:hAnsiTheme="minorHAnsi" w:cstheme="minorBidi"/>
          <w:sz w:val="22"/>
          <w:szCs w:val="22"/>
          <w:lang w:eastAsia="en-GB"/>
        </w:rPr>
      </w:pPr>
      <w:r>
        <w:t>7.5.5.5</w:t>
      </w:r>
      <w:r>
        <w:rPr>
          <w:rFonts w:asciiTheme="minorHAnsi" w:eastAsiaTheme="minorEastAsia" w:hAnsiTheme="minorHAnsi" w:cstheme="minorBidi"/>
          <w:sz w:val="22"/>
          <w:szCs w:val="22"/>
          <w:lang w:eastAsia="en-GB"/>
        </w:rPr>
        <w:tab/>
      </w:r>
      <w:r>
        <w:t>Updated PDR IE within PFCP Session Modification Response</w:t>
      </w:r>
      <w:r>
        <w:tab/>
      </w:r>
      <w:r>
        <w:fldChar w:fldCharType="begin" w:fldLock="1"/>
      </w:r>
      <w:r>
        <w:instrText xml:space="preserve"> PAGEREF _Toc67499720 \h </w:instrText>
      </w:r>
      <w:r>
        <w:fldChar w:fldCharType="separate"/>
      </w:r>
      <w:r>
        <w:t>187</w:t>
      </w:r>
      <w:r>
        <w:fldChar w:fldCharType="end"/>
      </w:r>
    </w:p>
    <w:p w14:paraId="78F8632E" w14:textId="4EFA2707" w:rsidR="00075654" w:rsidRDefault="00075654">
      <w:pPr>
        <w:pStyle w:val="TOC3"/>
        <w:rPr>
          <w:rFonts w:asciiTheme="minorHAnsi" w:eastAsiaTheme="minorEastAsia" w:hAnsiTheme="minorHAnsi" w:cstheme="minorBidi"/>
          <w:sz w:val="22"/>
          <w:szCs w:val="22"/>
          <w:lang w:eastAsia="en-GB"/>
        </w:rPr>
      </w:pPr>
      <w:r>
        <w:t>7.5.6</w:t>
      </w:r>
      <w:r>
        <w:rPr>
          <w:rFonts w:asciiTheme="minorHAnsi" w:eastAsiaTheme="minorEastAsia" w:hAnsiTheme="minorHAnsi" w:cstheme="minorBidi"/>
          <w:sz w:val="22"/>
          <w:szCs w:val="22"/>
          <w:lang w:eastAsia="en-GB"/>
        </w:rPr>
        <w:tab/>
      </w:r>
      <w:r w:rsidRPr="00FF592E">
        <w:rPr>
          <w:lang w:val="en-US"/>
        </w:rPr>
        <w:t xml:space="preserve">PFCP </w:t>
      </w:r>
      <w:r>
        <w:t>Session Deletion Request</w:t>
      </w:r>
      <w:r>
        <w:tab/>
      </w:r>
      <w:r>
        <w:fldChar w:fldCharType="begin" w:fldLock="1"/>
      </w:r>
      <w:r>
        <w:instrText xml:space="preserve"> PAGEREF _Toc67499721 \h </w:instrText>
      </w:r>
      <w:r>
        <w:fldChar w:fldCharType="separate"/>
      </w:r>
      <w:r>
        <w:t>188</w:t>
      </w:r>
      <w:r>
        <w:fldChar w:fldCharType="end"/>
      </w:r>
    </w:p>
    <w:p w14:paraId="6C01D637" w14:textId="3E03506A" w:rsidR="00075654" w:rsidRDefault="00075654">
      <w:pPr>
        <w:pStyle w:val="TOC3"/>
        <w:rPr>
          <w:rFonts w:asciiTheme="minorHAnsi" w:eastAsiaTheme="minorEastAsia" w:hAnsiTheme="minorHAnsi" w:cstheme="minorBidi"/>
          <w:sz w:val="22"/>
          <w:szCs w:val="22"/>
          <w:lang w:eastAsia="en-GB"/>
        </w:rPr>
      </w:pPr>
      <w:r>
        <w:t>7.5.7</w:t>
      </w:r>
      <w:r>
        <w:rPr>
          <w:rFonts w:asciiTheme="minorHAnsi" w:eastAsiaTheme="minorEastAsia" w:hAnsiTheme="minorHAnsi" w:cstheme="minorBidi"/>
          <w:sz w:val="22"/>
          <w:szCs w:val="22"/>
          <w:lang w:eastAsia="en-GB"/>
        </w:rPr>
        <w:tab/>
      </w:r>
      <w:r w:rsidRPr="00FF592E">
        <w:rPr>
          <w:lang w:val="en-US"/>
        </w:rPr>
        <w:t xml:space="preserve">PFCP </w:t>
      </w:r>
      <w:r>
        <w:t>Session Deletion Response</w:t>
      </w:r>
      <w:r>
        <w:tab/>
      </w:r>
      <w:r>
        <w:fldChar w:fldCharType="begin" w:fldLock="1"/>
      </w:r>
      <w:r>
        <w:instrText xml:space="preserve"> PAGEREF _Toc67499722 \h </w:instrText>
      </w:r>
      <w:r>
        <w:fldChar w:fldCharType="separate"/>
      </w:r>
      <w:r>
        <w:t>188</w:t>
      </w:r>
      <w:r>
        <w:fldChar w:fldCharType="end"/>
      </w:r>
    </w:p>
    <w:p w14:paraId="1D83FB96" w14:textId="01D5C78D" w:rsidR="00075654" w:rsidRDefault="00075654">
      <w:pPr>
        <w:pStyle w:val="TOC4"/>
        <w:rPr>
          <w:rFonts w:asciiTheme="minorHAnsi" w:eastAsiaTheme="minorEastAsia" w:hAnsiTheme="minorHAnsi" w:cstheme="minorBidi"/>
          <w:sz w:val="22"/>
          <w:szCs w:val="22"/>
          <w:lang w:eastAsia="en-GB"/>
        </w:rPr>
      </w:pPr>
      <w:r>
        <w:t>7.5.7.1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_Toc67499723 \h </w:instrText>
      </w:r>
      <w:r>
        <w:fldChar w:fldCharType="separate"/>
      </w:r>
      <w:r>
        <w:t>188</w:t>
      </w:r>
      <w:r>
        <w:fldChar w:fldCharType="end"/>
      </w:r>
    </w:p>
    <w:p w14:paraId="6B5769DA" w14:textId="00ECBC5C" w:rsidR="00075654" w:rsidRDefault="00075654">
      <w:pPr>
        <w:pStyle w:val="TOC4"/>
        <w:rPr>
          <w:rFonts w:asciiTheme="minorHAnsi" w:eastAsiaTheme="minorEastAsia" w:hAnsiTheme="minorHAnsi" w:cstheme="minorBidi"/>
          <w:sz w:val="22"/>
          <w:szCs w:val="22"/>
          <w:lang w:eastAsia="en-GB"/>
        </w:rPr>
      </w:pPr>
      <w:r>
        <w:t>7.5.7.2</w:t>
      </w:r>
      <w:r>
        <w:rPr>
          <w:rFonts w:asciiTheme="minorHAnsi" w:eastAsiaTheme="minorEastAsia" w:hAnsiTheme="minorHAnsi" w:cstheme="minorBidi"/>
          <w:sz w:val="22"/>
          <w:szCs w:val="22"/>
          <w:lang w:eastAsia="en-GB"/>
        </w:rPr>
        <w:tab/>
      </w:r>
      <w:r>
        <w:t>Usage Report</w:t>
      </w:r>
      <w:r>
        <w:rPr>
          <w:lang w:eastAsia="zh-CN"/>
        </w:rPr>
        <w:t xml:space="preserve"> IE </w:t>
      </w:r>
      <w:r>
        <w:t>within PFCP Session Deletion Response</w:t>
      </w:r>
      <w:r>
        <w:tab/>
      </w:r>
      <w:r>
        <w:fldChar w:fldCharType="begin" w:fldLock="1"/>
      </w:r>
      <w:r>
        <w:instrText xml:space="preserve"> PAGEREF _Toc67499724 \h </w:instrText>
      </w:r>
      <w:r>
        <w:fldChar w:fldCharType="separate"/>
      </w:r>
      <w:r>
        <w:t>189</w:t>
      </w:r>
      <w:r>
        <w:fldChar w:fldCharType="end"/>
      </w:r>
    </w:p>
    <w:p w14:paraId="1384D186" w14:textId="2F68C4BA" w:rsidR="00075654" w:rsidRDefault="00075654">
      <w:pPr>
        <w:pStyle w:val="TOC3"/>
        <w:rPr>
          <w:rFonts w:asciiTheme="minorHAnsi" w:eastAsiaTheme="minorEastAsia" w:hAnsiTheme="minorHAnsi" w:cstheme="minorBidi"/>
          <w:sz w:val="22"/>
          <w:szCs w:val="22"/>
          <w:lang w:eastAsia="en-GB"/>
        </w:rPr>
      </w:pPr>
      <w:r>
        <w:t>7.5.8</w:t>
      </w:r>
      <w:r>
        <w:rPr>
          <w:rFonts w:asciiTheme="minorHAnsi" w:eastAsiaTheme="minorEastAsia" w:hAnsiTheme="minorHAnsi" w:cstheme="minorBidi"/>
          <w:sz w:val="22"/>
          <w:szCs w:val="22"/>
          <w:lang w:eastAsia="en-GB"/>
        </w:rPr>
        <w:tab/>
      </w:r>
      <w:r w:rsidRPr="00FF592E">
        <w:rPr>
          <w:lang w:val="fr-FR"/>
        </w:rPr>
        <w:t xml:space="preserve">PFCP </w:t>
      </w:r>
      <w:r>
        <w:t>Session Report</w:t>
      </w:r>
      <w:r w:rsidRPr="00FF592E">
        <w:rPr>
          <w:lang w:val="fr-FR"/>
        </w:rPr>
        <w:t xml:space="preserve"> Request</w:t>
      </w:r>
      <w:r>
        <w:tab/>
      </w:r>
      <w:r>
        <w:fldChar w:fldCharType="begin" w:fldLock="1"/>
      </w:r>
      <w:r>
        <w:instrText xml:space="preserve"> PAGEREF _Toc67499725 \h </w:instrText>
      </w:r>
      <w:r>
        <w:fldChar w:fldCharType="separate"/>
      </w:r>
      <w:r>
        <w:t>190</w:t>
      </w:r>
      <w:r>
        <w:fldChar w:fldCharType="end"/>
      </w:r>
    </w:p>
    <w:p w14:paraId="6966C8EF" w14:textId="74B262A9" w:rsidR="00075654" w:rsidRDefault="00075654">
      <w:pPr>
        <w:pStyle w:val="TOC4"/>
        <w:rPr>
          <w:rFonts w:asciiTheme="minorHAnsi" w:eastAsiaTheme="minorEastAsia" w:hAnsiTheme="minorHAnsi" w:cstheme="minorBidi"/>
          <w:sz w:val="22"/>
          <w:szCs w:val="22"/>
          <w:lang w:eastAsia="en-GB"/>
        </w:rPr>
      </w:pPr>
      <w:r>
        <w:t>7.5.8.1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_Toc67499726 \h </w:instrText>
      </w:r>
      <w:r>
        <w:fldChar w:fldCharType="separate"/>
      </w:r>
      <w:r>
        <w:t>190</w:t>
      </w:r>
      <w:r>
        <w:fldChar w:fldCharType="end"/>
      </w:r>
    </w:p>
    <w:p w14:paraId="27376F10" w14:textId="79CD60FA" w:rsidR="00075654" w:rsidRDefault="00075654">
      <w:pPr>
        <w:pStyle w:val="TOC4"/>
        <w:rPr>
          <w:rFonts w:asciiTheme="minorHAnsi" w:eastAsiaTheme="minorEastAsia" w:hAnsiTheme="minorHAnsi" w:cstheme="minorBidi"/>
          <w:sz w:val="22"/>
          <w:szCs w:val="22"/>
          <w:lang w:eastAsia="en-GB"/>
        </w:rPr>
      </w:pPr>
      <w:r>
        <w:t>7.5.8.2</w:t>
      </w:r>
      <w:r>
        <w:rPr>
          <w:rFonts w:asciiTheme="minorHAnsi" w:eastAsiaTheme="minorEastAsia" w:hAnsiTheme="minorHAnsi" w:cstheme="minorBidi"/>
          <w:sz w:val="22"/>
          <w:szCs w:val="22"/>
          <w:lang w:eastAsia="en-GB"/>
        </w:rPr>
        <w:tab/>
      </w:r>
      <w:r>
        <w:t xml:space="preserve">Downlink Data Report </w:t>
      </w:r>
      <w:r>
        <w:rPr>
          <w:lang w:eastAsia="zh-CN"/>
        </w:rPr>
        <w:t xml:space="preserve">IE </w:t>
      </w:r>
      <w:r>
        <w:t>within PFCP Session Report Request</w:t>
      </w:r>
      <w:r>
        <w:tab/>
      </w:r>
      <w:r>
        <w:fldChar w:fldCharType="begin" w:fldLock="1"/>
      </w:r>
      <w:r>
        <w:instrText xml:space="preserve"> PAGEREF _Toc67499727 \h </w:instrText>
      </w:r>
      <w:r>
        <w:fldChar w:fldCharType="separate"/>
      </w:r>
      <w:r>
        <w:t>192</w:t>
      </w:r>
      <w:r>
        <w:fldChar w:fldCharType="end"/>
      </w:r>
    </w:p>
    <w:p w14:paraId="14AC846B" w14:textId="3063238A" w:rsidR="00075654" w:rsidRDefault="00075654">
      <w:pPr>
        <w:pStyle w:val="TOC4"/>
        <w:rPr>
          <w:rFonts w:asciiTheme="minorHAnsi" w:eastAsiaTheme="minorEastAsia" w:hAnsiTheme="minorHAnsi" w:cstheme="minorBidi"/>
          <w:sz w:val="22"/>
          <w:szCs w:val="22"/>
          <w:lang w:eastAsia="en-GB"/>
        </w:rPr>
      </w:pPr>
      <w:r>
        <w:t>7.5.8.3</w:t>
      </w:r>
      <w:r>
        <w:rPr>
          <w:rFonts w:asciiTheme="minorHAnsi" w:eastAsiaTheme="minorEastAsia" w:hAnsiTheme="minorHAnsi" w:cstheme="minorBidi"/>
          <w:sz w:val="22"/>
          <w:szCs w:val="22"/>
          <w:lang w:eastAsia="en-GB"/>
        </w:rPr>
        <w:tab/>
      </w:r>
      <w:r>
        <w:t>Usage Report</w:t>
      </w:r>
      <w:r>
        <w:rPr>
          <w:lang w:eastAsia="zh-CN"/>
        </w:rPr>
        <w:t xml:space="preserve"> IE </w:t>
      </w:r>
      <w:r>
        <w:t>within PFCP Session Report Request</w:t>
      </w:r>
      <w:r>
        <w:tab/>
      </w:r>
      <w:r>
        <w:fldChar w:fldCharType="begin" w:fldLock="1"/>
      </w:r>
      <w:r>
        <w:instrText xml:space="preserve"> PAGEREF _Toc67499728 \h </w:instrText>
      </w:r>
      <w:r>
        <w:fldChar w:fldCharType="separate"/>
      </w:r>
      <w:r>
        <w:t>192</w:t>
      </w:r>
      <w:r>
        <w:fldChar w:fldCharType="end"/>
      </w:r>
    </w:p>
    <w:p w14:paraId="3960BAEA" w14:textId="06D5DF17" w:rsidR="00075654" w:rsidRDefault="00075654">
      <w:pPr>
        <w:pStyle w:val="TOC4"/>
        <w:rPr>
          <w:rFonts w:asciiTheme="minorHAnsi" w:eastAsiaTheme="minorEastAsia" w:hAnsiTheme="minorHAnsi" w:cstheme="minorBidi"/>
          <w:sz w:val="22"/>
          <w:szCs w:val="22"/>
          <w:lang w:eastAsia="en-GB"/>
        </w:rPr>
      </w:pPr>
      <w:r>
        <w:t>7.5.8.4</w:t>
      </w:r>
      <w:r>
        <w:rPr>
          <w:rFonts w:asciiTheme="minorHAnsi" w:eastAsiaTheme="minorEastAsia" w:hAnsiTheme="minorHAnsi" w:cstheme="minorBidi"/>
          <w:sz w:val="22"/>
          <w:szCs w:val="22"/>
          <w:lang w:eastAsia="en-GB"/>
        </w:rPr>
        <w:tab/>
      </w:r>
      <w:r>
        <w:t xml:space="preserve">Error Indication Report </w:t>
      </w:r>
      <w:r>
        <w:rPr>
          <w:lang w:eastAsia="zh-CN"/>
        </w:rPr>
        <w:t xml:space="preserve">IE </w:t>
      </w:r>
      <w:r>
        <w:t>within PFCP Session Report Request</w:t>
      </w:r>
      <w:r>
        <w:tab/>
      </w:r>
      <w:r>
        <w:fldChar w:fldCharType="begin" w:fldLock="1"/>
      </w:r>
      <w:r>
        <w:instrText xml:space="preserve"> PAGEREF _Toc67499729 \h </w:instrText>
      </w:r>
      <w:r>
        <w:fldChar w:fldCharType="separate"/>
      </w:r>
      <w:r>
        <w:t>195</w:t>
      </w:r>
      <w:r>
        <w:fldChar w:fldCharType="end"/>
      </w:r>
    </w:p>
    <w:p w14:paraId="4EEF65C5" w14:textId="30C652A8" w:rsidR="00075654" w:rsidRDefault="00075654">
      <w:pPr>
        <w:pStyle w:val="TOC4"/>
        <w:rPr>
          <w:rFonts w:asciiTheme="minorHAnsi" w:eastAsiaTheme="minorEastAsia" w:hAnsiTheme="minorHAnsi" w:cstheme="minorBidi"/>
          <w:sz w:val="22"/>
          <w:szCs w:val="22"/>
          <w:lang w:eastAsia="en-GB"/>
        </w:rPr>
      </w:pPr>
      <w:r>
        <w:t>7.5.8.5</w:t>
      </w:r>
      <w:r>
        <w:rPr>
          <w:rFonts w:asciiTheme="minorHAnsi" w:eastAsiaTheme="minorEastAsia" w:hAnsiTheme="minorHAnsi" w:cstheme="minorBidi"/>
          <w:sz w:val="22"/>
          <w:szCs w:val="22"/>
          <w:lang w:eastAsia="en-GB"/>
        </w:rPr>
        <w:tab/>
      </w:r>
      <w:r>
        <w:t xml:space="preserve">TSC Management Information </w:t>
      </w:r>
      <w:r>
        <w:rPr>
          <w:lang w:eastAsia="zh-CN"/>
        </w:rPr>
        <w:t xml:space="preserve">IE </w:t>
      </w:r>
      <w:r>
        <w:t>within PFCP Session Report Request</w:t>
      </w:r>
      <w:r>
        <w:tab/>
      </w:r>
      <w:r>
        <w:fldChar w:fldCharType="begin" w:fldLock="1"/>
      </w:r>
      <w:r>
        <w:instrText xml:space="preserve"> PAGEREF _Toc67499730 \h </w:instrText>
      </w:r>
      <w:r>
        <w:fldChar w:fldCharType="separate"/>
      </w:r>
      <w:r>
        <w:t>195</w:t>
      </w:r>
      <w:r>
        <w:fldChar w:fldCharType="end"/>
      </w:r>
    </w:p>
    <w:p w14:paraId="51200A56" w14:textId="5A6025A6" w:rsidR="00075654" w:rsidRDefault="00075654">
      <w:pPr>
        <w:pStyle w:val="TOC4"/>
        <w:rPr>
          <w:rFonts w:asciiTheme="minorHAnsi" w:eastAsiaTheme="minorEastAsia" w:hAnsiTheme="minorHAnsi" w:cstheme="minorBidi"/>
          <w:sz w:val="22"/>
          <w:szCs w:val="22"/>
          <w:lang w:eastAsia="en-GB"/>
        </w:rPr>
      </w:pPr>
      <w:r>
        <w:t>7.5.8.6</w:t>
      </w:r>
      <w:r>
        <w:rPr>
          <w:rFonts w:asciiTheme="minorHAnsi" w:eastAsiaTheme="minorEastAsia" w:hAnsiTheme="minorHAnsi" w:cstheme="minorBidi"/>
          <w:sz w:val="22"/>
          <w:szCs w:val="22"/>
          <w:lang w:eastAsia="en-GB"/>
        </w:rPr>
        <w:tab/>
      </w:r>
      <w:r>
        <w:t xml:space="preserve">Session Report </w:t>
      </w:r>
      <w:r>
        <w:rPr>
          <w:lang w:eastAsia="zh-CN"/>
        </w:rPr>
        <w:t xml:space="preserve">IE </w:t>
      </w:r>
      <w:r>
        <w:t>within PFCP Session Report Request</w:t>
      </w:r>
      <w:r>
        <w:tab/>
      </w:r>
      <w:r>
        <w:fldChar w:fldCharType="begin" w:fldLock="1"/>
      </w:r>
      <w:r>
        <w:instrText xml:space="preserve"> PAGEREF _Toc67499731 \h </w:instrText>
      </w:r>
      <w:r>
        <w:fldChar w:fldCharType="separate"/>
      </w:r>
      <w:r>
        <w:t>196</w:t>
      </w:r>
      <w:r>
        <w:fldChar w:fldCharType="end"/>
      </w:r>
    </w:p>
    <w:p w14:paraId="553961ED" w14:textId="1DAF068C" w:rsidR="00075654" w:rsidRDefault="00075654">
      <w:pPr>
        <w:pStyle w:val="TOC3"/>
        <w:rPr>
          <w:rFonts w:asciiTheme="minorHAnsi" w:eastAsiaTheme="minorEastAsia" w:hAnsiTheme="minorHAnsi" w:cstheme="minorBidi"/>
          <w:sz w:val="22"/>
          <w:szCs w:val="22"/>
          <w:lang w:eastAsia="en-GB"/>
        </w:rPr>
      </w:pPr>
      <w:r>
        <w:t>7.5.</w:t>
      </w:r>
      <w:r w:rsidRPr="00FF592E">
        <w:rPr>
          <w:lang w:val="en-US"/>
        </w:rPr>
        <w:t>9</w:t>
      </w:r>
      <w:r>
        <w:rPr>
          <w:rFonts w:asciiTheme="minorHAnsi" w:eastAsiaTheme="minorEastAsia" w:hAnsiTheme="minorHAnsi" w:cstheme="minorBidi"/>
          <w:sz w:val="22"/>
          <w:szCs w:val="22"/>
          <w:lang w:eastAsia="en-GB"/>
        </w:rPr>
        <w:tab/>
      </w:r>
      <w:r w:rsidRPr="00FF592E">
        <w:rPr>
          <w:lang w:val="en-US"/>
        </w:rPr>
        <w:t xml:space="preserve">PFCP </w:t>
      </w:r>
      <w:r>
        <w:t xml:space="preserve">Session Report </w:t>
      </w:r>
      <w:r w:rsidRPr="00FF592E">
        <w:rPr>
          <w:lang w:val="en-US"/>
        </w:rPr>
        <w:t>Response</w:t>
      </w:r>
      <w:r>
        <w:tab/>
      </w:r>
      <w:r>
        <w:fldChar w:fldCharType="begin" w:fldLock="1"/>
      </w:r>
      <w:r>
        <w:instrText xml:space="preserve"> PAGEREF _Toc67499732 \h </w:instrText>
      </w:r>
      <w:r>
        <w:fldChar w:fldCharType="separate"/>
      </w:r>
      <w:r>
        <w:t>197</w:t>
      </w:r>
      <w:r>
        <w:fldChar w:fldCharType="end"/>
      </w:r>
    </w:p>
    <w:p w14:paraId="156EB564" w14:textId="2D49C5B4" w:rsidR="00075654" w:rsidRDefault="00075654">
      <w:pPr>
        <w:pStyle w:val="TOC4"/>
        <w:rPr>
          <w:rFonts w:asciiTheme="minorHAnsi" w:eastAsiaTheme="minorEastAsia" w:hAnsiTheme="minorHAnsi" w:cstheme="minorBidi"/>
          <w:sz w:val="22"/>
          <w:szCs w:val="22"/>
          <w:lang w:eastAsia="en-GB"/>
        </w:rPr>
      </w:pPr>
      <w:r>
        <w:t>7.5.9.1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_Toc67499733 \h </w:instrText>
      </w:r>
      <w:r>
        <w:fldChar w:fldCharType="separate"/>
      </w:r>
      <w:r>
        <w:t>197</w:t>
      </w:r>
      <w:r>
        <w:fldChar w:fldCharType="end"/>
      </w:r>
    </w:p>
    <w:p w14:paraId="53316D35" w14:textId="214BC9A1" w:rsidR="00075654" w:rsidRDefault="00075654">
      <w:pPr>
        <w:pStyle w:val="TOC4"/>
        <w:rPr>
          <w:rFonts w:asciiTheme="minorHAnsi" w:eastAsiaTheme="minorEastAsia" w:hAnsiTheme="minorHAnsi" w:cstheme="minorBidi"/>
          <w:sz w:val="22"/>
          <w:szCs w:val="22"/>
          <w:lang w:eastAsia="en-GB"/>
        </w:rPr>
      </w:pPr>
      <w:r>
        <w:t>7.5.9.2</w:t>
      </w:r>
      <w:r>
        <w:rPr>
          <w:rFonts w:asciiTheme="minorHAnsi" w:eastAsiaTheme="minorEastAsia" w:hAnsiTheme="minorHAnsi" w:cstheme="minorBidi"/>
          <w:sz w:val="22"/>
          <w:szCs w:val="22"/>
          <w:lang w:eastAsia="en-GB"/>
        </w:rPr>
        <w:tab/>
      </w:r>
      <w:r>
        <w:t>Update BAR IE within PFCP Session Report Response</w:t>
      </w:r>
      <w:r>
        <w:tab/>
      </w:r>
      <w:r>
        <w:fldChar w:fldCharType="begin" w:fldLock="1"/>
      </w:r>
      <w:r>
        <w:instrText xml:space="preserve"> PAGEREF _Toc67499734 \h </w:instrText>
      </w:r>
      <w:r>
        <w:fldChar w:fldCharType="separate"/>
      </w:r>
      <w:r>
        <w:t>198</w:t>
      </w:r>
      <w:r>
        <w:fldChar w:fldCharType="end"/>
      </w:r>
    </w:p>
    <w:p w14:paraId="2A3766B8" w14:textId="1FBC6286" w:rsidR="00075654" w:rsidRDefault="00075654">
      <w:pPr>
        <w:pStyle w:val="TOC2"/>
        <w:rPr>
          <w:rFonts w:asciiTheme="minorHAnsi" w:eastAsiaTheme="minorEastAsia" w:hAnsiTheme="minorHAnsi" w:cstheme="minorBidi"/>
          <w:sz w:val="22"/>
          <w:szCs w:val="22"/>
          <w:lang w:eastAsia="en-GB"/>
        </w:rPr>
      </w:pPr>
      <w:r>
        <w:t>7.</w:t>
      </w:r>
      <w:r w:rsidRPr="00FF592E">
        <w:rPr>
          <w:lang w:val="en-US"/>
        </w:rPr>
        <w:t>6</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_Toc67499735 \h </w:instrText>
      </w:r>
      <w:r>
        <w:fldChar w:fldCharType="separate"/>
      </w:r>
      <w:r>
        <w:t>199</w:t>
      </w:r>
      <w:r>
        <w:fldChar w:fldCharType="end"/>
      </w:r>
    </w:p>
    <w:p w14:paraId="2A6C59DE" w14:textId="43BF059B" w:rsidR="00075654" w:rsidRDefault="00075654">
      <w:pPr>
        <w:pStyle w:val="TOC3"/>
        <w:rPr>
          <w:rFonts w:asciiTheme="minorHAnsi" w:eastAsiaTheme="minorEastAsia" w:hAnsiTheme="minorHAnsi" w:cstheme="minorBidi"/>
          <w:sz w:val="22"/>
          <w:szCs w:val="22"/>
          <w:lang w:eastAsia="en-GB"/>
        </w:rPr>
      </w:pPr>
      <w:r>
        <w:t>7.</w:t>
      </w:r>
      <w:r w:rsidRPr="00FF592E">
        <w:rPr>
          <w:lang w:val="en-US"/>
        </w:rPr>
        <w:t>6</w:t>
      </w:r>
      <w:r>
        <w:t>.1</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_Toc67499736 \h </w:instrText>
      </w:r>
      <w:r>
        <w:fldChar w:fldCharType="separate"/>
      </w:r>
      <w:r>
        <w:t>199</w:t>
      </w:r>
      <w:r>
        <w:fldChar w:fldCharType="end"/>
      </w:r>
    </w:p>
    <w:p w14:paraId="19C055E5" w14:textId="76C7D71F" w:rsidR="00075654" w:rsidRDefault="00075654">
      <w:pPr>
        <w:pStyle w:val="TOC3"/>
        <w:rPr>
          <w:rFonts w:asciiTheme="minorHAnsi" w:eastAsiaTheme="minorEastAsia" w:hAnsiTheme="minorHAnsi" w:cstheme="minorBidi"/>
          <w:sz w:val="22"/>
          <w:szCs w:val="22"/>
          <w:lang w:eastAsia="en-GB"/>
        </w:rPr>
      </w:pPr>
      <w:r>
        <w:t>7.</w:t>
      </w:r>
      <w:r w:rsidRPr="00FF592E">
        <w:rPr>
          <w:lang w:val="en-US"/>
        </w:rPr>
        <w:t>6</w:t>
      </w:r>
      <w:r>
        <w:t>.2</w:t>
      </w:r>
      <w:r>
        <w:rPr>
          <w:rFonts w:asciiTheme="minorHAnsi" w:eastAsiaTheme="minorEastAsia" w:hAnsiTheme="minorHAnsi" w:cstheme="minorBidi"/>
          <w:sz w:val="22"/>
          <w:szCs w:val="22"/>
          <w:lang w:eastAsia="en-GB"/>
        </w:rPr>
        <w:tab/>
      </w:r>
      <w:r>
        <w:t xml:space="preserve">Different </w:t>
      </w:r>
      <w:r w:rsidRPr="00FF592E">
        <w:rPr>
          <w:lang w:val="en-US"/>
        </w:rPr>
        <w:t>PFCP</w:t>
      </w:r>
      <w:r>
        <w:t xml:space="preserve"> Versions</w:t>
      </w:r>
      <w:r>
        <w:tab/>
      </w:r>
      <w:r>
        <w:fldChar w:fldCharType="begin" w:fldLock="1"/>
      </w:r>
      <w:r>
        <w:instrText xml:space="preserve"> PAGEREF _Toc67499737 \h </w:instrText>
      </w:r>
      <w:r>
        <w:fldChar w:fldCharType="separate"/>
      </w:r>
      <w:r>
        <w:t>200</w:t>
      </w:r>
      <w:r>
        <w:fldChar w:fldCharType="end"/>
      </w:r>
    </w:p>
    <w:p w14:paraId="02ABE72B" w14:textId="53082F18" w:rsidR="00075654" w:rsidRDefault="00075654">
      <w:pPr>
        <w:pStyle w:val="TOC3"/>
        <w:rPr>
          <w:rFonts w:asciiTheme="minorHAnsi" w:eastAsiaTheme="minorEastAsia" w:hAnsiTheme="minorHAnsi" w:cstheme="minorBidi"/>
          <w:sz w:val="22"/>
          <w:szCs w:val="22"/>
          <w:lang w:eastAsia="en-GB"/>
        </w:rPr>
      </w:pPr>
      <w:r>
        <w:t>7.</w:t>
      </w:r>
      <w:r w:rsidRPr="00FF592E">
        <w:rPr>
          <w:lang w:val="en-US"/>
        </w:rPr>
        <w:t>6</w:t>
      </w:r>
      <w:r>
        <w:t>.3</w:t>
      </w:r>
      <w:r>
        <w:rPr>
          <w:rFonts w:asciiTheme="minorHAnsi" w:eastAsiaTheme="minorEastAsia" w:hAnsiTheme="minorHAnsi" w:cstheme="minorBidi"/>
          <w:sz w:val="22"/>
          <w:szCs w:val="22"/>
          <w:lang w:eastAsia="en-GB"/>
        </w:rPr>
        <w:tab/>
      </w:r>
      <w:r w:rsidRPr="00FF592E">
        <w:rPr>
          <w:lang w:val="en-US"/>
        </w:rPr>
        <w:t>PFCP</w:t>
      </w:r>
      <w:r>
        <w:t xml:space="preserve"> Message of Invalid Length</w:t>
      </w:r>
      <w:r>
        <w:tab/>
      </w:r>
      <w:r>
        <w:fldChar w:fldCharType="begin" w:fldLock="1"/>
      </w:r>
      <w:r>
        <w:instrText xml:space="preserve"> PAGEREF _Toc67499738 \h </w:instrText>
      </w:r>
      <w:r>
        <w:fldChar w:fldCharType="separate"/>
      </w:r>
      <w:r>
        <w:t>200</w:t>
      </w:r>
      <w:r>
        <w:fldChar w:fldCharType="end"/>
      </w:r>
    </w:p>
    <w:p w14:paraId="17D02036" w14:textId="406D89F8" w:rsidR="00075654" w:rsidRDefault="00075654">
      <w:pPr>
        <w:pStyle w:val="TOC3"/>
        <w:rPr>
          <w:rFonts w:asciiTheme="minorHAnsi" w:eastAsiaTheme="minorEastAsia" w:hAnsiTheme="minorHAnsi" w:cstheme="minorBidi"/>
          <w:sz w:val="22"/>
          <w:szCs w:val="22"/>
          <w:lang w:eastAsia="en-GB"/>
        </w:rPr>
      </w:pPr>
      <w:r>
        <w:t>7.</w:t>
      </w:r>
      <w:r w:rsidRPr="00FF592E">
        <w:rPr>
          <w:lang w:val="en-US"/>
        </w:rPr>
        <w:t>6</w:t>
      </w:r>
      <w:r>
        <w:t>.4</w:t>
      </w:r>
      <w:r>
        <w:rPr>
          <w:rFonts w:asciiTheme="minorHAnsi" w:eastAsiaTheme="minorEastAsia" w:hAnsiTheme="minorHAnsi" w:cstheme="minorBidi"/>
          <w:sz w:val="22"/>
          <w:szCs w:val="22"/>
          <w:lang w:eastAsia="en-GB"/>
        </w:rPr>
        <w:tab/>
      </w:r>
      <w:r>
        <w:t>Unknown PFCP Message</w:t>
      </w:r>
      <w:r>
        <w:tab/>
      </w:r>
      <w:r>
        <w:fldChar w:fldCharType="begin" w:fldLock="1"/>
      </w:r>
      <w:r>
        <w:instrText xml:space="preserve"> PAGEREF _Toc67499739 \h </w:instrText>
      </w:r>
      <w:r>
        <w:fldChar w:fldCharType="separate"/>
      </w:r>
      <w:r>
        <w:t>200</w:t>
      </w:r>
      <w:r>
        <w:fldChar w:fldCharType="end"/>
      </w:r>
    </w:p>
    <w:p w14:paraId="267064F4" w14:textId="30784DFC" w:rsidR="00075654" w:rsidRDefault="00075654">
      <w:pPr>
        <w:pStyle w:val="TOC3"/>
        <w:rPr>
          <w:rFonts w:asciiTheme="minorHAnsi" w:eastAsiaTheme="minorEastAsia" w:hAnsiTheme="minorHAnsi" w:cstheme="minorBidi"/>
          <w:sz w:val="22"/>
          <w:szCs w:val="22"/>
          <w:lang w:eastAsia="en-GB"/>
        </w:rPr>
      </w:pPr>
      <w:r>
        <w:t>7.</w:t>
      </w:r>
      <w:r w:rsidRPr="00FF592E">
        <w:rPr>
          <w:lang w:val="en-US"/>
        </w:rPr>
        <w:t>6</w:t>
      </w:r>
      <w:r>
        <w:t>.5</w:t>
      </w:r>
      <w:r>
        <w:rPr>
          <w:rFonts w:asciiTheme="minorHAnsi" w:eastAsiaTheme="minorEastAsia" w:hAnsiTheme="minorHAnsi" w:cstheme="minorBidi"/>
          <w:sz w:val="22"/>
          <w:szCs w:val="22"/>
          <w:lang w:eastAsia="en-GB"/>
        </w:rPr>
        <w:tab/>
      </w:r>
      <w:r>
        <w:t>Unexpected PFCP Message</w:t>
      </w:r>
      <w:r>
        <w:tab/>
      </w:r>
      <w:r>
        <w:fldChar w:fldCharType="begin" w:fldLock="1"/>
      </w:r>
      <w:r>
        <w:instrText xml:space="preserve"> PAGEREF _Toc67499740 \h </w:instrText>
      </w:r>
      <w:r>
        <w:fldChar w:fldCharType="separate"/>
      </w:r>
      <w:r>
        <w:t>200</w:t>
      </w:r>
      <w:r>
        <w:fldChar w:fldCharType="end"/>
      </w:r>
    </w:p>
    <w:p w14:paraId="40DDAB00" w14:textId="1B9186D0" w:rsidR="00075654" w:rsidRDefault="00075654">
      <w:pPr>
        <w:pStyle w:val="TOC3"/>
        <w:rPr>
          <w:rFonts w:asciiTheme="minorHAnsi" w:eastAsiaTheme="minorEastAsia" w:hAnsiTheme="minorHAnsi" w:cstheme="minorBidi"/>
          <w:sz w:val="22"/>
          <w:szCs w:val="22"/>
          <w:lang w:eastAsia="en-GB"/>
        </w:rPr>
      </w:pPr>
      <w:r>
        <w:t>7.</w:t>
      </w:r>
      <w:r w:rsidRPr="00FF592E">
        <w:rPr>
          <w:lang w:val="en-US"/>
        </w:rPr>
        <w:t>6</w:t>
      </w:r>
      <w:r>
        <w:t>.6</w:t>
      </w:r>
      <w:r>
        <w:rPr>
          <w:rFonts w:asciiTheme="minorHAnsi" w:eastAsiaTheme="minorEastAsia" w:hAnsiTheme="minorHAnsi" w:cstheme="minorBidi"/>
          <w:sz w:val="22"/>
          <w:szCs w:val="22"/>
          <w:lang w:eastAsia="en-GB"/>
        </w:rPr>
        <w:tab/>
      </w:r>
      <w:r>
        <w:t>Missing Information Elements</w:t>
      </w:r>
      <w:r>
        <w:tab/>
      </w:r>
      <w:r>
        <w:fldChar w:fldCharType="begin" w:fldLock="1"/>
      </w:r>
      <w:r>
        <w:instrText xml:space="preserve"> PAGEREF _Toc67499741 \h </w:instrText>
      </w:r>
      <w:r>
        <w:fldChar w:fldCharType="separate"/>
      </w:r>
      <w:r>
        <w:t>200</w:t>
      </w:r>
      <w:r>
        <w:fldChar w:fldCharType="end"/>
      </w:r>
    </w:p>
    <w:p w14:paraId="12F5E7FC" w14:textId="3DC5BAC9" w:rsidR="00075654" w:rsidRDefault="00075654">
      <w:pPr>
        <w:pStyle w:val="TOC3"/>
        <w:rPr>
          <w:rFonts w:asciiTheme="minorHAnsi" w:eastAsiaTheme="minorEastAsia" w:hAnsiTheme="minorHAnsi" w:cstheme="minorBidi"/>
          <w:sz w:val="22"/>
          <w:szCs w:val="22"/>
          <w:lang w:eastAsia="en-GB"/>
        </w:rPr>
      </w:pPr>
      <w:r>
        <w:t>7.</w:t>
      </w:r>
      <w:r w:rsidRPr="00FF592E">
        <w:rPr>
          <w:lang w:val="en-US"/>
        </w:rPr>
        <w:t>6</w:t>
      </w:r>
      <w:r>
        <w:t>.7</w:t>
      </w:r>
      <w:r>
        <w:rPr>
          <w:rFonts w:asciiTheme="minorHAnsi" w:eastAsiaTheme="minorEastAsia" w:hAnsiTheme="minorHAnsi" w:cstheme="minorBidi"/>
          <w:sz w:val="22"/>
          <w:szCs w:val="22"/>
          <w:lang w:eastAsia="en-GB"/>
        </w:rPr>
        <w:tab/>
      </w:r>
      <w:r>
        <w:t>Invalid Length Information Element</w:t>
      </w:r>
      <w:r>
        <w:tab/>
      </w:r>
      <w:r>
        <w:fldChar w:fldCharType="begin" w:fldLock="1"/>
      </w:r>
      <w:r>
        <w:instrText xml:space="preserve"> PAGEREF _Toc67499742 \h </w:instrText>
      </w:r>
      <w:r>
        <w:fldChar w:fldCharType="separate"/>
      </w:r>
      <w:r>
        <w:t>201</w:t>
      </w:r>
      <w:r>
        <w:fldChar w:fldCharType="end"/>
      </w:r>
    </w:p>
    <w:p w14:paraId="7ED15EDF" w14:textId="74B2D5C8" w:rsidR="00075654" w:rsidRDefault="00075654">
      <w:pPr>
        <w:pStyle w:val="TOC3"/>
        <w:rPr>
          <w:rFonts w:asciiTheme="minorHAnsi" w:eastAsiaTheme="minorEastAsia" w:hAnsiTheme="minorHAnsi" w:cstheme="minorBidi"/>
          <w:sz w:val="22"/>
          <w:szCs w:val="22"/>
          <w:lang w:eastAsia="en-GB"/>
        </w:rPr>
      </w:pPr>
      <w:r>
        <w:t>7.</w:t>
      </w:r>
      <w:r w:rsidRPr="00FF592E">
        <w:rPr>
          <w:lang w:val="en-US"/>
        </w:rPr>
        <w:t>6</w:t>
      </w:r>
      <w:r>
        <w:t>.8</w:t>
      </w:r>
      <w:r>
        <w:rPr>
          <w:rFonts w:asciiTheme="minorHAnsi" w:eastAsiaTheme="minorEastAsia" w:hAnsiTheme="minorHAnsi" w:cstheme="minorBidi"/>
          <w:sz w:val="22"/>
          <w:szCs w:val="22"/>
          <w:lang w:eastAsia="en-GB"/>
        </w:rPr>
        <w:tab/>
      </w:r>
      <w:r>
        <w:t>Semantically incorrect Information Element</w:t>
      </w:r>
      <w:r>
        <w:tab/>
      </w:r>
      <w:r>
        <w:fldChar w:fldCharType="begin" w:fldLock="1"/>
      </w:r>
      <w:r>
        <w:instrText xml:space="preserve"> PAGEREF _Toc67499743 \h </w:instrText>
      </w:r>
      <w:r>
        <w:fldChar w:fldCharType="separate"/>
      </w:r>
      <w:r>
        <w:t>201</w:t>
      </w:r>
      <w:r>
        <w:fldChar w:fldCharType="end"/>
      </w:r>
    </w:p>
    <w:p w14:paraId="41319749" w14:textId="579CF07F" w:rsidR="00075654" w:rsidRDefault="00075654">
      <w:pPr>
        <w:pStyle w:val="TOC3"/>
        <w:rPr>
          <w:rFonts w:asciiTheme="minorHAnsi" w:eastAsiaTheme="minorEastAsia" w:hAnsiTheme="minorHAnsi" w:cstheme="minorBidi"/>
          <w:sz w:val="22"/>
          <w:szCs w:val="22"/>
          <w:lang w:eastAsia="en-GB"/>
        </w:rPr>
      </w:pPr>
      <w:r>
        <w:t>7.</w:t>
      </w:r>
      <w:r w:rsidRPr="00FF592E">
        <w:rPr>
          <w:lang w:val="en-US"/>
        </w:rPr>
        <w:t>6</w:t>
      </w:r>
      <w:r>
        <w:t>.9</w:t>
      </w:r>
      <w:r>
        <w:rPr>
          <w:rFonts w:asciiTheme="minorHAnsi" w:eastAsiaTheme="minorEastAsia" w:hAnsiTheme="minorHAnsi" w:cstheme="minorBidi"/>
          <w:sz w:val="22"/>
          <w:szCs w:val="22"/>
          <w:lang w:eastAsia="en-GB"/>
        </w:rPr>
        <w:tab/>
      </w:r>
      <w:r>
        <w:t>Unknown or unexpected Information Element</w:t>
      </w:r>
      <w:r>
        <w:tab/>
      </w:r>
      <w:r>
        <w:fldChar w:fldCharType="begin" w:fldLock="1"/>
      </w:r>
      <w:r>
        <w:instrText xml:space="preserve"> PAGEREF _Toc67499744 \h </w:instrText>
      </w:r>
      <w:r>
        <w:fldChar w:fldCharType="separate"/>
      </w:r>
      <w:r>
        <w:t>201</w:t>
      </w:r>
      <w:r>
        <w:fldChar w:fldCharType="end"/>
      </w:r>
    </w:p>
    <w:p w14:paraId="2685922E" w14:textId="14E7CC5E" w:rsidR="00075654" w:rsidRDefault="00075654">
      <w:pPr>
        <w:pStyle w:val="TOC3"/>
        <w:rPr>
          <w:rFonts w:asciiTheme="minorHAnsi" w:eastAsiaTheme="minorEastAsia" w:hAnsiTheme="minorHAnsi" w:cstheme="minorBidi"/>
          <w:sz w:val="22"/>
          <w:szCs w:val="22"/>
          <w:lang w:eastAsia="en-GB"/>
        </w:rPr>
      </w:pPr>
      <w:r>
        <w:t>7.</w:t>
      </w:r>
      <w:r w:rsidRPr="00FF592E">
        <w:rPr>
          <w:lang w:val="en-US"/>
        </w:rPr>
        <w:t>6</w:t>
      </w:r>
      <w:r>
        <w:t>.10</w:t>
      </w:r>
      <w:r>
        <w:rPr>
          <w:rFonts w:asciiTheme="minorHAnsi" w:eastAsiaTheme="minorEastAsia" w:hAnsiTheme="minorHAnsi" w:cstheme="minorBidi"/>
          <w:sz w:val="22"/>
          <w:szCs w:val="22"/>
          <w:lang w:eastAsia="en-GB"/>
        </w:rPr>
        <w:tab/>
      </w:r>
      <w:r>
        <w:t>Repeated Information Elements</w:t>
      </w:r>
      <w:r>
        <w:tab/>
      </w:r>
      <w:r>
        <w:fldChar w:fldCharType="begin" w:fldLock="1"/>
      </w:r>
      <w:r>
        <w:instrText xml:space="preserve"> PAGEREF _Toc67499745 \h </w:instrText>
      </w:r>
      <w:r>
        <w:fldChar w:fldCharType="separate"/>
      </w:r>
      <w:r>
        <w:t>201</w:t>
      </w:r>
      <w:r>
        <w:fldChar w:fldCharType="end"/>
      </w:r>
    </w:p>
    <w:p w14:paraId="6D45AD33" w14:textId="16C0BD4A" w:rsidR="00075654" w:rsidRDefault="0007565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Information Elements</w:t>
      </w:r>
      <w:r>
        <w:tab/>
      </w:r>
      <w:r>
        <w:fldChar w:fldCharType="begin" w:fldLock="1"/>
      </w:r>
      <w:r>
        <w:instrText xml:space="preserve"> PAGEREF _Toc67499746 \h </w:instrText>
      </w:r>
      <w:r>
        <w:fldChar w:fldCharType="separate"/>
      </w:r>
      <w:r>
        <w:t>202</w:t>
      </w:r>
      <w:r>
        <w:fldChar w:fldCharType="end"/>
      </w:r>
    </w:p>
    <w:p w14:paraId="25126A1A" w14:textId="6C4B040A" w:rsidR="00075654" w:rsidRDefault="0007565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Information Elements Format</w:t>
      </w:r>
      <w:r>
        <w:tab/>
      </w:r>
      <w:r>
        <w:fldChar w:fldCharType="begin" w:fldLock="1"/>
      </w:r>
      <w:r>
        <w:instrText xml:space="preserve"> PAGEREF _Toc67499747 \h </w:instrText>
      </w:r>
      <w:r>
        <w:fldChar w:fldCharType="separate"/>
      </w:r>
      <w:r>
        <w:t>202</w:t>
      </w:r>
      <w:r>
        <w:fldChar w:fldCharType="end"/>
      </w:r>
    </w:p>
    <w:p w14:paraId="4E7D2290" w14:textId="096A2FF9" w:rsidR="00075654" w:rsidRDefault="00075654">
      <w:pPr>
        <w:pStyle w:val="TOC3"/>
        <w:rPr>
          <w:rFonts w:asciiTheme="minorHAnsi" w:eastAsiaTheme="minorEastAsia" w:hAnsiTheme="minorHAnsi" w:cstheme="minorBidi"/>
          <w:sz w:val="22"/>
          <w:szCs w:val="22"/>
          <w:lang w:eastAsia="en-GB"/>
        </w:rPr>
      </w:pPr>
      <w:r w:rsidRPr="00FF592E">
        <w:rPr>
          <w:lang w:val="en-US"/>
        </w:rPr>
        <w:t>8.1.1</w:t>
      </w:r>
      <w:r>
        <w:rPr>
          <w:rFonts w:asciiTheme="minorHAnsi" w:eastAsiaTheme="minorEastAsia" w:hAnsiTheme="minorHAnsi" w:cstheme="minorBidi"/>
          <w:sz w:val="22"/>
          <w:szCs w:val="22"/>
          <w:lang w:eastAsia="en-GB"/>
        </w:rPr>
        <w:tab/>
      </w:r>
      <w:r w:rsidRPr="00FF592E">
        <w:rPr>
          <w:lang w:val="en-US"/>
        </w:rPr>
        <w:t>Information Element Format</w:t>
      </w:r>
      <w:r>
        <w:tab/>
      </w:r>
      <w:r>
        <w:fldChar w:fldCharType="begin" w:fldLock="1"/>
      </w:r>
      <w:r>
        <w:instrText xml:space="preserve"> PAGEREF _Toc67499748 \h </w:instrText>
      </w:r>
      <w:r>
        <w:fldChar w:fldCharType="separate"/>
      </w:r>
      <w:r>
        <w:t>202</w:t>
      </w:r>
      <w:r>
        <w:fldChar w:fldCharType="end"/>
      </w:r>
    </w:p>
    <w:p w14:paraId="31A3D437" w14:textId="2D8542A8" w:rsidR="00075654" w:rsidRDefault="00075654">
      <w:pPr>
        <w:pStyle w:val="TOC3"/>
        <w:rPr>
          <w:rFonts w:asciiTheme="minorHAnsi" w:eastAsiaTheme="minorEastAsia" w:hAnsiTheme="minorHAnsi" w:cstheme="minorBidi"/>
          <w:sz w:val="22"/>
          <w:szCs w:val="22"/>
          <w:lang w:eastAsia="en-GB"/>
        </w:rPr>
      </w:pPr>
      <w:r w:rsidRPr="00FF592E">
        <w:rPr>
          <w:lang w:val="en-US"/>
        </w:rPr>
        <w:t>8.1.2</w:t>
      </w:r>
      <w:r>
        <w:rPr>
          <w:rFonts w:asciiTheme="minorHAnsi" w:eastAsiaTheme="minorEastAsia" w:hAnsiTheme="minorHAnsi" w:cstheme="minorBidi"/>
          <w:sz w:val="22"/>
          <w:szCs w:val="22"/>
          <w:lang w:eastAsia="en-GB"/>
        </w:rPr>
        <w:tab/>
      </w:r>
      <w:r w:rsidRPr="00FF592E">
        <w:rPr>
          <w:lang w:val="en-US"/>
        </w:rPr>
        <w:t>Information Element Types</w:t>
      </w:r>
      <w:r>
        <w:tab/>
      </w:r>
      <w:r>
        <w:fldChar w:fldCharType="begin" w:fldLock="1"/>
      </w:r>
      <w:r>
        <w:instrText xml:space="preserve"> PAGEREF _Toc67499749 \h </w:instrText>
      </w:r>
      <w:r>
        <w:fldChar w:fldCharType="separate"/>
      </w:r>
      <w:r>
        <w:t>203</w:t>
      </w:r>
      <w:r>
        <w:fldChar w:fldCharType="end"/>
      </w:r>
    </w:p>
    <w:p w14:paraId="75111D04" w14:textId="33E13F9E" w:rsidR="00075654" w:rsidRDefault="0007565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Information Elements</w:t>
      </w:r>
      <w:r>
        <w:tab/>
      </w:r>
      <w:r>
        <w:fldChar w:fldCharType="begin" w:fldLock="1"/>
      </w:r>
      <w:r>
        <w:instrText xml:space="preserve"> PAGEREF _Toc67499750 \h </w:instrText>
      </w:r>
      <w:r>
        <w:fldChar w:fldCharType="separate"/>
      </w:r>
      <w:r>
        <w:t>209</w:t>
      </w:r>
      <w:r>
        <w:fldChar w:fldCharType="end"/>
      </w:r>
    </w:p>
    <w:p w14:paraId="2C9316E5" w14:textId="5795A754" w:rsidR="00075654" w:rsidRDefault="00075654">
      <w:pPr>
        <w:pStyle w:val="TOC3"/>
        <w:rPr>
          <w:rFonts w:asciiTheme="minorHAnsi" w:eastAsiaTheme="minorEastAsia" w:hAnsiTheme="minorHAnsi" w:cstheme="minorBidi"/>
          <w:sz w:val="22"/>
          <w:szCs w:val="22"/>
          <w:lang w:eastAsia="en-GB"/>
        </w:rPr>
      </w:pPr>
      <w:r>
        <w:t>8.</w:t>
      </w:r>
      <w:r w:rsidRPr="00FF592E">
        <w:rPr>
          <w:lang w:val="en-US"/>
        </w:rPr>
        <w:t>2.1</w:t>
      </w:r>
      <w:r>
        <w:rPr>
          <w:rFonts w:asciiTheme="minorHAnsi" w:eastAsiaTheme="minorEastAsia" w:hAnsiTheme="minorHAnsi" w:cstheme="minorBidi"/>
          <w:sz w:val="22"/>
          <w:szCs w:val="22"/>
          <w:lang w:eastAsia="en-GB"/>
        </w:rPr>
        <w:tab/>
      </w:r>
      <w:r>
        <w:t>Cause</w:t>
      </w:r>
      <w:r>
        <w:tab/>
      </w:r>
      <w:r>
        <w:fldChar w:fldCharType="begin" w:fldLock="1"/>
      </w:r>
      <w:r>
        <w:instrText xml:space="preserve"> PAGEREF _Toc67499751 \h </w:instrText>
      </w:r>
      <w:r>
        <w:fldChar w:fldCharType="separate"/>
      </w:r>
      <w:r>
        <w:t>209</w:t>
      </w:r>
      <w:r>
        <w:fldChar w:fldCharType="end"/>
      </w:r>
    </w:p>
    <w:p w14:paraId="21E20D29" w14:textId="190290FF" w:rsidR="00075654" w:rsidRDefault="00075654">
      <w:pPr>
        <w:pStyle w:val="TOC3"/>
        <w:rPr>
          <w:rFonts w:asciiTheme="minorHAnsi" w:eastAsiaTheme="minorEastAsia" w:hAnsiTheme="minorHAnsi" w:cstheme="minorBidi"/>
          <w:sz w:val="22"/>
          <w:szCs w:val="22"/>
          <w:lang w:eastAsia="en-GB"/>
        </w:rPr>
      </w:pPr>
      <w:r>
        <w:t>8.</w:t>
      </w:r>
      <w:r w:rsidRPr="00FF592E">
        <w:rPr>
          <w:lang w:val="en-US"/>
        </w:rPr>
        <w:t>2.2</w:t>
      </w:r>
      <w:r>
        <w:rPr>
          <w:rFonts w:asciiTheme="minorHAnsi" w:eastAsiaTheme="minorEastAsia" w:hAnsiTheme="minorHAnsi" w:cstheme="minorBidi"/>
          <w:sz w:val="22"/>
          <w:szCs w:val="22"/>
          <w:lang w:eastAsia="en-GB"/>
        </w:rPr>
        <w:tab/>
      </w:r>
      <w:r>
        <w:t>Source Interface</w:t>
      </w:r>
      <w:r>
        <w:tab/>
      </w:r>
      <w:r>
        <w:fldChar w:fldCharType="begin" w:fldLock="1"/>
      </w:r>
      <w:r>
        <w:instrText xml:space="preserve"> PAGEREF _Toc67499752 \h </w:instrText>
      </w:r>
      <w:r>
        <w:fldChar w:fldCharType="separate"/>
      </w:r>
      <w:r>
        <w:t>211</w:t>
      </w:r>
      <w:r>
        <w:fldChar w:fldCharType="end"/>
      </w:r>
    </w:p>
    <w:p w14:paraId="781F99AF" w14:textId="6A91E6E2" w:rsidR="00075654" w:rsidRDefault="00075654">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F-TEID</w:t>
      </w:r>
      <w:r>
        <w:tab/>
      </w:r>
      <w:r>
        <w:fldChar w:fldCharType="begin" w:fldLock="1"/>
      </w:r>
      <w:r>
        <w:instrText xml:space="preserve"> PAGEREF _Toc67499753 \h </w:instrText>
      </w:r>
      <w:r>
        <w:fldChar w:fldCharType="separate"/>
      </w:r>
      <w:r>
        <w:t>212</w:t>
      </w:r>
      <w:r>
        <w:fldChar w:fldCharType="end"/>
      </w:r>
    </w:p>
    <w:p w14:paraId="6F57CCD3" w14:textId="09E01063" w:rsidR="00075654" w:rsidRDefault="00075654">
      <w:pPr>
        <w:pStyle w:val="TOC3"/>
        <w:rPr>
          <w:rFonts w:asciiTheme="minorHAnsi" w:eastAsiaTheme="minorEastAsia" w:hAnsiTheme="minorHAnsi" w:cstheme="minorBidi"/>
          <w:sz w:val="22"/>
          <w:szCs w:val="22"/>
          <w:lang w:eastAsia="en-GB"/>
        </w:rPr>
      </w:pPr>
      <w:r>
        <w:t>8.</w:t>
      </w:r>
      <w:r w:rsidRPr="00FF592E">
        <w:rPr>
          <w:lang w:val="en-US"/>
        </w:rPr>
        <w:t>2.4</w:t>
      </w:r>
      <w:r>
        <w:rPr>
          <w:rFonts w:asciiTheme="minorHAnsi" w:eastAsiaTheme="minorEastAsia" w:hAnsiTheme="minorHAnsi" w:cstheme="minorBidi"/>
          <w:sz w:val="22"/>
          <w:szCs w:val="22"/>
          <w:lang w:eastAsia="en-GB"/>
        </w:rPr>
        <w:tab/>
      </w:r>
      <w:r>
        <w:t>Network Instance</w:t>
      </w:r>
      <w:r>
        <w:tab/>
      </w:r>
      <w:r>
        <w:fldChar w:fldCharType="begin" w:fldLock="1"/>
      </w:r>
      <w:r>
        <w:instrText xml:space="preserve"> PAGEREF _Toc67499754 \h </w:instrText>
      </w:r>
      <w:r>
        <w:fldChar w:fldCharType="separate"/>
      </w:r>
      <w:r>
        <w:t>213</w:t>
      </w:r>
      <w:r>
        <w:fldChar w:fldCharType="end"/>
      </w:r>
    </w:p>
    <w:p w14:paraId="1659BD68" w14:textId="368374E1" w:rsidR="00075654" w:rsidRDefault="00075654">
      <w:pPr>
        <w:pStyle w:val="TOC3"/>
        <w:rPr>
          <w:rFonts w:asciiTheme="minorHAnsi" w:eastAsiaTheme="minorEastAsia" w:hAnsiTheme="minorHAnsi" w:cstheme="minorBidi"/>
          <w:sz w:val="22"/>
          <w:szCs w:val="22"/>
          <w:lang w:eastAsia="en-GB"/>
        </w:rPr>
      </w:pPr>
      <w:r>
        <w:t>8.</w:t>
      </w:r>
      <w:r w:rsidRPr="00FF592E">
        <w:rPr>
          <w:lang w:val="en-US"/>
        </w:rPr>
        <w:t>2.5</w:t>
      </w:r>
      <w:r>
        <w:rPr>
          <w:rFonts w:asciiTheme="minorHAnsi" w:eastAsiaTheme="minorEastAsia" w:hAnsiTheme="minorHAnsi" w:cstheme="minorBidi"/>
          <w:sz w:val="22"/>
          <w:szCs w:val="22"/>
          <w:lang w:eastAsia="en-GB"/>
        </w:rPr>
        <w:tab/>
      </w:r>
      <w:r>
        <w:t>SDF Filter</w:t>
      </w:r>
      <w:r>
        <w:tab/>
      </w:r>
      <w:r>
        <w:fldChar w:fldCharType="begin" w:fldLock="1"/>
      </w:r>
      <w:r>
        <w:instrText xml:space="preserve"> PAGEREF _Toc67499755 \h </w:instrText>
      </w:r>
      <w:r>
        <w:fldChar w:fldCharType="separate"/>
      </w:r>
      <w:r>
        <w:t>213</w:t>
      </w:r>
      <w:r>
        <w:fldChar w:fldCharType="end"/>
      </w:r>
    </w:p>
    <w:p w14:paraId="0BC3F0E9" w14:textId="1B64EA60" w:rsidR="00075654" w:rsidRDefault="00075654">
      <w:pPr>
        <w:pStyle w:val="TOC3"/>
        <w:rPr>
          <w:rFonts w:asciiTheme="minorHAnsi" w:eastAsiaTheme="minorEastAsia" w:hAnsiTheme="minorHAnsi" w:cstheme="minorBidi"/>
          <w:sz w:val="22"/>
          <w:szCs w:val="22"/>
          <w:lang w:eastAsia="en-GB"/>
        </w:rPr>
      </w:pPr>
      <w:r>
        <w:t>8.</w:t>
      </w:r>
      <w:r w:rsidRPr="00FF592E">
        <w:rPr>
          <w:lang w:val="en-US"/>
        </w:rPr>
        <w:t>2.6</w:t>
      </w:r>
      <w:r>
        <w:rPr>
          <w:rFonts w:asciiTheme="minorHAnsi" w:eastAsiaTheme="minorEastAsia" w:hAnsiTheme="minorHAnsi" w:cstheme="minorBidi"/>
          <w:sz w:val="22"/>
          <w:szCs w:val="22"/>
          <w:lang w:eastAsia="en-GB"/>
        </w:rPr>
        <w:tab/>
      </w:r>
      <w:r>
        <w:t>Application ID</w:t>
      </w:r>
      <w:r>
        <w:tab/>
      </w:r>
      <w:r>
        <w:fldChar w:fldCharType="begin" w:fldLock="1"/>
      </w:r>
      <w:r>
        <w:instrText xml:space="preserve"> PAGEREF _Toc67499756 \h </w:instrText>
      </w:r>
      <w:r>
        <w:fldChar w:fldCharType="separate"/>
      </w:r>
      <w:r>
        <w:t>214</w:t>
      </w:r>
      <w:r>
        <w:fldChar w:fldCharType="end"/>
      </w:r>
    </w:p>
    <w:p w14:paraId="76FDE1F9" w14:textId="24544182" w:rsidR="00075654" w:rsidRDefault="00075654">
      <w:pPr>
        <w:pStyle w:val="TOC3"/>
        <w:rPr>
          <w:rFonts w:asciiTheme="minorHAnsi" w:eastAsiaTheme="minorEastAsia" w:hAnsiTheme="minorHAnsi" w:cstheme="minorBidi"/>
          <w:sz w:val="22"/>
          <w:szCs w:val="22"/>
          <w:lang w:eastAsia="en-GB"/>
        </w:rPr>
      </w:pPr>
      <w:r>
        <w:t>8.</w:t>
      </w:r>
      <w:r w:rsidRPr="00FF592E">
        <w:rPr>
          <w:lang w:val="en-US"/>
        </w:rPr>
        <w:t>2.7</w:t>
      </w:r>
      <w:r>
        <w:rPr>
          <w:rFonts w:asciiTheme="minorHAnsi" w:eastAsiaTheme="minorEastAsia" w:hAnsiTheme="minorHAnsi" w:cstheme="minorBidi"/>
          <w:sz w:val="22"/>
          <w:szCs w:val="22"/>
          <w:lang w:eastAsia="en-GB"/>
        </w:rPr>
        <w:tab/>
      </w:r>
      <w:r>
        <w:t>Gate Status</w:t>
      </w:r>
      <w:r>
        <w:tab/>
      </w:r>
      <w:r>
        <w:fldChar w:fldCharType="begin" w:fldLock="1"/>
      </w:r>
      <w:r>
        <w:instrText xml:space="preserve"> PAGEREF _Toc67499757 \h </w:instrText>
      </w:r>
      <w:r>
        <w:fldChar w:fldCharType="separate"/>
      </w:r>
      <w:r>
        <w:t>215</w:t>
      </w:r>
      <w:r>
        <w:fldChar w:fldCharType="end"/>
      </w:r>
    </w:p>
    <w:p w14:paraId="04D30AAB" w14:textId="322C9FF0" w:rsidR="00075654" w:rsidRDefault="00075654">
      <w:pPr>
        <w:pStyle w:val="TOC3"/>
        <w:rPr>
          <w:rFonts w:asciiTheme="minorHAnsi" w:eastAsiaTheme="minorEastAsia" w:hAnsiTheme="minorHAnsi" w:cstheme="minorBidi"/>
          <w:sz w:val="22"/>
          <w:szCs w:val="22"/>
          <w:lang w:eastAsia="en-GB"/>
        </w:rPr>
      </w:pPr>
      <w:r>
        <w:t>8.</w:t>
      </w:r>
      <w:r w:rsidRPr="00FF592E">
        <w:rPr>
          <w:lang w:val="en-US"/>
        </w:rPr>
        <w:t>2.8</w:t>
      </w:r>
      <w:r>
        <w:rPr>
          <w:rFonts w:asciiTheme="minorHAnsi" w:eastAsiaTheme="minorEastAsia" w:hAnsiTheme="minorHAnsi" w:cstheme="minorBidi"/>
          <w:sz w:val="22"/>
          <w:szCs w:val="22"/>
          <w:lang w:eastAsia="en-GB"/>
        </w:rPr>
        <w:tab/>
      </w:r>
      <w:r>
        <w:t>MBR</w:t>
      </w:r>
      <w:r>
        <w:tab/>
      </w:r>
      <w:r>
        <w:fldChar w:fldCharType="begin" w:fldLock="1"/>
      </w:r>
      <w:r>
        <w:instrText xml:space="preserve"> PAGEREF _Toc67499758 \h </w:instrText>
      </w:r>
      <w:r>
        <w:fldChar w:fldCharType="separate"/>
      </w:r>
      <w:r>
        <w:t>215</w:t>
      </w:r>
      <w:r>
        <w:fldChar w:fldCharType="end"/>
      </w:r>
    </w:p>
    <w:p w14:paraId="2F4CE351" w14:textId="587C57F3" w:rsidR="00075654" w:rsidRDefault="00075654">
      <w:pPr>
        <w:pStyle w:val="TOC3"/>
        <w:rPr>
          <w:rFonts w:asciiTheme="minorHAnsi" w:eastAsiaTheme="minorEastAsia" w:hAnsiTheme="minorHAnsi" w:cstheme="minorBidi"/>
          <w:sz w:val="22"/>
          <w:szCs w:val="22"/>
          <w:lang w:eastAsia="en-GB"/>
        </w:rPr>
      </w:pPr>
      <w:r>
        <w:t>8.</w:t>
      </w:r>
      <w:r w:rsidRPr="00FF592E">
        <w:rPr>
          <w:lang w:val="en-US"/>
        </w:rPr>
        <w:t>2.9</w:t>
      </w:r>
      <w:r>
        <w:rPr>
          <w:rFonts w:asciiTheme="minorHAnsi" w:eastAsiaTheme="minorEastAsia" w:hAnsiTheme="minorHAnsi" w:cstheme="minorBidi"/>
          <w:sz w:val="22"/>
          <w:szCs w:val="22"/>
          <w:lang w:eastAsia="en-GB"/>
        </w:rPr>
        <w:tab/>
      </w:r>
      <w:r>
        <w:t>GBR</w:t>
      </w:r>
      <w:r>
        <w:tab/>
      </w:r>
      <w:r>
        <w:fldChar w:fldCharType="begin" w:fldLock="1"/>
      </w:r>
      <w:r>
        <w:instrText xml:space="preserve"> PAGEREF _Toc67499759 \h </w:instrText>
      </w:r>
      <w:r>
        <w:fldChar w:fldCharType="separate"/>
      </w:r>
      <w:r>
        <w:t>216</w:t>
      </w:r>
      <w:r>
        <w:fldChar w:fldCharType="end"/>
      </w:r>
    </w:p>
    <w:p w14:paraId="33B95FCF" w14:textId="313A443E" w:rsidR="00075654" w:rsidRDefault="00075654">
      <w:pPr>
        <w:pStyle w:val="TOC3"/>
        <w:rPr>
          <w:rFonts w:asciiTheme="minorHAnsi" w:eastAsiaTheme="minorEastAsia" w:hAnsiTheme="minorHAnsi" w:cstheme="minorBidi"/>
          <w:sz w:val="22"/>
          <w:szCs w:val="22"/>
          <w:lang w:eastAsia="en-GB"/>
        </w:rPr>
      </w:pPr>
      <w:r>
        <w:t>8.</w:t>
      </w:r>
      <w:r w:rsidRPr="00FF592E">
        <w:rPr>
          <w:lang w:val="en-US"/>
        </w:rPr>
        <w:t>2.10</w:t>
      </w:r>
      <w:r>
        <w:rPr>
          <w:rFonts w:asciiTheme="minorHAnsi" w:eastAsiaTheme="minorEastAsia" w:hAnsiTheme="minorHAnsi" w:cstheme="minorBidi"/>
          <w:sz w:val="22"/>
          <w:szCs w:val="22"/>
          <w:lang w:eastAsia="en-GB"/>
        </w:rPr>
        <w:tab/>
      </w:r>
      <w:r>
        <w:t>QER Correlation ID</w:t>
      </w:r>
      <w:r>
        <w:tab/>
      </w:r>
      <w:r>
        <w:fldChar w:fldCharType="begin" w:fldLock="1"/>
      </w:r>
      <w:r>
        <w:instrText xml:space="preserve"> PAGEREF _Toc67499760 \h </w:instrText>
      </w:r>
      <w:r>
        <w:fldChar w:fldCharType="separate"/>
      </w:r>
      <w:r>
        <w:t>216</w:t>
      </w:r>
      <w:r>
        <w:fldChar w:fldCharType="end"/>
      </w:r>
    </w:p>
    <w:p w14:paraId="699D69AE" w14:textId="35FFC7D3" w:rsidR="00075654" w:rsidRDefault="00075654">
      <w:pPr>
        <w:pStyle w:val="TOC3"/>
        <w:rPr>
          <w:rFonts w:asciiTheme="minorHAnsi" w:eastAsiaTheme="minorEastAsia" w:hAnsiTheme="minorHAnsi" w:cstheme="minorBidi"/>
          <w:sz w:val="22"/>
          <w:szCs w:val="22"/>
          <w:lang w:eastAsia="en-GB"/>
        </w:rPr>
      </w:pPr>
      <w:r>
        <w:t>8.</w:t>
      </w:r>
      <w:r w:rsidRPr="00FF592E">
        <w:rPr>
          <w:lang w:val="en-US"/>
        </w:rPr>
        <w:t>2.11</w:t>
      </w:r>
      <w:r>
        <w:rPr>
          <w:rFonts w:asciiTheme="minorHAnsi" w:eastAsiaTheme="minorEastAsia" w:hAnsiTheme="minorHAnsi" w:cstheme="minorBidi"/>
          <w:sz w:val="22"/>
          <w:szCs w:val="22"/>
          <w:lang w:eastAsia="en-GB"/>
        </w:rPr>
        <w:tab/>
      </w:r>
      <w:r>
        <w:t>Precedence</w:t>
      </w:r>
      <w:r>
        <w:tab/>
      </w:r>
      <w:r>
        <w:fldChar w:fldCharType="begin" w:fldLock="1"/>
      </w:r>
      <w:r>
        <w:instrText xml:space="preserve"> PAGEREF _Toc67499761 \h </w:instrText>
      </w:r>
      <w:r>
        <w:fldChar w:fldCharType="separate"/>
      </w:r>
      <w:r>
        <w:t>216</w:t>
      </w:r>
      <w:r>
        <w:fldChar w:fldCharType="end"/>
      </w:r>
    </w:p>
    <w:p w14:paraId="56EC1E1D" w14:textId="06A2F870" w:rsidR="00075654" w:rsidRDefault="00075654">
      <w:pPr>
        <w:pStyle w:val="TOC3"/>
        <w:rPr>
          <w:rFonts w:asciiTheme="minorHAnsi" w:eastAsiaTheme="minorEastAsia" w:hAnsiTheme="minorHAnsi" w:cstheme="minorBidi"/>
          <w:sz w:val="22"/>
          <w:szCs w:val="22"/>
          <w:lang w:eastAsia="en-GB"/>
        </w:rPr>
      </w:pPr>
      <w:r>
        <w:t>8.</w:t>
      </w:r>
      <w:r w:rsidRPr="00FF592E">
        <w:rPr>
          <w:lang w:val="en-US"/>
        </w:rPr>
        <w:t>2.12</w:t>
      </w:r>
      <w:r>
        <w:rPr>
          <w:rFonts w:asciiTheme="minorHAnsi" w:eastAsiaTheme="minorEastAsia" w:hAnsiTheme="minorHAnsi" w:cstheme="minorBidi"/>
          <w:sz w:val="22"/>
          <w:szCs w:val="22"/>
          <w:lang w:eastAsia="en-GB"/>
        </w:rPr>
        <w:tab/>
      </w:r>
      <w:r>
        <w:t>Transport Level Marking</w:t>
      </w:r>
      <w:r>
        <w:tab/>
      </w:r>
      <w:r>
        <w:fldChar w:fldCharType="begin" w:fldLock="1"/>
      </w:r>
      <w:r>
        <w:instrText xml:space="preserve"> PAGEREF _Toc67499762 \h </w:instrText>
      </w:r>
      <w:r>
        <w:fldChar w:fldCharType="separate"/>
      </w:r>
      <w:r>
        <w:t>217</w:t>
      </w:r>
      <w:r>
        <w:fldChar w:fldCharType="end"/>
      </w:r>
    </w:p>
    <w:p w14:paraId="3B4C1993" w14:textId="6811A501" w:rsidR="00075654" w:rsidRDefault="00075654">
      <w:pPr>
        <w:pStyle w:val="TOC3"/>
        <w:rPr>
          <w:rFonts w:asciiTheme="minorHAnsi" w:eastAsiaTheme="minorEastAsia" w:hAnsiTheme="minorHAnsi" w:cstheme="minorBidi"/>
          <w:sz w:val="22"/>
          <w:szCs w:val="22"/>
          <w:lang w:eastAsia="en-GB"/>
        </w:rPr>
      </w:pPr>
      <w:r>
        <w:t>8.</w:t>
      </w:r>
      <w:r w:rsidRPr="00FF592E">
        <w:rPr>
          <w:lang w:val="en-US"/>
        </w:rPr>
        <w:t>2.13</w:t>
      </w:r>
      <w:r>
        <w:rPr>
          <w:rFonts w:asciiTheme="minorHAnsi" w:eastAsiaTheme="minorEastAsia" w:hAnsiTheme="minorHAnsi" w:cstheme="minorBidi"/>
          <w:sz w:val="22"/>
          <w:szCs w:val="22"/>
          <w:lang w:eastAsia="en-GB"/>
        </w:rPr>
        <w:tab/>
      </w:r>
      <w:r>
        <w:t>Volume Threshold</w:t>
      </w:r>
      <w:r>
        <w:tab/>
      </w:r>
      <w:r>
        <w:fldChar w:fldCharType="begin" w:fldLock="1"/>
      </w:r>
      <w:r>
        <w:instrText xml:space="preserve"> PAGEREF _Toc67499763 \h </w:instrText>
      </w:r>
      <w:r>
        <w:fldChar w:fldCharType="separate"/>
      </w:r>
      <w:r>
        <w:t>217</w:t>
      </w:r>
      <w:r>
        <w:fldChar w:fldCharType="end"/>
      </w:r>
    </w:p>
    <w:p w14:paraId="717DEA7A" w14:textId="6F2FC374" w:rsidR="00075654" w:rsidRDefault="00075654">
      <w:pPr>
        <w:pStyle w:val="TOC3"/>
        <w:rPr>
          <w:rFonts w:asciiTheme="minorHAnsi" w:eastAsiaTheme="minorEastAsia" w:hAnsiTheme="minorHAnsi" w:cstheme="minorBidi"/>
          <w:sz w:val="22"/>
          <w:szCs w:val="22"/>
          <w:lang w:eastAsia="en-GB"/>
        </w:rPr>
      </w:pPr>
      <w:r>
        <w:t>8.</w:t>
      </w:r>
      <w:r w:rsidRPr="00FF592E">
        <w:rPr>
          <w:lang w:val="en-US"/>
        </w:rPr>
        <w:t>2.14</w:t>
      </w:r>
      <w:r>
        <w:rPr>
          <w:rFonts w:asciiTheme="minorHAnsi" w:eastAsiaTheme="minorEastAsia" w:hAnsiTheme="minorHAnsi" w:cstheme="minorBidi"/>
          <w:sz w:val="22"/>
          <w:szCs w:val="22"/>
          <w:lang w:eastAsia="en-GB"/>
        </w:rPr>
        <w:tab/>
      </w:r>
      <w:r>
        <w:t>Time Threshold</w:t>
      </w:r>
      <w:r>
        <w:tab/>
      </w:r>
      <w:r>
        <w:fldChar w:fldCharType="begin" w:fldLock="1"/>
      </w:r>
      <w:r>
        <w:instrText xml:space="preserve"> PAGEREF _Toc67499764 \h </w:instrText>
      </w:r>
      <w:r>
        <w:fldChar w:fldCharType="separate"/>
      </w:r>
      <w:r>
        <w:t>218</w:t>
      </w:r>
      <w:r>
        <w:fldChar w:fldCharType="end"/>
      </w:r>
    </w:p>
    <w:p w14:paraId="06992E81" w14:textId="3F389974" w:rsidR="00075654" w:rsidRDefault="00075654">
      <w:pPr>
        <w:pStyle w:val="TOC3"/>
        <w:rPr>
          <w:rFonts w:asciiTheme="minorHAnsi" w:eastAsiaTheme="minorEastAsia" w:hAnsiTheme="minorHAnsi" w:cstheme="minorBidi"/>
          <w:sz w:val="22"/>
          <w:szCs w:val="22"/>
          <w:lang w:eastAsia="en-GB"/>
        </w:rPr>
      </w:pPr>
      <w:r>
        <w:t>8.</w:t>
      </w:r>
      <w:r w:rsidRPr="00FF592E">
        <w:rPr>
          <w:lang w:val="en-US"/>
        </w:rPr>
        <w:t>2.15</w:t>
      </w:r>
      <w:r>
        <w:rPr>
          <w:rFonts w:asciiTheme="minorHAnsi" w:eastAsiaTheme="minorEastAsia" w:hAnsiTheme="minorHAnsi" w:cstheme="minorBidi"/>
          <w:sz w:val="22"/>
          <w:szCs w:val="22"/>
          <w:lang w:eastAsia="en-GB"/>
        </w:rPr>
        <w:tab/>
      </w:r>
      <w:r>
        <w:t>Monitoring Time</w:t>
      </w:r>
      <w:r>
        <w:tab/>
      </w:r>
      <w:r>
        <w:fldChar w:fldCharType="begin" w:fldLock="1"/>
      </w:r>
      <w:r>
        <w:instrText xml:space="preserve"> PAGEREF _Toc67499765 \h </w:instrText>
      </w:r>
      <w:r>
        <w:fldChar w:fldCharType="separate"/>
      </w:r>
      <w:r>
        <w:t>218</w:t>
      </w:r>
      <w:r>
        <w:fldChar w:fldCharType="end"/>
      </w:r>
    </w:p>
    <w:p w14:paraId="3D99B8CB" w14:textId="4A1F2154" w:rsidR="00075654" w:rsidRDefault="00075654">
      <w:pPr>
        <w:pStyle w:val="TOC3"/>
        <w:rPr>
          <w:rFonts w:asciiTheme="minorHAnsi" w:eastAsiaTheme="minorEastAsia" w:hAnsiTheme="minorHAnsi" w:cstheme="minorBidi"/>
          <w:sz w:val="22"/>
          <w:szCs w:val="22"/>
          <w:lang w:eastAsia="en-GB"/>
        </w:rPr>
      </w:pPr>
      <w:r>
        <w:t>8.</w:t>
      </w:r>
      <w:r w:rsidRPr="00FF592E">
        <w:rPr>
          <w:lang w:val="en-US"/>
        </w:rPr>
        <w:t>2.16</w:t>
      </w:r>
      <w:r>
        <w:rPr>
          <w:rFonts w:asciiTheme="minorHAnsi" w:eastAsiaTheme="minorEastAsia" w:hAnsiTheme="minorHAnsi" w:cstheme="minorBidi"/>
          <w:sz w:val="22"/>
          <w:szCs w:val="22"/>
          <w:lang w:eastAsia="en-GB"/>
        </w:rPr>
        <w:tab/>
      </w:r>
      <w:r>
        <w:t>Subsequent Volume Threshold</w:t>
      </w:r>
      <w:r>
        <w:tab/>
      </w:r>
      <w:r>
        <w:fldChar w:fldCharType="begin" w:fldLock="1"/>
      </w:r>
      <w:r>
        <w:instrText xml:space="preserve"> PAGEREF _Toc67499766 \h </w:instrText>
      </w:r>
      <w:r>
        <w:fldChar w:fldCharType="separate"/>
      </w:r>
      <w:r>
        <w:t>218</w:t>
      </w:r>
      <w:r>
        <w:fldChar w:fldCharType="end"/>
      </w:r>
    </w:p>
    <w:p w14:paraId="4D532AD9" w14:textId="5DB471F5" w:rsidR="00075654" w:rsidRDefault="00075654">
      <w:pPr>
        <w:pStyle w:val="TOC3"/>
        <w:rPr>
          <w:rFonts w:asciiTheme="minorHAnsi" w:eastAsiaTheme="minorEastAsia" w:hAnsiTheme="minorHAnsi" w:cstheme="minorBidi"/>
          <w:sz w:val="22"/>
          <w:szCs w:val="22"/>
          <w:lang w:eastAsia="en-GB"/>
        </w:rPr>
      </w:pPr>
      <w:r>
        <w:t>8.</w:t>
      </w:r>
      <w:r w:rsidRPr="00FF592E">
        <w:rPr>
          <w:lang w:val="en-US"/>
        </w:rPr>
        <w:t>2.17</w:t>
      </w:r>
      <w:r>
        <w:rPr>
          <w:rFonts w:asciiTheme="minorHAnsi" w:eastAsiaTheme="minorEastAsia" w:hAnsiTheme="minorHAnsi" w:cstheme="minorBidi"/>
          <w:sz w:val="22"/>
          <w:szCs w:val="22"/>
          <w:lang w:eastAsia="en-GB"/>
        </w:rPr>
        <w:tab/>
      </w:r>
      <w:r>
        <w:t>Subsequent Time Threshold</w:t>
      </w:r>
      <w:r>
        <w:tab/>
      </w:r>
      <w:r>
        <w:fldChar w:fldCharType="begin" w:fldLock="1"/>
      </w:r>
      <w:r>
        <w:instrText xml:space="preserve"> PAGEREF _Toc67499767 \h </w:instrText>
      </w:r>
      <w:r>
        <w:fldChar w:fldCharType="separate"/>
      </w:r>
      <w:r>
        <w:t>219</w:t>
      </w:r>
      <w:r>
        <w:fldChar w:fldCharType="end"/>
      </w:r>
    </w:p>
    <w:p w14:paraId="0A9F9E47" w14:textId="5700A6A1" w:rsidR="00075654" w:rsidRDefault="00075654">
      <w:pPr>
        <w:pStyle w:val="TOC3"/>
        <w:rPr>
          <w:rFonts w:asciiTheme="minorHAnsi" w:eastAsiaTheme="minorEastAsia" w:hAnsiTheme="minorHAnsi" w:cstheme="minorBidi"/>
          <w:sz w:val="22"/>
          <w:szCs w:val="22"/>
          <w:lang w:eastAsia="en-GB"/>
        </w:rPr>
      </w:pPr>
      <w:r>
        <w:t>8.</w:t>
      </w:r>
      <w:r w:rsidRPr="00FF592E">
        <w:rPr>
          <w:lang w:val="en-US"/>
        </w:rPr>
        <w:t>2.18</w:t>
      </w:r>
      <w:r>
        <w:rPr>
          <w:rFonts w:asciiTheme="minorHAnsi" w:eastAsiaTheme="minorEastAsia" w:hAnsiTheme="minorHAnsi" w:cstheme="minorBidi"/>
          <w:sz w:val="22"/>
          <w:szCs w:val="22"/>
          <w:lang w:eastAsia="en-GB"/>
        </w:rPr>
        <w:tab/>
      </w:r>
      <w:r>
        <w:t>Inactivity Detection Time</w:t>
      </w:r>
      <w:r>
        <w:tab/>
      </w:r>
      <w:r>
        <w:fldChar w:fldCharType="begin" w:fldLock="1"/>
      </w:r>
      <w:r>
        <w:instrText xml:space="preserve"> PAGEREF _Toc67499768 \h </w:instrText>
      </w:r>
      <w:r>
        <w:fldChar w:fldCharType="separate"/>
      </w:r>
      <w:r>
        <w:t>219</w:t>
      </w:r>
      <w:r>
        <w:fldChar w:fldCharType="end"/>
      </w:r>
    </w:p>
    <w:p w14:paraId="2887BC4C" w14:textId="2EA75F75" w:rsidR="00075654" w:rsidRDefault="00075654">
      <w:pPr>
        <w:pStyle w:val="TOC3"/>
        <w:rPr>
          <w:rFonts w:asciiTheme="minorHAnsi" w:eastAsiaTheme="minorEastAsia" w:hAnsiTheme="minorHAnsi" w:cstheme="minorBidi"/>
          <w:sz w:val="22"/>
          <w:szCs w:val="22"/>
          <w:lang w:eastAsia="en-GB"/>
        </w:rPr>
      </w:pPr>
      <w:r>
        <w:t>8.</w:t>
      </w:r>
      <w:r w:rsidRPr="00FF592E">
        <w:rPr>
          <w:lang w:val="en-US"/>
        </w:rPr>
        <w:t>2.19</w:t>
      </w:r>
      <w:r>
        <w:rPr>
          <w:rFonts w:asciiTheme="minorHAnsi" w:eastAsiaTheme="minorEastAsia" w:hAnsiTheme="minorHAnsi" w:cstheme="minorBidi"/>
          <w:sz w:val="22"/>
          <w:szCs w:val="22"/>
          <w:lang w:eastAsia="en-GB"/>
        </w:rPr>
        <w:tab/>
      </w:r>
      <w:r>
        <w:t>Reporting Triggers</w:t>
      </w:r>
      <w:r>
        <w:tab/>
      </w:r>
      <w:r>
        <w:fldChar w:fldCharType="begin" w:fldLock="1"/>
      </w:r>
      <w:r>
        <w:instrText xml:space="preserve"> PAGEREF _Toc67499769 \h </w:instrText>
      </w:r>
      <w:r>
        <w:fldChar w:fldCharType="separate"/>
      </w:r>
      <w:r>
        <w:t>219</w:t>
      </w:r>
      <w:r>
        <w:fldChar w:fldCharType="end"/>
      </w:r>
    </w:p>
    <w:p w14:paraId="7A4F736B" w14:textId="4D00C90A" w:rsidR="00075654" w:rsidRDefault="00075654">
      <w:pPr>
        <w:pStyle w:val="TOC3"/>
        <w:rPr>
          <w:rFonts w:asciiTheme="minorHAnsi" w:eastAsiaTheme="minorEastAsia" w:hAnsiTheme="minorHAnsi" w:cstheme="minorBidi"/>
          <w:sz w:val="22"/>
          <w:szCs w:val="22"/>
          <w:lang w:eastAsia="en-GB"/>
        </w:rPr>
      </w:pPr>
      <w:r>
        <w:t>8.</w:t>
      </w:r>
      <w:r w:rsidRPr="00FF592E">
        <w:rPr>
          <w:lang w:val="en-US"/>
        </w:rPr>
        <w:t>2.20</w:t>
      </w:r>
      <w:r>
        <w:rPr>
          <w:rFonts w:asciiTheme="minorHAnsi" w:eastAsiaTheme="minorEastAsia" w:hAnsiTheme="minorHAnsi" w:cstheme="minorBidi"/>
          <w:sz w:val="22"/>
          <w:szCs w:val="22"/>
          <w:lang w:eastAsia="en-GB"/>
        </w:rPr>
        <w:tab/>
      </w:r>
      <w:r>
        <w:t>Redirect Information</w:t>
      </w:r>
      <w:r>
        <w:tab/>
      </w:r>
      <w:r>
        <w:fldChar w:fldCharType="begin" w:fldLock="1"/>
      </w:r>
      <w:r>
        <w:instrText xml:space="preserve"> PAGEREF _Toc67499770 \h </w:instrText>
      </w:r>
      <w:r>
        <w:fldChar w:fldCharType="separate"/>
      </w:r>
      <w:r>
        <w:t>221</w:t>
      </w:r>
      <w:r>
        <w:fldChar w:fldCharType="end"/>
      </w:r>
    </w:p>
    <w:p w14:paraId="550BB878" w14:textId="4C557C3A" w:rsidR="00075654" w:rsidRDefault="00075654">
      <w:pPr>
        <w:pStyle w:val="TOC3"/>
        <w:rPr>
          <w:rFonts w:asciiTheme="minorHAnsi" w:eastAsiaTheme="minorEastAsia" w:hAnsiTheme="minorHAnsi" w:cstheme="minorBidi"/>
          <w:sz w:val="22"/>
          <w:szCs w:val="22"/>
          <w:lang w:eastAsia="en-GB"/>
        </w:rPr>
      </w:pPr>
      <w:r>
        <w:t>8.</w:t>
      </w:r>
      <w:r w:rsidRPr="00FF592E">
        <w:rPr>
          <w:lang w:val="en-US"/>
        </w:rPr>
        <w:t>2.21</w:t>
      </w:r>
      <w:r>
        <w:rPr>
          <w:rFonts w:asciiTheme="minorHAnsi" w:eastAsiaTheme="minorEastAsia" w:hAnsiTheme="minorHAnsi" w:cstheme="minorBidi"/>
          <w:sz w:val="22"/>
          <w:szCs w:val="22"/>
          <w:lang w:eastAsia="en-GB"/>
        </w:rPr>
        <w:tab/>
      </w:r>
      <w:r>
        <w:t>Report Type</w:t>
      </w:r>
      <w:r>
        <w:tab/>
      </w:r>
      <w:r>
        <w:fldChar w:fldCharType="begin" w:fldLock="1"/>
      </w:r>
      <w:r>
        <w:instrText xml:space="preserve"> PAGEREF _Toc67499771 \h </w:instrText>
      </w:r>
      <w:r>
        <w:fldChar w:fldCharType="separate"/>
      </w:r>
      <w:r>
        <w:t>221</w:t>
      </w:r>
      <w:r>
        <w:fldChar w:fldCharType="end"/>
      </w:r>
    </w:p>
    <w:p w14:paraId="3DB0C350" w14:textId="77824C7C" w:rsidR="00075654" w:rsidRDefault="00075654">
      <w:pPr>
        <w:pStyle w:val="TOC3"/>
        <w:rPr>
          <w:rFonts w:asciiTheme="minorHAnsi" w:eastAsiaTheme="minorEastAsia" w:hAnsiTheme="minorHAnsi" w:cstheme="minorBidi"/>
          <w:sz w:val="22"/>
          <w:szCs w:val="22"/>
          <w:lang w:eastAsia="en-GB"/>
        </w:rPr>
      </w:pPr>
      <w:r>
        <w:t>8.</w:t>
      </w:r>
      <w:r w:rsidRPr="00FF592E">
        <w:rPr>
          <w:lang w:val="en-US"/>
        </w:rPr>
        <w:t>2.22</w:t>
      </w:r>
      <w:r>
        <w:rPr>
          <w:rFonts w:asciiTheme="minorHAnsi" w:eastAsiaTheme="minorEastAsia" w:hAnsiTheme="minorHAnsi" w:cstheme="minorBidi"/>
          <w:sz w:val="22"/>
          <w:szCs w:val="22"/>
          <w:lang w:eastAsia="en-GB"/>
        </w:rPr>
        <w:tab/>
      </w:r>
      <w:r>
        <w:t>Offending IE</w:t>
      </w:r>
      <w:r>
        <w:tab/>
      </w:r>
      <w:r>
        <w:fldChar w:fldCharType="begin" w:fldLock="1"/>
      </w:r>
      <w:r>
        <w:instrText xml:space="preserve"> PAGEREF _Toc67499772 \h </w:instrText>
      </w:r>
      <w:r>
        <w:fldChar w:fldCharType="separate"/>
      </w:r>
      <w:r>
        <w:t>222</w:t>
      </w:r>
      <w:r>
        <w:fldChar w:fldCharType="end"/>
      </w:r>
    </w:p>
    <w:p w14:paraId="4141A73C" w14:textId="03FD6F4E" w:rsidR="00075654" w:rsidRDefault="00075654">
      <w:pPr>
        <w:pStyle w:val="TOC3"/>
        <w:rPr>
          <w:rFonts w:asciiTheme="minorHAnsi" w:eastAsiaTheme="minorEastAsia" w:hAnsiTheme="minorHAnsi" w:cstheme="minorBidi"/>
          <w:sz w:val="22"/>
          <w:szCs w:val="22"/>
          <w:lang w:eastAsia="en-GB"/>
        </w:rPr>
      </w:pPr>
      <w:r>
        <w:t>8.</w:t>
      </w:r>
      <w:r w:rsidRPr="00FF592E">
        <w:rPr>
          <w:lang w:val="en-US"/>
        </w:rPr>
        <w:t>2.23</w:t>
      </w:r>
      <w:r>
        <w:rPr>
          <w:rFonts w:asciiTheme="minorHAnsi" w:eastAsiaTheme="minorEastAsia" w:hAnsiTheme="minorHAnsi" w:cstheme="minorBidi"/>
          <w:sz w:val="22"/>
          <w:szCs w:val="22"/>
          <w:lang w:eastAsia="en-GB"/>
        </w:rPr>
        <w:tab/>
      </w:r>
      <w:r>
        <w:t>Forwarding Policy</w:t>
      </w:r>
      <w:r>
        <w:tab/>
      </w:r>
      <w:r>
        <w:fldChar w:fldCharType="begin" w:fldLock="1"/>
      </w:r>
      <w:r>
        <w:instrText xml:space="preserve"> PAGEREF _Toc67499773 \h </w:instrText>
      </w:r>
      <w:r>
        <w:fldChar w:fldCharType="separate"/>
      </w:r>
      <w:r>
        <w:t>222</w:t>
      </w:r>
      <w:r>
        <w:fldChar w:fldCharType="end"/>
      </w:r>
    </w:p>
    <w:p w14:paraId="0EB9741A" w14:textId="50E1CDB9" w:rsidR="00075654" w:rsidRDefault="00075654">
      <w:pPr>
        <w:pStyle w:val="TOC3"/>
        <w:rPr>
          <w:rFonts w:asciiTheme="minorHAnsi" w:eastAsiaTheme="minorEastAsia" w:hAnsiTheme="minorHAnsi" w:cstheme="minorBidi"/>
          <w:sz w:val="22"/>
          <w:szCs w:val="22"/>
          <w:lang w:eastAsia="en-GB"/>
        </w:rPr>
      </w:pPr>
      <w:r>
        <w:lastRenderedPageBreak/>
        <w:t>8.</w:t>
      </w:r>
      <w:r w:rsidRPr="00FF592E">
        <w:rPr>
          <w:lang w:val="en-US"/>
        </w:rPr>
        <w:t>2.24</w:t>
      </w:r>
      <w:r>
        <w:rPr>
          <w:rFonts w:asciiTheme="minorHAnsi" w:eastAsiaTheme="minorEastAsia" w:hAnsiTheme="minorHAnsi" w:cstheme="minorBidi"/>
          <w:sz w:val="22"/>
          <w:szCs w:val="22"/>
          <w:lang w:eastAsia="en-GB"/>
        </w:rPr>
        <w:tab/>
      </w:r>
      <w:r>
        <w:t>Destination Interface</w:t>
      </w:r>
      <w:r>
        <w:tab/>
      </w:r>
      <w:r>
        <w:fldChar w:fldCharType="begin" w:fldLock="1"/>
      </w:r>
      <w:r>
        <w:instrText xml:space="preserve"> PAGEREF _Toc67499774 \h </w:instrText>
      </w:r>
      <w:r>
        <w:fldChar w:fldCharType="separate"/>
      </w:r>
      <w:r>
        <w:t>222</w:t>
      </w:r>
      <w:r>
        <w:fldChar w:fldCharType="end"/>
      </w:r>
    </w:p>
    <w:p w14:paraId="7BA7D1F9" w14:textId="3A16BEE7" w:rsidR="00075654" w:rsidRDefault="00075654">
      <w:pPr>
        <w:pStyle w:val="TOC3"/>
        <w:rPr>
          <w:rFonts w:asciiTheme="minorHAnsi" w:eastAsiaTheme="minorEastAsia" w:hAnsiTheme="minorHAnsi" w:cstheme="minorBidi"/>
          <w:sz w:val="22"/>
          <w:szCs w:val="22"/>
          <w:lang w:eastAsia="en-GB"/>
        </w:rPr>
      </w:pPr>
      <w:r>
        <w:t>8.</w:t>
      </w:r>
      <w:r w:rsidRPr="00FF592E">
        <w:rPr>
          <w:lang w:val="en-US"/>
        </w:rPr>
        <w:t>2.25</w:t>
      </w:r>
      <w:r>
        <w:rPr>
          <w:rFonts w:asciiTheme="minorHAnsi" w:eastAsiaTheme="minorEastAsia" w:hAnsiTheme="minorHAnsi" w:cstheme="minorBidi"/>
          <w:sz w:val="22"/>
          <w:szCs w:val="22"/>
          <w:lang w:eastAsia="en-GB"/>
        </w:rPr>
        <w:tab/>
      </w:r>
      <w:r>
        <w:t>UP Function Features</w:t>
      </w:r>
      <w:r>
        <w:tab/>
      </w:r>
      <w:r>
        <w:fldChar w:fldCharType="begin" w:fldLock="1"/>
      </w:r>
      <w:r>
        <w:instrText xml:space="preserve"> PAGEREF _Toc67499775 \h </w:instrText>
      </w:r>
      <w:r>
        <w:fldChar w:fldCharType="separate"/>
      </w:r>
      <w:r>
        <w:t>223</w:t>
      </w:r>
      <w:r>
        <w:fldChar w:fldCharType="end"/>
      </w:r>
    </w:p>
    <w:p w14:paraId="702F3710" w14:textId="5A288057" w:rsidR="00075654" w:rsidRDefault="00075654">
      <w:pPr>
        <w:pStyle w:val="TOC3"/>
        <w:rPr>
          <w:rFonts w:asciiTheme="minorHAnsi" w:eastAsiaTheme="minorEastAsia" w:hAnsiTheme="minorHAnsi" w:cstheme="minorBidi"/>
          <w:sz w:val="22"/>
          <w:szCs w:val="22"/>
          <w:lang w:eastAsia="en-GB"/>
        </w:rPr>
      </w:pPr>
      <w:r>
        <w:t>8.</w:t>
      </w:r>
      <w:r w:rsidRPr="00FF592E">
        <w:rPr>
          <w:lang w:val="en-US"/>
        </w:rPr>
        <w:t>2.26</w:t>
      </w:r>
      <w:r>
        <w:rPr>
          <w:rFonts w:asciiTheme="minorHAnsi" w:eastAsiaTheme="minorEastAsia" w:hAnsiTheme="minorHAnsi" w:cstheme="minorBidi"/>
          <w:sz w:val="22"/>
          <w:szCs w:val="22"/>
          <w:lang w:eastAsia="en-GB"/>
        </w:rPr>
        <w:tab/>
      </w:r>
      <w:r>
        <w:t>Apply Action</w:t>
      </w:r>
      <w:r>
        <w:tab/>
      </w:r>
      <w:r>
        <w:fldChar w:fldCharType="begin" w:fldLock="1"/>
      </w:r>
      <w:r>
        <w:instrText xml:space="preserve"> PAGEREF _Toc67499776 \h </w:instrText>
      </w:r>
      <w:r>
        <w:fldChar w:fldCharType="separate"/>
      </w:r>
      <w:r>
        <w:t>227</w:t>
      </w:r>
      <w:r>
        <w:fldChar w:fldCharType="end"/>
      </w:r>
    </w:p>
    <w:p w14:paraId="5E605985" w14:textId="2234EF68" w:rsidR="00075654" w:rsidRDefault="00075654">
      <w:pPr>
        <w:pStyle w:val="TOC3"/>
        <w:rPr>
          <w:rFonts w:asciiTheme="minorHAnsi" w:eastAsiaTheme="minorEastAsia" w:hAnsiTheme="minorHAnsi" w:cstheme="minorBidi"/>
          <w:sz w:val="22"/>
          <w:szCs w:val="22"/>
          <w:lang w:eastAsia="en-GB"/>
        </w:rPr>
      </w:pPr>
      <w:r>
        <w:t>8.</w:t>
      </w:r>
      <w:r w:rsidRPr="00FF592E">
        <w:rPr>
          <w:lang w:val="en-US"/>
        </w:rPr>
        <w:t>2.27</w:t>
      </w:r>
      <w:r>
        <w:rPr>
          <w:rFonts w:asciiTheme="minorHAnsi" w:eastAsiaTheme="minorEastAsia" w:hAnsiTheme="minorHAnsi" w:cstheme="minorBidi"/>
          <w:sz w:val="22"/>
          <w:szCs w:val="22"/>
          <w:lang w:eastAsia="en-GB"/>
        </w:rPr>
        <w:tab/>
      </w:r>
      <w:r>
        <w:t>Downlink Data Service Information</w:t>
      </w:r>
      <w:r>
        <w:tab/>
      </w:r>
      <w:r>
        <w:fldChar w:fldCharType="begin" w:fldLock="1"/>
      </w:r>
      <w:r>
        <w:instrText xml:space="preserve"> PAGEREF _Toc67499777 \h </w:instrText>
      </w:r>
      <w:r>
        <w:fldChar w:fldCharType="separate"/>
      </w:r>
      <w:r>
        <w:t>228</w:t>
      </w:r>
      <w:r>
        <w:fldChar w:fldCharType="end"/>
      </w:r>
    </w:p>
    <w:p w14:paraId="31573522" w14:textId="6BA31984" w:rsidR="00075654" w:rsidRDefault="00075654">
      <w:pPr>
        <w:pStyle w:val="TOC3"/>
        <w:rPr>
          <w:rFonts w:asciiTheme="minorHAnsi" w:eastAsiaTheme="minorEastAsia" w:hAnsiTheme="minorHAnsi" w:cstheme="minorBidi"/>
          <w:sz w:val="22"/>
          <w:szCs w:val="22"/>
          <w:lang w:eastAsia="en-GB"/>
        </w:rPr>
      </w:pPr>
      <w:r>
        <w:t>8.</w:t>
      </w:r>
      <w:r w:rsidRPr="00FF592E">
        <w:rPr>
          <w:lang w:val="en-US"/>
        </w:rPr>
        <w:t>2.28</w:t>
      </w:r>
      <w:r>
        <w:rPr>
          <w:rFonts w:asciiTheme="minorHAnsi" w:eastAsiaTheme="minorEastAsia" w:hAnsiTheme="minorHAnsi" w:cstheme="minorBidi"/>
          <w:sz w:val="22"/>
          <w:szCs w:val="22"/>
          <w:lang w:eastAsia="en-GB"/>
        </w:rPr>
        <w:tab/>
      </w:r>
      <w:r>
        <w:t>Downlink Data Notification Delay</w:t>
      </w:r>
      <w:r>
        <w:tab/>
      </w:r>
      <w:r>
        <w:fldChar w:fldCharType="begin" w:fldLock="1"/>
      </w:r>
      <w:r>
        <w:instrText xml:space="preserve"> PAGEREF _Toc67499778 \h </w:instrText>
      </w:r>
      <w:r>
        <w:fldChar w:fldCharType="separate"/>
      </w:r>
      <w:r>
        <w:t>228</w:t>
      </w:r>
      <w:r>
        <w:fldChar w:fldCharType="end"/>
      </w:r>
    </w:p>
    <w:p w14:paraId="799E2FD1" w14:textId="63A9BC21" w:rsidR="00075654" w:rsidRDefault="00075654">
      <w:pPr>
        <w:pStyle w:val="TOC3"/>
        <w:rPr>
          <w:rFonts w:asciiTheme="minorHAnsi" w:eastAsiaTheme="minorEastAsia" w:hAnsiTheme="minorHAnsi" w:cstheme="minorBidi"/>
          <w:sz w:val="22"/>
          <w:szCs w:val="22"/>
          <w:lang w:eastAsia="en-GB"/>
        </w:rPr>
      </w:pPr>
      <w:r>
        <w:t>8.</w:t>
      </w:r>
      <w:r w:rsidRPr="00FF592E">
        <w:rPr>
          <w:lang w:val="en-US"/>
        </w:rPr>
        <w:t>2.29</w:t>
      </w:r>
      <w:r>
        <w:rPr>
          <w:rFonts w:asciiTheme="minorHAnsi" w:eastAsiaTheme="minorEastAsia" w:hAnsiTheme="minorHAnsi" w:cstheme="minorBidi"/>
          <w:sz w:val="22"/>
          <w:szCs w:val="22"/>
          <w:lang w:eastAsia="en-GB"/>
        </w:rPr>
        <w:tab/>
      </w:r>
      <w:r>
        <w:t>DL Buffering Duration</w:t>
      </w:r>
      <w:r>
        <w:tab/>
      </w:r>
      <w:r>
        <w:fldChar w:fldCharType="begin" w:fldLock="1"/>
      </w:r>
      <w:r>
        <w:instrText xml:space="preserve"> PAGEREF _Toc67499779 \h </w:instrText>
      </w:r>
      <w:r>
        <w:fldChar w:fldCharType="separate"/>
      </w:r>
      <w:r>
        <w:t>228</w:t>
      </w:r>
      <w:r>
        <w:fldChar w:fldCharType="end"/>
      </w:r>
    </w:p>
    <w:p w14:paraId="449D564B" w14:textId="230BD7AD" w:rsidR="00075654" w:rsidRDefault="00075654">
      <w:pPr>
        <w:pStyle w:val="TOC3"/>
        <w:rPr>
          <w:rFonts w:asciiTheme="minorHAnsi" w:eastAsiaTheme="minorEastAsia" w:hAnsiTheme="minorHAnsi" w:cstheme="minorBidi"/>
          <w:sz w:val="22"/>
          <w:szCs w:val="22"/>
          <w:lang w:eastAsia="en-GB"/>
        </w:rPr>
      </w:pPr>
      <w:r>
        <w:t>8.</w:t>
      </w:r>
      <w:r w:rsidRPr="00FF592E">
        <w:rPr>
          <w:lang w:val="en-US"/>
        </w:rPr>
        <w:t>2.30</w:t>
      </w:r>
      <w:r>
        <w:rPr>
          <w:rFonts w:asciiTheme="minorHAnsi" w:eastAsiaTheme="minorEastAsia" w:hAnsiTheme="minorHAnsi" w:cstheme="minorBidi"/>
          <w:sz w:val="22"/>
          <w:szCs w:val="22"/>
          <w:lang w:eastAsia="en-GB"/>
        </w:rPr>
        <w:tab/>
      </w:r>
      <w:r>
        <w:t>DL Buffering Suggested Packet Count</w:t>
      </w:r>
      <w:r>
        <w:tab/>
      </w:r>
      <w:r>
        <w:fldChar w:fldCharType="begin" w:fldLock="1"/>
      </w:r>
      <w:r>
        <w:instrText xml:space="preserve"> PAGEREF _Toc67499780 \h </w:instrText>
      </w:r>
      <w:r>
        <w:fldChar w:fldCharType="separate"/>
      </w:r>
      <w:r>
        <w:t>229</w:t>
      </w:r>
      <w:r>
        <w:fldChar w:fldCharType="end"/>
      </w:r>
    </w:p>
    <w:p w14:paraId="63044E57" w14:textId="5D0EB4CC" w:rsidR="00075654" w:rsidRDefault="00075654">
      <w:pPr>
        <w:pStyle w:val="TOC3"/>
        <w:rPr>
          <w:rFonts w:asciiTheme="minorHAnsi" w:eastAsiaTheme="minorEastAsia" w:hAnsiTheme="minorHAnsi" w:cstheme="minorBidi"/>
          <w:sz w:val="22"/>
          <w:szCs w:val="22"/>
          <w:lang w:eastAsia="en-GB"/>
        </w:rPr>
      </w:pPr>
      <w:r>
        <w:t>8.</w:t>
      </w:r>
      <w:r w:rsidRPr="00FF592E">
        <w:rPr>
          <w:lang w:val="en-US"/>
        </w:rPr>
        <w:t>2.31</w:t>
      </w:r>
      <w:r>
        <w:rPr>
          <w:rFonts w:asciiTheme="minorHAnsi" w:eastAsiaTheme="minorEastAsia" w:hAnsiTheme="minorHAnsi" w:cstheme="minorBidi"/>
          <w:sz w:val="22"/>
          <w:szCs w:val="22"/>
          <w:lang w:eastAsia="en-GB"/>
        </w:rPr>
        <w:tab/>
      </w:r>
      <w:r>
        <w:t>PFCPSMReq-Flags</w:t>
      </w:r>
      <w:r>
        <w:tab/>
      </w:r>
      <w:r>
        <w:fldChar w:fldCharType="begin" w:fldLock="1"/>
      </w:r>
      <w:r>
        <w:instrText xml:space="preserve"> PAGEREF _Toc67499781 \h </w:instrText>
      </w:r>
      <w:r>
        <w:fldChar w:fldCharType="separate"/>
      </w:r>
      <w:r>
        <w:t>229</w:t>
      </w:r>
      <w:r>
        <w:fldChar w:fldCharType="end"/>
      </w:r>
    </w:p>
    <w:p w14:paraId="373E4A4E" w14:textId="6D6B5460" w:rsidR="00075654" w:rsidRDefault="00075654">
      <w:pPr>
        <w:pStyle w:val="TOC3"/>
        <w:rPr>
          <w:rFonts w:asciiTheme="minorHAnsi" w:eastAsiaTheme="minorEastAsia" w:hAnsiTheme="minorHAnsi" w:cstheme="minorBidi"/>
          <w:sz w:val="22"/>
          <w:szCs w:val="22"/>
          <w:lang w:eastAsia="en-GB"/>
        </w:rPr>
      </w:pPr>
      <w:r>
        <w:t>8.</w:t>
      </w:r>
      <w:r w:rsidRPr="00FF592E">
        <w:rPr>
          <w:lang w:val="en-US"/>
        </w:rPr>
        <w:t>2.32</w:t>
      </w:r>
      <w:r>
        <w:rPr>
          <w:rFonts w:asciiTheme="minorHAnsi" w:eastAsiaTheme="minorEastAsia" w:hAnsiTheme="minorHAnsi" w:cstheme="minorBidi"/>
          <w:sz w:val="22"/>
          <w:szCs w:val="22"/>
          <w:lang w:eastAsia="en-GB"/>
        </w:rPr>
        <w:tab/>
      </w:r>
      <w:r>
        <w:t>PFCPSRRsp-Flags</w:t>
      </w:r>
      <w:r>
        <w:tab/>
      </w:r>
      <w:r>
        <w:fldChar w:fldCharType="begin" w:fldLock="1"/>
      </w:r>
      <w:r>
        <w:instrText xml:space="preserve"> PAGEREF _Toc67499782 \h </w:instrText>
      </w:r>
      <w:r>
        <w:fldChar w:fldCharType="separate"/>
      </w:r>
      <w:r>
        <w:t>230</w:t>
      </w:r>
      <w:r>
        <w:fldChar w:fldCharType="end"/>
      </w:r>
    </w:p>
    <w:p w14:paraId="6BB55EFC" w14:textId="43C777EA" w:rsidR="00075654" w:rsidRDefault="00075654">
      <w:pPr>
        <w:pStyle w:val="TOC3"/>
        <w:rPr>
          <w:rFonts w:asciiTheme="minorHAnsi" w:eastAsiaTheme="minorEastAsia" w:hAnsiTheme="minorHAnsi" w:cstheme="minorBidi"/>
          <w:sz w:val="22"/>
          <w:szCs w:val="22"/>
          <w:lang w:eastAsia="en-GB"/>
        </w:rPr>
      </w:pPr>
      <w:r>
        <w:t>8.</w:t>
      </w:r>
      <w:r w:rsidRPr="00FF592E">
        <w:rPr>
          <w:lang w:val="en-US"/>
        </w:rPr>
        <w:t>2.33</w:t>
      </w:r>
      <w:r>
        <w:rPr>
          <w:rFonts w:asciiTheme="minorHAnsi" w:eastAsiaTheme="minorEastAsia" w:hAnsiTheme="minorHAnsi" w:cstheme="minorBidi"/>
          <w:sz w:val="22"/>
          <w:szCs w:val="22"/>
          <w:lang w:eastAsia="en-GB"/>
        </w:rPr>
        <w:tab/>
      </w:r>
      <w:r>
        <w:t>Sequence Number</w:t>
      </w:r>
      <w:r>
        <w:tab/>
      </w:r>
      <w:r>
        <w:fldChar w:fldCharType="begin" w:fldLock="1"/>
      </w:r>
      <w:r>
        <w:instrText xml:space="preserve"> PAGEREF _Toc67499783 \h </w:instrText>
      </w:r>
      <w:r>
        <w:fldChar w:fldCharType="separate"/>
      </w:r>
      <w:r>
        <w:t>230</w:t>
      </w:r>
      <w:r>
        <w:fldChar w:fldCharType="end"/>
      </w:r>
    </w:p>
    <w:p w14:paraId="2809E2C8" w14:textId="4EE39E8E" w:rsidR="00075654" w:rsidRDefault="00075654">
      <w:pPr>
        <w:pStyle w:val="TOC3"/>
        <w:rPr>
          <w:rFonts w:asciiTheme="minorHAnsi" w:eastAsiaTheme="minorEastAsia" w:hAnsiTheme="minorHAnsi" w:cstheme="minorBidi"/>
          <w:sz w:val="22"/>
          <w:szCs w:val="22"/>
          <w:lang w:eastAsia="en-GB"/>
        </w:rPr>
      </w:pPr>
      <w:r>
        <w:t>8.</w:t>
      </w:r>
      <w:r w:rsidRPr="00FF592E">
        <w:rPr>
          <w:lang w:val="en-US"/>
        </w:rPr>
        <w:t>2.34</w:t>
      </w:r>
      <w:r>
        <w:rPr>
          <w:rFonts w:asciiTheme="minorHAnsi" w:eastAsiaTheme="minorEastAsia" w:hAnsiTheme="minorHAnsi" w:cstheme="minorBidi"/>
          <w:sz w:val="22"/>
          <w:szCs w:val="22"/>
          <w:lang w:eastAsia="en-GB"/>
        </w:rPr>
        <w:tab/>
      </w:r>
      <w:r>
        <w:t>Metric</w:t>
      </w:r>
      <w:r>
        <w:tab/>
      </w:r>
      <w:r>
        <w:fldChar w:fldCharType="begin" w:fldLock="1"/>
      </w:r>
      <w:r>
        <w:instrText xml:space="preserve"> PAGEREF _Toc67499784 \h </w:instrText>
      </w:r>
      <w:r>
        <w:fldChar w:fldCharType="separate"/>
      </w:r>
      <w:r>
        <w:t>230</w:t>
      </w:r>
      <w:r>
        <w:fldChar w:fldCharType="end"/>
      </w:r>
    </w:p>
    <w:p w14:paraId="1E4DE89A" w14:textId="28CA4FFA" w:rsidR="00075654" w:rsidRDefault="00075654">
      <w:pPr>
        <w:pStyle w:val="TOC3"/>
        <w:rPr>
          <w:rFonts w:asciiTheme="minorHAnsi" w:eastAsiaTheme="minorEastAsia" w:hAnsiTheme="minorHAnsi" w:cstheme="minorBidi"/>
          <w:sz w:val="22"/>
          <w:szCs w:val="22"/>
          <w:lang w:eastAsia="en-GB"/>
        </w:rPr>
      </w:pPr>
      <w:r>
        <w:t>8.</w:t>
      </w:r>
      <w:r w:rsidRPr="00FF592E">
        <w:rPr>
          <w:lang w:val="en-US"/>
        </w:rPr>
        <w:t>2.35</w:t>
      </w:r>
      <w:r>
        <w:rPr>
          <w:rFonts w:asciiTheme="minorHAnsi" w:eastAsiaTheme="minorEastAsia" w:hAnsiTheme="minorHAnsi" w:cstheme="minorBidi"/>
          <w:sz w:val="22"/>
          <w:szCs w:val="22"/>
          <w:lang w:eastAsia="en-GB"/>
        </w:rPr>
        <w:tab/>
      </w:r>
      <w:r>
        <w:t>Timer</w:t>
      </w:r>
      <w:r>
        <w:tab/>
      </w:r>
      <w:r>
        <w:fldChar w:fldCharType="begin" w:fldLock="1"/>
      </w:r>
      <w:r>
        <w:instrText xml:space="preserve"> PAGEREF _Toc67499785 \h </w:instrText>
      </w:r>
      <w:r>
        <w:fldChar w:fldCharType="separate"/>
      </w:r>
      <w:r>
        <w:t>231</w:t>
      </w:r>
      <w:r>
        <w:fldChar w:fldCharType="end"/>
      </w:r>
    </w:p>
    <w:p w14:paraId="2DE11C89" w14:textId="44921814" w:rsidR="00075654" w:rsidRDefault="00075654">
      <w:pPr>
        <w:pStyle w:val="TOC3"/>
        <w:rPr>
          <w:rFonts w:asciiTheme="minorHAnsi" w:eastAsiaTheme="minorEastAsia" w:hAnsiTheme="minorHAnsi" w:cstheme="minorBidi"/>
          <w:sz w:val="22"/>
          <w:szCs w:val="22"/>
          <w:lang w:eastAsia="en-GB"/>
        </w:rPr>
      </w:pPr>
      <w:r>
        <w:t>8.</w:t>
      </w:r>
      <w:r w:rsidRPr="00FF592E">
        <w:rPr>
          <w:lang w:val="en-US"/>
        </w:rPr>
        <w:t>2.36</w:t>
      </w:r>
      <w:r>
        <w:rPr>
          <w:rFonts w:asciiTheme="minorHAnsi" w:eastAsiaTheme="minorEastAsia" w:hAnsiTheme="minorHAnsi" w:cstheme="minorBidi"/>
          <w:sz w:val="22"/>
          <w:szCs w:val="22"/>
          <w:lang w:eastAsia="en-GB"/>
        </w:rPr>
        <w:tab/>
      </w:r>
      <w:r>
        <w:t>Packet Detection Rule ID (PDR ID)</w:t>
      </w:r>
      <w:r>
        <w:tab/>
      </w:r>
      <w:r>
        <w:fldChar w:fldCharType="begin" w:fldLock="1"/>
      </w:r>
      <w:r>
        <w:instrText xml:space="preserve"> PAGEREF _Toc67499786 \h </w:instrText>
      </w:r>
      <w:r>
        <w:fldChar w:fldCharType="separate"/>
      </w:r>
      <w:r>
        <w:t>231</w:t>
      </w:r>
      <w:r>
        <w:fldChar w:fldCharType="end"/>
      </w:r>
    </w:p>
    <w:p w14:paraId="30107D47" w14:textId="786FB5AF" w:rsidR="00075654" w:rsidRDefault="00075654">
      <w:pPr>
        <w:pStyle w:val="TOC3"/>
        <w:rPr>
          <w:rFonts w:asciiTheme="minorHAnsi" w:eastAsiaTheme="minorEastAsia" w:hAnsiTheme="minorHAnsi" w:cstheme="minorBidi"/>
          <w:sz w:val="22"/>
          <w:szCs w:val="22"/>
          <w:lang w:eastAsia="en-GB"/>
        </w:rPr>
      </w:pPr>
      <w:r>
        <w:t>8.</w:t>
      </w:r>
      <w:r w:rsidRPr="00FF592E">
        <w:rPr>
          <w:lang w:val="en-US"/>
        </w:rPr>
        <w:t>2.37</w:t>
      </w:r>
      <w:r>
        <w:rPr>
          <w:rFonts w:asciiTheme="minorHAnsi" w:eastAsiaTheme="minorEastAsia" w:hAnsiTheme="minorHAnsi" w:cstheme="minorBidi"/>
          <w:sz w:val="22"/>
          <w:szCs w:val="22"/>
          <w:lang w:eastAsia="en-GB"/>
        </w:rPr>
        <w:tab/>
      </w:r>
      <w:r>
        <w:t>F-SEID</w:t>
      </w:r>
      <w:r>
        <w:tab/>
      </w:r>
      <w:r>
        <w:fldChar w:fldCharType="begin" w:fldLock="1"/>
      </w:r>
      <w:r>
        <w:instrText xml:space="preserve"> PAGEREF _Toc67499787 \h </w:instrText>
      </w:r>
      <w:r>
        <w:fldChar w:fldCharType="separate"/>
      </w:r>
      <w:r>
        <w:t>231</w:t>
      </w:r>
      <w:r>
        <w:fldChar w:fldCharType="end"/>
      </w:r>
    </w:p>
    <w:p w14:paraId="03A2C78A" w14:textId="358BD30F" w:rsidR="00075654" w:rsidRDefault="00075654">
      <w:pPr>
        <w:pStyle w:val="TOC3"/>
        <w:rPr>
          <w:rFonts w:asciiTheme="minorHAnsi" w:eastAsiaTheme="minorEastAsia" w:hAnsiTheme="minorHAnsi" w:cstheme="minorBidi"/>
          <w:sz w:val="22"/>
          <w:szCs w:val="22"/>
          <w:lang w:eastAsia="en-GB"/>
        </w:rPr>
      </w:pPr>
      <w:r>
        <w:t>8.2.38</w:t>
      </w:r>
      <w:r>
        <w:rPr>
          <w:rFonts w:asciiTheme="minorHAnsi" w:eastAsiaTheme="minorEastAsia" w:hAnsiTheme="minorHAnsi" w:cstheme="minorBidi"/>
          <w:sz w:val="22"/>
          <w:szCs w:val="22"/>
          <w:lang w:eastAsia="en-GB"/>
        </w:rPr>
        <w:tab/>
      </w:r>
      <w:r>
        <w:t>Node ID</w:t>
      </w:r>
      <w:r>
        <w:tab/>
      </w:r>
      <w:r>
        <w:fldChar w:fldCharType="begin" w:fldLock="1"/>
      </w:r>
      <w:r>
        <w:instrText xml:space="preserve"> PAGEREF _Toc67499788 \h </w:instrText>
      </w:r>
      <w:r>
        <w:fldChar w:fldCharType="separate"/>
      </w:r>
      <w:r>
        <w:t>232</w:t>
      </w:r>
      <w:r>
        <w:fldChar w:fldCharType="end"/>
      </w:r>
    </w:p>
    <w:p w14:paraId="16CDBC32" w14:textId="67903CC5" w:rsidR="00075654" w:rsidRDefault="00075654">
      <w:pPr>
        <w:pStyle w:val="TOC3"/>
        <w:rPr>
          <w:rFonts w:asciiTheme="minorHAnsi" w:eastAsiaTheme="minorEastAsia" w:hAnsiTheme="minorHAnsi" w:cstheme="minorBidi"/>
          <w:sz w:val="22"/>
          <w:szCs w:val="22"/>
          <w:lang w:eastAsia="en-GB"/>
        </w:rPr>
      </w:pPr>
      <w:r>
        <w:t>8.</w:t>
      </w:r>
      <w:r w:rsidRPr="00FF592E">
        <w:rPr>
          <w:lang w:val="en-US"/>
        </w:rPr>
        <w:t>2.39</w:t>
      </w:r>
      <w:r>
        <w:rPr>
          <w:rFonts w:asciiTheme="minorHAnsi" w:eastAsiaTheme="minorEastAsia" w:hAnsiTheme="minorHAnsi" w:cstheme="minorBidi"/>
          <w:sz w:val="22"/>
          <w:szCs w:val="22"/>
          <w:lang w:eastAsia="en-GB"/>
        </w:rPr>
        <w:tab/>
      </w:r>
      <w:r>
        <w:t>PFD Contents</w:t>
      </w:r>
      <w:r>
        <w:tab/>
      </w:r>
      <w:r>
        <w:fldChar w:fldCharType="begin" w:fldLock="1"/>
      </w:r>
      <w:r>
        <w:instrText xml:space="preserve"> PAGEREF _Toc67499789 \h </w:instrText>
      </w:r>
      <w:r>
        <w:fldChar w:fldCharType="separate"/>
      </w:r>
      <w:r>
        <w:t>233</w:t>
      </w:r>
      <w:r>
        <w:fldChar w:fldCharType="end"/>
      </w:r>
    </w:p>
    <w:p w14:paraId="6DB99371" w14:textId="73207778" w:rsidR="00075654" w:rsidRDefault="00075654">
      <w:pPr>
        <w:pStyle w:val="TOC3"/>
        <w:rPr>
          <w:rFonts w:asciiTheme="minorHAnsi" w:eastAsiaTheme="minorEastAsia" w:hAnsiTheme="minorHAnsi" w:cstheme="minorBidi"/>
          <w:sz w:val="22"/>
          <w:szCs w:val="22"/>
          <w:lang w:eastAsia="en-GB"/>
        </w:rPr>
      </w:pPr>
      <w:r>
        <w:t>8.</w:t>
      </w:r>
      <w:r w:rsidRPr="00FF592E">
        <w:rPr>
          <w:lang w:val="en-US"/>
        </w:rPr>
        <w:t>2.40</w:t>
      </w:r>
      <w:r>
        <w:rPr>
          <w:rFonts w:asciiTheme="minorHAnsi" w:eastAsiaTheme="minorEastAsia" w:hAnsiTheme="minorHAnsi" w:cstheme="minorBidi"/>
          <w:sz w:val="22"/>
          <w:szCs w:val="22"/>
          <w:lang w:eastAsia="en-GB"/>
        </w:rPr>
        <w:tab/>
      </w:r>
      <w:r>
        <w:t>Measurement Method</w:t>
      </w:r>
      <w:r>
        <w:tab/>
      </w:r>
      <w:r>
        <w:fldChar w:fldCharType="begin" w:fldLock="1"/>
      </w:r>
      <w:r>
        <w:instrText xml:space="preserve"> PAGEREF _Toc67499790 \h </w:instrText>
      </w:r>
      <w:r>
        <w:fldChar w:fldCharType="separate"/>
      </w:r>
      <w:r>
        <w:t>235</w:t>
      </w:r>
      <w:r>
        <w:fldChar w:fldCharType="end"/>
      </w:r>
    </w:p>
    <w:p w14:paraId="035A489F" w14:textId="60EC8FAD" w:rsidR="00075654" w:rsidRDefault="00075654">
      <w:pPr>
        <w:pStyle w:val="TOC3"/>
        <w:rPr>
          <w:rFonts w:asciiTheme="minorHAnsi" w:eastAsiaTheme="minorEastAsia" w:hAnsiTheme="minorHAnsi" w:cstheme="minorBidi"/>
          <w:sz w:val="22"/>
          <w:szCs w:val="22"/>
          <w:lang w:eastAsia="en-GB"/>
        </w:rPr>
      </w:pPr>
      <w:r>
        <w:t>8.</w:t>
      </w:r>
      <w:r w:rsidRPr="00FF592E">
        <w:rPr>
          <w:lang w:val="en-US"/>
        </w:rPr>
        <w:t>2.41</w:t>
      </w:r>
      <w:r>
        <w:rPr>
          <w:rFonts w:asciiTheme="minorHAnsi" w:eastAsiaTheme="minorEastAsia" w:hAnsiTheme="minorHAnsi" w:cstheme="minorBidi"/>
          <w:sz w:val="22"/>
          <w:szCs w:val="22"/>
          <w:lang w:eastAsia="en-GB"/>
        </w:rPr>
        <w:tab/>
      </w:r>
      <w:r>
        <w:t>Usage Report Trigger</w:t>
      </w:r>
      <w:r>
        <w:tab/>
      </w:r>
      <w:r>
        <w:fldChar w:fldCharType="begin" w:fldLock="1"/>
      </w:r>
      <w:r>
        <w:instrText xml:space="preserve"> PAGEREF _Toc67499791 \h </w:instrText>
      </w:r>
      <w:r>
        <w:fldChar w:fldCharType="separate"/>
      </w:r>
      <w:r>
        <w:t>235</w:t>
      </w:r>
      <w:r>
        <w:fldChar w:fldCharType="end"/>
      </w:r>
    </w:p>
    <w:p w14:paraId="39A0A4E6" w14:textId="11C8663C" w:rsidR="00075654" w:rsidRDefault="00075654">
      <w:pPr>
        <w:pStyle w:val="TOC3"/>
        <w:rPr>
          <w:rFonts w:asciiTheme="minorHAnsi" w:eastAsiaTheme="minorEastAsia" w:hAnsiTheme="minorHAnsi" w:cstheme="minorBidi"/>
          <w:sz w:val="22"/>
          <w:szCs w:val="22"/>
          <w:lang w:eastAsia="en-GB"/>
        </w:rPr>
      </w:pPr>
      <w:r>
        <w:t>8.</w:t>
      </w:r>
      <w:r w:rsidRPr="00FF592E">
        <w:rPr>
          <w:lang w:val="en-US"/>
        </w:rPr>
        <w:t>2.42</w:t>
      </w:r>
      <w:r>
        <w:rPr>
          <w:rFonts w:asciiTheme="minorHAnsi" w:eastAsiaTheme="minorEastAsia" w:hAnsiTheme="minorHAnsi" w:cstheme="minorBidi"/>
          <w:sz w:val="22"/>
          <w:szCs w:val="22"/>
          <w:lang w:eastAsia="en-GB"/>
        </w:rPr>
        <w:tab/>
      </w:r>
      <w:r>
        <w:t>Measurement Period</w:t>
      </w:r>
      <w:r>
        <w:tab/>
      </w:r>
      <w:r>
        <w:fldChar w:fldCharType="begin" w:fldLock="1"/>
      </w:r>
      <w:r>
        <w:instrText xml:space="preserve"> PAGEREF _Toc67499792 \h </w:instrText>
      </w:r>
      <w:r>
        <w:fldChar w:fldCharType="separate"/>
      </w:r>
      <w:r>
        <w:t>236</w:t>
      </w:r>
      <w:r>
        <w:fldChar w:fldCharType="end"/>
      </w:r>
    </w:p>
    <w:p w14:paraId="62E2DAAD" w14:textId="064B8A93" w:rsidR="00075654" w:rsidRDefault="00075654">
      <w:pPr>
        <w:pStyle w:val="TOC3"/>
        <w:rPr>
          <w:rFonts w:asciiTheme="minorHAnsi" w:eastAsiaTheme="minorEastAsia" w:hAnsiTheme="minorHAnsi" w:cstheme="minorBidi"/>
          <w:sz w:val="22"/>
          <w:szCs w:val="22"/>
          <w:lang w:eastAsia="en-GB"/>
        </w:rPr>
      </w:pPr>
      <w:r>
        <w:t>8.</w:t>
      </w:r>
      <w:r w:rsidRPr="00FF592E">
        <w:rPr>
          <w:lang w:val="en-US"/>
        </w:rPr>
        <w:t>2.43</w:t>
      </w:r>
      <w:r>
        <w:rPr>
          <w:rFonts w:asciiTheme="minorHAnsi" w:eastAsiaTheme="minorEastAsia" w:hAnsiTheme="minorHAnsi" w:cstheme="minorBidi"/>
          <w:sz w:val="22"/>
          <w:szCs w:val="22"/>
          <w:lang w:eastAsia="en-GB"/>
        </w:rPr>
        <w:tab/>
      </w:r>
      <w:r>
        <w:t>Fully qualified PDN Connection Set Identifier (FQ-CSID)</w:t>
      </w:r>
      <w:r>
        <w:tab/>
      </w:r>
      <w:r>
        <w:fldChar w:fldCharType="begin" w:fldLock="1"/>
      </w:r>
      <w:r>
        <w:instrText xml:space="preserve"> PAGEREF _Toc67499793 \h </w:instrText>
      </w:r>
      <w:r>
        <w:fldChar w:fldCharType="separate"/>
      </w:r>
      <w:r>
        <w:t>237</w:t>
      </w:r>
      <w:r>
        <w:fldChar w:fldCharType="end"/>
      </w:r>
    </w:p>
    <w:p w14:paraId="33EC17DC" w14:textId="373AA229" w:rsidR="00075654" w:rsidRDefault="00075654">
      <w:pPr>
        <w:pStyle w:val="TOC3"/>
        <w:rPr>
          <w:rFonts w:asciiTheme="minorHAnsi" w:eastAsiaTheme="minorEastAsia" w:hAnsiTheme="minorHAnsi" w:cstheme="minorBidi"/>
          <w:sz w:val="22"/>
          <w:szCs w:val="22"/>
          <w:lang w:eastAsia="en-GB"/>
        </w:rPr>
      </w:pPr>
      <w:r>
        <w:t>8.</w:t>
      </w:r>
      <w:r w:rsidRPr="00FF592E">
        <w:rPr>
          <w:lang w:val="en-US"/>
        </w:rPr>
        <w:t>2.44</w:t>
      </w:r>
      <w:r>
        <w:rPr>
          <w:rFonts w:asciiTheme="minorHAnsi" w:eastAsiaTheme="minorEastAsia" w:hAnsiTheme="minorHAnsi" w:cstheme="minorBidi"/>
          <w:sz w:val="22"/>
          <w:szCs w:val="22"/>
          <w:lang w:eastAsia="en-GB"/>
        </w:rPr>
        <w:tab/>
      </w:r>
      <w:r>
        <w:t>Volume Measurement</w:t>
      </w:r>
      <w:r>
        <w:tab/>
      </w:r>
      <w:r>
        <w:fldChar w:fldCharType="begin" w:fldLock="1"/>
      </w:r>
      <w:r>
        <w:instrText xml:space="preserve"> PAGEREF _Toc67499794 \h </w:instrText>
      </w:r>
      <w:r>
        <w:fldChar w:fldCharType="separate"/>
      </w:r>
      <w:r>
        <w:t>238</w:t>
      </w:r>
      <w:r>
        <w:fldChar w:fldCharType="end"/>
      </w:r>
    </w:p>
    <w:p w14:paraId="035C13D0" w14:textId="23292191" w:rsidR="00075654" w:rsidRDefault="00075654">
      <w:pPr>
        <w:pStyle w:val="TOC3"/>
        <w:rPr>
          <w:rFonts w:asciiTheme="minorHAnsi" w:eastAsiaTheme="minorEastAsia" w:hAnsiTheme="minorHAnsi" w:cstheme="minorBidi"/>
          <w:sz w:val="22"/>
          <w:szCs w:val="22"/>
          <w:lang w:eastAsia="en-GB"/>
        </w:rPr>
      </w:pPr>
      <w:r>
        <w:t>8.</w:t>
      </w:r>
      <w:r w:rsidRPr="00FF592E">
        <w:rPr>
          <w:lang w:val="en-US"/>
        </w:rPr>
        <w:t>2.45</w:t>
      </w:r>
      <w:r>
        <w:rPr>
          <w:rFonts w:asciiTheme="minorHAnsi" w:eastAsiaTheme="minorEastAsia" w:hAnsiTheme="minorHAnsi" w:cstheme="minorBidi"/>
          <w:sz w:val="22"/>
          <w:szCs w:val="22"/>
          <w:lang w:eastAsia="en-GB"/>
        </w:rPr>
        <w:tab/>
      </w:r>
      <w:r>
        <w:t>Duration Measurement</w:t>
      </w:r>
      <w:r>
        <w:tab/>
      </w:r>
      <w:r>
        <w:fldChar w:fldCharType="begin" w:fldLock="1"/>
      </w:r>
      <w:r>
        <w:instrText xml:space="preserve"> PAGEREF _Toc67499795 \h </w:instrText>
      </w:r>
      <w:r>
        <w:fldChar w:fldCharType="separate"/>
      </w:r>
      <w:r>
        <w:t>238</w:t>
      </w:r>
      <w:r>
        <w:fldChar w:fldCharType="end"/>
      </w:r>
    </w:p>
    <w:p w14:paraId="7E70D193" w14:textId="2D1F6DD8" w:rsidR="00075654" w:rsidRDefault="00075654">
      <w:pPr>
        <w:pStyle w:val="TOC3"/>
        <w:rPr>
          <w:rFonts w:asciiTheme="minorHAnsi" w:eastAsiaTheme="minorEastAsia" w:hAnsiTheme="minorHAnsi" w:cstheme="minorBidi"/>
          <w:sz w:val="22"/>
          <w:szCs w:val="22"/>
          <w:lang w:eastAsia="en-GB"/>
        </w:rPr>
      </w:pPr>
      <w:r>
        <w:t>8.</w:t>
      </w:r>
      <w:r w:rsidRPr="00FF592E">
        <w:rPr>
          <w:lang w:val="en-US"/>
        </w:rPr>
        <w:t>2.46</w:t>
      </w:r>
      <w:r>
        <w:rPr>
          <w:rFonts w:asciiTheme="minorHAnsi" w:eastAsiaTheme="minorEastAsia" w:hAnsiTheme="minorHAnsi" w:cstheme="minorBidi"/>
          <w:sz w:val="22"/>
          <w:szCs w:val="22"/>
          <w:lang w:eastAsia="en-GB"/>
        </w:rPr>
        <w:tab/>
      </w:r>
      <w:r>
        <w:t>Time of First Packet</w:t>
      </w:r>
      <w:r>
        <w:tab/>
      </w:r>
      <w:r>
        <w:fldChar w:fldCharType="begin" w:fldLock="1"/>
      </w:r>
      <w:r>
        <w:instrText xml:space="preserve"> PAGEREF _Toc67499796 \h </w:instrText>
      </w:r>
      <w:r>
        <w:fldChar w:fldCharType="separate"/>
      </w:r>
      <w:r>
        <w:t>239</w:t>
      </w:r>
      <w:r>
        <w:fldChar w:fldCharType="end"/>
      </w:r>
    </w:p>
    <w:p w14:paraId="4924EB63" w14:textId="556D178F" w:rsidR="00075654" w:rsidRDefault="00075654">
      <w:pPr>
        <w:pStyle w:val="TOC3"/>
        <w:rPr>
          <w:rFonts w:asciiTheme="minorHAnsi" w:eastAsiaTheme="minorEastAsia" w:hAnsiTheme="minorHAnsi" w:cstheme="minorBidi"/>
          <w:sz w:val="22"/>
          <w:szCs w:val="22"/>
          <w:lang w:eastAsia="en-GB"/>
        </w:rPr>
      </w:pPr>
      <w:r>
        <w:t>8.</w:t>
      </w:r>
      <w:r w:rsidRPr="00FF592E">
        <w:rPr>
          <w:lang w:val="en-US"/>
        </w:rPr>
        <w:t>2.47</w:t>
      </w:r>
      <w:r>
        <w:rPr>
          <w:rFonts w:asciiTheme="minorHAnsi" w:eastAsiaTheme="minorEastAsia" w:hAnsiTheme="minorHAnsi" w:cstheme="minorBidi"/>
          <w:sz w:val="22"/>
          <w:szCs w:val="22"/>
          <w:lang w:eastAsia="en-GB"/>
        </w:rPr>
        <w:tab/>
      </w:r>
      <w:r>
        <w:t>Time of Last Packet</w:t>
      </w:r>
      <w:r>
        <w:tab/>
      </w:r>
      <w:r>
        <w:fldChar w:fldCharType="begin" w:fldLock="1"/>
      </w:r>
      <w:r>
        <w:instrText xml:space="preserve"> PAGEREF _Toc67499797 \h </w:instrText>
      </w:r>
      <w:r>
        <w:fldChar w:fldCharType="separate"/>
      </w:r>
      <w:r>
        <w:t>239</w:t>
      </w:r>
      <w:r>
        <w:fldChar w:fldCharType="end"/>
      </w:r>
    </w:p>
    <w:p w14:paraId="28671FE4" w14:textId="7B45E5CC" w:rsidR="00075654" w:rsidRDefault="00075654">
      <w:pPr>
        <w:pStyle w:val="TOC3"/>
        <w:rPr>
          <w:rFonts w:asciiTheme="minorHAnsi" w:eastAsiaTheme="minorEastAsia" w:hAnsiTheme="minorHAnsi" w:cstheme="minorBidi"/>
          <w:sz w:val="22"/>
          <w:szCs w:val="22"/>
          <w:lang w:eastAsia="en-GB"/>
        </w:rPr>
      </w:pPr>
      <w:r>
        <w:t>8.</w:t>
      </w:r>
      <w:r w:rsidRPr="00FF592E">
        <w:rPr>
          <w:lang w:val="en-US"/>
        </w:rPr>
        <w:t>2.48</w:t>
      </w:r>
      <w:r>
        <w:rPr>
          <w:rFonts w:asciiTheme="minorHAnsi" w:eastAsiaTheme="minorEastAsia" w:hAnsiTheme="minorHAnsi" w:cstheme="minorBidi"/>
          <w:sz w:val="22"/>
          <w:szCs w:val="22"/>
          <w:lang w:eastAsia="en-GB"/>
        </w:rPr>
        <w:tab/>
      </w:r>
      <w:r>
        <w:t>Quota Holding Time</w:t>
      </w:r>
      <w:r>
        <w:tab/>
      </w:r>
      <w:r>
        <w:fldChar w:fldCharType="begin" w:fldLock="1"/>
      </w:r>
      <w:r>
        <w:instrText xml:space="preserve"> PAGEREF _Toc67499798 \h </w:instrText>
      </w:r>
      <w:r>
        <w:fldChar w:fldCharType="separate"/>
      </w:r>
      <w:r>
        <w:t>239</w:t>
      </w:r>
      <w:r>
        <w:fldChar w:fldCharType="end"/>
      </w:r>
    </w:p>
    <w:p w14:paraId="173F2906" w14:textId="467C8132" w:rsidR="00075654" w:rsidRDefault="00075654">
      <w:pPr>
        <w:pStyle w:val="TOC3"/>
        <w:rPr>
          <w:rFonts w:asciiTheme="minorHAnsi" w:eastAsiaTheme="minorEastAsia" w:hAnsiTheme="minorHAnsi" w:cstheme="minorBidi"/>
          <w:sz w:val="22"/>
          <w:szCs w:val="22"/>
          <w:lang w:eastAsia="en-GB"/>
        </w:rPr>
      </w:pPr>
      <w:r>
        <w:t>8.</w:t>
      </w:r>
      <w:r w:rsidRPr="00FF592E">
        <w:rPr>
          <w:lang w:val="en-US"/>
        </w:rPr>
        <w:t>2.49</w:t>
      </w:r>
      <w:r>
        <w:rPr>
          <w:rFonts w:asciiTheme="minorHAnsi" w:eastAsiaTheme="minorEastAsia" w:hAnsiTheme="minorHAnsi" w:cstheme="minorBidi"/>
          <w:sz w:val="22"/>
          <w:szCs w:val="22"/>
          <w:lang w:eastAsia="en-GB"/>
        </w:rPr>
        <w:tab/>
      </w:r>
      <w:r>
        <w:t>Dropped DL Traffic Threshold</w:t>
      </w:r>
      <w:r>
        <w:tab/>
      </w:r>
      <w:r>
        <w:fldChar w:fldCharType="begin" w:fldLock="1"/>
      </w:r>
      <w:r>
        <w:instrText xml:space="preserve"> PAGEREF _Toc67499799 \h </w:instrText>
      </w:r>
      <w:r>
        <w:fldChar w:fldCharType="separate"/>
      </w:r>
      <w:r>
        <w:t>240</w:t>
      </w:r>
      <w:r>
        <w:fldChar w:fldCharType="end"/>
      </w:r>
    </w:p>
    <w:p w14:paraId="6D1591AF" w14:textId="5F170F31" w:rsidR="00075654" w:rsidRDefault="00075654">
      <w:pPr>
        <w:pStyle w:val="TOC3"/>
        <w:rPr>
          <w:rFonts w:asciiTheme="minorHAnsi" w:eastAsiaTheme="minorEastAsia" w:hAnsiTheme="minorHAnsi" w:cstheme="minorBidi"/>
          <w:sz w:val="22"/>
          <w:szCs w:val="22"/>
          <w:lang w:eastAsia="en-GB"/>
        </w:rPr>
      </w:pPr>
      <w:r>
        <w:t>8.</w:t>
      </w:r>
      <w:r w:rsidRPr="00FF592E">
        <w:rPr>
          <w:lang w:val="en-US"/>
        </w:rPr>
        <w:t>2.50</w:t>
      </w:r>
      <w:r>
        <w:rPr>
          <w:rFonts w:asciiTheme="minorHAnsi" w:eastAsiaTheme="minorEastAsia" w:hAnsiTheme="minorHAnsi" w:cstheme="minorBidi"/>
          <w:sz w:val="22"/>
          <w:szCs w:val="22"/>
          <w:lang w:eastAsia="en-GB"/>
        </w:rPr>
        <w:tab/>
      </w:r>
      <w:r>
        <w:t>Volume Quota</w:t>
      </w:r>
      <w:r>
        <w:tab/>
      </w:r>
      <w:r>
        <w:fldChar w:fldCharType="begin" w:fldLock="1"/>
      </w:r>
      <w:r>
        <w:instrText xml:space="preserve"> PAGEREF _Toc67499800 \h </w:instrText>
      </w:r>
      <w:r>
        <w:fldChar w:fldCharType="separate"/>
      </w:r>
      <w:r>
        <w:t>240</w:t>
      </w:r>
      <w:r>
        <w:fldChar w:fldCharType="end"/>
      </w:r>
    </w:p>
    <w:p w14:paraId="6F82E3DA" w14:textId="2D48F828" w:rsidR="00075654" w:rsidRDefault="00075654">
      <w:pPr>
        <w:pStyle w:val="TOC3"/>
        <w:rPr>
          <w:rFonts w:asciiTheme="minorHAnsi" w:eastAsiaTheme="minorEastAsia" w:hAnsiTheme="minorHAnsi" w:cstheme="minorBidi"/>
          <w:sz w:val="22"/>
          <w:szCs w:val="22"/>
          <w:lang w:eastAsia="en-GB"/>
        </w:rPr>
      </w:pPr>
      <w:r>
        <w:t>8.</w:t>
      </w:r>
      <w:r w:rsidRPr="00FF592E">
        <w:rPr>
          <w:lang w:val="en-US"/>
        </w:rPr>
        <w:t>2.51</w:t>
      </w:r>
      <w:r>
        <w:rPr>
          <w:rFonts w:asciiTheme="minorHAnsi" w:eastAsiaTheme="minorEastAsia" w:hAnsiTheme="minorHAnsi" w:cstheme="minorBidi"/>
          <w:sz w:val="22"/>
          <w:szCs w:val="22"/>
          <w:lang w:eastAsia="en-GB"/>
        </w:rPr>
        <w:tab/>
      </w:r>
      <w:r>
        <w:t>Time Quota</w:t>
      </w:r>
      <w:r>
        <w:tab/>
      </w:r>
      <w:r>
        <w:fldChar w:fldCharType="begin" w:fldLock="1"/>
      </w:r>
      <w:r>
        <w:instrText xml:space="preserve"> PAGEREF _Toc67499801 \h </w:instrText>
      </w:r>
      <w:r>
        <w:fldChar w:fldCharType="separate"/>
      </w:r>
      <w:r>
        <w:t>241</w:t>
      </w:r>
      <w:r>
        <w:fldChar w:fldCharType="end"/>
      </w:r>
    </w:p>
    <w:p w14:paraId="0B6C1703" w14:textId="1B9789EA" w:rsidR="00075654" w:rsidRDefault="00075654">
      <w:pPr>
        <w:pStyle w:val="TOC3"/>
        <w:rPr>
          <w:rFonts w:asciiTheme="minorHAnsi" w:eastAsiaTheme="minorEastAsia" w:hAnsiTheme="minorHAnsi" w:cstheme="minorBidi"/>
          <w:sz w:val="22"/>
          <w:szCs w:val="22"/>
          <w:lang w:eastAsia="en-GB"/>
        </w:rPr>
      </w:pPr>
      <w:r>
        <w:t>8.</w:t>
      </w:r>
      <w:r w:rsidRPr="00FF592E">
        <w:rPr>
          <w:lang w:val="en-US"/>
        </w:rPr>
        <w:t>2.52</w:t>
      </w:r>
      <w:r>
        <w:rPr>
          <w:rFonts w:asciiTheme="minorHAnsi" w:eastAsiaTheme="minorEastAsia" w:hAnsiTheme="minorHAnsi" w:cstheme="minorBidi"/>
          <w:sz w:val="22"/>
          <w:szCs w:val="22"/>
          <w:lang w:eastAsia="en-GB"/>
        </w:rPr>
        <w:tab/>
      </w:r>
      <w:r>
        <w:t>Start Time</w:t>
      </w:r>
      <w:r>
        <w:tab/>
      </w:r>
      <w:r>
        <w:fldChar w:fldCharType="begin" w:fldLock="1"/>
      </w:r>
      <w:r>
        <w:instrText xml:space="preserve"> PAGEREF _Toc67499802 \h </w:instrText>
      </w:r>
      <w:r>
        <w:fldChar w:fldCharType="separate"/>
      </w:r>
      <w:r>
        <w:t>241</w:t>
      </w:r>
      <w:r>
        <w:fldChar w:fldCharType="end"/>
      </w:r>
    </w:p>
    <w:p w14:paraId="4CBB8875" w14:textId="38C41B76" w:rsidR="00075654" w:rsidRDefault="00075654">
      <w:pPr>
        <w:pStyle w:val="TOC3"/>
        <w:rPr>
          <w:rFonts w:asciiTheme="minorHAnsi" w:eastAsiaTheme="minorEastAsia" w:hAnsiTheme="minorHAnsi" w:cstheme="minorBidi"/>
          <w:sz w:val="22"/>
          <w:szCs w:val="22"/>
          <w:lang w:eastAsia="en-GB"/>
        </w:rPr>
      </w:pPr>
      <w:r>
        <w:t>8.</w:t>
      </w:r>
      <w:r w:rsidRPr="00FF592E">
        <w:rPr>
          <w:lang w:val="en-US"/>
        </w:rPr>
        <w:t>2.53</w:t>
      </w:r>
      <w:r>
        <w:rPr>
          <w:rFonts w:asciiTheme="minorHAnsi" w:eastAsiaTheme="minorEastAsia" w:hAnsiTheme="minorHAnsi" w:cstheme="minorBidi"/>
          <w:sz w:val="22"/>
          <w:szCs w:val="22"/>
          <w:lang w:eastAsia="en-GB"/>
        </w:rPr>
        <w:tab/>
      </w:r>
      <w:r>
        <w:t>End Time</w:t>
      </w:r>
      <w:r>
        <w:tab/>
      </w:r>
      <w:r>
        <w:fldChar w:fldCharType="begin" w:fldLock="1"/>
      </w:r>
      <w:r>
        <w:instrText xml:space="preserve"> PAGEREF _Toc67499803 \h </w:instrText>
      </w:r>
      <w:r>
        <w:fldChar w:fldCharType="separate"/>
      </w:r>
      <w:r>
        <w:t>241</w:t>
      </w:r>
      <w:r>
        <w:fldChar w:fldCharType="end"/>
      </w:r>
    </w:p>
    <w:p w14:paraId="516EDD73" w14:textId="78BAAF09" w:rsidR="00075654" w:rsidRDefault="00075654">
      <w:pPr>
        <w:pStyle w:val="TOC3"/>
        <w:rPr>
          <w:rFonts w:asciiTheme="minorHAnsi" w:eastAsiaTheme="minorEastAsia" w:hAnsiTheme="minorHAnsi" w:cstheme="minorBidi"/>
          <w:sz w:val="22"/>
          <w:szCs w:val="22"/>
          <w:lang w:eastAsia="en-GB"/>
        </w:rPr>
      </w:pPr>
      <w:r>
        <w:t>8.2.54</w:t>
      </w:r>
      <w:r>
        <w:rPr>
          <w:rFonts w:asciiTheme="minorHAnsi" w:eastAsiaTheme="minorEastAsia" w:hAnsiTheme="minorHAnsi" w:cstheme="minorBidi"/>
          <w:sz w:val="22"/>
          <w:szCs w:val="22"/>
          <w:lang w:eastAsia="en-GB"/>
        </w:rPr>
        <w:tab/>
      </w:r>
      <w:r>
        <w:t>URR ID</w:t>
      </w:r>
      <w:r>
        <w:tab/>
      </w:r>
      <w:r>
        <w:fldChar w:fldCharType="begin" w:fldLock="1"/>
      </w:r>
      <w:r>
        <w:instrText xml:space="preserve"> PAGEREF _Toc67499804 \h </w:instrText>
      </w:r>
      <w:r>
        <w:fldChar w:fldCharType="separate"/>
      </w:r>
      <w:r>
        <w:t>242</w:t>
      </w:r>
      <w:r>
        <w:fldChar w:fldCharType="end"/>
      </w:r>
    </w:p>
    <w:p w14:paraId="253262AA" w14:textId="697EBBED" w:rsidR="00075654" w:rsidRDefault="00075654">
      <w:pPr>
        <w:pStyle w:val="TOC3"/>
        <w:rPr>
          <w:rFonts w:asciiTheme="minorHAnsi" w:eastAsiaTheme="minorEastAsia" w:hAnsiTheme="minorHAnsi" w:cstheme="minorBidi"/>
          <w:sz w:val="22"/>
          <w:szCs w:val="22"/>
          <w:lang w:eastAsia="en-GB"/>
        </w:rPr>
      </w:pPr>
      <w:r>
        <w:t>8.2.55</w:t>
      </w:r>
      <w:r>
        <w:rPr>
          <w:rFonts w:asciiTheme="minorHAnsi" w:eastAsiaTheme="minorEastAsia" w:hAnsiTheme="minorHAnsi" w:cstheme="minorBidi"/>
          <w:sz w:val="22"/>
          <w:szCs w:val="22"/>
          <w:lang w:eastAsia="en-GB"/>
        </w:rPr>
        <w:tab/>
      </w:r>
      <w:r>
        <w:t>Linked URR ID IE</w:t>
      </w:r>
      <w:r>
        <w:tab/>
      </w:r>
      <w:r>
        <w:fldChar w:fldCharType="begin" w:fldLock="1"/>
      </w:r>
      <w:r>
        <w:instrText xml:space="preserve"> PAGEREF _Toc67499805 \h </w:instrText>
      </w:r>
      <w:r>
        <w:fldChar w:fldCharType="separate"/>
      </w:r>
      <w:r>
        <w:t>242</w:t>
      </w:r>
      <w:r>
        <w:fldChar w:fldCharType="end"/>
      </w:r>
    </w:p>
    <w:p w14:paraId="18FFDE17" w14:textId="71F42C3A" w:rsidR="00075654" w:rsidRDefault="00075654">
      <w:pPr>
        <w:pStyle w:val="TOC3"/>
        <w:rPr>
          <w:rFonts w:asciiTheme="minorHAnsi" w:eastAsiaTheme="minorEastAsia" w:hAnsiTheme="minorHAnsi" w:cstheme="minorBidi"/>
          <w:sz w:val="22"/>
          <w:szCs w:val="22"/>
          <w:lang w:eastAsia="en-GB"/>
        </w:rPr>
      </w:pPr>
      <w:r>
        <w:t>8.</w:t>
      </w:r>
      <w:r w:rsidRPr="00FF592E">
        <w:rPr>
          <w:lang w:val="en-US"/>
        </w:rPr>
        <w:t>2.56</w:t>
      </w:r>
      <w:r>
        <w:rPr>
          <w:rFonts w:asciiTheme="minorHAnsi" w:eastAsiaTheme="minorEastAsia" w:hAnsiTheme="minorHAnsi" w:cstheme="minorBidi"/>
          <w:sz w:val="22"/>
          <w:szCs w:val="22"/>
          <w:lang w:eastAsia="en-GB"/>
        </w:rPr>
        <w:tab/>
      </w:r>
      <w:r>
        <w:t>Outer Header Creation</w:t>
      </w:r>
      <w:r>
        <w:tab/>
      </w:r>
      <w:r>
        <w:fldChar w:fldCharType="begin" w:fldLock="1"/>
      </w:r>
      <w:r>
        <w:instrText xml:space="preserve"> PAGEREF _Toc67499806 \h </w:instrText>
      </w:r>
      <w:r>
        <w:fldChar w:fldCharType="separate"/>
      </w:r>
      <w:r>
        <w:t>242</w:t>
      </w:r>
      <w:r>
        <w:fldChar w:fldCharType="end"/>
      </w:r>
    </w:p>
    <w:p w14:paraId="2AF7D307" w14:textId="7DD6B40B" w:rsidR="00075654" w:rsidRDefault="00075654">
      <w:pPr>
        <w:pStyle w:val="TOC3"/>
        <w:rPr>
          <w:rFonts w:asciiTheme="minorHAnsi" w:eastAsiaTheme="minorEastAsia" w:hAnsiTheme="minorHAnsi" w:cstheme="minorBidi"/>
          <w:sz w:val="22"/>
          <w:szCs w:val="22"/>
          <w:lang w:eastAsia="en-GB"/>
        </w:rPr>
      </w:pPr>
      <w:r>
        <w:t>8.2.57</w:t>
      </w:r>
      <w:r>
        <w:rPr>
          <w:rFonts w:asciiTheme="minorHAnsi" w:eastAsiaTheme="minorEastAsia" w:hAnsiTheme="minorHAnsi" w:cstheme="minorBidi"/>
          <w:sz w:val="22"/>
          <w:szCs w:val="22"/>
          <w:lang w:eastAsia="en-GB"/>
        </w:rPr>
        <w:tab/>
      </w:r>
      <w:r>
        <w:t>BAR ID</w:t>
      </w:r>
      <w:r>
        <w:tab/>
      </w:r>
      <w:r>
        <w:fldChar w:fldCharType="begin" w:fldLock="1"/>
      </w:r>
      <w:r>
        <w:instrText xml:space="preserve"> PAGEREF _Toc67499807 \h </w:instrText>
      </w:r>
      <w:r>
        <w:fldChar w:fldCharType="separate"/>
      </w:r>
      <w:r>
        <w:t>244</w:t>
      </w:r>
      <w:r>
        <w:fldChar w:fldCharType="end"/>
      </w:r>
    </w:p>
    <w:p w14:paraId="00676FA4" w14:textId="77DCFC31" w:rsidR="00075654" w:rsidRDefault="00075654">
      <w:pPr>
        <w:pStyle w:val="TOC3"/>
        <w:rPr>
          <w:rFonts w:asciiTheme="minorHAnsi" w:eastAsiaTheme="minorEastAsia" w:hAnsiTheme="minorHAnsi" w:cstheme="minorBidi"/>
          <w:sz w:val="22"/>
          <w:szCs w:val="22"/>
          <w:lang w:eastAsia="en-GB"/>
        </w:rPr>
      </w:pPr>
      <w:r>
        <w:t>8.</w:t>
      </w:r>
      <w:r w:rsidRPr="00FF592E">
        <w:rPr>
          <w:lang w:val="en-US"/>
        </w:rPr>
        <w:t>2.58</w:t>
      </w:r>
      <w:r>
        <w:rPr>
          <w:rFonts w:asciiTheme="minorHAnsi" w:eastAsiaTheme="minorEastAsia" w:hAnsiTheme="minorHAnsi" w:cstheme="minorBidi"/>
          <w:sz w:val="22"/>
          <w:szCs w:val="22"/>
          <w:lang w:eastAsia="en-GB"/>
        </w:rPr>
        <w:tab/>
      </w:r>
      <w:r>
        <w:t>CP Function Features</w:t>
      </w:r>
      <w:r>
        <w:tab/>
      </w:r>
      <w:r>
        <w:fldChar w:fldCharType="begin" w:fldLock="1"/>
      </w:r>
      <w:r>
        <w:instrText xml:space="preserve"> PAGEREF _Toc67499808 \h </w:instrText>
      </w:r>
      <w:r>
        <w:fldChar w:fldCharType="separate"/>
      </w:r>
      <w:r>
        <w:t>244</w:t>
      </w:r>
      <w:r>
        <w:fldChar w:fldCharType="end"/>
      </w:r>
    </w:p>
    <w:p w14:paraId="1B328D9E" w14:textId="23B4D198" w:rsidR="00075654" w:rsidRDefault="00075654">
      <w:pPr>
        <w:pStyle w:val="TOC3"/>
        <w:rPr>
          <w:rFonts w:asciiTheme="minorHAnsi" w:eastAsiaTheme="minorEastAsia" w:hAnsiTheme="minorHAnsi" w:cstheme="minorBidi"/>
          <w:sz w:val="22"/>
          <w:szCs w:val="22"/>
          <w:lang w:eastAsia="en-GB"/>
        </w:rPr>
      </w:pPr>
      <w:r>
        <w:t>8.</w:t>
      </w:r>
      <w:r w:rsidRPr="00FF592E">
        <w:rPr>
          <w:lang w:val="en-US"/>
        </w:rPr>
        <w:t>2.59</w:t>
      </w:r>
      <w:r>
        <w:rPr>
          <w:rFonts w:asciiTheme="minorHAnsi" w:eastAsiaTheme="minorEastAsia" w:hAnsiTheme="minorHAnsi" w:cstheme="minorBidi"/>
          <w:sz w:val="22"/>
          <w:szCs w:val="22"/>
          <w:lang w:eastAsia="en-GB"/>
        </w:rPr>
        <w:tab/>
      </w:r>
      <w:r>
        <w:t>Usage Information</w:t>
      </w:r>
      <w:r>
        <w:tab/>
      </w:r>
      <w:r>
        <w:fldChar w:fldCharType="begin" w:fldLock="1"/>
      </w:r>
      <w:r>
        <w:instrText xml:space="preserve"> PAGEREF _Toc67499809 \h </w:instrText>
      </w:r>
      <w:r>
        <w:fldChar w:fldCharType="separate"/>
      </w:r>
      <w:r>
        <w:t>245</w:t>
      </w:r>
      <w:r>
        <w:fldChar w:fldCharType="end"/>
      </w:r>
    </w:p>
    <w:p w14:paraId="7D6FB239" w14:textId="28EE4B85" w:rsidR="00075654" w:rsidRDefault="00075654">
      <w:pPr>
        <w:pStyle w:val="TOC3"/>
        <w:rPr>
          <w:rFonts w:asciiTheme="minorHAnsi" w:eastAsiaTheme="minorEastAsia" w:hAnsiTheme="minorHAnsi" w:cstheme="minorBidi"/>
          <w:sz w:val="22"/>
          <w:szCs w:val="22"/>
          <w:lang w:eastAsia="en-GB"/>
        </w:rPr>
      </w:pPr>
      <w:r>
        <w:t>8.</w:t>
      </w:r>
      <w:r w:rsidRPr="00FF592E">
        <w:rPr>
          <w:lang w:val="en-US"/>
        </w:rPr>
        <w:t>2.60</w:t>
      </w:r>
      <w:r>
        <w:rPr>
          <w:rFonts w:asciiTheme="minorHAnsi" w:eastAsiaTheme="minorEastAsia" w:hAnsiTheme="minorHAnsi" w:cstheme="minorBidi"/>
          <w:sz w:val="22"/>
          <w:szCs w:val="22"/>
          <w:lang w:eastAsia="en-GB"/>
        </w:rPr>
        <w:tab/>
      </w:r>
      <w:r>
        <w:t>Application Instance ID</w:t>
      </w:r>
      <w:r>
        <w:tab/>
      </w:r>
      <w:r>
        <w:fldChar w:fldCharType="begin" w:fldLock="1"/>
      </w:r>
      <w:r>
        <w:instrText xml:space="preserve"> PAGEREF _Toc67499810 \h </w:instrText>
      </w:r>
      <w:r>
        <w:fldChar w:fldCharType="separate"/>
      </w:r>
      <w:r>
        <w:t>246</w:t>
      </w:r>
      <w:r>
        <w:fldChar w:fldCharType="end"/>
      </w:r>
    </w:p>
    <w:p w14:paraId="41153C67" w14:textId="3D487F07" w:rsidR="00075654" w:rsidRDefault="00075654">
      <w:pPr>
        <w:pStyle w:val="TOC3"/>
        <w:rPr>
          <w:rFonts w:asciiTheme="minorHAnsi" w:eastAsiaTheme="minorEastAsia" w:hAnsiTheme="minorHAnsi" w:cstheme="minorBidi"/>
          <w:sz w:val="22"/>
          <w:szCs w:val="22"/>
          <w:lang w:eastAsia="en-GB"/>
        </w:rPr>
      </w:pPr>
      <w:r>
        <w:t>8.</w:t>
      </w:r>
      <w:r w:rsidRPr="00FF592E">
        <w:rPr>
          <w:lang w:val="en-US"/>
        </w:rPr>
        <w:t>2.61</w:t>
      </w:r>
      <w:r>
        <w:rPr>
          <w:rFonts w:asciiTheme="minorHAnsi" w:eastAsiaTheme="minorEastAsia" w:hAnsiTheme="minorHAnsi" w:cstheme="minorBidi"/>
          <w:sz w:val="22"/>
          <w:szCs w:val="22"/>
          <w:lang w:eastAsia="en-GB"/>
        </w:rPr>
        <w:tab/>
      </w:r>
      <w:r>
        <w:t>Flow Information</w:t>
      </w:r>
      <w:r>
        <w:tab/>
      </w:r>
      <w:r>
        <w:fldChar w:fldCharType="begin" w:fldLock="1"/>
      </w:r>
      <w:r>
        <w:instrText xml:space="preserve"> PAGEREF _Toc67499811 \h </w:instrText>
      </w:r>
      <w:r>
        <w:fldChar w:fldCharType="separate"/>
      </w:r>
      <w:r>
        <w:t>246</w:t>
      </w:r>
      <w:r>
        <w:fldChar w:fldCharType="end"/>
      </w:r>
    </w:p>
    <w:p w14:paraId="66BB1375" w14:textId="26570A9B" w:rsidR="00075654" w:rsidRDefault="00075654">
      <w:pPr>
        <w:pStyle w:val="TOC3"/>
        <w:rPr>
          <w:rFonts w:asciiTheme="minorHAnsi" w:eastAsiaTheme="minorEastAsia" w:hAnsiTheme="minorHAnsi" w:cstheme="minorBidi"/>
          <w:sz w:val="22"/>
          <w:szCs w:val="22"/>
          <w:lang w:eastAsia="en-GB"/>
        </w:rPr>
      </w:pPr>
      <w:r>
        <w:t>8.</w:t>
      </w:r>
      <w:r w:rsidRPr="00FF592E">
        <w:rPr>
          <w:lang w:val="en-US"/>
        </w:rPr>
        <w:t>2.62</w:t>
      </w:r>
      <w:r>
        <w:rPr>
          <w:rFonts w:asciiTheme="minorHAnsi" w:eastAsiaTheme="minorEastAsia" w:hAnsiTheme="minorHAnsi" w:cstheme="minorBidi"/>
          <w:sz w:val="22"/>
          <w:szCs w:val="22"/>
          <w:lang w:eastAsia="en-GB"/>
        </w:rPr>
        <w:tab/>
      </w:r>
      <w:r>
        <w:t>UE IP Address</w:t>
      </w:r>
      <w:r>
        <w:tab/>
      </w:r>
      <w:r>
        <w:fldChar w:fldCharType="begin" w:fldLock="1"/>
      </w:r>
      <w:r>
        <w:instrText xml:space="preserve"> PAGEREF _Toc67499812 \h </w:instrText>
      </w:r>
      <w:r>
        <w:fldChar w:fldCharType="separate"/>
      </w:r>
      <w:r>
        <w:t>246</w:t>
      </w:r>
      <w:r>
        <w:fldChar w:fldCharType="end"/>
      </w:r>
    </w:p>
    <w:p w14:paraId="31E659C1" w14:textId="393896A5" w:rsidR="00075654" w:rsidRDefault="00075654">
      <w:pPr>
        <w:pStyle w:val="TOC3"/>
        <w:rPr>
          <w:rFonts w:asciiTheme="minorHAnsi" w:eastAsiaTheme="minorEastAsia" w:hAnsiTheme="minorHAnsi" w:cstheme="minorBidi"/>
          <w:sz w:val="22"/>
          <w:szCs w:val="22"/>
          <w:lang w:eastAsia="en-GB"/>
        </w:rPr>
      </w:pPr>
      <w:r>
        <w:t>8.</w:t>
      </w:r>
      <w:r w:rsidRPr="00FF592E">
        <w:rPr>
          <w:lang w:val="en-US"/>
        </w:rPr>
        <w:t>2.63</w:t>
      </w:r>
      <w:r>
        <w:rPr>
          <w:rFonts w:asciiTheme="minorHAnsi" w:eastAsiaTheme="minorEastAsia" w:hAnsiTheme="minorHAnsi" w:cstheme="minorBidi"/>
          <w:sz w:val="22"/>
          <w:szCs w:val="22"/>
          <w:lang w:eastAsia="en-GB"/>
        </w:rPr>
        <w:tab/>
      </w:r>
      <w:r>
        <w:t>Packet Rate</w:t>
      </w:r>
      <w:r>
        <w:tab/>
      </w:r>
      <w:r>
        <w:fldChar w:fldCharType="begin" w:fldLock="1"/>
      </w:r>
      <w:r>
        <w:instrText xml:space="preserve"> PAGEREF _Toc67499813 \h </w:instrText>
      </w:r>
      <w:r>
        <w:fldChar w:fldCharType="separate"/>
      </w:r>
      <w:r>
        <w:t>247</w:t>
      </w:r>
      <w:r>
        <w:fldChar w:fldCharType="end"/>
      </w:r>
    </w:p>
    <w:p w14:paraId="6D0E0A51" w14:textId="31845CFB" w:rsidR="00075654" w:rsidRDefault="00075654">
      <w:pPr>
        <w:pStyle w:val="TOC3"/>
        <w:rPr>
          <w:rFonts w:asciiTheme="minorHAnsi" w:eastAsiaTheme="minorEastAsia" w:hAnsiTheme="minorHAnsi" w:cstheme="minorBidi"/>
          <w:sz w:val="22"/>
          <w:szCs w:val="22"/>
          <w:lang w:eastAsia="en-GB"/>
        </w:rPr>
      </w:pPr>
      <w:r>
        <w:t>8.</w:t>
      </w:r>
      <w:r w:rsidRPr="00FF592E">
        <w:rPr>
          <w:lang w:val="en-US"/>
        </w:rPr>
        <w:t>2.64</w:t>
      </w:r>
      <w:r>
        <w:rPr>
          <w:rFonts w:asciiTheme="minorHAnsi" w:eastAsiaTheme="minorEastAsia" w:hAnsiTheme="minorHAnsi" w:cstheme="minorBidi"/>
          <w:sz w:val="22"/>
          <w:szCs w:val="22"/>
          <w:lang w:eastAsia="en-GB"/>
        </w:rPr>
        <w:tab/>
      </w:r>
      <w:r>
        <w:t>Outer Header Removal</w:t>
      </w:r>
      <w:r>
        <w:tab/>
      </w:r>
      <w:r>
        <w:fldChar w:fldCharType="begin" w:fldLock="1"/>
      </w:r>
      <w:r>
        <w:instrText xml:space="preserve"> PAGEREF _Toc67499814 \h </w:instrText>
      </w:r>
      <w:r>
        <w:fldChar w:fldCharType="separate"/>
      </w:r>
      <w:r>
        <w:t>249</w:t>
      </w:r>
      <w:r>
        <w:fldChar w:fldCharType="end"/>
      </w:r>
    </w:p>
    <w:p w14:paraId="4EAEB106" w14:textId="3D4ADFEA" w:rsidR="00075654" w:rsidRDefault="00075654">
      <w:pPr>
        <w:pStyle w:val="TOC3"/>
        <w:rPr>
          <w:rFonts w:asciiTheme="minorHAnsi" w:eastAsiaTheme="minorEastAsia" w:hAnsiTheme="minorHAnsi" w:cstheme="minorBidi"/>
          <w:sz w:val="22"/>
          <w:szCs w:val="22"/>
          <w:lang w:eastAsia="en-GB"/>
        </w:rPr>
      </w:pPr>
      <w:r w:rsidRPr="00FF592E">
        <w:rPr>
          <w:lang w:val="en-US"/>
        </w:rPr>
        <w:t>8.2.65</w:t>
      </w:r>
      <w:r>
        <w:rPr>
          <w:rFonts w:asciiTheme="minorHAnsi" w:eastAsiaTheme="minorEastAsia" w:hAnsiTheme="minorHAnsi" w:cstheme="minorBidi"/>
          <w:sz w:val="22"/>
          <w:szCs w:val="22"/>
          <w:lang w:eastAsia="en-GB"/>
        </w:rPr>
        <w:tab/>
      </w:r>
      <w:r w:rsidRPr="00FF592E">
        <w:rPr>
          <w:lang w:val="en-US" w:eastAsia="zh-CN"/>
        </w:rPr>
        <w:t>Recovery Time Stamp</w:t>
      </w:r>
      <w:r>
        <w:tab/>
      </w:r>
      <w:r>
        <w:fldChar w:fldCharType="begin" w:fldLock="1"/>
      </w:r>
      <w:r>
        <w:instrText xml:space="preserve"> PAGEREF _Toc67499815 \h </w:instrText>
      </w:r>
      <w:r>
        <w:fldChar w:fldCharType="separate"/>
      </w:r>
      <w:r>
        <w:t>250</w:t>
      </w:r>
      <w:r>
        <w:fldChar w:fldCharType="end"/>
      </w:r>
    </w:p>
    <w:p w14:paraId="1ECA06BA" w14:textId="4C3EBF00" w:rsidR="00075654" w:rsidRDefault="00075654">
      <w:pPr>
        <w:pStyle w:val="TOC3"/>
        <w:rPr>
          <w:rFonts w:asciiTheme="minorHAnsi" w:eastAsiaTheme="minorEastAsia" w:hAnsiTheme="minorHAnsi" w:cstheme="minorBidi"/>
          <w:sz w:val="22"/>
          <w:szCs w:val="22"/>
          <w:lang w:eastAsia="en-GB"/>
        </w:rPr>
      </w:pPr>
      <w:r>
        <w:t>8.</w:t>
      </w:r>
      <w:r w:rsidRPr="00FF592E">
        <w:rPr>
          <w:lang w:val="en-US"/>
        </w:rPr>
        <w:t>2.66</w:t>
      </w:r>
      <w:r>
        <w:rPr>
          <w:rFonts w:asciiTheme="minorHAnsi" w:eastAsiaTheme="minorEastAsia" w:hAnsiTheme="minorHAnsi" w:cstheme="minorBidi"/>
          <w:sz w:val="22"/>
          <w:szCs w:val="22"/>
          <w:lang w:eastAsia="en-GB"/>
        </w:rPr>
        <w:tab/>
      </w:r>
      <w:r>
        <w:t>DL Flow Level Marking</w:t>
      </w:r>
      <w:r>
        <w:tab/>
      </w:r>
      <w:r>
        <w:fldChar w:fldCharType="begin" w:fldLock="1"/>
      </w:r>
      <w:r>
        <w:instrText xml:space="preserve"> PAGEREF _Toc67499816 \h </w:instrText>
      </w:r>
      <w:r>
        <w:fldChar w:fldCharType="separate"/>
      </w:r>
      <w:r>
        <w:t>251</w:t>
      </w:r>
      <w:r>
        <w:fldChar w:fldCharType="end"/>
      </w:r>
    </w:p>
    <w:p w14:paraId="4770D55A" w14:textId="7AAC9BD1" w:rsidR="00075654" w:rsidRDefault="00075654">
      <w:pPr>
        <w:pStyle w:val="TOC3"/>
        <w:rPr>
          <w:rFonts w:asciiTheme="minorHAnsi" w:eastAsiaTheme="minorEastAsia" w:hAnsiTheme="minorHAnsi" w:cstheme="minorBidi"/>
          <w:sz w:val="22"/>
          <w:szCs w:val="22"/>
          <w:lang w:eastAsia="en-GB"/>
        </w:rPr>
      </w:pPr>
      <w:r>
        <w:t>8.</w:t>
      </w:r>
      <w:r w:rsidRPr="00FF592E">
        <w:rPr>
          <w:lang w:val="en-US"/>
        </w:rPr>
        <w:t>2.67</w:t>
      </w:r>
      <w:r>
        <w:rPr>
          <w:rFonts w:asciiTheme="minorHAnsi" w:eastAsiaTheme="minorEastAsia" w:hAnsiTheme="minorHAnsi" w:cstheme="minorBidi"/>
          <w:sz w:val="22"/>
          <w:szCs w:val="22"/>
          <w:lang w:eastAsia="en-GB"/>
        </w:rPr>
        <w:tab/>
      </w:r>
      <w:r>
        <w:t>Header Enrichment</w:t>
      </w:r>
      <w:r>
        <w:tab/>
      </w:r>
      <w:r>
        <w:fldChar w:fldCharType="begin" w:fldLock="1"/>
      </w:r>
      <w:r>
        <w:instrText xml:space="preserve"> PAGEREF _Toc67499817 \h </w:instrText>
      </w:r>
      <w:r>
        <w:fldChar w:fldCharType="separate"/>
      </w:r>
      <w:r>
        <w:t>251</w:t>
      </w:r>
      <w:r>
        <w:fldChar w:fldCharType="end"/>
      </w:r>
    </w:p>
    <w:p w14:paraId="4EB5B7FC" w14:textId="5CEAC350" w:rsidR="00075654" w:rsidRDefault="00075654">
      <w:pPr>
        <w:pStyle w:val="TOC3"/>
        <w:rPr>
          <w:rFonts w:asciiTheme="minorHAnsi" w:eastAsiaTheme="minorEastAsia" w:hAnsiTheme="minorHAnsi" w:cstheme="minorBidi"/>
          <w:sz w:val="22"/>
          <w:szCs w:val="22"/>
          <w:lang w:eastAsia="en-GB"/>
        </w:rPr>
      </w:pPr>
      <w:r>
        <w:t>8.</w:t>
      </w:r>
      <w:r w:rsidRPr="00FF592E">
        <w:rPr>
          <w:lang w:val="en-US"/>
        </w:rPr>
        <w:t>2.68</w:t>
      </w:r>
      <w:r>
        <w:rPr>
          <w:rFonts w:asciiTheme="minorHAnsi" w:eastAsiaTheme="minorEastAsia" w:hAnsiTheme="minorHAnsi" w:cstheme="minorBidi"/>
          <w:sz w:val="22"/>
          <w:szCs w:val="22"/>
          <w:lang w:eastAsia="en-GB"/>
        </w:rPr>
        <w:tab/>
      </w:r>
      <w:r>
        <w:t>Measurement Information</w:t>
      </w:r>
      <w:r>
        <w:tab/>
      </w:r>
      <w:r>
        <w:fldChar w:fldCharType="begin" w:fldLock="1"/>
      </w:r>
      <w:r>
        <w:instrText xml:space="preserve"> PAGEREF _Toc67499818 \h </w:instrText>
      </w:r>
      <w:r>
        <w:fldChar w:fldCharType="separate"/>
      </w:r>
      <w:r>
        <w:t>252</w:t>
      </w:r>
      <w:r>
        <w:fldChar w:fldCharType="end"/>
      </w:r>
    </w:p>
    <w:p w14:paraId="2C6013AB" w14:textId="0C4A1683" w:rsidR="00075654" w:rsidRDefault="00075654">
      <w:pPr>
        <w:pStyle w:val="TOC3"/>
        <w:rPr>
          <w:rFonts w:asciiTheme="minorHAnsi" w:eastAsiaTheme="minorEastAsia" w:hAnsiTheme="minorHAnsi" w:cstheme="minorBidi"/>
          <w:sz w:val="22"/>
          <w:szCs w:val="22"/>
          <w:lang w:eastAsia="en-GB"/>
        </w:rPr>
      </w:pPr>
      <w:r>
        <w:t>8.</w:t>
      </w:r>
      <w:r w:rsidRPr="00FF592E">
        <w:rPr>
          <w:lang w:val="en-US"/>
        </w:rPr>
        <w:t>2.69</w:t>
      </w:r>
      <w:r>
        <w:rPr>
          <w:rFonts w:asciiTheme="minorHAnsi" w:eastAsiaTheme="minorEastAsia" w:hAnsiTheme="minorHAnsi" w:cstheme="minorBidi"/>
          <w:sz w:val="22"/>
          <w:szCs w:val="22"/>
          <w:lang w:eastAsia="en-GB"/>
        </w:rPr>
        <w:tab/>
      </w:r>
      <w:r>
        <w:t>Node Report Type</w:t>
      </w:r>
      <w:r>
        <w:tab/>
      </w:r>
      <w:r>
        <w:fldChar w:fldCharType="begin" w:fldLock="1"/>
      </w:r>
      <w:r>
        <w:instrText xml:space="preserve"> PAGEREF _Toc67499819 \h </w:instrText>
      </w:r>
      <w:r>
        <w:fldChar w:fldCharType="separate"/>
      </w:r>
      <w:r>
        <w:t>252</w:t>
      </w:r>
      <w:r>
        <w:fldChar w:fldCharType="end"/>
      </w:r>
    </w:p>
    <w:p w14:paraId="7CDF47C8" w14:textId="29542270" w:rsidR="00075654" w:rsidRDefault="00075654">
      <w:pPr>
        <w:pStyle w:val="TOC3"/>
        <w:rPr>
          <w:rFonts w:asciiTheme="minorHAnsi" w:eastAsiaTheme="minorEastAsia" w:hAnsiTheme="minorHAnsi" w:cstheme="minorBidi"/>
          <w:sz w:val="22"/>
          <w:szCs w:val="22"/>
          <w:lang w:eastAsia="en-GB"/>
        </w:rPr>
      </w:pPr>
      <w:r>
        <w:t>8.</w:t>
      </w:r>
      <w:r w:rsidRPr="00FF592E">
        <w:rPr>
          <w:lang w:val="en-US"/>
        </w:rPr>
        <w:t>2.70</w:t>
      </w:r>
      <w:r>
        <w:rPr>
          <w:rFonts w:asciiTheme="minorHAnsi" w:eastAsiaTheme="minorEastAsia" w:hAnsiTheme="minorHAnsi" w:cstheme="minorBidi"/>
          <w:sz w:val="22"/>
          <w:szCs w:val="22"/>
          <w:lang w:eastAsia="en-GB"/>
        </w:rPr>
        <w:tab/>
      </w:r>
      <w:r>
        <w:t>Remote GTP-U Peer</w:t>
      </w:r>
      <w:r>
        <w:tab/>
      </w:r>
      <w:r>
        <w:fldChar w:fldCharType="begin" w:fldLock="1"/>
      </w:r>
      <w:r>
        <w:instrText xml:space="preserve"> PAGEREF _Toc67499820 \h </w:instrText>
      </w:r>
      <w:r>
        <w:fldChar w:fldCharType="separate"/>
      </w:r>
      <w:r>
        <w:t>253</w:t>
      </w:r>
      <w:r>
        <w:fldChar w:fldCharType="end"/>
      </w:r>
    </w:p>
    <w:p w14:paraId="1CD1BA7F" w14:textId="11DC19D6" w:rsidR="00075654" w:rsidRDefault="00075654">
      <w:pPr>
        <w:pStyle w:val="TOC3"/>
        <w:rPr>
          <w:rFonts w:asciiTheme="minorHAnsi" w:eastAsiaTheme="minorEastAsia" w:hAnsiTheme="minorHAnsi" w:cstheme="minorBidi"/>
          <w:sz w:val="22"/>
          <w:szCs w:val="22"/>
          <w:lang w:eastAsia="en-GB"/>
        </w:rPr>
      </w:pPr>
      <w:r>
        <w:t>8.</w:t>
      </w:r>
      <w:r w:rsidRPr="00FF592E">
        <w:rPr>
          <w:lang w:val="en-US"/>
        </w:rPr>
        <w:t>2.71</w:t>
      </w:r>
      <w:r>
        <w:rPr>
          <w:rFonts w:asciiTheme="minorHAnsi" w:eastAsiaTheme="minorEastAsia" w:hAnsiTheme="minorHAnsi" w:cstheme="minorBidi"/>
          <w:sz w:val="22"/>
          <w:szCs w:val="22"/>
          <w:lang w:eastAsia="en-GB"/>
        </w:rPr>
        <w:tab/>
      </w:r>
      <w:r>
        <w:t>UR-SEQN</w:t>
      </w:r>
      <w:r>
        <w:tab/>
      </w:r>
      <w:r>
        <w:fldChar w:fldCharType="begin" w:fldLock="1"/>
      </w:r>
      <w:r>
        <w:instrText xml:space="preserve"> PAGEREF _Toc67499821 \h </w:instrText>
      </w:r>
      <w:r>
        <w:fldChar w:fldCharType="separate"/>
      </w:r>
      <w:r>
        <w:t>254</w:t>
      </w:r>
      <w:r>
        <w:fldChar w:fldCharType="end"/>
      </w:r>
    </w:p>
    <w:p w14:paraId="34EC50E9" w14:textId="3E6DB9A5" w:rsidR="00075654" w:rsidRDefault="00075654">
      <w:pPr>
        <w:pStyle w:val="TOC3"/>
        <w:rPr>
          <w:rFonts w:asciiTheme="minorHAnsi" w:eastAsiaTheme="minorEastAsia" w:hAnsiTheme="minorHAnsi" w:cstheme="minorBidi"/>
          <w:sz w:val="22"/>
          <w:szCs w:val="22"/>
          <w:lang w:eastAsia="en-GB"/>
        </w:rPr>
      </w:pPr>
      <w:r>
        <w:t>8.</w:t>
      </w:r>
      <w:r w:rsidRPr="00FF592E">
        <w:rPr>
          <w:lang w:val="en-US"/>
        </w:rPr>
        <w:t>2.72</w:t>
      </w:r>
      <w:r>
        <w:rPr>
          <w:rFonts w:asciiTheme="minorHAnsi" w:eastAsiaTheme="minorEastAsia" w:hAnsiTheme="minorHAnsi" w:cstheme="minorBidi"/>
          <w:sz w:val="22"/>
          <w:szCs w:val="22"/>
          <w:lang w:eastAsia="en-GB"/>
        </w:rPr>
        <w:tab/>
      </w:r>
      <w:r>
        <w:t>Activate Predefined Rules</w:t>
      </w:r>
      <w:r>
        <w:tab/>
      </w:r>
      <w:r>
        <w:fldChar w:fldCharType="begin" w:fldLock="1"/>
      </w:r>
      <w:r>
        <w:instrText xml:space="preserve"> PAGEREF _Toc67499822 \h </w:instrText>
      </w:r>
      <w:r>
        <w:fldChar w:fldCharType="separate"/>
      </w:r>
      <w:r>
        <w:t>254</w:t>
      </w:r>
      <w:r>
        <w:fldChar w:fldCharType="end"/>
      </w:r>
    </w:p>
    <w:p w14:paraId="68E8CC04" w14:textId="0A086ED9" w:rsidR="00075654" w:rsidRDefault="00075654">
      <w:pPr>
        <w:pStyle w:val="TOC3"/>
        <w:rPr>
          <w:rFonts w:asciiTheme="minorHAnsi" w:eastAsiaTheme="minorEastAsia" w:hAnsiTheme="minorHAnsi" w:cstheme="minorBidi"/>
          <w:sz w:val="22"/>
          <w:szCs w:val="22"/>
          <w:lang w:eastAsia="en-GB"/>
        </w:rPr>
      </w:pPr>
      <w:r>
        <w:t>8.</w:t>
      </w:r>
      <w:r w:rsidRPr="00FF592E">
        <w:rPr>
          <w:lang w:val="en-US"/>
        </w:rPr>
        <w:t>2.73</w:t>
      </w:r>
      <w:r>
        <w:rPr>
          <w:rFonts w:asciiTheme="minorHAnsi" w:eastAsiaTheme="minorEastAsia" w:hAnsiTheme="minorHAnsi" w:cstheme="minorBidi"/>
          <w:sz w:val="22"/>
          <w:szCs w:val="22"/>
          <w:lang w:eastAsia="en-GB"/>
        </w:rPr>
        <w:tab/>
      </w:r>
      <w:r>
        <w:t>Deactivate Predefined Rules</w:t>
      </w:r>
      <w:r>
        <w:tab/>
      </w:r>
      <w:r>
        <w:fldChar w:fldCharType="begin" w:fldLock="1"/>
      </w:r>
      <w:r>
        <w:instrText xml:space="preserve"> PAGEREF _Toc67499823 \h </w:instrText>
      </w:r>
      <w:r>
        <w:fldChar w:fldCharType="separate"/>
      </w:r>
      <w:r>
        <w:t>254</w:t>
      </w:r>
      <w:r>
        <w:fldChar w:fldCharType="end"/>
      </w:r>
    </w:p>
    <w:p w14:paraId="45E79955" w14:textId="18D3078C" w:rsidR="00075654" w:rsidRDefault="00075654">
      <w:pPr>
        <w:pStyle w:val="TOC3"/>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FAR ID</w:t>
      </w:r>
      <w:r>
        <w:tab/>
      </w:r>
      <w:r>
        <w:fldChar w:fldCharType="begin" w:fldLock="1"/>
      </w:r>
      <w:r>
        <w:instrText xml:space="preserve"> PAGEREF _Toc67499824 \h </w:instrText>
      </w:r>
      <w:r>
        <w:fldChar w:fldCharType="separate"/>
      </w:r>
      <w:r>
        <w:t>255</w:t>
      </w:r>
      <w:r>
        <w:fldChar w:fldCharType="end"/>
      </w:r>
    </w:p>
    <w:p w14:paraId="60F23096" w14:textId="348F35E4" w:rsidR="00075654" w:rsidRDefault="00075654">
      <w:pPr>
        <w:pStyle w:val="TOC3"/>
        <w:rPr>
          <w:rFonts w:asciiTheme="minorHAnsi" w:eastAsiaTheme="minorEastAsia" w:hAnsiTheme="minorHAnsi" w:cstheme="minorBidi"/>
          <w:sz w:val="22"/>
          <w:szCs w:val="22"/>
          <w:lang w:eastAsia="en-GB"/>
        </w:rPr>
      </w:pPr>
      <w:r>
        <w:t>8.2.75</w:t>
      </w:r>
      <w:r>
        <w:rPr>
          <w:rFonts w:asciiTheme="minorHAnsi" w:eastAsiaTheme="minorEastAsia" w:hAnsiTheme="minorHAnsi" w:cstheme="minorBidi"/>
          <w:sz w:val="22"/>
          <w:szCs w:val="22"/>
          <w:lang w:eastAsia="en-GB"/>
        </w:rPr>
        <w:tab/>
      </w:r>
      <w:r>
        <w:t>QER ID</w:t>
      </w:r>
      <w:r>
        <w:tab/>
      </w:r>
      <w:r>
        <w:fldChar w:fldCharType="begin" w:fldLock="1"/>
      </w:r>
      <w:r>
        <w:instrText xml:space="preserve"> PAGEREF _Toc67499825 \h </w:instrText>
      </w:r>
      <w:r>
        <w:fldChar w:fldCharType="separate"/>
      </w:r>
      <w:r>
        <w:t>255</w:t>
      </w:r>
      <w:r>
        <w:fldChar w:fldCharType="end"/>
      </w:r>
    </w:p>
    <w:p w14:paraId="463EDB1C" w14:textId="3C21CBEB" w:rsidR="00075654" w:rsidRDefault="00075654">
      <w:pPr>
        <w:pStyle w:val="TOC3"/>
        <w:rPr>
          <w:rFonts w:asciiTheme="minorHAnsi" w:eastAsiaTheme="minorEastAsia" w:hAnsiTheme="minorHAnsi" w:cstheme="minorBidi"/>
          <w:sz w:val="22"/>
          <w:szCs w:val="22"/>
          <w:lang w:eastAsia="en-GB"/>
        </w:rPr>
      </w:pPr>
      <w:r>
        <w:t>8.</w:t>
      </w:r>
      <w:r w:rsidRPr="00FF592E">
        <w:rPr>
          <w:lang w:val="en-US"/>
        </w:rPr>
        <w:t>2.76</w:t>
      </w:r>
      <w:r>
        <w:rPr>
          <w:rFonts w:asciiTheme="minorHAnsi" w:eastAsiaTheme="minorEastAsia" w:hAnsiTheme="minorHAnsi" w:cstheme="minorBidi"/>
          <w:sz w:val="22"/>
          <w:szCs w:val="22"/>
          <w:lang w:eastAsia="en-GB"/>
        </w:rPr>
        <w:tab/>
      </w:r>
      <w:r>
        <w:t>OCI Flags</w:t>
      </w:r>
      <w:r>
        <w:tab/>
      </w:r>
      <w:r>
        <w:fldChar w:fldCharType="begin" w:fldLock="1"/>
      </w:r>
      <w:r>
        <w:instrText xml:space="preserve"> PAGEREF _Toc67499826 \h </w:instrText>
      </w:r>
      <w:r>
        <w:fldChar w:fldCharType="separate"/>
      </w:r>
      <w:r>
        <w:t>255</w:t>
      </w:r>
      <w:r>
        <w:fldChar w:fldCharType="end"/>
      </w:r>
    </w:p>
    <w:p w14:paraId="74689B3C" w14:textId="591C2F62" w:rsidR="00075654" w:rsidRDefault="00075654">
      <w:pPr>
        <w:pStyle w:val="TOC3"/>
        <w:rPr>
          <w:rFonts w:asciiTheme="minorHAnsi" w:eastAsiaTheme="minorEastAsia" w:hAnsiTheme="minorHAnsi" w:cstheme="minorBidi"/>
          <w:sz w:val="22"/>
          <w:szCs w:val="22"/>
          <w:lang w:eastAsia="en-GB"/>
        </w:rPr>
      </w:pPr>
      <w:r>
        <w:t>8.</w:t>
      </w:r>
      <w:r w:rsidRPr="00FF592E">
        <w:rPr>
          <w:lang w:val="en-US"/>
        </w:rPr>
        <w:t>2.77</w:t>
      </w:r>
      <w:r>
        <w:rPr>
          <w:rFonts w:asciiTheme="minorHAnsi" w:eastAsiaTheme="minorEastAsia" w:hAnsiTheme="minorHAnsi" w:cstheme="minorBidi"/>
          <w:sz w:val="22"/>
          <w:szCs w:val="22"/>
          <w:lang w:eastAsia="en-GB"/>
        </w:rPr>
        <w:tab/>
      </w:r>
      <w:r>
        <w:t>PFCP Association Release Request</w:t>
      </w:r>
      <w:r>
        <w:tab/>
      </w:r>
      <w:r>
        <w:fldChar w:fldCharType="begin" w:fldLock="1"/>
      </w:r>
      <w:r>
        <w:instrText xml:space="preserve"> PAGEREF _Toc67499827 \h </w:instrText>
      </w:r>
      <w:r>
        <w:fldChar w:fldCharType="separate"/>
      </w:r>
      <w:r>
        <w:t>256</w:t>
      </w:r>
      <w:r>
        <w:fldChar w:fldCharType="end"/>
      </w:r>
    </w:p>
    <w:p w14:paraId="6C18335F" w14:textId="0345F2AE" w:rsidR="00075654" w:rsidRDefault="00075654">
      <w:pPr>
        <w:pStyle w:val="TOC3"/>
        <w:rPr>
          <w:rFonts w:asciiTheme="minorHAnsi" w:eastAsiaTheme="minorEastAsia" w:hAnsiTheme="minorHAnsi" w:cstheme="minorBidi"/>
          <w:sz w:val="22"/>
          <w:szCs w:val="22"/>
          <w:lang w:eastAsia="en-GB"/>
        </w:rPr>
      </w:pPr>
      <w:r>
        <w:t>8.</w:t>
      </w:r>
      <w:r w:rsidRPr="00FF592E">
        <w:rPr>
          <w:lang w:val="en-US"/>
        </w:rPr>
        <w:t>2.78</w:t>
      </w:r>
      <w:r>
        <w:rPr>
          <w:rFonts w:asciiTheme="minorHAnsi" w:eastAsiaTheme="minorEastAsia" w:hAnsiTheme="minorHAnsi" w:cstheme="minorBidi"/>
          <w:sz w:val="22"/>
          <w:szCs w:val="22"/>
          <w:lang w:eastAsia="en-GB"/>
        </w:rPr>
        <w:tab/>
      </w:r>
      <w:r>
        <w:t>Graceful Release Period</w:t>
      </w:r>
      <w:r>
        <w:tab/>
      </w:r>
      <w:r>
        <w:fldChar w:fldCharType="begin" w:fldLock="1"/>
      </w:r>
      <w:r>
        <w:instrText xml:space="preserve"> PAGEREF _Toc67499828 \h </w:instrText>
      </w:r>
      <w:r>
        <w:fldChar w:fldCharType="separate"/>
      </w:r>
      <w:r>
        <w:t>256</w:t>
      </w:r>
      <w:r>
        <w:fldChar w:fldCharType="end"/>
      </w:r>
    </w:p>
    <w:p w14:paraId="7777B6F9" w14:textId="6FF0E565" w:rsidR="00075654" w:rsidRDefault="00075654">
      <w:pPr>
        <w:pStyle w:val="TOC3"/>
        <w:rPr>
          <w:rFonts w:asciiTheme="minorHAnsi" w:eastAsiaTheme="minorEastAsia" w:hAnsiTheme="minorHAnsi" w:cstheme="minorBidi"/>
          <w:sz w:val="22"/>
          <w:szCs w:val="22"/>
          <w:lang w:eastAsia="en-GB"/>
        </w:rPr>
      </w:pPr>
      <w:r>
        <w:t>8.</w:t>
      </w:r>
      <w:r w:rsidRPr="00FF592E">
        <w:rPr>
          <w:lang w:val="en-US"/>
        </w:rPr>
        <w:t>2.79</w:t>
      </w:r>
      <w:r>
        <w:rPr>
          <w:rFonts w:asciiTheme="minorHAnsi" w:eastAsiaTheme="minorEastAsia" w:hAnsiTheme="minorHAnsi" w:cstheme="minorBidi"/>
          <w:sz w:val="22"/>
          <w:szCs w:val="22"/>
          <w:lang w:eastAsia="en-GB"/>
        </w:rPr>
        <w:tab/>
      </w:r>
      <w:r>
        <w:t>PDN Type</w:t>
      </w:r>
      <w:r>
        <w:tab/>
      </w:r>
      <w:r>
        <w:fldChar w:fldCharType="begin" w:fldLock="1"/>
      </w:r>
      <w:r>
        <w:instrText xml:space="preserve"> PAGEREF _Toc67499829 \h </w:instrText>
      </w:r>
      <w:r>
        <w:fldChar w:fldCharType="separate"/>
      </w:r>
      <w:r>
        <w:t>257</w:t>
      </w:r>
      <w:r>
        <w:fldChar w:fldCharType="end"/>
      </w:r>
    </w:p>
    <w:p w14:paraId="46B36B36" w14:textId="3376533C" w:rsidR="00075654" w:rsidRDefault="00075654">
      <w:pPr>
        <w:pStyle w:val="TOC3"/>
        <w:rPr>
          <w:rFonts w:asciiTheme="minorHAnsi" w:eastAsiaTheme="minorEastAsia" w:hAnsiTheme="minorHAnsi" w:cstheme="minorBidi"/>
          <w:sz w:val="22"/>
          <w:szCs w:val="22"/>
          <w:lang w:eastAsia="en-GB"/>
        </w:rPr>
      </w:pPr>
      <w:r>
        <w:t>8.2.80</w:t>
      </w:r>
      <w:r>
        <w:rPr>
          <w:rFonts w:asciiTheme="minorHAnsi" w:eastAsiaTheme="minorEastAsia" w:hAnsiTheme="minorHAnsi" w:cstheme="minorBidi"/>
          <w:sz w:val="22"/>
          <w:szCs w:val="22"/>
          <w:lang w:eastAsia="en-GB"/>
        </w:rPr>
        <w:tab/>
      </w:r>
      <w:r>
        <w:t>Failed Rule ID</w:t>
      </w:r>
      <w:r>
        <w:tab/>
      </w:r>
      <w:r>
        <w:fldChar w:fldCharType="begin" w:fldLock="1"/>
      </w:r>
      <w:r>
        <w:instrText xml:space="preserve"> PAGEREF _Toc67499830 \h </w:instrText>
      </w:r>
      <w:r>
        <w:fldChar w:fldCharType="separate"/>
      </w:r>
      <w:r>
        <w:t>257</w:t>
      </w:r>
      <w:r>
        <w:fldChar w:fldCharType="end"/>
      </w:r>
    </w:p>
    <w:p w14:paraId="6C24E117" w14:textId="09B0C642" w:rsidR="00075654" w:rsidRDefault="00075654">
      <w:pPr>
        <w:pStyle w:val="TOC3"/>
        <w:rPr>
          <w:rFonts w:asciiTheme="minorHAnsi" w:eastAsiaTheme="minorEastAsia" w:hAnsiTheme="minorHAnsi" w:cstheme="minorBidi"/>
          <w:sz w:val="22"/>
          <w:szCs w:val="22"/>
          <w:lang w:eastAsia="en-GB"/>
        </w:rPr>
      </w:pPr>
      <w:r>
        <w:t>8.</w:t>
      </w:r>
      <w:r w:rsidRPr="00FF592E">
        <w:rPr>
          <w:lang w:val="en-US"/>
        </w:rPr>
        <w:t>2.81</w:t>
      </w:r>
      <w:r>
        <w:rPr>
          <w:rFonts w:asciiTheme="minorHAnsi" w:eastAsiaTheme="minorEastAsia" w:hAnsiTheme="minorHAnsi" w:cstheme="minorBidi"/>
          <w:sz w:val="22"/>
          <w:szCs w:val="22"/>
          <w:lang w:eastAsia="en-GB"/>
        </w:rPr>
        <w:tab/>
      </w:r>
      <w:r>
        <w:t>Time Quota Mechanism</w:t>
      </w:r>
      <w:r>
        <w:tab/>
      </w:r>
      <w:r>
        <w:fldChar w:fldCharType="begin" w:fldLock="1"/>
      </w:r>
      <w:r>
        <w:instrText xml:space="preserve"> PAGEREF _Toc67499831 \h </w:instrText>
      </w:r>
      <w:r>
        <w:fldChar w:fldCharType="separate"/>
      </w:r>
      <w:r>
        <w:t>258</w:t>
      </w:r>
      <w:r>
        <w:fldChar w:fldCharType="end"/>
      </w:r>
    </w:p>
    <w:p w14:paraId="5DDC0D77" w14:textId="4BCD31F1" w:rsidR="00075654" w:rsidRDefault="00075654">
      <w:pPr>
        <w:pStyle w:val="TOC3"/>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_Toc67499832 \h </w:instrText>
      </w:r>
      <w:r>
        <w:fldChar w:fldCharType="separate"/>
      </w:r>
      <w:r>
        <w:t>258</w:t>
      </w:r>
      <w:r>
        <w:fldChar w:fldCharType="end"/>
      </w:r>
    </w:p>
    <w:p w14:paraId="5DFD6D76" w14:textId="0603CB44" w:rsidR="00075654" w:rsidRDefault="00075654">
      <w:pPr>
        <w:pStyle w:val="TOC3"/>
        <w:rPr>
          <w:rFonts w:asciiTheme="minorHAnsi" w:eastAsiaTheme="minorEastAsia" w:hAnsiTheme="minorHAnsi" w:cstheme="minorBidi"/>
          <w:sz w:val="22"/>
          <w:szCs w:val="22"/>
          <w:lang w:eastAsia="en-GB"/>
        </w:rPr>
      </w:pPr>
      <w:r>
        <w:t>8.</w:t>
      </w:r>
      <w:r w:rsidRPr="00FF592E">
        <w:rPr>
          <w:lang w:val="en-US"/>
        </w:rPr>
        <w:t>2.83</w:t>
      </w:r>
      <w:r>
        <w:rPr>
          <w:rFonts w:asciiTheme="minorHAnsi" w:eastAsiaTheme="minorEastAsia" w:hAnsiTheme="minorHAnsi" w:cstheme="minorBidi"/>
          <w:sz w:val="22"/>
          <w:szCs w:val="22"/>
          <w:lang w:eastAsia="en-GB"/>
        </w:rPr>
        <w:tab/>
      </w:r>
      <w:r>
        <w:t>User Plane Inactivity Timer</w:t>
      </w:r>
      <w:r>
        <w:tab/>
      </w:r>
      <w:r>
        <w:fldChar w:fldCharType="begin" w:fldLock="1"/>
      </w:r>
      <w:r>
        <w:instrText xml:space="preserve"> PAGEREF _Toc67499833 \h </w:instrText>
      </w:r>
      <w:r>
        <w:fldChar w:fldCharType="separate"/>
      </w:r>
      <w:r>
        <w:t>258</w:t>
      </w:r>
      <w:r>
        <w:fldChar w:fldCharType="end"/>
      </w:r>
    </w:p>
    <w:p w14:paraId="5E5D42E6" w14:textId="406D6452" w:rsidR="00075654" w:rsidRDefault="00075654">
      <w:pPr>
        <w:pStyle w:val="TOC3"/>
        <w:rPr>
          <w:rFonts w:asciiTheme="minorHAnsi" w:eastAsiaTheme="minorEastAsia" w:hAnsiTheme="minorHAnsi" w:cstheme="minorBidi"/>
          <w:sz w:val="22"/>
          <w:szCs w:val="22"/>
          <w:lang w:eastAsia="en-GB"/>
        </w:rPr>
      </w:pPr>
      <w:r w:rsidRPr="00FF592E">
        <w:rPr>
          <w:rFonts w:cs="Arial"/>
        </w:rPr>
        <w:t>8.</w:t>
      </w:r>
      <w:r w:rsidRPr="00FF592E">
        <w:rPr>
          <w:rFonts w:cs="Arial"/>
          <w:lang w:val="en-US"/>
        </w:rPr>
        <w:t>2.84</w:t>
      </w:r>
      <w:r>
        <w:rPr>
          <w:rFonts w:asciiTheme="minorHAnsi" w:eastAsiaTheme="minorEastAsia" w:hAnsiTheme="minorHAnsi" w:cstheme="minorBidi"/>
          <w:sz w:val="22"/>
          <w:szCs w:val="22"/>
          <w:lang w:eastAsia="en-GB"/>
        </w:rPr>
        <w:tab/>
      </w:r>
      <w:r w:rsidRPr="00FF592E">
        <w:rPr>
          <w:rFonts w:cs="Arial"/>
        </w:rPr>
        <w:t>Multiplier</w:t>
      </w:r>
      <w:r>
        <w:tab/>
      </w:r>
      <w:r>
        <w:fldChar w:fldCharType="begin" w:fldLock="1"/>
      </w:r>
      <w:r>
        <w:instrText xml:space="preserve"> PAGEREF _Toc67499834 \h </w:instrText>
      </w:r>
      <w:r>
        <w:fldChar w:fldCharType="separate"/>
      </w:r>
      <w:r>
        <w:t>258</w:t>
      </w:r>
      <w:r>
        <w:fldChar w:fldCharType="end"/>
      </w:r>
    </w:p>
    <w:p w14:paraId="3ADC5523" w14:textId="4F7F05DF" w:rsidR="00075654" w:rsidRDefault="00075654">
      <w:pPr>
        <w:pStyle w:val="TOC3"/>
        <w:rPr>
          <w:rFonts w:asciiTheme="minorHAnsi" w:eastAsiaTheme="minorEastAsia" w:hAnsiTheme="minorHAnsi" w:cstheme="minorBidi"/>
          <w:sz w:val="22"/>
          <w:szCs w:val="22"/>
          <w:lang w:eastAsia="en-GB"/>
        </w:rPr>
      </w:pPr>
      <w:r>
        <w:t>8.2.85</w:t>
      </w:r>
      <w:r>
        <w:rPr>
          <w:rFonts w:asciiTheme="minorHAnsi" w:eastAsiaTheme="minorEastAsia" w:hAnsiTheme="minorHAnsi" w:cstheme="minorBidi"/>
          <w:sz w:val="22"/>
          <w:szCs w:val="22"/>
          <w:lang w:eastAsia="en-GB"/>
        </w:rPr>
        <w:tab/>
      </w:r>
      <w:r>
        <w:t>Aggregated URR ID IE</w:t>
      </w:r>
      <w:r>
        <w:tab/>
      </w:r>
      <w:r>
        <w:fldChar w:fldCharType="begin" w:fldLock="1"/>
      </w:r>
      <w:r>
        <w:instrText xml:space="preserve"> PAGEREF _Toc67499835 \h </w:instrText>
      </w:r>
      <w:r>
        <w:fldChar w:fldCharType="separate"/>
      </w:r>
      <w:r>
        <w:t>259</w:t>
      </w:r>
      <w:r>
        <w:fldChar w:fldCharType="end"/>
      </w:r>
    </w:p>
    <w:p w14:paraId="31BAE28D" w14:textId="0E4082F7" w:rsidR="00075654" w:rsidRDefault="00075654">
      <w:pPr>
        <w:pStyle w:val="TOC3"/>
        <w:rPr>
          <w:rFonts w:asciiTheme="minorHAnsi" w:eastAsiaTheme="minorEastAsia" w:hAnsiTheme="minorHAnsi" w:cstheme="minorBidi"/>
          <w:sz w:val="22"/>
          <w:szCs w:val="22"/>
          <w:lang w:eastAsia="en-GB"/>
        </w:rPr>
      </w:pPr>
      <w:r>
        <w:lastRenderedPageBreak/>
        <w:t>8.</w:t>
      </w:r>
      <w:r w:rsidRPr="00FF592E">
        <w:rPr>
          <w:lang w:val="en-US"/>
        </w:rPr>
        <w:t>2.86</w:t>
      </w:r>
      <w:r>
        <w:rPr>
          <w:rFonts w:asciiTheme="minorHAnsi" w:eastAsiaTheme="minorEastAsia" w:hAnsiTheme="minorHAnsi" w:cstheme="minorBidi"/>
          <w:sz w:val="22"/>
          <w:szCs w:val="22"/>
          <w:lang w:eastAsia="en-GB"/>
        </w:rPr>
        <w:tab/>
      </w:r>
      <w:r>
        <w:t>Subsequent Volume Quota</w:t>
      </w:r>
      <w:r>
        <w:tab/>
      </w:r>
      <w:r>
        <w:fldChar w:fldCharType="begin" w:fldLock="1"/>
      </w:r>
      <w:r>
        <w:instrText xml:space="preserve"> PAGEREF _Toc67499836 \h </w:instrText>
      </w:r>
      <w:r>
        <w:fldChar w:fldCharType="separate"/>
      </w:r>
      <w:r>
        <w:t>259</w:t>
      </w:r>
      <w:r>
        <w:fldChar w:fldCharType="end"/>
      </w:r>
    </w:p>
    <w:p w14:paraId="699215F5" w14:textId="17FC3F0D" w:rsidR="00075654" w:rsidRDefault="00075654">
      <w:pPr>
        <w:pStyle w:val="TOC3"/>
        <w:rPr>
          <w:rFonts w:asciiTheme="minorHAnsi" w:eastAsiaTheme="minorEastAsia" w:hAnsiTheme="minorHAnsi" w:cstheme="minorBidi"/>
          <w:sz w:val="22"/>
          <w:szCs w:val="22"/>
          <w:lang w:eastAsia="en-GB"/>
        </w:rPr>
      </w:pPr>
      <w:r>
        <w:t>8.</w:t>
      </w:r>
      <w:r w:rsidRPr="00FF592E">
        <w:rPr>
          <w:lang w:val="en-US"/>
        </w:rPr>
        <w:t>2.87</w:t>
      </w:r>
      <w:r>
        <w:rPr>
          <w:rFonts w:asciiTheme="minorHAnsi" w:eastAsiaTheme="minorEastAsia" w:hAnsiTheme="minorHAnsi" w:cstheme="minorBidi"/>
          <w:sz w:val="22"/>
          <w:szCs w:val="22"/>
          <w:lang w:eastAsia="en-GB"/>
        </w:rPr>
        <w:tab/>
      </w:r>
      <w:r>
        <w:t>Subsequent Time Quota</w:t>
      </w:r>
      <w:r>
        <w:tab/>
      </w:r>
      <w:r>
        <w:fldChar w:fldCharType="begin" w:fldLock="1"/>
      </w:r>
      <w:r>
        <w:instrText xml:space="preserve"> PAGEREF _Toc67499837 \h </w:instrText>
      </w:r>
      <w:r>
        <w:fldChar w:fldCharType="separate"/>
      </w:r>
      <w:r>
        <w:t>260</w:t>
      </w:r>
      <w:r>
        <w:fldChar w:fldCharType="end"/>
      </w:r>
    </w:p>
    <w:p w14:paraId="246156EF" w14:textId="67E880AF" w:rsidR="00075654" w:rsidRDefault="00075654">
      <w:pPr>
        <w:pStyle w:val="TOC3"/>
        <w:rPr>
          <w:rFonts w:asciiTheme="minorHAnsi" w:eastAsiaTheme="minorEastAsia" w:hAnsiTheme="minorHAnsi" w:cstheme="minorBidi"/>
          <w:sz w:val="22"/>
          <w:szCs w:val="22"/>
          <w:lang w:eastAsia="en-GB"/>
        </w:rPr>
      </w:pPr>
      <w:r>
        <w:t>8.</w:t>
      </w:r>
      <w:r w:rsidRPr="00FF592E">
        <w:rPr>
          <w:lang w:val="en-US"/>
        </w:rPr>
        <w:t>2.88</w:t>
      </w:r>
      <w:r>
        <w:rPr>
          <w:rFonts w:asciiTheme="minorHAnsi" w:eastAsiaTheme="minorEastAsia" w:hAnsiTheme="minorHAnsi" w:cstheme="minorBidi"/>
          <w:sz w:val="22"/>
          <w:szCs w:val="22"/>
          <w:lang w:eastAsia="en-GB"/>
        </w:rPr>
        <w:tab/>
      </w:r>
      <w:r>
        <w:t>RQI</w:t>
      </w:r>
      <w:r>
        <w:tab/>
      </w:r>
      <w:r>
        <w:fldChar w:fldCharType="begin" w:fldLock="1"/>
      </w:r>
      <w:r>
        <w:instrText xml:space="preserve"> PAGEREF _Toc67499838 \h </w:instrText>
      </w:r>
      <w:r>
        <w:fldChar w:fldCharType="separate"/>
      </w:r>
      <w:r>
        <w:t>260</w:t>
      </w:r>
      <w:r>
        <w:fldChar w:fldCharType="end"/>
      </w:r>
    </w:p>
    <w:p w14:paraId="4550DD20" w14:textId="3A3A52E3" w:rsidR="00075654" w:rsidRDefault="00075654">
      <w:pPr>
        <w:pStyle w:val="TOC3"/>
        <w:rPr>
          <w:rFonts w:asciiTheme="minorHAnsi" w:eastAsiaTheme="minorEastAsia" w:hAnsiTheme="minorHAnsi" w:cstheme="minorBidi"/>
          <w:sz w:val="22"/>
          <w:szCs w:val="22"/>
          <w:lang w:eastAsia="en-GB"/>
        </w:rPr>
      </w:pPr>
      <w:r>
        <w:t>8.</w:t>
      </w:r>
      <w:r w:rsidRPr="00FF592E">
        <w:rPr>
          <w:lang w:val="en-US"/>
        </w:rPr>
        <w:t>2.89</w:t>
      </w:r>
      <w:r>
        <w:rPr>
          <w:rFonts w:asciiTheme="minorHAnsi" w:eastAsiaTheme="minorEastAsia" w:hAnsiTheme="minorHAnsi" w:cstheme="minorBidi"/>
          <w:sz w:val="22"/>
          <w:szCs w:val="22"/>
          <w:lang w:eastAsia="en-GB"/>
        </w:rPr>
        <w:tab/>
      </w:r>
      <w:r>
        <w:t>QFI</w:t>
      </w:r>
      <w:r>
        <w:tab/>
      </w:r>
      <w:r>
        <w:fldChar w:fldCharType="begin" w:fldLock="1"/>
      </w:r>
      <w:r>
        <w:instrText xml:space="preserve"> PAGEREF _Toc67499839 \h </w:instrText>
      </w:r>
      <w:r>
        <w:fldChar w:fldCharType="separate"/>
      </w:r>
      <w:r>
        <w:t>260</w:t>
      </w:r>
      <w:r>
        <w:fldChar w:fldCharType="end"/>
      </w:r>
    </w:p>
    <w:p w14:paraId="4A3FE758" w14:textId="23EBB846" w:rsidR="00075654" w:rsidRDefault="00075654">
      <w:pPr>
        <w:pStyle w:val="TOC3"/>
        <w:rPr>
          <w:rFonts w:asciiTheme="minorHAnsi" w:eastAsiaTheme="minorEastAsia" w:hAnsiTheme="minorHAnsi" w:cstheme="minorBidi"/>
          <w:sz w:val="22"/>
          <w:szCs w:val="22"/>
          <w:lang w:eastAsia="en-GB"/>
        </w:rPr>
      </w:pPr>
      <w:r>
        <w:t>8.2.90</w:t>
      </w:r>
      <w:r>
        <w:rPr>
          <w:rFonts w:asciiTheme="minorHAnsi" w:eastAsiaTheme="minorEastAsia" w:hAnsiTheme="minorHAnsi" w:cstheme="minorBidi"/>
          <w:sz w:val="22"/>
          <w:szCs w:val="22"/>
          <w:lang w:eastAsia="en-GB"/>
        </w:rPr>
        <w:tab/>
      </w:r>
      <w:r>
        <w:t>Query URR Reference</w:t>
      </w:r>
      <w:r>
        <w:tab/>
      </w:r>
      <w:r>
        <w:fldChar w:fldCharType="begin" w:fldLock="1"/>
      </w:r>
      <w:r>
        <w:instrText xml:space="preserve"> PAGEREF _Toc67499840 \h </w:instrText>
      </w:r>
      <w:r>
        <w:fldChar w:fldCharType="separate"/>
      </w:r>
      <w:r>
        <w:t>261</w:t>
      </w:r>
      <w:r>
        <w:fldChar w:fldCharType="end"/>
      </w:r>
    </w:p>
    <w:p w14:paraId="109B0931" w14:textId="2A6EE217" w:rsidR="00075654" w:rsidRDefault="00075654">
      <w:pPr>
        <w:pStyle w:val="TOC3"/>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Additional Usage Reports Information</w:t>
      </w:r>
      <w:r>
        <w:tab/>
      </w:r>
      <w:r>
        <w:fldChar w:fldCharType="begin" w:fldLock="1"/>
      </w:r>
      <w:r>
        <w:instrText xml:space="preserve"> PAGEREF _Toc67499841 \h </w:instrText>
      </w:r>
      <w:r>
        <w:fldChar w:fldCharType="separate"/>
      </w:r>
      <w:r>
        <w:t>261</w:t>
      </w:r>
      <w:r>
        <w:fldChar w:fldCharType="end"/>
      </w:r>
    </w:p>
    <w:p w14:paraId="26BC57B2" w14:textId="47FF8A75" w:rsidR="00075654" w:rsidRDefault="00075654">
      <w:pPr>
        <w:pStyle w:val="TOC3"/>
        <w:rPr>
          <w:rFonts w:asciiTheme="minorHAnsi" w:eastAsiaTheme="minorEastAsia" w:hAnsiTheme="minorHAnsi" w:cstheme="minorBidi"/>
          <w:sz w:val="22"/>
          <w:szCs w:val="22"/>
          <w:lang w:eastAsia="en-GB"/>
        </w:rPr>
      </w:pPr>
      <w:r>
        <w:t>8.2.92</w:t>
      </w:r>
      <w:r>
        <w:rPr>
          <w:rFonts w:asciiTheme="minorHAnsi" w:eastAsiaTheme="minorEastAsia" w:hAnsiTheme="minorHAnsi" w:cstheme="minorBidi"/>
          <w:sz w:val="22"/>
          <w:szCs w:val="22"/>
          <w:lang w:eastAsia="en-GB"/>
        </w:rPr>
        <w:tab/>
      </w:r>
      <w:r w:rsidRPr="00FF592E">
        <w:rPr>
          <w:lang w:val="en-US"/>
        </w:rPr>
        <w:t>Traffic Endpoint</w:t>
      </w:r>
      <w:r>
        <w:t xml:space="preserve"> ID</w:t>
      </w:r>
      <w:r>
        <w:tab/>
      </w:r>
      <w:r>
        <w:fldChar w:fldCharType="begin" w:fldLock="1"/>
      </w:r>
      <w:r>
        <w:instrText xml:space="preserve"> PAGEREF _Toc67499842 \h </w:instrText>
      </w:r>
      <w:r>
        <w:fldChar w:fldCharType="separate"/>
      </w:r>
      <w:r>
        <w:t>261</w:t>
      </w:r>
      <w:r>
        <w:fldChar w:fldCharType="end"/>
      </w:r>
    </w:p>
    <w:p w14:paraId="227D18AA" w14:textId="7E2FC785" w:rsidR="00075654" w:rsidRDefault="00075654">
      <w:pPr>
        <w:pStyle w:val="TOC3"/>
        <w:rPr>
          <w:rFonts w:asciiTheme="minorHAnsi" w:eastAsiaTheme="minorEastAsia" w:hAnsiTheme="minorHAnsi" w:cstheme="minorBidi"/>
          <w:sz w:val="22"/>
          <w:szCs w:val="22"/>
          <w:lang w:eastAsia="en-GB"/>
        </w:rPr>
      </w:pPr>
      <w:r>
        <w:t>8.</w:t>
      </w:r>
      <w:r w:rsidRPr="00FF592E">
        <w:rPr>
          <w:lang w:val="en-US"/>
        </w:rPr>
        <w:t>2.93</w:t>
      </w:r>
      <w:r>
        <w:rPr>
          <w:rFonts w:asciiTheme="minorHAnsi" w:eastAsiaTheme="minorEastAsia" w:hAnsiTheme="minorHAnsi" w:cstheme="minorBidi"/>
          <w:sz w:val="22"/>
          <w:szCs w:val="22"/>
          <w:lang w:eastAsia="en-GB"/>
        </w:rPr>
        <w:tab/>
      </w:r>
      <w:r>
        <w:t>MAC address</w:t>
      </w:r>
      <w:r>
        <w:tab/>
      </w:r>
      <w:r>
        <w:fldChar w:fldCharType="begin" w:fldLock="1"/>
      </w:r>
      <w:r>
        <w:instrText xml:space="preserve"> PAGEREF _Toc67499843 \h </w:instrText>
      </w:r>
      <w:r>
        <w:fldChar w:fldCharType="separate"/>
      </w:r>
      <w:r>
        <w:t>262</w:t>
      </w:r>
      <w:r>
        <w:fldChar w:fldCharType="end"/>
      </w:r>
    </w:p>
    <w:p w14:paraId="3427F2CC" w14:textId="354FD9D9" w:rsidR="00075654" w:rsidRDefault="00075654">
      <w:pPr>
        <w:pStyle w:val="TOC3"/>
        <w:rPr>
          <w:rFonts w:asciiTheme="minorHAnsi" w:eastAsiaTheme="minorEastAsia" w:hAnsiTheme="minorHAnsi" w:cstheme="minorBidi"/>
          <w:sz w:val="22"/>
          <w:szCs w:val="22"/>
          <w:lang w:eastAsia="en-GB"/>
        </w:rPr>
      </w:pPr>
      <w:r>
        <w:t>8.</w:t>
      </w:r>
      <w:r w:rsidRPr="00FF592E">
        <w:rPr>
          <w:lang w:val="en-US"/>
        </w:rPr>
        <w:t>2.94</w:t>
      </w:r>
      <w:r>
        <w:rPr>
          <w:rFonts w:asciiTheme="minorHAnsi" w:eastAsiaTheme="minorEastAsia" w:hAnsiTheme="minorHAnsi" w:cstheme="minorBidi"/>
          <w:sz w:val="22"/>
          <w:szCs w:val="22"/>
          <w:lang w:eastAsia="en-GB"/>
        </w:rPr>
        <w:tab/>
      </w:r>
      <w:r>
        <w:t>C-TAG (Customer-VLAN tag)</w:t>
      </w:r>
      <w:r>
        <w:tab/>
      </w:r>
      <w:r>
        <w:fldChar w:fldCharType="begin" w:fldLock="1"/>
      </w:r>
      <w:r>
        <w:instrText xml:space="preserve"> PAGEREF _Toc67499844 \h </w:instrText>
      </w:r>
      <w:r>
        <w:fldChar w:fldCharType="separate"/>
      </w:r>
      <w:r>
        <w:t>262</w:t>
      </w:r>
      <w:r>
        <w:fldChar w:fldCharType="end"/>
      </w:r>
    </w:p>
    <w:p w14:paraId="7B9A490F" w14:textId="19EBF355" w:rsidR="00075654" w:rsidRDefault="00075654">
      <w:pPr>
        <w:pStyle w:val="TOC3"/>
        <w:rPr>
          <w:rFonts w:asciiTheme="minorHAnsi" w:eastAsiaTheme="minorEastAsia" w:hAnsiTheme="minorHAnsi" w:cstheme="minorBidi"/>
          <w:sz w:val="22"/>
          <w:szCs w:val="22"/>
          <w:lang w:eastAsia="en-GB"/>
        </w:rPr>
      </w:pPr>
      <w:r>
        <w:t>8.</w:t>
      </w:r>
      <w:r w:rsidRPr="00FF592E">
        <w:rPr>
          <w:lang w:val="en-US"/>
        </w:rPr>
        <w:t>2.95</w:t>
      </w:r>
      <w:r>
        <w:rPr>
          <w:rFonts w:asciiTheme="minorHAnsi" w:eastAsiaTheme="minorEastAsia" w:hAnsiTheme="minorHAnsi" w:cstheme="minorBidi"/>
          <w:sz w:val="22"/>
          <w:szCs w:val="22"/>
          <w:lang w:eastAsia="en-GB"/>
        </w:rPr>
        <w:tab/>
      </w:r>
      <w:r>
        <w:t>S-TAG (Service-VLAN tag)</w:t>
      </w:r>
      <w:r>
        <w:tab/>
      </w:r>
      <w:r>
        <w:fldChar w:fldCharType="begin" w:fldLock="1"/>
      </w:r>
      <w:r>
        <w:instrText xml:space="preserve"> PAGEREF _Toc67499845 \h </w:instrText>
      </w:r>
      <w:r>
        <w:fldChar w:fldCharType="separate"/>
      </w:r>
      <w:r>
        <w:t>263</w:t>
      </w:r>
      <w:r>
        <w:fldChar w:fldCharType="end"/>
      </w:r>
    </w:p>
    <w:p w14:paraId="68F1B331" w14:textId="17853937" w:rsidR="00075654" w:rsidRDefault="00075654">
      <w:pPr>
        <w:pStyle w:val="TOC3"/>
        <w:rPr>
          <w:rFonts w:asciiTheme="minorHAnsi" w:eastAsiaTheme="minorEastAsia" w:hAnsiTheme="minorHAnsi" w:cstheme="minorBidi"/>
          <w:sz w:val="22"/>
          <w:szCs w:val="22"/>
          <w:lang w:eastAsia="en-GB"/>
        </w:rPr>
      </w:pPr>
      <w:r>
        <w:t>8.</w:t>
      </w:r>
      <w:r w:rsidRPr="00FF592E">
        <w:rPr>
          <w:lang w:val="en-US"/>
        </w:rPr>
        <w:t>2.96</w:t>
      </w:r>
      <w:r>
        <w:rPr>
          <w:rFonts w:asciiTheme="minorHAnsi" w:eastAsiaTheme="minorEastAsia" w:hAnsiTheme="minorHAnsi" w:cstheme="minorBidi"/>
          <w:sz w:val="22"/>
          <w:szCs w:val="22"/>
          <w:lang w:eastAsia="en-GB"/>
        </w:rPr>
        <w:tab/>
      </w:r>
      <w:r>
        <w:t>Ethertype</w:t>
      </w:r>
      <w:r>
        <w:tab/>
      </w:r>
      <w:r>
        <w:fldChar w:fldCharType="begin" w:fldLock="1"/>
      </w:r>
      <w:r>
        <w:instrText xml:space="preserve"> PAGEREF _Toc67499846 \h </w:instrText>
      </w:r>
      <w:r>
        <w:fldChar w:fldCharType="separate"/>
      </w:r>
      <w:r>
        <w:t>263</w:t>
      </w:r>
      <w:r>
        <w:fldChar w:fldCharType="end"/>
      </w:r>
    </w:p>
    <w:p w14:paraId="1B744AA0" w14:textId="6DF2CD25" w:rsidR="00075654" w:rsidRDefault="00075654">
      <w:pPr>
        <w:pStyle w:val="TOC3"/>
        <w:rPr>
          <w:rFonts w:asciiTheme="minorHAnsi" w:eastAsiaTheme="minorEastAsia" w:hAnsiTheme="minorHAnsi" w:cstheme="minorBidi"/>
          <w:sz w:val="22"/>
          <w:szCs w:val="22"/>
          <w:lang w:eastAsia="en-GB"/>
        </w:rPr>
      </w:pPr>
      <w:r>
        <w:t>8.</w:t>
      </w:r>
      <w:r w:rsidRPr="00FF592E">
        <w:rPr>
          <w:lang w:val="en-US"/>
        </w:rPr>
        <w:t>2.97</w:t>
      </w:r>
      <w:r>
        <w:rPr>
          <w:rFonts w:asciiTheme="minorHAnsi" w:eastAsiaTheme="minorEastAsia" w:hAnsiTheme="minorHAnsi" w:cstheme="minorBidi"/>
          <w:sz w:val="22"/>
          <w:szCs w:val="22"/>
          <w:lang w:eastAsia="en-GB"/>
        </w:rPr>
        <w:tab/>
      </w:r>
      <w:r>
        <w:rPr>
          <w:lang w:eastAsia="zh-CN"/>
        </w:rPr>
        <w:t>Proxying</w:t>
      </w:r>
      <w:r>
        <w:tab/>
      </w:r>
      <w:r>
        <w:fldChar w:fldCharType="begin" w:fldLock="1"/>
      </w:r>
      <w:r>
        <w:instrText xml:space="preserve"> PAGEREF _Toc67499847 \h </w:instrText>
      </w:r>
      <w:r>
        <w:fldChar w:fldCharType="separate"/>
      </w:r>
      <w:r>
        <w:t>264</w:t>
      </w:r>
      <w:r>
        <w:fldChar w:fldCharType="end"/>
      </w:r>
    </w:p>
    <w:p w14:paraId="575F9E36" w14:textId="41BB7095" w:rsidR="00075654" w:rsidRDefault="00075654">
      <w:pPr>
        <w:pStyle w:val="TOC3"/>
        <w:rPr>
          <w:rFonts w:asciiTheme="minorHAnsi" w:eastAsiaTheme="minorEastAsia" w:hAnsiTheme="minorHAnsi" w:cstheme="minorBidi"/>
          <w:sz w:val="22"/>
          <w:szCs w:val="22"/>
          <w:lang w:eastAsia="en-GB"/>
        </w:rPr>
      </w:pPr>
      <w:r>
        <w:t>8.</w:t>
      </w:r>
      <w:r w:rsidRPr="00FF592E">
        <w:rPr>
          <w:lang w:val="en-US"/>
        </w:rPr>
        <w:t>2.98</w:t>
      </w:r>
      <w:r>
        <w:rPr>
          <w:rFonts w:asciiTheme="minorHAnsi" w:eastAsiaTheme="minorEastAsia" w:hAnsiTheme="minorHAnsi" w:cstheme="minorBidi"/>
          <w:sz w:val="22"/>
          <w:szCs w:val="22"/>
          <w:lang w:eastAsia="en-GB"/>
        </w:rPr>
        <w:tab/>
      </w:r>
      <w:r>
        <w:t>Ethernet Filter ID</w:t>
      </w:r>
      <w:r>
        <w:tab/>
      </w:r>
      <w:r>
        <w:fldChar w:fldCharType="begin" w:fldLock="1"/>
      </w:r>
      <w:r>
        <w:instrText xml:space="preserve"> PAGEREF _Toc67499848 \h </w:instrText>
      </w:r>
      <w:r>
        <w:fldChar w:fldCharType="separate"/>
      </w:r>
      <w:r>
        <w:t>264</w:t>
      </w:r>
      <w:r>
        <w:fldChar w:fldCharType="end"/>
      </w:r>
    </w:p>
    <w:p w14:paraId="0A455F67" w14:textId="0C6F42B1" w:rsidR="00075654" w:rsidRDefault="00075654">
      <w:pPr>
        <w:pStyle w:val="TOC3"/>
        <w:rPr>
          <w:rFonts w:asciiTheme="minorHAnsi" w:eastAsiaTheme="minorEastAsia" w:hAnsiTheme="minorHAnsi" w:cstheme="minorBidi"/>
          <w:sz w:val="22"/>
          <w:szCs w:val="22"/>
          <w:lang w:eastAsia="en-GB"/>
        </w:rPr>
      </w:pPr>
      <w:r>
        <w:t>8.</w:t>
      </w:r>
      <w:r w:rsidRPr="00FF592E">
        <w:rPr>
          <w:lang w:val="en-US"/>
        </w:rPr>
        <w:t>2.99</w:t>
      </w:r>
      <w:r>
        <w:rPr>
          <w:rFonts w:asciiTheme="minorHAnsi" w:eastAsiaTheme="minorEastAsia" w:hAnsiTheme="minorHAnsi" w:cstheme="minorBidi"/>
          <w:sz w:val="22"/>
          <w:szCs w:val="22"/>
          <w:lang w:eastAsia="en-GB"/>
        </w:rPr>
        <w:tab/>
      </w:r>
      <w:r>
        <w:t>Ethernet Filter Properties</w:t>
      </w:r>
      <w:r>
        <w:tab/>
      </w:r>
      <w:r>
        <w:fldChar w:fldCharType="begin" w:fldLock="1"/>
      </w:r>
      <w:r>
        <w:instrText xml:space="preserve"> PAGEREF _Toc67499849 \h </w:instrText>
      </w:r>
      <w:r>
        <w:fldChar w:fldCharType="separate"/>
      </w:r>
      <w:r>
        <w:t>264</w:t>
      </w:r>
      <w:r>
        <w:fldChar w:fldCharType="end"/>
      </w:r>
    </w:p>
    <w:p w14:paraId="2269A778" w14:textId="351FB08C" w:rsidR="00075654" w:rsidRDefault="00075654">
      <w:pPr>
        <w:pStyle w:val="TOC3"/>
        <w:rPr>
          <w:rFonts w:asciiTheme="minorHAnsi" w:eastAsiaTheme="minorEastAsia" w:hAnsiTheme="minorHAnsi" w:cstheme="minorBidi"/>
          <w:sz w:val="22"/>
          <w:szCs w:val="22"/>
          <w:lang w:eastAsia="en-GB"/>
        </w:rPr>
      </w:pPr>
      <w:r>
        <w:t>8.</w:t>
      </w:r>
      <w:r w:rsidRPr="00FF592E">
        <w:rPr>
          <w:lang w:val="en-US"/>
        </w:rPr>
        <w:t>2.100</w:t>
      </w:r>
      <w:r>
        <w:rPr>
          <w:rFonts w:asciiTheme="minorHAnsi" w:eastAsiaTheme="minorEastAsia" w:hAnsiTheme="minorHAnsi" w:cstheme="minorBidi"/>
          <w:sz w:val="22"/>
          <w:szCs w:val="22"/>
          <w:lang w:eastAsia="en-GB"/>
        </w:rPr>
        <w:tab/>
      </w:r>
      <w:r>
        <w:t>Suggested Buffering Packets Count</w:t>
      </w:r>
      <w:r>
        <w:tab/>
      </w:r>
      <w:r>
        <w:fldChar w:fldCharType="begin" w:fldLock="1"/>
      </w:r>
      <w:r>
        <w:instrText xml:space="preserve"> PAGEREF _Toc67499850 \h </w:instrText>
      </w:r>
      <w:r>
        <w:fldChar w:fldCharType="separate"/>
      </w:r>
      <w:r>
        <w:t>265</w:t>
      </w:r>
      <w:r>
        <w:fldChar w:fldCharType="end"/>
      </w:r>
    </w:p>
    <w:p w14:paraId="4A4A7126" w14:textId="07CA167B" w:rsidR="00075654" w:rsidRDefault="00075654">
      <w:pPr>
        <w:pStyle w:val="TOC3"/>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User ID</w:t>
      </w:r>
      <w:r>
        <w:tab/>
      </w:r>
      <w:r>
        <w:fldChar w:fldCharType="begin" w:fldLock="1"/>
      </w:r>
      <w:r>
        <w:instrText xml:space="preserve"> PAGEREF _Toc67499851 \h </w:instrText>
      </w:r>
      <w:r>
        <w:fldChar w:fldCharType="separate"/>
      </w:r>
      <w:r>
        <w:t>265</w:t>
      </w:r>
      <w:r>
        <w:fldChar w:fldCharType="end"/>
      </w:r>
    </w:p>
    <w:p w14:paraId="24E38E61" w14:textId="32E37767" w:rsidR="00075654" w:rsidRDefault="00075654">
      <w:pPr>
        <w:pStyle w:val="TOC3"/>
        <w:rPr>
          <w:rFonts w:asciiTheme="minorHAnsi" w:eastAsiaTheme="minorEastAsia" w:hAnsiTheme="minorHAnsi" w:cstheme="minorBidi"/>
          <w:sz w:val="22"/>
          <w:szCs w:val="22"/>
          <w:lang w:eastAsia="en-GB"/>
        </w:rPr>
      </w:pPr>
      <w:r w:rsidRPr="00FF592E">
        <w:rPr>
          <w:lang w:val="fr-FR"/>
        </w:rPr>
        <w:t>8.2.102</w:t>
      </w:r>
      <w:r>
        <w:rPr>
          <w:rFonts w:asciiTheme="minorHAnsi" w:eastAsiaTheme="minorEastAsia" w:hAnsiTheme="minorHAnsi" w:cstheme="minorBidi"/>
          <w:sz w:val="22"/>
          <w:szCs w:val="22"/>
          <w:lang w:eastAsia="en-GB"/>
        </w:rPr>
        <w:tab/>
      </w:r>
      <w:r w:rsidRPr="00FF592E">
        <w:rPr>
          <w:lang w:val="fr-FR"/>
        </w:rPr>
        <w:t>Ethernet PDU Session Information</w:t>
      </w:r>
      <w:r>
        <w:tab/>
      </w:r>
      <w:r>
        <w:fldChar w:fldCharType="begin" w:fldLock="1"/>
      </w:r>
      <w:r>
        <w:instrText xml:space="preserve"> PAGEREF _Toc67499852 \h </w:instrText>
      </w:r>
      <w:r>
        <w:fldChar w:fldCharType="separate"/>
      </w:r>
      <w:r>
        <w:t>266</w:t>
      </w:r>
      <w:r>
        <w:fldChar w:fldCharType="end"/>
      </w:r>
    </w:p>
    <w:p w14:paraId="48D9F555" w14:textId="3BE63BCD" w:rsidR="00075654" w:rsidRDefault="00075654">
      <w:pPr>
        <w:pStyle w:val="TOC3"/>
        <w:rPr>
          <w:rFonts w:asciiTheme="minorHAnsi" w:eastAsiaTheme="minorEastAsia" w:hAnsiTheme="minorHAnsi" w:cstheme="minorBidi"/>
          <w:sz w:val="22"/>
          <w:szCs w:val="22"/>
          <w:lang w:eastAsia="en-GB"/>
        </w:rPr>
      </w:pPr>
      <w:r>
        <w:t>8.</w:t>
      </w:r>
      <w:r w:rsidRPr="00FF592E">
        <w:rPr>
          <w:lang w:val="en-US"/>
        </w:rPr>
        <w:t>2.103</w:t>
      </w:r>
      <w:r>
        <w:rPr>
          <w:rFonts w:asciiTheme="minorHAnsi" w:eastAsiaTheme="minorEastAsia" w:hAnsiTheme="minorHAnsi" w:cstheme="minorBidi"/>
          <w:sz w:val="22"/>
          <w:szCs w:val="22"/>
          <w:lang w:eastAsia="en-GB"/>
        </w:rPr>
        <w:tab/>
      </w:r>
      <w:r>
        <w:t>MAC Addresses Detected</w:t>
      </w:r>
      <w:r>
        <w:tab/>
      </w:r>
      <w:r>
        <w:fldChar w:fldCharType="begin" w:fldLock="1"/>
      </w:r>
      <w:r>
        <w:instrText xml:space="preserve"> PAGEREF _Toc67499853 \h </w:instrText>
      </w:r>
      <w:r>
        <w:fldChar w:fldCharType="separate"/>
      </w:r>
      <w:r>
        <w:t>266</w:t>
      </w:r>
      <w:r>
        <w:fldChar w:fldCharType="end"/>
      </w:r>
    </w:p>
    <w:p w14:paraId="6CA58C67" w14:textId="0323E131" w:rsidR="00075654" w:rsidRDefault="00075654">
      <w:pPr>
        <w:pStyle w:val="TOC3"/>
        <w:rPr>
          <w:rFonts w:asciiTheme="minorHAnsi" w:eastAsiaTheme="minorEastAsia" w:hAnsiTheme="minorHAnsi" w:cstheme="minorBidi"/>
          <w:sz w:val="22"/>
          <w:szCs w:val="22"/>
          <w:lang w:eastAsia="en-GB"/>
        </w:rPr>
      </w:pPr>
      <w:r>
        <w:t>8.</w:t>
      </w:r>
      <w:r w:rsidRPr="00FF592E">
        <w:rPr>
          <w:lang w:val="en-US"/>
        </w:rPr>
        <w:t>2.104</w:t>
      </w:r>
      <w:r>
        <w:rPr>
          <w:rFonts w:asciiTheme="minorHAnsi" w:eastAsiaTheme="minorEastAsia" w:hAnsiTheme="minorHAnsi" w:cstheme="minorBidi"/>
          <w:sz w:val="22"/>
          <w:szCs w:val="22"/>
          <w:lang w:eastAsia="en-GB"/>
        </w:rPr>
        <w:tab/>
      </w:r>
      <w:r>
        <w:t>MAC Addresses Removed</w:t>
      </w:r>
      <w:r>
        <w:tab/>
      </w:r>
      <w:r>
        <w:fldChar w:fldCharType="begin" w:fldLock="1"/>
      </w:r>
      <w:r>
        <w:instrText xml:space="preserve"> PAGEREF _Toc67499854 \h </w:instrText>
      </w:r>
      <w:r>
        <w:fldChar w:fldCharType="separate"/>
      </w:r>
      <w:r>
        <w:t>267</w:t>
      </w:r>
      <w:r>
        <w:fldChar w:fldCharType="end"/>
      </w:r>
    </w:p>
    <w:p w14:paraId="2608330C" w14:textId="51FFC9F7" w:rsidR="00075654" w:rsidRDefault="00075654">
      <w:pPr>
        <w:pStyle w:val="TOC3"/>
        <w:rPr>
          <w:rFonts w:asciiTheme="minorHAnsi" w:eastAsiaTheme="minorEastAsia" w:hAnsiTheme="minorHAnsi" w:cstheme="minorBidi"/>
          <w:sz w:val="22"/>
          <w:szCs w:val="22"/>
          <w:lang w:eastAsia="en-GB"/>
        </w:rPr>
      </w:pPr>
      <w:r>
        <w:t>8.</w:t>
      </w:r>
      <w:r w:rsidRPr="00FF592E">
        <w:rPr>
          <w:lang w:val="en-US"/>
        </w:rPr>
        <w:t>2.105</w:t>
      </w:r>
      <w:r>
        <w:rPr>
          <w:rFonts w:asciiTheme="minorHAnsi" w:eastAsiaTheme="minorEastAsia" w:hAnsiTheme="minorHAnsi" w:cstheme="minorBidi"/>
          <w:sz w:val="22"/>
          <w:szCs w:val="22"/>
          <w:lang w:eastAsia="en-GB"/>
        </w:rPr>
        <w:tab/>
      </w:r>
      <w:r>
        <w:t>Ethernet Inactivity Timer</w:t>
      </w:r>
      <w:r>
        <w:tab/>
      </w:r>
      <w:r>
        <w:fldChar w:fldCharType="begin" w:fldLock="1"/>
      </w:r>
      <w:r>
        <w:instrText xml:space="preserve"> PAGEREF _Toc67499855 \h </w:instrText>
      </w:r>
      <w:r>
        <w:fldChar w:fldCharType="separate"/>
      </w:r>
      <w:r>
        <w:t>268</w:t>
      </w:r>
      <w:r>
        <w:fldChar w:fldCharType="end"/>
      </w:r>
    </w:p>
    <w:p w14:paraId="239B0EEE" w14:textId="59AF426C" w:rsidR="00075654" w:rsidRDefault="00075654">
      <w:pPr>
        <w:pStyle w:val="TOC3"/>
        <w:rPr>
          <w:rFonts w:asciiTheme="minorHAnsi" w:eastAsiaTheme="minorEastAsia" w:hAnsiTheme="minorHAnsi" w:cstheme="minorBidi"/>
          <w:sz w:val="22"/>
          <w:szCs w:val="22"/>
          <w:lang w:eastAsia="en-GB"/>
        </w:rPr>
      </w:pPr>
      <w:r>
        <w:t>8.</w:t>
      </w:r>
      <w:r w:rsidRPr="00FF592E">
        <w:rPr>
          <w:lang w:val="en-US"/>
        </w:rPr>
        <w:t>2.106</w:t>
      </w:r>
      <w:r>
        <w:rPr>
          <w:rFonts w:asciiTheme="minorHAnsi" w:eastAsiaTheme="minorEastAsia" w:hAnsiTheme="minorHAnsi" w:cstheme="minorBidi"/>
          <w:sz w:val="22"/>
          <w:szCs w:val="22"/>
          <w:lang w:eastAsia="en-GB"/>
        </w:rPr>
        <w:tab/>
      </w:r>
      <w:r>
        <w:t>Subsequent Event Quota</w:t>
      </w:r>
      <w:r>
        <w:tab/>
      </w:r>
      <w:r>
        <w:fldChar w:fldCharType="begin" w:fldLock="1"/>
      </w:r>
      <w:r>
        <w:instrText xml:space="preserve"> PAGEREF _Toc67499856 \h </w:instrText>
      </w:r>
      <w:r>
        <w:fldChar w:fldCharType="separate"/>
      </w:r>
      <w:r>
        <w:t>268</w:t>
      </w:r>
      <w:r>
        <w:fldChar w:fldCharType="end"/>
      </w:r>
    </w:p>
    <w:p w14:paraId="0E988373" w14:textId="51057348" w:rsidR="00075654" w:rsidRDefault="00075654">
      <w:pPr>
        <w:pStyle w:val="TOC3"/>
        <w:rPr>
          <w:rFonts w:asciiTheme="minorHAnsi" w:eastAsiaTheme="minorEastAsia" w:hAnsiTheme="minorHAnsi" w:cstheme="minorBidi"/>
          <w:sz w:val="22"/>
          <w:szCs w:val="22"/>
          <w:lang w:eastAsia="en-GB"/>
        </w:rPr>
      </w:pPr>
      <w:r>
        <w:t>8.</w:t>
      </w:r>
      <w:r w:rsidRPr="00FF592E">
        <w:rPr>
          <w:lang w:val="en-US"/>
        </w:rPr>
        <w:t>2.107</w:t>
      </w:r>
      <w:r>
        <w:rPr>
          <w:rFonts w:asciiTheme="minorHAnsi" w:eastAsiaTheme="minorEastAsia" w:hAnsiTheme="minorHAnsi" w:cstheme="minorBidi"/>
          <w:sz w:val="22"/>
          <w:szCs w:val="22"/>
          <w:lang w:eastAsia="en-GB"/>
        </w:rPr>
        <w:tab/>
      </w:r>
      <w:r>
        <w:t>Subsequent Event Threshold</w:t>
      </w:r>
      <w:r>
        <w:tab/>
      </w:r>
      <w:r>
        <w:fldChar w:fldCharType="begin" w:fldLock="1"/>
      </w:r>
      <w:r>
        <w:instrText xml:space="preserve"> PAGEREF _Toc67499857 \h </w:instrText>
      </w:r>
      <w:r>
        <w:fldChar w:fldCharType="separate"/>
      </w:r>
      <w:r>
        <w:t>268</w:t>
      </w:r>
      <w:r>
        <w:fldChar w:fldCharType="end"/>
      </w:r>
    </w:p>
    <w:p w14:paraId="0BF79518" w14:textId="6DE03877" w:rsidR="00075654" w:rsidRDefault="00075654">
      <w:pPr>
        <w:pStyle w:val="TOC3"/>
        <w:rPr>
          <w:rFonts w:asciiTheme="minorHAnsi" w:eastAsiaTheme="minorEastAsia" w:hAnsiTheme="minorHAnsi" w:cstheme="minorBidi"/>
          <w:sz w:val="22"/>
          <w:szCs w:val="22"/>
          <w:lang w:eastAsia="en-GB"/>
        </w:rPr>
      </w:pPr>
      <w:r>
        <w:t>8.</w:t>
      </w:r>
      <w:r w:rsidRPr="00FF592E">
        <w:rPr>
          <w:lang w:val="en-US"/>
        </w:rPr>
        <w:t>2.108</w:t>
      </w:r>
      <w:r>
        <w:rPr>
          <w:rFonts w:asciiTheme="minorHAnsi" w:eastAsiaTheme="minorEastAsia" w:hAnsiTheme="minorHAnsi" w:cstheme="minorBidi"/>
          <w:sz w:val="22"/>
          <w:szCs w:val="22"/>
          <w:lang w:eastAsia="en-GB"/>
        </w:rPr>
        <w:tab/>
      </w:r>
      <w:r>
        <w:t>Trace Information</w:t>
      </w:r>
      <w:r>
        <w:tab/>
      </w:r>
      <w:r>
        <w:fldChar w:fldCharType="begin" w:fldLock="1"/>
      </w:r>
      <w:r>
        <w:instrText xml:space="preserve"> PAGEREF _Toc67499858 \h </w:instrText>
      </w:r>
      <w:r>
        <w:fldChar w:fldCharType="separate"/>
      </w:r>
      <w:r>
        <w:t>268</w:t>
      </w:r>
      <w:r>
        <w:fldChar w:fldCharType="end"/>
      </w:r>
    </w:p>
    <w:p w14:paraId="341F63AE" w14:textId="7E1F46D8" w:rsidR="00075654" w:rsidRDefault="00075654">
      <w:pPr>
        <w:pStyle w:val="TOC3"/>
        <w:rPr>
          <w:rFonts w:asciiTheme="minorHAnsi" w:eastAsiaTheme="minorEastAsia" w:hAnsiTheme="minorHAnsi" w:cstheme="minorBidi"/>
          <w:sz w:val="22"/>
          <w:szCs w:val="22"/>
          <w:lang w:eastAsia="en-GB"/>
        </w:rPr>
      </w:pPr>
      <w:r>
        <w:t>8.</w:t>
      </w:r>
      <w:r w:rsidRPr="00FF592E">
        <w:rPr>
          <w:lang w:val="en-US"/>
        </w:rPr>
        <w:t>2.109</w:t>
      </w:r>
      <w:r>
        <w:rPr>
          <w:rFonts w:asciiTheme="minorHAnsi" w:eastAsiaTheme="minorEastAsia" w:hAnsiTheme="minorHAnsi" w:cstheme="minorBidi"/>
          <w:sz w:val="22"/>
          <w:szCs w:val="22"/>
          <w:lang w:eastAsia="en-GB"/>
        </w:rPr>
        <w:tab/>
      </w:r>
      <w:r>
        <w:t>Framed-Route</w:t>
      </w:r>
      <w:r>
        <w:tab/>
      </w:r>
      <w:r>
        <w:fldChar w:fldCharType="begin" w:fldLock="1"/>
      </w:r>
      <w:r>
        <w:instrText xml:space="preserve"> PAGEREF _Toc67499859 \h </w:instrText>
      </w:r>
      <w:r>
        <w:fldChar w:fldCharType="separate"/>
      </w:r>
      <w:r>
        <w:t>269</w:t>
      </w:r>
      <w:r>
        <w:fldChar w:fldCharType="end"/>
      </w:r>
    </w:p>
    <w:p w14:paraId="333FD943" w14:textId="2BD214E0" w:rsidR="00075654" w:rsidRDefault="00075654">
      <w:pPr>
        <w:pStyle w:val="TOC3"/>
        <w:rPr>
          <w:rFonts w:asciiTheme="minorHAnsi" w:eastAsiaTheme="minorEastAsia" w:hAnsiTheme="minorHAnsi" w:cstheme="minorBidi"/>
          <w:sz w:val="22"/>
          <w:szCs w:val="22"/>
          <w:lang w:eastAsia="en-GB"/>
        </w:rPr>
      </w:pPr>
      <w:r>
        <w:t>8.</w:t>
      </w:r>
      <w:r w:rsidRPr="00FF592E">
        <w:rPr>
          <w:lang w:val="en-US"/>
        </w:rPr>
        <w:t>2.110</w:t>
      </w:r>
      <w:r>
        <w:rPr>
          <w:rFonts w:asciiTheme="minorHAnsi" w:eastAsiaTheme="minorEastAsia" w:hAnsiTheme="minorHAnsi" w:cstheme="minorBidi"/>
          <w:sz w:val="22"/>
          <w:szCs w:val="22"/>
          <w:lang w:eastAsia="en-GB"/>
        </w:rPr>
        <w:tab/>
      </w:r>
      <w:r>
        <w:t>Framed-Routing</w:t>
      </w:r>
      <w:r>
        <w:tab/>
      </w:r>
      <w:r>
        <w:fldChar w:fldCharType="begin" w:fldLock="1"/>
      </w:r>
      <w:r>
        <w:instrText xml:space="preserve"> PAGEREF _Toc67499860 \h </w:instrText>
      </w:r>
      <w:r>
        <w:fldChar w:fldCharType="separate"/>
      </w:r>
      <w:r>
        <w:t>269</w:t>
      </w:r>
      <w:r>
        <w:fldChar w:fldCharType="end"/>
      </w:r>
    </w:p>
    <w:p w14:paraId="337EAB05" w14:textId="4118127F" w:rsidR="00075654" w:rsidRDefault="00075654">
      <w:pPr>
        <w:pStyle w:val="TOC3"/>
        <w:rPr>
          <w:rFonts w:asciiTheme="minorHAnsi" w:eastAsiaTheme="minorEastAsia" w:hAnsiTheme="minorHAnsi" w:cstheme="minorBidi"/>
          <w:sz w:val="22"/>
          <w:szCs w:val="22"/>
          <w:lang w:eastAsia="en-GB"/>
        </w:rPr>
      </w:pPr>
      <w:r>
        <w:t>8.</w:t>
      </w:r>
      <w:r w:rsidRPr="00FF592E">
        <w:rPr>
          <w:lang w:val="en-US"/>
        </w:rPr>
        <w:t>2.111</w:t>
      </w:r>
      <w:r>
        <w:rPr>
          <w:rFonts w:asciiTheme="minorHAnsi" w:eastAsiaTheme="minorEastAsia" w:hAnsiTheme="minorHAnsi" w:cstheme="minorBidi"/>
          <w:sz w:val="22"/>
          <w:szCs w:val="22"/>
          <w:lang w:eastAsia="en-GB"/>
        </w:rPr>
        <w:tab/>
      </w:r>
      <w:r>
        <w:t>Framed-IPv6-Route</w:t>
      </w:r>
      <w:r>
        <w:tab/>
      </w:r>
      <w:r>
        <w:fldChar w:fldCharType="begin" w:fldLock="1"/>
      </w:r>
      <w:r>
        <w:instrText xml:space="preserve"> PAGEREF _Toc67499861 \h </w:instrText>
      </w:r>
      <w:r>
        <w:fldChar w:fldCharType="separate"/>
      </w:r>
      <w:r>
        <w:t>270</w:t>
      </w:r>
      <w:r>
        <w:fldChar w:fldCharType="end"/>
      </w:r>
    </w:p>
    <w:p w14:paraId="1D73A3D4" w14:textId="2E9E834C" w:rsidR="00075654" w:rsidRDefault="00075654">
      <w:pPr>
        <w:pStyle w:val="TOC3"/>
        <w:rPr>
          <w:rFonts w:asciiTheme="minorHAnsi" w:eastAsiaTheme="minorEastAsia" w:hAnsiTheme="minorHAnsi" w:cstheme="minorBidi"/>
          <w:sz w:val="22"/>
          <w:szCs w:val="22"/>
          <w:lang w:eastAsia="en-GB"/>
        </w:rPr>
      </w:pPr>
      <w:r>
        <w:t>8.</w:t>
      </w:r>
      <w:r w:rsidRPr="00FF592E">
        <w:rPr>
          <w:lang w:val="en-US"/>
        </w:rPr>
        <w:t>2.112</w:t>
      </w:r>
      <w:r>
        <w:rPr>
          <w:rFonts w:asciiTheme="minorHAnsi" w:eastAsiaTheme="minorEastAsia" w:hAnsiTheme="minorHAnsi" w:cstheme="minorBidi"/>
          <w:sz w:val="22"/>
          <w:szCs w:val="22"/>
          <w:lang w:eastAsia="en-GB"/>
        </w:rPr>
        <w:tab/>
      </w:r>
      <w:r>
        <w:t>Event Quota</w:t>
      </w:r>
      <w:r>
        <w:tab/>
      </w:r>
      <w:r>
        <w:fldChar w:fldCharType="begin" w:fldLock="1"/>
      </w:r>
      <w:r>
        <w:instrText xml:space="preserve"> PAGEREF _Toc67499862 \h </w:instrText>
      </w:r>
      <w:r>
        <w:fldChar w:fldCharType="separate"/>
      </w:r>
      <w:r>
        <w:t>270</w:t>
      </w:r>
      <w:r>
        <w:fldChar w:fldCharType="end"/>
      </w:r>
    </w:p>
    <w:p w14:paraId="7860BAA7" w14:textId="185E9A9B" w:rsidR="00075654" w:rsidRDefault="00075654">
      <w:pPr>
        <w:pStyle w:val="TOC3"/>
        <w:rPr>
          <w:rFonts w:asciiTheme="minorHAnsi" w:eastAsiaTheme="minorEastAsia" w:hAnsiTheme="minorHAnsi" w:cstheme="minorBidi"/>
          <w:sz w:val="22"/>
          <w:szCs w:val="22"/>
          <w:lang w:eastAsia="en-GB"/>
        </w:rPr>
      </w:pPr>
      <w:r>
        <w:t>8.</w:t>
      </w:r>
      <w:r w:rsidRPr="00FF592E">
        <w:rPr>
          <w:lang w:val="en-US"/>
        </w:rPr>
        <w:t>2.113</w:t>
      </w:r>
      <w:r>
        <w:rPr>
          <w:rFonts w:asciiTheme="minorHAnsi" w:eastAsiaTheme="minorEastAsia" w:hAnsiTheme="minorHAnsi" w:cstheme="minorBidi"/>
          <w:sz w:val="22"/>
          <w:szCs w:val="22"/>
          <w:lang w:eastAsia="en-GB"/>
        </w:rPr>
        <w:tab/>
      </w:r>
      <w:r>
        <w:t>Event Threshold</w:t>
      </w:r>
      <w:r>
        <w:tab/>
      </w:r>
      <w:r>
        <w:fldChar w:fldCharType="begin" w:fldLock="1"/>
      </w:r>
      <w:r>
        <w:instrText xml:space="preserve"> PAGEREF _Toc67499863 \h </w:instrText>
      </w:r>
      <w:r>
        <w:fldChar w:fldCharType="separate"/>
      </w:r>
      <w:r>
        <w:t>270</w:t>
      </w:r>
      <w:r>
        <w:fldChar w:fldCharType="end"/>
      </w:r>
    </w:p>
    <w:p w14:paraId="31E5932D" w14:textId="7C690BD8" w:rsidR="00075654" w:rsidRDefault="00075654">
      <w:pPr>
        <w:pStyle w:val="TOC3"/>
        <w:rPr>
          <w:rFonts w:asciiTheme="minorHAnsi" w:eastAsiaTheme="minorEastAsia" w:hAnsiTheme="minorHAnsi" w:cstheme="minorBidi"/>
          <w:sz w:val="22"/>
          <w:szCs w:val="22"/>
          <w:lang w:eastAsia="en-GB"/>
        </w:rPr>
      </w:pPr>
      <w:r>
        <w:t>8.</w:t>
      </w:r>
      <w:r w:rsidRPr="00FF592E">
        <w:rPr>
          <w:lang w:val="en-US"/>
        </w:rPr>
        <w:t>2.114</w:t>
      </w:r>
      <w:r>
        <w:rPr>
          <w:rFonts w:asciiTheme="minorHAnsi" w:eastAsiaTheme="minorEastAsia" w:hAnsiTheme="minorHAnsi" w:cstheme="minorBidi"/>
          <w:sz w:val="22"/>
          <w:szCs w:val="22"/>
          <w:lang w:eastAsia="en-GB"/>
        </w:rPr>
        <w:tab/>
      </w:r>
      <w:r>
        <w:t>Time Stamp</w:t>
      </w:r>
      <w:r>
        <w:tab/>
      </w:r>
      <w:r>
        <w:fldChar w:fldCharType="begin" w:fldLock="1"/>
      </w:r>
      <w:r>
        <w:instrText xml:space="preserve"> PAGEREF _Toc67499864 \h </w:instrText>
      </w:r>
      <w:r>
        <w:fldChar w:fldCharType="separate"/>
      </w:r>
      <w:r>
        <w:t>270</w:t>
      </w:r>
      <w:r>
        <w:fldChar w:fldCharType="end"/>
      </w:r>
    </w:p>
    <w:p w14:paraId="4F4BFE96" w14:textId="4BAA1C6F" w:rsidR="00075654" w:rsidRDefault="00075654">
      <w:pPr>
        <w:pStyle w:val="TOC3"/>
        <w:rPr>
          <w:rFonts w:asciiTheme="minorHAnsi" w:eastAsiaTheme="minorEastAsia" w:hAnsiTheme="minorHAnsi" w:cstheme="minorBidi"/>
          <w:sz w:val="22"/>
          <w:szCs w:val="22"/>
          <w:lang w:eastAsia="en-GB"/>
        </w:rPr>
      </w:pPr>
      <w:r>
        <w:t>8.</w:t>
      </w:r>
      <w:r w:rsidRPr="00FF592E">
        <w:rPr>
          <w:lang w:val="en-US"/>
        </w:rPr>
        <w:t>2.115</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_Toc67499865 \h </w:instrText>
      </w:r>
      <w:r>
        <w:fldChar w:fldCharType="separate"/>
      </w:r>
      <w:r>
        <w:t>271</w:t>
      </w:r>
      <w:r>
        <w:fldChar w:fldCharType="end"/>
      </w:r>
    </w:p>
    <w:p w14:paraId="3172A725" w14:textId="6764A11B" w:rsidR="00075654" w:rsidRDefault="00075654">
      <w:pPr>
        <w:pStyle w:val="TOC3"/>
        <w:rPr>
          <w:rFonts w:asciiTheme="minorHAnsi" w:eastAsiaTheme="minorEastAsia" w:hAnsiTheme="minorHAnsi" w:cstheme="minorBidi"/>
          <w:sz w:val="22"/>
          <w:szCs w:val="22"/>
          <w:lang w:eastAsia="en-GB"/>
        </w:rPr>
      </w:pPr>
      <w:r>
        <w:t>8.</w:t>
      </w:r>
      <w:r w:rsidRPr="00FF592E">
        <w:rPr>
          <w:lang w:val="en-US"/>
        </w:rPr>
        <w:t>2.116</w:t>
      </w:r>
      <w:r>
        <w:rPr>
          <w:rFonts w:asciiTheme="minorHAnsi" w:eastAsiaTheme="minorEastAsia" w:hAnsiTheme="minorHAnsi" w:cstheme="minorBidi"/>
          <w:sz w:val="22"/>
          <w:szCs w:val="22"/>
          <w:lang w:eastAsia="en-GB"/>
        </w:rPr>
        <w:tab/>
      </w:r>
      <w:r>
        <w:t>Paging Policy Indicator (PPI)</w:t>
      </w:r>
      <w:r>
        <w:tab/>
      </w:r>
      <w:r>
        <w:fldChar w:fldCharType="begin" w:fldLock="1"/>
      </w:r>
      <w:r>
        <w:instrText xml:space="preserve"> PAGEREF _Toc67499866 \h </w:instrText>
      </w:r>
      <w:r>
        <w:fldChar w:fldCharType="separate"/>
      </w:r>
      <w:r>
        <w:t>271</w:t>
      </w:r>
      <w:r>
        <w:fldChar w:fldCharType="end"/>
      </w:r>
    </w:p>
    <w:p w14:paraId="16830A70" w14:textId="26D5D86E" w:rsidR="00075654" w:rsidRDefault="00075654">
      <w:pPr>
        <w:pStyle w:val="TOC3"/>
        <w:rPr>
          <w:rFonts w:asciiTheme="minorHAnsi" w:eastAsiaTheme="minorEastAsia" w:hAnsiTheme="minorHAnsi" w:cstheme="minorBidi"/>
          <w:sz w:val="22"/>
          <w:szCs w:val="22"/>
          <w:lang w:eastAsia="en-GB"/>
        </w:rPr>
      </w:pPr>
      <w:r>
        <w:t>8.</w:t>
      </w:r>
      <w:r>
        <w:rPr>
          <w:lang w:eastAsia="zh-CN"/>
        </w:rPr>
        <w:t>2.117</w:t>
      </w:r>
      <w:r>
        <w:rPr>
          <w:rFonts w:asciiTheme="minorHAnsi" w:eastAsiaTheme="minorEastAsia" w:hAnsiTheme="minorHAnsi" w:cstheme="minorBidi"/>
          <w:sz w:val="22"/>
          <w:szCs w:val="22"/>
          <w:lang w:eastAsia="en-GB"/>
        </w:rPr>
        <w:tab/>
      </w:r>
      <w:r>
        <w:rPr>
          <w:lang w:eastAsia="zh-CN"/>
        </w:rPr>
        <w:t>APN/DNN</w:t>
      </w:r>
      <w:r>
        <w:tab/>
      </w:r>
      <w:r>
        <w:fldChar w:fldCharType="begin" w:fldLock="1"/>
      </w:r>
      <w:r>
        <w:instrText xml:space="preserve"> PAGEREF _Toc67499867 \h </w:instrText>
      </w:r>
      <w:r>
        <w:fldChar w:fldCharType="separate"/>
      </w:r>
      <w:r>
        <w:t>271</w:t>
      </w:r>
      <w:r>
        <w:fldChar w:fldCharType="end"/>
      </w:r>
    </w:p>
    <w:p w14:paraId="3C3435EB" w14:textId="0F1DACCA" w:rsidR="00075654" w:rsidRDefault="00075654">
      <w:pPr>
        <w:pStyle w:val="TOC3"/>
        <w:rPr>
          <w:rFonts w:asciiTheme="minorHAnsi" w:eastAsiaTheme="minorEastAsia" w:hAnsiTheme="minorHAnsi" w:cstheme="minorBidi"/>
          <w:sz w:val="22"/>
          <w:szCs w:val="22"/>
          <w:lang w:eastAsia="en-GB"/>
        </w:rPr>
      </w:pPr>
      <w:r>
        <w:t>8.</w:t>
      </w:r>
      <w:r>
        <w:rPr>
          <w:lang w:eastAsia="zh-CN"/>
        </w:rPr>
        <w:t>2.118</w:t>
      </w:r>
      <w:r>
        <w:rPr>
          <w:rFonts w:asciiTheme="minorHAnsi" w:eastAsiaTheme="minorEastAsia" w:hAnsiTheme="minorHAnsi" w:cstheme="minorBidi"/>
          <w:sz w:val="22"/>
          <w:szCs w:val="22"/>
          <w:lang w:eastAsia="en-GB"/>
        </w:rPr>
        <w:tab/>
      </w:r>
      <w:r>
        <w:rPr>
          <w:lang w:eastAsia="zh-CN"/>
        </w:rPr>
        <w:t>3GPP</w:t>
      </w:r>
      <w:r>
        <w:t xml:space="preserve"> </w:t>
      </w:r>
      <w:r>
        <w:rPr>
          <w:lang w:eastAsia="zh-CN"/>
        </w:rPr>
        <w:t>Interface Type</w:t>
      </w:r>
      <w:r>
        <w:tab/>
      </w:r>
      <w:r>
        <w:fldChar w:fldCharType="begin" w:fldLock="1"/>
      </w:r>
      <w:r>
        <w:instrText xml:space="preserve"> PAGEREF _Toc67499868 \h </w:instrText>
      </w:r>
      <w:r>
        <w:fldChar w:fldCharType="separate"/>
      </w:r>
      <w:r>
        <w:t>272</w:t>
      </w:r>
      <w:r>
        <w:fldChar w:fldCharType="end"/>
      </w:r>
    </w:p>
    <w:p w14:paraId="3A0539EF" w14:textId="0C3AB16B" w:rsidR="00075654" w:rsidRDefault="00075654">
      <w:pPr>
        <w:pStyle w:val="TOC3"/>
        <w:rPr>
          <w:rFonts w:asciiTheme="minorHAnsi" w:eastAsiaTheme="minorEastAsia" w:hAnsiTheme="minorHAnsi" w:cstheme="minorBidi"/>
          <w:sz w:val="22"/>
          <w:szCs w:val="22"/>
          <w:lang w:eastAsia="en-GB"/>
        </w:rPr>
      </w:pPr>
      <w:r>
        <w:t>8.</w:t>
      </w:r>
      <w:r w:rsidRPr="00FF592E">
        <w:rPr>
          <w:lang w:val="en-US"/>
        </w:rPr>
        <w:t>2.119</w:t>
      </w:r>
      <w:r>
        <w:rPr>
          <w:rFonts w:asciiTheme="minorHAnsi" w:eastAsiaTheme="minorEastAsia" w:hAnsiTheme="minorHAnsi" w:cstheme="minorBidi"/>
          <w:sz w:val="22"/>
          <w:szCs w:val="22"/>
          <w:lang w:eastAsia="en-GB"/>
        </w:rPr>
        <w:tab/>
      </w:r>
      <w:r>
        <w:t>PFCPSRReq-Flags</w:t>
      </w:r>
      <w:r>
        <w:tab/>
      </w:r>
      <w:r>
        <w:fldChar w:fldCharType="begin" w:fldLock="1"/>
      </w:r>
      <w:r>
        <w:instrText xml:space="preserve"> PAGEREF _Toc67499869 \h </w:instrText>
      </w:r>
      <w:r>
        <w:fldChar w:fldCharType="separate"/>
      </w:r>
      <w:r>
        <w:t>273</w:t>
      </w:r>
      <w:r>
        <w:fldChar w:fldCharType="end"/>
      </w:r>
    </w:p>
    <w:p w14:paraId="758C5D30" w14:textId="458675D9" w:rsidR="00075654" w:rsidRDefault="00075654">
      <w:pPr>
        <w:pStyle w:val="TOC3"/>
        <w:rPr>
          <w:rFonts w:asciiTheme="minorHAnsi" w:eastAsiaTheme="minorEastAsia" w:hAnsiTheme="minorHAnsi" w:cstheme="minorBidi"/>
          <w:sz w:val="22"/>
          <w:szCs w:val="22"/>
          <w:lang w:eastAsia="en-GB"/>
        </w:rPr>
      </w:pPr>
      <w:r>
        <w:t>8.</w:t>
      </w:r>
      <w:r w:rsidRPr="00FF592E">
        <w:rPr>
          <w:lang w:val="en-US"/>
        </w:rPr>
        <w:t>2.120</w:t>
      </w:r>
      <w:r>
        <w:rPr>
          <w:rFonts w:asciiTheme="minorHAnsi" w:eastAsiaTheme="minorEastAsia" w:hAnsiTheme="minorHAnsi" w:cstheme="minorBidi"/>
          <w:sz w:val="22"/>
          <w:szCs w:val="22"/>
          <w:lang w:eastAsia="en-GB"/>
        </w:rPr>
        <w:tab/>
      </w:r>
      <w:r>
        <w:t>PFCPAUReq-Flags</w:t>
      </w:r>
      <w:r>
        <w:tab/>
      </w:r>
      <w:r>
        <w:fldChar w:fldCharType="begin" w:fldLock="1"/>
      </w:r>
      <w:r>
        <w:instrText xml:space="preserve"> PAGEREF _Toc67499870 \h </w:instrText>
      </w:r>
      <w:r>
        <w:fldChar w:fldCharType="separate"/>
      </w:r>
      <w:r>
        <w:t>274</w:t>
      </w:r>
      <w:r>
        <w:fldChar w:fldCharType="end"/>
      </w:r>
    </w:p>
    <w:p w14:paraId="24DFF2B3" w14:textId="31525B56" w:rsidR="00075654" w:rsidRDefault="00075654">
      <w:pPr>
        <w:pStyle w:val="TOC3"/>
        <w:rPr>
          <w:rFonts w:asciiTheme="minorHAnsi" w:eastAsiaTheme="minorEastAsia" w:hAnsiTheme="minorHAnsi" w:cstheme="minorBidi"/>
          <w:sz w:val="22"/>
          <w:szCs w:val="22"/>
          <w:lang w:eastAsia="en-GB"/>
        </w:rPr>
      </w:pPr>
      <w:r>
        <w:t>8.</w:t>
      </w:r>
      <w:r w:rsidRPr="00FF592E">
        <w:rPr>
          <w:lang w:val="en-US"/>
        </w:rPr>
        <w:t>2.121</w:t>
      </w:r>
      <w:r>
        <w:rPr>
          <w:rFonts w:asciiTheme="minorHAnsi" w:eastAsiaTheme="minorEastAsia" w:hAnsiTheme="minorHAnsi" w:cstheme="minorBidi"/>
          <w:sz w:val="22"/>
          <w:szCs w:val="22"/>
          <w:lang w:eastAsia="en-GB"/>
        </w:rPr>
        <w:tab/>
      </w:r>
      <w:r>
        <w:t>Activation Time</w:t>
      </w:r>
      <w:r>
        <w:tab/>
      </w:r>
      <w:r>
        <w:fldChar w:fldCharType="begin" w:fldLock="1"/>
      </w:r>
      <w:r>
        <w:instrText xml:space="preserve"> PAGEREF _Toc67499871 \h </w:instrText>
      </w:r>
      <w:r>
        <w:fldChar w:fldCharType="separate"/>
      </w:r>
      <w:r>
        <w:t>274</w:t>
      </w:r>
      <w:r>
        <w:fldChar w:fldCharType="end"/>
      </w:r>
    </w:p>
    <w:p w14:paraId="3E6E8509" w14:textId="3518C36B" w:rsidR="00075654" w:rsidRDefault="00075654">
      <w:pPr>
        <w:pStyle w:val="TOC3"/>
        <w:rPr>
          <w:rFonts w:asciiTheme="minorHAnsi" w:eastAsiaTheme="minorEastAsia" w:hAnsiTheme="minorHAnsi" w:cstheme="minorBidi"/>
          <w:sz w:val="22"/>
          <w:szCs w:val="22"/>
          <w:lang w:eastAsia="en-GB"/>
        </w:rPr>
      </w:pPr>
      <w:r>
        <w:t>8.</w:t>
      </w:r>
      <w:r w:rsidRPr="00FF592E">
        <w:rPr>
          <w:lang w:val="en-US"/>
        </w:rPr>
        <w:t>2.122</w:t>
      </w:r>
      <w:r>
        <w:rPr>
          <w:rFonts w:asciiTheme="minorHAnsi" w:eastAsiaTheme="minorEastAsia" w:hAnsiTheme="minorHAnsi" w:cstheme="minorBidi"/>
          <w:sz w:val="22"/>
          <w:szCs w:val="22"/>
          <w:lang w:eastAsia="en-GB"/>
        </w:rPr>
        <w:tab/>
      </w:r>
      <w:r>
        <w:t>Deactivation Time</w:t>
      </w:r>
      <w:r>
        <w:tab/>
      </w:r>
      <w:r>
        <w:fldChar w:fldCharType="begin" w:fldLock="1"/>
      </w:r>
      <w:r>
        <w:instrText xml:space="preserve"> PAGEREF _Toc67499872 \h </w:instrText>
      </w:r>
      <w:r>
        <w:fldChar w:fldCharType="separate"/>
      </w:r>
      <w:r>
        <w:t>274</w:t>
      </w:r>
      <w:r>
        <w:fldChar w:fldCharType="end"/>
      </w:r>
    </w:p>
    <w:p w14:paraId="30F2731A" w14:textId="17FB8B0B" w:rsidR="00075654" w:rsidRDefault="00075654">
      <w:pPr>
        <w:pStyle w:val="TOC3"/>
        <w:rPr>
          <w:rFonts w:asciiTheme="minorHAnsi" w:eastAsiaTheme="minorEastAsia" w:hAnsiTheme="minorHAnsi" w:cstheme="minorBidi"/>
          <w:sz w:val="22"/>
          <w:szCs w:val="22"/>
          <w:lang w:eastAsia="en-GB"/>
        </w:rPr>
      </w:pPr>
      <w:r>
        <w:t>8.2.123</w:t>
      </w:r>
      <w:r>
        <w:rPr>
          <w:rFonts w:asciiTheme="minorHAnsi" w:eastAsiaTheme="minorEastAsia" w:hAnsiTheme="minorHAnsi" w:cstheme="minorBidi"/>
          <w:sz w:val="22"/>
          <w:szCs w:val="22"/>
          <w:lang w:eastAsia="en-GB"/>
        </w:rPr>
        <w:tab/>
      </w:r>
      <w:r>
        <w:t>MAR ID</w:t>
      </w:r>
      <w:r>
        <w:tab/>
      </w:r>
      <w:r>
        <w:fldChar w:fldCharType="begin" w:fldLock="1"/>
      </w:r>
      <w:r>
        <w:instrText xml:space="preserve"> PAGEREF _Toc67499873 \h </w:instrText>
      </w:r>
      <w:r>
        <w:fldChar w:fldCharType="separate"/>
      </w:r>
      <w:r>
        <w:t>275</w:t>
      </w:r>
      <w:r>
        <w:fldChar w:fldCharType="end"/>
      </w:r>
    </w:p>
    <w:p w14:paraId="60367533" w14:textId="43B3CD2C" w:rsidR="00075654" w:rsidRDefault="00075654">
      <w:pPr>
        <w:pStyle w:val="TOC3"/>
        <w:rPr>
          <w:rFonts w:asciiTheme="minorHAnsi" w:eastAsiaTheme="minorEastAsia" w:hAnsiTheme="minorHAnsi" w:cstheme="minorBidi"/>
          <w:sz w:val="22"/>
          <w:szCs w:val="22"/>
          <w:lang w:eastAsia="en-GB"/>
        </w:rPr>
      </w:pPr>
      <w:r>
        <w:t>8.</w:t>
      </w:r>
      <w:r w:rsidRPr="00FF592E">
        <w:rPr>
          <w:lang w:val="en-US"/>
        </w:rPr>
        <w:t>2.124</w:t>
      </w:r>
      <w:r>
        <w:rPr>
          <w:rFonts w:asciiTheme="minorHAnsi" w:eastAsiaTheme="minorEastAsia" w:hAnsiTheme="minorHAnsi" w:cstheme="minorBidi"/>
          <w:sz w:val="22"/>
          <w:szCs w:val="22"/>
          <w:lang w:eastAsia="en-GB"/>
        </w:rPr>
        <w:tab/>
      </w:r>
      <w:r>
        <w:t>Steering Functionality</w:t>
      </w:r>
      <w:r>
        <w:tab/>
      </w:r>
      <w:r>
        <w:fldChar w:fldCharType="begin" w:fldLock="1"/>
      </w:r>
      <w:r>
        <w:instrText xml:space="preserve"> PAGEREF _Toc67499874 \h </w:instrText>
      </w:r>
      <w:r>
        <w:fldChar w:fldCharType="separate"/>
      </w:r>
      <w:r>
        <w:t>275</w:t>
      </w:r>
      <w:r>
        <w:fldChar w:fldCharType="end"/>
      </w:r>
    </w:p>
    <w:p w14:paraId="243B0DAE" w14:textId="6FF003E4" w:rsidR="00075654" w:rsidRDefault="00075654">
      <w:pPr>
        <w:pStyle w:val="TOC3"/>
        <w:rPr>
          <w:rFonts w:asciiTheme="minorHAnsi" w:eastAsiaTheme="minorEastAsia" w:hAnsiTheme="minorHAnsi" w:cstheme="minorBidi"/>
          <w:sz w:val="22"/>
          <w:szCs w:val="22"/>
          <w:lang w:eastAsia="en-GB"/>
        </w:rPr>
      </w:pPr>
      <w:r>
        <w:t>8.</w:t>
      </w:r>
      <w:r w:rsidRPr="00FF592E">
        <w:rPr>
          <w:lang w:val="en-US"/>
        </w:rPr>
        <w:t>2.125</w:t>
      </w:r>
      <w:r>
        <w:rPr>
          <w:rFonts w:asciiTheme="minorHAnsi" w:eastAsiaTheme="minorEastAsia" w:hAnsiTheme="minorHAnsi" w:cstheme="minorBidi"/>
          <w:sz w:val="22"/>
          <w:szCs w:val="22"/>
          <w:lang w:eastAsia="en-GB"/>
        </w:rPr>
        <w:tab/>
      </w:r>
      <w:r>
        <w:t>Steering Mode</w:t>
      </w:r>
      <w:r>
        <w:tab/>
      </w:r>
      <w:r>
        <w:fldChar w:fldCharType="begin" w:fldLock="1"/>
      </w:r>
      <w:r>
        <w:instrText xml:space="preserve"> PAGEREF _Toc67499875 \h </w:instrText>
      </w:r>
      <w:r>
        <w:fldChar w:fldCharType="separate"/>
      </w:r>
      <w:r>
        <w:t>275</w:t>
      </w:r>
      <w:r>
        <w:fldChar w:fldCharType="end"/>
      </w:r>
    </w:p>
    <w:p w14:paraId="0888921F" w14:textId="323A31C4" w:rsidR="00075654" w:rsidRDefault="00075654">
      <w:pPr>
        <w:pStyle w:val="TOC3"/>
        <w:rPr>
          <w:rFonts w:asciiTheme="minorHAnsi" w:eastAsiaTheme="minorEastAsia" w:hAnsiTheme="minorHAnsi" w:cstheme="minorBidi"/>
          <w:sz w:val="22"/>
          <w:szCs w:val="22"/>
          <w:lang w:eastAsia="en-GB"/>
        </w:rPr>
      </w:pPr>
      <w:r>
        <w:t>8.</w:t>
      </w:r>
      <w:r w:rsidRPr="00FF592E">
        <w:rPr>
          <w:lang w:val="en-US"/>
        </w:rPr>
        <w:t>2.126</w:t>
      </w:r>
      <w:r>
        <w:rPr>
          <w:rFonts w:asciiTheme="minorHAnsi" w:eastAsiaTheme="minorEastAsia" w:hAnsiTheme="minorHAnsi" w:cstheme="minorBidi"/>
          <w:sz w:val="22"/>
          <w:szCs w:val="22"/>
          <w:lang w:eastAsia="en-GB"/>
        </w:rPr>
        <w:tab/>
      </w:r>
      <w:r>
        <w:t>Weight</w:t>
      </w:r>
      <w:r>
        <w:tab/>
      </w:r>
      <w:r>
        <w:fldChar w:fldCharType="begin" w:fldLock="1"/>
      </w:r>
      <w:r>
        <w:instrText xml:space="preserve"> PAGEREF _Toc67499876 \h </w:instrText>
      </w:r>
      <w:r>
        <w:fldChar w:fldCharType="separate"/>
      </w:r>
      <w:r>
        <w:t>276</w:t>
      </w:r>
      <w:r>
        <w:fldChar w:fldCharType="end"/>
      </w:r>
    </w:p>
    <w:p w14:paraId="7A5A74CB" w14:textId="7359FD37" w:rsidR="00075654" w:rsidRDefault="00075654">
      <w:pPr>
        <w:pStyle w:val="TOC3"/>
        <w:rPr>
          <w:rFonts w:asciiTheme="minorHAnsi" w:eastAsiaTheme="minorEastAsia" w:hAnsiTheme="minorHAnsi" w:cstheme="minorBidi"/>
          <w:sz w:val="22"/>
          <w:szCs w:val="22"/>
          <w:lang w:eastAsia="en-GB"/>
        </w:rPr>
      </w:pPr>
      <w:r>
        <w:t>8.</w:t>
      </w:r>
      <w:r w:rsidRPr="00FF592E">
        <w:rPr>
          <w:lang w:val="en-US"/>
        </w:rPr>
        <w:t>2.127</w:t>
      </w:r>
      <w:r>
        <w:rPr>
          <w:rFonts w:asciiTheme="minorHAnsi" w:eastAsiaTheme="minorEastAsia" w:hAnsiTheme="minorHAnsi" w:cstheme="minorBidi"/>
          <w:sz w:val="22"/>
          <w:szCs w:val="22"/>
          <w:lang w:eastAsia="en-GB"/>
        </w:rPr>
        <w:tab/>
      </w:r>
      <w:r>
        <w:t>Priority</w:t>
      </w:r>
      <w:r>
        <w:tab/>
      </w:r>
      <w:r>
        <w:fldChar w:fldCharType="begin" w:fldLock="1"/>
      </w:r>
      <w:r>
        <w:instrText xml:space="preserve"> PAGEREF _Toc67499877 \h </w:instrText>
      </w:r>
      <w:r>
        <w:fldChar w:fldCharType="separate"/>
      </w:r>
      <w:r>
        <w:t>276</w:t>
      </w:r>
      <w:r>
        <w:fldChar w:fldCharType="end"/>
      </w:r>
    </w:p>
    <w:p w14:paraId="7B3F7F29" w14:textId="1CECDC0D" w:rsidR="00075654" w:rsidRDefault="00075654">
      <w:pPr>
        <w:pStyle w:val="TOC3"/>
        <w:rPr>
          <w:rFonts w:asciiTheme="minorHAnsi" w:eastAsiaTheme="minorEastAsia" w:hAnsiTheme="minorHAnsi" w:cstheme="minorBidi"/>
          <w:sz w:val="22"/>
          <w:szCs w:val="22"/>
          <w:lang w:eastAsia="en-GB"/>
        </w:rPr>
      </w:pPr>
      <w:r>
        <w:t>8.2.128</w:t>
      </w:r>
      <w:r>
        <w:rPr>
          <w:rFonts w:asciiTheme="minorHAnsi" w:eastAsiaTheme="minorEastAsia" w:hAnsiTheme="minorHAnsi" w:cstheme="minorBidi"/>
          <w:sz w:val="22"/>
          <w:szCs w:val="22"/>
          <w:lang w:eastAsia="en-GB"/>
        </w:rPr>
        <w:tab/>
      </w:r>
      <w:r>
        <w:t>UE IP address Pool Identity</w:t>
      </w:r>
      <w:r>
        <w:tab/>
      </w:r>
      <w:r>
        <w:fldChar w:fldCharType="begin" w:fldLock="1"/>
      </w:r>
      <w:r>
        <w:instrText xml:space="preserve"> PAGEREF _Toc67499878 \h </w:instrText>
      </w:r>
      <w:r>
        <w:fldChar w:fldCharType="separate"/>
      </w:r>
      <w:r>
        <w:t>277</w:t>
      </w:r>
      <w:r>
        <w:fldChar w:fldCharType="end"/>
      </w:r>
    </w:p>
    <w:p w14:paraId="4DFE4BFE" w14:textId="18DAC3A7" w:rsidR="00075654" w:rsidRDefault="00075654">
      <w:pPr>
        <w:pStyle w:val="TOC3"/>
        <w:rPr>
          <w:rFonts w:asciiTheme="minorHAnsi" w:eastAsiaTheme="minorEastAsia" w:hAnsiTheme="minorHAnsi" w:cstheme="minorBidi"/>
          <w:sz w:val="22"/>
          <w:szCs w:val="22"/>
          <w:lang w:eastAsia="en-GB"/>
        </w:rPr>
      </w:pPr>
      <w:r>
        <w:t>8.2.129</w:t>
      </w:r>
      <w:r>
        <w:rPr>
          <w:rFonts w:asciiTheme="minorHAnsi" w:eastAsiaTheme="minorEastAsia" w:hAnsiTheme="minorHAnsi" w:cstheme="minorBidi"/>
          <w:sz w:val="22"/>
          <w:szCs w:val="22"/>
          <w:lang w:eastAsia="en-GB"/>
        </w:rPr>
        <w:tab/>
      </w:r>
      <w:r>
        <w:t>Alternative SMF IP Address</w:t>
      </w:r>
      <w:r>
        <w:tab/>
      </w:r>
      <w:r>
        <w:fldChar w:fldCharType="begin" w:fldLock="1"/>
      </w:r>
      <w:r>
        <w:instrText xml:space="preserve"> PAGEREF _Toc67499879 \h </w:instrText>
      </w:r>
      <w:r>
        <w:fldChar w:fldCharType="separate"/>
      </w:r>
      <w:r>
        <w:t>277</w:t>
      </w:r>
      <w:r>
        <w:fldChar w:fldCharType="end"/>
      </w:r>
    </w:p>
    <w:p w14:paraId="2FB6321B" w14:textId="23543B7A" w:rsidR="00075654" w:rsidRDefault="00075654">
      <w:pPr>
        <w:pStyle w:val="TOC3"/>
        <w:rPr>
          <w:rFonts w:asciiTheme="minorHAnsi" w:eastAsiaTheme="minorEastAsia" w:hAnsiTheme="minorHAnsi" w:cstheme="minorBidi"/>
          <w:sz w:val="22"/>
          <w:szCs w:val="22"/>
          <w:lang w:eastAsia="en-GB"/>
        </w:rPr>
      </w:pPr>
      <w:r>
        <w:t>8.</w:t>
      </w:r>
      <w:r w:rsidRPr="00FF592E">
        <w:rPr>
          <w:lang w:val="en-US"/>
        </w:rPr>
        <w:t>2.130</w:t>
      </w:r>
      <w:r>
        <w:rPr>
          <w:rFonts w:asciiTheme="minorHAnsi" w:eastAsiaTheme="minorEastAsia" w:hAnsiTheme="minorHAnsi" w:cstheme="minorBidi"/>
          <w:sz w:val="22"/>
          <w:szCs w:val="22"/>
          <w:lang w:eastAsia="en-GB"/>
        </w:rPr>
        <w:tab/>
      </w:r>
      <w:r>
        <w:t>Packet Replication and Detection Carry-On Information</w:t>
      </w:r>
      <w:r>
        <w:tab/>
      </w:r>
      <w:r>
        <w:fldChar w:fldCharType="begin" w:fldLock="1"/>
      </w:r>
      <w:r>
        <w:instrText xml:space="preserve"> PAGEREF _Toc67499880 \h </w:instrText>
      </w:r>
      <w:r>
        <w:fldChar w:fldCharType="separate"/>
      </w:r>
      <w:r>
        <w:t>278</w:t>
      </w:r>
      <w:r>
        <w:fldChar w:fldCharType="end"/>
      </w:r>
    </w:p>
    <w:p w14:paraId="7BACFFAF" w14:textId="4880EBE3" w:rsidR="00075654" w:rsidRDefault="00075654">
      <w:pPr>
        <w:pStyle w:val="TOC3"/>
        <w:rPr>
          <w:rFonts w:asciiTheme="minorHAnsi" w:eastAsiaTheme="minorEastAsia" w:hAnsiTheme="minorHAnsi" w:cstheme="minorBidi"/>
          <w:sz w:val="22"/>
          <w:szCs w:val="22"/>
          <w:lang w:eastAsia="en-GB"/>
        </w:rPr>
      </w:pPr>
      <w:r>
        <w:t>8.2.131</w:t>
      </w:r>
      <w:r>
        <w:rPr>
          <w:rFonts w:asciiTheme="minorHAnsi" w:eastAsiaTheme="minorEastAsia" w:hAnsiTheme="minorHAnsi" w:cstheme="minorBidi"/>
          <w:sz w:val="22"/>
          <w:szCs w:val="22"/>
          <w:lang w:eastAsia="en-GB"/>
        </w:rPr>
        <w:tab/>
      </w:r>
      <w:r>
        <w:t>SMF Set ID</w:t>
      </w:r>
      <w:r>
        <w:tab/>
      </w:r>
      <w:r>
        <w:fldChar w:fldCharType="begin" w:fldLock="1"/>
      </w:r>
      <w:r>
        <w:instrText xml:space="preserve"> PAGEREF _Toc67499881 \h </w:instrText>
      </w:r>
      <w:r>
        <w:fldChar w:fldCharType="separate"/>
      </w:r>
      <w:r>
        <w:t>278</w:t>
      </w:r>
      <w:r>
        <w:fldChar w:fldCharType="end"/>
      </w:r>
    </w:p>
    <w:p w14:paraId="36D9E086" w14:textId="56BE5378" w:rsidR="00075654" w:rsidRDefault="00075654">
      <w:pPr>
        <w:pStyle w:val="TOC3"/>
        <w:rPr>
          <w:rFonts w:asciiTheme="minorHAnsi" w:eastAsiaTheme="minorEastAsia" w:hAnsiTheme="minorHAnsi" w:cstheme="minorBidi"/>
          <w:sz w:val="22"/>
          <w:szCs w:val="22"/>
          <w:lang w:eastAsia="en-GB"/>
        </w:rPr>
      </w:pPr>
      <w:r>
        <w:t>8.2.132</w:t>
      </w:r>
      <w:r>
        <w:rPr>
          <w:rFonts w:asciiTheme="minorHAnsi" w:eastAsiaTheme="minorEastAsia" w:hAnsiTheme="minorHAnsi" w:cstheme="minorBidi"/>
          <w:sz w:val="22"/>
          <w:szCs w:val="22"/>
          <w:lang w:eastAsia="en-GB"/>
        </w:rPr>
        <w:tab/>
      </w:r>
      <w:r>
        <w:t>Quota Validity Time</w:t>
      </w:r>
      <w:r>
        <w:tab/>
      </w:r>
      <w:r>
        <w:fldChar w:fldCharType="begin" w:fldLock="1"/>
      </w:r>
      <w:r>
        <w:instrText xml:space="preserve"> PAGEREF _Toc67499882 \h </w:instrText>
      </w:r>
      <w:r>
        <w:fldChar w:fldCharType="separate"/>
      </w:r>
      <w:r>
        <w:t>279</w:t>
      </w:r>
      <w:r>
        <w:fldChar w:fldCharType="end"/>
      </w:r>
    </w:p>
    <w:p w14:paraId="5F874992" w14:textId="26E98102" w:rsidR="00075654" w:rsidRDefault="00075654">
      <w:pPr>
        <w:pStyle w:val="TOC3"/>
        <w:rPr>
          <w:rFonts w:asciiTheme="minorHAnsi" w:eastAsiaTheme="minorEastAsia" w:hAnsiTheme="minorHAnsi" w:cstheme="minorBidi"/>
          <w:sz w:val="22"/>
          <w:szCs w:val="22"/>
          <w:lang w:eastAsia="en-GB"/>
        </w:rPr>
      </w:pPr>
      <w:r w:rsidRPr="00FF592E">
        <w:rPr>
          <w:rFonts w:eastAsia="SimSun"/>
        </w:rPr>
        <w:t>8.</w:t>
      </w:r>
      <w:r w:rsidRPr="00FF592E">
        <w:rPr>
          <w:rFonts w:eastAsia="SimSun"/>
          <w:lang w:val="en-US"/>
        </w:rPr>
        <w:t>2.133</w:t>
      </w:r>
      <w:r>
        <w:rPr>
          <w:rFonts w:asciiTheme="minorHAnsi" w:eastAsiaTheme="minorEastAsia" w:hAnsiTheme="minorHAnsi" w:cstheme="minorBidi"/>
          <w:sz w:val="22"/>
          <w:szCs w:val="22"/>
          <w:lang w:eastAsia="en-GB"/>
        </w:rPr>
        <w:tab/>
      </w:r>
      <w:r w:rsidRPr="00FF592E">
        <w:rPr>
          <w:rFonts w:eastAsia="SimSun"/>
        </w:rPr>
        <w:t>Number of Reports</w:t>
      </w:r>
      <w:r>
        <w:tab/>
      </w:r>
      <w:r>
        <w:fldChar w:fldCharType="begin" w:fldLock="1"/>
      </w:r>
      <w:r>
        <w:instrText xml:space="preserve"> PAGEREF _Toc67499883 \h </w:instrText>
      </w:r>
      <w:r>
        <w:fldChar w:fldCharType="separate"/>
      </w:r>
      <w:r>
        <w:t>279</w:t>
      </w:r>
      <w:r>
        <w:fldChar w:fldCharType="end"/>
      </w:r>
    </w:p>
    <w:p w14:paraId="641E5E86" w14:textId="73F41798" w:rsidR="00075654" w:rsidRDefault="00075654">
      <w:pPr>
        <w:pStyle w:val="TOC3"/>
        <w:rPr>
          <w:rFonts w:asciiTheme="minorHAnsi" w:eastAsiaTheme="minorEastAsia" w:hAnsiTheme="minorHAnsi" w:cstheme="minorBidi"/>
          <w:sz w:val="22"/>
          <w:szCs w:val="22"/>
          <w:lang w:eastAsia="en-GB"/>
        </w:rPr>
      </w:pPr>
      <w:r>
        <w:t>8.</w:t>
      </w:r>
      <w:r w:rsidRPr="00FF592E">
        <w:rPr>
          <w:lang w:val="en-US"/>
        </w:rPr>
        <w:t>2.134</w:t>
      </w:r>
      <w:r>
        <w:rPr>
          <w:rFonts w:asciiTheme="minorHAnsi" w:eastAsiaTheme="minorEastAsia" w:hAnsiTheme="minorHAnsi" w:cstheme="minorBidi"/>
          <w:sz w:val="22"/>
          <w:szCs w:val="22"/>
          <w:lang w:eastAsia="en-GB"/>
        </w:rPr>
        <w:tab/>
      </w:r>
      <w:r>
        <w:t>PFCPASRsp-Flags</w:t>
      </w:r>
      <w:r>
        <w:tab/>
      </w:r>
      <w:r>
        <w:fldChar w:fldCharType="begin" w:fldLock="1"/>
      </w:r>
      <w:r>
        <w:instrText xml:space="preserve"> PAGEREF _Toc67499884 \h </w:instrText>
      </w:r>
      <w:r>
        <w:fldChar w:fldCharType="separate"/>
      </w:r>
      <w:r>
        <w:t>279</w:t>
      </w:r>
      <w:r>
        <w:fldChar w:fldCharType="end"/>
      </w:r>
    </w:p>
    <w:p w14:paraId="7C1D1783" w14:textId="5FD4A711" w:rsidR="00075654" w:rsidRDefault="00075654">
      <w:pPr>
        <w:pStyle w:val="TOC3"/>
        <w:rPr>
          <w:rFonts w:asciiTheme="minorHAnsi" w:eastAsiaTheme="minorEastAsia" w:hAnsiTheme="minorHAnsi" w:cstheme="minorBidi"/>
          <w:sz w:val="22"/>
          <w:szCs w:val="22"/>
          <w:lang w:eastAsia="en-GB"/>
        </w:rPr>
      </w:pPr>
      <w:r>
        <w:t>8.2.135</w:t>
      </w:r>
      <w:r>
        <w:rPr>
          <w:rFonts w:asciiTheme="minorHAnsi" w:eastAsiaTheme="minorEastAsia" w:hAnsiTheme="minorHAnsi" w:cstheme="minorBidi"/>
          <w:sz w:val="22"/>
          <w:szCs w:val="22"/>
          <w:lang w:eastAsia="en-GB"/>
        </w:rPr>
        <w:tab/>
      </w:r>
      <w:r>
        <w:t>CP PFCP Entity IP Address</w:t>
      </w:r>
      <w:r>
        <w:tab/>
      </w:r>
      <w:r>
        <w:fldChar w:fldCharType="begin" w:fldLock="1"/>
      </w:r>
      <w:r>
        <w:instrText xml:space="preserve"> PAGEREF _Toc67499885 \h </w:instrText>
      </w:r>
      <w:r>
        <w:fldChar w:fldCharType="separate"/>
      </w:r>
      <w:r>
        <w:t>280</w:t>
      </w:r>
      <w:r>
        <w:fldChar w:fldCharType="end"/>
      </w:r>
    </w:p>
    <w:p w14:paraId="031BFED2" w14:textId="31447C83" w:rsidR="00075654" w:rsidRDefault="00075654">
      <w:pPr>
        <w:pStyle w:val="TOC3"/>
        <w:rPr>
          <w:rFonts w:asciiTheme="minorHAnsi" w:eastAsiaTheme="minorEastAsia" w:hAnsiTheme="minorHAnsi" w:cstheme="minorBidi"/>
          <w:sz w:val="22"/>
          <w:szCs w:val="22"/>
          <w:lang w:eastAsia="en-GB"/>
        </w:rPr>
      </w:pPr>
      <w:r w:rsidRPr="00FF592E">
        <w:rPr>
          <w:rFonts w:eastAsia="SimSun"/>
        </w:rPr>
        <w:t>8.</w:t>
      </w:r>
      <w:r w:rsidRPr="00FF592E">
        <w:rPr>
          <w:rFonts w:eastAsia="SimSun"/>
          <w:lang w:val="en-US"/>
        </w:rPr>
        <w:t>2.136</w:t>
      </w:r>
      <w:r>
        <w:rPr>
          <w:rFonts w:asciiTheme="minorHAnsi" w:eastAsiaTheme="minorEastAsia" w:hAnsiTheme="minorHAnsi" w:cstheme="minorBidi"/>
          <w:sz w:val="22"/>
          <w:szCs w:val="22"/>
          <w:lang w:eastAsia="en-GB"/>
        </w:rPr>
        <w:tab/>
      </w:r>
      <w:r w:rsidRPr="00FF592E">
        <w:rPr>
          <w:rFonts w:eastAsia="SimSun"/>
        </w:rPr>
        <w:t>PFCPSEReq-Flags</w:t>
      </w:r>
      <w:r>
        <w:tab/>
      </w:r>
      <w:r>
        <w:fldChar w:fldCharType="begin" w:fldLock="1"/>
      </w:r>
      <w:r>
        <w:instrText xml:space="preserve"> PAGEREF _Toc67499886 \h </w:instrText>
      </w:r>
      <w:r>
        <w:fldChar w:fldCharType="separate"/>
      </w:r>
      <w:r>
        <w:t>280</w:t>
      </w:r>
      <w:r>
        <w:fldChar w:fldCharType="end"/>
      </w:r>
    </w:p>
    <w:p w14:paraId="640B6613" w14:textId="50CF9020" w:rsidR="00075654" w:rsidRDefault="00075654">
      <w:pPr>
        <w:pStyle w:val="TOC3"/>
        <w:rPr>
          <w:rFonts w:asciiTheme="minorHAnsi" w:eastAsiaTheme="minorEastAsia" w:hAnsiTheme="minorHAnsi" w:cstheme="minorBidi"/>
          <w:sz w:val="22"/>
          <w:szCs w:val="22"/>
          <w:lang w:eastAsia="en-GB"/>
        </w:rPr>
      </w:pPr>
      <w:r>
        <w:t>8.</w:t>
      </w:r>
      <w:r w:rsidRPr="00FF592E">
        <w:rPr>
          <w:lang w:val="en-US"/>
        </w:rPr>
        <w:t>2.137</w:t>
      </w:r>
      <w:r>
        <w:rPr>
          <w:rFonts w:asciiTheme="minorHAnsi" w:eastAsiaTheme="minorEastAsia" w:hAnsiTheme="minorHAnsi" w:cstheme="minorBidi"/>
          <w:sz w:val="22"/>
          <w:szCs w:val="22"/>
          <w:lang w:eastAsia="en-GB"/>
        </w:rPr>
        <w:tab/>
      </w:r>
      <w:r>
        <w:t>IP Multicast Address</w:t>
      </w:r>
      <w:r>
        <w:tab/>
      </w:r>
      <w:r>
        <w:fldChar w:fldCharType="begin" w:fldLock="1"/>
      </w:r>
      <w:r>
        <w:instrText xml:space="preserve"> PAGEREF _Toc67499887 \h </w:instrText>
      </w:r>
      <w:r>
        <w:fldChar w:fldCharType="separate"/>
      </w:r>
      <w:r>
        <w:t>280</w:t>
      </w:r>
      <w:r>
        <w:fldChar w:fldCharType="end"/>
      </w:r>
    </w:p>
    <w:p w14:paraId="2457D20E" w14:textId="1D8BECBA" w:rsidR="00075654" w:rsidRDefault="00075654">
      <w:pPr>
        <w:pStyle w:val="TOC3"/>
        <w:rPr>
          <w:rFonts w:asciiTheme="minorHAnsi" w:eastAsiaTheme="minorEastAsia" w:hAnsiTheme="minorHAnsi" w:cstheme="minorBidi"/>
          <w:sz w:val="22"/>
          <w:szCs w:val="22"/>
          <w:lang w:eastAsia="en-GB"/>
        </w:rPr>
      </w:pPr>
      <w:r>
        <w:t>8.</w:t>
      </w:r>
      <w:r w:rsidRPr="00FF592E">
        <w:rPr>
          <w:lang w:val="en-US"/>
        </w:rPr>
        <w:t>2.138</w:t>
      </w:r>
      <w:r>
        <w:rPr>
          <w:rFonts w:asciiTheme="minorHAnsi" w:eastAsiaTheme="minorEastAsia" w:hAnsiTheme="minorHAnsi" w:cstheme="minorBidi"/>
          <w:sz w:val="22"/>
          <w:szCs w:val="22"/>
          <w:lang w:eastAsia="en-GB"/>
        </w:rPr>
        <w:tab/>
      </w:r>
      <w:r>
        <w:t>Source IP Address</w:t>
      </w:r>
      <w:r>
        <w:tab/>
      </w:r>
      <w:r>
        <w:fldChar w:fldCharType="begin" w:fldLock="1"/>
      </w:r>
      <w:r>
        <w:instrText xml:space="preserve"> PAGEREF _Toc67499888 \h </w:instrText>
      </w:r>
      <w:r>
        <w:fldChar w:fldCharType="separate"/>
      </w:r>
      <w:r>
        <w:t>281</w:t>
      </w:r>
      <w:r>
        <w:fldChar w:fldCharType="end"/>
      </w:r>
    </w:p>
    <w:p w14:paraId="582223D3" w14:textId="16D5C048" w:rsidR="00075654" w:rsidRDefault="00075654">
      <w:pPr>
        <w:pStyle w:val="TOC3"/>
        <w:rPr>
          <w:rFonts w:asciiTheme="minorHAnsi" w:eastAsiaTheme="minorEastAsia" w:hAnsiTheme="minorHAnsi" w:cstheme="minorBidi"/>
          <w:sz w:val="22"/>
          <w:szCs w:val="22"/>
          <w:lang w:eastAsia="en-GB"/>
        </w:rPr>
      </w:pPr>
      <w:r>
        <w:t>8.</w:t>
      </w:r>
      <w:r w:rsidRPr="00FF592E">
        <w:rPr>
          <w:lang w:val="en-US"/>
        </w:rPr>
        <w:t>2.139</w:t>
      </w:r>
      <w:r>
        <w:rPr>
          <w:rFonts w:asciiTheme="minorHAnsi" w:eastAsiaTheme="minorEastAsia" w:hAnsiTheme="minorHAnsi" w:cstheme="minorBidi"/>
          <w:sz w:val="22"/>
          <w:szCs w:val="22"/>
          <w:lang w:eastAsia="en-GB"/>
        </w:rPr>
        <w:tab/>
      </w:r>
      <w:r>
        <w:t>Packet Rate Status</w:t>
      </w:r>
      <w:r>
        <w:tab/>
      </w:r>
      <w:r>
        <w:fldChar w:fldCharType="begin" w:fldLock="1"/>
      </w:r>
      <w:r>
        <w:instrText xml:space="preserve"> PAGEREF _Toc67499889 \h </w:instrText>
      </w:r>
      <w:r>
        <w:fldChar w:fldCharType="separate"/>
      </w:r>
      <w:r>
        <w:t>282</w:t>
      </w:r>
      <w:r>
        <w:fldChar w:fldCharType="end"/>
      </w:r>
    </w:p>
    <w:p w14:paraId="30C52D18" w14:textId="6EE298F4" w:rsidR="00075654" w:rsidRDefault="00075654">
      <w:pPr>
        <w:pStyle w:val="TOC3"/>
        <w:rPr>
          <w:rFonts w:asciiTheme="minorHAnsi" w:eastAsiaTheme="minorEastAsia" w:hAnsiTheme="minorHAnsi" w:cstheme="minorBidi"/>
          <w:sz w:val="22"/>
          <w:szCs w:val="22"/>
          <w:lang w:eastAsia="en-GB"/>
        </w:rPr>
      </w:pPr>
      <w:r>
        <w:t>8.</w:t>
      </w:r>
      <w:r w:rsidRPr="00FF592E">
        <w:rPr>
          <w:lang w:val="en-US"/>
        </w:rPr>
        <w:t>2.140</w:t>
      </w:r>
      <w:r>
        <w:rPr>
          <w:rFonts w:asciiTheme="minorHAnsi" w:eastAsiaTheme="minorEastAsia" w:hAnsiTheme="minorHAnsi" w:cstheme="minorBidi"/>
          <w:sz w:val="22"/>
          <w:szCs w:val="22"/>
          <w:lang w:eastAsia="en-GB"/>
        </w:rPr>
        <w:tab/>
      </w:r>
      <w:r>
        <w:t>Create Bridge Info for TSC</w:t>
      </w:r>
      <w:r w:rsidRPr="00FF592E">
        <w:rPr>
          <w:lang w:val="en-US"/>
        </w:rPr>
        <w:t xml:space="preserve"> IE</w:t>
      </w:r>
      <w:r>
        <w:tab/>
      </w:r>
      <w:r>
        <w:fldChar w:fldCharType="begin" w:fldLock="1"/>
      </w:r>
      <w:r>
        <w:instrText xml:space="preserve"> PAGEREF _Toc67499890 \h </w:instrText>
      </w:r>
      <w:r>
        <w:fldChar w:fldCharType="separate"/>
      </w:r>
      <w:r>
        <w:t>283</w:t>
      </w:r>
      <w:r>
        <w:fldChar w:fldCharType="end"/>
      </w:r>
    </w:p>
    <w:p w14:paraId="175FCA96" w14:textId="0A44D08E" w:rsidR="00075654" w:rsidRDefault="00075654">
      <w:pPr>
        <w:pStyle w:val="TOC3"/>
        <w:rPr>
          <w:rFonts w:asciiTheme="minorHAnsi" w:eastAsiaTheme="minorEastAsia" w:hAnsiTheme="minorHAnsi" w:cstheme="minorBidi"/>
          <w:sz w:val="22"/>
          <w:szCs w:val="22"/>
          <w:lang w:eastAsia="en-GB"/>
        </w:rPr>
      </w:pPr>
      <w:r>
        <w:t>8.</w:t>
      </w:r>
      <w:r w:rsidRPr="00FF592E">
        <w:rPr>
          <w:lang w:val="en-US"/>
        </w:rPr>
        <w:t>2.141</w:t>
      </w:r>
      <w:r>
        <w:rPr>
          <w:rFonts w:asciiTheme="minorHAnsi" w:eastAsiaTheme="minorEastAsia" w:hAnsiTheme="minorHAnsi" w:cstheme="minorBidi"/>
          <w:sz w:val="22"/>
          <w:szCs w:val="22"/>
          <w:lang w:eastAsia="en-GB"/>
        </w:rPr>
        <w:tab/>
      </w:r>
      <w:r>
        <w:t>DS-TT Port Number</w:t>
      </w:r>
      <w:r>
        <w:tab/>
      </w:r>
      <w:r>
        <w:fldChar w:fldCharType="begin" w:fldLock="1"/>
      </w:r>
      <w:r>
        <w:instrText xml:space="preserve"> PAGEREF _Toc67499891 \h </w:instrText>
      </w:r>
      <w:r>
        <w:fldChar w:fldCharType="separate"/>
      </w:r>
      <w:r>
        <w:t>283</w:t>
      </w:r>
      <w:r>
        <w:fldChar w:fldCharType="end"/>
      </w:r>
    </w:p>
    <w:p w14:paraId="50EBA04D" w14:textId="65C16281" w:rsidR="00075654" w:rsidRDefault="00075654">
      <w:pPr>
        <w:pStyle w:val="TOC3"/>
        <w:rPr>
          <w:rFonts w:asciiTheme="minorHAnsi" w:eastAsiaTheme="minorEastAsia" w:hAnsiTheme="minorHAnsi" w:cstheme="minorBidi"/>
          <w:sz w:val="22"/>
          <w:szCs w:val="22"/>
          <w:lang w:eastAsia="en-GB"/>
        </w:rPr>
      </w:pPr>
      <w:r>
        <w:t>8.</w:t>
      </w:r>
      <w:r w:rsidRPr="00FF592E">
        <w:rPr>
          <w:lang w:val="en-US"/>
        </w:rPr>
        <w:t>2.142</w:t>
      </w:r>
      <w:r>
        <w:rPr>
          <w:rFonts w:asciiTheme="minorHAnsi" w:eastAsiaTheme="minorEastAsia" w:hAnsiTheme="minorHAnsi" w:cstheme="minorBidi"/>
          <w:sz w:val="22"/>
          <w:szCs w:val="22"/>
          <w:lang w:eastAsia="en-GB"/>
        </w:rPr>
        <w:tab/>
      </w:r>
      <w:r>
        <w:t>NW-TT Port Number</w:t>
      </w:r>
      <w:r>
        <w:tab/>
      </w:r>
      <w:r>
        <w:fldChar w:fldCharType="begin" w:fldLock="1"/>
      </w:r>
      <w:r>
        <w:instrText xml:space="preserve"> PAGEREF _Toc67499892 \h </w:instrText>
      </w:r>
      <w:r>
        <w:fldChar w:fldCharType="separate"/>
      </w:r>
      <w:r>
        <w:t>283</w:t>
      </w:r>
      <w:r>
        <w:fldChar w:fldCharType="end"/>
      </w:r>
    </w:p>
    <w:p w14:paraId="7A719292" w14:textId="004C4F7A" w:rsidR="00075654" w:rsidRDefault="00075654">
      <w:pPr>
        <w:pStyle w:val="TOC3"/>
        <w:rPr>
          <w:rFonts w:asciiTheme="minorHAnsi" w:eastAsiaTheme="minorEastAsia" w:hAnsiTheme="minorHAnsi" w:cstheme="minorBidi"/>
          <w:sz w:val="22"/>
          <w:szCs w:val="22"/>
          <w:lang w:eastAsia="en-GB"/>
        </w:rPr>
      </w:pPr>
      <w:r>
        <w:t>8.</w:t>
      </w:r>
      <w:r w:rsidRPr="00FF592E">
        <w:rPr>
          <w:lang w:val="en-US"/>
        </w:rPr>
        <w:t>2.143</w:t>
      </w:r>
      <w:r>
        <w:rPr>
          <w:rFonts w:asciiTheme="minorHAnsi" w:eastAsiaTheme="minorEastAsia" w:hAnsiTheme="minorHAnsi" w:cstheme="minorBidi"/>
          <w:sz w:val="22"/>
          <w:szCs w:val="22"/>
          <w:lang w:eastAsia="en-GB"/>
        </w:rPr>
        <w:tab/>
      </w:r>
      <w:r>
        <w:t>TSN Bridge ID</w:t>
      </w:r>
      <w:r>
        <w:tab/>
      </w:r>
      <w:r>
        <w:fldChar w:fldCharType="begin" w:fldLock="1"/>
      </w:r>
      <w:r>
        <w:instrText xml:space="preserve"> PAGEREF _Toc67499893 \h </w:instrText>
      </w:r>
      <w:r>
        <w:fldChar w:fldCharType="separate"/>
      </w:r>
      <w:r>
        <w:t>283</w:t>
      </w:r>
      <w:r>
        <w:fldChar w:fldCharType="end"/>
      </w:r>
    </w:p>
    <w:p w14:paraId="7210DAC1" w14:textId="4D6BFEB5" w:rsidR="00075654" w:rsidRDefault="00075654">
      <w:pPr>
        <w:pStyle w:val="TOC3"/>
        <w:rPr>
          <w:rFonts w:asciiTheme="minorHAnsi" w:eastAsiaTheme="minorEastAsia" w:hAnsiTheme="minorHAnsi" w:cstheme="minorBidi"/>
          <w:sz w:val="22"/>
          <w:szCs w:val="22"/>
          <w:lang w:eastAsia="en-GB"/>
        </w:rPr>
      </w:pPr>
      <w:r>
        <w:t>8.2.144</w:t>
      </w:r>
      <w:r>
        <w:rPr>
          <w:rFonts w:asciiTheme="minorHAnsi" w:eastAsiaTheme="minorEastAsia" w:hAnsiTheme="minorHAnsi" w:cstheme="minorBidi"/>
          <w:sz w:val="22"/>
          <w:szCs w:val="22"/>
          <w:lang w:eastAsia="en-GB"/>
        </w:rPr>
        <w:tab/>
      </w:r>
      <w:r>
        <w:t>Port Management Information Container</w:t>
      </w:r>
      <w:r>
        <w:tab/>
      </w:r>
      <w:r>
        <w:fldChar w:fldCharType="begin" w:fldLock="1"/>
      </w:r>
      <w:r>
        <w:instrText xml:space="preserve"> PAGEREF _Toc67499894 \h </w:instrText>
      </w:r>
      <w:r>
        <w:fldChar w:fldCharType="separate"/>
      </w:r>
      <w:r>
        <w:t>284</w:t>
      </w:r>
      <w:r>
        <w:fldChar w:fldCharType="end"/>
      </w:r>
    </w:p>
    <w:p w14:paraId="0BA517BA" w14:textId="2B030EC6" w:rsidR="00075654" w:rsidRDefault="00075654">
      <w:pPr>
        <w:pStyle w:val="TOC3"/>
        <w:rPr>
          <w:rFonts w:asciiTheme="minorHAnsi" w:eastAsiaTheme="minorEastAsia" w:hAnsiTheme="minorHAnsi" w:cstheme="minorBidi"/>
          <w:sz w:val="22"/>
          <w:szCs w:val="22"/>
          <w:lang w:eastAsia="en-GB"/>
        </w:rPr>
      </w:pPr>
      <w:r>
        <w:t>8.</w:t>
      </w:r>
      <w:r w:rsidRPr="00FF592E">
        <w:rPr>
          <w:lang w:val="en-US"/>
        </w:rPr>
        <w:t>2.145</w:t>
      </w:r>
      <w:r>
        <w:rPr>
          <w:rFonts w:asciiTheme="minorHAnsi" w:eastAsiaTheme="minorEastAsia" w:hAnsiTheme="minorHAnsi" w:cstheme="minorBidi"/>
          <w:sz w:val="22"/>
          <w:szCs w:val="22"/>
          <w:lang w:eastAsia="en-GB"/>
        </w:rPr>
        <w:tab/>
      </w:r>
      <w:r>
        <w:t>Requested Clock Drift Information</w:t>
      </w:r>
      <w:r>
        <w:tab/>
      </w:r>
      <w:r>
        <w:fldChar w:fldCharType="begin" w:fldLock="1"/>
      </w:r>
      <w:r>
        <w:instrText xml:space="preserve"> PAGEREF _Toc67499895 \h </w:instrText>
      </w:r>
      <w:r>
        <w:fldChar w:fldCharType="separate"/>
      </w:r>
      <w:r>
        <w:t>284</w:t>
      </w:r>
      <w:r>
        <w:fldChar w:fldCharType="end"/>
      </w:r>
    </w:p>
    <w:p w14:paraId="578BE68D" w14:textId="6672EE7B" w:rsidR="00075654" w:rsidRDefault="00075654">
      <w:pPr>
        <w:pStyle w:val="TOC3"/>
        <w:rPr>
          <w:rFonts w:asciiTheme="minorHAnsi" w:eastAsiaTheme="minorEastAsia" w:hAnsiTheme="minorHAnsi" w:cstheme="minorBidi"/>
          <w:sz w:val="22"/>
          <w:szCs w:val="22"/>
          <w:lang w:eastAsia="en-GB"/>
        </w:rPr>
      </w:pPr>
      <w:r>
        <w:t>8.2.146</w:t>
      </w:r>
      <w:r>
        <w:rPr>
          <w:rFonts w:asciiTheme="minorHAnsi" w:eastAsiaTheme="minorEastAsia" w:hAnsiTheme="minorHAnsi" w:cstheme="minorBidi"/>
          <w:sz w:val="22"/>
          <w:szCs w:val="22"/>
          <w:lang w:eastAsia="en-GB"/>
        </w:rPr>
        <w:tab/>
      </w:r>
      <w:r>
        <w:t>TSN Time Domain Number</w:t>
      </w:r>
      <w:r>
        <w:tab/>
      </w:r>
      <w:r>
        <w:fldChar w:fldCharType="begin" w:fldLock="1"/>
      </w:r>
      <w:r>
        <w:instrText xml:space="preserve"> PAGEREF _Toc67499896 \h </w:instrText>
      </w:r>
      <w:r>
        <w:fldChar w:fldCharType="separate"/>
      </w:r>
      <w:r>
        <w:t>285</w:t>
      </w:r>
      <w:r>
        <w:fldChar w:fldCharType="end"/>
      </w:r>
    </w:p>
    <w:p w14:paraId="2D18A0F7" w14:textId="5B96B3BD" w:rsidR="00075654" w:rsidRDefault="00075654">
      <w:pPr>
        <w:pStyle w:val="TOC3"/>
        <w:rPr>
          <w:rFonts w:asciiTheme="minorHAnsi" w:eastAsiaTheme="minorEastAsia" w:hAnsiTheme="minorHAnsi" w:cstheme="minorBidi"/>
          <w:sz w:val="22"/>
          <w:szCs w:val="22"/>
          <w:lang w:eastAsia="en-GB"/>
        </w:rPr>
      </w:pPr>
      <w:r>
        <w:t>8.</w:t>
      </w:r>
      <w:r w:rsidRPr="00FF592E">
        <w:rPr>
          <w:lang w:val="en-US"/>
        </w:rPr>
        <w:t>2.147</w:t>
      </w:r>
      <w:r>
        <w:rPr>
          <w:rFonts w:asciiTheme="minorHAnsi" w:eastAsiaTheme="minorEastAsia" w:hAnsiTheme="minorHAnsi" w:cstheme="minorBidi"/>
          <w:sz w:val="22"/>
          <w:szCs w:val="22"/>
          <w:lang w:eastAsia="en-GB"/>
        </w:rPr>
        <w:tab/>
      </w:r>
      <w:r>
        <w:t>Time Offset Threshold</w:t>
      </w:r>
      <w:r>
        <w:tab/>
      </w:r>
      <w:r>
        <w:fldChar w:fldCharType="begin" w:fldLock="1"/>
      </w:r>
      <w:r>
        <w:instrText xml:space="preserve"> PAGEREF _Toc67499897 \h </w:instrText>
      </w:r>
      <w:r>
        <w:fldChar w:fldCharType="separate"/>
      </w:r>
      <w:r>
        <w:t>285</w:t>
      </w:r>
      <w:r>
        <w:fldChar w:fldCharType="end"/>
      </w:r>
    </w:p>
    <w:p w14:paraId="24E3F33B" w14:textId="04350352" w:rsidR="00075654" w:rsidRDefault="00075654">
      <w:pPr>
        <w:pStyle w:val="TOC3"/>
        <w:rPr>
          <w:rFonts w:asciiTheme="minorHAnsi" w:eastAsiaTheme="minorEastAsia" w:hAnsiTheme="minorHAnsi" w:cstheme="minorBidi"/>
          <w:sz w:val="22"/>
          <w:szCs w:val="22"/>
          <w:lang w:eastAsia="en-GB"/>
        </w:rPr>
      </w:pPr>
      <w:r>
        <w:lastRenderedPageBreak/>
        <w:t>8.</w:t>
      </w:r>
      <w:r w:rsidRPr="00FF592E">
        <w:rPr>
          <w:lang w:val="en-US"/>
        </w:rPr>
        <w:t>2.148</w:t>
      </w:r>
      <w:r>
        <w:rPr>
          <w:rFonts w:asciiTheme="minorHAnsi" w:eastAsiaTheme="minorEastAsia" w:hAnsiTheme="minorHAnsi" w:cstheme="minorBidi"/>
          <w:sz w:val="22"/>
          <w:szCs w:val="22"/>
          <w:lang w:eastAsia="en-GB"/>
        </w:rPr>
        <w:tab/>
      </w:r>
      <w:r>
        <w:t>Cumulative rateRatio Threshold</w:t>
      </w:r>
      <w:r>
        <w:tab/>
      </w:r>
      <w:r>
        <w:fldChar w:fldCharType="begin" w:fldLock="1"/>
      </w:r>
      <w:r>
        <w:instrText xml:space="preserve"> PAGEREF _Toc67499898 \h </w:instrText>
      </w:r>
      <w:r>
        <w:fldChar w:fldCharType="separate"/>
      </w:r>
      <w:r>
        <w:t>285</w:t>
      </w:r>
      <w:r>
        <w:fldChar w:fldCharType="end"/>
      </w:r>
    </w:p>
    <w:p w14:paraId="57F6ED8F" w14:textId="7EA067E8" w:rsidR="00075654" w:rsidRDefault="00075654">
      <w:pPr>
        <w:pStyle w:val="TOC3"/>
        <w:rPr>
          <w:rFonts w:asciiTheme="minorHAnsi" w:eastAsiaTheme="minorEastAsia" w:hAnsiTheme="minorHAnsi" w:cstheme="minorBidi"/>
          <w:sz w:val="22"/>
          <w:szCs w:val="22"/>
          <w:lang w:eastAsia="en-GB"/>
        </w:rPr>
      </w:pPr>
      <w:r>
        <w:t>8.</w:t>
      </w:r>
      <w:r w:rsidRPr="00FF592E">
        <w:rPr>
          <w:lang w:val="en-US"/>
        </w:rPr>
        <w:t>2.149</w:t>
      </w:r>
      <w:r>
        <w:rPr>
          <w:rFonts w:asciiTheme="minorHAnsi" w:eastAsiaTheme="minorEastAsia" w:hAnsiTheme="minorHAnsi" w:cstheme="minorBidi"/>
          <w:sz w:val="22"/>
          <w:szCs w:val="22"/>
          <w:lang w:eastAsia="en-GB"/>
        </w:rPr>
        <w:tab/>
      </w:r>
      <w:r>
        <w:t>Time Offset Measurement</w:t>
      </w:r>
      <w:r>
        <w:tab/>
      </w:r>
      <w:r>
        <w:fldChar w:fldCharType="begin" w:fldLock="1"/>
      </w:r>
      <w:r>
        <w:instrText xml:space="preserve"> PAGEREF _Toc67499899 \h </w:instrText>
      </w:r>
      <w:r>
        <w:fldChar w:fldCharType="separate"/>
      </w:r>
      <w:r>
        <w:t>285</w:t>
      </w:r>
      <w:r>
        <w:fldChar w:fldCharType="end"/>
      </w:r>
    </w:p>
    <w:p w14:paraId="37045999" w14:textId="1D903967" w:rsidR="00075654" w:rsidRDefault="00075654">
      <w:pPr>
        <w:pStyle w:val="TOC3"/>
        <w:rPr>
          <w:rFonts w:asciiTheme="minorHAnsi" w:eastAsiaTheme="minorEastAsia" w:hAnsiTheme="minorHAnsi" w:cstheme="minorBidi"/>
          <w:sz w:val="22"/>
          <w:szCs w:val="22"/>
          <w:lang w:eastAsia="en-GB"/>
        </w:rPr>
      </w:pPr>
      <w:r>
        <w:t>8.</w:t>
      </w:r>
      <w:r w:rsidRPr="00FF592E">
        <w:rPr>
          <w:lang w:val="en-US"/>
        </w:rPr>
        <w:t>2.150</w:t>
      </w:r>
      <w:r>
        <w:rPr>
          <w:rFonts w:asciiTheme="minorHAnsi" w:eastAsiaTheme="minorEastAsia" w:hAnsiTheme="minorHAnsi" w:cstheme="minorBidi"/>
          <w:sz w:val="22"/>
          <w:szCs w:val="22"/>
          <w:lang w:eastAsia="en-GB"/>
        </w:rPr>
        <w:tab/>
      </w:r>
      <w:r>
        <w:t>Cumulative rateRatio Measurement</w:t>
      </w:r>
      <w:r>
        <w:tab/>
      </w:r>
      <w:r>
        <w:fldChar w:fldCharType="begin" w:fldLock="1"/>
      </w:r>
      <w:r>
        <w:instrText xml:space="preserve"> PAGEREF _Toc67499900 \h </w:instrText>
      </w:r>
      <w:r>
        <w:fldChar w:fldCharType="separate"/>
      </w:r>
      <w:r>
        <w:t>286</w:t>
      </w:r>
      <w:r>
        <w:fldChar w:fldCharType="end"/>
      </w:r>
    </w:p>
    <w:p w14:paraId="3CEE0378" w14:textId="5322FDC4" w:rsidR="00075654" w:rsidRDefault="00075654">
      <w:pPr>
        <w:pStyle w:val="TOC3"/>
        <w:rPr>
          <w:rFonts w:asciiTheme="minorHAnsi" w:eastAsiaTheme="minorEastAsia" w:hAnsiTheme="minorHAnsi" w:cstheme="minorBidi"/>
          <w:sz w:val="22"/>
          <w:szCs w:val="22"/>
          <w:lang w:eastAsia="en-GB"/>
        </w:rPr>
      </w:pPr>
      <w:r>
        <w:t>8.2.151</w:t>
      </w:r>
      <w:r>
        <w:rPr>
          <w:rFonts w:asciiTheme="minorHAnsi" w:eastAsiaTheme="minorEastAsia" w:hAnsiTheme="minorHAnsi" w:cstheme="minorBidi"/>
          <w:sz w:val="22"/>
          <w:szCs w:val="22"/>
          <w:lang w:eastAsia="en-GB"/>
        </w:rPr>
        <w:tab/>
      </w:r>
      <w:r>
        <w:t>SRR ID</w:t>
      </w:r>
      <w:r>
        <w:tab/>
      </w:r>
      <w:r>
        <w:fldChar w:fldCharType="begin" w:fldLock="1"/>
      </w:r>
      <w:r>
        <w:instrText xml:space="preserve"> PAGEREF _Toc67499901 \h </w:instrText>
      </w:r>
      <w:r>
        <w:fldChar w:fldCharType="separate"/>
      </w:r>
      <w:r>
        <w:t>286</w:t>
      </w:r>
      <w:r>
        <w:fldChar w:fldCharType="end"/>
      </w:r>
    </w:p>
    <w:p w14:paraId="1207F7FA" w14:textId="571562F2" w:rsidR="00075654" w:rsidRDefault="00075654">
      <w:pPr>
        <w:pStyle w:val="TOC3"/>
        <w:rPr>
          <w:rFonts w:asciiTheme="minorHAnsi" w:eastAsiaTheme="minorEastAsia" w:hAnsiTheme="minorHAnsi" w:cstheme="minorBidi"/>
          <w:sz w:val="22"/>
          <w:szCs w:val="22"/>
          <w:lang w:eastAsia="en-GB"/>
        </w:rPr>
      </w:pPr>
      <w:r>
        <w:t>8.</w:t>
      </w:r>
      <w:r w:rsidRPr="00FF592E">
        <w:rPr>
          <w:lang w:val="en-US"/>
        </w:rPr>
        <w:t>2.152</w:t>
      </w:r>
      <w:r>
        <w:rPr>
          <w:rFonts w:asciiTheme="minorHAnsi" w:eastAsiaTheme="minorEastAsia" w:hAnsiTheme="minorHAnsi" w:cstheme="minorBidi"/>
          <w:sz w:val="22"/>
          <w:szCs w:val="22"/>
          <w:lang w:eastAsia="en-GB"/>
        </w:rPr>
        <w:tab/>
      </w:r>
      <w:r>
        <w:t>Requested Access Availability Information</w:t>
      </w:r>
      <w:r>
        <w:tab/>
      </w:r>
      <w:r>
        <w:fldChar w:fldCharType="begin" w:fldLock="1"/>
      </w:r>
      <w:r>
        <w:instrText xml:space="preserve"> PAGEREF _Toc67499902 \h </w:instrText>
      </w:r>
      <w:r>
        <w:fldChar w:fldCharType="separate"/>
      </w:r>
      <w:r>
        <w:t>286</w:t>
      </w:r>
      <w:r>
        <w:fldChar w:fldCharType="end"/>
      </w:r>
    </w:p>
    <w:p w14:paraId="56C0DC14" w14:textId="04A7B79F" w:rsidR="00075654" w:rsidRDefault="00075654">
      <w:pPr>
        <w:pStyle w:val="TOC3"/>
        <w:rPr>
          <w:rFonts w:asciiTheme="minorHAnsi" w:eastAsiaTheme="minorEastAsia" w:hAnsiTheme="minorHAnsi" w:cstheme="minorBidi"/>
          <w:sz w:val="22"/>
          <w:szCs w:val="22"/>
          <w:lang w:eastAsia="en-GB"/>
        </w:rPr>
      </w:pPr>
      <w:r>
        <w:t>8.2.153</w:t>
      </w:r>
      <w:r>
        <w:rPr>
          <w:rFonts w:asciiTheme="minorHAnsi" w:eastAsiaTheme="minorEastAsia" w:hAnsiTheme="minorHAnsi" w:cstheme="minorBidi"/>
          <w:sz w:val="22"/>
          <w:szCs w:val="22"/>
          <w:lang w:eastAsia="en-GB"/>
        </w:rPr>
        <w:tab/>
      </w:r>
      <w:r>
        <w:t>Access Availability Information</w:t>
      </w:r>
      <w:r>
        <w:tab/>
      </w:r>
      <w:r>
        <w:fldChar w:fldCharType="begin" w:fldLock="1"/>
      </w:r>
      <w:r>
        <w:instrText xml:space="preserve"> PAGEREF _Toc67499903 \h </w:instrText>
      </w:r>
      <w:r>
        <w:fldChar w:fldCharType="separate"/>
      </w:r>
      <w:r>
        <w:t>287</w:t>
      </w:r>
      <w:r>
        <w:fldChar w:fldCharType="end"/>
      </w:r>
    </w:p>
    <w:p w14:paraId="3FC7D630" w14:textId="6EE39319" w:rsidR="00075654" w:rsidRDefault="00075654">
      <w:pPr>
        <w:pStyle w:val="TOC3"/>
        <w:rPr>
          <w:rFonts w:asciiTheme="minorHAnsi" w:eastAsiaTheme="minorEastAsia" w:hAnsiTheme="minorHAnsi" w:cstheme="minorBidi"/>
          <w:sz w:val="22"/>
          <w:szCs w:val="22"/>
          <w:lang w:eastAsia="en-GB"/>
        </w:rPr>
      </w:pPr>
      <w:r>
        <w:t>8.2.</w:t>
      </w:r>
      <w:r>
        <w:rPr>
          <w:lang w:eastAsia="zh-CN"/>
        </w:rPr>
        <w:t>154</w:t>
      </w:r>
      <w:r>
        <w:rPr>
          <w:rFonts w:asciiTheme="minorHAnsi" w:eastAsiaTheme="minorEastAsia" w:hAnsiTheme="minorHAnsi" w:cstheme="minorBidi"/>
          <w:sz w:val="22"/>
          <w:szCs w:val="22"/>
          <w:lang w:eastAsia="en-GB"/>
        </w:rPr>
        <w:tab/>
      </w:r>
      <w:r>
        <w:rPr>
          <w:lang w:eastAsia="zh-CN"/>
        </w:rPr>
        <w:t>MPTCP Control Information</w:t>
      </w:r>
      <w:r>
        <w:tab/>
      </w:r>
      <w:r>
        <w:fldChar w:fldCharType="begin" w:fldLock="1"/>
      </w:r>
      <w:r>
        <w:instrText xml:space="preserve"> PAGEREF _Toc67499904 \h </w:instrText>
      </w:r>
      <w:r>
        <w:fldChar w:fldCharType="separate"/>
      </w:r>
      <w:r>
        <w:t>287</w:t>
      </w:r>
      <w:r>
        <w:fldChar w:fldCharType="end"/>
      </w:r>
    </w:p>
    <w:p w14:paraId="7070D0FE" w14:textId="4665A4A4" w:rsidR="00075654" w:rsidRDefault="00075654">
      <w:pPr>
        <w:pStyle w:val="TOC3"/>
        <w:rPr>
          <w:rFonts w:asciiTheme="minorHAnsi" w:eastAsiaTheme="minorEastAsia" w:hAnsiTheme="minorHAnsi" w:cstheme="minorBidi"/>
          <w:sz w:val="22"/>
          <w:szCs w:val="22"/>
          <w:lang w:eastAsia="en-GB"/>
        </w:rPr>
      </w:pPr>
      <w:r>
        <w:t>8.2.</w:t>
      </w:r>
      <w:r>
        <w:rPr>
          <w:lang w:eastAsia="zh-CN"/>
        </w:rPr>
        <w:t>155</w:t>
      </w:r>
      <w:r>
        <w:rPr>
          <w:rFonts w:asciiTheme="minorHAnsi" w:eastAsiaTheme="minorEastAsia" w:hAnsiTheme="minorHAnsi" w:cstheme="minorBidi"/>
          <w:sz w:val="22"/>
          <w:szCs w:val="22"/>
          <w:lang w:eastAsia="en-GB"/>
        </w:rPr>
        <w:tab/>
      </w:r>
      <w:r>
        <w:rPr>
          <w:lang w:eastAsia="zh-CN"/>
        </w:rPr>
        <w:t>ATSSS-LL Control Information</w:t>
      </w:r>
      <w:r>
        <w:tab/>
      </w:r>
      <w:r>
        <w:fldChar w:fldCharType="begin" w:fldLock="1"/>
      </w:r>
      <w:r>
        <w:instrText xml:space="preserve"> PAGEREF _Toc67499905 \h </w:instrText>
      </w:r>
      <w:r>
        <w:fldChar w:fldCharType="separate"/>
      </w:r>
      <w:r>
        <w:t>288</w:t>
      </w:r>
      <w:r>
        <w:fldChar w:fldCharType="end"/>
      </w:r>
    </w:p>
    <w:p w14:paraId="330E8D25" w14:textId="05A43DD4" w:rsidR="00075654" w:rsidRDefault="00075654">
      <w:pPr>
        <w:pStyle w:val="TOC3"/>
        <w:rPr>
          <w:rFonts w:asciiTheme="minorHAnsi" w:eastAsiaTheme="minorEastAsia" w:hAnsiTheme="minorHAnsi" w:cstheme="minorBidi"/>
          <w:sz w:val="22"/>
          <w:szCs w:val="22"/>
          <w:lang w:eastAsia="en-GB"/>
        </w:rPr>
      </w:pPr>
      <w:r>
        <w:t>8.2.</w:t>
      </w:r>
      <w:r>
        <w:rPr>
          <w:lang w:eastAsia="zh-CN"/>
        </w:rPr>
        <w:t>156</w:t>
      </w:r>
      <w:r>
        <w:rPr>
          <w:rFonts w:asciiTheme="minorHAnsi" w:eastAsiaTheme="minorEastAsia" w:hAnsiTheme="minorHAnsi" w:cstheme="minorBidi"/>
          <w:sz w:val="22"/>
          <w:szCs w:val="22"/>
          <w:lang w:eastAsia="en-GB"/>
        </w:rPr>
        <w:tab/>
      </w:r>
      <w:r>
        <w:rPr>
          <w:lang w:eastAsia="zh-CN"/>
        </w:rPr>
        <w:t>PMF Control Information</w:t>
      </w:r>
      <w:r>
        <w:tab/>
      </w:r>
      <w:r>
        <w:fldChar w:fldCharType="begin" w:fldLock="1"/>
      </w:r>
      <w:r>
        <w:instrText xml:space="preserve"> PAGEREF _Toc67499906 \h </w:instrText>
      </w:r>
      <w:r>
        <w:fldChar w:fldCharType="separate"/>
      </w:r>
      <w:r>
        <w:t>288</w:t>
      </w:r>
      <w:r>
        <w:fldChar w:fldCharType="end"/>
      </w:r>
    </w:p>
    <w:p w14:paraId="50499B6F" w14:textId="19732A72" w:rsidR="00075654" w:rsidRDefault="00075654">
      <w:pPr>
        <w:pStyle w:val="TOC3"/>
        <w:rPr>
          <w:rFonts w:asciiTheme="minorHAnsi" w:eastAsiaTheme="minorEastAsia" w:hAnsiTheme="minorHAnsi" w:cstheme="minorBidi"/>
          <w:sz w:val="22"/>
          <w:szCs w:val="22"/>
          <w:lang w:eastAsia="en-GB"/>
        </w:rPr>
      </w:pPr>
      <w:r>
        <w:t>8.2.</w:t>
      </w:r>
      <w:r>
        <w:rPr>
          <w:lang w:eastAsia="zh-CN"/>
        </w:rPr>
        <w:t>157</w:t>
      </w:r>
      <w:r>
        <w:rPr>
          <w:rFonts w:asciiTheme="minorHAnsi" w:eastAsiaTheme="minorEastAsia" w:hAnsiTheme="minorHAnsi" w:cstheme="minorBidi"/>
          <w:sz w:val="22"/>
          <w:szCs w:val="22"/>
          <w:lang w:eastAsia="en-GB"/>
        </w:rPr>
        <w:tab/>
      </w:r>
      <w:r>
        <w:rPr>
          <w:lang w:eastAsia="zh-CN"/>
        </w:rPr>
        <w:t>MPTCP Address Information</w:t>
      </w:r>
      <w:r>
        <w:tab/>
      </w:r>
      <w:r>
        <w:fldChar w:fldCharType="begin" w:fldLock="1"/>
      </w:r>
      <w:r>
        <w:instrText xml:space="preserve"> PAGEREF _Toc67499907 \h </w:instrText>
      </w:r>
      <w:r>
        <w:fldChar w:fldCharType="separate"/>
      </w:r>
      <w:r>
        <w:t>288</w:t>
      </w:r>
      <w:r>
        <w:fldChar w:fldCharType="end"/>
      </w:r>
    </w:p>
    <w:p w14:paraId="32DCC6BE" w14:textId="0344130F" w:rsidR="00075654" w:rsidRDefault="00075654">
      <w:pPr>
        <w:pStyle w:val="TOC3"/>
        <w:rPr>
          <w:rFonts w:asciiTheme="minorHAnsi" w:eastAsiaTheme="minorEastAsia" w:hAnsiTheme="minorHAnsi" w:cstheme="minorBidi"/>
          <w:sz w:val="22"/>
          <w:szCs w:val="22"/>
          <w:lang w:eastAsia="en-GB"/>
        </w:rPr>
      </w:pPr>
      <w:r>
        <w:t>8.2.</w:t>
      </w:r>
      <w:r>
        <w:rPr>
          <w:lang w:eastAsia="zh-CN"/>
        </w:rPr>
        <w:t>158</w:t>
      </w:r>
      <w:r>
        <w:rPr>
          <w:rFonts w:asciiTheme="minorHAnsi" w:eastAsiaTheme="minorEastAsia" w:hAnsiTheme="minorHAnsi" w:cstheme="minorBidi"/>
          <w:sz w:val="22"/>
          <w:szCs w:val="22"/>
          <w:lang w:eastAsia="en-GB"/>
        </w:rPr>
        <w:tab/>
      </w:r>
      <w:r>
        <w:t xml:space="preserve">UE </w:t>
      </w:r>
      <w:r>
        <w:rPr>
          <w:lang w:eastAsia="zh-CN"/>
        </w:rPr>
        <w:t>Link-Specific IP Address</w:t>
      </w:r>
      <w:r>
        <w:tab/>
      </w:r>
      <w:r>
        <w:fldChar w:fldCharType="begin" w:fldLock="1"/>
      </w:r>
      <w:r>
        <w:instrText xml:space="preserve"> PAGEREF _Toc67499908 \h </w:instrText>
      </w:r>
      <w:r>
        <w:fldChar w:fldCharType="separate"/>
      </w:r>
      <w:r>
        <w:t>289</w:t>
      </w:r>
      <w:r>
        <w:fldChar w:fldCharType="end"/>
      </w:r>
    </w:p>
    <w:p w14:paraId="5AC1438F" w14:textId="677344B3" w:rsidR="00075654" w:rsidRDefault="00075654">
      <w:pPr>
        <w:pStyle w:val="TOC3"/>
        <w:rPr>
          <w:rFonts w:asciiTheme="minorHAnsi" w:eastAsiaTheme="minorEastAsia" w:hAnsiTheme="minorHAnsi" w:cstheme="minorBidi"/>
          <w:sz w:val="22"/>
          <w:szCs w:val="22"/>
          <w:lang w:eastAsia="en-GB"/>
        </w:rPr>
      </w:pPr>
      <w:r>
        <w:t>8.2.</w:t>
      </w:r>
      <w:r>
        <w:rPr>
          <w:lang w:eastAsia="zh-CN"/>
        </w:rPr>
        <w:t>159</w:t>
      </w:r>
      <w:r>
        <w:rPr>
          <w:rFonts w:asciiTheme="minorHAnsi" w:eastAsiaTheme="minorEastAsia" w:hAnsiTheme="minorHAnsi" w:cstheme="minorBidi"/>
          <w:sz w:val="22"/>
          <w:szCs w:val="22"/>
          <w:lang w:eastAsia="en-GB"/>
        </w:rPr>
        <w:tab/>
      </w:r>
      <w:r>
        <w:rPr>
          <w:lang w:eastAsia="zh-CN"/>
        </w:rPr>
        <w:t>PMF Address Information</w:t>
      </w:r>
      <w:r>
        <w:tab/>
      </w:r>
      <w:r>
        <w:fldChar w:fldCharType="begin" w:fldLock="1"/>
      </w:r>
      <w:r>
        <w:instrText xml:space="preserve"> PAGEREF _Toc67499909 \h </w:instrText>
      </w:r>
      <w:r>
        <w:fldChar w:fldCharType="separate"/>
      </w:r>
      <w:r>
        <w:t>290</w:t>
      </w:r>
      <w:r>
        <w:fldChar w:fldCharType="end"/>
      </w:r>
    </w:p>
    <w:p w14:paraId="4349AB4D" w14:textId="778F4F0C" w:rsidR="00075654" w:rsidRDefault="00075654">
      <w:pPr>
        <w:pStyle w:val="TOC3"/>
        <w:rPr>
          <w:rFonts w:asciiTheme="minorHAnsi" w:eastAsiaTheme="minorEastAsia" w:hAnsiTheme="minorHAnsi" w:cstheme="minorBidi"/>
          <w:sz w:val="22"/>
          <w:szCs w:val="22"/>
          <w:lang w:eastAsia="en-GB"/>
        </w:rPr>
      </w:pPr>
      <w:r>
        <w:t>8.2.</w:t>
      </w:r>
      <w:r>
        <w:rPr>
          <w:lang w:eastAsia="zh-CN"/>
        </w:rPr>
        <w:t>160</w:t>
      </w:r>
      <w:r>
        <w:rPr>
          <w:rFonts w:asciiTheme="minorHAnsi" w:eastAsiaTheme="minorEastAsia" w:hAnsiTheme="minorHAnsi" w:cstheme="minorBidi"/>
          <w:sz w:val="22"/>
          <w:szCs w:val="22"/>
          <w:lang w:eastAsia="en-GB"/>
        </w:rPr>
        <w:tab/>
      </w:r>
      <w:r>
        <w:rPr>
          <w:lang w:eastAsia="zh-CN"/>
        </w:rPr>
        <w:t>ATSSS-LL Information</w:t>
      </w:r>
      <w:r>
        <w:tab/>
      </w:r>
      <w:r>
        <w:fldChar w:fldCharType="begin" w:fldLock="1"/>
      </w:r>
      <w:r>
        <w:instrText xml:space="preserve"> PAGEREF _Toc67499910 \h </w:instrText>
      </w:r>
      <w:r>
        <w:fldChar w:fldCharType="separate"/>
      </w:r>
      <w:r>
        <w:t>290</w:t>
      </w:r>
      <w:r>
        <w:fldChar w:fldCharType="end"/>
      </w:r>
    </w:p>
    <w:p w14:paraId="7C3D8774" w14:textId="610C7510" w:rsidR="00075654" w:rsidRDefault="00075654">
      <w:pPr>
        <w:pStyle w:val="TOC3"/>
        <w:rPr>
          <w:rFonts w:asciiTheme="minorHAnsi" w:eastAsiaTheme="minorEastAsia" w:hAnsiTheme="minorHAnsi" w:cstheme="minorBidi"/>
          <w:sz w:val="22"/>
          <w:szCs w:val="22"/>
          <w:lang w:eastAsia="en-GB"/>
        </w:rPr>
      </w:pPr>
      <w:r>
        <w:t>8.</w:t>
      </w:r>
      <w:r w:rsidRPr="00FF592E">
        <w:rPr>
          <w:lang w:val="en-US"/>
        </w:rPr>
        <w:t>2.161</w:t>
      </w:r>
      <w:r>
        <w:rPr>
          <w:rFonts w:asciiTheme="minorHAnsi" w:eastAsiaTheme="minorEastAsia" w:hAnsiTheme="minorHAnsi" w:cstheme="minorBidi"/>
          <w:sz w:val="22"/>
          <w:szCs w:val="22"/>
          <w:lang w:eastAsia="en-GB"/>
        </w:rPr>
        <w:tab/>
      </w:r>
      <w:r>
        <w:t>Data Network Access Identifier</w:t>
      </w:r>
      <w:r>
        <w:tab/>
      </w:r>
      <w:r>
        <w:fldChar w:fldCharType="begin" w:fldLock="1"/>
      </w:r>
      <w:r>
        <w:instrText xml:space="preserve"> PAGEREF _Toc67499911 \h </w:instrText>
      </w:r>
      <w:r>
        <w:fldChar w:fldCharType="separate"/>
      </w:r>
      <w:r>
        <w:t>291</w:t>
      </w:r>
      <w:r>
        <w:fldChar w:fldCharType="end"/>
      </w:r>
    </w:p>
    <w:p w14:paraId="5F826F37" w14:textId="4A7E4737" w:rsidR="00075654" w:rsidRDefault="00075654">
      <w:pPr>
        <w:pStyle w:val="TOC3"/>
        <w:rPr>
          <w:rFonts w:asciiTheme="minorHAnsi" w:eastAsiaTheme="minorEastAsia" w:hAnsiTheme="minorHAnsi" w:cstheme="minorBidi"/>
          <w:sz w:val="22"/>
          <w:szCs w:val="22"/>
          <w:lang w:eastAsia="en-GB"/>
        </w:rPr>
      </w:pPr>
      <w:r>
        <w:t>8.</w:t>
      </w:r>
      <w:r w:rsidRPr="00FF592E">
        <w:rPr>
          <w:lang w:val="en-US"/>
        </w:rPr>
        <w:t>2.162</w:t>
      </w:r>
      <w:r>
        <w:rPr>
          <w:rFonts w:asciiTheme="minorHAnsi" w:eastAsiaTheme="minorEastAsia" w:hAnsiTheme="minorHAnsi" w:cstheme="minorBidi"/>
          <w:sz w:val="22"/>
          <w:szCs w:val="22"/>
          <w:lang w:eastAsia="en-GB"/>
        </w:rPr>
        <w:tab/>
      </w:r>
      <w:r>
        <w:t>Average Packet Delay</w:t>
      </w:r>
      <w:r>
        <w:tab/>
      </w:r>
      <w:r>
        <w:fldChar w:fldCharType="begin" w:fldLock="1"/>
      </w:r>
      <w:r>
        <w:instrText xml:space="preserve"> PAGEREF _Toc67499912 \h </w:instrText>
      </w:r>
      <w:r>
        <w:fldChar w:fldCharType="separate"/>
      </w:r>
      <w:r>
        <w:t>291</w:t>
      </w:r>
      <w:r>
        <w:fldChar w:fldCharType="end"/>
      </w:r>
    </w:p>
    <w:p w14:paraId="29F17769" w14:textId="19356DCD" w:rsidR="00075654" w:rsidRDefault="00075654">
      <w:pPr>
        <w:pStyle w:val="TOC3"/>
        <w:rPr>
          <w:rFonts w:asciiTheme="minorHAnsi" w:eastAsiaTheme="minorEastAsia" w:hAnsiTheme="minorHAnsi" w:cstheme="minorBidi"/>
          <w:sz w:val="22"/>
          <w:szCs w:val="22"/>
          <w:lang w:eastAsia="en-GB"/>
        </w:rPr>
      </w:pPr>
      <w:r>
        <w:t>8.</w:t>
      </w:r>
      <w:r w:rsidRPr="00FF592E">
        <w:rPr>
          <w:lang w:val="en-US"/>
        </w:rPr>
        <w:t>2.163</w:t>
      </w:r>
      <w:r>
        <w:rPr>
          <w:rFonts w:asciiTheme="minorHAnsi" w:eastAsiaTheme="minorEastAsia" w:hAnsiTheme="minorHAnsi" w:cstheme="minorBidi"/>
          <w:sz w:val="22"/>
          <w:szCs w:val="22"/>
          <w:lang w:eastAsia="en-GB"/>
        </w:rPr>
        <w:tab/>
      </w:r>
      <w:r>
        <w:t>Minimum Packet Delay</w:t>
      </w:r>
      <w:r>
        <w:tab/>
      </w:r>
      <w:r>
        <w:fldChar w:fldCharType="begin" w:fldLock="1"/>
      </w:r>
      <w:r>
        <w:instrText xml:space="preserve"> PAGEREF _Toc67499913 \h </w:instrText>
      </w:r>
      <w:r>
        <w:fldChar w:fldCharType="separate"/>
      </w:r>
      <w:r>
        <w:t>291</w:t>
      </w:r>
      <w:r>
        <w:fldChar w:fldCharType="end"/>
      </w:r>
    </w:p>
    <w:p w14:paraId="2F7EB63C" w14:textId="093909DC" w:rsidR="00075654" w:rsidRDefault="00075654">
      <w:pPr>
        <w:pStyle w:val="TOC3"/>
        <w:rPr>
          <w:rFonts w:asciiTheme="minorHAnsi" w:eastAsiaTheme="minorEastAsia" w:hAnsiTheme="minorHAnsi" w:cstheme="minorBidi"/>
          <w:sz w:val="22"/>
          <w:szCs w:val="22"/>
          <w:lang w:eastAsia="en-GB"/>
        </w:rPr>
      </w:pPr>
      <w:r>
        <w:t>8.</w:t>
      </w:r>
      <w:r w:rsidRPr="00FF592E">
        <w:rPr>
          <w:lang w:val="en-US"/>
        </w:rPr>
        <w:t>2.164</w:t>
      </w:r>
      <w:r>
        <w:rPr>
          <w:rFonts w:asciiTheme="minorHAnsi" w:eastAsiaTheme="minorEastAsia" w:hAnsiTheme="minorHAnsi" w:cstheme="minorBidi"/>
          <w:sz w:val="22"/>
          <w:szCs w:val="22"/>
          <w:lang w:eastAsia="en-GB"/>
        </w:rPr>
        <w:tab/>
      </w:r>
      <w:r>
        <w:t>Maximum Packet Delay</w:t>
      </w:r>
      <w:r>
        <w:tab/>
      </w:r>
      <w:r>
        <w:fldChar w:fldCharType="begin" w:fldLock="1"/>
      </w:r>
      <w:r>
        <w:instrText xml:space="preserve"> PAGEREF _Toc67499914 \h </w:instrText>
      </w:r>
      <w:r>
        <w:fldChar w:fldCharType="separate"/>
      </w:r>
      <w:r>
        <w:t>292</w:t>
      </w:r>
      <w:r>
        <w:fldChar w:fldCharType="end"/>
      </w:r>
    </w:p>
    <w:p w14:paraId="2B21F364" w14:textId="59A0E7BE" w:rsidR="00075654" w:rsidRDefault="00075654">
      <w:pPr>
        <w:pStyle w:val="TOC3"/>
        <w:rPr>
          <w:rFonts w:asciiTheme="minorHAnsi" w:eastAsiaTheme="minorEastAsia" w:hAnsiTheme="minorHAnsi" w:cstheme="minorBidi"/>
          <w:sz w:val="22"/>
          <w:szCs w:val="22"/>
          <w:lang w:eastAsia="en-GB"/>
        </w:rPr>
      </w:pPr>
      <w:r>
        <w:t>8.</w:t>
      </w:r>
      <w:r w:rsidRPr="00FF592E">
        <w:rPr>
          <w:lang w:val="en-US"/>
        </w:rPr>
        <w:t>2.165</w:t>
      </w:r>
      <w:r>
        <w:rPr>
          <w:rFonts w:asciiTheme="minorHAnsi" w:eastAsiaTheme="minorEastAsia" w:hAnsiTheme="minorHAnsi" w:cstheme="minorBidi"/>
          <w:sz w:val="22"/>
          <w:szCs w:val="22"/>
          <w:lang w:eastAsia="en-GB"/>
        </w:rPr>
        <w:tab/>
      </w:r>
      <w:r>
        <w:t>QoS Report Trigger</w:t>
      </w:r>
      <w:r>
        <w:tab/>
      </w:r>
      <w:r>
        <w:fldChar w:fldCharType="begin" w:fldLock="1"/>
      </w:r>
      <w:r>
        <w:instrText xml:space="preserve"> PAGEREF _Toc67499915 \h </w:instrText>
      </w:r>
      <w:r>
        <w:fldChar w:fldCharType="separate"/>
      </w:r>
      <w:r>
        <w:t>292</w:t>
      </w:r>
      <w:r>
        <w:fldChar w:fldCharType="end"/>
      </w:r>
    </w:p>
    <w:p w14:paraId="508303C4" w14:textId="0B15AB43" w:rsidR="00075654" w:rsidRDefault="00075654">
      <w:pPr>
        <w:pStyle w:val="TOC3"/>
        <w:rPr>
          <w:rFonts w:asciiTheme="minorHAnsi" w:eastAsiaTheme="minorEastAsia" w:hAnsiTheme="minorHAnsi" w:cstheme="minorBidi"/>
          <w:sz w:val="22"/>
          <w:szCs w:val="22"/>
          <w:lang w:eastAsia="en-GB"/>
        </w:rPr>
      </w:pPr>
      <w:r>
        <w:t>8.</w:t>
      </w:r>
      <w:r w:rsidRPr="00FF592E">
        <w:rPr>
          <w:lang w:val="en-US"/>
        </w:rPr>
        <w:t>2.166</w:t>
      </w:r>
      <w:r>
        <w:rPr>
          <w:rFonts w:asciiTheme="minorHAnsi" w:eastAsiaTheme="minorEastAsia" w:hAnsiTheme="minorHAnsi" w:cstheme="minorBidi"/>
          <w:sz w:val="22"/>
          <w:szCs w:val="22"/>
          <w:lang w:eastAsia="en-GB"/>
        </w:rPr>
        <w:tab/>
      </w:r>
      <w:r>
        <w:t>GTP-U Path Interface Type</w:t>
      </w:r>
      <w:r>
        <w:tab/>
      </w:r>
      <w:r>
        <w:fldChar w:fldCharType="begin" w:fldLock="1"/>
      </w:r>
      <w:r>
        <w:instrText xml:space="preserve"> PAGEREF _Toc67499916 \h </w:instrText>
      </w:r>
      <w:r>
        <w:fldChar w:fldCharType="separate"/>
      </w:r>
      <w:r>
        <w:t>292</w:t>
      </w:r>
      <w:r>
        <w:fldChar w:fldCharType="end"/>
      </w:r>
    </w:p>
    <w:p w14:paraId="4D345822" w14:textId="47FC433B" w:rsidR="00075654" w:rsidRDefault="00075654">
      <w:pPr>
        <w:pStyle w:val="TOC3"/>
        <w:rPr>
          <w:rFonts w:asciiTheme="minorHAnsi" w:eastAsiaTheme="minorEastAsia" w:hAnsiTheme="minorHAnsi" w:cstheme="minorBidi"/>
          <w:sz w:val="22"/>
          <w:szCs w:val="22"/>
          <w:lang w:eastAsia="en-GB"/>
        </w:rPr>
      </w:pPr>
      <w:r>
        <w:t>8.</w:t>
      </w:r>
      <w:r w:rsidRPr="00FF592E">
        <w:rPr>
          <w:lang w:val="en-US"/>
        </w:rPr>
        <w:t>2.167</w:t>
      </w:r>
      <w:r>
        <w:rPr>
          <w:rFonts w:asciiTheme="minorHAnsi" w:eastAsiaTheme="minorEastAsia" w:hAnsiTheme="minorHAnsi" w:cstheme="minorBidi"/>
          <w:sz w:val="22"/>
          <w:szCs w:val="22"/>
          <w:lang w:eastAsia="en-GB"/>
        </w:rPr>
        <w:tab/>
      </w:r>
      <w:r>
        <w:t xml:space="preserve">Requested </w:t>
      </w:r>
      <w:r>
        <w:rPr>
          <w:lang w:eastAsia="zh-CN"/>
        </w:rPr>
        <w:t>Qos Monitoring</w:t>
      </w:r>
      <w:r>
        <w:tab/>
      </w:r>
      <w:r>
        <w:fldChar w:fldCharType="begin" w:fldLock="1"/>
      </w:r>
      <w:r>
        <w:instrText xml:space="preserve"> PAGEREF _Toc67499917 \h </w:instrText>
      </w:r>
      <w:r>
        <w:fldChar w:fldCharType="separate"/>
      </w:r>
      <w:r>
        <w:t>293</w:t>
      </w:r>
      <w:r>
        <w:fldChar w:fldCharType="end"/>
      </w:r>
    </w:p>
    <w:p w14:paraId="6C25F9B3" w14:textId="14013B09" w:rsidR="00075654" w:rsidRDefault="00075654">
      <w:pPr>
        <w:pStyle w:val="TOC3"/>
        <w:rPr>
          <w:rFonts w:asciiTheme="minorHAnsi" w:eastAsiaTheme="minorEastAsia" w:hAnsiTheme="minorHAnsi" w:cstheme="minorBidi"/>
          <w:sz w:val="22"/>
          <w:szCs w:val="22"/>
          <w:lang w:eastAsia="en-GB"/>
        </w:rPr>
      </w:pPr>
      <w:r>
        <w:t>8.</w:t>
      </w:r>
      <w:r w:rsidRPr="00FF592E">
        <w:rPr>
          <w:lang w:val="en-US"/>
        </w:rPr>
        <w:t>2.168</w:t>
      </w:r>
      <w:r>
        <w:rPr>
          <w:rFonts w:asciiTheme="minorHAnsi" w:eastAsiaTheme="minorEastAsia" w:hAnsiTheme="minorHAnsi" w:cstheme="minorBidi"/>
          <w:sz w:val="22"/>
          <w:szCs w:val="22"/>
          <w:lang w:eastAsia="en-GB"/>
        </w:rPr>
        <w:tab/>
      </w:r>
      <w:r>
        <w:t>Reporting Frequency</w:t>
      </w:r>
      <w:r>
        <w:tab/>
      </w:r>
      <w:r>
        <w:fldChar w:fldCharType="begin" w:fldLock="1"/>
      </w:r>
      <w:r>
        <w:instrText xml:space="preserve"> PAGEREF _Toc67499918 \h </w:instrText>
      </w:r>
      <w:r>
        <w:fldChar w:fldCharType="separate"/>
      </w:r>
      <w:r>
        <w:t>293</w:t>
      </w:r>
      <w:r>
        <w:fldChar w:fldCharType="end"/>
      </w:r>
    </w:p>
    <w:p w14:paraId="07E930B5" w14:textId="1FC0B1D1" w:rsidR="00075654" w:rsidRDefault="00075654">
      <w:pPr>
        <w:pStyle w:val="TOC3"/>
        <w:rPr>
          <w:rFonts w:asciiTheme="minorHAnsi" w:eastAsiaTheme="minorEastAsia" w:hAnsiTheme="minorHAnsi" w:cstheme="minorBidi"/>
          <w:sz w:val="22"/>
          <w:szCs w:val="22"/>
          <w:lang w:eastAsia="en-GB"/>
        </w:rPr>
      </w:pPr>
      <w:r>
        <w:t>8.</w:t>
      </w:r>
      <w:r w:rsidRPr="00FF592E">
        <w:rPr>
          <w:lang w:val="en-US"/>
        </w:rPr>
        <w:t>2.169</w:t>
      </w:r>
      <w:r>
        <w:rPr>
          <w:rFonts w:asciiTheme="minorHAnsi" w:eastAsiaTheme="minorEastAsia" w:hAnsiTheme="minorHAnsi" w:cstheme="minorBidi"/>
          <w:sz w:val="22"/>
          <w:szCs w:val="22"/>
          <w:lang w:eastAsia="en-GB"/>
        </w:rPr>
        <w:tab/>
      </w:r>
      <w:r>
        <w:t>Packet Delay Thresholds</w:t>
      </w:r>
      <w:r>
        <w:tab/>
      </w:r>
      <w:r>
        <w:fldChar w:fldCharType="begin" w:fldLock="1"/>
      </w:r>
      <w:r>
        <w:instrText xml:space="preserve"> PAGEREF _Toc67499919 \h </w:instrText>
      </w:r>
      <w:r>
        <w:fldChar w:fldCharType="separate"/>
      </w:r>
      <w:r>
        <w:t>294</w:t>
      </w:r>
      <w:r>
        <w:fldChar w:fldCharType="end"/>
      </w:r>
    </w:p>
    <w:p w14:paraId="17FE39CB" w14:textId="341C428D" w:rsidR="00075654" w:rsidRDefault="00075654">
      <w:pPr>
        <w:pStyle w:val="TOC3"/>
        <w:rPr>
          <w:rFonts w:asciiTheme="minorHAnsi" w:eastAsiaTheme="minorEastAsia" w:hAnsiTheme="minorHAnsi" w:cstheme="minorBidi"/>
          <w:sz w:val="22"/>
          <w:szCs w:val="22"/>
          <w:lang w:eastAsia="en-GB"/>
        </w:rPr>
      </w:pPr>
      <w:r>
        <w:t>8.</w:t>
      </w:r>
      <w:r w:rsidRPr="00FF592E">
        <w:rPr>
          <w:lang w:val="en-US"/>
        </w:rPr>
        <w:t>2.170</w:t>
      </w:r>
      <w:r>
        <w:rPr>
          <w:rFonts w:asciiTheme="minorHAnsi" w:eastAsiaTheme="minorEastAsia" w:hAnsiTheme="minorHAnsi" w:cstheme="minorBidi"/>
          <w:sz w:val="22"/>
          <w:szCs w:val="22"/>
          <w:lang w:eastAsia="en-GB"/>
        </w:rPr>
        <w:tab/>
      </w:r>
      <w:r w:rsidRPr="00FF592E">
        <w:rPr>
          <w:lang w:val="sv-SE" w:eastAsia="zh-CN"/>
        </w:rPr>
        <w:t>Minimum Wait Time</w:t>
      </w:r>
      <w:r>
        <w:tab/>
      </w:r>
      <w:r>
        <w:fldChar w:fldCharType="begin" w:fldLock="1"/>
      </w:r>
      <w:r>
        <w:instrText xml:space="preserve"> PAGEREF _Toc67499920 \h </w:instrText>
      </w:r>
      <w:r>
        <w:fldChar w:fldCharType="separate"/>
      </w:r>
      <w:r>
        <w:t>295</w:t>
      </w:r>
      <w:r>
        <w:fldChar w:fldCharType="end"/>
      </w:r>
    </w:p>
    <w:p w14:paraId="0EFBD067" w14:textId="33CEF05E" w:rsidR="00075654" w:rsidRDefault="00075654">
      <w:pPr>
        <w:pStyle w:val="TOC3"/>
        <w:rPr>
          <w:rFonts w:asciiTheme="minorHAnsi" w:eastAsiaTheme="minorEastAsia" w:hAnsiTheme="minorHAnsi" w:cstheme="minorBidi"/>
          <w:sz w:val="22"/>
          <w:szCs w:val="22"/>
          <w:lang w:eastAsia="en-GB"/>
        </w:rPr>
      </w:pPr>
      <w:r>
        <w:t>8.</w:t>
      </w:r>
      <w:r w:rsidRPr="00FF592E">
        <w:rPr>
          <w:lang w:val="en-US"/>
        </w:rPr>
        <w:t>2.171</w:t>
      </w:r>
      <w:r>
        <w:rPr>
          <w:rFonts w:asciiTheme="minorHAnsi" w:eastAsiaTheme="minorEastAsia" w:hAnsiTheme="minorHAnsi" w:cstheme="minorBidi"/>
          <w:sz w:val="22"/>
          <w:szCs w:val="22"/>
          <w:lang w:eastAsia="en-GB"/>
        </w:rPr>
        <w:tab/>
      </w:r>
      <w:r w:rsidRPr="00FF592E">
        <w:rPr>
          <w:lang w:val="de-DE" w:eastAsia="zh-CN"/>
        </w:rPr>
        <w:t xml:space="preserve">QoS Monitoring </w:t>
      </w:r>
      <w:r w:rsidRPr="00FF592E">
        <w:rPr>
          <w:lang w:val="de-DE"/>
        </w:rPr>
        <w:t>Measurement</w:t>
      </w:r>
      <w:r>
        <w:tab/>
      </w:r>
      <w:r>
        <w:fldChar w:fldCharType="begin" w:fldLock="1"/>
      </w:r>
      <w:r>
        <w:instrText xml:space="preserve"> PAGEREF _Toc67499921 \h </w:instrText>
      </w:r>
      <w:r>
        <w:fldChar w:fldCharType="separate"/>
      </w:r>
      <w:r>
        <w:t>295</w:t>
      </w:r>
      <w:r>
        <w:fldChar w:fldCharType="end"/>
      </w:r>
    </w:p>
    <w:p w14:paraId="6D76C6F9" w14:textId="19F0B82A" w:rsidR="00075654" w:rsidRDefault="00075654">
      <w:pPr>
        <w:pStyle w:val="TOC3"/>
        <w:rPr>
          <w:rFonts w:asciiTheme="minorHAnsi" w:eastAsiaTheme="minorEastAsia" w:hAnsiTheme="minorHAnsi" w:cstheme="minorBidi"/>
          <w:sz w:val="22"/>
          <w:szCs w:val="22"/>
          <w:lang w:eastAsia="en-GB"/>
        </w:rPr>
      </w:pPr>
      <w:r w:rsidRPr="00FF592E">
        <w:rPr>
          <w:lang w:val="fr-FR"/>
        </w:rPr>
        <w:t>8.2.172</w:t>
      </w:r>
      <w:r>
        <w:rPr>
          <w:rFonts w:asciiTheme="minorHAnsi" w:eastAsiaTheme="minorEastAsia" w:hAnsiTheme="minorHAnsi" w:cstheme="minorBidi"/>
          <w:sz w:val="22"/>
          <w:szCs w:val="22"/>
          <w:lang w:eastAsia="en-GB"/>
        </w:rPr>
        <w:tab/>
      </w:r>
      <w:r w:rsidRPr="00FF592E">
        <w:rPr>
          <w:lang w:val="fr-FR"/>
        </w:rPr>
        <w:t>MT-EDT Control Information</w:t>
      </w:r>
      <w:r>
        <w:tab/>
      </w:r>
      <w:r>
        <w:fldChar w:fldCharType="begin" w:fldLock="1"/>
      </w:r>
      <w:r>
        <w:instrText xml:space="preserve"> PAGEREF _Toc67499922 \h </w:instrText>
      </w:r>
      <w:r>
        <w:fldChar w:fldCharType="separate"/>
      </w:r>
      <w:r>
        <w:t>295</w:t>
      </w:r>
      <w:r>
        <w:fldChar w:fldCharType="end"/>
      </w:r>
    </w:p>
    <w:p w14:paraId="00BC2A35" w14:textId="32D5006D" w:rsidR="00075654" w:rsidRDefault="00075654">
      <w:pPr>
        <w:pStyle w:val="TOC3"/>
        <w:rPr>
          <w:rFonts w:asciiTheme="minorHAnsi" w:eastAsiaTheme="minorEastAsia" w:hAnsiTheme="minorHAnsi" w:cstheme="minorBidi"/>
          <w:sz w:val="22"/>
          <w:szCs w:val="22"/>
          <w:lang w:eastAsia="en-GB"/>
        </w:rPr>
      </w:pPr>
      <w:r>
        <w:t>8.</w:t>
      </w:r>
      <w:r w:rsidRPr="00FF592E">
        <w:rPr>
          <w:lang w:val="en-US"/>
        </w:rPr>
        <w:t>2.173</w:t>
      </w:r>
      <w:r>
        <w:rPr>
          <w:rFonts w:asciiTheme="minorHAnsi" w:eastAsiaTheme="minorEastAsia" w:hAnsiTheme="minorHAnsi" w:cstheme="minorBidi"/>
          <w:sz w:val="22"/>
          <w:szCs w:val="22"/>
          <w:lang w:eastAsia="en-GB"/>
        </w:rPr>
        <w:tab/>
      </w:r>
      <w:r>
        <w:t>DL Data Packets Size</w:t>
      </w:r>
      <w:r>
        <w:tab/>
      </w:r>
      <w:r>
        <w:fldChar w:fldCharType="begin" w:fldLock="1"/>
      </w:r>
      <w:r>
        <w:instrText xml:space="preserve"> PAGEREF _Toc67499923 \h </w:instrText>
      </w:r>
      <w:r>
        <w:fldChar w:fldCharType="separate"/>
      </w:r>
      <w:r>
        <w:t>296</w:t>
      </w:r>
      <w:r>
        <w:fldChar w:fldCharType="end"/>
      </w:r>
    </w:p>
    <w:p w14:paraId="4DABEE86" w14:textId="7B8DDC71" w:rsidR="00075654" w:rsidRDefault="00075654">
      <w:pPr>
        <w:pStyle w:val="TOC3"/>
        <w:rPr>
          <w:rFonts w:asciiTheme="minorHAnsi" w:eastAsiaTheme="minorEastAsia" w:hAnsiTheme="minorHAnsi" w:cstheme="minorBidi"/>
          <w:sz w:val="22"/>
          <w:szCs w:val="22"/>
          <w:lang w:eastAsia="en-GB"/>
        </w:rPr>
      </w:pPr>
      <w:r>
        <w:t>8.</w:t>
      </w:r>
      <w:r w:rsidRPr="00FF592E">
        <w:rPr>
          <w:lang w:val="en-US"/>
        </w:rPr>
        <w:t>2.174</w:t>
      </w:r>
      <w:r>
        <w:rPr>
          <w:rFonts w:asciiTheme="minorHAnsi" w:eastAsiaTheme="minorEastAsia" w:hAnsiTheme="minorHAnsi" w:cstheme="minorBidi"/>
          <w:sz w:val="22"/>
          <w:szCs w:val="22"/>
          <w:lang w:eastAsia="en-GB"/>
        </w:rPr>
        <w:tab/>
      </w:r>
      <w:r>
        <w:t>QER Control Indications</w:t>
      </w:r>
      <w:r>
        <w:tab/>
      </w:r>
      <w:r>
        <w:fldChar w:fldCharType="begin" w:fldLock="1"/>
      </w:r>
      <w:r>
        <w:instrText xml:space="preserve"> PAGEREF _Toc67499924 \h </w:instrText>
      </w:r>
      <w:r>
        <w:fldChar w:fldCharType="separate"/>
      </w:r>
      <w:r>
        <w:t>296</w:t>
      </w:r>
      <w:r>
        <w:fldChar w:fldCharType="end"/>
      </w:r>
    </w:p>
    <w:p w14:paraId="57EA5828" w14:textId="6D03B9B5" w:rsidR="00075654" w:rsidRDefault="00075654">
      <w:pPr>
        <w:pStyle w:val="TOC3"/>
        <w:rPr>
          <w:rFonts w:asciiTheme="minorHAnsi" w:eastAsiaTheme="minorEastAsia" w:hAnsiTheme="minorHAnsi" w:cstheme="minorBidi"/>
          <w:sz w:val="22"/>
          <w:szCs w:val="22"/>
          <w:lang w:eastAsia="en-GB"/>
        </w:rPr>
      </w:pPr>
      <w:r>
        <w:t>8.</w:t>
      </w:r>
      <w:r w:rsidRPr="00FF592E">
        <w:rPr>
          <w:lang w:val="en-US"/>
        </w:rPr>
        <w:t>2.175</w:t>
      </w:r>
      <w:r>
        <w:rPr>
          <w:rFonts w:asciiTheme="minorHAnsi" w:eastAsiaTheme="minorEastAsia" w:hAnsiTheme="minorHAnsi" w:cstheme="minorBidi"/>
          <w:sz w:val="22"/>
          <w:szCs w:val="22"/>
          <w:lang w:eastAsia="en-GB"/>
        </w:rPr>
        <w:tab/>
      </w:r>
      <w:r w:rsidRPr="00FF592E">
        <w:rPr>
          <w:lang w:val="de-DE" w:eastAsia="zh-CN"/>
        </w:rPr>
        <w:t>NF Instance ID</w:t>
      </w:r>
      <w:r>
        <w:tab/>
      </w:r>
      <w:r>
        <w:fldChar w:fldCharType="begin" w:fldLock="1"/>
      </w:r>
      <w:r>
        <w:instrText xml:space="preserve"> PAGEREF _Toc67499925 \h </w:instrText>
      </w:r>
      <w:r>
        <w:fldChar w:fldCharType="separate"/>
      </w:r>
      <w:r>
        <w:t>296</w:t>
      </w:r>
      <w:r>
        <w:fldChar w:fldCharType="end"/>
      </w:r>
    </w:p>
    <w:p w14:paraId="5444D4CA" w14:textId="57AF86C3" w:rsidR="00075654" w:rsidRDefault="00075654">
      <w:pPr>
        <w:pStyle w:val="TOC3"/>
        <w:rPr>
          <w:rFonts w:asciiTheme="minorHAnsi" w:eastAsiaTheme="minorEastAsia" w:hAnsiTheme="minorHAnsi" w:cstheme="minorBidi"/>
          <w:sz w:val="22"/>
          <w:szCs w:val="22"/>
          <w:lang w:eastAsia="en-GB"/>
        </w:rPr>
      </w:pPr>
      <w:r>
        <w:t>8.</w:t>
      </w:r>
      <w:r>
        <w:rPr>
          <w:lang w:eastAsia="zh-CN"/>
        </w:rPr>
        <w:t>2.176</w:t>
      </w:r>
      <w:r>
        <w:rPr>
          <w:rFonts w:asciiTheme="minorHAnsi" w:eastAsiaTheme="minorEastAsia" w:hAnsiTheme="minorHAnsi" w:cstheme="minorBidi"/>
          <w:sz w:val="22"/>
          <w:szCs w:val="22"/>
          <w:lang w:eastAsia="en-GB"/>
        </w:rPr>
        <w:tab/>
      </w:r>
      <w:r>
        <w:rPr>
          <w:lang w:eastAsia="zh-CN"/>
        </w:rPr>
        <w:t>S-NSSAI</w:t>
      </w:r>
      <w:r>
        <w:tab/>
      </w:r>
      <w:r>
        <w:fldChar w:fldCharType="begin" w:fldLock="1"/>
      </w:r>
      <w:r>
        <w:instrText xml:space="preserve"> PAGEREF _Toc67499926 \h </w:instrText>
      </w:r>
      <w:r>
        <w:fldChar w:fldCharType="separate"/>
      </w:r>
      <w:r>
        <w:t>297</w:t>
      </w:r>
      <w:r>
        <w:fldChar w:fldCharType="end"/>
      </w:r>
    </w:p>
    <w:p w14:paraId="6FA4368D" w14:textId="0367CDC1" w:rsidR="00075654" w:rsidRDefault="00075654">
      <w:pPr>
        <w:pStyle w:val="TOC3"/>
        <w:rPr>
          <w:rFonts w:asciiTheme="minorHAnsi" w:eastAsiaTheme="minorEastAsia" w:hAnsiTheme="minorHAnsi" w:cstheme="minorBidi"/>
          <w:sz w:val="22"/>
          <w:szCs w:val="22"/>
          <w:lang w:eastAsia="en-GB"/>
        </w:rPr>
      </w:pPr>
      <w:r>
        <w:t>8.</w:t>
      </w:r>
      <w:r w:rsidRPr="00FF592E">
        <w:rPr>
          <w:lang w:val="en-US"/>
        </w:rPr>
        <w:t>2.177</w:t>
      </w:r>
      <w:r>
        <w:rPr>
          <w:rFonts w:asciiTheme="minorHAnsi" w:eastAsiaTheme="minorEastAsia" w:hAnsiTheme="minorHAnsi" w:cstheme="minorBidi"/>
          <w:sz w:val="22"/>
          <w:szCs w:val="22"/>
          <w:lang w:eastAsia="en-GB"/>
        </w:rPr>
        <w:tab/>
      </w:r>
      <w:r>
        <w:t>IP version</w:t>
      </w:r>
      <w:r>
        <w:tab/>
      </w:r>
      <w:r>
        <w:fldChar w:fldCharType="begin" w:fldLock="1"/>
      </w:r>
      <w:r>
        <w:instrText xml:space="preserve"> PAGEREF _Toc67499927 \h </w:instrText>
      </w:r>
      <w:r>
        <w:fldChar w:fldCharType="separate"/>
      </w:r>
      <w:r>
        <w:t>297</w:t>
      </w:r>
      <w:r>
        <w:fldChar w:fldCharType="end"/>
      </w:r>
    </w:p>
    <w:p w14:paraId="09CDB204" w14:textId="00F634A6" w:rsidR="00075654" w:rsidRDefault="00075654">
      <w:pPr>
        <w:pStyle w:val="TOC3"/>
        <w:rPr>
          <w:rFonts w:asciiTheme="minorHAnsi" w:eastAsiaTheme="minorEastAsia" w:hAnsiTheme="minorHAnsi" w:cstheme="minorBidi"/>
          <w:sz w:val="22"/>
          <w:szCs w:val="22"/>
          <w:lang w:eastAsia="en-GB"/>
        </w:rPr>
      </w:pPr>
      <w:r>
        <w:t>8.</w:t>
      </w:r>
      <w:r w:rsidRPr="00FF592E">
        <w:rPr>
          <w:lang w:val="en-US"/>
        </w:rPr>
        <w:t>2.178</w:t>
      </w:r>
      <w:r>
        <w:rPr>
          <w:rFonts w:asciiTheme="minorHAnsi" w:eastAsiaTheme="minorEastAsia" w:hAnsiTheme="minorHAnsi" w:cstheme="minorBidi"/>
          <w:sz w:val="22"/>
          <w:szCs w:val="22"/>
          <w:lang w:eastAsia="en-GB"/>
        </w:rPr>
        <w:tab/>
      </w:r>
      <w:r>
        <w:t>PFCPASReq-Flags</w:t>
      </w:r>
      <w:r>
        <w:tab/>
      </w:r>
      <w:r>
        <w:fldChar w:fldCharType="begin" w:fldLock="1"/>
      </w:r>
      <w:r>
        <w:instrText xml:space="preserve"> PAGEREF _Toc67499928 \h </w:instrText>
      </w:r>
      <w:r>
        <w:fldChar w:fldCharType="separate"/>
      </w:r>
      <w:r>
        <w:t>297</w:t>
      </w:r>
      <w:r>
        <w:fldChar w:fldCharType="end"/>
      </w:r>
    </w:p>
    <w:p w14:paraId="3333016C" w14:textId="40B9F65D" w:rsidR="00075654" w:rsidRDefault="00075654">
      <w:pPr>
        <w:pStyle w:val="TOC3"/>
        <w:rPr>
          <w:rFonts w:asciiTheme="minorHAnsi" w:eastAsiaTheme="minorEastAsia" w:hAnsiTheme="minorHAnsi" w:cstheme="minorBidi"/>
          <w:sz w:val="22"/>
          <w:szCs w:val="22"/>
          <w:lang w:eastAsia="en-GB"/>
        </w:rPr>
      </w:pPr>
      <w:r>
        <w:t>8.</w:t>
      </w:r>
      <w:r w:rsidRPr="00FF592E">
        <w:rPr>
          <w:lang w:val="en-US"/>
        </w:rPr>
        <w:t>2.179</w:t>
      </w:r>
      <w:r>
        <w:rPr>
          <w:rFonts w:asciiTheme="minorHAnsi" w:eastAsiaTheme="minorEastAsia" w:hAnsiTheme="minorHAnsi" w:cstheme="minorBidi"/>
          <w:sz w:val="22"/>
          <w:szCs w:val="22"/>
          <w:lang w:eastAsia="en-GB"/>
        </w:rPr>
        <w:tab/>
      </w:r>
      <w:r>
        <w:t>Data Status</w:t>
      </w:r>
      <w:r>
        <w:tab/>
      </w:r>
      <w:r>
        <w:fldChar w:fldCharType="begin" w:fldLock="1"/>
      </w:r>
      <w:r>
        <w:instrText xml:space="preserve"> PAGEREF _Toc67499929 \h </w:instrText>
      </w:r>
      <w:r>
        <w:fldChar w:fldCharType="separate"/>
      </w:r>
      <w:r>
        <w:t>298</w:t>
      </w:r>
      <w:r>
        <w:fldChar w:fldCharType="end"/>
      </w:r>
    </w:p>
    <w:p w14:paraId="46CA4807" w14:textId="0BDC2448" w:rsidR="00075654" w:rsidRDefault="00075654">
      <w:pPr>
        <w:pStyle w:val="TOC3"/>
        <w:rPr>
          <w:rFonts w:asciiTheme="minorHAnsi" w:eastAsiaTheme="minorEastAsia" w:hAnsiTheme="minorHAnsi" w:cstheme="minorBidi"/>
          <w:sz w:val="22"/>
          <w:szCs w:val="22"/>
          <w:lang w:eastAsia="en-GB"/>
        </w:rPr>
      </w:pPr>
      <w:r>
        <w:t>8.2.</w:t>
      </w:r>
      <w:r>
        <w:rPr>
          <w:lang w:eastAsia="zh-CN"/>
        </w:rPr>
        <w:t>180</w:t>
      </w:r>
      <w:r>
        <w:rPr>
          <w:rFonts w:asciiTheme="minorHAnsi" w:eastAsiaTheme="minorEastAsia" w:hAnsiTheme="minorHAnsi" w:cstheme="minorBidi"/>
          <w:sz w:val="22"/>
          <w:szCs w:val="22"/>
          <w:lang w:eastAsia="en-GB"/>
        </w:rPr>
        <w:tab/>
      </w:r>
      <w:r w:rsidRPr="00FF592E">
        <w:rPr>
          <w:lang w:val="fr-FR" w:eastAsia="zh-CN"/>
        </w:rPr>
        <w:t>RDS Configuration Information</w:t>
      </w:r>
      <w:r>
        <w:tab/>
      </w:r>
      <w:r>
        <w:fldChar w:fldCharType="begin" w:fldLock="1"/>
      </w:r>
      <w:r>
        <w:instrText xml:space="preserve"> PAGEREF _Toc67499930 \h </w:instrText>
      </w:r>
      <w:r>
        <w:fldChar w:fldCharType="separate"/>
      </w:r>
      <w:r>
        <w:t>298</w:t>
      </w:r>
      <w:r>
        <w:fldChar w:fldCharType="end"/>
      </w:r>
    </w:p>
    <w:p w14:paraId="593A0C6F" w14:textId="7B3EEFED" w:rsidR="00075654" w:rsidRDefault="00075654">
      <w:pPr>
        <w:pStyle w:val="TOC3"/>
        <w:rPr>
          <w:rFonts w:asciiTheme="minorHAnsi" w:eastAsiaTheme="minorEastAsia" w:hAnsiTheme="minorHAnsi" w:cstheme="minorBidi"/>
          <w:sz w:val="22"/>
          <w:szCs w:val="22"/>
          <w:lang w:eastAsia="en-GB"/>
        </w:rPr>
      </w:pPr>
      <w:r>
        <w:t>8.2.181</w:t>
      </w:r>
      <w:r>
        <w:rPr>
          <w:rFonts w:asciiTheme="minorHAnsi" w:eastAsiaTheme="minorEastAsia" w:hAnsiTheme="minorHAnsi" w:cstheme="minorBidi"/>
          <w:sz w:val="22"/>
          <w:szCs w:val="22"/>
          <w:lang w:eastAsia="en-GB"/>
        </w:rPr>
        <w:tab/>
      </w:r>
      <w:r>
        <w:t>MPTCP Applicable Indication</w:t>
      </w:r>
      <w:r>
        <w:tab/>
      </w:r>
      <w:r>
        <w:fldChar w:fldCharType="begin" w:fldLock="1"/>
      </w:r>
      <w:r>
        <w:instrText xml:space="preserve"> PAGEREF _Toc67499931 \h </w:instrText>
      </w:r>
      <w:r>
        <w:fldChar w:fldCharType="separate"/>
      </w:r>
      <w:r>
        <w:t>299</w:t>
      </w:r>
      <w:r>
        <w:fldChar w:fldCharType="end"/>
      </w:r>
    </w:p>
    <w:p w14:paraId="22FBDAA3" w14:textId="3D02E875" w:rsidR="00075654" w:rsidRDefault="00075654">
      <w:pPr>
        <w:pStyle w:val="TOC3"/>
        <w:rPr>
          <w:rFonts w:asciiTheme="minorHAnsi" w:eastAsiaTheme="minorEastAsia" w:hAnsiTheme="minorHAnsi" w:cstheme="minorBidi"/>
          <w:sz w:val="22"/>
          <w:szCs w:val="22"/>
          <w:lang w:eastAsia="en-GB"/>
        </w:rPr>
      </w:pPr>
      <w:r>
        <w:t>8.2.182</w:t>
      </w:r>
      <w:r>
        <w:rPr>
          <w:rFonts w:asciiTheme="minorHAnsi" w:eastAsiaTheme="minorEastAsia" w:hAnsiTheme="minorHAnsi" w:cstheme="minorBidi"/>
          <w:sz w:val="22"/>
          <w:szCs w:val="22"/>
          <w:lang w:eastAsia="en-GB"/>
        </w:rPr>
        <w:tab/>
      </w:r>
      <w:r>
        <w:t>Bridge Management Information Container</w:t>
      </w:r>
      <w:r>
        <w:tab/>
      </w:r>
      <w:r>
        <w:fldChar w:fldCharType="begin" w:fldLock="1"/>
      </w:r>
      <w:r>
        <w:instrText xml:space="preserve"> PAGEREF _Toc67499932 \h </w:instrText>
      </w:r>
      <w:r>
        <w:fldChar w:fldCharType="separate"/>
      </w:r>
      <w:r>
        <w:t>299</w:t>
      </w:r>
      <w:r>
        <w:fldChar w:fldCharType="end"/>
      </w:r>
    </w:p>
    <w:p w14:paraId="32FF70AA" w14:textId="20B0132D" w:rsidR="00075654" w:rsidRDefault="00075654">
      <w:pPr>
        <w:pStyle w:val="TOC3"/>
        <w:rPr>
          <w:rFonts w:asciiTheme="minorHAnsi" w:eastAsiaTheme="minorEastAsia" w:hAnsiTheme="minorHAnsi" w:cstheme="minorBidi"/>
          <w:sz w:val="22"/>
          <w:szCs w:val="22"/>
          <w:lang w:eastAsia="en-GB"/>
        </w:rPr>
      </w:pPr>
      <w:r>
        <w:t>8.</w:t>
      </w:r>
      <w:r w:rsidRPr="00FF592E">
        <w:rPr>
          <w:lang w:val="en-US"/>
        </w:rPr>
        <w:t>2.183</w:t>
      </w:r>
      <w:r>
        <w:rPr>
          <w:rFonts w:asciiTheme="minorHAnsi" w:eastAsiaTheme="minorEastAsia" w:hAnsiTheme="minorHAnsi" w:cstheme="minorBidi"/>
          <w:sz w:val="22"/>
          <w:szCs w:val="22"/>
          <w:lang w:eastAsia="en-GB"/>
        </w:rPr>
        <w:tab/>
      </w:r>
      <w:r>
        <w:t>Number of UE IP Addresses</w:t>
      </w:r>
      <w:r>
        <w:tab/>
      </w:r>
      <w:r>
        <w:fldChar w:fldCharType="begin" w:fldLock="1"/>
      </w:r>
      <w:r>
        <w:instrText xml:space="preserve"> PAGEREF _Toc67499933 \h </w:instrText>
      </w:r>
      <w:r>
        <w:fldChar w:fldCharType="separate"/>
      </w:r>
      <w:r>
        <w:t>299</w:t>
      </w:r>
      <w:r>
        <w:fldChar w:fldCharType="end"/>
      </w:r>
    </w:p>
    <w:p w14:paraId="0C91EE3F" w14:textId="41AE209A" w:rsidR="00075654" w:rsidRDefault="00075654">
      <w:pPr>
        <w:pStyle w:val="TOC3"/>
        <w:rPr>
          <w:rFonts w:asciiTheme="minorHAnsi" w:eastAsiaTheme="minorEastAsia" w:hAnsiTheme="minorHAnsi" w:cstheme="minorBidi"/>
          <w:sz w:val="22"/>
          <w:szCs w:val="22"/>
          <w:lang w:eastAsia="en-GB"/>
        </w:rPr>
      </w:pPr>
      <w:r>
        <w:t>8.</w:t>
      </w:r>
      <w:r w:rsidRPr="00FF592E">
        <w:rPr>
          <w:lang w:val="en-US"/>
        </w:rPr>
        <w:t>2.184</w:t>
      </w:r>
      <w:r>
        <w:rPr>
          <w:rFonts w:asciiTheme="minorHAnsi" w:eastAsiaTheme="minorEastAsia" w:hAnsiTheme="minorHAnsi" w:cstheme="minorBidi"/>
          <w:sz w:val="22"/>
          <w:szCs w:val="22"/>
          <w:lang w:eastAsia="en-GB"/>
        </w:rPr>
        <w:tab/>
      </w:r>
      <w:r>
        <w:t>Validity Timer</w:t>
      </w:r>
      <w:r>
        <w:tab/>
      </w:r>
      <w:r>
        <w:fldChar w:fldCharType="begin" w:fldLock="1"/>
      </w:r>
      <w:r>
        <w:instrText xml:space="preserve"> PAGEREF _Toc67499934 \h </w:instrText>
      </w:r>
      <w:r>
        <w:fldChar w:fldCharType="separate"/>
      </w:r>
      <w:r>
        <w:t>300</w:t>
      </w:r>
      <w:r>
        <w:fldChar w:fldCharType="end"/>
      </w:r>
    </w:p>
    <w:p w14:paraId="556D9B1C" w14:textId="4F0B1ADE" w:rsidR="00075654" w:rsidRDefault="00075654">
      <w:pPr>
        <w:pStyle w:val="TOC3"/>
        <w:rPr>
          <w:rFonts w:asciiTheme="minorHAnsi" w:eastAsiaTheme="minorEastAsia" w:hAnsiTheme="minorHAnsi" w:cstheme="minorBidi"/>
          <w:sz w:val="22"/>
          <w:szCs w:val="22"/>
          <w:lang w:eastAsia="en-GB"/>
        </w:rPr>
      </w:pPr>
      <w:r>
        <w:t>8.</w:t>
      </w:r>
      <w:r w:rsidRPr="00FF592E">
        <w:rPr>
          <w:lang w:val="en-US"/>
        </w:rPr>
        <w:t>2.185</w:t>
      </w:r>
      <w:r>
        <w:rPr>
          <w:rFonts w:asciiTheme="minorHAnsi" w:eastAsiaTheme="minorEastAsia" w:hAnsiTheme="minorHAnsi" w:cstheme="minorBidi"/>
          <w:sz w:val="22"/>
          <w:szCs w:val="22"/>
          <w:lang w:eastAsia="en-GB"/>
        </w:rPr>
        <w:tab/>
      </w:r>
      <w:r>
        <w:t>Offending IE Information</w:t>
      </w:r>
      <w:r>
        <w:tab/>
      </w:r>
      <w:r>
        <w:fldChar w:fldCharType="begin" w:fldLock="1"/>
      </w:r>
      <w:r>
        <w:instrText xml:space="preserve"> PAGEREF _Toc67499935 \h </w:instrText>
      </w:r>
      <w:r>
        <w:fldChar w:fldCharType="separate"/>
      </w:r>
      <w:r>
        <w:t>300</w:t>
      </w:r>
      <w:r>
        <w:fldChar w:fldCharType="end"/>
      </w:r>
    </w:p>
    <w:p w14:paraId="68E47229" w14:textId="7D9DB1FB" w:rsidR="00075654" w:rsidRDefault="00075654">
      <w:pPr>
        <w:pStyle w:val="TOC3"/>
        <w:rPr>
          <w:rFonts w:asciiTheme="minorHAnsi" w:eastAsiaTheme="minorEastAsia" w:hAnsiTheme="minorHAnsi" w:cstheme="minorBidi"/>
          <w:sz w:val="22"/>
          <w:szCs w:val="22"/>
          <w:lang w:eastAsia="en-GB"/>
        </w:rPr>
      </w:pPr>
      <w:r>
        <w:t>8.</w:t>
      </w:r>
      <w:r w:rsidRPr="00FF592E">
        <w:rPr>
          <w:lang w:val="en-US"/>
        </w:rPr>
        <w:t>2.186</w:t>
      </w:r>
      <w:r>
        <w:rPr>
          <w:rFonts w:asciiTheme="minorHAnsi" w:eastAsiaTheme="minorEastAsia" w:hAnsiTheme="minorHAnsi" w:cstheme="minorBidi"/>
          <w:sz w:val="22"/>
          <w:szCs w:val="22"/>
          <w:lang w:eastAsia="en-GB"/>
        </w:rPr>
        <w:tab/>
      </w:r>
      <w:r>
        <w:t>RAT Type</w:t>
      </w:r>
      <w:r>
        <w:tab/>
      </w:r>
      <w:r>
        <w:fldChar w:fldCharType="begin" w:fldLock="1"/>
      </w:r>
      <w:r>
        <w:instrText xml:space="preserve"> PAGEREF _Toc67499936 \h </w:instrText>
      </w:r>
      <w:r>
        <w:fldChar w:fldCharType="separate"/>
      </w:r>
      <w:r>
        <w:t>300</w:t>
      </w:r>
      <w:r>
        <w:fldChar w:fldCharType="end"/>
      </w:r>
    </w:p>
    <w:p w14:paraId="1EFC8BCD" w14:textId="54996199" w:rsidR="00075654" w:rsidRDefault="00075654">
      <w:pPr>
        <w:pStyle w:val="TOC8"/>
        <w:rPr>
          <w:rFonts w:asciiTheme="minorHAnsi" w:eastAsiaTheme="minorEastAsia" w:hAnsiTheme="minorHAnsi" w:cstheme="minorBidi"/>
          <w:b w:val="0"/>
          <w:szCs w:val="22"/>
          <w:lang w:eastAsia="en-GB"/>
        </w:rPr>
      </w:pPr>
      <w:r>
        <w:t>Annex A (Informative): PFCP Load and Overload Control Mechanism</w:t>
      </w:r>
      <w:r>
        <w:tab/>
      </w:r>
      <w:r>
        <w:fldChar w:fldCharType="begin" w:fldLock="1"/>
      </w:r>
      <w:r>
        <w:instrText xml:space="preserve"> PAGEREF _Toc67499937 \h </w:instrText>
      </w:r>
      <w:r>
        <w:fldChar w:fldCharType="separate"/>
      </w:r>
      <w:r>
        <w:t>302</w:t>
      </w:r>
      <w:r>
        <w:fldChar w:fldCharType="end"/>
      </w:r>
    </w:p>
    <w:p w14:paraId="598C0971" w14:textId="5C8EDB44" w:rsidR="00075654" w:rsidRDefault="00075654">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Throttling Aalgorithms</w:t>
      </w:r>
      <w:r>
        <w:tab/>
      </w:r>
      <w:r>
        <w:fldChar w:fldCharType="begin" w:fldLock="1"/>
      </w:r>
      <w:r>
        <w:instrText xml:space="preserve"> PAGEREF _Toc67499938 \h </w:instrText>
      </w:r>
      <w:r>
        <w:fldChar w:fldCharType="separate"/>
      </w:r>
      <w:r>
        <w:t>302</w:t>
      </w:r>
      <w:r>
        <w:fldChar w:fldCharType="end"/>
      </w:r>
    </w:p>
    <w:p w14:paraId="6C532950" w14:textId="3AEB1D02" w:rsidR="00075654" w:rsidRDefault="00075654">
      <w:pPr>
        <w:pStyle w:val="TOC3"/>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"Loss" Throttling Algorithm</w:t>
      </w:r>
      <w:r>
        <w:tab/>
      </w:r>
      <w:r>
        <w:fldChar w:fldCharType="begin" w:fldLock="1"/>
      </w:r>
      <w:r>
        <w:instrText xml:space="preserve"> PAGEREF _Toc67499939 \h </w:instrText>
      </w:r>
      <w:r>
        <w:fldChar w:fldCharType="separate"/>
      </w:r>
      <w:r>
        <w:t>302</w:t>
      </w:r>
      <w:r>
        <w:fldChar w:fldCharType="end"/>
      </w:r>
    </w:p>
    <w:p w14:paraId="4D64C62B" w14:textId="7F1EBC19" w:rsidR="00075654" w:rsidRDefault="00075654">
      <w:pPr>
        <w:pStyle w:val="TOC4"/>
        <w:rPr>
          <w:rFonts w:asciiTheme="minorHAnsi" w:eastAsiaTheme="minorEastAsia" w:hAnsiTheme="minorHAnsi" w:cstheme="minorBidi"/>
          <w:sz w:val="22"/>
          <w:szCs w:val="22"/>
          <w:lang w:eastAsia="en-GB"/>
        </w:rPr>
      </w:pPr>
      <w:r>
        <w:t>A.1.1.1</w:t>
      </w:r>
      <w:r>
        <w:rPr>
          <w:rFonts w:asciiTheme="minorHAnsi" w:eastAsiaTheme="minorEastAsia" w:hAnsiTheme="minorHAnsi" w:cstheme="minorBidi"/>
          <w:sz w:val="22"/>
          <w:szCs w:val="22"/>
          <w:lang w:eastAsia="en-GB"/>
        </w:rPr>
        <w:tab/>
      </w:r>
      <w:r>
        <w:t>Example of Possible Implementation</w:t>
      </w:r>
      <w:r>
        <w:tab/>
      </w:r>
      <w:r>
        <w:fldChar w:fldCharType="begin" w:fldLock="1"/>
      </w:r>
      <w:r>
        <w:instrText xml:space="preserve"> PAGEREF _Toc67499940 \h </w:instrText>
      </w:r>
      <w:r>
        <w:fldChar w:fldCharType="separate"/>
      </w:r>
      <w:r>
        <w:t>302</w:t>
      </w:r>
      <w:r>
        <w:fldChar w:fldCharType="end"/>
      </w:r>
    </w:p>
    <w:p w14:paraId="2E132CE0" w14:textId="474CD7F7" w:rsidR="00075654" w:rsidRDefault="00075654">
      <w:pPr>
        <w:pStyle w:val="TOC8"/>
        <w:rPr>
          <w:rFonts w:asciiTheme="minorHAnsi" w:eastAsiaTheme="minorEastAsia" w:hAnsiTheme="minorHAnsi" w:cstheme="minorBidi"/>
          <w:b w:val="0"/>
          <w:szCs w:val="22"/>
          <w:lang w:eastAsia="en-GB"/>
        </w:rPr>
      </w:pPr>
      <w:r>
        <w:t>Annex B (Normative): CP and UP Selection Functions with Control and User Plane Separation</w:t>
      </w:r>
      <w:r>
        <w:tab/>
      </w:r>
      <w:r>
        <w:fldChar w:fldCharType="begin" w:fldLock="1"/>
      </w:r>
      <w:r>
        <w:instrText xml:space="preserve"> PAGEREF _Toc67499941 \h </w:instrText>
      </w:r>
      <w:r>
        <w:fldChar w:fldCharType="separate"/>
      </w:r>
      <w:r>
        <w:t>302</w:t>
      </w:r>
      <w:r>
        <w:fldChar w:fldCharType="end"/>
      </w:r>
    </w:p>
    <w:p w14:paraId="30AD4B44" w14:textId="14C3BE03" w:rsidR="00075654" w:rsidRDefault="00075654">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CP Selection Function</w:t>
      </w:r>
      <w:r>
        <w:tab/>
      </w:r>
      <w:r>
        <w:fldChar w:fldCharType="begin" w:fldLock="1"/>
      </w:r>
      <w:r>
        <w:instrText xml:space="preserve"> PAGEREF _Toc67499942 \h </w:instrText>
      </w:r>
      <w:r>
        <w:fldChar w:fldCharType="separate"/>
      </w:r>
      <w:r>
        <w:t>302</w:t>
      </w:r>
      <w:r>
        <w:fldChar w:fldCharType="end"/>
      </w:r>
    </w:p>
    <w:p w14:paraId="032D4AE5" w14:textId="7CE52178" w:rsidR="00075654" w:rsidRDefault="00075654">
      <w:pPr>
        <w:pStyle w:val="TOC3"/>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_Toc67499943 \h </w:instrText>
      </w:r>
      <w:r>
        <w:fldChar w:fldCharType="separate"/>
      </w:r>
      <w:r>
        <w:t>302</w:t>
      </w:r>
      <w:r>
        <w:fldChar w:fldCharType="end"/>
      </w:r>
    </w:p>
    <w:p w14:paraId="7B9EE8D6" w14:textId="2B1191E5" w:rsidR="00075654" w:rsidRDefault="00075654">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UP Selection Function</w:t>
      </w:r>
      <w:r>
        <w:tab/>
      </w:r>
      <w:r>
        <w:fldChar w:fldCharType="begin" w:fldLock="1"/>
      </w:r>
      <w:r>
        <w:instrText xml:space="preserve"> PAGEREF _Toc67499944 \h </w:instrText>
      </w:r>
      <w:r>
        <w:fldChar w:fldCharType="separate"/>
      </w:r>
      <w:r>
        <w:t>303</w:t>
      </w:r>
      <w:r>
        <w:fldChar w:fldCharType="end"/>
      </w:r>
    </w:p>
    <w:p w14:paraId="1A575C0C" w14:textId="57976A7A" w:rsidR="00075654" w:rsidRDefault="00075654">
      <w:pPr>
        <w:pStyle w:val="TOC3"/>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_Toc67499945 \h </w:instrText>
      </w:r>
      <w:r>
        <w:fldChar w:fldCharType="separate"/>
      </w:r>
      <w:r>
        <w:t>303</w:t>
      </w:r>
      <w:r>
        <w:fldChar w:fldCharType="end"/>
      </w:r>
    </w:p>
    <w:p w14:paraId="2472FDF8" w14:textId="793FB16F" w:rsidR="00075654" w:rsidRDefault="00075654">
      <w:pPr>
        <w:pStyle w:val="TOC3"/>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SGW-U Selection Function</w:t>
      </w:r>
      <w:r>
        <w:tab/>
      </w:r>
      <w:r>
        <w:fldChar w:fldCharType="begin" w:fldLock="1"/>
      </w:r>
      <w:r>
        <w:instrText xml:space="preserve"> PAGEREF _Toc67499946 \h </w:instrText>
      </w:r>
      <w:r>
        <w:fldChar w:fldCharType="separate"/>
      </w:r>
      <w:r>
        <w:t>303</w:t>
      </w:r>
      <w:r>
        <w:fldChar w:fldCharType="end"/>
      </w:r>
    </w:p>
    <w:p w14:paraId="6A85E31D" w14:textId="3380DCB1" w:rsidR="00075654" w:rsidRDefault="00075654">
      <w:pPr>
        <w:pStyle w:val="TOC3"/>
        <w:rPr>
          <w:rFonts w:asciiTheme="minorHAnsi" w:eastAsiaTheme="minorEastAsia" w:hAnsiTheme="minorHAnsi" w:cstheme="minorBidi"/>
          <w:sz w:val="22"/>
          <w:szCs w:val="22"/>
          <w:lang w:eastAsia="en-GB"/>
        </w:rPr>
      </w:pPr>
      <w:r>
        <w:t>B.2.3</w:t>
      </w:r>
      <w:r>
        <w:rPr>
          <w:rFonts w:asciiTheme="minorHAnsi" w:eastAsiaTheme="minorEastAsia" w:hAnsiTheme="minorHAnsi" w:cstheme="minorBidi"/>
          <w:sz w:val="22"/>
          <w:szCs w:val="22"/>
          <w:lang w:eastAsia="en-GB"/>
        </w:rPr>
        <w:tab/>
      </w:r>
      <w:r>
        <w:t>PGW-U Selection Function</w:t>
      </w:r>
      <w:r>
        <w:tab/>
      </w:r>
      <w:r>
        <w:fldChar w:fldCharType="begin" w:fldLock="1"/>
      </w:r>
      <w:r>
        <w:instrText xml:space="preserve"> PAGEREF _Toc67499947 \h </w:instrText>
      </w:r>
      <w:r>
        <w:fldChar w:fldCharType="separate"/>
      </w:r>
      <w:r>
        <w:t>303</w:t>
      </w:r>
      <w:r>
        <w:fldChar w:fldCharType="end"/>
      </w:r>
    </w:p>
    <w:p w14:paraId="2D66CF70" w14:textId="6CD43F3C" w:rsidR="00075654" w:rsidRDefault="00075654">
      <w:pPr>
        <w:pStyle w:val="TOC3"/>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t>Combined SGW-U/PGW-U Selection Function</w:t>
      </w:r>
      <w:r>
        <w:tab/>
      </w:r>
      <w:r>
        <w:fldChar w:fldCharType="begin" w:fldLock="1"/>
      </w:r>
      <w:r>
        <w:instrText xml:space="preserve"> PAGEREF _Toc67499948 \h </w:instrText>
      </w:r>
      <w:r>
        <w:fldChar w:fldCharType="separate"/>
      </w:r>
      <w:r>
        <w:t>304</w:t>
      </w:r>
      <w:r>
        <w:fldChar w:fldCharType="end"/>
      </w:r>
    </w:p>
    <w:p w14:paraId="5C30D7D9" w14:textId="33CFBF06" w:rsidR="00075654" w:rsidRDefault="00075654">
      <w:pPr>
        <w:pStyle w:val="TOC3"/>
        <w:rPr>
          <w:rFonts w:asciiTheme="minorHAnsi" w:eastAsiaTheme="minorEastAsia" w:hAnsiTheme="minorHAnsi" w:cstheme="minorBidi"/>
          <w:sz w:val="22"/>
          <w:szCs w:val="22"/>
          <w:lang w:eastAsia="en-GB"/>
        </w:rPr>
      </w:pPr>
      <w:r>
        <w:t>B.2.5</w:t>
      </w:r>
      <w:r>
        <w:rPr>
          <w:rFonts w:asciiTheme="minorHAnsi" w:eastAsiaTheme="minorEastAsia" w:hAnsiTheme="minorHAnsi" w:cstheme="minorBidi"/>
          <w:sz w:val="22"/>
          <w:szCs w:val="22"/>
          <w:lang w:eastAsia="en-GB"/>
        </w:rPr>
        <w:tab/>
      </w:r>
      <w:r>
        <w:t>TDF-U selection function</w:t>
      </w:r>
      <w:r>
        <w:tab/>
      </w:r>
      <w:r>
        <w:fldChar w:fldCharType="begin" w:fldLock="1"/>
      </w:r>
      <w:r>
        <w:instrText xml:space="preserve"> PAGEREF _Toc67499949 \h </w:instrText>
      </w:r>
      <w:r>
        <w:fldChar w:fldCharType="separate"/>
      </w:r>
      <w:r>
        <w:t>304</w:t>
      </w:r>
      <w:r>
        <w:fldChar w:fldCharType="end"/>
      </w:r>
    </w:p>
    <w:p w14:paraId="58D589B4" w14:textId="50D62EE3" w:rsidR="00075654" w:rsidRDefault="00075654">
      <w:pPr>
        <w:pStyle w:val="TOC3"/>
        <w:rPr>
          <w:rFonts w:asciiTheme="minorHAnsi" w:eastAsiaTheme="minorEastAsia" w:hAnsiTheme="minorHAnsi" w:cstheme="minorBidi"/>
          <w:sz w:val="22"/>
          <w:szCs w:val="22"/>
          <w:lang w:eastAsia="en-GB"/>
        </w:rPr>
      </w:pPr>
      <w:r>
        <w:t>B.2.6</w:t>
      </w:r>
      <w:r>
        <w:rPr>
          <w:rFonts w:asciiTheme="minorHAnsi" w:eastAsiaTheme="minorEastAsia" w:hAnsiTheme="minorHAnsi" w:cstheme="minorBidi"/>
          <w:sz w:val="22"/>
          <w:szCs w:val="22"/>
          <w:lang w:eastAsia="en-GB"/>
        </w:rPr>
        <w:tab/>
      </w:r>
      <w:r>
        <w:t>UP Selection Function Based on DNS</w:t>
      </w:r>
      <w:r>
        <w:tab/>
      </w:r>
      <w:r>
        <w:fldChar w:fldCharType="begin" w:fldLock="1"/>
      </w:r>
      <w:r>
        <w:instrText xml:space="preserve"> PAGEREF _Toc67499950 \h </w:instrText>
      </w:r>
      <w:r>
        <w:fldChar w:fldCharType="separate"/>
      </w:r>
      <w:r>
        <w:t>304</w:t>
      </w:r>
      <w:r>
        <w:fldChar w:fldCharType="end"/>
      </w:r>
    </w:p>
    <w:p w14:paraId="1310B17C" w14:textId="3F494188" w:rsidR="00075654" w:rsidRDefault="00075654">
      <w:pPr>
        <w:pStyle w:val="TOC4"/>
        <w:rPr>
          <w:rFonts w:asciiTheme="minorHAnsi" w:eastAsiaTheme="minorEastAsia" w:hAnsiTheme="minorHAnsi" w:cstheme="minorBidi"/>
          <w:sz w:val="22"/>
          <w:szCs w:val="22"/>
          <w:lang w:eastAsia="en-GB"/>
        </w:rPr>
      </w:pPr>
      <w:r>
        <w:t>B.2.6.1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_Toc67499951 \h </w:instrText>
      </w:r>
      <w:r>
        <w:fldChar w:fldCharType="separate"/>
      </w:r>
      <w:r>
        <w:t>304</w:t>
      </w:r>
      <w:r>
        <w:fldChar w:fldCharType="end"/>
      </w:r>
    </w:p>
    <w:p w14:paraId="02759587" w14:textId="49FCAF8F" w:rsidR="00075654" w:rsidRDefault="00075654">
      <w:pPr>
        <w:pStyle w:val="TOC4"/>
        <w:rPr>
          <w:rFonts w:asciiTheme="minorHAnsi" w:eastAsiaTheme="minorEastAsia" w:hAnsiTheme="minorHAnsi" w:cstheme="minorBidi"/>
          <w:sz w:val="22"/>
          <w:szCs w:val="22"/>
          <w:lang w:eastAsia="en-GB"/>
        </w:rPr>
      </w:pPr>
      <w:r>
        <w:t>B.2.6.2</w:t>
      </w:r>
      <w:r>
        <w:rPr>
          <w:rFonts w:asciiTheme="minorHAnsi" w:eastAsiaTheme="minorEastAsia" w:hAnsiTheme="minorHAnsi" w:cstheme="minorBidi"/>
          <w:sz w:val="22"/>
          <w:szCs w:val="22"/>
          <w:lang w:eastAsia="en-GB"/>
        </w:rPr>
        <w:tab/>
      </w:r>
      <w:r>
        <w:t>SGW-U Selection Function Based on DNS</w:t>
      </w:r>
      <w:r>
        <w:tab/>
      </w:r>
      <w:r>
        <w:fldChar w:fldCharType="begin" w:fldLock="1"/>
      </w:r>
      <w:r>
        <w:instrText xml:space="preserve"> PAGEREF _Toc67499952 \h </w:instrText>
      </w:r>
      <w:r>
        <w:fldChar w:fldCharType="separate"/>
      </w:r>
      <w:r>
        <w:t>305</w:t>
      </w:r>
      <w:r>
        <w:fldChar w:fldCharType="end"/>
      </w:r>
    </w:p>
    <w:p w14:paraId="73F60759" w14:textId="0686E878" w:rsidR="00075654" w:rsidRDefault="00075654">
      <w:pPr>
        <w:pStyle w:val="TOC4"/>
        <w:rPr>
          <w:rFonts w:asciiTheme="minorHAnsi" w:eastAsiaTheme="minorEastAsia" w:hAnsiTheme="minorHAnsi" w:cstheme="minorBidi"/>
          <w:sz w:val="22"/>
          <w:szCs w:val="22"/>
          <w:lang w:eastAsia="en-GB"/>
        </w:rPr>
      </w:pPr>
      <w:r>
        <w:t>B.2.6.3</w:t>
      </w:r>
      <w:r>
        <w:rPr>
          <w:rFonts w:asciiTheme="minorHAnsi" w:eastAsiaTheme="minorEastAsia" w:hAnsiTheme="minorHAnsi" w:cstheme="minorBidi"/>
          <w:sz w:val="22"/>
          <w:szCs w:val="22"/>
          <w:lang w:eastAsia="en-GB"/>
        </w:rPr>
        <w:tab/>
      </w:r>
      <w:r>
        <w:t>PGW-U Selection Function Based on DNS</w:t>
      </w:r>
      <w:r>
        <w:tab/>
      </w:r>
      <w:r>
        <w:fldChar w:fldCharType="begin" w:fldLock="1"/>
      </w:r>
      <w:r>
        <w:instrText xml:space="preserve"> PAGEREF _Toc67499953 \h </w:instrText>
      </w:r>
      <w:r>
        <w:fldChar w:fldCharType="separate"/>
      </w:r>
      <w:r>
        <w:t>305</w:t>
      </w:r>
      <w:r>
        <w:fldChar w:fldCharType="end"/>
      </w:r>
    </w:p>
    <w:p w14:paraId="4084E116" w14:textId="472AF367" w:rsidR="00075654" w:rsidRDefault="00075654">
      <w:pPr>
        <w:pStyle w:val="TOC4"/>
        <w:rPr>
          <w:rFonts w:asciiTheme="minorHAnsi" w:eastAsiaTheme="minorEastAsia" w:hAnsiTheme="minorHAnsi" w:cstheme="minorBidi"/>
          <w:sz w:val="22"/>
          <w:szCs w:val="22"/>
          <w:lang w:eastAsia="en-GB"/>
        </w:rPr>
      </w:pPr>
      <w:r>
        <w:t>B.2.6.4</w:t>
      </w:r>
      <w:r>
        <w:rPr>
          <w:rFonts w:asciiTheme="minorHAnsi" w:eastAsiaTheme="minorEastAsia" w:hAnsiTheme="minorHAnsi" w:cstheme="minorBidi"/>
          <w:sz w:val="22"/>
          <w:szCs w:val="22"/>
          <w:lang w:eastAsia="en-GB"/>
        </w:rPr>
        <w:tab/>
      </w:r>
      <w:r>
        <w:t>Combined SGW-U/PGW-U Selection Function Based on DNS</w:t>
      </w:r>
      <w:r>
        <w:tab/>
      </w:r>
      <w:r>
        <w:fldChar w:fldCharType="begin" w:fldLock="1"/>
      </w:r>
      <w:r>
        <w:instrText xml:space="preserve"> PAGEREF _Toc67499954 \h </w:instrText>
      </w:r>
      <w:r>
        <w:fldChar w:fldCharType="separate"/>
      </w:r>
      <w:r>
        <w:t>305</w:t>
      </w:r>
      <w:r>
        <w:fldChar w:fldCharType="end"/>
      </w:r>
    </w:p>
    <w:p w14:paraId="44BBEE38" w14:textId="30128BDE" w:rsidR="00075654" w:rsidRDefault="00075654">
      <w:pPr>
        <w:pStyle w:val="TOC8"/>
        <w:rPr>
          <w:rFonts w:asciiTheme="minorHAnsi" w:eastAsiaTheme="minorEastAsia" w:hAnsiTheme="minorHAnsi" w:cstheme="minorBidi"/>
          <w:b w:val="0"/>
          <w:szCs w:val="22"/>
          <w:lang w:eastAsia="en-GB"/>
        </w:rPr>
      </w:pPr>
      <w:r>
        <w:t>Annex C (Informative): Examples scenarios</w:t>
      </w:r>
      <w:r>
        <w:tab/>
      </w:r>
      <w:r>
        <w:fldChar w:fldCharType="begin" w:fldLock="1"/>
      </w:r>
      <w:r>
        <w:instrText xml:space="preserve"> PAGEREF _Toc67499955 \h </w:instrText>
      </w:r>
      <w:r>
        <w:fldChar w:fldCharType="separate"/>
      </w:r>
      <w:r>
        <w:t>305</w:t>
      </w:r>
      <w:r>
        <w:fldChar w:fldCharType="end"/>
      </w:r>
    </w:p>
    <w:p w14:paraId="78AEC364" w14:textId="2D4065D2" w:rsidR="00075654" w:rsidRDefault="00075654">
      <w:pPr>
        <w:pStyle w:val="TOC2"/>
        <w:rPr>
          <w:rFonts w:asciiTheme="minorHAnsi" w:eastAsiaTheme="minorEastAsia" w:hAnsiTheme="minorHAnsi" w:cstheme="minorBidi"/>
          <w:sz w:val="22"/>
          <w:szCs w:val="22"/>
          <w:lang w:eastAsia="en-GB"/>
        </w:rPr>
      </w:pPr>
      <w:r>
        <w:t>C.1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_Toc67499956 \h </w:instrText>
      </w:r>
      <w:r>
        <w:fldChar w:fldCharType="separate"/>
      </w:r>
      <w:r>
        <w:t>305</w:t>
      </w:r>
      <w:r>
        <w:fldChar w:fldCharType="end"/>
      </w:r>
    </w:p>
    <w:p w14:paraId="638AC67E" w14:textId="6B978FAF" w:rsidR="00075654" w:rsidRDefault="00075654">
      <w:pPr>
        <w:pStyle w:val="TOC2"/>
        <w:rPr>
          <w:rFonts w:asciiTheme="minorHAnsi" w:eastAsiaTheme="minorEastAsia" w:hAnsiTheme="minorHAnsi" w:cstheme="minorBidi"/>
          <w:sz w:val="22"/>
          <w:szCs w:val="22"/>
          <w:lang w:eastAsia="en-GB"/>
        </w:rPr>
      </w:pPr>
      <w:r>
        <w:lastRenderedPageBreak/>
        <w:t>C.2</w:t>
      </w:r>
      <w:r>
        <w:rPr>
          <w:rFonts w:asciiTheme="minorHAnsi" w:eastAsiaTheme="minorEastAsia" w:hAnsiTheme="minorHAnsi" w:cstheme="minorBidi"/>
          <w:sz w:val="22"/>
          <w:szCs w:val="22"/>
          <w:lang w:eastAsia="en-GB"/>
        </w:rPr>
        <w:tab/>
      </w:r>
      <w:r>
        <w:t>Charging Support</w:t>
      </w:r>
      <w:r>
        <w:tab/>
      </w:r>
      <w:r>
        <w:fldChar w:fldCharType="begin" w:fldLock="1"/>
      </w:r>
      <w:r>
        <w:instrText xml:space="preserve"> PAGEREF _Toc67499957 \h </w:instrText>
      </w:r>
      <w:r>
        <w:fldChar w:fldCharType="separate"/>
      </w:r>
      <w:r>
        <w:t>305</w:t>
      </w:r>
      <w:r>
        <w:fldChar w:fldCharType="end"/>
      </w:r>
    </w:p>
    <w:p w14:paraId="5DEDB0A7" w14:textId="0AA2895C" w:rsidR="00075654" w:rsidRDefault="00075654">
      <w:pPr>
        <w:pStyle w:val="TOC3"/>
        <w:rPr>
          <w:rFonts w:asciiTheme="minorHAnsi" w:eastAsiaTheme="minorEastAsia" w:hAnsiTheme="minorHAnsi" w:cstheme="minorBidi"/>
          <w:sz w:val="22"/>
          <w:szCs w:val="22"/>
          <w:lang w:eastAsia="en-GB"/>
        </w:rPr>
      </w:pPr>
      <w:r>
        <w:t>C.2.1</w:t>
      </w:r>
      <w:r>
        <w:rPr>
          <w:rFonts w:asciiTheme="minorHAnsi" w:eastAsiaTheme="minorEastAsia" w:hAnsiTheme="minorHAnsi" w:cstheme="minorBidi"/>
          <w:sz w:val="22"/>
          <w:szCs w:val="22"/>
          <w:lang w:eastAsia="en-GB"/>
        </w:rPr>
        <w:tab/>
      </w:r>
      <w:r>
        <w:t>Online Charging</w:t>
      </w:r>
      <w:r>
        <w:tab/>
      </w:r>
      <w:r>
        <w:fldChar w:fldCharType="begin" w:fldLock="1"/>
      </w:r>
      <w:r>
        <w:instrText xml:space="preserve"> PAGEREF _Toc67499958 \h </w:instrText>
      </w:r>
      <w:r>
        <w:fldChar w:fldCharType="separate"/>
      </w:r>
      <w:r>
        <w:t>305</w:t>
      </w:r>
      <w:r>
        <w:fldChar w:fldCharType="end"/>
      </w:r>
    </w:p>
    <w:p w14:paraId="029EF18E" w14:textId="764DC24F" w:rsidR="00075654" w:rsidRDefault="00075654">
      <w:pPr>
        <w:pStyle w:val="TOC4"/>
        <w:rPr>
          <w:rFonts w:asciiTheme="minorHAnsi" w:eastAsiaTheme="minorEastAsia" w:hAnsiTheme="minorHAnsi" w:cstheme="minorBidi"/>
          <w:sz w:val="22"/>
          <w:szCs w:val="22"/>
          <w:lang w:eastAsia="en-GB"/>
        </w:rPr>
      </w:pPr>
      <w:r>
        <w:t>C.2.1.1</w:t>
      </w:r>
      <w:r>
        <w:rPr>
          <w:rFonts w:asciiTheme="minorHAnsi" w:eastAsiaTheme="minorEastAsia" w:hAnsiTheme="minorHAnsi" w:cstheme="minorBidi"/>
          <w:sz w:val="22"/>
          <w:szCs w:val="22"/>
          <w:lang w:eastAsia="en-GB"/>
        </w:rPr>
        <w:tab/>
      </w:r>
      <w:r>
        <w:t>Online Charging Call Flow – Normal Scenario</w:t>
      </w:r>
      <w:r>
        <w:tab/>
      </w:r>
      <w:r>
        <w:fldChar w:fldCharType="begin" w:fldLock="1"/>
      </w:r>
      <w:r>
        <w:instrText xml:space="preserve"> PAGEREF _Toc67499959 \h </w:instrText>
      </w:r>
      <w:r>
        <w:fldChar w:fldCharType="separate"/>
      </w:r>
      <w:r>
        <w:t>305</w:t>
      </w:r>
      <w:r>
        <w:fldChar w:fldCharType="end"/>
      </w:r>
    </w:p>
    <w:p w14:paraId="26A583DE" w14:textId="59B68B2A" w:rsidR="00075654" w:rsidRDefault="00075654">
      <w:pPr>
        <w:pStyle w:val="TOC4"/>
        <w:rPr>
          <w:rFonts w:asciiTheme="minorHAnsi" w:eastAsiaTheme="minorEastAsia" w:hAnsiTheme="minorHAnsi" w:cstheme="minorBidi"/>
          <w:sz w:val="22"/>
          <w:szCs w:val="22"/>
          <w:lang w:eastAsia="en-GB"/>
        </w:rPr>
      </w:pPr>
      <w:r>
        <w:t>C.2.1.2</w:t>
      </w:r>
      <w:r>
        <w:rPr>
          <w:rFonts w:asciiTheme="minorHAnsi" w:eastAsiaTheme="minorEastAsia" w:hAnsiTheme="minorHAnsi" w:cstheme="minorBidi"/>
          <w:sz w:val="22"/>
          <w:szCs w:val="22"/>
          <w:lang w:eastAsia="en-GB"/>
        </w:rPr>
        <w:tab/>
      </w:r>
      <w:r>
        <w:t>Online Charging Call Flow with Credit Pooling</w:t>
      </w:r>
      <w:r>
        <w:tab/>
      </w:r>
      <w:r>
        <w:fldChar w:fldCharType="begin" w:fldLock="1"/>
      </w:r>
      <w:r>
        <w:instrText xml:space="preserve"> PAGEREF _Toc67499960 \h </w:instrText>
      </w:r>
      <w:r>
        <w:fldChar w:fldCharType="separate"/>
      </w:r>
      <w:r>
        <w:t>307</w:t>
      </w:r>
      <w:r>
        <w:fldChar w:fldCharType="end"/>
      </w:r>
    </w:p>
    <w:p w14:paraId="36C0A6BB" w14:textId="0A0462CB" w:rsidR="00075654" w:rsidRDefault="00075654">
      <w:pPr>
        <w:pStyle w:val="TOC5"/>
        <w:rPr>
          <w:rFonts w:asciiTheme="minorHAnsi" w:eastAsiaTheme="minorEastAsia" w:hAnsiTheme="minorHAnsi" w:cstheme="minorBidi"/>
          <w:sz w:val="22"/>
          <w:szCs w:val="22"/>
          <w:lang w:eastAsia="en-GB"/>
        </w:rPr>
      </w:pPr>
      <w:r>
        <w:t>C.2.1.2.1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_Toc67499961 \h </w:instrText>
      </w:r>
      <w:r>
        <w:fldChar w:fldCharType="separate"/>
      </w:r>
      <w:r>
        <w:t>307</w:t>
      </w:r>
      <w:r>
        <w:fldChar w:fldCharType="end"/>
      </w:r>
    </w:p>
    <w:p w14:paraId="17C91E91" w14:textId="0F3AD8FC" w:rsidR="00075654" w:rsidRDefault="00075654">
      <w:pPr>
        <w:pStyle w:val="TOC5"/>
        <w:rPr>
          <w:rFonts w:asciiTheme="minorHAnsi" w:eastAsiaTheme="minorEastAsia" w:hAnsiTheme="minorHAnsi" w:cstheme="minorBidi"/>
          <w:sz w:val="22"/>
          <w:szCs w:val="22"/>
          <w:lang w:eastAsia="en-GB"/>
        </w:rPr>
      </w:pPr>
      <w:r>
        <w:t>C.2.1.2.2</w:t>
      </w:r>
      <w:r>
        <w:rPr>
          <w:rFonts w:asciiTheme="minorHAnsi" w:eastAsiaTheme="minorEastAsia" w:hAnsiTheme="minorHAnsi" w:cstheme="minorBidi"/>
          <w:sz w:val="22"/>
          <w:szCs w:val="22"/>
          <w:lang w:eastAsia="en-GB"/>
        </w:rPr>
        <w:tab/>
      </w:r>
      <w:r>
        <w:t>Example Call Flow 1</w:t>
      </w:r>
      <w:r>
        <w:tab/>
      </w:r>
      <w:r>
        <w:fldChar w:fldCharType="begin" w:fldLock="1"/>
      </w:r>
      <w:r>
        <w:instrText xml:space="preserve"> PAGEREF _Toc67499962 \h </w:instrText>
      </w:r>
      <w:r>
        <w:fldChar w:fldCharType="separate"/>
      </w:r>
      <w:r>
        <w:t>308</w:t>
      </w:r>
      <w:r>
        <w:fldChar w:fldCharType="end"/>
      </w:r>
    </w:p>
    <w:p w14:paraId="19A650DB" w14:textId="464D0856" w:rsidR="00075654" w:rsidRDefault="00075654">
      <w:pPr>
        <w:pStyle w:val="TOC5"/>
        <w:rPr>
          <w:rFonts w:asciiTheme="minorHAnsi" w:eastAsiaTheme="minorEastAsia" w:hAnsiTheme="minorHAnsi" w:cstheme="minorBidi"/>
          <w:sz w:val="22"/>
          <w:szCs w:val="22"/>
          <w:lang w:eastAsia="en-GB"/>
        </w:rPr>
      </w:pPr>
      <w:r>
        <w:t>C.2.1.2.3</w:t>
      </w:r>
      <w:r>
        <w:rPr>
          <w:rFonts w:asciiTheme="minorHAnsi" w:eastAsiaTheme="minorEastAsia" w:hAnsiTheme="minorHAnsi" w:cstheme="minorBidi"/>
          <w:sz w:val="22"/>
          <w:szCs w:val="22"/>
          <w:lang w:eastAsia="en-GB"/>
        </w:rPr>
        <w:tab/>
      </w:r>
      <w:r>
        <w:t>Example Call Flow 2</w:t>
      </w:r>
      <w:r>
        <w:tab/>
      </w:r>
      <w:r>
        <w:fldChar w:fldCharType="begin" w:fldLock="1"/>
      </w:r>
      <w:r>
        <w:instrText xml:space="preserve"> PAGEREF _Toc67499963 \h </w:instrText>
      </w:r>
      <w:r>
        <w:fldChar w:fldCharType="separate"/>
      </w:r>
      <w:r>
        <w:t>310</w:t>
      </w:r>
      <w:r>
        <w:fldChar w:fldCharType="end"/>
      </w:r>
    </w:p>
    <w:p w14:paraId="1C78B388" w14:textId="046B770F" w:rsidR="00075654" w:rsidRDefault="00075654">
      <w:pPr>
        <w:pStyle w:val="TOC8"/>
        <w:rPr>
          <w:rFonts w:asciiTheme="minorHAnsi" w:eastAsiaTheme="minorEastAsia" w:hAnsiTheme="minorHAnsi" w:cstheme="minorBidi"/>
          <w:b w:val="0"/>
          <w:szCs w:val="22"/>
          <w:lang w:eastAsia="en-GB"/>
        </w:rPr>
      </w:pPr>
      <w:r>
        <w:t>Annex D (Normative): Use of PFCP over N16a for the support of traffic offload by UPF controlled by I-SMF</w:t>
      </w:r>
      <w:r>
        <w:tab/>
      </w:r>
      <w:r>
        <w:fldChar w:fldCharType="begin" w:fldLock="1"/>
      </w:r>
      <w:r>
        <w:instrText xml:space="preserve"> PAGEREF _Toc67499964 \h </w:instrText>
      </w:r>
      <w:r>
        <w:fldChar w:fldCharType="separate"/>
      </w:r>
      <w:r>
        <w:t>312</w:t>
      </w:r>
      <w:r>
        <w:fldChar w:fldCharType="end"/>
      </w:r>
    </w:p>
    <w:p w14:paraId="5D8C374E" w14:textId="5A77CA6E" w:rsidR="00075654" w:rsidRDefault="00075654">
      <w:pPr>
        <w:pStyle w:val="TOC2"/>
        <w:rPr>
          <w:rFonts w:asciiTheme="minorHAnsi" w:eastAsiaTheme="minorEastAsia" w:hAnsiTheme="minorHAnsi" w:cstheme="minorBidi"/>
          <w:sz w:val="22"/>
          <w:szCs w:val="22"/>
          <w:lang w:eastAsia="en-GB"/>
        </w:rPr>
      </w:pPr>
      <w:r>
        <w:t>D.1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_Toc67499965 \h </w:instrText>
      </w:r>
      <w:r>
        <w:fldChar w:fldCharType="separate"/>
      </w:r>
      <w:r>
        <w:t>312</w:t>
      </w:r>
      <w:r>
        <w:fldChar w:fldCharType="end"/>
      </w:r>
    </w:p>
    <w:p w14:paraId="67328F70" w14:textId="03275C25" w:rsidR="00075654" w:rsidRDefault="00075654">
      <w:pPr>
        <w:pStyle w:val="TOC2"/>
        <w:rPr>
          <w:rFonts w:asciiTheme="minorHAnsi" w:eastAsiaTheme="minorEastAsia" w:hAnsiTheme="minorHAnsi" w:cstheme="minorBidi"/>
          <w:sz w:val="22"/>
          <w:szCs w:val="22"/>
          <w:lang w:eastAsia="en-GB"/>
        </w:rPr>
      </w:pPr>
      <w:r>
        <w:t>D.2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_Toc67499966 \h </w:instrText>
      </w:r>
      <w:r>
        <w:fldChar w:fldCharType="separate"/>
      </w:r>
      <w:r>
        <w:t>313</w:t>
      </w:r>
      <w:r>
        <w:fldChar w:fldCharType="end"/>
      </w:r>
    </w:p>
    <w:p w14:paraId="19B5AF4E" w14:textId="2922D324" w:rsidR="00075654" w:rsidRDefault="00075654">
      <w:pPr>
        <w:pStyle w:val="TOC3"/>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Addition of PSA and UL CL/BP controlled by I-SMF</w:t>
      </w:r>
      <w:r>
        <w:tab/>
      </w:r>
      <w:r>
        <w:fldChar w:fldCharType="begin" w:fldLock="1"/>
      </w:r>
      <w:r>
        <w:instrText xml:space="preserve"> PAGEREF _Toc67499967 \h </w:instrText>
      </w:r>
      <w:r>
        <w:fldChar w:fldCharType="separate"/>
      </w:r>
      <w:r>
        <w:t>313</w:t>
      </w:r>
      <w:r>
        <w:fldChar w:fldCharType="end"/>
      </w:r>
    </w:p>
    <w:p w14:paraId="6A130139" w14:textId="786A9052" w:rsidR="00075654" w:rsidRDefault="00075654">
      <w:pPr>
        <w:pStyle w:val="TOC3"/>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Removal of PSA and UL CL/BP</w:t>
      </w:r>
      <w:r>
        <w:tab/>
      </w:r>
      <w:r>
        <w:fldChar w:fldCharType="begin" w:fldLock="1"/>
      </w:r>
      <w:r>
        <w:instrText xml:space="preserve"> PAGEREF _Toc67499968 \h </w:instrText>
      </w:r>
      <w:r>
        <w:fldChar w:fldCharType="separate"/>
      </w:r>
      <w:r>
        <w:t>317</w:t>
      </w:r>
      <w:r>
        <w:fldChar w:fldCharType="end"/>
      </w:r>
    </w:p>
    <w:p w14:paraId="7622E941" w14:textId="74DAD8E2" w:rsidR="00075654" w:rsidRDefault="00075654">
      <w:pPr>
        <w:pStyle w:val="TOC3"/>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Change of PSA</w:t>
      </w:r>
      <w:r>
        <w:tab/>
      </w:r>
      <w:r>
        <w:fldChar w:fldCharType="begin" w:fldLock="1"/>
      </w:r>
      <w:r>
        <w:instrText xml:space="preserve"> PAGEREF _Toc67499969 \h </w:instrText>
      </w:r>
      <w:r>
        <w:fldChar w:fldCharType="separate"/>
      </w:r>
      <w:r>
        <w:t>317</w:t>
      </w:r>
      <w:r>
        <w:fldChar w:fldCharType="end"/>
      </w:r>
    </w:p>
    <w:p w14:paraId="345B64FD" w14:textId="2C156D8D" w:rsidR="00075654" w:rsidRDefault="00075654">
      <w:pPr>
        <w:pStyle w:val="TOC3"/>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Traffic Usage Reporting</w:t>
      </w:r>
      <w:r>
        <w:tab/>
      </w:r>
      <w:r>
        <w:fldChar w:fldCharType="begin" w:fldLock="1"/>
      </w:r>
      <w:r>
        <w:instrText xml:space="preserve"> PAGEREF _Toc67499970 \h </w:instrText>
      </w:r>
      <w:r>
        <w:fldChar w:fldCharType="separate"/>
      </w:r>
      <w:r>
        <w:t>317</w:t>
      </w:r>
      <w:r>
        <w:fldChar w:fldCharType="end"/>
      </w:r>
    </w:p>
    <w:p w14:paraId="313E19D9" w14:textId="731E0635" w:rsidR="00075654" w:rsidRDefault="00075654">
      <w:pPr>
        <w:pStyle w:val="TOC3"/>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Updating N4 information towards I-SMF</w:t>
      </w:r>
      <w:r>
        <w:tab/>
      </w:r>
      <w:r>
        <w:fldChar w:fldCharType="begin" w:fldLock="1"/>
      </w:r>
      <w:r>
        <w:instrText xml:space="preserve"> PAGEREF _Toc67499971 \h </w:instrText>
      </w:r>
      <w:r>
        <w:fldChar w:fldCharType="separate"/>
      </w:r>
      <w:r>
        <w:t>317</w:t>
      </w:r>
      <w:r>
        <w:fldChar w:fldCharType="end"/>
      </w:r>
    </w:p>
    <w:p w14:paraId="36726ECD" w14:textId="40D8DF56" w:rsidR="00075654" w:rsidRDefault="00075654">
      <w:pPr>
        <w:pStyle w:val="TOC3"/>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_Toc67499972 \h </w:instrText>
      </w:r>
      <w:r>
        <w:fldChar w:fldCharType="separate"/>
      </w:r>
      <w:r>
        <w:t>317</w:t>
      </w:r>
      <w:r>
        <w:fldChar w:fldCharType="end"/>
      </w:r>
    </w:p>
    <w:p w14:paraId="5F118790" w14:textId="094C83A4" w:rsidR="00075654" w:rsidRDefault="00075654">
      <w:pPr>
        <w:pStyle w:val="TOC8"/>
        <w:rPr>
          <w:rFonts w:asciiTheme="minorHAnsi" w:eastAsiaTheme="minorEastAsia" w:hAnsiTheme="minorHAnsi" w:cstheme="minorBidi"/>
          <w:b w:val="0"/>
          <w:szCs w:val="22"/>
          <w:lang w:eastAsia="en-GB"/>
        </w:rPr>
      </w:pPr>
      <w:r>
        <w:t>Annex E (Informative): Procedures Related to MPTCP Functionality</w:t>
      </w:r>
      <w:r>
        <w:tab/>
      </w:r>
      <w:r>
        <w:fldChar w:fldCharType="begin" w:fldLock="1"/>
      </w:r>
      <w:r>
        <w:instrText xml:space="preserve"> PAGEREF _Toc67499973 \h </w:instrText>
      </w:r>
      <w:r>
        <w:fldChar w:fldCharType="separate"/>
      </w:r>
      <w:r>
        <w:t>318</w:t>
      </w:r>
      <w:r>
        <w:fldChar w:fldCharType="end"/>
      </w:r>
    </w:p>
    <w:p w14:paraId="3E8A7807" w14:textId="6A91E93A" w:rsidR="00075654" w:rsidRDefault="00075654">
      <w:pPr>
        <w:pStyle w:val="TOC2"/>
        <w:rPr>
          <w:rFonts w:asciiTheme="minorHAnsi" w:eastAsiaTheme="minorEastAsia" w:hAnsiTheme="minorHAnsi" w:cstheme="minorBidi"/>
          <w:sz w:val="22"/>
          <w:szCs w:val="22"/>
          <w:lang w:eastAsia="en-GB"/>
        </w:rPr>
      </w:pPr>
      <w:r>
        <w:t>E.1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_Toc67499974 \h </w:instrText>
      </w:r>
      <w:r>
        <w:fldChar w:fldCharType="separate"/>
      </w:r>
      <w:r>
        <w:t>318</w:t>
      </w:r>
      <w:r>
        <w:fldChar w:fldCharType="end"/>
      </w:r>
    </w:p>
    <w:p w14:paraId="612B80C7" w14:textId="320875BA" w:rsidR="00075654" w:rsidRDefault="00075654">
      <w:pPr>
        <w:pStyle w:val="TOC2"/>
        <w:rPr>
          <w:rFonts w:asciiTheme="minorHAnsi" w:eastAsiaTheme="minorEastAsia" w:hAnsiTheme="minorHAnsi" w:cstheme="minorBidi"/>
          <w:sz w:val="22"/>
          <w:szCs w:val="22"/>
          <w:lang w:eastAsia="en-GB"/>
        </w:rPr>
      </w:pPr>
      <w:r>
        <w:t>E.2</w:t>
      </w:r>
      <w:r>
        <w:rPr>
          <w:rFonts w:asciiTheme="minorHAnsi" w:eastAsiaTheme="minorEastAsia" w:hAnsiTheme="minorHAnsi" w:cstheme="minorBidi"/>
          <w:sz w:val="22"/>
          <w:szCs w:val="22"/>
          <w:lang w:eastAsia="en-GB"/>
        </w:rPr>
        <w:tab/>
      </w:r>
      <w:r>
        <w:t>Multipath TCP Connection Setup</w:t>
      </w:r>
      <w:r>
        <w:tab/>
      </w:r>
      <w:r>
        <w:fldChar w:fldCharType="begin" w:fldLock="1"/>
      </w:r>
      <w:r>
        <w:instrText xml:space="preserve"> PAGEREF _Toc67499975 \h </w:instrText>
      </w:r>
      <w:r>
        <w:fldChar w:fldCharType="separate"/>
      </w:r>
      <w:r>
        <w:t>318</w:t>
      </w:r>
      <w:r>
        <w:fldChar w:fldCharType="end"/>
      </w:r>
    </w:p>
    <w:p w14:paraId="5CF84322" w14:textId="3EB5C5AA" w:rsidR="00075654" w:rsidRDefault="00075654">
      <w:pPr>
        <w:pStyle w:val="TOC3"/>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_Toc67499976 \h </w:instrText>
      </w:r>
      <w:r>
        <w:fldChar w:fldCharType="separate"/>
      </w:r>
      <w:r>
        <w:t>318</w:t>
      </w:r>
      <w:r>
        <w:fldChar w:fldCharType="end"/>
      </w:r>
    </w:p>
    <w:p w14:paraId="3B345E52" w14:textId="61A46DBF" w:rsidR="00075654" w:rsidRDefault="00075654">
      <w:pPr>
        <w:pStyle w:val="TOC3"/>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Outgoing Multipath TCP Connection Setup</w:t>
      </w:r>
      <w:r>
        <w:tab/>
      </w:r>
      <w:r>
        <w:fldChar w:fldCharType="begin" w:fldLock="1"/>
      </w:r>
      <w:r>
        <w:instrText xml:space="preserve"> PAGEREF _Toc67499977 \h </w:instrText>
      </w:r>
      <w:r>
        <w:fldChar w:fldCharType="separate"/>
      </w:r>
      <w:r>
        <w:t>318</w:t>
      </w:r>
      <w:r>
        <w:fldChar w:fldCharType="end"/>
      </w:r>
    </w:p>
    <w:p w14:paraId="63134A00" w14:textId="3F845032" w:rsidR="00075654" w:rsidRDefault="00075654">
      <w:pPr>
        <w:pStyle w:val="TOC3"/>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Incoming Multipath TCP Connection Setup</w:t>
      </w:r>
      <w:r>
        <w:tab/>
      </w:r>
      <w:r>
        <w:fldChar w:fldCharType="begin" w:fldLock="1"/>
      </w:r>
      <w:r>
        <w:instrText xml:space="preserve"> PAGEREF _Toc67499978 \h </w:instrText>
      </w:r>
      <w:r>
        <w:fldChar w:fldCharType="separate"/>
      </w:r>
      <w:r>
        <w:t>319</w:t>
      </w:r>
      <w:r>
        <w:fldChar w:fldCharType="end"/>
      </w:r>
    </w:p>
    <w:p w14:paraId="760AD683" w14:textId="00A3ADF7" w:rsidR="00075654" w:rsidRDefault="00075654">
      <w:pPr>
        <w:pStyle w:val="TOC3"/>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MPTCP Session Entry Stored in MPTCP Proxy</w:t>
      </w:r>
      <w:r>
        <w:tab/>
      </w:r>
      <w:r>
        <w:fldChar w:fldCharType="begin" w:fldLock="1"/>
      </w:r>
      <w:r>
        <w:instrText xml:space="preserve"> PAGEREF _Toc67499979 \h </w:instrText>
      </w:r>
      <w:r>
        <w:fldChar w:fldCharType="separate"/>
      </w:r>
      <w:r>
        <w:t>319</w:t>
      </w:r>
      <w:r>
        <w:fldChar w:fldCharType="end"/>
      </w:r>
    </w:p>
    <w:p w14:paraId="18D44ABD" w14:textId="12BAB670" w:rsidR="00075654" w:rsidRDefault="00075654">
      <w:pPr>
        <w:pStyle w:val="TOC2"/>
        <w:rPr>
          <w:rFonts w:asciiTheme="minorHAnsi" w:eastAsiaTheme="minorEastAsia" w:hAnsiTheme="minorHAnsi" w:cstheme="minorBidi"/>
          <w:sz w:val="22"/>
          <w:szCs w:val="22"/>
          <w:lang w:eastAsia="en-GB"/>
        </w:rPr>
      </w:pPr>
      <w:r>
        <w:t>E.3</w:t>
      </w:r>
      <w:r>
        <w:rPr>
          <w:rFonts w:asciiTheme="minorHAnsi" w:eastAsiaTheme="minorEastAsia" w:hAnsiTheme="minorHAnsi" w:cstheme="minorBidi"/>
          <w:sz w:val="22"/>
          <w:szCs w:val="22"/>
          <w:lang w:eastAsia="en-GB"/>
        </w:rPr>
        <w:tab/>
      </w:r>
      <w:r>
        <w:t>IP Translation Procedure</w:t>
      </w:r>
      <w:r>
        <w:tab/>
      </w:r>
      <w:r>
        <w:fldChar w:fldCharType="begin" w:fldLock="1"/>
      </w:r>
      <w:r>
        <w:instrText xml:space="preserve"> PAGEREF _Toc67499980 \h </w:instrText>
      </w:r>
      <w:r>
        <w:fldChar w:fldCharType="separate"/>
      </w:r>
      <w:r>
        <w:t>319</w:t>
      </w:r>
      <w:r>
        <w:fldChar w:fldCharType="end"/>
      </w:r>
    </w:p>
    <w:p w14:paraId="234404E9" w14:textId="11FDD08E" w:rsidR="00075654" w:rsidRDefault="00075654">
      <w:pPr>
        <w:pStyle w:val="TOC3"/>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_Toc67499981 \h </w:instrText>
      </w:r>
      <w:r>
        <w:fldChar w:fldCharType="separate"/>
      </w:r>
      <w:r>
        <w:t>319</w:t>
      </w:r>
      <w:r>
        <w:fldChar w:fldCharType="end"/>
      </w:r>
    </w:p>
    <w:p w14:paraId="037D26BB" w14:textId="1A5148EA" w:rsidR="00075654" w:rsidRDefault="00075654">
      <w:pPr>
        <w:pStyle w:val="TOC3"/>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IP Translation on Uplink IP Packets</w:t>
      </w:r>
      <w:r>
        <w:tab/>
      </w:r>
      <w:r>
        <w:fldChar w:fldCharType="begin" w:fldLock="1"/>
      </w:r>
      <w:r>
        <w:instrText xml:space="preserve"> PAGEREF _Toc67499982 \h </w:instrText>
      </w:r>
      <w:r>
        <w:fldChar w:fldCharType="separate"/>
      </w:r>
      <w:r>
        <w:t>320</w:t>
      </w:r>
      <w:r>
        <w:fldChar w:fldCharType="end"/>
      </w:r>
    </w:p>
    <w:p w14:paraId="73437D5E" w14:textId="58938F88" w:rsidR="00075654" w:rsidRDefault="00075654">
      <w:pPr>
        <w:pStyle w:val="TOC3"/>
        <w:rPr>
          <w:rFonts w:asciiTheme="minorHAnsi" w:eastAsiaTheme="minorEastAsia" w:hAnsiTheme="minorHAnsi" w:cstheme="minorBidi"/>
          <w:sz w:val="22"/>
          <w:szCs w:val="22"/>
          <w:lang w:eastAsia="en-GB"/>
        </w:rPr>
      </w:pPr>
      <w:r>
        <w:t>E.3.3</w:t>
      </w:r>
      <w:r>
        <w:rPr>
          <w:rFonts w:asciiTheme="minorHAnsi" w:eastAsiaTheme="minorEastAsia" w:hAnsiTheme="minorHAnsi" w:cstheme="minorBidi"/>
          <w:sz w:val="22"/>
          <w:szCs w:val="22"/>
          <w:lang w:eastAsia="en-GB"/>
        </w:rPr>
        <w:tab/>
      </w:r>
      <w:r>
        <w:t>IP Translation on Downlink IP Packets</w:t>
      </w:r>
      <w:r>
        <w:tab/>
      </w:r>
      <w:r>
        <w:fldChar w:fldCharType="begin" w:fldLock="1"/>
      </w:r>
      <w:r>
        <w:instrText xml:space="preserve"> PAGEREF _Toc67499983 \h </w:instrText>
      </w:r>
      <w:r>
        <w:fldChar w:fldCharType="separate"/>
      </w:r>
      <w:r>
        <w:t>320</w:t>
      </w:r>
      <w:r>
        <w:fldChar w:fldCharType="end"/>
      </w:r>
    </w:p>
    <w:p w14:paraId="7F2D6A24" w14:textId="52C530C7" w:rsidR="00075654" w:rsidRDefault="00075654">
      <w:pPr>
        <w:pStyle w:val="TOC8"/>
        <w:rPr>
          <w:rFonts w:asciiTheme="minorHAnsi" w:eastAsiaTheme="minorEastAsia" w:hAnsiTheme="minorHAnsi" w:cstheme="minorBidi"/>
          <w:b w:val="0"/>
          <w:szCs w:val="22"/>
          <w:lang w:eastAsia="en-GB"/>
        </w:rPr>
      </w:pPr>
      <w:r>
        <w:t>Annex F (Informative): Change history</w:t>
      </w:r>
      <w:r>
        <w:tab/>
      </w:r>
      <w:r>
        <w:fldChar w:fldCharType="begin" w:fldLock="1"/>
      </w:r>
      <w:r>
        <w:instrText xml:space="preserve"> PAGEREF _Toc67499984 \h </w:instrText>
      </w:r>
      <w:r>
        <w:fldChar w:fldCharType="separate"/>
      </w:r>
      <w:r>
        <w:t>321</w:t>
      </w:r>
      <w:r>
        <w:fldChar w:fldCharType="end"/>
      </w:r>
    </w:p>
    <w:p w14:paraId="2AB0DA56" w14:textId="0C4DF5F8" w:rsidR="00080512" w:rsidRPr="004D3578" w:rsidRDefault="004D3578">
      <w:r w:rsidRPr="004D3578">
        <w:rPr>
          <w:noProof/>
          <w:sz w:val="22"/>
        </w:rPr>
        <w:fldChar w:fldCharType="end"/>
      </w:r>
    </w:p>
    <w:p w14:paraId="27E8D5B3" w14:textId="0876E4C5" w:rsidR="00080512" w:rsidRDefault="00080512" w:rsidP="00EE5860">
      <w:pPr>
        <w:pStyle w:val="Heading1"/>
      </w:pPr>
      <w:r w:rsidRPr="004D3578">
        <w:br w:type="page"/>
      </w:r>
      <w:bookmarkStart w:id="9" w:name="foreword"/>
      <w:bookmarkStart w:id="10" w:name="_Toc67499351"/>
      <w:bookmarkEnd w:id="9"/>
      <w:r w:rsidRPr="004D3578">
        <w:lastRenderedPageBreak/>
        <w:t>Foreword</w:t>
      </w:r>
      <w:bookmarkEnd w:id="10"/>
    </w:p>
    <w:p w14:paraId="01835715" w14:textId="5AB6FFB7" w:rsidR="00080512" w:rsidRPr="004D3578" w:rsidRDefault="00080512">
      <w:r w:rsidRPr="004D3578">
        <w:t xml:space="preserve">This Technical </w:t>
      </w:r>
      <w:bookmarkStart w:id="11" w:name="spectype3"/>
      <w:r w:rsidRPr="00EE5860">
        <w:t>Specification</w:t>
      </w:r>
      <w:bookmarkEnd w:id="11"/>
      <w:r w:rsidRPr="004D3578">
        <w:t xml:space="preserve"> has been produced by the 3</w:t>
      </w:r>
      <w:r w:rsidR="00F04712">
        <w:t>rd</w:t>
      </w:r>
      <w:r w:rsidRPr="004D3578">
        <w:t xml:space="preserve"> Generation Partnership Project (3GPP).</w:t>
      </w:r>
    </w:p>
    <w:p w14:paraId="26B084B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E124C5" w14:textId="77777777" w:rsidR="00080512" w:rsidRPr="004D3578" w:rsidRDefault="00080512">
      <w:pPr>
        <w:pStyle w:val="B1"/>
      </w:pPr>
      <w:r w:rsidRPr="004D3578">
        <w:t>Version x.y.z</w:t>
      </w:r>
    </w:p>
    <w:p w14:paraId="444C844D" w14:textId="77777777" w:rsidR="00080512" w:rsidRPr="004D3578" w:rsidRDefault="00080512">
      <w:pPr>
        <w:pStyle w:val="B1"/>
      </w:pPr>
      <w:r w:rsidRPr="004D3578">
        <w:t>where:</w:t>
      </w:r>
    </w:p>
    <w:p w14:paraId="467C6154" w14:textId="77777777" w:rsidR="00080512" w:rsidRPr="004D3578" w:rsidRDefault="00080512">
      <w:pPr>
        <w:pStyle w:val="B2"/>
      </w:pPr>
      <w:r w:rsidRPr="004D3578">
        <w:t>x</w:t>
      </w:r>
      <w:r w:rsidRPr="004D3578">
        <w:tab/>
        <w:t>the first digit:</w:t>
      </w:r>
    </w:p>
    <w:p w14:paraId="2CAEA7D0" w14:textId="77777777" w:rsidR="00080512" w:rsidRPr="004D3578" w:rsidRDefault="00080512">
      <w:pPr>
        <w:pStyle w:val="B3"/>
      </w:pPr>
      <w:r w:rsidRPr="004D3578">
        <w:t>1</w:t>
      </w:r>
      <w:r w:rsidRPr="004D3578">
        <w:tab/>
        <w:t>presented to TSG for information;</w:t>
      </w:r>
    </w:p>
    <w:p w14:paraId="4368974D" w14:textId="77777777" w:rsidR="00080512" w:rsidRPr="004D3578" w:rsidRDefault="00080512">
      <w:pPr>
        <w:pStyle w:val="B3"/>
      </w:pPr>
      <w:r w:rsidRPr="004D3578">
        <w:t>2</w:t>
      </w:r>
      <w:r w:rsidRPr="004D3578">
        <w:tab/>
        <w:t>presented to TSG for approval;</w:t>
      </w:r>
    </w:p>
    <w:p w14:paraId="1E813C6B" w14:textId="77777777" w:rsidR="00080512" w:rsidRPr="004D3578" w:rsidRDefault="00080512">
      <w:pPr>
        <w:pStyle w:val="B3"/>
      </w:pPr>
      <w:r w:rsidRPr="004D3578">
        <w:t>3</w:t>
      </w:r>
      <w:r w:rsidRPr="004D3578">
        <w:tab/>
        <w:t>or greater indicates TSG approved document under change control.</w:t>
      </w:r>
    </w:p>
    <w:p w14:paraId="5EF787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91131AF" w14:textId="77777777" w:rsidR="00080512" w:rsidRDefault="00080512">
      <w:pPr>
        <w:pStyle w:val="B2"/>
      </w:pPr>
      <w:r w:rsidRPr="004D3578">
        <w:t>z</w:t>
      </w:r>
      <w:r w:rsidRPr="004D3578">
        <w:tab/>
        <w:t>the third digit is incremented when editorial only changes have been incorporated in the document.</w:t>
      </w:r>
    </w:p>
    <w:p w14:paraId="76035AB3" w14:textId="77777777" w:rsidR="008C384C" w:rsidRDefault="008C384C" w:rsidP="008C384C">
      <w:r>
        <w:t xml:space="preserve">In </w:t>
      </w:r>
      <w:r w:rsidR="0074026F">
        <w:t>the present</w:t>
      </w:r>
      <w:r>
        <w:t xml:space="preserve"> document, modal verbs have the following meanings:</w:t>
      </w:r>
    </w:p>
    <w:p w14:paraId="79BB7E8F" w14:textId="55898941" w:rsidR="008C384C" w:rsidRDefault="008C384C" w:rsidP="00774DA4">
      <w:pPr>
        <w:pStyle w:val="EX"/>
      </w:pPr>
      <w:r w:rsidRPr="008C384C">
        <w:rPr>
          <w:b/>
        </w:rPr>
        <w:t>shall</w:t>
      </w:r>
      <w:r w:rsidR="00415C19">
        <w:tab/>
      </w:r>
      <w:r>
        <w:t>indicates a mandatory requirement to do something</w:t>
      </w:r>
    </w:p>
    <w:p w14:paraId="28F325C4" w14:textId="77777777" w:rsidR="008C384C" w:rsidRDefault="008C384C" w:rsidP="00774DA4">
      <w:pPr>
        <w:pStyle w:val="EX"/>
      </w:pPr>
      <w:r w:rsidRPr="008C384C">
        <w:rPr>
          <w:b/>
        </w:rPr>
        <w:t>shall not</w:t>
      </w:r>
      <w:r>
        <w:tab/>
        <w:t>indicates an interdiction (</w:t>
      </w:r>
      <w:r w:rsidR="001F1132">
        <w:t>prohibition</w:t>
      </w:r>
      <w:r>
        <w:t>) to do something</w:t>
      </w:r>
    </w:p>
    <w:p w14:paraId="12FCA6C0" w14:textId="77777777" w:rsidR="00BA19ED" w:rsidRPr="004D3578" w:rsidRDefault="00BA19ED" w:rsidP="00A27486">
      <w:r>
        <w:t>The constructions "shall" and "shall not" are confined to the context of normative provisions, and do not appear in Technical Reports.</w:t>
      </w:r>
    </w:p>
    <w:p w14:paraId="0195BF5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DAFB52" w14:textId="06B7F8AD" w:rsidR="008C384C" w:rsidRDefault="008C384C" w:rsidP="00774DA4">
      <w:pPr>
        <w:pStyle w:val="EX"/>
      </w:pPr>
      <w:r w:rsidRPr="008C384C">
        <w:rPr>
          <w:b/>
        </w:rPr>
        <w:t>should</w:t>
      </w:r>
      <w:r w:rsidR="00415C19">
        <w:tab/>
      </w:r>
      <w:r>
        <w:t>indicates a recommendation to do something</w:t>
      </w:r>
    </w:p>
    <w:p w14:paraId="33E85CE5" w14:textId="77777777" w:rsidR="008C384C" w:rsidRDefault="008C384C" w:rsidP="00774DA4">
      <w:pPr>
        <w:pStyle w:val="EX"/>
      </w:pPr>
      <w:r w:rsidRPr="008C384C">
        <w:rPr>
          <w:b/>
        </w:rPr>
        <w:t>should not</w:t>
      </w:r>
      <w:r>
        <w:tab/>
        <w:t>indicates a recommendation not to do something</w:t>
      </w:r>
    </w:p>
    <w:p w14:paraId="744095E7" w14:textId="556AEE50" w:rsidR="008C384C" w:rsidRDefault="008C384C" w:rsidP="00774DA4">
      <w:pPr>
        <w:pStyle w:val="EX"/>
      </w:pPr>
      <w:r w:rsidRPr="00774DA4">
        <w:rPr>
          <w:b/>
        </w:rPr>
        <w:t>may</w:t>
      </w:r>
      <w:r w:rsidR="00415C19">
        <w:tab/>
      </w:r>
      <w:r>
        <w:t>indicates permission to do something</w:t>
      </w:r>
    </w:p>
    <w:p w14:paraId="6CC3C184" w14:textId="77777777" w:rsidR="008C384C" w:rsidRDefault="008C384C" w:rsidP="00774DA4">
      <w:pPr>
        <w:pStyle w:val="EX"/>
      </w:pPr>
      <w:r w:rsidRPr="00774DA4">
        <w:rPr>
          <w:b/>
        </w:rPr>
        <w:t>need not</w:t>
      </w:r>
      <w:r>
        <w:tab/>
        <w:t>indicates permission not to do something</w:t>
      </w:r>
    </w:p>
    <w:p w14:paraId="2CE3D5D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909BA9" w14:textId="3A198F45" w:rsidR="008C384C" w:rsidRDefault="008C384C" w:rsidP="00774DA4">
      <w:pPr>
        <w:pStyle w:val="EX"/>
      </w:pPr>
      <w:r w:rsidRPr="00774DA4">
        <w:rPr>
          <w:b/>
        </w:rPr>
        <w:t>can</w:t>
      </w:r>
      <w:r w:rsidR="00415C19">
        <w:tab/>
      </w:r>
      <w:r>
        <w:t>indicates</w:t>
      </w:r>
      <w:r w:rsidR="00774DA4">
        <w:t xml:space="preserve"> that something is possible</w:t>
      </w:r>
    </w:p>
    <w:p w14:paraId="35B07F75" w14:textId="0E49E786" w:rsidR="00774DA4" w:rsidRDefault="00774DA4" w:rsidP="00774DA4">
      <w:pPr>
        <w:pStyle w:val="EX"/>
      </w:pPr>
      <w:r w:rsidRPr="00774DA4">
        <w:rPr>
          <w:b/>
        </w:rPr>
        <w:t>cannot</w:t>
      </w:r>
      <w:r w:rsidR="00415C19">
        <w:tab/>
      </w:r>
      <w:r>
        <w:t>indicates that something is impossible</w:t>
      </w:r>
    </w:p>
    <w:p w14:paraId="4F1675E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BB62D49" w14:textId="75EC0F4D" w:rsidR="00774DA4" w:rsidRDefault="00774DA4" w:rsidP="00774DA4">
      <w:pPr>
        <w:pStyle w:val="EX"/>
      </w:pPr>
      <w:r w:rsidRPr="00774DA4">
        <w:rPr>
          <w:b/>
        </w:rPr>
        <w:t>will</w:t>
      </w:r>
      <w:r w:rsidR="00415C1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F4017F" w14:textId="275D083B" w:rsidR="00774DA4" w:rsidRDefault="00774DA4" w:rsidP="00774DA4">
      <w:pPr>
        <w:pStyle w:val="EX"/>
      </w:pPr>
      <w:r w:rsidRPr="00774DA4">
        <w:rPr>
          <w:b/>
        </w:rPr>
        <w:t>will</w:t>
      </w:r>
      <w:r>
        <w:rPr>
          <w:b/>
        </w:rPr>
        <w:t xml:space="preserve"> not</w:t>
      </w:r>
      <w:r w:rsidR="00415C1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9EA0C8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2F045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6A830BF" w14:textId="77777777" w:rsidR="001F1132" w:rsidRDefault="001F1132" w:rsidP="001F1132">
      <w:r>
        <w:t>In addition:</w:t>
      </w:r>
    </w:p>
    <w:p w14:paraId="0D62EE0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752367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8006EB7" w14:textId="77777777" w:rsidR="00774DA4" w:rsidRPr="004D3578" w:rsidRDefault="00647114" w:rsidP="00A27486">
      <w:r>
        <w:t>The constructions "is" and "is not" do not indicate requirements.</w:t>
      </w:r>
    </w:p>
    <w:p w14:paraId="4F2B0C0C" w14:textId="77777777" w:rsidR="00EE5860" w:rsidRPr="00441CD0" w:rsidRDefault="00EE5860" w:rsidP="00EE5860">
      <w:pPr>
        <w:pStyle w:val="Heading1"/>
      </w:pPr>
      <w:bookmarkStart w:id="12" w:name="introduction"/>
      <w:bookmarkStart w:id="13" w:name="_Toc19717024"/>
      <w:bookmarkStart w:id="14" w:name="_Toc27490481"/>
      <w:bookmarkStart w:id="15" w:name="_Toc27556774"/>
      <w:bookmarkStart w:id="16" w:name="_Toc27723691"/>
      <w:bookmarkStart w:id="17" w:name="_Toc36030755"/>
      <w:bookmarkStart w:id="18" w:name="_Toc36042675"/>
      <w:bookmarkStart w:id="19" w:name="_Toc36813999"/>
      <w:bookmarkStart w:id="20" w:name="_Toc44688843"/>
      <w:bookmarkStart w:id="21" w:name="_Toc44923597"/>
      <w:bookmarkStart w:id="22" w:name="_Toc51860565"/>
      <w:bookmarkStart w:id="23" w:name="_Toc57930332"/>
      <w:bookmarkStart w:id="24" w:name="_Toc57930962"/>
      <w:bookmarkStart w:id="25" w:name="_Toc67499352"/>
      <w:bookmarkEnd w:id="12"/>
      <w:r w:rsidRPr="00441CD0">
        <w:t>1</w:t>
      </w:r>
      <w:r w:rsidRPr="00441CD0">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179F89C" w14:textId="77777777" w:rsidR="00EE5860" w:rsidRPr="00441CD0" w:rsidRDefault="00EE5860" w:rsidP="00EE5860">
      <w:pPr>
        <w:rPr>
          <w:lang w:eastAsia="zh-CN"/>
        </w:rPr>
      </w:pPr>
      <w:r w:rsidRPr="00441CD0">
        <w:t>The present document specifies the Packet Forwarding Control Protocol (PFCP) used on the interface between the control plane and the user plane function</w:t>
      </w:r>
      <w:r w:rsidRPr="00441CD0">
        <w:rPr>
          <w:lang w:eastAsia="zh-CN"/>
        </w:rPr>
        <w:t>.</w:t>
      </w:r>
    </w:p>
    <w:p w14:paraId="7F4340C0" w14:textId="77777777" w:rsidR="00EE5860" w:rsidRPr="00441CD0" w:rsidRDefault="00EE5860" w:rsidP="00EE5860">
      <w:pPr>
        <w:rPr>
          <w:lang w:eastAsia="zh-CN"/>
        </w:rPr>
      </w:pPr>
      <w:r w:rsidRPr="00441CD0">
        <w:rPr>
          <w:lang w:eastAsia="zh-CN"/>
        </w:rPr>
        <w:t>PFCP shall be used over:</w:t>
      </w:r>
    </w:p>
    <w:p w14:paraId="5217FBE9" w14:textId="77777777" w:rsidR="00EE5860" w:rsidRPr="00441CD0" w:rsidRDefault="00EE5860" w:rsidP="00EE5860">
      <w:pPr>
        <w:pStyle w:val="B1"/>
        <w:rPr>
          <w:lang w:eastAsia="zh-CN"/>
        </w:rPr>
      </w:pPr>
      <w:r w:rsidRPr="00441CD0">
        <w:rPr>
          <w:lang w:eastAsia="zh-CN"/>
        </w:rPr>
        <w:t>-the Sxa, Sxb, Sxc and the combined Sxa/Sxb reference points specified in 3GPP TS 23.214 [2].</w:t>
      </w:r>
    </w:p>
    <w:p w14:paraId="7D2804B7" w14:textId="2B2F5107" w:rsidR="00EE5860" w:rsidRPr="00441CD0" w:rsidRDefault="00EE5860" w:rsidP="00EE5860">
      <w:pPr>
        <w:pStyle w:val="B1"/>
        <w:rPr>
          <w:lang w:eastAsia="zh-CN"/>
        </w:rPr>
      </w:pPr>
      <w:r w:rsidRPr="00441CD0">
        <w:rPr>
          <w:lang w:eastAsia="zh-CN"/>
        </w:rPr>
        <w:t xml:space="preserve">- the Sxa' and Sxb' reference points specified in 3GPP TS 33.107 [20]. In the rest of this specification, no difference is made between Sxa and Sxa', or between Sxb and Sxb'. The Sxa' and Sxb' reference points reuse the protocol specified for the Sxa and Sxb reference points, but comply in addition with the security requirements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 xml:space="preserve"> of 3GPP 33.107 [20].</w:t>
      </w:r>
    </w:p>
    <w:p w14:paraId="0349CFFA" w14:textId="77777777" w:rsidR="00EE5860" w:rsidRPr="00441CD0" w:rsidRDefault="00EE5860" w:rsidP="00EE5860">
      <w:pPr>
        <w:pStyle w:val="B1"/>
        <w:rPr>
          <w:lang w:val="x-none" w:eastAsia="zh-CN"/>
        </w:rPr>
      </w:pPr>
      <w:r w:rsidRPr="00441CD0">
        <w:rPr>
          <w:lang w:eastAsia="zh-CN"/>
        </w:rPr>
        <w:tab/>
        <w:t>the N4 interface specified in 3GPP TS 23.501 [28] and 3GPP TS 23.502 [29].</w:t>
      </w:r>
    </w:p>
    <w:p w14:paraId="41BC6816" w14:textId="77777777" w:rsidR="00EE5860" w:rsidRPr="00441CD0" w:rsidRDefault="00EE5860" w:rsidP="00EE5860">
      <w:pPr>
        <w:rPr>
          <w:lang w:eastAsia="zh-CN"/>
        </w:rPr>
      </w:pPr>
      <w:r w:rsidRPr="00441CD0">
        <w:rPr>
          <w:lang w:eastAsia="zh-CN"/>
        </w:rPr>
        <w:t>In this specification the term CP function applies to control plane nodes such as SGW-C, PGW-C, TDF-C and SMF.</w:t>
      </w:r>
    </w:p>
    <w:p w14:paraId="73F1EBA8" w14:textId="77777777" w:rsidR="00EE5860" w:rsidRPr="00441CD0" w:rsidRDefault="00EE5860" w:rsidP="00EE5860">
      <w:pPr>
        <w:rPr>
          <w:lang w:eastAsia="zh-CN"/>
        </w:rPr>
      </w:pPr>
      <w:r w:rsidRPr="00441CD0">
        <w:rPr>
          <w:lang w:eastAsia="zh-CN"/>
        </w:rPr>
        <w:t>In this specification the term UP function applies to user plane nodes such as SGW-U, PGW-U, TDF-U and UPF.</w:t>
      </w:r>
    </w:p>
    <w:p w14:paraId="22EA90CE" w14:textId="77777777" w:rsidR="00EE5860" w:rsidRPr="00441CD0" w:rsidRDefault="00EE5860" w:rsidP="00EE5860">
      <w:pPr>
        <w:rPr>
          <w:lang w:eastAsia="zh-CN"/>
        </w:rPr>
      </w:pPr>
      <w:r w:rsidRPr="00441CD0">
        <w:rPr>
          <w:lang w:eastAsia="zh-CN"/>
        </w:rPr>
        <w:t>The prefix PFCP in message and procedure names is used to indicate that messages and procedures are common and used on Sx and N4 reference point. A PFCP session refers to both Sx and/or N4 sessions. PFCP association are describing procedures to establish associations between EPC nodes (SGW-C/PGW-C/TDF-C and SGW-U/PGW-U/TDF-U) and also between 5G nodes (SMF and UPF).</w:t>
      </w:r>
    </w:p>
    <w:p w14:paraId="1BC20395" w14:textId="77777777" w:rsidR="00EE5860" w:rsidRPr="00441CD0" w:rsidRDefault="00EE5860" w:rsidP="00EE5860">
      <w:pPr>
        <w:rPr>
          <w:lang w:eastAsia="zh-CN"/>
        </w:rPr>
      </w:pPr>
      <w:r w:rsidRPr="00441CD0">
        <w:rPr>
          <w:lang w:eastAsia="zh-CN"/>
        </w:rPr>
        <w:t>In the related stage 2 specifications the prefix Sx and N4 is used for these common procedures realised by PFCP</w:t>
      </w:r>
    </w:p>
    <w:p w14:paraId="7D102F4F" w14:textId="77777777" w:rsidR="00EE5860" w:rsidRPr="00441CD0" w:rsidRDefault="00EE5860" w:rsidP="00EE5860">
      <w:pPr>
        <w:rPr>
          <w:lang w:eastAsia="zh-CN"/>
        </w:rPr>
      </w:pPr>
      <w:r w:rsidRPr="00441CD0">
        <w:rPr>
          <w:lang w:eastAsia="zh-CN"/>
        </w:rPr>
        <w:t>Clauses or paragraphs that only apply to EPC or 5GC are indicated by the label "for EPC" or "for 5GC".</w:t>
      </w:r>
    </w:p>
    <w:p w14:paraId="70F3F523" w14:textId="77777777" w:rsidR="00EE5860" w:rsidRPr="00441CD0" w:rsidRDefault="00EE5860" w:rsidP="00EE5860">
      <w:pPr>
        <w:pStyle w:val="Heading1"/>
      </w:pPr>
      <w:bookmarkStart w:id="26" w:name="_Toc19717025"/>
      <w:bookmarkStart w:id="27" w:name="_Toc27490482"/>
      <w:bookmarkStart w:id="28" w:name="_Toc27556775"/>
      <w:bookmarkStart w:id="29" w:name="_Toc27723692"/>
      <w:bookmarkStart w:id="30" w:name="_Toc36030756"/>
      <w:bookmarkStart w:id="31" w:name="_Toc36042676"/>
      <w:bookmarkStart w:id="32" w:name="_Toc36814000"/>
      <w:bookmarkStart w:id="33" w:name="_Toc44688844"/>
      <w:bookmarkStart w:id="34" w:name="_Toc44923598"/>
      <w:bookmarkStart w:id="35" w:name="_Toc51860566"/>
      <w:bookmarkStart w:id="36" w:name="_Toc57930333"/>
      <w:bookmarkStart w:id="37" w:name="_Toc57930963"/>
      <w:bookmarkStart w:id="38" w:name="_Toc67499353"/>
      <w:r w:rsidRPr="00441CD0">
        <w:t>2</w:t>
      </w:r>
      <w:r w:rsidRPr="00441CD0">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A104144" w14:textId="77777777" w:rsidR="00EE5860" w:rsidRPr="00441CD0" w:rsidRDefault="00EE5860" w:rsidP="00EE5860">
      <w:r w:rsidRPr="00441CD0">
        <w:t>The following documents contain provisions which, through reference in this text, constitute provisions of the present document.</w:t>
      </w:r>
    </w:p>
    <w:p w14:paraId="3CA4A9CA" w14:textId="77777777" w:rsidR="00EE5860" w:rsidRPr="00441CD0" w:rsidRDefault="00EE5860" w:rsidP="00EE5860">
      <w:pPr>
        <w:pStyle w:val="B1"/>
      </w:pPr>
      <w:r w:rsidRPr="00441CD0">
        <w:t>-</w:t>
      </w:r>
      <w:r w:rsidRPr="00441CD0">
        <w:tab/>
        <w:t>References are either specific (identified by date of publication, edition number, version number, etc.) or non</w:t>
      </w:r>
      <w:r w:rsidRPr="00441CD0">
        <w:noBreakHyphen/>
        <w:t>specific.</w:t>
      </w:r>
    </w:p>
    <w:p w14:paraId="14128D4B" w14:textId="77777777" w:rsidR="00EE5860" w:rsidRPr="00441CD0" w:rsidRDefault="00EE5860" w:rsidP="00EE5860">
      <w:pPr>
        <w:pStyle w:val="B1"/>
      </w:pPr>
      <w:r w:rsidRPr="00441CD0">
        <w:t>-</w:t>
      </w:r>
      <w:r w:rsidRPr="00441CD0">
        <w:tab/>
        <w:t>For a specific reference, subsequent revisions do not apply.</w:t>
      </w:r>
    </w:p>
    <w:p w14:paraId="26C320BB" w14:textId="77777777" w:rsidR="00EE5860" w:rsidRPr="00441CD0" w:rsidRDefault="00EE5860" w:rsidP="00EE5860">
      <w:pPr>
        <w:pStyle w:val="B1"/>
      </w:pPr>
      <w:r w:rsidRPr="00441CD0">
        <w:t>-</w:t>
      </w:r>
      <w:r w:rsidRPr="00441CD0">
        <w:tab/>
        <w:t>For a non-specific reference, the latest version applies. In the case of a reference to a 3GPP document (including a GSM document), a non-specific reference implicitly refers to the latest version of that document</w:t>
      </w:r>
      <w:r w:rsidRPr="00441CD0">
        <w:rPr>
          <w:i/>
        </w:rPr>
        <w:t xml:space="preserve"> in the same Release as the present document</w:t>
      </w:r>
      <w:r w:rsidRPr="00441CD0">
        <w:t>.</w:t>
      </w:r>
    </w:p>
    <w:p w14:paraId="26CB7F66" w14:textId="77777777" w:rsidR="00EE5860" w:rsidRPr="00441CD0" w:rsidRDefault="00EE5860" w:rsidP="00EE5860">
      <w:pPr>
        <w:pStyle w:val="EX"/>
      </w:pPr>
      <w:r w:rsidRPr="00441CD0">
        <w:t>[1]</w:t>
      </w:r>
      <w:r w:rsidRPr="00441CD0">
        <w:tab/>
        <w:t>3GPP TR 21.905: "Vocabulary for 3GPP Specifications".</w:t>
      </w:r>
    </w:p>
    <w:p w14:paraId="67E3413F" w14:textId="77777777" w:rsidR="00EE5860" w:rsidRPr="00441CD0" w:rsidRDefault="00EE5860" w:rsidP="00EE5860">
      <w:pPr>
        <w:pStyle w:val="EX"/>
      </w:pPr>
      <w:r w:rsidRPr="00441CD0">
        <w:t>[</w:t>
      </w:r>
      <w:r w:rsidRPr="00441CD0">
        <w:rPr>
          <w:lang w:val="en-US"/>
        </w:rPr>
        <w:t>2</w:t>
      </w:r>
      <w:r w:rsidRPr="00441CD0">
        <w:t>]</w:t>
      </w:r>
      <w:r w:rsidRPr="00441CD0">
        <w:tab/>
        <w:t>3GPP TS 23.214: "Architecture enhancements for control and user plane separation of EPC nodes; Stage 2".</w:t>
      </w:r>
    </w:p>
    <w:p w14:paraId="144AFBE2" w14:textId="77777777" w:rsidR="00EE5860" w:rsidRPr="00441CD0" w:rsidRDefault="00EE5860" w:rsidP="00EE5860">
      <w:pPr>
        <w:pStyle w:val="EX"/>
        <w:rPr>
          <w:snapToGrid w:val="0"/>
        </w:rPr>
      </w:pPr>
      <w:r w:rsidRPr="00441CD0">
        <w:t>[</w:t>
      </w:r>
      <w:r w:rsidRPr="00441CD0">
        <w:rPr>
          <w:lang w:val="sv-SE"/>
        </w:rPr>
        <w:t>3</w:t>
      </w:r>
      <w:r w:rsidRPr="00441CD0">
        <w:t>]</w:t>
      </w:r>
      <w:r w:rsidRPr="00441CD0">
        <w:tab/>
        <w:t>3GPP TS </w:t>
      </w:r>
      <w:r w:rsidRPr="00441CD0">
        <w:rPr>
          <w:lang w:eastAsia="zh-CN"/>
        </w:rPr>
        <w:t>29</w:t>
      </w:r>
      <w:r w:rsidRPr="00441CD0">
        <w:rPr>
          <w:snapToGrid w:val="0"/>
        </w:rPr>
        <w:t>.281: "General Packet Radio System (GPRS</w:t>
      </w:r>
      <w:r w:rsidRPr="00441CD0">
        <w:rPr>
          <w:snapToGrid w:val="0"/>
          <w:lang w:eastAsia="zh-CN"/>
        </w:rPr>
        <w:t>)</w:t>
      </w:r>
      <w:r w:rsidRPr="00441CD0">
        <w:rPr>
          <w:snapToGrid w:val="0"/>
        </w:rPr>
        <w:t xml:space="preserve"> Tunnelling Protocol User Plane (GTPv1-U)".</w:t>
      </w:r>
    </w:p>
    <w:p w14:paraId="1BADD975" w14:textId="77777777" w:rsidR="00EE5860" w:rsidRPr="00441CD0" w:rsidRDefault="00EE5860" w:rsidP="00EE5860">
      <w:pPr>
        <w:pStyle w:val="EX"/>
        <w:rPr>
          <w:lang w:val="en-US"/>
        </w:rPr>
      </w:pPr>
      <w:r w:rsidRPr="00441CD0">
        <w:rPr>
          <w:lang w:val="en-US"/>
        </w:rPr>
        <w:lastRenderedPageBreak/>
        <w:t>[4]</w:t>
      </w:r>
      <w:r w:rsidRPr="00441CD0">
        <w:rPr>
          <w:lang w:val="en-US"/>
        </w:rPr>
        <w:tab/>
        <w:t>IETF RFC 768: "User Datagram Protocol".</w:t>
      </w:r>
    </w:p>
    <w:p w14:paraId="777C1480" w14:textId="77777777" w:rsidR="00EE5860" w:rsidRPr="00441CD0" w:rsidRDefault="00EE5860" w:rsidP="00EE5860">
      <w:pPr>
        <w:pStyle w:val="EX"/>
      </w:pPr>
      <w:r w:rsidRPr="00441CD0">
        <w:t>[5]</w:t>
      </w:r>
      <w:r w:rsidRPr="00441CD0">
        <w:tab/>
        <w:t>IETF RFC 791: "Internet Protocol".</w:t>
      </w:r>
    </w:p>
    <w:p w14:paraId="6E2B58C6" w14:textId="77777777" w:rsidR="00EE5860" w:rsidRPr="00441CD0" w:rsidRDefault="00EE5860" w:rsidP="00EE5860">
      <w:pPr>
        <w:pStyle w:val="EX"/>
      </w:pPr>
      <w:r w:rsidRPr="00441CD0">
        <w:t>[6]</w:t>
      </w:r>
      <w:r w:rsidRPr="00441CD0">
        <w:tab/>
        <w:t>IETF RFC 2460: "Internet Protocol, Version 6 (IPv6) Specification".</w:t>
      </w:r>
    </w:p>
    <w:p w14:paraId="0FF9A1E3" w14:textId="77777777" w:rsidR="00EE5860" w:rsidRPr="00441CD0" w:rsidRDefault="00EE5860" w:rsidP="00EE5860">
      <w:pPr>
        <w:pStyle w:val="EX"/>
        <w:rPr>
          <w:lang w:val="x-none"/>
        </w:rPr>
      </w:pPr>
      <w:r w:rsidRPr="00441CD0">
        <w:rPr>
          <w:lang w:val="en-US"/>
        </w:rPr>
        <w:t>[</w:t>
      </w:r>
      <w:r w:rsidRPr="00441CD0">
        <w:rPr>
          <w:lang w:val="en-US" w:eastAsia="zh-CN"/>
        </w:rPr>
        <w:t>7</w:t>
      </w:r>
      <w:r w:rsidRPr="00441CD0">
        <w:rPr>
          <w:lang w:val="en-US"/>
        </w:rPr>
        <w:t>]</w:t>
      </w:r>
      <w:r w:rsidRPr="00441CD0">
        <w:rPr>
          <w:lang w:val="en-US"/>
        </w:rPr>
        <w:tab/>
      </w:r>
      <w:r w:rsidRPr="00441CD0">
        <w:t>3GPP</w:t>
      </w:r>
      <w:r w:rsidRPr="00441CD0">
        <w:rPr>
          <w:lang w:val="en-US"/>
        </w:rPr>
        <w:t> </w:t>
      </w:r>
      <w:r w:rsidRPr="00441CD0">
        <w:t>TS</w:t>
      </w:r>
      <w:r w:rsidRPr="00441CD0">
        <w:rPr>
          <w:lang w:val="en-US"/>
        </w:rPr>
        <w:t> </w:t>
      </w:r>
      <w:r w:rsidRPr="00441CD0">
        <w:t>23.203: "Policy and charging control architecture; Stage 2".</w:t>
      </w:r>
    </w:p>
    <w:p w14:paraId="76C441FA" w14:textId="77777777" w:rsidR="00EE5860" w:rsidRPr="00441CD0" w:rsidRDefault="00EE5860" w:rsidP="00EE5860">
      <w:pPr>
        <w:pStyle w:val="EX"/>
        <w:rPr>
          <w:rFonts w:eastAsia="Batang"/>
        </w:rPr>
      </w:pPr>
      <w:r w:rsidRPr="00441CD0">
        <w:rPr>
          <w:rFonts w:eastAsia="Batang"/>
        </w:rPr>
        <w:t>[8]</w:t>
      </w:r>
      <w:r w:rsidRPr="00441CD0">
        <w:rPr>
          <w:rFonts w:eastAsia="Batang"/>
        </w:rPr>
        <w:tab/>
        <w:t>3GPP TS 29.212: "Policy and Charging Control (PCC)</w:t>
      </w:r>
      <w:r w:rsidRPr="00441CD0">
        <w:rPr>
          <w:rFonts w:eastAsia="Batang"/>
          <w:lang w:eastAsia="ko-KR"/>
        </w:rPr>
        <w:t>;</w:t>
      </w:r>
      <w:r w:rsidRPr="00441CD0">
        <w:rPr>
          <w:rFonts w:eastAsia="Batang"/>
        </w:rPr>
        <w:t xml:space="preserve"> Reference points".</w:t>
      </w:r>
    </w:p>
    <w:p w14:paraId="6223FCB8" w14:textId="77777777" w:rsidR="00EE5860" w:rsidRPr="00441CD0" w:rsidRDefault="00EE5860" w:rsidP="00EE5860">
      <w:pPr>
        <w:pStyle w:val="EX"/>
        <w:rPr>
          <w:rFonts w:eastAsia="Batang"/>
          <w:lang w:eastAsia="ko-KR"/>
        </w:rPr>
      </w:pPr>
      <w:r w:rsidRPr="00441CD0">
        <w:t>[</w:t>
      </w:r>
      <w:r w:rsidRPr="00441CD0">
        <w:rPr>
          <w:lang w:val="en-US"/>
        </w:rPr>
        <w:t>9</w:t>
      </w:r>
      <w:r w:rsidRPr="00441CD0">
        <w:t>]</w:t>
      </w:r>
      <w:r w:rsidRPr="00441CD0">
        <w:tab/>
        <w:t>3GPP TS 29.274: "3GPP Evolved Packet System. Evolved GPRS Tunnelling Protocol for EPS (GTPv2)".</w:t>
      </w:r>
    </w:p>
    <w:p w14:paraId="19A30413" w14:textId="77777777" w:rsidR="00EE5860" w:rsidRPr="00441CD0" w:rsidRDefault="00EE5860" w:rsidP="00EE5860">
      <w:pPr>
        <w:pStyle w:val="EX"/>
        <w:rPr>
          <w:lang w:val="en-US"/>
        </w:rPr>
      </w:pPr>
      <w:r w:rsidRPr="00441CD0">
        <w:t>[</w:t>
      </w:r>
      <w:r w:rsidRPr="00441CD0">
        <w:rPr>
          <w:lang w:val="en-US"/>
        </w:rPr>
        <w:t>10</w:t>
      </w:r>
      <w:r w:rsidRPr="00441CD0">
        <w:t>]</w:t>
      </w:r>
      <w:r w:rsidRPr="00441CD0">
        <w:tab/>
        <w:t>3GPP</w:t>
      </w:r>
      <w:r w:rsidRPr="00441CD0">
        <w:rPr>
          <w:lang w:val="en-US"/>
        </w:rPr>
        <w:t> </w:t>
      </w:r>
      <w:r w:rsidRPr="00441CD0">
        <w:t>TS</w:t>
      </w:r>
      <w:r w:rsidRPr="00441CD0">
        <w:rPr>
          <w:lang w:val="en-US"/>
        </w:rPr>
        <w:t> </w:t>
      </w:r>
      <w:r w:rsidRPr="00441CD0">
        <w:t>36.413: "Evolved Universal Terrestrial Radio Access Network (E-UTRAN); S1 Application Protocol (S1AP)".</w:t>
      </w:r>
    </w:p>
    <w:p w14:paraId="1DE00F97" w14:textId="77777777" w:rsidR="00EE5860" w:rsidRPr="00441CD0" w:rsidRDefault="00EE5860" w:rsidP="00EE5860">
      <w:pPr>
        <w:pStyle w:val="EX"/>
        <w:rPr>
          <w:lang w:val="en-US"/>
        </w:rPr>
      </w:pPr>
      <w:r w:rsidRPr="00441CD0">
        <w:t>[</w:t>
      </w:r>
      <w:r w:rsidRPr="00441CD0">
        <w:rPr>
          <w:lang w:val="en-US"/>
        </w:rPr>
        <w:t>11</w:t>
      </w:r>
      <w:r w:rsidRPr="00441CD0">
        <w:t>]</w:t>
      </w:r>
      <w:r w:rsidRPr="00441CD0">
        <w:tab/>
        <w:t>3GPP TS </w:t>
      </w:r>
      <w:r w:rsidRPr="00441CD0">
        <w:rPr>
          <w:lang w:eastAsia="zh-CN"/>
        </w:rPr>
        <w:t>29</w:t>
      </w:r>
      <w:r w:rsidRPr="00441CD0">
        <w:rPr>
          <w:snapToGrid w:val="0"/>
        </w:rPr>
        <w:t>.2</w:t>
      </w:r>
      <w:r w:rsidRPr="00441CD0">
        <w:rPr>
          <w:snapToGrid w:val="0"/>
          <w:lang w:val="en-US"/>
        </w:rPr>
        <w:t>13</w:t>
      </w:r>
      <w:r w:rsidRPr="00441CD0">
        <w:rPr>
          <w:snapToGrid w:val="0"/>
        </w:rPr>
        <w:t xml:space="preserve">: </w:t>
      </w:r>
      <w:r w:rsidRPr="00441CD0">
        <w:t>"Policy and Charging Control signalling flows and Quality of Service (QoS) parameter mapping</w:t>
      </w:r>
      <w:r w:rsidRPr="00441CD0">
        <w:rPr>
          <w:lang w:val="en-US"/>
        </w:rPr>
        <w:t>".</w:t>
      </w:r>
    </w:p>
    <w:p w14:paraId="37C2E0A8" w14:textId="77777777" w:rsidR="00EE5860" w:rsidRPr="00441CD0" w:rsidRDefault="00EE5860" w:rsidP="00EE5860">
      <w:pPr>
        <w:pStyle w:val="EX"/>
        <w:rPr>
          <w:lang w:val="en-US"/>
        </w:rPr>
      </w:pPr>
      <w:r w:rsidRPr="00441CD0">
        <w:rPr>
          <w:lang w:eastAsia="zh-CN"/>
        </w:rPr>
        <w:t>[12]</w:t>
      </w:r>
      <w:r w:rsidRPr="00441CD0">
        <w:rPr>
          <w:lang w:eastAsia="zh-CN"/>
        </w:rPr>
        <w:tab/>
      </w:r>
      <w:r w:rsidRPr="00441CD0">
        <w:rPr>
          <w:lang w:val="en-US"/>
        </w:rPr>
        <w:t>IETF RFC </w:t>
      </w:r>
      <w:r w:rsidRPr="00441CD0">
        <w:rPr>
          <w:lang w:val="en-US" w:eastAsia="zh-CN"/>
        </w:rPr>
        <w:t>5905</w:t>
      </w:r>
      <w:r w:rsidRPr="00441CD0">
        <w:rPr>
          <w:lang w:val="en-US"/>
        </w:rPr>
        <w:t>: "Network Time Protocol Version 4: Protocol and Algorithms Specification".</w:t>
      </w:r>
    </w:p>
    <w:p w14:paraId="4A316DD7" w14:textId="77777777" w:rsidR="00EE5860" w:rsidRPr="00441CD0" w:rsidRDefault="00EE5860" w:rsidP="00EE5860">
      <w:pPr>
        <w:pStyle w:val="EX"/>
        <w:rPr>
          <w:lang w:val="x-none"/>
        </w:rPr>
      </w:pPr>
      <w:r w:rsidRPr="00441CD0">
        <w:rPr>
          <w:lang w:eastAsia="zh-CN"/>
        </w:rPr>
        <w:t>[13]</w:t>
      </w:r>
      <w:r w:rsidRPr="00441CD0">
        <w:rPr>
          <w:lang w:eastAsia="zh-CN"/>
        </w:rPr>
        <w:tab/>
        <w:t>IETF RFC 2474:</w:t>
      </w:r>
      <w:r w:rsidRPr="00441CD0">
        <w:t xml:space="preserve"> "Definition of the Differentiated Services Field (DS Field) in the IPv4 and IPv6 Headers".</w:t>
      </w:r>
    </w:p>
    <w:p w14:paraId="654F9EA8" w14:textId="77777777" w:rsidR="00EE5860" w:rsidRPr="00441CD0" w:rsidRDefault="00EE5860" w:rsidP="00EE5860">
      <w:pPr>
        <w:pStyle w:val="EX"/>
      </w:pPr>
      <w:r w:rsidRPr="00441CD0">
        <w:t>[14]</w:t>
      </w:r>
      <w:r w:rsidRPr="00441CD0">
        <w:tab/>
        <w:t>3GPP TS 23.401: "General Packet Radio Service (GPRS) enhancements for Evolved Universal Terrestrial Radio Access Network (E-UTRAN) access".</w:t>
      </w:r>
    </w:p>
    <w:p w14:paraId="3A866CCC" w14:textId="77777777" w:rsidR="00EE5860" w:rsidRPr="00441CD0" w:rsidRDefault="00EE5860" w:rsidP="00EE5860">
      <w:pPr>
        <w:pStyle w:val="EX"/>
        <w:rPr>
          <w:lang w:val="en-CA"/>
        </w:rPr>
      </w:pPr>
      <w:r w:rsidRPr="00441CD0">
        <w:rPr>
          <w:lang w:val="en-CA"/>
        </w:rPr>
        <w:t>[15]</w:t>
      </w:r>
      <w:r w:rsidRPr="00441CD0">
        <w:rPr>
          <w:lang w:val="en-CA"/>
        </w:rPr>
        <w:tab/>
        <w:t>3GPP TS 22.153: "Multimedia Priority Service".</w:t>
      </w:r>
    </w:p>
    <w:p w14:paraId="520898D0" w14:textId="77777777" w:rsidR="00EE5860" w:rsidRPr="00441CD0" w:rsidRDefault="00EE5860" w:rsidP="00EE5860">
      <w:pPr>
        <w:pStyle w:val="EX"/>
        <w:rPr>
          <w:lang w:val="x-none"/>
        </w:rPr>
      </w:pPr>
      <w:r w:rsidRPr="00441CD0">
        <w:t>[16]</w:t>
      </w:r>
      <w:r w:rsidRPr="00441CD0">
        <w:tab/>
        <w:t>IETF RFC 4006: "Diameter Credit Control Application".</w:t>
      </w:r>
    </w:p>
    <w:p w14:paraId="2EDB4113" w14:textId="77777777" w:rsidR="00EE5860" w:rsidRPr="00441CD0" w:rsidRDefault="00EE5860" w:rsidP="00EE5860">
      <w:pPr>
        <w:pStyle w:val="EX"/>
        <w:rPr>
          <w:lang w:val="en-US"/>
        </w:rPr>
      </w:pPr>
      <w:r w:rsidRPr="00441CD0">
        <w:t>[</w:t>
      </w:r>
      <w:r w:rsidRPr="00441CD0">
        <w:rPr>
          <w:lang w:val="en-US"/>
        </w:rPr>
        <w:t>17</w:t>
      </w:r>
      <w:r w:rsidRPr="00441CD0">
        <w:t>]</w:t>
      </w:r>
      <w:r w:rsidRPr="00441CD0">
        <w:tab/>
        <w:t>3GPP TS 32.251: "Telecommunication management; Charging management; Packet Switched (PS) domain charging".</w:t>
      </w:r>
    </w:p>
    <w:p w14:paraId="2C5C43C1" w14:textId="77777777" w:rsidR="00EE5860" w:rsidRPr="00441CD0" w:rsidRDefault="00EE5860" w:rsidP="00EE5860">
      <w:pPr>
        <w:pStyle w:val="EX"/>
        <w:rPr>
          <w:lang w:val="x-none"/>
        </w:rPr>
      </w:pPr>
      <w:r w:rsidRPr="00441CD0">
        <w:t>[18]</w:t>
      </w:r>
      <w:r w:rsidRPr="00441CD0">
        <w:tab/>
        <w:t>3GPP TS 32.299: "Telecommunication management; Charging management; Diameter charging application".</w:t>
      </w:r>
    </w:p>
    <w:p w14:paraId="6AA01263" w14:textId="77777777" w:rsidR="00EE5860" w:rsidRPr="00441CD0" w:rsidRDefault="00EE5860" w:rsidP="00EE5860">
      <w:pPr>
        <w:pStyle w:val="EX"/>
      </w:pPr>
      <w:r w:rsidRPr="00441CD0">
        <w:t>[19]</w:t>
      </w:r>
      <w:r w:rsidRPr="00441CD0">
        <w:tab/>
        <w:t>3GPP TS 23.060: "General Packet Radio Service (GPRS); Service description; Stage 2".</w:t>
      </w:r>
    </w:p>
    <w:p w14:paraId="19EE408D" w14:textId="77777777" w:rsidR="00EE5860" w:rsidRPr="00441CD0" w:rsidRDefault="00EE5860" w:rsidP="00EE5860">
      <w:pPr>
        <w:pStyle w:val="EX"/>
      </w:pPr>
      <w:r w:rsidRPr="00441CD0">
        <w:t>[20]</w:t>
      </w:r>
      <w:r w:rsidRPr="00441CD0">
        <w:tab/>
        <w:t>3GPP TS 33.107: "3G security; Lawful interception architecture and functions".</w:t>
      </w:r>
    </w:p>
    <w:p w14:paraId="642F19DE" w14:textId="77777777" w:rsidR="00EE5860" w:rsidRPr="00441CD0" w:rsidRDefault="00EE5860" w:rsidP="00EE5860">
      <w:pPr>
        <w:pStyle w:val="EX"/>
      </w:pPr>
      <w:r w:rsidRPr="00441CD0">
        <w:t>[21]</w:t>
      </w:r>
      <w:r w:rsidRPr="00441CD0">
        <w:tab/>
      </w:r>
      <w:r w:rsidRPr="00441CD0">
        <w:rPr>
          <w:rFonts w:eastAsia="Batang"/>
        </w:rPr>
        <w:t>3GPP TS 29.251: "Gw and Gwn reference points for sponsored data connectivity".</w:t>
      </w:r>
    </w:p>
    <w:p w14:paraId="7E003FC6" w14:textId="77777777" w:rsidR="00EE5860" w:rsidRPr="00441CD0" w:rsidRDefault="00EE5860" w:rsidP="00EE5860">
      <w:pPr>
        <w:pStyle w:val="EX"/>
      </w:pPr>
      <w:r w:rsidRPr="00441CD0">
        <w:t>[22]</w:t>
      </w:r>
      <w:r w:rsidRPr="00441CD0">
        <w:tab/>
        <w:t>IETF RFC 2474, "Definition of the Differentiated Services Field (DS Field) in the IPv4 and IPv6 Headers".</w:t>
      </w:r>
    </w:p>
    <w:p w14:paraId="6A9B7EDF" w14:textId="77777777" w:rsidR="00EE5860" w:rsidRPr="00441CD0" w:rsidRDefault="00EE5860" w:rsidP="00EE5860">
      <w:pPr>
        <w:pStyle w:val="EX"/>
      </w:pPr>
      <w:r w:rsidRPr="00441CD0">
        <w:t>[23]</w:t>
      </w:r>
      <w:r w:rsidRPr="00441CD0">
        <w:tab/>
        <w:t>IETF RFC 7230: "Hypertext Transfer Protocol (HTTP/1.1): Message Syntax and Routing".</w:t>
      </w:r>
    </w:p>
    <w:p w14:paraId="6A5F193C" w14:textId="77777777" w:rsidR="00EE5860" w:rsidRPr="00441CD0" w:rsidRDefault="00EE5860" w:rsidP="00EE5860">
      <w:pPr>
        <w:pStyle w:val="EX"/>
      </w:pPr>
      <w:r w:rsidRPr="00441CD0">
        <w:t>[24]</w:t>
      </w:r>
      <w:r w:rsidRPr="00441CD0">
        <w:tab/>
        <w:t>3GPP TS 23.007: "Restoration procedures".</w:t>
      </w:r>
    </w:p>
    <w:p w14:paraId="5D580609" w14:textId="77777777" w:rsidR="00EE5860" w:rsidRPr="00441CD0" w:rsidRDefault="00EE5860" w:rsidP="00EE5860">
      <w:pPr>
        <w:pStyle w:val="EX"/>
        <w:rPr>
          <w:lang w:val="en-US"/>
        </w:rPr>
      </w:pPr>
      <w:r w:rsidRPr="00441CD0">
        <w:rPr>
          <w:lang w:val="en-US"/>
        </w:rPr>
        <w:t>[25]</w:t>
      </w:r>
      <w:r w:rsidRPr="00441CD0">
        <w:rPr>
          <w:lang w:val="en-US"/>
        </w:rPr>
        <w:tab/>
        <w:t>3GPP TS 29.303: "Domain Name System Procedures; Stage 3"</w:t>
      </w:r>
    </w:p>
    <w:p w14:paraId="14EC6F0C" w14:textId="77777777" w:rsidR="00EE5860" w:rsidRPr="00441CD0" w:rsidRDefault="00EE5860" w:rsidP="00EE5860">
      <w:pPr>
        <w:pStyle w:val="EX"/>
        <w:rPr>
          <w:lang w:val="en-US"/>
        </w:rPr>
      </w:pPr>
      <w:r w:rsidRPr="00441CD0">
        <w:t>[26]</w:t>
      </w:r>
      <w:r w:rsidRPr="00441CD0">
        <w:tab/>
        <w:t>IETF RFC 5905: "Network Time Protocol Version 4: Protocol and Algorithms Specification".</w:t>
      </w:r>
    </w:p>
    <w:p w14:paraId="4D6CE8CA" w14:textId="77777777" w:rsidR="00EE5860" w:rsidRPr="00441CD0" w:rsidRDefault="00EE5860" w:rsidP="00EE5860">
      <w:pPr>
        <w:pStyle w:val="EX"/>
        <w:rPr>
          <w:lang w:val="x-none"/>
        </w:rPr>
      </w:pPr>
      <w:r w:rsidRPr="00441CD0">
        <w:t>[27]</w:t>
      </w:r>
      <w:r w:rsidRPr="00441CD0">
        <w:tab/>
        <w:t>IETF RFC 1035:</w:t>
      </w:r>
      <w:r w:rsidRPr="00441CD0">
        <w:rPr>
          <w:lang w:eastAsia="zh-CN"/>
        </w:rPr>
        <w:t xml:space="preserve"> </w:t>
      </w:r>
      <w:r w:rsidRPr="00441CD0">
        <w:t>"Domain Names - Implementation and Specification".</w:t>
      </w:r>
    </w:p>
    <w:p w14:paraId="662B6785" w14:textId="77777777" w:rsidR="00EE5860" w:rsidRPr="00441CD0" w:rsidRDefault="00EE5860" w:rsidP="00EE5860">
      <w:pPr>
        <w:pStyle w:val="EX"/>
      </w:pPr>
      <w:r w:rsidRPr="00441CD0">
        <w:t>[28]</w:t>
      </w:r>
      <w:r w:rsidRPr="00441CD0">
        <w:tab/>
        <w:t>3GPP TS 23.501:"System Architecture for the 5G System"</w:t>
      </w:r>
    </w:p>
    <w:p w14:paraId="2A2F46DD" w14:textId="77777777" w:rsidR="00EE5860" w:rsidRPr="00441CD0" w:rsidRDefault="00EE5860" w:rsidP="00EE5860">
      <w:pPr>
        <w:pStyle w:val="EX"/>
      </w:pPr>
      <w:r w:rsidRPr="00441CD0">
        <w:t>[29]</w:t>
      </w:r>
      <w:r w:rsidRPr="00441CD0">
        <w:tab/>
        <w:t>3GPP TS 23.502:"Procedures for the 5G System"</w:t>
      </w:r>
    </w:p>
    <w:p w14:paraId="72BE5530" w14:textId="77777777" w:rsidR="00EE5860" w:rsidRPr="00441CD0" w:rsidRDefault="00EE5860" w:rsidP="00EE5860">
      <w:pPr>
        <w:pStyle w:val="EX"/>
      </w:pPr>
      <w:r w:rsidRPr="00441CD0">
        <w:rPr>
          <w:lang w:val="en-US"/>
        </w:rPr>
        <w:t>[30]</w:t>
      </w:r>
      <w:r w:rsidRPr="00441CD0">
        <w:rPr>
          <w:lang w:val="en-US"/>
        </w:rPr>
        <w:tab/>
      </w:r>
      <w:r w:rsidRPr="00441CD0">
        <w:t>IEEE 802.1Q: "Virtual Bridged Local Area Networks"</w:t>
      </w:r>
    </w:p>
    <w:p w14:paraId="0AD70887" w14:textId="77777777" w:rsidR="00EE5860" w:rsidRPr="00441CD0" w:rsidRDefault="00EE5860" w:rsidP="00EE5860">
      <w:pPr>
        <w:pStyle w:val="EX"/>
      </w:pPr>
      <w:r w:rsidRPr="00441CD0">
        <w:t>[31]</w:t>
      </w:r>
      <w:r w:rsidRPr="00441CD0">
        <w:tab/>
        <w:t>IEEE 802.3: "IEEE Standard for Ethernet"</w:t>
      </w:r>
    </w:p>
    <w:p w14:paraId="766EE0B5" w14:textId="77777777" w:rsidR="00EE5860" w:rsidRPr="00441CD0" w:rsidRDefault="00EE5860" w:rsidP="00EE5860">
      <w:pPr>
        <w:pStyle w:val="EX"/>
        <w:rPr>
          <w:lang w:val="x-none"/>
        </w:rPr>
      </w:pPr>
      <w:r w:rsidRPr="00441CD0">
        <w:t>[32]</w:t>
      </w:r>
      <w:r w:rsidRPr="00441CD0">
        <w:tab/>
        <w:t>IETF RFC 826: "An Ethernet Address Resolution Protocol or Converting Network Protocol Addresses".</w:t>
      </w:r>
    </w:p>
    <w:p w14:paraId="16AF6C67" w14:textId="77777777" w:rsidR="00EE5860" w:rsidRPr="00441CD0" w:rsidRDefault="00EE5860" w:rsidP="00EE5860">
      <w:pPr>
        <w:pStyle w:val="EX"/>
      </w:pPr>
      <w:r w:rsidRPr="00441CD0">
        <w:t>[33]</w:t>
      </w:r>
      <w:r w:rsidRPr="00441CD0">
        <w:tab/>
        <w:t>IETF RFC 4861: "Neighbor Discovery for IP version 6 (IPv6)". .</w:t>
      </w:r>
    </w:p>
    <w:p w14:paraId="62DE6D94" w14:textId="77777777" w:rsidR="00EE5860" w:rsidRPr="00441CD0" w:rsidRDefault="00EE5860" w:rsidP="00EE5860">
      <w:pPr>
        <w:pStyle w:val="EX"/>
        <w:rPr>
          <w:lang w:val="en-US"/>
        </w:rPr>
      </w:pPr>
      <w:r w:rsidRPr="00441CD0">
        <w:lastRenderedPageBreak/>
        <w:t>[34]</w:t>
      </w:r>
      <w:r w:rsidRPr="00441CD0">
        <w:tab/>
      </w:r>
      <w:r w:rsidRPr="00441CD0">
        <w:rPr>
          <w:lang w:val="en-US"/>
        </w:rPr>
        <w:t>3GPP TS 38.415: "</w:t>
      </w:r>
      <w:r w:rsidRPr="00441CD0">
        <w:t>NG-RAN; PDU Session User Plane Protocol</w:t>
      </w:r>
      <w:r w:rsidRPr="00441CD0">
        <w:rPr>
          <w:lang w:val="en-US"/>
        </w:rPr>
        <w:t>".</w:t>
      </w:r>
    </w:p>
    <w:p w14:paraId="0A1EAF85" w14:textId="487F5662" w:rsidR="00EE5860" w:rsidRPr="00441CD0" w:rsidRDefault="00EE5860" w:rsidP="00EE5860">
      <w:pPr>
        <w:pStyle w:val="EX"/>
        <w:rPr>
          <w:lang w:val="x-none"/>
        </w:rPr>
      </w:pPr>
      <w:r w:rsidRPr="00441CD0">
        <w:t>[35]</w:t>
      </w:r>
      <w:r w:rsidRPr="00441CD0">
        <w:tab/>
        <w:t xml:space="preserve">3GPP </w:t>
      </w:r>
      <w:r w:rsidR="00415C19" w:rsidRPr="00441CD0">
        <w:t>TS</w:t>
      </w:r>
      <w:r w:rsidR="00415C19">
        <w:t> </w:t>
      </w:r>
      <w:r w:rsidR="00415C19" w:rsidRPr="00441CD0">
        <w:t>3</w:t>
      </w:r>
      <w:r w:rsidRPr="00441CD0">
        <w:t>2.422: "Telecommunication management; Subscriber and equipment trace; Trace control and configuration management".</w:t>
      </w:r>
    </w:p>
    <w:p w14:paraId="5640323E" w14:textId="77777777" w:rsidR="00EE5860" w:rsidRPr="00441CD0" w:rsidRDefault="00EE5860" w:rsidP="00EE5860">
      <w:pPr>
        <w:pStyle w:val="EX"/>
      </w:pPr>
      <w:r w:rsidRPr="00441CD0">
        <w:t>[36]</w:t>
      </w:r>
      <w:r w:rsidRPr="00441CD0">
        <w:tab/>
        <w:t>IETF RFC 4282: "The Network Access Identifier".</w:t>
      </w:r>
    </w:p>
    <w:p w14:paraId="77D465D0" w14:textId="77777777" w:rsidR="00EE5860" w:rsidRPr="00441CD0" w:rsidRDefault="00EE5860" w:rsidP="00EE5860">
      <w:pPr>
        <w:pStyle w:val="EX"/>
      </w:pPr>
      <w:r w:rsidRPr="00441CD0">
        <w:t>[37]</w:t>
      </w:r>
      <w:r w:rsidRPr="00441CD0">
        <w:tab/>
        <w:t>IETF RFC 2865: "Remote Authentication Dial In User Service (RADIUS)".</w:t>
      </w:r>
    </w:p>
    <w:p w14:paraId="2A52CEFB" w14:textId="77777777" w:rsidR="00EE5860" w:rsidRPr="00441CD0" w:rsidRDefault="00EE5860" w:rsidP="00EE5860">
      <w:pPr>
        <w:pStyle w:val="EX"/>
        <w:rPr>
          <w:lang w:val="x-none"/>
        </w:rPr>
      </w:pPr>
      <w:r w:rsidRPr="00441CD0">
        <w:t>[38]</w:t>
      </w:r>
      <w:r w:rsidRPr="00441CD0">
        <w:tab/>
        <w:t>IETF RFC 3162: "RADIUS and IPv6".</w:t>
      </w:r>
    </w:p>
    <w:p w14:paraId="45DB34BF" w14:textId="77777777" w:rsidR="00EE5860" w:rsidRPr="00441CD0" w:rsidRDefault="00EE5860" w:rsidP="00EE5860">
      <w:pPr>
        <w:pStyle w:val="EX"/>
      </w:pPr>
      <w:r w:rsidRPr="00441CD0">
        <w:t>[39]</w:t>
      </w:r>
      <w:r w:rsidRPr="00441CD0">
        <w:tab/>
        <w:t>3GPP TS 29.061: "Interworking between the Public Land Mobile Network (PLMN) supporting packet based services and Packet Data Networks (PDN)".</w:t>
      </w:r>
    </w:p>
    <w:p w14:paraId="05835AC2" w14:textId="77777777" w:rsidR="00EE5860" w:rsidRPr="00441CD0" w:rsidRDefault="00EE5860" w:rsidP="00EE5860">
      <w:pPr>
        <w:pStyle w:val="EX"/>
      </w:pPr>
      <w:r w:rsidRPr="00441CD0">
        <w:t>[40]</w:t>
      </w:r>
      <w:r w:rsidRPr="00441CD0">
        <w:tab/>
        <w:t>3GPP TS 23.527: "5G System; Restoration procedures".</w:t>
      </w:r>
    </w:p>
    <w:p w14:paraId="1B3D7003" w14:textId="77777777" w:rsidR="00EE5860" w:rsidRPr="00441CD0" w:rsidRDefault="00EE5860" w:rsidP="00EE5860">
      <w:pPr>
        <w:pStyle w:val="EX"/>
      </w:pPr>
      <w:r w:rsidRPr="00441CD0">
        <w:rPr>
          <w:lang w:val="en-US"/>
        </w:rPr>
        <w:t>[41]</w:t>
      </w:r>
      <w:r w:rsidRPr="00441CD0">
        <w:rPr>
          <w:lang w:val="en-US"/>
        </w:rPr>
        <w:tab/>
        <w:t>3GPP TS 29.512: "</w:t>
      </w:r>
      <w:r w:rsidRPr="00441CD0">
        <w:t>5G System; Session Management Policy Control Service; Stage 3".</w:t>
      </w:r>
    </w:p>
    <w:p w14:paraId="1EFEEB06" w14:textId="77777777" w:rsidR="00EE5860" w:rsidRPr="00441CD0" w:rsidRDefault="00EE5860" w:rsidP="00EE5860">
      <w:pPr>
        <w:pStyle w:val="EX"/>
      </w:pPr>
      <w:bookmarkStart w:id="39" w:name="_Hlk533193721"/>
      <w:r w:rsidRPr="00441CD0">
        <w:rPr>
          <w:lang w:val="en-US"/>
        </w:rPr>
        <w:t>[42]</w:t>
      </w:r>
      <w:r w:rsidRPr="00441CD0">
        <w:rPr>
          <w:lang w:val="en-US"/>
        </w:rPr>
        <w:tab/>
        <w:t>3GPP TS 38.300: "</w:t>
      </w:r>
      <w:r w:rsidRPr="00441CD0">
        <w:t>NR; NR and NG-RAN Overall Description; Stage 2".</w:t>
      </w:r>
      <w:bookmarkEnd w:id="39"/>
    </w:p>
    <w:p w14:paraId="348B070B" w14:textId="77777777" w:rsidR="00EE5860" w:rsidRPr="00441CD0" w:rsidRDefault="00EE5860" w:rsidP="00EE5860">
      <w:pPr>
        <w:pStyle w:val="EX"/>
      </w:pPr>
      <w:r w:rsidRPr="00441CD0">
        <w:t>[43]</w:t>
      </w:r>
      <w:r w:rsidRPr="00441CD0">
        <w:tab/>
        <w:t>3GPP TS 29.510: "5G System; Network Function Repository Services; Stage 3".</w:t>
      </w:r>
    </w:p>
    <w:p w14:paraId="5499FDDF" w14:textId="77777777" w:rsidR="00EE5860" w:rsidRPr="00441CD0" w:rsidRDefault="00EE5860" w:rsidP="00EE5860">
      <w:pPr>
        <w:pStyle w:val="EX"/>
      </w:pPr>
      <w:r w:rsidRPr="00441CD0">
        <w:t>[44]</w:t>
      </w:r>
      <w:r w:rsidRPr="00441CD0">
        <w:tab/>
        <w:t>3GPP TS 23.503:"Policy and Charging Control Framework for the 5G System".</w:t>
      </w:r>
    </w:p>
    <w:p w14:paraId="32AD3BCA" w14:textId="77777777" w:rsidR="00EE5860" w:rsidRPr="00441CD0" w:rsidRDefault="00EE5860" w:rsidP="00EE5860">
      <w:pPr>
        <w:pStyle w:val="EX"/>
        <w:rPr>
          <w:lang w:val="x-none"/>
        </w:rPr>
      </w:pPr>
      <w:r w:rsidRPr="00441CD0">
        <w:t>[45]</w:t>
      </w:r>
      <w:r w:rsidRPr="00441CD0">
        <w:tab/>
        <w:t>3GPP TS 32.255: "Telecommunication management; Charging management; 5G data connectivity domain charging; Stage 2".</w:t>
      </w:r>
    </w:p>
    <w:p w14:paraId="3ADB7DD0" w14:textId="77777777" w:rsidR="00EE5860" w:rsidRPr="00441CD0" w:rsidRDefault="00EE5860" w:rsidP="00EE5860">
      <w:pPr>
        <w:pStyle w:val="EX"/>
      </w:pPr>
      <w:r w:rsidRPr="00441CD0">
        <w:t>[46]</w:t>
      </w:r>
      <w:r w:rsidRPr="00441CD0">
        <w:tab/>
        <w:t>3GPP TS 29.512: "Session Management Policy Control Service, Stage 3".</w:t>
      </w:r>
    </w:p>
    <w:p w14:paraId="11766EB4" w14:textId="77777777" w:rsidR="00EE5860" w:rsidRPr="00441CD0" w:rsidRDefault="00EE5860" w:rsidP="00EE5860">
      <w:pPr>
        <w:pStyle w:val="EX"/>
        <w:rPr>
          <w:lang w:val="x-none"/>
        </w:rPr>
      </w:pPr>
      <w:r w:rsidRPr="00441CD0">
        <w:t>[47]</w:t>
      </w:r>
      <w:r w:rsidRPr="00441CD0">
        <w:tab/>
        <w:t>3GPP TS 33.127: "Security; Lawful Interception (LI) architecture and functions".</w:t>
      </w:r>
    </w:p>
    <w:p w14:paraId="0781B694" w14:textId="77777777" w:rsidR="00EE5860" w:rsidRPr="00441CD0" w:rsidRDefault="00EE5860" w:rsidP="00EE5860">
      <w:pPr>
        <w:pStyle w:val="EX"/>
      </w:pPr>
      <w:r w:rsidRPr="00441CD0">
        <w:t>[48]</w:t>
      </w:r>
      <w:r w:rsidRPr="00441CD0">
        <w:tab/>
        <w:t>3GPP TS 23.003: "Numbering, addressing and identification".</w:t>
      </w:r>
    </w:p>
    <w:p w14:paraId="1645EE4F" w14:textId="77777777" w:rsidR="00EE5860" w:rsidRPr="00441CD0" w:rsidRDefault="00EE5860" w:rsidP="00EE5860">
      <w:pPr>
        <w:pStyle w:val="EX"/>
      </w:pPr>
      <w:r w:rsidRPr="00441CD0">
        <w:t>[49]</w:t>
      </w:r>
      <w:r w:rsidRPr="00441CD0">
        <w:tab/>
        <w:t>3GPP TS 29.561: "5G System; Interworking between 5G Network and external Data Networks; Stage 3".</w:t>
      </w:r>
    </w:p>
    <w:p w14:paraId="13D41C6D" w14:textId="77777777" w:rsidR="00EE5860" w:rsidRPr="00441CD0" w:rsidRDefault="00EE5860" w:rsidP="00EE5860">
      <w:pPr>
        <w:pStyle w:val="EX"/>
      </w:pPr>
      <w:r w:rsidRPr="00441CD0">
        <w:t>[50]</w:t>
      </w:r>
      <w:r w:rsidRPr="00441CD0">
        <w:tab/>
        <w:t>3GPP TS 29.502: "5G System, Session Management Services; Stage 3".</w:t>
      </w:r>
    </w:p>
    <w:p w14:paraId="4B533F43" w14:textId="77777777" w:rsidR="00EE5860" w:rsidRPr="00441CD0" w:rsidRDefault="00EE5860" w:rsidP="00EE5860">
      <w:pPr>
        <w:pStyle w:val="EX"/>
      </w:pPr>
      <w:r w:rsidRPr="00441CD0">
        <w:t>[51]</w:t>
      </w:r>
      <w:r w:rsidRPr="00441CD0">
        <w:tab/>
        <w:t>3GPP TS 23.316: "Wireless and wireline convergence access support for the 5G System (5GS)".</w:t>
      </w:r>
    </w:p>
    <w:p w14:paraId="53AED9FC" w14:textId="77777777" w:rsidR="00EE5860" w:rsidRPr="00441CD0" w:rsidRDefault="00EE5860" w:rsidP="00EE5860">
      <w:pPr>
        <w:pStyle w:val="EX"/>
      </w:pPr>
      <w:r w:rsidRPr="00441CD0">
        <w:t>[52]</w:t>
      </w:r>
      <w:r w:rsidRPr="00441CD0">
        <w:tab/>
        <w:t>IETF RFC 2236: "Internet Group Management Protocol, Version 2".</w:t>
      </w:r>
    </w:p>
    <w:p w14:paraId="75ED80EB" w14:textId="77777777" w:rsidR="00EE5860" w:rsidRPr="00441CD0" w:rsidRDefault="00EE5860" w:rsidP="00EE5860">
      <w:pPr>
        <w:pStyle w:val="EX"/>
      </w:pPr>
      <w:r w:rsidRPr="00441CD0">
        <w:t>[53]</w:t>
      </w:r>
      <w:r w:rsidRPr="00441CD0">
        <w:tab/>
        <w:t>IETF RFC 3376: "Internet Group Management Protocol, Version 3".</w:t>
      </w:r>
    </w:p>
    <w:p w14:paraId="3377B88C" w14:textId="77777777" w:rsidR="00EE5860" w:rsidRPr="00441CD0" w:rsidRDefault="00EE5860" w:rsidP="00EE5860">
      <w:pPr>
        <w:pStyle w:val="EX"/>
      </w:pPr>
      <w:r w:rsidRPr="00441CD0">
        <w:t>[54]</w:t>
      </w:r>
      <w:r w:rsidRPr="00441CD0">
        <w:tab/>
        <w:t>IETF RFC 4604: "Using Internet Group Management Protocol Version 3 (IGMPv3) and Multicast Listener Discovery Protocol Version 2 (MLDv2) for Source-Specific Multicast".</w:t>
      </w:r>
    </w:p>
    <w:p w14:paraId="12EFB265" w14:textId="77777777" w:rsidR="00EE5860" w:rsidRPr="00441CD0" w:rsidRDefault="00EE5860" w:rsidP="00EE5860">
      <w:pPr>
        <w:pStyle w:val="EX"/>
      </w:pPr>
      <w:r w:rsidRPr="00441CD0">
        <w:t>[55]</w:t>
      </w:r>
      <w:r w:rsidRPr="00441CD0">
        <w:tab/>
        <w:t>IETF RFC 2710: "Multicast Listener Discovery (MLD) for IPv6".</w:t>
      </w:r>
    </w:p>
    <w:p w14:paraId="109B96E0" w14:textId="77777777" w:rsidR="00EE5860" w:rsidRPr="00441CD0" w:rsidRDefault="00EE5860" w:rsidP="00EE5860">
      <w:pPr>
        <w:pStyle w:val="EX"/>
      </w:pPr>
      <w:r w:rsidRPr="00441CD0">
        <w:t>[56]</w:t>
      </w:r>
      <w:r w:rsidRPr="00441CD0">
        <w:tab/>
        <w:t>Void</w:t>
      </w:r>
    </w:p>
    <w:p w14:paraId="3BF7BC1C" w14:textId="77777777" w:rsidR="00EE5860" w:rsidRPr="00441CD0" w:rsidRDefault="00EE5860" w:rsidP="00EE5860">
      <w:pPr>
        <w:pStyle w:val="EX"/>
      </w:pPr>
      <w:r w:rsidRPr="00441CD0">
        <w:t>[57]</w:t>
      </w:r>
      <w:r w:rsidRPr="00441CD0">
        <w:tab/>
        <w:t>3GPP TS 23.316: "Wireless and wireline convergence access support for the 5G System (5GS)".</w:t>
      </w:r>
    </w:p>
    <w:p w14:paraId="29F84282" w14:textId="77777777" w:rsidR="00EE5860" w:rsidRPr="00441CD0" w:rsidRDefault="00EE5860" w:rsidP="00EE5860">
      <w:pPr>
        <w:pStyle w:val="EX"/>
      </w:pPr>
      <w:r w:rsidRPr="00441CD0">
        <w:t>[58]</w:t>
      </w:r>
      <w:r w:rsidRPr="00441CD0">
        <w:tab/>
        <w:t>IEEE Std 802.1AS-Rev/D7.3, August 2018: "IEEE Standard for Local and metropolitan area networks--Timing and Synchronization for Time-Sensitive Applications".</w:t>
      </w:r>
    </w:p>
    <w:p w14:paraId="341C41E1" w14:textId="77777777" w:rsidR="00EE5860" w:rsidRPr="00441CD0" w:rsidRDefault="00EE5860" w:rsidP="00EE5860">
      <w:pPr>
        <w:pStyle w:val="EX"/>
      </w:pPr>
      <w:r w:rsidRPr="00441CD0">
        <w:t>[59]</w:t>
      </w:r>
      <w:r w:rsidRPr="00441CD0">
        <w:tab/>
        <w:t>3GPP TS 24.193: "Access Traffic Steering, Switching and Splitting; Stage 3".</w:t>
      </w:r>
    </w:p>
    <w:p w14:paraId="3B18279C" w14:textId="77777777" w:rsidR="00EE5860" w:rsidRPr="00441CD0" w:rsidRDefault="00EE5860" w:rsidP="00EE5860">
      <w:pPr>
        <w:pStyle w:val="EX"/>
      </w:pPr>
      <w:r w:rsidRPr="00441CD0">
        <w:t>[60]</w:t>
      </w:r>
      <w:r w:rsidRPr="00441CD0">
        <w:tab/>
        <w:t>IETF RFC </w:t>
      </w:r>
      <w:r>
        <w:t>8803</w:t>
      </w:r>
      <w:r w:rsidRPr="00441CD0">
        <w:t>: "0-RTT TCP Convert Protocol".</w:t>
      </w:r>
    </w:p>
    <w:p w14:paraId="28B46177" w14:textId="77777777" w:rsidR="00EE5860" w:rsidRPr="00441CD0" w:rsidRDefault="00EE5860" w:rsidP="00EE5860">
      <w:pPr>
        <w:pStyle w:val="EX"/>
      </w:pPr>
      <w:r w:rsidRPr="00441CD0">
        <w:t>[61]</w:t>
      </w:r>
      <w:r w:rsidRPr="00441CD0">
        <w:tab/>
        <w:t>3GPP TS 29.571: "5G System; Common Data Types for Service Based Interfaces; Stage 3".</w:t>
      </w:r>
    </w:p>
    <w:p w14:paraId="2B0BEB3F" w14:textId="77777777" w:rsidR="00EE5860" w:rsidRPr="00441CD0" w:rsidRDefault="00EE5860" w:rsidP="00EE5860">
      <w:pPr>
        <w:pStyle w:val="EX"/>
      </w:pPr>
      <w:r w:rsidRPr="00441CD0">
        <w:t>[62]</w:t>
      </w:r>
      <w:r w:rsidRPr="00441CD0">
        <w:tab/>
        <w:t>IETF RFC </w:t>
      </w:r>
      <w:r>
        <w:t>8684</w:t>
      </w:r>
      <w:r w:rsidRPr="00441CD0">
        <w:t>: "TCP Extensions for Multipath Operation with Multiple Addresses".</w:t>
      </w:r>
    </w:p>
    <w:p w14:paraId="034CA1A3" w14:textId="596426FF" w:rsidR="00EE5860" w:rsidRDefault="00EE5860" w:rsidP="00EE5860">
      <w:pPr>
        <w:pStyle w:val="EX"/>
      </w:pPr>
      <w:r w:rsidRPr="00441CD0">
        <w:t>[63]</w:t>
      </w:r>
      <w:r w:rsidRPr="00441CD0">
        <w:tab/>
        <w:t xml:space="preserve">3GPP </w:t>
      </w:r>
      <w:r w:rsidR="00415C19" w:rsidRPr="00441CD0">
        <w:t>TS</w:t>
      </w:r>
      <w:r w:rsidR="00415C19">
        <w:t> </w:t>
      </w:r>
      <w:r w:rsidR="00415C19" w:rsidRPr="00441CD0">
        <w:t>2</w:t>
      </w:r>
      <w:r w:rsidRPr="00441CD0">
        <w:t>4.519: "Time-Sensitive Networking (TSN) Application Function (AF) to Device-Side TSN Translator (DS-TT) and Network-Side TSN Translator (NW-TT) protocol aspects; Stage 3".</w:t>
      </w:r>
    </w:p>
    <w:p w14:paraId="2DE1A436" w14:textId="77777777" w:rsidR="00EE5860" w:rsidRDefault="00EE5860" w:rsidP="00EE5860">
      <w:pPr>
        <w:pStyle w:val="EX"/>
      </w:pPr>
      <w:r>
        <w:t>[64]</w:t>
      </w:r>
      <w:r>
        <w:tab/>
        <w:t>3GPP TS 33.501: "</w:t>
      </w:r>
      <w:r w:rsidRPr="005D197E">
        <w:t>Security architecture and procedures for 5G system</w:t>
      </w:r>
      <w:r>
        <w:t>".</w:t>
      </w:r>
    </w:p>
    <w:p w14:paraId="446575B9" w14:textId="41BFC084" w:rsidR="00EE5860" w:rsidRDefault="00EE5860" w:rsidP="00EE5860">
      <w:pPr>
        <w:pStyle w:val="EX"/>
        <w:rPr>
          <w:lang w:eastAsia="zh-CN"/>
        </w:rPr>
      </w:pPr>
      <w:r>
        <w:lastRenderedPageBreak/>
        <w:t>[65]</w:t>
      </w:r>
      <w:r w:rsidRPr="00441CD0">
        <w:tab/>
        <w:t xml:space="preserve">3GPP </w:t>
      </w:r>
      <w:r w:rsidR="00415C19" w:rsidRPr="00441CD0">
        <w:t>TS</w:t>
      </w:r>
      <w:r w:rsidR="00415C19">
        <w:t> </w:t>
      </w:r>
      <w:r w:rsidR="00415C19" w:rsidRPr="00441CD0">
        <w:t>2</w:t>
      </w:r>
      <w:r w:rsidRPr="00441CD0">
        <w:t>4.</w:t>
      </w:r>
      <w:r>
        <w:rPr>
          <w:rFonts w:hint="eastAsia"/>
          <w:lang w:eastAsia="zh-CN"/>
        </w:rPr>
        <w:t>250</w:t>
      </w:r>
      <w:r w:rsidRPr="00441CD0">
        <w:t>: "</w:t>
      </w:r>
      <w:r w:rsidRPr="004A442C">
        <w:t>Protocol for Reliable Data Service; Stage 3</w:t>
      </w:r>
      <w:r w:rsidRPr="00441CD0">
        <w:t>".</w:t>
      </w:r>
    </w:p>
    <w:p w14:paraId="03621D57" w14:textId="7F834BDB" w:rsidR="00EE5860" w:rsidRPr="00441CD0" w:rsidRDefault="00EE5860" w:rsidP="00EE5860">
      <w:pPr>
        <w:pStyle w:val="EX"/>
        <w:rPr>
          <w:lang w:eastAsia="zh-CN"/>
        </w:rPr>
      </w:pPr>
      <w:r>
        <w:t>[66]</w:t>
      </w:r>
      <w:r w:rsidRPr="00441CD0">
        <w:tab/>
        <w:t xml:space="preserve">3GPP </w:t>
      </w:r>
      <w:r w:rsidR="00415C19" w:rsidRPr="00441CD0">
        <w:t>TS</w:t>
      </w:r>
      <w:r w:rsidR="00415C19">
        <w:t> </w:t>
      </w:r>
      <w:r w:rsidR="00415C19" w:rsidRPr="00441CD0">
        <w:t>2</w:t>
      </w:r>
      <w:r>
        <w:rPr>
          <w:rFonts w:hint="eastAsia"/>
          <w:lang w:eastAsia="zh-CN"/>
        </w:rPr>
        <w:t>3.682</w:t>
      </w:r>
      <w:r w:rsidRPr="00441CD0">
        <w:t>: "</w:t>
      </w:r>
      <w:r w:rsidRPr="00FA628E">
        <w:t>Architecture enhancements to facilitate communications with packet data networks and applications</w:t>
      </w:r>
      <w:r w:rsidRPr="00441CD0">
        <w:t>".</w:t>
      </w:r>
    </w:p>
    <w:p w14:paraId="660C51FE" w14:textId="77777777" w:rsidR="00EE5860" w:rsidRPr="00441CD0" w:rsidRDefault="00EE5860" w:rsidP="00EE5860">
      <w:pPr>
        <w:pStyle w:val="Heading1"/>
      </w:pPr>
      <w:bookmarkStart w:id="40" w:name="_Toc19717026"/>
      <w:bookmarkStart w:id="41" w:name="_Toc27490483"/>
      <w:bookmarkStart w:id="42" w:name="_Toc27556776"/>
      <w:bookmarkStart w:id="43" w:name="_Toc27723693"/>
      <w:bookmarkStart w:id="44" w:name="_Toc36030757"/>
      <w:bookmarkStart w:id="45" w:name="_Toc36042677"/>
      <w:bookmarkStart w:id="46" w:name="_Toc36814001"/>
      <w:bookmarkStart w:id="47" w:name="_Toc44688845"/>
      <w:bookmarkStart w:id="48" w:name="_Toc44923599"/>
      <w:bookmarkStart w:id="49" w:name="_Toc51860567"/>
      <w:bookmarkStart w:id="50" w:name="_Toc57930334"/>
      <w:bookmarkStart w:id="51" w:name="_Toc57930964"/>
      <w:bookmarkStart w:id="52" w:name="_Toc67499354"/>
      <w:r w:rsidRPr="00441CD0">
        <w:t>3</w:t>
      </w:r>
      <w:r w:rsidRPr="00441CD0">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1B270BE" w14:textId="77777777" w:rsidR="00EE5860" w:rsidRPr="00441CD0" w:rsidRDefault="00EE5860" w:rsidP="00EE5860">
      <w:pPr>
        <w:pStyle w:val="Heading2"/>
      </w:pPr>
      <w:bookmarkStart w:id="53" w:name="_Toc19717027"/>
      <w:bookmarkStart w:id="54" w:name="_Toc27490484"/>
      <w:bookmarkStart w:id="55" w:name="_Toc27556777"/>
      <w:bookmarkStart w:id="56" w:name="_Toc27723694"/>
      <w:bookmarkStart w:id="57" w:name="_Toc36030758"/>
      <w:bookmarkStart w:id="58" w:name="_Toc36042678"/>
      <w:bookmarkStart w:id="59" w:name="_Toc36814002"/>
      <w:bookmarkStart w:id="60" w:name="_Toc44688846"/>
      <w:bookmarkStart w:id="61" w:name="_Toc44923600"/>
      <w:bookmarkStart w:id="62" w:name="_Toc51860568"/>
      <w:bookmarkStart w:id="63" w:name="_Toc57930335"/>
      <w:bookmarkStart w:id="64" w:name="_Toc57930965"/>
      <w:bookmarkStart w:id="65" w:name="_Toc67499355"/>
      <w:r w:rsidRPr="00441CD0">
        <w:t>3.1</w:t>
      </w:r>
      <w:r w:rsidRPr="00441CD0">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359BD8FA" w14:textId="77777777" w:rsidR="00EE5860" w:rsidRPr="00441CD0" w:rsidRDefault="00EE5860" w:rsidP="00EE5860">
      <w:r w:rsidRPr="00441CD0">
        <w:t>For the purposes of the present document, the terms and definitions given in 3GPP TR 21.905 [1] and the following apply. A term defined in the present document takes precedence over the definition of the same term, if any, in 3GPP TR 21.905 [1].</w:t>
      </w:r>
    </w:p>
    <w:p w14:paraId="36DFD241" w14:textId="77777777" w:rsidR="00EE5860" w:rsidRPr="00441CD0" w:rsidRDefault="00EE5860" w:rsidP="00EE5860">
      <w:r w:rsidRPr="00441CD0">
        <w:rPr>
          <w:b/>
        </w:rPr>
        <w:t>CP function</w:t>
      </w:r>
      <w:r w:rsidRPr="00441CD0">
        <w:t>: A node with a Control Plane function (see 3GPP</w:t>
      </w:r>
      <w:r>
        <w:t> </w:t>
      </w:r>
      <w:r w:rsidRPr="00441CD0">
        <w:t>TS</w:t>
      </w:r>
      <w:r>
        <w:t> </w:t>
      </w:r>
      <w:r w:rsidRPr="00441CD0">
        <w:t>23.214</w:t>
      </w:r>
      <w:r>
        <w:t> </w:t>
      </w:r>
      <w:r w:rsidRPr="00441CD0">
        <w:t>[2]) supporting one or more PFCP entities. A Control Plane function, i.e. a Control Plane Node, is identified by the Node ID that is set to either an FQDN or an IP address.</w:t>
      </w:r>
    </w:p>
    <w:p w14:paraId="4391D384" w14:textId="77777777" w:rsidR="00EE5860" w:rsidRPr="00441CD0" w:rsidRDefault="00EE5860" w:rsidP="00EE5860">
      <w:r w:rsidRPr="00441CD0">
        <w:rPr>
          <w:b/>
        </w:rPr>
        <w:t>Match Field:</w:t>
      </w:r>
      <w:r w:rsidRPr="00441CD0">
        <w:t xml:space="preserve"> a field of the Packet Detection Information of a Packet Detection Rule against which a packet is attempted to be matched.</w:t>
      </w:r>
    </w:p>
    <w:p w14:paraId="4C6C48DE" w14:textId="77777777" w:rsidR="00EE5860" w:rsidRPr="00441CD0" w:rsidRDefault="00EE5860" w:rsidP="00EE5860">
      <w:r w:rsidRPr="00441CD0">
        <w:rPr>
          <w:b/>
        </w:rPr>
        <w:t>Matching:</w:t>
      </w:r>
      <w:r w:rsidRPr="00441CD0">
        <w:t xml:space="preserve"> comparing the set of header fields of a packet to the match fields of the Packet Detection Information of a Packet Detection Rule.</w:t>
      </w:r>
    </w:p>
    <w:p w14:paraId="71344549" w14:textId="77777777" w:rsidR="00EE5860" w:rsidRPr="00A17F38" w:rsidRDefault="00EE5860" w:rsidP="00EE5860">
      <w:pPr>
        <w:rPr>
          <w:b/>
        </w:rPr>
      </w:pPr>
      <w:r w:rsidRPr="00A17F38">
        <w:rPr>
          <w:b/>
        </w:rPr>
        <w:t>Node:</w:t>
      </w:r>
      <w:r w:rsidRPr="00A17F38">
        <w:t xml:space="preserve"> Either a CP function or </w:t>
      </w:r>
      <w:r>
        <w:t xml:space="preserve">an </w:t>
      </w:r>
      <w:r w:rsidRPr="00A17F38">
        <w:t>UP function supporting one or more PFCP entities. A Node is identified by the Node ID, which is set to either an FQDN or an IP address.</w:t>
      </w:r>
    </w:p>
    <w:p w14:paraId="7D52FD26" w14:textId="77777777" w:rsidR="00EE5860" w:rsidRPr="00441CD0" w:rsidRDefault="00EE5860" w:rsidP="00EE5860">
      <w:r w:rsidRPr="00441CD0">
        <w:rPr>
          <w:b/>
        </w:rPr>
        <w:t>PFCP Entity</w:t>
      </w:r>
      <w:r w:rsidRPr="00441CD0">
        <w:t>: An endpoint in a CP (or UP) function supporting PFCP, that is identified by the IP address. The IP address of a PFCP entity may or may not be the IP address included in the Node ID.</w:t>
      </w:r>
    </w:p>
    <w:p w14:paraId="73C68FEA" w14:textId="77777777" w:rsidR="00EE5860" w:rsidRPr="00441CD0" w:rsidRDefault="00EE5860" w:rsidP="00EE5860">
      <w:r w:rsidRPr="00441CD0">
        <w:rPr>
          <w:b/>
        </w:rPr>
        <w:t>UP function</w:t>
      </w:r>
      <w:r w:rsidRPr="00441CD0">
        <w:t>: A node with a User Plane function (see 3GPP</w:t>
      </w:r>
      <w:r>
        <w:t> </w:t>
      </w:r>
      <w:r w:rsidRPr="00441CD0">
        <w:t>TS</w:t>
      </w:r>
      <w:r>
        <w:t> </w:t>
      </w:r>
      <w:r w:rsidRPr="00441CD0">
        <w:t>23.214</w:t>
      </w:r>
      <w:r>
        <w:t> </w:t>
      </w:r>
      <w:r w:rsidRPr="00441CD0">
        <w:t>[2]) supporting one or more PFCP entities. A User Plane function, i.e. a User Plane Node, is identified by the Node ID that is set to either a FQDN or an IP address.</w:t>
      </w:r>
    </w:p>
    <w:p w14:paraId="238C009E" w14:textId="77777777" w:rsidR="00EE5860" w:rsidRPr="00441CD0" w:rsidRDefault="00EE5860" w:rsidP="00EE5860">
      <w:pPr>
        <w:pStyle w:val="Heading2"/>
      </w:pPr>
      <w:bookmarkStart w:id="66" w:name="_Toc19717028"/>
      <w:bookmarkStart w:id="67" w:name="_Toc27490485"/>
      <w:bookmarkStart w:id="68" w:name="_Toc27556778"/>
      <w:bookmarkStart w:id="69" w:name="_Toc27723695"/>
      <w:bookmarkStart w:id="70" w:name="_Toc36030759"/>
      <w:bookmarkStart w:id="71" w:name="_Toc36042679"/>
      <w:bookmarkStart w:id="72" w:name="_Toc36814003"/>
      <w:bookmarkStart w:id="73" w:name="_Toc44688847"/>
      <w:bookmarkStart w:id="74" w:name="_Toc44923601"/>
      <w:bookmarkStart w:id="75" w:name="_Toc51860569"/>
      <w:bookmarkStart w:id="76" w:name="_Toc57930336"/>
      <w:bookmarkStart w:id="77" w:name="_Toc57930966"/>
      <w:bookmarkStart w:id="78" w:name="_Toc67499356"/>
      <w:r w:rsidRPr="00441CD0">
        <w:t>3.2</w:t>
      </w:r>
      <w:r w:rsidRPr="00441CD0">
        <w:tab/>
        <w:t>Abbreviations</w:t>
      </w:r>
      <w:bookmarkEnd w:id="66"/>
      <w:bookmarkEnd w:id="67"/>
      <w:bookmarkEnd w:id="68"/>
      <w:bookmarkEnd w:id="69"/>
      <w:bookmarkEnd w:id="70"/>
      <w:bookmarkEnd w:id="71"/>
      <w:bookmarkEnd w:id="72"/>
      <w:bookmarkEnd w:id="73"/>
      <w:bookmarkEnd w:id="74"/>
      <w:bookmarkEnd w:id="75"/>
      <w:bookmarkEnd w:id="76"/>
      <w:bookmarkEnd w:id="77"/>
      <w:bookmarkEnd w:id="78"/>
    </w:p>
    <w:p w14:paraId="4D006392" w14:textId="77777777" w:rsidR="00EE5860" w:rsidRPr="00441CD0" w:rsidRDefault="00EE5860" w:rsidP="00EE5860">
      <w:r w:rsidRPr="00441CD0">
        <w:t>For the purposes of the present document, the abbreviations given in 3GPP</w:t>
      </w:r>
      <w:r>
        <w:t> </w:t>
      </w:r>
      <w:r w:rsidRPr="00441CD0">
        <w:t>TR 21.905</w:t>
      </w:r>
      <w:r>
        <w:t> </w:t>
      </w:r>
      <w:r w:rsidRPr="00441CD0">
        <w:t>[1] and the following apply. An abbreviation defined in the present document takes precedence over the definition of the same abbreviation, if any, in 3GPP TR 21.905 [1].</w:t>
      </w:r>
    </w:p>
    <w:p w14:paraId="22F8BE65" w14:textId="77777777" w:rsidR="00EE5860" w:rsidRPr="00441CD0" w:rsidRDefault="00EE5860" w:rsidP="00EE5860">
      <w:pPr>
        <w:pStyle w:val="EW"/>
      </w:pPr>
      <w:r w:rsidRPr="00441CD0">
        <w:t>ADC</w:t>
      </w:r>
      <w:r w:rsidRPr="00441CD0">
        <w:tab/>
        <w:t>Application Detection and Control</w:t>
      </w:r>
    </w:p>
    <w:p w14:paraId="3BACE0D0" w14:textId="77777777" w:rsidR="00EE5860" w:rsidRPr="00441CD0" w:rsidRDefault="00EE5860" w:rsidP="00EE5860">
      <w:pPr>
        <w:pStyle w:val="EW"/>
      </w:pPr>
      <w:r w:rsidRPr="00441CD0">
        <w:t>ATSSS</w:t>
      </w:r>
      <w:r w:rsidRPr="00441CD0">
        <w:tab/>
        <w:t>Access Traffic Steering, Switching, Splitting</w:t>
      </w:r>
    </w:p>
    <w:p w14:paraId="72396746" w14:textId="77777777" w:rsidR="00EE5860" w:rsidRPr="00441CD0" w:rsidRDefault="00EE5860" w:rsidP="00EE5860">
      <w:pPr>
        <w:pStyle w:val="EW"/>
      </w:pPr>
      <w:r w:rsidRPr="00441CD0">
        <w:t>ATSSS-LL</w:t>
      </w:r>
      <w:r w:rsidRPr="00441CD0">
        <w:tab/>
        <w:t>ATSSS Low Layer</w:t>
      </w:r>
    </w:p>
    <w:p w14:paraId="1F3BCEDC" w14:textId="77777777" w:rsidR="00EE5860" w:rsidRPr="00441CD0" w:rsidRDefault="00EE5860" w:rsidP="00EE5860">
      <w:pPr>
        <w:pStyle w:val="EW"/>
        <w:rPr>
          <w:lang w:val="x-none"/>
        </w:rPr>
      </w:pPr>
      <w:r w:rsidRPr="00441CD0">
        <w:t>BAR</w:t>
      </w:r>
      <w:r w:rsidRPr="00441CD0">
        <w:tab/>
        <w:t>Buffering Action Rule</w:t>
      </w:r>
    </w:p>
    <w:p w14:paraId="547B8D16" w14:textId="77777777" w:rsidR="00EE5860" w:rsidRPr="00441CD0" w:rsidRDefault="00EE5860" w:rsidP="00EE5860">
      <w:pPr>
        <w:pStyle w:val="EW"/>
      </w:pPr>
      <w:r w:rsidRPr="00441CD0">
        <w:t>BP</w:t>
      </w:r>
      <w:r w:rsidRPr="00441CD0">
        <w:tab/>
        <w:t>Branching Point</w:t>
      </w:r>
    </w:p>
    <w:p w14:paraId="22E0638E" w14:textId="77777777" w:rsidR="00EE5860" w:rsidRDefault="00EE5860" w:rsidP="00EE5860">
      <w:pPr>
        <w:pStyle w:val="EW"/>
      </w:pPr>
      <w:r w:rsidRPr="00F16E72">
        <w:rPr>
          <w:lang w:eastAsia="x-none"/>
        </w:rPr>
        <w:t>BMIC</w:t>
      </w:r>
      <w:r>
        <w:rPr>
          <w:lang w:eastAsia="x-none"/>
        </w:rPr>
        <w:tab/>
      </w:r>
      <w:r w:rsidRPr="00F16E72">
        <w:rPr>
          <w:lang w:eastAsia="x-none"/>
        </w:rPr>
        <w:t>Bridge Management Information Container</w:t>
      </w:r>
    </w:p>
    <w:p w14:paraId="1557FAE8" w14:textId="77777777" w:rsidR="00EE5860" w:rsidRPr="00441CD0" w:rsidRDefault="00EE5860" w:rsidP="00EE5860">
      <w:pPr>
        <w:pStyle w:val="EW"/>
      </w:pPr>
      <w:r w:rsidRPr="00441CD0">
        <w:t>CP</w:t>
      </w:r>
      <w:r w:rsidRPr="00441CD0">
        <w:tab/>
        <w:t>Control Plane</w:t>
      </w:r>
    </w:p>
    <w:p w14:paraId="6B415239" w14:textId="77777777" w:rsidR="00EE5860" w:rsidRPr="00441CD0" w:rsidRDefault="00EE5860" w:rsidP="00EE5860">
      <w:pPr>
        <w:pStyle w:val="EW"/>
      </w:pPr>
      <w:r w:rsidRPr="00441CD0">
        <w:t>DDoS</w:t>
      </w:r>
      <w:r w:rsidRPr="00441CD0">
        <w:tab/>
        <w:t>Distributed Denial of Service</w:t>
      </w:r>
    </w:p>
    <w:p w14:paraId="43FC3A89" w14:textId="77777777" w:rsidR="00EE5860" w:rsidRPr="00441CD0" w:rsidRDefault="00EE5860" w:rsidP="00EE5860">
      <w:pPr>
        <w:pStyle w:val="EW"/>
        <w:rPr>
          <w:lang w:val="es-ES_tradnl"/>
        </w:rPr>
      </w:pPr>
      <w:r w:rsidRPr="00441CD0">
        <w:rPr>
          <w:lang w:val="es-ES_tradnl"/>
        </w:rPr>
        <w:t>DEI</w:t>
      </w:r>
      <w:r w:rsidRPr="00441CD0">
        <w:rPr>
          <w:lang w:val="es-ES_tradnl"/>
        </w:rPr>
        <w:tab/>
        <w:t>Drop Eligible Indicator</w:t>
      </w:r>
    </w:p>
    <w:p w14:paraId="3E5E6DEA" w14:textId="77777777" w:rsidR="00EE5860" w:rsidRPr="00441CD0" w:rsidRDefault="00EE5860" w:rsidP="00EE5860">
      <w:pPr>
        <w:pStyle w:val="EW"/>
        <w:rPr>
          <w:lang w:val="es-ES_tradnl"/>
        </w:rPr>
      </w:pPr>
      <w:r w:rsidRPr="00441CD0">
        <w:rPr>
          <w:lang w:val="es-ES_tradnl"/>
        </w:rPr>
        <w:t>DNAI</w:t>
      </w:r>
      <w:r w:rsidRPr="00441CD0">
        <w:rPr>
          <w:lang w:val="es-ES_tradnl"/>
        </w:rPr>
        <w:tab/>
        <w:t>Data Network Access Identifier</w:t>
      </w:r>
    </w:p>
    <w:p w14:paraId="47AB832C" w14:textId="77777777" w:rsidR="00EE5860" w:rsidRPr="00441CD0" w:rsidRDefault="00EE5860" w:rsidP="00EE5860">
      <w:pPr>
        <w:pStyle w:val="EW"/>
        <w:rPr>
          <w:lang w:eastAsia="zh-CN"/>
        </w:rPr>
      </w:pPr>
      <w:r w:rsidRPr="00441CD0">
        <w:t>DSCP</w:t>
      </w:r>
      <w:r w:rsidRPr="00441CD0">
        <w:tab/>
      </w:r>
      <w:r w:rsidRPr="00441CD0">
        <w:rPr>
          <w:lang w:eastAsia="zh-CN"/>
        </w:rPr>
        <w:t>Differentiated Services Code Point</w:t>
      </w:r>
    </w:p>
    <w:p w14:paraId="19D40EAC" w14:textId="77777777" w:rsidR="00EE5860" w:rsidRPr="00441CD0" w:rsidRDefault="00EE5860" w:rsidP="00EE5860">
      <w:pPr>
        <w:pStyle w:val="EW"/>
        <w:rPr>
          <w:lang w:eastAsia="zh-CN"/>
        </w:rPr>
      </w:pPr>
      <w:r w:rsidRPr="00441CD0">
        <w:rPr>
          <w:lang w:eastAsia="zh-CN"/>
        </w:rPr>
        <w:t>DS-TT</w:t>
      </w:r>
      <w:r w:rsidRPr="00441CD0">
        <w:rPr>
          <w:lang w:eastAsia="zh-CN"/>
        </w:rPr>
        <w:tab/>
        <w:t>Device-Side TSN Translator</w:t>
      </w:r>
    </w:p>
    <w:p w14:paraId="77438E3C" w14:textId="77777777" w:rsidR="00EE5860" w:rsidRPr="00441CD0" w:rsidRDefault="00EE5860" w:rsidP="00EE5860">
      <w:pPr>
        <w:pStyle w:val="EW"/>
      </w:pPr>
      <w:r w:rsidRPr="00441CD0">
        <w:rPr>
          <w:lang w:eastAsia="zh-CN"/>
        </w:rPr>
        <w:t>eMPS</w:t>
      </w:r>
      <w:r w:rsidRPr="00441CD0">
        <w:rPr>
          <w:lang w:eastAsia="zh-CN"/>
        </w:rPr>
        <w:tab/>
        <w:t>enhanced Multimedia Priority Service</w:t>
      </w:r>
    </w:p>
    <w:p w14:paraId="75B48503" w14:textId="77777777" w:rsidR="00EE5860" w:rsidRPr="00441CD0" w:rsidRDefault="00EE5860" w:rsidP="00EE5860">
      <w:pPr>
        <w:pStyle w:val="EW"/>
      </w:pPr>
      <w:r w:rsidRPr="00441CD0">
        <w:t>FAR</w:t>
      </w:r>
      <w:r w:rsidRPr="00441CD0">
        <w:tab/>
        <w:t>Fo</w:t>
      </w:r>
      <w:r w:rsidRPr="00441CD0">
        <w:rPr>
          <w:lang w:val="en-US"/>
        </w:rPr>
        <w:t>r</w:t>
      </w:r>
      <w:r w:rsidRPr="00441CD0">
        <w:t>warding Action Rule</w:t>
      </w:r>
    </w:p>
    <w:p w14:paraId="295FAF9D" w14:textId="77777777" w:rsidR="00EE5860" w:rsidRPr="00441CD0" w:rsidRDefault="00EE5860" w:rsidP="00EE5860">
      <w:pPr>
        <w:pStyle w:val="EW"/>
      </w:pPr>
      <w:r w:rsidRPr="00441CD0">
        <w:t>F-SEID</w:t>
      </w:r>
      <w:r w:rsidRPr="00441CD0">
        <w:tab/>
        <w:t>Fully Qualified SEID</w:t>
      </w:r>
    </w:p>
    <w:p w14:paraId="56E0E6B0" w14:textId="77777777" w:rsidR="00EE5860" w:rsidRPr="00441CD0" w:rsidRDefault="00EE5860" w:rsidP="00EE5860">
      <w:pPr>
        <w:pStyle w:val="EW"/>
      </w:pPr>
      <w:r w:rsidRPr="00441CD0">
        <w:t>F-TEID</w:t>
      </w:r>
      <w:r w:rsidRPr="00441CD0">
        <w:tab/>
        <w:t>Fully Qualified TEID</w:t>
      </w:r>
    </w:p>
    <w:p w14:paraId="0CFEC0D0" w14:textId="77777777" w:rsidR="00EE5860" w:rsidRPr="00441CD0" w:rsidRDefault="00EE5860" w:rsidP="00EE5860">
      <w:pPr>
        <w:pStyle w:val="EW"/>
        <w:rPr>
          <w:lang w:val="es-ES_tradnl"/>
        </w:rPr>
      </w:pPr>
      <w:r w:rsidRPr="00441CD0">
        <w:rPr>
          <w:lang w:val="es-ES_tradnl"/>
        </w:rPr>
        <w:t>IP</w:t>
      </w:r>
      <w:r w:rsidRPr="00441CD0">
        <w:rPr>
          <w:lang w:val="es-ES_tradnl"/>
        </w:rPr>
        <w:tab/>
        <w:t>Internet</w:t>
      </w:r>
      <w:r w:rsidRPr="00441CD0">
        <w:t xml:space="preserve"> Protocol</w:t>
      </w:r>
    </w:p>
    <w:p w14:paraId="24379AFE" w14:textId="77777777" w:rsidR="00EE5860" w:rsidRPr="009B377C" w:rsidRDefault="00EE5860" w:rsidP="00EE5860">
      <w:pPr>
        <w:pStyle w:val="EW"/>
        <w:rPr>
          <w:lang w:val="en-US"/>
        </w:rPr>
      </w:pPr>
      <w:r w:rsidRPr="009B377C">
        <w:rPr>
          <w:lang w:val="en-US"/>
        </w:rPr>
        <w:t>IPUPS</w:t>
      </w:r>
      <w:r w:rsidRPr="009B377C">
        <w:rPr>
          <w:lang w:val="en-US"/>
        </w:rPr>
        <w:tab/>
        <w:t>Inter-PLMN User Plan</w:t>
      </w:r>
      <w:r w:rsidRPr="00C40E9C">
        <w:rPr>
          <w:lang w:val="en-US"/>
        </w:rPr>
        <w:t>e Se</w:t>
      </w:r>
      <w:r w:rsidRPr="009B377C">
        <w:rPr>
          <w:lang w:val="en-US"/>
        </w:rPr>
        <w:t>cu</w:t>
      </w:r>
      <w:r>
        <w:rPr>
          <w:lang w:val="en-US"/>
        </w:rPr>
        <w:t>rity</w:t>
      </w:r>
    </w:p>
    <w:p w14:paraId="0441DB4B" w14:textId="77777777" w:rsidR="00EE5860" w:rsidRPr="00441CD0" w:rsidRDefault="00EE5860" w:rsidP="00EE5860">
      <w:pPr>
        <w:pStyle w:val="EW"/>
        <w:rPr>
          <w:lang w:val="es-ES_tradnl"/>
        </w:rPr>
      </w:pPr>
      <w:r w:rsidRPr="00441CD0">
        <w:rPr>
          <w:lang w:val="es-ES_tradnl"/>
        </w:rPr>
        <w:t>IPv4</w:t>
      </w:r>
      <w:r w:rsidRPr="00441CD0">
        <w:rPr>
          <w:lang w:val="es-ES_tradnl"/>
        </w:rPr>
        <w:tab/>
        <w:t>Internet</w:t>
      </w:r>
      <w:r w:rsidRPr="00441CD0">
        <w:rPr>
          <w:lang w:val="sv-SE"/>
        </w:rPr>
        <w:t xml:space="preserve"> Protocol version</w:t>
      </w:r>
      <w:r w:rsidRPr="00441CD0">
        <w:rPr>
          <w:lang w:val="es-ES_tradnl"/>
        </w:rPr>
        <w:t xml:space="preserve"> 4</w:t>
      </w:r>
    </w:p>
    <w:p w14:paraId="6D8677A1" w14:textId="77777777" w:rsidR="00EE5860" w:rsidRPr="00441CD0" w:rsidRDefault="00EE5860" w:rsidP="00EE5860">
      <w:pPr>
        <w:pStyle w:val="EW"/>
        <w:rPr>
          <w:lang w:val="es-ES_tradnl"/>
        </w:rPr>
      </w:pPr>
      <w:r w:rsidRPr="00441CD0">
        <w:rPr>
          <w:lang w:val="es-ES_tradnl"/>
        </w:rPr>
        <w:t>IPv6</w:t>
      </w:r>
      <w:r w:rsidRPr="00441CD0">
        <w:rPr>
          <w:lang w:val="es-ES_tradnl"/>
        </w:rPr>
        <w:tab/>
        <w:t>Internet Protocol version 6</w:t>
      </w:r>
    </w:p>
    <w:p w14:paraId="5AA83BD8" w14:textId="77777777" w:rsidR="00EE5860" w:rsidRPr="00441CD0" w:rsidRDefault="00EE5860" w:rsidP="00EE5860">
      <w:pPr>
        <w:pStyle w:val="EW"/>
        <w:rPr>
          <w:lang w:val="es-ES_tradnl"/>
        </w:rPr>
      </w:pPr>
      <w:r w:rsidRPr="00441CD0">
        <w:rPr>
          <w:lang w:val="es-ES_tradnl"/>
        </w:rPr>
        <w:t>I-SMF</w:t>
      </w:r>
      <w:r w:rsidRPr="00441CD0">
        <w:rPr>
          <w:lang w:val="es-ES_tradnl"/>
        </w:rPr>
        <w:tab/>
        <w:t>Intermediate SMF</w:t>
      </w:r>
    </w:p>
    <w:p w14:paraId="030CBE17" w14:textId="77777777" w:rsidR="00EE5860" w:rsidRPr="00441CD0" w:rsidRDefault="00EE5860" w:rsidP="00EE5860">
      <w:pPr>
        <w:pStyle w:val="EW"/>
        <w:rPr>
          <w:lang w:val="x-none" w:eastAsia="zh-CN"/>
        </w:rPr>
      </w:pPr>
      <w:r w:rsidRPr="00441CD0">
        <w:rPr>
          <w:lang w:val="es-ES_tradnl"/>
        </w:rPr>
        <w:lastRenderedPageBreak/>
        <w:t>LMISF</w:t>
      </w:r>
      <w:r w:rsidRPr="00441CD0">
        <w:rPr>
          <w:lang w:val="es-ES_tradnl"/>
        </w:rPr>
        <w:tab/>
      </w:r>
      <w:r w:rsidRPr="00441CD0">
        <w:rPr>
          <w:lang w:eastAsia="zh-CN"/>
        </w:rPr>
        <w:t>LI Mirror IMS State Function</w:t>
      </w:r>
    </w:p>
    <w:p w14:paraId="1AE52C0F" w14:textId="77777777" w:rsidR="00EE5860" w:rsidRPr="00441CD0" w:rsidRDefault="00EE5860" w:rsidP="00EE5860">
      <w:pPr>
        <w:pStyle w:val="EW"/>
        <w:rPr>
          <w:lang w:eastAsia="zh-CN"/>
        </w:rPr>
      </w:pPr>
      <w:r w:rsidRPr="00441CD0">
        <w:rPr>
          <w:lang w:eastAsia="zh-CN"/>
        </w:rPr>
        <w:t>MA</w:t>
      </w:r>
      <w:r w:rsidRPr="00441CD0">
        <w:rPr>
          <w:lang w:eastAsia="zh-CN"/>
        </w:rPr>
        <w:tab/>
        <w:t>Multi-Access</w:t>
      </w:r>
    </w:p>
    <w:p w14:paraId="64D7FBAA" w14:textId="77777777" w:rsidR="00EE5860" w:rsidRPr="00441CD0" w:rsidRDefault="00EE5860" w:rsidP="00EE5860">
      <w:pPr>
        <w:pStyle w:val="EW"/>
        <w:rPr>
          <w:lang w:eastAsia="zh-CN"/>
        </w:rPr>
      </w:pPr>
      <w:r w:rsidRPr="00441CD0">
        <w:rPr>
          <w:lang w:eastAsia="zh-CN"/>
        </w:rPr>
        <w:t>MAR</w:t>
      </w:r>
      <w:r w:rsidRPr="00441CD0">
        <w:rPr>
          <w:lang w:eastAsia="zh-CN"/>
        </w:rPr>
        <w:tab/>
        <w:t>Multi-Access Rule</w:t>
      </w:r>
    </w:p>
    <w:p w14:paraId="4CDE8CC9" w14:textId="77777777" w:rsidR="00EE5860" w:rsidRPr="00441CD0" w:rsidRDefault="00EE5860" w:rsidP="00EE5860">
      <w:pPr>
        <w:pStyle w:val="EW"/>
        <w:rPr>
          <w:lang w:eastAsia="zh-CN"/>
        </w:rPr>
      </w:pPr>
      <w:r w:rsidRPr="00441CD0">
        <w:rPr>
          <w:lang w:eastAsia="zh-CN"/>
        </w:rPr>
        <w:t>MPTCP</w:t>
      </w:r>
      <w:r w:rsidRPr="00441CD0">
        <w:rPr>
          <w:lang w:eastAsia="zh-CN"/>
        </w:rPr>
        <w:tab/>
        <w:t>Multi-Path TCP Protocol</w:t>
      </w:r>
    </w:p>
    <w:p w14:paraId="10CBE7AB" w14:textId="77777777" w:rsidR="00EE5860" w:rsidRPr="00441CD0" w:rsidRDefault="00EE5860" w:rsidP="00EE5860">
      <w:pPr>
        <w:pStyle w:val="EW"/>
        <w:rPr>
          <w:lang w:val="es-ES_tradnl"/>
        </w:rPr>
      </w:pPr>
      <w:r w:rsidRPr="00441CD0">
        <w:t>MT-EDT</w:t>
      </w:r>
      <w:r w:rsidRPr="00441CD0">
        <w:tab/>
        <w:t>Mobile Terminated Early Data Transmission</w:t>
      </w:r>
      <w:r w:rsidRPr="00441CD0">
        <w:rPr>
          <w:lang w:eastAsia="zh-CN"/>
        </w:rPr>
        <w:t>NR</w:t>
      </w:r>
      <w:r w:rsidRPr="00441CD0">
        <w:rPr>
          <w:lang w:eastAsia="zh-CN"/>
        </w:rPr>
        <w:tab/>
        <w:t>New Radio</w:t>
      </w:r>
    </w:p>
    <w:p w14:paraId="79834D21" w14:textId="77777777" w:rsidR="00EE5860" w:rsidRPr="00E43533" w:rsidRDefault="00EE5860" w:rsidP="00EE5860">
      <w:pPr>
        <w:pStyle w:val="EW"/>
      </w:pPr>
      <w:r>
        <w:rPr>
          <w:lang w:eastAsia="zh-CN"/>
        </w:rPr>
        <w:t>NPN</w:t>
      </w:r>
      <w:r>
        <w:rPr>
          <w:lang w:eastAsia="zh-CN"/>
        </w:rPr>
        <w:tab/>
      </w:r>
      <w:r>
        <w:t>Non-Public Network</w:t>
      </w:r>
    </w:p>
    <w:p w14:paraId="3D32EC2A" w14:textId="77777777" w:rsidR="00EE5860" w:rsidRPr="00441CD0" w:rsidRDefault="00EE5860" w:rsidP="00EE5860">
      <w:pPr>
        <w:pStyle w:val="EW"/>
        <w:rPr>
          <w:lang w:val="es-ES_tradnl"/>
        </w:rPr>
      </w:pPr>
      <w:r w:rsidRPr="00441CD0">
        <w:rPr>
          <w:lang w:val="es-ES_tradnl"/>
        </w:rPr>
        <w:t>NW-TT</w:t>
      </w:r>
      <w:r w:rsidRPr="00441CD0">
        <w:rPr>
          <w:lang w:val="es-ES_tradnl"/>
        </w:rPr>
        <w:tab/>
        <w:t xml:space="preserve">Network-side </w:t>
      </w:r>
      <w:r w:rsidRPr="00441CD0">
        <w:rPr>
          <w:lang w:eastAsia="zh-CN"/>
        </w:rPr>
        <w:t>TSN Translator</w:t>
      </w:r>
    </w:p>
    <w:p w14:paraId="659AE6CA" w14:textId="77777777" w:rsidR="00EE5860" w:rsidRPr="00441CD0" w:rsidRDefault="00EE5860" w:rsidP="00EE5860">
      <w:pPr>
        <w:pStyle w:val="EW"/>
        <w:rPr>
          <w:lang w:val="es-ES_tradnl"/>
        </w:rPr>
      </w:pPr>
      <w:r w:rsidRPr="00441CD0">
        <w:rPr>
          <w:lang w:val="es-ES_tradnl"/>
        </w:rPr>
        <w:t>PCC</w:t>
      </w:r>
      <w:r w:rsidRPr="00441CD0">
        <w:rPr>
          <w:lang w:val="es-ES_tradnl"/>
        </w:rPr>
        <w:tab/>
        <w:t>Policy and Charging Control</w:t>
      </w:r>
    </w:p>
    <w:p w14:paraId="0294C3EE" w14:textId="77777777" w:rsidR="00EE5860" w:rsidRPr="00441CD0" w:rsidRDefault="00EE5860" w:rsidP="00EE5860">
      <w:pPr>
        <w:pStyle w:val="EW"/>
        <w:rPr>
          <w:lang w:val="es-ES_tradnl"/>
        </w:rPr>
      </w:pPr>
      <w:r w:rsidRPr="00441CD0">
        <w:rPr>
          <w:lang w:val="es-ES_tradnl"/>
        </w:rPr>
        <w:t>PCP</w:t>
      </w:r>
      <w:r w:rsidRPr="00441CD0">
        <w:rPr>
          <w:lang w:val="es-ES_tradnl"/>
        </w:rPr>
        <w:tab/>
        <w:t>Priority Code Point</w:t>
      </w:r>
    </w:p>
    <w:p w14:paraId="202D2E32" w14:textId="77777777" w:rsidR="00EE5860" w:rsidRPr="00441CD0" w:rsidRDefault="00EE5860" w:rsidP="00EE5860">
      <w:pPr>
        <w:pStyle w:val="EW"/>
        <w:rPr>
          <w:lang w:val="es-ES_tradnl"/>
        </w:rPr>
      </w:pPr>
      <w:r w:rsidRPr="00441CD0">
        <w:rPr>
          <w:lang w:val="es-ES_tradnl"/>
        </w:rPr>
        <w:t>PCEF</w:t>
      </w:r>
      <w:r w:rsidRPr="00441CD0">
        <w:rPr>
          <w:lang w:val="es-ES_tradnl"/>
        </w:rPr>
        <w:tab/>
        <w:t>Policy and Charging Enforcement Function</w:t>
      </w:r>
    </w:p>
    <w:p w14:paraId="0051F881" w14:textId="77777777" w:rsidR="00EE5860" w:rsidRPr="00441CD0" w:rsidRDefault="00EE5860" w:rsidP="00EE5860">
      <w:pPr>
        <w:pStyle w:val="EW"/>
        <w:rPr>
          <w:lang w:val="es-ES_tradnl"/>
        </w:rPr>
      </w:pPr>
      <w:r w:rsidRPr="00441CD0">
        <w:rPr>
          <w:lang w:val="es-ES_tradnl"/>
        </w:rPr>
        <w:t>PCRF</w:t>
      </w:r>
      <w:r w:rsidRPr="00441CD0">
        <w:rPr>
          <w:lang w:val="es-ES_tradnl"/>
        </w:rPr>
        <w:tab/>
        <w:t>Policy and Charging Rule Function</w:t>
      </w:r>
    </w:p>
    <w:p w14:paraId="63B72A27" w14:textId="77777777" w:rsidR="00EE5860" w:rsidRPr="00441CD0" w:rsidRDefault="00EE5860" w:rsidP="00EE5860">
      <w:pPr>
        <w:pStyle w:val="EW"/>
        <w:rPr>
          <w:lang w:val="x-none"/>
        </w:rPr>
      </w:pPr>
      <w:r w:rsidRPr="00441CD0">
        <w:t>PDI</w:t>
      </w:r>
      <w:r w:rsidRPr="00441CD0">
        <w:tab/>
        <w:t>Packet Detection Information</w:t>
      </w:r>
    </w:p>
    <w:p w14:paraId="04D90A57" w14:textId="77777777" w:rsidR="00EE5860" w:rsidRPr="00441CD0" w:rsidRDefault="00EE5860" w:rsidP="00EE5860">
      <w:pPr>
        <w:pStyle w:val="EW"/>
      </w:pPr>
      <w:r w:rsidRPr="00441CD0">
        <w:t>PDR</w:t>
      </w:r>
      <w:r w:rsidRPr="00441CD0">
        <w:tab/>
        <w:t>Packet Detection Rule</w:t>
      </w:r>
    </w:p>
    <w:p w14:paraId="156E6A40" w14:textId="77777777" w:rsidR="00EE5860" w:rsidRPr="00441CD0" w:rsidRDefault="00EE5860" w:rsidP="00EE5860">
      <w:pPr>
        <w:pStyle w:val="EW"/>
      </w:pPr>
      <w:r w:rsidRPr="00441CD0">
        <w:t>PFCP</w:t>
      </w:r>
      <w:r w:rsidRPr="00441CD0">
        <w:tab/>
        <w:t>Packet Forwarding Control Protocol</w:t>
      </w:r>
    </w:p>
    <w:p w14:paraId="47EEC708" w14:textId="77777777" w:rsidR="00EE5860" w:rsidRPr="00441CD0" w:rsidRDefault="00EE5860" w:rsidP="00EE5860">
      <w:pPr>
        <w:pStyle w:val="EW"/>
      </w:pPr>
      <w:r w:rsidRPr="00441CD0">
        <w:t>PFD</w:t>
      </w:r>
      <w:r w:rsidRPr="00441CD0">
        <w:tab/>
        <w:t>Packet Flow Description</w:t>
      </w:r>
    </w:p>
    <w:p w14:paraId="2E565713" w14:textId="77777777" w:rsidR="00EE5860" w:rsidRPr="00441CD0" w:rsidRDefault="00EE5860" w:rsidP="00EE5860">
      <w:pPr>
        <w:pStyle w:val="EW"/>
        <w:rPr>
          <w:lang w:eastAsia="zh-CN"/>
        </w:rPr>
      </w:pPr>
      <w:r w:rsidRPr="00441CD0">
        <w:rPr>
          <w:lang w:eastAsia="zh-CN"/>
        </w:rPr>
        <w:t>PGW</w:t>
      </w:r>
      <w:r w:rsidRPr="00441CD0">
        <w:rPr>
          <w:lang w:eastAsia="zh-CN"/>
        </w:rPr>
        <w:tab/>
        <w:t>PDN Gateway</w:t>
      </w:r>
    </w:p>
    <w:p w14:paraId="41572D39" w14:textId="77777777" w:rsidR="00EE5860" w:rsidRPr="00441CD0" w:rsidRDefault="00EE5860" w:rsidP="00EE5860">
      <w:pPr>
        <w:pStyle w:val="EW"/>
        <w:rPr>
          <w:lang w:eastAsia="zh-CN"/>
        </w:rPr>
      </w:pPr>
      <w:r w:rsidRPr="00441CD0">
        <w:rPr>
          <w:lang w:eastAsia="zh-CN"/>
        </w:rPr>
        <w:t>PGW-C</w:t>
      </w:r>
      <w:r w:rsidRPr="00441CD0">
        <w:rPr>
          <w:lang w:eastAsia="zh-CN"/>
        </w:rPr>
        <w:tab/>
        <w:t xml:space="preserve">PDN Gateway </w:t>
      </w:r>
      <w:r w:rsidRPr="00441CD0">
        <w:t>Control plane function</w:t>
      </w:r>
    </w:p>
    <w:p w14:paraId="486EBBD3" w14:textId="77777777" w:rsidR="00EE5860" w:rsidRPr="00441CD0" w:rsidRDefault="00EE5860" w:rsidP="00EE5860">
      <w:pPr>
        <w:pStyle w:val="EW"/>
        <w:rPr>
          <w:lang w:eastAsia="zh-CN"/>
        </w:rPr>
      </w:pPr>
      <w:r w:rsidRPr="00441CD0">
        <w:rPr>
          <w:lang w:eastAsia="zh-CN"/>
        </w:rPr>
        <w:t>PGW-U</w:t>
      </w:r>
      <w:r w:rsidRPr="00441CD0">
        <w:rPr>
          <w:lang w:eastAsia="zh-CN"/>
        </w:rPr>
        <w:tab/>
        <w:t xml:space="preserve">PDN Gateway </w:t>
      </w:r>
      <w:r w:rsidRPr="00441CD0">
        <w:t>User plane function</w:t>
      </w:r>
    </w:p>
    <w:p w14:paraId="5B285881" w14:textId="77777777" w:rsidR="00EE5860" w:rsidRPr="00441CD0" w:rsidRDefault="00EE5860" w:rsidP="00EE5860">
      <w:pPr>
        <w:pStyle w:val="EW"/>
      </w:pPr>
      <w:r w:rsidRPr="00441CD0">
        <w:t>PMF</w:t>
      </w:r>
      <w:r w:rsidRPr="00441CD0">
        <w:tab/>
        <w:t>Performance Measurement Function</w:t>
      </w:r>
    </w:p>
    <w:p w14:paraId="35D83850" w14:textId="77777777" w:rsidR="00EE5860" w:rsidRPr="00A10FF5" w:rsidRDefault="00EE5860" w:rsidP="00EE5860">
      <w:pPr>
        <w:pStyle w:val="EW"/>
      </w:pPr>
      <w:r w:rsidRPr="00F16E72">
        <w:rPr>
          <w:lang w:eastAsia="x-none"/>
        </w:rPr>
        <w:t>PMIC</w:t>
      </w:r>
      <w:r>
        <w:rPr>
          <w:lang w:eastAsia="x-none"/>
        </w:rPr>
        <w:tab/>
      </w:r>
      <w:r w:rsidRPr="00F16E72">
        <w:rPr>
          <w:lang w:eastAsia="x-none"/>
        </w:rPr>
        <w:t>Port Management Information Container</w:t>
      </w:r>
    </w:p>
    <w:p w14:paraId="42F51AAC" w14:textId="77777777" w:rsidR="00EE5860" w:rsidRPr="00441CD0" w:rsidRDefault="00EE5860" w:rsidP="00EE5860">
      <w:pPr>
        <w:pStyle w:val="EW"/>
        <w:rPr>
          <w:lang w:val="fr-FR" w:eastAsia="zh-CN"/>
        </w:rPr>
      </w:pPr>
      <w:r w:rsidRPr="00441CD0">
        <w:rPr>
          <w:lang w:val="fr-FR"/>
        </w:rPr>
        <w:t>PSA</w:t>
      </w:r>
      <w:r w:rsidRPr="00441CD0">
        <w:rPr>
          <w:lang w:val="fr-FR"/>
        </w:rPr>
        <w:tab/>
        <w:t>PDU Session Anchor</w:t>
      </w:r>
    </w:p>
    <w:p w14:paraId="500D0882" w14:textId="77777777" w:rsidR="00EE5860" w:rsidRPr="00441CD0" w:rsidRDefault="00EE5860" w:rsidP="00EE5860">
      <w:pPr>
        <w:pStyle w:val="EW"/>
        <w:rPr>
          <w:lang w:eastAsia="zh-CN"/>
        </w:rPr>
      </w:pPr>
      <w:r w:rsidRPr="00441CD0">
        <w:t>PTP</w:t>
      </w:r>
      <w:r w:rsidRPr="00441CD0">
        <w:tab/>
        <w:t>Precision Time Protocol</w:t>
      </w:r>
    </w:p>
    <w:p w14:paraId="1F0C3CC5" w14:textId="77777777" w:rsidR="00EE5860" w:rsidRPr="00441CD0" w:rsidRDefault="00EE5860" w:rsidP="00EE5860">
      <w:pPr>
        <w:pStyle w:val="EW"/>
        <w:rPr>
          <w:lang w:val="x-none" w:eastAsia="zh-CN"/>
        </w:rPr>
      </w:pPr>
      <w:r w:rsidRPr="00441CD0">
        <w:t>QER</w:t>
      </w:r>
      <w:r w:rsidRPr="00441CD0">
        <w:tab/>
        <w:t>QoS Enforcement Rule</w:t>
      </w:r>
    </w:p>
    <w:p w14:paraId="3384075E" w14:textId="77777777" w:rsidR="00EE5860" w:rsidRPr="00441CD0" w:rsidRDefault="00EE5860" w:rsidP="00EE5860">
      <w:pPr>
        <w:pStyle w:val="EW"/>
        <w:rPr>
          <w:lang w:val="x-none" w:eastAsia="zh-CN"/>
        </w:rPr>
      </w:pPr>
      <w:r>
        <w:rPr>
          <w:rFonts w:hint="eastAsia"/>
          <w:lang w:eastAsia="zh-CN"/>
        </w:rPr>
        <w:t>RDS</w:t>
      </w:r>
      <w:r>
        <w:rPr>
          <w:rFonts w:hint="eastAsia"/>
          <w:lang w:eastAsia="zh-CN"/>
        </w:rPr>
        <w:tab/>
        <w:t>Reliable Data Service</w:t>
      </w:r>
    </w:p>
    <w:p w14:paraId="6B1B64A8" w14:textId="77777777" w:rsidR="00EE5860" w:rsidRPr="00441CD0" w:rsidRDefault="00EE5860" w:rsidP="00EE5860">
      <w:pPr>
        <w:pStyle w:val="EW"/>
        <w:rPr>
          <w:lang w:eastAsia="zh-CN"/>
        </w:rPr>
      </w:pPr>
      <w:r w:rsidRPr="00441CD0">
        <w:t>S8HR</w:t>
      </w:r>
      <w:r w:rsidRPr="00441CD0">
        <w:tab/>
        <w:t>S8 Home Routed</w:t>
      </w:r>
    </w:p>
    <w:p w14:paraId="14F17420" w14:textId="77777777" w:rsidR="00EE5860" w:rsidRPr="00441CD0" w:rsidRDefault="00EE5860" w:rsidP="00EE5860">
      <w:pPr>
        <w:pStyle w:val="EW"/>
        <w:rPr>
          <w:lang w:eastAsia="zh-CN"/>
        </w:rPr>
      </w:pPr>
      <w:r w:rsidRPr="00441CD0">
        <w:rPr>
          <w:lang w:eastAsia="zh-CN"/>
        </w:rPr>
        <w:t>SDF</w:t>
      </w:r>
      <w:r w:rsidRPr="00441CD0">
        <w:rPr>
          <w:lang w:eastAsia="zh-CN"/>
        </w:rPr>
        <w:tab/>
        <w:t>Service Data Flow</w:t>
      </w:r>
    </w:p>
    <w:p w14:paraId="0E00A31B" w14:textId="77777777" w:rsidR="00EE5860" w:rsidRPr="00441CD0" w:rsidRDefault="00EE5860" w:rsidP="00EE5860">
      <w:pPr>
        <w:pStyle w:val="EW"/>
        <w:rPr>
          <w:lang w:eastAsia="zh-CN"/>
        </w:rPr>
      </w:pPr>
      <w:r w:rsidRPr="00441CD0">
        <w:rPr>
          <w:lang w:eastAsia="zh-CN"/>
        </w:rPr>
        <w:t>SEID</w:t>
      </w:r>
      <w:r w:rsidRPr="00441CD0">
        <w:rPr>
          <w:lang w:eastAsia="zh-CN"/>
        </w:rPr>
        <w:tab/>
        <w:t>Session Endpoint Identifier</w:t>
      </w:r>
    </w:p>
    <w:p w14:paraId="497DEE1E" w14:textId="77777777" w:rsidR="00EE5860" w:rsidRPr="00441CD0" w:rsidRDefault="00EE5860" w:rsidP="00EE5860">
      <w:pPr>
        <w:pStyle w:val="EW"/>
        <w:rPr>
          <w:lang w:val="x-none" w:eastAsia="zh-CN"/>
        </w:rPr>
      </w:pPr>
      <w:r w:rsidRPr="00441CD0">
        <w:rPr>
          <w:lang w:eastAsia="zh-CN"/>
        </w:rPr>
        <w:t>SGW</w:t>
      </w:r>
      <w:r w:rsidRPr="00441CD0">
        <w:rPr>
          <w:lang w:eastAsia="zh-CN"/>
        </w:rPr>
        <w:tab/>
        <w:t>Serving Gateway</w:t>
      </w:r>
    </w:p>
    <w:p w14:paraId="7F24CE49" w14:textId="77777777" w:rsidR="00EE5860" w:rsidRPr="00441CD0" w:rsidRDefault="00EE5860" w:rsidP="00EE5860">
      <w:pPr>
        <w:pStyle w:val="EW"/>
        <w:rPr>
          <w:lang w:eastAsia="zh-CN"/>
        </w:rPr>
      </w:pPr>
      <w:r w:rsidRPr="00441CD0">
        <w:rPr>
          <w:lang w:eastAsia="zh-CN"/>
        </w:rPr>
        <w:t>SGW-C</w:t>
      </w:r>
      <w:r w:rsidRPr="00441CD0">
        <w:rPr>
          <w:lang w:eastAsia="zh-CN"/>
        </w:rPr>
        <w:tab/>
        <w:t xml:space="preserve">Serving Gateway </w:t>
      </w:r>
      <w:r w:rsidRPr="00441CD0">
        <w:t>Control plane function</w:t>
      </w:r>
    </w:p>
    <w:p w14:paraId="420ABB1C" w14:textId="77777777" w:rsidR="00EE5860" w:rsidRPr="00441CD0" w:rsidRDefault="00EE5860" w:rsidP="00EE5860">
      <w:pPr>
        <w:pStyle w:val="EW"/>
        <w:rPr>
          <w:lang w:eastAsia="zh-CN"/>
        </w:rPr>
      </w:pPr>
      <w:r w:rsidRPr="00441CD0">
        <w:rPr>
          <w:lang w:eastAsia="zh-CN"/>
        </w:rPr>
        <w:t>SGW-U</w:t>
      </w:r>
      <w:r w:rsidRPr="00441CD0">
        <w:rPr>
          <w:lang w:eastAsia="zh-CN"/>
        </w:rPr>
        <w:tab/>
        <w:t xml:space="preserve">Serving Gateway </w:t>
      </w:r>
      <w:r w:rsidRPr="00441CD0">
        <w:t>User plane function</w:t>
      </w:r>
    </w:p>
    <w:p w14:paraId="30B8ECED" w14:textId="77777777" w:rsidR="00EE5860" w:rsidRPr="00441CD0" w:rsidRDefault="00EE5860" w:rsidP="00EE5860">
      <w:pPr>
        <w:pStyle w:val="EW"/>
        <w:rPr>
          <w:lang w:eastAsia="zh-CN"/>
        </w:rPr>
      </w:pPr>
      <w:r w:rsidRPr="00441CD0">
        <w:t>SMF</w:t>
      </w:r>
      <w:r w:rsidRPr="00441CD0">
        <w:tab/>
        <w:t>Session Management Function</w:t>
      </w:r>
    </w:p>
    <w:p w14:paraId="41660C13" w14:textId="77777777" w:rsidR="00EE5860" w:rsidRPr="0020755D" w:rsidRDefault="00EE5860" w:rsidP="00EE5860">
      <w:pPr>
        <w:pStyle w:val="EW"/>
        <w:rPr>
          <w:lang w:eastAsia="zh-CN"/>
        </w:rPr>
      </w:pPr>
      <w:r>
        <w:t>SNPN</w:t>
      </w:r>
      <w:r>
        <w:tab/>
        <w:t>Stand-alone Non-Public Network</w:t>
      </w:r>
    </w:p>
    <w:p w14:paraId="02EA15CA" w14:textId="77777777" w:rsidR="00EE5860" w:rsidRPr="00441CD0" w:rsidRDefault="00EE5860" w:rsidP="00EE5860">
      <w:pPr>
        <w:pStyle w:val="EW"/>
        <w:rPr>
          <w:lang w:eastAsia="zh-CN"/>
        </w:rPr>
      </w:pPr>
      <w:r w:rsidRPr="00441CD0">
        <w:t>SRR</w:t>
      </w:r>
      <w:r w:rsidRPr="00441CD0">
        <w:tab/>
        <w:t>Session Reporting Rule</w:t>
      </w:r>
    </w:p>
    <w:p w14:paraId="69529489" w14:textId="77777777" w:rsidR="00EE5860" w:rsidRPr="00441CD0" w:rsidRDefault="00EE5860" w:rsidP="00EE5860">
      <w:pPr>
        <w:pStyle w:val="EW"/>
        <w:rPr>
          <w:lang w:eastAsia="zh-CN"/>
        </w:rPr>
      </w:pPr>
      <w:r w:rsidRPr="00441CD0">
        <w:t>SX3LIF</w:t>
      </w:r>
      <w:r w:rsidRPr="00441CD0">
        <w:tab/>
        <w:t>Split X3 LI Interworking Function</w:t>
      </w:r>
    </w:p>
    <w:p w14:paraId="201947C8" w14:textId="77777777" w:rsidR="00EE5860" w:rsidRPr="00441CD0" w:rsidRDefault="00EE5860" w:rsidP="00EE5860">
      <w:pPr>
        <w:pStyle w:val="EW"/>
        <w:rPr>
          <w:lang w:eastAsia="zh-CN"/>
        </w:rPr>
      </w:pPr>
      <w:r w:rsidRPr="00441CD0">
        <w:t>TDF</w:t>
      </w:r>
      <w:r w:rsidRPr="00441CD0">
        <w:tab/>
      </w:r>
      <w:r w:rsidRPr="00441CD0">
        <w:rPr>
          <w:lang w:eastAsia="zh-CN"/>
        </w:rPr>
        <w:t>Traffic Detection Function</w:t>
      </w:r>
    </w:p>
    <w:p w14:paraId="04E37F61" w14:textId="77777777" w:rsidR="00EE5860" w:rsidRPr="00441CD0" w:rsidRDefault="00EE5860" w:rsidP="00EE5860">
      <w:pPr>
        <w:pStyle w:val="EW"/>
        <w:rPr>
          <w:lang w:val="x-none" w:eastAsia="zh-CN"/>
        </w:rPr>
      </w:pPr>
      <w:r w:rsidRPr="00441CD0">
        <w:rPr>
          <w:lang w:eastAsia="zh-CN"/>
        </w:rPr>
        <w:t>TDF-C</w:t>
      </w:r>
      <w:r w:rsidRPr="00441CD0">
        <w:rPr>
          <w:lang w:eastAsia="zh-CN"/>
        </w:rPr>
        <w:tab/>
        <w:t xml:space="preserve">Traffic Detection Function </w:t>
      </w:r>
      <w:r w:rsidRPr="00441CD0">
        <w:t>Control plane function</w:t>
      </w:r>
    </w:p>
    <w:p w14:paraId="269A56CD" w14:textId="77777777" w:rsidR="00EE5860" w:rsidRPr="00441CD0" w:rsidRDefault="00EE5860" w:rsidP="00EE5860">
      <w:pPr>
        <w:pStyle w:val="EW"/>
        <w:rPr>
          <w:lang w:eastAsia="zh-CN"/>
        </w:rPr>
      </w:pPr>
      <w:r w:rsidRPr="00441CD0">
        <w:rPr>
          <w:lang w:eastAsia="zh-CN"/>
        </w:rPr>
        <w:t>TDF-U</w:t>
      </w:r>
      <w:r w:rsidRPr="00441CD0">
        <w:rPr>
          <w:lang w:eastAsia="zh-CN"/>
        </w:rPr>
        <w:tab/>
        <w:t xml:space="preserve">Traffic Detection Function </w:t>
      </w:r>
      <w:r w:rsidRPr="00441CD0">
        <w:t>User plane function</w:t>
      </w:r>
    </w:p>
    <w:p w14:paraId="0A00B08C" w14:textId="77777777" w:rsidR="00EE5860" w:rsidRPr="00441CD0" w:rsidRDefault="00EE5860" w:rsidP="00EE5860">
      <w:pPr>
        <w:pStyle w:val="EW"/>
      </w:pPr>
      <w:r w:rsidRPr="00441CD0">
        <w:t>ToS</w:t>
      </w:r>
      <w:r w:rsidRPr="00441CD0">
        <w:tab/>
        <w:t>Type of Service</w:t>
      </w:r>
    </w:p>
    <w:p w14:paraId="57819591" w14:textId="77777777" w:rsidR="00EE5860" w:rsidRPr="00441CD0" w:rsidRDefault="00EE5860" w:rsidP="00EE5860">
      <w:pPr>
        <w:pStyle w:val="EW"/>
      </w:pPr>
      <w:r w:rsidRPr="00441CD0">
        <w:t>TSC</w:t>
      </w:r>
      <w:r w:rsidRPr="00441CD0">
        <w:tab/>
        <w:t>Time Sensitive Communication</w:t>
      </w:r>
    </w:p>
    <w:p w14:paraId="2153CA0C" w14:textId="77777777" w:rsidR="00EE5860" w:rsidRPr="00441CD0" w:rsidRDefault="00EE5860" w:rsidP="00EE5860">
      <w:pPr>
        <w:pStyle w:val="EW"/>
        <w:rPr>
          <w:lang w:eastAsia="zh-CN"/>
        </w:rPr>
      </w:pPr>
      <w:r w:rsidRPr="00441CD0">
        <w:rPr>
          <w:lang w:val="en-US"/>
        </w:rPr>
        <w:t>TSSF</w:t>
      </w:r>
      <w:r w:rsidRPr="00441CD0">
        <w:rPr>
          <w:lang w:val="en-US"/>
        </w:rPr>
        <w:tab/>
        <w:t>Traffic Steering Support Function</w:t>
      </w:r>
    </w:p>
    <w:p w14:paraId="267AF731" w14:textId="77777777" w:rsidR="00EE5860" w:rsidRPr="00441CD0" w:rsidRDefault="00EE5860" w:rsidP="00EE5860">
      <w:pPr>
        <w:pStyle w:val="EW"/>
        <w:rPr>
          <w:lang w:val="x-none"/>
        </w:rPr>
      </w:pPr>
      <w:r w:rsidRPr="00441CD0">
        <w:t>UDP</w:t>
      </w:r>
      <w:r w:rsidRPr="00441CD0">
        <w:tab/>
        <w:t>User Datagram Protocol</w:t>
      </w:r>
    </w:p>
    <w:p w14:paraId="5669DB8E" w14:textId="77777777" w:rsidR="00EE5860" w:rsidRPr="00441CD0" w:rsidRDefault="00EE5860" w:rsidP="00EE5860">
      <w:pPr>
        <w:pStyle w:val="EW"/>
      </w:pPr>
      <w:r w:rsidRPr="00441CD0">
        <w:t>UL CL</w:t>
      </w:r>
      <w:r w:rsidRPr="00441CD0">
        <w:tab/>
        <w:t>Uplink Classifier</w:t>
      </w:r>
    </w:p>
    <w:p w14:paraId="3618BEBD" w14:textId="77777777" w:rsidR="00EE5860" w:rsidRPr="00441CD0" w:rsidRDefault="00EE5860" w:rsidP="00EE5860">
      <w:pPr>
        <w:pStyle w:val="EW"/>
        <w:rPr>
          <w:lang w:eastAsia="zh-CN"/>
        </w:rPr>
      </w:pPr>
      <w:r w:rsidRPr="00441CD0">
        <w:t>UP</w:t>
      </w:r>
      <w:r w:rsidRPr="00441CD0">
        <w:tab/>
        <w:t>User Plane</w:t>
      </w:r>
    </w:p>
    <w:p w14:paraId="6E5A1E91" w14:textId="77777777" w:rsidR="00EE5860" w:rsidRPr="00441CD0" w:rsidRDefault="00EE5860" w:rsidP="00EE5860">
      <w:pPr>
        <w:pStyle w:val="EW"/>
        <w:rPr>
          <w:lang w:eastAsia="zh-CN"/>
        </w:rPr>
      </w:pPr>
      <w:r w:rsidRPr="00441CD0">
        <w:t>UPF</w:t>
      </w:r>
      <w:r w:rsidRPr="00441CD0">
        <w:tab/>
        <w:t>User Plane Function</w:t>
      </w:r>
    </w:p>
    <w:p w14:paraId="12538C93" w14:textId="77777777" w:rsidR="00EE5860" w:rsidRPr="00441CD0" w:rsidRDefault="00EE5860" w:rsidP="00EE5860">
      <w:pPr>
        <w:pStyle w:val="EW"/>
        <w:rPr>
          <w:lang w:eastAsia="zh-CN"/>
        </w:rPr>
      </w:pPr>
      <w:r w:rsidRPr="00441CD0">
        <w:rPr>
          <w:lang w:eastAsia="zh-CN"/>
        </w:rPr>
        <w:t>URR</w:t>
      </w:r>
      <w:r w:rsidRPr="00441CD0">
        <w:rPr>
          <w:lang w:eastAsia="zh-CN"/>
        </w:rPr>
        <w:tab/>
        <w:t>Usage Reporting Rule</w:t>
      </w:r>
    </w:p>
    <w:p w14:paraId="2A44AC76" w14:textId="77777777" w:rsidR="00EE5860" w:rsidRPr="00441CD0" w:rsidRDefault="00EE5860" w:rsidP="00EE5860">
      <w:pPr>
        <w:pStyle w:val="EW"/>
        <w:rPr>
          <w:lang w:val="fr-FR" w:eastAsia="zh-CN"/>
        </w:rPr>
      </w:pPr>
      <w:r w:rsidRPr="00441CD0">
        <w:rPr>
          <w:lang w:val="fr-FR" w:eastAsia="zh-CN"/>
        </w:rPr>
        <w:t>VID</w:t>
      </w:r>
      <w:r w:rsidRPr="00441CD0">
        <w:rPr>
          <w:lang w:val="fr-FR" w:eastAsia="zh-CN"/>
        </w:rPr>
        <w:tab/>
        <w:t>VLAN Identifier</w:t>
      </w:r>
    </w:p>
    <w:p w14:paraId="2798E22B" w14:textId="77777777" w:rsidR="00EE5860" w:rsidRPr="00441CD0" w:rsidRDefault="00EE5860" w:rsidP="00EE5860">
      <w:pPr>
        <w:pStyle w:val="Heading1"/>
      </w:pPr>
      <w:bookmarkStart w:id="79" w:name="_Toc19717029"/>
      <w:bookmarkStart w:id="80" w:name="_Toc27490486"/>
      <w:bookmarkStart w:id="81" w:name="_Toc27556779"/>
      <w:bookmarkStart w:id="82" w:name="_Toc27723696"/>
      <w:bookmarkStart w:id="83" w:name="_Toc36030760"/>
      <w:bookmarkStart w:id="84" w:name="_Toc36042680"/>
      <w:bookmarkStart w:id="85" w:name="_Toc36814004"/>
      <w:bookmarkStart w:id="86" w:name="_Toc44688848"/>
      <w:bookmarkStart w:id="87" w:name="_Toc44923602"/>
      <w:bookmarkStart w:id="88" w:name="_Toc51860570"/>
      <w:bookmarkStart w:id="89" w:name="_Toc57930337"/>
      <w:bookmarkStart w:id="90" w:name="_Toc57930967"/>
      <w:bookmarkStart w:id="91" w:name="historyclause"/>
      <w:bookmarkStart w:id="92" w:name="_Toc67499357"/>
      <w:r w:rsidRPr="00441CD0">
        <w:t>4</w:t>
      </w:r>
      <w:r w:rsidRPr="00441CD0">
        <w:tab/>
        <w:t>Protocol Stack</w:t>
      </w:r>
      <w:bookmarkEnd w:id="79"/>
      <w:bookmarkEnd w:id="80"/>
      <w:bookmarkEnd w:id="81"/>
      <w:bookmarkEnd w:id="82"/>
      <w:bookmarkEnd w:id="83"/>
      <w:bookmarkEnd w:id="84"/>
      <w:bookmarkEnd w:id="85"/>
      <w:bookmarkEnd w:id="86"/>
      <w:bookmarkEnd w:id="87"/>
      <w:bookmarkEnd w:id="88"/>
      <w:bookmarkEnd w:id="89"/>
      <w:bookmarkEnd w:id="90"/>
      <w:bookmarkEnd w:id="92"/>
    </w:p>
    <w:p w14:paraId="2F29410C" w14:textId="77777777" w:rsidR="00EE5860" w:rsidRPr="00441CD0" w:rsidRDefault="00EE5860" w:rsidP="00EE5860">
      <w:pPr>
        <w:pStyle w:val="Heading2"/>
      </w:pPr>
      <w:bookmarkStart w:id="93" w:name="_Toc19717030"/>
      <w:bookmarkStart w:id="94" w:name="_Toc27490487"/>
      <w:bookmarkStart w:id="95" w:name="_Toc27556780"/>
      <w:bookmarkStart w:id="96" w:name="_Toc27723697"/>
      <w:bookmarkStart w:id="97" w:name="_Toc36030761"/>
      <w:bookmarkStart w:id="98" w:name="_Toc36042681"/>
      <w:bookmarkStart w:id="99" w:name="_Toc36814005"/>
      <w:bookmarkStart w:id="100" w:name="_Toc44688849"/>
      <w:bookmarkStart w:id="101" w:name="_Toc44923603"/>
      <w:bookmarkStart w:id="102" w:name="_Toc51860571"/>
      <w:bookmarkStart w:id="103" w:name="_Toc57930338"/>
      <w:bookmarkStart w:id="104" w:name="_Toc57930968"/>
      <w:bookmarkStart w:id="105" w:name="_Toc67499358"/>
      <w:r w:rsidRPr="00441CD0">
        <w:t>4.1</w:t>
      </w:r>
      <w:r w:rsidRPr="00441CD0">
        <w:tab/>
        <w:t>Introduction</w:t>
      </w:r>
      <w:bookmarkEnd w:id="93"/>
      <w:bookmarkEnd w:id="94"/>
      <w:bookmarkEnd w:id="95"/>
      <w:bookmarkEnd w:id="96"/>
      <w:bookmarkEnd w:id="97"/>
      <w:bookmarkEnd w:id="98"/>
      <w:bookmarkEnd w:id="99"/>
      <w:bookmarkEnd w:id="100"/>
      <w:bookmarkEnd w:id="101"/>
      <w:bookmarkEnd w:id="102"/>
      <w:bookmarkEnd w:id="103"/>
      <w:bookmarkEnd w:id="104"/>
      <w:bookmarkEnd w:id="105"/>
    </w:p>
    <w:p w14:paraId="5CB13064" w14:textId="77777777" w:rsidR="00EE5860" w:rsidRPr="00441CD0" w:rsidRDefault="00EE5860" w:rsidP="00EE5860">
      <w:r w:rsidRPr="00441CD0">
        <w:t>The protocol stack for the control plane over the Sxa, Sxb, Sxc and combined Sxa/Sxb reference points shall be as depicted in Figure 4.1-1. Clauses 4.2 and 4.3 further specify the related UDP and IP requirements.</w:t>
      </w:r>
    </w:p>
    <w:p w14:paraId="149A4DAA" w14:textId="77777777" w:rsidR="00EE5860" w:rsidRPr="00441CD0" w:rsidRDefault="00EE5860" w:rsidP="00EE5860">
      <w:pPr>
        <w:pStyle w:val="TH"/>
        <w:rPr>
          <w:lang w:val="de-DE"/>
        </w:rPr>
      </w:pPr>
      <w:r w:rsidRPr="00441CD0">
        <w:rPr>
          <w:lang w:val="x-none"/>
        </w:rPr>
        <w:object w:dxaOrig="9180" w:dyaOrig="4575" w14:anchorId="2AFD75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1pt;height:228.85pt" o:ole="">
            <v:imagedata r:id="rId11" o:title=""/>
          </v:shape>
          <o:OLEObject Type="Embed" ProgID="Visio.Drawing.15" ShapeID="_x0000_i1025" DrawAspect="Content" ObjectID="_1678112831" r:id="rId12"/>
        </w:object>
      </w:r>
    </w:p>
    <w:p w14:paraId="7EA2245B" w14:textId="77777777" w:rsidR="00EE5860" w:rsidRPr="00441CD0" w:rsidRDefault="00EE5860" w:rsidP="00EE5860">
      <w:pPr>
        <w:pStyle w:val="TF"/>
        <w:outlineLvl w:val="0"/>
      </w:pPr>
      <w:r w:rsidRPr="00441CD0">
        <w:t xml:space="preserve">Figure </w:t>
      </w:r>
      <w:r w:rsidRPr="00441CD0">
        <w:rPr>
          <w:lang w:val="en-US"/>
        </w:rPr>
        <w:t>4</w:t>
      </w:r>
      <w:r w:rsidRPr="00441CD0">
        <w:t>.1-1: Control Plane stack over Sxa, Sxb, Sxc and combined Sxa/Sxb and N4</w:t>
      </w:r>
    </w:p>
    <w:p w14:paraId="2D59C0B4" w14:textId="6747D17C" w:rsidR="00EE5860" w:rsidRPr="00441CD0" w:rsidRDefault="00EE5860" w:rsidP="00EE5860">
      <w:r w:rsidRPr="00441CD0">
        <w:t xml:space="preserve">The protocol stack for the user plane over the Sxa, Sxb and N4reference points (see </w:t>
      </w:r>
      <w:r w:rsidR="00415C19" w:rsidRPr="00441CD0">
        <w:t>clause</w:t>
      </w:r>
      <w:r w:rsidR="00415C19">
        <w:t> </w:t>
      </w:r>
      <w:r w:rsidR="00415C19" w:rsidRPr="00441CD0">
        <w:t>5</w:t>
      </w:r>
      <w:r w:rsidRPr="00441CD0">
        <w:t>.3) shall be as depicted in Figure 4.1-2. 3GPP TS 29.281 [3] further specifies the related GTP-U, UDP and IP requirements. Both IPv4 and IPv6 shall be supported.</w:t>
      </w:r>
    </w:p>
    <w:p w14:paraId="674286CA" w14:textId="77777777" w:rsidR="00EE5860" w:rsidRPr="00441CD0" w:rsidRDefault="00EE5860" w:rsidP="00EE5860"/>
    <w:p w14:paraId="7E39E592" w14:textId="77777777" w:rsidR="00EE5860" w:rsidRPr="00441CD0" w:rsidRDefault="00EE5860" w:rsidP="00EE5860">
      <w:pPr>
        <w:pStyle w:val="TH"/>
        <w:tabs>
          <w:tab w:val="left" w:pos="2552"/>
        </w:tabs>
        <w:rPr>
          <w:lang w:val="de-DE"/>
        </w:rPr>
      </w:pPr>
      <w:r w:rsidRPr="00441CD0">
        <w:rPr>
          <w:lang w:val="x-none"/>
        </w:rPr>
        <w:object w:dxaOrig="9630" w:dyaOrig="4785" w14:anchorId="58A057CF">
          <v:shape id="_x0000_i1026" type="#_x0000_t75" style="width:481.2pt;height:228.1pt" o:ole="">
            <v:imagedata r:id="rId13" o:title=""/>
          </v:shape>
          <o:OLEObject Type="Embed" ProgID="Visio.Drawing.11" ShapeID="_x0000_i1026" DrawAspect="Content" ObjectID="_1678112832" r:id="rId14"/>
        </w:object>
      </w:r>
    </w:p>
    <w:p w14:paraId="0E290B5A" w14:textId="77777777" w:rsidR="00EE5860" w:rsidRPr="00441CD0" w:rsidRDefault="00EE5860" w:rsidP="00EE5860">
      <w:pPr>
        <w:pStyle w:val="TF"/>
        <w:outlineLvl w:val="0"/>
      </w:pPr>
      <w:r w:rsidRPr="00441CD0">
        <w:t xml:space="preserve">Figure </w:t>
      </w:r>
      <w:r w:rsidRPr="009A5184">
        <w:t>4</w:t>
      </w:r>
      <w:r w:rsidRPr="00441CD0">
        <w:t>.1-2: User Plane stack over Sxa, Sxb, combined Sxa/Sxb and N4</w:t>
      </w:r>
    </w:p>
    <w:p w14:paraId="57A5322B" w14:textId="77777777" w:rsidR="00EE5860" w:rsidRPr="00441CD0" w:rsidRDefault="00EE5860" w:rsidP="00EE5860">
      <w:pPr>
        <w:pStyle w:val="Heading2"/>
        <w:rPr>
          <w:lang w:val="x-none"/>
        </w:rPr>
      </w:pPr>
      <w:bookmarkStart w:id="106" w:name="_Toc19717031"/>
      <w:bookmarkStart w:id="107" w:name="_Toc27490488"/>
      <w:bookmarkStart w:id="108" w:name="_Toc27556781"/>
      <w:bookmarkStart w:id="109" w:name="_Toc27723698"/>
      <w:bookmarkStart w:id="110" w:name="_Toc36030762"/>
      <w:bookmarkStart w:id="111" w:name="_Toc36042682"/>
      <w:bookmarkStart w:id="112" w:name="_Toc36814006"/>
      <w:bookmarkStart w:id="113" w:name="_Toc44688850"/>
      <w:bookmarkStart w:id="114" w:name="_Toc44923604"/>
      <w:bookmarkStart w:id="115" w:name="_Toc51860572"/>
      <w:bookmarkStart w:id="116" w:name="_Toc57930339"/>
      <w:bookmarkStart w:id="117" w:name="_Toc57930969"/>
      <w:bookmarkStart w:id="118" w:name="_Toc67499359"/>
      <w:r w:rsidRPr="00441CD0">
        <w:t>4.2</w:t>
      </w:r>
      <w:r w:rsidRPr="00441CD0">
        <w:tab/>
        <w:t>UDP Header and Port Numbers</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782777B" w14:textId="77777777" w:rsidR="00EE5860" w:rsidRPr="00441CD0" w:rsidRDefault="00EE5860" w:rsidP="00EE5860">
      <w:pPr>
        <w:pStyle w:val="Heading3"/>
      </w:pPr>
      <w:bookmarkStart w:id="119" w:name="_Toc19717032"/>
      <w:bookmarkStart w:id="120" w:name="_Toc27490489"/>
      <w:bookmarkStart w:id="121" w:name="_Toc27556782"/>
      <w:bookmarkStart w:id="122" w:name="_Toc27723699"/>
      <w:bookmarkStart w:id="123" w:name="_Toc36030763"/>
      <w:bookmarkStart w:id="124" w:name="_Toc36042683"/>
      <w:bookmarkStart w:id="125" w:name="_Toc36814007"/>
      <w:bookmarkStart w:id="126" w:name="_Toc44688851"/>
      <w:bookmarkStart w:id="127" w:name="_Toc44923605"/>
      <w:bookmarkStart w:id="128" w:name="_Toc51860573"/>
      <w:bookmarkStart w:id="129" w:name="_Toc57930340"/>
      <w:bookmarkStart w:id="130" w:name="_Toc57930970"/>
      <w:bookmarkStart w:id="131" w:name="_Toc67499360"/>
      <w:r w:rsidRPr="00441CD0">
        <w:t>4.2.1</w:t>
      </w:r>
      <w:r w:rsidRPr="00441CD0">
        <w:tab/>
        <w:t>General</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632E9E0C" w14:textId="77777777" w:rsidR="00EE5860" w:rsidRPr="00441CD0" w:rsidRDefault="00EE5860" w:rsidP="00EE5860">
      <w:r w:rsidRPr="00441CD0">
        <w:t>A User Datagram Protocol (UDP) compliant with IETF RFC 768 [4] shall be used.</w:t>
      </w:r>
    </w:p>
    <w:p w14:paraId="0E720FA6" w14:textId="77777777" w:rsidR="00EE5860" w:rsidRPr="00441CD0" w:rsidRDefault="00EE5860" w:rsidP="00EE5860">
      <w:pPr>
        <w:pStyle w:val="Heading3"/>
      </w:pPr>
      <w:bookmarkStart w:id="132" w:name="_Toc19717033"/>
      <w:bookmarkStart w:id="133" w:name="_Toc27490490"/>
      <w:bookmarkStart w:id="134" w:name="_Toc27556783"/>
      <w:bookmarkStart w:id="135" w:name="_Toc27723700"/>
      <w:bookmarkStart w:id="136" w:name="_Toc36030764"/>
      <w:bookmarkStart w:id="137" w:name="_Toc36042684"/>
      <w:bookmarkStart w:id="138" w:name="_Toc36814008"/>
      <w:bookmarkStart w:id="139" w:name="_Toc44688852"/>
      <w:bookmarkStart w:id="140" w:name="_Toc44923606"/>
      <w:bookmarkStart w:id="141" w:name="_Toc51860574"/>
      <w:bookmarkStart w:id="142" w:name="_Toc57930341"/>
      <w:bookmarkStart w:id="143" w:name="_Toc57930971"/>
      <w:bookmarkStart w:id="144" w:name="_Toc67499361"/>
      <w:r w:rsidRPr="00441CD0">
        <w:lastRenderedPageBreak/>
        <w:t>4.2.2</w:t>
      </w:r>
      <w:r w:rsidRPr="00441CD0">
        <w:tab/>
        <w:t>Request Message</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48CF0C40" w14:textId="77777777" w:rsidR="00EE5860" w:rsidRPr="00441CD0" w:rsidRDefault="00EE5860" w:rsidP="00EE5860">
      <w:r w:rsidRPr="00441CD0">
        <w:t>The UDP Destination Port number for a Request message shall be 8805. It is the registered port number for PFCP.</w:t>
      </w:r>
    </w:p>
    <w:p w14:paraId="4A15CEE3" w14:textId="77777777" w:rsidR="00EE5860" w:rsidRPr="00441CD0" w:rsidRDefault="00EE5860" w:rsidP="00EE5860">
      <w:r w:rsidRPr="00441CD0">
        <w:t>The UDP Source Port for a Request message is a locally allocated port number at the sending entity.</w:t>
      </w:r>
    </w:p>
    <w:p w14:paraId="41AEB9EC" w14:textId="77777777" w:rsidR="00EE5860" w:rsidRPr="00441CD0" w:rsidRDefault="00EE5860" w:rsidP="00EE5860">
      <w:pPr>
        <w:pStyle w:val="NO"/>
        <w:rPr>
          <w:lang w:val="en-US"/>
        </w:rPr>
      </w:pPr>
      <w:r w:rsidRPr="00441CD0">
        <w:rPr>
          <w:lang w:val="en-US"/>
        </w:rPr>
        <w:t>NOTE:</w:t>
      </w:r>
      <w:r w:rsidRPr="00441CD0">
        <w:rPr>
          <w:lang w:val="en-US"/>
        </w:rPr>
        <w:tab/>
        <w:t>The locally allocated source port number can be reused for multiple Request messages.</w:t>
      </w:r>
    </w:p>
    <w:p w14:paraId="671F7C4E" w14:textId="77777777" w:rsidR="00EE5860" w:rsidRPr="00441CD0" w:rsidRDefault="00EE5860" w:rsidP="00EE5860">
      <w:pPr>
        <w:pStyle w:val="Heading3"/>
        <w:rPr>
          <w:lang w:val="x-none"/>
        </w:rPr>
      </w:pPr>
      <w:bookmarkStart w:id="145" w:name="_Toc19717034"/>
      <w:bookmarkStart w:id="146" w:name="_Toc27490491"/>
      <w:bookmarkStart w:id="147" w:name="_Toc27556784"/>
      <w:bookmarkStart w:id="148" w:name="_Toc27723701"/>
      <w:bookmarkStart w:id="149" w:name="_Toc36030765"/>
      <w:bookmarkStart w:id="150" w:name="_Toc36042685"/>
      <w:bookmarkStart w:id="151" w:name="_Toc36814009"/>
      <w:bookmarkStart w:id="152" w:name="_Toc44688853"/>
      <w:bookmarkStart w:id="153" w:name="_Toc44923607"/>
      <w:bookmarkStart w:id="154" w:name="_Toc51860575"/>
      <w:bookmarkStart w:id="155" w:name="_Toc57930342"/>
      <w:bookmarkStart w:id="156" w:name="_Toc57930972"/>
      <w:bookmarkStart w:id="157" w:name="_Toc67499362"/>
      <w:r w:rsidRPr="00441CD0">
        <w:t>4.2.3</w:t>
      </w:r>
      <w:r w:rsidRPr="00441CD0">
        <w:tab/>
        <w:t>Response Message</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3DF0B9EB" w14:textId="77777777" w:rsidR="00EE5860" w:rsidRPr="00441CD0" w:rsidRDefault="00EE5860" w:rsidP="00EE5860">
      <w:r w:rsidRPr="00441CD0">
        <w:t>The UDP Destination Port value of a Response message shall be the value of the UDP Source Port of the corresponding Request message.</w:t>
      </w:r>
    </w:p>
    <w:p w14:paraId="57193054" w14:textId="77777777" w:rsidR="00EE5860" w:rsidRPr="00441CD0" w:rsidRDefault="00EE5860" w:rsidP="00EE5860">
      <w:r w:rsidRPr="00441CD0">
        <w:t>The UDP Source Port of a Response message shall be the value from the UDP Destination Port of the corresponding message.</w:t>
      </w:r>
    </w:p>
    <w:p w14:paraId="7C5FFD0C" w14:textId="77777777" w:rsidR="00EE5860" w:rsidRPr="00441CD0" w:rsidRDefault="00EE5860" w:rsidP="00EE5860">
      <w:pPr>
        <w:pStyle w:val="Heading2"/>
      </w:pPr>
      <w:bookmarkStart w:id="158" w:name="_Toc19717035"/>
      <w:bookmarkStart w:id="159" w:name="_Toc27490492"/>
      <w:bookmarkStart w:id="160" w:name="_Toc27556785"/>
      <w:bookmarkStart w:id="161" w:name="_Toc27723702"/>
      <w:bookmarkStart w:id="162" w:name="_Toc36030766"/>
      <w:bookmarkStart w:id="163" w:name="_Toc36042686"/>
      <w:bookmarkStart w:id="164" w:name="_Toc36814010"/>
      <w:bookmarkStart w:id="165" w:name="_Toc44688854"/>
      <w:bookmarkStart w:id="166" w:name="_Toc44923608"/>
      <w:bookmarkStart w:id="167" w:name="_Toc51860576"/>
      <w:bookmarkStart w:id="168" w:name="_Toc57930343"/>
      <w:bookmarkStart w:id="169" w:name="_Toc57930973"/>
      <w:bookmarkStart w:id="170" w:name="_Toc67499363"/>
      <w:r w:rsidRPr="00441CD0">
        <w:t>4.3</w:t>
      </w:r>
      <w:r w:rsidRPr="00441CD0">
        <w:tab/>
        <w:t>IP Header and IP Addresses</w:t>
      </w:r>
      <w:bookmarkEnd w:id="158"/>
      <w:bookmarkEnd w:id="159"/>
      <w:bookmarkEnd w:id="160"/>
      <w:bookmarkEnd w:id="161"/>
      <w:bookmarkEnd w:id="162"/>
      <w:bookmarkEnd w:id="163"/>
      <w:bookmarkEnd w:id="164"/>
      <w:bookmarkEnd w:id="165"/>
      <w:bookmarkEnd w:id="166"/>
      <w:bookmarkEnd w:id="167"/>
      <w:bookmarkEnd w:id="168"/>
      <w:bookmarkEnd w:id="169"/>
      <w:bookmarkEnd w:id="170"/>
    </w:p>
    <w:p w14:paraId="097BC334" w14:textId="77777777" w:rsidR="00EE5860" w:rsidRPr="00441CD0" w:rsidRDefault="00EE5860" w:rsidP="00EE5860">
      <w:pPr>
        <w:pStyle w:val="Heading3"/>
      </w:pPr>
      <w:bookmarkStart w:id="171" w:name="_Toc19717036"/>
      <w:bookmarkStart w:id="172" w:name="_Toc27490493"/>
      <w:bookmarkStart w:id="173" w:name="_Toc27556786"/>
      <w:bookmarkStart w:id="174" w:name="_Toc27723703"/>
      <w:bookmarkStart w:id="175" w:name="_Toc36030767"/>
      <w:bookmarkStart w:id="176" w:name="_Toc36042687"/>
      <w:bookmarkStart w:id="177" w:name="_Toc36814011"/>
      <w:bookmarkStart w:id="178" w:name="_Toc44688855"/>
      <w:bookmarkStart w:id="179" w:name="_Toc44923609"/>
      <w:bookmarkStart w:id="180" w:name="_Toc51860577"/>
      <w:bookmarkStart w:id="181" w:name="_Toc57930344"/>
      <w:bookmarkStart w:id="182" w:name="_Toc57930974"/>
      <w:bookmarkStart w:id="183" w:name="_Toc67499364"/>
      <w:r w:rsidRPr="00441CD0">
        <w:t>4.3.1</w:t>
      </w:r>
      <w:r w:rsidRPr="00441CD0">
        <w:tab/>
        <w:t>General</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6BFC4F85" w14:textId="77777777" w:rsidR="00EE5860" w:rsidRPr="00441CD0" w:rsidRDefault="00EE5860" w:rsidP="00EE5860">
      <w:r w:rsidRPr="00441CD0">
        <w:t>In this clause, "IP" refers either to IPv4 as defined by IETF RFC 791 [5] or IPv6 as defined by IETF RFC 2460 [6]. A PFCP entity shall support both IPv4 and IPv6.</w:t>
      </w:r>
    </w:p>
    <w:p w14:paraId="498392E8" w14:textId="77777777" w:rsidR="00EE5860" w:rsidRPr="00441CD0" w:rsidRDefault="00EE5860" w:rsidP="00EE5860">
      <w:pPr>
        <w:pStyle w:val="Heading3"/>
      </w:pPr>
      <w:bookmarkStart w:id="184" w:name="_Toc19717037"/>
      <w:bookmarkStart w:id="185" w:name="_Toc27490494"/>
      <w:bookmarkStart w:id="186" w:name="_Toc27556787"/>
      <w:bookmarkStart w:id="187" w:name="_Toc27723704"/>
      <w:bookmarkStart w:id="188" w:name="_Toc36030768"/>
      <w:bookmarkStart w:id="189" w:name="_Toc36042688"/>
      <w:bookmarkStart w:id="190" w:name="_Toc36814012"/>
      <w:bookmarkStart w:id="191" w:name="_Toc44688856"/>
      <w:bookmarkStart w:id="192" w:name="_Toc44923610"/>
      <w:bookmarkStart w:id="193" w:name="_Toc51860578"/>
      <w:bookmarkStart w:id="194" w:name="_Toc57930345"/>
      <w:bookmarkStart w:id="195" w:name="_Toc57930975"/>
      <w:bookmarkStart w:id="196" w:name="_Toc67499365"/>
      <w:r w:rsidRPr="00441CD0">
        <w:t>4.3.2</w:t>
      </w:r>
      <w:r w:rsidRPr="00441CD0">
        <w:tab/>
        <w:t>Request Message</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7A7B635" w14:textId="77777777" w:rsidR="00EE5860" w:rsidRPr="00441CD0" w:rsidRDefault="00EE5860" w:rsidP="00EE5860">
      <w:r w:rsidRPr="00441CD0">
        <w:t>The IP Destination Address of a Request message shall be an IP address of the peer entity.</w:t>
      </w:r>
    </w:p>
    <w:p w14:paraId="5805E69F" w14:textId="77777777" w:rsidR="00EE5860" w:rsidRPr="00441CD0" w:rsidRDefault="00EE5860" w:rsidP="00EE5860">
      <w:r w:rsidRPr="00441CD0">
        <w:t>During the establishment of a PFCP Session, the CP and the UP functions select and communicate to each other the IP Destination Address at which they expect to receive subsequent Request messages related to that PFCP Session. The CP and the UP functions may change this IP address subsequently during a PFCP Session Modification procedure.</w:t>
      </w:r>
    </w:p>
    <w:p w14:paraId="756D33A8" w14:textId="77777777" w:rsidR="00EE5860" w:rsidRPr="00441CD0" w:rsidRDefault="00EE5860" w:rsidP="00EE5860">
      <w:r w:rsidRPr="00441CD0">
        <w:t>The IP Source Address of a Request message shall be an IP address of the sending entity.</w:t>
      </w:r>
    </w:p>
    <w:p w14:paraId="7963A253" w14:textId="77777777" w:rsidR="00EE5860" w:rsidRPr="00441CD0" w:rsidRDefault="00EE5860" w:rsidP="00EE5860">
      <w:pPr>
        <w:pStyle w:val="Heading3"/>
      </w:pPr>
      <w:bookmarkStart w:id="197" w:name="_Toc19717038"/>
      <w:bookmarkStart w:id="198" w:name="_Toc27490495"/>
      <w:bookmarkStart w:id="199" w:name="_Toc27556788"/>
      <w:bookmarkStart w:id="200" w:name="_Toc27723705"/>
      <w:bookmarkStart w:id="201" w:name="_Toc36030769"/>
      <w:bookmarkStart w:id="202" w:name="_Toc36042689"/>
      <w:bookmarkStart w:id="203" w:name="_Toc36814013"/>
      <w:bookmarkStart w:id="204" w:name="_Toc44688857"/>
      <w:bookmarkStart w:id="205" w:name="_Toc44923611"/>
      <w:bookmarkStart w:id="206" w:name="_Toc51860579"/>
      <w:bookmarkStart w:id="207" w:name="_Toc57930346"/>
      <w:bookmarkStart w:id="208" w:name="_Toc57930976"/>
      <w:bookmarkStart w:id="209" w:name="_Toc67499366"/>
      <w:r w:rsidRPr="00441CD0">
        <w:t>4.3.3</w:t>
      </w:r>
      <w:r w:rsidRPr="00441CD0">
        <w:tab/>
        <w:t>Response Message</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7E573260" w14:textId="77777777" w:rsidR="00EE5860" w:rsidRPr="00441CD0" w:rsidRDefault="00EE5860" w:rsidP="00EE5860">
      <w:r w:rsidRPr="00441CD0">
        <w:t>The IP Destination Address of a Response message shall be copied from the IP Source Address of the corresponding Request message.</w:t>
      </w:r>
    </w:p>
    <w:p w14:paraId="72348030" w14:textId="77777777" w:rsidR="00EE5860" w:rsidRPr="00441CD0" w:rsidRDefault="00EE5860" w:rsidP="00EE5860">
      <w:r w:rsidRPr="00441CD0">
        <w:t>The IP Source Address of a Response message shall be copied from the IP destination address of the corresponding Request message.</w:t>
      </w:r>
    </w:p>
    <w:p w14:paraId="6326A041" w14:textId="77777777" w:rsidR="00EE5860" w:rsidRPr="00441CD0" w:rsidRDefault="00EE5860" w:rsidP="00EE5860">
      <w:pPr>
        <w:pStyle w:val="Heading2"/>
      </w:pPr>
      <w:bookmarkStart w:id="210" w:name="_Toc19717039"/>
      <w:bookmarkStart w:id="211" w:name="_Toc27490496"/>
      <w:bookmarkStart w:id="212" w:name="_Toc27556789"/>
      <w:bookmarkStart w:id="213" w:name="_Toc27723706"/>
      <w:bookmarkStart w:id="214" w:name="_Toc36030770"/>
      <w:bookmarkStart w:id="215" w:name="_Toc36042690"/>
      <w:bookmarkStart w:id="216" w:name="_Toc36814014"/>
      <w:bookmarkStart w:id="217" w:name="_Toc44688858"/>
      <w:bookmarkStart w:id="218" w:name="_Toc44923612"/>
      <w:bookmarkStart w:id="219" w:name="_Toc51860580"/>
      <w:bookmarkStart w:id="220" w:name="_Toc57930347"/>
      <w:bookmarkStart w:id="221" w:name="_Toc57930977"/>
      <w:bookmarkStart w:id="222" w:name="_Toc67499367"/>
      <w:r w:rsidRPr="00441CD0">
        <w:t>4.4</w:t>
      </w:r>
      <w:r w:rsidRPr="00441CD0">
        <w:tab/>
        <w:t>Layer 2</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5BDED054" w14:textId="77777777" w:rsidR="00EE5860" w:rsidRPr="00441CD0" w:rsidRDefault="00EE5860" w:rsidP="00EE5860">
      <w:r w:rsidRPr="00441CD0">
        <w:t>Typically Ethernet should be used as a Layer 2 protocol, but operators may use any other technology.</w:t>
      </w:r>
    </w:p>
    <w:p w14:paraId="0DEB03E1" w14:textId="77777777" w:rsidR="00EE5860" w:rsidRPr="00441CD0" w:rsidRDefault="00EE5860" w:rsidP="00EE5860">
      <w:pPr>
        <w:pStyle w:val="Heading2"/>
      </w:pPr>
      <w:bookmarkStart w:id="223" w:name="_Toc19717040"/>
      <w:bookmarkStart w:id="224" w:name="_Toc27490497"/>
      <w:bookmarkStart w:id="225" w:name="_Toc27556790"/>
      <w:bookmarkStart w:id="226" w:name="_Toc27723707"/>
      <w:bookmarkStart w:id="227" w:name="_Toc36030771"/>
      <w:bookmarkStart w:id="228" w:name="_Toc36042691"/>
      <w:bookmarkStart w:id="229" w:name="_Toc36814015"/>
      <w:bookmarkStart w:id="230" w:name="_Toc44688859"/>
      <w:bookmarkStart w:id="231" w:name="_Toc44923613"/>
      <w:bookmarkStart w:id="232" w:name="_Toc51860581"/>
      <w:bookmarkStart w:id="233" w:name="_Toc57930348"/>
      <w:bookmarkStart w:id="234" w:name="_Toc57930978"/>
      <w:bookmarkStart w:id="235" w:name="_Toc67499368"/>
      <w:r w:rsidRPr="00441CD0">
        <w:t>4.5</w:t>
      </w:r>
      <w:r w:rsidRPr="00441CD0">
        <w:tab/>
        <w:t>Layer 1</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0C008EA8" w14:textId="77777777" w:rsidR="00EE5860" w:rsidRPr="00441CD0" w:rsidRDefault="00EE5860" w:rsidP="00EE5860">
      <w:r w:rsidRPr="00441CD0">
        <w:t>Operators may use any appropriate Layer 1 technology.</w:t>
      </w:r>
    </w:p>
    <w:p w14:paraId="0C6D7430" w14:textId="77777777" w:rsidR="00EE5860" w:rsidRPr="00441CD0" w:rsidRDefault="00EE5860" w:rsidP="00EE5860"/>
    <w:p w14:paraId="5E0F0EE8" w14:textId="77777777" w:rsidR="00EE5860" w:rsidRPr="00441CD0" w:rsidRDefault="00EE5860" w:rsidP="00EE5860">
      <w:pPr>
        <w:pStyle w:val="Heading1"/>
      </w:pPr>
      <w:bookmarkStart w:id="236" w:name="_Toc19717041"/>
      <w:bookmarkStart w:id="237" w:name="_Toc27490498"/>
      <w:bookmarkStart w:id="238" w:name="_Toc27556791"/>
      <w:bookmarkStart w:id="239" w:name="_Toc27723708"/>
      <w:bookmarkStart w:id="240" w:name="_Toc36030772"/>
      <w:bookmarkStart w:id="241" w:name="_Toc36042692"/>
      <w:bookmarkStart w:id="242" w:name="_Toc36814016"/>
      <w:bookmarkStart w:id="243" w:name="_Toc44688860"/>
      <w:bookmarkStart w:id="244" w:name="_Toc44923614"/>
      <w:bookmarkStart w:id="245" w:name="_Toc51860582"/>
      <w:bookmarkStart w:id="246" w:name="_Toc57930349"/>
      <w:bookmarkStart w:id="247" w:name="_Toc57930979"/>
      <w:bookmarkStart w:id="248" w:name="_Toc67499369"/>
      <w:r w:rsidRPr="00441CD0">
        <w:lastRenderedPageBreak/>
        <w:t>5</w:t>
      </w:r>
      <w:r w:rsidRPr="00441CD0">
        <w:tab/>
        <w:t>General description</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02BBC056" w14:textId="77777777" w:rsidR="00EE5860" w:rsidRPr="00441CD0" w:rsidRDefault="00EE5860" w:rsidP="00EE5860">
      <w:pPr>
        <w:pStyle w:val="Heading2"/>
      </w:pPr>
      <w:bookmarkStart w:id="249" w:name="_Toc19717042"/>
      <w:bookmarkStart w:id="250" w:name="_Toc27490499"/>
      <w:bookmarkStart w:id="251" w:name="_Toc27556792"/>
      <w:bookmarkStart w:id="252" w:name="_Toc27723709"/>
      <w:bookmarkStart w:id="253" w:name="_Toc36030773"/>
      <w:bookmarkStart w:id="254" w:name="_Toc36042693"/>
      <w:bookmarkStart w:id="255" w:name="_Toc36814017"/>
      <w:bookmarkStart w:id="256" w:name="_Toc44688861"/>
      <w:bookmarkStart w:id="257" w:name="_Toc44923615"/>
      <w:bookmarkStart w:id="258" w:name="_Toc51860583"/>
      <w:bookmarkStart w:id="259" w:name="_Toc57930350"/>
      <w:bookmarkStart w:id="260" w:name="_Toc57930980"/>
      <w:bookmarkStart w:id="261" w:name="_Toc67499370"/>
      <w:r w:rsidRPr="00441CD0">
        <w:t>5.1</w:t>
      </w:r>
      <w:r w:rsidRPr="00441CD0">
        <w:tab/>
        <w:t>Introduction</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77CE65DA" w14:textId="57D74CB2" w:rsidR="00EE5860" w:rsidRPr="00441CD0" w:rsidRDefault="00EE5860" w:rsidP="00EE5860">
      <w:r w:rsidRPr="00441CD0">
        <w:t xml:space="preserve">The architecture reference model with Control and User Plane Separation of EPC nodes is described in </w:t>
      </w:r>
      <w:r w:rsidR="00415C19" w:rsidRPr="00441CD0">
        <w:t>clause</w:t>
      </w:r>
      <w:r w:rsidR="00415C19">
        <w:t> </w:t>
      </w:r>
      <w:r w:rsidR="00415C19" w:rsidRPr="00441CD0">
        <w:t>4</w:t>
      </w:r>
      <w:r w:rsidRPr="00441CD0">
        <w:t>.2 of 3GPP TS 23.214 [2].</w:t>
      </w:r>
    </w:p>
    <w:p w14:paraId="44264865" w14:textId="48E7AA2A" w:rsidR="00EE5860" w:rsidRPr="00441CD0" w:rsidRDefault="00EE5860" w:rsidP="00EE5860">
      <w:r w:rsidRPr="00441CD0">
        <w:t xml:space="preserve">The architecture reference model with SMF and UPF of 5GC nodes is described in </w:t>
      </w:r>
      <w:r w:rsidR="00415C19" w:rsidRPr="00441CD0">
        <w:t>clause</w:t>
      </w:r>
      <w:r w:rsidR="00415C19">
        <w:t> </w:t>
      </w:r>
      <w:r w:rsidR="00415C19" w:rsidRPr="00441CD0">
        <w:t>4</w:t>
      </w:r>
      <w:r w:rsidRPr="00441CD0">
        <w:t>.2 of 3GPP TS 23.501 [28].</w:t>
      </w:r>
    </w:p>
    <w:p w14:paraId="0BB42057" w14:textId="77777777" w:rsidR="00EE5860" w:rsidRPr="00441CD0" w:rsidRDefault="00EE5860" w:rsidP="00EE5860">
      <w:r w:rsidRPr="00441CD0">
        <w:t>This clause specifies the high level principles of the PFCP protocol and describe how 3GPP functionalities are realised on the Sxa, Sxb, Sxc and N4 reference points, e.g. Packet Forwarding, Policy and Charging Control, Lawful Interception.</w:t>
      </w:r>
    </w:p>
    <w:p w14:paraId="18494E53" w14:textId="77777777" w:rsidR="00EE5860" w:rsidRPr="00441CD0" w:rsidRDefault="00EE5860" w:rsidP="00EE5860">
      <w:pPr>
        <w:pStyle w:val="Heading2"/>
      </w:pPr>
      <w:bookmarkStart w:id="262" w:name="_Toc19717043"/>
      <w:bookmarkStart w:id="263" w:name="_Toc27490500"/>
      <w:bookmarkStart w:id="264" w:name="_Toc27556793"/>
      <w:bookmarkStart w:id="265" w:name="_Toc27723710"/>
      <w:bookmarkStart w:id="266" w:name="_Toc36030774"/>
      <w:bookmarkStart w:id="267" w:name="_Toc36042694"/>
      <w:bookmarkStart w:id="268" w:name="_Toc36814018"/>
      <w:bookmarkStart w:id="269" w:name="_Toc44688862"/>
      <w:bookmarkStart w:id="270" w:name="_Toc44923616"/>
      <w:bookmarkStart w:id="271" w:name="_Toc51860584"/>
      <w:bookmarkStart w:id="272" w:name="_Toc57930351"/>
      <w:bookmarkStart w:id="273" w:name="_Toc57930981"/>
      <w:bookmarkStart w:id="274" w:name="_Toc67499371"/>
      <w:r w:rsidRPr="00441CD0">
        <w:t>5.</w:t>
      </w:r>
      <w:r w:rsidRPr="00441CD0">
        <w:rPr>
          <w:lang w:val="en-US"/>
        </w:rPr>
        <w:t>2</w:t>
      </w:r>
      <w:r w:rsidRPr="00441CD0">
        <w:tab/>
        <w:t>Packet Forwarding Model</w:t>
      </w:r>
      <w:bookmarkEnd w:id="262"/>
      <w:bookmarkEnd w:id="263"/>
      <w:bookmarkEnd w:id="264"/>
      <w:bookmarkEnd w:id="265"/>
      <w:bookmarkEnd w:id="266"/>
      <w:bookmarkEnd w:id="267"/>
      <w:bookmarkEnd w:id="268"/>
      <w:bookmarkEnd w:id="269"/>
      <w:bookmarkEnd w:id="270"/>
      <w:bookmarkEnd w:id="271"/>
      <w:bookmarkEnd w:id="272"/>
      <w:bookmarkEnd w:id="273"/>
      <w:bookmarkEnd w:id="274"/>
    </w:p>
    <w:p w14:paraId="4F4E79C7" w14:textId="77777777" w:rsidR="00EE5860" w:rsidRPr="00441CD0" w:rsidRDefault="00EE5860" w:rsidP="00EE5860">
      <w:pPr>
        <w:pStyle w:val="Heading3"/>
        <w:rPr>
          <w:lang w:val="en-US"/>
        </w:rPr>
      </w:pPr>
      <w:bookmarkStart w:id="275" w:name="_Toc19717044"/>
      <w:bookmarkStart w:id="276" w:name="_Toc27490501"/>
      <w:bookmarkStart w:id="277" w:name="_Toc27556794"/>
      <w:bookmarkStart w:id="278" w:name="_Toc27723711"/>
      <w:bookmarkStart w:id="279" w:name="_Toc36030775"/>
      <w:bookmarkStart w:id="280" w:name="_Toc36042695"/>
      <w:bookmarkStart w:id="281" w:name="_Toc36814019"/>
      <w:bookmarkStart w:id="282" w:name="_Toc44688863"/>
      <w:bookmarkStart w:id="283" w:name="_Toc44923617"/>
      <w:bookmarkStart w:id="284" w:name="_Toc51860585"/>
      <w:bookmarkStart w:id="285" w:name="_Toc57930352"/>
      <w:bookmarkStart w:id="286" w:name="_Toc57930982"/>
      <w:bookmarkStart w:id="287" w:name="_Toc67499372"/>
      <w:r w:rsidRPr="00441CD0">
        <w:rPr>
          <w:lang w:val="en-US"/>
        </w:rPr>
        <w:t>5.2.1</w:t>
      </w:r>
      <w:r w:rsidRPr="00441CD0">
        <w:rPr>
          <w:lang w:val="en-US"/>
        </w:rPr>
        <w:tab/>
        <w:t>General</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10A2A6E8" w14:textId="77777777" w:rsidR="00EE5860" w:rsidRPr="00441CD0" w:rsidRDefault="00EE5860" w:rsidP="00EE5860">
      <w:pPr>
        <w:rPr>
          <w:lang w:val="en-US"/>
        </w:rPr>
      </w:pPr>
      <w:r w:rsidRPr="00441CD0">
        <w:rPr>
          <w:lang w:val="en-US"/>
        </w:rPr>
        <w:t>The packet forwarding scenarios supported over the Sxa, Sxb and Sxc reference points are specified in 3GPP TS 23.214 [2].</w:t>
      </w:r>
    </w:p>
    <w:p w14:paraId="4AE9BD11" w14:textId="77777777" w:rsidR="00EE5860" w:rsidRPr="00441CD0" w:rsidRDefault="00EE5860" w:rsidP="00EE5860">
      <w:pPr>
        <w:rPr>
          <w:lang w:val="en-US"/>
        </w:rPr>
      </w:pPr>
      <w:r w:rsidRPr="00441CD0">
        <w:rPr>
          <w:lang w:val="en-US"/>
        </w:rPr>
        <w:t>The packet forwarding scenarios supported over the N4 reference point are specified in 3GPP TS 23.501 [28] and 3GPP TS 23.502 [29].</w:t>
      </w:r>
    </w:p>
    <w:p w14:paraId="04070427" w14:textId="77777777" w:rsidR="00EE5860" w:rsidRPr="00441CD0" w:rsidRDefault="00EE5860" w:rsidP="00EE5860">
      <w:pPr>
        <w:rPr>
          <w:lang w:val="en-US"/>
        </w:rPr>
      </w:pPr>
      <w:r w:rsidRPr="00441CD0">
        <w:rPr>
          <w:lang w:val="en-US"/>
        </w:rPr>
        <w:t>The CP function controls the packet processing in the UP function by establishing, modifying or deleting PFCP Session contexts and by provisioning (i.e. adding, modifying or deleting) PDRs, FARs, QERs, URRs, BAR and/or MAR or by activating/deactivating pre-defined PDRs, FARs, QERs, URRs, per PFCP session context, whereby a PFCP session context may correspond:</w:t>
      </w:r>
    </w:p>
    <w:p w14:paraId="1C3710E1" w14:textId="77777777" w:rsidR="00EE5860" w:rsidRPr="00441CD0" w:rsidRDefault="00EE5860" w:rsidP="00EE5860">
      <w:pPr>
        <w:pStyle w:val="B1"/>
        <w:rPr>
          <w:lang w:val="x-none"/>
        </w:rPr>
      </w:pPr>
      <w:r w:rsidRPr="00441CD0">
        <w:t>-</w:t>
      </w:r>
      <w:r w:rsidRPr="00441CD0">
        <w:tab/>
        <w:t>for EPC, to an individual PDN connection, a TDF session, or a standalone session not tied to any PDN connection or TDF session used e.g. for forwarding Radius, Diameter or DHCP signalling between the PGW-C and the PDN.</w:t>
      </w:r>
    </w:p>
    <w:p w14:paraId="078F50DF" w14:textId="77777777" w:rsidR="00EE5860" w:rsidRPr="00441CD0" w:rsidRDefault="00EE5860" w:rsidP="00EE5860">
      <w:pPr>
        <w:pStyle w:val="B1"/>
      </w:pPr>
      <w:r w:rsidRPr="00441CD0">
        <w:t>-</w:t>
      </w:r>
      <w:r w:rsidRPr="00441CD0">
        <w:tab/>
        <w:t>for 5GC, to an individual PDU session or a standalone PFCP session not tied to any PDU session.</w:t>
      </w:r>
    </w:p>
    <w:p w14:paraId="201E3948" w14:textId="77777777" w:rsidR="00EE5860" w:rsidRPr="00441CD0" w:rsidRDefault="00EE5860" w:rsidP="00EE5860">
      <w:pPr>
        <w:rPr>
          <w:lang w:val="en-US"/>
        </w:rPr>
      </w:pPr>
      <w:r w:rsidRPr="00441CD0">
        <w:rPr>
          <w:lang w:val="en-US"/>
        </w:rPr>
        <w:t>Each PDR shall contain a PDI, i.e. one or more match fields against which incoming packets are matched, and may be associated to the following rules providing the set of instructions to apply to packets matching the PDI:</w:t>
      </w:r>
    </w:p>
    <w:p w14:paraId="42883076" w14:textId="77777777" w:rsidR="00EE5860" w:rsidRPr="00441CD0" w:rsidRDefault="00EE5860" w:rsidP="00EE5860">
      <w:pPr>
        <w:pStyle w:val="B1"/>
        <w:rPr>
          <w:lang w:val="en-US"/>
        </w:rPr>
      </w:pPr>
      <w:r w:rsidRPr="00441CD0">
        <w:rPr>
          <w:lang w:val="en-US"/>
        </w:rPr>
        <w:t>-</w:t>
      </w:r>
      <w:r w:rsidRPr="00441CD0">
        <w:rPr>
          <w:lang w:val="en-US"/>
        </w:rPr>
        <w:tab/>
        <w:t>one or more FARs, which contains instructions related to the processing of the packets as follows:</w:t>
      </w:r>
    </w:p>
    <w:p w14:paraId="7DB7E645" w14:textId="77777777" w:rsidR="00EE5860" w:rsidRPr="00441CD0" w:rsidRDefault="00EE5860" w:rsidP="00EE5860">
      <w:pPr>
        <w:pStyle w:val="B2"/>
        <w:rPr>
          <w:lang w:val="en-US"/>
        </w:rPr>
      </w:pPr>
      <w:r w:rsidRPr="00441CD0">
        <w:rPr>
          <w:lang w:val="en-US"/>
        </w:rPr>
        <w:t>-</w:t>
      </w:r>
      <w:r w:rsidRPr="00441CD0">
        <w:rPr>
          <w:lang w:val="en-US"/>
        </w:rPr>
        <w:tab/>
        <w:t xml:space="preserve">an Apply Action parameter, which indicates whether the UP function shall forward, duplicate, drop or buffer the packet with or without notifying the CP function about the arrival of a DL packet, or whether the UP function shall </w:t>
      </w:r>
      <w:r w:rsidRPr="00441CD0">
        <w:t>accept or deny UE requests to join an IP multicast group</w:t>
      </w:r>
      <w:r w:rsidRPr="00441CD0">
        <w:rPr>
          <w:lang w:val="en-US"/>
        </w:rPr>
        <w:t>;</w:t>
      </w:r>
    </w:p>
    <w:p w14:paraId="1309E93E" w14:textId="77777777" w:rsidR="00EE5860" w:rsidRPr="00441CD0" w:rsidRDefault="00EE5860" w:rsidP="00EE5860">
      <w:pPr>
        <w:pStyle w:val="B2"/>
        <w:rPr>
          <w:lang w:val="en-US"/>
        </w:rPr>
      </w:pPr>
      <w:r w:rsidRPr="00441CD0">
        <w:rPr>
          <w:lang w:val="en-US"/>
        </w:rPr>
        <w:t>-</w:t>
      </w:r>
      <w:r w:rsidRPr="00441CD0">
        <w:rPr>
          <w:lang w:val="en-US"/>
        </w:rPr>
        <w:tab/>
        <w:t>forwarding, buffering and/or duplicating parameters, which the UP function shall use if the Apply Action parameter requests the packets to be forwarded, buffered or duplicated respectively. These parameters may remain configured in the FAR regardless of the Apply Action parameter value, to minimize the changes to the FAR during the transitions of the UE between the idle and connected modes. The buffering parameters, when present, shall be provisioned in a BAR created at the PFCP session level and referenced by the FAR.</w:t>
      </w:r>
    </w:p>
    <w:p w14:paraId="7E45B2E1" w14:textId="59004AF5" w:rsidR="00EE5860" w:rsidRPr="00441CD0" w:rsidRDefault="00EE5860" w:rsidP="00EE5860">
      <w:pPr>
        <w:pStyle w:val="NO"/>
        <w:rPr>
          <w:lang w:val="en-US"/>
        </w:rPr>
      </w:pPr>
      <w:r w:rsidRPr="00441CD0">
        <w:rPr>
          <w:lang w:val="en-US"/>
        </w:rPr>
        <w:t>NOTE 1:</w:t>
      </w:r>
      <w:r w:rsidRPr="00441CD0">
        <w:rPr>
          <w:lang w:val="en-US"/>
        </w:rPr>
        <w:tab/>
        <w:t xml:space="preserve">Buffering refers here to the buffering of the packet in the UP function. The UP function is instructed to forward DL packets to the CP function when applying buffering in the CP function. See </w:t>
      </w:r>
      <w:r w:rsidR="00415C19" w:rsidRPr="00441CD0">
        <w:rPr>
          <w:lang w:val="en-US"/>
        </w:rPr>
        <w:t>clause</w:t>
      </w:r>
      <w:r w:rsidR="00415C19">
        <w:rPr>
          <w:lang w:val="en-US"/>
        </w:rPr>
        <w:t> </w:t>
      </w:r>
      <w:r w:rsidR="00415C19" w:rsidRPr="00441CD0">
        <w:rPr>
          <w:lang w:val="en-US"/>
        </w:rPr>
        <w:t>5</w:t>
      </w:r>
      <w:r w:rsidRPr="00441CD0">
        <w:rPr>
          <w:lang w:val="en-US"/>
        </w:rPr>
        <w:t>.3.1.</w:t>
      </w:r>
    </w:p>
    <w:p w14:paraId="52EC6D41" w14:textId="77777777" w:rsidR="00EE5860" w:rsidRPr="00441CD0" w:rsidRDefault="00EE5860" w:rsidP="00EE5860">
      <w:pPr>
        <w:pStyle w:val="B1"/>
        <w:rPr>
          <w:lang w:val="en-US"/>
        </w:rPr>
      </w:pPr>
      <w:r w:rsidRPr="00441CD0">
        <w:rPr>
          <w:lang w:val="en-US"/>
        </w:rPr>
        <w:t>-</w:t>
      </w:r>
      <w:r w:rsidRPr="00441CD0">
        <w:rPr>
          <w:lang w:val="en-US"/>
        </w:rPr>
        <w:tab/>
        <w:t>zero, one or more QERs, which contains instructions related to the QoS enforcement of the traffic;</w:t>
      </w:r>
    </w:p>
    <w:p w14:paraId="532838D8" w14:textId="77777777" w:rsidR="00EE5860" w:rsidRPr="00441CD0" w:rsidRDefault="00EE5860" w:rsidP="00EE5860">
      <w:pPr>
        <w:pStyle w:val="B1"/>
        <w:rPr>
          <w:lang w:val="en-US"/>
        </w:rPr>
      </w:pPr>
      <w:r w:rsidRPr="00441CD0">
        <w:rPr>
          <w:lang w:val="en-US"/>
        </w:rPr>
        <w:t>-</w:t>
      </w:r>
      <w:r w:rsidRPr="00441CD0">
        <w:rPr>
          <w:lang w:val="en-US"/>
        </w:rPr>
        <w:tab/>
        <w:t>zero, one or more URRs, which contains instructions related to traffic measurement and reporting.</w:t>
      </w:r>
    </w:p>
    <w:p w14:paraId="49199554" w14:textId="2DCDA448" w:rsidR="00EE5860" w:rsidRPr="00441CD0" w:rsidRDefault="00EE5860" w:rsidP="00EE5860">
      <w:pPr>
        <w:pStyle w:val="B1"/>
        <w:rPr>
          <w:lang w:val="en-US"/>
        </w:rPr>
      </w:pPr>
      <w:r w:rsidRPr="00441CD0">
        <w:rPr>
          <w:lang w:val="en-US"/>
        </w:rPr>
        <w:t>-</w:t>
      </w:r>
      <w:r w:rsidRPr="00441CD0">
        <w:rPr>
          <w:lang w:val="en-US"/>
        </w:rPr>
        <w:tab/>
        <w:t xml:space="preserve">zero or one MAR, which contains instructions related to Access Traffic Steering, Switching and Splitting (ATSSS) for the downlink traffic of a Multi-Access (MA) PDU session. See </w:t>
      </w:r>
      <w:r w:rsidR="00415C19" w:rsidRPr="00441CD0">
        <w:rPr>
          <w:lang w:val="en-US"/>
        </w:rPr>
        <w:t>clause</w:t>
      </w:r>
      <w:r w:rsidR="00415C19">
        <w:rPr>
          <w:lang w:val="en-US"/>
        </w:rPr>
        <w:t> </w:t>
      </w:r>
      <w:r w:rsidR="00415C19" w:rsidRPr="00441CD0">
        <w:rPr>
          <w:lang w:val="en-US"/>
        </w:rPr>
        <w:t>5</w:t>
      </w:r>
      <w:r w:rsidRPr="00441CD0">
        <w:rPr>
          <w:lang w:val="en-US"/>
        </w:rPr>
        <w:t>.2.7.</w:t>
      </w:r>
    </w:p>
    <w:p w14:paraId="75828FB4" w14:textId="77777777" w:rsidR="00EE5860" w:rsidRPr="00441CD0" w:rsidRDefault="00EE5860" w:rsidP="00EE5860">
      <w:pPr>
        <w:pStyle w:val="B1"/>
        <w:rPr>
          <w:lang w:val="en-US"/>
        </w:rPr>
      </w:pPr>
      <w:r w:rsidRPr="00441CD0">
        <w:rPr>
          <w:lang w:val="en-US"/>
        </w:rPr>
        <w:t>NOTE 2:</w:t>
      </w:r>
      <w:r w:rsidRPr="00441CD0">
        <w:rPr>
          <w:lang w:val="en-US"/>
        </w:rPr>
        <w:tab/>
        <w:t>A downlink PDR can be associated with two FARs for a N4 session established for a MA PDU session as a MAR contains two FARs for 3GPP and non-3GPP respectively.</w:t>
      </w:r>
    </w:p>
    <w:p w14:paraId="2CCFE494" w14:textId="77777777" w:rsidR="00EE5860" w:rsidRPr="00441CD0" w:rsidRDefault="00EE5860" w:rsidP="00EE5860">
      <w:pPr>
        <w:rPr>
          <w:lang w:val="en-US"/>
        </w:rPr>
      </w:pPr>
      <w:r w:rsidRPr="00441CD0">
        <w:rPr>
          <w:lang w:val="en-US"/>
        </w:rPr>
        <w:lastRenderedPageBreak/>
        <w:t>A FAR, a QER, a URR and a MAR shall only be associated to one or multiple PDRs of the same PFCP session context.</w:t>
      </w:r>
    </w:p>
    <w:p w14:paraId="3E80C2BB" w14:textId="77777777" w:rsidR="00EE5860" w:rsidRPr="00441CD0" w:rsidRDefault="00EE5860" w:rsidP="00EE5860">
      <w:pPr>
        <w:rPr>
          <w:lang w:val="en-US"/>
        </w:rPr>
      </w:pPr>
      <w:r w:rsidRPr="00441CD0">
        <w:rPr>
          <w:lang w:val="en-US"/>
        </w:rPr>
        <w:t xml:space="preserve">The QoS Enforcement Rule Correlation ID shall be assigned by the CP function to correlate QERs from multiple PFCP session contexts. For instance, the enforcement of APN-AMBR in the PGW-U shall be achieved by setting the same QoS Enforcement Rule Correlation ID to the QERs from different PFCP sessions associated with all the PDRs corresponding to the non-GBR bearers of all the UE's PDN connections to the same APN. The QERs that are associated to the same QoS Enforcement Rule Correlation ID in multiple PFCP sessions shall be provisioned, with the same QER contents, in each of these PFCP sessions. </w:t>
      </w:r>
      <w:r w:rsidRPr="00441CD0">
        <w:t>The QoS Enforcement Rule Correlation ID shall be only used to enforce the APN-AMBR when the UE is in EPC, it may be provided by the CP function over N4 to the UP function for a PDU session may move to EPC in a later stage.</w:t>
      </w:r>
    </w:p>
    <w:p w14:paraId="6CBB45EA" w14:textId="77777777" w:rsidR="00EE5860" w:rsidRPr="00441CD0" w:rsidRDefault="00EE5860" w:rsidP="00EE5860">
      <w:pPr>
        <w:rPr>
          <w:lang w:val="en-US"/>
        </w:rPr>
      </w:pPr>
      <w:r w:rsidRPr="00441CD0">
        <w:rPr>
          <w:lang w:val="en-US"/>
        </w:rPr>
        <w:t>The following principles shall apply for the provisioning of PDRs in the UP function:</w:t>
      </w:r>
    </w:p>
    <w:p w14:paraId="677614DF" w14:textId="77777777" w:rsidR="00EE5860" w:rsidRPr="00441CD0" w:rsidRDefault="00EE5860" w:rsidP="00EE5860">
      <w:pPr>
        <w:pStyle w:val="B1"/>
        <w:rPr>
          <w:lang w:val="x-none"/>
        </w:rPr>
      </w:pPr>
      <w:r w:rsidRPr="00441CD0">
        <w:t>-</w:t>
      </w:r>
      <w:r w:rsidRPr="00441CD0">
        <w:tab/>
        <w:t>The CP function shall not provision more than one PDR with the same match fields in the PDI (i.e. with the same set of match fields and with the same value). The CP function may provision PDRs with the same value for a subset of the match fields of the PDI but not all;</w:t>
      </w:r>
    </w:p>
    <w:p w14:paraId="380B9A63" w14:textId="77777777" w:rsidR="00EE5860" w:rsidRPr="00441CD0" w:rsidRDefault="00EE5860" w:rsidP="00EE5860">
      <w:pPr>
        <w:pStyle w:val="B1"/>
      </w:pPr>
      <w:r w:rsidRPr="00441CD0">
        <w:t>-</w:t>
      </w:r>
      <w:r w:rsidRPr="00441CD0">
        <w:tab/>
        <w:t>different PDRs of a same PFCP session may overlap, e.g. the CP function may provision two PDRs which differ by having one match field set to a specific value in one PDR and the same match field not included in the other PDR (thus matching any possible value);</w:t>
      </w:r>
    </w:p>
    <w:p w14:paraId="302E869B" w14:textId="77777777" w:rsidR="00EE5860" w:rsidRPr="00441CD0" w:rsidRDefault="00EE5860" w:rsidP="00EE5860">
      <w:pPr>
        <w:pStyle w:val="B1"/>
      </w:pPr>
      <w:r w:rsidRPr="00441CD0">
        <w:t>-</w:t>
      </w:r>
      <w:r w:rsidRPr="00441CD0">
        <w:tab/>
        <w:t xml:space="preserve">different PDRs of different PFCP sessions, not including the </w:t>
      </w:r>
      <w:r w:rsidRPr="00441CD0">
        <w:rPr>
          <w:noProof/>
        </w:rPr>
        <w:t>Packet Replication and Detection Carry-On Information IE</w:t>
      </w:r>
      <w:r w:rsidRPr="00441CD0">
        <w:t>, shall not overlap, i.e. there shall be at least one PDR in each PFCP session which differs by at least one different (and not wildcarded) match field in their PDI, such that any incoming user plane packet may only match PDRs of a single PFCP session;</w:t>
      </w:r>
    </w:p>
    <w:p w14:paraId="03EEBC75" w14:textId="77777777" w:rsidR="00EE5860" w:rsidRPr="00441CD0" w:rsidRDefault="00EE5860" w:rsidP="00EE5860">
      <w:pPr>
        <w:pStyle w:val="NO"/>
      </w:pPr>
      <w:r w:rsidRPr="00441CD0">
        <w:t>NOTE 3:</w:t>
      </w:r>
      <w:r w:rsidRPr="00441CD0">
        <w:tab/>
        <w:t>It is allowed for instance to provision in a PGW-U a same uplink PDR, matching any uplink traffic towards a particular application server's IP address, in two different PFCP sessions of two different UEs, as long as each PFCP session is also provisioned with another uplink PDR set with the respective UE IP address and/or uplink F-TEIDu, which allows the PGW-U to identify the PFCP session to which the packet corresponds.</w:t>
      </w:r>
    </w:p>
    <w:p w14:paraId="78C0874D" w14:textId="77777777" w:rsidR="00EE5860" w:rsidRPr="00441CD0" w:rsidRDefault="00EE5860" w:rsidP="00EE5860">
      <w:pPr>
        <w:pStyle w:val="B1"/>
      </w:pPr>
      <w:r w:rsidRPr="00441CD0">
        <w:t>-</w:t>
      </w:r>
      <w:r w:rsidRPr="00441CD0">
        <w:tab/>
        <w:t>As an exception to the previous principle, the CP function may provision a PDR with all match fields wildcarded (i.e. all match fields omitted in the PDI) in a separate PFCP session, to control how the UP function shall process packets unmatched by any PDRs of any other PFCP session. The CP function may provision the UP function to send these packets to the CP function or to drop them. The UP function shall grant the lowest precedence to this PDR.</w:t>
      </w:r>
    </w:p>
    <w:p w14:paraId="0D139B06" w14:textId="77777777" w:rsidR="00EE5860" w:rsidRPr="00441CD0" w:rsidRDefault="00EE5860" w:rsidP="00EE5860">
      <w:pPr>
        <w:pStyle w:val="B1"/>
      </w:pPr>
      <w:r w:rsidRPr="00441CD0">
        <w:t>-</w:t>
      </w:r>
      <w:r w:rsidRPr="00441CD0">
        <w:tab/>
        <w:t xml:space="preserve">different PDRs of different PFCP sessions, including the </w:t>
      </w:r>
      <w:r w:rsidRPr="00441CD0">
        <w:rPr>
          <w:noProof/>
        </w:rPr>
        <w:t>Packet Replication and Detection Carry-On Information IE</w:t>
      </w:r>
      <w:r w:rsidRPr="00441CD0">
        <w:t>, may overlap. The Detection Carry-On Indication indicates that the UP function shall proceed with the look-up of other PDRs of other PFCP sessions matching the packet. This is used for broadcast traffic forwarding in 5G VN Group Communication.</w:t>
      </w:r>
    </w:p>
    <w:p w14:paraId="442EE702" w14:textId="2DCB9A24" w:rsidR="00EE5860" w:rsidRPr="00441CD0" w:rsidRDefault="00EE5860" w:rsidP="00EE5860">
      <w:pPr>
        <w:pStyle w:val="B1"/>
      </w:pPr>
      <w:r w:rsidRPr="00441CD0">
        <w:t>-</w:t>
      </w:r>
      <w:r w:rsidRPr="00441CD0">
        <w:tab/>
        <w:t xml:space="preserve">different downlink PDRs of different PFCP sessions, with a PDI including the IP multicast IP address IE, may overlap. The UP function shall proceed with the look-up of other PDRs of other PFCP sessions matching the packet. This is used for downlink IP multicast traffic for IPTV service (see </w:t>
      </w:r>
      <w:r w:rsidR="00415C19" w:rsidRPr="00441CD0">
        <w:t>clause</w:t>
      </w:r>
      <w:r w:rsidR="00415C19">
        <w:t> </w:t>
      </w:r>
      <w:r w:rsidR="00415C19" w:rsidRPr="00441CD0">
        <w:t>5</w:t>
      </w:r>
      <w:r w:rsidRPr="00441CD0">
        <w:t>.25).</w:t>
      </w:r>
    </w:p>
    <w:p w14:paraId="5661098C" w14:textId="77777777" w:rsidR="00EE5860" w:rsidRPr="00441CD0" w:rsidRDefault="00EE5860" w:rsidP="00EE5860">
      <w:pPr>
        <w:rPr>
          <w:lang w:val="en-US"/>
        </w:rPr>
      </w:pPr>
      <w:r w:rsidRPr="00441CD0">
        <w:rPr>
          <w:lang w:val="en-US"/>
        </w:rPr>
        <w:t>On receipt of a user plane packet, the UP function shall perform a lookup of the provisioned PDRs and:</w:t>
      </w:r>
    </w:p>
    <w:p w14:paraId="63B8272F" w14:textId="77777777" w:rsidR="00EE5860" w:rsidRPr="00441CD0" w:rsidRDefault="00EE5860" w:rsidP="00EE5860">
      <w:pPr>
        <w:pStyle w:val="B1"/>
        <w:rPr>
          <w:lang w:val="x-none"/>
        </w:rPr>
      </w:pPr>
      <w:r w:rsidRPr="00441CD0">
        <w:t>-</w:t>
      </w:r>
      <w:r w:rsidRPr="00441CD0">
        <w:tab/>
        <w:t>identify first the PFCP session to which the packet corresponds; and</w:t>
      </w:r>
    </w:p>
    <w:p w14:paraId="2AC4226C" w14:textId="77777777" w:rsidR="00EE5860" w:rsidRPr="00441CD0" w:rsidRDefault="00EE5860" w:rsidP="00EE5860">
      <w:pPr>
        <w:pStyle w:val="B1"/>
      </w:pPr>
      <w:r w:rsidRPr="00441CD0">
        <w:t>-</w:t>
      </w:r>
      <w:r w:rsidRPr="00441CD0">
        <w:tab/>
        <w:t>find the first PDR matching the incoming packet, among all the PDRs provisioned for this PFCP session, starting with the PDRs with the highest precedence and continuing then with PDRs in decreasing order of precedence. Only the highest precedence PDR matching the packet shall be selected, i.e. the UP function shall stop the PDRs lookup once a matching PDR is found.</w:t>
      </w:r>
    </w:p>
    <w:p w14:paraId="416955BD" w14:textId="77777777" w:rsidR="00EE5860" w:rsidRPr="00441CD0" w:rsidRDefault="00EE5860" w:rsidP="00EE5860">
      <w:pPr>
        <w:rPr>
          <w:lang w:val="en-US"/>
        </w:rPr>
      </w:pPr>
      <w:r w:rsidRPr="00441CD0">
        <w:rPr>
          <w:lang w:val="en-US"/>
        </w:rPr>
        <w:t>A packet matches a PDR if all the match fields which are identified with different IE type in the PDI of the PDR are matching the corresponding packet header fields unless specified otherwise. If a match field is not included in the PDI, it shall be considered as matching all possible values in the header field of the packet. If the match field is present and does not include a mask, the match field shall be considered as matching the corresponding header field of the packet if it has the same value. If the match field is present and includes a mask (e.g. IP address with a prefix mask), the match field shall be considered as matching the corresponding header field of the packet if it has the same value for the bits which are set in the mask. If a match field has multiple instances, i.e. there are several IEs with the same IE type, a packet matches this match field if any instance is matching the corresponding packet header field.</w:t>
      </w:r>
    </w:p>
    <w:p w14:paraId="010AF899" w14:textId="77777777" w:rsidR="00EE5860" w:rsidRPr="00441CD0" w:rsidRDefault="00EE5860" w:rsidP="00EE5860">
      <w:pPr>
        <w:rPr>
          <w:lang w:val="en-US"/>
        </w:rPr>
      </w:pPr>
      <w:r w:rsidRPr="00441CD0">
        <w:rPr>
          <w:lang w:val="en-US"/>
        </w:rPr>
        <w:lastRenderedPageBreak/>
        <w:t>The match fields of the PDI shall correspond to outer and/or inner packet header fields, e.g. uplink bearer binding verification in the PGW-U may be achieved by configuring a PDR with the PDI containing the local GTP-U F-TEID (for outer IP packet matching) and the SDF filters of the data flows mapped to the bearer (for inner IP packet matching).</w:t>
      </w:r>
    </w:p>
    <w:p w14:paraId="1CEFBD42" w14:textId="77777777" w:rsidR="00EE5860" w:rsidRPr="00441CD0" w:rsidRDefault="00EE5860" w:rsidP="00EE5860">
      <w:pPr>
        <w:pStyle w:val="NO"/>
        <w:rPr>
          <w:lang w:val="en-US"/>
        </w:rPr>
      </w:pPr>
      <w:r w:rsidRPr="00441CD0">
        <w:rPr>
          <w:lang w:val="en-US"/>
        </w:rPr>
        <w:t>NOTE 4:</w:t>
      </w:r>
      <w:r w:rsidRPr="00441CD0">
        <w:rPr>
          <w:lang w:val="en-US"/>
        </w:rPr>
        <w:tab/>
        <w:t xml:space="preserve">A DL PDR can be provisioned with a UE IP address together with a Framed-Route or a Framed-IPv6-Rotue either in the PDI IE or in the Create </w:t>
      </w:r>
      <w:r w:rsidRPr="00441CD0">
        <w:rPr>
          <w:szCs w:val="18"/>
        </w:rPr>
        <w:t>Traffic Endpoint</w:t>
      </w:r>
      <w:r w:rsidRPr="00441CD0">
        <w:rPr>
          <w:lang w:val="en-US"/>
        </w:rPr>
        <w:t xml:space="preserve"> IE; in such case, the PDR is matched if the packet matches either the UE IP address or the Framed-Route (Framed-IPv6-Route).</w:t>
      </w:r>
    </w:p>
    <w:p w14:paraId="343C3EE2" w14:textId="2D7AA3E2" w:rsidR="00EE5860" w:rsidRPr="00441CD0" w:rsidRDefault="00EE5860" w:rsidP="00EE5860">
      <w:r w:rsidRPr="00441CD0">
        <w:t xml:space="preserve">When one or more pre-defined PDR(s) are activated for a given PDR (see </w:t>
      </w:r>
      <w:r w:rsidR="00415C19" w:rsidRPr="00441CD0">
        <w:t>clause</w:t>
      </w:r>
      <w:r w:rsidR="00415C19">
        <w:t> </w:t>
      </w:r>
      <w:r w:rsidR="00415C19" w:rsidRPr="00441CD0">
        <w:t>5</w:t>
      </w:r>
      <w:r w:rsidRPr="00441CD0">
        <w:t>.19), an incoming packet matches the PDR if it matches one of activated pre-defined PDR(s).</w:t>
      </w:r>
    </w:p>
    <w:p w14:paraId="06452209" w14:textId="77777777" w:rsidR="00EE5860" w:rsidRPr="00441CD0" w:rsidRDefault="00EE5860" w:rsidP="00EE5860">
      <w:pPr>
        <w:rPr>
          <w:lang w:val="en-US"/>
        </w:rPr>
      </w:pPr>
      <w:r w:rsidRPr="00441CD0">
        <w:rPr>
          <w:lang w:val="en-US"/>
        </w:rPr>
        <w:t>The UP function should drop packets unmatched by any PDRs.</w:t>
      </w:r>
    </w:p>
    <w:p w14:paraId="25375866" w14:textId="77777777" w:rsidR="00EE5860" w:rsidRPr="00441CD0" w:rsidRDefault="00EE5860" w:rsidP="00EE5860">
      <w:pPr>
        <w:rPr>
          <w:lang w:val="en-US"/>
        </w:rPr>
      </w:pPr>
      <w:r w:rsidRPr="00441CD0">
        <w:rPr>
          <w:lang w:val="en-US"/>
        </w:rPr>
        <w:t>The packet processing flow in the UP function is illustrated in Figure 5.2.1-1.</w:t>
      </w:r>
    </w:p>
    <w:p w14:paraId="574707D3" w14:textId="77777777" w:rsidR="00EE5860" w:rsidRDefault="00EE5860" w:rsidP="00EE5860">
      <w:pPr>
        <w:pStyle w:val="TH"/>
      </w:pPr>
      <w:r w:rsidRPr="00441CD0">
        <w:object w:dxaOrig="13780" w:dyaOrig="3860" w14:anchorId="1A5591F1">
          <v:shape id="_x0000_i1027" type="#_x0000_t75" style="width:541.45pt;height:219.55pt" o:ole="">
            <v:imagedata r:id="rId15" o:title=""/>
          </v:shape>
          <o:OLEObject Type="Embed" ProgID="Visio.Drawing.11" ShapeID="_x0000_i1027" DrawAspect="Content" ObjectID="_1678112833" r:id="rId16"/>
        </w:object>
      </w:r>
    </w:p>
    <w:p w14:paraId="5B0405C6" w14:textId="77777777" w:rsidR="00EE5860" w:rsidRPr="00441CD0" w:rsidRDefault="00EE5860" w:rsidP="00EE5860">
      <w:pPr>
        <w:pStyle w:val="TF"/>
        <w:rPr>
          <w:lang w:val="en-US"/>
        </w:rPr>
      </w:pPr>
      <w:r w:rsidRPr="00441CD0">
        <w:t xml:space="preserve">Figure </w:t>
      </w:r>
      <w:r w:rsidRPr="00441CD0">
        <w:rPr>
          <w:lang w:val="en-US"/>
        </w:rPr>
        <w:t>5.2</w:t>
      </w:r>
      <w:r w:rsidRPr="00441CD0">
        <w:t>.1-1: Packet processing flow in the UP function</w:t>
      </w:r>
    </w:p>
    <w:p w14:paraId="445E7677" w14:textId="77777777" w:rsidR="00EE5860" w:rsidRPr="00441CD0" w:rsidRDefault="00EE5860" w:rsidP="00EE5860">
      <w:pPr>
        <w:rPr>
          <w:lang w:val="en-US"/>
        </w:rPr>
      </w:pPr>
      <w:r w:rsidRPr="00441CD0">
        <w:rPr>
          <w:lang w:val="en-US"/>
        </w:rPr>
        <w:t>At the deletion of a PFCP session, the UP function shall delete the PFCP session context and all the associated non-preconfigured rules.</w:t>
      </w:r>
    </w:p>
    <w:p w14:paraId="76F37E88" w14:textId="77777777" w:rsidR="00EE5860" w:rsidRPr="00441CD0" w:rsidRDefault="00EE5860" w:rsidP="00EE5860">
      <w:pPr>
        <w:pStyle w:val="NO"/>
        <w:rPr>
          <w:lang w:val="en-US"/>
        </w:rPr>
      </w:pPr>
      <w:r w:rsidRPr="00441CD0">
        <w:rPr>
          <w:lang w:val="en-US"/>
        </w:rPr>
        <w:t>NOTE 5:</w:t>
      </w:r>
      <w:r w:rsidRPr="00441CD0">
        <w:rPr>
          <w:lang w:val="en-US"/>
        </w:rPr>
        <w:tab/>
        <w:t>Deleting a QER in one PFCP session does not result in deleting another QER in another PFCP session even when these two QERs have the same QER ID and/or are associated with the same QER Correlation ID.</w:t>
      </w:r>
    </w:p>
    <w:p w14:paraId="764A164C" w14:textId="77777777" w:rsidR="00EE5860" w:rsidRPr="00441CD0" w:rsidRDefault="00EE5860" w:rsidP="00EE5860">
      <w:pPr>
        <w:rPr>
          <w:lang w:val="en-US"/>
        </w:rPr>
      </w:pPr>
      <w:r w:rsidRPr="00441CD0">
        <w:rPr>
          <w:lang w:val="en-US"/>
        </w:rPr>
        <w:t>A UP Function controlled by multiple CP functions shall handle Rule IDs from the different CP functions independently from each other.</w:t>
      </w:r>
    </w:p>
    <w:p w14:paraId="13465B39" w14:textId="77777777" w:rsidR="00EE5860" w:rsidRDefault="00EE5860" w:rsidP="00EE5860">
      <w:pPr>
        <w:rPr>
          <w:noProof/>
          <w:lang w:val="en-US"/>
        </w:rPr>
      </w:pPr>
      <w:r w:rsidRPr="00441CD0">
        <w:rPr>
          <w:noProof/>
          <w:lang w:val="en-US"/>
        </w:rPr>
        <w:t>Rule ID used for PDR, FAR, BAR, QER, URR or MAR is uniquely identifying a rule of the corresponding rule type within a session.</w:t>
      </w:r>
    </w:p>
    <w:p w14:paraId="0D2645B2" w14:textId="77777777" w:rsidR="00EE5860" w:rsidRPr="00441CD0" w:rsidRDefault="00EE5860" w:rsidP="00EE5860">
      <w:pPr>
        <w:rPr>
          <w:noProof/>
          <w:lang w:val="en-US" w:eastAsia="zh-CN"/>
        </w:rPr>
      </w:pPr>
      <w:r>
        <w:rPr>
          <w:noProof/>
          <w:lang w:val="en-US"/>
        </w:rPr>
        <w:t xml:space="preserve">For an MA-PDU session, IP </w:t>
      </w:r>
      <w:r>
        <w:rPr>
          <w:rFonts w:hint="eastAsia"/>
          <w:noProof/>
          <w:lang w:val="en-US" w:eastAsia="zh-CN"/>
        </w:rPr>
        <w:t xml:space="preserve">addresses </w:t>
      </w:r>
      <w:r>
        <w:rPr>
          <w:noProof/>
          <w:lang w:val="en-US"/>
        </w:rPr>
        <w:t xml:space="preserve">translation </w:t>
      </w:r>
      <w:r>
        <w:rPr>
          <w:rFonts w:hint="eastAsia"/>
          <w:noProof/>
          <w:lang w:val="en-US" w:eastAsia="zh-CN"/>
        </w:rPr>
        <w:t>for</w:t>
      </w:r>
      <w:r>
        <w:rPr>
          <w:noProof/>
          <w:lang w:val="en-US"/>
        </w:rPr>
        <w:t xml:space="preserve"> MPTCP traffic </w:t>
      </w:r>
      <w:r>
        <w:rPr>
          <w:rFonts w:hint="eastAsia"/>
          <w:noProof/>
          <w:lang w:val="en-US" w:eastAsia="zh-CN"/>
        </w:rPr>
        <w:t xml:space="preserve">(see Annex E.3) </w:t>
      </w:r>
      <w:r>
        <w:rPr>
          <w:noProof/>
          <w:lang w:val="en-US"/>
        </w:rPr>
        <w:t xml:space="preserve">is independent </w:t>
      </w:r>
      <w:r>
        <w:rPr>
          <w:rFonts w:hint="eastAsia"/>
          <w:noProof/>
          <w:lang w:val="en-US" w:eastAsia="zh-CN"/>
        </w:rPr>
        <w:t>from</w:t>
      </w:r>
      <w:r>
        <w:rPr>
          <w:noProof/>
          <w:lang w:val="en-US"/>
        </w:rPr>
        <w:t xml:space="preserve"> the handling of URR/QER/BAR, but </w:t>
      </w:r>
      <w:r>
        <w:rPr>
          <w:rFonts w:hint="eastAsia"/>
          <w:noProof/>
          <w:lang w:val="en-US" w:eastAsia="zh-CN"/>
        </w:rPr>
        <w:t xml:space="preserve">it </w:t>
      </w:r>
      <w:r>
        <w:rPr>
          <w:noProof/>
          <w:lang w:val="en-US"/>
        </w:rPr>
        <w:t xml:space="preserve">shall be performed before </w:t>
      </w:r>
      <w:r>
        <w:rPr>
          <w:rFonts w:hint="eastAsia"/>
          <w:noProof/>
          <w:lang w:val="en-US" w:eastAsia="zh-CN"/>
        </w:rPr>
        <w:t>applying the</w:t>
      </w:r>
      <w:r>
        <w:rPr>
          <w:noProof/>
          <w:lang w:val="en-US"/>
        </w:rPr>
        <w:t xml:space="preserve"> FAR (e.g. </w:t>
      </w:r>
      <w:r>
        <w:rPr>
          <w:rFonts w:hint="eastAsia"/>
          <w:noProof/>
          <w:lang w:val="en-US" w:eastAsia="zh-CN"/>
        </w:rPr>
        <w:t>before creating the outer header and forwarding the packet)</w:t>
      </w:r>
      <w:r>
        <w:rPr>
          <w:noProof/>
          <w:lang w:val="en-US"/>
        </w:rPr>
        <w:t>.</w:t>
      </w:r>
    </w:p>
    <w:p w14:paraId="104C62AF" w14:textId="77777777" w:rsidR="00EE5860" w:rsidRPr="00441CD0" w:rsidRDefault="00EE5860" w:rsidP="00EE5860">
      <w:pPr>
        <w:pStyle w:val="Heading3"/>
        <w:rPr>
          <w:lang w:val="en-US"/>
        </w:rPr>
      </w:pPr>
      <w:bookmarkStart w:id="288" w:name="_Toc19717045"/>
      <w:bookmarkStart w:id="289" w:name="_Toc27490502"/>
      <w:bookmarkStart w:id="290" w:name="_Toc27556795"/>
      <w:bookmarkStart w:id="291" w:name="_Toc27723712"/>
      <w:bookmarkStart w:id="292" w:name="_Toc36030776"/>
      <w:bookmarkStart w:id="293" w:name="_Toc36042696"/>
      <w:bookmarkStart w:id="294" w:name="_Toc36814020"/>
      <w:bookmarkStart w:id="295" w:name="_Toc44688864"/>
      <w:bookmarkStart w:id="296" w:name="_Toc44923618"/>
      <w:bookmarkStart w:id="297" w:name="_Toc51860586"/>
      <w:bookmarkStart w:id="298" w:name="_Toc57930353"/>
      <w:bookmarkStart w:id="299" w:name="_Toc57930983"/>
      <w:bookmarkStart w:id="300" w:name="_Toc67499373"/>
      <w:r w:rsidRPr="00441CD0">
        <w:rPr>
          <w:lang w:val="en-US"/>
        </w:rPr>
        <w:t>5.2.1A</w:t>
      </w:r>
      <w:r w:rsidRPr="00441CD0">
        <w:rPr>
          <w:lang w:val="en-US"/>
        </w:rPr>
        <w:tab/>
        <w:t>Packet Detection Rule Handling</w:t>
      </w:r>
      <w:bookmarkEnd w:id="288"/>
      <w:bookmarkEnd w:id="289"/>
      <w:bookmarkEnd w:id="290"/>
      <w:bookmarkEnd w:id="291"/>
      <w:bookmarkEnd w:id="292"/>
      <w:bookmarkEnd w:id="293"/>
      <w:bookmarkEnd w:id="294"/>
      <w:bookmarkEnd w:id="295"/>
      <w:bookmarkEnd w:id="296"/>
      <w:bookmarkEnd w:id="297"/>
      <w:bookmarkEnd w:id="298"/>
      <w:bookmarkEnd w:id="299"/>
      <w:bookmarkEnd w:id="300"/>
    </w:p>
    <w:p w14:paraId="5D727CB5" w14:textId="77777777" w:rsidR="00EE5860" w:rsidRPr="00441CD0" w:rsidRDefault="00EE5860" w:rsidP="00EE5860">
      <w:pPr>
        <w:pStyle w:val="Heading4"/>
        <w:rPr>
          <w:lang w:val="en-US"/>
        </w:rPr>
      </w:pPr>
      <w:bookmarkStart w:id="301" w:name="_Toc19717046"/>
      <w:bookmarkStart w:id="302" w:name="_Toc27490503"/>
      <w:bookmarkStart w:id="303" w:name="_Toc27556796"/>
      <w:bookmarkStart w:id="304" w:name="_Toc27723713"/>
      <w:bookmarkStart w:id="305" w:name="_Toc36030777"/>
      <w:bookmarkStart w:id="306" w:name="_Toc36042697"/>
      <w:bookmarkStart w:id="307" w:name="_Toc36814021"/>
      <w:bookmarkStart w:id="308" w:name="_Toc44688865"/>
      <w:bookmarkStart w:id="309" w:name="_Toc44923619"/>
      <w:bookmarkStart w:id="310" w:name="_Toc51860587"/>
      <w:bookmarkStart w:id="311" w:name="_Toc57930354"/>
      <w:bookmarkStart w:id="312" w:name="_Toc57930984"/>
      <w:bookmarkStart w:id="313" w:name="_Toc67499374"/>
      <w:r w:rsidRPr="00441CD0">
        <w:rPr>
          <w:lang w:val="en-US"/>
        </w:rPr>
        <w:t>5.2.1A.1</w:t>
      </w:r>
      <w:r w:rsidRPr="00441CD0">
        <w:rPr>
          <w:lang w:val="en-US"/>
        </w:rPr>
        <w:tab/>
        <w:t>General</w:t>
      </w:r>
      <w:bookmarkEnd w:id="301"/>
      <w:bookmarkEnd w:id="302"/>
      <w:bookmarkEnd w:id="303"/>
      <w:bookmarkEnd w:id="304"/>
      <w:bookmarkEnd w:id="305"/>
      <w:bookmarkEnd w:id="306"/>
      <w:bookmarkEnd w:id="307"/>
      <w:bookmarkEnd w:id="308"/>
      <w:bookmarkEnd w:id="309"/>
      <w:bookmarkEnd w:id="310"/>
      <w:bookmarkEnd w:id="311"/>
      <w:bookmarkEnd w:id="312"/>
      <w:bookmarkEnd w:id="313"/>
    </w:p>
    <w:p w14:paraId="0C27213F" w14:textId="77777777" w:rsidR="00EE5860" w:rsidRPr="00441CD0" w:rsidRDefault="00EE5860" w:rsidP="00EE5860">
      <w:pPr>
        <w:rPr>
          <w:lang w:val="en-US"/>
        </w:rPr>
      </w:pPr>
      <w:r w:rsidRPr="00441CD0">
        <w:rPr>
          <w:lang w:val="en-US"/>
        </w:rPr>
        <w:t>When provisioning a PDR in the UP function, the CP function shall provide the PDI with the following information:</w:t>
      </w:r>
    </w:p>
    <w:p w14:paraId="54331A2B" w14:textId="77777777" w:rsidR="00EE5860" w:rsidRPr="00441CD0" w:rsidRDefault="00EE5860" w:rsidP="00EE5860">
      <w:pPr>
        <w:pStyle w:val="B1"/>
        <w:rPr>
          <w:lang w:val="en-US"/>
        </w:rPr>
      </w:pPr>
      <w:r w:rsidRPr="00441CD0">
        <w:rPr>
          <w:lang w:val="en-US"/>
        </w:rPr>
        <w:t>-</w:t>
      </w:r>
      <w:r w:rsidRPr="00441CD0">
        <w:rPr>
          <w:lang w:val="en-US"/>
        </w:rPr>
        <w:tab/>
        <w:t>the source interface of the incoming packets;</w:t>
      </w:r>
    </w:p>
    <w:p w14:paraId="477FCADF" w14:textId="4C8A31A2" w:rsidR="00EE5860" w:rsidRPr="00441CD0" w:rsidRDefault="00EE5860" w:rsidP="00EE5860">
      <w:pPr>
        <w:pStyle w:val="B1"/>
        <w:rPr>
          <w:lang w:val="en-US"/>
        </w:rPr>
      </w:pPr>
      <w:r w:rsidRPr="00441CD0">
        <w:rPr>
          <w:lang w:val="en-US"/>
        </w:rPr>
        <w:lastRenderedPageBreak/>
        <w:t>-</w:t>
      </w:r>
      <w:r w:rsidRPr="00441CD0">
        <w:rPr>
          <w:lang w:val="en-US"/>
        </w:rPr>
        <w:tab/>
        <w:t xml:space="preserve">a combination of the parameters, that incoming packets are requested to match, among: Local F-TEID, Network Instance, UE IP address(es), SDF Filter(s) and/or Application ID. </w:t>
      </w:r>
      <w:r w:rsidRPr="00441CD0">
        <w:t xml:space="preserve">For 5GC, the PDI may additionally contain one or more QFI(s) to detect traffic pertaining to specific QoS flow(s), </w:t>
      </w:r>
      <w:r w:rsidRPr="00441CD0">
        <w:rPr>
          <w:lang w:val="en-US"/>
        </w:rPr>
        <w:t xml:space="preserve">Ethernet </w:t>
      </w:r>
      <w:r w:rsidRPr="00441CD0">
        <w:t>Packet Filter</w:t>
      </w:r>
      <w:r w:rsidRPr="00441CD0">
        <w:rPr>
          <w:lang w:val="en-US"/>
        </w:rPr>
        <w:t xml:space="preserv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r w:rsidRPr="00441CD0">
        <w:t>.</w:t>
      </w:r>
    </w:p>
    <w:p w14:paraId="0C96B265" w14:textId="77777777" w:rsidR="00EE5860" w:rsidRPr="00441CD0" w:rsidRDefault="00EE5860" w:rsidP="00EE5860">
      <w:pPr>
        <w:rPr>
          <w:lang w:val="en-US"/>
        </w:rPr>
      </w:pPr>
      <w:r w:rsidRPr="00441CD0">
        <w:t>The requirements for provisioning an SDF filter in the PDI are specified in clauses 5.2.1A.2A and 5.2.1A.3.</w:t>
      </w:r>
    </w:p>
    <w:p w14:paraId="0C4676F4" w14:textId="77777777" w:rsidR="00EE5860" w:rsidRPr="00441CD0" w:rsidRDefault="00EE5860" w:rsidP="00EE5860">
      <w:pPr>
        <w:rPr>
          <w:lang w:val="en-US"/>
        </w:rPr>
      </w:pPr>
      <w:r w:rsidRPr="00441CD0">
        <w:rPr>
          <w:lang w:val="en-US"/>
        </w:rPr>
        <w:t>The CP function may provision the parameters, that incoming packets are requested to match, in the UP function by:</w:t>
      </w:r>
    </w:p>
    <w:p w14:paraId="064E3334" w14:textId="77777777" w:rsidR="00EE5860" w:rsidRPr="00441CD0" w:rsidRDefault="00EE5860" w:rsidP="00EE5860">
      <w:pPr>
        <w:pStyle w:val="B1"/>
        <w:rPr>
          <w:lang w:val="en-US"/>
        </w:rPr>
      </w:pPr>
      <w:r w:rsidRPr="00441CD0">
        <w:rPr>
          <w:lang w:val="en-US"/>
        </w:rPr>
        <w:t>-</w:t>
      </w:r>
      <w:r w:rsidRPr="00441CD0">
        <w:rPr>
          <w:lang w:val="en-US"/>
        </w:rPr>
        <w:tab/>
        <w:t>providing the parameters individually in each PDI of the PFCP session; or</w:t>
      </w:r>
    </w:p>
    <w:p w14:paraId="010F0D17" w14:textId="6DC3D8A8" w:rsidR="00EE5860" w:rsidRPr="00441CD0" w:rsidRDefault="00EE5860" w:rsidP="00EE5860">
      <w:pPr>
        <w:pStyle w:val="B1"/>
        <w:rPr>
          <w:lang w:val="en-US"/>
        </w:rPr>
      </w:pPr>
      <w:r w:rsidRPr="00441CD0">
        <w:rPr>
          <w:lang w:val="en-US"/>
        </w:rPr>
        <w:t>-</w:t>
      </w:r>
      <w:r w:rsidRPr="00441CD0">
        <w:rPr>
          <w:lang w:val="en-US"/>
        </w:rPr>
        <w:tab/>
        <w:t xml:space="preserve">optionally, if the PDI Optimization feature is supported by the UP function, by providing the parameters which may be common to multiple PDIs of a same PFCP session in a Traffic Endpoint IE and by referencing this Traffic Endpoint in the PDI(s) of the PFCP session. See </w:t>
      </w:r>
      <w:r w:rsidR="00415C19" w:rsidRPr="00441CD0">
        <w:rPr>
          <w:lang w:val="en-US"/>
        </w:rPr>
        <w:t>clause</w:t>
      </w:r>
      <w:r w:rsidR="00415C19">
        <w:rPr>
          <w:lang w:val="en-US"/>
        </w:rPr>
        <w:t> </w:t>
      </w:r>
      <w:r w:rsidR="00415C19" w:rsidRPr="00441CD0">
        <w:rPr>
          <w:lang w:val="en-US"/>
        </w:rPr>
        <w:t>5</w:t>
      </w:r>
      <w:r w:rsidRPr="00441CD0">
        <w:rPr>
          <w:lang w:val="en-US"/>
        </w:rPr>
        <w:t xml:space="preserve">.2.1A.2. A Traffic Endpoint may include a Local F-TEID, Network Instance, UE IP address(es)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p>
    <w:p w14:paraId="3975CB80" w14:textId="77777777" w:rsidR="00EE5860" w:rsidRPr="00441CD0" w:rsidRDefault="00EE5860" w:rsidP="00EE5860">
      <w:pPr>
        <w:pStyle w:val="NO"/>
        <w:rPr>
          <w:lang w:val="x-none"/>
        </w:rPr>
      </w:pPr>
      <w:r w:rsidRPr="00441CD0">
        <w:rPr>
          <w:lang w:val="en-US"/>
        </w:rPr>
        <w:t>NOTE:</w:t>
      </w:r>
      <w:r w:rsidRPr="00441CD0">
        <w:rPr>
          <w:lang w:val="en-US"/>
        </w:rPr>
        <w:tab/>
        <w:t>A Traffic Endpoint can correspond to a GTP-u endpoint, an SGi or an N6 endpoint.</w:t>
      </w:r>
    </w:p>
    <w:p w14:paraId="770CC46A" w14:textId="77777777" w:rsidR="00EE5860" w:rsidRPr="00441CD0" w:rsidRDefault="00EE5860" w:rsidP="00EE5860">
      <w:pPr>
        <w:pStyle w:val="Heading4"/>
      </w:pPr>
      <w:bookmarkStart w:id="314" w:name="_Toc19717047"/>
      <w:bookmarkStart w:id="315" w:name="_Toc27490504"/>
      <w:bookmarkStart w:id="316" w:name="_Toc27556797"/>
      <w:bookmarkStart w:id="317" w:name="_Toc27723714"/>
      <w:bookmarkStart w:id="318" w:name="_Toc36030778"/>
      <w:bookmarkStart w:id="319" w:name="_Toc36042698"/>
      <w:bookmarkStart w:id="320" w:name="_Toc36814022"/>
      <w:bookmarkStart w:id="321" w:name="_Toc44688866"/>
      <w:bookmarkStart w:id="322" w:name="_Toc44923620"/>
      <w:bookmarkStart w:id="323" w:name="_Toc51860588"/>
      <w:bookmarkStart w:id="324" w:name="_Toc57930355"/>
      <w:bookmarkStart w:id="325" w:name="_Toc57930985"/>
      <w:bookmarkStart w:id="326" w:name="_Toc67499375"/>
      <w:r w:rsidRPr="00441CD0">
        <w:t>5.2.1A.2</w:t>
      </w:r>
      <w:r w:rsidRPr="00441CD0">
        <w:tab/>
        <w:t>PDI Optimization</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3FD816C9" w14:textId="4BD23E8C" w:rsidR="00EE5860" w:rsidRPr="00441CD0" w:rsidRDefault="00801D44" w:rsidP="00EE5860">
      <w:pPr>
        <w:rPr>
          <w:lang w:val="en-US"/>
        </w:rPr>
      </w:pPr>
      <w:r>
        <w:rPr>
          <w:lang w:val="en-US"/>
        </w:rPr>
        <w:t xml:space="preserve">The </w:t>
      </w:r>
      <w:r>
        <w:rPr>
          <w:lang w:val="en-US"/>
        </w:rPr>
        <w:t xml:space="preserve">PDI Optimization feature </w:t>
      </w:r>
      <w:r>
        <w:rPr>
          <w:lang w:val="en-US"/>
        </w:rPr>
        <w:t xml:space="preserve">should </w:t>
      </w:r>
      <w:r>
        <w:rPr>
          <w:lang w:val="en-US"/>
        </w:rPr>
        <w:t xml:space="preserve">be supported by CP and UP </w:t>
      </w:r>
      <w:r>
        <w:rPr>
          <w:lang w:val="en-US"/>
        </w:rPr>
        <w:t>f</w:t>
      </w:r>
      <w:r>
        <w:rPr>
          <w:lang w:val="en-US"/>
        </w:rPr>
        <w:t>unctions</w:t>
      </w:r>
      <w:r>
        <w:rPr>
          <w:lang w:val="en-US"/>
        </w:rPr>
        <w:t xml:space="preserve"> complying</w:t>
      </w:r>
      <w:r>
        <w:t xml:space="preserve"> with this release of the specification</w:t>
      </w:r>
      <w:r>
        <w:rPr>
          <w:lang w:val="en-US"/>
        </w:rPr>
        <w:t>.</w:t>
      </w:r>
      <w:r w:rsidR="00EE5860" w:rsidRPr="00441CD0">
        <w:rPr>
          <w:lang w:val="en-US"/>
        </w:rPr>
        <w:t xml:space="preserve"> This feature allows the CP function to optimize the signaling towards the UP function by creating the information that are common to multiple PDRs as a Traffic Endpoint with a Traffic Endpoint ID and then referring to this common information from multiple PDRs. The Traffic Endpoint ID shall be unique within a PFCP session. If MTE feature is supported, one PDI may refer to more than one Traffic Endpoints. When a PDI refers to a Traffic Endpoint, the parameters that are in the Traffic Endpoint shall not be once again provided in the PDI. The CP function may update the Traffic Endpoint at any time.</w:t>
      </w:r>
    </w:p>
    <w:p w14:paraId="5FEEF5A8" w14:textId="77777777" w:rsidR="00EE5860" w:rsidRPr="00441CD0" w:rsidRDefault="00EE5860" w:rsidP="00EE5860">
      <w:pPr>
        <w:rPr>
          <w:lang w:val="en-US"/>
        </w:rPr>
      </w:pPr>
      <w:r w:rsidRPr="00441CD0">
        <w:rPr>
          <w:lang w:val="en-US"/>
        </w:rPr>
        <w:t>If a Traffic Endpoint is updated, all the PDRs that refer to this Traffic Endpoint in the UP function shall use the updated information.</w:t>
      </w:r>
    </w:p>
    <w:p w14:paraId="6D5329A9" w14:textId="77777777" w:rsidR="00EE5860" w:rsidRPr="00441CD0" w:rsidRDefault="00EE5860" w:rsidP="00EE5860">
      <w:pPr>
        <w:rPr>
          <w:lang w:val="en-US"/>
        </w:rPr>
      </w:pPr>
      <w:r w:rsidRPr="00441CD0">
        <w:rPr>
          <w:lang w:val="en-US"/>
        </w:rPr>
        <w:t>The UP function shall allocate and store the F-TEID associated to the Traffic Endpoint. When the UP function provides the allocated F-TEID to the CP function in the PFCP Session Establishment response or PFCP Session Modification response message, the CP function shall update the Traffic Endpoint information stored in the CP function with the received F-TEID.</w:t>
      </w:r>
    </w:p>
    <w:p w14:paraId="2A722D5C" w14:textId="77777777" w:rsidR="00EE5860" w:rsidRPr="00441CD0" w:rsidRDefault="00EE5860" w:rsidP="00EE5860">
      <w:pPr>
        <w:rPr>
          <w:lang w:val="en-US"/>
        </w:rPr>
      </w:pPr>
      <w:r w:rsidRPr="00441CD0">
        <w:rPr>
          <w:lang w:val="en-US"/>
        </w:rPr>
        <w:t>The CP function should use a Traffic Endpoint ID created in a different PFCP message only after getting the confirmation from the UP function of the Traffic Endpoint ID creation.</w:t>
      </w:r>
    </w:p>
    <w:p w14:paraId="7942EAB9" w14:textId="77777777" w:rsidR="00EE5860" w:rsidRPr="00441CD0" w:rsidRDefault="00EE5860" w:rsidP="00EE5860">
      <w:pPr>
        <w:rPr>
          <w:lang w:val="en-US"/>
        </w:rPr>
      </w:pPr>
      <w:r w:rsidRPr="00441CD0">
        <w:rPr>
          <w:lang w:val="en-US"/>
        </w:rPr>
        <w:t>If the CP function deletes a Traffic Endpoint, the UP Function shall delete all the PDRs that refer to this Traffic Endpoint.</w:t>
      </w:r>
    </w:p>
    <w:p w14:paraId="1733C647" w14:textId="301C7C24" w:rsidR="00EE5860" w:rsidRPr="00441CD0" w:rsidRDefault="00EE5860" w:rsidP="00EE5860">
      <w:pPr>
        <w:pStyle w:val="NO"/>
        <w:rPr>
          <w:lang w:val="x-none"/>
        </w:rPr>
      </w:pPr>
      <w:r w:rsidRPr="00441CD0">
        <w:t>NOTE 1:</w:t>
      </w:r>
      <w:r w:rsidRPr="00441CD0">
        <w:tab/>
        <w:t xml:space="preserve">The requirements specified in </w:t>
      </w:r>
      <w:r w:rsidR="00415C19" w:rsidRPr="00441CD0">
        <w:t>clause</w:t>
      </w:r>
      <w:r w:rsidR="00415C19">
        <w:t> </w:t>
      </w:r>
      <w:r w:rsidR="00415C19" w:rsidRPr="00441CD0">
        <w:t>5</w:t>
      </w:r>
      <w:r w:rsidRPr="00441CD0">
        <w:t>.2.2.3.1 for reporting usage reports to the CP function also apply if the deletion of the Traffic Endpoint results in deleting the last PDR associated to a URR.</w:t>
      </w:r>
    </w:p>
    <w:p w14:paraId="384A4A11" w14:textId="77777777" w:rsidR="00EE5860" w:rsidRPr="00441CD0" w:rsidRDefault="00EE5860" w:rsidP="00EE5860">
      <w:pPr>
        <w:pStyle w:val="NO"/>
      </w:pPr>
      <w:r w:rsidRPr="00441CD0">
        <w:t>NOTE2:</w:t>
      </w:r>
      <w:r w:rsidRPr="00441CD0">
        <w:tab/>
        <w:t>For EPC, the Remove Traffic Endpoint IE can be used to delete a bearer for which multiple PDRs exist (with the same Traffic Endpoint ID).</w:t>
      </w:r>
    </w:p>
    <w:p w14:paraId="15083177" w14:textId="77777777" w:rsidR="00EE5860" w:rsidRPr="00441CD0" w:rsidRDefault="00EE5860" w:rsidP="00EE5860">
      <w:pPr>
        <w:pStyle w:val="Heading4"/>
      </w:pPr>
      <w:bookmarkStart w:id="327" w:name="_Toc19717048"/>
      <w:bookmarkStart w:id="328" w:name="_Toc27490505"/>
      <w:bookmarkStart w:id="329" w:name="_Toc27556798"/>
      <w:bookmarkStart w:id="330" w:name="_Toc27723715"/>
      <w:bookmarkStart w:id="331" w:name="_Toc36030779"/>
      <w:bookmarkStart w:id="332" w:name="_Toc36042699"/>
      <w:bookmarkStart w:id="333" w:name="_Toc36814023"/>
      <w:bookmarkStart w:id="334" w:name="_Toc44688867"/>
      <w:bookmarkStart w:id="335" w:name="_Toc44923621"/>
      <w:bookmarkStart w:id="336" w:name="_Toc51860589"/>
      <w:bookmarkStart w:id="337" w:name="_Toc57930356"/>
      <w:bookmarkStart w:id="338" w:name="_Toc57930986"/>
      <w:bookmarkStart w:id="339" w:name="_Toc67499376"/>
      <w:r w:rsidRPr="00441CD0">
        <w:t>5.2.1A</w:t>
      </w:r>
      <w:r w:rsidRPr="00441CD0">
        <w:rPr>
          <w:lang w:val="de-DE"/>
        </w:rPr>
        <w:t>.2A</w:t>
      </w:r>
      <w:r w:rsidRPr="00441CD0">
        <w:tab/>
        <w:t>Provisioning of SDF filters</w:t>
      </w:r>
      <w:bookmarkEnd w:id="327"/>
      <w:bookmarkEnd w:id="328"/>
      <w:bookmarkEnd w:id="329"/>
      <w:bookmarkEnd w:id="330"/>
      <w:bookmarkEnd w:id="331"/>
      <w:bookmarkEnd w:id="332"/>
      <w:bookmarkEnd w:id="333"/>
      <w:bookmarkEnd w:id="334"/>
      <w:bookmarkEnd w:id="335"/>
      <w:bookmarkEnd w:id="336"/>
      <w:bookmarkEnd w:id="337"/>
      <w:bookmarkEnd w:id="338"/>
      <w:bookmarkEnd w:id="339"/>
    </w:p>
    <w:p w14:paraId="765E5A0D" w14:textId="77777777" w:rsidR="00EE5860" w:rsidRPr="00441CD0" w:rsidRDefault="00EE5860" w:rsidP="00EE5860">
      <w:pPr>
        <w:rPr>
          <w:lang w:val="en-US"/>
        </w:rPr>
      </w:pPr>
      <w:r w:rsidRPr="00441CD0">
        <w:rPr>
          <w:lang w:val="en-US"/>
        </w:rPr>
        <w:t>When provisioning an SDF Filter in a PDI, the CP function shall:</w:t>
      </w:r>
    </w:p>
    <w:p w14:paraId="1CB18AED" w14:textId="77777777" w:rsidR="00EE5860" w:rsidRPr="00441CD0" w:rsidRDefault="00EE5860" w:rsidP="00EE5860">
      <w:pPr>
        <w:pStyle w:val="B1"/>
        <w:rPr>
          <w:lang w:val="en-US"/>
        </w:rPr>
      </w:pPr>
      <w:r w:rsidRPr="00441CD0">
        <w:rPr>
          <w:lang w:val="en-US"/>
        </w:rPr>
        <w:t>-</w:t>
      </w:r>
      <w:r w:rsidRPr="00441CD0">
        <w:rPr>
          <w:lang w:val="en-US"/>
        </w:rPr>
        <w:tab/>
        <w:t>copy the Flow Description if it is received from the PCRF (or PCF), in the corresponding PDI of a PDR regardless of whether the PDR is for matching uplink or downlink traffic;</w:t>
      </w:r>
    </w:p>
    <w:p w14:paraId="622B76A5" w14:textId="09E12D54" w:rsidR="00EE5860" w:rsidRPr="00441CD0" w:rsidRDefault="00EE5860" w:rsidP="00EE5860">
      <w:pPr>
        <w:pStyle w:val="NO"/>
        <w:rPr>
          <w:lang w:val="en-US"/>
        </w:rPr>
      </w:pPr>
      <w:r w:rsidRPr="00441CD0">
        <w:rPr>
          <w:lang w:val="en-US"/>
        </w:rPr>
        <w:t>NOTE 1</w:t>
      </w:r>
      <w:r w:rsidRPr="00441CD0">
        <w:rPr>
          <w:lang w:val="en-US"/>
        </w:rPr>
        <w:tab/>
        <w:t xml:space="preserve">The Flow Description received from the PCRF (or PCF) is set assuming downlink flows only, see </w:t>
      </w:r>
      <w:r w:rsidR="00415C19" w:rsidRPr="00441CD0">
        <w:rPr>
          <w:lang w:val="en-US"/>
        </w:rPr>
        <w:t>clause</w:t>
      </w:r>
      <w:r w:rsidR="00415C19">
        <w:rPr>
          <w:lang w:val="en-US"/>
        </w:rPr>
        <w:t> </w:t>
      </w:r>
      <w:r w:rsidR="00415C19" w:rsidRPr="00441CD0">
        <w:rPr>
          <w:lang w:val="en-US"/>
        </w:rPr>
        <w:t>5</w:t>
      </w:r>
      <w:r w:rsidRPr="00441CD0">
        <w:rPr>
          <w:lang w:val="en-US"/>
        </w:rPr>
        <w:t>.4.2 of 3GPP TS 29.212 [8]. The CP function uses the Flow-Direction AVP received from the PCRF (or PCF) to determine the actual direction and thus the source interface of the packet flows described in the Flow Description.</w:t>
      </w:r>
    </w:p>
    <w:p w14:paraId="38737BE6" w14:textId="77777777" w:rsidR="00EE5860" w:rsidRPr="00441CD0" w:rsidRDefault="00EE5860" w:rsidP="00EE5860">
      <w:pPr>
        <w:pStyle w:val="B1"/>
        <w:rPr>
          <w:lang w:val="en-US"/>
        </w:rPr>
      </w:pPr>
      <w:r w:rsidRPr="00441CD0">
        <w:rPr>
          <w:lang w:val="en-US"/>
        </w:rPr>
        <w:t>-</w:t>
      </w:r>
      <w:r w:rsidRPr="00441CD0">
        <w:rPr>
          <w:lang w:val="en-US"/>
        </w:rPr>
        <w:tab/>
        <w:t>for traffic from CP-function or SGi-LAN:</w:t>
      </w:r>
    </w:p>
    <w:p w14:paraId="4164E5DF" w14:textId="77777777" w:rsidR="00EE5860" w:rsidRPr="00441CD0" w:rsidRDefault="00EE5860" w:rsidP="00EE5860">
      <w:pPr>
        <w:pStyle w:val="B2"/>
      </w:pPr>
      <w:r w:rsidRPr="00441CD0">
        <w:lastRenderedPageBreak/>
        <w:t>-</w:t>
      </w:r>
      <w:r w:rsidRPr="00441CD0">
        <w:tab/>
        <w:t>If the traffic is intended to be forwarded to the UE, the CP function shall provision the Flow Description with IPFilterRule "source" parameters set to correspond to the CP function or SGi-LAN and the IPFilterRule "destination" parameters correspond to the UE;</w:t>
      </w:r>
    </w:p>
    <w:p w14:paraId="56D36225" w14:textId="77777777" w:rsidR="00EE5860" w:rsidRPr="00441CD0" w:rsidRDefault="00EE5860" w:rsidP="00EE5860">
      <w:pPr>
        <w:pStyle w:val="B2"/>
        <w:rPr>
          <w:lang w:val="x-none"/>
        </w:rPr>
      </w:pPr>
      <w:r w:rsidRPr="00441CD0">
        <w:t>-</w:t>
      </w:r>
      <w:r w:rsidRPr="00441CD0">
        <w:tab/>
        <w:t>If the traffic is intended to be forwarded to the PDN, the CP function shall provision the Flow Description with IPFilterRule "source" parameters set to correspond to the CP function or SGi-LAN and the IPFilterRule "destination" parameters correspond to the PDN.</w:t>
      </w:r>
    </w:p>
    <w:p w14:paraId="0668FFE2" w14:textId="32995E91" w:rsidR="00EE5860" w:rsidRPr="00441CD0" w:rsidRDefault="00EE5860" w:rsidP="00EE5860">
      <w:pPr>
        <w:rPr>
          <w:lang w:val="en-US"/>
        </w:rPr>
      </w:pPr>
      <w:r w:rsidRPr="00441CD0">
        <w:rPr>
          <w:lang w:val="en-US"/>
        </w:rPr>
        <w:t>The UP function shall apply the SDF filter based on the Source Interface of the PDR as follows (</w:t>
      </w:r>
      <w:r w:rsidRPr="00441CD0">
        <w:rPr>
          <w:noProof/>
        </w:rPr>
        <w:t xml:space="preserve">see also </w:t>
      </w:r>
      <w:r w:rsidR="00415C19" w:rsidRPr="00441CD0">
        <w:rPr>
          <w:noProof/>
        </w:rPr>
        <w:t>clause</w:t>
      </w:r>
      <w:r w:rsidR="00415C19">
        <w:rPr>
          <w:noProof/>
        </w:rPr>
        <w:t> </w:t>
      </w:r>
      <w:r w:rsidR="00415C19" w:rsidRPr="00441CD0">
        <w:rPr>
          <w:noProof/>
        </w:rPr>
        <w:t>8</w:t>
      </w:r>
      <w:r w:rsidRPr="00441CD0">
        <w:rPr>
          <w:noProof/>
        </w:rPr>
        <w:t>.2.5)</w:t>
      </w:r>
      <w:r w:rsidRPr="00441CD0">
        <w:rPr>
          <w:lang w:val="en-US"/>
        </w:rPr>
        <w:t>:</w:t>
      </w:r>
    </w:p>
    <w:p w14:paraId="052D3DCC" w14:textId="77777777" w:rsidR="00EE5860" w:rsidRPr="00441CD0" w:rsidRDefault="00EE5860" w:rsidP="00EE5860">
      <w:pPr>
        <w:pStyle w:val="B1"/>
        <w:rPr>
          <w:lang w:val="en-US"/>
        </w:rPr>
      </w:pPr>
      <w:r w:rsidRPr="00441CD0">
        <w:rPr>
          <w:lang w:val="en-US"/>
        </w:rPr>
        <w:t>-</w:t>
      </w:r>
      <w:r w:rsidRPr="00441CD0">
        <w:rPr>
          <w:lang w:val="en-US"/>
        </w:rPr>
        <w:tab/>
        <w:t>when the Source Interface is CORE, this indicates that the filter is for downlink data flow, so the UP function shall apply the Flow Description as is;</w:t>
      </w:r>
    </w:p>
    <w:p w14:paraId="33A87388" w14:textId="77777777" w:rsidR="00EE5860" w:rsidRPr="00441CD0" w:rsidRDefault="00EE5860" w:rsidP="00EE5860">
      <w:pPr>
        <w:pStyle w:val="B1"/>
        <w:rPr>
          <w:noProof/>
        </w:rPr>
      </w:pPr>
      <w:r w:rsidRPr="00441CD0">
        <w:rPr>
          <w:lang w:val="en-US"/>
        </w:rPr>
        <w:t>-</w:t>
      </w:r>
      <w:r w:rsidRPr="00441CD0">
        <w:rPr>
          <w:lang w:val="en-US"/>
        </w:rPr>
        <w:tab/>
        <w:t>when the Source Interface is ACCESS, this indicates that the filter is for uplink data flow, so the UP function shall swap the source and destination address/port in the Flow Description;</w:t>
      </w:r>
    </w:p>
    <w:p w14:paraId="6064F9A0" w14:textId="77777777" w:rsidR="00EE5860" w:rsidRPr="00441CD0" w:rsidRDefault="00EE5860" w:rsidP="00EE5860">
      <w:pPr>
        <w:pStyle w:val="B1"/>
        <w:rPr>
          <w:noProof/>
          <w:lang w:val="en-US"/>
        </w:rPr>
      </w:pPr>
      <w:r w:rsidRPr="00441CD0">
        <w:t>-</w:t>
      </w:r>
      <w:r w:rsidRPr="00441CD0">
        <w:tab/>
      </w:r>
      <w:r w:rsidRPr="00441CD0">
        <w:rPr>
          <w:lang w:val="en-US"/>
        </w:rPr>
        <w:t>when the Source Interface is CP-function or SGi-LAN, the UP function shall use the Flow Description as is.</w:t>
      </w:r>
    </w:p>
    <w:p w14:paraId="1CC96B6F" w14:textId="77777777" w:rsidR="00EE5860" w:rsidRPr="00441CD0" w:rsidRDefault="00EE5860" w:rsidP="00EE5860">
      <w:pPr>
        <w:pStyle w:val="Heading4"/>
        <w:rPr>
          <w:lang w:val="x-none"/>
        </w:rPr>
      </w:pPr>
      <w:bookmarkStart w:id="340" w:name="_Toc19717049"/>
      <w:bookmarkStart w:id="341" w:name="_Toc27490506"/>
      <w:bookmarkStart w:id="342" w:name="_Toc27556799"/>
      <w:bookmarkStart w:id="343" w:name="_Toc27723716"/>
      <w:bookmarkStart w:id="344" w:name="_Toc36030780"/>
      <w:bookmarkStart w:id="345" w:name="_Toc36042700"/>
      <w:bookmarkStart w:id="346" w:name="_Toc36814024"/>
      <w:bookmarkStart w:id="347" w:name="_Toc44688868"/>
      <w:bookmarkStart w:id="348" w:name="_Toc44923622"/>
      <w:bookmarkStart w:id="349" w:name="_Toc51860590"/>
      <w:bookmarkStart w:id="350" w:name="_Toc57930357"/>
      <w:bookmarkStart w:id="351" w:name="_Toc57930987"/>
      <w:bookmarkStart w:id="352" w:name="_Toc67499377"/>
      <w:r w:rsidRPr="00441CD0">
        <w:t>5.2.1A</w:t>
      </w:r>
      <w:r w:rsidRPr="00441CD0">
        <w:rPr>
          <w:lang w:val="de-DE"/>
        </w:rPr>
        <w:t>.3</w:t>
      </w:r>
      <w:r w:rsidRPr="00441CD0">
        <w:tab/>
        <w:t>Bidirectional SDF Filters</w:t>
      </w:r>
      <w:bookmarkEnd w:id="340"/>
      <w:bookmarkEnd w:id="341"/>
      <w:bookmarkEnd w:id="342"/>
      <w:bookmarkEnd w:id="343"/>
      <w:bookmarkEnd w:id="344"/>
      <w:bookmarkEnd w:id="345"/>
      <w:bookmarkEnd w:id="346"/>
      <w:bookmarkEnd w:id="347"/>
      <w:bookmarkEnd w:id="348"/>
      <w:bookmarkEnd w:id="349"/>
      <w:bookmarkEnd w:id="350"/>
      <w:bookmarkEnd w:id="351"/>
      <w:bookmarkEnd w:id="352"/>
    </w:p>
    <w:p w14:paraId="762B41E9" w14:textId="2D5179C7" w:rsidR="00EE5860" w:rsidRPr="00441CD0" w:rsidRDefault="00EE5860" w:rsidP="00EE5860">
      <w:r w:rsidRPr="00441CD0">
        <w:t xml:space="preserve">The CP function may provision bidirectional SDF Filters in the UP function (see </w:t>
      </w:r>
      <w:r w:rsidR="00415C19" w:rsidRPr="00441CD0">
        <w:t>clause</w:t>
      </w:r>
      <w:r w:rsidR="00415C19">
        <w:t> </w:t>
      </w:r>
      <w:r w:rsidR="00415C19" w:rsidRPr="00441CD0">
        <w:t>8</w:t>
      </w:r>
      <w:r w:rsidRPr="00441CD0">
        <w:t>.2.5), i.e. SDF Filters that may be associated to both uplink and downlink PDRs of a same PFCP/N4 session, as follows:</w:t>
      </w:r>
    </w:p>
    <w:p w14:paraId="748C7782" w14:textId="77777777" w:rsidR="00EE5860" w:rsidRPr="00441CD0" w:rsidRDefault="00EE5860" w:rsidP="00EE5860">
      <w:pPr>
        <w:pStyle w:val="B1"/>
      </w:pPr>
      <w:r w:rsidRPr="00441CD0">
        <w:t>-</w:t>
      </w:r>
      <w:r w:rsidRPr="00441CD0">
        <w:tab/>
        <w:t>when provisioning a bidirectional SDF Filter the first time for a PFCP/N4 session, the CP function shall provision the SDF filter definition together with a SDF Filter ID uniquely identifying the SDF Filter among all the SDF Filters provisioned for a given PFCP/N4 Session;</w:t>
      </w:r>
    </w:p>
    <w:p w14:paraId="4BD1BDC5" w14:textId="77777777" w:rsidR="00EE5860" w:rsidRPr="00441CD0" w:rsidRDefault="00EE5860" w:rsidP="00EE5860">
      <w:pPr>
        <w:pStyle w:val="B1"/>
      </w:pPr>
      <w:r w:rsidRPr="00441CD0">
        <w:t>-</w:t>
      </w:r>
      <w:r w:rsidRPr="00441CD0">
        <w:tab/>
        <w:t>the CP function may then provision a PDR for the same PFCP/N4 session but the opposite direction, by provisioning the SDF Filter ID in the SDF filter ID field of the PDI, without provisioning again the SDF filter definition;</w:t>
      </w:r>
    </w:p>
    <w:p w14:paraId="486A1F09" w14:textId="77777777" w:rsidR="00EE5860" w:rsidRPr="00441CD0" w:rsidRDefault="00EE5860" w:rsidP="00EE5860">
      <w:pPr>
        <w:pStyle w:val="B1"/>
      </w:pPr>
      <w:r w:rsidRPr="00441CD0">
        <w:t>-</w:t>
      </w:r>
      <w:r w:rsidRPr="00441CD0">
        <w:tab/>
        <w:t>the UP function shall apply any modification of a bidirectional SDF Filter to all PDRs of the PFCP/N4 session making use of this SDF Filter;</w:t>
      </w:r>
    </w:p>
    <w:p w14:paraId="2A356866" w14:textId="77777777" w:rsidR="00EE5860" w:rsidRPr="00441CD0" w:rsidRDefault="00EE5860" w:rsidP="00EE5860">
      <w:pPr>
        <w:pStyle w:val="B1"/>
      </w:pPr>
      <w:r w:rsidRPr="00441CD0">
        <w:t>-</w:t>
      </w:r>
      <w:r w:rsidRPr="00441CD0">
        <w:tab/>
        <w:t>upon deletion of a PDR making use of a bidirectional SDF Filter, the UP function shall still apply the SDF Filter for any other PDR making use of the SDF Filter.</w:t>
      </w:r>
    </w:p>
    <w:p w14:paraId="5DF2D982" w14:textId="3CCC0757" w:rsidR="00EE5860" w:rsidRPr="00441CD0" w:rsidRDefault="00EE5860" w:rsidP="00EE5860">
      <w:r w:rsidRPr="00441CD0">
        <w:t xml:space="preserve">The requirements specified for provisioning SDF filters in </w:t>
      </w:r>
      <w:r w:rsidR="00415C19" w:rsidRPr="00441CD0">
        <w:t>clause</w:t>
      </w:r>
      <w:r w:rsidR="00415C19">
        <w:t> </w:t>
      </w:r>
      <w:r w:rsidR="00415C19" w:rsidRPr="00441CD0">
        <w:t>5</w:t>
      </w:r>
      <w:r w:rsidRPr="00441CD0">
        <w:t>.2.1A.2A shall also apply when provisioning bidirectional SDF Filters.</w:t>
      </w:r>
    </w:p>
    <w:p w14:paraId="488F42DE" w14:textId="77777777" w:rsidR="00EE5860" w:rsidRPr="00441CD0" w:rsidRDefault="00EE5860" w:rsidP="00EE5860">
      <w:pPr>
        <w:pStyle w:val="Heading4"/>
      </w:pPr>
      <w:bookmarkStart w:id="353" w:name="_Toc19717050"/>
      <w:bookmarkStart w:id="354" w:name="_Toc27490507"/>
      <w:bookmarkStart w:id="355" w:name="_Toc27556800"/>
      <w:bookmarkStart w:id="356" w:name="_Toc27723717"/>
      <w:bookmarkStart w:id="357" w:name="_Toc36030781"/>
      <w:bookmarkStart w:id="358" w:name="_Toc36042701"/>
      <w:bookmarkStart w:id="359" w:name="_Toc36814025"/>
      <w:bookmarkStart w:id="360" w:name="_Toc44688869"/>
      <w:bookmarkStart w:id="361" w:name="_Toc44923623"/>
      <w:bookmarkStart w:id="362" w:name="_Toc51860591"/>
      <w:bookmarkStart w:id="363" w:name="_Toc57930358"/>
      <w:bookmarkStart w:id="364" w:name="_Toc57930988"/>
      <w:bookmarkStart w:id="365" w:name="_Hlk2247362"/>
      <w:bookmarkStart w:id="366" w:name="_Toc67499378"/>
      <w:r w:rsidRPr="00441CD0">
        <w:t>5.2.1A</w:t>
      </w:r>
      <w:r w:rsidRPr="00441CD0">
        <w:rPr>
          <w:lang w:val="de-DE"/>
        </w:rPr>
        <w:t>.4</w:t>
      </w:r>
      <w:r w:rsidRPr="00441CD0">
        <w:tab/>
        <w:t>Application detection with PFD</w:t>
      </w:r>
      <w:bookmarkEnd w:id="353"/>
      <w:bookmarkEnd w:id="354"/>
      <w:bookmarkEnd w:id="355"/>
      <w:bookmarkEnd w:id="356"/>
      <w:bookmarkEnd w:id="357"/>
      <w:bookmarkEnd w:id="358"/>
      <w:bookmarkEnd w:id="359"/>
      <w:bookmarkEnd w:id="360"/>
      <w:bookmarkEnd w:id="361"/>
      <w:bookmarkEnd w:id="362"/>
      <w:bookmarkEnd w:id="363"/>
      <w:bookmarkEnd w:id="364"/>
      <w:bookmarkEnd w:id="366"/>
    </w:p>
    <w:p w14:paraId="3B05150B" w14:textId="3E88B670" w:rsidR="00EE5860" w:rsidRPr="00441CD0" w:rsidRDefault="00EE5860" w:rsidP="00EE5860">
      <w:r w:rsidRPr="00441CD0">
        <w:t xml:space="preserve">The detection information for a given application may be provisioned by the CP function to the UP function via PFD management procedure. See </w:t>
      </w:r>
      <w:r w:rsidR="00415C19" w:rsidRPr="00441CD0">
        <w:t>clause</w:t>
      </w:r>
      <w:r w:rsidR="00415C19">
        <w:t> </w:t>
      </w:r>
      <w:r w:rsidR="00415C19" w:rsidRPr="00441CD0">
        <w:t>6</w:t>
      </w:r>
      <w:r w:rsidRPr="00441CD0">
        <w:t>.2.5.</w:t>
      </w:r>
    </w:p>
    <w:p w14:paraId="4D050B08" w14:textId="77777777" w:rsidR="00EE5860" w:rsidRPr="00441CD0" w:rsidRDefault="00EE5860" w:rsidP="00EE5860">
      <w:r w:rsidRPr="00441CD0">
        <w:t>The PFDE (PFD Enhancement) feature may be optionally supported by the CP function and UP function. When the feature is supported in both the CP function and UP function, the CP function may provision a PFD Contents IE including a property (i.e. either flow description, or URL or Domain Name/Domain Name Protocol) with multiple values.</w:t>
      </w:r>
    </w:p>
    <w:p w14:paraId="5585090C" w14:textId="77777777" w:rsidR="00EE5860" w:rsidRPr="00441CD0" w:rsidRDefault="00EE5860" w:rsidP="00EE5860">
      <w:pPr>
        <w:pStyle w:val="NO"/>
      </w:pPr>
      <w:r w:rsidRPr="00441CD0">
        <w:t>NOTE 1:</w:t>
      </w:r>
      <w:r w:rsidRPr="00441CD0">
        <w:tab/>
        <w:t>It is assumed, when the PFDE feature is not supported, a PFD Contents can only include a property with one value.</w:t>
      </w:r>
    </w:p>
    <w:p w14:paraId="6BB8F4B6" w14:textId="45BD2FEB" w:rsidR="00EE5860" w:rsidRPr="00441CD0" w:rsidRDefault="00EE5860" w:rsidP="00EE5860">
      <w:bookmarkStart w:id="367" w:name="OLE_LINK7"/>
      <w:bookmarkEnd w:id="365"/>
      <w:r w:rsidRPr="00441CD0">
        <w:t xml:space="preserve">When the UP function attempts to detect the traffic pertaining to an application by using the application's PFDs (see </w:t>
      </w:r>
      <w:r w:rsidR="00415C19" w:rsidRPr="00441CD0">
        <w:t>clause</w:t>
      </w:r>
      <w:r w:rsidR="00415C19">
        <w:t> </w:t>
      </w:r>
      <w:r w:rsidR="00415C19" w:rsidRPr="00441CD0">
        <w:t>7</w:t>
      </w:r>
      <w:r w:rsidRPr="00441CD0">
        <w:t>.4.3.1 and 8.2.39), the UP function shall consider:</w:t>
      </w:r>
    </w:p>
    <w:p w14:paraId="3190E4C7" w14:textId="77777777" w:rsidR="00EE5860" w:rsidRPr="00441CD0" w:rsidRDefault="00EE5860" w:rsidP="00EE5860">
      <w:pPr>
        <w:pStyle w:val="B1"/>
      </w:pPr>
      <w:r w:rsidRPr="00441CD0">
        <w:t>-</w:t>
      </w:r>
      <w:r w:rsidRPr="00441CD0">
        <w:tab/>
        <w:t>the application is detected if the incoming traffic matches at least one PFD Contents;</w:t>
      </w:r>
    </w:p>
    <w:p w14:paraId="1EA5671C" w14:textId="77777777" w:rsidR="00EE5860" w:rsidRPr="00441CD0" w:rsidRDefault="00EE5860" w:rsidP="00EE5860">
      <w:pPr>
        <w:pStyle w:val="B1"/>
      </w:pPr>
      <w:r w:rsidRPr="00441CD0">
        <w:t>-</w:t>
      </w:r>
      <w:r w:rsidRPr="00441CD0">
        <w:tab/>
        <w:t>one PFD Contents is matched if the incoming traffic matches every property contained in the corresponding PFD Contents IE;</w:t>
      </w:r>
    </w:p>
    <w:p w14:paraId="4A715538" w14:textId="77777777" w:rsidR="00EE5860" w:rsidRPr="00441CD0" w:rsidRDefault="00EE5860" w:rsidP="00EE5860">
      <w:pPr>
        <w:pStyle w:val="B1"/>
      </w:pPr>
      <w:r w:rsidRPr="00441CD0">
        <w:rPr>
          <w:lang w:val="sv-SE"/>
        </w:rPr>
        <w:t>-</w:t>
      </w:r>
      <w:r w:rsidRPr="00441CD0">
        <w:rPr>
          <w:lang w:val="sv-SE"/>
        </w:rPr>
        <w:tab/>
      </w:r>
      <w:r w:rsidRPr="00441CD0">
        <w:t>the incoming traffic matches one property (i.e. flow description, URL and Domain Name/Domain Name Protocol) if it matches at least one value of the property.</w:t>
      </w:r>
    </w:p>
    <w:p w14:paraId="78DF1A16" w14:textId="77777777" w:rsidR="00EE5860" w:rsidRPr="00441CD0" w:rsidRDefault="00EE5860" w:rsidP="00EE5860">
      <w:pPr>
        <w:pStyle w:val="NO"/>
      </w:pPr>
      <w:r w:rsidRPr="00441CD0">
        <w:t>NOTE 2:</w:t>
      </w:r>
      <w:r w:rsidRPr="00441CD0">
        <w:tab/>
        <w:t>Interpretation of the Custom PFD Content is implementation specific.</w:t>
      </w:r>
      <w:bookmarkEnd w:id="367"/>
    </w:p>
    <w:p w14:paraId="21F8A88B" w14:textId="77777777" w:rsidR="00EE5860" w:rsidRPr="00441CD0" w:rsidRDefault="00EE5860" w:rsidP="00EE5860">
      <w:pPr>
        <w:pStyle w:val="Heading3"/>
        <w:rPr>
          <w:lang w:val="en-US"/>
        </w:rPr>
      </w:pPr>
      <w:bookmarkStart w:id="368" w:name="_Toc19717051"/>
      <w:bookmarkStart w:id="369" w:name="_Toc27490508"/>
      <w:bookmarkStart w:id="370" w:name="_Toc27556801"/>
      <w:bookmarkStart w:id="371" w:name="_Toc27723718"/>
      <w:bookmarkStart w:id="372" w:name="_Toc36030782"/>
      <w:bookmarkStart w:id="373" w:name="_Toc36042702"/>
      <w:bookmarkStart w:id="374" w:name="_Toc36814026"/>
      <w:bookmarkStart w:id="375" w:name="_Toc44688870"/>
      <w:bookmarkStart w:id="376" w:name="_Toc44923624"/>
      <w:bookmarkStart w:id="377" w:name="_Toc51860592"/>
      <w:bookmarkStart w:id="378" w:name="_Toc57930359"/>
      <w:bookmarkStart w:id="379" w:name="_Toc57930989"/>
      <w:bookmarkStart w:id="380" w:name="_Toc67499379"/>
      <w:r w:rsidRPr="00441CD0">
        <w:rPr>
          <w:lang w:val="en-US"/>
        </w:rPr>
        <w:lastRenderedPageBreak/>
        <w:t>5.2.2</w:t>
      </w:r>
      <w:r w:rsidRPr="00441CD0">
        <w:rPr>
          <w:lang w:val="en-US"/>
        </w:rPr>
        <w:tab/>
        <w:t>Usage Reporting Rule Handling</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5B669B5C" w14:textId="77777777" w:rsidR="00EE5860" w:rsidRPr="00441CD0" w:rsidRDefault="00EE5860" w:rsidP="00EE5860">
      <w:pPr>
        <w:pStyle w:val="Heading4"/>
        <w:rPr>
          <w:lang w:val="en-US"/>
        </w:rPr>
      </w:pPr>
      <w:bookmarkStart w:id="381" w:name="_Toc19717052"/>
      <w:bookmarkStart w:id="382" w:name="_Toc27490509"/>
      <w:bookmarkStart w:id="383" w:name="_Toc27556802"/>
      <w:bookmarkStart w:id="384" w:name="_Toc27723719"/>
      <w:bookmarkStart w:id="385" w:name="_Toc36030783"/>
      <w:bookmarkStart w:id="386" w:name="_Toc36042703"/>
      <w:bookmarkStart w:id="387" w:name="_Toc36814027"/>
      <w:bookmarkStart w:id="388" w:name="_Toc44688871"/>
      <w:bookmarkStart w:id="389" w:name="_Toc44923625"/>
      <w:bookmarkStart w:id="390" w:name="_Toc51860593"/>
      <w:bookmarkStart w:id="391" w:name="_Toc57930360"/>
      <w:bookmarkStart w:id="392" w:name="_Toc57930990"/>
      <w:bookmarkStart w:id="393" w:name="_Toc67499380"/>
      <w:r w:rsidRPr="00441CD0">
        <w:rPr>
          <w:lang w:val="en-US"/>
        </w:rPr>
        <w:t>5.2.2.1</w:t>
      </w:r>
      <w:r w:rsidRPr="00441CD0">
        <w:rPr>
          <w:lang w:val="en-US"/>
        </w:rPr>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0A63017A" w14:textId="77777777" w:rsidR="00EE5860" w:rsidRPr="00441CD0" w:rsidRDefault="00EE5860" w:rsidP="00EE5860">
      <w:pPr>
        <w:rPr>
          <w:lang w:val="en-US"/>
        </w:rPr>
      </w:pPr>
      <w:r w:rsidRPr="00441CD0">
        <w:rPr>
          <w:lang w:val="en-US"/>
        </w:rPr>
        <w:t>The CP function shall provision URR(s) for a PFCP session in a PFCP Session Establishment Request or a PFCP Session Modification Request to request the UP function to:</w:t>
      </w:r>
    </w:p>
    <w:p w14:paraId="133C4BC3" w14:textId="77777777" w:rsidR="00EE5860" w:rsidRPr="00441CD0" w:rsidRDefault="00EE5860" w:rsidP="00EE5860">
      <w:pPr>
        <w:pStyle w:val="B1"/>
        <w:rPr>
          <w:lang w:val="en-US"/>
        </w:rPr>
      </w:pPr>
      <w:r w:rsidRPr="00441CD0">
        <w:rPr>
          <w:lang w:val="en-US"/>
        </w:rPr>
        <w:t>-</w:t>
      </w:r>
      <w:r w:rsidRPr="00441CD0">
        <w:rPr>
          <w:lang w:val="en-US"/>
        </w:rPr>
        <w:tab/>
        <w:t>measure the network resources usage in terms of traffic data volume, duration (i.e. time) and/or events, according to the provisioned Measurement Method; and</w:t>
      </w:r>
    </w:p>
    <w:p w14:paraId="0B33324A" w14:textId="77777777" w:rsidR="00EE5860" w:rsidRPr="00441CD0" w:rsidRDefault="00EE5860" w:rsidP="00EE5860">
      <w:pPr>
        <w:pStyle w:val="B1"/>
        <w:rPr>
          <w:lang w:val="en-US"/>
        </w:rPr>
      </w:pPr>
      <w:r w:rsidRPr="00441CD0">
        <w:rPr>
          <w:lang w:val="en-US"/>
        </w:rPr>
        <w:t>-</w:t>
      </w:r>
      <w:r w:rsidRPr="00441CD0">
        <w:rPr>
          <w:lang w:val="en-US"/>
        </w:rPr>
        <w:tab/>
        <w:t>send a usage report to the CP function, when the measurement reaches a certain threshold, periodically or when detecting a certain event, according to the provisioned Reporting Triggers or when an immediate report is requested</w:t>
      </w:r>
      <w:r w:rsidRPr="00441CD0">
        <w:rPr>
          <w:lang w:val="en-US" w:eastAsia="zh-CN"/>
        </w:rPr>
        <w:t xml:space="preserve"> </w:t>
      </w:r>
      <w:r w:rsidRPr="00441CD0">
        <w:rPr>
          <w:lang w:eastAsia="zh-CN"/>
        </w:rPr>
        <w:t>within a PFCP Session Modification Request</w:t>
      </w:r>
      <w:r w:rsidRPr="00441CD0">
        <w:rPr>
          <w:lang w:val="en-US"/>
        </w:rPr>
        <w:t>.</w:t>
      </w:r>
    </w:p>
    <w:p w14:paraId="461CE812" w14:textId="77777777" w:rsidR="00EE5860" w:rsidRPr="00441CD0" w:rsidRDefault="00EE5860" w:rsidP="00EE5860">
      <w:pPr>
        <w:pStyle w:val="NO"/>
        <w:rPr>
          <w:rFonts w:eastAsia="Batang"/>
          <w:noProof/>
          <w:lang w:eastAsia="ko-KR"/>
        </w:rPr>
      </w:pPr>
      <w:r w:rsidRPr="00441CD0">
        <w:rPr>
          <w:rFonts w:eastAsia="Batang"/>
          <w:noProof/>
          <w:lang w:eastAsia="ko-KR"/>
        </w:rPr>
        <w:t>NOTE:</w:t>
      </w:r>
      <w:r w:rsidRPr="00441CD0">
        <w:rPr>
          <w:rFonts w:eastAsia="Batang"/>
          <w:noProof/>
          <w:lang w:eastAsia="ko-KR"/>
        </w:rPr>
        <w:tab/>
        <w:t>The UP function sends a usage report without performing network resources usage measurements when being requested to detect and report the start of an SDF or application traffic.</w:t>
      </w:r>
    </w:p>
    <w:p w14:paraId="5DFFD44D" w14:textId="77777777" w:rsidR="00EE5860" w:rsidRPr="00441CD0" w:rsidRDefault="00EE5860" w:rsidP="00EE5860">
      <w:pPr>
        <w:pStyle w:val="Heading4"/>
        <w:rPr>
          <w:lang w:val="en-US"/>
        </w:rPr>
      </w:pPr>
      <w:bookmarkStart w:id="394" w:name="_Toc19717053"/>
      <w:bookmarkStart w:id="395" w:name="_Toc27490510"/>
      <w:bookmarkStart w:id="396" w:name="_Toc27556803"/>
      <w:bookmarkStart w:id="397" w:name="_Toc27723720"/>
      <w:bookmarkStart w:id="398" w:name="_Toc36030784"/>
      <w:bookmarkStart w:id="399" w:name="_Toc36042704"/>
      <w:bookmarkStart w:id="400" w:name="_Toc36814028"/>
      <w:bookmarkStart w:id="401" w:name="_Toc44688872"/>
      <w:bookmarkStart w:id="402" w:name="_Toc44923626"/>
      <w:bookmarkStart w:id="403" w:name="_Toc51860594"/>
      <w:bookmarkStart w:id="404" w:name="_Toc57930361"/>
      <w:bookmarkStart w:id="405" w:name="_Toc57930991"/>
      <w:bookmarkStart w:id="406" w:name="_Toc67499381"/>
      <w:r w:rsidRPr="00441CD0">
        <w:rPr>
          <w:lang w:val="en-US"/>
        </w:rPr>
        <w:t>5.2.2.2</w:t>
      </w:r>
      <w:r w:rsidRPr="00441CD0">
        <w:rPr>
          <w:lang w:val="en-US"/>
        </w:rPr>
        <w:tab/>
        <w:t>Provisioning of Usage Reporting Rule in the UP function</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3A807F0A" w14:textId="77777777" w:rsidR="00EE5860" w:rsidRPr="00441CD0" w:rsidRDefault="00EE5860" w:rsidP="00EE5860">
      <w:pPr>
        <w:pStyle w:val="Heading5"/>
        <w:rPr>
          <w:lang w:val="x-none" w:eastAsia="zh-CN"/>
        </w:rPr>
      </w:pPr>
      <w:bookmarkStart w:id="407" w:name="_Toc19717054"/>
      <w:bookmarkStart w:id="408" w:name="_Toc27490511"/>
      <w:bookmarkStart w:id="409" w:name="_Toc27556804"/>
      <w:bookmarkStart w:id="410" w:name="_Toc27723721"/>
      <w:bookmarkStart w:id="411" w:name="_Toc36030785"/>
      <w:bookmarkStart w:id="412" w:name="_Toc36042705"/>
      <w:bookmarkStart w:id="413" w:name="_Toc36814029"/>
      <w:bookmarkStart w:id="414" w:name="_Toc44688873"/>
      <w:bookmarkStart w:id="415" w:name="_Toc44923627"/>
      <w:bookmarkStart w:id="416" w:name="_Toc51860595"/>
      <w:bookmarkStart w:id="417" w:name="_Toc57930362"/>
      <w:bookmarkStart w:id="418" w:name="_Toc57930992"/>
      <w:bookmarkStart w:id="419" w:name="_Toc67499382"/>
      <w:r w:rsidRPr="00441CD0">
        <w:rPr>
          <w:lang w:eastAsia="zh-CN"/>
        </w:rPr>
        <w:t>5.2.2.2.1</w:t>
      </w:r>
      <w:r w:rsidRPr="00441CD0">
        <w:rPr>
          <w:lang w:eastAsia="zh-CN"/>
        </w:rPr>
        <w:tab/>
        <w:t>General</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6E968024" w14:textId="77777777" w:rsidR="00EE5860" w:rsidRPr="00441CD0" w:rsidRDefault="00EE5860" w:rsidP="00EE5860">
      <w:pPr>
        <w:rPr>
          <w:lang w:eastAsia="zh-CN"/>
        </w:rPr>
      </w:pPr>
      <w:r w:rsidRPr="00441CD0">
        <w:rPr>
          <w:lang w:eastAsia="zh-CN"/>
        </w:rPr>
        <w:t>When provisioning a URR, the CP function shall provide the reporting trigger(s) in the Reporting Triggers IE of the URR which shall cause the UP function to generate and send a Usage Report for this URR to the CP function. When adding or removing reporting trigger(s) to or from the URR, the CP function shall provide the new complete list of applicable reporting triggers in the Reporting Triggers IE in the PFCP Session Modification Request message.</w:t>
      </w:r>
    </w:p>
    <w:p w14:paraId="1EBED94B" w14:textId="77777777" w:rsidR="00EE5860" w:rsidRPr="00441CD0" w:rsidRDefault="00EE5860" w:rsidP="00EE5860">
      <w:pPr>
        <w:rPr>
          <w:lang w:val="en-US"/>
        </w:rPr>
      </w:pPr>
      <w:r w:rsidRPr="00441CD0">
        <w:rPr>
          <w:lang w:val="en-US"/>
        </w:rPr>
        <w:t>For the volume-based measurement method, the CP function may provision:</w:t>
      </w:r>
    </w:p>
    <w:p w14:paraId="1AA2E199" w14:textId="77777777" w:rsidR="00EE5860" w:rsidRPr="00441CD0" w:rsidRDefault="00EE5860" w:rsidP="00EE5860">
      <w:pPr>
        <w:pStyle w:val="B1"/>
        <w:rPr>
          <w:lang w:val="en-US"/>
        </w:rPr>
      </w:pPr>
      <w:r w:rsidRPr="00441CD0">
        <w:rPr>
          <w:lang w:val="en-US"/>
        </w:rPr>
        <w:t>-</w:t>
      </w:r>
      <w:r w:rsidRPr="00441CD0">
        <w:rPr>
          <w:lang w:val="en-US"/>
        </w:rPr>
        <w:tab/>
        <w:t>the Volume Threshold IE, to request the UP function to generate a usage report when the measured traffic reaches the threshold;</w:t>
      </w:r>
    </w:p>
    <w:p w14:paraId="75B56BC4" w14:textId="77777777" w:rsidR="00EE5860" w:rsidRPr="00441CD0" w:rsidRDefault="00EE5860" w:rsidP="00EE5860">
      <w:pPr>
        <w:pStyle w:val="B1"/>
        <w:rPr>
          <w:lang w:val="en-US"/>
        </w:rPr>
      </w:pPr>
      <w:r w:rsidRPr="00441CD0">
        <w:rPr>
          <w:lang w:val="en-US"/>
        </w:rPr>
        <w:t>-</w:t>
      </w:r>
      <w:r w:rsidRPr="00441CD0">
        <w:rPr>
          <w:lang w:val="en-US"/>
        </w:rPr>
        <w:tab/>
        <w:t xml:space="preserve">the Volume Quota IE,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Volume Threshold is provisioned, to also generate a usage report, when the measured traffic reaches the quota;</w:t>
      </w:r>
    </w:p>
    <w:p w14:paraId="4BF43F74" w14:textId="77777777" w:rsidR="00EE5860" w:rsidRPr="00441CD0" w:rsidRDefault="00EE5860" w:rsidP="00EE5860">
      <w:pPr>
        <w:pStyle w:val="B1"/>
        <w:rPr>
          <w:lang w:val="en-US"/>
        </w:rPr>
      </w:pPr>
      <w:r w:rsidRPr="00441CD0">
        <w:rPr>
          <w:lang w:val="en-US"/>
        </w:rPr>
        <w:t>-</w:t>
      </w:r>
      <w:r w:rsidRPr="00441CD0">
        <w:rPr>
          <w:lang w:val="en-US"/>
        </w:rPr>
        <w:tab/>
        <w:t>the Dropped DL Traffic Threshold IE, to request the UP function to generate a usage report when the downlink traffic that is being dropped reaches the threshold; and/or</w:t>
      </w:r>
    </w:p>
    <w:p w14:paraId="74332BB7" w14:textId="77777777" w:rsidR="00EE5860" w:rsidRPr="00441CD0" w:rsidRDefault="00EE5860" w:rsidP="00EE5860">
      <w:pPr>
        <w:pStyle w:val="NO"/>
        <w:rPr>
          <w:rFonts w:eastAsia="Batang"/>
          <w:noProof/>
          <w:lang w:val="x-none" w:eastAsia="ko-KR"/>
        </w:rPr>
      </w:pPr>
      <w:r w:rsidRPr="00441CD0">
        <w:rPr>
          <w:rFonts w:eastAsia="Batang"/>
          <w:noProof/>
          <w:lang w:eastAsia="ko-KR"/>
        </w:rPr>
        <w:t>NOTE 1:</w:t>
      </w:r>
      <w:r w:rsidRPr="00441CD0">
        <w:rPr>
          <w:rFonts w:eastAsia="Batang"/>
          <w:noProof/>
          <w:lang w:eastAsia="ko-KR"/>
        </w:rPr>
        <w:tab/>
        <w:t>For EPC, the Dropped DL Traffic Threshold can be armed in a SGW-U for triggering the PGW Pause of Charging feature (see 3GPP TS 23.401 [14]). For 5GC, the Dropped DL Traffic Threshold can be armed in a UPF for triggering the SMF Pause of Charging feature (see 3GPP TS 23.502 [29]).</w:t>
      </w:r>
    </w:p>
    <w:p w14:paraId="6A20FEDE" w14:textId="3DCA2738" w:rsidR="00EE5860" w:rsidRPr="00441CD0" w:rsidRDefault="00EE5860" w:rsidP="00EE5860">
      <w:pPr>
        <w:pStyle w:val="B1"/>
        <w:rPr>
          <w:lang w:val="en-US"/>
        </w:rPr>
      </w:pPr>
      <w:r w:rsidRPr="00441CD0">
        <w:rPr>
          <w:lang w:val="en-US"/>
        </w:rPr>
        <w:t>-</w:t>
      </w:r>
      <w:r w:rsidRPr="00441CD0">
        <w:rPr>
          <w:lang w:val="en-US"/>
        </w:rPr>
        <w:tab/>
        <w:t xml:space="preserve">a Measurement Information with the 'Measurement Before QoS Enforcement' flag set to "1", to request the UP function to measure the traffic usage before any enforcement, e.g. bitrate enforcement for QoS, Gate control enforcement (as specified in </w:t>
      </w:r>
      <w:r w:rsidR="00415C19" w:rsidRPr="00441CD0">
        <w:rPr>
          <w:lang w:val="en-US"/>
        </w:rPr>
        <w:t>clause</w:t>
      </w:r>
      <w:r w:rsidR="00415C19">
        <w:rPr>
          <w:lang w:val="en-US"/>
        </w:rPr>
        <w:t> </w:t>
      </w:r>
      <w:r w:rsidR="00415C19" w:rsidRPr="00441CD0">
        <w:rPr>
          <w:lang w:val="en-US"/>
        </w:rPr>
        <w:t>5</w:t>
      </w:r>
      <w:r w:rsidRPr="00441CD0">
        <w:rPr>
          <w:lang w:val="en-US"/>
        </w:rPr>
        <w:t>.4.3) or packets dropped as requested by the FAR.</w:t>
      </w:r>
    </w:p>
    <w:p w14:paraId="0EDE805D" w14:textId="77777777" w:rsidR="00EE5860" w:rsidRPr="00441CD0" w:rsidRDefault="00EE5860" w:rsidP="00EE5860">
      <w:pPr>
        <w:pStyle w:val="B1"/>
        <w:rPr>
          <w:lang w:val="en-US"/>
        </w:rPr>
      </w:pPr>
      <w:r w:rsidRPr="00441CD0">
        <w:rPr>
          <w:lang w:val="en-US"/>
        </w:rPr>
        <w:t>-</w:t>
      </w:r>
      <w:r w:rsidRPr="00441CD0">
        <w:rPr>
          <w:lang w:val="en-US"/>
        </w:rPr>
        <w:tab/>
        <w:t>a Measurement Information with the '</w:t>
      </w:r>
      <w:r w:rsidRPr="00441CD0">
        <w:t>Measurement of Number of Packets' flag set to "1", to request the UP function to measure the number of packets be transferred in UL/DL/Total in addition to the measurement in octets, if the UP function supports the MNOP feature.</w:t>
      </w:r>
    </w:p>
    <w:p w14:paraId="08EF30FA" w14:textId="77777777" w:rsidR="00EE5860" w:rsidRPr="00441CD0" w:rsidRDefault="00EE5860" w:rsidP="00EE5860">
      <w:pPr>
        <w:rPr>
          <w:lang w:val="en-US"/>
        </w:rPr>
      </w:pPr>
      <w:r w:rsidRPr="00441CD0">
        <w:rPr>
          <w:lang w:val="en-US"/>
        </w:rPr>
        <w:t>For the time-based measurement method, the CP function may provision:</w:t>
      </w:r>
    </w:p>
    <w:p w14:paraId="5B369B58" w14:textId="77777777" w:rsidR="00EE5860" w:rsidRPr="00441CD0" w:rsidRDefault="00EE5860" w:rsidP="00EE5860">
      <w:pPr>
        <w:pStyle w:val="B1"/>
        <w:rPr>
          <w:lang w:val="en-US"/>
        </w:rPr>
      </w:pPr>
      <w:r w:rsidRPr="00441CD0">
        <w:rPr>
          <w:lang w:val="en-US"/>
        </w:rPr>
        <w:t>-</w:t>
      </w:r>
      <w:r w:rsidRPr="00441CD0">
        <w:rPr>
          <w:lang w:val="en-US"/>
        </w:rPr>
        <w:tab/>
        <w:t>a Time Threshold IE, to request the UP function to generate a usage report when the measured traffic reaches the threshold;</w:t>
      </w:r>
    </w:p>
    <w:p w14:paraId="58F26578" w14:textId="77777777" w:rsidR="00EE5860" w:rsidRPr="00441CD0" w:rsidRDefault="00EE5860" w:rsidP="00EE5860">
      <w:pPr>
        <w:pStyle w:val="B1"/>
        <w:rPr>
          <w:lang w:val="en-US"/>
        </w:rPr>
      </w:pPr>
      <w:r w:rsidRPr="00441CD0">
        <w:rPr>
          <w:lang w:val="en-US"/>
        </w:rPr>
        <w:t>-</w:t>
      </w:r>
      <w:r w:rsidRPr="00441CD0">
        <w:rPr>
          <w:lang w:val="en-US"/>
        </w:rPr>
        <w:tab/>
        <w:t xml:space="preserve">a Time Quota,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Time Threshold is provisioned, to also generate a usage report, when the measured traffic reaches the quota;</w:t>
      </w:r>
    </w:p>
    <w:p w14:paraId="662B9903" w14:textId="77777777" w:rsidR="00EE5860" w:rsidRPr="00441CD0" w:rsidRDefault="00EE5860" w:rsidP="00EE5860">
      <w:pPr>
        <w:pStyle w:val="B1"/>
        <w:rPr>
          <w:lang w:val="en-US"/>
        </w:rPr>
      </w:pPr>
      <w:r w:rsidRPr="00441CD0">
        <w:rPr>
          <w:lang w:val="en-US"/>
        </w:rPr>
        <w:t>-</w:t>
      </w:r>
      <w:r w:rsidRPr="00441CD0">
        <w:rPr>
          <w:lang w:val="en-US"/>
        </w:rPr>
        <w:tab/>
        <w:t xml:space="preserve">a Measurement Information with the "Immediate Start Time Metering" flag set to "1", to request the UP function to start time metering immediately </w:t>
      </w:r>
      <w:bookmarkStart w:id="420" w:name="_Hlk529975043"/>
      <w:r w:rsidRPr="00441CD0">
        <w:rPr>
          <w:lang w:val="en-US"/>
        </w:rPr>
        <w:t>at receiving the flag</w:t>
      </w:r>
      <w:bookmarkEnd w:id="420"/>
      <w:r w:rsidRPr="00441CD0">
        <w:rPr>
          <w:lang w:val="en-US"/>
        </w:rPr>
        <w:t>; otherwise, the UP function shall start time metering when the first packet is received; and/or</w:t>
      </w:r>
    </w:p>
    <w:p w14:paraId="319A01ED" w14:textId="77777777" w:rsidR="00EE5860" w:rsidRPr="00441CD0" w:rsidRDefault="00EE5860" w:rsidP="00EE5860">
      <w:pPr>
        <w:pStyle w:val="B1"/>
        <w:rPr>
          <w:lang w:val="x-none" w:eastAsia="zh-CN"/>
        </w:rPr>
      </w:pPr>
      <w:r w:rsidRPr="00441CD0">
        <w:rPr>
          <w:lang w:val="en-US"/>
        </w:rPr>
        <w:lastRenderedPageBreak/>
        <w:t>-</w:t>
      </w:r>
      <w:r w:rsidRPr="00441CD0">
        <w:rPr>
          <w:lang w:val="en-US"/>
        </w:rPr>
        <w:tab/>
        <w:t xml:space="preserve">an Inactivity Detection Time, to request the UP function to suspend the time measurement when no packets are received during the provisioned Inactivity Detection Time. The time measurement shall then be resumed by the UP function when subsequent traffic is received. </w:t>
      </w:r>
      <w:r w:rsidRPr="00441CD0">
        <w:rPr>
          <w:lang w:eastAsia="zh-CN"/>
        </w:rPr>
        <w:t xml:space="preserve">If an Inactivity Detection Time value of zero is provided, or if no Inactivity Detection Time has been provided by the CP function, the time measurement shall be performed continuously until a new non-zero Inactivity Detection Time is received or the time-based usage measurement is stopped. See Figure </w:t>
      </w:r>
      <w:r w:rsidRPr="00441CD0">
        <w:rPr>
          <w:lang w:val="en-US"/>
        </w:rPr>
        <w:t>5.2</w:t>
      </w:r>
      <w:r w:rsidRPr="00441CD0">
        <w:t>.2.2-</w:t>
      </w:r>
      <w:r w:rsidRPr="00441CD0">
        <w:rPr>
          <w:lang w:val="de-DE"/>
        </w:rPr>
        <w:t>1</w:t>
      </w:r>
      <w:r w:rsidRPr="00441CD0">
        <w:rPr>
          <w:lang w:eastAsia="zh-CN"/>
        </w:rPr>
        <w:t>:</w:t>
      </w:r>
    </w:p>
    <w:p w14:paraId="7C48A1E8" w14:textId="77777777" w:rsidR="00EE5860" w:rsidRPr="00441CD0" w:rsidRDefault="00EE5860" w:rsidP="00EE5860">
      <w:pPr>
        <w:pStyle w:val="TH"/>
      </w:pPr>
      <w:r w:rsidRPr="00441CD0">
        <w:rPr>
          <w:lang w:val="x-none"/>
        </w:rPr>
        <w:object w:dxaOrig="7830" w:dyaOrig="2895" w14:anchorId="5FCC9A0C">
          <v:shape id="_x0000_i1028" type="#_x0000_t75" style="width:390.3pt;height:145.05pt" o:ole="">
            <v:imagedata r:id="rId17" o:title=""/>
          </v:shape>
          <o:OLEObject Type="Embed" ProgID="Visio.Drawing.11" ShapeID="_x0000_i1028" DrawAspect="Content" ObjectID="_1678112834" r:id="rId18"/>
        </w:object>
      </w:r>
    </w:p>
    <w:p w14:paraId="0978460F" w14:textId="77777777" w:rsidR="00EE5860" w:rsidRPr="00441CD0" w:rsidRDefault="00EE5860" w:rsidP="00EE5860">
      <w:pPr>
        <w:pStyle w:val="TF"/>
        <w:rPr>
          <w:lang w:val="en-US"/>
        </w:rPr>
      </w:pPr>
      <w:r w:rsidRPr="00441CD0">
        <w:t xml:space="preserve">Figure </w:t>
      </w:r>
      <w:r w:rsidRPr="00441CD0">
        <w:rPr>
          <w:lang w:val="en-US"/>
        </w:rPr>
        <w:t>5.2</w:t>
      </w:r>
      <w:r w:rsidRPr="00441CD0">
        <w:t>.2.2-1: IDT based charging</w:t>
      </w:r>
    </w:p>
    <w:p w14:paraId="66245BD4" w14:textId="77777777" w:rsidR="00EE5860" w:rsidRPr="00441CD0" w:rsidRDefault="00EE5860" w:rsidP="00EE5860">
      <w:pPr>
        <w:pStyle w:val="NO"/>
        <w:rPr>
          <w:lang w:val="x-none" w:eastAsia="zh-CN"/>
        </w:rPr>
      </w:pPr>
      <w:r w:rsidRPr="00441CD0">
        <w:rPr>
          <w:lang w:eastAsia="zh-CN"/>
        </w:rPr>
        <w:t>NOTE 2:</w:t>
      </w:r>
      <w:r w:rsidRPr="00441CD0">
        <w:rPr>
          <w:lang w:eastAsia="zh-CN"/>
        </w:rPr>
        <w:tab/>
        <w:t>The Inactivity Detection Time can be set to the Quota Consumption Timer if received. The Inactivity Detection Time is not used to control when the time metering starts.</w:t>
      </w:r>
    </w:p>
    <w:p w14:paraId="1BE3BE91" w14:textId="3863472B" w:rsidR="00EE5860" w:rsidRPr="00441CD0" w:rsidRDefault="00EE5860" w:rsidP="00EE5860">
      <w:pPr>
        <w:pStyle w:val="B1"/>
        <w:rPr>
          <w:lang w:eastAsia="de-DE"/>
        </w:rPr>
      </w:pPr>
      <w:r w:rsidRPr="00441CD0">
        <w:rPr>
          <w:lang w:eastAsia="zh-CN"/>
        </w:rPr>
        <w:t>-</w:t>
      </w:r>
      <w:r w:rsidRPr="00441CD0">
        <w:rPr>
          <w:lang w:eastAsia="zh-CN"/>
        </w:rPr>
        <w:tab/>
        <w:t xml:space="preserve">For EPC, a Time Quota Mechanism, including a </w:t>
      </w:r>
      <w:r w:rsidRPr="00441CD0">
        <w:rPr>
          <w:noProof/>
        </w:rPr>
        <w:t>Base Time Interval</w:t>
      </w:r>
      <w:r w:rsidRPr="00441CD0">
        <w:rPr>
          <w:lang w:eastAsia="zh-CN"/>
        </w:rPr>
        <w:t xml:space="preserve"> Type, which is either Continuous Time Period (CTP) or Discrete Time Period (DTP), and a Base Time Interval (BTI), to the UP function. See </w:t>
      </w:r>
      <w:r w:rsidR="00415C19" w:rsidRPr="00441CD0">
        <w:rPr>
          <w:lang w:eastAsia="zh-CN"/>
        </w:rPr>
        <w:t>clause</w:t>
      </w:r>
      <w:r w:rsidR="00415C19">
        <w:rPr>
          <w:lang w:eastAsia="zh-CN"/>
        </w:rPr>
        <w:t> </w:t>
      </w:r>
      <w:r w:rsidR="00415C19" w:rsidRPr="00441CD0">
        <w:rPr>
          <w:lang w:eastAsia="zh-CN"/>
        </w:rPr>
        <w:t>6</w:t>
      </w:r>
      <w:r w:rsidRPr="00441CD0">
        <w:rPr>
          <w:lang w:eastAsia="zh-CN"/>
        </w:rPr>
        <w:t>.5.7 in 3GPP TS 32.299</w:t>
      </w:r>
      <w:r>
        <w:rPr>
          <w:lang w:eastAsia="zh-CN"/>
        </w:rPr>
        <w:t> </w:t>
      </w:r>
      <w:r w:rsidRPr="00441CD0">
        <w:rPr>
          <w:lang w:eastAsia="zh-CN"/>
        </w:rPr>
        <w:t>[18]</w:t>
      </w:r>
      <w:r w:rsidRPr="00441CD0">
        <w:rPr>
          <w:lang w:eastAsia="de-DE"/>
        </w:rPr>
        <w:t>.</w:t>
      </w:r>
    </w:p>
    <w:p w14:paraId="0B127F65" w14:textId="77777777" w:rsidR="00EE5860" w:rsidRPr="00441CD0" w:rsidRDefault="00EE5860" w:rsidP="00EE5860">
      <w:pPr>
        <w:pStyle w:val="B1"/>
        <w:rPr>
          <w:lang w:eastAsia="zh-CN"/>
        </w:rPr>
      </w:pPr>
      <w:r w:rsidRPr="00441CD0">
        <w:rPr>
          <w:lang w:eastAsia="zh-CN"/>
        </w:rPr>
        <w:t>-</w:t>
      </w:r>
      <w:r w:rsidRPr="00441CD0">
        <w:rPr>
          <w:lang w:eastAsia="zh-CN"/>
        </w:rPr>
        <w:tab/>
        <w:t xml:space="preserve">For CTP (Continuous Time Period), the time measurement starts from the time that traffic has occurred up to the first Base Time Interval (BTI) which contains no traffic. The time measurement shall include the last Base Time Interval, i.e. the one which contained no traffic. The time measurement resumes by the UP function when subsequent traffic is received. See Figure </w:t>
      </w:r>
      <w:r w:rsidRPr="00441CD0">
        <w:rPr>
          <w:lang w:val="en-US"/>
        </w:rPr>
        <w:t>5.2.2.2-2</w:t>
      </w:r>
      <w:r w:rsidRPr="00441CD0">
        <w:rPr>
          <w:lang w:eastAsia="zh-CN"/>
        </w:rPr>
        <w:t>:</w:t>
      </w:r>
    </w:p>
    <w:p w14:paraId="5FADFA70" w14:textId="77777777" w:rsidR="00EE5860" w:rsidRPr="00441CD0" w:rsidRDefault="00EE5860" w:rsidP="00EE5860">
      <w:pPr>
        <w:pStyle w:val="TH"/>
      </w:pPr>
      <w:r w:rsidRPr="00441CD0">
        <w:rPr>
          <w:lang w:val="x-none"/>
        </w:rPr>
        <w:object w:dxaOrig="7935" w:dyaOrig="3300" w14:anchorId="473EB3D9">
          <v:shape id="_x0000_i1029" type="#_x0000_t75" style="width:397.45pt;height:165.05pt" o:ole="">
            <v:imagedata r:id="rId19" o:title=""/>
          </v:shape>
          <o:OLEObject Type="Embed" ProgID="Visio.Drawing.11" ShapeID="_x0000_i1029" DrawAspect="Content" ObjectID="_1678112835" r:id="rId20"/>
        </w:object>
      </w:r>
    </w:p>
    <w:p w14:paraId="306D9618" w14:textId="77777777" w:rsidR="00EE5860" w:rsidRPr="00441CD0" w:rsidRDefault="00EE5860" w:rsidP="00EE5860">
      <w:pPr>
        <w:pStyle w:val="TF"/>
        <w:rPr>
          <w:lang w:eastAsia="zh-CN"/>
        </w:rPr>
      </w:pPr>
      <w:r w:rsidRPr="00441CD0">
        <w:t xml:space="preserve">Figure </w:t>
      </w:r>
      <w:r w:rsidRPr="00441CD0">
        <w:rPr>
          <w:lang w:val="en-US"/>
        </w:rPr>
        <w:t>5.2.2.2-2</w:t>
      </w:r>
      <w:r w:rsidRPr="00441CD0">
        <w:t>: CTP based charging</w:t>
      </w:r>
    </w:p>
    <w:p w14:paraId="7723F6C6" w14:textId="77777777" w:rsidR="00EE5860" w:rsidRPr="00441CD0" w:rsidRDefault="00EE5860" w:rsidP="00EE5860">
      <w:pPr>
        <w:pStyle w:val="B2"/>
        <w:rPr>
          <w:lang w:eastAsia="zh-CN"/>
        </w:rPr>
      </w:pPr>
      <w:r w:rsidRPr="00441CD0">
        <w:rPr>
          <w:lang w:eastAsia="zh-CN"/>
        </w:rPr>
        <w:t>-</w:t>
      </w:r>
      <w:r w:rsidRPr="00441CD0">
        <w:rPr>
          <w:lang w:eastAsia="zh-CN"/>
        </w:rPr>
        <w:tab/>
        <w:t xml:space="preserve">For DTP (Descrete Time Period), the time measurement starts from the time that traffic has occurred up to the Base Time Interval end. The time measurement shall be resumed by the UP function when subsequent traffic is received. See Figure </w:t>
      </w:r>
      <w:r w:rsidRPr="00441CD0">
        <w:rPr>
          <w:lang w:val="en-US"/>
        </w:rPr>
        <w:t>5.2.2.2-3</w:t>
      </w:r>
      <w:r w:rsidRPr="00441CD0">
        <w:rPr>
          <w:lang w:eastAsia="zh-CN"/>
        </w:rPr>
        <w:t>:</w:t>
      </w:r>
    </w:p>
    <w:p w14:paraId="39BF04E3" w14:textId="77777777" w:rsidR="00EE5860" w:rsidRPr="00441CD0" w:rsidRDefault="00EE5860" w:rsidP="00EE5860">
      <w:pPr>
        <w:pStyle w:val="TH"/>
      </w:pPr>
      <w:r w:rsidRPr="00441CD0">
        <w:rPr>
          <w:lang w:val="x-none"/>
        </w:rPr>
        <w:object w:dxaOrig="7935" w:dyaOrig="3360" w14:anchorId="4B865E7A">
          <v:shape id="_x0000_i1030" type="#_x0000_t75" style="width:397.45pt;height:167.9pt" o:ole="">
            <v:imagedata r:id="rId21" o:title=""/>
          </v:shape>
          <o:OLEObject Type="Embed" ProgID="Visio.Drawing.11" ShapeID="_x0000_i1030" DrawAspect="Content" ObjectID="_1678112836" r:id="rId22"/>
        </w:object>
      </w:r>
    </w:p>
    <w:p w14:paraId="702B5526" w14:textId="77777777" w:rsidR="00EE5860" w:rsidRPr="00441CD0" w:rsidRDefault="00EE5860" w:rsidP="00EE5860">
      <w:pPr>
        <w:pStyle w:val="TF"/>
        <w:rPr>
          <w:lang w:eastAsia="zh-CN"/>
        </w:rPr>
      </w:pPr>
      <w:r w:rsidRPr="00441CD0">
        <w:t xml:space="preserve">Figure </w:t>
      </w:r>
      <w:r w:rsidRPr="00441CD0">
        <w:rPr>
          <w:lang w:val="en-US"/>
        </w:rPr>
        <w:t>5.2.2.2-3</w:t>
      </w:r>
      <w:r w:rsidRPr="00441CD0">
        <w:t>: DTP based charging</w:t>
      </w:r>
    </w:p>
    <w:p w14:paraId="496E8718" w14:textId="77777777" w:rsidR="00EE5860" w:rsidRPr="00441CD0" w:rsidRDefault="00EE5860" w:rsidP="00EE5860">
      <w:pPr>
        <w:rPr>
          <w:rFonts w:eastAsia="Batang"/>
        </w:rPr>
      </w:pPr>
      <w:r w:rsidRPr="00441CD0">
        <w:t xml:space="preserve">When </w:t>
      </w:r>
      <w:r w:rsidRPr="00441CD0">
        <w:rPr>
          <w:lang w:val="en-US"/>
        </w:rPr>
        <w:t>the time-based measurement method</w:t>
      </w:r>
      <w:r w:rsidRPr="00441CD0">
        <w:t xml:space="preserve"> applies, and when the Envelope Reporting is required for EPC, the CP function shall request the UP function to report the usage by setting the reporting trigger to Envelope Closure in addition to other Reporting Trigger(s), in the Reporting Triggers IE. The CP function may indicate the UP function to report for just time, time and volume, time and events, or time and volume and number of events by setting Measurement Method accordingly. The CP function may set the Reduced Application Detection Information flag in the Measurement Information of the URR, when requesting the detection of start and stop of an application solely for the purpose of envelope reporting for EPC.</w:t>
      </w:r>
    </w:p>
    <w:p w14:paraId="304179F6" w14:textId="77777777" w:rsidR="00EE5860" w:rsidRPr="00441CD0" w:rsidRDefault="00EE5860" w:rsidP="00EE5860">
      <w:pPr>
        <w:rPr>
          <w:rFonts w:eastAsia="Batang"/>
          <w:noProof/>
          <w:lang w:eastAsia="ko-KR"/>
        </w:rPr>
      </w:pPr>
      <w:r w:rsidRPr="00441CD0">
        <w:rPr>
          <w:rFonts w:eastAsia="Batang"/>
          <w:noProof/>
          <w:lang w:eastAsia="ko-KR"/>
        </w:rPr>
        <w:t>The CP function may provision a Volume Threshold</w:t>
      </w:r>
      <w:r>
        <w:rPr>
          <w:rFonts w:eastAsia="Batang"/>
          <w:noProof/>
          <w:lang w:eastAsia="ko-KR"/>
        </w:rPr>
        <w:t xml:space="preserve"> IE</w:t>
      </w:r>
      <w:r w:rsidRPr="00441CD0">
        <w:rPr>
          <w:rFonts w:eastAsia="Batang"/>
          <w:noProof/>
          <w:lang w:eastAsia="ko-KR"/>
        </w:rPr>
        <w:t>, a Volume Quota</w:t>
      </w:r>
      <w:r>
        <w:rPr>
          <w:rFonts w:eastAsia="Batang"/>
          <w:noProof/>
          <w:lang w:eastAsia="ko-KR"/>
        </w:rPr>
        <w:t xml:space="preserve"> IE</w:t>
      </w:r>
      <w:r w:rsidRPr="00441CD0">
        <w:rPr>
          <w:rFonts w:eastAsia="Batang"/>
          <w:noProof/>
          <w:lang w:eastAsia="ko-KR"/>
        </w:rPr>
        <w:t>, or both (and/or respectively a Time</w:t>
      </w:r>
      <w:r>
        <w:rPr>
          <w:rFonts w:eastAsia="Batang"/>
          <w:noProof/>
          <w:lang w:eastAsia="ko-KR"/>
        </w:rPr>
        <w:t>/Event</w:t>
      </w:r>
      <w:r w:rsidRPr="00441CD0">
        <w:rPr>
          <w:rFonts w:eastAsia="Batang"/>
          <w:noProof/>
          <w:lang w:eastAsia="ko-KR"/>
        </w:rPr>
        <w:t xml:space="preserve"> Threshold</w:t>
      </w:r>
      <w:r>
        <w:rPr>
          <w:rFonts w:eastAsia="Batang"/>
          <w:noProof/>
          <w:lang w:eastAsia="ko-KR"/>
        </w:rPr>
        <w:t xml:space="preserve"> IE</w:t>
      </w:r>
      <w:r w:rsidRPr="00441CD0">
        <w:rPr>
          <w:rFonts w:eastAsia="Batang"/>
          <w:noProof/>
          <w:lang w:eastAsia="ko-KR"/>
        </w:rPr>
        <w:t>, a Time</w:t>
      </w:r>
      <w:r>
        <w:rPr>
          <w:rFonts w:eastAsia="Batang"/>
          <w:noProof/>
          <w:lang w:eastAsia="ko-KR"/>
        </w:rPr>
        <w:t>/Event</w:t>
      </w:r>
      <w:r w:rsidRPr="00441CD0">
        <w:rPr>
          <w:rFonts w:eastAsia="Batang"/>
          <w:noProof/>
          <w:lang w:eastAsia="ko-KR"/>
        </w:rPr>
        <w:t xml:space="preserve"> Quota</w:t>
      </w:r>
      <w:r>
        <w:rPr>
          <w:rFonts w:eastAsia="Batang"/>
          <w:noProof/>
          <w:lang w:eastAsia="ko-KR"/>
        </w:rPr>
        <w:t xml:space="preserve"> IE</w:t>
      </w:r>
      <w:r w:rsidRPr="00441CD0">
        <w:rPr>
          <w:rFonts w:eastAsia="Batang"/>
          <w:noProof/>
          <w:lang w:eastAsia="ko-KR"/>
        </w:rPr>
        <w:t>, or both).</w:t>
      </w:r>
      <w:r>
        <w:rPr>
          <w:rFonts w:eastAsia="Batang"/>
          <w:noProof/>
          <w:lang w:eastAsia="ko-KR"/>
        </w:rPr>
        <w:t xml:space="preserve"> </w:t>
      </w:r>
      <w:bookmarkStart w:id="421" w:name="_Hlk42698906"/>
      <w:r w:rsidRPr="00222063">
        <w:rPr>
          <w:rFonts w:eastAsia="Batang"/>
          <w:noProof/>
          <w:lang w:eastAsia="ko-KR"/>
        </w:rPr>
        <w:t>In such a case, the CP function may set the reporting trigger for threshold (VOLTH/TIMTH/EVETH) and/or the reporting trigger for quota (VOLQU/TIMQU/EVEQU)) in the Reporting Triggers IE.</w:t>
      </w:r>
      <w:bookmarkEnd w:id="421"/>
    </w:p>
    <w:p w14:paraId="5AF0AED4" w14:textId="77777777" w:rsidR="00EE5860" w:rsidRDefault="00EE5860" w:rsidP="00EE5860">
      <w:pPr>
        <w:rPr>
          <w:rFonts w:eastAsia="Batang"/>
          <w:noProof/>
          <w:lang w:eastAsia="ko-KR"/>
        </w:rPr>
      </w:pPr>
      <w:r w:rsidRPr="00441CD0">
        <w:rPr>
          <w:rFonts w:eastAsia="Batang"/>
          <w:noProof/>
          <w:lang w:eastAsia="ko-KR"/>
        </w:rPr>
        <w:t>When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only </w:t>
      </w:r>
      <w:r w:rsidRPr="00222063">
        <w:rPr>
          <w:rFonts w:eastAsia="Batang"/>
          <w:noProof/>
          <w:lang w:eastAsia="ko-KR"/>
        </w:rPr>
        <w:t>the reporting trigger for threshold (VOLTH/TIMTH/EVETH) is set</w:t>
      </w:r>
      <w:r w:rsidRPr="00441CD0">
        <w:rPr>
          <w:rFonts w:eastAsia="Batang"/>
          <w:noProof/>
          <w:lang w:eastAsia="ko-KR"/>
        </w:rPr>
        <w:t>, the UP function shall send a usage report only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w:t>
      </w:r>
      <w:r w:rsidRPr="00441CD0">
        <w:rPr>
          <w:rFonts w:eastAsia="Batang"/>
          <w:noProof/>
          <w:lang w:eastAsia="ko-KR"/>
        </w:rPr>
        <w:t xml:space="preserve"> </w:t>
      </w:r>
      <w:r>
        <w:rPr>
          <w:rFonts w:eastAsia="Batang"/>
          <w:noProof/>
          <w:lang w:eastAsia="ko-KR"/>
        </w:rPr>
        <w:t>W</w:t>
      </w:r>
      <w:r w:rsidRPr="00441CD0">
        <w:rPr>
          <w:rFonts w:eastAsia="Batang"/>
          <w:noProof/>
          <w:lang w:eastAsia="ko-KR"/>
        </w:rPr>
        <w:t>hen subsequently reaching the Volume (or Time</w:t>
      </w:r>
      <w:r>
        <w:rPr>
          <w:rFonts w:eastAsia="Batang"/>
          <w:noProof/>
          <w:lang w:eastAsia="ko-KR"/>
        </w:rPr>
        <w:t xml:space="preserve"> or Event</w:t>
      </w:r>
      <w:r w:rsidRPr="00441CD0">
        <w:rPr>
          <w:rFonts w:eastAsia="Batang"/>
          <w:noProof/>
          <w:lang w:eastAsia="ko-KR"/>
        </w:rPr>
        <w:t xml:space="preserve">) Quota, the UP function shall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new usage report to the CP function.</w:t>
      </w:r>
    </w:p>
    <w:p w14:paraId="5E6FDA66" w14:textId="77777777" w:rsidR="00EE5860" w:rsidRDefault="00EE5860" w:rsidP="00EE5860">
      <w:pPr>
        <w:rPr>
          <w:rFonts w:eastAsia="Batang"/>
          <w:noProof/>
          <w:lang w:eastAsia="ko-KR"/>
        </w:rPr>
      </w:pPr>
      <w:r>
        <w:rPr>
          <w:rFonts w:eastAsia="Batang"/>
          <w:noProof/>
          <w:lang w:eastAsia="ko-KR"/>
        </w:rPr>
        <w:t>If</w:t>
      </w:r>
      <w:r w:rsidRPr="00441CD0">
        <w:rPr>
          <w:rFonts w:eastAsia="Batang"/>
          <w:noProof/>
          <w:lang w:eastAsia="ko-KR"/>
        </w:rPr>
        <w:t xml:space="preserve">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both of the respective Threshold and Quota reporting triggers are set</w:t>
      </w:r>
      <w:r w:rsidRPr="00441CD0">
        <w:rPr>
          <w:rFonts w:eastAsia="Batang"/>
          <w:noProof/>
          <w:lang w:eastAsia="ko-KR"/>
        </w:rPr>
        <w:t>, the UP function shall send a usage report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 xml:space="preserve"> and also later on w</w:t>
      </w:r>
      <w:r w:rsidRPr="00441CD0">
        <w:rPr>
          <w:rFonts w:eastAsia="Batang"/>
          <w:noProof/>
          <w:lang w:eastAsia="ko-KR"/>
        </w:rPr>
        <w:t>hen subsequently reaching the Volume (or Time</w:t>
      </w:r>
      <w:r>
        <w:rPr>
          <w:rFonts w:eastAsia="Batang"/>
          <w:noProof/>
          <w:lang w:eastAsia="ko-KR"/>
        </w:rPr>
        <w:t xml:space="preserve"> or Event) Quota.</w:t>
      </w:r>
    </w:p>
    <w:p w14:paraId="041A5DAA" w14:textId="77777777" w:rsidR="00EE5860" w:rsidRDefault="00EE5860" w:rsidP="00EE5860">
      <w:pPr>
        <w:pStyle w:val="NO"/>
        <w:rPr>
          <w:noProof/>
          <w:lang w:eastAsia="ko-KR"/>
        </w:rPr>
      </w:pPr>
      <w:r>
        <w:rPr>
          <w:noProof/>
          <w:lang w:eastAsia="ko-KR"/>
        </w:rPr>
        <w:t>NOTE 3</w:t>
      </w:r>
      <w:r w:rsidRPr="00441CD0">
        <w:rPr>
          <w:noProof/>
          <w:lang w:eastAsia="ko-KR"/>
        </w:rPr>
        <w:t>:</w:t>
      </w:r>
      <w:r w:rsidRPr="00441CD0">
        <w:rPr>
          <w:noProof/>
          <w:lang w:eastAsia="ko-KR"/>
        </w:rPr>
        <w:tab/>
      </w:r>
      <w:r w:rsidRPr="00222063">
        <w:rPr>
          <w:noProof/>
          <w:lang w:eastAsia="ko-KR"/>
        </w:rPr>
        <w:t>A UP</w:t>
      </w:r>
      <w:r>
        <w:rPr>
          <w:noProof/>
          <w:lang w:eastAsia="ko-KR"/>
        </w:rPr>
        <w:t xml:space="preserve"> </w:t>
      </w:r>
      <w:r w:rsidRPr="00222063">
        <w:rPr>
          <w:noProof/>
          <w:lang w:eastAsia="ko-KR"/>
        </w:rPr>
        <w:t>F</w:t>
      </w:r>
      <w:r>
        <w:rPr>
          <w:noProof/>
          <w:lang w:eastAsia="ko-KR"/>
        </w:rPr>
        <w:t>unction</w:t>
      </w:r>
      <w:r w:rsidRPr="00222063">
        <w:rPr>
          <w:noProof/>
          <w:lang w:eastAsia="ko-KR"/>
        </w:rPr>
        <w:t xml:space="preserve"> complying with </w:t>
      </w:r>
      <w:r w:rsidRPr="009B377C">
        <w:rPr>
          <w:noProof/>
          <w:lang w:eastAsia="ko-KR"/>
        </w:rPr>
        <w:t>Release 14 or Release 15</w:t>
      </w:r>
      <w:r w:rsidRPr="00222063">
        <w:rPr>
          <w:noProof/>
          <w:lang w:eastAsia="ko-KR"/>
        </w:rPr>
        <w:t xml:space="preserve"> of the specification only send</w:t>
      </w:r>
      <w:r>
        <w:rPr>
          <w:noProof/>
          <w:lang w:eastAsia="ko-KR"/>
        </w:rPr>
        <w:t>s</w:t>
      </w:r>
      <w:r w:rsidRPr="00222063">
        <w:rPr>
          <w:noProof/>
          <w:lang w:eastAsia="ko-KR"/>
        </w:rPr>
        <w:t xml:space="preserve"> one usage report when the threshold is reached, even if both reporting triggers (for the threshold and the quota) are set.</w:t>
      </w:r>
    </w:p>
    <w:p w14:paraId="0287F7BC" w14:textId="77777777" w:rsidR="00EE5860" w:rsidRPr="00441CD0" w:rsidRDefault="00EE5860" w:rsidP="00EE5860">
      <w:pPr>
        <w:pStyle w:val="NO"/>
        <w:rPr>
          <w:lang w:val="en-US"/>
        </w:rPr>
      </w:pPr>
      <w:r>
        <w:rPr>
          <w:noProof/>
          <w:lang w:eastAsia="ko-KR"/>
        </w:rPr>
        <w:t>NOTE 4:</w:t>
      </w:r>
      <w:r>
        <w:rPr>
          <w:noProof/>
          <w:lang w:eastAsia="ko-KR"/>
        </w:rPr>
        <w:tab/>
      </w:r>
      <w:r w:rsidRPr="00D83EBF">
        <w:rPr>
          <w:noProof/>
          <w:lang w:eastAsia="ko-KR"/>
        </w:rPr>
        <w:t>After sending a usage report on reaching a threshold, the UP function typically gets a new quota before the earlier provisioned quota exhausts. This implies that the UP function typically sends a quota report when reaching the final quota.</w:t>
      </w:r>
    </w:p>
    <w:p w14:paraId="3537AAE2"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5</w:t>
      </w:r>
      <w:r w:rsidRPr="00441CD0">
        <w:rPr>
          <w:rFonts w:eastAsia="Batang"/>
          <w:noProof/>
          <w:lang w:eastAsia="ko-KR"/>
        </w:rPr>
        <w:t>:</w:t>
      </w:r>
      <w:r w:rsidRPr="00441CD0">
        <w:rPr>
          <w:rFonts w:eastAsia="Batang"/>
          <w:noProof/>
          <w:lang w:eastAsia="ko-KR"/>
        </w:rPr>
        <w:tab/>
        <w:t xml:space="preserve">For online charging, the Volume Threshold (or Time Threshold) can be set in a PGW-U or TDF-U to the value of the granted volume (or time) quota minus the volume (or time) quota threshold, such as to get a usage report from the UP function when the </w:t>
      </w:r>
      <w:r w:rsidRPr="00441CD0">
        <w:t>volume (or time) based credit falls below the remaining quota thresholds provided by the OCS.</w:t>
      </w:r>
    </w:p>
    <w:p w14:paraId="33A373CD" w14:textId="77777777" w:rsidR="00EE5860" w:rsidRPr="00441CD0" w:rsidRDefault="00EE5860" w:rsidP="00EE5860">
      <w:pPr>
        <w:pStyle w:val="NO"/>
        <w:rPr>
          <w:rFonts w:eastAsia="Batang"/>
          <w:noProof/>
          <w:lang w:eastAsia="ko-KR"/>
        </w:rPr>
      </w:pPr>
      <w:r w:rsidRPr="00441CD0">
        <w:rPr>
          <w:rFonts w:eastAsia="Batang"/>
          <w:noProof/>
          <w:lang w:eastAsia="ko-KR"/>
        </w:rPr>
        <w:t xml:space="preserve">NOTE </w:t>
      </w:r>
      <w:r>
        <w:rPr>
          <w:rFonts w:eastAsia="Batang"/>
          <w:noProof/>
          <w:lang w:eastAsia="ko-KR"/>
        </w:rPr>
        <w:t>6</w:t>
      </w:r>
      <w:r w:rsidRPr="00441CD0">
        <w:rPr>
          <w:rFonts w:eastAsia="Batang"/>
          <w:noProof/>
          <w:lang w:eastAsia="ko-KR"/>
        </w:rPr>
        <w:t>:</w:t>
      </w:r>
      <w:r w:rsidRPr="00441CD0">
        <w:rPr>
          <w:rFonts w:eastAsia="Batang"/>
          <w:noProof/>
          <w:lang w:eastAsia="ko-KR"/>
        </w:rPr>
        <w:tab/>
        <w:t>The Volume Quota or Time Quota can be armed in a PGW-U or TDF-U for online charging to enable the traffic to be forwarded up to an intermediate or final quotas granted by the OCS. The CP function can provision both a Volume (or Time) Threshold and a Volume (or Time) Threshold to request the UP function to:</w:t>
      </w:r>
      <w:r w:rsidRPr="00441CD0">
        <w:rPr>
          <w:rFonts w:eastAsia="Batang"/>
          <w:noProof/>
          <w:lang w:eastAsia="ko-KR"/>
        </w:rPr>
        <w:br/>
        <w:t>-</w:t>
      </w:r>
      <w:r w:rsidRPr="00441CD0">
        <w:rPr>
          <w:rFonts w:eastAsia="Batang"/>
          <w:noProof/>
          <w:lang w:eastAsia="ko-KR"/>
        </w:rPr>
        <w:tab/>
        <w:t xml:space="preserve">send a usage report when the consumed resources reach the volume (or time) usage threshold provided by the OCS, and </w:t>
      </w:r>
      <w:r w:rsidRPr="00441CD0">
        <w:rPr>
          <w:rFonts w:eastAsia="Batang"/>
          <w:noProof/>
          <w:lang w:eastAsia="ko-KR"/>
        </w:rPr>
        <w:br/>
        <w:t>-</w:t>
      </w:r>
      <w:r w:rsidRPr="00441CD0">
        <w:rPr>
          <w:rFonts w:eastAsia="Batang"/>
          <w:noProof/>
          <w:lang w:eastAsia="ko-KR"/>
        </w:rPr>
        <w:tab/>
        <w:t xml:space="preserve">to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second usage report, when the granted volume (or time) quota is exhausted.</w:t>
      </w:r>
    </w:p>
    <w:p w14:paraId="209E45D5" w14:textId="77777777" w:rsidR="00EE5860" w:rsidRPr="00441CD0" w:rsidRDefault="00EE5860" w:rsidP="00EE5860">
      <w:pPr>
        <w:rPr>
          <w:lang w:val="en-US"/>
        </w:rPr>
      </w:pPr>
      <w:r w:rsidRPr="00441CD0">
        <w:rPr>
          <w:lang w:val="en-US"/>
        </w:rPr>
        <w:lastRenderedPageBreak/>
        <w:t>For event based measurement method, the CP function may provision:</w:t>
      </w:r>
    </w:p>
    <w:p w14:paraId="72E9C55B" w14:textId="77777777" w:rsidR="00EE5860" w:rsidRPr="00441CD0" w:rsidRDefault="00EE5860" w:rsidP="00EE5860">
      <w:pPr>
        <w:pStyle w:val="B1"/>
      </w:pPr>
      <w:r w:rsidRPr="00441CD0">
        <w:t>-</w:t>
      </w:r>
      <w:r w:rsidRPr="00441CD0">
        <w:tab/>
        <w:t>the Event Threshold IE, to request the UP function to generate a usage report when the number of events reaches the event threshold;</w:t>
      </w:r>
    </w:p>
    <w:p w14:paraId="0D45311E" w14:textId="77777777" w:rsidR="00EE5860" w:rsidRPr="00441CD0" w:rsidRDefault="00EE5860" w:rsidP="00EE5860">
      <w:pPr>
        <w:pStyle w:val="B1"/>
        <w:rPr>
          <w:lang w:val="en-US"/>
        </w:rPr>
      </w:pPr>
      <w:r w:rsidRPr="00441CD0">
        <w:rPr>
          <w:lang w:val="en-US"/>
        </w:rPr>
        <w:t>-</w:t>
      </w:r>
      <w:r w:rsidRPr="00441CD0">
        <w:rPr>
          <w:lang w:val="en-US"/>
        </w:rPr>
        <w:tab/>
        <w:t xml:space="preserve">the Event Quota IE, to request the UP function to stop forwarding packets applicable to the event (or only </w:t>
      </w:r>
      <w:r w:rsidRPr="00441CD0">
        <w:rPr>
          <w:rFonts w:eastAsia="Batang"/>
          <w:noProof/>
          <w:lang w:eastAsia="ko-KR"/>
        </w:rPr>
        <w:t xml:space="preserve">allow forwarding of some limited user plane traffic, based on operator policy in the UP function) </w:t>
      </w:r>
      <w:r w:rsidRPr="00441CD0">
        <w:rPr>
          <w:lang w:val="en-US"/>
        </w:rPr>
        <w:t>and, if no Event threshold is provisioned, to also generate a usage report, when the n</w:t>
      </w:r>
      <w:r w:rsidRPr="00441CD0">
        <w:t>umber of events</w:t>
      </w:r>
      <w:r w:rsidRPr="00441CD0">
        <w:rPr>
          <w:lang w:val="en-US"/>
        </w:rPr>
        <w:t xml:space="preserve"> reaches the event quota;</w:t>
      </w:r>
    </w:p>
    <w:p w14:paraId="327A0585" w14:textId="77777777" w:rsidR="00EE5860" w:rsidRPr="00441CD0" w:rsidRDefault="00EE5860" w:rsidP="00EE5860">
      <w:pPr>
        <w:pStyle w:val="NO"/>
        <w:rPr>
          <w:lang w:val="x-none"/>
        </w:rPr>
      </w:pPr>
      <w:r w:rsidRPr="00441CD0">
        <w:t xml:space="preserve">NOTE </w:t>
      </w:r>
      <w:r>
        <w:t>7</w:t>
      </w:r>
      <w:r w:rsidRPr="00441CD0">
        <w:t>:</w:t>
      </w:r>
      <w:r w:rsidRPr="00441CD0">
        <w:tab/>
        <w:t>An event is preconfigured with one or more event detection logic in the UPF. Each event detection logic is associated with an Application ID. The CP function activates the detection and reporting of an event by provisioning PDR(s) with the PDI set to an Application ID and by provisioning a URR with an event threshold or event quota reporting trigger. The CP function identifies an event reported in a Usage Report by the URR ID.</w:t>
      </w:r>
    </w:p>
    <w:p w14:paraId="0E328CF2" w14:textId="77777777" w:rsidR="00EE5860" w:rsidRPr="00441CD0" w:rsidRDefault="00EE5860" w:rsidP="00EE5860">
      <w:pPr>
        <w:rPr>
          <w:lang w:val="en-US"/>
        </w:rPr>
      </w:pPr>
      <w:r w:rsidRPr="00441CD0">
        <w:rPr>
          <w:lang w:val="en-US"/>
        </w:rPr>
        <w:t>For all the measurement methods (i.e. volume, time or event), the CP function may also provision:</w:t>
      </w:r>
    </w:p>
    <w:p w14:paraId="4455DA49" w14:textId="77777777" w:rsidR="00EE5860" w:rsidRPr="00441CD0" w:rsidRDefault="00EE5860" w:rsidP="00EE5860">
      <w:pPr>
        <w:pStyle w:val="B1"/>
        <w:rPr>
          <w:lang w:val="en-US"/>
        </w:rPr>
      </w:pPr>
      <w:r w:rsidRPr="00441CD0">
        <w:rPr>
          <w:lang w:val="en-US"/>
        </w:rPr>
        <w:t>-</w:t>
      </w:r>
      <w:r w:rsidRPr="00441CD0">
        <w:rPr>
          <w:lang w:val="en-US"/>
        </w:rPr>
        <w:tab/>
        <w:t xml:space="preserve">a Quota Holding Time, to request the UP function to send a usage report and to also stop forwarding packets (or only </w:t>
      </w:r>
      <w:r w:rsidRPr="00441CD0">
        <w:rPr>
          <w:rFonts w:eastAsia="Batang"/>
          <w:noProof/>
          <w:lang w:eastAsia="ko-KR"/>
        </w:rPr>
        <w:t>allow forwarding of some limited user plane traffic, based on operator policy in the UP function)</w:t>
      </w:r>
      <w:r w:rsidRPr="00441CD0">
        <w:rPr>
          <w:lang w:val="en-US"/>
        </w:rPr>
        <w:t xml:space="preserve"> when no packets have been received for the duration indicated in this parameter;</w:t>
      </w:r>
    </w:p>
    <w:p w14:paraId="2CA3E91A"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8</w:t>
      </w:r>
      <w:r w:rsidRPr="00441CD0">
        <w:rPr>
          <w:rFonts w:eastAsia="Batang"/>
          <w:noProof/>
          <w:lang w:eastAsia="ko-KR"/>
        </w:rPr>
        <w:t>:</w:t>
      </w:r>
      <w:r w:rsidRPr="00441CD0">
        <w:rPr>
          <w:rFonts w:eastAsia="Batang"/>
          <w:noProof/>
          <w:lang w:eastAsia="ko-KR"/>
        </w:rPr>
        <w:tab/>
        <w:t xml:space="preserve">A Quota Holding Time can be armed in a PGW-U or TDF-U for online charging to request the UP function to send a Usage Report when the </w:t>
      </w:r>
      <w:r w:rsidRPr="00441CD0">
        <w:t>Quota Holding Time provided by the OCS (see 3GPP TS 32.299 [18]) expires</w:t>
      </w:r>
      <w:r w:rsidRPr="00441CD0">
        <w:rPr>
          <w:rFonts w:eastAsia="Batang"/>
          <w:noProof/>
          <w:lang w:eastAsia="ko-KR"/>
        </w:rPr>
        <w:t>. The UP function can be instructed in the same Usage Reporting Rule with the Report Triggers – START to generate a new Usage Report upon receiving any subsequent packets associated with this URR.</w:t>
      </w:r>
    </w:p>
    <w:p w14:paraId="27326855" w14:textId="77777777" w:rsidR="00EE5860" w:rsidRPr="00441CD0" w:rsidRDefault="00EE5860" w:rsidP="00EE5860">
      <w:pPr>
        <w:pStyle w:val="B1"/>
        <w:ind w:left="564" w:hanging="280"/>
        <w:rPr>
          <w:lang w:val="en-US"/>
        </w:rPr>
      </w:pPr>
      <w:r w:rsidRPr="00441CD0">
        <w:rPr>
          <w:lang w:val="en-US"/>
        </w:rPr>
        <w:t>-</w:t>
      </w:r>
      <w:r w:rsidRPr="00441CD0">
        <w:rPr>
          <w:lang w:val="en-US"/>
        </w:rPr>
        <w:tab/>
        <w:t>a Quota Validity Time, if the VTIME feature is supported by UP function, to request the UP function to send a usage report after the validity duration is over. After Quota validity timer expiry, if packets are received on UPF, the UPF shall stop forwarding packets or only allow forwarding of limited user plane traffic, based on operator's policy in the UP function;</w:t>
      </w:r>
    </w:p>
    <w:p w14:paraId="53D94F35" w14:textId="77777777" w:rsidR="00EE5860" w:rsidRPr="00441CD0" w:rsidRDefault="00EE5860" w:rsidP="00EE5860">
      <w:pPr>
        <w:pStyle w:val="NO"/>
        <w:rPr>
          <w:lang w:val="en-US"/>
        </w:rPr>
      </w:pPr>
      <w:r w:rsidRPr="00441CD0">
        <w:rPr>
          <w:noProof/>
          <w:lang w:eastAsia="ko-KR"/>
        </w:rPr>
        <w:t xml:space="preserve">NOTE </w:t>
      </w:r>
      <w:r>
        <w:rPr>
          <w:noProof/>
          <w:lang w:eastAsia="ko-KR"/>
        </w:rPr>
        <w:t>9</w:t>
      </w:r>
      <w:r w:rsidRPr="00441CD0">
        <w:rPr>
          <w:noProof/>
          <w:lang w:eastAsia="ko-KR"/>
        </w:rPr>
        <w:t>:</w:t>
      </w:r>
      <w:r w:rsidRPr="00441CD0">
        <w:rPr>
          <w:noProof/>
          <w:lang w:eastAsia="ko-KR"/>
        </w:rPr>
        <w:tab/>
      </w:r>
      <w:r>
        <w:rPr>
          <w:noProof/>
          <w:lang w:eastAsia="ko-KR"/>
        </w:rPr>
        <w:t>After sending the usage report triggered by the QUHTI or QUVTI (i.e. the Quota Holding Time or Quota Validity Time expires), any remaining quota for the URR is discarded in the UP function</w:t>
      </w:r>
      <w:r w:rsidRPr="00441CD0">
        <w:rPr>
          <w:noProof/>
          <w:lang w:eastAsia="ko-KR"/>
        </w:rPr>
        <w:t>.</w:t>
      </w:r>
    </w:p>
    <w:p w14:paraId="52C08549" w14:textId="77777777" w:rsidR="00EE5860" w:rsidRPr="00441CD0" w:rsidRDefault="00EE5860" w:rsidP="00EE5860">
      <w:pPr>
        <w:pStyle w:val="B1"/>
        <w:rPr>
          <w:lang w:val="en-US"/>
        </w:rPr>
      </w:pPr>
      <w:r w:rsidRPr="00441CD0">
        <w:rPr>
          <w:lang w:val="en-US"/>
        </w:rPr>
        <w:t>-</w:t>
      </w:r>
      <w:r w:rsidRPr="00441CD0">
        <w:rPr>
          <w:lang w:val="en-US"/>
        </w:rPr>
        <w:tab/>
        <w:t xml:space="preserve">a Monitoring Time IE </w:t>
      </w:r>
      <w:r w:rsidRPr="00441CD0">
        <w:t>and zero or more Additional Monitoring IEs</w:t>
      </w:r>
      <w:r w:rsidRPr="00441CD0">
        <w:rPr>
          <w:lang w:val="en-US"/>
        </w:rPr>
        <w:t>, to request the UP function to measure the network resources usage before and after the monitoring time in separate counts and to re-apply the volume and/or time, and/or event thresholds at the monitoring time. The CP function may additionally provision a Subsequent Volume (or Time or Event) Threshold IE and/or a Subsequent Volume (or Time or Event) Quota IE, for a volume (or time or event) based measurement. When being provisioned with a Monitoring Time, the UP function shall:</w:t>
      </w:r>
    </w:p>
    <w:p w14:paraId="3EC623FA" w14:textId="77777777" w:rsidR="00EE5860" w:rsidRPr="00441CD0" w:rsidRDefault="00EE5860" w:rsidP="00EE5860">
      <w:pPr>
        <w:pStyle w:val="B2"/>
        <w:rPr>
          <w:lang w:val="en-US"/>
        </w:rPr>
      </w:pPr>
      <w:r w:rsidRPr="00441CD0">
        <w:rPr>
          <w:lang w:val="en-US"/>
        </w:rPr>
        <w:t>-</w:t>
      </w:r>
      <w:r w:rsidRPr="00441CD0">
        <w:rPr>
          <w:lang w:val="en-US"/>
        </w:rPr>
        <w:tab/>
        <w:t>reset its usage thresholds at the monitoring time to the value provided in the Subsequent Volume (or Time or Event) Threshold IE, if provisioned in the URR, or to the remaining value of the Volume (or Time or Event) threshold used before the monitoring time (i.e. excluding the already accumulated volume or time usage);</w:t>
      </w:r>
    </w:p>
    <w:p w14:paraId="525EFB38" w14:textId="77777777" w:rsidR="00EE5860" w:rsidRPr="00441CD0" w:rsidRDefault="00EE5860" w:rsidP="00EE5860">
      <w:pPr>
        <w:pStyle w:val="B2"/>
        <w:rPr>
          <w:lang w:val="en-US"/>
        </w:rPr>
      </w:pPr>
      <w:r w:rsidRPr="00441CD0">
        <w:rPr>
          <w:lang w:val="en-US"/>
        </w:rPr>
        <w:t>-</w:t>
      </w:r>
      <w:r w:rsidRPr="00441CD0">
        <w:rPr>
          <w:lang w:val="en-US"/>
        </w:rPr>
        <w:tab/>
        <w:t>shall indicate the usage up to the Monitoring time and usage after the Monitoring time in the first usage report after the Monitoring Time is reached;</w:t>
      </w:r>
    </w:p>
    <w:p w14:paraId="20D88589" w14:textId="77777777" w:rsidR="00EE5860" w:rsidRPr="00441CD0" w:rsidRDefault="00EE5860" w:rsidP="00EE5860">
      <w:pPr>
        <w:pStyle w:val="B1"/>
        <w:rPr>
          <w:lang w:val="en-US"/>
        </w:rPr>
      </w:pPr>
      <w:r w:rsidRPr="00441CD0">
        <w:rPr>
          <w:lang w:val="en-US"/>
        </w:rPr>
        <w:t>-</w:t>
      </w:r>
      <w:r w:rsidRPr="00441CD0">
        <w:rPr>
          <w:lang w:val="en-US"/>
        </w:rPr>
        <w:tab/>
        <w:t>a</w:t>
      </w:r>
      <w:r>
        <w:rPr>
          <w:lang w:val="en-US"/>
        </w:rPr>
        <w:t>n</w:t>
      </w:r>
      <w:r w:rsidRPr="00441CD0">
        <w:rPr>
          <w:lang w:val="en-US"/>
        </w:rPr>
        <w:t xml:space="preserve"> Measurement Period, indicating the period to generate periodic usage reports to the CP function.</w:t>
      </w:r>
    </w:p>
    <w:p w14:paraId="160D1305" w14:textId="1306BA14" w:rsidR="00E50D07" w:rsidRDefault="00E50D07" w:rsidP="00E50D07">
      <w:r>
        <w:t>If the UP function indicated support of the Quota Action feature in the UP Function Features IE, w</w:t>
      </w:r>
      <w:r>
        <w:rPr>
          <w:lang w:val="en-US"/>
        </w:rPr>
        <w:t xml:space="preserve">hen the CP function provisions a Volume Quota or Time Quota </w:t>
      </w:r>
      <w:r>
        <w:rPr>
          <w:lang w:val="en-US"/>
        </w:rPr>
        <w:t xml:space="preserve">or Event Quota </w:t>
      </w:r>
      <w:r>
        <w:rPr>
          <w:lang w:val="en-US"/>
        </w:rPr>
        <w:t xml:space="preserve">in a URR, the CP function may also provision the "FAR ID for Quota Action" IE identifying the substitute FAR </w:t>
      </w:r>
      <w:r>
        <w:t xml:space="preserve">the UP function shall apply, for the traffic identified by the PDR to which the URR is associated, when exhausting any of these quotas. This FAR may require the UP function to drop the packets or buffer the packets or redirect the traffic towards a redirect destination as specified in </w:t>
      </w:r>
      <w:r w:rsidR="00075654">
        <w:t>clause 5</w:t>
      </w:r>
      <w:r>
        <w:t>.4.7.</w:t>
      </w:r>
    </w:p>
    <w:p w14:paraId="0E9F73B2" w14:textId="3E54531D" w:rsidR="00E50D07" w:rsidRDefault="00E50D07" w:rsidP="00E50D07">
      <w:bookmarkStart w:id="422" w:name="_Hlk63237750"/>
      <w:r>
        <w:t xml:space="preserve">If the UP function has indicated support of the QUASF feature as specified in </w:t>
      </w:r>
      <w:r w:rsidR="00075654">
        <w:t>clause</w:t>
      </w:r>
      <w:r w:rsidR="00075654">
        <w:t> </w:t>
      </w:r>
      <w:r w:rsidR="00075654">
        <w:t>8</w:t>
      </w:r>
      <w:r>
        <w:t>.2.25, and w</w:t>
      </w:r>
      <w:r>
        <w:rPr>
          <w:lang w:val="en-US"/>
        </w:rPr>
        <w:t xml:space="preserve">hen the CP function provisions a Volume Quota, Time Quota, or Event Quota in a URR, the CP function may also provision the </w:t>
      </w:r>
      <w:r>
        <w:t xml:space="preserve">Exempted </w:t>
      </w:r>
      <w:r>
        <w:rPr>
          <w:lang w:val="en-US"/>
        </w:rPr>
        <w:t xml:space="preserve">Application ID for Quota Action IE or the </w:t>
      </w:r>
      <w:r>
        <w:t xml:space="preserve">Exempted </w:t>
      </w:r>
      <w:r>
        <w:rPr>
          <w:lang w:val="en-US"/>
        </w:rPr>
        <w:t>SDF Filter for Quota Action IE, to instruct the UP function, that</w:t>
      </w:r>
      <w:r>
        <w:t xml:space="preserve"> traffic matching the associated PDR(s) </w:t>
      </w:r>
      <w:r>
        <w:rPr>
          <w:lang w:val="sv-SE"/>
        </w:rPr>
        <w:t xml:space="preserve">and </w:t>
      </w:r>
      <w:r>
        <w:t>matching the Application ID(s) or SDF Filter(s) shall be handled based on the FAR associated with the PDR as normal, even when the quota has been exhausted.</w:t>
      </w:r>
    </w:p>
    <w:p w14:paraId="16263514" w14:textId="10BE8A47" w:rsidR="00E50D07" w:rsidRDefault="00E50D07" w:rsidP="00E50D07">
      <w:pPr>
        <w:pStyle w:val="NO"/>
      </w:pPr>
      <w:r w:rsidRPr="00075654">
        <w:rPr>
          <w:rFonts w:eastAsia="SimSun"/>
        </w:rPr>
        <w:t>NOTE 10:</w:t>
      </w:r>
      <w:r w:rsidRPr="00075654">
        <w:rPr>
          <w:rFonts w:eastAsia="SimSun"/>
        </w:rPr>
        <w:tab/>
      </w:r>
      <w:r>
        <w:t>The traffic forwarded after the quota has been exhausted need not to be measured.</w:t>
      </w:r>
      <w:bookmarkEnd w:id="422"/>
    </w:p>
    <w:p w14:paraId="48D3683E" w14:textId="09FED859" w:rsidR="00EE5860" w:rsidRPr="00441CD0" w:rsidRDefault="00EE5860" w:rsidP="00EE5860">
      <w:pPr>
        <w:pStyle w:val="NO"/>
        <w:rPr>
          <w:lang w:val="en-US"/>
        </w:rPr>
      </w:pPr>
      <w:r w:rsidRPr="00441CD0">
        <w:lastRenderedPageBreak/>
        <w:t>NOTE</w:t>
      </w:r>
      <w:r w:rsidRPr="00441CD0">
        <w:rPr>
          <w:lang w:val="en-US"/>
        </w:rPr>
        <w:t xml:space="preserve"> </w:t>
      </w:r>
      <w:r>
        <w:rPr>
          <w:lang w:val="en-US"/>
        </w:rPr>
        <w:t>1</w:t>
      </w:r>
      <w:r w:rsidR="00E50D07">
        <w:rPr>
          <w:lang w:val="en-US"/>
        </w:rPr>
        <w:t>1</w:t>
      </w:r>
      <w:r w:rsidRPr="00441CD0">
        <w:rPr>
          <w:lang w:val="en-US"/>
        </w:rPr>
        <w:t>:</w:t>
      </w:r>
      <w:r w:rsidR="00075654">
        <w:rPr>
          <w:lang w:val="en-US"/>
        </w:rPr>
        <w:tab/>
      </w:r>
      <w:r w:rsidRPr="00441CD0">
        <w:rPr>
          <w:lang w:val="en-US"/>
        </w:rPr>
        <w:t>A PDR can be associated with multiple URRs. If one of these URRs requires the UP function to drop the user data packets, e.g. when the Quota has been exhausted, the other URRs associated to the PDR need also to stop their measurements, except for URRs including the Measurement Information with the 'Measurement Before QoS Enforcement' flag set to "1".</w:t>
      </w:r>
    </w:p>
    <w:p w14:paraId="7152E76A" w14:textId="77777777" w:rsidR="00EE5860" w:rsidRPr="00441CD0" w:rsidRDefault="00EE5860" w:rsidP="00EE5860">
      <w:pPr>
        <w:rPr>
          <w:lang w:val="en-US"/>
        </w:rPr>
      </w:pPr>
      <w:r w:rsidRPr="00441CD0">
        <w:rPr>
          <w:lang w:val="en-US"/>
        </w:rPr>
        <w:t>The CP function may request at any time the UP function to activate or deactivate a network resources usage measurement, using the Inactive Measurement flag of the Measurement Information IE of the URR.</w:t>
      </w:r>
    </w:p>
    <w:p w14:paraId="1484C5FF" w14:textId="33FC3730" w:rsidR="00EE5860" w:rsidRPr="00441CD0" w:rsidRDefault="00EE5860" w:rsidP="00EE5860">
      <w:pPr>
        <w:pStyle w:val="NO"/>
        <w:rPr>
          <w:rFonts w:eastAsia="Batang"/>
          <w:noProof/>
          <w:lang w:eastAsia="ko-KR"/>
        </w:rPr>
      </w:pPr>
      <w:r w:rsidRPr="00441CD0">
        <w:rPr>
          <w:rFonts w:eastAsia="Batang"/>
          <w:noProof/>
          <w:lang w:eastAsia="ko-KR"/>
        </w:rPr>
        <w:t xml:space="preserve">NOTE </w:t>
      </w:r>
      <w:r>
        <w:rPr>
          <w:rFonts w:eastAsia="Batang"/>
          <w:noProof/>
          <w:lang w:eastAsia="ko-KR"/>
        </w:rPr>
        <w:t>1</w:t>
      </w:r>
      <w:r w:rsidR="00E50D07">
        <w:rPr>
          <w:rFonts w:eastAsia="Batang"/>
          <w:noProof/>
          <w:lang w:eastAsia="ko-KR"/>
        </w:rPr>
        <w:t>2</w:t>
      </w:r>
      <w:r w:rsidRPr="00441CD0">
        <w:rPr>
          <w:rFonts w:eastAsia="Batang"/>
          <w:noProof/>
          <w:lang w:eastAsia="ko-KR"/>
        </w:rPr>
        <w:t>:</w:t>
      </w:r>
      <w:r w:rsidRPr="00441CD0">
        <w:rPr>
          <w:rFonts w:eastAsia="Batang"/>
          <w:noProof/>
          <w:lang w:eastAsia="ko-KR"/>
        </w:rPr>
        <w:tab/>
        <w:t>This can be used in a PGW-U for the PGW Pause of Charging procedure (see 3GPP TS 23.401 [14]).</w:t>
      </w:r>
    </w:p>
    <w:p w14:paraId="21DD442D" w14:textId="385E9240" w:rsidR="00D34966" w:rsidRDefault="00D34966" w:rsidP="00D34966">
      <w:r>
        <w:rPr>
          <w:noProof/>
          <w:lang w:eastAsia="ko-KR"/>
        </w:rPr>
        <w:t xml:space="preserve">When the </w:t>
      </w:r>
      <w:r>
        <w:t xml:space="preserve">NSPOC feature as specified in </w:t>
      </w:r>
      <w:r w:rsidR="00075654">
        <w:t>clause</w:t>
      </w:r>
      <w:r w:rsidR="00075654">
        <w:t> </w:t>
      </w:r>
      <w:r w:rsidR="00075654">
        <w:t>5</w:t>
      </w:r>
      <w:r>
        <w:t>.x is supported by the CP and UP function, the CP function may provision:</w:t>
      </w:r>
    </w:p>
    <w:p w14:paraId="408D3555" w14:textId="77777777" w:rsidR="00D34966" w:rsidRDefault="00D34966" w:rsidP="00D34966">
      <w:pPr>
        <w:pStyle w:val="B1"/>
      </w:pPr>
      <w:r>
        <w:t>-</w:t>
      </w:r>
      <w:r>
        <w:tab/>
      </w:r>
      <w:r>
        <w:rPr>
          <w:lang w:val="en-US"/>
        </w:rPr>
        <w:t xml:space="preserve">a Measurement Information with the 'Send Start Pause of Charging' Flag </w:t>
      </w:r>
      <w:r>
        <w:t>set to "1", to request the UP function (SGW-U or I/V-UPF) to send a Start Pause of Charging indication to the upstream GTP-U entity(s) when the Dropped DL Traffic Threshold is reached.</w:t>
      </w:r>
    </w:p>
    <w:p w14:paraId="0443E68F" w14:textId="77777777" w:rsidR="00D34966" w:rsidRPr="00D34966" w:rsidRDefault="00D34966" w:rsidP="00075654">
      <w:pPr>
        <w:pStyle w:val="B1"/>
        <w:rPr>
          <w:lang w:val="en-US"/>
        </w:rPr>
      </w:pPr>
      <w:r>
        <w:t>-</w:t>
      </w:r>
      <w:r>
        <w:tab/>
      </w:r>
      <w:r>
        <w:rPr>
          <w:lang w:val="en-US"/>
        </w:rPr>
        <w:t xml:space="preserve">a Measurement Information with the 'Applicable for Start of Pause of Charging' Flag </w:t>
      </w:r>
      <w:r>
        <w:t>set to "1", to indicate the UP function to stop the usage measurement for the URR when receiving Start Pause of Charging indication from the peer downstream GTP-U entity.</w:t>
      </w:r>
    </w:p>
    <w:p w14:paraId="44AC7E1C" w14:textId="6A1A0DD5" w:rsidR="00EE5860" w:rsidRPr="00441CD0" w:rsidRDefault="00EE5860" w:rsidP="00EE5860">
      <w:pPr>
        <w:rPr>
          <w:rFonts w:eastAsia="SimSun"/>
          <w:noProof/>
          <w:lang w:eastAsia="ko-KR"/>
        </w:rPr>
      </w:pPr>
      <w:r w:rsidRPr="00441CD0">
        <w:rPr>
          <w:noProof/>
          <w:lang w:eastAsia="ko-KR"/>
        </w:rPr>
        <w:t xml:space="preserve">The CP function may request the UP function to measure network resources usage and generate the corresponding Usage Reports only for a number of times, by provisioning the "Number of Reports" IE in a URR, if the UP function supports the NORP feature (see </w:t>
      </w:r>
      <w:r w:rsidR="00415C19" w:rsidRPr="00441CD0">
        <w:rPr>
          <w:noProof/>
          <w:lang w:eastAsia="ko-KR"/>
        </w:rPr>
        <w:t>clause</w:t>
      </w:r>
      <w:r w:rsidR="00415C19">
        <w:rPr>
          <w:noProof/>
          <w:lang w:eastAsia="ko-KR"/>
        </w:rPr>
        <w:t> </w:t>
      </w:r>
      <w:r w:rsidR="00415C19" w:rsidRPr="00441CD0">
        <w:rPr>
          <w:noProof/>
          <w:lang w:eastAsia="ko-KR"/>
        </w:rPr>
        <w:t>8</w:t>
      </w:r>
      <w:r w:rsidRPr="00441CD0">
        <w:rPr>
          <w:noProof/>
          <w:lang w:eastAsia="ko-KR"/>
        </w:rPr>
        <w:t>.2.25-1). If so, the URR shall become inactive in the UP function after the requested "Number of Reports" have been reported.</w:t>
      </w:r>
    </w:p>
    <w:p w14:paraId="286ED409" w14:textId="77777777" w:rsidR="00EE5860" w:rsidRPr="00441CD0" w:rsidRDefault="00EE5860" w:rsidP="00EE5860">
      <w:pPr>
        <w:rPr>
          <w:noProof/>
          <w:lang w:eastAsia="ko-KR"/>
        </w:rPr>
      </w:pPr>
      <w:r w:rsidRPr="00441CD0">
        <w:rPr>
          <w:noProof/>
          <w:lang w:eastAsia="ko-KR"/>
        </w:rPr>
        <w:t>The CP function may resume the measurement for an inactive URR by setting the Inactive Measurement flag of the Measurement Information IE of the URR to "0" in the Update URR IE in a PFCP Session Modification Request message, with or without the Number of Report IE. If the CP function wishes the UP function to perform continuous measurement for a URR which was provisioned with a Number of Reports (i.e. to no longer limit the number of reports to be generated), the CP function shall provide the Number of Reports IE in the Update URR with a null length to delete the limit on the number of reports to be generated.</w:t>
      </w:r>
    </w:p>
    <w:p w14:paraId="3EC92B45" w14:textId="4B7B51D1" w:rsidR="00EE5860" w:rsidRPr="00441CD0" w:rsidRDefault="00EE5860" w:rsidP="00EE5860">
      <w:pPr>
        <w:pStyle w:val="NO"/>
        <w:rPr>
          <w:noProof/>
          <w:lang w:eastAsia="ko-KR"/>
        </w:rPr>
      </w:pPr>
      <w:r w:rsidRPr="00441CD0">
        <w:rPr>
          <w:noProof/>
          <w:lang w:eastAsia="ko-KR"/>
        </w:rPr>
        <w:t xml:space="preserve">NOTE </w:t>
      </w:r>
      <w:r>
        <w:rPr>
          <w:noProof/>
          <w:lang w:eastAsia="ko-KR"/>
        </w:rPr>
        <w:t>1</w:t>
      </w:r>
      <w:r w:rsidR="00E50D07">
        <w:rPr>
          <w:noProof/>
          <w:lang w:eastAsia="ko-KR"/>
        </w:rPr>
        <w:t>3</w:t>
      </w:r>
      <w:r w:rsidRPr="00441CD0">
        <w:rPr>
          <w:noProof/>
          <w:lang w:eastAsia="ko-KR"/>
        </w:rPr>
        <w:t>:</w:t>
      </w:r>
      <w:r w:rsidRPr="00441CD0">
        <w:rPr>
          <w:noProof/>
          <w:lang w:eastAsia="ko-KR"/>
        </w:rPr>
        <w:tab/>
        <w:t>The Number of Reports can be provisioned in a URR regardless which Measurement Method is used.</w:t>
      </w:r>
    </w:p>
    <w:p w14:paraId="468DD347" w14:textId="77777777" w:rsidR="00EE5860" w:rsidRPr="00441CD0" w:rsidRDefault="00EE5860" w:rsidP="00EE5860">
      <w:pPr>
        <w:pStyle w:val="Heading5"/>
        <w:rPr>
          <w:lang w:eastAsia="zh-CN"/>
        </w:rPr>
      </w:pPr>
      <w:bookmarkStart w:id="423" w:name="_Toc19717055"/>
      <w:bookmarkStart w:id="424" w:name="_Toc27490512"/>
      <w:bookmarkStart w:id="425" w:name="_Toc27556805"/>
      <w:bookmarkStart w:id="426" w:name="_Toc27723722"/>
      <w:bookmarkStart w:id="427" w:name="_Toc36030786"/>
      <w:bookmarkStart w:id="428" w:name="_Toc36042706"/>
      <w:bookmarkStart w:id="429" w:name="_Toc36814030"/>
      <w:bookmarkStart w:id="430" w:name="_Toc44688874"/>
      <w:bookmarkStart w:id="431" w:name="_Toc44923628"/>
      <w:bookmarkStart w:id="432" w:name="_Toc51860596"/>
      <w:bookmarkStart w:id="433" w:name="_Toc57930363"/>
      <w:bookmarkStart w:id="434" w:name="_Toc57930993"/>
      <w:bookmarkStart w:id="435" w:name="_Toc67499383"/>
      <w:r w:rsidRPr="00441CD0">
        <w:rPr>
          <w:lang w:eastAsia="zh-CN"/>
        </w:rPr>
        <w:t>5.2.2.2.2</w:t>
      </w:r>
      <w:r w:rsidRPr="00441CD0">
        <w:rPr>
          <w:lang w:eastAsia="zh-CN"/>
        </w:rPr>
        <w:tab/>
        <w:t>Credit pooling</w:t>
      </w:r>
      <w:r w:rsidRPr="00441CD0">
        <w:rPr>
          <w:lang w:val="de-DE" w:eastAsia="zh-CN"/>
        </w:rPr>
        <w:t xml:space="preserve"> (for EPC)</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49EF2322" w14:textId="77777777" w:rsidR="00EE5860" w:rsidRPr="00441CD0" w:rsidRDefault="00EE5860" w:rsidP="00EE5860">
      <w:pPr>
        <w:rPr>
          <w:noProof/>
        </w:rPr>
      </w:pPr>
      <w:r w:rsidRPr="00441CD0">
        <w:t>For EPC, when the Credit Pool feature is supported and the CP function (e.g. PGW-C) is instructed to handle a Credit Pool for a given Gy Session, the CP function shall c</w:t>
      </w:r>
      <w:r w:rsidRPr="00441CD0">
        <w:rPr>
          <w:noProof/>
        </w:rPr>
        <w:t>reate a URR for the Credit Pool, and in this URR, the CP function:</w:t>
      </w:r>
    </w:p>
    <w:p w14:paraId="7623AF1B" w14:textId="77777777" w:rsidR="00EE5860" w:rsidRPr="00441CD0" w:rsidRDefault="00EE5860" w:rsidP="00EE5860">
      <w:pPr>
        <w:pStyle w:val="B1"/>
      </w:pPr>
      <w:r w:rsidRPr="00441CD0">
        <w:t>-</w:t>
      </w:r>
      <w:r w:rsidRPr="00441CD0">
        <w:tab/>
        <w:t>shall include one Aggregated URR ID IE per URR sharing the credit pool, including the URR ID of the URR sharing the credit pool and the associated Multiplier to measure the abstract service units the corresponding traffic consumes from the credit pool;</w:t>
      </w:r>
    </w:p>
    <w:p w14:paraId="5201A441" w14:textId="77777777" w:rsidR="00EE5860" w:rsidRPr="00441CD0" w:rsidRDefault="00EE5860" w:rsidP="00EE5860">
      <w:pPr>
        <w:pStyle w:val="B1"/>
        <w:rPr>
          <w:rFonts w:eastAsia="Batang"/>
          <w:noProof/>
          <w:lang w:eastAsia="ko-KR"/>
        </w:rPr>
      </w:pPr>
      <w:r w:rsidRPr="00441CD0">
        <w:rPr>
          <w:rFonts w:eastAsia="Batang"/>
          <w:noProof/>
          <w:lang w:eastAsia="ko-KR"/>
        </w:rPr>
        <w:t>-</w:t>
      </w:r>
      <w:r w:rsidRPr="00441CD0">
        <w:rPr>
          <w:rFonts w:eastAsia="Batang"/>
          <w:noProof/>
          <w:lang w:eastAsia="ko-KR"/>
        </w:rPr>
        <w:tab/>
      </w:r>
      <w:r w:rsidRPr="00441CD0">
        <w:t>shall set the Time or Volume Threshold or Quota IE to the value calculated as specified in IETF RFC 4006 [16] according to the Measurement Method.</w:t>
      </w:r>
    </w:p>
    <w:p w14:paraId="24073EC9" w14:textId="77777777" w:rsidR="00EE5860" w:rsidRPr="00441CD0" w:rsidRDefault="00EE5860" w:rsidP="00EE5860">
      <w:pPr>
        <w:pStyle w:val="NO"/>
        <w:ind w:left="1419"/>
        <w:rPr>
          <w:noProof/>
          <w:lang w:val="x-none"/>
        </w:rPr>
      </w:pPr>
      <w:r w:rsidRPr="00441CD0">
        <w:t>NOTE 1:</w:t>
      </w:r>
      <w:r w:rsidRPr="00441CD0">
        <w:tab/>
        <w:t>The value can be calculated using the following formula:</w:t>
      </w:r>
    </w:p>
    <w:p w14:paraId="45007172" w14:textId="77777777" w:rsidR="00EE5860" w:rsidRPr="00441CD0" w:rsidRDefault="00EE5860" w:rsidP="00EE5860">
      <w:pPr>
        <w:pStyle w:val="NO"/>
        <w:ind w:left="1419"/>
      </w:pPr>
      <w:r w:rsidRPr="00441CD0">
        <w:tab/>
        <w:t xml:space="preserve">S = Q1*M1 + Q2*M2 + ... + Qn*Mn, </w:t>
      </w:r>
      <w:r w:rsidRPr="00441CD0">
        <w:br/>
        <w:t xml:space="preserve">where the S is the quota for the credit pool, Qn is the quota and Mn is the multiplier for each Rating Group (RG) which are provided via the Multiple Services Credit Control from the OCS. </w:t>
      </w:r>
      <w:r w:rsidRPr="00441CD0">
        <w:br/>
      </w:r>
      <w:r w:rsidRPr="00BC0B70">
        <w:rPr>
          <w:lang w:val="en-US"/>
        </w:rPr>
        <w:t>A</w:t>
      </w:r>
      <w:r>
        <w:rPr>
          <w:lang w:val="en-US"/>
        </w:rPr>
        <w:t>n</w:t>
      </w:r>
      <w:r w:rsidRPr="00441CD0">
        <w:t xml:space="preserve"> URRn is defined for each of RG.</w:t>
      </w:r>
    </w:p>
    <w:p w14:paraId="3D0D06BE" w14:textId="77777777" w:rsidR="00EE5860" w:rsidRPr="00441CD0" w:rsidRDefault="00EE5860" w:rsidP="00EE5860">
      <w:pPr>
        <w:pStyle w:val="NO"/>
        <w:ind w:left="1419"/>
      </w:pPr>
      <w:r w:rsidRPr="00441CD0">
        <w:t>NOTE 2:</w:t>
      </w:r>
      <w:r w:rsidRPr="00441CD0">
        <w:tab/>
        <w:t>When the Measurement Method is set to the combined volume/duration, the Time and Volume</w:t>
      </w:r>
      <w:r w:rsidRPr="00441CD0">
        <w:tab/>
        <w:t xml:space="preserve">Threshold or Quota are calculated </w:t>
      </w:r>
      <w:r w:rsidRPr="00BC0B70">
        <w:rPr>
          <w:lang w:val="en-US"/>
        </w:rPr>
        <w:t>indepen</w:t>
      </w:r>
      <w:r>
        <w:rPr>
          <w:lang w:val="en-US"/>
        </w:rPr>
        <w:t>d</w:t>
      </w:r>
      <w:r w:rsidRPr="00BC0B70">
        <w:rPr>
          <w:lang w:val="en-US"/>
        </w:rPr>
        <w:t>ently</w:t>
      </w:r>
      <w:r w:rsidRPr="00441CD0">
        <w:t>.</w:t>
      </w:r>
    </w:p>
    <w:p w14:paraId="37C8892E" w14:textId="77777777" w:rsidR="00EE5860" w:rsidRPr="00441CD0" w:rsidRDefault="00EE5860" w:rsidP="00EE5860">
      <w:pPr>
        <w:pStyle w:val="B1"/>
      </w:pPr>
      <w:r w:rsidRPr="00441CD0">
        <w:rPr>
          <w:szCs w:val="18"/>
        </w:rPr>
        <w:t>-</w:t>
      </w:r>
      <w:r w:rsidRPr="00441CD0">
        <w:rPr>
          <w:szCs w:val="18"/>
        </w:rPr>
        <w:tab/>
        <w:t xml:space="preserve">may </w:t>
      </w:r>
      <w:r w:rsidRPr="00441CD0">
        <w:t>set the Reporting Trigger to reporting upon reaching a volume or time threshold or quota;</w:t>
      </w:r>
    </w:p>
    <w:p w14:paraId="2343819B" w14:textId="77777777" w:rsidR="00EE5860" w:rsidRPr="00441CD0" w:rsidRDefault="00EE5860" w:rsidP="00EE5860">
      <w:pPr>
        <w:pStyle w:val="B1"/>
      </w:pPr>
      <w:r w:rsidRPr="00441CD0">
        <w:rPr>
          <w:noProof/>
        </w:rPr>
        <w:t>-</w:t>
      </w:r>
      <w:r w:rsidRPr="00441CD0">
        <w:rPr>
          <w:noProof/>
        </w:rPr>
        <w:tab/>
        <w:t xml:space="preserve">may set the </w:t>
      </w:r>
      <w:r w:rsidRPr="00441CD0">
        <w:t>Measurement Method to the data volume, duration (i.e. time), combined volume/duration according to the Measurement Method set in the URRs in the Credit Pool.</w:t>
      </w:r>
    </w:p>
    <w:p w14:paraId="6FCFCD41" w14:textId="472532D4" w:rsidR="00EE5860" w:rsidRPr="00441CD0" w:rsidRDefault="00EE5860" w:rsidP="00EE5860">
      <w:pPr>
        <w:pStyle w:val="NO"/>
        <w:ind w:left="1419"/>
        <w:rPr>
          <w:noProof/>
        </w:rPr>
      </w:pPr>
      <w:r w:rsidRPr="00441CD0">
        <w:t>NOTE 3:</w:t>
      </w:r>
      <w:r w:rsidRPr="00441CD0">
        <w:tab/>
        <w:t xml:space="preserve">The UP function is instructed to handle a Credit Pool when a </w:t>
      </w:r>
      <w:r w:rsidRPr="00441CD0">
        <w:rPr>
          <w:noProof/>
        </w:rPr>
        <w:t xml:space="preserve">G-S-U-Pool-Reference AVP is included within a Multiple Services Credit Control from the OCS. A Credit Pool is identified by the G-S-U-Pool-Identifier AVP. See </w:t>
      </w:r>
      <w:r w:rsidR="00415C19" w:rsidRPr="00441CD0">
        <w:rPr>
          <w:noProof/>
        </w:rPr>
        <w:t>clause</w:t>
      </w:r>
      <w:r w:rsidR="00415C19">
        <w:rPr>
          <w:noProof/>
        </w:rPr>
        <w:t> </w:t>
      </w:r>
      <w:r w:rsidR="00415C19" w:rsidRPr="00441CD0">
        <w:rPr>
          <w:noProof/>
        </w:rPr>
        <w:t>6</w:t>
      </w:r>
      <w:r w:rsidRPr="00441CD0">
        <w:rPr>
          <w:noProof/>
        </w:rPr>
        <w:t>.3.11, 6.4.3 and 6.4.4 of 3GPP TS 32.299 [18].</w:t>
      </w:r>
    </w:p>
    <w:p w14:paraId="12022E6D" w14:textId="77777777" w:rsidR="00EE5860" w:rsidRPr="00441CD0" w:rsidRDefault="00EE5860" w:rsidP="00EE5860">
      <w:r w:rsidRPr="00441CD0">
        <w:lastRenderedPageBreak/>
        <w:t xml:space="preserve">In addition, the CP function shall also include the Linked URR IE, set to the Credit Pool URR ID, in all the URRs which are sharing the credit pool (i.e. which are </w:t>
      </w:r>
      <w:r w:rsidRPr="00BC0B70">
        <w:rPr>
          <w:lang w:val="en-US"/>
        </w:rPr>
        <w:t>associated</w:t>
      </w:r>
      <w:r w:rsidRPr="00441CD0">
        <w:t xml:space="preserve"> with RGs sharing the Credit Pool).</w:t>
      </w:r>
    </w:p>
    <w:p w14:paraId="78BBD027" w14:textId="77777777" w:rsidR="00EE5860" w:rsidRPr="00441CD0" w:rsidRDefault="00EE5860" w:rsidP="00EE5860">
      <w:pPr>
        <w:pStyle w:val="Heading4"/>
        <w:rPr>
          <w:lang w:val="en-US"/>
        </w:rPr>
      </w:pPr>
      <w:bookmarkStart w:id="436" w:name="_Toc19717056"/>
      <w:bookmarkStart w:id="437" w:name="_Toc27490513"/>
      <w:bookmarkStart w:id="438" w:name="_Toc27556806"/>
      <w:bookmarkStart w:id="439" w:name="_Toc27723723"/>
      <w:bookmarkStart w:id="440" w:name="_Toc36030787"/>
      <w:bookmarkStart w:id="441" w:name="_Toc36042707"/>
      <w:bookmarkStart w:id="442" w:name="_Toc36814031"/>
      <w:bookmarkStart w:id="443" w:name="_Toc44688875"/>
      <w:bookmarkStart w:id="444" w:name="_Toc44923629"/>
      <w:bookmarkStart w:id="445" w:name="_Toc51860597"/>
      <w:bookmarkStart w:id="446" w:name="_Toc57930364"/>
      <w:bookmarkStart w:id="447" w:name="_Toc57930994"/>
      <w:bookmarkStart w:id="448" w:name="_Toc67499384"/>
      <w:r w:rsidRPr="00441CD0">
        <w:rPr>
          <w:lang w:val="en-US"/>
        </w:rPr>
        <w:t>5.2.2.3</w:t>
      </w:r>
      <w:r w:rsidRPr="00441CD0">
        <w:rPr>
          <w:lang w:val="en-US"/>
        </w:rPr>
        <w:tab/>
        <w:t>Reporting of Usage Report to the CP function</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582D7016" w14:textId="77777777" w:rsidR="00EE5860" w:rsidRPr="00441CD0" w:rsidRDefault="00EE5860" w:rsidP="00CA38EF">
      <w:pPr>
        <w:pStyle w:val="Heading5"/>
        <w:rPr>
          <w:lang w:val="x-none" w:eastAsia="zh-CN"/>
        </w:rPr>
      </w:pPr>
      <w:bookmarkStart w:id="449" w:name="_Toc19717057"/>
      <w:bookmarkStart w:id="450" w:name="_Toc27490514"/>
      <w:bookmarkStart w:id="451" w:name="_Toc27556807"/>
      <w:bookmarkStart w:id="452" w:name="_Toc27723724"/>
      <w:bookmarkStart w:id="453" w:name="_Toc36030788"/>
      <w:bookmarkStart w:id="454" w:name="_Toc36042708"/>
      <w:bookmarkStart w:id="455" w:name="_Toc36814032"/>
      <w:bookmarkStart w:id="456" w:name="_Toc44688876"/>
      <w:bookmarkStart w:id="457" w:name="_Toc44923630"/>
      <w:bookmarkStart w:id="458" w:name="_Toc51860598"/>
      <w:bookmarkStart w:id="459" w:name="_Toc57930365"/>
      <w:bookmarkStart w:id="460" w:name="_Toc57930995"/>
      <w:bookmarkStart w:id="461" w:name="_Toc67499385"/>
      <w:r w:rsidRPr="00441CD0">
        <w:rPr>
          <w:lang w:eastAsia="zh-CN"/>
        </w:rPr>
        <w:t>5.2.2.3.1</w:t>
      </w:r>
      <w:r w:rsidRPr="00441CD0">
        <w:rPr>
          <w:lang w:eastAsia="zh-CN"/>
        </w:rPr>
        <w:tab/>
        <w:t>General</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6231E903" w14:textId="77777777" w:rsidR="00EE5860" w:rsidRPr="00441CD0" w:rsidRDefault="00EE5860" w:rsidP="00EE5860">
      <w:pPr>
        <w:rPr>
          <w:lang w:eastAsia="zh-CN"/>
        </w:rPr>
      </w:pPr>
      <w:r w:rsidRPr="00441CD0">
        <w:rPr>
          <w:lang w:val="en-US"/>
        </w:rPr>
        <w:t>When detecting that a provisioned reporting trigger occurs, the UP function shall generate a Usage Report for the related URR and send it to the CP function by initiating the PFCP Session Report procedure.</w:t>
      </w:r>
    </w:p>
    <w:p w14:paraId="2FC4FCF2" w14:textId="77777777" w:rsidR="00EE5860" w:rsidRPr="00441CD0" w:rsidRDefault="00EE5860" w:rsidP="00EE5860">
      <w:pPr>
        <w:rPr>
          <w:lang w:val="en-US" w:eastAsia="zh-CN"/>
        </w:rPr>
      </w:pPr>
      <w:r w:rsidRPr="00441CD0">
        <w:rPr>
          <w:lang w:val="en-US" w:eastAsia="zh-CN"/>
        </w:rPr>
        <w:t xml:space="preserve">When providing usage report information for a URR in a message, the UP function shall include the UR-SEQN (Usage Report Sequence Number) identifying the order in which a Usage Report is generated for the given URR. The UR-SEQN (Usage Report Sequence Number) shall be set to "0" for the first Usage Report and incremented for every subsequent Usage Report generated by the UP function for the URR. </w:t>
      </w:r>
      <w:r w:rsidRPr="00441CD0">
        <w:rPr>
          <w:lang w:val="en-US"/>
        </w:rPr>
        <w:t>The UP function shall also indicate the trigger that causes the usage report to be generated in the Usage Report Trigger IE.</w:t>
      </w:r>
    </w:p>
    <w:p w14:paraId="3328961F" w14:textId="77777777" w:rsidR="00EE5860" w:rsidRPr="00441CD0" w:rsidRDefault="00EE5860" w:rsidP="00EE5860">
      <w:pPr>
        <w:rPr>
          <w:lang w:val="en-US"/>
        </w:rPr>
      </w:pPr>
      <w:r w:rsidRPr="00441CD0">
        <w:rPr>
          <w:lang w:val="en-US"/>
        </w:rPr>
        <w:t>Upon generating a usage report for a URR towards the CP function, the UP function shall:</w:t>
      </w:r>
    </w:p>
    <w:p w14:paraId="371404AB" w14:textId="77777777" w:rsidR="00EE5860" w:rsidRPr="00441CD0" w:rsidRDefault="00EE5860" w:rsidP="00EE5860">
      <w:pPr>
        <w:pStyle w:val="B1"/>
        <w:rPr>
          <w:lang w:val="x-none"/>
        </w:rPr>
      </w:pPr>
      <w:r w:rsidRPr="00441CD0">
        <w:t>-</w:t>
      </w:r>
      <w:r w:rsidRPr="00441CD0">
        <w:tab/>
        <w:t>reset its ongoing measurement counts for the related URR (i.e. the UP function shall report in a usage report the network resources usage measurement since the last usage report for that URR);</w:t>
      </w:r>
    </w:p>
    <w:p w14:paraId="1603F30F" w14:textId="77777777" w:rsidR="00EE5860" w:rsidRDefault="00EE5860" w:rsidP="00EE5860">
      <w:pPr>
        <w:pStyle w:val="B1"/>
      </w:pPr>
      <w:r w:rsidRPr="00441CD0">
        <w:t>-</w:t>
      </w:r>
      <w:r w:rsidRPr="00441CD0">
        <w:tab/>
      </w:r>
      <w:bookmarkStart w:id="462" w:name="_Hlk533186333"/>
      <w:r w:rsidRPr="00441CD0">
        <w:t>re-apply all the thresholds (Volume/Time/Event Threshold) provisioned for the related URR, if the usage report was triggered due to one of the thresholds being reached</w:t>
      </w:r>
      <w:r>
        <w:t>, i.e. upon the reporting triggers VOLTH/TIMTH/EVETH; and</w:t>
      </w:r>
    </w:p>
    <w:p w14:paraId="30903F3F" w14:textId="77777777" w:rsidR="00EE5860" w:rsidRPr="00441CD0" w:rsidRDefault="00EE5860" w:rsidP="00EE5860">
      <w:pPr>
        <w:pStyle w:val="B1"/>
      </w:pPr>
      <w:r>
        <w:t>-</w:t>
      </w:r>
      <w:r>
        <w:tab/>
      </w:r>
      <w:r w:rsidRPr="00441CD0">
        <w:rPr>
          <w:lang w:val="en-US"/>
        </w:rPr>
        <w:t>adjust th</w:t>
      </w:r>
      <w:r w:rsidRPr="009B377C">
        <w:rPr>
          <w:lang w:val="en-US"/>
        </w:rPr>
        <w:t xml:space="preserve">e threshold and/or quota for volume/time/event (if provisioned in the URR) respectively by </w:t>
      </w:r>
      <w:r w:rsidRPr="009B377C">
        <w:t>subtracting the (</w:t>
      </w:r>
      <w:r w:rsidRPr="009B377C">
        <w:rPr>
          <w:lang w:val="en-US"/>
        </w:rPr>
        <w:t>volume/time/event)</w:t>
      </w:r>
      <w:r w:rsidRPr="009B377C">
        <w:t xml:space="preserve"> reported usage in the usage report </w:t>
      </w:r>
      <w:r w:rsidRPr="009B377C">
        <w:rPr>
          <w:lang w:eastAsia="fr-FR"/>
        </w:rPr>
        <w:t>to determine when to generate the next report,</w:t>
      </w:r>
      <w:r w:rsidRPr="009B377C">
        <w:t xml:space="preserve"> if the u</w:t>
      </w:r>
      <w:r>
        <w:t>sage report trigger is set with PERIO/LIUSA/ENVCL/STOPT</w:t>
      </w:r>
      <w:r w:rsidRPr="00441CD0">
        <w:t>;</w:t>
      </w:r>
      <w:r>
        <w:t xml:space="preserve"> </w:t>
      </w:r>
      <w:r w:rsidRPr="00441CD0">
        <w:t>and</w:t>
      </w:r>
      <w:bookmarkEnd w:id="462"/>
    </w:p>
    <w:p w14:paraId="28D72197" w14:textId="77777777" w:rsidR="00EE5860" w:rsidRPr="00441CD0" w:rsidRDefault="00EE5860" w:rsidP="00EE5860">
      <w:pPr>
        <w:pStyle w:val="B1"/>
      </w:pPr>
      <w:r w:rsidRPr="00441CD0">
        <w:t>-</w:t>
      </w:r>
      <w:r w:rsidRPr="00441CD0">
        <w:tab/>
        <w:t xml:space="preserve">continue to apply the </w:t>
      </w:r>
      <w:r>
        <w:t xml:space="preserve">remaining </w:t>
      </w:r>
      <w:r w:rsidRPr="00441CD0">
        <w:t xml:space="preserve">provisioned </w:t>
      </w:r>
      <w:r>
        <w:t xml:space="preserve">parameters in the </w:t>
      </w:r>
      <w:r w:rsidRPr="00441CD0">
        <w:t>URR and perform the related network resources usage measurement(s), until getting any further instruction from the CP function.</w:t>
      </w:r>
    </w:p>
    <w:p w14:paraId="60305F31" w14:textId="77777777" w:rsidR="00EE5860" w:rsidRPr="00441CD0" w:rsidRDefault="00EE5860" w:rsidP="00F512A9">
      <w:pPr>
        <w:rPr>
          <w:lang w:val="en-US"/>
        </w:rPr>
      </w:pPr>
      <w:r w:rsidRPr="00441CD0">
        <w:rPr>
          <w:lang w:val="en-US"/>
        </w:rPr>
        <w:t>When receiving a new threshold or quota from the CP function for a measurement that is already ongoing in the UP function, the UP function shall consider its ongoing measurements counts for the related URR against the new threshold or quota to determine when to send its next usage report to the CP function.</w:t>
      </w:r>
    </w:p>
    <w:p w14:paraId="3AC0C3A0" w14:textId="77777777" w:rsidR="00EE5860" w:rsidRPr="00441CD0" w:rsidRDefault="00EE5860" w:rsidP="00EE5860">
      <w:pPr>
        <w:rPr>
          <w:lang w:val="en-US"/>
        </w:rPr>
      </w:pPr>
      <w:r w:rsidRPr="00441CD0">
        <w:rPr>
          <w:lang w:val="en-US"/>
        </w:rPr>
        <w:t>At receiving a quota with value set to zero, the UP function shall:</w:t>
      </w:r>
    </w:p>
    <w:p w14:paraId="19A6CBEF" w14:textId="77777777" w:rsidR="00E50D07" w:rsidRDefault="00EE5860" w:rsidP="00E50D07">
      <w:pPr>
        <w:pStyle w:val="B1"/>
        <w:rPr>
          <w:lang w:val="en-US"/>
        </w:rPr>
      </w:pPr>
      <w:r w:rsidRPr="00441CD0">
        <w:rPr>
          <w:lang w:val="en-US"/>
        </w:rPr>
        <w:t>-</w:t>
      </w:r>
      <w:r w:rsidRPr="00441CD0">
        <w:rPr>
          <w:lang w:val="en-US"/>
        </w:rPr>
        <w:tab/>
      </w:r>
      <w:r w:rsidR="00E50D07">
        <w:rPr>
          <w:lang w:val="en-US"/>
        </w:rPr>
        <w:t xml:space="preserve">handle packets based on the FAR associated with the PDR, if the packets match the Application ID(s) or the SDF Filter(s) provisioned in the IE </w:t>
      </w:r>
      <w:r w:rsidR="00E50D07">
        <w:t xml:space="preserve">Exempted </w:t>
      </w:r>
      <w:r w:rsidR="00E50D07">
        <w:rPr>
          <w:lang w:val="en-US"/>
        </w:rPr>
        <w:t xml:space="preserve">Application ID for Quota Action or the </w:t>
      </w:r>
      <w:r w:rsidR="00E50D07">
        <w:t xml:space="preserve">Exempted </w:t>
      </w:r>
      <w:r w:rsidR="00E50D07">
        <w:rPr>
          <w:lang w:val="en-US"/>
        </w:rPr>
        <w:t>SDF Filter for Quota Action; and</w:t>
      </w:r>
    </w:p>
    <w:p w14:paraId="101DAF63" w14:textId="2A398757" w:rsidR="00EE5860" w:rsidRPr="00441CD0" w:rsidRDefault="00E50D07" w:rsidP="00EE5860">
      <w:pPr>
        <w:pStyle w:val="B1"/>
        <w:rPr>
          <w:rFonts w:eastAsia="Batang"/>
          <w:noProof/>
          <w:lang w:eastAsia="ko-KR"/>
        </w:rPr>
      </w:pPr>
      <w:r>
        <w:rPr>
          <w:lang w:val="en-US"/>
        </w:rPr>
        <w:t>-</w:t>
      </w:r>
      <w:r>
        <w:rPr>
          <w:lang w:val="en-US"/>
        </w:rPr>
        <w:tab/>
      </w:r>
      <w:r w:rsidR="00EE5860" w:rsidRPr="00441CD0">
        <w:rPr>
          <w:lang w:val="en-US"/>
        </w:rPr>
        <w:t xml:space="preserve">apply the FAR identified in the FAR ID for Quota Action IE if the CP function has provisioned it, otherwise the UP function </w:t>
      </w:r>
      <w:r w:rsidR="00EE5860" w:rsidRPr="00441CD0">
        <w:t xml:space="preserve">shall </w:t>
      </w:r>
      <w:r w:rsidR="00EE5860" w:rsidRPr="00441CD0">
        <w:rPr>
          <w:lang w:val="en-US"/>
        </w:rPr>
        <w:t xml:space="preserve">stop forwarding packets (or only </w:t>
      </w:r>
      <w:r w:rsidR="00EE5860" w:rsidRPr="00441CD0">
        <w:rPr>
          <w:rFonts w:eastAsia="Batang"/>
          <w:noProof/>
          <w:lang w:eastAsia="ko-KR"/>
        </w:rPr>
        <w:t>allow forwarding of some limited user plane traffic, based on operator policy in the UP function)</w:t>
      </w:r>
      <w:r w:rsidR="00EE5860" w:rsidRPr="00441CD0">
        <w:rPr>
          <w:rFonts w:eastAsia="Batang"/>
          <w:noProof/>
          <w:lang w:val="sv-SE" w:eastAsia="ko-KR"/>
        </w:rPr>
        <w:t xml:space="preserve">; </w:t>
      </w:r>
      <w:r w:rsidR="00EE5860" w:rsidRPr="00441CD0">
        <w:rPr>
          <w:rFonts w:eastAsia="Batang"/>
          <w:noProof/>
          <w:lang w:eastAsia="ko-KR"/>
        </w:rPr>
        <w:t>and</w:t>
      </w:r>
    </w:p>
    <w:p w14:paraId="5DDE2FC5" w14:textId="77777777" w:rsidR="00EE5860" w:rsidRDefault="00EE5860" w:rsidP="00EE5860">
      <w:pPr>
        <w:pStyle w:val="B1"/>
      </w:pPr>
      <w:r w:rsidRPr="00441CD0">
        <w:rPr>
          <w:rFonts w:eastAsia="Batang"/>
          <w:noProof/>
          <w:lang w:eastAsia="ko-KR"/>
        </w:rPr>
        <w:t>-</w:t>
      </w:r>
      <w:r w:rsidRPr="00441CD0">
        <w:rPr>
          <w:rFonts w:eastAsia="Batang"/>
          <w:noProof/>
          <w:lang w:eastAsia="ko-KR"/>
        </w:rPr>
        <w:tab/>
      </w:r>
      <w:r w:rsidRPr="00441CD0">
        <w:t>report in a usage report the network resources usage measurement since the last usage report for that URR, if applicable.</w:t>
      </w:r>
    </w:p>
    <w:p w14:paraId="2FDB8B5C" w14:textId="77777777" w:rsidR="00EE5860" w:rsidRPr="00441CD0" w:rsidRDefault="00EE5860" w:rsidP="00EE5860">
      <w:pPr>
        <w:rPr>
          <w:lang w:val="en-US"/>
        </w:rPr>
      </w:pPr>
      <w:r>
        <w:rPr>
          <w:lang w:val="en-US"/>
        </w:rPr>
        <w:t>When the UP function receives a non-zero quota for the same URR in one subsequent PFCP Session Modification Request message, the UP function shall apply the (normal) FAR associated with the PDR (detecting the application traffic) for the buffered traffic if the FAR ID for Quota Action was set to buffer the application traffic at zero quota (either be provisioned with zero quota earlier or the quota has been exhausted).</w:t>
      </w:r>
    </w:p>
    <w:p w14:paraId="147E0664" w14:textId="77777777" w:rsidR="00EE5860" w:rsidRPr="00441CD0" w:rsidRDefault="00EE5860" w:rsidP="00EE5860">
      <w:pPr>
        <w:pStyle w:val="NO"/>
        <w:rPr>
          <w:lang w:val="x-none"/>
        </w:rPr>
      </w:pPr>
      <w:r w:rsidRPr="00441CD0">
        <w:t>NOTE 1:</w:t>
      </w:r>
      <w:r w:rsidRPr="00441CD0">
        <w:tab/>
        <w:t>The UP function determines when to send its next usage report to the CP function by deducting from the newly provisioned threshold or quota the traffic it has forwarded since its last usage report. As an example, if the UP function has forwarded 10 Mbytes of traffic since it last usage report to the CP function and the CP function provisions a new volume threshold or quota of 100 Mbytes, the UP function sends its next usage report upon forwarding an additional 90 Mbytes traffic.</w:t>
      </w:r>
      <w:bookmarkStart w:id="463" w:name="_Hlk516847487"/>
    </w:p>
    <w:p w14:paraId="41C7E61F" w14:textId="77777777" w:rsidR="00EE5860" w:rsidRPr="00441CD0" w:rsidRDefault="00EE5860" w:rsidP="00EE5860">
      <w:pPr>
        <w:pStyle w:val="NO"/>
      </w:pPr>
      <w:r w:rsidRPr="00441CD0">
        <w:t>NOTE 2:</w:t>
      </w:r>
      <w:r w:rsidRPr="00441CD0">
        <w:tab/>
        <w:t>When receiving a new threshold or quota from the CP function for a measurement that is already ongoing in the UP function and if the UP function has already generated the usage report but had not sent it, the UP function can send the usage report before performing the update of the URR.</w:t>
      </w:r>
      <w:bookmarkEnd w:id="463"/>
    </w:p>
    <w:p w14:paraId="2CD40B27" w14:textId="545F6EA9" w:rsidR="00EE5860" w:rsidRPr="00441CD0" w:rsidRDefault="00EE5860" w:rsidP="00EE5860">
      <w:pPr>
        <w:pStyle w:val="NO"/>
      </w:pPr>
      <w:r w:rsidRPr="00441CD0">
        <w:lastRenderedPageBreak/>
        <w:t>NOTE 3:</w:t>
      </w:r>
      <w:r w:rsidRPr="00441CD0">
        <w:tab/>
        <w:t xml:space="preserve">A URR with the quota set to 0 can be provisioned when a service data flow is not allowed to start before quota is allocated to the service. See </w:t>
      </w:r>
      <w:r w:rsidR="00415C19" w:rsidRPr="00441CD0">
        <w:t>clause</w:t>
      </w:r>
      <w:r w:rsidR="00415C19">
        <w:t> </w:t>
      </w:r>
      <w:r w:rsidR="00415C19" w:rsidRPr="00441CD0">
        <w:t>5</w:t>
      </w:r>
      <w:r w:rsidRPr="00441CD0">
        <w:t>.4.11.</w:t>
      </w:r>
    </w:p>
    <w:p w14:paraId="5DBCB37A" w14:textId="77777777" w:rsidR="00EE5860" w:rsidRPr="00441CD0" w:rsidRDefault="00EE5860" w:rsidP="00EE5860">
      <w:pPr>
        <w:rPr>
          <w:lang w:val="en-US"/>
        </w:rPr>
      </w:pPr>
      <w:r w:rsidRPr="00441CD0">
        <w:rPr>
          <w:lang w:val="en-US"/>
        </w:rPr>
        <w:t>When reporting the network resources usage before and after a Monitoring Time, the UP function shall send two Usage Reports in the PFCP message (e.g. PFCP Session Report Request) for the same URR ID. Each Usage Report shall then include the Usage Information IE indicating whether the reported network resource usage was consumed before or after the Monitoring Time. Omission of this IE in a Usage Report indicates that no monitoring time has occurred. The UP function shall send Usage Reports soon after the occurrence of the Monitoring Time.</w:t>
      </w:r>
    </w:p>
    <w:p w14:paraId="2B3E4722" w14:textId="77777777" w:rsidR="00EE5860" w:rsidRPr="00441CD0" w:rsidRDefault="00EE5860" w:rsidP="00EE5860">
      <w:pPr>
        <w:pStyle w:val="NO"/>
        <w:rPr>
          <w:rFonts w:eastAsia="Batang"/>
          <w:noProof/>
          <w:lang w:val="x-none" w:eastAsia="ko-KR"/>
        </w:rPr>
      </w:pPr>
      <w:r w:rsidRPr="00441CD0">
        <w:rPr>
          <w:rFonts w:eastAsia="Batang"/>
          <w:noProof/>
          <w:lang w:eastAsia="ko-KR"/>
        </w:rPr>
        <w:t>NOTE 4:</w:t>
      </w:r>
      <w:r w:rsidRPr="00441CD0">
        <w:rPr>
          <w:rFonts w:eastAsia="Batang"/>
          <w:noProof/>
          <w:lang w:eastAsia="ko-KR"/>
        </w:rPr>
        <w:tab/>
        <w:t>The UP function needs to take care to smooth the signalling load towards the CP function if Usage Reports need to be generated for a large number of PFCP sessions after the occurrence of the Monitoring Time.</w:t>
      </w:r>
    </w:p>
    <w:p w14:paraId="0F3BA7D7" w14:textId="77777777" w:rsidR="00EE5860" w:rsidRPr="00441CD0" w:rsidRDefault="00EE5860" w:rsidP="00EE5860">
      <w:pPr>
        <w:rPr>
          <w:lang w:val="en-US"/>
        </w:rPr>
      </w:pPr>
      <w:r w:rsidRPr="00441CD0">
        <w:rPr>
          <w:lang w:val="en-US"/>
        </w:rPr>
        <w:t>For the volume-based measurement method, the UP function shall report the traffic usage after any QoS enforcement. Additionally, if the CP function requested to measure the traffic usage before QoS enforcement, the UP function shall also report corresponding measurements, when measurements needs to be reported for the traffic usage after QoS enforcement, by sending two Usage Reports in the PFCP message (e.g. PFCP Session Report Request) for the same URR ID. Each Usage Report shall then include the Usage Information IE indicating whether the reported network resource usage corresponds to the traffic before or after QoS enforcement. Thresholds provisioned in a URR shall apply to the traffic usage after any QoS enforcement.</w:t>
      </w:r>
    </w:p>
    <w:p w14:paraId="7EA29754" w14:textId="77777777" w:rsidR="00EE5860" w:rsidRPr="00441CD0" w:rsidRDefault="00EE5860" w:rsidP="00EE5860">
      <w:pPr>
        <w:rPr>
          <w:lang w:val="en-US"/>
        </w:rPr>
      </w:pPr>
      <w:r w:rsidRPr="00441CD0">
        <w:rPr>
          <w:lang w:val="en-US"/>
        </w:rPr>
        <w:t>For the volume-based measurement method, the UP function shall include all the counters (Total, Uplink and Downlink) of the URR in the Volume Measurement IE in the Usage Report IE; the UP function shall also include the number of packets counted for Total, Uplink, Downlink in the Volume Measurement IE if requested by the CP function and if the UP function supports the MNOP feature.</w:t>
      </w:r>
    </w:p>
    <w:p w14:paraId="3E946282" w14:textId="77777777" w:rsidR="00EE5860" w:rsidRPr="00441CD0" w:rsidRDefault="00EE5860" w:rsidP="00EE5860">
      <w:pPr>
        <w:rPr>
          <w:lang w:val="en-US"/>
        </w:rPr>
      </w:pPr>
      <w:bookmarkStart w:id="464" w:name="_Toc19717058"/>
      <w:bookmarkStart w:id="465" w:name="_Toc27490515"/>
      <w:bookmarkStart w:id="466" w:name="_Toc27556808"/>
      <w:bookmarkStart w:id="467" w:name="_Toc27723725"/>
      <w:r w:rsidRPr="00441CD0">
        <w:rPr>
          <w:lang w:val="en-US"/>
        </w:rPr>
        <w:t>A usage report triggered only due to the Dropped DL Traffic Threshold</w:t>
      </w:r>
      <w:r>
        <w:rPr>
          <w:lang w:val="en-US"/>
        </w:rPr>
        <w:t xml:space="preserve"> (DROTH) or Start of Traffic (START), or MAC Address Reporting (MACAR), or IP Multicast Join/Leave</w:t>
      </w:r>
      <w:r w:rsidRPr="00441CD0">
        <w:rPr>
          <w:lang w:val="en-US"/>
        </w:rPr>
        <w:t xml:space="preserve"> </w:t>
      </w:r>
      <w:r>
        <w:rPr>
          <w:lang w:val="en-US"/>
        </w:rPr>
        <w:t xml:space="preserve">(IPMJL) </w:t>
      </w:r>
      <w:r w:rsidRPr="00441CD0">
        <w:rPr>
          <w:lang w:val="en-US"/>
        </w:rPr>
        <w:t>shall not contain any measurement information</w:t>
      </w:r>
      <w:r>
        <w:rPr>
          <w:lang w:val="en-US"/>
        </w:rPr>
        <w:t xml:space="preserve">, i.e. either </w:t>
      </w:r>
      <w:r w:rsidRPr="00441CD0">
        <w:rPr>
          <w:lang w:val="de-DE"/>
        </w:rPr>
        <w:t xml:space="preserve">the </w:t>
      </w:r>
      <w:r w:rsidRPr="00441CD0">
        <w:rPr>
          <w:szCs w:val="18"/>
          <w:lang w:val="de-DE"/>
        </w:rPr>
        <w:t>Volume/Duration Measurement</w:t>
      </w:r>
      <w:r w:rsidRPr="00441CD0">
        <w:rPr>
          <w:lang w:val="de-DE"/>
        </w:rPr>
        <w:t xml:space="preserve"> set to zero</w:t>
      </w:r>
      <w:r>
        <w:rPr>
          <w:lang w:val="de-DE"/>
        </w:rPr>
        <w:t xml:space="preserve"> or </w:t>
      </w:r>
      <w:r w:rsidRPr="00441CD0">
        <w:rPr>
          <w:szCs w:val="18"/>
          <w:lang w:val="de-DE"/>
        </w:rPr>
        <w:t>Volume/Duration Measurement</w:t>
      </w:r>
      <w:r>
        <w:rPr>
          <w:szCs w:val="18"/>
          <w:lang w:val="de-DE"/>
        </w:rPr>
        <w:t xml:space="preserve"> IE is not present</w:t>
      </w:r>
      <w:r w:rsidRPr="00441CD0">
        <w:rPr>
          <w:lang w:val="en-US"/>
        </w:rPr>
        <w:t>.</w:t>
      </w:r>
    </w:p>
    <w:p w14:paraId="5D93EBC4" w14:textId="77777777" w:rsidR="00EE5860" w:rsidRPr="00441CD0" w:rsidRDefault="00EE5860" w:rsidP="00EE5860">
      <w:pPr>
        <w:rPr>
          <w:rFonts w:eastAsia="Batang"/>
          <w:noProof/>
          <w:lang w:eastAsia="ko-KR"/>
        </w:rPr>
      </w:pPr>
      <w:r w:rsidRPr="00441CD0">
        <w:rPr>
          <w:lang w:val="en-US"/>
        </w:rPr>
        <w:t>When being instructed to remove a URR or the last PDR associated to a URR, t</w:t>
      </w:r>
      <w:r w:rsidRPr="00441CD0">
        <w:rPr>
          <w:rFonts w:eastAsia="Batang"/>
          <w:noProof/>
          <w:lang w:eastAsia="ko-KR"/>
        </w:rPr>
        <w:t>he UP function shall stop its ongoing measurements for the URR and include a Usage Report in the PFCP Session Modification Response or in an additional PFCP Session Report Request if there are non-null measurements to report for the URR. When being instructed to remove the last PDR associated to a URR, the UP function shall keep the URR and reset any measurement for the URR.</w:t>
      </w:r>
    </w:p>
    <w:p w14:paraId="0EC8B68B" w14:textId="77777777" w:rsidR="00EE5860" w:rsidRPr="00441CD0" w:rsidRDefault="00EE5860" w:rsidP="00EE5860">
      <w:pPr>
        <w:pStyle w:val="NO"/>
        <w:rPr>
          <w:noProof/>
          <w:lang w:eastAsia="ko-KR"/>
        </w:rPr>
      </w:pPr>
      <w:r w:rsidRPr="00441CD0">
        <w:rPr>
          <w:noProof/>
          <w:lang w:eastAsia="ko-KR"/>
        </w:rPr>
        <w:t>NOTE 5:</w:t>
      </w:r>
      <w:r w:rsidRPr="00441CD0">
        <w:rPr>
          <w:noProof/>
          <w:lang w:eastAsia="ko-KR"/>
        </w:rPr>
        <w:tab/>
        <w:t>A URR provisioned in a PFCP session can be provisioned/kept in the UP function without being associated with any PDR and the URR can be associated with a PDR in a later stage.</w:t>
      </w:r>
      <w:r>
        <w:rPr>
          <w:noProof/>
          <w:lang w:eastAsia="ko-KR"/>
        </w:rPr>
        <w:t xml:space="preserve"> </w:t>
      </w:r>
      <w:r w:rsidRPr="00AD5D4F">
        <w:rPr>
          <w:noProof/>
          <w:lang w:eastAsia="ko-KR"/>
        </w:rPr>
        <w:t>The UP function will not remember any remaining quota and will consider the quota (if provisioned) as it was provisioned</w:t>
      </w:r>
      <w:r>
        <w:rPr>
          <w:noProof/>
          <w:lang w:eastAsia="ko-KR"/>
        </w:rPr>
        <w:t>.</w:t>
      </w:r>
    </w:p>
    <w:p w14:paraId="450F9B08" w14:textId="77777777" w:rsidR="00EE5860" w:rsidRPr="00441CD0" w:rsidRDefault="00EE5860" w:rsidP="00EE5860">
      <w:r w:rsidRPr="00441CD0">
        <w:rPr>
          <w:rFonts w:eastAsia="Batang"/>
          <w:noProof/>
          <w:lang w:eastAsia="ko-KR"/>
        </w:rPr>
        <w:t>When being instructed to</w:t>
      </w:r>
      <w:r w:rsidRPr="00441CD0">
        <w:rPr>
          <w:lang w:val="en-US"/>
        </w:rPr>
        <w:t xml:space="preserve"> deactivate a network resources usage measurement via the Inactive Measurement flag of the Measurement Information IE of the URR, the UP function shall stop measuring the network resources usage (against the volume/time/event threshold/quota) and store the current</w:t>
      </w:r>
      <w:r w:rsidRPr="00441CD0">
        <w:t xml:space="preserve"> measurement counts which will be resumed when the URR is activated again. The UP function shall not generate a usage report upon the deactivation of the URR and it shall send a usage report during the period when the URR is deactivated for the following scenarios:</w:t>
      </w:r>
    </w:p>
    <w:p w14:paraId="02BB6604" w14:textId="77777777" w:rsidR="00EE5860" w:rsidRPr="00441CD0" w:rsidRDefault="00EE5860" w:rsidP="00EE5860">
      <w:pPr>
        <w:pStyle w:val="B1"/>
      </w:pPr>
      <w:r w:rsidRPr="00441CD0">
        <w:rPr>
          <w:rFonts w:eastAsia="Batang"/>
        </w:rPr>
        <w:t>-</w:t>
      </w:r>
      <w:r w:rsidRPr="00441CD0">
        <w:rPr>
          <w:rFonts w:eastAsia="Batang"/>
        </w:rPr>
        <w:tab/>
        <w:t>if the Quota Holding Time is expired and if the reporting trigger QUHTI is set;</w:t>
      </w:r>
    </w:p>
    <w:p w14:paraId="6A454E57" w14:textId="77777777" w:rsidR="00EE5860" w:rsidRPr="00441CD0" w:rsidRDefault="00EE5860" w:rsidP="00EE5860">
      <w:pPr>
        <w:pStyle w:val="NO"/>
      </w:pPr>
      <w:r w:rsidRPr="00441CD0">
        <w:t>NOTE 6:</w:t>
      </w:r>
      <w:r w:rsidRPr="00441CD0">
        <w:tab/>
        <w:t>The Quota Holding Time can have been started before the URR is deactivated or starts from the moment when the URR is deactivated since no quota will be consumed.</w:t>
      </w:r>
    </w:p>
    <w:p w14:paraId="7FDB43DC" w14:textId="77777777" w:rsidR="00EE5860" w:rsidRPr="00441CD0" w:rsidRDefault="00EE5860" w:rsidP="00EE5860">
      <w:pPr>
        <w:pStyle w:val="B1"/>
        <w:rPr>
          <w:noProof/>
        </w:rPr>
      </w:pPr>
      <w:r w:rsidRPr="00441CD0">
        <w:rPr>
          <w:lang w:eastAsia="zh-CN"/>
        </w:rPr>
        <w:t>-</w:t>
      </w:r>
      <w:r w:rsidRPr="00441CD0">
        <w:rPr>
          <w:lang w:eastAsia="zh-CN"/>
        </w:rPr>
        <w:tab/>
        <w:t xml:space="preserve">if it is the time for a periodic reporting and if the reporting trigger </w:t>
      </w:r>
      <w:r w:rsidRPr="00441CD0">
        <w:rPr>
          <w:noProof/>
        </w:rPr>
        <w:t>PERIO is set;</w:t>
      </w:r>
    </w:p>
    <w:p w14:paraId="19C7411E" w14:textId="77777777" w:rsidR="00EE5860" w:rsidRPr="00441CD0" w:rsidRDefault="00EE5860" w:rsidP="00EE5860">
      <w:pPr>
        <w:pStyle w:val="B1"/>
        <w:rPr>
          <w:noProof/>
        </w:rPr>
      </w:pPr>
      <w:r w:rsidRPr="00441CD0">
        <w:rPr>
          <w:noProof/>
        </w:rPr>
        <w:t>-</w:t>
      </w:r>
      <w:r w:rsidRPr="00441CD0">
        <w:rPr>
          <w:noProof/>
        </w:rPr>
        <w:tab/>
        <w:t>if it is required to send a usage report for this URR when a usage report is reported for a linked URR and if the reporting trigger LIUSA is set;</w:t>
      </w:r>
    </w:p>
    <w:p w14:paraId="0C19C87C" w14:textId="77777777" w:rsidR="00EE5860" w:rsidRPr="00441CD0" w:rsidRDefault="00EE5860" w:rsidP="00EE5860">
      <w:pPr>
        <w:rPr>
          <w:rFonts w:eastAsia="Batang"/>
          <w:noProof/>
          <w:lang w:eastAsia="ko-KR"/>
        </w:rPr>
      </w:pPr>
      <w:r w:rsidRPr="00441CD0">
        <w:rPr>
          <w:noProof/>
        </w:rPr>
        <w:t>-</w:t>
      </w:r>
      <w:r w:rsidRPr="00441CD0">
        <w:rPr>
          <w:noProof/>
        </w:rPr>
        <w:tab/>
        <w:t xml:space="preserve">if it is required to send an immeditate report upon a query </w:t>
      </w:r>
      <w:r w:rsidRPr="00441CD0">
        <w:rPr>
          <w:rFonts w:eastAsia="Batang"/>
          <w:noProof/>
          <w:lang w:eastAsia="ko-KR"/>
        </w:rPr>
        <w:t>for the URR, or the URR is removed, dissociated from the last PDR.</w:t>
      </w:r>
    </w:p>
    <w:p w14:paraId="542CF372" w14:textId="77777777" w:rsidR="00EE5860" w:rsidRPr="00441CD0" w:rsidRDefault="00EE5860" w:rsidP="00EE5860">
      <w:pPr>
        <w:pStyle w:val="NO"/>
        <w:rPr>
          <w:rFonts w:eastAsia="Batang"/>
          <w:noProof/>
          <w:lang w:eastAsia="ko-KR"/>
        </w:rPr>
      </w:pPr>
      <w:r w:rsidRPr="00441CD0">
        <w:rPr>
          <w:rFonts w:eastAsia="Batang"/>
          <w:noProof/>
          <w:lang w:eastAsia="ko-KR"/>
        </w:rPr>
        <w:t>NOTE 7:</w:t>
      </w:r>
      <w:r w:rsidRPr="00441CD0">
        <w:rPr>
          <w:rFonts w:eastAsia="Batang"/>
          <w:noProof/>
          <w:lang w:eastAsia="ko-KR"/>
        </w:rPr>
        <w:tab/>
        <w:t>Multiple usage reports can be required to be reported to the CP function when deleting a PDR that is the last one to be associated to multiple URRs.</w:t>
      </w:r>
    </w:p>
    <w:p w14:paraId="5B84314E" w14:textId="77777777" w:rsidR="00EE5860" w:rsidRPr="00441CD0" w:rsidRDefault="00EE5860" w:rsidP="00EE5860">
      <w:pPr>
        <w:rPr>
          <w:rFonts w:eastAsia="Batang"/>
          <w:noProof/>
          <w:lang w:eastAsia="ko-KR"/>
        </w:rPr>
      </w:pPr>
      <w:r w:rsidRPr="00441CD0">
        <w:rPr>
          <w:rFonts w:eastAsia="Batang"/>
          <w:noProof/>
          <w:lang w:eastAsia="ko-KR"/>
        </w:rPr>
        <w:t>The CP function may request the UP function, in a PFCP Session Modification Request, to report its ongoing network resources measurement for one or multiple URRs of the PFCP session. In this case, the UP function shall:</w:t>
      </w:r>
    </w:p>
    <w:p w14:paraId="796475D1" w14:textId="7B569A8C" w:rsidR="00EE5860" w:rsidRPr="00441CD0" w:rsidRDefault="00EE5860" w:rsidP="00EE5860">
      <w:pPr>
        <w:pStyle w:val="B1"/>
        <w:rPr>
          <w:rFonts w:eastAsia="Batang"/>
          <w:noProof/>
          <w:lang w:val="sv-SE" w:eastAsia="ko-KR"/>
        </w:rPr>
      </w:pPr>
      <w:r w:rsidRPr="00441CD0">
        <w:rPr>
          <w:rFonts w:eastAsia="Batang"/>
          <w:noProof/>
          <w:lang w:eastAsia="ko-KR"/>
        </w:rPr>
        <w:lastRenderedPageBreak/>
        <w:t>-</w:t>
      </w:r>
      <w:r w:rsidRPr="00441CD0">
        <w:rPr>
          <w:rFonts w:eastAsia="Batang"/>
          <w:noProof/>
          <w:lang w:eastAsia="ko-KR"/>
        </w:rPr>
        <w:tab/>
        <w:t xml:space="preserve">generate usage report(s) (based on the existing definition of any URR(s) included in the PFCP Session Modification Request message before any update) for the URR(s) being queried and for any associated linked usage reports (see </w:t>
      </w:r>
      <w:r w:rsidR="00415C19" w:rsidRPr="00441CD0">
        <w:rPr>
          <w:rFonts w:eastAsia="Batang"/>
          <w:noProof/>
          <w:lang w:eastAsia="ko-KR"/>
        </w:rPr>
        <w:t>clause</w:t>
      </w:r>
      <w:r w:rsidR="00415C19">
        <w:rPr>
          <w:rFonts w:eastAsia="Batang"/>
          <w:noProof/>
          <w:lang w:eastAsia="ko-KR"/>
        </w:rPr>
        <w:t> </w:t>
      </w:r>
      <w:r w:rsidR="00415C19" w:rsidRPr="00441CD0">
        <w:rPr>
          <w:rFonts w:eastAsia="Batang"/>
          <w:noProof/>
          <w:lang w:eastAsia="ko-KR"/>
        </w:rPr>
        <w:t>5</w:t>
      </w:r>
      <w:r w:rsidRPr="00441CD0">
        <w:rPr>
          <w:rFonts w:eastAsia="Batang"/>
          <w:noProof/>
          <w:lang w:eastAsia="ko-KR"/>
        </w:rPr>
        <w:t>.2.2.4) for which there are non-null measurements to report</w:t>
      </w:r>
      <w:r w:rsidRPr="00441CD0">
        <w:rPr>
          <w:rFonts w:eastAsia="Batang"/>
          <w:noProof/>
          <w:lang w:val="sv-SE" w:eastAsia="ko-KR"/>
        </w:rPr>
        <w:t>;</w:t>
      </w:r>
    </w:p>
    <w:p w14:paraId="1E08D621" w14:textId="77777777" w:rsidR="00EE5860" w:rsidRPr="00441CD0" w:rsidRDefault="00EE5860" w:rsidP="00EE5860">
      <w:pPr>
        <w:pStyle w:val="B1"/>
        <w:rPr>
          <w:rFonts w:eastAsia="Batang"/>
          <w:noProof/>
          <w:lang w:val="x-none" w:eastAsia="ko-KR"/>
        </w:rPr>
      </w:pPr>
      <w:r w:rsidRPr="00441CD0">
        <w:rPr>
          <w:rFonts w:eastAsia="Batang"/>
          <w:noProof/>
          <w:lang w:eastAsia="ko-KR"/>
        </w:rPr>
        <w:t>-</w:t>
      </w:r>
      <w:r w:rsidRPr="00441CD0">
        <w:rPr>
          <w:rFonts w:eastAsia="Batang"/>
          <w:noProof/>
          <w:lang w:eastAsia="ko-KR"/>
        </w:rPr>
        <w:tab/>
        <w:t>include them in the PFCP Session Modification Response or in additional PFCP Session Report Request messages; and</w:t>
      </w:r>
    </w:p>
    <w:p w14:paraId="540B6590" w14:textId="77777777" w:rsidR="00EE5860" w:rsidRPr="00441CD0" w:rsidRDefault="00EE5860" w:rsidP="00EE5860">
      <w:pPr>
        <w:pStyle w:val="B1"/>
        <w:rPr>
          <w:rFonts w:eastAsia="Batang"/>
          <w:noProof/>
          <w:lang w:val="en-US" w:eastAsia="ko-KR"/>
        </w:rPr>
      </w:pPr>
      <w:r w:rsidRPr="00441CD0">
        <w:rPr>
          <w:rFonts w:eastAsia="Batang"/>
          <w:noProof/>
          <w:lang w:eastAsia="ko-KR"/>
        </w:rPr>
        <w:t>-</w:t>
      </w:r>
      <w:r w:rsidRPr="00441CD0">
        <w:rPr>
          <w:rFonts w:eastAsia="Batang"/>
          <w:noProof/>
          <w:lang w:eastAsia="ko-KR"/>
        </w:rPr>
        <w:tab/>
        <w:t>proceed as specified above u</w:t>
      </w:r>
      <w:r w:rsidRPr="00441CD0">
        <w:rPr>
          <w:lang w:val="en-US"/>
        </w:rPr>
        <w:t>pon generating a usage report for a URR towards the CP function</w:t>
      </w:r>
      <w:r w:rsidRPr="00441CD0">
        <w:rPr>
          <w:rFonts w:eastAsia="Batang"/>
          <w:noProof/>
          <w:lang w:val="en-US" w:eastAsia="ko-KR"/>
        </w:rPr>
        <w:t>, with the following additions:</w:t>
      </w:r>
    </w:p>
    <w:p w14:paraId="54441A48" w14:textId="77777777" w:rsidR="00EE5860" w:rsidRPr="00441CD0" w:rsidRDefault="00EE5860" w:rsidP="00EE5860">
      <w:pPr>
        <w:pStyle w:val="B2"/>
        <w:rPr>
          <w:rFonts w:eastAsia="Batang"/>
          <w:noProof/>
          <w:lang w:eastAsia="ko-KR"/>
        </w:rPr>
      </w:pPr>
      <w:r w:rsidRPr="00441CD0">
        <w:rPr>
          <w:rFonts w:eastAsia="Batang"/>
          <w:noProof/>
          <w:lang w:eastAsia="ko-KR"/>
        </w:rPr>
        <w:t>-</w:t>
      </w:r>
      <w:r w:rsidRPr="00441CD0">
        <w:rPr>
          <w:rFonts w:eastAsia="Batang"/>
          <w:noProof/>
          <w:lang w:eastAsia="ko-KR"/>
        </w:rPr>
        <w:tab/>
        <w:t>if the PFCP</w:t>
      </w:r>
      <w:r w:rsidRPr="00441CD0">
        <w:t xml:space="preserve"> Session Modification Request includes the Update URR IE (for the URR being queried) with a Volume or Time Threshold, the UP function shall re-apply the threshold received in the request;</w:t>
      </w:r>
    </w:p>
    <w:p w14:paraId="53B1153F" w14:textId="77777777" w:rsidR="00EE5860" w:rsidRPr="00441CD0" w:rsidRDefault="00EE5860" w:rsidP="00EE5860">
      <w:pPr>
        <w:pStyle w:val="B2"/>
        <w:rPr>
          <w:rFonts w:eastAsia="Batang"/>
          <w:noProof/>
          <w:lang w:val="x-none" w:eastAsia="ko-KR"/>
        </w:rPr>
      </w:pPr>
      <w:r w:rsidRPr="00441CD0">
        <w:rPr>
          <w:rFonts w:eastAsia="Batang"/>
          <w:noProof/>
          <w:lang w:eastAsia="ko-KR"/>
        </w:rPr>
        <w:t>-</w:t>
      </w:r>
      <w:r w:rsidRPr="00441CD0">
        <w:rPr>
          <w:rFonts w:eastAsia="Batang"/>
          <w:noProof/>
          <w:lang w:eastAsia="ko-KR"/>
        </w:rPr>
        <w:tab/>
        <w:t>otherwise, if a threshold</w:t>
      </w:r>
      <w:r>
        <w:rPr>
          <w:rFonts w:eastAsia="Batang"/>
          <w:noProof/>
          <w:lang w:eastAsia="ko-KR"/>
        </w:rPr>
        <w:t xml:space="preserve"> and/or a quota</w:t>
      </w:r>
      <w:r w:rsidRPr="00441CD0">
        <w:rPr>
          <w:rFonts w:eastAsia="Batang"/>
          <w:noProof/>
          <w:lang w:eastAsia="ko-KR"/>
        </w:rPr>
        <w:t xml:space="preserve"> had been set for the URR that is queried, since the usage report </w:t>
      </w:r>
      <w:r w:rsidRPr="00441CD0">
        <w:t xml:space="preserve">is not triggered due to the threshold being reached, the UP function shall </w:t>
      </w:r>
      <w:r w:rsidRPr="00441CD0">
        <w:rPr>
          <w:lang w:val="en-US"/>
        </w:rPr>
        <w:t>adjust the threshold</w:t>
      </w:r>
      <w:r>
        <w:rPr>
          <w:lang w:val="en-US"/>
        </w:rPr>
        <w:t xml:space="preserve"> and/or quota</w:t>
      </w:r>
      <w:r w:rsidRPr="00441CD0">
        <w:rPr>
          <w:lang w:val="en-US"/>
        </w:rPr>
        <w:t xml:space="preserve"> by </w:t>
      </w:r>
      <w:r w:rsidRPr="00441CD0">
        <w:t>subtracting the time/volume reported in the usage report to determine when to generate the next report</w:t>
      </w:r>
      <w:r w:rsidRPr="00441CD0">
        <w:rPr>
          <w:rFonts w:eastAsia="Batang"/>
          <w:noProof/>
          <w:lang w:eastAsia="ko-KR"/>
        </w:rPr>
        <w:t>.</w:t>
      </w:r>
    </w:p>
    <w:p w14:paraId="4B88EA9A" w14:textId="77777777" w:rsidR="00EE5860" w:rsidRPr="00441CD0" w:rsidRDefault="00EE5860" w:rsidP="00EE5860">
      <w:pPr>
        <w:pStyle w:val="NO"/>
        <w:rPr>
          <w:rFonts w:eastAsia="Batang"/>
          <w:noProof/>
          <w:lang w:eastAsia="ko-KR"/>
        </w:rPr>
      </w:pPr>
      <w:r w:rsidRPr="00441CD0">
        <w:rPr>
          <w:rFonts w:eastAsia="Batang"/>
          <w:noProof/>
          <w:lang w:eastAsia="ko-KR"/>
        </w:rPr>
        <w:t>NOTE 8:</w:t>
      </w:r>
      <w:r w:rsidRPr="00441CD0">
        <w:rPr>
          <w:rFonts w:eastAsia="Batang"/>
          <w:noProof/>
          <w:lang w:eastAsia="ko-KR"/>
        </w:rPr>
        <w:tab/>
        <w:t>Upon reaching a threshold that was adjusted due to a URR query as specified above, the UP function re-applies then the threshold that was provisioned in the URR (i.e. not the value of the adjusted threshold).</w:t>
      </w:r>
    </w:p>
    <w:p w14:paraId="5E9CF22E" w14:textId="35D6D7B0" w:rsidR="00EE5860" w:rsidRPr="00441CD0" w:rsidRDefault="00EE5860" w:rsidP="00EE5860">
      <w:pPr>
        <w:pStyle w:val="NO"/>
        <w:rPr>
          <w:rFonts w:eastAsia="Batang"/>
          <w:noProof/>
          <w:lang w:eastAsia="ko-KR"/>
        </w:rPr>
      </w:pPr>
      <w:r w:rsidRPr="00441CD0">
        <w:rPr>
          <w:rFonts w:eastAsia="Batang"/>
          <w:noProof/>
          <w:lang w:eastAsia="ko-KR"/>
        </w:rPr>
        <w:t>NOTE 9:</w:t>
      </w:r>
      <w:r w:rsidRPr="00441CD0">
        <w:rPr>
          <w:rFonts w:eastAsia="Batang"/>
          <w:noProof/>
          <w:lang w:eastAsia="ko-KR"/>
        </w:rPr>
        <w:tab/>
        <w:t xml:space="preserve">The CP function can </w:t>
      </w:r>
      <w:r w:rsidRPr="00441CD0">
        <w:t xml:space="preserve">query a URR without including a Volume or Time Threshold in the PFCP Session Modification Request e.g. when it needs to close a traffic volume/service container (see </w:t>
      </w:r>
      <w:r w:rsidR="00415C19" w:rsidRPr="00441CD0">
        <w:t>clause</w:t>
      </w:r>
      <w:r w:rsidR="00415C19">
        <w:t> </w:t>
      </w:r>
      <w:r w:rsidR="00415C19" w:rsidRPr="00441CD0">
        <w:t>5</w:t>
      </w:r>
      <w:r w:rsidRPr="00441CD0">
        <w:t>.2.3.10.3 of 3GPP TS 32.251 [17]).</w:t>
      </w:r>
    </w:p>
    <w:p w14:paraId="4603BF8E" w14:textId="0B9F2E49" w:rsidR="00EE5860" w:rsidRPr="00441CD0" w:rsidRDefault="00EE5860" w:rsidP="00EE5860">
      <w:pPr>
        <w:pStyle w:val="NO"/>
        <w:rPr>
          <w:rFonts w:eastAsia="Batang"/>
        </w:rPr>
      </w:pPr>
      <w:r w:rsidRPr="00441CD0">
        <w:rPr>
          <w:rFonts w:eastAsia="Batang"/>
        </w:rPr>
        <w:t>NOTE 10:</w:t>
      </w:r>
      <w:r w:rsidRPr="00441CD0">
        <w:rPr>
          <w:rFonts w:eastAsia="Batang"/>
        </w:rPr>
        <w:tab/>
      </w:r>
      <w:r w:rsidRPr="00441CD0">
        <w:rPr>
          <w:rFonts w:eastAsia="Batang"/>
          <w:noProof/>
          <w:lang w:eastAsia="ko-KR"/>
        </w:rPr>
        <w:t xml:space="preserve">The CP function can </w:t>
      </w:r>
      <w:r w:rsidRPr="00441CD0">
        <w:t xml:space="preserve">query a URR including a Volume or Time Threshold in the PFCP Session Modification Request e.g. when it needs to close a CDR (see </w:t>
      </w:r>
      <w:r w:rsidR="00415C19" w:rsidRPr="00441CD0">
        <w:t>clause</w:t>
      </w:r>
      <w:r w:rsidR="00415C19">
        <w:t> </w:t>
      </w:r>
      <w:r w:rsidR="00415C19" w:rsidRPr="00441CD0">
        <w:t>5</w:t>
      </w:r>
      <w:r w:rsidRPr="00441CD0">
        <w:t xml:space="preserve">.2.3.10.3 of 3GPP TS 32.251 [17]). </w:t>
      </w:r>
      <w:r w:rsidRPr="00441CD0">
        <w:rPr>
          <w:rFonts w:eastAsia="Batang"/>
        </w:rPr>
        <w:t>In such a case, the CP function can include the same threshold for the URR being queried in the Update URR IE in the PFCP Session Modification Request message to trigger the UP function to re-apply the threshold.</w:t>
      </w:r>
    </w:p>
    <w:p w14:paraId="18D87332" w14:textId="77777777" w:rsidR="00EE5860" w:rsidRPr="00441CD0" w:rsidRDefault="00EE5860" w:rsidP="00EE5860">
      <w:pPr>
        <w:pStyle w:val="NO"/>
        <w:rPr>
          <w:rFonts w:eastAsia="Batang"/>
          <w:lang w:eastAsia="ko-KR"/>
        </w:rPr>
      </w:pPr>
      <w:r w:rsidRPr="00441CD0">
        <w:rPr>
          <w:rFonts w:eastAsia="Batang"/>
          <w:lang w:eastAsia="ko-KR"/>
        </w:rPr>
        <w:t>NOTE 11:</w:t>
      </w:r>
      <w:r w:rsidRPr="00441CD0">
        <w:rPr>
          <w:rFonts w:eastAsia="Batang"/>
          <w:lang w:eastAsia="ko-KR"/>
        </w:rPr>
        <w:tab/>
        <w:t>It is up to the CP function to request the UP function to generate an immediate report (or not) as specified above when the CP function modifies a URR or any other rules of the PFCP session. As an exception, the UP function always generates an immediate report when being instructed to remove a URR.</w:t>
      </w:r>
    </w:p>
    <w:p w14:paraId="42C7F904" w14:textId="77777777" w:rsidR="00EE5860" w:rsidRDefault="00EE5860" w:rsidP="00EE5860">
      <w:pPr>
        <w:rPr>
          <w:lang w:val="en-US"/>
        </w:rPr>
      </w:pPr>
      <w:r w:rsidRPr="00441CD0">
        <w:rPr>
          <w:lang w:val="en-US"/>
        </w:rPr>
        <w:t xml:space="preserve">When additional </w:t>
      </w:r>
      <w:r>
        <w:rPr>
          <w:lang w:val="en-US"/>
        </w:rPr>
        <w:t xml:space="preserve">usage reports </w:t>
      </w:r>
      <w:r w:rsidRPr="00441CD0">
        <w:rPr>
          <w:lang w:val="en-US"/>
        </w:rPr>
        <w:t>need to be sent</w:t>
      </w:r>
      <w:r>
        <w:rPr>
          <w:lang w:val="en-US"/>
        </w:rPr>
        <w:t xml:space="preserve"> in additional PFCP Session Report Request messages</w:t>
      </w:r>
      <w:r w:rsidRPr="00441CD0">
        <w:rPr>
          <w:lang w:val="en-US"/>
        </w:rPr>
        <w:t xml:space="preserve">, </w:t>
      </w:r>
      <w:r>
        <w:rPr>
          <w:lang w:val="en-US"/>
        </w:rPr>
        <w:t xml:space="preserve">i.e. when not all usage reports can be included in the PFCP Session Modification/Deletion Response message, </w:t>
      </w:r>
      <w:r w:rsidRPr="00441CD0">
        <w:rPr>
          <w:lang w:val="en-US"/>
        </w:rPr>
        <w:t>the UP function shall indicate, in the PFCP Session Modification</w:t>
      </w:r>
      <w:r>
        <w:rPr>
          <w:lang w:val="en-US"/>
        </w:rPr>
        <w:t>/Deletion</w:t>
      </w:r>
      <w:r w:rsidRPr="00441CD0">
        <w:rPr>
          <w:lang w:val="en-US"/>
        </w:rPr>
        <w:t xml:space="preserve"> Response</w:t>
      </w:r>
      <w:r>
        <w:rPr>
          <w:lang w:val="en-US"/>
        </w:rPr>
        <w:t xml:space="preserve"> message</w:t>
      </w:r>
      <w:r w:rsidRPr="00441CD0">
        <w:rPr>
          <w:lang w:val="en-US"/>
        </w:rPr>
        <w:t xml:space="preserve">, </w:t>
      </w:r>
      <w:r>
        <w:rPr>
          <w:lang w:val="en-US"/>
        </w:rPr>
        <w:t>either:</w:t>
      </w:r>
    </w:p>
    <w:p w14:paraId="0CA8DC9B" w14:textId="45CADA6F" w:rsidR="00EE5860" w:rsidRDefault="00EE5860" w:rsidP="00EE5860">
      <w:pPr>
        <w:pStyle w:val="B1"/>
        <w:rPr>
          <w:lang w:val="en-US"/>
        </w:rPr>
      </w:pPr>
      <w:r>
        <w:rPr>
          <w:lang w:val="en-US"/>
        </w:rPr>
        <w:t>-</w:t>
      </w:r>
      <w:r>
        <w:rPr>
          <w:lang w:val="en-US"/>
        </w:rPr>
        <w:tab/>
        <w:t>that more usage reports will follow, by setting the AURI flag to 1</w:t>
      </w:r>
      <w:r w:rsidRPr="005F7824">
        <w:rPr>
          <w:lang w:val="en-US"/>
        </w:rPr>
        <w:t xml:space="preserve"> </w:t>
      </w:r>
      <w:r>
        <w:rPr>
          <w:lang w:val="en-US"/>
        </w:rPr>
        <w:t xml:space="preserve">in the </w:t>
      </w:r>
      <w:r w:rsidRPr="00441CD0">
        <w:t>Additional Usage Reports Information IE</w:t>
      </w:r>
      <w:r>
        <w:rPr>
          <w:lang w:val="en-US"/>
        </w:rPr>
        <w:t xml:space="preserve"> (see </w:t>
      </w:r>
      <w:r w:rsidR="00415C19">
        <w:rPr>
          <w:lang w:val="en-US"/>
        </w:rPr>
        <w:t>clause 8</w:t>
      </w:r>
      <w:r>
        <w:rPr>
          <w:lang w:val="en-US"/>
        </w:rPr>
        <w:t>.2.91); or</w:t>
      </w:r>
    </w:p>
    <w:p w14:paraId="4523EB18" w14:textId="3D4AE24F" w:rsidR="00EE5860" w:rsidRDefault="00EE5860" w:rsidP="00EE5860">
      <w:pPr>
        <w:pStyle w:val="B1"/>
        <w:rPr>
          <w:lang w:val="en-US"/>
        </w:rPr>
      </w:pPr>
      <w:r>
        <w:rPr>
          <w:lang w:val="en-US"/>
        </w:rPr>
        <w:t>-</w:t>
      </w:r>
      <w:r>
        <w:rPr>
          <w:lang w:val="en-US"/>
        </w:rPr>
        <w:tab/>
        <w:t xml:space="preserve">the total number of additional </w:t>
      </w:r>
      <w:r w:rsidRPr="00441CD0">
        <w:rPr>
          <w:lang w:val="en-US"/>
        </w:rPr>
        <w:t xml:space="preserve">usage reports </w:t>
      </w:r>
      <w:r>
        <w:rPr>
          <w:lang w:val="en-US"/>
        </w:rPr>
        <w:t xml:space="preserve">that </w:t>
      </w:r>
      <w:r w:rsidRPr="00441CD0">
        <w:rPr>
          <w:lang w:val="en-US"/>
        </w:rPr>
        <w:t xml:space="preserve">will be sent in </w:t>
      </w:r>
      <w:r>
        <w:rPr>
          <w:lang w:val="en-US"/>
        </w:rPr>
        <w:t xml:space="preserve">all the additional </w:t>
      </w:r>
      <w:r w:rsidRPr="00441CD0">
        <w:rPr>
          <w:lang w:val="en-US"/>
        </w:rPr>
        <w:t>PFCP Session Report Request messages</w:t>
      </w:r>
      <w:r>
        <w:rPr>
          <w:lang w:val="en-US"/>
        </w:rPr>
        <w:t xml:space="preserve"> (i.e. that will be sent after the PFCP Session Modification/Deletion Response message), by setting this value in the </w:t>
      </w:r>
      <w:r w:rsidRPr="00441CD0">
        <w:t>Additional Usage Reports Information IE</w:t>
      </w:r>
      <w:r>
        <w:rPr>
          <w:lang w:val="en-US"/>
        </w:rPr>
        <w:t xml:space="preserve"> (see </w:t>
      </w:r>
      <w:r w:rsidR="00415C19">
        <w:rPr>
          <w:lang w:val="en-US"/>
        </w:rPr>
        <w:t>clause 8</w:t>
      </w:r>
      <w:r>
        <w:rPr>
          <w:lang w:val="en-US"/>
        </w:rPr>
        <w:t>.2.91).</w:t>
      </w:r>
    </w:p>
    <w:p w14:paraId="0DFEC7D2" w14:textId="77777777" w:rsidR="00EE5860" w:rsidRDefault="00EE5860" w:rsidP="00EE5860">
      <w:pPr>
        <w:rPr>
          <w:lang w:val="en-US"/>
        </w:rPr>
      </w:pPr>
      <w:r>
        <w:rPr>
          <w:lang w:val="en-US"/>
        </w:rPr>
        <w:t>In the former case (i.e. if the UP function indicates in the PFCP Session Modification/Deletion Response message that more usage reports will follow), the UP function shall indicate, in one of the additional PFCP Session Report Request message, the total number of additional usage reports to be sent after the PFCP Session Modification/Deletion Response message, by setting this value in the Additional Usage Reports Information IE. In both cases, the UP function may set the AURI flag to 1 in every additional PFCP Session Report Request message but the last one, to indicate that more usage reports will follow.</w:t>
      </w:r>
    </w:p>
    <w:p w14:paraId="02447D70" w14:textId="77777777" w:rsidR="00EE5860" w:rsidRPr="00441CD0" w:rsidRDefault="00EE5860" w:rsidP="00EE5860">
      <w:pPr>
        <w:rPr>
          <w:lang w:val="en-US"/>
        </w:rPr>
      </w:pPr>
      <w:r w:rsidRPr="00441CD0">
        <w:rPr>
          <w:lang w:val="en-US"/>
        </w:rPr>
        <w:t>Besides, if the PFCP Session Modification Request included the Query URR Reference IE, usage reports sent in response to the query in the PFCP Session Modification Response and/or additional PFCP Session Report Request messages shall include the Query URR Reference IE set to the same value as received in the PFCP Session Modification Request.</w:t>
      </w:r>
    </w:p>
    <w:p w14:paraId="188CE35E" w14:textId="77777777" w:rsidR="00EE5860" w:rsidRPr="00441CD0" w:rsidRDefault="00EE5860" w:rsidP="00EE5860">
      <w:pPr>
        <w:rPr>
          <w:lang w:eastAsia="zh-CN"/>
        </w:rPr>
      </w:pPr>
      <w:r w:rsidRPr="00441CD0">
        <w:rPr>
          <w:lang w:val="en-US"/>
        </w:rPr>
        <w:t xml:space="preserve">When </w:t>
      </w:r>
      <w:r w:rsidRPr="00441CD0">
        <w:rPr>
          <w:lang w:eastAsia="zh-CN"/>
        </w:rPr>
        <w:t>the reporting trigger "Envelope Closure" is set in the corresponding Usage Reporting Rule, the UP function shall generate a usage report with</w:t>
      </w:r>
      <w:r w:rsidRPr="00441CD0">
        <w:t xml:space="preserve"> the measurement of the time and/or volume as instructed in the Measurement Method</w:t>
      </w:r>
      <w:r w:rsidRPr="00441CD0">
        <w:rPr>
          <w:lang w:eastAsia="zh-CN"/>
        </w:rPr>
        <w:t>:</w:t>
      </w:r>
    </w:p>
    <w:p w14:paraId="6FFB5109" w14:textId="77777777" w:rsidR="00EE5860" w:rsidRPr="00441CD0" w:rsidRDefault="00EE5860" w:rsidP="00EE5860">
      <w:pPr>
        <w:pStyle w:val="B1"/>
        <w:rPr>
          <w:lang w:eastAsia="zh-CN"/>
        </w:rPr>
      </w:pPr>
      <w:r w:rsidRPr="00441CD0">
        <w:rPr>
          <w:rFonts w:eastAsia="Batang"/>
          <w:noProof/>
          <w:lang w:eastAsia="ko-KR"/>
        </w:rPr>
        <w:t>-</w:t>
      </w:r>
      <w:r w:rsidRPr="00441CD0">
        <w:rPr>
          <w:rFonts w:eastAsia="Batang"/>
          <w:noProof/>
          <w:lang w:eastAsia="ko-KR"/>
        </w:rPr>
        <w:tab/>
        <w:t xml:space="preserve">when the </w:t>
      </w:r>
      <w:r w:rsidRPr="00441CD0">
        <w:rPr>
          <w:lang w:eastAsia="zh-CN"/>
        </w:rPr>
        <w:t>Inactivity Detection Time (if included) is expired;</w:t>
      </w:r>
    </w:p>
    <w:p w14:paraId="1760A67B" w14:textId="77777777" w:rsidR="00EE5860" w:rsidRPr="00441CD0" w:rsidRDefault="00EE5860" w:rsidP="00EE5860">
      <w:pPr>
        <w:pStyle w:val="B1"/>
      </w:pPr>
      <w:r w:rsidRPr="00441CD0">
        <w:rPr>
          <w:rFonts w:eastAsia="Batang"/>
        </w:rPr>
        <w:t>-</w:t>
      </w:r>
      <w:r w:rsidRPr="00441CD0">
        <w:rPr>
          <w:rFonts w:eastAsia="Batang"/>
        </w:rPr>
        <w:tab/>
      </w:r>
      <w:r w:rsidRPr="00441CD0">
        <w:t>when detecting no usage for the first Base Time Interval if the Base Time Interval Type in the Time Quota Mechanism is set to CTP; or</w:t>
      </w:r>
    </w:p>
    <w:p w14:paraId="71DF78D9" w14:textId="77777777" w:rsidR="00EE5860" w:rsidRPr="00441CD0" w:rsidRDefault="00EE5860" w:rsidP="00EE5860">
      <w:pPr>
        <w:pStyle w:val="B1"/>
        <w:rPr>
          <w:lang w:eastAsia="zh-CN"/>
        </w:rPr>
      </w:pPr>
      <w:r w:rsidRPr="00441CD0">
        <w:rPr>
          <w:lang w:eastAsia="zh-CN"/>
        </w:rPr>
        <w:lastRenderedPageBreak/>
        <w:t>-</w:t>
      </w:r>
      <w:r w:rsidRPr="00441CD0">
        <w:rPr>
          <w:lang w:eastAsia="zh-CN"/>
        </w:rPr>
        <w:tab/>
        <w:t>at the end of each of base time interval if the Base Time Interval Type in the Time Quota Mechanism is set to DTP.</w:t>
      </w:r>
    </w:p>
    <w:p w14:paraId="252C1791" w14:textId="77777777" w:rsidR="00EE5860" w:rsidRPr="00441CD0" w:rsidRDefault="00EE5860" w:rsidP="00EE5860">
      <w:pPr>
        <w:pStyle w:val="NO"/>
      </w:pPr>
      <w:r w:rsidRPr="00441CD0">
        <w:t>NOTE 12:</w:t>
      </w:r>
      <w:r w:rsidRPr="00441CD0">
        <w:tab/>
        <w:t>Events (e.g. application detection information) are reported individually and independently from the usage report sent for envelope closure.</w:t>
      </w:r>
    </w:p>
    <w:p w14:paraId="2790DD89" w14:textId="77777777" w:rsidR="00EE5860" w:rsidRPr="00441CD0" w:rsidRDefault="00EE5860" w:rsidP="00EE5860">
      <w:pPr>
        <w:rPr>
          <w:lang w:val="en-US"/>
        </w:rPr>
      </w:pPr>
      <w:r w:rsidRPr="00441CD0">
        <w:rPr>
          <w:lang w:val="en-US"/>
        </w:rPr>
        <w:t>When the UP function supports the NORP feature and if a URR is provisioned with a "Number of Reports" IE, the number of Usage Reports generated according to the Reporting Trigger(s) defined in the URR shall not be more than the value of "Number of Reports". If the UP function is requested to resume the measurement for an inactive URR, the UP function shall generate a maximum number of Usage Reports equal to the new value of the Number of Reports IE received in the Update URR if any, or equal to the value of the Number of Reports IE previously provisioned in the URR if any; if no Number of Reports IE was provisioned before, there is no limit on the number of reports to send.</w:t>
      </w:r>
    </w:p>
    <w:p w14:paraId="7B8F8BA9" w14:textId="77777777" w:rsidR="00EE5860" w:rsidRPr="00441CD0" w:rsidRDefault="00EE5860" w:rsidP="00EE5860">
      <w:pPr>
        <w:rPr>
          <w:rFonts w:eastAsia="Batang"/>
          <w:lang w:eastAsia="ko-KR"/>
        </w:rPr>
      </w:pPr>
      <w:r w:rsidRPr="00441CD0">
        <w:rPr>
          <w:lang w:val="en-US"/>
        </w:rPr>
        <w:t xml:space="preserve">At the PFCP session termination, the UP function shall indicate to the CP function, in the PFCP Session Deletion Response, the resources that have been consumed for each URR that was provisioned in the PFCP session since the last usage report (respective to each URR). A CP function may indicate support of </w:t>
      </w:r>
      <w:r w:rsidRPr="00441CD0">
        <w:t>Additional Usage Reports</w:t>
      </w:r>
      <w:r w:rsidRPr="00441CD0">
        <w:rPr>
          <w:lang w:val="en-US"/>
        </w:rPr>
        <w:t xml:space="preserve"> in PFCP Session Deletion Request by setting the ARDR flag in the </w:t>
      </w:r>
      <w:r w:rsidRPr="00441CD0">
        <w:rPr>
          <w:noProof/>
        </w:rPr>
        <w:t>CP Function Features IE</w:t>
      </w:r>
      <w:r w:rsidRPr="00441CD0">
        <w:rPr>
          <w:lang w:val="en-US"/>
        </w:rPr>
        <w:t xml:space="preserve"> (see clause 8.2.58). When </w:t>
      </w:r>
      <w:r w:rsidRPr="00441CD0">
        <w:rPr>
          <w:rFonts w:eastAsia="Batang"/>
          <w:lang w:eastAsia="ko-KR"/>
        </w:rPr>
        <w:t>additional PFCP Session Report Request messages need to be sent:</w:t>
      </w:r>
    </w:p>
    <w:p w14:paraId="4CEDC9C1" w14:textId="77777777" w:rsidR="00EE5860" w:rsidRPr="00441CD0" w:rsidRDefault="00EE5860" w:rsidP="00EE5860">
      <w:pPr>
        <w:pStyle w:val="B1"/>
        <w:rPr>
          <w:lang w:val="en-US"/>
        </w:rPr>
      </w:pPr>
      <w:r w:rsidRPr="00441CD0">
        <w:t>-</w:t>
      </w:r>
      <w:r w:rsidRPr="00441CD0">
        <w:tab/>
        <w:t>the UP function shall:</w:t>
      </w:r>
    </w:p>
    <w:p w14:paraId="5961D897" w14:textId="77777777" w:rsidR="00EE5860" w:rsidRPr="00441CD0" w:rsidRDefault="00EE5860" w:rsidP="00EE5860">
      <w:pPr>
        <w:pStyle w:val="B2"/>
      </w:pPr>
      <w:r w:rsidRPr="00441CD0">
        <w:t>-</w:t>
      </w:r>
      <w:r w:rsidRPr="00441CD0">
        <w:tab/>
        <w:t>set the cause to "More Usage Report to send" in the PFCP Session Deletion Response;</w:t>
      </w:r>
    </w:p>
    <w:p w14:paraId="19BEECC7" w14:textId="77777777" w:rsidR="00EE5860" w:rsidRDefault="00EE5860" w:rsidP="00EE5860">
      <w:pPr>
        <w:pStyle w:val="B2"/>
      </w:pPr>
      <w:r w:rsidRPr="00441CD0">
        <w:t>-</w:t>
      </w:r>
      <w:r w:rsidRPr="00441CD0">
        <w:tab/>
        <w:t xml:space="preserve">include the Additional Usage Reports Information IE in PFCP Session Deletion Response with either the AURI flag set to "1" or indicating </w:t>
      </w:r>
      <w:r>
        <w:t>the</w:t>
      </w:r>
      <w:r w:rsidRPr="00441CD0">
        <w:t xml:space="preserve"> </w:t>
      </w:r>
      <w:r>
        <w:t>total number of additional</w:t>
      </w:r>
      <w:r w:rsidRPr="00441CD0">
        <w:t xml:space="preserve"> usage reports </w:t>
      </w:r>
      <w:r>
        <w:t xml:space="preserve">that </w:t>
      </w:r>
      <w:r w:rsidRPr="00441CD0">
        <w:t xml:space="preserve">will be sent in </w:t>
      </w:r>
      <w:r>
        <w:t xml:space="preserve">all the additional </w:t>
      </w:r>
      <w:r w:rsidRPr="00441CD0">
        <w:t xml:space="preserve">PFCP Session Report Request messages; </w:t>
      </w:r>
      <w:r>
        <w:t>as described above:</w:t>
      </w:r>
    </w:p>
    <w:p w14:paraId="4C8E528D" w14:textId="77777777" w:rsidR="00EE5860" w:rsidRDefault="00EE5860" w:rsidP="00EE5860">
      <w:pPr>
        <w:pStyle w:val="B3"/>
      </w:pPr>
      <w:r>
        <w:t>-</w:t>
      </w:r>
      <w:r>
        <w:tab/>
      </w:r>
      <w:r w:rsidRPr="00441CD0">
        <w:t xml:space="preserve">in the former case, the UP function shall indicate in </w:t>
      </w:r>
      <w:r>
        <w:t>one</w:t>
      </w:r>
      <w:r w:rsidRPr="00441CD0">
        <w:t xml:space="preserve"> </w:t>
      </w:r>
      <w:r>
        <w:t>additional</w:t>
      </w:r>
      <w:r w:rsidRPr="00441CD0">
        <w:t xml:space="preserve"> PFCP Session Report Request message </w:t>
      </w:r>
      <w:r>
        <w:t>the total number of additional</w:t>
      </w:r>
      <w:r w:rsidRPr="00441CD0">
        <w:t xml:space="preserve"> usage reports </w:t>
      </w:r>
      <w:r>
        <w:t xml:space="preserve">that </w:t>
      </w:r>
      <w:r w:rsidRPr="00441CD0">
        <w:t>will be sent</w:t>
      </w:r>
      <w:r>
        <w:t xml:space="preserve"> after the PFCP Session Deletion Response</w:t>
      </w:r>
      <w:r w:rsidRPr="00441CD0">
        <w:t>;</w:t>
      </w:r>
    </w:p>
    <w:p w14:paraId="0B01D746" w14:textId="77777777" w:rsidR="00EE5860" w:rsidRPr="00441CD0" w:rsidRDefault="00EE5860" w:rsidP="00EE5860">
      <w:pPr>
        <w:pStyle w:val="B3"/>
      </w:pPr>
      <w:r>
        <w:t>-</w:t>
      </w:r>
      <w:r>
        <w:tab/>
        <w:t>in both cases, the UP function</w:t>
      </w:r>
      <w:r w:rsidRPr="00F07DE8">
        <w:rPr>
          <w:lang w:val="en-US"/>
        </w:rPr>
        <w:t xml:space="preserve"> </w:t>
      </w:r>
      <w:r>
        <w:rPr>
          <w:lang w:val="en-US"/>
        </w:rPr>
        <w:t>may set the AURI flag to 1 in every additional PFCP Session Report Request message but the last one, to indicate that more usage reports will follow.</w:t>
      </w:r>
    </w:p>
    <w:p w14:paraId="60AC490E" w14:textId="77777777" w:rsidR="00EE5860" w:rsidRPr="00441CD0" w:rsidRDefault="00EE5860" w:rsidP="00EE5860">
      <w:pPr>
        <w:pStyle w:val="B2"/>
      </w:pPr>
      <w:r w:rsidRPr="00441CD0">
        <w:t>-</w:t>
      </w:r>
      <w:r w:rsidRPr="00441CD0">
        <w:tab/>
        <w:t>set the PSDBU flag to 1 in the last PFCP Session Report Request message.</w:t>
      </w:r>
    </w:p>
    <w:p w14:paraId="4C7B99DE" w14:textId="77777777" w:rsidR="00EE5860" w:rsidRPr="00441CD0" w:rsidRDefault="00EE5860" w:rsidP="00EE5860">
      <w:pPr>
        <w:pStyle w:val="B1"/>
      </w:pPr>
      <w:r w:rsidRPr="00441CD0">
        <w:t>-</w:t>
      </w:r>
      <w:r w:rsidRPr="00441CD0">
        <w:tab/>
        <w:t>when the CP function receives a PFCP Session Deletion Response with the Cause set to "More Usage Report to send", the CP function shall not delete the PFCP session until it receives a PFCP Session Report Request message with the PSDBU flag set to "1" (that indicates this is the last report), or until an implementation specific timer expires otherwise.</w:t>
      </w:r>
    </w:p>
    <w:p w14:paraId="3CCAB62F" w14:textId="77777777" w:rsidR="00EE5860" w:rsidRPr="00441CD0" w:rsidRDefault="00EE5860" w:rsidP="00EE5860">
      <w:pPr>
        <w:rPr>
          <w:lang w:eastAsia="zh-CN"/>
        </w:rPr>
      </w:pPr>
      <w:r w:rsidRPr="00441CD0">
        <w:rPr>
          <w:lang w:eastAsia="zh-CN"/>
        </w:rPr>
        <w:t>Upon receiving the Usage Report from the UP function, the CP function may initiate PFCP Session Modification procedure as result of the communication with the PCRF or OCS, as described in clause 5.3 of 3GPP TS 23.214 [2], e.g. by:</w:t>
      </w:r>
    </w:p>
    <w:p w14:paraId="47BC0F6D" w14:textId="77777777" w:rsidR="00EE5860" w:rsidRPr="00441CD0" w:rsidRDefault="00EE5860" w:rsidP="00EE5860">
      <w:pPr>
        <w:pStyle w:val="B1"/>
        <w:rPr>
          <w:lang w:val="en-US"/>
        </w:rPr>
      </w:pPr>
      <w:r w:rsidRPr="00441CD0">
        <w:rPr>
          <w:lang w:val="en-US"/>
        </w:rPr>
        <w:t>-</w:t>
      </w:r>
      <w:r w:rsidRPr="00441CD0">
        <w:rPr>
          <w:lang w:val="en-US"/>
        </w:rPr>
        <w:tab/>
        <w:t>modifying the URR (e.g. changing the Volume/Time threshold, Volume/Time quota, disabling the usage monitoring);</w:t>
      </w:r>
    </w:p>
    <w:p w14:paraId="14A8A716"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creating a new FAR (e.g. for redirect) and/or modifying the existing FAR; or</w:t>
      </w:r>
    </w:p>
    <w:p w14:paraId="251EAC58"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modifying the QER (s) in the PFCP session.</w:t>
      </w:r>
    </w:p>
    <w:p w14:paraId="24C66C09" w14:textId="77777777" w:rsidR="00EE5860" w:rsidRPr="00441CD0" w:rsidRDefault="00EE5860" w:rsidP="00CA38EF">
      <w:pPr>
        <w:pStyle w:val="Heading5"/>
        <w:rPr>
          <w:lang w:val="x-none" w:eastAsia="zh-CN"/>
        </w:rPr>
      </w:pPr>
      <w:bookmarkStart w:id="468" w:name="_Toc36030789"/>
      <w:bookmarkStart w:id="469" w:name="_Toc36042709"/>
      <w:bookmarkStart w:id="470" w:name="_Toc36814033"/>
      <w:bookmarkStart w:id="471" w:name="_Toc44688877"/>
      <w:bookmarkStart w:id="472" w:name="_Toc44923631"/>
      <w:bookmarkStart w:id="473" w:name="_Toc51860599"/>
      <w:bookmarkStart w:id="474" w:name="_Toc57930366"/>
      <w:bookmarkStart w:id="475" w:name="_Toc57930996"/>
      <w:bookmarkStart w:id="476" w:name="_Toc67499386"/>
      <w:r w:rsidRPr="00441CD0">
        <w:rPr>
          <w:lang w:eastAsia="zh-CN"/>
        </w:rPr>
        <w:t>5.2.2.3.2</w:t>
      </w:r>
      <w:r w:rsidRPr="00441CD0">
        <w:rPr>
          <w:lang w:eastAsia="zh-CN"/>
        </w:rPr>
        <w:tab/>
        <w:t>Credit pooling</w:t>
      </w:r>
      <w:bookmarkEnd w:id="464"/>
      <w:bookmarkEnd w:id="465"/>
      <w:bookmarkEnd w:id="466"/>
      <w:bookmarkEnd w:id="467"/>
      <w:bookmarkEnd w:id="468"/>
      <w:bookmarkEnd w:id="469"/>
      <w:bookmarkEnd w:id="470"/>
      <w:bookmarkEnd w:id="471"/>
      <w:bookmarkEnd w:id="472"/>
      <w:bookmarkEnd w:id="473"/>
      <w:bookmarkEnd w:id="474"/>
      <w:bookmarkEnd w:id="475"/>
      <w:bookmarkEnd w:id="476"/>
    </w:p>
    <w:p w14:paraId="6B2B545B" w14:textId="77777777" w:rsidR="00EE5860" w:rsidRPr="00441CD0" w:rsidRDefault="00EE5860" w:rsidP="00EE5860">
      <w:pPr>
        <w:rPr>
          <w:lang w:val="en-US"/>
        </w:rPr>
      </w:pPr>
      <w:r w:rsidRPr="00441CD0">
        <w:rPr>
          <w:lang w:val="en-US"/>
        </w:rPr>
        <w:t>When a URR is received with at least one Aggregated URRs IE included, the UP function:</w:t>
      </w:r>
    </w:p>
    <w:p w14:paraId="78502503" w14:textId="77777777" w:rsidR="00EE5860" w:rsidRPr="00441CD0" w:rsidRDefault="00EE5860" w:rsidP="00EE5860">
      <w:pPr>
        <w:pStyle w:val="B1"/>
        <w:rPr>
          <w:lang w:val="x-none"/>
        </w:rPr>
      </w:pPr>
      <w:r w:rsidRPr="00441CD0">
        <w:t>-</w:t>
      </w:r>
      <w:r w:rsidRPr="00441CD0">
        <w:tab/>
        <w:t>shall calculate the traffic usage of the URR by applying the Multiplier(s) and aggregating the traffic usage from all URRs indicated in the Aggregated URRs IE(s), as specified in IETF</w:t>
      </w:r>
      <w:r>
        <w:t> </w:t>
      </w:r>
      <w:r w:rsidRPr="00441CD0">
        <w:t>RFC</w:t>
      </w:r>
      <w:r>
        <w:t> </w:t>
      </w:r>
      <w:r w:rsidRPr="00441CD0">
        <w:t>4006</w:t>
      </w:r>
      <w:r>
        <w:t> </w:t>
      </w:r>
      <w:r w:rsidRPr="00441CD0">
        <w:t>[16];</w:t>
      </w:r>
    </w:p>
    <w:p w14:paraId="35A8CAF8" w14:textId="77777777" w:rsidR="00EE5860" w:rsidRPr="00441CD0" w:rsidRDefault="00EE5860" w:rsidP="00EE5860">
      <w:pPr>
        <w:pStyle w:val="NO"/>
        <w:ind w:left="1416"/>
      </w:pPr>
      <w:r w:rsidRPr="00441CD0">
        <w:t>NOTE 1:</w:t>
      </w:r>
      <w:r w:rsidRPr="00441CD0">
        <w:tab/>
        <w:t>The usage of this URR is calculated using the following formula:</w:t>
      </w:r>
    </w:p>
    <w:p w14:paraId="277F4EB5" w14:textId="77777777" w:rsidR="00EE5860" w:rsidRPr="00441CD0" w:rsidRDefault="00EE5860" w:rsidP="00EE5860">
      <w:pPr>
        <w:pStyle w:val="NO"/>
        <w:ind w:left="1416"/>
      </w:pPr>
      <w:r w:rsidRPr="00441CD0">
        <w:tab/>
        <w:t xml:space="preserve">C1*M1 + C2*M2 + ... + Cn*Mn = U, </w:t>
      </w:r>
      <w:r w:rsidRPr="00441CD0">
        <w:br/>
        <w:t>where U is the usage counted by this URR, Cn is the usage counted by each aggregated URR (i.e. URR for each RG sharing the credit pool), and Mn is the multiplier for each aggregrated URR.</w:t>
      </w:r>
    </w:p>
    <w:p w14:paraId="59FB3B96" w14:textId="77777777" w:rsidR="00EE5860" w:rsidRPr="00441CD0" w:rsidRDefault="00EE5860" w:rsidP="00EE5860">
      <w:pPr>
        <w:pStyle w:val="B1"/>
        <w:rPr>
          <w:lang w:val="en-US"/>
        </w:rPr>
      </w:pPr>
      <w:r w:rsidRPr="00441CD0">
        <w:t>-</w:t>
      </w:r>
      <w:r w:rsidRPr="00441CD0">
        <w:tab/>
        <w:t>shall generate a report when the counted usage exceeds the threshold;</w:t>
      </w:r>
    </w:p>
    <w:p w14:paraId="1629CE6C" w14:textId="77777777" w:rsidR="00EE5860" w:rsidRPr="00441CD0" w:rsidRDefault="00EE5860" w:rsidP="00EE5860">
      <w:pPr>
        <w:pStyle w:val="B1"/>
        <w:rPr>
          <w:lang w:val="x-none"/>
        </w:rPr>
      </w:pPr>
      <w:bookmarkStart w:id="477" w:name="_Hlk496596179"/>
      <w:r w:rsidRPr="00441CD0">
        <w:lastRenderedPageBreak/>
        <w:t>-</w:t>
      </w:r>
      <w:r w:rsidRPr="00441CD0">
        <w:tab/>
        <w:t xml:space="preserve">shall generate a report if the threshold is not provided, and stop packets forwarding </w:t>
      </w:r>
      <w:r w:rsidRPr="00441CD0">
        <w:rPr>
          <w:lang w:val="en-US"/>
        </w:rPr>
        <w:t xml:space="preserve">(or only </w:t>
      </w:r>
      <w:r w:rsidRPr="00441CD0">
        <w:rPr>
          <w:rFonts w:eastAsia="Batang"/>
          <w:noProof/>
          <w:lang w:eastAsia="ko-KR"/>
        </w:rPr>
        <w:t xml:space="preserve">allow forwarding of some limited user plane traffic, based on operator policy in the UP function) </w:t>
      </w:r>
      <w:r w:rsidRPr="00441CD0">
        <w:t>for all Aggregated URRs when the counted usage exceeds the quota.</w:t>
      </w:r>
      <w:bookmarkEnd w:id="477"/>
    </w:p>
    <w:p w14:paraId="5CE0D269" w14:textId="041F15EC" w:rsidR="00EE5860" w:rsidRDefault="00EE5860" w:rsidP="00EE5860">
      <w:pPr>
        <w:pStyle w:val="NO"/>
      </w:pPr>
      <w:r w:rsidRPr="00441CD0">
        <w:t>NOTE 2:</w:t>
      </w:r>
      <w:r w:rsidRPr="00441CD0">
        <w:tab/>
        <w:t>The handling of the aggregated URR(s), e.g. generating a Usage Report upon the Reporting Trigger(s) is not impacted by handling of this URR for the Credit Pool.</w:t>
      </w:r>
    </w:p>
    <w:p w14:paraId="548C58F1" w14:textId="3CD802E0" w:rsidR="00BB0E1F" w:rsidRPr="00441CD0" w:rsidRDefault="00BB0E1F" w:rsidP="00CA38EF">
      <w:pPr>
        <w:pStyle w:val="Heading5"/>
        <w:rPr>
          <w:lang w:val="x-none" w:eastAsia="zh-CN"/>
        </w:rPr>
      </w:pPr>
      <w:bookmarkStart w:id="478" w:name="_Toc67499387"/>
      <w:r w:rsidRPr="00441CD0">
        <w:rPr>
          <w:lang w:eastAsia="zh-CN"/>
        </w:rPr>
        <w:t>5.2.2.3.</w:t>
      </w:r>
      <w:r w:rsidR="00CA38EF">
        <w:rPr>
          <w:lang w:eastAsia="zh-CN"/>
        </w:rPr>
        <w:t>3</w:t>
      </w:r>
      <w:r w:rsidRPr="00441CD0">
        <w:rPr>
          <w:lang w:eastAsia="zh-CN"/>
        </w:rPr>
        <w:tab/>
      </w:r>
      <w:r>
        <w:rPr>
          <w:lang w:eastAsia="zh-CN"/>
        </w:rPr>
        <w:t>Traffic Usage Reporting with Redundant Transmission on N3/N9 interfaces</w:t>
      </w:r>
      <w:bookmarkEnd w:id="478"/>
    </w:p>
    <w:p w14:paraId="549DA764" w14:textId="77777777" w:rsidR="00415C19" w:rsidRDefault="00BB0E1F" w:rsidP="00BB0E1F">
      <w:r>
        <w:rPr>
          <w:lang w:val="en-US" w:eastAsia="x-none"/>
        </w:rPr>
        <w:t xml:space="preserve">The following requirements shall apply when </w:t>
      </w:r>
      <w:r w:rsidRPr="000C2482">
        <w:rPr>
          <w:lang w:val="en-US" w:eastAsia="x-none"/>
        </w:rPr>
        <w:t>using R</w:t>
      </w:r>
      <w:r w:rsidRPr="00441CD0">
        <w:t>edundant Transmission on N3/N9 interfaces</w:t>
      </w:r>
      <w:r>
        <w:t>:</w:t>
      </w:r>
    </w:p>
    <w:p w14:paraId="677F2396" w14:textId="3F2B8630" w:rsidR="00BB0E1F" w:rsidRDefault="00BB0E1F" w:rsidP="00BB0E1F">
      <w:pPr>
        <w:pStyle w:val="B1"/>
      </w:pPr>
      <w:r>
        <w:t>-</w:t>
      </w:r>
      <w:r>
        <w:tab/>
        <w:t xml:space="preserve">the UPF shall not count </w:t>
      </w:r>
      <w:r>
        <w:rPr>
          <w:lang w:eastAsia="x-none"/>
        </w:rPr>
        <w:t xml:space="preserve">redundant packets in Usage Reports (e.g. Volume Measurement), i.e. it shall count the </w:t>
      </w:r>
      <w:r>
        <w:t>traffic only once</w:t>
      </w:r>
      <w:r w:rsidRPr="00643A1D">
        <w:rPr>
          <w:lang w:eastAsia="x-none"/>
        </w:rPr>
        <w:t xml:space="preserve"> </w:t>
      </w:r>
      <w:r>
        <w:rPr>
          <w:lang w:eastAsia="x-none"/>
        </w:rPr>
        <w:t>in Usage Reports;</w:t>
      </w:r>
    </w:p>
    <w:p w14:paraId="3798B9B4" w14:textId="13851094" w:rsidR="00BB0E1F" w:rsidRPr="00441CD0" w:rsidRDefault="00BB0E1F" w:rsidP="00BB0E1F">
      <w:pPr>
        <w:pStyle w:val="B1"/>
        <w:rPr>
          <w:lang w:val="en-US"/>
        </w:rPr>
      </w:pPr>
      <w:r>
        <w:t>-</w:t>
      </w:r>
      <w:r>
        <w:tab/>
        <w:t xml:space="preserve">the SMF shall provide the </w:t>
      </w:r>
      <w:r>
        <w:rPr>
          <w:lang w:eastAsia="zh-CN"/>
        </w:rPr>
        <w:t>quota for the non-redundant transmission (i.e. not counting redundant traffic).</w:t>
      </w:r>
    </w:p>
    <w:p w14:paraId="37F4E36E" w14:textId="77777777" w:rsidR="00EE5860" w:rsidRPr="00441CD0" w:rsidRDefault="00EE5860" w:rsidP="00EE5860">
      <w:pPr>
        <w:pStyle w:val="Heading4"/>
        <w:rPr>
          <w:lang w:val="en-US"/>
        </w:rPr>
      </w:pPr>
      <w:bookmarkStart w:id="479" w:name="_Toc19717059"/>
      <w:bookmarkStart w:id="480" w:name="_Toc27490516"/>
      <w:bookmarkStart w:id="481" w:name="_Toc27556809"/>
      <w:bookmarkStart w:id="482" w:name="_Toc27723726"/>
      <w:bookmarkStart w:id="483" w:name="_Toc36030790"/>
      <w:bookmarkStart w:id="484" w:name="_Toc36042710"/>
      <w:bookmarkStart w:id="485" w:name="_Toc36814034"/>
      <w:bookmarkStart w:id="486" w:name="_Toc44688878"/>
      <w:bookmarkStart w:id="487" w:name="_Toc44923632"/>
      <w:bookmarkStart w:id="488" w:name="_Toc51860600"/>
      <w:bookmarkStart w:id="489" w:name="_Toc57930367"/>
      <w:bookmarkStart w:id="490" w:name="_Toc57930997"/>
      <w:bookmarkStart w:id="491" w:name="_Toc67499388"/>
      <w:r w:rsidRPr="00441CD0">
        <w:rPr>
          <w:lang w:val="en-US"/>
        </w:rPr>
        <w:t>5.2.2.4</w:t>
      </w:r>
      <w:r w:rsidRPr="00441CD0">
        <w:rPr>
          <w:lang w:val="en-US"/>
        </w:rPr>
        <w:tab/>
        <w:t>Reporting of Linked Usage Reports to the CP function</w:t>
      </w:r>
      <w:bookmarkEnd w:id="479"/>
      <w:bookmarkEnd w:id="480"/>
      <w:bookmarkEnd w:id="481"/>
      <w:bookmarkEnd w:id="482"/>
      <w:bookmarkEnd w:id="483"/>
      <w:bookmarkEnd w:id="484"/>
      <w:bookmarkEnd w:id="485"/>
      <w:bookmarkEnd w:id="486"/>
      <w:bookmarkEnd w:id="487"/>
      <w:bookmarkEnd w:id="488"/>
      <w:bookmarkEnd w:id="489"/>
      <w:bookmarkEnd w:id="490"/>
      <w:bookmarkEnd w:id="491"/>
    </w:p>
    <w:p w14:paraId="48C5D245" w14:textId="77777777" w:rsidR="00EE5860" w:rsidRPr="00441CD0" w:rsidRDefault="00EE5860" w:rsidP="00EE5860">
      <w:pPr>
        <w:rPr>
          <w:lang w:val="en-US"/>
        </w:rPr>
      </w:pPr>
      <w:r w:rsidRPr="00441CD0">
        <w:rPr>
          <w:lang w:val="en-US"/>
        </w:rPr>
        <w:t>The CP function may instruct the UP function to generate a Usage Report for a URR "X" when a Usage Report is generated for another URR "Y", by:</w:t>
      </w:r>
    </w:p>
    <w:p w14:paraId="68207CB4" w14:textId="77777777" w:rsidR="00EE5860" w:rsidRPr="00441CD0" w:rsidRDefault="00EE5860" w:rsidP="00EE5860">
      <w:pPr>
        <w:pStyle w:val="B1"/>
      </w:pPr>
      <w:r w:rsidRPr="00441CD0">
        <w:t>-</w:t>
      </w:r>
      <w:r w:rsidRPr="00441CD0">
        <w:tab/>
        <w:t>provisioning the URR "X" with the Reporting Triggers IE set to Linked Usage Reporting; and</w:t>
      </w:r>
    </w:p>
    <w:p w14:paraId="415CE4D9" w14:textId="77777777" w:rsidR="00EE5860" w:rsidRPr="00441CD0" w:rsidRDefault="00EE5860" w:rsidP="00EE5860">
      <w:pPr>
        <w:pStyle w:val="B1"/>
        <w:rPr>
          <w:lang w:val="x-none"/>
        </w:rPr>
      </w:pPr>
      <w:r w:rsidRPr="00441CD0">
        <w:t>-</w:t>
      </w:r>
      <w:r w:rsidRPr="00441CD0">
        <w:tab/>
        <w:t>including in the URR "X" the Linked URR ID IE set to the URR ID of the URR "Y".</w:t>
      </w:r>
    </w:p>
    <w:p w14:paraId="23C44268" w14:textId="77777777" w:rsidR="00EE5860" w:rsidRPr="00441CD0" w:rsidRDefault="00EE5860" w:rsidP="00EE5860">
      <w:pPr>
        <w:pStyle w:val="NO"/>
        <w:rPr>
          <w:lang w:val="en-US" w:eastAsia="zh-CN"/>
        </w:rPr>
      </w:pPr>
      <w:r w:rsidRPr="00441CD0">
        <w:rPr>
          <w:lang w:val="en-US" w:eastAsia="zh-CN"/>
        </w:rPr>
        <w:t>NOTE 1:</w:t>
      </w:r>
      <w:r w:rsidRPr="00441CD0">
        <w:rPr>
          <w:lang w:val="en-US" w:eastAsia="zh-CN"/>
        </w:rPr>
        <w:tab/>
        <w:t>This can be used by the CP function e.g. to request the UP function to report a Usage Report for an SDF (i.e. URR "X") when the UP function reports a Usage Report for a bearer (i.e. URR "Y").</w:t>
      </w:r>
    </w:p>
    <w:p w14:paraId="3B346700" w14:textId="77777777" w:rsidR="00EE5860" w:rsidRPr="00441CD0" w:rsidRDefault="00EE5860" w:rsidP="00EE5860">
      <w:pPr>
        <w:pStyle w:val="NO"/>
        <w:rPr>
          <w:lang w:val="en-US" w:eastAsia="zh-CN"/>
        </w:rPr>
      </w:pPr>
      <w:r w:rsidRPr="00441CD0">
        <w:rPr>
          <w:lang w:val="en-US" w:eastAsia="zh-CN"/>
        </w:rPr>
        <w:t>NOTE 2:</w:t>
      </w:r>
      <w:r w:rsidRPr="00441CD0">
        <w:rPr>
          <w:lang w:val="en-US" w:eastAsia="zh-CN"/>
        </w:rPr>
        <w:tab/>
        <w:t>This can be used by the CP function e.g. to request the UP function to report a Usage Report for a RG (i.e. URR "X") when the UP function reports a Usage Report for a credit pool to which this RG pertain (i.e. URR "Y").</w:t>
      </w:r>
    </w:p>
    <w:p w14:paraId="64602EF5" w14:textId="77777777" w:rsidR="00EE5860" w:rsidRPr="00441CD0" w:rsidRDefault="00EE5860" w:rsidP="00EE5860">
      <w:pPr>
        <w:rPr>
          <w:lang w:eastAsia="zh-CN"/>
        </w:rPr>
      </w:pPr>
      <w:r w:rsidRPr="00441CD0">
        <w:rPr>
          <w:lang w:eastAsia="zh-CN"/>
        </w:rPr>
        <w:t xml:space="preserve">When a usage report is to be generated for the URR "Y", regardless of the condition which triggers the report, the UP function shall also send a Usage Report for the URR "X" with the accumulated usage information, and the Usage Report Trigger IE set to </w:t>
      </w:r>
      <w:r w:rsidRPr="00441CD0">
        <w:rPr>
          <w:lang w:val="en-US"/>
        </w:rPr>
        <w:t>Linked Usage Reporting</w:t>
      </w:r>
      <w:r w:rsidRPr="00441CD0">
        <w:rPr>
          <w:lang w:eastAsia="zh-CN"/>
        </w:rPr>
        <w:t>.</w:t>
      </w:r>
    </w:p>
    <w:p w14:paraId="58F6638A" w14:textId="77777777" w:rsidR="00EE5860" w:rsidRPr="00441CD0" w:rsidRDefault="00EE5860" w:rsidP="00EE5860">
      <w:pPr>
        <w:pStyle w:val="NO"/>
        <w:rPr>
          <w:lang w:val="en-US" w:eastAsia="zh-CN"/>
        </w:rPr>
      </w:pPr>
      <w:r w:rsidRPr="00441CD0">
        <w:rPr>
          <w:lang w:val="en-US" w:eastAsia="zh-CN"/>
        </w:rPr>
        <w:t>NOTE 3:</w:t>
      </w:r>
      <w:r w:rsidRPr="00441CD0">
        <w:rPr>
          <w:lang w:val="en-US" w:eastAsia="zh-CN"/>
        </w:rPr>
        <w:tab/>
        <w:t>This also applies e.g. when an immediate usage report is requested for the URR "Y"</w:t>
      </w:r>
      <w:r w:rsidRPr="00441CD0">
        <w:rPr>
          <w:lang w:eastAsia="zh-CN"/>
        </w:rPr>
        <w:t>within a PFCP session Modification Request.</w:t>
      </w:r>
    </w:p>
    <w:p w14:paraId="7F558C9B" w14:textId="77777777" w:rsidR="00EE5860" w:rsidRPr="00441CD0" w:rsidRDefault="00EE5860" w:rsidP="00EE5860">
      <w:pPr>
        <w:rPr>
          <w:lang w:eastAsia="zh-CN"/>
        </w:rPr>
      </w:pPr>
      <w:r w:rsidRPr="00441CD0">
        <w:rPr>
          <w:lang w:eastAsia="zh-CN"/>
        </w:rPr>
        <w:t>The URR "Y" may be linked to more URRs than just URR "X".</w:t>
      </w:r>
    </w:p>
    <w:p w14:paraId="10001098" w14:textId="77777777" w:rsidR="00EE5860" w:rsidRDefault="00EE5860" w:rsidP="00EE5860">
      <w:r w:rsidRPr="00441CD0">
        <w:t>A RG level URR may be linked to IP-CAN bearer level URR as well as IP-CAN Session level URR to enable the CP function to generate a CDR on the different level. In such case, a URR "X" may link to more URRs than just URR "Y".</w:t>
      </w:r>
    </w:p>
    <w:p w14:paraId="6D895B7A" w14:textId="77777777" w:rsidR="00EE5860" w:rsidRPr="00441CD0" w:rsidRDefault="00EE5860" w:rsidP="00EE5860">
      <w:pPr>
        <w:pStyle w:val="Heading4"/>
        <w:rPr>
          <w:lang w:val="en-US"/>
        </w:rPr>
      </w:pPr>
      <w:bookmarkStart w:id="492" w:name="_Toc44688879"/>
      <w:bookmarkStart w:id="493" w:name="_Toc44923633"/>
      <w:bookmarkStart w:id="494" w:name="_Toc51860601"/>
      <w:bookmarkStart w:id="495" w:name="_Toc57930368"/>
      <w:bookmarkStart w:id="496" w:name="_Toc57930998"/>
      <w:bookmarkStart w:id="497" w:name="_Toc67499389"/>
      <w:r>
        <w:rPr>
          <w:lang w:val="en-US"/>
        </w:rPr>
        <w:t>5.2.2.5</w:t>
      </w:r>
      <w:r w:rsidRPr="00441CD0">
        <w:rPr>
          <w:lang w:val="en-US"/>
        </w:rPr>
        <w:tab/>
      </w:r>
      <w:r>
        <w:rPr>
          <w:lang w:val="en-US"/>
        </w:rPr>
        <w:t>End Marker Reception Reporting</w:t>
      </w:r>
      <w:bookmarkEnd w:id="492"/>
      <w:bookmarkEnd w:id="493"/>
      <w:bookmarkEnd w:id="494"/>
      <w:bookmarkEnd w:id="495"/>
      <w:bookmarkEnd w:id="496"/>
      <w:bookmarkEnd w:id="497"/>
    </w:p>
    <w:p w14:paraId="4987435E" w14:textId="77777777" w:rsidR="00EE5860" w:rsidRPr="00CC1250" w:rsidRDefault="00EE5860" w:rsidP="00EE5860">
      <w:pPr>
        <w:rPr>
          <w:lang w:val="en-US"/>
        </w:rPr>
      </w:pPr>
      <w:bookmarkStart w:id="498" w:name="_Toc19717060"/>
      <w:bookmarkStart w:id="499" w:name="_Toc27490517"/>
      <w:bookmarkStart w:id="500" w:name="_Toc27556810"/>
      <w:bookmarkStart w:id="501" w:name="_Toc27723727"/>
      <w:bookmarkStart w:id="502" w:name="_Toc36030791"/>
      <w:bookmarkStart w:id="503" w:name="_Toc36042711"/>
      <w:bookmarkStart w:id="504" w:name="_Toc36814035"/>
      <w:bookmarkStart w:id="505" w:name="_Toc44688880"/>
      <w:bookmarkStart w:id="506" w:name="_Toc44923634"/>
      <w:bookmarkStart w:id="507" w:name="_Toc51860602"/>
      <w:r w:rsidRPr="00CC1250">
        <w:rPr>
          <w:lang w:val="en-US"/>
        </w:rPr>
        <w:t xml:space="preserve">The CP function may request the UP function to report the End Marker reception </w:t>
      </w:r>
      <w:r>
        <w:rPr>
          <w:lang w:val="en-US"/>
        </w:rPr>
        <w:t xml:space="preserve">during </w:t>
      </w:r>
      <w:r w:rsidRPr="00B32BF4">
        <w:rPr>
          <w:lang w:val="en-US"/>
        </w:rPr>
        <w:t>UE Triggered Service Request with</w:t>
      </w:r>
      <w:r>
        <w:rPr>
          <w:lang w:val="en-US"/>
        </w:rPr>
        <w:t xml:space="preserve">, or without </w:t>
      </w:r>
      <w:r w:rsidRPr="00B32BF4">
        <w:rPr>
          <w:lang w:val="en-US"/>
        </w:rPr>
        <w:t>I-SMF insertion/change/removal</w:t>
      </w:r>
      <w:r w:rsidRPr="00CC1250">
        <w:t xml:space="preserve"> </w:t>
      </w:r>
      <w:r>
        <w:t xml:space="preserve">procedures </w:t>
      </w:r>
      <w:r w:rsidRPr="00CC1250">
        <w:t>(see clauses 4.2.3.2 and 4.23.4.3 in 3GPP TS 23.502 [29])</w:t>
      </w:r>
      <w:r w:rsidRPr="00CC1250">
        <w:rPr>
          <w:lang w:val="en-US"/>
        </w:rPr>
        <w:t>:</w:t>
      </w:r>
    </w:p>
    <w:p w14:paraId="6530444A" w14:textId="77777777" w:rsidR="00EE5860" w:rsidRPr="00CC1250" w:rsidRDefault="00EE5860" w:rsidP="00EE5860">
      <w:pPr>
        <w:pStyle w:val="B1"/>
        <w:rPr>
          <w:noProof/>
        </w:rPr>
      </w:pPr>
      <w:r w:rsidRPr="00CC1250">
        <w:rPr>
          <w:lang w:val="en-US"/>
        </w:rPr>
        <w:t>-</w:t>
      </w:r>
      <w:r w:rsidRPr="00CC1250">
        <w:rPr>
          <w:lang w:val="en-US"/>
        </w:rPr>
        <w:tab/>
      </w:r>
      <w:r w:rsidRPr="00CC1250">
        <w:rPr>
          <w:noProof/>
        </w:rPr>
        <w:t xml:space="preserve">If a new I-UPF is selected by the SMF to replace the old I-UPF, the SMF may provide two PDRs to the new I-UPF, </w:t>
      </w:r>
      <w:r>
        <w:rPr>
          <w:noProof/>
        </w:rPr>
        <w:t xml:space="preserve">e.g. </w:t>
      </w:r>
      <w:r w:rsidRPr="00CC1250">
        <w:rPr>
          <w:noProof/>
        </w:rPr>
        <w:t>PDR</w:t>
      </w:r>
      <w:r>
        <w:rPr>
          <w:noProof/>
        </w:rPr>
        <w:t>-</w:t>
      </w:r>
      <w:r w:rsidRPr="00CC1250">
        <w:rPr>
          <w:noProof/>
        </w:rPr>
        <w:t>1 for DL data from the PSA UPF</w:t>
      </w:r>
      <w:r>
        <w:rPr>
          <w:noProof/>
        </w:rPr>
        <w:t xml:space="preserve">, where the Apply Action IE in FAR-1 associated with PDR-1 is set to BUFF; </w:t>
      </w:r>
      <w:r w:rsidRPr="00CC1250">
        <w:rPr>
          <w:noProof/>
        </w:rPr>
        <w:t xml:space="preserve">and </w:t>
      </w:r>
      <w:r>
        <w:rPr>
          <w:noProof/>
        </w:rPr>
        <w:t xml:space="preserve">e.g. </w:t>
      </w:r>
      <w:r w:rsidRPr="00CC1250">
        <w:rPr>
          <w:noProof/>
        </w:rPr>
        <w:t>PDR</w:t>
      </w:r>
      <w:r>
        <w:rPr>
          <w:noProof/>
        </w:rPr>
        <w:t>-</w:t>
      </w:r>
      <w:r w:rsidRPr="00CC1250">
        <w:rPr>
          <w:noProof/>
        </w:rPr>
        <w:t xml:space="preserve">2 for receiving </w:t>
      </w:r>
      <w:r>
        <w:rPr>
          <w:noProof/>
        </w:rPr>
        <w:t xml:space="preserve">the </w:t>
      </w:r>
      <w:r w:rsidRPr="00CC1250">
        <w:rPr>
          <w:noProof/>
        </w:rPr>
        <w:t>buffered DL data from the old I-UPF</w:t>
      </w:r>
      <w:r>
        <w:rPr>
          <w:noProof/>
        </w:rPr>
        <w:t>, where the Apply Action IE in FAR-2 associated with PDR-2 is set to FORW</w:t>
      </w:r>
      <w:r w:rsidRPr="00CC1250">
        <w:rPr>
          <w:noProof/>
        </w:rPr>
        <w:t xml:space="preserve">. In this case, the SMF shall indicate to the new I-UPF to report the reception of the End Marker packet from the old I-UPF, by providing </w:t>
      </w:r>
      <w:r>
        <w:rPr>
          <w:noProof/>
        </w:rPr>
        <w:t xml:space="preserve">a </w:t>
      </w:r>
      <w:r w:rsidRPr="00CC1250">
        <w:rPr>
          <w:noProof/>
        </w:rPr>
        <w:t>URR related to PDR</w:t>
      </w:r>
      <w:r>
        <w:rPr>
          <w:noProof/>
        </w:rPr>
        <w:t>-</w:t>
      </w:r>
      <w:r w:rsidRPr="00CC1250">
        <w:rPr>
          <w:noProof/>
        </w:rPr>
        <w:t>2 with R</w:t>
      </w:r>
      <w:r>
        <w:rPr>
          <w:noProof/>
        </w:rPr>
        <w:t>E</w:t>
      </w:r>
      <w:r w:rsidRPr="00CC1250">
        <w:rPr>
          <w:noProof/>
        </w:rPr>
        <w:t xml:space="preserve">EMR flag set to 1 in </w:t>
      </w:r>
      <w:r>
        <w:rPr>
          <w:noProof/>
        </w:rPr>
        <w:t xml:space="preserve">the </w:t>
      </w:r>
      <w:r w:rsidRPr="00CC1250">
        <w:t>Reporting Triggers IE</w:t>
      </w:r>
      <w:r>
        <w:t xml:space="preserve">, which is included in a </w:t>
      </w:r>
      <w:r w:rsidRPr="00441CD0">
        <w:t>Create URR IE within PFCP Session Establishment Request</w:t>
      </w:r>
      <w:r w:rsidRPr="00CC1250">
        <w:rPr>
          <w:noProof/>
        </w:rPr>
        <w:t>.</w:t>
      </w:r>
    </w:p>
    <w:p w14:paraId="07B8AE3E" w14:textId="77777777" w:rsidR="00EE5860" w:rsidRPr="00CC1250" w:rsidRDefault="00EE5860" w:rsidP="00EE5860">
      <w:pPr>
        <w:pStyle w:val="B1"/>
        <w:rPr>
          <w:noProof/>
        </w:rPr>
      </w:pPr>
      <w:r w:rsidRPr="00CC1250">
        <w:rPr>
          <w:noProof/>
        </w:rPr>
        <w:t>-</w:t>
      </w:r>
      <w:r w:rsidRPr="00CC1250">
        <w:rPr>
          <w:noProof/>
        </w:rPr>
        <w:tab/>
        <w:t xml:space="preserve">If the SMF removes the old I-UPF but does not replace it with a new I-UPF, then the SMF may provide two PDRs to the PSA UPF, </w:t>
      </w:r>
      <w:r>
        <w:rPr>
          <w:noProof/>
        </w:rPr>
        <w:t xml:space="preserve">e.g. </w:t>
      </w:r>
      <w:r w:rsidRPr="00CC1250">
        <w:rPr>
          <w:noProof/>
        </w:rPr>
        <w:t>PDR</w:t>
      </w:r>
      <w:r>
        <w:rPr>
          <w:noProof/>
        </w:rPr>
        <w:t>-3</w:t>
      </w:r>
      <w:r w:rsidRPr="00CC1250">
        <w:rPr>
          <w:noProof/>
        </w:rPr>
        <w:t xml:space="preserve"> for receiving DL data across N6</w:t>
      </w:r>
      <w:r>
        <w:rPr>
          <w:noProof/>
        </w:rPr>
        <w:t>, where the Apply Action IE in FAR-3 associated with PDR-3 is set to BUFF;</w:t>
      </w:r>
      <w:r w:rsidRPr="00CC1250">
        <w:rPr>
          <w:noProof/>
        </w:rPr>
        <w:t xml:space="preserve"> and </w:t>
      </w:r>
      <w:r>
        <w:rPr>
          <w:noProof/>
        </w:rPr>
        <w:t xml:space="preserve">e.g. </w:t>
      </w:r>
      <w:r w:rsidRPr="00CC1250">
        <w:rPr>
          <w:noProof/>
        </w:rPr>
        <w:t>PDR</w:t>
      </w:r>
      <w:r>
        <w:rPr>
          <w:noProof/>
        </w:rPr>
        <w:t>-4</w:t>
      </w:r>
      <w:r w:rsidRPr="00CC1250">
        <w:rPr>
          <w:noProof/>
        </w:rPr>
        <w:t xml:space="preserve"> for receiving </w:t>
      </w:r>
      <w:r>
        <w:rPr>
          <w:noProof/>
        </w:rPr>
        <w:t xml:space="preserve">the </w:t>
      </w:r>
      <w:r w:rsidRPr="00CC1250">
        <w:rPr>
          <w:noProof/>
        </w:rPr>
        <w:t>buffered DL data from the old I-UPF</w:t>
      </w:r>
      <w:r>
        <w:rPr>
          <w:noProof/>
        </w:rPr>
        <w:t>, where the Apply Action IE in FAR-4 associated with PDR-4 is set to FORW</w:t>
      </w:r>
      <w:r w:rsidRPr="00CC1250">
        <w:rPr>
          <w:noProof/>
        </w:rPr>
        <w:t xml:space="preserve">. The SMF shall indicate to the PSA UPF to report the reception of the End Marker packet from the old I-UPF, by providing </w:t>
      </w:r>
      <w:r>
        <w:rPr>
          <w:noProof/>
        </w:rPr>
        <w:t xml:space="preserve">a </w:t>
      </w:r>
      <w:r w:rsidRPr="00CC1250">
        <w:rPr>
          <w:noProof/>
        </w:rPr>
        <w:t>URR related to PDR</w:t>
      </w:r>
      <w:r>
        <w:rPr>
          <w:noProof/>
        </w:rPr>
        <w:t>-4</w:t>
      </w:r>
      <w:r w:rsidRPr="00CC1250">
        <w:rPr>
          <w:noProof/>
        </w:rPr>
        <w:t xml:space="preserve"> with RE</w:t>
      </w:r>
      <w:r>
        <w:rPr>
          <w:noProof/>
        </w:rPr>
        <w:t>E</w:t>
      </w:r>
      <w:r w:rsidRPr="00CC1250">
        <w:rPr>
          <w:noProof/>
        </w:rPr>
        <w:t xml:space="preserve">MR flag set to 1 in </w:t>
      </w:r>
      <w:r>
        <w:rPr>
          <w:noProof/>
        </w:rPr>
        <w:t xml:space="preserve">the </w:t>
      </w:r>
      <w:r w:rsidRPr="00CC1250">
        <w:t>Reporting Triggers IE</w:t>
      </w:r>
      <w:r w:rsidRPr="00D21F38">
        <w:t xml:space="preserve"> </w:t>
      </w:r>
      <w:r>
        <w:t>which is included in a Create</w:t>
      </w:r>
      <w:r w:rsidRPr="00441CD0">
        <w:t xml:space="preserve"> URR IE within PFCP Session Modification Request</w:t>
      </w:r>
      <w:r w:rsidRPr="00CC1250">
        <w:rPr>
          <w:noProof/>
        </w:rPr>
        <w:t>.</w:t>
      </w:r>
    </w:p>
    <w:p w14:paraId="53012E74" w14:textId="77777777" w:rsidR="00EE5860" w:rsidRDefault="00EE5860" w:rsidP="00EE5860">
      <w:pPr>
        <w:rPr>
          <w:noProof/>
        </w:rPr>
      </w:pPr>
      <w:r w:rsidRPr="00CC1250">
        <w:rPr>
          <w:noProof/>
        </w:rPr>
        <w:lastRenderedPageBreak/>
        <w:t>Once the End Marker packet is received</w:t>
      </w:r>
      <w:r>
        <w:rPr>
          <w:noProof/>
        </w:rPr>
        <w:t xml:space="preserve"> from the old I-UPF</w:t>
      </w:r>
      <w:r w:rsidRPr="00CC1250">
        <w:rPr>
          <w:noProof/>
        </w:rPr>
        <w:t xml:space="preserve">, the </w:t>
      </w:r>
      <w:r>
        <w:rPr>
          <w:noProof/>
        </w:rPr>
        <w:t xml:space="preserve">UPF (either </w:t>
      </w:r>
      <w:r w:rsidRPr="00CC1250">
        <w:rPr>
          <w:noProof/>
        </w:rPr>
        <w:t>new I-UPF or the PSA U</w:t>
      </w:r>
      <w:r>
        <w:rPr>
          <w:noProof/>
        </w:rPr>
        <w:t>PF)</w:t>
      </w:r>
      <w:r w:rsidRPr="00CC1250">
        <w:rPr>
          <w:noProof/>
        </w:rPr>
        <w:t xml:space="preserve"> shall inform the SMF about this by sending the </w:t>
      </w:r>
      <w:r w:rsidRPr="00CC1250">
        <w:rPr>
          <w:lang w:val="fr-FR"/>
        </w:rPr>
        <w:t xml:space="preserve">PFCP </w:t>
      </w:r>
      <w:r w:rsidRPr="00CC1250">
        <w:t>Session Report</w:t>
      </w:r>
      <w:r w:rsidRPr="00CC1250">
        <w:rPr>
          <w:lang w:val="fr-FR"/>
        </w:rPr>
        <w:t xml:space="preserve"> Request with </w:t>
      </w:r>
      <w:r>
        <w:rPr>
          <w:lang w:val="fr-FR"/>
        </w:rPr>
        <w:t xml:space="preserve">the </w:t>
      </w:r>
      <w:r>
        <w:t xml:space="preserve">Usage Report IE containing the usage measurement as instructed in the URR, where EMRRE flag shall be set to 1 in a Usage Report Trigger IE and shall discard the </w:t>
      </w:r>
      <w:r w:rsidRPr="00CC1250">
        <w:rPr>
          <w:noProof/>
        </w:rPr>
        <w:t>End Marker packet</w:t>
      </w:r>
      <w:r>
        <w:rPr>
          <w:noProof/>
        </w:rPr>
        <w:t>(s)</w:t>
      </w:r>
      <w:r w:rsidRPr="00CC1250">
        <w:rPr>
          <w:noProof/>
        </w:rPr>
        <w:t>. The SMF shall instruct the UPF to start sendi</w:t>
      </w:r>
      <w:r>
        <w:rPr>
          <w:noProof/>
        </w:rPr>
        <w:t>n</w:t>
      </w:r>
      <w:r w:rsidRPr="00CC1250">
        <w:rPr>
          <w:noProof/>
        </w:rPr>
        <w:t>g the buffered DL data</w:t>
      </w:r>
      <w:r>
        <w:rPr>
          <w:noProof/>
        </w:rPr>
        <w:t xml:space="preserve"> identified by PDR-1 or PDR-3</w:t>
      </w:r>
      <w:r w:rsidRPr="00CC1250">
        <w:rPr>
          <w:noProof/>
        </w:rPr>
        <w:t xml:space="preserve"> by sending </w:t>
      </w:r>
      <w:r>
        <w:rPr>
          <w:noProof/>
        </w:rPr>
        <w:t xml:space="preserve">a </w:t>
      </w:r>
      <w:r w:rsidRPr="00CC1250">
        <w:t>PFCP Session Modification Request</w:t>
      </w:r>
      <w:r>
        <w:t xml:space="preserve"> message, where t</w:t>
      </w:r>
      <w:r w:rsidRPr="00CC1250">
        <w:t>he Apply Action</w:t>
      </w:r>
      <w:r>
        <w:t xml:space="preserve"> IE</w:t>
      </w:r>
      <w:r w:rsidRPr="00CC1250">
        <w:t xml:space="preserve"> in</w:t>
      </w:r>
      <w:r>
        <w:t xml:space="preserve"> the</w:t>
      </w:r>
      <w:r w:rsidRPr="00CC1250">
        <w:t xml:space="preserve"> FAR</w:t>
      </w:r>
      <w:r>
        <w:t>-1/FAR-3</w:t>
      </w:r>
      <w:r w:rsidRPr="00CC1250">
        <w:t xml:space="preserve"> related to PDR</w:t>
      </w:r>
      <w:r>
        <w:t>-</w:t>
      </w:r>
      <w:r w:rsidRPr="00CC1250">
        <w:t>1</w:t>
      </w:r>
      <w:r>
        <w:t>/PDR-3 shall be changed</w:t>
      </w:r>
      <w:r w:rsidRPr="00CC1250">
        <w:t xml:space="preserve"> from </w:t>
      </w:r>
      <w:r w:rsidRPr="00CC1250">
        <w:rPr>
          <w:noProof/>
        </w:rPr>
        <w:t xml:space="preserve">BUFF to </w:t>
      </w:r>
      <w:r>
        <w:rPr>
          <w:lang w:eastAsia="zh-CN"/>
        </w:rPr>
        <w:t>FORW</w:t>
      </w:r>
      <w:r w:rsidRPr="00CC1250">
        <w:t>.</w:t>
      </w:r>
    </w:p>
    <w:p w14:paraId="6F5FFF3D" w14:textId="77777777" w:rsidR="00EE5860" w:rsidRPr="00441CD0" w:rsidRDefault="00EE5860" w:rsidP="00EE5860">
      <w:pPr>
        <w:pStyle w:val="Heading3"/>
        <w:rPr>
          <w:lang w:val="en-US"/>
        </w:rPr>
      </w:pPr>
      <w:bookmarkStart w:id="508" w:name="_Toc57930369"/>
      <w:bookmarkStart w:id="509" w:name="_Toc57930999"/>
      <w:bookmarkStart w:id="510" w:name="_Toc67499390"/>
      <w:r w:rsidRPr="00441CD0">
        <w:rPr>
          <w:lang w:val="en-US"/>
        </w:rPr>
        <w:t>5.2.3</w:t>
      </w:r>
      <w:r w:rsidRPr="00441CD0">
        <w:rPr>
          <w:lang w:val="en-US"/>
        </w:rPr>
        <w:tab/>
        <w:t>Forwarding Action Rule Handling</w:t>
      </w:r>
      <w:bookmarkEnd w:id="498"/>
      <w:bookmarkEnd w:id="499"/>
      <w:bookmarkEnd w:id="500"/>
      <w:bookmarkEnd w:id="501"/>
      <w:bookmarkEnd w:id="502"/>
      <w:bookmarkEnd w:id="503"/>
      <w:bookmarkEnd w:id="504"/>
      <w:bookmarkEnd w:id="505"/>
      <w:bookmarkEnd w:id="506"/>
      <w:bookmarkEnd w:id="507"/>
      <w:bookmarkEnd w:id="508"/>
      <w:bookmarkEnd w:id="509"/>
      <w:bookmarkEnd w:id="510"/>
    </w:p>
    <w:p w14:paraId="50CFC4F7" w14:textId="77777777" w:rsidR="00EE5860" w:rsidRPr="00441CD0" w:rsidRDefault="00EE5860" w:rsidP="00EE5860">
      <w:pPr>
        <w:pStyle w:val="Heading4"/>
        <w:rPr>
          <w:lang w:val="en-US"/>
        </w:rPr>
      </w:pPr>
      <w:bookmarkStart w:id="511" w:name="_Toc19717061"/>
      <w:bookmarkStart w:id="512" w:name="_Toc27490518"/>
      <w:bookmarkStart w:id="513" w:name="_Toc27556811"/>
      <w:bookmarkStart w:id="514" w:name="_Toc27723728"/>
      <w:bookmarkStart w:id="515" w:name="_Toc36030792"/>
      <w:bookmarkStart w:id="516" w:name="_Toc36042712"/>
      <w:bookmarkStart w:id="517" w:name="_Toc36814036"/>
      <w:bookmarkStart w:id="518" w:name="_Toc44688881"/>
      <w:bookmarkStart w:id="519" w:name="_Toc44923635"/>
      <w:bookmarkStart w:id="520" w:name="_Toc51860603"/>
      <w:bookmarkStart w:id="521" w:name="_Toc57930370"/>
      <w:bookmarkStart w:id="522" w:name="_Toc57931000"/>
      <w:bookmarkStart w:id="523" w:name="_Toc67499391"/>
      <w:r w:rsidRPr="00441CD0">
        <w:rPr>
          <w:lang w:val="en-US"/>
        </w:rPr>
        <w:t>5.2.3.1</w:t>
      </w:r>
      <w:r w:rsidRPr="00441CD0">
        <w:rPr>
          <w:lang w:val="en-US"/>
        </w:rPr>
        <w:tab/>
        <w:t>General</w:t>
      </w:r>
      <w:bookmarkEnd w:id="511"/>
      <w:bookmarkEnd w:id="512"/>
      <w:bookmarkEnd w:id="513"/>
      <w:bookmarkEnd w:id="514"/>
      <w:bookmarkEnd w:id="515"/>
      <w:bookmarkEnd w:id="516"/>
      <w:bookmarkEnd w:id="517"/>
      <w:bookmarkEnd w:id="518"/>
      <w:bookmarkEnd w:id="519"/>
      <w:bookmarkEnd w:id="520"/>
      <w:bookmarkEnd w:id="521"/>
      <w:bookmarkEnd w:id="522"/>
      <w:bookmarkEnd w:id="523"/>
    </w:p>
    <w:p w14:paraId="4DC410AB" w14:textId="77777777" w:rsidR="00EE5860" w:rsidRPr="00441CD0" w:rsidRDefault="00EE5860" w:rsidP="00EE5860">
      <w:pPr>
        <w:rPr>
          <w:lang w:val="en-US"/>
        </w:rPr>
      </w:pPr>
      <w:r w:rsidRPr="00441CD0">
        <w:rPr>
          <w:lang w:val="en-US"/>
        </w:rPr>
        <w:t>The CP function shall provision one and only one FAR for each PDR provisioned in a PFCP session. The FAR provides instructions to the UP function on how to process the packets matching the PDR.</w:t>
      </w:r>
    </w:p>
    <w:p w14:paraId="75C06143" w14:textId="6C81535F" w:rsidR="00EE5860" w:rsidRPr="00441CD0" w:rsidRDefault="00EE5860" w:rsidP="00EE5860">
      <w:pPr>
        <w:rPr>
          <w:lang w:val="en-US"/>
        </w:rPr>
      </w:pPr>
      <w:r w:rsidRPr="00441CD0">
        <w:rPr>
          <w:lang w:val="en-US"/>
        </w:rPr>
        <w:t xml:space="preserve">By setting the appropriate flag(s) in the Apply Action IE in the FAR (see </w:t>
      </w:r>
      <w:r w:rsidR="00415C19" w:rsidRPr="00441CD0">
        <w:rPr>
          <w:lang w:val="en-US"/>
        </w:rPr>
        <w:t>clause</w:t>
      </w:r>
      <w:r w:rsidR="00415C19">
        <w:rPr>
          <w:lang w:val="en-US"/>
        </w:rPr>
        <w:t> </w:t>
      </w:r>
      <w:r w:rsidR="00415C19" w:rsidRPr="00441CD0">
        <w:rPr>
          <w:lang w:val="en-US"/>
        </w:rPr>
        <w:t>8</w:t>
      </w:r>
      <w:r w:rsidRPr="00441CD0">
        <w:rPr>
          <w:lang w:val="en-US"/>
        </w:rPr>
        <w:t>.2.26), the CP function may request the UP function to:</w:t>
      </w:r>
    </w:p>
    <w:p w14:paraId="70602BD1" w14:textId="77777777" w:rsidR="00EE5860" w:rsidRPr="00441CD0" w:rsidRDefault="00EE5860" w:rsidP="00EE5860">
      <w:pPr>
        <w:pStyle w:val="B1"/>
        <w:rPr>
          <w:lang w:val="en-US"/>
        </w:rPr>
      </w:pPr>
      <w:r w:rsidRPr="00441CD0">
        <w:rPr>
          <w:lang w:val="en-US"/>
        </w:rPr>
        <w:t>-</w:t>
      </w:r>
      <w:r w:rsidRPr="00441CD0">
        <w:rPr>
          <w:lang w:val="en-US"/>
        </w:rPr>
        <w:tab/>
        <w:t>drop the packets, by setting the DROP flag;</w:t>
      </w:r>
    </w:p>
    <w:p w14:paraId="347DE118" w14:textId="77777777" w:rsidR="00EE5860" w:rsidRPr="00441CD0" w:rsidRDefault="00EE5860" w:rsidP="00EE5860">
      <w:pPr>
        <w:pStyle w:val="B1"/>
        <w:rPr>
          <w:lang w:val="en-US"/>
        </w:rPr>
      </w:pPr>
      <w:r w:rsidRPr="00441CD0">
        <w:rPr>
          <w:lang w:val="en-US"/>
        </w:rPr>
        <w:t>-</w:t>
      </w:r>
      <w:r w:rsidRPr="00441CD0">
        <w:rPr>
          <w:lang w:val="en-US"/>
        </w:rPr>
        <w:tab/>
        <w:t>forward the packets, by setting the FORW flag and by provisioning the Forwarding Parameters providing instructions on how to forward the packets;</w:t>
      </w:r>
    </w:p>
    <w:p w14:paraId="5C312C69" w14:textId="77777777" w:rsidR="00EE5860" w:rsidRPr="00441CD0" w:rsidRDefault="00EE5860" w:rsidP="00EE5860">
      <w:pPr>
        <w:pStyle w:val="B1"/>
        <w:rPr>
          <w:lang w:val="en-US"/>
        </w:rPr>
      </w:pPr>
      <w:r w:rsidRPr="00441CD0">
        <w:rPr>
          <w:lang w:val="en-US"/>
        </w:rPr>
        <w:t>-</w:t>
      </w:r>
      <w:r w:rsidRPr="00441CD0">
        <w:rPr>
          <w:lang w:val="en-US"/>
        </w:rPr>
        <w:tab/>
        <w:t>buffer downlink packets by setting the BUFF flag and by optionally provisioning buffering parameters providing instructions on how to buffer the packets;</w:t>
      </w:r>
    </w:p>
    <w:p w14:paraId="6581980D" w14:textId="77777777" w:rsidR="00EE5860" w:rsidRDefault="00EE5860" w:rsidP="00EE5860">
      <w:pPr>
        <w:pStyle w:val="B1"/>
        <w:rPr>
          <w:lang w:val="en-US"/>
        </w:rPr>
      </w:pPr>
      <w:r w:rsidRPr="00441CD0">
        <w:rPr>
          <w:lang w:val="en-US"/>
        </w:rPr>
        <w:t>-</w:t>
      </w:r>
      <w:r w:rsidRPr="00441CD0">
        <w:rPr>
          <w:lang w:val="en-US"/>
        </w:rPr>
        <w:tab/>
        <w:t>notify the CP function about the arrival of a first DL packet being buffered, by setting the NOCP flag;</w:t>
      </w:r>
    </w:p>
    <w:p w14:paraId="37B317BF" w14:textId="77777777" w:rsidR="00EE5860" w:rsidRDefault="00EE5860" w:rsidP="00EE5860">
      <w:pPr>
        <w:pStyle w:val="B1"/>
        <w:rPr>
          <w:szCs w:val="22"/>
        </w:rPr>
      </w:pPr>
      <w:r>
        <w:rPr>
          <w:lang w:val="en-US"/>
        </w:rPr>
        <w:t>-</w:t>
      </w:r>
      <w:r>
        <w:rPr>
          <w:lang w:val="en-US"/>
        </w:rPr>
        <w:tab/>
        <w:t xml:space="preserve">notify the CP function about the first discarded DL packet </w:t>
      </w:r>
      <w:r w:rsidRPr="0094066C">
        <w:rPr>
          <w:lang w:val="en-US"/>
        </w:rPr>
        <w:t>for each service data flow identified by a PDR</w:t>
      </w:r>
      <w:r w:rsidRPr="00A07A1D">
        <w:t>, when the CP function requests the UP function to buffer DL packets but</w:t>
      </w:r>
      <w:r>
        <w:rPr>
          <w:szCs w:val="22"/>
        </w:rPr>
        <w:t xml:space="preserve"> the </w:t>
      </w:r>
      <w:r w:rsidRPr="00441CD0">
        <w:t>DL Buffering Duration</w:t>
      </w:r>
      <w:r>
        <w:rPr>
          <w:szCs w:val="22"/>
        </w:rPr>
        <w:t xml:space="preserve"> or the </w:t>
      </w:r>
      <w:r w:rsidRPr="00441CD0">
        <w:t>DL Buffering Suggested Packet Count</w:t>
      </w:r>
      <w:r>
        <w:rPr>
          <w:szCs w:val="22"/>
        </w:rPr>
        <w:t xml:space="preserve"> is exceeded, or</w:t>
      </w:r>
      <w:r w:rsidRPr="00A07A1D">
        <w:rPr>
          <w:szCs w:val="22"/>
        </w:rPr>
        <w:t xml:space="preserve"> </w:t>
      </w:r>
      <w:r w:rsidRPr="00A07A1D">
        <w:t>when the CP function requests the UP function to drop DL packets and a packet</w:t>
      </w:r>
      <w:r w:rsidRPr="00A07A1D">
        <w:rPr>
          <w:szCs w:val="22"/>
        </w:rPr>
        <w:t xml:space="preserve"> </w:t>
      </w:r>
      <w:r>
        <w:rPr>
          <w:szCs w:val="22"/>
        </w:rPr>
        <w:t xml:space="preserve">is discarded directly, by setting the DDPN flag, </w:t>
      </w:r>
      <w:r w:rsidRPr="00441CD0">
        <w:t xml:space="preserve">if the UP function supports the </w:t>
      </w:r>
      <w:r>
        <w:t>DDDS</w:t>
      </w:r>
      <w:r w:rsidRPr="00441CD0">
        <w:t xml:space="preserve"> feature</w:t>
      </w:r>
      <w:r>
        <w:rPr>
          <w:szCs w:val="22"/>
        </w:rPr>
        <w:t>;</w:t>
      </w:r>
    </w:p>
    <w:p w14:paraId="6CA2B8E0" w14:textId="77777777" w:rsidR="00EE5860" w:rsidRPr="00441CD0" w:rsidRDefault="00EE5860" w:rsidP="00EE5860">
      <w:pPr>
        <w:pStyle w:val="B1"/>
        <w:rPr>
          <w:lang w:val="en-US"/>
        </w:rPr>
      </w:pPr>
      <w:r>
        <w:rPr>
          <w:szCs w:val="22"/>
        </w:rPr>
        <w:t>-</w:t>
      </w:r>
      <w:r>
        <w:rPr>
          <w:szCs w:val="22"/>
        </w:rPr>
        <w:tab/>
      </w:r>
      <w:r>
        <w:rPr>
          <w:lang w:val="en-US"/>
        </w:rPr>
        <w:t>notify the CP function about first buffered DL packet</w:t>
      </w:r>
      <w:r w:rsidRPr="00E04206">
        <w:rPr>
          <w:lang w:val="en-US"/>
        </w:rPr>
        <w:t xml:space="preserve"> </w:t>
      </w:r>
      <w:r>
        <w:rPr>
          <w:lang w:val="en-US"/>
        </w:rPr>
        <w:t>for each service data flow identified by a PDR</w:t>
      </w:r>
      <w:r>
        <w:rPr>
          <w:szCs w:val="22"/>
        </w:rPr>
        <w:t xml:space="preserve">, by setting the BDPN flag, </w:t>
      </w:r>
      <w:r w:rsidRPr="00441CD0">
        <w:t xml:space="preserve">if the UP function supports the </w:t>
      </w:r>
      <w:r>
        <w:t>DDDS</w:t>
      </w:r>
      <w:r w:rsidRPr="00441CD0">
        <w:t xml:space="preserve"> feature</w:t>
      </w:r>
      <w:r>
        <w:rPr>
          <w:szCs w:val="22"/>
        </w:rPr>
        <w:t>;</w:t>
      </w:r>
    </w:p>
    <w:p w14:paraId="399B55F2" w14:textId="77777777" w:rsidR="00EE5860" w:rsidRPr="00441CD0" w:rsidRDefault="00EE5860" w:rsidP="00EE5860">
      <w:pPr>
        <w:pStyle w:val="B1"/>
        <w:rPr>
          <w:lang w:val="en-US"/>
        </w:rPr>
      </w:pPr>
      <w:r w:rsidRPr="00441CD0">
        <w:rPr>
          <w:lang w:val="en-US"/>
        </w:rPr>
        <w:t>-</w:t>
      </w:r>
      <w:r w:rsidRPr="00441CD0">
        <w:rPr>
          <w:lang w:val="en-US"/>
        </w:rPr>
        <w:tab/>
        <w:t>duplicate the packets, by setting the DUPL flag and by provisioning the Duplicating Parameters providing instructions on how to forward the duplicated packets;</w:t>
      </w:r>
    </w:p>
    <w:p w14:paraId="173D0666" w14:textId="1A65E783" w:rsidR="00EE5860" w:rsidRPr="00441CD0" w:rsidRDefault="00EE5860" w:rsidP="00EE5860">
      <w:pPr>
        <w:pStyle w:val="B1"/>
        <w:rPr>
          <w:lang w:val="en-US"/>
        </w:rPr>
      </w:pPr>
      <w:r w:rsidRPr="00441CD0">
        <w:rPr>
          <w:lang w:val="en-US"/>
        </w:rPr>
        <w:t>-</w:t>
      </w:r>
      <w:r w:rsidRPr="00441CD0">
        <w:rPr>
          <w:lang w:val="en-US"/>
        </w:rPr>
        <w:tab/>
      </w:r>
      <w:r w:rsidRPr="00441CD0">
        <w:t xml:space="preserve">accept or deny UE requests to join an IP multicast group (see </w:t>
      </w:r>
      <w:r w:rsidR="00415C19" w:rsidRPr="00441CD0">
        <w:t>clause</w:t>
      </w:r>
      <w:r w:rsidR="00415C19">
        <w:t> </w:t>
      </w:r>
      <w:r w:rsidR="00415C19" w:rsidRPr="00441CD0">
        <w:t>5</w:t>
      </w:r>
      <w:r w:rsidRPr="00441CD0">
        <w:t>.25), by setting the IPMA or IPMD flag</w:t>
      </w:r>
      <w:r w:rsidRPr="00441CD0">
        <w:rPr>
          <w:lang w:val="en-US"/>
        </w:rPr>
        <w:t>;</w:t>
      </w:r>
    </w:p>
    <w:p w14:paraId="1B2B3699" w14:textId="7C841018" w:rsidR="00EE5860" w:rsidRPr="00441CD0" w:rsidRDefault="00EE5860" w:rsidP="00EE5860">
      <w:pPr>
        <w:pStyle w:val="B1"/>
        <w:rPr>
          <w:noProof/>
        </w:rPr>
      </w:pPr>
      <w:r w:rsidRPr="00441CD0">
        <w:rPr>
          <w:lang w:val="en-US"/>
        </w:rPr>
        <w:t>-</w:t>
      </w:r>
      <w:r w:rsidRPr="00441CD0">
        <w:rPr>
          <w:lang w:val="en-US"/>
        </w:rPr>
        <w:tab/>
      </w:r>
      <w:r w:rsidRPr="00441CD0">
        <w:rPr>
          <w:noProof/>
        </w:rPr>
        <w:t xml:space="preserve">duplicate the packets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DFRT flag and by provisioning the </w:t>
      </w:r>
      <w:r w:rsidRPr="00441CD0">
        <w:rPr>
          <w:lang w:val="en-US"/>
        </w:rPr>
        <w:t xml:space="preserve">Redundant Transmission </w:t>
      </w:r>
      <w:r>
        <w:rPr>
          <w:lang w:val="en-US"/>
        </w:rPr>
        <w:t xml:space="preserve">Forwarding </w:t>
      </w:r>
      <w:r w:rsidRPr="00441CD0">
        <w:rPr>
          <w:lang w:val="en-US"/>
        </w:rPr>
        <w:t xml:space="preserve">Parameters IE providing instructions on how to forward the duplicated packets for </w:t>
      </w:r>
      <w:r w:rsidRPr="00441CD0">
        <w:rPr>
          <w:noProof/>
        </w:rPr>
        <w:t>redundant transmission;</w:t>
      </w:r>
    </w:p>
    <w:p w14:paraId="63DA4041" w14:textId="5E2E87B1" w:rsidR="00EE5860" w:rsidRPr="00441CD0" w:rsidRDefault="00EE5860" w:rsidP="00EE5860">
      <w:pPr>
        <w:pStyle w:val="B1"/>
        <w:rPr>
          <w:lang w:val="en-US" w:eastAsia="zh-CN"/>
        </w:rPr>
      </w:pPr>
      <w:r w:rsidRPr="00441CD0">
        <w:rPr>
          <w:rFonts w:hint="eastAsia"/>
          <w:lang w:val="en-US" w:eastAsia="zh-CN"/>
        </w:rPr>
        <w:t>-</w:t>
      </w:r>
      <w:r w:rsidRPr="00441CD0">
        <w:rPr>
          <w:lang w:val="en-US" w:eastAsia="zh-CN"/>
        </w:rPr>
        <w:tab/>
      </w:r>
      <w:r w:rsidRPr="00441CD0">
        <w:rPr>
          <w:noProof/>
        </w:rPr>
        <w:t xml:space="preserve">eliminate duplicate packets used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EDRT flag and by provisioning the </w:t>
      </w:r>
      <w:r w:rsidRPr="00441CD0">
        <w:rPr>
          <w:lang w:val="en-US"/>
        </w:rPr>
        <w:t xml:space="preserve">Redundant Transmission </w:t>
      </w:r>
      <w:r>
        <w:rPr>
          <w:lang w:val="en-US"/>
        </w:rPr>
        <w:t xml:space="preserve">Detection </w:t>
      </w:r>
      <w:r w:rsidRPr="00441CD0">
        <w:rPr>
          <w:lang w:val="en-US"/>
        </w:rPr>
        <w:t xml:space="preserve">Parameters IE providing instructions on how to detect the duplicated packets for </w:t>
      </w:r>
      <w:r w:rsidRPr="00441CD0">
        <w:rPr>
          <w:noProof/>
        </w:rPr>
        <w:t>redundant transmission.</w:t>
      </w:r>
    </w:p>
    <w:p w14:paraId="46DFF20D" w14:textId="77777777" w:rsidR="00EE5860" w:rsidRPr="00441CD0" w:rsidRDefault="00EE5860" w:rsidP="00EE5860">
      <w:pPr>
        <w:rPr>
          <w:lang w:val="en-US"/>
        </w:rPr>
      </w:pPr>
      <w:r w:rsidRPr="00441CD0">
        <w:rPr>
          <w:lang w:val="en-US"/>
        </w:rPr>
        <w:t>The CP function may request the UP function to duplicate packets that are to be dropped, forwarded or buffered.</w:t>
      </w:r>
    </w:p>
    <w:p w14:paraId="1855C0E8" w14:textId="77777777" w:rsidR="00EE5860" w:rsidRPr="00441CD0" w:rsidRDefault="00EE5860" w:rsidP="00EE5860">
      <w:pPr>
        <w:rPr>
          <w:noProof/>
        </w:rPr>
      </w:pPr>
      <w:r w:rsidRPr="00441CD0">
        <w:rPr>
          <w:lang w:val="en-US"/>
        </w:rPr>
        <w:t>The CP function may request the UP function to forward the packets</w:t>
      </w:r>
      <w:r w:rsidRPr="00441CD0">
        <w:rPr>
          <w:noProof/>
        </w:rPr>
        <w:t xml:space="preserve"> and duplicate the packets for redundant transmission.</w:t>
      </w:r>
    </w:p>
    <w:p w14:paraId="2CD63224" w14:textId="77777777" w:rsidR="00EE5860" w:rsidRPr="00441CD0" w:rsidRDefault="00EE5860" w:rsidP="00EE5860">
      <w:pPr>
        <w:rPr>
          <w:lang w:val="en-US"/>
        </w:rPr>
      </w:pPr>
      <w:r w:rsidRPr="00441CD0">
        <w:rPr>
          <w:lang w:val="en-US"/>
        </w:rPr>
        <w:t>The CP function may request the UP function to forward the packets</w:t>
      </w:r>
      <w:r w:rsidRPr="00441CD0">
        <w:rPr>
          <w:noProof/>
        </w:rPr>
        <w:t xml:space="preserve"> and eliminate duplicate packets used for redundant transmission.</w:t>
      </w:r>
    </w:p>
    <w:p w14:paraId="304E48D9" w14:textId="77777777" w:rsidR="00EE5860" w:rsidRPr="00441CD0" w:rsidRDefault="00EE5860" w:rsidP="00EE5860">
      <w:pPr>
        <w:rPr>
          <w:lang w:val="en-US"/>
        </w:rPr>
      </w:pPr>
      <w:r w:rsidRPr="00441CD0">
        <w:rPr>
          <w:lang w:val="en-US"/>
        </w:rPr>
        <w:t>The CP function may provision one or more FAR(s) per PFCP session. Different FARs of a same PFCP session may be provisioned with a different Apply Action flags, e.g. to enable the forwarding of downlink data packets for some PDRs while requesting to buffer downlink data packets for other PDRs.</w:t>
      </w:r>
    </w:p>
    <w:p w14:paraId="464D8865" w14:textId="77777777" w:rsidR="00EE5860" w:rsidRPr="00441CD0" w:rsidRDefault="00EE5860" w:rsidP="00EE5860">
      <w:pPr>
        <w:pStyle w:val="NO"/>
        <w:rPr>
          <w:lang w:val="x-none"/>
        </w:rPr>
      </w:pPr>
      <w:r w:rsidRPr="00441CD0">
        <w:t>NOTE 1:</w:t>
      </w:r>
      <w:r w:rsidRPr="00441CD0">
        <w:tab/>
        <w:t>This is necessary to establish or release a partial set of radio access bearers in UTRAN.</w:t>
      </w:r>
    </w:p>
    <w:p w14:paraId="2776632F" w14:textId="77777777" w:rsidR="00EE5860" w:rsidRPr="00441CD0" w:rsidRDefault="00EE5860" w:rsidP="00EE5860">
      <w:r w:rsidRPr="00441CD0">
        <w:rPr>
          <w:lang w:val="en-US"/>
        </w:rPr>
        <w:lastRenderedPageBreak/>
        <w:t xml:space="preserve">When instructed to buffer and notify the CP function about the arrival of a DL packet, the UP function shall notify the CP function, when it receives a first downlink packet </w:t>
      </w:r>
      <w:r>
        <w:rPr>
          <w:lang w:val="en-US"/>
        </w:rPr>
        <w:t>for a given FAR (in EPC), or when it receives a first downlink packet for each QoS flow for a given FAR (in 5GC)</w:t>
      </w:r>
      <w:r w:rsidRPr="00441CD0">
        <w:rPr>
          <w:lang w:val="en-US"/>
        </w:rPr>
        <w:t>, by sending a PFCP Session Report Request including a Downlink Data Report IE identifying the PDR(s) for which downlink packets have been received.</w:t>
      </w:r>
    </w:p>
    <w:p w14:paraId="03C7C969" w14:textId="77777777" w:rsidR="00EE5860" w:rsidRDefault="00EE5860" w:rsidP="00EE5860">
      <w:pPr>
        <w:pStyle w:val="NO"/>
      </w:pPr>
      <w:r w:rsidRPr="00441CD0">
        <w:t>NOTE 2:</w:t>
      </w:r>
      <w:r w:rsidRPr="00441CD0">
        <w:tab/>
        <w:t>Receipt of downlink packets on PDRs associated to different FARs can result in sending multiple PFCP Session Report Request messages for the same PFCP session.</w:t>
      </w:r>
    </w:p>
    <w:p w14:paraId="228671A0" w14:textId="77777777" w:rsidR="00EE5860" w:rsidRPr="002C659C" w:rsidRDefault="00EE5860" w:rsidP="00EE5860">
      <w:pPr>
        <w:pStyle w:val="NO"/>
      </w:pPr>
      <w:r>
        <w:t>NOTE 3:</w:t>
      </w:r>
      <w:r>
        <w:tab/>
        <w:t xml:space="preserve">Receipt of downlink packets pertaining to different QoS flows associated to the same FAR can result in sending multiple PFCP Session Report Request messages for the same PFCP session. The CP </w:t>
      </w:r>
      <w:r w:rsidRPr="002C659C">
        <w:t xml:space="preserve">function </w:t>
      </w:r>
      <w:r w:rsidRPr="009A5184">
        <w:t>identifies the QFI based on the PDR ID (when different PDRs are used for different QoS flows) or based on the Downlink Data Service Information IE.</w:t>
      </w:r>
    </w:p>
    <w:p w14:paraId="1AC1CE9C" w14:textId="77777777" w:rsidR="00EE5860" w:rsidRPr="002C659C" w:rsidRDefault="00EE5860" w:rsidP="00EE5860">
      <w:pPr>
        <w:pStyle w:val="NO"/>
      </w:pPr>
      <w:r>
        <w:t>NOTE 4:</w:t>
      </w:r>
      <w:r>
        <w:tab/>
        <w:t xml:space="preserve">The end marker packet is not considered as DL data packet so that it does not trigger the UP function to notify the CP function about the arrival of a DL packet. The UP function can discard the received </w:t>
      </w:r>
      <w:r>
        <w:rPr>
          <w:lang w:eastAsia="zh-CN"/>
        </w:rPr>
        <w:t>end marker packet(s) silently, when it is not possible to be forwarded.</w:t>
      </w:r>
    </w:p>
    <w:p w14:paraId="181FF517" w14:textId="56FBA541" w:rsidR="00EE5860" w:rsidRPr="00441CD0" w:rsidRDefault="00EE5860" w:rsidP="00EE5860">
      <w:r w:rsidRPr="00441CD0">
        <w:t xml:space="preserve">If the UP function indicated support of Header Enrichment of UL traffic (see </w:t>
      </w:r>
      <w:r w:rsidR="00415C19" w:rsidRPr="00441CD0">
        <w:t>clause</w:t>
      </w:r>
      <w:r w:rsidR="00415C19">
        <w:t> </w:t>
      </w:r>
      <w:r w:rsidR="00415C19" w:rsidRPr="00441CD0">
        <w:t>8</w:t>
      </w:r>
      <w:r w:rsidRPr="00441CD0">
        <w:t>.2.25), the CP function may provide the UP function with header enrichment information for uplink traffic, by including one or more Header Enrichment IE(s) in the FAR. In this case, the UP function should use this information to enrich the header of the uplink traffic (e.g. HTTP header enrichment).</w:t>
      </w:r>
    </w:p>
    <w:p w14:paraId="1D0A3299" w14:textId="2093A8E9" w:rsidR="00EE5860" w:rsidRPr="00441CD0" w:rsidRDefault="00EE5860" w:rsidP="00EE5860">
      <w:pPr>
        <w:pStyle w:val="NO"/>
      </w:pPr>
      <w:r w:rsidRPr="00441CD0">
        <w:t xml:space="preserve">NOTE </w:t>
      </w:r>
      <w:r>
        <w:t>5</w:t>
      </w:r>
      <w:r w:rsidRPr="00441CD0">
        <w:t>:</w:t>
      </w:r>
      <w:r w:rsidRPr="00441CD0">
        <w:tab/>
        <w:t>It is not defined how to support SGi PtP tunnelling mechanisms other than based on UDP/IP encapsulation (such as PMIPv6/GRE, L2TP, GTP-C/U,</w:t>
      </w:r>
      <w:r w:rsidRPr="00441CD0">
        <w:rPr>
          <w:lang w:eastAsia="ja-JP"/>
        </w:rPr>
        <w:t xml:space="preserve"> </w:t>
      </w:r>
      <w:r w:rsidRPr="00441CD0">
        <w:t xml:space="preserve">see </w:t>
      </w:r>
      <w:r w:rsidR="00415C19" w:rsidRPr="00441CD0">
        <w:t>clause</w:t>
      </w:r>
      <w:r w:rsidR="00415C19">
        <w:t> </w:t>
      </w:r>
      <w:r w:rsidR="00415C19" w:rsidRPr="00441CD0">
        <w:t>4</w:t>
      </w:r>
      <w:r w:rsidRPr="00441CD0">
        <w:t>.3.17.8.3.3.3 of 3GPP TS 23.401 [14]) for Non-IP PDN connections.</w:t>
      </w:r>
    </w:p>
    <w:p w14:paraId="2B43D6C0" w14:textId="14BE71C1" w:rsidR="00EE5860" w:rsidRPr="00441CD0" w:rsidRDefault="00EE5860" w:rsidP="00EE5860">
      <w:pPr>
        <w:rPr>
          <w:lang w:eastAsia="zh-CN"/>
        </w:rPr>
      </w:pPr>
      <w:r w:rsidRPr="00441CD0">
        <w:rPr>
          <w:lang w:val="en-US"/>
        </w:rPr>
        <w:t>If the UP function indicated support of PDI optimisation (</w:t>
      </w:r>
      <w:r w:rsidRPr="00441CD0">
        <w:t xml:space="preserve">see </w:t>
      </w:r>
      <w:r w:rsidR="00415C19" w:rsidRPr="00441CD0">
        <w:t>clause</w:t>
      </w:r>
      <w:r w:rsidR="00415C19">
        <w:t> </w:t>
      </w:r>
      <w:r w:rsidR="00415C19" w:rsidRPr="00441CD0">
        <w:t>8</w:t>
      </w:r>
      <w:r w:rsidRPr="00441CD0">
        <w:t xml:space="preserve">.2.25), </w:t>
      </w:r>
      <w:r w:rsidRPr="00441CD0">
        <w:rPr>
          <w:lang w:eastAsia="zh-CN"/>
        </w:rPr>
        <w:t>the CP function may include in the forwarding parameters of the FAR the Linked Traffic Endpoint ID, if it is available, identifying the traffic Endpoint allocated for this PFCP session to receive the traffic in the reverse direction.</w:t>
      </w:r>
    </w:p>
    <w:p w14:paraId="64923BF2" w14:textId="77777777" w:rsidR="00EE5860" w:rsidRPr="00441CD0" w:rsidRDefault="00EE5860" w:rsidP="00EE5860">
      <w:pPr>
        <w:pStyle w:val="NO"/>
      </w:pPr>
      <w:r w:rsidRPr="00441CD0">
        <w:t xml:space="preserve">NOTE </w:t>
      </w:r>
      <w:r>
        <w:t>6</w:t>
      </w:r>
      <w:r w:rsidRPr="00441CD0">
        <w:t>:</w:t>
      </w:r>
      <w:r w:rsidRPr="00441CD0">
        <w:tab/>
        <w:t>This information can enable an SGW-U or PGW-U to correlate the UL and DL traffic (i.e. PDRs) sent over a same bearer.</w:t>
      </w:r>
    </w:p>
    <w:p w14:paraId="59129598" w14:textId="77777777" w:rsidR="00EE5860" w:rsidRPr="00441CD0" w:rsidRDefault="00EE5860" w:rsidP="00EE5860">
      <w:pPr>
        <w:rPr>
          <w:lang w:eastAsia="zh-CN"/>
        </w:rPr>
      </w:pPr>
      <w:r w:rsidRPr="00441CD0">
        <w:rPr>
          <w:lang w:eastAsia="zh-CN"/>
        </w:rPr>
        <w:t>Assuming for instance a PFCP session provisioned in a PGW-U with:</w:t>
      </w:r>
    </w:p>
    <w:p w14:paraId="3901CA87" w14:textId="77777777" w:rsidR="00EE5860" w:rsidRPr="00441CD0" w:rsidRDefault="00EE5860" w:rsidP="00EE5860">
      <w:pPr>
        <w:pStyle w:val="B1"/>
        <w:rPr>
          <w:lang w:val="sv-SE" w:eastAsia="zh-CN"/>
        </w:rPr>
      </w:pPr>
      <w:r w:rsidRPr="00441CD0">
        <w:rPr>
          <w:lang w:eastAsia="zh-CN"/>
        </w:rPr>
        <w:t>-</w:t>
      </w:r>
      <w:r w:rsidRPr="00441CD0">
        <w:rPr>
          <w:lang w:eastAsia="zh-CN"/>
        </w:rPr>
        <w:tab/>
        <w:t xml:space="preserve">an UL PDR 1 (for an S5/S8 bearer 1) with Source Interface "Access" </w:t>
      </w:r>
      <w:r w:rsidRPr="00441CD0">
        <w:rPr>
          <w:lang w:val="en-US" w:eastAsia="zh-CN"/>
        </w:rPr>
        <w:t>associated</w:t>
      </w:r>
      <w:r w:rsidRPr="00441CD0">
        <w:rPr>
          <w:lang w:val="fr-FR" w:eastAsia="zh-CN"/>
        </w:rPr>
        <w:t xml:space="preserve"> to</w:t>
      </w:r>
      <w:r w:rsidRPr="00441CD0">
        <w:rPr>
          <w:lang w:eastAsia="zh-CN"/>
        </w:rPr>
        <w:t xml:space="preserve"> an UL </w:t>
      </w:r>
      <w:r w:rsidRPr="00441CD0">
        <w:rPr>
          <w:lang w:val="fr-FR" w:eastAsia="zh-CN"/>
        </w:rPr>
        <w:t>Traffic Endpoint ID</w:t>
      </w:r>
      <w:r w:rsidRPr="00441CD0">
        <w:rPr>
          <w:lang w:eastAsia="zh-CN"/>
        </w:rPr>
        <w:t xml:space="preserve"> "1" (comprising the IP address, a local TEID and optionally a network instance),</w:t>
      </w:r>
    </w:p>
    <w:p w14:paraId="14C35C83" w14:textId="77777777" w:rsidR="00EE5860" w:rsidRPr="00441CD0" w:rsidRDefault="00EE5860" w:rsidP="00EE5860">
      <w:pPr>
        <w:pStyle w:val="B1"/>
        <w:rPr>
          <w:lang w:val="sv-SE" w:eastAsia="zh-CN"/>
        </w:rPr>
      </w:pPr>
      <w:r w:rsidRPr="00441CD0">
        <w:rPr>
          <w:lang w:eastAsia="zh-CN"/>
        </w:rPr>
        <w:t>-</w:t>
      </w:r>
      <w:r w:rsidRPr="00441CD0">
        <w:rPr>
          <w:lang w:eastAsia="zh-CN"/>
        </w:rPr>
        <w:tab/>
        <w:t>a DL PDR 1 with Source Interface "Core", UE IP address and SDF 1,</w:t>
      </w:r>
    </w:p>
    <w:p w14:paraId="25C0BB4C" w14:textId="77777777" w:rsidR="00EE5860" w:rsidRPr="00441CD0" w:rsidRDefault="00EE5860" w:rsidP="00EE5860">
      <w:pPr>
        <w:rPr>
          <w:lang w:eastAsia="zh-CN"/>
        </w:rPr>
      </w:pPr>
      <w:r w:rsidRPr="00441CD0">
        <w:rPr>
          <w:lang w:eastAsia="zh-CN"/>
        </w:rPr>
        <w:t>the CP function sets the Linked Traffic Endpoint in the DL FAR 1 (associated to DL PDR 1) to the UL Traffic Endpoint "1", which allows the PGW-U to correlate the uplink and downlink PDRs for the same bearer (i.e. that UL PDR 1 associated to UL Traffic Endpoint "1", and DL PDR1 associated to DL FAR 1 with Linked Traffic Endpoint set to UL Traffic Endpoint "1", use the same S5/S8 bearer).</w:t>
      </w:r>
    </w:p>
    <w:p w14:paraId="6DDE24CE" w14:textId="77777777" w:rsidR="00EE5860" w:rsidRPr="00441CD0" w:rsidRDefault="00EE5860" w:rsidP="00EE5860">
      <w:pPr>
        <w:pStyle w:val="NO"/>
        <w:rPr>
          <w:lang w:eastAsia="zh-CN"/>
        </w:rPr>
      </w:pPr>
      <w:r w:rsidRPr="00441CD0">
        <w:rPr>
          <w:lang w:eastAsia="zh-CN"/>
        </w:rPr>
        <w:t xml:space="preserve">NOTE </w:t>
      </w:r>
      <w:r>
        <w:rPr>
          <w:lang w:eastAsia="zh-CN"/>
        </w:rPr>
        <w:t>7</w:t>
      </w:r>
      <w:r w:rsidRPr="00441CD0">
        <w:rPr>
          <w:lang w:eastAsia="zh-CN"/>
        </w:rPr>
        <w:t>:</w:t>
      </w:r>
      <w:r w:rsidRPr="00441CD0">
        <w:rPr>
          <w:lang w:eastAsia="zh-CN"/>
        </w:rPr>
        <w:tab/>
        <w:t xml:space="preserve">The Linked Traffic Endpoint can </w:t>
      </w:r>
      <w:r w:rsidRPr="00441CD0">
        <w:rPr>
          <w:lang w:val="fr-FR" w:eastAsia="zh-CN"/>
        </w:rPr>
        <w:t xml:space="preserve">possibly </w:t>
      </w:r>
      <w:r w:rsidRPr="00441CD0">
        <w:rPr>
          <w:lang w:eastAsia="zh-CN"/>
        </w:rPr>
        <w:t xml:space="preserve">refer to a </w:t>
      </w:r>
      <w:r w:rsidRPr="00441CD0">
        <w:rPr>
          <w:lang w:val="fr-FR" w:eastAsia="zh-CN"/>
        </w:rPr>
        <w:t>Traffic Endpoint</w:t>
      </w:r>
      <w:r w:rsidRPr="00441CD0">
        <w:rPr>
          <w:lang w:eastAsia="zh-CN"/>
        </w:rPr>
        <w:t xml:space="preserve"> in the reverse direction </w:t>
      </w:r>
      <w:r w:rsidRPr="00441CD0">
        <w:rPr>
          <w:lang w:val="fr-FR" w:eastAsia="zh-CN"/>
        </w:rPr>
        <w:t>requested</w:t>
      </w:r>
      <w:r w:rsidRPr="00441CD0">
        <w:rPr>
          <w:lang w:eastAsia="zh-CN"/>
        </w:rPr>
        <w:t xml:space="preserve"> to </w:t>
      </w:r>
      <w:r w:rsidRPr="00441CD0">
        <w:rPr>
          <w:lang w:val="fr-FR" w:eastAsia="zh-CN"/>
        </w:rPr>
        <w:t>be create</w:t>
      </w:r>
      <w:r w:rsidRPr="00441CD0">
        <w:rPr>
          <w:lang w:val="en-US" w:eastAsia="zh-CN"/>
        </w:rPr>
        <w:t>d</w:t>
      </w:r>
      <w:r w:rsidRPr="00441CD0">
        <w:rPr>
          <w:lang w:val="fr-FR" w:eastAsia="zh-CN"/>
        </w:rPr>
        <w:t xml:space="preserve"> </w:t>
      </w:r>
      <w:r w:rsidRPr="00441CD0">
        <w:rPr>
          <w:lang w:eastAsia="zh-CN"/>
        </w:rPr>
        <w:t>in the same PFCP request.</w:t>
      </w:r>
    </w:p>
    <w:p w14:paraId="7E36D6A3" w14:textId="77777777" w:rsidR="00EE5860" w:rsidRPr="00441CD0" w:rsidRDefault="00EE5860" w:rsidP="00EE5860">
      <w:pPr>
        <w:pStyle w:val="Heading3"/>
        <w:rPr>
          <w:lang w:val="en-US"/>
        </w:rPr>
      </w:pPr>
      <w:bookmarkStart w:id="524" w:name="_Toc19717062"/>
      <w:bookmarkStart w:id="525" w:name="_Toc27490519"/>
      <w:bookmarkStart w:id="526" w:name="_Toc27556812"/>
      <w:bookmarkStart w:id="527" w:name="_Toc27723729"/>
      <w:bookmarkStart w:id="528" w:name="_Toc36030793"/>
      <w:bookmarkStart w:id="529" w:name="_Toc36042713"/>
      <w:bookmarkStart w:id="530" w:name="_Toc36814037"/>
      <w:bookmarkStart w:id="531" w:name="_Toc44688882"/>
      <w:bookmarkStart w:id="532" w:name="_Toc44923636"/>
      <w:bookmarkStart w:id="533" w:name="_Toc51860604"/>
      <w:bookmarkStart w:id="534" w:name="_Toc57930371"/>
      <w:bookmarkStart w:id="535" w:name="_Toc57931001"/>
      <w:bookmarkStart w:id="536" w:name="_Toc67499392"/>
      <w:r w:rsidRPr="00441CD0">
        <w:rPr>
          <w:lang w:val="en-US"/>
        </w:rPr>
        <w:t>5.2.4</w:t>
      </w:r>
      <w:r w:rsidRPr="00441CD0">
        <w:rPr>
          <w:lang w:val="en-US"/>
        </w:rPr>
        <w:tab/>
        <w:t>Buffering Action Rule Handling</w:t>
      </w:r>
      <w:bookmarkEnd w:id="524"/>
      <w:bookmarkEnd w:id="525"/>
      <w:bookmarkEnd w:id="526"/>
      <w:bookmarkEnd w:id="527"/>
      <w:bookmarkEnd w:id="528"/>
      <w:bookmarkEnd w:id="529"/>
      <w:bookmarkEnd w:id="530"/>
      <w:bookmarkEnd w:id="531"/>
      <w:bookmarkEnd w:id="532"/>
      <w:bookmarkEnd w:id="533"/>
      <w:bookmarkEnd w:id="534"/>
      <w:bookmarkEnd w:id="535"/>
      <w:bookmarkEnd w:id="536"/>
    </w:p>
    <w:p w14:paraId="18D52952" w14:textId="77777777" w:rsidR="00EE5860" w:rsidRPr="00441CD0" w:rsidRDefault="00EE5860" w:rsidP="00EE5860">
      <w:pPr>
        <w:pStyle w:val="Heading4"/>
        <w:rPr>
          <w:lang w:val="en-US"/>
        </w:rPr>
      </w:pPr>
      <w:bookmarkStart w:id="537" w:name="_Toc19717063"/>
      <w:bookmarkStart w:id="538" w:name="_Toc27490520"/>
      <w:bookmarkStart w:id="539" w:name="_Toc27556813"/>
      <w:bookmarkStart w:id="540" w:name="_Toc27723730"/>
      <w:bookmarkStart w:id="541" w:name="_Toc36030794"/>
      <w:bookmarkStart w:id="542" w:name="_Toc36042714"/>
      <w:bookmarkStart w:id="543" w:name="_Toc36814038"/>
      <w:bookmarkStart w:id="544" w:name="_Toc44688883"/>
      <w:bookmarkStart w:id="545" w:name="_Toc44923637"/>
      <w:bookmarkStart w:id="546" w:name="_Toc51860605"/>
      <w:bookmarkStart w:id="547" w:name="_Toc57930372"/>
      <w:bookmarkStart w:id="548" w:name="_Toc57931002"/>
      <w:bookmarkStart w:id="549" w:name="_Toc67499393"/>
      <w:r w:rsidRPr="00441CD0">
        <w:rPr>
          <w:lang w:val="en-US"/>
        </w:rPr>
        <w:t>5.2.4.1</w:t>
      </w:r>
      <w:r w:rsidRPr="00441CD0">
        <w:rPr>
          <w:lang w:val="en-US"/>
        </w:rPr>
        <w:tab/>
        <w:t>General</w:t>
      </w:r>
      <w:bookmarkEnd w:id="537"/>
      <w:bookmarkEnd w:id="538"/>
      <w:bookmarkEnd w:id="539"/>
      <w:bookmarkEnd w:id="540"/>
      <w:bookmarkEnd w:id="541"/>
      <w:bookmarkEnd w:id="542"/>
      <w:bookmarkEnd w:id="543"/>
      <w:bookmarkEnd w:id="544"/>
      <w:bookmarkEnd w:id="545"/>
      <w:bookmarkEnd w:id="546"/>
      <w:bookmarkEnd w:id="547"/>
      <w:bookmarkEnd w:id="548"/>
      <w:bookmarkEnd w:id="549"/>
    </w:p>
    <w:p w14:paraId="449EFD3D" w14:textId="77777777" w:rsidR="00EE5860" w:rsidRPr="00441CD0" w:rsidRDefault="00EE5860" w:rsidP="00EE5860">
      <w:r w:rsidRPr="00441CD0">
        <w:t>A BAR provides instructions to control the buffering behaviour of the UP function for all the FARs of the PFCP session set with an Apply Action parameter requesting the packets to be buffered and associated to this BAR.</w:t>
      </w:r>
    </w:p>
    <w:p w14:paraId="2265EDD2" w14:textId="77777777" w:rsidR="00EE5860" w:rsidRPr="00441CD0" w:rsidRDefault="00EE5860" w:rsidP="00EE5860">
      <w:pPr>
        <w:tabs>
          <w:tab w:val="left" w:pos="9072"/>
        </w:tabs>
      </w:pPr>
      <w:r w:rsidRPr="00441CD0">
        <w:t>The CP function may create a BAR for a PFCP session and associate it to the FAR(s) of the PFCP session in a PFCP Session Establishment Request or a PFCP Session Modification Request to request the UP function to apply a specific buffering behaviour for packets requested to be buffered and associated to this BAR.</w:t>
      </w:r>
    </w:p>
    <w:p w14:paraId="3B6150E7" w14:textId="77777777" w:rsidR="00EE5860" w:rsidRPr="00441CD0" w:rsidRDefault="00EE5860" w:rsidP="00EE5860">
      <w:r w:rsidRPr="00441CD0">
        <w:t>The CP function may modify the following buffering instructions provided in a BAR as follows:</w:t>
      </w:r>
    </w:p>
    <w:p w14:paraId="1F698FED" w14:textId="77777777" w:rsidR="00EE5860" w:rsidRPr="00441CD0" w:rsidRDefault="00EE5860" w:rsidP="00EE5860">
      <w:pPr>
        <w:pStyle w:val="B1"/>
        <w:rPr>
          <w:lang w:val="en-US"/>
        </w:rPr>
      </w:pPr>
      <w:r w:rsidRPr="00441CD0">
        <w:rPr>
          <w:lang w:val="en-US"/>
        </w:rPr>
        <w:t>-</w:t>
      </w:r>
      <w:r w:rsidRPr="00441CD0">
        <w:rPr>
          <w:lang w:val="en-US"/>
        </w:rPr>
        <w:tab/>
        <w:t>the Downlink Data Notification Delay in a PFCP Session Modification Request (for EPC); or</w:t>
      </w:r>
    </w:p>
    <w:p w14:paraId="2FC3410E" w14:textId="77777777" w:rsidR="00EE5860" w:rsidRPr="00441CD0" w:rsidRDefault="00EE5860" w:rsidP="00EE5860">
      <w:pPr>
        <w:pStyle w:val="B1"/>
        <w:rPr>
          <w:lang w:val="en-US"/>
        </w:rPr>
      </w:pPr>
      <w:r w:rsidRPr="00441CD0">
        <w:rPr>
          <w:lang w:val="en-US"/>
        </w:rPr>
        <w:lastRenderedPageBreak/>
        <w:t>-</w:t>
      </w:r>
      <w:r w:rsidRPr="00441CD0">
        <w:rPr>
          <w:lang w:val="en-US"/>
        </w:rPr>
        <w:tab/>
        <w:t xml:space="preserve">the Downlink Data Notification Delay (for EPC), </w:t>
      </w:r>
      <w:r w:rsidRPr="00441CD0">
        <w:t>DL Buffering Duration and/or DL Buffering Suggested Packet Count in</w:t>
      </w:r>
      <w:r w:rsidRPr="00441CD0">
        <w:rPr>
          <w:lang w:val="en-US"/>
        </w:rPr>
        <w:t xml:space="preserve"> a PFCP Session Report Response message.</w:t>
      </w:r>
    </w:p>
    <w:p w14:paraId="70A37446" w14:textId="77777777" w:rsidR="00EE5860" w:rsidRPr="00441CD0" w:rsidRDefault="00EE5860" w:rsidP="00EE5860">
      <w:pPr>
        <w:pStyle w:val="NO"/>
      </w:pPr>
      <w:r w:rsidRPr="00441CD0">
        <w:t>NOTE:</w:t>
      </w:r>
      <w:r w:rsidRPr="00441CD0">
        <w:tab/>
        <w:t>The CP function needs to provision a (possibly empty) BAR and associate it to the FARs of the PFCP session when establishing or modifying the PFCP session to be able to modify the BAR in a PFCP Session Report Response.</w:t>
      </w:r>
    </w:p>
    <w:p w14:paraId="49B0987E" w14:textId="77777777" w:rsidR="00EE5860" w:rsidRPr="00441CD0" w:rsidRDefault="00EE5860" w:rsidP="00EE5860">
      <w:pPr>
        <w:rPr>
          <w:lang w:val="en-US"/>
        </w:rPr>
      </w:pPr>
      <w:r w:rsidRPr="00441CD0">
        <w:rPr>
          <w:lang w:val="en-US"/>
        </w:rPr>
        <w:t xml:space="preserve">If the UP Function has indicated support of the feature </w:t>
      </w:r>
      <w:r w:rsidRPr="00441CD0">
        <w:t>UL/DL Buffering Control</w:t>
      </w:r>
      <w:r w:rsidRPr="00441CD0">
        <w:rPr>
          <w:lang w:val="en-US"/>
        </w:rPr>
        <w:t xml:space="preserve"> (UDBC), the CP function may provide the </w:t>
      </w:r>
      <w:r w:rsidRPr="00441CD0">
        <w:t>Suggested Buffering Packet Count IE</w:t>
      </w:r>
      <w:r w:rsidRPr="00441CD0">
        <w:rPr>
          <w:lang w:val="en-US"/>
        </w:rPr>
        <w:t xml:space="preserve"> in a BAR which is created during a PFCP Session Establishment procedure or a PFCP Session Modification procedure, and the CP function may modify it in a subsequent PFCP Session Modification Request, and/or a PFCP Session Report Response message. The same BAR may be associated with all the FARs in a PFCP session to indicate that all Service Data Flows in the PFCP Session share the same buffer in the UP function for the PFCP Session.</w:t>
      </w:r>
    </w:p>
    <w:p w14:paraId="16D6E561" w14:textId="77777777" w:rsidR="00EE5860" w:rsidRPr="00441CD0" w:rsidRDefault="00EE5860" w:rsidP="00EE5860">
      <w:pPr>
        <w:rPr>
          <w:lang w:val="en-US"/>
        </w:rPr>
      </w:pPr>
      <w:r w:rsidRPr="00441CD0">
        <w:rPr>
          <w:lang w:val="en-US"/>
        </w:rPr>
        <w:t xml:space="preserve">If the SGW-U has indicated support of the feature </w:t>
      </w:r>
      <w:r w:rsidRPr="00441CD0">
        <w:t>MT-EDT</w:t>
      </w:r>
      <w:r w:rsidRPr="00441CD0">
        <w:rPr>
          <w:lang w:val="en-US"/>
        </w:rPr>
        <w:t>, the CP function may provide the MT-EDT (</w:t>
      </w:r>
      <w:r w:rsidRPr="00441CD0">
        <w:t>Mobile Terminated Early Data Transmission</w:t>
      </w:r>
      <w:r w:rsidRPr="00441CD0">
        <w:rPr>
          <w:lang w:val="en-US"/>
        </w:rPr>
        <w:t>) Control Information IE in a BAR when it is created and modif</w:t>
      </w:r>
      <w:r>
        <w:rPr>
          <w:lang w:val="en-US"/>
        </w:rPr>
        <w:t>i</w:t>
      </w:r>
      <w:r w:rsidRPr="00441CD0">
        <w:rPr>
          <w:lang w:val="en-US"/>
        </w:rPr>
        <w:t>ed, to request the SGW-U to report the sum of DL Data Packets Size in byte when sending Downlink Data Report.</w:t>
      </w:r>
    </w:p>
    <w:p w14:paraId="4D2A7847" w14:textId="77777777" w:rsidR="00EE5860" w:rsidRPr="00441CD0" w:rsidRDefault="00EE5860" w:rsidP="00EE5860">
      <w:pPr>
        <w:rPr>
          <w:lang w:val="en-US"/>
        </w:rPr>
      </w:pPr>
      <w:r w:rsidRPr="00441CD0">
        <w:rPr>
          <w:lang w:val="en-US"/>
        </w:rPr>
        <w:t>In this release of the specification, at most one BAR may be created per PFCP session.</w:t>
      </w:r>
    </w:p>
    <w:p w14:paraId="715524EA" w14:textId="77777777" w:rsidR="00EE5860" w:rsidRPr="00441CD0" w:rsidRDefault="00EE5860" w:rsidP="00EE5860">
      <w:pPr>
        <w:pStyle w:val="Heading4"/>
        <w:rPr>
          <w:lang w:val="en-US"/>
        </w:rPr>
      </w:pPr>
      <w:bookmarkStart w:id="550" w:name="_Toc19717064"/>
      <w:bookmarkStart w:id="551" w:name="_Toc27490521"/>
      <w:bookmarkStart w:id="552" w:name="_Toc27556814"/>
      <w:bookmarkStart w:id="553" w:name="_Toc27723731"/>
      <w:bookmarkStart w:id="554" w:name="_Toc36030795"/>
      <w:bookmarkStart w:id="555" w:name="_Toc36042715"/>
      <w:bookmarkStart w:id="556" w:name="_Toc36814039"/>
      <w:bookmarkStart w:id="557" w:name="_Toc44688884"/>
      <w:bookmarkStart w:id="558" w:name="_Toc44923638"/>
      <w:bookmarkStart w:id="559" w:name="_Toc51860606"/>
      <w:bookmarkStart w:id="560" w:name="_Toc57930373"/>
      <w:bookmarkStart w:id="561" w:name="_Toc57931003"/>
      <w:bookmarkStart w:id="562" w:name="_Toc67499394"/>
      <w:r w:rsidRPr="00441CD0">
        <w:rPr>
          <w:lang w:val="en-US"/>
        </w:rPr>
        <w:t>5.2.4.2</w:t>
      </w:r>
      <w:r w:rsidRPr="00441CD0">
        <w:rPr>
          <w:lang w:val="en-US"/>
        </w:rPr>
        <w:tab/>
        <w:t>Provisioning of Buffering Action Rule in the UP function</w:t>
      </w:r>
      <w:bookmarkEnd w:id="550"/>
      <w:bookmarkEnd w:id="551"/>
      <w:bookmarkEnd w:id="552"/>
      <w:bookmarkEnd w:id="553"/>
      <w:bookmarkEnd w:id="554"/>
      <w:bookmarkEnd w:id="555"/>
      <w:bookmarkEnd w:id="556"/>
      <w:bookmarkEnd w:id="557"/>
      <w:bookmarkEnd w:id="558"/>
      <w:bookmarkEnd w:id="559"/>
      <w:bookmarkEnd w:id="560"/>
      <w:bookmarkEnd w:id="561"/>
      <w:bookmarkEnd w:id="562"/>
    </w:p>
    <w:p w14:paraId="6A761F24" w14:textId="77777777" w:rsidR="00EE5860" w:rsidRPr="00441CD0" w:rsidRDefault="00EE5860" w:rsidP="00EE5860">
      <w:pPr>
        <w:rPr>
          <w:lang w:val="en-US"/>
        </w:rPr>
      </w:pPr>
      <w:r w:rsidRPr="00441CD0">
        <w:rPr>
          <w:lang w:val="en-US"/>
        </w:rPr>
        <w:t>The CP function may provision the following buffering parameters in a BAR:</w:t>
      </w:r>
    </w:p>
    <w:p w14:paraId="509584EA" w14:textId="635F61D1" w:rsidR="00EE5860" w:rsidRPr="00441CD0" w:rsidRDefault="00EE5860" w:rsidP="00EE5860">
      <w:pPr>
        <w:pStyle w:val="B1"/>
        <w:rPr>
          <w:lang w:val="x-none"/>
        </w:rPr>
      </w:pPr>
      <w:r w:rsidRPr="00441CD0">
        <w:rPr>
          <w:lang w:val="en-US"/>
        </w:rPr>
        <w:t>-</w:t>
      </w:r>
      <w:r w:rsidRPr="00441CD0">
        <w:rPr>
          <w:lang w:val="en-US"/>
        </w:rPr>
        <w:tab/>
        <w:t xml:space="preserve">For EPC, the Downlink Data Notification Delay IE, to request the UP function to delay </w:t>
      </w:r>
      <w:r w:rsidRPr="00441CD0">
        <w:t xml:space="preserve">the sending of a PFCP Session Report Request, between receiving a downlink data packet and notifying the CP function about it, if the UP function indicated support of the Downlink Data Notification Delay parameter (see </w:t>
      </w:r>
      <w:r w:rsidR="00415C19" w:rsidRPr="00441CD0">
        <w:t>clause</w:t>
      </w:r>
      <w:r w:rsidR="00415C19">
        <w:t> </w:t>
      </w:r>
      <w:r w:rsidR="00415C19" w:rsidRPr="00441CD0">
        <w:t>8</w:t>
      </w:r>
      <w:r w:rsidRPr="00441CD0">
        <w:t>.2.28);</w:t>
      </w:r>
    </w:p>
    <w:p w14:paraId="1318E0DF" w14:textId="76307F07" w:rsidR="00EE5860" w:rsidRPr="00441CD0" w:rsidRDefault="00EE5860" w:rsidP="00EE5860">
      <w:pPr>
        <w:pStyle w:val="B1"/>
      </w:pPr>
      <w:r w:rsidRPr="00441CD0">
        <w:t>-</w:t>
      </w:r>
      <w:r w:rsidRPr="00441CD0">
        <w:tab/>
        <w:t xml:space="preserve">the DL Buffering Duration IE, to request the UP function to buffer the downlink data packet for an extended duration without sending any further notification to the CP function about the arrival of DL data packets, if the UP function indicated support of the DL Buffering Duration parameter (see </w:t>
      </w:r>
      <w:r w:rsidR="00415C19" w:rsidRPr="00441CD0">
        <w:t>clause</w:t>
      </w:r>
      <w:r w:rsidR="00415C19">
        <w:t> </w:t>
      </w:r>
      <w:r w:rsidR="00415C19" w:rsidRPr="00441CD0">
        <w:t>8</w:t>
      </w:r>
      <w:r w:rsidRPr="00441CD0">
        <w:t>.2.25);</w:t>
      </w:r>
    </w:p>
    <w:p w14:paraId="3C779903" w14:textId="77777777" w:rsidR="00EE5860" w:rsidRPr="00441CD0" w:rsidRDefault="00EE5860" w:rsidP="00EE5860">
      <w:pPr>
        <w:pStyle w:val="B1"/>
        <w:rPr>
          <w:lang w:val="sv-SE"/>
        </w:rPr>
      </w:pPr>
      <w:r w:rsidRPr="00441CD0">
        <w:t>-</w:t>
      </w:r>
      <w:r w:rsidRPr="00441CD0">
        <w:tab/>
        <w:t>the DL Buffering Suggested Packet Count, to request the UP function to buffer the suggested number of downlink data packets, when extended buffering of downlink data packet is required in the UP function</w:t>
      </w:r>
      <w:r w:rsidRPr="00441CD0">
        <w:rPr>
          <w:lang w:val="sv-SE"/>
        </w:rPr>
        <w:t>;</w:t>
      </w:r>
    </w:p>
    <w:p w14:paraId="5335E54D" w14:textId="77777777" w:rsidR="00EE5860" w:rsidRPr="00441CD0" w:rsidRDefault="00EE5860" w:rsidP="00EE5860">
      <w:pPr>
        <w:pStyle w:val="B1"/>
        <w:rPr>
          <w:lang w:val="x-none"/>
        </w:rPr>
      </w:pPr>
      <w:r w:rsidRPr="00441CD0">
        <w:t>-</w:t>
      </w:r>
      <w:r w:rsidRPr="00441CD0">
        <w:tab/>
        <w:t>the Suggested Buffering Packet Count IE i</w:t>
      </w:r>
      <w:r w:rsidRPr="00441CD0">
        <w:rPr>
          <w:lang w:val="en-US"/>
        </w:rPr>
        <w:t xml:space="preserve">f the UP Function has indicated support of the feature UDBC, </w:t>
      </w:r>
      <w:r w:rsidRPr="00441CD0">
        <w:t>to indicate the number of packets (including both uplink or downlink) that the CP function suggests to be buffered in the UP function, until it receives new instructions from the CP function, e.g. when the new Quota is granted.</w:t>
      </w:r>
    </w:p>
    <w:p w14:paraId="55AA9350" w14:textId="77777777" w:rsidR="00EE5860" w:rsidRPr="00441CD0" w:rsidRDefault="00EE5860" w:rsidP="00EE5860">
      <w:r w:rsidRPr="00441CD0">
        <w:rPr>
          <w:lang w:val="en-US"/>
        </w:rPr>
        <w:t xml:space="preserve">The UP function shall stop applying the DL </w:t>
      </w:r>
      <w:r w:rsidRPr="00441CD0">
        <w:t>Buffering Duration and DL Buffering Suggested Packet Count parameters and shall delete these parameters from the BAR (without explicit request from the CP function) when extended buffering of downlink data packets ends in the UP function.</w:t>
      </w:r>
    </w:p>
    <w:p w14:paraId="0BE243D3" w14:textId="77777777" w:rsidR="00EE5860" w:rsidRPr="00441CD0" w:rsidRDefault="00EE5860" w:rsidP="00EE5860">
      <w:pPr>
        <w:pStyle w:val="NO"/>
      </w:pPr>
      <w:r w:rsidRPr="00441CD0">
        <w:t>NOTE:</w:t>
      </w:r>
      <w:r w:rsidRPr="00441CD0">
        <w:tab/>
        <w:t>The CP function will provide the DL Buffering Duration and DL Buffering Suggested Packet Count parameters again when re-invoking extended buffering of downlink data packets.</w:t>
      </w:r>
    </w:p>
    <w:p w14:paraId="0250AE61" w14:textId="4A37EEEC" w:rsidR="00EE5860" w:rsidRPr="00441CD0" w:rsidRDefault="00EE5860" w:rsidP="00EE5860">
      <w:r w:rsidRPr="00441CD0">
        <w:t xml:space="preserve">The UP function shall stop applying buffering when new instruction is received from the CP function. The buffered packets shall be either dropped or forwarded following the packet forwarding model specified in </w:t>
      </w:r>
      <w:r w:rsidR="00415C19" w:rsidRPr="00441CD0">
        <w:t>clause</w:t>
      </w:r>
      <w:r w:rsidR="00415C19">
        <w:t> </w:t>
      </w:r>
      <w:r w:rsidR="00415C19" w:rsidRPr="00441CD0">
        <w:t>5</w:t>
      </w:r>
      <w:r w:rsidRPr="00441CD0">
        <w:t>.2.1 and taking into consideration that the buffered Packets have been already processed earlier.</w:t>
      </w:r>
    </w:p>
    <w:p w14:paraId="6C3E5F9B" w14:textId="77777777" w:rsidR="00EE5860" w:rsidRPr="00441CD0" w:rsidRDefault="00EE5860" w:rsidP="00EE5860">
      <w:pPr>
        <w:pStyle w:val="Heading3"/>
        <w:rPr>
          <w:lang w:val="en-US"/>
        </w:rPr>
      </w:pPr>
      <w:bookmarkStart w:id="563" w:name="_Toc19717065"/>
      <w:bookmarkStart w:id="564" w:name="_Toc27490522"/>
      <w:bookmarkStart w:id="565" w:name="_Toc27556815"/>
      <w:bookmarkStart w:id="566" w:name="_Toc27723732"/>
      <w:bookmarkStart w:id="567" w:name="_Toc36030796"/>
      <w:bookmarkStart w:id="568" w:name="_Toc36042716"/>
      <w:bookmarkStart w:id="569" w:name="_Toc36814040"/>
      <w:bookmarkStart w:id="570" w:name="_Toc44688885"/>
      <w:bookmarkStart w:id="571" w:name="_Toc44923639"/>
      <w:bookmarkStart w:id="572" w:name="_Toc51860607"/>
      <w:bookmarkStart w:id="573" w:name="_Toc57930374"/>
      <w:bookmarkStart w:id="574" w:name="_Toc57931004"/>
      <w:bookmarkStart w:id="575" w:name="_Toc67499395"/>
      <w:r w:rsidRPr="00441CD0">
        <w:rPr>
          <w:lang w:val="en-US"/>
        </w:rPr>
        <w:t>5.2.5</w:t>
      </w:r>
      <w:r w:rsidRPr="00441CD0">
        <w:rPr>
          <w:lang w:val="en-US"/>
        </w:rPr>
        <w:tab/>
        <w:t>QoS Enforcement Rule Handling</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2FE6A922" w14:textId="77777777" w:rsidR="00EE5860" w:rsidRPr="00441CD0" w:rsidRDefault="00EE5860" w:rsidP="00EE5860">
      <w:pPr>
        <w:pStyle w:val="Heading4"/>
        <w:rPr>
          <w:lang w:val="en-US"/>
        </w:rPr>
      </w:pPr>
      <w:bookmarkStart w:id="576" w:name="_Toc19717066"/>
      <w:bookmarkStart w:id="577" w:name="_Toc27490523"/>
      <w:bookmarkStart w:id="578" w:name="_Toc27556816"/>
      <w:bookmarkStart w:id="579" w:name="_Toc27723733"/>
      <w:bookmarkStart w:id="580" w:name="_Toc36030797"/>
      <w:bookmarkStart w:id="581" w:name="_Toc36042717"/>
      <w:bookmarkStart w:id="582" w:name="_Toc36814041"/>
      <w:bookmarkStart w:id="583" w:name="_Toc44688886"/>
      <w:bookmarkStart w:id="584" w:name="_Toc44923640"/>
      <w:bookmarkStart w:id="585" w:name="_Toc51860608"/>
      <w:bookmarkStart w:id="586" w:name="_Toc57930375"/>
      <w:bookmarkStart w:id="587" w:name="_Toc57931005"/>
      <w:bookmarkStart w:id="588" w:name="_Toc67499396"/>
      <w:r w:rsidRPr="00441CD0">
        <w:rPr>
          <w:lang w:val="en-US"/>
        </w:rPr>
        <w:t>5.2.5.1</w:t>
      </w:r>
      <w:r w:rsidRPr="00441CD0">
        <w:rPr>
          <w:lang w:val="en-US"/>
        </w:rPr>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3EF35671" w14:textId="77777777" w:rsidR="00EE5860" w:rsidRPr="00441CD0" w:rsidRDefault="00EE5860" w:rsidP="00EE5860">
      <w:pPr>
        <w:rPr>
          <w:lang w:val="en-US"/>
        </w:rPr>
      </w:pPr>
      <w:r w:rsidRPr="00441CD0">
        <w:rPr>
          <w:lang w:val="en-US"/>
        </w:rPr>
        <w:t>The CP function shall provision QER(s) for a PFCP session in a PFCP Session Establishment Request or a PFCP Session Modification Request to request the UP function to perform QoS enforcement of the user plane traffic.</w:t>
      </w:r>
    </w:p>
    <w:p w14:paraId="184805C5" w14:textId="77777777" w:rsidR="00EE5860" w:rsidRPr="00441CD0" w:rsidRDefault="00EE5860" w:rsidP="00EE5860">
      <w:pPr>
        <w:pStyle w:val="Heading4"/>
        <w:rPr>
          <w:lang w:val="en-US"/>
        </w:rPr>
      </w:pPr>
      <w:bookmarkStart w:id="589" w:name="_Toc19717067"/>
      <w:bookmarkStart w:id="590" w:name="_Toc27490524"/>
      <w:bookmarkStart w:id="591" w:name="_Toc27556817"/>
      <w:bookmarkStart w:id="592" w:name="_Toc27723734"/>
      <w:bookmarkStart w:id="593" w:name="_Toc36030798"/>
      <w:bookmarkStart w:id="594" w:name="_Toc36042718"/>
      <w:bookmarkStart w:id="595" w:name="_Toc36814042"/>
      <w:bookmarkStart w:id="596" w:name="_Toc44688887"/>
      <w:bookmarkStart w:id="597" w:name="_Toc44923641"/>
      <w:bookmarkStart w:id="598" w:name="_Toc51860609"/>
      <w:bookmarkStart w:id="599" w:name="_Toc57930376"/>
      <w:bookmarkStart w:id="600" w:name="_Toc57931006"/>
      <w:bookmarkStart w:id="601" w:name="_Toc67499397"/>
      <w:r w:rsidRPr="00441CD0">
        <w:rPr>
          <w:lang w:val="en-US"/>
        </w:rPr>
        <w:t>5.2.5.2</w:t>
      </w:r>
      <w:r w:rsidRPr="00441CD0">
        <w:rPr>
          <w:lang w:val="en-US"/>
        </w:rPr>
        <w:tab/>
        <w:t>Provisioning of QoS Enforcement Rule in the UP function</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1E120C71" w14:textId="77777777" w:rsidR="00EE5860" w:rsidRPr="00441CD0" w:rsidRDefault="00EE5860" w:rsidP="00EE5860">
      <w:pPr>
        <w:rPr>
          <w:lang w:val="en-US"/>
        </w:rPr>
      </w:pPr>
      <w:r w:rsidRPr="00441CD0">
        <w:rPr>
          <w:lang w:val="en-US"/>
        </w:rPr>
        <w:t>The CP function may request the UP function to perform the following QoS enforcement actions in a QER:</w:t>
      </w:r>
    </w:p>
    <w:p w14:paraId="35741588" w14:textId="5985FEF7" w:rsidR="00EE5860" w:rsidRPr="00441CD0" w:rsidRDefault="00EE5860" w:rsidP="00EE5860">
      <w:pPr>
        <w:pStyle w:val="B1"/>
        <w:rPr>
          <w:lang w:val="x-none"/>
        </w:rPr>
      </w:pPr>
      <w:r w:rsidRPr="00441CD0">
        <w:rPr>
          <w:lang w:val="en-US"/>
        </w:rPr>
        <w:t>-</w:t>
      </w:r>
      <w:r w:rsidRPr="00441CD0">
        <w:rPr>
          <w:lang w:val="en-US"/>
        </w:rPr>
        <w:tab/>
        <w:t xml:space="preserve">Gating Control, as specified in </w:t>
      </w:r>
      <w:r w:rsidR="00415C19" w:rsidRPr="00441CD0">
        <w:t>clause</w:t>
      </w:r>
      <w:r w:rsidR="00415C19">
        <w:t> </w:t>
      </w:r>
      <w:r w:rsidR="00415C19" w:rsidRPr="00441CD0">
        <w:t>5</w:t>
      </w:r>
      <w:r w:rsidRPr="00441CD0">
        <w:t>.4.3;</w:t>
      </w:r>
    </w:p>
    <w:p w14:paraId="416ACB03" w14:textId="19A0C914" w:rsidR="00EE5860" w:rsidRPr="00441CD0" w:rsidRDefault="00EE5860" w:rsidP="00EE5860">
      <w:pPr>
        <w:pStyle w:val="B1"/>
      </w:pPr>
      <w:r w:rsidRPr="00441CD0">
        <w:lastRenderedPageBreak/>
        <w:t>-</w:t>
      </w:r>
      <w:r w:rsidRPr="00441CD0">
        <w:tab/>
        <w:t xml:space="preserve">QoS Control, i.e. MBR, GBR or Packet Rate enforcement, as specified in </w:t>
      </w:r>
      <w:r w:rsidR="00415C19" w:rsidRPr="00441CD0">
        <w:t>clause</w:t>
      </w:r>
      <w:r w:rsidR="00415C19">
        <w:t> </w:t>
      </w:r>
      <w:r w:rsidR="00415C19" w:rsidRPr="00441CD0">
        <w:t>5</w:t>
      </w:r>
      <w:r w:rsidRPr="00441CD0">
        <w:t>.4.4;</w:t>
      </w:r>
    </w:p>
    <w:p w14:paraId="38FB0C4E" w14:textId="2C81D6CA" w:rsidR="00EE5860" w:rsidRPr="00441CD0" w:rsidRDefault="00EE5860" w:rsidP="00EE5860">
      <w:pPr>
        <w:pStyle w:val="B1"/>
      </w:pPr>
      <w:r w:rsidRPr="00441CD0">
        <w:t>-</w:t>
      </w:r>
      <w:r w:rsidRPr="00441CD0">
        <w:tab/>
        <w:t xml:space="preserve">DL flow level marking for application detection, as specified in </w:t>
      </w:r>
      <w:r w:rsidR="00415C19" w:rsidRPr="00441CD0">
        <w:t>clause</w:t>
      </w:r>
      <w:r w:rsidR="00415C19">
        <w:t> </w:t>
      </w:r>
      <w:r w:rsidR="00415C19" w:rsidRPr="00441CD0">
        <w:t>5</w:t>
      </w:r>
      <w:r w:rsidRPr="00441CD0">
        <w:t>.4.5;</w:t>
      </w:r>
    </w:p>
    <w:p w14:paraId="1213DA7D" w14:textId="3BC03769" w:rsidR="00EE5860" w:rsidRPr="00441CD0" w:rsidRDefault="00EE5860" w:rsidP="00EE5860">
      <w:pPr>
        <w:pStyle w:val="B1"/>
      </w:pPr>
      <w:r w:rsidRPr="00441CD0">
        <w:t>-</w:t>
      </w:r>
      <w:r w:rsidRPr="00441CD0">
        <w:tab/>
        <w:t xml:space="preserve">SCI (Service Class Indicator) marking for service identification for improved radio utilisation for GERAN, as specified in </w:t>
      </w:r>
      <w:r w:rsidR="00415C19" w:rsidRPr="00441CD0">
        <w:t>clause</w:t>
      </w:r>
      <w:r w:rsidR="00415C19">
        <w:t> </w:t>
      </w:r>
      <w:r w:rsidR="00415C19" w:rsidRPr="00441CD0">
        <w:t>5</w:t>
      </w:r>
      <w:r w:rsidRPr="00441CD0">
        <w:t>.4.12;</w:t>
      </w:r>
    </w:p>
    <w:p w14:paraId="1EB1B232" w14:textId="77777777" w:rsidR="00EE5860" w:rsidRPr="00441CD0" w:rsidRDefault="00EE5860" w:rsidP="00EE5860">
      <w:pPr>
        <w:pStyle w:val="B1"/>
      </w:pPr>
      <w:r w:rsidRPr="00441CD0">
        <w:t>-</w:t>
      </w:r>
      <w:r w:rsidRPr="00441CD0">
        <w:tab/>
        <w:t>for 5GC reflective QoS for uplink traffic.</w:t>
      </w:r>
    </w:p>
    <w:p w14:paraId="220DF844" w14:textId="77777777" w:rsidR="00EE5860" w:rsidRPr="00441CD0" w:rsidRDefault="00EE5860" w:rsidP="00EE5860">
      <w:pPr>
        <w:pStyle w:val="Heading4"/>
      </w:pPr>
      <w:bookmarkStart w:id="602" w:name="_Toc36030799"/>
      <w:bookmarkStart w:id="603" w:name="_Toc36042719"/>
      <w:bookmarkStart w:id="604" w:name="_Toc36814043"/>
      <w:bookmarkStart w:id="605" w:name="_Toc44688888"/>
      <w:bookmarkStart w:id="606" w:name="_Toc44923642"/>
      <w:bookmarkStart w:id="607" w:name="_Toc51860610"/>
      <w:bookmarkStart w:id="608" w:name="_Toc57930377"/>
      <w:bookmarkStart w:id="609" w:name="_Toc57931007"/>
      <w:bookmarkStart w:id="610" w:name="_Toc67499398"/>
      <w:r w:rsidRPr="00441CD0">
        <w:t>5.2.5.3</w:t>
      </w:r>
      <w:r w:rsidRPr="00441CD0">
        <w:tab/>
        <w:t>Reflective QoS (for 5GC)</w:t>
      </w:r>
      <w:bookmarkEnd w:id="602"/>
      <w:bookmarkEnd w:id="603"/>
      <w:bookmarkEnd w:id="604"/>
      <w:bookmarkEnd w:id="605"/>
      <w:bookmarkEnd w:id="606"/>
      <w:bookmarkEnd w:id="607"/>
      <w:bookmarkEnd w:id="608"/>
      <w:bookmarkEnd w:id="609"/>
      <w:bookmarkEnd w:id="610"/>
    </w:p>
    <w:p w14:paraId="0CFA02DA" w14:textId="77777777" w:rsidR="00EE5860" w:rsidRPr="00441CD0" w:rsidRDefault="00EE5860" w:rsidP="00EE5860">
      <w:pPr>
        <w:rPr>
          <w:lang w:eastAsia="zh-CN"/>
        </w:rPr>
      </w:pPr>
      <w:r w:rsidRPr="00441CD0">
        <w:t xml:space="preserve">The 5GS may support Reflective QoS functionality </w:t>
      </w:r>
      <w:r w:rsidRPr="00441CD0">
        <w:rPr>
          <w:lang w:eastAsia="zh-CN"/>
        </w:rPr>
        <w:t>(see clauses 5.7.5 in 3GPP TS 23.501 [28]).</w:t>
      </w:r>
    </w:p>
    <w:p w14:paraId="6E4C16DF" w14:textId="77777777" w:rsidR="00EE5860" w:rsidRPr="00441CD0" w:rsidRDefault="00EE5860" w:rsidP="00EE5860">
      <w:pPr>
        <w:rPr>
          <w:lang w:eastAsia="ja-JP"/>
        </w:rPr>
      </w:pPr>
      <w:r w:rsidRPr="00441CD0">
        <w:rPr>
          <w:lang w:eastAsia="ja-JP"/>
        </w:rPr>
        <w:t xml:space="preserve">When the 5GC determines to use Reflective QoS for a specific SDF, the SMF shall set </w:t>
      </w:r>
      <w:r w:rsidRPr="00441CD0">
        <w:t xml:space="preserve">the </w:t>
      </w:r>
      <w:r w:rsidRPr="00441CD0">
        <w:rPr>
          <w:lang w:eastAsia="ja-JP"/>
        </w:rPr>
        <w:t xml:space="preserve">Reflective QoS Indication (RQI) bit to 1 </w:t>
      </w:r>
      <w:r w:rsidRPr="00441CD0">
        <w:t xml:space="preserve">in the QER associated to the DL PDR for this SDF in a </w:t>
      </w:r>
      <w:r w:rsidRPr="00441CD0">
        <w:rPr>
          <w:lang w:eastAsia="ja-JP"/>
        </w:rPr>
        <w:t>PFCP Session Establishment Request or PFCP Session Modification Request message.</w:t>
      </w:r>
    </w:p>
    <w:p w14:paraId="78165342" w14:textId="77777777" w:rsidR="00EE5860" w:rsidRPr="00441CD0" w:rsidRDefault="00EE5860" w:rsidP="00EE5860">
      <w:pPr>
        <w:rPr>
          <w:lang w:eastAsia="ja-JP"/>
        </w:rPr>
      </w:pPr>
      <w:r w:rsidRPr="00441CD0">
        <w:rPr>
          <w:lang w:eastAsia="ja-JP"/>
        </w:rPr>
        <w:t xml:space="preserve">The SMF may also provision the UPF to perform </w:t>
      </w:r>
      <w:r w:rsidRPr="00441CD0">
        <w:rPr>
          <w:lang w:val="en-US"/>
        </w:rPr>
        <w:t>uplink QoS flow binding verification for the specific SDF as specified in clause</w:t>
      </w:r>
      <w:r>
        <w:rPr>
          <w:lang w:val="en-US"/>
        </w:rPr>
        <w:t> </w:t>
      </w:r>
      <w:r w:rsidRPr="00441CD0">
        <w:rPr>
          <w:lang w:val="en-US"/>
        </w:rPr>
        <w:t>5.4.2.</w:t>
      </w:r>
    </w:p>
    <w:p w14:paraId="0B84FAB3" w14:textId="77777777" w:rsidR="00EE5860" w:rsidRPr="00441CD0" w:rsidRDefault="00EE5860" w:rsidP="00EE5860">
      <w:pPr>
        <w:rPr>
          <w:lang w:eastAsia="ja-JP"/>
        </w:rPr>
      </w:pPr>
      <w:r w:rsidRPr="00441CD0">
        <w:t xml:space="preserve">When the 5GC determines to no longer use Reflective QoS for a specific SDF, the SMF shall request the UPF to stop applying </w:t>
      </w:r>
      <w:r w:rsidRPr="00441CD0">
        <w:rPr>
          <w:lang w:eastAsia="ja-JP"/>
        </w:rPr>
        <w:t xml:space="preserve">Reflective QoS for the corresponding downlink traffic, e.g. by setting the Reflective QoS Indication (RQI) bit to 0 in the </w:t>
      </w:r>
      <w:r w:rsidRPr="00441CD0">
        <w:rPr>
          <w:lang w:eastAsia="zh-CN"/>
        </w:rPr>
        <w:t>QER that is ass</w:t>
      </w:r>
      <w:r>
        <w:rPr>
          <w:lang w:eastAsia="zh-CN"/>
        </w:rPr>
        <w:t>o</w:t>
      </w:r>
      <w:r w:rsidRPr="00441CD0">
        <w:rPr>
          <w:lang w:eastAsia="zh-CN"/>
        </w:rPr>
        <w:t>ciated to the DL PDR</w:t>
      </w:r>
      <w:r w:rsidRPr="00441CD0" w:rsidDel="005330C2">
        <w:t xml:space="preserve"> </w:t>
      </w:r>
      <w:r w:rsidRPr="00441CD0">
        <w:t>or by dissociating the QER from the DL PDR (as appropriate)</w:t>
      </w:r>
      <w:r w:rsidRPr="00441CD0" w:rsidDel="00345213">
        <w:t xml:space="preserve"> </w:t>
      </w:r>
      <w:r w:rsidRPr="00441CD0">
        <w:t xml:space="preserve">in a </w:t>
      </w:r>
      <w:r w:rsidRPr="00441CD0">
        <w:rPr>
          <w:lang w:eastAsia="ja-JP"/>
        </w:rPr>
        <w:t>PFCP Session Modification Request message.</w:t>
      </w:r>
    </w:p>
    <w:p w14:paraId="079251EA" w14:textId="77777777" w:rsidR="00EE5860" w:rsidRPr="00441CD0" w:rsidRDefault="00EE5860" w:rsidP="00EE5860">
      <w:pPr>
        <w:rPr>
          <w:rFonts w:eastAsia="MS Mincho"/>
        </w:rPr>
      </w:pPr>
      <w:r w:rsidRPr="00441CD0">
        <w:rPr>
          <w:lang w:eastAsia="ja-JP"/>
        </w:rPr>
        <w:t xml:space="preserve">If the SMF had provisioned the UPF to perform </w:t>
      </w:r>
      <w:r w:rsidRPr="00441CD0">
        <w:rPr>
          <w:lang w:val="en-US"/>
        </w:rPr>
        <w:t xml:space="preserve">uplink QoS flow binding verification for the specific SDF, </w:t>
      </w:r>
      <w:r w:rsidRPr="00441CD0">
        <w:t>after an operator configurable time,</w:t>
      </w:r>
      <w:r w:rsidRPr="00441CD0">
        <w:rPr>
          <w:lang w:eastAsia="zh-CN"/>
        </w:rPr>
        <w:t xml:space="preserve"> the SMF shall update the UL PDR(s) to no longer perform </w:t>
      </w:r>
      <w:r w:rsidRPr="00441CD0">
        <w:rPr>
          <w:lang w:val="en-US"/>
        </w:rPr>
        <w:t xml:space="preserve">uplink QoS flow binding verification </w:t>
      </w:r>
      <w:r w:rsidRPr="00441CD0">
        <w:rPr>
          <w:lang w:eastAsia="zh-CN"/>
        </w:rPr>
        <w:t>for the corresponding uplink traffic and QFI.</w:t>
      </w:r>
    </w:p>
    <w:p w14:paraId="135D29EB" w14:textId="77777777" w:rsidR="00EE5860" w:rsidRPr="00441CD0" w:rsidRDefault="00EE5860" w:rsidP="00EE5860">
      <w:pPr>
        <w:pStyle w:val="Heading3"/>
        <w:rPr>
          <w:lang w:val="en-US"/>
        </w:rPr>
      </w:pPr>
      <w:bookmarkStart w:id="611" w:name="_Toc19717068"/>
      <w:bookmarkStart w:id="612" w:name="_Toc27490525"/>
      <w:bookmarkStart w:id="613" w:name="_Toc27556818"/>
      <w:bookmarkStart w:id="614" w:name="_Toc27723735"/>
      <w:bookmarkStart w:id="615" w:name="_Toc36030800"/>
      <w:bookmarkStart w:id="616" w:name="_Toc36042720"/>
      <w:bookmarkStart w:id="617" w:name="_Toc36814044"/>
      <w:bookmarkStart w:id="618" w:name="_Toc44688889"/>
      <w:bookmarkStart w:id="619" w:name="_Toc44923643"/>
      <w:bookmarkStart w:id="620" w:name="_Toc51860611"/>
      <w:bookmarkStart w:id="621" w:name="_Toc57930378"/>
      <w:bookmarkStart w:id="622" w:name="_Toc57931008"/>
      <w:bookmarkStart w:id="623" w:name="_Toc67499399"/>
      <w:r w:rsidRPr="00441CD0">
        <w:rPr>
          <w:lang w:val="en-US"/>
        </w:rPr>
        <w:t>5.2.6</w:t>
      </w:r>
      <w:r w:rsidRPr="00441CD0">
        <w:rPr>
          <w:lang w:val="en-US"/>
        </w:rPr>
        <w:tab/>
        <w:t>Combined SGW/PGW Architecture</w:t>
      </w:r>
      <w:bookmarkEnd w:id="611"/>
      <w:bookmarkEnd w:id="612"/>
      <w:bookmarkEnd w:id="613"/>
      <w:bookmarkEnd w:id="614"/>
      <w:bookmarkEnd w:id="615"/>
      <w:bookmarkEnd w:id="616"/>
      <w:bookmarkEnd w:id="617"/>
      <w:bookmarkEnd w:id="618"/>
      <w:bookmarkEnd w:id="619"/>
      <w:bookmarkEnd w:id="620"/>
      <w:bookmarkEnd w:id="621"/>
      <w:bookmarkEnd w:id="622"/>
      <w:bookmarkEnd w:id="623"/>
    </w:p>
    <w:p w14:paraId="781DE0C7" w14:textId="77777777" w:rsidR="00EE5860" w:rsidRPr="00441CD0" w:rsidRDefault="00EE5860" w:rsidP="00EE5860">
      <w:r w:rsidRPr="00441CD0">
        <w:t>The usage of a combined SGW/PGW remains possible in a deployment with separated control and user planes, see clause 4.2.2 of 3GPP TS 23.214 [2]. This is enabled by supporting a combined Sxa/Sxb interface with a common packet forwarding model, message and parameter structure for non-combined and combined cases.</w:t>
      </w:r>
    </w:p>
    <w:p w14:paraId="2D452C47" w14:textId="77777777" w:rsidR="00EE5860" w:rsidRPr="00441CD0" w:rsidRDefault="00EE5860" w:rsidP="00EE5860">
      <w:r w:rsidRPr="00441CD0">
        <w:t>The following additional requirements shall apply to a combined Sxa/Sxb interface between a combined SGW/PGW-C and a combined SGW/PGW-U:</w:t>
      </w:r>
    </w:p>
    <w:p w14:paraId="51C06E8B" w14:textId="77777777" w:rsidR="00EE5860" w:rsidRPr="00441CD0" w:rsidRDefault="00EE5860" w:rsidP="00EE5860">
      <w:pPr>
        <w:pStyle w:val="B1"/>
      </w:pPr>
      <w:r w:rsidRPr="00441CD0">
        <w:t>-</w:t>
      </w:r>
      <w:r w:rsidRPr="00441CD0">
        <w:tab/>
        <w:t>all the functionalities specified for Sxa and Sxb shall be supported, possibly concurrently, over a combined Sxa/Sxb association;</w:t>
      </w:r>
    </w:p>
    <w:p w14:paraId="5E5DA0A9" w14:textId="77777777" w:rsidR="00EE5860" w:rsidRPr="00441CD0" w:rsidRDefault="00EE5860" w:rsidP="00EE5860">
      <w:pPr>
        <w:pStyle w:val="B1"/>
      </w:pPr>
      <w:r w:rsidRPr="00441CD0">
        <w:t>-</w:t>
      </w:r>
      <w:r w:rsidRPr="00441CD0">
        <w:tab/>
        <w:t>a single PFCP session may be setup to support both the functionalities of an SGW-U and PGW-U;</w:t>
      </w:r>
    </w:p>
    <w:p w14:paraId="48E96F40" w14:textId="77777777" w:rsidR="00EE5860" w:rsidRPr="00441CD0" w:rsidRDefault="00EE5860" w:rsidP="00EE5860">
      <w:pPr>
        <w:pStyle w:val="B1"/>
      </w:pPr>
      <w:r w:rsidRPr="00441CD0">
        <w:t>-</w:t>
      </w:r>
      <w:r w:rsidRPr="00441CD0">
        <w:tab/>
        <w:t>the CP function may provision PDRs, QERs, URRs, FARs (possibly with a buffering instruction) and BAR, possibly concurrently, for the same PFCP session;</w:t>
      </w:r>
    </w:p>
    <w:p w14:paraId="3E5DCDC1" w14:textId="77777777" w:rsidR="00EE5860" w:rsidRPr="00441CD0" w:rsidRDefault="00EE5860" w:rsidP="00EE5860">
      <w:pPr>
        <w:pStyle w:val="B1"/>
      </w:pPr>
      <w:r w:rsidRPr="00441CD0">
        <w:t>-</w:t>
      </w:r>
      <w:r w:rsidRPr="00441CD0">
        <w:tab/>
        <w:t>the CP function may provision concurrently parameters in a message or for the PFCP session that are applicable to Sxa and Sxb.</w:t>
      </w:r>
    </w:p>
    <w:p w14:paraId="2FAB4758" w14:textId="77777777" w:rsidR="00EE5860" w:rsidRPr="00441CD0" w:rsidRDefault="00EE5860" w:rsidP="00EE5860">
      <w:pPr>
        <w:pStyle w:val="Heading3"/>
        <w:rPr>
          <w:lang w:val="x-none"/>
        </w:rPr>
      </w:pPr>
      <w:bookmarkStart w:id="624" w:name="_Toc19717069"/>
      <w:bookmarkStart w:id="625" w:name="_Toc27490526"/>
      <w:bookmarkStart w:id="626" w:name="_Toc27556819"/>
      <w:bookmarkStart w:id="627" w:name="_Toc27723736"/>
      <w:bookmarkStart w:id="628" w:name="_Toc36030801"/>
      <w:bookmarkStart w:id="629" w:name="_Toc36042721"/>
      <w:bookmarkStart w:id="630" w:name="_Toc36814045"/>
      <w:bookmarkStart w:id="631" w:name="_Toc44688890"/>
      <w:bookmarkStart w:id="632" w:name="_Toc44923644"/>
      <w:bookmarkStart w:id="633" w:name="_Toc51860612"/>
      <w:bookmarkStart w:id="634" w:name="_Toc57930379"/>
      <w:bookmarkStart w:id="635" w:name="_Toc57931009"/>
      <w:bookmarkStart w:id="636" w:name="_Toc67499400"/>
      <w:r w:rsidRPr="00441CD0">
        <w:t>5.2.7</w:t>
      </w:r>
      <w:r w:rsidRPr="00441CD0">
        <w:tab/>
        <w:t>Multi-Access Rule Handling (for 5GC)</w:t>
      </w:r>
      <w:bookmarkEnd w:id="624"/>
      <w:bookmarkEnd w:id="625"/>
      <w:bookmarkEnd w:id="626"/>
      <w:bookmarkEnd w:id="627"/>
      <w:bookmarkEnd w:id="628"/>
      <w:bookmarkEnd w:id="629"/>
      <w:bookmarkEnd w:id="630"/>
      <w:bookmarkEnd w:id="631"/>
      <w:bookmarkEnd w:id="632"/>
      <w:bookmarkEnd w:id="633"/>
      <w:bookmarkEnd w:id="634"/>
      <w:bookmarkEnd w:id="635"/>
      <w:bookmarkEnd w:id="636"/>
    </w:p>
    <w:p w14:paraId="58DCD9D4" w14:textId="77777777" w:rsidR="00EE5860" w:rsidRPr="00441CD0" w:rsidRDefault="00EE5860" w:rsidP="00EE5860">
      <w:pPr>
        <w:pStyle w:val="Heading4"/>
        <w:rPr>
          <w:lang w:val="en-US"/>
        </w:rPr>
      </w:pPr>
      <w:bookmarkStart w:id="637" w:name="_Toc19717070"/>
      <w:bookmarkStart w:id="638" w:name="_Toc27490527"/>
      <w:bookmarkStart w:id="639" w:name="_Toc27556820"/>
      <w:bookmarkStart w:id="640" w:name="_Toc27723737"/>
      <w:bookmarkStart w:id="641" w:name="_Toc36030802"/>
      <w:bookmarkStart w:id="642" w:name="_Toc36042722"/>
      <w:bookmarkStart w:id="643" w:name="_Toc36814046"/>
      <w:bookmarkStart w:id="644" w:name="_Toc44688891"/>
      <w:bookmarkStart w:id="645" w:name="_Toc44923645"/>
      <w:bookmarkStart w:id="646" w:name="_Toc51860613"/>
      <w:bookmarkStart w:id="647" w:name="_Toc57930380"/>
      <w:bookmarkStart w:id="648" w:name="_Toc57931010"/>
      <w:bookmarkStart w:id="649" w:name="_Toc67499401"/>
      <w:r w:rsidRPr="00441CD0">
        <w:rPr>
          <w:lang w:val="en-US"/>
        </w:rPr>
        <w:t>5.2.7.1</w:t>
      </w:r>
      <w:r w:rsidRPr="00441CD0">
        <w:rPr>
          <w:lang w:val="en-US"/>
        </w:rPr>
        <w:tab/>
        <w:t>General</w:t>
      </w:r>
      <w:bookmarkEnd w:id="637"/>
      <w:bookmarkEnd w:id="638"/>
      <w:bookmarkEnd w:id="639"/>
      <w:bookmarkEnd w:id="640"/>
      <w:bookmarkEnd w:id="641"/>
      <w:bookmarkEnd w:id="642"/>
      <w:bookmarkEnd w:id="643"/>
      <w:bookmarkEnd w:id="644"/>
      <w:bookmarkEnd w:id="645"/>
      <w:bookmarkEnd w:id="646"/>
      <w:bookmarkEnd w:id="647"/>
      <w:bookmarkEnd w:id="648"/>
      <w:bookmarkEnd w:id="649"/>
    </w:p>
    <w:p w14:paraId="2B9D7235" w14:textId="77777777" w:rsidR="00EE5860" w:rsidRPr="00441CD0" w:rsidRDefault="00EE5860" w:rsidP="00EE5860">
      <w:pPr>
        <w:rPr>
          <w:lang w:val="en-US"/>
        </w:rPr>
      </w:pPr>
      <w:r w:rsidRPr="00441CD0">
        <w:rPr>
          <w:lang w:val="en-US"/>
        </w:rPr>
        <w:t xml:space="preserve">The UP function (i.e. the UPF) shall support the Multi-Access Rule (MAR) if it supports the ATSSS feature (see </w:t>
      </w:r>
      <w:r w:rsidRPr="00441CD0">
        <w:t>MPTCP and ATSSS-LL flags in UP Function Features, Table 8.2.25-1)</w:t>
      </w:r>
      <w:r w:rsidRPr="00441CD0">
        <w:rPr>
          <w:lang w:val="en-US"/>
        </w:rPr>
        <w:t>.</w:t>
      </w:r>
    </w:p>
    <w:p w14:paraId="52332D13" w14:textId="77777777" w:rsidR="00EE5860" w:rsidRPr="00441CD0" w:rsidRDefault="00EE5860" w:rsidP="00EE5860">
      <w:pPr>
        <w:rPr>
          <w:lang w:val="en-US"/>
        </w:rPr>
      </w:pPr>
      <w:r w:rsidRPr="00441CD0">
        <w:rPr>
          <w:lang w:val="en-US"/>
        </w:rPr>
        <w:t xml:space="preserve">The CP function (i.e. the SMF) shall provision in the UP function acting as the PDU Session Anchor (PSA) and supporting the ATSSS feature, one and only one MAR for every downlink PDR </w:t>
      </w:r>
      <w:r>
        <w:rPr>
          <w:lang w:val="en-US"/>
        </w:rPr>
        <w:t xml:space="preserve">corresponding to non-GBR traffic </w:t>
      </w:r>
      <w:r w:rsidRPr="00441CD0">
        <w:rPr>
          <w:lang w:val="en-US"/>
        </w:rPr>
        <w:t>of a PFCP session that is established for a Multi-Access (MA) PDU session.</w:t>
      </w:r>
    </w:p>
    <w:p w14:paraId="1055193B" w14:textId="77777777" w:rsidR="00EE5860" w:rsidRPr="00441CD0" w:rsidRDefault="00EE5860" w:rsidP="00EE5860">
      <w:pPr>
        <w:rPr>
          <w:lang w:val="en-US"/>
        </w:rPr>
      </w:pPr>
      <w:r w:rsidRPr="00441CD0">
        <w:rPr>
          <w:lang w:val="en-US"/>
        </w:rPr>
        <w:t>The MAR provides instructions to the UP function on how to forward the packets matching the PDR over 3GPP and non-3GPP accesses. See clauses 5.8.2.11.8 and 5.32.8 in 3GPP TS 23.501 [28].</w:t>
      </w:r>
    </w:p>
    <w:p w14:paraId="2BB5B26B" w14:textId="77777777" w:rsidR="00EE5860" w:rsidRPr="00441CD0" w:rsidRDefault="00EE5860" w:rsidP="00EE5860">
      <w:pPr>
        <w:rPr>
          <w:lang w:val="en-US"/>
        </w:rPr>
      </w:pPr>
      <w:r w:rsidRPr="00441CD0">
        <w:rPr>
          <w:lang w:val="en-US"/>
        </w:rPr>
        <w:lastRenderedPageBreak/>
        <w:t>In a MAR, the CP function (i.e. the SMF) shall:</w:t>
      </w:r>
    </w:p>
    <w:p w14:paraId="748A7F5F" w14:textId="266C8A77" w:rsidR="00EE5860" w:rsidRPr="00441CD0" w:rsidRDefault="00EE5860" w:rsidP="00EE5860">
      <w:pPr>
        <w:pStyle w:val="B1"/>
        <w:rPr>
          <w:lang w:val="en-US"/>
        </w:rPr>
      </w:pPr>
      <w:r w:rsidRPr="00441CD0">
        <w:rPr>
          <w:lang w:val="en-US"/>
        </w:rPr>
        <w:t>-</w:t>
      </w:r>
      <w:r w:rsidRPr="00441CD0">
        <w:rPr>
          <w:lang w:val="en-US"/>
        </w:rPr>
        <w:tab/>
        <w:t xml:space="preserve">instruct the UPF which traffic steering functionality to use, i.e. MPTCP or ATSSS-LL, using the Steering Functionality IE (see </w:t>
      </w:r>
      <w:r w:rsidR="00415C19" w:rsidRPr="00441CD0">
        <w:rPr>
          <w:lang w:val="en-US"/>
        </w:rPr>
        <w:t>clause</w:t>
      </w:r>
      <w:r w:rsidR="00415C19">
        <w:rPr>
          <w:lang w:val="en-US"/>
        </w:rPr>
        <w:t> </w:t>
      </w:r>
      <w:r w:rsidR="00415C19" w:rsidRPr="00441CD0">
        <w:t>8</w:t>
      </w:r>
      <w:r w:rsidRPr="00441CD0">
        <w:t>.</w:t>
      </w:r>
      <w:r w:rsidRPr="00441CD0">
        <w:rPr>
          <w:lang w:val="en-US"/>
        </w:rPr>
        <w:t>2.124);</w:t>
      </w:r>
    </w:p>
    <w:p w14:paraId="00454AD0" w14:textId="65516566" w:rsidR="00EE5860" w:rsidRPr="00441CD0" w:rsidRDefault="00EE5860" w:rsidP="00EE5860">
      <w:pPr>
        <w:pStyle w:val="B1"/>
        <w:rPr>
          <w:lang w:val="en-US"/>
        </w:rPr>
      </w:pPr>
      <w:r w:rsidRPr="00441CD0">
        <w:rPr>
          <w:lang w:val="en-US"/>
        </w:rPr>
        <w:t>-</w:t>
      </w:r>
      <w:r w:rsidRPr="00441CD0">
        <w:rPr>
          <w:lang w:val="en-US"/>
        </w:rPr>
        <w:tab/>
        <w:t xml:space="preserve">set the Steering Mode to instruct how the packets shall be distributed across 3GPP and non-3GPP accesses, e.g. Active-Standby, Smallest Delay, Load Balancing and Priority Based (see </w:t>
      </w:r>
      <w:r w:rsidR="00415C19" w:rsidRPr="00441CD0">
        <w:rPr>
          <w:lang w:val="en-US"/>
        </w:rPr>
        <w:t>clause</w:t>
      </w:r>
      <w:r w:rsidR="00415C19">
        <w:rPr>
          <w:lang w:val="en-US"/>
        </w:rPr>
        <w:t> </w:t>
      </w:r>
      <w:r w:rsidR="00415C19" w:rsidRPr="00441CD0">
        <w:t>8</w:t>
      </w:r>
      <w:r w:rsidRPr="00441CD0">
        <w:t>.</w:t>
      </w:r>
      <w:r w:rsidRPr="00441CD0">
        <w:rPr>
          <w:lang w:val="en-US"/>
        </w:rPr>
        <w:t>2.125);</w:t>
      </w:r>
    </w:p>
    <w:p w14:paraId="7D53C53B" w14:textId="77777777" w:rsidR="00EE5860" w:rsidRPr="00441CD0" w:rsidRDefault="00EE5860" w:rsidP="00EE5860">
      <w:pPr>
        <w:pStyle w:val="B1"/>
        <w:rPr>
          <w:lang w:val="en-US"/>
        </w:rPr>
      </w:pPr>
      <w:r w:rsidRPr="00441CD0">
        <w:rPr>
          <w:lang w:val="en-US"/>
        </w:rPr>
        <w:t>-</w:t>
      </w:r>
      <w:r w:rsidRPr="00441CD0">
        <w:rPr>
          <w:lang w:val="en-US"/>
        </w:rPr>
        <w:tab/>
        <w:t>provision access specific forwarding action information including:</w:t>
      </w:r>
    </w:p>
    <w:p w14:paraId="11C26711" w14:textId="77777777" w:rsidR="00EE5860" w:rsidRPr="00441CD0" w:rsidRDefault="00EE5860" w:rsidP="00EE5860">
      <w:pPr>
        <w:pStyle w:val="B2"/>
        <w:rPr>
          <w:lang w:val="en-US"/>
        </w:rPr>
      </w:pPr>
      <w:r w:rsidRPr="00441CD0">
        <w:rPr>
          <w:lang w:val="en-US"/>
        </w:rPr>
        <w:t>-</w:t>
      </w:r>
      <w:r w:rsidRPr="00441CD0">
        <w:rPr>
          <w:lang w:val="en-US"/>
        </w:rPr>
        <w:tab/>
        <w:t>a FAR ID which control the packets forwarding either to 3GPP access or non-3GPP access;</w:t>
      </w:r>
    </w:p>
    <w:p w14:paraId="69F8B7FD" w14:textId="77777777" w:rsidR="00EE5860" w:rsidRPr="00441CD0" w:rsidRDefault="00EE5860" w:rsidP="00EE5860">
      <w:pPr>
        <w:pStyle w:val="B2"/>
        <w:rPr>
          <w:lang w:val="en-US"/>
        </w:rPr>
      </w:pPr>
      <w:r w:rsidRPr="00441CD0">
        <w:rPr>
          <w:lang w:val="en-US"/>
        </w:rPr>
        <w:t>-</w:t>
      </w:r>
      <w:r w:rsidRPr="00441CD0">
        <w:rPr>
          <w:lang w:val="en-US"/>
        </w:rPr>
        <w:tab/>
        <w:t>a Weight to indicate the proportion of traffic to be forwarded by the given FAR when the Steering Mode is set to "Load Sharing";</w:t>
      </w:r>
    </w:p>
    <w:p w14:paraId="05B74353" w14:textId="77777777" w:rsidR="00EE5860" w:rsidRPr="00441CD0" w:rsidRDefault="00EE5860" w:rsidP="00EE5860">
      <w:pPr>
        <w:pStyle w:val="B2"/>
        <w:rPr>
          <w:lang w:val="en-US"/>
        </w:rPr>
      </w:pPr>
      <w:r w:rsidRPr="00441CD0">
        <w:rPr>
          <w:lang w:val="en-US"/>
        </w:rPr>
        <w:t>-</w:t>
      </w:r>
      <w:r w:rsidRPr="00441CD0">
        <w:rPr>
          <w:lang w:val="en-US"/>
        </w:rPr>
        <w:tab/>
        <w:t>a Priority to indicate at which condition the traffic is to be forwarded by the given FAR when the Steering Mode is set to "Active-Standby" or "Priority-Based";</w:t>
      </w:r>
    </w:p>
    <w:p w14:paraId="629E7588" w14:textId="77777777" w:rsidR="00EE5860" w:rsidRPr="00441CD0" w:rsidRDefault="00EE5860" w:rsidP="00EE5860">
      <w:pPr>
        <w:pStyle w:val="B2"/>
        <w:rPr>
          <w:lang w:val="en-US"/>
        </w:rPr>
      </w:pPr>
      <w:r w:rsidRPr="00441CD0">
        <w:rPr>
          <w:lang w:val="en-US"/>
        </w:rPr>
        <w:t>-</w:t>
      </w:r>
      <w:r w:rsidRPr="00441CD0">
        <w:rPr>
          <w:lang w:val="en-US"/>
        </w:rPr>
        <w:tab/>
        <w:t>a list of URR IDs to enable the SMF to request separate usage report for different accesses.</w:t>
      </w:r>
    </w:p>
    <w:p w14:paraId="740FCCF4" w14:textId="77777777" w:rsidR="00EE5860" w:rsidRPr="00441CD0" w:rsidRDefault="00EE5860" w:rsidP="00EE5860">
      <w:pPr>
        <w:rPr>
          <w:lang w:val="en-US"/>
        </w:rPr>
      </w:pPr>
      <w:bookmarkStart w:id="650" w:name="_Toc19717071"/>
      <w:r w:rsidRPr="00441CD0">
        <w:rPr>
          <w:lang w:val="en-US"/>
        </w:rPr>
        <w:t>The CP function may provision one or more MAR(s) (for different PDRs) per PFCP session. Different MARs of a same PFCP session may be provisioned with a different steering functionality and/or a different steering mode. Different MARs of a same PFCP session may be associated with the same FAR(s).</w:t>
      </w:r>
    </w:p>
    <w:p w14:paraId="1D3691B9" w14:textId="77777777" w:rsidR="00EE5860" w:rsidRPr="00441CD0" w:rsidRDefault="00EE5860" w:rsidP="00EE5860">
      <w:pPr>
        <w:rPr>
          <w:lang w:val="en-US"/>
        </w:rPr>
      </w:pPr>
      <w:r w:rsidRPr="00441CD0">
        <w:rPr>
          <w:lang w:val="en-US"/>
        </w:rPr>
        <w:t xml:space="preserve">If a UE indicates it </w:t>
      </w:r>
      <w:r w:rsidRPr="00441CD0">
        <w:rPr>
          <w:rFonts w:hint="eastAsia"/>
          <w:lang w:val="en-US" w:eastAsia="zh-CN"/>
        </w:rPr>
        <w:t>supports</w:t>
      </w:r>
      <w:r w:rsidRPr="00441CD0">
        <w:rPr>
          <w:lang w:val="en-US"/>
        </w:rPr>
        <w:t xml:space="preserve"> MPTCP and ATSSS-LL, and if</w:t>
      </w:r>
      <w:r w:rsidRPr="00441CD0">
        <w:rPr>
          <w:rFonts w:hint="eastAsia"/>
          <w:lang w:val="en-US" w:eastAsia="zh-CN"/>
        </w:rPr>
        <w:t xml:space="preserve"> </w:t>
      </w:r>
      <w:r w:rsidRPr="00441CD0">
        <w:rPr>
          <w:lang w:val="en-US" w:eastAsia="zh-CN"/>
        </w:rPr>
        <w:t xml:space="preserve">the </w:t>
      </w:r>
      <w:r w:rsidRPr="00441CD0">
        <w:rPr>
          <w:rFonts w:hint="eastAsia"/>
          <w:lang w:val="en-US" w:eastAsia="zh-CN"/>
        </w:rPr>
        <w:t>network determines to apply both MPTCP functionality and ATSSS-LL functionality for the UE</w:t>
      </w:r>
      <w:r w:rsidRPr="00441CD0">
        <w:rPr>
          <w:rFonts w:ascii="Arial" w:hAnsi="Arial" w:cs="Arial"/>
          <w:color w:val="C00000"/>
          <w:sz w:val="21"/>
          <w:szCs w:val="21"/>
        </w:rPr>
        <w:t>'</w:t>
      </w:r>
      <w:r w:rsidRPr="00441CD0">
        <w:rPr>
          <w:rFonts w:hint="eastAsia"/>
          <w:lang w:val="en-US" w:eastAsia="zh-CN"/>
        </w:rPr>
        <w:t>s PDU session</w:t>
      </w:r>
      <w:r w:rsidRPr="00441CD0">
        <w:rPr>
          <w:lang w:val="en-US"/>
        </w:rPr>
        <w:t xml:space="preserve">, the CP function shall provision separate downlink PDRs for MPTCP traffic and for Non-MPTCP traffic. </w:t>
      </w:r>
      <w:r w:rsidRPr="00441CD0">
        <w:rPr>
          <w:rFonts w:hint="eastAsia"/>
          <w:lang w:val="en-US" w:eastAsia="zh-CN"/>
        </w:rPr>
        <w:t>Correspondingly</w:t>
      </w:r>
      <w:r w:rsidRPr="00441CD0">
        <w:rPr>
          <w:lang w:val="en-US"/>
        </w:rPr>
        <w:t>, different MARs shall be provisioned and associated with the separate downlink PDRs. The steering functionality shall be set to ATSSS-LL for the MAR associated with the downlink PDR for non MPTCP traffic.</w:t>
      </w:r>
    </w:p>
    <w:p w14:paraId="51811B08" w14:textId="77777777" w:rsidR="00EE5860" w:rsidRPr="00441CD0" w:rsidRDefault="00EE5860" w:rsidP="00EE5860">
      <w:pPr>
        <w:rPr>
          <w:lang w:val="en-US"/>
        </w:rPr>
      </w:pPr>
      <w:r w:rsidRPr="00441CD0">
        <w:rPr>
          <w:lang w:val="en-US"/>
        </w:rPr>
        <w:t>The UP function shall distribute the downlink traffic across the two access networks (and the two N3/N9 tunnels) according to the instructions received in the MAR and feedback information received from the UE via the user plane (e.g. access network Unavailability or Availability reports for ATSSS-LL received by PMF,</w:t>
      </w:r>
      <w:r w:rsidRPr="00441CD0">
        <w:rPr>
          <w:noProof/>
          <w:lang w:val="en-US"/>
        </w:rPr>
        <w:t xml:space="preserve"> </w:t>
      </w:r>
      <w:r w:rsidRPr="00441CD0">
        <w:rPr>
          <w:noProof/>
        </w:rPr>
        <w:t>see 3GPP TS 24.193 [59]</w:t>
      </w:r>
      <w:r w:rsidRPr="00441CD0">
        <w:rPr>
          <w:lang w:val="en-US"/>
        </w:rPr>
        <w:t>).</w:t>
      </w:r>
    </w:p>
    <w:p w14:paraId="60F6DDEB" w14:textId="77777777" w:rsidR="00EE5860" w:rsidRPr="00441CD0" w:rsidRDefault="00EE5860" w:rsidP="00EE5860">
      <w:pPr>
        <w:pStyle w:val="Heading3"/>
        <w:rPr>
          <w:lang w:val="en-US"/>
        </w:rPr>
      </w:pPr>
      <w:bookmarkStart w:id="651" w:name="_Toc27490528"/>
      <w:bookmarkStart w:id="652" w:name="_Toc27556821"/>
      <w:bookmarkStart w:id="653" w:name="_Toc27723738"/>
      <w:bookmarkStart w:id="654" w:name="_Toc36030803"/>
      <w:bookmarkStart w:id="655" w:name="_Toc36042723"/>
      <w:bookmarkStart w:id="656" w:name="_Toc36814047"/>
      <w:bookmarkStart w:id="657" w:name="_Toc44688892"/>
      <w:bookmarkStart w:id="658" w:name="_Toc44923646"/>
      <w:bookmarkStart w:id="659" w:name="_Toc51860614"/>
      <w:bookmarkStart w:id="660" w:name="_Toc57930381"/>
      <w:bookmarkStart w:id="661" w:name="_Toc57931011"/>
      <w:bookmarkStart w:id="662" w:name="_Toc67499402"/>
      <w:r w:rsidRPr="00441CD0">
        <w:rPr>
          <w:lang w:val="en-US"/>
        </w:rPr>
        <w:t>5.2.8</w:t>
      </w:r>
      <w:r w:rsidRPr="00441CD0">
        <w:rPr>
          <w:lang w:val="en-US"/>
        </w:rPr>
        <w:tab/>
        <w:t>Session Reporting Rule Handling</w:t>
      </w:r>
      <w:bookmarkEnd w:id="651"/>
      <w:bookmarkEnd w:id="652"/>
      <w:bookmarkEnd w:id="653"/>
      <w:bookmarkEnd w:id="654"/>
      <w:bookmarkEnd w:id="655"/>
      <w:bookmarkEnd w:id="656"/>
      <w:bookmarkEnd w:id="657"/>
      <w:bookmarkEnd w:id="658"/>
      <w:bookmarkEnd w:id="659"/>
      <w:bookmarkEnd w:id="660"/>
      <w:bookmarkEnd w:id="661"/>
      <w:bookmarkEnd w:id="662"/>
    </w:p>
    <w:p w14:paraId="79AC5C4E" w14:textId="77777777" w:rsidR="00EE5860" w:rsidRPr="00441CD0" w:rsidRDefault="00EE5860" w:rsidP="00EE5860">
      <w:pPr>
        <w:pStyle w:val="Heading4"/>
        <w:rPr>
          <w:lang w:val="en-US"/>
        </w:rPr>
      </w:pPr>
      <w:bookmarkStart w:id="663" w:name="_Toc27490529"/>
      <w:bookmarkStart w:id="664" w:name="_Toc27556822"/>
      <w:bookmarkStart w:id="665" w:name="_Toc27723739"/>
      <w:bookmarkStart w:id="666" w:name="_Toc36030804"/>
      <w:bookmarkStart w:id="667" w:name="_Toc36042724"/>
      <w:bookmarkStart w:id="668" w:name="_Toc36814048"/>
      <w:bookmarkStart w:id="669" w:name="_Toc44688893"/>
      <w:bookmarkStart w:id="670" w:name="_Toc44923647"/>
      <w:bookmarkStart w:id="671" w:name="_Toc51860615"/>
      <w:bookmarkStart w:id="672" w:name="_Toc57930382"/>
      <w:bookmarkStart w:id="673" w:name="_Toc57931012"/>
      <w:bookmarkStart w:id="674" w:name="_Toc67499403"/>
      <w:r w:rsidRPr="00441CD0">
        <w:rPr>
          <w:lang w:val="en-US"/>
        </w:rPr>
        <w:t>5.2.8.1</w:t>
      </w:r>
      <w:r w:rsidRPr="00441CD0">
        <w:rPr>
          <w:lang w:val="en-US"/>
        </w:rPr>
        <w:tab/>
        <w:t>General</w:t>
      </w:r>
      <w:bookmarkEnd w:id="663"/>
      <w:bookmarkEnd w:id="664"/>
      <w:bookmarkEnd w:id="665"/>
      <w:bookmarkEnd w:id="666"/>
      <w:bookmarkEnd w:id="667"/>
      <w:bookmarkEnd w:id="668"/>
      <w:bookmarkEnd w:id="669"/>
      <w:bookmarkEnd w:id="670"/>
      <w:bookmarkEnd w:id="671"/>
      <w:bookmarkEnd w:id="672"/>
      <w:bookmarkEnd w:id="673"/>
      <w:bookmarkEnd w:id="674"/>
    </w:p>
    <w:p w14:paraId="645E17AB" w14:textId="77777777" w:rsidR="00EE5860" w:rsidRPr="00441CD0" w:rsidRDefault="00EE5860" w:rsidP="00EE5860">
      <w:pPr>
        <w:rPr>
          <w:lang w:val="en-US"/>
        </w:rPr>
      </w:pPr>
      <w:r w:rsidRPr="00441CD0">
        <w:rPr>
          <w:lang w:val="en-US"/>
        </w:rPr>
        <w:t>The CP function may provision SRR(s) for a PFCP session in a PFCP Session Establishment Request or a PFCP Session Modification Request to request the UP function to detect and report events for a PFCP session that are not related to specific PDRs of the PFCP session or that are not related to traffic usage measurement.</w:t>
      </w:r>
    </w:p>
    <w:p w14:paraId="08BED45D" w14:textId="4A7ED437" w:rsidR="00EE5860" w:rsidRPr="00441CD0" w:rsidRDefault="00EE5860" w:rsidP="00EE5860">
      <w:pPr>
        <w:pStyle w:val="B1"/>
        <w:rPr>
          <w:lang w:val="en-US"/>
        </w:rPr>
      </w:pPr>
      <w:r w:rsidRPr="00441CD0">
        <w:rPr>
          <w:lang w:val="en-US"/>
        </w:rPr>
        <w:t>-</w:t>
      </w:r>
      <w:r w:rsidRPr="00441CD0">
        <w:rPr>
          <w:lang w:val="en-US"/>
        </w:rPr>
        <w:tab/>
        <w:t xml:space="preserve">Change of 3GPP or non-3GPP access availability, for a MA PDU session (see </w:t>
      </w:r>
      <w:r w:rsidR="00415C19" w:rsidRPr="00441CD0">
        <w:rPr>
          <w:lang w:val="en-US"/>
        </w:rPr>
        <w:t>clause</w:t>
      </w:r>
      <w:r w:rsidR="00415C19">
        <w:rPr>
          <w:lang w:val="en-US"/>
        </w:rPr>
        <w:t> </w:t>
      </w:r>
      <w:r w:rsidR="00415C19" w:rsidRPr="00441CD0">
        <w:rPr>
          <w:lang w:val="en-US"/>
        </w:rPr>
        <w:t>5</w:t>
      </w:r>
      <w:r w:rsidRPr="00441CD0">
        <w:rPr>
          <w:lang w:val="en-US"/>
        </w:rPr>
        <w:t>.20.4.2).</w:t>
      </w:r>
    </w:p>
    <w:p w14:paraId="1BE5B413" w14:textId="77777777" w:rsidR="00EE5860" w:rsidRPr="00441CD0" w:rsidRDefault="00EE5860" w:rsidP="00EE5860">
      <w:pPr>
        <w:pStyle w:val="B1"/>
        <w:rPr>
          <w:lang w:val="en-US"/>
        </w:rPr>
      </w:pPr>
      <w:r w:rsidRPr="00441CD0">
        <w:rPr>
          <w:noProof/>
        </w:rPr>
        <w:t>-</w:t>
      </w:r>
      <w:r w:rsidRPr="00441CD0">
        <w:rPr>
          <w:noProof/>
        </w:rPr>
        <w:tab/>
        <w:t xml:space="preserve">Reporting the per QoS flow per UE QoS </w:t>
      </w:r>
      <w:r w:rsidRPr="00441CD0">
        <w:rPr>
          <w:lang w:val="en-US"/>
        </w:rPr>
        <w:t xml:space="preserve">Monitoring Report, </w:t>
      </w:r>
      <w:r w:rsidRPr="00441CD0">
        <w:t>as specified in clause 5.33.3.2 of 3GPP TS 23.501 [28]</w:t>
      </w:r>
      <w:r w:rsidRPr="00441CD0">
        <w:rPr>
          <w:lang w:val="en-US"/>
        </w:rPr>
        <w:t>.</w:t>
      </w:r>
    </w:p>
    <w:p w14:paraId="563A10E5" w14:textId="77777777" w:rsidR="00EE5860" w:rsidRPr="00441CD0" w:rsidRDefault="00EE5860" w:rsidP="00EE5860">
      <w:pPr>
        <w:pStyle w:val="Heading4"/>
        <w:rPr>
          <w:lang w:val="en-US"/>
        </w:rPr>
      </w:pPr>
      <w:bookmarkStart w:id="675" w:name="_Toc27490530"/>
      <w:bookmarkStart w:id="676" w:name="_Toc27556823"/>
      <w:bookmarkStart w:id="677" w:name="_Toc27723740"/>
      <w:bookmarkStart w:id="678" w:name="_Toc36030805"/>
      <w:bookmarkStart w:id="679" w:name="_Toc36042725"/>
      <w:bookmarkStart w:id="680" w:name="_Toc36814049"/>
      <w:bookmarkStart w:id="681" w:name="_Toc44688894"/>
      <w:bookmarkStart w:id="682" w:name="_Toc44923648"/>
      <w:bookmarkStart w:id="683" w:name="_Toc51860616"/>
      <w:bookmarkStart w:id="684" w:name="_Toc57930383"/>
      <w:bookmarkStart w:id="685" w:name="_Toc57931013"/>
      <w:bookmarkStart w:id="686" w:name="_Toc67499404"/>
      <w:r w:rsidRPr="00441CD0">
        <w:rPr>
          <w:lang w:val="en-US"/>
        </w:rPr>
        <w:t>5.2.8.2</w:t>
      </w:r>
      <w:r w:rsidRPr="00441CD0">
        <w:rPr>
          <w:lang w:val="en-US"/>
        </w:rPr>
        <w:tab/>
        <w:t>Provisioning of Session Reporting Rule in the UP function</w:t>
      </w:r>
      <w:bookmarkEnd w:id="675"/>
      <w:bookmarkEnd w:id="676"/>
      <w:bookmarkEnd w:id="677"/>
      <w:bookmarkEnd w:id="678"/>
      <w:bookmarkEnd w:id="679"/>
      <w:bookmarkEnd w:id="680"/>
      <w:bookmarkEnd w:id="681"/>
      <w:bookmarkEnd w:id="682"/>
      <w:bookmarkEnd w:id="683"/>
      <w:bookmarkEnd w:id="684"/>
      <w:bookmarkEnd w:id="685"/>
      <w:bookmarkEnd w:id="686"/>
    </w:p>
    <w:p w14:paraId="0CA712C9" w14:textId="77777777" w:rsidR="00EE5860" w:rsidRPr="00441CD0" w:rsidRDefault="00EE5860" w:rsidP="00EE5860">
      <w:pPr>
        <w:pStyle w:val="Heading5"/>
        <w:rPr>
          <w:lang w:eastAsia="zh-CN"/>
        </w:rPr>
      </w:pPr>
      <w:bookmarkStart w:id="687" w:name="_Toc27490531"/>
      <w:bookmarkStart w:id="688" w:name="_Toc27556824"/>
      <w:bookmarkStart w:id="689" w:name="_Toc27723741"/>
      <w:bookmarkStart w:id="690" w:name="_Toc36030806"/>
      <w:bookmarkStart w:id="691" w:name="_Toc36042726"/>
      <w:bookmarkStart w:id="692" w:name="_Toc36814050"/>
      <w:bookmarkStart w:id="693" w:name="_Toc44688895"/>
      <w:bookmarkStart w:id="694" w:name="_Toc44923649"/>
      <w:bookmarkStart w:id="695" w:name="_Toc51860617"/>
      <w:bookmarkStart w:id="696" w:name="_Toc57930384"/>
      <w:bookmarkStart w:id="697" w:name="_Toc57931014"/>
      <w:bookmarkStart w:id="698" w:name="_Toc67499405"/>
      <w:r w:rsidRPr="00441CD0">
        <w:rPr>
          <w:lang w:eastAsia="zh-CN"/>
        </w:rPr>
        <w:t>5.2.8.2.1</w:t>
      </w:r>
      <w:r w:rsidRPr="00441CD0">
        <w:rPr>
          <w:lang w:eastAsia="zh-CN"/>
        </w:rPr>
        <w:tab/>
        <w:t>General</w:t>
      </w:r>
      <w:bookmarkEnd w:id="687"/>
      <w:bookmarkEnd w:id="688"/>
      <w:bookmarkEnd w:id="689"/>
      <w:bookmarkEnd w:id="690"/>
      <w:bookmarkEnd w:id="691"/>
      <w:bookmarkEnd w:id="692"/>
      <w:bookmarkEnd w:id="693"/>
      <w:bookmarkEnd w:id="694"/>
      <w:bookmarkEnd w:id="695"/>
      <w:bookmarkEnd w:id="696"/>
      <w:bookmarkEnd w:id="697"/>
      <w:bookmarkEnd w:id="698"/>
    </w:p>
    <w:p w14:paraId="00886A96" w14:textId="77777777" w:rsidR="00EE5860" w:rsidRPr="00441CD0" w:rsidRDefault="00EE5860" w:rsidP="00EE5860">
      <w:pPr>
        <w:rPr>
          <w:lang w:eastAsia="zh-CN"/>
        </w:rPr>
      </w:pPr>
      <w:r w:rsidRPr="00441CD0">
        <w:rPr>
          <w:lang w:eastAsia="zh-CN"/>
        </w:rPr>
        <w:t>When provisioning an SRR, the CP function shall provide control information identifying the events that the UPF is requested to detect and report. The CP function may modify an SRR in the PFCP Session Modification Request message.</w:t>
      </w:r>
    </w:p>
    <w:p w14:paraId="0C6DAD80" w14:textId="77777777" w:rsidR="00EE5860" w:rsidRPr="00441CD0" w:rsidRDefault="00EE5860" w:rsidP="00EE5860">
      <w:pPr>
        <w:pStyle w:val="Heading4"/>
        <w:rPr>
          <w:lang w:val="en-US"/>
        </w:rPr>
      </w:pPr>
      <w:bookmarkStart w:id="699" w:name="_Toc27490532"/>
      <w:bookmarkStart w:id="700" w:name="_Toc27556825"/>
      <w:bookmarkStart w:id="701" w:name="_Toc27723742"/>
      <w:bookmarkStart w:id="702" w:name="_Toc36030807"/>
      <w:bookmarkStart w:id="703" w:name="_Toc36042727"/>
      <w:bookmarkStart w:id="704" w:name="_Toc36814051"/>
      <w:bookmarkStart w:id="705" w:name="_Toc44688896"/>
      <w:bookmarkStart w:id="706" w:name="_Toc44923650"/>
      <w:bookmarkStart w:id="707" w:name="_Toc51860618"/>
      <w:bookmarkStart w:id="708" w:name="_Toc57930385"/>
      <w:bookmarkStart w:id="709" w:name="_Toc57931015"/>
      <w:bookmarkStart w:id="710" w:name="_Toc67499406"/>
      <w:r w:rsidRPr="00441CD0">
        <w:rPr>
          <w:lang w:val="en-US"/>
        </w:rPr>
        <w:t>5.2.8.3</w:t>
      </w:r>
      <w:r w:rsidRPr="00441CD0">
        <w:rPr>
          <w:lang w:val="en-US"/>
        </w:rPr>
        <w:tab/>
        <w:t>Reporting of Session Report to the CP function</w:t>
      </w:r>
      <w:bookmarkEnd w:id="699"/>
      <w:bookmarkEnd w:id="700"/>
      <w:bookmarkEnd w:id="701"/>
      <w:bookmarkEnd w:id="702"/>
      <w:bookmarkEnd w:id="703"/>
      <w:bookmarkEnd w:id="704"/>
      <w:bookmarkEnd w:id="705"/>
      <w:bookmarkEnd w:id="706"/>
      <w:bookmarkEnd w:id="707"/>
      <w:bookmarkEnd w:id="708"/>
      <w:bookmarkEnd w:id="709"/>
      <w:bookmarkEnd w:id="710"/>
    </w:p>
    <w:p w14:paraId="66A5B308" w14:textId="77777777" w:rsidR="00EE5860" w:rsidRPr="00441CD0" w:rsidRDefault="00EE5860" w:rsidP="00EE5860">
      <w:pPr>
        <w:pStyle w:val="Heading5"/>
        <w:rPr>
          <w:lang w:eastAsia="zh-CN"/>
        </w:rPr>
      </w:pPr>
      <w:bookmarkStart w:id="711" w:name="_Toc27490533"/>
      <w:bookmarkStart w:id="712" w:name="_Toc27556826"/>
      <w:bookmarkStart w:id="713" w:name="_Toc27723743"/>
      <w:bookmarkStart w:id="714" w:name="_Toc36030808"/>
      <w:bookmarkStart w:id="715" w:name="_Toc36042728"/>
      <w:bookmarkStart w:id="716" w:name="_Toc36814052"/>
      <w:bookmarkStart w:id="717" w:name="_Toc44688897"/>
      <w:bookmarkStart w:id="718" w:name="_Toc44923651"/>
      <w:bookmarkStart w:id="719" w:name="_Toc51860619"/>
      <w:bookmarkStart w:id="720" w:name="_Toc57930386"/>
      <w:bookmarkStart w:id="721" w:name="_Toc57931016"/>
      <w:bookmarkStart w:id="722" w:name="_Toc67499407"/>
      <w:r w:rsidRPr="00441CD0">
        <w:rPr>
          <w:lang w:eastAsia="zh-CN"/>
        </w:rPr>
        <w:t>5.2.8.3.1</w:t>
      </w:r>
      <w:r w:rsidRPr="00441CD0">
        <w:rPr>
          <w:lang w:eastAsia="zh-CN"/>
        </w:rPr>
        <w:tab/>
        <w:t>General</w:t>
      </w:r>
      <w:bookmarkEnd w:id="711"/>
      <w:bookmarkEnd w:id="712"/>
      <w:bookmarkEnd w:id="713"/>
      <w:bookmarkEnd w:id="714"/>
      <w:bookmarkEnd w:id="715"/>
      <w:bookmarkEnd w:id="716"/>
      <w:bookmarkEnd w:id="717"/>
      <w:bookmarkEnd w:id="718"/>
      <w:bookmarkEnd w:id="719"/>
      <w:bookmarkEnd w:id="720"/>
      <w:bookmarkEnd w:id="721"/>
      <w:bookmarkEnd w:id="722"/>
    </w:p>
    <w:p w14:paraId="7DD233B3" w14:textId="77777777" w:rsidR="00EE5860" w:rsidRPr="00441CD0" w:rsidRDefault="00EE5860" w:rsidP="00EE5860">
      <w:pPr>
        <w:rPr>
          <w:lang w:eastAsia="zh-CN"/>
        </w:rPr>
      </w:pPr>
      <w:r w:rsidRPr="00441CD0">
        <w:rPr>
          <w:lang w:val="en-US"/>
        </w:rPr>
        <w:t>When detecting that a provisioned event to report occurs, the UP function shall generate a Session Report for the related SRR and send it to the CP function by initiating the PFCP Session Report procedure.</w:t>
      </w:r>
    </w:p>
    <w:p w14:paraId="041650DE" w14:textId="77777777" w:rsidR="00EE5860" w:rsidRPr="00441CD0" w:rsidRDefault="00EE5860" w:rsidP="00EE5860">
      <w:r w:rsidRPr="00441CD0">
        <w:rPr>
          <w:lang w:val="en-US"/>
        </w:rPr>
        <w:lastRenderedPageBreak/>
        <w:t xml:space="preserve">Upon generating a session report for an SRR towards the CP function, the UP function shall </w:t>
      </w:r>
      <w:r w:rsidRPr="00441CD0">
        <w:t>continue to apply all the provisioned SRR(s), until getting any further instruction from the CP function.</w:t>
      </w:r>
    </w:p>
    <w:p w14:paraId="67290B6B" w14:textId="6BB552A9" w:rsidR="00EE5860" w:rsidRDefault="00EE5860" w:rsidP="00EE5860">
      <w:pPr>
        <w:rPr>
          <w:rFonts w:eastAsia="Batang"/>
          <w:noProof/>
          <w:lang w:eastAsia="ko-KR"/>
        </w:rPr>
      </w:pPr>
      <w:r w:rsidRPr="00441CD0">
        <w:rPr>
          <w:lang w:val="en-US"/>
        </w:rPr>
        <w:t>The CP function may request the UP function to stop the detection and reporting of specific events by removing the SRR or, if the SRR is used to control different types of events, by updating the SRR with a control information IE for the events to stop with a null length. When so instructed, t</w:t>
      </w:r>
      <w:r w:rsidRPr="00441CD0">
        <w:rPr>
          <w:rFonts w:eastAsia="Batang"/>
          <w:noProof/>
          <w:lang w:eastAsia="ko-KR"/>
        </w:rPr>
        <w:t>he UP function shall stop detecting and reporting the corresponding events.</w:t>
      </w:r>
    </w:p>
    <w:p w14:paraId="414CB76F" w14:textId="77777777" w:rsidR="00075654" w:rsidRDefault="007F0489" w:rsidP="007F0489">
      <w:pPr>
        <w:pStyle w:val="Heading3"/>
        <w:rPr>
          <w:lang w:val="en-US"/>
        </w:rPr>
      </w:pPr>
      <w:bookmarkStart w:id="723" w:name="_Toc67499408"/>
      <w:r>
        <w:rPr>
          <w:lang w:val="en-US"/>
        </w:rPr>
        <w:t>5.2.</w:t>
      </w:r>
      <w:r>
        <w:rPr>
          <w:lang w:val="en-US"/>
        </w:rPr>
        <w:t>9</w:t>
      </w:r>
      <w:r>
        <w:rPr>
          <w:lang w:val="en-US"/>
        </w:rPr>
        <w:tab/>
        <w:t>Handling of Rules that cannot be activated</w:t>
      </w:r>
      <w:bookmarkEnd w:id="723"/>
    </w:p>
    <w:p w14:paraId="5ED5CDF5" w14:textId="77777777" w:rsidR="00075654" w:rsidRDefault="007F0489" w:rsidP="007F0489">
      <w:pPr>
        <w:rPr>
          <w:lang w:val="en-US"/>
        </w:rPr>
      </w:pPr>
      <w:r>
        <w:rPr>
          <w:lang w:val="en-US"/>
        </w:rPr>
        <w:t>The CP function shall indicate support of the Partial Success (PSUCC) feature (see clause 8.2.58) during the PFCP association setup or update procedure, if it supports PFCP session establishment or modification with Partial Success, i.e. with the UP function partially accepting a PFCP session establishment or modification request when some rules requested to be created or modified cannot be applied, e.g. when a pre-defined rule name or pre-defined rule ID is not configured in the UP function.</w:t>
      </w:r>
    </w:p>
    <w:p w14:paraId="659B6307" w14:textId="4B4B1CF3" w:rsidR="00075654" w:rsidRDefault="007F0489" w:rsidP="007F0489">
      <w:r>
        <w:rPr>
          <w:lang w:val="en-US"/>
        </w:rPr>
        <w:t xml:space="preserve">If the CP function indicated support of the the PSUCC feature, and if this feature is also supported by the UP function, the UP function should partially accept a PFCP session establishment or modification request, if possible, even when it fails to create or modify one or more rules. In such a case, the UP function shall set the cause to "Request partially accepted" in the </w:t>
      </w:r>
      <w:r>
        <w:t>response and include the Partial Failure Information IE identifying the rules that the UP function could not activate and the cause of the failure.</w:t>
      </w:r>
    </w:p>
    <w:p w14:paraId="4BD9D8F3" w14:textId="77777777" w:rsidR="00075654" w:rsidRDefault="007F0489" w:rsidP="007F0489">
      <w:pPr>
        <w:pStyle w:val="NO"/>
      </w:pPr>
      <w:r>
        <w:t>NOTE:</w:t>
      </w:r>
      <w:r>
        <w:tab/>
        <w:t>Partial acceptance of a request is not possible in some cases, when the failure to activate a rule would result in a PFCP session state that is not consistent, e.g. if no PDR or FAR would end up being activated for the PFCP session. Details on the conditions when a request can be partially accepted or not are left to UP function implementation.</w:t>
      </w:r>
    </w:p>
    <w:p w14:paraId="3F96C42C" w14:textId="7F64B046" w:rsidR="007F0489" w:rsidRDefault="007F0489" w:rsidP="007F0489">
      <w:pPr>
        <w:rPr>
          <w:lang w:val="en-US"/>
        </w:rPr>
      </w:pPr>
      <w:r>
        <w:t>Upon receipt of a PFCP session establishment or modification response indicating a partial acceptance of the request, the CP function shall consider that not all rules were successfully activated in the UP function and determine those which failed to be activated based on the Partial Failure Information IE in the response.</w:t>
      </w:r>
    </w:p>
    <w:p w14:paraId="26310A6B" w14:textId="4CB80943" w:rsidR="007F0489" w:rsidRPr="007F0489" w:rsidRDefault="007F0489" w:rsidP="00EE5860">
      <w:pPr>
        <w:rPr>
          <w:lang w:val="en-US"/>
        </w:rPr>
      </w:pPr>
      <w:r>
        <w:rPr>
          <w:lang w:val="en-US"/>
        </w:rPr>
        <w:t>If the CP function or the UP function does not support the PSUCC feature, the UP function shall reject a PFCP session establishment or modification request if at least one rule fails to be applied.</w:t>
      </w:r>
    </w:p>
    <w:p w14:paraId="2CA7FF9C" w14:textId="77777777" w:rsidR="00EE5860" w:rsidRPr="00441CD0" w:rsidRDefault="00EE5860" w:rsidP="00EE5860">
      <w:pPr>
        <w:pStyle w:val="Heading2"/>
        <w:rPr>
          <w:lang w:val="x-none"/>
        </w:rPr>
      </w:pPr>
      <w:bookmarkStart w:id="724" w:name="_Toc27490534"/>
      <w:bookmarkStart w:id="725" w:name="_Toc27556827"/>
      <w:bookmarkStart w:id="726" w:name="_Toc27723744"/>
      <w:bookmarkStart w:id="727" w:name="_Toc36030809"/>
      <w:bookmarkStart w:id="728" w:name="_Toc36042729"/>
      <w:bookmarkStart w:id="729" w:name="_Toc36814053"/>
      <w:bookmarkStart w:id="730" w:name="_Toc44688898"/>
      <w:bookmarkStart w:id="731" w:name="_Toc44923652"/>
      <w:bookmarkStart w:id="732" w:name="_Toc51860620"/>
      <w:bookmarkStart w:id="733" w:name="_Toc57930387"/>
      <w:bookmarkStart w:id="734" w:name="_Toc57931017"/>
      <w:bookmarkStart w:id="735" w:name="_Toc67499409"/>
      <w:r w:rsidRPr="00441CD0">
        <w:t>5.3</w:t>
      </w:r>
      <w:r w:rsidRPr="00441CD0">
        <w:tab/>
        <w:t>Data Forwarding between the CP and UP Functions</w:t>
      </w:r>
      <w:bookmarkEnd w:id="650"/>
      <w:bookmarkEnd w:id="724"/>
      <w:bookmarkEnd w:id="725"/>
      <w:bookmarkEnd w:id="726"/>
      <w:bookmarkEnd w:id="727"/>
      <w:bookmarkEnd w:id="728"/>
      <w:bookmarkEnd w:id="729"/>
      <w:bookmarkEnd w:id="730"/>
      <w:bookmarkEnd w:id="731"/>
      <w:bookmarkEnd w:id="732"/>
      <w:bookmarkEnd w:id="733"/>
      <w:bookmarkEnd w:id="734"/>
      <w:bookmarkEnd w:id="735"/>
    </w:p>
    <w:p w14:paraId="4405C130" w14:textId="77777777" w:rsidR="00EE5860" w:rsidRPr="00441CD0" w:rsidRDefault="00EE5860" w:rsidP="00EE5860">
      <w:pPr>
        <w:pStyle w:val="Heading3"/>
        <w:rPr>
          <w:rFonts w:eastAsia="SimSun"/>
          <w:lang w:val="en-US"/>
        </w:rPr>
      </w:pPr>
      <w:bookmarkStart w:id="736" w:name="_Toc19717072"/>
      <w:bookmarkStart w:id="737" w:name="_Toc27490535"/>
      <w:bookmarkStart w:id="738" w:name="_Toc27556828"/>
      <w:bookmarkStart w:id="739" w:name="_Toc27723745"/>
      <w:bookmarkStart w:id="740" w:name="_Toc36030810"/>
      <w:bookmarkStart w:id="741" w:name="_Toc36042730"/>
      <w:bookmarkStart w:id="742" w:name="_Toc36814054"/>
      <w:bookmarkStart w:id="743" w:name="_Toc44688899"/>
      <w:bookmarkStart w:id="744" w:name="_Toc44923653"/>
      <w:bookmarkStart w:id="745" w:name="_Toc51860621"/>
      <w:bookmarkStart w:id="746" w:name="_Toc57930388"/>
      <w:bookmarkStart w:id="747" w:name="_Toc57931018"/>
      <w:bookmarkStart w:id="748" w:name="_Toc67499410"/>
      <w:r w:rsidRPr="00441CD0">
        <w:rPr>
          <w:lang w:val="en-US"/>
        </w:rPr>
        <w:t>5.3.1</w:t>
      </w:r>
      <w:r w:rsidRPr="00441CD0">
        <w:rPr>
          <w:lang w:val="en-US"/>
        </w:rPr>
        <w:tab/>
        <w:t>General</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2BD12D26" w14:textId="77777777" w:rsidR="00EE5860" w:rsidRPr="00441CD0" w:rsidRDefault="00EE5860" w:rsidP="00EE5860">
      <w:pPr>
        <w:rPr>
          <w:lang w:val="en-US"/>
        </w:rPr>
      </w:pPr>
      <w:r w:rsidRPr="00441CD0">
        <w:rPr>
          <w:lang w:val="en-US"/>
        </w:rPr>
        <w:t>Forwarding of user plane data between the CP and UP functions may take place as part of the following scenarios (see 3GPP TS 23.214 [2] for EPC and 3GPP TS 23.501 [28] for 5GC).</w:t>
      </w:r>
    </w:p>
    <w:p w14:paraId="12BDD510" w14:textId="77777777" w:rsidR="00EE5860" w:rsidRPr="00441CD0" w:rsidRDefault="00EE5860" w:rsidP="00EE5860">
      <w:pPr>
        <w:pStyle w:val="TH"/>
        <w:outlineLvl w:val="0"/>
      </w:pPr>
      <w:r w:rsidRPr="00441CD0">
        <w:t xml:space="preserve">Table </w:t>
      </w:r>
      <w:r w:rsidRPr="00441CD0">
        <w:rPr>
          <w:lang w:val="en-US"/>
        </w:rPr>
        <w:t>5.3</w:t>
      </w:r>
      <w:r w:rsidRPr="00441CD0">
        <w:t>.1-1: Data forwarding scenarios between the CP and UP functions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972"/>
        <w:gridCol w:w="2826"/>
        <w:gridCol w:w="1274"/>
        <w:gridCol w:w="1269"/>
      </w:tblGrid>
      <w:tr w:rsidR="00EE5860" w:rsidRPr="00441CD0" w14:paraId="0F014C3C" w14:textId="77777777" w:rsidTr="00BB0E1F">
        <w:tc>
          <w:tcPr>
            <w:tcW w:w="514" w:type="dxa"/>
            <w:tcBorders>
              <w:top w:val="single" w:sz="4" w:space="0" w:color="auto"/>
              <w:left w:val="single" w:sz="4" w:space="0" w:color="auto"/>
              <w:bottom w:val="single" w:sz="4" w:space="0" w:color="auto"/>
              <w:right w:val="single" w:sz="4" w:space="0" w:color="auto"/>
            </w:tcBorders>
          </w:tcPr>
          <w:p w14:paraId="17A37A84" w14:textId="77777777" w:rsidR="00EE5860" w:rsidRPr="00441CD0" w:rsidRDefault="00EE5860" w:rsidP="00BB0E1F">
            <w:pPr>
              <w:pStyle w:val="TAH"/>
              <w:rPr>
                <w:lang w:val="x-none"/>
              </w:rPr>
            </w:pPr>
          </w:p>
        </w:tc>
        <w:tc>
          <w:tcPr>
            <w:tcW w:w="3972" w:type="dxa"/>
            <w:tcBorders>
              <w:top w:val="single" w:sz="4" w:space="0" w:color="auto"/>
              <w:left w:val="single" w:sz="4" w:space="0" w:color="auto"/>
              <w:bottom w:val="single" w:sz="4" w:space="0" w:color="auto"/>
              <w:right w:val="single" w:sz="4" w:space="0" w:color="auto"/>
            </w:tcBorders>
            <w:hideMark/>
          </w:tcPr>
          <w:p w14:paraId="759FDA2A" w14:textId="77777777" w:rsidR="00EE5860" w:rsidRPr="00441CD0" w:rsidRDefault="00EE5860" w:rsidP="00BB0E1F">
            <w:pPr>
              <w:pStyle w:val="TAH"/>
            </w:pPr>
            <w:r w:rsidRPr="00441CD0">
              <w:t>Scenario description</w:t>
            </w:r>
          </w:p>
        </w:tc>
        <w:tc>
          <w:tcPr>
            <w:tcW w:w="2826" w:type="dxa"/>
            <w:tcBorders>
              <w:top w:val="single" w:sz="4" w:space="0" w:color="auto"/>
              <w:left w:val="single" w:sz="4" w:space="0" w:color="auto"/>
              <w:bottom w:val="single" w:sz="4" w:space="0" w:color="auto"/>
              <w:right w:val="single" w:sz="4" w:space="0" w:color="auto"/>
            </w:tcBorders>
            <w:hideMark/>
          </w:tcPr>
          <w:p w14:paraId="108170A7" w14:textId="77777777" w:rsidR="00EE5860" w:rsidRPr="00441CD0" w:rsidRDefault="00EE5860" w:rsidP="00BB0E1F">
            <w:pPr>
              <w:pStyle w:val="TAH"/>
            </w:pPr>
            <w:r w:rsidRPr="00441CD0">
              <w:t>Data forwarding direction</w:t>
            </w:r>
          </w:p>
        </w:tc>
        <w:tc>
          <w:tcPr>
            <w:tcW w:w="1274" w:type="dxa"/>
            <w:tcBorders>
              <w:top w:val="single" w:sz="4" w:space="0" w:color="auto"/>
              <w:left w:val="single" w:sz="4" w:space="0" w:color="auto"/>
              <w:bottom w:val="single" w:sz="4" w:space="0" w:color="auto"/>
              <w:right w:val="single" w:sz="4" w:space="0" w:color="auto"/>
            </w:tcBorders>
            <w:hideMark/>
          </w:tcPr>
          <w:p w14:paraId="50CB5FA7" w14:textId="77777777" w:rsidR="00EE5860" w:rsidRPr="00441CD0" w:rsidRDefault="00EE5860" w:rsidP="00BB0E1F">
            <w:pPr>
              <w:pStyle w:val="TAH"/>
            </w:pPr>
            <w:r w:rsidRPr="00441CD0">
              <w:t>For EPC applicable to</w:t>
            </w:r>
          </w:p>
        </w:tc>
        <w:tc>
          <w:tcPr>
            <w:tcW w:w="1269" w:type="dxa"/>
            <w:tcBorders>
              <w:top w:val="single" w:sz="4" w:space="0" w:color="auto"/>
              <w:left w:val="single" w:sz="4" w:space="0" w:color="auto"/>
              <w:bottom w:val="single" w:sz="4" w:space="0" w:color="auto"/>
              <w:right w:val="single" w:sz="4" w:space="0" w:color="auto"/>
            </w:tcBorders>
            <w:hideMark/>
          </w:tcPr>
          <w:p w14:paraId="25217139" w14:textId="77777777" w:rsidR="00EE5860" w:rsidRPr="00441CD0" w:rsidRDefault="00EE5860" w:rsidP="00BB0E1F">
            <w:pPr>
              <w:pStyle w:val="TAH"/>
            </w:pPr>
            <w:r w:rsidRPr="00441CD0">
              <w:t>For 5GC applicable to</w:t>
            </w:r>
          </w:p>
        </w:tc>
      </w:tr>
      <w:tr w:rsidR="00EE5860" w:rsidRPr="00441CD0" w14:paraId="2202966F"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3FD659F0" w14:textId="77777777" w:rsidR="00EE5860" w:rsidRPr="00441CD0" w:rsidRDefault="00EE5860" w:rsidP="00BB0E1F">
            <w:pPr>
              <w:pStyle w:val="TAL"/>
            </w:pPr>
            <w:r w:rsidRPr="00441CD0">
              <w:t>1</w:t>
            </w:r>
          </w:p>
        </w:tc>
        <w:tc>
          <w:tcPr>
            <w:tcW w:w="3972" w:type="dxa"/>
            <w:tcBorders>
              <w:top w:val="single" w:sz="4" w:space="0" w:color="auto"/>
              <w:left w:val="single" w:sz="4" w:space="0" w:color="auto"/>
              <w:bottom w:val="single" w:sz="4" w:space="0" w:color="auto"/>
              <w:right w:val="single" w:sz="4" w:space="0" w:color="auto"/>
            </w:tcBorders>
            <w:hideMark/>
          </w:tcPr>
          <w:p w14:paraId="1D45123F" w14:textId="77777777" w:rsidR="00EE5860" w:rsidRPr="00441CD0" w:rsidRDefault="00EE5860" w:rsidP="00BB0E1F">
            <w:pPr>
              <w:pStyle w:val="TAL"/>
            </w:pPr>
            <w:r w:rsidRPr="00441CD0">
              <w:t xml:space="preserve">Forwarding of user-plane packets between the UE and the CP function. </w:t>
            </w:r>
          </w:p>
        </w:tc>
        <w:tc>
          <w:tcPr>
            <w:tcW w:w="2826" w:type="dxa"/>
            <w:tcBorders>
              <w:top w:val="single" w:sz="4" w:space="0" w:color="auto"/>
              <w:left w:val="single" w:sz="4" w:space="0" w:color="auto"/>
              <w:bottom w:val="single" w:sz="4" w:space="0" w:color="auto"/>
              <w:right w:val="single" w:sz="4" w:space="0" w:color="auto"/>
            </w:tcBorders>
            <w:hideMark/>
          </w:tcPr>
          <w:p w14:paraId="7DD9CE5A" w14:textId="77777777" w:rsidR="00EE5860" w:rsidRPr="00441CD0" w:rsidRDefault="00EE5860" w:rsidP="00BB0E1F">
            <w:pPr>
              <w:pStyle w:val="TAC"/>
            </w:pPr>
            <w:r w:rsidRPr="00441CD0">
              <w:t>UP to CP function</w:t>
            </w:r>
          </w:p>
          <w:p w14:paraId="27CE603D"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34EBC48"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6E99F1DE" w14:textId="77777777" w:rsidR="00EE5860" w:rsidRPr="00441CD0" w:rsidRDefault="00EE5860" w:rsidP="00BB0E1F">
            <w:pPr>
              <w:pStyle w:val="TAC"/>
              <w:rPr>
                <w:lang w:eastAsia="ko-KR"/>
              </w:rPr>
            </w:pPr>
            <w:r w:rsidRPr="00441CD0">
              <w:rPr>
                <w:lang w:eastAsia="ko-KR"/>
              </w:rPr>
              <w:t>UPF to SMF</w:t>
            </w:r>
          </w:p>
          <w:p w14:paraId="22E0B814" w14:textId="77777777" w:rsidR="00EE5860" w:rsidRPr="00441CD0" w:rsidRDefault="00EE5860" w:rsidP="00BB0E1F">
            <w:pPr>
              <w:pStyle w:val="TAC"/>
            </w:pPr>
            <w:r w:rsidRPr="00441CD0">
              <w:rPr>
                <w:lang w:eastAsia="ko-KR"/>
              </w:rPr>
              <w:t>SMF to UPF</w:t>
            </w:r>
          </w:p>
        </w:tc>
      </w:tr>
      <w:tr w:rsidR="00EE5860" w:rsidRPr="00441CD0" w14:paraId="69EB3228"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851D885" w14:textId="77777777" w:rsidR="00EE5860" w:rsidRPr="00441CD0" w:rsidRDefault="00EE5860" w:rsidP="00BB0E1F">
            <w:pPr>
              <w:pStyle w:val="TAL"/>
            </w:pPr>
            <w:r w:rsidRPr="00441CD0">
              <w:t>2</w:t>
            </w:r>
          </w:p>
        </w:tc>
        <w:tc>
          <w:tcPr>
            <w:tcW w:w="3972" w:type="dxa"/>
            <w:tcBorders>
              <w:top w:val="single" w:sz="4" w:space="0" w:color="auto"/>
              <w:left w:val="single" w:sz="4" w:space="0" w:color="auto"/>
              <w:bottom w:val="single" w:sz="4" w:space="0" w:color="auto"/>
              <w:right w:val="single" w:sz="4" w:space="0" w:color="auto"/>
            </w:tcBorders>
            <w:hideMark/>
          </w:tcPr>
          <w:p w14:paraId="56EC48FF" w14:textId="77777777" w:rsidR="00EE5860" w:rsidRPr="00441CD0" w:rsidRDefault="00EE5860" w:rsidP="00BB0E1F">
            <w:pPr>
              <w:pStyle w:val="TAL"/>
            </w:pPr>
            <w:r w:rsidRPr="00441CD0">
              <w:t xml:space="preserve">Forwarding of packets between the CP function and the external PDN (over SGi) / DN (over N6). </w:t>
            </w:r>
          </w:p>
        </w:tc>
        <w:tc>
          <w:tcPr>
            <w:tcW w:w="2826" w:type="dxa"/>
            <w:tcBorders>
              <w:top w:val="single" w:sz="4" w:space="0" w:color="auto"/>
              <w:left w:val="single" w:sz="4" w:space="0" w:color="auto"/>
              <w:bottom w:val="single" w:sz="4" w:space="0" w:color="auto"/>
              <w:right w:val="single" w:sz="4" w:space="0" w:color="auto"/>
            </w:tcBorders>
            <w:hideMark/>
          </w:tcPr>
          <w:p w14:paraId="41B940F1" w14:textId="77777777" w:rsidR="00EE5860" w:rsidRPr="00441CD0" w:rsidRDefault="00EE5860" w:rsidP="00BB0E1F">
            <w:pPr>
              <w:pStyle w:val="TAC"/>
            </w:pPr>
            <w:r w:rsidRPr="00441CD0">
              <w:t>UP to CP function</w:t>
            </w:r>
          </w:p>
          <w:p w14:paraId="7AFD4360"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610EB44E"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0C280D0D" w14:textId="77777777" w:rsidR="00EE5860" w:rsidRPr="00441CD0" w:rsidRDefault="00EE5860" w:rsidP="00BB0E1F">
            <w:pPr>
              <w:pStyle w:val="TAC"/>
              <w:rPr>
                <w:lang w:eastAsia="ko-KR"/>
              </w:rPr>
            </w:pPr>
            <w:r w:rsidRPr="00441CD0">
              <w:rPr>
                <w:lang w:eastAsia="ko-KR"/>
              </w:rPr>
              <w:t>UPF to SMF</w:t>
            </w:r>
          </w:p>
          <w:p w14:paraId="778950BC" w14:textId="77777777" w:rsidR="00EE5860" w:rsidRPr="00441CD0" w:rsidRDefault="00EE5860" w:rsidP="00BB0E1F">
            <w:pPr>
              <w:pStyle w:val="TAC"/>
            </w:pPr>
            <w:r w:rsidRPr="00441CD0">
              <w:rPr>
                <w:lang w:eastAsia="ko-KR"/>
              </w:rPr>
              <w:t>SMF to UPF</w:t>
            </w:r>
          </w:p>
        </w:tc>
      </w:tr>
      <w:tr w:rsidR="00EE5860" w:rsidRPr="00441CD0" w14:paraId="25CA07A4"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7EF01E17" w14:textId="77777777" w:rsidR="00EE5860" w:rsidRPr="00441CD0" w:rsidRDefault="00EE5860" w:rsidP="00BB0E1F">
            <w:pPr>
              <w:pStyle w:val="TAL"/>
            </w:pPr>
            <w:r w:rsidRPr="00441CD0">
              <w:t>3</w:t>
            </w:r>
          </w:p>
        </w:tc>
        <w:tc>
          <w:tcPr>
            <w:tcW w:w="3972" w:type="dxa"/>
            <w:tcBorders>
              <w:top w:val="single" w:sz="4" w:space="0" w:color="auto"/>
              <w:left w:val="single" w:sz="4" w:space="0" w:color="auto"/>
              <w:bottom w:val="single" w:sz="4" w:space="0" w:color="auto"/>
              <w:right w:val="single" w:sz="4" w:space="0" w:color="auto"/>
            </w:tcBorders>
            <w:hideMark/>
          </w:tcPr>
          <w:p w14:paraId="5CBF5855" w14:textId="77777777" w:rsidR="00EE5860" w:rsidRPr="00441CD0" w:rsidRDefault="00EE5860" w:rsidP="00BB0E1F">
            <w:pPr>
              <w:pStyle w:val="TAL"/>
            </w:pPr>
            <w:r w:rsidRPr="00441CD0">
              <w:t>Forwarding of packets subject to buffering in the CP function.</w:t>
            </w:r>
          </w:p>
        </w:tc>
        <w:tc>
          <w:tcPr>
            <w:tcW w:w="2826" w:type="dxa"/>
            <w:tcBorders>
              <w:top w:val="single" w:sz="4" w:space="0" w:color="auto"/>
              <w:left w:val="single" w:sz="4" w:space="0" w:color="auto"/>
              <w:bottom w:val="single" w:sz="4" w:space="0" w:color="auto"/>
              <w:right w:val="single" w:sz="4" w:space="0" w:color="auto"/>
            </w:tcBorders>
            <w:hideMark/>
          </w:tcPr>
          <w:p w14:paraId="33AC9803" w14:textId="77777777" w:rsidR="00EE5860" w:rsidRPr="00441CD0" w:rsidRDefault="00EE5860" w:rsidP="00BB0E1F">
            <w:pPr>
              <w:pStyle w:val="TAC"/>
            </w:pPr>
            <w:r w:rsidRPr="00441CD0">
              <w:t>UP to CP function</w:t>
            </w:r>
          </w:p>
          <w:p w14:paraId="7F506A7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4B11BDC9" w14:textId="77777777" w:rsidR="00EE5860" w:rsidRPr="00441CD0" w:rsidRDefault="00EE5860" w:rsidP="00BB0E1F">
            <w:pPr>
              <w:pStyle w:val="TAC"/>
            </w:pPr>
            <w:r w:rsidRPr="00441CD0">
              <w:t>SGW</w:t>
            </w:r>
          </w:p>
        </w:tc>
        <w:tc>
          <w:tcPr>
            <w:tcW w:w="1269" w:type="dxa"/>
            <w:tcBorders>
              <w:top w:val="single" w:sz="4" w:space="0" w:color="auto"/>
              <w:left w:val="single" w:sz="4" w:space="0" w:color="auto"/>
              <w:bottom w:val="single" w:sz="4" w:space="0" w:color="auto"/>
              <w:right w:val="single" w:sz="4" w:space="0" w:color="auto"/>
            </w:tcBorders>
            <w:hideMark/>
          </w:tcPr>
          <w:p w14:paraId="02AA9E6A" w14:textId="77777777" w:rsidR="00EE5860" w:rsidRPr="00441CD0" w:rsidRDefault="00EE5860" w:rsidP="00BB0E1F">
            <w:pPr>
              <w:pStyle w:val="TAC"/>
              <w:rPr>
                <w:lang w:eastAsia="ko-KR"/>
              </w:rPr>
            </w:pPr>
            <w:r w:rsidRPr="00441CD0">
              <w:rPr>
                <w:lang w:eastAsia="ko-KR"/>
              </w:rPr>
              <w:t>UPF to SMF</w:t>
            </w:r>
          </w:p>
          <w:p w14:paraId="668C0C8A" w14:textId="77777777" w:rsidR="00EE5860" w:rsidRPr="00441CD0" w:rsidRDefault="00EE5860" w:rsidP="00BB0E1F">
            <w:pPr>
              <w:pStyle w:val="TAC"/>
            </w:pPr>
            <w:r w:rsidRPr="00441CD0">
              <w:rPr>
                <w:lang w:eastAsia="ko-KR"/>
              </w:rPr>
              <w:t>SMF to UPF</w:t>
            </w:r>
          </w:p>
        </w:tc>
      </w:tr>
      <w:tr w:rsidR="00EE5860" w:rsidRPr="00441CD0" w14:paraId="6F59215C"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293F292" w14:textId="77777777" w:rsidR="00EE5860" w:rsidRPr="00441CD0" w:rsidRDefault="00EE5860" w:rsidP="00BB0E1F">
            <w:pPr>
              <w:pStyle w:val="TAL"/>
            </w:pPr>
            <w:r w:rsidRPr="00441CD0">
              <w:t>4</w:t>
            </w:r>
          </w:p>
        </w:tc>
        <w:tc>
          <w:tcPr>
            <w:tcW w:w="3972" w:type="dxa"/>
            <w:tcBorders>
              <w:top w:val="single" w:sz="4" w:space="0" w:color="auto"/>
              <w:left w:val="single" w:sz="4" w:space="0" w:color="auto"/>
              <w:bottom w:val="single" w:sz="4" w:space="0" w:color="auto"/>
              <w:right w:val="single" w:sz="4" w:space="0" w:color="auto"/>
            </w:tcBorders>
            <w:hideMark/>
          </w:tcPr>
          <w:p w14:paraId="10CDBCA2" w14:textId="77777777" w:rsidR="00EE5860" w:rsidRPr="00441CD0" w:rsidRDefault="00EE5860" w:rsidP="00BB0E1F">
            <w:pPr>
              <w:pStyle w:val="TAL"/>
            </w:pPr>
            <w:r w:rsidRPr="00441CD0">
              <w:t>Forwarding of End Marker Packets constructed by the CP function to a downstream node.</w:t>
            </w:r>
          </w:p>
        </w:tc>
        <w:tc>
          <w:tcPr>
            <w:tcW w:w="2826" w:type="dxa"/>
            <w:tcBorders>
              <w:top w:val="single" w:sz="4" w:space="0" w:color="auto"/>
              <w:left w:val="single" w:sz="4" w:space="0" w:color="auto"/>
              <w:bottom w:val="single" w:sz="4" w:space="0" w:color="auto"/>
              <w:right w:val="single" w:sz="4" w:space="0" w:color="auto"/>
            </w:tcBorders>
            <w:hideMark/>
          </w:tcPr>
          <w:p w14:paraId="3FCA546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50153DE0" w14:textId="77777777" w:rsidR="00EE5860" w:rsidRPr="00441CD0" w:rsidRDefault="00EE5860" w:rsidP="00BB0E1F">
            <w:pPr>
              <w:pStyle w:val="TAC"/>
            </w:pPr>
            <w:r w:rsidRPr="00441CD0">
              <w:t>SGW, PGW</w:t>
            </w:r>
          </w:p>
        </w:tc>
        <w:tc>
          <w:tcPr>
            <w:tcW w:w="1269" w:type="dxa"/>
            <w:tcBorders>
              <w:top w:val="single" w:sz="4" w:space="0" w:color="auto"/>
              <w:left w:val="single" w:sz="4" w:space="0" w:color="auto"/>
              <w:bottom w:val="single" w:sz="4" w:space="0" w:color="auto"/>
              <w:right w:val="single" w:sz="4" w:space="0" w:color="auto"/>
            </w:tcBorders>
            <w:hideMark/>
          </w:tcPr>
          <w:p w14:paraId="59F38C45" w14:textId="77777777" w:rsidR="00EE5860" w:rsidRPr="00441CD0" w:rsidRDefault="00EE5860" w:rsidP="00BB0E1F">
            <w:pPr>
              <w:pStyle w:val="TAC"/>
            </w:pPr>
            <w:r w:rsidRPr="00441CD0">
              <w:rPr>
                <w:lang w:eastAsia="ko-KR"/>
              </w:rPr>
              <w:t>SMF to UPF</w:t>
            </w:r>
          </w:p>
        </w:tc>
      </w:tr>
      <w:tr w:rsidR="00EE5860" w:rsidRPr="00441CD0" w14:paraId="22BD714B"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4961AEA6" w14:textId="77777777" w:rsidR="00EE5860" w:rsidRPr="00441CD0" w:rsidRDefault="00EE5860" w:rsidP="00BB0E1F">
            <w:pPr>
              <w:pStyle w:val="TAL"/>
            </w:pPr>
            <w:r w:rsidRPr="00441CD0">
              <w:t>5</w:t>
            </w:r>
          </w:p>
        </w:tc>
        <w:tc>
          <w:tcPr>
            <w:tcW w:w="3972" w:type="dxa"/>
            <w:tcBorders>
              <w:top w:val="single" w:sz="4" w:space="0" w:color="auto"/>
              <w:left w:val="single" w:sz="4" w:space="0" w:color="auto"/>
              <w:bottom w:val="single" w:sz="4" w:space="0" w:color="auto"/>
              <w:right w:val="single" w:sz="4" w:space="0" w:color="auto"/>
            </w:tcBorders>
            <w:hideMark/>
          </w:tcPr>
          <w:p w14:paraId="4375E342" w14:textId="77777777" w:rsidR="00EE5860" w:rsidRPr="00441CD0" w:rsidRDefault="00EE5860" w:rsidP="00BB0E1F">
            <w:pPr>
              <w:pStyle w:val="TAL"/>
            </w:pPr>
            <w:r w:rsidRPr="00441CD0">
              <w:rPr>
                <w:rFonts w:cs="Arial"/>
                <w:color w:val="000000"/>
              </w:rPr>
              <w:t>Forwarding of user data using Control Plane CIoT 5GS Optimisation</w:t>
            </w:r>
          </w:p>
        </w:tc>
        <w:tc>
          <w:tcPr>
            <w:tcW w:w="2826" w:type="dxa"/>
            <w:tcBorders>
              <w:top w:val="single" w:sz="4" w:space="0" w:color="auto"/>
              <w:left w:val="single" w:sz="4" w:space="0" w:color="auto"/>
              <w:bottom w:val="single" w:sz="4" w:space="0" w:color="auto"/>
              <w:right w:val="single" w:sz="4" w:space="0" w:color="auto"/>
            </w:tcBorders>
            <w:hideMark/>
          </w:tcPr>
          <w:p w14:paraId="1C9C235C" w14:textId="77777777" w:rsidR="00EE5860" w:rsidRPr="00441CD0" w:rsidRDefault="00EE5860" w:rsidP="00BB0E1F">
            <w:pPr>
              <w:pStyle w:val="TAC"/>
            </w:pPr>
            <w:r w:rsidRPr="00441CD0">
              <w:t>UP to CP function</w:t>
            </w:r>
          </w:p>
          <w:p w14:paraId="2D0545BB"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E50F173" w14:textId="77777777" w:rsidR="00EE5860" w:rsidRPr="00441CD0" w:rsidRDefault="00EE5860" w:rsidP="00BB0E1F">
            <w:pPr>
              <w:pStyle w:val="TAC"/>
            </w:pPr>
            <w:r w:rsidRPr="00441CD0">
              <w:t>-</w:t>
            </w:r>
          </w:p>
        </w:tc>
        <w:tc>
          <w:tcPr>
            <w:tcW w:w="1269" w:type="dxa"/>
            <w:tcBorders>
              <w:top w:val="single" w:sz="4" w:space="0" w:color="auto"/>
              <w:left w:val="single" w:sz="4" w:space="0" w:color="auto"/>
              <w:bottom w:val="single" w:sz="4" w:space="0" w:color="auto"/>
              <w:right w:val="single" w:sz="4" w:space="0" w:color="auto"/>
            </w:tcBorders>
            <w:hideMark/>
          </w:tcPr>
          <w:p w14:paraId="424B8C70" w14:textId="77777777" w:rsidR="00EE5860" w:rsidRPr="00441CD0" w:rsidRDefault="00EE5860" w:rsidP="00BB0E1F">
            <w:pPr>
              <w:pStyle w:val="TAC"/>
              <w:rPr>
                <w:lang w:eastAsia="ko-KR"/>
              </w:rPr>
            </w:pPr>
            <w:r w:rsidRPr="00441CD0">
              <w:rPr>
                <w:lang w:eastAsia="ko-KR"/>
              </w:rPr>
              <w:t>UPF to SMF</w:t>
            </w:r>
          </w:p>
          <w:p w14:paraId="67577F59" w14:textId="77777777" w:rsidR="00EE5860" w:rsidRPr="00441CD0" w:rsidRDefault="00EE5860" w:rsidP="00BB0E1F">
            <w:pPr>
              <w:pStyle w:val="TAC"/>
              <w:rPr>
                <w:lang w:eastAsia="ko-KR"/>
              </w:rPr>
            </w:pPr>
            <w:r w:rsidRPr="00441CD0">
              <w:rPr>
                <w:lang w:eastAsia="ko-KR"/>
              </w:rPr>
              <w:t>SMF to UPF</w:t>
            </w:r>
          </w:p>
        </w:tc>
      </w:tr>
    </w:tbl>
    <w:p w14:paraId="58B01CAB" w14:textId="77777777" w:rsidR="00EE5860" w:rsidRPr="00441CD0" w:rsidRDefault="00EE5860" w:rsidP="00EE5860">
      <w:pPr>
        <w:rPr>
          <w:lang w:val="en-US"/>
        </w:rPr>
      </w:pPr>
    </w:p>
    <w:p w14:paraId="77489E77" w14:textId="77777777" w:rsidR="00EE5860" w:rsidRPr="00441CD0" w:rsidRDefault="00EE5860" w:rsidP="00EE5860">
      <w:pPr>
        <w:rPr>
          <w:lang w:val="en-US"/>
        </w:rPr>
      </w:pPr>
      <w:r w:rsidRPr="00441CD0">
        <w:rPr>
          <w:lang w:val="en-US"/>
        </w:rPr>
        <w:t>User plane packets shall be forwarded between the CP and UP functions by encapsulating the user plane packets using GTP-U encapsulation (see 3GPP TS 29.281 [3]).</w:t>
      </w:r>
    </w:p>
    <w:p w14:paraId="37F42CF9" w14:textId="77777777" w:rsidR="00EE5860" w:rsidRPr="00441CD0" w:rsidRDefault="00EE5860" w:rsidP="00EE5860">
      <w:pPr>
        <w:rPr>
          <w:lang w:val="en-US"/>
        </w:rPr>
      </w:pPr>
      <w:r w:rsidRPr="00441CD0">
        <w:rPr>
          <w:lang w:val="en-US"/>
        </w:rPr>
        <w:lastRenderedPageBreak/>
        <w:t>For forwarding data from the UP function to the CP function, the CP function shall provision PDR(s) per PFCP session context, with the PDI identifying the user plane traffic to forward to the CP function and with a FAR set with the Destination Interface "CP function side" and set to perform GTP-U encapsulation and to forward the packets to a GTP-u F-TEID uniquely assigned in the CP function per PFCP session and PDR. The CP function shall then identify the PDN connection and the bearer to which the forwarded data belongs by the F-TEID in the header of the encapsulating GTP-U packet.</w:t>
      </w:r>
    </w:p>
    <w:p w14:paraId="2D6E1C1B" w14:textId="77777777" w:rsidR="00EE5860" w:rsidRPr="00441CD0" w:rsidRDefault="00EE5860" w:rsidP="00EE5860">
      <w:pPr>
        <w:rPr>
          <w:lang w:val="en-US"/>
        </w:rPr>
      </w:pPr>
      <w:r w:rsidRPr="00441CD0">
        <w:rPr>
          <w:lang w:val="en-US"/>
        </w:rPr>
        <w:t>For forwarding data from the CP function to the UP function, the CP function shall provision one or more PDR(s) per PFCP session context, with the PDI set with the Source Interface "CP function side" and identifying the GTP-u F-TEID uniquely assigned in the UP function per PDR, and with a FAR set to perform GTP-U decapsulation and to forward the packets to the intended destination. URRs and QERs may also be configured.</w:t>
      </w:r>
    </w:p>
    <w:p w14:paraId="743914DE" w14:textId="77777777" w:rsidR="00EE5860" w:rsidRPr="00441CD0" w:rsidRDefault="00EE5860" w:rsidP="00EE5860">
      <w:pPr>
        <w:rPr>
          <w:lang w:val="en-US"/>
        </w:rPr>
      </w:pPr>
      <w:r w:rsidRPr="00441CD0">
        <w:rPr>
          <w:lang w:val="en-US"/>
        </w:rPr>
        <w:t>For EPC PFCP session contexts may correspond to individual PDN connections, TDF sessions, or standalone sessions not tied to any PDN connection or TDF session used e.g. for forwarding RADIUS, Diameter or DHCP</w:t>
      </w:r>
      <w:r w:rsidRPr="00441CD0">
        <w:t xml:space="preserve"> signalling</w:t>
      </w:r>
      <w:r w:rsidRPr="00441CD0">
        <w:rPr>
          <w:lang w:val="en-US"/>
        </w:rPr>
        <w:t xml:space="preserve"> between the PGW-C and the PDN or for forwarding End Marker packets from the PGW-C or SGW-C to a downstream SGW-U or eNodeB.</w:t>
      </w:r>
    </w:p>
    <w:p w14:paraId="4CE2796A" w14:textId="77777777" w:rsidR="00EE5860" w:rsidRPr="00441CD0" w:rsidRDefault="00EE5860" w:rsidP="00EE5860">
      <w:pPr>
        <w:rPr>
          <w:lang w:val="en-US"/>
        </w:rPr>
      </w:pPr>
      <w:r w:rsidRPr="00441CD0">
        <w:rPr>
          <w:lang w:val="en-US"/>
        </w:rPr>
        <w:t>For 5GC PFCP session contexts may correspond to individual PDU sessions or standalone sessions not tied to any PDU sessions used e.g. for forwarding RADIUS, Diameter or DHCP</w:t>
      </w:r>
      <w:r w:rsidRPr="00441CD0">
        <w:t xml:space="preserve"> signalling</w:t>
      </w:r>
      <w:r w:rsidRPr="00441CD0">
        <w:rPr>
          <w:lang w:val="en-US"/>
        </w:rPr>
        <w:t xml:space="preserve"> between the SMF and the DN or for forwarding End Marker packets from the SMF to a downstream UPF or NG-RAN.</w:t>
      </w:r>
    </w:p>
    <w:p w14:paraId="2758BF96" w14:textId="77777777" w:rsidR="00EE5860" w:rsidRPr="00441CD0" w:rsidRDefault="00EE5860" w:rsidP="00EE5860">
      <w:pPr>
        <w:rPr>
          <w:lang w:val="en-US"/>
        </w:rPr>
      </w:pPr>
      <w:r w:rsidRPr="00441CD0">
        <w:rPr>
          <w:lang w:val="en-US"/>
        </w:rPr>
        <w:t>For EPC the CP function may establish one Sx-u tunnel per:</w:t>
      </w:r>
    </w:p>
    <w:p w14:paraId="12BA9C6F" w14:textId="77777777" w:rsidR="00EE5860" w:rsidRPr="00441CD0" w:rsidRDefault="00EE5860" w:rsidP="00EE5860">
      <w:pPr>
        <w:pStyle w:val="B1"/>
        <w:rPr>
          <w:lang w:val="en-US"/>
        </w:rPr>
      </w:pPr>
      <w:r w:rsidRPr="00441CD0">
        <w:rPr>
          <w:lang w:val="en-US"/>
        </w:rPr>
        <w:t>-</w:t>
      </w:r>
      <w:r w:rsidRPr="00441CD0">
        <w:rPr>
          <w:lang w:val="en-US"/>
        </w:rPr>
        <w:tab/>
        <w:t>bearer of PDN connection e.g. for the data forwarding scenarios 1 and 3;</w:t>
      </w:r>
    </w:p>
    <w:p w14:paraId="1C1017FB" w14:textId="77777777" w:rsidR="00EE5860" w:rsidRPr="00441CD0" w:rsidRDefault="00EE5860" w:rsidP="00EE5860">
      <w:pPr>
        <w:pStyle w:val="B1"/>
        <w:rPr>
          <w:lang w:val="en-US"/>
        </w:rPr>
      </w:pPr>
      <w:r w:rsidRPr="00441CD0">
        <w:rPr>
          <w:lang w:val="en-US"/>
        </w:rPr>
        <w:t>-</w:t>
      </w:r>
      <w:r w:rsidRPr="00441CD0">
        <w:rPr>
          <w:lang w:val="en-US"/>
        </w:rPr>
        <w:tab/>
        <w:t>UP function or PDN e.g. for the data forwarding scenario 1, 2 and 4.</w:t>
      </w:r>
    </w:p>
    <w:p w14:paraId="3074C0DE" w14:textId="77777777" w:rsidR="00EE5860" w:rsidRPr="00441CD0" w:rsidRDefault="00EE5860" w:rsidP="00EE5860">
      <w:pPr>
        <w:rPr>
          <w:lang w:val="en-US"/>
        </w:rPr>
      </w:pPr>
      <w:r w:rsidRPr="00441CD0">
        <w:rPr>
          <w:lang w:val="en-US"/>
        </w:rPr>
        <w:t>For 5GC the CP function may establish one N4-u tunnel per:</w:t>
      </w:r>
    </w:p>
    <w:p w14:paraId="0A17BF79" w14:textId="77777777" w:rsidR="00EE5860" w:rsidRPr="00441CD0" w:rsidRDefault="00EE5860" w:rsidP="00EE5860">
      <w:pPr>
        <w:pStyle w:val="B1"/>
        <w:rPr>
          <w:lang w:val="en-US"/>
        </w:rPr>
      </w:pPr>
      <w:r w:rsidRPr="00441CD0">
        <w:rPr>
          <w:lang w:val="en-US"/>
        </w:rPr>
        <w:t>-</w:t>
      </w:r>
      <w:r w:rsidRPr="00441CD0">
        <w:rPr>
          <w:lang w:val="en-US"/>
        </w:rPr>
        <w:tab/>
        <w:t>PDU session e.g. for the data forwarding scenarios 1, 3 and 5;</w:t>
      </w:r>
    </w:p>
    <w:p w14:paraId="4C19289F" w14:textId="77777777" w:rsidR="00EE5860" w:rsidRPr="00441CD0" w:rsidRDefault="00EE5860" w:rsidP="00EE5860">
      <w:pPr>
        <w:pStyle w:val="B1"/>
        <w:rPr>
          <w:lang w:val="en-US"/>
        </w:rPr>
      </w:pPr>
      <w:r w:rsidRPr="00441CD0">
        <w:rPr>
          <w:lang w:val="en-US"/>
        </w:rPr>
        <w:t>-</w:t>
      </w:r>
      <w:r w:rsidRPr="00441CD0">
        <w:rPr>
          <w:lang w:val="en-US"/>
        </w:rPr>
        <w:tab/>
        <w:t>UP function or DN e.g. for the data forwarding scenario 1, 2 and 4.</w:t>
      </w:r>
    </w:p>
    <w:p w14:paraId="7C384748" w14:textId="49CB1A1A" w:rsidR="00EE5860" w:rsidRPr="00441CD0" w:rsidRDefault="00EE5860" w:rsidP="00EE5860">
      <w:pPr>
        <w:rPr>
          <w:lang w:val="en-US"/>
        </w:rPr>
      </w:pPr>
      <w:r w:rsidRPr="00441CD0">
        <w:rPr>
          <w:lang w:val="en-US"/>
        </w:rPr>
        <w:t xml:space="preserve">Requirements for forwarding packets subject to buffering in the CP function between the UP and CP functions (scenario 3) are further specified in </w:t>
      </w:r>
      <w:r w:rsidR="00415C19" w:rsidRPr="00441CD0">
        <w:rPr>
          <w:lang w:val="en-US"/>
        </w:rPr>
        <w:t>clause</w:t>
      </w:r>
      <w:r w:rsidR="00415C19">
        <w:rPr>
          <w:lang w:val="en-US"/>
        </w:rPr>
        <w:t> </w:t>
      </w:r>
      <w:r w:rsidR="00415C19" w:rsidRPr="00441CD0">
        <w:rPr>
          <w:lang w:val="en-US"/>
        </w:rPr>
        <w:t>5</w:t>
      </w:r>
      <w:r w:rsidRPr="00441CD0">
        <w:rPr>
          <w:lang w:val="en-US"/>
        </w:rPr>
        <w:t>.3.3.</w:t>
      </w:r>
    </w:p>
    <w:p w14:paraId="16138819" w14:textId="505FA5CF" w:rsidR="00EE5860" w:rsidRPr="00441CD0" w:rsidRDefault="00EE5860" w:rsidP="00EE5860">
      <w:pPr>
        <w:rPr>
          <w:lang w:val="en-US"/>
        </w:rPr>
      </w:pPr>
      <w:r w:rsidRPr="00441CD0">
        <w:rPr>
          <w:lang w:val="en-US"/>
        </w:rPr>
        <w:t xml:space="preserve">Requirements for sending End Marker packets (scenario 4) are further specified in </w:t>
      </w:r>
      <w:r w:rsidR="00415C19" w:rsidRPr="00441CD0">
        <w:rPr>
          <w:lang w:val="en-US"/>
        </w:rPr>
        <w:t>clause</w:t>
      </w:r>
      <w:r w:rsidR="00415C19">
        <w:rPr>
          <w:lang w:val="en-US"/>
        </w:rPr>
        <w:t> </w:t>
      </w:r>
      <w:r w:rsidR="00415C19" w:rsidRPr="00441CD0">
        <w:rPr>
          <w:lang w:val="en-US"/>
        </w:rPr>
        <w:t>5</w:t>
      </w:r>
      <w:r w:rsidRPr="00441CD0">
        <w:rPr>
          <w:lang w:val="en-US"/>
        </w:rPr>
        <w:t>.3.2.</w:t>
      </w:r>
    </w:p>
    <w:p w14:paraId="0658F323" w14:textId="7D0D299A" w:rsidR="00EE5860" w:rsidRPr="00441CD0" w:rsidRDefault="00EE5860" w:rsidP="00EE5860">
      <w:pPr>
        <w:rPr>
          <w:lang w:val="en-US"/>
        </w:rPr>
      </w:pPr>
      <w:r w:rsidRPr="00441CD0">
        <w:rPr>
          <w:lang w:val="en-US"/>
        </w:rPr>
        <w:t xml:space="preserve">Requirements for forwarding </w:t>
      </w:r>
      <w:r w:rsidRPr="00441CD0">
        <w:rPr>
          <w:rFonts w:cs="Arial"/>
          <w:color w:val="000000"/>
        </w:rPr>
        <w:t>user data using Control Plane CIoT 5GS Optimisation</w:t>
      </w:r>
      <w:r w:rsidRPr="00441CD0">
        <w:rPr>
          <w:lang w:val="en-US"/>
        </w:rPr>
        <w:t xml:space="preserve"> between the UP and CP functions (scenario 5) are further specified in </w:t>
      </w:r>
      <w:r w:rsidR="00415C19" w:rsidRPr="00441CD0">
        <w:rPr>
          <w:lang w:val="en-US"/>
        </w:rPr>
        <w:t>clause</w:t>
      </w:r>
      <w:r w:rsidR="00415C19">
        <w:rPr>
          <w:lang w:val="en-US"/>
        </w:rPr>
        <w:t> </w:t>
      </w:r>
      <w:r w:rsidR="00415C19" w:rsidRPr="00441CD0">
        <w:rPr>
          <w:lang w:val="en-US"/>
        </w:rPr>
        <w:t>5</w:t>
      </w:r>
      <w:r w:rsidRPr="00441CD0">
        <w:rPr>
          <w:lang w:val="en-US"/>
        </w:rPr>
        <w:t>.3.5.</w:t>
      </w:r>
    </w:p>
    <w:p w14:paraId="1D744734" w14:textId="77777777" w:rsidR="00EE5860" w:rsidRPr="00441CD0" w:rsidRDefault="00EE5860" w:rsidP="00EE5860">
      <w:pPr>
        <w:pStyle w:val="Heading3"/>
        <w:rPr>
          <w:lang w:val="en-US"/>
        </w:rPr>
      </w:pPr>
      <w:bookmarkStart w:id="749" w:name="_Toc19717073"/>
      <w:bookmarkStart w:id="750" w:name="_Toc27490536"/>
      <w:bookmarkStart w:id="751" w:name="_Toc27556829"/>
      <w:bookmarkStart w:id="752" w:name="_Toc27723746"/>
      <w:bookmarkStart w:id="753" w:name="_Toc36030811"/>
      <w:bookmarkStart w:id="754" w:name="_Toc36042731"/>
      <w:bookmarkStart w:id="755" w:name="_Toc36814055"/>
      <w:bookmarkStart w:id="756" w:name="_Toc44688900"/>
      <w:bookmarkStart w:id="757" w:name="_Toc44923654"/>
      <w:bookmarkStart w:id="758" w:name="_Toc51860622"/>
      <w:bookmarkStart w:id="759" w:name="_Toc57930389"/>
      <w:bookmarkStart w:id="760" w:name="_Toc57931019"/>
      <w:bookmarkStart w:id="761" w:name="_Toc67499411"/>
      <w:r w:rsidRPr="00441CD0">
        <w:rPr>
          <w:lang w:val="en-US"/>
        </w:rPr>
        <w:t>5.3.2</w:t>
      </w:r>
      <w:r w:rsidRPr="00441CD0">
        <w:rPr>
          <w:lang w:val="en-US"/>
        </w:rPr>
        <w:tab/>
        <w:t>Sending of End Marker Packets</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58367EA8" w14:textId="77777777" w:rsidR="00801D44" w:rsidRDefault="00EE5860" w:rsidP="00801D44">
      <w:r w:rsidRPr="00441CD0">
        <w:t>The construction of End Marker packets may either be done in the CP function or UP function, based on network configuration, as specified in clause 5.8 of 3GPP TS 23.214 [2] for EPC and in clause </w:t>
      </w:r>
      <w:r w:rsidRPr="00441CD0">
        <w:rPr>
          <w:lang w:eastAsia="ko-KR"/>
        </w:rPr>
        <w:t xml:space="preserve">5.8.2.9 </w:t>
      </w:r>
      <w:r w:rsidRPr="00441CD0">
        <w:t xml:space="preserve">of 3GPP TS 23.501 [28] </w:t>
      </w:r>
      <w:r w:rsidRPr="00441CD0">
        <w:rPr>
          <w:lang w:eastAsia="ko-KR"/>
        </w:rPr>
        <w:t>for 5GC</w:t>
      </w:r>
      <w:r w:rsidRPr="00441CD0">
        <w:t>. The support of End Marker packets by the UP function is optional.</w:t>
      </w:r>
    </w:p>
    <w:p w14:paraId="224C0EB8" w14:textId="77777777" w:rsidR="00075654" w:rsidRDefault="00801D44" w:rsidP="00801D44">
      <w:r>
        <w:t xml:space="preserve">A UP function complying with this release of the specification shall support constructing </w:t>
      </w:r>
      <w:r>
        <w:t xml:space="preserve">End Marker packets </w:t>
      </w:r>
      <w:r>
        <w:t xml:space="preserve">in </w:t>
      </w:r>
      <w:r>
        <w:t>the UP function</w:t>
      </w:r>
      <w:r>
        <w:t xml:space="preserve"> and shall indicate so to the CP function by setting the EMPU flag in the UP Function Features (see clause 8.2.25).</w:t>
      </w:r>
    </w:p>
    <w:p w14:paraId="1D974E57" w14:textId="5ADD6DC7" w:rsidR="00801D44" w:rsidRDefault="00801D44" w:rsidP="00801D44">
      <w:r>
        <w:t>A CP function complying with this release of the specification should request the UP function to construct End Marker packets</w:t>
      </w:r>
      <w:r>
        <w:t>.</w:t>
      </w:r>
      <w:r>
        <w:t xml:space="preserve"> If so, </w:t>
      </w:r>
      <w:r>
        <w:t>the CP function shall request the UP function to construct and send End Marker packets by sending a Session Modification Request including FAR(s) with the new downstream F-TEID and with the SNDEM (Send End Marker Packets) flag set.</w:t>
      </w:r>
    </w:p>
    <w:p w14:paraId="0E42377A" w14:textId="50A52237" w:rsidR="00EE5860" w:rsidRPr="00441CD0" w:rsidRDefault="00EE5860" w:rsidP="00801D44">
      <w:r w:rsidRPr="00441CD0">
        <w:t>For End Marker packets constructed in the CP function, the CP function shall:</w:t>
      </w:r>
    </w:p>
    <w:p w14:paraId="1D5708C8" w14:textId="77777777" w:rsidR="00EE5860" w:rsidRPr="00441CD0" w:rsidRDefault="00EE5860" w:rsidP="00EE5860">
      <w:pPr>
        <w:pStyle w:val="B1"/>
      </w:pPr>
      <w:r w:rsidRPr="00441CD0">
        <w:t>-</w:t>
      </w:r>
      <w:r w:rsidRPr="00441CD0">
        <w:tab/>
        <w:t>establish (once) one standalone PFCP session not tied to any PDN connection, per the UP function, for forwarding End Marker packets, and provision the UP function to perform one GTP-U decapsulation and to forward the resulting packets without any further change towards the destination IP address of these packets;</w:t>
      </w:r>
    </w:p>
    <w:p w14:paraId="2EF8A2BF" w14:textId="77777777" w:rsidR="00EE5860" w:rsidRPr="00441CD0" w:rsidRDefault="00EE5860" w:rsidP="00EE5860">
      <w:pPr>
        <w:pStyle w:val="B1"/>
      </w:pPr>
      <w:r w:rsidRPr="00441CD0">
        <w:t>-</w:t>
      </w:r>
      <w:r w:rsidRPr="00441CD0">
        <w:tab/>
        <w:t>construct the GTP-U End Marker packets, with the destination IP address and TEID set according to the old F-TEID value, and with a source IP address set according to the UP function's F-TEID value (e.g. S1 or Iu SGW F-TEID or NG-u UPF F-TEID);</w:t>
      </w:r>
    </w:p>
    <w:p w14:paraId="138834CF" w14:textId="7DCF970A" w:rsidR="00EE5860" w:rsidRPr="00441CD0" w:rsidRDefault="00EE5860" w:rsidP="00EE5860">
      <w:pPr>
        <w:pStyle w:val="B1"/>
      </w:pPr>
      <w:r w:rsidRPr="00441CD0">
        <w:lastRenderedPageBreak/>
        <w:t>-</w:t>
      </w:r>
      <w:r w:rsidRPr="00441CD0">
        <w:tab/>
        <w:t xml:space="preserve">encapsulate the constructed GTP-U End Marker packets in GTP-U packets according to the principles specified in </w:t>
      </w:r>
      <w:r w:rsidR="00415C19" w:rsidRPr="00441CD0">
        <w:t>clause</w:t>
      </w:r>
      <w:r w:rsidR="00415C19">
        <w:t> </w:t>
      </w:r>
      <w:r w:rsidR="00415C19" w:rsidRPr="00441CD0">
        <w:t>5</w:t>
      </w:r>
      <w:r w:rsidRPr="00441CD0">
        <w:t>.3.1 for data forwarding between the CP function and the UP function, and send them towards the F-TEID assigned in the UP function for the above PFCP session, after receipt of the PFCP Session Modification Response indicating that the UP function has switched to a new F-TEID.</w:t>
      </w:r>
    </w:p>
    <w:p w14:paraId="6B5E9E3F" w14:textId="77777777" w:rsidR="00EE5860" w:rsidRPr="00441CD0" w:rsidRDefault="00EE5860" w:rsidP="00EE5860">
      <w:pPr>
        <w:rPr>
          <w:lang w:val="en-US"/>
        </w:rPr>
      </w:pPr>
      <w:r w:rsidRPr="00441CD0">
        <w:rPr>
          <w:lang w:val="en-US"/>
        </w:rPr>
        <w:t>Upon receipt of a PFCP Session Modification Request modifying the F-TEID in the Outer Header Creation of a FAR, the UP function shall send the Response message only after having switched to the new F-TEID.</w:t>
      </w:r>
    </w:p>
    <w:p w14:paraId="27E9C7CE" w14:textId="77777777" w:rsidR="00EE5860" w:rsidRPr="00441CD0" w:rsidRDefault="00EE5860" w:rsidP="00EE5860">
      <w:pPr>
        <w:pStyle w:val="Heading3"/>
        <w:rPr>
          <w:lang w:val="en-US"/>
        </w:rPr>
      </w:pPr>
      <w:bookmarkStart w:id="762" w:name="_Toc19717074"/>
      <w:bookmarkStart w:id="763" w:name="_Toc27490537"/>
      <w:bookmarkStart w:id="764" w:name="_Toc27556830"/>
      <w:bookmarkStart w:id="765" w:name="_Toc27723747"/>
      <w:bookmarkStart w:id="766" w:name="_Toc36030812"/>
      <w:bookmarkStart w:id="767" w:name="_Toc36042732"/>
      <w:bookmarkStart w:id="768" w:name="_Toc36814056"/>
      <w:bookmarkStart w:id="769" w:name="_Toc44688901"/>
      <w:bookmarkStart w:id="770" w:name="_Toc44923655"/>
      <w:bookmarkStart w:id="771" w:name="_Toc51860623"/>
      <w:bookmarkStart w:id="772" w:name="_Toc57930390"/>
      <w:bookmarkStart w:id="773" w:name="_Toc57931020"/>
      <w:bookmarkStart w:id="774" w:name="_Toc67499412"/>
      <w:r w:rsidRPr="00441CD0">
        <w:rPr>
          <w:lang w:val="en-US"/>
        </w:rPr>
        <w:t>5.3.3</w:t>
      </w:r>
      <w:r w:rsidRPr="00441CD0">
        <w:rPr>
          <w:lang w:val="en-US"/>
        </w:rPr>
        <w:tab/>
        <w:t>Forwarding of Packets Subject to Buffering in the CP Function</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4EA2F97C" w14:textId="77777777" w:rsidR="00EE5860" w:rsidRPr="00441CD0" w:rsidRDefault="00EE5860" w:rsidP="00EE5860">
      <w:pPr>
        <w:pStyle w:val="Heading4"/>
        <w:rPr>
          <w:lang w:val="en-US"/>
        </w:rPr>
      </w:pPr>
      <w:bookmarkStart w:id="775" w:name="_Toc19717075"/>
      <w:bookmarkStart w:id="776" w:name="_Toc27490538"/>
      <w:bookmarkStart w:id="777" w:name="_Toc27556831"/>
      <w:bookmarkStart w:id="778" w:name="_Toc27723748"/>
      <w:bookmarkStart w:id="779" w:name="_Toc36030813"/>
      <w:bookmarkStart w:id="780" w:name="_Toc36042733"/>
      <w:bookmarkStart w:id="781" w:name="_Toc36814057"/>
      <w:bookmarkStart w:id="782" w:name="_Toc44688902"/>
      <w:bookmarkStart w:id="783" w:name="_Toc44923656"/>
      <w:bookmarkStart w:id="784" w:name="_Toc51860624"/>
      <w:bookmarkStart w:id="785" w:name="_Toc57930391"/>
      <w:bookmarkStart w:id="786" w:name="_Toc57931021"/>
      <w:bookmarkStart w:id="787" w:name="_Toc67499413"/>
      <w:r w:rsidRPr="00441CD0">
        <w:rPr>
          <w:lang w:val="en-US"/>
        </w:rPr>
        <w:t>5.3.3.1</w:t>
      </w:r>
      <w:r w:rsidRPr="00441CD0">
        <w:rPr>
          <w:lang w:val="en-US"/>
        </w:rPr>
        <w:tab/>
        <w:t>General</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5D49E71B" w14:textId="7F42842A" w:rsidR="00EE5860" w:rsidRPr="00441CD0" w:rsidRDefault="00EE5860" w:rsidP="00EE5860">
      <w:pPr>
        <w:rPr>
          <w:lang w:val="en-US"/>
        </w:rPr>
      </w:pPr>
      <w:r w:rsidRPr="00441CD0">
        <w:rPr>
          <w:lang w:val="en-US"/>
        </w:rPr>
        <w:t xml:space="preserve">The following requirements shall apply to the data forwarding scenario 3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7733E793" w14:textId="77777777" w:rsidR="00EE5860" w:rsidRPr="00441CD0" w:rsidRDefault="00EE5860" w:rsidP="00EE5860">
      <w:pPr>
        <w:rPr>
          <w:lang w:val="en-US"/>
        </w:rPr>
      </w:pPr>
      <w:r w:rsidRPr="00441CD0">
        <w:rPr>
          <w:lang w:val="en-US"/>
        </w:rPr>
        <w:t>The CP function shall establish one Sx-u tunnel per bearer of a PDN connection / one N4-u tunnel per PDU session when applying the data forwarding scenario 3.</w:t>
      </w:r>
    </w:p>
    <w:p w14:paraId="1D47DA68" w14:textId="77777777" w:rsidR="00EE5860" w:rsidRPr="00441CD0" w:rsidRDefault="00EE5860" w:rsidP="00EE5860">
      <w:pPr>
        <w:pStyle w:val="Heading4"/>
        <w:rPr>
          <w:lang w:val="en-US"/>
        </w:rPr>
      </w:pPr>
      <w:bookmarkStart w:id="788" w:name="_Toc19717076"/>
      <w:bookmarkStart w:id="789" w:name="_Toc27490539"/>
      <w:bookmarkStart w:id="790" w:name="_Toc27556832"/>
      <w:bookmarkStart w:id="791" w:name="_Toc27723749"/>
      <w:bookmarkStart w:id="792" w:name="_Toc36030814"/>
      <w:bookmarkStart w:id="793" w:name="_Toc36042734"/>
      <w:bookmarkStart w:id="794" w:name="_Toc36814058"/>
      <w:bookmarkStart w:id="795" w:name="_Toc44688903"/>
      <w:bookmarkStart w:id="796" w:name="_Toc44923657"/>
      <w:bookmarkStart w:id="797" w:name="_Toc51860625"/>
      <w:bookmarkStart w:id="798" w:name="_Toc57930392"/>
      <w:bookmarkStart w:id="799" w:name="_Toc57931022"/>
      <w:bookmarkStart w:id="800" w:name="_Toc67499414"/>
      <w:r w:rsidRPr="00441CD0">
        <w:rPr>
          <w:lang w:val="en-US"/>
        </w:rPr>
        <w:t>5.3.3.2</w:t>
      </w:r>
      <w:r w:rsidRPr="00441CD0">
        <w:rPr>
          <w:lang w:val="en-US"/>
        </w:rPr>
        <w:tab/>
        <w:t>Forwarding of Packets from the UP Function to the CP Function</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68927FC0" w14:textId="77777777" w:rsidR="00EE5860" w:rsidRPr="00441CD0" w:rsidRDefault="00EE5860" w:rsidP="00EE5860">
      <w:pPr>
        <w:rPr>
          <w:lang w:val="en-US"/>
        </w:rPr>
      </w:pPr>
      <w:r w:rsidRPr="00441CD0">
        <w:rPr>
          <w:lang w:val="en-US"/>
        </w:rPr>
        <w:t>For EPC, regardless of whether the downlink traffic received by the UP function consists of T-PDUs (i.e. user data packet, see 3GPP TS 29.281 [3]) for a combined SGW/PGW-U, or G-PDUs (i.e. T-PDU plus a GTP-U header) for a SGW-U, the downlink traffic shall be forwarded from the UP function to the CP function as G-PDUs with the GTP-U header set to the IP address and TEID uniquely assigned in the CP function for the Sx-u tunnel corresponding to the bearer of the PDN connection.</w:t>
      </w:r>
    </w:p>
    <w:p w14:paraId="573BDCE3" w14:textId="77777777" w:rsidR="00EE5860" w:rsidRPr="00441CD0" w:rsidRDefault="00EE5860" w:rsidP="00EE5860">
      <w:pPr>
        <w:pStyle w:val="NO"/>
        <w:rPr>
          <w:lang w:val="en-US"/>
        </w:rPr>
      </w:pPr>
      <w:r w:rsidRPr="00441CD0">
        <w:rPr>
          <w:lang w:val="en-US"/>
        </w:rPr>
        <w:t>NOTE 1:</w:t>
      </w:r>
      <w:r w:rsidRPr="00441CD0">
        <w:rPr>
          <w:lang w:val="en-US"/>
        </w:rPr>
        <w:tab/>
        <w:t>An SGW-U receiving G-PDUs from an S5/S8 bearer forwards the same G-PDUs towards the SGW-C but with the IP address and TEID in the GTP-U header changed to the SGW-C IP address and TEID of the corresponding Sx-u tunnel.</w:t>
      </w:r>
    </w:p>
    <w:p w14:paraId="2E95DF23" w14:textId="77777777" w:rsidR="00EE5860" w:rsidRPr="00441CD0" w:rsidRDefault="00EE5860" w:rsidP="00EE5860">
      <w:pPr>
        <w:rPr>
          <w:lang w:val="en-US"/>
        </w:rPr>
      </w:pPr>
      <w:r w:rsidRPr="00441CD0">
        <w:rPr>
          <w:lang w:val="en-US"/>
        </w:rPr>
        <w:t>For 5GC, regardless of whether the downlink traffic received by the UP function consists of T-PDUs (i.e. user data packet, see 3GPP TS 29.281 [3]) for an PSA-UPF, or G-PDUs (i.e. T-PDU plus a GTP-U header) for an I-UPF, the downlink traffic shall be forwarded from the UP function to the CP function as G-PDUs with the GTP-U header set to the IP address and TEID uniquely assigned in the CP function for the N4-u tunnel corresponding to the PDU session of the PDN connection.</w:t>
      </w:r>
    </w:p>
    <w:p w14:paraId="469E000E" w14:textId="77777777" w:rsidR="00EE5860" w:rsidRPr="00441CD0" w:rsidRDefault="00EE5860" w:rsidP="00EE5860">
      <w:pPr>
        <w:pStyle w:val="NO"/>
        <w:rPr>
          <w:lang w:val="en-US"/>
        </w:rPr>
      </w:pPr>
      <w:r w:rsidRPr="00441CD0">
        <w:rPr>
          <w:lang w:val="en-US"/>
        </w:rPr>
        <w:t>NOTE 2:</w:t>
      </w:r>
      <w:r w:rsidRPr="00441CD0">
        <w:rPr>
          <w:lang w:val="en-US"/>
        </w:rPr>
        <w:tab/>
        <w:t>An I-UPF receiving G-PDUs from an N9 GTPU tunnel forwards the same G-PDUs towards the SMF but with the IP address and TEID in the GTP-U header changed to the SMF IP address and TEID of the corresponding N4-u tunnel.</w:t>
      </w:r>
    </w:p>
    <w:p w14:paraId="3674F7B9" w14:textId="77777777" w:rsidR="00EE5860" w:rsidRPr="00441CD0" w:rsidRDefault="00EE5860" w:rsidP="00EE5860">
      <w:pPr>
        <w:rPr>
          <w:lang w:val="en-US"/>
        </w:rPr>
      </w:pPr>
      <w:r w:rsidRPr="00441CD0">
        <w:rPr>
          <w:lang w:val="en-US"/>
        </w:rPr>
        <w:t>To forward the user plane data to be buffered in the CP function from the UP function, the CP function shall provision:</w:t>
      </w:r>
    </w:p>
    <w:p w14:paraId="4050377E" w14:textId="77777777" w:rsidR="00EE5860" w:rsidRPr="00441CD0" w:rsidRDefault="00EE5860" w:rsidP="00EE5860">
      <w:pPr>
        <w:pStyle w:val="B1"/>
        <w:rPr>
          <w:lang w:val="en-US"/>
        </w:rPr>
      </w:pPr>
      <w:r w:rsidRPr="00441CD0">
        <w:rPr>
          <w:lang w:val="en-US"/>
        </w:rPr>
        <w:t>-</w:t>
      </w:r>
      <w:r w:rsidRPr="00441CD0">
        <w:rPr>
          <w:lang w:val="en-US"/>
        </w:rPr>
        <w:tab/>
        <w:t>for EPC, a PDR per bearer of the PDN connection, matching the received downlink user plane packets and for a (non-combined) SGW-U, with the field Outer Header Removal Description in the Outer Header Removal IE set to "0" or "1" for IPv4 or IPv6 respectively;</w:t>
      </w:r>
    </w:p>
    <w:p w14:paraId="606DBAF5" w14:textId="77777777" w:rsidR="00EE5860" w:rsidRPr="00441CD0" w:rsidRDefault="00EE5860" w:rsidP="00EE5860">
      <w:pPr>
        <w:pStyle w:val="B1"/>
        <w:rPr>
          <w:lang w:val="en-US"/>
        </w:rPr>
      </w:pPr>
      <w:r w:rsidRPr="00441CD0">
        <w:rPr>
          <w:lang w:val="en-US"/>
        </w:rPr>
        <w:t>-</w:t>
      </w:r>
      <w:r w:rsidRPr="00441CD0">
        <w:rPr>
          <w:lang w:val="en-US"/>
        </w:rPr>
        <w:tab/>
        <w:t>for 5GC, a PDR per PDU session, matching the received downlink user plane packets and for an I-UPF, with the field Outer Header Removal Description in the Outer Header Removal IE set to "0" or "1" for IPv4 or IPv6 respectively;</w:t>
      </w:r>
    </w:p>
    <w:p w14:paraId="6CAA2F34"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"0" or "1".</w:t>
      </w:r>
    </w:p>
    <w:p w14:paraId="57E1D4CD" w14:textId="77777777" w:rsidR="00EE5860" w:rsidRPr="00441CD0" w:rsidRDefault="00EE5860" w:rsidP="00EE5860">
      <w:pPr>
        <w:pStyle w:val="NO"/>
        <w:rPr>
          <w:lang w:val="en-US"/>
        </w:rPr>
      </w:pPr>
      <w:r w:rsidRPr="00441CD0">
        <w:rPr>
          <w:lang w:val="en-US"/>
        </w:rPr>
        <w:t>NOTE 3:</w:t>
      </w:r>
      <w:r w:rsidRPr="00441CD0">
        <w:rPr>
          <w:lang w:val="en-US"/>
        </w:rPr>
        <w:tab/>
        <w:t>The PDR can be provisioned in the UP function before applying data forwarding to the CP function.</w:t>
      </w:r>
    </w:p>
    <w:p w14:paraId="0DADA081" w14:textId="77777777" w:rsidR="00EE5860" w:rsidRPr="00441CD0" w:rsidRDefault="00EE5860" w:rsidP="00EE5860">
      <w:pPr>
        <w:rPr>
          <w:lang w:val="en-US"/>
        </w:rPr>
      </w:pPr>
      <w:r w:rsidRPr="00441CD0">
        <w:rPr>
          <w:lang w:val="en-US"/>
        </w:rPr>
        <w:t>For EPC, G-PDUs sent from the UP function to the CP function over the Sx-u tunnel shall include any GTP-U extension header(s):</w:t>
      </w:r>
    </w:p>
    <w:p w14:paraId="58F33B25"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S5/S8 bearers and stored during the Outer Header Removal;</w:t>
      </w:r>
    </w:p>
    <w:p w14:paraId="0630E2D2"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1C7A46BE" w14:textId="77777777" w:rsidR="00EE5860" w:rsidRPr="00441CD0" w:rsidRDefault="00EE5860" w:rsidP="00EE5860">
      <w:pPr>
        <w:rPr>
          <w:lang w:val="en-US"/>
        </w:rPr>
      </w:pPr>
      <w:r w:rsidRPr="00441CD0">
        <w:rPr>
          <w:lang w:val="en-US"/>
        </w:rPr>
        <w:lastRenderedPageBreak/>
        <w:t>For 5GC, G-PDUs sent from the UP function to the CP function over the N4-u tunnel shall include any GTP-U extension header(s):</w:t>
      </w:r>
    </w:p>
    <w:p w14:paraId="19F8A032"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PDU sessions and stored during the Outer Header Removal;</w:t>
      </w:r>
    </w:p>
    <w:p w14:paraId="72266857"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467DCB10" w14:textId="77777777" w:rsidR="00EE5860" w:rsidRPr="00441CD0" w:rsidRDefault="00EE5860" w:rsidP="00EE5860">
      <w:pPr>
        <w:pStyle w:val="Heading4"/>
        <w:rPr>
          <w:lang w:val="en-US"/>
        </w:rPr>
      </w:pPr>
      <w:bookmarkStart w:id="801" w:name="_Toc19717077"/>
      <w:bookmarkStart w:id="802" w:name="_Toc27490540"/>
      <w:bookmarkStart w:id="803" w:name="_Toc27556833"/>
      <w:bookmarkStart w:id="804" w:name="_Toc27723750"/>
      <w:bookmarkStart w:id="805" w:name="_Toc36030815"/>
      <w:bookmarkStart w:id="806" w:name="_Toc36042735"/>
      <w:bookmarkStart w:id="807" w:name="_Toc36814059"/>
      <w:bookmarkStart w:id="808" w:name="_Toc44688904"/>
      <w:bookmarkStart w:id="809" w:name="_Toc44923658"/>
      <w:bookmarkStart w:id="810" w:name="_Toc51860626"/>
      <w:bookmarkStart w:id="811" w:name="_Toc57930393"/>
      <w:bookmarkStart w:id="812" w:name="_Toc57931023"/>
      <w:bookmarkStart w:id="813" w:name="_Toc67499415"/>
      <w:r w:rsidRPr="00441CD0">
        <w:rPr>
          <w:lang w:val="en-US"/>
        </w:rPr>
        <w:t>5.3.3.3</w:t>
      </w:r>
      <w:r w:rsidRPr="00441CD0">
        <w:rPr>
          <w:lang w:val="en-US"/>
        </w:rPr>
        <w:tab/>
        <w:t>Forwarding of Packets from the CP Function to the UP Function</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62E40F95" w14:textId="77777777" w:rsidR="00EE5860" w:rsidRPr="00441CD0" w:rsidRDefault="00EE5860" w:rsidP="00EE5860">
      <w:pPr>
        <w:rPr>
          <w:lang w:val="en-US"/>
        </w:rPr>
      </w:pPr>
      <w:r w:rsidRPr="00441CD0">
        <w:rPr>
          <w:lang w:val="en-US"/>
        </w:rPr>
        <w:t>Likewise, when subsequently sending the downlink traffic buffered in the CP function back to the UP function, the downlink traffic shall be forwarded:</w:t>
      </w:r>
    </w:p>
    <w:p w14:paraId="6236C11C" w14:textId="77777777" w:rsidR="00EE5860" w:rsidRPr="00441CD0" w:rsidRDefault="00EE5860" w:rsidP="00EE5860">
      <w:pPr>
        <w:pStyle w:val="B1"/>
        <w:rPr>
          <w:lang w:val="en-US"/>
        </w:rPr>
      </w:pPr>
      <w:r w:rsidRPr="00441CD0">
        <w:rPr>
          <w:lang w:val="en-US"/>
        </w:rPr>
        <w:t>-</w:t>
      </w:r>
      <w:r w:rsidRPr="00441CD0">
        <w:rPr>
          <w:lang w:val="en-US"/>
        </w:rPr>
        <w:tab/>
        <w:t>for EPC, over Sx-u as G-PDUs with the GTP-U header set to the IP address and TEID uniquely assigned in the UP function for the Sx-u tunnel set up for the corresponding bearer of the PDN connection;</w:t>
      </w:r>
    </w:p>
    <w:p w14:paraId="699B4448" w14:textId="77777777" w:rsidR="00EE5860" w:rsidRPr="00441CD0" w:rsidRDefault="00EE5860" w:rsidP="00EE5860">
      <w:pPr>
        <w:pStyle w:val="B1"/>
        <w:rPr>
          <w:lang w:val="x-none"/>
        </w:rPr>
      </w:pPr>
      <w:r w:rsidRPr="00441CD0">
        <w:t>-</w:t>
      </w:r>
      <w:r w:rsidRPr="00441CD0">
        <w:tab/>
        <w:t>for 5GC, over N4-u as G-PDUs with the GTP-U header set to the IP address and TEID uniquely assigned in the UP function for the N4-u tunnel set up for the corresponding PDU session.</w:t>
      </w:r>
    </w:p>
    <w:p w14:paraId="04977AB1" w14:textId="77777777" w:rsidR="00EE5860" w:rsidRPr="00441CD0" w:rsidRDefault="00EE5860" w:rsidP="00EE5860">
      <w:pPr>
        <w:rPr>
          <w:lang w:val="en-US"/>
        </w:rPr>
      </w:pPr>
      <w:r w:rsidRPr="00441CD0">
        <w:rPr>
          <w:lang w:val="en-US"/>
        </w:rPr>
        <w:t>G-PDUs sent over Sx-u / N4-u shall include GTP-U extension header(s) possibly received earlier from the UP function.</w:t>
      </w:r>
    </w:p>
    <w:p w14:paraId="424A876E"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403A6A77" w14:textId="77777777" w:rsidR="00EE5860" w:rsidRPr="00441CD0" w:rsidRDefault="00EE5860" w:rsidP="00EE5860">
      <w:pPr>
        <w:pStyle w:val="B1"/>
        <w:rPr>
          <w:lang w:val="en-US"/>
        </w:rPr>
      </w:pPr>
      <w:r w:rsidRPr="00441CD0">
        <w:rPr>
          <w:lang w:val="en-US"/>
        </w:rPr>
        <w:tab/>
        <w:t>a PDR per bearer of the PDN connection (for EPC) or per PDU session (for 5GC), with an IP address and TEID uniquely assigned in the UP function for the Sx-u / N4-u tunnel, and with the field Outer Header Removal Description in the Outer Header Removal IE set to "0" or "1";</w:t>
      </w:r>
    </w:p>
    <w:p w14:paraId="1C133977" w14:textId="77777777" w:rsidR="00EE5860" w:rsidRPr="00441CD0" w:rsidRDefault="00EE5860" w:rsidP="00EE5860">
      <w:pPr>
        <w:pStyle w:val="B1"/>
        <w:rPr>
          <w:lang w:val="en-US"/>
        </w:rPr>
      </w:pPr>
      <w:r w:rsidRPr="00441CD0">
        <w:rPr>
          <w:lang w:val="en-US"/>
        </w:rPr>
        <w:t>-</w:t>
      </w:r>
      <w:r w:rsidRPr="00441CD0">
        <w:rPr>
          <w:lang w:val="en-US"/>
        </w:rPr>
        <w:tab/>
        <w:t xml:space="preserve">a FAR enabling the UP function to forward the received downlink data from the CP function towards the RAN, with the field </w:t>
      </w:r>
      <w:r w:rsidRPr="00441CD0">
        <w:rPr>
          <w:lang w:eastAsia="zh-CN"/>
        </w:rPr>
        <w:t>Outer Header Creation Description</w:t>
      </w:r>
      <w:r w:rsidRPr="00441CD0">
        <w:rPr>
          <w:lang w:val="en-US"/>
        </w:rPr>
        <w:t xml:space="preserve"> in the Outer Header Creation set to "0" or "1".</w:t>
      </w:r>
    </w:p>
    <w:p w14:paraId="289042BA" w14:textId="77777777" w:rsidR="00EE5860" w:rsidRPr="00441CD0" w:rsidRDefault="00EE5860" w:rsidP="00EE5860">
      <w:pPr>
        <w:rPr>
          <w:lang w:val="en-US"/>
        </w:rPr>
      </w:pPr>
      <w:r w:rsidRPr="00441CD0">
        <w:rPr>
          <w:lang w:val="en-US"/>
        </w:rPr>
        <w:t>G-PDUs sent from the UP function towards the RAN shall include GTP-U extension header(s) possibly received from the CP function.</w:t>
      </w:r>
    </w:p>
    <w:p w14:paraId="415CB1C3" w14:textId="77777777" w:rsidR="00EE5860" w:rsidRPr="00441CD0" w:rsidRDefault="00EE5860" w:rsidP="00EE5860">
      <w:pPr>
        <w:pStyle w:val="Heading3"/>
        <w:rPr>
          <w:lang w:val="x-none" w:eastAsia="zh-CN"/>
        </w:rPr>
      </w:pPr>
      <w:bookmarkStart w:id="814" w:name="_Toc19717078"/>
      <w:bookmarkStart w:id="815" w:name="_Toc27490541"/>
      <w:bookmarkStart w:id="816" w:name="_Toc27556834"/>
      <w:bookmarkStart w:id="817" w:name="_Toc27723751"/>
      <w:bookmarkStart w:id="818" w:name="_Toc36030816"/>
      <w:bookmarkStart w:id="819" w:name="_Toc36042736"/>
      <w:bookmarkStart w:id="820" w:name="_Toc36814060"/>
      <w:bookmarkStart w:id="821" w:name="_Toc44688905"/>
      <w:bookmarkStart w:id="822" w:name="_Toc44923659"/>
      <w:bookmarkStart w:id="823" w:name="_Toc51860627"/>
      <w:bookmarkStart w:id="824" w:name="_Toc57930394"/>
      <w:bookmarkStart w:id="825" w:name="_Toc57931024"/>
      <w:bookmarkStart w:id="826" w:name="_Toc67499416"/>
      <w:r w:rsidRPr="00441CD0">
        <w:rPr>
          <w:lang w:eastAsia="zh-CN"/>
        </w:rPr>
        <w:t>5.3.4</w:t>
      </w:r>
      <w:r w:rsidRPr="00441CD0">
        <w:rPr>
          <w:lang w:eastAsia="zh-CN"/>
        </w:rPr>
        <w:tab/>
        <w:t>Data Forwarding between the CP and UP Functions with one PFCP-u Tunnel per UP Function or PDN</w:t>
      </w:r>
      <w:bookmarkEnd w:id="814"/>
      <w:bookmarkEnd w:id="815"/>
      <w:bookmarkEnd w:id="816"/>
      <w:bookmarkEnd w:id="817"/>
      <w:bookmarkEnd w:id="818"/>
      <w:bookmarkEnd w:id="819"/>
      <w:bookmarkEnd w:id="820"/>
      <w:bookmarkEnd w:id="821"/>
      <w:bookmarkEnd w:id="822"/>
      <w:bookmarkEnd w:id="823"/>
      <w:bookmarkEnd w:id="824"/>
      <w:bookmarkEnd w:id="825"/>
      <w:bookmarkEnd w:id="826"/>
    </w:p>
    <w:p w14:paraId="1C1C57AA" w14:textId="77777777" w:rsidR="00EE5860" w:rsidRPr="00441CD0" w:rsidRDefault="00EE5860" w:rsidP="00EE5860">
      <w:pPr>
        <w:pStyle w:val="Heading4"/>
        <w:rPr>
          <w:lang w:val="en-US"/>
        </w:rPr>
      </w:pPr>
      <w:bookmarkStart w:id="827" w:name="_Toc19717079"/>
      <w:bookmarkStart w:id="828" w:name="_Toc27490542"/>
      <w:bookmarkStart w:id="829" w:name="_Toc27556835"/>
      <w:bookmarkStart w:id="830" w:name="_Toc27723752"/>
      <w:bookmarkStart w:id="831" w:name="_Toc36030817"/>
      <w:bookmarkStart w:id="832" w:name="_Toc36042737"/>
      <w:bookmarkStart w:id="833" w:name="_Toc36814061"/>
      <w:bookmarkStart w:id="834" w:name="_Toc44688906"/>
      <w:bookmarkStart w:id="835" w:name="_Toc44923660"/>
      <w:bookmarkStart w:id="836" w:name="_Toc51860628"/>
      <w:bookmarkStart w:id="837" w:name="_Toc57930395"/>
      <w:bookmarkStart w:id="838" w:name="_Toc57931025"/>
      <w:bookmarkStart w:id="839" w:name="_Toc67499417"/>
      <w:r w:rsidRPr="00441CD0">
        <w:rPr>
          <w:lang w:val="en-US"/>
        </w:rPr>
        <w:t>5.3.4.1</w:t>
      </w:r>
      <w:r w:rsidRPr="00441CD0">
        <w:rPr>
          <w:lang w:val="en-US"/>
        </w:rPr>
        <w:tab/>
        <w:t>General</w:t>
      </w:r>
      <w:bookmarkEnd w:id="827"/>
      <w:bookmarkEnd w:id="828"/>
      <w:bookmarkEnd w:id="829"/>
      <w:bookmarkEnd w:id="830"/>
      <w:bookmarkEnd w:id="831"/>
      <w:bookmarkEnd w:id="832"/>
      <w:bookmarkEnd w:id="833"/>
      <w:bookmarkEnd w:id="834"/>
      <w:bookmarkEnd w:id="835"/>
      <w:bookmarkEnd w:id="836"/>
      <w:bookmarkEnd w:id="837"/>
      <w:bookmarkEnd w:id="838"/>
      <w:bookmarkEnd w:id="839"/>
    </w:p>
    <w:p w14:paraId="065BD5B9" w14:textId="1C4D3332" w:rsidR="00EE5860" w:rsidRPr="00441CD0" w:rsidRDefault="00EE5860" w:rsidP="00EE5860">
      <w:pPr>
        <w:rPr>
          <w:lang w:val="en-US"/>
        </w:rPr>
      </w:pPr>
      <w:r w:rsidRPr="00441CD0">
        <w:rPr>
          <w:lang w:val="en-US"/>
        </w:rPr>
        <w:t xml:space="preserve">The following requirements shall apply to the data forwarding scenario 1 and 2 of Table 5.3.1-1, when establishing one PFCP-u tunnel per UP function or PDN,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C22E032" w14:textId="77777777" w:rsidR="00EE5860" w:rsidRPr="00441CD0" w:rsidRDefault="00EE5860" w:rsidP="00EE5860">
      <w:pPr>
        <w:pStyle w:val="Heading4"/>
        <w:rPr>
          <w:lang w:val="en-US"/>
        </w:rPr>
      </w:pPr>
      <w:bookmarkStart w:id="840" w:name="_Toc19717080"/>
      <w:bookmarkStart w:id="841" w:name="_Toc27490543"/>
      <w:bookmarkStart w:id="842" w:name="_Toc27556836"/>
      <w:bookmarkStart w:id="843" w:name="_Toc27723753"/>
      <w:bookmarkStart w:id="844" w:name="_Toc36030818"/>
      <w:bookmarkStart w:id="845" w:name="_Toc36042738"/>
      <w:bookmarkStart w:id="846" w:name="_Toc36814062"/>
      <w:bookmarkStart w:id="847" w:name="_Toc44688907"/>
      <w:bookmarkStart w:id="848" w:name="_Toc44923661"/>
      <w:bookmarkStart w:id="849" w:name="_Toc51860629"/>
      <w:bookmarkStart w:id="850" w:name="_Toc57930396"/>
      <w:bookmarkStart w:id="851" w:name="_Toc57931026"/>
      <w:bookmarkStart w:id="852" w:name="_Toc67499418"/>
      <w:r w:rsidRPr="00441CD0">
        <w:rPr>
          <w:lang w:val="en-US"/>
        </w:rPr>
        <w:t>5.3.4.2</w:t>
      </w:r>
      <w:r w:rsidRPr="00441CD0">
        <w:rPr>
          <w:lang w:val="en-US"/>
        </w:rPr>
        <w:tab/>
        <w:t>Forwarding of Packets from the UP Function to the CP Function</w:t>
      </w:r>
      <w:bookmarkEnd w:id="840"/>
      <w:bookmarkEnd w:id="841"/>
      <w:bookmarkEnd w:id="842"/>
      <w:bookmarkEnd w:id="843"/>
      <w:bookmarkEnd w:id="844"/>
      <w:bookmarkEnd w:id="845"/>
      <w:bookmarkEnd w:id="846"/>
      <w:bookmarkEnd w:id="847"/>
      <w:bookmarkEnd w:id="848"/>
      <w:bookmarkEnd w:id="849"/>
      <w:bookmarkEnd w:id="850"/>
      <w:bookmarkEnd w:id="851"/>
      <w:bookmarkEnd w:id="852"/>
    </w:p>
    <w:p w14:paraId="30FF844E" w14:textId="77777777" w:rsidR="00EE5860" w:rsidRPr="00441CD0" w:rsidRDefault="00EE5860" w:rsidP="00EE5860">
      <w:pPr>
        <w:rPr>
          <w:lang w:val="en-US"/>
        </w:rPr>
      </w:pPr>
      <w:r w:rsidRPr="00441CD0">
        <w:rPr>
          <w:lang w:val="en-US"/>
        </w:rPr>
        <w:t>Regardless of whether the traffic received by the UP function consists of T-PDUs (i.e. user data packet, see 3GPP TS 29.281</w:t>
      </w:r>
      <w:r>
        <w:rPr>
          <w:lang w:val="en-US"/>
        </w:rPr>
        <w:t> </w:t>
      </w:r>
      <w:r w:rsidRPr="00441CD0">
        <w:rPr>
          <w:lang w:val="en-US"/>
        </w:rPr>
        <w:t>[3]) from SGi / N6 or G-PDUs (i.e. T-PDU plus a GTP-U header) from the UE, the traffic shall be forwarded from the UP function to the CP function as G-PDUs with the GTP-U header set to the IP address and TEID uniquely assigned in the CP function for the PFCP-u tunnel corresponding to the UP function</w:t>
      </w:r>
      <w:r w:rsidRPr="00441CD0">
        <w:rPr>
          <w:lang w:val="en-US" w:eastAsia="zh-CN"/>
        </w:rPr>
        <w:t xml:space="preserve"> </w:t>
      </w:r>
      <w:r w:rsidRPr="00441CD0">
        <w:rPr>
          <w:lang w:eastAsia="zh-CN"/>
        </w:rPr>
        <w:t>or PDN</w:t>
      </w:r>
      <w:r w:rsidRPr="00441CD0">
        <w:rPr>
          <w:lang w:val="en-US"/>
        </w:rPr>
        <w:t>.</w:t>
      </w:r>
    </w:p>
    <w:p w14:paraId="55836945" w14:textId="77777777" w:rsidR="00EE5860" w:rsidRPr="00441CD0" w:rsidRDefault="00EE5860" w:rsidP="00EE5860">
      <w:pPr>
        <w:rPr>
          <w:lang w:val="en-US"/>
        </w:rPr>
      </w:pPr>
      <w:r w:rsidRPr="00441CD0">
        <w:rPr>
          <w:lang w:val="en-US"/>
        </w:rPr>
        <w:t>To forward the user plane data to from the UP function, the CP function shall provision:</w:t>
      </w:r>
    </w:p>
    <w:p w14:paraId="2D6A5A1A" w14:textId="4B6CE413"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"1" as specified in </w:t>
      </w:r>
      <w:r w:rsidR="00415C19" w:rsidRPr="00441CD0">
        <w:rPr>
          <w:lang w:val="en-US"/>
        </w:rPr>
        <w:t>clause</w:t>
      </w:r>
      <w:r w:rsidR="00415C19">
        <w:rPr>
          <w:lang w:val="en-US"/>
        </w:rPr>
        <w:t> </w:t>
      </w:r>
      <w:r w:rsidR="00415C19" w:rsidRPr="00441CD0">
        <w:rPr>
          <w:lang w:val="en-US"/>
        </w:rPr>
        <w:t>5</w:t>
      </w:r>
      <w:r w:rsidRPr="00441CD0">
        <w:rPr>
          <w:lang w:val="en-US"/>
        </w:rPr>
        <w:t>.3.1, an additional PDR for a PFCP session established for a PDN connection or a PDU session which requires such data forwarding, matching the received user plane packets from uplink direction. The Outer Header Removal IE shall not be present if the complete G-PDU is required to be forwarded, otherwise the Outer Header Removal IE shall be present and set to "0" or "1" for IPv4 or IPv6 respectively;</w:t>
      </w:r>
    </w:p>
    <w:p w14:paraId="640F6FB5" w14:textId="6328A88F"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"2" as specified in </w:t>
      </w:r>
      <w:r w:rsidR="00415C19" w:rsidRPr="00441CD0">
        <w:rPr>
          <w:lang w:val="en-US"/>
        </w:rPr>
        <w:t>clause</w:t>
      </w:r>
      <w:r w:rsidR="00415C19">
        <w:rPr>
          <w:lang w:val="en-US"/>
        </w:rPr>
        <w:t> </w:t>
      </w:r>
      <w:r w:rsidR="00415C19" w:rsidRPr="00441CD0">
        <w:rPr>
          <w:lang w:val="en-US"/>
        </w:rPr>
        <w:t>5</w:t>
      </w:r>
      <w:r w:rsidRPr="00441CD0">
        <w:rPr>
          <w:lang w:val="en-US"/>
        </w:rPr>
        <w:t>.3.1, a PDR matching the received user plane packets from downlink direction;</w:t>
      </w:r>
    </w:p>
    <w:p w14:paraId="3F3D71E8"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data to the CP function, with the field </w:t>
      </w:r>
      <w:r w:rsidRPr="00441CD0">
        <w:rPr>
          <w:lang w:eastAsia="zh-CN"/>
        </w:rPr>
        <w:t>Outer Header Creation Description</w:t>
      </w:r>
      <w:r w:rsidRPr="00441CD0">
        <w:rPr>
          <w:lang w:val="en-US"/>
        </w:rPr>
        <w:t xml:space="preserve"> in the Outer Header Creation set to "0" or "1" for IPv4 or IPv6 respectively, and </w:t>
      </w:r>
      <w:r w:rsidRPr="00441CD0">
        <w:t>the Outer GTP-U header set to the IP address and TEID uniquely assigned in the CP function for the Sx-u tunnel</w:t>
      </w:r>
      <w:r w:rsidRPr="00441CD0">
        <w:rPr>
          <w:lang w:val="en-US"/>
        </w:rPr>
        <w:t>.</w:t>
      </w:r>
    </w:p>
    <w:p w14:paraId="3347B47D" w14:textId="77777777" w:rsidR="00EE5860" w:rsidRPr="00441CD0" w:rsidRDefault="00EE5860" w:rsidP="00EE5860">
      <w:pPr>
        <w:pStyle w:val="Heading4"/>
        <w:rPr>
          <w:lang w:val="en-US"/>
        </w:rPr>
      </w:pPr>
      <w:bookmarkStart w:id="853" w:name="_Toc19717081"/>
      <w:bookmarkStart w:id="854" w:name="_Toc27490544"/>
      <w:bookmarkStart w:id="855" w:name="_Toc27556837"/>
      <w:bookmarkStart w:id="856" w:name="_Toc27723754"/>
      <w:bookmarkStart w:id="857" w:name="_Toc36030819"/>
      <w:bookmarkStart w:id="858" w:name="_Toc36042739"/>
      <w:bookmarkStart w:id="859" w:name="_Toc36814063"/>
      <w:bookmarkStart w:id="860" w:name="_Toc44688908"/>
      <w:bookmarkStart w:id="861" w:name="_Toc44923662"/>
      <w:bookmarkStart w:id="862" w:name="_Toc51860630"/>
      <w:bookmarkStart w:id="863" w:name="_Toc57930397"/>
      <w:bookmarkStart w:id="864" w:name="_Toc57931027"/>
      <w:bookmarkStart w:id="865" w:name="_Toc67499419"/>
      <w:r w:rsidRPr="00441CD0">
        <w:rPr>
          <w:lang w:val="en-US"/>
        </w:rPr>
        <w:lastRenderedPageBreak/>
        <w:t>5.3.4.3</w:t>
      </w:r>
      <w:r w:rsidRPr="00441CD0">
        <w:rPr>
          <w:lang w:val="en-US"/>
        </w:rPr>
        <w:tab/>
        <w:t>Forwarding of Packets from the CP Function to the UP Function</w:t>
      </w:r>
      <w:bookmarkEnd w:id="853"/>
      <w:bookmarkEnd w:id="854"/>
      <w:bookmarkEnd w:id="855"/>
      <w:bookmarkEnd w:id="856"/>
      <w:bookmarkEnd w:id="857"/>
      <w:bookmarkEnd w:id="858"/>
      <w:bookmarkEnd w:id="859"/>
      <w:bookmarkEnd w:id="860"/>
      <w:bookmarkEnd w:id="861"/>
      <w:bookmarkEnd w:id="862"/>
      <w:bookmarkEnd w:id="863"/>
      <w:bookmarkEnd w:id="864"/>
      <w:bookmarkEnd w:id="865"/>
    </w:p>
    <w:p w14:paraId="60E3E5C4" w14:textId="77777777" w:rsidR="00EE5860" w:rsidRPr="00441CD0" w:rsidRDefault="00EE5860" w:rsidP="00EE5860">
      <w:pPr>
        <w:rPr>
          <w:lang w:val="en-US"/>
        </w:rPr>
      </w:pPr>
      <w:r w:rsidRPr="00441CD0">
        <w:rPr>
          <w:lang w:val="en-US"/>
        </w:rPr>
        <w:t>When sending user plane data from the CP function, the traffic shall be forwarded over PFCP-u as:</w:t>
      </w:r>
    </w:p>
    <w:p w14:paraId="21F27F8C" w14:textId="77777777" w:rsidR="00EE5860" w:rsidRPr="00441CD0" w:rsidRDefault="00EE5860" w:rsidP="00EE5860">
      <w:pPr>
        <w:pStyle w:val="B1"/>
      </w:pPr>
      <w:r w:rsidRPr="00441CD0">
        <w:t>-</w:t>
      </w:r>
      <w:r w:rsidRPr="00441CD0">
        <w:tab/>
        <w:t>T-PDUs encapsulated in GTP-U with the GTP-U header set to the IP address and TEID uniquely assigned in the UP function for the PFCP-u tunnel set up for the UP function or PDN or DN for traffic to be sent towards SGi or N6</w:t>
      </w:r>
      <w:r w:rsidRPr="00441CD0">
        <w:rPr>
          <w:lang w:val="sv-SE"/>
        </w:rPr>
        <w:t>;</w:t>
      </w:r>
      <w:r w:rsidRPr="00441CD0">
        <w:t xml:space="preserve"> or</w:t>
      </w:r>
    </w:p>
    <w:p w14:paraId="6F13F48D" w14:textId="77777777" w:rsidR="00EE5860" w:rsidRPr="00441CD0" w:rsidRDefault="00EE5860" w:rsidP="00EE5860">
      <w:pPr>
        <w:pStyle w:val="B1"/>
        <w:rPr>
          <w:lang w:val="x-none"/>
        </w:rPr>
      </w:pPr>
      <w:r w:rsidRPr="00441CD0">
        <w:t>-</w:t>
      </w:r>
      <w:r w:rsidRPr="00441CD0">
        <w:tab/>
        <w:t>G-PDUs encapsulated in GTP-U with the outer GTP-U header set to the IP address and TEID uniquely assigned in the UP function for the PFCP-u tunnel set up for the UP function and with the inner GTP-U header set to the F-TEID assigned by the downstreams GTP-U peer (e.g. SGW, I-UPF) to the bearer over which the data shall be sent.</w:t>
      </w:r>
    </w:p>
    <w:p w14:paraId="6B99A521"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0060D003" w14:textId="77777777" w:rsidR="00EE5860" w:rsidRPr="00441CD0" w:rsidRDefault="00EE5860" w:rsidP="00EE5860">
      <w:pPr>
        <w:pStyle w:val="B1"/>
        <w:rPr>
          <w:lang w:val="en-US"/>
        </w:rPr>
      </w:pPr>
      <w:r w:rsidRPr="00441CD0">
        <w:rPr>
          <w:lang w:val="en-US"/>
        </w:rPr>
        <w:tab/>
        <w:t>a PDR per UP function, with an IP address and TEID uniquely assigned in the UP function for the PFCP-u tunnel, and with the field Outer Header Removal Description in the Outer Header Removal IE set to "0" or "1";</w:t>
      </w:r>
    </w:p>
    <w:p w14:paraId="1D18C1A8"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data from the CP function.</w:t>
      </w:r>
    </w:p>
    <w:p w14:paraId="59CA1735" w14:textId="77777777" w:rsidR="00EE5860" w:rsidRPr="00441CD0" w:rsidRDefault="00EE5860" w:rsidP="00EE5860">
      <w:pPr>
        <w:pStyle w:val="Heading3"/>
        <w:rPr>
          <w:lang w:val="en-US"/>
        </w:rPr>
      </w:pPr>
      <w:bookmarkStart w:id="866" w:name="_Toc19717082"/>
      <w:bookmarkStart w:id="867" w:name="_Toc27490545"/>
      <w:bookmarkStart w:id="868" w:name="_Toc27556838"/>
      <w:bookmarkStart w:id="869" w:name="_Toc27723755"/>
      <w:bookmarkStart w:id="870" w:name="_Toc36030820"/>
      <w:bookmarkStart w:id="871" w:name="_Toc36042740"/>
      <w:bookmarkStart w:id="872" w:name="_Toc36814064"/>
      <w:bookmarkStart w:id="873" w:name="_Toc44688909"/>
      <w:bookmarkStart w:id="874" w:name="_Toc44923663"/>
      <w:bookmarkStart w:id="875" w:name="_Toc51860631"/>
      <w:bookmarkStart w:id="876" w:name="_Toc57930398"/>
      <w:bookmarkStart w:id="877" w:name="_Toc57931028"/>
      <w:bookmarkStart w:id="878" w:name="_Toc67499420"/>
      <w:r w:rsidRPr="00441CD0">
        <w:rPr>
          <w:lang w:val="en-US"/>
        </w:rPr>
        <w:t>5.3.5</w:t>
      </w:r>
      <w:r w:rsidRPr="00441CD0">
        <w:rPr>
          <w:lang w:val="en-US"/>
        </w:rPr>
        <w:tab/>
        <w:t xml:space="preserve">Forwarding of </w:t>
      </w:r>
      <w:r w:rsidRPr="00441CD0">
        <w:rPr>
          <w:rFonts w:cs="Arial"/>
          <w:color w:val="000000"/>
        </w:rPr>
        <w:t>user data using Control Plane CIoT 5GS Optimisation (for 5GC)</w:t>
      </w:r>
      <w:bookmarkEnd w:id="866"/>
      <w:bookmarkEnd w:id="867"/>
      <w:bookmarkEnd w:id="868"/>
      <w:bookmarkEnd w:id="869"/>
      <w:bookmarkEnd w:id="870"/>
      <w:bookmarkEnd w:id="871"/>
      <w:bookmarkEnd w:id="872"/>
      <w:bookmarkEnd w:id="873"/>
      <w:bookmarkEnd w:id="874"/>
      <w:bookmarkEnd w:id="875"/>
      <w:bookmarkEnd w:id="876"/>
      <w:bookmarkEnd w:id="877"/>
      <w:bookmarkEnd w:id="878"/>
    </w:p>
    <w:p w14:paraId="38E937ED" w14:textId="77777777" w:rsidR="00EE5860" w:rsidRPr="00441CD0" w:rsidRDefault="00EE5860" w:rsidP="00EE5860">
      <w:pPr>
        <w:pStyle w:val="Heading4"/>
        <w:rPr>
          <w:lang w:val="en-US"/>
        </w:rPr>
      </w:pPr>
      <w:bookmarkStart w:id="879" w:name="_Toc19717083"/>
      <w:bookmarkStart w:id="880" w:name="_Toc27490546"/>
      <w:bookmarkStart w:id="881" w:name="_Toc27556839"/>
      <w:bookmarkStart w:id="882" w:name="_Toc27723756"/>
      <w:bookmarkStart w:id="883" w:name="_Toc36030821"/>
      <w:bookmarkStart w:id="884" w:name="_Toc36042741"/>
      <w:bookmarkStart w:id="885" w:name="_Toc36814065"/>
      <w:bookmarkStart w:id="886" w:name="_Toc44688910"/>
      <w:bookmarkStart w:id="887" w:name="_Toc44923664"/>
      <w:bookmarkStart w:id="888" w:name="_Toc51860632"/>
      <w:bookmarkStart w:id="889" w:name="_Toc57930399"/>
      <w:bookmarkStart w:id="890" w:name="_Toc57931029"/>
      <w:bookmarkStart w:id="891" w:name="_Toc67499421"/>
      <w:r w:rsidRPr="00441CD0">
        <w:rPr>
          <w:lang w:val="en-US"/>
        </w:rPr>
        <w:t>5.3.5.1</w:t>
      </w:r>
      <w:r w:rsidRPr="00441CD0">
        <w:rPr>
          <w:lang w:val="en-US"/>
        </w:rPr>
        <w:tab/>
        <w:t>General</w:t>
      </w:r>
      <w:bookmarkEnd w:id="879"/>
      <w:bookmarkEnd w:id="880"/>
      <w:bookmarkEnd w:id="881"/>
      <w:bookmarkEnd w:id="882"/>
      <w:bookmarkEnd w:id="883"/>
      <w:bookmarkEnd w:id="884"/>
      <w:bookmarkEnd w:id="885"/>
      <w:bookmarkEnd w:id="886"/>
      <w:bookmarkEnd w:id="887"/>
      <w:bookmarkEnd w:id="888"/>
      <w:bookmarkEnd w:id="889"/>
      <w:bookmarkEnd w:id="890"/>
      <w:bookmarkEnd w:id="891"/>
    </w:p>
    <w:p w14:paraId="6613599C" w14:textId="5610FC85" w:rsidR="00EE5860" w:rsidRPr="00441CD0" w:rsidRDefault="00EE5860" w:rsidP="00EE5860">
      <w:pPr>
        <w:rPr>
          <w:lang w:val="en-US"/>
        </w:rPr>
      </w:pPr>
      <w:r w:rsidRPr="00441CD0">
        <w:rPr>
          <w:lang w:val="en-US"/>
        </w:rPr>
        <w:t xml:space="preserve">The following requirements shall apply to the data forwarding scenario 5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F619FB3" w14:textId="77777777" w:rsidR="00EE5860" w:rsidRPr="00441CD0" w:rsidRDefault="00EE5860" w:rsidP="00EE5860">
      <w:pPr>
        <w:rPr>
          <w:lang w:val="en-US"/>
        </w:rPr>
      </w:pPr>
      <w:r w:rsidRPr="00441CD0">
        <w:rPr>
          <w:lang w:val="en-US"/>
        </w:rPr>
        <w:t>The CP function shall establish one one N4-u tunnel per PDU session when applying the data forwarding scenario 5.</w:t>
      </w:r>
    </w:p>
    <w:p w14:paraId="2F384A54" w14:textId="77777777" w:rsidR="00EE5860" w:rsidRPr="00441CD0" w:rsidRDefault="00EE5860" w:rsidP="00EE5860">
      <w:pPr>
        <w:pStyle w:val="Heading4"/>
        <w:rPr>
          <w:lang w:val="en-US"/>
        </w:rPr>
      </w:pPr>
      <w:bookmarkStart w:id="892" w:name="_Toc19717084"/>
      <w:bookmarkStart w:id="893" w:name="_Toc27490547"/>
      <w:bookmarkStart w:id="894" w:name="_Toc27556840"/>
      <w:bookmarkStart w:id="895" w:name="_Toc27723757"/>
      <w:bookmarkStart w:id="896" w:name="_Toc36030822"/>
      <w:bookmarkStart w:id="897" w:name="_Toc36042742"/>
      <w:bookmarkStart w:id="898" w:name="_Toc36814066"/>
      <w:bookmarkStart w:id="899" w:name="_Toc44688911"/>
      <w:bookmarkStart w:id="900" w:name="_Toc44923665"/>
      <w:bookmarkStart w:id="901" w:name="_Toc51860633"/>
      <w:bookmarkStart w:id="902" w:name="_Toc57930400"/>
      <w:bookmarkStart w:id="903" w:name="_Toc57931030"/>
      <w:bookmarkStart w:id="904" w:name="_Toc67499422"/>
      <w:r w:rsidRPr="00441CD0">
        <w:rPr>
          <w:lang w:val="en-US"/>
        </w:rPr>
        <w:t>5.3.5.2</w:t>
      </w:r>
      <w:r w:rsidRPr="00441CD0">
        <w:rPr>
          <w:lang w:val="en-US"/>
        </w:rPr>
        <w:tab/>
        <w:t>Forwarding of Packets from the UP Function to the CP Function</w:t>
      </w:r>
      <w:bookmarkEnd w:id="892"/>
      <w:bookmarkEnd w:id="893"/>
      <w:bookmarkEnd w:id="894"/>
      <w:bookmarkEnd w:id="895"/>
      <w:bookmarkEnd w:id="896"/>
      <w:bookmarkEnd w:id="897"/>
      <w:bookmarkEnd w:id="898"/>
      <w:bookmarkEnd w:id="899"/>
      <w:bookmarkEnd w:id="900"/>
      <w:bookmarkEnd w:id="901"/>
      <w:bookmarkEnd w:id="902"/>
      <w:bookmarkEnd w:id="903"/>
      <w:bookmarkEnd w:id="904"/>
    </w:p>
    <w:p w14:paraId="1D884A1D" w14:textId="77777777" w:rsidR="00EE5860" w:rsidRPr="00441CD0" w:rsidRDefault="00EE5860" w:rsidP="00EE5860">
      <w:pPr>
        <w:rPr>
          <w:lang w:val="en-US"/>
        </w:rPr>
      </w:pPr>
      <w:r w:rsidRPr="00441CD0">
        <w:rPr>
          <w:lang w:val="en-US"/>
        </w:rPr>
        <w:t>Regardless of whether the downlink traffic received by the UP function consists of T-PDUs (i.e. user data packet, see 3GPP TS 29.281 [3]) from N6 or G-PDUs (i.e. T-PDU plus a GTP-U header) received from N9, the downlink traffic shall be forwarded from the UP function to the CP function as G-PDUs with the GTP-U header set to the IP address and TEID uniquely assigned in the CP function for the N4-u tunnel corresponding to the PDU session.</w:t>
      </w:r>
    </w:p>
    <w:p w14:paraId="10900CF6" w14:textId="77777777" w:rsidR="00EE5860" w:rsidRPr="00441CD0" w:rsidRDefault="00EE5860" w:rsidP="00EE5860">
      <w:pPr>
        <w:pStyle w:val="NO"/>
        <w:rPr>
          <w:lang w:val="en-US"/>
        </w:rPr>
      </w:pPr>
      <w:r w:rsidRPr="00441CD0">
        <w:rPr>
          <w:lang w:val="en-US"/>
        </w:rPr>
        <w:t>NOTE:</w:t>
      </w:r>
      <w:r w:rsidRPr="00441CD0">
        <w:rPr>
          <w:lang w:val="en-US"/>
        </w:rPr>
        <w:tab/>
        <w:t>A UPF receiving G-PDUs from N9 forwards the G-PDUs towards the SMF but with the IP address and TEID in the GTP-U header changed to the SMF IP address and TEID of the corresponding N4-u tunnel.</w:t>
      </w:r>
    </w:p>
    <w:p w14:paraId="014DE55B" w14:textId="77777777" w:rsidR="00EE5860" w:rsidRPr="00441CD0" w:rsidRDefault="00EE5860" w:rsidP="00EE5860">
      <w:pPr>
        <w:rPr>
          <w:lang w:val="en-US"/>
        </w:rPr>
      </w:pPr>
      <w:r w:rsidRPr="00441CD0">
        <w:rPr>
          <w:lang w:val="en-US"/>
        </w:rPr>
        <w:t>To forward the user plane data from the UP function to the CP function, the CP function shall provision:</w:t>
      </w:r>
    </w:p>
    <w:p w14:paraId="24647913" w14:textId="77777777" w:rsidR="00EE5860" w:rsidRPr="00441CD0" w:rsidRDefault="00EE5860" w:rsidP="00EE5860">
      <w:pPr>
        <w:pStyle w:val="B1"/>
        <w:rPr>
          <w:lang w:val="en-US"/>
        </w:rPr>
      </w:pPr>
      <w:r w:rsidRPr="00441CD0">
        <w:rPr>
          <w:lang w:val="en-US"/>
        </w:rPr>
        <w:t>-</w:t>
      </w:r>
      <w:r w:rsidRPr="00441CD0">
        <w:rPr>
          <w:lang w:val="en-US"/>
        </w:rPr>
        <w:tab/>
        <w:t>a PDR per PDU session, matching the received downlink user plane packets, and for traffic received from N9, with the field Outer Header Removal Description in the Outer Header Removal IE set to "0" or "1" for IPv4 or IPv6 respectively;</w:t>
      </w:r>
    </w:p>
    <w:p w14:paraId="3D859D67"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perform GTP-U/UDP/IPv4 or GTP-U/UDP/IPv6 encapsulation.</w:t>
      </w:r>
    </w:p>
    <w:p w14:paraId="49F4530B" w14:textId="77777777" w:rsidR="00EE5860" w:rsidRPr="00441CD0" w:rsidRDefault="00EE5860" w:rsidP="00EE5860">
      <w:pPr>
        <w:pStyle w:val="NO"/>
        <w:rPr>
          <w:lang w:val="en-US"/>
        </w:rPr>
      </w:pPr>
      <w:r w:rsidRPr="00441CD0">
        <w:rPr>
          <w:lang w:val="en-US"/>
        </w:rPr>
        <w:t>NOTE:</w:t>
      </w:r>
      <w:r w:rsidRPr="00441CD0">
        <w:rPr>
          <w:lang w:val="en-US"/>
        </w:rPr>
        <w:tab/>
        <w:t>The PDR can be provisioned in the UP function before applying data forwarding to the CP function.</w:t>
      </w:r>
    </w:p>
    <w:p w14:paraId="3D22AE41" w14:textId="77777777" w:rsidR="00EE5860" w:rsidRPr="00441CD0" w:rsidRDefault="00EE5860" w:rsidP="00EE5860">
      <w:pPr>
        <w:rPr>
          <w:lang w:val="en-US"/>
        </w:rPr>
      </w:pPr>
      <w:r w:rsidRPr="00441CD0">
        <w:rPr>
          <w:lang w:val="en-US"/>
        </w:rPr>
        <w:t>G-PDUs sent from the UP function to the CP function over the N4-u tunnel shall include any GTP-U extension header(s):</w:t>
      </w:r>
    </w:p>
    <w:p w14:paraId="7683C49C"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interface and stored during the Outer Header Removal;</w:t>
      </w:r>
    </w:p>
    <w:p w14:paraId="381A7C13"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6B16B1DA" w14:textId="77777777" w:rsidR="00EE5860" w:rsidRPr="00441CD0" w:rsidRDefault="00EE5860" w:rsidP="00EE5860">
      <w:pPr>
        <w:pStyle w:val="Heading4"/>
        <w:rPr>
          <w:lang w:val="en-US"/>
        </w:rPr>
      </w:pPr>
      <w:bookmarkStart w:id="905" w:name="_Toc19717085"/>
      <w:bookmarkStart w:id="906" w:name="_Toc27490548"/>
      <w:bookmarkStart w:id="907" w:name="_Toc27556841"/>
      <w:bookmarkStart w:id="908" w:name="_Toc27723758"/>
      <w:bookmarkStart w:id="909" w:name="_Toc36030823"/>
      <w:bookmarkStart w:id="910" w:name="_Toc36042743"/>
      <w:bookmarkStart w:id="911" w:name="_Toc36814067"/>
      <w:bookmarkStart w:id="912" w:name="_Toc44688912"/>
      <w:bookmarkStart w:id="913" w:name="_Toc44923666"/>
      <w:bookmarkStart w:id="914" w:name="_Toc51860634"/>
      <w:bookmarkStart w:id="915" w:name="_Toc57930401"/>
      <w:bookmarkStart w:id="916" w:name="_Toc57931031"/>
      <w:bookmarkStart w:id="917" w:name="_Toc67499423"/>
      <w:r w:rsidRPr="00441CD0">
        <w:rPr>
          <w:lang w:val="en-US"/>
        </w:rPr>
        <w:lastRenderedPageBreak/>
        <w:t>5.3.5.3</w:t>
      </w:r>
      <w:r w:rsidRPr="00441CD0">
        <w:rPr>
          <w:lang w:val="en-US"/>
        </w:rPr>
        <w:tab/>
        <w:t>Forwarding of Packets from the CP Function to the UP Function</w:t>
      </w:r>
      <w:bookmarkEnd w:id="905"/>
      <w:bookmarkEnd w:id="906"/>
      <w:bookmarkEnd w:id="907"/>
      <w:bookmarkEnd w:id="908"/>
      <w:bookmarkEnd w:id="909"/>
      <w:bookmarkEnd w:id="910"/>
      <w:bookmarkEnd w:id="911"/>
      <w:bookmarkEnd w:id="912"/>
      <w:bookmarkEnd w:id="913"/>
      <w:bookmarkEnd w:id="914"/>
      <w:bookmarkEnd w:id="915"/>
      <w:bookmarkEnd w:id="916"/>
      <w:bookmarkEnd w:id="917"/>
    </w:p>
    <w:p w14:paraId="60B1E6F0" w14:textId="77777777" w:rsidR="00EE5860" w:rsidRPr="00441CD0" w:rsidRDefault="00EE5860" w:rsidP="00EE5860">
      <w:r w:rsidRPr="00441CD0">
        <w:rPr>
          <w:lang w:val="en-US"/>
        </w:rPr>
        <w:t xml:space="preserve">Likewise, when sending the uplink traffic received in the CP function to the UP function, the uplink traffic shall be forwarded </w:t>
      </w:r>
      <w:r w:rsidRPr="00441CD0">
        <w:t>over N4-u as G-PDUs with the GTP-U header set to the IP address and TEID uniquely assigned in the UP function for the N4-u tunnel set up for the corresponding PDU session.</w:t>
      </w:r>
    </w:p>
    <w:p w14:paraId="23F57103"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19FD422E" w14:textId="77777777" w:rsidR="00EE5860" w:rsidRPr="00441CD0" w:rsidRDefault="00EE5860" w:rsidP="00EE5860">
      <w:pPr>
        <w:pStyle w:val="B1"/>
        <w:rPr>
          <w:lang w:val="en-US"/>
        </w:rPr>
      </w:pPr>
      <w:r w:rsidRPr="00441CD0">
        <w:rPr>
          <w:lang w:val="en-US"/>
        </w:rPr>
        <w:tab/>
        <w:t>a PDR per PDU session, with an IP address and TEID uniquely assigned in the UP function for the N4-u tunnel, and with the field Outer Header Removal Description in the Outer Header Removal IE set to "0" or "1";</w:t>
      </w:r>
    </w:p>
    <w:p w14:paraId="23E09A22"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uplink data from the CP function.</w:t>
      </w:r>
    </w:p>
    <w:p w14:paraId="7A85BF66" w14:textId="77777777" w:rsidR="00EE5860" w:rsidRPr="00441CD0" w:rsidRDefault="00EE5860" w:rsidP="00EE5860">
      <w:pPr>
        <w:pStyle w:val="Heading2"/>
        <w:rPr>
          <w:lang w:val="x-none"/>
        </w:rPr>
      </w:pPr>
      <w:bookmarkStart w:id="918" w:name="_Toc19717086"/>
      <w:bookmarkStart w:id="919" w:name="_Toc27490549"/>
      <w:bookmarkStart w:id="920" w:name="_Toc27556842"/>
      <w:bookmarkStart w:id="921" w:name="_Toc27723759"/>
      <w:bookmarkStart w:id="922" w:name="_Toc36030824"/>
      <w:bookmarkStart w:id="923" w:name="_Toc36042744"/>
      <w:bookmarkStart w:id="924" w:name="_Toc36814068"/>
      <w:bookmarkStart w:id="925" w:name="_Toc44688913"/>
      <w:bookmarkStart w:id="926" w:name="_Toc44923667"/>
      <w:bookmarkStart w:id="927" w:name="_Toc51860635"/>
      <w:bookmarkStart w:id="928" w:name="_Toc57930402"/>
      <w:bookmarkStart w:id="929" w:name="_Toc57931032"/>
      <w:bookmarkStart w:id="930" w:name="_Toc67499424"/>
      <w:r w:rsidRPr="00441CD0">
        <w:t>5.</w:t>
      </w:r>
      <w:r w:rsidRPr="00441CD0">
        <w:rPr>
          <w:lang w:val="en-US"/>
        </w:rPr>
        <w:t>4</w:t>
      </w:r>
      <w:r w:rsidRPr="00441CD0">
        <w:tab/>
        <w:t>Policy and Charging Control</w:t>
      </w:r>
      <w:bookmarkEnd w:id="918"/>
      <w:bookmarkEnd w:id="919"/>
      <w:bookmarkEnd w:id="920"/>
      <w:bookmarkEnd w:id="921"/>
      <w:bookmarkEnd w:id="922"/>
      <w:bookmarkEnd w:id="923"/>
      <w:bookmarkEnd w:id="924"/>
      <w:bookmarkEnd w:id="925"/>
      <w:bookmarkEnd w:id="926"/>
      <w:bookmarkEnd w:id="927"/>
      <w:bookmarkEnd w:id="928"/>
      <w:bookmarkEnd w:id="929"/>
      <w:bookmarkEnd w:id="930"/>
    </w:p>
    <w:p w14:paraId="780C9CF8" w14:textId="77777777" w:rsidR="00EE5860" w:rsidRPr="00441CD0" w:rsidRDefault="00EE5860" w:rsidP="00EE5860">
      <w:pPr>
        <w:pStyle w:val="Heading3"/>
      </w:pPr>
      <w:bookmarkStart w:id="931" w:name="_Toc19717087"/>
      <w:bookmarkStart w:id="932" w:name="_Toc27490550"/>
      <w:bookmarkStart w:id="933" w:name="_Toc27556843"/>
      <w:bookmarkStart w:id="934" w:name="_Toc27723760"/>
      <w:bookmarkStart w:id="935" w:name="_Toc36030825"/>
      <w:bookmarkStart w:id="936" w:name="_Toc36042745"/>
      <w:bookmarkStart w:id="937" w:name="_Toc36814069"/>
      <w:bookmarkStart w:id="938" w:name="_Toc44688914"/>
      <w:bookmarkStart w:id="939" w:name="_Toc44923668"/>
      <w:bookmarkStart w:id="940" w:name="_Toc51860636"/>
      <w:bookmarkStart w:id="941" w:name="_Toc57930403"/>
      <w:bookmarkStart w:id="942" w:name="_Toc57931033"/>
      <w:bookmarkStart w:id="943" w:name="_Toc67499425"/>
      <w:r w:rsidRPr="00441CD0">
        <w:t>5.4.1</w:t>
      </w:r>
      <w:r w:rsidRPr="00441CD0">
        <w:tab/>
        <w:t>General</w:t>
      </w:r>
      <w:bookmarkEnd w:id="931"/>
      <w:bookmarkEnd w:id="932"/>
      <w:bookmarkEnd w:id="933"/>
      <w:bookmarkEnd w:id="934"/>
      <w:bookmarkEnd w:id="935"/>
      <w:bookmarkEnd w:id="936"/>
      <w:bookmarkEnd w:id="937"/>
      <w:bookmarkEnd w:id="938"/>
      <w:bookmarkEnd w:id="939"/>
      <w:bookmarkEnd w:id="940"/>
      <w:bookmarkEnd w:id="941"/>
      <w:bookmarkEnd w:id="942"/>
      <w:bookmarkEnd w:id="943"/>
    </w:p>
    <w:p w14:paraId="16EECC1C" w14:textId="77777777" w:rsidR="00EE5860" w:rsidRPr="00441CD0" w:rsidRDefault="00EE5860" w:rsidP="00EE5860">
      <w:r w:rsidRPr="00441CD0">
        <w:t>This clause describe how Policy and Charging Control requirements are supported over the Sxa, Sxb, Sxc and N4 reference points.</w:t>
      </w:r>
    </w:p>
    <w:p w14:paraId="621904F1" w14:textId="77777777" w:rsidR="00EE5860" w:rsidRPr="00441CD0" w:rsidRDefault="00EE5860" w:rsidP="00EE5860">
      <w:pPr>
        <w:pStyle w:val="Heading3"/>
      </w:pPr>
      <w:bookmarkStart w:id="944" w:name="_Toc19717088"/>
      <w:bookmarkStart w:id="945" w:name="_Toc27490551"/>
      <w:bookmarkStart w:id="946" w:name="_Toc27556844"/>
      <w:bookmarkStart w:id="947" w:name="_Toc27723761"/>
      <w:bookmarkStart w:id="948" w:name="_Toc36030826"/>
      <w:bookmarkStart w:id="949" w:name="_Toc36042746"/>
      <w:bookmarkStart w:id="950" w:name="_Toc36814070"/>
      <w:bookmarkStart w:id="951" w:name="_Toc44688915"/>
      <w:bookmarkStart w:id="952" w:name="_Toc44923669"/>
      <w:bookmarkStart w:id="953" w:name="_Toc51860637"/>
      <w:bookmarkStart w:id="954" w:name="_Toc57930404"/>
      <w:bookmarkStart w:id="955" w:name="_Toc57931034"/>
      <w:bookmarkStart w:id="956" w:name="_Toc67499426"/>
      <w:r w:rsidRPr="00441CD0">
        <w:t>5.</w:t>
      </w:r>
      <w:r w:rsidRPr="00441CD0">
        <w:rPr>
          <w:lang w:val="en-US"/>
        </w:rPr>
        <w:t>4</w:t>
      </w:r>
      <w:r w:rsidRPr="00441CD0">
        <w:t>.</w:t>
      </w:r>
      <w:r w:rsidRPr="00441CD0">
        <w:rPr>
          <w:lang w:val="en-US"/>
        </w:rPr>
        <w:t>2</w:t>
      </w:r>
      <w:r w:rsidRPr="00441CD0">
        <w:tab/>
        <w:t>Service Detection and Bearer/QoS Flow Binding</w:t>
      </w:r>
      <w:bookmarkEnd w:id="944"/>
      <w:bookmarkEnd w:id="945"/>
      <w:bookmarkEnd w:id="946"/>
      <w:bookmarkEnd w:id="947"/>
      <w:bookmarkEnd w:id="948"/>
      <w:bookmarkEnd w:id="949"/>
      <w:bookmarkEnd w:id="950"/>
      <w:bookmarkEnd w:id="951"/>
      <w:bookmarkEnd w:id="952"/>
      <w:bookmarkEnd w:id="953"/>
      <w:bookmarkEnd w:id="954"/>
      <w:bookmarkEnd w:id="955"/>
      <w:bookmarkEnd w:id="956"/>
    </w:p>
    <w:p w14:paraId="74DF8949" w14:textId="77777777" w:rsidR="00EE5860" w:rsidRPr="00441CD0" w:rsidRDefault="00EE5860" w:rsidP="00EE5860">
      <w:pPr>
        <w:rPr>
          <w:lang w:val="en-US"/>
        </w:rPr>
      </w:pPr>
      <w:r w:rsidRPr="00441CD0">
        <w:rPr>
          <w:lang w:val="en-US"/>
        </w:rPr>
        <w:t>Service detection refers to the process that identifies the packets belonging to a service data flow or application. For EPC, see clauses 6.2.2.2 and 6.8.1 of 3GPP TS 23.203 [7]. For 5GC, see clause 6.2.2.2 of 3GPP TS 23.503 [44].</w:t>
      </w:r>
    </w:p>
    <w:p w14:paraId="3EA29966" w14:textId="77777777" w:rsidR="00EE5860" w:rsidRPr="00441CD0" w:rsidRDefault="00EE5860" w:rsidP="00EE5860">
      <w:pPr>
        <w:rPr>
          <w:lang w:val="en-US"/>
        </w:rPr>
      </w:pPr>
      <w:r w:rsidRPr="00441CD0">
        <w:rPr>
          <w:lang w:val="en-US"/>
        </w:rPr>
        <w:t>For EPC, bearer binding is the procedure that associates service data flow(s) to an IP-CAN bearer deemed to transport the service data flow. UL bearer binding verification refers to the process of discarding uplink packets due to no matching service data flow template for the uplink direction. See clauses 6.1.1.4 and 6.2.2.2 of 3GPP TS 23.203 [7].</w:t>
      </w:r>
    </w:p>
    <w:p w14:paraId="7EE3BCD6" w14:textId="77777777" w:rsidR="00EE5860" w:rsidRPr="00441CD0" w:rsidRDefault="00EE5860" w:rsidP="00EE5860">
      <w:pPr>
        <w:rPr>
          <w:lang w:val="en-US"/>
        </w:rPr>
      </w:pPr>
      <w:r w:rsidRPr="00441CD0">
        <w:rPr>
          <w:lang w:val="en-US"/>
        </w:rPr>
        <w:t>For 5GC, QoS flow binding is the procedure that associates service data flow(s) to a QoS flow deemed to transport the service data flow. UL QoS flow binding verification refers to the process of discarding uplink packets due to no matching QoS flow for the uplink direction. See clause 6.1.3.2.4 of 3GPP TS 23.503 [44] and clause 5.7.1.7 of 3GPP TS 23.501 [28].</w:t>
      </w:r>
    </w:p>
    <w:p w14:paraId="01D05555" w14:textId="77777777" w:rsidR="00EE5860" w:rsidRPr="00441CD0" w:rsidRDefault="00EE5860" w:rsidP="00EE5860">
      <w:pPr>
        <w:rPr>
          <w:lang w:val="en-US"/>
        </w:rPr>
      </w:pPr>
      <w:r w:rsidRPr="00441CD0">
        <w:rPr>
          <w:lang w:val="en-US"/>
        </w:rPr>
        <w:t>Service detection is controlled over the Sxa, Sxb, Sxc and N4 reference points by configuring Packet Detection Information in PDRs to match the intended service data flows or application.</w:t>
      </w:r>
    </w:p>
    <w:p w14:paraId="30664D76" w14:textId="77777777" w:rsidR="00EE5860" w:rsidRPr="00441CD0" w:rsidRDefault="00EE5860" w:rsidP="00EE5860">
      <w:pPr>
        <w:rPr>
          <w:lang w:val="en-US"/>
        </w:rPr>
      </w:pPr>
      <w:r w:rsidRPr="00441CD0">
        <w:rPr>
          <w:lang w:val="en-US"/>
        </w:rPr>
        <w:t>For EPC, the mapping of DL traffic to bearers is achieved by configuring and associating FARs to the downlink PDRs, with FARs set to forward the packets to the appropriate downstream bearers (S5/S8 or S1/S12/S4/Iu).</w:t>
      </w:r>
    </w:p>
    <w:p w14:paraId="5FB66875" w14:textId="77777777" w:rsidR="00EE5860" w:rsidRPr="00441CD0" w:rsidRDefault="00EE5860" w:rsidP="00EE5860">
      <w:pPr>
        <w:rPr>
          <w:lang w:val="en-US"/>
        </w:rPr>
      </w:pPr>
      <w:r w:rsidRPr="00441CD0">
        <w:rPr>
          <w:lang w:val="en-US"/>
        </w:rPr>
        <w:t>For 5GC, the mapping of DL traffic to QoS flows is achieved by configuring QERs with QFI(s) for the QoS flow marking and associating FARs to the downlink PDRs, with FARs set to forward the packets to the appropriate downstream GTP-U tunnel (N9 or N3).</w:t>
      </w:r>
    </w:p>
    <w:p w14:paraId="73D23102" w14:textId="77777777" w:rsidR="00EE5860" w:rsidRPr="00441CD0" w:rsidRDefault="00EE5860" w:rsidP="00EE5860">
      <w:pPr>
        <w:rPr>
          <w:lang w:val="en-US"/>
        </w:rPr>
      </w:pPr>
      <w:r w:rsidRPr="00441CD0">
        <w:rPr>
          <w:lang w:val="en-US"/>
        </w:rPr>
        <w:t>For EPC, uplink bearer binding verification is achieved by configuring Packet Detection Information in uplink PDRs containing the local F-TEID of the uplink bearer, the UE IP address (</w:t>
      </w:r>
      <w:r w:rsidRPr="00441CD0">
        <w:rPr>
          <w:rFonts w:cs="Arial"/>
          <w:szCs w:val="18"/>
          <w:lang w:eastAsia="zh-CN"/>
        </w:rPr>
        <w:t>source IP address to match for the incoming packet</w:t>
      </w:r>
      <w:r w:rsidRPr="00441CD0">
        <w:rPr>
          <w:lang w:val="en-US"/>
        </w:rPr>
        <w:t>), and the SDF filter(s) or the Application ID. As a result, uplink packets received on the uplink bearer but that do not match the SDF filter(s) or Application detection filter associated to the uplink PDRs are discarded.</w:t>
      </w:r>
    </w:p>
    <w:p w14:paraId="61AF1821" w14:textId="77777777" w:rsidR="00EE5860" w:rsidRPr="00441CD0" w:rsidRDefault="00EE5860" w:rsidP="00EE5860">
      <w:pPr>
        <w:rPr>
          <w:lang w:val="en-US"/>
        </w:rPr>
      </w:pPr>
      <w:r w:rsidRPr="00441CD0">
        <w:rPr>
          <w:lang w:val="en-US"/>
        </w:rPr>
        <w:t>For 5GC, uplink QoS flow binding verification (see clause 5.7.1.7 of 3GPP TS 23.501 [28]) is achieved by configuring Packet Detection Information in uplink PDRs containing the local F-TEID of the uplink PDU session, the UE IP address (</w:t>
      </w:r>
      <w:r w:rsidRPr="00441CD0">
        <w:rPr>
          <w:rFonts w:cs="Arial"/>
          <w:szCs w:val="18"/>
          <w:lang w:eastAsia="zh-CN"/>
        </w:rPr>
        <w:t>source IP address to match for the incoming packet</w:t>
      </w:r>
      <w:r w:rsidRPr="00441CD0">
        <w:rPr>
          <w:lang w:val="en-US"/>
        </w:rPr>
        <w:t>), the QFI of the QoS flow and the SDF filter(s) or the Application ID. As a result, uplink packets received on the uplink PDU session but that do not match the SDF filter(s) or Application detection filter and QFI associated to the uplink PDRs are discarded.</w:t>
      </w:r>
    </w:p>
    <w:p w14:paraId="153D9451" w14:textId="77777777" w:rsidR="00EE5860" w:rsidRPr="00441CD0" w:rsidRDefault="00EE5860" w:rsidP="00EE5860">
      <w:pPr>
        <w:pStyle w:val="NO"/>
        <w:ind w:left="1419"/>
        <w:rPr>
          <w:lang w:val="x-none"/>
        </w:rPr>
      </w:pPr>
      <w:r w:rsidRPr="00441CD0">
        <w:t>NOTE 1:</w:t>
      </w:r>
      <w:r w:rsidRPr="00441CD0">
        <w:tab/>
        <w:t>For PCC Rules that contain an application identifier (i.e. that refer to an application detection filter), uplink traffic can be received on other IP-CAN bearers than the one determined by the binding mechanism. The detection of the uplink part of the service data flow can be activated in parallel on other bearers with non-GBR QCI (e.g. the default bearer) in addition to the bearer where the PCC rule is bound to. See clauses 6.1.1.1 and 6.2.2.2 of 3GPP</w:t>
      </w:r>
      <w:r w:rsidRPr="00441CD0">
        <w:rPr>
          <w:lang w:val="en-US"/>
        </w:rPr>
        <w:t> </w:t>
      </w:r>
      <w:r w:rsidRPr="00441CD0">
        <w:t>TS</w:t>
      </w:r>
      <w:r w:rsidRPr="00441CD0">
        <w:rPr>
          <w:lang w:val="en-US"/>
        </w:rPr>
        <w:t> </w:t>
      </w:r>
      <w:r w:rsidRPr="00441CD0">
        <w:t>23.203 [</w:t>
      </w:r>
      <w:r w:rsidRPr="00441CD0">
        <w:rPr>
          <w:lang w:val="en-US"/>
        </w:rPr>
        <w:t>7</w:t>
      </w:r>
      <w:r w:rsidRPr="00441CD0">
        <w:t>]. Therefore the uplink PDRs for these bearers can be provisioned with the PDI containing this service data flow and the local F-TEID of the uplink bearer.</w:t>
      </w:r>
    </w:p>
    <w:p w14:paraId="766F913C" w14:textId="77777777" w:rsidR="00EE5860" w:rsidRPr="00441CD0" w:rsidRDefault="00EE5860" w:rsidP="00EE5860">
      <w:pPr>
        <w:pStyle w:val="NO"/>
        <w:ind w:left="1419"/>
      </w:pPr>
      <w:r w:rsidRPr="00441CD0">
        <w:lastRenderedPageBreak/>
        <w:t>NOTE 2:</w:t>
      </w:r>
      <w:r w:rsidRPr="00441CD0">
        <w:tab/>
        <w:t>To avoid the PGW-U discarding packets due to no matching service data flow template, the operator can apply open PCC rules (with wildcarded SDF filters) to allow for the passage of packets that do not match any other candidate SDF template. Therefore an uplink PDR can be provisioned with the PDI containing only the local F-TEID of the uplink bearer.</w:t>
      </w:r>
    </w:p>
    <w:p w14:paraId="31239246" w14:textId="77777777" w:rsidR="00EE5860" w:rsidRPr="00441CD0" w:rsidRDefault="00EE5860" w:rsidP="00EE5860">
      <w:pPr>
        <w:pStyle w:val="NO"/>
        <w:ind w:left="1419"/>
      </w:pPr>
      <w:r w:rsidRPr="00441CD0">
        <w:t>NOTE 3:</w:t>
      </w:r>
      <w:r w:rsidRPr="00441CD0">
        <w:tab/>
        <w:t>Uplink bearer binding does not apply to Non-IP PDN connections.</w:t>
      </w:r>
    </w:p>
    <w:p w14:paraId="3CAF5B6D" w14:textId="77777777" w:rsidR="00EE5860" w:rsidRPr="00441CD0" w:rsidRDefault="00EE5860" w:rsidP="00EE5860">
      <w:pPr>
        <w:pStyle w:val="NO"/>
        <w:ind w:left="1419"/>
      </w:pPr>
      <w:r w:rsidRPr="00441CD0">
        <w:t>NOTE 4:</w:t>
      </w:r>
      <w:r w:rsidRPr="00441CD0">
        <w:tab/>
      </w:r>
      <w:r w:rsidRPr="00441CD0">
        <w:rPr>
          <w:sz w:val="21"/>
          <w:szCs w:val="21"/>
          <w:lang w:eastAsia="zh-CN"/>
        </w:rPr>
        <w:t xml:space="preserve">The UPF can be provisioned with a PDR (with low precedence) which contains the </w:t>
      </w:r>
      <w:r w:rsidRPr="00441CD0">
        <w:t>CN tunnel info, QFI and filter information that can detect any unwanted/unauthorized traffic with this QFI so that such traffic can be dropped with or without being counted before.</w:t>
      </w:r>
    </w:p>
    <w:p w14:paraId="2E532FD4" w14:textId="77777777" w:rsidR="00EE5860" w:rsidRPr="00441CD0" w:rsidRDefault="00EE5860" w:rsidP="00EE5860">
      <w:pPr>
        <w:pStyle w:val="Heading3"/>
      </w:pPr>
      <w:bookmarkStart w:id="957" w:name="_Toc19717089"/>
      <w:bookmarkStart w:id="958" w:name="_Toc27490552"/>
      <w:bookmarkStart w:id="959" w:name="_Toc27556845"/>
      <w:bookmarkStart w:id="960" w:name="_Toc27723762"/>
      <w:bookmarkStart w:id="961" w:name="_Toc36030827"/>
      <w:bookmarkStart w:id="962" w:name="_Toc36042747"/>
      <w:bookmarkStart w:id="963" w:name="_Toc36814071"/>
      <w:bookmarkStart w:id="964" w:name="_Toc44688916"/>
      <w:bookmarkStart w:id="965" w:name="_Toc44923670"/>
      <w:bookmarkStart w:id="966" w:name="_Toc51860638"/>
      <w:bookmarkStart w:id="967" w:name="_Toc57930405"/>
      <w:bookmarkStart w:id="968" w:name="_Toc57931035"/>
      <w:bookmarkStart w:id="969" w:name="_Toc67499427"/>
      <w:r w:rsidRPr="00441CD0">
        <w:t>5.</w:t>
      </w:r>
      <w:r w:rsidRPr="00441CD0">
        <w:rPr>
          <w:lang w:val="en-US"/>
        </w:rPr>
        <w:t>4</w:t>
      </w:r>
      <w:r w:rsidRPr="00441CD0">
        <w:t>.</w:t>
      </w:r>
      <w:r w:rsidRPr="00441CD0">
        <w:rPr>
          <w:lang w:val="en-US"/>
        </w:rPr>
        <w:t>3</w:t>
      </w:r>
      <w:r w:rsidRPr="00441CD0">
        <w:tab/>
        <w:t>Gating Control</w:t>
      </w:r>
      <w:bookmarkEnd w:id="957"/>
      <w:bookmarkEnd w:id="958"/>
      <w:bookmarkEnd w:id="959"/>
      <w:bookmarkEnd w:id="960"/>
      <w:bookmarkEnd w:id="961"/>
      <w:bookmarkEnd w:id="962"/>
      <w:bookmarkEnd w:id="963"/>
      <w:bookmarkEnd w:id="964"/>
      <w:bookmarkEnd w:id="965"/>
      <w:bookmarkEnd w:id="966"/>
      <w:bookmarkEnd w:id="967"/>
      <w:bookmarkEnd w:id="968"/>
      <w:bookmarkEnd w:id="969"/>
    </w:p>
    <w:p w14:paraId="485E9994" w14:textId="77777777" w:rsidR="00EE5860" w:rsidRPr="00441CD0" w:rsidRDefault="00EE5860" w:rsidP="00EE5860">
      <w:r w:rsidRPr="00441CD0">
        <w:rPr>
          <w:lang w:val="en-US"/>
        </w:rPr>
        <w:t xml:space="preserve">Gating control refers to the process within the user plane function (i.e. PGW-U and TDF-U for EPC, UPF for 5GC) of </w:t>
      </w:r>
      <w:r w:rsidRPr="00441CD0">
        <w:rPr>
          <w:lang w:eastAsia="ja-JP"/>
        </w:rPr>
        <w:t xml:space="preserve">enabling or disabling the forwarding of </w:t>
      </w:r>
      <w:r w:rsidRPr="00441CD0">
        <w:rPr>
          <w:rFonts w:eastAsia="Batang"/>
          <w:lang w:eastAsia="ko-KR"/>
        </w:rPr>
        <w:t>IP</w:t>
      </w:r>
      <w:r w:rsidRPr="00441CD0">
        <w:rPr>
          <w:lang w:eastAsia="ja-JP"/>
        </w:rPr>
        <w:t xml:space="preserve"> packets,</w:t>
      </w:r>
      <w:r w:rsidRPr="00441CD0">
        <w:rPr>
          <w:lang w:val="en-US"/>
        </w:rPr>
        <w:t xml:space="preserve"> belonging to a service data flow or detected application's traffic, to pass through to the desired endpoint (for EPC see clause 4.3.2 of 3GPP TS 23.203 [7] and for 5GC see clause 4.3.3.1 of 3GPP TS 23.503 [44]).</w:t>
      </w:r>
    </w:p>
    <w:p w14:paraId="70369A21" w14:textId="77777777" w:rsidR="00EE5860" w:rsidRPr="00441CD0" w:rsidRDefault="00EE5860" w:rsidP="00EE5860">
      <w:r w:rsidRPr="00441CD0">
        <w:t>The PGW-C and TDF-C (for EPC) and the SMF (for 5GC) controls the gating in the PGW-U and TDF-U (for EPC) and in the UPF (for 5GC) by creating PDR(s) for the service data flow(s) or application's traffic to be detected, and by associating a QER, including the Gate Status IE, to the PDRs.</w:t>
      </w:r>
    </w:p>
    <w:p w14:paraId="79C3DC3F" w14:textId="77777777" w:rsidR="00EE5860" w:rsidRPr="00441CD0" w:rsidRDefault="00EE5860" w:rsidP="00EE5860">
      <w:r w:rsidRPr="00441CD0">
        <w:t>The Gate Status IE indicates whether the service data flow</w:t>
      </w:r>
      <w:r w:rsidRPr="00441CD0">
        <w:rPr>
          <w:rFonts w:eastAsia="Batang"/>
          <w:lang w:eastAsia="ko-KR"/>
        </w:rPr>
        <w:t xml:space="preserve"> or detected application traffic is allowed to be forwarded </w:t>
      </w:r>
      <w:r w:rsidRPr="00441CD0">
        <w:t>(the gate is open) or shall be discarded (the gate is closed) in the uplink and/or in downlink directions.</w:t>
      </w:r>
    </w:p>
    <w:p w14:paraId="69E54B41" w14:textId="77777777" w:rsidR="00EE5860" w:rsidRPr="00441CD0" w:rsidRDefault="00EE5860" w:rsidP="00EE5860">
      <w:pPr>
        <w:rPr>
          <w:lang w:val="en-US"/>
        </w:rPr>
      </w:pPr>
      <w:r w:rsidRPr="00441CD0">
        <w:rPr>
          <w:lang w:val="en-US"/>
        </w:rPr>
        <w:t>The PGW-U and TDF-U</w:t>
      </w:r>
      <w:r w:rsidRPr="00441CD0">
        <w:t xml:space="preserve"> (for EPC) and the UPF (for 5GC)</w:t>
      </w:r>
      <w:r w:rsidRPr="00441CD0">
        <w:rPr>
          <w:lang w:val="en-US"/>
        </w:rPr>
        <w:t xml:space="preserve"> shall identify UL and DL flows by the Source Interface IE in the PDI of the PDRs or the Destination Interface IE in the FARs. The PGW-U and TDF-U</w:t>
      </w:r>
      <w:r w:rsidRPr="00441CD0">
        <w:t xml:space="preserve"> (for EPC) and the UPF (for 5GC)</w:t>
      </w:r>
      <w:r w:rsidRPr="00441CD0">
        <w:rPr>
          <w:lang w:val="en-US"/>
        </w:rPr>
        <w:t xml:space="preserve"> shall apply UL and DL gating accordingly.</w:t>
      </w:r>
    </w:p>
    <w:p w14:paraId="1C84EBE2" w14:textId="77777777" w:rsidR="00EE5860" w:rsidRPr="00441CD0" w:rsidRDefault="00EE5860" w:rsidP="00EE5860">
      <w:pPr>
        <w:pStyle w:val="Heading3"/>
        <w:rPr>
          <w:lang w:val="x-none"/>
        </w:rPr>
      </w:pPr>
      <w:bookmarkStart w:id="970" w:name="_Toc19717090"/>
      <w:bookmarkStart w:id="971" w:name="_Toc27490553"/>
      <w:bookmarkStart w:id="972" w:name="_Toc27556846"/>
      <w:bookmarkStart w:id="973" w:name="_Toc27723763"/>
      <w:bookmarkStart w:id="974" w:name="_Toc36030828"/>
      <w:bookmarkStart w:id="975" w:name="_Toc36042748"/>
      <w:bookmarkStart w:id="976" w:name="_Toc36814072"/>
      <w:bookmarkStart w:id="977" w:name="_Toc44688917"/>
      <w:bookmarkStart w:id="978" w:name="_Toc44923671"/>
      <w:bookmarkStart w:id="979" w:name="_Toc51860639"/>
      <w:bookmarkStart w:id="980" w:name="_Toc57930406"/>
      <w:bookmarkStart w:id="981" w:name="_Toc57931036"/>
      <w:bookmarkStart w:id="982" w:name="_Toc67499428"/>
      <w:r w:rsidRPr="00441CD0">
        <w:t>5.</w:t>
      </w:r>
      <w:r w:rsidRPr="00441CD0">
        <w:rPr>
          <w:lang w:val="en-US"/>
        </w:rPr>
        <w:t>4</w:t>
      </w:r>
      <w:r w:rsidRPr="00441CD0">
        <w:t>.</w:t>
      </w:r>
      <w:r w:rsidRPr="00441CD0">
        <w:rPr>
          <w:lang w:val="en-US"/>
        </w:rPr>
        <w:t>4</w:t>
      </w:r>
      <w:r w:rsidRPr="00441CD0">
        <w:tab/>
        <w:t>QoS Control</w:t>
      </w:r>
      <w:bookmarkEnd w:id="970"/>
      <w:bookmarkEnd w:id="971"/>
      <w:bookmarkEnd w:id="972"/>
      <w:bookmarkEnd w:id="973"/>
      <w:bookmarkEnd w:id="974"/>
      <w:bookmarkEnd w:id="975"/>
      <w:bookmarkEnd w:id="976"/>
      <w:bookmarkEnd w:id="977"/>
      <w:bookmarkEnd w:id="978"/>
      <w:bookmarkEnd w:id="979"/>
      <w:bookmarkEnd w:id="980"/>
      <w:bookmarkEnd w:id="981"/>
      <w:bookmarkEnd w:id="982"/>
    </w:p>
    <w:p w14:paraId="325A0CD4" w14:textId="77777777" w:rsidR="00EE5860" w:rsidRPr="00441CD0" w:rsidRDefault="00EE5860" w:rsidP="00EE5860">
      <w:pPr>
        <w:rPr>
          <w:lang w:val="en-US"/>
        </w:rPr>
      </w:pPr>
      <w:r w:rsidRPr="00441CD0">
        <w:rPr>
          <w:lang w:val="en-US"/>
        </w:rPr>
        <w:t>QoS control refers to the authorization and enforcement of the maximum QoS that is authorized:</w:t>
      </w:r>
    </w:p>
    <w:p w14:paraId="43AADEAF" w14:textId="77777777" w:rsidR="00EE5860" w:rsidRPr="00441CD0" w:rsidRDefault="00EE5860" w:rsidP="00EE5860">
      <w:pPr>
        <w:pStyle w:val="B1"/>
        <w:rPr>
          <w:lang w:val="en-US"/>
        </w:rPr>
      </w:pPr>
      <w:r w:rsidRPr="00441CD0">
        <w:rPr>
          <w:lang w:val="en-US"/>
        </w:rPr>
        <w:t>-</w:t>
      </w:r>
      <w:r w:rsidRPr="00441CD0">
        <w:rPr>
          <w:lang w:val="en-US"/>
        </w:rPr>
        <w:tab/>
        <w:t>for EPC,</w:t>
      </w:r>
    </w:p>
    <w:p w14:paraId="0D2DA5DC" w14:textId="77777777" w:rsidR="00EE5860" w:rsidRPr="00441CD0" w:rsidRDefault="00EE5860" w:rsidP="00EE5860">
      <w:pPr>
        <w:pStyle w:val="B2"/>
        <w:rPr>
          <w:lang w:val="x-none"/>
        </w:rPr>
      </w:pPr>
      <w:r w:rsidRPr="00441CD0">
        <w:rPr>
          <w:lang w:val="en-US"/>
        </w:rPr>
        <w:t>-</w:t>
      </w:r>
      <w:r w:rsidRPr="00441CD0">
        <w:rPr>
          <w:lang w:val="en-US"/>
        </w:rPr>
        <w:tab/>
      </w:r>
      <w:r w:rsidRPr="00441CD0">
        <w:t>at the session level (APN-AMBR, TDF session UL and DL bitrates, or UL and DL Packet Rate of a PDN connection);</w:t>
      </w:r>
    </w:p>
    <w:p w14:paraId="2B40AAEF" w14:textId="77777777" w:rsidR="00EE5860" w:rsidRPr="00441CD0" w:rsidRDefault="00EE5860" w:rsidP="00EE5860">
      <w:pPr>
        <w:pStyle w:val="B2"/>
      </w:pPr>
      <w:r w:rsidRPr="00441CD0">
        <w:rPr>
          <w:lang w:val="en-US"/>
        </w:rPr>
        <w:t>-</w:t>
      </w:r>
      <w:r w:rsidRPr="00441CD0">
        <w:tab/>
        <w:t>at the bearer level (GBR, MBR for GBR bearers);</w:t>
      </w:r>
    </w:p>
    <w:p w14:paraId="6AEA6DA3" w14:textId="77777777" w:rsidR="00EE5860" w:rsidRPr="00441CD0" w:rsidRDefault="00EE5860" w:rsidP="00EE5860">
      <w:pPr>
        <w:pStyle w:val="B2"/>
      </w:pPr>
      <w:r w:rsidRPr="00441CD0">
        <w:t>-</w:t>
      </w:r>
      <w:r w:rsidRPr="00441CD0">
        <w:tab/>
        <w:t>at the service data flow (SDF) or application level.</w:t>
      </w:r>
    </w:p>
    <w:p w14:paraId="3E7CE5C0" w14:textId="77777777" w:rsidR="00EE5860" w:rsidRPr="00441CD0" w:rsidRDefault="00EE5860" w:rsidP="00EE5860">
      <w:pPr>
        <w:pStyle w:val="B1"/>
      </w:pPr>
      <w:r w:rsidRPr="00441CD0">
        <w:t>-</w:t>
      </w:r>
      <w:r w:rsidRPr="00441CD0">
        <w:tab/>
        <w:t>for 5GC,</w:t>
      </w:r>
    </w:p>
    <w:p w14:paraId="5886C101" w14:textId="77777777" w:rsidR="00EE5860" w:rsidRPr="00441CD0" w:rsidRDefault="00EE5860" w:rsidP="00EE5860">
      <w:pPr>
        <w:pStyle w:val="B2"/>
        <w:rPr>
          <w:lang w:val="sv-SE"/>
        </w:rPr>
      </w:pPr>
      <w:r w:rsidRPr="00441CD0">
        <w:t>-</w:t>
      </w:r>
      <w:r w:rsidRPr="00441CD0">
        <w:tab/>
        <w:t>at the session level (Session-AMBR or UL and DL Packet Rate of a PDU session)</w:t>
      </w:r>
      <w:r w:rsidRPr="00441CD0">
        <w:rPr>
          <w:lang w:val="sv-SE"/>
        </w:rPr>
        <w:t>;</w:t>
      </w:r>
    </w:p>
    <w:p w14:paraId="44A71D6D" w14:textId="77777777" w:rsidR="00EE5860" w:rsidRPr="00441CD0" w:rsidRDefault="00EE5860" w:rsidP="00EE5860">
      <w:pPr>
        <w:pStyle w:val="B2"/>
        <w:rPr>
          <w:lang w:val="x-none"/>
        </w:rPr>
      </w:pPr>
      <w:r w:rsidRPr="00441CD0">
        <w:t>-</w:t>
      </w:r>
      <w:r w:rsidRPr="00441CD0">
        <w:tab/>
        <w:t>at the QoS Flow level;</w:t>
      </w:r>
    </w:p>
    <w:p w14:paraId="5A20C52C" w14:textId="77777777" w:rsidR="00EE5860" w:rsidRPr="00441CD0" w:rsidRDefault="00EE5860" w:rsidP="00EE5860">
      <w:pPr>
        <w:pStyle w:val="B2"/>
      </w:pPr>
      <w:r w:rsidRPr="00441CD0">
        <w:rPr>
          <w:lang w:val="en-US"/>
        </w:rPr>
        <w:t>-</w:t>
      </w:r>
      <w:r w:rsidRPr="00441CD0">
        <w:rPr>
          <w:lang w:val="en-US"/>
        </w:rPr>
        <w:tab/>
      </w:r>
      <w:r w:rsidRPr="00441CD0">
        <w:t>at the service data flow (SDF) or application level.</w:t>
      </w:r>
    </w:p>
    <w:p w14:paraId="36391C60" w14:textId="132D5236" w:rsidR="00EE5860" w:rsidRPr="00441CD0" w:rsidRDefault="00EE5860" w:rsidP="00EE5860">
      <w:pPr>
        <w:rPr>
          <w:lang w:val="en-US"/>
        </w:rPr>
      </w:pPr>
      <w:r w:rsidRPr="00441CD0">
        <w:rPr>
          <w:lang w:val="en-US"/>
        </w:rPr>
        <w:t xml:space="preserve">See </w:t>
      </w:r>
      <w:r w:rsidR="00415C19" w:rsidRPr="00441CD0">
        <w:rPr>
          <w:lang w:val="en-US"/>
        </w:rPr>
        <w:t>clause</w:t>
      </w:r>
      <w:r w:rsidR="00415C19">
        <w:rPr>
          <w:lang w:val="en-US"/>
        </w:rPr>
        <w:t> </w:t>
      </w:r>
      <w:r w:rsidR="00415C19" w:rsidRPr="00441CD0">
        <w:rPr>
          <w:lang w:val="en-US"/>
        </w:rPr>
        <w:t>4</w:t>
      </w:r>
      <w:r w:rsidRPr="00441CD0">
        <w:rPr>
          <w:lang w:val="en-US"/>
        </w:rPr>
        <w:t>.3.3 of 3GPP TS 23.203 [7] clause 4.5.5 of 3GPP TS 29.212 [8] and clause 4.7.7 of 3GPP TS 23.401 [14].</w:t>
      </w:r>
    </w:p>
    <w:p w14:paraId="48025E39" w14:textId="77777777" w:rsidR="00EE5860" w:rsidRPr="00441CD0" w:rsidRDefault="00EE5860" w:rsidP="00EE5860">
      <w:r w:rsidRPr="00441CD0">
        <w:t>The CP function shall control the QoS enforcement in the UP function by:</w:t>
      </w:r>
    </w:p>
    <w:p w14:paraId="1DE59843" w14:textId="77777777" w:rsidR="00EE5860" w:rsidRPr="00441CD0" w:rsidRDefault="00EE5860" w:rsidP="00EE5860">
      <w:pPr>
        <w:pStyle w:val="B1"/>
      </w:pPr>
      <w:r w:rsidRPr="00441CD0">
        <w:rPr>
          <w:lang w:val="en-US"/>
        </w:rPr>
        <w:t>-</w:t>
      </w:r>
      <w:r w:rsidRPr="00441CD0">
        <w:rPr>
          <w:lang w:val="en-US"/>
        </w:rPr>
        <w:tab/>
      </w:r>
      <w:r w:rsidRPr="00441CD0">
        <w:t>creating the necessary PDR(s) to represent the service data flow, application, QoS Flow (for 5GC), bearer or session, if not already existing;</w:t>
      </w:r>
    </w:p>
    <w:p w14:paraId="0C0EF6DE" w14:textId="77777777" w:rsidR="00EE5860" w:rsidRPr="00441CD0" w:rsidRDefault="00EE5860" w:rsidP="00EE5860">
      <w:pPr>
        <w:pStyle w:val="B1"/>
      </w:pPr>
      <w:r w:rsidRPr="00441CD0">
        <w:rPr>
          <w:lang w:val="en-US"/>
        </w:rPr>
        <w:t>-</w:t>
      </w:r>
      <w:r w:rsidRPr="00441CD0">
        <w:rPr>
          <w:lang w:val="en-US"/>
        </w:rPr>
        <w:tab/>
      </w:r>
      <w:r w:rsidRPr="00441CD0">
        <w:t>creating QERs for the QoS enforcement at session level, SDF/application level;</w:t>
      </w:r>
    </w:p>
    <w:p w14:paraId="352162CA" w14:textId="77777777" w:rsidR="00EE5860" w:rsidRPr="00441CD0" w:rsidRDefault="00EE5860" w:rsidP="00EE5860">
      <w:pPr>
        <w:pStyle w:val="B1"/>
      </w:pPr>
      <w:r w:rsidRPr="00441CD0">
        <w:t>-</w:t>
      </w:r>
      <w:r w:rsidRPr="00441CD0">
        <w:tab/>
        <w:t>creating QERs for the QoS enforcement of the aggregate of SDFs with the same GBR QCI;</w:t>
      </w:r>
    </w:p>
    <w:p w14:paraId="5CD7A570" w14:textId="77777777" w:rsidR="00EE5860" w:rsidRPr="00441CD0" w:rsidRDefault="00EE5860" w:rsidP="00EE5860">
      <w:pPr>
        <w:pStyle w:val="B1"/>
      </w:pPr>
      <w:r w:rsidRPr="00441CD0">
        <w:t>-</w:t>
      </w:r>
      <w:r w:rsidRPr="00441CD0">
        <w:tab/>
        <w:t>creating QERs for the QoS enforcement of the aggregate of SDFs with the same GBR QFI (for 5GC);</w:t>
      </w:r>
    </w:p>
    <w:p w14:paraId="57F2B385" w14:textId="77777777" w:rsidR="00EE5860" w:rsidRPr="00441CD0" w:rsidRDefault="00EE5860" w:rsidP="00EE5860">
      <w:pPr>
        <w:pStyle w:val="B1"/>
      </w:pPr>
      <w:r w:rsidRPr="00441CD0">
        <w:rPr>
          <w:lang w:val="en-US"/>
        </w:rPr>
        <w:t>-</w:t>
      </w:r>
      <w:r w:rsidRPr="00441CD0">
        <w:rPr>
          <w:lang w:val="en-US"/>
        </w:rPr>
        <w:tab/>
      </w:r>
      <w:r w:rsidRPr="00441CD0">
        <w:t>associating the session level QER to all the PDRs defined for the session;</w:t>
      </w:r>
    </w:p>
    <w:p w14:paraId="14DDDC7F" w14:textId="77777777" w:rsidR="00EE5860" w:rsidRPr="00441CD0" w:rsidRDefault="00EE5860" w:rsidP="00EE5860">
      <w:pPr>
        <w:pStyle w:val="B1"/>
      </w:pPr>
      <w:r w:rsidRPr="00441CD0">
        <w:lastRenderedPageBreak/>
        <w:t>-</w:t>
      </w:r>
      <w:r w:rsidRPr="00441CD0">
        <w:tab/>
        <w:t>associating the SDF or application QER to the PDRs associated to the SDF or application;</w:t>
      </w:r>
    </w:p>
    <w:p w14:paraId="1E60AC2F" w14:textId="77777777" w:rsidR="00EE5860" w:rsidRPr="00441CD0" w:rsidRDefault="00EE5860" w:rsidP="00EE5860">
      <w:pPr>
        <w:pStyle w:val="B1"/>
      </w:pPr>
      <w:r w:rsidRPr="00441CD0">
        <w:t>-</w:t>
      </w:r>
      <w:r w:rsidRPr="00441CD0">
        <w:tab/>
        <w:t>associating the QER of the aggregate of SDFs to the PDRs associated to SDFs or applications that share the QER.</w:t>
      </w:r>
    </w:p>
    <w:p w14:paraId="7DBA5BD1" w14:textId="77777777" w:rsidR="00EE5860" w:rsidRPr="00441CD0" w:rsidRDefault="00EE5860" w:rsidP="00EE5860">
      <w:pPr>
        <w:rPr>
          <w:lang w:val="en-US"/>
        </w:rPr>
      </w:pPr>
      <w:r w:rsidRPr="00441CD0">
        <w:rPr>
          <w:lang w:val="en-US"/>
        </w:rPr>
        <w:t>The same QER may be associated to UL and DL PDRs. The UP function shall identify the UL and DL flows by the Source Interface IE in the PDRs or the Destination Interface IE in the FARs. The UP function shall enforce the QoS for the UL or DL flows accordingly.</w:t>
      </w:r>
    </w:p>
    <w:p w14:paraId="71614B79" w14:textId="77777777" w:rsidR="00EE5860" w:rsidRPr="00441CD0" w:rsidRDefault="00EE5860" w:rsidP="00EE5860">
      <w:pPr>
        <w:rPr>
          <w:lang w:val="en-US"/>
        </w:rPr>
      </w:pPr>
      <w:r w:rsidRPr="00441CD0">
        <w:rPr>
          <w:lang w:val="en-US"/>
        </w:rPr>
        <w:t>The CP function shall map the precedence of a PCC rule to the precedence of the PDRs associated to the corresponding service data flows.</w:t>
      </w:r>
    </w:p>
    <w:p w14:paraId="3C994630" w14:textId="77777777" w:rsidR="00EE5860" w:rsidRPr="00441CD0" w:rsidRDefault="00EE5860" w:rsidP="00EE5860">
      <w:pPr>
        <w:pStyle w:val="Heading3"/>
        <w:rPr>
          <w:lang w:val="x-none"/>
        </w:rPr>
      </w:pPr>
      <w:bookmarkStart w:id="983" w:name="_Toc19717091"/>
      <w:bookmarkStart w:id="984" w:name="_Toc27490554"/>
      <w:bookmarkStart w:id="985" w:name="_Toc27556847"/>
      <w:bookmarkStart w:id="986" w:name="_Toc27723764"/>
      <w:bookmarkStart w:id="987" w:name="_Toc36030829"/>
      <w:bookmarkStart w:id="988" w:name="_Toc36042749"/>
      <w:bookmarkStart w:id="989" w:name="_Toc36814073"/>
      <w:bookmarkStart w:id="990" w:name="_Toc44688918"/>
      <w:bookmarkStart w:id="991" w:name="_Toc44923672"/>
      <w:bookmarkStart w:id="992" w:name="_Toc51860640"/>
      <w:bookmarkStart w:id="993" w:name="_Toc57930407"/>
      <w:bookmarkStart w:id="994" w:name="_Toc57931037"/>
      <w:bookmarkStart w:id="995" w:name="_Toc67499429"/>
      <w:r w:rsidRPr="00441CD0">
        <w:t>5.</w:t>
      </w:r>
      <w:r w:rsidRPr="00441CD0">
        <w:rPr>
          <w:lang w:val="en-US"/>
        </w:rPr>
        <w:t>4</w:t>
      </w:r>
      <w:r w:rsidRPr="00441CD0">
        <w:t>.</w:t>
      </w:r>
      <w:r w:rsidRPr="00441CD0">
        <w:rPr>
          <w:lang w:val="en-US"/>
        </w:rPr>
        <w:t>5</w:t>
      </w:r>
      <w:r w:rsidRPr="00441CD0">
        <w:tab/>
        <w:t>DL Flow Level Marking for Application Detection</w:t>
      </w:r>
      <w:bookmarkEnd w:id="983"/>
      <w:bookmarkEnd w:id="984"/>
      <w:bookmarkEnd w:id="985"/>
      <w:bookmarkEnd w:id="986"/>
      <w:bookmarkEnd w:id="987"/>
      <w:bookmarkEnd w:id="988"/>
      <w:bookmarkEnd w:id="989"/>
      <w:bookmarkEnd w:id="990"/>
      <w:bookmarkEnd w:id="991"/>
      <w:bookmarkEnd w:id="992"/>
      <w:bookmarkEnd w:id="993"/>
      <w:bookmarkEnd w:id="994"/>
      <w:bookmarkEnd w:id="995"/>
    </w:p>
    <w:p w14:paraId="5F266232" w14:textId="77777777" w:rsidR="00EE5860" w:rsidRPr="00441CD0" w:rsidRDefault="00EE5860" w:rsidP="00EE5860">
      <w:pPr>
        <w:rPr>
          <w:lang w:val="en-US"/>
        </w:rPr>
      </w:pPr>
      <w:r w:rsidRPr="00441CD0">
        <w:rPr>
          <w:lang w:val="en-US"/>
        </w:rPr>
        <w:t>DL flow level marking is performed using DL DSCP marking. DL DSCP marking for application indication refers to the process in the TDF of marking detected downlink application traffic with a DSCP value received within an installed ADC rule matching this traffic. See Annex U of 3GPP TS 23.203 [7] and clauses 4.5.2.7 and 4b.5.14 of 3GPP TS 29.212 [8].</w:t>
      </w:r>
    </w:p>
    <w:p w14:paraId="5E92124C" w14:textId="77777777" w:rsidR="00EE5860" w:rsidRPr="00441CD0" w:rsidRDefault="00EE5860" w:rsidP="00EE5860">
      <w:r w:rsidRPr="00441CD0">
        <w:t>DL DSCP marking for application indication is controlled by the TDF-C by associating a QER, including the ToS or Traffic Class within the DL Flow Level Marking IE, to the PDR matching the DL traffic to be marked. The TDF-U performs the DL DSCP marking for the detected DL traffic and sends the marked packet to the PGW-U.</w:t>
      </w:r>
    </w:p>
    <w:p w14:paraId="24D4CA4C" w14:textId="77777777" w:rsidR="00EE5860" w:rsidRPr="00441CD0" w:rsidRDefault="00EE5860" w:rsidP="00EE5860">
      <w:r w:rsidRPr="00441CD0">
        <w:t>If a tunnelling protocol is used between the TDF-U and the PGW-U, the DSCP value for service data flow detection shall be carried in the inner IP header.</w:t>
      </w:r>
    </w:p>
    <w:p w14:paraId="1261938A" w14:textId="77777777" w:rsidR="00EE5860" w:rsidRPr="00441CD0" w:rsidRDefault="00EE5860" w:rsidP="00EE5860">
      <w:r w:rsidRPr="00441CD0">
        <w:t>The TDF-C may stop the DL DSCP marking for the application during the PFCP session by removing the related QER or removing the DL Flow Level Marking IE from the related QER, the TDF-U shall then stop such function consequently.</w:t>
      </w:r>
    </w:p>
    <w:p w14:paraId="4465C503" w14:textId="77777777" w:rsidR="00EE5860" w:rsidRPr="00441CD0" w:rsidRDefault="00EE5860" w:rsidP="00EE5860">
      <w:r w:rsidRPr="00441CD0">
        <w:t>Policy and charging control in the downlink direction by the PCEF for an application detected by the TDF is performed by the PGW-C configuring a PDR with a PDI containing an SDF Filter with the corresponding DSCP value.</w:t>
      </w:r>
    </w:p>
    <w:p w14:paraId="0F43E08E" w14:textId="77777777" w:rsidR="00EE5860" w:rsidRPr="00441CD0" w:rsidRDefault="00EE5860" w:rsidP="00EE5860">
      <w:pPr>
        <w:pStyle w:val="Heading3"/>
      </w:pPr>
      <w:bookmarkStart w:id="996" w:name="_Toc19717092"/>
      <w:bookmarkStart w:id="997" w:name="_Toc27490555"/>
      <w:bookmarkStart w:id="998" w:name="_Toc27556848"/>
      <w:bookmarkStart w:id="999" w:name="_Toc27723765"/>
      <w:bookmarkStart w:id="1000" w:name="_Toc36030830"/>
      <w:bookmarkStart w:id="1001" w:name="_Toc36042750"/>
      <w:bookmarkStart w:id="1002" w:name="_Toc36814074"/>
      <w:bookmarkStart w:id="1003" w:name="_Toc44688919"/>
      <w:bookmarkStart w:id="1004" w:name="_Toc44923673"/>
      <w:bookmarkStart w:id="1005" w:name="_Toc51860641"/>
      <w:bookmarkStart w:id="1006" w:name="_Toc57930408"/>
      <w:bookmarkStart w:id="1007" w:name="_Toc57931038"/>
      <w:bookmarkStart w:id="1008" w:name="_Toc67499430"/>
      <w:r w:rsidRPr="00441CD0">
        <w:t>5.</w:t>
      </w:r>
      <w:r w:rsidRPr="00441CD0">
        <w:rPr>
          <w:lang w:val="en-US"/>
        </w:rPr>
        <w:t>4</w:t>
      </w:r>
      <w:r w:rsidRPr="00441CD0">
        <w:t>.</w:t>
      </w:r>
      <w:r w:rsidRPr="00441CD0">
        <w:rPr>
          <w:lang w:val="en-US"/>
        </w:rPr>
        <w:t>6</w:t>
      </w:r>
      <w:r w:rsidRPr="00441CD0">
        <w:tab/>
        <w:t>Usage Monitoring</w:t>
      </w:r>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3A0A609B" w14:textId="77777777" w:rsidR="00EE5860" w:rsidRPr="00441CD0" w:rsidRDefault="00EE5860" w:rsidP="00EE5860">
      <w:pPr>
        <w:rPr>
          <w:lang w:val="en-US"/>
        </w:rPr>
      </w:pPr>
      <w:r w:rsidRPr="00441CD0">
        <w:rPr>
          <w:lang w:val="en-US"/>
        </w:rPr>
        <w:t>Usage Monitoring Control refers to the process of monitoring the user plane traffic in the PGW-U, TDF-U or UPF for the accumulated usage of network resources per:</w:t>
      </w:r>
    </w:p>
    <w:p w14:paraId="3B28FCEA" w14:textId="77777777" w:rsidR="00EE5860" w:rsidRPr="00441CD0" w:rsidRDefault="00EE5860" w:rsidP="00EE5860">
      <w:pPr>
        <w:pStyle w:val="B1"/>
        <w:rPr>
          <w:lang w:val="en-US"/>
        </w:rPr>
      </w:pPr>
      <w:r w:rsidRPr="00441CD0">
        <w:rPr>
          <w:lang w:val="en-US"/>
        </w:rPr>
        <w:t>-</w:t>
      </w:r>
      <w:r w:rsidRPr="00441CD0">
        <w:rPr>
          <w:lang w:val="en-US"/>
        </w:rPr>
        <w:tab/>
        <w:t>individual or group of service data flows;</w:t>
      </w:r>
    </w:p>
    <w:p w14:paraId="2E7B7859" w14:textId="77777777" w:rsidR="00EE5860" w:rsidRPr="00441CD0" w:rsidRDefault="00EE5860" w:rsidP="00EE5860">
      <w:pPr>
        <w:pStyle w:val="B1"/>
        <w:rPr>
          <w:lang w:val="en-US"/>
        </w:rPr>
      </w:pPr>
      <w:r w:rsidRPr="00441CD0">
        <w:rPr>
          <w:lang w:val="en-US"/>
        </w:rPr>
        <w:t>-</w:t>
      </w:r>
      <w:r w:rsidRPr="00441CD0">
        <w:rPr>
          <w:lang w:val="en-US"/>
        </w:rPr>
        <w:tab/>
        <w:t>individual or group of applications;</w:t>
      </w:r>
    </w:p>
    <w:p w14:paraId="51C4B1EB" w14:textId="77777777" w:rsidR="00EE5860" w:rsidRPr="00441CD0" w:rsidRDefault="00EE5860" w:rsidP="00EE5860">
      <w:pPr>
        <w:pStyle w:val="B1"/>
        <w:rPr>
          <w:lang w:val="en-US"/>
        </w:rPr>
      </w:pPr>
      <w:r w:rsidRPr="00441CD0">
        <w:rPr>
          <w:lang w:val="en-US"/>
        </w:rPr>
        <w:t>-</w:t>
      </w:r>
      <w:r w:rsidRPr="00441CD0">
        <w:rPr>
          <w:lang w:val="en-US"/>
        </w:rPr>
        <w:tab/>
        <w:t>PDU session, possibly excluding an individual SDF or a group of service data flow(s) (for 5GC);</w:t>
      </w:r>
    </w:p>
    <w:p w14:paraId="01EA5812" w14:textId="77777777" w:rsidR="00EE5860" w:rsidRPr="00441CD0" w:rsidRDefault="00EE5860" w:rsidP="00EE5860">
      <w:pPr>
        <w:pStyle w:val="B1"/>
        <w:rPr>
          <w:lang w:val="en-US"/>
        </w:rPr>
      </w:pPr>
      <w:r w:rsidRPr="00441CD0">
        <w:rPr>
          <w:lang w:val="en-US"/>
        </w:rPr>
        <w:t>-</w:t>
      </w:r>
      <w:r w:rsidRPr="00441CD0">
        <w:rPr>
          <w:lang w:val="en-US"/>
        </w:rPr>
        <w:tab/>
        <w:t>IP-CAN session, possibly excluding an individual SDF or a group of service data flow(s) (for EPC); and/or</w:t>
      </w:r>
    </w:p>
    <w:p w14:paraId="164159E6" w14:textId="77777777" w:rsidR="00EE5860" w:rsidRPr="00441CD0" w:rsidRDefault="00EE5860" w:rsidP="00EE5860">
      <w:pPr>
        <w:pStyle w:val="B1"/>
        <w:rPr>
          <w:lang w:val="en-US"/>
        </w:rPr>
      </w:pPr>
      <w:r w:rsidRPr="00441CD0">
        <w:rPr>
          <w:lang w:val="en-US"/>
        </w:rPr>
        <w:t>-</w:t>
      </w:r>
      <w:r w:rsidRPr="00441CD0">
        <w:rPr>
          <w:lang w:val="en-US"/>
        </w:rPr>
        <w:tab/>
        <w:t>TDF session, possibly excluding an individual application or a group of application(s) (for EPC).</w:t>
      </w:r>
    </w:p>
    <w:p w14:paraId="6422783D" w14:textId="77777777" w:rsidR="00EE5860" w:rsidRPr="00441CD0" w:rsidRDefault="00EE5860" w:rsidP="00EE5860">
      <w:r w:rsidRPr="00441CD0">
        <w:t>For EPC, see clauses 4.4, 6.2.2.3 and 6.6 of 3GPP TS 23.203 [7] and clauses 4.5.16, 4.5.17, 4b.5.6, 4b.5.7 of 3GPP TS 29.212 [8].</w:t>
      </w:r>
    </w:p>
    <w:p w14:paraId="196BA909" w14:textId="77777777" w:rsidR="00EE5860" w:rsidRPr="00441CD0" w:rsidRDefault="00EE5860" w:rsidP="00EE5860">
      <w:r w:rsidRPr="00441CD0">
        <w:t>For 5GC, see clauses 4.3.4 and 6.2.2.3 of 3GPP TS 23.503 [44] and clauses 4.2.2.10, 4.2.3.11, 4.2.4.10, 4.2.6.2.5, 4.2.6.5.3 of 3GPP TS 29.512 [41].</w:t>
      </w:r>
    </w:p>
    <w:p w14:paraId="52406ED3" w14:textId="77777777" w:rsidR="00EE5860" w:rsidRPr="00441CD0" w:rsidRDefault="00EE5860" w:rsidP="00EE5860">
      <w:r w:rsidRPr="00441CD0">
        <w:t>Usage Monitoring Control is supported over the Sxb, Sxc and N4 reference points by activating in the UP function the reporting of usage information towards the CP function, as specified in clauses 5.3 and 7.8.4 of 3GPP TS 23.214 [2] and in clause 5.8.2.6.2 of 3GPP TS 23.501 [28].</w:t>
      </w:r>
    </w:p>
    <w:p w14:paraId="0CE8631B" w14:textId="77777777" w:rsidR="00EE5860" w:rsidRPr="00441CD0" w:rsidRDefault="00EE5860" w:rsidP="00EE5860">
      <w:r w:rsidRPr="00441CD0">
        <w:t>The CP function shall control the Usage Reporting in the UP function by:</w:t>
      </w:r>
    </w:p>
    <w:p w14:paraId="4A2EBD1A"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 application or session;</w:t>
      </w:r>
    </w:p>
    <w:p w14:paraId="7E19746B" w14:textId="77777777" w:rsidR="00EE5860" w:rsidRPr="00441CD0" w:rsidRDefault="00EE5860" w:rsidP="00EE5860">
      <w:pPr>
        <w:pStyle w:val="B1"/>
        <w:rPr>
          <w:lang w:val="en-US"/>
        </w:rPr>
      </w:pPr>
      <w:r w:rsidRPr="00441CD0">
        <w:rPr>
          <w:lang w:val="en-US"/>
        </w:rPr>
        <w:t>-</w:t>
      </w:r>
      <w:r w:rsidRPr="00441CD0">
        <w:rPr>
          <w:lang w:val="en-US"/>
        </w:rPr>
        <w:tab/>
        <w:t>creating a URR for each Monitoring key; and</w:t>
      </w:r>
    </w:p>
    <w:p w14:paraId="3194353E" w14:textId="77777777" w:rsidR="00EE5860" w:rsidRPr="00441CD0" w:rsidRDefault="00EE5860" w:rsidP="00EE5860">
      <w:pPr>
        <w:pStyle w:val="B1"/>
        <w:rPr>
          <w:lang w:val="en-US"/>
        </w:rPr>
      </w:pPr>
      <w:r w:rsidRPr="00441CD0">
        <w:rPr>
          <w:lang w:val="en-US"/>
        </w:rPr>
        <w:t>-</w:t>
      </w:r>
      <w:r w:rsidRPr="00441CD0">
        <w:rPr>
          <w:lang w:val="en-US"/>
        </w:rPr>
        <w:tab/>
        <w:t>associating the URR to:</w:t>
      </w:r>
    </w:p>
    <w:p w14:paraId="1DCB557B" w14:textId="77777777" w:rsidR="00EE5860" w:rsidRPr="00441CD0" w:rsidRDefault="00EE5860" w:rsidP="00EE5860">
      <w:pPr>
        <w:pStyle w:val="B2"/>
        <w:rPr>
          <w:lang w:val="en-US"/>
        </w:rPr>
      </w:pPr>
      <w:r w:rsidRPr="00441CD0">
        <w:rPr>
          <w:lang w:val="en-US"/>
        </w:rPr>
        <w:lastRenderedPageBreak/>
        <w:t>-</w:t>
      </w:r>
      <w:r w:rsidRPr="00441CD0">
        <w:rPr>
          <w:lang w:val="en-US"/>
        </w:rPr>
        <w:tab/>
        <w:t>all the PDRs of the PFCP session, for usage monitoring at IP-CAN or TDF session level, possibly excluding the PDRs matching the SDFs or Applications excluded from the usage monitoring at session level; or</w:t>
      </w:r>
    </w:p>
    <w:p w14:paraId="1C9B0DE0" w14:textId="77777777" w:rsidR="00EE5860" w:rsidRPr="00441CD0" w:rsidRDefault="00EE5860" w:rsidP="00EE5860">
      <w:pPr>
        <w:pStyle w:val="B2"/>
        <w:rPr>
          <w:lang w:val="en-US"/>
        </w:rPr>
      </w:pPr>
      <w:r w:rsidRPr="00441CD0">
        <w:rPr>
          <w:lang w:val="en-US"/>
        </w:rPr>
        <w:t>-</w:t>
      </w:r>
      <w:r w:rsidRPr="00441CD0">
        <w:rPr>
          <w:lang w:val="en-US"/>
        </w:rPr>
        <w:tab/>
        <w:t>the PDR(s) of the PFCP session associated to the individual or group of SDF(s) or Application(s), for usage monitoring at SDF or application level.</w:t>
      </w:r>
    </w:p>
    <w:p w14:paraId="03701B14" w14:textId="77777777" w:rsidR="00EE5860" w:rsidRPr="00441CD0" w:rsidRDefault="00EE5860" w:rsidP="00EE5860">
      <w:pPr>
        <w:pStyle w:val="Heading3"/>
        <w:rPr>
          <w:lang w:val="x-none"/>
        </w:rPr>
      </w:pPr>
      <w:bookmarkStart w:id="1009" w:name="_Toc19717093"/>
      <w:bookmarkStart w:id="1010" w:name="_Toc27490556"/>
      <w:bookmarkStart w:id="1011" w:name="_Toc27556849"/>
      <w:bookmarkStart w:id="1012" w:name="_Toc27723766"/>
      <w:bookmarkStart w:id="1013" w:name="_Toc36030831"/>
      <w:bookmarkStart w:id="1014" w:name="_Toc36042751"/>
      <w:bookmarkStart w:id="1015" w:name="_Toc36814075"/>
      <w:bookmarkStart w:id="1016" w:name="_Toc44688920"/>
      <w:bookmarkStart w:id="1017" w:name="_Toc44923674"/>
      <w:bookmarkStart w:id="1018" w:name="_Toc51860642"/>
      <w:bookmarkStart w:id="1019" w:name="_Toc57930409"/>
      <w:bookmarkStart w:id="1020" w:name="_Toc57931039"/>
      <w:bookmarkStart w:id="1021" w:name="_Toc67499431"/>
      <w:r w:rsidRPr="00441CD0">
        <w:t>5.</w:t>
      </w:r>
      <w:r w:rsidRPr="00441CD0">
        <w:rPr>
          <w:lang w:val="en-US"/>
        </w:rPr>
        <w:t>4</w:t>
      </w:r>
      <w:r w:rsidRPr="00441CD0">
        <w:t>.</w:t>
      </w:r>
      <w:r w:rsidRPr="00441CD0">
        <w:rPr>
          <w:lang w:val="en-US"/>
        </w:rPr>
        <w:t>7</w:t>
      </w:r>
      <w:r w:rsidRPr="00441CD0">
        <w:tab/>
        <w:t xml:space="preserve">Traffic </w:t>
      </w:r>
      <w:r w:rsidRPr="00441CD0">
        <w:rPr>
          <w:rFonts w:cs="Arial"/>
        </w:rPr>
        <w:t>Redirection</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7ECB736D" w14:textId="77777777" w:rsidR="00EE5860" w:rsidRPr="00441CD0" w:rsidRDefault="00EE5860" w:rsidP="00EE5860">
      <w:pPr>
        <w:rPr>
          <w:rFonts w:eastAsia="MS Mincho"/>
          <w:lang w:val="en-US"/>
        </w:rPr>
      </w:pPr>
      <w:r w:rsidRPr="00441CD0">
        <w:rPr>
          <w:lang w:val="en-US"/>
        </w:rPr>
        <w:t>Traffic Redirection refers to the process of redirecting uplink application traffic, in a PGW, TDF or UPF, towards a redirect destination, e.g. redirect some HTTP flows to a service provisioning page. For EPC, see clause</w:t>
      </w:r>
      <w:r>
        <w:rPr>
          <w:lang w:val="en-US"/>
        </w:rPr>
        <w:t> </w:t>
      </w:r>
      <w:r w:rsidRPr="00441CD0">
        <w:rPr>
          <w:lang w:val="en-US"/>
        </w:rPr>
        <w:t>6.1.13 of 3GPP TS 23.203 [7] and clauses 4.5.2.6 and 4b.5.1.4 of 3GPP TS 29.212 [8]. For 5GC, see clause 6.1.3.12 of 3GPP TS 23.503 [44] and clause </w:t>
      </w:r>
      <w:r w:rsidRPr="00441CD0">
        <w:t>4.2.6.2.4</w:t>
      </w:r>
      <w:r w:rsidRPr="00441CD0">
        <w:rPr>
          <w:lang w:val="en-US"/>
        </w:rPr>
        <w:t xml:space="preserve"> of 3GPP TS 29.512 [46].</w:t>
      </w:r>
    </w:p>
    <w:p w14:paraId="5E182065" w14:textId="77777777" w:rsidR="00EE5860" w:rsidRPr="00441CD0" w:rsidRDefault="00EE5860" w:rsidP="00EE5860">
      <w:pPr>
        <w:rPr>
          <w:lang w:val="en-US"/>
        </w:rPr>
      </w:pPr>
      <w:r w:rsidRPr="00441CD0">
        <w:rPr>
          <w:lang w:val="en-US" w:eastAsia="zh-CN"/>
        </w:rPr>
        <w:t>The redirect destination may be provided by the PCRF/PCF or be preconfigured in the CP function or in the UP function</w:t>
      </w:r>
      <w:r w:rsidRPr="00441CD0">
        <w:rPr>
          <w:lang w:val="en-US"/>
        </w:rPr>
        <w:t>.</w:t>
      </w:r>
    </w:p>
    <w:p w14:paraId="5E9FB003" w14:textId="1D49BC96" w:rsidR="00EE5860" w:rsidRPr="00441CD0" w:rsidRDefault="00801D44" w:rsidP="00EE5860">
      <w:pPr>
        <w:rPr>
          <w:lang w:val="en-US"/>
        </w:rPr>
      </w:pPr>
      <w:r>
        <w:rPr>
          <w:lang w:val="en-US"/>
        </w:rPr>
        <w:t>For EPC</w:t>
      </w:r>
      <w:r>
        <w:rPr>
          <w:lang w:val="en-US"/>
        </w:rPr>
        <w:t xml:space="preserve"> and</w:t>
      </w:r>
      <w:r>
        <w:rPr>
          <w:lang w:val="en-US"/>
        </w:rPr>
        <w:t xml:space="preserve">5GC, the traffic redirection </w:t>
      </w:r>
      <w:r>
        <w:rPr>
          <w:lang w:val="en-US"/>
        </w:rPr>
        <w:t>shall</w:t>
      </w:r>
      <w:r>
        <w:rPr>
          <w:lang w:val="en-US"/>
        </w:rPr>
        <w:t xml:space="preserve"> be enforced in the UP function.</w:t>
      </w:r>
      <w:r w:rsidR="00EE5860" w:rsidRPr="00441CD0">
        <w:rPr>
          <w:lang w:val="en-US"/>
        </w:rPr>
        <w:t xml:space="preserve"> If the traffic that the UP function can support may be subject to traffic redirection, traffic redirection enforcement in the UP function shall be supported by the UP function. The UP function reports to the CP function whether it supports traffic redirection enforcement in the UP function via the UP Function Features IE (see clause</w:t>
      </w:r>
      <w:r w:rsidR="00EE5860">
        <w:rPr>
          <w:lang w:val="en-US"/>
        </w:rPr>
        <w:t> </w:t>
      </w:r>
      <w:r w:rsidR="00EE5860" w:rsidRPr="00441CD0">
        <w:rPr>
          <w:lang w:val="en-US"/>
        </w:rPr>
        <w:t>8.2.25).</w:t>
      </w:r>
    </w:p>
    <w:p w14:paraId="2F303D74" w14:textId="77777777" w:rsidR="00EE5860" w:rsidRPr="00441CD0" w:rsidRDefault="00EE5860" w:rsidP="00EE5860">
      <w:pPr>
        <w:pStyle w:val="NO"/>
        <w:rPr>
          <w:lang w:val="x-none"/>
        </w:rPr>
      </w:pPr>
      <w:r w:rsidRPr="00441CD0">
        <w:t>NOTE:</w:t>
      </w:r>
      <w:r w:rsidRPr="00441CD0">
        <w:tab/>
        <w:t>A UP function that supports traffic not requiring traffic redirection does not need to support traffic redirection enforcement in the UP function. The CP function can select a UP function supporting traffic redirection enforcement in the UP function for users or services which may require traffic redirection.</w:t>
      </w:r>
    </w:p>
    <w:p w14:paraId="1F2EFEFA" w14:textId="77777777" w:rsidR="00EE5860" w:rsidRPr="00441CD0" w:rsidRDefault="00EE5860" w:rsidP="00EE5860">
      <w:pPr>
        <w:rPr>
          <w:lang w:val="en-US"/>
        </w:rPr>
      </w:pPr>
      <w:r w:rsidRPr="00441CD0">
        <w:rPr>
          <w:lang w:val="en-US"/>
        </w:rPr>
        <w:t>To enforce the traffic redirection in the UP function, the CP function shall:</w:t>
      </w:r>
    </w:p>
    <w:p w14:paraId="68F88DAA" w14:textId="77777777" w:rsidR="00EE5860" w:rsidRPr="00441CD0" w:rsidRDefault="00EE5860" w:rsidP="00EE5860">
      <w:pPr>
        <w:pStyle w:val="B1"/>
        <w:rPr>
          <w:lang w:val="x-none"/>
        </w:rPr>
      </w:pPr>
      <w:r w:rsidRPr="00441CD0">
        <w:rPr>
          <w:lang w:val="en-US"/>
        </w:rPr>
        <w:t>-</w:t>
      </w:r>
      <w:r w:rsidRPr="00441CD0">
        <w:rPr>
          <w:lang w:val="en-US"/>
        </w:rPr>
        <w:tab/>
      </w:r>
      <w:r w:rsidRPr="00441CD0">
        <w:t>create the necessary PDR(s) to represent the traffic to be redirected, if not already existing;</w:t>
      </w:r>
    </w:p>
    <w:p w14:paraId="225FB296" w14:textId="77777777" w:rsidR="00EE5860" w:rsidRPr="00441CD0" w:rsidRDefault="00EE5860" w:rsidP="00EE5860">
      <w:pPr>
        <w:pStyle w:val="B1"/>
      </w:pPr>
      <w:r w:rsidRPr="00441CD0">
        <w:t>-</w:t>
      </w:r>
      <w:r w:rsidRPr="00441CD0">
        <w:tab/>
        <w:t>create a FAR with:</w:t>
      </w:r>
    </w:p>
    <w:p w14:paraId="4C52F9AF" w14:textId="77777777" w:rsidR="00EE5860" w:rsidRPr="00441CD0" w:rsidRDefault="00EE5860" w:rsidP="00EE5860">
      <w:pPr>
        <w:pStyle w:val="B2"/>
      </w:pPr>
      <w:r w:rsidRPr="00441CD0">
        <w:t>-</w:t>
      </w:r>
      <w:r w:rsidRPr="00441CD0">
        <w:tab/>
        <w:t xml:space="preserve">the Redirect Information IE including the redirect destination, if the traffic needs to be redirected towards a redirect destination provided by the CP function; a redirect destination provided </w:t>
      </w:r>
      <w:r w:rsidRPr="00441CD0">
        <w:rPr>
          <w:lang w:val="en-US"/>
        </w:rPr>
        <w:t xml:space="preserve">by the CP function </w:t>
      </w:r>
      <w:r w:rsidRPr="00441CD0">
        <w:t xml:space="preserve">shall </w:t>
      </w:r>
      <w:r w:rsidRPr="00441CD0">
        <w:rPr>
          <w:lang w:val="en-US"/>
        </w:rPr>
        <w:t>prevail over a</w:t>
      </w:r>
      <w:r w:rsidRPr="00441CD0">
        <w:t xml:space="preserve"> redirect destination preconfigured in the UP function;</w:t>
      </w:r>
    </w:p>
    <w:p w14:paraId="26419C92" w14:textId="77777777" w:rsidR="00EE5860" w:rsidRPr="00441CD0" w:rsidRDefault="00EE5860" w:rsidP="00EE5860">
      <w:pPr>
        <w:pStyle w:val="B3"/>
      </w:pPr>
      <w:r w:rsidRPr="00441CD0">
        <w:t>-</w:t>
      </w:r>
      <w:r w:rsidRPr="00441CD0">
        <w:tab/>
        <w:t>For HTTP traffic redirection, the Redirection Address Type shall be set to "URL" and the CP function shall set the Destination Interface IE in the FAR to "Access" (to forward the HTTP response message with a status code indicating redirect). For other types of traffic redirection, the Destination Interface IE in the FAR may be set to "Core";</w:t>
      </w:r>
    </w:p>
    <w:p w14:paraId="3E205964" w14:textId="77777777" w:rsidR="00EE5860" w:rsidRPr="00441CD0" w:rsidRDefault="00EE5860" w:rsidP="00EE5860">
      <w:pPr>
        <w:pStyle w:val="B2"/>
      </w:pPr>
      <w:r w:rsidRPr="00441CD0">
        <w:t>or</w:t>
      </w:r>
    </w:p>
    <w:p w14:paraId="7A122EB0" w14:textId="77777777" w:rsidR="00EE5860" w:rsidRPr="00441CD0" w:rsidRDefault="00EE5860" w:rsidP="00EE5860">
      <w:pPr>
        <w:pStyle w:val="B2"/>
      </w:pPr>
      <w:r w:rsidRPr="00441CD0">
        <w:t>-</w:t>
      </w:r>
      <w:r w:rsidRPr="00441CD0">
        <w:tab/>
        <w:t>the Forwarding Policy IE including the identifier of the forwarding policy to apply, if the traffic needs to be redirected towards a redirect destination preconfigured in the UP function;</w:t>
      </w:r>
    </w:p>
    <w:p w14:paraId="2695FC37" w14:textId="77777777" w:rsidR="00EE5860" w:rsidRPr="00441CD0" w:rsidRDefault="00EE5860" w:rsidP="00EE5860">
      <w:pPr>
        <w:pStyle w:val="B1"/>
      </w:pPr>
      <w:r w:rsidRPr="00441CD0">
        <w:t>-</w:t>
      </w:r>
      <w:r w:rsidRPr="00441CD0">
        <w:tab/>
        <w:t>associate the FAR to the above PDRs of the PFCP session.</w:t>
      </w:r>
    </w:p>
    <w:p w14:paraId="62F9A192" w14:textId="77777777" w:rsidR="00EE5860" w:rsidRPr="00441CD0" w:rsidRDefault="00EE5860" w:rsidP="00EE5860">
      <w:pPr>
        <w:pStyle w:val="Heading3"/>
      </w:pPr>
      <w:bookmarkStart w:id="1022" w:name="_Toc19717094"/>
      <w:bookmarkStart w:id="1023" w:name="_Toc27490557"/>
      <w:bookmarkStart w:id="1024" w:name="_Toc27556850"/>
      <w:bookmarkStart w:id="1025" w:name="_Toc27723767"/>
      <w:bookmarkStart w:id="1026" w:name="_Toc36030832"/>
      <w:bookmarkStart w:id="1027" w:name="_Toc36042752"/>
      <w:bookmarkStart w:id="1028" w:name="_Toc36814076"/>
      <w:bookmarkStart w:id="1029" w:name="_Toc44688921"/>
      <w:bookmarkStart w:id="1030" w:name="_Toc44923675"/>
      <w:bookmarkStart w:id="1031" w:name="_Toc51860643"/>
      <w:bookmarkStart w:id="1032" w:name="_Toc57930410"/>
      <w:bookmarkStart w:id="1033" w:name="_Toc57931040"/>
      <w:bookmarkStart w:id="1034" w:name="_Toc67499432"/>
      <w:r w:rsidRPr="00441CD0">
        <w:t>5.</w:t>
      </w:r>
      <w:r w:rsidRPr="00441CD0">
        <w:rPr>
          <w:lang w:val="en-US"/>
        </w:rPr>
        <w:t>4</w:t>
      </w:r>
      <w:r w:rsidRPr="00441CD0">
        <w:t>.</w:t>
      </w:r>
      <w:r w:rsidRPr="00441CD0">
        <w:rPr>
          <w:lang w:val="en-US"/>
        </w:rPr>
        <w:t>8</w:t>
      </w:r>
      <w:r w:rsidRPr="00441CD0">
        <w:tab/>
        <w:t>Traffic Steering</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B844D8" w14:textId="77777777" w:rsidR="00EE5860" w:rsidRPr="00441CD0" w:rsidRDefault="00EE5860" w:rsidP="00EE5860">
      <w:pPr>
        <w:rPr>
          <w:lang w:val="en-US"/>
        </w:rPr>
      </w:pPr>
      <w:r w:rsidRPr="00441CD0">
        <w:rPr>
          <w:lang w:val="en-US"/>
        </w:rPr>
        <w:t xml:space="preserve">Traffic Steering refers to the process of applying a specific (S)Gi-LAN traffic steering policy in the PCEF or TDF (or TSSF), or a specific N6-LAN traffic steering policy in the UPF (PDU Session Anchor), for the purpose of steering the subscriber's traffic to appropriate operator or 3rd party service functions (e.g. NAT, antimalware, parental control, DDoS protection) in the (S)Gi-LAN or N6-LAN, </w:t>
      </w:r>
      <w:r w:rsidRPr="00441CD0">
        <w:t xml:space="preserve">per </w:t>
      </w:r>
      <w:r w:rsidRPr="00441CD0">
        <w:rPr>
          <w:lang w:val="en-US"/>
        </w:rPr>
        <w:t>service data flows level or applications level.</w:t>
      </w:r>
    </w:p>
    <w:p w14:paraId="4135CE09" w14:textId="77777777" w:rsidR="00EE5860" w:rsidRPr="00441CD0" w:rsidRDefault="00EE5860" w:rsidP="00EE5860">
      <w:pPr>
        <w:rPr>
          <w:lang w:val="en-US"/>
        </w:rPr>
      </w:pPr>
      <w:r w:rsidRPr="00441CD0">
        <w:rPr>
          <w:lang w:val="en-US"/>
        </w:rPr>
        <w:t>Application Function influencing traffic routing (see clause</w:t>
      </w:r>
      <w:r>
        <w:rPr>
          <w:lang w:val="en-US"/>
        </w:rPr>
        <w:t> </w:t>
      </w:r>
      <w:r w:rsidRPr="00441CD0">
        <w:rPr>
          <w:lang w:val="en-US"/>
        </w:rPr>
        <w:t xml:space="preserve">5.6.7 of </w:t>
      </w:r>
      <w:r w:rsidRPr="00441CD0">
        <w:t>3GPP TS 23.501 [28]) also uses traffic steering for the purpose of steering the subscriber's traffic over N6, e.g. to a local access to a Data Network.</w:t>
      </w:r>
    </w:p>
    <w:p w14:paraId="482E189E" w14:textId="77777777" w:rsidR="00EE5860" w:rsidRPr="00441CD0" w:rsidRDefault="00EE5860" w:rsidP="00EE5860">
      <w:pPr>
        <w:rPr>
          <w:lang w:val="en-US"/>
        </w:rPr>
      </w:pPr>
      <w:r w:rsidRPr="00441CD0">
        <w:t xml:space="preserve">The UP function shall set the TRST feature flag in the </w:t>
      </w:r>
      <w:r w:rsidRPr="00441CD0">
        <w:rPr>
          <w:lang w:val="en-US"/>
        </w:rPr>
        <w:t>UP Function Features IE if it supports Traffic Steering (see clause</w:t>
      </w:r>
      <w:r>
        <w:rPr>
          <w:lang w:val="en-US"/>
        </w:rPr>
        <w:t> </w:t>
      </w:r>
      <w:r w:rsidRPr="00441CD0">
        <w:rPr>
          <w:lang w:val="en-US"/>
        </w:rPr>
        <w:t>8.2.25).</w:t>
      </w:r>
    </w:p>
    <w:p w14:paraId="2B734E13" w14:textId="77777777" w:rsidR="00EE5860" w:rsidRPr="00441CD0" w:rsidRDefault="00EE5860" w:rsidP="00EE5860">
      <w:pPr>
        <w:rPr>
          <w:lang w:val="en-US"/>
        </w:rPr>
      </w:pPr>
      <w:r w:rsidRPr="00441CD0">
        <w:rPr>
          <w:lang w:val="en-US"/>
        </w:rPr>
        <w:t xml:space="preserve">Traffic Steering is supported over the Sxb, Sxc and N4 reference points by instructing the UP function to apply a specific Forwarding Policy, that is locally configured in the UP function and that can be used for the uplink, the downlink or for both directions. A Forwarding Policy is identified by a Forwarding Policy Identifier. Traffic steering is </w:t>
      </w:r>
      <w:r w:rsidRPr="00441CD0">
        <w:rPr>
          <w:lang w:val="en-US"/>
        </w:rPr>
        <w:lastRenderedPageBreak/>
        <w:t>alternatively supported over the N4 reference point by instructing the UP function to route packets according to N6 routing information in the FAR (e.g. providing an IP address in the Outer Header Creation).</w:t>
      </w:r>
    </w:p>
    <w:p w14:paraId="0186FF3B" w14:textId="77777777" w:rsidR="00EE5860" w:rsidRPr="00441CD0" w:rsidRDefault="00EE5860" w:rsidP="00EE5860">
      <w:pPr>
        <w:rPr>
          <w:lang w:val="en-US"/>
        </w:rPr>
      </w:pPr>
      <w:r w:rsidRPr="00441CD0">
        <w:rPr>
          <w:lang w:val="en-US"/>
        </w:rPr>
        <w:t>When so instructed, the UP function shall perform the necessary actions to enforce the forwarding policy referenced by the CP function, e.g. performing packet marking and routing the traffic towards the service functions within the (S)Gi-LAN or N6-LAN.</w:t>
      </w:r>
    </w:p>
    <w:p w14:paraId="32FA231F" w14:textId="77777777" w:rsidR="00EE5860" w:rsidRPr="00441CD0" w:rsidRDefault="00EE5860" w:rsidP="00EE5860">
      <w:r w:rsidRPr="00441CD0">
        <w:t>See 3GPP TS 23.203 [7], 3GPP TS 29.212 [8] and 3GPP TS 23.501 [28].</w:t>
      </w:r>
    </w:p>
    <w:p w14:paraId="412227F1" w14:textId="77777777" w:rsidR="00EE5860" w:rsidRPr="00441CD0" w:rsidRDefault="00EE5860" w:rsidP="00EE5860">
      <w:r w:rsidRPr="00441CD0">
        <w:t>The CP function shall control Traffic Steering towards SGi-LAN, N6-LAN or N6 in the UP function by:</w:t>
      </w:r>
    </w:p>
    <w:p w14:paraId="5663190F"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flows or applications to be steered;</w:t>
      </w:r>
    </w:p>
    <w:p w14:paraId="32C54824" w14:textId="77777777" w:rsidR="00EE5860" w:rsidRPr="00441CD0" w:rsidRDefault="00EE5860" w:rsidP="00EE5860">
      <w:pPr>
        <w:pStyle w:val="B1"/>
        <w:rPr>
          <w:lang w:val="en-US"/>
        </w:rPr>
      </w:pPr>
      <w:r w:rsidRPr="00441CD0">
        <w:rPr>
          <w:lang w:val="en-US"/>
        </w:rPr>
        <w:t>-</w:t>
      </w:r>
      <w:r w:rsidRPr="00441CD0">
        <w:rPr>
          <w:lang w:val="en-US"/>
        </w:rPr>
        <w:tab/>
        <w:t>creating a FAR with the Forwarding Policy IE including the Forwarding Policy Identifier set to the Traffic Steering Policy Identifier, or creating a FAR with a Outer Header Creation with the destination IP address; and</w:t>
      </w:r>
    </w:p>
    <w:p w14:paraId="556D51F0" w14:textId="77777777" w:rsidR="00EE5860" w:rsidRPr="00441CD0" w:rsidRDefault="00EE5860" w:rsidP="00EE5860">
      <w:pPr>
        <w:pStyle w:val="B1"/>
        <w:rPr>
          <w:lang w:val="en-US"/>
        </w:rPr>
      </w:pPr>
      <w:r w:rsidRPr="00441CD0">
        <w:rPr>
          <w:lang w:val="en-US"/>
        </w:rPr>
        <w:t>-</w:t>
      </w:r>
      <w:r w:rsidRPr="00441CD0">
        <w:rPr>
          <w:lang w:val="en-US"/>
        </w:rPr>
        <w:tab/>
        <w:t>associating the FAR to the above PDRs of the PFCP session.</w:t>
      </w:r>
    </w:p>
    <w:p w14:paraId="5DED3B41" w14:textId="77777777" w:rsidR="00EE5860" w:rsidRPr="00441CD0" w:rsidRDefault="00EE5860" w:rsidP="00EE5860">
      <w:r w:rsidRPr="00441CD0">
        <w:t>The CP function shall control the processing of the traffic received from the (S)Gi-LAN or N6-LAN in the UP function as specified in the rest of this specification for traffic received from any other interface, but with PDR(s) including a PDI with the Source Interface indicating "SGi-LAN/N6-LAN". The UP function shall distinguish packets coming from (S)Gi-LAN/N6-LAN based on local configuration.</w:t>
      </w:r>
    </w:p>
    <w:p w14:paraId="710708FF" w14:textId="77777777" w:rsidR="00EE5860" w:rsidRPr="00441CD0" w:rsidRDefault="00EE5860" w:rsidP="00EE5860">
      <w:pPr>
        <w:pStyle w:val="Heading3"/>
      </w:pPr>
      <w:bookmarkStart w:id="1035" w:name="_Toc19717095"/>
      <w:bookmarkStart w:id="1036" w:name="_Toc27490558"/>
      <w:bookmarkStart w:id="1037" w:name="_Toc27556851"/>
      <w:bookmarkStart w:id="1038" w:name="_Toc27723768"/>
      <w:bookmarkStart w:id="1039" w:name="_Toc36030833"/>
      <w:bookmarkStart w:id="1040" w:name="_Toc36042753"/>
      <w:bookmarkStart w:id="1041" w:name="_Toc36814077"/>
      <w:bookmarkStart w:id="1042" w:name="_Toc44688922"/>
      <w:bookmarkStart w:id="1043" w:name="_Toc44923676"/>
      <w:bookmarkStart w:id="1044" w:name="_Toc51860644"/>
      <w:bookmarkStart w:id="1045" w:name="_Toc57930411"/>
      <w:bookmarkStart w:id="1046" w:name="_Toc57931041"/>
      <w:bookmarkStart w:id="1047" w:name="_Toc67499433"/>
      <w:r w:rsidRPr="00441CD0">
        <w:t>5.</w:t>
      </w:r>
      <w:r w:rsidRPr="00441CD0">
        <w:rPr>
          <w:lang w:val="en-US"/>
        </w:rPr>
        <w:t>4</w:t>
      </w:r>
      <w:r w:rsidRPr="00441CD0">
        <w:t>.</w:t>
      </w:r>
      <w:r w:rsidRPr="00441CD0">
        <w:rPr>
          <w:lang w:val="en-US"/>
        </w:rPr>
        <w:t>9</w:t>
      </w:r>
      <w:r w:rsidRPr="00441CD0">
        <w:tab/>
        <w:t>Provisioning of Predefined PCC/ADC Rules</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35F11D6B" w14:textId="77777777" w:rsidR="00EE5860" w:rsidRPr="00441CD0" w:rsidRDefault="00EE5860" w:rsidP="00EE5860">
      <w:r w:rsidRPr="00441CD0">
        <w:t>A Predefined PCC rule is preconfigured in the PCEF, e.g. a PGW (for EPC) or SMF (for 5GC). Predefined PCC rules can be activated or deactivated by the PCRF/PCF at any time. The Predefined PCC rules may be grouped allowing the PCRF/PCF to dynamically activate a set of PCC rules.</w:t>
      </w:r>
    </w:p>
    <w:p w14:paraId="7E02523B" w14:textId="77777777" w:rsidR="00EE5860" w:rsidRPr="00441CD0" w:rsidRDefault="00EE5860" w:rsidP="00EE5860">
      <w:r w:rsidRPr="00441CD0">
        <w:t>For EPC a predefined ADC rule is preconfigured in the TDF. In the case of solicited reporting, the Predefined ADC rules can be activated or deactivated by the PCRF at any time. Predefined ADC rules within the TDF may be grouped allowing the PCRF to dynamically activate a set of ADC rules.</w:t>
      </w:r>
    </w:p>
    <w:p w14:paraId="3A19A2C3" w14:textId="77777777" w:rsidR="00EE5860" w:rsidRPr="00867BF5" w:rsidRDefault="00EE5860" w:rsidP="00EE5860">
      <w:r w:rsidRPr="00867BF5">
        <w:rPr>
          <w:lang w:val="en-US"/>
        </w:rPr>
        <w:t>For the definition of PCC and ADC rules see clauses</w:t>
      </w:r>
      <w:r>
        <w:rPr>
          <w:lang w:val="en-US"/>
        </w:rPr>
        <w:t> </w:t>
      </w:r>
      <w:r w:rsidRPr="00867BF5">
        <w:t>4.3.1 and 4b.3.2 of 3GPP TS 29.212 [8] and clause</w:t>
      </w:r>
      <w:r>
        <w:t> </w:t>
      </w:r>
      <w:r w:rsidRPr="00867BF5">
        <w:t>5.6.2.6 of 3GPP TS 29.512 [41].</w:t>
      </w:r>
    </w:p>
    <w:p w14:paraId="0485DA1A" w14:textId="77777777" w:rsidR="00EE5860" w:rsidRPr="00441CD0" w:rsidRDefault="00EE5860" w:rsidP="00EE5860">
      <w:r w:rsidRPr="00441CD0">
        <w:t>The CP function may enforce an activated predefined PCC or ADC rule by the PCRF/PCF in the UP function by:</w:t>
      </w:r>
    </w:p>
    <w:p w14:paraId="1E0CC0F5" w14:textId="77777777" w:rsidR="00EE5860" w:rsidRPr="00441CD0" w:rsidRDefault="00EE5860" w:rsidP="00EE5860">
      <w:pPr>
        <w:pStyle w:val="B1"/>
      </w:pPr>
      <w:r w:rsidRPr="00441CD0">
        <w:t>-</w:t>
      </w:r>
      <w:r w:rsidRPr="00441CD0">
        <w:tab/>
        <w:t>determining the service data filters or application IDs referred by the activated predefined PCC or ADC rule(s) and the corresponding QoS and charging control information respectively;</w:t>
      </w:r>
    </w:p>
    <w:p w14:paraId="6A53429B" w14:textId="77777777" w:rsidR="00EE5860" w:rsidRPr="00441CD0" w:rsidRDefault="00EE5860" w:rsidP="00EE5860">
      <w:pPr>
        <w:pStyle w:val="B1"/>
        <w:rPr>
          <w:lang w:val="en-US"/>
        </w:rPr>
      </w:pPr>
      <w:bookmarkStart w:id="1048" w:name="OLE_LINK44"/>
      <w:bookmarkStart w:id="1049" w:name="OLE_LINK45"/>
      <w:r w:rsidRPr="00441CD0">
        <w:rPr>
          <w:lang w:val="en-US"/>
        </w:rPr>
        <w:t>-</w:t>
      </w:r>
      <w:r w:rsidRPr="00441CD0">
        <w:rPr>
          <w:lang w:val="en-US"/>
        </w:rPr>
        <w:tab/>
        <w:t xml:space="preserve">creating the necessary PDR(s) to identify the service data flow(s), application(s) that the </w:t>
      </w:r>
      <w:r w:rsidRPr="00441CD0">
        <w:t>predefined PCC or ADC rule</w:t>
      </w:r>
      <w:r w:rsidRPr="00441CD0">
        <w:rPr>
          <w:lang w:val="en-US"/>
        </w:rPr>
        <w:t xml:space="preserve"> refer to</w:t>
      </w:r>
      <w:r w:rsidRPr="00441CD0">
        <w:t>, if not already existing</w:t>
      </w:r>
      <w:r w:rsidRPr="00441CD0">
        <w:rPr>
          <w:lang w:val="en-US"/>
        </w:rPr>
        <w:t>;</w:t>
      </w:r>
      <w:bookmarkEnd w:id="1048"/>
      <w:bookmarkEnd w:id="1049"/>
    </w:p>
    <w:p w14:paraId="172F18B7" w14:textId="77777777" w:rsidR="00EE5860" w:rsidRPr="00441CD0" w:rsidRDefault="00EE5860" w:rsidP="00EE5860">
      <w:pPr>
        <w:pStyle w:val="B1"/>
      </w:pPr>
      <w:r w:rsidRPr="00441CD0">
        <w:rPr>
          <w:lang w:val="en-US"/>
        </w:rPr>
        <w:t>-</w:t>
      </w:r>
      <w:r w:rsidRPr="00441CD0">
        <w:rPr>
          <w:lang w:val="en-US"/>
        </w:rPr>
        <w:tab/>
        <w:t xml:space="preserve">creating the necessary QER </w:t>
      </w:r>
      <w:r w:rsidRPr="00441CD0">
        <w:t>for the QoS enforcement at service data flow or application level accordingly;</w:t>
      </w:r>
    </w:p>
    <w:p w14:paraId="04D3E73F" w14:textId="77777777" w:rsidR="00EE5860" w:rsidRPr="00441CD0" w:rsidRDefault="00EE5860" w:rsidP="00EE5860">
      <w:pPr>
        <w:pStyle w:val="B1"/>
        <w:rPr>
          <w:lang w:val="en-US"/>
        </w:rPr>
      </w:pPr>
      <w:r w:rsidRPr="00441CD0">
        <w:t>-</w:t>
      </w:r>
      <w:r w:rsidRPr="00441CD0">
        <w:tab/>
        <w:t>creating the necessary FAR if a new FAR needs to be created as result of Bearer binding (for EPC) or QoS flow binding (for 5GC) and QoS control for forwarding the detected service data flow or application traffic, or to redirect or to apply traffic steering control if included in the predefined PCC/ADC rule;</w:t>
      </w:r>
    </w:p>
    <w:p w14:paraId="505B094B" w14:textId="77777777" w:rsidR="00EE5860" w:rsidRPr="00441CD0" w:rsidRDefault="00EE5860" w:rsidP="00EE5860">
      <w:pPr>
        <w:pStyle w:val="B1"/>
        <w:rPr>
          <w:lang w:val="en-US"/>
        </w:rPr>
      </w:pPr>
      <w:bookmarkStart w:id="1050" w:name="OLE_LINK13"/>
      <w:bookmarkStart w:id="1051" w:name="OLE_LINK14"/>
      <w:r w:rsidRPr="00441CD0">
        <w:rPr>
          <w:lang w:val="en-US"/>
        </w:rPr>
        <w:t>-</w:t>
      </w:r>
      <w:r w:rsidRPr="00441CD0">
        <w:rPr>
          <w:lang w:val="en-US"/>
        </w:rPr>
        <w:tab/>
        <w:t xml:space="preserve">creating the necessary URR(s) for each monitoring key, charging key, combination of Charging Key and Service ID, or combination of Charging Key, Sponsor ID and Application Service Provider Id if included in the </w:t>
      </w:r>
      <w:r w:rsidRPr="00441CD0">
        <w:t>predefined PCC or ADC rule;</w:t>
      </w:r>
      <w:bookmarkEnd w:id="1050"/>
      <w:bookmarkEnd w:id="1051"/>
    </w:p>
    <w:p w14:paraId="4F805EEF" w14:textId="77777777" w:rsidR="00EE5860" w:rsidRPr="00441CD0" w:rsidRDefault="00EE5860" w:rsidP="00EE5860">
      <w:pPr>
        <w:rPr>
          <w:lang w:val="en-US"/>
        </w:rPr>
      </w:pPr>
      <w:r w:rsidRPr="00441CD0">
        <w:rPr>
          <w:lang w:val="en-US"/>
        </w:rPr>
        <w:t>and then:</w:t>
      </w:r>
    </w:p>
    <w:p w14:paraId="0AC6C4C1" w14:textId="77777777" w:rsidR="00EE5860" w:rsidRPr="00441CD0" w:rsidRDefault="00EE5860" w:rsidP="00EE5860">
      <w:pPr>
        <w:pStyle w:val="B1"/>
        <w:rPr>
          <w:lang w:val="en-US"/>
        </w:rPr>
      </w:pPr>
      <w:r w:rsidRPr="00441CD0">
        <w:rPr>
          <w:lang w:val="en-US"/>
        </w:rPr>
        <w:t>-</w:t>
      </w:r>
      <w:r w:rsidRPr="00441CD0">
        <w:rPr>
          <w:lang w:val="en-US"/>
        </w:rPr>
        <w:tab/>
        <w:t>associating the created URR(s) to the newly created PDR(s);</w:t>
      </w:r>
    </w:p>
    <w:p w14:paraId="0676CFFF" w14:textId="77777777" w:rsidR="00EE5860" w:rsidRPr="00441CD0" w:rsidRDefault="00EE5860" w:rsidP="00EE5860">
      <w:pPr>
        <w:pStyle w:val="B1"/>
        <w:rPr>
          <w:lang w:val="en-US"/>
        </w:rPr>
      </w:pPr>
      <w:r w:rsidRPr="00441CD0">
        <w:rPr>
          <w:lang w:val="en-US"/>
        </w:rPr>
        <w:t>-</w:t>
      </w:r>
      <w:r w:rsidRPr="00441CD0">
        <w:rPr>
          <w:lang w:val="en-US"/>
        </w:rPr>
        <w:tab/>
        <w:t>associating the existing FAR or the new FAR to the newly created PDR(s);</w:t>
      </w:r>
    </w:p>
    <w:p w14:paraId="17161FBD" w14:textId="77777777" w:rsidR="00EE5860" w:rsidRPr="00867BF5" w:rsidRDefault="00EE5860" w:rsidP="00EE5860">
      <w:pPr>
        <w:pStyle w:val="B1"/>
        <w:ind w:left="0" w:firstLine="0"/>
        <w:rPr>
          <w:lang w:val="en-US" w:eastAsia="zh-CN"/>
        </w:rPr>
      </w:pPr>
      <w:r w:rsidRPr="00867BF5">
        <w:rPr>
          <w:lang w:val="en-US" w:eastAsia="zh-CN"/>
        </w:rPr>
        <w:t xml:space="preserve">Optionally, the traffic handling policies </w:t>
      </w:r>
      <w:r w:rsidRPr="00867BF5">
        <w:rPr>
          <w:lang w:eastAsia="zh-CN"/>
        </w:rPr>
        <w:t xml:space="preserve">common to many PFCP sessions </w:t>
      </w:r>
      <w:r w:rsidRPr="00867BF5">
        <w:rPr>
          <w:lang w:val="en-US" w:eastAsia="zh-CN"/>
        </w:rPr>
        <w:t xml:space="preserve">(i.e. predefined PDR(s) / QER(s) / FAR(s) / URR(s)) may be configured in the UP function. The CP function may activate these traffic handling policies by including the </w:t>
      </w:r>
      <w:bookmarkStart w:id="1052" w:name="_Hlk32306204"/>
      <w:r w:rsidRPr="00867BF5">
        <w:rPr>
          <w:lang w:val="en-US" w:eastAsia="zh-CN"/>
        </w:rPr>
        <w:t xml:space="preserve">Activate Predefined Rules IE </w:t>
      </w:r>
      <w:bookmarkEnd w:id="1052"/>
      <w:r>
        <w:rPr>
          <w:lang w:val="en-US" w:eastAsia="zh-CN"/>
        </w:rPr>
        <w:t xml:space="preserve">or </w:t>
      </w:r>
      <w:r w:rsidRPr="00867BF5">
        <w:rPr>
          <w:lang w:val="en-US" w:eastAsia="zh-CN"/>
        </w:rPr>
        <w:t>by</w:t>
      </w:r>
      <w:r w:rsidRPr="00867BF5">
        <w:rPr>
          <w:lang w:eastAsia="zh-CN"/>
        </w:rPr>
        <w:t xml:space="preserve"> </w:t>
      </w:r>
      <w:r>
        <w:rPr>
          <w:lang w:eastAsia="zh-CN"/>
        </w:rPr>
        <w:t xml:space="preserve">including predefined FAR/URR/QER ID(s) (of which the most significant bit is set to "1") </w:t>
      </w:r>
      <w:r w:rsidRPr="00867BF5">
        <w:rPr>
          <w:lang w:val="en-US" w:eastAsia="zh-CN"/>
        </w:rPr>
        <w:t>within:</w:t>
      </w:r>
    </w:p>
    <w:p w14:paraId="46CC4EAE" w14:textId="77777777" w:rsidR="00EE5860" w:rsidRPr="00867BF5" w:rsidRDefault="00EE5860" w:rsidP="00EE5860">
      <w:pPr>
        <w:pStyle w:val="B1"/>
        <w:rPr>
          <w:lang w:val="x-none"/>
        </w:rPr>
      </w:pPr>
      <w:r w:rsidRPr="00867BF5">
        <w:lastRenderedPageBreak/>
        <w:t>-</w:t>
      </w:r>
      <w:r w:rsidRPr="00867BF5">
        <w:tab/>
        <w:t>the Create PDR IE in an PFCP Session Establishment Request; or</w:t>
      </w:r>
    </w:p>
    <w:p w14:paraId="26F34BD2" w14:textId="77777777" w:rsidR="00EE5860" w:rsidRPr="00867BF5" w:rsidRDefault="00EE5860" w:rsidP="00EE5860">
      <w:pPr>
        <w:pStyle w:val="B1"/>
      </w:pPr>
      <w:r w:rsidRPr="00867BF5">
        <w:t>-</w:t>
      </w:r>
      <w:r w:rsidRPr="00867BF5">
        <w:tab/>
        <w:t>the Update PDR IE in an PFCP Session Modification Request.</w:t>
      </w:r>
    </w:p>
    <w:p w14:paraId="5EB06C43" w14:textId="77777777" w:rsidR="00EE5860" w:rsidRPr="00EE5860" w:rsidRDefault="00EE5860" w:rsidP="00EE5860">
      <w:pPr>
        <w:ind w:left="46"/>
        <w:rPr>
          <w:color w:val="000000"/>
          <w:lang w:eastAsia="zh-CN"/>
        </w:rPr>
      </w:pPr>
      <w:r w:rsidRPr="00EE5860">
        <w:rPr>
          <w:color w:val="000000"/>
          <w:lang w:val="en-US" w:eastAsia="zh-CN"/>
        </w:rPr>
        <w:t>If the CP function activates the traffic handling policies by</w:t>
      </w:r>
      <w:r w:rsidRPr="00EE5860">
        <w:rPr>
          <w:color w:val="000000"/>
          <w:lang w:eastAsia="zh-CN"/>
        </w:rPr>
        <w:t xml:space="preserve"> including predefined FAR/URR/QER ID(s), i.e. where bit 8 is set to "1", then Create/Update FAR/URR/QER IE(s) that shares the same ID shall not be present.</w:t>
      </w:r>
    </w:p>
    <w:p w14:paraId="3136304A" w14:textId="77777777" w:rsidR="00EE5860" w:rsidRPr="00EE5860" w:rsidRDefault="00EE5860" w:rsidP="00EE5860">
      <w:pPr>
        <w:ind w:left="46"/>
        <w:rPr>
          <w:color w:val="000000"/>
          <w:lang w:eastAsia="zh-CN"/>
        </w:rPr>
      </w:pPr>
      <w:r w:rsidRPr="00EE5860">
        <w:rPr>
          <w:bCs/>
          <w:color w:val="000000"/>
        </w:rPr>
        <w:t xml:space="preserve">If the received Create/Update PDR IE contains both the </w:t>
      </w:r>
      <w:r w:rsidRPr="00EE5860">
        <w:rPr>
          <w:color w:val="000000"/>
          <w:lang w:val="en-US" w:eastAsia="zh-CN"/>
        </w:rPr>
        <w:t xml:space="preserve">Activate Predefined Rules IE and a predefined </w:t>
      </w:r>
      <w:r w:rsidRPr="00EE5860">
        <w:rPr>
          <w:color w:val="000000"/>
          <w:lang w:eastAsia="zh-CN"/>
        </w:rPr>
        <w:t xml:space="preserve">FAR/URR/QER ID (bit 8 set to "1"), it is an implementation matter how the UPF handles the message. The UPF shall either overwrite the FAR/URR/QER referenced by the </w:t>
      </w:r>
      <w:r w:rsidRPr="00EE5860">
        <w:rPr>
          <w:color w:val="000000"/>
          <w:lang w:val="en-US" w:eastAsia="zh-CN"/>
        </w:rPr>
        <w:t xml:space="preserve">Activate Predefined Rules IE with those referenced by the received </w:t>
      </w:r>
      <w:r w:rsidRPr="00EE5860">
        <w:rPr>
          <w:color w:val="000000"/>
          <w:lang w:eastAsia="zh-CN"/>
        </w:rPr>
        <w:t xml:space="preserve">FAR/URR/QER ID, or </w:t>
      </w:r>
      <w:r w:rsidRPr="00EE5860">
        <w:rPr>
          <w:color w:val="000000"/>
          <w:lang w:val="en-US" w:eastAsia="zh-CN"/>
        </w:rPr>
        <w:t>reject the message with the Cause value "</w:t>
      </w:r>
      <w:r w:rsidRPr="00EE5860">
        <w:rPr>
          <w:color w:val="000000"/>
        </w:rPr>
        <w:t xml:space="preserve">Rule creation/modification Failure" and the Failed Rule ID IE </w:t>
      </w:r>
      <w:r w:rsidRPr="00EE5860">
        <w:rPr>
          <w:color w:val="000000"/>
          <w:lang w:val="en-US" w:eastAsia="zh-CN"/>
        </w:rPr>
        <w:t>(see clause 8.2.1)</w:t>
      </w:r>
      <w:r w:rsidRPr="00EE5860">
        <w:rPr>
          <w:color w:val="000000"/>
          <w:lang w:eastAsia="zh-CN"/>
        </w:rPr>
        <w:t>.</w:t>
      </w:r>
    </w:p>
    <w:p w14:paraId="06E75A95" w14:textId="77777777" w:rsidR="00EE5860" w:rsidRPr="00EE5860" w:rsidRDefault="00EE5860" w:rsidP="00EE5860">
      <w:pPr>
        <w:pStyle w:val="NO"/>
        <w:rPr>
          <w:color w:val="000000"/>
          <w:lang w:eastAsia="zh-CN"/>
        </w:rPr>
      </w:pPr>
      <w:r>
        <w:rPr>
          <w:lang w:eastAsia="zh-CN"/>
        </w:rPr>
        <w:t>NOTE 1:</w:t>
      </w:r>
      <w:r>
        <w:rPr>
          <w:lang w:eastAsia="zh-CN"/>
        </w:rPr>
        <w:tab/>
      </w:r>
      <w:r w:rsidRPr="00EE5860">
        <w:rPr>
          <w:color w:val="000000"/>
          <w:lang w:eastAsia="zh-CN"/>
        </w:rPr>
        <w:t xml:space="preserve">The </w:t>
      </w:r>
      <w:r w:rsidRPr="00EE5860">
        <w:rPr>
          <w:bCs/>
          <w:color w:val="000000"/>
        </w:rPr>
        <w:t>Create/Update PDR IE can contain</w:t>
      </w:r>
      <w:r w:rsidRPr="00EE5860">
        <w:rPr>
          <w:color w:val="000000"/>
          <w:lang w:val="en-US" w:eastAsia="zh-CN"/>
        </w:rPr>
        <w:t xml:space="preserve"> only dynamic </w:t>
      </w:r>
      <w:r w:rsidRPr="00EE5860">
        <w:rPr>
          <w:color w:val="000000"/>
          <w:lang w:eastAsia="zh-CN"/>
        </w:rPr>
        <w:t>FAR/URR/QER ID. Such dynamic rules provision the UPF with information that was not preconfigured, e.g. with a remote GTP-U F-TEID.</w:t>
      </w:r>
    </w:p>
    <w:p w14:paraId="748AB57B" w14:textId="77777777" w:rsidR="00EE5860" w:rsidRPr="00441CD0" w:rsidRDefault="00EE5860" w:rsidP="00EE5860">
      <w:pPr>
        <w:rPr>
          <w:lang w:val="en-US" w:eastAsia="zh-CN"/>
        </w:rPr>
      </w:pPr>
      <w:r w:rsidRPr="00441CD0">
        <w:rPr>
          <w:lang w:eastAsia="zh-CN"/>
        </w:rPr>
        <w:t xml:space="preserve">For traffic matching PDR(s) associated with the activated predefined rules, the UP function shall enforce the rules, e.g. for URR, the UP function shall generate Usage Report(s) and send it to the CP function and the CP function shall be able to handle the usage reports as described in </w:t>
      </w:r>
      <w:r w:rsidRPr="00441CD0">
        <w:t>clause</w:t>
      </w:r>
      <w:r w:rsidRPr="00441CD0">
        <w:rPr>
          <w:lang w:eastAsia="zh-CN"/>
        </w:rPr>
        <w:t> 5.2.2.</w:t>
      </w:r>
    </w:p>
    <w:p w14:paraId="08612819" w14:textId="77777777" w:rsidR="00EE5860" w:rsidRDefault="00EE5860" w:rsidP="00EE5860">
      <w:pPr>
        <w:pStyle w:val="NO"/>
        <w:rPr>
          <w:lang w:val="en-US"/>
        </w:rPr>
      </w:pPr>
      <w:r w:rsidRPr="00441CD0">
        <w:t>NOTE</w:t>
      </w:r>
      <w:r>
        <w:t xml:space="preserve"> 2</w:t>
      </w:r>
      <w:r w:rsidRPr="00441CD0">
        <w:t>:</w:t>
      </w:r>
      <w:r w:rsidRPr="00441CD0">
        <w:rPr>
          <w:lang w:val="en-US"/>
        </w:rPr>
        <w:tab/>
        <w:t>The URR IDs used in reports triggered by a predefined rule in UP function are also pre-configured at the CP function.</w:t>
      </w:r>
      <w:bookmarkStart w:id="1053" w:name="_Toc19717096"/>
      <w:bookmarkStart w:id="1054" w:name="_Toc27490559"/>
      <w:bookmarkStart w:id="1055" w:name="_Toc27556852"/>
      <w:bookmarkStart w:id="1056" w:name="_Toc27723769"/>
      <w:bookmarkStart w:id="1057" w:name="_Toc36030834"/>
      <w:bookmarkStart w:id="1058" w:name="_Toc36042754"/>
      <w:bookmarkStart w:id="1059" w:name="_Toc36814078"/>
    </w:p>
    <w:p w14:paraId="124BF6AA" w14:textId="77777777" w:rsidR="00EE5860" w:rsidRPr="00867BF5" w:rsidRDefault="00EE5860" w:rsidP="00EE5860">
      <w:r>
        <w:rPr>
          <w:lang w:val="en-US"/>
        </w:rPr>
        <w:t>The URR ID used in the usage report may be a predefined URR ID or a URR ID dynamically provisioned by the CP function.</w:t>
      </w:r>
    </w:p>
    <w:p w14:paraId="0742985A" w14:textId="77777777" w:rsidR="00EE5860" w:rsidRDefault="00EE5860" w:rsidP="00EE5860">
      <w:pPr>
        <w:rPr>
          <w:lang w:val="en-US"/>
        </w:rPr>
      </w:pPr>
      <w:r w:rsidRPr="00867BF5">
        <w:rPr>
          <w:lang w:val="en-US"/>
        </w:rPr>
        <w:t>For</w:t>
      </w:r>
      <w:r w:rsidRPr="00867BF5">
        <w:rPr>
          <w:lang w:val="en-US" w:eastAsia="zh-CN"/>
        </w:rPr>
        <w:t xml:space="preserve"> deactivating predefined rules which </w:t>
      </w:r>
      <w:r>
        <w:rPr>
          <w:lang w:val="en-US" w:eastAsia="zh-CN"/>
        </w:rPr>
        <w:t>have been</w:t>
      </w:r>
      <w:r w:rsidRPr="00867BF5">
        <w:rPr>
          <w:lang w:val="en-US" w:eastAsia="zh-CN"/>
        </w:rPr>
        <w:t xml:space="preserve"> activated in the UP function</w:t>
      </w:r>
      <w:r>
        <w:rPr>
          <w:lang w:val="en-US" w:eastAsia="zh-CN"/>
        </w:rPr>
        <w:t xml:space="preserve"> using a Predefined Rule Name</w:t>
      </w:r>
      <w:r w:rsidRPr="00867BF5">
        <w:rPr>
          <w:lang w:val="en-US" w:eastAsia="zh-CN"/>
        </w:rPr>
        <w:t>, the CP function shall include</w:t>
      </w:r>
      <w:r w:rsidRPr="00867BF5">
        <w:rPr>
          <w:lang w:val="en-US"/>
        </w:rPr>
        <w:t xml:space="preserve"> the Deactivate Predefined Rules IE in the Update PDR IE in a PFCP Session Modification Request to inform the UP function to deactivate the corresponding predefined rules for the related PDR.</w:t>
      </w:r>
    </w:p>
    <w:p w14:paraId="20DB57D7" w14:textId="77777777" w:rsidR="00EE5860" w:rsidRDefault="00EE5860" w:rsidP="00EE5860">
      <w:pPr>
        <w:rPr>
          <w:lang w:val="en-US"/>
        </w:rPr>
      </w:pPr>
      <w:r>
        <w:rPr>
          <w:lang w:val="en-US"/>
        </w:rPr>
        <w:t xml:space="preserve">For deactivating predefined </w:t>
      </w:r>
      <w:r>
        <w:rPr>
          <w:lang w:eastAsia="zh-CN"/>
        </w:rPr>
        <w:t xml:space="preserve">FAR(s) /URR(s) / QER(s) which have been activated in the UP function by including predefined FAR/URR/QER ID(s) in the Create PDR IE or Update PDR IE, the CP function may include Remove FAR IE(s), Remove URR IE(s) and/or Remove QER IE(s) to delete the corresponding predefined FAR/URR/QER ID in an </w:t>
      </w:r>
      <w:r w:rsidRPr="00867BF5">
        <w:rPr>
          <w:lang w:val="en-US"/>
        </w:rPr>
        <w:t>PFCP Session Modification Request</w:t>
      </w:r>
      <w:r>
        <w:rPr>
          <w:lang w:val="en-US"/>
        </w:rPr>
        <w:t xml:space="preserve"> message.</w:t>
      </w:r>
    </w:p>
    <w:p w14:paraId="19C58DDA" w14:textId="77777777" w:rsidR="00EE5860" w:rsidRDefault="00EE5860" w:rsidP="00EE5860">
      <w:pPr>
        <w:pStyle w:val="NO"/>
        <w:rPr>
          <w:lang w:val="en-US" w:eastAsia="zh-CN"/>
        </w:rPr>
      </w:pPr>
      <w:r>
        <w:rPr>
          <w:lang w:val="en-US"/>
        </w:rPr>
        <w:t>NOTE 3:</w:t>
      </w:r>
      <w:r>
        <w:rPr>
          <w:lang w:val="en-US"/>
        </w:rPr>
        <w:tab/>
        <w:t xml:space="preserve">Using </w:t>
      </w:r>
      <w:r>
        <w:rPr>
          <w:lang w:eastAsia="zh-CN"/>
        </w:rPr>
        <w:t xml:space="preserve">Remove FAR IE(s), Remove URR IE(s) and Remove QER IE(s) does not result in any change to predefined rules that was activated using </w:t>
      </w:r>
      <w:r>
        <w:rPr>
          <w:lang w:val="en-US"/>
        </w:rPr>
        <w:t xml:space="preserve">the </w:t>
      </w:r>
      <w:r w:rsidRPr="00867BF5">
        <w:rPr>
          <w:lang w:val="en-US" w:eastAsia="zh-CN"/>
        </w:rPr>
        <w:t>Activate Predefined Rules IE</w:t>
      </w:r>
      <w:r>
        <w:rPr>
          <w:lang w:val="en-US" w:eastAsia="zh-CN"/>
        </w:rPr>
        <w:t>. Such predefined rules continue to apply if still activated for the PDR.</w:t>
      </w:r>
    </w:p>
    <w:p w14:paraId="4ADFA741" w14:textId="77777777" w:rsidR="00EE5860" w:rsidRPr="00441CD0" w:rsidRDefault="00EE5860" w:rsidP="00EE5860">
      <w:pPr>
        <w:pStyle w:val="Heading3"/>
        <w:rPr>
          <w:lang w:val="x-none"/>
        </w:rPr>
      </w:pPr>
      <w:bookmarkStart w:id="1060" w:name="_Toc44688923"/>
      <w:bookmarkStart w:id="1061" w:name="_Toc44923677"/>
      <w:bookmarkStart w:id="1062" w:name="_Toc51860645"/>
      <w:bookmarkStart w:id="1063" w:name="_Toc57930412"/>
      <w:bookmarkStart w:id="1064" w:name="_Toc57931042"/>
      <w:bookmarkStart w:id="1065" w:name="_Toc67499434"/>
      <w:r w:rsidRPr="00441CD0">
        <w:t>5.</w:t>
      </w:r>
      <w:r w:rsidRPr="00441CD0">
        <w:rPr>
          <w:lang w:val="en-US"/>
        </w:rPr>
        <w:t>4</w:t>
      </w:r>
      <w:r w:rsidRPr="00441CD0">
        <w:t>.</w:t>
      </w:r>
      <w:r w:rsidRPr="00441CD0">
        <w:rPr>
          <w:lang w:val="en-US"/>
        </w:rPr>
        <w:t>10</w:t>
      </w:r>
      <w:r w:rsidRPr="00441CD0">
        <w:tab/>
        <w:t>Charging</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01205843" w14:textId="77777777" w:rsidR="00EE5860" w:rsidRPr="00441CD0" w:rsidRDefault="00EE5860" w:rsidP="00EE5860">
      <w:pPr>
        <w:rPr>
          <w:lang w:val="en-US"/>
        </w:rPr>
      </w:pPr>
      <w:r w:rsidRPr="00441CD0">
        <w:rPr>
          <w:lang w:val="en-US"/>
        </w:rPr>
        <w:t>For EPC, the charging requirements for online and offline charging in the PS domain specified in 3GPP TS 32.251 [17] shall be preserved with a split SGW, PGW and TDF architecture.</w:t>
      </w:r>
    </w:p>
    <w:p w14:paraId="50E6A82E" w14:textId="77777777" w:rsidR="00EE5860" w:rsidRPr="00441CD0" w:rsidRDefault="00EE5860" w:rsidP="00EE5860">
      <w:pPr>
        <w:rPr>
          <w:lang w:val="en-US"/>
        </w:rPr>
      </w:pPr>
      <w:r w:rsidRPr="00441CD0">
        <w:rPr>
          <w:lang w:val="en-US"/>
        </w:rPr>
        <w:t xml:space="preserve">For 5GC, the charging requirements for online and offline charging in the </w:t>
      </w:r>
      <w:r w:rsidRPr="00441CD0">
        <w:t>5G data connectivity</w:t>
      </w:r>
      <w:r w:rsidRPr="00441CD0">
        <w:rPr>
          <w:lang w:val="en-US"/>
        </w:rPr>
        <w:t xml:space="preserve"> domain are specified in 3GPP TS 32.255 [45].</w:t>
      </w:r>
    </w:p>
    <w:p w14:paraId="3BCEBC23" w14:textId="77777777" w:rsidR="00EE5860" w:rsidRPr="00441CD0" w:rsidRDefault="00EE5860" w:rsidP="00EE5860">
      <w:pPr>
        <w:rPr>
          <w:lang w:val="en-US"/>
        </w:rPr>
      </w:pPr>
      <w:r w:rsidRPr="00441CD0">
        <w:t xml:space="preserve">Charging is supported by the CP function by activating in the UP function the measurement </w:t>
      </w:r>
      <w:r w:rsidRPr="00441CD0">
        <w:rPr>
          <w:lang w:val="en-US"/>
        </w:rPr>
        <w:t>and reporting of the accumulated usage of network resources per:</w:t>
      </w:r>
    </w:p>
    <w:p w14:paraId="05145E57" w14:textId="77777777" w:rsidR="00EE5860" w:rsidRPr="00441CD0" w:rsidRDefault="00EE5860" w:rsidP="00EE5860">
      <w:pPr>
        <w:pStyle w:val="B1"/>
        <w:rPr>
          <w:lang w:val="en-US"/>
        </w:rPr>
      </w:pPr>
      <w:r w:rsidRPr="00441CD0">
        <w:rPr>
          <w:lang w:val="en-US"/>
        </w:rPr>
        <w:t>-</w:t>
      </w:r>
      <w:r w:rsidRPr="00441CD0">
        <w:rPr>
          <w:lang w:val="en-US"/>
        </w:rPr>
        <w:tab/>
        <w:t>for EPC:</w:t>
      </w:r>
    </w:p>
    <w:p w14:paraId="7973D7FD" w14:textId="77777777" w:rsidR="00EE5860" w:rsidRPr="00441CD0" w:rsidRDefault="00EE5860" w:rsidP="00EE5860">
      <w:pPr>
        <w:pStyle w:val="B2"/>
        <w:rPr>
          <w:lang w:val="en-US"/>
        </w:rPr>
      </w:pPr>
      <w:r w:rsidRPr="00441CD0">
        <w:rPr>
          <w:lang w:val="en-US"/>
        </w:rPr>
        <w:t>-</w:t>
      </w:r>
      <w:r w:rsidRPr="00441CD0">
        <w:rPr>
          <w:lang w:val="en-US"/>
        </w:rPr>
        <w:tab/>
        <w:t>IP-CAN bearer, for an SGW;</w:t>
      </w:r>
    </w:p>
    <w:p w14:paraId="6C320170" w14:textId="77777777" w:rsidR="00EE5860" w:rsidRPr="00441CD0" w:rsidRDefault="00EE5860" w:rsidP="00EE5860">
      <w:pPr>
        <w:pStyle w:val="B2"/>
        <w:rPr>
          <w:lang w:val="en-US"/>
        </w:rPr>
      </w:pPr>
      <w:r w:rsidRPr="00441CD0">
        <w:rPr>
          <w:lang w:val="en-US"/>
        </w:rPr>
        <w:t>-</w:t>
      </w:r>
      <w:r w:rsidRPr="00441CD0">
        <w:rPr>
          <w:lang w:val="en-US"/>
        </w:rPr>
        <w:tab/>
        <w:t>IP-CAN bearer, IP-CAN session and/or individual or group of service data flows, for a PGW;</w:t>
      </w:r>
    </w:p>
    <w:p w14:paraId="556E21B1" w14:textId="77777777" w:rsidR="00EE5860" w:rsidRPr="00441CD0" w:rsidRDefault="00EE5860" w:rsidP="00EE5860">
      <w:pPr>
        <w:pStyle w:val="B2"/>
        <w:rPr>
          <w:lang w:val="en-US"/>
        </w:rPr>
      </w:pPr>
      <w:r w:rsidRPr="00441CD0">
        <w:rPr>
          <w:lang w:val="en-US"/>
        </w:rPr>
        <w:t>-</w:t>
      </w:r>
      <w:r w:rsidRPr="00441CD0">
        <w:rPr>
          <w:lang w:val="en-US"/>
        </w:rPr>
        <w:tab/>
        <w:t>TDF session and/or individual or group of applications, for a TDF;</w:t>
      </w:r>
    </w:p>
    <w:p w14:paraId="7D0F74D0" w14:textId="77777777" w:rsidR="00EE5860" w:rsidRPr="00441CD0" w:rsidRDefault="00EE5860" w:rsidP="00EE5860">
      <w:pPr>
        <w:pStyle w:val="B1"/>
        <w:rPr>
          <w:lang w:val="en-US"/>
        </w:rPr>
      </w:pPr>
      <w:r w:rsidRPr="00441CD0">
        <w:rPr>
          <w:lang w:val="en-US"/>
        </w:rPr>
        <w:t>-</w:t>
      </w:r>
      <w:r w:rsidRPr="00441CD0">
        <w:rPr>
          <w:lang w:val="en-US"/>
        </w:rPr>
        <w:tab/>
        <w:t>for 5GC:</w:t>
      </w:r>
    </w:p>
    <w:p w14:paraId="550156E2" w14:textId="77777777" w:rsidR="00EE5860" w:rsidRPr="00441CD0" w:rsidRDefault="00EE5860" w:rsidP="00EE5860">
      <w:pPr>
        <w:pStyle w:val="B2"/>
        <w:rPr>
          <w:lang w:val="en-US"/>
        </w:rPr>
      </w:pPr>
      <w:r w:rsidRPr="00441CD0">
        <w:rPr>
          <w:lang w:val="en-US"/>
        </w:rPr>
        <w:t>-</w:t>
      </w:r>
      <w:r w:rsidRPr="00441CD0">
        <w:rPr>
          <w:lang w:val="en-US"/>
        </w:rPr>
        <w:tab/>
        <w:t>PDU session and/or individual or group of service data flows, for an SMF;</w:t>
      </w:r>
    </w:p>
    <w:p w14:paraId="2F6EF7BD" w14:textId="77777777" w:rsidR="00EE5860" w:rsidRPr="00441CD0" w:rsidRDefault="00EE5860" w:rsidP="00EE5860">
      <w:pPr>
        <w:pStyle w:val="B2"/>
        <w:rPr>
          <w:lang w:val="en-US"/>
        </w:rPr>
      </w:pPr>
      <w:r w:rsidRPr="00441CD0">
        <w:rPr>
          <w:lang w:val="en-US"/>
        </w:rPr>
        <w:t>-</w:t>
      </w:r>
      <w:r w:rsidRPr="00441CD0">
        <w:rPr>
          <w:lang w:val="en-US"/>
        </w:rPr>
        <w:tab/>
        <w:t>QoS Flow, for an SMF.</w:t>
      </w:r>
    </w:p>
    <w:p w14:paraId="4F22ED1E" w14:textId="77777777" w:rsidR="00EE5860" w:rsidRPr="00441CD0" w:rsidRDefault="00EE5860" w:rsidP="00EE5860">
      <w:pPr>
        <w:rPr>
          <w:lang w:val="en-US"/>
        </w:rPr>
      </w:pPr>
      <w:r w:rsidRPr="00441CD0">
        <w:t>See clauses 5.3 and 7.8.4 of 3GPP TS 23.214 [2].</w:t>
      </w:r>
    </w:p>
    <w:p w14:paraId="09EF817A" w14:textId="77777777" w:rsidR="00EE5860" w:rsidRPr="00441CD0" w:rsidRDefault="00EE5860" w:rsidP="00EE5860">
      <w:r w:rsidRPr="00441CD0">
        <w:lastRenderedPageBreak/>
        <w:t>The CP function shall control the usage measurement and reporting in the UP function by:</w:t>
      </w:r>
    </w:p>
    <w:p w14:paraId="4446D62C" w14:textId="77777777" w:rsidR="00EE5860" w:rsidRPr="00441CD0" w:rsidRDefault="00EE5860" w:rsidP="00EE5860">
      <w:pPr>
        <w:pStyle w:val="B1"/>
      </w:pPr>
      <w:r w:rsidRPr="00441CD0">
        <w:t>-</w:t>
      </w:r>
      <w:r w:rsidRPr="00441CD0">
        <w:tab/>
        <w:t>creating the necessary PDR(s) to represent the service data flow, application, bearer or session, if not already existing;</w:t>
      </w:r>
    </w:p>
    <w:p w14:paraId="6C93404E" w14:textId="77777777" w:rsidR="00EE5860" w:rsidRPr="00441CD0" w:rsidRDefault="00EE5860" w:rsidP="00EE5860">
      <w:pPr>
        <w:pStyle w:val="B1"/>
      </w:pPr>
      <w:r w:rsidRPr="00441CD0">
        <w:t>-</w:t>
      </w:r>
      <w:r w:rsidRPr="00441CD0">
        <w:tab/>
        <w:t>creating URR(s) for each Charging Key, combination of Charging Key and Service ID, or combination of Charging Key, Sponsor ID and Application Service Provider Id;</w:t>
      </w:r>
    </w:p>
    <w:p w14:paraId="6816E6DF" w14:textId="77777777" w:rsidR="00EE5860" w:rsidRPr="00441CD0" w:rsidRDefault="00EE5860" w:rsidP="00EE5860">
      <w:pPr>
        <w:pStyle w:val="B1"/>
      </w:pPr>
      <w:r w:rsidRPr="00441CD0">
        <w:t>-</w:t>
      </w:r>
      <w:r w:rsidRPr="00441CD0">
        <w:tab/>
        <w:t>associating the URR(s) to the relevant PDRs defined for the PFCP session, for usage reporting at IP-CAN bearer, IP-CAN session, TDF session, SDF or application level.</w:t>
      </w:r>
    </w:p>
    <w:p w14:paraId="51A3E0A3" w14:textId="43282ACB" w:rsidR="00EE5860" w:rsidRPr="00441CD0" w:rsidRDefault="00EE5860" w:rsidP="00EE5860">
      <w:r w:rsidRPr="00441CD0">
        <w:t xml:space="preserve">For online charging, the CP function shall provision the URR with the Volume (or Time) Quota, and with the Volume (or Time) Quota if a quota threshold was received from the OCS, as specified in </w:t>
      </w:r>
      <w:r w:rsidR="00415C19" w:rsidRPr="00441CD0">
        <w:t>clause</w:t>
      </w:r>
      <w:r w:rsidR="00415C19">
        <w:t> </w:t>
      </w:r>
      <w:r w:rsidR="00415C19" w:rsidRPr="00441CD0">
        <w:t>5</w:t>
      </w:r>
      <w:r w:rsidRPr="00441CD0">
        <w:t xml:space="preserve">.2.2.2. Besides, when the </w:t>
      </w:r>
      <w:r w:rsidRPr="00441CD0">
        <w:rPr>
          <w:rFonts w:eastAsia="Batang"/>
          <w:noProof/>
          <w:lang w:eastAsia="ko-KR"/>
        </w:rPr>
        <w:t xml:space="preserve">OCS provides a final quota and requests to redirect the traffic towards a redirect destination when exhausing this quota, the CP function shall </w:t>
      </w:r>
      <w:r w:rsidRPr="00441CD0">
        <w:t xml:space="preserve">redirect the traffic towards a redirect destination as specified in </w:t>
      </w:r>
      <w:r w:rsidR="00415C19" w:rsidRPr="00441CD0">
        <w:t>clause</w:t>
      </w:r>
      <w:r w:rsidR="00415C19">
        <w:t> </w:t>
      </w:r>
      <w:r w:rsidR="00415C19" w:rsidRPr="00441CD0">
        <w:t>5</w:t>
      </w:r>
      <w:r w:rsidRPr="00441CD0">
        <w:t>.4.7 upon being notified that the final quota has been reached; to permit HTTP traffic redirection, the UP function should have at least one HTTP packet, e.g. the UP function may store one packet when reaching the Volume (or Time) Quota. An example call flow is depicted in Annex C.2.1.1.</w:t>
      </w:r>
    </w:p>
    <w:p w14:paraId="16EDAF13" w14:textId="181932AA" w:rsidR="00EE5860" w:rsidRPr="00441CD0" w:rsidRDefault="00EE5860" w:rsidP="00EE5860">
      <w:r w:rsidRPr="00441CD0">
        <w:t xml:space="preserve">To avoid the risk of signalling storms between the CP and UP functions at times of tariff change, the CP function may include the Monitoring Time IE and zero or more Additional Monitoring IEs in the URR and set it to the time of tariff change to request the UP function to report separately the resource usage before and after the time of tariff change (see e.g. </w:t>
      </w:r>
      <w:r w:rsidR="00415C19" w:rsidRPr="00441CD0">
        <w:t>clause</w:t>
      </w:r>
      <w:r w:rsidR="00415C19">
        <w:t> </w:t>
      </w:r>
      <w:r w:rsidR="00415C19" w:rsidRPr="00441CD0">
        <w:t>6</w:t>
      </w:r>
      <w:r w:rsidRPr="00441CD0">
        <w:t>.3.7.1 of 3GPP TS 32.299 [18]).</w:t>
      </w:r>
    </w:p>
    <w:p w14:paraId="376227EC" w14:textId="77777777" w:rsidR="00EE5860" w:rsidRPr="00441CD0" w:rsidRDefault="00EE5860" w:rsidP="00EE5860">
      <w:pPr>
        <w:pStyle w:val="Heading3"/>
      </w:pPr>
      <w:bookmarkStart w:id="1066" w:name="_Toc19717097"/>
      <w:bookmarkStart w:id="1067" w:name="_Toc27490560"/>
      <w:bookmarkStart w:id="1068" w:name="_Toc27556853"/>
      <w:bookmarkStart w:id="1069" w:name="_Toc27723770"/>
      <w:bookmarkStart w:id="1070" w:name="_Toc36030835"/>
      <w:bookmarkStart w:id="1071" w:name="_Toc36042755"/>
      <w:bookmarkStart w:id="1072" w:name="_Toc36814079"/>
      <w:bookmarkStart w:id="1073" w:name="_Toc44688924"/>
      <w:bookmarkStart w:id="1074" w:name="_Toc44923678"/>
      <w:bookmarkStart w:id="1075" w:name="_Toc51860646"/>
      <w:bookmarkStart w:id="1076" w:name="_Toc57930413"/>
      <w:bookmarkStart w:id="1077" w:name="_Toc57931043"/>
      <w:bookmarkStart w:id="1078" w:name="_Toc67499435"/>
      <w:r w:rsidRPr="00441CD0">
        <w:t>5.</w:t>
      </w:r>
      <w:r w:rsidRPr="00441CD0">
        <w:rPr>
          <w:lang w:val="en-US"/>
        </w:rPr>
        <w:t>4</w:t>
      </w:r>
      <w:r w:rsidRPr="00441CD0">
        <w:t>.</w:t>
      </w:r>
      <w:r w:rsidRPr="00441CD0">
        <w:rPr>
          <w:lang w:val="en-US"/>
        </w:rPr>
        <w:t>11</w:t>
      </w:r>
      <w:r w:rsidRPr="00441CD0">
        <w:tab/>
        <w:t>(Un)solicited Application Reporting</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4BA24F2B" w14:textId="77777777" w:rsidR="00EE5860" w:rsidRPr="00441CD0" w:rsidRDefault="00EE5860" w:rsidP="00EE5860">
      <w:bookmarkStart w:id="1079" w:name="OLE_LINK42"/>
      <w:bookmarkStart w:id="1080" w:name="OLE_LINK41"/>
      <w:bookmarkStart w:id="1081" w:name="OLE_LINK43"/>
      <w:r w:rsidRPr="00441CD0">
        <w:t>For EPC, (un)solicited Application Reporting refers to the process of reporting the start or stop of applications by the TDF or PCEF. See 3GPP TS 23.203 [3] and 3GPP TS 29.212 [8].</w:t>
      </w:r>
    </w:p>
    <w:p w14:paraId="2CC3F492" w14:textId="77777777" w:rsidR="00EE5860" w:rsidRPr="00441CD0" w:rsidRDefault="00EE5860" w:rsidP="00EE5860">
      <w:r w:rsidRPr="00441CD0">
        <w:t>For 5GC, solicited Application Reporting refers to the process of reporting the start or stop of applications by the SMF to the PCF. See 3GPP TS 23.503 [44] and 3GPP TS 29.512 [41]. Unsolicited application reporting is not applicable for 5GC.</w:t>
      </w:r>
    </w:p>
    <w:bookmarkEnd w:id="1079"/>
    <w:bookmarkEnd w:id="1080"/>
    <w:p w14:paraId="748A579B" w14:textId="77777777" w:rsidR="00EE5860" w:rsidRPr="00441CD0" w:rsidRDefault="00EE5860" w:rsidP="00EE5860">
      <w:r w:rsidRPr="00441CD0">
        <w:t>The CP function shall instruct the UP function to detect and report applications by:</w:t>
      </w:r>
    </w:p>
    <w:p w14:paraId="7A4FDBF4"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applications to detect;</w:t>
      </w:r>
    </w:p>
    <w:p w14:paraId="64B60936" w14:textId="77777777" w:rsidR="00EE5860" w:rsidRPr="00441CD0" w:rsidRDefault="00EE5860" w:rsidP="00EE5860">
      <w:pPr>
        <w:pStyle w:val="B1"/>
        <w:rPr>
          <w:lang w:val="en-US"/>
        </w:rPr>
      </w:pPr>
      <w:r w:rsidRPr="00441CD0">
        <w:rPr>
          <w:lang w:val="en-US"/>
        </w:rPr>
        <w:t>-</w:t>
      </w:r>
      <w:r w:rsidRPr="00441CD0">
        <w:rPr>
          <w:lang w:val="en-US"/>
        </w:rPr>
        <w:tab/>
        <w:t>creating a URR with the Reporting Trigger IE set to detect the start and/or stop of Traffic;</w:t>
      </w:r>
    </w:p>
    <w:p w14:paraId="368C5A46" w14:textId="77777777" w:rsidR="00EE5860" w:rsidRPr="00441CD0" w:rsidRDefault="00EE5860" w:rsidP="00EE5860">
      <w:pPr>
        <w:pStyle w:val="B2"/>
        <w:rPr>
          <w:lang w:val="en-US"/>
        </w:rPr>
      </w:pPr>
      <w:r w:rsidRPr="00441CD0">
        <w:rPr>
          <w:lang w:val="en-US"/>
        </w:rPr>
        <w:t>-</w:t>
      </w:r>
      <w:r w:rsidRPr="00441CD0">
        <w:rPr>
          <w:lang w:val="en-US"/>
        </w:rPr>
        <w:tab/>
        <w:t>the CP function may include a zero quota together with a FAR ID for Quota Action IE in the URR to instruct the UP function to drop or buffer the packets pertaining to the detected application traffic before the quota is granted in the subsequent PFCP Session Modification Request message. The FAR identified by the FAR ID for Quota Action shall be provisioned according to the "sdfHandl" instruction received from the PCF or the local policies as specified in 3GPP TS 29.512 [41].</w:t>
      </w:r>
    </w:p>
    <w:p w14:paraId="416FFA5C" w14:textId="77777777" w:rsidR="00EE5860" w:rsidRPr="00441CD0" w:rsidRDefault="00EE5860" w:rsidP="00EE5860">
      <w:pPr>
        <w:pStyle w:val="NO"/>
        <w:rPr>
          <w:lang w:val="en-US"/>
        </w:rPr>
      </w:pPr>
      <w:r w:rsidRPr="00C65B80">
        <w:t>NOTE</w:t>
      </w:r>
      <w:r>
        <w:t xml:space="preserve"> 1</w:t>
      </w:r>
      <w:r>
        <w:rPr>
          <w:lang w:val="en-US"/>
        </w:rPr>
        <w:t>:</w:t>
      </w:r>
      <w:r>
        <w:rPr>
          <w:lang w:val="en-US"/>
        </w:rPr>
        <w:tab/>
        <w:t>The (normal) FAR associated with the PDR detecting the application traffic is used when the URR is later on provisioned with a non-zero quota.</w:t>
      </w:r>
    </w:p>
    <w:p w14:paraId="7FE46778" w14:textId="77777777" w:rsidR="00EE5860" w:rsidRPr="00441CD0" w:rsidRDefault="00EE5860" w:rsidP="00EE5860">
      <w:pPr>
        <w:pStyle w:val="B1"/>
        <w:rPr>
          <w:lang w:val="en-US"/>
        </w:rPr>
      </w:pPr>
      <w:r w:rsidRPr="00441CD0">
        <w:rPr>
          <w:lang w:val="en-US"/>
        </w:rPr>
        <w:t>-</w:t>
      </w:r>
      <w:r w:rsidRPr="00441CD0">
        <w:rPr>
          <w:lang w:val="en-US"/>
        </w:rPr>
        <w:tab/>
        <w:t>associating the URR to the PDR.</w:t>
      </w:r>
    </w:p>
    <w:p w14:paraId="786274CE" w14:textId="77777777" w:rsidR="00EE5860" w:rsidRPr="00441CD0" w:rsidRDefault="00EE5860" w:rsidP="00EE5860">
      <w:r w:rsidRPr="00441CD0">
        <w:t>For unsolicited application reporting, a PFCP session which is not linked to any specific TDF session may be established and the PDI in the PDR(s) does not contain any UE IP address.</w:t>
      </w:r>
      <w:bookmarkEnd w:id="1081"/>
    </w:p>
    <w:p w14:paraId="7427F9BF" w14:textId="77777777" w:rsidR="00EE5860" w:rsidRPr="00441CD0" w:rsidRDefault="00EE5860" w:rsidP="00EE5860">
      <w:r w:rsidRPr="00441CD0">
        <w:t>When detecting the start or stop of an application, the UP function shall then initiate the PFCP Session Report procedure and send a Usage Report with the Usage Report Trigger set to 'Start of Traffic' or 'Stop of Traffic'. The UP function shall also include the following information in the Usage Report:</w:t>
      </w:r>
    </w:p>
    <w:p w14:paraId="3CA4F86B" w14:textId="77777777" w:rsidR="00EE5860" w:rsidRPr="00441CD0" w:rsidRDefault="00EE5860" w:rsidP="00EE5860">
      <w:pPr>
        <w:pStyle w:val="B1"/>
      </w:pPr>
      <w:r w:rsidRPr="00441CD0">
        <w:t>-</w:t>
      </w:r>
      <w:r w:rsidRPr="00441CD0">
        <w:tab/>
        <w:t>when reporting the start of an application:</w:t>
      </w:r>
    </w:p>
    <w:p w14:paraId="1FDAE73B" w14:textId="77777777" w:rsidR="00EE5860" w:rsidRPr="00441CD0" w:rsidRDefault="00EE5860" w:rsidP="00EE5860">
      <w:pPr>
        <w:pStyle w:val="B2"/>
      </w:pPr>
      <w:r w:rsidRPr="00441CD0">
        <w:t>-</w:t>
      </w:r>
      <w:r w:rsidRPr="00441CD0">
        <w:tab/>
        <w:t>the Application ID;</w:t>
      </w:r>
    </w:p>
    <w:p w14:paraId="2BE58B6A" w14:textId="77777777" w:rsidR="00EE5860" w:rsidRPr="00441CD0" w:rsidRDefault="00EE5860" w:rsidP="00EE5860">
      <w:pPr>
        <w:pStyle w:val="B2"/>
      </w:pPr>
      <w:r w:rsidRPr="00441CD0">
        <w:t>-</w:t>
      </w:r>
      <w:r w:rsidRPr="00441CD0">
        <w:tab/>
        <w:t>the Flow Information including the Flow Description and the Flow Direction, if the traffic flow information is deducible;</w:t>
      </w:r>
    </w:p>
    <w:p w14:paraId="20223834" w14:textId="77777777" w:rsidR="00EE5860" w:rsidRPr="00441CD0" w:rsidRDefault="00EE5860" w:rsidP="00EE5860">
      <w:pPr>
        <w:pStyle w:val="B2"/>
      </w:pPr>
      <w:r w:rsidRPr="00441CD0">
        <w:t>-</w:t>
      </w:r>
      <w:r w:rsidRPr="00441CD0">
        <w:tab/>
        <w:t>the Application-Instance-Identifier, if the traffic flow information is deducible; and</w:t>
      </w:r>
    </w:p>
    <w:p w14:paraId="5BD2DC6F" w14:textId="77777777" w:rsidR="00EE5860" w:rsidRPr="00441CD0" w:rsidRDefault="00EE5860" w:rsidP="00EE5860">
      <w:pPr>
        <w:pStyle w:val="B2"/>
      </w:pPr>
      <w:r w:rsidRPr="00441CD0">
        <w:lastRenderedPageBreak/>
        <w:t>-</w:t>
      </w:r>
      <w:r w:rsidRPr="00441CD0">
        <w:tab/>
        <w:t>if no UE IP address was provisioned in the PDI, the UE's IP address, and the Network instance when multiple PDNs with overlapping IP addresses are used in the UP function.</w:t>
      </w:r>
    </w:p>
    <w:p w14:paraId="435F7B58" w14:textId="77777777" w:rsidR="00EE5860" w:rsidRPr="00441CD0" w:rsidRDefault="00EE5860" w:rsidP="00EE5860">
      <w:pPr>
        <w:pStyle w:val="NO"/>
      </w:pPr>
      <w:r w:rsidRPr="00441CD0">
        <w:t>NOTE</w:t>
      </w:r>
      <w:r>
        <w:t xml:space="preserve"> 2</w:t>
      </w:r>
      <w:r w:rsidRPr="00441CD0">
        <w:t>:</w:t>
      </w:r>
      <w:r w:rsidRPr="00441CD0">
        <w:tab/>
        <w:t>When the CP function instructs the UP function to perform unsolicited application reporting, the PDI in the corresponding PDR has no UE IP address.</w:t>
      </w:r>
    </w:p>
    <w:p w14:paraId="410BC3D3" w14:textId="77777777" w:rsidR="00EE5860" w:rsidRPr="00441CD0" w:rsidRDefault="00EE5860" w:rsidP="00EE5860">
      <w:pPr>
        <w:pStyle w:val="B1"/>
      </w:pPr>
      <w:r w:rsidRPr="00441CD0">
        <w:t>-</w:t>
      </w:r>
      <w:r w:rsidRPr="00441CD0">
        <w:tab/>
        <w:t>when reporting the stop of an application:</w:t>
      </w:r>
    </w:p>
    <w:p w14:paraId="7B643BDB" w14:textId="77777777" w:rsidR="00EE5860" w:rsidRPr="00441CD0" w:rsidRDefault="00EE5860" w:rsidP="00EE5860">
      <w:pPr>
        <w:pStyle w:val="B2"/>
      </w:pPr>
      <w:r w:rsidRPr="00441CD0">
        <w:t>-</w:t>
      </w:r>
      <w:r w:rsidRPr="00441CD0">
        <w:tab/>
        <w:t>the Application ID;</w:t>
      </w:r>
    </w:p>
    <w:p w14:paraId="4F594854" w14:textId="77777777" w:rsidR="00EE5860" w:rsidRPr="00441CD0" w:rsidRDefault="00EE5860" w:rsidP="00EE5860">
      <w:pPr>
        <w:pStyle w:val="B2"/>
      </w:pPr>
      <w:r w:rsidRPr="00441CD0">
        <w:t>-</w:t>
      </w:r>
      <w:r w:rsidRPr="00441CD0">
        <w:tab/>
        <w:t>the Application-Instance-Identifier, if an Application Identifier was provided when reporting the start of the application;</w:t>
      </w:r>
    </w:p>
    <w:p w14:paraId="2F389D73"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29FD23F0" w14:textId="77777777" w:rsidR="00EE5860" w:rsidRPr="00441CD0" w:rsidRDefault="00EE5860" w:rsidP="00EE5860">
      <w:r w:rsidRPr="00441CD0">
        <w:t>The UP function shall only report the Application ID when detecting the start or stop of an application and the Reduced Application Detection Information flag is set in the Measurement Information of the URR, e.g. for envelope reporting.</w:t>
      </w:r>
    </w:p>
    <w:p w14:paraId="6F587BE3" w14:textId="77777777" w:rsidR="00EE5860" w:rsidRPr="00441CD0" w:rsidRDefault="00EE5860" w:rsidP="00EE5860">
      <w:pPr>
        <w:pStyle w:val="Heading3"/>
      </w:pPr>
      <w:bookmarkStart w:id="1082" w:name="_Toc19717098"/>
      <w:bookmarkStart w:id="1083" w:name="_Toc27490561"/>
      <w:bookmarkStart w:id="1084" w:name="_Toc27556854"/>
      <w:bookmarkStart w:id="1085" w:name="_Toc27723771"/>
      <w:bookmarkStart w:id="1086" w:name="_Toc36030836"/>
      <w:bookmarkStart w:id="1087" w:name="_Toc36042756"/>
      <w:bookmarkStart w:id="1088" w:name="_Toc36814080"/>
      <w:bookmarkStart w:id="1089" w:name="_Toc44688925"/>
      <w:bookmarkStart w:id="1090" w:name="_Toc44923679"/>
      <w:bookmarkStart w:id="1091" w:name="_Toc51860647"/>
      <w:bookmarkStart w:id="1092" w:name="_Toc57930414"/>
      <w:bookmarkStart w:id="1093" w:name="_Toc57931044"/>
      <w:bookmarkStart w:id="1094" w:name="_Toc67499436"/>
      <w:r w:rsidRPr="00441CD0">
        <w:t>5.4.12</w:t>
      </w:r>
      <w:r w:rsidRPr="00441CD0">
        <w:tab/>
        <w:t>Service Identification for Improved Radio Utilisation for GERAN</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30959B2B" w14:textId="28AE19D9" w:rsidR="00EE5860" w:rsidRPr="00441CD0" w:rsidRDefault="00EE5860" w:rsidP="00EE5860">
      <w:pPr>
        <w:rPr>
          <w:lang w:val="en-US"/>
        </w:rPr>
      </w:pPr>
      <w:r w:rsidRPr="00441CD0">
        <w:rPr>
          <w:lang w:val="en-US"/>
        </w:rPr>
        <w:t xml:space="preserve">Service Identification for improved radio utilization for GERAN refers to the process in the PGW of marking DL user plane traffic with a Service Class Indicator (SCI) value. See </w:t>
      </w:r>
      <w:r w:rsidR="00415C19" w:rsidRPr="00441CD0">
        <w:rPr>
          <w:lang w:val="en-US"/>
        </w:rPr>
        <w:t>clause</w:t>
      </w:r>
      <w:r w:rsidR="00415C19">
        <w:rPr>
          <w:lang w:val="en-US"/>
        </w:rPr>
        <w:t> </w:t>
      </w:r>
      <w:r w:rsidR="00415C19" w:rsidRPr="00441CD0">
        <w:rPr>
          <w:lang w:val="en-US"/>
        </w:rPr>
        <w:t>5</w:t>
      </w:r>
      <w:r w:rsidRPr="00441CD0">
        <w:rPr>
          <w:lang w:val="en-US"/>
        </w:rPr>
        <w:t>.3.5.3 of 3GPP TS 23.060 [19].</w:t>
      </w:r>
    </w:p>
    <w:p w14:paraId="766E8314" w14:textId="77777777" w:rsidR="00EE5860" w:rsidRPr="00441CD0" w:rsidRDefault="00EE5860" w:rsidP="00EE5860">
      <w:r w:rsidRPr="00441CD0">
        <w:t>This is controlled by the PGW-C by associating a QER, including the Service Class Indicator within the DL Flow Level Marking IE, to the PDR matching the DL traffic to be marked. The PGW-U performs the SCI marking for the detected DL traffic and sends the packet with the GTP-U Service Class Indicator Extension Header downstreams.</w:t>
      </w:r>
    </w:p>
    <w:p w14:paraId="08A79AE4" w14:textId="77777777" w:rsidR="00EE5860" w:rsidRPr="00441CD0" w:rsidRDefault="00EE5860" w:rsidP="00EE5860">
      <w:r w:rsidRPr="00441CD0">
        <w:t>The PGW-C may stop the SCI marking during the PFCP session by removing the related QER or removing the DL Flow Level Marking IE from the related QER, the PGW-U shall then stop such function consequently.</w:t>
      </w:r>
    </w:p>
    <w:p w14:paraId="20EDE3CA" w14:textId="77777777" w:rsidR="00EE5860" w:rsidRPr="00441CD0" w:rsidRDefault="00EE5860" w:rsidP="00EE5860">
      <w:pPr>
        <w:pStyle w:val="Heading3"/>
      </w:pPr>
      <w:bookmarkStart w:id="1095" w:name="_Toc19717099"/>
      <w:bookmarkStart w:id="1096" w:name="_Toc27490562"/>
      <w:bookmarkStart w:id="1097" w:name="_Toc27556855"/>
      <w:bookmarkStart w:id="1098" w:name="_Toc27723772"/>
      <w:bookmarkStart w:id="1099" w:name="_Toc36030837"/>
      <w:bookmarkStart w:id="1100" w:name="_Toc36042757"/>
      <w:bookmarkStart w:id="1101" w:name="_Toc36814081"/>
      <w:bookmarkStart w:id="1102" w:name="_Toc44688926"/>
      <w:bookmarkStart w:id="1103" w:name="_Toc44923680"/>
      <w:bookmarkStart w:id="1104" w:name="_Toc51860648"/>
      <w:bookmarkStart w:id="1105" w:name="_Toc57930415"/>
      <w:bookmarkStart w:id="1106" w:name="_Toc57931045"/>
      <w:bookmarkStart w:id="1107" w:name="_Toc67499437"/>
      <w:r w:rsidRPr="00441CD0">
        <w:t>5.</w:t>
      </w:r>
      <w:r w:rsidRPr="00441CD0">
        <w:rPr>
          <w:lang w:val="en-US"/>
        </w:rPr>
        <w:t>4</w:t>
      </w:r>
      <w:r w:rsidRPr="00441CD0">
        <w:t>.</w:t>
      </w:r>
      <w:r w:rsidRPr="00441CD0">
        <w:rPr>
          <w:lang w:val="en-US"/>
        </w:rPr>
        <w:t>13</w:t>
      </w:r>
      <w:r w:rsidRPr="00441CD0">
        <w:tab/>
        <w:t>Transport Level Marking</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61487062" w14:textId="77777777" w:rsidR="00EE5860" w:rsidRPr="00441CD0" w:rsidRDefault="00EE5860" w:rsidP="00EE5860">
      <w:pPr>
        <w:rPr>
          <w:lang w:val="en-US"/>
        </w:rPr>
      </w:pPr>
      <w:r w:rsidRPr="00441CD0">
        <w:t xml:space="preserve">For EPC, </w:t>
      </w:r>
      <w:r w:rsidRPr="00441CD0">
        <w:rPr>
          <w:lang w:val="en-US"/>
        </w:rPr>
        <w:t>transport level marking is performed on a per EPS bearer basis in the SGW and PGW. Transport level marking refers to the process of marking traffic with a DSCP value based on the locally configured mapping from the QCI and optionally the ARP priority level.</w:t>
      </w:r>
    </w:p>
    <w:p w14:paraId="330C3BB1" w14:textId="77777777" w:rsidR="00EE5860" w:rsidRPr="00441CD0" w:rsidRDefault="00EE5860" w:rsidP="00EE5860">
      <w:pPr>
        <w:rPr>
          <w:lang w:val="en-US"/>
        </w:rPr>
      </w:pPr>
      <w:r w:rsidRPr="00441CD0">
        <w:rPr>
          <w:lang w:val="en-US"/>
        </w:rPr>
        <w:t>For 5GC, transport level marking is performed on a per QoS flow basis. Transport level marking refers to the process of marking traffic at the UPF with a DSCP value based on the mapping from the 5QI, the Priority Level (if explicitly signalled) and optionally the ARP priority level configured at the SMF.</w:t>
      </w:r>
    </w:p>
    <w:p w14:paraId="775AB1D7" w14:textId="77777777" w:rsidR="00EE5860" w:rsidRPr="00441CD0" w:rsidRDefault="00EE5860" w:rsidP="00EE5860">
      <w:r w:rsidRPr="00441CD0">
        <w:t>Transport level marking shall be controlled by the CP function by providing the DSCP in the ToS or Traffic Class within the Transport Level Marking IE in the FAR that is associated to the PDR matching the traffic to be marked. The UP function shall perform the transport level marking for the detected traffic and sends the marked packet to the peer entity.</w:t>
      </w:r>
    </w:p>
    <w:p w14:paraId="6D657C50" w14:textId="77777777" w:rsidR="00EE5860" w:rsidRPr="00441CD0" w:rsidRDefault="00EE5860" w:rsidP="00EE5860">
      <w:r w:rsidRPr="00441CD0">
        <w:t>The CP function may change transport level marking by changing the Transport Level Marking IE in the related FAR.</w:t>
      </w:r>
    </w:p>
    <w:p w14:paraId="695F08F7" w14:textId="77777777" w:rsidR="00EE5860" w:rsidRPr="00441CD0" w:rsidRDefault="00EE5860" w:rsidP="00EE5860">
      <w:pPr>
        <w:pStyle w:val="Heading3"/>
      </w:pPr>
      <w:bookmarkStart w:id="1108" w:name="_Toc19717100"/>
      <w:bookmarkStart w:id="1109" w:name="_Toc27490563"/>
      <w:bookmarkStart w:id="1110" w:name="_Toc27556856"/>
      <w:bookmarkStart w:id="1111" w:name="_Toc27723773"/>
      <w:bookmarkStart w:id="1112" w:name="_Toc36030838"/>
      <w:bookmarkStart w:id="1113" w:name="_Toc36042758"/>
      <w:bookmarkStart w:id="1114" w:name="_Toc36814082"/>
      <w:bookmarkStart w:id="1115" w:name="_Toc44688927"/>
      <w:bookmarkStart w:id="1116" w:name="_Toc44923681"/>
      <w:bookmarkStart w:id="1117" w:name="_Toc51860649"/>
      <w:bookmarkStart w:id="1118" w:name="_Toc57930416"/>
      <w:bookmarkStart w:id="1119" w:name="_Toc57931046"/>
      <w:bookmarkStart w:id="1120" w:name="_Toc67499438"/>
      <w:r w:rsidRPr="00441CD0">
        <w:t>5.4.14</w:t>
      </w:r>
      <w:r w:rsidRPr="00441CD0">
        <w:tab/>
        <w:t>Deferred PDR activation and deactivation</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7DE7C7F7" w14:textId="1B4FBF34" w:rsidR="00EE5860" w:rsidRPr="00441CD0" w:rsidRDefault="00EE5860" w:rsidP="00EE5860">
      <w:r w:rsidRPr="00441CD0">
        <w:rPr>
          <w:noProof/>
        </w:rPr>
        <w:t xml:space="preserve">As specified in </w:t>
      </w:r>
      <w:r w:rsidR="00415C19" w:rsidRPr="00441CD0">
        <w:rPr>
          <w:noProof/>
        </w:rPr>
        <w:t>clause</w:t>
      </w:r>
      <w:r w:rsidR="00415C19">
        <w:rPr>
          <w:noProof/>
        </w:rPr>
        <w:t> </w:t>
      </w:r>
      <w:r w:rsidR="00415C19" w:rsidRPr="00441CD0">
        <w:rPr>
          <w:lang w:val="en-US"/>
        </w:rPr>
        <w:t>6</w:t>
      </w:r>
      <w:r w:rsidRPr="00441CD0">
        <w:rPr>
          <w:lang w:val="en-US"/>
        </w:rPr>
        <w:t xml:space="preserve">.3.2 of 3GPP TS 23.203 [7] and clauses 4.5.13 and 4a.5.13 of 3GPP TS 29.212 [8], </w:t>
      </w:r>
      <w:r w:rsidRPr="00441CD0">
        <w:t xml:space="preserve">Policy and charging control rule operations can be also performed in a deferred mode. To support such deferred PCC rule activation or deactivation, </w:t>
      </w:r>
      <w:r w:rsidRPr="00441CD0">
        <w:rPr>
          <w:noProof/>
        </w:rPr>
        <w:t xml:space="preserve">the CP function and UP function may optionally support the </w:t>
      </w:r>
      <w:r w:rsidRPr="00441CD0">
        <w:t>Deferred PDR activation and deactivation</w:t>
      </w:r>
      <w:r w:rsidRPr="00441CD0">
        <w:rPr>
          <w:noProof/>
        </w:rPr>
        <w:t xml:space="preserve"> (DPDRA) as described below.</w:t>
      </w:r>
    </w:p>
    <w:p w14:paraId="3FEF3F93" w14:textId="77777777" w:rsidR="00EE5860" w:rsidRPr="00441CD0" w:rsidRDefault="00EE5860" w:rsidP="00EE5860">
      <w:r w:rsidRPr="00441CD0">
        <w:t>If the feature DPDRA is supported in both CP function</w:t>
      </w:r>
      <w:r w:rsidRPr="00441CD0">
        <w:rPr>
          <w:rStyle w:val="CommentReference"/>
        </w:rPr>
        <w:t xml:space="preserve"> </w:t>
      </w:r>
      <w:r w:rsidRPr="00441CD0">
        <w:t>and UP function, and when a PCC rule is provisioned in a deferred mode, i.e. with a Rule-Activation-Time and/or Rule-Deactivation-Time, the CP function shall provision the corresponding PDR using Create PDR IE or Update PDR together with an Activation Time and/or Deactivation Time to enable the PDR being activated or deactivated at requested time.</w:t>
      </w:r>
    </w:p>
    <w:p w14:paraId="5866B328" w14:textId="77777777" w:rsidR="00EE5860" w:rsidRPr="00441CD0" w:rsidRDefault="00EE5860" w:rsidP="00EE5860">
      <w:r w:rsidRPr="00441CD0">
        <w:t xml:space="preserve">Without being provisioned together with an Activation Time or a Deactivation Time, a PDR shall be active immediately when it is received. When the status of a PDR is changed from active to inactive, the UP function shall keep storing the </w:t>
      </w:r>
      <w:r w:rsidRPr="00441CD0">
        <w:lastRenderedPageBreak/>
        <w:t>inactive PDR together with its associated FAR, URR(s) and QER(s), and then UP function shall apply the same behavior as if the PDR is deleted.</w:t>
      </w:r>
    </w:p>
    <w:p w14:paraId="76F3EDAE" w14:textId="08E52D44" w:rsidR="00EE5860" w:rsidRPr="00441CD0" w:rsidRDefault="00EE5860" w:rsidP="00EE5860">
      <w:r w:rsidRPr="00441CD0">
        <w:t xml:space="preserve">The CP function shall control at what time the status of a PDR rule changes using Activation Time and/or Deactivation Time as exactly as being instructed by the PCRF using a Rule-Activation-Time and/or Rule-Deactivation-Time, as specified in </w:t>
      </w:r>
      <w:r w:rsidR="00415C19" w:rsidRPr="00441CD0">
        <w:t>clause</w:t>
      </w:r>
      <w:r w:rsidR="00415C19">
        <w:t> </w:t>
      </w:r>
      <w:r w:rsidR="00415C19" w:rsidRPr="00441CD0">
        <w:t>4</w:t>
      </w:r>
      <w:r w:rsidRPr="00441CD0">
        <w:t xml:space="preserve">.5.13 of </w:t>
      </w:r>
      <w:r w:rsidRPr="00441CD0">
        <w:rPr>
          <w:lang w:val="en-US"/>
        </w:rPr>
        <w:t>3GPP TS 29.212 [8]</w:t>
      </w:r>
      <w:r w:rsidRPr="00441CD0">
        <w:t>.</w:t>
      </w:r>
    </w:p>
    <w:p w14:paraId="06F2187C" w14:textId="77777777" w:rsidR="00EE5860" w:rsidRPr="00441CD0" w:rsidRDefault="00EE5860" w:rsidP="00EE5860">
      <w:pPr>
        <w:pStyle w:val="B1"/>
      </w:pPr>
      <w:r w:rsidRPr="00441CD0">
        <w:t>1)</w:t>
      </w:r>
      <w:r w:rsidRPr="00441CD0">
        <w:tab/>
        <w:t>If only Activation Time is specified and has not yet occurred, then the UP function shall set the PDR rule inactive and make it active at that time. If Activation Time has passed, then the UP function shall immediately set the PDR rule active.</w:t>
      </w:r>
    </w:p>
    <w:p w14:paraId="10A212A9" w14:textId="77777777" w:rsidR="00EE5860" w:rsidRPr="00441CD0" w:rsidRDefault="00EE5860" w:rsidP="00EE5860">
      <w:pPr>
        <w:pStyle w:val="B1"/>
      </w:pPr>
      <w:r w:rsidRPr="00441CD0">
        <w:t>2)</w:t>
      </w:r>
      <w:r w:rsidRPr="00441CD0">
        <w:tab/>
        <w:t>If only Deactivation Time is specified and has not yet occurred, then the UP function shall set the PDR rule active and make it inactive at that time. If Deactivation Time has passed, then the UP function shall immediately set the PDR rule inactive.</w:t>
      </w:r>
    </w:p>
    <w:p w14:paraId="34B2870E" w14:textId="77777777" w:rsidR="00EE5860" w:rsidRPr="00441CD0" w:rsidRDefault="00EE5860" w:rsidP="00EE5860">
      <w:pPr>
        <w:pStyle w:val="B1"/>
        <w:rPr>
          <w:rFonts w:eastAsia="Batang"/>
        </w:rPr>
      </w:pPr>
      <w:r w:rsidRPr="00441CD0">
        <w:t>3)</w:t>
      </w:r>
      <w:r w:rsidRPr="00441CD0">
        <w:tab/>
        <w:t>If both Activation Time and Deactivation Time are specified, and the Activation Time occurs before the Deactivation Time, and also when the PDR rule is provided before or at the time specified in the Deactivation Time, the UP function shall handle the rule as defined in 1) and then as defined in 2).</w:t>
      </w:r>
    </w:p>
    <w:p w14:paraId="3FF3FDA0" w14:textId="77777777" w:rsidR="00EE5860" w:rsidRPr="00441CD0" w:rsidRDefault="00EE5860" w:rsidP="00EE5860">
      <w:pPr>
        <w:pStyle w:val="B1"/>
      </w:pPr>
      <w:r w:rsidRPr="00441CD0">
        <w:t>4)</w:t>
      </w:r>
      <w:r w:rsidRPr="00441CD0">
        <w:tab/>
        <w:t>If both Activation Time and Deactivation Time are specified, and the Deactivation Time occurs before the Activation Time, and also when the PDR rule is provided before or at the time specified in the Activation Time, the UP function shall handle the rule as defined in 2) and then as defined in 1).</w:t>
      </w:r>
    </w:p>
    <w:p w14:paraId="0E55BF4A" w14:textId="77777777" w:rsidR="00EE5860" w:rsidRPr="00441CD0" w:rsidRDefault="00EE5860" w:rsidP="00EE5860">
      <w:pPr>
        <w:pStyle w:val="B1"/>
      </w:pPr>
      <w:r w:rsidRPr="00441CD0">
        <w:rPr>
          <w:rFonts w:eastAsia="Batang"/>
          <w:lang w:eastAsia="ko-KR"/>
        </w:rPr>
        <w:t>5</w:t>
      </w:r>
      <w:r w:rsidRPr="00441CD0">
        <w:t>)</w:t>
      </w:r>
      <w:r w:rsidRPr="00441CD0">
        <w:tab/>
        <w:t>If both Activation Time and Deactivation Time are specified but time has already occurred for both, and the Activation Time occurs before the Deactivation Time, then the UP function shall immediately set the PDR rule inactive.</w:t>
      </w:r>
    </w:p>
    <w:p w14:paraId="0A983D66" w14:textId="77777777" w:rsidR="00EE5860" w:rsidRPr="00441CD0" w:rsidRDefault="00EE5860" w:rsidP="00EE5860">
      <w:pPr>
        <w:pStyle w:val="NO"/>
        <w:rPr>
          <w:rFonts w:eastAsia="Batang"/>
        </w:rPr>
      </w:pPr>
      <w:r w:rsidRPr="00441CD0">
        <w:rPr>
          <w:rFonts w:eastAsia="Batang"/>
          <w:lang w:eastAsia="ko-KR"/>
        </w:rPr>
        <w:t>NOTE 1:</w:t>
      </w:r>
      <w:r w:rsidRPr="00441CD0">
        <w:rPr>
          <w:rFonts w:eastAsia="Batang"/>
          <w:lang w:eastAsia="ko-KR"/>
        </w:rPr>
        <w:tab/>
        <w:t xml:space="preserve">If the CP function receives </w:t>
      </w:r>
      <w:r w:rsidRPr="00441CD0">
        <w:t>both Rule-Activation-Time and Rule-Deactivation-Time from the PCRF, but time has already occurred for both, and the Rule-Activation-Time occurs before the Rule-Deactivation-Time, as alternative to above, the CP function can deactivate the corresponding PDR rule by provisioning a Deactivation Time which has occurred or removing the corresponding PDR rule.</w:t>
      </w:r>
    </w:p>
    <w:p w14:paraId="0D78186C" w14:textId="77777777" w:rsidR="00EE5860" w:rsidRPr="00441CD0" w:rsidRDefault="00EE5860" w:rsidP="00EE5860">
      <w:pPr>
        <w:pStyle w:val="B1"/>
      </w:pPr>
      <w:r w:rsidRPr="00441CD0">
        <w:t>6)</w:t>
      </w:r>
      <w:r w:rsidRPr="00441CD0">
        <w:tab/>
        <w:t>If both Activation Time and Deactivation Time are specified but time has passed for both, and the Deactivation Time occurs before the Activation Time, then the UP fu</w:t>
      </w:r>
      <w:r>
        <w:t>n</w:t>
      </w:r>
      <w:r w:rsidRPr="00441CD0">
        <w:t>ction shall immediately set the PDR rule active.</w:t>
      </w:r>
    </w:p>
    <w:p w14:paraId="534D9AB6" w14:textId="77777777" w:rsidR="00EE5860" w:rsidRDefault="00EE5860" w:rsidP="00EE5860">
      <w:pPr>
        <w:pStyle w:val="NO"/>
      </w:pPr>
      <w:r w:rsidRPr="00441CD0">
        <w:t>NOTE 2:</w:t>
      </w:r>
      <w:r w:rsidRPr="00441CD0">
        <w:tab/>
      </w:r>
      <w:bookmarkStart w:id="1121" w:name="_Toc27490564"/>
      <w:bookmarkStart w:id="1122" w:name="_Toc27556857"/>
      <w:bookmarkStart w:id="1123" w:name="_Toc27723774"/>
      <w:bookmarkStart w:id="1124" w:name="_Toc36030839"/>
      <w:bookmarkStart w:id="1125" w:name="_Toc36042759"/>
      <w:bookmarkStart w:id="1126" w:name="_Toc36814083"/>
      <w:bookmarkStart w:id="1127" w:name="_Toc11315242"/>
      <w:r w:rsidRPr="00441CD0">
        <w:rPr>
          <w:rFonts w:eastAsia="Batang"/>
          <w:lang w:eastAsia="ko-KR"/>
        </w:rPr>
        <w:t xml:space="preserve">If the CP function receives </w:t>
      </w:r>
      <w:r w:rsidRPr="00441CD0">
        <w:t>both Rule-Activation-Time and Rule-Deactivation-Time from the PCRF, but time has passed for both, and the Rule-Deactivation-Time occurs before the Rule-Activation-Time, as alternative to above, the CP function can activate the corresponding PDR rule by provisioning a activation Time which has occurred</w:t>
      </w:r>
      <w:r>
        <w:t xml:space="preserve"> in the Update PDR IE</w:t>
      </w:r>
      <w:r w:rsidRPr="00441CD0">
        <w:t>, or create the corresponding PDR rule if the PDR is not provisioned yet.</w:t>
      </w:r>
    </w:p>
    <w:p w14:paraId="633509CA" w14:textId="77777777" w:rsidR="00EE5860" w:rsidRPr="00441CD0" w:rsidRDefault="00EE5860" w:rsidP="00EE5860">
      <w:pPr>
        <w:pStyle w:val="Heading3"/>
        <w:rPr>
          <w:lang w:val="en-US"/>
        </w:rPr>
      </w:pPr>
      <w:bookmarkStart w:id="1128" w:name="_Toc44688928"/>
      <w:bookmarkStart w:id="1129" w:name="_Toc44923682"/>
      <w:bookmarkStart w:id="1130" w:name="_Toc51860650"/>
      <w:bookmarkStart w:id="1131" w:name="_Toc57930417"/>
      <w:bookmarkStart w:id="1132" w:name="_Toc57931047"/>
      <w:bookmarkStart w:id="1133" w:name="_Toc67499439"/>
      <w:r w:rsidRPr="00441CD0">
        <w:t>5.</w:t>
      </w:r>
      <w:r w:rsidRPr="00441CD0">
        <w:rPr>
          <w:lang w:val="en-US"/>
        </w:rPr>
        <w:t>4</w:t>
      </w:r>
      <w:r w:rsidRPr="00441CD0">
        <w:t>.</w:t>
      </w:r>
      <w:r w:rsidRPr="00441CD0">
        <w:rPr>
          <w:lang w:val="en-US"/>
        </w:rPr>
        <w:t>15</w:t>
      </w:r>
      <w:r w:rsidRPr="00441CD0">
        <w:tab/>
        <w:t>Packet Rate enforcement</w:t>
      </w:r>
      <w:bookmarkEnd w:id="1121"/>
      <w:bookmarkEnd w:id="1122"/>
      <w:bookmarkEnd w:id="1123"/>
      <w:bookmarkEnd w:id="1124"/>
      <w:bookmarkEnd w:id="1125"/>
      <w:bookmarkEnd w:id="1126"/>
      <w:bookmarkEnd w:id="1128"/>
      <w:bookmarkEnd w:id="1129"/>
      <w:bookmarkEnd w:id="1130"/>
      <w:bookmarkEnd w:id="1131"/>
      <w:bookmarkEnd w:id="1132"/>
      <w:bookmarkEnd w:id="1133"/>
    </w:p>
    <w:p w14:paraId="04C563C7" w14:textId="77777777" w:rsidR="00EE5860" w:rsidRPr="00441CD0" w:rsidRDefault="00EE5860" w:rsidP="00EE5860">
      <w:pPr>
        <w:pStyle w:val="Heading4"/>
      </w:pPr>
      <w:bookmarkStart w:id="1134" w:name="_Toc27490565"/>
      <w:bookmarkStart w:id="1135" w:name="_Toc27556858"/>
      <w:bookmarkStart w:id="1136" w:name="_Toc27723775"/>
      <w:bookmarkStart w:id="1137" w:name="_Toc36030840"/>
      <w:bookmarkStart w:id="1138" w:name="_Toc36042760"/>
      <w:bookmarkStart w:id="1139" w:name="_Toc36814084"/>
      <w:bookmarkStart w:id="1140" w:name="_Toc44688929"/>
      <w:bookmarkStart w:id="1141" w:name="_Toc44923683"/>
      <w:bookmarkStart w:id="1142" w:name="_Toc51860651"/>
      <w:bookmarkStart w:id="1143" w:name="_Toc57930418"/>
      <w:bookmarkStart w:id="1144" w:name="_Toc57931048"/>
      <w:bookmarkStart w:id="1145" w:name="_Toc67499440"/>
      <w:r w:rsidRPr="00441CD0">
        <w:t>5.</w:t>
      </w:r>
      <w:r w:rsidRPr="00441CD0">
        <w:rPr>
          <w:lang w:val="en-US"/>
        </w:rPr>
        <w:t>4</w:t>
      </w:r>
      <w:r w:rsidRPr="00441CD0">
        <w:t>.</w:t>
      </w:r>
      <w:r w:rsidRPr="00441CD0">
        <w:rPr>
          <w:lang w:val="en-US"/>
        </w:rPr>
        <w:t>15.1</w:t>
      </w:r>
      <w:r w:rsidRPr="00441CD0">
        <w:tab/>
        <w:t>General</w:t>
      </w:r>
      <w:bookmarkEnd w:id="1134"/>
      <w:bookmarkEnd w:id="1135"/>
      <w:bookmarkEnd w:id="1136"/>
      <w:bookmarkEnd w:id="1137"/>
      <w:bookmarkEnd w:id="1138"/>
      <w:bookmarkEnd w:id="1139"/>
      <w:bookmarkEnd w:id="1140"/>
      <w:bookmarkEnd w:id="1141"/>
      <w:bookmarkEnd w:id="1142"/>
      <w:bookmarkEnd w:id="1143"/>
      <w:bookmarkEnd w:id="1144"/>
      <w:bookmarkEnd w:id="1145"/>
    </w:p>
    <w:p w14:paraId="23917128" w14:textId="77777777" w:rsidR="00EE5860" w:rsidRPr="00441CD0" w:rsidRDefault="00EE5860" w:rsidP="00EE5860">
      <w:r w:rsidRPr="00441CD0">
        <w:t>Packet rate enforcement refers to the process of limiting the rate of uplink and/or downlink packets allowed to be sent for a PDN connection or a PDU session.</w:t>
      </w:r>
    </w:p>
    <w:p w14:paraId="1DAED749" w14:textId="77777777" w:rsidR="00EE5860" w:rsidRPr="00441CD0" w:rsidRDefault="00EE5860" w:rsidP="00EE5860">
      <w:r w:rsidRPr="00441CD0">
        <w:t>Packet rate enforcement shall be used to support:</w:t>
      </w:r>
    </w:p>
    <w:p w14:paraId="5785D77F" w14:textId="641166D6" w:rsidR="00EE5860" w:rsidRPr="00441CD0" w:rsidRDefault="00EE5860" w:rsidP="00EE5860">
      <w:pPr>
        <w:pStyle w:val="B1"/>
      </w:pPr>
      <w:r w:rsidRPr="00441CD0">
        <w:t>-</w:t>
      </w:r>
      <w:r w:rsidRPr="00441CD0">
        <w:tab/>
      </w:r>
      <w:bookmarkStart w:id="1146" w:name="_Toc27490566"/>
      <w:bookmarkStart w:id="1147" w:name="_Toc27556859"/>
      <w:bookmarkStart w:id="1148" w:name="_Toc27723776"/>
      <w:bookmarkStart w:id="1149" w:name="_Toc36030841"/>
      <w:bookmarkStart w:id="1150" w:name="_Toc36042761"/>
      <w:bookmarkStart w:id="1151" w:name="_Toc36814085"/>
      <w:bookmarkStart w:id="1152" w:name="_Toc27490567"/>
      <w:bookmarkStart w:id="1153" w:name="_Toc27556860"/>
      <w:bookmarkStart w:id="1154" w:name="_Toc27723777"/>
      <w:r w:rsidRPr="00441CD0">
        <w:t xml:space="preserve">APN rate control for UE's all PDN connections for a given APN in EPC, see 3GPP TS 23.401 [14] and 3GPP TS 23.502 [29]. APN rate control is enforced across N4 interface only for 5GC interworking with EPC scenario (see </w:t>
      </w:r>
      <w:r w:rsidR="00415C19" w:rsidRPr="00441CD0">
        <w:t>clause</w:t>
      </w:r>
      <w:r w:rsidR="00415C19">
        <w:t> </w:t>
      </w:r>
      <w:r w:rsidR="00415C19" w:rsidRPr="00441CD0">
        <w:t>4</w:t>
      </w:r>
      <w:r w:rsidRPr="00441CD0">
        <w:t>.3 in 3GPP</w:t>
      </w:r>
      <w:r>
        <w:t> </w:t>
      </w:r>
      <w:r w:rsidRPr="00441CD0">
        <w:t>TS</w:t>
      </w:r>
      <w:r>
        <w:t> </w:t>
      </w:r>
      <w:r w:rsidRPr="00441CD0">
        <w:t>23.501</w:t>
      </w:r>
      <w:r>
        <w:t> </w:t>
      </w:r>
      <w:r w:rsidRPr="00441CD0">
        <w:t>[28]</w:t>
      </w:r>
      <w:r>
        <w:t>)</w:t>
      </w:r>
      <w:r w:rsidRPr="00441CD0">
        <w:t>;</w:t>
      </w:r>
    </w:p>
    <w:p w14:paraId="44A90405" w14:textId="77777777" w:rsidR="00EE5860" w:rsidRPr="00441CD0" w:rsidRDefault="00EE5860" w:rsidP="00EE5860">
      <w:pPr>
        <w:pStyle w:val="B1"/>
      </w:pPr>
      <w:r w:rsidRPr="00441CD0">
        <w:t>-</w:t>
      </w:r>
      <w:r w:rsidRPr="00441CD0">
        <w:tab/>
        <w:t>Small data rate control for a PDU session in 5GC, see 3GPP TS 23.501 [28]</w:t>
      </w:r>
      <w:r>
        <w:t xml:space="preserve"> and</w:t>
      </w:r>
      <w:r w:rsidRPr="00441CD0">
        <w:t xml:space="preserve"> 3GPP TS 23.502 [29];</w:t>
      </w:r>
    </w:p>
    <w:p w14:paraId="230C0856" w14:textId="77777777" w:rsidR="00EE5860" w:rsidRDefault="00EE5860" w:rsidP="00EE5860">
      <w:pPr>
        <w:pStyle w:val="B1"/>
      </w:pPr>
      <w:r w:rsidRPr="00441CD0">
        <w:t>-</w:t>
      </w:r>
      <w:r w:rsidRPr="00441CD0">
        <w:tab/>
        <w:t>Serving PLMN rate control, for downlink traffic, see 3GPP TS 23.401 [14] and 3GPP TS 23.501 [28].</w:t>
      </w:r>
    </w:p>
    <w:p w14:paraId="1FA8A0E3" w14:textId="77777777" w:rsidR="00EE5860" w:rsidRPr="00441CD0" w:rsidRDefault="00EE5860" w:rsidP="00EE5860">
      <w:pPr>
        <w:pStyle w:val="Heading4"/>
      </w:pPr>
      <w:bookmarkStart w:id="1155" w:name="_Toc44688930"/>
      <w:bookmarkStart w:id="1156" w:name="_Toc44923684"/>
      <w:bookmarkStart w:id="1157" w:name="_Toc51860652"/>
      <w:bookmarkStart w:id="1158" w:name="_Toc57930419"/>
      <w:bookmarkStart w:id="1159" w:name="_Toc57931049"/>
      <w:bookmarkStart w:id="1160" w:name="_Toc67499441"/>
      <w:r w:rsidRPr="00441CD0">
        <w:t>5.</w:t>
      </w:r>
      <w:r w:rsidRPr="00441CD0">
        <w:rPr>
          <w:lang w:val="en-US"/>
        </w:rPr>
        <w:t>4</w:t>
      </w:r>
      <w:r w:rsidRPr="00441CD0">
        <w:t>.</w:t>
      </w:r>
      <w:r w:rsidRPr="00441CD0">
        <w:rPr>
          <w:lang w:val="en-US"/>
        </w:rPr>
        <w:t>15.2</w:t>
      </w:r>
      <w:r w:rsidRPr="00441CD0">
        <w:tab/>
        <w:t>Packet rate enforcement over Sxb and N4 interfaces</w:t>
      </w:r>
      <w:bookmarkEnd w:id="1146"/>
      <w:bookmarkEnd w:id="1147"/>
      <w:bookmarkEnd w:id="1148"/>
      <w:bookmarkEnd w:id="1149"/>
      <w:bookmarkEnd w:id="1150"/>
      <w:bookmarkEnd w:id="1151"/>
      <w:bookmarkEnd w:id="1155"/>
      <w:bookmarkEnd w:id="1156"/>
      <w:bookmarkEnd w:id="1157"/>
      <w:bookmarkEnd w:id="1158"/>
      <w:bookmarkEnd w:id="1159"/>
      <w:bookmarkEnd w:id="1160"/>
    </w:p>
    <w:p w14:paraId="2330EF8C" w14:textId="77777777" w:rsidR="00EE5860" w:rsidRPr="00441CD0" w:rsidRDefault="00EE5860" w:rsidP="00EE5860">
      <w:r w:rsidRPr="00441CD0">
        <w:t>The CP function may instruct the UP function to perform packet rate enforcement, during the establishment or the modification of a PFCP session, over the Sxb and N4 reference points.</w:t>
      </w:r>
    </w:p>
    <w:p w14:paraId="2762817D" w14:textId="77777777" w:rsidR="00EE5860" w:rsidRPr="00441CD0" w:rsidRDefault="00EE5860" w:rsidP="00EE5860">
      <w:r w:rsidRPr="00441CD0">
        <w:lastRenderedPageBreak/>
        <w:t>The CP function shall control packet rate enforcement in the UP function by:</w:t>
      </w:r>
    </w:p>
    <w:p w14:paraId="090E51A9" w14:textId="77777777" w:rsidR="00EE5860" w:rsidRPr="00441CD0" w:rsidRDefault="00EE5860" w:rsidP="00EE5860">
      <w:pPr>
        <w:pStyle w:val="B1"/>
      </w:pPr>
      <w:r w:rsidRPr="00441CD0">
        <w:rPr>
          <w:lang w:val="en-US"/>
        </w:rPr>
        <w:t>1)</w:t>
      </w:r>
      <w:r w:rsidRPr="00441CD0">
        <w:rPr>
          <w:lang w:val="en-US"/>
        </w:rPr>
        <w:tab/>
      </w:r>
      <w:r w:rsidRPr="00441CD0">
        <w:t>creating the necessary PDR(s) to represent the uplink or downlink traffic to be enforced, if not already existing;</w:t>
      </w:r>
    </w:p>
    <w:p w14:paraId="055F6B2F" w14:textId="77777777" w:rsidR="00EE5860" w:rsidRPr="00441CD0" w:rsidRDefault="00EE5860" w:rsidP="00EE5860">
      <w:pPr>
        <w:pStyle w:val="B1"/>
      </w:pPr>
      <w:r w:rsidRPr="00441CD0">
        <w:rPr>
          <w:lang w:val="en-US"/>
        </w:rPr>
        <w:t>2)</w:t>
      </w:r>
      <w:r w:rsidRPr="00441CD0">
        <w:rPr>
          <w:lang w:val="en-US"/>
        </w:rPr>
        <w:tab/>
      </w:r>
      <w:r w:rsidRPr="00441CD0">
        <w:t>creating QER(s) containing the Packet Rate IE with one or more of the following enforcement rules and information:</w:t>
      </w:r>
    </w:p>
    <w:p w14:paraId="389F92B0" w14:textId="77777777" w:rsidR="00EE5860" w:rsidRPr="00441CD0" w:rsidRDefault="00EE5860" w:rsidP="00EE5860">
      <w:pPr>
        <w:pStyle w:val="B2"/>
        <w:rPr>
          <w:lang w:eastAsia="zh-CN"/>
        </w:rPr>
      </w:pPr>
      <w:r w:rsidRPr="00441CD0">
        <w:rPr>
          <w:lang w:val="en-US"/>
        </w:rPr>
        <w:t>-</w:t>
      </w:r>
      <w:r w:rsidRPr="00441CD0">
        <w:rPr>
          <w:lang w:val="en-US"/>
        </w:rPr>
        <w:tab/>
      </w:r>
      <w:r w:rsidRPr="00441CD0">
        <w:rPr>
          <w:lang w:eastAsia="zh-CN"/>
        </w:rPr>
        <w:t xml:space="preserve">Maximum Uplink/Downlink Packet Rates (i.e. Number of Uplink/Downlink Packets Allowed and </w:t>
      </w:r>
      <w:r w:rsidRPr="00441CD0">
        <w:t>Time units that determine the time periods for limiting the packet rates)</w:t>
      </w:r>
      <w:r w:rsidRPr="00441CD0">
        <w:rPr>
          <w:lang w:eastAsia="zh-CN"/>
        </w:rPr>
        <w:t>;</w:t>
      </w:r>
    </w:p>
    <w:p w14:paraId="5CCB2EA5" w14:textId="77777777" w:rsidR="00EE5860" w:rsidRPr="00441CD0" w:rsidRDefault="00EE5860" w:rsidP="00EE5860">
      <w:pPr>
        <w:pStyle w:val="B2"/>
        <w:rPr>
          <w:lang w:eastAsia="zh-CN"/>
        </w:rPr>
      </w:pPr>
      <w:r w:rsidRPr="00441CD0">
        <w:rPr>
          <w:lang w:eastAsia="zh-CN"/>
        </w:rPr>
        <w:t>-</w:t>
      </w:r>
      <w:r w:rsidRPr="00441CD0">
        <w:rPr>
          <w:lang w:eastAsia="zh-CN"/>
        </w:rPr>
        <w:tab/>
        <w:t xml:space="preserve">Additional Maximum Uplink/Downlink Packet Rates (i.e. Number of Additional Uplink/Downlink Packets Allowed and </w:t>
      </w:r>
      <w:r w:rsidRPr="00441CD0">
        <w:t>Time units that determine the time periods for limiting the packet rates), if additional packets are allowed to be sent beyond the maximum Uplink/Downlink Packet Rates</w:t>
      </w:r>
      <w:r w:rsidRPr="00441CD0">
        <w:rPr>
          <w:lang w:eastAsia="zh-CN"/>
        </w:rPr>
        <w:t>;</w:t>
      </w:r>
    </w:p>
    <w:p w14:paraId="79C95F6E" w14:textId="77777777" w:rsidR="00EE5860" w:rsidRPr="00441CD0" w:rsidRDefault="00EE5860" w:rsidP="00EE5860">
      <w:pPr>
        <w:pStyle w:val="B1"/>
        <w:ind w:hanging="1"/>
      </w:pPr>
      <w:r w:rsidRPr="00441CD0">
        <w:t>The QER may also contain the Packet Rate Status IE to indicate remaining numbers of allowed packets until a given time.</w:t>
      </w:r>
    </w:p>
    <w:p w14:paraId="3D5F09F4" w14:textId="77777777" w:rsidR="00EE5860" w:rsidRPr="00441CD0" w:rsidRDefault="00EE5860" w:rsidP="00EE5860">
      <w:pPr>
        <w:pStyle w:val="B1"/>
        <w:ind w:hanging="1"/>
      </w:pPr>
      <w:r w:rsidRPr="00441CD0">
        <w:t xml:space="preserve">The QER may also contain the QER Control Indications IE with </w:t>
      </w:r>
      <w:r>
        <w:t xml:space="preserve">the </w:t>
      </w:r>
      <w:r w:rsidRPr="00441CD0">
        <w:t>Rate Control Status Reporting (RCSR) flag, indicating the UP function shall report to the CP function the status of the packet rate usage when the PFCP session is released.</w:t>
      </w:r>
    </w:p>
    <w:p w14:paraId="020DAD63" w14:textId="77777777" w:rsidR="00EE5860" w:rsidRPr="00441CD0" w:rsidRDefault="00EE5860" w:rsidP="00EE5860">
      <w:pPr>
        <w:pStyle w:val="B1"/>
      </w:pPr>
      <w:r w:rsidRPr="00441CD0">
        <w:rPr>
          <w:lang w:val="en-US"/>
        </w:rPr>
        <w:t>3)</w:t>
      </w:r>
      <w:r w:rsidRPr="00441CD0">
        <w:rPr>
          <w:lang w:val="en-US"/>
        </w:rPr>
        <w:tab/>
      </w:r>
      <w:r w:rsidRPr="00441CD0">
        <w:t>associating the QER</w:t>
      </w:r>
      <w:r>
        <w:t>(s)</w:t>
      </w:r>
      <w:r w:rsidRPr="00441CD0">
        <w:t xml:space="preserve"> to the UL and/or DL PDRs of the traffic for which packet rate enforcement is required.</w:t>
      </w:r>
    </w:p>
    <w:p w14:paraId="61C156FA" w14:textId="77777777" w:rsidR="00EE5860" w:rsidRPr="00441CD0" w:rsidRDefault="00EE5860" w:rsidP="00EE5860">
      <w:r w:rsidRPr="00441CD0">
        <w:t>When so instructed, the UP function shall proceed as follows:</w:t>
      </w:r>
    </w:p>
    <w:p w14:paraId="51328E83" w14:textId="77777777" w:rsidR="00EE5860" w:rsidRPr="00441CD0" w:rsidRDefault="00EE5860" w:rsidP="00EE5860">
      <w:pPr>
        <w:pStyle w:val="B1"/>
        <w:rPr>
          <w:lang w:eastAsia="zh-CN"/>
        </w:rPr>
      </w:pPr>
      <w:r w:rsidRPr="00441CD0">
        <w:t>1)</w:t>
      </w:r>
      <w:r w:rsidRPr="00441CD0">
        <w:tab/>
        <w:t xml:space="preserve">the UP function shall count </w:t>
      </w:r>
      <w:r w:rsidRPr="00441CD0">
        <w:rPr>
          <w:lang w:eastAsia="zh-CN"/>
        </w:rPr>
        <w:t xml:space="preserve">UL/DL packets within the time period (e.g. per minute, per day, etc.) and if the </w:t>
      </w:r>
      <w:r w:rsidRPr="00441CD0">
        <w:rPr>
          <w:lang w:val="en-US"/>
        </w:rPr>
        <w:t xml:space="preserve">'maximum allowed rate' </w:t>
      </w:r>
      <w:r w:rsidRPr="00441CD0">
        <w:rPr>
          <w:lang w:eastAsia="zh-CN"/>
        </w:rPr>
        <w:t>is reached, the UP function shall discard or delay further packets.</w:t>
      </w:r>
    </w:p>
    <w:p w14:paraId="1B921255" w14:textId="77777777" w:rsidR="00EE5860" w:rsidRPr="00441CD0" w:rsidRDefault="00EE5860" w:rsidP="00EE5860">
      <w:pPr>
        <w:pStyle w:val="B1"/>
        <w:rPr>
          <w:lang w:val="en-US"/>
        </w:rPr>
      </w:pPr>
      <w:r w:rsidRPr="00441CD0">
        <w:rPr>
          <w:lang w:val="en-US"/>
        </w:rPr>
        <w:t>2)</w:t>
      </w:r>
      <w:r w:rsidRPr="00441CD0">
        <w:rPr>
          <w:lang w:val="en-US"/>
        </w:rPr>
        <w:tab/>
      </w:r>
      <w:r>
        <w:t>I</w:t>
      </w:r>
      <w:r w:rsidRPr="00441CD0">
        <w:t xml:space="preserve">f </w:t>
      </w:r>
      <w:r w:rsidRPr="00441CD0">
        <w:rPr>
          <w:lang w:val="en-US"/>
        </w:rPr>
        <w:t>'</w:t>
      </w:r>
      <w:r w:rsidRPr="00441CD0">
        <w:rPr>
          <w:lang w:eastAsia="zh-CN"/>
        </w:rPr>
        <w:t>Additional Maximum Uplink/Downlink Packet Rates</w:t>
      </w:r>
      <w:r w:rsidRPr="00441CD0">
        <w:rPr>
          <w:lang w:val="en-US"/>
        </w:rPr>
        <w:t xml:space="preserve">' </w:t>
      </w:r>
      <w:r>
        <w:rPr>
          <w:lang w:val="en-US"/>
        </w:rPr>
        <w:t>are</w:t>
      </w:r>
      <w:r w:rsidRPr="00441CD0">
        <w:rPr>
          <w:lang w:val="en-US"/>
        </w:rPr>
        <w:t xml:space="preserve"> provided, the UPF shall consider 'maximum allowed rate' is equal to the 'number of packets per time unit' plus the 'number of additional allowed exception report packets per time unit'</w:t>
      </w:r>
      <w:r>
        <w:rPr>
          <w:lang w:val="en-US"/>
        </w:rPr>
        <w:t>.</w:t>
      </w:r>
      <w:r w:rsidRPr="00441CD0">
        <w:rPr>
          <w:lang w:val="en-US"/>
        </w:rPr>
        <w:t xml:space="preserve"> </w:t>
      </w:r>
      <w:r>
        <w:rPr>
          <w:lang w:val="en-US"/>
        </w:rPr>
        <w:t>Otherwise</w:t>
      </w:r>
      <w:r w:rsidRPr="00441CD0">
        <w:rPr>
          <w:lang w:val="en-US"/>
        </w:rPr>
        <w:t>, the UPF shall consider 'maximum allowed rate' is equal to the 'number of packets per time unit'.</w:t>
      </w:r>
    </w:p>
    <w:p w14:paraId="4DD5F915" w14:textId="77777777" w:rsidR="00EE5860" w:rsidRPr="00441CD0" w:rsidRDefault="00EE5860" w:rsidP="00EE5860">
      <w:pPr>
        <w:pStyle w:val="B1"/>
      </w:pPr>
      <w:r w:rsidRPr="00441CD0">
        <w:t>3)</w:t>
      </w:r>
      <w:r w:rsidRPr="00441CD0">
        <w:tab/>
      </w:r>
      <w:r w:rsidRPr="00441CD0">
        <w:rPr>
          <w:lang w:eastAsia="zh-CN"/>
        </w:rPr>
        <w:t>If the CP function has requested to report the rate control status</w:t>
      </w:r>
      <w:r w:rsidRPr="00441CD0">
        <w:t>, the UP function shall send to the CP function the Packet Rate Status IE, when the PFCP session is released. Otherwise, the UP function shall not send the Packet Rate Status IE to the CP function during the release of the PFCP session.</w:t>
      </w:r>
    </w:p>
    <w:p w14:paraId="24C168EE" w14:textId="77777777" w:rsidR="00EE5860" w:rsidRPr="00441CD0" w:rsidRDefault="00EE5860" w:rsidP="00EE5860">
      <w:pPr>
        <w:pStyle w:val="B1"/>
      </w:pPr>
      <w:r w:rsidRPr="00441CD0">
        <w:t>4)</w:t>
      </w:r>
      <w:r w:rsidRPr="00441CD0">
        <w:tab/>
        <w:t>If the CP function provided Packet Rate Status information, then the UP function shall first enforce the rules in the Packet Rate Status IE until either the packet rate limits are reached, or the validity time expires. Only after this shall the UP function enforce the rules in the Packet Rate IE.</w:t>
      </w:r>
    </w:p>
    <w:p w14:paraId="2AE3452F" w14:textId="77777777" w:rsidR="00EE5860" w:rsidRPr="00441CD0" w:rsidRDefault="00EE5860" w:rsidP="00EE5860">
      <w:pPr>
        <w:pStyle w:val="Heading4"/>
        <w:rPr>
          <w:lang w:val="en-US"/>
        </w:rPr>
      </w:pPr>
      <w:bookmarkStart w:id="1161" w:name="_Toc36030842"/>
      <w:bookmarkStart w:id="1162" w:name="_Toc36042762"/>
      <w:bookmarkStart w:id="1163" w:name="_Toc36814086"/>
      <w:bookmarkStart w:id="1164" w:name="_Toc44688931"/>
      <w:bookmarkStart w:id="1165" w:name="_Toc44923685"/>
      <w:bookmarkStart w:id="1166" w:name="_Toc51860653"/>
      <w:bookmarkStart w:id="1167" w:name="_Toc57930420"/>
      <w:bookmarkStart w:id="1168" w:name="_Toc57931050"/>
      <w:bookmarkStart w:id="1169" w:name="_Toc19717101"/>
      <w:bookmarkStart w:id="1170" w:name="_Toc27490568"/>
      <w:bookmarkStart w:id="1171" w:name="_Toc27556861"/>
      <w:bookmarkStart w:id="1172" w:name="_Toc27723778"/>
      <w:bookmarkStart w:id="1173" w:name="_Toc67499442"/>
      <w:bookmarkEnd w:id="1127"/>
      <w:bookmarkEnd w:id="1152"/>
      <w:bookmarkEnd w:id="1153"/>
      <w:bookmarkEnd w:id="1154"/>
      <w:r w:rsidRPr="00441CD0">
        <w:t>5.</w:t>
      </w:r>
      <w:r w:rsidRPr="00441CD0">
        <w:rPr>
          <w:lang w:val="en-US"/>
        </w:rPr>
        <w:t>4</w:t>
      </w:r>
      <w:r w:rsidRPr="00441CD0">
        <w:t>.</w:t>
      </w:r>
      <w:r w:rsidRPr="00441CD0">
        <w:rPr>
          <w:lang w:val="en-US"/>
        </w:rPr>
        <w:t>15.3</w:t>
      </w:r>
      <w:r w:rsidRPr="00441CD0">
        <w:tab/>
        <w:t>PGW and SMF behaviour</w:t>
      </w:r>
      <w:bookmarkEnd w:id="1161"/>
      <w:bookmarkEnd w:id="1162"/>
      <w:bookmarkEnd w:id="1163"/>
      <w:bookmarkEnd w:id="1164"/>
      <w:bookmarkEnd w:id="1165"/>
      <w:bookmarkEnd w:id="1166"/>
      <w:bookmarkEnd w:id="1167"/>
      <w:bookmarkEnd w:id="1168"/>
      <w:bookmarkEnd w:id="1173"/>
    </w:p>
    <w:p w14:paraId="6BE1E3EE" w14:textId="32069CFE" w:rsidR="00EE5860" w:rsidRPr="00441CD0" w:rsidRDefault="00EE5860" w:rsidP="00EE5860">
      <w:pPr>
        <w:rPr>
          <w:lang w:val="en-US"/>
        </w:rPr>
      </w:pPr>
      <w:r w:rsidRPr="00441CD0">
        <w:rPr>
          <w:lang w:val="en-US"/>
        </w:rPr>
        <w:t xml:space="preserve">A PGW, SMF or SMF/PGW shall apply APN rate control, Small Data Rate Control and Serving PLMN rate control by instructing the UP function to perform packet rate enforcement as described in </w:t>
      </w:r>
      <w:r w:rsidR="00415C19" w:rsidRPr="00441CD0">
        <w:rPr>
          <w:lang w:val="en-US"/>
        </w:rPr>
        <w:t>clause</w:t>
      </w:r>
      <w:r w:rsidR="00415C19">
        <w:rPr>
          <w:lang w:val="en-US"/>
        </w:rPr>
        <w:t> </w:t>
      </w:r>
      <w:r w:rsidR="00415C19" w:rsidRPr="00441CD0">
        <w:rPr>
          <w:lang w:val="en-US"/>
        </w:rPr>
        <w:t>5</w:t>
      </w:r>
      <w:r w:rsidRPr="00441CD0">
        <w:rPr>
          <w:lang w:val="en-US"/>
        </w:rPr>
        <w:t>.4.15.2 with the following additions:</w:t>
      </w:r>
    </w:p>
    <w:p w14:paraId="53F202B8" w14:textId="77777777" w:rsidR="00EE5860" w:rsidRPr="00441CD0" w:rsidRDefault="00EE5860" w:rsidP="00EE5860">
      <w:pPr>
        <w:pStyle w:val="B1"/>
        <w:rPr>
          <w:lang w:val="en-US"/>
        </w:rPr>
      </w:pPr>
      <w:r w:rsidRPr="00441CD0">
        <w:rPr>
          <w:lang w:val="en-US"/>
        </w:rPr>
        <w:t>-</w:t>
      </w:r>
      <w:r w:rsidRPr="00441CD0">
        <w:rPr>
          <w:lang w:val="en-US"/>
        </w:rPr>
        <w:tab/>
        <w:t>Serving PLMN rate control:</w:t>
      </w:r>
    </w:p>
    <w:p w14:paraId="065F1DFF" w14:textId="77777777" w:rsidR="00EE5860" w:rsidRPr="00441CD0" w:rsidRDefault="00EE5860" w:rsidP="00EE5860">
      <w:pPr>
        <w:pStyle w:val="B2"/>
        <w:rPr>
          <w:lang w:eastAsia="zh-CN"/>
        </w:rPr>
      </w:pPr>
      <w:r w:rsidRPr="00441CD0">
        <w:rPr>
          <w:lang w:val="en-US"/>
        </w:rPr>
        <w:t>-</w:t>
      </w:r>
      <w:r w:rsidRPr="00441CD0">
        <w:rPr>
          <w:lang w:val="en-US"/>
        </w:rPr>
        <w:tab/>
        <w:t xml:space="preserve">the </w:t>
      </w:r>
      <w:r w:rsidRPr="00441CD0">
        <w:rPr>
          <w:lang w:eastAsia="zh-CN"/>
        </w:rPr>
        <w:t>Maximum Downlink Packet Rate shall be set to the DL rate permitted by the Serving PLMN rate control parameters;</w:t>
      </w:r>
    </w:p>
    <w:p w14:paraId="0A0E6840" w14:textId="77777777" w:rsidR="00EE5860" w:rsidRPr="00441CD0" w:rsidRDefault="00EE5860" w:rsidP="00EE5860">
      <w:pPr>
        <w:pStyle w:val="B2"/>
      </w:pPr>
      <w:r w:rsidRPr="00441CD0">
        <w:rPr>
          <w:lang w:eastAsia="zh-CN"/>
        </w:rPr>
        <w:t>-</w:t>
      </w:r>
      <w:r w:rsidRPr="00441CD0">
        <w:rPr>
          <w:lang w:eastAsia="zh-CN"/>
        </w:rPr>
        <w:tab/>
      </w:r>
      <w:r w:rsidRPr="00441CD0">
        <w:t>the CP function shall indicate to the UP function to not report the status of the packet rate usage.</w:t>
      </w:r>
    </w:p>
    <w:p w14:paraId="65C223F5" w14:textId="77777777" w:rsidR="00EE5860" w:rsidRPr="00441CD0" w:rsidRDefault="00EE5860" w:rsidP="00EE5860">
      <w:pPr>
        <w:pStyle w:val="NO"/>
      </w:pPr>
      <w:r w:rsidRPr="00441CD0">
        <w:t>NOTE</w:t>
      </w:r>
      <w:r>
        <w:t xml:space="preserve"> 1</w:t>
      </w:r>
      <w:r w:rsidRPr="00441CD0">
        <w:t>:</w:t>
      </w:r>
      <w:r w:rsidRPr="00441CD0">
        <w:tab/>
      </w:r>
      <w:r w:rsidRPr="00441CD0">
        <w:rPr>
          <w:lang w:val="en-US"/>
        </w:rPr>
        <w:t>Serving PLMN rate control</w:t>
      </w:r>
      <w:r w:rsidRPr="00441CD0">
        <w:t xml:space="preserve"> applies only to control plane PDU sessions and PDN connections. Uplink rate for </w:t>
      </w:r>
      <w:r w:rsidRPr="00441CD0">
        <w:rPr>
          <w:lang w:val="en-US"/>
        </w:rPr>
        <w:t xml:space="preserve">Serving PLMN rate </w:t>
      </w:r>
      <w:r w:rsidRPr="00441CD0">
        <w:t>control is enforced by the MME or SMF, so it does not require support from the UP function.</w:t>
      </w:r>
    </w:p>
    <w:p w14:paraId="63EA5D7F" w14:textId="77777777" w:rsidR="00EE5860" w:rsidRPr="00441CD0" w:rsidRDefault="00EE5860" w:rsidP="00EE5860">
      <w:pPr>
        <w:pStyle w:val="B1"/>
        <w:rPr>
          <w:lang w:val="en-US"/>
        </w:rPr>
      </w:pPr>
      <w:r w:rsidRPr="00441CD0">
        <w:rPr>
          <w:lang w:val="en-US"/>
        </w:rPr>
        <w:t>-</w:t>
      </w:r>
      <w:r w:rsidRPr="00441CD0">
        <w:rPr>
          <w:lang w:val="en-US"/>
        </w:rPr>
        <w:tab/>
        <w:t>Small Data Rate Control:</w:t>
      </w:r>
    </w:p>
    <w:p w14:paraId="3111B5C4"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0F76F7DF" w14:textId="77777777" w:rsidR="00EE5860" w:rsidRPr="00441CD0" w:rsidRDefault="00EE5860" w:rsidP="00EE5860">
      <w:pPr>
        <w:pStyle w:val="B2"/>
      </w:pPr>
      <w:r w:rsidRPr="00441CD0">
        <w:t>-</w:t>
      </w:r>
      <w:r w:rsidRPr="00441CD0">
        <w:tab/>
        <w:t>the QER shall be associated to all the DL/UL PDRs of the PDU session;</w:t>
      </w:r>
    </w:p>
    <w:p w14:paraId="620FED6B" w14:textId="77777777" w:rsidR="00EE5860" w:rsidRPr="00441CD0" w:rsidRDefault="00EE5860" w:rsidP="00EE5860">
      <w:pPr>
        <w:pStyle w:val="B1"/>
        <w:rPr>
          <w:lang w:val="en-US"/>
        </w:rPr>
      </w:pPr>
      <w:r w:rsidRPr="00441CD0">
        <w:rPr>
          <w:lang w:val="en-US"/>
        </w:rPr>
        <w:t>-</w:t>
      </w:r>
      <w:r w:rsidRPr="00441CD0">
        <w:rPr>
          <w:lang w:val="en-US"/>
        </w:rPr>
        <w:tab/>
        <w:t>APN rate control:</w:t>
      </w:r>
    </w:p>
    <w:p w14:paraId="1813FFAF" w14:textId="77777777" w:rsidR="00EE5860" w:rsidRPr="00441CD0" w:rsidRDefault="00EE5860" w:rsidP="00EE5860">
      <w:pPr>
        <w:pStyle w:val="B2"/>
      </w:pPr>
      <w:r w:rsidRPr="00441CD0">
        <w:rPr>
          <w:lang w:val="en-US"/>
        </w:rPr>
        <w:lastRenderedPageBreak/>
        <w:t>-</w:t>
      </w:r>
      <w:r w:rsidRPr="00441CD0">
        <w:rPr>
          <w:lang w:val="en-US"/>
        </w:rPr>
        <w:tab/>
        <w:t>the CP function shall i</w:t>
      </w:r>
      <w:r w:rsidRPr="00441CD0">
        <w:t>ndicate to the UP function to report the status of the packet rate usage;</w:t>
      </w:r>
    </w:p>
    <w:p w14:paraId="52449FEF" w14:textId="77777777" w:rsidR="00EE5860" w:rsidRPr="00441CD0" w:rsidRDefault="00EE5860" w:rsidP="00EE5860">
      <w:pPr>
        <w:pStyle w:val="B2"/>
      </w:pPr>
      <w:r w:rsidRPr="00441CD0">
        <w:t>-</w:t>
      </w:r>
      <w:r w:rsidRPr="00441CD0">
        <w:tab/>
        <w:t xml:space="preserve">the QER shall be associated to all the PDRs of all </w:t>
      </w:r>
      <w:r>
        <w:t xml:space="preserve">the </w:t>
      </w:r>
      <w:r w:rsidRPr="00441CD0">
        <w:t>PDN connections of the UE to the same APN, using the QER Correlation ID (see clause</w:t>
      </w:r>
      <w:r>
        <w:t> </w:t>
      </w:r>
      <w:r w:rsidRPr="00441CD0">
        <w:t>5.2.1).</w:t>
      </w:r>
    </w:p>
    <w:p w14:paraId="2DB878FB" w14:textId="77777777" w:rsidR="00EE5860" w:rsidRDefault="00EE5860" w:rsidP="00EE5860">
      <w:r>
        <w:rPr>
          <w:rFonts w:hint="eastAsia"/>
          <w:lang w:eastAsia="zh-CN"/>
        </w:rPr>
        <w:t>I</w:t>
      </w:r>
      <w:r>
        <w:rPr>
          <w:lang w:eastAsia="zh-CN"/>
        </w:rPr>
        <w:t xml:space="preserve">f both </w:t>
      </w:r>
      <w:r w:rsidRPr="00D632EC">
        <w:rPr>
          <w:lang w:val="en-US"/>
        </w:rPr>
        <w:t>Serving PLMN rate control</w:t>
      </w:r>
      <w:r>
        <w:rPr>
          <w:lang w:val="en-US"/>
        </w:rPr>
        <w:t xml:space="preserve"> and </w:t>
      </w:r>
      <w:r w:rsidRPr="00441CD0">
        <w:rPr>
          <w:lang w:val="en-US"/>
        </w:rPr>
        <w:t>Small Data Rate Control</w:t>
      </w:r>
      <w:r>
        <w:rPr>
          <w:lang w:val="en-US"/>
        </w:rPr>
        <w:t xml:space="preserve"> are applied in 5GS, or both </w:t>
      </w:r>
      <w:r w:rsidRPr="00D632EC">
        <w:rPr>
          <w:lang w:val="en-US"/>
        </w:rPr>
        <w:t>Serving PLMN rate control</w:t>
      </w:r>
      <w:r>
        <w:rPr>
          <w:lang w:val="en-US"/>
        </w:rPr>
        <w:t xml:space="preserve"> and </w:t>
      </w:r>
      <w:r w:rsidRPr="00441CD0">
        <w:rPr>
          <w:lang w:val="en-US"/>
        </w:rPr>
        <w:t>APN rate control</w:t>
      </w:r>
      <w:r>
        <w:rPr>
          <w:lang w:val="en-US"/>
        </w:rPr>
        <w:t xml:space="preserve"> are applied in EPS, the SMF/PGW-C may </w:t>
      </w:r>
      <w:r w:rsidRPr="00441CD0">
        <w:t>control packet rate enforcement in the UP function by</w:t>
      </w:r>
      <w:r w:rsidRPr="00943E11">
        <w:t xml:space="preserve"> </w:t>
      </w:r>
      <w:r w:rsidRPr="00D632EC">
        <w:t>provisioning</w:t>
      </w:r>
      <w:r>
        <w:t>:</w:t>
      </w:r>
    </w:p>
    <w:p w14:paraId="1905F0E7" w14:textId="77777777" w:rsidR="00EE5860" w:rsidRPr="007D75AB" w:rsidRDefault="00EE5860" w:rsidP="00EE5860">
      <w:pPr>
        <w:pStyle w:val="B1"/>
        <w:rPr>
          <w:lang w:val="en-US"/>
        </w:rPr>
      </w:pPr>
      <w:r>
        <w:t>-</w:t>
      </w:r>
      <w:r>
        <w:tab/>
        <w:t xml:space="preserve">a </w:t>
      </w:r>
      <w:r w:rsidRPr="007D75AB">
        <w:rPr>
          <w:lang w:val="en-US"/>
        </w:rPr>
        <w:t>QER for Small Data Rate Control</w:t>
      </w:r>
      <w:r w:rsidRPr="007D75AB">
        <w:rPr>
          <w:rFonts w:hint="eastAsia"/>
          <w:lang w:val="en-US"/>
        </w:rPr>
        <w:t>/</w:t>
      </w:r>
      <w:r w:rsidRPr="007D75AB">
        <w:rPr>
          <w:lang w:val="en-US"/>
        </w:rPr>
        <w:t>APN rate control</w:t>
      </w:r>
      <w:r>
        <w:rPr>
          <w:lang w:val="en-US"/>
        </w:rPr>
        <w:t xml:space="preserve">, and </w:t>
      </w:r>
      <w:r w:rsidRPr="007D75AB">
        <w:rPr>
          <w:lang w:val="en-US"/>
        </w:rPr>
        <w:t>by associating DL</w:t>
      </w:r>
      <w:r w:rsidRPr="00441CD0">
        <w:t>/UL</w:t>
      </w:r>
      <w:r w:rsidRPr="007D75AB">
        <w:rPr>
          <w:lang w:val="en-US"/>
        </w:rPr>
        <w:t xml:space="preserve"> PDRs to </w:t>
      </w:r>
      <w:r>
        <w:rPr>
          <w:lang w:val="en-US"/>
        </w:rPr>
        <w:t>the QER; or</w:t>
      </w:r>
    </w:p>
    <w:p w14:paraId="13F79ED8" w14:textId="77777777" w:rsidR="00EE5860" w:rsidRPr="007D75AB" w:rsidRDefault="00EE5860" w:rsidP="00EE5860">
      <w:pPr>
        <w:pStyle w:val="B1"/>
        <w:rPr>
          <w:lang w:val="en-US"/>
        </w:rPr>
      </w:pPr>
      <w:r>
        <w:t>-</w:t>
      </w:r>
      <w:r>
        <w:tab/>
      </w:r>
      <w:r>
        <w:rPr>
          <w:lang w:val="en-US"/>
        </w:rPr>
        <w:t>a</w:t>
      </w:r>
      <w:r w:rsidRPr="00441CD0">
        <w:rPr>
          <w:lang w:val="en-US"/>
        </w:rPr>
        <w:t>lternatively</w:t>
      </w:r>
      <w:r>
        <w:rPr>
          <w:lang w:val="en-US"/>
        </w:rPr>
        <w:t>,</w:t>
      </w:r>
      <w:r w:rsidRPr="007D75AB">
        <w:rPr>
          <w:lang w:val="en-US"/>
        </w:rPr>
        <w:t xml:space="preserve"> different QERs for Serving PLMN rate control and for Small Data Rate Control</w:t>
      </w:r>
      <w:r w:rsidRPr="007D75AB">
        <w:rPr>
          <w:rFonts w:hint="eastAsia"/>
          <w:lang w:val="en-US"/>
        </w:rPr>
        <w:t>/</w:t>
      </w:r>
      <w:r w:rsidRPr="007D75AB">
        <w:rPr>
          <w:lang w:val="en-US"/>
        </w:rPr>
        <w:t>APN rate control</w:t>
      </w:r>
      <w:r w:rsidRPr="007D75AB">
        <w:rPr>
          <w:rFonts w:hint="eastAsia"/>
          <w:lang w:val="en-US"/>
        </w:rPr>
        <w:t>,</w:t>
      </w:r>
      <w:r w:rsidRPr="007D75AB">
        <w:rPr>
          <w:lang w:val="en-US"/>
        </w:rPr>
        <w:t xml:space="preserve"> and by associating DL PDRs to both of the QER(s).</w:t>
      </w:r>
    </w:p>
    <w:p w14:paraId="1D957E8A" w14:textId="77777777" w:rsidR="00EE5860" w:rsidRDefault="00EE5860" w:rsidP="00EE5860">
      <w:pPr>
        <w:rPr>
          <w:lang w:val="en-US"/>
        </w:rPr>
      </w:pPr>
      <w:r>
        <w:rPr>
          <w:lang w:val="en-US"/>
        </w:rPr>
        <w:t xml:space="preserve">APN rate control and Small Data Rate Control are distinct functionalities that apply in EPS and 5GS respectively. For PDU sessions supporting interworking with EPC, the SMF/PGW-C shall </w:t>
      </w:r>
      <w:r>
        <w:t xml:space="preserve">start </w:t>
      </w:r>
      <w:r w:rsidRPr="00C2731E">
        <w:t xml:space="preserve">APN rate control (if required for the </w:t>
      </w:r>
      <w:r>
        <w:t xml:space="preserve">UE's </w:t>
      </w:r>
      <w:r w:rsidRPr="00C2731E">
        <w:t xml:space="preserve">PDN connections to the APN) </w:t>
      </w:r>
      <w:r>
        <w:t>and stop Small Data Rate Control (if this was performed for the PDU session) upon 5GS to EPS mobility, and vice-versa upon EPS to 5GS mobility, e.g. by:</w:t>
      </w:r>
    </w:p>
    <w:p w14:paraId="0B244535" w14:textId="77777777" w:rsidR="00EE5860" w:rsidRDefault="00EE5860" w:rsidP="00EE5860">
      <w:pPr>
        <w:pStyle w:val="B2"/>
      </w:pPr>
      <w:r>
        <w:t>-</w:t>
      </w:r>
      <w:r>
        <w:tab/>
        <w:t>updating the information of the QER associated to the UL/DL PDRs with the packet rates and packet rate status (if available) applicable for APN rate control or Small Data Rate Control respectively, if the same QER is associated to UL/DL PDRs when the UE is in EPC and in 5GC; in this case, the SMF/PGW-C shall also request the UPF/PGW-U to report immediately the packet rate status at the time of the mobility between 5GS and EPS by including the Query Packet Rate Status IE in the PFCP Session Modification Request; or</w:t>
      </w:r>
    </w:p>
    <w:p w14:paraId="097FCA43" w14:textId="77777777" w:rsidR="00EE5860" w:rsidRDefault="00EE5860" w:rsidP="00EE5860">
      <w:pPr>
        <w:pStyle w:val="NO"/>
      </w:pPr>
      <w:r>
        <w:t>NOTE 2:</w:t>
      </w:r>
      <w:r>
        <w:tab/>
        <w:t>Requesting the UPF/PGW-U to report immediately the packet rate status enables to retrieve the current rate status applicable to the source system before the UPF/PGW-U overwrites the QER parameters with the packet rates and packet rate status (if available) applicable to the target system.</w:t>
      </w:r>
    </w:p>
    <w:p w14:paraId="067F352D" w14:textId="77777777" w:rsidR="00EE5860" w:rsidRDefault="00EE5860" w:rsidP="00EE5860">
      <w:pPr>
        <w:pStyle w:val="B2"/>
      </w:pPr>
      <w:r>
        <w:t>-</w:t>
      </w:r>
      <w:r>
        <w:tab/>
        <w:t>provisioning different QERs for APN rate control and for Small Data Rate Control, and by associating UL/DL PDRs to the appropriate QER, when the UE is in EPC or in 5GC. In this case, when releasing the PFCP session, the UP function shall include the packet rate status for every QER for which this information has been requested in the corresponding QER Control Indications IE.</w:t>
      </w:r>
    </w:p>
    <w:p w14:paraId="5927A1BD" w14:textId="77777777" w:rsidR="00EE5860" w:rsidRDefault="00EE5860" w:rsidP="00EE5860">
      <w:pPr>
        <w:rPr>
          <w:lang w:val="en-US"/>
        </w:rPr>
      </w:pPr>
      <w:r>
        <w:rPr>
          <w:lang w:val="en-US"/>
        </w:rPr>
        <w:t>Besides, if the SMF/PGW-C set up additional PDRs in the UP function for S5/S8 tunnels for a PDU session supporting interworking with EPS, these PDRs shall not be associated to the QER used to perform Small Data Rate Control.</w:t>
      </w:r>
    </w:p>
    <w:p w14:paraId="6074B7CF" w14:textId="77777777" w:rsidR="00EE5860" w:rsidRDefault="00EE5860" w:rsidP="00EE5860">
      <w:pPr>
        <w:pStyle w:val="Heading3"/>
      </w:pPr>
      <w:bookmarkStart w:id="1174" w:name="_Toc44688932"/>
      <w:bookmarkStart w:id="1175" w:name="_Toc44923686"/>
      <w:bookmarkStart w:id="1176" w:name="_Toc51860654"/>
      <w:bookmarkStart w:id="1177" w:name="_Toc57930421"/>
      <w:bookmarkStart w:id="1178" w:name="_Toc57931051"/>
      <w:bookmarkStart w:id="1179" w:name="_Toc67499443"/>
      <w:r w:rsidRPr="00867BF5">
        <w:t>5.</w:t>
      </w:r>
      <w:r w:rsidRPr="00867BF5">
        <w:rPr>
          <w:lang w:val="en-US"/>
        </w:rPr>
        <w:t>4</w:t>
      </w:r>
      <w:r w:rsidRPr="00867BF5">
        <w:t>.</w:t>
      </w:r>
      <w:r>
        <w:rPr>
          <w:lang w:val="en-US"/>
        </w:rPr>
        <w:t>16</w:t>
      </w:r>
      <w:r w:rsidRPr="00867BF5">
        <w:tab/>
      </w:r>
      <w:r w:rsidRPr="00C2064F">
        <w:t xml:space="preserve">QoS </w:t>
      </w:r>
      <w:r>
        <w:t>differentiation</w:t>
      </w:r>
      <w:r w:rsidRPr="00C2064F">
        <w:t xml:space="preserve"> for</w:t>
      </w:r>
      <w:r w:rsidRPr="008F56C0">
        <w:t xml:space="preserve"> </w:t>
      </w:r>
      <w:r w:rsidRPr="003D6E1A">
        <w:t>Stand-alone Non-Public Network (SNPN)</w:t>
      </w:r>
      <w:bookmarkEnd w:id="1174"/>
      <w:bookmarkEnd w:id="1175"/>
      <w:bookmarkEnd w:id="1176"/>
      <w:bookmarkEnd w:id="1177"/>
      <w:bookmarkEnd w:id="1178"/>
      <w:bookmarkEnd w:id="1179"/>
    </w:p>
    <w:p w14:paraId="78BC6C78" w14:textId="77777777" w:rsidR="00EE5860" w:rsidRPr="00441CD0" w:rsidRDefault="00EE5860" w:rsidP="00EE5860">
      <w:pPr>
        <w:pStyle w:val="Heading4"/>
      </w:pPr>
      <w:bookmarkStart w:id="1180" w:name="_Toc44688933"/>
      <w:bookmarkStart w:id="1181" w:name="_Toc44923687"/>
      <w:bookmarkStart w:id="1182" w:name="_Toc51860655"/>
      <w:bookmarkStart w:id="1183" w:name="_Toc57930422"/>
      <w:bookmarkStart w:id="1184" w:name="_Toc57931052"/>
      <w:bookmarkStart w:id="1185" w:name="_Toc67499444"/>
      <w:r w:rsidRPr="00441CD0">
        <w:t>5.</w:t>
      </w:r>
      <w:r w:rsidRPr="00441CD0">
        <w:rPr>
          <w:lang w:val="en-US"/>
        </w:rPr>
        <w:t>4</w:t>
      </w:r>
      <w:r w:rsidRPr="00441CD0">
        <w:t>.</w:t>
      </w:r>
      <w:r>
        <w:rPr>
          <w:lang w:val="en-US"/>
        </w:rPr>
        <w:t>16</w:t>
      </w:r>
      <w:r w:rsidRPr="00441CD0">
        <w:rPr>
          <w:lang w:val="en-US"/>
        </w:rPr>
        <w:t>.1</w:t>
      </w:r>
      <w:r w:rsidRPr="00441CD0">
        <w:tab/>
        <w:t>General</w:t>
      </w:r>
      <w:bookmarkEnd w:id="1180"/>
      <w:bookmarkEnd w:id="1181"/>
      <w:bookmarkEnd w:id="1182"/>
      <w:bookmarkEnd w:id="1183"/>
      <w:bookmarkEnd w:id="1184"/>
      <w:bookmarkEnd w:id="1185"/>
    </w:p>
    <w:p w14:paraId="6F9A237D" w14:textId="77777777" w:rsidR="00EE5860" w:rsidRDefault="00EE5860" w:rsidP="00EE5860">
      <w:pPr>
        <w:rPr>
          <w:rFonts w:eastAsia="DengXian"/>
          <w:lang w:val="en-US"/>
        </w:rPr>
      </w:pPr>
      <w:r>
        <w:t>S</w:t>
      </w:r>
      <w:r w:rsidRPr="00441CD0">
        <w:t>upport of</w:t>
      </w:r>
      <w:r w:rsidRPr="00AE1181">
        <w:t xml:space="preserve"> </w:t>
      </w:r>
      <w:r w:rsidRPr="00C2064F">
        <w:t xml:space="preserve">QoS </w:t>
      </w:r>
      <w:r>
        <w:t>differentiation</w:t>
      </w:r>
      <w:r w:rsidRPr="00C2064F">
        <w:t xml:space="preserve"> for</w:t>
      </w:r>
      <w:r w:rsidRPr="008F56C0">
        <w:t xml:space="preserve"> </w:t>
      </w:r>
      <w:r>
        <w:t xml:space="preserve">SNPN is </w:t>
      </w:r>
      <w:r w:rsidRPr="00B86CB0">
        <w:t>described</w:t>
      </w:r>
      <w:r w:rsidRPr="00441CD0">
        <w:t xml:space="preserve"> in clause 5.3</w:t>
      </w:r>
      <w:r>
        <w:t>0</w:t>
      </w:r>
      <w:r w:rsidRPr="00441CD0">
        <w:t>.2.</w:t>
      </w:r>
      <w:r>
        <w:t xml:space="preserve">7 and </w:t>
      </w:r>
      <w:r w:rsidRPr="00441CD0">
        <w:t>clause 5.3</w:t>
      </w:r>
      <w:r>
        <w:t>0</w:t>
      </w:r>
      <w:r w:rsidRPr="00441CD0">
        <w:t>.2.</w:t>
      </w:r>
      <w:r>
        <w:t>8</w:t>
      </w:r>
      <w:r w:rsidRPr="00441CD0">
        <w:t xml:space="preserve"> of </w:t>
      </w:r>
      <w:r w:rsidRPr="00441CD0">
        <w:rPr>
          <w:rFonts w:eastAsia="DengXian"/>
          <w:lang w:val="en-US"/>
        </w:rPr>
        <w:t>3GPP TS 23.501 [28]</w:t>
      </w:r>
      <w:r>
        <w:rPr>
          <w:rFonts w:eastAsia="DengXian"/>
          <w:lang w:val="en-US"/>
        </w:rPr>
        <w:t>.</w:t>
      </w:r>
    </w:p>
    <w:p w14:paraId="075061D5" w14:textId="77777777" w:rsidR="00EE5860" w:rsidRDefault="00EE5860" w:rsidP="00EE5860">
      <w:r w:rsidRPr="00C2064F">
        <w:t xml:space="preserve">QoS </w:t>
      </w:r>
      <w:r>
        <w:t>differentiation procedures as described in the following clauses are optional and may be used when:</w:t>
      </w:r>
    </w:p>
    <w:p w14:paraId="31C5DFC1" w14:textId="77777777" w:rsidR="00EE5860" w:rsidRDefault="00EE5860" w:rsidP="00EE5860">
      <w:pPr>
        <w:pStyle w:val="B1"/>
      </w:pPr>
      <w:r w:rsidRPr="00441CD0">
        <w:t>-</w:t>
      </w:r>
      <w:r w:rsidRPr="00441CD0">
        <w:tab/>
      </w:r>
      <w:r>
        <w:t>UE access to PLMN services via SNPN</w:t>
      </w:r>
      <w:r w:rsidRPr="00441CD0">
        <w:t>;</w:t>
      </w:r>
    </w:p>
    <w:p w14:paraId="0F25AB82" w14:textId="77777777" w:rsidR="00EE5860" w:rsidRPr="00441CD0" w:rsidRDefault="00EE5860" w:rsidP="00EE5860">
      <w:pPr>
        <w:pStyle w:val="B1"/>
      </w:pPr>
      <w:r>
        <w:t>-</w:t>
      </w:r>
      <w:r>
        <w:tab/>
        <w:t>UE access to SNPN services via PLMN.</w:t>
      </w:r>
    </w:p>
    <w:p w14:paraId="33315D23" w14:textId="77777777" w:rsidR="00EE5860" w:rsidRPr="00441CD0" w:rsidRDefault="00EE5860" w:rsidP="00EE5860">
      <w:pPr>
        <w:pStyle w:val="Heading4"/>
      </w:pPr>
      <w:bookmarkStart w:id="1186" w:name="_Toc44688934"/>
      <w:bookmarkStart w:id="1187" w:name="_Toc44923688"/>
      <w:bookmarkStart w:id="1188" w:name="_Toc51860656"/>
      <w:bookmarkStart w:id="1189" w:name="_Toc57930423"/>
      <w:bookmarkStart w:id="1190" w:name="_Toc57931053"/>
      <w:bookmarkStart w:id="1191" w:name="_Toc67499445"/>
      <w:r w:rsidRPr="00441CD0">
        <w:t>5.</w:t>
      </w:r>
      <w:r w:rsidRPr="00441CD0">
        <w:rPr>
          <w:lang w:val="en-US"/>
        </w:rPr>
        <w:t>4</w:t>
      </w:r>
      <w:r w:rsidRPr="00441CD0">
        <w:t>.</w:t>
      </w:r>
      <w:r>
        <w:t>16</w:t>
      </w:r>
      <w:r>
        <w:rPr>
          <w:lang w:val="en-US"/>
        </w:rPr>
        <w:t>.2</w:t>
      </w:r>
      <w:r w:rsidRPr="00441CD0">
        <w:tab/>
      </w:r>
      <w:r>
        <w:t>Access to PLMN services via SNPN</w:t>
      </w:r>
      <w:bookmarkEnd w:id="1186"/>
      <w:bookmarkEnd w:id="1187"/>
      <w:bookmarkEnd w:id="1188"/>
      <w:bookmarkEnd w:id="1189"/>
      <w:bookmarkEnd w:id="1190"/>
      <w:bookmarkEnd w:id="1191"/>
    </w:p>
    <w:p w14:paraId="07CEE96D"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PLMN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PLMN.</w:t>
      </w:r>
    </w:p>
    <w:p w14:paraId="27DDA8AE" w14:textId="77777777" w:rsidR="00EE5860" w:rsidRDefault="00EE5860" w:rsidP="00EE5860">
      <w:r>
        <w:rPr>
          <w:rFonts w:cs="Arial"/>
          <w:szCs w:val="18"/>
          <w:lang w:eastAsia="zh-CN"/>
        </w:rPr>
        <w:t xml:space="preserve">UPF in PLMN shall </w:t>
      </w:r>
      <w:r w:rsidRPr="00441CD0">
        <w:t xml:space="preserve">perform the </w:t>
      </w:r>
      <w:r>
        <w:t>DSCP</w:t>
      </w:r>
      <w:r w:rsidRPr="00441CD0">
        <w:t xml:space="preserve"> marking for the detected traffic and sends the marked packet to the </w:t>
      </w:r>
      <w:r>
        <w:t>N3IWF.</w:t>
      </w:r>
    </w:p>
    <w:p w14:paraId="7D9CE9E2"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SNPN </w:t>
      </w:r>
      <w:r w:rsidRPr="00D12E24">
        <w:rPr>
          <w:lang w:val="en-US"/>
        </w:rPr>
        <w:t xml:space="preserve">shall </w:t>
      </w:r>
      <w:r>
        <w:rPr>
          <w:lang w:val="en-US"/>
        </w:rPr>
        <w:t xml:space="preserve">provide PDR to the UPF in SNPN, </w:t>
      </w:r>
      <w:r w:rsidRPr="00B237A7">
        <w:rPr>
          <w:lang w:val="en-US"/>
        </w:rPr>
        <w:t>based on the mapping rules including the mapping between the DSCP markings for the IPsec child SAs on NWu and the corresponding QoS requirement of the PLMN.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07C578AB" w14:textId="77777777" w:rsidR="00EE5860" w:rsidRDefault="00EE5860" w:rsidP="00EE5860">
      <w:pPr>
        <w:rPr>
          <w:lang w:eastAsia="zh-CN"/>
        </w:rPr>
      </w:pPr>
      <w:r>
        <w:rPr>
          <w:lang w:eastAsia="zh-CN"/>
        </w:rPr>
        <w:t>The SMF in SNPN may provide the QER associated to the PDR to ensure the Qo</w:t>
      </w:r>
      <w:r>
        <w:rPr>
          <w:rFonts w:hint="eastAsia"/>
          <w:lang w:eastAsia="zh-CN"/>
        </w:rPr>
        <w:t>S</w:t>
      </w:r>
      <w:r>
        <w:rPr>
          <w:lang w:eastAsia="zh-CN"/>
        </w:rPr>
        <w:t xml:space="preserve"> for the DL traffic if the related QoS Flow has been established in the SNPN. Otherwise, the SMF in SNPN may provide the URR associated to the PDR to request the reporting of the detected DL traffic, which may be used by the SMF in SNPN to trigger the PDU session modification procedure to establish the DL traffic related QoS Flow in SNPN.</w:t>
      </w:r>
      <w:r w:rsidRPr="00D8045B">
        <w:rPr>
          <w:lang w:val="en-US"/>
        </w:rPr>
        <w:t xml:space="preserve"> </w:t>
      </w:r>
      <w:r>
        <w:rPr>
          <w:lang w:val="en-US"/>
        </w:rPr>
        <w:t xml:space="preserve">The URR may include the Reporting </w:t>
      </w:r>
      <w:r>
        <w:rPr>
          <w:lang w:val="en-US"/>
        </w:rPr>
        <w:lastRenderedPageBreak/>
        <w:t>trigger</w:t>
      </w:r>
      <w:r w:rsidRPr="00B86CB0">
        <w:rPr>
          <w:lang w:eastAsia="zh-CN"/>
        </w:rPr>
        <w:t xml:space="preserve"> "Start of application</w:t>
      </w:r>
      <w:r>
        <w:rPr>
          <w:lang w:eastAsia="zh-CN"/>
        </w:rPr>
        <w:t>"</w:t>
      </w:r>
      <w:r>
        <w:rPr>
          <w:lang w:val="en-US"/>
        </w:rPr>
        <w:t xml:space="preserve"> to enable the UPF sending Usage repo</w:t>
      </w:r>
      <w:r w:rsidRPr="00B86CB0">
        <w:rPr>
          <w:lang w:eastAsia="zh-CN"/>
        </w:rPr>
        <w:t>rt with the usage report trigger "START</w:t>
      </w:r>
      <w:r>
        <w:rPr>
          <w:lang w:eastAsia="zh-CN"/>
        </w:rPr>
        <w:t xml:space="preserve">" </w:t>
      </w:r>
      <w:r w:rsidRPr="00B86CB0">
        <w:rPr>
          <w:lang w:eastAsia="zh-CN"/>
        </w:rPr>
        <w:t>to the SMF upon detection of the DL traffic with such DSCP and N3IWF IP address.</w:t>
      </w:r>
    </w:p>
    <w:p w14:paraId="3DB2EB73" w14:textId="77777777" w:rsidR="00EE5860" w:rsidRDefault="00EE5860" w:rsidP="00EE5860">
      <w:r>
        <w:rPr>
          <w:lang w:eastAsia="zh-CN"/>
        </w:rPr>
        <w:t>The SMF in SNPN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SNPN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13FF5E84" w14:textId="77777777" w:rsidR="00EE5860" w:rsidRPr="00441CD0" w:rsidRDefault="00EE5860" w:rsidP="00EE5860">
      <w:pPr>
        <w:pStyle w:val="Heading4"/>
      </w:pPr>
      <w:bookmarkStart w:id="1192" w:name="_Toc44688935"/>
      <w:bookmarkStart w:id="1193" w:name="_Toc44923689"/>
      <w:bookmarkStart w:id="1194" w:name="_Toc51860657"/>
      <w:bookmarkStart w:id="1195" w:name="_Toc57930424"/>
      <w:bookmarkStart w:id="1196" w:name="_Toc57931054"/>
      <w:bookmarkStart w:id="1197" w:name="_Toc67499446"/>
      <w:r w:rsidRPr="00441CD0">
        <w:t>5.</w:t>
      </w:r>
      <w:r w:rsidRPr="00441CD0">
        <w:rPr>
          <w:lang w:val="en-US"/>
        </w:rPr>
        <w:t>4</w:t>
      </w:r>
      <w:r w:rsidRPr="00441CD0">
        <w:t>.</w:t>
      </w:r>
      <w:r>
        <w:t>16</w:t>
      </w:r>
      <w:r>
        <w:rPr>
          <w:lang w:val="en-US"/>
        </w:rPr>
        <w:t>.3</w:t>
      </w:r>
      <w:r w:rsidRPr="00441CD0">
        <w:tab/>
      </w:r>
      <w:r>
        <w:t>Access to SNPN services via PLMN</w:t>
      </w:r>
      <w:bookmarkEnd w:id="1192"/>
      <w:bookmarkEnd w:id="1193"/>
      <w:bookmarkEnd w:id="1194"/>
      <w:bookmarkEnd w:id="1195"/>
      <w:bookmarkEnd w:id="1196"/>
      <w:bookmarkEnd w:id="1197"/>
    </w:p>
    <w:p w14:paraId="46D9A939"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SNPN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SNPN.</w:t>
      </w:r>
    </w:p>
    <w:p w14:paraId="273DBD2F" w14:textId="77777777" w:rsidR="00EE5860" w:rsidRDefault="00EE5860" w:rsidP="00EE5860">
      <w:r>
        <w:rPr>
          <w:rFonts w:cs="Arial"/>
          <w:szCs w:val="18"/>
          <w:lang w:eastAsia="zh-CN"/>
        </w:rPr>
        <w:t xml:space="preserve">UPF in SNPN shall </w:t>
      </w:r>
      <w:r w:rsidRPr="00441CD0">
        <w:t xml:space="preserve">perform the </w:t>
      </w:r>
      <w:r>
        <w:t>DSCP</w:t>
      </w:r>
      <w:r w:rsidRPr="00441CD0">
        <w:t xml:space="preserve"> marking for the detected traffic and sends the marked packet to the </w:t>
      </w:r>
      <w:r>
        <w:t>N3IWF.</w:t>
      </w:r>
    </w:p>
    <w:p w14:paraId="068F86E0"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PLMN </w:t>
      </w:r>
      <w:r w:rsidRPr="00D12E24">
        <w:rPr>
          <w:lang w:val="en-US"/>
        </w:rPr>
        <w:t xml:space="preserve">shall </w:t>
      </w:r>
      <w:r>
        <w:rPr>
          <w:lang w:val="en-US"/>
        </w:rPr>
        <w:t>provide PDR to the UPF in PLM</w:t>
      </w:r>
      <w:r w:rsidRPr="00B237A7">
        <w:rPr>
          <w:lang w:val="en-US"/>
        </w:rPr>
        <w:t>N, based on the mapping rules including the mapping between the DSCP markings for the IPsec child SAs on NWu and the corresponding QoS requirement of the SNPN.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4B35E7D6" w14:textId="77777777" w:rsidR="00EE5860" w:rsidRDefault="00EE5860" w:rsidP="00EE5860">
      <w:pPr>
        <w:rPr>
          <w:lang w:eastAsia="zh-CN"/>
        </w:rPr>
      </w:pPr>
      <w:r>
        <w:rPr>
          <w:lang w:eastAsia="zh-CN"/>
        </w:rPr>
        <w:t>The SMF in PLMN may provide the QER associated to the PDR to ensure the Qo</w:t>
      </w:r>
      <w:r>
        <w:rPr>
          <w:rFonts w:hint="eastAsia"/>
          <w:lang w:eastAsia="zh-CN"/>
        </w:rPr>
        <w:t>S</w:t>
      </w:r>
      <w:r>
        <w:rPr>
          <w:lang w:eastAsia="zh-CN"/>
        </w:rPr>
        <w:t xml:space="preserve"> for the DL traffic if the related QoS Flow has been established in the PLMN. Otherwise, the SMF in PLMN may provide the URR associated to the PDR to request the reporting of the detected DL traffic, which may be used by the SMF in PLMN to trigger the PDU session modification procedure to establish the DL traffic related QoS Flow in PLMN.</w:t>
      </w:r>
      <w:r w:rsidRPr="00D8045B">
        <w:rPr>
          <w:lang w:val="en-US"/>
        </w:rPr>
        <w:t xml:space="preserve"> </w:t>
      </w:r>
      <w:r>
        <w:rPr>
          <w:lang w:val="en-US"/>
        </w:rPr>
        <w:t xml:space="preserve">The URR may include the Reporting trigger </w:t>
      </w:r>
      <w:r w:rsidRPr="00B86CB0">
        <w:rPr>
          <w:lang w:eastAsia="zh-CN"/>
        </w:rPr>
        <w:t>"Start of application</w:t>
      </w:r>
      <w:r>
        <w:rPr>
          <w:lang w:eastAsia="zh-CN"/>
        </w:rPr>
        <w:t>"</w:t>
      </w:r>
      <w:r>
        <w:rPr>
          <w:lang w:val="en-US"/>
        </w:rPr>
        <w:t xml:space="preserve"> to enable the UPF sending Usage report </w:t>
      </w:r>
      <w:r w:rsidRPr="00B86CB0">
        <w:rPr>
          <w:lang w:eastAsia="zh-CN"/>
        </w:rPr>
        <w:t>with the usage report trigger "START</w:t>
      </w:r>
      <w:r>
        <w:rPr>
          <w:lang w:eastAsia="zh-CN"/>
        </w:rPr>
        <w:t xml:space="preserve">" </w:t>
      </w:r>
      <w:r>
        <w:rPr>
          <w:lang w:val="en-US"/>
        </w:rPr>
        <w:t xml:space="preserve">to the SMF upon detection of the </w:t>
      </w:r>
      <w:r w:rsidRPr="001B13AB">
        <w:rPr>
          <w:lang w:val="en-US"/>
        </w:rPr>
        <w:t>DL traffic</w:t>
      </w:r>
      <w:r>
        <w:rPr>
          <w:lang w:val="en-US"/>
        </w:rPr>
        <w:t xml:space="preserve"> with such DSCP and N3IWF IP address.</w:t>
      </w:r>
    </w:p>
    <w:p w14:paraId="6E0BD9E0" w14:textId="77777777" w:rsidR="00EE5860" w:rsidRPr="0031230E" w:rsidRDefault="00EE5860" w:rsidP="00EE5860">
      <w:pPr>
        <w:rPr>
          <w:lang w:eastAsia="zh-CN"/>
        </w:rPr>
      </w:pPr>
      <w:r>
        <w:rPr>
          <w:lang w:eastAsia="zh-CN"/>
        </w:rPr>
        <w:t>The SMF in PLMN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PLMN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57B25E1C" w14:textId="77777777" w:rsidR="00EE5860" w:rsidRPr="00441CD0" w:rsidRDefault="00EE5860" w:rsidP="00EE5860">
      <w:pPr>
        <w:pStyle w:val="Heading2"/>
      </w:pPr>
      <w:bookmarkStart w:id="1198" w:name="_Toc36030843"/>
      <w:bookmarkStart w:id="1199" w:name="_Toc36042763"/>
      <w:bookmarkStart w:id="1200" w:name="_Toc36814087"/>
      <w:bookmarkStart w:id="1201" w:name="_Toc44688936"/>
      <w:bookmarkStart w:id="1202" w:name="_Toc44923690"/>
      <w:bookmarkStart w:id="1203" w:name="_Toc51860658"/>
      <w:bookmarkStart w:id="1204" w:name="_Toc57930425"/>
      <w:bookmarkStart w:id="1205" w:name="_Toc57931055"/>
      <w:bookmarkStart w:id="1206" w:name="_Toc67499447"/>
      <w:r w:rsidRPr="00441CD0">
        <w:t>5.</w:t>
      </w:r>
      <w:r w:rsidRPr="00441CD0">
        <w:rPr>
          <w:lang w:val="en-US"/>
        </w:rPr>
        <w:t>5</w:t>
      </w:r>
      <w:r w:rsidRPr="00441CD0">
        <w:tab/>
        <w:t>F-TEID Allocation and Release</w:t>
      </w:r>
      <w:bookmarkEnd w:id="1169"/>
      <w:bookmarkEnd w:id="1170"/>
      <w:bookmarkEnd w:id="1171"/>
      <w:bookmarkEnd w:id="1172"/>
      <w:bookmarkEnd w:id="1198"/>
      <w:bookmarkEnd w:id="1199"/>
      <w:bookmarkEnd w:id="1200"/>
      <w:bookmarkEnd w:id="1201"/>
      <w:bookmarkEnd w:id="1202"/>
      <w:bookmarkEnd w:id="1203"/>
      <w:bookmarkEnd w:id="1204"/>
      <w:bookmarkEnd w:id="1205"/>
      <w:bookmarkEnd w:id="1206"/>
    </w:p>
    <w:p w14:paraId="70D13C33" w14:textId="77777777" w:rsidR="00EE5860" w:rsidRPr="00441CD0" w:rsidRDefault="00EE5860" w:rsidP="00EE5860">
      <w:pPr>
        <w:pStyle w:val="Heading3"/>
        <w:rPr>
          <w:lang w:val="en-US"/>
        </w:rPr>
      </w:pPr>
      <w:bookmarkStart w:id="1207" w:name="_Toc19717102"/>
      <w:bookmarkStart w:id="1208" w:name="_Toc27490569"/>
      <w:bookmarkStart w:id="1209" w:name="_Toc27556862"/>
      <w:bookmarkStart w:id="1210" w:name="_Toc27723779"/>
      <w:bookmarkStart w:id="1211" w:name="_Toc36030844"/>
      <w:bookmarkStart w:id="1212" w:name="_Toc36042764"/>
      <w:bookmarkStart w:id="1213" w:name="_Toc36814088"/>
      <w:bookmarkStart w:id="1214" w:name="_Toc44688937"/>
      <w:bookmarkStart w:id="1215" w:name="_Toc44923691"/>
      <w:bookmarkStart w:id="1216" w:name="_Toc51860659"/>
      <w:bookmarkStart w:id="1217" w:name="_Toc57930426"/>
      <w:bookmarkStart w:id="1218" w:name="_Toc57931056"/>
      <w:bookmarkStart w:id="1219" w:name="_Toc19717105"/>
      <w:bookmarkStart w:id="1220" w:name="_Toc27490572"/>
      <w:bookmarkStart w:id="1221" w:name="_Toc27556865"/>
      <w:bookmarkStart w:id="1222" w:name="_Toc27723782"/>
      <w:bookmarkStart w:id="1223" w:name="_Toc67499448"/>
      <w:r w:rsidRPr="00441CD0">
        <w:rPr>
          <w:lang w:val="en-US"/>
        </w:rPr>
        <w:t>5.5.1</w:t>
      </w:r>
      <w:r w:rsidRPr="00441CD0">
        <w:rPr>
          <w:lang w:val="en-US"/>
        </w:rPr>
        <w:tab/>
        <w:t>General</w:t>
      </w:r>
      <w:bookmarkEnd w:id="1207"/>
      <w:bookmarkEnd w:id="1208"/>
      <w:bookmarkEnd w:id="1209"/>
      <w:bookmarkEnd w:id="1210"/>
      <w:bookmarkEnd w:id="1211"/>
      <w:bookmarkEnd w:id="1212"/>
      <w:bookmarkEnd w:id="1213"/>
      <w:bookmarkEnd w:id="1214"/>
      <w:bookmarkEnd w:id="1215"/>
      <w:bookmarkEnd w:id="1216"/>
      <w:bookmarkEnd w:id="1217"/>
      <w:bookmarkEnd w:id="1218"/>
      <w:bookmarkEnd w:id="1223"/>
    </w:p>
    <w:p w14:paraId="25FF5D2D" w14:textId="77777777" w:rsidR="00EE5860" w:rsidRPr="00441CD0" w:rsidRDefault="00EE5860" w:rsidP="00EE5860">
      <w:r w:rsidRPr="00441CD0">
        <w:t>For EPC and 5GC, F-TEID shall be only allocated by the UP function, see clause 5.8.2.3 of 3GPP TS 23.501[28].</w:t>
      </w:r>
    </w:p>
    <w:p w14:paraId="50A64982" w14:textId="77777777" w:rsidR="00EE5860" w:rsidRDefault="00EE5860" w:rsidP="00EE5860">
      <w:pPr>
        <w:rPr>
          <w:lang w:val="en-US"/>
        </w:rPr>
      </w:pPr>
      <w:bookmarkStart w:id="1224" w:name="_Toc19717103"/>
      <w:bookmarkStart w:id="1225" w:name="_Toc27490570"/>
      <w:bookmarkStart w:id="1226" w:name="_Toc27556863"/>
      <w:bookmarkStart w:id="1227" w:name="_Toc27723780"/>
      <w:bookmarkStart w:id="1228" w:name="_Toc36030845"/>
      <w:bookmarkStart w:id="1229" w:name="_Toc36042765"/>
      <w:bookmarkStart w:id="1230" w:name="_Toc36814089"/>
      <w:r w:rsidRPr="00441CD0">
        <w:t xml:space="preserve">The UP function shall set the FTUP feature flag in the </w:t>
      </w:r>
      <w:r w:rsidRPr="00441CD0">
        <w:rPr>
          <w:lang w:val="en-US"/>
        </w:rPr>
        <w:t>UP Function Features IE (see clause 8.2.25) and the CP function shall request the UP function to allocate the F-TEID. The UP function shall reject a request to establish a new PDR with an F-TEID allocation in the CP function option, with the cause "Invalid F-TEID allocation option".</w:t>
      </w:r>
      <w:r>
        <w:rPr>
          <w:lang w:val="en-US"/>
        </w:rPr>
        <w:t xml:space="preserve"> As an exception, the UP Function shall accept the PFCP Session Establishment Request message with a PDR including an existing F-TEID to re-establish a PFCP session during a restoration procedure as specified in clause 4.3.2 of 3GPP TS 23.527 [40] and clauses 16.1A.4 and 17.1A.4 of 3GPP TS 23.007 [24].</w:t>
      </w:r>
    </w:p>
    <w:p w14:paraId="165EE8FB" w14:textId="77777777" w:rsidR="00EE5860" w:rsidRPr="00441CD0" w:rsidRDefault="00EE5860" w:rsidP="00EE5860">
      <w:pPr>
        <w:pStyle w:val="Heading3"/>
        <w:rPr>
          <w:lang w:val="en-US"/>
        </w:rPr>
      </w:pPr>
      <w:bookmarkStart w:id="1231" w:name="_Toc44688938"/>
      <w:bookmarkStart w:id="1232" w:name="_Toc44923692"/>
      <w:bookmarkStart w:id="1233" w:name="_Toc51860660"/>
      <w:bookmarkStart w:id="1234" w:name="_Toc57930427"/>
      <w:bookmarkStart w:id="1235" w:name="_Toc57931057"/>
      <w:bookmarkStart w:id="1236" w:name="_Toc67499449"/>
      <w:r w:rsidRPr="00441CD0">
        <w:rPr>
          <w:lang w:val="en-US"/>
        </w:rPr>
        <w:t>5.5.2</w:t>
      </w:r>
      <w:r w:rsidRPr="00441CD0">
        <w:rPr>
          <w:lang w:val="en-US"/>
        </w:rPr>
        <w:tab/>
      </w:r>
      <w:bookmarkEnd w:id="1224"/>
      <w:bookmarkEnd w:id="1225"/>
      <w:bookmarkEnd w:id="1226"/>
      <w:bookmarkEnd w:id="1227"/>
      <w:r w:rsidRPr="00441CD0">
        <w:rPr>
          <w:lang w:val="en-US"/>
        </w:rPr>
        <w:t>Void</w:t>
      </w:r>
      <w:bookmarkEnd w:id="1228"/>
      <w:bookmarkEnd w:id="1229"/>
      <w:bookmarkEnd w:id="1230"/>
      <w:bookmarkEnd w:id="1231"/>
      <w:bookmarkEnd w:id="1232"/>
      <w:bookmarkEnd w:id="1233"/>
      <w:bookmarkEnd w:id="1234"/>
      <w:bookmarkEnd w:id="1235"/>
      <w:bookmarkEnd w:id="1236"/>
    </w:p>
    <w:p w14:paraId="521C961C" w14:textId="77777777" w:rsidR="00EE5860" w:rsidRPr="00441CD0" w:rsidRDefault="00EE5860" w:rsidP="00EE5860">
      <w:pPr>
        <w:pStyle w:val="Heading3"/>
        <w:rPr>
          <w:lang w:val="en-US"/>
        </w:rPr>
      </w:pPr>
      <w:bookmarkStart w:id="1237" w:name="_Toc19717104"/>
      <w:bookmarkStart w:id="1238" w:name="_Toc27490571"/>
      <w:bookmarkStart w:id="1239" w:name="_Toc27556864"/>
      <w:bookmarkStart w:id="1240" w:name="_Toc27723781"/>
      <w:bookmarkStart w:id="1241" w:name="_Toc36030846"/>
      <w:bookmarkStart w:id="1242" w:name="_Toc36042766"/>
      <w:bookmarkStart w:id="1243" w:name="_Toc36814090"/>
      <w:bookmarkStart w:id="1244" w:name="_Toc44688939"/>
      <w:bookmarkStart w:id="1245" w:name="_Toc44923693"/>
      <w:bookmarkStart w:id="1246" w:name="_Toc51860661"/>
      <w:bookmarkStart w:id="1247" w:name="_Toc57930428"/>
      <w:bookmarkStart w:id="1248" w:name="_Toc57931058"/>
      <w:bookmarkStart w:id="1249" w:name="_Toc67499450"/>
      <w:r w:rsidRPr="00441CD0">
        <w:rPr>
          <w:lang w:val="en-US"/>
        </w:rPr>
        <w:t>5.5.3</w:t>
      </w:r>
      <w:r w:rsidRPr="00441CD0">
        <w:rPr>
          <w:lang w:val="en-US"/>
        </w:rPr>
        <w:tab/>
        <w:t>F-TEID allocation in the UP function</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2DB7A177" w14:textId="77777777" w:rsidR="00EE5860" w:rsidRPr="00441CD0" w:rsidRDefault="00EE5860" w:rsidP="00EE5860">
      <w:pPr>
        <w:rPr>
          <w:lang w:val="en-US"/>
        </w:rPr>
      </w:pPr>
      <w:r w:rsidRPr="00441CD0">
        <w:rPr>
          <w:lang w:val="en-US"/>
        </w:rPr>
        <w:t>The CP function shall request the UP function to allocate the F-TEID by setting the CHOOSE flag in the Local F-TEID IE of the PDR IE (see Table 7.5.2.2-1). The Source Interface IE indicates for which interface the F-TEID is to be assigned.</w:t>
      </w:r>
    </w:p>
    <w:p w14:paraId="78BA1E48" w14:textId="77777777" w:rsidR="00EE5860" w:rsidRPr="00441CD0" w:rsidRDefault="00EE5860" w:rsidP="00EE5860">
      <w:pPr>
        <w:rPr>
          <w:lang w:val="en-US"/>
        </w:rPr>
      </w:pPr>
      <w:r w:rsidRPr="00441CD0">
        <w:rPr>
          <w:lang w:val="en-US"/>
        </w:rPr>
        <w:t>The CP function may request the UP function to allocate the same F-TEID to several PDRs to be created within one single PFCP Session Establishment Request or PFCP Session Modification Request by:</w:t>
      </w:r>
    </w:p>
    <w:p w14:paraId="17289802" w14:textId="77777777" w:rsidR="00EE5860" w:rsidRPr="00441CD0" w:rsidRDefault="00EE5860" w:rsidP="00EE5860">
      <w:pPr>
        <w:pStyle w:val="B1"/>
        <w:rPr>
          <w:lang w:val="en-US"/>
        </w:rPr>
      </w:pPr>
      <w:r w:rsidRPr="00441CD0">
        <w:rPr>
          <w:lang w:val="en-US"/>
        </w:rPr>
        <w:t>-</w:t>
      </w:r>
      <w:r w:rsidRPr="00441CD0">
        <w:rPr>
          <w:lang w:val="en-US"/>
        </w:rPr>
        <w:tab/>
        <w:t>setting the CHOOSE flag in the Local F-TEID IE of each PDR to be created with a new F-TEID; and</w:t>
      </w:r>
    </w:p>
    <w:p w14:paraId="0B5C5547" w14:textId="77777777" w:rsidR="00EE5860" w:rsidRPr="00441CD0" w:rsidRDefault="00EE5860" w:rsidP="00EE5860">
      <w:pPr>
        <w:pStyle w:val="B1"/>
        <w:rPr>
          <w:lang w:val="en-US"/>
        </w:rPr>
      </w:pPr>
      <w:r w:rsidRPr="00441CD0">
        <w:rPr>
          <w:lang w:val="en-US"/>
        </w:rPr>
        <w:t>-</w:t>
      </w:r>
      <w:r w:rsidRPr="00441CD0">
        <w:rPr>
          <w:lang w:val="en-US"/>
        </w:rPr>
        <w:tab/>
        <w:t>setting the CHOOSE ID field of the Local F-TEID IE, for each PDR to be created with the same F-TEID, with the same CHOOSE ID value;</w:t>
      </w:r>
    </w:p>
    <w:p w14:paraId="70404262" w14:textId="19452660" w:rsidR="00EE5860" w:rsidRPr="00441CD0" w:rsidRDefault="00EE5860" w:rsidP="00EE5860">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w:t>
      </w:r>
      <w:r w:rsidR="00415C19" w:rsidRPr="00441CD0">
        <w:rPr>
          <w:lang w:val="en-US"/>
        </w:rPr>
        <w:t>clause</w:t>
      </w:r>
      <w:r w:rsidR="00415C19">
        <w:rPr>
          <w:lang w:val="en-US"/>
        </w:rPr>
        <w:t> </w:t>
      </w:r>
      <w:r w:rsidR="00415C19" w:rsidRPr="00441CD0">
        <w:rPr>
          <w:lang w:val="en-US"/>
        </w:rPr>
        <w:t>8</w:t>
      </w:r>
      <w:r w:rsidRPr="00441CD0">
        <w:rPr>
          <w:lang w:val="en-US"/>
        </w:rPr>
        <w:t>.2.25), by:</w:t>
      </w:r>
    </w:p>
    <w:p w14:paraId="6C3F8F47" w14:textId="77777777" w:rsidR="00EE5860" w:rsidRPr="00441CD0" w:rsidRDefault="00EE5860" w:rsidP="00EE5860">
      <w:pPr>
        <w:pStyle w:val="B1"/>
        <w:rPr>
          <w:lang w:val="en-US"/>
        </w:rPr>
      </w:pPr>
      <w:r w:rsidRPr="00441CD0">
        <w:rPr>
          <w:lang w:val="en-US"/>
        </w:rPr>
        <w:lastRenderedPageBreak/>
        <w:t>-</w:t>
      </w:r>
      <w:r w:rsidRPr="00441CD0">
        <w:rPr>
          <w:lang w:val="en-US"/>
        </w:rPr>
        <w:tab/>
        <w:t>including the Local F-TEID IE only in the Create Traffic Endpoint IE and by setting the CHOOSE flag in the Local F-TEID IE of this IE; and</w:t>
      </w:r>
    </w:p>
    <w:p w14:paraId="5D68835D" w14:textId="77777777" w:rsidR="00EE5860" w:rsidRPr="00441CD0" w:rsidRDefault="00EE5860" w:rsidP="00EE5860">
      <w:pPr>
        <w:pStyle w:val="B1"/>
        <w:rPr>
          <w:lang w:val="en-US"/>
        </w:rPr>
      </w:pPr>
      <w:r w:rsidRPr="00441CD0">
        <w:rPr>
          <w:lang w:val="en-US"/>
        </w:rPr>
        <w:t>-</w:t>
      </w:r>
      <w:r w:rsidRPr="00441CD0">
        <w:rPr>
          <w:lang w:val="en-US"/>
        </w:rPr>
        <w:tab/>
        <w:t>including the Traffic Endpoint ID in all the PDRs to be created with the same F-TEID.</w:t>
      </w:r>
    </w:p>
    <w:p w14:paraId="0D846845" w14:textId="77777777" w:rsidR="00EE5860" w:rsidRPr="00441CD0" w:rsidRDefault="00EE5860" w:rsidP="00EE5860">
      <w:pPr>
        <w:rPr>
          <w:lang w:val="en-US"/>
        </w:rPr>
      </w:pPr>
      <w:r w:rsidRPr="00441CD0">
        <w:rPr>
          <w:lang w:val="en-US"/>
        </w:rPr>
        <w:t>If the PDR(s) is created successfully, the UP function shall return the F-TEID(s) it has assigned to the PDR(s) or to the Traffic Endpoint(s) in the PFCP Session Establishment Response or PFCP Session Modification Response.</w:t>
      </w:r>
    </w:p>
    <w:p w14:paraId="2BA0DE9B" w14:textId="77777777" w:rsidR="00EE5860" w:rsidRPr="00441CD0" w:rsidRDefault="00EE5860" w:rsidP="00EE5860">
      <w:pPr>
        <w:rPr>
          <w:lang w:val="en-US"/>
        </w:rPr>
      </w:pPr>
      <w:r w:rsidRPr="00441CD0">
        <w:rPr>
          <w:lang w:val="en-US"/>
        </w:rPr>
        <w:t>Upon receiving a request to remove a PDR or a Traffic Endpoint, or to delete a PFCP session, the UP function shall free the F-TEID(s) that was assigned to the PDR if there is no more PDR with the same F-TEID, to the Traffic Endpoint or to the PFCP Session.</w:t>
      </w:r>
    </w:p>
    <w:p w14:paraId="5588BB58" w14:textId="77777777" w:rsidR="00EE5860" w:rsidRPr="00441CD0" w:rsidRDefault="00EE5860" w:rsidP="00EE5860">
      <w:r w:rsidRPr="00441CD0">
        <w:t>When using redundant GTP-U transmission on N3/N9 interfaces (see clause</w:t>
      </w:r>
      <w:r>
        <w:t> </w:t>
      </w:r>
      <w:r w:rsidRPr="00441CD0">
        <w:t>5.24.2), the CP function shall request the UP function to allocate the F-TEID for the redundant GTP-U tunnel following the same requirements as specified in this clause, using the "Local F-TEID for Redundant Transmission" IE instead of the "Local F-TEID" IE.</w:t>
      </w:r>
    </w:p>
    <w:p w14:paraId="79881367" w14:textId="77777777" w:rsidR="00EE5860" w:rsidRPr="00441CD0" w:rsidRDefault="00EE5860" w:rsidP="00EE5860">
      <w:pPr>
        <w:pStyle w:val="Heading2"/>
        <w:rPr>
          <w:lang w:val="x-none"/>
        </w:rPr>
      </w:pPr>
      <w:bookmarkStart w:id="1250" w:name="_Toc36030847"/>
      <w:bookmarkStart w:id="1251" w:name="_Toc36042767"/>
      <w:bookmarkStart w:id="1252" w:name="_Toc36814091"/>
      <w:bookmarkStart w:id="1253" w:name="_Toc44688940"/>
      <w:bookmarkStart w:id="1254" w:name="_Toc44923694"/>
      <w:bookmarkStart w:id="1255" w:name="_Toc51860662"/>
      <w:bookmarkStart w:id="1256" w:name="_Toc57930429"/>
      <w:bookmarkStart w:id="1257" w:name="_Toc57931059"/>
      <w:bookmarkStart w:id="1258" w:name="_Toc67499451"/>
      <w:r w:rsidRPr="00441CD0">
        <w:t>5.</w:t>
      </w:r>
      <w:r w:rsidRPr="00441CD0">
        <w:rPr>
          <w:lang w:val="en-US"/>
        </w:rPr>
        <w:t>6</w:t>
      </w:r>
      <w:r w:rsidRPr="00441CD0">
        <w:tab/>
        <w:t>PFCP Session Handling</w:t>
      </w:r>
      <w:bookmarkEnd w:id="1219"/>
      <w:bookmarkEnd w:id="1220"/>
      <w:bookmarkEnd w:id="1221"/>
      <w:bookmarkEnd w:id="1222"/>
      <w:bookmarkEnd w:id="1250"/>
      <w:bookmarkEnd w:id="1251"/>
      <w:bookmarkEnd w:id="1252"/>
      <w:bookmarkEnd w:id="1253"/>
      <w:bookmarkEnd w:id="1254"/>
      <w:bookmarkEnd w:id="1255"/>
      <w:bookmarkEnd w:id="1256"/>
      <w:bookmarkEnd w:id="1257"/>
      <w:bookmarkEnd w:id="1258"/>
    </w:p>
    <w:p w14:paraId="745D60F5" w14:textId="77777777" w:rsidR="00EE5860" w:rsidRPr="00441CD0" w:rsidRDefault="00EE5860" w:rsidP="00EE5860">
      <w:pPr>
        <w:pStyle w:val="Heading3"/>
        <w:rPr>
          <w:lang w:val="en-US"/>
        </w:rPr>
      </w:pPr>
      <w:bookmarkStart w:id="1259" w:name="_Toc19717106"/>
      <w:bookmarkStart w:id="1260" w:name="_Toc27490573"/>
      <w:bookmarkStart w:id="1261" w:name="_Toc27556866"/>
      <w:bookmarkStart w:id="1262" w:name="_Toc27723783"/>
      <w:bookmarkStart w:id="1263" w:name="_Toc36030848"/>
      <w:bookmarkStart w:id="1264" w:name="_Toc36042768"/>
      <w:bookmarkStart w:id="1265" w:name="_Toc36814092"/>
      <w:bookmarkStart w:id="1266" w:name="_Toc44688941"/>
      <w:bookmarkStart w:id="1267" w:name="_Toc44923695"/>
      <w:bookmarkStart w:id="1268" w:name="_Toc51860663"/>
      <w:bookmarkStart w:id="1269" w:name="_Toc57930430"/>
      <w:bookmarkStart w:id="1270" w:name="_Toc57931060"/>
      <w:bookmarkStart w:id="1271" w:name="_Toc67499452"/>
      <w:r w:rsidRPr="00441CD0">
        <w:rPr>
          <w:lang w:val="en-US"/>
        </w:rPr>
        <w:t>5.6.1</w:t>
      </w:r>
      <w:r w:rsidRPr="00441CD0">
        <w:rPr>
          <w:lang w:val="en-US"/>
        </w:rPr>
        <w:tab/>
        <w:t>General</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3D5D91A9" w14:textId="77777777" w:rsidR="00EE5860" w:rsidRPr="00441CD0" w:rsidRDefault="00EE5860" w:rsidP="00EE5860">
      <w:r w:rsidRPr="00441CD0">
        <w:t>The following clauses provide details on PFCP Sessions handling.</w:t>
      </w:r>
    </w:p>
    <w:p w14:paraId="49A9E792" w14:textId="77777777" w:rsidR="00EE5860" w:rsidRPr="00441CD0" w:rsidRDefault="00EE5860" w:rsidP="00EE5860">
      <w:pPr>
        <w:pStyle w:val="Heading3"/>
      </w:pPr>
      <w:bookmarkStart w:id="1272" w:name="_Toc19717107"/>
      <w:bookmarkStart w:id="1273" w:name="_Toc27490574"/>
      <w:bookmarkStart w:id="1274" w:name="_Toc27556867"/>
      <w:bookmarkStart w:id="1275" w:name="_Toc27723784"/>
      <w:bookmarkStart w:id="1276" w:name="_Toc36030849"/>
      <w:bookmarkStart w:id="1277" w:name="_Toc36042769"/>
      <w:bookmarkStart w:id="1278" w:name="_Toc36814093"/>
      <w:bookmarkStart w:id="1279" w:name="_Toc44688942"/>
      <w:bookmarkStart w:id="1280" w:name="_Toc44923696"/>
      <w:bookmarkStart w:id="1281" w:name="_Toc51860664"/>
      <w:bookmarkStart w:id="1282" w:name="_Toc57930431"/>
      <w:bookmarkStart w:id="1283" w:name="_Toc57931061"/>
      <w:bookmarkStart w:id="1284" w:name="_Toc67499453"/>
      <w:r w:rsidRPr="00441CD0">
        <w:t>5.6.2</w:t>
      </w:r>
      <w:r w:rsidRPr="00441CD0">
        <w:tab/>
        <w:t>Session Endpoint Identifier Handling</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1625AA74" w14:textId="77777777" w:rsidR="00EE5860" w:rsidRPr="00441CD0" w:rsidRDefault="00EE5860" w:rsidP="00EE5860">
      <w:r w:rsidRPr="00441CD0">
        <w:t>The SEID uniquely identifies a PFCP session at an IP address of a PFCP entity. The F-SEID is the Fully Qualified SEID and it contains the SEID and IP address. The PFCP endpoint locally assigns the SEID value the peer PFCP side has to use when transmitting message. The SEID values are exchanged between PFCP endpoints using PFCP messages. The PFCP entity communicates to the peer PFCP entity the SEID value at which it expects to receive all subsequent control plane messages related to that PFCP session via the "F-SEID" IE.</w:t>
      </w:r>
    </w:p>
    <w:p w14:paraId="3E08D286" w14:textId="77777777" w:rsidR="00EE5860" w:rsidRPr="00441CD0" w:rsidRDefault="00EE5860" w:rsidP="00EE5860">
      <w:r w:rsidRPr="00441CD0">
        <w:t xml:space="preserve">The PFCP session related messages shall share the same F-SEID for the PFCP session. </w:t>
      </w:r>
      <w:r w:rsidRPr="00441CD0">
        <w:rPr>
          <w:lang w:eastAsia="zh-CN"/>
        </w:rPr>
        <w:t>A</w:t>
      </w:r>
      <w:r>
        <w:rPr>
          <w:lang w:eastAsia="zh-CN"/>
        </w:rPr>
        <w:t>n</w:t>
      </w:r>
      <w:r w:rsidRPr="00441CD0">
        <w:rPr>
          <w:lang w:eastAsia="zh-CN"/>
        </w:rPr>
        <w:t xml:space="preserve"> F-SEID shall be released after the PFCP session is released.</w:t>
      </w:r>
    </w:p>
    <w:p w14:paraId="738122DD" w14:textId="77777777" w:rsidR="00EE5860" w:rsidRPr="00441CD0" w:rsidRDefault="00EE5860" w:rsidP="00EE5860">
      <w:pPr>
        <w:pStyle w:val="Heading3"/>
      </w:pPr>
      <w:bookmarkStart w:id="1285" w:name="_Toc19717108"/>
      <w:bookmarkStart w:id="1286" w:name="_Toc27490575"/>
      <w:bookmarkStart w:id="1287" w:name="_Toc27556868"/>
      <w:bookmarkStart w:id="1288" w:name="_Toc27723785"/>
      <w:bookmarkStart w:id="1289" w:name="_Toc36030850"/>
      <w:bookmarkStart w:id="1290" w:name="_Toc36042770"/>
      <w:bookmarkStart w:id="1291" w:name="_Toc36814094"/>
      <w:bookmarkStart w:id="1292" w:name="_Toc44688943"/>
      <w:bookmarkStart w:id="1293" w:name="_Toc44923697"/>
      <w:bookmarkStart w:id="1294" w:name="_Toc51860665"/>
      <w:bookmarkStart w:id="1295" w:name="_Toc57930432"/>
      <w:bookmarkStart w:id="1296" w:name="_Toc57931062"/>
      <w:bookmarkStart w:id="1297" w:name="_Toc67499454"/>
      <w:r w:rsidRPr="00441CD0">
        <w:t>5.6.3</w:t>
      </w:r>
      <w:r w:rsidRPr="00441CD0">
        <w:tab/>
        <w:t>Modifying the Rules of an Existing PFCP Session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3C235D5D" w14:textId="77777777" w:rsidR="00EE5860" w:rsidRPr="00441CD0" w:rsidRDefault="00EE5860" w:rsidP="00EE5860">
      <w:pPr>
        <w:rPr>
          <w:lang w:val="en-US"/>
        </w:rPr>
      </w:pPr>
      <w:r w:rsidRPr="00441CD0">
        <w:rPr>
          <w:lang w:val="en-US"/>
        </w:rPr>
        <w:t>The following principles shall apply, unless specified otherwise in the specification.</w:t>
      </w:r>
    </w:p>
    <w:p w14:paraId="33C193F9" w14:textId="77777777" w:rsidR="00EE5860" w:rsidRPr="00441CD0" w:rsidRDefault="00EE5860" w:rsidP="00EE5860">
      <w:pPr>
        <w:rPr>
          <w:lang w:val="en-US"/>
        </w:rPr>
      </w:pPr>
      <w:r w:rsidRPr="00441CD0">
        <w:rPr>
          <w:lang w:val="en-US"/>
        </w:rPr>
        <w:t>When modifying an existing PFCP session, the CP function shall only provide in the PFCP Request message the requested changes compared to what was previously provisioned in the UP function for this PFCP session, i.e. the CP function shall:</w:t>
      </w:r>
    </w:p>
    <w:p w14:paraId="24569379" w14:textId="77777777" w:rsidR="00EE5860" w:rsidRPr="00441CD0" w:rsidRDefault="00EE5860" w:rsidP="00EE5860">
      <w:pPr>
        <w:pStyle w:val="B1"/>
        <w:rPr>
          <w:lang w:val="x-none"/>
        </w:rPr>
      </w:pPr>
      <w:r w:rsidRPr="00441CD0">
        <w:t>-</w:t>
      </w:r>
      <w:r w:rsidRPr="00441CD0">
        <w:tab/>
        <w:t>include IEs which needs to be newly provisioned in the UP function;</w:t>
      </w:r>
    </w:p>
    <w:p w14:paraId="28643E88" w14:textId="77777777" w:rsidR="00EE5860" w:rsidRPr="00441CD0" w:rsidRDefault="00EE5860" w:rsidP="00EE5860">
      <w:pPr>
        <w:pStyle w:val="B1"/>
      </w:pPr>
      <w:r w:rsidRPr="00441CD0">
        <w:t>-</w:t>
      </w:r>
      <w:r w:rsidRPr="00441CD0">
        <w:tab/>
        <w:t>include IEs which need to be provisioned with a modified value;</w:t>
      </w:r>
    </w:p>
    <w:p w14:paraId="28BFBC60" w14:textId="77777777" w:rsidR="00EE5860" w:rsidRPr="00441CD0" w:rsidRDefault="00EE5860" w:rsidP="00EE5860">
      <w:pPr>
        <w:pStyle w:val="B1"/>
      </w:pPr>
      <w:r w:rsidRPr="00441CD0">
        <w:t>-</w:t>
      </w:r>
      <w:r w:rsidRPr="00441CD0">
        <w:tab/>
        <w:t>remove IEs which need to be removed from the set of parameters previously provisioned in the UP function, as further specified below.</w:t>
      </w:r>
    </w:p>
    <w:p w14:paraId="5EAA87F7" w14:textId="77777777" w:rsidR="00EE5860" w:rsidRPr="00441CD0" w:rsidRDefault="00EE5860" w:rsidP="00EE5860">
      <w:pPr>
        <w:rPr>
          <w:lang w:val="en-US"/>
        </w:rPr>
      </w:pPr>
      <w:r w:rsidRPr="00441CD0">
        <w:rPr>
          <w:lang w:val="en-US"/>
        </w:rPr>
        <w:t>The CP function shall remove IEs which needs to be removed by either:</w:t>
      </w:r>
    </w:p>
    <w:p w14:paraId="4F2EE772" w14:textId="77777777" w:rsidR="00EE5860" w:rsidRPr="00441CD0" w:rsidRDefault="00EE5860" w:rsidP="00EE5860">
      <w:pPr>
        <w:pStyle w:val="B1"/>
        <w:rPr>
          <w:lang w:val="x-none"/>
        </w:rPr>
      </w:pPr>
      <w:r w:rsidRPr="00441CD0">
        <w:t>-</w:t>
      </w:r>
      <w:r w:rsidRPr="00441CD0">
        <w:tab/>
        <w:t>removing the entire Rule if no other parameter of that rule needs to remain provisioned in the UP function, e.g. by including the Remove URR IE in the PFCP Session Modification Request; or</w:t>
      </w:r>
    </w:p>
    <w:p w14:paraId="5571DCA6" w14:textId="33C58348" w:rsidR="00EE5860" w:rsidRPr="00441CD0" w:rsidRDefault="00EE5860" w:rsidP="00EE5860">
      <w:pPr>
        <w:pStyle w:val="B1"/>
      </w:pPr>
      <w:r w:rsidRPr="00441CD0">
        <w:t>-</w:t>
      </w:r>
      <w:r w:rsidRPr="00441CD0">
        <w:tab/>
      </w:r>
      <w:r w:rsidR="00152042" w:rsidRPr="00441CD0">
        <w:t>updating the Rule including the IEs to be removed with a null length, e.g. by including the Update URR IE in the PFCP Session Modification Request with the IE(s) to be removed with a null length.</w:t>
      </w:r>
      <w:r w:rsidR="00152042">
        <w:t xml:space="preserve"> For an IE with multiple occurrences, e.g</w:t>
      </w:r>
      <w:r w:rsidR="00152042" w:rsidRPr="00152042">
        <w:rPr>
          <w:color w:val="000000"/>
        </w:rPr>
        <w:t>.</w:t>
      </w:r>
      <w:r w:rsidR="00152042" w:rsidRPr="00455CE0">
        <w:rPr>
          <w:color w:val="000000"/>
        </w:rPr>
        <w:t xml:space="preserve"> when the description of the IE contains the text </w:t>
      </w:r>
      <w:r w:rsidR="00152042">
        <w:t>"s</w:t>
      </w:r>
      <w:r w:rsidR="00152042" w:rsidRPr="00594071">
        <w:t>everal IEs with the same IE type may be present</w:t>
      </w:r>
      <w:r w:rsidR="00152042">
        <w:t>", one occurrence of such an IE with a null length shall result in removing all the IEs with the same IE type.</w:t>
      </w:r>
    </w:p>
    <w:p w14:paraId="0C2ABD26" w14:textId="77777777" w:rsidR="00EE5860" w:rsidRPr="00441CD0" w:rsidRDefault="00EE5860" w:rsidP="00EE5860">
      <w:r w:rsidRPr="00441CD0">
        <w:rPr>
          <w:lang w:val="en-US"/>
        </w:rPr>
        <w:t>The CP function shall set</w:t>
      </w:r>
      <w:r w:rsidRPr="00441CD0">
        <w:t xml:space="preserve"> a URR ID and/or QER ID with a length "0" </w:t>
      </w:r>
      <w:r w:rsidRPr="00441CD0">
        <w:rPr>
          <w:lang w:val="en-US"/>
        </w:rPr>
        <w:t>i</w:t>
      </w:r>
      <w:r w:rsidRPr="00441CD0">
        <w:t>n the Update PDR</w:t>
      </w:r>
      <w:r w:rsidRPr="00441CD0">
        <w:rPr>
          <w:lang w:eastAsia="zh-CN"/>
        </w:rPr>
        <w:t xml:space="preserve"> IE </w:t>
      </w:r>
      <w:r w:rsidRPr="00441CD0">
        <w:t>within PFCP Session Modification Request, to request the UP function to stop applying the URRs and/or QERs for this PDR.</w:t>
      </w:r>
    </w:p>
    <w:p w14:paraId="5EA72369" w14:textId="77777777" w:rsidR="00EE5860" w:rsidRPr="00441CD0" w:rsidRDefault="00EE5860" w:rsidP="00EE5860">
      <w:pPr>
        <w:rPr>
          <w:lang w:val="en-US"/>
        </w:rPr>
      </w:pPr>
      <w:r w:rsidRPr="00441CD0">
        <w:rPr>
          <w:lang w:val="en-US"/>
        </w:rPr>
        <w:lastRenderedPageBreak/>
        <w:t>Upon receipt of a PFCP Request which modifies an existing PFCP session, the UP function shall add, update or remove the parameters as instructed by the CP function, as defined above, and shall keep unchanged the set of parameters previously provisioned in the UP function which are neither modified nor removed.</w:t>
      </w:r>
    </w:p>
    <w:p w14:paraId="4D064D5C" w14:textId="77777777" w:rsidR="00EE5860" w:rsidRPr="00441CD0" w:rsidRDefault="00EE5860" w:rsidP="00EE5860">
      <w:pPr>
        <w:pStyle w:val="Heading2"/>
        <w:rPr>
          <w:lang w:val="x-none"/>
        </w:rPr>
      </w:pPr>
      <w:bookmarkStart w:id="1298" w:name="_Toc19717109"/>
      <w:bookmarkStart w:id="1299" w:name="_Toc27490576"/>
      <w:bookmarkStart w:id="1300" w:name="_Toc27556869"/>
      <w:bookmarkStart w:id="1301" w:name="_Toc27723786"/>
      <w:bookmarkStart w:id="1302" w:name="_Toc36030851"/>
      <w:bookmarkStart w:id="1303" w:name="_Toc36042771"/>
      <w:bookmarkStart w:id="1304" w:name="_Toc36814095"/>
      <w:bookmarkStart w:id="1305" w:name="_Toc44688944"/>
      <w:bookmarkStart w:id="1306" w:name="_Toc44923698"/>
      <w:bookmarkStart w:id="1307" w:name="_Toc51860666"/>
      <w:bookmarkStart w:id="1308" w:name="_Toc57930433"/>
      <w:bookmarkStart w:id="1309" w:name="_Toc57931063"/>
      <w:bookmarkStart w:id="1310" w:name="_Toc67499455"/>
      <w:r w:rsidRPr="00441CD0">
        <w:t>5.</w:t>
      </w:r>
      <w:r w:rsidRPr="00441CD0">
        <w:rPr>
          <w:lang w:val="en-US"/>
        </w:rPr>
        <w:t>7</w:t>
      </w:r>
      <w:r w:rsidRPr="00441CD0">
        <w:tab/>
        <w:t>Support of Lawful Interception</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05D29093" w14:textId="77777777" w:rsidR="00EE5860" w:rsidRPr="00441CD0" w:rsidRDefault="00EE5860" w:rsidP="00EE5860">
      <w:pPr>
        <w:pStyle w:val="Heading3"/>
      </w:pPr>
      <w:bookmarkStart w:id="1311" w:name="_Toc19717110"/>
      <w:bookmarkStart w:id="1312" w:name="_Toc27490577"/>
      <w:bookmarkStart w:id="1313" w:name="_Toc27556870"/>
      <w:bookmarkStart w:id="1314" w:name="_Toc27723787"/>
      <w:bookmarkStart w:id="1315" w:name="_Toc36030852"/>
      <w:bookmarkStart w:id="1316" w:name="_Toc36042772"/>
      <w:bookmarkStart w:id="1317" w:name="_Toc36814096"/>
      <w:bookmarkStart w:id="1318" w:name="_Toc44688945"/>
      <w:bookmarkStart w:id="1319" w:name="_Toc44923699"/>
      <w:bookmarkStart w:id="1320" w:name="_Toc51860667"/>
      <w:bookmarkStart w:id="1321" w:name="_Toc57930434"/>
      <w:bookmarkStart w:id="1322" w:name="_Toc57931064"/>
      <w:bookmarkStart w:id="1323" w:name="_Toc67499456"/>
      <w:r w:rsidRPr="00441CD0">
        <w:t>5.7.1</w:t>
      </w:r>
      <w:r w:rsidRPr="00441CD0">
        <w:rPr>
          <w:lang w:val="en-US"/>
        </w:rPr>
        <w:tab/>
        <w:t>General</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7A011C2F" w14:textId="77777777" w:rsidR="00EE5860" w:rsidRPr="00441CD0" w:rsidRDefault="00EE5860" w:rsidP="00EE5860">
      <w:pPr>
        <w:rPr>
          <w:lang w:eastAsia="zh-CN"/>
        </w:rPr>
      </w:pPr>
      <w:r w:rsidRPr="00441CD0">
        <w:rPr>
          <w:lang w:val="en-US"/>
        </w:rPr>
        <w:t>This clause specifies lawful interception with PFCP in EPC</w:t>
      </w:r>
      <w:r w:rsidRPr="00441CD0">
        <w:t>.</w:t>
      </w:r>
    </w:p>
    <w:p w14:paraId="17A32D8A" w14:textId="77777777" w:rsidR="00EE5860" w:rsidRPr="00441CD0" w:rsidRDefault="00EE5860" w:rsidP="00EE5860">
      <w:pPr>
        <w:pStyle w:val="Heading3"/>
      </w:pPr>
      <w:bookmarkStart w:id="1324" w:name="_Toc19717111"/>
      <w:bookmarkStart w:id="1325" w:name="_Toc27490578"/>
      <w:bookmarkStart w:id="1326" w:name="_Toc27556871"/>
      <w:bookmarkStart w:id="1327" w:name="_Toc27723788"/>
      <w:bookmarkStart w:id="1328" w:name="_Toc36030853"/>
      <w:bookmarkStart w:id="1329" w:name="_Toc36042773"/>
      <w:bookmarkStart w:id="1330" w:name="_Toc36814097"/>
      <w:bookmarkStart w:id="1331" w:name="_Toc44688946"/>
      <w:bookmarkStart w:id="1332" w:name="_Toc44923700"/>
      <w:bookmarkStart w:id="1333" w:name="_Toc51860668"/>
      <w:bookmarkStart w:id="1334" w:name="_Toc57930435"/>
      <w:bookmarkStart w:id="1335" w:name="_Toc57931065"/>
      <w:bookmarkStart w:id="1336" w:name="_Toc67499457"/>
      <w:r w:rsidRPr="00441CD0">
        <w:t>5.7.2</w:t>
      </w:r>
      <w:r w:rsidRPr="00441CD0">
        <w:rPr>
          <w:lang w:val="en-US"/>
        </w:rPr>
        <w:tab/>
      </w:r>
      <w:r w:rsidRPr="00441CD0">
        <w:t>Lawful Interception in EPC</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6A16C15A" w14:textId="77777777" w:rsidR="00EE5860" w:rsidRPr="00441CD0" w:rsidRDefault="00EE5860" w:rsidP="00EE5860">
      <w:pPr>
        <w:rPr>
          <w:lang w:eastAsia="zh-CN"/>
        </w:rPr>
      </w:pPr>
      <w:r w:rsidRPr="00441CD0">
        <w:t>Requirements for support of Lawful Interception with a split</w:t>
      </w:r>
      <w:r w:rsidRPr="00441CD0">
        <w:rPr>
          <w:lang w:eastAsia="zh-CN"/>
        </w:rPr>
        <w:t xml:space="preserve"> SGW or PGW are specified in clauses 12.9 and 20.4 of 3GPP TS 33.107 [20].</w:t>
      </w:r>
    </w:p>
    <w:p w14:paraId="060478B5" w14:textId="77777777" w:rsidR="00EE5860" w:rsidRPr="00441CD0" w:rsidRDefault="00EE5860" w:rsidP="00EE5860">
      <w:pPr>
        <w:rPr>
          <w:lang w:val="en-US"/>
        </w:rPr>
      </w:pPr>
      <w:r w:rsidRPr="00441CD0">
        <w:rPr>
          <w:lang w:val="en-US"/>
        </w:rPr>
        <w:t>User plane packets shall be forwarded from the UP function to the SX3LIF (or LMISF for S8HR) by encapsulating the user plane packets using GTP-U encapsulation (see 3GPP TS 29.281 [3]).</w:t>
      </w:r>
    </w:p>
    <w:p w14:paraId="74977784" w14:textId="604F92B7" w:rsidR="00EE5860" w:rsidRPr="00441CD0" w:rsidRDefault="00EE5860" w:rsidP="00EE5860">
      <w:pPr>
        <w:rPr>
          <w:lang w:eastAsia="zh-CN"/>
        </w:rPr>
      </w:pPr>
      <w:r w:rsidRPr="00441CD0">
        <w:rPr>
          <w:lang w:eastAsia="zh-CN"/>
        </w:rPr>
        <w:t xml:space="preserve">The CP function shall instruct the UP function to duplicate the packets to be intercepted and to forward them to the SX3LIF (or to the LMISF for S8HR)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.2.3.</w:t>
      </w:r>
    </w:p>
    <w:p w14:paraId="71D0F2E5" w14:textId="77777777" w:rsidR="00EE5860" w:rsidRPr="00441CD0" w:rsidRDefault="00EE5860" w:rsidP="00EE5860">
      <w:pPr>
        <w:rPr>
          <w:lang w:val="en-US"/>
        </w:rPr>
      </w:pPr>
      <w:r w:rsidRPr="00441CD0">
        <w:rPr>
          <w:lang w:val="en-US"/>
        </w:rPr>
        <w:t>For forwarding data from the UP function to the SX3LIF (or LMISF for S8HR), the CP function shall set the DUPL flag in the Apply Action and set the Duplicating Parameters in the FAR, associated to the PDRs of the traffic to be intercepted, with the Destination Interface "LI Function" and set to perform GTP-U encapsulation and to forward the packets to a GTP-u F-TEID uniquely assigned in the SX3LIF (or LMISF for S8HR) for the traffic to be intercepted. The SX3LIF (or LMISF for S8HR) shall then identify the intercepted traffic by the F-TEID in the header of the encapsulating GTP-U packet.</w:t>
      </w:r>
    </w:p>
    <w:p w14:paraId="7803236A" w14:textId="77777777" w:rsidR="00EE5860" w:rsidRPr="00441CD0" w:rsidRDefault="00EE5860" w:rsidP="00EE5860">
      <w:pPr>
        <w:pStyle w:val="Heading3"/>
        <w:rPr>
          <w:lang w:val="x-none"/>
        </w:rPr>
      </w:pPr>
      <w:bookmarkStart w:id="1337" w:name="_Toc19717112"/>
      <w:bookmarkStart w:id="1338" w:name="_Toc27490579"/>
      <w:bookmarkStart w:id="1339" w:name="_Toc27556872"/>
      <w:bookmarkStart w:id="1340" w:name="_Toc27723789"/>
      <w:bookmarkStart w:id="1341" w:name="_Toc36030854"/>
      <w:bookmarkStart w:id="1342" w:name="_Toc36042774"/>
      <w:bookmarkStart w:id="1343" w:name="_Toc36814098"/>
      <w:bookmarkStart w:id="1344" w:name="_Toc44688947"/>
      <w:bookmarkStart w:id="1345" w:name="_Toc44923701"/>
      <w:bookmarkStart w:id="1346" w:name="_Toc51860669"/>
      <w:bookmarkStart w:id="1347" w:name="_Toc57930436"/>
      <w:bookmarkStart w:id="1348" w:name="_Toc57931066"/>
      <w:bookmarkStart w:id="1349" w:name="_Toc67499458"/>
      <w:r w:rsidRPr="00441CD0">
        <w:t>5.7.3</w:t>
      </w:r>
      <w:r w:rsidRPr="00441CD0">
        <w:rPr>
          <w:lang w:val="en-US"/>
        </w:rPr>
        <w:tab/>
      </w:r>
      <w:r w:rsidRPr="00441CD0">
        <w:t>Lawful Interception in 5GC</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2B728CD3" w14:textId="77777777" w:rsidR="00EE5860" w:rsidRPr="00441CD0" w:rsidRDefault="00EE5860" w:rsidP="00EE5860">
      <w:r w:rsidRPr="00441CD0">
        <w:t>Requirements for support of Lawful Interception with SMF and UPF</w:t>
      </w:r>
      <w:r w:rsidRPr="00441CD0">
        <w:rPr>
          <w:lang w:eastAsia="zh-CN"/>
        </w:rPr>
        <w:t xml:space="preserve"> are specified in clauses 6.2.3 of 3GPP TS 33.127 [47]. The PFCP protocol is not used for Lawful Interception in 5GC.</w:t>
      </w:r>
    </w:p>
    <w:p w14:paraId="6491431B" w14:textId="77777777" w:rsidR="00EE5860" w:rsidRPr="00441CD0" w:rsidRDefault="00EE5860" w:rsidP="00EE5860">
      <w:pPr>
        <w:pStyle w:val="Heading2"/>
      </w:pPr>
      <w:bookmarkStart w:id="1350" w:name="_Toc19717113"/>
      <w:bookmarkStart w:id="1351" w:name="_Toc27490580"/>
      <w:bookmarkStart w:id="1352" w:name="_Toc27556873"/>
      <w:bookmarkStart w:id="1353" w:name="_Toc27723790"/>
      <w:bookmarkStart w:id="1354" w:name="_Toc36030855"/>
      <w:bookmarkStart w:id="1355" w:name="_Toc36042775"/>
      <w:bookmarkStart w:id="1356" w:name="_Toc36814099"/>
      <w:bookmarkStart w:id="1357" w:name="_Toc44688948"/>
      <w:bookmarkStart w:id="1358" w:name="_Toc44923702"/>
      <w:bookmarkStart w:id="1359" w:name="_Toc51860670"/>
      <w:bookmarkStart w:id="1360" w:name="_Toc57930437"/>
      <w:bookmarkStart w:id="1361" w:name="_Toc57931067"/>
      <w:bookmarkStart w:id="1362" w:name="_Toc67499459"/>
      <w:r w:rsidRPr="00441CD0">
        <w:t>5.</w:t>
      </w:r>
      <w:r w:rsidRPr="00441CD0">
        <w:rPr>
          <w:lang w:val="en-US"/>
        </w:rPr>
        <w:t>8</w:t>
      </w:r>
      <w:r w:rsidRPr="00441CD0">
        <w:tab/>
        <w:t>PFCP Association</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33C85573" w14:textId="77777777" w:rsidR="00EE5860" w:rsidRPr="00441CD0" w:rsidRDefault="00EE5860" w:rsidP="00EE5860">
      <w:pPr>
        <w:pStyle w:val="Heading3"/>
        <w:rPr>
          <w:lang w:val="en-US"/>
        </w:rPr>
      </w:pPr>
      <w:bookmarkStart w:id="1363" w:name="_Toc19717114"/>
      <w:bookmarkStart w:id="1364" w:name="_Toc27490581"/>
      <w:bookmarkStart w:id="1365" w:name="_Toc27556874"/>
      <w:bookmarkStart w:id="1366" w:name="_Toc27723791"/>
      <w:bookmarkStart w:id="1367" w:name="_Toc36030856"/>
      <w:bookmarkStart w:id="1368" w:name="_Toc36042776"/>
      <w:bookmarkStart w:id="1369" w:name="_Toc36814100"/>
      <w:bookmarkStart w:id="1370" w:name="_Toc44688949"/>
      <w:bookmarkStart w:id="1371" w:name="_Toc44923703"/>
      <w:bookmarkStart w:id="1372" w:name="_Toc51860671"/>
      <w:bookmarkStart w:id="1373" w:name="_Toc57930438"/>
      <w:bookmarkStart w:id="1374" w:name="_Toc57931068"/>
      <w:bookmarkStart w:id="1375" w:name="_Toc67499460"/>
      <w:r w:rsidRPr="00441CD0">
        <w:rPr>
          <w:lang w:val="en-US"/>
        </w:rPr>
        <w:t>5.8.1</w:t>
      </w:r>
      <w:r w:rsidRPr="00441CD0">
        <w:rPr>
          <w:lang w:val="en-US"/>
        </w:rPr>
        <w:tab/>
        <w:t>General</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2782F32C" w14:textId="77777777" w:rsidR="00EE5860" w:rsidRPr="00441CD0" w:rsidRDefault="00EE5860" w:rsidP="00EE5860">
      <w:r w:rsidRPr="00441CD0">
        <w:t>A PFCP Association shall be set up between the CP function and the UP function prior to establishing PFCP sessions on that UP function. Only one PFCP association shall be setup between a given pair of CP and UP functions, even if the CP and/or UP function exposes multiple IP addresses. A single PFCP association may also be setup between a SMF set and a UPF (see clause</w:t>
      </w:r>
      <w:r>
        <w:t> </w:t>
      </w:r>
      <w:r w:rsidRPr="00441CD0">
        <w:t>5.22.2).</w:t>
      </w:r>
    </w:p>
    <w:p w14:paraId="65B7A304" w14:textId="77777777" w:rsidR="00EE5860" w:rsidRPr="00441CD0" w:rsidRDefault="00EE5860" w:rsidP="00EE5860">
      <w:r w:rsidRPr="00441CD0">
        <w:t>The CP function and the UP function shall support the PFCP Association Setup procedure initiated by the CP function (see clause</w:t>
      </w:r>
      <w:r>
        <w:t> </w:t>
      </w:r>
      <w:r w:rsidRPr="00441CD0">
        <w:t>6.2.6.2). The CP function and the UP function may additionally support the PFCP Association Setup procedure initiated by the UP function (see clause</w:t>
      </w:r>
      <w:r>
        <w:t> </w:t>
      </w:r>
      <w:r w:rsidRPr="00441CD0">
        <w:t>6.2.6.3).</w:t>
      </w:r>
    </w:p>
    <w:p w14:paraId="50F5CDF5" w14:textId="77777777" w:rsidR="00EE5860" w:rsidRPr="00441CD0" w:rsidRDefault="00EE5860" w:rsidP="00EE5860">
      <w:r w:rsidRPr="00441CD0">
        <w:t>A CP function may have PFCP Associations set up with multiple UP functions. A UP function may have PFCP Associations set up with multiple CP functions.</w:t>
      </w:r>
    </w:p>
    <w:p w14:paraId="00EB135D" w14:textId="77777777" w:rsidR="00EE5860" w:rsidRDefault="00EE5860" w:rsidP="00EE5860">
      <w:pPr>
        <w:rPr>
          <w:noProof/>
          <w:lang w:eastAsia="zh-CN"/>
        </w:rPr>
      </w:pPr>
      <w:r w:rsidRPr="00441CD0">
        <w:rPr>
          <w:lang w:val="sv-SE"/>
        </w:rPr>
        <w:t>A CP function or a UP function shall be identified by a unique Node ID. A Node ID may be set to an FQDN or an IP address (see clause</w:t>
      </w:r>
      <w:r>
        <w:rPr>
          <w:lang w:val="sv-SE"/>
        </w:rPr>
        <w:t> </w:t>
      </w:r>
      <w:r w:rsidRPr="00441CD0">
        <w:rPr>
          <w:lang w:val="sv-SE"/>
        </w:rPr>
        <w:t>8.2.38).</w:t>
      </w:r>
      <w:r w:rsidRPr="008344D1">
        <w:rPr>
          <w:rFonts w:hint="eastAsia"/>
          <w:lang w:eastAsia="zh-CN"/>
        </w:rPr>
        <w:t xml:space="preserve"> </w:t>
      </w:r>
      <w:r>
        <w:rPr>
          <w:rFonts w:hint="eastAsia"/>
          <w:lang w:eastAsia="zh-CN"/>
        </w:rPr>
        <w:t>When set to an IP address</w:t>
      </w:r>
      <w:r w:rsidRPr="003513EF">
        <w:rPr>
          <w:rFonts w:hint="eastAsia"/>
          <w:lang w:eastAsia="zh-CN"/>
        </w:rPr>
        <w:t>,</w:t>
      </w:r>
      <w:r w:rsidRPr="003513EF">
        <w:rPr>
          <w:rFonts w:hint="eastAsia"/>
          <w:noProof/>
          <w:lang w:eastAsia="zh-CN"/>
        </w:rPr>
        <w:t xml:space="preserve"> it indicate</w:t>
      </w:r>
      <w:r>
        <w:rPr>
          <w:rFonts w:hint="eastAsia"/>
          <w:noProof/>
          <w:lang w:eastAsia="zh-CN"/>
        </w:rPr>
        <w:t>s</w:t>
      </w:r>
      <w:r w:rsidRPr="003513EF">
        <w:rPr>
          <w:rFonts w:hint="eastAsia"/>
          <w:noProof/>
          <w:lang w:eastAsia="zh-CN"/>
        </w:rPr>
        <w:t xml:space="preserve"> that the CP/UP function only expose</w:t>
      </w:r>
      <w:r>
        <w:rPr>
          <w:rFonts w:hint="eastAsia"/>
          <w:noProof/>
          <w:lang w:eastAsia="zh-CN"/>
        </w:rPr>
        <w:t>s</w:t>
      </w:r>
      <w:r w:rsidRPr="003513EF">
        <w:rPr>
          <w:rFonts w:hint="eastAsia"/>
          <w:noProof/>
          <w:lang w:eastAsia="zh-CN"/>
        </w:rPr>
        <w:t xml:space="preserve"> one IP address for the </w:t>
      </w:r>
      <w:r>
        <w:rPr>
          <w:rFonts w:hint="eastAsia"/>
          <w:noProof/>
          <w:lang w:eastAsia="zh-CN"/>
        </w:rPr>
        <w:t>PFCP A</w:t>
      </w:r>
      <w:r w:rsidRPr="003513EF">
        <w:rPr>
          <w:rFonts w:hint="eastAsia"/>
          <w:noProof/>
          <w:lang w:eastAsia="zh-CN"/>
        </w:rPr>
        <w:t>ssociation</w:t>
      </w:r>
      <w:r>
        <w:rPr>
          <w:rFonts w:hint="eastAsia"/>
          <w:noProof/>
          <w:lang w:eastAsia="zh-CN"/>
        </w:rPr>
        <w:t xml:space="preserve"> </w:t>
      </w:r>
      <w:r w:rsidRPr="008E03B0">
        <w:rPr>
          <w:noProof/>
          <w:lang w:eastAsia="zh-CN"/>
        </w:rPr>
        <w:t>signalling</w:t>
      </w:r>
      <w:r w:rsidRPr="003513EF">
        <w:rPr>
          <w:rFonts w:hint="eastAsia"/>
          <w:noProof/>
          <w:lang w:eastAsia="zh-CN"/>
        </w:rPr>
        <w:t>.</w:t>
      </w:r>
    </w:p>
    <w:p w14:paraId="555284B7" w14:textId="77777777" w:rsidR="00EE5860" w:rsidRPr="00610A92" w:rsidRDefault="00EE5860" w:rsidP="00EE5860">
      <w:pPr>
        <w:rPr>
          <w:lang w:eastAsia="zh-CN"/>
        </w:rPr>
      </w:pPr>
      <w:r w:rsidRPr="00610A92">
        <w:t>The PFCP entities shall accept any new IP address allocated as part of F-SEID other than the one(s)</w:t>
      </w:r>
      <w:r>
        <w:t xml:space="preserve"> communicated in the Node Id.</w:t>
      </w:r>
    </w:p>
    <w:p w14:paraId="59BA4795" w14:textId="77777777" w:rsidR="00EE5860" w:rsidRPr="00610A92" w:rsidRDefault="00EE5860" w:rsidP="00EE5860">
      <w:pPr>
        <w:pStyle w:val="NO"/>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T</w:t>
      </w:r>
      <w:r>
        <w:t>he source IP address to send PFCP Association Setup request can not be used as the destination IP address when the peer sends a PFCP Association Update Request message, e.g. for a scenario when a NAT is deployed in the network.</w:t>
      </w:r>
    </w:p>
    <w:p w14:paraId="5A590208" w14:textId="77777777" w:rsidR="00EE5860" w:rsidRPr="00441CD0" w:rsidRDefault="00EE5860" w:rsidP="00EE5860">
      <w:pPr>
        <w:rPr>
          <w:lang w:val="sv-SE"/>
        </w:rPr>
      </w:pPr>
      <w:r w:rsidRPr="00441CD0">
        <w:rPr>
          <w:lang w:val="sv-SE"/>
        </w:rPr>
        <w:lastRenderedPageBreak/>
        <w:t>Prior to establishing a PFCP Association, the function responsible for establishing the PFCP Association (e.g. CP function) shall look up a peer function (e.g. UP function), e.g using DNS procedures (see 3GPP TS 29.303 [25]), NRF procedures (see 3GPP TS</w:t>
      </w:r>
      <w:r>
        <w:rPr>
          <w:lang w:val="sv-SE"/>
        </w:rPr>
        <w:t> </w:t>
      </w:r>
      <w:r w:rsidRPr="00441CD0">
        <w:rPr>
          <w:lang w:val="sv-SE"/>
        </w:rPr>
        <w:t>29.510 [43]) or local configuration. If the peer function is found to support multiple IP addresses (in the look up information), one of these addresses (any one) shall be used as destination IP address to send the PFCP Association Setup Request. Once the PFCP Association is established, any of the IP addresses of the peer function (found during the look-up) may then be used to send subsequent PFCP node related messages and PFCP session establishment requests for that PFCP Association.</w:t>
      </w:r>
    </w:p>
    <w:p w14:paraId="23AFE41F" w14:textId="77777777" w:rsidR="00EE5860" w:rsidRPr="00441CD0" w:rsidRDefault="00EE5860" w:rsidP="00EE5860">
      <w:pPr>
        <w:pStyle w:val="NO"/>
        <w:rPr>
          <w:lang w:val="sv-SE"/>
        </w:rPr>
      </w:pPr>
      <w:r w:rsidRPr="00441CD0">
        <w:rPr>
          <w:lang w:val="sv-SE"/>
        </w:rPr>
        <w:t xml:space="preserve">NOTE </w:t>
      </w:r>
      <w:r>
        <w:rPr>
          <w:lang w:val="sv-SE"/>
        </w:rPr>
        <w:t>2</w:t>
      </w:r>
      <w:r w:rsidRPr="00441CD0">
        <w:rPr>
          <w:lang w:val="sv-SE"/>
        </w:rPr>
        <w:t>:</w:t>
      </w:r>
      <w:r w:rsidRPr="00441CD0">
        <w:rPr>
          <w:lang w:val="sv-SE"/>
        </w:rPr>
        <w:tab/>
        <w:t>The look up information (e.g. in DNS, NRF or local configuration of the function responsible for establishing the PFCP association) needs to be configured consistently with the addressing information of the peer function. If a FQDN is configured to identify a function in DNS or NRF, then the Node ID of that function included in PFCP messages need to be set to the same FQDN. For instance, if the CP function is responsible for establishing the PFCP association, a UP function that exposes multiple IP addresses (for PFCP node related messages and PFCP session establishment requests) needs to be configured in the look up information as one (single) UP function that is associated to multiple IP addresses. The Node ID needs to be set to an SMF set FQDN when a single association is setup between an SMF set and UPF (see clause</w:t>
      </w:r>
      <w:r>
        <w:rPr>
          <w:lang w:val="sv-SE"/>
        </w:rPr>
        <w:t> </w:t>
      </w:r>
      <w:r w:rsidRPr="00441CD0">
        <w:rPr>
          <w:lang w:val="sv-SE"/>
        </w:rPr>
        <w:t>5.22.2).</w:t>
      </w:r>
    </w:p>
    <w:p w14:paraId="2DCF2C5D" w14:textId="77777777" w:rsidR="00EE5860" w:rsidRPr="00441CD0" w:rsidRDefault="00EE5860" w:rsidP="00EE5860">
      <w:pPr>
        <w:pStyle w:val="NO"/>
        <w:rPr>
          <w:lang w:val="en-US"/>
        </w:rPr>
      </w:pPr>
      <w:r w:rsidRPr="00441CD0">
        <w:rPr>
          <w:lang w:val="sv-SE"/>
        </w:rPr>
        <w:t xml:space="preserve">NOTE </w:t>
      </w:r>
      <w:r>
        <w:rPr>
          <w:lang w:val="sv-SE"/>
        </w:rPr>
        <w:t>3</w:t>
      </w:r>
      <w:r w:rsidRPr="00441CD0">
        <w:rPr>
          <w:lang w:val="sv-SE"/>
        </w:rPr>
        <w:t>:</w:t>
      </w:r>
      <w:r w:rsidRPr="00441CD0">
        <w:rPr>
          <w:lang w:val="sv-SE"/>
        </w:rPr>
        <w:tab/>
        <w:t>PFCP session related messages for sessions that are already established are sent to the IP address received in the F-SEID allocated by the peer function or to the IP address of an alternative SMF in the SMF set (see clause</w:t>
      </w:r>
      <w:r>
        <w:rPr>
          <w:lang w:val="sv-SE"/>
        </w:rPr>
        <w:t> </w:t>
      </w:r>
      <w:r w:rsidRPr="00441CD0">
        <w:rPr>
          <w:lang w:val="sv-SE"/>
        </w:rPr>
        <w:t>5.22). The former IP address needs not be configured in the look up information. See</w:t>
      </w:r>
      <w:r>
        <w:rPr>
          <w:lang w:val="sv-SE"/>
        </w:rPr>
        <w:t> </w:t>
      </w:r>
      <w:r w:rsidRPr="00441CD0">
        <w:rPr>
          <w:lang w:val="sv-SE"/>
        </w:rPr>
        <w:t>4.3.2 and 4.3.3.</w:t>
      </w:r>
    </w:p>
    <w:p w14:paraId="7FE5C0FA" w14:textId="77777777" w:rsidR="00EE5860" w:rsidRPr="00441CD0" w:rsidRDefault="00EE5860" w:rsidP="00EE5860">
      <w:pPr>
        <w:pStyle w:val="Heading3"/>
        <w:rPr>
          <w:lang w:val="x-none"/>
        </w:rPr>
      </w:pPr>
      <w:bookmarkStart w:id="1376" w:name="_Toc19717115"/>
      <w:bookmarkStart w:id="1377" w:name="_Toc27490582"/>
      <w:bookmarkStart w:id="1378" w:name="_Toc27556875"/>
      <w:bookmarkStart w:id="1379" w:name="_Toc27723792"/>
      <w:bookmarkStart w:id="1380" w:name="_Toc36030857"/>
      <w:bookmarkStart w:id="1381" w:name="_Toc36042777"/>
      <w:bookmarkStart w:id="1382" w:name="_Toc36814101"/>
      <w:bookmarkStart w:id="1383" w:name="_Toc44688950"/>
      <w:bookmarkStart w:id="1384" w:name="_Toc44923704"/>
      <w:bookmarkStart w:id="1385" w:name="_Toc51860672"/>
      <w:bookmarkStart w:id="1386" w:name="_Toc57930439"/>
      <w:bookmarkStart w:id="1387" w:name="_Toc57931069"/>
      <w:bookmarkStart w:id="1388" w:name="_Toc67499461"/>
      <w:r w:rsidRPr="00441CD0">
        <w:t>5.8.2</w:t>
      </w:r>
      <w:r w:rsidRPr="00441CD0">
        <w:tab/>
        <w:t>Behaviour with an Established PFCP Association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C2924D1" w14:textId="77777777" w:rsidR="00EE5860" w:rsidRPr="00441CD0" w:rsidRDefault="00EE5860" w:rsidP="00EE5860">
      <w:r w:rsidRPr="00441CD0">
        <w:t>When a PFCP Association is established with a UP function, the CP function:</w:t>
      </w:r>
    </w:p>
    <w:p w14:paraId="41763247" w14:textId="77777777" w:rsidR="00EE5860" w:rsidRPr="00441CD0" w:rsidRDefault="00EE5860" w:rsidP="00EE5860">
      <w:pPr>
        <w:pStyle w:val="B1"/>
        <w:rPr>
          <w:lang w:val="en-US"/>
        </w:rPr>
      </w:pPr>
      <w:r w:rsidRPr="00441CD0">
        <w:rPr>
          <w:lang w:val="en-US"/>
        </w:rPr>
        <w:t>-</w:t>
      </w:r>
      <w:r w:rsidRPr="00441CD0">
        <w:rPr>
          <w:lang w:val="en-US"/>
        </w:rPr>
        <w:tab/>
        <w:t>shall provision node related parameters (i.e. parameters that apply to all PFCP sessions) in the UP function, if any, e.g. PFDs;</w:t>
      </w:r>
    </w:p>
    <w:p w14:paraId="6E73AB27" w14:textId="77777777" w:rsidR="00EE5860" w:rsidRPr="00441CD0" w:rsidRDefault="00EE5860" w:rsidP="00EE5860">
      <w:pPr>
        <w:pStyle w:val="B1"/>
        <w:rPr>
          <w:lang w:val="en-US"/>
        </w:rPr>
      </w:pPr>
      <w:r w:rsidRPr="00441CD0">
        <w:rPr>
          <w:lang w:val="en-US"/>
        </w:rPr>
        <w:t>-</w:t>
      </w:r>
      <w:r w:rsidRPr="00441CD0">
        <w:rPr>
          <w:lang w:val="en-US"/>
        </w:rPr>
        <w:tab/>
        <w:t>shall provision the UP function with the list of features (affecting the UP function</w:t>
      </w:r>
      <w:r w:rsidRPr="00441CD0">
        <w:t xml:space="preserve"> behaviour</w:t>
      </w:r>
      <w:r w:rsidRPr="00441CD0">
        <w:rPr>
          <w:lang w:val="en-US"/>
        </w:rPr>
        <w:t>) the CP function supports, if any, e.g. support of load and/or overload control;</w:t>
      </w:r>
    </w:p>
    <w:p w14:paraId="6679DD71" w14:textId="07BD8EBF" w:rsidR="00EE5860" w:rsidRPr="00441CD0" w:rsidRDefault="00EE5860" w:rsidP="00EE5860">
      <w:pPr>
        <w:pStyle w:val="B1"/>
        <w:rPr>
          <w:lang w:val="en-US"/>
        </w:rPr>
      </w:pPr>
      <w:r w:rsidRPr="00441CD0">
        <w:rPr>
          <w:lang w:val="en-US"/>
        </w:rPr>
        <w:t>-</w:t>
      </w:r>
      <w:r w:rsidRPr="00441CD0">
        <w:rPr>
          <w:lang w:val="en-US"/>
        </w:rPr>
        <w:tab/>
        <w:t xml:space="preserve">shall check the responsiveness of the UP function using the Heartbeat procedure as specified in </w:t>
      </w:r>
      <w:r w:rsidR="00415C19" w:rsidRPr="00441CD0">
        <w:rPr>
          <w:lang w:val="en-US"/>
        </w:rPr>
        <w:t>clause</w:t>
      </w:r>
      <w:r w:rsidR="00415C19">
        <w:rPr>
          <w:lang w:val="en-US"/>
        </w:rPr>
        <w:t> </w:t>
      </w:r>
      <w:r w:rsidR="00415C19" w:rsidRPr="00441CD0">
        <w:rPr>
          <w:lang w:val="en-US"/>
        </w:rPr>
        <w:t>6</w:t>
      </w:r>
      <w:r w:rsidRPr="00441CD0">
        <w:rPr>
          <w:lang w:val="en-US"/>
        </w:rPr>
        <w:t>.2.2;</w:t>
      </w:r>
    </w:p>
    <w:p w14:paraId="6C313601" w14:textId="77777777" w:rsidR="00EE5860" w:rsidRPr="00441CD0" w:rsidRDefault="00EE5860" w:rsidP="00EE5860">
      <w:pPr>
        <w:pStyle w:val="B1"/>
        <w:rPr>
          <w:lang w:val="en-US"/>
        </w:rPr>
      </w:pPr>
      <w:r w:rsidRPr="00441CD0">
        <w:rPr>
          <w:lang w:val="en-US"/>
        </w:rPr>
        <w:t>-</w:t>
      </w:r>
      <w:r w:rsidRPr="00441CD0">
        <w:rPr>
          <w:lang w:val="en-US"/>
        </w:rPr>
        <w:tab/>
        <w:t>may establish PFCP sessions on that UP function;</w:t>
      </w:r>
    </w:p>
    <w:p w14:paraId="36F1AB2A" w14:textId="77777777" w:rsidR="00EE5860" w:rsidRPr="00441CD0" w:rsidRDefault="00EE5860" w:rsidP="00EE5860">
      <w:pPr>
        <w:pStyle w:val="B1"/>
        <w:rPr>
          <w:lang w:val="x-none"/>
        </w:rPr>
      </w:pPr>
      <w:r w:rsidRPr="00441CD0">
        <w:rPr>
          <w:lang w:val="en-US"/>
        </w:rPr>
        <w:t>-</w:t>
      </w:r>
      <w:r w:rsidRPr="00441CD0">
        <w:rPr>
          <w:lang w:val="en-US"/>
        </w:rPr>
        <w:tab/>
        <w:t>shall refrain from attempting to establish new PFCP sessions on the UP function, if the UP function has indicated it will shut down gracefully.</w:t>
      </w:r>
    </w:p>
    <w:p w14:paraId="70404C30" w14:textId="77777777" w:rsidR="00EE5860" w:rsidRPr="00441CD0" w:rsidRDefault="00EE5860" w:rsidP="00EE5860">
      <w:bookmarkStart w:id="1389" w:name="_Toc19717116"/>
      <w:bookmarkStart w:id="1390" w:name="_Toc27490583"/>
      <w:bookmarkStart w:id="1391" w:name="_Toc27556876"/>
      <w:bookmarkStart w:id="1392" w:name="_Toc27723793"/>
      <w:r w:rsidRPr="00441CD0">
        <w:t>When a PFCP Association is established with a CP function, the UP function:</w:t>
      </w:r>
    </w:p>
    <w:p w14:paraId="6DB7B6C9" w14:textId="77777777" w:rsidR="00EE5860" w:rsidRPr="00441CD0" w:rsidRDefault="00EE5860" w:rsidP="00EE5860">
      <w:pPr>
        <w:pStyle w:val="B1"/>
        <w:rPr>
          <w:lang w:val="en-US"/>
        </w:rPr>
      </w:pPr>
      <w:r w:rsidRPr="00441CD0">
        <w:rPr>
          <w:lang w:val="en-US"/>
        </w:rPr>
        <w:t>-</w:t>
      </w:r>
      <w:r w:rsidRPr="00441CD0">
        <w:rPr>
          <w:lang w:val="en-US"/>
        </w:rPr>
        <w:tab/>
        <w:t>shall update the CP function with the list of features it supports;</w:t>
      </w:r>
    </w:p>
    <w:p w14:paraId="3BEC25D8" w14:textId="77777777" w:rsidR="00EE5860" w:rsidRPr="00441CD0" w:rsidRDefault="00EE5860" w:rsidP="00EE5860">
      <w:pPr>
        <w:pStyle w:val="B1"/>
        <w:rPr>
          <w:lang w:val="en-US"/>
        </w:rPr>
      </w:pPr>
      <w:r w:rsidRPr="00441CD0">
        <w:rPr>
          <w:lang w:val="en-US"/>
        </w:rPr>
        <w:t>-</w:t>
      </w:r>
      <w:r w:rsidRPr="00441CD0">
        <w:rPr>
          <w:lang w:val="en-US"/>
        </w:rPr>
        <w:tab/>
        <w:t>shall update the CP function with its load and/or overload control information, if load and/or overload control is supported by the CP and UP functions;</w:t>
      </w:r>
    </w:p>
    <w:p w14:paraId="6D74ADCD" w14:textId="77777777" w:rsidR="00EE5860" w:rsidRPr="00441CD0" w:rsidRDefault="00EE5860" w:rsidP="00EE5860">
      <w:pPr>
        <w:pStyle w:val="B1"/>
        <w:rPr>
          <w:lang w:val="en-US"/>
        </w:rPr>
      </w:pPr>
      <w:r w:rsidRPr="00441CD0">
        <w:rPr>
          <w:lang w:val="en-US"/>
        </w:rPr>
        <w:t>-</w:t>
      </w:r>
      <w:r w:rsidRPr="00441CD0">
        <w:rPr>
          <w:lang w:val="en-US"/>
        </w:rPr>
        <w:tab/>
        <w:t>shall accept PFCP Session related messages from that CP function (unless prevented by other reasons, e.g. overload);</w:t>
      </w:r>
    </w:p>
    <w:p w14:paraId="303C859D" w14:textId="77777777" w:rsidR="00EE5860" w:rsidRPr="00441CD0" w:rsidRDefault="00EE5860" w:rsidP="00EE5860">
      <w:pPr>
        <w:pStyle w:val="B1"/>
        <w:rPr>
          <w:lang w:val="en-US"/>
        </w:rPr>
      </w:pPr>
      <w:r w:rsidRPr="00441CD0">
        <w:rPr>
          <w:lang w:val="en-US"/>
        </w:rPr>
        <w:t>-</w:t>
      </w:r>
      <w:r w:rsidRPr="00441CD0">
        <w:rPr>
          <w:lang w:val="en-US"/>
        </w:rPr>
        <w:tab/>
        <w:t>shall check the responsiveness of the CP function using the Heartbeat procedure as specified in</w:t>
      </w:r>
      <w:r>
        <w:rPr>
          <w:lang w:val="en-US"/>
        </w:rPr>
        <w:t xml:space="preserve"> clause </w:t>
      </w:r>
      <w:r w:rsidRPr="00441CD0">
        <w:rPr>
          <w:lang w:val="en-US"/>
        </w:rPr>
        <w:t>6.2.2;</w:t>
      </w:r>
    </w:p>
    <w:p w14:paraId="1CDEA07E" w14:textId="77777777" w:rsidR="00EE5860" w:rsidRDefault="00EE5860" w:rsidP="00EE5860">
      <w:pPr>
        <w:pStyle w:val="B1"/>
        <w:rPr>
          <w:lang w:val="en-US"/>
        </w:rPr>
      </w:pPr>
      <w:r w:rsidRPr="00441CD0">
        <w:rPr>
          <w:lang w:val="en-US"/>
        </w:rPr>
        <w:t>-</w:t>
      </w:r>
      <w:r w:rsidRPr="00441CD0">
        <w:rPr>
          <w:lang w:val="en-US"/>
        </w:rPr>
        <w:tab/>
        <w:t>shall indicate to the CP function if it will shut down within a graceful period and, when possible, if it fails and becomes out of service</w:t>
      </w:r>
      <w:r>
        <w:rPr>
          <w:lang w:val="en-US"/>
        </w:rPr>
        <w:t>;</w:t>
      </w:r>
    </w:p>
    <w:p w14:paraId="23BFCE0D" w14:textId="730BE9D3" w:rsidR="00EE5860" w:rsidRPr="00441CD0" w:rsidRDefault="00EE5860" w:rsidP="00EE5860">
      <w:pPr>
        <w:pStyle w:val="B1"/>
        <w:rPr>
          <w:lang w:val="en-US"/>
        </w:rPr>
      </w:pPr>
      <w:r w:rsidRPr="00441CD0">
        <w:rPr>
          <w:lang w:val="en-US"/>
        </w:rPr>
        <w:t>-</w:t>
      </w:r>
      <w:r w:rsidRPr="00441CD0">
        <w:rPr>
          <w:lang w:val="en-US"/>
        </w:rPr>
        <w:tab/>
      </w:r>
      <w:r>
        <w:rPr>
          <w:lang w:val="en-US"/>
        </w:rPr>
        <w:t>may</w:t>
      </w:r>
      <w:r w:rsidRPr="00441CD0">
        <w:rPr>
          <w:lang w:val="en-US"/>
        </w:rPr>
        <w:t xml:space="preserve"> </w:t>
      </w:r>
      <w:r>
        <w:rPr>
          <w:lang w:val="en-US"/>
        </w:rPr>
        <w:t xml:space="preserve">report UE IP address usage information to the CP function, </w:t>
      </w:r>
      <w:r w:rsidRPr="00441CD0">
        <w:rPr>
          <w:lang w:val="en-US"/>
        </w:rPr>
        <w:t xml:space="preserve">if </w:t>
      </w:r>
      <w:r>
        <w:rPr>
          <w:lang w:val="en-US"/>
        </w:rPr>
        <w:t xml:space="preserve">UE IP addresses are allocated by the UP function and the </w:t>
      </w:r>
      <w:r w:rsidRPr="00204E65">
        <w:rPr>
          <w:lang w:val="en-US"/>
        </w:rPr>
        <w:t>UE IP Address Usage Reporting</w:t>
      </w:r>
      <w:r>
        <w:rPr>
          <w:lang w:val="en-US"/>
        </w:rPr>
        <w:t xml:space="preserve"> feature</w:t>
      </w:r>
      <w:r w:rsidRPr="00441CD0">
        <w:rPr>
          <w:lang w:val="en-US"/>
        </w:rPr>
        <w:t xml:space="preserve"> is supported by the </w:t>
      </w:r>
      <w:r>
        <w:rPr>
          <w:lang w:val="en-US"/>
        </w:rPr>
        <w:t>C</w:t>
      </w:r>
      <w:r w:rsidRPr="00441CD0">
        <w:rPr>
          <w:lang w:val="en-US"/>
        </w:rPr>
        <w:t>P function</w:t>
      </w:r>
      <w:r>
        <w:rPr>
          <w:lang w:val="en-US"/>
        </w:rPr>
        <w:t xml:space="preserve"> (see </w:t>
      </w:r>
      <w:r w:rsidR="00415C19">
        <w:rPr>
          <w:lang w:val="en-US"/>
        </w:rPr>
        <w:t>clause 5</w:t>
      </w:r>
      <w:r>
        <w:rPr>
          <w:lang w:val="en-US"/>
        </w:rPr>
        <w:t>.21.3.2).</w:t>
      </w:r>
    </w:p>
    <w:p w14:paraId="10509F1E" w14:textId="77777777" w:rsidR="00EE5860" w:rsidRPr="00441CD0" w:rsidRDefault="00EE5860" w:rsidP="00EE5860">
      <w:pPr>
        <w:pStyle w:val="Heading3"/>
        <w:rPr>
          <w:lang w:val="en-US"/>
        </w:rPr>
      </w:pPr>
      <w:bookmarkStart w:id="1393" w:name="_Toc36030858"/>
      <w:bookmarkStart w:id="1394" w:name="_Toc36042778"/>
      <w:bookmarkStart w:id="1395" w:name="_Toc36814102"/>
      <w:bookmarkStart w:id="1396" w:name="_Toc44688951"/>
      <w:bookmarkStart w:id="1397" w:name="_Toc44923705"/>
      <w:bookmarkStart w:id="1398" w:name="_Toc51860673"/>
      <w:bookmarkStart w:id="1399" w:name="_Toc57930440"/>
      <w:bookmarkStart w:id="1400" w:name="_Toc57931070"/>
      <w:bookmarkStart w:id="1401" w:name="_Toc67499462"/>
      <w:r w:rsidRPr="00441CD0">
        <w:rPr>
          <w:lang w:val="en-US"/>
        </w:rPr>
        <w:t>5.8.3</w:t>
      </w:r>
      <w:r w:rsidRPr="00441CD0">
        <w:tab/>
        <w:t>Behaviour</w:t>
      </w:r>
      <w:r w:rsidRPr="00441CD0">
        <w:rPr>
          <w:lang w:val="en-US"/>
        </w:rPr>
        <w:t xml:space="preserve"> without an Established PFCP Association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7FF505EE" w14:textId="77777777" w:rsidR="00EE5860" w:rsidRPr="00441CD0" w:rsidRDefault="00EE5860" w:rsidP="00EE5860">
      <w:r w:rsidRPr="00441CD0">
        <w:t>When a PFCP Association is not established with a UP function, the CP function:</w:t>
      </w:r>
    </w:p>
    <w:p w14:paraId="75F178F6" w14:textId="77777777" w:rsidR="00EE5860" w:rsidRPr="00441CD0" w:rsidRDefault="00EE5860" w:rsidP="00EE5860">
      <w:pPr>
        <w:pStyle w:val="B1"/>
        <w:rPr>
          <w:lang w:val="en-US"/>
        </w:rPr>
      </w:pPr>
      <w:r w:rsidRPr="00441CD0">
        <w:rPr>
          <w:lang w:val="en-US"/>
        </w:rPr>
        <w:t>-</w:t>
      </w:r>
      <w:r w:rsidRPr="00441CD0">
        <w:rPr>
          <w:lang w:val="en-US"/>
        </w:rPr>
        <w:tab/>
        <w:t xml:space="preserve">shall reject any incoming PFCP Session related messages from that UP function, with a </w:t>
      </w:r>
      <w:r w:rsidRPr="00441CD0">
        <w:t>cause indicating that no PFCP association exists with the peer entity.</w:t>
      </w:r>
    </w:p>
    <w:p w14:paraId="4BBA7F29" w14:textId="77777777" w:rsidR="00EE5860" w:rsidRPr="00441CD0" w:rsidRDefault="00EE5860" w:rsidP="00EE5860">
      <w:r w:rsidRPr="00441CD0">
        <w:lastRenderedPageBreak/>
        <w:t>When a PFCP Association is not yet established with a CP function, the UP function:</w:t>
      </w:r>
    </w:p>
    <w:p w14:paraId="4CAD233B" w14:textId="77777777" w:rsidR="00EE5860" w:rsidRPr="00441CD0" w:rsidRDefault="00EE5860" w:rsidP="00EE5860">
      <w:pPr>
        <w:pStyle w:val="B1"/>
      </w:pPr>
      <w:r w:rsidRPr="00441CD0">
        <w:rPr>
          <w:lang w:val="en-US"/>
        </w:rPr>
        <w:t>-</w:t>
      </w:r>
      <w:r w:rsidRPr="00441CD0">
        <w:rPr>
          <w:lang w:val="en-US"/>
        </w:rPr>
        <w:tab/>
        <w:t xml:space="preserve">shall reject any incoming PFCP Session related messages from that CP function, with a </w:t>
      </w:r>
      <w:r w:rsidRPr="00441CD0">
        <w:t>cause indicating that no PFCP association exists with the peer entity.</w:t>
      </w:r>
    </w:p>
    <w:p w14:paraId="292D7862" w14:textId="77777777" w:rsidR="00EE5860" w:rsidRPr="00441CD0" w:rsidRDefault="00EE5860" w:rsidP="00EE5860">
      <w:pPr>
        <w:pStyle w:val="Heading2"/>
      </w:pPr>
      <w:bookmarkStart w:id="1402" w:name="_Toc19717117"/>
      <w:bookmarkStart w:id="1403" w:name="_Toc27490584"/>
      <w:bookmarkStart w:id="1404" w:name="_Toc27556877"/>
      <w:bookmarkStart w:id="1405" w:name="_Toc27723794"/>
      <w:bookmarkStart w:id="1406" w:name="_Toc36030859"/>
      <w:bookmarkStart w:id="1407" w:name="_Toc36042779"/>
      <w:bookmarkStart w:id="1408" w:name="_Toc36814103"/>
      <w:bookmarkStart w:id="1409" w:name="_Toc44688952"/>
      <w:bookmarkStart w:id="1410" w:name="_Toc44923706"/>
      <w:bookmarkStart w:id="1411" w:name="_Toc51860674"/>
      <w:bookmarkStart w:id="1412" w:name="_Toc57930441"/>
      <w:bookmarkStart w:id="1413" w:name="_Toc57931071"/>
      <w:bookmarkStart w:id="1414" w:name="_Toc67499463"/>
      <w:r w:rsidRPr="00441CD0">
        <w:t>5.</w:t>
      </w:r>
      <w:r w:rsidRPr="00441CD0">
        <w:rPr>
          <w:lang w:val="en-US"/>
        </w:rPr>
        <w:t>9</w:t>
      </w:r>
      <w:r w:rsidRPr="00441CD0">
        <w:tab/>
        <w:t>Usage of Vendor-specific IE</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50701B4C" w14:textId="77777777" w:rsidR="00EE5860" w:rsidRPr="00441CD0" w:rsidRDefault="00EE5860" w:rsidP="00EE5860">
      <w:r w:rsidRPr="00441CD0">
        <w:t>Vendor-specific IEs are defined to cover requirements and features not specified by 3GPP.</w:t>
      </w:r>
    </w:p>
    <w:p w14:paraId="77D40853" w14:textId="77777777" w:rsidR="00EE5860" w:rsidRPr="00441CD0" w:rsidRDefault="00EE5860" w:rsidP="00EE5860">
      <w:pPr>
        <w:pStyle w:val="NO"/>
      </w:pPr>
      <w:r w:rsidRPr="00441CD0">
        <w:t>NOTE 1:</w:t>
      </w:r>
      <w:r w:rsidRPr="00441CD0">
        <w:tab/>
        <w:t>When a</w:t>
      </w:r>
      <w:r>
        <w:t>n</w:t>
      </w:r>
      <w:r w:rsidRPr="00441CD0">
        <w:t xml:space="preserve"> IE is intended to be used by more than one vendor, the definition of the IE is encouraged to be specified by 3GPP </w:t>
      </w:r>
      <w:r w:rsidRPr="00441CD0">
        <w:rPr>
          <w:lang w:val="en-US"/>
        </w:rPr>
        <w:t>to ease implementation and interoperability</w:t>
      </w:r>
      <w:r w:rsidRPr="00441CD0">
        <w:t>.</w:t>
      </w:r>
    </w:p>
    <w:p w14:paraId="1C505091" w14:textId="77777777" w:rsidR="00EE5860" w:rsidRPr="00441CD0" w:rsidRDefault="00EE5860" w:rsidP="00EE5860">
      <w:pPr>
        <w:pStyle w:val="NO"/>
      </w:pPr>
      <w:r w:rsidRPr="00441CD0">
        <w:t>NOTE 2:</w:t>
      </w:r>
      <w:r w:rsidRPr="00441CD0">
        <w:tab/>
        <w:t>The PFCP entities can use Vendor-specific IE(s) in the PFCP message relevant to the PFCP Association Setup procedure to learn which vendor specific enhancements are supported by the peer.</w:t>
      </w:r>
    </w:p>
    <w:p w14:paraId="502F7A41" w14:textId="77777777" w:rsidR="00EE5860" w:rsidRPr="00441CD0" w:rsidRDefault="00EE5860" w:rsidP="00EE5860">
      <w:r w:rsidRPr="00441CD0">
        <w:t>Vendor-specific IE may be sent with any PFCP message. Vendor-specific IE may be added directly to a PFCP message, or by embedding it into a grouped IE.</w:t>
      </w:r>
    </w:p>
    <w:p w14:paraId="4871F691" w14:textId="77777777" w:rsidR="00EE5860" w:rsidRPr="00441CD0" w:rsidRDefault="00EE5860" w:rsidP="00EE5860">
      <w:r w:rsidRPr="00441CD0">
        <w:t>In a network with Vendor specific enhancements, unrecognized vendor specific IEs shall be handled as unknown optional IEs.</w:t>
      </w:r>
    </w:p>
    <w:p w14:paraId="570CE22E" w14:textId="77777777" w:rsidR="00EE5860" w:rsidRPr="00441CD0" w:rsidRDefault="00EE5860" w:rsidP="00EE5860">
      <w:pPr>
        <w:pStyle w:val="Heading2"/>
      </w:pPr>
      <w:bookmarkStart w:id="1415" w:name="_Toc19717118"/>
      <w:bookmarkStart w:id="1416" w:name="_Toc27490585"/>
      <w:bookmarkStart w:id="1417" w:name="_Toc27556878"/>
      <w:bookmarkStart w:id="1418" w:name="_Toc27723795"/>
      <w:bookmarkStart w:id="1419" w:name="_Toc36030860"/>
      <w:bookmarkStart w:id="1420" w:name="_Toc36042780"/>
      <w:bookmarkStart w:id="1421" w:name="_Toc36814104"/>
      <w:bookmarkStart w:id="1422" w:name="_Toc44688953"/>
      <w:bookmarkStart w:id="1423" w:name="_Toc44923707"/>
      <w:bookmarkStart w:id="1424" w:name="_Toc51860675"/>
      <w:bookmarkStart w:id="1425" w:name="_Toc57930442"/>
      <w:bookmarkStart w:id="1426" w:name="_Toc57931072"/>
      <w:bookmarkStart w:id="1427" w:name="_Toc67499464"/>
      <w:r w:rsidRPr="00441CD0">
        <w:t>5.</w:t>
      </w:r>
      <w:r w:rsidRPr="00441CD0">
        <w:rPr>
          <w:lang w:val="en-US"/>
        </w:rPr>
        <w:t>10</w:t>
      </w:r>
      <w:r w:rsidRPr="00441CD0">
        <w:tab/>
        <w:t>Error Indication Handling</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244DDFD2" w14:textId="77777777" w:rsidR="00EE5860" w:rsidRPr="00441CD0" w:rsidRDefault="00EE5860" w:rsidP="00EE5860">
      <w:r w:rsidRPr="00441CD0">
        <w:t>Upon receipt of a GTP-U Error Indication message, the UP function:</w:t>
      </w:r>
    </w:p>
    <w:p w14:paraId="5A903E59" w14:textId="77777777" w:rsidR="00EE5860" w:rsidRPr="00441CD0" w:rsidRDefault="00EE5860" w:rsidP="00EE5860">
      <w:pPr>
        <w:pStyle w:val="B1"/>
      </w:pPr>
      <w:r w:rsidRPr="00441CD0">
        <w:t>-</w:t>
      </w:r>
      <w:r w:rsidRPr="00441CD0">
        <w:tab/>
        <w:t>shall identify the related PFCP session for which the message is received; and</w:t>
      </w:r>
    </w:p>
    <w:p w14:paraId="6AB4CBF9" w14:textId="77777777" w:rsidR="00EE5860" w:rsidRPr="00441CD0" w:rsidRDefault="00EE5860" w:rsidP="00EE5860">
      <w:pPr>
        <w:pStyle w:val="B1"/>
      </w:pPr>
      <w:r w:rsidRPr="00441CD0">
        <w:t>-</w:t>
      </w:r>
      <w:r w:rsidRPr="00441CD0">
        <w:tab/>
        <w:t>shall initiate a PFCP Session Report procedure, towards the CP function controlling this PFCP session, to send an Error Indication Report including the remote F-TEID signalled in the GTP-U Peer Address IE and the Tunnel Endpoint Identifier Data I IE of the GTP-U Error Indication (see clause</w:t>
      </w:r>
      <w:r>
        <w:t> </w:t>
      </w:r>
      <w:r w:rsidRPr="00441CD0">
        <w:t>7.3.1 of 3GPP TS 29.281 [3]).</w:t>
      </w:r>
    </w:p>
    <w:p w14:paraId="35020206" w14:textId="77777777" w:rsidR="00EE5860" w:rsidRPr="00441CD0" w:rsidRDefault="00EE5860" w:rsidP="00EE5860">
      <w:r w:rsidRPr="00441CD0">
        <w:t>For EPC, upon receipt of an Error Indication Report, the CP function shall then identify the bearer for which the Error Indication Report is received using the remote F-TEID included in the report and proceed as specified in clauses</w:t>
      </w:r>
      <w:r>
        <w:t> </w:t>
      </w:r>
      <w:r w:rsidRPr="00441CD0">
        <w:t>21.7 and 21.8 of 3GPP TS 23.007 [24], i.e.:</w:t>
      </w:r>
    </w:p>
    <w:p w14:paraId="29146F9B" w14:textId="77777777" w:rsidR="00EE5860" w:rsidRPr="00441CD0" w:rsidRDefault="00EE5860" w:rsidP="00EE5860">
      <w:pPr>
        <w:pStyle w:val="B1"/>
      </w:pPr>
      <w:r w:rsidRPr="00441CD0">
        <w:t>-</w:t>
      </w:r>
      <w:r w:rsidRPr="00441CD0">
        <w:tab/>
        <w:t>modify the PFCP session to instruct the UP function to buffer DL packets;</w:t>
      </w:r>
    </w:p>
    <w:p w14:paraId="100A5578" w14:textId="77777777" w:rsidR="00EE5860" w:rsidRPr="00441CD0" w:rsidRDefault="00EE5860" w:rsidP="00EE5860">
      <w:pPr>
        <w:pStyle w:val="B1"/>
      </w:pPr>
      <w:r w:rsidRPr="00441CD0">
        <w:t>-</w:t>
      </w:r>
      <w:r w:rsidRPr="00441CD0">
        <w:tab/>
        <w:t>modify the PFCP session to delete the PDR and FAR, when having to delete a bearer; or</w:t>
      </w:r>
    </w:p>
    <w:p w14:paraId="777D8CFF" w14:textId="77777777" w:rsidR="00EE5860" w:rsidRPr="00441CD0" w:rsidRDefault="00EE5860" w:rsidP="00EE5860">
      <w:pPr>
        <w:pStyle w:val="B1"/>
      </w:pPr>
      <w:r w:rsidRPr="00441CD0">
        <w:t>-</w:t>
      </w:r>
      <w:r w:rsidRPr="00441CD0">
        <w:tab/>
        <w:t>delete the PFCP session, when having to delete the PDN connection.</w:t>
      </w:r>
    </w:p>
    <w:p w14:paraId="2696F984" w14:textId="77777777" w:rsidR="00EE5860" w:rsidRPr="00441CD0" w:rsidRDefault="00EE5860" w:rsidP="00EE5860">
      <w:r w:rsidRPr="00441CD0">
        <w:t>For 5GC, upon receipt of an Error Indication Report, the SMF shall proceed as specified in clause</w:t>
      </w:r>
      <w:r>
        <w:t> </w:t>
      </w:r>
      <w:r w:rsidRPr="00441CD0">
        <w:t>5.3 of 3GPP TS 23.527 [40].</w:t>
      </w:r>
    </w:p>
    <w:p w14:paraId="08EEFF91" w14:textId="77777777" w:rsidR="00EE5860" w:rsidRPr="00441CD0" w:rsidRDefault="00EE5860" w:rsidP="00EE5860">
      <w:pPr>
        <w:pStyle w:val="Heading2"/>
      </w:pPr>
      <w:bookmarkStart w:id="1428" w:name="_Toc19717119"/>
      <w:bookmarkStart w:id="1429" w:name="_Toc27490586"/>
      <w:bookmarkStart w:id="1430" w:name="_Toc27556879"/>
      <w:bookmarkStart w:id="1431" w:name="_Toc27723796"/>
      <w:bookmarkStart w:id="1432" w:name="_Toc36030861"/>
      <w:bookmarkStart w:id="1433" w:name="_Toc36042781"/>
      <w:bookmarkStart w:id="1434" w:name="_Toc36814105"/>
      <w:bookmarkStart w:id="1435" w:name="_Toc44688954"/>
      <w:bookmarkStart w:id="1436" w:name="_Toc44923708"/>
      <w:bookmarkStart w:id="1437" w:name="_Toc51860676"/>
      <w:bookmarkStart w:id="1438" w:name="_Toc57930443"/>
      <w:bookmarkStart w:id="1439" w:name="_Toc57931073"/>
      <w:bookmarkStart w:id="1440" w:name="_Toc67499465"/>
      <w:r w:rsidRPr="00441CD0">
        <w:t>5.</w:t>
      </w:r>
      <w:r w:rsidRPr="00441CD0">
        <w:rPr>
          <w:lang w:val="en-US"/>
        </w:rPr>
        <w:t>11</w:t>
      </w:r>
      <w:r w:rsidRPr="00441CD0">
        <w:tab/>
        <w:t>User plane inactivity detection and reporting</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53CF2382" w14:textId="77777777" w:rsidR="00EE5860" w:rsidRPr="00441CD0" w:rsidRDefault="00EE5860" w:rsidP="00EE5860">
      <w:r w:rsidRPr="00441CD0">
        <w:rPr>
          <w:rFonts w:cs="Arial"/>
          <w:bCs/>
        </w:rPr>
        <w:t>Clause</w:t>
      </w:r>
      <w:r>
        <w:rPr>
          <w:rFonts w:cs="Arial"/>
          <w:bCs/>
        </w:rPr>
        <w:t> </w:t>
      </w:r>
      <w:r w:rsidRPr="00441CD0">
        <w:rPr>
          <w:rFonts w:cs="Arial"/>
          <w:bCs/>
        </w:rPr>
        <w:t xml:space="preserve">5.4.4.1 of 3GPP TS 23.401 [14] requires the PGW to </w:t>
      </w:r>
      <w:r w:rsidRPr="00441CD0">
        <w:t xml:space="preserve">initiate the </w:t>
      </w:r>
      <w:r w:rsidRPr="00441CD0">
        <w:rPr>
          <w:rFonts w:cs="Arial"/>
          <w:bCs/>
        </w:rPr>
        <w:t>release of an inactive emergency PDN connection</w:t>
      </w:r>
      <w:r w:rsidRPr="00441CD0">
        <w:t>.</w:t>
      </w:r>
    </w:p>
    <w:p w14:paraId="73FC7E2A" w14:textId="77777777" w:rsidR="0054391E" w:rsidRDefault="00EE5860" w:rsidP="0054391E">
      <w:r w:rsidRPr="00441CD0">
        <w:rPr>
          <w:rFonts w:cs="Arial"/>
          <w:bCs/>
        </w:rPr>
        <w:t>Clause</w:t>
      </w:r>
      <w:r>
        <w:rPr>
          <w:rFonts w:cs="Arial"/>
          <w:bCs/>
        </w:rPr>
        <w:t> </w:t>
      </w:r>
      <w:r w:rsidRPr="00441CD0">
        <w:rPr>
          <w:rFonts w:cs="Arial"/>
          <w:bCs/>
        </w:rPr>
        <w:t xml:space="preserve">4.3.7 and </w:t>
      </w:r>
      <w:r w:rsidRPr="00441CD0">
        <w:rPr>
          <w:lang w:eastAsia="ja-JP"/>
        </w:rPr>
        <w:t xml:space="preserve">4.3.2.2.2 </w:t>
      </w:r>
      <w:r w:rsidRPr="00441CD0">
        <w:rPr>
          <w:rFonts w:cs="Arial"/>
          <w:bCs/>
        </w:rPr>
        <w:t xml:space="preserve">of 3GPP TS 23.502 [29] requires the SMF to be able to </w:t>
      </w:r>
      <w:r w:rsidRPr="00441CD0">
        <w:t xml:space="preserve">initiate the </w:t>
      </w:r>
      <w:r w:rsidRPr="00441CD0">
        <w:rPr>
          <w:rFonts w:cs="Arial"/>
          <w:bCs/>
        </w:rPr>
        <w:t>deactivation of the UP connection of an existing PDU session without user plane activity for a given inactivity period, except for the H-SMF for</w:t>
      </w:r>
      <w:r w:rsidRPr="00441CD0">
        <w:t xml:space="preserve"> the home routed roaming scenario</w:t>
      </w:r>
      <w:r w:rsidRPr="00441CD0">
        <w:rPr>
          <w:lang w:eastAsia="zh-CN"/>
        </w:rPr>
        <w:t xml:space="preserve"> or except for an always-on PDU session as described in clause</w:t>
      </w:r>
      <w:r>
        <w:rPr>
          <w:lang w:eastAsia="zh-CN"/>
        </w:rPr>
        <w:t> </w:t>
      </w:r>
      <w:r w:rsidRPr="00441CD0">
        <w:rPr>
          <w:lang w:eastAsia="zh-CN"/>
        </w:rPr>
        <w:t>5.6.8</w:t>
      </w:r>
      <w:r w:rsidRPr="00441CD0">
        <w:t xml:space="preserve"> of 3GPP TS 23.501 [28].</w:t>
      </w:r>
    </w:p>
    <w:p w14:paraId="4C921728" w14:textId="3880F9C9" w:rsidR="00EE5860" w:rsidRPr="00441CD0" w:rsidRDefault="0054391E" w:rsidP="0054391E">
      <w:r>
        <w:rPr>
          <w:rFonts w:hint="eastAsia"/>
          <w:noProof/>
          <w:lang w:eastAsia="zh-CN"/>
        </w:rPr>
        <w:t>C</w:t>
      </w:r>
      <w:r>
        <w:rPr>
          <w:noProof/>
          <w:lang w:eastAsia="zh-CN"/>
        </w:rPr>
        <w:t>lause</w:t>
      </w:r>
      <w:r>
        <w:rPr>
          <w:noProof/>
          <w:lang w:val="en-US" w:eastAsia="zh-CN"/>
        </w:rPr>
        <w:t> </w:t>
      </w:r>
      <w:r w:rsidRPr="00140E21">
        <w:t>4.3.5.7</w:t>
      </w:r>
      <w:r>
        <w:t xml:space="preserve"> of </w:t>
      </w:r>
      <w:r w:rsidRPr="00441CD0">
        <w:rPr>
          <w:rFonts w:cs="Arial"/>
          <w:bCs/>
        </w:rPr>
        <w:t>3GPP TS 23.502 [29]</w:t>
      </w:r>
      <w:r>
        <w:rPr>
          <w:rFonts w:cs="Arial"/>
          <w:bCs/>
        </w:rPr>
        <w:t xml:space="preserve"> requires the SMF to be able to </w:t>
      </w:r>
      <w:r w:rsidRPr="00441CD0">
        <w:t xml:space="preserve">initiate the </w:t>
      </w:r>
      <w:r w:rsidRPr="00441CD0">
        <w:rPr>
          <w:rFonts w:cs="Arial"/>
          <w:bCs/>
        </w:rPr>
        <w:t>deactivation of the UP connection of an existing PDU session</w:t>
      </w:r>
      <w:r>
        <w:rPr>
          <w:rFonts w:cs="Arial"/>
          <w:bCs/>
        </w:rPr>
        <w:t xml:space="preserve"> in source UL CL or source UPF (e.g. PSA2) if </w:t>
      </w:r>
      <w:r w:rsidRPr="00140E21">
        <w:t>no active traffic over the N9 forwarding tunnel</w:t>
      </w:r>
      <w:r>
        <w:t xml:space="preserve"> is detected and reported by the </w:t>
      </w:r>
      <w:r w:rsidRPr="00140E21">
        <w:t>Source UL CL</w:t>
      </w:r>
      <w:r>
        <w:t>.</w:t>
      </w:r>
    </w:p>
    <w:p w14:paraId="1B8F26B6" w14:textId="77777777" w:rsidR="00EE5860" w:rsidRPr="00441CD0" w:rsidRDefault="00EE5860" w:rsidP="00EE5860">
      <w:pPr>
        <w:rPr>
          <w:lang w:val="en-US"/>
        </w:rPr>
      </w:pPr>
      <w:r w:rsidRPr="00441CD0">
        <w:t xml:space="preserve">The CP function may request the UP function to detect and report </w:t>
      </w:r>
      <w:r w:rsidRPr="00441CD0">
        <w:rPr>
          <w:lang w:val="en-US"/>
        </w:rPr>
        <w:t>when no user plane packets are received for a PFCP session, by provisioning the User Plane Inactivity Timer IE in the PFCP Session Establishment Request or PFCP Session Modification Request.</w:t>
      </w:r>
    </w:p>
    <w:p w14:paraId="5DCCCB0A" w14:textId="77777777" w:rsidR="00EE5860" w:rsidRPr="00441CD0" w:rsidRDefault="00EE5860" w:rsidP="00EE5860">
      <w:pPr>
        <w:rPr>
          <w:noProof/>
        </w:rPr>
      </w:pPr>
      <w:r w:rsidRPr="00441CD0">
        <w:rPr>
          <w:lang w:val="en-US"/>
        </w:rPr>
        <w:lastRenderedPageBreak/>
        <w:t xml:space="preserve">Upon being provisioned with this IE, the UP function shall monitor the user plane activity of the PFCP session, and report any user plane inactivity exceeding the duration indicated by this IE by sending </w:t>
      </w:r>
      <w:r w:rsidRPr="00441CD0">
        <w:t xml:space="preserve">a PFCP Session Report Request with the Report Type set to </w:t>
      </w:r>
      <w:r w:rsidRPr="00441CD0">
        <w:rPr>
          <w:noProof/>
        </w:rPr>
        <w:t>UPIR (User Plane Inactivity Report). The UP function shall then continue to process any further user plane packets as instructed by the rules provisioned for the PFCP session, until receiving any new instruction from the CP function.</w:t>
      </w:r>
    </w:p>
    <w:p w14:paraId="14961DF2" w14:textId="77777777" w:rsidR="00EE5860" w:rsidRPr="00441CD0" w:rsidRDefault="00EE5860" w:rsidP="00EE5860">
      <w:pPr>
        <w:pStyle w:val="Heading2"/>
      </w:pPr>
      <w:bookmarkStart w:id="1441" w:name="_Toc19717120"/>
      <w:bookmarkStart w:id="1442" w:name="_Toc27490587"/>
      <w:bookmarkStart w:id="1443" w:name="_Toc27556880"/>
      <w:bookmarkStart w:id="1444" w:name="_Toc27723797"/>
      <w:bookmarkStart w:id="1445" w:name="_Toc36030862"/>
      <w:bookmarkStart w:id="1446" w:name="_Toc36042782"/>
      <w:bookmarkStart w:id="1447" w:name="_Toc36814106"/>
      <w:bookmarkStart w:id="1448" w:name="_Toc44688955"/>
      <w:bookmarkStart w:id="1449" w:name="_Toc44923709"/>
      <w:bookmarkStart w:id="1450" w:name="_Toc51860677"/>
      <w:bookmarkStart w:id="1451" w:name="_Toc57930444"/>
      <w:bookmarkStart w:id="1452" w:name="_Toc57931074"/>
      <w:bookmarkStart w:id="1453" w:name="_Toc67499466"/>
      <w:r w:rsidRPr="00441CD0">
        <w:t>5.</w:t>
      </w:r>
      <w:r w:rsidRPr="00441CD0">
        <w:rPr>
          <w:lang w:val="en-US"/>
        </w:rPr>
        <w:t>12</w:t>
      </w:r>
      <w:r w:rsidRPr="00441CD0">
        <w:tab/>
        <w:t>Suspend and Resume Notification procedures</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5E078230" w14:textId="77777777" w:rsidR="00EE5860" w:rsidRPr="00441CD0" w:rsidRDefault="00EE5860" w:rsidP="00EE5860">
      <w:r w:rsidRPr="00441CD0">
        <w:t>Upon receipt of a Suspend Notification message, the PGW-C should request the PGW-U to discard packets received for the suspended PDN connection by:</w:t>
      </w:r>
    </w:p>
    <w:p w14:paraId="611A4AE5" w14:textId="77777777" w:rsidR="00EE5860" w:rsidRPr="00441CD0" w:rsidRDefault="00EE5860" w:rsidP="00EE5860">
      <w:pPr>
        <w:pStyle w:val="B1"/>
      </w:pPr>
      <w:r w:rsidRPr="00441CD0">
        <w:t>-</w:t>
      </w:r>
      <w:r w:rsidRPr="00441CD0">
        <w:tab/>
        <w:t>setting the DROP flag in the Apply Action IE of the FARs of the corresponding PFCP session</w:t>
      </w:r>
      <w:r w:rsidRPr="00441CD0">
        <w:rPr>
          <w:lang w:val="sv-SE"/>
        </w:rPr>
        <w:t>;</w:t>
      </w:r>
      <w:r w:rsidRPr="00441CD0">
        <w:t xml:space="preserve"> or</w:t>
      </w:r>
    </w:p>
    <w:p w14:paraId="48B81CC4" w14:textId="77777777" w:rsidR="00EE5860" w:rsidRPr="00441CD0" w:rsidRDefault="00EE5860" w:rsidP="00EE5860">
      <w:pPr>
        <w:pStyle w:val="B1"/>
      </w:pPr>
      <w:r w:rsidRPr="00441CD0">
        <w:t>-</w:t>
      </w:r>
      <w:r w:rsidRPr="00441CD0">
        <w:tab/>
        <w:t>setting the gate fields in the Gate Status IE of QERs to the value CLOSED.</w:t>
      </w:r>
    </w:p>
    <w:p w14:paraId="5A34626B" w14:textId="77777777" w:rsidR="00EE5860" w:rsidRPr="00441CD0" w:rsidRDefault="00EE5860" w:rsidP="00EE5860">
      <w:r w:rsidRPr="00441CD0">
        <w:t>Upon being requested to resume the PDN connection, the PGW-C should re-allow the PGW-U to forward the packets for the PDN connection (unless not permitted for other reasons) by:</w:t>
      </w:r>
    </w:p>
    <w:p w14:paraId="26B08D32" w14:textId="77777777" w:rsidR="00EE5860" w:rsidRPr="00441CD0" w:rsidRDefault="00EE5860" w:rsidP="00EE5860">
      <w:pPr>
        <w:pStyle w:val="B1"/>
      </w:pPr>
      <w:r w:rsidRPr="00441CD0">
        <w:t>-</w:t>
      </w:r>
      <w:r w:rsidRPr="00441CD0">
        <w:tab/>
        <w:t>setting the FORW flag in the Apply Action IE of the FARs of the corresponding PFCP session</w:t>
      </w:r>
      <w:r w:rsidRPr="00441CD0">
        <w:rPr>
          <w:lang w:val="sv-SE"/>
        </w:rPr>
        <w:t>;</w:t>
      </w:r>
      <w:r w:rsidRPr="00441CD0">
        <w:t xml:space="preserve"> or</w:t>
      </w:r>
    </w:p>
    <w:p w14:paraId="5E258756" w14:textId="77777777" w:rsidR="00EE5860" w:rsidRPr="00441CD0" w:rsidRDefault="00EE5860" w:rsidP="00EE5860">
      <w:pPr>
        <w:pStyle w:val="B1"/>
      </w:pPr>
      <w:r w:rsidRPr="00441CD0">
        <w:t>-</w:t>
      </w:r>
      <w:r w:rsidRPr="00441CD0">
        <w:tab/>
        <w:t>setting the gate fields in the Gate Status IE of QERs to the value OPEN.</w:t>
      </w:r>
    </w:p>
    <w:p w14:paraId="60C5D5B7" w14:textId="77777777" w:rsidR="00EE5860" w:rsidRPr="00441CD0" w:rsidRDefault="00EE5860" w:rsidP="00EE5860">
      <w:pPr>
        <w:pStyle w:val="Heading2"/>
      </w:pPr>
      <w:bookmarkStart w:id="1454" w:name="_Toc19717121"/>
      <w:bookmarkStart w:id="1455" w:name="_Toc27490588"/>
      <w:bookmarkStart w:id="1456" w:name="_Toc27556881"/>
      <w:bookmarkStart w:id="1457" w:name="_Toc27723798"/>
      <w:bookmarkStart w:id="1458" w:name="_Toc36030863"/>
      <w:bookmarkStart w:id="1459" w:name="_Toc36042783"/>
      <w:bookmarkStart w:id="1460" w:name="_Toc36814107"/>
      <w:bookmarkStart w:id="1461" w:name="_Toc44688956"/>
      <w:bookmarkStart w:id="1462" w:name="_Toc44923710"/>
      <w:bookmarkStart w:id="1463" w:name="_Toc51860678"/>
      <w:bookmarkStart w:id="1464" w:name="_Toc57930445"/>
      <w:bookmarkStart w:id="1465" w:name="_Toc57931075"/>
      <w:bookmarkStart w:id="1466" w:name="_Toc67499467"/>
      <w:r w:rsidRPr="00441CD0">
        <w:t>5.13</w:t>
      </w:r>
      <w:r w:rsidRPr="00441CD0">
        <w:tab/>
        <w:t>Ethernet traffic (for 5GC)</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20A4C7C4" w14:textId="77777777" w:rsidR="00EE5860" w:rsidRPr="00441CD0" w:rsidRDefault="00EE5860" w:rsidP="00EE5860">
      <w:pPr>
        <w:pStyle w:val="Heading3"/>
      </w:pPr>
      <w:bookmarkStart w:id="1467" w:name="_Toc19717122"/>
      <w:bookmarkStart w:id="1468" w:name="_Toc27490589"/>
      <w:bookmarkStart w:id="1469" w:name="_Toc27556882"/>
      <w:bookmarkStart w:id="1470" w:name="_Toc27723799"/>
      <w:bookmarkStart w:id="1471" w:name="_Toc36030864"/>
      <w:bookmarkStart w:id="1472" w:name="_Toc36042784"/>
      <w:bookmarkStart w:id="1473" w:name="_Toc36814108"/>
      <w:bookmarkStart w:id="1474" w:name="_Toc44688957"/>
      <w:bookmarkStart w:id="1475" w:name="_Toc44923711"/>
      <w:bookmarkStart w:id="1476" w:name="_Toc51860679"/>
      <w:bookmarkStart w:id="1477" w:name="_Toc57930446"/>
      <w:bookmarkStart w:id="1478" w:name="_Toc57931076"/>
      <w:bookmarkStart w:id="1479" w:name="_Toc67499468"/>
      <w:r w:rsidRPr="00441CD0">
        <w:t>5.13.1</w:t>
      </w:r>
      <w:r w:rsidRPr="00441CD0">
        <w:tab/>
        <w:t>General</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6C906E76" w14:textId="77777777" w:rsidR="00EE5860" w:rsidRPr="00441CD0" w:rsidRDefault="00EE5860" w:rsidP="00EE5860">
      <w:r w:rsidRPr="00441CD0">
        <w:t>An SMF and UPF may support Ethernet PDU sessions, as specified in clause</w:t>
      </w:r>
      <w:r>
        <w:t> </w:t>
      </w:r>
      <w:r w:rsidRPr="00441CD0">
        <w:t>5.6.10.2 of 3GPP TS 23.501[28].</w:t>
      </w:r>
    </w:p>
    <w:p w14:paraId="7BEA90E9" w14:textId="7E73520F" w:rsidR="00EE5860" w:rsidRPr="00441CD0" w:rsidRDefault="00EE5860" w:rsidP="00EE5860">
      <w:r w:rsidRPr="00441CD0">
        <w:t xml:space="preserve">A combined PGW-C/SMF </w:t>
      </w:r>
      <w:r w:rsidRPr="00441CD0">
        <w:rPr>
          <w:lang w:eastAsia="x-none"/>
        </w:rPr>
        <w:t xml:space="preserve">and </w:t>
      </w:r>
      <w:r w:rsidRPr="00441CD0">
        <w:t xml:space="preserve">PGW-U/UPF </w:t>
      </w:r>
      <w:r w:rsidRPr="00441CD0">
        <w:rPr>
          <w:lang w:eastAsia="x-none"/>
        </w:rPr>
        <w:t xml:space="preserve">may support Ethernet PDU sessions as specified in </w:t>
      </w:r>
      <w:r w:rsidR="00415C19" w:rsidRPr="00441CD0">
        <w:rPr>
          <w:lang w:eastAsia="x-none"/>
        </w:rPr>
        <w:t>clause</w:t>
      </w:r>
      <w:r w:rsidR="00415C19">
        <w:rPr>
          <w:lang w:eastAsia="x-none"/>
        </w:rPr>
        <w:t> </w:t>
      </w:r>
      <w:r w:rsidR="00415C19" w:rsidRPr="00441CD0">
        <w:rPr>
          <w:lang w:eastAsia="x-none"/>
        </w:rPr>
        <w:t>4</w:t>
      </w:r>
      <w:r w:rsidRPr="00441CD0">
        <w:rPr>
          <w:lang w:eastAsia="x-none"/>
        </w:rPr>
        <w:t>.3.17.8a of 3GPP</w:t>
      </w:r>
      <w:r w:rsidRPr="00441CD0">
        <w:t> </w:t>
      </w:r>
      <w:r w:rsidRPr="00441CD0">
        <w:rPr>
          <w:lang w:eastAsia="x-none"/>
        </w:rPr>
        <w:t>TS</w:t>
      </w:r>
      <w:r w:rsidRPr="00441CD0">
        <w:t> </w:t>
      </w:r>
      <w:r w:rsidRPr="00441CD0">
        <w:rPr>
          <w:lang w:eastAsia="x-none"/>
        </w:rPr>
        <w:t xml:space="preserve">23.401 [14] and </w:t>
      </w:r>
      <w:r w:rsidR="00415C19" w:rsidRPr="00441CD0">
        <w:t>clause</w:t>
      </w:r>
      <w:r w:rsidR="00415C19">
        <w:t> </w:t>
      </w:r>
      <w:r w:rsidR="00415C19" w:rsidRPr="00441CD0">
        <w:t>5</w:t>
      </w:r>
      <w:r w:rsidRPr="00441CD0">
        <w:t xml:space="preserve">.6.10.2 of 3GPP TS 23.501 [28]. In this case, the PGW-C/SMF </w:t>
      </w:r>
      <w:r w:rsidRPr="00441CD0">
        <w:rPr>
          <w:lang w:eastAsia="x-none"/>
        </w:rPr>
        <w:t xml:space="preserve">and </w:t>
      </w:r>
      <w:r w:rsidRPr="00441CD0">
        <w:t>PGW-U/UPF shall follow, respectively, the requirements specified for the SMF and UPF by this clause.</w:t>
      </w:r>
    </w:p>
    <w:p w14:paraId="70C63826" w14:textId="77777777" w:rsidR="00EE5860" w:rsidRPr="00441CD0" w:rsidRDefault="00EE5860" w:rsidP="00EE5860">
      <w:r w:rsidRPr="00441CD0">
        <w:t>For a PFCP session set up for an Ethernet PDU session, the SMF shall:</w:t>
      </w:r>
    </w:p>
    <w:p w14:paraId="7F64ED3B" w14:textId="77777777" w:rsidR="00EE5860" w:rsidRPr="00441CD0" w:rsidRDefault="00EE5860" w:rsidP="00EE5860">
      <w:pPr>
        <w:pStyle w:val="B1"/>
        <w:rPr>
          <w:lang w:val="en-US"/>
        </w:rPr>
      </w:pPr>
      <w:r w:rsidRPr="00441CD0">
        <w:rPr>
          <w:lang w:val="en-US"/>
        </w:rPr>
        <w:t>-</w:t>
      </w:r>
      <w:r w:rsidRPr="00441CD0">
        <w:rPr>
          <w:lang w:val="en-US"/>
        </w:rPr>
        <w:tab/>
      </w:r>
      <w:r w:rsidRPr="00441CD0">
        <w:t>include the PDN Type IE set to "Ethernet"</w:t>
      </w:r>
      <w:r w:rsidRPr="00441CD0">
        <w:rPr>
          <w:lang w:val="en-US"/>
        </w:rPr>
        <w:t xml:space="preserve"> in the PFCP Session Establishment Request;</w:t>
      </w:r>
    </w:p>
    <w:p w14:paraId="5DEDF222" w14:textId="77777777" w:rsidR="00EE5860" w:rsidRPr="00441CD0" w:rsidRDefault="00EE5860" w:rsidP="00EE5860">
      <w:pPr>
        <w:pStyle w:val="B1"/>
        <w:rPr>
          <w:lang w:val="en-US"/>
        </w:rPr>
      </w:pPr>
      <w:r w:rsidRPr="00441CD0">
        <w:rPr>
          <w:lang w:val="en-US"/>
        </w:rPr>
        <w:t>-</w:t>
      </w:r>
      <w:r w:rsidRPr="00441CD0">
        <w:rPr>
          <w:lang w:val="en-US"/>
        </w:rPr>
        <w:tab/>
        <w:t>provision PDR(s), for uplink and/or downlink traffic, with Ethernet Packet Filter(s), based on at least any combination of:</w:t>
      </w:r>
    </w:p>
    <w:p w14:paraId="0C6EEC61" w14:textId="77777777" w:rsidR="00EE5860" w:rsidRPr="00441CD0" w:rsidRDefault="00EE5860" w:rsidP="00EE5860">
      <w:pPr>
        <w:pStyle w:val="B2"/>
        <w:rPr>
          <w:lang w:val="x-none"/>
        </w:rPr>
      </w:pPr>
      <w:r w:rsidRPr="00441CD0">
        <w:t>-</w:t>
      </w:r>
      <w:r w:rsidRPr="00441CD0">
        <w:tab/>
        <w:t>Source/destination MAC address</w:t>
      </w:r>
      <w:r w:rsidRPr="00441CD0">
        <w:rPr>
          <w:lang w:val="fr-FR"/>
        </w:rPr>
        <w:t>;</w:t>
      </w:r>
    </w:p>
    <w:p w14:paraId="166EF98B" w14:textId="77777777" w:rsidR="00EE5860" w:rsidRPr="00441CD0" w:rsidRDefault="00EE5860" w:rsidP="00EE5860">
      <w:pPr>
        <w:pStyle w:val="B2"/>
      </w:pPr>
      <w:r w:rsidRPr="00441CD0">
        <w:t>-</w:t>
      </w:r>
      <w:r w:rsidRPr="00441CD0">
        <w:tab/>
        <w:t>Ethertype as defined in IEEE</w:t>
      </w:r>
      <w:r w:rsidRPr="00441CD0">
        <w:rPr>
          <w:lang w:val="de-DE"/>
        </w:rPr>
        <w:t> </w:t>
      </w:r>
      <w:r w:rsidRPr="00441CD0">
        <w:t>802.3</w:t>
      </w:r>
      <w:r w:rsidRPr="00441CD0">
        <w:rPr>
          <w:lang w:val="fr-FR"/>
        </w:rPr>
        <w:t> [31];</w:t>
      </w:r>
    </w:p>
    <w:p w14:paraId="3A67F4BB" w14:textId="77777777" w:rsidR="00EE5860" w:rsidRPr="00441CD0" w:rsidRDefault="00EE5860" w:rsidP="00EE5860">
      <w:pPr>
        <w:pStyle w:val="B2"/>
      </w:pPr>
      <w:r w:rsidRPr="00441CD0">
        <w:t>-</w:t>
      </w:r>
      <w:r w:rsidRPr="00441CD0">
        <w:tab/>
        <w:t>Customer-VLAN tag (C-TAG) and/or Service-VLAN tag (S-TAG) VID fields as defined in IEEE</w:t>
      </w:r>
      <w:r w:rsidRPr="00441CD0">
        <w:rPr>
          <w:lang w:val="de-DE"/>
        </w:rPr>
        <w:t> </w:t>
      </w:r>
      <w:r w:rsidRPr="00441CD0">
        <w:t>802.1Q</w:t>
      </w:r>
      <w:r w:rsidRPr="00441CD0">
        <w:rPr>
          <w:lang w:val="en-US"/>
        </w:rPr>
        <w:t> </w:t>
      </w:r>
      <w:r w:rsidRPr="00441CD0">
        <w:rPr>
          <w:lang w:val="fr-FR"/>
        </w:rPr>
        <w:t>[30];</w:t>
      </w:r>
    </w:p>
    <w:p w14:paraId="41247C5B" w14:textId="77777777" w:rsidR="00EE5860" w:rsidRPr="00441CD0" w:rsidRDefault="00EE5860" w:rsidP="00EE5860">
      <w:pPr>
        <w:pStyle w:val="B2"/>
      </w:pPr>
      <w:r w:rsidRPr="00441CD0">
        <w:t>-</w:t>
      </w:r>
      <w:r w:rsidRPr="00441CD0">
        <w:tab/>
        <w:t>Customer-VLAN tag (C-TAG) and/or Service-VLAN tag (S-TAG) PCP/DEI fields as defined in IEEE</w:t>
      </w:r>
      <w:r w:rsidRPr="00441CD0">
        <w:rPr>
          <w:lang w:val="de-DE"/>
        </w:rPr>
        <w:t> </w:t>
      </w:r>
      <w:r w:rsidRPr="00441CD0">
        <w:t>802.1Q</w:t>
      </w:r>
      <w:r w:rsidRPr="00441CD0">
        <w:rPr>
          <w:lang w:val="fr-FR"/>
        </w:rPr>
        <w:t> [30];</w:t>
      </w:r>
    </w:p>
    <w:p w14:paraId="2FC38168" w14:textId="77777777" w:rsidR="00EE5860" w:rsidRPr="00441CD0" w:rsidRDefault="00EE5860" w:rsidP="00EE5860">
      <w:pPr>
        <w:pStyle w:val="B2"/>
      </w:pPr>
      <w:r w:rsidRPr="00441CD0">
        <w:t>-</w:t>
      </w:r>
      <w:r w:rsidRPr="00441CD0">
        <w:tab/>
        <w:t>IP Packet Filter Set, in case Ethertype indicates IPv4/IPv6 payload;</w:t>
      </w:r>
    </w:p>
    <w:p w14:paraId="7A483E28" w14:textId="77777777" w:rsidR="00EE5860" w:rsidRPr="00441CD0" w:rsidRDefault="00EE5860" w:rsidP="00EE5860">
      <w:pPr>
        <w:pStyle w:val="B2"/>
      </w:pPr>
      <w:r w:rsidRPr="00441CD0">
        <w:t>-</w:t>
      </w:r>
      <w:r w:rsidRPr="00441CD0">
        <w:tab/>
        <w:t>Ethernet PDU Session Information, only possible for a DL PDR, that identifies all (DL) Ethernet packets matching the PDU session as follows, based on the N6 Ethernet configuration in the UPF for the associated Network Instance (see clause</w:t>
      </w:r>
      <w:r>
        <w:t> </w:t>
      </w:r>
      <w:r w:rsidRPr="00441CD0">
        <w:t>5.6.10.2 of 3GPP TS 23.501 [28]):</w:t>
      </w:r>
    </w:p>
    <w:p w14:paraId="40857A65" w14:textId="77777777" w:rsidR="00EE5860" w:rsidRPr="00441CD0" w:rsidRDefault="00EE5860" w:rsidP="00EE5860">
      <w:pPr>
        <w:pStyle w:val="B3"/>
      </w:pPr>
      <w:r w:rsidRPr="00441CD0">
        <w:t>-</w:t>
      </w:r>
      <w:r w:rsidRPr="00441CD0">
        <w:tab/>
        <w:t>DL traffic based on the MAC address(es) and/or C-TAG and/or S-TAG used by the UE for the UL traffic, for configurations where more than one PDU Session to the same DNN (e.g. for more than one UE) corresponds to the same N6 interface;</w:t>
      </w:r>
    </w:p>
    <w:p w14:paraId="5BB543E4" w14:textId="77777777" w:rsidR="00EE5860" w:rsidRPr="00441CD0" w:rsidRDefault="00EE5860" w:rsidP="00EE5860">
      <w:pPr>
        <w:pStyle w:val="B3"/>
      </w:pPr>
      <w:r w:rsidRPr="00441CD0">
        <w:t>-</w:t>
      </w:r>
      <w:r w:rsidRPr="00441CD0">
        <w:tab/>
        <w:t>DL traffic from the N6 interface associated to the PDU session, for configurations where there is a one-to-one relationship between a PDU Session and a N6 interface (in which case the UPF does not need to be aware of MAC addresses and/or C-TAG and/or S-TAG used by the UE in order to route down-link traffic)</w:t>
      </w:r>
      <w:r w:rsidRPr="00441CD0">
        <w:rPr>
          <w:lang w:val="en-US"/>
        </w:rPr>
        <w:t>.</w:t>
      </w:r>
    </w:p>
    <w:p w14:paraId="53FA5B71" w14:textId="77777777" w:rsidR="00EE5860" w:rsidRPr="00441CD0" w:rsidRDefault="00EE5860" w:rsidP="00EE5860">
      <w:pPr>
        <w:pStyle w:val="NO"/>
        <w:rPr>
          <w:lang w:val="en-US"/>
        </w:rPr>
      </w:pPr>
      <w:r w:rsidRPr="00441CD0">
        <w:rPr>
          <w:lang w:val="en-US"/>
        </w:rPr>
        <w:lastRenderedPageBreak/>
        <w:t>NOTE 1:</w:t>
      </w:r>
      <w:r w:rsidRPr="00441CD0">
        <w:rPr>
          <w:lang w:val="en-US"/>
        </w:rPr>
        <w:tab/>
        <w:t>For instance, the SMF can provision a DL PDR with just an "Ethernet PDU Session Information", in a Traffic Endpoint ID or in a PDI, or Ethernet Packet Filters in a PDI, or both an "Ethernet PDU Session Information" in a Traffic Endpoint ID and Ethernet Packet Filters in a PDI.</w:t>
      </w:r>
    </w:p>
    <w:p w14:paraId="4692E12E" w14:textId="77777777" w:rsidR="00EE5860" w:rsidRPr="00441CD0" w:rsidRDefault="00EE5860" w:rsidP="00EE5860">
      <w:r w:rsidRPr="00441CD0">
        <w:t>The SMF may also request a UPF, acting as a PDU session anchor, to:</w:t>
      </w:r>
    </w:p>
    <w:p w14:paraId="0BD58778" w14:textId="71C136A0" w:rsidR="00EE5860" w:rsidRPr="00441CD0" w:rsidRDefault="00EE5860" w:rsidP="00EE5860">
      <w:pPr>
        <w:pStyle w:val="B1"/>
      </w:pPr>
      <w:r w:rsidRPr="00441CD0">
        <w:t>-</w:t>
      </w:r>
      <w:r w:rsidRPr="00441CD0">
        <w:tab/>
        <w:t>redirect Address Resolution Protocol (ARP) (see IETF RFC 826 [32]) or IPv6 Neighbour Solicitation traffic (see IETF RFC 4861 [33]) to the SMF as specified in clause</w:t>
      </w:r>
      <w:r>
        <w:t> </w:t>
      </w:r>
      <w:r w:rsidRPr="00441CD0">
        <w:t xml:space="preserve">5.13.2, or to respond to ARP or IPv6 Neighbour Solicitation based on the local cache information as specified in </w:t>
      </w:r>
      <w:r w:rsidR="00415C19" w:rsidRPr="00441CD0">
        <w:t>clause</w:t>
      </w:r>
      <w:r w:rsidR="00415C19">
        <w:t> </w:t>
      </w:r>
      <w:r w:rsidR="00415C19" w:rsidRPr="00441CD0">
        <w:t>5</w:t>
      </w:r>
      <w:r w:rsidRPr="00441CD0">
        <w:t>.13.3;</w:t>
      </w:r>
    </w:p>
    <w:p w14:paraId="19BAAD56" w14:textId="77777777" w:rsidR="00EE5860" w:rsidRPr="00441CD0" w:rsidRDefault="00EE5860" w:rsidP="00EE5860">
      <w:pPr>
        <w:pStyle w:val="B1"/>
      </w:pPr>
      <w:r w:rsidRPr="00441CD0">
        <w:t>-</w:t>
      </w:r>
      <w:r w:rsidRPr="00441CD0">
        <w:tab/>
        <w:t>report the MAC (Ethernet) addresses and possibly associated VLAN tag(s) used as source address of frames sent UL by the UE, as specified in clause</w:t>
      </w:r>
      <w:r>
        <w:t> </w:t>
      </w:r>
      <w:r w:rsidRPr="00441CD0">
        <w:t>5.13.5;</w:t>
      </w:r>
    </w:p>
    <w:p w14:paraId="29986C33" w14:textId="77777777" w:rsidR="00EE5860" w:rsidRPr="00441CD0" w:rsidRDefault="00EE5860" w:rsidP="00EE5860">
      <w:pPr>
        <w:pStyle w:val="B1"/>
      </w:pPr>
      <w:r w:rsidRPr="00441CD0">
        <w:t>-</w:t>
      </w:r>
      <w:r w:rsidRPr="00441CD0">
        <w:tab/>
        <w:t>update its list of MAC addresses and possibly associated VLAN tag(s) associated to the PDU session, during an Ethernet PDU session anchor relocation, as specified in clause</w:t>
      </w:r>
      <w:r>
        <w:t> </w:t>
      </w:r>
      <w:r w:rsidRPr="00441CD0">
        <w:t>5.13.6.</w:t>
      </w:r>
    </w:p>
    <w:p w14:paraId="577B9D98" w14:textId="77777777" w:rsidR="00EE5860" w:rsidRPr="00441CD0" w:rsidRDefault="00EE5860" w:rsidP="00EE5860">
      <w:r w:rsidRPr="00441CD0">
        <w:t>For a PFCP session set up for an Ethernet PDU session, the UPF shall:</w:t>
      </w:r>
    </w:p>
    <w:p w14:paraId="3C59AB7B" w14:textId="77777777" w:rsidR="00EE5860" w:rsidRPr="00441CD0" w:rsidRDefault="00EE5860" w:rsidP="00EE5860">
      <w:pPr>
        <w:pStyle w:val="B1"/>
        <w:rPr>
          <w:lang w:val="en-US"/>
        </w:rPr>
      </w:pPr>
      <w:r w:rsidRPr="00441CD0">
        <w:rPr>
          <w:lang w:val="en-US"/>
        </w:rPr>
        <w:t>-</w:t>
      </w:r>
      <w:r w:rsidRPr="00441CD0">
        <w:rPr>
          <w:lang w:val="en-US"/>
        </w:rPr>
        <w:tab/>
        <w:t>detect Ethernet traffic, based on Ethernet Packet Filter(s) provisioned in PDR(s) by the SMF, and process the Ethernet traffic as instructed in the FAR, QER(s) and URR(s) associated to the PDR(s);</w:t>
      </w:r>
    </w:p>
    <w:p w14:paraId="571470AA" w14:textId="77777777" w:rsidR="00EE5860" w:rsidRPr="00441CD0" w:rsidRDefault="00EE5860" w:rsidP="00EE5860">
      <w:pPr>
        <w:pStyle w:val="B1"/>
        <w:rPr>
          <w:lang w:val="en-US"/>
        </w:rPr>
      </w:pPr>
      <w:r w:rsidRPr="00441CD0">
        <w:rPr>
          <w:lang w:val="en-US"/>
        </w:rPr>
        <w:t>-</w:t>
      </w:r>
      <w:r w:rsidRPr="00441CD0">
        <w:rPr>
          <w:lang w:val="en-US"/>
        </w:rPr>
        <w:tab/>
        <w:t xml:space="preserve">forward Address Resolution Protocol </w:t>
      </w:r>
      <w:r w:rsidRPr="00441CD0">
        <w:t xml:space="preserve">(see IETF RFC 826 [32]) </w:t>
      </w:r>
      <w:r w:rsidRPr="00441CD0">
        <w:rPr>
          <w:lang w:val="en-US"/>
        </w:rPr>
        <w:t xml:space="preserve">or IPv6 Neighbour Solicitation messages </w:t>
      </w:r>
      <w:r w:rsidRPr="00441CD0">
        <w:t xml:space="preserve">(see IETF RFC 4861 [33]) </w:t>
      </w:r>
      <w:r w:rsidRPr="00441CD0">
        <w:rPr>
          <w:lang w:val="en-US"/>
        </w:rPr>
        <w:t>to the SMF, as specified in clause</w:t>
      </w:r>
      <w:r>
        <w:rPr>
          <w:lang w:val="en-US"/>
        </w:rPr>
        <w:t> </w:t>
      </w:r>
      <w:r w:rsidRPr="00441CD0">
        <w:rPr>
          <w:lang w:val="en-US"/>
        </w:rPr>
        <w:t>5.13.2,</w:t>
      </w:r>
      <w:r w:rsidRPr="00441CD0">
        <w:rPr>
          <w:color w:val="1F497D"/>
          <w:lang w:val="en-US"/>
        </w:rPr>
        <w:t xml:space="preserve"> </w:t>
      </w:r>
      <w:r w:rsidRPr="00441CD0">
        <w:rPr>
          <w:lang w:val="en-US"/>
        </w:rPr>
        <w:t>if so required by the SMF;</w:t>
      </w:r>
    </w:p>
    <w:p w14:paraId="46330193" w14:textId="77777777" w:rsidR="00EE5860" w:rsidRPr="00441CD0" w:rsidRDefault="00EE5860" w:rsidP="00EE5860">
      <w:pPr>
        <w:pStyle w:val="B1"/>
        <w:rPr>
          <w:lang w:val="en-US"/>
        </w:rPr>
      </w:pPr>
      <w:r w:rsidRPr="00441CD0">
        <w:rPr>
          <w:lang w:val="en-US"/>
        </w:rPr>
        <w:t>-</w:t>
      </w:r>
      <w:r w:rsidRPr="00441CD0">
        <w:rPr>
          <w:lang w:val="en-US"/>
        </w:rPr>
        <w:tab/>
        <w:t xml:space="preserve">respond to </w:t>
      </w:r>
      <w:r w:rsidRPr="00441CD0">
        <w:t>Address Resolution Protocol (see IETF RFC 826 [32]) or IPv6 Neighbour Solicitation (see IETF RFC 4861 [33]) based on the local cache information, as specified in</w:t>
      </w:r>
      <w:r w:rsidRPr="00441CD0">
        <w:rPr>
          <w:lang w:val="en-US"/>
        </w:rPr>
        <w:t xml:space="preserve"> clause</w:t>
      </w:r>
      <w:r>
        <w:rPr>
          <w:lang w:val="en-US"/>
        </w:rPr>
        <w:t> </w:t>
      </w:r>
      <w:r w:rsidRPr="00441CD0">
        <w:rPr>
          <w:lang w:val="en-US"/>
        </w:rPr>
        <w:t>5.13.3, if so required by the SMF.</w:t>
      </w:r>
    </w:p>
    <w:p w14:paraId="2DD039BF" w14:textId="77777777" w:rsidR="00EE5860" w:rsidRPr="00441CD0" w:rsidRDefault="00EE5860" w:rsidP="00EE5860">
      <w:pPr>
        <w:pStyle w:val="NO"/>
        <w:rPr>
          <w:lang w:val="en-US"/>
        </w:rPr>
      </w:pPr>
      <w:r w:rsidRPr="00441CD0">
        <w:rPr>
          <w:lang w:val="en-US"/>
        </w:rPr>
        <w:t>NOTE 2:</w:t>
      </w:r>
      <w:r w:rsidRPr="00441CD0">
        <w:rPr>
          <w:lang w:val="en-US"/>
        </w:rPr>
        <w:tab/>
      </w:r>
      <w:r w:rsidRPr="00441CD0">
        <w:t>Ethernet Preamble and Start of Frame delimiter are not sent over 5GS</w:t>
      </w:r>
      <w:r w:rsidRPr="00441CD0">
        <w:rPr>
          <w:lang w:val="en-US"/>
        </w:rPr>
        <w:t>.</w:t>
      </w:r>
    </w:p>
    <w:p w14:paraId="284429F5" w14:textId="77777777" w:rsidR="00EE5860" w:rsidRPr="00441CD0" w:rsidRDefault="00EE5860" w:rsidP="00EE5860">
      <w:pPr>
        <w:pStyle w:val="NO"/>
        <w:rPr>
          <w:lang w:val="x-none"/>
        </w:rPr>
      </w:pPr>
      <w:r w:rsidRPr="00441CD0">
        <w:rPr>
          <w:lang w:val="en-US"/>
        </w:rPr>
        <w:t>NOTE 3</w:t>
      </w:r>
      <w:r w:rsidRPr="00441CD0">
        <w:t>:</w:t>
      </w:r>
      <w:r w:rsidRPr="00441CD0">
        <w:tab/>
        <w:t>How the UPF/SMF build</w:t>
      </w:r>
      <w:r w:rsidRPr="00441CD0">
        <w:rPr>
          <w:lang w:val="en-US"/>
        </w:rPr>
        <w:t>s the</w:t>
      </w:r>
      <w:r w:rsidRPr="00441CD0">
        <w:t xml:space="preserve"> ARP </w:t>
      </w:r>
      <w:r w:rsidRPr="00441CD0">
        <w:rPr>
          <w:lang w:val="en-US"/>
        </w:rPr>
        <w:t xml:space="preserve">or the IPv6 Neighbour </w:t>
      </w:r>
      <w:r w:rsidRPr="00441CD0">
        <w:t>cache is not specified in this release</w:t>
      </w:r>
      <w:r w:rsidRPr="00441CD0">
        <w:rPr>
          <w:lang w:val="en-US"/>
        </w:rPr>
        <w:t xml:space="preserve"> and </w:t>
      </w:r>
      <w:r w:rsidRPr="00441CD0">
        <w:t>is implementation specific.</w:t>
      </w:r>
    </w:p>
    <w:p w14:paraId="5A0A601D" w14:textId="77777777" w:rsidR="00EE5860" w:rsidRPr="00441CD0" w:rsidRDefault="00EE5860" w:rsidP="00EE5860">
      <w:pPr>
        <w:pStyle w:val="Heading3"/>
      </w:pPr>
      <w:bookmarkStart w:id="1480" w:name="_Toc19717123"/>
      <w:bookmarkStart w:id="1481" w:name="_Toc27490590"/>
      <w:bookmarkStart w:id="1482" w:name="_Toc27556883"/>
      <w:bookmarkStart w:id="1483" w:name="_Toc27723800"/>
      <w:bookmarkStart w:id="1484" w:name="_Toc36030865"/>
      <w:bookmarkStart w:id="1485" w:name="_Toc36042785"/>
      <w:bookmarkStart w:id="1486" w:name="_Toc36814109"/>
      <w:bookmarkStart w:id="1487" w:name="_Toc44688958"/>
      <w:bookmarkStart w:id="1488" w:name="_Toc44923712"/>
      <w:bookmarkStart w:id="1489" w:name="_Toc51860680"/>
      <w:bookmarkStart w:id="1490" w:name="_Toc57930447"/>
      <w:bookmarkStart w:id="1491" w:name="_Toc57931077"/>
      <w:bookmarkStart w:id="1492" w:name="_Toc67499469"/>
      <w:r w:rsidRPr="00441CD0">
        <w:t>5.13.2</w:t>
      </w:r>
      <w:r w:rsidRPr="00441CD0">
        <w:tab/>
        <w:t>Address Resolution Protocol or IPv6 Neighbour Solicitation Response by SMF</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5B1616A5" w14:textId="77777777" w:rsidR="00EE5860" w:rsidRPr="00441CD0" w:rsidRDefault="00EE5860" w:rsidP="00EE5860">
      <w:r w:rsidRPr="00441CD0">
        <w:t>If the SMF requests the UPF to forward all Address Resolution Protocol (ARP) (see IETF RFC 826 [32]) or IPv6 Neighbour Solicitation (see IETF RFC 4861 [33]) traffic to the SMF to respond to the ARP or IPv6 Neighbour Solicitation based on the local cache information for Ethernet PDU sessions, the SMF shall provision a PDR in the UPF with:</w:t>
      </w:r>
    </w:p>
    <w:p w14:paraId="796F972C"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for forwarding ARP traffic to the SMF; and/or</w:t>
      </w:r>
    </w:p>
    <w:p w14:paraId="49076E04" w14:textId="77777777" w:rsidR="00EE5860" w:rsidRPr="00441CD0" w:rsidRDefault="00EE5860" w:rsidP="00EE5860">
      <w:pPr>
        <w:pStyle w:val="B1"/>
        <w:rPr>
          <w:lang w:val="en-US"/>
        </w:rPr>
      </w:pPr>
      <w:r w:rsidRPr="00441CD0">
        <w:rPr>
          <w:lang w:val="en-US"/>
        </w:rPr>
        <w:t>-</w:t>
      </w:r>
      <w:r w:rsidRPr="00441CD0">
        <w:rPr>
          <w:lang w:val="en-US"/>
        </w:rPr>
        <w:tab/>
        <w:t>a PDI containing an application ID such that the identified application ID matches against EtherType 34525 (hexadecimal 0x86DD), IPv6 Next Header type as 58 and ICMP Field Type as 135 and associate the PDR with a FAR, for forwarding IPv6 Neighbour Solicitation traffic to the SMF.</w:t>
      </w:r>
    </w:p>
    <w:p w14:paraId="3D14732F" w14:textId="77777777" w:rsidR="00EE5860" w:rsidRPr="00441CD0" w:rsidRDefault="00EE5860" w:rsidP="00EE5860">
      <w:pPr>
        <w:rPr>
          <w:lang w:val="en-US"/>
        </w:rPr>
      </w:pPr>
      <w:r w:rsidRPr="00441CD0">
        <w:t xml:space="preserve">In this case, the </w:t>
      </w:r>
      <w:r w:rsidRPr="00441CD0">
        <w:rPr>
          <w:lang w:val="en-US"/>
        </w:rPr>
        <w:t>user plane packets shall be forwarded between the CP and UP functions by encapsulating the user plane packets using GTP-U encapsulation (see clause</w:t>
      </w:r>
      <w:r>
        <w:rPr>
          <w:lang w:val="en-US"/>
        </w:rPr>
        <w:t> </w:t>
      </w:r>
      <w:r w:rsidRPr="00441CD0">
        <w:rPr>
          <w:lang w:val="en-US"/>
        </w:rPr>
        <w:t>5.3.1).</w:t>
      </w:r>
    </w:p>
    <w:p w14:paraId="5493A2D9" w14:textId="77777777" w:rsidR="00EE5860" w:rsidRPr="00441CD0" w:rsidRDefault="00EE5860" w:rsidP="00EE5860">
      <w:pPr>
        <w:rPr>
          <w:lang w:val="en-US"/>
        </w:rPr>
      </w:pPr>
      <w:r w:rsidRPr="00441CD0">
        <w:t>The SMF shall respond to ARP and/or IPv6 Neighbour Solicitation as specified in 3GPP TS 23.501 [28], clause 5.6.10.2 in this case.</w:t>
      </w:r>
    </w:p>
    <w:p w14:paraId="3EDB3154" w14:textId="77777777" w:rsidR="00EE5860" w:rsidRPr="00441CD0" w:rsidRDefault="00EE5860" w:rsidP="00EE5860">
      <w:pPr>
        <w:pStyle w:val="Heading3"/>
        <w:rPr>
          <w:lang w:val="x-none"/>
        </w:rPr>
      </w:pPr>
      <w:bookmarkStart w:id="1493" w:name="_Toc19717124"/>
      <w:bookmarkStart w:id="1494" w:name="_Toc27490591"/>
      <w:bookmarkStart w:id="1495" w:name="_Toc27556884"/>
      <w:bookmarkStart w:id="1496" w:name="_Toc27723801"/>
      <w:bookmarkStart w:id="1497" w:name="_Toc36030866"/>
      <w:bookmarkStart w:id="1498" w:name="_Toc36042786"/>
      <w:bookmarkStart w:id="1499" w:name="_Toc36814110"/>
      <w:bookmarkStart w:id="1500" w:name="_Toc44688959"/>
      <w:bookmarkStart w:id="1501" w:name="_Toc44923713"/>
      <w:bookmarkStart w:id="1502" w:name="_Toc51860681"/>
      <w:bookmarkStart w:id="1503" w:name="_Toc57930448"/>
      <w:bookmarkStart w:id="1504" w:name="_Toc57931078"/>
      <w:bookmarkStart w:id="1505" w:name="_Toc67499470"/>
      <w:r w:rsidRPr="00441CD0">
        <w:t>5.13.3</w:t>
      </w:r>
      <w:r w:rsidRPr="00441CD0">
        <w:tab/>
        <w:t>Address Resolution Protocol or IPv6 Neighbour Solicitation Response by UPF</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7A003CD4" w14:textId="77777777" w:rsidR="00EE5860" w:rsidRPr="00441CD0" w:rsidRDefault="00EE5860" w:rsidP="00EE5860">
      <w:r w:rsidRPr="00441CD0">
        <w:t>If the SMF requests the UPF to respond to Address Resolution Protocol (ARP) (see IETF RFC 826 [32]) or IPv6 Neighbour Solicitation (see IETF RFC 4861 [33]) based on the local cache information for an Ethernet PDU session, the SMF shall provision a PDR in the UPF with:</w:t>
      </w:r>
    </w:p>
    <w:p w14:paraId="762A7EA2"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that has the ARP bit in Proxying IE of the Forwarding Parameters IE set to "1"; or</w:t>
      </w:r>
    </w:p>
    <w:p w14:paraId="5749032A" w14:textId="77777777" w:rsidR="00EE5860" w:rsidRPr="00441CD0" w:rsidRDefault="00EE5860" w:rsidP="00EE5860">
      <w:pPr>
        <w:pStyle w:val="B1"/>
        <w:rPr>
          <w:lang w:val="x-none"/>
        </w:rPr>
      </w:pPr>
      <w:r w:rsidRPr="00441CD0">
        <w:lastRenderedPageBreak/>
        <w:t>-</w:t>
      </w:r>
      <w:r w:rsidRPr="00441CD0">
        <w:tab/>
      </w:r>
      <w:r w:rsidRPr="00441CD0">
        <w:rPr>
          <w:lang w:val="en-US"/>
        </w:rPr>
        <w:t xml:space="preserve">a PDI containing </w:t>
      </w:r>
      <w:r w:rsidRPr="00441CD0">
        <w:t>a</w:t>
      </w:r>
      <w:r w:rsidRPr="00441CD0">
        <w:rPr>
          <w:lang w:val="en-US"/>
        </w:rPr>
        <w:t xml:space="preserve">n application ID such that the identified application ID matches against EtherType 34525 (hexadecimal 0x86DD), </w:t>
      </w:r>
      <w:r w:rsidRPr="00441CD0">
        <w:t xml:space="preserve">IPv6 Next Header type as 58 and ICMP Field Type as 135 and associate the PDR with a FAR that has the </w:t>
      </w:r>
      <w:r w:rsidRPr="00441CD0">
        <w:rPr>
          <w:lang w:val="en-US"/>
        </w:rPr>
        <w:t>INS</w:t>
      </w:r>
      <w:r w:rsidRPr="00441CD0">
        <w:t xml:space="preserve"> bit in Proxying IE of the Forwarding Parameters IE set to "1".</w:t>
      </w:r>
    </w:p>
    <w:p w14:paraId="270B34E8" w14:textId="77777777" w:rsidR="00EE5860" w:rsidRPr="00441CD0" w:rsidRDefault="00EE5860" w:rsidP="00EE5860">
      <w:r w:rsidRPr="00441CD0">
        <w:t>The UPF shall respond to ARP and/or IPv6 Neighbour Solicitation as specified in 3GPP TS 23.501 [28], clause 5.6.10.2 in this case.</w:t>
      </w:r>
    </w:p>
    <w:p w14:paraId="73F9692B" w14:textId="77777777" w:rsidR="00EE5860" w:rsidRPr="00441CD0" w:rsidRDefault="00EE5860" w:rsidP="00EE5860">
      <w:pPr>
        <w:pStyle w:val="Heading3"/>
      </w:pPr>
      <w:bookmarkStart w:id="1506" w:name="_Toc19717125"/>
      <w:bookmarkStart w:id="1507" w:name="_Toc27490592"/>
      <w:bookmarkStart w:id="1508" w:name="_Toc27556885"/>
      <w:bookmarkStart w:id="1509" w:name="_Toc27723802"/>
      <w:bookmarkStart w:id="1510" w:name="_Toc36030867"/>
      <w:bookmarkStart w:id="1511" w:name="_Toc36042787"/>
      <w:bookmarkStart w:id="1512" w:name="_Toc36814111"/>
      <w:bookmarkStart w:id="1513" w:name="_Toc44688960"/>
      <w:bookmarkStart w:id="1514" w:name="_Toc44923714"/>
      <w:bookmarkStart w:id="1515" w:name="_Toc51860682"/>
      <w:bookmarkStart w:id="1516" w:name="_Toc57930449"/>
      <w:bookmarkStart w:id="1517" w:name="_Toc57931079"/>
      <w:bookmarkStart w:id="1518" w:name="_Toc67499471"/>
      <w:r w:rsidRPr="00441CD0">
        <w:t>5.13.3A</w:t>
      </w:r>
      <w:r w:rsidRPr="00441CD0">
        <w:tab/>
        <w:t>Provisioning of MAC addresses and SDF filters in Ethernet Packet Filters</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42447C00" w14:textId="77777777" w:rsidR="00EE5860" w:rsidRPr="00441CD0" w:rsidRDefault="00EE5860" w:rsidP="00EE5860">
      <w:pPr>
        <w:rPr>
          <w:lang w:val="en-US"/>
        </w:rPr>
      </w:pPr>
      <w:r w:rsidRPr="00441CD0">
        <w:rPr>
          <w:lang w:val="en-US"/>
        </w:rPr>
        <w:t>The provisioning of an SDF Filter in an Ethernet Packet Filter shall follow the requirements specified for provisioning an SDF Filter in clause</w:t>
      </w:r>
      <w:r>
        <w:rPr>
          <w:lang w:val="en-US"/>
        </w:rPr>
        <w:t> </w:t>
      </w:r>
      <w:r w:rsidRPr="00441CD0">
        <w:rPr>
          <w:lang w:val="en-US"/>
        </w:rPr>
        <w:t>5.2.1A.2A.</w:t>
      </w:r>
    </w:p>
    <w:p w14:paraId="5855DCB2" w14:textId="11BD9D23" w:rsidR="00EE5860" w:rsidRPr="00441CD0" w:rsidRDefault="00EE5860" w:rsidP="00EE5860">
      <w:pPr>
        <w:rPr>
          <w:lang w:val="en-US"/>
        </w:rPr>
      </w:pPr>
      <w:r w:rsidRPr="00441CD0">
        <w:rPr>
          <w:lang w:val="en-US"/>
        </w:rPr>
        <w:t>Likewise, t</w:t>
      </w:r>
      <w:r w:rsidRPr="00441CD0">
        <w:t>he source</w:t>
      </w:r>
      <w:r w:rsidRPr="00441CD0">
        <w:rPr>
          <w:lang w:val="en-US"/>
        </w:rPr>
        <w:t xml:space="preserve"> and </w:t>
      </w:r>
      <w:r w:rsidRPr="00441CD0">
        <w:t xml:space="preserve">destination MAC addresses information, when provisioned, shall be set as for downlink </w:t>
      </w:r>
      <w:r w:rsidRPr="00441CD0">
        <w:rPr>
          <w:lang w:val="en-US"/>
        </w:rPr>
        <w:t>Ethernet</w:t>
      </w:r>
      <w:r w:rsidRPr="00441CD0">
        <w:t xml:space="preserve"> flows. The UP function shall apply source</w:t>
      </w:r>
      <w:r w:rsidRPr="00441CD0">
        <w:rPr>
          <w:lang w:val="en-US"/>
        </w:rPr>
        <w:t xml:space="preserve"> and </w:t>
      </w:r>
      <w:r w:rsidRPr="00441CD0">
        <w:t xml:space="preserve">destination MAC addresses information based on the Source Interface of the PDR, according to the same principles as specified </w:t>
      </w:r>
      <w:r w:rsidRPr="00441CD0">
        <w:rPr>
          <w:lang w:val="en-US"/>
        </w:rPr>
        <w:t xml:space="preserve">in </w:t>
      </w:r>
      <w:r w:rsidR="00415C19" w:rsidRPr="00441CD0">
        <w:rPr>
          <w:lang w:val="en-US"/>
        </w:rPr>
        <w:t>clause</w:t>
      </w:r>
      <w:r w:rsidR="00415C19">
        <w:rPr>
          <w:lang w:val="en-US"/>
        </w:rPr>
        <w:t> </w:t>
      </w:r>
      <w:r w:rsidR="00415C19" w:rsidRPr="00441CD0">
        <w:rPr>
          <w:lang w:val="en-US"/>
        </w:rPr>
        <w:t>5</w:t>
      </w:r>
      <w:r w:rsidRPr="00441CD0">
        <w:rPr>
          <w:lang w:val="en-US"/>
        </w:rPr>
        <w:t xml:space="preserve">.2.1A.2A, e.g. swapping the </w:t>
      </w:r>
      <w:r w:rsidRPr="00441CD0">
        <w:t>source</w:t>
      </w:r>
      <w:r w:rsidRPr="00441CD0">
        <w:rPr>
          <w:lang w:val="en-US"/>
        </w:rPr>
        <w:t xml:space="preserve"> and </w:t>
      </w:r>
      <w:r w:rsidRPr="00441CD0">
        <w:t xml:space="preserve">destination MAC addresses information if </w:t>
      </w:r>
      <w:r w:rsidRPr="00441CD0">
        <w:rPr>
          <w:lang w:val="en-US"/>
        </w:rPr>
        <w:t>the Source Interface is ACCESS, and applying them as provisioned if the Source Interface is CORE.</w:t>
      </w:r>
    </w:p>
    <w:p w14:paraId="71008A8D" w14:textId="77777777" w:rsidR="00EE5860" w:rsidRPr="00441CD0" w:rsidRDefault="00EE5860" w:rsidP="00EE5860">
      <w:pPr>
        <w:pStyle w:val="Heading3"/>
        <w:rPr>
          <w:lang w:val="x-none"/>
        </w:rPr>
      </w:pPr>
      <w:bookmarkStart w:id="1519" w:name="_Toc19717126"/>
      <w:bookmarkStart w:id="1520" w:name="_Toc27490593"/>
      <w:bookmarkStart w:id="1521" w:name="_Toc27556886"/>
      <w:bookmarkStart w:id="1522" w:name="_Toc27723803"/>
      <w:bookmarkStart w:id="1523" w:name="_Toc36030868"/>
      <w:bookmarkStart w:id="1524" w:name="_Toc36042788"/>
      <w:bookmarkStart w:id="1525" w:name="_Toc36814112"/>
      <w:bookmarkStart w:id="1526" w:name="_Toc44688961"/>
      <w:bookmarkStart w:id="1527" w:name="_Toc44923715"/>
      <w:bookmarkStart w:id="1528" w:name="_Toc51860683"/>
      <w:bookmarkStart w:id="1529" w:name="_Toc57930450"/>
      <w:bookmarkStart w:id="1530" w:name="_Toc57931080"/>
      <w:bookmarkStart w:id="1531" w:name="_Toc67499472"/>
      <w:r w:rsidRPr="00441CD0">
        <w:t>5.13.4</w:t>
      </w:r>
      <w:r w:rsidRPr="00441CD0">
        <w:tab/>
        <w:t>Bidirectional Ethernet Filters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3CD04706" w14:textId="215F8A69" w:rsidR="00EE5860" w:rsidRPr="00441CD0" w:rsidRDefault="00EE5860" w:rsidP="00EE5860">
      <w:r w:rsidRPr="00441CD0">
        <w:t xml:space="preserve">The CP function may provision bidirectional Ethernet Filters in the UP function (see </w:t>
      </w:r>
      <w:r w:rsidR="00415C19" w:rsidRPr="00441CD0">
        <w:t>clause</w:t>
      </w:r>
      <w:r w:rsidR="00415C19">
        <w:t> </w:t>
      </w:r>
      <w:r w:rsidR="00415C19" w:rsidRPr="00441CD0">
        <w:t>7</w:t>
      </w:r>
      <w:r w:rsidRPr="00441CD0">
        <w:t>.5.2.2-x), i.e. Ethernet filters that may be associated to both uplink and downlink PDRs of a same PFCP session, as follows:</w:t>
      </w:r>
    </w:p>
    <w:p w14:paraId="1D417824" w14:textId="77777777" w:rsidR="00EE5860" w:rsidRPr="00441CD0" w:rsidRDefault="00EE5860" w:rsidP="00EE5860">
      <w:pPr>
        <w:pStyle w:val="B1"/>
      </w:pPr>
      <w:r w:rsidRPr="00441CD0">
        <w:t>-</w:t>
      </w:r>
      <w:r w:rsidRPr="00441CD0">
        <w:tab/>
        <w:t>when provisioning a bidirectional Ethernet Filter the first time for a PFCP session, the CP function shall set the BIDE (Bidirectional Ethernet Filter) flag in the Ethernet Filter Properties IE and</w:t>
      </w:r>
      <w:r w:rsidRPr="00441CD0">
        <w:rPr>
          <w:lang w:val="en-US"/>
        </w:rPr>
        <w:t xml:space="preserve"> </w:t>
      </w:r>
      <w:r w:rsidRPr="00441CD0">
        <w:t xml:space="preserve">provision the Ethernet filter definition together with a Ethernet Filter ID uniquely identifying the Ethernet Filter among all the Ethernet Filters provisioned for a given PFCP session; </w:t>
      </w:r>
      <w:r w:rsidRPr="00441CD0">
        <w:rPr>
          <w:lang w:val="en-US"/>
        </w:rPr>
        <w:t>t</w:t>
      </w:r>
      <w:r w:rsidRPr="00441CD0">
        <w:t>he source</w:t>
      </w:r>
      <w:r w:rsidRPr="00441CD0">
        <w:rPr>
          <w:lang w:val="en-US"/>
        </w:rPr>
        <w:t xml:space="preserve"> and </w:t>
      </w:r>
      <w:r w:rsidRPr="00441CD0">
        <w:t xml:space="preserve">destination MAC addresses information, in a bidirectional Ethernet filter, shall be set as for downlink </w:t>
      </w:r>
      <w:r w:rsidRPr="00441CD0">
        <w:rPr>
          <w:lang w:val="en-US"/>
        </w:rPr>
        <w:t>Ethernet</w:t>
      </w:r>
      <w:r w:rsidRPr="00441CD0">
        <w:t xml:space="preserve"> flows;</w:t>
      </w:r>
    </w:p>
    <w:p w14:paraId="73AAB113" w14:textId="77777777" w:rsidR="00EE5860" w:rsidRPr="00441CD0" w:rsidRDefault="00EE5860" w:rsidP="00EE5860">
      <w:pPr>
        <w:pStyle w:val="B1"/>
      </w:pPr>
      <w:r w:rsidRPr="00441CD0">
        <w:t>-</w:t>
      </w:r>
      <w:r w:rsidRPr="00441CD0">
        <w:tab/>
        <w:t xml:space="preserve">the CP function may then provision a PDR for the same </w:t>
      </w:r>
      <w:r w:rsidRPr="00441CD0">
        <w:rPr>
          <w:lang w:val="en-US"/>
        </w:rPr>
        <w:t>PFCP</w:t>
      </w:r>
      <w:r w:rsidRPr="00441CD0">
        <w:t xml:space="preserve"> session but the opposite direction, by provisioning the Ethernet Filter ID in the Ethernet filter ID field of the PDI, without provisioning again the Ethernet Filter Properties and Ethernet filter definition</w:t>
      </w:r>
      <w:r w:rsidRPr="00441CD0">
        <w:rPr>
          <w:lang w:val="en-US"/>
        </w:rPr>
        <w:t>.</w:t>
      </w:r>
      <w:r w:rsidRPr="00441CD0">
        <w:t>;</w:t>
      </w:r>
    </w:p>
    <w:p w14:paraId="76582859" w14:textId="02C44119" w:rsidR="00EE5860" w:rsidRPr="00441CD0" w:rsidRDefault="00EE5860" w:rsidP="00EE5860">
      <w:pPr>
        <w:pStyle w:val="B1"/>
      </w:pPr>
      <w:r w:rsidRPr="00441CD0">
        <w:rPr>
          <w:lang w:val="en-US"/>
        </w:rPr>
        <w:t>-</w:t>
      </w:r>
      <w:r w:rsidRPr="00441CD0">
        <w:rPr>
          <w:lang w:val="en-US"/>
        </w:rPr>
        <w:tab/>
        <w:t>w</w:t>
      </w:r>
      <w:r w:rsidRPr="00441CD0">
        <w:t xml:space="preserve">hen being provisioned with a bidirectional Ethernet Filter in a PDR, the UP function shall apply the </w:t>
      </w:r>
      <w:r w:rsidRPr="00441CD0">
        <w:rPr>
          <w:lang w:val="en-US"/>
        </w:rPr>
        <w:t>Ethernet filter</w:t>
      </w:r>
      <w:r w:rsidRPr="00441CD0">
        <w:t xml:space="preserve"> according to the direction of the PDR as specified in </w:t>
      </w:r>
      <w:r w:rsidR="00415C19" w:rsidRPr="00441CD0">
        <w:t>clause</w:t>
      </w:r>
      <w:r w:rsidR="00415C19">
        <w:t> </w:t>
      </w:r>
      <w:r w:rsidR="00415C19" w:rsidRPr="00441CD0">
        <w:t>5</w:t>
      </w:r>
      <w:r w:rsidRPr="00441CD0">
        <w:t>.13.3A</w:t>
      </w:r>
      <w:r w:rsidRPr="00441CD0">
        <w:rPr>
          <w:lang w:val="en-US"/>
        </w:rPr>
        <w:t xml:space="preserve">, i.e. </w:t>
      </w:r>
      <w:r w:rsidRPr="00441CD0">
        <w:t xml:space="preserve">the UP function shall </w:t>
      </w:r>
      <w:r w:rsidRPr="00441CD0">
        <w:rPr>
          <w:lang w:val="en-US"/>
        </w:rPr>
        <w:t>apply t</w:t>
      </w:r>
      <w:r w:rsidRPr="00441CD0">
        <w:t xml:space="preserve">he Ethernet filter parameters </w:t>
      </w:r>
      <w:r w:rsidRPr="00441CD0">
        <w:rPr>
          <w:lang w:val="en-US"/>
        </w:rPr>
        <w:t xml:space="preserve">provisioned </w:t>
      </w:r>
      <w:r w:rsidRPr="00441CD0">
        <w:t>for the Ethernet filter ID, but with swapping the source and destination MAC addresses</w:t>
      </w:r>
      <w:r w:rsidRPr="00441CD0">
        <w:rPr>
          <w:lang w:val="en-US"/>
        </w:rPr>
        <w:t>, and the source and destination IP addresses if any, if the PDR is set for uplink Ethernet flows</w:t>
      </w:r>
      <w:r w:rsidRPr="00441CD0">
        <w:t>;</w:t>
      </w:r>
    </w:p>
    <w:p w14:paraId="2F10E7AD" w14:textId="77777777" w:rsidR="00EE5860" w:rsidRPr="00441CD0" w:rsidRDefault="00EE5860" w:rsidP="00EE5860">
      <w:pPr>
        <w:pStyle w:val="B1"/>
      </w:pPr>
      <w:r w:rsidRPr="00441CD0">
        <w:t>-</w:t>
      </w:r>
      <w:r w:rsidRPr="00441CD0">
        <w:tab/>
        <w:t>the UP function shall apply any modification of a bidirectional Ethernet Filter to all PDRs of the PFCP session making use of this Ethernet Filter;</w:t>
      </w:r>
    </w:p>
    <w:p w14:paraId="3694AFBD" w14:textId="77777777" w:rsidR="00EE5860" w:rsidRPr="00441CD0" w:rsidRDefault="00EE5860" w:rsidP="00EE5860">
      <w:pPr>
        <w:pStyle w:val="B1"/>
      </w:pPr>
      <w:r w:rsidRPr="00441CD0">
        <w:t>-</w:t>
      </w:r>
      <w:r w:rsidRPr="00441CD0">
        <w:tab/>
        <w:t>upon deletion of a PDR making use of a bidirectional Ethernet Filter, the UP function shall still apply the Ethernet Filter for any other PDR making use of the Ethernet Filter.</w:t>
      </w:r>
    </w:p>
    <w:p w14:paraId="0126C1FA" w14:textId="60E9B82F" w:rsidR="00EE5860" w:rsidRPr="00441CD0" w:rsidRDefault="00EE5860" w:rsidP="00EE5860">
      <w:bookmarkStart w:id="1532" w:name="_Hlk522563105"/>
      <w:r w:rsidRPr="00441CD0">
        <w:t xml:space="preserve">The requirements specified for provisioning of MAC addresses and SDF Filters in </w:t>
      </w:r>
      <w:r w:rsidR="00415C19" w:rsidRPr="00441CD0">
        <w:t>clause</w:t>
      </w:r>
      <w:r w:rsidR="00415C19">
        <w:t> </w:t>
      </w:r>
      <w:r w:rsidR="00415C19" w:rsidRPr="00441CD0">
        <w:t>5</w:t>
      </w:r>
      <w:r w:rsidRPr="00441CD0">
        <w:t>.13.A shall also apply when provisioning bidirectional Ethernet Filters.</w:t>
      </w:r>
      <w:bookmarkEnd w:id="1532"/>
    </w:p>
    <w:p w14:paraId="46EC3EE7" w14:textId="77777777" w:rsidR="00EE5860" w:rsidRPr="00441CD0" w:rsidRDefault="00EE5860" w:rsidP="00EE5860">
      <w:pPr>
        <w:pStyle w:val="Heading3"/>
      </w:pPr>
      <w:bookmarkStart w:id="1533" w:name="_Toc19717127"/>
      <w:bookmarkStart w:id="1534" w:name="_Toc27490594"/>
      <w:bookmarkStart w:id="1535" w:name="_Toc27556887"/>
      <w:bookmarkStart w:id="1536" w:name="_Toc27723804"/>
      <w:bookmarkStart w:id="1537" w:name="_Toc36030869"/>
      <w:bookmarkStart w:id="1538" w:name="_Toc36042789"/>
      <w:bookmarkStart w:id="1539" w:name="_Toc36814113"/>
      <w:bookmarkStart w:id="1540" w:name="_Toc44688962"/>
      <w:bookmarkStart w:id="1541" w:name="_Toc44923716"/>
      <w:bookmarkStart w:id="1542" w:name="_Toc51860684"/>
      <w:bookmarkStart w:id="1543" w:name="_Toc57930451"/>
      <w:bookmarkStart w:id="1544" w:name="_Toc57931081"/>
      <w:bookmarkStart w:id="1545" w:name="_Toc67499473"/>
      <w:r w:rsidRPr="00441CD0">
        <w:t>5.13.5</w:t>
      </w:r>
      <w:r w:rsidRPr="00441CD0">
        <w:tab/>
        <w:t>Reporting of UE MAC addresses to the SMF</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70360EC4" w14:textId="77777777" w:rsidR="00EE5860" w:rsidRPr="00441CD0" w:rsidRDefault="00EE5860" w:rsidP="00EE5860">
      <w:r w:rsidRPr="00441CD0">
        <w:t>In a PFCP Session Establishment Request or a PFCP Session Modification Request, the SMF may request the UPF to start or stop (in a PFCP Sesssion Modification Request only) reporting the UE MAC addresses, i.e. the different MAC (Ethernet) addresses used as source address of frames sent UL by the UE in a PDU Session, by:</w:t>
      </w:r>
    </w:p>
    <w:p w14:paraId="64E15B41" w14:textId="77777777" w:rsidR="00EE5860" w:rsidRPr="00441CD0" w:rsidRDefault="00EE5860" w:rsidP="00EE5860">
      <w:pPr>
        <w:pStyle w:val="B1"/>
        <w:rPr>
          <w:lang w:val="en-US"/>
        </w:rPr>
      </w:pPr>
      <w:r w:rsidRPr="00441CD0">
        <w:rPr>
          <w:lang w:val="en-US"/>
        </w:rPr>
        <w:t>-</w:t>
      </w:r>
      <w:r w:rsidRPr="00441CD0">
        <w:rPr>
          <w:lang w:val="en-US"/>
        </w:rPr>
        <w:tab/>
        <w:t>creating a URR requesting the UPF to report Ethernet traffic information (i.e. with the Reporting Trigger set to '</w:t>
      </w:r>
      <w:r w:rsidRPr="00441CD0">
        <w:rPr>
          <w:noProof/>
        </w:rPr>
        <w:t>MAC Addresses Reporting')</w:t>
      </w:r>
      <w:r w:rsidRPr="00441CD0">
        <w:rPr>
          <w:lang w:val="en-US"/>
        </w:rPr>
        <w:t>; and</w:t>
      </w:r>
    </w:p>
    <w:p w14:paraId="3476B5BD" w14:textId="77777777" w:rsidR="00EE5860" w:rsidRPr="00441CD0" w:rsidRDefault="00EE5860" w:rsidP="00EE5860">
      <w:pPr>
        <w:pStyle w:val="B1"/>
        <w:rPr>
          <w:lang w:val="en-US"/>
        </w:rPr>
      </w:pPr>
      <w:r w:rsidRPr="00441CD0">
        <w:rPr>
          <w:lang w:val="en-US"/>
        </w:rPr>
        <w:t>-</w:t>
      </w:r>
      <w:r w:rsidRPr="00441CD0">
        <w:rPr>
          <w:lang w:val="en-US"/>
        </w:rPr>
        <w:tab/>
        <w:t>associating the URR to the PDR provisioned for the UL traffic of the PDU session.</w:t>
      </w:r>
    </w:p>
    <w:p w14:paraId="4926E76E" w14:textId="77777777" w:rsidR="00EE5860" w:rsidRPr="00441CD0" w:rsidRDefault="00EE5860" w:rsidP="00EE5860">
      <w:r w:rsidRPr="00441CD0">
        <w:t xml:space="preserve">The SMF may additionally request the UPF to detect and report </w:t>
      </w:r>
      <w:r w:rsidRPr="00441CD0">
        <w:rPr>
          <w:lang w:val="en-US"/>
        </w:rPr>
        <w:t>when no user plane packets are received for an UE MAC address, by provisioning the Ethernet Inactivity Timer IE in the URR.</w:t>
      </w:r>
    </w:p>
    <w:p w14:paraId="748943A5" w14:textId="77777777" w:rsidR="00EE5860" w:rsidRPr="00441CD0" w:rsidRDefault="00EE5860" w:rsidP="00EE5860">
      <w:bookmarkStart w:id="1546" w:name="_Toc19717128"/>
      <w:bookmarkStart w:id="1547" w:name="_Toc27490595"/>
      <w:bookmarkStart w:id="1548" w:name="_Toc27556888"/>
      <w:bookmarkStart w:id="1549" w:name="_Toc27723805"/>
      <w:r w:rsidRPr="00441CD0">
        <w:lastRenderedPageBreak/>
        <w:t>When being requested to start reporting the UE MAC addresses, the UPF shall:</w:t>
      </w:r>
    </w:p>
    <w:p w14:paraId="50F5053B" w14:textId="77777777" w:rsidR="00EE5860" w:rsidRPr="00441CD0" w:rsidRDefault="00EE5860" w:rsidP="00EE5860">
      <w:pPr>
        <w:pStyle w:val="B1"/>
      </w:pPr>
      <w:r w:rsidRPr="00441CD0">
        <w:t>-</w:t>
      </w:r>
      <w:r w:rsidRPr="00441CD0">
        <w:tab/>
        <w:t>report immediately any UE MAC addresses (and possibly their associated VLAN tags) known to be associated to the PDU session (e.g. if the request to start monitoring of traffic is received after the PFCP session establishment and if the UPF monitors the UE MAC addresses for the routing of DL traffic);</w:t>
      </w:r>
    </w:p>
    <w:p w14:paraId="62D67EAD" w14:textId="77777777" w:rsidR="00EE5860" w:rsidRPr="00441CD0" w:rsidRDefault="00EE5860" w:rsidP="00EE5860">
      <w:pPr>
        <w:pStyle w:val="B1"/>
      </w:pPr>
      <w:r w:rsidRPr="00441CD0">
        <w:t>-</w:t>
      </w:r>
      <w:r w:rsidRPr="00441CD0">
        <w:tab/>
        <w:t>report new UE MAC addresses (and possibly their associated VLAN tags) that are detected subsequently;</w:t>
      </w:r>
    </w:p>
    <w:p w14:paraId="59C68F4F" w14:textId="77777777" w:rsidR="00EE5860" w:rsidRPr="00441CD0" w:rsidRDefault="00EE5860" w:rsidP="00EE5860">
      <w:pPr>
        <w:pStyle w:val="B1"/>
      </w:pPr>
      <w:r w:rsidRPr="00441CD0">
        <w:t>-</w:t>
      </w:r>
      <w:r w:rsidRPr="00441CD0">
        <w:tab/>
        <w:t>report UE MAC addresses (and possibly their associated VLAN tags) that are removed subsequently from the PDU session, based on the detection of absence of traffic during the Ethernet Inactivity Timer, if this timer is provisioned in the URR.</w:t>
      </w:r>
    </w:p>
    <w:p w14:paraId="3174A916" w14:textId="77777777" w:rsidR="00EE5860" w:rsidRPr="00441CD0" w:rsidRDefault="00EE5860" w:rsidP="00EE5860">
      <w:pPr>
        <w:pStyle w:val="NO"/>
        <w:rPr>
          <w:rFonts w:eastAsia="Batang"/>
          <w:noProof/>
          <w:lang w:eastAsia="ko-KR"/>
        </w:rPr>
      </w:pPr>
      <w:r w:rsidRPr="00441CD0">
        <w:t>NOTE:</w:t>
      </w:r>
      <w:r w:rsidRPr="00441CD0">
        <w:tab/>
        <w:t xml:space="preserve">Numerous UE MAC addresses can be used by a same PDU session. </w:t>
      </w:r>
      <w:r w:rsidRPr="00441CD0">
        <w:rPr>
          <w:rFonts w:eastAsia="Batang"/>
          <w:noProof/>
          <w:lang w:eastAsia="ko-KR"/>
        </w:rPr>
        <w:t>The UP function can defer a bit the reporting of newly detected or removed UE MAC addresses to allow the reporting of multiple UE MAC addresses in a same usage report. Details are implementation specific.</w:t>
      </w:r>
    </w:p>
    <w:p w14:paraId="63876D3C" w14:textId="77777777" w:rsidR="00EE5860" w:rsidRPr="00441CD0" w:rsidRDefault="00EE5860" w:rsidP="00EE5860">
      <w:pPr>
        <w:pStyle w:val="Heading3"/>
      </w:pPr>
      <w:bookmarkStart w:id="1550" w:name="_Toc36030870"/>
      <w:bookmarkStart w:id="1551" w:name="_Toc36042790"/>
      <w:bookmarkStart w:id="1552" w:name="_Toc36814114"/>
      <w:bookmarkStart w:id="1553" w:name="_Toc44688963"/>
      <w:bookmarkStart w:id="1554" w:name="_Toc44923717"/>
      <w:bookmarkStart w:id="1555" w:name="_Toc51860685"/>
      <w:bookmarkStart w:id="1556" w:name="_Toc57930452"/>
      <w:bookmarkStart w:id="1557" w:name="_Toc57931082"/>
      <w:bookmarkStart w:id="1558" w:name="_Toc67499474"/>
      <w:r w:rsidRPr="00441CD0">
        <w:t>5.13.6</w:t>
      </w:r>
      <w:r w:rsidRPr="00441CD0">
        <w:tab/>
        <w:t>Ethernet PDU session anchor relocation</w:t>
      </w:r>
      <w:bookmarkEnd w:id="1550"/>
      <w:bookmarkEnd w:id="1551"/>
      <w:bookmarkEnd w:id="1552"/>
      <w:bookmarkEnd w:id="1553"/>
      <w:bookmarkEnd w:id="1554"/>
      <w:bookmarkEnd w:id="1555"/>
      <w:bookmarkEnd w:id="1556"/>
      <w:bookmarkEnd w:id="1557"/>
      <w:bookmarkEnd w:id="1558"/>
    </w:p>
    <w:p w14:paraId="5D767222" w14:textId="77777777" w:rsidR="00EE5860" w:rsidRPr="00441CD0" w:rsidRDefault="00EE5860" w:rsidP="00EE5860">
      <w:r w:rsidRPr="00441CD0">
        <w:t>The UPF (PSA) of an Ethernet PDU session may be relocated as specified in clause</w:t>
      </w:r>
      <w:r>
        <w:t> </w:t>
      </w:r>
      <w:r w:rsidRPr="00441CD0">
        <w:t xml:space="preserve">4.3.5.8 of </w:t>
      </w:r>
      <w:r w:rsidRPr="00441CD0">
        <w:rPr>
          <w:lang w:val="en-US"/>
        </w:rPr>
        <w:t>3GPP TS 23.502 [29]</w:t>
      </w:r>
      <w:r w:rsidRPr="00441CD0">
        <w:t>.</w:t>
      </w:r>
    </w:p>
    <w:p w14:paraId="24056C4D" w14:textId="77777777" w:rsidR="00EE5860" w:rsidRPr="00441CD0" w:rsidRDefault="00EE5860" w:rsidP="00EE5860">
      <w:r w:rsidRPr="00441CD0">
        <w:t>A UPF that supports the Ethernet PDU session relocation procedure shall set the ETHAR bit in the UP Function Features (see clause</w:t>
      </w:r>
      <w:r>
        <w:t> </w:t>
      </w:r>
      <w:r w:rsidRPr="00441CD0">
        <w:t>8.2.25).</w:t>
      </w:r>
    </w:p>
    <w:p w14:paraId="7F1899AA" w14:textId="77777777" w:rsidR="00EE5860" w:rsidRPr="00441CD0" w:rsidRDefault="00EE5860" w:rsidP="00EE5860">
      <w:pPr>
        <w:rPr>
          <w:lang w:val="en-US"/>
        </w:rPr>
      </w:pPr>
      <w:r w:rsidRPr="00441CD0">
        <w:t>If the UPF indicated support of Ethernet PDU session anchor relocation, the SMF may request the UPF to update its list of MAC addresses and possibly associated VLAN tag(s) associated to the PDU session, during an Ethernet PDU session relocation procedure</w:t>
      </w:r>
      <w:r w:rsidRPr="00441CD0">
        <w:rPr>
          <w:lang w:val="en-US"/>
        </w:rPr>
        <w:t xml:space="preserve">, by sending </w:t>
      </w:r>
      <w:r w:rsidRPr="00441CD0">
        <w:t>a PFCP Session Modification Request with Ethernet context information including the MAC addresses (and possibly associated VLAN tag(s)) received from the old Ethernet PDU session anchor.</w:t>
      </w:r>
    </w:p>
    <w:p w14:paraId="6DCC0AD6" w14:textId="77777777" w:rsidR="00EE5860" w:rsidRPr="00441CD0" w:rsidRDefault="00EE5860" w:rsidP="00EE5860">
      <w:pPr>
        <w:rPr>
          <w:lang w:val="en-US"/>
        </w:rPr>
      </w:pPr>
      <w:r w:rsidRPr="00441CD0">
        <w:rPr>
          <w:lang w:val="en-US"/>
        </w:rPr>
        <w:t xml:space="preserve">Upon receipt of such information, the UPF shall consider these MAC addresses (and possibly associated VLAN tag(s)) as </w:t>
      </w:r>
      <w:r w:rsidRPr="00441CD0">
        <w:t>associated to the PDU session</w:t>
      </w:r>
      <w:r w:rsidRPr="00441CD0">
        <w:rPr>
          <w:lang w:val="en-US"/>
        </w:rPr>
        <w:t xml:space="preserve"> and the UPF may assist in the update of Ethernet forwarding tables of Ethernet swi</w:t>
      </w:r>
      <w:r>
        <w:rPr>
          <w:lang w:val="en-US"/>
        </w:rPr>
        <w:t>t</w:t>
      </w:r>
      <w:r w:rsidRPr="00441CD0">
        <w:rPr>
          <w:lang w:val="en-US"/>
        </w:rPr>
        <w:t xml:space="preserve">ches in the DN as specified in </w:t>
      </w:r>
      <w:r w:rsidRPr="00441CD0">
        <w:t>clause</w:t>
      </w:r>
      <w:r>
        <w:t> </w:t>
      </w:r>
      <w:r w:rsidRPr="00441CD0">
        <w:t xml:space="preserve">4.3.5.8 of </w:t>
      </w:r>
      <w:r w:rsidRPr="00441CD0">
        <w:rPr>
          <w:lang w:val="en-US"/>
        </w:rPr>
        <w:t>3GPP TS 23.502 [29].</w:t>
      </w:r>
    </w:p>
    <w:p w14:paraId="47C8AC27" w14:textId="77777777" w:rsidR="00EE5860" w:rsidRPr="00441CD0" w:rsidRDefault="00EE5860" w:rsidP="00EE5860">
      <w:pPr>
        <w:pStyle w:val="Heading2"/>
      </w:pPr>
      <w:bookmarkStart w:id="1559" w:name="_Toc36030871"/>
      <w:bookmarkStart w:id="1560" w:name="_Toc36042791"/>
      <w:bookmarkStart w:id="1561" w:name="_Toc36814115"/>
      <w:bookmarkStart w:id="1562" w:name="_Toc44688964"/>
      <w:bookmarkStart w:id="1563" w:name="_Toc44923718"/>
      <w:bookmarkStart w:id="1564" w:name="_Toc51860686"/>
      <w:bookmarkStart w:id="1565" w:name="_Toc57930453"/>
      <w:bookmarkStart w:id="1566" w:name="_Toc57931083"/>
      <w:bookmarkStart w:id="1567" w:name="_Toc67499475"/>
      <w:r w:rsidRPr="00441CD0">
        <w:t>5.14</w:t>
      </w:r>
      <w:r w:rsidRPr="00441CD0">
        <w:tab/>
        <w:t>Support IPv6 Prefix Delegation</w:t>
      </w:r>
      <w:bookmarkEnd w:id="1546"/>
      <w:bookmarkEnd w:id="1547"/>
      <w:bookmarkEnd w:id="1548"/>
      <w:bookmarkEnd w:id="1549"/>
      <w:bookmarkEnd w:id="1559"/>
      <w:bookmarkEnd w:id="1560"/>
      <w:bookmarkEnd w:id="1561"/>
      <w:bookmarkEnd w:id="1562"/>
      <w:bookmarkEnd w:id="1563"/>
      <w:bookmarkEnd w:id="1564"/>
      <w:bookmarkEnd w:id="1565"/>
      <w:bookmarkEnd w:id="1566"/>
      <w:bookmarkEnd w:id="1567"/>
    </w:p>
    <w:p w14:paraId="78812A1C" w14:textId="77777777" w:rsidR="00EE5860" w:rsidRDefault="00EE5860" w:rsidP="00EE5860">
      <w:pPr>
        <w:rPr>
          <w:rFonts w:cs="Arial"/>
          <w:bCs/>
        </w:rPr>
      </w:pPr>
      <w:bookmarkStart w:id="1568" w:name="_Hlk519172857"/>
      <w:bookmarkStart w:id="1569" w:name="OLE_LINK29"/>
      <w:bookmarkStart w:id="1570" w:name="_Toc19717129"/>
      <w:r w:rsidRPr="00441CD0">
        <w:rPr>
          <w:rFonts w:cs="Arial"/>
          <w:bCs/>
        </w:rPr>
        <w:t>Clause</w:t>
      </w:r>
      <w:r>
        <w:rPr>
          <w:rFonts w:cs="Arial"/>
          <w:bCs/>
        </w:rPr>
        <w:t> </w:t>
      </w:r>
      <w:r w:rsidRPr="00441CD0">
        <w:rPr>
          <w:rFonts w:cs="Arial"/>
          <w:bCs/>
        </w:rPr>
        <w:t>5.3.1.2.6 of 3GPP TS 23.401 [14] and clause</w:t>
      </w:r>
      <w:r>
        <w:rPr>
          <w:rFonts w:cs="Arial"/>
          <w:bCs/>
        </w:rPr>
        <w:t> </w:t>
      </w:r>
      <w:r w:rsidRPr="00441CD0">
        <w:rPr>
          <w:rFonts w:cs="Arial"/>
          <w:bCs/>
        </w:rPr>
        <w:t>4.6.2.3 of 3GPP TS 23.316 [57] specify requirements for IPv6 Prefix Delegation via DHCPv6, that allow assigning a single network prefix shorter than the default /64 prefix to a PDN connection or a PDU session.</w:t>
      </w:r>
      <w:bookmarkEnd w:id="1568"/>
      <w:bookmarkEnd w:id="1569"/>
    </w:p>
    <w:p w14:paraId="0E395B20" w14:textId="79B839CE" w:rsidR="00EE5860" w:rsidRDefault="00EE5860" w:rsidP="00EE5860">
      <w:pPr>
        <w:rPr>
          <w:rFonts w:cs="Arial"/>
          <w:bCs/>
        </w:rPr>
      </w:pPr>
      <w:r>
        <w:rPr>
          <w:rFonts w:cs="Arial"/>
          <w:bCs/>
        </w:rPr>
        <w:t xml:space="preserve">The CP function shall assign, or request the UP function to assign (if the UP function indicates support of the </w:t>
      </w:r>
      <w:r w:rsidRPr="00441CD0">
        <w:t>UEIP</w:t>
      </w:r>
      <w:r>
        <w:t xml:space="preserve"> feature, </w:t>
      </w:r>
      <w:r w:rsidRPr="00441CD0">
        <w:t xml:space="preserve">see </w:t>
      </w:r>
      <w:r w:rsidR="00415C19" w:rsidRPr="00441CD0">
        <w:t>clause</w:t>
      </w:r>
      <w:r w:rsidR="00415C19">
        <w:t> </w:t>
      </w:r>
      <w:r w:rsidR="00415C19" w:rsidRPr="00441CD0">
        <w:t>8</w:t>
      </w:r>
      <w:r w:rsidRPr="00441CD0">
        <w:t>.2.25</w:t>
      </w:r>
      <w:r>
        <w:rPr>
          <w:rFonts w:cs="Arial"/>
          <w:bCs/>
        </w:rPr>
        <w:t xml:space="preserve">), the </w:t>
      </w:r>
      <w:r w:rsidRPr="00441CD0">
        <w:rPr>
          <w:rFonts w:cs="Arial"/>
          <w:bCs/>
        </w:rPr>
        <w:t>network prefix shorter than the default /64 prefix</w:t>
      </w:r>
      <w:r>
        <w:rPr>
          <w:rFonts w:cs="Arial"/>
          <w:bCs/>
        </w:rPr>
        <w:t xml:space="preserve"> by</w:t>
      </w:r>
      <w:r w:rsidRPr="006139AD">
        <w:rPr>
          <w:rFonts w:cs="Arial"/>
          <w:bCs/>
        </w:rPr>
        <w:t xml:space="preserve"> </w:t>
      </w:r>
      <w:r w:rsidRPr="00441CD0">
        <w:rPr>
          <w:rFonts w:cs="Arial"/>
          <w:bCs/>
        </w:rPr>
        <w:t>provision</w:t>
      </w:r>
      <w:r>
        <w:rPr>
          <w:rFonts w:cs="Arial"/>
          <w:bCs/>
        </w:rPr>
        <w:t>ing</w:t>
      </w:r>
      <w:r w:rsidRPr="00441CD0">
        <w:rPr>
          <w:rFonts w:cs="Arial"/>
          <w:bCs/>
        </w:rPr>
        <w:t xml:space="preserve"> the UE IP Address IE in the UP function</w:t>
      </w:r>
      <w:r>
        <w:rPr>
          <w:rFonts w:cs="Arial"/>
          <w:bCs/>
        </w:rPr>
        <w:t xml:space="preserve"> with:</w:t>
      </w:r>
    </w:p>
    <w:p w14:paraId="4969A447" w14:textId="77777777" w:rsidR="00EE5860" w:rsidRDefault="00EE5860" w:rsidP="00EE5860">
      <w:pPr>
        <w:pStyle w:val="B1"/>
        <w:rPr>
          <w:lang w:val="sv-SE"/>
        </w:rPr>
      </w:pPr>
      <w:r>
        <w:t>-</w:t>
      </w:r>
      <w:r>
        <w:tab/>
        <w:t xml:space="preserve">the </w:t>
      </w:r>
      <w:r w:rsidRPr="00441CD0">
        <w:rPr>
          <w:lang w:val="sv-SE"/>
        </w:rPr>
        <w:t>IPv6D</w:t>
      </w:r>
      <w:r>
        <w:rPr>
          <w:lang w:val="sv-SE"/>
        </w:rPr>
        <w:t xml:space="preserve"> flag set to "1" and the </w:t>
      </w:r>
      <w:r w:rsidRPr="00441CD0">
        <w:rPr>
          <w:lang w:val="sv-SE"/>
        </w:rPr>
        <w:t>IPv6 Prefix Delegation Bits</w:t>
      </w:r>
      <w:r>
        <w:rPr>
          <w:lang w:val="sv-SE"/>
        </w:rPr>
        <w:t xml:space="preserve"> field </w:t>
      </w:r>
      <w:r w:rsidRPr="00441CD0">
        <w:rPr>
          <w:rFonts w:cs="Arial"/>
          <w:bCs/>
        </w:rPr>
        <w:t>indicating 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or</w:t>
      </w:r>
    </w:p>
    <w:p w14:paraId="74D026D5" w14:textId="77777777" w:rsidR="00EE5860" w:rsidRDefault="00EE5860" w:rsidP="00EE5860">
      <w:pPr>
        <w:pStyle w:val="B1"/>
        <w:rPr>
          <w:lang w:val="sv-SE"/>
        </w:rPr>
      </w:pPr>
      <w:r>
        <w:t>-</w:t>
      </w:r>
      <w:r>
        <w:tab/>
        <w:t xml:space="preserve">the </w:t>
      </w:r>
      <w:r>
        <w:rPr>
          <w:lang w:val="sv-SE"/>
        </w:rPr>
        <w:t xml:space="preserve">IP6PL flag set to "1" and the </w:t>
      </w:r>
      <w:r w:rsidRPr="00441CD0">
        <w:rPr>
          <w:lang w:val="sv-SE"/>
        </w:rPr>
        <w:t>IPv6 Prefix Length</w:t>
      </w:r>
      <w:r>
        <w:rPr>
          <w:lang w:val="sv-SE"/>
        </w:rPr>
        <w:t xml:space="preserve"> field indicating t</w:t>
      </w:r>
      <w:r w:rsidRPr="00441CD0">
        <w:rPr>
          <w:rFonts w:cs="Arial"/>
          <w:bCs/>
        </w:rPr>
        <w: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xml:space="preserve">, if the UP function supports the </w:t>
      </w:r>
      <w:r w:rsidRPr="00441CD0">
        <w:t>IP6PL feature</w:t>
      </w:r>
      <w:r>
        <w:t xml:space="preserve"> </w:t>
      </w:r>
      <w:r w:rsidRPr="00441CD0">
        <w:t>(see clause</w:t>
      </w:r>
      <w:r>
        <w:t>s 5.21.1 and</w:t>
      </w:r>
      <w:r w:rsidRPr="00441CD0">
        <w:t xml:space="preserve"> 8.2.25)</w:t>
      </w:r>
      <w:r>
        <w:rPr>
          <w:lang w:val="sv-SE"/>
        </w:rPr>
        <w:t>.</w:t>
      </w:r>
    </w:p>
    <w:p w14:paraId="706EC0EC" w14:textId="77777777" w:rsidR="00EE5860" w:rsidRPr="00C65B80" w:rsidRDefault="00EE5860" w:rsidP="00EE5860">
      <w:pPr>
        <w:rPr>
          <w:color w:val="000000"/>
        </w:rPr>
      </w:pPr>
      <w:r w:rsidRPr="00E50920">
        <w:rPr>
          <w:color w:val="000000"/>
        </w:rPr>
        <w:t>When UP function is requested to perform UE IP address allocation and IPv6 prefix delegation is used, the IPv6 prefix length may be determined by the CP function or the UP function:</w:t>
      </w:r>
    </w:p>
    <w:p w14:paraId="63EC0E33" w14:textId="77777777" w:rsidR="00EE5860" w:rsidRPr="00E50920" w:rsidRDefault="00EE5860" w:rsidP="00EE5860">
      <w:pPr>
        <w:pStyle w:val="B1"/>
      </w:pPr>
      <w:r>
        <w:t>-</w:t>
      </w:r>
      <w:r>
        <w:tab/>
        <w:t>i</w:t>
      </w:r>
      <w:r w:rsidRPr="00E50920">
        <w:t>f it is determined by the CP function, the IPv6 Prefix Delegation Bits or IPv6 Prefix Length fields shall be set according to the desired IPv6 prefix length by the CP function;</w:t>
      </w:r>
    </w:p>
    <w:p w14:paraId="71E9AD17" w14:textId="77777777" w:rsidR="00EE5860" w:rsidRPr="00C65B80" w:rsidRDefault="00EE5860" w:rsidP="00EE5860">
      <w:pPr>
        <w:pStyle w:val="B1"/>
      </w:pPr>
      <w:r>
        <w:t>-</w:t>
      </w:r>
      <w:r>
        <w:tab/>
      </w:r>
      <w:r w:rsidRPr="00E50920">
        <w:t>or if the IPv6 prefix length is determined by the UP function, the CP function shall set the IPv6 Prefix Delegation Bits or IPv6 Prefix Length fields to "0".</w:t>
      </w:r>
    </w:p>
    <w:p w14:paraId="2CA24125" w14:textId="77777777" w:rsidR="00EE5860" w:rsidRDefault="00EE5860" w:rsidP="00EE5860">
      <w:pPr>
        <w:pStyle w:val="NO"/>
        <w:rPr>
          <w:rFonts w:cs="Arial"/>
          <w:bCs/>
        </w:rPr>
      </w:pPr>
      <w:r>
        <w:rPr>
          <w:lang w:val="en-US"/>
        </w:rPr>
        <w:t>NOTE:</w:t>
      </w:r>
      <w:r>
        <w:rPr>
          <w:lang w:val="en-US"/>
        </w:rPr>
        <w:tab/>
        <w:t>The</w:t>
      </w:r>
      <w:r w:rsidRPr="006C6C4D">
        <w:rPr>
          <w:lang w:val="en-US"/>
        </w:rPr>
        <w:t xml:space="preserve"> IPv6 prefix shorter than the default /64 prefix for IPv6 Prefix Delegation </w:t>
      </w:r>
      <w:r>
        <w:rPr>
          <w:lang w:val="en-US"/>
        </w:rPr>
        <w:t>can include the</w:t>
      </w:r>
      <w:r w:rsidRPr="006C6C4D">
        <w:rPr>
          <w:lang w:val="en-US"/>
        </w:rPr>
        <w:t xml:space="preserve"> /64 default prefix used for IPv6 stateless autoconfiguration</w:t>
      </w:r>
      <w:r>
        <w:rPr>
          <w:lang w:val="en-US"/>
        </w:rPr>
        <w:t xml:space="preserve"> (in EPS and 5GS) or not (5GS). In the latter case, </w:t>
      </w:r>
      <w:r w:rsidRPr="006C6C4D">
        <w:rPr>
          <w:lang w:val="en-US"/>
        </w:rPr>
        <w:t>the total IPv6 address space available for the PDU Session can</w:t>
      </w:r>
      <w:r>
        <w:rPr>
          <w:lang w:val="en-US"/>
        </w:rPr>
        <w:t>not</w:t>
      </w:r>
      <w:r w:rsidRPr="006C6C4D">
        <w:rPr>
          <w:lang w:val="en-US"/>
        </w:rPr>
        <w:t xml:space="preserve"> be aggregated into one single IPv6 prefix</w:t>
      </w:r>
      <w:r>
        <w:rPr>
          <w:lang w:val="en-US"/>
        </w:rPr>
        <w:t xml:space="preserve">; support of this latter case requires support of the </w:t>
      </w:r>
      <w:r w:rsidRPr="00441CD0">
        <w:t>IP6PL feature (see clause</w:t>
      </w:r>
      <w:r>
        <w:t>s 5.21.1 and</w:t>
      </w:r>
      <w:r w:rsidRPr="00441CD0">
        <w:t xml:space="preserve"> 8.2.25)</w:t>
      </w:r>
      <w:r>
        <w:t>.</w:t>
      </w:r>
    </w:p>
    <w:p w14:paraId="29619944" w14:textId="77777777" w:rsidR="00CA38EF" w:rsidRDefault="00CA38EF" w:rsidP="00CA38EF">
      <w:pPr>
        <w:rPr>
          <w:rFonts w:cs="Arial"/>
          <w:bCs/>
        </w:rPr>
      </w:pPr>
      <w:bookmarkStart w:id="1571" w:name="_Toc27490596"/>
      <w:bookmarkStart w:id="1572" w:name="_Toc27556889"/>
      <w:bookmarkStart w:id="1573" w:name="_Toc27723806"/>
      <w:bookmarkStart w:id="1574" w:name="_Toc36030872"/>
      <w:bookmarkStart w:id="1575" w:name="_Toc36042792"/>
      <w:bookmarkStart w:id="1576" w:name="_Toc36814116"/>
      <w:bookmarkStart w:id="1577" w:name="_Toc44688965"/>
      <w:bookmarkStart w:id="1578" w:name="_Toc44923719"/>
      <w:r w:rsidRPr="00441CD0">
        <w:rPr>
          <w:rFonts w:cs="Arial"/>
          <w:bCs/>
        </w:rPr>
        <w:lastRenderedPageBreak/>
        <w:t xml:space="preserve">When assigning additional IPv6 prefixes (i.e. prefixes in addition to the default prefix) to a UE, the CP function shall provision/update the UE IP Address IE in the </w:t>
      </w:r>
      <w:r>
        <w:rPr>
          <w:rFonts w:cs="Arial"/>
          <w:bCs/>
        </w:rPr>
        <w:t xml:space="preserve">PDI which may be as part of a Create PDR IE or a Update PDR IE, or in the Create </w:t>
      </w:r>
      <w:r>
        <w:rPr>
          <w:lang w:val="en-US" w:eastAsia="fr-FR"/>
        </w:rPr>
        <w:t xml:space="preserve">Traffic EndPoint IE or Update Traffic EndPoint IE </w:t>
      </w:r>
      <w:r>
        <w:rPr>
          <w:rFonts w:cs="Arial"/>
          <w:bCs/>
        </w:rPr>
        <w:t xml:space="preserve">to the </w:t>
      </w:r>
      <w:r w:rsidRPr="00441CD0">
        <w:rPr>
          <w:rFonts w:cs="Arial"/>
          <w:bCs/>
        </w:rPr>
        <w:t xml:space="preserve">UP function </w:t>
      </w:r>
      <w:r>
        <w:rPr>
          <w:rFonts w:cs="Arial"/>
          <w:bCs/>
        </w:rPr>
        <w:t>as described above</w:t>
      </w:r>
      <w:r w:rsidRPr="00441CD0">
        <w:rPr>
          <w:rFonts w:cs="Arial"/>
          <w:bCs/>
        </w:rPr>
        <w:t>.</w:t>
      </w:r>
    </w:p>
    <w:p w14:paraId="7D7FF458" w14:textId="62D979A0" w:rsidR="00EE5860" w:rsidRPr="00441CD0" w:rsidRDefault="00EE5860" w:rsidP="00E50D07">
      <w:pPr>
        <w:pStyle w:val="Heading2"/>
      </w:pPr>
      <w:bookmarkStart w:id="1579" w:name="_Toc67499476"/>
      <w:r w:rsidRPr="00441CD0">
        <w:t>5.</w:t>
      </w:r>
      <w:r w:rsidRPr="00441CD0">
        <w:rPr>
          <w:lang w:val="en-US"/>
        </w:rPr>
        <w:t>15</w:t>
      </w:r>
      <w:r w:rsidRPr="00441CD0">
        <w:tab/>
        <w:t>Signalling based Trace (De)Activation</w:t>
      </w:r>
      <w:bookmarkEnd w:id="1570"/>
      <w:bookmarkEnd w:id="1571"/>
      <w:bookmarkEnd w:id="1572"/>
      <w:bookmarkEnd w:id="1573"/>
      <w:bookmarkEnd w:id="1574"/>
      <w:bookmarkEnd w:id="1575"/>
      <w:bookmarkEnd w:id="1576"/>
      <w:bookmarkEnd w:id="1577"/>
      <w:bookmarkEnd w:id="1578"/>
      <w:bookmarkEnd w:id="1579"/>
    </w:p>
    <w:p w14:paraId="30CDE136" w14:textId="07ECA2DB" w:rsidR="00EE5860" w:rsidRPr="00441CD0" w:rsidRDefault="00EE5860" w:rsidP="00EE5860">
      <w:r w:rsidRPr="00441CD0">
        <w:t xml:space="preserve">The UP function shall set the TRACE feature flag in the </w:t>
      </w:r>
      <w:r w:rsidRPr="00441CD0">
        <w:rPr>
          <w:lang w:val="en-US"/>
        </w:rPr>
        <w:t>UP Function Features IE if it supports Trace (see 3GPP TS 32.422 [35]).</w:t>
      </w:r>
    </w:p>
    <w:p w14:paraId="6545973A" w14:textId="77777777" w:rsidR="00EE5860" w:rsidRPr="00441CD0" w:rsidRDefault="00EE5860" w:rsidP="00EE5860">
      <w:r w:rsidRPr="00441CD0">
        <w:t>If the UP function indicated support of Trace, the CP function may activate a trace session during a PFCP session establishment or a PFCP session modification procedure, by including the Trace Information IE in the PFCP Session Establishment Request or PFCP Session Modification Request.</w:t>
      </w:r>
    </w:p>
    <w:p w14:paraId="39C77844" w14:textId="77777777" w:rsidR="00EE5860" w:rsidRPr="00441CD0" w:rsidRDefault="00EE5860" w:rsidP="00EE5860">
      <w:r w:rsidRPr="00441CD0">
        <w:t>The CP function may deactivate an on-going trace session by including the Trace Information IE with a null length in a PFCP Session Modification Request.</w:t>
      </w:r>
    </w:p>
    <w:p w14:paraId="345DADA2" w14:textId="77777777" w:rsidR="00EE5860" w:rsidRPr="00441CD0" w:rsidRDefault="00EE5860" w:rsidP="00EE5860">
      <w:r w:rsidRPr="00441CD0">
        <w:t>There shall be at most one trace session activated per PFCP session at a time.</w:t>
      </w:r>
    </w:p>
    <w:p w14:paraId="08DAED08" w14:textId="77777777" w:rsidR="00EE5860" w:rsidRPr="00441CD0" w:rsidRDefault="00EE5860" w:rsidP="00EE5860">
      <w:pPr>
        <w:pStyle w:val="Heading2"/>
      </w:pPr>
      <w:bookmarkStart w:id="1580" w:name="_Toc19717130"/>
      <w:bookmarkStart w:id="1581" w:name="_Toc27490597"/>
      <w:bookmarkStart w:id="1582" w:name="_Toc27556890"/>
      <w:bookmarkStart w:id="1583" w:name="_Toc27723807"/>
      <w:bookmarkStart w:id="1584" w:name="_Toc36030873"/>
      <w:bookmarkStart w:id="1585" w:name="_Toc36042793"/>
      <w:bookmarkStart w:id="1586" w:name="_Toc36814117"/>
      <w:bookmarkStart w:id="1587" w:name="_Toc44688966"/>
      <w:bookmarkStart w:id="1588" w:name="_Toc44923720"/>
      <w:bookmarkStart w:id="1589" w:name="_Toc51860687"/>
      <w:bookmarkStart w:id="1590" w:name="_Toc57930454"/>
      <w:bookmarkStart w:id="1591" w:name="_Toc57931084"/>
      <w:bookmarkStart w:id="1592" w:name="_Toc67499477"/>
      <w:r w:rsidRPr="00441CD0">
        <w:t>5.</w:t>
      </w:r>
      <w:r w:rsidRPr="00441CD0">
        <w:rPr>
          <w:lang w:val="en-US"/>
        </w:rPr>
        <w:t>16</w:t>
      </w:r>
      <w:r w:rsidRPr="00441CD0">
        <w:tab/>
        <w:t>Framed Routing</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51C402D4" w14:textId="77777777" w:rsidR="00EE5860" w:rsidRPr="00441CD0" w:rsidRDefault="00EE5860" w:rsidP="00EE5860">
      <w:pPr>
        <w:rPr>
          <w:noProof/>
        </w:rPr>
      </w:pPr>
      <w:r w:rsidRPr="00441CD0">
        <w:rPr>
          <w:noProof/>
        </w:rPr>
        <w:t xml:space="preserve">Framed routing allows to support an IP network behind a UE, such that a range of IP addresses or IPv6 prefixes is reachable over a single PDU session, e.g. for enterprise connectivity. Framed routes are IP routes behind the UE. The UPF advertizes relevant IP routes to receive packets destined to these destination IP addresses or IPv6 prefixes and to forward these packets over the PDU session. </w:t>
      </w:r>
      <w:r w:rsidRPr="00441CD0">
        <w:t>See clause</w:t>
      </w:r>
      <w:r>
        <w:t> </w:t>
      </w:r>
      <w:r w:rsidRPr="00441CD0">
        <w:t xml:space="preserve">5.6.14 of </w:t>
      </w:r>
      <w:r w:rsidRPr="00441CD0">
        <w:rPr>
          <w:lang w:val="en-US"/>
        </w:rPr>
        <w:t xml:space="preserve">3GPP TS 23.501 [28], </w:t>
      </w:r>
      <w:r w:rsidRPr="00441CD0">
        <w:t xml:space="preserve">IETF RFC 2865 [37], IETF RFC 3162 [38]) and </w:t>
      </w:r>
      <w:r w:rsidRPr="00441CD0">
        <w:rPr>
          <w:noProof/>
        </w:rPr>
        <w:t>the Framed-Route, Framed-Routing and Framed-IPv6-Route AVPs specified in 3GPP TS 29.061 [39] and 3GPP TS 29.561 [49].</w:t>
      </w:r>
    </w:p>
    <w:p w14:paraId="67AD5E53" w14:textId="77777777" w:rsidR="00EE5860" w:rsidRPr="00441CD0" w:rsidRDefault="00EE5860" w:rsidP="00EE5860">
      <w:pPr>
        <w:rPr>
          <w:noProof/>
        </w:rPr>
      </w:pPr>
      <w:r w:rsidRPr="00441CD0">
        <w:rPr>
          <w:noProof/>
        </w:rPr>
        <w:t>Framed routing is defined only for PDN connections and PDU sessions of the IP type (IPv4, IPv6, IPv4v6).</w:t>
      </w:r>
    </w:p>
    <w:p w14:paraId="010871CB" w14:textId="77777777" w:rsidR="00EE5860" w:rsidRDefault="00EE5860" w:rsidP="00EE5860">
      <w:pPr>
        <w:rPr>
          <w:noProof/>
        </w:rPr>
      </w:pPr>
      <w:bookmarkStart w:id="1593" w:name="_Toc19717131"/>
      <w:bookmarkStart w:id="1594" w:name="_Toc27490598"/>
      <w:bookmarkStart w:id="1595" w:name="_Toc27556891"/>
      <w:bookmarkStart w:id="1596" w:name="_Toc27723808"/>
      <w:bookmarkStart w:id="1597" w:name="_Toc36030874"/>
      <w:bookmarkStart w:id="1598" w:name="_Toc36042794"/>
      <w:bookmarkStart w:id="1599" w:name="_Toc36814118"/>
      <w:bookmarkStart w:id="1600" w:name="_Toc44688967"/>
      <w:bookmarkStart w:id="1601" w:name="_Toc44923721"/>
      <w:bookmarkStart w:id="1602" w:name="_Toc51860688"/>
      <w:r w:rsidRPr="00441CD0">
        <w:rPr>
          <w:noProof/>
        </w:rPr>
        <w:t>A UPF may indicate support of framed routing by setting the FRRT flag in the UP Function Features IE. If so, the CP function may include Framed-Route IEs, the Frame-Routing IE and Framed-IPv6-Route IEs in PDRs to describe framed routes associated to the PDU session.</w:t>
      </w:r>
    </w:p>
    <w:p w14:paraId="3C0231D8" w14:textId="77777777" w:rsidR="00EE5860" w:rsidRDefault="00EE5860" w:rsidP="00EE5860">
      <w:pPr>
        <w:rPr>
          <w:noProof/>
        </w:rPr>
      </w:pPr>
      <w:r>
        <w:rPr>
          <w:noProof/>
        </w:rPr>
        <w:t>The UP function shall:</w:t>
      </w:r>
    </w:p>
    <w:p w14:paraId="3B3EEEAE" w14:textId="77777777" w:rsidR="00EE5860" w:rsidRDefault="00EE5860" w:rsidP="00EE5860">
      <w:pPr>
        <w:pStyle w:val="B1"/>
        <w:rPr>
          <w:noProof/>
        </w:rPr>
      </w:pPr>
      <w:r>
        <w:rPr>
          <w:noProof/>
        </w:rPr>
        <w:t>-</w:t>
      </w:r>
      <w:r>
        <w:rPr>
          <w:noProof/>
        </w:rPr>
        <w:tab/>
        <w:t>match the source IP address of packets with IP Address(es) or IPv6 prefixes as indicated in the the Framed-Route IE or Framed-IPv6-Route IE if it is provisioned in a UL PDRs;</w:t>
      </w:r>
    </w:p>
    <w:p w14:paraId="78576BE3" w14:textId="77777777" w:rsidR="00EE5860" w:rsidRDefault="00EE5860" w:rsidP="00EE5860">
      <w:pPr>
        <w:pStyle w:val="B1"/>
        <w:rPr>
          <w:noProof/>
        </w:rPr>
      </w:pPr>
      <w:r>
        <w:rPr>
          <w:noProof/>
        </w:rPr>
        <w:t>-</w:t>
      </w:r>
      <w:r>
        <w:rPr>
          <w:noProof/>
        </w:rPr>
        <w:tab/>
        <w:t>match the destination IP address of packets with IP Address(es) or IPv6 prefixes as indicated in the the Framed-Route IE or Framed-IPv6-Route IE if it is provisioned in a DL PDRs.</w:t>
      </w:r>
    </w:p>
    <w:p w14:paraId="4CD2EC22" w14:textId="77777777" w:rsidR="00EE5860" w:rsidRPr="00441CD0" w:rsidRDefault="00EE5860" w:rsidP="00EE5860">
      <w:pPr>
        <w:pStyle w:val="Heading2"/>
      </w:pPr>
      <w:bookmarkStart w:id="1603" w:name="_Toc57930455"/>
      <w:bookmarkStart w:id="1604" w:name="_Toc57931085"/>
      <w:bookmarkStart w:id="1605" w:name="_Toc67499478"/>
      <w:r w:rsidRPr="00441CD0">
        <w:t>5.</w:t>
      </w:r>
      <w:r w:rsidRPr="00441CD0">
        <w:rPr>
          <w:lang w:val="en-US"/>
        </w:rPr>
        <w:t>17</w:t>
      </w:r>
      <w:r w:rsidRPr="00441CD0">
        <w:tab/>
        <w:t>5G UPF (for 5GC)</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52B9BA2E" w14:textId="77777777" w:rsidR="00EE5860" w:rsidRPr="00441CD0" w:rsidRDefault="00EE5860" w:rsidP="00EE5860">
      <w:pPr>
        <w:pStyle w:val="Heading3"/>
        <w:rPr>
          <w:noProof/>
        </w:rPr>
      </w:pPr>
      <w:bookmarkStart w:id="1606" w:name="_Toc19717132"/>
      <w:bookmarkStart w:id="1607" w:name="_Toc27490599"/>
      <w:bookmarkStart w:id="1608" w:name="_Toc27556892"/>
      <w:bookmarkStart w:id="1609" w:name="_Toc27723809"/>
      <w:bookmarkStart w:id="1610" w:name="_Toc36030875"/>
      <w:bookmarkStart w:id="1611" w:name="_Toc36042795"/>
      <w:bookmarkStart w:id="1612" w:name="_Toc36814119"/>
      <w:bookmarkStart w:id="1613" w:name="_Toc44688968"/>
      <w:bookmarkStart w:id="1614" w:name="_Toc44923722"/>
      <w:bookmarkStart w:id="1615" w:name="_Toc51860689"/>
      <w:bookmarkStart w:id="1616" w:name="_Toc57930456"/>
      <w:bookmarkStart w:id="1617" w:name="_Toc57931086"/>
      <w:bookmarkStart w:id="1618" w:name="_Toc67499479"/>
      <w:r w:rsidRPr="00441CD0">
        <w:t>5.17.1</w:t>
      </w:r>
      <w:r w:rsidRPr="00441CD0">
        <w:tab/>
      </w:r>
      <w:r w:rsidRPr="00441CD0">
        <w:rPr>
          <w:noProof/>
        </w:rPr>
        <w:t>Introduction</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3A284AC8" w14:textId="77777777" w:rsidR="00EE5860" w:rsidRPr="00441CD0" w:rsidRDefault="00EE5860" w:rsidP="00EE5860">
      <w:pPr>
        <w:rPr>
          <w:lang w:val="x-none"/>
        </w:rPr>
      </w:pPr>
      <w:r w:rsidRPr="00441CD0">
        <w:t>The following clauses describe the 5GS specific functionalit</w:t>
      </w:r>
      <w:r>
        <w:t>i</w:t>
      </w:r>
      <w:r w:rsidRPr="00441CD0">
        <w:t>es of a UP function.</w:t>
      </w:r>
    </w:p>
    <w:p w14:paraId="36C9ACDA" w14:textId="77777777" w:rsidR="00EE5860" w:rsidRPr="00441CD0" w:rsidRDefault="00EE5860" w:rsidP="00EE5860">
      <w:pPr>
        <w:pStyle w:val="Heading3"/>
        <w:rPr>
          <w:lang w:val="x-none"/>
        </w:rPr>
      </w:pPr>
      <w:bookmarkStart w:id="1619" w:name="_Toc19717133"/>
      <w:bookmarkStart w:id="1620" w:name="_Toc27490600"/>
      <w:bookmarkStart w:id="1621" w:name="_Toc27556893"/>
      <w:bookmarkStart w:id="1622" w:name="_Toc27723810"/>
      <w:bookmarkStart w:id="1623" w:name="_Toc36030876"/>
      <w:bookmarkStart w:id="1624" w:name="_Toc36042796"/>
      <w:bookmarkStart w:id="1625" w:name="_Toc36814120"/>
      <w:bookmarkStart w:id="1626" w:name="_Toc44688969"/>
      <w:bookmarkStart w:id="1627" w:name="_Toc44923723"/>
      <w:bookmarkStart w:id="1628" w:name="_Toc51860690"/>
      <w:bookmarkStart w:id="1629" w:name="_Toc57930457"/>
      <w:bookmarkStart w:id="1630" w:name="_Toc57931087"/>
      <w:bookmarkStart w:id="1631" w:name="_Toc67499480"/>
      <w:r w:rsidRPr="00441CD0">
        <w:rPr>
          <w:noProof/>
        </w:rPr>
        <w:t>5.</w:t>
      </w:r>
      <w:r w:rsidRPr="00441CD0">
        <w:rPr>
          <w:noProof/>
          <w:lang w:val="en-US"/>
        </w:rPr>
        <w:t>17.2</w:t>
      </w:r>
      <w:r w:rsidRPr="00441CD0">
        <w:tab/>
      </w:r>
      <w:r w:rsidRPr="00441CD0">
        <w:rPr>
          <w:noProof/>
        </w:rPr>
        <w:t>Uplink Classifier and Branching Point</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71F90AFF" w14:textId="77777777" w:rsidR="00EE5860" w:rsidRPr="00441CD0" w:rsidRDefault="00EE5860" w:rsidP="00EE5860">
      <w:pPr>
        <w:rPr>
          <w:lang w:val="en-US"/>
        </w:rPr>
      </w:pPr>
      <w:r w:rsidRPr="00441CD0">
        <w:rPr>
          <w:lang w:val="en-US"/>
        </w:rPr>
        <w:t>The Uplink Classifier and Branching Point functionalities refer to the capability of the UPF to route uplink traffic flows of the same PFCP session (PDU session) to two or more PDU Sessions Anchors, and to route the downlink traffic flows from these PDU Session Anchors on the tunnel towards the UE. They are defined in 3GPP TS 23.501 [28] and 3GPP TS 23.502 [29].</w:t>
      </w:r>
    </w:p>
    <w:p w14:paraId="7A27D6BD" w14:textId="77777777" w:rsidR="00EE5860" w:rsidRPr="00441CD0" w:rsidRDefault="00EE5860" w:rsidP="00EE5860">
      <w:pPr>
        <w:rPr>
          <w:lang w:val="en-US"/>
        </w:rPr>
      </w:pPr>
      <w:r w:rsidRPr="00441CD0">
        <w:t xml:space="preserve">Uplink Classifier is supported for PDU sessions of type IPv4, IPv6, IPv4v6 or Ethernet. The routing of the uplink traffic flows to different PDU Session Anchors is based e.g. </w:t>
      </w:r>
      <w:r w:rsidRPr="00441CD0">
        <w:rPr>
          <w:lang w:val="en-US"/>
        </w:rPr>
        <w:t>on the destination IP address/Prefix of the uplink packets for an IP PDU session.</w:t>
      </w:r>
    </w:p>
    <w:p w14:paraId="65660579" w14:textId="77777777" w:rsidR="00EE5860" w:rsidRPr="00441CD0" w:rsidRDefault="00EE5860" w:rsidP="00EE5860">
      <w:pPr>
        <w:rPr>
          <w:lang w:val="en-US"/>
        </w:rPr>
      </w:pPr>
      <w:r w:rsidRPr="00441CD0">
        <w:rPr>
          <w:lang w:val="en-US"/>
        </w:rPr>
        <w:lastRenderedPageBreak/>
        <w:t xml:space="preserve">Branching Point is supported for multi-homed PDU sessions of type IPv6, i.e. PDU sessions with multiple IPv6 prefixes. </w:t>
      </w:r>
      <w:r w:rsidRPr="00441CD0">
        <w:t xml:space="preserve">The routing of the uplink traffic flows to different PDU Session Anchors is based </w:t>
      </w:r>
      <w:r w:rsidRPr="00441CD0">
        <w:rPr>
          <w:lang w:val="en-US"/>
        </w:rPr>
        <w:t>on the source IP prefix of the uplink packets.</w:t>
      </w:r>
    </w:p>
    <w:p w14:paraId="15ECD3B1" w14:textId="77777777" w:rsidR="00EE5860" w:rsidRPr="00441CD0" w:rsidRDefault="00EE5860" w:rsidP="00EE5860">
      <w:pPr>
        <w:rPr>
          <w:lang w:val="en-US"/>
        </w:rPr>
      </w:pPr>
      <w:r w:rsidRPr="00441CD0">
        <w:rPr>
          <w:lang w:val="en-US"/>
        </w:rPr>
        <w:t>The SMF may insert an Uplink Classifier or Branching Point, during a PDU session establishment or modification, by provisioning:</w:t>
      </w:r>
    </w:p>
    <w:p w14:paraId="3981F3E2" w14:textId="77777777" w:rsidR="00EE5860" w:rsidRPr="00441CD0" w:rsidRDefault="00EE5860" w:rsidP="00EE5860">
      <w:pPr>
        <w:pStyle w:val="B1"/>
        <w:rPr>
          <w:lang w:val="en-US"/>
        </w:rPr>
      </w:pPr>
      <w:r w:rsidRPr="00441CD0">
        <w:rPr>
          <w:lang w:val="en-US"/>
        </w:rPr>
        <w:t>-</w:t>
      </w:r>
      <w:r w:rsidRPr="00441CD0">
        <w:rPr>
          <w:lang w:val="en-US"/>
        </w:rPr>
        <w:tab/>
        <w:t>two or more UL PDRs, with the appropriate Packet Detection Information, and with corresponding FARs to route the uplink traffic flows towards the appropriate PDU Session Anchors;</w:t>
      </w:r>
    </w:p>
    <w:p w14:paraId="497602FD" w14:textId="77777777" w:rsidR="00EE5860" w:rsidRPr="00441CD0" w:rsidRDefault="00EE5860" w:rsidP="00EE5860">
      <w:pPr>
        <w:pStyle w:val="B1"/>
        <w:rPr>
          <w:lang w:val="en-US"/>
        </w:rPr>
      </w:pPr>
      <w:r w:rsidRPr="00441CD0">
        <w:rPr>
          <w:lang w:val="en-US"/>
        </w:rPr>
        <w:t>-</w:t>
      </w:r>
      <w:r w:rsidRPr="00441CD0">
        <w:rPr>
          <w:lang w:val="en-US"/>
        </w:rPr>
        <w:tab/>
        <w:t>two or more DL PDRs, with the appropriate Packet Detection Information, and with one (or more FARs) to route the downlink traffic flows on the tunnel towards the UE.</w:t>
      </w:r>
    </w:p>
    <w:p w14:paraId="4F5D6E3D" w14:textId="77777777" w:rsidR="00EE5860" w:rsidRPr="00441CD0" w:rsidRDefault="00EE5860" w:rsidP="00EE5860">
      <w:pPr>
        <w:pStyle w:val="NO"/>
        <w:rPr>
          <w:lang w:val="en-US"/>
        </w:rPr>
      </w:pPr>
      <w:r w:rsidRPr="00441CD0">
        <w:rPr>
          <w:lang w:val="en-US"/>
        </w:rPr>
        <w:t>NOTE 1:</w:t>
      </w:r>
      <w:r w:rsidRPr="00441CD0">
        <w:rPr>
          <w:lang w:val="en-US"/>
        </w:rPr>
        <w:tab/>
        <w:t>This uses the generic functionalities of the PFCP protocol described in this specification, with two or more DL PDRs (for the traffic coming from the different PDU session anchors).</w:t>
      </w:r>
    </w:p>
    <w:p w14:paraId="4E5AFB31" w14:textId="77777777" w:rsidR="00EE5860" w:rsidRPr="00441CD0" w:rsidRDefault="00EE5860" w:rsidP="00EE5860">
      <w:pPr>
        <w:pStyle w:val="NO"/>
        <w:rPr>
          <w:lang w:val="en-US"/>
        </w:rPr>
      </w:pPr>
      <w:r w:rsidRPr="00441CD0">
        <w:rPr>
          <w:lang w:val="en-US"/>
        </w:rPr>
        <w:t>NOTE 2:</w:t>
      </w:r>
      <w:r w:rsidRPr="00441CD0">
        <w:rPr>
          <w:lang w:val="en-US"/>
        </w:rPr>
        <w:tab/>
        <w:t>A UPF acting as an Uplink Classifier or Branching Point can also behave as a PDU Session Anchor for the PDU session.</w:t>
      </w:r>
    </w:p>
    <w:p w14:paraId="13636942" w14:textId="77777777" w:rsidR="00EE5860" w:rsidRPr="00441CD0" w:rsidRDefault="00EE5860" w:rsidP="00EE5860">
      <w:pPr>
        <w:rPr>
          <w:lang w:val="en-US"/>
        </w:rPr>
      </w:pPr>
      <w:r w:rsidRPr="00441CD0">
        <w:rPr>
          <w:lang w:val="en-US"/>
        </w:rPr>
        <w:t>The SMF may remove an Uplink Classifier or Branching Point, during a PDU session modification, by removing the UL (or modifying the FAR associated to the UL PDR) and DL PDRs that were setup for the traffic to/from the PDU Session Anchor(s) to be removed.</w:t>
      </w:r>
    </w:p>
    <w:p w14:paraId="67C9D660" w14:textId="77777777" w:rsidR="00EE5860" w:rsidRPr="00441CD0" w:rsidRDefault="00EE5860" w:rsidP="00EE5860">
      <w:pPr>
        <w:pStyle w:val="Heading3"/>
        <w:rPr>
          <w:lang w:val="x-none"/>
        </w:rPr>
      </w:pPr>
      <w:bookmarkStart w:id="1632" w:name="_Toc19717134"/>
      <w:bookmarkStart w:id="1633" w:name="_Toc27490601"/>
      <w:bookmarkStart w:id="1634" w:name="_Toc27556894"/>
      <w:bookmarkStart w:id="1635" w:name="_Toc27723811"/>
      <w:bookmarkStart w:id="1636" w:name="_Toc36030877"/>
      <w:bookmarkStart w:id="1637" w:name="_Toc36042797"/>
      <w:bookmarkStart w:id="1638" w:name="_Toc36814121"/>
      <w:bookmarkStart w:id="1639" w:name="_Toc44688970"/>
      <w:bookmarkStart w:id="1640" w:name="_Toc44923724"/>
      <w:bookmarkStart w:id="1641" w:name="_Toc51860691"/>
      <w:bookmarkStart w:id="1642" w:name="_Toc57930458"/>
      <w:bookmarkStart w:id="1643" w:name="_Toc57931088"/>
      <w:bookmarkStart w:id="1644" w:name="_Toc67499481"/>
      <w:r w:rsidRPr="00441CD0">
        <w:rPr>
          <w:noProof/>
        </w:rPr>
        <w:t>5.</w:t>
      </w:r>
      <w:r w:rsidRPr="00441CD0">
        <w:rPr>
          <w:noProof/>
          <w:lang w:val="en-US"/>
        </w:rPr>
        <w:t>17.3</w:t>
      </w:r>
      <w:r w:rsidRPr="00441CD0">
        <w:tab/>
        <w:t xml:space="preserve">Data </w:t>
      </w:r>
      <w:r>
        <w:rPr>
          <w:lang w:val="en-US"/>
        </w:rPr>
        <w:t>f</w:t>
      </w:r>
      <w:r w:rsidRPr="00441CD0">
        <w:t>orwarding during handovers between 5GS and EPS</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45321311" w14:textId="77777777" w:rsidR="00EE5860" w:rsidRDefault="00EE5860" w:rsidP="00EE5860">
      <w:r>
        <w:t>Downlink data may be forwarded during an inter-system handover between 5GS and EPS using direct or indirect data forwarding.</w:t>
      </w:r>
    </w:p>
    <w:p w14:paraId="2D12461F" w14:textId="77777777" w:rsidR="00EE5860" w:rsidRDefault="00EE5860" w:rsidP="00EE5860">
      <w:pPr>
        <w:pStyle w:val="NO"/>
      </w:pPr>
      <w:r>
        <w:t>NOTE:</w:t>
      </w:r>
      <w:r>
        <w:tab/>
      </w:r>
      <w:r w:rsidRPr="00D0610B">
        <w:t xml:space="preserve">Uplink data is not forwarded </w:t>
      </w:r>
      <w:r>
        <w:t>during an inter-system handover between 5GS and EPS in this release of the specification.</w:t>
      </w:r>
    </w:p>
    <w:p w14:paraId="3118F006" w14:textId="77777777" w:rsidR="00EE5860" w:rsidRDefault="00EE5860" w:rsidP="00EE5860">
      <w:r>
        <w:t>Direct data forwarding is performed directly between the source and target RAN, without the involvement of any UPF to forward the data.</w:t>
      </w:r>
    </w:p>
    <w:p w14:paraId="24BCEB13" w14:textId="77777777" w:rsidR="00EE5860" w:rsidRPr="00441CD0" w:rsidRDefault="00EE5860" w:rsidP="00EE5860">
      <w:r>
        <w:t>Indirect d</w:t>
      </w:r>
      <w:r w:rsidRPr="00441CD0">
        <w:t>ata forwarding during handovers between 5GS and EPS is supported as follows (see 3GPP TS 38.300 [42]):</w:t>
      </w:r>
    </w:p>
    <w:p w14:paraId="7E930A05" w14:textId="77777777" w:rsidR="00EE5860" w:rsidRPr="00441CD0" w:rsidRDefault="00EE5860" w:rsidP="00EE5860">
      <w:pPr>
        <w:pStyle w:val="B1"/>
      </w:pPr>
      <w:r w:rsidRPr="00441CD0">
        <w:t>-</w:t>
      </w:r>
      <w:r w:rsidRPr="00441CD0">
        <w:tab/>
        <w:t>For 5G to 4G handover, the source NG-RAN node sends one or several end markers including one QFI of those QoS flows mapped to the same E-RAB and sends the end marker packets to the UPF over the PDU session tunnel. UPF removes the QFI and maps to an appropriate E-RAB tunnel towards SGW.</w:t>
      </w:r>
    </w:p>
    <w:p w14:paraId="69F46503" w14:textId="77777777" w:rsidR="00EE5860" w:rsidRPr="00441CD0" w:rsidRDefault="00EE5860" w:rsidP="00EE5860">
      <w:pPr>
        <w:pStyle w:val="B1"/>
      </w:pPr>
      <w:r w:rsidRPr="00441CD0">
        <w:t>-</w:t>
      </w:r>
      <w:r w:rsidRPr="00441CD0">
        <w:tab/>
        <w:t>For 4G to 5G handover, the source eNB forwards the received end markers in the EPS bearer tunnel to the SGW which forwards them to the UPF. The UPF adds one QFI among the QoS flows mapped to that E-RAB to the end markers and sends those end markers to the target NG-RAN node in the per PDU session tunnel.</w:t>
      </w:r>
    </w:p>
    <w:p w14:paraId="5FD42663" w14:textId="77777777" w:rsidR="00EE5860" w:rsidRPr="00441CD0" w:rsidRDefault="00EE5860" w:rsidP="00EE5860">
      <w:r w:rsidRPr="00441CD0">
        <w:t>To forward data (G-PDUs and End Marker packets) during a 5GS to EPS handover, the SMF shall:</w:t>
      </w:r>
    </w:p>
    <w:p w14:paraId="68D19F4B" w14:textId="77777777" w:rsidR="00EE5860" w:rsidRPr="00441CD0" w:rsidRDefault="00EE5860" w:rsidP="00EE5860">
      <w:pPr>
        <w:pStyle w:val="B1"/>
      </w:pPr>
      <w:r w:rsidRPr="00441CD0">
        <w:t>-</w:t>
      </w:r>
      <w:r w:rsidRPr="00441CD0">
        <w:tab/>
        <w:t>provision one PDR per E-RAB (that supports data forwarding for at least one QoS flow), with the list of QFIs that are mapped to the E-RAB;</w:t>
      </w:r>
    </w:p>
    <w:p w14:paraId="4CD8FFB3" w14:textId="77777777" w:rsidR="00EE5860" w:rsidRPr="00441CD0" w:rsidRDefault="00EE5860" w:rsidP="00EE5860">
      <w:pPr>
        <w:pStyle w:val="B1"/>
      </w:pPr>
      <w:r w:rsidRPr="00441CD0">
        <w:t>-</w:t>
      </w:r>
      <w:r w:rsidRPr="00441CD0">
        <w:tab/>
        <w:t xml:space="preserve">request the UPF to remove the GTP-U PDU Session Container extension header (including the QFI) from the data by including the </w:t>
      </w:r>
      <w:r w:rsidRPr="00441CD0">
        <w:rPr>
          <w:lang w:eastAsia="zh-CN"/>
        </w:rPr>
        <w:t>GTP-U Extension Header Deletion field set to 'PDU Session Container' in the Outer Header Removal IE of the PDR(s);</w:t>
      </w:r>
    </w:p>
    <w:p w14:paraId="3BD64EBE" w14:textId="77777777" w:rsidR="00EE5860" w:rsidRPr="00441CD0" w:rsidRDefault="00EE5860" w:rsidP="00EE5860">
      <w:pPr>
        <w:pStyle w:val="B1"/>
      </w:pPr>
      <w:r w:rsidRPr="00441CD0">
        <w:t>-</w:t>
      </w:r>
      <w:r w:rsidRPr="00441CD0">
        <w:tab/>
        <w:t>associate to each PDR a FAR to forward the data to the GTP-U tunnel of the corresponding E-RAB, i.e. with an Outer Header Creation IE containing the F-TEID of the (forwarding) SGW for the corresponding forwarding GTP-U tunnel</w:t>
      </w:r>
      <w:r w:rsidRPr="00441CD0">
        <w:rPr>
          <w:lang w:val="de-DE"/>
        </w:rPr>
        <w:t>.</w:t>
      </w:r>
    </w:p>
    <w:p w14:paraId="2797AB43" w14:textId="77777777" w:rsidR="00EE5860" w:rsidRPr="00441CD0" w:rsidRDefault="00EE5860" w:rsidP="00EE5860">
      <w:r w:rsidRPr="00441CD0">
        <w:t>To forward data (G-PDUs and End Marker packets) during an EPS to 5GS handover, the SMF shall:</w:t>
      </w:r>
    </w:p>
    <w:p w14:paraId="0091F3D3" w14:textId="77777777" w:rsidR="00EE5860" w:rsidRPr="00441CD0" w:rsidRDefault="00EE5860" w:rsidP="00EE5860">
      <w:pPr>
        <w:pStyle w:val="B1"/>
      </w:pPr>
      <w:r w:rsidRPr="00441CD0">
        <w:t>-</w:t>
      </w:r>
      <w:r w:rsidRPr="00441CD0">
        <w:tab/>
        <w:t>provision one PDR per E-RAB (that supports data forwarding for at least one QoS flow);</w:t>
      </w:r>
    </w:p>
    <w:p w14:paraId="7A4387E4" w14:textId="77777777" w:rsidR="00EE5860" w:rsidRPr="00441CD0" w:rsidRDefault="00EE5860" w:rsidP="00EE5860">
      <w:pPr>
        <w:pStyle w:val="B1"/>
      </w:pPr>
      <w:r w:rsidRPr="00441CD0">
        <w:t>-</w:t>
      </w:r>
      <w:r w:rsidRPr="00441CD0">
        <w:tab/>
        <w:t xml:space="preserve">create and associate one QER with each PDR, including the </w:t>
      </w:r>
      <w:r w:rsidRPr="00441CD0">
        <w:rPr>
          <w:lang w:eastAsia="zh-CN"/>
        </w:rPr>
        <w:t>QFI IE set to the QFI value of one of the QoS flows mapped to the E-RAB, to request the UPF to insert a GTP-U PDU Session Container extension header including the QFI;</w:t>
      </w:r>
    </w:p>
    <w:p w14:paraId="0BC13669" w14:textId="77777777" w:rsidR="00EE5860" w:rsidRPr="00441CD0" w:rsidRDefault="00EE5860" w:rsidP="00EE5860">
      <w:pPr>
        <w:pStyle w:val="B1"/>
      </w:pPr>
      <w:r w:rsidRPr="00441CD0">
        <w:lastRenderedPageBreak/>
        <w:t>-</w:t>
      </w:r>
      <w:r w:rsidRPr="00441CD0">
        <w:tab/>
        <w:t>create one FAR for each data forwarding tunnel in 5GS (i.e. per PDU session), with an Outer Header Creation IE containing the F-TEID of the target NG-RAN for the corresponding forwarding GTP-U tunnel;</w:t>
      </w:r>
    </w:p>
    <w:p w14:paraId="0E510D79" w14:textId="77777777" w:rsidR="00EE5860" w:rsidRPr="00441CD0" w:rsidRDefault="00EE5860" w:rsidP="00EE5860">
      <w:pPr>
        <w:pStyle w:val="B1"/>
      </w:pPr>
      <w:r w:rsidRPr="00441CD0">
        <w:t>-</w:t>
      </w:r>
      <w:r w:rsidRPr="00441CD0">
        <w:tab/>
        <w:t>associate each PDR to the corresponding FAR (i.e. to forward the data of each E-RAB to the data forwarding tunnel of the corresponding PDU session).</w:t>
      </w:r>
    </w:p>
    <w:p w14:paraId="567E9EB1" w14:textId="77777777" w:rsidR="00EE5860" w:rsidRPr="00441CD0" w:rsidRDefault="00EE5860" w:rsidP="00EE5860">
      <w:pPr>
        <w:pStyle w:val="Heading2"/>
      </w:pPr>
      <w:bookmarkStart w:id="1645" w:name="_Toc19717135"/>
      <w:bookmarkStart w:id="1646" w:name="_Toc27490602"/>
      <w:bookmarkStart w:id="1647" w:name="_Toc27556895"/>
      <w:bookmarkStart w:id="1648" w:name="_Toc27723812"/>
      <w:bookmarkStart w:id="1649" w:name="_Toc36030878"/>
      <w:bookmarkStart w:id="1650" w:name="_Toc36042798"/>
      <w:bookmarkStart w:id="1651" w:name="_Toc36814122"/>
      <w:bookmarkStart w:id="1652" w:name="_Toc44688971"/>
      <w:bookmarkStart w:id="1653" w:name="_Toc44923725"/>
      <w:bookmarkStart w:id="1654" w:name="_Toc51860692"/>
      <w:bookmarkStart w:id="1655" w:name="_Toc57930459"/>
      <w:bookmarkStart w:id="1656" w:name="_Toc57931089"/>
      <w:bookmarkStart w:id="1657" w:name="_Toc67499482"/>
      <w:r w:rsidRPr="00441CD0">
        <w:t>5.18</w:t>
      </w:r>
      <w:r w:rsidRPr="00441CD0">
        <w:tab/>
        <w:t>Enhanced PFCP Association Release</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529ACDEE" w14:textId="77777777" w:rsidR="00EE5860" w:rsidRPr="00441CD0" w:rsidRDefault="00EE5860" w:rsidP="00EE5860">
      <w:pPr>
        <w:pStyle w:val="Heading3"/>
        <w:rPr>
          <w:noProof/>
        </w:rPr>
      </w:pPr>
      <w:bookmarkStart w:id="1658" w:name="_Toc19717136"/>
      <w:bookmarkStart w:id="1659" w:name="OLE_LINK86"/>
      <w:bookmarkStart w:id="1660" w:name="_Toc27490603"/>
      <w:bookmarkStart w:id="1661" w:name="_Toc27556896"/>
      <w:bookmarkStart w:id="1662" w:name="_Toc27723813"/>
      <w:bookmarkStart w:id="1663" w:name="_Toc36030879"/>
      <w:bookmarkStart w:id="1664" w:name="_Toc36042799"/>
      <w:bookmarkStart w:id="1665" w:name="_Toc36814123"/>
      <w:bookmarkStart w:id="1666" w:name="_Toc44688972"/>
      <w:bookmarkStart w:id="1667" w:name="_Toc44923726"/>
      <w:bookmarkStart w:id="1668" w:name="_Toc51860693"/>
      <w:bookmarkStart w:id="1669" w:name="_Toc57930460"/>
      <w:bookmarkStart w:id="1670" w:name="_Toc57931090"/>
      <w:bookmarkStart w:id="1671" w:name="_Toc67499483"/>
      <w:r w:rsidRPr="00441CD0">
        <w:rPr>
          <w:noProof/>
        </w:rPr>
        <w:t>5.18.1</w:t>
      </w:r>
      <w:r w:rsidRPr="00441CD0">
        <w:rPr>
          <w:noProof/>
        </w:rPr>
        <w:tab/>
        <w:t>General</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7DB174E" w14:textId="77777777" w:rsidR="00EE5860" w:rsidRPr="00441CD0" w:rsidRDefault="00EE5860" w:rsidP="00EE5860">
      <w:pPr>
        <w:rPr>
          <w:noProof/>
        </w:rPr>
      </w:pPr>
      <w:r w:rsidRPr="00441CD0">
        <w:rPr>
          <w:noProof/>
        </w:rPr>
        <w:t>To ensure no loss of usage reports and signalling efficiency, during a PFCP Association Release procedure, which is either initiated by CP function, or upon request from the UP function, the CP function and UP function may support the Enhanced PFCP Association Release feature (EPFAR) as described below.</w:t>
      </w:r>
    </w:p>
    <w:p w14:paraId="4B19B7C5" w14:textId="77777777" w:rsidR="00EE5860" w:rsidRPr="00441CD0" w:rsidRDefault="00EE5860" w:rsidP="00EE5860">
      <w:pPr>
        <w:rPr>
          <w:noProof/>
        </w:rPr>
      </w:pPr>
      <w:r w:rsidRPr="00441CD0">
        <w:rPr>
          <w:noProof/>
        </w:rPr>
        <w:t>When both the CP function and the UP function support the EPFAR feature, and when the CP (or UP) function determines that the PFCP association is to be released, the CP (or UP) function shall send a PFCP Association Update Request message with a "</w:t>
      </w:r>
      <w:bookmarkStart w:id="1672" w:name="OLE_LINK87"/>
      <w:r w:rsidRPr="00441CD0">
        <w:rPr>
          <w:noProof/>
        </w:rPr>
        <w:t>PFCP Association Release Preparation Start</w:t>
      </w:r>
      <w:bookmarkEnd w:id="1672"/>
      <w:r w:rsidRPr="00441CD0">
        <w:rPr>
          <w:noProof/>
        </w:rPr>
        <w:t>" flag to inform the peer UP (or CP) function that the PFCP Association is going to be released and the final non-zero usage reports are to be collected for these PFCP sessions which will be affected by PFCP association release.</w:t>
      </w:r>
    </w:p>
    <w:p w14:paraId="34ABCF64" w14:textId="77777777" w:rsidR="00EE5860" w:rsidRDefault="00EE5860" w:rsidP="00EE5860">
      <w:pPr>
        <w:rPr>
          <w:noProof/>
          <w:lang w:eastAsia="zh-CN"/>
        </w:rPr>
      </w:pPr>
      <w:r w:rsidRPr="00441CD0">
        <w:t xml:space="preserve">The CP function should stop establishing new PFCP sessions in the UP function after receiving or sending a </w:t>
      </w:r>
      <w:r w:rsidRPr="00441CD0">
        <w:rPr>
          <w:noProof/>
        </w:rPr>
        <w:t>PFCP Association Release Preparation Start indication.</w:t>
      </w:r>
      <w:r>
        <w:rPr>
          <w:rFonts w:hint="eastAsia"/>
          <w:noProof/>
          <w:lang w:eastAsia="zh-CN"/>
        </w:rPr>
        <w:t xml:space="preserve"> The CP(or UP) function shall send a PFCP Association Update Response with a successful cause value to the peer.</w:t>
      </w:r>
    </w:p>
    <w:p w14:paraId="3E400C77" w14:textId="23AD3DED" w:rsidR="00EE5860" w:rsidRPr="00441CD0" w:rsidRDefault="00EE5860" w:rsidP="00EE5860">
      <w:pPr>
        <w:rPr>
          <w:lang w:val="en-US"/>
        </w:rPr>
      </w:pPr>
      <w:r w:rsidRPr="00441CD0">
        <w:rPr>
          <w:noProof/>
        </w:rPr>
        <w:t xml:space="preserve">Then the UP function shall initiate the PFCP Session Release procedure as specified in </w:t>
      </w:r>
      <w:r w:rsidR="00415C19" w:rsidRPr="00441CD0">
        <w:rPr>
          <w:noProof/>
        </w:rPr>
        <w:t>clause</w:t>
      </w:r>
      <w:r w:rsidR="00415C19">
        <w:rPr>
          <w:noProof/>
        </w:rPr>
        <w:t> </w:t>
      </w:r>
      <w:r w:rsidR="00415C19" w:rsidRPr="00441CD0">
        <w:rPr>
          <w:noProof/>
        </w:rPr>
        <w:t>5</w:t>
      </w:r>
      <w:r w:rsidRPr="00441CD0">
        <w:rPr>
          <w:noProof/>
        </w:rPr>
        <w:t xml:space="preserve">.18.2 by sending one or more PFCP Session Report Request messages for </w:t>
      </w:r>
      <w:r w:rsidRPr="00441CD0">
        <w:rPr>
          <w:lang w:val="en-US"/>
        </w:rPr>
        <w:t>the PFCP sessions affected by the release of the PFCP association and that have non-zero usage reports to be reported. In the PFCP Session Report Request message, the UP function shall:</w:t>
      </w:r>
    </w:p>
    <w:p w14:paraId="3A2B029A"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w:t>
      </w:r>
      <w:r w:rsidRPr="00441CD0">
        <w:t>(Termination By UP function Report) for the usage reports being reported; and</w:t>
      </w:r>
    </w:p>
    <w:p w14:paraId="1F0FB1D4" w14:textId="77777777" w:rsidR="00EE5860" w:rsidRPr="00441CD0" w:rsidRDefault="00EE5860" w:rsidP="00EE5860">
      <w:pPr>
        <w:pStyle w:val="B1"/>
        <w:rPr>
          <w:lang w:val="en-US"/>
        </w:rPr>
      </w:pPr>
      <w:r w:rsidRPr="00441CD0">
        <w:rPr>
          <w:lang w:val="en-US"/>
        </w:rPr>
        <w:t>-</w:t>
      </w:r>
      <w:r w:rsidRPr="00441CD0">
        <w:rPr>
          <w:lang w:val="en-US"/>
        </w:rPr>
        <w:tab/>
        <w:t>set the PSDBU (</w:t>
      </w:r>
      <w:r w:rsidRPr="00441CD0">
        <w:t>PFCP Session Deleted By the UP function</w:t>
      </w:r>
      <w:r w:rsidRPr="00441CD0">
        <w:rPr>
          <w:lang w:val="en-US"/>
        </w:rPr>
        <w:t>) flag to "1" to indicate to the CP function that the PFCP Session is being deleted in the UP func</w:t>
      </w:r>
      <w:r>
        <w:rPr>
          <w:lang w:val="en-US"/>
        </w:rPr>
        <w:t>t</w:t>
      </w:r>
      <w:r w:rsidRPr="00441CD0">
        <w:rPr>
          <w:lang w:val="en-US"/>
        </w:rPr>
        <w:t>ion and the usage reports included in the message are the final usage reports for the given PFCP Session, if this is the last PFCP Session Report Request message sent for the PFCP session.</w:t>
      </w:r>
    </w:p>
    <w:p w14:paraId="3825CA5D" w14:textId="77777777" w:rsidR="00EE5860" w:rsidRPr="00441CD0" w:rsidRDefault="00EE5860" w:rsidP="00EE5860">
      <w:pPr>
        <w:rPr>
          <w:lang w:val="en-US"/>
        </w:rPr>
      </w:pPr>
      <w:r w:rsidRPr="00441CD0">
        <w:rPr>
          <w:lang w:val="en-US"/>
        </w:rPr>
        <w:t>When the UP function has sent all the non-zero usage reports for the PFCP sessions affected by the release of the PFCP Association, the UP function shall send a PFCP Association Update Request with the flag URSS (</w:t>
      </w:r>
      <w:r w:rsidRPr="00441CD0">
        <w:t>non-zero Usage Reports for the affected PFCP Sessions Sent)</w:t>
      </w:r>
      <w:r w:rsidRPr="00441CD0">
        <w:rPr>
          <w:lang w:val="en-US"/>
        </w:rPr>
        <w:t xml:space="preserve"> set to "1" to indicate to the CP function that all non-zero usage reports for the affected PFCP sessions have been sent to the CP function and the corresponding PFCP sessions in the UP function have been locally deleted.</w:t>
      </w:r>
      <w:r w:rsidRPr="007276D6">
        <w:rPr>
          <w:rFonts w:hint="eastAsia"/>
          <w:lang w:val="en-US" w:eastAsia="zh-CN"/>
        </w:rPr>
        <w:t xml:space="preserve"> </w:t>
      </w:r>
      <w:r>
        <w:rPr>
          <w:rFonts w:hint="eastAsia"/>
          <w:lang w:val="en-US" w:eastAsia="zh-CN"/>
        </w:rPr>
        <w:t xml:space="preserve">The CP function shall then send a PFCP Association Update Response with a </w:t>
      </w:r>
      <w:r>
        <w:rPr>
          <w:rFonts w:hint="eastAsia"/>
          <w:noProof/>
          <w:lang w:eastAsia="zh-CN"/>
        </w:rPr>
        <w:t xml:space="preserve">successful cause to the peer to indicate the </w:t>
      </w:r>
      <w:r w:rsidRPr="00441CD0">
        <w:t>PFCP Association Update Request is handled successfully</w:t>
      </w:r>
      <w:r>
        <w:rPr>
          <w:rFonts w:hint="eastAsia"/>
          <w:lang w:eastAsia="zh-CN"/>
        </w:rPr>
        <w:t>.</w:t>
      </w:r>
    </w:p>
    <w:p w14:paraId="1CD11C0B" w14:textId="77777777" w:rsidR="00EE5860" w:rsidRPr="00441CD0" w:rsidRDefault="00EE5860" w:rsidP="00EE5860">
      <w:pPr>
        <w:rPr>
          <w:lang w:val="en-US"/>
        </w:rPr>
      </w:pPr>
      <w:r w:rsidRPr="00441CD0">
        <w:rPr>
          <w:lang w:val="en-US"/>
        </w:rPr>
        <w:t>The CP function shall then send a PFCP Association Release Request to release the PFCP Association as specified in clause</w:t>
      </w:r>
      <w:r>
        <w:rPr>
          <w:lang w:val="en-US"/>
        </w:rPr>
        <w:t> </w:t>
      </w:r>
      <w:r w:rsidRPr="00441CD0">
        <w:rPr>
          <w:lang w:val="en-US"/>
        </w:rPr>
        <w:t>6.2.8.</w:t>
      </w:r>
    </w:p>
    <w:p w14:paraId="1D2D85B3" w14:textId="77777777" w:rsidR="00EE5860" w:rsidRPr="00441CD0" w:rsidRDefault="00EE5860" w:rsidP="00EE5860">
      <w:pPr>
        <w:pStyle w:val="Heading3"/>
        <w:rPr>
          <w:noProof/>
          <w:lang w:val="x-none"/>
        </w:rPr>
      </w:pPr>
      <w:bookmarkStart w:id="1673" w:name="_Toc19717137"/>
      <w:bookmarkStart w:id="1674" w:name="_Toc27490604"/>
      <w:bookmarkStart w:id="1675" w:name="_Toc27556897"/>
      <w:bookmarkStart w:id="1676" w:name="_Toc27723814"/>
      <w:bookmarkStart w:id="1677" w:name="_Toc36030880"/>
      <w:bookmarkStart w:id="1678" w:name="_Toc36042800"/>
      <w:bookmarkStart w:id="1679" w:name="_Toc36814124"/>
      <w:bookmarkStart w:id="1680" w:name="_Toc44688973"/>
      <w:bookmarkStart w:id="1681" w:name="_Toc44923727"/>
      <w:bookmarkStart w:id="1682" w:name="_Toc51860694"/>
      <w:bookmarkStart w:id="1683" w:name="_Toc57930461"/>
      <w:bookmarkStart w:id="1684" w:name="_Toc57931091"/>
      <w:bookmarkStart w:id="1685" w:name="_Toc67499484"/>
      <w:r w:rsidRPr="00441CD0">
        <w:rPr>
          <w:noProof/>
        </w:rPr>
        <w:t>5.18.2</w:t>
      </w:r>
      <w:r w:rsidRPr="00441CD0">
        <w:rPr>
          <w:noProof/>
        </w:rPr>
        <w:tab/>
        <w:t>UP Function Initiated PFCP Session Release</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766EE43D" w14:textId="77777777" w:rsidR="00EE5860" w:rsidRDefault="00EE5860" w:rsidP="00EE5860">
      <w:pPr>
        <w:rPr>
          <w:noProof/>
        </w:rPr>
      </w:pPr>
      <w:r>
        <w:rPr>
          <w:noProof/>
        </w:rPr>
        <w:t xml:space="preserve">When the UP function needs delete a PFCP sesssion, e.g. during the Enhanced PFCP Association Release as described in clause 5.18.1 or when it detects an error or </w:t>
      </w:r>
      <w:r w:rsidRPr="005B211B">
        <w:rPr>
          <w:noProof/>
        </w:rPr>
        <w:t>partial failure</w:t>
      </w:r>
      <w:r>
        <w:rPr>
          <w:noProof/>
        </w:rPr>
        <w:t>, the UP function shall:</w:t>
      </w:r>
    </w:p>
    <w:p w14:paraId="1736EB8D" w14:textId="77777777" w:rsidR="00EE5860" w:rsidRPr="00441CD0" w:rsidRDefault="00EE5860" w:rsidP="00EE5860">
      <w:pPr>
        <w:pStyle w:val="B1"/>
        <w:rPr>
          <w:noProof/>
        </w:rPr>
      </w:pPr>
      <w:r w:rsidRPr="00441CD0">
        <w:rPr>
          <w:noProof/>
        </w:rPr>
        <w:t>-</w:t>
      </w:r>
      <w:r w:rsidRPr="00441CD0">
        <w:rPr>
          <w:noProof/>
        </w:rPr>
        <w:tab/>
        <w:t>send one or more PFCP Session Report Request messages for this PFCP session;</w:t>
      </w:r>
    </w:p>
    <w:p w14:paraId="30F74F93" w14:textId="77777777" w:rsidR="00EE5860" w:rsidRPr="00441CD0" w:rsidRDefault="00EE5860" w:rsidP="00EE5860">
      <w:pPr>
        <w:pStyle w:val="B1"/>
        <w:rPr>
          <w:lang w:val="en-US"/>
        </w:rPr>
      </w:pPr>
      <w:r w:rsidRPr="00441CD0">
        <w:rPr>
          <w:noProof/>
        </w:rPr>
        <w:t>-</w:t>
      </w:r>
      <w:r w:rsidRPr="00441CD0">
        <w:rPr>
          <w:noProof/>
        </w:rPr>
        <w:tab/>
      </w:r>
      <w:r w:rsidRPr="00441CD0">
        <w:rPr>
          <w:lang w:val="en-US"/>
        </w:rPr>
        <w:t>set the Report Type to "USAR" (Usage Report) if there is non-zero usage report for the PFCP session, or set the Report Type to "UISR" if there is no usage report to send (e.g. for a session without a</w:t>
      </w:r>
      <w:r>
        <w:rPr>
          <w:lang w:val="en-US"/>
        </w:rPr>
        <w:t>n</w:t>
      </w:r>
      <w:r w:rsidRPr="00441CD0">
        <w:rPr>
          <w:lang w:val="en-US"/>
        </w:rPr>
        <w:t xml:space="preserve"> URR provisioned or with a</w:t>
      </w:r>
      <w:r>
        <w:rPr>
          <w:lang w:val="en-US"/>
        </w:rPr>
        <w:t>n</w:t>
      </w:r>
      <w:r w:rsidRPr="00441CD0">
        <w:rPr>
          <w:lang w:val="en-US"/>
        </w:rPr>
        <w:t xml:space="preserve"> URR provisioned but with only null usage measurements);</w:t>
      </w:r>
    </w:p>
    <w:p w14:paraId="1AB47B98"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for non-zero usage report(s), if usage reports are included in the </w:t>
      </w:r>
      <w:r w:rsidRPr="00441CD0">
        <w:rPr>
          <w:noProof/>
        </w:rPr>
        <w:t>PFCP Session Report Request message(s); and</w:t>
      </w:r>
    </w:p>
    <w:p w14:paraId="18F62ABF" w14:textId="77777777" w:rsidR="00EE5860" w:rsidRDefault="00EE5860" w:rsidP="00EE5860">
      <w:pPr>
        <w:pStyle w:val="B1"/>
        <w:rPr>
          <w:lang w:val="en-US"/>
        </w:rPr>
      </w:pPr>
      <w:r w:rsidRPr="00441CD0">
        <w:rPr>
          <w:lang w:val="en-US"/>
        </w:rPr>
        <w:t>-</w:t>
      </w:r>
      <w:r w:rsidRPr="00441CD0">
        <w:rPr>
          <w:lang w:val="en-US"/>
        </w:rPr>
        <w:tab/>
        <w:t>set the PSDBU flag to "1" to indicate to the CP function that the PFCP session is being deleted, in the last PFCP Session Report Request message sent for that PFCP session.</w:t>
      </w:r>
    </w:p>
    <w:p w14:paraId="36D2A187" w14:textId="77777777" w:rsidR="00EE5860" w:rsidRPr="00771463" w:rsidRDefault="00EE5860" w:rsidP="00EE5860">
      <w:pPr>
        <w:pStyle w:val="NO"/>
        <w:rPr>
          <w:rFonts w:eastAsia="Batang"/>
          <w:noProof/>
          <w:lang w:eastAsia="ko-KR"/>
        </w:rPr>
      </w:pPr>
      <w:r>
        <w:rPr>
          <w:rFonts w:eastAsia="Batang"/>
          <w:noProof/>
          <w:lang w:eastAsia="ko-KR"/>
        </w:rPr>
        <w:lastRenderedPageBreak/>
        <w:t>NOTE</w:t>
      </w:r>
      <w:r w:rsidRPr="00441CD0">
        <w:rPr>
          <w:rFonts w:eastAsia="Batang"/>
          <w:noProof/>
          <w:lang w:eastAsia="ko-KR"/>
        </w:rPr>
        <w:t>:</w:t>
      </w:r>
      <w:r w:rsidRPr="00441CD0">
        <w:rPr>
          <w:rFonts w:eastAsia="Batang"/>
          <w:noProof/>
          <w:lang w:eastAsia="ko-KR"/>
        </w:rPr>
        <w:tab/>
      </w:r>
      <w:r>
        <w:rPr>
          <w:rFonts w:eastAsia="Batang"/>
          <w:noProof/>
          <w:lang w:eastAsia="ko-KR"/>
        </w:rPr>
        <w:t xml:space="preserve">The </w:t>
      </w:r>
      <w:r w:rsidRPr="009B377C">
        <w:rPr>
          <w:rFonts w:eastAsia="Batang"/>
          <w:noProof/>
          <w:lang w:eastAsia="ko-KR"/>
        </w:rPr>
        <w:t>UP Function can release one or more PFCP Sessions (without tearing down the entire PFCP Association) when there is a partial failure in the UP Function.</w:t>
      </w:r>
    </w:p>
    <w:p w14:paraId="498B7E1A" w14:textId="77777777" w:rsidR="00EE5860" w:rsidRPr="00441CD0" w:rsidRDefault="00EE5860" w:rsidP="00EE5860">
      <w:pPr>
        <w:pStyle w:val="Heading2"/>
        <w:rPr>
          <w:lang w:val="x-none"/>
        </w:rPr>
      </w:pPr>
      <w:bookmarkStart w:id="1686" w:name="_Toc19717138"/>
      <w:bookmarkStart w:id="1687" w:name="_Toc27490605"/>
      <w:bookmarkStart w:id="1688" w:name="_Toc27556898"/>
      <w:bookmarkStart w:id="1689" w:name="_Toc27723815"/>
      <w:bookmarkStart w:id="1690" w:name="_Toc36030881"/>
      <w:bookmarkStart w:id="1691" w:name="_Toc36042801"/>
      <w:bookmarkStart w:id="1692" w:name="_Toc36814125"/>
      <w:bookmarkStart w:id="1693" w:name="_Toc44688974"/>
      <w:bookmarkStart w:id="1694" w:name="_Toc44923728"/>
      <w:bookmarkStart w:id="1695" w:name="_Toc51860695"/>
      <w:bookmarkStart w:id="1696" w:name="_Toc57930462"/>
      <w:bookmarkStart w:id="1697" w:name="_Toc57931092"/>
      <w:bookmarkStart w:id="1698" w:name="_Toc67499485"/>
      <w:r w:rsidRPr="00441CD0">
        <w:t>5.</w:t>
      </w:r>
      <w:r w:rsidRPr="00441CD0">
        <w:rPr>
          <w:lang w:val="en-US"/>
        </w:rPr>
        <w:t>19</w:t>
      </w:r>
      <w:r w:rsidRPr="00441CD0">
        <w:tab/>
        <w:t>Activation and Deactivation of Pre-defined PDRs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07717EEB" w14:textId="77777777" w:rsidR="00EE5860" w:rsidRPr="00441CD0" w:rsidRDefault="00EE5860" w:rsidP="00EE5860">
      <w:pPr>
        <w:rPr>
          <w:lang w:val="en-US"/>
        </w:rPr>
      </w:pPr>
      <w:r w:rsidRPr="00441CD0">
        <w:t xml:space="preserve">To reduce the signalling overhead for establishing a PFCP session (for a PDU session or a PDN connection) and improve the signalling efficiency, </w:t>
      </w:r>
      <w:r w:rsidRPr="00441CD0">
        <w:rPr>
          <w:lang w:val="en-US"/>
        </w:rPr>
        <w:t xml:space="preserve">the CP and UP functions may support </w:t>
      </w:r>
      <w:r w:rsidRPr="00441CD0">
        <w:t>the Activation and Deactivation of a Pre-defined PDR (ADPDP) feature as described below</w:t>
      </w:r>
      <w:r w:rsidRPr="00441CD0">
        <w:rPr>
          <w:lang w:val="en-US"/>
        </w:rPr>
        <w:t>.</w:t>
      </w:r>
    </w:p>
    <w:p w14:paraId="281EBE30" w14:textId="77777777" w:rsidR="00EE5860" w:rsidRPr="00441CD0" w:rsidRDefault="00EE5860" w:rsidP="00EE5860">
      <w:pPr>
        <w:rPr>
          <w:lang w:val="en-US"/>
        </w:rPr>
      </w:pPr>
      <w:r w:rsidRPr="00441CD0">
        <w:rPr>
          <w:noProof/>
        </w:rPr>
        <w:t>When both the CP function and the UP function support the ADPDP feature</w:t>
      </w:r>
      <w:r w:rsidRPr="00441CD0">
        <w:rPr>
          <w:lang w:val="en-US"/>
        </w:rPr>
        <w:t>, the CP function may activate one or more pre-defined PDRs for a PFCP session during a PFCP Session Establishment or a PFCP Session Modification procedure. A pre-defined PDR shall be configured in the UP function before it can be activated in a PFCP session.</w:t>
      </w:r>
    </w:p>
    <w:p w14:paraId="3E72EF7C" w14:textId="77777777" w:rsidR="00EE5860" w:rsidRPr="00441CD0" w:rsidRDefault="00EE5860" w:rsidP="00EE5860">
      <w:pPr>
        <w:rPr>
          <w:lang w:val="en-US"/>
        </w:rPr>
      </w:pPr>
      <w:r w:rsidRPr="00441CD0">
        <w:rPr>
          <w:lang w:val="en-US"/>
        </w:rPr>
        <w:t>A pre-defined PDR may contain all the necessary packets detection information to identify a service data flow or application traffic which may be common to many PFCP sessions, and it may be configured in the UPF associated with a pre-defined FAR, one or more pre-defined QER(s), and/or one or more pre-defined URR(s).</w:t>
      </w:r>
    </w:p>
    <w:p w14:paraId="5A5A3CCA" w14:textId="77777777" w:rsidR="00EE5860" w:rsidRPr="00441CD0" w:rsidRDefault="00EE5860" w:rsidP="00EE5860">
      <w:pPr>
        <w:rPr>
          <w:lang w:val="en-US"/>
        </w:rPr>
      </w:pPr>
      <w:r w:rsidRPr="00441CD0">
        <w:rPr>
          <w:lang w:val="en-US"/>
        </w:rPr>
        <w:t>Any PFCP session specific information, e.g. traffic endpoint information, may not be part of a pre-defined PDR and is provisioned before or during the activation of the pre-defined PDR.</w:t>
      </w:r>
    </w:p>
    <w:p w14:paraId="52DAFBEE" w14:textId="77777777" w:rsidR="00EE5860" w:rsidRPr="00441CD0" w:rsidRDefault="00EE5860" w:rsidP="00EE5860">
      <w:pPr>
        <w:rPr>
          <w:lang w:val="en-US"/>
        </w:rPr>
      </w:pPr>
      <w:r w:rsidRPr="00441CD0">
        <w:rPr>
          <w:lang w:val="en-US"/>
        </w:rPr>
        <w:t>To activate one or more pre-defined PDR(s), the CP function shall provide one or more Activate Predefined Rules IE(s) in a Create PDR IE in a PFCP Session Establishment Request, or in a Create PDR IE or an Update PDR IE in a PFCP Session Modification Request message, that references a pre-defined PDR configured in the UP function, with the following information in the Create PDR or Update PDR IE:</w:t>
      </w:r>
    </w:p>
    <w:p w14:paraId="35FFBE8A" w14:textId="77777777" w:rsidR="00EE5860" w:rsidRPr="00441CD0" w:rsidRDefault="00EE5860" w:rsidP="00EE5860">
      <w:pPr>
        <w:pStyle w:val="B1"/>
        <w:rPr>
          <w:lang w:val="x-none"/>
        </w:rPr>
      </w:pPr>
      <w:r w:rsidRPr="00441CD0">
        <w:t>-</w:t>
      </w:r>
      <w:r w:rsidRPr="00441CD0">
        <w:tab/>
        <w:t>the traffic endpoint that the traffic shall match (e.g. Local F-TEID, UE IP Address or Traffic Endpoint ID);</w:t>
      </w:r>
    </w:p>
    <w:p w14:paraId="2F3D8F3F" w14:textId="4E7E5888" w:rsidR="00EE5860" w:rsidRPr="00441CD0" w:rsidRDefault="00EE5860" w:rsidP="00EE5860">
      <w:pPr>
        <w:pStyle w:val="B1"/>
      </w:pPr>
      <w:r w:rsidRPr="00441CD0">
        <w:t>-</w:t>
      </w:r>
      <w:r w:rsidRPr="00441CD0">
        <w:tab/>
        <w:t xml:space="preserve">optionally the QFI that the traffic shall match, e.g. for a UL PDR where UL QoS flow binding verification is required (see </w:t>
      </w:r>
      <w:r w:rsidR="00415C19" w:rsidRPr="00441CD0">
        <w:t>clause</w:t>
      </w:r>
      <w:r w:rsidR="00415C19">
        <w:t> </w:t>
      </w:r>
      <w:r w:rsidR="00415C19" w:rsidRPr="00441CD0">
        <w:t>5</w:t>
      </w:r>
      <w:r w:rsidRPr="00441CD0">
        <w:t>.4.2);</w:t>
      </w:r>
    </w:p>
    <w:p w14:paraId="67AD38EE" w14:textId="77777777" w:rsidR="00EE5860" w:rsidRPr="00441CD0" w:rsidRDefault="00EE5860" w:rsidP="00EE5860">
      <w:pPr>
        <w:pStyle w:val="B1"/>
      </w:pPr>
      <w:r w:rsidRPr="00441CD0">
        <w:t>-</w:t>
      </w:r>
      <w:r w:rsidRPr="00441CD0">
        <w:tab/>
        <w:t>the precedence to be applied by the UP function among all PDRs of the PFCP session;</w:t>
      </w:r>
    </w:p>
    <w:p w14:paraId="7B6DE284" w14:textId="77777777" w:rsidR="00EE5860" w:rsidRPr="00441CD0" w:rsidRDefault="00EE5860" w:rsidP="00EE5860">
      <w:pPr>
        <w:pStyle w:val="B1"/>
      </w:pPr>
      <w:r w:rsidRPr="00441CD0">
        <w:t>-</w:t>
      </w:r>
      <w:r w:rsidRPr="00441CD0">
        <w:tab/>
        <w:t>optionally, a</w:t>
      </w:r>
      <w:r>
        <w:t>n</w:t>
      </w:r>
      <w:r w:rsidRPr="00441CD0">
        <w:t xml:space="preserve"> FAR </w:t>
      </w:r>
      <w:r w:rsidRPr="00441CD0">
        <w:rPr>
          <w:lang w:val="en-US"/>
        </w:rPr>
        <w:t xml:space="preserve">containing instructions related to the processing of the packets </w:t>
      </w:r>
      <w:r w:rsidRPr="00441CD0">
        <w:t>matching the pre-defined PDR(s); when present, the UP function shall enforce it instead of the one defined in the pre-defined PDR(s) if any;</w:t>
      </w:r>
    </w:p>
    <w:p w14:paraId="4197DCE9" w14:textId="77777777" w:rsidR="00EE5860" w:rsidRPr="00441CD0" w:rsidRDefault="00EE5860" w:rsidP="00EE5860">
      <w:pPr>
        <w:pStyle w:val="B1"/>
      </w:pPr>
      <w:r w:rsidRPr="00441CD0">
        <w:t>-</w:t>
      </w:r>
      <w:r w:rsidRPr="00441CD0">
        <w:tab/>
        <w:t>optionally, one or more URRs to be used in addition to any URR(s) specified in the pre-defined PDR(s) (e.g. for session level Usage Monitoring);</w:t>
      </w:r>
    </w:p>
    <w:p w14:paraId="7A02B354" w14:textId="77777777" w:rsidR="00EE5860" w:rsidRPr="00441CD0" w:rsidRDefault="00EE5860" w:rsidP="00EE5860">
      <w:pPr>
        <w:pStyle w:val="B1"/>
      </w:pPr>
      <w:r w:rsidRPr="00441CD0">
        <w:t>-</w:t>
      </w:r>
      <w:r w:rsidRPr="00441CD0">
        <w:tab/>
        <w:t>optionally, one or more QERs to be applied in addition to any QER(s) specified in the pre-defined PDR (e.g. for APN-AMBR enforcement).</w:t>
      </w:r>
    </w:p>
    <w:p w14:paraId="54A691CE" w14:textId="77777777" w:rsidR="00EE5860" w:rsidRPr="00441CD0" w:rsidRDefault="00EE5860" w:rsidP="00EE5860">
      <w:r w:rsidRPr="00441CD0">
        <w:t>When a pre-defined PDR is activated for a given PDR, an incoming packet matches the PDR if it matches the traffic endpoint, and the QFI if provisioned and one of the activated pre-defined PDR(s).</w:t>
      </w:r>
    </w:p>
    <w:p w14:paraId="15346215" w14:textId="77777777" w:rsidR="00EE5860" w:rsidRPr="00441CD0" w:rsidRDefault="00EE5860" w:rsidP="00EE5860">
      <w:pPr>
        <w:rPr>
          <w:lang w:val="en-US"/>
        </w:rPr>
      </w:pPr>
      <w:r w:rsidRPr="00441CD0">
        <w:rPr>
          <w:lang w:val="en-US"/>
        </w:rPr>
        <w:t>The CP function may update the use of pre-defined PDRs that are already activated in a PFCP session by including one or more Activate Predefined Rules IE(s) or Deactivate Predefined Rules IE(s) in a PFCP Session Modification Request and/or by updating the parameters provisioned in the PDR.</w:t>
      </w:r>
    </w:p>
    <w:p w14:paraId="15A375BB" w14:textId="77777777" w:rsidR="00EE5860" w:rsidRPr="00441CD0" w:rsidRDefault="00EE5860" w:rsidP="00EE5860">
      <w:pPr>
        <w:pStyle w:val="NO"/>
        <w:rPr>
          <w:lang w:val="x-none"/>
        </w:rPr>
      </w:pPr>
      <w:r w:rsidRPr="00441CD0">
        <w:t>NOTE:</w:t>
      </w:r>
      <w:r w:rsidRPr="00441CD0">
        <w:tab/>
        <w:t>The CP function cannot change a pre-defined PDR via PFCP session related procedure.</w:t>
      </w:r>
    </w:p>
    <w:p w14:paraId="3AE83FF4" w14:textId="77777777" w:rsidR="00EE5860" w:rsidRPr="00441CD0" w:rsidRDefault="00EE5860" w:rsidP="00EE5860">
      <w:pPr>
        <w:rPr>
          <w:lang w:val="en-US"/>
        </w:rPr>
      </w:pPr>
      <w:r w:rsidRPr="00441CD0">
        <w:rPr>
          <w:lang w:val="en-US"/>
        </w:rPr>
        <w:t>The CP function may deactivate a pre-defined PDR that is already activated in a PFCP session by including the Deactivate Predefined Rules IE in a PFCP Session Modification Request requesting to deactivate the predefined PDR(s).</w:t>
      </w:r>
    </w:p>
    <w:p w14:paraId="7AEA563E" w14:textId="77777777" w:rsidR="00EE5860" w:rsidRPr="00441CD0" w:rsidRDefault="00EE5860" w:rsidP="00EE5860">
      <w:pPr>
        <w:rPr>
          <w:lang w:val="en-US"/>
        </w:rPr>
      </w:pPr>
      <w:r w:rsidRPr="00441CD0">
        <w:rPr>
          <w:lang w:val="en-US"/>
        </w:rPr>
        <w:t>In addition, this feature allows to define a group of pre-defined PDRs which can be activated, updated, and deactivated together. This allows the CP function to further optimize the signaling towards the UP function.</w:t>
      </w:r>
    </w:p>
    <w:p w14:paraId="0AFB8A3A" w14:textId="77777777" w:rsidR="00EE5860" w:rsidRPr="00441CD0" w:rsidRDefault="00EE5860" w:rsidP="00EE5860">
      <w:pPr>
        <w:rPr>
          <w:lang w:val="en-US"/>
        </w:rPr>
      </w:pPr>
      <w:r w:rsidRPr="00441CD0">
        <w:rPr>
          <w:lang w:val="en-US"/>
        </w:rPr>
        <w:t>To activate, update, or deactivate a group of pre-defined PDRs, the CP shall follow the same procedure as for activating, updating, and deactivating a pre-defined PDR, but it shall use an Activate Predefined Rules IE that refers to a group of pre-defined PDRs.</w:t>
      </w:r>
    </w:p>
    <w:p w14:paraId="6EF296BA" w14:textId="77777777" w:rsidR="00EE5860" w:rsidRPr="00441CD0" w:rsidRDefault="00EE5860" w:rsidP="00EE5860">
      <w:pPr>
        <w:pStyle w:val="Heading2"/>
        <w:rPr>
          <w:lang w:val="x-none"/>
        </w:rPr>
      </w:pPr>
      <w:bookmarkStart w:id="1699" w:name="_Toc19717139"/>
      <w:bookmarkStart w:id="1700" w:name="_Toc27490606"/>
      <w:bookmarkStart w:id="1701" w:name="_Toc27556899"/>
      <w:bookmarkStart w:id="1702" w:name="_Toc27723816"/>
      <w:bookmarkStart w:id="1703" w:name="_Toc36030882"/>
      <w:bookmarkStart w:id="1704" w:name="_Toc36042802"/>
      <w:bookmarkStart w:id="1705" w:name="_Toc36814126"/>
      <w:bookmarkStart w:id="1706" w:name="_Toc44688975"/>
      <w:bookmarkStart w:id="1707" w:name="_Toc44923729"/>
      <w:bookmarkStart w:id="1708" w:name="_Toc51860696"/>
      <w:bookmarkStart w:id="1709" w:name="_Toc57930463"/>
      <w:bookmarkStart w:id="1710" w:name="_Toc57931093"/>
      <w:bookmarkStart w:id="1711" w:name="_Toc67499486"/>
      <w:r w:rsidRPr="00441CD0">
        <w:lastRenderedPageBreak/>
        <w:t>5.20</w:t>
      </w:r>
      <w:r w:rsidRPr="00441CD0">
        <w:tab/>
        <w:t>Support of Access Traffic Steering, Switching and Splitting for 5GC</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6B8D5E98" w14:textId="77777777" w:rsidR="00EE5860" w:rsidRPr="00441CD0" w:rsidRDefault="00EE5860" w:rsidP="00EE5860">
      <w:pPr>
        <w:pStyle w:val="Heading3"/>
      </w:pPr>
      <w:bookmarkStart w:id="1712" w:name="_Toc19717140"/>
      <w:bookmarkStart w:id="1713" w:name="_Toc27490607"/>
      <w:bookmarkStart w:id="1714" w:name="_Toc27556900"/>
      <w:bookmarkStart w:id="1715" w:name="_Toc27723817"/>
      <w:bookmarkStart w:id="1716" w:name="_Toc36030883"/>
      <w:bookmarkStart w:id="1717" w:name="_Toc36042803"/>
      <w:bookmarkStart w:id="1718" w:name="_Toc36814127"/>
      <w:bookmarkStart w:id="1719" w:name="_Toc44688976"/>
      <w:bookmarkStart w:id="1720" w:name="_Toc44923730"/>
      <w:bookmarkStart w:id="1721" w:name="_Toc51860697"/>
      <w:bookmarkStart w:id="1722" w:name="_Toc57930464"/>
      <w:bookmarkStart w:id="1723" w:name="_Toc57931094"/>
      <w:bookmarkStart w:id="1724" w:name="_Toc67499487"/>
      <w:r w:rsidRPr="00441CD0">
        <w:t>5.20.1</w:t>
      </w:r>
      <w:r w:rsidRPr="00441CD0">
        <w:tab/>
        <w:t>General</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2972E555" w14:textId="77777777" w:rsidR="00EE5860" w:rsidRPr="00441CD0" w:rsidRDefault="00EE5860" w:rsidP="00EE5860">
      <w:pPr>
        <w:rPr>
          <w:noProof/>
        </w:rPr>
      </w:pPr>
      <w:bookmarkStart w:id="1725" w:name="_Toc19717141"/>
      <w:r w:rsidRPr="00441CD0">
        <w:t xml:space="preserve">The Access Traffic Steering, Switching and Splitting (ATSSS) feature enables the support of Multi-Access (MA) PDU sessions, using one 3GPP access network or one non-3GPP access network at a time, or simultaneously using one 3GPP access network and one non-3GPP access network as defined </w:t>
      </w:r>
      <w:r w:rsidRPr="00441CD0">
        <w:rPr>
          <w:noProof/>
        </w:rPr>
        <w:t>in clauses 4.2.10 and 5.32 of 3GPP </w:t>
      </w:r>
      <w:r w:rsidRPr="00441CD0">
        <w:t>TS 23.501 [28].</w:t>
      </w:r>
    </w:p>
    <w:p w14:paraId="37D4A7F3" w14:textId="77777777" w:rsidR="00EE5860" w:rsidRPr="00441CD0" w:rsidRDefault="00EE5860" w:rsidP="00EE5860">
      <w:r w:rsidRPr="00441CD0">
        <w:t>The non-3GPP access network may be an untrusted non-3GPP access network, a trusted non-3GPP access network or a wireline 5G access network. The support of the ATSSS feature is optional for the SMF and the UPF.</w:t>
      </w:r>
    </w:p>
    <w:p w14:paraId="743BE659" w14:textId="77777777" w:rsidR="00EE5860" w:rsidRPr="00441CD0" w:rsidRDefault="00EE5860" w:rsidP="00EE5860">
      <w:pPr>
        <w:rPr>
          <w:noProof/>
        </w:rPr>
      </w:pPr>
      <w:r w:rsidRPr="00441CD0">
        <w:rPr>
          <w:noProof/>
        </w:rPr>
        <w:t xml:space="preserve">When establishing a PFCP session for a MA PDU session, the SMF (H-SMF for a HR PDU session) shall select a PSA (UPF) supporting ATSSS </w:t>
      </w:r>
      <w:r w:rsidRPr="00441CD0">
        <w:rPr>
          <w:lang w:val="en-US"/>
        </w:rPr>
        <w:t xml:space="preserve">(see </w:t>
      </w:r>
      <w:r w:rsidRPr="00441CD0">
        <w:t>MPTCP and ATSSS-LL flags in UP Function Features, Table 8.2.25-1)</w:t>
      </w:r>
      <w:r w:rsidRPr="00441CD0">
        <w:rPr>
          <w:noProof/>
        </w:rPr>
        <w:t xml:space="preserve">, i.e. ATSSS-LL, MPTCP or both, and it shall provision in the PSA one Multi-Access Rule (MAR) for every downlink PDR matching </w:t>
      </w:r>
      <w:r>
        <w:rPr>
          <w:noProof/>
        </w:rPr>
        <w:t xml:space="preserve">non-GBR </w:t>
      </w:r>
      <w:r w:rsidRPr="00441CD0">
        <w:rPr>
          <w:noProof/>
        </w:rPr>
        <w:t>traffic sent towards the UE. See clause</w:t>
      </w:r>
      <w:r>
        <w:rPr>
          <w:noProof/>
        </w:rPr>
        <w:t> </w:t>
      </w:r>
      <w:r w:rsidRPr="00441CD0">
        <w:rPr>
          <w:noProof/>
        </w:rPr>
        <w:t>5.2.7 for the handling of a MAR.</w:t>
      </w:r>
    </w:p>
    <w:p w14:paraId="3900D2B4" w14:textId="77777777" w:rsidR="00EE5860" w:rsidRPr="00441CD0" w:rsidRDefault="00EE5860" w:rsidP="00EE5860">
      <w:pPr>
        <w:rPr>
          <w:noProof/>
        </w:rPr>
      </w:pPr>
      <w:r w:rsidRPr="00441CD0">
        <w:t>Distinct N3/N9 tunnels are established for each access network.</w:t>
      </w:r>
    </w:p>
    <w:p w14:paraId="6FA00C4B" w14:textId="77777777" w:rsidR="00EE5860" w:rsidRPr="00441CD0" w:rsidRDefault="00EE5860" w:rsidP="00EE5860">
      <w:pPr>
        <w:pStyle w:val="Heading3"/>
      </w:pPr>
      <w:bookmarkStart w:id="1726" w:name="_Toc27490608"/>
      <w:bookmarkStart w:id="1727" w:name="_Toc27556901"/>
      <w:bookmarkStart w:id="1728" w:name="_Toc27723818"/>
      <w:bookmarkStart w:id="1729" w:name="_Toc36030884"/>
      <w:bookmarkStart w:id="1730" w:name="_Toc36042804"/>
      <w:bookmarkStart w:id="1731" w:name="_Toc36814128"/>
      <w:bookmarkStart w:id="1732" w:name="_Toc44688977"/>
      <w:bookmarkStart w:id="1733" w:name="_Toc44923731"/>
      <w:bookmarkStart w:id="1734" w:name="_Toc51860698"/>
      <w:bookmarkStart w:id="1735" w:name="_Toc57930465"/>
      <w:bookmarkStart w:id="1736" w:name="_Toc57931095"/>
      <w:bookmarkStart w:id="1737" w:name="_Toc67499488"/>
      <w:r w:rsidRPr="00441CD0">
        <w:t>5</w:t>
      </w:r>
      <w:bookmarkStart w:id="1738" w:name="_Toc19717142"/>
      <w:bookmarkStart w:id="1739" w:name="_Toc27490610"/>
      <w:bookmarkStart w:id="1740" w:name="_Toc27556903"/>
      <w:bookmarkStart w:id="1741" w:name="_Toc27723820"/>
      <w:bookmarkEnd w:id="1725"/>
      <w:bookmarkEnd w:id="1726"/>
      <w:bookmarkEnd w:id="1727"/>
      <w:bookmarkEnd w:id="1728"/>
      <w:r w:rsidRPr="00441CD0">
        <w:t>.20.2</w:t>
      </w:r>
      <w:r w:rsidRPr="00441CD0">
        <w:tab/>
        <w:t>MPTCP functionality</w:t>
      </w:r>
      <w:bookmarkEnd w:id="1729"/>
      <w:bookmarkEnd w:id="1730"/>
      <w:bookmarkEnd w:id="1731"/>
      <w:bookmarkEnd w:id="1732"/>
      <w:bookmarkEnd w:id="1733"/>
      <w:bookmarkEnd w:id="1734"/>
      <w:bookmarkEnd w:id="1735"/>
      <w:bookmarkEnd w:id="1736"/>
      <w:bookmarkEnd w:id="1737"/>
    </w:p>
    <w:p w14:paraId="6A048F55" w14:textId="77777777" w:rsidR="00EE5860" w:rsidRPr="00441CD0" w:rsidRDefault="00EE5860" w:rsidP="00EE5860">
      <w:pPr>
        <w:pStyle w:val="Heading4"/>
        <w:rPr>
          <w:rFonts w:cs="Arial"/>
          <w:bCs/>
        </w:rPr>
      </w:pPr>
      <w:bookmarkStart w:id="1742" w:name="_Toc36030885"/>
      <w:bookmarkStart w:id="1743" w:name="_Toc36042805"/>
      <w:bookmarkStart w:id="1744" w:name="_Toc36814129"/>
      <w:bookmarkStart w:id="1745" w:name="_Toc44688978"/>
      <w:bookmarkStart w:id="1746" w:name="_Toc44923732"/>
      <w:bookmarkStart w:id="1747" w:name="_Toc51860699"/>
      <w:bookmarkStart w:id="1748" w:name="_Toc57930466"/>
      <w:bookmarkStart w:id="1749" w:name="_Toc57931096"/>
      <w:bookmarkStart w:id="1750" w:name="_Toc27490609"/>
      <w:bookmarkStart w:id="1751" w:name="_Toc27556902"/>
      <w:bookmarkStart w:id="1752" w:name="_Toc27723819"/>
      <w:bookmarkStart w:id="1753" w:name="_Toc67499489"/>
      <w:r w:rsidRPr="00441CD0">
        <w:t>5.20.2.1</w:t>
      </w:r>
      <w:r w:rsidRPr="00441CD0">
        <w:tab/>
        <w:t>General</w:t>
      </w:r>
      <w:bookmarkEnd w:id="1742"/>
      <w:bookmarkEnd w:id="1743"/>
      <w:bookmarkEnd w:id="1744"/>
      <w:bookmarkEnd w:id="1745"/>
      <w:bookmarkEnd w:id="1746"/>
      <w:bookmarkEnd w:id="1747"/>
      <w:bookmarkEnd w:id="1748"/>
      <w:bookmarkEnd w:id="1749"/>
      <w:bookmarkEnd w:id="1753"/>
    </w:p>
    <w:p w14:paraId="4BFB93E8" w14:textId="77777777" w:rsidR="00EE5860" w:rsidRPr="00441CD0" w:rsidRDefault="00EE5860" w:rsidP="00EE5860">
      <w:pPr>
        <w:rPr>
          <w:noProof/>
          <w:lang w:eastAsia="zh-CN"/>
        </w:rPr>
      </w:pPr>
      <w:r w:rsidRPr="00441CD0">
        <w:rPr>
          <w:noProof/>
        </w:rPr>
        <w:t xml:space="preserve">The SMF shall </w:t>
      </w:r>
      <w:r w:rsidRPr="00441CD0">
        <w:rPr>
          <w:rFonts w:hint="eastAsia"/>
          <w:noProof/>
          <w:lang w:eastAsia="zh-CN"/>
        </w:rPr>
        <w:t>instruct the UPF(PSA) to activate MPTCP steering functionality for</w:t>
      </w:r>
      <w:r w:rsidRPr="00441CD0">
        <w:rPr>
          <w:noProof/>
        </w:rPr>
        <w:t xml:space="preserve"> a given MA-PDU session</w:t>
      </w:r>
      <w:r w:rsidRPr="00441CD0">
        <w:rPr>
          <w:rFonts w:hint="eastAsia"/>
          <w:noProof/>
          <w:lang w:eastAsia="zh-CN"/>
        </w:rPr>
        <w:t xml:space="preserve"> if MPTCP </w:t>
      </w:r>
      <w:r w:rsidRPr="00441CD0">
        <w:rPr>
          <w:noProof/>
          <w:lang w:eastAsia="zh-CN"/>
        </w:rPr>
        <w:t>needs to be used for TCP traffic flows</w:t>
      </w:r>
      <w:r w:rsidRPr="00441CD0">
        <w:rPr>
          <w:noProof/>
        </w:rPr>
        <w:t>.</w:t>
      </w:r>
    </w:p>
    <w:p w14:paraId="0D6617EE" w14:textId="77777777" w:rsidR="00EE5860" w:rsidRPr="00441CD0" w:rsidRDefault="00EE5860" w:rsidP="00EE5860">
      <w:pPr>
        <w:rPr>
          <w:noProof/>
          <w:lang w:eastAsia="zh-CN"/>
        </w:rPr>
      </w:pPr>
      <w:r w:rsidRPr="00441CD0">
        <w:rPr>
          <w:rFonts w:hint="eastAsia"/>
          <w:noProof/>
          <w:lang w:eastAsia="zh-CN"/>
        </w:rPr>
        <w:t xml:space="preserve">The UPF(PSA) shall allocate resources for MPTCP steering functionality (e.g. MPTCP Proxy address, UE link-specific </w:t>
      </w:r>
      <w:r w:rsidRPr="00441CD0">
        <w:rPr>
          <w:noProof/>
          <w:lang w:eastAsia="zh-CN"/>
        </w:rPr>
        <w:t xml:space="preserve">multipath </w:t>
      </w:r>
      <w:r w:rsidRPr="00441CD0">
        <w:rPr>
          <w:rFonts w:hint="eastAsia"/>
          <w:noProof/>
          <w:lang w:eastAsia="zh-CN"/>
        </w:rPr>
        <w:t>IP address</w:t>
      </w:r>
      <w:r w:rsidRPr="00441CD0">
        <w:rPr>
          <w:noProof/>
          <w:lang w:eastAsia="zh-CN"/>
        </w:rPr>
        <w:t>es</w:t>
      </w:r>
      <w:r w:rsidRPr="00441CD0">
        <w:rPr>
          <w:rFonts w:hint="eastAsia"/>
          <w:noProof/>
          <w:lang w:eastAsia="zh-CN"/>
        </w:rPr>
        <w:t xml:space="preserve">, etc.), and perform traffic steering, switching and splitting </w:t>
      </w:r>
      <w:r w:rsidRPr="00441CD0">
        <w:rPr>
          <w:noProof/>
          <w:lang w:eastAsia="zh-CN"/>
        </w:rPr>
        <w:t>according to</w:t>
      </w:r>
      <w:r w:rsidRPr="00441CD0">
        <w:rPr>
          <w:rFonts w:hint="eastAsia"/>
          <w:noProof/>
          <w:lang w:eastAsia="zh-CN"/>
        </w:rPr>
        <w:t xml:space="preserve"> the instruction</w:t>
      </w:r>
      <w:r w:rsidRPr="00441CD0">
        <w:rPr>
          <w:noProof/>
          <w:lang w:eastAsia="zh-CN"/>
        </w:rPr>
        <w:t>s</w:t>
      </w:r>
      <w:r w:rsidRPr="00441CD0">
        <w:rPr>
          <w:rFonts w:hint="eastAsia"/>
          <w:noProof/>
          <w:lang w:eastAsia="zh-CN"/>
        </w:rPr>
        <w:t xml:space="preserve"> from the SMF.</w:t>
      </w:r>
    </w:p>
    <w:p w14:paraId="20B0C77A" w14:textId="77777777" w:rsidR="00EE5860" w:rsidRPr="00441CD0" w:rsidRDefault="00EE5860" w:rsidP="00EE5860">
      <w:pPr>
        <w:pStyle w:val="Heading4"/>
        <w:rPr>
          <w:rFonts w:cs="Arial"/>
          <w:bCs/>
        </w:rPr>
      </w:pPr>
      <w:bookmarkStart w:id="1754" w:name="_Toc36030886"/>
      <w:bookmarkStart w:id="1755" w:name="_Toc36042806"/>
      <w:bookmarkStart w:id="1756" w:name="_Toc36814130"/>
      <w:bookmarkStart w:id="1757" w:name="_Toc44688979"/>
      <w:bookmarkStart w:id="1758" w:name="_Toc44923733"/>
      <w:bookmarkStart w:id="1759" w:name="_Toc51860700"/>
      <w:bookmarkStart w:id="1760" w:name="_Toc57930467"/>
      <w:bookmarkStart w:id="1761" w:name="_Toc57931097"/>
      <w:bookmarkStart w:id="1762" w:name="_Toc67499490"/>
      <w:r w:rsidRPr="00441CD0">
        <w:t>5.20.2.</w:t>
      </w:r>
      <w:r w:rsidRPr="00441CD0">
        <w:rPr>
          <w:rFonts w:hint="eastAsia"/>
          <w:lang w:eastAsia="zh-CN"/>
        </w:rPr>
        <w:t>2</w:t>
      </w:r>
      <w:r w:rsidRPr="00441CD0">
        <w:tab/>
        <w:t>Activate MPTCP functionality and Exchange MPTCP Parameters</w:t>
      </w:r>
      <w:bookmarkEnd w:id="1750"/>
      <w:bookmarkEnd w:id="1751"/>
      <w:bookmarkEnd w:id="1752"/>
      <w:bookmarkEnd w:id="1754"/>
      <w:bookmarkEnd w:id="1755"/>
      <w:bookmarkEnd w:id="1756"/>
      <w:bookmarkEnd w:id="1757"/>
      <w:bookmarkEnd w:id="1758"/>
      <w:bookmarkEnd w:id="1759"/>
      <w:bookmarkEnd w:id="1760"/>
      <w:bookmarkEnd w:id="1761"/>
      <w:bookmarkEnd w:id="1762"/>
    </w:p>
    <w:p w14:paraId="38E147C5" w14:textId="77777777" w:rsidR="00EE5860" w:rsidRPr="00441CD0" w:rsidRDefault="00EE5860" w:rsidP="00EE5860">
      <w:pPr>
        <w:rPr>
          <w:lang w:val="en-US"/>
        </w:rPr>
      </w:pPr>
      <w:r w:rsidRPr="00441CD0">
        <w:rPr>
          <w:lang w:val="en-US"/>
        </w:rPr>
        <w:t>If MPTCP steering functionality is required for a Multi-Access PDU session, the SMF shall send MPTCP Control Information to the UPF in PFCP Session Establishement Request, to instruct the UPF to activate the MPTCP functionality for this PFCP session. The SMF may also request to activate the PMF functionality for this PFCP session by sending PMF Control Information to the UPF. As a result, the UPF(PSA) shall allocate necessary resources for MPTCP and PMF and return the corresponding MPTCP and PMF Parameters (e.g. MPTCP IP address and port, UE link-specific multipath IP addresses, PMF IP address and port, etc</w:t>
      </w:r>
      <w:r>
        <w:rPr>
          <w:lang w:val="en-US"/>
        </w:rPr>
        <w:t>.</w:t>
      </w:r>
      <w:r w:rsidRPr="00441CD0">
        <w:rPr>
          <w:lang w:val="en-US"/>
        </w:rPr>
        <w:t>) to the SMF in PFCP Session Establishement Response.</w:t>
      </w:r>
    </w:p>
    <w:p w14:paraId="358B301A" w14:textId="77777777" w:rsidR="00EE5860" w:rsidRPr="00441CD0" w:rsidRDefault="00EE5860" w:rsidP="00EE5860">
      <w:pPr>
        <w:rPr>
          <w:lang w:val="en-US"/>
        </w:rPr>
      </w:pPr>
      <w:bookmarkStart w:id="1763" w:name="_Toc36030887"/>
      <w:bookmarkStart w:id="1764" w:name="_Toc36042807"/>
      <w:bookmarkStart w:id="1765" w:name="_Toc36814131"/>
      <w:r w:rsidRPr="00441CD0">
        <w:rPr>
          <w:lang w:val="en-US"/>
        </w:rPr>
        <w:t>The SMF may send MPTCP Control Information and/or PMF Control Information to the UPF in PFCP Session Modification Request, with updated value, e.g. if the SMF receives updated ATSSS rules from the PCF.</w:t>
      </w:r>
    </w:p>
    <w:p w14:paraId="37C11FA0" w14:textId="77777777" w:rsidR="00EE5860" w:rsidRDefault="00EE5860" w:rsidP="00EE5860">
      <w:pPr>
        <w:pStyle w:val="NO"/>
      </w:pPr>
      <w:r w:rsidRPr="00441CD0">
        <w:t>NOTE</w:t>
      </w:r>
      <w:r>
        <w:t xml:space="preserve"> 1</w:t>
      </w:r>
      <w:r w:rsidRPr="00441CD0">
        <w:t>:</w:t>
      </w:r>
      <w:r w:rsidRPr="00441CD0">
        <w:tab/>
        <w:t>Such MPTCP Parameters received by the SMF are sent to the UE together with the ATSSS rules, as specified in 3GPP TS 24.193 [59].</w:t>
      </w:r>
    </w:p>
    <w:p w14:paraId="06E71039" w14:textId="77777777" w:rsidR="00EE5860" w:rsidRDefault="00EE5860" w:rsidP="00EE5860">
      <w:r>
        <w:t>When provisioning an UL PDR for user plane traffic for which MPTCP is applicable, the SMF shall include an MPTCP Applicable Indication IE in the Create PDR IE.</w:t>
      </w:r>
    </w:p>
    <w:p w14:paraId="69661F0A" w14:textId="77777777" w:rsidR="00EE5860" w:rsidRDefault="00EE5860" w:rsidP="00EE5860">
      <w:pPr>
        <w:pStyle w:val="NO"/>
      </w:pPr>
      <w:r>
        <w:t>NOTE 2:</w:t>
      </w:r>
      <w:r>
        <w:tab/>
        <w:t>This indication can be used by the UPF to prepare itself for the reception of MPTCP traffic for the PDU session.</w:t>
      </w:r>
    </w:p>
    <w:p w14:paraId="0DC1B5A7" w14:textId="77777777" w:rsidR="00EE5860" w:rsidRPr="00441CD0" w:rsidRDefault="00EE5860" w:rsidP="00EE5860">
      <w:pPr>
        <w:pStyle w:val="Heading4"/>
        <w:rPr>
          <w:lang w:eastAsia="zh-CN"/>
        </w:rPr>
      </w:pPr>
      <w:bookmarkStart w:id="1766" w:name="_Toc44688980"/>
      <w:bookmarkStart w:id="1767" w:name="_Toc44923734"/>
      <w:bookmarkStart w:id="1768" w:name="_Toc51860701"/>
      <w:bookmarkStart w:id="1769" w:name="_Toc57930468"/>
      <w:bookmarkStart w:id="1770" w:name="_Toc57931098"/>
      <w:bookmarkStart w:id="1771" w:name="_Toc67499491"/>
      <w:r w:rsidRPr="00441CD0">
        <w:t>5.20.2.</w:t>
      </w:r>
      <w:r w:rsidRPr="00441CD0">
        <w:rPr>
          <w:lang w:eastAsia="zh-CN"/>
        </w:rPr>
        <w:t>3</w:t>
      </w:r>
      <w:r w:rsidRPr="00441CD0">
        <w:tab/>
        <w:t xml:space="preserve">Control of </w:t>
      </w:r>
      <w:r w:rsidRPr="00441CD0">
        <w:rPr>
          <w:rFonts w:hint="eastAsia"/>
          <w:lang w:eastAsia="zh-CN"/>
        </w:rPr>
        <w:t>Multipath TCP Connection Establishment</w:t>
      </w:r>
      <w:r w:rsidRPr="00441CD0">
        <w:rPr>
          <w:lang w:eastAsia="zh-CN"/>
        </w:rPr>
        <w:t xml:space="preserve"> by MPTCP Proxy</w:t>
      </w:r>
      <w:bookmarkEnd w:id="1763"/>
      <w:bookmarkEnd w:id="1764"/>
      <w:bookmarkEnd w:id="1765"/>
      <w:bookmarkEnd w:id="1766"/>
      <w:bookmarkEnd w:id="1767"/>
      <w:bookmarkEnd w:id="1768"/>
      <w:bookmarkEnd w:id="1769"/>
      <w:bookmarkEnd w:id="1770"/>
      <w:bookmarkEnd w:id="1771"/>
    </w:p>
    <w:p w14:paraId="5B62742D" w14:textId="77777777" w:rsidR="00EE5860" w:rsidRPr="00441CD0" w:rsidRDefault="00EE5860" w:rsidP="00EE5860">
      <w:pPr>
        <w:rPr>
          <w:lang w:val="en-US" w:eastAsia="zh-CN"/>
        </w:rPr>
      </w:pPr>
      <w:r w:rsidRPr="00441CD0">
        <w:rPr>
          <w:rFonts w:hint="eastAsia"/>
          <w:lang w:val="en-US" w:eastAsia="zh-CN"/>
        </w:rPr>
        <w:t xml:space="preserve">When MPTCP </w:t>
      </w:r>
      <w:r w:rsidRPr="00441CD0">
        <w:rPr>
          <w:lang w:val="en-US" w:eastAsia="zh-CN"/>
        </w:rPr>
        <w:t xml:space="preserve">steering </w:t>
      </w:r>
      <w:r w:rsidRPr="00441CD0">
        <w:rPr>
          <w:rFonts w:hint="eastAsia"/>
          <w:lang w:val="en-US" w:eastAsia="zh-CN"/>
        </w:rPr>
        <w:t xml:space="preserve">functionality is utilized, TCP connection establishment </w:t>
      </w:r>
      <w:r w:rsidRPr="00441CD0">
        <w:rPr>
          <w:lang w:val="en-US" w:eastAsia="zh-CN"/>
        </w:rPr>
        <w:t>and data exchange between</w:t>
      </w:r>
      <w:r w:rsidRPr="00441CD0">
        <w:rPr>
          <w:rFonts w:hint="eastAsia"/>
          <w:lang w:val="en-US" w:eastAsia="zh-CN"/>
        </w:rPr>
        <w:t xml:space="preserve"> an UE </w:t>
      </w:r>
      <w:r w:rsidRPr="00441CD0">
        <w:rPr>
          <w:lang w:val="en-US" w:eastAsia="zh-CN"/>
        </w:rPr>
        <w:t>and</w:t>
      </w:r>
      <w:r w:rsidRPr="00441CD0">
        <w:rPr>
          <w:rFonts w:hint="eastAsia"/>
          <w:lang w:val="en-US" w:eastAsia="zh-CN"/>
        </w:rPr>
        <w:t xml:space="preserve"> a remote host </w:t>
      </w:r>
      <w:r w:rsidRPr="00441CD0">
        <w:rPr>
          <w:lang w:val="en-US" w:eastAsia="zh-CN"/>
        </w:rPr>
        <w:t>shall be</w:t>
      </w:r>
      <w:r w:rsidRPr="00441CD0">
        <w:rPr>
          <w:rFonts w:hint="eastAsia"/>
          <w:lang w:val="en-US" w:eastAsia="zh-CN"/>
        </w:rPr>
        <w:t xml:space="preserve"> proxi</w:t>
      </w:r>
      <w:r>
        <w:rPr>
          <w:lang w:val="en-US" w:eastAsia="zh-CN"/>
        </w:rPr>
        <w:t>d</w:t>
      </w:r>
      <w:r w:rsidRPr="00441CD0">
        <w:rPr>
          <w:rFonts w:hint="eastAsia"/>
          <w:lang w:val="en-US" w:eastAsia="zh-CN"/>
        </w:rPr>
        <w:t>e by the MPTCP Proxy in the UPF</w:t>
      </w:r>
      <w:r w:rsidRPr="00441CD0">
        <w:rPr>
          <w:lang w:val="en-US" w:eastAsia="zh-CN"/>
        </w:rPr>
        <w:t xml:space="preserve"> (PSA), using the mechanism specified in IETF RFC </w:t>
      </w:r>
      <w:r>
        <w:rPr>
          <w:lang w:val="en-US" w:eastAsia="zh-CN"/>
        </w:rPr>
        <w:t>8684</w:t>
      </w:r>
      <w:r w:rsidRPr="00441CD0">
        <w:rPr>
          <w:lang w:val="en-US" w:eastAsia="zh-CN"/>
        </w:rPr>
        <w:t xml:space="preserve"> [62] and </w:t>
      </w:r>
      <w:r w:rsidRPr="00441CD0">
        <w:t>IETF RFC </w:t>
      </w:r>
      <w:r>
        <w:t>8803</w:t>
      </w:r>
      <w:r w:rsidRPr="00441CD0">
        <w:t> [60]</w:t>
      </w:r>
      <w:r w:rsidRPr="00441CD0">
        <w:rPr>
          <w:rFonts w:hint="eastAsia"/>
          <w:lang w:val="en-US" w:eastAsia="zh-CN"/>
        </w:rPr>
        <w:t>.</w:t>
      </w:r>
    </w:p>
    <w:p w14:paraId="6B0FB823" w14:textId="77777777" w:rsidR="00EE5860" w:rsidRPr="00441CD0" w:rsidRDefault="00EE5860" w:rsidP="00EE5860">
      <w:r w:rsidRPr="00441CD0">
        <w:t xml:space="preserve">Once Multipath TCP connection is set up, the MPTCP Proxy shall store the </w:t>
      </w:r>
      <w:r w:rsidRPr="00441CD0">
        <w:rPr>
          <w:rFonts w:hint="eastAsia"/>
          <w:lang w:eastAsia="zh-CN"/>
        </w:rPr>
        <w:t xml:space="preserve">MPTCP </w:t>
      </w:r>
      <w:r w:rsidRPr="00441CD0">
        <w:t>session entry which includes the following information:</w:t>
      </w:r>
    </w:p>
    <w:p w14:paraId="55181618" w14:textId="77777777" w:rsidR="00EE5860" w:rsidRPr="00441CD0" w:rsidRDefault="00EE5860" w:rsidP="00EE5860">
      <w:pPr>
        <w:pStyle w:val="B1"/>
      </w:pPr>
      <w:r w:rsidRPr="00441CD0">
        <w:lastRenderedPageBreak/>
        <w:t>-</w:t>
      </w:r>
      <w:r w:rsidRPr="00441CD0">
        <w:tab/>
      </w:r>
      <w:r w:rsidRPr="00441CD0">
        <w:rPr>
          <w:rFonts w:hint="eastAsia"/>
        </w:rPr>
        <w:t xml:space="preserve">UE link-specific </w:t>
      </w:r>
      <w:r w:rsidRPr="00441CD0">
        <w:t xml:space="preserve">multipath </w:t>
      </w:r>
      <w:r w:rsidRPr="00441CD0">
        <w:rPr>
          <w:rFonts w:hint="eastAsia"/>
        </w:rPr>
        <w:t>IP address</w:t>
      </w:r>
      <w:r w:rsidRPr="00441CD0">
        <w:t>es</w:t>
      </w:r>
      <w:r w:rsidRPr="00441CD0">
        <w:rPr>
          <w:rFonts w:hint="eastAsia"/>
        </w:rPr>
        <w:t xml:space="preserve"> and </w:t>
      </w:r>
      <w:r w:rsidRPr="00441CD0">
        <w:t xml:space="preserve">its TCP </w:t>
      </w:r>
      <w:r w:rsidRPr="00441CD0">
        <w:rPr>
          <w:rFonts w:hint="eastAsia"/>
        </w:rPr>
        <w:t>port</w:t>
      </w:r>
      <w:r w:rsidRPr="00441CD0">
        <w:t>;</w:t>
      </w:r>
    </w:p>
    <w:p w14:paraId="18146878" w14:textId="77777777" w:rsidR="00EE5860" w:rsidRPr="00441CD0" w:rsidRDefault="00EE5860" w:rsidP="00EE5860">
      <w:pPr>
        <w:pStyle w:val="B1"/>
      </w:pPr>
      <w:r w:rsidRPr="00441CD0">
        <w:t>-</w:t>
      </w:r>
      <w:r w:rsidRPr="00441CD0">
        <w:tab/>
        <w:t>UE's</w:t>
      </w:r>
      <w:r w:rsidRPr="00441CD0">
        <w:rPr>
          <w:rFonts w:hint="eastAsia"/>
        </w:rPr>
        <w:t xml:space="preserve"> MA</w:t>
      </w:r>
      <w:r w:rsidRPr="00441CD0">
        <w:t>-</w:t>
      </w:r>
      <w:r w:rsidRPr="00441CD0">
        <w:rPr>
          <w:rFonts w:hint="eastAsia"/>
        </w:rPr>
        <w:t xml:space="preserve">PDU session IP address and </w:t>
      </w:r>
      <w:r w:rsidRPr="00441CD0">
        <w:t xml:space="preserve">its TCP </w:t>
      </w:r>
      <w:r w:rsidRPr="00441CD0">
        <w:rPr>
          <w:rFonts w:hint="eastAsia"/>
        </w:rPr>
        <w:t xml:space="preserve">port, </w:t>
      </w:r>
      <w:r w:rsidRPr="00441CD0">
        <w:t>if the MA-PDU session IP address is used by the MPTCP Proxy for IP translation;</w:t>
      </w:r>
    </w:p>
    <w:p w14:paraId="61F87D96" w14:textId="77777777" w:rsidR="00EE5860" w:rsidRPr="00441CD0" w:rsidRDefault="00EE5860" w:rsidP="00EE5860">
      <w:pPr>
        <w:pStyle w:val="B1"/>
      </w:pPr>
      <w:r w:rsidRPr="00441CD0">
        <w:t>-</w:t>
      </w:r>
      <w:r w:rsidRPr="00441CD0">
        <w:tab/>
      </w:r>
      <w:r w:rsidRPr="00441CD0">
        <w:rPr>
          <w:rFonts w:hint="eastAsia"/>
        </w:rPr>
        <w:t xml:space="preserve">the </w:t>
      </w:r>
      <w:r w:rsidRPr="00441CD0">
        <w:t>N6 routable</w:t>
      </w:r>
      <w:r w:rsidRPr="00441CD0">
        <w:rPr>
          <w:rFonts w:hint="eastAsia"/>
        </w:rPr>
        <w:t xml:space="preserve"> IP address and </w:t>
      </w:r>
      <w:r w:rsidRPr="00441CD0">
        <w:t xml:space="preserve">its TCP </w:t>
      </w:r>
      <w:r w:rsidRPr="00441CD0">
        <w:rPr>
          <w:rFonts w:hint="eastAsia"/>
        </w:rPr>
        <w:t xml:space="preserve">port, </w:t>
      </w:r>
      <w:r w:rsidRPr="00441CD0">
        <w:t>if N6 routable IP address is used by the MPTCP Proxy for IP translation;</w:t>
      </w:r>
    </w:p>
    <w:p w14:paraId="14F6D3F6"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5C2E507E"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MPTCP Proxy </w:t>
      </w:r>
      <w:r w:rsidRPr="00441CD0">
        <w:t xml:space="preserve">for subsequent IP translation when receiving uplink </w:t>
      </w:r>
      <w:r w:rsidRPr="00441CD0">
        <w:rPr>
          <w:rFonts w:hint="eastAsia"/>
        </w:rPr>
        <w:t>or</w:t>
      </w:r>
      <w:r w:rsidRPr="00441CD0">
        <w:t xml:space="preserve"> downlink MPTCP traffic.</w:t>
      </w:r>
    </w:p>
    <w:p w14:paraId="77D2E097" w14:textId="77777777" w:rsidR="00EE5860" w:rsidRDefault="00EE5860" w:rsidP="00EE5860">
      <w:bookmarkStart w:id="1772" w:name="_Toc36030888"/>
      <w:bookmarkStart w:id="1773" w:name="_Toc36042808"/>
      <w:bookmarkStart w:id="1774" w:name="_Toc36814132"/>
      <w:r w:rsidRPr="00441CD0">
        <w:rPr>
          <w:rFonts w:hint="eastAsia"/>
          <w:lang w:eastAsia="zh-CN"/>
        </w:rPr>
        <w:t xml:space="preserve">An UPF implementation </w:t>
      </w:r>
      <w:r w:rsidRPr="00441CD0">
        <w:t>may use N6 routable IP address instead of UE's MA-PDU session IP address for IP translation.</w:t>
      </w:r>
    </w:p>
    <w:p w14:paraId="6FFEF37E" w14:textId="77777777" w:rsidR="00EE5860" w:rsidRPr="00441CD0" w:rsidRDefault="00EE5860" w:rsidP="00EE5860">
      <w:pPr>
        <w:pStyle w:val="NO"/>
      </w:pPr>
      <w:r>
        <w:t>NOTE:</w:t>
      </w:r>
      <w:r>
        <w:tab/>
      </w:r>
      <w:r w:rsidRPr="00766D9E">
        <w:t>The DL PDR from the SMF for MPTCP traffic</w:t>
      </w:r>
      <w:r>
        <w:t xml:space="preserve"> </w:t>
      </w:r>
      <w:r w:rsidRPr="00766D9E">
        <w:t>carries</w:t>
      </w:r>
      <w:r>
        <w:t xml:space="preserve"> </w:t>
      </w:r>
      <w:r w:rsidRPr="00766D9E">
        <w:t>the UE's MA-PDU session IP address. If the UPF uses a different</w:t>
      </w:r>
      <w:r>
        <w:t xml:space="preserve"> </w:t>
      </w:r>
      <w:r w:rsidRPr="00766D9E">
        <w:t>N6 routable IP address, it is UPF</w:t>
      </w:r>
      <w:r>
        <w:t xml:space="preserve"> </w:t>
      </w:r>
      <w:r w:rsidRPr="00766D9E">
        <w:t>implementation specific how</w:t>
      </w:r>
      <w:r>
        <w:t xml:space="preserve"> </w:t>
      </w:r>
      <w:r w:rsidRPr="00766D9E">
        <w:t>to match DL PDRs</w:t>
      </w:r>
      <w:r>
        <w:t xml:space="preserve"> </w:t>
      </w:r>
      <w:r w:rsidRPr="00766D9E">
        <w:t>for MPTCP traff</w:t>
      </w:r>
      <w:r>
        <w:t>i</w:t>
      </w:r>
      <w:r w:rsidRPr="00766D9E">
        <w:t>c</w:t>
      </w:r>
      <w:r>
        <w:t xml:space="preserve"> </w:t>
      </w:r>
      <w:r w:rsidRPr="00766D9E">
        <w:t>with</w:t>
      </w:r>
      <w:r>
        <w:t xml:space="preserve"> </w:t>
      </w:r>
      <w:r w:rsidRPr="00766D9E">
        <w:t>downlink MPTCP traffic</w:t>
      </w:r>
      <w:r>
        <w:t xml:space="preserve"> </w:t>
      </w:r>
      <w:r w:rsidRPr="00766D9E">
        <w:t>received</w:t>
      </w:r>
      <w:r>
        <w:t xml:space="preserve"> </w:t>
      </w:r>
      <w:r w:rsidRPr="00766D9E">
        <w:t>with</w:t>
      </w:r>
      <w:r>
        <w:t xml:space="preserve"> </w:t>
      </w:r>
      <w:r w:rsidRPr="00766D9E">
        <w:t>the</w:t>
      </w:r>
      <w:r>
        <w:t xml:space="preserve"> </w:t>
      </w:r>
      <w:r w:rsidRPr="00766D9E">
        <w:t>destination address</w:t>
      </w:r>
      <w:r>
        <w:t xml:space="preserve"> </w:t>
      </w:r>
      <w:r w:rsidRPr="00766D9E">
        <w:t>set</w:t>
      </w:r>
      <w:r>
        <w:t xml:space="preserve"> </w:t>
      </w:r>
      <w:r w:rsidRPr="00766D9E">
        <w:t>to the N6 routable IP address.</w:t>
      </w:r>
    </w:p>
    <w:p w14:paraId="22D025AE" w14:textId="77777777" w:rsidR="00EE5860" w:rsidRPr="00441CD0" w:rsidRDefault="00EE5860" w:rsidP="00EE5860">
      <w:pPr>
        <w:pStyle w:val="Heading4"/>
        <w:rPr>
          <w:lang w:eastAsia="zh-CN"/>
        </w:rPr>
      </w:pPr>
      <w:bookmarkStart w:id="1775" w:name="_Toc44688981"/>
      <w:bookmarkStart w:id="1776" w:name="_Toc44923735"/>
      <w:bookmarkStart w:id="1777" w:name="_Toc51860702"/>
      <w:bookmarkStart w:id="1778" w:name="_Toc57930469"/>
      <w:bookmarkStart w:id="1779" w:name="_Toc57931099"/>
      <w:bookmarkStart w:id="1780" w:name="_Toc67499492"/>
      <w:r w:rsidRPr="00441CD0">
        <w:t>5.20.2.</w:t>
      </w:r>
      <w:r w:rsidRPr="00441CD0">
        <w:rPr>
          <w:lang w:eastAsia="zh-CN"/>
        </w:rPr>
        <w:t>4</w:t>
      </w:r>
      <w:r w:rsidRPr="00441CD0">
        <w:tab/>
      </w:r>
      <w:r w:rsidRPr="00441CD0">
        <w:rPr>
          <w:rFonts w:hint="eastAsia"/>
          <w:lang w:eastAsia="zh-CN"/>
        </w:rPr>
        <w:t>Traffic Steering and IP Translation by MPTCP Proxy</w:t>
      </w:r>
      <w:bookmarkEnd w:id="1772"/>
      <w:bookmarkEnd w:id="1773"/>
      <w:bookmarkEnd w:id="1774"/>
      <w:bookmarkEnd w:id="1775"/>
      <w:bookmarkEnd w:id="1776"/>
      <w:bookmarkEnd w:id="1777"/>
      <w:bookmarkEnd w:id="1778"/>
      <w:bookmarkEnd w:id="1779"/>
      <w:bookmarkEnd w:id="1780"/>
    </w:p>
    <w:p w14:paraId="26425642" w14:textId="77777777" w:rsidR="00EE5860" w:rsidRPr="00441CD0" w:rsidRDefault="00EE5860" w:rsidP="00EE5860">
      <w:pPr>
        <w:rPr>
          <w:lang w:val="en-US" w:eastAsia="zh-CN"/>
        </w:rPr>
      </w:pPr>
      <w:bookmarkStart w:id="1781" w:name="_Toc36030889"/>
      <w:bookmarkStart w:id="1782" w:name="_Toc36042809"/>
      <w:bookmarkStart w:id="1783" w:name="_Toc36814133"/>
      <w:r w:rsidRPr="00441CD0">
        <w:rPr>
          <w:lang w:val="en-US" w:eastAsia="zh-CN"/>
        </w:rPr>
        <w:t>Once traffic</w:t>
      </w:r>
      <w:r>
        <w:rPr>
          <w:lang w:val="en-US" w:eastAsia="zh-CN"/>
        </w:rPr>
        <w:t xml:space="preserve"> for which MPTCP is applicable</w:t>
      </w:r>
      <w:r w:rsidRPr="00441CD0">
        <w:rPr>
          <w:lang w:val="en-US" w:eastAsia="zh-CN"/>
        </w:rPr>
        <w:t xml:space="preserve"> is detected by the UPF, the UPF shall internally forward th</w:t>
      </w:r>
      <w:r>
        <w:rPr>
          <w:lang w:val="en-US" w:eastAsia="zh-CN"/>
        </w:rPr>
        <w:t>is</w:t>
      </w:r>
      <w:r w:rsidRPr="00441CD0">
        <w:rPr>
          <w:lang w:val="en-US" w:eastAsia="zh-CN"/>
        </w:rPr>
        <w:t xml:space="preserve"> traffic to the MPTCP Proxy for IP translation. The MPTCP </w:t>
      </w:r>
      <w:r w:rsidRPr="00441CD0">
        <w:rPr>
          <w:rFonts w:hint="eastAsia"/>
          <w:lang w:val="en-US" w:eastAsia="zh-CN"/>
        </w:rPr>
        <w:t xml:space="preserve">Proxy </w:t>
      </w:r>
      <w:r w:rsidRPr="00441CD0">
        <w:rPr>
          <w:lang w:val="en-US" w:eastAsia="zh-CN"/>
        </w:rPr>
        <w:t>shall use the stored information in MPTCP session entry to perform IP translation to the detected MPTCP IP packets, e.g. replace the source IP address+port and/or destination IP address+port accordingly.</w:t>
      </w:r>
    </w:p>
    <w:p w14:paraId="59F3F7D8" w14:textId="77777777" w:rsidR="00EE5860" w:rsidRPr="00441CD0" w:rsidRDefault="00EE5860" w:rsidP="00EE5860">
      <w:pPr>
        <w:rPr>
          <w:lang w:val="en-US" w:eastAsia="zh-CN"/>
        </w:rPr>
      </w:pPr>
      <w:r w:rsidRPr="00441CD0">
        <w:rPr>
          <w:lang w:val="en-US" w:eastAsia="zh-CN"/>
        </w:rPr>
        <w:t>The UPF may detect the uplink IP packets</w:t>
      </w:r>
      <w:r>
        <w:rPr>
          <w:lang w:val="en-US" w:eastAsia="zh-CN"/>
        </w:rPr>
        <w:t xml:space="preserve"> for which MPTCP is applicable</w:t>
      </w:r>
      <w:r w:rsidRPr="00ED390A">
        <w:t xml:space="preserve"> </w:t>
      </w:r>
      <w:r>
        <w:t>by checking whether the UL PDR matching the user plane traffic is set with an MPTCP Applicable Indication, or</w:t>
      </w:r>
      <w:r>
        <w:rPr>
          <w:lang w:val="en-US" w:eastAsia="zh-CN"/>
        </w:rPr>
        <w:t xml:space="preserve"> (UPF implementation choice) by checking whether the source or destination IP address of the user plane packets (after removing the GTP-U header) correspond to </w:t>
      </w:r>
      <w:r>
        <w:t>UE link-specific multipath IP address(es) and the MPTCP proxy IP address.</w:t>
      </w:r>
    </w:p>
    <w:p w14:paraId="7F77F973" w14:textId="77777777" w:rsidR="00EE5860" w:rsidRPr="00441CD0" w:rsidRDefault="00EE5860" w:rsidP="00EE5860">
      <w:pPr>
        <w:rPr>
          <w:lang w:val="en-US" w:eastAsia="zh-CN"/>
        </w:rPr>
      </w:pPr>
      <w:r w:rsidRPr="00441CD0">
        <w:rPr>
          <w:lang w:val="en-US" w:eastAsia="zh-CN"/>
        </w:rPr>
        <w:t>The UPF may detect the downlink IP packets</w:t>
      </w:r>
      <w:r>
        <w:rPr>
          <w:lang w:val="en-US" w:eastAsia="zh-CN"/>
        </w:rPr>
        <w:t xml:space="preserve"> for which MPTCP is applicable</w:t>
      </w:r>
      <w:r w:rsidRPr="00441CD0">
        <w:rPr>
          <w:lang w:val="en-US" w:eastAsia="zh-CN"/>
        </w:rPr>
        <w:t>, by checking the information in the associated MAR (e.g. check</w:t>
      </w:r>
      <w:r>
        <w:rPr>
          <w:lang w:val="en-US" w:eastAsia="zh-CN"/>
        </w:rPr>
        <w:t>ing</w:t>
      </w:r>
      <w:r w:rsidRPr="00441CD0">
        <w:rPr>
          <w:lang w:val="en-US" w:eastAsia="zh-CN"/>
        </w:rPr>
        <w:t xml:space="preserve"> if </w:t>
      </w:r>
      <w:r>
        <w:rPr>
          <w:lang w:val="en-US" w:eastAsia="zh-CN"/>
        </w:rPr>
        <w:t xml:space="preserve">the </w:t>
      </w:r>
      <w:r w:rsidRPr="00441CD0">
        <w:rPr>
          <w:lang w:val="en-US" w:eastAsia="zh-CN"/>
        </w:rPr>
        <w:t>steering functionality is set to MPTCP)</w:t>
      </w:r>
      <w:r>
        <w:rPr>
          <w:lang w:val="en-US" w:eastAsia="zh-CN"/>
        </w:rPr>
        <w:t xml:space="preserve"> or by</w:t>
      </w:r>
      <w:r w:rsidRPr="00441CD0">
        <w:rPr>
          <w:lang w:val="en-US" w:eastAsia="zh-CN"/>
        </w:rPr>
        <w:t xml:space="preserve"> </w:t>
      </w:r>
      <w:r>
        <w:rPr>
          <w:lang w:val="en-US" w:eastAsia="zh-CN"/>
        </w:rPr>
        <w:t>checking</w:t>
      </w:r>
      <w:r w:rsidRPr="00441CD0">
        <w:rPr>
          <w:lang w:val="en-US" w:eastAsia="zh-CN"/>
        </w:rPr>
        <w:t xml:space="preserve"> the destination IP address.</w:t>
      </w:r>
    </w:p>
    <w:p w14:paraId="38A9A4C4" w14:textId="77777777" w:rsidR="00EE5860" w:rsidRPr="00441CD0" w:rsidRDefault="00EE5860" w:rsidP="00EE5860">
      <w:pPr>
        <w:pStyle w:val="Heading3"/>
      </w:pPr>
      <w:bookmarkStart w:id="1784" w:name="_Toc44688982"/>
      <w:bookmarkStart w:id="1785" w:name="_Toc44923736"/>
      <w:bookmarkStart w:id="1786" w:name="_Toc51860703"/>
      <w:bookmarkStart w:id="1787" w:name="_Toc57930470"/>
      <w:bookmarkStart w:id="1788" w:name="_Toc57931100"/>
      <w:bookmarkStart w:id="1789" w:name="_Toc67499493"/>
      <w:r w:rsidRPr="00441CD0">
        <w:t>5.20.3</w:t>
      </w:r>
      <w:r w:rsidRPr="00441CD0">
        <w:tab/>
        <w:t>ATSSS-LL functionality</w:t>
      </w:r>
      <w:bookmarkEnd w:id="1738"/>
      <w:bookmarkEnd w:id="1739"/>
      <w:bookmarkEnd w:id="1740"/>
      <w:bookmarkEnd w:id="1741"/>
      <w:bookmarkEnd w:id="1781"/>
      <w:bookmarkEnd w:id="1782"/>
      <w:bookmarkEnd w:id="1783"/>
      <w:bookmarkEnd w:id="1784"/>
      <w:bookmarkEnd w:id="1785"/>
      <w:bookmarkEnd w:id="1786"/>
      <w:bookmarkEnd w:id="1787"/>
      <w:bookmarkEnd w:id="1788"/>
      <w:bookmarkEnd w:id="1789"/>
    </w:p>
    <w:p w14:paraId="5F22D3EF" w14:textId="77777777" w:rsidR="00EE5860" w:rsidRPr="00441CD0" w:rsidRDefault="00EE5860" w:rsidP="00EE5860">
      <w:pPr>
        <w:pStyle w:val="Heading4"/>
        <w:rPr>
          <w:rFonts w:cs="Arial"/>
          <w:bCs/>
        </w:rPr>
      </w:pPr>
      <w:bookmarkStart w:id="1790" w:name="_Toc27490611"/>
      <w:bookmarkStart w:id="1791" w:name="_Toc27556904"/>
      <w:bookmarkStart w:id="1792" w:name="_Toc27723821"/>
      <w:bookmarkStart w:id="1793" w:name="_Toc36030890"/>
      <w:bookmarkStart w:id="1794" w:name="_Toc36042810"/>
      <w:bookmarkStart w:id="1795" w:name="_Toc36814134"/>
      <w:bookmarkStart w:id="1796" w:name="_Toc44688983"/>
      <w:bookmarkStart w:id="1797" w:name="_Toc44923737"/>
      <w:bookmarkStart w:id="1798" w:name="_Toc51860704"/>
      <w:bookmarkStart w:id="1799" w:name="_Toc57930471"/>
      <w:bookmarkStart w:id="1800" w:name="_Toc57931101"/>
      <w:bookmarkStart w:id="1801" w:name="_Toc19717143"/>
      <w:bookmarkStart w:id="1802" w:name="_Toc67499494"/>
      <w:r w:rsidRPr="00441CD0">
        <w:t>5.20.3.1</w:t>
      </w:r>
      <w:r w:rsidRPr="00441CD0">
        <w:tab/>
        <w:t>Activate ATSSS-LL functionality and Exchange ATSSS-LL Parameters</w:t>
      </w:r>
      <w:bookmarkEnd w:id="1790"/>
      <w:bookmarkEnd w:id="1791"/>
      <w:bookmarkEnd w:id="1792"/>
      <w:bookmarkEnd w:id="1793"/>
      <w:bookmarkEnd w:id="1794"/>
      <w:bookmarkEnd w:id="1795"/>
      <w:bookmarkEnd w:id="1796"/>
      <w:bookmarkEnd w:id="1797"/>
      <w:bookmarkEnd w:id="1798"/>
      <w:bookmarkEnd w:id="1799"/>
      <w:bookmarkEnd w:id="1800"/>
      <w:bookmarkEnd w:id="1802"/>
    </w:p>
    <w:p w14:paraId="562964C5" w14:textId="77777777" w:rsidR="00EE5860" w:rsidRDefault="00EE5860" w:rsidP="00EE5860">
      <w:pPr>
        <w:rPr>
          <w:lang w:val="en-US"/>
        </w:rPr>
      </w:pPr>
      <w:r w:rsidRPr="00441CD0">
        <w:rPr>
          <w:lang w:val="en-US"/>
        </w:rPr>
        <w:t>If ATSSS-LL steering functionality is required for a Multi-Access PDU session, the SMF shall send ATSSS-LL Control Information to the UPF in PFCP Session Establishment Request, to instruct the UPF to activate the ATSSS-LL functionality for this PFCP session. The SMF may also request to activate the PMF functionality for this PFCP session by sending PMF Control Information to the UPF. As a result, the UPF(PSA) shall allocate necessary resources for ATSSS-LL and PMF and return the corresponding ATSSS-LL and PMF Parameters (e.g. PMF IP address and port, etc) to the SMF in PFCP Session Establishment Response.</w:t>
      </w:r>
      <w:bookmarkStart w:id="1803" w:name="_Toc27490612"/>
      <w:bookmarkStart w:id="1804" w:name="_Toc27556905"/>
      <w:bookmarkStart w:id="1805" w:name="_Toc27723822"/>
      <w:bookmarkStart w:id="1806" w:name="_Toc36030891"/>
      <w:bookmarkStart w:id="1807" w:name="_Toc36042811"/>
      <w:bookmarkStart w:id="1808" w:name="_Toc36814135"/>
    </w:p>
    <w:p w14:paraId="0D0BB774" w14:textId="43F43A91" w:rsidR="00EE5860" w:rsidRDefault="00EE5860" w:rsidP="00EE5860">
      <w:pPr>
        <w:rPr>
          <w:lang w:val="en-US"/>
        </w:rPr>
      </w:pPr>
      <w:r>
        <w:t xml:space="preserve">If the </w:t>
      </w:r>
      <w:r>
        <w:rPr>
          <w:noProof/>
        </w:rPr>
        <w:t xml:space="preserve">SMF provisions the UPF to apply </w:t>
      </w:r>
      <w:r>
        <w:t>ATSSS-LL in downlink with "Smallest Delay" steering mode, the UE does not support PMF RTT measurements</w:t>
      </w:r>
      <w:r>
        <w:rPr>
          <w:noProof/>
        </w:rPr>
        <w:t xml:space="preserve"> </w:t>
      </w:r>
      <w:r>
        <w:t xml:space="preserve">(see </w:t>
      </w:r>
      <w:r w:rsidR="00415C19">
        <w:t>clause 5</w:t>
      </w:r>
      <w:r>
        <w:t xml:space="preserve">.32.2 of </w:t>
      </w:r>
      <w:r w:rsidRPr="00441CD0">
        <w:rPr>
          <w:noProof/>
        </w:rPr>
        <w:t>3GPP TS 23.501 [28]</w:t>
      </w:r>
      <w:r>
        <w:rPr>
          <w:noProof/>
        </w:rPr>
        <w:t>) and the UPF supports RTT measurements without PMF</w:t>
      </w:r>
      <w:r>
        <w:t>, the SMF should instruct the UPF to not use PMF RTT measurements by setting the</w:t>
      </w:r>
      <w:r>
        <w:rPr>
          <w:noProof/>
        </w:rPr>
        <w:t xml:space="preserve"> D</w:t>
      </w:r>
      <w:r>
        <w:rPr>
          <w:lang w:eastAsia="zh-CN"/>
        </w:rPr>
        <w:t>RTT</w:t>
      </w:r>
      <w:r w:rsidRPr="00867BF5">
        <w:rPr>
          <w:lang w:eastAsia="zh-CN"/>
        </w:rPr>
        <w:t>I</w:t>
      </w:r>
      <w:r>
        <w:rPr>
          <w:lang w:eastAsia="zh-CN"/>
        </w:rPr>
        <w:t xml:space="preserve"> flag to "1" in the </w:t>
      </w:r>
      <w:r w:rsidRPr="00441CD0">
        <w:rPr>
          <w:lang w:val="en-US"/>
        </w:rPr>
        <w:t>PMF Control Information</w:t>
      </w:r>
      <w:r>
        <w:rPr>
          <w:lang w:val="en-US"/>
        </w:rPr>
        <w:t>.</w:t>
      </w:r>
    </w:p>
    <w:p w14:paraId="1589A779" w14:textId="77777777" w:rsidR="00EE5860" w:rsidRPr="00791A39" w:rsidRDefault="00EE5860" w:rsidP="00EE5860">
      <w:pPr>
        <w:pStyle w:val="NO"/>
      </w:pPr>
      <w:r w:rsidRPr="007962C8">
        <w:t>NOTE</w:t>
      </w:r>
      <w:r>
        <w:t xml:space="preserve"> 1</w:t>
      </w:r>
      <w:r w:rsidRPr="007962C8">
        <w:t>:</w:t>
      </w:r>
      <w:r>
        <w:tab/>
        <w:t>T</w:t>
      </w:r>
      <w:r w:rsidRPr="007962C8">
        <w:t>he UPF can measure RTT without using the PMF protocol by using other means not defined by 3GPP such as using the RTT measurements of MPTCP if there is an MPTCP connection established between the UE and UPF.</w:t>
      </w:r>
    </w:p>
    <w:p w14:paraId="5CEA87A0" w14:textId="77777777" w:rsidR="00EE5860" w:rsidRPr="00441CD0" w:rsidRDefault="00EE5860" w:rsidP="00EE5860">
      <w:pPr>
        <w:rPr>
          <w:lang w:val="en-US"/>
        </w:rPr>
      </w:pPr>
      <w:r w:rsidRPr="00441CD0">
        <w:rPr>
          <w:lang w:val="en-US"/>
        </w:rPr>
        <w:t>The SMF may send ATSSS-LL Control Information and/or PMF Control Information to the UPF in PFCP Session Modification Request, with updated value, e.g. if the SMF receives updated ATSSS rules from the PCF.</w:t>
      </w:r>
    </w:p>
    <w:p w14:paraId="2C61E795" w14:textId="77777777" w:rsidR="00EE5860" w:rsidRPr="00441CD0" w:rsidRDefault="00EE5860" w:rsidP="00EE5860">
      <w:pPr>
        <w:pStyle w:val="NO"/>
      </w:pPr>
      <w:r w:rsidRPr="00441CD0">
        <w:t>NOTE</w:t>
      </w:r>
      <w:r>
        <w:t xml:space="preserve"> 2</w:t>
      </w:r>
      <w:r w:rsidRPr="00441CD0">
        <w:t>:</w:t>
      </w:r>
      <w:r w:rsidRPr="00441CD0">
        <w:tab/>
        <w:t>Such ATSSS-LL Parameters received by the SMF are sent to the UE together with the ATSSS rules, as specified in 3GPP TS 24.193 [59].</w:t>
      </w:r>
    </w:p>
    <w:p w14:paraId="42FE0C88" w14:textId="77777777" w:rsidR="00EE5860" w:rsidRPr="00441CD0" w:rsidRDefault="00EE5860" w:rsidP="00EE5860">
      <w:pPr>
        <w:pStyle w:val="Heading3"/>
      </w:pPr>
      <w:bookmarkStart w:id="1809" w:name="_Toc44688984"/>
      <w:bookmarkStart w:id="1810" w:name="_Toc44923738"/>
      <w:bookmarkStart w:id="1811" w:name="_Toc51860705"/>
      <w:bookmarkStart w:id="1812" w:name="_Toc57930472"/>
      <w:bookmarkStart w:id="1813" w:name="_Toc57931102"/>
      <w:bookmarkStart w:id="1814" w:name="_Toc67499495"/>
      <w:r w:rsidRPr="00441CD0">
        <w:lastRenderedPageBreak/>
        <w:t>5.20.4</w:t>
      </w:r>
      <w:r w:rsidRPr="00441CD0">
        <w:tab/>
        <w:t>Handling of GBR traffic of a MA PDU session</w:t>
      </w:r>
      <w:bookmarkEnd w:id="1803"/>
      <w:bookmarkEnd w:id="1804"/>
      <w:bookmarkEnd w:id="1805"/>
      <w:bookmarkEnd w:id="1806"/>
      <w:bookmarkEnd w:id="1807"/>
      <w:bookmarkEnd w:id="1808"/>
      <w:bookmarkEnd w:id="1809"/>
      <w:bookmarkEnd w:id="1810"/>
      <w:bookmarkEnd w:id="1811"/>
      <w:bookmarkEnd w:id="1812"/>
      <w:bookmarkEnd w:id="1813"/>
      <w:bookmarkEnd w:id="1814"/>
    </w:p>
    <w:p w14:paraId="2733893C" w14:textId="77777777" w:rsidR="00EE5860" w:rsidRPr="00441CD0" w:rsidRDefault="00EE5860" w:rsidP="00EE5860">
      <w:pPr>
        <w:pStyle w:val="Heading4"/>
        <w:rPr>
          <w:noProof/>
        </w:rPr>
      </w:pPr>
      <w:bookmarkStart w:id="1815" w:name="_Toc27490613"/>
      <w:bookmarkStart w:id="1816" w:name="_Toc27556906"/>
      <w:bookmarkStart w:id="1817" w:name="_Toc27723823"/>
      <w:bookmarkStart w:id="1818" w:name="_Toc36030892"/>
      <w:bookmarkStart w:id="1819" w:name="_Toc36042812"/>
      <w:bookmarkStart w:id="1820" w:name="_Toc36814136"/>
      <w:bookmarkStart w:id="1821" w:name="_Toc44688985"/>
      <w:bookmarkStart w:id="1822" w:name="_Toc44923739"/>
      <w:bookmarkStart w:id="1823" w:name="_Toc51860706"/>
      <w:bookmarkStart w:id="1824" w:name="_Toc57930473"/>
      <w:bookmarkStart w:id="1825" w:name="_Toc57931103"/>
      <w:bookmarkStart w:id="1826" w:name="_Toc67499496"/>
      <w:r w:rsidRPr="00441CD0">
        <w:rPr>
          <w:noProof/>
        </w:rPr>
        <w:t>5.20.4.1</w:t>
      </w:r>
      <w:r w:rsidRPr="00441CD0">
        <w:rPr>
          <w:noProof/>
        </w:rPr>
        <w:tab/>
        <w:t>General</w:t>
      </w:r>
      <w:bookmarkEnd w:id="1815"/>
      <w:bookmarkEnd w:id="1816"/>
      <w:bookmarkEnd w:id="1817"/>
      <w:bookmarkEnd w:id="1818"/>
      <w:bookmarkEnd w:id="1819"/>
      <w:bookmarkEnd w:id="1820"/>
      <w:bookmarkEnd w:id="1821"/>
      <w:bookmarkEnd w:id="1822"/>
      <w:bookmarkEnd w:id="1823"/>
      <w:bookmarkEnd w:id="1824"/>
      <w:bookmarkEnd w:id="1825"/>
      <w:bookmarkEnd w:id="1826"/>
    </w:p>
    <w:p w14:paraId="7F2495BD" w14:textId="44024C24" w:rsidR="00EE5860" w:rsidRPr="00441CD0" w:rsidRDefault="00EE5860" w:rsidP="00EE5860">
      <w:pPr>
        <w:rPr>
          <w:noProof/>
        </w:rPr>
      </w:pPr>
      <w:bookmarkStart w:id="1827" w:name="_Toc27490614"/>
      <w:bookmarkStart w:id="1828" w:name="_Toc27556907"/>
      <w:bookmarkStart w:id="1829" w:name="_Toc27723824"/>
      <w:bookmarkStart w:id="1830" w:name="_Toc36030893"/>
      <w:bookmarkStart w:id="1831" w:name="_Toc36042813"/>
      <w:bookmarkStart w:id="1832" w:name="_Toc36814137"/>
      <w:r w:rsidRPr="00441CD0">
        <w:rPr>
          <w:noProof/>
        </w:rPr>
        <w:t xml:space="preserve">Traffic splitting of a GBR traffic is not supported (see </w:t>
      </w:r>
      <w:r w:rsidR="00415C19" w:rsidRPr="00441CD0">
        <w:rPr>
          <w:noProof/>
        </w:rPr>
        <w:t>clause</w:t>
      </w:r>
      <w:r w:rsidR="00415C19">
        <w:rPr>
          <w:noProof/>
        </w:rPr>
        <w:t> </w:t>
      </w:r>
      <w:r w:rsidR="00415C19" w:rsidRPr="00441CD0">
        <w:rPr>
          <w:noProof/>
        </w:rPr>
        <w:t>5</w:t>
      </w:r>
      <w:r w:rsidRPr="00441CD0">
        <w:rPr>
          <w:noProof/>
        </w:rPr>
        <w:t>.32.4 of 3GPP TS 23.501 [28]). Besides, switching GBR traffic from one access to another access requires the SMF to send N1/N2 messages to the UE and AN.</w:t>
      </w:r>
    </w:p>
    <w:p w14:paraId="399176C9" w14:textId="77777777" w:rsidR="00EE5860" w:rsidRPr="00441CD0" w:rsidRDefault="00EE5860" w:rsidP="00EE5860">
      <w:pPr>
        <w:rPr>
          <w:noProof/>
        </w:rPr>
      </w:pPr>
      <w:r w:rsidRPr="00441CD0">
        <w:rPr>
          <w:noProof/>
        </w:rPr>
        <w:t xml:space="preserve">DL PDRs corresponding to GBR traffic shall be </w:t>
      </w:r>
      <w:r>
        <w:rPr>
          <w:noProof/>
        </w:rPr>
        <w:t>associated with DL FARs (i.e. no MAR).</w:t>
      </w:r>
    </w:p>
    <w:p w14:paraId="1C86D211" w14:textId="77777777" w:rsidR="00EE5860" w:rsidRPr="00441CD0" w:rsidRDefault="00EE5860" w:rsidP="00EE5860">
      <w:pPr>
        <w:pStyle w:val="Heading4"/>
        <w:rPr>
          <w:noProof/>
        </w:rPr>
      </w:pPr>
      <w:bookmarkStart w:id="1833" w:name="_Toc44688986"/>
      <w:bookmarkStart w:id="1834" w:name="_Toc44923740"/>
      <w:bookmarkStart w:id="1835" w:name="_Toc51860707"/>
      <w:bookmarkStart w:id="1836" w:name="_Toc57930474"/>
      <w:bookmarkStart w:id="1837" w:name="_Toc57931104"/>
      <w:bookmarkStart w:id="1838" w:name="_Toc67499497"/>
      <w:r w:rsidRPr="00441CD0">
        <w:rPr>
          <w:noProof/>
        </w:rPr>
        <w:t>5.20.4.2</w:t>
      </w:r>
      <w:r w:rsidRPr="00441CD0">
        <w:rPr>
          <w:noProof/>
        </w:rPr>
        <w:tab/>
        <w:t>Access Availability Reporting</w:t>
      </w:r>
      <w:bookmarkEnd w:id="1827"/>
      <w:bookmarkEnd w:id="1828"/>
      <w:bookmarkEnd w:id="1829"/>
      <w:bookmarkEnd w:id="1830"/>
      <w:bookmarkEnd w:id="1831"/>
      <w:bookmarkEnd w:id="1832"/>
      <w:bookmarkEnd w:id="1833"/>
      <w:bookmarkEnd w:id="1834"/>
      <w:bookmarkEnd w:id="1835"/>
      <w:bookmarkEnd w:id="1836"/>
      <w:bookmarkEnd w:id="1837"/>
      <w:bookmarkEnd w:id="1838"/>
    </w:p>
    <w:p w14:paraId="7B358FDE" w14:textId="77777777" w:rsidR="00EE5860" w:rsidRPr="00441CD0" w:rsidRDefault="00EE5860" w:rsidP="00EE5860">
      <w:pPr>
        <w:rPr>
          <w:noProof/>
        </w:rPr>
      </w:pPr>
      <w:r w:rsidRPr="00441CD0">
        <w:rPr>
          <w:noProof/>
        </w:rPr>
        <w:t>For a MA PDU session using the ATSSS Low Layer (ATSSS-LL) or MPTCP steering functionality, the SMF may request the UPF to report when it cannot send downlink GBR traffic over its on-going access, e.g. based on access availability and unavailability report from the UE, by provisioning an SRR with an Access Availability Control Information IE requesting the UPF to report when an</w:t>
      </w:r>
      <w:r w:rsidRPr="00441CD0">
        <w:t xml:space="preserve"> access (3GPP or non-3GPP access) becomes available or unavailable</w:t>
      </w:r>
      <w:r w:rsidRPr="00441CD0">
        <w:rPr>
          <w:noProof/>
        </w:rPr>
        <w:t>.</w:t>
      </w:r>
    </w:p>
    <w:p w14:paraId="50DD329B" w14:textId="77777777" w:rsidR="00EE5860" w:rsidRPr="00441CD0" w:rsidRDefault="00EE5860" w:rsidP="00EE5860">
      <w:pPr>
        <w:rPr>
          <w:noProof/>
        </w:rPr>
      </w:pPr>
      <w:r w:rsidRPr="00441CD0">
        <w:rPr>
          <w:noProof/>
        </w:rPr>
        <w:t>If so instructed, when detecting a change in an access availability, the UPF shall send an Access Availability Report to the SMF, indicating the access type and whether the access has become available or unavailable.</w:t>
      </w:r>
    </w:p>
    <w:p w14:paraId="50EB40FF" w14:textId="77777777" w:rsidR="00EE5860" w:rsidRPr="00441CD0" w:rsidRDefault="00EE5860" w:rsidP="00EE5860">
      <w:pPr>
        <w:pStyle w:val="Heading3"/>
      </w:pPr>
      <w:bookmarkStart w:id="1839" w:name="_Toc27490615"/>
      <w:bookmarkStart w:id="1840" w:name="_Toc27556908"/>
      <w:bookmarkStart w:id="1841" w:name="_Toc27723825"/>
      <w:bookmarkStart w:id="1842" w:name="_Toc36030894"/>
      <w:bookmarkStart w:id="1843" w:name="_Toc36042814"/>
      <w:bookmarkStart w:id="1844" w:name="_Toc36814138"/>
      <w:bookmarkStart w:id="1845" w:name="_Toc44688987"/>
      <w:bookmarkStart w:id="1846" w:name="_Toc44923741"/>
      <w:bookmarkStart w:id="1847" w:name="_Toc51860708"/>
      <w:bookmarkStart w:id="1848" w:name="_Toc57930475"/>
      <w:bookmarkStart w:id="1849" w:name="_Toc57931105"/>
      <w:bookmarkStart w:id="1850" w:name="_Toc67499498"/>
      <w:r w:rsidRPr="00441CD0">
        <w:t>5.20.5</w:t>
      </w:r>
      <w:r w:rsidRPr="00441CD0">
        <w:tab/>
        <w:t>Access type of a MA PDU session becoming (un)available</w:t>
      </w:r>
      <w:bookmarkEnd w:id="1839"/>
      <w:bookmarkEnd w:id="1840"/>
      <w:bookmarkEnd w:id="1841"/>
      <w:bookmarkEnd w:id="1842"/>
      <w:bookmarkEnd w:id="1843"/>
      <w:bookmarkEnd w:id="1844"/>
      <w:bookmarkEnd w:id="1845"/>
      <w:bookmarkEnd w:id="1846"/>
      <w:bookmarkEnd w:id="1847"/>
      <w:bookmarkEnd w:id="1848"/>
      <w:bookmarkEnd w:id="1849"/>
      <w:bookmarkEnd w:id="1850"/>
    </w:p>
    <w:p w14:paraId="6C29448F" w14:textId="77777777" w:rsidR="00EE5860" w:rsidRPr="00441CD0" w:rsidRDefault="00EE5860" w:rsidP="00EE5860">
      <w:pPr>
        <w:rPr>
          <w:noProof/>
        </w:rPr>
      </w:pPr>
      <w:bookmarkStart w:id="1851" w:name="_Toc27490616"/>
      <w:bookmarkStart w:id="1852" w:name="_Toc27556909"/>
      <w:bookmarkStart w:id="1853" w:name="_Toc27723826"/>
      <w:r w:rsidRPr="00441CD0">
        <w:rPr>
          <w:noProof/>
        </w:rPr>
        <w:t>The access type of a MA PDU session may become unavailable permanently (e.g. when the UE de-registers from one access) or transiently (e.g. when the UE has lost coverage of the 3GPP access or non-3GPP access).</w:t>
      </w:r>
    </w:p>
    <w:p w14:paraId="06381E8F" w14:textId="77777777" w:rsidR="00EE5860" w:rsidRPr="00441CD0" w:rsidRDefault="00EE5860" w:rsidP="00EE5860">
      <w:pPr>
        <w:rPr>
          <w:noProof/>
        </w:rPr>
      </w:pPr>
      <w:r w:rsidRPr="00441CD0">
        <w:rPr>
          <w:noProof/>
        </w:rPr>
        <w:t>When an access type of a MA PDU session becomes permanently unavailable, the SMF shall send a PFCP Session Modification Request with an Update MAR IE removing the Access Forwarding Information IE corresponding to the unavailable access. As a result, the UPF shall not send any more traffic on this access type.</w:t>
      </w:r>
    </w:p>
    <w:p w14:paraId="31F90A20" w14:textId="77777777" w:rsidR="00EE5860" w:rsidRPr="00441CD0" w:rsidRDefault="00EE5860" w:rsidP="00EE5860">
      <w:pPr>
        <w:rPr>
          <w:noProof/>
        </w:rPr>
      </w:pPr>
      <w:r w:rsidRPr="00441CD0">
        <w:rPr>
          <w:noProof/>
        </w:rPr>
        <w:t>Reversely, when a new access type becomes available for a MA PDU session, e.g. when the UE registers on another access and requests to establish user plane resources for that access, the SMF shall send a PFCP Session Modification Request with an Update MAR IE adding the Access Forwarding Information IE corresponding to the new available access type.</w:t>
      </w:r>
    </w:p>
    <w:p w14:paraId="3A062D9D" w14:textId="77777777" w:rsidR="00EE5860" w:rsidRPr="00441CD0" w:rsidRDefault="00EE5860" w:rsidP="00EE5860">
      <w:pPr>
        <w:rPr>
          <w:szCs w:val="18"/>
          <w:lang w:val="de-DE"/>
        </w:rPr>
      </w:pPr>
      <w:r w:rsidRPr="00441CD0">
        <w:rPr>
          <w:noProof/>
        </w:rPr>
        <w:t xml:space="preserve">When an access type of a MA PDU session becomes transiently unavailable, the SMF shall notify the UPF that the access type has become unavailable by sending a PFCP Session Modification Request with the </w:t>
      </w:r>
      <w:r w:rsidRPr="00441CD0">
        <w:rPr>
          <w:szCs w:val="18"/>
          <w:lang w:val="de-DE"/>
        </w:rPr>
        <w:t>Access Availability Information IE indicating so. The SMF should then also notify the UPF when the access type becomes available again.</w:t>
      </w:r>
    </w:p>
    <w:p w14:paraId="1A10BE86" w14:textId="77777777" w:rsidR="00EE5860" w:rsidRDefault="00EE5860" w:rsidP="00EE5860">
      <w:pPr>
        <w:rPr>
          <w:szCs w:val="18"/>
          <w:lang w:val="de-DE"/>
        </w:rPr>
      </w:pPr>
      <w:r w:rsidRPr="00441CD0">
        <w:rPr>
          <w:szCs w:val="18"/>
          <w:lang w:val="de-DE"/>
        </w:rPr>
        <w:t>When being notified by the SMF that an access type has become transiently unavalaible, the UPF should stop sending DL traffic on this access until it receives the indication that the access becomes available again from the UE (i.e. PMF access available report) or the SMF.</w:t>
      </w:r>
    </w:p>
    <w:p w14:paraId="0F69D008" w14:textId="77777777" w:rsidR="00EE5860" w:rsidRPr="00923677" w:rsidRDefault="00EE5860" w:rsidP="00EE5860">
      <w:pPr>
        <w:pStyle w:val="Heading3"/>
      </w:pPr>
      <w:bookmarkStart w:id="1854" w:name="_Toc44688988"/>
      <w:bookmarkStart w:id="1855" w:name="_Toc44923742"/>
      <w:bookmarkStart w:id="1856" w:name="_Toc51860709"/>
      <w:bookmarkStart w:id="1857" w:name="_Toc57930476"/>
      <w:bookmarkStart w:id="1858" w:name="_Toc57931106"/>
      <w:bookmarkStart w:id="1859" w:name="_Toc67499499"/>
      <w:r w:rsidRPr="00441CD0">
        <w:t>5.20.</w:t>
      </w:r>
      <w:r>
        <w:t>6</w:t>
      </w:r>
      <w:r w:rsidRPr="00441CD0">
        <w:tab/>
      </w:r>
      <w:r>
        <w:t>PMFP message handling in UPF</w:t>
      </w:r>
      <w:bookmarkEnd w:id="1854"/>
      <w:bookmarkEnd w:id="1855"/>
      <w:bookmarkEnd w:id="1856"/>
      <w:bookmarkEnd w:id="1857"/>
      <w:bookmarkEnd w:id="1858"/>
      <w:bookmarkEnd w:id="1859"/>
    </w:p>
    <w:p w14:paraId="695E82F8" w14:textId="77777777" w:rsidR="00EE5860" w:rsidRDefault="00EE5860" w:rsidP="00EE5860">
      <w:r>
        <w:t xml:space="preserve">PMFP messages are used by the PMF functionality in the UE and the PMF functionality in the UPF (PSA) to perform the following procedures, as specified in </w:t>
      </w:r>
      <w:r w:rsidRPr="00441CD0">
        <w:t>3GPP TS 24.193 [59]</w:t>
      </w:r>
      <w:r>
        <w:t>:</w:t>
      </w:r>
    </w:p>
    <w:p w14:paraId="69D3498B" w14:textId="77777777" w:rsidR="00EE5860" w:rsidRDefault="00EE5860" w:rsidP="00EE5860">
      <w:pPr>
        <w:pStyle w:val="B1"/>
      </w:pPr>
      <w:r>
        <w:t>-</w:t>
      </w:r>
      <w:r>
        <w:tab/>
        <w:t>RTT measurement procedure initiated by the UE, or the UPF;</w:t>
      </w:r>
    </w:p>
    <w:p w14:paraId="69B95773" w14:textId="77777777" w:rsidR="00EE5860" w:rsidRDefault="00EE5860" w:rsidP="00EE5860">
      <w:pPr>
        <w:pStyle w:val="B1"/>
      </w:pPr>
      <w:r>
        <w:t>-</w:t>
      </w:r>
      <w:r>
        <w:tab/>
        <w:t>Access available/unavailable report procedure from the UE to the UPF.</w:t>
      </w:r>
    </w:p>
    <w:p w14:paraId="065CBD95" w14:textId="77777777" w:rsidR="00EE5860" w:rsidRDefault="00EE5860" w:rsidP="00EE5860">
      <w:pPr>
        <w:rPr>
          <w:rFonts w:eastAsia="SimSun"/>
          <w:lang w:val="en-US" w:eastAsia="zh-CN"/>
        </w:rPr>
      </w:pPr>
      <w:r>
        <w:rPr>
          <w:lang w:val="en-US"/>
        </w:rPr>
        <w:t xml:space="preserve">PMFP messages shall be exchanged </w:t>
      </w:r>
      <w:r>
        <w:rPr>
          <w:rFonts w:eastAsia="SimSun" w:hint="eastAsia"/>
          <w:lang w:val="en-US" w:eastAsia="zh-CN"/>
        </w:rPr>
        <w:t xml:space="preserve">between the UE and the UPF via </w:t>
      </w:r>
      <w:r>
        <w:rPr>
          <w:rFonts w:eastAsia="SimSun"/>
          <w:lang w:val="en-US" w:eastAsia="zh-CN"/>
        </w:rPr>
        <w:t xml:space="preserve">the </w:t>
      </w:r>
      <w:r>
        <w:rPr>
          <w:rFonts w:eastAsia="SimSun" w:hint="eastAsia"/>
          <w:lang w:val="en-US" w:eastAsia="zh-CN"/>
        </w:rPr>
        <w:t>default QoS flow, as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23.501</w:t>
      </w:r>
      <w:r>
        <w:rPr>
          <w:rFonts w:eastAsia="SimSun"/>
          <w:lang w:val="en-US" w:eastAsia="zh-CN"/>
        </w:rPr>
        <w:t> </w:t>
      </w:r>
      <w:r>
        <w:rPr>
          <w:rFonts w:eastAsia="SimSun" w:hint="eastAsia"/>
          <w:lang w:val="en-US" w:eastAsia="zh-CN"/>
        </w:rPr>
        <w:t>[28].</w:t>
      </w:r>
      <w:r>
        <w:rPr>
          <w:rFonts w:eastAsia="SimSun"/>
          <w:lang w:val="en-US" w:eastAsia="zh-CN"/>
        </w:rPr>
        <w:t xml:space="preserve"> To support this, the UPF shall learn the QFI identifying the QoS flow on which PMFP messages from the UE are transmitted, and shall send downlink PMFP messages on that QoS flow when needed.</w:t>
      </w:r>
    </w:p>
    <w:p w14:paraId="2EE1B8B3" w14:textId="77777777" w:rsidR="00EE5860" w:rsidRDefault="00EE5860" w:rsidP="00EE5860">
      <w:pPr>
        <w:rPr>
          <w:rFonts w:eastAsia="SimSun"/>
          <w:lang w:val="en-US" w:eastAsia="zh-CN"/>
        </w:rPr>
      </w:pPr>
      <w:r>
        <w:rPr>
          <w:rFonts w:eastAsia="SimSun" w:hint="eastAsia"/>
          <w:lang w:val="en-US" w:eastAsia="zh-CN"/>
        </w:rPr>
        <w:t>Once an uplink PMFP message is detected, the UPF shall internally forward the PMFP message to the PMF functionality in the UPF, for subsequent handling.</w:t>
      </w:r>
    </w:p>
    <w:p w14:paraId="24776E04" w14:textId="77777777" w:rsidR="00EE5860" w:rsidRPr="00441CD0" w:rsidRDefault="00EE5860" w:rsidP="00EE5860">
      <w:r>
        <w:rPr>
          <w:rFonts w:eastAsia="SimSun" w:hint="eastAsia"/>
          <w:lang w:val="en-US" w:eastAsia="zh-CN"/>
        </w:rPr>
        <w:t xml:space="preserve">The PMF functionality in the UPF shall learn the </w:t>
      </w:r>
      <w:r>
        <w:rPr>
          <w:rFonts w:eastAsia="SimSun"/>
          <w:lang w:val="en-US" w:eastAsia="zh-CN"/>
        </w:rPr>
        <w:t>UE</w:t>
      </w:r>
      <w:r w:rsidRPr="00441CD0">
        <w:t>'</w:t>
      </w:r>
      <w:r>
        <w:rPr>
          <w:rFonts w:eastAsia="SimSun"/>
          <w:lang w:val="en-US" w:eastAsia="zh-CN"/>
        </w:rPr>
        <w:t xml:space="preserve">s address </w:t>
      </w:r>
      <w:r>
        <w:rPr>
          <w:rFonts w:eastAsia="SimSun" w:hint="eastAsia"/>
          <w:lang w:val="en-US" w:eastAsia="zh-CN"/>
        </w:rPr>
        <w:t xml:space="preserve">information </w:t>
      </w:r>
      <w:r>
        <w:rPr>
          <w:rFonts w:eastAsia="SimSun"/>
          <w:lang w:val="en-US" w:eastAsia="zh-CN"/>
        </w:rPr>
        <w:t>for</w:t>
      </w:r>
      <w:r>
        <w:rPr>
          <w:rFonts w:eastAsia="SimSun" w:hint="eastAsia"/>
          <w:lang w:val="en-US" w:eastAsia="zh-CN"/>
        </w:rPr>
        <w:t xml:space="preserve"> PMF</w:t>
      </w:r>
      <w:r>
        <w:rPr>
          <w:rFonts w:eastAsia="SimSun"/>
          <w:lang w:val="en-US" w:eastAsia="zh-CN"/>
        </w:rPr>
        <w:t xml:space="preserve">P </w:t>
      </w:r>
      <w:r>
        <w:rPr>
          <w:rFonts w:eastAsia="SimSun" w:hint="eastAsia"/>
          <w:lang w:val="en-US" w:eastAsia="zh-CN"/>
        </w:rPr>
        <w:t xml:space="preserve">from the received PMFP message, e.g. to detect the </w:t>
      </w:r>
      <w:r>
        <w:rPr>
          <w:rFonts w:eastAsia="SimSun"/>
          <w:lang w:val="en-US" w:eastAsia="zh-CN"/>
        </w:rPr>
        <w:t xml:space="preserve">IP address and </w:t>
      </w:r>
      <w:r>
        <w:rPr>
          <w:rFonts w:eastAsia="SimSun" w:hint="eastAsia"/>
          <w:lang w:val="en-US" w:eastAsia="zh-CN"/>
        </w:rPr>
        <w:t>UDP port of the PMF in the UE (for IP PDU sessions) or the MAC address of the PMF in the UE (for Ethernet PDU sessions)</w:t>
      </w:r>
      <w:r>
        <w:rPr>
          <w:rFonts w:eastAsia="SimSun"/>
          <w:lang w:val="en-US" w:eastAsia="zh-CN"/>
        </w:rPr>
        <w:t>, for the purpose of sending PMFP messages to the UE</w:t>
      </w:r>
      <w:r>
        <w:rPr>
          <w:rFonts w:eastAsia="SimSun" w:hint="eastAsia"/>
          <w:lang w:val="en-US" w:eastAsia="zh-CN"/>
        </w:rPr>
        <w:t>.</w:t>
      </w:r>
    </w:p>
    <w:p w14:paraId="14C451C5" w14:textId="77777777" w:rsidR="00EE5860" w:rsidRPr="00441CD0" w:rsidRDefault="00EE5860" w:rsidP="00EE5860">
      <w:pPr>
        <w:pStyle w:val="Heading2"/>
      </w:pPr>
      <w:bookmarkStart w:id="1860" w:name="_Toc44688989"/>
      <w:bookmarkStart w:id="1861" w:name="_Toc44923743"/>
      <w:bookmarkStart w:id="1862" w:name="_Toc51860710"/>
      <w:bookmarkStart w:id="1863" w:name="_Toc57930477"/>
      <w:bookmarkStart w:id="1864" w:name="_Toc57931107"/>
      <w:bookmarkStart w:id="1865" w:name="_Toc67499500"/>
      <w:bookmarkEnd w:id="1801"/>
      <w:bookmarkEnd w:id="1851"/>
      <w:bookmarkEnd w:id="1852"/>
      <w:bookmarkEnd w:id="1853"/>
      <w:r w:rsidRPr="00441CD0">
        <w:lastRenderedPageBreak/>
        <w:t>5.</w:t>
      </w:r>
      <w:r w:rsidRPr="00441CD0">
        <w:rPr>
          <w:lang w:val="en-US"/>
        </w:rPr>
        <w:t>21</w:t>
      </w:r>
      <w:r w:rsidRPr="00441CD0">
        <w:tab/>
        <w:t>UE IP address/prefix Allocation and Release</w:t>
      </w:r>
      <w:bookmarkEnd w:id="1860"/>
      <w:bookmarkEnd w:id="1861"/>
      <w:bookmarkEnd w:id="1862"/>
      <w:bookmarkEnd w:id="1863"/>
      <w:bookmarkEnd w:id="1864"/>
      <w:bookmarkEnd w:id="1865"/>
    </w:p>
    <w:p w14:paraId="4A819C87" w14:textId="77777777" w:rsidR="00EE5860" w:rsidRPr="00441CD0" w:rsidRDefault="00EE5860" w:rsidP="00EE5860">
      <w:pPr>
        <w:pStyle w:val="Heading3"/>
        <w:rPr>
          <w:lang w:val="en-US"/>
        </w:rPr>
      </w:pPr>
      <w:bookmarkStart w:id="1866" w:name="_Toc36030896"/>
      <w:bookmarkStart w:id="1867" w:name="_Toc36042816"/>
      <w:bookmarkStart w:id="1868" w:name="_Toc44688990"/>
      <w:bookmarkStart w:id="1869" w:name="_Toc44923744"/>
      <w:bookmarkStart w:id="1870" w:name="_Toc51860711"/>
      <w:bookmarkStart w:id="1871" w:name="_Toc57930478"/>
      <w:bookmarkStart w:id="1872" w:name="_Toc57931108"/>
      <w:bookmarkStart w:id="1873" w:name="_Toc67499501"/>
      <w:r w:rsidRPr="00441CD0">
        <w:rPr>
          <w:lang w:val="en-US"/>
        </w:rPr>
        <w:t>5.21.1</w:t>
      </w:r>
      <w:r w:rsidRPr="00441CD0">
        <w:rPr>
          <w:lang w:val="en-US"/>
        </w:rPr>
        <w:tab/>
        <w:t>General</w:t>
      </w:r>
      <w:bookmarkEnd w:id="1866"/>
      <w:bookmarkEnd w:id="1867"/>
      <w:bookmarkEnd w:id="1868"/>
      <w:bookmarkEnd w:id="1869"/>
      <w:bookmarkEnd w:id="1870"/>
      <w:bookmarkEnd w:id="1871"/>
      <w:bookmarkEnd w:id="1872"/>
      <w:bookmarkEnd w:id="1873"/>
    </w:p>
    <w:p w14:paraId="695EB617" w14:textId="71BAED70" w:rsidR="00EE5860" w:rsidRPr="00441CD0" w:rsidRDefault="00EE5860" w:rsidP="00EE5860">
      <w:pPr>
        <w:rPr>
          <w:rFonts w:cs="Arial"/>
          <w:bCs/>
        </w:rPr>
      </w:pPr>
      <w:r w:rsidRPr="00441CD0">
        <w:rPr>
          <w:lang w:val="en-US"/>
        </w:rPr>
        <w:t xml:space="preserve">Stage 2 requirements for UE IP address allocation in the </w:t>
      </w:r>
      <w:r>
        <w:rPr>
          <w:lang w:val="en-US"/>
        </w:rPr>
        <w:t xml:space="preserve">EPC and </w:t>
      </w:r>
      <w:r w:rsidRPr="00441CD0">
        <w:rPr>
          <w:lang w:val="en-US"/>
        </w:rPr>
        <w:t xml:space="preserve">5GC are specified in </w:t>
      </w:r>
      <w:r w:rsidR="00415C19">
        <w:rPr>
          <w:lang w:val="en-US"/>
        </w:rPr>
        <w:t>clause 5</w:t>
      </w:r>
      <w:r>
        <w:rPr>
          <w:lang w:val="en-US"/>
        </w:rPr>
        <w:t xml:space="preserve">.3.1 of </w:t>
      </w:r>
      <w:r w:rsidRPr="00441CD0">
        <w:rPr>
          <w:rFonts w:cs="Arial"/>
          <w:bCs/>
        </w:rPr>
        <w:t>3GPP TS 23.401 [14]</w:t>
      </w:r>
      <w:r>
        <w:rPr>
          <w:rFonts w:cs="Arial"/>
          <w:bCs/>
        </w:rPr>
        <w:t xml:space="preserve">, </w:t>
      </w:r>
      <w:r w:rsidRPr="00441CD0">
        <w:rPr>
          <w:lang w:val="en-US"/>
        </w:rPr>
        <w:t>clause</w:t>
      </w:r>
      <w:r>
        <w:rPr>
          <w:lang w:val="en-US"/>
        </w:rPr>
        <w:t> </w:t>
      </w:r>
      <w:r w:rsidRPr="00441CD0">
        <w:rPr>
          <w:rFonts w:cs="Arial"/>
          <w:bCs/>
        </w:rPr>
        <w:t>5.8.2.2 of 3GPP TS 23.501 [28] and clause</w:t>
      </w:r>
      <w:r>
        <w:rPr>
          <w:rFonts w:cs="Arial"/>
          <w:bCs/>
        </w:rPr>
        <w:t> </w:t>
      </w:r>
      <w:r w:rsidRPr="00441CD0">
        <w:rPr>
          <w:rFonts w:cs="Arial"/>
          <w:bCs/>
        </w:rPr>
        <w:t>4.6.2 of 3GPP TS 23.316 [57]. The following types of UE IP addresses may be assigned over N4</w:t>
      </w:r>
      <w:r>
        <w:rPr>
          <w:rFonts w:cs="Arial"/>
          <w:bCs/>
        </w:rPr>
        <w:t xml:space="preserve"> or Sxb</w:t>
      </w:r>
      <w:r w:rsidRPr="00441CD0">
        <w:rPr>
          <w:rFonts w:cs="Arial"/>
          <w:bCs/>
        </w:rPr>
        <w:t>:</w:t>
      </w:r>
    </w:p>
    <w:p w14:paraId="717C8265" w14:textId="77777777" w:rsidR="00EE5860" w:rsidRPr="00441CD0" w:rsidRDefault="00EE5860" w:rsidP="00EE5860">
      <w:pPr>
        <w:pStyle w:val="B1"/>
        <w:rPr>
          <w:lang w:val="en-US"/>
        </w:rPr>
      </w:pPr>
      <w:r w:rsidRPr="00441CD0">
        <w:rPr>
          <w:lang w:val="en-US"/>
        </w:rPr>
        <w:t>-</w:t>
      </w:r>
      <w:r w:rsidRPr="00441CD0">
        <w:rPr>
          <w:lang w:val="en-US"/>
        </w:rPr>
        <w:tab/>
        <w:t>IPv4 address;</w:t>
      </w:r>
    </w:p>
    <w:p w14:paraId="50A34810" w14:textId="77777777" w:rsidR="00EE5860" w:rsidRDefault="00EE5860" w:rsidP="00EE5860">
      <w:pPr>
        <w:pStyle w:val="B1"/>
        <w:rPr>
          <w:lang w:val="en-US"/>
        </w:rPr>
      </w:pPr>
      <w:r w:rsidRPr="00441CD0">
        <w:rPr>
          <w:lang w:val="en-US"/>
        </w:rPr>
        <w:t>-</w:t>
      </w:r>
      <w:r w:rsidRPr="00441CD0">
        <w:rPr>
          <w:lang w:val="en-US"/>
        </w:rPr>
        <w:tab/>
        <w:t>/64 IPv6 Prefix;</w:t>
      </w:r>
    </w:p>
    <w:p w14:paraId="231072E5" w14:textId="23F8227B" w:rsidR="00EE5860" w:rsidRPr="00441CD0" w:rsidRDefault="00EE5860" w:rsidP="00EE5860">
      <w:pPr>
        <w:pStyle w:val="B1"/>
        <w:rPr>
          <w:rFonts w:cs="Arial"/>
          <w:bCs/>
        </w:rPr>
      </w:pPr>
      <w:r w:rsidRPr="00441CD0">
        <w:rPr>
          <w:lang w:val="en-US"/>
        </w:rPr>
        <w:t>-</w:t>
      </w:r>
      <w:r w:rsidRPr="00441CD0">
        <w:rPr>
          <w:lang w:val="en-US"/>
        </w:rPr>
        <w:tab/>
        <w:t xml:space="preserve">IPv6 prefix </w:t>
      </w:r>
      <w:r w:rsidRPr="00441CD0">
        <w:t xml:space="preserve">other than default /64, including individual /128 IPv6 address, if the UPF indicates supports of the IP6PL feature (see </w:t>
      </w:r>
      <w:r w:rsidR="00415C19" w:rsidRPr="00441CD0">
        <w:t>clause</w:t>
      </w:r>
      <w:r w:rsidR="00415C19">
        <w:t> </w:t>
      </w:r>
      <w:r w:rsidR="00415C19" w:rsidRPr="00441CD0">
        <w:t>8</w:t>
      </w:r>
      <w:r w:rsidRPr="00441CD0">
        <w:t xml:space="preserve">.2.25), for IPv6 address allocation using DHCPv6 specified in clause 4.6.2.2 of </w:t>
      </w:r>
      <w:r w:rsidRPr="00441CD0">
        <w:rPr>
          <w:rFonts w:cs="Arial"/>
          <w:bCs/>
        </w:rPr>
        <w:t>3GPP TS 23.316 [57];</w:t>
      </w:r>
    </w:p>
    <w:p w14:paraId="49146FF1" w14:textId="77777777" w:rsidR="00EE5860" w:rsidRPr="00441CD0" w:rsidRDefault="00EE5860" w:rsidP="00EE5860">
      <w:pPr>
        <w:pStyle w:val="B1"/>
      </w:pPr>
      <w:r w:rsidRPr="00441CD0">
        <w:rPr>
          <w:lang w:val="en-US"/>
        </w:rPr>
        <w:t>-</w:t>
      </w:r>
      <w:r w:rsidRPr="00441CD0">
        <w:rPr>
          <w:lang w:val="en-US"/>
        </w:rPr>
        <w:tab/>
        <w:t xml:space="preserve">IPv6 prefix shorter than the default /64 prefix for support of IPv6 prefix delegation as specified in </w:t>
      </w:r>
      <w:r w:rsidRPr="00441CD0">
        <w:rPr>
          <w:rFonts w:cs="Arial"/>
          <w:bCs/>
        </w:rPr>
        <w:t>clause</w:t>
      </w:r>
      <w:r>
        <w:rPr>
          <w:rFonts w:cs="Arial"/>
          <w:bCs/>
        </w:rPr>
        <w:t> </w:t>
      </w:r>
      <w:r w:rsidRPr="00441CD0">
        <w:rPr>
          <w:rFonts w:cs="Arial"/>
          <w:bCs/>
        </w:rPr>
        <w:t>4.6.2.3 of 3GPP TS 23.316 [57] and clause</w:t>
      </w:r>
      <w:r>
        <w:rPr>
          <w:rFonts w:cs="Arial"/>
          <w:bCs/>
        </w:rPr>
        <w:t> </w:t>
      </w:r>
      <w:r w:rsidRPr="00441CD0">
        <w:rPr>
          <w:rFonts w:cs="Arial"/>
          <w:bCs/>
        </w:rPr>
        <w:t>5.14</w:t>
      </w:r>
      <w:r w:rsidRPr="00441CD0">
        <w:rPr>
          <w:lang w:val="en-US"/>
        </w:rPr>
        <w:t>.</w:t>
      </w:r>
    </w:p>
    <w:p w14:paraId="30174598" w14:textId="50E6A1C1" w:rsidR="00EE5860" w:rsidRPr="006C6C4D" w:rsidRDefault="00EE5860" w:rsidP="00EE5860">
      <w:pPr>
        <w:rPr>
          <w:lang w:val="en-US"/>
        </w:rPr>
      </w:pPr>
      <w:r w:rsidRPr="00441CD0">
        <w:rPr>
          <w:lang w:val="en-US"/>
        </w:rPr>
        <w:t xml:space="preserve">More than one UE IP address may be assigned to a PDU session, if the UPF </w:t>
      </w:r>
      <w:r w:rsidRPr="00441CD0">
        <w:t xml:space="preserve">indicates supports of the IP6PL feature (see </w:t>
      </w:r>
      <w:r w:rsidR="00415C19" w:rsidRPr="00441CD0">
        <w:t>clause</w:t>
      </w:r>
      <w:r w:rsidR="00415C19">
        <w:t> </w:t>
      </w:r>
      <w:r w:rsidR="00415C19" w:rsidRPr="00441CD0">
        <w:t>8</w:t>
      </w:r>
      <w:r w:rsidRPr="00441CD0">
        <w:t>.2.25), by provisioning multiple instances of the UE IP Address IE in a same PDI or Traffic Endpoint, or by provisioning multiple PDIs or Traffic Endpoints with a different UE IP Address</w:t>
      </w:r>
      <w:r w:rsidRPr="004F48A0">
        <w:t xml:space="preserve">, </w:t>
      </w:r>
      <w:r>
        <w:t>where the UE IP addresses may correspond e.g. to</w:t>
      </w:r>
      <w:r w:rsidRPr="006C6C4D">
        <w:rPr>
          <w:lang w:val="en-US"/>
        </w:rPr>
        <w:t>:</w:t>
      </w:r>
    </w:p>
    <w:p w14:paraId="07D5B848" w14:textId="77777777" w:rsidR="00EE5860" w:rsidRDefault="00EE5860" w:rsidP="00EE5860">
      <w:pPr>
        <w:pStyle w:val="B1"/>
        <w:rPr>
          <w:lang w:val="en-US"/>
        </w:rPr>
      </w:pPr>
      <w:r w:rsidRPr="006C6C4D">
        <w:rPr>
          <w:lang w:val="en-US"/>
        </w:rPr>
        <w:t>-</w:t>
      </w:r>
      <w:r>
        <w:rPr>
          <w:lang w:val="en-US"/>
        </w:rPr>
        <w:tab/>
      </w:r>
      <w:r w:rsidRPr="006C6C4D">
        <w:rPr>
          <w:lang w:val="en-US"/>
        </w:rPr>
        <w:t>multiple /128 IPv6 addresses; or</w:t>
      </w:r>
    </w:p>
    <w:p w14:paraId="2D0B5063" w14:textId="77777777" w:rsidR="00EE5860" w:rsidRPr="006C6C4D" w:rsidRDefault="00EE5860" w:rsidP="00EE5860">
      <w:pPr>
        <w:pStyle w:val="B1"/>
        <w:rPr>
          <w:lang w:val="en-US"/>
        </w:rPr>
      </w:pPr>
      <w:r w:rsidRPr="006C6C4D">
        <w:rPr>
          <w:lang w:val="en-US"/>
        </w:rPr>
        <w:t>-</w:t>
      </w:r>
      <w:r>
        <w:rPr>
          <w:lang w:val="en-US"/>
        </w:rPr>
        <w:tab/>
      </w:r>
      <w:r w:rsidRPr="006C6C4D">
        <w:rPr>
          <w:lang w:val="en-US"/>
        </w:rPr>
        <w:t>an /64 default prefix used for IPv6 stateless autoconfiguration and an IPv6 prefix shorter than the default /64 prefix for IPv6 Prefix Delegation not including the /64 IPv6 Prefix (i.e. when the total IPv6 address space available for the PDU Session cannot be aggregated into one single IPv6 prefix)</w:t>
      </w:r>
      <w:r>
        <w:rPr>
          <w:lang w:val="en-US"/>
        </w:rPr>
        <w:t>; the</w:t>
      </w:r>
      <w:r w:rsidRPr="006C6C4D">
        <w:rPr>
          <w:lang w:val="en-US"/>
        </w:rPr>
        <w:t xml:space="preserve"> IPv6 prefix shorter than the default /64 prefix</w:t>
      </w:r>
      <w:r>
        <w:rPr>
          <w:lang w:val="en-US"/>
        </w:rPr>
        <w:t xml:space="preserve"> may be assigned by setting either the </w:t>
      </w:r>
      <w:r w:rsidRPr="00441CD0">
        <w:rPr>
          <w:lang w:val="sv-SE"/>
        </w:rPr>
        <w:t>IPv6D</w:t>
      </w:r>
      <w:r>
        <w:rPr>
          <w:lang w:val="sv-SE"/>
        </w:rPr>
        <w:t xml:space="preserve"> flag or the IP6PL flag as specified in clause 5.14</w:t>
      </w:r>
      <w:r w:rsidRPr="006C6C4D">
        <w:rPr>
          <w:lang w:val="en-US"/>
        </w:rPr>
        <w:t>.</w:t>
      </w:r>
    </w:p>
    <w:p w14:paraId="2617C294" w14:textId="77777777" w:rsidR="00EE5860" w:rsidRPr="00441CD0" w:rsidRDefault="00EE5860" w:rsidP="00EE5860">
      <w:pPr>
        <w:rPr>
          <w:lang w:val="en-US"/>
        </w:rPr>
      </w:pPr>
      <w:r w:rsidRPr="00441CD0">
        <w:rPr>
          <w:lang w:val="en-US"/>
        </w:rPr>
        <w:t>A UE IPv4 address or IPv6 prefix may be allocated by the CP function or the UP function. A given IP address pool shall be controlled by a unique entity (either the SMF/PGW-C or the UPF/PGW-U or an external server).</w:t>
      </w:r>
    </w:p>
    <w:p w14:paraId="78906EB8" w14:textId="5E26AC15" w:rsidR="00EE5860" w:rsidRPr="00441CD0" w:rsidRDefault="00770F8A" w:rsidP="00EE5860">
      <w:r w:rsidRPr="00441CD0">
        <w:rPr>
          <w:lang w:val="en-US"/>
        </w:rPr>
        <w:t>T</w:t>
      </w:r>
      <w:r w:rsidRPr="00441CD0">
        <w:t>he support of UE IP address/prefix allocation by the CP function is mandatory. The support of UE IP address/prefix allocation by the UP function is optional. See clause</w:t>
      </w:r>
      <w:r>
        <w:t> </w:t>
      </w:r>
      <w:r w:rsidRPr="00441CD0">
        <w:t>5.8.2.2 of 3GPP TS 23.501 [28].</w:t>
      </w:r>
      <w:r>
        <w:t xml:space="preserve"> </w:t>
      </w:r>
      <w:r w:rsidRPr="00441CD0">
        <w:t xml:space="preserve">A UPF supporting the SSET feature </w:t>
      </w:r>
      <w:r>
        <w:t xml:space="preserve">(see clause 5.22.2) or the </w:t>
      </w:r>
      <w:r w:rsidRPr="00441CD0">
        <w:t xml:space="preserve">MPAS feature </w:t>
      </w:r>
      <w:r>
        <w:t xml:space="preserve">(see clause 5.22.3) </w:t>
      </w:r>
      <w:r w:rsidRPr="00441CD0">
        <w:t>shall support UE IP address/prefix allocation in the UP function</w:t>
      </w:r>
      <w:r>
        <w:t>.</w:t>
      </w:r>
    </w:p>
    <w:p w14:paraId="57F48992" w14:textId="77777777" w:rsidR="00EE5860" w:rsidRPr="00441CD0" w:rsidRDefault="00EE5860" w:rsidP="00EE5860">
      <w:pPr>
        <w:rPr>
          <w:lang w:val="en-US"/>
        </w:rPr>
      </w:pPr>
      <w:r w:rsidRPr="00441CD0">
        <w:t xml:space="preserve">The UP function shall set the UEIP feature flag in the </w:t>
      </w:r>
      <w:r w:rsidRPr="00441CD0">
        <w:rPr>
          <w:lang w:val="en-US"/>
        </w:rPr>
        <w:t>UP Function Features IE if it supports UE IP address/prefix allocation in the UP function (see clause 8.2.25). If so, the CP function shall determine whether UE IP address or prefix is allocated by the CP function or the UP function based on network configuration.</w:t>
      </w:r>
    </w:p>
    <w:p w14:paraId="5B4E8246" w14:textId="77777777" w:rsidR="00EE5860" w:rsidRPr="00441CD0" w:rsidRDefault="00EE5860" w:rsidP="00EE5860">
      <w:pPr>
        <w:pStyle w:val="Heading3"/>
        <w:rPr>
          <w:lang w:val="en-US"/>
        </w:rPr>
      </w:pPr>
      <w:bookmarkStart w:id="1874" w:name="_Toc19717145"/>
      <w:bookmarkStart w:id="1875" w:name="_Toc27490618"/>
      <w:bookmarkStart w:id="1876" w:name="_Toc27556911"/>
      <w:bookmarkStart w:id="1877" w:name="_Toc27723828"/>
      <w:bookmarkStart w:id="1878" w:name="_Toc36030897"/>
      <w:bookmarkStart w:id="1879" w:name="_Toc36042817"/>
      <w:bookmarkStart w:id="1880" w:name="_Toc36814141"/>
      <w:bookmarkStart w:id="1881" w:name="_Toc44688991"/>
      <w:bookmarkStart w:id="1882" w:name="_Toc44923745"/>
      <w:bookmarkStart w:id="1883" w:name="_Toc51860712"/>
      <w:bookmarkStart w:id="1884" w:name="_Toc57930479"/>
      <w:bookmarkStart w:id="1885" w:name="_Toc57931109"/>
      <w:bookmarkStart w:id="1886" w:name="_Toc67499502"/>
      <w:r w:rsidRPr="00441CD0">
        <w:rPr>
          <w:lang w:val="en-US"/>
        </w:rPr>
        <w:t>5.21.2</w:t>
      </w:r>
      <w:r w:rsidRPr="00441CD0">
        <w:rPr>
          <w:lang w:val="en-US"/>
        </w:rPr>
        <w:tab/>
        <w:t>UE IP address/prefix allocation in the CP function</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6DE8A845" w14:textId="5CC66FA3" w:rsidR="00EE5860" w:rsidRPr="00441CD0" w:rsidRDefault="00EE5860" w:rsidP="00EE5860">
      <w:pPr>
        <w:rPr>
          <w:lang w:val="en-US"/>
        </w:rPr>
      </w:pPr>
      <w:r w:rsidRPr="00441CD0">
        <w:rPr>
          <w:lang w:val="en-US"/>
        </w:rPr>
        <w:t>When performing UE IP address allocation in the CP function, the CP function shall assign the UE IP address/prefix and provide the assigned address/prefix to the UP function in the UE IP Address IE of the PDR IE (see Table 7.5.2.2-1) or of the Traffic Endpoint (see Table</w:t>
      </w:r>
      <w:r>
        <w:rPr>
          <w:lang w:val="en-US"/>
        </w:rPr>
        <w:t> </w:t>
      </w:r>
      <w:r w:rsidRPr="00441CD0">
        <w:t>7.5.2.7-1)</w:t>
      </w:r>
      <w:r w:rsidRPr="00441CD0">
        <w:rPr>
          <w:lang w:val="en-US"/>
        </w:rPr>
        <w:t>.</w:t>
      </w:r>
      <w:r w:rsidR="00CA38EF" w:rsidRPr="00CA38EF">
        <w:rPr>
          <w:lang w:val="en-US"/>
        </w:rPr>
        <w:t xml:space="preserve"> </w:t>
      </w:r>
      <w:r w:rsidR="00CA38EF" w:rsidRPr="001333D0">
        <w:rPr>
          <w:lang w:val="en-US"/>
        </w:rPr>
        <w:t>The CP function shall always provide a full list of assigned address</w:t>
      </w:r>
      <w:r w:rsidR="00CA38EF">
        <w:rPr>
          <w:lang w:val="en-US"/>
        </w:rPr>
        <w:t>(es)</w:t>
      </w:r>
      <w:r w:rsidR="00CA38EF" w:rsidRPr="001333D0">
        <w:rPr>
          <w:lang w:val="en-US"/>
        </w:rPr>
        <w:t>/prefix</w:t>
      </w:r>
      <w:r w:rsidR="00CA38EF">
        <w:rPr>
          <w:lang w:val="en-US"/>
        </w:rPr>
        <w:t>(es)</w:t>
      </w:r>
      <w:r w:rsidR="00CA38EF" w:rsidRPr="001333D0">
        <w:rPr>
          <w:lang w:val="en-US"/>
        </w:rPr>
        <w:t xml:space="preserve"> to the UP function in the PDI or Create/Update Traffic Endpoint IE.</w:t>
      </w:r>
    </w:p>
    <w:p w14:paraId="118C4E0A" w14:textId="77777777" w:rsidR="00EE5860" w:rsidRDefault="00EE5860" w:rsidP="00EE5860">
      <w:pPr>
        <w:pStyle w:val="Heading3"/>
        <w:rPr>
          <w:lang w:val="en-US"/>
        </w:rPr>
      </w:pPr>
      <w:bookmarkStart w:id="1887" w:name="_Toc19717146"/>
      <w:bookmarkStart w:id="1888" w:name="_Toc27490619"/>
      <w:bookmarkStart w:id="1889" w:name="_Toc27556912"/>
      <w:bookmarkStart w:id="1890" w:name="_Toc27723829"/>
      <w:bookmarkStart w:id="1891" w:name="_Toc36030898"/>
      <w:bookmarkStart w:id="1892" w:name="_Toc36042818"/>
      <w:bookmarkStart w:id="1893" w:name="_Toc36814142"/>
      <w:bookmarkStart w:id="1894" w:name="_Toc44688992"/>
      <w:bookmarkStart w:id="1895" w:name="_Toc44923746"/>
      <w:bookmarkStart w:id="1896" w:name="_Toc51860713"/>
      <w:bookmarkStart w:id="1897" w:name="_Toc57930480"/>
      <w:bookmarkStart w:id="1898" w:name="_Toc57931110"/>
      <w:bookmarkStart w:id="1899" w:name="_Toc67499503"/>
      <w:r w:rsidRPr="00441CD0">
        <w:rPr>
          <w:lang w:val="en-US"/>
        </w:rPr>
        <w:t>5.21.3</w:t>
      </w:r>
      <w:r w:rsidRPr="00441CD0">
        <w:rPr>
          <w:lang w:val="en-US"/>
        </w:rPr>
        <w:tab/>
        <w:t>UE IP address/prefix allocation in the UP function</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4E9A898F" w14:textId="77777777" w:rsidR="00EE5860" w:rsidRPr="004C0E0C" w:rsidRDefault="00EE5860" w:rsidP="00EE5860">
      <w:pPr>
        <w:pStyle w:val="Heading4"/>
        <w:rPr>
          <w:lang w:val="en-US"/>
        </w:rPr>
      </w:pPr>
      <w:bookmarkStart w:id="1900" w:name="_Toc51860714"/>
      <w:bookmarkStart w:id="1901" w:name="_Toc57930481"/>
      <w:bookmarkStart w:id="1902" w:name="_Toc57931111"/>
      <w:bookmarkStart w:id="1903" w:name="_Toc67499504"/>
      <w:r>
        <w:rPr>
          <w:lang w:val="en-US"/>
        </w:rPr>
        <w:t>5.21.3.1</w:t>
      </w:r>
      <w:r>
        <w:rPr>
          <w:lang w:val="en-US"/>
        </w:rPr>
        <w:tab/>
        <w:t>General</w:t>
      </w:r>
      <w:bookmarkEnd w:id="1900"/>
      <w:bookmarkEnd w:id="1901"/>
      <w:bookmarkEnd w:id="1902"/>
      <w:bookmarkEnd w:id="1903"/>
    </w:p>
    <w:p w14:paraId="199C0812" w14:textId="77777777" w:rsidR="00EE5860" w:rsidRPr="00441CD0" w:rsidRDefault="00EE5860" w:rsidP="00EE5860">
      <w:pPr>
        <w:rPr>
          <w:lang w:val="en-US"/>
        </w:rPr>
      </w:pPr>
      <w:r w:rsidRPr="00441CD0">
        <w:rPr>
          <w:lang w:val="en-US"/>
        </w:rPr>
        <w:t>When performing UE IP address/prefix allocation in the UP function, the CP function shall request the UP function to allocate the UE IP address/prefix by:</w:t>
      </w:r>
    </w:p>
    <w:p w14:paraId="11EE5B35" w14:textId="77777777" w:rsidR="00EE5860" w:rsidRPr="00441CD0" w:rsidRDefault="00EE5860" w:rsidP="00EE5860">
      <w:pPr>
        <w:pStyle w:val="B1"/>
      </w:pPr>
      <w:r w:rsidRPr="00441CD0">
        <w:rPr>
          <w:lang w:val="en-US"/>
        </w:rPr>
        <w:t>-</w:t>
      </w:r>
      <w:r w:rsidRPr="00441CD0">
        <w:rPr>
          <w:lang w:val="en-US"/>
        </w:rPr>
        <w:tab/>
        <w:t>setting the CHOOSE flags (</w:t>
      </w:r>
      <w:r w:rsidRPr="00441CD0">
        <w:t>CHOOSE IPV4 and/or CHOOSE IPV6</w:t>
      </w:r>
      <w:r w:rsidRPr="00441CD0">
        <w:rPr>
          <w:lang w:val="en-US"/>
        </w:rPr>
        <w:t xml:space="preserve">) in the UE IP Address IE of the PDR IE (see Table 7.5.2.2-1) or of the Traffic Endpoint (see Table </w:t>
      </w:r>
      <w:r w:rsidRPr="00441CD0">
        <w:t xml:space="preserve">7.5.2.7-1); </w:t>
      </w:r>
      <w:r w:rsidRPr="00441CD0">
        <w:rPr>
          <w:lang w:val="en-US"/>
        </w:rPr>
        <w:t xml:space="preserve">the IPv6 prefix length shall be indicated in the UE IP Address if an </w:t>
      </w:r>
      <w:r w:rsidRPr="00441CD0">
        <w:t>IPv6 prefix other than default /64 and other than for IPv6 prefix delegation (see clause</w:t>
      </w:r>
      <w:r>
        <w:t> </w:t>
      </w:r>
      <w:r w:rsidRPr="00441CD0">
        <w:t>5.14) is to be assigned and the UPF indicated support of the IP6PL feature (see clause</w:t>
      </w:r>
      <w:r>
        <w:t> </w:t>
      </w:r>
      <w:r w:rsidRPr="00441CD0">
        <w:t>8.2.25); and</w:t>
      </w:r>
    </w:p>
    <w:p w14:paraId="002DAA5E" w14:textId="77777777" w:rsidR="00EE5860" w:rsidRPr="00441CD0" w:rsidRDefault="00EE5860" w:rsidP="00EE5860">
      <w:pPr>
        <w:pStyle w:val="B1"/>
        <w:rPr>
          <w:lang w:val="en-US"/>
        </w:rPr>
      </w:pPr>
      <w:r w:rsidRPr="00441CD0">
        <w:rPr>
          <w:lang w:val="en-US"/>
        </w:rPr>
        <w:lastRenderedPageBreak/>
        <w:t>-</w:t>
      </w:r>
      <w:r w:rsidRPr="00441CD0">
        <w:rPr>
          <w:lang w:val="en-US"/>
        </w:rPr>
        <w:tab/>
        <w:t>including the Network Instance IE to indicate the IP address pool from which the UE IP address/prefix is to be assigned.</w:t>
      </w:r>
    </w:p>
    <w:p w14:paraId="72ED8EC5" w14:textId="77777777" w:rsidR="00EE5860" w:rsidRPr="00441CD0" w:rsidRDefault="00EE5860" w:rsidP="00EE5860">
      <w:pPr>
        <w:pStyle w:val="B1"/>
        <w:rPr>
          <w:lang w:val="en-US"/>
        </w:rPr>
      </w:pPr>
      <w:r w:rsidRPr="00441CD0">
        <w:rPr>
          <w:lang w:val="en-US"/>
        </w:rPr>
        <w:t>-</w:t>
      </w:r>
      <w:r w:rsidRPr="00441CD0">
        <w:rPr>
          <w:lang w:val="en-US"/>
        </w:rPr>
        <w:tab/>
        <w:t xml:space="preserve">optionally including the UE IP address Pool </w:t>
      </w:r>
      <w:r w:rsidRPr="00441CD0">
        <w:t xml:space="preserve">Identity </w:t>
      </w:r>
      <w:r w:rsidRPr="00441CD0">
        <w:rPr>
          <w:lang w:val="en-US"/>
        </w:rPr>
        <w:t>from which the UE IP address shall be allocated by the UP function.</w:t>
      </w:r>
    </w:p>
    <w:p w14:paraId="0CD3BD01" w14:textId="77777777" w:rsidR="00CA38EF" w:rsidRPr="00441CD0" w:rsidRDefault="00CA38EF" w:rsidP="00CA38EF">
      <w:pPr>
        <w:rPr>
          <w:lang w:val="en-US"/>
        </w:rPr>
      </w:pPr>
      <w:bookmarkStart w:id="1904" w:name="_Toc51860715"/>
      <w:bookmarkStart w:id="1905" w:name="_Toc57930482"/>
      <w:bookmarkStart w:id="1906" w:name="_Toc57931112"/>
      <w:bookmarkStart w:id="1907" w:name="_Hlk49379219"/>
      <w:r w:rsidRPr="00441CD0">
        <w:rPr>
          <w:lang w:val="en-US"/>
        </w:rPr>
        <w:t xml:space="preserve">The CP function may request the UP function to allocate the same UE IP address/prefix to several PDRs to be created </w:t>
      </w:r>
      <w:r>
        <w:rPr>
          <w:lang w:val="en-US"/>
        </w:rPr>
        <w:t xml:space="preserve">(i.e. using Create PDR) </w:t>
      </w:r>
      <w:r w:rsidRPr="00441CD0">
        <w:rPr>
          <w:lang w:val="en-US"/>
        </w:rPr>
        <w:t>within one single PFCP Session Establishment Request or PFCP Session Modification Request</w:t>
      </w:r>
      <w:r>
        <w:rPr>
          <w:lang w:val="en-US"/>
        </w:rPr>
        <w:t xml:space="preserve">, or to </w:t>
      </w:r>
      <w:r w:rsidRPr="00441CD0">
        <w:rPr>
          <w:lang w:val="en-US"/>
        </w:rPr>
        <w:t xml:space="preserve">several PDRs to be </w:t>
      </w:r>
      <w:r>
        <w:rPr>
          <w:lang w:val="en-US"/>
        </w:rPr>
        <w:t>modified</w:t>
      </w:r>
      <w:r w:rsidRPr="00441CD0">
        <w:rPr>
          <w:lang w:val="en-US"/>
        </w:rPr>
        <w:t xml:space="preserve"> </w:t>
      </w:r>
      <w:r>
        <w:rPr>
          <w:lang w:val="en-US"/>
        </w:rPr>
        <w:t xml:space="preserve">(i.e. using Update PDR) </w:t>
      </w:r>
      <w:r w:rsidRPr="00441CD0">
        <w:rPr>
          <w:lang w:val="en-US"/>
        </w:rPr>
        <w:t>within one single PFCP Session Modification Request</w:t>
      </w:r>
      <w:r>
        <w:rPr>
          <w:lang w:val="en-US"/>
        </w:rPr>
        <w:t xml:space="preserve"> </w:t>
      </w:r>
      <w:r w:rsidRPr="00441CD0">
        <w:rPr>
          <w:lang w:val="en-US"/>
        </w:rPr>
        <w:t>by:</w:t>
      </w:r>
    </w:p>
    <w:p w14:paraId="320688C2" w14:textId="77777777" w:rsidR="00CA38EF" w:rsidRPr="00441CD0" w:rsidRDefault="00CA38EF" w:rsidP="00CA38EF">
      <w:pPr>
        <w:pStyle w:val="B1"/>
        <w:rPr>
          <w:lang w:val="en-US"/>
        </w:rPr>
      </w:pPr>
      <w:r w:rsidRPr="00441CD0">
        <w:rPr>
          <w:lang w:val="en-US"/>
        </w:rPr>
        <w:t>-</w:t>
      </w:r>
      <w:r w:rsidRPr="00441CD0">
        <w:rPr>
          <w:lang w:val="en-US"/>
        </w:rPr>
        <w:tab/>
        <w:t>setting the CHOOSE flags (</w:t>
      </w:r>
      <w:r w:rsidRPr="00441CD0">
        <w:t>CHOOSE IPV4 and/or CHOOSE IPV6</w:t>
      </w:r>
      <w:r w:rsidRPr="00441CD0">
        <w:rPr>
          <w:lang w:val="en-US"/>
        </w:rPr>
        <w:t>) in the UE IP Address IE of each PDR to be created with a new UE IP address/prefix</w:t>
      </w:r>
      <w:r>
        <w:rPr>
          <w:lang w:val="en-US"/>
        </w:rPr>
        <w:t xml:space="preserve"> or each </w:t>
      </w:r>
      <w:r w:rsidRPr="00441CD0">
        <w:rPr>
          <w:lang w:val="en-US"/>
        </w:rPr>
        <w:t xml:space="preserve">PDR to be </w:t>
      </w:r>
      <w:r>
        <w:rPr>
          <w:lang w:val="en-US"/>
        </w:rPr>
        <w:t>modified</w:t>
      </w:r>
      <w:r w:rsidRPr="00441CD0">
        <w:rPr>
          <w:lang w:val="en-US"/>
        </w:rPr>
        <w:t>;</w:t>
      </w:r>
    </w:p>
    <w:p w14:paraId="3FB95990" w14:textId="77777777" w:rsidR="00CA38EF" w:rsidRPr="00441CD0" w:rsidRDefault="00CA38EF" w:rsidP="00CA38EF">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clause</w:t>
      </w:r>
      <w:r>
        <w:rPr>
          <w:lang w:val="en-US"/>
        </w:rPr>
        <w:t> </w:t>
      </w:r>
      <w:r w:rsidRPr="00441CD0">
        <w:rPr>
          <w:lang w:val="en-US"/>
        </w:rPr>
        <w:t>8.2.25), by:</w:t>
      </w:r>
    </w:p>
    <w:p w14:paraId="44ADB00B" w14:textId="7C7D1C8B" w:rsidR="00CA38EF" w:rsidRPr="00441CD0" w:rsidRDefault="00CA38EF" w:rsidP="00CA38EF">
      <w:pPr>
        <w:pStyle w:val="B1"/>
        <w:rPr>
          <w:lang w:val="en-US"/>
        </w:rPr>
      </w:pPr>
      <w:r w:rsidRPr="00441CD0">
        <w:rPr>
          <w:lang w:val="en-US"/>
        </w:rPr>
        <w:t>-</w:t>
      </w:r>
      <w:r w:rsidRPr="00441CD0">
        <w:rPr>
          <w:lang w:val="en-US"/>
        </w:rPr>
        <w:tab/>
        <w:t xml:space="preserve">including the UE IP Address IE in the Create Traffic Endpoint IE </w:t>
      </w:r>
      <w:r>
        <w:rPr>
          <w:lang w:val="en-US"/>
        </w:rPr>
        <w:t xml:space="preserve">or Update Traffic Endpoint IE, </w:t>
      </w:r>
      <w:r w:rsidRPr="00441CD0">
        <w:rPr>
          <w:lang w:val="en-US"/>
        </w:rPr>
        <w:t>and by setting the CHOOSE flags (</w:t>
      </w:r>
      <w:r w:rsidRPr="00441CD0">
        <w:t>CHOOSE IPV4 and/or CHOOSE IPV6</w:t>
      </w:r>
      <w:r w:rsidRPr="00441CD0">
        <w:rPr>
          <w:lang w:val="en-US"/>
        </w:rPr>
        <w:t>) in th</w:t>
      </w:r>
      <w:r>
        <w:rPr>
          <w:lang w:val="en-US"/>
        </w:rPr>
        <w:t>at</w:t>
      </w:r>
      <w:r w:rsidRPr="00441CD0">
        <w:rPr>
          <w:lang w:val="en-US"/>
        </w:rPr>
        <w:t xml:space="preserve"> UE IP Address IE; and</w:t>
      </w:r>
    </w:p>
    <w:p w14:paraId="564781D1" w14:textId="77777777" w:rsidR="00CA38EF" w:rsidRPr="00441CD0" w:rsidRDefault="00CA38EF" w:rsidP="00CA38EF">
      <w:pPr>
        <w:pStyle w:val="B1"/>
        <w:rPr>
          <w:lang w:val="en-US"/>
        </w:rPr>
      </w:pPr>
      <w:r w:rsidRPr="00441CD0">
        <w:rPr>
          <w:lang w:val="en-US"/>
        </w:rPr>
        <w:t>-</w:t>
      </w:r>
      <w:r w:rsidRPr="00441CD0">
        <w:rPr>
          <w:lang w:val="en-US"/>
        </w:rPr>
        <w:tab/>
        <w:t>including the Traffic Endpoint ID in all the PDRs to be created with the same UE IP address</w:t>
      </w:r>
      <w:r>
        <w:rPr>
          <w:lang w:val="en-US"/>
        </w:rPr>
        <w:t xml:space="preserve"> or all PDRs to be modified with additional UE IP address(es)</w:t>
      </w:r>
      <w:r w:rsidRPr="00441CD0">
        <w:rPr>
          <w:lang w:val="en-US"/>
        </w:rPr>
        <w:t>.</w:t>
      </w:r>
    </w:p>
    <w:p w14:paraId="104C1761" w14:textId="77777777" w:rsidR="00CA38EF" w:rsidRPr="00441CD0" w:rsidRDefault="00CA38EF" w:rsidP="00CA38EF">
      <w:pPr>
        <w:rPr>
          <w:lang w:val="en-US"/>
        </w:rPr>
      </w:pPr>
      <w:r w:rsidRPr="00441CD0">
        <w:rPr>
          <w:lang w:val="en-US"/>
        </w:rPr>
        <w:t>If the PDR(s) is created</w:t>
      </w:r>
      <w:r>
        <w:rPr>
          <w:lang w:val="en-US"/>
        </w:rPr>
        <w:t xml:space="preserve"> or modified</w:t>
      </w:r>
      <w:r w:rsidRPr="00441CD0">
        <w:rPr>
          <w:lang w:val="en-US"/>
        </w:rPr>
        <w:t xml:space="preserve"> successfully</w:t>
      </w:r>
      <w:r>
        <w:rPr>
          <w:lang w:val="en-US"/>
        </w:rPr>
        <w:t xml:space="preserve"> or the Traffic Endpoint(s) is created or modified successfully</w:t>
      </w:r>
      <w:r w:rsidRPr="00441CD0">
        <w:rPr>
          <w:lang w:val="en-US"/>
        </w:rPr>
        <w:t xml:space="preserve">, the UP function shall </w:t>
      </w:r>
      <w:r>
        <w:rPr>
          <w:lang w:val="en-US"/>
        </w:rPr>
        <w:t xml:space="preserve">always </w:t>
      </w:r>
      <w:r w:rsidRPr="00441CD0">
        <w:rPr>
          <w:lang w:val="en-US"/>
        </w:rPr>
        <w:t xml:space="preserve">return the </w:t>
      </w:r>
      <w:r>
        <w:rPr>
          <w:lang w:val="en-US"/>
        </w:rPr>
        <w:t xml:space="preserve">full list of </w:t>
      </w:r>
      <w:r w:rsidRPr="00441CD0">
        <w:rPr>
          <w:lang w:val="en-US"/>
        </w:rPr>
        <w:t xml:space="preserve">UE IP address/prefix </w:t>
      </w:r>
      <w:r>
        <w:rPr>
          <w:lang w:val="en-US"/>
        </w:rPr>
        <w:t xml:space="preserve">in the UE IP Address IE(s) </w:t>
      </w:r>
      <w:r w:rsidRPr="00441CD0">
        <w:rPr>
          <w:lang w:val="en-US"/>
        </w:rPr>
        <w:t>it has assigned to the PDR(s) or to the Traffic Endpoint(s) in the PFCP Session Establishment Response or PFCP Session Modification Response.</w:t>
      </w:r>
    </w:p>
    <w:p w14:paraId="52299FA8" w14:textId="77777777" w:rsidR="00CA38EF" w:rsidRDefault="00CA38EF" w:rsidP="00CA38EF">
      <w:pPr>
        <w:rPr>
          <w:lang w:val="en-US"/>
        </w:rPr>
      </w:pPr>
      <w:r w:rsidRPr="00441CD0">
        <w:rPr>
          <w:lang w:val="en-US"/>
        </w:rPr>
        <w:t>Upon receiving a request to delete a PFCP session, to remove a Traffic Endpoint</w:t>
      </w:r>
      <w:r>
        <w:rPr>
          <w:lang w:val="en-US"/>
        </w:rPr>
        <w:t xml:space="preserve"> </w:t>
      </w:r>
      <w:r w:rsidRPr="00441CD0">
        <w:rPr>
          <w:lang w:val="en-US"/>
        </w:rPr>
        <w:t>associated with the UE IP address/prefix, or to remove the last PDR associated with the UE IP address/prefix, the UP function shall release the UE IP address/prefix that was assigned to the PFCP session, to the Traffic Endpoint, or to the PDR.</w:t>
      </w:r>
    </w:p>
    <w:p w14:paraId="21DECB72" w14:textId="77777777" w:rsidR="00CA38EF" w:rsidRDefault="00CA38EF" w:rsidP="00564819">
      <w:pPr>
        <w:pStyle w:val="NO"/>
        <w:rPr>
          <w:lang w:val="en-US"/>
        </w:rPr>
      </w:pPr>
      <w:bookmarkStart w:id="1908" w:name="_Hlk65708263"/>
      <w:r>
        <w:rPr>
          <w:lang w:val="en-US"/>
        </w:rPr>
        <w:t>NOTE 1:</w:t>
      </w:r>
      <w:r>
        <w:rPr>
          <w:lang w:val="en-US"/>
        </w:rPr>
        <w:tab/>
        <w:t>When the CP function requests additional UE IP Address in the Update PDR or Update Traffic Endpoint IE, it needs not include any existing UE IP Address(es).</w:t>
      </w:r>
    </w:p>
    <w:p w14:paraId="5CAC6536" w14:textId="77777777" w:rsidR="00EE5860" w:rsidRDefault="00EE5860" w:rsidP="00EE5860">
      <w:pPr>
        <w:pStyle w:val="Heading4"/>
        <w:rPr>
          <w:lang w:val="en-US"/>
        </w:rPr>
      </w:pPr>
      <w:bookmarkStart w:id="1909" w:name="_Toc67499505"/>
      <w:bookmarkEnd w:id="1908"/>
      <w:r w:rsidRPr="00441CD0">
        <w:rPr>
          <w:lang w:val="en-US"/>
        </w:rPr>
        <w:t>5.21.3</w:t>
      </w:r>
      <w:r>
        <w:rPr>
          <w:lang w:val="en-US"/>
        </w:rPr>
        <w:t>.2</w:t>
      </w:r>
      <w:r w:rsidRPr="00441CD0">
        <w:rPr>
          <w:lang w:val="en-US"/>
        </w:rPr>
        <w:tab/>
      </w:r>
      <w:r>
        <w:rPr>
          <w:lang w:val="en-US"/>
        </w:rPr>
        <w:t xml:space="preserve">Reporting </w:t>
      </w:r>
      <w:r w:rsidRPr="00BC764B">
        <w:rPr>
          <w:lang w:val="en-US"/>
        </w:rPr>
        <w:t xml:space="preserve">UE IP Address Usage </w:t>
      </w:r>
      <w:r>
        <w:rPr>
          <w:lang w:val="en-US"/>
        </w:rPr>
        <w:t>to the CP function</w:t>
      </w:r>
      <w:bookmarkEnd w:id="1904"/>
      <w:bookmarkEnd w:id="1905"/>
      <w:bookmarkEnd w:id="1906"/>
      <w:bookmarkEnd w:id="1909"/>
    </w:p>
    <w:p w14:paraId="5CB3BF01" w14:textId="77777777" w:rsidR="00EE5860" w:rsidRDefault="00EE5860" w:rsidP="00EE5860">
      <w:pPr>
        <w:rPr>
          <w:lang w:val="en-US"/>
        </w:rPr>
      </w:pPr>
      <w:r>
        <w:rPr>
          <w:lang w:val="en-US"/>
        </w:rPr>
        <w:t xml:space="preserve">The UE IP Address Usage Reporting feature </w:t>
      </w:r>
      <w:r w:rsidRPr="0063376F">
        <w:t>(see clause 8.2.58)</w:t>
      </w:r>
      <w:r>
        <w:t xml:space="preserve"> is an optional feature. </w:t>
      </w:r>
      <w:r>
        <w:rPr>
          <w:lang w:val="en-US"/>
        </w:rPr>
        <w:t>The following requirements shall apply if UE IP addresses are allocated by the UP function and both the CP function and UP function support the UE IP Address Usage Reporting feature</w:t>
      </w:r>
      <w:r>
        <w:t>.</w:t>
      </w:r>
    </w:p>
    <w:p w14:paraId="76B362E6" w14:textId="77777777" w:rsidR="00EE5860" w:rsidRDefault="00EE5860" w:rsidP="00EE5860">
      <w:r>
        <w:t>The UP Function</w:t>
      </w:r>
      <w:r w:rsidRPr="0063376F">
        <w:t xml:space="preserve"> </w:t>
      </w:r>
      <w:r>
        <w:t xml:space="preserve">should report UE IP address usage information to the CP function for network instances and/or IP address pools whose </w:t>
      </w:r>
      <w:r w:rsidRPr="0063376F">
        <w:t xml:space="preserve">ratio of occupied (i.e. already assigned) IP addresses to the configured IP addresses in the UP </w:t>
      </w:r>
      <w:r>
        <w:t>F</w:t>
      </w:r>
      <w:r w:rsidRPr="0063376F">
        <w:t>unction exceeds a configurable</w:t>
      </w:r>
      <w:r>
        <w:t xml:space="preserve"> t</w:t>
      </w:r>
      <w:r w:rsidRPr="0063376F">
        <w:t>hreshold</w:t>
      </w:r>
      <w:r>
        <w:t xml:space="preserve">. The UP function shall do so by sending one or more PFCP Association Update Request messages to the CP function, including a </w:t>
      </w:r>
      <w:r w:rsidRPr="0063376F">
        <w:t xml:space="preserve">UE IP </w:t>
      </w:r>
      <w:r>
        <w:t>A</w:t>
      </w:r>
      <w:r w:rsidRPr="0063376F">
        <w:t xml:space="preserve">ddress </w:t>
      </w:r>
      <w:r>
        <w:t>Usage</w:t>
      </w:r>
      <w:r w:rsidRPr="0063376F">
        <w:t xml:space="preserve"> Information IE</w:t>
      </w:r>
      <w:r>
        <w:t xml:space="preserve"> per network instance and/or IP address pool. Each UE IP Address Usage Information IE shall include a validity timer that informs</w:t>
      </w:r>
      <w:r w:rsidRPr="0063376F">
        <w:t xml:space="preserve"> the CP function for how long </w:t>
      </w:r>
      <w:r>
        <w:t xml:space="preserve">the </w:t>
      </w:r>
      <w:r w:rsidRPr="0063376F">
        <w:t xml:space="preserve">UE IP address </w:t>
      </w:r>
      <w:r>
        <w:t>Usage</w:t>
      </w:r>
      <w:r w:rsidRPr="0063376F">
        <w:t xml:space="preserve"> Information shall be </w:t>
      </w:r>
      <w:r>
        <w:t>considered</w:t>
      </w:r>
      <w:r w:rsidRPr="0063376F">
        <w:t xml:space="preserve"> as valid</w:t>
      </w:r>
      <w:r>
        <w:t xml:space="preserve">. Each UE IP Address Usage Information shall also contain a </w:t>
      </w:r>
      <w:r w:rsidRPr="0090178F">
        <w:rPr>
          <w:lang w:val="en-US"/>
        </w:rPr>
        <w:t xml:space="preserve">UE IP Address </w:t>
      </w:r>
      <w:r>
        <w:rPr>
          <w:lang w:val="en-US"/>
        </w:rPr>
        <w:t>Usage</w:t>
      </w:r>
      <w:r w:rsidRPr="0090178F">
        <w:rPr>
          <w:lang w:val="en-US"/>
        </w:rPr>
        <w:t xml:space="preserve"> Sequence Number</w:t>
      </w:r>
      <w:r>
        <w:rPr>
          <w:lang w:val="en-US"/>
        </w:rPr>
        <w:t>, which enables the CP function to determine the latest UE IP Address Usage Information generated by the UP function for a given network instance and/or IP address pool.</w:t>
      </w:r>
    </w:p>
    <w:p w14:paraId="5AE61414" w14:textId="77777777" w:rsidR="00EE5860" w:rsidRDefault="00EE5860" w:rsidP="00EE5860">
      <w:r>
        <w:t xml:space="preserve">The UP function may update the UE IP address usage information reported to the CP function if needed, by sending subsequent </w:t>
      </w:r>
      <w:r w:rsidRPr="0063376F">
        <w:t>PFCP Association Update Request/Response message</w:t>
      </w:r>
      <w:r>
        <w:t xml:space="preserve">s, including updated </w:t>
      </w:r>
      <w:r w:rsidRPr="0063376F">
        <w:t xml:space="preserve">UE IP address </w:t>
      </w:r>
      <w:r>
        <w:t xml:space="preserve">Usage </w:t>
      </w:r>
      <w:r w:rsidRPr="0063376F">
        <w:t>Information</w:t>
      </w:r>
      <w:r>
        <w:t xml:space="preserve"> IEs with a (new) validity timer. The UP function shall increment the UE IP Address Usage Sequence Number when updating UE IP address usage information. The UP function shall also increment the</w:t>
      </w:r>
      <w:r w:rsidRPr="00985972">
        <w:t xml:space="preserve"> </w:t>
      </w:r>
      <w:r>
        <w:t>UE IP Address Usage Sequence Number when the IP address usage has not changed but the validity timer needs to be renewed.</w:t>
      </w:r>
    </w:p>
    <w:p w14:paraId="479D2D4A" w14:textId="77777777" w:rsidR="00EE5860" w:rsidRDefault="00EE5860" w:rsidP="00EE5860">
      <w:pPr>
        <w:pStyle w:val="NO"/>
      </w:pPr>
      <w:r>
        <w:t>NOTE 1:</w:t>
      </w:r>
      <w:r>
        <w:tab/>
        <w:t>The threshold value in the UP function needs to be selected in such way that it avoids frequent UE IP address usage reporting for network instances and/or UE IP address pools with low usage.</w:t>
      </w:r>
    </w:p>
    <w:p w14:paraId="73DF4A8B" w14:textId="77777777" w:rsidR="00EE5860" w:rsidRDefault="00EE5860" w:rsidP="00EE5860">
      <w:pPr>
        <w:rPr>
          <w:lang w:val="en-US"/>
        </w:rPr>
      </w:pPr>
      <w:r>
        <w:t xml:space="preserve">The CP function shall use the latest updated </w:t>
      </w:r>
      <w:r w:rsidRPr="0063376F">
        <w:t xml:space="preserve">UE IP address </w:t>
      </w:r>
      <w:r>
        <w:t xml:space="preserve">Usage </w:t>
      </w:r>
      <w:r w:rsidRPr="0063376F">
        <w:t>Information</w:t>
      </w:r>
      <w:r>
        <w:t xml:space="preserve"> received for a given network instance and/or </w:t>
      </w:r>
      <w:r w:rsidRPr="0063376F">
        <w:t>UE IP Address Pool</w:t>
      </w:r>
      <w:r>
        <w:t xml:space="preserve">. </w:t>
      </w:r>
      <w:r>
        <w:rPr>
          <w:lang w:val="en-US"/>
        </w:rPr>
        <w:t xml:space="preserve">The CP function shall ignore a </w:t>
      </w:r>
      <w:r>
        <w:t>UE IP Address Usage Information IE received for a given network instance and/or IP address pool with a UE IP Address Usage Sequence Number smaller or equal to the UE IP Address Usage Sequence Number of an already received and stored information.</w:t>
      </w:r>
    </w:p>
    <w:p w14:paraId="583BAE75" w14:textId="77777777" w:rsidR="00EE5860" w:rsidRDefault="00EE5860" w:rsidP="00EE5860">
      <w:r>
        <w:lastRenderedPageBreak/>
        <w:t>If t</w:t>
      </w:r>
      <w:r w:rsidRPr="006C06EE">
        <w:t xml:space="preserve">he validity timer </w:t>
      </w:r>
      <w:r>
        <w:t xml:space="preserve">has </w:t>
      </w:r>
      <w:r w:rsidRPr="006C06EE">
        <w:t>not expired</w:t>
      </w:r>
      <w:r>
        <w:t>, the CP function shall keep the latest updated UE IP Address Usage Information received for a given Network Instance and/or UE IP Address Pool if it receives a PFCP Association Update Request/Response not including a UE IP Address Usage Information IE for this network instance and/or UE IP Address Pool.</w:t>
      </w:r>
    </w:p>
    <w:p w14:paraId="04A09101" w14:textId="77777777" w:rsidR="00EE5860" w:rsidRDefault="00EE5860" w:rsidP="00EE5860">
      <w:pPr>
        <w:pStyle w:val="NO"/>
      </w:pPr>
      <w:r>
        <w:t>NOTE 2:</w:t>
      </w:r>
      <w:r>
        <w:tab/>
        <w:t>The UE IP Address Usage Information IE may be absent e.g</w:t>
      </w:r>
      <w:r w:rsidRPr="006C06EE">
        <w:t xml:space="preserve">. </w:t>
      </w:r>
      <w:r>
        <w:t>if</w:t>
      </w:r>
      <w:r w:rsidRPr="006C06EE">
        <w:t xml:space="preserve"> the PFCP Association Update Request/Response is sent for other </w:t>
      </w:r>
      <w:r>
        <w:t xml:space="preserve">regular </w:t>
      </w:r>
      <w:r w:rsidRPr="006C06EE">
        <w:t>purpose</w:t>
      </w:r>
      <w:r>
        <w:t>s,</w:t>
      </w:r>
      <w:r w:rsidRPr="006C06EE">
        <w:t xml:space="preserve"> or </w:t>
      </w:r>
      <w:r>
        <w:t>if the ratio remains the same, or if the ratio has not changed enough to justify being reported again.</w:t>
      </w:r>
    </w:p>
    <w:bookmarkEnd w:id="1907"/>
    <w:p w14:paraId="1EE78651" w14:textId="77777777" w:rsidR="00EE5860" w:rsidRPr="004C0E0C" w:rsidRDefault="00EE5860" w:rsidP="00EE5860">
      <w:r>
        <w:t>The CP function shall delete UE IP Address Usage Information if its validity period has expired.</w:t>
      </w:r>
    </w:p>
    <w:p w14:paraId="331898AF" w14:textId="77777777" w:rsidR="00EE5860" w:rsidRPr="00441CD0" w:rsidRDefault="00EE5860" w:rsidP="00EE5860">
      <w:pPr>
        <w:pStyle w:val="Heading2"/>
        <w:rPr>
          <w:lang w:val="x-none"/>
        </w:rPr>
      </w:pPr>
      <w:bookmarkStart w:id="1910" w:name="_Toc19717147"/>
      <w:bookmarkStart w:id="1911" w:name="_Toc27490620"/>
      <w:bookmarkStart w:id="1912" w:name="_Toc27556913"/>
      <w:bookmarkStart w:id="1913" w:name="_Toc27723830"/>
      <w:bookmarkStart w:id="1914" w:name="_Toc36030899"/>
      <w:bookmarkStart w:id="1915" w:name="_Toc36042819"/>
      <w:bookmarkStart w:id="1916" w:name="_Toc36814143"/>
      <w:bookmarkStart w:id="1917" w:name="_Toc44688993"/>
      <w:bookmarkStart w:id="1918" w:name="_Toc44923747"/>
      <w:bookmarkStart w:id="1919" w:name="_Toc51860716"/>
      <w:bookmarkStart w:id="1920" w:name="_Toc57930483"/>
      <w:bookmarkStart w:id="1921" w:name="_Toc57931113"/>
      <w:bookmarkStart w:id="1922" w:name="_Toc67499506"/>
      <w:r w:rsidRPr="00441CD0">
        <w:t>5.</w:t>
      </w:r>
      <w:r w:rsidRPr="00441CD0">
        <w:rPr>
          <w:lang w:val="en-US"/>
        </w:rPr>
        <w:t>22</w:t>
      </w:r>
      <w:r w:rsidRPr="00441CD0">
        <w:tab/>
        <w:t>PFCP sessions successively controlled by different SMFs of an SMF set (for 5GC)</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51A64172" w14:textId="77777777" w:rsidR="00EE5860" w:rsidRPr="00441CD0" w:rsidRDefault="00EE5860" w:rsidP="00EE5860">
      <w:pPr>
        <w:pStyle w:val="Heading3"/>
      </w:pPr>
      <w:bookmarkStart w:id="1923" w:name="_Toc19717148"/>
      <w:bookmarkStart w:id="1924" w:name="_Toc27490621"/>
      <w:bookmarkStart w:id="1925" w:name="_Toc27556914"/>
      <w:bookmarkStart w:id="1926" w:name="_Toc27723831"/>
      <w:bookmarkStart w:id="1927" w:name="_Toc36030900"/>
      <w:bookmarkStart w:id="1928" w:name="_Toc36042820"/>
      <w:bookmarkStart w:id="1929" w:name="_Toc36814144"/>
      <w:bookmarkStart w:id="1930" w:name="_Toc44688994"/>
      <w:bookmarkStart w:id="1931" w:name="_Toc44923748"/>
      <w:bookmarkStart w:id="1932" w:name="_Toc51860717"/>
      <w:bookmarkStart w:id="1933" w:name="_Toc57930484"/>
      <w:bookmarkStart w:id="1934" w:name="_Toc57931114"/>
      <w:bookmarkStart w:id="1935" w:name="_Toc67499507"/>
      <w:r w:rsidRPr="00441CD0">
        <w:t>5.22.1</w:t>
      </w:r>
      <w:r w:rsidRPr="00441CD0">
        <w:tab/>
        <w:t>General</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7229A461" w14:textId="25146E67" w:rsidR="00EE5860" w:rsidRPr="00441CD0" w:rsidRDefault="00EE5860" w:rsidP="00EE5860">
      <w:r w:rsidRPr="00441CD0">
        <w:t>A PFCP session may be controlled by different SMFs of an SMF Set using either one PFCP association per SMF Set and UPF as described in clause</w:t>
      </w:r>
      <w:r>
        <w:t> </w:t>
      </w:r>
      <w:r w:rsidRPr="00441CD0">
        <w:t xml:space="preserve">5.22.2 (called SSET feature), or with each SMF of the SMF set establishing its own PFCP association with the UPF as described in </w:t>
      </w:r>
      <w:r w:rsidR="00415C19" w:rsidRPr="00441CD0">
        <w:t>clause</w:t>
      </w:r>
      <w:r w:rsidR="00415C19">
        <w:t> </w:t>
      </w:r>
      <w:r w:rsidR="00415C19" w:rsidRPr="00441CD0">
        <w:t>5</w:t>
      </w:r>
      <w:r w:rsidRPr="00441CD0">
        <w:t>.22.3 (called MPAS feature).</w:t>
      </w:r>
    </w:p>
    <w:p w14:paraId="429401A4" w14:textId="77777777" w:rsidR="00EE5860" w:rsidRPr="00441CD0" w:rsidRDefault="00EE5860" w:rsidP="00EE5860">
      <w:r w:rsidRPr="00441CD0">
        <w:t>A UPF complying with this version of the specification and that supports being controlled by an SMF set shall support the procedures specified in clauses 5.22.3 (i.e. MPAS feature) and may support the procedures specified in clause</w:t>
      </w:r>
      <w:r>
        <w:t> </w:t>
      </w:r>
      <w:r w:rsidRPr="00441CD0">
        <w:t>5.22.2 (i.e. SSET feature).</w:t>
      </w:r>
    </w:p>
    <w:p w14:paraId="430FD9B4" w14:textId="77777777" w:rsidR="00EE5860" w:rsidRPr="00441CD0" w:rsidRDefault="00EE5860" w:rsidP="00EE5860">
      <w:pPr>
        <w:pStyle w:val="Heading3"/>
      </w:pPr>
      <w:bookmarkStart w:id="1936" w:name="_Toc19717149"/>
      <w:bookmarkStart w:id="1937" w:name="_Toc27490622"/>
      <w:bookmarkStart w:id="1938" w:name="_Toc27556915"/>
      <w:bookmarkStart w:id="1939" w:name="_Toc27723832"/>
      <w:bookmarkStart w:id="1940" w:name="_Toc36030901"/>
      <w:bookmarkStart w:id="1941" w:name="_Toc36042821"/>
      <w:bookmarkStart w:id="1942" w:name="_Toc36814145"/>
      <w:bookmarkStart w:id="1943" w:name="_Toc44688995"/>
      <w:bookmarkStart w:id="1944" w:name="_Toc44923749"/>
      <w:bookmarkStart w:id="1945" w:name="_Toc51860718"/>
      <w:bookmarkStart w:id="1946" w:name="_Toc57930485"/>
      <w:bookmarkStart w:id="1947" w:name="_Toc57931115"/>
      <w:bookmarkStart w:id="1948" w:name="_Toc67499508"/>
      <w:r w:rsidRPr="00441CD0">
        <w:t>5.22.2</w:t>
      </w:r>
      <w:r w:rsidRPr="00441CD0">
        <w:tab/>
        <w:t>With one PFCP association per SMF Set and UPF</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521FA229" w14:textId="77777777" w:rsidR="00EE5860" w:rsidRPr="00441CD0" w:rsidRDefault="00EE5860" w:rsidP="00EE5860">
      <w:pPr>
        <w:rPr>
          <w:lang w:val="sv-SE"/>
        </w:rPr>
      </w:pPr>
      <w:r w:rsidRPr="00441CD0">
        <w:rPr>
          <w:lang w:val="sv-SE"/>
        </w:rPr>
        <w:t>When a UPF supports that a PFCP session can be successively controlled by different SMF(s) in the same SMF set, the following applies:</w:t>
      </w:r>
    </w:p>
    <w:p w14:paraId="229CDB95" w14:textId="78480C52" w:rsidR="00EE5860" w:rsidRPr="00441CD0" w:rsidRDefault="00EE5860" w:rsidP="00EE5860">
      <w:pPr>
        <w:pStyle w:val="B1"/>
        <w:rPr>
          <w:lang w:val="x-none"/>
        </w:rPr>
      </w:pPr>
      <w:r w:rsidRPr="00441CD0">
        <w:t>1)</w:t>
      </w:r>
      <w:r w:rsidRPr="00441CD0">
        <w:tab/>
        <w:t xml:space="preserve">One SMF in the SMF set shall establish one single PFCP Association with the UPF for the SMF set; the Node ID in the PFCP Association Setup Request shall be set to an FQDN representing the SMF set. </w:t>
      </w:r>
      <w:r w:rsidRPr="00441CD0">
        <w:br/>
      </w:r>
      <w:r w:rsidRPr="00441CD0">
        <w:br/>
        <w:t xml:space="preserve">The SMF shall indicate that it supports the SSET feature in the CP Function Features IE (see </w:t>
      </w:r>
      <w:r w:rsidR="00415C19" w:rsidRPr="00441CD0">
        <w:t>clause</w:t>
      </w:r>
      <w:r w:rsidR="00415C19">
        <w:t> </w:t>
      </w:r>
      <w:r w:rsidR="00415C19" w:rsidRPr="00441CD0">
        <w:t>8</w:t>
      </w:r>
      <w:r w:rsidRPr="00441CD0">
        <w:t xml:space="preserve">.2.58); this indicates to the UPF that the PFCP sessions established with this PFCP association can be successively controlled by different SMFs of an SMF set according to the procedure defined in this clause. </w:t>
      </w:r>
      <w:r w:rsidRPr="00441CD0">
        <w:br/>
      </w:r>
      <w:r w:rsidRPr="00441CD0">
        <w:br/>
        <w:t>The SMF may also indicate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in the PFCP Association Setup Request.</w:t>
      </w:r>
    </w:p>
    <w:p w14:paraId="76A0B10D"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0DB53C55" w14:textId="77777777" w:rsidR="00EE5860" w:rsidRPr="00441CD0" w:rsidRDefault="00EE5860" w:rsidP="00EE5860">
      <w:pPr>
        <w:pStyle w:val="NO"/>
      </w:pPr>
      <w:r w:rsidRPr="00441CD0">
        <w:t>NOTE 1: The UPF does not (need to) know whether the SEID in the CP F-SEID is uniquely assigned in the SMF set or not.</w:t>
      </w:r>
    </w:p>
    <w:p w14:paraId="7CD83F0C" w14:textId="77777777" w:rsidR="00EE5860" w:rsidRPr="00441CD0" w:rsidRDefault="00EE5860" w:rsidP="00EE5860">
      <w:pPr>
        <w:pStyle w:val="B1"/>
      </w:pPr>
      <w:r w:rsidRPr="00441CD0">
        <w:t>3)</w:t>
      </w:r>
      <w:r w:rsidRPr="00441CD0">
        <w:tab/>
        <w:t>Any SMF in the SMF set may issue requests to modify or delete the PFCP session, or to update or release the PFCP association.</w:t>
      </w:r>
    </w:p>
    <w:p w14:paraId="0EF7BC14" w14:textId="77EF598C" w:rsidR="00EE5860" w:rsidRPr="00441CD0" w:rsidRDefault="00EE5860" w:rsidP="00EE5860">
      <w:pPr>
        <w:pStyle w:val="B1"/>
      </w:pPr>
      <w:r w:rsidRPr="00441CD0">
        <w:t>4)</w:t>
      </w:r>
      <w:r w:rsidRPr="00441CD0">
        <w:tab/>
        <w:t xml:space="preserve">The UPF shall initiate PFCP session related requests (e.g. PFCP Session Report Request) towards another PFCP entity pertaining to the same SMF or another SMF of the SMF Set, if the IP address included in the CP F-SEID assigned to the PFCP session is not responsive, or if the UPF receives a GTP-U Error Indication from the SMF over the N4-u tunnel assigned to the N4 session for data forwarding if any. </w:t>
      </w:r>
      <w:r w:rsidRPr="00441CD0">
        <w:br/>
      </w:r>
      <w:r w:rsidRPr="00441CD0">
        <w:br/>
        <w:t>The UPF shall use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received during the PFCP association setup or update procedures, if any, or other PFCP entities pertaining to the same SMF. Otherwise the UPF shall use the SMF set FQDN in the CP Node ID to discover alternative SMFs within the SMF Set, e.g. by querying the DNS or by performing a discovery request towards the NRF.</w:t>
      </w:r>
      <w:r w:rsidRPr="00441CD0">
        <w:br/>
      </w:r>
      <w:r w:rsidRPr="00441CD0">
        <w:br/>
      </w:r>
      <w:r w:rsidR="003935F4" w:rsidRPr="00441CD0">
        <w:t xml:space="preserve">When sending the request to another PFCP entity pertaining to the same SMF or to the new SMF, the UPF shall </w:t>
      </w:r>
      <w:r w:rsidR="003935F4" w:rsidRPr="00441CD0">
        <w:lastRenderedPageBreak/>
        <w:t xml:space="preserve">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50F70389" w14:textId="77777777" w:rsidR="00EE5860" w:rsidRPr="00441CD0" w:rsidRDefault="00EE5860" w:rsidP="00EE5860">
      <w:pPr>
        <w:pStyle w:val="B1"/>
      </w:pPr>
      <w:r w:rsidRPr="00441CD0">
        <w:t>5)</w:t>
      </w:r>
      <w:r w:rsidRPr="00441CD0">
        <w:tab/>
        <w:t xml:space="preserve">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the new entity, the UPF shall set a null SEID in the header of the PFCP request and include the CP F-SEID assigned by the previous SMF in the request. </w:t>
      </w:r>
      <w:r w:rsidRPr="00441CD0">
        <w:br/>
      </w:r>
      <w:r w:rsidRPr="00441CD0">
        <w:br/>
        <w:t>Alternatively, an SMF may forward the UPF request to another PFCP entity pertaining to the same SMF or to a new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2F4F886B" w14:textId="77777777" w:rsidR="00EE5860" w:rsidRPr="00441CD0" w:rsidRDefault="00EE5860" w:rsidP="00EE5860">
      <w:pPr>
        <w:pStyle w:val="NO"/>
      </w:pPr>
      <w:r w:rsidRPr="00441CD0">
        <w:t>NOTE 2:</w:t>
      </w:r>
      <w:r w:rsidRPr="00441CD0">
        <w:tab/>
        <w:t>This allows to address cases where a different SMF would have been reselected in the 5GC for the PFCP session, e.g. by an AMF.</w:t>
      </w:r>
    </w:p>
    <w:p w14:paraId="19314F0F" w14:textId="77777777" w:rsidR="00EE5860" w:rsidRPr="00441CD0" w:rsidRDefault="00EE5860" w:rsidP="00EE5860">
      <w:pPr>
        <w:pStyle w:val="B1"/>
      </w:pPr>
      <w:r w:rsidRPr="00441CD0">
        <w:t>6)</w:t>
      </w:r>
      <w:r w:rsidRPr="00441CD0">
        <w:tab/>
        <w:t>An SMF may also update, at any time, a PFCP session by including the CP F-SEID with the IPv4 or IPv6 address of a new SMF and/or a new SEID assigned by the new SMF in a PFCP Session Modification Request.</w:t>
      </w:r>
    </w:p>
    <w:p w14:paraId="13B2B24B" w14:textId="77777777"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for the IP address of the assigned CP F-SEID. Restoration procedures shall be triggered only if heartbeat procedures fail with all the IP addresses of all the SMFs in the SMF set.</w:t>
      </w:r>
    </w:p>
    <w:p w14:paraId="496E916E" w14:textId="77777777" w:rsidR="00EE5860" w:rsidRPr="00441CD0" w:rsidRDefault="00EE5860" w:rsidP="00EE5860">
      <w:pPr>
        <w:pStyle w:val="NO"/>
      </w:pPr>
      <w:r w:rsidRPr="00441CD0">
        <w:t>NOTE 3:</w:t>
      </w:r>
      <w:r w:rsidRPr="00441CD0">
        <w:tab/>
        <w:t>The above requirements enable all SMFs of a same SMF set to successively control a given PFCP session without causing extra signalling over the N4 interface.</w:t>
      </w:r>
    </w:p>
    <w:p w14:paraId="31CE0CEB" w14:textId="265E287F" w:rsidR="00EE5860" w:rsidRPr="00441CD0" w:rsidRDefault="00EE5860" w:rsidP="00EE5860">
      <w:pPr>
        <w:pStyle w:val="NO"/>
      </w:pPr>
      <w:r w:rsidRPr="00441CD0">
        <w:t>8)</w:t>
      </w:r>
      <w:r w:rsidRPr="00441CD0">
        <w:tab/>
      </w:r>
      <w:r w:rsidR="00770F8A" w:rsidRPr="00441CD0">
        <w:t>A UPF supporting the SSET feature shall support UE IP address/prefix allocation in the UP function (see clause 5.21).</w:t>
      </w:r>
    </w:p>
    <w:p w14:paraId="48D252AF" w14:textId="77777777" w:rsidR="00EE5860" w:rsidRPr="00441CD0" w:rsidRDefault="00EE5860" w:rsidP="00EE5860">
      <w:pPr>
        <w:pStyle w:val="Heading3"/>
      </w:pPr>
      <w:bookmarkStart w:id="1949" w:name="_Toc19717150"/>
      <w:bookmarkStart w:id="1950" w:name="_Toc27490623"/>
      <w:bookmarkStart w:id="1951" w:name="_Toc27556916"/>
      <w:bookmarkStart w:id="1952" w:name="_Toc27723833"/>
      <w:bookmarkStart w:id="1953" w:name="_Toc36030902"/>
      <w:bookmarkStart w:id="1954" w:name="_Toc36042822"/>
      <w:bookmarkStart w:id="1955" w:name="_Toc36814146"/>
      <w:bookmarkStart w:id="1956" w:name="_Toc44688996"/>
      <w:bookmarkStart w:id="1957" w:name="_Toc44923750"/>
      <w:bookmarkStart w:id="1958" w:name="_Toc51860719"/>
      <w:bookmarkStart w:id="1959" w:name="_Toc57930486"/>
      <w:bookmarkStart w:id="1960" w:name="_Toc57931116"/>
      <w:bookmarkStart w:id="1961" w:name="_Toc67499509"/>
      <w:r w:rsidRPr="00441CD0">
        <w:t>5.22.3</w:t>
      </w:r>
      <w:r w:rsidRPr="00441CD0">
        <w:tab/>
        <w:t>With one PFCP association per SMF and UPF</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47BAF012" w14:textId="77777777" w:rsidR="00EE5860" w:rsidRPr="00441CD0" w:rsidRDefault="00EE5860" w:rsidP="00EE5860">
      <w:r w:rsidRPr="00441CD0">
        <w:t>If multiple PFCP associations are setup between an UPF and the SMFs in an SMF set, the following applies:</w:t>
      </w:r>
    </w:p>
    <w:p w14:paraId="6998BCFA" w14:textId="53824CCE" w:rsidR="00EE5860" w:rsidRPr="00441CD0" w:rsidRDefault="00EE5860" w:rsidP="00EE5860">
      <w:pPr>
        <w:pStyle w:val="B1"/>
      </w:pPr>
      <w:r w:rsidRPr="00441CD0">
        <w:t>1)</w:t>
      </w:r>
      <w:r w:rsidRPr="00441CD0">
        <w:tab/>
        <w:t>Each SMF in the SMF set shall establish its own PFCP association with the UPF and shall provide the Node ID IE set to an FQDN or IP address of the SMF and the SMF Set ID IE set to an FQDN representing the SMF set. All SMFs of an SMF set shall indicate the same SMF Set ID.</w:t>
      </w:r>
      <w:r w:rsidRPr="008D22BC">
        <w:t xml:space="preserve"> </w:t>
      </w:r>
      <w:r>
        <w:t xml:space="preserve">Alternatively, if PFCP Association Setup is initiated by UPF as defined in </w:t>
      </w:r>
      <w:r w:rsidR="00415C19">
        <w:t>clause 6</w:t>
      </w:r>
      <w:r>
        <w:t>.2.6.3, each SMF in the SMF set shall provide this information in PFCP Association Setup Response message.</w:t>
      </w:r>
      <w:r w:rsidRPr="00441CD0">
        <w:br/>
      </w:r>
      <w:r w:rsidRPr="00441CD0">
        <w:br/>
        <w:t xml:space="preserve">The SMF shall indicate that it supports the MPAS feature (Multiple PFCP Associations to the SMFs in an SMF set) in the CP Function Features IE (see </w:t>
      </w:r>
      <w:r w:rsidR="00415C19" w:rsidRPr="00441CD0">
        <w:t>clause</w:t>
      </w:r>
      <w:r w:rsidR="00415C19">
        <w:t> </w:t>
      </w:r>
      <w:r w:rsidR="00415C19" w:rsidRPr="00441CD0">
        <w:t>8</w:t>
      </w:r>
      <w:r w:rsidRPr="00441CD0">
        <w:t>.2.58); this indicates to the UPF that the PFCP sessions established with this PFCP association can be successively controlled by different SMFs of the same SMF set according to the procedure defined in this clause.</w:t>
      </w:r>
      <w:r w:rsidRPr="00441CD0">
        <w:br/>
      </w:r>
      <w:r w:rsidRPr="00441CD0">
        <w:br/>
      </w:r>
      <w:r w:rsidRPr="00441CD0">
        <w:rPr>
          <w:noProof/>
        </w:rPr>
        <w:t>The SMF may also provide a list of alternative IP addresses of PFCP entities pertaining to the same SMF in the PFCP Association Setup Request message.</w:t>
      </w:r>
    </w:p>
    <w:p w14:paraId="2396A5E1" w14:textId="77777777" w:rsidR="00EE5860" w:rsidRPr="00441CD0" w:rsidRDefault="00EE5860" w:rsidP="00EE5860">
      <w:pPr>
        <w:pStyle w:val="B1"/>
        <w:ind w:hanging="1"/>
      </w:pPr>
      <w:r w:rsidRPr="00441CD0">
        <w:t>The UPF and SMF shall identify the PFCP association by the Node ID of the SMF and UPF respectively.</w:t>
      </w:r>
    </w:p>
    <w:p w14:paraId="65666128" w14:textId="77777777" w:rsidR="00EE5860" w:rsidRPr="00441CD0" w:rsidRDefault="00EE5860" w:rsidP="00EE5860">
      <w:pPr>
        <w:pStyle w:val="B1"/>
        <w:ind w:hanging="1"/>
      </w:pPr>
      <w:r w:rsidRPr="00441CD0">
        <w:t>Likewise, when an SMF is added or removed from the SMF set, this SMF shall establish or tear down its PFCP association with the UPF.</w:t>
      </w:r>
      <w:r>
        <w:t xml:space="preserve"> Alternatively, when an SMF updates its SMF SET ID using the PFCP Association Update procedure, the UPF shall maintain the existing PFCP sessions served by this SMF and use the new SMF Set ID of the SMF if the UPF needs to later reselect a different SMF instance for these PFCP sessions (as defined in step 6).</w:t>
      </w:r>
    </w:p>
    <w:p w14:paraId="23AA331E"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5377DBD7" w14:textId="77777777" w:rsidR="00EE5860" w:rsidRPr="00441CD0" w:rsidRDefault="00EE5860" w:rsidP="00EE5860">
      <w:pPr>
        <w:pStyle w:val="NO"/>
      </w:pPr>
      <w:r w:rsidRPr="00441CD0">
        <w:t>NOTE 1:</w:t>
      </w:r>
      <w:r w:rsidRPr="00441CD0">
        <w:tab/>
        <w:t>The UPF does not (need to) know whether the SEID in the CP F-SEID is uniquely assigned in the SMF set or not. The SMF and the UPF identifies the PFCP session by its own CP F-SEID and UP F-SEID respectively.</w:t>
      </w:r>
    </w:p>
    <w:p w14:paraId="3839AE0F" w14:textId="77777777" w:rsidR="00EE5860" w:rsidRPr="00441CD0" w:rsidRDefault="00EE5860" w:rsidP="00EE5860">
      <w:pPr>
        <w:pStyle w:val="B1"/>
      </w:pPr>
      <w:r w:rsidRPr="00441CD0">
        <w:lastRenderedPageBreak/>
        <w:t>3)</w:t>
      </w:r>
      <w:r w:rsidRPr="00441CD0">
        <w:tab/>
        <w:t>Any SMF in the SMF set may issue requests to modify or delete the PFCP session. When the SMF controlling a PFCP session changes, the SMF that takes over the control of the PFCP session shall provide its own Node ID and may provide a new CP F-SEID.</w:t>
      </w:r>
    </w:p>
    <w:p w14:paraId="17D73EF5" w14:textId="77777777" w:rsidR="00EE5860" w:rsidRPr="00441CD0" w:rsidRDefault="00EE5860" w:rsidP="00EE5860">
      <w:pPr>
        <w:pStyle w:val="B1"/>
        <w:ind w:firstLine="0"/>
      </w:pPr>
      <w:r w:rsidRPr="00441CD0">
        <w:t>The UPF shall allow the PFCP session modification or deletion request to come from any other PFCP association from the same SMF set.</w:t>
      </w:r>
    </w:p>
    <w:p w14:paraId="3796F7C0" w14:textId="77777777" w:rsidR="00EE5860" w:rsidRPr="00441CD0" w:rsidRDefault="00EE5860" w:rsidP="00EE5860">
      <w:pPr>
        <w:pStyle w:val="B1"/>
      </w:pPr>
      <w:r w:rsidRPr="00441CD0">
        <w:t>4)</w:t>
      </w:r>
      <w:r w:rsidRPr="00441CD0">
        <w:tab/>
        <w:t>At any time, an SMF may update a PFCP session by including the CP F-SEID with the IPv4 or IPv6 address of a new SMF and/or a new SEID assigned by the new SMF in a PFCP Session Modification Request.</w:t>
      </w:r>
    </w:p>
    <w:p w14:paraId="35AB43D0" w14:textId="77777777" w:rsidR="00EE5860" w:rsidRPr="00441CD0" w:rsidRDefault="00EE5860" w:rsidP="00EE5860">
      <w:pPr>
        <w:pStyle w:val="B1"/>
      </w:pPr>
      <w:r w:rsidRPr="00441CD0">
        <w:t>5)</w:t>
      </w:r>
      <w:r w:rsidRPr="00441CD0">
        <w:tab/>
        <w:t>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another PFCP entity pertaining to the same SMF or to the new SMF, the UPF shall set a null SEID in the header of the PFCP request and include the CP F-SEID assigned by the previous SMF in the request.</w:t>
      </w:r>
    </w:p>
    <w:p w14:paraId="06554BD9" w14:textId="77777777" w:rsidR="00EE5860" w:rsidRPr="00441CD0" w:rsidRDefault="00EE5860" w:rsidP="00EE5860">
      <w:pPr>
        <w:pStyle w:val="B1"/>
        <w:ind w:firstLine="0"/>
      </w:pPr>
      <w:r w:rsidRPr="00441CD0">
        <w:t>Alternatively, an SMF may forward the UPF request to another PFCP entity pertaining to the same SMF or another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114B69AD" w14:textId="77777777" w:rsidR="00EE5860" w:rsidRPr="00441CD0" w:rsidRDefault="00EE5860" w:rsidP="00EE5860">
      <w:pPr>
        <w:pStyle w:val="B1"/>
      </w:pPr>
      <w:r w:rsidRPr="00441CD0">
        <w:t>NOTE 2:</w:t>
      </w:r>
      <w:r w:rsidRPr="00441CD0">
        <w:tab/>
        <w:t>This allows to address cases where a different SMF would have been reselected in the 5GC for the PFCP session, e.g. by an AMF.</w:t>
      </w:r>
    </w:p>
    <w:p w14:paraId="1521BAE9" w14:textId="77777777" w:rsidR="00EE5860" w:rsidRPr="00441CD0" w:rsidRDefault="00EE5860" w:rsidP="00EE5860">
      <w:pPr>
        <w:pStyle w:val="B1"/>
      </w:pPr>
      <w:r w:rsidRPr="00441CD0">
        <w:t>6)</w:t>
      </w:r>
      <w:r w:rsidRPr="00441CD0">
        <w:tab/>
        <w:t>The UPF shall initiate PFCP session related requests (e.g. PFCP Session Report Request) towards another PFCP entity pertaining to the same SMF or to another SMF in the SMF set with which the UPF has established associations with the same SMF Set ID, if the IP address included in the CP F-SEID assigned to the PFCP session is not responsive, heartbeat failure towards IP address of the CP F-SEID assigned to the PFCP session, or if the UPF receives a GTP-U Error Indication from the SMF over the N4-u tunnel assigned to the N4 session for data forwarding.</w:t>
      </w:r>
    </w:p>
    <w:p w14:paraId="3C346A2D" w14:textId="7D5D180F" w:rsidR="003935F4" w:rsidRDefault="00EE5860" w:rsidP="003935F4">
      <w:pPr>
        <w:pStyle w:val="B1"/>
        <w:ind w:firstLine="0"/>
      </w:pPr>
      <w:r w:rsidRPr="00441CD0">
        <w:t>When sending the request to the new entity, the UPF shall</w:t>
      </w:r>
      <w:r w:rsidR="003935F4" w:rsidRPr="003935F4">
        <w:t xml:space="preserve"> </w:t>
      </w:r>
      <w:r w:rsidR="003935F4" w:rsidRPr="00441CD0">
        <w:t xml:space="preserve">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4A0C44CD" w14:textId="77315FC8"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Restoration procedures shall be triggered only if heartbeat procedures fail with all of the SMFs in the SMF set (i.e. the SMFs with which the UPF has established associations with the same SMF Set ID).</w:t>
      </w:r>
    </w:p>
    <w:p w14:paraId="53B8433D" w14:textId="77777777" w:rsidR="00EE5860" w:rsidRPr="00441CD0" w:rsidRDefault="00EE5860" w:rsidP="00EE5860">
      <w:pPr>
        <w:pStyle w:val="B1"/>
      </w:pPr>
      <w:r w:rsidRPr="00441CD0">
        <w:t>8)</w:t>
      </w:r>
      <w:r w:rsidRPr="00441CD0">
        <w:tab/>
        <w:t>If an SMF or UPF fails, the peer PFCP node that detects that error shall remove the PFCP association locally.</w:t>
      </w:r>
    </w:p>
    <w:p w14:paraId="5EF86209" w14:textId="7167FBC7" w:rsidR="00EE5860" w:rsidRPr="00441CD0" w:rsidRDefault="00EE5860" w:rsidP="00EE5860">
      <w:pPr>
        <w:pStyle w:val="B1"/>
      </w:pPr>
      <w:r w:rsidRPr="00441CD0">
        <w:t>9)</w:t>
      </w:r>
      <w:r w:rsidRPr="00441CD0">
        <w:tab/>
      </w:r>
      <w:r w:rsidR="00770F8A" w:rsidRPr="00441CD0">
        <w:t>A UPF supporting the MPAS feature shall support UE IP address/prefix allocation in the UP function (see clause 5.21).</w:t>
      </w:r>
    </w:p>
    <w:p w14:paraId="79D5DC2A" w14:textId="77777777" w:rsidR="00EE5860" w:rsidRPr="00441CD0" w:rsidRDefault="00EE5860" w:rsidP="00EE5860">
      <w:pPr>
        <w:pStyle w:val="Heading2"/>
      </w:pPr>
      <w:bookmarkStart w:id="1962" w:name="_Toc19717151"/>
      <w:bookmarkStart w:id="1963" w:name="_Toc27490624"/>
      <w:bookmarkStart w:id="1964" w:name="_Toc27556917"/>
      <w:bookmarkStart w:id="1965" w:name="_Toc27723834"/>
      <w:bookmarkStart w:id="1966" w:name="_Toc36030903"/>
      <w:bookmarkStart w:id="1967" w:name="_Toc36042823"/>
      <w:bookmarkStart w:id="1968" w:name="_Toc36814147"/>
      <w:bookmarkStart w:id="1969" w:name="_Toc44688997"/>
      <w:bookmarkStart w:id="1970" w:name="_Toc44923751"/>
      <w:bookmarkStart w:id="1971" w:name="_Toc51860720"/>
      <w:bookmarkStart w:id="1972" w:name="_Toc57930487"/>
      <w:bookmarkStart w:id="1973" w:name="_Toc57931117"/>
      <w:bookmarkStart w:id="1974" w:name="_Toc67499510"/>
      <w:r w:rsidRPr="00441CD0">
        <w:t>5.23</w:t>
      </w:r>
      <w:r w:rsidRPr="00441CD0">
        <w:tab/>
        <w:t>5G VN Group Communication (for 5GC)</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1C6C42DA" w14:textId="77777777" w:rsidR="00EE5860" w:rsidRPr="00441CD0" w:rsidRDefault="00EE5860" w:rsidP="00EE5860">
      <w:pPr>
        <w:rPr>
          <w:lang w:val="en-US" w:eastAsia="zh-CN"/>
        </w:rPr>
      </w:pPr>
      <w:r w:rsidRPr="00441CD0">
        <w:rPr>
          <w:lang w:val="en-US" w:eastAsia="zh-CN"/>
        </w:rPr>
        <w:t>Stage 2 requirements for the support of 5G VN communication are specified in clauses</w:t>
      </w:r>
      <w:r>
        <w:rPr>
          <w:lang w:val="en-US" w:eastAsia="zh-CN"/>
        </w:rPr>
        <w:t> </w:t>
      </w:r>
      <w:r w:rsidRPr="00441CD0">
        <w:rPr>
          <w:lang w:val="en-US" w:eastAsia="zh-CN"/>
        </w:rPr>
        <w:t>4.4.6 and 5.8.2.13 of 3GPP TS 23.501[28].</w:t>
      </w:r>
    </w:p>
    <w:p w14:paraId="004D67F6" w14:textId="77777777" w:rsidR="00EE5860" w:rsidRPr="00441CD0" w:rsidRDefault="00EE5860" w:rsidP="00EE5860">
      <w:pPr>
        <w:rPr>
          <w:lang w:val="en-US" w:eastAsia="zh-CN"/>
        </w:rPr>
      </w:pPr>
      <w:r w:rsidRPr="00441CD0">
        <w:rPr>
          <w:lang w:eastAsia="x-none"/>
        </w:rPr>
        <w:t>The 5G VN group communication includes one to one communication and one to many communication.</w:t>
      </w:r>
    </w:p>
    <w:p w14:paraId="3499F5C6" w14:textId="77777777" w:rsidR="00EE5860" w:rsidRPr="00441CD0" w:rsidRDefault="00EE5860" w:rsidP="00EE5860">
      <w:pPr>
        <w:rPr>
          <w:lang w:eastAsia="x-none"/>
        </w:rPr>
      </w:pPr>
      <w:r w:rsidRPr="00441CD0">
        <w:rPr>
          <w:lang w:eastAsia="x-none"/>
        </w:rPr>
        <w:t>One to one communication supports forwarding of unicast traffic between two UEs within a 5G VN, or between a UE and a device on the DN.</w:t>
      </w:r>
    </w:p>
    <w:p w14:paraId="1176899F" w14:textId="77777777" w:rsidR="00EE5860" w:rsidRPr="00441CD0" w:rsidRDefault="00EE5860" w:rsidP="00EE5860">
      <w:pPr>
        <w:rPr>
          <w:lang w:eastAsia="x-none"/>
        </w:rPr>
      </w:pPr>
      <w:r w:rsidRPr="00441CD0">
        <w:rPr>
          <w:lang w:eastAsia="x-none"/>
        </w:rPr>
        <w:t>One to many communication supports forwarding of multicast traffic and broadcast traffic from one UE (or device on the DN) to many/all UEs within a 5G VN and devices on the DN.</w:t>
      </w:r>
    </w:p>
    <w:p w14:paraId="0B8A4EB7" w14:textId="77777777" w:rsidR="00EE5860" w:rsidRPr="00441CD0" w:rsidRDefault="00EE5860" w:rsidP="00EE5860">
      <w:pPr>
        <w:rPr>
          <w:lang w:eastAsia="x-none"/>
        </w:rPr>
      </w:pPr>
      <w:r w:rsidRPr="00441CD0">
        <w:t>5G VN Group Communication is optional to support. The SMF may instruct the UPF to forward unicast and/or broadcast traffic as described below if the UPF has indicated support of 5G VN Group Communication (see feature GCOM in clause</w:t>
      </w:r>
      <w:r>
        <w:t> </w:t>
      </w:r>
      <w:r w:rsidRPr="00441CD0">
        <w:t>8.2.25).</w:t>
      </w:r>
    </w:p>
    <w:p w14:paraId="53FA6D90" w14:textId="77777777" w:rsidR="00EE5860" w:rsidRPr="00441CD0" w:rsidRDefault="00EE5860" w:rsidP="00EE5860">
      <w:pPr>
        <w:rPr>
          <w:lang w:eastAsia="x-none"/>
        </w:rPr>
      </w:pPr>
      <w:r w:rsidRPr="00441CD0">
        <w:rPr>
          <w:lang w:eastAsia="x-none"/>
        </w:rPr>
        <w:t>There are 3 different traffic forwarding methods, i.e. UPF local switching, N6-based forwarding and N19-based forwarding, to forward traffic within the 5G VN group.</w:t>
      </w:r>
    </w:p>
    <w:p w14:paraId="494A1829" w14:textId="77777777" w:rsidR="00EE5860" w:rsidRPr="00441CD0" w:rsidRDefault="00EE5860" w:rsidP="00EE5860">
      <w:pPr>
        <w:rPr>
          <w:lang w:eastAsia="x-none"/>
        </w:rPr>
      </w:pPr>
      <w:r w:rsidRPr="00441CD0">
        <w:rPr>
          <w:lang w:eastAsia="x-none"/>
        </w:rPr>
        <w:lastRenderedPageBreak/>
        <w:t>For all methods, 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If more than one 5G VN group has to be supported, the Network Instance set to a value representing the 5G VN group is used in addition to the UPF internal interface to enable isolation of the 5G VN group communication during the packet detection and forwarding process.</w:t>
      </w:r>
    </w:p>
    <w:p w14:paraId="3A8DB77C" w14:textId="77777777" w:rsidR="00EE5860" w:rsidRPr="00441CD0" w:rsidRDefault="00EE5860" w:rsidP="00EE5860">
      <w:r w:rsidRPr="00441CD0">
        <w:rPr>
          <w:lang w:eastAsia="zh-CN"/>
        </w:rPr>
        <w:t xml:space="preserve">When N19-based forwarding is used, the SMF may </w:t>
      </w:r>
      <w:r w:rsidRPr="00441CD0">
        <w:t xml:space="preserve">correlate all the PDU sessions </w:t>
      </w:r>
      <w:r w:rsidRPr="00441CD0">
        <w:rPr>
          <w:lang w:eastAsia="zh-CN"/>
        </w:rPr>
        <w:t xml:space="preserve">for the </w:t>
      </w:r>
      <w:r w:rsidRPr="00441CD0">
        <w:t>5G VN Group members to generate the PDR and FAR corresponding to the group level N4-session for UPF as specified in clause</w:t>
      </w:r>
      <w:r>
        <w:t> </w:t>
      </w:r>
      <w:r w:rsidRPr="00441CD0">
        <w:t xml:space="preserve">5.29.3 </w:t>
      </w:r>
      <w:r w:rsidRPr="00441CD0">
        <w:rPr>
          <w:lang w:eastAsia="x-none"/>
        </w:rPr>
        <w:t xml:space="preserve">of </w:t>
      </w:r>
      <w:r w:rsidRPr="00441CD0">
        <w:rPr>
          <w:lang w:val="en-US" w:eastAsia="zh-CN"/>
        </w:rPr>
        <w:t>3GPP TS 23.501 [28]</w:t>
      </w:r>
      <w:r w:rsidRPr="00441CD0">
        <w:t>.</w:t>
      </w:r>
    </w:p>
    <w:p w14:paraId="69C4DAAC" w14:textId="77777777" w:rsidR="00EE5860" w:rsidRPr="00441CD0" w:rsidRDefault="00EE5860" w:rsidP="00EE5860">
      <w:r w:rsidRPr="00441CD0">
        <w:t xml:space="preserve">For Ethernet unicast traffic on 5G VN Group Communication, the SMF may either explicitly configure DL PDR with the MAC addresses detected by the UPF on PDU Sessions supporting a 5G VN group, or rely on MAC address learning in UPF related with a 5G VN group by setting the Ethernet PDU Session Information indication in the DL PDR of the "5G VN internal" interface as specified in clause 5.8.2.13.0 of </w:t>
      </w:r>
      <w:r w:rsidRPr="00441CD0">
        <w:rPr>
          <w:lang w:val="en-US" w:eastAsia="zh-CN"/>
        </w:rPr>
        <w:t>3GPP TS 23.501 [28]</w:t>
      </w:r>
      <w:r w:rsidRPr="00441CD0">
        <w:t>.</w:t>
      </w:r>
    </w:p>
    <w:p w14:paraId="4005F564" w14:textId="77777777" w:rsidR="00EE5860" w:rsidRPr="00441CD0" w:rsidRDefault="00EE5860" w:rsidP="00EE5860">
      <w:pPr>
        <w:rPr>
          <w:lang w:eastAsia="zh-CN"/>
        </w:rPr>
      </w:pPr>
      <w:r w:rsidRPr="00441CD0">
        <w:rPr>
          <w:rFonts w:hint="eastAsia"/>
          <w:lang w:eastAsia="zh-CN"/>
        </w:rPr>
        <w:t>T</w:t>
      </w:r>
      <w:r w:rsidRPr="00441CD0">
        <w:rPr>
          <w:lang w:eastAsia="zh-CN"/>
        </w:rPr>
        <w:t xml:space="preserve">o enable </w:t>
      </w:r>
      <w:r w:rsidRPr="00441CD0">
        <w:rPr>
          <w:lang w:eastAsia="x-none"/>
        </w:rPr>
        <w:t>IP or Ethernet type broadcas</w:t>
      </w:r>
      <w:r>
        <w:rPr>
          <w:lang w:eastAsia="x-none"/>
        </w:rPr>
        <w:t>t</w:t>
      </w:r>
      <w:r w:rsidRPr="00441CD0">
        <w:rPr>
          <w:lang w:eastAsia="x-none"/>
        </w:rPr>
        <w:t xml:space="preserve"> traffic forwarding of a 5G VN Group, the SMF may provide the PDRs related to the group level N4-session and each 5G VN group member' N4 Session to the UPF as specified in clause</w:t>
      </w:r>
      <w:r>
        <w:rPr>
          <w:lang w:eastAsia="x-none"/>
        </w:rPr>
        <w:t> </w:t>
      </w:r>
      <w:r w:rsidRPr="00441CD0">
        <w:rPr>
          <w:lang w:eastAsia="x-none"/>
        </w:rPr>
        <w:t xml:space="preserve">5.8.2.13.3 of </w:t>
      </w:r>
      <w:r w:rsidRPr="00441CD0">
        <w:rPr>
          <w:lang w:val="en-US" w:eastAsia="zh-CN"/>
        </w:rPr>
        <w:t>3GPP TS 23.501 [28]</w:t>
      </w:r>
      <w:r w:rsidRPr="00441CD0">
        <w:t>.</w:t>
      </w:r>
    </w:p>
    <w:p w14:paraId="3FA3CF4D"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unicast traffic forwarding within a 5G VN</w:t>
      </w:r>
      <w:r w:rsidRPr="00441CD0">
        <w:rPr>
          <w:lang w:eastAsia="x-none"/>
        </w:rPr>
        <w:t xml:space="preserve"> are specified in clauses</w:t>
      </w:r>
      <w:r>
        <w:rPr>
          <w:lang w:eastAsia="x-none"/>
        </w:rPr>
        <w:t> </w:t>
      </w:r>
      <w:r w:rsidRPr="00441CD0">
        <w:rPr>
          <w:lang w:eastAsia="x-none"/>
        </w:rPr>
        <w:t xml:space="preserve">5.8.2.13.1 and 5.8.2.13.2 of </w:t>
      </w:r>
      <w:r w:rsidRPr="00441CD0">
        <w:rPr>
          <w:lang w:val="en-US" w:eastAsia="zh-CN"/>
        </w:rPr>
        <w:t>3GPP TS 23.501[28].</w:t>
      </w:r>
    </w:p>
    <w:p w14:paraId="0A548BE0"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broadcast traffic forwarding within a 5G VN</w:t>
      </w:r>
      <w:r w:rsidRPr="00441CD0">
        <w:rPr>
          <w:lang w:eastAsia="x-none"/>
        </w:rPr>
        <w:t xml:space="preserve"> are specified in clause</w:t>
      </w:r>
      <w:r>
        <w:rPr>
          <w:lang w:eastAsia="x-none"/>
        </w:rPr>
        <w:t> </w:t>
      </w:r>
      <w:r w:rsidRPr="00441CD0">
        <w:rPr>
          <w:lang w:eastAsia="x-none"/>
        </w:rPr>
        <w:t xml:space="preserve">5.8.2.13.3 of </w:t>
      </w:r>
      <w:r w:rsidRPr="00441CD0">
        <w:rPr>
          <w:lang w:val="en-US" w:eastAsia="zh-CN"/>
        </w:rPr>
        <w:t>3GPP TS 23.501[28].</w:t>
      </w:r>
    </w:p>
    <w:p w14:paraId="6886CE1D" w14:textId="77777777" w:rsidR="00EE5860" w:rsidRPr="00441CD0" w:rsidRDefault="00EE5860" w:rsidP="00EE5860">
      <w:pPr>
        <w:pStyle w:val="Heading2"/>
        <w:rPr>
          <w:lang w:val="x-none"/>
        </w:rPr>
      </w:pPr>
      <w:bookmarkStart w:id="1975" w:name="_Toc19717152"/>
      <w:bookmarkStart w:id="1976" w:name="_Toc27490625"/>
      <w:bookmarkStart w:id="1977" w:name="_Toc27556918"/>
      <w:bookmarkStart w:id="1978" w:name="_Toc27723835"/>
      <w:bookmarkStart w:id="1979" w:name="_Toc36030904"/>
      <w:bookmarkStart w:id="1980" w:name="_Toc36042824"/>
      <w:bookmarkStart w:id="1981" w:name="_Toc36814148"/>
      <w:bookmarkStart w:id="1982" w:name="_Toc44688998"/>
      <w:bookmarkStart w:id="1983" w:name="_Toc44923752"/>
      <w:bookmarkStart w:id="1984" w:name="_Toc51860721"/>
      <w:bookmarkStart w:id="1985" w:name="_Toc57930488"/>
      <w:bookmarkStart w:id="1986" w:name="_Toc57931118"/>
      <w:bookmarkStart w:id="1987" w:name="_Toc67499511"/>
      <w:r w:rsidRPr="00441CD0">
        <w:t>5.24</w:t>
      </w:r>
      <w:r w:rsidRPr="00441CD0">
        <w:tab/>
        <w:t>Support of Ultra Reliable Low Latency Communication for 5GC</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169E2227" w14:textId="77777777" w:rsidR="00EE5860" w:rsidRPr="00441CD0" w:rsidRDefault="00EE5860" w:rsidP="00EE5860">
      <w:pPr>
        <w:pStyle w:val="Heading3"/>
      </w:pPr>
      <w:bookmarkStart w:id="1988" w:name="_Toc19717153"/>
      <w:bookmarkStart w:id="1989" w:name="_Toc27490626"/>
      <w:bookmarkStart w:id="1990" w:name="_Toc27556919"/>
      <w:bookmarkStart w:id="1991" w:name="_Toc27723836"/>
      <w:bookmarkStart w:id="1992" w:name="_Toc36030905"/>
      <w:bookmarkStart w:id="1993" w:name="_Toc36042825"/>
      <w:bookmarkStart w:id="1994" w:name="_Toc36814149"/>
      <w:bookmarkStart w:id="1995" w:name="_Toc44688999"/>
      <w:bookmarkStart w:id="1996" w:name="_Toc44923753"/>
      <w:bookmarkStart w:id="1997" w:name="_Toc51860722"/>
      <w:bookmarkStart w:id="1998" w:name="_Toc57930489"/>
      <w:bookmarkStart w:id="1999" w:name="_Toc57931119"/>
      <w:bookmarkStart w:id="2000" w:name="_Toc67499512"/>
      <w:r w:rsidRPr="00441CD0">
        <w:t>5.24.1</w:t>
      </w:r>
      <w:r w:rsidRPr="00441CD0">
        <w:tab/>
        <w:t>General</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4B90F00F" w14:textId="77777777" w:rsidR="00EE5860" w:rsidRDefault="00EE5860" w:rsidP="00EE5860">
      <w:pPr>
        <w:rPr>
          <w:lang w:val="en-US" w:eastAsia="zh-CN"/>
        </w:rPr>
      </w:pPr>
      <w:bookmarkStart w:id="2001" w:name="_Toc19717154"/>
      <w:r w:rsidRPr="00441CD0">
        <w:t>Stage 2 requirements for the support of Ultra Reliable Low Latency Communication (URLLC) are specified in clause</w:t>
      </w:r>
      <w:r>
        <w:t> </w:t>
      </w:r>
      <w:r w:rsidRPr="00441CD0">
        <w:t>5.33</w:t>
      </w:r>
      <w:r w:rsidRPr="00441CD0">
        <w:rPr>
          <w:lang w:val="en-US" w:eastAsia="zh-CN"/>
        </w:rPr>
        <w:t xml:space="preserve"> of 3GPP TS 23.501 [28].</w:t>
      </w:r>
    </w:p>
    <w:p w14:paraId="12564AA4" w14:textId="77777777" w:rsidR="00EE5860" w:rsidRDefault="00EE5860" w:rsidP="00EE5860">
      <w:pPr>
        <w:pStyle w:val="NO"/>
        <w:rPr>
          <w:lang w:val="en-US" w:eastAsia="zh-CN"/>
        </w:rPr>
      </w:pPr>
      <w:r>
        <w:rPr>
          <w:lang w:val="en-US" w:eastAsia="zh-CN"/>
        </w:rPr>
        <w:t>NOTE 1:</w:t>
      </w:r>
      <w:r>
        <w:rPr>
          <w:lang w:val="en-US" w:eastAsia="zh-CN"/>
        </w:rPr>
        <w:tab/>
      </w:r>
      <w:r>
        <w:rPr>
          <w:noProof/>
        </w:rPr>
        <w:t xml:space="preserve">In this release of specification </w:t>
      </w:r>
      <w:r w:rsidRPr="000E2761">
        <w:rPr>
          <w:noProof/>
        </w:rPr>
        <w:t xml:space="preserve">redundant transmission on N3/N9 interfaces </w:t>
      </w:r>
      <w:r>
        <w:rPr>
          <w:noProof/>
        </w:rPr>
        <w:t>for URLLC is not supported for PDU Sessions involving an I-SMF. See</w:t>
      </w:r>
      <w:r w:rsidRPr="00441CD0">
        <w:rPr>
          <w:lang w:val="en-US" w:eastAsia="zh-CN"/>
        </w:rPr>
        <w:t xml:space="preserve"> 3GPP TS 23.501 [28]</w:t>
      </w:r>
      <w:r>
        <w:rPr>
          <w:lang w:val="en-US" w:eastAsia="zh-CN"/>
        </w:rPr>
        <w:t xml:space="preserve"> clauses </w:t>
      </w:r>
      <w:r>
        <w:t xml:space="preserve">5.34, </w:t>
      </w:r>
      <w:r w:rsidRPr="000E2761">
        <w:t>5.33.2.2</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137A2B3B" w14:textId="77777777" w:rsidR="00EE5860" w:rsidRPr="00BC0B70" w:rsidRDefault="00EE5860" w:rsidP="00EE5860">
      <w:pPr>
        <w:rPr>
          <w:lang w:val="en-US"/>
        </w:rPr>
      </w:pPr>
      <w:r w:rsidRPr="00BC0B70">
        <w:rPr>
          <w:lang w:val="en-US"/>
        </w:rPr>
        <w:t>Redundant transmission is applied for supporting the highly reliable URLLC services, there are three different methods</w:t>
      </w:r>
      <w:r>
        <w:rPr>
          <w:lang w:val="en-US"/>
        </w:rPr>
        <w:t>:</w:t>
      </w:r>
      <w:r w:rsidRPr="00BC0B70">
        <w:rPr>
          <w:lang w:val="en-US"/>
        </w:rPr>
        <w:t xml:space="preserve"> dual connectivity based end to end redundant user plane paths, redundant transmission on N3/N9 interfaces or redundant transmission at transport layer.</w:t>
      </w:r>
    </w:p>
    <w:p w14:paraId="50D92C02" w14:textId="77777777" w:rsidR="00EE5860" w:rsidRPr="00441CD0" w:rsidRDefault="00EE5860" w:rsidP="00EE5860">
      <w:pPr>
        <w:pStyle w:val="NO"/>
      </w:pPr>
      <w:r w:rsidRPr="00441CD0">
        <w:rPr>
          <w:lang w:val="en-US"/>
        </w:rPr>
        <w:t>NOTE</w:t>
      </w:r>
      <w:r>
        <w:rPr>
          <w:lang w:val="en-US"/>
        </w:rPr>
        <w:t xml:space="preserve"> 2</w:t>
      </w:r>
      <w:r w:rsidRPr="00441CD0">
        <w:rPr>
          <w:lang w:val="en-US"/>
        </w:rPr>
        <w:t>:</w:t>
      </w:r>
      <w:r w:rsidRPr="00441CD0">
        <w:rPr>
          <w:lang w:val="en-US"/>
        </w:rPr>
        <w:tab/>
      </w:r>
      <w:r w:rsidRPr="00441CD0">
        <w:t>Dual connectivity based end to end redundant user plane paths has no impact to N4 interface</w:t>
      </w:r>
      <w:r w:rsidRPr="00441CD0">
        <w:rPr>
          <w:lang w:val="en-US"/>
        </w:rPr>
        <w:t>.</w:t>
      </w:r>
    </w:p>
    <w:p w14:paraId="367A1DB2" w14:textId="77777777" w:rsidR="00EE5860" w:rsidRPr="00441CD0" w:rsidRDefault="00EE5860" w:rsidP="00EE5860">
      <w:pPr>
        <w:rPr>
          <w:lang w:eastAsia="x-none"/>
        </w:rPr>
      </w:pPr>
      <w:r w:rsidRPr="00441CD0">
        <w:rPr>
          <w:lang w:eastAsia="x-none"/>
        </w:rPr>
        <w:t>QoS Monitoring is applied for packet delay measurement. The packet delay between UE and PSA UPF is a combination of the uplink or downlink packet delay on Uu interface and uplink or downlink packet delay between NG-RAN and PSA UPF. The QoS Monitoring on uplink or downlink packet delay between NG-RAN and PSA UPF can be performed on different levels of granularities, i.e. per QoS Flow per UE level, or per GTP-U path level.</w:t>
      </w:r>
    </w:p>
    <w:p w14:paraId="05D20EC2" w14:textId="77777777" w:rsidR="00EE5860" w:rsidRPr="00441CD0" w:rsidRDefault="00EE5860" w:rsidP="00EE5860">
      <w:r w:rsidRPr="00441CD0">
        <w:t>Support of the URLLC feature is an optional for the SMF and UPF, for 5GC.</w:t>
      </w:r>
    </w:p>
    <w:p w14:paraId="668CDAD4" w14:textId="77777777" w:rsidR="00EE5860" w:rsidRPr="00441CD0" w:rsidRDefault="00EE5860" w:rsidP="00EE5860">
      <w:pPr>
        <w:pStyle w:val="Heading3"/>
      </w:pPr>
      <w:bookmarkStart w:id="2002" w:name="_Toc27490627"/>
      <w:bookmarkStart w:id="2003" w:name="_Toc27556920"/>
      <w:bookmarkStart w:id="2004" w:name="_Toc27723837"/>
      <w:bookmarkStart w:id="2005" w:name="_Toc36030906"/>
      <w:bookmarkStart w:id="2006" w:name="_Toc36042826"/>
      <w:bookmarkStart w:id="2007" w:name="_Toc36814150"/>
      <w:bookmarkStart w:id="2008" w:name="_Toc44689000"/>
      <w:bookmarkStart w:id="2009" w:name="_Toc44923754"/>
      <w:bookmarkStart w:id="2010" w:name="_Toc51860723"/>
      <w:bookmarkStart w:id="2011" w:name="_Toc57930490"/>
      <w:bookmarkStart w:id="2012" w:name="_Toc57931120"/>
      <w:bookmarkStart w:id="2013" w:name="_Toc67499513"/>
      <w:r w:rsidRPr="00441CD0">
        <w:rPr>
          <w:noProof/>
        </w:rPr>
        <w:t>5.24</w:t>
      </w:r>
      <w:r w:rsidRPr="00441CD0">
        <w:rPr>
          <w:noProof/>
          <w:lang w:val="en-US"/>
        </w:rPr>
        <w:t>.2</w:t>
      </w:r>
      <w:r w:rsidRPr="00441CD0">
        <w:tab/>
        <w:t>Redundant Transmission on N3/N9 interfaces</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44B3D341" w14:textId="77777777" w:rsidR="00EE5860" w:rsidRPr="00441CD0" w:rsidRDefault="00EE5860" w:rsidP="00EE5860">
      <w:pPr>
        <w:pStyle w:val="Heading4"/>
      </w:pPr>
      <w:bookmarkStart w:id="2014" w:name="_Toc36030907"/>
      <w:bookmarkStart w:id="2015" w:name="_Toc36042827"/>
      <w:bookmarkStart w:id="2016" w:name="_Toc36814151"/>
      <w:bookmarkStart w:id="2017" w:name="_Toc44689001"/>
      <w:bookmarkStart w:id="2018" w:name="_Toc44923755"/>
      <w:bookmarkStart w:id="2019" w:name="_Toc51860724"/>
      <w:bookmarkStart w:id="2020" w:name="_Toc57930491"/>
      <w:bookmarkStart w:id="2021" w:name="_Toc57931121"/>
      <w:bookmarkStart w:id="2022" w:name="_Toc27490629"/>
      <w:bookmarkStart w:id="2023" w:name="_Toc27556922"/>
      <w:bookmarkStart w:id="2024" w:name="_Toc27723839"/>
      <w:bookmarkStart w:id="2025" w:name="_Toc67499514"/>
      <w:r w:rsidRPr="00441CD0">
        <w:rPr>
          <w:noProof/>
        </w:rPr>
        <w:t>5.24</w:t>
      </w:r>
      <w:r w:rsidRPr="00441CD0">
        <w:rPr>
          <w:noProof/>
          <w:lang w:val="en-US"/>
        </w:rPr>
        <w:t>.2.1</w:t>
      </w:r>
      <w:r w:rsidRPr="00441CD0">
        <w:tab/>
        <w:t>General</w:t>
      </w:r>
      <w:bookmarkEnd w:id="2014"/>
      <w:bookmarkEnd w:id="2015"/>
      <w:bookmarkEnd w:id="2016"/>
      <w:bookmarkEnd w:id="2017"/>
      <w:bookmarkEnd w:id="2018"/>
      <w:bookmarkEnd w:id="2019"/>
      <w:bookmarkEnd w:id="2020"/>
      <w:bookmarkEnd w:id="2021"/>
      <w:bookmarkEnd w:id="2025"/>
    </w:p>
    <w:p w14:paraId="41BC2F18" w14:textId="77777777" w:rsidR="00EE5860" w:rsidRPr="00441CD0" w:rsidRDefault="00EE5860" w:rsidP="00EE5860">
      <w:r w:rsidRPr="00441CD0">
        <w:t xml:space="preserve">Stage 2 requirements for support of Redundant Transmission on N3/N9 interfaces for high reliability communication are specified in clause 5.33.2.2 of </w:t>
      </w:r>
      <w:r w:rsidRPr="00441CD0">
        <w:rPr>
          <w:rFonts w:eastAsia="DengXian"/>
          <w:lang w:val="en-US"/>
        </w:rPr>
        <w:t>3GPP TS 23.501 [28]</w:t>
      </w:r>
      <w:r w:rsidRPr="00441CD0">
        <w:t>.</w:t>
      </w:r>
    </w:p>
    <w:p w14:paraId="6B677452" w14:textId="77777777" w:rsidR="00EE5860" w:rsidRPr="00441CD0" w:rsidRDefault="00EE5860" w:rsidP="00EE5860">
      <w:r w:rsidRPr="00441CD0">
        <w:lastRenderedPageBreak/>
        <w:t>This requires duplicating downlink and uplink packets of QoS flows requiring redundant transmission of a PDU session via two independent N3 or N9 tunnels between the RAN and the UPF (PSA).</w:t>
      </w:r>
    </w:p>
    <w:p w14:paraId="7AE66E5D" w14:textId="7E272256" w:rsidR="00EE5860" w:rsidRPr="00441CD0" w:rsidRDefault="00EE5860" w:rsidP="00EE5860">
      <w:r w:rsidRPr="00441CD0">
        <w:t>The following requirements shall apply for QoS flows requiring redundant transmission.</w:t>
      </w:r>
      <w:r w:rsidR="00CA38EF">
        <w:t xml:space="preserve"> Requirements in clause </w:t>
      </w:r>
      <w:r w:rsidR="00CA38EF" w:rsidRPr="00441CD0">
        <w:rPr>
          <w:lang w:eastAsia="zh-CN"/>
        </w:rPr>
        <w:t>5.2.2.3.</w:t>
      </w:r>
      <w:r w:rsidR="00CA38EF">
        <w:rPr>
          <w:lang w:eastAsia="zh-CN"/>
        </w:rPr>
        <w:t>3 shall also apply for traffic usage reporting.</w:t>
      </w:r>
    </w:p>
    <w:p w14:paraId="7524DA4C" w14:textId="77777777" w:rsidR="00EE5860" w:rsidRPr="00441CD0" w:rsidRDefault="00EE5860" w:rsidP="00EE5860">
      <w:pPr>
        <w:pStyle w:val="Heading4"/>
        <w:rPr>
          <w:noProof/>
        </w:rPr>
      </w:pPr>
      <w:bookmarkStart w:id="2026" w:name="_Toc36030908"/>
      <w:bookmarkStart w:id="2027" w:name="_Toc36042828"/>
      <w:bookmarkStart w:id="2028" w:name="_Toc36814152"/>
      <w:bookmarkStart w:id="2029" w:name="_Toc44689002"/>
      <w:bookmarkStart w:id="2030" w:name="_Toc44923756"/>
      <w:bookmarkStart w:id="2031" w:name="_Toc51860725"/>
      <w:bookmarkStart w:id="2032" w:name="_Toc57930492"/>
      <w:bookmarkStart w:id="2033" w:name="_Toc57931122"/>
      <w:bookmarkStart w:id="2034" w:name="_Toc67499515"/>
      <w:r w:rsidRPr="00441CD0">
        <w:rPr>
          <w:noProof/>
        </w:rPr>
        <w:t>5.24.2.2</w:t>
      </w:r>
      <w:r w:rsidRPr="00441CD0">
        <w:rPr>
          <w:noProof/>
        </w:rPr>
        <w:tab/>
        <w:t>GTP-U tunnel setup for redundant transmission</w:t>
      </w:r>
      <w:bookmarkEnd w:id="2026"/>
      <w:bookmarkEnd w:id="2027"/>
      <w:bookmarkEnd w:id="2028"/>
      <w:bookmarkEnd w:id="2029"/>
      <w:bookmarkEnd w:id="2030"/>
      <w:bookmarkEnd w:id="2031"/>
      <w:bookmarkEnd w:id="2032"/>
      <w:bookmarkEnd w:id="2033"/>
      <w:bookmarkEnd w:id="2034"/>
    </w:p>
    <w:p w14:paraId="21D780D5" w14:textId="77777777" w:rsidR="00EE5860" w:rsidRPr="00441CD0" w:rsidRDefault="00EE5860" w:rsidP="00EE5860">
      <w:r w:rsidRPr="00441CD0">
        <w:t xml:space="preserve"> The SMF shall request the UPF (PSA) to establish two N3 or N9 tunnels for a PDU session with one or more Service Data Flows associated with QoS flow(s) requiring redundant transmission as follows:</w:t>
      </w:r>
    </w:p>
    <w:p w14:paraId="63764285" w14:textId="77777777" w:rsidR="00EE5860" w:rsidRPr="00441CD0" w:rsidRDefault="00EE5860" w:rsidP="00EE5860">
      <w:pPr>
        <w:pStyle w:val="B1"/>
        <w:rPr>
          <w:lang w:val="en-US"/>
        </w:rPr>
      </w:pPr>
      <w:r>
        <w:rPr>
          <w:lang w:val="en-US"/>
        </w:rPr>
        <w:t>-</w:t>
      </w:r>
      <w:r>
        <w:rPr>
          <w:lang w:val="en-US"/>
        </w:rPr>
        <w:tab/>
      </w:r>
      <w:r w:rsidRPr="00441CD0">
        <w:rPr>
          <w:lang w:val="en-US"/>
        </w:rPr>
        <w:t>when provisioning an UL PDR in the UPF</w:t>
      </w:r>
      <w:r w:rsidRPr="00441CD0">
        <w:t xml:space="preserve"> (PSA)</w:t>
      </w:r>
      <w:r w:rsidRPr="00441CD0">
        <w:rPr>
          <w:lang w:val="en-US"/>
        </w:rPr>
        <w:t xml:space="preserve">, the SMF shall request the UPF to assign two Local F-TEIDs for the PDR, by provisioning the PDI or the Traffic Endpoint with the Redundant Transmission </w:t>
      </w:r>
      <w:r>
        <w:rPr>
          <w:lang w:val="en-US"/>
        </w:rPr>
        <w:t xml:space="preserve">Detection </w:t>
      </w:r>
      <w:r w:rsidRPr="00441CD0">
        <w:rPr>
          <w:lang w:val="en-US"/>
        </w:rPr>
        <w:t>Parameters IE. The SMF may provide two different Network Instances for these two F-TEIDs to achieve disjoint transport layer paths;</w:t>
      </w:r>
    </w:p>
    <w:p w14:paraId="4AE2CBAC"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request the UPF to assign one Local F-TEID for the related Network Instance when creating the UL PDR, and later request the UPF to assign another Local F-TEID with the same or a different Network Instance when updating the PDR, if the redundant transmission tunnels are not established during the PDU session establishment;</w:t>
      </w:r>
    </w:p>
    <w:p w14:paraId="79AC59C7" w14:textId="2B3147EB" w:rsidR="00EE5860" w:rsidRPr="00441CD0" w:rsidRDefault="00EE5860" w:rsidP="00EE5860">
      <w:pPr>
        <w:pStyle w:val="B1"/>
        <w:rPr>
          <w:lang w:val="en-US"/>
        </w:rPr>
      </w:pPr>
      <w:r>
        <w:rPr>
          <w:lang w:val="en-US"/>
        </w:rPr>
        <w:t>-</w:t>
      </w:r>
      <w:r>
        <w:rPr>
          <w:lang w:val="en-US"/>
        </w:rPr>
        <w:tab/>
      </w:r>
      <w:r w:rsidRPr="00441CD0">
        <w:rPr>
          <w:lang w:val="en-US"/>
        </w:rPr>
        <w:t xml:space="preserve">when provisioning DL FAR in the UPF (PSA) corresponding to QoS flows requiring redundant transmission, the SMF shall request the UPF to duplicate the downlink packets for redundant transmission and the SMF shall provide two F-TEIDs of remote GTP-U tunnel endpoints in the FAR, as described in </w:t>
      </w:r>
      <w:r w:rsidR="00415C19" w:rsidRPr="00441CD0">
        <w:rPr>
          <w:lang w:val="en-US"/>
        </w:rPr>
        <w:t>clause</w:t>
      </w:r>
      <w:r w:rsidR="00415C19">
        <w:rPr>
          <w:lang w:val="en-US"/>
        </w:rPr>
        <w:t> </w:t>
      </w:r>
      <w:r w:rsidR="00415C19" w:rsidRPr="00441CD0">
        <w:rPr>
          <w:lang w:val="en-US"/>
        </w:rPr>
        <w:t>5</w:t>
      </w:r>
      <w:r w:rsidRPr="00441CD0">
        <w:rPr>
          <w:lang w:val="en-US"/>
        </w:rPr>
        <w:t>.24.2.3;</w:t>
      </w:r>
    </w:p>
    <w:p w14:paraId="63FD0E64"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provide one remote endpoint F-TEID when creating the FAR and later provide another remote endpoint F-TEID when updating the FAR, if the redundant transmission tunnels are not established during the PDU session establishment.</w:t>
      </w:r>
    </w:p>
    <w:p w14:paraId="7E1E1021" w14:textId="29FCE9F9" w:rsidR="00EE5860" w:rsidRPr="00441CD0" w:rsidRDefault="00EE5860" w:rsidP="00EE5860">
      <w:pPr>
        <w:pStyle w:val="NO"/>
        <w:rPr>
          <w:lang w:val="en-US"/>
        </w:rPr>
      </w:pPr>
      <w:r w:rsidRPr="00441CD0">
        <w:rPr>
          <w:lang w:val="en-US"/>
        </w:rPr>
        <w:t>NOTE:</w:t>
      </w:r>
      <w:r w:rsidRPr="00441CD0">
        <w:rPr>
          <w:lang w:val="en-US"/>
        </w:rPr>
        <w:tab/>
        <w:t>To forward downlink packets pertaining to service data flows not requiring redundant transmission, the SMF can create a separate FAR not requiring to duplicate the packets.</w:t>
      </w:r>
    </w:p>
    <w:p w14:paraId="625DC137" w14:textId="77777777" w:rsidR="00EE5860" w:rsidRPr="00441CD0" w:rsidRDefault="00EE5860" w:rsidP="00EE5860">
      <w:pPr>
        <w:rPr>
          <w:lang w:val="en-US"/>
        </w:rPr>
      </w:pPr>
      <w:r w:rsidRPr="00441CD0">
        <w:rPr>
          <w:rFonts w:hint="eastAsia"/>
          <w:lang w:eastAsia="zh-CN"/>
        </w:rPr>
        <w:t>T</w:t>
      </w:r>
      <w:r w:rsidRPr="00441CD0">
        <w:rPr>
          <w:lang w:eastAsia="zh-CN"/>
        </w:rPr>
        <w:t xml:space="preserve">he PSA UPF shall assign the local F-TEID(s) for </w:t>
      </w:r>
      <w:r w:rsidRPr="00441CD0">
        <w:rPr>
          <w:lang w:val="en-US"/>
        </w:rPr>
        <w:t xml:space="preserve">establishing the </w:t>
      </w:r>
      <w:r w:rsidRPr="00441CD0">
        <w:rPr>
          <w:lang w:eastAsia="x-none"/>
        </w:rPr>
        <w:t xml:space="preserve">redundant tunnel and include the </w:t>
      </w:r>
      <w:r w:rsidRPr="00441CD0">
        <w:t xml:space="preserve">Local F-TEID(s) for Redundant Transmission IE in the </w:t>
      </w:r>
      <w:r w:rsidRPr="00441CD0">
        <w:rPr>
          <w:lang w:val="en-US"/>
        </w:rPr>
        <w:t xml:space="preserve">PFCP Session Establishment Response or the PFCP Session Modification Response to the SMF if the Redundant Transmission </w:t>
      </w:r>
      <w:r>
        <w:rPr>
          <w:lang w:val="en-US"/>
        </w:rPr>
        <w:t xml:space="preserve">Detection </w:t>
      </w:r>
      <w:r w:rsidRPr="00441CD0">
        <w:rPr>
          <w:lang w:val="en-US"/>
        </w:rPr>
        <w:t>Parameters IE was received in the corresponding request message.</w:t>
      </w:r>
    </w:p>
    <w:p w14:paraId="41CA454E" w14:textId="77777777" w:rsidR="00EE5860" w:rsidRPr="00441CD0" w:rsidRDefault="00EE5860" w:rsidP="00EE5860">
      <w:pPr>
        <w:rPr>
          <w:lang w:val="en-US" w:eastAsia="zh-CN"/>
        </w:rPr>
      </w:pPr>
      <w:r w:rsidRPr="00441CD0">
        <w:rPr>
          <w:rFonts w:hint="eastAsia"/>
          <w:lang w:val="en-US" w:eastAsia="zh-CN"/>
        </w:rPr>
        <w:t>T</w:t>
      </w:r>
      <w:r w:rsidRPr="00441CD0">
        <w:rPr>
          <w:lang w:val="en-US" w:eastAsia="zh-CN"/>
        </w:rPr>
        <w:t>he SMF shall request the UPF (PSA) to remove one N3 or N9 tunnel used for redundant transmission if redundant transmission is no longer needed as follows:</w:t>
      </w:r>
    </w:p>
    <w:p w14:paraId="07D19183" w14:textId="77777777" w:rsidR="00EE5860" w:rsidRPr="00441CD0" w:rsidRDefault="00EE5860" w:rsidP="00EE5860">
      <w:pPr>
        <w:pStyle w:val="B1"/>
        <w:rPr>
          <w:lang w:val="en-US"/>
        </w:rPr>
      </w:pPr>
      <w:r>
        <w:rPr>
          <w:lang w:val="en-US"/>
        </w:rPr>
        <w:t>-</w:t>
      </w:r>
      <w:r>
        <w:rPr>
          <w:lang w:val="en-US"/>
        </w:rPr>
        <w:tab/>
      </w:r>
      <w:r w:rsidRPr="00441CD0">
        <w:rPr>
          <w:lang w:val="en-US"/>
        </w:rPr>
        <w:t xml:space="preserve">request the UPF to remove the local F-TEID for redundant transmission by updating the PDI or the Traffic Endpoint in UL PDR with a null length Redundant Transmission </w:t>
      </w:r>
      <w:r>
        <w:rPr>
          <w:lang w:val="en-US"/>
        </w:rPr>
        <w:t xml:space="preserve">Detection </w:t>
      </w:r>
      <w:r w:rsidRPr="00441CD0">
        <w:rPr>
          <w:lang w:val="en-US"/>
        </w:rPr>
        <w:t>Parameters IE;</w:t>
      </w:r>
    </w:p>
    <w:p w14:paraId="0DC80FB5" w14:textId="77777777" w:rsidR="00EE5860" w:rsidRPr="00441CD0" w:rsidRDefault="00EE5860" w:rsidP="00EE5860">
      <w:pPr>
        <w:pStyle w:val="B1"/>
        <w:rPr>
          <w:lang w:val="en-US"/>
        </w:rPr>
      </w:pPr>
      <w:r>
        <w:rPr>
          <w:lang w:val="en-US"/>
        </w:rPr>
        <w:t>-</w:t>
      </w:r>
      <w:r>
        <w:rPr>
          <w:lang w:val="en-US"/>
        </w:rPr>
        <w:tab/>
      </w:r>
      <w:r w:rsidRPr="00441CD0">
        <w:rPr>
          <w:lang w:val="en-US"/>
        </w:rPr>
        <w:t>request the UPF to remove the F-TEID of remote GTP-U tunnel endpoint for redundant transmission by updating the</w:t>
      </w:r>
      <w:r w:rsidRPr="00441CD0">
        <w:rPr>
          <w:lang w:val="en-US"/>
        </w:rPr>
        <w:tab/>
        <w:t xml:space="preserve">FAR in DL PDR with a null length Redundant Transmission </w:t>
      </w:r>
      <w:r>
        <w:rPr>
          <w:lang w:val="en-US"/>
        </w:rPr>
        <w:t xml:space="preserve">Forwarding </w:t>
      </w:r>
      <w:r w:rsidRPr="00441CD0">
        <w:rPr>
          <w:lang w:val="en-US"/>
        </w:rPr>
        <w:t>Parameters IE;</w:t>
      </w:r>
    </w:p>
    <w:p w14:paraId="4F0F404F" w14:textId="77777777" w:rsidR="00EE5860" w:rsidRPr="00441CD0" w:rsidRDefault="00EE5860" w:rsidP="00EE5860">
      <w:pPr>
        <w:pStyle w:val="B1"/>
        <w:rPr>
          <w:lang w:val="en-US"/>
        </w:rPr>
      </w:pPr>
      <w:r>
        <w:rPr>
          <w:lang w:val="en-US"/>
        </w:rPr>
        <w:t>-</w:t>
      </w:r>
      <w:r>
        <w:rPr>
          <w:lang w:val="en-US"/>
        </w:rPr>
        <w:tab/>
      </w:r>
      <w:r w:rsidRPr="00441CD0">
        <w:rPr>
          <w:lang w:val="en-US"/>
        </w:rPr>
        <w:t>set the DFRT and EDRT flags to 0 in the FAR associated to the corresponding UL and DL PDRs, to stop duplicating packets and eliminating duplicate packets.</w:t>
      </w:r>
    </w:p>
    <w:p w14:paraId="17230153" w14:textId="77777777" w:rsidR="00EE5860" w:rsidRPr="00441CD0" w:rsidRDefault="00EE5860" w:rsidP="00EE5860">
      <w:r w:rsidRPr="00441CD0">
        <w:rPr>
          <w:lang w:val="en-US" w:eastAsia="zh-CN"/>
        </w:rPr>
        <w:t xml:space="preserve">When so instructed, the </w:t>
      </w:r>
      <w:r w:rsidRPr="00441CD0">
        <w:rPr>
          <w:lang w:eastAsia="zh-CN"/>
        </w:rPr>
        <w:t xml:space="preserve">PSA UPF shall remove the </w:t>
      </w:r>
      <w:r w:rsidRPr="00441CD0">
        <w:rPr>
          <w:lang w:val="en-US"/>
        </w:rPr>
        <w:t xml:space="preserve">local F-TEID for redundant transmission and the </w:t>
      </w:r>
      <w:r w:rsidRPr="00441CD0">
        <w:t>F-TEID of remote GTP-U tunnel endpoint for redundant transmission, stop duplicating packets and stop detecting/eliminating duplicate packets accordingly.</w:t>
      </w:r>
    </w:p>
    <w:p w14:paraId="34F692D6" w14:textId="77777777" w:rsidR="00EE5860" w:rsidRPr="00441CD0" w:rsidRDefault="00EE5860" w:rsidP="00EE5860">
      <w:pPr>
        <w:pStyle w:val="Heading4"/>
        <w:rPr>
          <w:lang w:val="en-US" w:eastAsia="zh-CN"/>
        </w:rPr>
      </w:pPr>
      <w:bookmarkStart w:id="2035" w:name="_Toc36030909"/>
      <w:bookmarkStart w:id="2036" w:name="_Toc36042829"/>
      <w:bookmarkStart w:id="2037" w:name="_Toc36814153"/>
      <w:bookmarkStart w:id="2038" w:name="_Toc44689003"/>
      <w:bookmarkStart w:id="2039" w:name="_Toc44923757"/>
      <w:bookmarkStart w:id="2040" w:name="_Toc51860726"/>
      <w:bookmarkStart w:id="2041" w:name="_Toc57930493"/>
      <w:bookmarkStart w:id="2042" w:name="_Toc57931123"/>
      <w:bookmarkStart w:id="2043" w:name="_Toc67499516"/>
      <w:r w:rsidRPr="00441CD0">
        <w:rPr>
          <w:noProof/>
        </w:rPr>
        <w:t>5.24.2.3</w:t>
      </w:r>
      <w:r w:rsidRPr="00441CD0">
        <w:rPr>
          <w:noProof/>
        </w:rPr>
        <w:tab/>
        <w:t>Duplicating downlink packets for redundant transmission</w:t>
      </w:r>
      <w:bookmarkEnd w:id="2035"/>
      <w:bookmarkEnd w:id="2036"/>
      <w:bookmarkEnd w:id="2037"/>
      <w:bookmarkEnd w:id="2038"/>
      <w:bookmarkEnd w:id="2039"/>
      <w:bookmarkEnd w:id="2040"/>
      <w:bookmarkEnd w:id="2041"/>
      <w:bookmarkEnd w:id="2042"/>
      <w:bookmarkEnd w:id="2043"/>
    </w:p>
    <w:p w14:paraId="726BF2BB" w14:textId="77777777" w:rsidR="00EE5860" w:rsidRPr="00441CD0" w:rsidRDefault="00EE5860" w:rsidP="00EE5860">
      <w:pPr>
        <w:rPr>
          <w:lang w:eastAsia="x-none"/>
        </w:rPr>
      </w:pPr>
      <w:r w:rsidRPr="00441CD0">
        <w:rPr>
          <w:lang w:eastAsia="x-none"/>
        </w:rPr>
        <w:t>If redundant transmission is required for a QoS flow, the SMF shall instruct the PSA UPF to replicate each downlink packet of the QoS Flow and to assign a sequence number to them by provisioning a FAR with the following information in a PFCP Session Establishment Request or PFCP Session Modification Request:</w:t>
      </w:r>
    </w:p>
    <w:p w14:paraId="324BEBB7" w14:textId="77777777" w:rsidR="00EE5860" w:rsidRPr="00441CD0" w:rsidRDefault="00EE5860" w:rsidP="00EE5860">
      <w:pPr>
        <w:pStyle w:val="B1"/>
        <w:rPr>
          <w:lang w:val="en-US"/>
        </w:rPr>
      </w:pPr>
      <w:bookmarkStart w:id="2044" w:name="_Toc36030910"/>
      <w:bookmarkStart w:id="2045" w:name="_Toc36042830"/>
      <w:bookmarkStart w:id="2046" w:name="_Toc36814154"/>
      <w:bookmarkStart w:id="2047" w:name="_Toc44689004"/>
      <w:bookmarkStart w:id="2048" w:name="_Toc44923758"/>
      <w:r w:rsidRPr="00441CD0">
        <w:rPr>
          <w:lang w:val="en-US"/>
        </w:rPr>
        <w:t>-</w:t>
      </w:r>
      <w:r w:rsidRPr="00441CD0">
        <w:rPr>
          <w:lang w:val="en-US"/>
        </w:rPr>
        <w:tab/>
        <w:t xml:space="preserve">the Redundant Transmission </w:t>
      </w:r>
      <w:r>
        <w:rPr>
          <w:lang w:val="en-US"/>
        </w:rPr>
        <w:t xml:space="preserve">Forwarding </w:t>
      </w:r>
      <w:r w:rsidRPr="00441CD0">
        <w:rPr>
          <w:lang w:val="en-US"/>
        </w:rPr>
        <w:t xml:space="preserve">Parameters IE including an </w:t>
      </w:r>
      <w:r w:rsidRPr="00441CD0">
        <w:rPr>
          <w:szCs w:val="18"/>
        </w:rPr>
        <w:t xml:space="preserve">Outer Header Creation IE set to </w:t>
      </w:r>
      <w:r w:rsidRPr="00441CD0">
        <w:rPr>
          <w:lang w:val="en-US"/>
        </w:rPr>
        <w:t>the remote F-TEID of the redundant GTP-U tunnel, and if the GTP-U tunnel for redundant transmission uses a different network instance than the primary GTP-U tunnel, the Network Instance to be used for redundant transmission;</w:t>
      </w:r>
    </w:p>
    <w:p w14:paraId="259EA805" w14:textId="77777777" w:rsidR="00EE5860" w:rsidRPr="00441CD0" w:rsidRDefault="00EE5860" w:rsidP="00EE5860">
      <w:pPr>
        <w:pStyle w:val="B1"/>
        <w:rPr>
          <w:lang w:eastAsia="x-none"/>
        </w:rPr>
      </w:pPr>
      <w:r w:rsidRPr="00441CD0">
        <w:rPr>
          <w:rFonts w:hint="eastAsia"/>
          <w:lang w:val="en-US" w:eastAsia="zh-CN"/>
        </w:rPr>
        <w:t>-</w:t>
      </w:r>
      <w:r w:rsidRPr="00441CD0">
        <w:rPr>
          <w:lang w:val="en-US" w:eastAsia="zh-CN"/>
        </w:rPr>
        <w:tab/>
      </w:r>
      <w:r w:rsidRPr="00441CD0">
        <w:rPr>
          <w:lang w:val="en-US"/>
        </w:rPr>
        <w:t xml:space="preserve">the Apply Action IE with </w:t>
      </w:r>
      <w:r w:rsidRPr="00441CD0">
        <w:rPr>
          <w:lang w:val="en-US" w:eastAsia="zh-CN"/>
        </w:rPr>
        <w:t xml:space="preserve">both the FORW and the </w:t>
      </w:r>
      <w:r w:rsidRPr="00441CD0">
        <w:rPr>
          <w:lang w:val="en-US"/>
        </w:rPr>
        <w:t>DFRT flags set to "1"</w:t>
      </w:r>
      <w:r w:rsidRPr="00441CD0">
        <w:rPr>
          <w:lang w:eastAsia="x-none"/>
        </w:rPr>
        <w:t>.</w:t>
      </w:r>
    </w:p>
    <w:p w14:paraId="52A087CE" w14:textId="77777777" w:rsidR="00EE5860" w:rsidRPr="00441CD0" w:rsidRDefault="00EE5860" w:rsidP="00EE5860">
      <w:r w:rsidRPr="00441CD0">
        <w:rPr>
          <w:lang w:eastAsia="zh-CN"/>
        </w:rPr>
        <w:lastRenderedPageBreak/>
        <w:t>When so instructed, the PSA UPF shall replicate downlink packets associated to such a FAR</w:t>
      </w:r>
      <w:r w:rsidRPr="00441CD0">
        <w:rPr>
          <w:lang w:val="en-US"/>
        </w:rPr>
        <w:t xml:space="preserve"> and construct the duplicated downlink packets using the </w:t>
      </w:r>
      <w:r w:rsidRPr="00441CD0">
        <w:rPr>
          <w:szCs w:val="18"/>
        </w:rPr>
        <w:t xml:space="preserve">information included in the </w:t>
      </w:r>
      <w:r w:rsidRPr="00441CD0">
        <w:rPr>
          <w:lang w:val="en-US"/>
        </w:rPr>
        <w:t xml:space="preserve">Redundant Transmission </w:t>
      </w:r>
      <w:r>
        <w:rPr>
          <w:lang w:val="en-US"/>
        </w:rPr>
        <w:t xml:space="preserve">Forwarding </w:t>
      </w:r>
      <w:r w:rsidRPr="00441CD0">
        <w:rPr>
          <w:lang w:val="en-US"/>
        </w:rPr>
        <w:t xml:space="preserve">Parameters IE and other information included in the </w:t>
      </w:r>
      <w:r w:rsidRPr="00441CD0">
        <w:t xml:space="preserve">Forwarding </w:t>
      </w:r>
      <w:r w:rsidRPr="00441CD0">
        <w:rPr>
          <w:lang w:val="sv-SE"/>
        </w:rPr>
        <w:t>P</w:t>
      </w:r>
      <w:r w:rsidRPr="00441CD0">
        <w:t xml:space="preserve">arameters IE for information that is not part of the </w:t>
      </w:r>
      <w:r w:rsidRPr="00441CD0">
        <w:rPr>
          <w:lang w:val="en-US"/>
        </w:rPr>
        <w:t xml:space="preserve">Redundant Transmission </w:t>
      </w:r>
      <w:r>
        <w:rPr>
          <w:lang w:val="en-US"/>
        </w:rPr>
        <w:t xml:space="preserve">Forwarding </w:t>
      </w:r>
      <w:r w:rsidRPr="00441CD0">
        <w:rPr>
          <w:lang w:val="en-US"/>
        </w:rPr>
        <w:t>Parameters IE</w:t>
      </w:r>
      <w:r w:rsidRPr="00441CD0">
        <w:t>.The PSA UPF shall add the same sequence number in the PDU Session Container extension header of the downlink packet and the related duplicated downlink packets as specified in 3GPP TS 38.415 [34].</w:t>
      </w:r>
    </w:p>
    <w:p w14:paraId="7386C851" w14:textId="77777777" w:rsidR="00EE5860" w:rsidRPr="00441CD0" w:rsidRDefault="00EE5860" w:rsidP="00EE5860">
      <w:pPr>
        <w:pStyle w:val="Heading4"/>
        <w:rPr>
          <w:noProof/>
        </w:rPr>
      </w:pPr>
      <w:bookmarkStart w:id="2049" w:name="_Toc51860727"/>
      <w:bookmarkStart w:id="2050" w:name="_Toc57930494"/>
      <w:bookmarkStart w:id="2051" w:name="_Toc57931124"/>
      <w:bookmarkStart w:id="2052" w:name="_Toc67499517"/>
      <w:r w:rsidRPr="00441CD0">
        <w:rPr>
          <w:noProof/>
        </w:rPr>
        <w:t>5.24.2.4</w:t>
      </w:r>
      <w:r w:rsidRPr="00441CD0">
        <w:rPr>
          <w:noProof/>
        </w:rPr>
        <w:tab/>
        <w:t>Eliminating duplicated uplink packets</w:t>
      </w:r>
      <w:bookmarkEnd w:id="2044"/>
      <w:bookmarkEnd w:id="2045"/>
      <w:bookmarkEnd w:id="2046"/>
      <w:bookmarkEnd w:id="2047"/>
      <w:bookmarkEnd w:id="2048"/>
      <w:bookmarkEnd w:id="2049"/>
      <w:bookmarkEnd w:id="2050"/>
      <w:bookmarkEnd w:id="2051"/>
      <w:bookmarkEnd w:id="2052"/>
    </w:p>
    <w:p w14:paraId="14BFCD81" w14:textId="77777777" w:rsidR="00EE5860" w:rsidRPr="00441CD0" w:rsidRDefault="00EE5860" w:rsidP="00EE5860">
      <w:pPr>
        <w:rPr>
          <w:lang w:eastAsia="x-none"/>
        </w:rPr>
      </w:pPr>
      <w:r w:rsidRPr="00441CD0">
        <w:rPr>
          <w:lang w:eastAsia="x-none"/>
        </w:rPr>
        <w:t>For QoS flows for which redundant transmission is required, the SMF shall also instruct the PSA UPF to eliminate the duplicated uplink packets of the QoS Flow, based on their sequence numbers in the PDU Session Container extension header by</w:t>
      </w:r>
      <w:r w:rsidRPr="00441CD0">
        <w:rPr>
          <w:lang w:val="en-US" w:eastAsia="zh-CN"/>
        </w:rPr>
        <w:t xml:space="preserve"> setting the </w:t>
      </w:r>
      <w:r w:rsidRPr="00441CD0">
        <w:rPr>
          <w:lang w:val="en-US"/>
        </w:rPr>
        <w:t xml:space="preserve">EDRT flag and the FORW flag in the Apply Action IE in the FAR IE to request the UPF to </w:t>
      </w:r>
      <w:r w:rsidRPr="00441CD0">
        <w:rPr>
          <w:lang w:eastAsia="x-none"/>
        </w:rPr>
        <w:t>eliminate the duplicated uplink packets based on the sequence number, i.e.</w:t>
      </w:r>
      <w:r w:rsidRPr="00441CD0">
        <w:rPr>
          <w:lang w:val="en-US" w:eastAsia="x-none"/>
        </w:rPr>
        <w:t xml:space="preserve"> to forward</w:t>
      </w:r>
      <w:r w:rsidRPr="00441CD0">
        <w:rPr>
          <w:lang w:eastAsia="x-none"/>
        </w:rPr>
        <w:t xml:space="preserve"> the uplink packets and to drop duplicated uplink packets. When so instructed,</w:t>
      </w:r>
      <w:r w:rsidRPr="00441CD0">
        <w:rPr>
          <w:rFonts w:hint="eastAsia"/>
          <w:lang w:eastAsia="zh-CN"/>
        </w:rPr>
        <w:t xml:space="preserve"> </w:t>
      </w:r>
      <w:r w:rsidRPr="00441CD0">
        <w:rPr>
          <w:lang w:eastAsia="zh-CN"/>
        </w:rPr>
        <w:t xml:space="preserve">the PSA UPF shall forward the </w:t>
      </w:r>
      <w:r w:rsidRPr="00441CD0">
        <w:rPr>
          <w:lang w:eastAsia="x-none"/>
        </w:rPr>
        <w:t>only one copy of the uplink packets and drop duplicate uplink packets</w:t>
      </w:r>
      <w:r w:rsidRPr="00441CD0">
        <w:rPr>
          <w:lang w:val="en-US"/>
        </w:rPr>
        <w:t>.</w:t>
      </w:r>
    </w:p>
    <w:p w14:paraId="1D3B8DEE" w14:textId="77777777" w:rsidR="00EE5860" w:rsidRPr="00867BF5" w:rsidRDefault="00EE5860" w:rsidP="00EE5860">
      <w:pPr>
        <w:pStyle w:val="Heading3"/>
      </w:pPr>
      <w:bookmarkStart w:id="2053" w:name="_Toc19717155"/>
      <w:bookmarkStart w:id="2054" w:name="_Toc27490628"/>
      <w:bookmarkStart w:id="2055" w:name="_Toc27556921"/>
      <w:bookmarkStart w:id="2056" w:name="_Toc27723838"/>
      <w:bookmarkStart w:id="2057" w:name="_Toc36814155"/>
      <w:bookmarkStart w:id="2058" w:name="_Toc44689005"/>
      <w:bookmarkStart w:id="2059" w:name="_Toc44923759"/>
      <w:bookmarkStart w:id="2060" w:name="_Toc51860728"/>
      <w:bookmarkStart w:id="2061" w:name="_Toc57930495"/>
      <w:bookmarkStart w:id="2062" w:name="_Toc57931125"/>
      <w:bookmarkStart w:id="2063" w:name="_Toc36030911"/>
      <w:bookmarkStart w:id="2064" w:name="_Toc36042831"/>
      <w:bookmarkStart w:id="2065" w:name="_Toc67499518"/>
      <w:r w:rsidRPr="00867BF5">
        <w:t>5.24.3</w:t>
      </w:r>
      <w:r w:rsidRPr="00867BF5">
        <w:tab/>
        <w:t>Redundant Transmission at transport layer</w:t>
      </w:r>
      <w:bookmarkEnd w:id="2053"/>
      <w:bookmarkEnd w:id="2054"/>
      <w:bookmarkEnd w:id="2055"/>
      <w:bookmarkEnd w:id="2056"/>
      <w:bookmarkEnd w:id="2057"/>
      <w:bookmarkEnd w:id="2058"/>
      <w:bookmarkEnd w:id="2059"/>
      <w:bookmarkEnd w:id="2060"/>
      <w:bookmarkEnd w:id="2061"/>
      <w:bookmarkEnd w:id="2062"/>
      <w:bookmarkEnd w:id="2065"/>
    </w:p>
    <w:p w14:paraId="10C0A28E" w14:textId="77777777" w:rsidR="00EE5860" w:rsidRPr="00867BF5" w:rsidRDefault="00EE5860" w:rsidP="00EE5860">
      <w:bookmarkStart w:id="2066" w:name="_Toc36814156"/>
      <w:r w:rsidRPr="00867BF5">
        <w:t>Stage 2 requirements for support of Redundant Transmission at transport layer for high reliability communication are specified in clause</w:t>
      </w:r>
      <w:r w:rsidRPr="00867BF5">
        <w:rPr>
          <w:noProof/>
        </w:rPr>
        <w:t> </w:t>
      </w:r>
      <w:r w:rsidRPr="00867BF5">
        <w:t xml:space="preserve">5.33.2.3 of </w:t>
      </w:r>
      <w:r w:rsidRPr="00867BF5">
        <w:rPr>
          <w:noProof/>
        </w:rPr>
        <w:t>3GPP </w:t>
      </w:r>
      <w:r w:rsidRPr="00867BF5">
        <w:t>TS 23.501 [28].</w:t>
      </w:r>
    </w:p>
    <w:p w14:paraId="4928D2D0" w14:textId="77777777" w:rsidR="00EE5860" w:rsidRDefault="00EE5860" w:rsidP="00EE5860">
      <w:pPr>
        <w:rPr>
          <w:lang w:val="en-US"/>
        </w:rPr>
      </w:pPr>
      <w:r w:rsidRPr="00867BF5">
        <w:rPr>
          <w:lang w:val="en-US"/>
        </w:rPr>
        <w:t xml:space="preserve">If </w:t>
      </w:r>
      <w:r>
        <w:rPr>
          <w:lang w:val="en-US"/>
        </w:rPr>
        <w:t xml:space="preserve">it </w:t>
      </w:r>
      <w:r w:rsidRPr="00867BF5">
        <w:rPr>
          <w:lang w:val="en-US"/>
        </w:rPr>
        <w:t xml:space="preserve">supports the </w:t>
      </w:r>
      <w:r w:rsidRPr="00867BF5">
        <w:t xml:space="preserve">redundant transmission at transport layer, the UP function shall set the RTTL feature flag in the </w:t>
      </w:r>
      <w:r w:rsidRPr="00867BF5">
        <w:rPr>
          <w:lang w:val="en-US"/>
        </w:rPr>
        <w:t xml:space="preserve">UP Function Features IE (see clause 8.2.25). If so, </w:t>
      </w:r>
      <w:r>
        <w:rPr>
          <w:lang w:val="en-US"/>
        </w:rPr>
        <w:t xml:space="preserve">during the UE requested PDU session establishment procedure, </w:t>
      </w:r>
      <w:r w:rsidRPr="00867BF5">
        <w:t xml:space="preserve">the CP function may </w:t>
      </w:r>
      <w:r>
        <w:rPr>
          <w:lang w:val="en-US"/>
        </w:rPr>
        <w:t xml:space="preserve">select the UPF that supports </w:t>
      </w:r>
      <w:r>
        <w:t>redundant transmission at transport layer for the PDU session</w:t>
      </w:r>
      <w:r w:rsidRPr="00867BF5">
        <w:rPr>
          <w:lang w:val="en-US"/>
        </w:rPr>
        <w:t>.</w:t>
      </w:r>
    </w:p>
    <w:p w14:paraId="3E2C5C5D" w14:textId="77777777" w:rsidR="00EE5860" w:rsidRDefault="00EE5860" w:rsidP="00EE5860">
      <w:pPr>
        <w:pStyle w:val="NO"/>
      </w:pPr>
      <w:r>
        <w:t>NOTE:</w:t>
      </w:r>
      <w:r>
        <w:tab/>
        <w:t>How the UPF perform the redundant transmission at transport layer is left up to UPF implementation.</w:t>
      </w:r>
    </w:p>
    <w:p w14:paraId="46E03DB7" w14:textId="77777777" w:rsidR="00EE5860" w:rsidRPr="00441CD0" w:rsidRDefault="00EE5860" w:rsidP="00EE5860">
      <w:pPr>
        <w:pStyle w:val="Heading3"/>
      </w:pPr>
      <w:bookmarkStart w:id="2067" w:name="_Toc44689006"/>
      <w:bookmarkStart w:id="2068" w:name="_Toc44923760"/>
      <w:bookmarkStart w:id="2069" w:name="_Toc51860729"/>
      <w:bookmarkStart w:id="2070" w:name="_Toc57930496"/>
      <w:bookmarkStart w:id="2071" w:name="_Toc57931126"/>
      <w:bookmarkStart w:id="2072" w:name="_Toc67499519"/>
      <w:r w:rsidRPr="00441CD0">
        <w:t>5.24.4</w:t>
      </w:r>
      <w:r w:rsidRPr="00441CD0">
        <w:tab/>
        <w:t>Per QoS Flow Per UE QoS Monitoring</w:t>
      </w:r>
      <w:bookmarkEnd w:id="2022"/>
      <w:bookmarkEnd w:id="2023"/>
      <w:bookmarkEnd w:id="2024"/>
      <w:bookmarkEnd w:id="2063"/>
      <w:bookmarkEnd w:id="2064"/>
      <w:bookmarkEnd w:id="2066"/>
      <w:bookmarkEnd w:id="2067"/>
      <w:bookmarkEnd w:id="2068"/>
      <w:bookmarkEnd w:id="2069"/>
      <w:bookmarkEnd w:id="2070"/>
      <w:bookmarkEnd w:id="2071"/>
      <w:bookmarkEnd w:id="2072"/>
    </w:p>
    <w:p w14:paraId="23AC7ED5" w14:textId="77777777" w:rsidR="00EE5860" w:rsidRPr="00441CD0" w:rsidRDefault="00EE5860" w:rsidP="00EE5860">
      <w:pPr>
        <w:pStyle w:val="Heading4"/>
        <w:rPr>
          <w:rFonts w:cs="Arial"/>
          <w:bCs/>
        </w:rPr>
      </w:pPr>
      <w:bookmarkStart w:id="2073" w:name="_Toc27490630"/>
      <w:bookmarkStart w:id="2074" w:name="_Toc27556923"/>
      <w:bookmarkStart w:id="2075" w:name="_Toc27723840"/>
      <w:bookmarkStart w:id="2076" w:name="_Toc36030912"/>
      <w:bookmarkStart w:id="2077" w:name="_Toc36042832"/>
      <w:bookmarkStart w:id="2078" w:name="_Toc36814157"/>
      <w:bookmarkStart w:id="2079" w:name="_Toc44689007"/>
      <w:bookmarkStart w:id="2080" w:name="_Toc44923761"/>
      <w:bookmarkStart w:id="2081" w:name="_Toc51860730"/>
      <w:bookmarkStart w:id="2082" w:name="_Toc57930497"/>
      <w:bookmarkStart w:id="2083" w:name="_Toc57931127"/>
      <w:bookmarkStart w:id="2084" w:name="_Toc67499520"/>
      <w:r w:rsidRPr="00441CD0">
        <w:t>5.24.4.1</w:t>
      </w:r>
      <w:r w:rsidRPr="00441CD0">
        <w:tab/>
        <w:t>General</w:t>
      </w:r>
      <w:bookmarkEnd w:id="2073"/>
      <w:bookmarkEnd w:id="2074"/>
      <w:bookmarkEnd w:id="2075"/>
      <w:bookmarkEnd w:id="2076"/>
      <w:bookmarkEnd w:id="2077"/>
      <w:bookmarkEnd w:id="2078"/>
      <w:bookmarkEnd w:id="2079"/>
      <w:bookmarkEnd w:id="2080"/>
      <w:bookmarkEnd w:id="2081"/>
      <w:bookmarkEnd w:id="2082"/>
      <w:bookmarkEnd w:id="2083"/>
      <w:bookmarkEnd w:id="2084"/>
    </w:p>
    <w:p w14:paraId="2B8A73B1" w14:textId="77777777" w:rsidR="00EE5860" w:rsidRPr="00441CD0" w:rsidRDefault="00EE5860" w:rsidP="00EE5860">
      <w:pPr>
        <w:rPr>
          <w:lang w:eastAsia="zh-CN"/>
        </w:rPr>
      </w:pPr>
      <w:r w:rsidRPr="00441CD0">
        <w:t>Stage 2 requirements for support of per QoS flow per UE QoS monitoring are specified in clause</w:t>
      </w:r>
      <w:r w:rsidRPr="00441CD0">
        <w:rPr>
          <w:noProof/>
        </w:rPr>
        <w:t> </w:t>
      </w:r>
      <w:r w:rsidRPr="00441CD0">
        <w:t xml:space="preserve">5.33.3.2 of </w:t>
      </w:r>
      <w:r w:rsidRPr="00441CD0">
        <w:rPr>
          <w:noProof/>
        </w:rPr>
        <w:t>3GPP </w:t>
      </w:r>
      <w:r w:rsidRPr="00441CD0">
        <w:t>TS 23.501 [28].</w:t>
      </w:r>
    </w:p>
    <w:p w14:paraId="79851D9F" w14:textId="69449E59"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QFQM feature flag in the </w:t>
      </w:r>
      <w:r w:rsidR="00584C62">
        <w:t xml:space="preserve">UP </w:t>
      </w:r>
      <w:r w:rsidRPr="00441CD0">
        <w:rPr>
          <w:lang w:val="en-US"/>
        </w:rPr>
        <w:t xml:space="preserve">Function Features IE if it supports </w:t>
      </w:r>
      <w:r w:rsidRPr="00441CD0">
        <w:t>per QoS flow per UE QoS monitoring</w:t>
      </w:r>
      <w:r w:rsidRPr="00441CD0">
        <w:rPr>
          <w:lang w:val="en-US"/>
        </w:rPr>
        <w:t xml:space="preserve"> (see clause 8.2.25). If so, </w:t>
      </w:r>
      <w:r w:rsidRPr="00441CD0">
        <w:t xml:space="preserve">the SMF may </w:t>
      </w:r>
      <w:r w:rsidRPr="00441CD0">
        <w:rPr>
          <w:lang w:val="en-US"/>
        </w:rPr>
        <w:t xml:space="preserve">request the UPF to perform the </w:t>
      </w:r>
      <w:r w:rsidRPr="00441CD0">
        <w:t>per QoS flow per UE QoS monitoring during a PFCP session establishment or a PFCP session modification procedure</w:t>
      </w:r>
      <w:r w:rsidRPr="00441CD0">
        <w:rPr>
          <w:lang w:val="en-US"/>
        </w:rPr>
        <w:t>.</w:t>
      </w:r>
    </w:p>
    <w:p w14:paraId="02CE522E" w14:textId="33AB7660" w:rsidR="00EE5860" w:rsidRPr="00441CD0" w:rsidRDefault="00EE5860" w:rsidP="00EE5860">
      <w:r w:rsidRPr="00441CD0">
        <w:rPr>
          <w:lang w:val="en-US"/>
        </w:rPr>
        <w:t>T</w:t>
      </w:r>
      <w:r w:rsidRPr="00441CD0">
        <w:t xml:space="preserve">he SMF shall provision one or more </w:t>
      </w:r>
      <w:r w:rsidRPr="00441CD0">
        <w:rPr>
          <w:lang w:val="sv-SE"/>
        </w:rPr>
        <w:t>QoS Monitoring per QoS flow control Information IE</w:t>
      </w:r>
      <w:r w:rsidRPr="00441CD0">
        <w:t xml:space="preserve">s to instruct the UPF to monitor the </w:t>
      </w:r>
      <w:r w:rsidRPr="00441CD0">
        <w:rPr>
          <w:noProof/>
          <w:lang w:eastAsia="zh-CN"/>
        </w:rPr>
        <w:t xml:space="preserve">packet delay(s) </w:t>
      </w:r>
      <w:r w:rsidRPr="00441CD0">
        <w:t xml:space="preserve">of QoS flows as specified in </w:t>
      </w:r>
      <w:r w:rsidRPr="00441CD0">
        <w:rPr>
          <w:lang w:eastAsia="zh-CN"/>
        </w:rPr>
        <w:t>5.24.4.2</w:t>
      </w:r>
      <w:r w:rsidRPr="00441CD0">
        <w:t>.</w:t>
      </w:r>
      <w:r w:rsidR="00584C62">
        <w:t xml:space="preserve"> The SMF may request the UPF to stop the on-going QoS monitoring as specified in </w:t>
      </w:r>
      <w:r w:rsidR="00415C19">
        <w:t>clause 5</w:t>
      </w:r>
      <w:r w:rsidR="00584C62">
        <w:t>.24.4.2, when needed.</w:t>
      </w:r>
    </w:p>
    <w:p w14:paraId="4033541A" w14:textId="77777777" w:rsidR="00EE5860" w:rsidRPr="00441CD0" w:rsidRDefault="00EE5860" w:rsidP="00EE5860">
      <w:r w:rsidRPr="00441CD0">
        <w:t xml:space="preserve">The UPF shall report the QoS monitoring result of the QoS flows to the SMF by sending </w:t>
      </w:r>
      <w:r w:rsidRPr="00441CD0">
        <w:rPr>
          <w:rFonts w:hint="eastAsia"/>
          <w:lang w:val="fr-FR" w:eastAsia="zh-CN"/>
        </w:rPr>
        <w:t>Q</w:t>
      </w:r>
      <w:r w:rsidRPr="00441CD0">
        <w:rPr>
          <w:lang w:val="fr-FR" w:eastAsia="zh-CN"/>
        </w:rPr>
        <w:t>oS Monitoring Report IEs to the SMF as specifie</w:t>
      </w:r>
      <w:r w:rsidRPr="00441CD0">
        <w:t>d in 5.24.4.3.</w:t>
      </w:r>
    </w:p>
    <w:p w14:paraId="0C2E356E" w14:textId="77777777" w:rsidR="00EE5860" w:rsidRPr="00441CD0" w:rsidRDefault="00EE5860" w:rsidP="00EE5860">
      <w:pPr>
        <w:pStyle w:val="Heading4"/>
        <w:rPr>
          <w:rFonts w:cs="Arial"/>
          <w:bCs/>
        </w:rPr>
      </w:pPr>
      <w:bookmarkStart w:id="2085" w:name="_Toc27490631"/>
      <w:bookmarkStart w:id="2086" w:name="_Toc27556924"/>
      <w:bookmarkStart w:id="2087" w:name="_Toc27723841"/>
      <w:bookmarkStart w:id="2088" w:name="_Toc36030913"/>
      <w:bookmarkStart w:id="2089" w:name="_Toc36042833"/>
      <w:bookmarkStart w:id="2090" w:name="_Toc36814158"/>
      <w:bookmarkStart w:id="2091" w:name="_Toc44689008"/>
      <w:bookmarkStart w:id="2092" w:name="_Toc44923762"/>
      <w:bookmarkStart w:id="2093" w:name="_Toc51860731"/>
      <w:bookmarkStart w:id="2094" w:name="_Toc57930498"/>
      <w:bookmarkStart w:id="2095" w:name="_Toc57931128"/>
      <w:bookmarkStart w:id="2096" w:name="_Toc67499521"/>
      <w:r w:rsidRPr="00441CD0">
        <w:t>5.24.4.2</w:t>
      </w:r>
      <w:r w:rsidRPr="00441CD0">
        <w:tab/>
        <w:t>QoS Monitoring Control</w:t>
      </w:r>
      <w:bookmarkEnd w:id="2085"/>
      <w:bookmarkEnd w:id="2086"/>
      <w:bookmarkEnd w:id="2087"/>
      <w:bookmarkEnd w:id="2088"/>
      <w:bookmarkEnd w:id="2089"/>
      <w:bookmarkEnd w:id="2090"/>
      <w:bookmarkEnd w:id="2091"/>
      <w:bookmarkEnd w:id="2092"/>
      <w:bookmarkEnd w:id="2093"/>
      <w:bookmarkEnd w:id="2094"/>
      <w:bookmarkEnd w:id="2095"/>
      <w:bookmarkEnd w:id="2096"/>
    </w:p>
    <w:p w14:paraId="63C4681E" w14:textId="1BC4B4DF" w:rsidR="00EE5860" w:rsidRPr="00441CD0" w:rsidRDefault="00584C62" w:rsidP="00EE5860">
      <w:pPr>
        <w:rPr>
          <w:lang w:val="en-US"/>
        </w:rPr>
      </w:pPr>
      <w:r w:rsidRPr="00441CD0">
        <w:rPr>
          <w:lang w:val="en-US"/>
        </w:rPr>
        <w:t>If the</w:t>
      </w:r>
      <w:r w:rsidRPr="00441CD0">
        <w:rPr>
          <w:lang w:eastAsia="zh-CN"/>
        </w:rPr>
        <w:t xml:space="preserve"> per QoS Flow per UE QoS monitoring is required</w:t>
      </w:r>
      <w:r w:rsidRPr="00441CD0">
        <w:t>,</w:t>
      </w:r>
      <w:r w:rsidRPr="00441CD0">
        <w:rPr>
          <w:lang w:val="en-US"/>
        </w:rPr>
        <w:t xml:space="preserve"> the </w:t>
      </w:r>
      <w:r>
        <w:rPr>
          <w:lang w:val="en-US"/>
        </w:rPr>
        <w:t>SMF</w:t>
      </w:r>
      <w:r w:rsidRPr="00441CD0">
        <w:rPr>
          <w:lang w:val="en-US"/>
        </w:rPr>
        <w:t xml:space="preserve"> may provision the following IEs included in the </w:t>
      </w:r>
      <w:r w:rsidRPr="00441CD0">
        <w:rPr>
          <w:lang w:val="sv-SE"/>
        </w:rPr>
        <w:t>QoS Monitoring per QoS flow Control Information IE</w:t>
      </w:r>
      <w:r w:rsidRPr="00441CD0">
        <w:rPr>
          <w:lang w:val="en-US"/>
        </w:rPr>
        <w:t>:</w:t>
      </w:r>
    </w:p>
    <w:p w14:paraId="00DB38B8" w14:textId="77777777" w:rsidR="00EE5860" w:rsidRPr="00441CD0" w:rsidRDefault="00EE5860" w:rsidP="00EE5860">
      <w:pPr>
        <w:pStyle w:val="B1"/>
        <w:rPr>
          <w:lang w:val="en-US"/>
        </w:rPr>
      </w:pPr>
      <w:r w:rsidRPr="00441CD0">
        <w:rPr>
          <w:lang w:val="en-US"/>
        </w:rPr>
        <w:t>-</w:t>
      </w:r>
      <w:r w:rsidRPr="00441CD0">
        <w:rPr>
          <w:lang w:val="en-US"/>
        </w:rPr>
        <w:tab/>
        <w:t>one or more QFI IEs indicating the QoS flow(s) required for the QoS monitoring;</w:t>
      </w:r>
    </w:p>
    <w:p w14:paraId="751B9AF2" w14:textId="77777777" w:rsidR="00EE5860" w:rsidRPr="00441CD0" w:rsidRDefault="00EE5860" w:rsidP="00EE5860">
      <w:pPr>
        <w:pStyle w:val="B1"/>
      </w:pPr>
      <w:r w:rsidRPr="00441CD0">
        <w:rPr>
          <w:lang w:val="en-US"/>
        </w:rPr>
        <w:t>-</w:t>
      </w:r>
      <w:r w:rsidRPr="00441CD0">
        <w:rPr>
          <w:lang w:val="en-US"/>
        </w:rPr>
        <w:tab/>
        <w:t xml:space="preserve">a </w:t>
      </w:r>
      <w:r w:rsidRPr="00441CD0">
        <w:t xml:space="preserve">Requested </w:t>
      </w:r>
      <w:r w:rsidRPr="00441CD0">
        <w:rPr>
          <w:noProof/>
          <w:lang w:eastAsia="zh-CN"/>
        </w:rPr>
        <w:t xml:space="preserve">QoS Monitoring IE indicating a request to monitor the </w:t>
      </w:r>
      <w:r w:rsidRPr="00441CD0">
        <w:t>downlink packet delay, uplink packet delay, and/or the round trip packet delay between the UPF (PSA) and UE;</w:t>
      </w:r>
    </w:p>
    <w:p w14:paraId="3F142748" w14:textId="77777777" w:rsidR="00EE5860" w:rsidRPr="00441CD0" w:rsidRDefault="00EE5860" w:rsidP="00EE5860">
      <w:pPr>
        <w:pStyle w:val="B1"/>
        <w:rPr>
          <w:lang w:val="en-US"/>
        </w:rPr>
      </w:pPr>
      <w:r w:rsidRPr="00441CD0">
        <w:rPr>
          <w:lang w:val="en-US"/>
        </w:rPr>
        <w:t>-</w:t>
      </w:r>
      <w:r w:rsidRPr="00441CD0">
        <w:rPr>
          <w:lang w:val="en-US"/>
        </w:rPr>
        <w:tab/>
        <w:t xml:space="preserve">a </w:t>
      </w: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r w:rsidRPr="00441CD0">
        <w:rPr>
          <w:noProof/>
          <w:lang w:eastAsia="zh-CN"/>
        </w:rPr>
        <w:t xml:space="preserve"> IE indicating the </w:t>
      </w:r>
      <w:r w:rsidRPr="00441CD0">
        <w:rPr>
          <w:lang w:val="en-US"/>
        </w:rPr>
        <w:t>frequency for the reporting, such as</w:t>
      </w:r>
      <w:r w:rsidRPr="00441CD0">
        <w:rPr>
          <w:lang w:eastAsia="ko-KR"/>
        </w:rPr>
        <w:t xml:space="preserve"> event triggered, </w:t>
      </w:r>
      <w:r w:rsidRPr="00441CD0">
        <w:rPr>
          <w:lang w:val="en-US"/>
        </w:rPr>
        <w:t>periodic, and/or when the PDU Session is released</w:t>
      </w:r>
      <w:r w:rsidRPr="00441CD0">
        <w:t>;</w:t>
      </w:r>
    </w:p>
    <w:p w14:paraId="0333D3CB" w14:textId="77777777" w:rsidR="00EE5860" w:rsidRPr="00441CD0" w:rsidRDefault="00EE5860" w:rsidP="00EE5860">
      <w:pPr>
        <w:pStyle w:val="B1"/>
        <w:rPr>
          <w:lang w:eastAsia="zh-CN"/>
        </w:rPr>
      </w:pPr>
      <w:r w:rsidRPr="00441CD0">
        <w:rPr>
          <w:lang w:val="en-US"/>
        </w:rPr>
        <w:t>-</w:t>
      </w:r>
      <w:r w:rsidRPr="00441CD0">
        <w:rPr>
          <w:lang w:val="en-US"/>
        </w:rPr>
        <w:tab/>
        <w:t xml:space="preserve">a </w:t>
      </w:r>
      <w:r w:rsidRPr="00441CD0">
        <w:t xml:space="preserve">Packet Delay Thresholds IE indicating </w:t>
      </w:r>
      <w:r w:rsidRPr="00441CD0">
        <w:rPr>
          <w:lang w:eastAsia="zh-CN"/>
        </w:rPr>
        <w:t xml:space="preserve">thresholds for the </w:t>
      </w:r>
      <w:r w:rsidRPr="00441CD0">
        <w:t xml:space="preserve">downlink packet delay, uplink packet delay, and/or the round trip packet delay to </w:t>
      </w:r>
      <w:r w:rsidRPr="00441CD0">
        <w:rPr>
          <w:lang w:val="en-US"/>
        </w:rPr>
        <w:t>generate the QoS monitoring reports to the CP function,</w:t>
      </w:r>
      <w:r w:rsidRPr="00441CD0">
        <w:t xml:space="preserve"> 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14:paraId="7650D607" w14:textId="77777777" w:rsidR="00EE5860" w:rsidRPr="00441CD0" w:rsidRDefault="00EE5860" w:rsidP="00EE5860">
      <w:pPr>
        <w:pStyle w:val="B1"/>
        <w:rPr>
          <w:lang w:val="en-US"/>
        </w:rPr>
      </w:pPr>
      <w:r w:rsidRPr="00441CD0">
        <w:rPr>
          <w:lang w:val="en-US"/>
        </w:rPr>
        <w:lastRenderedPageBreak/>
        <w:t>-</w:t>
      </w:r>
      <w:r w:rsidRPr="00441CD0">
        <w:rPr>
          <w:lang w:val="en-US"/>
        </w:rPr>
        <w:tab/>
        <w:t xml:space="preserve">a </w:t>
      </w:r>
      <w:r w:rsidRPr="00441CD0">
        <w:t xml:space="preserve">Minimum Wait Time IE, </w:t>
      </w:r>
      <w:r w:rsidRPr="00441CD0">
        <w:rPr>
          <w:lang w:val="en-US"/>
        </w:rPr>
        <w:t xml:space="preserve">to indicate the minimum waiting </w:t>
      </w:r>
      <w:r w:rsidRPr="00212D75">
        <w:rPr>
          <w:lang w:val="en-US"/>
        </w:rPr>
        <w:t xml:space="preserve">time </w:t>
      </w:r>
      <w:r w:rsidRPr="00C95CC3">
        <w:t xml:space="preserve">between two consecutive reports, </w:t>
      </w:r>
      <w:r w:rsidRPr="00212D75">
        <w:t>if the</w:t>
      </w:r>
      <w:r w:rsidRPr="001827FE">
        <w:rPr>
          <w:noProof/>
        </w:rPr>
        <w:t xml:space="preserve">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val="en-US"/>
        </w:rPr>
        <w:t>;</w:t>
      </w:r>
    </w:p>
    <w:p w14:paraId="162FCF19" w14:textId="711675A9" w:rsidR="00EE5860" w:rsidRDefault="00EE5860" w:rsidP="00EE5860">
      <w:pPr>
        <w:pStyle w:val="B1"/>
        <w:rPr>
          <w:lang w:eastAsia="zh-CN"/>
        </w:rPr>
      </w:pPr>
      <w:r w:rsidRPr="00441CD0">
        <w:rPr>
          <w:lang w:val="en-US"/>
        </w:rPr>
        <w:t>-</w:t>
      </w:r>
      <w:r w:rsidRPr="00441CD0">
        <w:rPr>
          <w:lang w:val="en-US"/>
        </w:rPr>
        <w:tab/>
        <w:t xml:space="preserve">a </w:t>
      </w:r>
      <w:r w:rsidRPr="00441CD0">
        <w:t xml:space="preserve">Measurement Period IE, indicating the </w:t>
      </w:r>
      <w:r w:rsidRPr="00441CD0">
        <w:rPr>
          <w:lang w:val="en-US"/>
        </w:rPr>
        <w:t xml:space="preserve">period to generate periodic usage reports to the CP function if </w:t>
      </w:r>
      <w:r w:rsidRPr="00441CD0">
        <w:t xml:space="preserve">the periodic </w:t>
      </w:r>
      <w:r w:rsidRPr="00441CD0">
        <w:rPr>
          <w:noProof/>
        </w:rPr>
        <w:t>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14:paraId="05ACB86D" w14:textId="4AA76C11" w:rsidR="00584C62" w:rsidRPr="00441CD0" w:rsidRDefault="00584C62" w:rsidP="00584C62">
      <w:r>
        <w:rPr>
          <w:lang w:val="en-US"/>
        </w:rPr>
        <w:t xml:space="preserve">The SMF may require the UPF to stop </w:t>
      </w:r>
      <w:r w:rsidRPr="00441CD0">
        <w:rPr>
          <w:lang w:val="en-US"/>
        </w:rPr>
        <w:t>the</w:t>
      </w:r>
      <w:r w:rsidRPr="00441CD0">
        <w:rPr>
          <w:lang w:eastAsia="zh-CN"/>
        </w:rPr>
        <w:t xml:space="preserve"> </w:t>
      </w:r>
      <w:r>
        <w:rPr>
          <w:lang w:eastAsia="zh-CN"/>
        </w:rPr>
        <w:t xml:space="preserve">on-going QoS monitoring,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4328A290" w14:textId="77777777" w:rsidR="00EE5860" w:rsidRPr="00441CD0" w:rsidRDefault="00EE5860" w:rsidP="00EE5860">
      <w:pPr>
        <w:pStyle w:val="Heading4"/>
        <w:rPr>
          <w:rFonts w:cs="Arial"/>
          <w:bCs/>
        </w:rPr>
      </w:pPr>
      <w:bookmarkStart w:id="2097" w:name="_Toc27490632"/>
      <w:bookmarkStart w:id="2098" w:name="_Toc27556925"/>
      <w:bookmarkStart w:id="2099" w:name="_Toc27723842"/>
      <w:bookmarkStart w:id="2100" w:name="_Toc36030914"/>
      <w:bookmarkStart w:id="2101" w:name="_Toc36042834"/>
      <w:bookmarkStart w:id="2102" w:name="_Toc36814159"/>
      <w:bookmarkStart w:id="2103" w:name="_Toc44689009"/>
      <w:bookmarkStart w:id="2104" w:name="_Toc44923763"/>
      <w:bookmarkStart w:id="2105" w:name="_Toc51860732"/>
      <w:bookmarkStart w:id="2106" w:name="_Toc57930499"/>
      <w:bookmarkStart w:id="2107" w:name="_Toc57931129"/>
      <w:bookmarkStart w:id="2108" w:name="_Toc67499522"/>
      <w:r w:rsidRPr="00441CD0">
        <w:t>5.24.4.3</w:t>
      </w:r>
      <w:r w:rsidRPr="00441CD0">
        <w:tab/>
        <w:t>QoS Monitoring Reporting</w:t>
      </w:r>
      <w:bookmarkEnd w:id="2097"/>
      <w:bookmarkEnd w:id="2098"/>
      <w:bookmarkEnd w:id="2099"/>
      <w:bookmarkEnd w:id="2100"/>
      <w:bookmarkEnd w:id="2101"/>
      <w:bookmarkEnd w:id="2102"/>
      <w:bookmarkEnd w:id="2103"/>
      <w:bookmarkEnd w:id="2104"/>
      <w:bookmarkEnd w:id="2105"/>
      <w:bookmarkEnd w:id="2106"/>
      <w:bookmarkEnd w:id="2107"/>
      <w:bookmarkEnd w:id="2108"/>
    </w:p>
    <w:p w14:paraId="397E9B26" w14:textId="7CE781E5" w:rsidR="00584C62" w:rsidRPr="00441CD0" w:rsidRDefault="00584C62" w:rsidP="00584C62">
      <w:pPr>
        <w:rPr>
          <w:lang w:eastAsia="zh-CN"/>
        </w:rPr>
      </w:pPr>
      <w:bookmarkStart w:id="2109" w:name="_Toc27490633"/>
      <w:bookmarkStart w:id="2110" w:name="_Toc27556926"/>
      <w:bookmarkStart w:id="2111" w:name="_Toc27723843"/>
      <w:bookmarkStart w:id="2112" w:name="_Toc36030915"/>
      <w:bookmarkStart w:id="2113" w:name="_Toc36042835"/>
      <w:bookmarkStart w:id="2114" w:name="_Toc36814160"/>
      <w:bookmarkStart w:id="2115" w:name="_Toc44689010"/>
      <w:bookmarkStart w:id="2116" w:name="_Toc44923764"/>
      <w:bookmarkStart w:id="2117" w:name="_Toc51860733"/>
      <w:bookmarkStart w:id="2118" w:name="_Toc57930500"/>
      <w:bookmarkStart w:id="2119" w:name="_Toc57931130"/>
      <w:r w:rsidRPr="00441CD0">
        <w:rPr>
          <w:lang w:eastAsia="zh-CN"/>
        </w:rPr>
        <w:t xml:space="preserve">If the </w:t>
      </w:r>
      <w:r>
        <w:rPr>
          <w:lang w:eastAsia="zh-CN"/>
        </w:rPr>
        <w:t>UPF</w:t>
      </w:r>
      <w:r w:rsidRPr="00441CD0">
        <w:rPr>
          <w:lang w:eastAsia="zh-CN"/>
        </w:rPr>
        <w:t xml:space="preserve">is requested to perform QoS Monitoring (i.e. it receives one or more QoS Monitoring per QoS flow Control Information IEs from the </w:t>
      </w:r>
      <w:r>
        <w:rPr>
          <w:lang w:eastAsia="zh-CN"/>
        </w:rPr>
        <w:t>SMF</w:t>
      </w:r>
      <w:r w:rsidRPr="00441CD0">
        <w:rPr>
          <w:lang w:eastAsia="zh-CN"/>
        </w:rPr>
        <w:t xml:space="preserve">), the </w:t>
      </w:r>
      <w:r>
        <w:rPr>
          <w:lang w:eastAsia="zh-CN"/>
        </w:rPr>
        <w:t>UPF</w:t>
      </w:r>
      <w:r w:rsidRPr="00441CD0">
        <w:rPr>
          <w:lang w:eastAsia="zh-CN"/>
        </w:rPr>
        <w:t xml:space="preserve"> shall select one or more downlink packets pertaining to every requested QoS flow(s), and insert the time stamp into the GTP-U PDU Session Container extension header (see 3GPP TS 38.415 [34]) of these downlink packets.</w:t>
      </w:r>
    </w:p>
    <w:p w14:paraId="4912E522" w14:textId="68267171" w:rsidR="00584C62" w:rsidRPr="00441CD0" w:rsidRDefault="00584C62" w:rsidP="00584C62">
      <w:pPr>
        <w:rPr>
          <w:lang w:eastAsia="zh-CN"/>
        </w:rPr>
      </w:pPr>
      <w:r w:rsidRPr="00441CD0">
        <w:rPr>
          <w:lang w:eastAsia="zh-CN"/>
        </w:rPr>
        <w:t xml:space="preserve">When receiving the uplink packet related to the requested QoS flow(s), the </w:t>
      </w:r>
      <w:r>
        <w:rPr>
          <w:lang w:eastAsia="zh-CN"/>
        </w:rPr>
        <w:t>UPF</w:t>
      </w:r>
      <w:r w:rsidRPr="00441CD0">
        <w:rPr>
          <w:lang w:eastAsia="zh-CN"/>
        </w:rPr>
        <w:t xml:space="preserve"> shall measure the packet delay(s) based on the time stamp(s) and packet delay(s) included in the GTP-U PDU Session Container extension header (see 3GPP TS 38.415 [34]) of the uplink packet, and generate a QoS monitoring report towards the </w:t>
      </w:r>
      <w:r>
        <w:rPr>
          <w:lang w:eastAsia="zh-CN"/>
        </w:rPr>
        <w:t>SMF</w:t>
      </w:r>
      <w:r w:rsidRPr="00441CD0">
        <w:rPr>
          <w:lang w:eastAsia="zh-CN"/>
        </w:rPr>
        <w:t>, if the packet delay(s) exceeds the defined Packet Delay Thresholds and Event Triggered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may send a next report only after the minimum waiting time indicated by the </w:t>
      </w:r>
      <w:r>
        <w:rPr>
          <w:lang w:eastAsia="zh-CN"/>
        </w:rPr>
        <w:t>SMF</w:t>
      </w:r>
      <w:r w:rsidRPr="00441CD0">
        <w:rPr>
          <w:lang w:eastAsia="zh-CN"/>
        </w:rPr>
        <w:t>.</w:t>
      </w:r>
    </w:p>
    <w:p w14:paraId="74ED2B81" w14:textId="7677B15B" w:rsidR="00584C62" w:rsidRPr="00441CD0" w:rsidRDefault="00584C62" w:rsidP="00584C62">
      <w:pPr>
        <w:rPr>
          <w:lang w:eastAsia="zh-CN"/>
        </w:rPr>
      </w:pPr>
      <w:r w:rsidRPr="00441CD0">
        <w:rPr>
          <w:lang w:eastAsia="zh-CN"/>
        </w:rPr>
        <w:t>If the Periodic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shall generate QoS monitoring report based on the Measurement Period.</w:t>
      </w:r>
    </w:p>
    <w:p w14:paraId="49AAF21E" w14:textId="430E8151" w:rsidR="00584C62" w:rsidRPr="00441CD0" w:rsidRDefault="00584C62" w:rsidP="00584C62">
      <w:pPr>
        <w:rPr>
          <w:lang w:val="en-US"/>
        </w:rPr>
      </w:pPr>
      <w:r w:rsidRPr="00441CD0">
        <w:rPr>
          <w:lang w:eastAsia="zh-CN"/>
        </w:rPr>
        <w:t xml:space="preserve">The </w:t>
      </w:r>
      <w:r>
        <w:rPr>
          <w:lang w:eastAsia="zh-CN"/>
        </w:rPr>
        <w:t>UPF</w:t>
      </w:r>
      <w:r w:rsidRPr="00441CD0">
        <w:rPr>
          <w:lang w:eastAsia="zh-CN"/>
        </w:rPr>
        <w:t xml:space="preserve"> shall send </w:t>
      </w:r>
      <w:r w:rsidRPr="00441CD0">
        <w:rPr>
          <w:rFonts w:hint="eastAsia"/>
          <w:lang w:eastAsia="zh-CN"/>
        </w:rPr>
        <w:t>Q</w:t>
      </w:r>
      <w:r w:rsidRPr="00441CD0">
        <w:rPr>
          <w:lang w:eastAsia="zh-CN"/>
        </w:rPr>
        <w:t xml:space="preserve">oS Monitoring Report IE to the </w:t>
      </w:r>
      <w:r>
        <w:rPr>
          <w:lang w:eastAsia="zh-CN"/>
        </w:rPr>
        <w:t>SMF</w:t>
      </w:r>
      <w:r w:rsidRPr="00441CD0">
        <w:rPr>
          <w:lang w:eastAsia="zh-CN"/>
        </w:rPr>
        <w:t xml:space="preserve"> in PFCP Session Report Reques</w:t>
      </w:r>
      <w:r w:rsidRPr="00441CD0">
        <w:t xml:space="preserve">t; several </w:t>
      </w:r>
      <w:r w:rsidRPr="00441CD0">
        <w:rPr>
          <w:rFonts w:hint="eastAsia"/>
          <w:lang w:eastAsia="zh-CN"/>
        </w:rPr>
        <w:t>Q</w:t>
      </w:r>
      <w:r w:rsidRPr="00441CD0">
        <w:rPr>
          <w:lang w:eastAsia="zh-CN"/>
        </w:rPr>
        <w:t xml:space="preserve">oS Monitoring Report IEs may be present to </w:t>
      </w:r>
      <w:r w:rsidRPr="00441CD0">
        <w:rPr>
          <w:lang w:val="fr-FR" w:eastAsia="zh-CN"/>
        </w:rPr>
        <w:t xml:space="preserve">report the </w:t>
      </w:r>
      <w:r w:rsidRPr="00441CD0">
        <w:rPr>
          <w:lang w:val="sv-SE"/>
        </w:rPr>
        <w:t xml:space="preserve">packet delay(s) for </w:t>
      </w:r>
      <w:r w:rsidRPr="00441CD0">
        <w:t>multiple QoS flows.</w:t>
      </w:r>
    </w:p>
    <w:p w14:paraId="3E174549" w14:textId="5805F993" w:rsidR="00584C62" w:rsidRPr="00441CD0" w:rsidRDefault="00584C62" w:rsidP="00584C62">
      <w:pPr>
        <w:rPr>
          <w:lang w:val="en-US"/>
        </w:rPr>
      </w:pPr>
      <w:r w:rsidRPr="00441CD0">
        <w:rPr>
          <w:lang w:val="en-US"/>
        </w:rPr>
        <w:t xml:space="preserve">The </w:t>
      </w:r>
      <w:r>
        <w:rPr>
          <w:lang w:val="en-US"/>
        </w:rPr>
        <w:t>UPF</w:t>
      </w:r>
      <w:r w:rsidRPr="00441CD0">
        <w:rPr>
          <w:lang w:val="en-US"/>
        </w:rPr>
        <w:t xml:space="preserve"> shall include the delay value (Downlink, Uplink and/or Round trip) in the QoS Monitoring Measurement IE in the QoS Monitoring Report IE.</w:t>
      </w:r>
    </w:p>
    <w:p w14:paraId="1DC9D9F0" w14:textId="67C3A21C" w:rsidR="00584C62" w:rsidRPr="00441CD0" w:rsidRDefault="00584C62" w:rsidP="00584C62">
      <w:r w:rsidRPr="00441CD0">
        <w:rPr>
          <w:lang w:val="en-US"/>
        </w:rPr>
        <w:t xml:space="preserve">The </w:t>
      </w:r>
      <w:r>
        <w:rPr>
          <w:lang w:val="en-US"/>
        </w:rPr>
        <w:t>UPF</w:t>
      </w:r>
      <w:r w:rsidRPr="00441CD0">
        <w:rPr>
          <w:lang w:val="en-US"/>
        </w:rPr>
        <w:t xml:space="preserve"> shall </w:t>
      </w:r>
      <w:r w:rsidRPr="00441CD0">
        <w:t>continue to apply all the provisioned SRR(s) and perform the related QoS monitoring measurement(s), until getting any further instruction from the CP function.</w:t>
      </w:r>
    </w:p>
    <w:p w14:paraId="63BA8C8D" w14:textId="24430A24" w:rsidR="00584C62" w:rsidRPr="00441CD0" w:rsidRDefault="00584C62" w:rsidP="00584C62">
      <w:pPr>
        <w:rPr>
          <w:lang w:val="en-US"/>
        </w:rPr>
      </w:pPr>
      <w:r w:rsidRPr="00441CD0">
        <w:rPr>
          <w:lang w:val="en-US"/>
        </w:rPr>
        <w:t xml:space="preserve">When receiving a new threshold </w:t>
      </w:r>
      <w:r w:rsidRPr="00441CD0">
        <w:t>(Packet Delay Thresholds, Minimum Wait Time and/or Measurement Period)</w:t>
      </w:r>
      <w:r w:rsidRPr="00441CD0">
        <w:rPr>
          <w:lang w:val="en-US"/>
        </w:rPr>
        <w:t xml:space="preserve"> from the </w:t>
      </w:r>
      <w:r>
        <w:rPr>
          <w:lang w:val="en-US"/>
        </w:rPr>
        <w:t>SMF</w:t>
      </w:r>
      <w:r w:rsidRPr="00441CD0">
        <w:rPr>
          <w:lang w:val="en-US"/>
        </w:rPr>
        <w:t xml:space="preserve"> for a measurement that is already ongoing in the </w:t>
      </w:r>
      <w:r>
        <w:rPr>
          <w:lang w:val="en-US"/>
        </w:rPr>
        <w:t>UPF</w:t>
      </w:r>
      <w:r w:rsidRPr="00441CD0">
        <w:rPr>
          <w:lang w:val="en-US"/>
        </w:rPr>
        <w:t xml:space="preserve">, the </w:t>
      </w:r>
      <w:r>
        <w:rPr>
          <w:lang w:val="en-US"/>
        </w:rPr>
        <w:t>UPF</w:t>
      </w:r>
      <w:r w:rsidRPr="00441CD0">
        <w:rPr>
          <w:lang w:val="en-US"/>
        </w:rPr>
        <w:t xml:space="preserve"> shall consider its ongoing measurements against the new threshold to determine when to send its next QoS monitoring report to the </w:t>
      </w:r>
      <w:r>
        <w:rPr>
          <w:lang w:val="en-US"/>
        </w:rPr>
        <w:t>SMF</w:t>
      </w:r>
      <w:r w:rsidRPr="00441CD0">
        <w:rPr>
          <w:lang w:val="en-US"/>
        </w:rPr>
        <w:t>.</w:t>
      </w:r>
    </w:p>
    <w:p w14:paraId="06AED830" w14:textId="77777777" w:rsidR="00584C62" w:rsidRPr="00441CD0" w:rsidRDefault="00584C62" w:rsidP="00584C62">
      <w:pPr>
        <w:rPr>
          <w:lang w:val="en-US"/>
        </w:rPr>
      </w:pPr>
      <w:r>
        <w:t>When receiving instruction from the SMF to stop the on-going QoS monitoring, the UPF shall generate a QoS monitoring report to the SMF, to report the detected packet delay(s).</w:t>
      </w:r>
    </w:p>
    <w:p w14:paraId="7CA8708B" w14:textId="53D536B7" w:rsidR="00584C62" w:rsidRPr="00441CD0" w:rsidRDefault="00584C62" w:rsidP="00584C62">
      <w:pPr>
        <w:rPr>
          <w:lang w:val="en-US"/>
        </w:rPr>
      </w:pPr>
      <w:r w:rsidRPr="00441CD0">
        <w:rPr>
          <w:lang w:val="en-US"/>
        </w:rPr>
        <w:t xml:space="preserve">At the PFCP session termination, the </w:t>
      </w:r>
      <w:r>
        <w:rPr>
          <w:lang w:val="en-US"/>
        </w:rPr>
        <w:t>UPF</w:t>
      </w:r>
      <w:r w:rsidRPr="00441CD0">
        <w:rPr>
          <w:lang w:val="en-US"/>
        </w:rPr>
        <w:t xml:space="preserve"> shall include a QoS Monitoring Report IE in the PFCP Session Deletion Response, if the reporting frequency requests a report to be generated at the PFCP session termination.</w:t>
      </w:r>
    </w:p>
    <w:p w14:paraId="64F26CCB" w14:textId="2353F625" w:rsidR="00584C62" w:rsidRPr="00441CD0" w:rsidRDefault="00584C62" w:rsidP="00584C62">
      <w:r w:rsidRPr="00441CD0">
        <w:t>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 xml:space="preserve">, and no time stamp is received in </w:t>
      </w:r>
      <w:r w:rsidRPr="00441CD0">
        <w:t xml:space="preserve">uplink packet for a delay exceeding the Packet Delay Thresholds, the </w:t>
      </w:r>
      <w:r>
        <w:t>UPF</w:t>
      </w:r>
      <w:r w:rsidRPr="00441CD0">
        <w:t xml:space="preserve"> shall generate a </w:t>
      </w:r>
      <w:r w:rsidRPr="00441CD0">
        <w:rPr>
          <w:lang w:val="en-US"/>
        </w:rPr>
        <w:t>QoS monitoring</w:t>
      </w:r>
      <w:r w:rsidRPr="00441CD0">
        <w:t xml:space="preserve"> report indicating a packet delay measurement failure to the </w:t>
      </w:r>
      <w:r>
        <w:t>SMF</w:t>
      </w:r>
      <w:r w:rsidRPr="00441CD0">
        <w:t>.</w:t>
      </w:r>
    </w:p>
    <w:p w14:paraId="665A5706" w14:textId="77777777" w:rsidR="00415C19" w:rsidRPr="00441CD0" w:rsidRDefault="00584C62" w:rsidP="00584C62">
      <w:pPr>
        <w:rPr>
          <w:lang w:val="en-US"/>
        </w:rPr>
      </w:pPr>
      <w:r w:rsidRPr="00441CD0">
        <w:t>If the</w:t>
      </w:r>
      <w:r w:rsidRPr="00441CD0">
        <w:rPr>
          <w:noProof/>
        </w:rPr>
        <w:t xml:space="preserve"> </w:t>
      </w:r>
      <w:r w:rsidRPr="00441CD0">
        <w:t>Periodic</w:t>
      </w:r>
      <w:r w:rsidRPr="00441CD0">
        <w:rPr>
          <w:noProof/>
        </w:rPr>
        <w:t xml:space="preserve">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noProof/>
          <w:lang w:eastAsia="zh-CN"/>
        </w:rPr>
        <w:t xml:space="preserve">, and </w:t>
      </w:r>
      <w:r w:rsidRPr="00441CD0">
        <w:rPr>
          <w:lang w:eastAsia="zh-CN"/>
        </w:rPr>
        <w:t xml:space="preserve">no time stamp is received in </w:t>
      </w:r>
      <w:r w:rsidRPr="00441CD0">
        <w:t xml:space="preserve">uplink packet for a delay exceeding the Measurement Period, the </w:t>
      </w:r>
      <w:r>
        <w:t>UPF</w:t>
      </w:r>
      <w:r w:rsidRPr="00441CD0">
        <w:t xml:space="preserve"> shall generate a </w:t>
      </w:r>
      <w:r w:rsidRPr="00441CD0">
        <w:rPr>
          <w:lang w:val="en-US"/>
        </w:rPr>
        <w:t>QoS monitoring</w:t>
      </w:r>
      <w:r w:rsidRPr="00441CD0">
        <w:t xml:space="preserve"> report indicating a packet delay measurement failure to the </w:t>
      </w:r>
      <w:r>
        <w:t>SMF</w:t>
      </w:r>
      <w:r w:rsidRPr="00441CD0">
        <w:t>.</w:t>
      </w:r>
    </w:p>
    <w:p w14:paraId="431AB954" w14:textId="32C96D87" w:rsidR="00EE5860" w:rsidRPr="00441CD0" w:rsidRDefault="00EE5860" w:rsidP="00EE5860">
      <w:pPr>
        <w:pStyle w:val="Heading3"/>
      </w:pPr>
      <w:bookmarkStart w:id="2120" w:name="_Toc67499523"/>
      <w:r w:rsidRPr="00441CD0">
        <w:t>5.24.5</w:t>
      </w:r>
      <w:r w:rsidRPr="00441CD0">
        <w:tab/>
        <w:t>Per GTP-U Path QoS Monitoring</w:t>
      </w:r>
      <w:bookmarkEnd w:id="2109"/>
      <w:bookmarkEnd w:id="2110"/>
      <w:bookmarkEnd w:id="2111"/>
      <w:bookmarkEnd w:id="2112"/>
      <w:bookmarkEnd w:id="2113"/>
      <w:bookmarkEnd w:id="2114"/>
      <w:bookmarkEnd w:id="2115"/>
      <w:bookmarkEnd w:id="2116"/>
      <w:bookmarkEnd w:id="2117"/>
      <w:bookmarkEnd w:id="2118"/>
      <w:bookmarkEnd w:id="2119"/>
      <w:bookmarkEnd w:id="2120"/>
    </w:p>
    <w:p w14:paraId="7344A341" w14:textId="77777777" w:rsidR="00EE5860" w:rsidRDefault="00EE5860" w:rsidP="00EE5860">
      <w:pPr>
        <w:pStyle w:val="Heading4"/>
      </w:pPr>
      <w:bookmarkStart w:id="2121" w:name="_Toc57930501"/>
      <w:bookmarkStart w:id="2122" w:name="_Toc57931131"/>
      <w:bookmarkStart w:id="2123" w:name="_Toc67499524"/>
      <w:r>
        <w:t>5.24.5.1</w:t>
      </w:r>
      <w:r>
        <w:tab/>
        <w:t>General</w:t>
      </w:r>
      <w:bookmarkEnd w:id="2121"/>
      <w:bookmarkEnd w:id="2122"/>
      <w:bookmarkEnd w:id="2123"/>
    </w:p>
    <w:p w14:paraId="2B37E95A" w14:textId="77777777" w:rsidR="00EE5860" w:rsidRPr="00441CD0" w:rsidRDefault="00EE5860" w:rsidP="00EE5860">
      <w:pPr>
        <w:rPr>
          <w:lang w:eastAsia="zh-CN"/>
        </w:rPr>
      </w:pPr>
      <w:r w:rsidRPr="00441CD0">
        <w:t>Stage 2 requirements for support of per GTP-U path QoS monitoring are specified in clause</w:t>
      </w:r>
      <w:r w:rsidRPr="00441CD0">
        <w:rPr>
          <w:noProof/>
        </w:rPr>
        <w:t> </w:t>
      </w:r>
      <w:r w:rsidRPr="00441CD0">
        <w:t xml:space="preserve">5.33.3.3 of </w:t>
      </w:r>
      <w:r w:rsidRPr="00441CD0">
        <w:rPr>
          <w:noProof/>
        </w:rPr>
        <w:t>3GPP </w:t>
      </w:r>
      <w:r w:rsidRPr="00441CD0">
        <w:t>TS 23.501 [28].</w:t>
      </w:r>
    </w:p>
    <w:p w14:paraId="1AFFFB89" w14:textId="77777777"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GPQM feature flag in the UP </w:t>
      </w:r>
      <w:r w:rsidRPr="00441CD0">
        <w:rPr>
          <w:lang w:val="en-US"/>
        </w:rPr>
        <w:t xml:space="preserve">Function Features IE if it supports </w:t>
      </w:r>
      <w:r w:rsidRPr="00441CD0">
        <w:t>per GTP-U Path QoS monitoring</w:t>
      </w:r>
      <w:r w:rsidRPr="00441CD0">
        <w:rPr>
          <w:lang w:val="en-US"/>
        </w:rPr>
        <w:t xml:space="preserve"> (see clause 8.2.25).</w:t>
      </w:r>
    </w:p>
    <w:p w14:paraId="69618870" w14:textId="77777777" w:rsidR="00EE5860" w:rsidRDefault="00EE5860" w:rsidP="00EE5860">
      <w:pPr>
        <w:pStyle w:val="Heading4"/>
      </w:pPr>
      <w:bookmarkStart w:id="2124" w:name="_Toc57930502"/>
      <w:bookmarkStart w:id="2125" w:name="_Toc57931132"/>
      <w:bookmarkStart w:id="2126" w:name="_Toc67499525"/>
      <w:r>
        <w:lastRenderedPageBreak/>
        <w:t>5.24.5.2</w:t>
      </w:r>
      <w:r>
        <w:tab/>
        <w:t>GTP-U path monitoring</w:t>
      </w:r>
      <w:bookmarkEnd w:id="2124"/>
      <w:bookmarkEnd w:id="2125"/>
      <w:bookmarkEnd w:id="2126"/>
    </w:p>
    <w:p w14:paraId="5DBC3070" w14:textId="77777777" w:rsidR="00EE5860" w:rsidRPr="00441CD0" w:rsidRDefault="00EE5860" w:rsidP="00EE5860">
      <w:pPr>
        <w:rPr>
          <w:lang w:val="en-US"/>
        </w:rPr>
      </w:pPr>
      <w:r w:rsidRPr="00441CD0">
        <w:rPr>
          <w:lang w:val="en-US"/>
        </w:rPr>
        <w:t xml:space="preserve">If the UPF is known to support this feature (e.g. by the UP Function Features IE), </w:t>
      </w:r>
      <w:r w:rsidRPr="00441CD0">
        <w:t xml:space="preserve">the SMF may </w:t>
      </w:r>
      <w:r w:rsidRPr="00441CD0">
        <w:rPr>
          <w:lang w:val="en-US"/>
        </w:rPr>
        <w:t xml:space="preserve">request the UPF to measure the packet delay for transport paths towards remote GTP-U peers </w:t>
      </w:r>
      <w:r w:rsidRPr="00441CD0">
        <w:t>during a PFCP association setup or a PFCP association update procedure</w:t>
      </w:r>
      <w:r w:rsidRPr="00441CD0">
        <w:rPr>
          <w:lang w:val="en-US"/>
        </w:rPr>
        <w:t>, by provisioning GTP-U Path QoS Control Information including:</w:t>
      </w:r>
    </w:p>
    <w:p w14:paraId="179B2D47" w14:textId="77777777" w:rsidR="00EE5860" w:rsidRPr="00441CD0" w:rsidRDefault="00EE5860" w:rsidP="00EE5860">
      <w:pPr>
        <w:pStyle w:val="B1"/>
        <w:rPr>
          <w:lang w:val="en-US"/>
        </w:rPr>
      </w:pPr>
      <w:r w:rsidRPr="00441CD0">
        <w:rPr>
          <w:lang w:val="en-US"/>
        </w:rPr>
        <w:t>-</w:t>
      </w:r>
      <w:r w:rsidRPr="00441CD0">
        <w:rPr>
          <w:lang w:val="en-US"/>
        </w:rPr>
        <w:tab/>
        <w:t>the identification of the GTP-U paths to be monitored, i.e.:</w:t>
      </w:r>
    </w:p>
    <w:p w14:paraId="3724C88C" w14:textId="77777777" w:rsidR="00EE5860" w:rsidRPr="00441CD0" w:rsidRDefault="00EE5860" w:rsidP="00EE5860">
      <w:pPr>
        <w:pStyle w:val="B2"/>
        <w:rPr>
          <w:lang w:val="en-US"/>
        </w:rPr>
      </w:pPr>
      <w:r w:rsidRPr="00441CD0">
        <w:rPr>
          <w:lang w:val="en-US"/>
        </w:rPr>
        <w:t>-</w:t>
      </w:r>
      <w:r w:rsidRPr="00441CD0">
        <w:rPr>
          <w:lang w:val="en-US"/>
        </w:rPr>
        <w:tab/>
        <w:t xml:space="preserve">the IP destination address of one or more remote GTP-U peers, and if available, the network instance used to reach each remote GTP-U peer and the DSCP value(s) </w:t>
      </w:r>
      <w:r w:rsidRPr="00441CD0">
        <w:t xml:space="preserve">to measure the packet delay; </w:t>
      </w:r>
      <w:r w:rsidRPr="00441CD0">
        <w:rPr>
          <w:lang w:val="en-US"/>
        </w:rPr>
        <w:t>or</w:t>
      </w:r>
    </w:p>
    <w:p w14:paraId="192E6ED7" w14:textId="77777777" w:rsidR="00EE5860" w:rsidRPr="00441CD0" w:rsidRDefault="00EE5860" w:rsidP="00EE5860">
      <w:pPr>
        <w:pStyle w:val="B2"/>
        <w:rPr>
          <w:lang w:val="en-US"/>
        </w:rPr>
      </w:pPr>
      <w:r w:rsidRPr="00441CD0">
        <w:rPr>
          <w:lang w:val="en-US"/>
        </w:rPr>
        <w:t>-</w:t>
      </w:r>
      <w:r w:rsidRPr="00441CD0">
        <w:rPr>
          <w:lang w:val="en-US"/>
        </w:rPr>
        <w:tab/>
        <w:t>the interface type(s) (i.e. N9 and/or N3) of the GTP-U paths;</w:t>
      </w:r>
    </w:p>
    <w:p w14:paraId="255EE8A0" w14:textId="77777777" w:rsidR="00EE5860" w:rsidRPr="00441CD0" w:rsidRDefault="00EE5860" w:rsidP="00EE5860">
      <w:pPr>
        <w:pStyle w:val="B1"/>
        <w:rPr>
          <w:lang w:val="en-US"/>
        </w:rPr>
      </w:pPr>
      <w:r w:rsidRPr="00441CD0">
        <w:rPr>
          <w:lang w:val="en-US"/>
        </w:rPr>
        <w:t>-</w:t>
      </w:r>
      <w:r w:rsidRPr="00441CD0">
        <w:rPr>
          <w:lang w:val="en-US"/>
        </w:rPr>
        <w:tab/>
        <w:t xml:space="preserve">the </w:t>
      </w:r>
      <w:r w:rsidRPr="00441CD0">
        <w:t>values of the DSCP in the TOS/Traffic Class field to measure the packet delay, if available;</w:t>
      </w:r>
    </w:p>
    <w:p w14:paraId="450F16A5" w14:textId="77777777" w:rsidR="00EE5860" w:rsidRPr="00441CD0" w:rsidRDefault="00EE5860" w:rsidP="00EE5860">
      <w:pPr>
        <w:pStyle w:val="B1"/>
        <w:rPr>
          <w:lang w:val="en-US"/>
        </w:rPr>
      </w:pPr>
      <w:r w:rsidRPr="00441CD0">
        <w:rPr>
          <w:lang w:val="en-US"/>
        </w:rPr>
        <w:t>-</w:t>
      </w:r>
      <w:r w:rsidRPr="00441CD0">
        <w:rPr>
          <w:lang w:val="en-US"/>
        </w:rPr>
        <w:tab/>
        <w:t>the conditions and QoS parameters for the UPF to report measurements to the SMF, i.e one or more of:</w:t>
      </w:r>
    </w:p>
    <w:p w14:paraId="6EE48D95" w14:textId="77777777" w:rsidR="00EE5860" w:rsidRPr="00441CD0" w:rsidRDefault="00EE5860" w:rsidP="00EE5860">
      <w:pPr>
        <w:pStyle w:val="B2"/>
        <w:rPr>
          <w:lang w:val="en-US"/>
        </w:rPr>
      </w:pPr>
      <w:r w:rsidRPr="00441CD0">
        <w:rPr>
          <w:lang w:val="en-US"/>
        </w:rPr>
        <w:t>-</w:t>
      </w:r>
      <w:r w:rsidRPr="00441CD0">
        <w:rPr>
          <w:lang w:val="en-US"/>
        </w:rPr>
        <w:tab/>
        <w:t>immediate report;</w:t>
      </w:r>
    </w:p>
    <w:p w14:paraId="51187E92" w14:textId="77777777" w:rsidR="00EE5860" w:rsidRPr="00441CD0" w:rsidRDefault="00EE5860" w:rsidP="00EE5860">
      <w:pPr>
        <w:pStyle w:val="B2"/>
        <w:rPr>
          <w:lang w:val="en-US"/>
        </w:rPr>
      </w:pPr>
      <w:r w:rsidRPr="00441CD0">
        <w:rPr>
          <w:lang w:val="en-US"/>
        </w:rPr>
        <w:t>-</w:t>
      </w:r>
      <w:r w:rsidRPr="00441CD0">
        <w:rPr>
          <w:lang w:val="en-US"/>
        </w:rPr>
        <w:tab/>
        <w:t>periodic report, with the reporting time period; and/or</w:t>
      </w:r>
    </w:p>
    <w:p w14:paraId="33BC812E" w14:textId="77777777" w:rsidR="00EE5860" w:rsidRPr="00441CD0" w:rsidRDefault="00EE5860" w:rsidP="00EE5860">
      <w:pPr>
        <w:pStyle w:val="B2"/>
        <w:rPr>
          <w:lang w:val="en-US"/>
        </w:rPr>
      </w:pPr>
      <w:r w:rsidRPr="00441CD0">
        <w:rPr>
          <w:lang w:val="en-US"/>
        </w:rPr>
        <w:t>-</w:t>
      </w:r>
      <w:r w:rsidRPr="00441CD0">
        <w:rPr>
          <w:lang w:val="en-US"/>
        </w:rPr>
        <w:tab/>
        <w:t>event triggered report, when the average, minimum and/or maximum packet delay on a GTP-U path exceeds corresponding thresholds.</w:t>
      </w:r>
    </w:p>
    <w:p w14:paraId="61B488E4" w14:textId="77777777" w:rsidR="00EE5860" w:rsidRPr="00441CD0" w:rsidRDefault="00EE5860" w:rsidP="00EE5860">
      <w:r w:rsidRPr="00441CD0">
        <w:rPr>
          <w:lang w:val="en-US"/>
        </w:rPr>
        <w:t xml:space="preserve">If so instructed, </w:t>
      </w:r>
      <w:r w:rsidRPr="00441CD0">
        <w:t xml:space="preserve">the UPF shall perform an estimation of the RTT for the GTP-U paths requested to be monitored, by sending Echo Request messages (with each requested DSCP value, if any) and </w:t>
      </w:r>
      <w:r w:rsidRPr="00441CD0">
        <w:rPr>
          <w:lang w:eastAsia="x-none"/>
        </w:rPr>
        <w:t xml:space="preserve">measuring the time that elapses between the transmission of the Echo Request message and the reception of the Echo Response message. The UPF shall compute the packet delay by adding RTT/2 and the UPF internal processing time, thus the measured delay represents an estimated elapsed time for the GTP-U path (since a user plane packet entered the UPF and its reception by the next downstreams or upstreams GTP-U peer). The UPF shall send QoS reports to the SMF by including </w:t>
      </w:r>
      <w:r w:rsidRPr="00441CD0">
        <w:t>GTP-U Path QoS Report IE(s) in a PFCP Node Report Request message.</w:t>
      </w:r>
    </w:p>
    <w:p w14:paraId="65F48218" w14:textId="77777777" w:rsidR="00EE5860" w:rsidRPr="00441CD0" w:rsidRDefault="00EE5860" w:rsidP="00EE5860">
      <w:pPr>
        <w:rPr>
          <w:lang w:eastAsia="x-none"/>
        </w:rPr>
      </w:pPr>
      <w:r w:rsidRPr="00441CD0">
        <w:t>If the GTP-U paths to be monitored are identified by their interface types (e.g. N9 and/or N3), the UPF shall monitor all GTP-U paths of all PFCP sessions established with a FAR including a matching Destination Interface Type.</w:t>
      </w:r>
    </w:p>
    <w:p w14:paraId="702FC8CE" w14:textId="77777777" w:rsidR="00EE5860" w:rsidRDefault="00EE5860" w:rsidP="00EE5860">
      <w:pPr>
        <w:rPr>
          <w:lang w:eastAsia="x-none"/>
        </w:rPr>
      </w:pPr>
      <w:r w:rsidRPr="00441CD0">
        <w:rPr>
          <w:lang w:eastAsia="x-none"/>
        </w:rPr>
        <w:t>For event triggered reporting, the UPF shall send a first report when a reporting threshold is exceeded and a minimum waiting time shall be applied for the subsequent report for the same type of measurement (e.g. maximum packet delay) and the same remote GTP-U peer (if the threshold is exceeded after the waiting time).</w:t>
      </w:r>
    </w:p>
    <w:p w14:paraId="74376ADD" w14:textId="77777777" w:rsidR="00EE5860" w:rsidRDefault="00EE5860" w:rsidP="00EE5860">
      <w:pPr>
        <w:pStyle w:val="Heading4"/>
      </w:pPr>
      <w:bookmarkStart w:id="2127" w:name="_Toc57930503"/>
      <w:bookmarkStart w:id="2128" w:name="_Toc57931133"/>
      <w:bookmarkStart w:id="2129" w:name="_Toc67499526"/>
      <w:r>
        <w:t>5.24.5.3</w:t>
      </w:r>
      <w:r>
        <w:tab/>
      </w:r>
      <w:r w:rsidRPr="00441CD0">
        <w:t xml:space="preserve">QoS </w:t>
      </w:r>
      <w:r>
        <w:t>m</w:t>
      </w:r>
      <w:r w:rsidRPr="00441CD0">
        <w:t>onitoring</w:t>
      </w:r>
      <w:r>
        <w:t xml:space="preserve"> of a PDU session</w:t>
      </w:r>
      <w:r w:rsidRPr="00441CD0">
        <w:t xml:space="preserve"> </w:t>
      </w:r>
      <w:r>
        <w:t>based on GTP-U path monitoring</w:t>
      </w:r>
      <w:bookmarkEnd w:id="2127"/>
      <w:bookmarkEnd w:id="2128"/>
      <w:bookmarkEnd w:id="2129"/>
    </w:p>
    <w:p w14:paraId="0D0B8D02" w14:textId="249830B7" w:rsidR="00EE5860" w:rsidRDefault="00EE5860" w:rsidP="00EE5860">
      <w:r>
        <w:t xml:space="preserve">The SMF may request the UPF (PSA) to monitor the Uplink, Downlink or Round-Trip delay per QoS flow per UE, as specified in </w:t>
      </w:r>
      <w:r w:rsidR="00415C19">
        <w:t>clause </w:t>
      </w:r>
      <w:r w:rsidR="00415C19" w:rsidRPr="00441CD0">
        <w:t>5</w:t>
      </w:r>
      <w:r w:rsidRPr="00441CD0">
        <w:t>.24.4.2</w:t>
      </w:r>
      <w:r>
        <w:t xml:space="preserve"> with the following addition:</w:t>
      </w:r>
    </w:p>
    <w:p w14:paraId="0F2D4EC9" w14:textId="77777777" w:rsidR="00EE5860" w:rsidRDefault="00EE5860" w:rsidP="00EE5860">
      <w:pPr>
        <w:pStyle w:val="B1"/>
      </w:pPr>
      <w:r>
        <w:rPr>
          <w:lang w:val="en-US"/>
        </w:rPr>
        <w:t>-</w:t>
      </w:r>
      <w:r>
        <w:rPr>
          <w:lang w:val="en-US"/>
        </w:rPr>
        <w:tab/>
        <w:t>In</w:t>
      </w:r>
      <w:r w:rsidRPr="00441CD0">
        <w:rPr>
          <w:lang w:val="en-US"/>
        </w:rPr>
        <w:t xml:space="preserve"> the </w:t>
      </w:r>
      <w:r w:rsidRPr="00441CD0">
        <w:rPr>
          <w:lang w:val="sv-SE"/>
        </w:rPr>
        <w:t>QoS Monitoring per QoS flow Control Information IE</w:t>
      </w:r>
      <w:r>
        <w:rPr>
          <w:lang w:val="sv-SE"/>
        </w:rPr>
        <w:t xml:space="preserve">, the SMF shall indicate that </w:t>
      </w:r>
      <w:r>
        <w:t xml:space="preserve">QoS monitoring is performed based on GTP-U path monitoring by setting the GTPUM flag to 1 in the </w:t>
      </w:r>
      <w:r w:rsidRPr="00441CD0">
        <w:t xml:space="preserve">Requested </w:t>
      </w:r>
      <w:r w:rsidRPr="00441CD0">
        <w:rPr>
          <w:noProof/>
          <w:lang w:eastAsia="zh-CN"/>
        </w:rPr>
        <w:t>Qos Monitoring</w:t>
      </w:r>
      <w:r>
        <w:rPr>
          <w:noProof/>
          <w:lang w:eastAsia="zh-CN"/>
        </w:rPr>
        <w:t xml:space="preserve"> IE.</w:t>
      </w:r>
    </w:p>
    <w:p w14:paraId="58342C51" w14:textId="77777777" w:rsidR="00EE5860" w:rsidRDefault="00EE5860" w:rsidP="00EE5860">
      <w:pPr>
        <w:rPr>
          <w:lang w:val="en-US"/>
        </w:rPr>
      </w:pPr>
      <w:r>
        <w:t>Additionally, for the UPF (PSA) and for any intermediate UPF in the path of the PDU session, the SMF (or I-SMF) shall request the UPF</w:t>
      </w:r>
      <w:r>
        <w:rPr>
          <w:lang w:val="en-US"/>
        </w:rPr>
        <w:t>:</w:t>
      </w:r>
    </w:p>
    <w:p w14:paraId="6494FB36" w14:textId="77777777" w:rsidR="00EE5860" w:rsidRDefault="00EE5860" w:rsidP="00EE5860">
      <w:pPr>
        <w:pStyle w:val="B1"/>
        <w:rPr>
          <w:lang w:val="en-US"/>
        </w:rPr>
      </w:pPr>
      <w:r>
        <w:rPr>
          <w:lang w:val="en-US"/>
        </w:rPr>
        <w:t>-</w:t>
      </w:r>
      <w:r>
        <w:rPr>
          <w:lang w:val="en-US"/>
        </w:rPr>
        <w:tab/>
        <w:t>to measure the one-way delay of the GTP-U path with the preceding uplink GTP-U entity; this corresponds to the N3 path for a UPF connected to the RAN, and to a N9 path for a UPF connected to an intermediate UPF;</w:t>
      </w:r>
    </w:p>
    <w:p w14:paraId="42763403" w14:textId="77777777" w:rsidR="00EE5860" w:rsidRDefault="00EE5860" w:rsidP="00EE5860">
      <w:pPr>
        <w:pStyle w:val="B1"/>
        <w:rPr>
          <w:lang w:val="en-US"/>
        </w:rPr>
      </w:pPr>
      <w:r>
        <w:rPr>
          <w:lang w:val="en-US"/>
        </w:rPr>
        <w:t>-</w:t>
      </w:r>
      <w:r>
        <w:rPr>
          <w:lang w:val="en-US"/>
        </w:rPr>
        <w:tab/>
        <w:t xml:space="preserve">to add this delay to the "N3/N9 Delay Result" field </w:t>
      </w:r>
      <w:r>
        <w:t xml:space="preserve">received in </w:t>
      </w:r>
      <w:r w:rsidRPr="00441CD0">
        <w:rPr>
          <w:lang w:eastAsia="zh-CN"/>
        </w:rPr>
        <w:t>the GTP-U PDU Session Container extension header (see 3GPP TS 38.415 [34]) of the uplink packet</w:t>
      </w:r>
      <w:r>
        <w:rPr>
          <w:lang w:eastAsia="zh-CN"/>
        </w:rPr>
        <w:t>; and</w:t>
      </w:r>
    </w:p>
    <w:p w14:paraId="4BB6386C" w14:textId="77777777" w:rsidR="00EE5860" w:rsidRDefault="00EE5860" w:rsidP="00EE5860">
      <w:pPr>
        <w:pStyle w:val="B1"/>
        <w:rPr>
          <w:lang w:eastAsia="zh-CN"/>
        </w:rPr>
      </w:pPr>
      <w:r>
        <w:rPr>
          <w:lang w:val="en-US"/>
        </w:rPr>
        <w:t>-</w:t>
      </w:r>
      <w:r>
        <w:rPr>
          <w:lang w:val="en-US"/>
        </w:rPr>
        <w:tab/>
        <w:t xml:space="preserve">for an intermediate UPF, </w:t>
      </w:r>
      <w:r>
        <w:t xml:space="preserve">to send the resulting value in the </w:t>
      </w:r>
      <w:r>
        <w:rPr>
          <w:lang w:val="en-US"/>
        </w:rPr>
        <w:t xml:space="preserve">"N3/N9 Delay Result" field </w:t>
      </w:r>
      <w:r>
        <w:t xml:space="preserve">in </w:t>
      </w:r>
      <w:r w:rsidRPr="00441CD0">
        <w:rPr>
          <w:lang w:eastAsia="zh-CN"/>
        </w:rPr>
        <w:t>the GTP-U PDU Session Container extension header (see 3GPP TS 38.415 [34]) of the uplink packet</w:t>
      </w:r>
      <w:r>
        <w:rPr>
          <w:lang w:eastAsia="zh-CN"/>
        </w:rPr>
        <w:t xml:space="preserve"> it forwards (towards the PSA).</w:t>
      </w:r>
    </w:p>
    <w:p w14:paraId="289F5F34" w14:textId="77777777" w:rsidR="00EE5860" w:rsidRDefault="00EE5860" w:rsidP="00EE5860">
      <w:r>
        <w:rPr>
          <w:lang w:eastAsia="zh-CN"/>
        </w:rPr>
        <w:t>The SMF shall request the above to the UPF (PSA or I-UPF) by including the Transport Delay Reporting IE in the UL PDR(s) associated to the corresponding QoS flow to be monitored. Multiple QoS flows may be monitored for a given PDU session as specified in clause 5.24.5.4.</w:t>
      </w:r>
    </w:p>
    <w:p w14:paraId="05140AD0" w14:textId="77777777" w:rsidR="00EE5860" w:rsidRDefault="00EE5860" w:rsidP="00EE5860">
      <w:r>
        <w:lastRenderedPageBreak/>
        <w:t xml:space="preserve">When so requested, each UPF shall, for UL GTP-U packets with the PDU Session Container </w:t>
      </w:r>
      <w:r w:rsidRPr="00441CD0">
        <w:t xml:space="preserve">extension header </w:t>
      </w:r>
      <w:r>
        <w:t>including the RAN Uplink and/or Downlink fields, add the delay of the</w:t>
      </w:r>
      <w:r w:rsidRPr="00711993">
        <w:rPr>
          <w:lang w:val="en-US"/>
        </w:rPr>
        <w:t xml:space="preserve"> </w:t>
      </w:r>
      <w:r>
        <w:rPr>
          <w:lang w:val="en-US"/>
        </w:rPr>
        <w:t>GTP-U path with the preceding uplink GTP-U entity</w:t>
      </w:r>
      <w:r>
        <w:t>.</w:t>
      </w:r>
    </w:p>
    <w:p w14:paraId="6CEF7486" w14:textId="75E4E9E6" w:rsidR="00EE5860" w:rsidRDefault="00EE5860" w:rsidP="00EE5860">
      <w:pPr>
        <w:pStyle w:val="NO"/>
      </w:pPr>
      <w:r>
        <w:rPr>
          <w:lang w:eastAsia="zh-CN"/>
        </w:rPr>
        <w:t>NOTE:</w:t>
      </w:r>
      <w:r>
        <w:rPr>
          <w:lang w:eastAsia="zh-CN"/>
        </w:rPr>
        <w:tab/>
        <w:t>The "</w:t>
      </w:r>
      <w:r>
        <w:rPr>
          <w:lang w:val="en-US"/>
        </w:rPr>
        <w:t xml:space="preserve">N3/N9 Delay Result" field </w:t>
      </w:r>
      <w:r>
        <w:t>is computed by the intermediate UPF(s) and UPF (PSA). The RAN does not report the N3 path delay. The intermediate UPF connected to the RAN adds the N3 delay; the next intermediate UPF (if any) adds the N9 delay with the first intermediate UPF and the PSA adds the N9 delay of the last GTP-U path towards the PSA. If the PSA is directly connected to the RAN, the PSA measures the N3 delay.</w:t>
      </w:r>
    </w:p>
    <w:p w14:paraId="69EE212D" w14:textId="203BDA13" w:rsidR="00584C62" w:rsidRPr="00584C62" w:rsidRDefault="00584C62" w:rsidP="00584C62">
      <w:pPr>
        <w:rPr>
          <w:lang w:val="en-US"/>
        </w:rPr>
      </w:pPr>
      <w:r>
        <w:rPr>
          <w:lang w:val="en-US"/>
        </w:rPr>
        <w:t xml:space="preserve">The SMF may request the UPF to stop the </w:t>
      </w:r>
      <w:r>
        <w:rPr>
          <w:lang w:eastAsia="zh-CN"/>
        </w:rPr>
        <w:t xml:space="preserve">on-going QoS monitoring (based on GTP-U path monitoring) for a PDU session,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395623E7" w14:textId="77777777" w:rsidR="00EE5860" w:rsidRPr="00441CD0" w:rsidRDefault="00EE5860" w:rsidP="00EE5860">
      <w:pPr>
        <w:pStyle w:val="Heading4"/>
        <w:rPr>
          <w:rFonts w:cs="Arial"/>
          <w:bCs/>
        </w:rPr>
      </w:pPr>
      <w:bookmarkStart w:id="2130" w:name="_Toc57930504"/>
      <w:bookmarkStart w:id="2131" w:name="_Toc57931134"/>
      <w:bookmarkStart w:id="2132" w:name="_Toc67499527"/>
      <w:r w:rsidRPr="00441CD0">
        <w:t>5.24.</w:t>
      </w:r>
      <w:r>
        <w:t>5</w:t>
      </w:r>
      <w:r w:rsidRPr="00441CD0">
        <w:t>.</w:t>
      </w:r>
      <w:r>
        <w:t>4</w:t>
      </w:r>
      <w:r w:rsidRPr="00441CD0">
        <w:tab/>
        <w:t>QoS Monitoring Reporting</w:t>
      </w:r>
      <w:bookmarkEnd w:id="2130"/>
      <w:bookmarkEnd w:id="2131"/>
      <w:bookmarkEnd w:id="2132"/>
    </w:p>
    <w:p w14:paraId="38AC2C0F" w14:textId="77777777" w:rsidR="00EE5860" w:rsidRDefault="00EE5860" w:rsidP="00EE5860">
      <w:r>
        <w:t>QoS monitoring reporting by the PSA shall be performed as specified in clause </w:t>
      </w:r>
      <w:r w:rsidRPr="00441CD0">
        <w:t>5.24.4.3</w:t>
      </w:r>
      <w:r>
        <w:t>, with the following modifications.</w:t>
      </w:r>
    </w:p>
    <w:p w14:paraId="40231ECE" w14:textId="77777777" w:rsidR="00EE5860" w:rsidRPr="00441CD0" w:rsidRDefault="00EE5860" w:rsidP="00EE5860">
      <w:pPr>
        <w:rPr>
          <w:lang w:eastAsia="zh-CN"/>
        </w:rPr>
      </w:pPr>
      <w:r>
        <w:rPr>
          <w:lang w:eastAsia="zh-CN"/>
        </w:rPr>
        <w:t>Th</w:t>
      </w:r>
      <w:r w:rsidRPr="00441CD0">
        <w:rPr>
          <w:lang w:eastAsia="zh-CN"/>
        </w:rPr>
        <w:t xml:space="preserve">e UP function shall </w:t>
      </w:r>
      <w:r>
        <w:rPr>
          <w:lang w:eastAsia="zh-CN"/>
        </w:rPr>
        <w:t xml:space="preserve">not </w:t>
      </w:r>
      <w:r w:rsidRPr="00441CD0">
        <w:rPr>
          <w:lang w:eastAsia="zh-CN"/>
        </w:rPr>
        <w:t>insert time stamp</w:t>
      </w:r>
      <w:r>
        <w:rPr>
          <w:lang w:eastAsia="zh-CN"/>
        </w:rPr>
        <w:t>s</w:t>
      </w:r>
      <w:r w:rsidRPr="00441CD0">
        <w:rPr>
          <w:lang w:eastAsia="zh-CN"/>
        </w:rPr>
        <w:t xml:space="preserve"> into the GTP-U PDU Session Container extension header (see 3GPP TS 38.415 [34]) of downlink packets.</w:t>
      </w:r>
    </w:p>
    <w:p w14:paraId="1E619922" w14:textId="20C175F9" w:rsidR="00EE5860" w:rsidRPr="00441CD0" w:rsidRDefault="00EE5860" w:rsidP="00EE5860">
      <w:pPr>
        <w:rPr>
          <w:lang w:eastAsia="zh-CN"/>
        </w:rPr>
      </w:pPr>
      <w:r w:rsidRPr="00441CD0">
        <w:rPr>
          <w:lang w:eastAsia="zh-CN"/>
        </w:rPr>
        <w:t xml:space="preserve">When receiving the uplink packet related to the requested QoS flow(s), the </w:t>
      </w:r>
      <w:r>
        <w:rPr>
          <w:lang w:eastAsia="zh-CN"/>
        </w:rPr>
        <w:t>PSA</w:t>
      </w:r>
      <w:r w:rsidRPr="00441CD0">
        <w:rPr>
          <w:lang w:eastAsia="zh-CN"/>
        </w:rPr>
        <w:t xml:space="preserve"> shall measure the </w:t>
      </w:r>
      <w:r>
        <w:rPr>
          <w:lang w:eastAsia="zh-CN"/>
        </w:rPr>
        <w:t xml:space="preserve">Uplink or Downlink delay by computing the sum of the end to end accumulated transport delay (computed as defined in </w:t>
      </w:r>
      <w:r w:rsidR="00415C19">
        <w:rPr>
          <w:lang w:eastAsia="zh-CN"/>
        </w:rPr>
        <w:t>clause </w:t>
      </w:r>
      <w:r w:rsidR="00415C19">
        <w:t>5</w:t>
      </w:r>
      <w:r>
        <w:t>.24.5.3</w:t>
      </w:r>
      <w:r>
        <w:rPr>
          <w:lang w:eastAsia="zh-CN"/>
        </w:rPr>
        <w:t>) and the RAN UL or DL delay i</w:t>
      </w:r>
      <w:r w:rsidRPr="00441CD0">
        <w:rPr>
          <w:lang w:eastAsia="zh-CN"/>
        </w:rPr>
        <w:t>ncluded in the GTP-U PDU Session Container extension header (see 3GPP TS 38.415 [34]) of the uplink packet</w:t>
      </w:r>
      <w:r>
        <w:rPr>
          <w:lang w:eastAsia="zh-CN"/>
        </w:rPr>
        <w:t>.</w:t>
      </w:r>
    </w:p>
    <w:p w14:paraId="213C6E18" w14:textId="77777777" w:rsidR="00EE5860" w:rsidRPr="00441CD0" w:rsidRDefault="00EE5860" w:rsidP="00EE5860">
      <w:pPr>
        <w:pStyle w:val="Heading2"/>
      </w:pPr>
      <w:bookmarkStart w:id="2133" w:name="_Toc27490634"/>
      <w:bookmarkStart w:id="2134" w:name="_Toc27556927"/>
      <w:bookmarkStart w:id="2135" w:name="_Toc27723844"/>
      <w:bookmarkStart w:id="2136" w:name="_Toc36030916"/>
      <w:bookmarkStart w:id="2137" w:name="_Toc36042836"/>
      <w:bookmarkStart w:id="2138" w:name="_Toc36814161"/>
      <w:bookmarkStart w:id="2139" w:name="_Toc44689011"/>
      <w:bookmarkStart w:id="2140" w:name="_Toc44923765"/>
      <w:bookmarkStart w:id="2141" w:name="_Toc51860734"/>
      <w:bookmarkStart w:id="2142" w:name="_Toc57930505"/>
      <w:bookmarkStart w:id="2143" w:name="_Toc57931135"/>
      <w:bookmarkStart w:id="2144" w:name="_Toc67499528"/>
      <w:r w:rsidRPr="00441CD0">
        <w:t>5.25</w:t>
      </w:r>
      <w:r w:rsidRPr="00441CD0">
        <w:tab/>
        <w:t>Support of IPTV (for 5GC)</w:t>
      </w:r>
      <w:bookmarkEnd w:id="2133"/>
      <w:bookmarkEnd w:id="2134"/>
      <w:bookmarkEnd w:id="2135"/>
      <w:bookmarkEnd w:id="2136"/>
      <w:bookmarkEnd w:id="2137"/>
      <w:bookmarkEnd w:id="2138"/>
      <w:bookmarkEnd w:id="2139"/>
      <w:bookmarkEnd w:id="2140"/>
      <w:bookmarkEnd w:id="2141"/>
      <w:bookmarkEnd w:id="2142"/>
      <w:bookmarkEnd w:id="2143"/>
      <w:bookmarkEnd w:id="2144"/>
    </w:p>
    <w:p w14:paraId="26583FCC" w14:textId="1851937C" w:rsidR="00EE5860" w:rsidRPr="00441CD0" w:rsidRDefault="00EE5860" w:rsidP="00EE5860">
      <w:pPr>
        <w:rPr>
          <w:noProof/>
        </w:rPr>
      </w:pPr>
      <w:bookmarkStart w:id="2145" w:name="_Toc27490635"/>
      <w:bookmarkStart w:id="2146" w:name="_Toc27556928"/>
      <w:bookmarkStart w:id="2147" w:name="_Toc27723845"/>
      <w:r w:rsidRPr="00441CD0">
        <w:rPr>
          <w:noProof/>
        </w:rPr>
        <w:t xml:space="preserve">IPTV service is defined in </w:t>
      </w:r>
      <w:r w:rsidR="00415C19" w:rsidRPr="00441CD0">
        <w:rPr>
          <w:noProof/>
        </w:rPr>
        <w:t>clause</w:t>
      </w:r>
      <w:r w:rsidR="00415C19">
        <w:rPr>
          <w:noProof/>
        </w:rPr>
        <w:t> </w:t>
      </w:r>
      <w:r w:rsidR="00415C19" w:rsidRPr="00441CD0">
        <w:rPr>
          <w:noProof/>
        </w:rPr>
        <w:t>4</w:t>
      </w:r>
      <w:r w:rsidRPr="00441CD0">
        <w:rPr>
          <w:noProof/>
        </w:rPr>
        <w:t>.9.1 of of 3GPP TS 23.316 [51]. Stage 2 procedures to support IPTV service are defined in clauses 4.6 and 7.7.1 of 3GPP TS 23.316 [51].</w:t>
      </w:r>
    </w:p>
    <w:p w14:paraId="22944DFA" w14:textId="35C65C6E" w:rsidR="00EE5860" w:rsidRPr="00441CD0" w:rsidRDefault="00EE5860" w:rsidP="00EE5860">
      <w:pPr>
        <w:rPr>
          <w:noProof/>
        </w:rPr>
      </w:pPr>
      <w:r w:rsidRPr="00441CD0">
        <w:rPr>
          <w:noProof/>
        </w:rPr>
        <w:t xml:space="preserve">Support of IPTV service is optional for the SMF and UPF. The following requirements shall apply for IPTV service if the UPF supports the IPTV feature (see </w:t>
      </w:r>
      <w:r w:rsidR="00415C19" w:rsidRPr="00441CD0">
        <w:rPr>
          <w:noProof/>
        </w:rPr>
        <w:t>clause</w:t>
      </w:r>
      <w:r w:rsidR="00415C19">
        <w:rPr>
          <w:noProof/>
        </w:rPr>
        <w:t> </w:t>
      </w:r>
      <w:r w:rsidR="00415C19" w:rsidRPr="00441CD0">
        <w:rPr>
          <w:noProof/>
        </w:rPr>
        <w:t>8</w:t>
      </w:r>
      <w:r w:rsidRPr="00441CD0">
        <w:rPr>
          <w:noProof/>
        </w:rPr>
        <w:t>.2.25).</w:t>
      </w:r>
    </w:p>
    <w:p w14:paraId="2E8033A2" w14:textId="77777777" w:rsidR="00EE5860" w:rsidRPr="00441CD0" w:rsidRDefault="00EE5860" w:rsidP="00EE5860">
      <w:pPr>
        <w:rPr>
          <w:noProof/>
        </w:rPr>
      </w:pPr>
      <w:r w:rsidRPr="00441CD0">
        <w:rPr>
          <w:noProof/>
        </w:rPr>
        <w:t>This requires the UPF (PSA) to support:</w:t>
      </w:r>
    </w:p>
    <w:p w14:paraId="07499018" w14:textId="77777777" w:rsidR="00EE5860" w:rsidRPr="00441CD0" w:rsidRDefault="00EE5860" w:rsidP="00EE5860">
      <w:pPr>
        <w:pStyle w:val="B1"/>
        <w:rPr>
          <w:noProof/>
        </w:rPr>
      </w:pPr>
      <w:r w:rsidRPr="00441CD0">
        <w:rPr>
          <w:noProof/>
        </w:rPr>
        <w:t>-</w:t>
      </w:r>
      <w:r w:rsidRPr="00441CD0">
        <w:rPr>
          <w:noProof/>
        </w:rPr>
        <w:tab/>
        <w:t>terminating and managing IGMP or MLD messages received from the UE;</w:t>
      </w:r>
    </w:p>
    <w:p w14:paraId="2C298BB6" w14:textId="77777777" w:rsidR="00EE5860" w:rsidRPr="00441CD0" w:rsidRDefault="00EE5860" w:rsidP="00EE5860">
      <w:pPr>
        <w:pStyle w:val="B1"/>
      </w:pPr>
      <w:r w:rsidRPr="00441CD0">
        <w:rPr>
          <w:noProof/>
        </w:rPr>
        <w:t>-</w:t>
      </w:r>
      <w:r w:rsidRPr="00441CD0">
        <w:rPr>
          <w:noProof/>
        </w:rPr>
        <w:tab/>
        <w:t xml:space="preserve">acting as a Multicast Router as defined in </w:t>
      </w:r>
      <w:r w:rsidRPr="00441CD0">
        <w:t>in IETF RFC 2236 [52] and IETF RFC 3376 [53];</w:t>
      </w:r>
    </w:p>
    <w:p w14:paraId="50E19849" w14:textId="77777777" w:rsidR="00EE5860" w:rsidRPr="00441CD0" w:rsidRDefault="00EE5860" w:rsidP="00EE5860">
      <w:pPr>
        <w:pStyle w:val="B1"/>
        <w:rPr>
          <w:noProof/>
        </w:rPr>
      </w:pPr>
      <w:r w:rsidRPr="00441CD0">
        <w:rPr>
          <w:noProof/>
        </w:rPr>
        <w:t>-</w:t>
      </w:r>
      <w:r w:rsidRPr="00441CD0">
        <w:rPr>
          <w:noProof/>
        </w:rPr>
        <w:tab/>
        <w:t>replicating IP multicast traffic received from the N6 interface over PDU sessions having joined the corresponding IP multicast group;</w:t>
      </w:r>
    </w:p>
    <w:p w14:paraId="799C1A2F" w14:textId="77777777" w:rsidR="00EE5860" w:rsidRPr="00441CD0" w:rsidRDefault="00EE5860" w:rsidP="00EE5860">
      <w:pPr>
        <w:pStyle w:val="B1"/>
        <w:rPr>
          <w:noProof/>
        </w:rPr>
      </w:pPr>
      <w:r w:rsidRPr="00441CD0">
        <w:t>-</w:t>
      </w:r>
      <w:r w:rsidRPr="00441CD0">
        <w:tab/>
        <w:t>notifying the SMF when a PDU session has joined or left a multicast group, if so requested by the SMF.</w:t>
      </w:r>
    </w:p>
    <w:p w14:paraId="74A56BF7" w14:textId="77777777" w:rsidR="00EE5860" w:rsidRPr="00441CD0" w:rsidRDefault="00EE5860" w:rsidP="00EE5860">
      <w:pPr>
        <w:pStyle w:val="NO"/>
      </w:pPr>
      <w:r w:rsidRPr="00441CD0">
        <w:t>NOTE:</w:t>
      </w:r>
      <w:r w:rsidRPr="00441CD0">
        <w:tab/>
        <w:t>In this specification, "IGMP" refers to IGMPv2 and IGMPv3 and "MLD" refers to MLDv1 and MLDv2, unless specified otherwise.</w:t>
      </w:r>
    </w:p>
    <w:p w14:paraId="092BDC58" w14:textId="77777777" w:rsidR="00EE5860" w:rsidRPr="00441CD0" w:rsidRDefault="00EE5860" w:rsidP="00EE5860">
      <w:pPr>
        <w:rPr>
          <w:noProof/>
        </w:rPr>
      </w:pPr>
      <w:r w:rsidRPr="00441CD0">
        <w:rPr>
          <w:noProof/>
        </w:rPr>
        <w:t>For a PDU session used for IPTV service, the SMF shall provision the following rules in the UPF to control the UL IGMP/MLD traffic and the DL IP multicast traffic as follows:</w:t>
      </w:r>
    </w:p>
    <w:p w14:paraId="72B0C7F3" w14:textId="77777777" w:rsidR="00EE5860" w:rsidRPr="00441CD0" w:rsidRDefault="00EE5860" w:rsidP="00EE5860">
      <w:pPr>
        <w:pStyle w:val="B1"/>
      </w:pPr>
      <w:r w:rsidRPr="00441CD0">
        <w:t>-</w:t>
      </w:r>
      <w:r w:rsidRPr="00441CD0">
        <w:tab/>
        <w:t>for the control of UL IGMP or MLD traffic:</w:t>
      </w:r>
    </w:p>
    <w:p w14:paraId="02F3A706" w14:textId="77777777" w:rsidR="00EE5860" w:rsidRPr="00441CD0" w:rsidRDefault="00EE5860" w:rsidP="00EE5860">
      <w:pPr>
        <w:pStyle w:val="B2"/>
      </w:pPr>
      <w:r w:rsidRPr="00441CD0">
        <w:t>-</w:t>
      </w:r>
      <w:r w:rsidRPr="00441CD0">
        <w:tab/>
        <w:t>a PDR that shall identify IGMPv2 (see IETF RFC 2236 [52]), IGMPv3 (see IETF RFC 4604 [54]), MLD (see IETF RFC 2710 [55]) and/or MLD2 (see IETF RFC 4604 [54]) signalling, i.e.:</w:t>
      </w:r>
    </w:p>
    <w:p w14:paraId="585B3A77" w14:textId="77777777" w:rsidR="00EE5860" w:rsidRPr="00441CD0" w:rsidRDefault="00EE5860" w:rsidP="00EE5860">
      <w:pPr>
        <w:pStyle w:val="B3"/>
      </w:pPr>
      <w:r w:rsidRPr="00441CD0">
        <w:t>-</w:t>
      </w:r>
      <w:r w:rsidRPr="00441CD0">
        <w:tab/>
        <w:t>with a PDI containing an SDF filter with a Flow Description identifying packets with IP Protocol number of 2, or with a pre-defined PDR matching the same, for IGMP traffic;</w:t>
      </w:r>
    </w:p>
    <w:p w14:paraId="3EDEC44B" w14:textId="77777777" w:rsidR="00EE5860" w:rsidRPr="00441CD0" w:rsidRDefault="00EE5860" w:rsidP="00EE5860">
      <w:pPr>
        <w:pStyle w:val="B3"/>
      </w:pPr>
      <w:r w:rsidRPr="00441CD0">
        <w:t>-</w:t>
      </w:r>
      <w:r w:rsidRPr="00441CD0">
        <w:tab/>
        <w:t>with a pre-defined PDR matching traffic with IPv6 Next Header type value 58 and ICMP Field Type value 131 or 143, for MLD traffic.</w:t>
      </w:r>
    </w:p>
    <w:p w14:paraId="031D52A8" w14:textId="77777777" w:rsidR="00EE5860" w:rsidRPr="00441CD0" w:rsidRDefault="00EE5860" w:rsidP="00EE5860">
      <w:pPr>
        <w:pStyle w:val="B2"/>
      </w:pPr>
      <w:r w:rsidRPr="00441CD0">
        <w:lastRenderedPageBreak/>
        <w:t>-</w:t>
      </w:r>
      <w:r w:rsidRPr="00441CD0">
        <w:tab/>
        <w:t>this PDR may also contain IP Multicast Addressing Info IE(s) identifying (ranges of) IP multicast group(s); if no IP Multicast Addressing Info IE is included, the PDR is meant to match any IP multicast group.</w:t>
      </w:r>
    </w:p>
    <w:p w14:paraId="16F8AF9B" w14:textId="77777777" w:rsidR="00EE5860" w:rsidRPr="00441CD0" w:rsidRDefault="00EE5860" w:rsidP="00EE5860">
      <w:pPr>
        <w:pStyle w:val="B2"/>
      </w:pPr>
      <w:r w:rsidRPr="00441CD0">
        <w:t>-</w:t>
      </w:r>
      <w:r w:rsidRPr="00441CD0">
        <w:tab/>
        <w:t>an associated FAR containing the Apply Action IE with the IPMA (IP Multicast Accept) or the IPMD (IP Multicast Deny) flag set in order to request the UPF to accept or deny the UE requests to join the corresponding IP multicast group(s);</w:t>
      </w:r>
    </w:p>
    <w:p w14:paraId="5D75861B" w14:textId="77777777" w:rsidR="00EE5860" w:rsidRPr="00441CD0" w:rsidRDefault="00EE5860" w:rsidP="00EE5860">
      <w:pPr>
        <w:pStyle w:val="B1"/>
      </w:pPr>
      <w:r w:rsidRPr="00441CD0">
        <w:t>-</w:t>
      </w:r>
      <w:r w:rsidRPr="00441CD0">
        <w:tab/>
        <w:t>for the control of DL IP multicast traffic</w:t>
      </w:r>
    </w:p>
    <w:p w14:paraId="00A69E84" w14:textId="77777777" w:rsidR="00EE5860" w:rsidRPr="00441CD0" w:rsidRDefault="00EE5860" w:rsidP="00EE5860">
      <w:pPr>
        <w:pStyle w:val="B2"/>
      </w:pPr>
      <w:r w:rsidRPr="00441CD0">
        <w:t>-</w:t>
      </w:r>
      <w:r w:rsidRPr="00441CD0">
        <w:tab/>
        <w:t>a PDR including IP Multicast Addressing Info IE(s), identifying (ranges of) IP multicast addresses (DL IP multicast flows) or indicating any IP multicast address by the A (Any) flag set to "1";</w:t>
      </w:r>
    </w:p>
    <w:p w14:paraId="131BE63A" w14:textId="77777777" w:rsidR="00EE5860" w:rsidRPr="00441CD0" w:rsidRDefault="00EE5860" w:rsidP="00EE5860">
      <w:pPr>
        <w:pStyle w:val="B2"/>
      </w:pPr>
      <w:r w:rsidRPr="00441CD0">
        <w:t>-</w:t>
      </w:r>
      <w:r w:rsidRPr="00441CD0">
        <w:tab/>
        <w:t>an associated FAR containing the Apply Action IE set to forward or buffer the packets, and in the former case with the Outer Header Creation IE set to add the remote N3 or N9 GTP-U tunnel IP address and TEID related with the PDU session;</w:t>
      </w:r>
    </w:p>
    <w:p w14:paraId="305C025C" w14:textId="77777777" w:rsidR="00EE5860" w:rsidRPr="00441CD0" w:rsidRDefault="00EE5860" w:rsidP="00EE5860">
      <w:pPr>
        <w:pStyle w:val="B2"/>
      </w:pPr>
      <w:r w:rsidRPr="00441CD0">
        <w:t>-</w:t>
      </w:r>
      <w:r w:rsidRPr="00441CD0">
        <w:tab/>
        <w:t>optionally an associated QER indicating the QoS to use for the PDU session for the IP Multicast traffic that has been replicated.</w:t>
      </w:r>
    </w:p>
    <w:p w14:paraId="54D346BE" w14:textId="77777777" w:rsidR="00EE5860" w:rsidRPr="00441CD0" w:rsidRDefault="00EE5860" w:rsidP="00EE5860">
      <w:r w:rsidRPr="00441CD0">
        <w:t>The UPF shall add or remove the PDU session to/from the DL replication tree associated with an IP Multicast flow, when the UE request to join the IP Multicast flow is accepted or when the UE requests to leave the IP Multicast flow. When receiving downlink IP multicast traffic, the UPF shall replicate the traffic towards each PDU session that has joined the corresponding IP multicast group and that is provisioned with a DL PDR enabling the forwarding of the corresponding IP multicast traffic.</w:t>
      </w:r>
    </w:p>
    <w:p w14:paraId="484DDBE0" w14:textId="77777777" w:rsidR="00EE5860" w:rsidRPr="00441CD0" w:rsidRDefault="00EE5860" w:rsidP="00EE5860">
      <w:r w:rsidRPr="00441CD0">
        <w:t>Additionally, the SMF may provision a URR, associated with the UL PDR controlling the IGMP or MLD traffic, with a Reporting trigger set to "IP multicast join/leave" to request the UPF to report to the SMF when it adds or remove the PDU session to/from the DL replication tree associated with an IP Multicast flow. Corresponding reports shall contain the Multicast IP address of the DL multicast flow and, if available, the Source specific IP address(es) of the DL IP multicast flow.</w:t>
      </w:r>
    </w:p>
    <w:p w14:paraId="6DF8F14C" w14:textId="77777777" w:rsidR="00EE5860" w:rsidRPr="00441CD0" w:rsidRDefault="00EE5860" w:rsidP="00EE5860">
      <w:pPr>
        <w:pStyle w:val="Heading2"/>
      </w:pPr>
      <w:bookmarkStart w:id="2148" w:name="_Toc36030917"/>
      <w:bookmarkStart w:id="2149" w:name="_Toc36042837"/>
      <w:bookmarkStart w:id="2150" w:name="_Toc36814162"/>
      <w:bookmarkStart w:id="2151" w:name="_Toc44689012"/>
      <w:bookmarkStart w:id="2152" w:name="_Toc44923766"/>
      <w:bookmarkStart w:id="2153" w:name="_Toc51860735"/>
      <w:bookmarkStart w:id="2154" w:name="_Toc57930506"/>
      <w:bookmarkStart w:id="2155" w:name="_Toc57931136"/>
      <w:bookmarkStart w:id="2156" w:name="_Toc67499529"/>
      <w:r w:rsidRPr="00441CD0">
        <w:t>5.26</w:t>
      </w:r>
      <w:r w:rsidRPr="00441CD0">
        <w:tab/>
        <w:t>Support of Time Sensitive Communications (for 5GC)</w:t>
      </w:r>
      <w:bookmarkEnd w:id="2145"/>
      <w:bookmarkEnd w:id="2146"/>
      <w:bookmarkEnd w:id="2147"/>
      <w:bookmarkEnd w:id="2148"/>
      <w:bookmarkEnd w:id="2149"/>
      <w:bookmarkEnd w:id="2150"/>
      <w:bookmarkEnd w:id="2151"/>
      <w:bookmarkEnd w:id="2152"/>
      <w:bookmarkEnd w:id="2153"/>
      <w:bookmarkEnd w:id="2154"/>
      <w:bookmarkEnd w:id="2155"/>
      <w:bookmarkEnd w:id="2156"/>
    </w:p>
    <w:p w14:paraId="024DD10C" w14:textId="77777777" w:rsidR="00EE5860" w:rsidRPr="00441CD0" w:rsidRDefault="00EE5860" w:rsidP="00EE5860">
      <w:pPr>
        <w:pStyle w:val="Heading3"/>
        <w:rPr>
          <w:noProof/>
        </w:rPr>
      </w:pPr>
      <w:bookmarkStart w:id="2157" w:name="_Toc27490636"/>
      <w:bookmarkStart w:id="2158" w:name="_Toc27556929"/>
      <w:bookmarkStart w:id="2159" w:name="_Toc27723846"/>
      <w:bookmarkStart w:id="2160" w:name="_Toc36030918"/>
      <w:bookmarkStart w:id="2161" w:name="_Toc36042838"/>
      <w:bookmarkStart w:id="2162" w:name="_Toc36814163"/>
      <w:bookmarkStart w:id="2163" w:name="_Toc44689013"/>
      <w:bookmarkStart w:id="2164" w:name="_Toc44923767"/>
      <w:bookmarkStart w:id="2165" w:name="_Toc51860736"/>
      <w:bookmarkStart w:id="2166" w:name="_Toc57930507"/>
      <w:bookmarkStart w:id="2167" w:name="_Toc57931137"/>
      <w:bookmarkStart w:id="2168" w:name="_Toc67499530"/>
      <w:r w:rsidRPr="00441CD0">
        <w:rPr>
          <w:noProof/>
        </w:rPr>
        <w:t>5.26.1</w:t>
      </w:r>
      <w:r w:rsidRPr="00441CD0">
        <w:rPr>
          <w:noProof/>
        </w:rPr>
        <w:tab/>
        <w:t>General</w:t>
      </w:r>
      <w:bookmarkEnd w:id="2157"/>
      <w:bookmarkEnd w:id="2158"/>
      <w:bookmarkEnd w:id="2159"/>
      <w:bookmarkEnd w:id="2160"/>
      <w:bookmarkEnd w:id="2161"/>
      <w:bookmarkEnd w:id="2162"/>
      <w:bookmarkEnd w:id="2163"/>
      <w:bookmarkEnd w:id="2164"/>
      <w:bookmarkEnd w:id="2165"/>
      <w:bookmarkEnd w:id="2166"/>
      <w:bookmarkEnd w:id="2167"/>
      <w:bookmarkEnd w:id="2168"/>
    </w:p>
    <w:p w14:paraId="7E596424" w14:textId="77777777" w:rsidR="00EE5860" w:rsidRPr="00441CD0" w:rsidRDefault="00EE5860" w:rsidP="00EE5860">
      <w:r w:rsidRPr="00441CD0">
        <w:t>The 5GS may support Time Sensitive Communication (TSC) sessions, as specified in clauses</w:t>
      </w:r>
      <w:r>
        <w:t> </w:t>
      </w:r>
      <w:r w:rsidRPr="00441CD0">
        <w:t>4.4.8, 5.27 and 5.28 of 3GPP TS 23.501 [28]. The related procedures between SMF and UPF are defined in this clause.</w:t>
      </w:r>
    </w:p>
    <w:p w14:paraId="4663AE6B" w14:textId="77777777" w:rsidR="00EE5860" w:rsidRDefault="00EE5860" w:rsidP="00EE5860">
      <w:pPr>
        <w:pStyle w:val="NO"/>
        <w:rPr>
          <w:lang w:val="en-US" w:eastAsia="zh-CN"/>
        </w:rPr>
      </w:pPr>
      <w:r>
        <w:rPr>
          <w:lang w:val="en-US" w:eastAsia="zh-CN"/>
        </w:rPr>
        <w:t>NOTE:</w:t>
      </w:r>
      <w:r>
        <w:rPr>
          <w:lang w:val="en-US" w:eastAsia="zh-CN"/>
        </w:rPr>
        <w:tab/>
        <w:t>H</w:t>
      </w:r>
      <w:r>
        <w:t xml:space="preserve">ow TSC is supported for PDU Sessions involving an I-SMF is not specified </w:t>
      </w:r>
      <w:r>
        <w:rPr>
          <w:noProof/>
        </w:rPr>
        <w:t>in this release of specification. See</w:t>
      </w:r>
      <w:r w:rsidRPr="00441CD0">
        <w:rPr>
          <w:lang w:val="en-US" w:eastAsia="zh-CN"/>
        </w:rPr>
        <w:t xml:space="preserve"> 3GPP TS 23.501 [28]</w:t>
      </w:r>
      <w:r>
        <w:rPr>
          <w:lang w:val="en-US" w:eastAsia="zh-CN"/>
        </w:rPr>
        <w:t xml:space="preserve"> clause </w:t>
      </w:r>
      <w:r>
        <w:t>5.34</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79271AA8" w14:textId="77777777" w:rsidR="00EE5860" w:rsidRPr="00441CD0" w:rsidRDefault="00EE5860" w:rsidP="00EE5860">
      <w:r w:rsidRPr="00441CD0">
        <w:t>Support of TSC is optional for the SMF and UPF. The procedures specified in this clause may apply if the UPF indicated support of the TSC feature (see clause</w:t>
      </w:r>
      <w:r>
        <w:t> </w:t>
      </w:r>
      <w:r w:rsidRPr="00441CD0">
        <w:t>8.2.25).</w:t>
      </w:r>
    </w:p>
    <w:p w14:paraId="6C368C6D" w14:textId="77777777" w:rsidR="00EE5860" w:rsidRPr="00441CD0" w:rsidRDefault="00EE5860" w:rsidP="00EE5860">
      <w:pPr>
        <w:pStyle w:val="Heading3"/>
        <w:rPr>
          <w:noProof/>
        </w:rPr>
      </w:pPr>
      <w:bookmarkStart w:id="2169" w:name="_Toc27490637"/>
      <w:bookmarkStart w:id="2170" w:name="_Toc27556930"/>
      <w:bookmarkStart w:id="2171" w:name="_Toc27723847"/>
      <w:bookmarkStart w:id="2172" w:name="_Toc36030919"/>
      <w:bookmarkStart w:id="2173" w:name="_Toc36042839"/>
      <w:bookmarkStart w:id="2174" w:name="_Toc36814164"/>
      <w:bookmarkStart w:id="2175" w:name="_Toc44689014"/>
      <w:bookmarkStart w:id="2176" w:name="_Toc44923768"/>
      <w:bookmarkStart w:id="2177" w:name="_Toc51860737"/>
      <w:bookmarkStart w:id="2178" w:name="_Toc57930508"/>
      <w:bookmarkStart w:id="2179" w:name="_Toc57931138"/>
      <w:bookmarkStart w:id="2180" w:name="_Toc67499531"/>
      <w:r w:rsidRPr="00441CD0">
        <w:rPr>
          <w:noProof/>
        </w:rPr>
        <w:t>5.26.2</w:t>
      </w:r>
      <w:r w:rsidRPr="00441CD0">
        <w:rPr>
          <w:noProof/>
        </w:rPr>
        <w:tab/>
        <w:t>5GS Bridge management</w:t>
      </w:r>
      <w:bookmarkEnd w:id="2169"/>
      <w:bookmarkEnd w:id="2170"/>
      <w:bookmarkEnd w:id="2171"/>
      <w:bookmarkEnd w:id="2172"/>
      <w:bookmarkEnd w:id="2173"/>
      <w:bookmarkEnd w:id="2174"/>
      <w:bookmarkEnd w:id="2175"/>
      <w:bookmarkEnd w:id="2176"/>
      <w:bookmarkEnd w:id="2177"/>
      <w:bookmarkEnd w:id="2178"/>
      <w:bookmarkEnd w:id="2179"/>
      <w:bookmarkEnd w:id="2180"/>
    </w:p>
    <w:p w14:paraId="03B612EF" w14:textId="77777777" w:rsidR="00EE5860" w:rsidRPr="00441CD0" w:rsidRDefault="00EE5860" w:rsidP="00EE5860">
      <w:pPr>
        <w:rPr>
          <w:lang w:eastAsia="zh-CN"/>
        </w:rPr>
      </w:pPr>
      <w:bookmarkStart w:id="2181" w:name="_Toc44689015"/>
      <w:bookmarkStart w:id="2182" w:name="_Toc44923769"/>
      <w:bookmarkStart w:id="2183" w:name="_Toc51860738"/>
      <w:bookmarkStart w:id="2184" w:name="_Toc27490639"/>
      <w:bookmarkStart w:id="2185" w:name="_Toc27556932"/>
      <w:bookmarkStart w:id="2186" w:name="_Toc27723849"/>
      <w:bookmarkStart w:id="2187" w:name="_Toc36030921"/>
      <w:bookmarkStart w:id="2188" w:name="_Toc36042841"/>
      <w:bookmarkStart w:id="2189" w:name="_Toc36814166"/>
      <w:r w:rsidRPr="00441CD0">
        <w:rPr>
          <w:lang w:eastAsia="zh-CN"/>
        </w:rPr>
        <w:t xml:space="preserve">5GS Bridge information reporting is defined in Annex F.1 of 3GPP TS 23.502 [29]; this procedure enables the SMF to report 5GS Bridge information of a PDU session established for </w:t>
      </w:r>
      <w:r w:rsidRPr="00441CD0">
        <w:t xml:space="preserve">Time Sensitive Communication (TSC) </w:t>
      </w:r>
      <w:r w:rsidRPr="00441CD0">
        <w:rPr>
          <w:lang w:eastAsia="zh-CN"/>
        </w:rPr>
        <w:t>to the TSN AF via the PCF.</w:t>
      </w:r>
    </w:p>
    <w:p w14:paraId="7B010C80" w14:textId="77777777" w:rsidR="00EE5860" w:rsidRPr="00441CD0" w:rsidRDefault="00EE5860" w:rsidP="00EE5860">
      <w:pPr>
        <w:rPr>
          <w:lang w:eastAsia="zh-CN"/>
        </w:rPr>
      </w:pPr>
      <w:r w:rsidRPr="00441CD0">
        <w:rPr>
          <w:lang w:eastAsia="zh-CN"/>
        </w:rPr>
        <w:t>Identities of 5GS Bridge and UPF/NW-TT ports may be pre-configured in the UPF based on deployment.</w:t>
      </w:r>
    </w:p>
    <w:p w14:paraId="724974BF" w14:textId="0197747F" w:rsidR="00EE5860" w:rsidRPr="00441CD0" w:rsidRDefault="00EE5860" w:rsidP="00EE5860">
      <w:pPr>
        <w:rPr>
          <w:lang w:eastAsia="zh-CN"/>
        </w:rPr>
      </w:pPr>
      <w:bookmarkStart w:id="2190" w:name="_Toc27490638"/>
      <w:bookmarkStart w:id="2191" w:name="_Toc27556931"/>
      <w:bookmarkStart w:id="2192" w:name="_Toc27723848"/>
      <w:bookmarkStart w:id="2193" w:name="_Toc36030920"/>
      <w:bookmarkStart w:id="2194" w:name="_Toc36042840"/>
      <w:bookmarkStart w:id="2195" w:name="_Toc36814165"/>
      <w:r w:rsidRPr="00441CD0">
        <w:t xml:space="preserve">In order to establish an Ethernet PDU Session for TSC, the SMF shall send a PFCP Session Establishment Request to the UPF to establish the corresponding PFCP session as specified in </w:t>
      </w:r>
      <w:r w:rsidR="00415C19" w:rsidRPr="00441CD0">
        <w:t>clause</w:t>
      </w:r>
      <w:r w:rsidR="00415C19">
        <w:t> </w:t>
      </w:r>
      <w:r w:rsidR="00415C19" w:rsidRPr="00441CD0">
        <w:t>5</w:t>
      </w:r>
      <w:r w:rsidRPr="00441CD0">
        <w:t xml:space="preserve">.13. Additionally, the SMF </w:t>
      </w:r>
      <w:r w:rsidRPr="00441CD0">
        <w:rPr>
          <w:lang w:eastAsia="zh-CN"/>
        </w:rPr>
        <w:t xml:space="preserve">shall request the UPF to allocate the port number for DS-TT and provide the related TSN Bridge ID by including the </w:t>
      </w:r>
      <w:r w:rsidRPr="00441CD0">
        <w:t xml:space="preserve">Create Bridge Info for TSC IE with the </w:t>
      </w:r>
      <w:r w:rsidRPr="00441CD0">
        <w:rPr>
          <w:lang w:eastAsia="zh-CN"/>
        </w:rPr>
        <w:t>Bridge Information Indication (B</w:t>
      </w:r>
      <w:r>
        <w:rPr>
          <w:lang w:eastAsia="zh-CN"/>
        </w:rPr>
        <w:t>I</w:t>
      </w:r>
      <w:r w:rsidRPr="00441CD0">
        <w:rPr>
          <w:lang w:eastAsia="zh-CN"/>
        </w:rPr>
        <w:t>I)</w:t>
      </w:r>
      <w:r w:rsidRPr="00441CD0">
        <w:t xml:space="preserve"> bit set to "1", in the PFCP Session Establishment Request</w:t>
      </w:r>
      <w:r w:rsidRPr="00441CD0">
        <w:rPr>
          <w:lang w:eastAsia="zh-CN"/>
        </w:rPr>
        <w:t xml:space="preserve">. If so requested, the UPF shall provide corresponding information to the SMF in the </w:t>
      </w:r>
      <w:r w:rsidRPr="00441CD0">
        <w:t xml:space="preserve">Created Bridge Info for TSC IE in </w:t>
      </w:r>
      <w:r w:rsidRPr="00441CD0">
        <w:rPr>
          <w:lang w:eastAsia="zh-CN"/>
        </w:rPr>
        <w:t xml:space="preserve">the PFCP Session Establishment Response </w:t>
      </w:r>
      <w:r w:rsidRPr="00441CD0">
        <w:t>message</w:t>
      </w:r>
      <w:r w:rsidRPr="00441CD0">
        <w:rPr>
          <w:lang w:eastAsia="zh-CN"/>
        </w:rPr>
        <w:t>.</w:t>
      </w:r>
    </w:p>
    <w:p w14:paraId="0710B31C" w14:textId="77777777" w:rsidR="00EE5860" w:rsidRDefault="00EE5860" w:rsidP="00EE5860">
      <w:pPr>
        <w:pStyle w:val="NO"/>
        <w:rPr>
          <w:lang w:eastAsia="zh-CN"/>
        </w:rPr>
      </w:pPr>
      <w:r w:rsidRPr="00441CD0">
        <w:rPr>
          <w:lang w:eastAsia="zh-CN"/>
        </w:rPr>
        <w:t>NOTE:</w:t>
      </w:r>
      <w:r w:rsidRPr="00441CD0">
        <w:rPr>
          <w:lang w:eastAsia="zh-CN"/>
        </w:rPr>
        <w:tab/>
        <w:t>The port number for DS-TT and Bridge ID are not meant to be used in PDRs.</w:t>
      </w:r>
    </w:p>
    <w:p w14:paraId="26B3E60E" w14:textId="77777777" w:rsidR="00EE5860" w:rsidRDefault="00EE5860" w:rsidP="00EE5860">
      <w:pPr>
        <w:pStyle w:val="NO"/>
        <w:rPr>
          <w:lang w:eastAsia="zh-CN"/>
        </w:rPr>
      </w:pPr>
    </w:p>
    <w:p w14:paraId="5E8D795B" w14:textId="77777777" w:rsidR="00EE5860" w:rsidRPr="00441CD0" w:rsidRDefault="00EE5860" w:rsidP="00EE5860">
      <w:pPr>
        <w:pStyle w:val="Heading3"/>
        <w:rPr>
          <w:noProof/>
        </w:rPr>
      </w:pPr>
      <w:bookmarkStart w:id="2196" w:name="_Toc57930509"/>
      <w:bookmarkStart w:id="2197" w:name="_Toc57931139"/>
      <w:bookmarkStart w:id="2198" w:name="_Toc67499532"/>
      <w:bookmarkEnd w:id="2190"/>
      <w:bookmarkEnd w:id="2191"/>
      <w:bookmarkEnd w:id="2192"/>
      <w:bookmarkEnd w:id="2193"/>
      <w:bookmarkEnd w:id="2194"/>
      <w:bookmarkEnd w:id="2195"/>
      <w:r w:rsidRPr="00441CD0">
        <w:rPr>
          <w:noProof/>
        </w:rPr>
        <w:lastRenderedPageBreak/>
        <w:t>5.26.3</w:t>
      </w:r>
      <w:r w:rsidRPr="00441CD0">
        <w:rPr>
          <w:noProof/>
        </w:rPr>
        <w:tab/>
        <w:t>Transfer of 5GS bridge</w:t>
      </w:r>
      <w:r>
        <w:rPr>
          <w:noProof/>
        </w:rPr>
        <w:t xml:space="preserve"> and</w:t>
      </w:r>
      <w:r w:rsidRPr="00441CD0">
        <w:rPr>
          <w:noProof/>
        </w:rPr>
        <w:t xml:space="preserve"> port management information</w:t>
      </w:r>
      <w:bookmarkEnd w:id="2181"/>
      <w:bookmarkEnd w:id="2182"/>
      <w:bookmarkEnd w:id="2183"/>
      <w:bookmarkEnd w:id="2196"/>
      <w:bookmarkEnd w:id="2197"/>
      <w:bookmarkEnd w:id="2198"/>
    </w:p>
    <w:p w14:paraId="747582D4" w14:textId="77777777" w:rsidR="00EE5860" w:rsidRDefault="00EE5860" w:rsidP="00EE5860">
      <w:r w:rsidRPr="00441CD0">
        <w:rPr>
          <w:lang w:eastAsia="zh-CN"/>
        </w:rPr>
        <w:t>5GS</w:t>
      </w:r>
      <w:r>
        <w:rPr>
          <w:lang w:eastAsia="zh-CN"/>
        </w:rPr>
        <w:t xml:space="preserve"> TSN</w:t>
      </w:r>
      <w:r w:rsidRPr="00441CD0">
        <w:rPr>
          <w:lang w:eastAsia="zh-CN"/>
        </w:rPr>
        <w:t xml:space="preserve"> </w:t>
      </w:r>
      <w:r>
        <w:rPr>
          <w:lang w:eastAsia="zh-CN"/>
        </w:rPr>
        <w:t>b</w:t>
      </w:r>
      <w:r w:rsidRPr="00441CD0">
        <w:rPr>
          <w:lang w:eastAsia="zh-CN"/>
        </w:rPr>
        <w:t>ridge</w:t>
      </w:r>
      <w:r>
        <w:rPr>
          <w:lang w:eastAsia="zh-CN"/>
        </w:rPr>
        <w:t xml:space="preserve"> and port</w:t>
      </w:r>
      <w:r w:rsidRPr="00441CD0">
        <w:rPr>
          <w:lang w:eastAsia="zh-CN"/>
        </w:rPr>
        <w:t xml:space="preserve"> information configuration is defined </w:t>
      </w:r>
      <w:r w:rsidRPr="00441CD0">
        <w:rPr>
          <w:lang w:val="en-US"/>
        </w:rPr>
        <w:t xml:space="preserve">in </w:t>
      </w:r>
      <w:r w:rsidRPr="00441CD0">
        <w:rPr>
          <w:noProof/>
        </w:rPr>
        <w:t>clause</w:t>
      </w:r>
      <w:r>
        <w:rPr>
          <w:noProof/>
        </w:rPr>
        <w:t> </w:t>
      </w:r>
      <w:r w:rsidRPr="00441CD0">
        <w:rPr>
          <w:noProof/>
        </w:rPr>
        <w:t xml:space="preserve">5.28.3 </w:t>
      </w:r>
      <w:r w:rsidRPr="00441CD0">
        <w:t xml:space="preserve">of 3GPP TS 23.501 [28] and in </w:t>
      </w:r>
      <w:r w:rsidRPr="00441CD0">
        <w:rPr>
          <w:noProof/>
        </w:rPr>
        <w:t>Annex</w:t>
      </w:r>
      <w:r>
        <w:rPr>
          <w:noProof/>
        </w:rPr>
        <w:t> </w:t>
      </w:r>
      <w:r w:rsidRPr="00441CD0">
        <w:rPr>
          <w:noProof/>
        </w:rPr>
        <w:t xml:space="preserve">F </w:t>
      </w:r>
      <w:r w:rsidRPr="00441CD0">
        <w:t>of 3GPP TS 23.502 [29]</w:t>
      </w:r>
      <w:r w:rsidRPr="00441CD0">
        <w:rPr>
          <w:lang w:eastAsia="zh-CN"/>
        </w:rPr>
        <w:t>; this procedure enables the SMF to relay transparently</w:t>
      </w:r>
      <w:r>
        <w:rPr>
          <w:lang w:eastAsia="zh-CN"/>
        </w:rPr>
        <w:t xml:space="preserve"> TSN</w:t>
      </w:r>
      <w:r w:rsidRPr="00441CD0">
        <w:rPr>
          <w:lang w:eastAsia="zh-CN"/>
        </w:rPr>
        <w:t xml:space="preserve"> </w:t>
      </w:r>
      <w:r w:rsidRPr="00441CD0">
        <w:t>bridge</w:t>
      </w:r>
      <w:r>
        <w:t xml:space="preserve"> and/or</w:t>
      </w:r>
      <w:r w:rsidRPr="00441CD0">
        <w:t xml:space="preserve"> port related information between the TSN AF and the NW-TT (and DS-TT).</w:t>
      </w:r>
    </w:p>
    <w:p w14:paraId="5B28F8FF" w14:textId="77777777" w:rsidR="00EE5860" w:rsidRDefault="00EE5860" w:rsidP="00EE5860">
      <w:pPr>
        <w:rPr>
          <w:lang w:eastAsia="x-none"/>
        </w:rPr>
      </w:pPr>
      <w:bookmarkStart w:id="2199" w:name="_Hlk40788773"/>
      <w:r>
        <w:rPr>
          <w:lang w:eastAsia="x-none"/>
        </w:rPr>
        <w:t xml:space="preserve">Port management information shall be transferred between the SMF and UPF in a </w:t>
      </w:r>
      <w:r w:rsidRPr="00F16E72">
        <w:rPr>
          <w:lang w:eastAsia="x-none"/>
        </w:rPr>
        <w:t>Port Management Information Container</w:t>
      </w:r>
      <w:r>
        <w:rPr>
          <w:lang w:eastAsia="x-none"/>
        </w:rPr>
        <w:t xml:space="preserve"> (PMIC). If the </w:t>
      </w:r>
      <w:r w:rsidRPr="00F16E72">
        <w:rPr>
          <w:lang w:eastAsia="x-none"/>
        </w:rPr>
        <w:t xml:space="preserve">NW-TT </w:t>
      </w:r>
      <w:r>
        <w:rPr>
          <w:lang w:eastAsia="x-none"/>
        </w:rPr>
        <w:t xml:space="preserve">supports several </w:t>
      </w:r>
      <w:r w:rsidRPr="00F16E72">
        <w:rPr>
          <w:lang w:eastAsia="x-none"/>
        </w:rPr>
        <w:t>ports</w:t>
      </w:r>
      <w:r>
        <w:rPr>
          <w:lang w:eastAsia="x-none"/>
        </w:rPr>
        <w:t xml:space="preserve">, and port management information needs to be sent for several ports, a </w:t>
      </w:r>
      <w:r w:rsidRPr="00F16E72">
        <w:rPr>
          <w:lang w:eastAsia="x-none"/>
        </w:rPr>
        <w:t xml:space="preserve">separate </w:t>
      </w:r>
      <w:r>
        <w:rPr>
          <w:lang w:eastAsia="x-none"/>
        </w:rPr>
        <w:t>PMIC shall be used for each port</w:t>
      </w:r>
      <w:r w:rsidRPr="00F16E72">
        <w:rPr>
          <w:lang w:eastAsia="x-none"/>
        </w:rPr>
        <w:t>.</w:t>
      </w:r>
    </w:p>
    <w:p w14:paraId="4DE543C0" w14:textId="77777777" w:rsidR="00EE5860" w:rsidRDefault="00EE5860" w:rsidP="00EE5860">
      <w:r>
        <w:rPr>
          <w:lang w:eastAsia="x-none"/>
        </w:rPr>
        <w:t>B</w:t>
      </w:r>
      <w:r w:rsidRPr="00F16E72">
        <w:rPr>
          <w:lang w:eastAsia="x-none"/>
        </w:rPr>
        <w:t xml:space="preserve">ridge management information </w:t>
      </w:r>
      <w:r>
        <w:rPr>
          <w:lang w:eastAsia="x-none"/>
        </w:rPr>
        <w:t xml:space="preserve">shall be transferred between the SMF and UPF in </w:t>
      </w:r>
      <w:r w:rsidRPr="00F16E72">
        <w:rPr>
          <w:lang w:eastAsia="x-none"/>
        </w:rPr>
        <w:t>a Bridge Management Information Container</w:t>
      </w:r>
      <w:r>
        <w:rPr>
          <w:lang w:eastAsia="x-none"/>
        </w:rPr>
        <w:t xml:space="preserve"> (B</w:t>
      </w:r>
      <w:r w:rsidRPr="00756DEF">
        <w:rPr>
          <w:lang w:eastAsia="x-none"/>
        </w:rPr>
        <w:t>MIC).</w:t>
      </w:r>
    </w:p>
    <w:p w14:paraId="6F64F2EA" w14:textId="77777777" w:rsidR="00EE5860" w:rsidRPr="00791A39" w:rsidRDefault="00EE5860" w:rsidP="00EE5860">
      <w:pPr>
        <w:rPr>
          <w:lang w:val="en-US"/>
        </w:rPr>
      </w:pPr>
      <w:r>
        <w:rPr>
          <w:lang w:eastAsia="x-none"/>
        </w:rPr>
        <w:t xml:space="preserve">The SMF and UPF may send a PMIC or a BMIC using </w:t>
      </w:r>
      <w:r w:rsidRPr="00756DEF">
        <w:t>PFCP session related procedures of any PFCP session associated</w:t>
      </w:r>
      <w:r>
        <w:t xml:space="preserve"> with</w:t>
      </w:r>
      <w:r w:rsidRPr="00756DEF">
        <w:t xml:space="preserve"> the </w:t>
      </w:r>
      <w:r>
        <w:t>5GS TSN bridge</w:t>
      </w:r>
      <w:r>
        <w:rPr>
          <w:lang w:eastAsia="x-none"/>
        </w:rPr>
        <w:t>.</w:t>
      </w:r>
    </w:p>
    <w:p w14:paraId="0EC7F6DE" w14:textId="77777777" w:rsidR="00EE5860" w:rsidRPr="00756DEF" w:rsidRDefault="00EE5860" w:rsidP="00EE5860">
      <w:r w:rsidRPr="00756DEF">
        <w:t>The SMF may provide NW-TT</w:t>
      </w:r>
      <w:r w:rsidRPr="00756DEF">
        <w:rPr>
          <w:lang w:val="en-US" w:eastAsia="x-none"/>
        </w:rPr>
        <w:t xml:space="preserve"> related </w:t>
      </w:r>
      <w:r w:rsidRPr="00756DEF">
        <w:t xml:space="preserve">BMIC </w:t>
      </w:r>
      <w:r>
        <w:t>and/</w:t>
      </w:r>
      <w:r w:rsidRPr="00756DEF">
        <w:t>or PMIC</w:t>
      </w:r>
      <w:r>
        <w:t xml:space="preserve">(s) </w:t>
      </w:r>
      <w:r w:rsidRPr="00756DEF">
        <w:t xml:space="preserve">to the UPF by sending a PFCP Session Modification Request to the UPF including the TSC Management </w:t>
      </w:r>
      <w:r w:rsidRPr="00756DEF">
        <w:rPr>
          <w:szCs w:val="18"/>
          <w:lang w:val="de-DE"/>
        </w:rPr>
        <w:t>Information IE</w:t>
      </w:r>
      <w:r w:rsidRPr="00756DEF">
        <w:t>.</w:t>
      </w:r>
    </w:p>
    <w:p w14:paraId="28565FDE" w14:textId="77777777" w:rsidR="00EE5860" w:rsidRPr="00441CD0" w:rsidRDefault="00EE5860" w:rsidP="00EE5860">
      <w:r w:rsidRPr="00756DEF">
        <w:t>For a PDU session established for TSC, the UPF may send NW-TT</w:t>
      </w:r>
      <w:r w:rsidRPr="00756DEF">
        <w:rPr>
          <w:lang w:val="en-US" w:eastAsia="x-none"/>
        </w:rPr>
        <w:t xml:space="preserve"> related </w:t>
      </w:r>
      <w:r>
        <w:t xml:space="preserve">BMIC and/or </w:t>
      </w:r>
      <w:r w:rsidRPr="00756DEF">
        <w:t>PMIC</w:t>
      </w:r>
      <w:r>
        <w:t xml:space="preserve">(s) </w:t>
      </w:r>
      <w:r w:rsidRPr="00756DEF">
        <w:t xml:space="preserve">to the SMF by sending a PFCP Session Modification Response or a PFCP Session Report Request including the </w:t>
      </w:r>
      <w:bookmarkStart w:id="2200" w:name="_Hlk40706722"/>
      <w:r>
        <w:t>TSC</w:t>
      </w:r>
      <w:r w:rsidRPr="00441CD0">
        <w:t xml:space="preserve"> Management </w:t>
      </w:r>
      <w:r w:rsidRPr="00441CD0">
        <w:rPr>
          <w:szCs w:val="18"/>
          <w:lang w:val="de-DE"/>
        </w:rPr>
        <w:t>Information IE</w:t>
      </w:r>
      <w:bookmarkEnd w:id="2200"/>
      <w:r w:rsidRPr="00441CD0">
        <w:t>.</w:t>
      </w:r>
      <w:bookmarkEnd w:id="2199"/>
    </w:p>
    <w:p w14:paraId="14A88A7D" w14:textId="77777777" w:rsidR="00EE5860" w:rsidRDefault="00EE5860" w:rsidP="00EE5860">
      <w:r w:rsidRPr="00441CD0">
        <w:t xml:space="preserve">The details of </w:t>
      </w:r>
      <w:r w:rsidRPr="00441CD0">
        <w:rPr>
          <w:lang w:eastAsia="ko-KR"/>
        </w:rPr>
        <w:t xml:space="preserve">the 5GS </w:t>
      </w:r>
      <w:r>
        <w:rPr>
          <w:lang w:eastAsia="ko-KR"/>
        </w:rPr>
        <w:t>B</w:t>
      </w:r>
      <w:r w:rsidRPr="00441CD0">
        <w:rPr>
          <w:lang w:eastAsia="ko-KR"/>
        </w:rPr>
        <w:t xml:space="preserve">ridge </w:t>
      </w:r>
      <w:r>
        <w:rPr>
          <w:lang w:eastAsia="ko-KR"/>
        </w:rPr>
        <w:t xml:space="preserve">and </w:t>
      </w:r>
      <w:r w:rsidRPr="00441CD0">
        <w:rPr>
          <w:lang w:eastAsia="ko-KR"/>
        </w:rPr>
        <w:t>Port Management Container communication between NW-TT and TSN AF is defined in the 3GPP TS</w:t>
      </w:r>
      <w:r>
        <w:rPr>
          <w:lang w:eastAsia="ko-KR"/>
        </w:rPr>
        <w:t> </w:t>
      </w:r>
      <w:r w:rsidRPr="00441CD0">
        <w:rPr>
          <w:lang w:eastAsia="ko-KR"/>
        </w:rPr>
        <w:t>24.519 [63].</w:t>
      </w:r>
    </w:p>
    <w:p w14:paraId="20D591CA" w14:textId="77777777" w:rsidR="00EE5860" w:rsidRPr="00441CD0" w:rsidRDefault="00EE5860" w:rsidP="00EE5860">
      <w:pPr>
        <w:pStyle w:val="Heading3"/>
        <w:rPr>
          <w:noProof/>
        </w:rPr>
      </w:pPr>
      <w:bookmarkStart w:id="2201" w:name="_Toc44689016"/>
      <w:bookmarkStart w:id="2202" w:name="_Toc44923770"/>
      <w:bookmarkStart w:id="2203" w:name="_Toc51860739"/>
      <w:bookmarkStart w:id="2204" w:name="_Toc57930510"/>
      <w:bookmarkStart w:id="2205" w:name="_Toc57931140"/>
      <w:bookmarkStart w:id="2206" w:name="_Toc67499533"/>
      <w:r w:rsidRPr="00441CD0">
        <w:rPr>
          <w:noProof/>
        </w:rPr>
        <w:t>5.26.4</w:t>
      </w:r>
      <w:r w:rsidRPr="00441CD0">
        <w:rPr>
          <w:noProof/>
        </w:rPr>
        <w:tab/>
        <w:t>Reporting clock drift between TSN and 5GS times from UPF to SMF</w:t>
      </w:r>
      <w:bookmarkEnd w:id="2184"/>
      <w:bookmarkEnd w:id="2185"/>
      <w:bookmarkEnd w:id="2186"/>
      <w:bookmarkEnd w:id="2187"/>
      <w:bookmarkEnd w:id="2188"/>
      <w:bookmarkEnd w:id="2189"/>
      <w:bookmarkEnd w:id="2201"/>
      <w:bookmarkEnd w:id="2202"/>
      <w:bookmarkEnd w:id="2203"/>
      <w:bookmarkEnd w:id="2204"/>
      <w:bookmarkEnd w:id="2205"/>
      <w:bookmarkEnd w:id="2206"/>
    </w:p>
    <w:p w14:paraId="3C46A496" w14:textId="77777777" w:rsidR="00EE5860" w:rsidRPr="00441CD0" w:rsidRDefault="00EE5860" w:rsidP="00EE5860">
      <w:r w:rsidRPr="00441CD0">
        <w:t>The SMF may request the UPF to measure and report the clock drift between the TSN time and 5GS time for one or more TSN working domains (see clause</w:t>
      </w:r>
      <w:r>
        <w:t> </w:t>
      </w:r>
      <w:r w:rsidRPr="00441CD0">
        <w:t>5.27.2 of 3GPP TS 23.501 [28]), by provisioning one or more Clock Drift Control Information IE(s) in a PFCP Association Setup Request or a PFCP Association Update Request, with the following information:</w:t>
      </w:r>
    </w:p>
    <w:p w14:paraId="7D24DCCA" w14:textId="77777777" w:rsidR="00EE5860" w:rsidRPr="00441CD0" w:rsidRDefault="00EE5860" w:rsidP="00EE5860">
      <w:pPr>
        <w:pStyle w:val="B1"/>
      </w:pPr>
      <w:r w:rsidRPr="00441CD0">
        <w:t>-</w:t>
      </w:r>
      <w:r w:rsidRPr="00441CD0">
        <w:tab/>
        <w:t>TSN Time Domain Number(s), identifying the TSN working time domain(s), e.g. PTP (Precision Time Protocol) "domainNumber", for which clock drift needs to be measured and reported (see clause 5.27.1.3 of 3GPP TS 23.501 [28]);</w:t>
      </w:r>
    </w:p>
    <w:p w14:paraId="0A372A78" w14:textId="77777777" w:rsidR="00EE5860" w:rsidRPr="00441CD0" w:rsidRDefault="00EE5860" w:rsidP="00EE5860">
      <w:pPr>
        <w:pStyle w:val="B1"/>
      </w:pPr>
      <w:r w:rsidRPr="00441CD0">
        <w:t>-</w:t>
      </w:r>
      <w:r w:rsidRPr="00441CD0">
        <w:tab/>
        <w:t>the requested Clock Drift Information, indicating a request to report when the Time Offset Reporting Threshold is exceeded and/or when the cumulative RateRatio Reporting Thresholds is exceeded;</w:t>
      </w:r>
    </w:p>
    <w:p w14:paraId="01650574" w14:textId="77777777" w:rsidR="00EE5860" w:rsidRPr="00441CD0" w:rsidRDefault="00EE5860" w:rsidP="00EE5860">
      <w:pPr>
        <w:pStyle w:val="B1"/>
      </w:pPr>
      <w:r w:rsidRPr="00441CD0">
        <w:t>-</w:t>
      </w:r>
      <w:bookmarkStart w:id="2207" w:name="_Hlk23322318"/>
      <w:r w:rsidRPr="00441CD0">
        <w:tab/>
        <w:t>the Time offset reporting threshold (i.e. the maximum time offset between the TSN time and 5G system time), if Time Offset Reporting is requested;</w:t>
      </w:r>
    </w:p>
    <w:p w14:paraId="1B8EEE09" w14:textId="77777777" w:rsidR="00EE5860" w:rsidRPr="00441CD0" w:rsidRDefault="00EE5860" w:rsidP="00EE5860">
      <w:pPr>
        <w:pStyle w:val="B1"/>
      </w:pPr>
      <w:r w:rsidRPr="00441CD0">
        <w:t>-</w:t>
      </w:r>
      <w:r w:rsidRPr="00441CD0">
        <w:tab/>
        <w:t xml:space="preserve">the Cumulative rateRatio measurement threshold </w:t>
      </w:r>
      <w:bookmarkEnd w:id="2207"/>
      <w:r w:rsidRPr="00441CD0">
        <w:t>(i.e. related to cumulative rateRatio calculated at NW-TT)), if Cumulative RateRatio Reporting is requested.</w:t>
      </w:r>
    </w:p>
    <w:p w14:paraId="554EA044" w14:textId="77777777" w:rsidR="00EE5860" w:rsidRDefault="00EE5860" w:rsidP="00EE5860">
      <w:bookmarkStart w:id="2208" w:name="_Toc19717156"/>
      <w:bookmarkStart w:id="2209" w:name="_Toc27490640"/>
      <w:bookmarkStart w:id="2210" w:name="_Toc27556933"/>
      <w:bookmarkStart w:id="2211" w:name="_Toc27723850"/>
      <w:r w:rsidRPr="00441CD0">
        <w:t>If so requested, when detecting either of the clock drift offset triggers exceeding the defined threshold, the UPF shall send a PFCP Node Report Request to the SMF, including one or more Clock Drift Reports, with the corresponding TSN Time Domain Number(s) and measurement information.</w:t>
      </w:r>
    </w:p>
    <w:p w14:paraId="4467439B" w14:textId="77777777" w:rsidR="00EE5860" w:rsidRDefault="00EE5860" w:rsidP="00EE5860">
      <w:pPr>
        <w:pStyle w:val="Heading2"/>
      </w:pPr>
      <w:bookmarkStart w:id="2212" w:name="_Toc44689017"/>
      <w:bookmarkStart w:id="2213" w:name="_Toc44923771"/>
      <w:bookmarkStart w:id="2214" w:name="_Toc51860740"/>
      <w:bookmarkStart w:id="2215" w:name="_Toc57930511"/>
      <w:bookmarkStart w:id="2216" w:name="_Toc57931141"/>
      <w:bookmarkStart w:id="2217" w:name="_Toc67499534"/>
      <w:r w:rsidRPr="00441CD0">
        <w:t>5.</w:t>
      </w:r>
      <w:r>
        <w:t>27</w:t>
      </w:r>
      <w:r w:rsidRPr="00441CD0">
        <w:tab/>
      </w:r>
      <w:r>
        <w:t>Inter-PLMN User Plane Security</w:t>
      </w:r>
      <w:bookmarkEnd w:id="2212"/>
      <w:bookmarkEnd w:id="2213"/>
      <w:bookmarkEnd w:id="2214"/>
      <w:bookmarkEnd w:id="2215"/>
      <w:bookmarkEnd w:id="2216"/>
      <w:bookmarkEnd w:id="2217"/>
    </w:p>
    <w:p w14:paraId="48996CDF" w14:textId="77777777" w:rsidR="00EE5860" w:rsidRDefault="00EE5860" w:rsidP="00EE5860">
      <w:r>
        <w:t>Stage 2 requirements for support of the Inter-PLMN User Plane Security (IPUPS) functionality are defined in clauses 4.2.4, 5.8.2.14, 6.2.3, and 6.3.3.3 of 3GPP TS 23.501[28], and in clauses 4.2.2 and 5.9.3.4 of 3GPP TS 33.501[64].</w:t>
      </w:r>
    </w:p>
    <w:p w14:paraId="40F27F81" w14:textId="77777777" w:rsidR="00EE5860" w:rsidRPr="00791A39" w:rsidRDefault="00EE5860" w:rsidP="00EE5860">
      <w:r>
        <w:t>The IPUPS functionality shall be activated for the user plane traffic received over N9 interface across PLMNs, accord</w:t>
      </w:r>
      <w:r w:rsidRPr="00791A39">
        <w:t>ing to operator's policy. The SMF shall provision UL/DL PDR(s) to identify the user plane traffic received at the local F-TEID in the UPF and provision UL/DL FAR(s) to forward the user plane traffic to the remote F-TEID in the GTP-U peer. User plane packets not matching any PDR shall be dropped, using mechanisms defined in this specification, see e.g. clause</w:t>
      </w:r>
      <w:r>
        <w:t> </w:t>
      </w:r>
      <w:r w:rsidRPr="00791A39">
        <w:t>5.2.1.</w:t>
      </w:r>
    </w:p>
    <w:p w14:paraId="32123F32" w14:textId="77777777" w:rsidR="00EE5860" w:rsidRPr="00791A39" w:rsidRDefault="00EE5860" w:rsidP="00EE5860">
      <w:r w:rsidRPr="00791A39">
        <w:rPr>
          <w:lang w:val="en-US"/>
        </w:rPr>
        <w:lastRenderedPageBreak/>
        <w:t>During a PFCP Association Setup procedure, an UPF, which is configured to be used for IPUPS shall indicate this with the UPF configured for IPUPS (UUPSI) flag, as specified in clause</w:t>
      </w:r>
      <w:r>
        <w:rPr>
          <w:lang w:val="en-US"/>
        </w:rPr>
        <w:t> </w:t>
      </w:r>
      <w:r w:rsidRPr="00791A39">
        <w:rPr>
          <w:lang w:val="en-US"/>
        </w:rPr>
        <w:t>7.4.4.2</w:t>
      </w:r>
      <w:r w:rsidRPr="00791A39">
        <w:t>.</w:t>
      </w:r>
    </w:p>
    <w:p w14:paraId="010F3803" w14:textId="77777777" w:rsidR="00EE5860" w:rsidRPr="00791A39" w:rsidRDefault="00EE5860" w:rsidP="00EE5860">
      <w:pPr>
        <w:pStyle w:val="NO"/>
      </w:pPr>
      <w:r w:rsidRPr="00791A39">
        <w:t>NOTE:</w:t>
      </w:r>
      <w:r w:rsidRPr="00791A39">
        <w:tab/>
      </w:r>
      <w:r w:rsidRPr="00791A39">
        <w:rPr>
          <w:lang w:val="en-US"/>
        </w:rPr>
        <w:t>Any UPF can support the IPUPS functionality. In network deployments where specific UPFs are used to provide IPUPS, UPFs configured for providing IPUPS services (i.e. reporting the UUPSI flag) are selected to provide IPUPS function</w:t>
      </w:r>
      <w:r w:rsidRPr="00791A39">
        <w:t>.</w:t>
      </w:r>
    </w:p>
    <w:p w14:paraId="3FE46C35" w14:textId="77777777" w:rsidR="00EE5860" w:rsidRDefault="00EE5860" w:rsidP="00EE5860">
      <w:pPr>
        <w:pStyle w:val="EditorsNote"/>
      </w:pPr>
      <w:r w:rsidRPr="00791A39">
        <w:t>Editor's Note:</w:t>
      </w:r>
      <w:r>
        <w:tab/>
        <w:t>It is FFS whether an explicit indication that the UPF needs to apply IPUPS is required over N4, e.g. to enable the support of operator specific security policies.</w:t>
      </w:r>
    </w:p>
    <w:p w14:paraId="39181209" w14:textId="77777777" w:rsidR="00EE5860" w:rsidRPr="006B6D34" w:rsidRDefault="00EE5860" w:rsidP="00EE5860">
      <w:pPr>
        <w:pStyle w:val="Heading2"/>
      </w:pPr>
      <w:bookmarkStart w:id="2218" w:name="_Toc44689018"/>
      <w:bookmarkStart w:id="2219" w:name="_Toc44923772"/>
      <w:bookmarkStart w:id="2220" w:name="_Toc51860741"/>
      <w:bookmarkStart w:id="2221" w:name="_Toc57930512"/>
      <w:bookmarkStart w:id="2222" w:name="_Toc57931142"/>
      <w:bookmarkStart w:id="2223" w:name="_Toc67499535"/>
      <w:r w:rsidRPr="006B6D34">
        <w:t>5.</w:t>
      </w:r>
      <w:r>
        <w:t>28</w:t>
      </w:r>
      <w:r w:rsidRPr="006B6D34">
        <w:tab/>
      </w:r>
      <w:r>
        <w:t>Downlink data delivery status with UPF buffering</w:t>
      </w:r>
      <w:r w:rsidRPr="00441CD0">
        <w:t xml:space="preserve"> (for 5GC)</w:t>
      </w:r>
      <w:bookmarkEnd w:id="2218"/>
      <w:bookmarkEnd w:id="2219"/>
      <w:bookmarkEnd w:id="2220"/>
      <w:bookmarkEnd w:id="2221"/>
      <w:bookmarkEnd w:id="2222"/>
      <w:bookmarkEnd w:id="2223"/>
    </w:p>
    <w:p w14:paraId="6B78ADF9" w14:textId="77777777" w:rsidR="00EE5860" w:rsidRPr="006B6D34" w:rsidRDefault="00EE5860" w:rsidP="00EE5860">
      <w:pPr>
        <w:pStyle w:val="Heading3"/>
        <w:rPr>
          <w:noProof/>
        </w:rPr>
      </w:pPr>
      <w:bookmarkStart w:id="2224" w:name="_Toc44689019"/>
      <w:bookmarkStart w:id="2225" w:name="_Toc44923773"/>
      <w:bookmarkStart w:id="2226" w:name="_Toc51860742"/>
      <w:bookmarkStart w:id="2227" w:name="_Toc57930513"/>
      <w:bookmarkStart w:id="2228" w:name="_Toc57931143"/>
      <w:bookmarkStart w:id="2229" w:name="_Toc44689020"/>
      <w:bookmarkStart w:id="2230" w:name="_Toc44923774"/>
      <w:bookmarkStart w:id="2231" w:name="_Toc51860743"/>
      <w:bookmarkStart w:id="2232" w:name="_Toc67499536"/>
      <w:r w:rsidRPr="006B6D34">
        <w:rPr>
          <w:noProof/>
        </w:rPr>
        <w:t>5.</w:t>
      </w:r>
      <w:r>
        <w:rPr>
          <w:noProof/>
        </w:rPr>
        <w:t>28</w:t>
      </w:r>
      <w:r w:rsidRPr="006B6D34">
        <w:rPr>
          <w:noProof/>
        </w:rPr>
        <w:t>.1</w:t>
      </w:r>
      <w:r w:rsidRPr="006B6D34">
        <w:rPr>
          <w:noProof/>
        </w:rPr>
        <w:tab/>
        <w:t>General</w:t>
      </w:r>
      <w:bookmarkEnd w:id="2224"/>
      <w:bookmarkEnd w:id="2225"/>
      <w:bookmarkEnd w:id="2226"/>
      <w:bookmarkEnd w:id="2227"/>
      <w:bookmarkEnd w:id="2228"/>
      <w:bookmarkEnd w:id="2232"/>
    </w:p>
    <w:p w14:paraId="0FB706F9" w14:textId="77777777" w:rsidR="00EE5860" w:rsidRDefault="00EE5860" w:rsidP="00EE5860">
      <w:pPr>
        <w:rPr>
          <w:lang w:val="en-US" w:eastAsia="zh-CN"/>
        </w:rPr>
      </w:pPr>
      <w:r w:rsidRPr="00441CD0">
        <w:t xml:space="preserve">Stage 2 requirements for the support of </w:t>
      </w:r>
      <w:r>
        <w:t>Downlink data delivery status notification with UPF buffering</w:t>
      </w:r>
      <w:r w:rsidRPr="00441CD0">
        <w:t xml:space="preserve"> are specified in clause</w:t>
      </w:r>
      <w:r>
        <w:t> </w:t>
      </w:r>
      <w:r w:rsidRPr="00441CD0">
        <w:t>5.</w:t>
      </w:r>
      <w:r>
        <w:t>8.3.2</w:t>
      </w:r>
      <w:r w:rsidRPr="00441CD0">
        <w:rPr>
          <w:lang w:val="en-US" w:eastAsia="zh-CN"/>
        </w:rPr>
        <w:t xml:space="preserve"> of 3GPP TS 23.501 [28]</w:t>
      </w:r>
      <w:r>
        <w:rPr>
          <w:lang w:val="en-US" w:eastAsia="zh-CN"/>
        </w:rPr>
        <w:t xml:space="preserve"> and </w:t>
      </w:r>
      <w:r w:rsidRPr="00441CD0">
        <w:t>clause</w:t>
      </w:r>
      <w:r>
        <w:t xml:space="preserve">s 4.15.3.2.8 and </w:t>
      </w:r>
      <w:r w:rsidRPr="00DE17C2">
        <w:t xml:space="preserve">4.15.3.2.9 </w:t>
      </w:r>
      <w:r>
        <w:t xml:space="preserve">of </w:t>
      </w:r>
      <w:r w:rsidRPr="00DE17C2">
        <w:t>3GPP</w:t>
      </w:r>
      <w:r w:rsidRPr="00441CD0">
        <w:rPr>
          <w:lang w:val="en-US" w:eastAsia="zh-CN"/>
        </w:rPr>
        <w:t> TS 23.50</w:t>
      </w:r>
      <w:r>
        <w:rPr>
          <w:lang w:val="en-US" w:eastAsia="zh-CN"/>
        </w:rPr>
        <w:t>2</w:t>
      </w:r>
      <w:r w:rsidRPr="00441CD0">
        <w:rPr>
          <w:lang w:val="en-US" w:eastAsia="zh-CN"/>
        </w:rPr>
        <w:t> [</w:t>
      </w:r>
      <w:r>
        <w:rPr>
          <w:lang w:val="en-US" w:eastAsia="zh-CN"/>
        </w:rPr>
        <w:t>29</w:t>
      </w:r>
      <w:r w:rsidRPr="00441CD0">
        <w:rPr>
          <w:lang w:val="en-US" w:eastAsia="zh-CN"/>
        </w:rPr>
        <w:t>].</w:t>
      </w:r>
    </w:p>
    <w:p w14:paraId="7B9325F1" w14:textId="77777777" w:rsidR="00EE5860" w:rsidRDefault="00EE5860" w:rsidP="00EE5860">
      <w:r>
        <w:rPr>
          <w:lang w:val="en-US" w:eastAsia="zh-CN"/>
        </w:rPr>
        <w:t xml:space="preserve">If the UP function supports the </w:t>
      </w:r>
      <w:r>
        <w:t xml:space="preserve">Downlink data delivery status notification with UPF buffering, the </w:t>
      </w:r>
      <w:r w:rsidRPr="00867BF5">
        <w:t xml:space="preserve">UP function shall set the </w:t>
      </w:r>
      <w:r>
        <w:t>DDDS</w:t>
      </w:r>
      <w:r w:rsidRPr="00867BF5">
        <w:t xml:space="preserve"> feature flag in the </w:t>
      </w:r>
      <w:r w:rsidRPr="00867BF5">
        <w:rPr>
          <w:lang w:val="en-US"/>
        </w:rPr>
        <w:t>UP Function Features IE (see clause 8.2.25).</w:t>
      </w:r>
      <w:r>
        <w:rPr>
          <w:lang w:val="en-US"/>
        </w:rPr>
        <w:t xml:space="preserve"> If so, the </w:t>
      </w:r>
      <w:r w:rsidRPr="00867BF5">
        <w:t xml:space="preserve">CP function may </w:t>
      </w:r>
      <w:r w:rsidRPr="00867BF5">
        <w:rPr>
          <w:lang w:val="en-US"/>
        </w:rPr>
        <w:t>request the UP function</w:t>
      </w:r>
      <w:r>
        <w:rPr>
          <w:lang w:val="en-US"/>
        </w:rPr>
        <w:t xml:space="preserve"> to notify the first buffered DL packet and / or the first discarded DL packet for the traffic matching the downlink PDR by set the BUFF flag, </w:t>
      </w:r>
      <w:r>
        <w:rPr>
          <w:szCs w:val="22"/>
        </w:rPr>
        <w:t xml:space="preserve">BDPN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sidRPr="00867BF5">
        <w:rPr>
          <w:lang w:val="en-US"/>
        </w:rPr>
        <w:t>.</w:t>
      </w:r>
      <w:r>
        <w:rPr>
          <w:lang w:val="en-US"/>
        </w:rPr>
        <w:t xml:space="preserve"> The </w:t>
      </w:r>
      <w:r w:rsidRPr="00867BF5">
        <w:t>CP function may</w:t>
      </w:r>
      <w:r>
        <w:t xml:space="preserve"> also provide the </w:t>
      </w:r>
      <w:r w:rsidRPr="00441CD0">
        <w:t>DL Buffering Duration IE</w:t>
      </w:r>
      <w:r>
        <w:t xml:space="preserve"> and </w:t>
      </w:r>
      <w:r w:rsidRPr="00F61E19">
        <w:t>DL Buffering Suggested Packet Count</w:t>
      </w:r>
      <w:r>
        <w:t xml:space="preserve"> IE in the related BAR to the UP function.</w:t>
      </w:r>
    </w:p>
    <w:p w14:paraId="57238430" w14:textId="77777777" w:rsidR="00EE5860" w:rsidRDefault="00EE5860" w:rsidP="00EE5860">
      <w:r>
        <w:rPr>
          <w:rFonts w:hint="eastAsia"/>
          <w:lang w:val="en-US" w:eastAsia="zh-CN"/>
        </w:rPr>
        <w:t>T</w:t>
      </w:r>
      <w:r>
        <w:rPr>
          <w:lang w:val="en-US" w:eastAsia="zh-CN"/>
        </w:rPr>
        <w:t xml:space="preserve">he UP function shall report the </w:t>
      </w:r>
      <w:r>
        <w:rPr>
          <w:lang w:val="en-US"/>
        </w:rPr>
        <w:t>first buffered DL packet</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 xml:space="preserve">. The </w:t>
      </w:r>
      <w:r>
        <w:rPr>
          <w:lang w:val="en-US" w:eastAsia="zh-CN"/>
        </w:rPr>
        <w:t xml:space="preserve">UP function shall also report the </w:t>
      </w:r>
      <w:r>
        <w:rPr>
          <w:lang w:val="en-US"/>
        </w:rPr>
        <w:t xml:space="preserve">first discarded DL packet </w:t>
      </w:r>
      <w:r w:rsidRPr="0094066C">
        <w:rPr>
          <w:lang w:val="en-US"/>
        </w:rPr>
        <w:t xml:space="preserve">for each service data flow identified by a PDR </w:t>
      </w:r>
      <w:r>
        <w:rPr>
          <w:lang w:val="en-US"/>
        </w:rPr>
        <w:t xml:space="preserve">if the </w:t>
      </w:r>
      <w:r w:rsidRPr="00441CD0">
        <w:t>DL Buffering Duration</w:t>
      </w:r>
      <w:r>
        <w:rPr>
          <w:szCs w:val="22"/>
        </w:rPr>
        <w:t xml:space="preserve"> or </w:t>
      </w:r>
      <w:r w:rsidRPr="00441CD0">
        <w:t>DL Buffering Suggested Packet Count</w:t>
      </w:r>
      <w:r>
        <w:rPr>
          <w:szCs w:val="22"/>
        </w:rPr>
        <w:t xml:space="preserve"> is exceeded. </w:t>
      </w:r>
      <w:r>
        <w:rPr>
          <w:szCs w:val="18"/>
          <w:lang w:val="de-DE" w:eastAsia="zh-CN"/>
        </w:rPr>
        <w:t xml:space="preserve">DL Data Status IE shall be included in the </w:t>
      </w:r>
      <w:r w:rsidRPr="00441CD0">
        <w:rPr>
          <w:lang w:val="en-US"/>
        </w:rPr>
        <w:t>Downlink Data Report IE</w:t>
      </w:r>
      <w:r>
        <w:rPr>
          <w:lang w:val="en-US"/>
        </w:rPr>
        <w:t xml:space="preserve"> to indicate the report is triggered by the </w:t>
      </w:r>
      <w:r>
        <w:t>Downlink data delivery status with UPF buffering when the first DL packet is buffered or discarded.</w:t>
      </w:r>
    </w:p>
    <w:p w14:paraId="0893062C" w14:textId="77777777" w:rsidR="00EE5860" w:rsidRDefault="00EE5860" w:rsidP="00EE5860">
      <w:pPr>
        <w:pStyle w:val="NO"/>
      </w:pPr>
      <w:r>
        <w:rPr>
          <w:lang w:eastAsia="zh-CN"/>
        </w:rPr>
        <w:t>NOTE</w:t>
      </w:r>
      <w:r>
        <w:rPr>
          <w:lang w:eastAsia="zh-CN"/>
        </w:rPr>
        <w:tab/>
        <w:t>The CP function can request the UP function to report the f</w:t>
      </w:r>
      <w:r>
        <w:rPr>
          <w:lang w:val="en-US"/>
        </w:rPr>
        <w:t>irst buffered DL packet</w:t>
      </w:r>
      <w:r>
        <w:rPr>
          <w:lang w:eastAsia="zh-CN"/>
        </w:rPr>
        <w:t xml:space="preserve"> by setting the </w:t>
      </w:r>
      <w:r>
        <w:rPr>
          <w:szCs w:val="22"/>
        </w:rPr>
        <w:t>BDPN flag</w:t>
      </w:r>
      <w:r>
        <w:t xml:space="preserve"> and / or the NOCP flag</w:t>
      </w:r>
      <w:r w:rsidRPr="004A5A31">
        <w:rPr>
          <w:szCs w:val="22"/>
        </w:rPr>
        <w:t xml:space="preserve"> </w:t>
      </w:r>
      <w:r>
        <w:rPr>
          <w:szCs w:val="22"/>
        </w:rPr>
        <w:t xml:space="preserve">in the </w:t>
      </w:r>
      <w:r w:rsidRPr="00441CD0">
        <w:rPr>
          <w:lang w:val="en-US"/>
        </w:rPr>
        <w:t>Apply Action IE</w:t>
      </w:r>
      <w:r>
        <w:rPr>
          <w:lang w:val="en-US"/>
        </w:rPr>
        <w:t xml:space="preserve"> of the FAR</w:t>
      </w:r>
      <w:r>
        <w:t xml:space="preserve">. If the </w:t>
      </w:r>
      <w:r>
        <w:rPr>
          <w:szCs w:val="22"/>
        </w:rPr>
        <w:t>BDPN flag is set</w:t>
      </w:r>
      <w:r>
        <w:t xml:space="preserve">, the UP function reports the first buffered DL packet for </w:t>
      </w:r>
      <w:r w:rsidRPr="00FE7FE0">
        <w:t>each service data flow identified by a</w:t>
      </w:r>
      <w:r w:rsidRPr="00B36B10">
        <w:rPr>
          <w:szCs w:val="22"/>
        </w:rPr>
        <w:t xml:space="preserve"> PDR associated to the FAR. </w:t>
      </w:r>
      <w:r>
        <w:rPr>
          <w:lang w:val="en-US"/>
        </w:rPr>
        <w:t xml:space="preserve">If the </w:t>
      </w:r>
      <w:r>
        <w:t>NOCP flag is set, the UP function reports the first buffered DL pack</w:t>
      </w:r>
      <w:r w:rsidRPr="00B36B10">
        <w:rPr>
          <w:szCs w:val="22"/>
        </w:rPr>
        <w:t>et of any PDR associated to</w:t>
      </w:r>
      <w:r>
        <w:t xml:space="preserve"> the FAR, i.e. if there are subsequent DL packets (pertaining to different </w:t>
      </w:r>
      <w:r w:rsidRPr="00FE7FE0">
        <w:t xml:space="preserve">service data flow identified by </w:t>
      </w:r>
      <w:r>
        <w:t>other</w:t>
      </w:r>
      <w:r w:rsidRPr="00FE7FE0">
        <w:t xml:space="preserve"> PDR</w:t>
      </w:r>
      <w:r>
        <w:t>s</w:t>
      </w:r>
      <w:r w:rsidRPr="00B36B10">
        <w:t xml:space="preserve"> associated to the FAR</w:t>
      </w:r>
      <w:r>
        <w:t>), there is no new report sent to the CP function.</w:t>
      </w:r>
    </w:p>
    <w:p w14:paraId="0B608C92" w14:textId="77777777" w:rsidR="00EE5860" w:rsidRDefault="00EE5860" w:rsidP="00EE5860">
      <w:pPr>
        <w:rPr>
          <w:lang w:val="en-US"/>
        </w:rPr>
      </w:pPr>
      <w:r>
        <w:rPr>
          <w:lang w:val="en-US" w:eastAsia="zh-CN"/>
        </w:rPr>
        <w:t xml:space="preserve">If the UP function supports the </w:t>
      </w:r>
      <w:r>
        <w:t xml:space="preserve">Downlink data delivery status notification with UPF buffering, the CP </w:t>
      </w:r>
      <w:r w:rsidRPr="00867BF5">
        <w:t>function</w:t>
      </w:r>
      <w:r>
        <w:t xml:space="preserve"> may also request the UP function to drop the </w:t>
      </w:r>
      <w:r>
        <w:rPr>
          <w:lang w:val="en-US"/>
        </w:rPr>
        <w:t>DL packets</w:t>
      </w:r>
      <w:r w:rsidRPr="00645335">
        <w:rPr>
          <w:lang w:val="en-US"/>
        </w:rPr>
        <w:t xml:space="preserve"> </w:t>
      </w:r>
      <w:r>
        <w:t xml:space="preserve">directly </w:t>
      </w:r>
      <w:r>
        <w:rPr>
          <w:lang w:val="en-US"/>
        </w:rPr>
        <w:t xml:space="preserve">and send a notification for the traffic matching the downlink PDR by set the DROP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Pr>
          <w:lang w:val="en-US"/>
        </w:rPr>
        <w:t>.</w:t>
      </w:r>
    </w:p>
    <w:p w14:paraId="11FD7490" w14:textId="77777777" w:rsidR="00EE5860" w:rsidRDefault="00EE5860" w:rsidP="00EE5860">
      <w:pPr>
        <w:rPr>
          <w:lang w:val="en-US"/>
        </w:rPr>
      </w:pPr>
      <w:r>
        <w:rPr>
          <w:rFonts w:hint="eastAsia"/>
          <w:lang w:val="en-US" w:eastAsia="zh-CN"/>
        </w:rPr>
        <w:t>T</w:t>
      </w:r>
      <w:r>
        <w:rPr>
          <w:lang w:val="en-US" w:eastAsia="zh-CN"/>
        </w:rPr>
        <w:t xml:space="preserve">he UP function shall report the </w:t>
      </w:r>
      <w:r>
        <w:rPr>
          <w:lang w:val="en-US"/>
        </w:rPr>
        <w:t>dropped DL packets</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w:t>
      </w:r>
    </w:p>
    <w:p w14:paraId="436D82A4" w14:textId="77777777" w:rsidR="00EE5860" w:rsidRPr="00441CD0" w:rsidRDefault="00EE5860" w:rsidP="00EE5860">
      <w:pPr>
        <w:pStyle w:val="Heading2"/>
        <w:rPr>
          <w:lang w:eastAsia="zh-CN"/>
        </w:rPr>
      </w:pPr>
      <w:bookmarkStart w:id="2233" w:name="_Toc57930514"/>
      <w:bookmarkStart w:id="2234" w:name="_Toc57931144"/>
      <w:bookmarkStart w:id="2235" w:name="_Toc67499537"/>
      <w:r>
        <w:t>5.</w:t>
      </w:r>
      <w:r>
        <w:rPr>
          <w:lang w:eastAsia="zh-CN"/>
        </w:rPr>
        <w:t>29</w:t>
      </w:r>
      <w:r w:rsidRPr="00441CD0">
        <w:tab/>
        <w:t xml:space="preserve">Support </w:t>
      </w:r>
      <w:r>
        <w:rPr>
          <w:rFonts w:hint="eastAsia"/>
          <w:lang w:eastAsia="zh-CN"/>
        </w:rPr>
        <w:t>Reliable Data Service</w:t>
      </w:r>
      <w:bookmarkEnd w:id="2229"/>
      <w:bookmarkEnd w:id="2230"/>
      <w:bookmarkEnd w:id="2231"/>
      <w:bookmarkEnd w:id="2233"/>
      <w:bookmarkEnd w:id="2234"/>
      <w:bookmarkEnd w:id="2235"/>
    </w:p>
    <w:p w14:paraId="5B39AE9C" w14:textId="77777777" w:rsidR="00EE5860" w:rsidRDefault="00EE5860" w:rsidP="00EE5860">
      <w:r>
        <w:rPr>
          <w:rFonts w:hint="eastAsia"/>
          <w:noProof/>
          <w:lang w:eastAsia="zh-CN"/>
        </w:rPr>
        <w:t>Clause</w:t>
      </w:r>
      <w:r>
        <w:rPr>
          <w:noProof/>
          <w:lang w:eastAsia="zh-CN"/>
        </w:rPr>
        <w:t> </w:t>
      </w:r>
      <w:r>
        <w:rPr>
          <w:rFonts w:hint="eastAsia"/>
          <w:noProof/>
          <w:lang w:eastAsia="zh-CN"/>
        </w:rPr>
        <w:t>5.31.6 of 3GPP</w:t>
      </w:r>
      <w:r>
        <w:rPr>
          <w:noProof/>
          <w:lang w:eastAsia="zh-CN"/>
        </w:rPr>
        <w:t> </w:t>
      </w:r>
      <w:r>
        <w:rPr>
          <w:rFonts w:hint="eastAsia"/>
          <w:noProof/>
          <w:lang w:eastAsia="zh-CN"/>
        </w:rPr>
        <w:t>TS</w:t>
      </w:r>
      <w:r>
        <w:rPr>
          <w:noProof/>
          <w:lang w:eastAsia="zh-CN"/>
        </w:rPr>
        <w:t> </w:t>
      </w:r>
      <w:r>
        <w:rPr>
          <w:rFonts w:hint="eastAsia"/>
          <w:noProof/>
          <w:lang w:eastAsia="zh-CN"/>
        </w:rPr>
        <w:t>23.501</w:t>
      </w:r>
      <w:r>
        <w:rPr>
          <w:noProof/>
          <w:lang w:eastAsia="zh-CN"/>
        </w:rPr>
        <w:t> </w:t>
      </w:r>
      <w:r>
        <w:rPr>
          <w:rFonts w:hint="eastAsia"/>
          <w:noProof/>
          <w:lang w:eastAsia="zh-CN"/>
        </w:rPr>
        <w:t>[28], clause</w:t>
      </w:r>
      <w:r>
        <w:rPr>
          <w:noProof/>
          <w:lang w:eastAsia="zh-CN"/>
        </w:rPr>
        <w:t> </w:t>
      </w:r>
      <w:r>
        <w:rPr>
          <w:rFonts w:hint="eastAsia"/>
          <w:noProof/>
          <w:lang w:eastAsia="zh-CN"/>
        </w:rPr>
        <w:t>4.3.2 of 3GPP</w:t>
      </w:r>
      <w:r>
        <w:rPr>
          <w:noProof/>
          <w:lang w:eastAsia="zh-CN"/>
        </w:rPr>
        <w:t> </w:t>
      </w:r>
      <w:r>
        <w:rPr>
          <w:rFonts w:hint="eastAsia"/>
          <w:noProof/>
          <w:lang w:eastAsia="zh-CN"/>
        </w:rPr>
        <w:t>TS</w:t>
      </w:r>
      <w:r>
        <w:rPr>
          <w:noProof/>
          <w:lang w:eastAsia="zh-CN"/>
        </w:rPr>
        <w:t> </w:t>
      </w:r>
      <w:r>
        <w:rPr>
          <w:rFonts w:hint="eastAsia"/>
          <w:noProof/>
          <w:lang w:eastAsia="zh-CN"/>
        </w:rPr>
        <w:t>23.502</w:t>
      </w:r>
      <w:r>
        <w:rPr>
          <w:noProof/>
          <w:lang w:eastAsia="zh-CN"/>
        </w:rPr>
        <w:t> </w:t>
      </w:r>
      <w:r>
        <w:rPr>
          <w:rFonts w:hint="eastAsia"/>
          <w:noProof/>
          <w:lang w:eastAsia="zh-CN"/>
        </w:rPr>
        <w:t>[29] and clause</w:t>
      </w:r>
      <w:r>
        <w:rPr>
          <w:noProof/>
          <w:lang w:eastAsia="zh-CN"/>
        </w:rPr>
        <w:t> </w:t>
      </w:r>
      <w:r>
        <w:rPr>
          <w:rFonts w:hint="eastAsia"/>
          <w:noProof/>
          <w:lang w:eastAsia="zh-CN"/>
        </w:rPr>
        <w:t>4.5.14.3 of 3GPP</w:t>
      </w:r>
      <w:r>
        <w:rPr>
          <w:noProof/>
          <w:lang w:eastAsia="zh-CN"/>
        </w:rPr>
        <w:t> </w:t>
      </w:r>
      <w:r>
        <w:rPr>
          <w:rFonts w:hint="eastAsia"/>
          <w:noProof/>
          <w:lang w:eastAsia="zh-CN"/>
        </w:rPr>
        <w:t>TS</w:t>
      </w:r>
      <w:r>
        <w:rPr>
          <w:noProof/>
          <w:lang w:eastAsia="zh-CN"/>
        </w:rPr>
        <w:t> </w:t>
      </w:r>
      <w:r>
        <w:rPr>
          <w:rFonts w:hint="eastAsia"/>
          <w:noProof/>
          <w:lang w:eastAsia="zh-CN"/>
        </w:rPr>
        <w:t>23.682</w:t>
      </w:r>
      <w:r>
        <w:rPr>
          <w:noProof/>
          <w:lang w:eastAsia="zh-CN"/>
        </w:rPr>
        <w:t> </w:t>
      </w:r>
      <w:r>
        <w:rPr>
          <w:rFonts w:hint="eastAsia"/>
          <w:noProof/>
          <w:lang w:eastAsia="zh-CN"/>
        </w:rPr>
        <w:t>[66],</w:t>
      </w:r>
      <w:r>
        <w:rPr>
          <w:rFonts w:hint="eastAsia"/>
          <w:lang w:eastAsia="zh-CN"/>
        </w:rPr>
        <w:t xml:space="preserve"> specify that</w:t>
      </w:r>
      <w:r w:rsidRPr="00881E33">
        <w:t xml:space="preserve"> </w:t>
      </w:r>
      <w:r>
        <w:t>The Reliable Data Service (RDS) may be used between the UE and UP</w:t>
      </w:r>
      <w:r>
        <w:rPr>
          <w:rFonts w:hint="eastAsia"/>
          <w:lang w:eastAsia="zh-CN"/>
        </w:rPr>
        <w:t xml:space="preserve"> function</w:t>
      </w:r>
      <w:r>
        <w:t xml:space="preserve"> when using a PDU Session of PDU Type 'Unstructured'</w:t>
      </w:r>
      <w:r>
        <w:rPr>
          <w:rFonts w:hint="eastAsia"/>
          <w:lang w:eastAsia="zh-CN"/>
        </w:rPr>
        <w:t xml:space="preserve"> in 5GS or </w:t>
      </w:r>
      <w:r w:rsidRPr="00E42491">
        <w:t>using PDN Connection of PDN Type 'Non-IP'</w:t>
      </w:r>
      <w:r>
        <w:rPr>
          <w:rFonts w:hint="eastAsia"/>
          <w:lang w:eastAsia="zh-CN"/>
        </w:rPr>
        <w:t xml:space="preserve"> in EPS</w:t>
      </w:r>
      <w:r>
        <w:t>. The service is enabled or disabled based on DNN and NSSAI Configuration per SLA</w:t>
      </w:r>
      <w:r>
        <w:rPr>
          <w:rFonts w:hint="eastAsia"/>
          <w:lang w:eastAsia="zh-CN"/>
        </w:rPr>
        <w:t xml:space="preserve"> in 5GS or </w:t>
      </w:r>
      <w:r w:rsidRPr="00E42491">
        <w:t>APN Configuration per SLA</w:t>
      </w:r>
      <w:r>
        <w:rPr>
          <w:rFonts w:hint="eastAsia"/>
          <w:lang w:eastAsia="zh-CN"/>
        </w:rPr>
        <w:t xml:space="preserve"> in EPS</w:t>
      </w:r>
      <w:r>
        <w:t>.</w:t>
      </w:r>
    </w:p>
    <w:p w14:paraId="4EEC7921" w14:textId="77777777" w:rsidR="00EE5860" w:rsidRDefault="00EE5860" w:rsidP="00EE5860">
      <w:pPr>
        <w:rPr>
          <w:lang w:eastAsia="zh-CN"/>
        </w:rPr>
      </w:pPr>
      <w:r>
        <w:rPr>
          <w:rFonts w:hint="eastAsia"/>
          <w:lang w:eastAsia="zh-CN"/>
        </w:rPr>
        <w:t>If t</w:t>
      </w:r>
      <w:r>
        <w:t>he UE indicates its capability of supporting RDS in the Protocol Configuration Options (PCO)</w:t>
      </w:r>
      <w:r>
        <w:rPr>
          <w:rFonts w:hint="eastAsia"/>
          <w:lang w:eastAsia="zh-CN"/>
        </w:rPr>
        <w:t xml:space="preserve"> </w:t>
      </w:r>
      <w:r w:rsidRPr="006630CE">
        <w:rPr>
          <w:lang w:eastAsia="zh-CN"/>
        </w:rPr>
        <w:t>and if the UP</w:t>
      </w:r>
      <w:r>
        <w:rPr>
          <w:rFonts w:hint="eastAsia"/>
          <w:lang w:eastAsia="zh-CN"/>
        </w:rPr>
        <w:t xml:space="preserve"> function</w:t>
      </w:r>
      <w:r w:rsidRPr="006630CE">
        <w:rPr>
          <w:lang w:eastAsia="zh-CN"/>
        </w:rPr>
        <w:t xml:space="preserve"> indicated support of the RDS feature</w:t>
      </w:r>
      <w:r>
        <w:rPr>
          <w:rFonts w:hint="eastAsia"/>
          <w:lang w:eastAsia="zh-CN"/>
        </w:rPr>
        <w:t xml:space="preserve">, </w:t>
      </w:r>
      <w:r w:rsidRPr="006630CE">
        <w:rPr>
          <w:lang w:eastAsia="zh-CN"/>
        </w:rPr>
        <w:t xml:space="preserve">the </w:t>
      </w:r>
      <w:r>
        <w:rPr>
          <w:rFonts w:hint="eastAsia"/>
          <w:lang w:eastAsia="zh-CN"/>
        </w:rPr>
        <w:t>CP function</w:t>
      </w:r>
      <w:r w:rsidRPr="006630CE">
        <w:rPr>
          <w:lang w:eastAsia="zh-CN"/>
        </w:rPr>
        <w:t xml:space="preserve"> may request the UP</w:t>
      </w:r>
      <w:r>
        <w:rPr>
          <w:rFonts w:hint="eastAsia"/>
          <w:lang w:eastAsia="zh-CN"/>
        </w:rPr>
        <w:t xml:space="preserve"> fuction</w:t>
      </w:r>
      <w:r w:rsidRPr="006630CE">
        <w:rPr>
          <w:lang w:eastAsia="zh-CN"/>
        </w:rPr>
        <w:t xml:space="preserve"> to apply the RDS functionality for the PDU session </w:t>
      </w:r>
      <w:r>
        <w:rPr>
          <w:rFonts w:hint="eastAsia"/>
          <w:lang w:eastAsia="zh-CN"/>
        </w:rPr>
        <w:t xml:space="preserve">by sending </w:t>
      </w:r>
      <w:r>
        <w:rPr>
          <w:lang w:eastAsia="zh-CN"/>
        </w:rPr>
        <w:t>"</w:t>
      </w:r>
      <w:r w:rsidRPr="008742AF">
        <w:rPr>
          <w:lang w:eastAsia="zh-CN"/>
        </w:rPr>
        <w:t>Provide RDS Configuration Information</w:t>
      </w:r>
      <w:r>
        <w:rPr>
          <w:lang w:eastAsia="zh-CN"/>
        </w:rPr>
        <w:t>"</w:t>
      </w:r>
      <w:r w:rsidRPr="008742AF">
        <w:rPr>
          <w:lang w:eastAsia="zh-CN"/>
        </w:rPr>
        <w:t xml:space="preserve"> IE within PFCP Session Establishment Request</w:t>
      </w:r>
      <w:r>
        <w:rPr>
          <w:rFonts w:hint="eastAsia"/>
          <w:lang w:eastAsia="zh-CN"/>
        </w:rPr>
        <w:t xml:space="preserve"> message (see clause</w:t>
      </w:r>
      <w:r>
        <w:rPr>
          <w:lang w:eastAsia="zh-CN"/>
        </w:rPr>
        <w:t> </w:t>
      </w:r>
      <w:r>
        <w:rPr>
          <w:rFonts w:hint="eastAsia"/>
          <w:lang w:eastAsia="zh-CN"/>
        </w:rPr>
        <w:t>7.5.2.</w:t>
      </w:r>
      <w:r>
        <w:rPr>
          <w:lang w:eastAsia="zh-CN"/>
        </w:rPr>
        <w:t>11</w:t>
      </w:r>
      <w:r>
        <w:rPr>
          <w:rFonts w:hint="eastAsia"/>
          <w:lang w:eastAsia="zh-CN"/>
        </w:rPr>
        <w:t>)</w:t>
      </w:r>
      <w:r>
        <w:t>.</w:t>
      </w:r>
    </w:p>
    <w:p w14:paraId="60EFB463" w14:textId="77777777" w:rsidR="00EE5860" w:rsidRDefault="00EE5860" w:rsidP="00EE5860">
      <w:pPr>
        <w:rPr>
          <w:lang w:eastAsia="zh-CN"/>
        </w:rPr>
      </w:pPr>
      <w:r>
        <w:t xml:space="preserve">If the </w:t>
      </w:r>
      <w:r>
        <w:rPr>
          <w:rFonts w:hint="eastAsia"/>
          <w:lang w:eastAsia="zh-CN"/>
        </w:rPr>
        <w:t>U</w:t>
      </w:r>
      <w:r>
        <w:t xml:space="preserve">P </w:t>
      </w:r>
      <w:r>
        <w:rPr>
          <w:rFonts w:hint="eastAsia"/>
          <w:lang w:eastAsia="zh-CN"/>
        </w:rPr>
        <w:t>function</w:t>
      </w:r>
      <w:r>
        <w:t xml:space="preserve"> supports and accepts RDS</w:t>
      </w:r>
      <w:r>
        <w:rPr>
          <w:rFonts w:hint="eastAsia"/>
          <w:lang w:eastAsia="zh-CN"/>
        </w:rPr>
        <w:t>, it should respond to C</w:t>
      </w:r>
      <w:r>
        <w:t xml:space="preserve">P </w:t>
      </w:r>
      <w:r>
        <w:rPr>
          <w:rFonts w:hint="eastAsia"/>
          <w:lang w:eastAsia="zh-CN"/>
        </w:rPr>
        <w:t xml:space="preserve">function by </w:t>
      </w:r>
      <w:r w:rsidRPr="005B055D">
        <w:rPr>
          <w:lang w:eastAsia="zh-CN"/>
        </w:rPr>
        <w:t>set</w:t>
      </w:r>
      <w:r>
        <w:rPr>
          <w:rFonts w:hint="eastAsia"/>
          <w:lang w:eastAsia="zh-CN"/>
        </w:rPr>
        <w:t>ting</w:t>
      </w:r>
      <w:r w:rsidRPr="005B055D">
        <w:rPr>
          <w:lang w:eastAsia="zh-CN"/>
        </w:rPr>
        <w:t xml:space="preserve"> RDS flag</w:t>
      </w:r>
      <w:r w:rsidRPr="005B055D">
        <w:rPr>
          <w:rFonts w:hint="eastAsia"/>
          <w:lang w:eastAsia="zh-CN"/>
        </w:rPr>
        <w:t xml:space="preserve"> </w:t>
      </w:r>
      <w:r>
        <w:rPr>
          <w:rFonts w:hint="eastAsia"/>
          <w:lang w:eastAsia="zh-CN"/>
        </w:rPr>
        <w:t xml:space="preserve">in </w:t>
      </w:r>
      <w:r>
        <w:rPr>
          <w:lang w:eastAsia="zh-CN"/>
        </w:rPr>
        <w:t>"</w:t>
      </w:r>
      <w:r w:rsidRPr="008742AF">
        <w:rPr>
          <w:lang w:eastAsia="zh-CN"/>
        </w:rPr>
        <w:t>RDS Configuration Information</w:t>
      </w:r>
      <w:r>
        <w:rPr>
          <w:lang w:eastAsia="zh-CN"/>
        </w:rPr>
        <w:t>"</w:t>
      </w:r>
      <w:r w:rsidRPr="008742AF">
        <w:rPr>
          <w:lang w:eastAsia="zh-CN"/>
        </w:rPr>
        <w:t xml:space="preserve"> IE within PFCP Session Establishment </w:t>
      </w:r>
      <w:r>
        <w:rPr>
          <w:rFonts w:hint="eastAsia"/>
          <w:lang w:eastAsia="zh-CN"/>
        </w:rPr>
        <w:t>Response message (see clause</w:t>
      </w:r>
      <w:r>
        <w:rPr>
          <w:lang w:eastAsia="zh-CN"/>
        </w:rPr>
        <w:t> </w:t>
      </w:r>
      <w:r>
        <w:rPr>
          <w:rFonts w:hint="eastAsia"/>
          <w:lang w:eastAsia="zh-CN"/>
        </w:rPr>
        <w:t>7.5.3.</w:t>
      </w:r>
      <w:r>
        <w:rPr>
          <w:lang w:eastAsia="zh-CN"/>
        </w:rPr>
        <w:t>8</w:t>
      </w:r>
      <w:r>
        <w:rPr>
          <w:rFonts w:hint="eastAsia"/>
          <w:lang w:eastAsia="zh-CN"/>
        </w:rPr>
        <w:t xml:space="preserve">), and </w:t>
      </w:r>
      <w:r w:rsidRPr="00CF7D70">
        <w:rPr>
          <w:lang w:eastAsia="zh-CN"/>
        </w:rPr>
        <w:t>the UP</w:t>
      </w:r>
      <w:r>
        <w:rPr>
          <w:rFonts w:hint="eastAsia"/>
          <w:lang w:eastAsia="zh-CN"/>
        </w:rPr>
        <w:t xml:space="preserve"> </w:t>
      </w:r>
      <w:r>
        <w:rPr>
          <w:rFonts w:hint="eastAsia"/>
          <w:lang w:eastAsia="zh-CN"/>
        </w:rPr>
        <w:lastRenderedPageBreak/>
        <w:t>function</w:t>
      </w:r>
      <w:r w:rsidRPr="00CF7D70">
        <w:rPr>
          <w:lang w:eastAsia="zh-CN"/>
        </w:rPr>
        <w:t xml:space="preserve"> </w:t>
      </w:r>
      <w:r>
        <w:rPr>
          <w:rFonts w:hint="eastAsia"/>
          <w:lang w:eastAsia="zh-CN"/>
        </w:rPr>
        <w:t>should</w:t>
      </w:r>
      <w:r w:rsidRPr="00CF7D70">
        <w:rPr>
          <w:lang w:eastAsia="zh-CN"/>
        </w:rPr>
        <w:t xml:space="preserve"> place unstructed DL data from N6</w:t>
      </w:r>
      <w:r>
        <w:rPr>
          <w:rFonts w:hint="eastAsia"/>
          <w:lang w:eastAsia="zh-CN"/>
        </w:rPr>
        <w:t>/SGi</w:t>
      </w:r>
      <w:r w:rsidRPr="00CF7D70">
        <w:rPr>
          <w:lang w:eastAsia="zh-CN"/>
        </w:rPr>
        <w:t xml:space="preserve"> </w:t>
      </w:r>
      <w:r>
        <w:rPr>
          <w:lang w:eastAsia="zh-CN"/>
        </w:rPr>
        <w:t xml:space="preserve">in the payload of RDS protocol </w:t>
      </w:r>
      <w:r w:rsidRPr="00CF7D70">
        <w:rPr>
          <w:lang w:eastAsia="zh-CN"/>
        </w:rPr>
        <w:t>and then insert it as GTP-</w:t>
      </w:r>
      <w:r>
        <w:rPr>
          <w:rFonts w:hint="eastAsia"/>
          <w:lang w:eastAsia="zh-CN"/>
        </w:rPr>
        <w:t>U</w:t>
      </w:r>
      <w:r w:rsidRPr="00CF7D70">
        <w:rPr>
          <w:lang w:eastAsia="zh-CN"/>
        </w:rPr>
        <w:t xml:space="preserve"> payload, and vice versa for UL</w:t>
      </w:r>
      <w:r>
        <w:rPr>
          <w:rFonts w:hint="eastAsia"/>
          <w:lang w:eastAsia="zh-CN"/>
        </w:rPr>
        <w:t xml:space="preserve"> data.</w:t>
      </w:r>
    </w:p>
    <w:p w14:paraId="66E82C27" w14:textId="77777777" w:rsidR="00EE5860" w:rsidRDefault="00EE5860" w:rsidP="00EE5860">
      <w:pPr>
        <w:rPr>
          <w:lang w:eastAsia="zh-CN"/>
        </w:rPr>
      </w:pPr>
      <w:r>
        <w:rPr>
          <w:rFonts w:hint="eastAsia"/>
          <w:lang w:eastAsia="zh-CN"/>
        </w:rPr>
        <w:t>Then</w:t>
      </w:r>
      <w:r>
        <w:t xml:space="preserve"> the CP </w:t>
      </w:r>
      <w:r>
        <w:rPr>
          <w:rFonts w:hint="eastAsia"/>
          <w:lang w:eastAsia="zh-CN"/>
        </w:rPr>
        <w:t>function</w:t>
      </w:r>
      <w:r>
        <w:t xml:space="preserve"> </w:t>
      </w:r>
      <w:r>
        <w:rPr>
          <w:rFonts w:hint="eastAsia"/>
          <w:lang w:eastAsia="zh-CN"/>
        </w:rPr>
        <w:t xml:space="preserve">should </w:t>
      </w:r>
      <w:r>
        <w:t>indicate to the UE, in the PCO, that the RDS shall be used if enabled in the DNN and NSSAI configuration</w:t>
      </w:r>
      <w:r>
        <w:rPr>
          <w:rFonts w:hint="eastAsia"/>
          <w:lang w:eastAsia="zh-CN"/>
        </w:rPr>
        <w:t xml:space="preserve"> in 5GS or </w:t>
      </w:r>
      <w:r w:rsidRPr="00E42491">
        <w:t>APN</w:t>
      </w:r>
      <w:r>
        <w:rPr>
          <w:rFonts w:hint="eastAsia"/>
          <w:lang w:eastAsia="zh-CN"/>
        </w:rPr>
        <w:t xml:space="preserve"> configuration in EPS</w:t>
      </w:r>
      <w:r>
        <w:t>.</w:t>
      </w:r>
      <w:r>
        <w:rPr>
          <w:rFonts w:hint="eastAsia"/>
          <w:lang w:eastAsia="zh-CN"/>
        </w:rPr>
        <w:t xml:space="preserve"> The Reliable Data Service is enabled afterwards.</w:t>
      </w:r>
    </w:p>
    <w:p w14:paraId="73F2CD79" w14:textId="77777777" w:rsidR="00EE5860" w:rsidRDefault="00EE5860" w:rsidP="00EE5860">
      <w:pPr>
        <w:rPr>
          <w:noProof/>
          <w:lang w:eastAsia="zh-CN"/>
        </w:rPr>
      </w:pPr>
      <w:r>
        <w:t>Reliable Data Service protocol is defined in 3GPP TS 24.250 [65].</w:t>
      </w:r>
    </w:p>
    <w:p w14:paraId="1C7D73ED" w14:textId="3F7DBF28" w:rsidR="00D34966" w:rsidRDefault="00D34966" w:rsidP="00D34966">
      <w:pPr>
        <w:pStyle w:val="Heading2"/>
        <w:rPr>
          <w:lang w:val="x-none"/>
        </w:rPr>
      </w:pPr>
      <w:bookmarkStart w:id="2236" w:name="_Toc67499538"/>
      <w:r>
        <w:t>5.</w:t>
      </w:r>
      <w:r>
        <w:t>30</w:t>
      </w:r>
      <w:r>
        <w:tab/>
        <w:t>Notifying Start Pause of Charging</w:t>
      </w:r>
      <w:bookmarkEnd w:id="2236"/>
    </w:p>
    <w:p w14:paraId="7CAB1898" w14:textId="541EEFD8" w:rsidR="00075654" w:rsidRDefault="00D34966" w:rsidP="00D34966">
      <w:r>
        <w:t xml:space="preserve">The requirements for PGW Pause of Charging in EPC are </w:t>
      </w:r>
      <w:bookmarkStart w:id="2237" w:name="_Hlk65682782"/>
      <w:r>
        <w:t xml:space="preserve">specified in </w:t>
      </w:r>
      <w:r w:rsidR="00075654">
        <w:t>clause</w:t>
      </w:r>
      <w:r w:rsidR="00075654">
        <w:t> </w:t>
      </w:r>
      <w:r w:rsidR="00075654">
        <w:t>5</w:t>
      </w:r>
      <w:r>
        <w:t xml:space="preserve">.3.6A of </w:t>
      </w:r>
      <w:r>
        <w:rPr>
          <w:rFonts w:eastAsia="Batang"/>
          <w:noProof/>
          <w:lang w:eastAsia="ko-KR"/>
        </w:rPr>
        <w:t xml:space="preserve">3GPP TS 23.401 [14] </w:t>
      </w:r>
      <w:bookmarkEnd w:id="2237"/>
      <w:r>
        <w:t xml:space="preserve">and the requirements for SMF </w:t>
      </w:r>
      <w:r>
        <w:rPr>
          <w:rFonts w:eastAsia="Batang"/>
          <w:noProof/>
          <w:lang w:eastAsia="ko-KR"/>
        </w:rPr>
        <w:t xml:space="preserve">Pause of Charging feature for 5GC are specified in </w:t>
      </w:r>
      <w:bookmarkStart w:id="2238" w:name="_Hlk65682810"/>
      <w:r w:rsidR="00075654">
        <w:rPr>
          <w:rFonts w:eastAsia="Batang"/>
          <w:noProof/>
          <w:lang w:eastAsia="ko-KR"/>
        </w:rPr>
        <w:t>clause</w:t>
      </w:r>
      <w:r w:rsidR="00075654">
        <w:rPr>
          <w:rFonts w:eastAsia="Batang"/>
          <w:noProof/>
          <w:lang w:eastAsia="ko-KR"/>
        </w:rPr>
        <w:t> </w:t>
      </w:r>
      <w:r w:rsidR="00075654">
        <w:rPr>
          <w:rFonts w:eastAsia="Batang"/>
          <w:noProof/>
          <w:lang w:eastAsia="ko-KR"/>
        </w:rPr>
        <w:t>4</w:t>
      </w:r>
      <w:r>
        <w:rPr>
          <w:rFonts w:eastAsia="Batang"/>
          <w:noProof/>
          <w:lang w:eastAsia="ko-KR"/>
        </w:rPr>
        <w:t>.4.4 of 3GPP TS 23.502 [29].</w:t>
      </w:r>
      <w:bookmarkEnd w:id="2238"/>
    </w:p>
    <w:p w14:paraId="6EFA6AC4" w14:textId="4ADB706F" w:rsidR="00D34966" w:rsidRDefault="00D34966" w:rsidP="00D34966">
      <w:pPr>
        <w:rPr>
          <w:lang w:val="en-US"/>
        </w:rPr>
      </w:pPr>
      <w:r>
        <w:t xml:space="preserve">To reduce the charging discrepancy between SGW-C and PGW-C, or between I/V-SMF and (h)SMF due to the signalling latency to notify start pause of charging, </w:t>
      </w:r>
      <w:r>
        <w:rPr>
          <w:lang w:val="en-US"/>
        </w:rPr>
        <w:t xml:space="preserve">the CP function (SGW-C and PGW-C for EPC, I/V-SMF and (H-)SMF for 5GC) and UP function (SGW-U and PGW-U for EPC, I/V-UPF and PSA UPF) may support </w:t>
      </w:r>
      <w:r>
        <w:t>the Notify Start Pause of Charging via user plane feature (NSPOC) as described below</w:t>
      </w:r>
      <w:r>
        <w:rPr>
          <w:lang w:val="en-US"/>
        </w:rPr>
        <w:t>.</w:t>
      </w:r>
    </w:p>
    <w:p w14:paraId="544BB74C" w14:textId="4DA5B737" w:rsidR="00075654" w:rsidRDefault="00D34966" w:rsidP="00D34966">
      <w:pPr>
        <w:rPr>
          <w:noProof/>
        </w:rPr>
      </w:pPr>
      <w:r>
        <w:rPr>
          <w:noProof/>
        </w:rPr>
        <w:t xml:space="preserve">When both the CP function and the UP function support the </w:t>
      </w:r>
      <w:r>
        <w:t>NSPOC</w:t>
      </w:r>
      <w:r>
        <w:rPr>
          <w:noProof/>
        </w:rPr>
        <w:t xml:space="preserve"> feature</w:t>
      </w:r>
      <w:r>
        <w:rPr>
          <w:lang w:val="en-US"/>
        </w:rPr>
        <w:t>, and the peer CP function (PGW-C or (H-)SMF) and peer UP function (PGW-U or PSA UPF) are known to support the NSPOC feature as specified in 3GPP TS 29.274</w:t>
      </w:r>
      <w:r w:rsidR="00075654">
        <w:rPr>
          <w:lang w:val="en-US"/>
        </w:rPr>
        <w:t> </w:t>
      </w:r>
      <w:r w:rsidR="00075654">
        <w:rPr>
          <w:lang w:val="en-US"/>
        </w:rPr>
        <w:t>[</w:t>
      </w:r>
      <w:r>
        <w:rPr>
          <w:lang w:val="en-US"/>
        </w:rPr>
        <w:t xml:space="preserve">9] and 3GPP TS 29.502 [50], the CP function (SGW-C, or I/V-SMF) may set the SSPOC bit to "1" in the Measurement Information included in the URR when the </w:t>
      </w:r>
      <w:r>
        <w:rPr>
          <w:noProof/>
        </w:rPr>
        <w:t xml:space="preserve">Dropped DL Traffic Threshold is provisioned, to </w:t>
      </w:r>
      <w:r>
        <w:rPr>
          <w:lang w:val="en-US"/>
        </w:rPr>
        <w:t xml:space="preserve">request the UP function (SGW-C, I/V-UPF) to send </w:t>
      </w:r>
      <w:r>
        <w:rPr>
          <w:noProof/>
        </w:rPr>
        <w:t>a Start Pause of Charging indication via one or more GTP-U Tunnel Status message to the upstream GTP-U entity(s) when the Dropped DL Traffic Threshold is reached.</w:t>
      </w:r>
    </w:p>
    <w:p w14:paraId="5D2F3C74" w14:textId="77C3BC1E" w:rsidR="00D34966" w:rsidRDefault="00D34966" w:rsidP="00D34966">
      <w:pPr>
        <w:rPr>
          <w:lang w:val="en-US"/>
        </w:rPr>
      </w:pPr>
      <w:r>
        <w:rPr>
          <w:noProof/>
        </w:rPr>
        <w:t xml:space="preserve">When both the CP function and the UP function support the </w:t>
      </w:r>
      <w:r>
        <w:t>NSPOC</w:t>
      </w:r>
      <w:r>
        <w:rPr>
          <w:noProof/>
        </w:rPr>
        <w:t xml:space="preserve"> feature</w:t>
      </w:r>
      <w:r>
        <w:rPr>
          <w:lang w:val="en-US"/>
        </w:rPr>
        <w:t xml:space="preserve">, the CP function (PGW-C, or (H-)SMF) may set the </w:t>
      </w:r>
      <w:r>
        <w:rPr>
          <w:noProof/>
        </w:rPr>
        <w:t xml:space="preserve">ASPOC </w:t>
      </w:r>
      <w:r>
        <w:rPr>
          <w:lang w:val="en-US"/>
        </w:rPr>
        <w:t xml:space="preserve">bit to "1" in the Measurement Information included in the URR if the URR is intended for charging, to request the UP function to </w:t>
      </w:r>
      <w:r>
        <w:rPr>
          <w:noProof/>
        </w:rPr>
        <w:t xml:space="preserve">stop the usage measurement for the URR when receiving Start Pause of Charging indication from the peer downstream GTP-U entity, so that the UP function shall behave as if the </w:t>
      </w:r>
      <w:r>
        <w:rPr>
          <w:lang w:val="en-US"/>
        </w:rPr>
        <w:t xml:space="preserve">Inactive Measurement flag had been set for the URR when it receives </w:t>
      </w:r>
      <w:r>
        <w:rPr>
          <w:noProof/>
        </w:rPr>
        <w:t>a Tunnel Status message with the Start Pause of Charging indication is set to "1" from the downstream peer GTP-U entity</w:t>
      </w:r>
      <w:r>
        <w:rPr>
          <w:lang w:val="en-US"/>
        </w:rPr>
        <w:t>.</w:t>
      </w:r>
    </w:p>
    <w:p w14:paraId="13199CCD" w14:textId="19C20B94" w:rsidR="00075654" w:rsidRDefault="00D34966" w:rsidP="00075654">
      <w:pPr>
        <w:rPr>
          <w:lang w:val="en-US"/>
        </w:rPr>
      </w:pPr>
      <w:r>
        <w:rPr>
          <w:color w:val="000000" w:themeColor="text1"/>
          <w:lang w:val="en-US"/>
        </w:rPr>
        <w:t xml:space="preserve">Regardless of whether the NSPOC feature is supported and used, the procedures specified </w:t>
      </w:r>
      <w:r>
        <w:rPr>
          <w:color w:val="000000" w:themeColor="text1"/>
        </w:rPr>
        <w:t xml:space="preserve">in </w:t>
      </w:r>
      <w:r w:rsidR="00075654">
        <w:rPr>
          <w:color w:val="000000" w:themeColor="text1"/>
        </w:rPr>
        <w:t>clause</w:t>
      </w:r>
      <w:r w:rsidR="00075654">
        <w:rPr>
          <w:color w:val="000000" w:themeColor="text1"/>
        </w:rPr>
        <w:t> </w:t>
      </w:r>
      <w:r w:rsidR="00075654">
        <w:rPr>
          <w:color w:val="000000" w:themeColor="text1"/>
        </w:rPr>
        <w:t>5</w:t>
      </w:r>
      <w:r>
        <w:rPr>
          <w:color w:val="000000" w:themeColor="text1"/>
        </w:rPr>
        <w:t xml:space="preserve">.3.6A of </w:t>
      </w:r>
      <w:r>
        <w:rPr>
          <w:rFonts w:eastAsia="Batang"/>
          <w:noProof/>
          <w:color w:val="000000" w:themeColor="text1"/>
          <w:lang w:eastAsia="ko-KR"/>
        </w:rPr>
        <w:t xml:space="preserve">3GPP TS 23.401 [14] and </w:t>
      </w:r>
      <w:r w:rsidR="00075654">
        <w:rPr>
          <w:rFonts w:eastAsia="Batang"/>
          <w:noProof/>
          <w:color w:val="000000" w:themeColor="text1"/>
          <w:lang w:eastAsia="ko-KR"/>
        </w:rPr>
        <w:t>clause</w:t>
      </w:r>
      <w:r w:rsidR="00075654">
        <w:rPr>
          <w:rFonts w:eastAsia="Batang"/>
          <w:noProof/>
          <w:color w:val="000000" w:themeColor="text1"/>
          <w:lang w:eastAsia="ko-KR"/>
        </w:rPr>
        <w:t> </w:t>
      </w:r>
      <w:r w:rsidR="00075654">
        <w:rPr>
          <w:rFonts w:eastAsia="Batang"/>
          <w:noProof/>
          <w:color w:val="000000" w:themeColor="text1"/>
          <w:lang w:eastAsia="ko-KR"/>
        </w:rPr>
        <w:t>4</w:t>
      </w:r>
      <w:r>
        <w:rPr>
          <w:rFonts w:eastAsia="Batang"/>
          <w:noProof/>
          <w:color w:val="000000" w:themeColor="text1"/>
          <w:lang w:eastAsia="ko-KR"/>
        </w:rPr>
        <w:t xml:space="preserve">.4.4 of 3GPP TS 23.502 [29] </w:t>
      </w:r>
      <w:r>
        <w:rPr>
          <w:color w:val="000000" w:themeColor="text1"/>
          <w:lang w:val="en-US"/>
        </w:rPr>
        <w:t xml:space="preserve">for starting and stopping Pause of Charging for EPC and 5GC respectively shall be performed, i.e. the UP function (SGW-U or I/V-UPF) shall still be instructed to generate a usage report when the Dropped DL Traffic Threshold is reached, the SGW-C or V/I-SMF shall request the PGW-C or </w:t>
      </w:r>
      <w:bookmarkStart w:id="2239" w:name="_Hlk65683644"/>
      <w:r>
        <w:rPr>
          <w:color w:val="000000" w:themeColor="text1"/>
          <w:lang w:val="en-US"/>
        </w:rPr>
        <w:t>(H-)SMF</w:t>
      </w:r>
      <w:bookmarkEnd w:id="2239"/>
      <w:r>
        <w:rPr>
          <w:color w:val="000000" w:themeColor="text1"/>
          <w:lang w:val="en-US"/>
        </w:rPr>
        <w:t xml:space="preserve"> to start or stop charging, and the PGW-C or (H-)SMF shall instruct the UP function (PGW-U or PSA UPF) to inactivate or activate measurement for URR(s) applicable for charging.</w:t>
      </w:r>
    </w:p>
    <w:p w14:paraId="42AD7330" w14:textId="58A12CB4" w:rsidR="00D34966" w:rsidRDefault="00D34966" w:rsidP="00D34966">
      <w:pPr>
        <w:rPr>
          <w:noProof/>
        </w:rPr>
      </w:pPr>
    </w:p>
    <w:p w14:paraId="1328CD56" w14:textId="7416DBC1" w:rsidR="00D34966" w:rsidRPr="00D34966" w:rsidRDefault="00D34966" w:rsidP="00075654">
      <w:pPr>
        <w:pStyle w:val="EditorsNote"/>
      </w:pPr>
      <w:r w:rsidRPr="00075654">
        <w:t>Editor</w:t>
      </w:r>
      <w:r w:rsidR="00075654">
        <w:t>'</w:t>
      </w:r>
      <w:r w:rsidRPr="00075654">
        <w:t>s Note: The PGW-C/SMF will know that Charging is to be paused typically after the PGW-U/PSA. It is FFS how to ensure that the PGW-C/SMF does not re-activate unintentionally charging in the PGW-U/PSA if it needs to send a modified Measurement Information IE to the UP function after charging is paused in UP function via User Plane but before PGW-C/SMF receives the request from SGW-C or V/I-UPF to pause charging.</w:t>
      </w:r>
    </w:p>
    <w:p w14:paraId="2180E7A8" w14:textId="77777777" w:rsidR="00075654" w:rsidRDefault="00D34966" w:rsidP="00D34966">
      <w:pPr>
        <w:pStyle w:val="NO"/>
        <w:rPr>
          <w:noProof/>
        </w:rPr>
      </w:pPr>
      <w:r>
        <w:rPr>
          <w:noProof/>
        </w:rPr>
        <w:t>NOTE 1:</w:t>
      </w:r>
      <w:r>
        <w:rPr>
          <w:noProof/>
        </w:rPr>
        <w:tab/>
      </w:r>
      <w:r>
        <w:rPr>
          <w:color w:val="000000" w:themeColor="text1"/>
        </w:rPr>
        <w:t>Notifying Start Pause of Charging via GTP-U fastens the triggering of charging pause in the PGW-U or UPF (PSA). If the GTP-U Tunnel Status messages are lost, charging is paused when receiving the corresponding instruction from the PGW-C/SMF</w:t>
      </w:r>
      <w:r>
        <w:rPr>
          <w:noProof/>
          <w:color w:val="000000" w:themeColor="text1"/>
        </w:rPr>
        <w:t>.</w:t>
      </w:r>
    </w:p>
    <w:p w14:paraId="44C19E15" w14:textId="6943CC8E" w:rsidR="00EE5860" w:rsidRPr="00441CD0" w:rsidRDefault="00D34966" w:rsidP="00D34966">
      <w:pPr>
        <w:pStyle w:val="NO"/>
        <w:rPr>
          <w:noProof/>
        </w:rPr>
      </w:pPr>
      <w:r>
        <w:rPr>
          <w:noProof/>
        </w:rPr>
        <w:t>NOTE 2:</w:t>
      </w:r>
      <w:r>
        <w:rPr>
          <w:noProof/>
        </w:rPr>
        <w:tab/>
      </w:r>
      <w:bookmarkStart w:id="2240" w:name="_Hlk61087489"/>
      <w:r>
        <w:rPr>
          <w:noProof/>
        </w:rPr>
        <w:t>The UP function will forward Tunnel Status message to the upstream GTP-U entity(s) if it is not a PSA UPF or PGW-U connecting to N6 or SGi interface.</w:t>
      </w:r>
      <w:bookmarkEnd w:id="2240"/>
      <w:r>
        <w:rPr>
          <w:noProof/>
        </w:rPr>
        <w:t xml:space="preserve"> If the UP function is a UL/CL or BP, it needs send or forward the Tunnel Status message to all of PSA UPFs.</w:t>
      </w:r>
    </w:p>
    <w:p w14:paraId="52DA60AC" w14:textId="77777777" w:rsidR="00EE5860" w:rsidRPr="00441CD0" w:rsidRDefault="00EE5860" w:rsidP="00EE5860">
      <w:pPr>
        <w:pStyle w:val="Heading1"/>
      </w:pPr>
      <w:bookmarkStart w:id="2241" w:name="_Toc36030922"/>
      <w:bookmarkStart w:id="2242" w:name="_Toc36042842"/>
      <w:bookmarkStart w:id="2243" w:name="_Toc36814167"/>
      <w:bookmarkStart w:id="2244" w:name="_Toc44689021"/>
      <w:bookmarkStart w:id="2245" w:name="_Toc44923775"/>
      <w:bookmarkStart w:id="2246" w:name="_Toc51860744"/>
      <w:bookmarkStart w:id="2247" w:name="_Toc57930515"/>
      <w:bookmarkStart w:id="2248" w:name="_Toc57931145"/>
      <w:bookmarkStart w:id="2249" w:name="_Toc67499539"/>
      <w:r w:rsidRPr="00441CD0">
        <w:t>6</w:t>
      </w:r>
      <w:r w:rsidRPr="00441CD0">
        <w:tab/>
        <w:t>Procedures</w:t>
      </w:r>
      <w:bookmarkEnd w:id="2208"/>
      <w:bookmarkEnd w:id="2209"/>
      <w:bookmarkEnd w:id="2210"/>
      <w:bookmarkEnd w:id="2211"/>
      <w:bookmarkEnd w:id="2241"/>
      <w:bookmarkEnd w:id="2242"/>
      <w:bookmarkEnd w:id="2243"/>
      <w:bookmarkEnd w:id="2244"/>
      <w:bookmarkEnd w:id="2245"/>
      <w:bookmarkEnd w:id="2246"/>
      <w:bookmarkEnd w:id="2247"/>
      <w:bookmarkEnd w:id="2248"/>
      <w:bookmarkEnd w:id="2249"/>
    </w:p>
    <w:p w14:paraId="1EBB868B" w14:textId="77777777" w:rsidR="00EE5860" w:rsidRPr="00441CD0" w:rsidRDefault="00EE5860" w:rsidP="00EE5860">
      <w:pPr>
        <w:pStyle w:val="Heading2"/>
      </w:pPr>
      <w:bookmarkStart w:id="2250" w:name="_Toc19717157"/>
      <w:bookmarkStart w:id="2251" w:name="_Toc27490641"/>
      <w:bookmarkStart w:id="2252" w:name="_Toc27556934"/>
      <w:bookmarkStart w:id="2253" w:name="_Toc27723851"/>
      <w:bookmarkStart w:id="2254" w:name="_Toc36030923"/>
      <w:bookmarkStart w:id="2255" w:name="_Toc36042843"/>
      <w:bookmarkStart w:id="2256" w:name="_Toc36814168"/>
      <w:bookmarkStart w:id="2257" w:name="_Toc44689022"/>
      <w:bookmarkStart w:id="2258" w:name="_Toc44923776"/>
      <w:bookmarkStart w:id="2259" w:name="_Toc51860745"/>
      <w:bookmarkStart w:id="2260" w:name="_Toc57930516"/>
      <w:bookmarkStart w:id="2261" w:name="_Toc57931146"/>
      <w:bookmarkStart w:id="2262" w:name="_Toc67499540"/>
      <w:r w:rsidRPr="00441CD0">
        <w:t>6.1</w:t>
      </w:r>
      <w:r w:rsidRPr="00441CD0">
        <w:tab/>
        <w:t>Introduction</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1B255718" w14:textId="77777777" w:rsidR="00EE5860" w:rsidRPr="00441CD0" w:rsidRDefault="00EE5860" w:rsidP="00EE5860">
      <w:pPr>
        <w:rPr>
          <w:lang w:val="en-US"/>
        </w:rPr>
      </w:pPr>
      <w:r w:rsidRPr="00441CD0">
        <w:rPr>
          <w:lang w:val="en-US"/>
        </w:rPr>
        <w:t>The following clauses specify the procedures supported over the Sxa, Sxb and Sxc reference points.</w:t>
      </w:r>
    </w:p>
    <w:p w14:paraId="028AE9F9" w14:textId="77777777" w:rsidR="00EE5860" w:rsidRPr="00441CD0" w:rsidRDefault="00EE5860" w:rsidP="00EE5860">
      <w:pPr>
        <w:pStyle w:val="Heading2"/>
        <w:rPr>
          <w:lang w:val="x-none"/>
        </w:rPr>
      </w:pPr>
      <w:bookmarkStart w:id="2263" w:name="_Toc19717158"/>
      <w:bookmarkStart w:id="2264" w:name="_Toc27490642"/>
      <w:bookmarkStart w:id="2265" w:name="_Toc27556935"/>
      <w:bookmarkStart w:id="2266" w:name="_Toc27723852"/>
      <w:bookmarkStart w:id="2267" w:name="_Toc36030924"/>
      <w:bookmarkStart w:id="2268" w:name="_Toc36042844"/>
      <w:bookmarkStart w:id="2269" w:name="_Toc36814169"/>
      <w:bookmarkStart w:id="2270" w:name="_Toc44689023"/>
      <w:bookmarkStart w:id="2271" w:name="_Toc44923777"/>
      <w:bookmarkStart w:id="2272" w:name="_Toc51860746"/>
      <w:bookmarkStart w:id="2273" w:name="_Toc57930517"/>
      <w:bookmarkStart w:id="2274" w:name="_Toc57931147"/>
      <w:bookmarkStart w:id="2275" w:name="_Toc67499541"/>
      <w:r w:rsidRPr="00441CD0">
        <w:lastRenderedPageBreak/>
        <w:t>6.2</w:t>
      </w:r>
      <w:r w:rsidRPr="00441CD0">
        <w:tab/>
        <w:t>PFCP Node Related Procedures</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263E960E" w14:textId="77777777" w:rsidR="00EE5860" w:rsidRPr="00441CD0" w:rsidRDefault="00EE5860" w:rsidP="00EE5860">
      <w:pPr>
        <w:pStyle w:val="Heading3"/>
      </w:pPr>
      <w:bookmarkStart w:id="2276" w:name="_Toc19717159"/>
      <w:bookmarkStart w:id="2277" w:name="_Toc27490643"/>
      <w:bookmarkStart w:id="2278" w:name="_Toc27556936"/>
      <w:bookmarkStart w:id="2279" w:name="_Toc27723853"/>
      <w:bookmarkStart w:id="2280" w:name="_Toc36030925"/>
      <w:bookmarkStart w:id="2281" w:name="_Toc36042845"/>
      <w:bookmarkStart w:id="2282" w:name="_Toc36814170"/>
      <w:bookmarkStart w:id="2283" w:name="_Toc44689024"/>
      <w:bookmarkStart w:id="2284" w:name="_Toc44923778"/>
      <w:bookmarkStart w:id="2285" w:name="_Toc51860747"/>
      <w:bookmarkStart w:id="2286" w:name="_Toc57930518"/>
      <w:bookmarkStart w:id="2287" w:name="_Toc57931148"/>
      <w:bookmarkStart w:id="2288" w:name="_Toc67499542"/>
      <w:r w:rsidRPr="00441CD0">
        <w:t>6.2.1</w:t>
      </w:r>
      <w:r w:rsidRPr="00441CD0">
        <w:tab/>
        <w:t>General</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4A0F4B17" w14:textId="77777777" w:rsidR="00EE5860" w:rsidRPr="00441CD0" w:rsidRDefault="00EE5860" w:rsidP="00EE5860">
      <w:pPr>
        <w:rPr>
          <w:lang w:val="en-US"/>
        </w:rPr>
      </w:pPr>
      <w:bookmarkStart w:id="2289" w:name="_Toc19717160"/>
      <w:bookmarkStart w:id="2290" w:name="_Toc27490644"/>
      <w:bookmarkStart w:id="2291" w:name="_Toc27556937"/>
      <w:bookmarkStart w:id="2292" w:name="_Toc27723854"/>
      <w:bookmarkStart w:id="2293" w:name="_Toc36030926"/>
      <w:bookmarkStart w:id="2294" w:name="_Toc36042846"/>
      <w:bookmarkStart w:id="2295" w:name="_Toc36814171"/>
      <w:r w:rsidRPr="00441CD0">
        <w:rPr>
          <w:lang w:val="en-US"/>
        </w:rPr>
        <w:t xml:space="preserve">The following clauses specify </w:t>
      </w:r>
      <w:r>
        <w:rPr>
          <w:lang w:val="en-US"/>
        </w:rPr>
        <w:t>either</w:t>
      </w:r>
      <w:r w:rsidRPr="00441CD0">
        <w:rPr>
          <w:lang w:val="en-US"/>
        </w:rPr>
        <w:t xml:space="preserve"> node </w:t>
      </w:r>
      <w:r>
        <w:rPr>
          <w:lang w:val="en-US"/>
        </w:rPr>
        <w:t>level or PFCP entity level</w:t>
      </w:r>
      <w:r w:rsidRPr="00441CD0">
        <w:rPr>
          <w:lang w:val="en-US"/>
        </w:rPr>
        <w:t xml:space="preserve"> procedures over the Sxa, Sxb, Sxc and N4 reference points. The</w:t>
      </w:r>
      <w:r w:rsidRPr="00441CD0">
        <w:t xml:space="preserve"> behaviour</w:t>
      </w:r>
      <w:r w:rsidRPr="00441CD0">
        <w:rPr>
          <w:lang w:val="en-US"/>
        </w:rPr>
        <w:t xml:space="preserve"> of the CP function und UP function when sending and receiving a node related message is described.</w:t>
      </w:r>
    </w:p>
    <w:p w14:paraId="47C07E15" w14:textId="77777777" w:rsidR="00EE5860" w:rsidRPr="00441CD0" w:rsidRDefault="00EE5860" w:rsidP="00EE5860">
      <w:pPr>
        <w:pStyle w:val="Heading3"/>
        <w:rPr>
          <w:rFonts w:eastAsia="SimSun"/>
          <w:lang w:val="en-US"/>
        </w:rPr>
      </w:pPr>
      <w:bookmarkStart w:id="2296" w:name="_Toc44689025"/>
      <w:bookmarkStart w:id="2297" w:name="_Toc44923779"/>
      <w:bookmarkStart w:id="2298" w:name="_Toc51860748"/>
      <w:bookmarkStart w:id="2299" w:name="_Toc57930519"/>
      <w:bookmarkStart w:id="2300" w:name="_Toc57931149"/>
      <w:bookmarkStart w:id="2301" w:name="_Toc67499543"/>
      <w:r w:rsidRPr="00441CD0">
        <w:rPr>
          <w:rFonts w:eastAsia="SimSun"/>
        </w:rPr>
        <w:t>6.</w:t>
      </w:r>
      <w:r w:rsidRPr="00441CD0">
        <w:rPr>
          <w:rFonts w:eastAsia="SimSun"/>
          <w:lang w:val="en-US"/>
        </w:rPr>
        <w:t>2.</w:t>
      </w:r>
      <w:r w:rsidRPr="00441CD0">
        <w:rPr>
          <w:rFonts w:eastAsia="SimSun"/>
          <w:lang w:val="en-US" w:eastAsia="zh-CN"/>
        </w:rPr>
        <w:t>2</w:t>
      </w:r>
      <w:r w:rsidRPr="00441CD0">
        <w:rPr>
          <w:rFonts w:eastAsia="SimSun"/>
        </w:rPr>
        <w:tab/>
      </w:r>
      <w:r w:rsidRPr="00441CD0">
        <w:rPr>
          <w:rFonts w:eastAsia="SimSun"/>
          <w:lang w:val="en-US" w:eastAsia="zh-CN"/>
        </w:rPr>
        <w:t>Heartbeat P</w:t>
      </w:r>
      <w:r w:rsidRPr="00441CD0">
        <w:rPr>
          <w:rFonts w:eastAsia="SimSun"/>
          <w:lang w:eastAsia="zh-CN"/>
        </w:rPr>
        <w:t>rocedure</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3EB1C578" w14:textId="77777777" w:rsidR="00EE5860" w:rsidRPr="00441CD0" w:rsidRDefault="00EE5860" w:rsidP="00EE5860">
      <w:pPr>
        <w:pStyle w:val="Heading4"/>
        <w:rPr>
          <w:rFonts w:eastAsia="SimSun"/>
          <w:lang w:val="x-none"/>
        </w:rPr>
      </w:pPr>
      <w:bookmarkStart w:id="2302" w:name="_Toc19717161"/>
      <w:bookmarkStart w:id="2303" w:name="_Toc27490645"/>
      <w:bookmarkStart w:id="2304" w:name="_Toc27556938"/>
      <w:bookmarkStart w:id="2305" w:name="_Toc27723855"/>
      <w:bookmarkStart w:id="2306" w:name="_Toc36030927"/>
      <w:bookmarkStart w:id="2307" w:name="_Toc36042847"/>
      <w:bookmarkStart w:id="2308" w:name="_Toc36814172"/>
      <w:bookmarkStart w:id="2309" w:name="_Toc44689026"/>
      <w:bookmarkStart w:id="2310" w:name="_Toc44923780"/>
      <w:bookmarkStart w:id="2311" w:name="_Toc51860749"/>
      <w:bookmarkStart w:id="2312" w:name="_Toc57930520"/>
      <w:bookmarkStart w:id="2313" w:name="_Toc57931150"/>
      <w:bookmarkStart w:id="2314" w:name="_Toc67499544"/>
      <w:r w:rsidRPr="00441CD0">
        <w:rPr>
          <w:rFonts w:eastAsia="SimSun"/>
          <w:lang w:eastAsia="zh-CN"/>
        </w:rPr>
        <w:t>6.</w:t>
      </w:r>
      <w:r w:rsidRPr="00441CD0">
        <w:rPr>
          <w:rFonts w:eastAsia="SimSun"/>
          <w:lang w:val="en-US" w:eastAsia="zh-CN"/>
        </w:rPr>
        <w:t>2.2</w:t>
      </w:r>
      <w:r w:rsidRPr="00441CD0">
        <w:rPr>
          <w:rFonts w:eastAsia="SimSun"/>
          <w:lang w:eastAsia="zh-CN"/>
        </w:rPr>
        <w:t>.1</w:t>
      </w:r>
      <w:r w:rsidRPr="00441CD0">
        <w:rPr>
          <w:rFonts w:eastAsia="SimSun"/>
          <w:lang w:val="en-US" w:eastAsia="zh-CN"/>
        </w:rPr>
        <w:tab/>
      </w:r>
      <w:r w:rsidRPr="00441CD0">
        <w:rPr>
          <w:rFonts w:eastAsia="SimSun"/>
          <w:lang w:eastAsia="zh-CN"/>
        </w:rPr>
        <w:t>General</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44F15E44" w14:textId="77777777" w:rsidR="00EE5860" w:rsidRDefault="00EE5860" w:rsidP="00EE5860">
      <w:pPr>
        <w:rPr>
          <w:rFonts w:eastAsia="SimSun"/>
        </w:rPr>
      </w:pPr>
      <w:r w:rsidRPr="00441CD0">
        <w:rPr>
          <w:rFonts w:eastAsia="SimSun"/>
          <w:lang w:eastAsia="zh-CN"/>
        </w:rPr>
        <w:t xml:space="preserve">PFCP </w:t>
      </w:r>
      <w:r>
        <w:rPr>
          <w:rFonts w:eastAsia="SimSun"/>
          <w:lang w:eastAsia="zh-CN"/>
        </w:rPr>
        <w:t>H</w:t>
      </w:r>
      <w:r w:rsidRPr="00441CD0">
        <w:rPr>
          <w:rFonts w:eastAsia="SimSun"/>
          <w:lang w:eastAsia="zh-CN"/>
        </w:rPr>
        <w:t xml:space="preserve">eartbeat </w:t>
      </w:r>
      <w:r>
        <w:rPr>
          <w:rFonts w:eastAsia="SimSun"/>
          <w:lang w:eastAsia="zh-CN"/>
        </w:rPr>
        <w:t>is</w:t>
      </w:r>
      <w:r w:rsidRPr="00441CD0">
        <w:rPr>
          <w:rFonts w:eastAsia="SimSun"/>
        </w:rPr>
        <w:t xml:space="preserve"> </w:t>
      </w:r>
      <w:r>
        <w:rPr>
          <w:rFonts w:eastAsia="SimSun"/>
        </w:rPr>
        <w:t>a PFCP entity level procedure.</w:t>
      </w:r>
    </w:p>
    <w:p w14:paraId="7ABA3017" w14:textId="54D9B9AD" w:rsidR="00EE5860" w:rsidRPr="00441CD0" w:rsidRDefault="00EE5860" w:rsidP="00EE5860">
      <w:pPr>
        <w:rPr>
          <w:rFonts w:eastAsia="SimSun"/>
        </w:rPr>
      </w:pPr>
      <w:r w:rsidRPr="00441CD0">
        <w:rPr>
          <w:rFonts w:eastAsia="SimSun"/>
        </w:rPr>
        <w:t xml:space="preserve">Two messages are specified for </w:t>
      </w:r>
      <w:r w:rsidRPr="00441CD0">
        <w:rPr>
          <w:rFonts w:eastAsia="SimSun"/>
          <w:lang w:eastAsia="zh-CN"/>
        </w:rPr>
        <w:t>PFCP heartbeat procedure</w:t>
      </w:r>
      <w:r w:rsidRPr="00441CD0">
        <w:rPr>
          <w:rFonts w:eastAsia="SimSun"/>
        </w:rPr>
        <w:t xml:space="preserve">: Heartbeat Request and Heartbeat Response. The use of these messages is further specified in </w:t>
      </w:r>
      <w:r w:rsidR="00415C19" w:rsidRPr="00441CD0">
        <w:rPr>
          <w:rFonts w:eastAsia="SimSun"/>
        </w:rPr>
        <w:t>clause</w:t>
      </w:r>
      <w:r w:rsidR="00415C19">
        <w:rPr>
          <w:rFonts w:eastAsia="SimSun"/>
        </w:rPr>
        <w:t> </w:t>
      </w:r>
      <w:r w:rsidR="00415C19" w:rsidRPr="00441CD0">
        <w:rPr>
          <w:rFonts w:eastAsia="SimSun"/>
        </w:rPr>
        <w:t>1</w:t>
      </w:r>
      <w:r w:rsidRPr="00441CD0">
        <w:rPr>
          <w:rFonts w:eastAsia="SimSun"/>
        </w:rPr>
        <w:t>9A of 3GPP TS 23.007 [24] for EPC, and in clause</w:t>
      </w:r>
      <w:r>
        <w:rPr>
          <w:rFonts w:eastAsia="SimSun"/>
        </w:rPr>
        <w:t> </w:t>
      </w:r>
      <w:r w:rsidRPr="00441CD0">
        <w:rPr>
          <w:rFonts w:eastAsia="SimSun"/>
        </w:rPr>
        <w:t>4</w:t>
      </w:r>
      <w:r w:rsidRPr="00441CD0">
        <w:t xml:space="preserve"> of 3GPP TS 23.527 [40] for 5GC</w:t>
      </w:r>
      <w:r w:rsidRPr="00441CD0">
        <w:rPr>
          <w:rFonts w:eastAsia="SimSun"/>
        </w:rPr>
        <w:t>.</w:t>
      </w:r>
    </w:p>
    <w:p w14:paraId="53D3D6F1" w14:textId="77777777" w:rsidR="00EE5860" w:rsidRPr="00441CD0" w:rsidRDefault="00EE5860" w:rsidP="00EE5860">
      <w:pPr>
        <w:pStyle w:val="Heading4"/>
        <w:rPr>
          <w:rFonts w:eastAsia="SimSun"/>
        </w:rPr>
      </w:pPr>
      <w:bookmarkStart w:id="2315" w:name="_Toc19717162"/>
      <w:bookmarkStart w:id="2316" w:name="_Toc27490646"/>
      <w:bookmarkStart w:id="2317" w:name="_Toc27556939"/>
      <w:bookmarkStart w:id="2318" w:name="_Toc27723856"/>
      <w:bookmarkStart w:id="2319" w:name="_Toc36030928"/>
      <w:bookmarkStart w:id="2320" w:name="_Toc36042848"/>
      <w:bookmarkStart w:id="2321" w:name="_Toc36814173"/>
      <w:bookmarkStart w:id="2322" w:name="_Toc44689027"/>
      <w:bookmarkStart w:id="2323" w:name="_Toc44923781"/>
      <w:bookmarkStart w:id="2324" w:name="_Toc51860750"/>
      <w:bookmarkStart w:id="2325" w:name="_Toc57930521"/>
      <w:bookmarkStart w:id="2326" w:name="_Toc57931151"/>
      <w:bookmarkStart w:id="2327" w:name="_Toc67499545"/>
      <w:r w:rsidRPr="00441CD0">
        <w:rPr>
          <w:rFonts w:eastAsia="SimSun"/>
        </w:rPr>
        <w:t>6.2.</w:t>
      </w:r>
      <w:r w:rsidRPr="00441CD0">
        <w:rPr>
          <w:rFonts w:eastAsia="SimSun"/>
          <w:lang w:val="en-US"/>
        </w:rPr>
        <w:t>2</w:t>
      </w:r>
      <w:r w:rsidRPr="00441CD0">
        <w:rPr>
          <w:rFonts w:eastAsia="SimSun"/>
        </w:rPr>
        <w:t>.2</w:t>
      </w:r>
      <w:r w:rsidRPr="00441CD0">
        <w:rPr>
          <w:rFonts w:eastAsia="SimSun"/>
        </w:rPr>
        <w:tab/>
      </w:r>
      <w:r w:rsidRPr="00441CD0">
        <w:rPr>
          <w:rFonts w:eastAsia="SimSun"/>
          <w:lang w:val="en-US" w:eastAsia="zh-CN"/>
        </w:rPr>
        <w:t>Heartbeat</w:t>
      </w:r>
      <w:r w:rsidRPr="00441CD0">
        <w:rPr>
          <w:rFonts w:eastAsia="SimSun"/>
        </w:rPr>
        <w:t xml:space="preserve"> Request</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00E9CDAC" w14:textId="77777777" w:rsidR="00EE5860" w:rsidRPr="00441CD0" w:rsidRDefault="00EE5860" w:rsidP="00EE5860">
      <w:pPr>
        <w:rPr>
          <w:rFonts w:eastAsia="SimSun"/>
        </w:rPr>
      </w:pPr>
      <w:r>
        <w:rPr>
          <w:rFonts w:hint="eastAsia"/>
          <w:lang w:eastAsia="zh-CN"/>
        </w:rPr>
        <w:t xml:space="preserve">An PFCP entity of a </w:t>
      </w:r>
      <w:r w:rsidRPr="00441CD0">
        <w:rPr>
          <w:rFonts w:eastAsia="SimSun"/>
        </w:rPr>
        <w:t xml:space="preserve">CP or UP function may send a Heartbeat Request </w:t>
      </w:r>
      <w:r>
        <w:rPr>
          <w:rFonts w:hint="eastAsia"/>
          <w:lang w:eastAsia="zh-CN"/>
        </w:rPr>
        <w:t>to a PFCP entity of a peer node to find out if the peer PFCP entity is alive</w:t>
      </w:r>
      <w:r w:rsidRPr="00441CD0">
        <w:rPr>
          <w:rFonts w:eastAsia="SimSun"/>
        </w:rPr>
        <w:t xml:space="preserve">. </w:t>
      </w:r>
      <w:r>
        <w:rPr>
          <w:rFonts w:hint="eastAsia"/>
          <w:lang w:eastAsia="zh-CN"/>
        </w:rPr>
        <w:t>If multiple PFCP entities pertain to the same CP or UP function, each PFCP entity may send Heartbeat Request messages towards each PFCP entity pertaining to the peer node with which a PFCP control association is established.</w:t>
      </w:r>
    </w:p>
    <w:p w14:paraId="2483E51A" w14:textId="77777777" w:rsidR="00EE5860" w:rsidRPr="00B9150D" w:rsidRDefault="00EE5860" w:rsidP="00EE5860">
      <w:pPr>
        <w:pStyle w:val="NO"/>
        <w:rPr>
          <w:lang w:eastAsia="zh-CN"/>
        </w:rPr>
      </w:pPr>
      <w:bookmarkStart w:id="2328" w:name="OLE_LINK9"/>
      <w:bookmarkStart w:id="2329" w:name="OLE_LINK10"/>
      <w:r>
        <w:rPr>
          <w:rFonts w:hint="eastAsia"/>
          <w:lang w:eastAsia="zh-CN"/>
        </w:rPr>
        <w:t>NOTE</w:t>
      </w:r>
      <w:r>
        <w:rPr>
          <w:lang w:eastAsia="zh-CN"/>
        </w:rPr>
        <w:t xml:space="preserve"> </w:t>
      </w:r>
      <w:r>
        <w:rPr>
          <w:rFonts w:hint="eastAsia"/>
          <w:lang w:eastAsia="zh-CN"/>
        </w:rPr>
        <w:t>1:</w:t>
      </w:r>
      <w:r>
        <w:rPr>
          <w:rFonts w:hint="eastAsia"/>
          <w:lang w:eastAsia="zh-CN"/>
        </w:rPr>
        <w:tab/>
      </w:r>
      <w:bookmarkEnd w:id="2328"/>
      <w:bookmarkEnd w:id="2329"/>
      <w:r>
        <w:rPr>
          <w:rFonts w:hint="eastAsia"/>
          <w:lang w:eastAsia="zh-CN"/>
        </w:rPr>
        <w:t>If the UP function supports the MPAS feature and connected to an SMF set, each PFCP entity of the UP function can send heartbeat Requests towards each PFCP entity of every SMF with which a PFCP control association is established.</w:t>
      </w:r>
    </w:p>
    <w:p w14:paraId="72F8D0F6" w14:textId="77777777" w:rsidR="00EE5860" w:rsidRPr="00157F76" w:rsidRDefault="00EE5860" w:rsidP="00EE5860">
      <w:pPr>
        <w:pStyle w:val="NO"/>
        <w:rPr>
          <w:lang w:eastAsia="zh-CN"/>
        </w:rPr>
      </w:pPr>
      <w:r>
        <w:rPr>
          <w:rFonts w:hint="eastAsia"/>
          <w:lang w:eastAsia="zh-CN"/>
        </w:rPr>
        <w:t>NOTE</w:t>
      </w:r>
      <w:r>
        <w:rPr>
          <w:lang w:eastAsia="zh-CN"/>
        </w:rPr>
        <w:t xml:space="preserve"> </w:t>
      </w:r>
      <w:r>
        <w:rPr>
          <w:rFonts w:hint="eastAsia"/>
          <w:lang w:eastAsia="zh-CN"/>
        </w:rPr>
        <w:t>2:</w:t>
      </w:r>
      <w:r>
        <w:rPr>
          <w:rFonts w:hint="eastAsia"/>
          <w:lang w:eastAsia="zh-CN"/>
        </w:rPr>
        <w:tab/>
        <w:t>If the UP function supports the SSET feature and connected to an SMF set, each PFCP entity of the UP function can send heartbeat Requests towards each PFCP entity pertaining to the same SMF or the SMFs in the SMF set with which a PFCP control association is established.</w:t>
      </w:r>
    </w:p>
    <w:p w14:paraId="4E7573C0" w14:textId="77777777" w:rsidR="00EE5860" w:rsidRPr="00441CD0" w:rsidRDefault="00EE5860" w:rsidP="00EE5860">
      <w:pPr>
        <w:rPr>
          <w:rFonts w:eastAsia="SimSun"/>
        </w:rPr>
      </w:pPr>
      <w:r w:rsidRPr="00441CD0">
        <w:rPr>
          <w:rFonts w:eastAsia="SimSun"/>
        </w:rPr>
        <w:t xml:space="preserve">A </w:t>
      </w:r>
      <w:r w:rsidRPr="00441CD0">
        <w:rPr>
          <w:rFonts w:eastAsia="SimSun"/>
          <w:lang w:eastAsia="zh-CN"/>
        </w:rPr>
        <w:t>CP function or UP function</w:t>
      </w:r>
      <w:r w:rsidRPr="00441CD0">
        <w:rPr>
          <w:rFonts w:eastAsia="SimSun"/>
        </w:rPr>
        <w:t xml:space="preserve"> shall be prepared to receive a Heartbeat Request at any time </w:t>
      </w:r>
      <w:r w:rsidRPr="00441CD0">
        <w:rPr>
          <w:lang w:val="en-US"/>
        </w:rPr>
        <w:t>(even from unknown peers)</w:t>
      </w:r>
      <w:r w:rsidRPr="00441CD0">
        <w:rPr>
          <w:rFonts w:eastAsia="SimSun"/>
        </w:rPr>
        <w:t xml:space="preserve"> and it shall reply with a Heartbeat Response.</w:t>
      </w:r>
    </w:p>
    <w:p w14:paraId="0AE67115" w14:textId="77777777" w:rsidR="00EE5860" w:rsidRPr="00441CD0" w:rsidRDefault="00EE5860" w:rsidP="00EE5860">
      <w:pPr>
        <w:pStyle w:val="Heading4"/>
        <w:rPr>
          <w:rFonts w:eastAsia="SimSun"/>
        </w:rPr>
      </w:pPr>
      <w:bookmarkStart w:id="2330" w:name="_Toc19717163"/>
      <w:bookmarkStart w:id="2331" w:name="_Toc27490647"/>
      <w:bookmarkStart w:id="2332" w:name="_Toc27556940"/>
      <w:bookmarkStart w:id="2333" w:name="_Toc27723857"/>
      <w:bookmarkStart w:id="2334" w:name="_Toc36030929"/>
      <w:bookmarkStart w:id="2335" w:name="_Toc36042849"/>
      <w:bookmarkStart w:id="2336" w:name="_Toc36814174"/>
      <w:bookmarkStart w:id="2337" w:name="_Toc44689028"/>
      <w:bookmarkStart w:id="2338" w:name="_Toc44923782"/>
      <w:bookmarkStart w:id="2339" w:name="_Toc51860751"/>
      <w:bookmarkStart w:id="2340" w:name="_Toc57930522"/>
      <w:bookmarkStart w:id="2341" w:name="_Toc57931152"/>
      <w:bookmarkStart w:id="2342" w:name="_Toc67499546"/>
      <w:r w:rsidRPr="00441CD0">
        <w:rPr>
          <w:rFonts w:eastAsia="SimSun"/>
        </w:rPr>
        <w:t>6.2.</w:t>
      </w:r>
      <w:r w:rsidRPr="00441CD0">
        <w:rPr>
          <w:rFonts w:eastAsia="SimSun"/>
          <w:lang w:val="en-US"/>
        </w:rPr>
        <w:t>2</w:t>
      </w:r>
      <w:r w:rsidRPr="00441CD0">
        <w:rPr>
          <w:rFonts w:eastAsia="SimSun"/>
        </w:rPr>
        <w:t>.3</w:t>
      </w:r>
      <w:r w:rsidRPr="00441CD0">
        <w:rPr>
          <w:rFonts w:eastAsia="SimSun"/>
        </w:rPr>
        <w:tab/>
      </w:r>
      <w:r w:rsidRPr="00441CD0">
        <w:rPr>
          <w:rFonts w:eastAsia="SimSun"/>
          <w:lang w:val="en-US" w:eastAsia="zh-CN"/>
        </w:rPr>
        <w:t>Heartbeat</w:t>
      </w:r>
      <w:r w:rsidRPr="00441CD0">
        <w:rPr>
          <w:rFonts w:eastAsia="SimSun"/>
        </w:rPr>
        <w:t xml:space="preserve"> Response</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458CEE6C" w14:textId="77777777" w:rsidR="00EE5860" w:rsidRPr="00441CD0" w:rsidRDefault="00EE5860" w:rsidP="00EE5860">
      <w:pPr>
        <w:rPr>
          <w:rFonts w:eastAsia="SimSun"/>
        </w:rPr>
      </w:pPr>
      <w:r w:rsidRPr="00441CD0">
        <w:rPr>
          <w:rFonts w:eastAsia="SimSun"/>
        </w:rPr>
        <w:t xml:space="preserve">The message shall be sent as a response to a received </w:t>
      </w:r>
      <w:r w:rsidRPr="00441CD0">
        <w:rPr>
          <w:rFonts w:eastAsia="SimSun"/>
          <w:lang w:val="en-US" w:eastAsia="zh-CN"/>
        </w:rPr>
        <w:t>Heartbeat</w:t>
      </w:r>
      <w:r w:rsidRPr="00441CD0">
        <w:rPr>
          <w:rFonts w:eastAsia="SimSun"/>
        </w:rPr>
        <w:t xml:space="preserve"> Request.</w:t>
      </w:r>
    </w:p>
    <w:p w14:paraId="4AA37D20" w14:textId="77777777" w:rsidR="00EE5860" w:rsidRPr="00441CD0" w:rsidRDefault="00EE5860" w:rsidP="00EE5860">
      <w:pPr>
        <w:pStyle w:val="Heading3"/>
        <w:rPr>
          <w:rFonts w:eastAsia="SimSun"/>
          <w:lang w:val="en-US"/>
        </w:rPr>
      </w:pPr>
      <w:bookmarkStart w:id="2343" w:name="_Toc19717164"/>
      <w:bookmarkStart w:id="2344" w:name="_Toc27490648"/>
      <w:bookmarkStart w:id="2345" w:name="_Toc27556941"/>
      <w:bookmarkStart w:id="2346" w:name="_Toc27723858"/>
      <w:bookmarkStart w:id="2347" w:name="_Toc36030930"/>
      <w:bookmarkStart w:id="2348" w:name="_Toc36042850"/>
      <w:bookmarkStart w:id="2349" w:name="_Toc36814175"/>
      <w:bookmarkStart w:id="2350" w:name="_Toc44689029"/>
      <w:bookmarkStart w:id="2351" w:name="_Toc44923783"/>
      <w:bookmarkStart w:id="2352" w:name="_Toc51860752"/>
      <w:bookmarkStart w:id="2353" w:name="_Toc57930523"/>
      <w:bookmarkStart w:id="2354" w:name="_Toc57931153"/>
      <w:bookmarkStart w:id="2355" w:name="_Toc67499547"/>
      <w:r w:rsidRPr="00441CD0">
        <w:rPr>
          <w:rFonts w:eastAsia="SimSun"/>
        </w:rPr>
        <w:t>6.</w:t>
      </w:r>
      <w:r w:rsidRPr="00441CD0">
        <w:rPr>
          <w:rFonts w:eastAsia="SimSun"/>
          <w:lang w:val="en-US"/>
        </w:rPr>
        <w:t>2.</w:t>
      </w:r>
      <w:r w:rsidRPr="00441CD0">
        <w:rPr>
          <w:rFonts w:eastAsia="SimSun"/>
          <w:lang w:val="en-US" w:eastAsia="zh-CN"/>
        </w:rPr>
        <w:t>3</w:t>
      </w:r>
      <w:r w:rsidRPr="00441CD0">
        <w:rPr>
          <w:rFonts w:eastAsia="SimSun"/>
        </w:rPr>
        <w:tab/>
      </w:r>
      <w:r w:rsidRPr="00441CD0">
        <w:rPr>
          <w:rFonts w:eastAsia="SimSun"/>
          <w:lang w:val="en-US" w:eastAsia="zh-CN"/>
        </w:rPr>
        <w:t>Load Control Procedure</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7D0410EF" w14:textId="77777777" w:rsidR="00EE5860" w:rsidRPr="00441CD0" w:rsidRDefault="00EE5860" w:rsidP="00EE5860">
      <w:pPr>
        <w:pStyle w:val="Heading4"/>
        <w:rPr>
          <w:lang w:val="en-US"/>
        </w:rPr>
      </w:pPr>
      <w:bookmarkStart w:id="2356" w:name="_Toc19717165"/>
      <w:bookmarkStart w:id="2357" w:name="_Toc27490649"/>
      <w:bookmarkStart w:id="2358" w:name="_Toc27556942"/>
      <w:bookmarkStart w:id="2359" w:name="_Toc27723859"/>
      <w:bookmarkStart w:id="2360" w:name="_Toc36030931"/>
      <w:bookmarkStart w:id="2361" w:name="_Toc36042851"/>
      <w:bookmarkStart w:id="2362" w:name="_Toc36814176"/>
      <w:bookmarkStart w:id="2363" w:name="_Toc44689030"/>
      <w:bookmarkStart w:id="2364" w:name="_Toc44923784"/>
      <w:bookmarkStart w:id="2365" w:name="_Toc51860753"/>
      <w:bookmarkStart w:id="2366" w:name="_Toc57930524"/>
      <w:bookmarkStart w:id="2367" w:name="_Toc57931154"/>
      <w:bookmarkStart w:id="2368" w:name="_Toc67499548"/>
      <w:r w:rsidRPr="00441CD0">
        <w:t>6.2.3.1</w:t>
      </w:r>
      <w:r w:rsidRPr="00441CD0">
        <w:tab/>
        <w:t>General</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200A98A3" w14:textId="77777777" w:rsidR="00EE5860" w:rsidRPr="00441CD0" w:rsidRDefault="00EE5860" w:rsidP="00EE5860">
      <w:r w:rsidRPr="00441CD0">
        <w:t xml:space="preserve">Load Control </w:t>
      </w:r>
      <w:r>
        <w:rPr>
          <w:rFonts w:eastAsia="SimSun"/>
          <w:lang w:eastAsia="zh-CN"/>
        </w:rPr>
        <w:t xml:space="preserve">is a </w:t>
      </w:r>
      <w:r>
        <w:rPr>
          <w:rFonts w:eastAsia="SimSun"/>
        </w:rPr>
        <w:t>node level procedure.</w:t>
      </w:r>
    </w:p>
    <w:p w14:paraId="518E69C6" w14:textId="77777777" w:rsidR="00EE5860" w:rsidRPr="00441CD0" w:rsidRDefault="00EE5860" w:rsidP="00EE5860">
      <w:r w:rsidRPr="00441CD0">
        <w:t>Load Control is an optional feature defined over the Sxa, Sxb, Sxc and N4 reference points.</w:t>
      </w:r>
    </w:p>
    <w:p w14:paraId="5F7CB27C" w14:textId="77777777" w:rsidR="00EE5860" w:rsidRPr="00441CD0" w:rsidRDefault="00EE5860" w:rsidP="00EE5860">
      <w:pPr>
        <w:rPr>
          <w:rFonts w:eastAsia="SimSun"/>
          <w:lang w:val="en-US"/>
        </w:rPr>
      </w:pPr>
      <w:r w:rsidRPr="00441CD0">
        <w:rPr>
          <w:rFonts w:eastAsia="SimSun"/>
          <w:lang w:val="en-US"/>
        </w:rPr>
        <w:t>Load control enables the UP function to send its load information to the CP function to adaptively balance the PFCP session load across the UP functions according to their effective load. The load information reflects the operating status of the resources of the UP function.</w:t>
      </w:r>
    </w:p>
    <w:p w14:paraId="4DD82BEB" w14:textId="77777777" w:rsidR="00EE5860" w:rsidRPr="00441CD0" w:rsidRDefault="00EE5860" w:rsidP="00EE5860">
      <w:r w:rsidRPr="00441CD0">
        <w:t>Load control allows for better balancing of the PFCP session load, so as to attempt to prevent overload in the first place (preventive action). Load control does not trigger overload mitigation actions even if the UP function reports a high load.</w:t>
      </w:r>
    </w:p>
    <w:p w14:paraId="7919AD49" w14:textId="77777777" w:rsidR="00EE5860" w:rsidRPr="00441CD0" w:rsidRDefault="00EE5860" w:rsidP="00EE5860">
      <w:r w:rsidRPr="00441CD0">
        <w:t>Load control and overload control may be supported and activated independently in the network, based on operator's policy.</w:t>
      </w:r>
    </w:p>
    <w:p w14:paraId="6919BE55" w14:textId="77777777" w:rsidR="00EE5860" w:rsidRPr="00441CD0" w:rsidRDefault="00EE5860" w:rsidP="00EE5860">
      <w:pPr>
        <w:pStyle w:val="Heading4"/>
      </w:pPr>
      <w:bookmarkStart w:id="2369" w:name="_Toc19717166"/>
      <w:bookmarkStart w:id="2370" w:name="_Toc27490650"/>
      <w:bookmarkStart w:id="2371" w:name="_Toc27556943"/>
      <w:bookmarkStart w:id="2372" w:name="_Toc27723860"/>
      <w:bookmarkStart w:id="2373" w:name="_Toc36030932"/>
      <w:bookmarkStart w:id="2374" w:name="_Toc36042852"/>
      <w:bookmarkStart w:id="2375" w:name="_Toc36814177"/>
      <w:bookmarkStart w:id="2376" w:name="_Toc44689031"/>
      <w:bookmarkStart w:id="2377" w:name="_Toc44923785"/>
      <w:bookmarkStart w:id="2378" w:name="_Toc51860754"/>
      <w:bookmarkStart w:id="2379" w:name="_Toc57930525"/>
      <w:bookmarkStart w:id="2380" w:name="_Toc57931155"/>
      <w:bookmarkStart w:id="2381" w:name="_Toc67499549"/>
      <w:r w:rsidRPr="00441CD0">
        <w:lastRenderedPageBreak/>
        <w:t>6.2.3.2</w:t>
      </w:r>
      <w:r w:rsidRPr="00441CD0">
        <w:tab/>
        <w:t>Principles</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1BA7A39D" w14:textId="77777777" w:rsidR="00EE5860" w:rsidRPr="00441CD0" w:rsidRDefault="00EE5860" w:rsidP="00EE5860">
      <w:r w:rsidRPr="00441CD0">
        <w:t>The UP function may signal its Load Control Information to reflect the operating status of its resources, at the node level, allowing the receiving CP function to use this information to augment the UP function selection procedures.</w:t>
      </w:r>
    </w:p>
    <w:p w14:paraId="093C849F" w14:textId="77777777" w:rsidR="00EE5860" w:rsidRPr="00441CD0" w:rsidRDefault="00EE5860" w:rsidP="00EE5860">
      <w:r w:rsidRPr="00441CD0">
        <w:t>The Load Control Information is piggybacked in PFCP request or response messages such that the exchange of Load Control Information does not trigger extra signalling.</w:t>
      </w:r>
    </w:p>
    <w:p w14:paraId="71B87F48" w14:textId="77777777" w:rsidR="00EE5860" w:rsidRPr="00441CD0" w:rsidRDefault="00EE5860" w:rsidP="00EE5860">
      <w:pPr>
        <w:pStyle w:val="NO"/>
      </w:pPr>
      <w:r w:rsidRPr="00441CD0">
        <w:t>NOTE:</w:t>
      </w:r>
      <w:r w:rsidRPr="00441CD0">
        <w:tab/>
        <w:t>The inclusion of Load Control Information in existing messages means that the frequency of transmission of load control information increases as the session load increases, allowing for faster feedback and thus better regulation of the load.</w:t>
      </w:r>
    </w:p>
    <w:p w14:paraId="4DF7DDD9" w14:textId="77777777" w:rsidR="00EE5860" w:rsidRPr="00441CD0" w:rsidRDefault="00EE5860" w:rsidP="00EE5860">
      <w:r w:rsidRPr="00441CD0">
        <w:t>The calculation of the Load Control Information is implementation dependent and its calculation and transfer shall not add significant additional load to the node itself and to its corresponding peer nodes.</w:t>
      </w:r>
    </w:p>
    <w:p w14:paraId="3906AEDD" w14:textId="77777777" w:rsidR="00EE5860" w:rsidRPr="00441CD0" w:rsidRDefault="00EE5860" w:rsidP="00EE5860">
      <w:pPr>
        <w:pStyle w:val="Heading4"/>
      </w:pPr>
      <w:bookmarkStart w:id="2382" w:name="_Toc19717167"/>
      <w:bookmarkStart w:id="2383" w:name="_Toc27490651"/>
      <w:bookmarkStart w:id="2384" w:name="_Toc27556944"/>
      <w:bookmarkStart w:id="2385" w:name="_Toc27723861"/>
      <w:bookmarkStart w:id="2386" w:name="_Toc36030933"/>
      <w:bookmarkStart w:id="2387" w:name="_Toc36042853"/>
      <w:bookmarkStart w:id="2388" w:name="_Toc36814178"/>
      <w:bookmarkStart w:id="2389" w:name="_Toc44689032"/>
      <w:bookmarkStart w:id="2390" w:name="_Toc44923786"/>
      <w:bookmarkStart w:id="2391" w:name="_Toc51860755"/>
      <w:bookmarkStart w:id="2392" w:name="_Toc57930526"/>
      <w:bookmarkStart w:id="2393" w:name="_Toc57931156"/>
      <w:bookmarkStart w:id="2394" w:name="_Toc67499550"/>
      <w:r w:rsidRPr="00441CD0">
        <w:t>6.2.3.3</w:t>
      </w:r>
      <w:r w:rsidRPr="00441CD0">
        <w:tab/>
        <w:t>Load Control Information</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506F36BE" w14:textId="77777777" w:rsidR="00EE5860" w:rsidRPr="00441CD0" w:rsidRDefault="00EE5860" w:rsidP="00EE5860">
      <w:pPr>
        <w:pStyle w:val="Heading5"/>
      </w:pPr>
      <w:bookmarkStart w:id="2395" w:name="_Toc19717168"/>
      <w:bookmarkStart w:id="2396" w:name="_Toc27490652"/>
      <w:bookmarkStart w:id="2397" w:name="_Toc27556945"/>
      <w:bookmarkStart w:id="2398" w:name="_Toc27723862"/>
      <w:bookmarkStart w:id="2399" w:name="_Toc36030934"/>
      <w:bookmarkStart w:id="2400" w:name="_Toc36042854"/>
      <w:bookmarkStart w:id="2401" w:name="_Toc36814179"/>
      <w:bookmarkStart w:id="2402" w:name="_Toc44689033"/>
      <w:bookmarkStart w:id="2403" w:name="_Toc44923787"/>
      <w:bookmarkStart w:id="2404" w:name="_Toc51860756"/>
      <w:bookmarkStart w:id="2405" w:name="_Toc57930527"/>
      <w:bookmarkStart w:id="2406" w:name="_Toc57931157"/>
      <w:bookmarkStart w:id="2407" w:name="_Toc67499551"/>
      <w:r w:rsidRPr="00441CD0">
        <w:t>6.2.3.3.1</w:t>
      </w:r>
      <w:r w:rsidRPr="00441CD0">
        <w:tab/>
        <w:t>General Description</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5593E46C" w14:textId="77777777" w:rsidR="00EE5860" w:rsidRPr="00441CD0" w:rsidRDefault="00EE5860" w:rsidP="00EE5860">
      <w:r w:rsidRPr="00441CD0">
        <w:t>A PFCP message may contain one instance of the Load Control Information (LCI) IE.</w:t>
      </w:r>
    </w:p>
    <w:p w14:paraId="25AEF56D" w14:textId="4F0D17C4" w:rsidR="00EE5860" w:rsidRPr="00441CD0" w:rsidRDefault="00EE5860" w:rsidP="00EE5860">
      <w:r w:rsidRPr="00441CD0">
        <w:t xml:space="preserve">When providing load control information in a message for the first time or subsequently, the UP function shall always include the full set of load control information, i.e. all the node level instance of the Load Control Information, even if only a subset of the load control information has changed. The Load Control Sequence Number shall be incremented whenever the load control information is changed (see </w:t>
      </w:r>
      <w:r w:rsidR="00415C19" w:rsidRPr="00441CD0">
        <w:t>clause</w:t>
      </w:r>
      <w:r w:rsidR="00415C19">
        <w:t> </w:t>
      </w:r>
      <w:r w:rsidR="00415C19" w:rsidRPr="00441CD0">
        <w:t>6</w:t>
      </w:r>
      <w:r w:rsidRPr="00441CD0">
        <w:t>.2.3.3.2.1).</w:t>
      </w:r>
    </w:p>
    <w:p w14:paraId="440A298B" w14:textId="77777777" w:rsidR="00EE5860" w:rsidRPr="00441CD0" w:rsidRDefault="00EE5860" w:rsidP="00EE5860">
      <w:r w:rsidRPr="00441CD0">
        <w:t>Load Control Information shall be linked to the Node ID (i.e. FQDN or the IP address used during the UP function selection) of the UP function providing the Information.</w:t>
      </w:r>
    </w:p>
    <w:p w14:paraId="54E89642" w14:textId="77777777" w:rsidR="00EE5860" w:rsidRPr="00441CD0" w:rsidRDefault="00EE5860" w:rsidP="00EE5860">
      <w:r w:rsidRPr="00441CD0">
        <w:t>The receiver shall overwrite any stored load control information of a peer with the newly received load control information from the same peer node if the new load control information is more recent than the old information as indicated by the Load Control Sequence Number, e.g. if the receiver has stored an instance of the load control information for a peer node, it overwrites this instance with the new instance received in a message from the same peer node.</w:t>
      </w:r>
    </w:p>
    <w:p w14:paraId="79D936DE" w14:textId="77777777" w:rsidR="00EE5860" w:rsidRPr="00441CD0" w:rsidRDefault="00EE5860" w:rsidP="00EE5860">
      <w:r w:rsidRPr="00441CD0">
        <w:t>The receiver shall consider all the parameters received in the same instance of the LCI IE in conjunction while using this information for UP function selection.</w:t>
      </w:r>
    </w:p>
    <w:p w14:paraId="1D1ADB23" w14:textId="77777777" w:rsidR="00EE5860" w:rsidRPr="00441CD0" w:rsidRDefault="00EE5860" w:rsidP="00EE5860">
      <w:r w:rsidRPr="00441CD0">
        <w:t>The parameters are further defined in clause 6.2.3.3.2.</w:t>
      </w:r>
    </w:p>
    <w:p w14:paraId="2A558430" w14:textId="77777777" w:rsidR="00EE5860" w:rsidRPr="00441CD0" w:rsidRDefault="00EE5860" w:rsidP="00EE5860">
      <w:r w:rsidRPr="00441CD0">
        <w:t xml:space="preserve">Load control information may be extended with new parameters in future versions of the specification. </w:t>
      </w:r>
      <w:r w:rsidRPr="00441CD0">
        <w:rPr>
          <w:rFonts w:eastAsia="SimSun"/>
        </w:rPr>
        <w:t>A</w:t>
      </w:r>
      <w:r w:rsidRPr="00441CD0">
        <w:t>ny new parameter will have to be categorized as:</w:t>
      </w:r>
    </w:p>
    <w:p w14:paraId="2DBD014D"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load control information instance, containing one or more of these parameters, by using the other parameters and ignoring the non-critical optional parameter.</w:t>
      </w:r>
    </w:p>
    <w:p w14:paraId="46E7B4F9"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load control information containing one or more of these parameters.</w:t>
      </w:r>
    </w:p>
    <w:p w14:paraId="421691AB" w14:textId="77777777" w:rsidR="00EE5860" w:rsidRPr="00441CD0" w:rsidRDefault="00EE5860" w:rsidP="00EE5860">
      <w:r w:rsidRPr="00441CD0">
        <w:t>The sender may include one or more non-critical optional parameters within any instance of the LCI IE without having the knowledge of the receiver's capability to support the same. However, the sender shall only include one or more critical optional parameter in an instance of the LCI IE towards a receiver if the corresponding receiver is known to support those parameters. The sender may be aware of this either via signalling methods or by configuration (this will have to be defined when introducing any such new parameter in future).</w:t>
      </w:r>
    </w:p>
    <w:p w14:paraId="76DF2575" w14:textId="77777777" w:rsidR="00EE5860" w:rsidRPr="00441CD0" w:rsidRDefault="00EE5860" w:rsidP="00EE5860">
      <w:pPr>
        <w:pStyle w:val="Heading5"/>
      </w:pPr>
      <w:bookmarkStart w:id="2408" w:name="_Toc19717169"/>
      <w:bookmarkStart w:id="2409" w:name="_Toc27490653"/>
      <w:bookmarkStart w:id="2410" w:name="_Toc27556946"/>
      <w:bookmarkStart w:id="2411" w:name="_Toc27723863"/>
      <w:bookmarkStart w:id="2412" w:name="_Toc36030935"/>
      <w:bookmarkStart w:id="2413" w:name="_Toc36042855"/>
      <w:bookmarkStart w:id="2414" w:name="_Toc36814180"/>
      <w:bookmarkStart w:id="2415" w:name="_Toc44689034"/>
      <w:bookmarkStart w:id="2416" w:name="_Toc44923788"/>
      <w:bookmarkStart w:id="2417" w:name="_Toc51860757"/>
      <w:bookmarkStart w:id="2418" w:name="_Toc57930528"/>
      <w:bookmarkStart w:id="2419" w:name="_Toc57931158"/>
      <w:bookmarkStart w:id="2420" w:name="_Toc67499552"/>
      <w:r w:rsidRPr="00441CD0">
        <w:t>6.2.3.3.2</w:t>
      </w:r>
      <w:r w:rsidRPr="00441CD0">
        <w:tab/>
        <w:t>Parameters</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69ACFFA0" w14:textId="77777777" w:rsidR="00EE5860" w:rsidRPr="00441CD0" w:rsidRDefault="00EE5860" w:rsidP="00EE5860">
      <w:pPr>
        <w:pStyle w:val="Heading6"/>
      </w:pPr>
      <w:bookmarkStart w:id="2421" w:name="_Toc19717170"/>
      <w:bookmarkStart w:id="2422" w:name="_Toc27490654"/>
      <w:bookmarkStart w:id="2423" w:name="_Toc27556947"/>
      <w:bookmarkStart w:id="2424" w:name="_Toc27723864"/>
      <w:bookmarkStart w:id="2425" w:name="_Toc36030936"/>
      <w:bookmarkStart w:id="2426" w:name="_Toc36042856"/>
      <w:bookmarkStart w:id="2427" w:name="_Toc36814181"/>
      <w:bookmarkStart w:id="2428" w:name="_Toc44689035"/>
      <w:bookmarkStart w:id="2429" w:name="_Toc44923789"/>
      <w:bookmarkStart w:id="2430" w:name="_Toc51860758"/>
      <w:bookmarkStart w:id="2431" w:name="_Toc57930529"/>
      <w:bookmarkStart w:id="2432" w:name="_Toc57931159"/>
      <w:bookmarkStart w:id="2433" w:name="_Toc67499553"/>
      <w:r w:rsidRPr="00441CD0">
        <w:t>6.2.3.3.2.1</w:t>
      </w:r>
      <w:r w:rsidRPr="00441CD0">
        <w:tab/>
        <w:t>Load Control Sequence Number</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2CD77C5C" w14:textId="77777777" w:rsidR="00EE5860" w:rsidRPr="00441CD0" w:rsidRDefault="00EE5860" w:rsidP="00EE5860">
      <w:r w:rsidRPr="00441CD0">
        <w:t xml:space="preserve">The Load Control Sequence number contains a value that indicates the sequence number associated with the LCI IE. This sequence number shall be used to differentiate any two LCI IEs generated at two different instances by the same </w:t>
      </w:r>
      <w:r w:rsidRPr="00441CD0">
        <w:lastRenderedPageBreak/>
        <w:t>UP function. The Load Control Sequence Number shall be supported (if load control is supported) and shall always be present in the LCI IE.</w:t>
      </w:r>
    </w:p>
    <w:p w14:paraId="61CAAA17" w14:textId="77777777" w:rsidR="00EE5860" w:rsidRPr="00441CD0" w:rsidRDefault="00EE5860" w:rsidP="00EE5860">
      <w:r w:rsidRPr="00441CD0">
        <w:t>The UP function generating this information shall increment the Load Control Sequence Number whenever modifying some information in the Load Control Information IE. The Load Control Sequence Number shall not be incremented otherwise. The UP function may use the time, represented in an unsigned integer format, of the generation of the Load Control Information to populate the Load Control Sequence Number.</w:t>
      </w:r>
    </w:p>
    <w:p w14:paraId="36EC17F0" w14:textId="77777777" w:rsidR="00EE5860" w:rsidRPr="00441CD0" w:rsidRDefault="00EE5860" w:rsidP="00EE5860">
      <w:r w:rsidRPr="00441CD0">
        <w:t>This parameter shall be used by the receiver of the Load Control Information IE to properly collate out-of-order load control information, e.g. due to PFCP retransmissions. This parameter shall also be used by the receiver of the LCI IE to determine whether the newly received load control information has changed compared to load control information previously received from the same node earlier.</w:t>
      </w:r>
    </w:p>
    <w:p w14:paraId="1A5F1507" w14:textId="77777777" w:rsidR="00EE5860" w:rsidRPr="00441CD0" w:rsidRDefault="00EE5860" w:rsidP="00EE5860">
      <w:pPr>
        <w:pStyle w:val="NO"/>
        <w:rPr>
          <w:lang w:val="en-US"/>
        </w:rPr>
      </w:pPr>
      <w:r w:rsidRPr="00441CD0">
        <w:rPr>
          <w:lang w:val="en-US"/>
        </w:rPr>
        <w:t>NOTE:</w:t>
      </w:r>
      <w:r w:rsidRPr="00441CD0">
        <w:rPr>
          <w:lang w:val="en-US"/>
        </w:rPr>
        <w:tab/>
        <w:t>The PFCP sequence number cannot be used for collating out-of-order load control information as e.g. load control information may be sent in both PFCP requests and responses, using independent PFCP sequence numbering.</w:t>
      </w:r>
    </w:p>
    <w:p w14:paraId="4CB661EB" w14:textId="77777777" w:rsidR="00EE5860" w:rsidRPr="00441CD0" w:rsidRDefault="00EE5860" w:rsidP="00EE5860">
      <w:r w:rsidRPr="00441CD0">
        <w:t>If the receiving entity has already received and stored load control information from the peer UP function, the receiving CP function shall update its load control information only if the Load Control Sequence Number received in the new load control information is higher than the stored value of the Load Control Sequence Number associated with the peer UP function. However due to roll-over of the Load Control Sequence Number or restart of the node, the Load Control Sequence Number may be reset to an appropriate base value by the peer UP function, hence the receiving entity shall be prepared to receive (and process) a Load Control Sequence Number parameter whose value is less than the previous value.</w:t>
      </w:r>
    </w:p>
    <w:p w14:paraId="0BD74CF1" w14:textId="77777777" w:rsidR="00EE5860" w:rsidRPr="00441CD0" w:rsidRDefault="00EE5860" w:rsidP="00EE5860">
      <w:pPr>
        <w:pStyle w:val="Heading6"/>
      </w:pPr>
      <w:bookmarkStart w:id="2434" w:name="_Toc19717171"/>
      <w:bookmarkStart w:id="2435" w:name="_Toc27490655"/>
      <w:bookmarkStart w:id="2436" w:name="_Toc27556948"/>
      <w:bookmarkStart w:id="2437" w:name="_Toc27723865"/>
      <w:bookmarkStart w:id="2438" w:name="_Toc36030937"/>
      <w:bookmarkStart w:id="2439" w:name="_Toc36042857"/>
      <w:bookmarkStart w:id="2440" w:name="_Toc36814182"/>
      <w:bookmarkStart w:id="2441" w:name="_Toc44689036"/>
      <w:bookmarkStart w:id="2442" w:name="_Toc44923790"/>
      <w:bookmarkStart w:id="2443" w:name="_Toc51860759"/>
      <w:bookmarkStart w:id="2444" w:name="_Toc57930530"/>
      <w:bookmarkStart w:id="2445" w:name="_Toc57931160"/>
      <w:bookmarkStart w:id="2446" w:name="_Toc67499554"/>
      <w:r w:rsidRPr="00441CD0">
        <w:t>6.2.3.3.2.2</w:t>
      </w:r>
      <w:r w:rsidRPr="00441CD0">
        <w:tab/>
        <w:t>Load Metric</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5DAF617C" w14:textId="77777777" w:rsidR="00EE5860" w:rsidRPr="00441CD0" w:rsidRDefault="00EE5860" w:rsidP="00EE5860">
      <w:pPr>
        <w:rPr>
          <w:rFonts w:eastAsia="SimSun"/>
        </w:rPr>
      </w:pPr>
      <w:r w:rsidRPr="00441CD0">
        <w:rPr>
          <w:rFonts w:eastAsia="SimSun"/>
        </w:rPr>
        <w:t>The Load Metric parameter shall indicate the current load level of the originating node. The computation of the Load Metric is left to implementation. The node may consider various aspects, such as the used capacity of the UP function, the load in the node (e.g. memory/CPU usage in relationship to the total memory/CPU available, etc.).</w:t>
      </w:r>
    </w:p>
    <w:p w14:paraId="2C3BCB22" w14:textId="77777777" w:rsidR="00EE5860" w:rsidRPr="00441CD0" w:rsidRDefault="00EE5860" w:rsidP="00EE5860">
      <w:pPr>
        <w:rPr>
          <w:rFonts w:eastAsia="SimSun"/>
        </w:rPr>
      </w:pPr>
      <w:r w:rsidRPr="00441CD0">
        <w:rPr>
          <w:rFonts w:eastAsia="SimSun"/>
        </w:rPr>
        <w:t>The Load Metric represents the current load level of the sending node as a percentage within the range of 0 to100, where 0 means no or 0% load and 100 means maximum or 100% load reached (i.e. no further load is desirable).</w:t>
      </w:r>
    </w:p>
    <w:p w14:paraId="0CEC9F36" w14:textId="77777777" w:rsidR="00EE5860" w:rsidRPr="00441CD0" w:rsidRDefault="00EE5860" w:rsidP="00EE5860">
      <w:pPr>
        <w:rPr>
          <w:rFonts w:eastAsia="SimSun"/>
        </w:rPr>
      </w:pPr>
      <w:r w:rsidRPr="00441CD0">
        <w:rPr>
          <w:rFonts w:eastAsia="SimSun"/>
        </w:rPr>
        <w:t>The Load Metric shall be supported (if load control is supported). The Load Metric shall always be included in the Load Control Information.</w:t>
      </w:r>
    </w:p>
    <w:p w14:paraId="6CA49582" w14:textId="77777777" w:rsidR="00EE5860" w:rsidRPr="00441CD0" w:rsidRDefault="00EE5860" w:rsidP="00EE5860">
      <w:r w:rsidRPr="00441CD0">
        <w:t>Considering the processing requirement of the receiver of the Load Control Information (e.g. handling of the new information, tuning the node selection algorithm to take the new information into account), the sender should refrain from advertising every small variation (e.g. with the granularity of 1 or 2), in the Load Metric which does not result in useful improvement in node selection logic at the receiver. During the typical operating condition of the sender, a larger variation in the Load Metric, e.g. 5 or more units, should be considered as reasonable enough for advertising the new Load Control Information and thus justifying the processing requirement (to handle the new information) of the receiver.</w:t>
      </w:r>
    </w:p>
    <w:p w14:paraId="01089397" w14:textId="77777777" w:rsidR="00EE5860" w:rsidRPr="00441CD0" w:rsidRDefault="00EE5860" w:rsidP="00EE5860">
      <w:pPr>
        <w:pStyle w:val="NO"/>
      </w:pPr>
      <w:r w:rsidRPr="00441CD0">
        <w:t>NOTE:</w:t>
      </w:r>
      <w:r w:rsidRPr="00441CD0">
        <w:tab/>
        <w:t>The range of the Load Metric, i.e. 0 to 100, does not mandate the sender to collect its own load information at every increment/decrement and hence to advertise the change of Load Metric with a granularity of 1%. Based on various implementation specific criteria, such as: the architecture, session and signalling capacity, the current load and so on, the sender is free to define its own logic and periodicity with which its own load information is collected.</w:t>
      </w:r>
    </w:p>
    <w:p w14:paraId="4112C8F8" w14:textId="77777777" w:rsidR="00EE5860" w:rsidRPr="00441CD0" w:rsidRDefault="00EE5860" w:rsidP="00EE5860">
      <w:pPr>
        <w:pStyle w:val="Heading4"/>
      </w:pPr>
      <w:bookmarkStart w:id="2447" w:name="_Toc19717172"/>
      <w:bookmarkStart w:id="2448" w:name="_Toc27490656"/>
      <w:bookmarkStart w:id="2449" w:name="_Toc27556949"/>
      <w:bookmarkStart w:id="2450" w:name="_Toc27723866"/>
      <w:bookmarkStart w:id="2451" w:name="_Toc36030938"/>
      <w:bookmarkStart w:id="2452" w:name="_Toc36042858"/>
      <w:bookmarkStart w:id="2453" w:name="_Toc36814183"/>
      <w:bookmarkStart w:id="2454" w:name="_Toc44689037"/>
      <w:bookmarkStart w:id="2455" w:name="_Toc44923791"/>
      <w:bookmarkStart w:id="2456" w:name="_Toc51860760"/>
      <w:bookmarkStart w:id="2457" w:name="_Toc57930531"/>
      <w:bookmarkStart w:id="2458" w:name="_Toc57931161"/>
      <w:bookmarkStart w:id="2459" w:name="_Toc67499555"/>
      <w:r w:rsidRPr="00441CD0">
        <w:t>6.2.3.3.3</w:t>
      </w:r>
      <w:r w:rsidRPr="00441CD0">
        <w:tab/>
        <w:t>Frequency of Inclusion</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08B4A605" w14:textId="77777777" w:rsidR="00EE5860" w:rsidRPr="00441CD0" w:rsidRDefault="00EE5860" w:rsidP="00EE5860">
      <w:r w:rsidRPr="00441CD0">
        <w:t>How often the sender includes the load control information is implementation specific. The sender shall ensure that new/updated load control information is propagated to the target CP functions within an acceptable delay, such that the purpose of the information (i.e. effective load balancing) is achieved. The sender may include the LCI IE e.g. as follows:</w:t>
      </w:r>
    </w:p>
    <w:p w14:paraId="1551B72E" w14:textId="77777777" w:rsidR="00EE5860" w:rsidRPr="00441CD0" w:rsidRDefault="00EE5860" w:rsidP="00EE5860">
      <w:pPr>
        <w:pStyle w:val="B1"/>
      </w:pPr>
      <w:r w:rsidRPr="00441CD0">
        <w:t>-</w:t>
      </w:r>
      <w:r w:rsidRPr="00441CD0">
        <w:tab/>
        <w:t>the sender may include Load Control Information towards a peer only when the new/changed value has not already been provided to that peer;</w:t>
      </w:r>
    </w:p>
    <w:p w14:paraId="7AED1D60" w14:textId="77777777" w:rsidR="00EE5860" w:rsidRPr="00441CD0" w:rsidRDefault="00EE5860" w:rsidP="00EE5860">
      <w:pPr>
        <w:pStyle w:val="B1"/>
        <w:rPr>
          <w:lang w:val="en-US"/>
        </w:rPr>
      </w:pPr>
      <w:r w:rsidRPr="00441CD0">
        <w:t>-</w:t>
      </w:r>
      <w:r w:rsidRPr="00441CD0">
        <w:tab/>
      </w:r>
      <w:r w:rsidRPr="00441CD0">
        <w:rPr>
          <w:lang w:val="en-US"/>
        </w:rPr>
        <w:t xml:space="preserve">the sender may include the </w:t>
      </w:r>
      <w:r w:rsidRPr="00441CD0">
        <w:t>Load Control Information</w:t>
      </w:r>
      <w:r w:rsidRPr="00441CD0">
        <w:rPr>
          <w:lang w:val="en-US"/>
        </w:rPr>
        <w:t xml:space="preserve"> in each and every message (extended with LCI IE) towards the peer;</w:t>
      </w:r>
    </w:p>
    <w:p w14:paraId="758CD885" w14:textId="77777777" w:rsidR="00EE5860" w:rsidRPr="00441CD0" w:rsidRDefault="00EE5860" w:rsidP="00EE5860">
      <w:pPr>
        <w:pStyle w:val="B1"/>
        <w:rPr>
          <w:lang w:val="x-none"/>
        </w:rPr>
      </w:pPr>
      <w:r w:rsidRPr="00441CD0">
        <w:rPr>
          <w:lang w:val="en-US"/>
        </w:rPr>
        <w:lastRenderedPageBreak/>
        <w:t>-</w:t>
      </w:r>
      <w:r w:rsidRPr="00441CD0">
        <w:rPr>
          <w:lang w:val="en-US"/>
        </w:rPr>
        <w:tab/>
        <w:t xml:space="preserve">the sender may include </w:t>
      </w:r>
      <w:r w:rsidRPr="00441CD0">
        <w:t>Load Control Information</w:t>
      </w:r>
      <w:r w:rsidRPr="00441CD0">
        <w:rPr>
          <w:lang w:val="en-US"/>
        </w:rPr>
        <w:t xml:space="preserve"> periodically, i.e. include the information during a first period then cease to do so during a second period.</w:t>
      </w:r>
    </w:p>
    <w:p w14:paraId="375B4ED8" w14:textId="77777777" w:rsidR="00EE5860" w:rsidRPr="00441CD0" w:rsidRDefault="00EE5860" w:rsidP="00EE5860">
      <w:r w:rsidRPr="00441CD0">
        <w:t>The sender may also implement a combination of one or more of the above approaches. Besides, the sender may also decide to include the Load Control Information only in a subset of the applicable PFCP messages.</w:t>
      </w:r>
    </w:p>
    <w:p w14:paraId="44EC76EE" w14:textId="77777777" w:rsidR="00EE5860" w:rsidRPr="00441CD0" w:rsidRDefault="00EE5860" w:rsidP="00EE5860">
      <w:r w:rsidRPr="00441CD0">
        <w:t>The receiver shall be prepared to receive the load control information in any of the PFCP messages extended with an LCI IE and upon such reception, shall be able act upon the received load control information.</w:t>
      </w:r>
    </w:p>
    <w:p w14:paraId="3E9B66B9" w14:textId="77777777" w:rsidR="00EE5860" w:rsidRPr="00441CD0" w:rsidRDefault="00EE5860" w:rsidP="00EE5860">
      <w:pPr>
        <w:pStyle w:val="Heading3"/>
        <w:rPr>
          <w:rFonts w:eastAsia="SimSun"/>
          <w:lang w:val="en-US"/>
        </w:rPr>
      </w:pPr>
      <w:bookmarkStart w:id="2460" w:name="_Toc19717173"/>
      <w:bookmarkStart w:id="2461" w:name="_Toc27490657"/>
      <w:bookmarkStart w:id="2462" w:name="_Toc27556950"/>
      <w:bookmarkStart w:id="2463" w:name="_Toc27723867"/>
      <w:bookmarkStart w:id="2464" w:name="_Toc36030939"/>
      <w:bookmarkStart w:id="2465" w:name="_Toc36042859"/>
      <w:bookmarkStart w:id="2466" w:name="_Toc36814184"/>
      <w:bookmarkStart w:id="2467" w:name="_Toc44689038"/>
      <w:bookmarkStart w:id="2468" w:name="_Toc44923792"/>
      <w:bookmarkStart w:id="2469" w:name="_Toc51860761"/>
      <w:bookmarkStart w:id="2470" w:name="_Toc57930532"/>
      <w:bookmarkStart w:id="2471" w:name="_Toc57931162"/>
      <w:bookmarkStart w:id="2472" w:name="_Toc67499556"/>
      <w:r w:rsidRPr="00441CD0">
        <w:rPr>
          <w:rFonts w:eastAsia="SimSun"/>
        </w:rPr>
        <w:t>6.</w:t>
      </w:r>
      <w:r w:rsidRPr="00441CD0">
        <w:rPr>
          <w:rFonts w:eastAsia="SimSun"/>
          <w:lang w:val="en-US"/>
        </w:rPr>
        <w:t>2.</w:t>
      </w:r>
      <w:r w:rsidRPr="00441CD0">
        <w:rPr>
          <w:rFonts w:eastAsia="SimSun"/>
          <w:lang w:val="en-US" w:eastAsia="zh-CN"/>
        </w:rPr>
        <w:t>4</w:t>
      </w:r>
      <w:r w:rsidRPr="00441CD0">
        <w:rPr>
          <w:rFonts w:eastAsia="SimSun"/>
        </w:rPr>
        <w:tab/>
        <w:t>Overl</w:t>
      </w:r>
      <w:r w:rsidRPr="00441CD0">
        <w:rPr>
          <w:rFonts w:eastAsia="SimSun"/>
          <w:lang w:val="en-US" w:eastAsia="zh-CN"/>
        </w:rPr>
        <w:t>oad Control Procedure</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6AC08E03" w14:textId="77777777" w:rsidR="00EE5860" w:rsidRPr="00441CD0" w:rsidRDefault="00EE5860" w:rsidP="00EE5860">
      <w:pPr>
        <w:pStyle w:val="Heading4"/>
        <w:rPr>
          <w:lang w:val="en-US"/>
        </w:rPr>
      </w:pPr>
      <w:bookmarkStart w:id="2473" w:name="_Toc19717174"/>
      <w:bookmarkStart w:id="2474" w:name="_Toc27490658"/>
      <w:bookmarkStart w:id="2475" w:name="_Toc27556951"/>
      <w:bookmarkStart w:id="2476" w:name="_Toc27723868"/>
      <w:bookmarkStart w:id="2477" w:name="_Toc36030940"/>
      <w:bookmarkStart w:id="2478" w:name="_Toc36042860"/>
      <w:bookmarkStart w:id="2479" w:name="_Toc36814185"/>
      <w:bookmarkStart w:id="2480" w:name="_Toc44689039"/>
      <w:bookmarkStart w:id="2481" w:name="_Toc44923793"/>
      <w:bookmarkStart w:id="2482" w:name="_Toc51860762"/>
      <w:bookmarkStart w:id="2483" w:name="_Toc57930533"/>
      <w:bookmarkStart w:id="2484" w:name="_Toc57931163"/>
      <w:bookmarkStart w:id="2485" w:name="_Toc67499557"/>
      <w:r w:rsidRPr="00441CD0">
        <w:t>6.2.4.1</w:t>
      </w:r>
      <w:r w:rsidRPr="00441CD0">
        <w:tab/>
        <w:t>General</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7814FBE0" w14:textId="77777777" w:rsidR="00EE5860" w:rsidRPr="00441CD0" w:rsidRDefault="00EE5860" w:rsidP="00EE5860">
      <w:r>
        <w:t>Overl</w:t>
      </w:r>
      <w:r w:rsidRPr="00441CD0">
        <w:t xml:space="preserve">oad Control </w:t>
      </w:r>
      <w:r>
        <w:rPr>
          <w:rFonts w:eastAsia="SimSun"/>
          <w:lang w:eastAsia="zh-CN"/>
        </w:rPr>
        <w:t>is a</w:t>
      </w:r>
      <w:r>
        <w:rPr>
          <w:rFonts w:eastAsia="SimSun"/>
        </w:rPr>
        <w:t xml:space="preserve"> node level procedure.</w:t>
      </w:r>
    </w:p>
    <w:p w14:paraId="580FCB11" w14:textId="77777777" w:rsidR="00EE5860" w:rsidRPr="00441CD0" w:rsidRDefault="00EE5860" w:rsidP="00EE5860">
      <w:r w:rsidRPr="00441CD0">
        <w:t>Overload Control is an optional feature defined over the Sxa, Sxb, Sxc and N4 reference points.</w:t>
      </w:r>
    </w:p>
    <w:p w14:paraId="70EE2D67" w14:textId="77777777" w:rsidR="00EE5860" w:rsidRPr="00441CD0" w:rsidRDefault="00EE5860" w:rsidP="00EE5860">
      <w:pPr>
        <w:rPr>
          <w:rFonts w:eastAsia="SimSun"/>
          <w:lang w:val="en-US"/>
        </w:rPr>
      </w:pPr>
      <w:r w:rsidRPr="00441CD0">
        <w:rPr>
          <w:rFonts w:eastAsia="SimSun"/>
          <w:lang w:val="en-US"/>
        </w:rPr>
        <w:t xml:space="preserve">Overload control </w:t>
      </w:r>
      <w:r w:rsidRPr="00441CD0">
        <w:t>enables a UP function becoming or being overloaded to gracefully reduce its incoming signalling load by instructing its peer CP functions to reduce sending traffic according to its available signalling capacity to successfully process the traffic. A UP function is in overload when it operates over its signalling capacity which results in diminished performance (including impacts to handling of incoming and outgoing traffic).</w:t>
      </w:r>
    </w:p>
    <w:p w14:paraId="7C50CDA3" w14:textId="77777777" w:rsidR="00EE5860" w:rsidRPr="00441CD0" w:rsidRDefault="00EE5860" w:rsidP="00EE5860">
      <w:r w:rsidRPr="00441CD0">
        <w:t>Overload control aims at shedding the incoming traffic as close to the traffic source as possible generally when an overload has occurred (reactive action), so to avoid spreading the problem inside the network and to avoid using resources of intermediate nodes in the network for signalling that would anyhow be discarded by the overloaded node.</w:t>
      </w:r>
    </w:p>
    <w:p w14:paraId="42EDE4EB" w14:textId="77777777" w:rsidR="00EE5860" w:rsidRPr="00441CD0" w:rsidRDefault="00EE5860" w:rsidP="00EE5860">
      <w:r w:rsidRPr="00441CD0">
        <w:t>Load control and overload control may be supported and activated independently in the network, based on operator's policy.</w:t>
      </w:r>
    </w:p>
    <w:p w14:paraId="3B73EB34" w14:textId="77777777" w:rsidR="00EE5860" w:rsidRPr="00441CD0" w:rsidRDefault="00EE5860" w:rsidP="00EE5860">
      <w:pPr>
        <w:pStyle w:val="Heading4"/>
      </w:pPr>
      <w:bookmarkStart w:id="2486" w:name="_Toc19717175"/>
      <w:bookmarkStart w:id="2487" w:name="_Toc27490659"/>
      <w:bookmarkStart w:id="2488" w:name="_Toc27556952"/>
      <w:bookmarkStart w:id="2489" w:name="_Toc27723869"/>
      <w:bookmarkStart w:id="2490" w:name="_Toc36030941"/>
      <w:bookmarkStart w:id="2491" w:name="_Toc36042861"/>
      <w:bookmarkStart w:id="2492" w:name="_Toc36814186"/>
      <w:bookmarkStart w:id="2493" w:name="_Toc44689040"/>
      <w:bookmarkStart w:id="2494" w:name="_Toc44923794"/>
      <w:bookmarkStart w:id="2495" w:name="_Toc51860763"/>
      <w:bookmarkStart w:id="2496" w:name="_Toc57930534"/>
      <w:bookmarkStart w:id="2497" w:name="_Toc57931164"/>
      <w:bookmarkStart w:id="2498" w:name="_Toc67499558"/>
      <w:r w:rsidRPr="00441CD0">
        <w:t>6.2.4.2</w:t>
      </w:r>
      <w:r w:rsidRPr="00441CD0">
        <w:tab/>
        <w:t>Principles</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69130FF1" w14:textId="77777777" w:rsidR="00EE5860" w:rsidRPr="00441CD0" w:rsidRDefault="00EE5860" w:rsidP="00EE5860">
      <w:r w:rsidRPr="00441CD0">
        <w:t>When a UP function determines that the offered incoming signalling traffic is growing (or is about to grow) beyond its nominal capacity, the UP function may signal its overload, at node level granularity, to its peer CP functions by including Overload Control Information in PFCP signalling which provides guidance to the receiving CP functions to decide actions which lead to signalling traffic mitigation towards the sender of the information. This helps in preventing severe overload and hence potential breakdown of the UP function.</w:t>
      </w:r>
    </w:p>
    <w:p w14:paraId="1B577987" w14:textId="77777777" w:rsidR="00EE5860" w:rsidRPr="00441CD0" w:rsidRDefault="00EE5860" w:rsidP="00EE5860">
      <w:r w:rsidRPr="00441CD0">
        <w:t>The Overload Control Information is piggybacked in PFCP request or response messages such that the exchange of Overload Control Information does not trigger extra signalling.</w:t>
      </w:r>
    </w:p>
    <w:p w14:paraId="05DDF5E1" w14:textId="77777777" w:rsidR="00EE5860" w:rsidRPr="00441CD0" w:rsidRDefault="00EE5860" w:rsidP="00EE5860">
      <w:pPr>
        <w:pStyle w:val="NO"/>
      </w:pPr>
      <w:r w:rsidRPr="00441CD0">
        <w:t>NOTE:</w:t>
      </w:r>
      <w:r w:rsidRPr="00441CD0">
        <w:tab/>
        <w:t>The inclusion of Overload Control Information in existing messages means that the frequency of transmission of overload control information increases as the signalling load increases, thus allowing for faster feedback and better regulation.</w:t>
      </w:r>
    </w:p>
    <w:p w14:paraId="2F2E774E" w14:textId="77777777" w:rsidR="00EE5860" w:rsidRPr="00441CD0" w:rsidRDefault="00EE5860" w:rsidP="00EE5860">
      <w:pPr>
        <w:rPr>
          <w:noProof/>
        </w:rPr>
      </w:pPr>
      <w:r w:rsidRPr="00441CD0">
        <w:t xml:space="preserve">The calculation of the Overload Control Information is implementation dependent and its calculation and transfer shall not add significant additional load to the node itself and to its corresponding peer nodes. </w:t>
      </w:r>
      <w:r w:rsidRPr="00441CD0">
        <w:rPr>
          <w:noProof/>
        </w:rPr>
        <w:t>The calculation of Overload Control Information should not severely impact the resource utilization of the UP function, especially considering the overload situation.</w:t>
      </w:r>
    </w:p>
    <w:p w14:paraId="24A3B884" w14:textId="77777777" w:rsidR="00EE5860" w:rsidRPr="00441CD0" w:rsidRDefault="00EE5860" w:rsidP="00EE5860">
      <w:pPr>
        <w:rPr>
          <w:noProof/>
        </w:rPr>
      </w:pPr>
      <w:r w:rsidRPr="00441CD0">
        <w:t>The o</w:t>
      </w:r>
      <w:r w:rsidRPr="00441CD0">
        <w:rPr>
          <w:noProof/>
        </w:rPr>
        <w:t>verload control feature should continue to allow for preferential treatment of priority users (eMPS) and emergency services.</w:t>
      </w:r>
    </w:p>
    <w:p w14:paraId="37EA56E0" w14:textId="77777777" w:rsidR="00EE5860" w:rsidRPr="00441CD0" w:rsidRDefault="00EE5860" w:rsidP="00EE5860">
      <w:r w:rsidRPr="00441CD0">
        <w:rPr>
          <w:noProof/>
        </w:rPr>
        <w:t xml:space="preserve">The overload mitigation actions </w:t>
      </w:r>
      <w:r w:rsidRPr="00441CD0">
        <w:t>based on the reception of the overload related information received from the UP function will not be standardized.</w:t>
      </w:r>
    </w:p>
    <w:p w14:paraId="3413AEAF" w14:textId="77777777" w:rsidR="00EE5860" w:rsidRPr="00441CD0" w:rsidRDefault="00EE5860" w:rsidP="00EE5860">
      <w:pPr>
        <w:pStyle w:val="Heading4"/>
      </w:pPr>
      <w:bookmarkStart w:id="2499" w:name="_Toc19717176"/>
      <w:bookmarkStart w:id="2500" w:name="_Toc27490660"/>
      <w:bookmarkStart w:id="2501" w:name="_Toc27556953"/>
      <w:bookmarkStart w:id="2502" w:name="_Toc27723870"/>
      <w:bookmarkStart w:id="2503" w:name="_Toc36030942"/>
      <w:bookmarkStart w:id="2504" w:name="_Toc36042862"/>
      <w:bookmarkStart w:id="2505" w:name="_Toc36814187"/>
      <w:bookmarkStart w:id="2506" w:name="_Toc44689041"/>
      <w:bookmarkStart w:id="2507" w:name="_Toc44923795"/>
      <w:bookmarkStart w:id="2508" w:name="_Toc51860764"/>
      <w:bookmarkStart w:id="2509" w:name="_Toc57930535"/>
      <w:bookmarkStart w:id="2510" w:name="_Toc57931165"/>
      <w:bookmarkStart w:id="2511" w:name="_Toc67499559"/>
      <w:r w:rsidRPr="00441CD0">
        <w:t>6.2.4.3</w:t>
      </w:r>
      <w:r w:rsidRPr="00441CD0">
        <w:tab/>
        <w:t>Overload Control Information</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72214B35" w14:textId="77777777" w:rsidR="00EE5860" w:rsidRPr="00441CD0" w:rsidRDefault="00EE5860" w:rsidP="00EE5860">
      <w:pPr>
        <w:pStyle w:val="Heading5"/>
      </w:pPr>
      <w:bookmarkStart w:id="2512" w:name="_Toc19717177"/>
      <w:bookmarkStart w:id="2513" w:name="_Toc27490661"/>
      <w:bookmarkStart w:id="2514" w:name="_Toc27556954"/>
      <w:bookmarkStart w:id="2515" w:name="_Toc27723871"/>
      <w:bookmarkStart w:id="2516" w:name="_Toc36030943"/>
      <w:bookmarkStart w:id="2517" w:name="_Toc36042863"/>
      <w:bookmarkStart w:id="2518" w:name="_Toc36814188"/>
      <w:bookmarkStart w:id="2519" w:name="_Toc44689042"/>
      <w:bookmarkStart w:id="2520" w:name="_Toc44923796"/>
      <w:bookmarkStart w:id="2521" w:name="_Toc51860765"/>
      <w:bookmarkStart w:id="2522" w:name="_Toc57930536"/>
      <w:bookmarkStart w:id="2523" w:name="_Toc57931166"/>
      <w:bookmarkStart w:id="2524" w:name="_Toc67499560"/>
      <w:r w:rsidRPr="00441CD0">
        <w:t>6.2.4.3.1</w:t>
      </w:r>
      <w:r w:rsidRPr="00441CD0">
        <w:tab/>
        <w:t>General Description</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024F3614" w14:textId="77777777" w:rsidR="00EE5860" w:rsidRPr="00441CD0" w:rsidRDefault="00EE5860" w:rsidP="00EE5860">
      <w:r w:rsidRPr="00441CD0">
        <w:t>A PFCP message may contain one instance of the Overload Control Information (OCI) IE.</w:t>
      </w:r>
    </w:p>
    <w:p w14:paraId="33DA60A1" w14:textId="1066DB4C" w:rsidR="00EE5860" w:rsidRPr="00441CD0" w:rsidRDefault="00EE5860" w:rsidP="00EE5860">
      <w:r w:rsidRPr="00441CD0">
        <w:lastRenderedPageBreak/>
        <w:t xml:space="preserve">When providing overload control information in a message for the first time or subsequently, the UP function shall always include the full set of overload control information, i.e. all the node level instance of the Overload Control Information, even if only a subset of the overload control information has changed. The Overload Control Sequence Number shall be incremented whenever the Overload control information is changed (see </w:t>
      </w:r>
      <w:r w:rsidR="00415C19" w:rsidRPr="00441CD0">
        <w:t>clause</w:t>
      </w:r>
      <w:r w:rsidR="00415C19">
        <w:t> </w:t>
      </w:r>
      <w:r w:rsidR="00415C19" w:rsidRPr="00441CD0">
        <w:t>6</w:t>
      </w:r>
      <w:r w:rsidRPr="00441CD0">
        <w:t>.2.4.3.2.1).</w:t>
      </w:r>
    </w:p>
    <w:p w14:paraId="5BB9BF47" w14:textId="77777777" w:rsidR="00EE5860" w:rsidRPr="00441CD0" w:rsidRDefault="00EE5860" w:rsidP="00EE5860">
      <w:r w:rsidRPr="00441CD0">
        <w:t>The receiver shall overwrite any stored overload control information of a peer with the newly received overload control information from the same peer node if the new overload control information is more recent than the old information as indicated by the Overload Control Sequence Number, e.g. if the receiver has stored an instance of the Overload control information for a peer node, it overwrites this instance with the new instance received in a message from the same peer node.</w:t>
      </w:r>
    </w:p>
    <w:p w14:paraId="7FEBFFE0" w14:textId="77777777" w:rsidR="00EE5860" w:rsidRPr="00441CD0" w:rsidRDefault="00EE5860" w:rsidP="00EE5860">
      <w:r w:rsidRPr="00441CD0">
        <w:t>The receiver shall consider all the parameters received in the same instance of the OCI IE in conjunction while applying the overload mitigation action.</w:t>
      </w:r>
    </w:p>
    <w:p w14:paraId="1BC42299" w14:textId="77777777" w:rsidR="00EE5860" w:rsidRPr="00441CD0" w:rsidRDefault="00EE5860" w:rsidP="00EE5860">
      <w:r w:rsidRPr="00441CD0">
        <w:t>The parameters are further defined in clause 6.2.4.3.2.</w:t>
      </w:r>
    </w:p>
    <w:p w14:paraId="4E70028D" w14:textId="77777777" w:rsidR="00EE5860" w:rsidRPr="00441CD0" w:rsidRDefault="00EE5860" w:rsidP="00EE5860">
      <w:r w:rsidRPr="00441CD0">
        <w:t xml:space="preserve">Overload control information may be extended with new parameters in future versions of the specification. </w:t>
      </w:r>
      <w:r w:rsidRPr="00441CD0">
        <w:rPr>
          <w:rFonts w:eastAsia="SimSun"/>
        </w:rPr>
        <w:t>A</w:t>
      </w:r>
      <w:r w:rsidRPr="00441CD0">
        <w:t>ny new parameter will have to be categorized as:</w:t>
      </w:r>
    </w:p>
    <w:p w14:paraId="3A1EB330"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Overload control information instance, containing one or more of these parameters, by using the other parameters and ignoring the non-critical optional parameter.</w:t>
      </w:r>
    </w:p>
    <w:p w14:paraId="46CD1BB8"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Overload control information containing one or more of these parameters.</w:t>
      </w:r>
    </w:p>
    <w:p w14:paraId="45AD2F2B" w14:textId="77777777" w:rsidR="00EE5860" w:rsidRPr="00441CD0" w:rsidRDefault="00EE5860" w:rsidP="00EE5860">
      <w:r w:rsidRPr="00441CD0">
        <w:t>The sender may include one or more non-critical optional parameters within any instance of the OCI IE without having the knowledge of the receiver's capability to support the same. However, the sender shall only include one or more critical optional parameter in an instance of the OCI IE towards a receiver if the corresponding receiver is known to support those parameters. The sender may be aware of this either via signalling methods or by configuration (this will have to be defined when introducing any such new parameter in future).</w:t>
      </w:r>
    </w:p>
    <w:p w14:paraId="1FF76FD9" w14:textId="77777777" w:rsidR="00EE5860" w:rsidRPr="00441CD0" w:rsidRDefault="00EE5860" w:rsidP="00EE5860">
      <w:r w:rsidRPr="00441CD0">
        <w:t>The Overload Control Information shall be associated by default to the PFCP entity corresponding to the peer node's IP address of the PFCP session, over which the OCI IE is received, i.e. to the IP address received within the "UP F-SEID" IE.</w:t>
      </w:r>
    </w:p>
    <w:p w14:paraId="728A8888" w14:textId="77777777" w:rsidR="00EE5860" w:rsidRPr="00441CD0" w:rsidRDefault="00EE5860" w:rsidP="00EE5860">
      <w:r w:rsidRPr="00441CD0">
        <w:t>Alternatively, the UP function may send Overload Control Information which is associated with the Node ID of the UP function (i.e. FQDN or the IP address used during the UP function selection). In that case, the UP function shall provide an explicit indication that the OCI IE included in the message belongs to the Node ID.</w:t>
      </w:r>
    </w:p>
    <w:p w14:paraId="47A4CC28" w14:textId="77777777" w:rsidR="00EE5860" w:rsidRPr="00441CD0" w:rsidRDefault="00EE5860" w:rsidP="00EE5860">
      <w:pPr>
        <w:pStyle w:val="Heading5"/>
      </w:pPr>
      <w:bookmarkStart w:id="2525" w:name="_Toc19717178"/>
      <w:bookmarkStart w:id="2526" w:name="_Toc27490662"/>
      <w:bookmarkStart w:id="2527" w:name="_Toc27556955"/>
      <w:bookmarkStart w:id="2528" w:name="_Toc27723872"/>
      <w:bookmarkStart w:id="2529" w:name="_Toc36030944"/>
      <w:bookmarkStart w:id="2530" w:name="_Toc36042864"/>
      <w:bookmarkStart w:id="2531" w:name="_Toc36814189"/>
      <w:bookmarkStart w:id="2532" w:name="_Toc44689043"/>
      <w:bookmarkStart w:id="2533" w:name="_Toc44923797"/>
      <w:bookmarkStart w:id="2534" w:name="_Toc51860766"/>
      <w:bookmarkStart w:id="2535" w:name="_Toc57930537"/>
      <w:bookmarkStart w:id="2536" w:name="_Toc57931167"/>
      <w:bookmarkStart w:id="2537" w:name="_Toc67499561"/>
      <w:r w:rsidRPr="00441CD0">
        <w:t>6.2.4.3.2</w:t>
      </w:r>
      <w:r w:rsidRPr="00441CD0">
        <w:tab/>
        <w:t>Parameters</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1838F306" w14:textId="77777777" w:rsidR="00EE5860" w:rsidRPr="00441CD0" w:rsidRDefault="00EE5860" w:rsidP="00EE5860">
      <w:pPr>
        <w:pStyle w:val="Heading6"/>
      </w:pPr>
      <w:bookmarkStart w:id="2538" w:name="_Toc19717179"/>
      <w:bookmarkStart w:id="2539" w:name="_Toc27490663"/>
      <w:bookmarkStart w:id="2540" w:name="_Toc27556956"/>
      <w:bookmarkStart w:id="2541" w:name="_Toc27723873"/>
      <w:bookmarkStart w:id="2542" w:name="_Toc36030945"/>
      <w:bookmarkStart w:id="2543" w:name="_Toc36042865"/>
      <w:bookmarkStart w:id="2544" w:name="_Toc36814190"/>
      <w:bookmarkStart w:id="2545" w:name="_Toc44689044"/>
      <w:bookmarkStart w:id="2546" w:name="_Toc44923798"/>
      <w:bookmarkStart w:id="2547" w:name="_Toc51860767"/>
      <w:bookmarkStart w:id="2548" w:name="_Toc57930538"/>
      <w:bookmarkStart w:id="2549" w:name="_Toc57931168"/>
      <w:bookmarkStart w:id="2550" w:name="_Toc67499562"/>
      <w:r w:rsidRPr="00441CD0">
        <w:t>6.2.4.3.2.1</w:t>
      </w:r>
      <w:r w:rsidRPr="00441CD0">
        <w:tab/>
        <w:t>Overload Control Sequence Number</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5BCFF483" w14:textId="77777777" w:rsidR="00EE5860" w:rsidRPr="00441CD0" w:rsidRDefault="00EE5860" w:rsidP="00EE5860">
      <w:r w:rsidRPr="00441CD0">
        <w:t>The PFCP protocol requires retransmitted messages to have the same contents as the original message. Due to PFCP retransmissions, the overload control information received by a CP function at a given time may be less recent than the overload control information already received from the same UP function. The Overload Control Sequence Number aids in sequencing the overload control information received from an overloaded UP function. The Overload Control Sequence Number contains a value that indicates the sequence number associated with the Overload Control Information IE. This sequence number shall be used to differentiate between two OCI IEs generated at two different instants, by the same UP function.</w:t>
      </w:r>
    </w:p>
    <w:p w14:paraId="53E41C6E" w14:textId="77777777" w:rsidR="00EE5860" w:rsidRPr="00441CD0" w:rsidRDefault="00EE5860" w:rsidP="00EE5860">
      <w:r w:rsidRPr="00441CD0">
        <w:t>The Overload Control Sequence Number parameter shall be supported (when supporting the overload control feature) and shall always be present in the Overload Control Information IE.</w:t>
      </w:r>
    </w:p>
    <w:p w14:paraId="712395CE" w14:textId="77777777" w:rsidR="00EE5860" w:rsidRPr="00441CD0" w:rsidRDefault="00EE5860" w:rsidP="00EE5860">
      <w:r w:rsidRPr="00441CD0">
        <w:t>The UP function generating this information shall increment the Overload Control Sequence Number whenever modifying some information in the OCI IE. The Overload Control Sequence Number shall not be incremented otherwise. The UP function may use the time, represented in an unsigned integer format, of the generation of the overload control information, to populate the Overload Control Sequence Number.</w:t>
      </w:r>
    </w:p>
    <w:p w14:paraId="7D36E49C" w14:textId="77777777" w:rsidR="00EE5860" w:rsidRPr="00441CD0" w:rsidRDefault="00EE5860" w:rsidP="00EE5860">
      <w:pPr>
        <w:rPr>
          <w:rFonts w:cs="Arial"/>
          <w:color w:val="000000"/>
        </w:rPr>
      </w:pPr>
      <w:r w:rsidRPr="00441CD0">
        <w:t xml:space="preserve">This parameter shall be used by the receiver of the OCI IE to properly collate out-of-order OCI IEs, e.g. due to PFCP retransmissions. </w:t>
      </w:r>
      <w:r w:rsidRPr="00441CD0">
        <w:rPr>
          <w:rFonts w:cs="Arial"/>
          <w:color w:val="000000"/>
        </w:rPr>
        <w:t xml:space="preserve">This parameter shall also be used by the receiver of the OCI IE to determine whether the newly received overload control information has changed compared to the overload control information previously received from the same UP function. If the newly received overload control information has the same Overload Control </w:t>
      </w:r>
      <w:r w:rsidRPr="00441CD0">
        <w:rPr>
          <w:rFonts w:cs="Arial"/>
          <w:color w:val="000000"/>
        </w:rPr>
        <w:lastRenderedPageBreak/>
        <w:t>Sequence Number as the previously received overload control information from the same UP function, then the receiver may simply discard the newly received overload control information whilst continuing to apply the overload abatement procedures, as per the previous value.</w:t>
      </w:r>
    </w:p>
    <w:p w14:paraId="3DED40B7" w14:textId="4D3A904D" w:rsidR="00EE5860" w:rsidRPr="00441CD0" w:rsidRDefault="00EE5860" w:rsidP="00EE5860">
      <w:pPr>
        <w:pStyle w:val="NO"/>
      </w:pPr>
      <w:r w:rsidRPr="00441CD0">
        <w:t>NOTE 1:</w:t>
      </w:r>
      <w:r w:rsidRPr="00441CD0">
        <w:tab/>
        <w:t xml:space="preserve">The timer corresponding to the Period of Validity (see </w:t>
      </w:r>
      <w:r w:rsidR="00415C19" w:rsidRPr="00441CD0">
        <w:t>clause</w:t>
      </w:r>
      <w:r w:rsidR="00415C19">
        <w:t> </w:t>
      </w:r>
      <w:r w:rsidR="00415C19" w:rsidRPr="00441CD0">
        <w:t>6</w:t>
      </w:r>
      <w:r w:rsidRPr="00441CD0">
        <w:t>.2.4.3.2.2) is not restarted if the newly received overload control information has the same Overload Control Sequence Number as the previously received overload control information. If the overload condition persists and the overloaded UP function needs to extend the duration during which the overload information applies, the sender needs to provide a new overload control information with an incremented Overload Control Sequence Number (even if the parameters within the overload control information have not changed).</w:t>
      </w:r>
    </w:p>
    <w:p w14:paraId="51D872B0" w14:textId="77777777" w:rsidR="00EE5860" w:rsidRPr="00441CD0" w:rsidRDefault="00EE5860" w:rsidP="00EE5860">
      <w:pPr>
        <w:pStyle w:val="NO"/>
        <w:rPr>
          <w:lang w:val="en-US"/>
        </w:rPr>
      </w:pPr>
      <w:r w:rsidRPr="00441CD0">
        <w:rPr>
          <w:lang w:val="en-US"/>
        </w:rPr>
        <w:t>NOTE 2:</w:t>
      </w:r>
      <w:r w:rsidRPr="00441CD0">
        <w:rPr>
          <w:lang w:val="en-US"/>
        </w:rPr>
        <w:tab/>
        <w:t>The PFCP Sequence Number cannot be used for collating out-of-order overload information as e.g. overload control information may be sent in both PFCP requests and responses, using independent PFCP sequence numbering.</w:t>
      </w:r>
    </w:p>
    <w:p w14:paraId="77B4AB57" w14:textId="77777777" w:rsidR="00EE5860" w:rsidRPr="00441CD0" w:rsidRDefault="00EE5860" w:rsidP="00EE5860">
      <w:r w:rsidRPr="00441CD0">
        <w:t>If the receiving CP function already received and stored overload control information, which is still valid, from the overloaded UP function, the receiving entity shall update its overload control information, only if the Overload-Sequence-Number received in the new overload control information is larger than the value of the Overload Control Sequence Number associated with the stored information. However due to roll-over of the Overload Control Sequence Number or restart of the UP function, the Overload Control Sequence Number may be reset to an appropriate base value by the peer UP function, hence the receiving entity shall be prepared to receive (and process) an Overload Control Sequence Number parameter whose value is less than the previous value.</w:t>
      </w:r>
    </w:p>
    <w:p w14:paraId="691E2DE7" w14:textId="77777777" w:rsidR="00EE5860" w:rsidRPr="00441CD0" w:rsidRDefault="00EE5860" w:rsidP="00EE5860">
      <w:pPr>
        <w:pStyle w:val="Heading6"/>
      </w:pPr>
      <w:bookmarkStart w:id="2551" w:name="_Toc19717180"/>
      <w:bookmarkStart w:id="2552" w:name="_Toc27490664"/>
      <w:bookmarkStart w:id="2553" w:name="_Toc27556957"/>
      <w:bookmarkStart w:id="2554" w:name="_Toc27723874"/>
      <w:bookmarkStart w:id="2555" w:name="_Toc36030946"/>
      <w:bookmarkStart w:id="2556" w:name="_Toc36042866"/>
      <w:bookmarkStart w:id="2557" w:name="_Toc36814191"/>
      <w:bookmarkStart w:id="2558" w:name="_Toc44689045"/>
      <w:bookmarkStart w:id="2559" w:name="_Toc44923799"/>
      <w:bookmarkStart w:id="2560" w:name="_Toc51860768"/>
      <w:bookmarkStart w:id="2561" w:name="_Toc57930539"/>
      <w:bookmarkStart w:id="2562" w:name="_Toc57931169"/>
      <w:bookmarkStart w:id="2563" w:name="_Toc67499563"/>
      <w:r w:rsidRPr="00441CD0">
        <w:t>6.2.4.3.2.2</w:t>
      </w:r>
      <w:r w:rsidRPr="00441CD0">
        <w:tab/>
        <w:t>Period of Validity</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45D3D627" w14:textId="77777777" w:rsidR="00EE5860" w:rsidRPr="00441CD0" w:rsidRDefault="00EE5860" w:rsidP="00EE5860">
      <w:r w:rsidRPr="00441CD0">
        <w:t xml:space="preserve">The Period of Validity indicates the length of time during which the </w:t>
      </w:r>
      <w:r w:rsidRPr="00441CD0">
        <w:rPr>
          <w:lang w:eastAsia="zh-CN"/>
        </w:rPr>
        <w:t xml:space="preserve">overload condition specified by the OCI IE </w:t>
      </w:r>
      <w:r w:rsidRPr="00441CD0">
        <w:t>is to be considered as valid (unless overridden by subsequent new overload control information).</w:t>
      </w:r>
    </w:p>
    <w:p w14:paraId="6ACB6AD6" w14:textId="77777777" w:rsidR="00EE5860" w:rsidRPr="00441CD0" w:rsidRDefault="00EE5860" w:rsidP="00EE5860">
      <w:r w:rsidRPr="00441CD0">
        <w:t>An overload condition</w:t>
      </w:r>
      <w:r w:rsidRPr="00441CD0">
        <w:rPr>
          <w:lang w:eastAsia="zh-CN"/>
        </w:rPr>
        <w:t xml:space="preserve"> shall be considered as </w:t>
      </w:r>
      <w:r w:rsidRPr="00441CD0">
        <w:t>valid from the time the OCI IE is received until the period of validity expires or until another OCI IE with a new set of information (identified using the Overload Control Sequence Number) is received from the same UP function (at which point the newly received overload control information shall prevail). The timer corresponding to the period of validity shall be restarted each time an OCI IE with a new set of information (identified using the Overload Control Sequence Number) is received. When this timer expires, the last received overload control information shall be considered outdated and obsolete, i.e. any associated overload condition shall be considered to have ceased.</w:t>
      </w:r>
    </w:p>
    <w:p w14:paraId="18CE7753" w14:textId="77777777" w:rsidR="00EE5860" w:rsidRPr="00441CD0" w:rsidRDefault="00EE5860" w:rsidP="00EE5860">
      <w:r w:rsidRPr="00441CD0">
        <w:t>The Period of Validity parameter shall be supported (when supporting overload control).</w:t>
      </w:r>
    </w:p>
    <w:p w14:paraId="43C46E10" w14:textId="77777777" w:rsidR="00EE5860" w:rsidRPr="00441CD0" w:rsidRDefault="00EE5860" w:rsidP="00EE5860">
      <w:r w:rsidRPr="00441CD0">
        <w:t>The Period of Validity parameter achieves the following:</w:t>
      </w:r>
    </w:p>
    <w:p w14:paraId="61BF3D84" w14:textId="77777777" w:rsidR="00EE5860" w:rsidRPr="00441CD0" w:rsidRDefault="00EE5860" w:rsidP="00EE5860">
      <w:pPr>
        <w:pStyle w:val="B1"/>
      </w:pPr>
      <w:r w:rsidRPr="00441CD0">
        <w:t>-</w:t>
      </w:r>
      <w:r w:rsidRPr="00441CD0">
        <w:tab/>
        <w:t>it avoids the need for the overloaded UP function to include the Overload Control Information IE in every PFCP messages it signals to its peer CP functions when the overload state does not change; thus it minimizes the processing required at the overloaded UP function and its peer CP functions upon sending/receiving PFCP signalling;</w:t>
      </w:r>
    </w:p>
    <w:p w14:paraId="00A7EBC4" w14:textId="77777777" w:rsidR="00EE5860" w:rsidRPr="00441CD0" w:rsidRDefault="00EE5860" w:rsidP="00EE5860">
      <w:pPr>
        <w:pStyle w:val="B1"/>
      </w:pPr>
      <w:r w:rsidRPr="00441CD0">
        <w:t>-</w:t>
      </w:r>
      <w:r w:rsidRPr="00441CD0">
        <w:tab/>
        <w:t>it allows to reset the overload condition after some time in the peer CP functions having received an overload indication from the overloaded UP function, e.g. if no signalling traffic takes place between these PFCP entities for some time due to overload mitigation actions. This also removes the need for the overloaded UP function to remember the list of CP functions to which it has sent a non-null overload reduction metric and to which it would subsequently need to signal when the overload condition ceases, if the Period of Validity parameter was not defined.</w:t>
      </w:r>
    </w:p>
    <w:p w14:paraId="450C6684" w14:textId="77777777" w:rsidR="00EE5860" w:rsidRPr="00441CD0" w:rsidRDefault="00EE5860" w:rsidP="00EE5860">
      <w:pPr>
        <w:pStyle w:val="Heading6"/>
      </w:pPr>
      <w:bookmarkStart w:id="2564" w:name="_Toc19717181"/>
      <w:bookmarkStart w:id="2565" w:name="_Toc27490665"/>
      <w:bookmarkStart w:id="2566" w:name="_Toc27556958"/>
      <w:bookmarkStart w:id="2567" w:name="_Toc27723875"/>
      <w:bookmarkStart w:id="2568" w:name="_Toc36030947"/>
      <w:bookmarkStart w:id="2569" w:name="_Toc36042867"/>
      <w:bookmarkStart w:id="2570" w:name="_Toc36814192"/>
      <w:bookmarkStart w:id="2571" w:name="_Toc44689046"/>
      <w:bookmarkStart w:id="2572" w:name="_Toc44923800"/>
      <w:bookmarkStart w:id="2573" w:name="_Toc51860769"/>
      <w:bookmarkStart w:id="2574" w:name="_Toc57930540"/>
      <w:bookmarkStart w:id="2575" w:name="_Toc57931170"/>
      <w:bookmarkStart w:id="2576" w:name="_Toc67499564"/>
      <w:r w:rsidRPr="00441CD0">
        <w:t>6.2.4.3.2.3</w:t>
      </w:r>
      <w:r w:rsidRPr="00441CD0">
        <w:tab/>
        <w:t>Overload Reduction Metric</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07C5A528" w14:textId="77777777" w:rsidR="00EE5860" w:rsidRPr="00441CD0" w:rsidRDefault="00EE5860" w:rsidP="00EE5860">
      <w:r w:rsidRPr="00441CD0">
        <w:t>The Overload Reduction Metric shall have a value in the range of 0 to 100 (inclusive) which indicates the percentage of traffic reduction the sender of the overload control information requests the receiver to apply. An Overload Reduction Metric of "0" always indicates that the UP function is not in overload (that is, no overload abatement procedures need to be applied) for the indicated scope.</w:t>
      </w:r>
    </w:p>
    <w:p w14:paraId="445DAE3F" w14:textId="77777777" w:rsidR="00EE5860" w:rsidRPr="00441CD0" w:rsidRDefault="00EE5860" w:rsidP="00EE5860">
      <w:r w:rsidRPr="00441CD0">
        <w:t xml:space="preserve">Considering the processing requirement of the receiver of the Overload Control Information, e.g. to perform overload control based on the updated Overload Reduction Metric, the sender should refrain from advertising every small variation, e.g. with the granularity of 1 or 2, in the Overload Reduction Metric which does not result in useful improvement for mitigating the overload situation. During the typical operating condition of the sender, a larger </w:t>
      </w:r>
      <w:r w:rsidRPr="00441CD0">
        <w:lastRenderedPageBreak/>
        <w:t>variation in the Overload Reduction Metric, e.g. 5 or more units, should be considered as reasonable enough for advertising a new Overload Reduction Metric Information and thus justifying the processing requirement (to handle the new information) of the receiver.</w:t>
      </w:r>
    </w:p>
    <w:p w14:paraId="58F28200" w14:textId="77777777" w:rsidR="00EE5860" w:rsidRPr="00441CD0" w:rsidRDefault="00EE5860" w:rsidP="00EE5860">
      <w:pPr>
        <w:pStyle w:val="NO"/>
      </w:pPr>
      <w:r w:rsidRPr="00441CD0">
        <w:t>NOTE:</w:t>
      </w:r>
      <w:r w:rsidRPr="00441CD0">
        <w:tab/>
        <w:t>The range of Overload Reduction Metric, i.e. 0 to 100, does not mandate the sender to collect its own overload information at every increment/decrement and hence to advertise the change of Overload Reduction Metric with a granularity of 1%. Based on various implementation specific criteria, such as the architecture, session and signalling capacity, the current load/overload situation and so on, the sender is free to define its own logic and periodicity with which its own overload control information is collected.</w:t>
      </w:r>
    </w:p>
    <w:p w14:paraId="6A720F0B" w14:textId="77777777" w:rsidR="00EE5860" w:rsidRPr="00441CD0" w:rsidRDefault="00EE5860" w:rsidP="00EE5860">
      <w:r w:rsidRPr="00441CD0">
        <w:t>The computation of the exact value for this parameter is left as an implementation choice at the sending UP function.</w:t>
      </w:r>
    </w:p>
    <w:p w14:paraId="34B7F90E" w14:textId="77777777" w:rsidR="00EE5860" w:rsidRPr="00441CD0" w:rsidRDefault="00EE5860" w:rsidP="00EE5860">
      <w:r w:rsidRPr="00441CD0">
        <w:t>The Overload Reduction Metric shall be supported (when supporting overload control) and shall always be present in the OCI IE.</w:t>
      </w:r>
    </w:p>
    <w:p w14:paraId="10DA62AF" w14:textId="77777777" w:rsidR="00EE5860" w:rsidRPr="00441CD0" w:rsidRDefault="00EE5860" w:rsidP="00EE5860">
      <w:r w:rsidRPr="00441CD0">
        <w:t>The inclusion of the OCI IE signals an overload situation is occur</w:t>
      </w:r>
      <w:r>
        <w:t>r</w:t>
      </w:r>
      <w:r w:rsidRPr="00441CD0">
        <w:t>ing, unless the Overload Reduction Metric is set to "0", which signals that the overload condition has ceased. Conversely, the absence of the OCI IE in a message does not mean that the overload has abated.</w:t>
      </w:r>
    </w:p>
    <w:p w14:paraId="250889D3" w14:textId="77777777" w:rsidR="00EE5860" w:rsidRPr="00441CD0" w:rsidRDefault="00EE5860" w:rsidP="00EE5860">
      <w:pPr>
        <w:pStyle w:val="Heading5"/>
      </w:pPr>
      <w:bookmarkStart w:id="2577" w:name="_Toc19717182"/>
      <w:bookmarkStart w:id="2578" w:name="_Toc27490666"/>
      <w:bookmarkStart w:id="2579" w:name="_Toc27556959"/>
      <w:bookmarkStart w:id="2580" w:name="_Toc27723876"/>
      <w:bookmarkStart w:id="2581" w:name="_Toc36030948"/>
      <w:bookmarkStart w:id="2582" w:name="_Toc36042868"/>
      <w:bookmarkStart w:id="2583" w:name="_Toc36814193"/>
      <w:bookmarkStart w:id="2584" w:name="_Toc44689047"/>
      <w:bookmarkStart w:id="2585" w:name="_Toc44923801"/>
      <w:bookmarkStart w:id="2586" w:name="_Toc51860770"/>
      <w:bookmarkStart w:id="2587" w:name="_Toc57930541"/>
      <w:bookmarkStart w:id="2588" w:name="_Toc57931171"/>
      <w:bookmarkStart w:id="2589" w:name="_Toc67499565"/>
      <w:r w:rsidRPr="00441CD0">
        <w:t>6.2.4.3.3</w:t>
      </w:r>
      <w:r w:rsidRPr="00441CD0">
        <w:tab/>
        <w:t>Frequency of Inclusion</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539C2A9C" w14:textId="77777777" w:rsidR="00EE5860" w:rsidRPr="00441CD0" w:rsidRDefault="00EE5860" w:rsidP="00EE5860">
      <w:r w:rsidRPr="00441CD0">
        <w:t>How often or when the sender includes the overload control information is implementation specific. The sender shall ensure that new/updated overload control information is propagated to the target receivers with an acceptable delay, such that the purpose of the information, (i.e. the effective overload control protection) is achieved. The following are some of the potential approaches the sender may implement for including the OCI IE:</w:t>
      </w:r>
    </w:p>
    <w:p w14:paraId="291B7D0A" w14:textId="77777777" w:rsidR="00EE5860" w:rsidRPr="00441CD0" w:rsidRDefault="00EE5860" w:rsidP="00EE5860">
      <w:pPr>
        <w:pStyle w:val="B1"/>
      </w:pPr>
      <w:r w:rsidRPr="00441CD0">
        <w:t>-</w:t>
      </w:r>
      <w:r w:rsidRPr="00441CD0">
        <w:tab/>
        <w:t>the sender may include OCI IE towards a receiver only when the new/changed value has not already been provided to the given receiver;</w:t>
      </w:r>
    </w:p>
    <w:p w14:paraId="1E989E5C" w14:textId="77777777" w:rsidR="00EE5860" w:rsidRPr="00441CD0" w:rsidRDefault="00EE5860" w:rsidP="00EE5860">
      <w:pPr>
        <w:pStyle w:val="B1"/>
      </w:pPr>
      <w:r w:rsidRPr="00441CD0">
        <w:rPr>
          <w:lang w:val="en-US"/>
        </w:rPr>
        <w:t>-</w:t>
      </w:r>
      <w:r w:rsidRPr="00441CD0">
        <w:rPr>
          <w:lang w:val="en-US"/>
        </w:rPr>
        <w:tab/>
        <w:t>the sender may include the OCI IE in a subset of the messages towards the receiver;</w:t>
      </w:r>
    </w:p>
    <w:p w14:paraId="5FFFEBF6" w14:textId="77777777" w:rsidR="00EE5860" w:rsidRPr="00441CD0" w:rsidRDefault="00EE5860" w:rsidP="00EE5860">
      <w:pPr>
        <w:pStyle w:val="B1"/>
      </w:pPr>
      <w:r w:rsidRPr="00441CD0">
        <w:rPr>
          <w:lang w:val="en-US"/>
        </w:rPr>
        <w:t>-</w:t>
      </w:r>
      <w:r w:rsidRPr="00441CD0">
        <w:rPr>
          <w:lang w:val="en-US"/>
        </w:rPr>
        <w:tab/>
        <w:t>the sender may include the OCI IE periodically, i.e. include the information during a first period then cease to do so during a second period.</w:t>
      </w:r>
    </w:p>
    <w:p w14:paraId="780C3393" w14:textId="77777777" w:rsidR="00EE5860" w:rsidRPr="00441CD0" w:rsidRDefault="00EE5860" w:rsidP="00EE5860">
      <w:r w:rsidRPr="00441CD0">
        <w:t>The sender may also implement a combination of one or more of the above approaches. Besides, the sender may also include the OCI IE only in a subset of the applicable PFCP messages.</w:t>
      </w:r>
    </w:p>
    <w:p w14:paraId="07238E3C" w14:textId="77777777" w:rsidR="00EE5860" w:rsidRPr="00441CD0" w:rsidRDefault="00EE5860" w:rsidP="00EE5860">
      <w:r w:rsidRPr="00441CD0">
        <w:t>The receiver shall be prepared to receive the overload control information received in any of the PFCP messages extended with an OCI IE and upon such reception, shall be able act upon the received information.</w:t>
      </w:r>
    </w:p>
    <w:p w14:paraId="7A1442C6" w14:textId="77777777" w:rsidR="00EE5860" w:rsidRPr="00441CD0" w:rsidRDefault="00EE5860" w:rsidP="00EE5860">
      <w:pPr>
        <w:pStyle w:val="Heading4"/>
      </w:pPr>
      <w:bookmarkStart w:id="2590" w:name="_Toc19717183"/>
      <w:bookmarkStart w:id="2591" w:name="_Toc27490667"/>
      <w:bookmarkStart w:id="2592" w:name="_Toc27556960"/>
      <w:bookmarkStart w:id="2593" w:name="_Toc27723877"/>
      <w:bookmarkStart w:id="2594" w:name="_Toc36030949"/>
      <w:bookmarkStart w:id="2595" w:name="_Toc36042869"/>
      <w:bookmarkStart w:id="2596" w:name="_Toc36814194"/>
      <w:bookmarkStart w:id="2597" w:name="_Toc44689048"/>
      <w:bookmarkStart w:id="2598" w:name="_Toc44923802"/>
      <w:bookmarkStart w:id="2599" w:name="_Toc51860771"/>
      <w:bookmarkStart w:id="2600" w:name="_Toc57930542"/>
      <w:bookmarkStart w:id="2601" w:name="_Toc57931172"/>
      <w:bookmarkStart w:id="2602" w:name="_Toc67499566"/>
      <w:r w:rsidRPr="00441CD0">
        <w:t>6.2.4.4</w:t>
      </w:r>
      <w:r w:rsidRPr="00441CD0">
        <w:tab/>
        <w:t>Message Throttling</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7652A1DC" w14:textId="77777777" w:rsidR="00EE5860" w:rsidRPr="00441CD0" w:rsidRDefault="00EE5860" w:rsidP="00EE5860">
      <w:pPr>
        <w:pStyle w:val="Heading5"/>
      </w:pPr>
      <w:bookmarkStart w:id="2603" w:name="_Toc19717184"/>
      <w:bookmarkStart w:id="2604" w:name="_Toc27490668"/>
      <w:bookmarkStart w:id="2605" w:name="_Toc27556961"/>
      <w:bookmarkStart w:id="2606" w:name="_Toc27723878"/>
      <w:bookmarkStart w:id="2607" w:name="_Toc36030950"/>
      <w:bookmarkStart w:id="2608" w:name="_Toc36042870"/>
      <w:bookmarkStart w:id="2609" w:name="_Toc36814195"/>
      <w:bookmarkStart w:id="2610" w:name="_Toc44689049"/>
      <w:bookmarkStart w:id="2611" w:name="_Toc44923803"/>
      <w:bookmarkStart w:id="2612" w:name="_Toc51860772"/>
      <w:bookmarkStart w:id="2613" w:name="_Toc57930543"/>
      <w:bookmarkStart w:id="2614" w:name="_Toc57931173"/>
      <w:bookmarkStart w:id="2615" w:name="_Toc67499567"/>
      <w:r w:rsidRPr="00441CD0">
        <w:t>6.2.4.4.1</w:t>
      </w:r>
      <w:r w:rsidRPr="00441CD0">
        <w:tab/>
        <w:t>General</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5B185F8B" w14:textId="77777777" w:rsidR="00EE5860" w:rsidRPr="00441CD0" w:rsidRDefault="00EE5860" w:rsidP="00EE5860">
      <w:r w:rsidRPr="00441CD0">
        <w:t>As part of the overload mitigation, a CP function shall reduce the total number of messages, which would have been sent otherwise, towards the overloaded peer based on the information received within the Overload Control Information. This shall be achieved by discarding a fraction of the messages in proportion to the overload level of the target peer. This is called "message throttling".</w:t>
      </w:r>
    </w:p>
    <w:p w14:paraId="5116439E" w14:textId="77777777" w:rsidR="00EE5860" w:rsidRPr="00441CD0" w:rsidRDefault="00EE5860" w:rsidP="00EE5860">
      <w:r w:rsidRPr="00441CD0">
        <w:t>Message throttling shall only apply to Request messages. Response messages should not be throttled since that would result in the retransmission of the corresponding request message by the sender.</w:t>
      </w:r>
    </w:p>
    <w:p w14:paraId="5E2CE25B" w14:textId="77777777" w:rsidR="00EE5860" w:rsidRPr="00441CD0" w:rsidRDefault="00EE5860" w:rsidP="00EE5860">
      <w:r w:rsidRPr="00441CD0">
        <w:t>A CP function supporting PFCP overload control shall support and use the "Loss" algorithm as specified in this clause, for message throttling.</w:t>
      </w:r>
    </w:p>
    <w:p w14:paraId="7AF4B4B7" w14:textId="77777777" w:rsidR="00EE5860" w:rsidRPr="00441CD0" w:rsidRDefault="00EE5860" w:rsidP="00EE5860">
      <w:pPr>
        <w:pStyle w:val="Heading5"/>
      </w:pPr>
      <w:bookmarkStart w:id="2616" w:name="_Toc19717185"/>
      <w:bookmarkStart w:id="2617" w:name="_Toc27490669"/>
      <w:bookmarkStart w:id="2618" w:name="_Toc27556962"/>
      <w:bookmarkStart w:id="2619" w:name="_Toc27723879"/>
      <w:bookmarkStart w:id="2620" w:name="_Toc36030951"/>
      <w:bookmarkStart w:id="2621" w:name="_Toc36042871"/>
      <w:bookmarkStart w:id="2622" w:name="_Toc36814196"/>
      <w:bookmarkStart w:id="2623" w:name="_Toc44689050"/>
      <w:bookmarkStart w:id="2624" w:name="_Toc44923804"/>
      <w:bookmarkStart w:id="2625" w:name="_Toc51860773"/>
      <w:bookmarkStart w:id="2626" w:name="_Toc57930544"/>
      <w:bookmarkStart w:id="2627" w:name="_Toc57931174"/>
      <w:bookmarkStart w:id="2628" w:name="_Toc67499568"/>
      <w:r w:rsidRPr="00441CD0">
        <w:t>6.2.4.4.2</w:t>
      </w:r>
      <w:r w:rsidRPr="00441CD0">
        <w:tab/>
        <w:t>Throttling algorithm – "Loss"</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18C5D3C2" w14:textId="77777777" w:rsidR="00EE5860" w:rsidRPr="00441CD0" w:rsidRDefault="00EE5860" w:rsidP="00EE5860">
      <w:pPr>
        <w:pStyle w:val="Heading6"/>
      </w:pPr>
      <w:bookmarkStart w:id="2629" w:name="_Toc19717186"/>
      <w:bookmarkStart w:id="2630" w:name="_Toc27490670"/>
      <w:bookmarkStart w:id="2631" w:name="_Toc27556963"/>
      <w:bookmarkStart w:id="2632" w:name="_Toc27723880"/>
      <w:bookmarkStart w:id="2633" w:name="_Toc36030952"/>
      <w:bookmarkStart w:id="2634" w:name="_Toc36042872"/>
      <w:bookmarkStart w:id="2635" w:name="_Toc36814197"/>
      <w:bookmarkStart w:id="2636" w:name="_Toc44689051"/>
      <w:bookmarkStart w:id="2637" w:name="_Toc44923805"/>
      <w:bookmarkStart w:id="2638" w:name="_Toc51860774"/>
      <w:bookmarkStart w:id="2639" w:name="_Toc57930545"/>
      <w:bookmarkStart w:id="2640" w:name="_Toc57931175"/>
      <w:bookmarkStart w:id="2641" w:name="_Toc67499569"/>
      <w:r w:rsidRPr="00441CD0">
        <w:t>6.2.4.4.2.1</w:t>
      </w:r>
      <w:r w:rsidRPr="00441CD0">
        <w:tab/>
        <w:t>Description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785975F1" w14:textId="6B584F90" w:rsidR="00EE5860" w:rsidRPr="00441CD0" w:rsidRDefault="00EE5860" w:rsidP="00EE5860">
      <w:r w:rsidRPr="00441CD0">
        <w:t xml:space="preserve">An overloaded UP function shall ask its peers to reduce the number of requests they would ordinarily send by signalling Overload Control Information including the requested traffic reduction, as a percentage, within the "Overload-Reduction-Metric", as specified in </w:t>
      </w:r>
      <w:r w:rsidR="00415C19" w:rsidRPr="00441CD0">
        <w:t>clause</w:t>
      </w:r>
      <w:r w:rsidR="00415C19">
        <w:t> </w:t>
      </w:r>
      <w:r w:rsidR="00415C19" w:rsidRPr="00441CD0">
        <w:t>6</w:t>
      </w:r>
      <w:r w:rsidRPr="00441CD0">
        <w:t>.2.4.3.2.</w:t>
      </w:r>
    </w:p>
    <w:p w14:paraId="1B0E8ECC" w14:textId="77777777" w:rsidR="00EE5860" w:rsidRPr="00441CD0" w:rsidRDefault="00EE5860" w:rsidP="00EE5860">
      <w:r w:rsidRPr="00441CD0">
        <w:lastRenderedPageBreak/>
        <w:t>The recipients of the "Overload-Reduction-Metric" shall reduce the number of requests sent by that percentage, either by redirecting them to an alternate destination if possible (e.g. the PFCP Session Establishment Request message may be redirected to an alternate UP function), or by failing the request and treating it as if it was rejected by the destination UP function.</w:t>
      </w:r>
    </w:p>
    <w:p w14:paraId="1888DF7C" w14:textId="77777777" w:rsidR="00EE5860" w:rsidRPr="00441CD0" w:rsidRDefault="00EE5860" w:rsidP="00EE5860">
      <w:r w:rsidRPr="00441CD0">
        <w:t>For example, if a sender requests another peer to reduce the traffic it is sending by 10%, then that peer shall throttle 10% of the traffic that would have otherwise been sent to this UP function.</w:t>
      </w:r>
    </w:p>
    <w:p w14:paraId="55F25470" w14:textId="77777777" w:rsidR="00EE5860" w:rsidRPr="00441CD0" w:rsidRDefault="00EE5860" w:rsidP="00EE5860">
      <w:r w:rsidRPr="00441CD0">
        <w:t>The overloaded UP function should periodically adjust the requested traffic reduction based e.g. on the traffic reduction factor that is currently in use, the current system utilization (i.e. the overload level) and the desired system utilization (i.e. the target load level), and/or the rate of the current overall received traffic.</w:t>
      </w:r>
    </w:p>
    <w:p w14:paraId="4C9E35F6" w14:textId="77777777" w:rsidR="00EE5860" w:rsidRPr="00441CD0" w:rsidRDefault="00EE5860" w:rsidP="00EE5860">
      <w:r w:rsidRPr="00441CD0">
        <w:t>Annex A.1 provides an (informative) example of a possible implementation of the "Loss" algorithm, amongst other possible methods.</w:t>
      </w:r>
    </w:p>
    <w:p w14:paraId="6C890012" w14:textId="77777777" w:rsidR="00EE5860" w:rsidRPr="00441CD0" w:rsidRDefault="00EE5860" w:rsidP="00EE5860">
      <w:pPr>
        <w:pStyle w:val="NO"/>
      </w:pPr>
      <w:r w:rsidRPr="00441CD0">
        <w:t>NOTE 1:</w:t>
      </w:r>
      <w:r w:rsidRPr="00441CD0">
        <w:tab/>
        <w:t>This algorithm does not guarantee that the future traffic towards the overloaded UP function will be less than the past traffic but it ensures that the total traffic sent towards the overloaded UP function is less than what would have been sent without any throttling in place. If after requesting a certain reduction in traffic, the overloaded UP function receives more traffic than in the past, whilst still in overload, leading to the worsening rather than an improvement in the overload level, then the overloaded UP function can request for more reduction in traffic. Thus, by periodically adjusting the requested traffic reduction, the overloaded node can ensure that it receives, approximately, the amount of traffic which it can handle.</w:t>
      </w:r>
    </w:p>
    <w:p w14:paraId="5ED4AD58" w14:textId="77777777" w:rsidR="00EE5860" w:rsidRPr="00441CD0" w:rsidRDefault="00EE5860" w:rsidP="00EE5860">
      <w:pPr>
        <w:pStyle w:val="NO"/>
      </w:pPr>
      <w:r w:rsidRPr="00441CD0">
        <w:t>NOTE 2:</w:t>
      </w:r>
      <w:r w:rsidRPr="00441CD0">
        <w:tab/>
        <w:t>Since the reduction is requested as a percentage, and not as an absolute amount, this algorithm achieves a good useful throughput towards the overloaded node when the traffic conditions vary at the source nodes (depending upon the events generated towards these source nodes by other entities in the network), as a potential increase of traffic from some source nodes can possibly be compensated by a potential decrease of traffic from other source nodes.</w:t>
      </w:r>
    </w:p>
    <w:p w14:paraId="200AFE15" w14:textId="77777777" w:rsidR="00EE5860" w:rsidRPr="00441CD0" w:rsidRDefault="00EE5860" w:rsidP="00EE5860">
      <w:pPr>
        <w:pStyle w:val="Heading4"/>
      </w:pPr>
      <w:bookmarkStart w:id="2642" w:name="_Toc19717187"/>
      <w:bookmarkStart w:id="2643" w:name="_Toc27490671"/>
      <w:bookmarkStart w:id="2644" w:name="_Toc27556964"/>
      <w:bookmarkStart w:id="2645" w:name="_Toc27723881"/>
      <w:bookmarkStart w:id="2646" w:name="_Toc36030953"/>
      <w:bookmarkStart w:id="2647" w:name="_Toc36042873"/>
      <w:bookmarkStart w:id="2648" w:name="_Toc36814198"/>
      <w:bookmarkStart w:id="2649" w:name="_Toc44689052"/>
      <w:bookmarkStart w:id="2650" w:name="_Toc44923806"/>
      <w:bookmarkStart w:id="2651" w:name="_Toc51860775"/>
      <w:bookmarkStart w:id="2652" w:name="_Toc57930546"/>
      <w:bookmarkStart w:id="2653" w:name="_Toc57931176"/>
      <w:bookmarkStart w:id="2654" w:name="_Toc67499570"/>
      <w:r w:rsidRPr="00441CD0">
        <w:t>6.2.4.5</w:t>
      </w:r>
      <w:r w:rsidRPr="00441CD0">
        <w:tab/>
        <w:t>Message Prioritization</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60C241CB" w14:textId="77777777" w:rsidR="00EE5860" w:rsidRPr="00441CD0" w:rsidRDefault="00EE5860" w:rsidP="00EE5860">
      <w:pPr>
        <w:pStyle w:val="Heading5"/>
      </w:pPr>
      <w:bookmarkStart w:id="2655" w:name="_Toc19717188"/>
      <w:bookmarkStart w:id="2656" w:name="_Toc27490672"/>
      <w:bookmarkStart w:id="2657" w:name="_Toc27556965"/>
      <w:bookmarkStart w:id="2658" w:name="_Toc27723882"/>
      <w:bookmarkStart w:id="2659" w:name="_Toc36030954"/>
      <w:bookmarkStart w:id="2660" w:name="_Toc36042874"/>
      <w:bookmarkStart w:id="2661" w:name="_Toc36814199"/>
      <w:bookmarkStart w:id="2662" w:name="_Toc44689053"/>
      <w:bookmarkStart w:id="2663" w:name="_Toc44923807"/>
      <w:bookmarkStart w:id="2664" w:name="_Toc51860776"/>
      <w:bookmarkStart w:id="2665" w:name="_Toc57930547"/>
      <w:bookmarkStart w:id="2666" w:name="_Toc57931177"/>
      <w:bookmarkStart w:id="2667" w:name="_Toc67499571"/>
      <w:r w:rsidRPr="00441CD0">
        <w:t>6.2.4.5.1</w:t>
      </w:r>
      <w:r w:rsidRPr="00441CD0">
        <w:tab/>
        <w:t>Description</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1763049B" w14:textId="77777777" w:rsidR="00EE5860" w:rsidRPr="00441CD0" w:rsidRDefault="00EE5860" w:rsidP="00EE5860">
      <w:r w:rsidRPr="00441CD0">
        <w:t>When performing message throttling:</w:t>
      </w:r>
    </w:p>
    <w:p w14:paraId="4CB46B73" w14:textId="77777777" w:rsidR="00EE5860" w:rsidRPr="00441CD0" w:rsidRDefault="00EE5860" w:rsidP="00EE5860">
      <w:pPr>
        <w:pStyle w:val="B1"/>
      </w:pPr>
      <w:r w:rsidRPr="00441CD0">
        <w:t>-</w:t>
      </w:r>
      <w:r w:rsidRPr="00441CD0">
        <w:tab/>
        <w:t>PFCP requests related to priority traffic (i.e. eMPS as described in 3GPP TS 22.153 [15]) and emergency have the highest priority. Depending on regional/national requirements and network operator policy, these PFCP requests shall be the last to be throttled, when applying traffic reduction, and the priority traffic shall be exempted from throttling due to PFCP overload control up to the point where the requested traffic reduction cannot be achieved without throttling the priority traffic;</w:t>
      </w:r>
    </w:p>
    <w:p w14:paraId="408AFD02" w14:textId="77777777" w:rsidR="00EE5860" w:rsidRPr="00441CD0" w:rsidRDefault="00EE5860" w:rsidP="00EE5860">
      <w:pPr>
        <w:pStyle w:val="B1"/>
      </w:pPr>
      <w:r w:rsidRPr="00441CD0">
        <w:t>-</w:t>
      </w:r>
      <w:r w:rsidRPr="00441CD0">
        <w:tab/>
        <w:t>for other types of sessions, messages throttling should consider the relative priority of the messages so that the messages which are considered as low priority are considered for throttling before the other messages. The relative priority of the messages may be derived from the relative priority of the procedure for which the message is being sent or may be derived from the session parameters such as APN, QCI, ARP and/or Low Access Priority Indicator (LAPI).</w:t>
      </w:r>
    </w:p>
    <w:p w14:paraId="2F191496" w14:textId="77777777" w:rsidR="00EE5860" w:rsidRPr="00441CD0" w:rsidRDefault="00EE5860" w:rsidP="00EE5860">
      <w:pPr>
        <w:pStyle w:val="NO"/>
      </w:pPr>
      <w:r w:rsidRPr="00441CD0">
        <w:t>NOTE:</w:t>
      </w:r>
      <w:r w:rsidRPr="00441CD0">
        <w:tab/>
        <w:t>A random throttling mechanism, i.e. discarding the messages without any special consideration, could result in an overall poor congestion mitigation mechanism and bad user experience.</w:t>
      </w:r>
    </w:p>
    <w:p w14:paraId="703796AE" w14:textId="77777777" w:rsidR="00EE5860" w:rsidRPr="00441CD0" w:rsidRDefault="00EE5860" w:rsidP="00EE5860">
      <w:r w:rsidRPr="00441CD0">
        <w:t>An overloaded node may also apply these message prioritization schemes when handling incoming initial messages during an overloaded condition, as part of a self-protection mechanism.</w:t>
      </w:r>
    </w:p>
    <w:p w14:paraId="1F9C8966" w14:textId="77777777" w:rsidR="00EE5860" w:rsidRPr="00441CD0" w:rsidRDefault="00EE5860" w:rsidP="00EE5860">
      <w:pPr>
        <w:pStyle w:val="Heading5"/>
      </w:pPr>
      <w:bookmarkStart w:id="2668" w:name="_Toc19717189"/>
      <w:bookmarkStart w:id="2669" w:name="_Toc27490673"/>
      <w:bookmarkStart w:id="2670" w:name="_Toc27556966"/>
      <w:bookmarkStart w:id="2671" w:name="_Toc27723883"/>
      <w:bookmarkStart w:id="2672" w:name="_Toc36030955"/>
      <w:bookmarkStart w:id="2673" w:name="_Toc36042875"/>
      <w:bookmarkStart w:id="2674" w:name="_Toc36814200"/>
      <w:bookmarkStart w:id="2675" w:name="_Toc44689054"/>
      <w:bookmarkStart w:id="2676" w:name="_Toc44923808"/>
      <w:bookmarkStart w:id="2677" w:name="_Toc51860777"/>
      <w:bookmarkStart w:id="2678" w:name="_Toc57930548"/>
      <w:bookmarkStart w:id="2679" w:name="_Toc57931178"/>
      <w:bookmarkStart w:id="2680" w:name="_Toc67499572"/>
      <w:r w:rsidRPr="00441CD0">
        <w:t>6.2.4.5.2</w:t>
      </w:r>
      <w:r w:rsidRPr="00441CD0">
        <w:tab/>
        <w:t>Based on the Message Priority Signalled in the PFCP Message</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534FCF04" w14:textId="77777777" w:rsidR="00EE5860" w:rsidRPr="00441CD0" w:rsidRDefault="00EE5860" w:rsidP="00EE5860">
      <w:r w:rsidRPr="00441CD0">
        <w:t>Message prioritization may be performed by an overloaded node, when handling incoming messages during an overloaded condition, based on the relative PFCP message priority signalled in the PFCP header (see clause 7.2.2.3).</w:t>
      </w:r>
    </w:p>
    <w:p w14:paraId="37C5B8CD" w14:textId="77777777" w:rsidR="00EE5860" w:rsidRPr="00441CD0" w:rsidRDefault="00EE5860" w:rsidP="00EE5860">
      <w:r w:rsidRPr="00441CD0">
        <w:t>A PFCP entity shall determine whether to set and use the message priority in PFCP signalling, based on operator policy. The requirements specified in this clause shall apply if message priority in PFCP signalling is used.</w:t>
      </w:r>
    </w:p>
    <w:p w14:paraId="374F5CFA" w14:textId="77777777" w:rsidR="00EE5860" w:rsidRPr="00441CD0" w:rsidRDefault="00EE5860" w:rsidP="00EE5860">
      <w:r w:rsidRPr="00441CD0">
        <w:lastRenderedPageBreak/>
        <w:t>A sending PFCP entity shall determine the relative message priority to signal in the message according to the principles specified in clause 6.2.4.5.1. If the message affects multiple bearers, the relative message priority should be determined considering the highest priority ARP among all the bearers.</w:t>
      </w:r>
    </w:p>
    <w:p w14:paraId="7AAEA7C0" w14:textId="77777777" w:rsidR="00EE5860" w:rsidRPr="00441CD0" w:rsidRDefault="00EE5860" w:rsidP="00EE5860">
      <w:r w:rsidRPr="00441CD0">
        <w:t>A PFCP entity should set the same message priority in a Response message as received in the corresponding Request message.</w:t>
      </w:r>
    </w:p>
    <w:p w14:paraId="19667527" w14:textId="77777777" w:rsidR="00EE5860" w:rsidRPr="00441CD0" w:rsidRDefault="00EE5860" w:rsidP="00EE5860">
      <w:r w:rsidRPr="00441CD0">
        <w:t>For incoming PFCP messages that do not have a message priority in the PFCP header, the receiving PFCP entity:</w:t>
      </w:r>
    </w:p>
    <w:p w14:paraId="0AA90B26" w14:textId="77777777" w:rsidR="00EE5860" w:rsidRPr="00441CD0" w:rsidRDefault="00EE5860" w:rsidP="00EE5860">
      <w:pPr>
        <w:pStyle w:val="B1"/>
      </w:pPr>
      <w:r w:rsidRPr="00441CD0">
        <w:t>-</w:t>
      </w:r>
      <w:r w:rsidRPr="00441CD0">
        <w:tab/>
        <w:t>shall apply a default priority, if the incoming message is a Request message;</w:t>
      </w:r>
    </w:p>
    <w:p w14:paraId="121D6A34" w14:textId="77777777" w:rsidR="00EE5860" w:rsidRPr="00441CD0" w:rsidRDefault="00EE5860" w:rsidP="00EE5860">
      <w:pPr>
        <w:pStyle w:val="B1"/>
      </w:pPr>
      <w:r w:rsidRPr="00441CD0">
        <w:t>-</w:t>
      </w:r>
      <w:r w:rsidRPr="00441CD0">
        <w:tab/>
        <w:t>should apply the message priority sent in the Request message, if the incoming message is a Response message.</w:t>
      </w:r>
    </w:p>
    <w:p w14:paraId="0D80059D" w14:textId="77777777" w:rsidR="00EE5860" w:rsidRPr="00441CD0" w:rsidRDefault="00EE5860" w:rsidP="00EE5860">
      <w:r w:rsidRPr="00441CD0">
        <w:t>This feature should be supported homogenously across the CP functions and UP functions in the network, otherwise an overloaded node will process Request messages received from the non-supporting nodes according to the default priority while Request messages received from supporting nodes will be processed according to the message priority signalled in the PFCP message.</w:t>
      </w:r>
    </w:p>
    <w:p w14:paraId="03641EC6" w14:textId="77777777" w:rsidR="00EE5860" w:rsidRPr="00441CD0" w:rsidRDefault="00EE5860" w:rsidP="00EE5860">
      <w:pPr>
        <w:pStyle w:val="Heading3"/>
        <w:rPr>
          <w:lang w:eastAsia="zh-CN"/>
        </w:rPr>
      </w:pPr>
      <w:bookmarkStart w:id="2681" w:name="_Toc19717190"/>
      <w:bookmarkStart w:id="2682" w:name="_Toc27490674"/>
      <w:bookmarkStart w:id="2683" w:name="_Toc27556967"/>
      <w:bookmarkStart w:id="2684" w:name="_Toc27723884"/>
      <w:bookmarkStart w:id="2685" w:name="_Toc36030956"/>
      <w:bookmarkStart w:id="2686" w:name="_Toc36042876"/>
      <w:bookmarkStart w:id="2687" w:name="_Toc36814201"/>
      <w:bookmarkStart w:id="2688" w:name="_Toc44689055"/>
      <w:bookmarkStart w:id="2689" w:name="_Toc44923809"/>
      <w:bookmarkStart w:id="2690" w:name="_Toc51860778"/>
      <w:bookmarkStart w:id="2691" w:name="_Toc57930549"/>
      <w:bookmarkStart w:id="2692" w:name="_Toc57931179"/>
      <w:bookmarkStart w:id="2693" w:name="_Toc67499573"/>
      <w:r w:rsidRPr="00441CD0">
        <w:rPr>
          <w:lang w:eastAsia="zh-CN"/>
        </w:rPr>
        <w:t>6.2.5</w:t>
      </w:r>
      <w:r w:rsidRPr="00441CD0">
        <w:rPr>
          <w:lang w:eastAsia="zh-CN"/>
        </w:rPr>
        <w:tab/>
        <w:t>PFCP PFD Management Procedure</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32FD3107" w14:textId="77777777" w:rsidR="00EE5860" w:rsidRPr="00441CD0" w:rsidRDefault="00EE5860" w:rsidP="00EE5860">
      <w:pPr>
        <w:pStyle w:val="Heading4"/>
        <w:rPr>
          <w:lang w:val="en-US"/>
        </w:rPr>
      </w:pPr>
      <w:bookmarkStart w:id="2694" w:name="_Toc19717191"/>
      <w:bookmarkStart w:id="2695" w:name="_Toc27490675"/>
      <w:bookmarkStart w:id="2696" w:name="_Toc27556968"/>
      <w:bookmarkStart w:id="2697" w:name="_Toc27723885"/>
      <w:bookmarkStart w:id="2698" w:name="_Toc36030957"/>
      <w:bookmarkStart w:id="2699" w:name="_Toc36042877"/>
      <w:bookmarkStart w:id="2700" w:name="_Toc36814202"/>
      <w:bookmarkStart w:id="2701" w:name="_Toc44689056"/>
      <w:bookmarkStart w:id="2702" w:name="_Toc44923810"/>
      <w:bookmarkStart w:id="2703" w:name="_Toc51860779"/>
      <w:bookmarkStart w:id="2704" w:name="_Toc57930550"/>
      <w:bookmarkStart w:id="2705" w:name="_Toc57931180"/>
      <w:bookmarkStart w:id="2706" w:name="_Toc67499574"/>
      <w:r w:rsidRPr="00441CD0">
        <w:t>6.2.5.1</w:t>
      </w:r>
      <w:r w:rsidRPr="00441CD0">
        <w:tab/>
        <w:t>General</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364E9BA1" w14:textId="77777777" w:rsidR="00EE5860" w:rsidRPr="00441CD0" w:rsidRDefault="00EE5860" w:rsidP="00EE5860">
      <w:pPr>
        <w:rPr>
          <w:rFonts w:eastAsia="SimSun"/>
          <w:lang w:val="en-US"/>
        </w:rPr>
      </w:pPr>
      <w:r>
        <w:rPr>
          <w:rFonts w:eastAsia="SimSun"/>
          <w:lang w:val="en-US"/>
        </w:rPr>
        <w:t>PFCP PFD M</w:t>
      </w:r>
      <w:r w:rsidRPr="00441CD0">
        <w:rPr>
          <w:rFonts w:eastAsia="SimSun"/>
          <w:lang w:val="en-US"/>
        </w:rPr>
        <w:t>anagement</w:t>
      </w:r>
      <w:r>
        <w:rPr>
          <w:rFonts w:eastAsia="SimSun"/>
          <w:lang w:val="en-US"/>
        </w:rPr>
        <w:t xml:space="preserve"> is a node level procedure.</w:t>
      </w:r>
    </w:p>
    <w:p w14:paraId="00B55146" w14:textId="77777777" w:rsidR="00EE5860" w:rsidRPr="00441CD0" w:rsidRDefault="00EE5860" w:rsidP="00EE5860">
      <w:pPr>
        <w:rPr>
          <w:rFonts w:eastAsia="SimSun"/>
          <w:lang w:val="en-US"/>
        </w:rPr>
      </w:pPr>
      <w:r w:rsidRPr="00441CD0">
        <w:rPr>
          <w:rFonts w:eastAsia="SimSun"/>
          <w:lang w:val="en-US"/>
        </w:rPr>
        <w:t>The PFCP PFD Management procedure may be used by the CP function and UP function to provision PFDs (e.g. received from the PFDF as specified in clauses 5.11.4 and 6.5.2 of 3GPP TS 23.214 [2]) to the UP function, for one or more Application Identifiers.</w:t>
      </w:r>
    </w:p>
    <w:p w14:paraId="46FB9F7B" w14:textId="77777777" w:rsidR="00EE5860" w:rsidRPr="00441CD0" w:rsidRDefault="00EE5860" w:rsidP="00EE5860">
      <w:pPr>
        <w:rPr>
          <w:lang w:val="en-US"/>
        </w:rPr>
      </w:pPr>
      <w:r w:rsidRPr="00441CD0">
        <w:rPr>
          <w:rFonts w:eastAsia="SimSun"/>
          <w:lang w:val="en-US"/>
        </w:rPr>
        <w:t>Support of this procedure is optional for the CP function and the UP function. The UP function shall set the PFDM</w:t>
      </w:r>
      <w:r w:rsidRPr="00441CD0">
        <w:t xml:space="preserve"> feature flag in the </w:t>
      </w:r>
      <w:r w:rsidRPr="00441CD0">
        <w:rPr>
          <w:lang w:val="en-US"/>
        </w:rPr>
        <w:t>UP Function Features IE if it supports the PFD Management procedure (see clause 8.2.25).</w:t>
      </w:r>
    </w:p>
    <w:p w14:paraId="3E21FC3D" w14:textId="77777777" w:rsidR="00EE5860" w:rsidRPr="00441CD0" w:rsidRDefault="00EE5860" w:rsidP="00EE5860">
      <w:pPr>
        <w:rPr>
          <w:lang w:val="en-US"/>
        </w:rPr>
      </w:pPr>
      <w:r w:rsidRPr="00441CD0">
        <w:rPr>
          <w:lang w:val="en-US"/>
        </w:rPr>
        <w:t>The UP function shall store the PFDs provisioned per Application Identifier. These PFDs shall apply to all the PFCP session established in the UP function, for all the controlling CP functions, i.e. the scope of a PFD is not limited to the PFCP sessions established by the CP function which provisioned the PFD.</w:t>
      </w:r>
    </w:p>
    <w:p w14:paraId="38D68B33" w14:textId="77777777" w:rsidR="00EE5860" w:rsidRPr="00441CD0" w:rsidRDefault="00EE5860" w:rsidP="00EE5860">
      <w:pPr>
        <w:pStyle w:val="NO"/>
        <w:rPr>
          <w:lang w:val="en-US"/>
        </w:rPr>
      </w:pPr>
      <w:r w:rsidRPr="00441CD0">
        <w:rPr>
          <w:lang w:val="en-US"/>
        </w:rPr>
        <w:t>NOTE:</w:t>
      </w:r>
      <w:r w:rsidRPr="00441CD0">
        <w:rPr>
          <w:lang w:val="en-US"/>
        </w:rPr>
        <w:tab/>
      </w:r>
      <w:r w:rsidRPr="00441CD0">
        <w:rPr>
          <w:noProof/>
          <w:lang w:val="en-US"/>
        </w:rPr>
        <w:t>A</w:t>
      </w:r>
      <w:r w:rsidRPr="00441CD0">
        <w:rPr>
          <w:noProof/>
        </w:rPr>
        <w:t>pplication identifiers preconfigured in the UP function, if any, need to be distinct from application identifiers provisioned via PFD management procedure.</w:t>
      </w:r>
    </w:p>
    <w:p w14:paraId="19A6F19B" w14:textId="77777777" w:rsidR="00EE5860" w:rsidRPr="00441CD0" w:rsidRDefault="00EE5860" w:rsidP="00EE5860">
      <w:pPr>
        <w:pStyle w:val="Heading4"/>
        <w:rPr>
          <w:lang w:val="x-none"/>
        </w:rPr>
      </w:pPr>
      <w:bookmarkStart w:id="2707" w:name="_Toc19717192"/>
      <w:bookmarkStart w:id="2708" w:name="_Toc27490676"/>
      <w:bookmarkStart w:id="2709" w:name="_Toc27556969"/>
      <w:bookmarkStart w:id="2710" w:name="_Toc27723886"/>
      <w:bookmarkStart w:id="2711" w:name="_Toc36030958"/>
      <w:bookmarkStart w:id="2712" w:name="_Toc36042878"/>
      <w:bookmarkStart w:id="2713" w:name="_Toc36814203"/>
      <w:bookmarkStart w:id="2714" w:name="_Toc44689057"/>
      <w:bookmarkStart w:id="2715" w:name="_Toc44923811"/>
      <w:bookmarkStart w:id="2716" w:name="_Toc51860780"/>
      <w:bookmarkStart w:id="2717" w:name="_Toc57930551"/>
      <w:bookmarkStart w:id="2718" w:name="_Toc57931181"/>
      <w:bookmarkStart w:id="2719" w:name="_Toc67499575"/>
      <w:r w:rsidRPr="00441CD0">
        <w:t>6.2.5.2</w:t>
      </w:r>
      <w:r w:rsidRPr="00441CD0">
        <w:tab/>
        <w:t xml:space="preserve">CP </w:t>
      </w:r>
      <w:r w:rsidRPr="00441CD0">
        <w:rPr>
          <w:lang w:val="en-US"/>
        </w:rPr>
        <w:t>F</w:t>
      </w:r>
      <w:r w:rsidRPr="00441CD0">
        <w:t>unction Behaviour</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348F8520" w14:textId="77777777" w:rsidR="00EE5860" w:rsidRPr="00441CD0" w:rsidRDefault="00EE5860" w:rsidP="00EE5860">
      <w:r w:rsidRPr="00441CD0">
        <w:t>The CP</w:t>
      </w:r>
      <w:r w:rsidRPr="00441CD0">
        <w:rPr>
          <w:lang w:val="en-US"/>
        </w:rPr>
        <w:t xml:space="preserve"> function</w:t>
      </w:r>
      <w:r w:rsidRPr="00441CD0">
        <w:t xml:space="preserve"> initiates the PFCP PFD Management procedure to provision PFDs in the UP function, for one or more Application Identifier(s)</w:t>
      </w:r>
      <w:r w:rsidRPr="00441CD0">
        <w:rPr>
          <w:lang w:eastAsia="zh-CN"/>
        </w:rPr>
        <w:t>.</w:t>
      </w:r>
    </w:p>
    <w:p w14:paraId="00F2F0D9" w14:textId="77777777" w:rsidR="00EE5860" w:rsidRPr="00441CD0" w:rsidRDefault="00EE5860" w:rsidP="00EE5860">
      <w:r w:rsidRPr="00441CD0">
        <w:t>The CP</w:t>
      </w:r>
      <w:r w:rsidRPr="00441CD0">
        <w:rPr>
          <w:lang w:val="en-US"/>
        </w:rPr>
        <w:t xml:space="preserve"> function</w:t>
      </w:r>
      <w:r w:rsidRPr="00441CD0">
        <w:t>:</w:t>
      </w:r>
    </w:p>
    <w:p w14:paraId="030E6E9B" w14:textId="77777777" w:rsidR="00EE5860" w:rsidRPr="00441CD0" w:rsidRDefault="00EE5860" w:rsidP="00EE5860">
      <w:pPr>
        <w:pStyle w:val="B1"/>
      </w:pPr>
      <w:r w:rsidRPr="00441CD0">
        <w:rPr>
          <w:lang w:val="en-US"/>
        </w:rPr>
        <w:t>-</w:t>
      </w:r>
      <w:r w:rsidRPr="00441CD0">
        <w:rPr>
          <w:lang w:val="en-US"/>
        </w:rPr>
        <w:tab/>
      </w:r>
      <w:r w:rsidRPr="00441CD0">
        <w:t xml:space="preserve">shall send the PFCP PFD Management </w:t>
      </w:r>
      <w:r w:rsidRPr="00441CD0">
        <w:rPr>
          <w:lang w:val="en-US"/>
        </w:rPr>
        <w:t>R</w:t>
      </w:r>
      <w:r w:rsidRPr="00441CD0">
        <w:t>equest message, including the full set of PFD IDs and PFD contents to be provisioned in the UP function per Application Identifier.</w:t>
      </w:r>
    </w:p>
    <w:p w14:paraId="5BB5E582" w14:textId="77777777" w:rsidR="00EE5860" w:rsidRPr="00441CD0" w:rsidRDefault="00EE5860" w:rsidP="00EE5860">
      <w:pPr>
        <w:rPr>
          <w:lang w:val="en-US"/>
        </w:rPr>
      </w:pPr>
      <w:r w:rsidRPr="00441CD0">
        <w:rPr>
          <w:lang w:val="en-US"/>
        </w:rPr>
        <w:t>When the CP function receives a PFCP PFD Management Response with cause success, the CP function shall consider that the PFDs have been provisioned as requested.</w:t>
      </w:r>
    </w:p>
    <w:p w14:paraId="6C329037" w14:textId="77777777" w:rsidR="00EE5860" w:rsidRPr="00441CD0" w:rsidRDefault="00EE5860" w:rsidP="00EE5860">
      <w:pPr>
        <w:pStyle w:val="Heading4"/>
        <w:rPr>
          <w:lang w:val="x-none"/>
        </w:rPr>
      </w:pPr>
      <w:bookmarkStart w:id="2720" w:name="_Toc19717193"/>
      <w:bookmarkStart w:id="2721" w:name="_Toc27490677"/>
      <w:bookmarkStart w:id="2722" w:name="_Toc27556970"/>
      <w:bookmarkStart w:id="2723" w:name="_Toc27723887"/>
      <w:bookmarkStart w:id="2724" w:name="_Toc36030959"/>
      <w:bookmarkStart w:id="2725" w:name="_Toc36042879"/>
      <w:bookmarkStart w:id="2726" w:name="_Toc36814204"/>
      <w:bookmarkStart w:id="2727" w:name="_Toc44689058"/>
      <w:bookmarkStart w:id="2728" w:name="_Toc44923812"/>
      <w:bookmarkStart w:id="2729" w:name="_Toc51860781"/>
      <w:bookmarkStart w:id="2730" w:name="_Toc57930552"/>
      <w:bookmarkStart w:id="2731" w:name="_Toc57931182"/>
      <w:bookmarkStart w:id="2732" w:name="_Toc67499576"/>
      <w:r w:rsidRPr="00441CD0">
        <w:t>6.2.5.3</w:t>
      </w:r>
      <w:r w:rsidRPr="00441CD0">
        <w:tab/>
        <w:t xml:space="preserve">UP </w:t>
      </w:r>
      <w:r w:rsidRPr="00441CD0">
        <w:rPr>
          <w:lang w:val="en-US"/>
        </w:rPr>
        <w:t>F</w:t>
      </w:r>
      <w:r w:rsidRPr="00441CD0">
        <w:t>unction Behaviour</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6AD3735B" w14:textId="77777777" w:rsidR="00EE5860" w:rsidRPr="00441CD0" w:rsidRDefault="00EE5860" w:rsidP="00EE5860">
      <w:r w:rsidRPr="00441CD0">
        <w:t>When the UP function receives a PFCP PFD Management Request message, it shall:</w:t>
      </w:r>
    </w:p>
    <w:p w14:paraId="4CFD611F" w14:textId="77777777" w:rsidR="00EE5860" w:rsidRPr="00441CD0" w:rsidRDefault="00EE5860" w:rsidP="00EE5860">
      <w:pPr>
        <w:pStyle w:val="B1"/>
        <w:rPr>
          <w:lang w:val="en-US"/>
        </w:rPr>
      </w:pPr>
      <w:r w:rsidRPr="00441CD0">
        <w:rPr>
          <w:lang w:val="en-US"/>
        </w:rPr>
        <w:t>-</w:t>
      </w:r>
      <w:r w:rsidRPr="00441CD0">
        <w:rPr>
          <w:lang w:val="en-US"/>
        </w:rPr>
        <w:tab/>
        <w:t xml:space="preserve">if no </w:t>
      </w:r>
      <w:r w:rsidRPr="00441CD0">
        <w:t>Application ID's PFDs</w:t>
      </w:r>
      <w:r w:rsidRPr="00441CD0">
        <w:rPr>
          <w:lang w:val="en-US"/>
        </w:rPr>
        <w:t xml:space="preserve"> IE is present in the request (i.e. empty message):</w:t>
      </w:r>
    </w:p>
    <w:p w14:paraId="2F83ADDE"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all Application Identifier(s) provisioned via the PFD Management Procedure;</w:t>
      </w:r>
    </w:p>
    <w:p w14:paraId="69B1DBB0" w14:textId="77777777" w:rsidR="00EE5860" w:rsidRPr="00441CD0" w:rsidRDefault="00EE5860" w:rsidP="00EE5860">
      <w:pPr>
        <w:pStyle w:val="B1"/>
        <w:rPr>
          <w:lang w:val="en-US"/>
        </w:rPr>
      </w:pPr>
      <w:r w:rsidRPr="00441CD0">
        <w:rPr>
          <w:lang w:val="en-US"/>
        </w:rPr>
        <w:t>-</w:t>
      </w:r>
      <w:r w:rsidRPr="00441CD0">
        <w:rPr>
          <w:lang w:val="en-US"/>
        </w:rPr>
        <w:tab/>
        <w:t xml:space="preserve">if at least one </w:t>
      </w:r>
      <w:r w:rsidRPr="00441CD0">
        <w:t>Application ID's PFDs</w:t>
      </w:r>
      <w:r w:rsidRPr="00441CD0">
        <w:rPr>
          <w:lang w:val="en-US"/>
        </w:rPr>
        <w:t xml:space="preserve"> IE is present in the request:</w:t>
      </w:r>
    </w:p>
    <w:p w14:paraId="6745D80F"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the indicated Application Identifier(s);</w:t>
      </w:r>
    </w:p>
    <w:p w14:paraId="7D7EB194" w14:textId="77777777" w:rsidR="00EE5860" w:rsidRPr="00441CD0" w:rsidRDefault="00EE5860" w:rsidP="00EE5860">
      <w:pPr>
        <w:pStyle w:val="B2"/>
        <w:rPr>
          <w:lang w:val="en-US"/>
        </w:rPr>
      </w:pPr>
      <w:r w:rsidRPr="00441CD0">
        <w:rPr>
          <w:lang w:val="en-US"/>
        </w:rPr>
        <w:lastRenderedPageBreak/>
        <w:t>-</w:t>
      </w:r>
      <w:r w:rsidRPr="00441CD0">
        <w:rPr>
          <w:lang w:val="en-US"/>
        </w:rPr>
        <w:tab/>
        <w:t>store all the PFDs received in the request for the indicated Application Identifier(s);</w:t>
      </w:r>
    </w:p>
    <w:p w14:paraId="006F7DD2" w14:textId="77777777" w:rsidR="00EE5860" w:rsidRPr="00441CD0" w:rsidRDefault="00EE5860" w:rsidP="00EE5860">
      <w:pPr>
        <w:pStyle w:val="B1"/>
        <w:rPr>
          <w:lang w:val="de-DE"/>
        </w:rPr>
      </w:pPr>
      <w:r w:rsidRPr="00441CD0">
        <w:t>-</w:t>
      </w:r>
      <w:r w:rsidRPr="00441CD0">
        <w:tab/>
        <w:t>send a PFCP PFD Management Response with the cause "success", if the above operations were performed successfully</w:t>
      </w:r>
      <w:r w:rsidRPr="00441CD0">
        <w:rPr>
          <w:lang w:val="de-DE"/>
        </w:rPr>
        <w:t>;</w:t>
      </w:r>
    </w:p>
    <w:p w14:paraId="503A88ED" w14:textId="77777777" w:rsidR="00EE5860" w:rsidRPr="00441CD0" w:rsidRDefault="00EE5860" w:rsidP="00EE5860">
      <w:pPr>
        <w:pStyle w:val="B1"/>
        <w:rPr>
          <w:lang w:val="x-none"/>
        </w:rPr>
      </w:pPr>
      <w:r w:rsidRPr="00441CD0">
        <w:t>-</w:t>
      </w:r>
      <w:r w:rsidRPr="00441CD0">
        <w:tab/>
        <w:t xml:space="preserve">if a PFD is removed/modified and this PFD was used to detect application traffic related to an application identifier in a PDR created/activated for a PFCP session and the UP function has reported the application start to the CP function for the </w:t>
      </w:r>
      <w:r w:rsidRPr="00441CD0">
        <w:rPr>
          <w:lang w:eastAsia="ja-JP"/>
        </w:rPr>
        <w:t>application</w:t>
      </w:r>
      <w:r w:rsidRPr="00441CD0">
        <w:t xml:space="preserve"> or the application instance corresponding to this PFD as defined in clause 5.4.11 ((Un)solicited Application Reporting), the UP function shall report the application stop to the CP function for the corresponding application or the corresponding application instance identifier as defined in clause 5.4.11 if the removed/modified PFD in UP results in the stop of the application or the application instance is not being able to be detected. See clause 5.11.4 of 3GPP TS 23.214 [2].</w:t>
      </w:r>
    </w:p>
    <w:p w14:paraId="70A3C94F" w14:textId="77777777" w:rsidR="00EE5860" w:rsidRPr="00441CD0" w:rsidRDefault="00EE5860" w:rsidP="00EE5860">
      <w:pPr>
        <w:pStyle w:val="NO"/>
      </w:pPr>
      <w:r w:rsidRPr="00441CD0">
        <w:rPr>
          <w:rFonts w:eastAsia="SimSun"/>
        </w:rPr>
        <w:t>NOTE:</w:t>
      </w:r>
      <w:r w:rsidRPr="00441CD0">
        <w:rPr>
          <w:rFonts w:eastAsia="SimSun"/>
        </w:rPr>
        <w:tab/>
        <w:t>Multiple PFDs can be associated with the application identifier. When the removed/modified PFD is the last one which is used to detect traffic identified by application id, the UPF reports application stop.</w:t>
      </w:r>
    </w:p>
    <w:p w14:paraId="566EBF81" w14:textId="77777777" w:rsidR="00EE5860" w:rsidRPr="00441CD0" w:rsidRDefault="00EE5860" w:rsidP="00EE5860">
      <w:pPr>
        <w:pStyle w:val="Heading3"/>
      </w:pPr>
      <w:bookmarkStart w:id="2733" w:name="_Toc19717194"/>
      <w:bookmarkStart w:id="2734" w:name="_Toc27490678"/>
      <w:bookmarkStart w:id="2735" w:name="_Toc27556971"/>
      <w:bookmarkStart w:id="2736" w:name="_Toc27723888"/>
      <w:bookmarkStart w:id="2737" w:name="_Toc36030960"/>
      <w:bookmarkStart w:id="2738" w:name="_Toc36042880"/>
      <w:bookmarkStart w:id="2739" w:name="_Toc36814205"/>
      <w:bookmarkStart w:id="2740" w:name="_Toc44689059"/>
      <w:bookmarkStart w:id="2741" w:name="_Toc44923813"/>
      <w:bookmarkStart w:id="2742" w:name="_Toc51860782"/>
      <w:bookmarkStart w:id="2743" w:name="_Toc57930553"/>
      <w:bookmarkStart w:id="2744" w:name="_Toc57931183"/>
      <w:bookmarkStart w:id="2745" w:name="_Toc67499577"/>
      <w:r w:rsidRPr="00441CD0">
        <w:rPr>
          <w:lang w:eastAsia="zh-CN"/>
        </w:rPr>
        <w:t>6.2.6</w:t>
      </w:r>
      <w:r w:rsidRPr="00441CD0">
        <w:rPr>
          <w:lang w:eastAsia="zh-CN"/>
        </w:rPr>
        <w:tab/>
      </w:r>
      <w:r w:rsidRPr="00441CD0">
        <w:t>PFCP Association Setup Procedure</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71B58F9A" w14:textId="77777777" w:rsidR="00EE5860" w:rsidRPr="00441CD0" w:rsidRDefault="00EE5860" w:rsidP="00EE5860">
      <w:pPr>
        <w:pStyle w:val="Heading4"/>
      </w:pPr>
      <w:bookmarkStart w:id="2746" w:name="_Toc19717195"/>
      <w:bookmarkStart w:id="2747" w:name="_Toc27490679"/>
      <w:bookmarkStart w:id="2748" w:name="_Toc27556972"/>
      <w:bookmarkStart w:id="2749" w:name="_Toc27723889"/>
      <w:bookmarkStart w:id="2750" w:name="_Toc36030961"/>
      <w:bookmarkStart w:id="2751" w:name="_Toc36042881"/>
      <w:bookmarkStart w:id="2752" w:name="_Toc36814206"/>
      <w:bookmarkStart w:id="2753" w:name="_Toc44689060"/>
      <w:bookmarkStart w:id="2754" w:name="_Toc44923814"/>
      <w:bookmarkStart w:id="2755" w:name="_Toc51860783"/>
      <w:bookmarkStart w:id="2756" w:name="_Toc57930554"/>
      <w:bookmarkStart w:id="2757" w:name="_Toc57931184"/>
      <w:bookmarkStart w:id="2758" w:name="_Toc67499578"/>
      <w:r w:rsidRPr="00441CD0">
        <w:rPr>
          <w:lang w:eastAsia="zh-CN"/>
        </w:rPr>
        <w:t>6.2.6.1</w:t>
      </w:r>
      <w:r w:rsidRPr="00441CD0">
        <w:rPr>
          <w:lang w:eastAsia="zh-CN"/>
        </w:rPr>
        <w:tab/>
      </w:r>
      <w:r w:rsidRPr="00441CD0">
        <w:t>General</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5D52FBAF" w14:textId="77777777" w:rsidR="00EE5860" w:rsidRDefault="00EE5860" w:rsidP="00EE5860">
      <w:r>
        <w:rPr>
          <w:rFonts w:eastAsia="SimSun"/>
          <w:lang w:val="en-US"/>
        </w:rPr>
        <w:t xml:space="preserve">PFCP </w:t>
      </w:r>
      <w:r w:rsidRPr="00441CD0">
        <w:t xml:space="preserve">Association Setup </w:t>
      </w:r>
      <w:r>
        <w:rPr>
          <w:rFonts w:eastAsia="SimSun"/>
          <w:lang w:val="en-US"/>
        </w:rPr>
        <w:t>is a node level procedure.</w:t>
      </w:r>
    </w:p>
    <w:p w14:paraId="538E426A" w14:textId="77777777" w:rsidR="00EE5860" w:rsidRPr="00441CD0" w:rsidRDefault="00EE5860" w:rsidP="00EE5860">
      <w:r w:rsidRPr="00441CD0">
        <w:t>The PFCP Association Setup procedure shall be used to setup a PFCP association between a CP function and a UP function, to enable the CP function to use the resources of the UP function subsequently, i.e. establish PFCP Sessions.</w:t>
      </w:r>
    </w:p>
    <w:p w14:paraId="1396AE2F" w14:textId="0042A6AF" w:rsidR="00EE5860" w:rsidRPr="00441CD0" w:rsidRDefault="00EE5860" w:rsidP="00EE5860">
      <w:r w:rsidRPr="00441CD0">
        <w:t xml:space="preserve">The setup of a PFCP association may be initiated by the CP function (see </w:t>
      </w:r>
      <w:r w:rsidR="00415C19" w:rsidRPr="00441CD0">
        <w:t>clause</w:t>
      </w:r>
      <w:r w:rsidR="00415C19">
        <w:t> </w:t>
      </w:r>
      <w:r w:rsidR="00415C19" w:rsidRPr="00441CD0">
        <w:t>6</w:t>
      </w:r>
      <w:r w:rsidRPr="00441CD0">
        <w:t xml:space="preserve">.2.6.2) or the UP function (see </w:t>
      </w:r>
      <w:r w:rsidR="00415C19" w:rsidRPr="00441CD0">
        <w:t>clause</w:t>
      </w:r>
      <w:r w:rsidR="00415C19">
        <w:t> </w:t>
      </w:r>
      <w:r w:rsidR="00415C19" w:rsidRPr="00441CD0">
        <w:t>6</w:t>
      </w:r>
      <w:r w:rsidRPr="00441CD0">
        <w:t>.2.6.3).</w:t>
      </w:r>
    </w:p>
    <w:p w14:paraId="16A4F41A" w14:textId="77777777" w:rsidR="00EE5860" w:rsidRPr="00441CD0" w:rsidRDefault="00EE5860" w:rsidP="00EE5860">
      <w:r w:rsidRPr="00441CD0">
        <w:t>The CP function and the UP function shall support the PFCP Association Setup initiated by the CP function. The CP function and the UP function may additionally support the PFCP Association Setup initiated by the UP function.</w:t>
      </w:r>
    </w:p>
    <w:p w14:paraId="513557AB" w14:textId="77777777" w:rsidR="00EE5860" w:rsidRPr="00441CD0" w:rsidRDefault="00EE5860" w:rsidP="00EE5860">
      <w:pPr>
        <w:pStyle w:val="Heading4"/>
      </w:pPr>
      <w:bookmarkStart w:id="2759" w:name="_Toc19717196"/>
      <w:bookmarkStart w:id="2760" w:name="_Toc27490680"/>
      <w:bookmarkStart w:id="2761" w:name="_Toc27556973"/>
      <w:bookmarkStart w:id="2762" w:name="_Toc27723890"/>
      <w:bookmarkStart w:id="2763" w:name="_Toc36030962"/>
      <w:bookmarkStart w:id="2764" w:name="_Toc36042882"/>
      <w:bookmarkStart w:id="2765" w:name="_Toc36814207"/>
      <w:bookmarkStart w:id="2766" w:name="_Toc44689061"/>
      <w:bookmarkStart w:id="2767" w:name="_Toc44923815"/>
      <w:bookmarkStart w:id="2768" w:name="_Toc51860784"/>
      <w:bookmarkStart w:id="2769" w:name="_Toc57930555"/>
      <w:bookmarkStart w:id="2770" w:name="_Toc57931185"/>
      <w:bookmarkStart w:id="2771" w:name="_Toc67499579"/>
      <w:r w:rsidRPr="00441CD0">
        <w:rPr>
          <w:lang w:eastAsia="zh-CN"/>
        </w:rPr>
        <w:t>6.2.6.2</w:t>
      </w:r>
      <w:r w:rsidRPr="00441CD0">
        <w:rPr>
          <w:lang w:eastAsia="zh-CN"/>
        </w:rPr>
        <w:tab/>
      </w:r>
      <w:r w:rsidRPr="00441CD0">
        <w:t>PFCP Association Setup Initiated by the CP Function</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06712D3E" w14:textId="77777777" w:rsidR="00EE5860" w:rsidRPr="00441CD0" w:rsidRDefault="00EE5860" w:rsidP="00EE5860">
      <w:pPr>
        <w:pStyle w:val="Heading5"/>
      </w:pPr>
      <w:bookmarkStart w:id="2772" w:name="_Toc19717197"/>
      <w:bookmarkStart w:id="2773" w:name="_Toc27490681"/>
      <w:bookmarkStart w:id="2774" w:name="_Toc27556974"/>
      <w:bookmarkStart w:id="2775" w:name="_Toc27723891"/>
      <w:bookmarkStart w:id="2776" w:name="_Toc36030963"/>
      <w:bookmarkStart w:id="2777" w:name="_Toc36042883"/>
      <w:bookmarkStart w:id="2778" w:name="_Toc36814208"/>
      <w:bookmarkStart w:id="2779" w:name="_Toc44689062"/>
      <w:bookmarkStart w:id="2780" w:name="_Toc44923816"/>
      <w:bookmarkStart w:id="2781" w:name="_Toc51860785"/>
      <w:bookmarkStart w:id="2782" w:name="_Toc57930556"/>
      <w:bookmarkStart w:id="2783" w:name="_Toc57931186"/>
      <w:bookmarkStart w:id="2784" w:name="_Toc67499580"/>
      <w:r w:rsidRPr="00441CD0">
        <w:t>6.2.6.2.1</w:t>
      </w:r>
      <w:r w:rsidRPr="00441CD0">
        <w:tab/>
        <w:t>CP Function Behaviour</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3EE14923" w14:textId="77777777" w:rsidR="00EE5860" w:rsidRPr="00441CD0" w:rsidRDefault="00EE5860" w:rsidP="00EE5860">
      <w:bookmarkStart w:id="2785" w:name="_Toc19717198"/>
      <w:r w:rsidRPr="00441CD0">
        <w:t>The CP function shall initiate the PFCP Association Setup procedure to request to setup a PFCP association towards a UP function prior to establishing a first PFCP session on this UP function.</w:t>
      </w:r>
    </w:p>
    <w:p w14:paraId="63BFA498" w14:textId="77777777" w:rsidR="00EE5860" w:rsidRPr="00441CD0" w:rsidRDefault="00EE5860" w:rsidP="00EE5860">
      <w:r w:rsidRPr="00441CD0">
        <w:t>The CP function</w:t>
      </w:r>
      <w:r>
        <w:t xml:space="preserve"> </w:t>
      </w:r>
      <w:r w:rsidRPr="00441CD0">
        <w:t>shall retrieve an IP address of the UP function to send the PFCP Association Setup Request, as specified in clause</w:t>
      </w:r>
      <w:r>
        <w:t> </w:t>
      </w:r>
      <w:r w:rsidRPr="00441CD0">
        <w:t>5.8.1, and shall send a PFCP Association Setup Request to the UP function with:</w:t>
      </w:r>
    </w:p>
    <w:p w14:paraId="4A1A561A" w14:textId="77777777" w:rsidR="00EE5860" w:rsidRPr="00441CD0" w:rsidRDefault="00EE5860" w:rsidP="00EE5860">
      <w:pPr>
        <w:pStyle w:val="B1"/>
      </w:pPr>
      <w:r w:rsidRPr="00441CD0">
        <w:t>-</w:t>
      </w:r>
      <w:r w:rsidRPr="00441CD0">
        <w:tab/>
        <w:t>the Node ID of the CP function;</w:t>
      </w:r>
    </w:p>
    <w:p w14:paraId="6F65F916" w14:textId="77777777" w:rsidR="00EE5860" w:rsidRPr="00441CD0" w:rsidRDefault="00EE5860" w:rsidP="00EE5860">
      <w:pPr>
        <w:pStyle w:val="B1"/>
      </w:pPr>
      <w:r w:rsidRPr="00441CD0">
        <w:t>-</w:t>
      </w:r>
      <w:r w:rsidRPr="00441CD0">
        <w:tab/>
        <w:t>the list of optional features the CP function supports which may affect the UP function behaviour, if any;</w:t>
      </w:r>
    </w:p>
    <w:p w14:paraId="3611B26F" w14:textId="77777777" w:rsidR="00EE5860" w:rsidRPr="00441CD0" w:rsidRDefault="00EE5860" w:rsidP="00EE5860">
      <w:pPr>
        <w:pStyle w:val="B1"/>
      </w:pPr>
      <w:r w:rsidRPr="00441CD0">
        <w:t>-</w:t>
      </w:r>
      <w:r w:rsidRPr="00441CD0">
        <w:tab/>
        <w:t>optionally, the PFCP Session Retention Information IE (see figure 7.4.4.1-2) to request the UP function to retain all or part of the existing PFCP sessions if a PFCP association already exists in the UP function for the same Node ID.</w:t>
      </w:r>
    </w:p>
    <w:p w14:paraId="5FF72676" w14:textId="77777777" w:rsidR="00EE5860" w:rsidRPr="00441CD0" w:rsidRDefault="00EE5860" w:rsidP="00EE5860">
      <w:r w:rsidRPr="00441CD0">
        <w:t>The CP function shall only initiate PFCP Session related signalling procedures toward a UP function after it receives the PFCP Association Setup Response with a successful cause from this UP function.</w:t>
      </w:r>
    </w:p>
    <w:p w14:paraId="278B6A6A" w14:textId="77777777" w:rsidR="00EE5860" w:rsidRPr="00441CD0" w:rsidRDefault="00EE5860" w:rsidP="00EE5860">
      <w:r w:rsidRPr="00441CD0">
        <w:t>The CP function shall determine whether the UP function supports Sxa, Sxb, Sxc and/or combined Sxa/Sxb by local configuration or optionally via DNS if deployed.</w:t>
      </w:r>
    </w:p>
    <w:p w14:paraId="2A7E2D6A" w14:textId="77777777" w:rsidR="00EE5860" w:rsidRPr="00441CD0" w:rsidRDefault="00EE5860" w:rsidP="00EE5860">
      <w:pPr>
        <w:pStyle w:val="Heading5"/>
      </w:pPr>
      <w:bookmarkStart w:id="2786" w:name="_Toc27490682"/>
      <w:bookmarkStart w:id="2787" w:name="_Toc27556975"/>
      <w:bookmarkStart w:id="2788" w:name="_Toc27723892"/>
      <w:bookmarkStart w:id="2789" w:name="_Toc36030964"/>
      <w:bookmarkStart w:id="2790" w:name="_Toc36042884"/>
      <w:bookmarkStart w:id="2791" w:name="_Toc36814209"/>
      <w:bookmarkStart w:id="2792" w:name="_Toc44689063"/>
      <w:bookmarkStart w:id="2793" w:name="_Toc44923817"/>
      <w:bookmarkStart w:id="2794" w:name="_Toc51860786"/>
      <w:bookmarkStart w:id="2795" w:name="_Toc57930557"/>
      <w:bookmarkStart w:id="2796" w:name="_Toc57931187"/>
      <w:bookmarkStart w:id="2797" w:name="_Toc67499581"/>
      <w:r w:rsidRPr="00441CD0">
        <w:t>6.2.6.2.2</w:t>
      </w:r>
      <w:r w:rsidRPr="00441CD0">
        <w:tab/>
        <w:t>UP Function behaviour</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45A10B3B" w14:textId="77777777" w:rsidR="00EE5860" w:rsidRPr="00441CD0" w:rsidRDefault="00EE5860" w:rsidP="00EE5860">
      <w:r w:rsidRPr="00441CD0">
        <w:t>When receiving a PFCP Association Setup Request, the UP function:</w:t>
      </w:r>
    </w:p>
    <w:p w14:paraId="4E38BA76" w14:textId="77777777" w:rsidR="00EE5860" w:rsidRPr="00441CD0" w:rsidRDefault="00EE5860" w:rsidP="00EE5860">
      <w:pPr>
        <w:pStyle w:val="B1"/>
      </w:pPr>
      <w:r w:rsidRPr="00441CD0">
        <w:t>-</w:t>
      </w:r>
      <w:r w:rsidRPr="00441CD0">
        <w:tab/>
        <w:t>if the request is accepted:</w:t>
      </w:r>
    </w:p>
    <w:p w14:paraId="71562D83" w14:textId="77777777" w:rsidR="00EE5860" w:rsidRPr="00441CD0" w:rsidRDefault="00EE5860" w:rsidP="00EE5860">
      <w:pPr>
        <w:pStyle w:val="B2"/>
      </w:pPr>
      <w:r w:rsidRPr="00441CD0">
        <w:t>-</w:t>
      </w:r>
      <w:r w:rsidRPr="00441CD0">
        <w:tab/>
        <w:t>shall store the Node ID of the CP function as the identifier of the PFCP association;</w:t>
      </w:r>
    </w:p>
    <w:p w14:paraId="121CE2F8" w14:textId="77777777" w:rsidR="00EE5860" w:rsidRPr="00441CD0" w:rsidRDefault="00EE5860" w:rsidP="00EE5860">
      <w:pPr>
        <w:pStyle w:val="B2"/>
      </w:pPr>
      <w:r w:rsidRPr="00441CD0">
        <w:lastRenderedPageBreak/>
        <w:t>-</w:t>
      </w:r>
      <w:r w:rsidRPr="00441CD0">
        <w:tab/>
        <w:t>shall send a PFCP Association Setup Response including:</w:t>
      </w:r>
    </w:p>
    <w:p w14:paraId="793BF89E" w14:textId="77777777" w:rsidR="00EE5860" w:rsidRPr="00441CD0" w:rsidRDefault="00EE5860" w:rsidP="00EE5860">
      <w:pPr>
        <w:pStyle w:val="B3"/>
      </w:pPr>
      <w:r w:rsidRPr="00441CD0">
        <w:t>-</w:t>
      </w:r>
      <w:r w:rsidRPr="00441CD0">
        <w:tab/>
        <w:t>a successful cause;</w:t>
      </w:r>
    </w:p>
    <w:p w14:paraId="0CBDABE7" w14:textId="77777777" w:rsidR="00EE5860" w:rsidRPr="00441CD0" w:rsidRDefault="00EE5860" w:rsidP="00EE5860">
      <w:pPr>
        <w:pStyle w:val="B3"/>
      </w:pPr>
      <w:r w:rsidRPr="00441CD0">
        <w:t>-</w:t>
      </w:r>
      <w:r w:rsidRPr="00441CD0">
        <w:tab/>
        <w:t>its Node ID;</w:t>
      </w:r>
    </w:p>
    <w:p w14:paraId="637882F9" w14:textId="77777777" w:rsidR="00EE5860" w:rsidRPr="00441CD0" w:rsidRDefault="00EE5860" w:rsidP="00EE5860">
      <w:pPr>
        <w:pStyle w:val="B3"/>
      </w:pPr>
      <w:r w:rsidRPr="00441CD0">
        <w:t>-</w:t>
      </w:r>
      <w:r w:rsidRPr="00441CD0">
        <w:tab/>
        <w:t>information of all supported optional features in the UP function;</w:t>
      </w:r>
    </w:p>
    <w:p w14:paraId="2145844B" w14:textId="77777777" w:rsidR="00EE5860" w:rsidRPr="00441CD0" w:rsidRDefault="00EE5860" w:rsidP="00EE5860">
      <w:pPr>
        <w:pStyle w:val="B3"/>
      </w:pPr>
      <w:r w:rsidRPr="00441CD0">
        <w:t>-</w:t>
      </w:r>
      <w:r w:rsidRPr="00441CD0">
        <w:tab/>
        <w:t>optionally one or more UE IP address Pool Information IE which contains a list of UE IP Address Pool Identities per Network Instance</w:t>
      </w:r>
      <w:r>
        <w:t>, S-NSSAI and IP version</w:t>
      </w:r>
      <w:r w:rsidRPr="00441CD0">
        <w:t>;</w:t>
      </w:r>
    </w:p>
    <w:p w14:paraId="02F0F210" w14:textId="77777777" w:rsidR="00EE5860" w:rsidRPr="00441CD0" w:rsidRDefault="00EE5860" w:rsidP="00EE5860">
      <w:pPr>
        <w:pStyle w:val="B3"/>
      </w:pPr>
      <w:r w:rsidRPr="00441CD0">
        <w:t>-</w:t>
      </w:r>
      <w:r w:rsidRPr="00441CD0">
        <w:tab/>
      </w:r>
      <w:bookmarkStart w:id="2798" w:name="_Hlk31988343"/>
      <w:r w:rsidRPr="00441CD0">
        <w:t>optionally the NF Instance ID of the UPF if available</w:t>
      </w:r>
      <w:bookmarkEnd w:id="2798"/>
      <w:r w:rsidRPr="00441CD0">
        <w:t>.</w:t>
      </w:r>
    </w:p>
    <w:p w14:paraId="708307DB" w14:textId="77777777" w:rsidR="00EE5860" w:rsidRPr="00441CD0" w:rsidRDefault="00EE5860" w:rsidP="00EE5860">
      <w:pPr>
        <w:pStyle w:val="B2"/>
      </w:pPr>
      <w:r w:rsidRPr="00441CD0">
        <w:t>-</w:t>
      </w:r>
      <w:r w:rsidRPr="00441CD0">
        <w:tab/>
        <w:t>shall send a PFCP Version Not Supported Response if the PFCP header of the request indicates a PFCP protocol version that is not supported by the UP function;</w:t>
      </w:r>
    </w:p>
    <w:p w14:paraId="6DD157A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131D1650" w14:textId="77777777" w:rsidR="00EE5860" w:rsidRPr="00441CD0" w:rsidRDefault="00EE5860" w:rsidP="00EE5860">
      <w:r w:rsidRPr="00441CD0">
        <w:t>If the PFCP Association Setup Request contains a Node ID for which a PFCP association was already established, the UP function shall:</w:t>
      </w:r>
    </w:p>
    <w:p w14:paraId="5DEDB0C9" w14:textId="77777777" w:rsidR="00EE5860" w:rsidRPr="00441CD0" w:rsidRDefault="00EE5860" w:rsidP="00EE5860">
      <w:pPr>
        <w:pStyle w:val="B1"/>
      </w:pPr>
      <w:r w:rsidRPr="00441CD0">
        <w:t>-</w:t>
      </w:r>
      <w:r w:rsidRPr="00441CD0">
        <w:tab/>
        <w:t>proceed with establishing the new PFCP association (regardless of the Recovery Timestamp received in the request), overwriting the existing association;</w:t>
      </w:r>
    </w:p>
    <w:p w14:paraId="02A3F1EE" w14:textId="77777777" w:rsidR="00EE5860" w:rsidRPr="00441CD0" w:rsidRDefault="00EE5860" w:rsidP="00EE5860">
      <w:pPr>
        <w:pStyle w:val="B1"/>
      </w:pPr>
      <w:r w:rsidRPr="00441CD0">
        <w:t>-</w:t>
      </w:r>
      <w:r w:rsidRPr="00441CD0">
        <w:tab/>
        <w:t>retain the PFCP sessions that were established with the existing PFCP association and that are requested to be retained, if the PFCP Session Retention Information IE was received in the request; otherwise, delete the PFCP sessions that were established with the existing PFCP association;</w:t>
      </w:r>
    </w:p>
    <w:p w14:paraId="6684E1F1" w14:textId="77777777" w:rsidR="00EE5860" w:rsidRDefault="00EE5860" w:rsidP="00EE5860">
      <w:pPr>
        <w:pStyle w:val="B1"/>
      </w:pPr>
      <w:r w:rsidRPr="00441CD0">
        <w:t>-</w:t>
      </w:r>
      <w:r w:rsidRPr="00441CD0">
        <w:tab/>
        <w:t>set the PSREI (PFCP Session Retained Indication) flag to "1" in the PFCP Association Setup Response, if the PFCP Session Retention Information IE was received in the Request and the requested PFCP sessions have been retained.</w:t>
      </w:r>
    </w:p>
    <w:p w14:paraId="12DCDA62" w14:textId="77777777" w:rsidR="00EE5860" w:rsidRPr="00441CD0" w:rsidRDefault="00EE5860" w:rsidP="00EE5860">
      <w:r>
        <w:t xml:space="preserve">If the UPF is configured to be used for IPUPS, the UPF shall set the UUPSI (UPF configured for IPUPS Indication) flag to "1" in </w:t>
      </w:r>
      <w:r w:rsidRPr="00441CD0">
        <w:t>the PFCP Association Setup Response</w:t>
      </w:r>
      <w:r>
        <w:t xml:space="preserve"> message.</w:t>
      </w:r>
    </w:p>
    <w:p w14:paraId="3DB2A76F" w14:textId="77777777" w:rsidR="00EE5860" w:rsidRPr="00441CD0" w:rsidRDefault="00EE5860" w:rsidP="00EE5860">
      <w:pPr>
        <w:pStyle w:val="Heading4"/>
      </w:pPr>
      <w:bookmarkStart w:id="2799" w:name="_Toc19717199"/>
      <w:bookmarkStart w:id="2800" w:name="_Toc27490683"/>
      <w:bookmarkStart w:id="2801" w:name="_Toc27556976"/>
      <w:bookmarkStart w:id="2802" w:name="_Toc27723893"/>
      <w:bookmarkStart w:id="2803" w:name="_Toc36030965"/>
      <w:bookmarkStart w:id="2804" w:name="_Toc36042885"/>
      <w:bookmarkStart w:id="2805" w:name="_Toc36814210"/>
      <w:bookmarkStart w:id="2806" w:name="_Toc44689064"/>
      <w:bookmarkStart w:id="2807" w:name="_Toc44923818"/>
      <w:bookmarkStart w:id="2808" w:name="_Toc51860787"/>
      <w:bookmarkStart w:id="2809" w:name="_Toc57930558"/>
      <w:bookmarkStart w:id="2810" w:name="_Toc57931188"/>
      <w:bookmarkStart w:id="2811" w:name="_Toc67499582"/>
      <w:r w:rsidRPr="00441CD0">
        <w:rPr>
          <w:lang w:eastAsia="zh-CN"/>
        </w:rPr>
        <w:t>6.2.6.3</w:t>
      </w:r>
      <w:r w:rsidRPr="00441CD0">
        <w:rPr>
          <w:lang w:eastAsia="zh-CN"/>
        </w:rPr>
        <w:tab/>
      </w:r>
      <w:r w:rsidRPr="00441CD0">
        <w:t>PFCP Association Setup Initiated by the UP Function</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09CE3242" w14:textId="77777777" w:rsidR="00EE5860" w:rsidRPr="00441CD0" w:rsidRDefault="00EE5860" w:rsidP="00EE5860">
      <w:pPr>
        <w:pStyle w:val="Heading5"/>
      </w:pPr>
      <w:bookmarkStart w:id="2812" w:name="_Toc19717200"/>
      <w:bookmarkStart w:id="2813" w:name="_Toc27490684"/>
      <w:bookmarkStart w:id="2814" w:name="_Toc27556977"/>
      <w:bookmarkStart w:id="2815" w:name="_Toc27723894"/>
      <w:bookmarkStart w:id="2816" w:name="_Toc36030966"/>
      <w:bookmarkStart w:id="2817" w:name="_Toc36042886"/>
      <w:bookmarkStart w:id="2818" w:name="_Toc36814211"/>
      <w:bookmarkStart w:id="2819" w:name="_Toc44689065"/>
      <w:bookmarkStart w:id="2820" w:name="_Toc44923819"/>
      <w:bookmarkStart w:id="2821" w:name="_Toc51860788"/>
      <w:bookmarkStart w:id="2822" w:name="_Toc57930559"/>
      <w:bookmarkStart w:id="2823" w:name="_Toc57931189"/>
      <w:bookmarkStart w:id="2824" w:name="_Toc67499583"/>
      <w:r w:rsidRPr="00441CD0">
        <w:t>6.2.6.3.1</w:t>
      </w:r>
      <w:r w:rsidRPr="00441CD0">
        <w:tab/>
        <w:t>UP Function Behaviour</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466AB4CA" w14:textId="77777777" w:rsidR="00EE5860" w:rsidRPr="00441CD0" w:rsidRDefault="00EE5860" w:rsidP="00EE5860">
      <w:r w:rsidRPr="00441CD0">
        <w:t>The UP function initiates the PFCP Association Setup procedure to request to setup a PFCP association towards a CP function. The UP function is configured with a set of CP functions to which it shall establish a PFCP association.</w:t>
      </w:r>
    </w:p>
    <w:p w14:paraId="06A686AC" w14:textId="77777777" w:rsidR="00EE5860" w:rsidRPr="00441CD0" w:rsidRDefault="00EE5860" w:rsidP="00EE5860">
      <w:r w:rsidRPr="00441CD0">
        <w:t>The UP function:</w:t>
      </w:r>
    </w:p>
    <w:p w14:paraId="3D892D6E" w14:textId="77777777" w:rsidR="00EE5860" w:rsidRPr="00441CD0" w:rsidRDefault="00EE5860" w:rsidP="00EE5860">
      <w:pPr>
        <w:pStyle w:val="B1"/>
      </w:pPr>
      <w:r w:rsidRPr="00441CD0">
        <w:t>-</w:t>
      </w:r>
      <w:r w:rsidRPr="00441CD0">
        <w:tab/>
        <w:t>shall retrieve an IP address of the CP function, e.g. based on local configuration in the UP function;</w:t>
      </w:r>
    </w:p>
    <w:p w14:paraId="52A0B099" w14:textId="77777777" w:rsidR="00EE5860" w:rsidRPr="00441CD0" w:rsidRDefault="00EE5860" w:rsidP="00EE5860">
      <w:pPr>
        <w:pStyle w:val="B1"/>
      </w:pPr>
      <w:r w:rsidRPr="00441CD0">
        <w:t>-</w:t>
      </w:r>
      <w:r w:rsidRPr="00441CD0">
        <w:tab/>
      </w:r>
      <w:bookmarkStart w:id="2825" w:name="_Toc19717201"/>
      <w:r w:rsidRPr="00441CD0">
        <w:t>shall send the PFCP Association Setup Request including:</w:t>
      </w:r>
    </w:p>
    <w:p w14:paraId="79A3BD0A" w14:textId="77777777" w:rsidR="00EE5860" w:rsidRPr="00441CD0" w:rsidRDefault="00EE5860" w:rsidP="00EE5860">
      <w:pPr>
        <w:pStyle w:val="B2"/>
      </w:pPr>
      <w:r w:rsidRPr="00441CD0">
        <w:t>-</w:t>
      </w:r>
      <w:r w:rsidRPr="00441CD0">
        <w:tab/>
        <w:t>the Node ID of the UP function;</w:t>
      </w:r>
    </w:p>
    <w:p w14:paraId="19981236" w14:textId="77777777" w:rsidR="00EE5860" w:rsidRPr="00441CD0" w:rsidRDefault="00EE5860" w:rsidP="00EE5860">
      <w:pPr>
        <w:pStyle w:val="B2"/>
      </w:pPr>
      <w:r w:rsidRPr="00441CD0">
        <w:t>-</w:t>
      </w:r>
      <w:r w:rsidRPr="00441CD0">
        <w:tab/>
        <w:t>information of all supported optional features in the UP function;</w:t>
      </w:r>
    </w:p>
    <w:p w14:paraId="79FF528B" w14:textId="77777777" w:rsidR="00EE5860" w:rsidRPr="00441CD0" w:rsidRDefault="00EE5860" w:rsidP="00EE5860">
      <w:pPr>
        <w:pStyle w:val="B2"/>
      </w:pPr>
      <w:r w:rsidRPr="00441CD0">
        <w:t>-</w:t>
      </w:r>
      <w:r w:rsidRPr="00441CD0">
        <w:tab/>
        <w:t>optionally one or more UE IP address Pool Information IE which contains a list of UE IP Address Pool Identities per a given Network Instance</w:t>
      </w:r>
      <w:r>
        <w:t>, S-NSSAI and IP version</w:t>
      </w:r>
      <w:r w:rsidRPr="00441CD0">
        <w:t>;</w:t>
      </w:r>
    </w:p>
    <w:p w14:paraId="530E8FC9" w14:textId="77777777" w:rsidR="00EE5860" w:rsidRDefault="00EE5860" w:rsidP="00EE5860">
      <w:pPr>
        <w:pStyle w:val="B2"/>
      </w:pPr>
      <w:r w:rsidRPr="00441CD0">
        <w:t>-</w:t>
      </w:r>
      <w:r w:rsidRPr="00441CD0">
        <w:tab/>
        <w:t>optionally the NF Instance ID of the UPF if available.</w:t>
      </w:r>
    </w:p>
    <w:p w14:paraId="70AF046F" w14:textId="77777777" w:rsidR="00EE5860" w:rsidRPr="00441CD0" w:rsidRDefault="00EE5860" w:rsidP="00EE5860">
      <w:pPr>
        <w:pStyle w:val="B2"/>
      </w:pPr>
      <w:r>
        <w:t>-</w:t>
      </w:r>
      <w:r>
        <w:tab/>
        <w:t>the UUPSI (UPF configured for IPUPS Indication) flag set to "1" if the UPF is configured to be used for IPUPS.</w:t>
      </w:r>
    </w:p>
    <w:p w14:paraId="0549FE2E" w14:textId="77777777" w:rsidR="00EE5860" w:rsidRPr="00441CD0" w:rsidRDefault="00EE5860" w:rsidP="00EE5860">
      <w:pPr>
        <w:pStyle w:val="Heading5"/>
      </w:pPr>
      <w:bookmarkStart w:id="2826" w:name="_Toc36030967"/>
      <w:bookmarkStart w:id="2827" w:name="_Toc36042887"/>
      <w:bookmarkStart w:id="2828" w:name="_Toc36814212"/>
      <w:bookmarkStart w:id="2829" w:name="_Toc44689066"/>
      <w:bookmarkStart w:id="2830" w:name="_Toc44923820"/>
      <w:bookmarkStart w:id="2831" w:name="_Toc51860789"/>
      <w:bookmarkStart w:id="2832" w:name="_Toc57930560"/>
      <w:bookmarkStart w:id="2833" w:name="_Toc57931190"/>
      <w:bookmarkStart w:id="2834" w:name="_Toc67499584"/>
      <w:r w:rsidRPr="00441CD0">
        <w:t>6.2.6.3.2</w:t>
      </w:r>
      <w:r w:rsidRPr="00441CD0">
        <w:tab/>
        <w:t>CP Function Behaviour</w:t>
      </w:r>
      <w:bookmarkEnd w:id="2825"/>
      <w:bookmarkEnd w:id="2826"/>
      <w:bookmarkEnd w:id="2827"/>
      <w:bookmarkEnd w:id="2828"/>
      <w:bookmarkEnd w:id="2829"/>
      <w:bookmarkEnd w:id="2830"/>
      <w:bookmarkEnd w:id="2831"/>
      <w:bookmarkEnd w:id="2832"/>
      <w:bookmarkEnd w:id="2833"/>
      <w:bookmarkEnd w:id="2834"/>
    </w:p>
    <w:p w14:paraId="02A8D4E6" w14:textId="77777777" w:rsidR="00EE5860" w:rsidRPr="00441CD0" w:rsidRDefault="00EE5860" w:rsidP="00EE5860">
      <w:r w:rsidRPr="00441CD0">
        <w:t>When receiving a PFCP Association Setup Request, the CP function:</w:t>
      </w:r>
    </w:p>
    <w:p w14:paraId="21FC3926" w14:textId="77777777" w:rsidR="00EE5860" w:rsidRPr="00441CD0" w:rsidRDefault="00EE5860" w:rsidP="00EE5860">
      <w:pPr>
        <w:pStyle w:val="B1"/>
      </w:pPr>
      <w:r w:rsidRPr="00441CD0">
        <w:lastRenderedPageBreak/>
        <w:t>-</w:t>
      </w:r>
      <w:r w:rsidRPr="00441CD0">
        <w:tab/>
        <w:t>if the request is accepted:</w:t>
      </w:r>
    </w:p>
    <w:p w14:paraId="6429261F" w14:textId="77777777" w:rsidR="00EE5860" w:rsidRPr="00441CD0" w:rsidRDefault="00EE5860" w:rsidP="00EE5860">
      <w:pPr>
        <w:pStyle w:val="B2"/>
      </w:pPr>
      <w:r w:rsidRPr="00441CD0">
        <w:t>-</w:t>
      </w:r>
      <w:r w:rsidRPr="00441CD0">
        <w:tab/>
        <w:t>shall store the Node ID of the UP function as the identifier of the PFCP association;</w:t>
      </w:r>
    </w:p>
    <w:p w14:paraId="19A85066" w14:textId="77777777" w:rsidR="00EE5860" w:rsidRPr="00441CD0" w:rsidRDefault="00EE5860" w:rsidP="00EE5860">
      <w:pPr>
        <w:pStyle w:val="B2"/>
      </w:pPr>
      <w:r w:rsidRPr="00441CD0">
        <w:t>-</w:t>
      </w:r>
      <w:r w:rsidRPr="00441CD0">
        <w:tab/>
        <w:t xml:space="preserve">shall send a PFCP Association Setup Response with a successful cause, its Node ID, and information of </w:t>
      </w:r>
      <w:r w:rsidRPr="00441CD0">
        <w:rPr>
          <w:lang w:val="en-US"/>
        </w:rPr>
        <w:t>the</w:t>
      </w:r>
      <w:r w:rsidRPr="00441CD0">
        <w:t xml:space="preserve"> list of optional features the CP function supports which may affect the UP function behaviour, if any;</w:t>
      </w:r>
    </w:p>
    <w:p w14:paraId="69212A6D" w14:textId="77777777" w:rsidR="00EE5860" w:rsidRPr="00441CD0" w:rsidRDefault="00EE5860" w:rsidP="00EE5860">
      <w:pPr>
        <w:pStyle w:val="B1"/>
      </w:pPr>
      <w:r w:rsidRPr="00441CD0">
        <w:t>-</w:t>
      </w:r>
      <w:r w:rsidRPr="00441CD0">
        <w:tab/>
        <w:t>shall send a PFCP Version Not Supported Response if the PFCP header of the request indicates a PFCP protocol version that is not supported by the CP function;</w:t>
      </w:r>
    </w:p>
    <w:p w14:paraId="38657B7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283ED608" w14:textId="77777777" w:rsidR="00EE5860" w:rsidRPr="00441CD0" w:rsidRDefault="00EE5860" w:rsidP="00EE5860">
      <w:r w:rsidRPr="00441CD0">
        <w:t>The CP function shall only initiate PFCP Session related signalling procedures toward a UP function after it has sent the PFCP Association Setup Response with a successful cause to the UP function.</w:t>
      </w:r>
    </w:p>
    <w:p w14:paraId="0DA5BB2A" w14:textId="77777777" w:rsidR="00EE5860" w:rsidRPr="00441CD0" w:rsidRDefault="00EE5860" w:rsidP="00EE5860">
      <w:r w:rsidRPr="00441CD0">
        <w:t>The CP function shall determine the UP function supports Sxa, Sxb, Sxc and/or combined Sxa/Sxb by local configuration or optionally via DNS if deployed.</w:t>
      </w:r>
    </w:p>
    <w:p w14:paraId="2A09EDF6" w14:textId="77777777" w:rsidR="00EE5860" w:rsidRPr="00441CD0" w:rsidRDefault="00EE5860" w:rsidP="00EE5860">
      <w:pPr>
        <w:pStyle w:val="Heading3"/>
      </w:pPr>
      <w:bookmarkStart w:id="2835" w:name="_Toc19717202"/>
      <w:bookmarkStart w:id="2836" w:name="_Toc27490685"/>
      <w:bookmarkStart w:id="2837" w:name="_Toc27556978"/>
      <w:bookmarkStart w:id="2838" w:name="_Toc27723895"/>
      <w:bookmarkStart w:id="2839" w:name="_Toc36030968"/>
      <w:bookmarkStart w:id="2840" w:name="_Toc36042888"/>
      <w:bookmarkStart w:id="2841" w:name="_Toc36814213"/>
      <w:bookmarkStart w:id="2842" w:name="_Toc44689067"/>
      <w:bookmarkStart w:id="2843" w:name="_Toc44923821"/>
      <w:bookmarkStart w:id="2844" w:name="_Toc51860790"/>
      <w:bookmarkStart w:id="2845" w:name="_Toc57930561"/>
      <w:bookmarkStart w:id="2846" w:name="_Toc57931191"/>
      <w:bookmarkStart w:id="2847" w:name="_Toc67499585"/>
      <w:r w:rsidRPr="00441CD0">
        <w:t>6.2.7</w:t>
      </w:r>
      <w:r w:rsidRPr="00441CD0">
        <w:tab/>
        <w:t>PFCP Association Update Procedure</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59FAB694" w14:textId="77777777" w:rsidR="00EE5860" w:rsidRPr="00441CD0" w:rsidRDefault="00EE5860" w:rsidP="00EE5860">
      <w:pPr>
        <w:pStyle w:val="Heading4"/>
      </w:pPr>
      <w:bookmarkStart w:id="2848" w:name="_Toc19717203"/>
      <w:bookmarkStart w:id="2849" w:name="_Toc27490686"/>
      <w:bookmarkStart w:id="2850" w:name="_Toc27556979"/>
      <w:bookmarkStart w:id="2851" w:name="_Toc27723896"/>
      <w:bookmarkStart w:id="2852" w:name="_Toc36030969"/>
      <w:bookmarkStart w:id="2853" w:name="_Toc36042889"/>
      <w:bookmarkStart w:id="2854" w:name="_Toc36814214"/>
      <w:bookmarkStart w:id="2855" w:name="_Toc44689068"/>
      <w:bookmarkStart w:id="2856" w:name="_Toc44923822"/>
      <w:bookmarkStart w:id="2857" w:name="_Toc51860791"/>
      <w:bookmarkStart w:id="2858" w:name="_Toc57930562"/>
      <w:bookmarkStart w:id="2859" w:name="_Toc57931192"/>
      <w:bookmarkStart w:id="2860" w:name="_Toc67499586"/>
      <w:r w:rsidRPr="00441CD0">
        <w:t>6.2.7.1</w:t>
      </w:r>
      <w:r w:rsidRPr="00441CD0">
        <w:tab/>
        <w:t>General</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023B3F29" w14:textId="77777777" w:rsidR="00EE5860" w:rsidRDefault="00EE5860" w:rsidP="00EE5860">
      <w:r>
        <w:rPr>
          <w:rFonts w:eastAsia="SimSun"/>
          <w:lang w:val="en-US"/>
        </w:rPr>
        <w:t xml:space="preserve">PFCP </w:t>
      </w:r>
      <w:r w:rsidRPr="00441CD0">
        <w:t xml:space="preserve">Association </w:t>
      </w:r>
      <w:r>
        <w:t>Update</w:t>
      </w:r>
      <w:r w:rsidRPr="00441CD0">
        <w:t xml:space="preserve"> </w:t>
      </w:r>
      <w:r>
        <w:rPr>
          <w:rFonts w:eastAsia="SimSun"/>
          <w:lang w:val="en-US"/>
        </w:rPr>
        <w:t>is a node level procedure.</w:t>
      </w:r>
    </w:p>
    <w:p w14:paraId="35F2B0E2" w14:textId="77777777" w:rsidR="00EE5860" w:rsidRPr="00441CD0" w:rsidRDefault="00EE5860" w:rsidP="00EE5860">
      <w:r w:rsidRPr="00441CD0">
        <w:t>The PFCP Association Update procedure shall be used to modify an existing PFCP association between the CP function and the UP function. It may be initiated by the UP function or by the CP function to update the supported features or available resources of the UP function.</w:t>
      </w:r>
    </w:p>
    <w:p w14:paraId="3A788F4B" w14:textId="77777777" w:rsidR="00EE5860" w:rsidRPr="00441CD0" w:rsidRDefault="00EE5860" w:rsidP="00EE5860">
      <w:pPr>
        <w:pStyle w:val="Heading4"/>
      </w:pPr>
      <w:bookmarkStart w:id="2861" w:name="_Toc19717204"/>
      <w:bookmarkStart w:id="2862" w:name="_Toc27490687"/>
      <w:bookmarkStart w:id="2863" w:name="_Toc27556980"/>
      <w:bookmarkStart w:id="2864" w:name="_Toc27723897"/>
      <w:bookmarkStart w:id="2865" w:name="_Toc36030970"/>
      <w:bookmarkStart w:id="2866" w:name="_Toc36042890"/>
      <w:bookmarkStart w:id="2867" w:name="_Toc36814215"/>
      <w:bookmarkStart w:id="2868" w:name="_Toc44689069"/>
      <w:bookmarkStart w:id="2869" w:name="_Toc44923823"/>
      <w:bookmarkStart w:id="2870" w:name="_Toc51860792"/>
      <w:bookmarkStart w:id="2871" w:name="_Toc57930563"/>
      <w:bookmarkStart w:id="2872" w:name="_Toc57931193"/>
      <w:bookmarkStart w:id="2873" w:name="_Toc67499587"/>
      <w:r w:rsidRPr="00441CD0">
        <w:t>6.2.7.2</w:t>
      </w:r>
      <w:r w:rsidRPr="00441CD0">
        <w:tab/>
        <w:t>PFCP Association Update Procedure Initiated by the CP Function</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3E1DFBC6" w14:textId="77777777" w:rsidR="00EE5860" w:rsidRPr="00441CD0" w:rsidRDefault="00EE5860" w:rsidP="00EE5860">
      <w:pPr>
        <w:pStyle w:val="Heading5"/>
      </w:pPr>
      <w:bookmarkStart w:id="2874" w:name="_Toc19717205"/>
      <w:bookmarkStart w:id="2875" w:name="_Toc27490688"/>
      <w:bookmarkStart w:id="2876" w:name="_Toc27556981"/>
      <w:bookmarkStart w:id="2877" w:name="_Toc27723898"/>
      <w:bookmarkStart w:id="2878" w:name="_Toc36030971"/>
      <w:bookmarkStart w:id="2879" w:name="_Toc36042891"/>
      <w:bookmarkStart w:id="2880" w:name="_Toc36814216"/>
      <w:bookmarkStart w:id="2881" w:name="_Toc44689070"/>
      <w:bookmarkStart w:id="2882" w:name="_Toc44923824"/>
      <w:bookmarkStart w:id="2883" w:name="_Toc51860793"/>
      <w:bookmarkStart w:id="2884" w:name="_Toc57930564"/>
      <w:bookmarkStart w:id="2885" w:name="_Toc57931194"/>
      <w:bookmarkStart w:id="2886" w:name="_Toc67499588"/>
      <w:r w:rsidRPr="00441CD0">
        <w:t>6.2.7.2.1</w:t>
      </w:r>
      <w:r w:rsidRPr="00441CD0">
        <w:tab/>
        <w:t>CP Function Behaviour</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1F50B85E" w14:textId="77777777" w:rsidR="00EE5860" w:rsidRPr="00441CD0" w:rsidRDefault="00EE5860" w:rsidP="00EE5860">
      <w:r w:rsidRPr="00441CD0">
        <w:t>The CP function initiates the PFCP Association Update procedure to report changes to the PFCP association to the UP function, e.g. to update the supported features.</w:t>
      </w:r>
    </w:p>
    <w:p w14:paraId="76BDB507" w14:textId="77777777" w:rsidR="00EE5860" w:rsidRPr="00441CD0" w:rsidRDefault="00EE5860" w:rsidP="00EE5860">
      <w:r w:rsidRPr="00441CD0">
        <w:t xml:space="preserve">When </w:t>
      </w:r>
      <w:r w:rsidRPr="00441CD0">
        <w:rPr>
          <w:noProof/>
        </w:rPr>
        <w:t xml:space="preserve">both the CP function and UP function support the EPFAR feature, the CP function may send a PFCP Association Update Request with the "PFCP Association Release Preparation Start" flag set to "1" when the CP function decides to release the PFCP association and request the UP function to report all non-zero usage reports for the PFCP session affected by </w:t>
      </w:r>
      <w:r w:rsidRPr="00441CD0">
        <w:rPr>
          <w:lang w:val="en-US"/>
        </w:rPr>
        <w:t>the release of the PFCP association, as specified in clause 5.18</w:t>
      </w:r>
      <w:r w:rsidRPr="00441CD0">
        <w:rPr>
          <w:noProof/>
        </w:rPr>
        <w:t>.</w:t>
      </w:r>
    </w:p>
    <w:p w14:paraId="66D6C74D" w14:textId="77777777" w:rsidR="00EE5860" w:rsidRPr="00441CD0" w:rsidRDefault="00EE5860" w:rsidP="00EE5860">
      <w:pPr>
        <w:pStyle w:val="Heading5"/>
      </w:pPr>
      <w:bookmarkStart w:id="2887" w:name="_Toc19717206"/>
      <w:bookmarkStart w:id="2888" w:name="_Toc27490689"/>
      <w:bookmarkStart w:id="2889" w:name="_Toc27556982"/>
      <w:bookmarkStart w:id="2890" w:name="_Toc27723899"/>
      <w:bookmarkStart w:id="2891" w:name="_Toc36030972"/>
      <w:bookmarkStart w:id="2892" w:name="_Toc36042892"/>
      <w:bookmarkStart w:id="2893" w:name="_Toc36814217"/>
      <w:bookmarkStart w:id="2894" w:name="_Toc44689071"/>
      <w:bookmarkStart w:id="2895" w:name="_Toc44923825"/>
      <w:bookmarkStart w:id="2896" w:name="_Toc51860794"/>
      <w:bookmarkStart w:id="2897" w:name="_Toc57930565"/>
      <w:bookmarkStart w:id="2898" w:name="_Toc57931195"/>
      <w:bookmarkStart w:id="2899" w:name="_Toc67499589"/>
      <w:r w:rsidRPr="00441CD0">
        <w:t>6.2.7.2.2</w:t>
      </w:r>
      <w:r w:rsidRPr="00441CD0">
        <w:tab/>
        <w:t>UP Function Behaviour</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58A8B541" w14:textId="77777777" w:rsidR="00EE5860" w:rsidRPr="00441CD0" w:rsidRDefault="00EE5860" w:rsidP="00EE5860">
      <w:r w:rsidRPr="00441CD0">
        <w:t>When receiving a PFCP Association Update Request, the UP function:</w:t>
      </w:r>
    </w:p>
    <w:p w14:paraId="5B3E681C" w14:textId="77777777" w:rsidR="00EE5860" w:rsidRPr="00441CD0" w:rsidRDefault="00EE5860" w:rsidP="00EE5860">
      <w:pPr>
        <w:pStyle w:val="B1"/>
      </w:pPr>
      <w:r w:rsidRPr="00441CD0">
        <w:t>-</w:t>
      </w:r>
      <w:r w:rsidRPr="00441CD0">
        <w:tab/>
        <w:t>shall update the list of optional features of the CP function, when received;</w:t>
      </w:r>
    </w:p>
    <w:p w14:paraId="042CF0CA"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UP Function;</w:t>
      </w:r>
    </w:p>
    <w:p w14:paraId="4B1E171A"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5C69103E" w14:textId="77777777" w:rsidR="00EE5860" w:rsidRDefault="00EE5860" w:rsidP="00EE5860">
      <w:pPr>
        <w:rPr>
          <w:lang w:val="en-US" w:eastAsia="zh-CN"/>
        </w:rPr>
      </w:pPr>
      <w:bookmarkStart w:id="2900" w:name="_Toc19717207"/>
      <w:bookmarkStart w:id="2901" w:name="_Toc27490690"/>
      <w:bookmarkStart w:id="2902" w:name="_Toc27556983"/>
      <w:bookmarkStart w:id="2903" w:name="_Toc27723900"/>
      <w:bookmarkStart w:id="2904" w:name="_Toc36030973"/>
      <w:bookmarkStart w:id="2905" w:name="_Toc36042893"/>
      <w:bookmarkStart w:id="2906" w:name="_Toc36814218"/>
      <w:r w:rsidRPr="00441CD0">
        <w:t xml:space="preserve">When </w:t>
      </w:r>
      <w:r w:rsidRPr="00441CD0">
        <w:rPr>
          <w:noProof/>
        </w:rPr>
        <w:t>both the CP function and UP function support the EPFAR feature</w:t>
      </w:r>
      <w:r w:rsidRPr="00441CD0">
        <w:t>, and the CP function has set the "</w:t>
      </w:r>
      <w:r w:rsidRPr="00441CD0">
        <w:rPr>
          <w:noProof/>
        </w:rPr>
        <w:t xml:space="preserve">PFCP Association Release Preparation" set to "1" in the PFCP Association Update Request message, the UP function </w:t>
      </w:r>
      <w:r w:rsidRPr="00441CD0">
        <w:t xml:space="preserve">shall </w:t>
      </w:r>
      <w:r>
        <w:rPr>
          <w:rFonts w:hint="eastAsia"/>
          <w:lang w:eastAsia="zh-CN"/>
        </w:rPr>
        <w:t xml:space="preserve">send the PFCP Association Update Response to CP function with successful cause value and then </w:t>
      </w:r>
      <w:r w:rsidRPr="00441CD0">
        <w:t xml:space="preserve">send PFCP Session Report Request messages to report </w:t>
      </w:r>
      <w:r w:rsidRPr="00441CD0">
        <w:rPr>
          <w:noProof/>
        </w:rPr>
        <w:t xml:space="preserve">non-zero usage reports (at least one message per PFCP Session) for </w:t>
      </w:r>
      <w:r w:rsidRPr="00441CD0">
        <w:rPr>
          <w:lang w:val="en-US"/>
        </w:rPr>
        <w:t>the PFCP Sessions affected by the release of the PFCP association, as specified in clause 5.18.</w:t>
      </w:r>
    </w:p>
    <w:p w14:paraId="45A10585" w14:textId="77777777" w:rsidR="00EE5860" w:rsidRPr="00441CD0" w:rsidRDefault="00EE5860" w:rsidP="00EE5860">
      <w:pPr>
        <w:pStyle w:val="Heading4"/>
      </w:pPr>
      <w:bookmarkStart w:id="2907" w:name="_Toc44689072"/>
      <w:bookmarkStart w:id="2908" w:name="_Toc44923826"/>
      <w:bookmarkStart w:id="2909" w:name="_Toc51860795"/>
      <w:bookmarkStart w:id="2910" w:name="_Toc57930566"/>
      <w:bookmarkStart w:id="2911" w:name="_Toc57931196"/>
      <w:bookmarkStart w:id="2912" w:name="_Toc67499590"/>
      <w:r w:rsidRPr="00441CD0">
        <w:lastRenderedPageBreak/>
        <w:t>6.2.7.3</w:t>
      </w:r>
      <w:r w:rsidRPr="00441CD0">
        <w:tab/>
        <w:t>PFCP Association Update Procedure Initiated by UP Function</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4D5DA7D7" w14:textId="77777777" w:rsidR="00EE5860" w:rsidRPr="00441CD0" w:rsidRDefault="00EE5860" w:rsidP="00EE5860">
      <w:pPr>
        <w:pStyle w:val="Heading5"/>
      </w:pPr>
      <w:bookmarkStart w:id="2913" w:name="_Toc19717208"/>
      <w:bookmarkStart w:id="2914" w:name="_Toc27490691"/>
      <w:bookmarkStart w:id="2915" w:name="_Toc27556984"/>
      <w:bookmarkStart w:id="2916" w:name="_Toc27723901"/>
      <w:bookmarkStart w:id="2917" w:name="_Toc36030974"/>
      <w:bookmarkStart w:id="2918" w:name="_Toc36042894"/>
      <w:bookmarkStart w:id="2919" w:name="_Toc36814219"/>
      <w:bookmarkStart w:id="2920" w:name="_Toc44689073"/>
      <w:bookmarkStart w:id="2921" w:name="_Toc44923827"/>
      <w:bookmarkStart w:id="2922" w:name="_Toc51860796"/>
      <w:bookmarkStart w:id="2923" w:name="_Toc57930567"/>
      <w:bookmarkStart w:id="2924" w:name="_Toc57931197"/>
      <w:bookmarkStart w:id="2925" w:name="_Toc67499591"/>
      <w:r w:rsidRPr="00441CD0">
        <w:t>6.2.7.3.1</w:t>
      </w:r>
      <w:r w:rsidRPr="00441CD0">
        <w:tab/>
        <w:t>UP Function Behaviour</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1CFCCBDC" w14:textId="77777777" w:rsidR="00EE5860" w:rsidRPr="00441CD0" w:rsidRDefault="00EE5860" w:rsidP="00EE5860">
      <w:r w:rsidRPr="00441CD0">
        <w:t>The UP function initiates the PFCP Association Update procedure to report changes to the PFCP association to the CP function, e.g. change of optional features, an indication to request to release the PFCP association, change of the UE IP Address Pool Identifies configured in the UP function.</w:t>
      </w:r>
    </w:p>
    <w:p w14:paraId="292567DA" w14:textId="77777777" w:rsidR="00EE5860" w:rsidRPr="00441CD0" w:rsidRDefault="00EE5860" w:rsidP="00EE5860">
      <w:pPr>
        <w:rPr>
          <w:lang w:val="en-US"/>
        </w:rPr>
      </w:pPr>
      <w:r w:rsidRPr="00441CD0">
        <w:rPr>
          <w:lang w:val="en-US"/>
        </w:rPr>
        <w:t>The UP function may send a PFCP Association Update Request to request the CP function to perform the release of the PFCP association, optionally providing a Graceful Release Period.</w:t>
      </w:r>
      <w:bookmarkStart w:id="2926" w:name="OLE_LINK4"/>
    </w:p>
    <w:p w14:paraId="1B0DE120" w14:textId="77777777" w:rsidR="00EE5860" w:rsidRPr="00441CD0" w:rsidRDefault="00EE5860" w:rsidP="00EE5860">
      <w:pPr>
        <w:rPr>
          <w:lang w:val="en-US"/>
        </w:rPr>
      </w:pPr>
      <w:r w:rsidRPr="00441CD0">
        <w:rPr>
          <w:lang w:val="en-US"/>
        </w:rPr>
        <w:t>When the Enhanced PFCP Association Release feature (EPFAR) (see clause 5.18) is supported by both the CP function and UP function, the UP function:</w:t>
      </w:r>
    </w:p>
    <w:p w14:paraId="7E8254AC" w14:textId="77777777" w:rsidR="00EE5860" w:rsidRPr="00441CD0" w:rsidRDefault="00EE5860" w:rsidP="00EE5860">
      <w:pPr>
        <w:pStyle w:val="B1"/>
        <w:rPr>
          <w:lang w:val="en-US"/>
        </w:rPr>
      </w:pPr>
      <w:r w:rsidRPr="00441CD0">
        <w:rPr>
          <w:noProof/>
        </w:rPr>
        <w:t>-</w:t>
      </w:r>
      <w:r w:rsidRPr="00441CD0">
        <w:rPr>
          <w:noProof/>
        </w:rPr>
        <w:tab/>
        <w:t xml:space="preserve">may send a PFCP Association Update Request with the flag "PFCP Association Release Preparation" set to "1" when the UP function decides to release the PFCP association and thus inform the CP function that all non-zero usage reports for those PFCP session affected by </w:t>
      </w:r>
      <w:r w:rsidRPr="00441CD0">
        <w:rPr>
          <w:lang w:val="en-US"/>
        </w:rPr>
        <w:t>the release of the PFCP association will be reported;</w:t>
      </w:r>
    </w:p>
    <w:p w14:paraId="68F758B2" w14:textId="77777777" w:rsidR="00EE5860" w:rsidRPr="00441CD0" w:rsidRDefault="00EE5860" w:rsidP="00EE5860">
      <w:pPr>
        <w:pStyle w:val="B1"/>
        <w:rPr>
          <w:lang w:val="en-US"/>
        </w:rPr>
      </w:pPr>
      <w:r w:rsidRPr="00441CD0">
        <w:rPr>
          <w:lang w:val="en-US"/>
        </w:rPr>
        <w:t>-</w:t>
      </w:r>
      <w:r w:rsidRPr="00441CD0">
        <w:rPr>
          <w:lang w:val="en-US"/>
        </w:rPr>
        <w:tab/>
        <w:t>shall then send a PFCP Association Update Request, with the URSS flag set to "1" once all non-zero usage reports for all the PFCP Sessions affected by the release of PFCP Association have been sent to the CP function.</w:t>
      </w:r>
      <w:bookmarkEnd w:id="2926"/>
    </w:p>
    <w:p w14:paraId="74129B93" w14:textId="77777777" w:rsidR="00EE5860" w:rsidRPr="00441CD0" w:rsidRDefault="00EE5860" w:rsidP="00EE5860">
      <w:pPr>
        <w:rPr>
          <w:lang w:val="en-US"/>
        </w:rPr>
      </w:pPr>
      <w:bookmarkStart w:id="2927" w:name="_Toc19717209"/>
      <w:bookmarkStart w:id="2928" w:name="_Toc27490692"/>
      <w:bookmarkStart w:id="2929" w:name="_Toc27556985"/>
      <w:bookmarkStart w:id="2930" w:name="_Toc27723902"/>
      <w:r w:rsidRPr="00441CD0">
        <w:rPr>
          <w:lang w:val="en-US"/>
        </w:rPr>
        <w:t xml:space="preserve">After reception of the PFCP Association Update Response, the UP function shall consider that the PFCP association is still setup until receiving a PFCP Association Release Request. When the UP function requests to release the PFCP Association and sends a PFCP Association Update Request message with a Graceful Release Period or with the URSS flag set, </w:t>
      </w:r>
      <w:r w:rsidRPr="00C95CC3">
        <w:rPr>
          <w:lang w:val="en-US"/>
        </w:rPr>
        <w:t xml:space="preserve">if </w:t>
      </w:r>
      <w:r w:rsidRPr="00441CD0">
        <w:rPr>
          <w:lang w:val="en-US"/>
        </w:rPr>
        <w:t xml:space="preserve">no PFCP Association Release </w:t>
      </w:r>
      <w:r w:rsidRPr="00565B48">
        <w:rPr>
          <w:lang w:val="en-US"/>
        </w:rPr>
        <w:t xml:space="preserve">Request </w:t>
      </w:r>
      <w:r w:rsidRPr="00C95CC3">
        <w:rPr>
          <w:lang w:val="en-US"/>
        </w:rPr>
        <w:t xml:space="preserve">is </w:t>
      </w:r>
      <w:r w:rsidRPr="00565B48">
        <w:rPr>
          <w:lang w:val="en-US"/>
        </w:rPr>
        <w:t xml:space="preserve">received </w:t>
      </w:r>
      <w:r w:rsidRPr="00441CD0">
        <w:rPr>
          <w:lang w:val="en-US"/>
        </w:rPr>
        <w:t>before the Graceful Release Period or a configurable timer (when the URSS flag is set) expires, the UP function may locally release the association, behaving as if the PFCP Association Release Request had been received.</w:t>
      </w:r>
    </w:p>
    <w:p w14:paraId="08E73A5C" w14:textId="77777777" w:rsidR="00EE5860" w:rsidRPr="00441CD0" w:rsidRDefault="00EE5860" w:rsidP="00EE5860">
      <w:pPr>
        <w:pStyle w:val="Heading5"/>
      </w:pPr>
      <w:bookmarkStart w:id="2931" w:name="_Toc36030975"/>
      <w:bookmarkStart w:id="2932" w:name="_Toc36042895"/>
      <w:bookmarkStart w:id="2933" w:name="_Toc36814220"/>
      <w:bookmarkStart w:id="2934" w:name="_Toc44689074"/>
      <w:bookmarkStart w:id="2935" w:name="_Toc44923828"/>
      <w:bookmarkStart w:id="2936" w:name="_Toc51860797"/>
      <w:bookmarkStart w:id="2937" w:name="_Toc57930568"/>
      <w:bookmarkStart w:id="2938" w:name="_Toc57931198"/>
      <w:bookmarkStart w:id="2939" w:name="_Toc67499592"/>
      <w:r w:rsidRPr="00441CD0">
        <w:t>6.2.7.3.2</w:t>
      </w:r>
      <w:r w:rsidRPr="00441CD0">
        <w:tab/>
        <w:t>CP Function Behaviour</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29B69AE3" w14:textId="77777777" w:rsidR="00EE5860" w:rsidRPr="00441CD0" w:rsidRDefault="00EE5860" w:rsidP="00EE5860">
      <w:r w:rsidRPr="00441CD0">
        <w:t>When receiving a PFCP Association Update Request, the CP function:</w:t>
      </w:r>
    </w:p>
    <w:p w14:paraId="5D60CA88" w14:textId="77777777" w:rsidR="00EE5860" w:rsidRPr="00441CD0" w:rsidRDefault="00EE5860" w:rsidP="00EE5860">
      <w:pPr>
        <w:pStyle w:val="B1"/>
      </w:pPr>
      <w:r w:rsidRPr="00441CD0">
        <w:t>-</w:t>
      </w:r>
      <w:r w:rsidRPr="00441CD0">
        <w:tab/>
        <w:t>shall update the list of optional features of the UP function, when received;</w:t>
      </w:r>
    </w:p>
    <w:p w14:paraId="6546BBF7"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CP Function;</w:t>
      </w:r>
    </w:p>
    <w:p w14:paraId="65A5D688"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26241D83" w14:textId="77777777" w:rsidR="00EE5860" w:rsidRPr="00441CD0" w:rsidRDefault="00EE5860" w:rsidP="00EE5860">
      <w:pPr>
        <w:rPr>
          <w:noProof/>
        </w:rPr>
      </w:pPr>
      <w:r w:rsidRPr="00441CD0">
        <w:t xml:space="preserve">If the UP function has requested to release the PFCP association in the PFCP Association Update Request, the CP function should initiate a PFCP Association Release Request to release the PFCP association, as soon as possible if no Graceful Release Period was included in the request or before the expiry of the Graceful Release Period. </w:t>
      </w:r>
      <w:bookmarkStart w:id="2940" w:name="_Hlk536540859"/>
      <w:r w:rsidRPr="00441CD0">
        <w:t xml:space="preserve">The CP function should stop creating new PFCP sessions in the UP function during the Graceful Release Period. </w:t>
      </w:r>
      <w:r w:rsidRPr="00441CD0">
        <w:rPr>
          <w:noProof/>
        </w:rPr>
        <w:t xml:space="preserve">When the final usage report(s) for a PFCP Session (upon being deleted) is required, e.g. </w:t>
      </w:r>
      <w:r w:rsidRPr="00441CD0">
        <w:t xml:space="preserve">based on </w:t>
      </w:r>
      <w:r w:rsidRPr="00441CD0">
        <w:rPr>
          <w:noProof/>
        </w:rPr>
        <w:t>operator policies, the CP function should initiate a PFCP Session Deletion Procedure to collect the usage reports per PFCP Session affected by the release of PFCP Association before the Graceful Release Period is expired.</w:t>
      </w:r>
      <w:bookmarkEnd w:id="2940"/>
    </w:p>
    <w:p w14:paraId="528CF8F7" w14:textId="77777777" w:rsidR="00EE5860" w:rsidRPr="00441CD0" w:rsidRDefault="00EE5860" w:rsidP="00EE5860">
      <w:pPr>
        <w:rPr>
          <w:lang w:val="en-US"/>
        </w:rPr>
      </w:pPr>
      <w:r w:rsidRPr="00441CD0">
        <w:t xml:space="preserve">When </w:t>
      </w:r>
      <w:r w:rsidRPr="00441CD0">
        <w:rPr>
          <w:noProof/>
        </w:rPr>
        <w:t>both the CP function and UP function support the EPFAR feature</w:t>
      </w:r>
      <w:r w:rsidRPr="00441CD0">
        <w:rPr>
          <w:lang w:val="en-US"/>
        </w:rPr>
        <w:t xml:space="preserve">, and </w:t>
      </w:r>
      <w:r w:rsidRPr="00441CD0">
        <w:t xml:space="preserve">if the </w:t>
      </w:r>
      <w:r w:rsidRPr="00441CD0">
        <w:rPr>
          <w:lang w:val="en-US"/>
        </w:rPr>
        <w:t xml:space="preserve">UP function has set the URSS flag to "1" in the PFCP Association Update Request message, the CP function shall </w:t>
      </w:r>
      <w:r>
        <w:rPr>
          <w:rFonts w:hint="eastAsia"/>
          <w:lang w:val="en-US" w:eastAsia="zh-CN"/>
        </w:rPr>
        <w:t>send the PFCP Association Update Response with successful cause value to</w:t>
      </w:r>
      <w:r>
        <w:rPr>
          <w:rFonts w:hint="eastAsia"/>
          <w:noProof/>
          <w:lang w:eastAsia="zh-CN"/>
        </w:rPr>
        <w:t xml:space="preserve"> indicate the </w:t>
      </w:r>
      <w:r w:rsidRPr="00441CD0">
        <w:t>PFCP Association Update Request is handled successfully</w:t>
      </w:r>
      <w:r>
        <w:rPr>
          <w:rFonts w:hint="eastAsia"/>
          <w:lang w:eastAsia="zh-CN"/>
        </w:rPr>
        <w:t xml:space="preserve"> and then </w:t>
      </w:r>
      <w:r w:rsidRPr="00441CD0">
        <w:rPr>
          <w:lang w:val="en-US"/>
        </w:rPr>
        <w:t>immediately initiate the PFCP Association Release Procedure, as specified in clause 5.18.</w:t>
      </w:r>
    </w:p>
    <w:p w14:paraId="0537F56C" w14:textId="77777777" w:rsidR="00EE5860" w:rsidRPr="00441CD0" w:rsidRDefault="00EE5860" w:rsidP="00EE5860">
      <w:pPr>
        <w:rPr>
          <w:rFonts w:eastAsia="SimSun"/>
        </w:rPr>
      </w:pPr>
      <w:r w:rsidRPr="00441CD0">
        <w:rPr>
          <w:rFonts w:eastAsia="SimSun"/>
        </w:rPr>
        <w:t xml:space="preserve">If the UP function has included </w:t>
      </w:r>
      <w:r w:rsidRPr="00441CD0">
        <w:t>UE IP address Pool Identity</w:t>
      </w:r>
      <w:r w:rsidRPr="00441CD0">
        <w:rPr>
          <w:rFonts w:eastAsia="SimSun"/>
        </w:rPr>
        <w:t xml:space="preserve"> IE in the PFCP Association Update Request message, the CP function shall use it to overwrite </w:t>
      </w:r>
      <w:r w:rsidRPr="00441CD0">
        <w:rPr>
          <w:lang w:val="en-US"/>
        </w:rPr>
        <w:t xml:space="preserve">the </w:t>
      </w:r>
      <w:r w:rsidRPr="00441CD0">
        <w:t>UE IP address Pool Identity</w:t>
      </w:r>
      <w:r w:rsidRPr="00441CD0">
        <w:rPr>
          <w:lang w:val="en-US"/>
        </w:rPr>
        <w:t xml:space="preserve"> previously received from the UP function</w:t>
      </w:r>
      <w:r w:rsidRPr="00441CD0">
        <w:rPr>
          <w:rFonts w:eastAsia="SimSun"/>
        </w:rPr>
        <w:t>.</w:t>
      </w:r>
    </w:p>
    <w:p w14:paraId="4ECEF3F8" w14:textId="77777777" w:rsidR="00EE5860" w:rsidRPr="00441CD0" w:rsidRDefault="00EE5860" w:rsidP="00EE5860">
      <w:pPr>
        <w:pStyle w:val="Heading3"/>
      </w:pPr>
      <w:bookmarkStart w:id="2941" w:name="_Toc19717210"/>
      <w:bookmarkStart w:id="2942" w:name="_Toc27490693"/>
      <w:bookmarkStart w:id="2943" w:name="_Toc27556986"/>
      <w:bookmarkStart w:id="2944" w:name="_Toc27723903"/>
      <w:bookmarkStart w:id="2945" w:name="_Toc36030976"/>
      <w:bookmarkStart w:id="2946" w:name="_Toc36042896"/>
      <w:bookmarkStart w:id="2947" w:name="_Toc36814221"/>
      <w:bookmarkStart w:id="2948" w:name="_Toc44689075"/>
      <w:bookmarkStart w:id="2949" w:name="_Toc44923829"/>
      <w:bookmarkStart w:id="2950" w:name="_Toc51860798"/>
      <w:bookmarkStart w:id="2951" w:name="_Toc57930569"/>
      <w:bookmarkStart w:id="2952" w:name="_Toc57931199"/>
      <w:bookmarkStart w:id="2953" w:name="_Toc67499593"/>
      <w:r w:rsidRPr="00441CD0">
        <w:rPr>
          <w:lang w:eastAsia="zh-CN"/>
        </w:rPr>
        <w:t>6.2.8</w:t>
      </w:r>
      <w:r w:rsidRPr="00441CD0">
        <w:rPr>
          <w:lang w:eastAsia="zh-CN"/>
        </w:rPr>
        <w:tab/>
      </w:r>
      <w:r w:rsidRPr="00441CD0">
        <w:t>PFCP Association Release Procedure</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747252B9" w14:textId="77777777" w:rsidR="00EE5860" w:rsidRPr="00441CD0" w:rsidRDefault="00EE5860" w:rsidP="00EE5860">
      <w:pPr>
        <w:pStyle w:val="Heading4"/>
      </w:pPr>
      <w:bookmarkStart w:id="2954" w:name="_Toc19717211"/>
      <w:bookmarkStart w:id="2955" w:name="_Toc27490694"/>
      <w:bookmarkStart w:id="2956" w:name="_Toc27556987"/>
      <w:bookmarkStart w:id="2957" w:name="_Toc27723904"/>
      <w:bookmarkStart w:id="2958" w:name="_Toc36030977"/>
      <w:bookmarkStart w:id="2959" w:name="_Toc36042897"/>
      <w:bookmarkStart w:id="2960" w:name="_Toc36814222"/>
      <w:bookmarkStart w:id="2961" w:name="_Toc44689076"/>
      <w:bookmarkStart w:id="2962" w:name="_Toc44923830"/>
      <w:bookmarkStart w:id="2963" w:name="_Toc51860799"/>
      <w:bookmarkStart w:id="2964" w:name="_Toc57930570"/>
      <w:bookmarkStart w:id="2965" w:name="_Toc57931200"/>
      <w:bookmarkStart w:id="2966" w:name="_Toc67499594"/>
      <w:r w:rsidRPr="00441CD0">
        <w:t>6.2.8.1</w:t>
      </w:r>
      <w:r w:rsidRPr="00441CD0">
        <w:tab/>
        <w:t>General</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60DC770B" w14:textId="77777777" w:rsidR="00EE5860" w:rsidRDefault="00EE5860" w:rsidP="00EE5860">
      <w:r>
        <w:rPr>
          <w:rFonts w:eastAsia="SimSun"/>
          <w:lang w:val="en-US"/>
        </w:rPr>
        <w:t xml:space="preserve">PFCP </w:t>
      </w:r>
      <w:r w:rsidRPr="00441CD0">
        <w:t xml:space="preserve">Association </w:t>
      </w:r>
      <w:r>
        <w:t>Release</w:t>
      </w:r>
      <w:r w:rsidRPr="00441CD0">
        <w:t xml:space="preserve"> </w:t>
      </w:r>
      <w:r>
        <w:rPr>
          <w:rFonts w:eastAsia="SimSun"/>
          <w:lang w:val="en-US"/>
        </w:rPr>
        <w:t>is a node level procedure.</w:t>
      </w:r>
    </w:p>
    <w:p w14:paraId="04CFDA4F" w14:textId="77777777" w:rsidR="00EE5860" w:rsidRPr="00441CD0" w:rsidRDefault="00EE5860" w:rsidP="00EE5860">
      <w:pPr>
        <w:rPr>
          <w:lang w:eastAsia="zh-CN"/>
        </w:rPr>
      </w:pPr>
      <w:r w:rsidRPr="00441CD0">
        <w:rPr>
          <w:lang w:eastAsia="zh-CN"/>
        </w:rPr>
        <w:lastRenderedPageBreak/>
        <w:t xml:space="preserve">The PFCP Association Release </w:t>
      </w:r>
      <w:r w:rsidRPr="00441CD0">
        <w:t>procedure</w:t>
      </w:r>
      <w:r w:rsidRPr="00441CD0">
        <w:rPr>
          <w:lang w:eastAsia="zh-CN"/>
        </w:rPr>
        <w:t xml:space="preserve"> shall be used to terminate </w:t>
      </w:r>
      <w:r w:rsidRPr="00441CD0">
        <w:rPr>
          <w:bCs/>
          <w:lang w:eastAsia="zh-CN"/>
        </w:rPr>
        <w:t xml:space="preserve">the PFCP association between the CP Function and the UP Function due to e.g. OAM reasons. The </w:t>
      </w:r>
      <w:r w:rsidRPr="00441CD0">
        <w:rPr>
          <w:lang w:eastAsia="zh-CN"/>
        </w:rPr>
        <w:t>PFCP Association Release Request may be initiated by the CP function.</w:t>
      </w:r>
    </w:p>
    <w:p w14:paraId="34F6BF19" w14:textId="77777777" w:rsidR="00EE5860" w:rsidRPr="00441CD0" w:rsidRDefault="00EE5860" w:rsidP="00EE5860">
      <w:r w:rsidRPr="00441CD0">
        <w:rPr>
          <w:noProof/>
        </w:rPr>
        <w:t xml:space="preserve">When the final usage report(s) for a PFCP Session is required, e.g. </w:t>
      </w:r>
      <w:r w:rsidRPr="00441CD0">
        <w:t xml:space="preserve">based on the </w:t>
      </w:r>
      <w:r w:rsidRPr="00441CD0">
        <w:rPr>
          <w:noProof/>
        </w:rPr>
        <w:t>operator policies, the CP function should retrieve the final usage reports for the PFCP Sessions affected by the release of PFCP Association, i.e. by initiating a PFCP Session Deletion Procedure towards the UP function for every PFCP session, before it initiates PFCP Association Release Request.</w:t>
      </w:r>
    </w:p>
    <w:p w14:paraId="790DF6F9" w14:textId="77777777" w:rsidR="00EE5860" w:rsidRPr="00441CD0" w:rsidRDefault="00EE5860" w:rsidP="00EE5860">
      <w:pPr>
        <w:pStyle w:val="Heading4"/>
      </w:pPr>
      <w:bookmarkStart w:id="2967" w:name="_Toc19717212"/>
      <w:bookmarkStart w:id="2968" w:name="_Toc27490695"/>
      <w:bookmarkStart w:id="2969" w:name="_Toc27556988"/>
      <w:bookmarkStart w:id="2970" w:name="_Toc27723905"/>
      <w:bookmarkStart w:id="2971" w:name="_Toc36030978"/>
      <w:bookmarkStart w:id="2972" w:name="_Toc36042898"/>
      <w:bookmarkStart w:id="2973" w:name="_Toc36814223"/>
      <w:bookmarkStart w:id="2974" w:name="_Toc44689077"/>
      <w:bookmarkStart w:id="2975" w:name="_Toc44923831"/>
      <w:bookmarkStart w:id="2976" w:name="_Toc51860800"/>
      <w:bookmarkStart w:id="2977" w:name="_Toc57930571"/>
      <w:bookmarkStart w:id="2978" w:name="_Toc57931201"/>
      <w:bookmarkStart w:id="2979" w:name="_Toc67499595"/>
      <w:r w:rsidRPr="00441CD0">
        <w:t>6.2.8.2</w:t>
      </w:r>
      <w:r w:rsidRPr="00441CD0">
        <w:tab/>
        <w:t>CP Function Behaviour</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27C8A6F2" w14:textId="77777777" w:rsidR="00EE5860" w:rsidRPr="00441CD0" w:rsidRDefault="00EE5860" w:rsidP="00EE5860">
      <w:r w:rsidRPr="00441CD0">
        <w:t>If the CP function initiates the PFCP Association Release procedure to release an existing PFCP association, the CP function:</w:t>
      </w:r>
    </w:p>
    <w:p w14:paraId="57B94863" w14:textId="77777777" w:rsidR="00EE5860" w:rsidRPr="00441CD0" w:rsidRDefault="00EE5860" w:rsidP="00EE5860">
      <w:pPr>
        <w:pStyle w:val="B1"/>
      </w:pPr>
      <w:r w:rsidRPr="00441CD0">
        <w:t>-</w:t>
      </w:r>
      <w:r w:rsidRPr="00441CD0">
        <w:tab/>
        <w:t>shall delete locally all the PFCP sessions related to that PFCP association when receiving the PFCP Association Release Response with the cause value success.</w:t>
      </w:r>
    </w:p>
    <w:p w14:paraId="7A1AD9D3" w14:textId="77777777" w:rsidR="00EE5860" w:rsidRPr="00441CD0" w:rsidRDefault="00EE5860" w:rsidP="00EE5860">
      <w:pPr>
        <w:pStyle w:val="Heading4"/>
      </w:pPr>
      <w:bookmarkStart w:id="2980" w:name="_Toc19717213"/>
      <w:bookmarkStart w:id="2981" w:name="_Toc27490696"/>
      <w:bookmarkStart w:id="2982" w:name="_Toc27556989"/>
      <w:bookmarkStart w:id="2983" w:name="_Toc27723906"/>
      <w:bookmarkStart w:id="2984" w:name="_Toc36030979"/>
      <w:bookmarkStart w:id="2985" w:name="_Toc36042899"/>
      <w:bookmarkStart w:id="2986" w:name="_Toc36814224"/>
      <w:bookmarkStart w:id="2987" w:name="_Toc44689078"/>
      <w:bookmarkStart w:id="2988" w:name="_Toc44923832"/>
      <w:bookmarkStart w:id="2989" w:name="_Toc51860801"/>
      <w:bookmarkStart w:id="2990" w:name="_Toc57930572"/>
      <w:bookmarkStart w:id="2991" w:name="_Toc57931202"/>
      <w:bookmarkStart w:id="2992" w:name="_Toc67499596"/>
      <w:r w:rsidRPr="00441CD0">
        <w:t>6.2.8.3</w:t>
      </w:r>
      <w:r w:rsidRPr="00441CD0">
        <w:tab/>
        <w:t>UP Function behaviour</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73236803" w14:textId="77777777" w:rsidR="00EE5860" w:rsidRPr="00441CD0" w:rsidRDefault="00EE5860" w:rsidP="00EE5860">
      <w:r w:rsidRPr="00441CD0">
        <w:t>When the UP function receives a PFCP Association Release Request, the UP function:</w:t>
      </w:r>
    </w:p>
    <w:p w14:paraId="305A3EBD" w14:textId="77777777" w:rsidR="00EE5860" w:rsidRPr="00441CD0" w:rsidRDefault="00EE5860" w:rsidP="00EE5860">
      <w:pPr>
        <w:pStyle w:val="B1"/>
      </w:pPr>
      <w:r w:rsidRPr="00441CD0">
        <w:t>-</w:t>
      </w:r>
      <w:r w:rsidRPr="00441CD0">
        <w:tab/>
        <w:t>shall delete all the PFCP sessions related to that PFCP association locally;</w:t>
      </w:r>
    </w:p>
    <w:p w14:paraId="1125B80C" w14:textId="77777777" w:rsidR="00EE5860" w:rsidRPr="00441CD0" w:rsidRDefault="00EE5860" w:rsidP="00EE5860">
      <w:pPr>
        <w:pStyle w:val="B1"/>
      </w:pPr>
      <w:r w:rsidRPr="00441CD0">
        <w:t>-</w:t>
      </w:r>
      <w:r w:rsidRPr="00441CD0">
        <w:tab/>
        <w:t>shall delete the PFCP association and any related information (e.g. Node ID of the CP function);</w:t>
      </w:r>
    </w:p>
    <w:p w14:paraId="6F126099" w14:textId="77777777" w:rsidR="00EE5860" w:rsidRPr="00441CD0" w:rsidRDefault="00EE5860" w:rsidP="00EE5860">
      <w:pPr>
        <w:pStyle w:val="B1"/>
      </w:pPr>
      <w:r w:rsidRPr="00441CD0">
        <w:t>-</w:t>
      </w:r>
      <w:r w:rsidRPr="00441CD0">
        <w:tab/>
        <w:t>shall send a PFCP Association Release Response with a successful cause.</w:t>
      </w:r>
    </w:p>
    <w:p w14:paraId="2F10CF49" w14:textId="77777777" w:rsidR="00EE5860" w:rsidRPr="00441CD0" w:rsidRDefault="00EE5860" w:rsidP="00EE5860">
      <w:pPr>
        <w:pStyle w:val="NO"/>
      </w:pPr>
      <w:r w:rsidRPr="00441CD0">
        <w:t>NOTE:</w:t>
      </w:r>
      <w:r w:rsidRPr="00441CD0">
        <w:tab/>
        <w:t>The UP function always accepts a PFCP Association Release Request.</w:t>
      </w:r>
    </w:p>
    <w:p w14:paraId="32ECE72E" w14:textId="77777777" w:rsidR="00EE5860" w:rsidRPr="00441CD0" w:rsidRDefault="00EE5860" w:rsidP="00EE5860">
      <w:pPr>
        <w:pStyle w:val="Heading3"/>
        <w:rPr>
          <w:lang w:val="x-none" w:eastAsia="zh-CN"/>
        </w:rPr>
      </w:pPr>
      <w:bookmarkStart w:id="2993" w:name="_Toc19717214"/>
      <w:bookmarkStart w:id="2994" w:name="_Toc27490697"/>
      <w:bookmarkStart w:id="2995" w:name="_Toc27556990"/>
      <w:bookmarkStart w:id="2996" w:name="_Toc27723907"/>
      <w:bookmarkStart w:id="2997" w:name="_Toc36030980"/>
      <w:bookmarkStart w:id="2998" w:name="_Toc36042900"/>
      <w:bookmarkStart w:id="2999" w:name="_Toc36814225"/>
      <w:bookmarkStart w:id="3000" w:name="_Toc44689079"/>
      <w:bookmarkStart w:id="3001" w:name="_Toc44923833"/>
      <w:bookmarkStart w:id="3002" w:name="_Toc51860802"/>
      <w:bookmarkStart w:id="3003" w:name="_Toc57930573"/>
      <w:bookmarkStart w:id="3004" w:name="_Toc57931203"/>
      <w:bookmarkStart w:id="3005" w:name="_Toc67499597"/>
      <w:r w:rsidRPr="00441CD0">
        <w:rPr>
          <w:lang w:eastAsia="zh-CN"/>
        </w:rPr>
        <w:t>6.2.9</w:t>
      </w:r>
      <w:r w:rsidRPr="00441CD0">
        <w:rPr>
          <w:lang w:eastAsia="zh-CN"/>
        </w:rPr>
        <w:tab/>
        <w:t>PFCP Node Report Procedure</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456DAA60" w14:textId="77777777" w:rsidR="00EE5860" w:rsidRPr="00441CD0" w:rsidRDefault="00EE5860" w:rsidP="00EE5860">
      <w:pPr>
        <w:pStyle w:val="Heading4"/>
        <w:rPr>
          <w:lang w:val="en-US"/>
        </w:rPr>
      </w:pPr>
      <w:bookmarkStart w:id="3006" w:name="_Toc19717215"/>
      <w:bookmarkStart w:id="3007" w:name="_Toc27490698"/>
      <w:bookmarkStart w:id="3008" w:name="_Toc27556991"/>
      <w:bookmarkStart w:id="3009" w:name="_Toc27723908"/>
      <w:bookmarkStart w:id="3010" w:name="_Toc36030981"/>
      <w:bookmarkStart w:id="3011" w:name="_Toc36042901"/>
      <w:bookmarkStart w:id="3012" w:name="_Toc36814226"/>
      <w:bookmarkStart w:id="3013" w:name="_Toc44689080"/>
      <w:bookmarkStart w:id="3014" w:name="_Toc44923834"/>
      <w:bookmarkStart w:id="3015" w:name="_Toc51860803"/>
      <w:bookmarkStart w:id="3016" w:name="_Toc57930574"/>
      <w:bookmarkStart w:id="3017" w:name="_Toc57931204"/>
      <w:bookmarkStart w:id="3018" w:name="_Toc67499598"/>
      <w:r w:rsidRPr="00441CD0">
        <w:t>6.2.9.1</w:t>
      </w:r>
      <w:r w:rsidRPr="00441CD0">
        <w:tab/>
        <w:t>General</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1B2DF679" w14:textId="77777777" w:rsidR="00EE5860" w:rsidRDefault="00EE5860" w:rsidP="00EE5860">
      <w:r w:rsidRPr="00441CD0">
        <w:rPr>
          <w:lang w:eastAsia="zh-CN"/>
        </w:rPr>
        <w:t>PFCP Node Report Procedure</w:t>
      </w:r>
      <w:r>
        <w:rPr>
          <w:rFonts w:eastAsia="SimSun"/>
          <w:lang w:val="en-US"/>
        </w:rPr>
        <w:t xml:space="preserve"> is a node level procedure.</w:t>
      </w:r>
    </w:p>
    <w:p w14:paraId="4D555261" w14:textId="77777777" w:rsidR="00EE5860" w:rsidRPr="00441CD0" w:rsidRDefault="00EE5860" w:rsidP="00EE5860">
      <w:pPr>
        <w:rPr>
          <w:rFonts w:eastAsia="SimSun"/>
          <w:lang w:val="en-US"/>
        </w:rPr>
      </w:pPr>
      <w:r w:rsidRPr="00441CD0">
        <w:rPr>
          <w:rFonts w:eastAsia="SimSun"/>
          <w:lang w:val="en-US"/>
        </w:rPr>
        <w:t>The PFCP Node Report procedure shall be used by the UP function to report information to the CP function which is not related to a specific PFCP session, e.g. to report a user plane path failure affecting all the PFCP sessions towards a remote GTP-U peer.</w:t>
      </w:r>
    </w:p>
    <w:p w14:paraId="5D462595" w14:textId="77777777" w:rsidR="00EE5860" w:rsidRPr="00441CD0" w:rsidRDefault="00EE5860" w:rsidP="00EE5860">
      <w:pPr>
        <w:pStyle w:val="Heading4"/>
      </w:pPr>
      <w:bookmarkStart w:id="3019" w:name="_Toc19717216"/>
      <w:bookmarkStart w:id="3020" w:name="_Toc27490699"/>
      <w:bookmarkStart w:id="3021" w:name="_Toc27556992"/>
      <w:bookmarkStart w:id="3022" w:name="_Toc27723909"/>
      <w:bookmarkStart w:id="3023" w:name="_Toc36030982"/>
      <w:bookmarkStart w:id="3024" w:name="_Toc36042902"/>
      <w:bookmarkStart w:id="3025" w:name="_Toc36814227"/>
      <w:bookmarkStart w:id="3026" w:name="_Toc44689081"/>
      <w:bookmarkStart w:id="3027" w:name="_Toc44923835"/>
      <w:bookmarkStart w:id="3028" w:name="_Toc51860804"/>
      <w:bookmarkStart w:id="3029" w:name="_Toc57930575"/>
      <w:bookmarkStart w:id="3030" w:name="_Toc57931205"/>
      <w:bookmarkStart w:id="3031" w:name="_Toc67499599"/>
      <w:r w:rsidRPr="00441CD0">
        <w:t>6.2.9.2</w:t>
      </w:r>
      <w:r w:rsidRPr="00441CD0">
        <w:tab/>
        <w:t xml:space="preserve">UP </w:t>
      </w:r>
      <w:r w:rsidRPr="00441CD0">
        <w:rPr>
          <w:lang w:val="en-US"/>
        </w:rPr>
        <w:t>F</w:t>
      </w:r>
      <w:r w:rsidRPr="00441CD0">
        <w:t>unction Behaviour</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671CB6DE" w14:textId="77777777" w:rsidR="00EE5860" w:rsidRPr="00441CD0" w:rsidRDefault="00EE5860" w:rsidP="00EE5860">
      <w:r w:rsidRPr="00441CD0">
        <w:t>The UP</w:t>
      </w:r>
      <w:r w:rsidRPr="00441CD0">
        <w:rPr>
          <w:lang w:val="en-US"/>
        </w:rPr>
        <w:t xml:space="preserve"> function </w:t>
      </w:r>
      <w:r w:rsidRPr="00441CD0">
        <w:t>shall initiate the PFCP Node Report procedure to report information to the CP function</w:t>
      </w:r>
      <w:r w:rsidRPr="00441CD0">
        <w:rPr>
          <w:lang w:eastAsia="zh-CN"/>
        </w:rPr>
        <w:t xml:space="preserve">. </w:t>
      </w:r>
      <w:r w:rsidRPr="00441CD0">
        <w:t>The UP</w:t>
      </w:r>
      <w:r w:rsidRPr="00441CD0">
        <w:rPr>
          <w:lang w:val="en-US"/>
        </w:rPr>
        <w:t xml:space="preserve"> function</w:t>
      </w:r>
      <w:r w:rsidRPr="00441CD0">
        <w:t>:</w:t>
      </w:r>
    </w:p>
    <w:p w14:paraId="53A05882" w14:textId="77777777" w:rsidR="00EE5860" w:rsidRPr="00441CD0" w:rsidRDefault="00EE5860" w:rsidP="00EE5860">
      <w:pPr>
        <w:pStyle w:val="B1"/>
      </w:pPr>
      <w:r w:rsidRPr="00441CD0">
        <w:rPr>
          <w:lang w:val="en-US"/>
        </w:rPr>
        <w:t>-</w:t>
      </w:r>
      <w:r w:rsidRPr="00441CD0">
        <w:rPr>
          <w:lang w:val="en-US"/>
        </w:rPr>
        <w:tab/>
      </w:r>
      <w:r w:rsidRPr="00441CD0">
        <w:t xml:space="preserve">shall send the PFCP Node </w:t>
      </w:r>
      <w:r w:rsidRPr="00441CD0">
        <w:rPr>
          <w:lang w:val="en-US"/>
        </w:rPr>
        <w:t>Report R</w:t>
      </w:r>
      <w:r w:rsidRPr="00441CD0">
        <w:t>equest message, including the information to be reported.</w:t>
      </w:r>
    </w:p>
    <w:p w14:paraId="497068B7" w14:textId="77777777" w:rsidR="00EE5860" w:rsidRPr="00441CD0" w:rsidRDefault="00EE5860" w:rsidP="00EE5860">
      <w:r w:rsidRPr="00441CD0">
        <w:rPr>
          <w:lang w:val="en-US"/>
        </w:rPr>
        <w:t>When the UP function receives a PFCP Node Report Response with the cause success, the UP function shall consider the information successfully delivered to the CP function.</w:t>
      </w:r>
    </w:p>
    <w:p w14:paraId="786E0720" w14:textId="77777777" w:rsidR="00EE5860" w:rsidRPr="00441CD0" w:rsidRDefault="00EE5860" w:rsidP="00EE5860">
      <w:pPr>
        <w:pStyle w:val="Heading4"/>
      </w:pPr>
      <w:bookmarkStart w:id="3032" w:name="_Toc19717217"/>
      <w:bookmarkStart w:id="3033" w:name="_Toc27490700"/>
      <w:bookmarkStart w:id="3034" w:name="_Toc27556993"/>
      <w:bookmarkStart w:id="3035" w:name="_Toc27723910"/>
      <w:bookmarkStart w:id="3036" w:name="_Toc36030983"/>
      <w:bookmarkStart w:id="3037" w:name="_Toc36042903"/>
      <w:bookmarkStart w:id="3038" w:name="_Toc36814228"/>
      <w:bookmarkStart w:id="3039" w:name="_Toc44689082"/>
      <w:bookmarkStart w:id="3040" w:name="_Toc44923836"/>
      <w:bookmarkStart w:id="3041" w:name="_Toc51860805"/>
      <w:bookmarkStart w:id="3042" w:name="_Toc57930576"/>
      <w:bookmarkStart w:id="3043" w:name="_Toc57931206"/>
      <w:bookmarkStart w:id="3044" w:name="_Toc67499600"/>
      <w:r w:rsidRPr="00441CD0">
        <w:t>6.2.9.3</w:t>
      </w:r>
      <w:r w:rsidRPr="00441CD0">
        <w:tab/>
        <w:t xml:space="preserve">CP </w:t>
      </w:r>
      <w:r w:rsidRPr="00441CD0">
        <w:rPr>
          <w:lang w:val="en-US"/>
        </w:rPr>
        <w:t>F</w:t>
      </w:r>
      <w:r w:rsidRPr="00441CD0">
        <w:t>unction behaviour</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30143DE1" w14:textId="77777777" w:rsidR="00EE5860" w:rsidRPr="00441CD0" w:rsidRDefault="00EE5860" w:rsidP="00EE5860">
      <w:r w:rsidRPr="00441CD0">
        <w:t>When the CP function receives a PFCP Node Report Request message, it shall:</w:t>
      </w:r>
    </w:p>
    <w:p w14:paraId="13969FE8" w14:textId="77777777" w:rsidR="00EE5860" w:rsidRPr="00441CD0" w:rsidRDefault="00EE5860" w:rsidP="00EE5860">
      <w:pPr>
        <w:pStyle w:val="B1"/>
      </w:pPr>
      <w:r w:rsidRPr="00441CD0">
        <w:rPr>
          <w:lang w:val="en-US"/>
        </w:rPr>
        <w:t>-</w:t>
      </w:r>
      <w:r w:rsidRPr="00441CD0">
        <w:rPr>
          <w:lang w:val="en-US"/>
        </w:rPr>
        <w:tab/>
        <w:t xml:space="preserve">process the information being reported as appropriate </w:t>
      </w:r>
      <w:r w:rsidRPr="00441CD0">
        <w:t>and send a PFCP Node Report Response with the cause "success";</w:t>
      </w:r>
    </w:p>
    <w:p w14:paraId="14813F7B"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D6D0E00" w14:textId="77777777" w:rsidR="00EE5860" w:rsidRPr="00441CD0" w:rsidRDefault="00EE5860" w:rsidP="00EE5860">
      <w:pPr>
        <w:pStyle w:val="Heading2"/>
      </w:pPr>
      <w:bookmarkStart w:id="3045" w:name="_Toc19717218"/>
      <w:bookmarkStart w:id="3046" w:name="_Toc27490701"/>
      <w:bookmarkStart w:id="3047" w:name="_Toc27556994"/>
      <w:bookmarkStart w:id="3048" w:name="_Toc27723911"/>
      <w:bookmarkStart w:id="3049" w:name="_Toc36030984"/>
      <w:bookmarkStart w:id="3050" w:name="_Toc36042904"/>
      <w:bookmarkStart w:id="3051" w:name="_Toc36814229"/>
      <w:bookmarkStart w:id="3052" w:name="_Toc44689083"/>
      <w:bookmarkStart w:id="3053" w:name="_Toc44923837"/>
      <w:bookmarkStart w:id="3054" w:name="_Toc51860806"/>
      <w:bookmarkStart w:id="3055" w:name="_Toc57930577"/>
      <w:bookmarkStart w:id="3056" w:name="_Toc57931207"/>
      <w:bookmarkStart w:id="3057" w:name="_Toc67499601"/>
      <w:r w:rsidRPr="00441CD0">
        <w:lastRenderedPageBreak/>
        <w:t>6.3</w:t>
      </w:r>
      <w:r w:rsidRPr="00441CD0">
        <w:tab/>
        <w:t>PFCP Session Related Procedures</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1BBEF84F" w14:textId="77777777" w:rsidR="00EE5860" w:rsidRPr="00441CD0" w:rsidRDefault="00EE5860" w:rsidP="00EE5860">
      <w:pPr>
        <w:pStyle w:val="Heading3"/>
      </w:pPr>
      <w:bookmarkStart w:id="3058" w:name="_Toc19717219"/>
      <w:bookmarkStart w:id="3059" w:name="_Toc27490702"/>
      <w:bookmarkStart w:id="3060" w:name="_Toc27556995"/>
      <w:bookmarkStart w:id="3061" w:name="_Toc27723912"/>
      <w:bookmarkStart w:id="3062" w:name="_Toc36030985"/>
      <w:bookmarkStart w:id="3063" w:name="_Toc36042905"/>
      <w:bookmarkStart w:id="3064" w:name="_Toc36814230"/>
      <w:bookmarkStart w:id="3065" w:name="_Toc44689084"/>
      <w:bookmarkStart w:id="3066" w:name="_Toc44923838"/>
      <w:bookmarkStart w:id="3067" w:name="_Toc51860807"/>
      <w:bookmarkStart w:id="3068" w:name="_Toc57930578"/>
      <w:bookmarkStart w:id="3069" w:name="_Toc57931208"/>
      <w:bookmarkStart w:id="3070" w:name="_Toc67499602"/>
      <w:r w:rsidRPr="00441CD0">
        <w:t>6.3.1</w:t>
      </w:r>
      <w:r w:rsidRPr="00441CD0">
        <w:tab/>
        <w:t>General</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0848AE2B" w14:textId="77777777" w:rsidR="00EE5860" w:rsidRPr="00441CD0" w:rsidRDefault="00EE5860" w:rsidP="00EE5860">
      <w:pPr>
        <w:rPr>
          <w:lang w:val="en-US"/>
        </w:rPr>
      </w:pPr>
      <w:r w:rsidRPr="00441CD0">
        <w:rPr>
          <w:lang w:val="en-US"/>
        </w:rPr>
        <w:t>The following clauses describe the session related procedures over the Sxa, Sxb and Sxc reference points. The</w:t>
      </w:r>
      <w:r w:rsidRPr="00441CD0">
        <w:t xml:space="preserve"> behaviour</w:t>
      </w:r>
      <w:r w:rsidRPr="00441CD0">
        <w:rPr>
          <w:lang w:val="en-US"/>
        </w:rPr>
        <w:t xml:space="preserve"> of the CP function and UP function when sending and receiving session related messages is described.</w:t>
      </w:r>
    </w:p>
    <w:p w14:paraId="674E5553" w14:textId="77777777" w:rsidR="00EE5860" w:rsidRPr="00441CD0" w:rsidRDefault="00EE5860" w:rsidP="00EE5860">
      <w:pPr>
        <w:pStyle w:val="Heading3"/>
        <w:rPr>
          <w:lang w:val="x-none"/>
        </w:rPr>
      </w:pPr>
      <w:bookmarkStart w:id="3071" w:name="_Toc19717220"/>
      <w:bookmarkStart w:id="3072" w:name="_Toc27490703"/>
      <w:bookmarkStart w:id="3073" w:name="_Toc27556996"/>
      <w:bookmarkStart w:id="3074" w:name="_Toc27723913"/>
      <w:bookmarkStart w:id="3075" w:name="_Toc36030986"/>
      <w:bookmarkStart w:id="3076" w:name="_Toc36042906"/>
      <w:bookmarkStart w:id="3077" w:name="_Toc36814231"/>
      <w:bookmarkStart w:id="3078" w:name="_Toc44689085"/>
      <w:bookmarkStart w:id="3079" w:name="_Toc44923839"/>
      <w:bookmarkStart w:id="3080" w:name="_Toc51860808"/>
      <w:bookmarkStart w:id="3081" w:name="_Toc57930579"/>
      <w:bookmarkStart w:id="3082" w:name="_Toc57931209"/>
      <w:bookmarkStart w:id="3083" w:name="_Toc67499603"/>
      <w:r w:rsidRPr="00441CD0">
        <w:t>6.3.2</w:t>
      </w:r>
      <w:r w:rsidRPr="00441CD0">
        <w:tab/>
        <w:t>PFCP Session Establishment Procedure</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432C49B6" w14:textId="77777777" w:rsidR="00EE5860" w:rsidRPr="00441CD0" w:rsidRDefault="00EE5860" w:rsidP="00EE5860">
      <w:pPr>
        <w:pStyle w:val="Heading4"/>
        <w:rPr>
          <w:lang w:val="en-US"/>
        </w:rPr>
      </w:pPr>
      <w:bookmarkStart w:id="3084" w:name="_Toc19717221"/>
      <w:bookmarkStart w:id="3085" w:name="_Toc27490704"/>
      <w:bookmarkStart w:id="3086" w:name="_Toc27556997"/>
      <w:bookmarkStart w:id="3087" w:name="_Toc27723914"/>
      <w:bookmarkStart w:id="3088" w:name="_Toc36030987"/>
      <w:bookmarkStart w:id="3089" w:name="_Toc36042907"/>
      <w:bookmarkStart w:id="3090" w:name="_Toc36814232"/>
      <w:bookmarkStart w:id="3091" w:name="_Toc44689086"/>
      <w:bookmarkStart w:id="3092" w:name="_Toc44923840"/>
      <w:bookmarkStart w:id="3093" w:name="_Toc51860809"/>
      <w:bookmarkStart w:id="3094" w:name="_Toc57930580"/>
      <w:bookmarkStart w:id="3095" w:name="_Toc57931210"/>
      <w:bookmarkStart w:id="3096" w:name="_Toc67499604"/>
      <w:r w:rsidRPr="00441CD0">
        <w:t>6.3.2.1</w:t>
      </w:r>
      <w:r w:rsidRPr="00441CD0">
        <w:tab/>
        <w:t>General</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1514AEED" w14:textId="77777777" w:rsidR="00EE5860" w:rsidRPr="00441CD0" w:rsidRDefault="00EE5860" w:rsidP="00EE5860">
      <w:pPr>
        <w:rPr>
          <w:rFonts w:eastAsia="SimSun"/>
          <w:lang w:val="en-US"/>
        </w:rPr>
      </w:pPr>
      <w:r w:rsidRPr="00441CD0">
        <w:rPr>
          <w:rFonts w:eastAsia="SimSun"/>
          <w:lang w:val="en-US"/>
        </w:rPr>
        <w:t>The PFCP Session Establishment procedure shall be used to setup a PFCP session between CP function and UP function and configure Rules in the UP function so that the UP function can handle incoming packets.</w:t>
      </w:r>
    </w:p>
    <w:p w14:paraId="55876B79" w14:textId="77777777" w:rsidR="00EE5860" w:rsidRPr="00441CD0" w:rsidRDefault="00EE5860" w:rsidP="00EE5860">
      <w:pPr>
        <w:pStyle w:val="Heading4"/>
        <w:rPr>
          <w:lang w:val="x-none"/>
        </w:rPr>
      </w:pPr>
      <w:bookmarkStart w:id="3097" w:name="_Toc19717222"/>
      <w:bookmarkStart w:id="3098" w:name="_Toc27490705"/>
      <w:bookmarkStart w:id="3099" w:name="_Toc27556998"/>
      <w:bookmarkStart w:id="3100" w:name="_Toc27723915"/>
      <w:bookmarkStart w:id="3101" w:name="_Toc36030988"/>
      <w:bookmarkStart w:id="3102" w:name="_Toc36042908"/>
      <w:bookmarkStart w:id="3103" w:name="_Toc36814233"/>
      <w:bookmarkStart w:id="3104" w:name="_Toc44689087"/>
      <w:bookmarkStart w:id="3105" w:name="_Toc44923841"/>
      <w:bookmarkStart w:id="3106" w:name="_Toc51860810"/>
      <w:bookmarkStart w:id="3107" w:name="_Toc57930581"/>
      <w:bookmarkStart w:id="3108" w:name="_Toc57931211"/>
      <w:bookmarkStart w:id="3109" w:name="_Toc67499605"/>
      <w:r w:rsidRPr="00441CD0">
        <w:t>6.3.2.2</w:t>
      </w:r>
      <w:r w:rsidRPr="00441CD0">
        <w:tab/>
        <w:t xml:space="preserve">CP </w:t>
      </w:r>
      <w:r w:rsidRPr="00441CD0">
        <w:rPr>
          <w:lang w:val="en-US"/>
        </w:rPr>
        <w:t>F</w:t>
      </w:r>
      <w:r w:rsidRPr="00441CD0">
        <w:t>unction Behaviour</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4732F5B2" w14:textId="77777777" w:rsidR="00EE5860" w:rsidRPr="00441CD0" w:rsidRDefault="00EE5860" w:rsidP="00EE5860">
      <w:r w:rsidRPr="00441CD0">
        <w:t>The CP</w:t>
      </w:r>
      <w:r w:rsidRPr="00441CD0">
        <w:rPr>
          <w:lang w:val="en-US"/>
        </w:rPr>
        <w:t xml:space="preserve"> function</w:t>
      </w:r>
      <w:r w:rsidRPr="00441CD0">
        <w:t xml:space="preserve"> initiates the PFCP Session Establishment procedure to create a PFCP session for a PDN connection</w:t>
      </w:r>
      <w:r w:rsidRPr="00441CD0">
        <w:rPr>
          <w:lang w:eastAsia="zh-CN"/>
        </w:rPr>
        <w:t>, or IP-CAN session</w:t>
      </w:r>
      <w:r w:rsidRPr="00441CD0">
        <w:t xml:space="preserve"> </w:t>
      </w:r>
      <w:r w:rsidRPr="00441CD0">
        <w:rPr>
          <w:lang w:eastAsia="zh-CN"/>
        </w:rPr>
        <w:t>or TDF session or for applying a certain IP packets treatment which is not associated with any PDN connection or TDF session.</w:t>
      </w:r>
    </w:p>
    <w:p w14:paraId="0908875B" w14:textId="77777777" w:rsidR="00EE5860" w:rsidRPr="00441CD0" w:rsidRDefault="00EE5860" w:rsidP="00EE5860">
      <w:r w:rsidRPr="00441CD0">
        <w:t>The CP</w:t>
      </w:r>
      <w:r w:rsidRPr="00441CD0">
        <w:rPr>
          <w:lang w:val="en-US"/>
        </w:rPr>
        <w:t xml:space="preserve"> function</w:t>
      </w:r>
      <w:r w:rsidRPr="00441CD0">
        <w:t>:</w:t>
      </w:r>
    </w:p>
    <w:p w14:paraId="273D71CC"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E</w:t>
      </w:r>
      <w:r w:rsidRPr="00441CD0">
        <w:t>stablishm</w:t>
      </w:r>
      <w:r w:rsidRPr="00441CD0">
        <w:rPr>
          <w:lang w:val="en-US"/>
        </w:rPr>
        <w:t>e</w:t>
      </w:r>
      <w:r w:rsidRPr="00441CD0">
        <w:t xml:space="preserve">nt </w:t>
      </w:r>
      <w:r w:rsidRPr="00441CD0">
        <w:rPr>
          <w:lang w:val="en-US"/>
        </w:rPr>
        <w:t>R</w:t>
      </w:r>
      <w:r w:rsidRPr="00441CD0">
        <w:t>equest message with a new PFCP F-SEID together with Rules to be created;</w:t>
      </w:r>
    </w:p>
    <w:p w14:paraId="7B435A60" w14:textId="10A58E28" w:rsidR="00EE5860" w:rsidRPr="00441CD0" w:rsidRDefault="00EE5860" w:rsidP="00EE5860">
      <w:pPr>
        <w:pStyle w:val="B1"/>
        <w:rPr>
          <w:lang w:val="x-none"/>
        </w:rPr>
      </w:pPr>
      <w:r w:rsidRPr="00441CD0">
        <w:t>-</w:t>
      </w:r>
      <w:r w:rsidRPr="00441CD0">
        <w:tab/>
        <w:t>may include its current Recovery Time Stamp as specified in clause</w:t>
      </w:r>
      <w:r>
        <w:t> </w:t>
      </w:r>
      <w:r w:rsidRPr="00441CD0">
        <w:t xml:space="preserve">19A of </w:t>
      </w:r>
      <w:r w:rsidR="00415C19" w:rsidRPr="00441CD0">
        <w:t>TS</w:t>
      </w:r>
      <w:r w:rsidR="00415C19">
        <w:t> </w:t>
      </w:r>
      <w:r w:rsidR="00415C19" w:rsidRPr="00441CD0">
        <w:t>3</w:t>
      </w:r>
      <w:r w:rsidRPr="00441CD0">
        <w:t>GPP TS 23.007 [24].</w:t>
      </w:r>
    </w:p>
    <w:p w14:paraId="5E92E869" w14:textId="721EC9D5" w:rsidR="00433965" w:rsidRDefault="00433965" w:rsidP="00433965">
      <w:bookmarkStart w:id="3110" w:name="_Toc19717223"/>
      <w:bookmarkStart w:id="3111" w:name="_Toc27490706"/>
      <w:bookmarkStart w:id="3112" w:name="_Toc27556999"/>
      <w:bookmarkStart w:id="3113" w:name="_Toc27723916"/>
      <w:bookmarkStart w:id="3114" w:name="_Toc36030989"/>
      <w:bookmarkStart w:id="3115" w:name="_Toc36042909"/>
      <w:bookmarkStart w:id="3116" w:name="_Toc36814234"/>
      <w:bookmarkStart w:id="3117" w:name="_Toc44689088"/>
      <w:bookmarkStart w:id="3118" w:name="_Toc44923842"/>
      <w:bookmarkStart w:id="3119" w:name="_Toc51860811"/>
      <w:bookmarkStart w:id="3120" w:name="_Toc57930582"/>
      <w:bookmarkStart w:id="3121" w:name="_Toc57931212"/>
      <w:r>
        <w:rPr>
          <w:lang w:val="en-US"/>
        </w:rPr>
        <w:t xml:space="preserve">When the CP function receives a PFCP Session Establishment Response with </w:t>
      </w:r>
      <w:r>
        <w:rPr>
          <w:lang w:val="en-US"/>
        </w:rPr>
        <w:t xml:space="preserve">the </w:t>
      </w:r>
      <w:r>
        <w:rPr>
          <w:lang w:val="en-US"/>
        </w:rPr>
        <w:t xml:space="preserve">cause </w:t>
      </w:r>
      <w:r>
        <w:rPr>
          <w:lang w:val="en-US"/>
        </w:rPr>
        <w:t>"Request accepted (</w:t>
      </w:r>
      <w:r>
        <w:rPr>
          <w:lang w:val="en-US"/>
        </w:rPr>
        <w:t>success</w:t>
      </w:r>
      <w:r>
        <w:rPr>
          <w:lang w:val="en-US"/>
        </w:rPr>
        <w:t>)"</w:t>
      </w:r>
      <w:r>
        <w:rPr>
          <w:lang w:val="en-US"/>
        </w:rPr>
        <w:t>, the CP function shall continue with the procedure which triggered the PFCP Session Establishment procedure.</w:t>
      </w:r>
      <w:r>
        <w:rPr>
          <w:lang w:val="en-US"/>
        </w:rPr>
        <w:t xml:space="preserve"> If the CP function indicated support of the PSUCC feature (see clause 8.2.58) during the PFCP association setup or update procedure, and if the cause in the response indicates "Request partially accepted", the CP function shall behave as specified in clause 5.2.</w:t>
      </w:r>
      <w:r>
        <w:rPr>
          <w:lang w:val="en-US"/>
        </w:rPr>
        <w:t>9</w:t>
      </w:r>
      <w:r>
        <w:t>.</w:t>
      </w:r>
    </w:p>
    <w:p w14:paraId="2A2E276E" w14:textId="77777777" w:rsidR="00EE5860" w:rsidRPr="00441CD0" w:rsidRDefault="00EE5860" w:rsidP="00EE5860">
      <w:pPr>
        <w:pStyle w:val="Heading4"/>
      </w:pPr>
      <w:bookmarkStart w:id="3122" w:name="_Toc67499606"/>
      <w:r w:rsidRPr="00441CD0">
        <w:t>6.3.2.3</w:t>
      </w:r>
      <w:r w:rsidRPr="00441CD0">
        <w:tab/>
        <w:t xml:space="preserve">UP </w:t>
      </w:r>
      <w:r w:rsidRPr="00441CD0">
        <w:rPr>
          <w:lang w:val="en-US"/>
        </w:rPr>
        <w:t>F</w:t>
      </w:r>
      <w:r w:rsidRPr="00441CD0">
        <w:t>unction Behaviour</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47AB5D5C" w14:textId="2AF07659" w:rsidR="00EE5860" w:rsidRPr="00441CD0" w:rsidRDefault="00433965" w:rsidP="00EE5860">
      <w:r>
        <w:t>When the UP function receives a PFCP Session Establishment Request message</w:t>
      </w:r>
      <w:r w:rsidR="00EE5860" w:rsidRPr="00441CD0">
        <w:t>:</w:t>
      </w:r>
    </w:p>
    <w:p w14:paraId="14296752" w14:textId="523E6E7A" w:rsidR="00EE5860" w:rsidRPr="00441CD0" w:rsidRDefault="00EE5860" w:rsidP="00EE5860">
      <w:pPr>
        <w:pStyle w:val="B1"/>
      </w:pPr>
      <w:r w:rsidRPr="00441CD0">
        <w:rPr>
          <w:lang w:val="en-US"/>
        </w:rPr>
        <w:t>-</w:t>
      </w:r>
      <w:r w:rsidRPr="00441CD0">
        <w:rPr>
          <w:lang w:val="en-US"/>
        </w:rPr>
        <w:tab/>
      </w:r>
      <w:r w:rsidR="00433965">
        <w:rPr>
          <w:lang w:val="en-US"/>
        </w:rPr>
        <w:t xml:space="preserve">the UP function shall </w:t>
      </w:r>
      <w:r w:rsidRPr="00441CD0">
        <w:t>store and apply the rules received in the request and send a PFCP Session Establishment Response with cause "success", if all rules in the PFCP Session Establishment Request are stored and applied;</w:t>
      </w:r>
    </w:p>
    <w:p w14:paraId="262C23B9" w14:textId="6ED3B63B" w:rsidR="00433965" w:rsidRDefault="00EE5860" w:rsidP="00433965">
      <w:pPr>
        <w:pStyle w:val="B1"/>
      </w:pPr>
      <w:r w:rsidRPr="00441CD0">
        <w:rPr>
          <w:lang w:val="en-US"/>
        </w:rPr>
        <w:t>-</w:t>
      </w:r>
      <w:r w:rsidRPr="00441CD0">
        <w:rPr>
          <w:lang w:val="en-US"/>
        </w:rPr>
        <w:tab/>
      </w:r>
      <w:bookmarkStart w:id="3123" w:name="_Toc19717224"/>
      <w:bookmarkStart w:id="3124" w:name="_Toc27490707"/>
      <w:bookmarkStart w:id="3125" w:name="_Toc27557000"/>
      <w:bookmarkStart w:id="3126" w:name="_Toc27723917"/>
      <w:bookmarkStart w:id="3127" w:name="_Toc36030990"/>
      <w:bookmarkStart w:id="3128" w:name="_Toc36042910"/>
      <w:bookmarkStart w:id="3129" w:name="_Toc36814235"/>
      <w:bookmarkStart w:id="3130" w:name="_Toc44689089"/>
      <w:bookmarkStart w:id="3131" w:name="_Toc44923843"/>
      <w:bookmarkStart w:id="3132" w:name="_Toc51860812"/>
      <w:bookmarkStart w:id="3133" w:name="_Toc57930583"/>
      <w:bookmarkStart w:id="3134" w:name="_Toc57931213"/>
      <w:r w:rsidR="00433965">
        <w:t>Otherwise, if at least one rule failed to be stored or applied</w:t>
      </w:r>
      <w:r w:rsidR="00433965">
        <w:t>:</w:t>
      </w:r>
    </w:p>
    <w:p w14:paraId="066329D5" w14:textId="01E5A903" w:rsidR="00433965" w:rsidRDefault="00433965" w:rsidP="00433965">
      <w:pPr>
        <w:pStyle w:val="B2"/>
        <w:rPr>
          <w:lang w:val="en-US"/>
        </w:rPr>
      </w:pPr>
      <w:r>
        <w:t>-</w:t>
      </w:r>
      <w:r>
        <w:tab/>
        <w:t xml:space="preserve">the UP function shall </w:t>
      </w:r>
      <w:r>
        <w:t>return an appropriate error cause value with the Rule ID of the Rule causing the first error, discard all the received rules and not create any PFCP session context</w:t>
      </w:r>
      <w:r>
        <w:t xml:space="preserve">, if </w:t>
      </w:r>
      <w:r>
        <w:rPr>
          <w:lang w:val="en-US"/>
        </w:rPr>
        <w:t>the CP function or the UP function does not support the PSUCC feature (see clause 5.2.</w:t>
      </w:r>
      <w:r>
        <w:rPr>
          <w:lang w:val="en-US"/>
        </w:rPr>
        <w:t>9</w:t>
      </w:r>
      <w:r>
        <w:rPr>
          <w:lang w:val="en-US"/>
        </w:rPr>
        <w:t>); or</w:t>
      </w:r>
    </w:p>
    <w:p w14:paraId="254877A5" w14:textId="7CCE728F" w:rsidR="00433965" w:rsidRDefault="00433965" w:rsidP="00433965">
      <w:pPr>
        <w:pStyle w:val="B2"/>
        <w:rPr>
          <w:lang w:val="x-none"/>
        </w:rPr>
      </w:pPr>
      <w:r>
        <w:rPr>
          <w:lang w:val="en-US"/>
        </w:rPr>
        <w:t>-</w:t>
      </w:r>
      <w:r w:rsidR="00075654">
        <w:rPr>
          <w:lang w:val="en-US"/>
        </w:rPr>
        <w:tab/>
      </w:r>
      <w:r>
        <w:rPr>
          <w:lang w:val="en-US"/>
        </w:rPr>
        <w:t>alternatively, if the CP function indicated support of the PSUCC feature (see clause 8.2.58) during the PFCP association setup or update procedure, and if this feature is also supported by the UP function, the UP function should accept the request partially, if possible, and return a response indicating a partial acceptance of the request as specified in clause 5.2.</w:t>
      </w:r>
      <w:r>
        <w:rPr>
          <w:lang w:val="en-US"/>
        </w:rPr>
        <w:t>9</w:t>
      </w:r>
      <w:r>
        <w:t>.</w:t>
      </w:r>
    </w:p>
    <w:p w14:paraId="661DB7B2" w14:textId="6822AF4F" w:rsidR="00EE5860" w:rsidRPr="00441CD0" w:rsidRDefault="00EE5860" w:rsidP="00433965">
      <w:pPr>
        <w:pStyle w:val="B1"/>
      </w:pPr>
      <w:r w:rsidRPr="00441CD0">
        <w:t>6.3.3</w:t>
      </w:r>
      <w:r w:rsidRPr="00441CD0">
        <w:tab/>
        <w:t>PFCP Session Modification Procedure</w:t>
      </w:r>
      <w:bookmarkEnd w:id="3123"/>
      <w:bookmarkEnd w:id="3124"/>
      <w:bookmarkEnd w:id="3125"/>
      <w:bookmarkEnd w:id="3126"/>
      <w:bookmarkEnd w:id="3127"/>
      <w:bookmarkEnd w:id="3128"/>
      <w:bookmarkEnd w:id="3129"/>
      <w:bookmarkEnd w:id="3130"/>
      <w:bookmarkEnd w:id="3131"/>
      <w:bookmarkEnd w:id="3132"/>
      <w:bookmarkEnd w:id="3133"/>
      <w:bookmarkEnd w:id="3134"/>
    </w:p>
    <w:p w14:paraId="1D1D0387" w14:textId="77777777" w:rsidR="00EE5860" w:rsidRPr="00441CD0" w:rsidRDefault="00EE5860" w:rsidP="00EE5860">
      <w:pPr>
        <w:pStyle w:val="Heading4"/>
        <w:rPr>
          <w:lang w:val="en-US"/>
        </w:rPr>
      </w:pPr>
      <w:bookmarkStart w:id="3135" w:name="_Toc19717225"/>
      <w:bookmarkStart w:id="3136" w:name="_Toc27490708"/>
      <w:bookmarkStart w:id="3137" w:name="_Toc27557001"/>
      <w:bookmarkStart w:id="3138" w:name="_Toc27723918"/>
      <w:bookmarkStart w:id="3139" w:name="_Toc36030991"/>
      <w:bookmarkStart w:id="3140" w:name="_Toc36042911"/>
      <w:bookmarkStart w:id="3141" w:name="_Toc36814236"/>
      <w:bookmarkStart w:id="3142" w:name="_Toc44689090"/>
      <w:bookmarkStart w:id="3143" w:name="_Toc44923844"/>
      <w:bookmarkStart w:id="3144" w:name="_Toc51860813"/>
      <w:bookmarkStart w:id="3145" w:name="_Toc57930584"/>
      <w:bookmarkStart w:id="3146" w:name="_Toc57931214"/>
      <w:bookmarkStart w:id="3147" w:name="_Toc67499607"/>
      <w:r w:rsidRPr="00441CD0">
        <w:t>6.3.</w:t>
      </w:r>
      <w:r w:rsidRPr="00441CD0">
        <w:rPr>
          <w:lang w:val="en-US"/>
        </w:rPr>
        <w:t>3</w:t>
      </w:r>
      <w:r w:rsidRPr="00441CD0">
        <w:t>.1</w:t>
      </w:r>
      <w:r w:rsidRPr="00441CD0">
        <w:tab/>
        <w:t>General</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7D1D200A" w14:textId="77777777" w:rsidR="00EE5860" w:rsidRPr="00441CD0" w:rsidRDefault="00EE5860" w:rsidP="00EE5860">
      <w:pPr>
        <w:rPr>
          <w:lang w:val="en-US"/>
        </w:rPr>
      </w:pPr>
      <w:r w:rsidRPr="00441CD0">
        <w:rPr>
          <w:lang w:val="en-US"/>
        </w:rPr>
        <w:t>The PFCP Session Modification procedure shall be used to modify an existing PFCP session, e.g. to configure a new rule, to modify an existing rule, to delete an existing rule.</w:t>
      </w:r>
    </w:p>
    <w:p w14:paraId="61632335" w14:textId="77777777" w:rsidR="00EE5860" w:rsidRPr="00441CD0" w:rsidRDefault="00EE5860" w:rsidP="00EE5860">
      <w:pPr>
        <w:pStyle w:val="Heading4"/>
        <w:rPr>
          <w:lang w:val="x-none"/>
        </w:rPr>
      </w:pPr>
      <w:bookmarkStart w:id="3148" w:name="_Toc19717226"/>
      <w:bookmarkStart w:id="3149" w:name="_Toc27490709"/>
      <w:bookmarkStart w:id="3150" w:name="_Toc27557002"/>
      <w:bookmarkStart w:id="3151" w:name="_Toc27723919"/>
      <w:bookmarkStart w:id="3152" w:name="_Toc36030992"/>
      <w:bookmarkStart w:id="3153" w:name="_Toc36042912"/>
      <w:bookmarkStart w:id="3154" w:name="_Toc36814237"/>
      <w:bookmarkStart w:id="3155" w:name="_Toc44689091"/>
      <w:bookmarkStart w:id="3156" w:name="_Toc44923845"/>
      <w:bookmarkStart w:id="3157" w:name="_Toc51860814"/>
      <w:bookmarkStart w:id="3158" w:name="_Toc57930585"/>
      <w:bookmarkStart w:id="3159" w:name="_Toc57931215"/>
      <w:bookmarkStart w:id="3160" w:name="_Toc67499608"/>
      <w:r w:rsidRPr="00441CD0">
        <w:lastRenderedPageBreak/>
        <w:t>6.3.</w:t>
      </w:r>
      <w:r w:rsidRPr="00441CD0">
        <w:rPr>
          <w:lang w:val="en-US"/>
        </w:rPr>
        <w:t>3</w:t>
      </w:r>
      <w:r w:rsidRPr="00441CD0">
        <w:t>.2</w:t>
      </w:r>
      <w:r w:rsidRPr="00441CD0">
        <w:tab/>
        <w:t xml:space="preserve">CP </w:t>
      </w:r>
      <w:r w:rsidRPr="00441CD0">
        <w:rPr>
          <w:lang w:val="en-US"/>
        </w:rPr>
        <w:t>F</w:t>
      </w:r>
      <w:r w:rsidRPr="00441CD0">
        <w:t>unction behaviour</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334A8098" w14:textId="77777777" w:rsidR="00EE5860" w:rsidRPr="00441CD0" w:rsidRDefault="00EE5860" w:rsidP="00EE5860">
      <w:r w:rsidRPr="00441CD0">
        <w:t>The CP function initiates the PFCP Session Modification procedure to modify an existing PFCP session, e.g. triggered by a modification of PDN connection, IP CAN session or TDF session.</w:t>
      </w:r>
    </w:p>
    <w:p w14:paraId="4C3426FA" w14:textId="77777777" w:rsidR="00EE5860" w:rsidRPr="00441CD0" w:rsidRDefault="00EE5860" w:rsidP="00EE5860">
      <w:r w:rsidRPr="00441CD0">
        <w:t>The CP function shall:</w:t>
      </w:r>
    </w:p>
    <w:p w14:paraId="07C823E8" w14:textId="77777777" w:rsidR="00EE5860" w:rsidRPr="00441CD0" w:rsidRDefault="00EE5860" w:rsidP="00EE5860">
      <w:pPr>
        <w:pStyle w:val="B1"/>
      </w:pPr>
      <w:r w:rsidRPr="00441CD0">
        <w:rPr>
          <w:lang w:val="en-US"/>
        </w:rPr>
        <w:t>-</w:t>
      </w:r>
      <w:r w:rsidRPr="00441CD0">
        <w:rPr>
          <w:lang w:val="en-US"/>
        </w:rPr>
        <w:tab/>
      </w:r>
      <w:r w:rsidRPr="00441CD0">
        <w:t>include a complete PDI if the PDI in the existing PDR</w:t>
      </w:r>
      <w:r w:rsidRPr="00441CD0">
        <w:rPr>
          <w:lang w:val="en-US"/>
        </w:rPr>
        <w:t xml:space="preserve"> is</w:t>
      </w:r>
      <w:r w:rsidRPr="00441CD0">
        <w:t xml:space="preserve"> to be updated;</w:t>
      </w:r>
    </w:p>
    <w:p w14:paraId="24164204" w14:textId="77777777" w:rsidR="00EE5860" w:rsidRPr="00441CD0" w:rsidRDefault="00EE5860" w:rsidP="00EE5860">
      <w:pPr>
        <w:pStyle w:val="B1"/>
      </w:pPr>
      <w:r w:rsidRPr="00441CD0">
        <w:rPr>
          <w:lang w:val="en-US"/>
        </w:rPr>
        <w:t>-</w:t>
      </w:r>
      <w:r w:rsidRPr="00441CD0">
        <w:rPr>
          <w:lang w:val="en-US"/>
        </w:rPr>
        <w:tab/>
      </w:r>
      <w:r w:rsidRPr="00441CD0">
        <w:t xml:space="preserve">remove </w:t>
      </w:r>
      <w:r w:rsidRPr="00441CD0">
        <w:rPr>
          <w:lang w:val="en-US"/>
        </w:rPr>
        <w:t>locally</w:t>
      </w:r>
      <w:r w:rsidRPr="00441CD0">
        <w:t xml:space="preserve"> the reference to a rule in the PDR</w:t>
      </w:r>
      <w:r w:rsidRPr="00441CD0">
        <w:rPr>
          <w:lang w:val="en-US"/>
        </w:rPr>
        <w:t>s</w:t>
      </w:r>
      <w:r w:rsidRPr="00441CD0">
        <w:t xml:space="preserve"> when the related Rule is deleted;</w:t>
      </w:r>
    </w:p>
    <w:p w14:paraId="04EF58EA" w14:textId="77777777" w:rsidR="00EE5860" w:rsidRPr="00441CD0" w:rsidRDefault="00EE5860" w:rsidP="00EE5860">
      <w:pPr>
        <w:pStyle w:val="B1"/>
        <w:rPr>
          <w:lang w:val="x-none"/>
        </w:rPr>
      </w:pPr>
      <w:r w:rsidRPr="00441CD0">
        <w:rPr>
          <w:lang w:val="en-US"/>
        </w:rPr>
        <w:t>-</w:t>
      </w:r>
      <w:r w:rsidRPr="00441CD0">
        <w:rPr>
          <w:lang w:val="en-US"/>
        </w:rPr>
        <w:tab/>
      </w:r>
      <w:r w:rsidRPr="00441CD0">
        <w:t>provide all the new, updated or deleted Rules. The Updated Rules shall contain only the information which are changed</w:t>
      </w:r>
      <w:r w:rsidRPr="00441CD0">
        <w:rPr>
          <w:lang w:val="en-US"/>
        </w:rPr>
        <w:t>,</w:t>
      </w:r>
      <w:r w:rsidRPr="00441CD0">
        <w:t xml:space="preserve"> added and/or</w:t>
      </w:r>
      <w:r w:rsidRPr="00441CD0">
        <w:rPr>
          <w:lang w:val="en-US"/>
        </w:rPr>
        <w:t xml:space="preserve"> deleted</w:t>
      </w:r>
      <w:r w:rsidRPr="00441CD0">
        <w:t>.</w:t>
      </w:r>
    </w:p>
    <w:p w14:paraId="6D32CB18" w14:textId="77777777" w:rsidR="00EE5860" w:rsidRPr="00441CD0" w:rsidRDefault="00EE5860" w:rsidP="00EE5860">
      <w:pPr>
        <w:rPr>
          <w:noProof/>
        </w:rPr>
      </w:pPr>
      <w:r w:rsidRPr="00441CD0">
        <w:rPr>
          <w:noProof/>
        </w:rPr>
        <w:t>The CP function shall not include multiple updates in a PFCP Modification Request message, e.g. Create PDR, Update PDR and Remove PDR, for the same rule identified by the Rule ID.</w:t>
      </w:r>
    </w:p>
    <w:p w14:paraId="02ED988D" w14:textId="25DB4C2E" w:rsidR="00433965" w:rsidRDefault="00433965" w:rsidP="00433965">
      <w:bookmarkStart w:id="3161" w:name="_Toc19717227"/>
      <w:bookmarkStart w:id="3162" w:name="_Toc27490710"/>
      <w:bookmarkStart w:id="3163" w:name="_Toc27557003"/>
      <w:bookmarkStart w:id="3164" w:name="_Toc27723920"/>
      <w:bookmarkStart w:id="3165" w:name="_Toc36030993"/>
      <w:bookmarkStart w:id="3166" w:name="_Toc36042913"/>
      <w:bookmarkStart w:id="3167" w:name="_Toc36814238"/>
      <w:bookmarkStart w:id="3168" w:name="_Toc44689092"/>
      <w:bookmarkStart w:id="3169" w:name="_Toc44923846"/>
      <w:bookmarkStart w:id="3170" w:name="_Toc51860815"/>
      <w:bookmarkStart w:id="3171" w:name="_Toc57930586"/>
      <w:bookmarkStart w:id="3172" w:name="_Toc57931216"/>
      <w:r>
        <w:t>When the CP function receives a PFCP Session Modification Response with the cause "</w:t>
      </w:r>
      <w:r>
        <w:t>Request accepted (</w:t>
      </w:r>
      <w:r>
        <w:t>success</w:t>
      </w:r>
      <w:r>
        <w:t>)</w:t>
      </w:r>
      <w:r>
        <w:t>"</w:t>
      </w:r>
      <w:r>
        <w:t>,</w:t>
      </w:r>
      <w:r>
        <w:t xml:space="preserve"> it shall continue with the procedure which has initiated the PFCP Session Modification procedure.</w:t>
      </w:r>
      <w:r>
        <w:rPr>
          <w:lang w:val="en-US"/>
        </w:rPr>
        <w:t xml:space="preserve"> If the CP function indicated support of the PSUCC feature (see clause 8.2.58) during the PFCP association setup or update procedure, and if the cause in the response indicates "Request partially accepted", the CP function shall behave as specified in clause 5.2.</w:t>
      </w:r>
      <w:r>
        <w:rPr>
          <w:lang w:val="en-US"/>
        </w:rPr>
        <w:t>9</w:t>
      </w:r>
      <w:r>
        <w:t>.</w:t>
      </w:r>
    </w:p>
    <w:p w14:paraId="13F8BEFE" w14:textId="77777777" w:rsidR="00EE5860" w:rsidRPr="00441CD0" w:rsidRDefault="00EE5860" w:rsidP="00EE5860">
      <w:pPr>
        <w:pStyle w:val="Heading4"/>
      </w:pPr>
      <w:bookmarkStart w:id="3173" w:name="_Toc67499609"/>
      <w:r w:rsidRPr="00441CD0">
        <w:t>6.3.</w:t>
      </w:r>
      <w:r w:rsidRPr="00441CD0">
        <w:rPr>
          <w:lang w:val="en-US"/>
        </w:rPr>
        <w:t>3</w:t>
      </w:r>
      <w:r w:rsidRPr="00441CD0">
        <w:t>.3</w:t>
      </w:r>
      <w:r w:rsidRPr="00441CD0">
        <w:tab/>
        <w:t xml:space="preserve">UP </w:t>
      </w:r>
      <w:r w:rsidRPr="00441CD0">
        <w:rPr>
          <w:lang w:val="en-US"/>
        </w:rPr>
        <w:t>F</w:t>
      </w:r>
      <w:r w:rsidRPr="00441CD0">
        <w:t>unction Behaviour</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48C3C16F" w14:textId="77777777" w:rsidR="00EE5860" w:rsidRPr="00441CD0" w:rsidRDefault="00EE5860" w:rsidP="00EE5860">
      <w:r w:rsidRPr="00441CD0">
        <w:rPr>
          <w:lang w:val="en-US"/>
        </w:rPr>
        <w:t xml:space="preserve">When the UP function receives a </w:t>
      </w:r>
      <w:r w:rsidRPr="00441CD0">
        <w:t>PFCP Session Modification Request it shall:</w:t>
      </w:r>
    </w:p>
    <w:p w14:paraId="18E08AC8" w14:textId="77777777" w:rsidR="00EE5860" w:rsidRPr="00441CD0" w:rsidRDefault="00EE5860" w:rsidP="00EE5860">
      <w:pPr>
        <w:pStyle w:val="B1"/>
      </w:pPr>
      <w:r w:rsidRPr="00441CD0">
        <w:rPr>
          <w:lang w:val="en-US"/>
        </w:rPr>
        <w:t>-</w:t>
      </w:r>
      <w:r w:rsidRPr="00441CD0">
        <w:rPr>
          <w:lang w:val="en-US"/>
        </w:rPr>
        <w:tab/>
        <w:t xml:space="preserve">send the </w:t>
      </w:r>
      <w:r w:rsidRPr="00441CD0">
        <w:t xml:space="preserve">PFCP Session Modification Response </w:t>
      </w:r>
      <w:r w:rsidRPr="00441CD0">
        <w:rPr>
          <w:lang w:val="en-US"/>
        </w:rPr>
        <w:t xml:space="preserve">message with a rejection cause </w:t>
      </w:r>
      <w:r w:rsidRPr="00441CD0">
        <w:t>value</w:t>
      </w:r>
      <w:r w:rsidRPr="00441CD0">
        <w:rPr>
          <w:lang w:val="en-US"/>
        </w:rPr>
        <w:t xml:space="preserve"> set to "Session context not found" if </w:t>
      </w:r>
      <w:r w:rsidRPr="00441CD0">
        <w:t xml:space="preserve">the F-SEID </w:t>
      </w:r>
      <w:r w:rsidRPr="00441CD0">
        <w:rPr>
          <w:lang w:val="en-US"/>
        </w:rPr>
        <w:t xml:space="preserve">included in the </w:t>
      </w:r>
      <w:r w:rsidRPr="00441CD0">
        <w:t xml:space="preserve">PFCP Session Modification </w:t>
      </w:r>
      <w:r w:rsidRPr="00441CD0">
        <w:rPr>
          <w:lang w:val="en-US"/>
        </w:rPr>
        <w:t>Request message is unknown;</w:t>
      </w:r>
    </w:p>
    <w:p w14:paraId="7938CAC2" w14:textId="77777777" w:rsidR="00EE5860" w:rsidRPr="00441CD0" w:rsidRDefault="00EE5860" w:rsidP="00EE5860">
      <w:pPr>
        <w:pStyle w:val="B1"/>
        <w:rPr>
          <w:lang w:val="en-US"/>
        </w:rPr>
      </w:pPr>
      <w:r w:rsidRPr="00441CD0">
        <w:rPr>
          <w:lang w:val="en-US"/>
        </w:rPr>
        <w:t>-</w:t>
      </w:r>
      <w:r w:rsidRPr="00441CD0">
        <w:rPr>
          <w:lang w:val="en-US"/>
        </w:rPr>
        <w:tab/>
        <w:t>reject a modification request which would relate to a rule not existing in the UP function;</w:t>
      </w:r>
    </w:p>
    <w:p w14:paraId="12C765D9" w14:textId="77777777" w:rsidR="00EE5860" w:rsidRPr="00441CD0" w:rsidRDefault="00EE5860" w:rsidP="00EE5860">
      <w:pPr>
        <w:pStyle w:val="B1"/>
        <w:rPr>
          <w:lang w:val="en-US"/>
        </w:rPr>
      </w:pPr>
      <w:r w:rsidRPr="00441CD0">
        <w:rPr>
          <w:lang w:val="en-US"/>
        </w:rPr>
        <w:t>-</w:t>
      </w:r>
      <w:r w:rsidRPr="00441CD0">
        <w:rPr>
          <w:lang w:val="en-US"/>
        </w:rPr>
        <w:tab/>
        <w:t xml:space="preserve">discard any updates on the PFCP session context included in the PFCP Session Modification Request message if the request is rejected and send a PFCP Session </w:t>
      </w:r>
      <w:r w:rsidRPr="00441CD0">
        <w:t>Modification</w:t>
      </w:r>
      <w:r w:rsidRPr="00441CD0">
        <w:rPr>
          <w:lang w:val="en-US"/>
        </w:rPr>
        <w:t xml:space="preserve"> Response with an appropriate error cause together with additional information e.g. indicating the first Rule ID of the Rule causing the error. In this case, the UP function shall continue with the existing PFCP session context for the PFCP session as if the PFCP Session Modification Request had not been received;</w:t>
      </w:r>
    </w:p>
    <w:p w14:paraId="069AE291" w14:textId="77777777" w:rsidR="00EE5860" w:rsidRPr="00441CD0" w:rsidRDefault="00EE5860" w:rsidP="00EE5860">
      <w:pPr>
        <w:pStyle w:val="B1"/>
      </w:pPr>
      <w:r w:rsidRPr="00441CD0">
        <w:rPr>
          <w:lang w:val="en-US"/>
        </w:rPr>
        <w:t>-</w:t>
      </w:r>
      <w:r w:rsidRPr="00441CD0">
        <w:rPr>
          <w:lang w:val="en-US"/>
        </w:rPr>
        <w:tab/>
      </w:r>
      <w:r w:rsidRPr="00441CD0">
        <w:t>remove all rules identified by a Rule ID to be removed and remove the Rule ID from the PDR(s) from where they are referenced;</w:t>
      </w:r>
    </w:p>
    <w:p w14:paraId="18521974" w14:textId="77777777" w:rsidR="00075654" w:rsidRDefault="00EE5860" w:rsidP="00433965">
      <w:pPr>
        <w:pStyle w:val="B1"/>
        <w:rPr>
          <w:lang w:val="en-US"/>
        </w:rPr>
      </w:pPr>
      <w:r w:rsidRPr="00441CD0">
        <w:rPr>
          <w:lang w:val="en-US"/>
        </w:rPr>
        <w:t>-</w:t>
      </w:r>
      <w:r w:rsidRPr="00441CD0">
        <w:rPr>
          <w:lang w:val="en-US"/>
        </w:rPr>
        <w:tab/>
      </w:r>
      <w:bookmarkStart w:id="3174" w:name="_Toc19717228"/>
      <w:bookmarkStart w:id="3175" w:name="_Toc27490711"/>
      <w:bookmarkStart w:id="3176" w:name="_Toc27557004"/>
      <w:bookmarkStart w:id="3177" w:name="_Toc27723921"/>
      <w:bookmarkStart w:id="3178" w:name="_Toc36030994"/>
      <w:bookmarkStart w:id="3179" w:name="_Toc36042914"/>
      <w:bookmarkStart w:id="3180" w:name="_Toc36814239"/>
      <w:bookmarkStart w:id="3181" w:name="_Toc44689093"/>
      <w:bookmarkStart w:id="3182" w:name="_Toc44923847"/>
      <w:bookmarkStart w:id="3183" w:name="_Toc51860816"/>
      <w:bookmarkStart w:id="3184" w:name="_Toc57930587"/>
      <w:bookmarkStart w:id="3185" w:name="_Toc57931217"/>
      <w:r w:rsidR="00433965">
        <w:rPr>
          <w:lang w:val="en-US"/>
        </w:rPr>
        <w:t xml:space="preserve">send the </w:t>
      </w:r>
      <w:r w:rsidR="00433965">
        <w:t>PFCP Session Modification Response</w:t>
      </w:r>
      <w:r w:rsidR="00433965">
        <w:rPr>
          <w:lang w:val="en-US"/>
        </w:rPr>
        <w:t xml:space="preserve"> with </w:t>
      </w:r>
      <w:r w:rsidR="00433965">
        <w:rPr>
          <w:lang w:val="en-US"/>
        </w:rPr>
        <w:t>the</w:t>
      </w:r>
      <w:r w:rsidR="00433965">
        <w:rPr>
          <w:lang w:val="en-US"/>
        </w:rPr>
        <w:t xml:space="preserve"> cause </w:t>
      </w:r>
      <w:r w:rsidR="00433965">
        <w:rPr>
          <w:lang w:val="en-US"/>
        </w:rPr>
        <w:t>"Request accepted (success)",</w:t>
      </w:r>
      <w:r w:rsidR="00433965">
        <w:rPr>
          <w:lang w:val="en-US"/>
        </w:rPr>
        <w:t xml:space="preserve"> if all the</w:t>
      </w:r>
      <w:r w:rsidR="00433965">
        <w:t xml:space="preserve"> request</w:t>
      </w:r>
      <w:r w:rsidR="00433965">
        <w:rPr>
          <w:lang w:val="en-US"/>
        </w:rPr>
        <w:t>ed modifications</w:t>
      </w:r>
      <w:r w:rsidR="00433965">
        <w:t xml:space="preserve"> are </w:t>
      </w:r>
      <w:r w:rsidR="00433965">
        <w:rPr>
          <w:lang w:val="en-US"/>
        </w:rPr>
        <w:t xml:space="preserve">accepted and </w:t>
      </w:r>
      <w:r w:rsidR="00433965">
        <w:t>performed</w:t>
      </w:r>
      <w:r w:rsidR="00433965">
        <w:rPr>
          <w:lang w:val="en-US"/>
        </w:rPr>
        <w:t xml:space="preserve"> successfully</w:t>
      </w:r>
      <w:r w:rsidR="00433965">
        <w:rPr>
          <w:lang w:val="en-US"/>
        </w:rPr>
        <w:t>;</w:t>
      </w:r>
    </w:p>
    <w:p w14:paraId="6E0A8DA9" w14:textId="77777777" w:rsidR="00075654" w:rsidRDefault="00433965" w:rsidP="00433965">
      <w:pPr>
        <w:pStyle w:val="B1"/>
      </w:pPr>
      <w:r>
        <w:rPr>
          <w:lang w:val="en-US"/>
        </w:rPr>
        <w:t>-</w:t>
      </w:r>
      <w:r>
        <w:rPr>
          <w:lang w:val="en-US"/>
        </w:rPr>
        <w:tab/>
        <w:t xml:space="preserve">send the </w:t>
      </w:r>
      <w:r>
        <w:t>PFCP Session Modification Response</w:t>
      </w:r>
      <w:r>
        <w:rPr>
          <w:lang w:val="en-US"/>
        </w:rPr>
        <w:t xml:space="preserve"> with the cause "Request partially accepted", if the CP function indicated support of the PSUCC feature (see clause 8.2.58) during the PFCP association setup or update procedure, if this feature is also supported by the UP function, and if the UP function could accept the request partially as specified in clause 5.2.</w:t>
      </w:r>
      <w:r>
        <w:rPr>
          <w:lang w:val="en-US"/>
        </w:rPr>
        <w:t>9.</w:t>
      </w:r>
    </w:p>
    <w:p w14:paraId="3BE4D4BE" w14:textId="25E9834F" w:rsidR="00EE5860" w:rsidRPr="00441CD0" w:rsidRDefault="00EE5860" w:rsidP="00433965">
      <w:pPr>
        <w:pStyle w:val="B1"/>
      </w:pPr>
      <w:r w:rsidRPr="00441CD0">
        <w:t>6.3.4</w:t>
      </w:r>
      <w:r w:rsidRPr="00441CD0">
        <w:tab/>
        <w:t>PFCP Session Deletion Procedure</w:t>
      </w:r>
      <w:bookmarkEnd w:id="3174"/>
      <w:bookmarkEnd w:id="3175"/>
      <w:bookmarkEnd w:id="3176"/>
      <w:bookmarkEnd w:id="3177"/>
      <w:bookmarkEnd w:id="3178"/>
      <w:bookmarkEnd w:id="3179"/>
      <w:bookmarkEnd w:id="3180"/>
      <w:bookmarkEnd w:id="3181"/>
      <w:bookmarkEnd w:id="3182"/>
      <w:bookmarkEnd w:id="3183"/>
      <w:bookmarkEnd w:id="3184"/>
      <w:bookmarkEnd w:id="3185"/>
    </w:p>
    <w:p w14:paraId="54C24FF8" w14:textId="77777777" w:rsidR="00EE5860" w:rsidRPr="00441CD0" w:rsidRDefault="00EE5860" w:rsidP="00EE5860">
      <w:pPr>
        <w:pStyle w:val="Heading4"/>
        <w:rPr>
          <w:lang w:val="en-US"/>
        </w:rPr>
      </w:pPr>
      <w:bookmarkStart w:id="3186" w:name="_Toc19717229"/>
      <w:bookmarkStart w:id="3187" w:name="_Toc27490712"/>
      <w:bookmarkStart w:id="3188" w:name="_Toc27557005"/>
      <w:bookmarkStart w:id="3189" w:name="_Toc27723922"/>
      <w:bookmarkStart w:id="3190" w:name="_Toc36030995"/>
      <w:bookmarkStart w:id="3191" w:name="_Toc36042915"/>
      <w:bookmarkStart w:id="3192" w:name="_Toc36814240"/>
      <w:bookmarkStart w:id="3193" w:name="_Toc44689094"/>
      <w:bookmarkStart w:id="3194" w:name="_Toc44923848"/>
      <w:bookmarkStart w:id="3195" w:name="_Toc51860817"/>
      <w:bookmarkStart w:id="3196" w:name="_Toc57930588"/>
      <w:bookmarkStart w:id="3197" w:name="_Toc57931218"/>
      <w:bookmarkStart w:id="3198" w:name="_Toc67499610"/>
      <w:r w:rsidRPr="00441CD0">
        <w:t>6.3.</w:t>
      </w:r>
      <w:r w:rsidRPr="00441CD0">
        <w:rPr>
          <w:lang w:val="en-US"/>
        </w:rPr>
        <w:t>4</w:t>
      </w:r>
      <w:r w:rsidRPr="00441CD0">
        <w:t>.1</w:t>
      </w:r>
      <w:r w:rsidRPr="00441CD0">
        <w:tab/>
        <w:t>General</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3D82B9DB" w14:textId="77777777" w:rsidR="00EE5860" w:rsidRPr="00441CD0" w:rsidRDefault="00EE5860" w:rsidP="00EE5860">
      <w:pPr>
        <w:rPr>
          <w:lang w:val="en-US"/>
        </w:rPr>
      </w:pPr>
      <w:r w:rsidRPr="00441CD0">
        <w:rPr>
          <w:lang w:val="en-US"/>
        </w:rPr>
        <w:t>The PFCP Session Deletion procedure shall be used to delete an existing PFCP session between the CP function and the UP function.</w:t>
      </w:r>
    </w:p>
    <w:p w14:paraId="5B20DB73" w14:textId="77777777" w:rsidR="00EE5860" w:rsidRPr="00441CD0" w:rsidRDefault="00EE5860" w:rsidP="00EE5860">
      <w:pPr>
        <w:pStyle w:val="Heading4"/>
        <w:rPr>
          <w:lang w:val="x-none"/>
        </w:rPr>
      </w:pPr>
      <w:bookmarkStart w:id="3199" w:name="_Toc19717230"/>
      <w:bookmarkStart w:id="3200" w:name="_Toc27490713"/>
      <w:bookmarkStart w:id="3201" w:name="_Toc27557006"/>
      <w:bookmarkStart w:id="3202" w:name="_Toc27723923"/>
      <w:bookmarkStart w:id="3203" w:name="_Toc36030996"/>
      <w:bookmarkStart w:id="3204" w:name="_Toc36042916"/>
      <w:bookmarkStart w:id="3205" w:name="_Toc36814241"/>
      <w:bookmarkStart w:id="3206" w:name="_Toc44689095"/>
      <w:bookmarkStart w:id="3207" w:name="_Toc44923849"/>
      <w:bookmarkStart w:id="3208" w:name="_Toc51860818"/>
      <w:bookmarkStart w:id="3209" w:name="_Toc57930589"/>
      <w:bookmarkStart w:id="3210" w:name="_Toc57931219"/>
      <w:bookmarkStart w:id="3211" w:name="_Toc67499611"/>
      <w:r w:rsidRPr="00441CD0">
        <w:t>6.3.</w:t>
      </w:r>
      <w:r w:rsidRPr="00441CD0">
        <w:rPr>
          <w:lang w:val="en-US"/>
        </w:rPr>
        <w:t>4</w:t>
      </w:r>
      <w:r w:rsidRPr="00441CD0">
        <w:t>.2</w:t>
      </w:r>
      <w:r w:rsidRPr="00441CD0">
        <w:tab/>
        <w:t xml:space="preserve">CP </w:t>
      </w:r>
      <w:r w:rsidRPr="00441CD0">
        <w:rPr>
          <w:lang w:val="en-US"/>
        </w:rPr>
        <w:t>F</w:t>
      </w:r>
      <w:r w:rsidRPr="00441CD0">
        <w:t>unction Behaviour</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168FC344" w14:textId="77777777" w:rsidR="00EE5860" w:rsidRPr="00441CD0" w:rsidRDefault="00EE5860" w:rsidP="00EE5860">
      <w:r w:rsidRPr="00441CD0">
        <w:t>The CP function initiates a PFCP Session Deletion procedure towards the UP function to delete an existing PFCP session e.g. when the corresponding PDN is deleted.</w:t>
      </w:r>
    </w:p>
    <w:p w14:paraId="2442BE2E" w14:textId="77777777" w:rsidR="00EE5860" w:rsidRPr="00441CD0" w:rsidRDefault="00EE5860" w:rsidP="00EE5860">
      <w:r w:rsidRPr="00441CD0">
        <w:t>The CP shall:</w:t>
      </w:r>
    </w:p>
    <w:p w14:paraId="2F86A036" w14:textId="77777777" w:rsidR="00EE5860" w:rsidRPr="00441CD0" w:rsidRDefault="00EE5860" w:rsidP="00EE5860">
      <w:pPr>
        <w:pStyle w:val="B1"/>
        <w:rPr>
          <w:lang w:val="en-US"/>
        </w:rPr>
      </w:pPr>
      <w:r w:rsidRPr="00441CD0">
        <w:t>-</w:t>
      </w:r>
      <w:r w:rsidRPr="00441CD0">
        <w:tab/>
      </w:r>
      <w:r w:rsidRPr="00441CD0">
        <w:rPr>
          <w:lang w:val="en-US"/>
        </w:rPr>
        <w:t>s</w:t>
      </w:r>
      <w:r w:rsidRPr="00441CD0">
        <w:t xml:space="preserve">end </w:t>
      </w:r>
      <w:r w:rsidRPr="00441CD0">
        <w:rPr>
          <w:lang w:val="en-US"/>
        </w:rPr>
        <w:t xml:space="preserve">a </w:t>
      </w:r>
      <w:r w:rsidRPr="00441CD0">
        <w:t>PFCP Session Delet</w:t>
      </w:r>
      <w:r w:rsidRPr="00441CD0">
        <w:rPr>
          <w:lang w:val="en-US"/>
        </w:rPr>
        <w:t>ion</w:t>
      </w:r>
      <w:r w:rsidRPr="00441CD0">
        <w:t xml:space="preserve"> Request with the F-SEID</w:t>
      </w:r>
      <w:r w:rsidRPr="00441CD0">
        <w:rPr>
          <w:lang w:val="en-US"/>
        </w:rPr>
        <w:t xml:space="preserve"> identifying the PFCP session.</w:t>
      </w:r>
    </w:p>
    <w:p w14:paraId="5ABD059E" w14:textId="77777777" w:rsidR="00EE5860" w:rsidRPr="00441CD0" w:rsidRDefault="00EE5860" w:rsidP="00EE5860">
      <w:r w:rsidRPr="00441CD0">
        <w:lastRenderedPageBreak/>
        <w:t>When the CP function receives PFCP Session Deletion Response</w:t>
      </w:r>
      <w:r w:rsidRPr="00441CD0">
        <w:rPr>
          <w:lang w:val="en-US"/>
        </w:rPr>
        <w:t xml:space="preserve"> with cause success, the CP function shall continue with the procedure which triggers the PFCP Session Deletion procedure.</w:t>
      </w:r>
    </w:p>
    <w:p w14:paraId="208D5B9D" w14:textId="77777777" w:rsidR="00EE5860" w:rsidRPr="00441CD0" w:rsidRDefault="00EE5860" w:rsidP="00EE5860">
      <w:pPr>
        <w:pStyle w:val="Heading4"/>
        <w:ind w:left="730" w:hanging="730"/>
      </w:pPr>
      <w:bookmarkStart w:id="3212" w:name="_Toc19717231"/>
      <w:bookmarkStart w:id="3213" w:name="_Toc27490714"/>
      <w:bookmarkStart w:id="3214" w:name="_Toc27557007"/>
      <w:bookmarkStart w:id="3215" w:name="_Toc27723924"/>
      <w:bookmarkStart w:id="3216" w:name="_Toc36030997"/>
      <w:bookmarkStart w:id="3217" w:name="_Toc36042917"/>
      <w:bookmarkStart w:id="3218" w:name="_Toc36814242"/>
      <w:bookmarkStart w:id="3219" w:name="_Toc44689096"/>
      <w:bookmarkStart w:id="3220" w:name="_Toc44923850"/>
      <w:bookmarkStart w:id="3221" w:name="_Toc51860819"/>
      <w:bookmarkStart w:id="3222" w:name="_Toc57930590"/>
      <w:bookmarkStart w:id="3223" w:name="_Toc57931220"/>
      <w:bookmarkStart w:id="3224" w:name="_Toc67499612"/>
      <w:r w:rsidRPr="00441CD0">
        <w:t>6.3.4.3</w:t>
      </w:r>
      <w:r w:rsidRPr="00441CD0">
        <w:tab/>
        <w:t>UP Function Behaviour</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6A004803" w14:textId="77777777" w:rsidR="00EE5860" w:rsidRPr="00441CD0" w:rsidRDefault="00EE5860" w:rsidP="00EE5860">
      <w:r w:rsidRPr="00441CD0">
        <w:rPr>
          <w:lang w:val="en-US"/>
        </w:rPr>
        <w:t xml:space="preserve">When the UP function receives a </w:t>
      </w:r>
      <w:r w:rsidRPr="00441CD0">
        <w:t>PFCP Session Deletion Request it shall:</w:t>
      </w:r>
    </w:p>
    <w:p w14:paraId="27D77ADA" w14:textId="77777777" w:rsidR="00EE5860" w:rsidRPr="00441CD0" w:rsidRDefault="00EE5860" w:rsidP="00EE5860">
      <w:pPr>
        <w:pStyle w:val="B1"/>
      </w:pPr>
      <w:r w:rsidRPr="00441CD0">
        <w:t>-</w:t>
      </w:r>
      <w:r w:rsidRPr="00441CD0">
        <w:tab/>
        <w:t>send the PFCP Session Deletion Response message with a rejection cause set to "Session context not found" if the F-SEID include in the PFCP Session Deletion Request message is unknown;</w:t>
      </w:r>
    </w:p>
    <w:p w14:paraId="1090B5EB" w14:textId="77777777" w:rsidR="00EE5860" w:rsidRPr="00441CD0" w:rsidRDefault="00EE5860" w:rsidP="00EE5860">
      <w:pPr>
        <w:pStyle w:val="B1"/>
      </w:pPr>
      <w:r w:rsidRPr="00441CD0">
        <w:t>-</w:t>
      </w:r>
      <w:r w:rsidRPr="00441CD0">
        <w:tab/>
        <w:t>send the PFCP Session Deletion Response message with an acceptance cause if the PFCP session and associated rules are deleted successfully, and include any pending Usage Report(s) in the message.</w:t>
      </w:r>
    </w:p>
    <w:p w14:paraId="1A9FBF1B" w14:textId="77777777" w:rsidR="00EE5860" w:rsidRPr="00441CD0" w:rsidRDefault="00EE5860" w:rsidP="00EE5860">
      <w:pPr>
        <w:pStyle w:val="Heading3"/>
        <w:rPr>
          <w:lang w:val="x-none"/>
        </w:rPr>
      </w:pPr>
      <w:bookmarkStart w:id="3225" w:name="_Toc19717232"/>
      <w:bookmarkStart w:id="3226" w:name="_Toc27490715"/>
      <w:bookmarkStart w:id="3227" w:name="_Toc27557008"/>
      <w:bookmarkStart w:id="3228" w:name="_Toc27723925"/>
      <w:bookmarkStart w:id="3229" w:name="_Toc36030998"/>
      <w:bookmarkStart w:id="3230" w:name="_Toc36042918"/>
      <w:bookmarkStart w:id="3231" w:name="_Toc36814243"/>
      <w:bookmarkStart w:id="3232" w:name="_Toc44689097"/>
      <w:bookmarkStart w:id="3233" w:name="_Toc44923851"/>
      <w:bookmarkStart w:id="3234" w:name="_Toc51860820"/>
      <w:bookmarkStart w:id="3235" w:name="_Toc57930591"/>
      <w:bookmarkStart w:id="3236" w:name="_Toc57931221"/>
      <w:bookmarkStart w:id="3237" w:name="_Toc67499613"/>
      <w:r w:rsidRPr="00441CD0">
        <w:t>6.3.5</w:t>
      </w:r>
      <w:r w:rsidRPr="00441CD0">
        <w:tab/>
        <w:t>PFCP Session Report Procedure</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7D733444" w14:textId="77777777" w:rsidR="00EE5860" w:rsidRPr="00441CD0" w:rsidRDefault="00EE5860" w:rsidP="00EE5860">
      <w:pPr>
        <w:pStyle w:val="Heading4"/>
        <w:rPr>
          <w:lang w:val="en-US"/>
        </w:rPr>
      </w:pPr>
      <w:bookmarkStart w:id="3238" w:name="_Toc19717233"/>
      <w:bookmarkStart w:id="3239" w:name="_Toc27490716"/>
      <w:bookmarkStart w:id="3240" w:name="_Toc27557009"/>
      <w:bookmarkStart w:id="3241" w:name="_Toc27723926"/>
      <w:bookmarkStart w:id="3242" w:name="_Toc36030999"/>
      <w:bookmarkStart w:id="3243" w:name="_Toc36042919"/>
      <w:bookmarkStart w:id="3244" w:name="_Toc36814244"/>
      <w:bookmarkStart w:id="3245" w:name="_Toc44689098"/>
      <w:bookmarkStart w:id="3246" w:name="_Toc44923852"/>
      <w:bookmarkStart w:id="3247" w:name="_Toc51860821"/>
      <w:bookmarkStart w:id="3248" w:name="_Toc57930592"/>
      <w:bookmarkStart w:id="3249" w:name="_Toc57931222"/>
      <w:bookmarkStart w:id="3250" w:name="_Toc67499614"/>
      <w:r w:rsidRPr="00441CD0">
        <w:t>6.3.5.1</w:t>
      </w:r>
      <w:r w:rsidRPr="00441CD0">
        <w:tab/>
        <w:t>General</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47A8FD27" w14:textId="77777777" w:rsidR="00EE5860" w:rsidRPr="00441CD0" w:rsidRDefault="00EE5860" w:rsidP="00EE5860">
      <w:pPr>
        <w:rPr>
          <w:rFonts w:eastAsia="SimSun"/>
          <w:lang w:val="en-US"/>
        </w:rPr>
      </w:pPr>
      <w:r w:rsidRPr="00441CD0">
        <w:rPr>
          <w:rFonts w:eastAsia="SimSun"/>
          <w:lang w:val="en-US"/>
        </w:rPr>
        <w:t>The PFCP Session Report procedure shall be used by the UP function to report information related to the PFCP session to the CP function.</w:t>
      </w:r>
    </w:p>
    <w:p w14:paraId="3904A31A" w14:textId="77777777" w:rsidR="00EE5860" w:rsidRPr="00441CD0" w:rsidRDefault="00EE5860" w:rsidP="00EE5860">
      <w:pPr>
        <w:pStyle w:val="Heading4"/>
        <w:rPr>
          <w:lang w:val="x-none"/>
        </w:rPr>
      </w:pPr>
      <w:bookmarkStart w:id="3251" w:name="_Toc19717234"/>
      <w:bookmarkStart w:id="3252" w:name="_Toc27490717"/>
      <w:bookmarkStart w:id="3253" w:name="_Toc27557010"/>
      <w:bookmarkStart w:id="3254" w:name="_Toc27723927"/>
      <w:bookmarkStart w:id="3255" w:name="_Toc36031000"/>
      <w:bookmarkStart w:id="3256" w:name="_Toc36042920"/>
      <w:bookmarkStart w:id="3257" w:name="_Toc36814245"/>
      <w:bookmarkStart w:id="3258" w:name="_Toc44689099"/>
      <w:bookmarkStart w:id="3259" w:name="_Toc44923853"/>
      <w:bookmarkStart w:id="3260" w:name="_Toc51860822"/>
      <w:bookmarkStart w:id="3261" w:name="_Toc57930593"/>
      <w:bookmarkStart w:id="3262" w:name="_Toc57931223"/>
      <w:bookmarkStart w:id="3263" w:name="_Toc67499615"/>
      <w:r w:rsidRPr="00441CD0">
        <w:t>6.3.5.2</w:t>
      </w:r>
      <w:r w:rsidRPr="00441CD0">
        <w:tab/>
        <w:t xml:space="preserve">UP </w:t>
      </w:r>
      <w:r w:rsidRPr="00441CD0">
        <w:rPr>
          <w:lang w:val="en-US"/>
        </w:rPr>
        <w:t>F</w:t>
      </w:r>
      <w:r w:rsidRPr="00441CD0">
        <w:t>unction Behaviour</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01F1DF6F" w14:textId="77777777" w:rsidR="00EE5860" w:rsidRPr="00441CD0" w:rsidRDefault="00EE5860" w:rsidP="00EE5860">
      <w:r w:rsidRPr="00441CD0">
        <w:t>The UP</w:t>
      </w:r>
      <w:r w:rsidRPr="00441CD0">
        <w:rPr>
          <w:lang w:val="en-US"/>
        </w:rPr>
        <w:t xml:space="preserve"> function</w:t>
      </w:r>
      <w:r w:rsidRPr="00441CD0">
        <w:t xml:space="preserve"> shall initiate the PFCP Session Report procedure to report information related to a PFCP session to the CP function</w:t>
      </w:r>
      <w:r w:rsidRPr="00441CD0">
        <w:rPr>
          <w:lang w:eastAsia="zh-CN"/>
        </w:rPr>
        <w:t xml:space="preserve">. </w:t>
      </w:r>
      <w:r w:rsidRPr="00441CD0">
        <w:t>The UP</w:t>
      </w:r>
      <w:r w:rsidRPr="00441CD0">
        <w:rPr>
          <w:lang w:val="en-US"/>
        </w:rPr>
        <w:t xml:space="preserve"> function</w:t>
      </w:r>
      <w:r w:rsidRPr="00441CD0">
        <w:t>:</w:t>
      </w:r>
    </w:p>
    <w:p w14:paraId="371567A3"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Report R</w:t>
      </w:r>
      <w:r w:rsidRPr="00441CD0">
        <w:t>equest message, identifying the PFCP session for which the report is sent and including the information to be reported.</w:t>
      </w:r>
    </w:p>
    <w:p w14:paraId="4B35A88A" w14:textId="77777777" w:rsidR="00EE5860" w:rsidRPr="00441CD0" w:rsidRDefault="00EE5860" w:rsidP="00EE5860">
      <w:pPr>
        <w:rPr>
          <w:lang w:val="en-US"/>
        </w:rPr>
      </w:pPr>
      <w:r w:rsidRPr="00441CD0">
        <w:rPr>
          <w:lang w:val="en-US"/>
        </w:rPr>
        <w:t>If the Enhanced PFCP Association Release feature (EPFAR) is supported by both the CP function and UP function, the UP function may send a PFCP Session Report Request message with the flag PSDBU being set to "1" to the CP function to report that the PFCP session is being deleted in the UP function, as specified in clause 5.18, e.g. to report remaining non-zero usage reports for all URRs in the PFCP Session before the PFCP Session is locally deleted in the UP function during an Enhanced PFCP Association Release procedure.</w:t>
      </w:r>
    </w:p>
    <w:p w14:paraId="648F9C2F" w14:textId="77777777" w:rsidR="00EE5860" w:rsidRPr="00441CD0" w:rsidRDefault="00EE5860" w:rsidP="00EE5860">
      <w:r w:rsidRPr="00441CD0">
        <w:rPr>
          <w:lang w:val="en-US"/>
        </w:rPr>
        <w:t>When the UP function receives a PFCP Session Report Response with the cause success, the UP function shall consider the information to be successfully delivered to the CP function.</w:t>
      </w:r>
    </w:p>
    <w:p w14:paraId="7467A00C" w14:textId="77777777" w:rsidR="00EE5860" w:rsidRPr="00441CD0" w:rsidRDefault="00EE5860" w:rsidP="00EE5860">
      <w:pPr>
        <w:pStyle w:val="Heading4"/>
      </w:pPr>
      <w:bookmarkStart w:id="3264" w:name="_Toc19717235"/>
      <w:bookmarkStart w:id="3265" w:name="_Toc27490718"/>
      <w:bookmarkStart w:id="3266" w:name="_Toc27557011"/>
      <w:bookmarkStart w:id="3267" w:name="_Toc27723928"/>
      <w:bookmarkStart w:id="3268" w:name="_Toc36031001"/>
      <w:bookmarkStart w:id="3269" w:name="_Toc36042921"/>
      <w:bookmarkStart w:id="3270" w:name="_Toc36814246"/>
      <w:bookmarkStart w:id="3271" w:name="_Toc44689100"/>
      <w:bookmarkStart w:id="3272" w:name="_Toc44923854"/>
      <w:bookmarkStart w:id="3273" w:name="_Toc51860823"/>
      <w:bookmarkStart w:id="3274" w:name="_Toc57930594"/>
      <w:bookmarkStart w:id="3275" w:name="_Toc57931224"/>
      <w:bookmarkStart w:id="3276" w:name="_Toc67499616"/>
      <w:r w:rsidRPr="00441CD0">
        <w:t>6.3.5.3</w:t>
      </w:r>
      <w:r w:rsidRPr="00441CD0">
        <w:tab/>
        <w:t xml:space="preserve">CP </w:t>
      </w:r>
      <w:r w:rsidRPr="00441CD0">
        <w:rPr>
          <w:lang w:val="en-US"/>
        </w:rPr>
        <w:t>F</w:t>
      </w:r>
      <w:r w:rsidRPr="00441CD0">
        <w:t>unction Behaviour</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4673D88E" w14:textId="77777777" w:rsidR="00EE5860" w:rsidRPr="00441CD0" w:rsidRDefault="00EE5860" w:rsidP="00EE5860">
      <w:r w:rsidRPr="00441CD0">
        <w:t>When the CP function receives a PFCP Session Report Request message, it shall:</w:t>
      </w:r>
    </w:p>
    <w:p w14:paraId="6547A483" w14:textId="77777777" w:rsidR="00EE5860" w:rsidRPr="00441CD0" w:rsidRDefault="00EE5860" w:rsidP="00EE5860">
      <w:pPr>
        <w:pStyle w:val="B1"/>
        <w:rPr>
          <w:lang w:val="en-US"/>
        </w:rPr>
      </w:pPr>
      <w:r w:rsidRPr="00441CD0">
        <w:rPr>
          <w:lang w:val="en-US"/>
        </w:rPr>
        <w:t>-</w:t>
      </w:r>
      <w:r w:rsidRPr="00441CD0">
        <w:rPr>
          <w:lang w:val="en-US"/>
        </w:rPr>
        <w:tab/>
        <w:t xml:space="preserve">send the </w:t>
      </w:r>
      <w:r w:rsidRPr="00441CD0">
        <w:t xml:space="preserve">PFCP Session Report Response </w:t>
      </w:r>
      <w:r w:rsidRPr="00441CD0">
        <w:rPr>
          <w:lang w:val="en-US"/>
        </w:rPr>
        <w:t xml:space="preserve">message with a rejection cause set to "Session context not found" if </w:t>
      </w:r>
      <w:r w:rsidRPr="00441CD0">
        <w:t xml:space="preserve">the F-SEID </w:t>
      </w:r>
      <w:r w:rsidRPr="00441CD0">
        <w:rPr>
          <w:lang w:val="en-US"/>
        </w:rPr>
        <w:t xml:space="preserve">included in the </w:t>
      </w:r>
      <w:r w:rsidRPr="00441CD0">
        <w:t xml:space="preserve">PFCP Session Report </w:t>
      </w:r>
      <w:r w:rsidRPr="00441CD0">
        <w:rPr>
          <w:lang w:val="en-US"/>
        </w:rPr>
        <w:t>Request message is unknown;</w:t>
      </w:r>
    </w:p>
    <w:p w14:paraId="087F2922" w14:textId="77777777" w:rsidR="00EE5860" w:rsidRPr="00441CD0" w:rsidRDefault="00EE5860" w:rsidP="00EE5860">
      <w:pPr>
        <w:pStyle w:val="B1"/>
        <w:rPr>
          <w:lang w:val="x-none"/>
        </w:rPr>
      </w:pPr>
      <w:r w:rsidRPr="00441CD0">
        <w:rPr>
          <w:lang w:val="en-US"/>
        </w:rPr>
        <w:t>-</w:t>
      </w:r>
      <w:r w:rsidRPr="00441CD0">
        <w:rPr>
          <w:lang w:val="en-US"/>
        </w:rPr>
        <w:tab/>
        <w:t xml:space="preserve">process the information being reported as appropriate </w:t>
      </w:r>
      <w:r w:rsidRPr="00441CD0">
        <w:t>and send a PFCP Session Report Response with the cause "success";</w:t>
      </w:r>
    </w:p>
    <w:p w14:paraId="1159B447"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965C0BD" w14:textId="77777777" w:rsidR="00EE5860" w:rsidRPr="00441CD0" w:rsidRDefault="00EE5860" w:rsidP="00EE5860">
      <w:r w:rsidRPr="00441CD0">
        <w:rPr>
          <w:lang w:val="en-US"/>
        </w:rPr>
        <w:t>If the Enhanced PFCP Association Release feature (EPFAR) is supported by both the CP function and UP function, the CP function shall consider that a PFCP Session is locally deleted in the UP function upon receiving a PFCP Session Report Request message from the UP function with the flag PSDBU being set to "1".</w:t>
      </w:r>
    </w:p>
    <w:p w14:paraId="0F9FEE4D" w14:textId="77777777" w:rsidR="00EE5860" w:rsidRPr="00441CD0" w:rsidRDefault="00EE5860" w:rsidP="00EE5860">
      <w:pPr>
        <w:pStyle w:val="Heading2"/>
      </w:pPr>
      <w:bookmarkStart w:id="3277" w:name="_Toc19717236"/>
      <w:bookmarkStart w:id="3278" w:name="_Toc27490719"/>
      <w:bookmarkStart w:id="3279" w:name="_Toc27557012"/>
      <w:bookmarkStart w:id="3280" w:name="_Toc27723929"/>
      <w:bookmarkStart w:id="3281" w:name="_Toc36031002"/>
      <w:bookmarkStart w:id="3282" w:name="_Toc36042922"/>
      <w:bookmarkStart w:id="3283" w:name="_Toc36814247"/>
      <w:bookmarkStart w:id="3284" w:name="_Toc44689101"/>
      <w:bookmarkStart w:id="3285" w:name="_Toc44923855"/>
      <w:bookmarkStart w:id="3286" w:name="_Toc51860824"/>
      <w:bookmarkStart w:id="3287" w:name="_Toc57930595"/>
      <w:bookmarkStart w:id="3288" w:name="_Toc57931225"/>
      <w:bookmarkStart w:id="3289" w:name="_Toc67499617"/>
      <w:r w:rsidRPr="00441CD0">
        <w:t>6.4</w:t>
      </w:r>
      <w:r w:rsidRPr="00441CD0">
        <w:tab/>
        <w:t>Reliable Delivery of PFCP Messages</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0585B912" w14:textId="77777777" w:rsidR="00EE5860" w:rsidRPr="00441CD0" w:rsidRDefault="00EE5860" w:rsidP="00EE5860">
      <w:r w:rsidRPr="00441CD0">
        <w:t>Reliable delivery of PFCP messages is accomplished by retransmission of these messages as specified in this clause.</w:t>
      </w:r>
    </w:p>
    <w:p w14:paraId="7619AABF" w14:textId="77777777" w:rsidR="00EE5860" w:rsidRPr="00441CD0" w:rsidRDefault="00EE5860" w:rsidP="00EE5860">
      <w:pPr>
        <w:rPr>
          <w:lang w:eastAsia="zh-CN"/>
        </w:rPr>
      </w:pPr>
      <w:r w:rsidRPr="00441CD0">
        <w:t xml:space="preserve">A PFCP entity shall maintain, for each triplet of local IP address, local UDP port and remote peer's IP address, a sending queue with Request messages to be sent to that peer. Each message shall be sent with a Sequence Number and be held until a corresponding Response is received or until the PFCP entity ceases retransmission of that message. The </w:t>
      </w:r>
      <w:r w:rsidRPr="00441CD0">
        <w:lastRenderedPageBreak/>
        <w:t>Sequence Number shall be unique for each outstanding Request message sourced from the same IP/UDP endpoint. A</w:t>
      </w:r>
      <w:r w:rsidRPr="00441CD0">
        <w:rPr>
          <w:lang w:eastAsia="zh-CN"/>
        </w:rPr>
        <w:t xml:space="preserve"> PFCP</w:t>
      </w:r>
      <w:r w:rsidRPr="00441CD0">
        <w:t xml:space="preserve"> entity may have several outstanding Requests waiting for replies.</w:t>
      </w:r>
    </w:p>
    <w:p w14:paraId="51B85EF7" w14:textId="77777777" w:rsidR="00EE5860" w:rsidRPr="00441CD0" w:rsidRDefault="00EE5860" w:rsidP="00EE5860">
      <w:pPr>
        <w:rPr>
          <w:lang w:eastAsia="zh-CN"/>
        </w:rPr>
      </w:pPr>
      <w:r w:rsidRPr="00441CD0">
        <w:t>When sending a Request message, the sending PFCP entity shall start a timer T1. The sending entity shall consider that the Request message has been lost if a corresponding Response message has not been received before the T1 timer expires.</w:t>
      </w:r>
      <w:r w:rsidRPr="00441CD0">
        <w:rPr>
          <w:lang w:eastAsia="zh-CN"/>
        </w:rPr>
        <w:t xml:space="preserve"> If so, the sending entity shall retransmit the Request message,</w:t>
      </w:r>
      <w:r w:rsidRPr="00441CD0">
        <w:t xml:space="preserve"> if the total number of retry attempts is less than N1 times. The setting of the T1</w:t>
      </w:r>
      <w:r w:rsidRPr="00441CD0">
        <w:rPr>
          <w:lang w:eastAsia="zh-CN"/>
        </w:rPr>
        <w:t xml:space="preserve"> timer and </w:t>
      </w:r>
      <w:r w:rsidRPr="00441CD0">
        <w:t xml:space="preserve">N1 </w:t>
      </w:r>
      <w:r w:rsidRPr="00441CD0">
        <w:rPr>
          <w:lang w:eastAsia="zh-CN"/>
        </w:rPr>
        <w:t>counter is implementation specific.</w:t>
      </w:r>
    </w:p>
    <w:p w14:paraId="2920140E" w14:textId="77777777" w:rsidR="00EE5860" w:rsidRPr="00441CD0" w:rsidRDefault="00EE5860" w:rsidP="00EE5860">
      <w:r w:rsidRPr="00441CD0">
        <w:t>A retransmitted PFCP message shall have the same message content, including the same PFCP header, UDP ports, source and destination IP addresses as the originally transmitted message.</w:t>
      </w:r>
    </w:p>
    <w:p w14:paraId="4EAE2D42" w14:textId="77777777" w:rsidR="00EE5860" w:rsidRPr="00441CD0" w:rsidRDefault="00EE5860" w:rsidP="00EE5860">
      <w:pPr>
        <w:rPr>
          <w:lang w:eastAsia="zh-CN"/>
        </w:rPr>
      </w:pPr>
      <w:r w:rsidRPr="00441CD0">
        <w:t xml:space="preserve">A Request </w:t>
      </w:r>
      <w:r w:rsidRPr="00441CD0">
        <w:rPr>
          <w:lang w:eastAsia="zh-CN"/>
        </w:rPr>
        <w:t>and its Response message shall have the same Sequence Number value, i.e. the Sequence Number in the PFCP header of the Response message shall be copied from the respective Request message. A Request and its Response messages are matched based on the Sequence Number and the IP address and UDP port</w:t>
      </w:r>
      <w:r w:rsidRPr="00441CD0">
        <w:t>.</w:t>
      </w:r>
    </w:p>
    <w:p w14:paraId="0B0B2475" w14:textId="77777777" w:rsidR="00EE5860" w:rsidRPr="00441CD0" w:rsidRDefault="00EE5860" w:rsidP="00EE5860">
      <w:r w:rsidRPr="00441CD0">
        <w:rPr>
          <w:lang w:eastAsia="zh-CN"/>
        </w:rPr>
        <w:t xml:space="preserve">Not counting retransmissions, a Request message shall be answered with a single Response message. </w:t>
      </w:r>
      <w:r w:rsidRPr="00441CD0">
        <w:t>Duplicated Response messages shall be discarded by the receiver. A received Response message not matching an outstanding Request message waiting for a reply should be discarded.</w:t>
      </w:r>
    </w:p>
    <w:p w14:paraId="45824A0F" w14:textId="77777777" w:rsidR="00EE5860" w:rsidRPr="00441CD0" w:rsidRDefault="00EE5860" w:rsidP="00EE5860">
      <w:r w:rsidRPr="00441CD0">
        <w:t>The PFCP entity should inform the upper layer when detecting an unsuccessful transfer of a Request message to enable the controlling upper entity to take any appropriate measure.</w:t>
      </w:r>
    </w:p>
    <w:p w14:paraId="32600C13" w14:textId="77777777" w:rsidR="00EE5860" w:rsidRPr="00441CD0" w:rsidRDefault="00EE5860" w:rsidP="00EE5860">
      <w:pPr>
        <w:pStyle w:val="Heading2"/>
      </w:pPr>
      <w:bookmarkStart w:id="3290" w:name="_Toc19717237"/>
      <w:bookmarkStart w:id="3291" w:name="_Toc27490720"/>
      <w:bookmarkStart w:id="3292" w:name="_Toc27557013"/>
      <w:bookmarkStart w:id="3293" w:name="_Toc27723930"/>
      <w:bookmarkStart w:id="3294" w:name="_Toc36031003"/>
      <w:bookmarkStart w:id="3295" w:name="_Toc36042923"/>
      <w:bookmarkStart w:id="3296" w:name="_Toc36814248"/>
      <w:bookmarkStart w:id="3297" w:name="_Toc44689102"/>
      <w:bookmarkStart w:id="3298" w:name="_Toc44923856"/>
      <w:bookmarkStart w:id="3299" w:name="_Toc51860825"/>
      <w:bookmarkStart w:id="3300" w:name="_Toc57930596"/>
      <w:bookmarkStart w:id="3301" w:name="_Toc57931226"/>
      <w:bookmarkStart w:id="3302" w:name="_Toc67499618"/>
      <w:r w:rsidRPr="00441CD0">
        <w:t>6.</w:t>
      </w:r>
      <w:r w:rsidRPr="00441CD0">
        <w:rPr>
          <w:lang w:val="en-US"/>
        </w:rPr>
        <w:t>5</w:t>
      </w:r>
      <w:r w:rsidRPr="00441CD0">
        <w:tab/>
        <w:t>PFCP messages bundling</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29BBFA96" w14:textId="77777777" w:rsidR="00EE5860" w:rsidRPr="00441CD0" w:rsidRDefault="00EE5860" w:rsidP="00EE5860">
      <w:r w:rsidRPr="00441CD0">
        <w:t>PFCP messages bundling is an optional procedure that may be supported by the CP function and the UP function.</w:t>
      </w:r>
    </w:p>
    <w:p w14:paraId="2B89237C" w14:textId="77777777" w:rsidR="00EE5860" w:rsidRPr="00441CD0" w:rsidRDefault="00EE5860" w:rsidP="00EE5860">
      <w:r w:rsidRPr="00441CD0">
        <w:t>PFCP messages bundling may be used if both the CP function and the UP function have indicated support of the corresponding feature (see clauses 8.2.25 and 8.2.58) during the PFCP Association Setup or Update procedure. If so, the following requirements shall apply.</w:t>
      </w:r>
    </w:p>
    <w:p w14:paraId="47232177" w14:textId="54831568" w:rsidR="00EE5860" w:rsidRPr="00441CD0" w:rsidRDefault="00EE5860" w:rsidP="00EE5860">
      <w:pPr>
        <w:rPr>
          <w:lang w:val="sv-SE"/>
        </w:rPr>
      </w:pPr>
      <w:r w:rsidRPr="00441CD0">
        <w:t xml:space="preserve">Several </w:t>
      </w:r>
      <w:r w:rsidRPr="00441CD0">
        <w:rPr>
          <w:lang w:val="sv-SE"/>
        </w:rPr>
        <w:t xml:space="preserve">PFCP session related requests and/or responses messages, related to the same PFCP session or to different PFCP sessions handled by the same peer PFCP entity (i.e. with the peer's F-SEID having the same IP address, or with the same peer's IP address for PFCP Session Establishment Requests), may be bundled together in a single UDP/IP packet </w:t>
      </w:r>
      <w:r w:rsidRPr="00441CD0">
        <w:t xml:space="preserve">as specified in </w:t>
      </w:r>
      <w:r w:rsidR="00415C19" w:rsidRPr="00441CD0">
        <w:t>clause</w:t>
      </w:r>
      <w:r w:rsidR="00415C19">
        <w:t> </w:t>
      </w:r>
      <w:r w:rsidR="00415C19" w:rsidRPr="00441CD0">
        <w:t>7</w:t>
      </w:r>
      <w:r w:rsidRPr="00441CD0">
        <w:t>.2.1A,</w:t>
      </w:r>
      <w:r w:rsidRPr="00441CD0">
        <w:rPr>
          <w:lang w:val="sv-SE"/>
        </w:rPr>
        <w:t xml:space="preserve"> when being sent to that peer PFCP entity. PFCP messages may be bundled towards a PFCP entity of a UP function or of a CP function, independently.</w:t>
      </w:r>
    </w:p>
    <w:p w14:paraId="29C7AEC5" w14:textId="77777777" w:rsidR="00EE5860" w:rsidRPr="00441CD0" w:rsidRDefault="00EE5860" w:rsidP="00EE5860">
      <w:pPr>
        <w:pStyle w:val="NO"/>
        <w:rPr>
          <w:lang w:val="sv-SE"/>
        </w:rPr>
      </w:pPr>
      <w:r w:rsidRPr="00441CD0">
        <w:rPr>
          <w:lang w:val="sv-SE"/>
        </w:rPr>
        <w:t>NOTE 1:</w:t>
      </w:r>
      <w:r w:rsidRPr="00441CD0">
        <w:rPr>
          <w:lang w:val="sv-SE"/>
        </w:rPr>
        <w:tab/>
        <w:t>If the CP function bundles few PFCP session related requests in one UDP/IP packet it sends to a UP function, the UP function can return responses in separate UDP/IP packets or it can bundle some of the responses together with other PFCP session related messages.</w:t>
      </w:r>
    </w:p>
    <w:p w14:paraId="6C887B8E" w14:textId="77777777" w:rsidR="00EE5860" w:rsidRPr="00441CD0" w:rsidRDefault="00EE5860" w:rsidP="00EE5860">
      <w:pPr>
        <w:pStyle w:val="NO"/>
        <w:rPr>
          <w:lang w:val="sv-SE"/>
        </w:rPr>
      </w:pPr>
      <w:r w:rsidRPr="00441CD0">
        <w:rPr>
          <w:lang w:val="sv-SE"/>
        </w:rPr>
        <w:t>NOTE 2:</w:t>
      </w:r>
      <w:r w:rsidRPr="00441CD0">
        <w:rPr>
          <w:lang w:val="sv-SE"/>
        </w:rPr>
        <w:tab/>
        <w:t>Bundling PFCP messages in a single UDP/IP packet enable to enhance performance and scalability (reduced CPU and memory cost thanks to reducing the number of packets to be packetized, exchanged and processed over N4).</w:t>
      </w:r>
    </w:p>
    <w:p w14:paraId="4AF8D512" w14:textId="77777777" w:rsidR="00EE5860" w:rsidRPr="00441CD0" w:rsidRDefault="00EE5860" w:rsidP="00EE5860">
      <w:r w:rsidRPr="00441CD0">
        <w:rPr>
          <w:lang w:val="sv-SE"/>
        </w:rPr>
        <w:t xml:space="preserve">PFCP session related messages handled by different peer PFCP entities (i.e. with the peer's F-SEID having different IP addresses) shall not be bundled together. </w:t>
      </w:r>
      <w:r w:rsidRPr="00441CD0">
        <w:t>PFCP node related messages shall not be bundled either.</w:t>
      </w:r>
    </w:p>
    <w:p w14:paraId="4712EF53" w14:textId="77777777" w:rsidR="00EE5860" w:rsidRPr="00441CD0" w:rsidRDefault="00EE5860" w:rsidP="00EE5860">
      <w:pPr>
        <w:rPr>
          <w:lang w:val="sv-SE"/>
        </w:rPr>
      </w:pPr>
      <w:r w:rsidRPr="00441CD0">
        <w:rPr>
          <w:lang w:val="sv-SE"/>
        </w:rPr>
        <w:t>The procedures specified in the rest of this specification shall apply for each PFCP message that is bundled in a UDP/IP packet, as if the PFCP message was sent in its own individual UDP/IP packet, i.e. PFCP messages bund</w:t>
      </w:r>
      <w:r>
        <w:rPr>
          <w:lang w:val="sv-SE"/>
        </w:rPr>
        <w:t>l</w:t>
      </w:r>
      <w:r w:rsidRPr="00441CD0">
        <w:rPr>
          <w:lang w:val="sv-SE"/>
        </w:rPr>
        <w:t>ing shall not incur any change to the PFCP protocol other than what is described in this clause.</w:t>
      </w:r>
    </w:p>
    <w:p w14:paraId="3C74308C" w14:textId="77777777" w:rsidR="00EE5860" w:rsidRPr="00441CD0" w:rsidRDefault="00EE5860" w:rsidP="00EE5860">
      <w:pPr>
        <w:pStyle w:val="NO"/>
        <w:rPr>
          <w:lang w:val="sv-SE"/>
        </w:rPr>
      </w:pPr>
      <w:r w:rsidRPr="00441CD0">
        <w:rPr>
          <w:lang w:val="sv-SE"/>
        </w:rPr>
        <w:t>NOTE 3:</w:t>
      </w:r>
      <w:r w:rsidRPr="00441CD0">
        <w:rPr>
          <w:lang w:val="sv-SE"/>
        </w:rPr>
        <w:tab/>
        <w:t>Each PFCP message bundled in a single UDP/IP packet has its own sequence number. Besides, if a UDP/IP packet carrying bundled PFCP messages is lost, retransmitted PFCP messages do not need to be bundled in the same manner as when sent originally.</w:t>
      </w:r>
    </w:p>
    <w:p w14:paraId="50774C31" w14:textId="77777777" w:rsidR="00EE5860" w:rsidRPr="00441CD0" w:rsidRDefault="00EE5860" w:rsidP="00EE5860">
      <w:pPr>
        <w:pStyle w:val="Heading1"/>
      </w:pPr>
      <w:bookmarkStart w:id="3303" w:name="_Toc19717238"/>
      <w:bookmarkStart w:id="3304" w:name="_Toc27490721"/>
      <w:bookmarkStart w:id="3305" w:name="_Toc27557014"/>
      <w:bookmarkStart w:id="3306" w:name="_Toc27723931"/>
      <w:bookmarkStart w:id="3307" w:name="_Toc36031004"/>
      <w:bookmarkStart w:id="3308" w:name="_Toc36042924"/>
      <w:bookmarkStart w:id="3309" w:name="_Toc36814249"/>
      <w:bookmarkStart w:id="3310" w:name="_Toc44689103"/>
      <w:bookmarkStart w:id="3311" w:name="_Toc44923857"/>
      <w:bookmarkStart w:id="3312" w:name="_Toc51860826"/>
      <w:bookmarkStart w:id="3313" w:name="_Toc57930597"/>
      <w:bookmarkStart w:id="3314" w:name="_Toc57931227"/>
      <w:bookmarkStart w:id="3315" w:name="_Toc67499619"/>
      <w:r w:rsidRPr="00441CD0">
        <w:t>7</w:t>
      </w:r>
      <w:r w:rsidRPr="00441CD0">
        <w:tab/>
        <w:t>Messages and Message Formats</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0BB2CBC5" w14:textId="77777777" w:rsidR="00EE5860" w:rsidRPr="00441CD0" w:rsidRDefault="00EE5860" w:rsidP="00EE5860">
      <w:pPr>
        <w:pStyle w:val="Heading2"/>
      </w:pPr>
      <w:bookmarkStart w:id="3316" w:name="_Toc19717239"/>
      <w:bookmarkStart w:id="3317" w:name="_Toc27490722"/>
      <w:bookmarkStart w:id="3318" w:name="_Toc27557015"/>
      <w:bookmarkStart w:id="3319" w:name="_Toc27723932"/>
      <w:bookmarkStart w:id="3320" w:name="_Toc36031005"/>
      <w:bookmarkStart w:id="3321" w:name="_Toc36042925"/>
      <w:bookmarkStart w:id="3322" w:name="_Toc36814250"/>
      <w:bookmarkStart w:id="3323" w:name="_Toc44689104"/>
      <w:bookmarkStart w:id="3324" w:name="_Toc44923858"/>
      <w:bookmarkStart w:id="3325" w:name="_Toc51860827"/>
      <w:bookmarkStart w:id="3326" w:name="_Toc57930598"/>
      <w:bookmarkStart w:id="3327" w:name="_Toc57931228"/>
      <w:bookmarkStart w:id="3328" w:name="_Toc67499620"/>
      <w:r w:rsidRPr="00441CD0">
        <w:t>7.1</w:t>
      </w:r>
      <w:r w:rsidRPr="00441CD0">
        <w:tab/>
        <w:t>Transmission Order and Bit Definitions</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6540017B" w14:textId="77777777" w:rsidR="00EE5860" w:rsidRPr="00441CD0" w:rsidRDefault="00EE5860" w:rsidP="00EE5860">
      <w:r w:rsidRPr="00441CD0">
        <w:t>PFCP messages shall be transmitted in network octet order starting with octet 1 with the most significant bit sent first.</w:t>
      </w:r>
    </w:p>
    <w:p w14:paraId="6385BF5F" w14:textId="77777777" w:rsidR="00EE5860" w:rsidRPr="00441CD0" w:rsidRDefault="00EE5860" w:rsidP="00EE5860">
      <w:r w:rsidRPr="00441CD0">
        <w:lastRenderedPageBreak/>
        <w:t>The most significant bit of an octet in a PFCP message is bit 8. If a field in a PFCP message spans over several octets, the most significant bit is bit 8 of the octet with the lowest number, unless specified otherwise.</w:t>
      </w:r>
    </w:p>
    <w:p w14:paraId="1D0B8ABD" w14:textId="77777777" w:rsidR="00EE5860" w:rsidRPr="00441CD0" w:rsidRDefault="00EE5860" w:rsidP="00EE5860">
      <w:pPr>
        <w:pStyle w:val="Heading2"/>
        <w:rPr>
          <w:lang w:val="en-US"/>
        </w:rPr>
      </w:pPr>
      <w:bookmarkStart w:id="3329" w:name="_Toc19717240"/>
      <w:bookmarkStart w:id="3330" w:name="_Toc27490723"/>
      <w:bookmarkStart w:id="3331" w:name="_Toc27557016"/>
      <w:bookmarkStart w:id="3332" w:name="_Toc27723933"/>
      <w:bookmarkStart w:id="3333" w:name="_Toc36031006"/>
      <w:bookmarkStart w:id="3334" w:name="_Toc36042926"/>
      <w:bookmarkStart w:id="3335" w:name="_Toc36814251"/>
      <w:bookmarkStart w:id="3336" w:name="_Toc44689105"/>
      <w:bookmarkStart w:id="3337" w:name="_Toc44923859"/>
      <w:bookmarkStart w:id="3338" w:name="_Toc51860828"/>
      <w:bookmarkStart w:id="3339" w:name="_Toc57930599"/>
      <w:bookmarkStart w:id="3340" w:name="_Toc57931229"/>
      <w:bookmarkStart w:id="3341" w:name="_Toc67499621"/>
      <w:r w:rsidRPr="00441CD0">
        <w:t>7.2</w:t>
      </w:r>
      <w:r w:rsidRPr="00441CD0">
        <w:tab/>
      </w:r>
      <w:r w:rsidRPr="00441CD0">
        <w:rPr>
          <w:lang w:val="en-US"/>
        </w:rPr>
        <w:t>M</w:t>
      </w:r>
      <w:r w:rsidRPr="00441CD0">
        <w:t>essage</w:t>
      </w:r>
      <w:r w:rsidRPr="00441CD0">
        <w:rPr>
          <w:lang w:val="en-US"/>
        </w:rPr>
        <w:t xml:space="preserve"> Format</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5ED6255D" w14:textId="77777777" w:rsidR="00EE5860" w:rsidRPr="00441CD0" w:rsidRDefault="00EE5860" w:rsidP="00EE5860">
      <w:pPr>
        <w:pStyle w:val="Heading3"/>
        <w:rPr>
          <w:lang w:val="en-US"/>
        </w:rPr>
      </w:pPr>
      <w:bookmarkStart w:id="3342" w:name="_Toc19717241"/>
      <w:bookmarkStart w:id="3343" w:name="_Toc27490724"/>
      <w:bookmarkStart w:id="3344" w:name="_Toc27557017"/>
      <w:bookmarkStart w:id="3345" w:name="_Toc27723934"/>
      <w:bookmarkStart w:id="3346" w:name="_Toc36031007"/>
      <w:bookmarkStart w:id="3347" w:name="_Toc36042927"/>
      <w:bookmarkStart w:id="3348" w:name="_Toc36814252"/>
      <w:bookmarkStart w:id="3349" w:name="_Toc44689106"/>
      <w:bookmarkStart w:id="3350" w:name="_Toc44923860"/>
      <w:bookmarkStart w:id="3351" w:name="_Toc51860829"/>
      <w:bookmarkStart w:id="3352" w:name="_Toc57930600"/>
      <w:bookmarkStart w:id="3353" w:name="_Toc57931230"/>
      <w:bookmarkStart w:id="3354" w:name="_Toc67499622"/>
      <w:r w:rsidRPr="00441CD0">
        <w:rPr>
          <w:lang w:val="en-US"/>
        </w:rPr>
        <w:t>7.2</w:t>
      </w:r>
      <w:r w:rsidRPr="00441CD0">
        <w:t>.</w:t>
      </w:r>
      <w:r w:rsidRPr="00441CD0">
        <w:rPr>
          <w:lang w:val="en-US"/>
        </w:rPr>
        <w:t>1</w:t>
      </w:r>
      <w:r w:rsidRPr="00441CD0">
        <w:tab/>
      </w:r>
      <w:r w:rsidRPr="00441CD0">
        <w:rPr>
          <w:lang w:val="en-US"/>
        </w:rPr>
        <w:t>General</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58643D2C" w14:textId="77777777" w:rsidR="00EE5860" w:rsidRPr="00441CD0" w:rsidRDefault="00EE5860" w:rsidP="00EE5860">
      <w:r w:rsidRPr="00441CD0">
        <w:t>The format of a PFCP message is depicted in Figure 7.2.1-1.</w:t>
      </w:r>
    </w:p>
    <w:p w14:paraId="188B9967"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0B204720" w14:textId="77777777" w:rsidTr="00BB0E1F">
        <w:trPr>
          <w:jc w:val="center"/>
        </w:trPr>
        <w:tc>
          <w:tcPr>
            <w:tcW w:w="151" w:type="dxa"/>
            <w:tcBorders>
              <w:top w:val="single" w:sz="6" w:space="0" w:color="auto"/>
              <w:left w:val="single" w:sz="6" w:space="0" w:color="auto"/>
              <w:bottom w:val="nil"/>
              <w:right w:val="nil"/>
            </w:tcBorders>
          </w:tcPr>
          <w:p w14:paraId="3E88C4C8"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1FF2079F"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231B25D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889DF2" w14:textId="77777777" w:rsidR="00EE5860" w:rsidRPr="00441CD0" w:rsidRDefault="00EE5860" w:rsidP="00BB0E1F">
            <w:pPr>
              <w:pStyle w:val="TAC"/>
            </w:pPr>
          </w:p>
        </w:tc>
      </w:tr>
      <w:tr w:rsidR="00EE5860" w:rsidRPr="00441CD0" w14:paraId="46FE0025" w14:textId="77777777" w:rsidTr="00BB0E1F">
        <w:trPr>
          <w:jc w:val="center"/>
        </w:trPr>
        <w:tc>
          <w:tcPr>
            <w:tcW w:w="151" w:type="dxa"/>
            <w:tcBorders>
              <w:top w:val="nil"/>
              <w:left w:val="single" w:sz="6" w:space="0" w:color="auto"/>
              <w:bottom w:val="nil"/>
              <w:right w:val="nil"/>
            </w:tcBorders>
          </w:tcPr>
          <w:p w14:paraId="705553EA" w14:textId="77777777" w:rsidR="00EE5860" w:rsidRPr="00441CD0" w:rsidRDefault="00EE5860" w:rsidP="00BB0E1F">
            <w:pPr>
              <w:pStyle w:val="TAC"/>
            </w:pPr>
          </w:p>
        </w:tc>
        <w:tc>
          <w:tcPr>
            <w:tcW w:w="1104" w:type="dxa"/>
            <w:tcBorders>
              <w:top w:val="nil"/>
              <w:left w:val="nil"/>
              <w:bottom w:val="nil"/>
              <w:right w:val="nil"/>
            </w:tcBorders>
            <w:hideMark/>
          </w:tcPr>
          <w:p w14:paraId="1481282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9EF1D0A"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2539E88B"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399AE327"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06093406"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2A1D90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B39075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DCA67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5CEA429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08CF1B" w14:textId="77777777" w:rsidR="00EE5860" w:rsidRPr="00441CD0" w:rsidRDefault="00EE5860" w:rsidP="00BB0E1F">
            <w:pPr>
              <w:pStyle w:val="TAC"/>
            </w:pPr>
          </w:p>
        </w:tc>
      </w:tr>
      <w:tr w:rsidR="00EE5860" w:rsidRPr="00441CD0" w14:paraId="1CEA1827" w14:textId="77777777" w:rsidTr="00BB0E1F">
        <w:trPr>
          <w:jc w:val="center"/>
        </w:trPr>
        <w:tc>
          <w:tcPr>
            <w:tcW w:w="151" w:type="dxa"/>
            <w:tcBorders>
              <w:top w:val="nil"/>
              <w:left w:val="single" w:sz="6" w:space="0" w:color="auto"/>
              <w:bottom w:val="nil"/>
              <w:right w:val="nil"/>
            </w:tcBorders>
          </w:tcPr>
          <w:p w14:paraId="195874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7132F6"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1EBCF48A" w14:textId="77777777" w:rsidR="00EE5860" w:rsidRPr="00441CD0" w:rsidRDefault="00EE5860" w:rsidP="00BB0E1F">
            <w:pPr>
              <w:pStyle w:val="TAC"/>
            </w:pPr>
            <w:r w:rsidRPr="00441CD0">
              <w:t>PFCP message header</w:t>
            </w:r>
          </w:p>
        </w:tc>
        <w:tc>
          <w:tcPr>
            <w:tcW w:w="588" w:type="dxa"/>
            <w:tcBorders>
              <w:top w:val="nil"/>
              <w:left w:val="single" w:sz="4" w:space="0" w:color="auto"/>
              <w:bottom w:val="nil"/>
              <w:right w:val="single" w:sz="6" w:space="0" w:color="auto"/>
            </w:tcBorders>
          </w:tcPr>
          <w:p w14:paraId="51FE1EA2" w14:textId="77777777" w:rsidR="00EE5860" w:rsidRPr="00441CD0" w:rsidRDefault="00EE5860" w:rsidP="00BB0E1F">
            <w:pPr>
              <w:pStyle w:val="TAC"/>
            </w:pPr>
          </w:p>
        </w:tc>
      </w:tr>
      <w:tr w:rsidR="00EE5860" w:rsidRPr="00441CD0" w14:paraId="614F0811" w14:textId="77777777" w:rsidTr="00BB0E1F">
        <w:trPr>
          <w:jc w:val="center"/>
        </w:trPr>
        <w:tc>
          <w:tcPr>
            <w:tcW w:w="151" w:type="dxa"/>
            <w:tcBorders>
              <w:top w:val="nil"/>
              <w:left w:val="single" w:sz="6" w:space="0" w:color="auto"/>
              <w:bottom w:val="nil"/>
              <w:right w:val="nil"/>
            </w:tcBorders>
          </w:tcPr>
          <w:p w14:paraId="5BAD47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A9DB60"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0C51A44E"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3319012E" w14:textId="77777777" w:rsidR="00EE5860" w:rsidRPr="00441CD0" w:rsidRDefault="00EE5860" w:rsidP="00BB0E1F">
            <w:pPr>
              <w:pStyle w:val="TAC"/>
            </w:pPr>
          </w:p>
        </w:tc>
      </w:tr>
      <w:tr w:rsidR="00EE5860" w:rsidRPr="00441CD0" w14:paraId="0ACE0EDF" w14:textId="77777777" w:rsidTr="00BB0E1F">
        <w:trPr>
          <w:jc w:val="center"/>
        </w:trPr>
        <w:tc>
          <w:tcPr>
            <w:tcW w:w="151" w:type="dxa"/>
            <w:tcBorders>
              <w:top w:val="nil"/>
              <w:left w:val="single" w:sz="6" w:space="0" w:color="auto"/>
              <w:bottom w:val="single" w:sz="6" w:space="0" w:color="auto"/>
              <w:right w:val="nil"/>
            </w:tcBorders>
          </w:tcPr>
          <w:p w14:paraId="2FF56385" w14:textId="77777777" w:rsidR="00EE5860" w:rsidRPr="00441CD0" w:rsidRDefault="00EE5860" w:rsidP="00BB0E1F">
            <w:pPr>
              <w:pStyle w:val="TAC"/>
            </w:pPr>
          </w:p>
        </w:tc>
        <w:tc>
          <w:tcPr>
            <w:tcW w:w="1104" w:type="dxa"/>
            <w:tcBorders>
              <w:top w:val="nil"/>
              <w:left w:val="nil"/>
              <w:bottom w:val="single" w:sz="6" w:space="0" w:color="auto"/>
              <w:right w:val="nil"/>
            </w:tcBorders>
          </w:tcPr>
          <w:p w14:paraId="73F7BC01"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01F478A4"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1AC4CBE0" w14:textId="77777777" w:rsidR="00EE5860" w:rsidRPr="00441CD0" w:rsidRDefault="00EE5860" w:rsidP="00BB0E1F">
            <w:pPr>
              <w:pStyle w:val="TAC"/>
            </w:pPr>
          </w:p>
        </w:tc>
      </w:tr>
    </w:tbl>
    <w:p w14:paraId="1E1D37DD" w14:textId="77777777" w:rsidR="00EE5860" w:rsidRPr="00441CD0" w:rsidRDefault="00EE5860" w:rsidP="00EE5860">
      <w:pPr>
        <w:pStyle w:val="TF"/>
        <w:spacing w:before="120"/>
        <w:rPr>
          <w:lang w:val="en-US"/>
        </w:rPr>
      </w:pPr>
      <w:r w:rsidRPr="00441CD0">
        <w:t xml:space="preserve">Figure </w:t>
      </w:r>
      <w:r w:rsidRPr="00441CD0">
        <w:rPr>
          <w:lang w:val="en-US"/>
        </w:rPr>
        <w:t>7.2.1</w:t>
      </w:r>
      <w:r w:rsidRPr="00441CD0">
        <w:t xml:space="preserve">-1: </w:t>
      </w:r>
      <w:r w:rsidRPr="00441CD0">
        <w:rPr>
          <w:lang w:val="en-US"/>
        </w:rPr>
        <w:t>PFCP Message Format</w:t>
      </w:r>
    </w:p>
    <w:p w14:paraId="61F4CB43" w14:textId="77777777" w:rsidR="00EE5860" w:rsidRPr="00441CD0" w:rsidRDefault="00EE5860" w:rsidP="00EE5860">
      <w:r w:rsidRPr="00441CD0">
        <w:t>A PFCP message shall contain the PFCP message header and may contain subsequent information element(s) dependent on the type of message.</w:t>
      </w:r>
    </w:p>
    <w:p w14:paraId="0726A91A" w14:textId="77777777" w:rsidR="00EE5860" w:rsidRPr="00441CD0" w:rsidRDefault="00EE5860" w:rsidP="00EE5860">
      <w:pPr>
        <w:pStyle w:val="Heading3"/>
        <w:rPr>
          <w:lang w:val="en-US"/>
        </w:rPr>
      </w:pPr>
      <w:bookmarkStart w:id="3355" w:name="_Toc19717242"/>
      <w:bookmarkStart w:id="3356" w:name="_Toc27490725"/>
      <w:bookmarkStart w:id="3357" w:name="_Toc27557018"/>
      <w:bookmarkStart w:id="3358" w:name="_Toc27723935"/>
      <w:bookmarkStart w:id="3359" w:name="_Toc36031008"/>
      <w:bookmarkStart w:id="3360" w:name="_Toc36042928"/>
      <w:bookmarkStart w:id="3361" w:name="_Toc36814253"/>
      <w:bookmarkStart w:id="3362" w:name="_Toc44689107"/>
      <w:bookmarkStart w:id="3363" w:name="_Toc44923861"/>
      <w:bookmarkStart w:id="3364" w:name="_Toc51860830"/>
      <w:bookmarkStart w:id="3365" w:name="_Toc57930601"/>
      <w:bookmarkStart w:id="3366" w:name="_Toc57931231"/>
      <w:bookmarkStart w:id="3367" w:name="_Toc67499623"/>
      <w:r w:rsidRPr="00441CD0">
        <w:rPr>
          <w:lang w:val="en-US"/>
        </w:rPr>
        <w:t>7.2</w:t>
      </w:r>
      <w:r w:rsidRPr="00441CD0">
        <w:t>.</w:t>
      </w:r>
      <w:r w:rsidRPr="00441CD0">
        <w:rPr>
          <w:lang w:val="en-US"/>
        </w:rPr>
        <w:t>1A</w:t>
      </w:r>
      <w:r w:rsidRPr="00441CD0">
        <w:tab/>
      </w:r>
      <w:r w:rsidRPr="00441CD0">
        <w:rPr>
          <w:lang w:val="en-US"/>
        </w:rPr>
        <w:t>PFCP messages bundled in one UDP/IP packet</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7132032A" w14:textId="4A412FCB" w:rsidR="00EE5860" w:rsidRPr="00441CD0" w:rsidRDefault="00EE5860" w:rsidP="00EE5860">
      <w:r w:rsidRPr="00441CD0">
        <w:t>When applying PFCP messages bund</w:t>
      </w:r>
      <w:r>
        <w:t>l</w:t>
      </w:r>
      <w:r w:rsidRPr="00441CD0">
        <w:t xml:space="preserve">ing (see </w:t>
      </w:r>
      <w:r w:rsidR="00415C19" w:rsidRPr="00441CD0">
        <w:t>clause</w:t>
      </w:r>
      <w:r w:rsidR="00415C19">
        <w:t> </w:t>
      </w:r>
      <w:r w:rsidR="00415C19" w:rsidRPr="00441CD0">
        <w:t>6</w:t>
      </w:r>
      <w:r w:rsidRPr="00441CD0">
        <w:t>.5), PFCP messages shall be bundled in one UDP/IP packet as depicted in Figure 7.2.1A-1.</w:t>
      </w:r>
    </w:p>
    <w:p w14:paraId="26B04F5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7B4D1F1A" w14:textId="77777777" w:rsidTr="00BB0E1F">
        <w:trPr>
          <w:jc w:val="center"/>
        </w:trPr>
        <w:tc>
          <w:tcPr>
            <w:tcW w:w="151" w:type="dxa"/>
            <w:tcBorders>
              <w:top w:val="single" w:sz="6" w:space="0" w:color="auto"/>
              <w:left w:val="single" w:sz="6" w:space="0" w:color="auto"/>
              <w:bottom w:val="nil"/>
              <w:right w:val="nil"/>
            </w:tcBorders>
          </w:tcPr>
          <w:p w14:paraId="54E11B84"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5AE97F67"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4AC974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7BA3F1" w14:textId="77777777" w:rsidR="00EE5860" w:rsidRPr="00441CD0" w:rsidRDefault="00EE5860" w:rsidP="00BB0E1F">
            <w:pPr>
              <w:pStyle w:val="TAC"/>
            </w:pPr>
          </w:p>
        </w:tc>
      </w:tr>
      <w:tr w:rsidR="00EE5860" w:rsidRPr="00441CD0" w14:paraId="29EBD5CC" w14:textId="77777777" w:rsidTr="00BB0E1F">
        <w:trPr>
          <w:jc w:val="center"/>
        </w:trPr>
        <w:tc>
          <w:tcPr>
            <w:tcW w:w="151" w:type="dxa"/>
            <w:tcBorders>
              <w:top w:val="nil"/>
              <w:left w:val="single" w:sz="6" w:space="0" w:color="auto"/>
              <w:bottom w:val="nil"/>
              <w:right w:val="nil"/>
            </w:tcBorders>
          </w:tcPr>
          <w:p w14:paraId="58AF1E62" w14:textId="77777777" w:rsidR="00EE5860" w:rsidRPr="00441CD0" w:rsidRDefault="00EE5860" w:rsidP="00BB0E1F">
            <w:pPr>
              <w:pStyle w:val="TAC"/>
            </w:pPr>
          </w:p>
        </w:tc>
        <w:tc>
          <w:tcPr>
            <w:tcW w:w="1104" w:type="dxa"/>
            <w:tcBorders>
              <w:top w:val="nil"/>
              <w:left w:val="nil"/>
              <w:bottom w:val="nil"/>
              <w:right w:val="nil"/>
            </w:tcBorders>
            <w:hideMark/>
          </w:tcPr>
          <w:p w14:paraId="512D6BD8"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68F19EE"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4AE29ED8"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72F4A712"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2EBA5F3E"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3EE4912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292B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4E42E4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30CF6C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7E5767" w14:textId="77777777" w:rsidR="00EE5860" w:rsidRPr="00441CD0" w:rsidRDefault="00EE5860" w:rsidP="00BB0E1F">
            <w:pPr>
              <w:pStyle w:val="TAC"/>
            </w:pPr>
          </w:p>
        </w:tc>
      </w:tr>
      <w:tr w:rsidR="00EE5860" w:rsidRPr="00441CD0" w14:paraId="3A224D2A" w14:textId="77777777" w:rsidTr="00BB0E1F">
        <w:trPr>
          <w:jc w:val="center"/>
        </w:trPr>
        <w:tc>
          <w:tcPr>
            <w:tcW w:w="151" w:type="dxa"/>
            <w:tcBorders>
              <w:top w:val="nil"/>
              <w:left w:val="single" w:sz="6" w:space="0" w:color="auto"/>
              <w:bottom w:val="nil"/>
              <w:right w:val="nil"/>
            </w:tcBorders>
          </w:tcPr>
          <w:p w14:paraId="5775C29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B7A9CB"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2FF9C9C2" w14:textId="77777777" w:rsidR="00EE5860" w:rsidRPr="00441CD0" w:rsidRDefault="00EE5860" w:rsidP="00BB0E1F">
            <w:pPr>
              <w:pStyle w:val="TAC"/>
            </w:pPr>
            <w:r w:rsidRPr="00441CD0">
              <w:t>PFCP message 1 header</w:t>
            </w:r>
          </w:p>
        </w:tc>
        <w:tc>
          <w:tcPr>
            <w:tcW w:w="588" w:type="dxa"/>
            <w:tcBorders>
              <w:top w:val="nil"/>
              <w:left w:val="single" w:sz="4" w:space="0" w:color="auto"/>
              <w:bottom w:val="nil"/>
              <w:right w:val="single" w:sz="6" w:space="0" w:color="auto"/>
            </w:tcBorders>
          </w:tcPr>
          <w:p w14:paraId="1CBDD85E" w14:textId="77777777" w:rsidR="00EE5860" w:rsidRPr="00441CD0" w:rsidRDefault="00EE5860" w:rsidP="00BB0E1F">
            <w:pPr>
              <w:pStyle w:val="TAC"/>
            </w:pPr>
          </w:p>
        </w:tc>
      </w:tr>
      <w:tr w:rsidR="00EE5860" w:rsidRPr="00441CD0" w14:paraId="1F8875B9" w14:textId="77777777" w:rsidTr="00BB0E1F">
        <w:trPr>
          <w:jc w:val="center"/>
        </w:trPr>
        <w:tc>
          <w:tcPr>
            <w:tcW w:w="151" w:type="dxa"/>
            <w:tcBorders>
              <w:top w:val="nil"/>
              <w:left w:val="single" w:sz="6" w:space="0" w:color="auto"/>
              <w:bottom w:val="nil"/>
              <w:right w:val="nil"/>
            </w:tcBorders>
          </w:tcPr>
          <w:p w14:paraId="50F714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E6AA"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4EE5C2F3"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5F74D126" w14:textId="77777777" w:rsidR="00EE5860" w:rsidRPr="00441CD0" w:rsidRDefault="00EE5860" w:rsidP="00BB0E1F">
            <w:pPr>
              <w:pStyle w:val="TAC"/>
            </w:pPr>
          </w:p>
        </w:tc>
      </w:tr>
      <w:tr w:rsidR="00EE5860" w:rsidRPr="00441CD0" w14:paraId="24DEA069" w14:textId="77777777" w:rsidTr="00BB0E1F">
        <w:trPr>
          <w:jc w:val="center"/>
        </w:trPr>
        <w:tc>
          <w:tcPr>
            <w:tcW w:w="151" w:type="dxa"/>
            <w:tcBorders>
              <w:top w:val="nil"/>
              <w:left w:val="single" w:sz="6" w:space="0" w:color="auto"/>
              <w:bottom w:val="nil"/>
              <w:right w:val="nil"/>
            </w:tcBorders>
          </w:tcPr>
          <w:p w14:paraId="511908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6DF5B0" w14:textId="77777777" w:rsidR="00EE5860" w:rsidRPr="00441CD0" w:rsidRDefault="00EE5860" w:rsidP="00BB0E1F">
            <w:pPr>
              <w:pStyle w:val="TAC"/>
            </w:pPr>
            <w:r w:rsidRPr="00441CD0">
              <w:t>n+1 to p</w:t>
            </w:r>
          </w:p>
        </w:tc>
        <w:tc>
          <w:tcPr>
            <w:tcW w:w="4696" w:type="dxa"/>
            <w:gridSpan w:val="8"/>
            <w:tcBorders>
              <w:top w:val="single" w:sz="4" w:space="0" w:color="auto"/>
              <w:left w:val="single" w:sz="4" w:space="0" w:color="auto"/>
              <w:bottom w:val="single" w:sz="6" w:space="0" w:color="auto"/>
              <w:right w:val="single" w:sz="4" w:space="0" w:color="auto"/>
            </w:tcBorders>
            <w:hideMark/>
          </w:tcPr>
          <w:p w14:paraId="3D7746EA" w14:textId="77777777" w:rsidR="00EE5860" w:rsidRPr="00441CD0" w:rsidRDefault="00EE5860" w:rsidP="00BB0E1F">
            <w:pPr>
              <w:pStyle w:val="TAC"/>
            </w:pPr>
            <w:r w:rsidRPr="00441CD0">
              <w:t>PFCP message 2 header</w:t>
            </w:r>
          </w:p>
        </w:tc>
        <w:tc>
          <w:tcPr>
            <w:tcW w:w="588" w:type="dxa"/>
            <w:tcBorders>
              <w:top w:val="nil"/>
              <w:left w:val="single" w:sz="4" w:space="0" w:color="auto"/>
              <w:bottom w:val="nil"/>
              <w:right w:val="single" w:sz="6" w:space="0" w:color="auto"/>
            </w:tcBorders>
          </w:tcPr>
          <w:p w14:paraId="23E86104" w14:textId="77777777" w:rsidR="00EE5860" w:rsidRPr="00441CD0" w:rsidRDefault="00EE5860" w:rsidP="00BB0E1F">
            <w:pPr>
              <w:pStyle w:val="TAC"/>
            </w:pPr>
          </w:p>
        </w:tc>
      </w:tr>
      <w:tr w:rsidR="00EE5860" w:rsidRPr="00441CD0" w14:paraId="7246D645" w14:textId="77777777" w:rsidTr="00BB0E1F">
        <w:trPr>
          <w:jc w:val="center"/>
        </w:trPr>
        <w:tc>
          <w:tcPr>
            <w:tcW w:w="151" w:type="dxa"/>
            <w:tcBorders>
              <w:top w:val="nil"/>
              <w:left w:val="single" w:sz="6" w:space="0" w:color="auto"/>
              <w:bottom w:val="nil"/>
              <w:right w:val="nil"/>
            </w:tcBorders>
          </w:tcPr>
          <w:p w14:paraId="0BBC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79A5F0" w14:textId="77777777" w:rsidR="00EE5860" w:rsidRPr="00441CD0" w:rsidRDefault="00EE5860" w:rsidP="00BB0E1F">
            <w:pPr>
              <w:pStyle w:val="TAC"/>
            </w:pPr>
            <w:r w:rsidRPr="00441CD0">
              <w:t>p+1 to q</w:t>
            </w:r>
          </w:p>
        </w:tc>
        <w:tc>
          <w:tcPr>
            <w:tcW w:w="4696" w:type="dxa"/>
            <w:gridSpan w:val="8"/>
            <w:tcBorders>
              <w:top w:val="single" w:sz="6" w:space="0" w:color="auto"/>
              <w:left w:val="single" w:sz="4" w:space="0" w:color="auto"/>
              <w:bottom w:val="single" w:sz="4" w:space="0" w:color="auto"/>
              <w:right w:val="single" w:sz="4" w:space="0" w:color="auto"/>
            </w:tcBorders>
            <w:hideMark/>
          </w:tcPr>
          <w:p w14:paraId="1EDFDA15"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0CBE0EB4" w14:textId="77777777" w:rsidR="00EE5860" w:rsidRPr="00441CD0" w:rsidRDefault="00EE5860" w:rsidP="00BB0E1F">
            <w:pPr>
              <w:pStyle w:val="TAC"/>
            </w:pPr>
          </w:p>
        </w:tc>
      </w:tr>
      <w:tr w:rsidR="00EE5860" w:rsidRPr="00441CD0" w14:paraId="339F6580" w14:textId="77777777" w:rsidTr="00BB0E1F">
        <w:trPr>
          <w:jc w:val="center"/>
        </w:trPr>
        <w:tc>
          <w:tcPr>
            <w:tcW w:w="151" w:type="dxa"/>
            <w:tcBorders>
              <w:top w:val="nil"/>
              <w:left w:val="single" w:sz="6" w:space="0" w:color="auto"/>
              <w:bottom w:val="nil"/>
              <w:right w:val="nil"/>
            </w:tcBorders>
          </w:tcPr>
          <w:p w14:paraId="22970E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4F0" w14:textId="77777777" w:rsidR="00EE5860" w:rsidRPr="00441CD0" w:rsidRDefault="00EE5860" w:rsidP="00BB0E1F">
            <w:pPr>
              <w:pStyle w:val="TAC"/>
            </w:pPr>
            <w:r w:rsidRPr="00441CD0">
              <w:t>…</w:t>
            </w:r>
          </w:p>
        </w:tc>
        <w:tc>
          <w:tcPr>
            <w:tcW w:w="4696" w:type="dxa"/>
            <w:gridSpan w:val="8"/>
            <w:tcBorders>
              <w:top w:val="single" w:sz="4" w:space="0" w:color="auto"/>
              <w:left w:val="single" w:sz="4" w:space="0" w:color="auto"/>
              <w:bottom w:val="single" w:sz="6" w:space="0" w:color="auto"/>
              <w:right w:val="single" w:sz="4" w:space="0" w:color="auto"/>
            </w:tcBorders>
            <w:hideMark/>
          </w:tcPr>
          <w:p w14:paraId="34FE7E53"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2410667" w14:textId="77777777" w:rsidR="00EE5860" w:rsidRPr="00441CD0" w:rsidRDefault="00EE5860" w:rsidP="00BB0E1F">
            <w:pPr>
              <w:pStyle w:val="TAC"/>
            </w:pPr>
          </w:p>
        </w:tc>
      </w:tr>
      <w:tr w:rsidR="00EE5860" w:rsidRPr="00441CD0" w14:paraId="0DC1E448" w14:textId="77777777" w:rsidTr="00BB0E1F">
        <w:trPr>
          <w:jc w:val="center"/>
        </w:trPr>
        <w:tc>
          <w:tcPr>
            <w:tcW w:w="151" w:type="dxa"/>
            <w:tcBorders>
              <w:top w:val="nil"/>
              <w:left w:val="single" w:sz="6" w:space="0" w:color="auto"/>
              <w:bottom w:val="nil"/>
              <w:right w:val="nil"/>
            </w:tcBorders>
          </w:tcPr>
          <w:p w14:paraId="0505AF4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2E19B" w14:textId="77777777" w:rsidR="00EE5860" w:rsidRPr="00441CD0" w:rsidRDefault="00EE5860" w:rsidP="00BB0E1F">
            <w:pPr>
              <w:pStyle w:val="TAC"/>
            </w:pPr>
            <w:r w:rsidRPr="00441CD0">
              <w:t>…</w:t>
            </w:r>
          </w:p>
        </w:tc>
        <w:tc>
          <w:tcPr>
            <w:tcW w:w="4696" w:type="dxa"/>
            <w:gridSpan w:val="8"/>
            <w:tcBorders>
              <w:top w:val="single" w:sz="6" w:space="0" w:color="auto"/>
              <w:left w:val="single" w:sz="4" w:space="0" w:color="auto"/>
              <w:bottom w:val="single" w:sz="4" w:space="0" w:color="auto"/>
              <w:right w:val="single" w:sz="4" w:space="0" w:color="auto"/>
            </w:tcBorders>
            <w:hideMark/>
          </w:tcPr>
          <w:p w14:paraId="4335DFD5"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04D8D722" w14:textId="77777777" w:rsidR="00EE5860" w:rsidRPr="00441CD0" w:rsidRDefault="00EE5860" w:rsidP="00BB0E1F">
            <w:pPr>
              <w:pStyle w:val="TAC"/>
            </w:pPr>
          </w:p>
        </w:tc>
      </w:tr>
      <w:tr w:rsidR="00EE5860" w:rsidRPr="00441CD0" w14:paraId="19E57FEB" w14:textId="77777777" w:rsidTr="00BB0E1F">
        <w:trPr>
          <w:jc w:val="center"/>
        </w:trPr>
        <w:tc>
          <w:tcPr>
            <w:tcW w:w="151" w:type="dxa"/>
            <w:tcBorders>
              <w:top w:val="nil"/>
              <w:left w:val="single" w:sz="6" w:space="0" w:color="auto"/>
              <w:bottom w:val="nil"/>
              <w:right w:val="nil"/>
            </w:tcBorders>
          </w:tcPr>
          <w:p w14:paraId="625F69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4F3D0C" w14:textId="77777777" w:rsidR="00EE5860" w:rsidRPr="00441CD0" w:rsidRDefault="00EE5860" w:rsidP="00BB0E1F">
            <w:pPr>
              <w:pStyle w:val="TAC"/>
            </w:pPr>
            <w:r w:rsidRPr="00441CD0">
              <w:t>r to s</w:t>
            </w:r>
          </w:p>
        </w:tc>
        <w:tc>
          <w:tcPr>
            <w:tcW w:w="4696" w:type="dxa"/>
            <w:gridSpan w:val="8"/>
            <w:tcBorders>
              <w:top w:val="single" w:sz="4" w:space="0" w:color="auto"/>
              <w:left w:val="single" w:sz="4" w:space="0" w:color="auto"/>
              <w:bottom w:val="single" w:sz="6" w:space="0" w:color="auto"/>
              <w:right w:val="single" w:sz="4" w:space="0" w:color="auto"/>
            </w:tcBorders>
            <w:hideMark/>
          </w:tcPr>
          <w:p w14:paraId="57E5B6D8" w14:textId="77777777" w:rsidR="00EE5860" w:rsidRPr="00441CD0" w:rsidRDefault="00EE5860" w:rsidP="00BB0E1F">
            <w:pPr>
              <w:pStyle w:val="TAC"/>
            </w:pPr>
            <w:r w:rsidRPr="00441CD0">
              <w:t>PFCP message N header</w:t>
            </w:r>
          </w:p>
        </w:tc>
        <w:tc>
          <w:tcPr>
            <w:tcW w:w="588" w:type="dxa"/>
            <w:tcBorders>
              <w:top w:val="nil"/>
              <w:left w:val="single" w:sz="4" w:space="0" w:color="auto"/>
              <w:bottom w:val="nil"/>
              <w:right w:val="single" w:sz="6" w:space="0" w:color="auto"/>
            </w:tcBorders>
          </w:tcPr>
          <w:p w14:paraId="22A4733C" w14:textId="77777777" w:rsidR="00EE5860" w:rsidRPr="00441CD0" w:rsidRDefault="00EE5860" w:rsidP="00BB0E1F">
            <w:pPr>
              <w:pStyle w:val="TAC"/>
            </w:pPr>
          </w:p>
        </w:tc>
      </w:tr>
      <w:tr w:rsidR="00EE5860" w:rsidRPr="00441CD0" w14:paraId="39725E44" w14:textId="77777777" w:rsidTr="00BB0E1F">
        <w:trPr>
          <w:jc w:val="center"/>
        </w:trPr>
        <w:tc>
          <w:tcPr>
            <w:tcW w:w="151" w:type="dxa"/>
            <w:tcBorders>
              <w:top w:val="nil"/>
              <w:left w:val="single" w:sz="6" w:space="0" w:color="auto"/>
              <w:bottom w:val="nil"/>
              <w:right w:val="nil"/>
            </w:tcBorders>
          </w:tcPr>
          <w:p w14:paraId="146919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13DAAF" w14:textId="77777777" w:rsidR="00EE5860" w:rsidRPr="00441CD0" w:rsidRDefault="00EE5860" w:rsidP="00BB0E1F">
            <w:pPr>
              <w:pStyle w:val="TAC"/>
            </w:pPr>
            <w:r w:rsidRPr="00441CD0">
              <w:t>s+1 to u</w:t>
            </w:r>
          </w:p>
        </w:tc>
        <w:tc>
          <w:tcPr>
            <w:tcW w:w="4696" w:type="dxa"/>
            <w:gridSpan w:val="8"/>
            <w:tcBorders>
              <w:top w:val="single" w:sz="6" w:space="0" w:color="auto"/>
              <w:left w:val="single" w:sz="4" w:space="0" w:color="auto"/>
              <w:bottom w:val="single" w:sz="4" w:space="0" w:color="auto"/>
              <w:right w:val="single" w:sz="4" w:space="0" w:color="auto"/>
            </w:tcBorders>
            <w:hideMark/>
          </w:tcPr>
          <w:p w14:paraId="57B939A6"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77E5797B" w14:textId="77777777" w:rsidR="00EE5860" w:rsidRPr="00441CD0" w:rsidRDefault="00EE5860" w:rsidP="00BB0E1F">
            <w:pPr>
              <w:pStyle w:val="TAC"/>
            </w:pPr>
          </w:p>
        </w:tc>
      </w:tr>
      <w:tr w:rsidR="00EE5860" w:rsidRPr="00441CD0" w14:paraId="3B7E5BF5" w14:textId="77777777" w:rsidTr="00BB0E1F">
        <w:trPr>
          <w:jc w:val="center"/>
        </w:trPr>
        <w:tc>
          <w:tcPr>
            <w:tcW w:w="151" w:type="dxa"/>
            <w:tcBorders>
              <w:top w:val="nil"/>
              <w:left w:val="single" w:sz="6" w:space="0" w:color="auto"/>
              <w:bottom w:val="single" w:sz="6" w:space="0" w:color="auto"/>
              <w:right w:val="nil"/>
            </w:tcBorders>
          </w:tcPr>
          <w:p w14:paraId="739736D5" w14:textId="77777777" w:rsidR="00EE5860" w:rsidRPr="00441CD0" w:rsidRDefault="00EE5860" w:rsidP="00BB0E1F">
            <w:pPr>
              <w:pStyle w:val="TAC"/>
            </w:pPr>
          </w:p>
        </w:tc>
        <w:tc>
          <w:tcPr>
            <w:tcW w:w="1104" w:type="dxa"/>
            <w:tcBorders>
              <w:top w:val="nil"/>
              <w:left w:val="nil"/>
              <w:bottom w:val="single" w:sz="6" w:space="0" w:color="auto"/>
              <w:right w:val="nil"/>
            </w:tcBorders>
          </w:tcPr>
          <w:p w14:paraId="0B1F8B4F"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543007FA"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51AED717" w14:textId="77777777" w:rsidR="00EE5860" w:rsidRPr="00441CD0" w:rsidRDefault="00EE5860" w:rsidP="00BB0E1F">
            <w:pPr>
              <w:pStyle w:val="TAC"/>
            </w:pPr>
          </w:p>
        </w:tc>
      </w:tr>
    </w:tbl>
    <w:p w14:paraId="799A8E3B" w14:textId="77777777" w:rsidR="00EE5860" w:rsidRPr="00441CD0" w:rsidRDefault="00EE5860" w:rsidP="00EE5860">
      <w:pPr>
        <w:pStyle w:val="TF"/>
        <w:spacing w:before="120"/>
        <w:rPr>
          <w:lang w:val="en-US"/>
        </w:rPr>
      </w:pPr>
      <w:r w:rsidRPr="00441CD0">
        <w:t xml:space="preserve">Figure </w:t>
      </w:r>
      <w:r w:rsidRPr="00441CD0">
        <w:rPr>
          <w:lang w:val="en-US"/>
        </w:rPr>
        <w:t>7.2.1A</w:t>
      </w:r>
      <w:r w:rsidRPr="00441CD0">
        <w:t xml:space="preserve">-1: </w:t>
      </w:r>
      <w:r w:rsidRPr="00441CD0">
        <w:rPr>
          <w:lang w:val="en-US"/>
        </w:rPr>
        <w:t>PFCP messages bundled in one UDP/IP packet</w:t>
      </w:r>
    </w:p>
    <w:p w14:paraId="394F7188" w14:textId="77777777" w:rsidR="00EE5860" w:rsidRPr="00441CD0" w:rsidRDefault="00EE5860" w:rsidP="00EE5860">
      <w:r w:rsidRPr="00441CD0">
        <w:rPr>
          <w:lang w:val="en-US"/>
        </w:rPr>
        <w:t xml:space="preserve">Each </w:t>
      </w:r>
      <w:r w:rsidRPr="00441CD0">
        <w:t>bundled PFCP message shall contain its PFCP message header and may contain subsequent information element(s) dependent on the type of message.</w:t>
      </w:r>
    </w:p>
    <w:p w14:paraId="37C3513D" w14:textId="027E5725" w:rsidR="00EE5860" w:rsidRPr="00441CD0" w:rsidRDefault="00EE5860" w:rsidP="00EE5860">
      <w:r w:rsidRPr="00441CD0">
        <w:t xml:space="preserve">The FO" (Follow On) flag in the PFCP message header of each PFCP message bundled in the UDP/IP packet, except the last PFCP message, shall be set to "1" to indicate that another PFCP message follows in the UDP/IP packet. See </w:t>
      </w:r>
      <w:r w:rsidR="00415C19" w:rsidRPr="00441CD0">
        <w:t>clause</w:t>
      </w:r>
      <w:r w:rsidR="00415C19">
        <w:t> </w:t>
      </w:r>
      <w:r w:rsidR="00415C19" w:rsidRPr="00441CD0">
        <w:t>7</w:t>
      </w:r>
      <w:r w:rsidRPr="00441CD0">
        <w:t>.2.2.</w:t>
      </w:r>
    </w:p>
    <w:p w14:paraId="5B105B0A" w14:textId="77777777" w:rsidR="00EE5860" w:rsidRPr="00441CD0" w:rsidRDefault="00EE5860" w:rsidP="00EE5860">
      <w:pPr>
        <w:pStyle w:val="Heading3"/>
        <w:rPr>
          <w:lang w:val="en-US"/>
        </w:rPr>
      </w:pPr>
      <w:bookmarkStart w:id="3368" w:name="_Toc19717243"/>
      <w:bookmarkStart w:id="3369" w:name="_Toc27490726"/>
      <w:bookmarkStart w:id="3370" w:name="_Toc27557019"/>
      <w:bookmarkStart w:id="3371" w:name="_Toc27723936"/>
      <w:bookmarkStart w:id="3372" w:name="_Toc36031009"/>
      <w:bookmarkStart w:id="3373" w:name="_Toc36042929"/>
      <w:bookmarkStart w:id="3374" w:name="_Toc36814254"/>
      <w:bookmarkStart w:id="3375" w:name="_Toc44689108"/>
      <w:bookmarkStart w:id="3376" w:name="_Toc44923862"/>
      <w:bookmarkStart w:id="3377" w:name="_Toc51860831"/>
      <w:bookmarkStart w:id="3378" w:name="_Toc57930602"/>
      <w:bookmarkStart w:id="3379" w:name="_Toc57931232"/>
      <w:bookmarkStart w:id="3380" w:name="_Toc67499624"/>
      <w:r w:rsidRPr="00441CD0">
        <w:rPr>
          <w:lang w:val="en-US"/>
        </w:rPr>
        <w:t>7.2</w:t>
      </w:r>
      <w:r w:rsidRPr="00441CD0">
        <w:t>.</w:t>
      </w:r>
      <w:r w:rsidRPr="00441CD0">
        <w:rPr>
          <w:lang w:val="en-US"/>
        </w:rPr>
        <w:t>2</w:t>
      </w:r>
      <w:r w:rsidRPr="00441CD0">
        <w:tab/>
      </w:r>
      <w:r w:rsidRPr="00441CD0">
        <w:rPr>
          <w:lang w:val="en-US"/>
        </w:rPr>
        <w:t>Message Header</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1D816C38" w14:textId="77777777" w:rsidR="00EE5860" w:rsidRPr="00441CD0" w:rsidRDefault="00EE5860" w:rsidP="00EE5860">
      <w:pPr>
        <w:pStyle w:val="Heading4"/>
        <w:rPr>
          <w:lang w:val="fr-FR"/>
        </w:rPr>
      </w:pPr>
      <w:bookmarkStart w:id="3381" w:name="_Toc19717244"/>
      <w:bookmarkStart w:id="3382" w:name="_Toc27490727"/>
      <w:bookmarkStart w:id="3383" w:name="_Toc27557020"/>
      <w:bookmarkStart w:id="3384" w:name="_Toc27723937"/>
      <w:bookmarkStart w:id="3385" w:name="_Toc36031010"/>
      <w:bookmarkStart w:id="3386" w:name="_Toc36042930"/>
      <w:bookmarkStart w:id="3387" w:name="_Toc36814255"/>
      <w:bookmarkStart w:id="3388" w:name="_Toc44689109"/>
      <w:bookmarkStart w:id="3389" w:name="_Toc44923863"/>
      <w:bookmarkStart w:id="3390" w:name="_Toc51860832"/>
      <w:bookmarkStart w:id="3391" w:name="_Toc57930603"/>
      <w:bookmarkStart w:id="3392" w:name="_Toc57931233"/>
      <w:bookmarkStart w:id="3393" w:name="_Toc67499625"/>
      <w:r w:rsidRPr="00441CD0">
        <w:rPr>
          <w:lang w:val="fr-FR"/>
        </w:rPr>
        <w:t>7.2.2.1</w:t>
      </w:r>
      <w:r w:rsidRPr="00441CD0">
        <w:rPr>
          <w:lang w:val="fr-FR"/>
        </w:rPr>
        <w:tab/>
        <w:t>General Format</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0921752B" w14:textId="77777777" w:rsidR="00EE5860" w:rsidRPr="00441CD0" w:rsidRDefault="00EE5860" w:rsidP="00EE5860">
      <w:r w:rsidRPr="00441CD0">
        <w:t>PFCP messages use a variable length header. The message header length shall be a multiple of 4 octets. Figure 7.2.2.1-1 illustrates the format of the PFCP Header.</w:t>
      </w:r>
    </w:p>
    <w:p w14:paraId="63989769"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6F45F3A7" w14:textId="77777777" w:rsidTr="00BB0E1F">
        <w:trPr>
          <w:jc w:val="center"/>
        </w:trPr>
        <w:tc>
          <w:tcPr>
            <w:tcW w:w="1016" w:type="dxa"/>
            <w:tcBorders>
              <w:top w:val="single" w:sz="4" w:space="0" w:color="auto"/>
              <w:left w:val="single" w:sz="4" w:space="0" w:color="auto"/>
              <w:bottom w:val="nil"/>
              <w:right w:val="nil"/>
            </w:tcBorders>
          </w:tcPr>
          <w:p w14:paraId="6FF57819" w14:textId="77777777" w:rsidR="00EE5860" w:rsidRPr="00441CD0" w:rsidRDefault="00EE5860" w:rsidP="00BB0E1F">
            <w:pPr>
              <w:pStyle w:val="TAH"/>
            </w:pPr>
          </w:p>
        </w:tc>
        <w:tc>
          <w:tcPr>
            <w:tcW w:w="390" w:type="dxa"/>
            <w:tcBorders>
              <w:top w:val="single" w:sz="4" w:space="0" w:color="auto"/>
              <w:left w:val="nil"/>
              <w:bottom w:val="nil"/>
              <w:right w:val="nil"/>
            </w:tcBorders>
          </w:tcPr>
          <w:p w14:paraId="370D58EF"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16199A6D" w14:textId="77777777" w:rsidR="00EE5860" w:rsidRPr="00441CD0" w:rsidRDefault="00EE5860" w:rsidP="00BB0E1F">
            <w:pPr>
              <w:pStyle w:val="TAH"/>
            </w:pPr>
            <w:r w:rsidRPr="00441CD0">
              <w:t>Bits</w:t>
            </w:r>
          </w:p>
        </w:tc>
      </w:tr>
      <w:tr w:rsidR="00EE5860" w:rsidRPr="00441CD0" w14:paraId="4A51B3E6" w14:textId="77777777" w:rsidTr="00BB0E1F">
        <w:trPr>
          <w:jc w:val="center"/>
        </w:trPr>
        <w:tc>
          <w:tcPr>
            <w:tcW w:w="1016" w:type="dxa"/>
            <w:tcBorders>
              <w:top w:val="nil"/>
              <w:left w:val="single" w:sz="4" w:space="0" w:color="auto"/>
              <w:bottom w:val="nil"/>
              <w:right w:val="nil"/>
            </w:tcBorders>
            <w:hideMark/>
          </w:tcPr>
          <w:p w14:paraId="69A14660" w14:textId="77777777" w:rsidR="00EE5860" w:rsidRPr="00441CD0" w:rsidRDefault="00EE5860" w:rsidP="00BB0E1F">
            <w:pPr>
              <w:pStyle w:val="TAC"/>
            </w:pPr>
            <w:r w:rsidRPr="00441CD0">
              <w:t>Octets</w:t>
            </w:r>
          </w:p>
        </w:tc>
        <w:tc>
          <w:tcPr>
            <w:tcW w:w="390" w:type="dxa"/>
          </w:tcPr>
          <w:p w14:paraId="6B15C2B0"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3CDAD6C5"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326E0EB8"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433789C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44AE58F6"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6F97A6E3"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27EA4448"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14A54B2"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7BA028FF" w14:textId="77777777" w:rsidR="00EE5860" w:rsidRPr="00441CD0" w:rsidRDefault="00EE5860" w:rsidP="00BB0E1F">
            <w:pPr>
              <w:pStyle w:val="TAC"/>
            </w:pPr>
            <w:r w:rsidRPr="00441CD0">
              <w:t>1</w:t>
            </w:r>
          </w:p>
        </w:tc>
      </w:tr>
      <w:tr w:rsidR="00EE5860" w:rsidRPr="00441CD0" w14:paraId="59D7740B" w14:textId="77777777" w:rsidTr="00BB0E1F">
        <w:trPr>
          <w:jc w:val="center"/>
        </w:trPr>
        <w:tc>
          <w:tcPr>
            <w:tcW w:w="1016" w:type="dxa"/>
            <w:tcBorders>
              <w:top w:val="nil"/>
              <w:left w:val="single" w:sz="4" w:space="0" w:color="auto"/>
              <w:bottom w:val="nil"/>
              <w:right w:val="nil"/>
            </w:tcBorders>
            <w:hideMark/>
          </w:tcPr>
          <w:p w14:paraId="3B6F62BC"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3B2B9A84"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2D39A17"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5ACB198E" w14:textId="77777777" w:rsidR="00EE5860" w:rsidRPr="00441CD0" w:rsidRDefault="00EE5860" w:rsidP="00BB0E1F">
            <w:pPr>
              <w:pStyle w:val="TAC"/>
              <w:rPr>
                <w:lang w:eastAsia="zh-CN"/>
              </w:rPr>
            </w:pPr>
            <w:r w:rsidRPr="00441CD0">
              <w:rPr>
                <w:lang w:eastAsia="zh-CN"/>
              </w:rPr>
              <w:t>Spare</w:t>
            </w:r>
          </w:p>
        </w:tc>
        <w:tc>
          <w:tcPr>
            <w:tcW w:w="601" w:type="dxa"/>
            <w:tcBorders>
              <w:top w:val="single" w:sz="4" w:space="0" w:color="auto"/>
              <w:left w:val="single" w:sz="4" w:space="0" w:color="auto"/>
              <w:bottom w:val="single" w:sz="6" w:space="0" w:color="auto"/>
              <w:right w:val="single" w:sz="4" w:space="0" w:color="auto"/>
            </w:tcBorders>
            <w:hideMark/>
          </w:tcPr>
          <w:p w14:paraId="3CA03514"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210798" w14:textId="77777777" w:rsidR="00EE5860" w:rsidRPr="00441CD0" w:rsidRDefault="00EE5860" w:rsidP="00BB0E1F">
            <w:pPr>
              <w:pStyle w:val="TAC"/>
              <w:rPr>
                <w:lang w:eastAsia="zh-CN"/>
              </w:rPr>
            </w:pPr>
            <w:r w:rsidRPr="00441CD0">
              <w:rPr>
                <w:lang w:eastAsia="zh-CN"/>
              </w:rPr>
              <w:t>FO</w:t>
            </w:r>
          </w:p>
        </w:tc>
        <w:tc>
          <w:tcPr>
            <w:tcW w:w="601" w:type="dxa"/>
            <w:tcBorders>
              <w:top w:val="single" w:sz="4" w:space="0" w:color="auto"/>
              <w:left w:val="single" w:sz="4" w:space="0" w:color="auto"/>
              <w:bottom w:val="single" w:sz="6" w:space="0" w:color="auto"/>
              <w:right w:val="single" w:sz="4" w:space="0" w:color="auto"/>
            </w:tcBorders>
            <w:hideMark/>
          </w:tcPr>
          <w:p w14:paraId="332D4F6D" w14:textId="77777777" w:rsidR="00EE5860" w:rsidRPr="00441CD0" w:rsidRDefault="00EE5860" w:rsidP="00BB0E1F">
            <w:pPr>
              <w:pStyle w:val="TAC"/>
              <w:rPr>
                <w:lang w:eastAsia="zh-CN"/>
              </w:rPr>
            </w:pPr>
            <w:r w:rsidRPr="00441CD0">
              <w:rPr>
                <w:lang w:val="sv-SE" w:eastAsia="zh-CN"/>
              </w:rPr>
              <w:t>MP</w:t>
            </w:r>
          </w:p>
        </w:tc>
        <w:tc>
          <w:tcPr>
            <w:tcW w:w="601" w:type="dxa"/>
            <w:tcBorders>
              <w:top w:val="single" w:sz="4" w:space="0" w:color="auto"/>
              <w:left w:val="single" w:sz="4" w:space="0" w:color="auto"/>
              <w:bottom w:val="single" w:sz="6" w:space="0" w:color="auto"/>
              <w:right w:val="single" w:sz="4" w:space="0" w:color="auto"/>
            </w:tcBorders>
            <w:hideMark/>
          </w:tcPr>
          <w:p w14:paraId="6C4CD014" w14:textId="77777777" w:rsidR="00EE5860" w:rsidRPr="00441CD0" w:rsidRDefault="00EE5860" w:rsidP="00BB0E1F">
            <w:pPr>
              <w:pStyle w:val="TAC"/>
              <w:rPr>
                <w:lang w:val="de-DE" w:eastAsia="zh-CN"/>
              </w:rPr>
            </w:pPr>
            <w:r w:rsidRPr="00441CD0">
              <w:rPr>
                <w:lang w:val="de-DE" w:eastAsia="zh-CN"/>
              </w:rPr>
              <w:t>S</w:t>
            </w:r>
          </w:p>
        </w:tc>
      </w:tr>
      <w:tr w:rsidR="00EE5860" w:rsidRPr="00441CD0" w14:paraId="28621ED2" w14:textId="77777777" w:rsidTr="00BB0E1F">
        <w:trPr>
          <w:jc w:val="center"/>
        </w:trPr>
        <w:tc>
          <w:tcPr>
            <w:tcW w:w="1016" w:type="dxa"/>
            <w:tcBorders>
              <w:top w:val="nil"/>
              <w:left w:val="single" w:sz="4" w:space="0" w:color="auto"/>
              <w:bottom w:val="nil"/>
              <w:right w:val="nil"/>
            </w:tcBorders>
            <w:hideMark/>
          </w:tcPr>
          <w:p w14:paraId="398BAFAD" w14:textId="77777777" w:rsidR="00EE5860" w:rsidRPr="00441CD0" w:rsidRDefault="00EE5860" w:rsidP="00BB0E1F">
            <w:pPr>
              <w:pStyle w:val="TAC"/>
              <w:rPr>
                <w:lang w:val="x-none"/>
              </w:rPr>
            </w:pPr>
            <w:r w:rsidRPr="00441CD0">
              <w:t>2</w:t>
            </w:r>
          </w:p>
        </w:tc>
        <w:tc>
          <w:tcPr>
            <w:tcW w:w="390" w:type="dxa"/>
            <w:tcBorders>
              <w:top w:val="nil"/>
              <w:left w:val="nil"/>
              <w:bottom w:val="nil"/>
              <w:right w:val="single" w:sz="4" w:space="0" w:color="auto"/>
            </w:tcBorders>
          </w:tcPr>
          <w:p w14:paraId="3EDF45F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68C88A0" w14:textId="77777777" w:rsidR="00EE5860" w:rsidRPr="00441CD0" w:rsidRDefault="00EE5860" w:rsidP="00BB0E1F">
            <w:pPr>
              <w:pStyle w:val="TAC"/>
            </w:pPr>
            <w:r w:rsidRPr="00441CD0">
              <w:t>Message Type</w:t>
            </w:r>
          </w:p>
        </w:tc>
      </w:tr>
      <w:tr w:rsidR="00EE5860" w:rsidRPr="00441CD0" w14:paraId="2EA061D0" w14:textId="77777777" w:rsidTr="00BB0E1F">
        <w:trPr>
          <w:jc w:val="center"/>
        </w:trPr>
        <w:tc>
          <w:tcPr>
            <w:tcW w:w="1016" w:type="dxa"/>
            <w:tcBorders>
              <w:top w:val="nil"/>
              <w:left w:val="single" w:sz="4" w:space="0" w:color="auto"/>
              <w:bottom w:val="nil"/>
              <w:right w:val="nil"/>
            </w:tcBorders>
            <w:hideMark/>
          </w:tcPr>
          <w:p w14:paraId="574516B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108515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C90808C"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320B368" w14:textId="77777777" w:rsidTr="00BB0E1F">
        <w:trPr>
          <w:jc w:val="center"/>
        </w:trPr>
        <w:tc>
          <w:tcPr>
            <w:tcW w:w="1016" w:type="dxa"/>
            <w:tcBorders>
              <w:top w:val="nil"/>
              <w:left w:val="single" w:sz="4" w:space="0" w:color="auto"/>
              <w:bottom w:val="nil"/>
              <w:right w:val="nil"/>
            </w:tcBorders>
            <w:hideMark/>
          </w:tcPr>
          <w:p w14:paraId="59D53211"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62EE974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62E8E94"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43F231EA" w14:textId="77777777" w:rsidTr="00BB0E1F">
        <w:trPr>
          <w:jc w:val="center"/>
        </w:trPr>
        <w:tc>
          <w:tcPr>
            <w:tcW w:w="1016" w:type="dxa"/>
            <w:tcBorders>
              <w:top w:val="nil"/>
              <w:left w:val="single" w:sz="4" w:space="0" w:color="auto"/>
              <w:bottom w:val="nil"/>
              <w:right w:val="nil"/>
            </w:tcBorders>
            <w:hideMark/>
          </w:tcPr>
          <w:p w14:paraId="488F8F7F" w14:textId="77777777" w:rsidR="00EE5860" w:rsidRPr="00441CD0" w:rsidRDefault="00EE5860" w:rsidP="00BB0E1F">
            <w:pPr>
              <w:pStyle w:val="TAC"/>
              <w:rPr>
                <w:lang w:eastAsia="zh-CN"/>
              </w:rPr>
            </w:pPr>
            <w:r w:rsidRPr="00441CD0">
              <w:rPr>
                <w:lang w:eastAsia="zh-CN"/>
              </w:rPr>
              <w:t>m</w:t>
            </w:r>
            <w:r w:rsidRPr="00441CD0">
              <w:t xml:space="preserve"> to </w:t>
            </w:r>
            <w:r w:rsidRPr="00441CD0">
              <w:rPr>
                <w:lang w:eastAsia="zh-CN"/>
              </w:rPr>
              <w:t>k(m+</w:t>
            </w:r>
            <w:r w:rsidRPr="00441CD0">
              <w:rPr>
                <w:lang w:val="de-DE" w:eastAsia="zh-CN"/>
              </w:rPr>
              <w:t>7</w:t>
            </w:r>
            <w:r w:rsidRPr="00441CD0">
              <w:rPr>
                <w:lang w:eastAsia="zh-CN"/>
              </w:rPr>
              <w:t>)</w:t>
            </w:r>
          </w:p>
        </w:tc>
        <w:tc>
          <w:tcPr>
            <w:tcW w:w="390" w:type="dxa"/>
            <w:tcBorders>
              <w:top w:val="nil"/>
              <w:left w:val="nil"/>
              <w:bottom w:val="nil"/>
              <w:right w:val="single" w:sz="4" w:space="0" w:color="auto"/>
            </w:tcBorders>
          </w:tcPr>
          <w:p w14:paraId="4680D89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8014649" w14:textId="77777777" w:rsidR="00EE5860" w:rsidRPr="00441CD0" w:rsidRDefault="00EE5860" w:rsidP="00BB0E1F">
            <w:pPr>
              <w:pStyle w:val="TAC"/>
            </w:pPr>
            <w:r w:rsidRPr="00441CD0">
              <w:t>If S flag is set to "1", then SEID shall be placed into octets 5-12.</w:t>
            </w:r>
            <w:r w:rsidRPr="00441CD0">
              <w:rPr>
                <w:lang w:eastAsia="zh-CN"/>
              </w:rPr>
              <w:t xml:space="preserve"> </w:t>
            </w:r>
            <w:r w:rsidRPr="00441CD0">
              <w:t>Otherwise, SEID field is not present at all.</w:t>
            </w:r>
          </w:p>
        </w:tc>
      </w:tr>
      <w:tr w:rsidR="00EE5860" w:rsidRPr="00441CD0" w14:paraId="2D38FC13" w14:textId="77777777" w:rsidTr="00BB0E1F">
        <w:trPr>
          <w:jc w:val="center"/>
        </w:trPr>
        <w:tc>
          <w:tcPr>
            <w:tcW w:w="1016" w:type="dxa"/>
            <w:tcBorders>
              <w:top w:val="nil"/>
              <w:left w:val="single" w:sz="4" w:space="0" w:color="auto"/>
              <w:bottom w:val="nil"/>
              <w:right w:val="nil"/>
            </w:tcBorders>
            <w:hideMark/>
          </w:tcPr>
          <w:p w14:paraId="3D71BE37" w14:textId="77777777" w:rsidR="00EE5860" w:rsidRPr="00441CD0" w:rsidRDefault="00EE5860" w:rsidP="00BB0E1F">
            <w:pPr>
              <w:pStyle w:val="TAC"/>
              <w:rPr>
                <w:lang w:eastAsia="zh-CN"/>
              </w:rPr>
            </w:pPr>
            <w:r w:rsidRPr="00441CD0">
              <w:t>n to (n+2)</w:t>
            </w:r>
          </w:p>
        </w:tc>
        <w:tc>
          <w:tcPr>
            <w:tcW w:w="390" w:type="dxa"/>
            <w:tcBorders>
              <w:top w:val="nil"/>
              <w:left w:val="nil"/>
              <w:bottom w:val="nil"/>
              <w:right w:val="single" w:sz="4" w:space="0" w:color="auto"/>
            </w:tcBorders>
          </w:tcPr>
          <w:p w14:paraId="4F9B268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E2143F6" w14:textId="77777777" w:rsidR="00EE5860" w:rsidRPr="00441CD0" w:rsidRDefault="00EE5860" w:rsidP="00BB0E1F">
            <w:pPr>
              <w:pStyle w:val="TAC"/>
            </w:pPr>
            <w:r w:rsidRPr="00441CD0">
              <w:t>Sequence Number</w:t>
            </w:r>
          </w:p>
        </w:tc>
      </w:tr>
      <w:tr w:rsidR="00EE5860" w:rsidRPr="00441CD0" w14:paraId="15B7838B" w14:textId="77777777" w:rsidTr="00BB0E1F">
        <w:trPr>
          <w:jc w:val="center"/>
        </w:trPr>
        <w:tc>
          <w:tcPr>
            <w:tcW w:w="1016" w:type="dxa"/>
            <w:tcBorders>
              <w:top w:val="nil"/>
              <w:left w:val="single" w:sz="4" w:space="0" w:color="auto"/>
              <w:bottom w:val="single" w:sz="4" w:space="0" w:color="auto"/>
              <w:right w:val="nil"/>
            </w:tcBorders>
            <w:hideMark/>
          </w:tcPr>
          <w:p w14:paraId="7E2B3838" w14:textId="77777777" w:rsidR="00EE5860" w:rsidRPr="00441CD0" w:rsidRDefault="00EE5860" w:rsidP="00BB0E1F">
            <w:pPr>
              <w:pStyle w:val="TAC"/>
              <w:rPr>
                <w:lang w:eastAsia="zh-CN"/>
              </w:rPr>
            </w:pPr>
            <w:r w:rsidRPr="00441CD0">
              <w:t>(n+3)</w:t>
            </w:r>
          </w:p>
        </w:tc>
        <w:tc>
          <w:tcPr>
            <w:tcW w:w="390" w:type="dxa"/>
            <w:tcBorders>
              <w:top w:val="nil"/>
              <w:left w:val="nil"/>
              <w:bottom w:val="single" w:sz="4" w:space="0" w:color="auto"/>
              <w:right w:val="single" w:sz="4" w:space="0" w:color="auto"/>
            </w:tcBorders>
          </w:tcPr>
          <w:p w14:paraId="5B18BBF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EEF19A4" w14:textId="77777777" w:rsidR="00EE5860" w:rsidRPr="00441CD0" w:rsidRDefault="00EE5860" w:rsidP="00BB0E1F">
            <w:pPr>
              <w:pStyle w:val="TAC"/>
            </w:pPr>
            <w:r w:rsidRPr="00441CD0">
              <w:t>Spare</w:t>
            </w:r>
          </w:p>
        </w:tc>
      </w:tr>
    </w:tbl>
    <w:p w14:paraId="3C3E329B" w14:textId="77777777" w:rsidR="00EE5860" w:rsidRPr="00441CD0" w:rsidRDefault="00EE5860" w:rsidP="00EE5860">
      <w:pPr>
        <w:pStyle w:val="TF"/>
        <w:spacing w:before="120"/>
      </w:pPr>
      <w:r w:rsidRPr="00441CD0">
        <w:t xml:space="preserve">Figure </w:t>
      </w:r>
      <w:r w:rsidRPr="00441CD0">
        <w:rPr>
          <w:lang w:val="en-US"/>
        </w:rPr>
        <w:t>7.2.2.1</w:t>
      </w:r>
      <w:r w:rsidRPr="00441CD0">
        <w:t>-1: General format of PFCP Header</w:t>
      </w:r>
    </w:p>
    <w:p w14:paraId="3928263F" w14:textId="77777777" w:rsidR="00EE5860" w:rsidRPr="00441CD0" w:rsidRDefault="00EE5860" w:rsidP="00EE5860">
      <w:r w:rsidRPr="00441CD0">
        <w:t>Where:</w:t>
      </w:r>
    </w:p>
    <w:p w14:paraId="545012BB" w14:textId="77777777" w:rsidR="00EE5860" w:rsidRPr="00441CD0" w:rsidRDefault="00EE5860" w:rsidP="00EE5860">
      <w:pPr>
        <w:pStyle w:val="B1"/>
      </w:pPr>
      <w:r w:rsidRPr="00441CD0">
        <w:t>-</w:t>
      </w:r>
      <w:r w:rsidRPr="00441CD0">
        <w:tab/>
        <w:t>if S = 0, SEID field is not present, k = 0, m = 0 and n = 5;</w:t>
      </w:r>
    </w:p>
    <w:p w14:paraId="1EEB7397" w14:textId="77777777" w:rsidR="00EE5860" w:rsidRPr="00441CD0" w:rsidRDefault="00EE5860" w:rsidP="00EE5860">
      <w:pPr>
        <w:pStyle w:val="B1"/>
      </w:pPr>
      <w:r w:rsidRPr="00441CD0">
        <w:t>-</w:t>
      </w:r>
      <w:r w:rsidRPr="00441CD0">
        <w:tab/>
        <w:t>if S = 1, SEID field is present, k = 1, m = 5 and n = 13.</w:t>
      </w:r>
    </w:p>
    <w:p w14:paraId="49BE31A9" w14:textId="21934B9E" w:rsidR="00EE5860" w:rsidRPr="00441CD0" w:rsidRDefault="00EE5860" w:rsidP="00EE5860">
      <w:r w:rsidRPr="00441CD0">
        <w:t xml:space="preserve">The usage of the PFCP header is defined in </w:t>
      </w:r>
      <w:r w:rsidR="00415C19" w:rsidRPr="00441CD0">
        <w:t>clause</w:t>
      </w:r>
      <w:r w:rsidR="00415C19">
        <w:t> </w:t>
      </w:r>
      <w:r w:rsidR="00415C19" w:rsidRPr="00441CD0">
        <w:t>7</w:t>
      </w:r>
      <w:r w:rsidRPr="00441CD0">
        <w:t>.2.2.4.</w:t>
      </w:r>
    </w:p>
    <w:p w14:paraId="2083F704" w14:textId="77777777" w:rsidR="00EE5860" w:rsidRPr="00441CD0" w:rsidRDefault="00EE5860" w:rsidP="00EE5860">
      <w:r w:rsidRPr="00441CD0">
        <w:t>Octet 1 bits shall be encoded as follows:</w:t>
      </w:r>
    </w:p>
    <w:p w14:paraId="01A80709" w14:textId="77777777" w:rsidR="00EE5860" w:rsidRPr="00441CD0" w:rsidRDefault="00EE5860" w:rsidP="00EE5860">
      <w:pPr>
        <w:pStyle w:val="B1"/>
      </w:pPr>
      <w:r w:rsidRPr="00441CD0">
        <w:t>-</w:t>
      </w:r>
      <w:r w:rsidRPr="00441CD0">
        <w:tab/>
        <w:t>Bit 1 represents the SEID flag (T).</w:t>
      </w:r>
    </w:p>
    <w:p w14:paraId="262288B0" w14:textId="558173D4" w:rsidR="00EE5860" w:rsidRPr="00441CD0" w:rsidRDefault="00EE5860" w:rsidP="00EE5860">
      <w:pPr>
        <w:pStyle w:val="B1"/>
      </w:pPr>
      <w:r w:rsidRPr="00441CD0">
        <w:t>-</w:t>
      </w:r>
      <w:r w:rsidRPr="00441CD0">
        <w:tab/>
        <w:t xml:space="preserve">Bit 2 represents the "MP" flag (see </w:t>
      </w:r>
      <w:r w:rsidR="00415C19" w:rsidRPr="00441CD0">
        <w:t>clause</w:t>
      </w:r>
      <w:r w:rsidR="00415C19">
        <w:t> </w:t>
      </w:r>
      <w:r w:rsidR="00415C19" w:rsidRPr="00441CD0">
        <w:t>7</w:t>
      </w:r>
      <w:r w:rsidRPr="00441CD0">
        <w:t>.2.2.4.1).</w:t>
      </w:r>
    </w:p>
    <w:p w14:paraId="15E2860F" w14:textId="50A8E07A" w:rsidR="00EE5860" w:rsidRPr="00441CD0" w:rsidRDefault="00EE5860" w:rsidP="00EE5860">
      <w:pPr>
        <w:pStyle w:val="B1"/>
      </w:pPr>
      <w:r w:rsidRPr="00441CD0">
        <w:t>-</w:t>
      </w:r>
      <w:r w:rsidRPr="00441CD0">
        <w:tab/>
        <w:t xml:space="preserve">Bit 3 represents the "FO" flag (see </w:t>
      </w:r>
      <w:r w:rsidR="00415C19" w:rsidRPr="00441CD0">
        <w:t>clause</w:t>
      </w:r>
      <w:r w:rsidR="00415C19">
        <w:t> </w:t>
      </w:r>
      <w:r w:rsidR="00415C19" w:rsidRPr="00441CD0">
        <w:t>7</w:t>
      </w:r>
      <w:r w:rsidRPr="00441CD0">
        <w:t>.2.2.4.1).</w:t>
      </w:r>
    </w:p>
    <w:p w14:paraId="2E3D9C51" w14:textId="77777777" w:rsidR="00EE5860" w:rsidRPr="00441CD0" w:rsidRDefault="00EE5860" w:rsidP="00EE5860">
      <w:pPr>
        <w:pStyle w:val="B1"/>
      </w:pPr>
      <w:r w:rsidRPr="00441CD0">
        <w:t>-</w:t>
      </w:r>
      <w:r w:rsidRPr="00441CD0">
        <w:tab/>
        <w:t xml:space="preserve">Bit 4 to 5 are spare, the sender shall set them to "0" and the </w:t>
      </w:r>
      <w:r w:rsidRPr="00441CD0">
        <w:rPr>
          <w:rFonts w:eastAsia="Batang"/>
          <w:lang w:eastAsia="ko-KR"/>
        </w:rPr>
        <w:t xml:space="preserve">receiving entity </w:t>
      </w:r>
      <w:r w:rsidRPr="00441CD0">
        <w:t>shall ignore them.</w:t>
      </w:r>
    </w:p>
    <w:p w14:paraId="0CA2ADBA" w14:textId="77777777" w:rsidR="00EE5860" w:rsidRPr="00441CD0" w:rsidRDefault="00EE5860" w:rsidP="00EE5860">
      <w:pPr>
        <w:pStyle w:val="B1"/>
      </w:pPr>
      <w:r w:rsidRPr="00441CD0">
        <w:t>-</w:t>
      </w:r>
      <w:r w:rsidRPr="00441CD0">
        <w:tab/>
        <w:t>Bits 6-8 represent the Version field.</w:t>
      </w:r>
    </w:p>
    <w:p w14:paraId="57EF6FAE" w14:textId="77777777" w:rsidR="00EE5860" w:rsidRPr="00441CD0" w:rsidRDefault="00EE5860" w:rsidP="00EE5860">
      <w:pPr>
        <w:pStyle w:val="Heading4"/>
      </w:pPr>
      <w:bookmarkStart w:id="3394" w:name="_Toc19717245"/>
      <w:bookmarkStart w:id="3395" w:name="_Toc27490728"/>
      <w:bookmarkStart w:id="3396" w:name="_Toc27557021"/>
      <w:bookmarkStart w:id="3397" w:name="_Toc27723938"/>
      <w:bookmarkStart w:id="3398" w:name="_Toc36031011"/>
      <w:bookmarkStart w:id="3399" w:name="_Toc36042931"/>
      <w:bookmarkStart w:id="3400" w:name="_Toc36814256"/>
      <w:bookmarkStart w:id="3401" w:name="_Toc44689110"/>
      <w:bookmarkStart w:id="3402" w:name="_Toc44923864"/>
      <w:bookmarkStart w:id="3403" w:name="_Toc51860833"/>
      <w:bookmarkStart w:id="3404" w:name="_Toc57930604"/>
      <w:bookmarkStart w:id="3405" w:name="_Toc57931234"/>
      <w:bookmarkStart w:id="3406" w:name="_Toc67499626"/>
      <w:r w:rsidRPr="00441CD0">
        <w:t>7.2.</w:t>
      </w:r>
      <w:r w:rsidRPr="00441CD0">
        <w:rPr>
          <w:lang w:val="en-US"/>
        </w:rPr>
        <w:t>2.2</w:t>
      </w:r>
      <w:r w:rsidRPr="00441CD0">
        <w:tab/>
      </w:r>
      <w:r w:rsidRPr="00441CD0">
        <w:rPr>
          <w:lang w:val="fr-FR"/>
        </w:rPr>
        <w:t xml:space="preserve">PFCP </w:t>
      </w:r>
      <w:r w:rsidRPr="00441CD0">
        <w:rPr>
          <w:lang w:val="en-US"/>
        </w:rPr>
        <w:t>H</w:t>
      </w:r>
      <w:r w:rsidRPr="00441CD0">
        <w:t>eader</w:t>
      </w:r>
      <w:r w:rsidRPr="00441CD0">
        <w:rPr>
          <w:lang w:val="en-US"/>
        </w:rPr>
        <w:t xml:space="preserve"> for Node Related M</w:t>
      </w:r>
      <w:r w:rsidRPr="00441CD0">
        <w:t>essages</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179C43C3" w14:textId="77777777" w:rsidR="00EE5860" w:rsidRPr="00441CD0" w:rsidRDefault="00EE5860" w:rsidP="00EE5860">
      <w:pPr>
        <w:rPr>
          <w:lang w:val="en-US"/>
        </w:rPr>
      </w:pPr>
      <w:r w:rsidRPr="00441CD0">
        <w:t xml:space="preserve">The PFCP message header for the node related messages shall not contain the SEID field, but shall contain the Sequence Number field, followed by </w:t>
      </w:r>
      <w:r w:rsidRPr="00441CD0">
        <w:rPr>
          <w:lang w:eastAsia="zh-CN"/>
        </w:rPr>
        <w:t>one</w:t>
      </w:r>
      <w:r w:rsidRPr="00441CD0">
        <w:t xml:space="preserve"> spare octet as depicted in figure 7.2.2.2-1. The spare bits shall be set to zero by the sender and ignored by the receiver.</w:t>
      </w:r>
      <w:r w:rsidRPr="00441CD0">
        <w:rPr>
          <w:iCs/>
          <w:lang w:val="en-US"/>
        </w:rPr>
        <w:t xml:space="preserve"> For the Version Not Supported Response message, the Sequence Number may be set to any number and shall be ignored by the receiver.</w:t>
      </w:r>
    </w:p>
    <w:p w14:paraId="60E04E07" w14:textId="77777777" w:rsidR="00EE5860" w:rsidRPr="00441CD0" w:rsidRDefault="00EE5860" w:rsidP="00EE5860">
      <w:pPr>
        <w:pStyle w:val="TH"/>
        <w:rPr>
          <w:lang w:val="x-none"/>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0F92898" w14:textId="77777777" w:rsidTr="00BB0E1F">
        <w:trPr>
          <w:jc w:val="center"/>
        </w:trPr>
        <w:tc>
          <w:tcPr>
            <w:tcW w:w="1016" w:type="dxa"/>
            <w:tcBorders>
              <w:top w:val="single" w:sz="4" w:space="0" w:color="auto"/>
              <w:left w:val="single" w:sz="4" w:space="0" w:color="auto"/>
              <w:bottom w:val="nil"/>
              <w:right w:val="nil"/>
            </w:tcBorders>
          </w:tcPr>
          <w:p w14:paraId="181E599B" w14:textId="77777777" w:rsidR="00EE5860" w:rsidRPr="00441CD0" w:rsidRDefault="00EE5860" w:rsidP="00BB0E1F">
            <w:pPr>
              <w:pStyle w:val="TAH"/>
            </w:pPr>
          </w:p>
        </w:tc>
        <w:tc>
          <w:tcPr>
            <w:tcW w:w="390" w:type="dxa"/>
            <w:tcBorders>
              <w:top w:val="single" w:sz="4" w:space="0" w:color="auto"/>
              <w:left w:val="nil"/>
              <w:bottom w:val="nil"/>
              <w:right w:val="nil"/>
            </w:tcBorders>
          </w:tcPr>
          <w:p w14:paraId="5F605AD6"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E89A12E" w14:textId="77777777" w:rsidR="00EE5860" w:rsidRPr="00441CD0" w:rsidRDefault="00EE5860" w:rsidP="00BB0E1F">
            <w:pPr>
              <w:pStyle w:val="TAH"/>
            </w:pPr>
            <w:r w:rsidRPr="00441CD0">
              <w:t>Bits</w:t>
            </w:r>
          </w:p>
        </w:tc>
      </w:tr>
      <w:tr w:rsidR="00EE5860" w:rsidRPr="00441CD0" w14:paraId="545DC99C" w14:textId="77777777" w:rsidTr="00BB0E1F">
        <w:trPr>
          <w:jc w:val="center"/>
        </w:trPr>
        <w:tc>
          <w:tcPr>
            <w:tcW w:w="1016" w:type="dxa"/>
            <w:tcBorders>
              <w:top w:val="nil"/>
              <w:left w:val="single" w:sz="4" w:space="0" w:color="auto"/>
              <w:bottom w:val="nil"/>
              <w:right w:val="nil"/>
            </w:tcBorders>
            <w:hideMark/>
          </w:tcPr>
          <w:p w14:paraId="0197229E" w14:textId="77777777" w:rsidR="00EE5860" w:rsidRPr="00441CD0" w:rsidRDefault="00EE5860" w:rsidP="00BB0E1F">
            <w:pPr>
              <w:pStyle w:val="TAC"/>
            </w:pPr>
            <w:r w:rsidRPr="00441CD0">
              <w:t>Octets</w:t>
            </w:r>
          </w:p>
        </w:tc>
        <w:tc>
          <w:tcPr>
            <w:tcW w:w="390" w:type="dxa"/>
          </w:tcPr>
          <w:p w14:paraId="1E17C13F"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105D4A0F"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65EEDAF4"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1752BF5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5C840031"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F08347D"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08D26D57"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0BB9527D"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5F9E3B82" w14:textId="77777777" w:rsidR="00EE5860" w:rsidRPr="00441CD0" w:rsidRDefault="00EE5860" w:rsidP="00BB0E1F">
            <w:pPr>
              <w:pStyle w:val="TAC"/>
            </w:pPr>
            <w:r w:rsidRPr="00441CD0">
              <w:t>1</w:t>
            </w:r>
          </w:p>
        </w:tc>
      </w:tr>
      <w:tr w:rsidR="00EE5860" w:rsidRPr="00441CD0" w14:paraId="2C554429" w14:textId="77777777" w:rsidTr="00BB0E1F">
        <w:trPr>
          <w:jc w:val="center"/>
        </w:trPr>
        <w:tc>
          <w:tcPr>
            <w:tcW w:w="1016" w:type="dxa"/>
            <w:tcBorders>
              <w:top w:val="nil"/>
              <w:left w:val="single" w:sz="4" w:space="0" w:color="auto"/>
              <w:bottom w:val="nil"/>
              <w:right w:val="nil"/>
            </w:tcBorders>
            <w:hideMark/>
          </w:tcPr>
          <w:p w14:paraId="2D0C4847"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4B3DA721"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74186F1"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47E278E2"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6444BD2"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151D8957" w14:textId="77777777" w:rsidR="00EE5860" w:rsidRPr="00441CD0" w:rsidRDefault="00EE5860" w:rsidP="00BB0E1F">
            <w:pPr>
              <w:pStyle w:val="TAC"/>
            </w:pPr>
            <w:r w:rsidRPr="00441CD0">
              <w:t>FO=0</w:t>
            </w:r>
          </w:p>
        </w:tc>
        <w:tc>
          <w:tcPr>
            <w:tcW w:w="601" w:type="dxa"/>
            <w:tcBorders>
              <w:top w:val="single" w:sz="4" w:space="0" w:color="auto"/>
              <w:left w:val="single" w:sz="4" w:space="0" w:color="auto"/>
              <w:bottom w:val="single" w:sz="6" w:space="0" w:color="auto"/>
              <w:right w:val="single" w:sz="4" w:space="0" w:color="auto"/>
            </w:tcBorders>
            <w:hideMark/>
          </w:tcPr>
          <w:p w14:paraId="292A7E1D" w14:textId="77777777" w:rsidR="00EE5860" w:rsidRPr="00441CD0" w:rsidRDefault="00EE5860" w:rsidP="00BB0E1F">
            <w:pPr>
              <w:pStyle w:val="TAC"/>
            </w:pPr>
            <w:r w:rsidRPr="00441CD0">
              <w:rPr>
                <w:lang w:val="sv-SE"/>
              </w:rPr>
              <w:t>MP=0</w:t>
            </w:r>
          </w:p>
        </w:tc>
        <w:tc>
          <w:tcPr>
            <w:tcW w:w="601" w:type="dxa"/>
            <w:tcBorders>
              <w:top w:val="single" w:sz="4" w:space="0" w:color="auto"/>
              <w:left w:val="single" w:sz="4" w:space="0" w:color="auto"/>
              <w:bottom w:val="single" w:sz="6" w:space="0" w:color="auto"/>
              <w:right w:val="single" w:sz="4" w:space="0" w:color="auto"/>
            </w:tcBorders>
            <w:hideMark/>
          </w:tcPr>
          <w:p w14:paraId="5E34D827" w14:textId="77777777" w:rsidR="00EE5860" w:rsidRPr="00441CD0" w:rsidRDefault="00EE5860" w:rsidP="00BB0E1F">
            <w:pPr>
              <w:pStyle w:val="TAC"/>
            </w:pPr>
            <w:r w:rsidRPr="00441CD0">
              <w:rPr>
                <w:lang w:val="de-DE"/>
              </w:rPr>
              <w:t>S</w:t>
            </w:r>
            <w:r w:rsidRPr="00441CD0">
              <w:t>=0</w:t>
            </w:r>
          </w:p>
        </w:tc>
      </w:tr>
      <w:tr w:rsidR="00EE5860" w:rsidRPr="00441CD0" w14:paraId="1048041D" w14:textId="77777777" w:rsidTr="00BB0E1F">
        <w:trPr>
          <w:jc w:val="center"/>
        </w:trPr>
        <w:tc>
          <w:tcPr>
            <w:tcW w:w="1016" w:type="dxa"/>
            <w:tcBorders>
              <w:top w:val="nil"/>
              <w:left w:val="single" w:sz="4" w:space="0" w:color="auto"/>
              <w:bottom w:val="nil"/>
              <w:right w:val="nil"/>
            </w:tcBorders>
            <w:hideMark/>
          </w:tcPr>
          <w:p w14:paraId="5E24934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C325E4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357F467" w14:textId="77777777" w:rsidR="00EE5860" w:rsidRPr="00441CD0" w:rsidRDefault="00EE5860" w:rsidP="00BB0E1F">
            <w:pPr>
              <w:pStyle w:val="TAC"/>
            </w:pPr>
            <w:r w:rsidRPr="00441CD0">
              <w:t>Message Type</w:t>
            </w:r>
          </w:p>
        </w:tc>
      </w:tr>
      <w:tr w:rsidR="00EE5860" w:rsidRPr="00441CD0" w14:paraId="3A632720" w14:textId="77777777" w:rsidTr="00BB0E1F">
        <w:trPr>
          <w:jc w:val="center"/>
        </w:trPr>
        <w:tc>
          <w:tcPr>
            <w:tcW w:w="1016" w:type="dxa"/>
            <w:tcBorders>
              <w:top w:val="nil"/>
              <w:left w:val="single" w:sz="4" w:space="0" w:color="auto"/>
              <w:bottom w:val="nil"/>
              <w:right w:val="nil"/>
            </w:tcBorders>
            <w:hideMark/>
          </w:tcPr>
          <w:p w14:paraId="35D28734"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6899B8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C41FBBB"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5C167345" w14:textId="77777777" w:rsidTr="00BB0E1F">
        <w:trPr>
          <w:jc w:val="center"/>
        </w:trPr>
        <w:tc>
          <w:tcPr>
            <w:tcW w:w="1016" w:type="dxa"/>
            <w:tcBorders>
              <w:top w:val="nil"/>
              <w:left w:val="single" w:sz="4" w:space="0" w:color="auto"/>
              <w:bottom w:val="nil"/>
              <w:right w:val="nil"/>
            </w:tcBorders>
            <w:hideMark/>
          </w:tcPr>
          <w:p w14:paraId="08E0C993"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2A1C2CD"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2BB075F"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04D7AE" w14:textId="77777777" w:rsidTr="00BB0E1F">
        <w:trPr>
          <w:jc w:val="center"/>
        </w:trPr>
        <w:tc>
          <w:tcPr>
            <w:tcW w:w="1016" w:type="dxa"/>
            <w:tcBorders>
              <w:top w:val="nil"/>
              <w:left w:val="single" w:sz="4" w:space="0" w:color="auto"/>
              <w:bottom w:val="nil"/>
              <w:right w:val="nil"/>
            </w:tcBorders>
            <w:hideMark/>
          </w:tcPr>
          <w:p w14:paraId="6450FAE7"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1B662C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CF87DF5"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016A8FC9" w14:textId="77777777" w:rsidTr="00BB0E1F">
        <w:trPr>
          <w:jc w:val="center"/>
        </w:trPr>
        <w:tc>
          <w:tcPr>
            <w:tcW w:w="1016" w:type="dxa"/>
            <w:tcBorders>
              <w:top w:val="nil"/>
              <w:left w:val="single" w:sz="4" w:space="0" w:color="auto"/>
              <w:bottom w:val="nil"/>
              <w:right w:val="nil"/>
            </w:tcBorders>
            <w:hideMark/>
          </w:tcPr>
          <w:p w14:paraId="48D2E01D"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5CEC915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A90005B"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4B9FCDBF" w14:textId="77777777" w:rsidTr="00BB0E1F">
        <w:trPr>
          <w:jc w:val="center"/>
        </w:trPr>
        <w:tc>
          <w:tcPr>
            <w:tcW w:w="1016" w:type="dxa"/>
            <w:tcBorders>
              <w:top w:val="nil"/>
              <w:left w:val="single" w:sz="4" w:space="0" w:color="auto"/>
              <w:bottom w:val="nil"/>
              <w:right w:val="nil"/>
            </w:tcBorders>
            <w:hideMark/>
          </w:tcPr>
          <w:p w14:paraId="701AB4B5" w14:textId="77777777" w:rsidR="00EE5860" w:rsidRPr="00441CD0" w:rsidRDefault="00EE5860" w:rsidP="00BB0E1F">
            <w:pPr>
              <w:pStyle w:val="TAC"/>
            </w:pPr>
            <w:r w:rsidRPr="00441CD0">
              <w:t>7</w:t>
            </w:r>
          </w:p>
        </w:tc>
        <w:tc>
          <w:tcPr>
            <w:tcW w:w="390" w:type="dxa"/>
            <w:tcBorders>
              <w:top w:val="nil"/>
              <w:left w:val="nil"/>
              <w:bottom w:val="nil"/>
              <w:right w:val="single" w:sz="4" w:space="0" w:color="auto"/>
            </w:tcBorders>
          </w:tcPr>
          <w:p w14:paraId="4B9387C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5CCC49E" w14:textId="77777777" w:rsidR="00EE5860" w:rsidRPr="00441CD0" w:rsidRDefault="00EE5860" w:rsidP="00BB0E1F">
            <w:pPr>
              <w:pStyle w:val="TAC"/>
              <w:rPr>
                <w:lang w:eastAsia="zh-CN"/>
              </w:rPr>
            </w:pPr>
            <w:r w:rsidRPr="00441CD0">
              <w:t>Sequence Number (3</w:t>
            </w:r>
            <w:r w:rsidRPr="00441CD0">
              <w:rPr>
                <w:vertAlign w:val="superscript"/>
              </w:rPr>
              <w:t>rd</w:t>
            </w:r>
            <w:r w:rsidRPr="00441CD0">
              <w:t xml:space="preserve"> Octet)</w:t>
            </w:r>
          </w:p>
        </w:tc>
      </w:tr>
      <w:tr w:rsidR="00EE5860" w:rsidRPr="00441CD0" w14:paraId="4BFA231F" w14:textId="77777777" w:rsidTr="00BB0E1F">
        <w:trPr>
          <w:jc w:val="center"/>
        </w:trPr>
        <w:tc>
          <w:tcPr>
            <w:tcW w:w="1016" w:type="dxa"/>
            <w:tcBorders>
              <w:top w:val="nil"/>
              <w:left w:val="single" w:sz="4" w:space="0" w:color="auto"/>
              <w:bottom w:val="single" w:sz="4" w:space="0" w:color="auto"/>
              <w:right w:val="nil"/>
            </w:tcBorders>
            <w:hideMark/>
          </w:tcPr>
          <w:p w14:paraId="4CA4E50A" w14:textId="77777777" w:rsidR="00EE5860" w:rsidRPr="00441CD0" w:rsidRDefault="00EE5860" w:rsidP="00BB0E1F">
            <w:pPr>
              <w:pStyle w:val="TAC"/>
            </w:pPr>
            <w:r w:rsidRPr="00441CD0">
              <w:t>8</w:t>
            </w:r>
          </w:p>
        </w:tc>
        <w:tc>
          <w:tcPr>
            <w:tcW w:w="390" w:type="dxa"/>
            <w:tcBorders>
              <w:top w:val="nil"/>
              <w:left w:val="nil"/>
              <w:bottom w:val="single" w:sz="4" w:space="0" w:color="auto"/>
              <w:right w:val="single" w:sz="4" w:space="0" w:color="auto"/>
            </w:tcBorders>
          </w:tcPr>
          <w:p w14:paraId="6CF3838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508C1A8" w14:textId="77777777" w:rsidR="00EE5860" w:rsidRPr="00441CD0" w:rsidRDefault="00EE5860" w:rsidP="00BB0E1F">
            <w:pPr>
              <w:pStyle w:val="TAC"/>
            </w:pPr>
            <w:r w:rsidRPr="00441CD0">
              <w:t>Spare</w:t>
            </w:r>
          </w:p>
        </w:tc>
      </w:tr>
    </w:tbl>
    <w:p w14:paraId="562234FA" w14:textId="77777777" w:rsidR="00EE5860" w:rsidRPr="00441CD0" w:rsidRDefault="00EE5860" w:rsidP="00EE5860">
      <w:pPr>
        <w:pStyle w:val="TF"/>
        <w:spacing w:before="120"/>
        <w:rPr>
          <w:lang w:val="en-US"/>
        </w:rPr>
      </w:pPr>
      <w:r w:rsidRPr="00441CD0">
        <w:t xml:space="preserve">Figure </w:t>
      </w:r>
      <w:r w:rsidRPr="00441CD0">
        <w:rPr>
          <w:lang w:val="en-US"/>
        </w:rPr>
        <w:t>7.2.2.2</w:t>
      </w:r>
      <w:r w:rsidRPr="00441CD0">
        <w:t xml:space="preserve">-1: </w:t>
      </w:r>
      <w:r w:rsidRPr="00441CD0">
        <w:rPr>
          <w:lang w:val="en-US"/>
        </w:rPr>
        <w:t>PFCP M</w:t>
      </w:r>
      <w:r w:rsidRPr="00441CD0">
        <w:t>essage Header</w:t>
      </w:r>
      <w:r w:rsidRPr="00441CD0">
        <w:rPr>
          <w:lang w:val="en-US"/>
        </w:rPr>
        <w:t xml:space="preserve"> for node related messages</w:t>
      </w:r>
    </w:p>
    <w:p w14:paraId="7957370E" w14:textId="77777777" w:rsidR="00EE5860" w:rsidRPr="00441CD0" w:rsidRDefault="00EE5860" w:rsidP="00EE5860">
      <w:pPr>
        <w:pStyle w:val="Heading4"/>
        <w:rPr>
          <w:lang w:val="en-US"/>
        </w:rPr>
      </w:pPr>
      <w:bookmarkStart w:id="3407" w:name="_Toc19717246"/>
      <w:bookmarkStart w:id="3408" w:name="_Toc27490729"/>
      <w:bookmarkStart w:id="3409" w:name="_Toc27557022"/>
      <w:bookmarkStart w:id="3410" w:name="_Toc27723939"/>
      <w:bookmarkStart w:id="3411" w:name="_Toc36031012"/>
      <w:bookmarkStart w:id="3412" w:name="_Toc36042932"/>
      <w:bookmarkStart w:id="3413" w:name="_Toc36814257"/>
      <w:bookmarkStart w:id="3414" w:name="_Toc44689111"/>
      <w:bookmarkStart w:id="3415" w:name="_Toc44923865"/>
      <w:bookmarkStart w:id="3416" w:name="_Toc51860834"/>
      <w:bookmarkStart w:id="3417" w:name="_Toc57930605"/>
      <w:bookmarkStart w:id="3418" w:name="_Toc57931235"/>
      <w:bookmarkStart w:id="3419" w:name="_Toc67499627"/>
      <w:r w:rsidRPr="00441CD0">
        <w:rPr>
          <w:lang w:val="en-US"/>
        </w:rPr>
        <w:t>7.2</w:t>
      </w:r>
      <w:r w:rsidRPr="00441CD0">
        <w:t>.</w:t>
      </w:r>
      <w:r w:rsidRPr="00441CD0">
        <w:rPr>
          <w:lang w:val="en-US"/>
        </w:rPr>
        <w:t>2.3</w:t>
      </w:r>
      <w:r w:rsidRPr="00441CD0">
        <w:tab/>
      </w:r>
      <w:r w:rsidRPr="00441CD0">
        <w:rPr>
          <w:lang w:val="en-US"/>
        </w:rPr>
        <w:t>PFCP H</w:t>
      </w:r>
      <w:r w:rsidRPr="00441CD0">
        <w:t>eader</w:t>
      </w:r>
      <w:r w:rsidRPr="00441CD0">
        <w:rPr>
          <w:lang w:val="en-US"/>
        </w:rPr>
        <w:t xml:space="preserve"> for Session Related Messages</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21E804EE" w14:textId="77777777" w:rsidR="00EE5860" w:rsidRPr="00441CD0" w:rsidRDefault="00EE5860" w:rsidP="00EE5860">
      <w:r w:rsidRPr="00441CD0">
        <w:t>The PFCP message header, for session related messages, shall contain the SEID and Sequence Number fields followed by one spare octet. The PFCP header is depicted in figure </w:t>
      </w:r>
      <w:r w:rsidRPr="00441CD0">
        <w:rPr>
          <w:lang w:val="en-US"/>
        </w:rPr>
        <w:t>7.2</w:t>
      </w:r>
      <w:r w:rsidRPr="00441CD0">
        <w:t>.</w:t>
      </w:r>
      <w:r w:rsidRPr="00441CD0">
        <w:rPr>
          <w:lang w:val="en-US"/>
        </w:rPr>
        <w:t>2.3-1</w:t>
      </w:r>
      <w:r w:rsidRPr="00441CD0">
        <w:t>. The spare bits shall be set to zero by the sender and ignored by the receiver.</w:t>
      </w:r>
    </w:p>
    <w:p w14:paraId="5D11E737"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7C7306E" w14:textId="77777777" w:rsidTr="00BB0E1F">
        <w:trPr>
          <w:jc w:val="center"/>
        </w:trPr>
        <w:tc>
          <w:tcPr>
            <w:tcW w:w="1016" w:type="dxa"/>
            <w:tcBorders>
              <w:top w:val="single" w:sz="4" w:space="0" w:color="auto"/>
              <w:left w:val="single" w:sz="4" w:space="0" w:color="auto"/>
              <w:bottom w:val="nil"/>
              <w:right w:val="nil"/>
            </w:tcBorders>
          </w:tcPr>
          <w:p w14:paraId="12E01122" w14:textId="77777777" w:rsidR="00EE5860" w:rsidRPr="00441CD0" w:rsidRDefault="00EE5860" w:rsidP="00BB0E1F">
            <w:pPr>
              <w:pStyle w:val="TAH"/>
            </w:pPr>
          </w:p>
        </w:tc>
        <w:tc>
          <w:tcPr>
            <w:tcW w:w="390" w:type="dxa"/>
            <w:tcBorders>
              <w:top w:val="single" w:sz="4" w:space="0" w:color="auto"/>
              <w:left w:val="nil"/>
              <w:bottom w:val="nil"/>
              <w:right w:val="nil"/>
            </w:tcBorders>
          </w:tcPr>
          <w:p w14:paraId="38FE0B43"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502CEE1" w14:textId="77777777" w:rsidR="00EE5860" w:rsidRPr="00441CD0" w:rsidRDefault="00EE5860" w:rsidP="00BB0E1F">
            <w:pPr>
              <w:pStyle w:val="TAH"/>
            </w:pPr>
            <w:r w:rsidRPr="00441CD0">
              <w:t>Bits</w:t>
            </w:r>
          </w:p>
        </w:tc>
      </w:tr>
      <w:tr w:rsidR="00EE5860" w:rsidRPr="00441CD0" w14:paraId="0569BE50" w14:textId="77777777" w:rsidTr="00BB0E1F">
        <w:trPr>
          <w:jc w:val="center"/>
        </w:trPr>
        <w:tc>
          <w:tcPr>
            <w:tcW w:w="1016" w:type="dxa"/>
            <w:tcBorders>
              <w:top w:val="nil"/>
              <w:left w:val="single" w:sz="4" w:space="0" w:color="auto"/>
              <w:bottom w:val="nil"/>
              <w:right w:val="nil"/>
            </w:tcBorders>
            <w:hideMark/>
          </w:tcPr>
          <w:p w14:paraId="0F99C9A0" w14:textId="77777777" w:rsidR="00EE5860" w:rsidRPr="00441CD0" w:rsidRDefault="00EE5860" w:rsidP="00BB0E1F">
            <w:pPr>
              <w:pStyle w:val="TAC"/>
            </w:pPr>
            <w:r w:rsidRPr="00441CD0">
              <w:t>Octets</w:t>
            </w:r>
          </w:p>
        </w:tc>
        <w:tc>
          <w:tcPr>
            <w:tcW w:w="390" w:type="dxa"/>
          </w:tcPr>
          <w:p w14:paraId="19D8B48D"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29934C42"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12E13AF3"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659F2DE1"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26AFF405"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7313124"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45371D4D"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E6BEA09"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3CFE5E05" w14:textId="77777777" w:rsidR="00EE5860" w:rsidRPr="00441CD0" w:rsidRDefault="00EE5860" w:rsidP="00BB0E1F">
            <w:pPr>
              <w:pStyle w:val="TAC"/>
            </w:pPr>
            <w:r w:rsidRPr="00441CD0">
              <w:t>1</w:t>
            </w:r>
          </w:p>
        </w:tc>
      </w:tr>
      <w:tr w:rsidR="00EE5860" w:rsidRPr="00441CD0" w14:paraId="79504926" w14:textId="77777777" w:rsidTr="00BB0E1F">
        <w:trPr>
          <w:jc w:val="center"/>
        </w:trPr>
        <w:tc>
          <w:tcPr>
            <w:tcW w:w="1016" w:type="dxa"/>
            <w:tcBorders>
              <w:top w:val="nil"/>
              <w:left w:val="single" w:sz="4" w:space="0" w:color="auto"/>
              <w:bottom w:val="nil"/>
              <w:right w:val="nil"/>
            </w:tcBorders>
            <w:hideMark/>
          </w:tcPr>
          <w:p w14:paraId="44B6A408"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2DBF9DC0"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2B13963C"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29773A37"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E010F38"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B1BCDF" w14:textId="77777777" w:rsidR="00EE5860" w:rsidRPr="00441CD0" w:rsidRDefault="00EE5860" w:rsidP="00BB0E1F">
            <w:pPr>
              <w:pStyle w:val="TAC"/>
            </w:pPr>
            <w:r w:rsidRPr="00441CD0">
              <w:t>FO</w:t>
            </w:r>
          </w:p>
        </w:tc>
        <w:tc>
          <w:tcPr>
            <w:tcW w:w="601" w:type="dxa"/>
            <w:tcBorders>
              <w:top w:val="single" w:sz="4" w:space="0" w:color="auto"/>
              <w:left w:val="single" w:sz="4" w:space="0" w:color="auto"/>
              <w:bottom w:val="single" w:sz="6" w:space="0" w:color="auto"/>
              <w:right w:val="single" w:sz="4" w:space="0" w:color="auto"/>
            </w:tcBorders>
            <w:hideMark/>
          </w:tcPr>
          <w:p w14:paraId="62A79592" w14:textId="77777777" w:rsidR="00EE5860" w:rsidRPr="00441CD0" w:rsidRDefault="00EE5860" w:rsidP="00BB0E1F">
            <w:pPr>
              <w:pStyle w:val="TAC"/>
              <w:rPr>
                <w:lang w:val="de-DE"/>
              </w:rPr>
            </w:pPr>
            <w:r w:rsidRPr="00441CD0">
              <w:rPr>
                <w:lang w:val="de-DE"/>
              </w:rPr>
              <w:t>MP</w:t>
            </w:r>
          </w:p>
        </w:tc>
        <w:tc>
          <w:tcPr>
            <w:tcW w:w="601" w:type="dxa"/>
            <w:tcBorders>
              <w:top w:val="single" w:sz="4" w:space="0" w:color="auto"/>
              <w:left w:val="single" w:sz="4" w:space="0" w:color="auto"/>
              <w:bottom w:val="single" w:sz="6" w:space="0" w:color="auto"/>
              <w:right w:val="single" w:sz="4" w:space="0" w:color="auto"/>
            </w:tcBorders>
            <w:hideMark/>
          </w:tcPr>
          <w:p w14:paraId="5221E4B8" w14:textId="77777777" w:rsidR="00EE5860" w:rsidRPr="00441CD0" w:rsidRDefault="00EE5860" w:rsidP="00BB0E1F">
            <w:pPr>
              <w:pStyle w:val="TAC"/>
              <w:rPr>
                <w:lang w:val="x-none"/>
              </w:rPr>
            </w:pPr>
            <w:r w:rsidRPr="00441CD0">
              <w:rPr>
                <w:lang w:val="de-DE"/>
              </w:rPr>
              <w:t>S</w:t>
            </w:r>
            <w:r w:rsidRPr="00441CD0">
              <w:t>=1</w:t>
            </w:r>
          </w:p>
        </w:tc>
      </w:tr>
      <w:tr w:rsidR="00EE5860" w:rsidRPr="00441CD0" w14:paraId="25850128" w14:textId="77777777" w:rsidTr="00BB0E1F">
        <w:trPr>
          <w:jc w:val="center"/>
        </w:trPr>
        <w:tc>
          <w:tcPr>
            <w:tcW w:w="1016" w:type="dxa"/>
            <w:tcBorders>
              <w:top w:val="nil"/>
              <w:left w:val="single" w:sz="4" w:space="0" w:color="auto"/>
              <w:bottom w:val="nil"/>
              <w:right w:val="nil"/>
            </w:tcBorders>
            <w:hideMark/>
          </w:tcPr>
          <w:p w14:paraId="18131CA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03E46F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0367DCD" w14:textId="77777777" w:rsidR="00EE5860" w:rsidRPr="00441CD0" w:rsidRDefault="00EE5860" w:rsidP="00BB0E1F">
            <w:pPr>
              <w:pStyle w:val="TAC"/>
            </w:pPr>
            <w:r w:rsidRPr="00441CD0">
              <w:t>Message Type</w:t>
            </w:r>
          </w:p>
        </w:tc>
      </w:tr>
      <w:tr w:rsidR="00EE5860" w:rsidRPr="00441CD0" w14:paraId="5A0729A9" w14:textId="77777777" w:rsidTr="00BB0E1F">
        <w:trPr>
          <w:jc w:val="center"/>
        </w:trPr>
        <w:tc>
          <w:tcPr>
            <w:tcW w:w="1016" w:type="dxa"/>
            <w:tcBorders>
              <w:top w:val="nil"/>
              <w:left w:val="single" w:sz="4" w:space="0" w:color="auto"/>
              <w:bottom w:val="nil"/>
              <w:right w:val="nil"/>
            </w:tcBorders>
            <w:hideMark/>
          </w:tcPr>
          <w:p w14:paraId="7A8A33A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22EC322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A4D140D"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E3C98DF" w14:textId="77777777" w:rsidTr="00BB0E1F">
        <w:trPr>
          <w:jc w:val="center"/>
        </w:trPr>
        <w:tc>
          <w:tcPr>
            <w:tcW w:w="1016" w:type="dxa"/>
            <w:tcBorders>
              <w:top w:val="nil"/>
              <w:left w:val="single" w:sz="4" w:space="0" w:color="auto"/>
              <w:bottom w:val="nil"/>
              <w:right w:val="nil"/>
            </w:tcBorders>
            <w:hideMark/>
          </w:tcPr>
          <w:p w14:paraId="5FD62AA9"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62F6F4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4CE0257"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5FAF06" w14:textId="77777777" w:rsidTr="00BB0E1F">
        <w:trPr>
          <w:jc w:val="center"/>
        </w:trPr>
        <w:tc>
          <w:tcPr>
            <w:tcW w:w="1016" w:type="dxa"/>
            <w:tcBorders>
              <w:top w:val="nil"/>
              <w:left w:val="single" w:sz="4" w:space="0" w:color="auto"/>
              <w:bottom w:val="nil"/>
              <w:right w:val="nil"/>
            </w:tcBorders>
            <w:hideMark/>
          </w:tcPr>
          <w:p w14:paraId="75C197F9"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EF01A21"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C272266" w14:textId="77777777" w:rsidR="00EE5860" w:rsidRPr="00441CD0" w:rsidRDefault="00EE5860" w:rsidP="00BB0E1F">
            <w:pPr>
              <w:pStyle w:val="TAC"/>
            </w:pPr>
            <w:r w:rsidRPr="00441CD0">
              <w:t>Session Endpoint Identifier (1</w:t>
            </w:r>
            <w:r w:rsidRPr="00441CD0">
              <w:rPr>
                <w:vertAlign w:val="superscript"/>
              </w:rPr>
              <w:t>st</w:t>
            </w:r>
            <w:r w:rsidRPr="00441CD0">
              <w:t xml:space="preserve"> Octet)</w:t>
            </w:r>
          </w:p>
        </w:tc>
      </w:tr>
      <w:tr w:rsidR="00EE5860" w:rsidRPr="00441CD0" w14:paraId="76FC3A83" w14:textId="77777777" w:rsidTr="00BB0E1F">
        <w:trPr>
          <w:jc w:val="center"/>
        </w:trPr>
        <w:tc>
          <w:tcPr>
            <w:tcW w:w="1016" w:type="dxa"/>
            <w:tcBorders>
              <w:top w:val="nil"/>
              <w:left w:val="single" w:sz="4" w:space="0" w:color="auto"/>
              <w:bottom w:val="nil"/>
              <w:right w:val="nil"/>
            </w:tcBorders>
            <w:hideMark/>
          </w:tcPr>
          <w:p w14:paraId="65CA3858"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19E0668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0CA2BB9" w14:textId="77777777" w:rsidR="00EE5860" w:rsidRPr="00441CD0" w:rsidRDefault="00EE5860" w:rsidP="00BB0E1F">
            <w:pPr>
              <w:pStyle w:val="TAC"/>
              <w:rPr>
                <w:lang w:val="fr-FR"/>
              </w:rPr>
            </w:pPr>
            <w:r w:rsidRPr="00441CD0">
              <w:rPr>
                <w:lang w:val="fr-FR"/>
              </w:rPr>
              <w:t>Session Endpoint Identifier (2</w:t>
            </w:r>
            <w:r w:rsidRPr="00441CD0">
              <w:rPr>
                <w:vertAlign w:val="superscript"/>
                <w:lang w:val="fr-FR"/>
              </w:rPr>
              <w:t>nd</w:t>
            </w:r>
            <w:r w:rsidRPr="00441CD0">
              <w:rPr>
                <w:lang w:val="fr-FR"/>
              </w:rPr>
              <w:t xml:space="preserve"> Octet)</w:t>
            </w:r>
          </w:p>
        </w:tc>
      </w:tr>
      <w:tr w:rsidR="00EE5860" w:rsidRPr="00441CD0" w14:paraId="7F217914" w14:textId="77777777" w:rsidTr="00BB0E1F">
        <w:trPr>
          <w:jc w:val="center"/>
        </w:trPr>
        <w:tc>
          <w:tcPr>
            <w:tcW w:w="1016" w:type="dxa"/>
            <w:tcBorders>
              <w:top w:val="nil"/>
              <w:left w:val="single" w:sz="4" w:space="0" w:color="auto"/>
              <w:bottom w:val="nil"/>
              <w:right w:val="nil"/>
            </w:tcBorders>
            <w:hideMark/>
          </w:tcPr>
          <w:p w14:paraId="455D996B" w14:textId="77777777" w:rsidR="00EE5860" w:rsidRPr="00441CD0" w:rsidRDefault="00EE5860" w:rsidP="00BB0E1F">
            <w:pPr>
              <w:pStyle w:val="TAC"/>
              <w:rPr>
                <w:lang w:val="x-none"/>
              </w:rPr>
            </w:pPr>
            <w:r w:rsidRPr="00441CD0">
              <w:t>7</w:t>
            </w:r>
          </w:p>
        </w:tc>
        <w:tc>
          <w:tcPr>
            <w:tcW w:w="390" w:type="dxa"/>
            <w:tcBorders>
              <w:top w:val="nil"/>
              <w:left w:val="nil"/>
              <w:bottom w:val="nil"/>
              <w:right w:val="single" w:sz="4" w:space="0" w:color="auto"/>
            </w:tcBorders>
          </w:tcPr>
          <w:p w14:paraId="32D37204"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4C9DC9D" w14:textId="77777777" w:rsidR="00EE5860" w:rsidRPr="00441CD0" w:rsidRDefault="00EE5860" w:rsidP="00BB0E1F">
            <w:pPr>
              <w:pStyle w:val="TAC"/>
              <w:rPr>
                <w:lang w:val="fr-FR"/>
              </w:rPr>
            </w:pPr>
            <w:r w:rsidRPr="00441CD0">
              <w:rPr>
                <w:lang w:val="fr-FR"/>
              </w:rPr>
              <w:t>Session Endpoint Identifier (3</w:t>
            </w:r>
            <w:r w:rsidRPr="00441CD0">
              <w:rPr>
                <w:vertAlign w:val="superscript"/>
                <w:lang w:val="fr-FR"/>
              </w:rPr>
              <w:t>rd</w:t>
            </w:r>
            <w:r w:rsidRPr="00441CD0">
              <w:rPr>
                <w:lang w:val="fr-FR"/>
              </w:rPr>
              <w:t xml:space="preserve"> Octet)</w:t>
            </w:r>
          </w:p>
        </w:tc>
      </w:tr>
      <w:tr w:rsidR="00EE5860" w:rsidRPr="00441CD0" w14:paraId="14B54760" w14:textId="77777777" w:rsidTr="00BB0E1F">
        <w:trPr>
          <w:jc w:val="center"/>
        </w:trPr>
        <w:tc>
          <w:tcPr>
            <w:tcW w:w="1016" w:type="dxa"/>
            <w:tcBorders>
              <w:top w:val="nil"/>
              <w:left w:val="single" w:sz="4" w:space="0" w:color="auto"/>
              <w:bottom w:val="nil"/>
              <w:right w:val="nil"/>
            </w:tcBorders>
            <w:hideMark/>
          </w:tcPr>
          <w:p w14:paraId="422EF2D2" w14:textId="77777777" w:rsidR="00EE5860" w:rsidRPr="00441CD0" w:rsidRDefault="00EE5860" w:rsidP="00BB0E1F">
            <w:pPr>
              <w:pStyle w:val="TAC"/>
              <w:rPr>
                <w:lang w:val="x-none"/>
              </w:rPr>
            </w:pPr>
            <w:r w:rsidRPr="00441CD0">
              <w:t>8</w:t>
            </w:r>
          </w:p>
        </w:tc>
        <w:tc>
          <w:tcPr>
            <w:tcW w:w="390" w:type="dxa"/>
            <w:tcBorders>
              <w:top w:val="nil"/>
              <w:left w:val="nil"/>
              <w:bottom w:val="nil"/>
              <w:right w:val="single" w:sz="4" w:space="0" w:color="auto"/>
            </w:tcBorders>
          </w:tcPr>
          <w:p w14:paraId="1E26343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AACDD5F" w14:textId="77777777" w:rsidR="00EE5860" w:rsidRPr="00441CD0" w:rsidRDefault="00EE5860" w:rsidP="00BB0E1F">
            <w:pPr>
              <w:pStyle w:val="TAC"/>
            </w:pPr>
            <w:r w:rsidRPr="00441CD0">
              <w:t>Session Endpoint Identifier (4</w:t>
            </w:r>
            <w:r w:rsidRPr="00441CD0">
              <w:rPr>
                <w:vertAlign w:val="superscript"/>
              </w:rPr>
              <w:t>th</w:t>
            </w:r>
            <w:r w:rsidRPr="00441CD0">
              <w:t xml:space="preserve"> Octet)</w:t>
            </w:r>
          </w:p>
        </w:tc>
      </w:tr>
      <w:tr w:rsidR="00EE5860" w:rsidRPr="00441CD0" w14:paraId="40F72719" w14:textId="77777777" w:rsidTr="00BB0E1F">
        <w:trPr>
          <w:jc w:val="center"/>
        </w:trPr>
        <w:tc>
          <w:tcPr>
            <w:tcW w:w="1016" w:type="dxa"/>
            <w:tcBorders>
              <w:top w:val="nil"/>
              <w:left w:val="single" w:sz="4" w:space="0" w:color="auto"/>
              <w:bottom w:val="nil"/>
              <w:right w:val="nil"/>
            </w:tcBorders>
            <w:hideMark/>
          </w:tcPr>
          <w:p w14:paraId="097FFAC1" w14:textId="77777777" w:rsidR="00EE5860" w:rsidRPr="00441CD0" w:rsidRDefault="00EE5860" w:rsidP="00BB0E1F">
            <w:pPr>
              <w:pStyle w:val="TAC"/>
            </w:pPr>
            <w:r w:rsidRPr="00441CD0">
              <w:t>9</w:t>
            </w:r>
          </w:p>
        </w:tc>
        <w:tc>
          <w:tcPr>
            <w:tcW w:w="390" w:type="dxa"/>
            <w:tcBorders>
              <w:top w:val="nil"/>
              <w:left w:val="nil"/>
              <w:bottom w:val="nil"/>
              <w:right w:val="single" w:sz="4" w:space="0" w:color="auto"/>
            </w:tcBorders>
          </w:tcPr>
          <w:p w14:paraId="0DC37F8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2000277A" w14:textId="77777777" w:rsidR="00EE5860" w:rsidRPr="00441CD0" w:rsidRDefault="00EE5860" w:rsidP="00BB0E1F">
            <w:pPr>
              <w:pStyle w:val="TAC"/>
            </w:pPr>
            <w:r w:rsidRPr="00441CD0">
              <w:t>Session Endpoint Identifier (5</w:t>
            </w:r>
            <w:r w:rsidRPr="00441CD0">
              <w:rPr>
                <w:vertAlign w:val="superscript"/>
              </w:rPr>
              <w:t>th</w:t>
            </w:r>
            <w:r w:rsidRPr="00441CD0">
              <w:t xml:space="preserve"> Octet)</w:t>
            </w:r>
          </w:p>
        </w:tc>
      </w:tr>
      <w:tr w:rsidR="00EE5860" w:rsidRPr="00441CD0" w14:paraId="14BA6CB9" w14:textId="77777777" w:rsidTr="00BB0E1F">
        <w:trPr>
          <w:jc w:val="center"/>
        </w:trPr>
        <w:tc>
          <w:tcPr>
            <w:tcW w:w="1016" w:type="dxa"/>
            <w:tcBorders>
              <w:top w:val="nil"/>
              <w:left w:val="single" w:sz="4" w:space="0" w:color="auto"/>
              <w:bottom w:val="nil"/>
              <w:right w:val="nil"/>
            </w:tcBorders>
            <w:hideMark/>
          </w:tcPr>
          <w:p w14:paraId="64A3B143" w14:textId="77777777" w:rsidR="00EE5860" w:rsidRPr="00441CD0" w:rsidRDefault="00EE5860" w:rsidP="00BB0E1F">
            <w:pPr>
              <w:pStyle w:val="TAC"/>
            </w:pPr>
            <w:r w:rsidRPr="00441CD0">
              <w:t>10</w:t>
            </w:r>
          </w:p>
        </w:tc>
        <w:tc>
          <w:tcPr>
            <w:tcW w:w="390" w:type="dxa"/>
            <w:tcBorders>
              <w:top w:val="nil"/>
              <w:left w:val="nil"/>
              <w:bottom w:val="nil"/>
              <w:right w:val="single" w:sz="4" w:space="0" w:color="auto"/>
            </w:tcBorders>
          </w:tcPr>
          <w:p w14:paraId="76D4469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48A59E65" w14:textId="77777777" w:rsidR="00EE5860" w:rsidRPr="00441CD0" w:rsidRDefault="00EE5860" w:rsidP="00BB0E1F">
            <w:pPr>
              <w:pStyle w:val="TAC"/>
            </w:pPr>
            <w:r w:rsidRPr="00441CD0">
              <w:t>Session Endpoint Identifier (6</w:t>
            </w:r>
            <w:r w:rsidRPr="00441CD0">
              <w:rPr>
                <w:vertAlign w:val="superscript"/>
              </w:rPr>
              <w:t>th</w:t>
            </w:r>
            <w:r w:rsidRPr="00441CD0">
              <w:t xml:space="preserve"> Octet)</w:t>
            </w:r>
          </w:p>
        </w:tc>
      </w:tr>
      <w:tr w:rsidR="00EE5860" w:rsidRPr="00441CD0" w14:paraId="6495E1E9" w14:textId="77777777" w:rsidTr="00BB0E1F">
        <w:trPr>
          <w:jc w:val="center"/>
        </w:trPr>
        <w:tc>
          <w:tcPr>
            <w:tcW w:w="1016" w:type="dxa"/>
            <w:tcBorders>
              <w:top w:val="nil"/>
              <w:left w:val="single" w:sz="4" w:space="0" w:color="auto"/>
              <w:bottom w:val="nil"/>
              <w:right w:val="nil"/>
            </w:tcBorders>
            <w:hideMark/>
          </w:tcPr>
          <w:p w14:paraId="4EE9BB7D" w14:textId="77777777" w:rsidR="00EE5860" w:rsidRPr="00441CD0" w:rsidRDefault="00EE5860" w:rsidP="00BB0E1F">
            <w:pPr>
              <w:pStyle w:val="TAC"/>
            </w:pPr>
            <w:r w:rsidRPr="00441CD0">
              <w:t>11</w:t>
            </w:r>
          </w:p>
        </w:tc>
        <w:tc>
          <w:tcPr>
            <w:tcW w:w="390" w:type="dxa"/>
            <w:tcBorders>
              <w:top w:val="nil"/>
              <w:left w:val="nil"/>
              <w:bottom w:val="nil"/>
              <w:right w:val="single" w:sz="4" w:space="0" w:color="auto"/>
            </w:tcBorders>
          </w:tcPr>
          <w:p w14:paraId="77CA92C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16E03D5" w14:textId="77777777" w:rsidR="00EE5860" w:rsidRPr="00441CD0" w:rsidRDefault="00EE5860" w:rsidP="00BB0E1F">
            <w:pPr>
              <w:pStyle w:val="TAC"/>
            </w:pPr>
            <w:r w:rsidRPr="00441CD0">
              <w:t>Session Endpoint Identifier (7</w:t>
            </w:r>
            <w:r w:rsidRPr="00441CD0">
              <w:rPr>
                <w:vertAlign w:val="superscript"/>
              </w:rPr>
              <w:t>th</w:t>
            </w:r>
            <w:r w:rsidRPr="00441CD0">
              <w:t xml:space="preserve"> Octet)</w:t>
            </w:r>
          </w:p>
        </w:tc>
      </w:tr>
      <w:tr w:rsidR="00EE5860" w:rsidRPr="00441CD0" w14:paraId="65079075" w14:textId="77777777" w:rsidTr="00BB0E1F">
        <w:trPr>
          <w:jc w:val="center"/>
        </w:trPr>
        <w:tc>
          <w:tcPr>
            <w:tcW w:w="1016" w:type="dxa"/>
            <w:tcBorders>
              <w:top w:val="nil"/>
              <w:left w:val="single" w:sz="4" w:space="0" w:color="auto"/>
              <w:bottom w:val="nil"/>
              <w:right w:val="nil"/>
            </w:tcBorders>
            <w:hideMark/>
          </w:tcPr>
          <w:p w14:paraId="6508982F" w14:textId="77777777" w:rsidR="00EE5860" w:rsidRPr="00441CD0" w:rsidRDefault="00EE5860" w:rsidP="00BB0E1F">
            <w:pPr>
              <w:pStyle w:val="TAC"/>
            </w:pPr>
            <w:r w:rsidRPr="00441CD0">
              <w:t>12</w:t>
            </w:r>
          </w:p>
        </w:tc>
        <w:tc>
          <w:tcPr>
            <w:tcW w:w="390" w:type="dxa"/>
            <w:tcBorders>
              <w:top w:val="nil"/>
              <w:left w:val="nil"/>
              <w:bottom w:val="nil"/>
              <w:right w:val="single" w:sz="4" w:space="0" w:color="auto"/>
            </w:tcBorders>
          </w:tcPr>
          <w:p w14:paraId="15C33C8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DF6181A" w14:textId="77777777" w:rsidR="00EE5860" w:rsidRPr="00441CD0" w:rsidRDefault="00EE5860" w:rsidP="00BB0E1F">
            <w:pPr>
              <w:pStyle w:val="TAC"/>
            </w:pPr>
            <w:r w:rsidRPr="00441CD0">
              <w:t>Session Endpoint Identifier (8</w:t>
            </w:r>
            <w:r w:rsidRPr="00441CD0">
              <w:rPr>
                <w:vertAlign w:val="superscript"/>
              </w:rPr>
              <w:t>th</w:t>
            </w:r>
            <w:r w:rsidRPr="00441CD0">
              <w:t xml:space="preserve"> Octet)</w:t>
            </w:r>
          </w:p>
        </w:tc>
      </w:tr>
      <w:tr w:rsidR="00EE5860" w:rsidRPr="00441CD0" w14:paraId="3877CC39" w14:textId="77777777" w:rsidTr="00BB0E1F">
        <w:trPr>
          <w:jc w:val="center"/>
        </w:trPr>
        <w:tc>
          <w:tcPr>
            <w:tcW w:w="1016" w:type="dxa"/>
            <w:tcBorders>
              <w:top w:val="nil"/>
              <w:left w:val="single" w:sz="4" w:space="0" w:color="auto"/>
              <w:bottom w:val="nil"/>
              <w:right w:val="nil"/>
            </w:tcBorders>
            <w:hideMark/>
          </w:tcPr>
          <w:p w14:paraId="6E3DD1CF" w14:textId="77777777" w:rsidR="00EE5860" w:rsidRPr="00441CD0" w:rsidRDefault="00EE5860" w:rsidP="00BB0E1F">
            <w:pPr>
              <w:pStyle w:val="TAC"/>
              <w:rPr>
                <w:lang w:val="de-DE"/>
              </w:rPr>
            </w:pPr>
            <w:r w:rsidRPr="00441CD0">
              <w:rPr>
                <w:lang w:val="de-DE"/>
              </w:rPr>
              <w:t>13</w:t>
            </w:r>
          </w:p>
        </w:tc>
        <w:tc>
          <w:tcPr>
            <w:tcW w:w="390" w:type="dxa"/>
            <w:tcBorders>
              <w:top w:val="nil"/>
              <w:left w:val="nil"/>
              <w:bottom w:val="nil"/>
              <w:right w:val="single" w:sz="4" w:space="0" w:color="auto"/>
            </w:tcBorders>
          </w:tcPr>
          <w:p w14:paraId="54A6F553"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241E4633"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698D3023" w14:textId="77777777" w:rsidTr="00BB0E1F">
        <w:trPr>
          <w:jc w:val="center"/>
        </w:trPr>
        <w:tc>
          <w:tcPr>
            <w:tcW w:w="1016" w:type="dxa"/>
            <w:tcBorders>
              <w:top w:val="nil"/>
              <w:left w:val="single" w:sz="4" w:space="0" w:color="auto"/>
              <w:bottom w:val="nil"/>
              <w:right w:val="nil"/>
            </w:tcBorders>
            <w:hideMark/>
          </w:tcPr>
          <w:p w14:paraId="66E27B4D" w14:textId="77777777" w:rsidR="00EE5860" w:rsidRPr="00441CD0" w:rsidRDefault="00EE5860" w:rsidP="00BB0E1F">
            <w:pPr>
              <w:pStyle w:val="TAC"/>
              <w:rPr>
                <w:lang w:val="de-DE"/>
              </w:rPr>
            </w:pPr>
            <w:r w:rsidRPr="00441CD0">
              <w:t>1</w:t>
            </w:r>
            <w:r w:rsidRPr="00441CD0">
              <w:rPr>
                <w:lang w:val="de-DE"/>
              </w:rPr>
              <w:t>4</w:t>
            </w:r>
          </w:p>
        </w:tc>
        <w:tc>
          <w:tcPr>
            <w:tcW w:w="390" w:type="dxa"/>
            <w:tcBorders>
              <w:top w:val="nil"/>
              <w:left w:val="nil"/>
              <w:bottom w:val="nil"/>
              <w:right w:val="single" w:sz="4" w:space="0" w:color="auto"/>
            </w:tcBorders>
          </w:tcPr>
          <w:p w14:paraId="19A11596"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53C5E273"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5BE6A446" w14:textId="77777777" w:rsidTr="00BB0E1F">
        <w:trPr>
          <w:jc w:val="center"/>
        </w:trPr>
        <w:tc>
          <w:tcPr>
            <w:tcW w:w="1016" w:type="dxa"/>
            <w:tcBorders>
              <w:top w:val="nil"/>
              <w:left w:val="single" w:sz="4" w:space="0" w:color="auto"/>
              <w:bottom w:val="nil"/>
              <w:right w:val="nil"/>
            </w:tcBorders>
            <w:hideMark/>
          </w:tcPr>
          <w:p w14:paraId="687CB12A" w14:textId="77777777" w:rsidR="00EE5860" w:rsidRPr="00441CD0" w:rsidRDefault="00EE5860" w:rsidP="00BB0E1F">
            <w:pPr>
              <w:pStyle w:val="TAC"/>
              <w:rPr>
                <w:lang w:val="de-DE"/>
              </w:rPr>
            </w:pPr>
            <w:r w:rsidRPr="00441CD0">
              <w:t>1</w:t>
            </w:r>
            <w:r w:rsidRPr="00441CD0">
              <w:rPr>
                <w:lang w:val="de-DE"/>
              </w:rPr>
              <w:t>5</w:t>
            </w:r>
          </w:p>
        </w:tc>
        <w:tc>
          <w:tcPr>
            <w:tcW w:w="390" w:type="dxa"/>
            <w:tcBorders>
              <w:top w:val="nil"/>
              <w:left w:val="nil"/>
              <w:bottom w:val="nil"/>
              <w:right w:val="single" w:sz="4" w:space="0" w:color="auto"/>
            </w:tcBorders>
          </w:tcPr>
          <w:p w14:paraId="12A57B2B"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7172CB1A" w14:textId="77777777" w:rsidR="00EE5860" w:rsidRPr="00441CD0" w:rsidRDefault="00EE5860" w:rsidP="00BB0E1F">
            <w:pPr>
              <w:pStyle w:val="TAC"/>
            </w:pPr>
            <w:r w:rsidRPr="00441CD0">
              <w:t>Sequence Number (3</w:t>
            </w:r>
            <w:r w:rsidRPr="00441CD0">
              <w:rPr>
                <w:vertAlign w:val="superscript"/>
              </w:rPr>
              <w:t>rd</w:t>
            </w:r>
            <w:r w:rsidRPr="00441CD0">
              <w:t xml:space="preserve"> Octet)</w:t>
            </w:r>
          </w:p>
        </w:tc>
      </w:tr>
      <w:tr w:rsidR="00EE5860" w:rsidRPr="00441CD0" w14:paraId="04E2AAE5" w14:textId="77777777" w:rsidTr="00BB0E1F">
        <w:trPr>
          <w:jc w:val="center"/>
        </w:trPr>
        <w:tc>
          <w:tcPr>
            <w:tcW w:w="1016" w:type="dxa"/>
            <w:tcBorders>
              <w:top w:val="nil"/>
              <w:left w:val="single" w:sz="4" w:space="0" w:color="auto"/>
              <w:bottom w:val="single" w:sz="4" w:space="0" w:color="auto"/>
              <w:right w:val="nil"/>
            </w:tcBorders>
            <w:hideMark/>
          </w:tcPr>
          <w:p w14:paraId="3A38E6C6" w14:textId="77777777" w:rsidR="00EE5860" w:rsidRPr="00441CD0" w:rsidRDefault="00EE5860" w:rsidP="00BB0E1F">
            <w:pPr>
              <w:pStyle w:val="TAC"/>
              <w:rPr>
                <w:lang w:val="de-DE"/>
              </w:rPr>
            </w:pPr>
            <w:r w:rsidRPr="00441CD0">
              <w:t>1</w:t>
            </w:r>
            <w:r w:rsidRPr="00441CD0">
              <w:rPr>
                <w:lang w:val="de-DE"/>
              </w:rPr>
              <w:t>6</w:t>
            </w:r>
          </w:p>
        </w:tc>
        <w:tc>
          <w:tcPr>
            <w:tcW w:w="390" w:type="dxa"/>
            <w:tcBorders>
              <w:top w:val="nil"/>
              <w:left w:val="nil"/>
              <w:bottom w:val="single" w:sz="4" w:space="0" w:color="auto"/>
              <w:right w:val="single" w:sz="4" w:space="0" w:color="auto"/>
            </w:tcBorders>
          </w:tcPr>
          <w:p w14:paraId="33FA0F80" w14:textId="77777777" w:rsidR="00EE5860" w:rsidRPr="00441CD0" w:rsidRDefault="00EE5860" w:rsidP="00BB0E1F">
            <w:pPr>
              <w:pStyle w:val="TAC"/>
              <w:rPr>
                <w:lang w:val="x-none"/>
              </w:rPr>
            </w:pPr>
          </w:p>
        </w:tc>
        <w:tc>
          <w:tcPr>
            <w:tcW w:w="2402" w:type="dxa"/>
            <w:gridSpan w:val="4"/>
            <w:tcBorders>
              <w:top w:val="single" w:sz="6" w:space="0" w:color="auto"/>
              <w:left w:val="single" w:sz="4" w:space="0" w:color="auto"/>
              <w:bottom w:val="single" w:sz="4" w:space="0" w:color="auto"/>
              <w:right w:val="single" w:sz="4" w:space="0" w:color="auto"/>
            </w:tcBorders>
            <w:hideMark/>
          </w:tcPr>
          <w:p w14:paraId="1B31659D" w14:textId="77777777" w:rsidR="00EE5860" w:rsidRPr="00441CD0" w:rsidRDefault="00EE5860" w:rsidP="00BB0E1F">
            <w:pPr>
              <w:pStyle w:val="TAC"/>
            </w:pPr>
            <w:r w:rsidRPr="00441CD0">
              <w:t>Message Priority</w:t>
            </w:r>
          </w:p>
        </w:tc>
        <w:tc>
          <w:tcPr>
            <w:tcW w:w="2403" w:type="dxa"/>
            <w:gridSpan w:val="4"/>
            <w:tcBorders>
              <w:top w:val="single" w:sz="6" w:space="0" w:color="auto"/>
              <w:left w:val="single" w:sz="4" w:space="0" w:color="auto"/>
              <w:bottom w:val="single" w:sz="4" w:space="0" w:color="auto"/>
              <w:right w:val="single" w:sz="4" w:space="0" w:color="auto"/>
            </w:tcBorders>
            <w:hideMark/>
          </w:tcPr>
          <w:p w14:paraId="5113EFC8" w14:textId="77777777" w:rsidR="00EE5860" w:rsidRPr="00441CD0" w:rsidRDefault="00EE5860" w:rsidP="00BB0E1F">
            <w:pPr>
              <w:pStyle w:val="TAC"/>
            </w:pPr>
            <w:r w:rsidRPr="00441CD0">
              <w:t>Spare</w:t>
            </w:r>
          </w:p>
        </w:tc>
      </w:tr>
    </w:tbl>
    <w:p w14:paraId="06C2C180" w14:textId="77777777" w:rsidR="00EE5860" w:rsidRPr="00441CD0" w:rsidRDefault="00EE5860" w:rsidP="00EE5860">
      <w:pPr>
        <w:pStyle w:val="TF"/>
        <w:spacing w:before="120"/>
        <w:rPr>
          <w:lang w:val="en-US"/>
        </w:rPr>
      </w:pPr>
      <w:r w:rsidRPr="00441CD0">
        <w:t xml:space="preserve">Figure </w:t>
      </w:r>
      <w:r w:rsidRPr="00441CD0">
        <w:rPr>
          <w:lang w:val="en-US"/>
        </w:rPr>
        <w:t>7.2</w:t>
      </w:r>
      <w:r w:rsidRPr="00441CD0">
        <w:t>.</w:t>
      </w:r>
      <w:r w:rsidRPr="00441CD0">
        <w:rPr>
          <w:lang w:val="en-US"/>
        </w:rPr>
        <w:t>2.3</w:t>
      </w:r>
      <w:r w:rsidRPr="00441CD0">
        <w:t xml:space="preserve">-1: </w:t>
      </w:r>
      <w:r w:rsidRPr="00441CD0">
        <w:rPr>
          <w:lang w:val="en-US"/>
        </w:rPr>
        <w:t>PFCP</w:t>
      </w:r>
      <w:r w:rsidRPr="00441CD0">
        <w:t xml:space="preserve"> message Header</w:t>
      </w:r>
      <w:r w:rsidRPr="00441CD0">
        <w:rPr>
          <w:lang w:val="en-US"/>
        </w:rPr>
        <w:t xml:space="preserve"> for session related messages</w:t>
      </w:r>
    </w:p>
    <w:p w14:paraId="788608B7" w14:textId="77777777" w:rsidR="00EE5860" w:rsidRPr="00441CD0" w:rsidRDefault="00EE5860" w:rsidP="00EE5860">
      <w:pPr>
        <w:pStyle w:val="Heading4"/>
        <w:rPr>
          <w:lang w:val="x-none"/>
        </w:rPr>
      </w:pPr>
      <w:bookmarkStart w:id="3420" w:name="_Toc19717247"/>
      <w:bookmarkStart w:id="3421" w:name="_Toc27490730"/>
      <w:bookmarkStart w:id="3422" w:name="_Toc27557023"/>
      <w:bookmarkStart w:id="3423" w:name="_Toc27723940"/>
      <w:bookmarkStart w:id="3424" w:name="_Toc36031013"/>
      <w:bookmarkStart w:id="3425" w:name="_Toc36042933"/>
      <w:bookmarkStart w:id="3426" w:name="_Toc36814258"/>
      <w:bookmarkStart w:id="3427" w:name="_Toc44689112"/>
      <w:bookmarkStart w:id="3428" w:name="_Toc44923866"/>
      <w:bookmarkStart w:id="3429" w:name="_Toc51860835"/>
      <w:bookmarkStart w:id="3430" w:name="_Toc57930606"/>
      <w:bookmarkStart w:id="3431" w:name="_Toc57931236"/>
      <w:bookmarkStart w:id="3432" w:name="_Toc67499628"/>
      <w:r w:rsidRPr="00441CD0">
        <w:rPr>
          <w:lang w:val="en-US"/>
        </w:rPr>
        <w:t>7.2.2.4</w:t>
      </w:r>
      <w:r w:rsidRPr="00441CD0">
        <w:tab/>
        <w:t xml:space="preserve">Usage of the </w:t>
      </w:r>
      <w:r w:rsidRPr="00441CD0">
        <w:rPr>
          <w:lang w:val="en-US"/>
        </w:rPr>
        <w:t>PFCP</w:t>
      </w:r>
      <w:r w:rsidRPr="00441CD0">
        <w:t xml:space="preserve"> Header</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49093DAE" w14:textId="77777777" w:rsidR="00EE5860" w:rsidRPr="00441CD0" w:rsidRDefault="00EE5860" w:rsidP="00EE5860">
      <w:pPr>
        <w:pStyle w:val="Heading5"/>
      </w:pPr>
      <w:bookmarkStart w:id="3433" w:name="_Toc19717248"/>
      <w:bookmarkStart w:id="3434" w:name="_Toc27490731"/>
      <w:bookmarkStart w:id="3435" w:name="_Toc27557024"/>
      <w:bookmarkStart w:id="3436" w:name="_Toc27723941"/>
      <w:bookmarkStart w:id="3437" w:name="_Toc36031014"/>
      <w:bookmarkStart w:id="3438" w:name="_Toc36042934"/>
      <w:bookmarkStart w:id="3439" w:name="_Toc36814259"/>
      <w:bookmarkStart w:id="3440" w:name="_Toc44689113"/>
      <w:bookmarkStart w:id="3441" w:name="_Toc44923867"/>
      <w:bookmarkStart w:id="3442" w:name="_Toc51860836"/>
      <w:bookmarkStart w:id="3443" w:name="_Toc57930607"/>
      <w:bookmarkStart w:id="3444" w:name="_Toc57931237"/>
      <w:bookmarkStart w:id="3445" w:name="_Toc67499629"/>
      <w:r w:rsidRPr="00441CD0">
        <w:rPr>
          <w:lang w:val="en-US"/>
        </w:rPr>
        <w:t>7.2.2.4</w:t>
      </w:r>
      <w:r w:rsidRPr="00441CD0">
        <w:t>.1</w:t>
      </w:r>
      <w:r w:rsidRPr="00441CD0">
        <w:tab/>
        <w:t>General</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029016F4" w14:textId="1AB6BE1B" w:rsidR="00EE5860" w:rsidRPr="00441CD0" w:rsidRDefault="00EE5860" w:rsidP="00EE5860">
      <w:r w:rsidRPr="00441CD0">
        <w:t xml:space="preserve">The format of the PFCP header is specified in </w:t>
      </w:r>
      <w:r w:rsidR="00415C19" w:rsidRPr="00441CD0">
        <w:t>clause</w:t>
      </w:r>
      <w:r w:rsidR="00415C19">
        <w:t> </w:t>
      </w:r>
      <w:r w:rsidR="00415C19" w:rsidRPr="00441CD0">
        <w:rPr>
          <w:lang w:val="fr-FR"/>
        </w:rPr>
        <w:t>7</w:t>
      </w:r>
      <w:r w:rsidRPr="00441CD0">
        <w:rPr>
          <w:lang w:val="fr-FR"/>
        </w:rPr>
        <w:t>.2.2</w:t>
      </w:r>
      <w:r w:rsidRPr="00441CD0">
        <w:t>.</w:t>
      </w:r>
    </w:p>
    <w:p w14:paraId="6CCD40D7" w14:textId="77777777" w:rsidR="00EE5860" w:rsidRPr="00441CD0" w:rsidRDefault="00EE5860" w:rsidP="00EE5860">
      <w:r w:rsidRPr="00441CD0">
        <w:t>The usage of the PFCP header shall be as defined below.</w:t>
      </w:r>
    </w:p>
    <w:p w14:paraId="193D6CC6" w14:textId="77777777" w:rsidR="00EE5860" w:rsidRPr="00441CD0" w:rsidRDefault="00EE5860" w:rsidP="00EE5860">
      <w:r w:rsidRPr="00441CD0">
        <w:t>The first octet of the header shall be used is the following way:</w:t>
      </w:r>
    </w:p>
    <w:p w14:paraId="6482AB4A" w14:textId="77777777" w:rsidR="00EE5860" w:rsidRPr="00441CD0" w:rsidRDefault="00EE5860" w:rsidP="00EE5860">
      <w:pPr>
        <w:pStyle w:val="B1"/>
      </w:pPr>
      <w:r w:rsidRPr="00441CD0">
        <w:t>-</w:t>
      </w:r>
      <w:r w:rsidRPr="00441CD0">
        <w:tab/>
        <w:t>Bit 1 represents the "S" flag, which indicates if SEID field is present in the PFCP header or not. If the "S" flag is set to "0", then the SEID field shall not be present in the PFCP header. If the "S" flag is set to "1", then the SEID field shall immediately follow the Length field, in octets 5 to 12. Apart from the node related messages, in all PFCP messages the value of the "S" flag shall be set to "1".</w:t>
      </w:r>
    </w:p>
    <w:p w14:paraId="03F21B0A" w14:textId="77777777" w:rsidR="00EE5860" w:rsidRPr="00441CD0" w:rsidRDefault="00EE5860" w:rsidP="00EE5860">
      <w:pPr>
        <w:pStyle w:val="B1"/>
      </w:pPr>
      <w:r w:rsidRPr="00441CD0">
        <w:t>-</w:t>
      </w:r>
      <w:r w:rsidRPr="00441CD0">
        <w:tab/>
        <w:t xml:space="preserve">Bit 2 represents the "MP" flag. If the "MP" flag is set to "1", then bits 8 to 5 of octet 16 shall indicate the </w:t>
      </w:r>
      <w:r>
        <w:t xml:space="preserve">relative </w:t>
      </w:r>
      <w:r w:rsidRPr="00441CD0">
        <w:t>priority</w:t>
      </w:r>
      <w:r>
        <w:t xml:space="preserve"> of the PFCP message</w:t>
      </w:r>
      <w:r w:rsidRPr="00441CD0">
        <w:t>.</w:t>
      </w:r>
      <w:r w:rsidRPr="00FC5B46">
        <w:t xml:space="preserve"> </w:t>
      </w:r>
      <w:r w:rsidRPr="006C1437">
        <w:t>It shall be encoded as the binary value of the Message Priority and it may take any value between 0 and 15, where 0 corresponds to the highest priority and 15 the lowest priority</w:t>
      </w:r>
      <w:r>
        <w:t>.</w:t>
      </w:r>
    </w:p>
    <w:p w14:paraId="7A040A59" w14:textId="77777777" w:rsidR="00EE5860" w:rsidRPr="00441CD0" w:rsidRDefault="00EE5860" w:rsidP="00EE5860">
      <w:pPr>
        <w:pStyle w:val="B1"/>
      </w:pPr>
      <w:r w:rsidRPr="00441CD0">
        <w:t>-</w:t>
      </w:r>
      <w:r w:rsidRPr="00441CD0">
        <w:tab/>
        <w:t>Bit 3 represents the "FO" (Follow On) flag. If the "FO" flag is set to "1", then another PFCP message follows in the UDP/IP packet (see clauses 6.5 and 7.2.1A).</w:t>
      </w:r>
    </w:p>
    <w:p w14:paraId="080DEF9F" w14:textId="77777777" w:rsidR="00EE5860" w:rsidRPr="00441CD0" w:rsidRDefault="00EE5860" w:rsidP="00EE5860">
      <w:pPr>
        <w:pStyle w:val="B1"/>
      </w:pPr>
      <w:r w:rsidRPr="00441CD0">
        <w:t>-</w:t>
      </w:r>
      <w:r w:rsidRPr="00441CD0">
        <w:tab/>
        <w:t xml:space="preserve">Bit 4 is </w:t>
      </w:r>
      <w:r w:rsidRPr="00441CD0">
        <w:rPr>
          <w:lang w:eastAsia="zh-CN"/>
        </w:rPr>
        <w:t>a spare bit</w:t>
      </w:r>
      <w:r w:rsidRPr="00441CD0">
        <w:t>. The sending entity shall set it to "0" and the receiving entity shall ignore it.</w:t>
      </w:r>
    </w:p>
    <w:p w14:paraId="19AE60D5" w14:textId="77777777" w:rsidR="00EE5860" w:rsidRPr="00441CD0" w:rsidRDefault="00EE5860" w:rsidP="00EE5860">
      <w:pPr>
        <w:pStyle w:val="B1"/>
      </w:pPr>
      <w:r w:rsidRPr="00441CD0">
        <w:t>-</w:t>
      </w:r>
      <w:r w:rsidRPr="00441CD0">
        <w:tab/>
        <w:t xml:space="preserve">Bit 5 is </w:t>
      </w:r>
      <w:r w:rsidRPr="00441CD0">
        <w:rPr>
          <w:lang w:eastAsia="zh-CN"/>
        </w:rPr>
        <w:t>a spare bit</w:t>
      </w:r>
      <w:r w:rsidRPr="00441CD0">
        <w:t>. The sending entity shall set it to "0" and the receiving entity shall ignore it.</w:t>
      </w:r>
    </w:p>
    <w:p w14:paraId="51C59C73" w14:textId="77777777" w:rsidR="00EE5860" w:rsidRPr="00441CD0" w:rsidRDefault="00EE5860" w:rsidP="00EE5860">
      <w:pPr>
        <w:pStyle w:val="B1"/>
      </w:pPr>
      <w:r w:rsidRPr="00441CD0">
        <w:t>-</w:t>
      </w:r>
      <w:r w:rsidRPr="00441CD0">
        <w:tab/>
        <w:t>Bits 6 to 8, which represent the PFCP version, shall be set to decimal 1 ("001").</w:t>
      </w:r>
    </w:p>
    <w:p w14:paraId="250FD626" w14:textId="77777777" w:rsidR="00EE5860" w:rsidRPr="00441CD0" w:rsidRDefault="00EE5860" w:rsidP="00EE5860">
      <w:r w:rsidRPr="00441CD0">
        <w:t>The usage of the fields in octets 2 - n of the header shall be as specified below.</w:t>
      </w:r>
    </w:p>
    <w:p w14:paraId="6B9738A2" w14:textId="77777777" w:rsidR="00EE5860" w:rsidRPr="00441CD0" w:rsidRDefault="00EE5860" w:rsidP="00EE5860">
      <w:pPr>
        <w:pStyle w:val="B1"/>
      </w:pPr>
      <w:r w:rsidRPr="00441CD0">
        <w:t>-</w:t>
      </w:r>
      <w:r w:rsidRPr="00441CD0">
        <w:tab/>
        <w:t>Octet 2 represents the Message type field, which shall be set to the unique value for each type of control plane message. Message type values are specified in Table 7.3-1 "Message types".</w:t>
      </w:r>
    </w:p>
    <w:p w14:paraId="23648DF9" w14:textId="2B69E15E" w:rsidR="00EE5860" w:rsidRPr="00441CD0" w:rsidRDefault="00EE5860" w:rsidP="00EE5860">
      <w:pPr>
        <w:pStyle w:val="B1"/>
        <w:tabs>
          <w:tab w:val="left" w:pos="7513"/>
        </w:tabs>
      </w:pPr>
      <w:r w:rsidRPr="00441CD0">
        <w:t>-</w:t>
      </w:r>
      <w:r w:rsidRPr="00441CD0">
        <w:tab/>
        <w:t xml:space="preserve">Octets 3 to 4 represent the Message Length field. This field shall indicate the length of the message in octets excluding the mandatory part of the PFCP header (the first 4 octets). The SEID (if present) and the Sequence Number shall be included in the length count. The format of the Length field of information elements is specified in </w:t>
      </w:r>
      <w:r w:rsidR="00415C19" w:rsidRPr="00441CD0">
        <w:t>clause</w:t>
      </w:r>
      <w:r w:rsidR="00415C19">
        <w:t> </w:t>
      </w:r>
      <w:r w:rsidR="00415C19" w:rsidRPr="00441CD0">
        <w:t>8</w:t>
      </w:r>
      <w:r w:rsidRPr="00441CD0">
        <w:t>.2 "Information Element Format".</w:t>
      </w:r>
    </w:p>
    <w:p w14:paraId="63A74B51" w14:textId="77777777" w:rsidR="00EE5860" w:rsidRPr="00441CD0" w:rsidRDefault="00EE5860" w:rsidP="00EE5860">
      <w:pPr>
        <w:pStyle w:val="B1"/>
      </w:pPr>
      <w:r w:rsidRPr="00441CD0">
        <w:t>-</w:t>
      </w:r>
      <w:r w:rsidRPr="00441CD0">
        <w:tab/>
        <w:t>When S=1, Octets 5 to 12 represent the Session Endpoint Identifier (SEID) field. This field shall unambiguously identify a session endpoint in the receiving Packet Forward Control entity. The Session Endpoint Identifier is set by the sending entity i</w:t>
      </w:r>
      <w:r w:rsidRPr="00441CD0">
        <w:rPr>
          <w:lang w:eastAsia="zh-CN"/>
        </w:rPr>
        <w:t xml:space="preserve">n the </w:t>
      </w:r>
      <w:r w:rsidRPr="00441CD0">
        <w:t>PFCP</w:t>
      </w:r>
      <w:r w:rsidRPr="00441CD0">
        <w:rPr>
          <w:lang w:eastAsia="zh-CN"/>
        </w:rPr>
        <w:t xml:space="preserve"> header of all control plane messages </w:t>
      </w:r>
      <w:r w:rsidRPr="00441CD0">
        <w:t xml:space="preserve">to the SEID value provided by the </w:t>
      </w:r>
      <w:r w:rsidRPr="00441CD0">
        <w:lastRenderedPageBreak/>
        <w:t>corresponding receiving entity (CP or UP function). If a peer's SEID is not available the SEID field shall be present in a PFCP header, but its value shall be set to "0", "Conditions for sending SEID=0 in PFCP header".</w:t>
      </w:r>
    </w:p>
    <w:p w14:paraId="240155AB" w14:textId="77777777" w:rsidR="00EE5860" w:rsidRPr="00441CD0" w:rsidRDefault="00EE5860" w:rsidP="00EE5860">
      <w:pPr>
        <w:pStyle w:val="NO"/>
      </w:pPr>
      <w:r w:rsidRPr="00441CD0">
        <w:t>NOTE:</w:t>
      </w:r>
      <w:r w:rsidRPr="00441CD0">
        <w:tab/>
        <w:t>The SEID in the PFCP header of a</w:t>
      </w:r>
      <w:r w:rsidRPr="00441CD0">
        <w:rPr>
          <w:lang w:val="en-US"/>
        </w:rPr>
        <w:t xml:space="preserve"> </w:t>
      </w:r>
      <w:r w:rsidRPr="00441CD0">
        <w:t xml:space="preserve">message is set to the SEID value provided by the corresponding receiving entity regardless of whether </w:t>
      </w:r>
      <w:r w:rsidRPr="00441CD0">
        <w:rPr>
          <w:noProof/>
        </w:rPr>
        <w:t xml:space="preserve">the source IP address of the </w:t>
      </w:r>
      <w:r w:rsidRPr="00441CD0">
        <w:rPr>
          <w:noProof/>
          <w:lang w:val="en-US"/>
        </w:rPr>
        <w:t>request</w:t>
      </w:r>
      <w:r w:rsidRPr="00441CD0">
        <w:rPr>
          <w:noProof/>
        </w:rPr>
        <w:t xml:space="preserve"> message and the </w:t>
      </w:r>
      <w:r w:rsidRPr="00441CD0">
        <w:t xml:space="preserve">IP Destination Address provided by the receiving entity for subsequent </w:t>
      </w:r>
      <w:r w:rsidRPr="00441CD0">
        <w:rPr>
          <w:lang w:val="en-US"/>
        </w:rPr>
        <w:t>request</w:t>
      </w:r>
      <w:r w:rsidRPr="00441CD0">
        <w:t xml:space="preserve"> messages </w:t>
      </w:r>
      <w:r w:rsidRPr="00441CD0">
        <w:rPr>
          <w:noProof/>
        </w:rPr>
        <w:t>are the same or not.</w:t>
      </w:r>
    </w:p>
    <w:p w14:paraId="62404288" w14:textId="77777777" w:rsidR="00EE5860" w:rsidRPr="00441CD0" w:rsidRDefault="00EE5860" w:rsidP="00EE5860">
      <w:pPr>
        <w:pStyle w:val="B1"/>
      </w:pPr>
      <w:r w:rsidRPr="00441CD0">
        <w:t>-</w:t>
      </w:r>
      <w:r w:rsidRPr="00441CD0">
        <w:tab/>
        <w:t>Octets 13 to 15 represent PFCP Sequence Number field.</w:t>
      </w:r>
    </w:p>
    <w:p w14:paraId="56454B33" w14:textId="77777777" w:rsidR="00EE5860" w:rsidRPr="00441CD0" w:rsidRDefault="00EE5860" w:rsidP="00EE5860">
      <w:pPr>
        <w:pStyle w:val="Heading5"/>
        <w:rPr>
          <w:lang w:val="x-none"/>
        </w:rPr>
      </w:pPr>
      <w:bookmarkStart w:id="3446" w:name="_Toc19717249"/>
      <w:bookmarkStart w:id="3447" w:name="_Toc27490732"/>
      <w:bookmarkStart w:id="3448" w:name="_Toc27557025"/>
      <w:bookmarkStart w:id="3449" w:name="_Toc27723942"/>
      <w:bookmarkStart w:id="3450" w:name="_Toc36031015"/>
      <w:bookmarkStart w:id="3451" w:name="_Toc36042935"/>
      <w:bookmarkStart w:id="3452" w:name="_Toc36814260"/>
      <w:bookmarkStart w:id="3453" w:name="_Toc44689114"/>
      <w:bookmarkStart w:id="3454" w:name="_Toc44923868"/>
      <w:bookmarkStart w:id="3455" w:name="_Toc51860837"/>
      <w:bookmarkStart w:id="3456" w:name="_Toc57930608"/>
      <w:bookmarkStart w:id="3457" w:name="_Toc57931238"/>
      <w:bookmarkStart w:id="3458" w:name="_Toc67499630"/>
      <w:r w:rsidRPr="00441CD0">
        <w:t>7.2.2.4.2</w:t>
      </w:r>
      <w:r w:rsidRPr="00441CD0">
        <w:tab/>
        <w:t>Conditions for Sending SEID=0 in PFCP Header</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3B62BDAB" w14:textId="77777777" w:rsidR="00EE5860" w:rsidRPr="00441CD0" w:rsidRDefault="00EE5860" w:rsidP="00EE5860">
      <w:pPr>
        <w:rPr>
          <w:lang w:eastAsia="ja-JP"/>
        </w:rPr>
      </w:pPr>
      <w:r w:rsidRPr="00441CD0">
        <w:t>If a peer's SEID is not available, the SEID field shall still be present in the header and its value shall be set to "0" in the following messages:</w:t>
      </w:r>
    </w:p>
    <w:p w14:paraId="5613104D" w14:textId="2A1649FC" w:rsidR="00EE5860" w:rsidRPr="00441CD0" w:rsidRDefault="00EE5860" w:rsidP="00EE5860">
      <w:pPr>
        <w:pStyle w:val="B1"/>
      </w:pPr>
      <w:r w:rsidRPr="00441CD0">
        <w:t>-</w:t>
      </w:r>
      <w:r w:rsidRPr="00441CD0">
        <w:tab/>
      </w:r>
      <w:r w:rsidR="003935F4" w:rsidRPr="00441CD0">
        <w:t>PFCP Session Establishment Request message on Sxa/Sxb/Sxc</w:t>
      </w:r>
      <w:r w:rsidR="003935F4">
        <w:t>/N4</w:t>
      </w:r>
      <w:r w:rsidRPr="00441CD0">
        <w:t>;</w:t>
      </w:r>
    </w:p>
    <w:p w14:paraId="3465493E" w14:textId="77777777" w:rsidR="00EE5860" w:rsidRPr="00441CD0" w:rsidRDefault="00EE5860" w:rsidP="00EE5860">
      <w:pPr>
        <w:pStyle w:val="B1"/>
      </w:pPr>
      <w:r w:rsidRPr="00441CD0">
        <w:t>-</w:t>
      </w:r>
      <w:r w:rsidRPr="00441CD0">
        <w:tab/>
        <w:t>If a node receives a message for which it has no session, i.e. if SEID in the PFCP header is not known, it shall respond with "Session context not found" cause in the corresponding response message to the sender, the SEID used in the PFCP header in the response message shall be then set to "0";</w:t>
      </w:r>
    </w:p>
    <w:p w14:paraId="67476BE2" w14:textId="3EEF31A9" w:rsidR="003935F4" w:rsidRDefault="00EE5860" w:rsidP="003935F4">
      <w:pPr>
        <w:pStyle w:val="B1"/>
        <w:rPr>
          <w:lang w:val="en-US" w:eastAsia="zh-CN"/>
        </w:rPr>
      </w:pPr>
      <w:r w:rsidRPr="00441CD0">
        <w:t>-</w:t>
      </w:r>
      <w:r w:rsidRPr="00441CD0">
        <w:tab/>
      </w:r>
      <w:r w:rsidRPr="00441CD0">
        <w:rPr>
          <w:lang w:val="en-US" w:eastAsia="zh-CN"/>
        </w:rPr>
        <w:t xml:space="preserve">If a node receives a request message containing protocol error, e.g. Mandatory IE missing, which requires the receiver to reject the message as specified in </w:t>
      </w:r>
      <w:r w:rsidR="00415C19" w:rsidRPr="00441CD0">
        <w:rPr>
          <w:lang w:val="en-US" w:eastAsia="zh-CN"/>
        </w:rPr>
        <w:t>clause</w:t>
      </w:r>
      <w:r w:rsidR="00415C19">
        <w:rPr>
          <w:lang w:val="en-US" w:eastAsia="zh-CN"/>
        </w:rPr>
        <w:t> </w:t>
      </w:r>
      <w:r w:rsidR="00415C19" w:rsidRPr="00441CD0">
        <w:rPr>
          <w:lang w:val="en-US" w:eastAsia="zh-CN"/>
        </w:rPr>
        <w:t>7</w:t>
      </w:r>
      <w:r w:rsidRPr="00441CD0">
        <w:rPr>
          <w:lang w:val="en-US" w:eastAsia="zh-CN"/>
        </w:rPr>
        <w:t xml:space="preserve">.6, it shall reject the request message. For the response message, the node should look up the remote peer's SEID and accordingly set SEID in the PFCP header and the message cause code. As an implementation option, the node may not look up the remote peer's SEID and set the PFCP header SEID to </w:t>
      </w:r>
      <w:r w:rsidRPr="00441CD0">
        <w:t>"0"</w:t>
      </w:r>
      <w:r w:rsidRPr="00441CD0">
        <w:rPr>
          <w:lang w:val="en-US" w:eastAsia="zh-CN"/>
        </w:rPr>
        <w:t xml:space="preserve"> in the response message. However in this case, the cause value shall not be set to "Session not found".</w:t>
      </w:r>
    </w:p>
    <w:p w14:paraId="2CB79F40" w14:textId="2BC57EDB" w:rsidR="00EE5860" w:rsidRPr="00441CD0" w:rsidRDefault="003935F4" w:rsidP="003935F4">
      <w:pPr>
        <w:pStyle w:val="B1"/>
        <w:rPr>
          <w:lang w:val="en-US" w:eastAsia="zh-CN"/>
        </w:rPr>
      </w:pPr>
      <w:r>
        <w:rPr>
          <w:lang w:val="en-US" w:eastAsia="zh-CN"/>
        </w:rPr>
        <w:t>-</w:t>
      </w:r>
      <w:r>
        <w:rPr>
          <w:lang w:val="en-US" w:eastAsia="zh-CN"/>
        </w:rPr>
        <w:tab/>
        <w:t>W</w:t>
      </w:r>
      <w:r w:rsidRPr="004B6B5D">
        <w:rPr>
          <w:lang w:val="en-US" w:eastAsia="zh-CN"/>
        </w:rPr>
        <w:t xml:space="preserve">hen the UP function </w:t>
      </w:r>
      <w:r>
        <w:rPr>
          <w:lang w:val="en-US" w:eastAsia="zh-CN"/>
        </w:rPr>
        <w:t xml:space="preserve">sends </w:t>
      </w:r>
      <w:r w:rsidRPr="004B6B5D">
        <w:rPr>
          <w:lang w:val="en-US" w:eastAsia="zh-CN"/>
        </w:rPr>
        <w:t xml:space="preserve">PFCP Session Report Request message </w:t>
      </w:r>
      <w:r>
        <w:rPr>
          <w:lang w:val="en-US" w:eastAsia="zh-CN"/>
        </w:rPr>
        <w:t>over</w:t>
      </w:r>
      <w:r w:rsidRPr="004B6B5D">
        <w:rPr>
          <w:lang w:val="en-US" w:eastAsia="zh-CN"/>
        </w:rPr>
        <w:t xml:space="preserve"> N4 </w:t>
      </w:r>
      <w:r>
        <w:rPr>
          <w:lang w:val="en-US" w:eastAsia="zh-CN"/>
        </w:rPr>
        <w:t xml:space="preserve">towards </w:t>
      </w:r>
      <w:r w:rsidRPr="004B6B5D">
        <w:rPr>
          <w:lang w:val="en-US" w:eastAsia="zh-CN"/>
        </w:rPr>
        <w:t xml:space="preserve">another SMF or another PFCP entity in the SMF as specified in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 xml:space="preserve">.22.2 and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.22.3.</w:t>
      </w:r>
    </w:p>
    <w:p w14:paraId="1B6517EB" w14:textId="77777777" w:rsidR="00EE5860" w:rsidRPr="00441CD0" w:rsidRDefault="00EE5860" w:rsidP="00EE5860">
      <w:pPr>
        <w:pStyle w:val="Heading3"/>
        <w:rPr>
          <w:lang w:val="x-none"/>
        </w:rPr>
      </w:pPr>
      <w:bookmarkStart w:id="3459" w:name="_Toc19717250"/>
      <w:bookmarkStart w:id="3460" w:name="_Toc27490733"/>
      <w:bookmarkStart w:id="3461" w:name="_Toc27557026"/>
      <w:bookmarkStart w:id="3462" w:name="_Toc27723943"/>
      <w:bookmarkStart w:id="3463" w:name="_Toc36031016"/>
      <w:bookmarkStart w:id="3464" w:name="_Toc36042936"/>
      <w:bookmarkStart w:id="3465" w:name="_Toc36814261"/>
      <w:bookmarkStart w:id="3466" w:name="_Toc44689115"/>
      <w:bookmarkStart w:id="3467" w:name="_Toc44923869"/>
      <w:bookmarkStart w:id="3468" w:name="_Toc51860838"/>
      <w:bookmarkStart w:id="3469" w:name="_Toc57930609"/>
      <w:bookmarkStart w:id="3470" w:name="_Toc57931239"/>
      <w:bookmarkStart w:id="3471" w:name="_Toc67499631"/>
      <w:r w:rsidRPr="00441CD0">
        <w:t>7.2.3</w:t>
      </w:r>
      <w:r w:rsidRPr="00441CD0">
        <w:tab/>
        <w:t>Information Elements</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105358A8" w14:textId="77777777" w:rsidR="00EE5860" w:rsidRPr="00441CD0" w:rsidRDefault="00EE5860" w:rsidP="00EE5860">
      <w:pPr>
        <w:pStyle w:val="Heading4"/>
      </w:pPr>
      <w:bookmarkStart w:id="3472" w:name="_Toc19717251"/>
      <w:bookmarkStart w:id="3473" w:name="_Toc27490734"/>
      <w:bookmarkStart w:id="3474" w:name="_Toc27557027"/>
      <w:bookmarkStart w:id="3475" w:name="_Toc27723944"/>
      <w:bookmarkStart w:id="3476" w:name="_Toc36031017"/>
      <w:bookmarkStart w:id="3477" w:name="_Toc36042937"/>
      <w:bookmarkStart w:id="3478" w:name="_Toc36814262"/>
      <w:bookmarkStart w:id="3479" w:name="_Toc44689116"/>
      <w:bookmarkStart w:id="3480" w:name="_Toc44923870"/>
      <w:bookmarkStart w:id="3481" w:name="_Toc51860839"/>
      <w:bookmarkStart w:id="3482" w:name="_Toc57930610"/>
      <w:bookmarkStart w:id="3483" w:name="_Toc57931240"/>
      <w:bookmarkStart w:id="3484" w:name="_Toc67499632"/>
      <w:r w:rsidRPr="00441CD0">
        <w:t>7.2.3.1</w:t>
      </w:r>
      <w:r w:rsidRPr="00441CD0">
        <w:tab/>
        <w:t>General</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687CE70A" w14:textId="0A3DEE04" w:rsidR="00EE5860" w:rsidRPr="00441CD0" w:rsidRDefault="00EE5860" w:rsidP="00EE5860">
      <w:r w:rsidRPr="00441CD0">
        <w:t xml:space="preserve">The format of PFCP Information Elements are defined in </w:t>
      </w:r>
      <w:r w:rsidR="00415C19" w:rsidRPr="00441CD0">
        <w:t>clause</w:t>
      </w:r>
      <w:r w:rsidR="00415C19">
        <w:t> </w:t>
      </w:r>
      <w:r w:rsidR="00415C19" w:rsidRPr="00441CD0">
        <w:t>8</w:t>
      </w:r>
      <w:r w:rsidRPr="00441CD0">
        <w:t>.2.</w:t>
      </w:r>
    </w:p>
    <w:p w14:paraId="1AB86BD0" w14:textId="77777777" w:rsidR="00EE5860" w:rsidRPr="00441CD0" w:rsidRDefault="00EE5860" w:rsidP="00EE5860">
      <w:pPr>
        <w:pStyle w:val="Heading4"/>
      </w:pPr>
      <w:bookmarkStart w:id="3485" w:name="_Toc19717252"/>
      <w:bookmarkStart w:id="3486" w:name="_Toc27490735"/>
      <w:bookmarkStart w:id="3487" w:name="_Toc27557028"/>
      <w:bookmarkStart w:id="3488" w:name="_Toc27723945"/>
      <w:bookmarkStart w:id="3489" w:name="_Toc36031018"/>
      <w:bookmarkStart w:id="3490" w:name="_Toc36042938"/>
      <w:bookmarkStart w:id="3491" w:name="_Toc36814263"/>
      <w:bookmarkStart w:id="3492" w:name="_Toc44689117"/>
      <w:bookmarkStart w:id="3493" w:name="_Toc44923871"/>
      <w:bookmarkStart w:id="3494" w:name="_Toc51860840"/>
      <w:bookmarkStart w:id="3495" w:name="_Toc57930611"/>
      <w:bookmarkStart w:id="3496" w:name="_Toc57931241"/>
      <w:bookmarkStart w:id="3497" w:name="_Toc67499633"/>
      <w:r w:rsidRPr="00441CD0">
        <w:t>7.2.3.2</w:t>
      </w:r>
      <w:r w:rsidRPr="00441CD0">
        <w:tab/>
        <w:t>Presence Requirements of Information Elements</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300CC3BC" w14:textId="77777777" w:rsidR="00EE5860" w:rsidRPr="00441CD0" w:rsidRDefault="00EE5860" w:rsidP="00EE5860">
      <w:r w:rsidRPr="00441CD0">
        <w:t>IEs within PFCP messages shall be specified with one of the following presence requirement:</w:t>
      </w:r>
    </w:p>
    <w:p w14:paraId="74BDCD79" w14:textId="77777777" w:rsidR="00EE5860" w:rsidRPr="00441CD0" w:rsidRDefault="00EE5860" w:rsidP="00EE5860">
      <w:pPr>
        <w:pStyle w:val="B1"/>
      </w:pPr>
      <w:r w:rsidRPr="00441CD0">
        <w:t>-</w:t>
      </w:r>
      <w:r w:rsidRPr="00441CD0">
        <w:tab/>
        <w:t>Mandatory: this means that the IE shall be included by the sending entity, and that the receiver diagnoses a "Mandatory IE missing" error when detecting that the IE is not present. A response including a "Mandatory IE missing" cause, shall include the type of the missing IE.</w:t>
      </w:r>
    </w:p>
    <w:p w14:paraId="3080946B" w14:textId="77777777" w:rsidR="00EE5860" w:rsidRPr="00441CD0" w:rsidRDefault="00EE5860" w:rsidP="00EE5860">
      <w:pPr>
        <w:pStyle w:val="B1"/>
      </w:pPr>
      <w:r w:rsidRPr="00441CD0">
        <w:t>-</w:t>
      </w:r>
      <w:r w:rsidRPr="00441CD0">
        <w:tab/>
        <w:t>Conditional: this means that:</w:t>
      </w:r>
    </w:p>
    <w:p w14:paraId="4FCA9148" w14:textId="77777777" w:rsidR="00EE5860" w:rsidRPr="00441CD0" w:rsidRDefault="00EE5860" w:rsidP="00EE5860">
      <w:pPr>
        <w:pStyle w:val="B2"/>
        <w:rPr>
          <w:lang w:val="x-none" w:eastAsia="ja-JP"/>
        </w:rPr>
      </w:pPr>
      <w:r w:rsidRPr="00441CD0">
        <w:t>-</w:t>
      </w:r>
      <w:r w:rsidRPr="00441CD0">
        <w:tab/>
        <w:t xml:space="preserve">the </w:t>
      </w:r>
      <w:r w:rsidRPr="00441CD0">
        <w:rPr>
          <w:lang w:eastAsia="ja-JP"/>
        </w:rPr>
        <w:t>IE shall be included by sending entity if the</w:t>
      </w:r>
      <w:r w:rsidRPr="00441CD0">
        <w:t xml:space="preserve"> conditions specified are met</w:t>
      </w:r>
      <w:r w:rsidRPr="00441CD0">
        <w:rPr>
          <w:lang w:eastAsia="ja-JP"/>
        </w:rPr>
        <w:t>;</w:t>
      </w:r>
    </w:p>
    <w:p w14:paraId="29344AC7" w14:textId="77777777" w:rsidR="00EE5860" w:rsidRPr="00441CD0" w:rsidRDefault="00EE5860" w:rsidP="00EE5860">
      <w:pPr>
        <w:pStyle w:val="B2"/>
      </w:pPr>
      <w:r w:rsidRPr="00441CD0">
        <w:t>-</w:t>
      </w:r>
      <w:r w:rsidRPr="00441CD0">
        <w:tab/>
        <w:t>the receiver shall check the conditions as specified in the corresponding message type description, based on the parameter combination in the message and/or on the state of the receiving node, to infer if a conditional IE shall be expected. Only if a receiver has sufficient information, if a conditional IE, which is necessary for the receiving entity to complete the procedure, is missing, then the receiver shall abort the procedure.</w:t>
      </w:r>
    </w:p>
    <w:p w14:paraId="5625830B" w14:textId="77777777" w:rsidR="00EE5860" w:rsidRPr="00441CD0" w:rsidRDefault="00EE5860" w:rsidP="00EE5860">
      <w:pPr>
        <w:pStyle w:val="B1"/>
      </w:pPr>
      <w:r w:rsidRPr="00441CD0">
        <w:rPr>
          <w:lang w:eastAsia="ja-JP"/>
        </w:rPr>
        <w:t>-</w:t>
      </w:r>
      <w:r w:rsidRPr="00441CD0">
        <w:rPr>
          <w:lang w:eastAsia="ja-JP"/>
        </w:rPr>
        <w:tab/>
      </w:r>
      <w:r w:rsidRPr="00441CD0">
        <w:t>Conditional-Optional: this means that:</w:t>
      </w:r>
    </w:p>
    <w:p w14:paraId="78211329" w14:textId="77777777" w:rsidR="00EE5860" w:rsidRPr="00441CD0" w:rsidRDefault="00EE5860" w:rsidP="00EE5860">
      <w:pPr>
        <w:pStyle w:val="B2"/>
        <w:rPr>
          <w:lang w:eastAsia="ja-JP"/>
        </w:rPr>
      </w:pPr>
      <w:r w:rsidRPr="00441CD0">
        <w:rPr>
          <w:lang w:eastAsia="ja-JP"/>
        </w:rPr>
        <w:t>-</w:t>
      </w:r>
      <w:r w:rsidRPr="00441CD0">
        <w:rPr>
          <w:lang w:eastAsia="ja-JP"/>
        </w:rPr>
        <w:tab/>
        <w:t>the IE shall be included by a sending entity complying with the version of the specification, if the conditions specified in the relevant protocol specification are met. An entity, which is at an earlier version of the protocol and therefore is not up-to-date, cannot send this IE;</w:t>
      </w:r>
    </w:p>
    <w:p w14:paraId="27E907C1" w14:textId="16303236" w:rsidR="00EE5860" w:rsidRPr="00441CD0" w:rsidRDefault="00EE5860" w:rsidP="00EE5860">
      <w:pPr>
        <w:pStyle w:val="B2"/>
      </w:pPr>
      <w:r w:rsidRPr="00441CD0">
        <w:t>-</w:t>
      </w:r>
      <w:r w:rsidRPr="00441CD0">
        <w:tab/>
        <w:t xml:space="preserve">the receiver need not check the presence of the IE in the message. If the receiver checks the presence of the Conditional-Optional IE, then the IE's absence shall not trigger any of the error handling procedures. The handling of an absence or erroneous such IEs shall be treated as Optional IEs as specified in </w:t>
      </w:r>
      <w:r w:rsidR="00415C19" w:rsidRPr="00441CD0">
        <w:t>clause</w:t>
      </w:r>
      <w:r w:rsidR="00415C19">
        <w:t> </w:t>
      </w:r>
      <w:r w:rsidR="00415C19" w:rsidRPr="00441CD0">
        <w:t>7</w:t>
      </w:r>
      <w:r w:rsidRPr="00441CD0">
        <w:t>.</w:t>
      </w:r>
      <w:r w:rsidRPr="00441CD0">
        <w:rPr>
          <w:lang w:val="en-US"/>
        </w:rPr>
        <w:t>6</w:t>
      </w:r>
      <w:r w:rsidRPr="00441CD0">
        <w:t>.</w:t>
      </w:r>
    </w:p>
    <w:p w14:paraId="31DB3455" w14:textId="77777777" w:rsidR="00EE5860" w:rsidRPr="00441CD0" w:rsidRDefault="00EE5860" w:rsidP="00EE5860">
      <w:pPr>
        <w:pStyle w:val="B1"/>
        <w:rPr>
          <w:lang w:val="x-none" w:eastAsia="ja-JP"/>
        </w:rPr>
      </w:pPr>
      <w:r w:rsidRPr="00441CD0">
        <w:lastRenderedPageBreak/>
        <w:t>-</w:t>
      </w:r>
      <w:r w:rsidRPr="00441CD0">
        <w:tab/>
        <w:t>Optional: this means that:</w:t>
      </w:r>
    </w:p>
    <w:p w14:paraId="417363B7" w14:textId="761D66CE" w:rsidR="00EE5860" w:rsidRPr="00441CD0" w:rsidRDefault="00EE5860" w:rsidP="00EE5860">
      <w:pPr>
        <w:pStyle w:val="B2"/>
        <w:rPr>
          <w:lang w:eastAsia="ja-JP"/>
        </w:rPr>
      </w:pPr>
      <w:r w:rsidRPr="00441CD0">
        <w:rPr>
          <w:lang w:eastAsia="ja-JP"/>
        </w:rPr>
        <w:t>-</w:t>
      </w:r>
      <w:r w:rsidRPr="00441CD0">
        <w:rPr>
          <w:lang w:eastAsia="ja-JP"/>
        </w:rPr>
        <w:tab/>
      </w:r>
      <w:r w:rsidRPr="00441CD0">
        <w:t xml:space="preserve">the </w:t>
      </w:r>
      <w:r w:rsidRPr="00441CD0">
        <w:rPr>
          <w:lang w:eastAsia="ja-JP"/>
        </w:rPr>
        <w:t xml:space="preserve">IE shall be included as a </w:t>
      </w:r>
      <w:r w:rsidRPr="00441CD0">
        <w:t>service option. Th</w:t>
      </w:r>
      <w:r w:rsidRPr="00441CD0">
        <w:rPr>
          <w:lang w:eastAsia="ja-JP"/>
        </w:rPr>
        <w:t xml:space="preserve">erefore, the IE may be included or not in a message. The handling of an absent optional IE, or an erroneous optional IE is specified in </w:t>
      </w:r>
      <w:r w:rsidR="00415C19" w:rsidRPr="00441CD0">
        <w:rPr>
          <w:lang w:eastAsia="ja-JP"/>
        </w:rPr>
        <w:t>clause</w:t>
      </w:r>
      <w:r w:rsidR="00415C19">
        <w:rPr>
          <w:lang w:eastAsia="ja-JP"/>
        </w:rPr>
        <w:t> </w:t>
      </w:r>
      <w:r w:rsidR="00415C19" w:rsidRPr="00441CD0">
        <w:t>7</w:t>
      </w:r>
      <w:r w:rsidRPr="00441CD0">
        <w:t>.</w:t>
      </w:r>
      <w:r w:rsidRPr="00441CD0">
        <w:rPr>
          <w:lang w:val="en-US"/>
        </w:rPr>
        <w:t>6</w:t>
      </w:r>
      <w:r w:rsidRPr="00441CD0">
        <w:rPr>
          <w:lang w:eastAsia="ja-JP"/>
        </w:rPr>
        <w:t>.</w:t>
      </w:r>
    </w:p>
    <w:p w14:paraId="02C53E39" w14:textId="77777777" w:rsidR="00EE5860" w:rsidRPr="00441CD0" w:rsidRDefault="00EE5860" w:rsidP="00EE5860">
      <w:pPr>
        <w:rPr>
          <w:lang w:eastAsia="ja-JP"/>
        </w:rPr>
      </w:pPr>
      <w:r w:rsidRPr="00441CD0">
        <w:rPr>
          <w:lang w:eastAsia="ja-JP"/>
        </w:rPr>
        <w:t>For conditional IEs, the clause describing the PFCP message explicitly defines the conditions under which the inclusion of each IE becomes mandatory or optional for that particular message. These conditions shall be defined so that the presence of a conditional IE only becomes mandatory if it is critical for the receiving entity. The definition might reference other protocol specifications for final terms used as part of the condition.</w:t>
      </w:r>
    </w:p>
    <w:p w14:paraId="63F0C2E8" w14:textId="77777777" w:rsidR="00EE5860" w:rsidRPr="00441CD0" w:rsidRDefault="00EE5860" w:rsidP="00EE5860">
      <w:pPr>
        <w:rPr>
          <w:lang w:eastAsia="zh-CN"/>
        </w:rPr>
      </w:pPr>
      <w:r w:rsidRPr="00441CD0">
        <w:rPr>
          <w:lang w:eastAsia="zh-CN"/>
        </w:rPr>
        <w:t>For grouped IEs, the presence requirement of the embedded IE shall follow the rules:</w:t>
      </w:r>
    </w:p>
    <w:p w14:paraId="267232F3" w14:textId="77777777" w:rsidR="00EE5860" w:rsidRPr="00441CD0" w:rsidRDefault="00EE5860" w:rsidP="00EE5860">
      <w:pPr>
        <w:pStyle w:val="B1"/>
        <w:rPr>
          <w:lang w:eastAsia="zh-CN"/>
        </w:rPr>
      </w:pPr>
      <w:r w:rsidRPr="00441CD0">
        <w:t>-</w:t>
      </w:r>
      <w:r w:rsidRPr="00441CD0">
        <w:rPr>
          <w:lang w:eastAsia="zh-CN"/>
        </w:rPr>
        <w:tab/>
        <w:t>If the grouped IE is Mandatory within a given message: the presence requirements of individual embedded IEs are as stated within the Mandatory grouped IE for the given message;</w:t>
      </w:r>
    </w:p>
    <w:p w14:paraId="061957A4"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 within a given message: if the embedded IE in the grouped IE is Mandatory or Conditional, this embedded IE is viewed as Conditional IE by the receiver. If the embedded IE in the grouped IE is Conditional-Optional, this embedded IE is viewed as Optional IE by the receiver. If the embedded IE in the grouped IE is Optional, this embedded IE is viewed as Optional IE by the receiver;</w:t>
      </w:r>
    </w:p>
    <w:p w14:paraId="1543ED5F"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Conditional-Optional within a given message: if the embedded IE in the grouped IE is Mandatory or Conditional, this embedded IE is viewed as Conditional-Optional IE by the receiver. If the embedded IE in the grouped IE is Conditional-Optional, this embedded IE is viewed as Optional IE by the receiver. If the embedded IE in the grouped IE is Optional, this embedded IE is viewed as Optional IE by the receiver;</w:t>
      </w:r>
    </w:p>
    <w:p w14:paraId="69F6113A" w14:textId="77777777" w:rsidR="00EE5860" w:rsidRPr="00441CD0" w:rsidRDefault="00EE5860" w:rsidP="00EE5860">
      <w:pPr>
        <w:pStyle w:val="B1"/>
        <w:rPr>
          <w:lang w:val="x-none" w:eastAsia="zh-CN"/>
        </w:rPr>
      </w:pPr>
      <w:r w:rsidRPr="00441CD0">
        <w:rPr>
          <w:lang w:eastAsia="zh-CN"/>
        </w:rPr>
        <w:t>-</w:t>
      </w:r>
      <w:r w:rsidRPr="00441CD0">
        <w:rPr>
          <w:lang w:eastAsia="zh-CN"/>
        </w:rPr>
        <w:tab/>
        <w:t>if the grouped IE is Optional within a given message: all embedded IEs in the grouped IE are viewed as Optional IEs by the receiver.</w:t>
      </w:r>
    </w:p>
    <w:p w14:paraId="1FFFD55C" w14:textId="4F098D27" w:rsidR="00EE5860" w:rsidRPr="00441CD0" w:rsidRDefault="00EE5860" w:rsidP="00EE5860">
      <w:pPr>
        <w:rPr>
          <w:lang w:eastAsia="zh-CN"/>
        </w:rPr>
      </w:pPr>
      <w:r w:rsidRPr="00441CD0">
        <w:rPr>
          <w:lang w:eastAsia="zh-CN"/>
        </w:rPr>
        <w:t xml:space="preserve">In all of the above cases, appropriate error handling as described in </w:t>
      </w:r>
      <w:r w:rsidR="00415C19" w:rsidRPr="00441CD0">
        <w:rPr>
          <w:lang w:eastAsia="zh-CN"/>
        </w:rPr>
        <w:t>clause</w:t>
      </w:r>
      <w:r w:rsidR="00415C19">
        <w:rPr>
          <w:lang w:eastAsia="zh-CN"/>
        </w:rPr>
        <w:t> </w:t>
      </w:r>
      <w:r w:rsidR="00415C19" w:rsidRPr="00441CD0">
        <w:t>7</w:t>
      </w:r>
      <w:r w:rsidRPr="00441CD0">
        <w:t xml:space="preserve">.6 </w:t>
      </w:r>
      <w:r w:rsidRPr="00441CD0">
        <w:rPr>
          <w:lang w:eastAsia="zh-CN"/>
        </w:rPr>
        <w:t>shall be applied for protocol errors of the embedded IEs.</w:t>
      </w:r>
    </w:p>
    <w:p w14:paraId="34A8E47E" w14:textId="77777777" w:rsidR="00EE5860" w:rsidRPr="00441CD0" w:rsidRDefault="00EE5860" w:rsidP="00EE5860">
      <w:pPr>
        <w:rPr>
          <w:lang w:eastAsia="zh-CN"/>
        </w:rPr>
      </w:pPr>
      <w:r w:rsidRPr="00441CD0">
        <w:t>Only the Cause IE</w:t>
      </w:r>
      <w:r w:rsidRPr="00441CD0">
        <w:rPr>
          <w:lang w:eastAsia="zh-CN"/>
        </w:rPr>
        <w:t xml:space="preserve"> </w:t>
      </w:r>
      <w:r w:rsidRPr="00441CD0">
        <w:rPr>
          <w:lang w:eastAsia="ja-JP"/>
        </w:rPr>
        <w:t xml:space="preserve">at message level </w:t>
      </w:r>
      <w:r w:rsidRPr="00441CD0">
        <w:t xml:space="preserve">shall be included in the response if the Cause contains a value </w:t>
      </w:r>
      <w:r w:rsidRPr="00441CD0">
        <w:rPr>
          <w:lang w:eastAsia="zh-CN"/>
        </w:rPr>
        <w:t xml:space="preserve">that </w:t>
      </w:r>
      <w:r w:rsidRPr="00441CD0">
        <w:t>indicat</w:t>
      </w:r>
      <w:r w:rsidRPr="00441CD0">
        <w:rPr>
          <w:lang w:eastAsia="zh-CN"/>
        </w:rPr>
        <w:t>es</w:t>
      </w:r>
      <w:r w:rsidRPr="00441CD0">
        <w:t xml:space="preserve"> that the request is not accepted,</w:t>
      </w:r>
      <w:r w:rsidRPr="00441CD0">
        <w:rPr>
          <w:lang w:eastAsia="ja-JP"/>
        </w:rPr>
        <w:t xml:space="preserve"> </w:t>
      </w:r>
      <w:r w:rsidRPr="00441CD0">
        <w:t xml:space="preserve">regardless of whether there are other mandatory or conditional IEs defined for a given response message. </w:t>
      </w:r>
      <w:r w:rsidRPr="00441CD0">
        <w:rPr>
          <w:lang w:eastAsia="zh-CN"/>
        </w:rPr>
        <w:t>The following are exceptions:</w:t>
      </w:r>
    </w:p>
    <w:p w14:paraId="4E5286D8" w14:textId="77777777" w:rsidR="00EE5860" w:rsidRPr="00441CD0" w:rsidRDefault="00EE5860" w:rsidP="00EE5860">
      <w:pPr>
        <w:pStyle w:val="B1"/>
        <w:rPr>
          <w:lang w:eastAsia="zh-CN"/>
        </w:rPr>
      </w:pPr>
      <w:r w:rsidRPr="00441CD0">
        <w:rPr>
          <w:lang w:eastAsia="zh-CN"/>
        </w:rPr>
        <w:t>-</w:t>
      </w:r>
      <w:r w:rsidRPr="00441CD0">
        <w:rPr>
          <w:lang w:eastAsia="zh-CN"/>
        </w:rPr>
        <w:tab/>
        <w:t>the Node ID and Offending IE shall be included as per the requirements specified for the corresponding response message;</w:t>
      </w:r>
    </w:p>
    <w:p w14:paraId="4F0BFAD6" w14:textId="77777777" w:rsidR="00EE5860" w:rsidRPr="00441CD0" w:rsidRDefault="00EE5860" w:rsidP="00EE5860">
      <w:pPr>
        <w:pStyle w:val="B1"/>
        <w:rPr>
          <w:lang w:eastAsia="zh-CN"/>
        </w:rPr>
      </w:pPr>
      <w:r w:rsidRPr="00441CD0">
        <w:rPr>
          <w:lang w:eastAsia="zh-CN"/>
        </w:rPr>
        <w:t>-</w:t>
      </w:r>
      <w:r w:rsidRPr="00441CD0">
        <w:rPr>
          <w:lang w:eastAsia="zh-CN"/>
        </w:rPr>
        <w:tab/>
        <w:t xml:space="preserve">the </w:t>
      </w:r>
      <w:r w:rsidRPr="00441CD0">
        <w:rPr>
          <w:lang w:eastAsia="ja-JP"/>
        </w:rPr>
        <w:t>Load Control Information, Overload Control Information and the Failed Rule ID IEs</w:t>
      </w:r>
      <w:r w:rsidRPr="00441CD0">
        <w:t xml:space="preserve"> </w:t>
      </w:r>
      <w:r w:rsidRPr="00441CD0">
        <w:rPr>
          <w:lang w:eastAsia="zh-CN"/>
        </w:rPr>
        <w:t>may be included in a PFCP session related message.</w:t>
      </w:r>
    </w:p>
    <w:p w14:paraId="19A2D2F0" w14:textId="77777777" w:rsidR="00EE5860" w:rsidRPr="00441CD0" w:rsidRDefault="00EE5860" w:rsidP="00EE5860">
      <w:pPr>
        <w:rPr>
          <w:lang w:eastAsia="zh-CN"/>
        </w:rPr>
      </w:pPr>
      <w:r w:rsidRPr="00441CD0">
        <w:rPr>
          <w:lang w:eastAsia="zh-CN"/>
        </w:rPr>
        <w:t xml:space="preserve">If </w:t>
      </w:r>
      <w:r w:rsidRPr="00441CD0">
        <w:t xml:space="preserve">the Cause IE at </w:t>
      </w:r>
      <w:r w:rsidRPr="00441CD0">
        <w:rPr>
          <w:lang w:eastAsia="zh-CN"/>
        </w:rPr>
        <w:t>Grouped</w:t>
      </w:r>
      <w:r w:rsidRPr="00441CD0">
        <w:t xml:space="preserve"> IE level contains a value that indicates </w:t>
      </w:r>
      <w:r w:rsidRPr="00441CD0">
        <w:rPr>
          <w:lang w:eastAsia="zh-CN"/>
        </w:rPr>
        <w:t xml:space="preserve">that </w:t>
      </w:r>
      <w:r w:rsidRPr="00441CD0">
        <w:t xml:space="preserve">the </w:t>
      </w:r>
      <w:r w:rsidRPr="00441CD0">
        <w:rPr>
          <w:lang w:eastAsia="zh-CN"/>
        </w:rPr>
        <w:t>Grouped IE</w:t>
      </w:r>
      <w:r w:rsidRPr="00441CD0">
        <w:t xml:space="preserve"> is not </w:t>
      </w:r>
      <w:r w:rsidRPr="00441CD0">
        <w:rPr>
          <w:lang w:eastAsia="zh-CN"/>
        </w:rPr>
        <w:t xml:space="preserve">handled correctly, </w:t>
      </w:r>
      <w:r w:rsidRPr="00441CD0">
        <w:t xml:space="preserve">the </w:t>
      </w:r>
      <w:r w:rsidRPr="00441CD0">
        <w:rPr>
          <w:lang w:eastAsia="zh-CN"/>
        </w:rPr>
        <w:t>other IEs in this Grouped IE, other than the Cause IE, may not be included.</w:t>
      </w:r>
    </w:p>
    <w:p w14:paraId="168309F2" w14:textId="77777777" w:rsidR="00EE5860" w:rsidRPr="00441CD0" w:rsidRDefault="00EE5860" w:rsidP="00EE5860">
      <w:pPr>
        <w:pStyle w:val="Heading4"/>
      </w:pPr>
      <w:bookmarkStart w:id="3498" w:name="_Toc19717253"/>
      <w:bookmarkStart w:id="3499" w:name="_Toc27490736"/>
      <w:bookmarkStart w:id="3500" w:name="_Toc27557029"/>
      <w:bookmarkStart w:id="3501" w:name="_Toc27723946"/>
      <w:bookmarkStart w:id="3502" w:name="_Toc36031019"/>
      <w:bookmarkStart w:id="3503" w:name="_Toc36042939"/>
      <w:bookmarkStart w:id="3504" w:name="_Toc36814264"/>
      <w:bookmarkStart w:id="3505" w:name="_Toc44689118"/>
      <w:bookmarkStart w:id="3506" w:name="_Toc44923872"/>
      <w:bookmarkStart w:id="3507" w:name="_Toc51860841"/>
      <w:bookmarkStart w:id="3508" w:name="_Toc57930612"/>
      <w:bookmarkStart w:id="3509" w:name="_Toc57931242"/>
      <w:bookmarkStart w:id="3510" w:name="_Toc67499634"/>
      <w:r w:rsidRPr="00441CD0">
        <w:t>7.2.3.3</w:t>
      </w:r>
      <w:r w:rsidRPr="00441CD0">
        <w:tab/>
        <w:t>Grouped Information Elements</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3C214AB4" w14:textId="77777777" w:rsidR="00EE5860" w:rsidRPr="00441CD0" w:rsidRDefault="00EE5860" w:rsidP="00EE5860">
      <w:r w:rsidRPr="00441CD0">
        <w:t>A Grouped IE is an IE which may contain other IEs.</w:t>
      </w:r>
    </w:p>
    <w:p w14:paraId="643BA14C" w14:textId="74B78E5E" w:rsidR="00EE5860" w:rsidRPr="00441CD0" w:rsidRDefault="00EE5860" w:rsidP="00EE5860">
      <w:r w:rsidRPr="00441CD0">
        <w:t xml:space="preserve">Grouped IEs have a length value in the TLV encoding, which includes the added length of all the embedded IEs. Overall coding of a grouped IE with 4 octets long IE header is defined in </w:t>
      </w:r>
      <w:r w:rsidR="00415C19" w:rsidRPr="00441CD0">
        <w:t>clause</w:t>
      </w:r>
      <w:r w:rsidR="00415C19">
        <w:t> </w:t>
      </w:r>
      <w:r w:rsidR="00415C19" w:rsidRPr="00441CD0">
        <w:t>8</w:t>
      </w:r>
      <w:r w:rsidRPr="00441CD0">
        <w:t>.2. Each IE within a grouped IE also shall also contain 4 octets long IE header.</w:t>
      </w:r>
    </w:p>
    <w:p w14:paraId="5EA7CC81" w14:textId="77777777" w:rsidR="00EE5860" w:rsidRPr="00441CD0" w:rsidRDefault="00EE5860" w:rsidP="00EE5860">
      <w:r w:rsidRPr="00441CD0">
        <w:t>Grouped IEs are not marked by any flag or limited to a specific range of IE type values. The clause describing an IE in this specification shall explicitly state if it is a Grouped IE.</w:t>
      </w:r>
    </w:p>
    <w:p w14:paraId="665D6048" w14:textId="77777777" w:rsidR="00EE5860" w:rsidRPr="00441CD0" w:rsidRDefault="00EE5860" w:rsidP="00EE5860">
      <w:pPr>
        <w:pStyle w:val="NO"/>
      </w:pPr>
      <w:r w:rsidRPr="00441CD0">
        <w:t>NOTE:</w:t>
      </w:r>
      <w:r w:rsidRPr="00441CD0">
        <w:tab/>
        <w:t>Each entry into each Grouped IE creates a new scope level. Exit from the grouped IE closes the scope level. The PFCP message level is the top most scope.</w:t>
      </w:r>
    </w:p>
    <w:p w14:paraId="274387D2" w14:textId="77777777" w:rsidR="00EE5860" w:rsidRPr="00441CD0" w:rsidRDefault="00EE5860" w:rsidP="00EE5860">
      <w:bookmarkStart w:id="3511" w:name="_Toc19717254"/>
      <w:bookmarkStart w:id="3512" w:name="_Toc27490737"/>
      <w:bookmarkStart w:id="3513" w:name="_Toc27557030"/>
      <w:bookmarkStart w:id="3514" w:name="_Toc27723947"/>
      <w:bookmarkStart w:id="3515" w:name="_Toc36031020"/>
      <w:bookmarkStart w:id="3516" w:name="_Toc36042940"/>
      <w:bookmarkStart w:id="3517" w:name="_Toc36814265"/>
      <w:bookmarkStart w:id="3518" w:name="_Toc44689119"/>
      <w:bookmarkStart w:id="3519" w:name="_Toc44923873"/>
      <w:r w:rsidRPr="00441CD0">
        <w:t>If more than one grouped IEs of the same type, but for a different purpose are sent with</w:t>
      </w:r>
      <w:r>
        <w:t>in</w:t>
      </w:r>
      <w:r w:rsidRPr="00441CD0">
        <w:t xml:space="preserve"> </w:t>
      </w:r>
      <w:r>
        <w:t>the same</w:t>
      </w:r>
      <w:r w:rsidRPr="00441CD0">
        <w:t xml:space="preserve"> message</w:t>
      </w:r>
      <w:r>
        <w:t xml:space="preserve"> level</w:t>
      </w:r>
      <w:r w:rsidRPr="00441CD0">
        <w:t>, these IEs shall have different IE types.</w:t>
      </w:r>
    </w:p>
    <w:p w14:paraId="64BE38B6" w14:textId="77777777" w:rsidR="00EE5860" w:rsidRDefault="00EE5860" w:rsidP="00EE5860">
      <w:r w:rsidRPr="00441CD0">
        <w:t>If more than one grouped IEs of the same type and for the same purpose are sent with</w:t>
      </w:r>
      <w:r>
        <w:t>in</w:t>
      </w:r>
      <w:r w:rsidRPr="00441CD0">
        <w:t xml:space="preserve"> </w:t>
      </w:r>
      <w:r>
        <w:t>the</w:t>
      </w:r>
      <w:r w:rsidRPr="00441CD0">
        <w:t xml:space="preserve"> </w:t>
      </w:r>
      <w:r>
        <w:t xml:space="preserve">same </w:t>
      </w:r>
      <w:r w:rsidRPr="00441CD0">
        <w:t>message</w:t>
      </w:r>
      <w:r>
        <w:t xml:space="preserve"> level</w:t>
      </w:r>
      <w:r w:rsidRPr="00441CD0">
        <w:t>, these IEs shall have exactly the same IE type to represent a list.</w:t>
      </w:r>
    </w:p>
    <w:p w14:paraId="70928B83" w14:textId="77777777" w:rsidR="00EE5860" w:rsidRPr="00441CD0" w:rsidRDefault="00EE5860" w:rsidP="00EE5860">
      <w:r>
        <w:lastRenderedPageBreak/>
        <w:t xml:space="preserve">Assigning the same IE type to grouped IEs which don't have the same content </w:t>
      </w:r>
      <w:r>
        <w:rPr>
          <w:rFonts w:hint="eastAsia"/>
          <w:lang w:eastAsia="zh-CN"/>
        </w:rPr>
        <w:t>is</w:t>
      </w:r>
      <w:r>
        <w:t xml:space="preserve"> not recommended, even if these grouped IEs are in different message levels.</w:t>
      </w:r>
    </w:p>
    <w:p w14:paraId="40FF01EC" w14:textId="77777777" w:rsidR="00EE5860" w:rsidRPr="00441CD0" w:rsidRDefault="00EE5860" w:rsidP="00EE5860">
      <w:pPr>
        <w:pStyle w:val="Heading4"/>
      </w:pPr>
      <w:bookmarkStart w:id="3520" w:name="_Toc51860842"/>
      <w:bookmarkStart w:id="3521" w:name="_Toc57930613"/>
      <w:bookmarkStart w:id="3522" w:name="_Toc57931243"/>
      <w:bookmarkStart w:id="3523" w:name="_Toc67499635"/>
      <w:r w:rsidRPr="00441CD0">
        <w:t>7.2.3.4</w:t>
      </w:r>
      <w:r w:rsidRPr="00441CD0">
        <w:tab/>
        <w:t>Information Element Type</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11F992C7" w14:textId="3D385082" w:rsidR="00EE5860" w:rsidRPr="00441CD0" w:rsidRDefault="00EE5860" w:rsidP="00EE5860">
      <w:r w:rsidRPr="00441CD0">
        <w:t xml:space="preserve">An IE in a PFCP message or Grouped IE is identified by its IE Type and described by a specific row in the corresponding tables in </w:t>
      </w:r>
      <w:r w:rsidR="00415C19" w:rsidRPr="00441CD0">
        <w:t>clause</w:t>
      </w:r>
      <w:r w:rsidR="00415C19">
        <w:t> </w:t>
      </w:r>
      <w:r w:rsidR="00415C19" w:rsidRPr="00441CD0">
        <w:t>7</w:t>
      </w:r>
      <w:r w:rsidRPr="00441CD0">
        <w:t>.</w:t>
      </w:r>
    </w:p>
    <w:p w14:paraId="2E80A02E" w14:textId="77777777" w:rsidR="00EE5860" w:rsidRPr="00441CD0" w:rsidRDefault="00EE5860" w:rsidP="00EE5860">
      <w:r w:rsidRPr="00441CD0">
        <w:t>If several IEs with the same Type are included in a PFCP message or Grouped IE, they represent a list for the corresponding IE name.</w:t>
      </w:r>
    </w:p>
    <w:p w14:paraId="178DCDEB" w14:textId="77777777" w:rsidR="00EE5860" w:rsidRPr="00441CD0" w:rsidRDefault="00EE5860" w:rsidP="00EE5860">
      <w:r w:rsidRPr="00441CD0">
        <w:t>An IE Type value uniquely identifies a specific IE.</w:t>
      </w:r>
    </w:p>
    <w:p w14:paraId="3621759B" w14:textId="77777777" w:rsidR="00EE5860" w:rsidRPr="00441CD0" w:rsidRDefault="00EE5860" w:rsidP="00EE5860">
      <w:r w:rsidRPr="00441CD0">
        <w:t>One IE type value is specified for Vendor Specific IEs.</w:t>
      </w:r>
    </w:p>
    <w:p w14:paraId="3CA98EDB" w14:textId="77777777" w:rsidR="00EE5860" w:rsidRPr="00441CD0" w:rsidRDefault="00EE5860" w:rsidP="00EE5860">
      <w:pPr>
        <w:pStyle w:val="Heading2"/>
      </w:pPr>
      <w:bookmarkStart w:id="3524" w:name="_Toc19717255"/>
      <w:bookmarkStart w:id="3525" w:name="_Toc27490738"/>
      <w:bookmarkStart w:id="3526" w:name="_Toc27557031"/>
      <w:bookmarkStart w:id="3527" w:name="_Toc27723948"/>
      <w:bookmarkStart w:id="3528" w:name="_Toc36031021"/>
      <w:bookmarkStart w:id="3529" w:name="_Toc36042941"/>
      <w:bookmarkStart w:id="3530" w:name="_Toc36814266"/>
      <w:bookmarkStart w:id="3531" w:name="_Toc44689120"/>
      <w:bookmarkStart w:id="3532" w:name="_Toc44923874"/>
      <w:bookmarkStart w:id="3533" w:name="_Toc51860843"/>
      <w:bookmarkStart w:id="3534" w:name="_Toc57930614"/>
      <w:bookmarkStart w:id="3535" w:name="_Toc57931244"/>
      <w:bookmarkStart w:id="3536" w:name="_Toc67499636"/>
      <w:r w:rsidRPr="00441CD0">
        <w:t>7.3</w:t>
      </w:r>
      <w:r w:rsidRPr="00441CD0">
        <w:tab/>
        <w:t>Message Types</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FDA2F57" w14:textId="77777777" w:rsidR="00EE5860" w:rsidRPr="00441CD0" w:rsidRDefault="00EE5860" w:rsidP="00EE5860">
      <w:r w:rsidRPr="00441CD0">
        <w:t>The PFCP message types to be used over the Sxa, Sxb, Sxc and N4 reference points are defined in Table 7.3-1.</w:t>
      </w:r>
    </w:p>
    <w:p w14:paraId="0056F6E6" w14:textId="77777777" w:rsidR="00EE5860" w:rsidRPr="00441CD0" w:rsidRDefault="00EE5860" w:rsidP="00EE5860">
      <w:pPr>
        <w:pStyle w:val="TH"/>
        <w:outlineLvl w:val="0"/>
      </w:pPr>
      <w:r w:rsidRPr="00441CD0">
        <w:t>Table 7.3-1: Message Types</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4"/>
        <w:gridCol w:w="5524"/>
        <w:gridCol w:w="438"/>
        <w:gridCol w:w="438"/>
        <w:gridCol w:w="438"/>
        <w:gridCol w:w="438"/>
      </w:tblGrid>
      <w:tr w:rsidR="00EE5860" w:rsidRPr="00441CD0" w14:paraId="45A8534D" w14:textId="77777777" w:rsidTr="00BB0E1F">
        <w:trPr>
          <w:jc w:val="center"/>
        </w:trPr>
        <w:tc>
          <w:tcPr>
            <w:tcW w:w="1846" w:type="dxa"/>
            <w:vMerge w:val="restart"/>
            <w:tcBorders>
              <w:top w:val="single" w:sz="4" w:space="0" w:color="auto"/>
              <w:left w:val="single" w:sz="4" w:space="0" w:color="auto"/>
              <w:bottom w:val="single" w:sz="4" w:space="0" w:color="auto"/>
              <w:right w:val="single" w:sz="4" w:space="0" w:color="auto"/>
            </w:tcBorders>
            <w:hideMark/>
          </w:tcPr>
          <w:p w14:paraId="234A8450" w14:textId="77777777" w:rsidR="00EE5860" w:rsidRPr="00441CD0" w:rsidRDefault="00EE5860" w:rsidP="00BB0E1F">
            <w:pPr>
              <w:pStyle w:val="TAH"/>
            </w:pPr>
            <w:r w:rsidRPr="00441CD0">
              <w:t>Message Type value (Decimal)</w:t>
            </w:r>
          </w:p>
        </w:tc>
        <w:tc>
          <w:tcPr>
            <w:tcW w:w="5527" w:type="dxa"/>
            <w:vMerge w:val="restart"/>
            <w:tcBorders>
              <w:top w:val="single" w:sz="4" w:space="0" w:color="auto"/>
              <w:left w:val="single" w:sz="4" w:space="0" w:color="auto"/>
              <w:bottom w:val="single" w:sz="4" w:space="0" w:color="auto"/>
              <w:right w:val="single" w:sz="4" w:space="0" w:color="auto"/>
            </w:tcBorders>
            <w:hideMark/>
          </w:tcPr>
          <w:p w14:paraId="7CC2B1B9" w14:textId="77777777" w:rsidR="00EE5860" w:rsidRPr="00441CD0" w:rsidRDefault="00EE5860" w:rsidP="00BB0E1F">
            <w:pPr>
              <w:pStyle w:val="TAH"/>
            </w:pPr>
            <w:r w:rsidRPr="00441CD0">
              <w:t>Message</w:t>
            </w:r>
          </w:p>
        </w:tc>
        <w:tc>
          <w:tcPr>
            <w:tcW w:w="1752" w:type="dxa"/>
            <w:gridSpan w:val="4"/>
            <w:tcBorders>
              <w:top w:val="single" w:sz="4" w:space="0" w:color="auto"/>
              <w:left w:val="single" w:sz="4" w:space="0" w:color="auto"/>
              <w:bottom w:val="single" w:sz="4" w:space="0" w:color="auto"/>
              <w:right w:val="single" w:sz="4" w:space="0" w:color="auto"/>
            </w:tcBorders>
            <w:hideMark/>
          </w:tcPr>
          <w:p w14:paraId="54290B6E" w14:textId="77777777" w:rsidR="00EE5860" w:rsidRPr="00441CD0" w:rsidRDefault="00EE5860" w:rsidP="00BB0E1F">
            <w:pPr>
              <w:pStyle w:val="TAH"/>
            </w:pPr>
            <w:r w:rsidRPr="00441CD0">
              <w:t>Applicability</w:t>
            </w:r>
          </w:p>
        </w:tc>
      </w:tr>
      <w:tr w:rsidR="00EE5860" w:rsidRPr="00441CD0" w14:paraId="4F7A2C86" w14:textId="77777777" w:rsidTr="00BB0E1F">
        <w:trPr>
          <w:jc w:val="center"/>
        </w:trPr>
        <w:tc>
          <w:tcPr>
            <w:tcW w:w="1846" w:type="dxa"/>
            <w:vMerge/>
            <w:tcBorders>
              <w:top w:val="single" w:sz="4" w:space="0" w:color="auto"/>
              <w:left w:val="single" w:sz="4" w:space="0" w:color="auto"/>
              <w:bottom w:val="single" w:sz="4" w:space="0" w:color="auto"/>
              <w:right w:val="single" w:sz="4" w:space="0" w:color="auto"/>
            </w:tcBorders>
            <w:vAlign w:val="center"/>
            <w:hideMark/>
          </w:tcPr>
          <w:p w14:paraId="659090BB" w14:textId="77777777" w:rsidR="00EE5860" w:rsidRPr="00441CD0" w:rsidRDefault="00EE5860" w:rsidP="00BB0E1F">
            <w:pPr>
              <w:spacing w:after="0"/>
              <w:rPr>
                <w:rFonts w:ascii="Arial" w:hAnsi="Arial"/>
                <w:b/>
                <w:sz w:val="18"/>
                <w:lang w:val="x-none"/>
              </w:rPr>
            </w:pPr>
          </w:p>
        </w:tc>
        <w:tc>
          <w:tcPr>
            <w:tcW w:w="5527" w:type="dxa"/>
            <w:vMerge/>
            <w:tcBorders>
              <w:top w:val="single" w:sz="4" w:space="0" w:color="auto"/>
              <w:left w:val="single" w:sz="4" w:space="0" w:color="auto"/>
              <w:bottom w:val="single" w:sz="4" w:space="0" w:color="auto"/>
              <w:right w:val="single" w:sz="4" w:space="0" w:color="auto"/>
            </w:tcBorders>
            <w:vAlign w:val="center"/>
            <w:hideMark/>
          </w:tcPr>
          <w:p w14:paraId="760D3504" w14:textId="77777777" w:rsidR="00EE5860" w:rsidRPr="00441CD0" w:rsidRDefault="00EE5860" w:rsidP="00BB0E1F">
            <w:pPr>
              <w:spacing w:after="0"/>
              <w:rPr>
                <w:rFonts w:ascii="Arial" w:hAnsi="Arial"/>
                <w:b/>
                <w:sz w:val="18"/>
                <w:lang w:val="x-none"/>
              </w:rPr>
            </w:pPr>
          </w:p>
        </w:tc>
        <w:tc>
          <w:tcPr>
            <w:tcW w:w="438" w:type="dxa"/>
            <w:tcBorders>
              <w:top w:val="single" w:sz="4" w:space="0" w:color="auto"/>
              <w:left w:val="single" w:sz="4" w:space="0" w:color="auto"/>
              <w:bottom w:val="single" w:sz="4" w:space="0" w:color="auto"/>
              <w:right w:val="single" w:sz="4" w:space="0" w:color="auto"/>
            </w:tcBorders>
            <w:hideMark/>
          </w:tcPr>
          <w:p w14:paraId="73B7C78C" w14:textId="77777777" w:rsidR="00EE5860" w:rsidRPr="00441CD0" w:rsidRDefault="00EE5860" w:rsidP="00BB0E1F">
            <w:pPr>
              <w:pStyle w:val="TAH"/>
            </w:pPr>
            <w:r w:rsidRPr="00441CD0">
              <w:t>Sxa</w:t>
            </w:r>
          </w:p>
        </w:tc>
        <w:tc>
          <w:tcPr>
            <w:tcW w:w="438" w:type="dxa"/>
            <w:tcBorders>
              <w:top w:val="single" w:sz="4" w:space="0" w:color="auto"/>
              <w:left w:val="single" w:sz="4" w:space="0" w:color="auto"/>
              <w:bottom w:val="single" w:sz="4" w:space="0" w:color="auto"/>
              <w:right w:val="single" w:sz="4" w:space="0" w:color="auto"/>
            </w:tcBorders>
            <w:hideMark/>
          </w:tcPr>
          <w:p w14:paraId="6C6F31AE" w14:textId="77777777" w:rsidR="00EE5860" w:rsidRPr="00441CD0" w:rsidRDefault="00EE5860" w:rsidP="00BB0E1F">
            <w:pPr>
              <w:pStyle w:val="TAH"/>
            </w:pPr>
            <w:r w:rsidRPr="00441CD0">
              <w:t>Sxb</w:t>
            </w:r>
          </w:p>
        </w:tc>
        <w:tc>
          <w:tcPr>
            <w:tcW w:w="438" w:type="dxa"/>
            <w:tcBorders>
              <w:top w:val="single" w:sz="4" w:space="0" w:color="auto"/>
              <w:left w:val="single" w:sz="4" w:space="0" w:color="auto"/>
              <w:bottom w:val="single" w:sz="4" w:space="0" w:color="auto"/>
              <w:right w:val="single" w:sz="4" w:space="0" w:color="auto"/>
            </w:tcBorders>
            <w:hideMark/>
          </w:tcPr>
          <w:p w14:paraId="00D1C8BD" w14:textId="77777777" w:rsidR="00EE5860" w:rsidRPr="00441CD0" w:rsidRDefault="00EE5860" w:rsidP="00BB0E1F">
            <w:pPr>
              <w:pStyle w:val="TAH"/>
            </w:pPr>
            <w:r w:rsidRPr="00441CD0">
              <w:t>Sxc</w:t>
            </w:r>
          </w:p>
        </w:tc>
        <w:tc>
          <w:tcPr>
            <w:tcW w:w="438" w:type="dxa"/>
            <w:tcBorders>
              <w:top w:val="single" w:sz="4" w:space="0" w:color="auto"/>
              <w:left w:val="single" w:sz="4" w:space="0" w:color="auto"/>
              <w:bottom w:val="single" w:sz="4" w:space="0" w:color="auto"/>
              <w:right w:val="single" w:sz="4" w:space="0" w:color="auto"/>
            </w:tcBorders>
            <w:hideMark/>
          </w:tcPr>
          <w:p w14:paraId="0B0EBD20" w14:textId="77777777" w:rsidR="00EE5860" w:rsidRPr="00441CD0" w:rsidRDefault="00EE5860" w:rsidP="00BB0E1F">
            <w:pPr>
              <w:pStyle w:val="TAH"/>
              <w:rPr>
                <w:lang w:val="de-DE"/>
              </w:rPr>
            </w:pPr>
            <w:r w:rsidRPr="00441CD0">
              <w:rPr>
                <w:lang w:val="de-DE"/>
              </w:rPr>
              <w:t>N4</w:t>
            </w:r>
          </w:p>
        </w:tc>
      </w:tr>
      <w:tr w:rsidR="00EE5860" w:rsidRPr="00441CD0" w14:paraId="62A38518"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D0AE2FE" w14:textId="77777777" w:rsidR="00EE5860" w:rsidRPr="00441CD0" w:rsidRDefault="00EE5860" w:rsidP="00BB0E1F">
            <w:pPr>
              <w:pStyle w:val="TAC"/>
              <w:rPr>
                <w:lang w:val="x-none"/>
              </w:rPr>
            </w:pPr>
            <w:r w:rsidRPr="00441CD0">
              <w:t>0</w:t>
            </w:r>
          </w:p>
        </w:tc>
        <w:tc>
          <w:tcPr>
            <w:tcW w:w="5527" w:type="dxa"/>
            <w:tcBorders>
              <w:top w:val="single" w:sz="4" w:space="0" w:color="auto"/>
              <w:left w:val="single" w:sz="4" w:space="0" w:color="auto"/>
              <w:bottom w:val="single" w:sz="4" w:space="0" w:color="auto"/>
              <w:right w:val="single" w:sz="4" w:space="0" w:color="auto"/>
            </w:tcBorders>
            <w:hideMark/>
          </w:tcPr>
          <w:p w14:paraId="45B2DF06" w14:textId="77777777" w:rsidR="00EE5860" w:rsidRPr="00441CD0" w:rsidRDefault="00EE5860" w:rsidP="00BB0E1F">
            <w:pPr>
              <w:pStyle w:val="TAL"/>
            </w:pPr>
            <w:r w:rsidRPr="00441CD0">
              <w:t>Reserved</w:t>
            </w:r>
          </w:p>
        </w:tc>
        <w:tc>
          <w:tcPr>
            <w:tcW w:w="438" w:type="dxa"/>
            <w:tcBorders>
              <w:top w:val="single" w:sz="4" w:space="0" w:color="auto"/>
              <w:left w:val="single" w:sz="4" w:space="0" w:color="auto"/>
              <w:bottom w:val="single" w:sz="4" w:space="0" w:color="auto"/>
              <w:right w:val="single" w:sz="4" w:space="0" w:color="auto"/>
            </w:tcBorders>
          </w:tcPr>
          <w:p w14:paraId="7A22BE38"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1E870C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3AE3F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747A577" w14:textId="77777777" w:rsidR="00EE5860" w:rsidRPr="00441CD0" w:rsidRDefault="00EE5860" w:rsidP="00BB0E1F">
            <w:pPr>
              <w:pStyle w:val="TAC"/>
            </w:pPr>
          </w:p>
        </w:tc>
      </w:tr>
      <w:tr w:rsidR="00EE5860" w:rsidRPr="00441CD0" w14:paraId="4CB6B09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3635D2C5"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49E39C5E" w14:textId="77777777" w:rsidR="00EE5860" w:rsidRPr="00441CD0" w:rsidRDefault="00EE5860" w:rsidP="00BB0E1F">
            <w:pPr>
              <w:pStyle w:val="TAL"/>
            </w:pPr>
            <w:r w:rsidRPr="00441CD0">
              <w:rPr>
                <w:b/>
                <w:bCs/>
                <w:lang w:eastAsia="zh-CN"/>
              </w:rPr>
              <w:t>PFCP Node related messages</w:t>
            </w:r>
          </w:p>
        </w:tc>
        <w:tc>
          <w:tcPr>
            <w:tcW w:w="438" w:type="dxa"/>
            <w:tcBorders>
              <w:top w:val="single" w:sz="4" w:space="0" w:color="auto"/>
              <w:left w:val="single" w:sz="4" w:space="0" w:color="auto"/>
              <w:bottom w:val="single" w:sz="4" w:space="0" w:color="auto"/>
              <w:right w:val="single" w:sz="4" w:space="0" w:color="auto"/>
            </w:tcBorders>
          </w:tcPr>
          <w:p w14:paraId="3BF2A2F5"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625E8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D24759"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C081266" w14:textId="77777777" w:rsidR="00EE5860" w:rsidRPr="00441CD0" w:rsidRDefault="00EE5860" w:rsidP="00BB0E1F">
            <w:pPr>
              <w:pStyle w:val="TAC"/>
            </w:pPr>
          </w:p>
        </w:tc>
      </w:tr>
      <w:tr w:rsidR="00EE5860" w:rsidRPr="00441CD0" w14:paraId="2E7E86C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7A07887" w14:textId="77777777" w:rsidR="00EE5860" w:rsidRPr="00441CD0" w:rsidRDefault="00EE5860" w:rsidP="00BB0E1F">
            <w:pPr>
              <w:pStyle w:val="TAC"/>
            </w:pPr>
            <w:r w:rsidRPr="00441CD0">
              <w:t>1</w:t>
            </w:r>
          </w:p>
        </w:tc>
        <w:tc>
          <w:tcPr>
            <w:tcW w:w="5527" w:type="dxa"/>
            <w:tcBorders>
              <w:top w:val="single" w:sz="4" w:space="0" w:color="auto"/>
              <w:left w:val="single" w:sz="4" w:space="0" w:color="auto"/>
              <w:bottom w:val="single" w:sz="4" w:space="0" w:color="auto"/>
              <w:right w:val="single" w:sz="4" w:space="0" w:color="auto"/>
            </w:tcBorders>
            <w:hideMark/>
          </w:tcPr>
          <w:p w14:paraId="023CA252" w14:textId="77777777" w:rsidR="00EE5860" w:rsidRPr="00441CD0" w:rsidRDefault="00EE5860" w:rsidP="00BB0E1F">
            <w:pPr>
              <w:pStyle w:val="TAL"/>
            </w:pPr>
            <w:r w:rsidRPr="00441CD0">
              <w:t>PFCP Heartbeat Request</w:t>
            </w:r>
          </w:p>
        </w:tc>
        <w:tc>
          <w:tcPr>
            <w:tcW w:w="438" w:type="dxa"/>
            <w:tcBorders>
              <w:top w:val="single" w:sz="4" w:space="0" w:color="auto"/>
              <w:left w:val="single" w:sz="4" w:space="0" w:color="auto"/>
              <w:bottom w:val="single" w:sz="4" w:space="0" w:color="auto"/>
              <w:right w:val="single" w:sz="4" w:space="0" w:color="auto"/>
            </w:tcBorders>
            <w:hideMark/>
          </w:tcPr>
          <w:p w14:paraId="6B2BDE0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CF0D1B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AB168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78B1A58" w14:textId="77777777" w:rsidR="00EE5860" w:rsidRPr="00441CD0" w:rsidRDefault="00EE5860" w:rsidP="00BB0E1F">
            <w:pPr>
              <w:pStyle w:val="TAC"/>
            </w:pPr>
            <w:r w:rsidRPr="00441CD0">
              <w:t>X</w:t>
            </w:r>
          </w:p>
        </w:tc>
      </w:tr>
      <w:tr w:rsidR="00EE5860" w:rsidRPr="00441CD0" w14:paraId="0B0A955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7043310" w14:textId="77777777" w:rsidR="00EE5860" w:rsidRPr="00441CD0" w:rsidRDefault="00EE5860" w:rsidP="00BB0E1F">
            <w:pPr>
              <w:pStyle w:val="TAC"/>
            </w:pPr>
            <w:r w:rsidRPr="00441CD0">
              <w:t>2</w:t>
            </w:r>
          </w:p>
        </w:tc>
        <w:tc>
          <w:tcPr>
            <w:tcW w:w="5527" w:type="dxa"/>
            <w:tcBorders>
              <w:top w:val="single" w:sz="4" w:space="0" w:color="auto"/>
              <w:left w:val="single" w:sz="4" w:space="0" w:color="auto"/>
              <w:bottom w:val="single" w:sz="4" w:space="0" w:color="auto"/>
              <w:right w:val="single" w:sz="4" w:space="0" w:color="auto"/>
            </w:tcBorders>
            <w:hideMark/>
          </w:tcPr>
          <w:p w14:paraId="0727D950" w14:textId="77777777" w:rsidR="00EE5860" w:rsidRPr="00441CD0" w:rsidRDefault="00EE5860" w:rsidP="00BB0E1F">
            <w:pPr>
              <w:pStyle w:val="TAL"/>
            </w:pPr>
            <w:r w:rsidRPr="00441CD0">
              <w:t>PFCP Heartbeat Response</w:t>
            </w:r>
          </w:p>
        </w:tc>
        <w:tc>
          <w:tcPr>
            <w:tcW w:w="438" w:type="dxa"/>
            <w:tcBorders>
              <w:top w:val="single" w:sz="4" w:space="0" w:color="auto"/>
              <w:left w:val="single" w:sz="4" w:space="0" w:color="auto"/>
              <w:bottom w:val="single" w:sz="4" w:space="0" w:color="auto"/>
              <w:right w:val="single" w:sz="4" w:space="0" w:color="auto"/>
            </w:tcBorders>
            <w:hideMark/>
          </w:tcPr>
          <w:p w14:paraId="1EC8862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CECFC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0597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B8C28EB" w14:textId="77777777" w:rsidR="00EE5860" w:rsidRPr="00441CD0" w:rsidRDefault="00EE5860" w:rsidP="00BB0E1F">
            <w:pPr>
              <w:pStyle w:val="TAC"/>
            </w:pPr>
            <w:r w:rsidRPr="00441CD0">
              <w:t>X</w:t>
            </w:r>
          </w:p>
        </w:tc>
      </w:tr>
      <w:tr w:rsidR="00EE5860" w:rsidRPr="00441CD0" w14:paraId="772DB2B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00F0504" w14:textId="77777777" w:rsidR="00EE5860" w:rsidRPr="00441CD0" w:rsidRDefault="00EE5860" w:rsidP="00BB0E1F">
            <w:pPr>
              <w:pStyle w:val="TAC"/>
              <w:rPr>
                <w:lang w:val="de-DE"/>
              </w:rPr>
            </w:pPr>
            <w:r w:rsidRPr="00441CD0">
              <w:rPr>
                <w:lang w:val="de-DE"/>
              </w:rPr>
              <w:t>3</w:t>
            </w:r>
          </w:p>
        </w:tc>
        <w:tc>
          <w:tcPr>
            <w:tcW w:w="5527" w:type="dxa"/>
            <w:tcBorders>
              <w:top w:val="single" w:sz="4" w:space="0" w:color="auto"/>
              <w:left w:val="single" w:sz="4" w:space="0" w:color="auto"/>
              <w:bottom w:val="single" w:sz="4" w:space="0" w:color="auto"/>
              <w:right w:val="single" w:sz="4" w:space="0" w:color="auto"/>
            </w:tcBorders>
            <w:hideMark/>
          </w:tcPr>
          <w:p w14:paraId="4B4033F5" w14:textId="77777777" w:rsidR="00EE5860" w:rsidRPr="00441CD0" w:rsidRDefault="00EE5860" w:rsidP="00BB0E1F">
            <w:pPr>
              <w:pStyle w:val="TAL"/>
              <w:rPr>
                <w:lang w:val="x-none"/>
              </w:rPr>
            </w:pPr>
            <w:r w:rsidRPr="00441CD0">
              <w:t>PFCP PFD Management Request</w:t>
            </w:r>
          </w:p>
        </w:tc>
        <w:tc>
          <w:tcPr>
            <w:tcW w:w="438" w:type="dxa"/>
            <w:tcBorders>
              <w:top w:val="single" w:sz="4" w:space="0" w:color="auto"/>
              <w:left w:val="single" w:sz="4" w:space="0" w:color="auto"/>
              <w:bottom w:val="single" w:sz="4" w:space="0" w:color="auto"/>
              <w:right w:val="single" w:sz="4" w:space="0" w:color="auto"/>
            </w:tcBorders>
            <w:hideMark/>
          </w:tcPr>
          <w:p w14:paraId="79161F1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60B45E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29DDCF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D31B65B" w14:textId="77777777" w:rsidR="00EE5860" w:rsidRPr="00441CD0" w:rsidRDefault="00EE5860" w:rsidP="00BB0E1F">
            <w:pPr>
              <w:pStyle w:val="TAC"/>
            </w:pPr>
            <w:r w:rsidRPr="00441CD0">
              <w:t>X</w:t>
            </w:r>
          </w:p>
        </w:tc>
      </w:tr>
      <w:tr w:rsidR="00EE5860" w:rsidRPr="00441CD0" w14:paraId="1C3C5C2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F2E691B" w14:textId="77777777" w:rsidR="00EE5860" w:rsidRPr="00441CD0" w:rsidRDefault="00EE5860" w:rsidP="00BB0E1F">
            <w:pPr>
              <w:pStyle w:val="TAC"/>
              <w:rPr>
                <w:lang w:val="de-DE"/>
              </w:rPr>
            </w:pPr>
            <w:r w:rsidRPr="00441CD0">
              <w:rPr>
                <w:lang w:val="de-DE"/>
              </w:rPr>
              <w:t>4</w:t>
            </w:r>
          </w:p>
        </w:tc>
        <w:tc>
          <w:tcPr>
            <w:tcW w:w="5527" w:type="dxa"/>
            <w:tcBorders>
              <w:top w:val="single" w:sz="4" w:space="0" w:color="auto"/>
              <w:left w:val="single" w:sz="4" w:space="0" w:color="auto"/>
              <w:bottom w:val="single" w:sz="4" w:space="0" w:color="auto"/>
              <w:right w:val="single" w:sz="4" w:space="0" w:color="auto"/>
            </w:tcBorders>
            <w:hideMark/>
          </w:tcPr>
          <w:p w14:paraId="2282FB11" w14:textId="77777777" w:rsidR="00EE5860" w:rsidRPr="00441CD0" w:rsidRDefault="00EE5860" w:rsidP="00BB0E1F">
            <w:pPr>
              <w:pStyle w:val="TAL"/>
              <w:rPr>
                <w:lang w:val="x-none"/>
              </w:rPr>
            </w:pPr>
            <w:r w:rsidRPr="00441CD0">
              <w:t>PFCP PFD Management Response</w:t>
            </w:r>
          </w:p>
        </w:tc>
        <w:tc>
          <w:tcPr>
            <w:tcW w:w="438" w:type="dxa"/>
            <w:tcBorders>
              <w:top w:val="single" w:sz="4" w:space="0" w:color="auto"/>
              <w:left w:val="single" w:sz="4" w:space="0" w:color="auto"/>
              <w:bottom w:val="single" w:sz="4" w:space="0" w:color="auto"/>
              <w:right w:val="single" w:sz="4" w:space="0" w:color="auto"/>
            </w:tcBorders>
            <w:hideMark/>
          </w:tcPr>
          <w:p w14:paraId="15E66EE1"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44386DF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3DEF6A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A9CD78" w14:textId="77777777" w:rsidR="00EE5860" w:rsidRPr="00441CD0" w:rsidRDefault="00EE5860" w:rsidP="00BB0E1F">
            <w:pPr>
              <w:pStyle w:val="TAC"/>
            </w:pPr>
            <w:r w:rsidRPr="00441CD0">
              <w:t>X</w:t>
            </w:r>
          </w:p>
        </w:tc>
      </w:tr>
      <w:tr w:rsidR="00EE5860" w:rsidRPr="00441CD0" w14:paraId="6DCB7A7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2A7D254" w14:textId="77777777" w:rsidR="00EE5860" w:rsidRPr="00441CD0" w:rsidRDefault="00EE5860" w:rsidP="00BB0E1F">
            <w:pPr>
              <w:pStyle w:val="TAC"/>
              <w:rPr>
                <w:lang w:val="de-DE"/>
              </w:rPr>
            </w:pPr>
            <w:r w:rsidRPr="00441CD0">
              <w:rPr>
                <w:lang w:val="de-DE"/>
              </w:rPr>
              <w:t>5</w:t>
            </w:r>
          </w:p>
        </w:tc>
        <w:tc>
          <w:tcPr>
            <w:tcW w:w="5527" w:type="dxa"/>
            <w:tcBorders>
              <w:top w:val="single" w:sz="4" w:space="0" w:color="auto"/>
              <w:left w:val="single" w:sz="4" w:space="0" w:color="auto"/>
              <w:bottom w:val="single" w:sz="4" w:space="0" w:color="auto"/>
              <w:right w:val="single" w:sz="4" w:space="0" w:color="auto"/>
            </w:tcBorders>
            <w:hideMark/>
          </w:tcPr>
          <w:p w14:paraId="0B3CC705" w14:textId="77777777" w:rsidR="00EE5860" w:rsidRPr="00441CD0" w:rsidRDefault="00EE5860" w:rsidP="00BB0E1F">
            <w:pPr>
              <w:pStyle w:val="TAL"/>
              <w:rPr>
                <w:lang w:val="x-none"/>
              </w:rPr>
            </w:pPr>
            <w:r w:rsidRPr="00441CD0">
              <w:t>PFCP Association Setup Request</w:t>
            </w:r>
          </w:p>
        </w:tc>
        <w:tc>
          <w:tcPr>
            <w:tcW w:w="438" w:type="dxa"/>
            <w:tcBorders>
              <w:top w:val="single" w:sz="4" w:space="0" w:color="auto"/>
              <w:left w:val="single" w:sz="4" w:space="0" w:color="auto"/>
              <w:bottom w:val="single" w:sz="4" w:space="0" w:color="auto"/>
              <w:right w:val="single" w:sz="4" w:space="0" w:color="auto"/>
            </w:tcBorders>
            <w:hideMark/>
          </w:tcPr>
          <w:p w14:paraId="35ABD0E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B78F4D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55E9A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CF13D5B" w14:textId="77777777" w:rsidR="00EE5860" w:rsidRPr="00441CD0" w:rsidRDefault="00EE5860" w:rsidP="00BB0E1F">
            <w:pPr>
              <w:pStyle w:val="TAC"/>
            </w:pPr>
            <w:r w:rsidRPr="00441CD0">
              <w:t>X</w:t>
            </w:r>
          </w:p>
        </w:tc>
      </w:tr>
      <w:tr w:rsidR="00EE5860" w:rsidRPr="00441CD0" w14:paraId="7E1F81A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225053D" w14:textId="77777777" w:rsidR="00EE5860" w:rsidRPr="00441CD0" w:rsidRDefault="00EE5860" w:rsidP="00BB0E1F">
            <w:pPr>
              <w:pStyle w:val="TAC"/>
              <w:rPr>
                <w:lang w:val="de-DE"/>
              </w:rPr>
            </w:pPr>
            <w:r w:rsidRPr="00441CD0">
              <w:rPr>
                <w:lang w:val="de-DE"/>
              </w:rPr>
              <w:t>6</w:t>
            </w:r>
          </w:p>
        </w:tc>
        <w:tc>
          <w:tcPr>
            <w:tcW w:w="5527" w:type="dxa"/>
            <w:tcBorders>
              <w:top w:val="single" w:sz="4" w:space="0" w:color="auto"/>
              <w:left w:val="single" w:sz="4" w:space="0" w:color="auto"/>
              <w:bottom w:val="single" w:sz="4" w:space="0" w:color="auto"/>
              <w:right w:val="single" w:sz="4" w:space="0" w:color="auto"/>
            </w:tcBorders>
            <w:hideMark/>
          </w:tcPr>
          <w:p w14:paraId="5146B406" w14:textId="77777777" w:rsidR="00EE5860" w:rsidRPr="00441CD0" w:rsidRDefault="00EE5860" w:rsidP="00BB0E1F">
            <w:pPr>
              <w:pStyle w:val="TAL"/>
              <w:rPr>
                <w:lang w:val="x-none"/>
              </w:rPr>
            </w:pPr>
            <w:r w:rsidRPr="00441CD0">
              <w:t>PFCP Association Setup Response</w:t>
            </w:r>
          </w:p>
        </w:tc>
        <w:tc>
          <w:tcPr>
            <w:tcW w:w="438" w:type="dxa"/>
            <w:tcBorders>
              <w:top w:val="single" w:sz="4" w:space="0" w:color="auto"/>
              <w:left w:val="single" w:sz="4" w:space="0" w:color="auto"/>
              <w:bottom w:val="single" w:sz="4" w:space="0" w:color="auto"/>
              <w:right w:val="single" w:sz="4" w:space="0" w:color="auto"/>
            </w:tcBorders>
            <w:hideMark/>
          </w:tcPr>
          <w:p w14:paraId="2075333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B3B2B3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F67D9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63D70DD" w14:textId="77777777" w:rsidR="00EE5860" w:rsidRPr="00441CD0" w:rsidRDefault="00EE5860" w:rsidP="00BB0E1F">
            <w:pPr>
              <w:pStyle w:val="TAC"/>
            </w:pPr>
            <w:r w:rsidRPr="00441CD0">
              <w:t>X</w:t>
            </w:r>
          </w:p>
        </w:tc>
      </w:tr>
      <w:tr w:rsidR="00EE5860" w:rsidRPr="00441CD0" w14:paraId="73ADFF4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9BF07A5" w14:textId="77777777" w:rsidR="00EE5860" w:rsidRPr="00441CD0" w:rsidRDefault="00EE5860" w:rsidP="00BB0E1F">
            <w:pPr>
              <w:pStyle w:val="TAC"/>
              <w:rPr>
                <w:lang w:val="de-DE"/>
              </w:rPr>
            </w:pPr>
            <w:r w:rsidRPr="00441CD0">
              <w:rPr>
                <w:lang w:val="de-DE"/>
              </w:rPr>
              <w:t>7</w:t>
            </w:r>
          </w:p>
        </w:tc>
        <w:tc>
          <w:tcPr>
            <w:tcW w:w="5527" w:type="dxa"/>
            <w:tcBorders>
              <w:top w:val="single" w:sz="4" w:space="0" w:color="auto"/>
              <w:left w:val="single" w:sz="4" w:space="0" w:color="auto"/>
              <w:bottom w:val="single" w:sz="4" w:space="0" w:color="auto"/>
              <w:right w:val="single" w:sz="4" w:space="0" w:color="auto"/>
            </w:tcBorders>
            <w:hideMark/>
          </w:tcPr>
          <w:p w14:paraId="5094FC2A" w14:textId="77777777" w:rsidR="00EE5860" w:rsidRPr="00441CD0" w:rsidRDefault="00EE5860" w:rsidP="00BB0E1F">
            <w:pPr>
              <w:pStyle w:val="TAL"/>
              <w:rPr>
                <w:lang w:val="x-none"/>
              </w:rPr>
            </w:pPr>
            <w:r w:rsidRPr="00441CD0">
              <w:t>PFCP Association Update Request</w:t>
            </w:r>
          </w:p>
        </w:tc>
        <w:tc>
          <w:tcPr>
            <w:tcW w:w="438" w:type="dxa"/>
            <w:tcBorders>
              <w:top w:val="single" w:sz="4" w:space="0" w:color="auto"/>
              <w:left w:val="single" w:sz="4" w:space="0" w:color="auto"/>
              <w:bottom w:val="single" w:sz="4" w:space="0" w:color="auto"/>
              <w:right w:val="single" w:sz="4" w:space="0" w:color="auto"/>
            </w:tcBorders>
            <w:hideMark/>
          </w:tcPr>
          <w:p w14:paraId="7E9AAC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EC8466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44257E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0331B5F" w14:textId="77777777" w:rsidR="00EE5860" w:rsidRPr="00441CD0" w:rsidRDefault="00EE5860" w:rsidP="00BB0E1F">
            <w:pPr>
              <w:pStyle w:val="TAC"/>
            </w:pPr>
            <w:r w:rsidRPr="00441CD0">
              <w:t>X</w:t>
            </w:r>
          </w:p>
        </w:tc>
      </w:tr>
      <w:tr w:rsidR="00EE5860" w:rsidRPr="00441CD0" w14:paraId="5892A5D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752712B1" w14:textId="77777777" w:rsidR="00EE5860" w:rsidRPr="00441CD0" w:rsidRDefault="00EE5860" w:rsidP="00BB0E1F">
            <w:pPr>
              <w:pStyle w:val="TAC"/>
              <w:rPr>
                <w:lang w:val="de-DE"/>
              </w:rPr>
            </w:pPr>
            <w:r w:rsidRPr="00441CD0">
              <w:rPr>
                <w:lang w:val="de-DE"/>
              </w:rPr>
              <w:t>8</w:t>
            </w:r>
          </w:p>
        </w:tc>
        <w:tc>
          <w:tcPr>
            <w:tcW w:w="5527" w:type="dxa"/>
            <w:tcBorders>
              <w:top w:val="single" w:sz="4" w:space="0" w:color="auto"/>
              <w:left w:val="single" w:sz="4" w:space="0" w:color="auto"/>
              <w:bottom w:val="single" w:sz="4" w:space="0" w:color="auto"/>
              <w:right w:val="single" w:sz="4" w:space="0" w:color="auto"/>
            </w:tcBorders>
            <w:hideMark/>
          </w:tcPr>
          <w:p w14:paraId="770510A6" w14:textId="77777777" w:rsidR="00EE5860" w:rsidRPr="00441CD0" w:rsidRDefault="00EE5860" w:rsidP="00BB0E1F">
            <w:pPr>
              <w:pStyle w:val="TAL"/>
              <w:rPr>
                <w:lang w:val="x-none"/>
              </w:rPr>
            </w:pPr>
            <w:r w:rsidRPr="00441CD0">
              <w:t>PFCP Association Update Response</w:t>
            </w:r>
          </w:p>
        </w:tc>
        <w:tc>
          <w:tcPr>
            <w:tcW w:w="438" w:type="dxa"/>
            <w:tcBorders>
              <w:top w:val="single" w:sz="4" w:space="0" w:color="auto"/>
              <w:left w:val="single" w:sz="4" w:space="0" w:color="auto"/>
              <w:bottom w:val="single" w:sz="4" w:space="0" w:color="auto"/>
              <w:right w:val="single" w:sz="4" w:space="0" w:color="auto"/>
            </w:tcBorders>
            <w:hideMark/>
          </w:tcPr>
          <w:p w14:paraId="185CB65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CC72E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960404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C8F17D9" w14:textId="77777777" w:rsidR="00EE5860" w:rsidRPr="00441CD0" w:rsidRDefault="00EE5860" w:rsidP="00BB0E1F">
            <w:pPr>
              <w:pStyle w:val="TAC"/>
            </w:pPr>
            <w:r w:rsidRPr="00441CD0">
              <w:t>X</w:t>
            </w:r>
          </w:p>
        </w:tc>
      </w:tr>
      <w:tr w:rsidR="00EE5860" w:rsidRPr="00441CD0" w14:paraId="1757CC1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0CF00F6E" w14:textId="77777777" w:rsidR="00EE5860" w:rsidRPr="00441CD0" w:rsidRDefault="00EE5860" w:rsidP="00BB0E1F">
            <w:pPr>
              <w:pStyle w:val="TAC"/>
              <w:rPr>
                <w:lang w:val="de-DE"/>
              </w:rPr>
            </w:pPr>
            <w:r w:rsidRPr="00441CD0">
              <w:rPr>
                <w:lang w:val="de-DE"/>
              </w:rPr>
              <w:t>9</w:t>
            </w:r>
          </w:p>
        </w:tc>
        <w:tc>
          <w:tcPr>
            <w:tcW w:w="5527" w:type="dxa"/>
            <w:tcBorders>
              <w:top w:val="single" w:sz="4" w:space="0" w:color="auto"/>
              <w:left w:val="single" w:sz="4" w:space="0" w:color="auto"/>
              <w:bottom w:val="single" w:sz="4" w:space="0" w:color="auto"/>
              <w:right w:val="single" w:sz="4" w:space="0" w:color="auto"/>
            </w:tcBorders>
            <w:hideMark/>
          </w:tcPr>
          <w:p w14:paraId="708CB3E4" w14:textId="77777777" w:rsidR="00EE5860" w:rsidRPr="00441CD0" w:rsidRDefault="00EE5860" w:rsidP="00BB0E1F">
            <w:pPr>
              <w:pStyle w:val="TAL"/>
              <w:rPr>
                <w:lang w:val="x-none"/>
              </w:rPr>
            </w:pPr>
            <w:r w:rsidRPr="00441CD0">
              <w:t>PFCP Association Release Request</w:t>
            </w:r>
          </w:p>
        </w:tc>
        <w:tc>
          <w:tcPr>
            <w:tcW w:w="438" w:type="dxa"/>
            <w:tcBorders>
              <w:top w:val="single" w:sz="4" w:space="0" w:color="auto"/>
              <w:left w:val="single" w:sz="4" w:space="0" w:color="auto"/>
              <w:bottom w:val="single" w:sz="4" w:space="0" w:color="auto"/>
              <w:right w:val="single" w:sz="4" w:space="0" w:color="auto"/>
            </w:tcBorders>
            <w:hideMark/>
          </w:tcPr>
          <w:p w14:paraId="60DE363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7D3276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9BC6E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52A6B01" w14:textId="77777777" w:rsidR="00EE5860" w:rsidRPr="00441CD0" w:rsidRDefault="00EE5860" w:rsidP="00BB0E1F">
            <w:pPr>
              <w:pStyle w:val="TAC"/>
            </w:pPr>
            <w:r w:rsidRPr="00441CD0">
              <w:t>X</w:t>
            </w:r>
          </w:p>
        </w:tc>
      </w:tr>
      <w:tr w:rsidR="00EE5860" w:rsidRPr="00441CD0" w14:paraId="0B69494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E3DA08B" w14:textId="77777777" w:rsidR="00EE5860" w:rsidRPr="00441CD0" w:rsidRDefault="00EE5860" w:rsidP="00BB0E1F">
            <w:pPr>
              <w:pStyle w:val="TAC"/>
              <w:rPr>
                <w:lang w:val="de-DE"/>
              </w:rPr>
            </w:pPr>
            <w:r w:rsidRPr="00441CD0">
              <w:rPr>
                <w:lang w:val="de-DE"/>
              </w:rPr>
              <w:t>10</w:t>
            </w:r>
          </w:p>
        </w:tc>
        <w:tc>
          <w:tcPr>
            <w:tcW w:w="5527" w:type="dxa"/>
            <w:tcBorders>
              <w:top w:val="single" w:sz="4" w:space="0" w:color="auto"/>
              <w:left w:val="single" w:sz="4" w:space="0" w:color="auto"/>
              <w:bottom w:val="single" w:sz="4" w:space="0" w:color="auto"/>
              <w:right w:val="single" w:sz="4" w:space="0" w:color="auto"/>
            </w:tcBorders>
            <w:hideMark/>
          </w:tcPr>
          <w:p w14:paraId="3D44B695" w14:textId="77777777" w:rsidR="00EE5860" w:rsidRPr="00441CD0" w:rsidRDefault="00EE5860" w:rsidP="00BB0E1F">
            <w:pPr>
              <w:pStyle w:val="TAL"/>
              <w:rPr>
                <w:lang w:val="x-none"/>
              </w:rPr>
            </w:pPr>
            <w:r w:rsidRPr="00441CD0">
              <w:t>PFCP Association Release Response</w:t>
            </w:r>
          </w:p>
        </w:tc>
        <w:tc>
          <w:tcPr>
            <w:tcW w:w="438" w:type="dxa"/>
            <w:tcBorders>
              <w:top w:val="single" w:sz="4" w:space="0" w:color="auto"/>
              <w:left w:val="single" w:sz="4" w:space="0" w:color="auto"/>
              <w:bottom w:val="single" w:sz="4" w:space="0" w:color="auto"/>
              <w:right w:val="single" w:sz="4" w:space="0" w:color="auto"/>
            </w:tcBorders>
            <w:hideMark/>
          </w:tcPr>
          <w:p w14:paraId="101D53E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28ED0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D1B230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51AACF0" w14:textId="77777777" w:rsidR="00EE5860" w:rsidRPr="00441CD0" w:rsidRDefault="00EE5860" w:rsidP="00BB0E1F">
            <w:pPr>
              <w:pStyle w:val="TAC"/>
            </w:pPr>
            <w:r w:rsidRPr="00441CD0">
              <w:t>X</w:t>
            </w:r>
          </w:p>
        </w:tc>
      </w:tr>
      <w:tr w:rsidR="00EE5860" w:rsidRPr="00441CD0" w14:paraId="300F4BB8"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612D1DAE" w14:textId="77777777" w:rsidR="00EE5860" w:rsidRPr="00441CD0" w:rsidRDefault="00EE5860" w:rsidP="00BB0E1F">
            <w:pPr>
              <w:pStyle w:val="TAC"/>
              <w:rPr>
                <w:lang w:val="de-DE"/>
              </w:rPr>
            </w:pPr>
            <w:r w:rsidRPr="00441CD0">
              <w:rPr>
                <w:lang w:val="de-DE"/>
              </w:rPr>
              <w:t>11</w:t>
            </w:r>
          </w:p>
        </w:tc>
        <w:tc>
          <w:tcPr>
            <w:tcW w:w="5527" w:type="dxa"/>
            <w:tcBorders>
              <w:top w:val="single" w:sz="4" w:space="0" w:color="auto"/>
              <w:left w:val="single" w:sz="4" w:space="0" w:color="auto"/>
              <w:bottom w:val="single" w:sz="4" w:space="0" w:color="auto"/>
              <w:right w:val="single" w:sz="4" w:space="0" w:color="auto"/>
            </w:tcBorders>
            <w:hideMark/>
          </w:tcPr>
          <w:p w14:paraId="1AD883D7" w14:textId="77777777" w:rsidR="00EE5860" w:rsidRPr="00441CD0" w:rsidRDefault="00EE5860" w:rsidP="00BB0E1F">
            <w:pPr>
              <w:pStyle w:val="TAL"/>
              <w:rPr>
                <w:lang w:val="x-none"/>
              </w:rPr>
            </w:pPr>
            <w:r w:rsidRPr="00441CD0">
              <w:t>PFCP Version Not Supported Response</w:t>
            </w:r>
          </w:p>
        </w:tc>
        <w:tc>
          <w:tcPr>
            <w:tcW w:w="438" w:type="dxa"/>
            <w:tcBorders>
              <w:top w:val="single" w:sz="4" w:space="0" w:color="auto"/>
              <w:left w:val="single" w:sz="4" w:space="0" w:color="auto"/>
              <w:bottom w:val="single" w:sz="4" w:space="0" w:color="auto"/>
              <w:right w:val="single" w:sz="4" w:space="0" w:color="auto"/>
            </w:tcBorders>
            <w:hideMark/>
          </w:tcPr>
          <w:p w14:paraId="7F468A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3FF1F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032573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499613" w14:textId="77777777" w:rsidR="00EE5860" w:rsidRPr="00441CD0" w:rsidRDefault="00EE5860" w:rsidP="00BB0E1F">
            <w:pPr>
              <w:pStyle w:val="TAC"/>
            </w:pPr>
            <w:r w:rsidRPr="00441CD0">
              <w:t>X</w:t>
            </w:r>
          </w:p>
        </w:tc>
      </w:tr>
      <w:tr w:rsidR="00EE5860" w:rsidRPr="00441CD0" w14:paraId="5644FB4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5D88C23" w14:textId="77777777" w:rsidR="00EE5860" w:rsidRPr="00441CD0" w:rsidRDefault="00EE5860" w:rsidP="00BB0E1F">
            <w:pPr>
              <w:pStyle w:val="TAC"/>
              <w:rPr>
                <w:lang w:val="de-DE"/>
              </w:rPr>
            </w:pPr>
            <w:r w:rsidRPr="00441CD0">
              <w:rPr>
                <w:lang w:val="de-DE"/>
              </w:rPr>
              <w:t>12</w:t>
            </w:r>
          </w:p>
        </w:tc>
        <w:tc>
          <w:tcPr>
            <w:tcW w:w="5527" w:type="dxa"/>
            <w:tcBorders>
              <w:top w:val="single" w:sz="4" w:space="0" w:color="auto"/>
              <w:left w:val="single" w:sz="4" w:space="0" w:color="auto"/>
              <w:bottom w:val="single" w:sz="4" w:space="0" w:color="auto"/>
              <w:right w:val="single" w:sz="4" w:space="0" w:color="auto"/>
            </w:tcBorders>
            <w:hideMark/>
          </w:tcPr>
          <w:p w14:paraId="6F8500B1" w14:textId="77777777" w:rsidR="00EE5860" w:rsidRPr="00441CD0" w:rsidRDefault="00EE5860" w:rsidP="00BB0E1F">
            <w:pPr>
              <w:pStyle w:val="TAL"/>
              <w:rPr>
                <w:lang w:val="x-none"/>
              </w:rPr>
            </w:pPr>
            <w:r w:rsidRPr="00441CD0">
              <w:t>PFCP Node Report Request</w:t>
            </w:r>
          </w:p>
        </w:tc>
        <w:tc>
          <w:tcPr>
            <w:tcW w:w="438" w:type="dxa"/>
            <w:tcBorders>
              <w:top w:val="single" w:sz="4" w:space="0" w:color="auto"/>
              <w:left w:val="single" w:sz="4" w:space="0" w:color="auto"/>
              <w:bottom w:val="single" w:sz="4" w:space="0" w:color="auto"/>
              <w:right w:val="single" w:sz="4" w:space="0" w:color="auto"/>
            </w:tcBorders>
            <w:hideMark/>
          </w:tcPr>
          <w:p w14:paraId="5C78684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4668A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229B33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CD6269" w14:textId="77777777" w:rsidR="00EE5860" w:rsidRPr="00441CD0" w:rsidRDefault="00EE5860" w:rsidP="00BB0E1F">
            <w:pPr>
              <w:pStyle w:val="TAC"/>
              <w:rPr>
                <w:lang w:val="de-DE"/>
              </w:rPr>
            </w:pPr>
            <w:r w:rsidRPr="00441CD0">
              <w:rPr>
                <w:lang w:val="de-DE"/>
              </w:rPr>
              <w:t>X</w:t>
            </w:r>
          </w:p>
        </w:tc>
      </w:tr>
      <w:tr w:rsidR="00EE5860" w:rsidRPr="00441CD0" w14:paraId="01600424"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F69E323" w14:textId="77777777" w:rsidR="00EE5860" w:rsidRPr="00441CD0" w:rsidRDefault="00EE5860" w:rsidP="00BB0E1F">
            <w:pPr>
              <w:pStyle w:val="TAC"/>
              <w:rPr>
                <w:lang w:val="de-DE"/>
              </w:rPr>
            </w:pPr>
            <w:r w:rsidRPr="00441CD0">
              <w:rPr>
                <w:lang w:val="de-DE"/>
              </w:rPr>
              <w:t>13</w:t>
            </w:r>
          </w:p>
        </w:tc>
        <w:tc>
          <w:tcPr>
            <w:tcW w:w="5527" w:type="dxa"/>
            <w:tcBorders>
              <w:top w:val="single" w:sz="4" w:space="0" w:color="auto"/>
              <w:left w:val="single" w:sz="4" w:space="0" w:color="auto"/>
              <w:bottom w:val="single" w:sz="4" w:space="0" w:color="auto"/>
              <w:right w:val="single" w:sz="4" w:space="0" w:color="auto"/>
            </w:tcBorders>
            <w:hideMark/>
          </w:tcPr>
          <w:p w14:paraId="0C3B7C9A" w14:textId="77777777" w:rsidR="00EE5860" w:rsidRPr="00441CD0" w:rsidRDefault="00EE5860" w:rsidP="00BB0E1F">
            <w:pPr>
              <w:pStyle w:val="TAL"/>
              <w:rPr>
                <w:lang w:val="x-none"/>
              </w:rPr>
            </w:pPr>
            <w:r w:rsidRPr="00441CD0">
              <w:t>PFCP Node Report Response</w:t>
            </w:r>
          </w:p>
        </w:tc>
        <w:tc>
          <w:tcPr>
            <w:tcW w:w="438" w:type="dxa"/>
            <w:tcBorders>
              <w:top w:val="single" w:sz="4" w:space="0" w:color="auto"/>
              <w:left w:val="single" w:sz="4" w:space="0" w:color="auto"/>
              <w:bottom w:val="single" w:sz="4" w:space="0" w:color="auto"/>
              <w:right w:val="single" w:sz="4" w:space="0" w:color="auto"/>
            </w:tcBorders>
            <w:hideMark/>
          </w:tcPr>
          <w:p w14:paraId="6127CCF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EEF730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31CB6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F81CB46" w14:textId="77777777" w:rsidR="00EE5860" w:rsidRPr="00441CD0" w:rsidRDefault="00EE5860" w:rsidP="00BB0E1F">
            <w:pPr>
              <w:pStyle w:val="TAC"/>
              <w:rPr>
                <w:lang w:val="de-DE"/>
              </w:rPr>
            </w:pPr>
            <w:r w:rsidRPr="00441CD0">
              <w:rPr>
                <w:lang w:val="de-DE"/>
              </w:rPr>
              <w:t>X</w:t>
            </w:r>
          </w:p>
        </w:tc>
      </w:tr>
      <w:tr w:rsidR="00EE5860" w:rsidRPr="00441CD0" w14:paraId="4E808C2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B8B8609" w14:textId="77777777" w:rsidR="00EE5860" w:rsidRPr="00441CD0" w:rsidRDefault="00EE5860" w:rsidP="00BB0E1F">
            <w:pPr>
              <w:pStyle w:val="TAC"/>
              <w:rPr>
                <w:lang w:val="de-DE"/>
              </w:rPr>
            </w:pPr>
            <w:r w:rsidRPr="00441CD0">
              <w:rPr>
                <w:lang w:val="de-DE"/>
              </w:rPr>
              <w:t>14</w:t>
            </w:r>
          </w:p>
        </w:tc>
        <w:tc>
          <w:tcPr>
            <w:tcW w:w="5527" w:type="dxa"/>
            <w:tcBorders>
              <w:top w:val="single" w:sz="4" w:space="0" w:color="auto"/>
              <w:left w:val="single" w:sz="4" w:space="0" w:color="auto"/>
              <w:bottom w:val="single" w:sz="4" w:space="0" w:color="auto"/>
              <w:right w:val="single" w:sz="4" w:space="0" w:color="auto"/>
            </w:tcBorders>
            <w:hideMark/>
          </w:tcPr>
          <w:p w14:paraId="12A1E083" w14:textId="77777777" w:rsidR="00EE5860" w:rsidRPr="00441CD0" w:rsidRDefault="00EE5860" w:rsidP="00BB0E1F">
            <w:pPr>
              <w:pStyle w:val="TAL"/>
              <w:rPr>
                <w:lang w:val="x-none"/>
              </w:rPr>
            </w:pPr>
            <w:r w:rsidRPr="00441CD0">
              <w:t>PFCP Session Set Deletion Request</w:t>
            </w:r>
          </w:p>
        </w:tc>
        <w:tc>
          <w:tcPr>
            <w:tcW w:w="438" w:type="dxa"/>
            <w:tcBorders>
              <w:top w:val="single" w:sz="4" w:space="0" w:color="auto"/>
              <w:left w:val="single" w:sz="4" w:space="0" w:color="auto"/>
              <w:bottom w:val="single" w:sz="4" w:space="0" w:color="auto"/>
              <w:right w:val="single" w:sz="4" w:space="0" w:color="auto"/>
            </w:tcBorders>
            <w:hideMark/>
          </w:tcPr>
          <w:p w14:paraId="672ECD5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98874F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FB48C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0D248EA2" w14:textId="74EE9E97" w:rsidR="00EE5860" w:rsidRPr="00441CD0" w:rsidRDefault="00CA5E7D" w:rsidP="00BB0E1F">
            <w:pPr>
              <w:pStyle w:val="TAC"/>
            </w:pPr>
            <w:r>
              <w:t>X</w:t>
            </w:r>
          </w:p>
        </w:tc>
      </w:tr>
      <w:tr w:rsidR="00EE5860" w:rsidRPr="00441CD0" w14:paraId="17DE867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48CBF6E" w14:textId="77777777" w:rsidR="00EE5860" w:rsidRPr="00441CD0" w:rsidRDefault="00EE5860" w:rsidP="00BB0E1F">
            <w:pPr>
              <w:pStyle w:val="TAC"/>
              <w:rPr>
                <w:lang w:val="de-DE"/>
              </w:rPr>
            </w:pPr>
            <w:r w:rsidRPr="00441CD0">
              <w:rPr>
                <w:lang w:val="de-DE"/>
              </w:rPr>
              <w:t>15</w:t>
            </w:r>
          </w:p>
        </w:tc>
        <w:tc>
          <w:tcPr>
            <w:tcW w:w="5527" w:type="dxa"/>
            <w:tcBorders>
              <w:top w:val="single" w:sz="4" w:space="0" w:color="auto"/>
              <w:left w:val="single" w:sz="4" w:space="0" w:color="auto"/>
              <w:bottom w:val="single" w:sz="4" w:space="0" w:color="auto"/>
              <w:right w:val="single" w:sz="4" w:space="0" w:color="auto"/>
            </w:tcBorders>
            <w:hideMark/>
          </w:tcPr>
          <w:p w14:paraId="1698B8F4" w14:textId="77777777" w:rsidR="00EE5860" w:rsidRPr="00441CD0" w:rsidRDefault="00EE5860" w:rsidP="00BB0E1F">
            <w:pPr>
              <w:pStyle w:val="TAL"/>
              <w:rPr>
                <w:lang w:val="x-none"/>
              </w:rPr>
            </w:pPr>
            <w:r w:rsidRPr="00441CD0">
              <w:t>PFCP Session Set Deletion Response</w:t>
            </w:r>
          </w:p>
        </w:tc>
        <w:tc>
          <w:tcPr>
            <w:tcW w:w="438" w:type="dxa"/>
            <w:tcBorders>
              <w:top w:val="single" w:sz="4" w:space="0" w:color="auto"/>
              <w:left w:val="single" w:sz="4" w:space="0" w:color="auto"/>
              <w:bottom w:val="single" w:sz="4" w:space="0" w:color="auto"/>
              <w:right w:val="single" w:sz="4" w:space="0" w:color="auto"/>
            </w:tcBorders>
            <w:hideMark/>
          </w:tcPr>
          <w:p w14:paraId="7BFC21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ACD29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B18A017"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4AC237AB" w14:textId="208362C7" w:rsidR="00EE5860" w:rsidRPr="00441CD0" w:rsidRDefault="00CA5E7D" w:rsidP="00BB0E1F">
            <w:pPr>
              <w:pStyle w:val="TAC"/>
            </w:pPr>
            <w:r>
              <w:t>X</w:t>
            </w:r>
          </w:p>
        </w:tc>
      </w:tr>
      <w:tr w:rsidR="00EE5860" w:rsidRPr="00441CD0" w14:paraId="729BBFAA"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EDA74C7" w14:textId="77777777" w:rsidR="00EE5860" w:rsidRPr="00441CD0" w:rsidRDefault="00EE5860" w:rsidP="00BB0E1F">
            <w:pPr>
              <w:pStyle w:val="TAC"/>
            </w:pPr>
            <w:r w:rsidRPr="00441CD0">
              <w:rPr>
                <w:lang w:val="de-DE"/>
              </w:rPr>
              <w:t>16</w:t>
            </w:r>
            <w:r w:rsidRPr="00441CD0">
              <w:t xml:space="preserve"> to 49</w:t>
            </w:r>
          </w:p>
        </w:tc>
        <w:tc>
          <w:tcPr>
            <w:tcW w:w="5527" w:type="dxa"/>
            <w:tcBorders>
              <w:top w:val="single" w:sz="4" w:space="0" w:color="auto"/>
              <w:left w:val="single" w:sz="4" w:space="0" w:color="auto"/>
              <w:bottom w:val="single" w:sz="4" w:space="0" w:color="auto"/>
              <w:right w:val="single" w:sz="4" w:space="0" w:color="auto"/>
            </w:tcBorders>
            <w:hideMark/>
          </w:tcPr>
          <w:p w14:paraId="2DBECA70"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0B6903DB"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6C5A1E1"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E00CDA"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C59F86A" w14:textId="77777777" w:rsidR="00EE5860" w:rsidRPr="00441CD0" w:rsidRDefault="00EE5860" w:rsidP="00BB0E1F">
            <w:pPr>
              <w:pStyle w:val="TAC"/>
            </w:pPr>
          </w:p>
        </w:tc>
      </w:tr>
      <w:tr w:rsidR="00EE5860" w:rsidRPr="00441CD0" w14:paraId="56EC90A2"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5C14CFB2"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2570D215" w14:textId="77777777" w:rsidR="00EE5860" w:rsidRPr="00441CD0" w:rsidRDefault="00EE5860" w:rsidP="00BB0E1F">
            <w:pPr>
              <w:pStyle w:val="TAL"/>
              <w:rPr>
                <w:b/>
                <w:bCs/>
                <w:lang w:eastAsia="zh-CN"/>
              </w:rPr>
            </w:pPr>
            <w:r w:rsidRPr="00441CD0">
              <w:rPr>
                <w:b/>
                <w:bCs/>
                <w:lang w:eastAsia="zh-CN"/>
              </w:rPr>
              <w:t>PFCP Session related messages</w:t>
            </w:r>
          </w:p>
        </w:tc>
        <w:tc>
          <w:tcPr>
            <w:tcW w:w="438" w:type="dxa"/>
            <w:tcBorders>
              <w:top w:val="single" w:sz="4" w:space="0" w:color="auto"/>
              <w:left w:val="single" w:sz="4" w:space="0" w:color="auto"/>
              <w:bottom w:val="single" w:sz="4" w:space="0" w:color="auto"/>
              <w:right w:val="single" w:sz="4" w:space="0" w:color="auto"/>
            </w:tcBorders>
          </w:tcPr>
          <w:p w14:paraId="7438311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AC11C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4D6765B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2B578EB" w14:textId="77777777" w:rsidR="00EE5860" w:rsidRPr="00441CD0" w:rsidRDefault="00EE5860" w:rsidP="00BB0E1F">
            <w:pPr>
              <w:pStyle w:val="TAC"/>
            </w:pPr>
          </w:p>
        </w:tc>
      </w:tr>
      <w:tr w:rsidR="00EE5860" w:rsidRPr="00441CD0" w14:paraId="187C2A0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C7578B5" w14:textId="77777777" w:rsidR="00EE5860" w:rsidRPr="00441CD0" w:rsidRDefault="00EE5860" w:rsidP="00BB0E1F">
            <w:pPr>
              <w:pStyle w:val="TAC"/>
            </w:pPr>
            <w:r w:rsidRPr="00441CD0">
              <w:t>50</w:t>
            </w:r>
          </w:p>
        </w:tc>
        <w:tc>
          <w:tcPr>
            <w:tcW w:w="5527" w:type="dxa"/>
            <w:tcBorders>
              <w:top w:val="single" w:sz="4" w:space="0" w:color="auto"/>
              <w:left w:val="single" w:sz="4" w:space="0" w:color="auto"/>
              <w:bottom w:val="single" w:sz="4" w:space="0" w:color="auto"/>
              <w:right w:val="single" w:sz="4" w:space="0" w:color="auto"/>
            </w:tcBorders>
            <w:hideMark/>
          </w:tcPr>
          <w:p w14:paraId="51A49A22" w14:textId="77777777" w:rsidR="00EE5860" w:rsidRPr="00441CD0" w:rsidRDefault="00EE5860" w:rsidP="00BB0E1F">
            <w:pPr>
              <w:pStyle w:val="TAL"/>
            </w:pPr>
            <w:r w:rsidRPr="00441CD0">
              <w:t>PFCP Session Establishment Request</w:t>
            </w:r>
          </w:p>
        </w:tc>
        <w:tc>
          <w:tcPr>
            <w:tcW w:w="438" w:type="dxa"/>
            <w:tcBorders>
              <w:top w:val="single" w:sz="4" w:space="0" w:color="auto"/>
              <w:left w:val="single" w:sz="4" w:space="0" w:color="auto"/>
              <w:bottom w:val="single" w:sz="4" w:space="0" w:color="auto"/>
              <w:right w:val="single" w:sz="4" w:space="0" w:color="auto"/>
            </w:tcBorders>
            <w:hideMark/>
          </w:tcPr>
          <w:p w14:paraId="32B9F72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34B3C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8668AB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0E33BDC" w14:textId="77777777" w:rsidR="00EE5860" w:rsidRPr="00441CD0" w:rsidRDefault="00EE5860" w:rsidP="00BB0E1F">
            <w:pPr>
              <w:pStyle w:val="TAC"/>
              <w:rPr>
                <w:lang w:val="de-DE"/>
              </w:rPr>
            </w:pPr>
            <w:r w:rsidRPr="00441CD0">
              <w:rPr>
                <w:lang w:val="de-DE"/>
              </w:rPr>
              <w:t>X</w:t>
            </w:r>
          </w:p>
        </w:tc>
      </w:tr>
      <w:tr w:rsidR="00EE5860" w:rsidRPr="00441CD0" w14:paraId="080ABBA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6E6651B2" w14:textId="77777777" w:rsidR="00EE5860" w:rsidRPr="00441CD0" w:rsidRDefault="00EE5860" w:rsidP="00BB0E1F">
            <w:pPr>
              <w:pStyle w:val="TAC"/>
              <w:rPr>
                <w:lang w:val="x-none"/>
              </w:rPr>
            </w:pPr>
            <w:r w:rsidRPr="00441CD0">
              <w:t>51</w:t>
            </w:r>
          </w:p>
        </w:tc>
        <w:tc>
          <w:tcPr>
            <w:tcW w:w="5527" w:type="dxa"/>
            <w:tcBorders>
              <w:top w:val="single" w:sz="4" w:space="0" w:color="auto"/>
              <w:left w:val="single" w:sz="4" w:space="0" w:color="auto"/>
              <w:bottom w:val="single" w:sz="4" w:space="0" w:color="auto"/>
              <w:right w:val="single" w:sz="4" w:space="0" w:color="auto"/>
            </w:tcBorders>
            <w:hideMark/>
          </w:tcPr>
          <w:p w14:paraId="6659081B" w14:textId="77777777" w:rsidR="00EE5860" w:rsidRPr="00441CD0" w:rsidRDefault="00EE5860" w:rsidP="00BB0E1F">
            <w:pPr>
              <w:pStyle w:val="TAL"/>
            </w:pPr>
            <w:r w:rsidRPr="00441CD0">
              <w:t>PFCP Session Establishment Response</w:t>
            </w:r>
          </w:p>
        </w:tc>
        <w:tc>
          <w:tcPr>
            <w:tcW w:w="438" w:type="dxa"/>
            <w:tcBorders>
              <w:top w:val="single" w:sz="4" w:space="0" w:color="auto"/>
              <w:left w:val="single" w:sz="4" w:space="0" w:color="auto"/>
              <w:bottom w:val="single" w:sz="4" w:space="0" w:color="auto"/>
              <w:right w:val="single" w:sz="4" w:space="0" w:color="auto"/>
            </w:tcBorders>
            <w:hideMark/>
          </w:tcPr>
          <w:p w14:paraId="0098EA2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5A79D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B00C0A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EC0863" w14:textId="77777777" w:rsidR="00EE5860" w:rsidRPr="00441CD0" w:rsidRDefault="00EE5860" w:rsidP="00BB0E1F">
            <w:pPr>
              <w:pStyle w:val="TAC"/>
              <w:rPr>
                <w:lang w:val="de-DE"/>
              </w:rPr>
            </w:pPr>
            <w:r w:rsidRPr="00441CD0">
              <w:rPr>
                <w:lang w:val="de-DE"/>
              </w:rPr>
              <w:t>X</w:t>
            </w:r>
          </w:p>
        </w:tc>
      </w:tr>
      <w:tr w:rsidR="00EE5860" w:rsidRPr="00441CD0" w14:paraId="53EC148C"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ECC8DB1" w14:textId="77777777" w:rsidR="00EE5860" w:rsidRPr="00441CD0" w:rsidRDefault="00EE5860" w:rsidP="00BB0E1F">
            <w:pPr>
              <w:pStyle w:val="TAC"/>
              <w:rPr>
                <w:lang w:val="x-none"/>
              </w:rPr>
            </w:pPr>
            <w:r w:rsidRPr="00441CD0">
              <w:t>52</w:t>
            </w:r>
          </w:p>
        </w:tc>
        <w:tc>
          <w:tcPr>
            <w:tcW w:w="5527" w:type="dxa"/>
            <w:tcBorders>
              <w:top w:val="single" w:sz="4" w:space="0" w:color="auto"/>
              <w:left w:val="single" w:sz="4" w:space="0" w:color="auto"/>
              <w:bottom w:val="single" w:sz="4" w:space="0" w:color="auto"/>
              <w:right w:val="single" w:sz="4" w:space="0" w:color="auto"/>
            </w:tcBorders>
            <w:hideMark/>
          </w:tcPr>
          <w:p w14:paraId="28648B5B" w14:textId="77777777" w:rsidR="00EE5860" w:rsidRPr="00441CD0" w:rsidRDefault="00EE5860" w:rsidP="00BB0E1F">
            <w:pPr>
              <w:pStyle w:val="TAL"/>
            </w:pPr>
            <w:r w:rsidRPr="00441CD0">
              <w:t>PFCP Session Modification Request</w:t>
            </w:r>
          </w:p>
        </w:tc>
        <w:tc>
          <w:tcPr>
            <w:tcW w:w="438" w:type="dxa"/>
            <w:tcBorders>
              <w:top w:val="single" w:sz="4" w:space="0" w:color="auto"/>
              <w:left w:val="single" w:sz="4" w:space="0" w:color="auto"/>
              <w:bottom w:val="single" w:sz="4" w:space="0" w:color="auto"/>
              <w:right w:val="single" w:sz="4" w:space="0" w:color="auto"/>
            </w:tcBorders>
            <w:hideMark/>
          </w:tcPr>
          <w:p w14:paraId="3442E38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20424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19AB3FF"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F80531" w14:textId="77777777" w:rsidR="00EE5860" w:rsidRPr="00441CD0" w:rsidRDefault="00EE5860" w:rsidP="00BB0E1F">
            <w:pPr>
              <w:pStyle w:val="TAC"/>
              <w:rPr>
                <w:lang w:val="de-DE"/>
              </w:rPr>
            </w:pPr>
            <w:r w:rsidRPr="00441CD0">
              <w:rPr>
                <w:lang w:val="de-DE"/>
              </w:rPr>
              <w:t>X</w:t>
            </w:r>
          </w:p>
        </w:tc>
      </w:tr>
      <w:tr w:rsidR="00EE5860" w:rsidRPr="00441CD0" w14:paraId="3ABF717B"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2DD2058" w14:textId="77777777" w:rsidR="00EE5860" w:rsidRPr="00441CD0" w:rsidRDefault="00EE5860" w:rsidP="00BB0E1F">
            <w:pPr>
              <w:pStyle w:val="TAC"/>
              <w:rPr>
                <w:lang w:val="x-none"/>
              </w:rPr>
            </w:pPr>
            <w:r w:rsidRPr="00441CD0">
              <w:t>53</w:t>
            </w:r>
          </w:p>
        </w:tc>
        <w:tc>
          <w:tcPr>
            <w:tcW w:w="5527" w:type="dxa"/>
            <w:tcBorders>
              <w:top w:val="single" w:sz="4" w:space="0" w:color="auto"/>
              <w:left w:val="single" w:sz="4" w:space="0" w:color="auto"/>
              <w:bottom w:val="single" w:sz="4" w:space="0" w:color="auto"/>
              <w:right w:val="single" w:sz="4" w:space="0" w:color="auto"/>
            </w:tcBorders>
            <w:hideMark/>
          </w:tcPr>
          <w:p w14:paraId="182E8F83" w14:textId="77777777" w:rsidR="00EE5860" w:rsidRPr="00441CD0" w:rsidRDefault="00EE5860" w:rsidP="00BB0E1F">
            <w:pPr>
              <w:pStyle w:val="TAL"/>
            </w:pPr>
            <w:r w:rsidRPr="00441CD0">
              <w:t>PFCP Session Modification Response</w:t>
            </w:r>
          </w:p>
        </w:tc>
        <w:tc>
          <w:tcPr>
            <w:tcW w:w="438" w:type="dxa"/>
            <w:tcBorders>
              <w:top w:val="single" w:sz="4" w:space="0" w:color="auto"/>
              <w:left w:val="single" w:sz="4" w:space="0" w:color="auto"/>
              <w:bottom w:val="single" w:sz="4" w:space="0" w:color="auto"/>
              <w:right w:val="single" w:sz="4" w:space="0" w:color="auto"/>
            </w:tcBorders>
            <w:hideMark/>
          </w:tcPr>
          <w:p w14:paraId="4D44494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FBB83C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7BB4D7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797EF2E" w14:textId="77777777" w:rsidR="00EE5860" w:rsidRPr="00441CD0" w:rsidRDefault="00EE5860" w:rsidP="00BB0E1F">
            <w:pPr>
              <w:pStyle w:val="TAC"/>
              <w:rPr>
                <w:lang w:val="de-DE"/>
              </w:rPr>
            </w:pPr>
            <w:r w:rsidRPr="00441CD0">
              <w:rPr>
                <w:lang w:val="de-DE"/>
              </w:rPr>
              <w:t>X</w:t>
            </w:r>
          </w:p>
        </w:tc>
      </w:tr>
      <w:tr w:rsidR="00EE5860" w:rsidRPr="00441CD0" w14:paraId="26DC85E3"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D71573F" w14:textId="77777777" w:rsidR="00EE5860" w:rsidRPr="00441CD0" w:rsidRDefault="00EE5860" w:rsidP="00BB0E1F">
            <w:pPr>
              <w:pStyle w:val="TAC"/>
              <w:rPr>
                <w:lang w:val="x-none"/>
              </w:rPr>
            </w:pPr>
            <w:r w:rsidRPr="00441CD0">
              <w:t>54</w:t>
            </w:r>
          </w:p>
        </w:tc>
        <w:tc>
          <w:tcPr>
            <w:tcW w:w="5527" w:type="dxa"/>
            <w:tcBorders>
              <w:top w:val="single" w:sz="4" w:space="0" w:color="auto"/>
              <w:left w:val="single" w:sz="4" w:space="0" w:color="auto"/>
              <w:bottom w:val="single" w:sz="4" w:space="0" w:color="auto"/>
              <w:right w:val="single" w:sz="4" w:space="0" w:color="auto"/>
            </w:tcBorders>
            <w:hideMark/>
          </w:tcPr>
          <w:p w14:paraId="602CE460" w14:textId="77777777" w:rsidR="00EE5860" w:rsidRPr="00441CD0" w:rsidRDefault="00EE5860" w:rsidP="00BB0E1F">
            <w:pPr>
              <w:pStyle w:val="TAL"/>
            </w:pPr>
            <w:r w:rsidRPr="00441CD0">
              <w:t>PFCP Session Deletion Request</w:t>
            </w:r>
          </w:p>
        </w:tc>
        <w:tc>
          <w:tcPr>
            <w:tcW w:w="438" w:type="dxa"/>
            <w:tcBorders>
              <w:top w:val="single" w:sz="4" w:space="0" w:color="auto"/>
              <w:left w:val="single" w:sz="4" w:space="0" w:color="auto"/>
              <w:bottom w:val="single" w:sz="4" w:space="0" w:color="auto"/>
              <w:right w:val="single" w:sz="4" w:space="0" w:color="auto"/>
            </w:tcBorders>
            <w:hideMark/>
          </w:tcPr>
          <w:p w14:paraId="3542249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581CB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F77649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25A8CE8" w14:textId="77777777" w:rsidR="00EE5860" w:rsidRPr="00441CD0" w:rsidRDefault="00EE5860" w:rsidP="00BB0E1F">
            <w:pPr>
              <w:pStyle w:val="TAC"/>
            </w:pPr>
            <w:r w:rsidRPr="00441CD0">
              <w:t>X</w:t>
            </w:r>
          </w:p>
        </w:tc>
      </w:tr>
      <w:tr w:rsidR="00EE5860" w:rsidRPr="00441CD0" w14:paraId="21A738B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750914A0" w14:textId="77777777" w:rsidR="00EE5860" w:rsidRPr="00441CD0" w:rsidRDefault="00EE5860" w:rsidP="00BB0E1F">
            <w:pPr>
              <w:pStyle w:val="TAC"/>
              <w:rPr>
                <w:lang w:val="x-none"/>
              </w:rPr>
            </w:pPr>
            <w:r w:rsidRPr="00441CD0">
              <w:t>55</w:t>
            </w:r>
          </w:p>
        </w:tc>
        <w:tc>
          <w:tcPr>
            <w:tcW w:w="5527" w:type="dxa"/>
            <w:tcBorders>
              <w:top w:val="single" w:sz="4" w:space="0" w:color="auto"/>
              <w:left w:val="single" w:sz="4" w:space="0" w:color="auto"/>
              <w:bottom w:val="single" w:sz="4" w:space="0" w:color="auto"/>
              <w:right w:val="single" w:sz="4" w:space="0" w:color="auto"/>
            </w:tcBorders>
            <w:hideMark/>
          </w:tcPr>
          <w:p w14:paraId="7869430B" w14:textId="77777777" w:rsidR="00EE5860" w:rsidRPr="00441CD0" w:rsidRDefault="00EE5860" w:rsidP="00BB0E1F">
            <w:pPr>
              <w:pStyle w:val="TAL"/>
            </w:pPr>
            <w:r w:rsidRPr="00441CD0">
              <w:t>PFCP Session Deletion Response</w:t>
            </w:r>
          </w:p>
        </w:tc>
        <w:tc>
          <w:tcPr>
            <w:tcW w:w="438" w:type="dxa"/>
            <w:tcBorders>
              <w:top w:val="single" w:sz="4" w:space="0" w:color="auto"/>
              <w:left w:val="single" w:sz="4" w:space="0" w:color="auto"/>
              <w:bottom w:val="single" w:sz="4" w:space="0" w:color="auto"/>
              <w:right w:val="single" w:sz="4" w:space="0" w:color="auto"/>
            </w:tcBorders>
            <w:hideMark/>
          </w:tcPr>
          <w:p w14:paraId="793E063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804F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48083B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14AE7B1" w14:textId="77777777" w:rsidR="00EE5860" w:rsidRPr="00441CD0" w:rsidRDefault="00EE5860" w:rsidP="00BB0E1F">
            <w:pPr>
              <w:pStyle w:val="TAC"/>
            </w:pPr>
            <w:r w:rsidRPr="00441CD0">
              <w:t>X</w:t>
            </w:r>
          </w:p>
        </w:tc>
      </w:tr>
      <w:tr w:rsidR="00EE5860" w:rsidRPr="00441CD0" w14:paraId="71C9484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7375591" w14:textId="77777777" w:rsidR="00EE5860" w:rsidRPr="00441CD0" w:rsidRDefault="00EE5860" w:rsidP="00BB0E1F">
            <w:pPr>
              <w:pStyle w:val="TAC"/>
              <w:rPr>
                <w:lang w:val="x-none"/>
              </w:rPr>
            </w:pPr>
            <w:r w:rsidRPr="00441CD0">
              <w:t>56</w:t>
            </w:r>
          </w:p>
        </w:tc>
        <w:tc>
          <w:tcPr>
            <w:tcW w:w="5527" w:type="dxa"/>
            <w:tcBorders>
              <w:top w:val="single" w:sz="4" w:space="0" w:color="auto"/>
              <w:left w:val="single" w:sz="4" w:space="0" w:color="auto"/>
              <w:bottom w:val="single" w:sz="4" w:space="0" w:color="auto"/>
              <w:right w:val="single" w:sz="4" w:space="0" w:color="auto"/>
            </w:tcBorders>
            <w:hideMark/>
          </w:tcPr>
          <w:p w14:paraId="10DA5F0A" w14:textId="77777777" w:rsidR="00EE5860" w:rsidRPr="00441CD0" w:rsidRDefault="00EE5860" w:rsidP="00BB0E1F">
            <w:pPr>
              <w:pStyle w:val="TAL"/>
            </w:pPr>
            <w:r w:rsidRPr="00441CD0">
              <w:t>PFCP Session Report Request</w:t>
            </w:r>
          </w:p>
        </w:tc>
        <w:tc>
          <w:tcPr>
            <w:tcW w:w="438" w:type="dxa"/>
            <w:tcBorders>
              <w:top w:val="single" w:sz="4" w:space="0" w:color="auto"/>
              <w:left w:val="single" w:sz="4" w:space="0" w:color="auto"/>
              <w:bottom w:val="single" w:sz="4" w:space="0" w:color="auto"/>
              <w:right w:val="single" w:sz="4" w:space="0" w:color="auto"/>
            </w:tcBorders>
            <w:hideMark/>
          </w:tcPr>
          <w:p w14:paraId="247CC16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1152E5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9EAA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5F9F8C4" w14:textId="77777777" w:rsidR="00EE5860" w:rsidRPr="00441CD0" w:rsidRDefault="00EE5860" w:rsidP="00BB0E1F">
            <w:pPr>
              <w:pStyle w:val="TAC"/>
            </w:pPr>
            <w:r w:rsidRPr="00441CD0">
              <w:t>X</w:t>
            </w:r>
          </w:p>
        </w:tc>
      </w:tr>
      <w:tr w:rsidR="00EE5860" w:rsidRPr="00441CD0" w14:paraId="12327337"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1E693CC" w14:textId="77777777" w:rsidR="00EE5860" w:rsidRPr="00441CD0" w:rsidRDefault="00EE5860" w:rsidP="00BB0E1F">
            <w:pPr>
              <w:pStyle w:val="TAC"/>
              <w:rPr>
                <w:lang w:val="x-none"/>
              </w:rPr>
            </w:pPr>
            <w:r w:rsidRPr="00441CD0">
              <w:t>57</w:t>
            </w:r>
          </w:p>
        </w:tc>
        <w:tc>
          <w:tcPr>
            <w:tcW w:w="5527" w:type="dxa"/>
            <w:tcBorders>
              <w:top w:val="single" w:sz="4" w:space="0" w:color="auto"/>
              <w:left w:val="single" w:sz="4" w:space="0" w:color="auto"/>
              <w:bottom w:val="single" w:sz="4" w:space="0" w:color="auto"/>
              <w:right w:val="single" w:sz="4" w:space="0" w:color="auto"/>
            </w:tcBorders>
            <w:hideMark/>
          </w:tcPr>
          <w:p w14:paraId="15C0E861" w14:textId="77777777" w:rsidR="00EE5860" w:rsidRPr="00441CD0" w:rsidRDefault="00EE5860" w:rsidP="00BB0E1F">
            <w:pPr>
              <w:pStyle w:val="TAL"/>
            </w:pPr>
            <w:r w:rsidRPr="00441CD0">
              <w:t>PFCP Session Report Response</w:t>
            </w:r>
          </w:p>
        </w:tc>
        <w:tc>
          <w:tcPr>
            <w:tcW w:w="438" w:type="dxa"/>
            <w:tcBorders>
              <w:top w:val="single" w:sz="4" w:space="0" w:color="auto"/>
              <w:left w:val="single" w:sz="4" w:space="0" w:color="auto"/>
              <w:bottom w:val="single" w:sz="4" w:space="0" w:color="auto"/>
              <w:right w:val="single" w:sz="4" w:space="0" w:color="auto"/>
            </w:tcBorders>
            <w:hideMark/>
          </w:tcPr>
          <w:p w14:paraId="249FA0F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AEEE16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949CC5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F30E79D" w14:textId="77777777" w:rsidR="00EE5860" w:rsidRPr="00441CD0" w:rsidRDefault="00EE5860" w:rsidP="00BB0E1F">
            <w:pPr>
              <w:pStyle w:val="TAC"/>
            </w:pPr>
            <w:r w:rsidRPr="00441CD0">
              <w:t>X</w:t>
            </w:r>
          </w:p>
        </w:tc>
      </w:tr>
      <w:tr w:rsidR="00EE5860" w:rsidRPr="00441CD0" w14:paraId="1CA0276A"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47ABE27" w14:textId="77777777" w:rsidR="00EE5860" w:rsidRPr="00441CD0" w:rsidRDefault="00EE5860" w:rsidP="00BB0E1F">
            <w:pPr>
              <w:pStyle w:val="TAC"/>
              <w:rPr>
                <w:lang w:val="x-none"/>
              </w:rPr>
            </w:pPr>
            <w:r w:rsidRPr="00441CD0">
              <w:t>58 to 99</w:t>
            </w:r>
          </w:p>
        </w:tc>
        <w:tc>
          <w:tcPr>
            <w:tcW w:w="5527" w:type="dxa"/>
            <w:tcBorders>
              <w:top w:val="single" w:sz="4" w:space="0" w:color="auto"/>
              <w:left w:val="single" w:sz="4" w:space="0" w:color="auto"/>
              <w:bottom w:val="single" w:sz="4" w:space="0" w:color="auto"/>
              <w:right w:val="single" w:sz="4" w:space="0" w:color="auto"/>
            </w:tcBorders>
            <w:hideMark/>
          </w:tcPr>
          <w:p w14:paraId="63DDA858"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4990316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3BC50D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19BE94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5508236" w14:textId="77777777" w:rsidR="00EE5860" w:rsidRPr="00441CD0" w:rsidRDefault="00EE5860" w:rsidP="00BB0E1F">
            <w:pPr>
              <w:pStyle w:val="TAC"/>
            </w:pPr>
          </w:p>
        </w:tc>
      </w:tr>
      <w:tr w:rsidR="00EE5860" w:rsidRPr="00441CD0" w14:paraId="011F5BBE"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4714C029"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021CB6A5" w14:textId="77777777" w:rsidR="00EE5860" w:rsidRPr="00441CD0" w:rsidRDefault="00EE5860" w:rsidP="00BB0E1F">
            <w:pPr>
              <w:pStyle w:val="TAL"/>
              <w:rPr>
                <w:b/>
                <w:bCs/>
                <w:lang w:eastAsia="zh-CN"/>
              </w:rPr>
            </w:pPr>
            <w:r w:rsidRPr="00441CD0">
              <w:rPr>
                <w:b/>
                <w:bCs/>
                <w:lang w:eastAsia="zh-CN"/>
              </w:rPr>
              <w:t>Other messages</w:t>
            </w:r>
          </w:p>
        </w:tc>
        <w:tc>
          <w:tcPr>
            <w:tcW w:w="438" w:type="dxa"/>
            <w:tcBorders>
              <w:top w:val="single" w:sz="4" w:space="0" w:color="auto"/>
              <w:left w:val="single" w:sz="4" w:space="0" w:color="auto"/>
              <w:bottom w:val="single" w:sz="4" w:space="0" w:color="auto"/>
              <w:right w:val="single" w:sz="4" w:space="0" w:color="auto"/>
            </w:tcBorders>
          </w:tcPr>
          <w:p w14:paraId="229791F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BC66E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82166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7A146A0" w14:textId="77777777" w:rsidR="00EE5860" w:rsidRPr="00441CD0" w:rsidRDefault="00EE5860" w:rsidP="00BB0E1F">
            <w:pPr>
              <w:pStyle w:val="TAC"/>
            </w:pPr>
          </w:p>
        </w:tc>
      </w:tr>
      <w:tr w:rsidR="00EE5860" w:rsidRPr="00441CD0" w14:paraId="72F6605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B0F45FE" w14:textId="77777777" w:rsidR="00EE5860" w:rsidRPr="00441CD0" w:rsidRDefault="00EE5860" w:rsidP="00BB0E1F">
            <w:pPr>
              <w:pStyle w:val="TAC"/>
            </w:pPr>
            <w:r w:rsidRPr="00441CD0">
              <w:t xml:space="preserve">100 to 255 </w:t>
            </w:r>
          </w:p>
        </w:tc>
        <w:tc>
          <w:tcPr>
            <w:tcW w:w="5527" w:type="dxa"/>
            <w:tcBorders>
              <w:top w:val="single" w:sz="4" w:space="0" w:color="auto"/>
              <w:left w:val="single" w:sz="4" w:space="0" w:color="auto"/>
              <w:bottom w:val="single" w:sz="4" w:space="0" w:color="auto"/>
              <w:right w:val="single" w:sz="4" w:space="0" w:color="auto"/>
            </w:tcBorders>
            <w:hideMark/>
          </w:tcPr>
          <w:p w14:paraId="03FCDD12"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16B9B89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EA7DA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7E2A813"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D56B8A5" w14:textId="77777777" w:rsidR="00EE5860" w:rsidRPr="00441CD0" w:rsidRDefault="00EE5860" w:rsidP="00BB0E1F">
            <w:pPr>
              <w:pStyle w:val="TAC"/>
            </w:pPr>
          </w:p>
        </w:tc>
      </w:tr>
    </w:tbl>
    <w:p w14:paraId="70D9DD1D" w14:textId="77777777" w:rsidR="00EE5860" w:rsidRPr="00441CD0" w:rsidRDefault="00EE5860" w:rsidP="00EE5860">
      <w:pPr>
        <w:rPr>
          <w:rFonts w:ascii="Arial" w:hAnsi="Arial" w:cs="Arial"/>
          <w:bCs/>
        </w:rPr>
      </w:pPr>
    </w:p>
    <w:p w14:paraId="71048BB5" w14:textId="77777777" w:rsidR="00EE5860" w:rsidRPr="00441CD0" w:rsidRDefault="00EE5860" w:rsidP="00EE5860">
      <w:pPr>
        <w:pStyle w:val="Heading2"/>
      </w:pPr>
      <w:bookmarkStart w:id="3537" w:name="_Toc19717256"/>
      <w:bookmarkStart w:id="3538" w:name="_Toc27490739"/>
      <w:bookmarkStart w:id="3539" w:name="_Toc27557032"/>
      <w:bookmarkStart w:id="3540" w:name="_Toc27723949"/>
      <w:bookmarkStart w:id="3541" w:name="_Toc36031022"/>
      <w:bookmarkStart w:id="3542" w:name="_Toc36042942"/>
      <w:bookmarkStart w:id="3543" w:name="_Toc36814267"/>
      <w:bookmarkStart w:id="3544" w:name="_Toc44689121"/>
      <w:bookmarkStart w:id="3545" w:name="_Toc44923875"/>
      <w:bookmarkStart w:id="3546" w:name="_Toc51860844"/>
      <w:bookmarkStart w:id="3547" w:name="_Toc57930615"/>
      <w:bookmarkStart w:id="3548" w:name="_Toc57931245"/>
      <w:bookmarkStart w:id="3549" w:name="_Toc67499637"/>
      <w:r w:rsidRPr="00441CD0">
        <w:t>7.4</w:t>
      </w:r>
      <w:r w:rsidRPr="00441CD0">
        <w:tab/>
        <w:t>PFCP Node Related Messages</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5670876D" w14:textId="77777777" w:rsidR="00EE5860" w:rsidRPr="00441CD0" w:rsidRDefault="00EE5860" w:rsidP="00EE5860">
      <w:pPr>
        <w:pStyle w:val="Heading3"/>
      </w:pPr>
      <w:bookmarkStart w:id="3550" w:name="_Toc19717257"/>
      <w:bookmarkStart w:id="3551" w:name="_Toc27490740"/>
      <w:bookmarkStart w:id="3552" w:name="_Toc27557033"/>
      <w:bookmarkStart w:id="3553" w:name="_Toc27723950"/>
      <w:bookmarkStart w:id="3554" w:name="_Toc36031023"/>
      <w:bookmarkStart w:id="3555" w:name="_Toc36042943"/>
      <w:bookmarkStart w:id="3556" w:name="_Toc36814268"/>
      <w:bookmarkStart w:id="3557" w:name="_Toc44689122"/>
      <w:bookmarkStart w:id="3558" w:name="_Toc44923876"/>
      <w:bookmarkStart w:id="3559" w:name="_Toc51860845"/>
      <w:bookmarkStart w:id="3560" w:name="_Toc57930616"/>
      <w:bookmarkStart w:id="3561" w:name="_Toc57931246"/>
      <w:bookmarkStart w:id="3562" w:name="_Toc67499638"/>
      <w:r w:rsidRPr="00441CD0">
        <w:rPr>
          <w:lang w:eastAsia="zh-CN"/>
        </w:rPr>
        <w:t>7</w:t>
      </w:r>
      <w:r w:rsidRPr="00441CD0">
        <w:t>.</w:t>
      </w:r>
      <w:r w:rsidRPr="00441CD0">
        <w:rPr>
          <w:lang w:val="en-US"/>
        </w:rPr>
        <w:t>4</w:t>
      </w:r>
      <w:r w:rsidRPr="00441CD0">
        <w:t>.1</w:t>
      </w:r>
      <w:r w:rsidRPr="00441CD0">
        <w:tab/>
        <w:t>General</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3608575C" w14:textId="77777777" w:rsidR="00EE5860" w:rsidRPr="00441CD0" w:rsidRDefault="00EE5860" w:rsidP="00EE5860">
      <w:pPr>
        <w:rPr>
          <w:lang w:val="en-US"/>
        </w:rPr>
      </w:pPr>
      <w:r w:rsidRPr="00441CD0">
        <w:rPr>
          <w:lang w:val="en-US"/>
        </w:rPr>
        <w:t xml:space="preserve">This clause specifies </w:t>
      </w:r>
      <w:r>
        <w:rPr>
          <w:lang w:val="en-US"/>
        </w:rPr>
        <w:t>either</w:t>
      </w:r>
      <w:r w:rsidRPr="00441CD0">
        <w:rPr>
          <w:lang w:val="en-US"/>
        </w:rPr>
        <w:t xml:space="preserve"> node </w:t>
      </w:r>
      <w:r>
        <w:rPr>
          <w:lang w:val="en-US"/>
        </w:rPr>
        <w:t>level or PFCP entity level</w:t>
      </w:r>
      <w:r w:rsidRPr="00441CD0">
        <w:rPr>
          <w:lang w:val="en-US"/>
        </w:rPr>
        <w:t xml:space="preserve"> messages used over the Sxa, Sxb, Sxc and N4 reference points</w:t>
      </w:r>
      <w:r>
        <w:rPr>
          <w:lang w:val="en-US"/>
        </w:rPr>
        <w:t xml:space="preserve"> (see clause </w:t>
      </w:r>
      <w:r w:rsidRPr="00441CD0">
        <w:rPr>
          <w:rFonts w:eastAsia="SimSun"/>
        </w:rPr>
        <w:t>6.</w:t>
      </w:r>
      <w:r w:rsidRPr="00441CD0">
        <w:rPr>
          <w:rFonts w:eastAsia="SimSun"/>
          <w:lang w:val="en-US"/>
        </w:rPr>
        <w:t>2</w:t>
      </w:r>
      <w:r>
        <w:rPr>
          <w:rFonts w:eastAsia="SimSun"/>
          <w:lang w:val="en-US" w:eastAsia="zh-CN"/>
        </w:rPr>
        <w:t>)</w:t>
      </w:r>
      <w:r w:rsidRPr="00441CD0">
        <w:rPr>
          <w:lang w:val="en-US"/>
        </w:rPr>
        <w:t>.</w:t>
      </w:r>
    </w:p>
    <w:p w14:paraId="790C3A70" w14:textId="77777777" w:rsidR="00EE5860" w:rsidRPr="00441CD0" w:rsidRDefault="00EE5860" w:rsidP="00EE5860">
      <w:pPr>
        <w:pStyle w:val="Heading3"/>
        <w:rPr>
          <w:rFonts w:eastAsia="SimSun"/>
          <w:lang w:val="x-none"/>
        </w:rPr>
      </w:pPr>
      <w:bookmarkStart w:id="3563" w:name="_Toc19717258"/>
      <w:bookmarkStart w:id="3564" w:name="_Toc27490741"/>
      <w:bookmarkStart w:id="3565" w:name="_Toc27557034"/>
      <w:bookmarkStart w:id="3566" w:name="_Toc27723951"/>
      <w:bookmarkStart w:id="3567" w:name="_Toc36031024"/>
      <w:bookmarkStart w:id="3568" w:name="_Toc36042944"/>
      <w:bookmarkStart w:id="3569" w:name="_Toc36814269"/>
      <w:bookmarkStart w:id="3570" w:name="_Toc44689123"/>
      <w:bookmarkStart w:id="3571" w:name="_Toc44923877"/>
      <w:bookmarkStart w:id="3572" w:name="_Toc51860846"/>
      <w:bookmarkStart w:id="3573" w:name="_Toc57930617"/>
      <w:bookmarkStart w:id="3574" w:name="_Toc57931247"/>
      <w:bookmarkStart w:id="3575" w:name="_Toc67499639"/>
      <w:r w:rsidRPr="00441CD0">
        <w:rPr>
          <w:rFonts w:eastAsia="SimSun"/>
          <w:lang w:val="en-US"/>
        </w:rPr>
        <w:lastRenderedPageBreak/>
        <w:t>7.4.2</w:t>
      </w:r>
      <w:r w:rsidRPr="00441CD0">
        <w:rPr>
          <w:rFonts w:eastAsia="SimSun"/>
          <w:lang w:val="en-US"/>
        </w:rPr>
        <w:tab/>
      </w:r>
      <w:r w:rsidRPr="00441CD0">
        <w:rPr>
          <w:rFonts w:eastAsia="SimSun"/>
          <w:lang w:eastAsia="zh-CN"/>
        </w:rPr>
        <w:t>Heartbeat</w:t>
      </w:r>
      <w:r w:rsidRPr="00441CD0">
        <w:rPr>
          <w:rFonts w:eastAsia="SimSun"/>
        </w:rPr>
        <w:t xml:space="preserve"> Messages</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652AC89B" w14:textId="77777777" w:rsidR="00EE5860" w:rsidRPr="00441CD0" w:rsidRDefault="00EE5860" w:rsidP="00EE5860">
      <w:pPr>
        <w:pStyle w:val="TH"/>
        <w:outlineLvl w:val="0"/>
      </w:pPr>
      <w:bookmarkStart w:id="3576" w:name="_Toc19717259"/>
      <w:bookmarkStart w:id="3577" w:name="_Toc27490742"/>
      <w:bookmarkStart w:id="3578" w:name="_Toc27557035"/>
      <w:bookmarkStart w:id="3579" w:name="_Toc27723952"/>
      <w:r w:rsidRPr="00441CD0">
        <w:rPr>
          <w:rFonts w:eastAsia="SimSun"/>
        </w:rPr>
        <w:t>7.</w:t>
      </w:r>
      <w:r w:rsidRPr="00441CD0">
        <w:rPr>
          <w:rFonts w:eastAsia="SimSun"/>
          <w:lang w:val="en-US"/>
        </w:rPr>
        <w:t>4.2</w:t>
      </w:r>
      <w:r w:rsidRPr="00441CD0">
        <w:rPr>
          <w:rFonts w:eastAsia="SimSun"/>
        </w:rPr>
        <w:t>.1</w:t>
      </w:r>
      <w:r w:rsidRPr="00441CD0">
        <w:rPr>
          <w:rFonts w:eastAsia="SimSun"/>
        </w:rPr>
        <w:tab/>
      </w:r>
      <w:bookmarkStart w:id="3580" w:name="_Toc19717260"/>
      <w:bookmarkStart w:id="3581" w:name="_Toc27490743"/>
      <w:bookmarkStart w:id="3582" w:name="_Toc27557036"/>
      <w:bookmarkStart w:id="3583" w:name="_Toc27723953"/>
      <w:bookmarkEnd w:id="3576"/>
      <w:bookmarkEnd w:id="3577"/>
      <w:bookmarkEnd w:id="3578"/>
      <w:bookmarkEnd w:id="3579"/>
      <w:r w:rsidRPr="00441CD0">
        <w:t>Table 7.4.</w:t>
      </w:r>
      <w:r w:rsidRPr="00441CD0">
        <w:rPr>
          <w:lang w:eastAsia="zh-CN"/>
        </w:rPr>
        <w:t>2</w:t>
      </w:r>
      <w:r w:rsidRPr="00441CD0">
        <w:t>.1-1: Information Element</w:t>
      </w:r>
      <w:r w:rsidRPr="00441CD0">
        <w:rPr>
          <w:lang w:eastAsia="zh-CN"/>
        </w:rPr>
        <w:t>s</w:t>
      </w:r>
      <w:r w:rsidRPr="00441CD0">
        <w:t xml:space="preserve"> in Heartbeat Request</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EE91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55ECE22"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1116B07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E7B9A78"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56E1C90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IE Type</w:t>
            </w:r>
          </w:p>
        </w:tc>
      </w:tr>
      <w:tr w:rsidR="00EE5860" w:rsidRPr="00441CD0" w14:paraId="4348756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FEEC5BB" w14:textId="77777777" w:rsidR="00EE5860" w:rsidRPr="00441CD0" w:rsidRDefault="00EE5860" w:rsidP="00BB0E1F">
            <w:pPr>
              <w:pStyle w:val="TAL"/>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6246D07" w14:textId="77777777" w:rsidR="00EE5860" w:rsidRPr="00441CD0" w:rsidRDefault="00EE5860" w:rsidP="00BB0E1F">
            <w:pPr>
              <w:keepNext/>
              <w:keepLines/>
              <w:spacing w:after="0"/>
              <w:jc w:val="center"/>
              <w:rPr>
                <w:rFonts w:ascii="Arial" w:hAnsi="Arial"/>
                <w:sz w:val="18"/>
              </w:rPr>
            </w:pPr>
            <w:r w:rsidRPr="00441CD0">
              <w:rPr>
                <w:rFonts w:ascii="Arial"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7E777410" w14:textId="199432C5" w:rsidR="00EE5860" w:rsidRPr="00441CD0" w:rsidRDefault="00EE5860" w:rsidP="00BB0E1F">
            <w:pPr>
              <w:pStyle w:val="TAL"/>
            </w:pPr>
            <w:r w:rsidRPr="00441CD0">
              <w:t xml:space="preserve">This IE shall contain the time stamp when the PFCP entity was started see </w:t>
            </w:r>
            <w:r w:rsidR="00415C19" w:rsidRPr="00441CD0">
              <w:t>clause</w:t>
            </w:r>
            <w:r w:rsidR="00415C19">
              <w:t> </w:t>
            </w:r>
            <w:r w:rsidR="00415C19" w:rsidRPr="00441CD0">
              <w:t>1</w:t>
            </w:r>
            <w:r w:rsidRPr="00441CD0">
              <w:t>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47AC97CD" w14:textId="77777777" w:rsidR="00EE5860" w:rsidRPr="00441CD0" w:rsidRDefault="00EE5860" w:rsidP="00BB0E1F">
            <w:pPr>
              <w:pStyle w:val="TAC"/>
            </w:pPr>
            <w:r w:rsidRPr="00441CD0">
              <w:t>Recovery Time Stamp</w:t>
            </w:r>
          </w:p>
        </w:tc>
      </w:tr>
      <w:tr w:rsidR="00EE5860" w:rsidRPr="00441CD0" w14:paraId="7F3422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DCCD9C4" w14:textId="77777777" w:rsidR="00EE5860" w:rsidRPr="00441CD0" w:rsidRDefault="00EE5860" w:rsidP="00BB0E1F">
            <w:pPr>
              <w:pStyle w:val="TAL"/>
            </w:pPr>
            <w:r w:rsidRPr="00441CD0">
              <w:t>Source IP Address</w:t>
            </w:r>
          </w:p>
        </w:tc>
        <w:tc>
          <w:tcPr>
            <w:tcW w:w="360" w:type="dxa"/>
            <w:tcBorders>
              <w:top w:val="single" w:sz="4" w:space="0" w:color="auto"/>
              <w:left w:val="single" w:sz="4" w:space="0" w:color="auto"/>
              <w:bottom w:val="single" w:sz="4" w:space="0" w:color="auto"/>
              <w:right w:val="single" w:sz="4" w:space="0" w:color="auto"/>
            </w:tcBorders>
          </w:tcPr>
          <w:p w14:paraId="46CB1CE1" w14:textId="77777777" w:rsidR="00EE5860" w:rsidRPr="00441CD0" w:rsidRDefault="00EE5860" w:rsidP="00BB0E1F">
            <w:pPr>
              <w:keepNext/>
              <w:keepLines/>
              <w:spacing w:after="0"/>
              <w:jc w:val="center"/>
              <w:rPr>
                <w:rFonts w:ascii="Arial" w:hAnsi="Arial"/>
                <w:sz w:val="18"/>
              </w:rPr>
            </w:pPr>
            <w:r w:rsidRPr="00441CD0">
              <w:rPr>
                <w:rFonts w:ascii="Arial" w:hAnsi="Arial"/>
                <w:sz w:val="18"/>
              </w:rPr>
              <w:t>O</w:t>
            </w:r>
          </w:p>
        </w:tc>
        <w:tc>
          <w:tcPr>
            <w:tcW w:w="4773" w:type="dxa"/>
            <w:tcBorders>
              <w:top w:val="single" w:sz="4" w:space="0" w:color="auto"/>
              <w:left w:val="single" w:sz="4" w:space="0" w:color="auto"/>
              <w:bottom w:val="single" w:sz="4" w:space="0" w:color="auto"/>
              <w:right w:val="single" w:sz="4" w:space="0" w:color="auto"/>
            </w:tcBorders>
          </w:tcPr>
          <w:p w14:paraId="791FB40F" w14:textId="77777777" w:rsidR="00EE5860" w:rsidRPr="00441CD0" w:rsidRDefault="00EE5860" w:rsidP="00BB0E1F">
            <w:pPr>
              <w:pStyle w:val="TAL"/>
            </w:pPr>
            <w:r w:rsidRPr="00441CD0">
              <w:t>This IE may be included when a Network Address Translation device is deployed in the network. See clause</w:t>
            </w:r>
            <w:r>
              <w:t> </w:t>
            </w:r>
            <w:r w:rsidRPr="00441CD0">
              <w:t>19a in 3GPP TS 23.007</w:t>
            </w:r>
            <w:r>
              <w:t> </w:t>
            </w:r>
            <w:r w:rsidRPr="00441CD0">
              <w:t xml:space="preserve">[24]. </w:t>
            </w:r>
          </w:p>
        </w:tc>
        <w:tc>
          <w:tcPr>
            <w:tcW w:w="1530" w:type="dxa"/>
            <w:tcBorders>
              <w:top w:val="single" w:sz="4" w:space="0" w:color="auto"/>
              <w:left w:val="single" w:sz="4" w:space="0" w:color="auto"/>
              <w:bottom w:val="single" w:sz="4" w:space="0" w:color="auto"/>
              <w:right w:val="single" w:sz="4" w:space="0" w:color="auto"/>
            </w:tcBorders>
          </w:tcPr>
          <w:p w14:paraId="504B98DC" w14:textId="77777777" w:rsidR="00EE5860" w:rsidRPr="00441CD0" w:rsidRDefault="00EE5860" w:rsidP="00BB0E1F">
            <w:pPr>
              <w:pStyle w:val="TAC"/>
            </w:pPr>
            <w:r w:rsidRPr="00441CD0">
              <w:t>Source IP Address</w:t>
            </w:r>
          </w:p>
        </w:tc>
      </w:tr>
    </w:tbl>
    <w:p w14:paraId="0E0AA59D" w14:textId="77777777" w:rsidR="00EE5860" w:rsidRPr="00441CD0" w:rsidRDefault="00EE5860" w:rsidP="00EE5860">
      <w:pPr>
        <w:rPr>
          <w:lang w:val="en-US"/>
        </w:rPr>
      </w:pPr>
    </w:p>
    <w:p w14:paraId="498032B4" w14:textId="77777777" w:rsidR="00EE5860" w:rsidRPr="00441CD0" w:rsidRDefault="00EE5860" w:rsidP="00EE5860">
      <w:pPr>
        <w:pStyle w:val="Heading4"/>
        <w:rPr>
          <w:rFonts w:eastAsia="SimSun"/>
          <w:lang w:eastAsia="zh-CN"/>
        </w:rPr>
      </w:pPr>
      <w:bookmarkStart w:id="3584" w:name="_Toc36031025"/>
      <w:bookmarkStart w:id="3585" w:name="_Toc36042945"/>
      <w:bookmarkStart w:id="3586" w:name="_Toc36814270"/>
      <w:bookmarkStart w:id="3587" w:name="_Toc44689124"/>
      <w:bookmarkStart w:id="3588" w:name="_Toc44923878"/>
      <w:bookmarkStart w:id="3589" w:name="_Toc51860847"/>
      <w:bookmarkStart w:id="3590" w:name="_Toc57930618"/>
      <w:bookmarkStart w:id="3591" w:name="_Toc57931248"/>
      <w:bookmarkStart w:id="3592" w:name="_Toc67499640"/>
      <w:r w:rsidRPr="00441CD0">
        <w:rPr>
          <w:rFonts w:eastAsia="SimSun"/>
        </w:rPr>
        <w:t>7.4.2.</w:t>
      </w:r>
      <w:r w:rsidRPr="00441CD0">
        <w:rPr>
          <w:rFonts w:eastAsia="SimSun"/>
          <w:lang w:eastAsia="zh-CN"/>
        </w:rPr>
        <w:t>2</w:t>
      </w:r>
      <w:r w:rsidRPr="00441CD0">
        <w:rPr>
          <w:rFonts w:eastAsia="SimSun"/>
        </w:rPr>
        <w:tab/>
      </w:r>
      <w:r w:rsidRPr="00441CD0">
        <w:rPr>
          <w:rFonts w:eastAsia="SimSun"/>
          <w:lang w:eastAsia="zh-CN"/>
        </w:rPr>
        <w:t>Heartbeat Response</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562605D8"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2</w:t>
      </w:r>
      <w:r w:rsidRPr="00441CD0">
        <w:rPr>
          <w:rFonts w:eastAsia="SimSun"/>
        </w:rPr>
        <w:t>.2-1: Information Element</w:t>
      </w:r>
      <w:r w:rsidRPr="00441CD0">
        <w:rPr>
          <w:rFonts w:eastAsia="SimSun"/>
          <w:lang w:eastAsia="zh-CN"/>
        </w:rPr>
        <w:t>s</w:t>
      </w:r>
      <w:r w:rsidRPr="00441CD0">
        <w:rPr>
          <w:rFonts w:eastAsia="SimSun"/>
        </w:rPr>
        <w:t xml:space="preserve"> in Heartbeat Response</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388C6D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BBB233D"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54380A0"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9AA4D13"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055B884E"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IE Type</w:t>
            </w:r>
          </w:p>
        </w:tc>
      </w:tr>
      <w:tr w:rsidR="00EE5860" w:rsidRPr="00441CD0" w14:paraId="65B5E47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4204C5" w14:textId="77777777" w:rsidR="00EE5860" w:rsidRPr="00441CD0" w:rsidRDefault="00EE5860" w:rsidP="00BB0E1F">
            <w:pPr>
              <w:pStyle w:val="TAL"/>
              <w:rPr>
                <w:rFonts w:eastAsia="SimSun"/>
              </w:rPr>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6CBDD666" w14:textId="77777777" w:rsidR="00EE5860" w:rsidRPr="00441CD0" w:rsidRDefault="00EE5860" w:rsidP="00BB0E1F">
            <w:pPr>
              <w:keepNext/>
              <w:keepLines/>
              <w:spacing w:after="0"/>
              <w:jc w:val="center"/>
              <w:rPr>
                <w:rFonts w:ascii="Arial" w:eastAsia="SimSun" w:hAnsi="Arial"/>
                <w:sz w:val="18"/>
              </w:rPr>
            </w:pPr>
            <w:r w:rsidRPr="00441CD0">
              <w:rPr>
                <w:rFonts w:ascii="Arial" w:eastAsia="SimSun"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49D70948" w14:textId="77777777" w:rsidR="00EE5860" w:rsidRPr="00441CD0" w:rsidRDefault="00EE5860" w:rsidP="00BB0E1F">
            <w:pPr>
              <w:pStyle w:val="TAL"/>
              <w:rPr>
                <w:rFonts w:eastAsia="SimSun"/>
              </w:rPr>
            </w:pPr>
            <w:r w:rsidRPr="00441CD0">
              <w:t>This IE shall contain the time stamp when the PFCP entity was started see clause</w:t>
            </w:r>
            <w:r>
              <w:t> </w:t>
            </w:r>
            <w:r w:rsidRPr="00441CD0">
              <w:t>19A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598BDD4E" w14:textId="77777777" w:rsidR="00EE5860" w:rsidRPr="00441CD0" w:rsidRDefault="00EE5860" w:rsidP="00BB0E1F">
            <w:pPr>
              <w:pStyle w:val="TAC"/>
              <w:rPr>
                <w:rFonts w:eastAsia="SimSun"/>
              </w:rPr>
            </w:pPr>
            <w:r w:rsidRPr="00441CD0">
              <w:t>Recovery Time Stamp</w:t>
            </w:r>
          </w:p>
        </w:tc>
      </w:tr>
    </w:tbl>
    <w:p w14:paraId="0E0B3926" w14:textId="77777777" w:rsidR="00EE5860" w:rsidRPr="00441CD0" w:rsidRDefault="00EE5860" w:rsidP="00EE5860">
      <w:pPr>
        <w:rPr>
          <w:rFonts w:ascii="Arial" w:hAnsi="Arial" w:cs="Arial"/>
          <w:bCs/>
        </w:rPr>
      </w:pPr>
    </w:p>
    <w:p w14:paraId="5F9C20F3" w14:textId="77777777" w:rsidR="00EE5860" w:rsidRPr="00441CD0" w:rsidRDefault="00EE5860" w:rsidP="00EE5860">
      <w:pPr>
        <w:pStyle w:val="Heading3"/>
        <w:rPr>
          <w:rFonts w:eastAsia="SimSun"/>
        </w:rPr>
      </w:pPr>
      <w:bookmarkStart w:id="3593" w:name="_Toc19717261"/>
      <w:bookmarkStart w:id="3594" w:name="_Toc27490744"/>
      <w:bookmarkStart w:id="3595" w:name="_Toc27557037"/>
      <w:bookmarkStart w:id="3596" w:name="_Toc27723954"/>
      <w:bookmarkStart w:id="3597" w:name="_Toc36031026"/>
      <w:bookmarkStart w:id="3598" w:name="_Toc36042946"/>
      <w:bookmarkStart w:id="3599" w:name="_Toc36814271"/>
      <w:bookmarkStart w:id="3600" w:name="_Toc44689125"/>
      <w:bookmarkStart w:id="3601" w:name="_Toc44923879"/>
      <w:bookmarkStart w:id="3602" w:name="_Toc51860848"/>
      <w:bookmarkStart w:id="3603" w:name="_Toc57930619"/>
      <w:bookmarkStart w:id="3604" w:name="_Toc57931249"/>
      <w:bookmarkStart w:id="3605" w:name="_Toc67499641"/>
      <w:r w:rsidRPr="00441CD0">
        <w:rPr>
          <w:rFonts w:eastAsia="SimSun"/>
          <w:lang w:val="en-US"/>
        </w:rPr>
        <w:t>7.4.3</w:t>
      </w:r>
      <w:r w:rsidRPr="00441CD0">
        <w:rPr>
          <w:rFonts w:eastAsia="SimSun"/>
          <w:lang w:val="en-US"/>
        </w:rPr>
        <w:tab/>
        <w:t xml:space="preserve">PFCP </w:t>
      </w:r>
      <w:r w:rsidRPr="00441CD0">
        <w:rPr>
          <w:rFonts w:eastAsia="SimSun"/>
          <w:lang w:eastAsia="zh-CN"/>
        </w:rPr>
        <w:t>PFD Management</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03A8E252" w14:textId="77777777" w:rsidR="00EE5860" w:rsidRPr="00441CD0" w:rsidRDefault="00EE5860" w:rsidP="00EE5860">
      <w:pPr>
        <w:pStyle w:val="Heading4"/>
        <w:rPr>
          <w:rFonts w:eastAsia="SimSun"/>
          <w:lang w:val="fr-FR" w:eastAsia="zh-CN"/>
        </w:rPr>
      </w:pPr>
      <w:bookmarkStart w:id="3606" w:name="_Toc19717262"/>
      <w:bookmarkStart w:id="3607" w:name="_Toc27490745"/>
      <w:bookmarkStart w:id="3608" w:name="_Toc27557038"/>
      <w:bookmarkStart w:id="3609" w:name="_Toc27723955"/>
      <w:bookmarkStart w:id="3610" w:name="_Toc36031027"/>
      <w:bookmarkStart w:id="3611" w:name="_Toc36042947"/>
      <w:bookmarkStart w:id="3612" w:name="_Toc36814272"/>
      <w:bookmarkStart w:id="3613" w:name="_Toc44689126"/>
      <w:bookmarkStart w:id="3614" w:name="_Toc44923880"/>
      <w:bookmarkStart w:id="3615" w:name="_Toc51860849"/>
      <w:bookmarkStart w:id="3616" w:name="_Toc57930620"/>
      <w:bookmarkStart w:id="3617" w:name="_Toc57931250"/>
      <w:bookmarkStart w:id="3618" w:name="_Toc67499642"/>
      <w:r w:rsidRPr="00441CD0">
        <w:rPr>
          <w:rFonts w:eastAsia="SimSun"/>
          <w:lang w:val="fr-FR"/>
        </w:rPr>
        <w:t>7.4.3.1</w:t>
      </w:r>
      <w:r w:rsidRPr="00441CD0">
        <w:rPr>
          <w:rFonts w:eastAsia="SimSun"/>
          <w:lang w:val="fr-FR"/>
        </w:rPr>
        <w:tab/>
        <w:t xml:space="preserve">PFCP </w:t>
      </w:r>
      <w:r w:rsidRPr="00441CD0">
        <w:rPr>
          <w:rFonts w:eastAsia="SimSun"/>
          <w:lang w:val="fr-FR" w:eastAsia="zh-CN"/>
        </w:rPr>
        <w:t>PFD Management Request</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00FF27AE"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.1-1: Information Element</w:t>
      </w:r>
      <w:r w:rsidRPr="00441CD0">
        <w:rPr>
          <w:rFonts w:eastAsia="SimSun"/>
          <w:lang w:eastAsia="zh-CN"/>
        </w:rPr>
        <w:t>s</w:t>
      </w:r>
      <w:r w:rsidRPr="00441CD0">
        <w:rPr>
          <w:rFonts w:eastAsia="SimSun"/>
        </w:rPr>
        <w:t xml:space="preserve"> in PFCP PFD Management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153DEB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7A1E10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8439B5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4AA77C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C2B33D"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A62F4BE" w14:textId="77777777" w:rsidR="00EE5860" w:rsidRPr="00441CD0" w:rsidRDefault="00EE5860" w:rsidP="00BB0E1F">
            <w:pPr>
              <w:pStyle w:val="TAH"/>
            </w:pPr>
            <w:r w:rsidRPr="00441CD0">
              <w:t>IE Type</w:t>
            </w:r>
          </w:p>
        </w:tc>
      </w:tr>
      <w:tr w:rsidR="00EE5860" w:rsidRPr="00441CD0" w14:paraId="6119BCD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994B79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54589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3D7D49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A04DF4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7F7A3C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3E1F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7108931"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06BC2B7" w14:textId="77777777" w:rsidR="00EE5860" w:rsidRPr="00441CD0" w:rsidRDefault="00EE5860" w:rsidP="00BB0E1F">
            <w:pPr>
              <w:spacing w:after="0"/>
              <w:rPr>
                <w:rFonts w:ascii="Arial" w:hAnsi="Arial"/>
                <w:b/>
                <w:sz w:val="18"/>
                <w:lang w:val="x-none"/>
              </w:rPr>
            </w:pPr>
          </w:p>
        </w:tc>
      </w:tr>
      <w:tr w:rsidR="00EE5860" w:rsidRPr="00441CD0" w14:paraId="0AA878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6FA169" w14:textId="77777777" w:rsidR="00EE5860" w:rsidRPr="00441CD0" w:rsidRDefault="00EE5860" w:rsidP="00BB0E1F">
            <w:pPr>
              <w:pStyle w:val="TAL"/>
              <w:rPr>
                <w:lang w:val="x-none"/>
              </w:rPr>
            </w:pPr>
            <w:r w:rsidRPr="00441CD0">
              <w:t>Application ID's PFDs</w:t>
            </w:r>
          </w:p>
        </w:tc>
        <w:tc>
          <w:tcPr>
            <w:tcW w:w="336" w:type="dxa"/>
            <w:tcBorders>
              <w:top w:val="single" w:sz="4" w:space="0" w:color="auto"/>
              <w:left w:val="single" w:sz="4" w:space="0" w:color="auto"/>
              <w:bottom w:val="single" w:sz="4" w:space="0" w:color="auto"/>
              <w:right w:val="single" w:sz="4" w:space="0" w:color="auto"/>
            </w:tcBorders>
            <w:hideMark/>
          </w:tcPr>
          <w:p w14:paraId="5C901049" w14:textId="77777777" w:rsidR="00EE5860" w:rsidRPr="00441CD0" w:rsidRDefault="00EE5860" w:rsidP="00BB0E1F">
            <w:pPr>
              <w:pStyle w:val="TAL"/>
              <w:jc w:val="cente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CDA3E0" w14:textId="77777777" w:rsidR="00EE5860" w:rsidRPr="00441CD0" w:rsidRDefault="00EE5860" w:rsidP="00BB0E1F">
            <w:pPr>
              <w:pStyle w:val="TAL"/>
            </w:pPr>
            <w:r w:rsidRPr="00441CD0">
              <w:t>This IE shall contain an Application Identifier and the associated PFDs to be provisioned in the UP function.</w:t>
            </w:r>
          </w:p>
          <w:p w14:paraId="75149CAB" w14:textId="77777777" w:rsidR="00EE5860" w:rsidRPr="00441CD0" w:rsidRDefault="00EE5860" w:rsidP="00BB0E1F">
            <w:pPr>
              <w:pStyle w:val="TAL"/>
              <w:rPr>
                <w:lang w:eastAsia="zh-CN"/>
              </w:rPr>
            </w:pPr>
            <w:r w:rsidRPr="00441CD0">
              <w:rPr>
                <w:lang w:eastAsia="zh-CN"/>
              </w:rPr>
              <w:t>Several IEs with the same IE type may be present to provision PFDs for multiple Application IDs.</w:t>
            </w:r>
          </w:p>
          <w:p w14:paraId="32CB3339" w14:textId="77777777" w:rsidR="00EE5860" w:rsidRPr="00441CD0" w:rsidRDefault="00EE5860" w:rsidP="00BB0E1F">
            <w:pPr>
              <w:pStyle w:val="TAL"/>
            </w:pPr>
            <w:r w:rsidRPr="00441CD0">
              <w:rPr>
                <w:lang w:eastAsia="zh-CN"/>
              </w:rPr>
              <w:t xml:space="preserve">The UP function shall delete all the PFDs </w:t>
            </w:r>
            <w:r w:rsidRPr="00441CD0">
              <w:rPr>
                <w:lang w:val="en-US"/>
              </w:rPr>
              <w:t xml:space="preserve">received and </w:t>
            </w:r>
            <w:r w:rsidRPr="00441CD0">
              <w:rPr>
                <w:lang w:eastAsia="zh-CN"/>
              </w:rPr>
              <w:t>stored earlier for all the Application IDs if this IE is absent in the message.</w:t>
            </w:r>
          </w:p>
        </w:tc>
        <w:tc>
          <w:tcPr>
            <w:tcW w:w="370" w:type="dxa"/>
            <w:tcBorders>
              <w:top w:val="single" w:sz="4" w:space="0" w:color="auto"/>
              <w:left w:val="single" w:sz="4" w:space="0" w:color="auto"/>
              <w:bottom w:val="single" w:sz="4" w:space="0" w:color="auto"/>
              <w:right w:val="single" w:sz="4" w:space="0" w:color="auto"/>
            </w:tcBorders>
            <w:hideMark/>
          </w:tcPr>
          <w:p w14:paraId="3878E9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952F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529D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692E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37042F" w14:textId="77777777" w:rsidR="00EE5860" w:rsidRPr="00441CD0" w:rsidRDefault="00EE5860" w:rsidP="00BB0E1F">
            <w:pPr>
              <w:pStyle w:val="TAC"/>
              <w:rPr>
                <w:lang w:val="x-none"/>
              </w:rPr>
            </w:pPr>
            <w:r w:rsidRPr="00441CD0">
              <w:t>Application ID's PFDs</w:t>
            </w:r>
          </w:p>
        </w:tc>
      </w:tr>
      <w:tr w:rsidR="00EE5860" w:rsidRPr="00441CD0" w14:paraId="32D98C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C27C3F9" w14:textId="77777777" w:rsidR="00EE5860" w:rsidRPr="00441CD0" w:rsidRDefault="00EE5860" w:rsidP="00BB0E1F">
            <w:pPr>
              <w:pStyle w:val="TAL"/>
            </w:pPr>
            <w:r w:rsidRPr="00441CD0">
              <w:rPr>
                <w:szCs w:val="18"/>
              </w:rPr>
              <w:t>Node ID</w:t>
            </w:r>
          </w:p>
        </w:tc>
        <w:tc>
          <w:tcPr>
            <w:tcW w:w="336" w:type="dxa"/>
            <w:tcBorders>
              <w:top w:val="single" w:sz="4" w:space="0" w:color="auto"/>
              <w:left w:val="single" w:sz="4" w:space="0" w:color="auto"/>
              <w:bottom w:val="single" w:sz="4" w:space="0" w:color="auto"/>
              <w:right w:val="single" w:sz="4" w:space="0" w:color="auto"/>
            </w:tcBorders>
          </w:tcPr>
          <w:p w14:paraId="1C96165A" w14:textId="77777777" w:rsidR="00EE5860" w:rsidRPr="00441CD0" w:rsidRDefault="00EE5860" w:rsidP="00BB0E1F">
            <w:pPr>
              <w:pStyle w:val="TAL"/>
              <w:jc w:val="center"/>
              <w:rPr>
                <w:rFonts w:eastAsia="SimSun"/>
                <w:szCs w:val="18"/>
                <w:lang w:val="de-DE"/>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44E44DF1" w14:textId="77777777" w:rsidR="00EE5860" w:rsidRPr="00441CD0" w:rsidRDefault="00EE5860" w:rsidP="00BB0E1F">
            <w:pPr>
              <w:pStyle w:val="TAL"/>
            </w:pPr>
            <w:r>
              <w:rPr>
                <w:szCs w:val="18"/>
                <w:lang w:val="en-US"/>
              </w:rPr>
              <w:t>When present, t</w:t>
            </w:r>
            <w:r w:rsidRPr="00441CD0">
              <w:rPr>
                <w:szCs w:val="18"/>
                <w:lang w:val="en-US"/>
              </w:rPr>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58EE8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686AB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75D587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316691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DC9D412" w14:textId="77777777" w:rsidR="00EE5860" w:rsidRPr="00441CD0" w:rsidRDefault="00EE5860" w:rsidP="00BB0E1F">
            <w:pPr>
              <w:pStyle w:val="TAC"/>
            </w:pPr>
            <w:r w:rsidRPr="00441CD0">
              <w:rPr>
                <w:szCs w:val="18"/>
              </w:rPr>
              <w:t>Node ID</w:t>
            </w:r>
          </w:p>
        </w:tc>
      </w:tr>
    </w:tbl>
    <w:p w14:paraId="5EDDF269" w14:textId="77777777" w:rsidR="00EE5860" w:rsidRPr="00441CD0" w:rsidRDefault="00EE5860" w:rsidP="00EE5860">
      <w:pPr>
        <w:rPr>
          <w:rFonts w:eastAsia="SimSun"/>
          <w:lang w:val="en-US"/>
        </w:rPr>
      </w:pPr>
    </w:p>
    <w:p w14:paraId="03A98861" w14:textId="77777777" w:rsidR="00EE5860" w:rsidRPr="00441CD0" w:rsidRDefault="00EE5860" w:rsidP="00EE5860">
      <w:pPr>
        <w:pStyle w:val="TH"/>
        <w:outlineLvl w:val="0"/>
        <w:rPr>
          <w:lang w:val="en-US"/>
        </w:rPr>
      </w:pPr>
      <w:r w:rsidRPr="00441CD0">
        <w:t>Table 7.4.</w:t>
      </w:r>
      <w:r w:rsidRPr="00441CD0">
        <w:rPr>
          <w:lang w:val="de-DE"/>
        </w:rPr>
        <w:t>3.</w:t>
      </w:r>
      <w:r w:rsidRPr="00441CD0">
        <w:t>1-</w:t>
      </w:r>
      <w:r w:rsidRPr="00441CD0">
        <w:rPr>
          <w:lang w:val="de-DE"/>
        </w:rPr>
        <w:t>2</w:t>
      </w:r>
      <w:r w:rsidRPr="00441CD0">
        <w:t>: Application ID's PFDs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41268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9E1A9B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139697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90B23C" w14:textId="77777777" w:rsidR="00EE5860" w:rsidRPr="00441CD0" w:rsidRDefault="00EE5860" w:rsidP="00BB0E1F">
            <w:pPr>
              <w:pStyle w:val="TAC"/>
              <w:rPr>
                <w:lang w:val="fr-FR"/>
              </w:rPr>
            </w:pPr>
            <w:r w:rsidRPr="00441CD0">
              <w:rPr>
                <w:lang w:val="fr-FR"/>
              </w:rPr>
              <w:t>Application ID's PFDs IE Type = 58 (decimal)</w:t>
            </w:r>
          </w:p>
        </w:tc>
      </w:tr>
      <w:tr w:rsidR="00EE5860" w:rsidRPr="00441CD0" w14:paraId="6E004D7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149D25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816954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6926BF" w14:textId="77777777" w:rsidR="00EE5860" w:rsidRPr="00441CD0" w:rsidRDefault="00EE5860" w:rsidP="00BB0E1F">
            <w:pPr>
              <w:pStyle w:val="TAC"/>
            </w:pPr>
            <w:r w:rsidRPr="00441CD0">
              <w:t>Length = n</w:t>
            </w:r>
          </w:p>
        </w:tc>
      </w:tr>
      <w:tr w:rsidR="00EE5860" w:rsidRPr="00441CD0" w14:paraId="4B36411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CA7E30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BCA069"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262D0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E3089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CC7F24" w14:textId="77777777" w:rsidR="00EE5860" w:rsidRPr="00441CD0" w:rsidRDefault="00EE5860" w:rsidP="00BB0E1F">
            <w:pPr>
              <w:pStyle w:val="TAH"/>
            </w:pPr>
            <w:r w:rsidRPr="00441CD0">
              <w:t>IE Type</w:t>
            </w:r>
          </w:p>
        </w:tc>
      </w:tr>
      <w:tr w:rsidR="00EE5860" w:rsidRPr="00441CD0" w14:paraId="3E0FDAA1"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B6C3EA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ADC14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EDC847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CD230C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6A7377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068D0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E5DB22B"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B88E6ED" w14:textId="77777777" w:rsidR="00EE5860" w:rsidRPr="00441CD0" w:rsidRDefault="00EE5860" w:rsidP="00BB0E1F">
            <w:pPr>
              <w:spacing w:after="0"/>
              <w:rPr>
                <w:rFonts w:ascii="Arial" w:hAnsi="Arial"/>
                <w:b/>
                <w:sz w:val="18"/>
                <w:lang w:val="x-none"/>
              </w:rPr>
            </w:pPr>
          </w:p>
        </w:tc>
      </w:tr>
      <w:tr w:rsidR="00EE5860" w:rsidRPr="00441CD0" w14:paraId="703CA36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14325BD" w14:textId="77777777" w:rsidR="00EE5860" w:rsidRPr="00441CD0" w:rsidRDefault="00EE5860" w:rsidP="00BB0E1F">
            <w:pPr>
              <w:pStyle w:val="TAL"/>
              <w:rPr>
                <w:lang w:val="x-none"/>
              </w:rPr>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80B6F92"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39C3F873" w14:textId="77777777" w:rsidR="00EE5860" w:rsidRPr="00441CD0" w:rsidRDefault="00EE5860" w:rsidP="00BB0E1F">
            <w:pPr>
              <w:pStyle w:val="TAL"/>
            </w:pPr>
            <w:r w:rsidRPr="00441CD0">
              <w:t>This IE shall identify the Application ID for which PFDs shall be provisioned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2E1F32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DF07E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41BD4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07711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78B25F9" w14:textId="77777777" w:rsidR="00EE5860" w:rsidRPr="00441CD0" w:rsidRDefault="00EE5860" w:rsidP="00BB0E1F">
            <w:pPr>
              <w:pStyle w:val="TAC"/>
              <w:rPr>
                <w:lang w:val="x-none"/>
              </w:rPr>
            </w:pPr>
            <w:r w:rsidRPr="00441CD0">
              <w:t>Application ID</w:t>
            </w:r>
          </w:p>
        </w:tc>
      </w:tr>
      <w:tr w:rsidR="00EE5860" w:rsidRPr="00441CD0" w14:paraId="1E7AB53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54F650" w14:textId="77777777" w:rsidR="00EE5860" w:rsidRPr="00441CD0" w:rsidRDefault="00EE5860" w:rsidP="00BB0E1F">
            <w:pPr>
              <w:pStyle w:val="TAL"/>
            </w:pPr>
            <w:r w:rsidRPr="00441CD0">
              <w:t>PFD context</w:t>
            </w:r>
          </w:p>
        </w:tc>
        <w:tc>
          <w:tcPr>
            <w:tcW w:w="336" w:type="dxa"/>
            <w:tcBorders>
              <w:top w:val="single" w:sz="4" w:space="0" w:color="auto"/>
              <w:left w:val="single" w:sz="4" w:space="0" w:color="auto"/>
              <w:bottom w:val="single" w:sz="4" w:space="0" w:color="auto"/>
              <w:right w:val="single" w:sz="4" w:space="0" w:color="auto"/>
            </w:tcBorders>
            <w:hideMark/>
          </w:tcPr>
          <w:p w14:paraId="137A43E4"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548B39B9" w14:textId="77777777" w:rsidR="00EE5860" w:rsidRPr="00441CD0" w:rsidRDefault="00EE5860" w:rsidP="00BB0E1F">
            <w:pPr>
              <w:pStyle w:val="TAL"/>
            </w:pPr>
            <w:r w:rsidRPr="00441CD0">
              <w:t>This IE shall be present if the PFD needs to be provisioned in the UP function.</w:t>
            </w:r>
          </w:p>
          <w:p w14:paraId="7C325B60" w14:textId="77777777" w:rsidR="00EE5860" w:rsidRPr="00441CD0" w:rsidRDefault="00EE5860" w:rsidP="00BB0E1F">
            <w:pPr>
              <w:pStyle w:val="TAL"/>
            </w:pPr>
            <w:r w:rsidRPr="00441CD0">
              <w:t>When present, it shall describe the PFD to be provisioned in the UP function.</w:t>
            </w:r>
          </w:p>
          <w:p w14:paraId="32E864AB" w14:textId="77777777" w:rsidR="00EE5860" w:rsidRPr="00441CD0" w:rsidRDefault="00EE5860" w:rsidP="00BB0E1F">
            <w:pPr>
              <w:pStyle w:val="TAL"/>
              <w:rPr>
                <w:lang w:eastAsia="zh-CN"/>
              </w:rPr>
            </w:pPr>
            <w:r w:rsidRPr="00441CD0">
              <w:rPr>
                <w:lang w:eastAsia="zh-CN"/>
              </w:rPr>
              <w:t>Several IEs with the same IE type may be present to provision multiple PFDs for this Application ID.</w:t>
            </w:r>
          </w:p>
          <w:p w14:paraId="186AB217" w14:textId="77777777" w:rsidR="00EE5860" w:rsidRPr="00441CD0" w:rsidRDefault="00EE5860" w:rsidP="00BB0E1F">
            <w:pPr>
              <w:pStyle w:val="TAL"/>
              <w:rPr>
                <w:lang w:eastAsia="zh-CN"/>
              </w:rPr>
            </w:pPr>
          </w:p>
          <w:p w14:paraId="503ED826" w14:textId="77777777" w:rsidR="00EE5860" w:rsidRPr="00441CD0" w:rsidRDefault="00EE5860" w:rsidP="00BB0E1F">
            <w:pPr>
              <w:pStyle w:val="TAL"/>
            </w:pPr>
            <w:r w:rsidRPr="00441CD0">
              <w:t xml:space="preserve">When this IE is absent, the UP function shall delete all the PFDs </w:t>
            </w:r>
            <w:r w:rsidRPr="00441CD0">
              <w:rPr>
                <w:lang w:val="en-US"/>
              </w:rPr>
              <w:t xml:space="preserve">received and </w:t>
            </w:r>
            <w:r w:rsidRPr="00441CD0">
              <w:t>stored earlier in the UP function for this Application ID.</w:t>
            </w:r>
          </w:p>
        </w:tc>
        <w:tc>
          <w:tcPr>
            <w:tcW w:w="370" w:type="dxa"/>
            <w:tcBorders>
              <w:top w:val="single" w:sz="4" w:space="0" w:color="auto"/>
              <w:left w:val="single" w:sz="4" w:space="0" w:color="auto"/>
              <w:bottom w:val="single" w:sz="4" w:space="0" w:color="auto"/>
              <w:right w:val="single" w:sz="4" w:space="0" w:color="auto"/>
            </w:tcBorders>
            <w:hideMark/>
          </w:tcPr>
          <w:p w14:paraId="15F701B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008E5F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6B794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618108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43FCBD1" w14:textId="77777777" w:rsidR="00EE5860" w:rsidRPr="00441CD0" w:rsidRDefault="00EE5860" w:rsidP="00BB0E1F">
            <w:pPr>
              <w:pStyle w:val="TAC"/>
            </w:pPr>
            <w:r w:rsidRPr="00441CD0">
              <w:t>PFD context</w:t>
            </w:r>
          </w:p>
        </w:tc>
      </w:tr>
    </w:tbl>
    <w:p w14:paraId="6485EF57" w14:textId="77777777" w:rsidR="00EE5860" w:rsidRPr="00441CD0" w:rsidRDefault="00EE5860" w:rsidP="00EE5860">
      <w:pPr>
        <w:rPr>
          <w:rFonts w:eastAsia="SimSun"/>
          <w:lang w:val="en-US"/>
        </w:rPr>
      </w:pPr>
    </w:p>
    <w:p w14:paraId="013BD4F2" w14:textId="77777777" w:rsidR="00EE5860" w:rsidRPr="00441CD0" w:rsidRDefault="00EE5860" w:rsidP="00EE5860">
      <w:pPr>
        <w:pStyle w:val="TH"/>
        <w:outlineLvl w:val="0"/>
      </w:pPr>
      <w:r w:rsidRPr="00441CD0">
        <w:lastRenderedPageBreak/>
        <w:t>Table 7.4.</w:t>
      </w:r>
      <w:r w:rsidRPr="00441CD0">
        <w:rPr>
          <w:lang w:val="de-DE"/>
        </w:rPr>
        <w:t>3.</w:t>
      </w:r>
      <w:r w:rsidRPr="00441CD0">
        <w:t>1-</w:t>
      </w:r>
      <w:r w:rsidRPr="00441CD0">
        <w:rPr>
          <w:lang w:val="de-DE"/>
        </w:rPr>
        <w:t>3</w:t>
      </w:r>
      <w:r w:rsidRPr="00441CD0">
        <w:t>: PFD context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B2D33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F64F07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694FE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2A69E3" w14:textId="77777777" w:rsidR="00EE5860" w:rsidRPr="00441CD0" w:rsidRDefault="00EE5860" w:rsidP="00BB0E1F">
            <w:pPr>
              <w:pStyle w:val="TAC"/>
              <w:rPr>
                <w:lang w:val="fr-FR"/>
              </w:rPr>
            </w:pPr>
            <w:r w:rsidRPr="00441CD0">
              <w:rPr>
                <w:lang w:val="fr-FR"/>
              </w:rPr>
              <w:t>PFD context IE Type = 59 (decimal)</w:t>
            </w:r>
          </w:p>
        </w:tc>
      </w:tr>
      <w:tr w:rsidR="00EE5860" w:rsidRPr="00441CD0" w14:paraId="09A6B35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0BA6A1"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A04378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ED3AD28" w14:textId="77777777" w:rsidR="00EE5860" w:rsidRPr="00441CD0" w:rsidRDefault="00EE5860" w:rsidP="00BB0E1F">
            <w:pPr>
              <w:pStyle w:val="TAC"/>
            </w:pPr>
            <w:r w:rsidRPr="00441CD0">
              <w:t>Length = n</w:t>
            </w:r>
          </w:p>
        </w:tc>
      </w:tr>
      <w:tr w:rsidR="00EE5860" w:rsidRPr="00441CD0" w14:paraId="67AE0E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3A17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B0B4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C0E0FB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7E35DB"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EE4B986" w14:textId="77777777" w:rsidR="00EE5860" w:rsidRPr="00441CD0" w:rsidRDefault="00EE5860" w:rsidP="00BB0E1F">
            <w:pPr>
              <w:pStyle w:val="TAH"/>
            </w:pPr>
            <w:r w:rsidRPr="00441CD0">
              <w:t>IE Type</w:t>
            </w:r>
          </w:p>
        </w:tc>
      </w:tr>
      <w:tr w:rsidR="00EE5860" w:rsidRPr="00441CD0" w14:paraId="79B6734E"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1B70B23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71483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EC18D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582703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8179B9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CB9A1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6C6F44"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F55B25" w14:textId="77777777" w:rsidR="00EE5860" w:rsidRPr="00441CD0" w:rsidRDefault="00EE5860" w:rsidP="00BB0E1F">
            <w:pPr>
              <w:spacing w:after="0"/>
              <w:rPr>
                <w:rFonts w:ascii="Arial" w:hAnsi="Arial"/>
                <w:b/>
                <w:sz w:val="18"/>
                <w:lang w:val="x-none"/>
              </w:rPr>
            </w:pPr>
          </w:p>
        </w:tc>
      </w:tr>
      <w:tr w:rsidR="00EE5860" w:rsidRPr="00441CD0" w14:paraId="2DD6C6F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7726182" w14:textId="77777777" w:rsidR="00EE5860" w:rsidRPr="00441CD0" w:rsidRDefault="00EE5860" w:rsidP="00BB0E1F">
            <w:pPr>
              <w:pStyle w:val="TAL"/>
              <w:rPr>
                <w:lang w:val="x-none"/>
              </w:rPr>
            </w:pPr>
            <w:r w:rsidRPr="00441CD0">
              <w:t xml:space="preserve">PFD Contents </w:t>
            </w:r>
          </w:p>
        </w:tc>
        <w:tc>
          <w:tcPr>
            <w:tcW w:w="336" w:type="dxa"/>
            <w:tcBorders>
              <w:top w:val="single" w:sz="4" w:space="0" w:color="auto"/>
              <w:left w:val="single" w:sz="4" w:space="0" w:color="auto"/>
              <w:bottom w:val="single" w:sz="4" w:space="0" w:color="auto"/>
              <w:right w:val="single" w:sz="4" w:space="0" w:color="auto"/>
            </w:tcBorders>
            <w:hideMark/>
          </w:tcPr>
          <w:p w14:paraId="2A13A0E7"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4E108E3E" w14:textId="77777777" w:rsidR="00EE5860" w:rsidRPr="00441CD0" w:rsidRDefault="00EE5860" w:rsidP="00BB0E1F">
            <w:pPr>
              <w:pStyle w:val="TAL"/>
            </w:pPr>
            <w:r w:rsidRPr="00441CD0">
              <w:t xml:space="preserve">This IE shall describe the PFD to be provisioned in the UP function. </w:t>
            </w:r>
            <w:r w:rsidRPr="00441CD0">
              <w:rPr>
                <w:lang w:eastAsia="zh-CN"/>
              </w:rPr>
              <w:t>Several IEs with the same IE type may be present to provision multiple contents for this PFD. (NOTE 1)</w:t>
            </w:r>
          </w:p>
        </w:tc>
        <w:tc>
          <w:tcPr>
            <w:tcW w:w="370" w:type="dxa"/>
            <w:tcBorders>
              <w:top w:val="single" w:sz="4" w:space="0" w:color="auto"/>
              <w:left w:val="single" w:sz="4" w:space="0" w:color="auto"/>
              <w:bottom w:val="single" w:sz="4" w:space="0" w:color="auto"/>
              <w:right w:val="single" w:sz="4" w:space="0" w:color="auto"/>
            </w:tcBorders>
            <w:hideMark/>
          </w:tcPr>
          <w:p w14:paraId="6C2DAF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FB5661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19F8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86A29F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BD88E45" w14:textId="77777777" w:rsidR="00EE5860" w:rsidRPr="00441CD0" w:rsidRDefault="00EE5860" w:rsidP="00BB0E1F">
            <w:pPr>
              <w:pStyle w:val="TAC"/>
              <w:rPr>
                <w:lang w:val="x-none"/>
              </w:rPr>
            </w:pPr>
            <w:r w:rsidRPr="00441CD0">
              <w:t>PFD Contents</w:t>
            </w:r>
          </w:p>
        </w:tc>
      </w:tr>
      <w:tr w:rsidR="00EE5860" w:rsidRPr="00441CD0" w14:paraId="41AE6AEC"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39C63D3" w14:textId="77777777" w:rsidR="00EE5860" w:rsidRPr="00441CD0" w:rsidRDefault="00EE5860" w:rsidP="00BB0E1F">
            <w:pPr>
              <w:pStyle w:val="TAN"/>
            </w:pPr>
            <w:r w:rsidRPr="00441CD0">
              <w:t>NOTE 1</w:t>
            </w:r>
            <w:r w:rsidRPr="00441CD0">
              <w:tab/>
              <w:t>The CP function shall only provision a PFD Contents including a property with multiple values if the UP function supports PFDE feature. See clauses</w:t>
            </w:r>
            <w:r>
              <w:t> </w:t>
            </w:r>
            <w:r w:rsidRPr="00441CD0">
              <w:t>8.2.25 and 8.2.39.</w:t>
            </w:r>
          </w:p>
        </w:tc>
      </w:tr>
    </w:tbl>
    <w:p w14:paraId="5B48AE55" w14:textId="77777777" w:rsidR="00EE5860" w:rsidRPr="00441CD0" w:rsidRDefault="00EE5860" w:rsidP="00EE5860">
      <w:pPr>
        <w:rPr>
          <w:rFonts w:eastAsia="SimSun"/>
          <w:lang w:val="en-US"/>
        </w:rPr>
      </w:pPr>
    </w:p>
    <w:p w14:paraId="0E54E17A" w14:textId="77777777" w:rsidR="00EE5860" w:rsidRPr="00441CD0" w:rsidRDefault="00EE5860" w:rsidP="00EE5860">
      <w:pPr>
        <w:pStyle w:val="Heading4"/>
        <w:rPr>
          <w:rFonts w:eastAsia="SimSun"/>
          <w:lang w:val="fr-FR" w:eastAsia="zh-CN"/>
        </w:rPr>
      </w:pPr>
      <w:bookmarkStart w:id="3619" w:name="_Toc19717263"/>
      <w:bookmarkStart w:id="3620" w:name="_Toc27490746"/>
      <w:bookmarkStart w:id="3621" w:name="_Toc27557039"/>
      <w:bookmarkStart w:id="3622" w:name="_Toc27723956"/>
      <w:bookmarkStart w:id="3623" w:name="_Toc36031028"/>
      <w:bookmarkStart w:id="3624" w:name="_Toc36042948"/>
      <w:bookmarkStart w:id="3625" w:name="_Toc36814273"/>
      <w:bookmarkStart w:id="3626" w:name="_Toc44689127"/>
      <w:bookmarkStart w:id="3627" w:name="_Toc44923881"/>
      <w:bookmarkStart w:id="3628" w:name="_Toc51860850"/>
      <w:bookmarkStart w:id="3629" w:name="_Toc57930621"/>
      <w:bookmarkStart w:id="3630" w:name="_Toc57931251"/>
      <w:bookmarkStart w:id="3631" w:name="_Toc67499643"/>
      <w:r w:rsidRPr="00441CD0">
        <w:rPr>
          <w:rFonts w:eastAsia="SimSun"/>
          <w:lang w:val="fr-FR"/>
        </w:rPr>
        <w:t>7.</w:t>
      </w:r>
      <w:r w:rsidRPr="00441CD0">
        <w:rPr>
          <w:rFonts w:eastAsia="SimSun"/>
        </w:rPr>
        <w:t>4.3</w:t>
      </w:r>
      <w:r w:rsidRPr="00441CD0">
        <w:rPr>
          <w:rFonts w:eastAsia="SimSun"/>
          <w:lang w:val="fr-FR"/>
        </w:rPr>
        <w:t>.</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PFD Management Response</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695ABCB1"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.2-1: Information Element</w:t>
      </w:r>
      <w:r w:rsidRPr="00441CD0">
        <w:rPr>
          <w:rFonts w:eastAsia="SimSun"/>
          <w:lang w:eastAsia="zh-CN"/>
        </w:rPr>
        <w:t>s</w:t>
      </w:r>
      <w:r w:rsidRPr="00441CD0">
        <w:rPr>
          <w:rFonts w:eastAsia="SimSun"/>
        </w:rPr>
        <w:t xml:space="preserve"> in PFCP PFD Management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E07DC3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905B50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AFFC35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0F6822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BEB006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7C7100" w14:textId="77777777" w:rsidR="00EE5860" w:rsidRPr="00441CD0" w:rsidRDefault="00EE5860" w:rsidP="00BB0E1F">
            <w:pPr>
              <w:pStyle w:val="TAH"/>
            </w:pPr>
            <w:r w:rsidRPr="00441CD0">
              <w:t>IE Type</w:t>
            </w:r>
          </w:p>
        </w:tc>
      </w:tr>
      <w:tr w:rsidR="00EE5860" w:rsidRPr="00441CD0" w14:paraId="1EE1B20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E976A2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1CFCA3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B8D39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3D0CED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C9B715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7AD5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A08B0A"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202C237" w14:textId="77777777" w:rsidR="00EE5860" w:rsidRPr="00441CD0" w:rsidRDefault="00EE5860" w:rsidP="00BB0E1F">
            <w:pPr>
              <w:spacing w:after="0"/>
              <w:rPr>
                <w:rFonts w:ascii="Arial" w:hAnsi="Arial"/>
                <w:b/>
                <w:sz w:val="18"/>
                <w:lang w:val="x-none"/>
              </w:rPr>
            </w:pPr>
          </w:p>
        </w:tc>
      </w:tr>
      <w:tr w:rsidR="00EE5860" w:rsidRPr="00441CD0" w14:paraId="4F8EAC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77FF5A" w14:textId="77777777" w:rsidR="00EE5860" w:rsidRPr="00441CD0" w:rsidRDefault="00EE5860" w:rsidP="00BB0E1F">
            <w:pPr>
              <w:pStyle w:val="TAL"/>
              <w:rPr>
                <w:lang w:val="x-none"/>
              </w:rPr>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3D8BF1B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CC5DBE4"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0D9199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68E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9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C5669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8FCA690" w14:textId="77777777" w:rsidR="00EE5860" w:rsidRPr="00441CD0" w:rsidRDefault="00EE5860" w:rsidP="00BB0E1F">
            <w:pPr>
              <w:pStyle w:val="TAC"/>
              <w:rPr>
                <w:lang w:val="x-none"/>
              </w:rPr>
            </w:pPr>
            <w:r w:rsidRPr="00441CD0">
              <w:t>Cause</w:t>
            </w:r>
          </w:p>
        </w:tc>
      </w:tr>
      <w:tr w:rsidR="00EE5860" w:rsidRPr="00441CD0" w14:paraId="29BA054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F81F09D"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26F8732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4658664" w14:textId="77777777" w:rsidR="00EE5860" w:rsidRPr="00441CD0" w:rsidRDefault="00EE5860" w:rsidP="00BB0E1F">
            <w:pPr>
              <w:pStyle w:val="TAL"/>
              <w:rPr>
                <w:lang w:val="x-none"/>
              </w:rPr>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5E1762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57EAF7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1EB8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88D2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50130CD" w14:textId="77777777" w:rsidR="00EE5860" w:rsidRPr="00441CD0" w:rsidRDefault="00EE5860" w:rsidP="00BB0E1F">
            <w:pPr>
              <w:pStyle w:val="TAC"/>
              <w:rPr>
                <w:lang w:val="x-none"/>
              </w:rPr>
            </w:pPr>
            <w:r w:rsidRPr="00441CD0">
              <w:t>Offending IE</w:t>
            </w:r>
          </w:p>
        </w:tc>
      </w:tr>
      <w:tr w:rsidR="00EE5860" w:rsidRPr="00441CD0" w14:paraId="7D89E52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06A838F" w14:textId="77777777" w:rsidR="00EE5860" w:rsidRPr="00441CD0" w:rsidRDefault="00EE5860" w:rsidP="00BB0E1F">
            <w:pPr>
              <w:pStyle w:val="TAL"/>
            </w:pPr>
            <w:r w:rsidRPr="00C93719">
              <w:t>Node ID</w:t>
            </w:r>
          </w:p>
        </w:tc>
        <w:tc>
          <w:tcPr>
            <w:tcW w:w="336" w:type="dxa"/>
            <w:tcBorders>
              <w:top w:val="single" w:sz="4" w:space="0" w:color="auto"/>
              <w:left w:val="single" w:sz="4" w:space="0" w:color="auto"/>
              <w:bottom w:val="single" w:sz="4" w:space="0" w:color="auto"/>
              <w:right w:val="single" w:sz="4" w:space="0" w:color="auto"/>
            </w:tcBorders>
          </w:tcPr>
          <w:p w14:paraId="7145F94F" w14:textId="77777777" w:rsidR="00EE5860" w:rsidRPr="00441CD0" w:rsidRDefault="00EE5860" w:rsidP="00BB0E1F">
            <w:pPr>
              <w:pStyle w:val="TAL"/>
              <w:jc w:val="center"/>
              <w:rPr>
                <w:rFonts w:eastAsia="SimSun"/>
                <w:szCs w:val="18"/>
                <w:lang w:val="de-DE"/>
              </w:rPr>
            </w:pPr>
            <w:r>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247A4F46" w14:textId="77777777" w:rsidR="00EE5860" w:rsidRPr="00441CD0" w:rsidRDefault="00EE5860" w:rsidP="00BB0E1F">
            <w:pPr>
              <w:pStyle w:val="TAL"/>
            </w:pPr>
            <w:r>
              <w:rPr>
                <w:szCs w:val="18"/>
                <w:lang w:val="en-US"/>
              </w:rPr>
              <w:t>When present, t</w:t>
            </w:r>
            <w:r w:rsidRPr="00C93719">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34008C6" w14:textId="77777777" w:rsidR="00EE5860" w:rsidRPr="00C93719" w:rsidRDefault="00EE5860" w:rsidP="00BB0E1F">
            <w:pPr>
              <w:pStyle w:val="TAC"/>
              <w:rPr>
                <w:lang w:val="de-DE"/>
              </w:rPr>
            </w:pPr>
            <w:r w:rsidRPr="00C93719">
              <w:rPr>
                <w:lang w:val="de-DE"/>
              </w:rPr>
              <w:t>-</w:t>
            </w:r>
          </w:p>
        </w:tc>
        <w:tc>
          <w:tcPr>
            <w:tcW w:w="370" w:type="dxa"/>
            <w:tcBorders>
              <w:top w:val="single" w:sz="4" w:space="0" w:color="auto"/>
              <w:left w:val="single" w:sz="4" w:space="0" w:color="auto"/>
              <w:bottom w:val="single" w:sz="4" w:space="0" w:color="auto"/>
              <w:right w:val="single" w:sz="4" w:space="0" w:color="auto"/>
            </w:tcBorders>
          </w:tcPr>
          <w:p w14:paraId="4A9D4D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FAC4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5C29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6DC018F2" w14:textId="77777777" w:rsidR="00EE5860" w:rsidRPr="00441CD0" w:rsidRDefault="00EE5860" w:rsidP="00BB0E1F">
            <w:pPr>
              <w:pStyle w:val="TAC"/>
            </w:pPr>
            <w:r w:rsidRPr="00C93719">
              <w:t>Node ID</w:t>
            </w:r>
          </w:p>
        </w:tc>
      </w:tr>
    </w:tbl>
    <w:p w14:paraId="2E2A4438" w14:textId="77777777" w:rsidR="00EE5860" w:rsidRPr="00441CD0" w:rsidRDefault="00EE5860" w:rsidP="00EE5860">
      <w:pPr>
        <w:rPr>
          <w:rFonts w:ascii="Arial" w:hAnsi="Arial" w:cs="Arial"/>
          <w:bCs/>
        </w:rPr>
      </w:pPr>
    </w:p>
    <w:p w14:paraId="2687F3D5" w14:textId="77777777" w:rsidR="00EE5860" w:rsidRPr="00441CD0" w:rsidRDefault="00EE5860" w:rsidP="00EE5860">
      <w:pPr>
        <w:pStyle w:val="Heading3"/>
      </w:pPr>
      <w:bookmarkStart w:id="3632" w:name="_Toc19717264"/>
      <w:bookmarkStart w:id="3633" w:name="_Toc27490747"/>
      <w:bookmarkStart w:id="3634" w:name="_Toc27557040"/>
      <w:bookmarkStart w:id="3635" w:name="_Toc27723957"/>
      <w:bookmarkStart w:id="3636" w:name="_Toc36031029"/>
      <w:bookmarkStart w:id="3637" w:name="_Toc36042949"/>
      <w:bookmarkStart w:id="3638" w:name="_Toc36814274"/>
      <w:bookmarkStart w:id="3639" w:name="_Toc44689128"/>
      <w:bookmarkStart w:id="3640" w:name="_Toc44923882"/>
      <w:bookmarkStart w:id="3641" w:name="_Toc51860851"/>
      <w:bookmarkStart w:id="3642" w:name="_Toc57930622"/>
      <w:bookmarkStart w:id="3643" w:name="_Toc57931252"/>
      <w:bookmarkStart w:id="3644" w:name="_Toc67499644"/>
      <w:r w:rsidRPr="00441CD0">
        <w:lastRenderedPageBreak/>
        <w:t>7.4.4</w:t>
      </w:r>
      <w:r w:rsidRPr="00441CD0">
        <w:tab/>
        <w:t>PFCP Association messages</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48A203E7" w14:textId="77777777" w:rsidR="00EE5860" w:rsidRPr="00441CD0" w:rsidRDefault="00EE5860" w:rsidP="00EE5860">
      <w:pPr>
        <w:pStyle w:val="Heading4"/>
      </w:pPr>
      <w:bookmarkStart w:id="3645" w:name="_Toc19717265"/>
      <w:bookmarkStart w:id="3646" w:name="_Toc27490748"/>
      <w:bookmarkStart w:id="3647" w:name="_Toc27557041"/>
      <w:bookmarkStart w:id="3648" w:name="_Toc27723958"/>
      <w:bookmarkStart w:id="3649" w:name="_Toc36031030"/>
      <w:bookmarkStart w:id="3650" w:name="_Toc36042950"/>
      <w:bookmarkStart w:id="3651" w:name="_Toc36814275"/>
      <w:bookmarkStart w:id="3652" w:name="_Toc44689129"/>
      <w:bookmarkStart w:id="3653" w:name="_Toc44923883"/>
      <w:bookmarkStart w:id="3654" w:name="_Toc51860852"/>
      <w:bookmarkStart w:id="3655" w:name="_Toc57930623"/>
      <w:bookmarkStart w:id="3656" w:name="_Toc57931253"/>
      <w:bookmarkStart w:id="3657" w:name="_Toc67499645"/>
      <w:r w:rsidRPr="00441CD0">
        <w:t>7.4.4.1</w:t>
      </w:r>
      <w:r w:rsidRPr="00441CD0">
        <w:tab/>
        <w:t>PFCP Association Setup Request</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0A7C8060" w14:textId="77777777" w:rsidR="00EE5860" w:rsidRPr="00441CD0" w:rsidRDefault="00EE5860" w:rsidP="00EE5860">
      <w:pPr>
        <w:pStyle w:val="Heading5"/>
      </w:pPr>
      <w:bookmarkStart w:id="3658" w:name="_Toc27490749"/>
      <w:bookmarkStart w:id="3659" w:name="_Toc27557042"/>
      <w:bookmarkStart w:id="3660" w:name="_Toc27723959"/>
      <w:bookmarkStart w:id="3661" w:name="_Toc36031031"/>
      <w:bookmarkStart w:id="3662" w:name="_Toc36042951"/>
      <w:bookmarkStart w:id="3663" w:name="_Toc36814276"/>
      <w:bookmarkStart w:id="3664" w:name="_Toc44689130"/>
      <w:bookmarkStart w:id="3665" w:name="_Toc44923884"/>
      <w:bookmarkStart w:id="3666" w:name="_Toc51860853"/>
      <w:bookmarkStart w:id="3667" w:name="_Toc57930624"/>
      <w:bookmarkStart w:id="3668" w:name="_Toc57931254"/>
      <w:bookmarkStart w:id="3669" w:name="_Toc67499646"/>
      <w:r w:rsidRPr="00441CD0">
        <w:t>7.4.4.1.1</w:t>
      </w:r>
      <w:r w:rsidRPr="00441CD0">
        <w:tab/>
        <w:t>General</w:t>
      </w:r>
      <w:bookmarkEnd w:id="3658"/>
      <w:bookmarkEnd w:id="3659"/>
      <w:bookmarkEnd w:id="3660"/>
      <w:bookmarkEnd w:id="3661"/>
      <w:bookmarkEnd w:id="3662"/>
      <w:bookmarkEnd w:id="3663"/>
      <w:bookmarkEnd w:id="3664"/>
      <w:bookmarkEnd w:id="3665"/>
      <w:bookmarkEnd w:id="3666"/>
      <w:bookmarkEnd w:id="3667"/>
      <w:bookmarkEnd w:id="3668"/>
      <w:bookmarkEnd w:id="3669"/>
    </w:p>
    <w:p w14:paraId="655592FA" w14:textId="77777777" w:rsidR="00EE5860" w:rsidRPr="00441CD0" w:rsidRDefault="00EE5860" w:rsidP="00EE5860">
      <w:pPr>
        <w:pStyle w:val="TH"/>
      </w:pPr>
      <w:r w:rsidRPr="00441CD0">
        <w:t xml:space="preserve">Table </w:t>
      </w:r>
      <w:r w:rsidRPr="00441CD0">
        <w:rPr>
          <w:lang w:eastAsia="zh-CN"/>
        </w:rPr>
        <w:t>7.4.4.1-1</w:t>
      </w:r>
      <w:r w:rsidRPr="00441CD0">
        <w:t>: Information Elements in a PFCP Association Setup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59347B8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EF47230" w14:textId="77777777" w:rsidR="00EE5860" w:rsidRPr="00441CD0" w:rsidRDefault="00EE5860" w:rsidP="00BB0E1F">
            <w:pPr>
              <w:pStyle w:val="TAH"/>
            </w:pPr>
            <w:bookmarkStart w:id="3670" w:name="OLE_LINK47"/>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2CD6E76"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3E13623C"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8AC6893" w14:textId="77777777" w:rsidR="00EE5860" w:rsidRPr="00441CD0" w:rsidRDefault="00EE5860" w:rsidP="00BB0E1F">
            <w:pPr>
              <w:pStyle w:val="TAH"/>
              <w:rPr>
                <w:lang w:eastAsia="zh-CN"/>
              </w:rPr>
            </w:pPr>
            <w:r w:rsidRPr="00441CD0">
              <w:rPr>
                <w:lang w:eastAsia="zh-CN"/>
              </w:rPr>
              <w:t>IE Type</w:t>
            </w:r>
          </w:p>
        </w:tc>
      </w:tr>
      <w:tr w:rsidR="00EE5860" w:rsidRPr="00441CD0" w14:paraId="61E47E3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D741015"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7899E33F"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2AFDE20"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FE93D60" w14:textId="77777777" w:rsidR="00EE5860" w:rsidRPr="00441CD0" w:rsidRDefault="00EE5860" w:rsidP="00BB0E1F">
            <w:pPr>
              <w:pStyle w:val="TAC"/>
              <w:rPr>
                <w:szCs w:val="18"/>
              </w:rPr>
            </w:pPr>
            <w:r w:rsidRPr="00441CD0">
              <w:rPr>
                <w:szCs w:val="18"/>
              </w:rPr>
              <w:t>Node ID</w:t>
            </w:r>
          </w:p>
        </w:tc>
      </w:tr>
      <w:tr w:rsidR="00EE5860" w:rsidRPr="00441CD0" w14:paraId="59C3A89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5CAE504"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23C0868C"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BF67643" w14:textId="082FE350"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2923B42B" w14:textId="77777777" w:rsidR="00EE5860" w:rsidRPr="00441CD0" w:rsidRDefault="00EE5860" w:rsidP="00BB0E1F">
            <w:pPr>
              <w:pStyle w:val="TAC"/>
              <w:rPr>
                <w:szCs w:val="18"/>
              </w:rPr>
            </w:pPr>
            <w:r w:rsidRPr="00441CD0">
              <w:rPr>
                <w:lang w:val="en-US" w:eastAsia="zh-CN"/>
              </w:rPr>
              <w:t>Recovery Time Stamp</w:t>
            </w:r>
          </w:p>
        </w:tc>
      </w:tr>
      <w:tr w:rsidR="00EE5860" w:rsidRPr="00441CD0" w14:paraId="635ADC8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2269F70"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5EBF6094"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6EE9063F" w14:textId="77777777" w:rsidR="00EE5860" w:rsidRPr="00441CD0" w:rsidRDefault="00EE5860" w:rsidP="00BB0E1F">
            <w:pPr>
              <w:pStyle w:val="TAL"/>
              <w:rPr>
                <w:lang w:val="x-none"/>
              </w:rPr>
            </w:pPr>
            <w:r w:rsidRPr="00441CD0">
              <w:t>This IE shall be present if the UP function sends this message and the UP function supports at least one UP feature defined in this IE.</w:t>
            </w:r>
          </w:p>
          <w:p w14:paraId="7CA1A215" w14:textId="77777777" w:rsidR="00EE5860" w:rsidRPr="00441CD0" w:rsidRDefault="00EE5860" w:rsidP="00BB0E1F">
            <w:pPr>
              <w:pStyle w:val="TAL"/>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FD401ED" w14:textId="77777777" w:rsidR="00EE5860" w:rsidRPr="00441CD0" w:rsidRDefault="00EE5860" w:rsidP="00BB0E1F">
            <w:pPr>
              <w:pStyle w:val="TAC"/>
              <w:rPr>
                <w:szCs w:val="18"/>
              </w:rPr>
            </w:pPr>
            <w:r w:rsidRPr="00441CD0">
              <w:t>UP Function Features</w:t>
            </w:r>
          </w:p>
        </w:tc>
      </w:tr>
      <w:tr w:rsidR="00EE5860" w:rsidRPr="00441CD0" w14:paraId="5A928EE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CA20EC"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785DD253"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425ABD21"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2E1661F2" w14:textId="77777777" w:rsidR="00EE5860" w:rsidRPr="00441CD0" w:rsidRDefault="00EE5860" w:rsidP="00BB0E1F">
            <w:pPr>
              <w:pStyle w:val="TAL"/>
            </w:pPr>
            <w:r w:rsidRPr="00441CD0">
              <w:t>When present, this IE shall indicate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BB85B47" w14:textId="77777777" w:rsidR="00EE5860" w:rsidRPr="00441CD0" w:rsidRDefault="00EE5860" w:rsidP="00BB0E1F">
            <w:pPr>
              <w:pStyle w:val="TAC"/>
              <w:rPr>
                <w:szCs w:val="18"/>
              </w:rPr>
            </w:pPr>
            <w:r w:rsidRPr="00441CD0">
              <w:t>CP Function Features</w:t>
            </w:r>
          </w:p>
        </w:tc>
      </w:tr>
      <w:tr w:rsidR="00EE5860" w:rsidRPr="00441CD0" w14:paraId="6B5F24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38030A5"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27D6FACA"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7D5FF0D8"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4A78A06" w14:textId="77777777" w:rsidR="00EE5860" w:rsidRPr="00441CD0" w:rsidRDefault="00EE5860" w:rsidP="00BB0E1F">
            <w:pPr>
              <w:pStyle w:val="TAL"/>
              <w:rPr>
                <w:lang w:eastAsia="zh-CN"/>
              </w:rPr>
            </w:pPr>
          </w:p>
          <w:p w14:paraId="0A66F641"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p>
          <w:p w14:paraId="2B01C892"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786246" w14:textId="77777777" w:rsidR="00EE5860" w:rsidRPr="00441CD0" w:rsidRDefault="00EE5860" w:rsidP="00BB0E1F">
            <w:pPr>
              <w:pStyle w:val="TAC"/>
            </w:pPr>
            <w:r w:rsidRPr="00441CD0">
              <w:t>Alternative SMF IP Address</w:t>
            </w:r>
          </w:p>
        </w:tc>
      </w:tr>
      <w:tr w:rsidR="00EE5860" w:rsidRPr="00441CD0" w14:paraId="261060C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C05FD8F"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hideMark/>
          </w:tcPr>
          <w:p w14:paraId="4CDD303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C8E8816" w14:textId="77777777" w:rsidR="00EE5860" w:rsidRPr="00441CD0" w:rsidRDefault="00EE5860" w:rsidP="00BB0E1F">
            <w:pPr>
              <w:pStyle w:val="TAL"/>
              <w:rPr>
                <w:lang w:val="x-none"/>
              </w:rPr>
            </w:pPr>
            <w:r w:rsidRPr="00441CD0">
              <w:rPr>
                <w:lang w:eastAsia="zh-CN"/>
              </w:rPr>
              <w:t xml:space="preserve">This IE shall be present if the SMF </w:t>
            </w:r>
            <w:r w:rsidRPr="00441CD0">
              <w:t>advertises the support of the MPAS feature in the CP Function Features IE (see clause</w:t>
            </w:r>
            <w:r>
              <w:t> </w:t>
            </w:r>
            <w:r w:rsidRPr="00441CD0">
              <w:t>5.22.3).</w:t>
            </w:r>
          </w:p>
          <w:p w14:paraId="6307AE59" w14:textId="77777777" w:rsidR="00EE5860" w:rsidRPr="00441CD0" w:rsidRDefault="00EE5860" w:rsidP="00BB0E1F">
            <w:pPr>
              <w:pStyle w:val="TAL"/>
              <w:rPr>
                <w:lang w:eastAsia="zh-CN"/>
              </w:rPr>
            </w:pPr>
          </w:p>
          <w:p w14:paraId="38B87DED" w14:textId="77777777" w:rsidR="00EE5860" w:rsidRPr="00441CD0" w:rsidRDefault="00EE5860" w:rsidP="00BB0E1F">
            <w:pPr>
              <w:pStyle w:val="TAL"/>
              <w:rPr>
                <w:lang w:eastAsia="zh-CN"/>
              </w:rPr>
            </w:pPr>
            <w:r w:rsidRPr="00441CD0">
              <w:rPr>
                <w:lang w:eastAsia="zh-CN"/>
              </w:rPr>
              <w:t xml:space="preserve">When present, this IE shall contain an FQDN representing the SMF set to which the SMF belongs.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8C3AEAA" w14:textId="77777777" w:rsidR="00EE5860" w:rsidRPr="00441CD0" w:rsidRDefault="00EE5860" w:rsidP="00BB0E1F">
            <w:pPr>
              <w:pStyle w:val="TAC"/>
            </w:pPr>
            <w:r w:rsidRPr="00441CD0">
              <w:t>SMF Set ID</w:t>
            </w:r>
          </w:p>
        </w:tc>
      </w:tr>
      <w:tr w:rsidR="00EE5860" w:rsidRPr="00441CD0" w14:paraId="7D0143A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D5CEABC" w14:textId="77777777" w:rsidR="00EE5860" w:rsidRPr="00441CD0" w:rsidRDefault="00EE5860" w:rsidP="00BB0E1F">
            <w:pPr>
              <w:pStyle w:val="TAL"/>
              <w:jc w:val="center"/>
              <w:rPr>
                <w:lang w:val="fr-FR"/>
              </w:rPr>
            </w:pPr>
            <w:r w:rsidRPr="00441CD0">
              <w:rPr>
                <w:lang w:val="fr-FR"/>
              </w:rPr>
              <w:t>PFCP Session Retention Information</w:t>
            </w:r>
          </w:p>
        </w:tc>
        <w:tc>
          <w:tcPr>
            <w:tcW w:w="360" w:type="dxa"/>
            <w:tcBorders>
              <w:top w:val="single" w:sz="4" w:space="0" w:color="auto"/>
              <w:left w:val="single" w:sz="4" w:space="0" w:color="auto"/>
              <w:bottom w:val="single" w:sz="4" w:space="0" w:color="auto"/>
              <w:right w:val="single" w:sz="4" w:space="0" w:color="auto"/>
            </w:tcBorders>
          </w:tcPr>
          <w:p w14:paraId="50A61C97"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0FA3B516" w14:textId="77777777" w:rsidR="00EE5860" w:rsidRPr="00441CD0" w:rsidRDefault="00EE5860" w:rsidP="00BB0E1F">
            <w:pPr>
              <w:pStyle w:val="TAL"/>
              <w:rPr>
                <w:lang w:val="en-US"/>
              </w:rPr>
            </w:pPr>
            <w:r w:rsidRPr="00441CD0">
              <w:rPr>
                <w:lang w:val="en-US"/>
              </w:rPr>
              <w:t xml:space="preserve">This IE may be present to request the UP function </w:t>
            </w:r>
            <w:r w:rsidRPr="00441CD0">
              <w:rPr>
                <w:rFonts w:cs="Arial"/>
                <w:szCs w:val="18"/>
                <w:lang w:val="fr-FR"/>
              </w:rPr>
              <w:t>to keep all or part of the existing PFCP sessions upon receipt of a PFCP association setup request with a Node ID for which a PFCP association was already established. See clause 6.2.6.2.1</w:t>
            </w:r>
            <w:r w:rsidRPr="00441CD0">
              <w:rPr>
                <w:lang w:val="en-US"/>
              </w:rPr>
              <w:t>.</w:t>
            </w:r>
          </w:p>
        </w:tc>
        <w:tc>
          <w:tcPr>
            <w:tcW w:w="2978" w:type="dxa"/>
            <w:tcBorders>
              <w:top w:val="single" w:sz="4" w:space="0" w:color="auto"/>
              <w:left w:val="single" w:sz="4" w:space="0" w:color="auto"/>
              <w:bottom w:val="single" w:sz="4" w:space="0" w:color="auto"/>
              <w:right w:val="single" w:sz="4" w:space="0" w:color="auto"/>
            </w:tcBorders>
          </w:tcPr>
          <w:p w14:paraId="1666B382" w14:textId="77777777" w:rsidR="00EE5860" w:rsidRPr="00441CD0" w:rsidRDefault="00EE5860" w:rsidP="00BB0E1F">
            <w:pPr>
              <w:pStyle w:val="TAC"/>
              <w:rPr>
                <w:lang w:val="fr-FR"/>
              </w:rPr>
            </w:pPr>
            <w:r w:rsidRPr="00441CD0">
              <w:rPr>
                <w:lang w:val="fr-FR"/>
              </w:rPr>
              <w:t>PFCP Session Retention Information</w:t>
            </w:r>
          </w:p>
        </w:tc>
      </w:tr>
      <w:tr w:rsidR="00EE5860" w:rsidRPr="00441CD0" w14:paraId="31FFC4D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48CB402"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14E28AD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1F62DD4"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C490D48" w14:textId="77777777" w:rsidR="00EE5860" w:rsidRPr="00441CD0" w:rsidRDefault="00EE5860" w:rsidP="00BB0E1F">
            <w:pPr>
              <w:pStyle w:val="TAL"/>
              <w:rPr>
                <w:lang w:eastAsia="zh-CN"/>
              </w:rPr>
            </w:pPr>
          </w:p>
          <w:p w14:paraId="498F793E"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tc>
        <w:tc>
          <w:tcPr>
            <w:tcW w:w="2978" w:type="dxa"/>
            <w:tcBorders>
              <w:top w:val="single" w:sz="4" w:space="0" w:color="auto"/>
              <w:left w:val="single" w:sz="4" w:space="0" w:color="auto"/>
              <w:bottom w:val="single" w:sz="4" w:space="0" w:color="auto"/>
              <w:right w:val="single" w:sz="4" w:space="0" w:color="auto"/>
            </w:tcBorders>
            <w:vAlign w:val="center"/>
          </w:tcPr>
          <w:p w14:paraId="202B238E" w14:textId="77777777" w:rsidR="00EE5860" w:rsidRPr="00441CD0" w:rsidRDefault="00EE5860" w:rsidP="00BB0E1F">
            <w:pPr>
              <w:pStyle w:val="TAC"/>
            </w:pPr>
            <w:r w:rsidRPr="00441CD0">
              <w:t>UE IP address Pool Information</w:t>
            </w:r>
          </w:p>
        </w:tc>
      </w:tr>
      <w:tr w:rsidR="00EE5860" w:rsidRPr="00441CD0" w14:paraId="3E20D29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C306106"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2706FDFF"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24AD8CE" w14:textId="2F623E56" w:rsidR="00EE5860" w:rsidRPr="00441CD0" w:rsidRDefault="00EE5860" w:rsidP="00BB0E1F">
            <w:pPr>
              <w:pStyle w:val="TAL"/>
              <w:rPr>
                <w:lang w:eastAsia="zh-CN"/>
              </w:rPr>
            </w:pPr>
            <w:r w:rsidRPr="00441CD0">
              <w:rPr>
                <w:lang w:eastAsia="zh-CN"/>
              </w:rPr>
              <w:t xml:space="preserve">This IE may be present, if the CP function sends this message, to request the UPF to monitor the QoS on GTP-U paths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1C6C476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(with different parameters) to monitor. </w:t>
            </w:r>
          </w:p>
        </w:tc>
        <w:tc>
          <w:tcPr>
            <w:tcW w:w="2978" w:type="dxa"/>
            <w:tcBorders>
              <w:top w:val="single" w:sz="4" w:space="0" w:color="auto"/>
              <w:left w:val="single" w:sz="4" w:space="0" w:color="auto"/>
              <w:bottom w:val="single" w:sz="4" w:space="0" w:color="auto"/>
              <w:right w:val="single" w:sz="4" w:space="0" w:color="auto"/>
            </w:tcBorders>
            <w:vAlign w:val="center"/>
          </w:tcPr>
          <w:p w14:paraId="00FB2757" w14:textId="77777777" w:rsidR="00EE5860" w:rsidRPr="00441CD0" w:rsidRDefault="00EE5860" w:rsidP="00BB0E1F">
            <w:pPr>
              <w:pStyle w:val="TAC"/>
            </w:pPr>
            <w:r w:rsidRPr="00441CD0">
              <w:t>GTP-U Path QoS Control Information</w:t>
            </w:r>
          </w:p>
        </w:tc>
      </w:tr>
      <w:tr w:rsidR="00EE5860" w:rsidRPr="00441CD0" w14:paraId="42610D6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C3B446C" w14:textId="77777777" w:rsidR="00EE5860" w:rsidRPr="00441CD0" w:rsidRDefault="00EE5860" w:rsidP="00BB0E1F">
            <w:pPr>
              <w:pStyle w:val="TAL"/>
              <w:jc w:val="center"/>
              <w:rPr>
                <w:lang w:val="en-US"/>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8BC9B34"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69B0E07" w14:textId="4088BE8C" w:rsidR="00EE5860" w:rsidRPr="00441CD0" w:rsidRDefault="00EE5860" w:rsidP="00BB0E1F">
            <w:pPr>
              <w:pStyle w:val="TAL"/>
              <w:rPr>
                <w:lang w:eastAsia="zh-CN"/>
              </w:rPr>
            </w:pPr>
            <w:r w:rsidRPr="00441CD0">
              <w:rPr>
                <w:lang w:eastAsia="zh-CN"/>
              </w:rPr>
              <w:t xml:space="preserve">This IE may be present, if the CP function sends this message, to request the UPF to report </w:t>
            </w:r>
            <w:r w:rsidRPr="00441CD0">
              <w:t xml:space="preserve">clock drift between the TSN time and 5GS time for TSN working domains </w:t>
            </w:r>
            <w:r w:rsidRPr="00441CD0">
              <w:rPr>
                <w:lang w:eastAsia="zh-CN"/>
              </w:rPr>
              <w:t xml:space="preserve">(see </w:t>
            </w:r>
            <w:r w:rsidR="00415C19" w:rsidRPr="00441CD0">
              <w:rPr>
                <w:lang w:eastAsia="zh-CN"/>
              </w:rPr>
              <w:t>clause</w:t>
            </w:r>
            <w:r w:rsidR="00415C19">
              <w:rPr>
                <w:lang w:eastAsia="zh-CN"/>
              </w:rPr>
              <w:t> </w:t>
            </w:r>
            <w:r w:rsidR="00415C19" w:rsidRPr="00441CD0">
              <w:rPr>
                <w:lang w:eastAsia="zh-CN"/>
              </w:rPr>
              <w:t>5</w:t>
            </w:r>
            <w:r w:rsidRPr="00441CD0">
              <w:rPr>
                <w:lang w:eastAsia="zh-CN"/>
              </w:rPr>
              <w:t>.26.4).</w:t>
            </w:r>
          </w:p>
          <w:p w14:paraId="15761137" w14:textId="77777777" w:rsidR="00EE5860" w:rsidRPr="00441CD0" w:rsidRDefault="00EE5860" w:rsidP="00BB0E1F">
            <w:pPr>
              <w:pStyle w:val="TAL"/>
              <w:rPr>
                <w:lang w:eastAsia="zh-CN"/>
              </w:rPr>
            </w:pPr>
            <w:r w:rsidRPr="00441CD0">
              <w:rPr>
                <w:lang w:eastAsia="zh-CN"/>
              </w:rPr>
              <w:t>Several IEs with the same IE type may be present for multiple</w:t>
            </w:r>
            <w:r w:rsidRPr="00441CD0">
              <w:t xml:space="preserve"> TSN Time domains (with different parameters). </w:t>
            </w:r>
          </w:p>
        </w:tc>
        <w:tc>
          <w:tcPr>
            <w:tcW w:w="2978" w:type="dxa"/>
            <w:tcBorders>
              <w:top w:val="single" w:sz="4" w:space="0" w:color="auto"/>
              <w:left w:val="single" w:sz="4" w:space="0" w:color="auto"/>
              <w:bottom w:val="single" w:sz="4" w:space="0" w:color="auto"/>
              <w:right w:val="single" w:sz="4" w:space="0" w:color="auto"/>
            </w:tcBorders>
            <w:vAlign w:val="center"/>
          </w:tcPr>
          <w:p w14:paraId="6D7F2952" w14:textId="77777777" w:rsidR="00EE5860" w:rsidRPr="00441CD0" w:rsidRDefault="00EE5860" w:rsidP="00BB0E1F">
            <w:pPr>
              <w:pStyle w:val="TAC"/>
            </w:pPr>
            <w:r w:rsidRPr="00441CD0">
              <w:t>Clock Drift Control Information</w:t>
            </w:r>
          </w:p>
        </w:tc>
      </w:tr>
      <w:tr w:rsidR="00EE5860" w:rsidRPr="00441CD0" w14:paraId="7226BF6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04CD1F6"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3E1F8928"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ADDA59C"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042748F6" w14:textId="77777777" w:rsidR="00EE5860" w:rsidRPr="00441CD0" w:rsidRDefault="00EE5860" w:rsidP="00BB0E1F">
            <w:pPr>
              <w:pStyle w:val="TAC"/>
            </w:pPr>
            <w:r w:rsidRPr="00441CD0">
              <w:rPr>
                <w:lang w:val="en-US"/>
              </w:rPr>
              <w:t>NF Instance ID</w:t>
            </w:r>
          </w:p>
        </w:tc>
      </w:tr>
      <w:tr w:rsidR="00EE5860" w:rsidRPr="00441CD0" w14:paraId="7A9E600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38AFCC2" w14:textId="77777777" w:rsidR="00EE5860" w:rsidRPr="00441CD0" w:rsidRDefault="00EE5860" w:rsidP="00BB0E1F">
            <w:pPr>
              <w:pStyle w:val="TAL"/>
              <w:jc w:val="center"/>
              <w:rPr>
                <w:lang w:val="en-US"/>
              </w:rPr>
            </w:pPr>
            <w:r>
              <w:rPr>
                <w:lang w:val="fr-FR"/>
              </w:rPr>
              <w:t>P</w:t>
            </w:r>
            <w:r w:rsidRPr="00441CD0">
              <w:rPr>
                <w:lang w:val="fr-FR"/>
              </w:rPr>
              <w:t>FCPASR</w:t>
            </w:r>
            <w:r>
              <w:rPr>
                <w:lang w:val="fr-FR"/>
              </w:rPr>
              <w:t>eq</w:t>
            </w:r>
            <w:r w:rsidRPr="00441CD0">
              <w:rPr>
                <w:lang w:val="fr-FR"/>
              </w:rPr>
              <w:t>-Flags</w:t>
            </w:r>
          </w:p>
        </w:tc>
        <w:tc>
          <w:tcPr>
            <w:tcW w:w="360" w:type="dxa"/>
            <w:tcBorders>
              <w:top w:val="single" w:sz="4" w:space="0" w:color="auto"/>
              <w:left w:val="single" w:sz="4" w:space="0" w:color="auto"/>
              <w:bottom w:val="single" w:sz="4" w:space="0" w:color="auto"/>
              <w:right w:val="single" w:sz="4" w:space="0" w:color="auto"/>
            </w:tcBorders>
          </w:tcPr>
          <w:p w14:paraId="160F8D00" w14:textId="77777777" w:rsidR="00EE5860" w:rsidRPr="00441CD0" w:rsidRDefault="00EE5860" w:rsidP="00BB0E1F">
            <w:pPr>
              <w:pStyle w:val="TAC"/>
              <w:rPr>
                <w:szCs w:val="18"/>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6DA0E967" w14:textId="77777777" w:rsidR="00EE5860" w:rsidRDefault="00EE5860" w:rsidP="00BB0E1F">
            <w:pPr>
              <w:pStyle w:val="TAL"/>
              <w:rPr>
                <w:lang w:val="en-US"/>
              </w:rPr>
            </w:pPr>
            <w:r w:rsidRPr="00441CD0">
              <w:rPr>
                <w:lang w:val="en-US"/>
              </w:rPr>
              <w:t>This IE shall be included if at least one of the flags is set to "1":</w:t>
            </w:r>
          </w:p>
          <w:p w14:paraId="5126FB4B" w14:textId="77777777" w:rsidR="00EE5860" w:rsidRPr="00441CD0" w:rsidRDefault="00EE5860" w:rsidP="00BB0E1F">
            <w:pPr>
              <w:pStyle w:val="TAL"/>
              <w:rPr>
                <w:lang w:val="en-US"/>
              </w:rPr>
            </w:pPr>
          </w:p>
          <w:p w14:paraId="5F835538" w14:textId="6870401C" w:rsidR="00EE5860" w:rsidRPr="00576BE3" w:rsidRDefault="00EE5860" w:rsidP="00BB0E1F">
            <w:pPr>
              <w:pStyle w:val="B1"/>
              <w:rPr>
                <w:lang w:eastAsia="zh-CN"/>
              </w:rPr>
            </w:pPr>
            <w:r w:rsidRPr="00576BE3">
              <w:rPr>
                <w:rFonts w:ascii="Arial" w:hAnsi="Arial"/>
                <w:sz w:val="18"/>
                <w:lang w:val="fr-FR"/>
              </w:rPr>
              <w:t>-</w:t>
            </w:r>
            <w:r w:rsidRPr="00576BE3">
              <w:rPr>
                <w:rFonts w:ascii="Arial" w:hAnsi="Arial"/>
                <w:sz w:val="18"/>
                <w:lang w:val="fr-FR"/>
              </w:rPr>
              <w:tab/>
              <w:t xml:space="preserve">UUPSI (UPF configured for IPUPS): </w:t>
            </w:r>
            <w:r>
              <w:rPr>
                <w:rFonts w:ascii="Arial" w:hAnsi="Arial"/>
                <w:sz w:val="18"/>
                <w:lang w:val="fr-FR"/>
              </w:rPr>
              <w:t xml:space="preserve">when the message is sent by a UPF, </w:t>
            </w:r>
            <w:r w:rsidRPr="00576BE3">
              <w:rPr>
                <w:rFonts w:ascii="Arial" w:hAnsi="Arial"/>
                <w:sz w:val="18"/>
                <w:lang w:val="fr-FR"/>
              </w:rPr>
              <w:t xml:space="preserve">the UP function shall set this flag to "1" if the UPF is configured to be used for IPUPS. See </w:t>
            </w:r>
            <w:r w:rsidR="00415C19" w:rsidRPr="00576BE3">
              <w:rPr>
                <w:rFonts w:ascii="Arial" w:hAnsi="Arial"/>
                <w:sz w:val="18"/>
                <w:lang w:val="fr-FR"/>
              </w:rPr>
              <w:t>clause</w:t>
            </w:r>
            <w:r w:rsidR="00415C19">
              <w:rPr>
                <w:rFonts w:ascii="Arial" w:hAnsi="Arial"/>
                <w:sz w:val="18"/>
                <w:lang w:val="fr-FR"/>
              </w:rPr>
              <w:t> </w:t>
            </w:r>
            <w:r w:rsidR="00415C19" w:rsidRPr="00576BE3">
              <w:rPr>
                <w:rFonts w:ascii="Arial" w:hAnsi="Arial"/>
                <w:sz w:val="18"/>
                <w:lang w:val="fr-FR"/>
              </w:rPr>
              <w:t>5</w:t>
            </w:r>
            <w:r w:rsidRPr="00576BE3">
              <w:rPr>
                <w:rFonts w:ascii="Arial" w:hAnsi="Arial"/>
                <w:sz w:val="18"/>
                <w:lang w:val="fr-FR"/>
              </w:rPr>
              <w:t>.</w:t>
            </w:r>
            <w:r>
              <w:rPr>
                <w:rFonts w:ascii="Arial" w:hAnsi="Arial"/>
                <w:sz w:val="18"/>
                <w:lang w:val="fr-FR"/>
              </w:rPr>
              <w:t>27</w:t>
            </w:r>
            <w:r w:rsidRPr="00576BE3">
              <w:rPr>
                <w:rFonts w:ascii="Arial" w:hAnsi="Arial"/>
                <w:sz w:val="18"/>
                <w:lang w:val="fr-FR"/>
              </w:rPr>
              <w:t>.</w:t>
            </w:r>
          </w:p>
        </w:tc>
        <w:tc>
          <w:tcPr>
            <w:tcW w:w="2978" w:type="dxa"/>
            <w:tcBorders>
              <w:top w:val="single" w:sz="4" w:space="0" w:color="auto"/>
              <w:left w:val="single" w:sz="4" w:space="0" w:color="auto"/>
              <w:bottom w:val="single" w:sz="4" w:space="0" w:color="auto"/>
              <w:right w:val="single" w:sz="4" w:space="0" w:color="auto"/>
            </w:tcBorders>
          </w:tcPr>
          <w:p w14:paraId="4C69318A" w14:textId="77777777" w:rsidR="00EE5860" w:rsidRPr="00441CD0" w:rsidRDefault="00EE5860" w:rsidP="00BB0E1F">
            <w:pPr>
              <w:pStyle w:val="TAC"/>
              <w:rPr>
                <w:lang w:val="en-US"/>
              </w:rPr>
            </w:pPr>
            <w:r w:rsidRPr="00441CD0">
              <w:rPr>
                <w:lang w:val="fr-FR"/>
              </w:rPr>
              <w:t>PFCPASR</w:t>
            </w:r>
            <w:r>
              <w:rPr>
                <w:lang w:val="fr-FR"/>
              </w:rPr>
              <w:t>eq</w:t>
            </w:r>
            <w:r w:rsidRPr="00441CD0">
              <w:rPr>
                <w:lang w:val="fr-FR"/>
              </w:rPr>
              <w:t>-Flags</w:t>
            </w:r>
          </w:p>
        </w:tc>
      </w:tr>
      <w:tr w:rsidR="00EE5860" w:rsidRPr="00441CD0" w14:paraId="045D515A"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28D812FE" w14:textId="77777777" w:rsidR="00EE5860" w:rsidRPr="00441CD0" w:rsidRDefault="00EE5860" w:rsidP="00BB0E1F">
            <w:pPr>
              <w:pStyle w:val="TAN"/>
            </w:pPr>
            <w:r w:rsidRPr="00441CD0">
              <w:t>NOTE:</w:t>
            </w:r>
            <w:r w:rsidRPr="00441CD0">
              <w:tab/>
              <w:t xml:space="preserve">A PFCP function </w:t>
            </w:r>
            <w:r w:rsidRPr="00441CD0">
              <w:rPr>
                <w:rFonts w:ascii="Times New Roman" w:hAnsi="Times New Roman"/>
                <w:sz w:val="20"/>
              </w:rPr>
              <w:t>shall ignore the Recovery Timestamp received in the PFCP Association Setup Request message.</w:t>
            </w:r>
          </w:p>
        </w:tc>
      </w:tr>
      <w:bookmarkEnd w:id="3670"/>
    </w:tbl>
    <w:p w14:paraId="0B068A38" w14:textId="77777777" w:rsidR="00EE5860" w:rsidRPr="00441CD0" w:rsidRDefault="00EE5860" w:rsidP="00EE5860">
      <w:pPr>
        <w:rPr>
          <w:lang w:val="fr-FR"/>
        </w:rPr>
      </w:pPr>
    </w:p>
    <w:p w14:paraId="14F13361" w14:textId="77777777" w:rsidR="00EE5860" w:rsidRPr="00441CD0" w:rsidRDefault="00EE5860" w:rsidP="00EE5860">
      <w:pPr>
        <w:pStyle w:val="TH"/>
        <w:rPr>
          <w:lang w:val="fr-FR"/>
        </w:rPr>
      </w:pPr>
      <w:r w:rsidRPr="00441CD0">
        <w:rPr>
          <w:lang w:val="fr-FR"/>
        </w:rPr>
        <w:t>Table 7.4.4.1-2: PFCP Session Retention Information IE within PFCP Association Setup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3"/>
        <w:gridCol w:w="338"/>
        <w:gridCol w:w="4685"/>
        <w:gridCol w:w="371"/>
        <w:gridCol w:w="371"/>
        <w:gridCol w:w="371"/>
        <w:gridCol w:w="371"/>
        <w:gridCol w:w="1410"/>
      </w:tblGrid>
      <w:tr w:rsidR="00EE5860" w:rsidRPr="00441CD0" w14:paraId="60BFA768"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044CCA16" w14:textId="77777777" w:rsidR="00EE5860" w:rsidRPr="00441CD0" w:rsidRDefault="00EE5860" w:rsidP="00BB0E1F">
            <w:pPr>
              <w:pStyle w:val="TAL"/>
              <w:rPr>
                <w:lang w:val="fr-FR"/>
              </w:rPr>
            </w:pPr>
            <w:r w:rsidRPr="00441CD0">
              <w:rPr>
                <w:lang w:val="fr-FR"/>
              </w:rPr>
              <w:t>Octet 1 and 2</w:t>
            </w:r>
          </w:p>
        </w:tc>
        <w:tc>
          <w:tcPr>
            <w:tcW w:w="338" w:type="dxa"/>
            <w:tcBorders>
              <w:top w:val="single" w:sz="4" w:space="0" w:color="auto"/>
              <w:left w:val="single" w:sz="4" w:space="0" w:color="auto"/>
              <w:bottom w:val="single" w:sz="4" w:space="0" w:color="auto"/>
              <w:right w:val="nil"/>
            </w:tcBorders>
            <w:shd w:val="clear" w:color="auto" w:fill="D9D9D9"/>
          </w:tcPr>
          <w:p w14:paraId="10F16A2A"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18827B44" w14:textId="77777777" w:rsidR="00EE5860" w:rsidRPr="00441CD0" w:rsidRDefault="00EE5860" w:rsidP="00BB0E1F">
            <w:pPr>
              <w:pStyle w:val="TAC"/>
              <w:rPr>
                <w:lang w:val="fr-FR"/>
              </w:rPr>
            </w:pPr>
            <w:r w:rsidRPr="00441CD0">
              <w:rPr>
                <w:szCs w:val="18"/>
                <w:lang w:val="fr-FR"/>
              </w:rPr>
              <w:t>PFCP Session Retention Information</w:t>
            </w:r>
            <w:r w:rsidRPr="00441CD0">
              <w:rPr>
                <w:lang w:val="fr-FR"/>
              </w:rPr>
              <w:t xml:space="preserve"> IE Type = 183 (decimal)</w:t>
            </w:r>
          </w:p>
        </w:tc>
      </w:tr>
      <w:tr w:rsidR="00EE5860" w:rsidRPr="00441CD0" w14:paraId="7B561EE1"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33863A77" w14:textId="77777777" w:rsidR="00EE5860" w:rsidRPr="00441CD0" w:rsidRDefault="00EE5860" w:rsidP="00BB0E1F">
            <w:pPr>
              <w:pStyle w:val="TAL"/>
              <w:rPr>
                <w:lang w:val="fr-FR"/>
              </w:rPr>
            </w:pPr>
            <w:r w:rsidRPr="00441CD0">
              <w:rPr>
                <w:lang w:val="fr-FR"/>
              </w:rPr>
              <w:t>Octets 3 and 4</w:t>
            </w:r>
          </w:p>
        </w:tc>
        <w:tc>
          <w:tcPr>
            <w:tcW w:w="338" w:type="dxa"/>
            <w:tcBorders>
              <w:top w:val="single" w:sz="4" w:space="0" w:color="auto"/>
              <w:left w:val="single" w:sz="4" w:space="0" w:color="auto"/>
              <w:bottom w:val="single" w:sz="4" w:space="0" w:color="auto"/>
              <w:right w:val="nil"/>
            </w:tcBorders>
            <w:shd w:val="clear" w:color="auto" w:fill="D9D9D9"/>
          </w:tcPr>
          <w:p w14:paraId="3F7DC078"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564DA23F" w14:textId="77777777" w:rsidR="00EE5860" w:rsidRPr="00441CD0" w:rsidRDefault="00EE5860" w:rsidP="00BB0E1F">
            <w:pPr>
              <w:pStyle w:val="TAC"/>
              <w:rPr>
                <w:lang w:val="fr-FR"/>
              </w:rPr>
            </w:pPr>
            <w:r w:rsidRPr="00441CD0">
              <w:rPr>
                <w:lang w:val="fr-FR"/>
              </w:rPr>
              <w:t>Length = n</w:t>
            </w:r>
          </w:p>
        </w:tc>
      </w:tr>
      <w:tr w:rsidR="00EE5860" w:rsidRPr="00441CD0" w14:paraId="0163325E" w14:textId="77777777" w:rsidTr="00BB0E1F">
        <w:trPr>
          <w:jc w:val="center"/>
        </w:trPr>
        <w:tc>
          <w:tcPr>
            <w:tcW w:w="1564" w:type="dxa"/>
            <w:vMerge w:val="restart"/>
            <w:tcBorders>
              <w:top w:val="single" w:sz="4" w:space="0" w:color="auto"/>
              <w:left w:val="single" w:sz="4" w:space="0" w:color="auto"/>
              <w:bottom w:val="single" w:sz="4" w:space="0" w:color="auto"/>
              <w:right w:val="single" w:sz="4" w:space="0" w:color="auto"/>
            </w:tcBorders>
            <w:hideMark/>
          </w:tcPr>
          <w:p w14:paraId="31EB8F55" w14:textId="77777777" w:rsidR="00EE5860" w:rsidRPr="00441CD0" w:rsidRDefault="00EE5860" w:rsidP="00BB0E1F">
            <w:pPr>
              <w:pStyle w:val="TAH"/>
              <w:rPr>
                <w:lang w:val="fr-FR"/>
              </w:rPr>
            </w:pPr>
            <w:r w:rsidRPr="00441CD0">
              <w:rPr>
                <w:lang w:val="fr-FR"/>
              </w:rPr>
              <w:t>Information elements</w:t>
            </w:r>
          </w:p>
        </w:tc>
        <w:tc>
          <w:tcPr>
            <w:tcW w:w="338" w:type="dxa"/>
            <w:vMerge w:val="restart"/>
            <w:tcBorders>
              <w:top w:val="single" w:sz="4" w:space="0" w:color="auto"/>
              <w:left w:val="single" w:sz="4" w:space="0" w:color="auto"/>
              <w:bottom w:val="single" w:sz="4" w:space="0" w:color="auto"/>
              <w:right w:val="single" w:sz="4" w:space="0" w:color="auto"/>
            </w:tcBorders>
            <w:hideMark/>
          </w:tcPr>
          <w:p w14:paraId="34E67171" w14:textId="77777777" w:rsidR="00EE5860" w:rsidRPr="00441CD0" w:rsidRDefault="00EE5860" w:rsidP="00BB0E1F">
            <w:pPr>
              <w:pStyle w:val="TAH"/>
              <w:rPr>
                <w:lang w:val="fr-FR"/>
              </w:rPr>
            </w:pPr>
            <w:r w:rsidRPr="00441CD0">
              <w:rPr>
                <w:lang w:val="fr-FR"/>
              </w:rPr>
              <w:t>P</w:t>
            </w:r>
          </w:p>
        </w:tc>
        <w:tc>
          <w:tcPr>
            <w:tcW w:w="4687" w:type="dxa"/>
            <w:vMerge w:val="restart"/>
            <w:tcBorders>
              <w:top w:val="single" w:sz="4" w:space="0" w:color="auto"/>
              <w:left w:val="single" w:sz="4" w:space="0" w:color="auto"/>
              <w:bottom w:val="single" w:sz="4" w:space="0" w:color="auto"/>
              <w:right w:val="single" w:sz="4" w:space="0" w:color="auto"/>
            </w:tcBorders>
            <w:hideMark/>
          </w:tcPr>
          <w:p w14:paraId="079AD36C" w14:textId="77777777" w:rsidR="00EE5860" w:rsidRPr="00441CD0" w:rsidRDefault="00EE5860" w:rsidP="00BB0E1F">
            <w:pPr>
              <w:pStyle w:val="TAH"/>
              <w:rPr>
                <w:lang w:val="fr-FR"/>
              </w:rPr>
            </w:pPr>
            <w:r w:rsidRPr="00441CD0">
              <w:rPr>
                <w:lang w:val="fr-FR"/>
              </w:rPr>
              <w:t>Condition / Comment</w:t>
            </w:r>
          </w:p>
        </w:tc>
        <w:tc>
          <w:tcPr>
            <w:tcW w:w="1484" w:type="dxa"/>
            <w:gridSpan w:val="4"/>
            <w:tcBorders>
              <w:top w:val="single" w:sz="4" w:space="0" w:color="auto"/>
              <w:left w:val="single" w:sz="4" w:space="0" w:color="auto"/>
              <w:bottom w:val="single" w:sz="4" w:space="0" w:color="auto"/>
              <w:right w:val="single" w:sz="4" w:space="0" w:color="auto"/>
            </w:tcBorders>
            <w:hideMark/>
          </w:tcPr>
          <w:p w14:paraId="59AD81C4"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70582A7F" w14:textId="77777777" w:rsidR="00EE5860" w:rsidRPr="00441CD0" w:rsidRDefault="00EE5860" w:rsidP="00BB0E1F">
            <w:pPr>
              <w:pStyle w:val="TAH"/>
              <w:rPr>
                <w:lang w:val="fr-FR"/>
              </w:rPr>
            </w:pPr>
            <w:r w:rsidRPr="00441CD0">
              <w:rPr>
                <w:lang w:val="fr-FR"/>
              </w:rPr>
              <w:t>IE Type</w:t>
            </w:r>
          </w:p>
        </w:tc>
      </w:tr>
      <w:tr w:rsidR="00EE5860" w:rsidRPr="00441CD0" w14:paraId="76BE6E74" w14:textId="77777777" w:rsidTr="00BB0E1F">
        <w:trPr>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558FE6BC" w14:textId="77777777" w:rsidR="00EE5860" w:rsidRPr="00441CD0" w:rsidRDefault="00EE5860" w:rsidP="00BB0E1F">
            <w:pPr>
              <w:spacing w:after="0"/>
              <w:rPr>
                <w:rFonts w:ascii="Arial" w:hAnsi="Arial"/>
                <w:b/>
                <w:sz w:val="18"/>
                <w:lang w:val="fr-FR"/>
              </w:rPr>
            </w:pPr>
          </w:p>
        </w:tc>
        <w:tc>
          <w:tcPr>
            <w:tcW w:w="338" w:type="dxa"/>
            <w:vMerge/>
            <w:tcBorders>
              <w:top w:val="single" w:sz="4" w:space="0" w:color="auto"/>
              <w:left w:val="single" w:sz="4" w:space="0" w:color="auto"/>
              <w:bottom w:val="single" w:sz="4" w:space="0" w:color="auto"/>
              <w:right w:val="single" w:sz="4" w:space="0" w:color="auto"/>
            </w:tcBorders>
            <w:vAlign w:val="center"/>
            <w:hideMark/>
          </w:tcPr>
          <w:p w14:paraId="0C93A90C" w14:textId="77777777" w:rsidR="00EE5860" w:rsidRPr="00441CD0" w:rsidRDefault="00EE5860" w:rsidP="00BB0E1F">
            <w:pPr>
              <w:spacing w:after="0"/>
              <w:rPr>
                <w:rFonts w:ascii="Arial" w:hAnsi="Arial"/>
                <w:b/>
                <w:sz w:val="18"/>
                <w:lang w:val="fr-FR"/>
              </w:rPr>
            </w:pPr>
          </w:p>
        </w:tc>
        <w:tc>
          <w:tcPr>
            <w:tcW w:w="7581" w:type="dxa"/>
            <w:vMerge/>
            <w:tcBorders>
              <w:top w:val="single" w:sz="4" w:space="0" w:color="auto"/>
              <w:left w:val="single" w:sz="4" w:space="0" w:color="auto"/>
              <w:bottom w:val="single" w:sz="4" w:space="0" w:color="auto"/>
              <w:right w:val="single" w:sz="4" w:space="0" w:color="auto"/>
            </w:tcBorders>
            <w:vAlign w:val="center"/>
            <w:hideMark/>
          </w:tcPr>
          <w:p w14:paraId="17C8DBC6" w14:textId="77777777" w:rsidR="00EE5860" w:rsidRPr="00441CD0" w:rsidRDefault="00EE5860" w:rsidP="00BB0E1F">
            <w:pPr>
              <w:spacing w:after="0"/>
              <w:rPr>
                <w:rFonts w:ascii="Arial" w:hAnsi="Arial"/>
                <w:b/>
                <w:sz w:val="18"/>
                <w:lang w:val="fr-FR"/>
              </w:rPr>
            </w:pPr>
          </w:p>
        </w:tc>
        <w:tc>
          <w:tcPr>
            <w:tcW w:w="371" w:type="dxa"/>
            <w:tcBorders>
              <w:top w:val="single" w:sz="4" w:space="0" w:color="auto"/>
              <w:left w:val="single" w:sz="4" w:space="0" w:color="auto"/>
              <w:bottom w:val="single" w:sz="4" w:space="0" w:color="auto"/>
              <w:right w:val="single" w:sz="4" w:space="0" w:color="auto"/>
            </w:tcBorders>
            <w:hideMark/>
          </w:tcPr>
          <w:p w14:paraId="0FA3E711" w14:textId="77777777" w:rsidR="00EE5860" w:rsidRPr="00441CD0" w:rsidRDefault="00EE5860" w:rsidP="00BB0E1F">
            <w:pPr>
              <w:pStyle w:val="TAH"/>
              <w:rPr>
                <w:lang w:val="fr-FR"/>
              </w:rPr>
            </w:pPr>
            <w:r w:rsidRPr="00441CD0">
              <w:rPr>
                <w:lang w:val="fr-FR"/>
              </w:rPr>
              <w:t>Sxa</w:t>
            </w:r>
          </w:p>
        </w:tc>
        <w:tc>
          <w:tcPr>
            <w:tcW w:w="371" w:type="dxa"/>
            <w:tcBorders>
              <w:top w:val="single" w:sz="4" w:space="0" w:color="auto"/>
              <w:left w:val="single" w:sz="4" w:space="0" w:color="auto"/>
              <w:bottom w:val="single" w:sz="4" w:space="0" w:color="auto"/>
              <w:right w:val="single" w:sz="4" w:space="0" w:color="auto"/>
            </w:tcBorders>
            <w:hideMark/>
          </w:tcPr>
          <w:p w14:paraId="1DE42A21" w14:textId="77777777" w:rsidR="00EE5860" w:rsidRPr="00441CD0" w:rsidRDefault="00EE5860" w:rsidP="00BB0E1F">
            <w:pPr>
              <w:pStyle w:val="TAH"/>
              <w:rPr>
                <w:lang w:val="fr-FR"/>
              </w:rPr>
            </w:pPr>
            <w:r w:rsidRPr="00441CD0">
              <w:rPr>
                <w:lang w:val="fr-FR"/>
              </w:rPr>
              <w:t>Sxb</w:t>
            </w:r>
          </w:p>
        </w:tc>
        <w:tc>
          <w:tcPr>
            <w:tcW w:w="371" w:type="dxa"/>
            <w:tcBorders>
              <w:top w:val="single" w:sz="4" w:space="0" w:color="auto"/>
              <w:left w:val="single" w:sz="4" w:space="0" w:color="auto"/>
              <w:bottom w:val="single" w:sz="4" w:space="0" w:color="auto"/>
              <w:right w:val="single" w:sz="4" w:space="0" w:color="auto"/>
            </w:tcBorders>
            <w:hideMark/>
          </w:tcPr>
          <w:p w14:paraId="5530FB3E" w14:textId="77777777" w:rsidR="00EE5860" w:rsidRPr="00441CD0" w:rsidRDefault="00EE5860" w:rsidP="00BB0E1F">
            <w:pPr>
              <w:pStyle w:val="TAH"/>
              <w:rPr>
                <w:lang w:val="fr-FR"/>
              </w:rPr>
            </w:pPr>
            <w:r w:rsidRPr="00441CD0">
              <w:rPr>
                <w:lang w:val="fr-FR"/>
              </w:rPr>
              <w:t>Sxc</w:t>
            </w:r>
          </w:p>
        </w:tc>
        <w:tc>
          <w:tcPr>
            <w:tcW w:w="371" w:type="dxa"/>
            <w:tcBorders>
              <w:top w:val="single" w:sz="4" w:space="0" w:color="auto"/>
              <w:left w:val="single" w:sz="4" w:space="0" w:color="auto"/>
              <w:bottom w:val="single" w:sz="4" w:space="0" w:color="auto"/>
              <w:right w:val="single" w:sz="4" w:space="0" w:color="auto"/>
            </w:tcBorders>
            <w:hideMark/>
          </w:tcPr>
          <w:p w14:paraId="53236FC2"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11835772" w14:textId="77777777" w:rsidR="00EE5860" w:rsidRPr="00441CD0" w:rsidRDefault="00EE5860" w:rsidP="00BB0E1F">
            <w:pPr>
              <w:spacing w:after="0"/>
              <w:rPr>
                <w:rFonts w:ascii="Arial" w:hAnsi="Arial"/>
                <w:b/>
                <w:sz w:val="18"/>
                <w:lang w:val="fr-FR"/>
              </w:rPr>
            </w:pPr>
          </w:p>
        </w:tc>
      </w:tr>
      <w:tr w:rsidR="00EE5860" w:rsidRPr="00441CD0" w14:paraId="09C88BEA"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hideMark/>
          </w:tcPr>
          <w:p w14:paraId="02A04145" w14:textId="77777777" w:rsidR="00EE5860" w:rsidRPr="00441CD0" w:rsidRDefault="00EE5860" w:rsidP="00BB0E1F">
            <w:pPr>
              <w:pStyle w:val="TAL"/>
              <w:rPr>
                <w:rFonts w:cs="Arial"/>
                <w:szCs w:val="18"/>
                <w:lang w:val="fr-FR" w:eastAsia="zh-CN"/>
              </w:rPr>
            </w:pPr>
            <w:r w:rsidRPr="00441CD0">
              <w:rPr>
                <w:lang w:val="fr-FR"/>
              </w:rPr>
              <w:t>CP PFCP Entity IP Address</w:t>
            </w:r>
          </w:p>
        </w:tc>
        <w:tc>
          <w:tcPr>
            <w:tcW w:w="338" w:type="dxa"/>
            <w:tcBorders>
              <w:top w:val="single" w:sz="4" w:space="0" w:color="auto"/>
              <w:left w:val="single" w:sz="4" w:space="0" w:color="auto"/>
              <w:bottom w:val="single" w:sz="4" w:space="0" w:color="auto"/>
              <w:right w:val="single" w:sz="4" w:space="0" w:color="auto"/>
            </w:tcBorders>
            <w:hideMark/>
          </w:tcPr>
          <w:p w14:paraId="58F4A18C"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3BE65B84" w14:textId="77777777" w:rsidR="00EE5860" w:rsidRPr="00441CD0" w:rsidRDefault="00EE5860" w:rsidP="00BB0E1F">
            <w:pPr>
              <w:pStyle w:val="TAL"/>
              <w:rPr>
                <w:lang w:val="fr-FR"/>
              </w:rPr>
            </w:pPr>
            <w:r w:rsidRPr="00441CD0">
              <w:rPr>
                <w:lang w:val="fr-FR"/>
              </w:rPr>
              <w:t xml:space="preserve">This IE may be present to indicate the IP address of a CP PFCP entity for which the UP function shall </w:t>
            </w:r>
            <w:r w:rsidRPr="00441CD0">
              <w:rPr>
                <w:rFonts w:cs="Arial"/>
                <w:szCs w:val="18"/>
                <w:lang w:val="fr-FR"/>
              </w:rPr>
              <w:t>retain the existing PFCP sessions, upon receipt of a PFCP association setup request with a Node ID for which a PFCP association was already established. See clause 6.2.6.2.1</w:t>
            </w:r>
          </w:p>
          <w:p w14:paraId="0F51B7C4" w14:textId="77777777" w:rsidR="00EE5860" w:rsidRPr="00441CD0" w:rsidRDefault="00EE5860" w:rsidP="00BB0E1F">
            <w:pPr>
              <w:pStyle w:val="TAL"/>
              <w:rPr>
                <w:lang w:val="fr-FR"/>
              </w:rPr>
            </w:pPr>
          </w:p>
          <w:p w14:paraId="4D038164" w14:textId="77777777" w:rsidR="00EE5860" w:rsidRPr="00441CD0" w:rsidRDefault="00EE5860" w:rsidP="00BB0E1F">
            <w:pPr>
              <w:pStyle w:val="TAL"/>
              <w:rPr>
                <w:lang w:val="fr-FR" w:eastAsia="zh-CN"/>
              </w:rPr>
            </w:pPr>
            <w:r w:rsidRPr="00441CD0">
              <w:rPr>
                <w:lang w:val="fr-FR" w:eastAsia="zh-CN"/>
              </w:rPr>
              <w:t>Several IEs with the same IE type may be present to represent multiple CP PFCP entities for which PFCP sessions shall be retained.</w:t>
            </w:r>
          </w:p>
          <w:p w14:paraId="1A87B318" w14:textId="77777777" w:rsidR="00EE5860" w:rsidRPr="00441CD0" w:rsidRDefault="00EE5860" w:rsidP="00BB0E1F">
            <w:pPr>
              <w:pStyle w:val="TAL"/>
              <w:rPr>
                <w:lang w:val="fr-FR" w:eastAsia="zh-CN"/>
              </w:rPr>
            </w:pPr>
          </w:p>
          <w:p w14:paraId="62EE6A6C" w14:textId="77777777" w:rsidR="00EE5860" w:rsidRPr="00441CD0" w:rsidRDefault="00EE5860" w:rsidP="00BB0E1F">
            <w:pPr>
              <w:pStyle w:val="TAL"/>
              <w:rPr>
                <w:lang w:val="en-US" w:eastAsia="zh-CN"/>
              </w:rPr>
            </w:pPr>
            <w:r w:rsidRPr="00441CD0">
              <w:rPr>
                <w:lang w:val="fr-FR" w:eastAsia="zh-CN"/>
              </w:rPr>
              <w:t xml:space="preserve">If no CP PFCP Entity IP Address IE is present in the PFCP Session Retention Information IE, all </w:t>
            </w:r>
            <w:r w:rsidRPr="00441CD0">
              <w:rPr>
                <w:rFonts w:cs="Arial"/>
                <w:szCs w:val="18"/>
                <w:lang w:val="fr-FR"/>
              </w:rPr>
              <w:t>existing PFCP sessions shall be kept upon receipt of a PFCP association setup request with a Node ID for which a PFCP association was already established.</w:t>
            </w:r>
          </w:p>
          <w:p w14:paraId="6F758EBE" w14:textId="77777777" w:rsidR="00EE5860" w:rsidRPr="00441CD0" w:rsidRDefault="00EE5860" w:rsidP="00BB0E1F">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14:paraId="0BF2033E" w14:textId="77777777" w:rsidR="00EE5860" w:rsidRPr="00441CD0" w:rsidRDefault="00EE5860" w:rsidP="00BB0E1F">
            <w:pPr>
              <w:pStyle w:val="TAC"/>
              <w:rPr>
                <w:lang w:val="sv-SE"/>
              </w:rPr>
            </w:pPr>
            <w:r w:rsidRPr="00441CD0">
              <w:rPr>
                <w:lang w:val="sv-SE"/>
              </w:rPr>
              <w:t>X</w:t>
            </w:r>
          </w:p>
        </w:tc>
        <w:tc>
          <w:tcPr>
            <w:tcW w:w="371" w:type="dxa"/>
            <w:tcBorders>
              <w:top w:val="single" w:sz="4" w:space="0" w:color="auto"/>
              <w:left w:val="single" w:sz="4" w:space="0" w:color="auto"/>
              <w:bottom w:val="single" w:sz="4" w:space="0" w:color="auto"/>
              <w:right w:val="single" w:sz="4" w:space="0" w:color="auto"/>
            </w:tcBorders>
            <w:hideMark/>
          </w:tcPr>
          <w:p w14:paraId="5E730A82"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7E6704C6"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512F212E" w14:textId="77777777" w:rsidR="00EE5860" w:rsidRPr="00441CD0" w:rsidRDefault="00EE5860" w:rsidP="00BB0E1F">
            <w:pPr>
              <w:pStyle w:val="TAC"/>
              <w:rPr>
                <w:lang w:val="fr-FR"/>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1818C84A" w14:textId="77777777" w:rsidR="00EE5860" w:rsidRPr="00441CD0" w:rsidRDefault="00EE5860" w:rsidP="00BB0E1F">
            <w:pPr>
              <w:pStyle w:val="TAC"/>
              <w:rPr>
                <w:lang w:val="fr-FR"/>
              </w:rPr>
            </w:pPr>
            <w:r w:rsidRPr="00441CD0">
              <w:rPr>
                <w:lang w:val="fr-FR"/>
              </w:rPr>
              <w:t>CP PFCP Entity IP Address</w:t>
            </w:r>
          </w:p>
        </w:tc>
      </w:tr>
    </w:tbl>
    <w:p w14:paraId="6DAC38FE" w14:textId="77777777" w:rsidR="00EE5860" w:rsidRPr="00441CD0" w:rsidRDefault="00EE5860" w:rsidP="00EE5860"/>
    <w:p w14:paraId="03134FD4" w14:textId="77777777" w:rsidR="00EE5860" w:rsidRPr="00441CD0" w:rsidRDefault="00EE5860" w:rsidP="00EE5860">
      <w:pPr>
        <w:pStyle w:val="TH"/>
        <w:rPr>
          <w:lang w:val="fr-FR"/>
        </w:rPr>
      </w:pPr>
      <w:r w:rsidRPr="00441CD0">
        <w:rPr>
          <w:lang w:val="fr-FR"/>
        </w:rPr>
        <w:lastRenderedPageBreak/>
        <w:t xml:space="preserve">Table 7.4.4.1-3: </w:t>
      </w:r>
      <w:r w:rsidRPr="00441CD0">
        <w:t>UE IP address Pool Information</w:t>
      </w:r>
      <w:r w:rsidRPr="00441CD0">
        <w:rPr>
          <w:lang w:val="fr-FR"/>
        </w:rPr>
        <w:t xml:space="preserve"> IE within PFCP Association Setup Request</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8"/>
        <w:gridCol w:w="4687"/>
        <w:gridCol w:w="371"/>
        <w:gridCol w:w="371"/>
        <w:gridCol w:w="371"/>
        <w:gridCol w:w="371"/>
        <w:gridCol w:w="1410"/>
      </w:tblGrid>
      <w:tr w:rsidR="00EE5860" w:rsidRPr="00441CD0" w14:paraId="33CC009A"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16EA2CB1" w14:textId="77777777" w:rsidR="00EE5860" w:rsidRPr="00441CD0" w:rsidRDefault="00EE5860" w:rsidP="00BB0E1F">
            <w:pPr>
              <w:pStyle w:val="TAL"/>
            </w:pPr>
            <w:r w:rsidRPr="00441CD0">
              <w:t>Octet 1 and 2</w:t>
            </w:r>
          </w:p>
        </w:tc>
        <w:tc>
          <w:tcPr>
            <w:tcW w:w="338" w:type="dxa"/>
            <w:tcBorders>
              <w:top w:val="single" w:sz="4" w:space="0" w:color="auto"/>
              <w:left w:val="single" w:sz="4" w:space="0" w:color="auto"/>
              <w:bottom w:val="single" w:sz="4" w:space="0" w:color="auto"/>
              <w:right w:val="nil"/>
            </w:tcBorders>
            <w:shd w:val="clear" w:color="auto" w:fill="D9D9D9"/>
          </w:tcPr>
          <w:p w14:paraId="30C15061" w14:textId="77777777" w:rsidR="00EE5860" w:rsidRPr="00441CD0" w:rsidRDefault="00EE5860" w:rsidP="00BB0E1F">
            <w:pPr>
              <w:pStyle w:val="TAH"/>
            </w:pPr>
          </w:p>
        </w:tc>
        <w:tc>
          <w:tcPr>
            <w:tcW w:w="7581" w:type="dxa"/>
            <w:gridSpan w:val="6"/>
            <w:tcBorders>
              <w:top w:val="single" w:sz="4" w:space="0" w:color="auto"/>
              <w:left w:val="nil"/>
              <w:bottom w:val="single" w:sz="4" w:space="0" w:color="auto"/>
              <w:right w:val="single" w:sz="4" w:space="0" w:color="auto"/>
            </w:tcBorders>
            <w:shd w:val="clear" w:color="auto" w:fill="D9D9D9"/>
          </w:tcPr>
          <w:p w14:paraId="03356E10" w14:textId="77777777" w:rsidR="00EE5860" w:rsidRPr="00441CD0" w:rsidRDefault="00EE5860" w:rsidP="00BB0E1F">
            <w:pPr>
              <w:pStyle w:val="TAC"/>
              <w:rPr>
                <w:lang w:val="fr-FR"/>
              </w:rPr>
            </w:pPr>
            <w:r w:rsidRPr="00441CD0">
              <w:t>UE IP address Pool Information</w:t>
            </w:r>
            <w:r w:rsidRPr="00441CD0">
              <w:rPr>
                <w:lang w:val="fr-FR"/>
              </w:rPr>
              <w:t xml:space="preserve"> IE Type = 233 (decimal)</w:t>
            </w:r>
          </w:p>
        </w:tc>
      </w:tr>
      <w:tr w:rsidR="00EE5860" w:rsidRPr="00441CD0" w14:paraId="2D9FA839"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343FF4E8" w14:textId="77777777" w:rsidR="00EE5860" w:rsidRPr="00441CD0" w:rsidRDefault="00EE5860" w:rsidP="00BB0E1F">
            <w:pPr>
              <w:pStyle w:val="TAL"/>
            </w:pPr>
            <w:r w:rsidRPr="00441CD0">
              <w:t>Octets 3 and 4</w:t>
            </w:r>
          </w:p>
        </w:tc>
        <w:tc>
          <w:tcPr>
            <w:tcW w:w="338" w:type="dxa"/>
            <w:tcBorders>
              <w:top w:val="single" w:sz="4" w:space="0" w:color="auto"/>
              <w:left w:val="single" w:sz="4" w:space="0" w:color="auto"/>
              <w:right w:val="nil"/>
            </w:tcBorders>
            <w:shd w:val="clear" w:color="auto" w:fill="D9D9D9"/>
          </w:tcPr>
          <w:p w14:paraId="14A33469" w14:textId="77777777" w:rsidR="00EE5860" w:rsidRPr="00441CD0" w:rsidRDefault="00EE5860" w:rsidP="00BB0E1F">
            <w:pPr>
              <w:pStyle w:val="TAH"/>
            </w:pPr>
          </w:p>
        </w:tc>
        <w:tc>
          <w:tcPr>
            <w:tcW w:w="7581" w:type="dxa"/>
            <w:gridSpan w:val="6"/>
            <w:tcBorders>
              <w:top w:val="single" w:sz="4" w:space="0" w:color="auto"/>
              <w:left w:val="nil"/>
              <w:right w:val="single" w:sz="4" w:space="0" w:color="auto"/>
            </w:tcBorders>
            <w:shd w:val="clear" w:color="auto" w:fill="D9D9D9"/>
          </w:tcPr>
          <w:p w14:paraId="541E6899" w14:textId="77777777" w:rsidR="00EE5860" w:rsidRPr="00441CD0" w:rsidRDefault="00EE5860" w:rsidP="00BB0E1F">
            <w:pPr>
              <w:pStyle w:val="TAC"/>
            </w:pPr>
            <w:r w:rsidRPr="00441CD0">
              <w:t>Length = n</w:t>
            </w:r>
          </w:p>
        </w:tc>
      </w:tr>
      <w:tr w:rsidR="00EE5860" w:rsidRPr="00441CD0" w14:paraId="7BE5FCA8" w14:textId="77777777" w:rsidTr="00BB0E1F">
        <w:trPr>
          <w:jc w:val="center"/>
        </w:trPr>
        <w:tc>
          <w:tcPr>
            <w:tcW w:w="1564" w:type="dxa"/>
            <w:vMerge w:val="restart"/>
            <w:tcBorders>
              <w:top w:val="single" w:sz="4" w:space="0" w:color="auto"/>
              <w:left w:val="single" w:sz="4" w:space="0" w:color="auto"/>
              <w:right w:val="single" w:sz="4" w:space="0" w:color="auto"/>
            </w:tcBorders>
          </w:tcPr>
          <w:p w14:paraId="61056919" w14:textId="77777777" w:rsidR="00EE5860" w:rsidRPr="00441CD0" w:rsidRDefault="00EE5860" w:rsidP="00BB0E1F">
            <w:pPr>
              <w:pStyle w:val="TAH"/>
            </w:pPr>
            <w:r w:rsidRPr="00441CD0">
              <w:t>Information elements</w:t>
            </w:r>
          </w:p>
        </w:tc>
        <w:tc>
          <w:tcPr>
            <w:tcW w:w="338" w:type="dxa"/>
            <w:vMerge w:val="restart"/>
            <w:tcBorders>
              <w:top w:val="single" w:sz="4" w:space="0" w:color="auto"/>
              <w:left w:val="single" w:sz="4" w:space="0" w:color="auto"/>
              <w:right w:val="single" w:sz="4" w:space="0" w:color="auto"/>
            </w:tcBorders>
          </w:tcPr>
          <w:p w14:paraId="279DCE7B" w14:textId="77777777" w:rsidR="00EE5860" w:rsidRPr="00441CD0" w:rsidRDefault="00EE5860" w:rsidP="00BB0E1F">
            <w:pPr>
              <w:pStyle w:val="TAH"/>
            </w:pPr>
            <w:r w:rsidRPr="00441CD0">
              <w:t>P</w:t>
            </w:r>
          </w:p>
        </w:tc>
        <w:tc>
          <w:tcPr>
            <w:tcW w:w="4687" w:type="dxa"/>
            <w:vMerge w:val="restart"/>
            <w:tcBorders>
              <w:top w:val="single" w:sz="4" w:space="0" w:color="auto"/>
              <w:left w:val="single" w:sz="4" w:space="0" w:color="auto"/>
              <w:right w:val="single" w:sz="4" w:space="0" w:color="auto"/>
            </w:tcBorders>
          </w:tcPr>
          <w:p w14:paraId="6C071BD3" w14:textId="77777777" w:rsidR="00EE5860" w:rsidRPr="00441CD0" w:rsidRDefault="00EE5860" w:rsidP="00BB0E1F">
            <w:pPr>
              <w:pStyle w:val="TAH"/>
            </w:pPr>
            <w:r w:rsidRPr="00441CD0">
              <w:t>Condition / Comment</w:t>
            </w:r>
          </w:p>
        </w:tc>
        <w:tc>
          <w:tcPr>
            <w:tcW w:w="1484" w:type="dxa"/>
            <w:gridSpan w:val="4"/>
            <w:tcBorders>
              <w:top w:val="single" w:sz="4" w:space="0" w:color="auto"/>
              <w:left w:val="single" w:sz="4" w:space="0" w:color="auto"/>
              <w:right w:val="single" w:sz="4" w:space="0" w:color="auto"/>
            </w:tcBorders>
          </w:tcPr>
          <w:p w14:paraId="67C35101" w14:textId="77777777" w:rsidR="00EE5860" w:rsidRPr="00441CD0" w:rsidRDefault="00EE5860" w:rsidP="00BB0E1F">
            <w:pPr>
              <w:pStyle w:val="TAH"/>
            </w:pPr>
            <w:r w:rsidRPr="00441CD0">
              <w:t>Appl.</w:t>
            </w:r>
          </w:p>
        </w:tc>
        <w:tc>
          <w:tcPr>
            <w:tcW w:w="1410" w:type="dxa"/>
            <w:vMerge w:val="restart"/>
            <w:tcBorders>
              <w:top w:val="single" w:sz="4" w:space="0" w:color="auto"/>
              <w:left w:val="single" w:sz="4" w:space="0" w:color="auto"/>
              <w:right w:val="single" w:sz="4" w:space="0" w:color="auto"/>
            </w:tcBorders>
          </w:tcPr>
          <w:p w14:paraId="4B078E2C" w14:textId="77777777" w:rsidR="00EE5860" w:rsidRPr="00441CD0" w:rsidRDefault="00EE5860" w:rsidP="00BB0E1F">
            <w:pPr>
              <w:pStyle w:val="TAH"/>
            </w:pPr>
            <w:r w:rsidRPr="00441CD0">
              <w:t>IE Type</w:t>
            </w:r>
          </w:p>
        </w:tc>
      </w:tr>
      <w:tr w:rsidR="00EE5860" w:rsidRPr="00441CD0" w14:paraId="5D8818CA" w14:textId="77777777" w:rsidTr="00BB0E1F">
        <w:trPr>
          <w:jc w:val="center"/>
        </w:trPr>
        <w:tc>
          <w:tcPr>
            <w:tcW w:w="1564" w:type="dxa"/>
            <w:vMerge/>
            <w:tcBorders>
              <w:left w:val="single" w:sz="4" w:space="0" w:color="auto"/>
              <w:bottom w:val="single" w:sz="4" w:space="0" w:color="auto"/>
              <w:right w:val="single" w:sz="4" w:space="0" w:color="auto"/>
            </w:tcBorders>
          </w:tcPr>
          <w:p w14:paraId="411AAE98" w14:textId="77777777" w:rsidR="00EE5860" w:rsidRPr="00441CD0" w:rsidRDefault="00EE5860" w:rsidP="00BB0E1F">
            <w:pPr>
              <w:pStyle w:val="TAH"/>
            </w:pPr>
          </w:p>
        </w:tc>
        <w:tc>
          <w:tcPr>
            <w:tcW w:w="338" w:type="dxa"/>
            <w:vMerge/>
            <w:tcBorders>
              <w:left w:val="single" w:sz="4" w:space="0" w:color="auto"/>
              <w:bottom w:val="single" w:sz="4" w:space="0" w:color="auto"/>
              <w:right w:val="single" w:sz="4" w:space="0" w:color="auto"/>
            </w:tcBorders>
          </w:tcPr>
          <w:p w14:paraId="37A8D6E9" w14:textId="77777777" w:rsidR="00EE5860" w:rsidRPr="00441CD0" w:rsidRDefault="00EE5860" w:rsidP="00BB0E1F">
            <w:pPr>
              <w:pStyle w:val="TAH"/>
            </w:pPr>
          </w:p>
        </w:tc>
        <w:tc>
          <w:tcPr>
            <w:tcW w:w="4687" w:type="dxa"/>
            <w:vMerge/>
            <w:tcBorders>
              <w:left w:val="single" w:sz="4" w:space="0" w:color="auto"/>
              <w:bottom w:val="single" w:sz="4" w:space="0" w:color="auto"/>
              <w:right w:val="single" w:sz="4" w:space="0" w:color="auto"/>
            </w:tcBorders>
          </w:tcPr>
          <w:p w14:paraId="63496C61" w14:textId="77777777" w:rsidR="00EE5860" w:rsidRPr="00441CD0" w:rsidRDefault="00EE5860" w:rsidP="00BB0E1F">
            <w:pPr>
              <w:pStyle w:val="TAH"/>
            </w:pPr>
          </w:p>
        </w:tc>
        <w:tc>
          <w:tcPr>
            <w:tcW w:w="371" w:type="dxa"/>
            <w:tcBorders>
              <w:top w:val="single" w:sz="4" w:space="0" w:color="auto"/>
              <w:left w:val="single" w:sz="4" w:space="0" w:color="auto"/>
              <w:bottom w:val="single" w:sz="4" w:space="0" w:color="auto"/>
              <w:right w:val="single" w:sz="4" w:space="0" w:color="auto"/>
            </w:tcBorders>
          </w:tcPr>
          <w:p w14:paraId="12CFA6DF" w14:textId="77777777" w:rsidR="00EE5860" w:rsidRPr="00441CD0" w:rsidRDefault="00EE5860" w:rsidP="00BB0E1F">
            <w:pPr>
              <w:pStyle w:val="TAH"/>
            </w:pPr>
            <w:r w:rsidRPr="00441CD0">
              <w:t>Sxa</w:t>
            </w:r>
          </w:p>
        </w:tc>
        <w:tc>
          <w:tcPr>
            <w:tcW w:w="371" w:type="dxa"/>
            <w:tcBorders>
              <w:top w:val="single" w:sz="4" w:space="0" w:color="auto"/>
              <w:left w:val="single" w:sz="4" w:space="0" w:color="auto"/>
              <w:bottom w:val="single" w:sz="4" w:space="0" w:color="auto"/>
              <w:right w:val="single" w:sz="4" w:space="0" w:color="auto"/>
            </w:tcBorders>
          </w:tcPr>
          <w:p w14:paraId="4341867D" w14:textId="77777777" w:rsidR="00EE5860" w:rsidRPr="00441CD0" w:rsidRDefault="00EE5860" w:rsidP="00BB0E1F">
            <w:pPr>
              <w:pStyle w:val="TAH"/>
            </w:pPr>
            <w:r w:rsidRPr="00441CD0">
              <w:t>Sxb</w:t>
            </w:r>
          </w:p>
        </w:tc>
        <w:tc>
          <w:tcPr>
            <w:tcW w:w="371" w:type="dxa"/>
            <w:tcBorders>
              <w:top w:val="single" w:sz="4" w:space="0" w:color="auto"/>
              <w:left w:val="single" w:sz="4" w:space="0" w:color="auto"/>
              <w:bottom w:val="single" w:sz="4" w:space="0" w:color="auto"/>
              <w:right w:val="single" w:sz="4" w:space="0" w:color="auto"/>
            </w:tcBorders>
          </w:tcPr>
          <w:p w14:paraId="43D13C35" w14:textId="77777777" w:rsidR="00EE5860" w:rsidRPr="00441CD0" w:rsidRDefault="00EE5860" w:rsidP="00BB0E1F">
            <w:pPr>
              <w:pStyle w:val="TAH"/>
            </w:pPr>
            <w:r w:rsidRPr="00441CD0">
              <w:t>Sxc</w:t>
            </w:r>
          </w:p>
        </w:tc>
        <w:tc>
          <w:tcPr>
            <w:tcW w:w="371" w:type="dxa"/>
            <w:tcBorders>
              <w:top w:val="single" w:sz="4" w:space="0" w:color="auto"/>
              <w:left w:val="single" w:sz="4" w:space="0" w:color="auto"/>
              <w:bottom w:val="single" w:sz="4" w:space="0" w:color="auto"/>
              <w:right w:val="single" w:sz="4" w:space="0" w:color="auto"/>
            </w:tcBorders>
          </w:tcPr>
          <w:p w14:paraId="4CFF8C14" w14:textId="77777777" w:rsidR="00EE5860" w:rsidRPr="00441CD0" w:rsidRDefault="00EE5860" w:rsidP="00BB0E1F">
            <w:pPr>
              <w:pStyle w:val="TAH"/>
            </w:pPr>
            <w:r w:rsidRPr="00441CD0">
              <w:rPr>
                <w:lang w:val="de-DE"/>
              </w:rPr>
              <w:t>N4</w:t>
            </w:r>
          </w:p>
        </w:tc>
        <w:tc>
          <w:tcPr>
            <w:tcW w:w="1410" w:type="dxa"/>
            <w:vMerge/>
            <w:tcBorders>
              <w:left w:val="single" w:sz="4" w:space="0" w:color="auto"/>
              <w:bottom w:val="single" w:sz="4" w:space="0" w:color="auto"/>
              <w:right w:val="single" w:sz="4" w:space="0" w:color="auto"/>
            </w:tcBorders>
          </w:tcPr>
          <w:p w14:paraId="02ADB868" w14:textId="77777777" w:rsidR="00EE5860" w:rsidRPr="00441CD0" w:rsidRDefault="00EE5860" w:rsidP="00BB0E1F">
            <w:pPr>
              <w:pStyle w:val="TAH"/>
            </w:pPr>
          </w:p>
        </w:tc>
      </w:tr>
      <w:tr w:rsidR="00EE5860" w:rsidRPr="00441CD0" w14:paraId="797EE2E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492BE144" w14:textId="77777777" w:rsidR="00EE5860" w:rsidRPr="00441CD0" w:rsidRDefault="00EE5860" w:rsidP="00BB0E1F">
            <w:pPr>
              <w:pStyle w:val="TAL"/>
              <w:rPr>
                <w:rFonts w:cs="Arial"/>
                <w:szCs w:val="18"/>
                <w:lang w:eastAsia="zh-CN"/>
              </w:rPr>
            </w:pPr>
            <w:r w:rsidRPr="00441CD0">
              <w:t>UE IP address Pool Identity</w:t>
            </w:r>
          </w:p>
        </w:tc>
        <w:tc>
          <w:tcPr>
            <w:tcW w:w="338" w:type="dxa"/>
            <w:tcBorders>
              <w:top w:val="single" w:sz="4" w:space="0" w:color="auto"/>
              <w:left w:val="single" w:sz="4" w:space="0" w:color="auto"/>
              <w:bottom w:val="single" w:sz="4" w:space="0" w:color="auto"/>
              <w:right w:val="single" w:sz="4" w:space="0" w:color="auto"/>
            </w:tcBorders>
          </w:tcPr>
          <w:p w14:paraId="336DBD0E" w14:textId="77777777" w:rsidR="00EE5860" w:rsidRPr="00441CD0" w:rsidRDefault="00EE5860" w:rsidP="00BB0E1F">
            <w:pPr>
              <w:pStyle w:val="TAL"/>
              <w:jc w:val="center"/>
              <w:rPr>
                <w:szCs w:val="18"/>
              </w:rPr>
            </w:pPr>
            <w:r w:rsidRPr="00441CD0">
              <w:rPr>
                <w:szCs w:val="18"/>
                <w:lang w:val="fr-FR"/>
              </w:rPr>
              <w:t>M</w:t>
            </w:r>
          </w:p>
        </w:tc>
        <w:tc>
          <w:tcPr>
            <w:tcW w:w="4687" w:type="dxa"/>
            <w:tcBorders>
              <w:top w:val="single" w:sz="4" w:space="0" w:color="auto"/>
              <w:left w:val="single" w:sz="4" w:space="0" w:color="auto"/>
              <w:bottom w:val="single" w:sz="4" w:space="0" w:color="auto"/>
              <w:right w:val="single" w:sz="4" w:space="0" w:color="auto"/>
            </w:tcBorders>
          </w:tcPr>
          <w:p w14:paraId="13FA8347" w14:textId="77777777" w:rsidR="00EE5860" w:rsidRPr="00441CD0" w:rsidRDefault="00EE5860" w:rsidP="00BB0E1F">
            <w:pPr>
              <w:pStyle w:val="TAL"/>
            </w:pPr>
            <w:r w:rsidRPr="00441CD0">
              <w:rPr>
                <w:lang w:eastAsia="zh-CN"/>
              </w:rPr>
              <w:t xml:space="preserve">When present, this IE shall contain an </w:t>
            </w:r>
            <w:r w:rsidRPr="00441CD0">
              <w:t>UE IP address Pool Identity</w:t>
            </w:r>
          </w:p>
          <w:p w14:paraId="0C8AEF52" w14:textId="77777777" w:rsidR="00EE5860" w:rsidRPr="00441CD0" w:rsidRDefault="00EE5860" w:rsidP="00BB0E1F">
            <w:pPr>
              <w:pStyle w:val="TAL"/>
              <w:rPr>
                <w:lang w:eastAsia="zh-CN"/>
              </w:rPr>
            </w:pPr>
          </w:p>
          <w:p w14:paraId="490BDCED" w14:textId="77777777" w:rsidR="00EE5860" w:rsidRPr="00441CD0" w:rsidRDefault="00EE5860" w:rsidP="00BB0E1F">
            <w:pPr>
              <w:pStyle w:val="TAL"/>
              <w:rPr>
                <w:lang w:val="en-US"/>
              </w:rPr>
            </w:pPr>
            <w:r w:rsidRPr="00441CD0">
              <w:rPr>
                <w:lang w:eastAsia="zh-CN"/>
              </w:rPr>
              <w:t xml:space="preserve">Several IEs with the same IE type may be present to represent multiple </w:t>
            </w:r>
            <w:r w:rsidRPr="00441CD0">
              <w:t>UE IP address Pool Identities</w:t>
            </w:r>
            <w:r w:rsidRPr="00441CD0">
              <w:rPr>
                <w:lang w:eastAsia="zh-CN"/>
              </w:rPr>
              <w:t>.</w:t>
            </w:r>
          </w:p>
        </w:tc>
        <w:tc>
          <w:tcPr>
            <w:tcW w:w="371" w:type="dxa"/>
            <w:tcBorders>
              <w:top w:val="single" w:sz="4" w:space="0" w:color="auto"/>
              <w:left w:val="single" w:sz="4" w:space="0" w:color="auto"/>
              <w:bottom w:val="single" w:sz="4" w:space="0" w:color="auto"/>
              <w:right w:val="single" w:sz="4" w:space="0" w:color="auto"/>
            </w:tcBorders>
          </w:tcPr>
          <w:p w14:paraId="67275C84" w14:textId="77777777" w:rsidR="00EE5860" w:rsidRPr="00441CD0" w:rsidRDefault="00EE5860" w:rsidP="00BB0E1F">
            <w:pPr>
              <w:pStyle w:val="TAC"/>
              <w:rPr>
                <w:lang w:val="sv-SE"/>
              </w:rPr>
            </w:pPr>
            <w:r w:rsidRPr="00441CD0">
              <w:rPr>
                <w:lang w:val="sv-SE"/>
              </w:rPr>
              <w:t>-</w:t>
            </w:r>
          </w:p>
        </w:tc>
        <w:tc>
          <w:tcPr>
            <w:tcW w:w="371" w:type="dxa"/>
            <w:tcBorders>
              <w:top w:val="single" w:sz="4" w:space="0" w:color="auto"/>
              <w:left w:val="single" w:sz="4" w:space="0" w:color="auto"/>
              <w:bottom w:val="single" w:sz="4" w:space="0" w:color="auto"/>
              <w:right w:val="single" w:sz="4" w:space="0" w:color="auto"/>
            </w:tcBorders>
          </w:tcPr>
          <w:p w14:paraId="6C152DC9"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8A5F3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E72DFA5" w14:textId="77777777" w:rsidR="00EE5860" w:rsidRPr="00441CD0" w:rsidRDefault="00EE5860" w:rsidP="00BB0E1F">
            <w:pPr>
              <w:pStyle w:val="TAC"/>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47FABF04" w14:textId="77777777" w:rsidR="00EE5860" w:rsidRPr="00441CD0" w:rsidRDefault="00EE5860" w:rsidP="00BB0E1F">
            <w:pPr>
              <w:pStyle w:val="TAC"/>
            </w:pPr>
            <w:r w:rsidRPr="00441CD0">
              <w:t>UE IP address Pool Identity</w:t>
            </w:r>
          </w:p>
        </w:tc>
      </w:tr>
      <w:tr w:rsidR="00EE5860" w:rsidRPr="00441CD0" w14:paraId="0F202005"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13D2B732" w14:textId="77777777" w:rsidR="00EE5860" w:rsidRPr="00441CD0" w:rsidRDefault="00EE5860" w:rsidP="00BB0E1F">
            <w:pPr>
              <w:pStyle w:val="TAL"/>
            </w:pPr>
            <w:r w:rsidRPr="00441CD0">
              <w:t>Network Instance</w:t>
            </w:r>
          </w:p>
        </w:tc>
        <w:tc>
          <w:tcPr>
            <w:tcW w:w="338" w:type="dxa"/>
            <w:tcBorders>
              <w:top w:val="single" w:sz="4" w:space="0" w:color="auto"/>
              <w:left w:val="single" w:sz="4" w:space="0" w:color="auto"/>
              <w:bottom w:val="single" w:sz="4" w:space="0" w:color="auto"/>
              <w:right w:val="single" w:sz="4" w:space="0" w:color="auto"/>
            </w:tcBorders>
          </w:tcPr>
          <w:p w14:paraId="15CAAA8B"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1AFD64E0" w14:textId="77777777" w:rsidR="00EE5860" w:rsidRPr="00441CD0" w:rsidRDefault="00EE5860" w:rsidP="00BB0E1F">
            <w:pPr>
              <w:pStyle w:val="TAL"/>
              <w:rPr>
                <w:lang w:eastAsia="zh-CN"/>
              </w:rPr>
            </w:pPr>
            <w:r w:rsidRPr="00441CD0">
              <w:rPr>
                <w:lang w:eastAsia="zh-CN"/>
              </w:rPr>
              <w:t>The IE may be present to indicate for which DNN/APN the UE IP Address Pool Identifies are configured.</w:t>
            </w:r>
          </w:p>
        </w:tc>
        <w:tc>
          <w:tcPr>
            <w:tcW w:w="371" w:type="dxa"/>
            <w:tcBorders>
              <w:top w:val="single" w:sz="4" w:space="0" w:color="auto"/>
              <w:left w:val="single" w:sz="4" w:space="0" w:color="auto"/>
              <w:bottom w:val="single" w:sz="4" w:space="0" w:color="auto"/>
              <w:right w:val="single" w:sz="4" w:space="0" w:color="auto"/>
            </w:tcBorders>
          </w:tcPr>
          <w:p w14:paraId="061398B4"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38D5F520"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29AE4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10EE773"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3D21FF0" w14:textId="77777777" w:rsidR="00EE5860" w:rsidRPr="00441CD0" w:rsidRDefault="00EE5860" w:rsidP="00BB0E1F">
            <w:pPr>
              <w:pStyle w:val="TAC"/>
            </w:pPr>
            <w:r w:rsidRPr="00441CD0">
              <w:t>Network Instance</w:t>
            </w:r>
          </w:p>
        </w:tc>
      </w:tr>
      <w:tr w:rsidR="00EE5860" w:rsidRPr="00441CD0" w14:paraId="690DC7B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E790D85" w14:textId="77777777" w:rsidR="00EE5860" w:rsidRPr="00441CD0" w:rsidRDefault="00EE5860" w:rsidP="00BB0E1F">
            <w:pPr>
              <w:pStyle w:val="TAL"/>
              <w:rPr>
                <w:lang w:eastAsia="zh-CN"/>
              </w:rPr>
            </w:pPr>
            <w:r>
              <w:rPr>
                <w:rFonts w:hint="eastAsia"/>
                <w:lang w:eastAsia="zh-CN"/>
              </w:rPr>
              <w:t>S</w:t>
            </w:r>
            <w:r>
              <w:rPr>
                <w:lang w:eastAsia="zh-CN"/>
              </w:rPr>
              <w:t>-NSSAI</w:t>
            </w:r>
          </w:p>
        </w:tc>
        <w:tc>
          <w:tcPr>
            <w:tcW w:w="338" w:type="dxa"/>
            <w:tcBorders>
              <w:top w:val="single" w:sz="4" w:space="0" w:color="auto"/>
              <w:left w:val="single" w:sz="4" w:space="0" w:color="auto"/>
              <w:bottom w:val="single" w:sz="4" w:space="0" w:color="auto"/>
              <w:right w:val="single" w:sz="4" w:space="0" w:color="auto"/>
            </w:tcBorders>
          </w:tcPr>
          <w:p w14:paraId="65089FE0" w14:textId="77777777" w:rsidR="00EE5860" w:rsidRPr="00441CD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6EA382F" w14:textId="77777777" w:rsidR="00EE5860" w:rsidRDefault="00EE5860" w:rsidP="00BB0E1F">
            <w:pPr>
              <w:pStyle w:val="TAL"/>
              <w:rPr>
                <w:lang w:eastAsia="zh-CN"/>
              </w:rPr>
            </w:pPr>
            <w:r w:rsidRPr="00441CD0">
              <w:rPr>
                <w:lang w:eastAsia="zh-CN"/>
              </w:rPr>
              <w:t xml:space="preserve">The IE may be present to indicate for which </w:t>
            </w:r>
            <w:r>
              <w:rPr>
                <w:lang w:eastAsia="zh-CN"/>
              </w:rPr>
              <w:t>S-NSSAI</w:t>
            </w:r>
            <w:r w:rsidRPr="00441CD0">
              <w:rPr>
                <w:lang w:eastAsia="zh-CN"/>
              </w:rPr>
              <w:t xml:space="preserve"> the UE IP Address Pool Identi</w:t>
            </w:r>
            <w:r>
              <w:rPr>
                <w:lang w:eastAsia="zh-CN"/>
              </w:rPr>
              <w:t>t</w:t>
            </w:r>
            <w:r w:rsidRPr="00441CD0">
              <w:rPr>
                <w:lang w:eastAsia="zh-CN"/>
              </w:rPr>
              <w:t>ies are configured.</w:t>
            </w:r>
          </w:p>
          <w:p w14:paraId="327A1474" w14:textId="77777777" w:rsidR="00EE5860" w:rsidRPr="00441CD0" w:rsidRDefault="00EE5860" w:rsidP="00BB0E1F">
            <w:pPr>
              <w:pStyle w:val="TAL"/>
              <w:rPr>
                <w:lang w:eastAsia="zh-CN"/>
              </w:rPr>
            </w:pPr>
            <w:r>
              <w:t xml:space="preserve">Several IEs with the same IE type may be present to </w:t>
            </w:r>
            <w:r w:rsidRPr="00441CD0">
              <w:rPr>
                <w:lang w:eastAsia="zh-CN"/>
              </w:rPr>
              <w:t>represent</w:t>
            </w:r>
            <w:r>
              <w:rPr>
                <w:lang w:eastAsia="zh-CN"/>
              </w:rPr>
              <w:t xml:space="preserve"> </w:t>
            </w:r>
            <w:r w:rsidRPr="00441CD0">
              <w:rPr>
                <w:lang w:eastAsia="zh-CN"/>
              </w:rPr>
              <w:t>multiple</w:t>
            </w:r>
            <w:r>
              <w:rPr>
                <w:lang w:eastAsia="zh-CN"/>
              </w:rPr>
              <w:t xml:space="preserve"> </w:t>
            </w:r>
            <w:r>
              <w:rPr>
                <w:rFonts w:hint="eastAsia"/>
                <w:lang w:eastAsia="zh-CN"/>
              </w:rPr>
              <w:t>S</w:t>
            </w:r>
            <w:r>
              <w:rPr>
                <w:lang w:eastAsia="zh-CN"/>
              </w:rPr>
              <w:t>-NSSAIs.</w:t>
            </w:r>
          </w:p>
        </w:tc>
        <w:tc>
          <w:tcPr>
            <w:tcW w:w="371" w:type="dxa"/>
            <w:tcBorders>
              <w:top w:val="single" w:sz="4" w:space="0" w:color="auto"/>
              <w:left w:val="single" w:sz="4" w:space="0" w:color="auto"/>
              <w:bottom w:val="single" w:sz="4" w:space="0" w:color="auto"/>
              <w:right w:val="single" w:sz="4" w:space="0" w:color="auto"/>
            </w:tcBorders>
          </w:tcPr>
          <w:p w14:paraId="106F748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1ED5C5A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A0C0EAE"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B9BE47C"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76991028" w14:textId="77777777" w:rsidR="00EE5860" w:rsidRPr="00441CD0" w:rsidRDefault="00EE5860" w:rsidP="00BB0E1F">
            <w:pPr>
              <w:pStyle w:val="TAC"/>
              <w:rPr>
                <w:lang w:eastAsia="zh-CN"/>
              </w:rPr>
            </w:pPr>
            <w:r>
              <w:rPr>
                <w:rFonts w:hint="eastAsia"/>
                <w:lang w:eastAsia="zh-CN"/>
              </w:rPr>
              <w:t>S</w:t>
            </w:r>
            <w:r>
              <w:rPr>
                <w:lang w:eastAsia="zh-CN"/>
              </w:rPr>
              <w:t>-NSSAI</w:t>
            </w:r>
          </w:p>
        </w:tc>
      </w:tr>
      <w:tr w:rsidR="00EE5860" w:rsidRPr="00441CD0" w14:paraId="1C046462"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0B2A033" w14:textId="77777777" w:rsidR="00EE5860" w:rsidRDefault="00EE5860" w:rsidP="00BB0E1F">
            <w:pPr>
              <w:pStyle w:val="TAL"/>
              <w:rPr>
                <w:lang w:eastAsia="zh-CN"/>
              </w:rPr>
            </w:pPr>
            <w:r>
              <w:rPr>
                <w:rFonts w:hint="eastAsia"/>
                <w:lang w:eastAsia="zh-CN"/>
              </w:rPr>
              <w:t>I</w:t>
            </w:r>
            <w:r>
              <w:rPr>
                <w:lang w:eastAsia="zh-CN"/>
              </w:rPr>
              <w:t>P version</w:t>
            </w:r>
          </w:p>
        </w:tc>
        <w:tc>
          <w:tcPr>
            <w:tcW w:w="338" w:type="dxa"/>
            <w:tcBorders>
              <w:top w:val="single" w:sz="4" w:space="0" w:color="auto"/>
              <w:left w:val="single" w:sz="4" w:space="0" w:color="auto"/>
              <w:bottom w:val="single" w:sz="4" w:space="0" w:color="auto"/>
              <w:right w:val="single" w:sz="4" w:space="0" w:color="auto"/>
            </w:tcBorders>
          </w:tcPr>
          <w:p w14:paraId="6FB8A8A1" w14:textId="77777777" w:rsidR="00EE586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A2A1C1B" w14:textId="77777777" w:rsidR="00EE5860" w:rsidRPr="00441CD0" w:rsidRDefault="00EE5860" w:rsidP="00BB0E1F">
            <w:pPr>
              <w:pStyle w:val="TAL"/>
              <w:rPr>
                <w:lang w:eastAsia="zh-CN"/>
              </w:rPr>
            </w:pPr>
            <w:r w:rsidRPr="00441CD0">
              <w:rPr>
                <w:lang w:eastAsia="zh-CN"/>
              </w:rPr>
              <w:t xml:space="preserve">The IE may be present to indicate for which </w:t>
            </w:r>
            <w:r>
              <w:rPr>
                <w:lang w:eastAsia="zh-CN"/>
              </w:rPr>
              <w:t>IP version</w:t>
            </w:r>
            <w:r w:rsidRPr="00441CD0">
              <w:rPr>
                <w:lang w:eastAsia="zh-CN"/>
              </w:rPr>
              <w:t xml:space="preserve"> the UE IP Address Pool Identi</w:t>
            </w:r>
            <w:r>
              <w:rPr>
                <w:lang w:eastAsia="zh-CN"/>
              </w:rPr>
              <w:t>t</w:t>
            </w:r>
            <w:r w:rsidRPr="00441CD0">
              <w:rPr>
                <w:lang w:eastAsia="zh-CN"/>
              </w:rPr>
              <w:t>ies are configured.</w:t>
            </w:r>
          </w:p>
        </w:tc>
        <w:tc>
          <w:tcPr>
            <w:tcW w:w="371" w:type="dxa"/>
            <w:tcBorders>
              <w:top w:val="single" w:sz="4" w:space="0" w:color="auto"/>
              <w:left w:val="single" w:sz="4" w:space="0" w:color="auto"/>
              <w:bottom w:val="single" w:sz="4" w:space="0" w:color="auto"/>
              <w:right w:val="single" w:sz="4" w:space="0" w:color="auto"/>
            </w:tcBorders>
          </w:tcPr>
          <w:p w14:paraId="5C84F5C6"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3D58F1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2DF16E2"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237DB87D"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291B6BD4" w14:textId="77777777" w:rsidR="00EE5860" w:rsidRDefault="00EE5860" w:rsidP="00BB0E1F">
            <w:pPr>
              <w:pStyle w:val="TAC"/>
              <w:rPr>
                <w:lang w:eastAsia="zh-CN"/>
              </w:rPr>
            </w:pPr>
            <w:r>
              <w:rPr>
                <w:rFonts w:hint="eastAsia"/>
                <w:lang w:eastAsia="zh-CN"/>
              </w:rPr>
              <w:t>I</w:t>
            </w:r>
            <w:r>
              <w:rPr>
                <w:lang w:eastAsia="zh-CN"/>
              </w:rPr>
              <w:t>P version</w:t>
            </w:r>
          </w:p>
        </w:tc>
      </w:tr>
    </w:tbl>
    <w:p w14:paraId="6F8BB833" w14:textId="77777777" w:rsidR="00EE5860" w:rsidRPr="00441CD0" w:rsidRDefault="00EE5860" w:rsidP="00EE5860"/>
    <w:p w14:paraId="5E2669FF" w14:textId="77777777" w:rsidR="00EE5860" w:rsidRPr="00441CD0" w:rsidRDefault="00EE5860" w:rsidP="00EE5860">
      <w:pPr>
        <w:pStyle w:val="Heading5"/>
      </w:pPr>
      <w:bookmarkStart w:id="3671" w:name="_Toc27490750"/>
      <w:bookmarkStart w:id="3672" w:name="_Toc27557043"/>
      <w:bookmarkStart w:id="3673" w:name="_Toc27723960"/>
      <w:bookmarkStart w:id="3674" w:name="_Toc36031032"/>
      <w:bookmarkStart w:id="3675" w:name="_Toc36042952"/>
      <w:bookmarkStart w:id="3676" w:name="_Toc36814277"/>
      <w:bookmarkStart w:id="3677" w:name="_Toc44689131"/>
      <w:bookmarkStart w:id="3678" w:name="_Toc44923885"/>
      <w:bookmarkStart w:id="3679" w:name="_Toc51860854"/>
      <w:bookmarkStart w:id="3680" w:name="_Toc57930625"/>
      <w:bookmarkStart w:id="3681" w:name="_Toc57931255"/>
      <w:bookmarkStart w:id="3682" w:name="_Toc67499647"/>
      <w:r w:rsidRPr="00441CD0">
        <w:t>7.4.4.1.2</w:t>
      </w:r>
      <w:r w:rsidRPr="00441CD0">
        <w:tab/>
        <w:t>Clock Drift Control Information IE within PFCP Association Setup Request</w:t>
      </w:r>
      <w:bookmarkEnd w:id="3671"/>
      <w:bookmarkEnd w:id="3672"/>
      <w:bookmarkEnd w:id="3673"/>
      <w:bookmarkEnd w:id="3674"/>
      <w:bookmarkEnd w:id="3675"/>
      <w:bookmarkEnd w:id="3676"/>
      <w:bookmarkEnd w:id="3677"/>
      <w:bookmarkEnd w:id="3678"/>
      <w:bookmarkEnd w:id="3679"/>
      <w:bookmarkEnd w:id="3680"/>
      <w:bookmarkEnd w:id="3681"/>
      <w:bookmarkEnd w:id="3682"/>
    </w:p>
    <w:p w14:paraId="02BD4404" w14:textId="77777777" w:rsidR="00EE5860" w:rsidRPr="00441CD0" w:rsidRDefault="00EE5860" w:rsidP="00EE5860">
      <w:r w:rsidRPr="00441CD0">
        <w:t xml:space="preserve">The </w:t>
      </w:r>
      <w:r w:rsidRPr="00441CD0">
        <w:rPr>
          <w:lang w:val="en-US"/>
        </w:rPr>
        <w:t xml:space="preserve">Clock Drift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7.4.4.1.2-1</w:t>
      </w:r>
      <w:r w:rsidRPr="00441CD0">
        <w:rPr>
          <w:lang w:eastAsia="ja-JP"/>
        </w:rPr>
        <w:t>.</w:t>
      </w:r>
    </w:p>
    <w:p w14:paraId="31E701E7" w14:textId="77777777" w:rsidR="00EE5860" w:rsidRPr="00441CD0" w:rsidRDefault="00EE5860" w:rsidP="00EE5860">
      <w:pPr>
        <w:pStyle w:val="TH"/>
        <w:rPr>
          <w:lang w:val="en-US"/>
        </w:rPr>
      </w:pPr>
      <w:r w:rsidRPr="00441CD0">
        <w:t xml:space="preserve">Table 7.4.4.1.2-1: </w:t>
      </w:r>
      <w:r w:rsidRPr="00441CD0">
        <w:rPr>
          <w:lang w:val="en-US"/>
        </w:rPr>
        <w:t>Clock Drift Control Information</w:t>
      </w:r>
      <w:r w:rsidRPr="00441CD0">
        <w:t xml:space="preserve"> within PFCP Association Setup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8A7BF3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640DA75"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109755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E6BB2E" w14:textId="77777777" w:rsidR="00EE5860" w:rsidRPr="00441CD0" w:rsidRDefault="00EE5860" w:rsidP="00BB0E1F">
            <w:pPr>
              <w:pStyle w:val="TAC"/>
              <w:rPr>
                <w:lang w:val="fr-FR"/>
              </w:rPr>
            </w:pPr>
            <w:r w:rsidRPr="00441CD0">
              <w:rPr>
                <w:lang w:val="fr-FR"/>
              </w:rPr>
              <w:t>Clock Drift Control Information IE Type = 203 (decimal)</w:t>
            </w:r>
          </w:p>
        </w:tc>
      </w:tr>
      <w:tr w:rsidR="00EE5860" w:rsidRPr="00441CD0" w14:paraId="2D0F33E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66038D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47153FE"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AB0007A" w14:textId="77777777" w:rsidR="00EE5860" w:rsidRPr="00441CD0" w:rsidRDefault="00EE5860" w:rsidP="00BB0E1F">
            <w:pPr>
              <w:pStyle w:val="TAC"/>
              <w:rPr>
                <w:lang w:val="fr-FR"/>
              </w:rPr>
            </w:pPr>
            <w:r w:rsidRPr="00441CD0">
              <w:rPr>
                <w:lang w:val="fr-FR"/>
              </w:rPr>
              <w:t>Length = n</w:t>
            </w:r>
          </w:p>
        </w:tc>
      </w:tr>
      <w:tr w:rsidR="00EE5860" w:rsidRPr="00441CD0" w14:paraId="3B9192D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3B4791E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3B5AC2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B9A2E75"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F5139F"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8FEA1C9" w14:textId="77777777" w:rsidR="00EE5860" w:rsidRPr="00441CD0" w:rsidRDefault="00EE5860" w:rsidP="00BB0E1F">
            <w:pPr>
              <w:pStyle w:val="TAH"/>
              <w:rPr>
                <w:lang w:val="fr-FR"/>
              </w:rPr>
            </w:pPr>
            <w:r w:rsidRPr="00441CD0">
              <w:rPr>
                <w:lang w:val="fr-FR"/>
              </w:rPr>
              <w:t>IE Type</w:t>
            </w:r>
          </w:p>
        </w:tc>
      </w:tr>
      <w:tr w:rsidR="00EE5860" w:rsidRPr="00441CD0" w14:paraId="113FDFFE"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ABBB88B"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A3964B"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4C9A75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7269F30"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FB5A657"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6BB3065"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63C75E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883BEEA" w14:textId="77777777" w:rsidR="00EE5860" w:rsidRPr="00441CD0" w:rsidRDefault="00EE5860" w:rsidP="00BB0E1F">
            <w:pPr>
              <w:spacing w:after="0"/>
              <w:rPr>
                <w:rFonts w:ascii="Arial" w:hAnsi="Arial"/>
                <w:b/>
                <w:sz w:val="18"/>
                <w:lang w:val="fr-FR"/>
              </w:rPr>
            </w:pPr>
          </w:p>
        </w:tc>
      </w:tr>
      <w:tr w:rsidR="00EE5860" w:rsidRPr="00441CD0" w14:paraId="4BCEC9C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A80C39A" w14:textId="77777777" w:rsidR="00EE5860" w:rsidRPr="00441CD0" w:rsidRDefault="00EE5860" w:rsidP="00BB0E1F">
            <w:pPr>
              <w:pStyle w:val="TAL"/>
              <w:rPr>
                <w:lang w:val="fr-FR"/>
              </w:rPr>
            </w:pPr>
            <w:r w:rsidRPr="00441CD0">
              <w:rPr>
                <w:lang w:val="fr-FR"/>
              </w:rPr>
              <w:t>Requested Clock Drift Information</w:t>
            </w:r>
          </w:p>
        </w:tc>
        <w:tc>
          <w:tcPr>
            <w:tcW w:w="336" w:type="dxa"/>
            <w:tcBorders>
              <w:top w:val="single" w:sz="4" w:space="0" w:color="auto"/>
              <w:left w:val="single" w:sz="4" w:space="0" w:color="auto"/>
              <w:bottom w:val="single" w:sz="4" w:space="0" w:color="auto"/>
              <w:right w:val="single" w:sz="4" w:space="0" w:color="auto"/>
            </w:tcBorders>
            <w:hideMark/>
          </w:tcPr>
          <w:p w14:paraId="18DCCADB" w14:textId="77777777" w:rsidR="00EE5860" w:rsidRPr="00441CD0" w:rsidRDefault="00EE5860" w:rsidP="00BB0E1F">
            <w:pPr>
              <w:pStyle w:val="TAL"/>
              <w:jc w:val="center"/>
              <w:rPr>
                <w:lang w:val="fr-FR"/>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14:paraId="695EFA37" w14:textId="77777777" w:rsidR="00EE5860" w:rsidRPr="00441CD0" w:rsidRDefault="00EE5860" w:rsidP="00BB0E1F">
            <w:pPr>
              <w:pStyle w:val="TAL"/>
              <w:rPr>
                <w:lang w:val="fr-FR"/>
              </w:rPr>
            </w:pPr>
            <w:r w:rsidRPr="00441CD0">
              <w:rPr>
                <w:lang w:val="fr-FR"/>
              </w:rPr>
              <w:t>This IE shall indicate the requested clock drift information.</w:t>
            </w:r>
          </w:p>
        </w:tc>
        <w:tc>
          <w:tcPr>
            <w:tcW w:w="370" w:type="dxa"/>
            <w:tcBorders>
              <w:top w:val="single" w:sz="4" w:space="0" w:color="auto"/>
              <w:left w:val="single" w:sz="4" w:space="0" w:color="auto"/>
              <w:bottom w:val="single" w:sz="4" w:space="0" w:color="auto"/>
              <w:right w:val="single" w:sz="4" w:space="0" w:color="auto"/>
            </w:tcBorders>
            <w:hideMark/>
          </w:tcPr>
          <w:p w14:paraId="7BB1F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50A7BF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41FA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43DCA74"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8CA626" w14:textId="77777777" w:rsidR="00EE5860" w:rsidRPr="00441CD0" w:rsidRDefault="00EE5860" w:rsidP="00BB0E1F">
            <w:pPr>
              <w:pStyle w:val="TAC"/>
              <w:rPr>
                <w:lang w:val="fr-FR"/>
              </w:rPr>
            </w:pPr>
            <w:r w:rsidRPr="00441CD0">
              <w:rPr>
                <w:lang w:val="fr-FR"/>
              </w:rPr>
              <w:t>Requested Clock Drift Information</w:t>
            </w:r>
          </w:p>
        </w:tc>
      </w:tr>
      <w:tr w:rsidR="00EE5860" w:rsidRPr="00441CD0" w14:paraId="2EF5252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71EFC07" w14:textId="77777777" w:rsidR="00EE5860" w:rsidRPr="00441CD0" w:rsidRDefault="00EE5860" w:rsidP="00BB0E1F">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14:paraId="5AB78F9A" w14:textId="77777777" w:rsidR="00EE5860" w:rsidRPr="00441CD0" w:rsidRDefault="00EE5860" w:rsidP="00BB0E1F">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F0CF8D6" w14:textId="77777777" w:rsidR="00EE5860" w:rsidRPr="00441CD0" w:rsidRDefault="00EE5860" w:rsidP="00BB0E1F">
            <w:pPr>
              <w:pStyle w:val="TAL"/>
              <w:rPr>
                <w:lang w:val="fr-FR"/>
              </w:rPr>
            </w:pPr>
            <w:r w:rsidRPr="00441CD0">
              <w:rPr>
                <w:lang w:val="fr-FR"/>
              </w:rPr>
              <w:t>When present, this IE shall identifiy the TSN time domain(s) for which clock drift information is requested.</w:t>
            </w:r>
          </w:p>
          <w:p w14:paraId="3FB3072E" w14:textId="77777777" w:rsidR="00EE5860" w:rsidRPr="00441CD0" w:rsidRDefault="00EE5860" w:rsidP="00BB0E1F">
            <w:pPr>
              <w:pStyle w:val="TAL"/>
              <w:rPr>
                <w:lang w:val="fr-FR"/>
              </w:rPr>
            </w:pPr>
          </w:p>
          <w:p w14:paraId="52273698" w14:textId="77777777" w:rsidR="00EE5860" w:rsidRPr="00441CD0" w:rsidRDefault="00EE5860" w:rsidP="00BB0E1F">
            <w:pPr>
              <w:pStyle w:val="TAL"/>
              <w:rPr>
                <w:lang w:val="fr-FR"/>
              </w:rPr>
            </w:pPr>
            <w:r w:rsidRPr="00441CD0">
              <w:rPr>
                <w:lang w:val="fr-FR"/>
              </w:rPr>
              <w:t>More than one IE with this type may be included to represent multiple TSN Time Domain Numbers.</w:t>
            </w:r>
          </w:p>
          <w:p w14:paraId="4566389D" w14:textId="77777777" w:rsidR="00EE5860" w:rsidRPr="00441CD0" w:rsidRDefault="00EE5860" w:rsidP="00BB0E1F">
            <w:pPr>
              <w:pStyle w:val="TAL"/>
              <w:rPr>
                <w:lang w:val="fr-FR"/>
              </w:rPr>
            </w:pPr>
          </w:p>
          <w:p w14:paraId="7D96BF3D" w14:textId="77777777" w:rsidR="00EE5860" w:rsidRPr="00441CD0" w:rsidRDefault="00EE5860" w:rsidP="00BB0E1F">
            <w:pPr>
              <w:pStyle w:val="TAL"/>
              <w:rPr>
                <w:lang w:val="fr-FR"/>
              </w:rPr>
            </w:pPr>
            <w:r w:rsidRPr="00441CD0">
              <w:rPr>
                <w:lang w:val="fr-FR"/>
              </w:rPr>
              <w:t>The absence of this IE shall indicate that the request targets all the TSN time domains the UPF is connected to.</w:t>
            </w:r>
          </w:p>
          <w:p w14:paraId="1B33900F" w14:textId="77777777" w:rsidR="00EE5860" w:rsidRPr="00441CD0" w:rsidRDefault="00EE5860" w:rsidP="00BB0E1F">
            <w:pPr>
              <w:pStyle w:val="TAL"/>
              <w:rPr>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42A3D8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87591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7149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2A23A1"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A5BA9E" w14:textId="77777777" w:rsidR="00EE5860" w:rsidRPr="00441CD0" w:rsidRDefault="00EE5860" w:rsidP="00BB0E1F">
            <w:pPr>
              <w:pStyle w:val="TAC"/>
              <w:rPr>
                <w:lang w:val="fr-FR"/>
              </w:rPr>
            </w:pPr>
            <w:r w:rsidRPr="00441CD0">
              <w:rPr>
                <w:lang w:val="fr-FR"/>
              </w:rPr>
              <w:t>TSN Time Domain Number</w:t>
            </w:r>
          </w:p>
        </w:tc>
      </w:tr>
      <w:tr w:rsidR="00EE5860" w:rsidRPr="00441CD0" w14:paraId="4DA0FA0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D9F1646" w14:textId="77777777" w:rsidR="00EE5860" w:rsidRPr="00441CD0" w:rsidRDefault="00EE5860" w:rsidP="00BB0E1F">
            <w:pPr>
              <w:pStyle w:val="TAL"/>
              <w:rPr>
                <w:lang w:val="fr-FR"/>
              </w:rPr>
            </w:pPr>
            <w:r w:rsidRPr="00441CD0">
              <w:rPr>
                <w:lang w:val="fr-FR"/>
              </w:rPr>
              <w:t>Time Offset Threshold</w:t>
            </w:r>
          </w:p>
        </w:tc>
        <w:tc>
          <w:tcPr>
            <w:tcW w:w="336" w:type="dxa"/>
            <w:tcBorders>
              <w:top w:val="single" w:sz="4" w:space="0" w:color="auto"/>
              <w:left w:val="single" w:sz="4" w:space="0" w:color="auto"/>
              <w:bottom w:val="single" w:sz="4" w:space="0" w:color="auto"/>
              <w:right w:val="single" w:sz="4" w:space="0" w:color="auto"/>
            </w:tcBorders>
            <w:hideMark/>
          </w:tcPr>
          <w:p w14:paraId="2B262B63" w14:textId="77777777" w:rsidR="00EE5860" w:rsidRPr="00441CD0" w:rsidRDefault="00EE5860" w:rsidP="00BB0E1F">
            <w:pPr>
              <w:pStyle w:val="TAL"/>
              <w:jc w:val="center"/>
              <w:rPr>
                <w:lang w:val="fr-FR"/>
              </w:rPr>
            </w:pPr>
            <w:r w:rsidRPr="00441CD0">
              <w:rPr>
                <w:szCs w:val="18"/>
                <w:lang w:val="fr-FR"/>
              </w:rPr>
              <w:t>C</w:t>
            </w:r>
          </w:p>
        </w:tc>
        <w:tc>
          <w:tcPr>
            <w:tcW w:w="4672" w:type="dxa"/>
            <w:tcBorders>
              <w:top w:val="single" w:sz="4" w:space="0" w:color="auto"/>
              <w:left w:val="single" w:sz="4" w:space="0" w:color="auto"/>
              <w:bottom w:val="single" w:sz="4" w:space="0" w:color="auto"/>
              <w:right w:val="single" w:sz="4" w:space="0" w:color="auto"/>
            </w:tcBorders>
            <w:hideMark/>
          </w:tcPr>
          <w:p w14:paraId="725B3207" w14:textId="77777777" w:rsidR="00EE5860" w:rsidRPr="00441CD0" w:rsidRDefault="00EE5860" w:rsidP="00BB0E1F">
            <w:pPr>
              <w:pStyle w:val="TAL"/>
              <w:rPr>
                <w:lang w:val="en-US"/>
              </w:rPr>
            </w:pPr>
            <w:r w:rsidRPr="00441CD0">
              <w:rPr>
                <w:lang w:val="fr-FR"/>
              </w:rPr>
              <w:t xml:space="preserve">This IE shall be </w:t>
            </w:r>
            <w:r w:rsidRPr="00EE5860">
              <w:rPr>
                <w:color w:val="000000"/>
                <w:lang w:val="fr-FR"/>
              </w:rPr>
              <w:t>present if</w:t>
            </w:r>
            <w:r w:rsidRPr="00441CD0">
              <w:rPr>
                <w:color w:val="FF0000"/>
                <w:lang w:val="fr-FR"/>
              </w:rPr>
              <w:t xml:space="preserve"> </w:t>
            </w:r>
            <w:r w:rsidRPr="00441CD0">
              <w:rPr>
                <w:lang w:val="en-US"/>
              </w:rPr>
              <w:t>Time Offset Reporting is requested.</w:t>
            </w:r>
          </w:p>
          <w:p w14:paraId="2F9B382C" w14:textId="77777777" w:rsidR="00EE5860" w:rsidRPr="00441CD0" w:rsidRDefault="00EE5860" w:rsidP="00BB0E1F">
            <w:pPr>
              <w:pStyle w:val="TAL"/>
              <w:rPr>
                <w:lang w:val="fr-FR"/>
              </w:rPr>
            </w:pPr>
            <w:r w:rsidRPr="00441CD0">
              <w:rPr>
                <w:lang w:val="fr-FR"/>
              </w:rPr>
              <w:t>When present, it shall indicate the threshold to report the time offset, i.e. the offset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70C6ACC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0DE278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9E4D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0135CB"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A796191" w14:textId="77777777" w:rsidR="00EE5860" w:rsidRPr="00441CD0" w:rsidRDefault="00EE5860" w:rsidP="00BB0E1F">
            <w:pPr>
              <w:pStyle w:val="TAC"/>
              <w:rPr>
                <w:lang w:val="fr-FR"/>
              </w:rPr>
            </w:pPr>
            <w:r w:rsidRPr="00441CD0">
              <w:rPr>
                <w:lang w:val="fr-FR"/>
              </w:rPr>
              <w:t>Time Offset Threshold</w:t>
            </w:r>
          </w:p>
        </w:tc>
      </w:tr>
      <w:tr w:rsidR="00EE5860" w:rsidRPr="00441CD0" w14:paraId="4BFE323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3A5A0A9" w14:textId="77777777" w:rsidR="00EE5860" w:rsidRPr="00441CD0" w:rsidRDefault="00EE5860" w:rsidP="00BB0E1F">
            <w:pPr>
              <w:pStyle w:val="TAL"/>
              <w:rPr>
                <w:lang w:val="fr-FR"/>
              </w:rPr>
            </w:pPr>
            <w:r w:rsidRPr="00441CD0">
              <w:rPr>
                <w:lang w:val="fr-FR"/>
              </w:rPr>
              <w:t>Cumulative rateRatio Threshold</w:t>
            </w:r>
          </w:p>
        </w:tc>
        <w:tc>
          <w:tcPr>
            <w:tcW w:w="336" w:type="dxa"/>
            <w:tcBorders>
              <w:top w:val="single" w:sz="4" w:space="0" w:color="auto"/>
              <w:left w:val="single" w:sz="4" w:space="0" w:color="auto"/>
              <w:bottom w:val="single" w:sz="4" w:space="0" w:color="auto"/>
              <w:right w:val="single" w:sz="4" w:space="0" w:color="auto"/>
            </w:tcBorders>
            <w:hideMark/>
          </w:tcPr>
          <w:p w14:paraId="7411485C" w14:textId="77777777" w:rsidR="00EE5860" w:rsidRPr="00441CD0" w:rsidRDefault="00EE5860" w:rsidP="00BB0E1F">
            <w:pPr>
              <w:pStyle w:val="TAL"/>
              <w:jc w:val="center"/>
              <w:rPr>
                <w:szCs w:val="18"/>
                <w:lang w:val="fr-FR"/>
              </w:rPr>
            </w:pPr>
            <w:r w:rsidRPr="00441CD0">
              <w:rPr>
                <w:szCs w:val="18"/>
                <w:lang w:val="fr-FR"/>
              </w:rPr>
              <w:t>C</w:t>
            </w:r>
          </w:p>
        </w:tc>
        <w:tc>
          <w:tcPr>
            <w:tcW w:w="4672" w:type="dxa"/>
            <w:tcBorders>
              <w:top w:val="single" w:sz="4" w:space="0" w:color="auto"/>
              <w:left w:val="single" w:sz="4" w:space="0" w:color="auto"/>
              <w:bottom w:val="single" w:sz="4" w:space="0" w:color="auto"/>
              <w:right w:val="single" w:sz="4" w:space="0" w:color="auto"/>
            </w:tcBorders>
            <w:hideMark/>
          </w:tcPr>
          <w:p w14:paraId="5611F0E0" w14:textId="77777777" w:rsidR="00EE5860" w:rsidRPr="00441CD0" w:rsidRDefault="00EE5860" w:rsidP="00BB0E1F">
            <w:pPr>
              <w:pStyle w:val="TAL"/>
              <w:rPr>
                <w:lang w:val="en-US"/>
              </w:rPr>
            </w:pPr>
            <w:r w:rsidRPr="00441CD0">
              <w:rPr>
                <w:lang w:val="fr-FR"/>
              </w:rPr>
              <w:t xml:space="preserve">This IE shall be </w:t>
            </w:r>
            <w:r w:rsidRPr="00EE5860">
              <w:rPr>
                <w:color w:val="000000"/>
                <w:lang w:val="fr-FR"/>
              </w:rPr>
              <w:t xml:space="preserve">present if </w:t>
            </w:r>
            <w:r w:rsidRPr="00EE5860">
              <w:rPr>
                <w:color w:val="000000"/>
                <w:lang w:val="en-US"/>
              </w:rPr>
              <w:t>Cumulative</w:t>
            </w:r>
            <w:r w:rsidRPr="00441CD0">
              <w:rPr>
                <w:lang w:val="en-US"/>
              </w:rPr>
              <w:t xml:space="preserve"> RateRatio Reporting is requested.</w:t>
            </w:r>
          </w:p>
          <w:p w14:paraId="09529A2B" w14:textId="77777777" w:rsidR="00EE5860" w:rsidRPr="00441CD0" w:rsidRDefault="00EE5860" w:rsidP="00BB0E1F">
            <w:pPr>
              <w:pStyle w:val="TAL"/>
              <w:rPr>
                <w:lang w:val="fr-FR"/>
              </w:rPr>
            </w:pPr>
            <w:r w:rsidRPr="00441CD0">
              <w:rPr>
                <w:lang w:val="fr-FR"/>
              </w:rPr>
              <w:t>When present, it shall indicate the threshold to report the cumulative rateRatio, i.e. the cumative rateRatio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40F1207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773B9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35D8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CC609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A221FA" w14:textId="77777777" w:rsidR="00EE5860" w:rsidRPr="00441CD0" w:rsidRDefault="00EE5860" w:rsidP="00BB0E1F">
            <w:pPr>
              <w:pStyle w:val="TAC"/>
              <w:rPr>
                <w:lang w:val="fr-FR"/>
              </w:rPr>
            </w:pPr>
            <w:r w:rsidRPr="00441CD0">
              <w:rPr>
                <w:lang w:val="fr-FR"/>
              </w:rPr>
              <w:t>Cumulative rateRatio Threshold</w:t>
            </w:r>
          </w:p>
        </w:tc>
      </w:tr>
    </w:tbl>
    <w:p w14:paraId="71DA0D66" w14:textId="77777777" w:rsidR="00EE5860" w:rsidRPr="00441CD0" w:rsidRDefault="00EE5860" w:rsidP="00EE5860"/>
    <w:p w14:paraId="5540E795" w14:textId="77777777" w:rsidR="00EE5860" w:rsidRPr="00441CD0" w:rsidRDefault="00EE5860" w:rsidP="00EE5860">
      <w:pPr>
        <w:pStyle w:val="Heading5"/>
      </w:pPr>
      <w:bookmarkStart w:id="3683" w:name="_Toc27490751"/>
      <w:bookmarkStart w:id="3684" w:name="_Toc27557044"/>
      <w:bookmarkStart w:id="3685" w:name="_Toc27723961"/>
      <w:bookmarkStart w:id="3686" w:name="_Toc36031033"/>
      <w:bookmarkStart w:id="3687" w:name="_Toc36042953"/>
      <w:bookmarkStart w:id="3688" w:name="_Toc36814278"/>
      <w:bookmarkStart w:id="3689" w:name="_Toc44689132"/>
      <w:bookmarkStart w:id="3690" w:name="_Toc44923886"/>
      <w:bookmarkStart w:id="3691" w:name="_Toc51860855"/>
      <w:bookmarkStart w:id="3692" w:name="_Toc57930626"/>
      <w:bookmarkStart w:id="3693" w:name="_Toc57931256"/>
      <w:bookmarkStart w:id="3694" w:name="_Toc67499648"/>
      <w:r w:rsidRPr="00441CD0">
        <w:t>7.4.4.1.3</w:t>
      </w:r>
      <w:r w:rsidRPr="00441CD0">
        <w:tab/>
        <w:t>GTP-U Path QoS Control Information IE within PFCP Association Setup Request</w:t>
      </w:r>
      <w:bookmarkEnd w:id="3683"/>
      <w:bookmarkEnd w:id="3684"/>
      <w:bookmarkEnd w:id="3685"/>
      <w:bookmarkEnd w:id="3686"/>
      <w:bookmarkEnd w:id="3687"/>
      <w:bookmarkEnd w:id="3688"/>
      <w:bookmarkEnd w:id="3689"/>
      <w:bookmarkEnd w:id="3690"/>
      <w:bookmarkEnd w:id="3691"/>
      <w:bookmarkEnd w:id="3692"/>
      <w:bookmarkEnd w:id="3693"/>
      <w:bookmarkEnd w:id="3694"/>
    </w:p>
    <w:p w14:paraId="36011DC4" w14:textId="77777777" w:rsidR="00EE5860" w:rsidRPr="00441CD0" w:rsidRDefault="00EE5860" w:rsidP="00EE5860">
      <w:r w:rsidRPr="00441CD0">
        <w:t xml:space="preserve">The </w:t>
      </w:r>
      <w:r w:rsidRPr="00441CD0">
        <w:rPr>
          <w:lang w:val="en-US"/>
        </w:rPr>
        <w:t xml:space="preserve">GTP-U Path QoS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7.4.4.1.3-1</w:t>
      </w:r>
      <w:r w:rsidRPr="00441CD0">
        <w:rPr>
          <w:lang w:eastAsia="ja-JP"/>
        </w:rPr>
        <w:t>.</w:t>
      </w:r>
    </w:p>
    <w:p w14:paraId="63DFAB7D" w14:textId="77777777" w:rsidR="00EE5860" w:rsidRPr="00441CD0" w:rsidRDefault="00EE5860" w:rsidP="00EE5860">
      <w:pPr>
        <w:pStyle w:val="TH"/>
        <w:rPr>
          <w:lang w:val="en-US"/>
        </w:rPr>
      </w:pPr>
      <w:r w:rsidRPr="00441CD0">
        <w:lastRenderedPageBreak/>
        <w:t xml:space="preserve">Table 7.4.4.1.3-1: </w:t>
      </w:r>
      <w:r w:rsidRPr="00441CD0">
        <w:rPr>
          <w:lang w:val="en-US"/>
        </w:rPr>
        <w:t>GTP-U Path QoS Control Information</w:t>
      </w:r>
      <w:r w:rsidRPr="00441CD0">
        <w:t xml:space="preserve"> within PFCP Association Setup Request</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4D6EC9D"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6C2B899"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730856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B7B50C9" w14:textId="77777777" w:rsidR="00EE5860" w:rsidRPr="00441CD0" w:rsidRDefault="00EE5860" w:rsidP="00BB0E1F">
            <w:pPr>
              <w:pStyle w:val="TAC"/>
            </w:pPr>
            <w:r w:rsidRPr="00441CD0">
              <w:t>GTP-U Path QoS Control Information IE Type = 239 (decimal)</w:t>
            </w:r>
          </w:p>
        </w:tc>
      </w:tr>
      <w:tr w:rsidR="00EE5860" w:rsidRPr="00441CD0" w14:paraId="2F15E432"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3440025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6A6FCD5"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1F3E2B75" w14:textId="77777777" w:rsidR="00EE5860" w:rsidRPr="00441CD0" w:rsidRDefault="00EE5860" w:rsidP="00BB0E1F">
            <w:pPr>
              <w:pStyle w:val="TAC"/>
            </w:pPr>
            <w:r w:rsidRPr="00441CD0">
              <w:t>Length = n</w:t>
            </w:r>
          </w:p>
        </w:tc>
      </w:tr>
      <w:tr w:rsidR="00EE5860" w:rsidRPr="00441CD0" w14:paraId="7240ADD4" w14:textId="77777777" w:rsidTr="00BB0E1F">
        <w:trPr>
          <w:jc w:val="center"/>
        </w:trPr>
        <w:tc>
          <w:tcPr>
            <w:tcW w:w="1561" w:type="dxa"/>
            <w:vMerge w:val="restart"/>
            <w:tcBorders>
              <w:top w:val="single" w:sz="4" w:space="0" w:color="auto"/>
              <w:left w:val="single" w:sz="4" w:space="0" w:color="auto"/>
              <w:right w:val="single" w:sz="4" w:space="0" w:color="auto"/>
            </w:tcBorders>
          </w:tcPr>
          <w:p w14:paraId="75E030F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34C2AB8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2B3A237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706E8D0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5C2428DE" w14:textId="77777777" w:rsidR="00EE5860" w:rsidRPr="00441CD0" w:rsidRDefault="00EE5860" w:rsidP="00BB0E1F">
            <w:pPr>
              <w:pStyle w:val="TAH"/>
            </w:pPr>
            <w:r w:rsidRPr="00441CD0">
              <w:t>IE Type</w:t>
            </w:r>
          </w:p>
        </w:tc>
      </w:tr>
      <w:tr w:rsidR="00EE5860" w:rsidRPr="00441CD0" w14:paraId="756DF5AB" w14:textId="77777777" w:rsidTr="00BB0E1F">
        <w:trPr>
          <w:jc w:val="center"/>
        </w:trPr>
        <w:tc>
          <w:tcPr>
            <w:tcW w:w="1561" w:type="dxa"/>
            <w:vMerge/>
            <w:tcBorders>
              <w:left w:val="single" w:sz="4" w:space="0" w:color="auto"/>
              <w:bottom w:val="single" w:sz="4" w:space="0" w:color="auto"/>
              <w:right w:val="single" w:sz="4" w:space="0" w:color="auto"/>
            </w:tcBorders>
          </w:tcPr>
          <w:p w14:paraId="36598E69"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24B9174E"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6BBFD7E9"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39CAF7E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3A957FA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144E497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1A650504"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307E396E" w14:textId="77777777" w:rsidR="00EE5860" w:rsidRPr="00441CD0" w:rsidRDefault="00EE5860" w:rsidP="00BB0E1F">
            <w:pPr>
              <w:pStyle w:val="TAH"/>
            </w:pPr>
          </w:p>
        </w:tc>
      </w:tr>
      <w:tr w:rsidR="00EE5860" w:rsidRPr="00441CD0" w14:paraId="44A944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676909E" w14:textId="77777777" w:rsidR="00EE5860" w:rsidRPr="00441CD0" w:rsidRDefault="00EE5860" w:rsidP="00BB0E1F">
            <w:pPr>
              <w:pStyle w:val="TAL"/>
            </w:pPr>
            <w:r w:rsidRPr="00441CD0">
              <w:t>Remote GTP-U Peer</w:t>
            </w:r>
          </w:p>
          <w:p w14:paraId="5D96BBAA"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hideMark/>
          </w:tcPr>
          <w:p w14:paraId="7AAA406C"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70765D00" w14:textId="77777777" w:rsidR="00EE5860" w:rsidRPr="00441CD0" w:rsidRDefault="00EE5860" w:rsidP="00BB0E1F">
            <w:pPr>
              <w:pStyle w:val="TAL"/>
            </w:pPr>
            <w:r w:rsidRPr="00441CD0">
              <w:t>When present, this IE shall include the IP address of the remote GTP-U peer for which QoS information is to be reported, and the network instance used towards the remote GTP-U peer if available.</w:t>
            </w:r>
          </w:p>
          <w:p w14:paraId="07DACD4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remote GTP-U peers.</w:t>
            </w:r>
          </w:p>
          <w:p w14:paraId="7000DAA7"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6BD120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0DF1E7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A03C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0383E5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58BC2376" w14:textId="77777777" w:rsidR="00EE5860" w:rsidRPr="00441CD0" w:rsidRDefault="00EE5860" w:rsidP="00BB0E1F">
            <w:pPr>
              <w:pStyle w:val="TAC"/>
            </w:pPr>
            <w:r w:rsidRPr="00441CD0">
              <w:t>Remote GTP-U Peer</w:t>
            </w:r>
          </w:p>
        </w:tc>
      </w:tr>
      <w:tr w:rsidR="00EE5860" w:rsidRPr="00441CD0" w14:paraId="733748D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CC42B81"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7CC5BD71"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49018020" w14:textId="77777777" w:rsidR="00EE5860" w:rsidRPr="00441CD0" w:rsidRDefault="00EE5860" w:rsidP="00BB0E1F">
            <w:pPr>
              <w:pStyle w:val="TAL"/>
            </w:pPr>
            <w:r w:rsidRPr="00441CD0">
              <w:t>When present, this IE shall include the Interface Type of the GTP-U paths for which QoS information is to be reported.</w:t>
            </w:r>
          </w:p>
          <w:p w14:paraId="599D3100"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7E6DC3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04857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812E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2D7348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507B1A7" w14:textId="77777777" w:rsidR="00EE5860" w:rsidRPr="00441CD0" w:rsidRDefault="00EE5860" w:rsidP="00BB0E1F">
            <w:pPr>
              <w:pStyle w:val="TAC"/>
            </w:pPr>
            <w:r w:rsidRPr="00441CD0">
              <w:t>GTP-U Path Interface Type</w:t>
            </w:r>
          </w:p>
        </w:tc>
      </w:tr>
      <w:tr w:rsidR="00EE5860" w:rsidRPr="00441CD0" w14:paraId="2D3DD67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AF2D6B2"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41233C1D"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tcPr>
          <w:p w14:paraId="7FC5E904" w14:textId="77777777" w:rsidR="00EE5860" w:rsidRPr="00441CD0" w:rsidRDefault="00EE5860" w:rsidP="00BB0E1F">
            <w:pPr>
              <w:pStyle w:val="TAL"/>
            </w:pPr>
            <w:r w:rsidRPr="00441CD0">
              <w:t>This IE shall indicate the trigger for reporting QoS information to the SMF.</w:t>
            </w:r>
          </w:p>
        </w:tc>
        <w:tc>
          <w:tcPr>
            <w:tcW w:w="370" w:type="dxa"/>
            <w:tcBorders>
              <w:top w:val="single" w:sz="4" w:space="0" w:color="auto"/>
              <w:left w:val="single" w:sz="4" w:space="0" w:color="auto"/>
              <w:bottom w:val="single" w:sz="4" w:space="0" w:color="auto"/>
              <w:right w:val="single" w:sz="4" w:space="0" w:color="auto"/>
            </w:tcBorders>
          </w:tcPr>
          <w:p w14:paraId="66893F6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243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0F3C99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38840C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D2AC7C0" w14:textId="77777777" w:rsidR="00EE5860" w:rsidRPr="00441CD0" w:rsidRDefault="00EE5860" w:rsidP="00BB0E1F">
            <w:pPr>
              <w:pStyle w:val="TAC"/>
            </w:pPr>
            <w:r w:rsidRPr="00441CD0">
              <w:t>QoS Report Trigger</w:t>
            </w:r>
          </w:p>
        </w:tc>
      </w:tr>
      <w:tr w:rsidR="00EE5860" w:rsidRPr="00441CD0" w14:paraId="776242F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859A74A"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tcPr>
          <w:p w14:paraId="627398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7B6DF0E" w14:textId="77777777" w:rsidR="00EE5860" w:rsidRPr="00441CD0" w:rsidRDefault="00EE5860" w:rsidP="00BB0E1F">
            <w:pPr>
              <w:pStyle w:val="TAL"/>
            </w:pPr>
            <w:r w:rsidRPr="00441CD0">
              <w:t>This IE shall be present, if available. When present, it shall contain the value of the DSCP in the TOS/Traffic Class field to measure the packet delay.</w:t>
            </w:r>
          </w:p>
          <w:p w14:paraId="0D97DA81" w14:textId="77777777" w:rsidR="00EE5860" w:rsidRPr="00441CD0" w:rsidRDefault="00EE5860" w:rsidP="00BB0E1F">
            <w:pPr>
              <w:pStyle w:val="TAL"/>
            </w:pPr>
          </w:p>
          <w:p w14:paraId="15A6461B"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DSCP values to use for QoS monitoring.</w:t>
            </w:r>
          </w:p>
        </w:tc>
        <w:tc>
          <w:tcPr>
            <w:tcW w:w="370" w:type="dxa"/>
            <w:tcBorders>
              <w:top w:val="single" w:sz="4" w:space="0" w:color="auto"/>
              <w:left w:val="single" w:sz="4" w:space="0" w:color="auto"/>
              <w:bottom w:val="single" w:sz="4" w:space="0" w:color="auto"/>
              <w:right w:val="single" w:sz="4" w:space="0" w:color="auto"/>
            </w:tcBorders>
          </w:tcPr>
          <w:p w14:paraId="26DC38F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2870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F82872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D8705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FF0E3DC" w14:textId="77777777" w:rsidR="00EE5860" w:rsidRPr="00441CD0" w:rsidRDefault="00EE5860" w:rsidP="00BB0E1F">
            <w:pPr>
              <w:pStyle w:val="TAC"/>
            </w:pPr>
            <w:r w:rsidRPr="00441CD0">
              <w:t>Transport Level Marking</w:t>
            </w:r>
          </w:p>
        </w:tc>
      </w:tr>
      <w:tr w:rsidR="00EE5860" w:rsidRPr="00441CD0" w14:paraId="73E3D0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FB0DC79" w14:textId="77777777" w:rsidR="00EE5860" w:rsidRPr="00441CD0" w:rsidRDefault="00EE5860" w:rsidP="00BB0E1F">
            <w:pPr>
              <w:pStyle w:val="TAL"/>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0F06CB7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12B8BFAB" w14:textId="77777777" w:rsidR="00EE5860" w:rsidRPr="00441CD0" w:rsidRDefault="00EE5860" w:rsidP="00BB0E1F">
            <w:pPr>
              <w:pStyle w:val="TAL"/>
            </w:pPr>
            <w:r w:rsidRPr="00441CD0">
              <w:t>This IE shall be present if the QoS Report Trigger indicates periodic reporting. When present, it shall contain the time period for the QoS reports towards the SMF.</w:t>
            </w:r>
          </w:p>
        </w:tc>
        <w:tc>
          <w:tcPr>
            <w:tcW w:w="370" w:type="dxa"/>
            <w:tcBorders>
              <w:top w:val="single" w:sz="4" w:space="0" w:color="auto"/>
              <w:left w:val="single" w:sz="4" w:space="0" w:color="auto"/>
              <w:bottom w:val="single" w:sz="4" w:space="0" w:color="auto"/>
              <w:right w:val="single" w:sz="4" w:space="0" w:color="auto"/>
            </w:tcBorders>
          </w:tcPr>
          <w:p w14:paraId="549DCD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DCB5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23C9EC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AA3923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002DB0C9" w14:textId="77777777" w:rsidR="00EE5860" w:rsidRPr="00441CD0" w:rsidRDefault="00EE5860" w:rsidP="00BB0E1F">
            <w:pPr>
              <w:pStyle w:val="TAC"/>
            </w:pPr>
            <w:r w:rsidRPr="00441CD0">
              <w:t>Measurement Period</w:t>
            </w:r>
          </w:p>
        </w:tc>
      </w:tr>
      <w:tr w:rsidR="00EE5860" w:rsidRPr="00441CD0" w14:paraId="3A753DE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5B75C26" w14:textId="77777777" w:rsidR="00EE5860" w:rsidRPr="00441CD0" w:rsidRDefault="00EE5860" w:rsidP="00BB0E1F">
            <w:pPr>
              <w:pStyle w:val="TAL"/>
            </w:pPr>
            <w:r w:rsidRPr="00441CD0">
              <w:t>Average Packet Delay Threshold</w:t>
            </w:r>
          </w:p>
        </w:tc>
        <w:tc>
          <w:tcPr>
            <w:tcW w:w="336" w:type="dxa"/>
            <w:tcBorders>
              <w:top w:val="single" w:sz="4" w:space="0" w:color="auto"/>
              <w:left w:val="single" w:sz="4" w:space="0" w:color="auto"/>
              <w:bottom w:val="single" w:sz="4" w:space="0" w:color="auto"/>
              <w:right w:val="single" w:sz="4" w:space="0" w:color="auto"/>
            </w:tcBorders>
          </w:tcPr>
          <w:p w14:paraId="6656C60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29F85C3B"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37F6FA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90093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62AF1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87160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097611C" w14:textId="77777777" w:rsidR="00EE5860" w:rsidRPr="00441CD0" w:rsidRDefault="00EE5860" w:rsidP="00BB0E1F">
            <w:pPr>
              <w:pStyle w:val="TAC"/>
            </w:pPr>
            <w:r w:rsidRPr="00441CD0">
              <w:t>Average Packet Delay</w:t>
            </w:r>
          </w:p>
        </w:tc>
      </w:tr>
      <w:tr w:rsidR="00EE5860" w:rsidRPr="00441CD0" w14:paraId="320B8CD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ED55CE7" w14:textId="77777777" w:rsidR="00EE5860" w:rsidRPr="00441CD0" w:rsidRDefault="00EE5860" w:rsidP="00BB0E1F">
            <w:pPr>
              <w:pStyle w:val="TAL"/>
            </w:pPr>
            <w:r w:rsidRPr="00441CD0">
              <w:t>Minimum Packet Delay Threshold</w:t>
            </w:r>
          </w:p>
        </w:tc>
        <w:tc>
          <w:tcPr>
            <w:tcW w:w="336" w:type="dxa"/>
            <w:tcBorders>
              <w:top w:val="single" w:sz="4" w:space="0" w:color="auto"/>
              <w:left w:val="single" w:sz="4" w:space="0" w:color="auto"/>
              <w:bottom w:val="single" w:sz="4" w:space="0" w:color="auto"/>
              <w:right w:val="single" w:sz="4" w:space="0" w:color="auto"/>
            </w:tcBorders>
          </w:tcPr>
          <w:p w14:paraId="1A59DF6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4DCA2A7"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1F589C8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57A12A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72982A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E871F0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50BE5D3B" w14:textId="77777777" w:rsidR="00EE5860" w:rsidRPr="00441CD0" w:rsidRDefault="00EE5860" w:rsidP="00BB0E1F">
            <w:pPr>
              <w:pStyle w:val="TAC"/>
            </w:pPr>
            <w:r w:rsidRPr="00441CD0">
              <w:t>Minimum Packet Delay</w:t>
            </w:r>
          </w:p>
        </w:tc>
      </w:tr>
      <w:tr w:rsidR="00EE5860" w:rsidRPr="00441CD0" w14:paraId="74B0210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0278108" w14:textId="77777777" w:rsidR="00EE5860" w:rsidRPr="00441CD0" w:rsidRDefault="00EE5860" w:rsidP="00BB0E1F">
            <w:pPr>
              <w:pStyle w:val="TAL"/>
            </w:pPr>
            <w:r w:rsidRPr="00441CD0">
              <w:t>Maximum Packet Delay Threshold</w:t>
            </w:r>
          </w:p>
        </w:tc>
        <w:tc>
          <w:tcPr>
            <w:tcW w:w="336" w:type="dxa"/>
            <w:tcBorders>
              <w:top w:val="single" w:sz="4" w:space="0" w:color="auto"/>
              <w:left w:val="single" w:sz="4" w:space="0" w:color="auto"/>
              <w:bottom w:val="single" w:sz="4" w:space="0" w:color="auto"/>
              <w:right w:val="single" w:sz="4" w:space="0" w:color="auto"/>
            </w:tcBorders>
          </w:tcPr>
          <w:p w14:paraId="068DD0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98D0142"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0175FDB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693BD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CE5088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85D0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2DAA2DE9" w14:textId="77777777" w:rsidR="00EE5860" w:rsidRPr="00441CD0" w:rsidRDefault="00EE5860" w:rsidP="00BB0E1F">
            <w:pPr>
              <w:pStyle w:val="TAC"/>
            </w:pPr>
            <w:r w:rsidRPr="00441CD0">
              <w:t>Maximum Packet Delay</w:t>
            </w:r>
          </w:p>
        </w:tc>
      </w:tr>
      <w:tr w:rsidR="00EE5860" w:rsidRPr="00441CD0" w14:paraId="2149B91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3EF09A4" w14:textId="77777777" w:rsidR="00EE5860" w:rsidRPr="00441CD0" w:rsidRDefault="00EE5860" w:rsidP="00BB0E1F">
            <w:pPr>
              <w:pStyle w:val="TAL"/>
            </w:pPr>
            <w:r w:rsidRPr="00441CD0">
              <w:t>Minimum Waiting Time</w:t>
            </w:r>
          </w:p>
        </w:tc>
        <w:tc>
          <w:tcPr>
            <w:tcW w:w="336" w:type="dxa"/>
            <w:tcBorders>
              <w:top w:val="single" w:sz="4" w:space="0" w:color="auto"/>
              <w:left w:val="single" w:sz="4" w:space="0" w:color="auto"/>
              <w:bottom w:val="single" w:sz="4" w:space="0" w:color="auto"/>
              <w:right w:val="single" w:sz="4" w:space="0" w:color="auto"/>
            </w:tcBorders>
          </w:tcPr>
          <w:p w14:paraId="2451B02C"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6CE0486C" w14:textId="77777777" w:rsidR="00EE5860" w:rsidRPr="00441CD0" w:rsidRDefault="00EE5860" w:rsidP="00BB0E1F">
            <w:pPr>
              <w:pStyle w:val="TAL"/>
            </w:pPr>
            <w:r w:rsidRPr="00441CD0">
              <w:t xml:space="preserve">This IE may be present if the QoS Report Trigger indicates reporting based on thresholds. When present, it shall contain the minimum waiting time between two consecutive reports for the same </w:t>
            </w:r>
            <w:r w:rsidRPr="00441CD0">
              <w:rPr>
                <w:lang w:eastAsia="x-none"/>
              </w:rPr>
              <w:t xml:space="preserve">type of measurement and the same remote GTP-U peer. </w:t>
            </w:r>
          </w:p>
        </w:tc>
        <w:tc>
          <w:tcPr>
            <w:tcW w:w="370" w:type="dxa"/>
            <w:tcBorders>
              <w:top w:val="single" w:sz="4" w:space="0" w:color="auto"/>
              <w:left w:val="single" w:sz="4" w:space="0" w:color="auto"/>
              <w:bottom w:val="single" w:sz="4" w:space="0" w:color="auto"/>
              <w:right w:val="single" w:sz="4" w:space="0" w:color="auto"/>
            </w:tcBorders>
          </w:tcPr>
          <w:p w14:paraId="734739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E68E9A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D9A7E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E0C28A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37F9A28" w14:textId="77777777" w:rsidR="00EE5860" w:rsidRPr="00441CD0" w:rsidRDefault="00EE5860" w:rsidP="00BB0E1F">
            <w:pPr>
              <w:pStyle w:val="TAC"/>
            </w:pPr>
            <w:r w:rsidRPr="00441CD0">
              <w:t>Timer</w:t>
            </w:r>
          </w:p>
        </w:tc>
      </w:tr>
      <w:tr w:rsidR="00EE5860" w:rsidRPr="00441CD0" w14:paraId="498407B8"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tcPr>
          <w:p w14:paraId="244D6E0F" w14:textId="77777777" w:rsidR="00EE5860" w:rsidRPr="00441CD0" w:rsidRDefault="00EE5860" w:rsidP="00BB0E1F">
            <w:pPr>
              <w:pStyle w:val="TAN"/>
            </w:pPr>
            <w:r w:rsidRPr="00441CD0">
              <w:t>NOTE:</w:t>
            </w:r>
            <w:r w:rsidRPr="00441CD0">
              <w:tab/>
              <w:t>At least one Remote GTP-U Peer IE or GTP-U Path Interface Type IE shall be present.</w:t>
            </w:r>
          </w:p>
        </w:tc>
      </w:tr>
    </w:tbl>
    <w:p w14:paraId="6929089D" w14:textId="77777777" w:rsidR="00EE5860" w:rsidRPr="00441CD0" w:rsidRDefault="00EE5860" w:rsidP="00EE5860"/>
    <w:p w14:paraId="663C6904" w14:textId="77777777" w:rsidR="00EE5860" w:rsidRPr="00441CD0" w:rsidRDefault="00EE5860" w:rsidP="00EE5860">
      <w:pPr>
        <w:pStyle w:val="Heading4"/>
      </w:pPr>
      <w:bookmarkStart w:id="3695" w:name="_Toc19717266"/>
      <w:bookmarkStart w:id="3696" w:name="_Toc27490752"/>
      <w:bookmarkStart w:id="3697" w:name="_Toc27557045"/>
      <w:bookmarkStart w:id="3698" w:name="_Toc27723962"/>
      <w:bookmarkStart w:id="3699" w:name="_Toc36031034"/>
      <w:bookmarkStart w:id="3700" w:name="_Toc36042954"/>
      <w:bookmarkStart w:id="3701" w:name="_Toc36814279"/>
      <w:bookmarkStart w:id="3702" w:name="_Toc44689133"/>
      <w:bookmarkStart w:id="3703" w:name="_Toc44923887"/>
      <w:bookmarkStart w:id="3704" w:name="_Toc51860856"/>
      <w:bookmarkStart w:id="3705" w:name="_Toc57930627"/>
      <w:bookmarkStart w:id="3706" w:name="_Toc57931257"/>
      <w:bookmarkStart w:id="3707" w:name="_Toc67499649"/>
      <w:r w:rsidRPr="00441CD0">
        <w:lastRenderedPageBreak/>
        <w:t>7.4.4.2</w:t>
      </w:r>
      <w:r w:rsidRPr="00441CD0">
        <w:tab/>
        <w:t>PFCP Association Setup Response</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3695B391" w14:textId="77777777" w:rsidR="00EE5860" w:rsidRPr="00441CD0" w:rsidRDefault="00EE5860" w:rsidP="00EE5860">
      <w:pPr>
        <w:pStyle w:val="TH"/>
      </w:pPr>
      <w:r w:rsidRPr="00441CD0">
        <w:t>Table 7.4.4.2-1: Information Elements in a PFCP Association Setup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112286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81697D8" w14:textId="77777777" w:rsidR="00EE5860" w:rsidRPr="00441CD0" w:rsidRDefault="00EE5860" w:rsidP="00BB0E1F">
            <w:pPr>
              <w:pStyle w:val="TAH"/>
            </w:pPr>
            <w:bookmarkStart w:id="3708" w:name="OLE_LINK2"/>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5CC0EF7"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0066D6E0"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44E0B3F" w14:textId="77777777" w:rsidR="00EE5860" w:rsidRPr="00441CD0" w:rsidRDefault="00EE5860" w:rsidP="00BB0E1F">
            <w:pPr>
              <w:pStyle w:val="TAH"/>
            </w:pPr>
            <w:r w:rsidRPr="00441CD0">
              <w:t>IE Type</w:t>
            </w:r>
          </w:p>
        </w:tc>
      </w:tr>
      <w:tr w:rsidR="00EE5860" w:rsidRPr="00441CD0" w14:paraId="3533A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0A41E29"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3260DCB"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5EC0B2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B757C71" w14:textId="77777777" w:rsidR="00EE5860" w:rsidRPr="00441CD0" w:rsidRDefault="00EE5860" w:rsidP="00BB0E1F">
            <w:pPr>
              <w:pStyle w:val="TAC"/>
              <w:rPr>
                <w:szCs w:val="18"/>
              </w:rPr>
            </w:pPr>
            <w:r w:rsidRPr="00441CD0">
              <w:rPr>
                <w:szCs w:val="18"/>
              </w:rPr>
              <w:t>Node ID</w:t>
            </w:r>
          </w:p>
        </w:tc>
      </w:tr>
      <w:tr w:rsidR="00EE5860" w:rsidRPr="00441CD0" w14:paraId="7D25D4C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A650699"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30BAD727" w14:textId="77777777" w:rsidR="00EE5860" w:rsidRPr="00441CD0" w:rsidRDefault="00EE5860" w:rsidP="00BB0E1F">
            <w:pPr>
              <w:pStyle w:val="TAH"/>
              <w:rPr>
                <w:b w:val="0"/>
                <w:szCs w:val="18"/>
              </w:rPr>
            </w:pPr>
            <w:r w:rsidRPr="00441CD0">
              <w:rPr>
                <w:b w:val="0"/>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ADCB628" w14:textId="77777777" w:rsidR="00EE5860" w:rsidRPr="00441CD0" w:rsidRDefault="00EE5860" w:rsidP="00BB0E1F">
            <w:pPr>
              <w:pStyle w:val="TAH"/>
              <w:jc w:val="left"/>
              <w:rPr>
                <w:b w:val="0"/>
                <w:szCs w:val="18"/>
              </w:rPr>
            </w:pPr>
            <w:r w:rsidRPr="00441CD0">
              <w:rPr>
                <w:b w:val="0"/>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5044DED8" w14:textId="77777777" w:rsidR="00EE5860" w:rsidRPr="00441CD0" w:rsidRDefault="00EE5860" w:rsidP="00BB0E1F">
            <w:pPr>
              <w:pStyle w:val="TAH"/>
              <w:rPr>
                <w:b w:val="0"/>
                <w:szCs w:val="18"/>
              </w:rPr>
            </w:pPr>
            <w:r w:rsidRPr="00441CD0">
              <w:rPr>
                <w:b w:val="0"/>
                <w:szCs w:val="18"/>
              </w:rPr>
              <w:t>Cause</w:t>
            </w:r>
          </w:p>
        </w:tc>
      </w:tr>
      <w:tr w:rsidR="00EE5860" w:rsidRPr="00441CD0" w14:paraId="49EFE73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613ECC"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0B2E3DD"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9DC6144" w14:textId="50E947D9"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068C283A" w14:textId="77777777" w:rsidR="00EE5860" w:rsidRPr="00441CD0" w:rsidRDefault="00EE5860" w:rsidP="00BB0E1F">
            <w:pPr>
              <w:pStyle w:val="TAC"/>
              <w:rPr>
                <w:szCs w:val="18"/>
              </w:rPr>
            </w:pPr>
            <w:r w:rsidRPr="00441CD0">
              <w:rPr>
                <w:lang w:val="en-US" w:eastAsia="zh-CN"/>
              </w:rPr>
              <w:t>Recovery Time Stamp</w:t>
            </w:r>
          </w:p>
        </w:tc>
      </w:tr>
      <w:tr w:rsidR="00EE5860" w:rsidRPr="00441CD0" w14:paraId="266D96F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38671B7"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27C5448F"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55E3FBF0" w14:textId="77777777" w:rsidR="00EE5860" w:rsidRPr="00441CD0" w:rsidRDefault="00EE5860" w:rsidP="00BB0E1F">
            <w:pPr>
              <w:pStyle w:val="TAL"/>
            </w:pPr>
            <w:r w:rsidRPr="00441CD0">
              <w:t>This IE shall be present if the UP function sends this message and the UP function supports at least one UP feature defined in this IE.</w:t>
            </w:r>
          </w:p>
          <w:p w14:paraId="264505CC" w14:textId="77777777" w:rsidR="00EE5860" w:rsidRPr="00441CD0" w:rsidRDefault="00EE5860" w:rsidP="00BB0E1F">
            <w:pPr>
              <w:pStyle w:val="TAL"/>
              <w:rPr>
                <w:lang w:val="x-none"/>
              </w:rPr>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0FC3442" w14:textId="77777777" w:rsidR="00EE5860" w:rsidRPr="00441CD0" w:rsidRDefault="00EE5860" w:rsidP="00BB0E1F">
            <w:pPr>
              <w:pStyle w:val="TAC"/>
              <w:rPr>
                <w:szCs w:val="18"/>
              </w:rPr>
            </w:pPr>
            <w:r w:rsidRPr="00441CD0">
              <w:t>UP Function Features</w:t>
            </w:r>
          </w:p>
        </w:tc>
      </w:tr>
      <w:tr w:rsidR="00EE5860" w:rsidRPr="00441CD0" w14:paraId="66D5CF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544D359"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4C6CECD3"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hideMark/>
          </w:tcPr>
          <w:p w14:paraId="09C63F49"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157684D3" w14:textId="77777777" w:rsidR="00EE5860" w:rsidRPr="00441CD0" w:rsidRDefault="00EE5860" w:rsidP="00BB0E1F">
            <w:pPr>
              <w:pStyle w:val="TAL"/>
            </w:pPr>
            <w:r w:rsidRPr="00441CD0">
              <w:t>When present, this IE indicates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D25A0E" w14:textId="77777777" w:rsidR="00EE5860" w:rsidRPr="00441CD0" w:rsidRDefault="00EE5860" w:rsidP="00BB0E1F">
            <w:pPr>
              <w:pStyle w:val="TAC"/>
              <w:rPr>
                <w:szCs w:val="18"/>
              </w:rPr>
            </w:pPr>
            <w:r w:rsidRPr="00441CD0">
              <w:t>CP Function Features</w:t>
            </w:r>
          </w:p>
        </w:tc>
      </w:tr>
      <w:tr w:rsidR="00EE5860" w:rsidRPr="00441CD0" w14:paraId="1A420B4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37D00B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D90B82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3F69ECC" w14:textId="627B8667" w:rsidR="00EE5860" w:rsidRPr="00441CD0" w:rsidRDefault="00EE5860" w:rsidP="00BB0E1F">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415C19" w:rsidRPr="00441CD0">
              <w:t>clause</w:t>
            </w:r>
            <w:r w:rsidR="00415C19">
              <w:t> </w:t>
            </w:r>
            <w:r w:rsidR="00415C19" w:rsidRPr="00441CD0">
              <w:t>8</w:t>
            </w:r>
            <w:r w:rsidRPr="00441CD0">
              <w:t>.2.58).</w:t>
            </w:r>
          </w:p>
          <w:p w14:paraId="7736A2AA" w14:textId="77777777" w:rsidR="00EE5860" w:rsidRPr="00441CD0" w:rsidRDefault="00EE5860" w:rsidP="00BB0E1F">
            <w:pPr>
              <w:pStyle w:val="TAL"/>
              <w:rPr>
                <w:lang w:eastAsia="zh-CN"/>
              </w:rPr>
            </w:pPr>
          </w:p>
          <w:p w14:paraId="060B5A8F"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C9DCABB"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C775D45" w14:textId="77777777" w:rsidR="00EE5860" w:rsidRPr="00441CD0" w:rsidRDefault="00EE5860" w:rsidP="00BB0E1F">
            <w:pPr>
              <w:pStyle w:val="TAC"/>
            </w:pPr>
            <w:r w:rsidRPr="00441CD0">
              <w:t>Alternative SMF IP Address</w:t>
            </w:r>
          </w:p>
        </w:tc>
      </w:tr>
      <w:tr w:rsidR="00EE5860" w:rsidRPr="00441CD0" w14:paraId="064DD31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B7ECF2"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150A02AB" w14:textId="77777777" w:rsidR="00EE5860" w:rsidRPr="00441CD0" w:rsidRDefault="00EE5860" w:rsidP="00BB0E1F">
            <w:pPr>
              <w:pStyle w:val="TAC"/>
              <w:rPr>
                <w:szCs w:val="18"/>
                <w:lang w:val="fr-FR"/>
              </w:rPr>
            </w:pPr>
            <w:r>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3C150C40" w14:textId="77777777" w:rsidR="00EE5860" w:rsidRPr="00441CD0" w:rsidRDefault="00EE5860" w:rsidP="00BB0E1F">
            <w:pPr>
              <w:pStyle w:val="TAL"/>
              <w:rPr>
                <w:lang w:val="x-none"/>
              </w:rPr>
            </w:pPr>
            <w:r w:rsidRPr="00441CD0">
              <w:rPr>
                <w:lang w:eastAsia="zh-CN"/>
              </w:rPr>
              <w:t xml:space="preserve">This IE shall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w:t>
            </w:r>
            <w:r w:rsidRPr="00441CD0">
              <w:t>5.22.3).</w:t>
            </w:r>
          </w:p>
          <w:p w14:paraId="0E83BA96" w14:textId="77777777" w:rsidR="00EE5860" w:rsidRPr="00441CD0" w:rsidRDefault="00EE5860" w:rsidP="00BB0E1F">
            <w:pPr>
              <w:pStyle w:val="TAL"/>
              <w:rPr>
                <w:lang w:eastAsia="zh-CN"/>
              </w:rPr>
            </w:pPr>
          </w:p>
          <w:p w14:paraId="6E99BCF8" w14:textId="77777777" w:rsidR="00EE5860" w:rsidRPr="00441CD0" w:rsidRDefault="00EE5860" w:rsidP="00BB0E1F">
            <w:pPr>
              <w:pStyle w:val="TAL"/>
              <w:rPr>
                <w:lang w:eastAsia="zh-CN"/>
              </w:rPr>
            </w:pPr>
            <w:r w:rsidRPr="00441CD0">
              <w:rPr>
                <w:lang w:eastAsia="zh-CN"/>
              </w:rPr>
              <w:t>When present, this IE shall contain an FQDN 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1AF363F1" w14:textId="77777777" w:rsidR="00EE5860" w:rsidRPr="00441CD0" w:rsidRDefault="00EE5860" w:rsidP="00BB0E1F">
            <w:pPr>
              <w:pStyle w:val="TAC"/>
            </w:pPr>
            <w:r w:rsidRPr="00441CD0">
              <w:t>SMF Set ID</w:t>
            </w:r>
          </w:p>
        </w:tc>
      </w:tr>
      <w:tr w:rsidR="00EE5860" w:rsidRPr="00441CD0" w14:paraId="6D3C8EF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A8F312" w14:textId="77777777" w:rsidR="00EE5860" w:rsidRPr="00441CD0" w:rsidRDefault="00EE5860" w:rsidP="00BB0E1F">
            <w:pPr>
              <w:pStyle w:val="TAL"/>
              <w:jc w:val="center"/>
              <w:rPr>
                <w:lang w:val="fr-FR"/>
              </w:rPr>
            </w:pPr>
            <w:r w:rsidRPr="00441CD0">
              <w:rPr>
                <w:lang w:val="fr-FR"/>
              </w:rPr>
              <w:t>PFCPASRsp-Flags</w:t>
            </w:r>
          </w:p>
        </w:tc>
        <w:tc>
          <w:tcPr>
            <w:tcW w:w="360" w:type="dxa"/>
            <w:tcBorders>
              <w:top w:val="single" w:sz="4" w:space="0" w:color="auto"/>
              <w:left w:val="single" w:sz="4" w:space="0" w:color="auto"/>
              <w:bottom w:val="single" w:sz="4" w:space="0" w:color="auto"/>
              <w:right w:val="single" w:sz="4" w:space="0" w:color="auto"/>
            </w:tcBorders>
          </w:tcPr>
          <w:p w14:paraId="5681FD3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3DAF9D2" w14:textId="77777777" w:rsidR="00EE5860" w:rsidRPr="00441CD0" w:rsidRDefault="00EE5860" w:rsidP="00BB0E1F">
            <w:pPr>
              <w:pStyle w:val="TAL"/>
              <w:rPr>
                <w:lang w:val="en-US"/>
              </w:rPr>
            </w:pPr>
            <w:r w:rsidRPr="00441CD0">
              <w:rPr>
                <w:lang w:val="en-US"/>
              </w:rPr>
              <w:t>This IE shall be included if at least one of the flags is set to "1":</w:t>
            </w:r>
          </w:p>
          <w:p w14:paraId="12AECFE6" w14:textId="77777777" w:rsidR="00EE5860" w:rsidRDefault="00EE5860" w:rsidP="00BB0E1F">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t>PSREI (PFCP Session Retained Indication): the UP function shall set this flag to "1" if the PFCP Session Retention Information IE was received in the Request, an existing PFCP association was already established for the same Node ID and the requested PFCP sessions have been retained. See clause 6.2.6.2.2.</w:t>
            </w:r>
          </w:p>
          <w:p w14:paraId="576A5F87" w14:textId="77777777" w:rsidR="00EE5860" w:rsidRPr="00441CD0" w:rsidRDefault="00EE5860" w:rsidP="00BB0E1F">
            <w:pPr>
              <w:pStyle w:val="B1"/>
              <w:rPr>
                <w:lang w:val="fr-FR" w:eastAsia="zh-CN"/>
              </w:rPr>
            </w:pPr>
            <w:r>
              <w:rPr>
                <w:rFonts w:ascii="Arial" w:hAnsi="Arial" w:cs="Arial"/>
                <w:sz w:val="18"/>
                <w:szCs w:val="18"/>
                <w:lang w:val="fr-FR"/>
              </w:rPr>
              <w:t>-</w:t>
            </w:r>
            <w:r>
              <w:rPr>
                <w:rFonts w:ascii="Arial" w:hAnsi="Arial" w:cs="Arial"/>
                <w:sz w:val="18"/>
                <w:szCs w:val="18"/>
                <w:lang w:val="fr-FR"/>
              </w:rPr>
              <w:tab/>
              <w:t>UUPSI (UPF configured for IPUPS): the UP function shall set this flag to "1" if the UPF is configured to be used for IPUPS. See clause 5.27.</w:t>
            </w:r>
          </w:p>
        </w:tc>
        <w:tc>
          <w:tcPr>
            <w:tcW w:w="2978" w:type="dxa"/>
            <w:tcBorders>
              <w:top w:val="single" w:sz="4" w:space="0" w:color="auto"/>
              <w:left w:val="single" w:sz="4" w:space="0" w:color="auto"/>
              <w:bottom w:val="single" w:sz="4" w:space="0" w:color="auto"/>
              <w:right w:val="single" w:sz="4" w:space="0" w:color="auto"/>
            </w:tcBorders>
          </w:tcPr>
          <w:p w14:paraId="26DFA7FE" w14:textId="77777777" w:rsidR="00EE5860" w:rsidRPr="00441CD0" w:rsidRDefault="00EE5860" w:rsidP="00BB0E1F">
            <w:pPr>
              <w:pStyle w:val="TAC"/>
              <w:rPr>
                <w:lang w:val="fr-FR"/>
              </w:rPr>
            </w:pPr>
            <w:r w:rsidRPr="00441CD0">
              <w:rPr>
                <w:lang w:val="fr-FR"/>
              </w:rPr>
              <w:t>PFCPASRsp-Flags</w:t>
            </w:r>
          </w:p>
        </w:tc>
      </w:tr>
      <w:tr w:rsidR="00EE5860" w:rsidRPr="00441CD0" w14:paraId="2C21A42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74595D0" w14:textId="77777777" w:rsidR="00EE5860" w:rsidRPr="00441CD0" w:rsidRDefault="00EE5860" w:rsidP="00BB0E1F">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3911E9C"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01501C8B" w14:textId="7B88CFEC" w:rsidR="00EE5860" w:rsidRPr="00441CD0" w:rsidRDefault="00EE5860" w:rsidP="00BB0E1F">
            <w:pPr>
              <w:pStyle w:val="TAL"/>
              <w:rPr>
                <w:lang w:val="fr-FR" w:eastAsia="zh-CN"/>
              </w:rPr>
            </w:pPr>
            <w:r w:rsidRPr="00441CD0">
              <w:rPr>
                <w:lang w:val="fr-FR" w:eastAsia="zh-CN"/>
              </w:rPr>
              <w:t xml:space="preserve">his IE may be present, if the CP function sends this message, to request the UPF to report clock drift between the TSN time and 5GS time for TSN working domains (see </w:t>
            </w:r>
            <w:r w:rsidR="00415C19" w:rsidRPr="00441CD0">
              <w:rPr>
                <w:lang w:val="fr-FR" w:eastAsia="zh-CN"/>
              </w:rPr>
              <w:t>clause</w:t>
            </w:r>
            <w:r w:rsidR="00415C19">
              <w:rPr>
                <w:lang w:val="fr-FR" w:eastAsia="zh-CN"/>
              </w:rPr>
              <w:t> </w:t>
            </w:r>
            <w:r w:rsidR="00415C19" w:rsidRPr="00441CD0">
              <w:rPr>
                <w:lang w:val="fr-FR" w:eastAsia="zh-CN"/>
              </w:rPr>
              <w:t>5</w:t>
            </w:r>
            <w:r w:rsidRPr="00441CD0">
              <w:rPr>
                <w:lang w:val="fr-FR" w:eastAsia="zh-CN"/>
              </w:rPr>
              <w:t>.26.4).</w:t>
            </w:r>
          </w:p>
          <w:p w14:paraId="7963BA1D" w14:textId="77777777" w:rsidR="00EE5860" w:rsidRPr="00441CD0" w:rsidRDefault="00EE5860" w:rsidP="00BB0E1F">
            <w:pPr>
              <w:pStyle w:val="TAL"/>
              <w:rPr>
                <w:lang w:val="fr-FR"/>
              </w:rPr>
            </w:pPr>
            <w:r w:rsidRPr="00441CD0">
              <w:rPr>
                <w:lang w:val="fr-FR" w:eastAsia="zh-CN"/>
              </w:rPr>
              <w:t>Several IEs with the same IE type may be present to represent multiple TSN time domains (with diff</w:t>
            </w:r>
            <w:r w:rsidRPr="00441CD0">
              <w:rPr>
                <w:lang w:val="fr-FR"/>
              </w:rPr>
              <w:t>erent parameters).</w:t>
            </w:r>
          </w:p>
          <w:p w14:paraId="01E7DE88" w14:textId="77777777" w:rsidR="00EE5860" w:rsidRPr="00441CD0" w:rsidRDefault="00EE5860" w:rsidP="00BB0E1F">
            <w:pPr>
              <w:pStyle w:val="TAL"/>
              <w:rPr>
                <w:lang w:val="fr-FR" w:eastAsia="zh-CN"/>
              </w:rPr>
            </w:pPr>
            <w:r w:rsidRPr="00441CD0">
              <w:rPr>
                <w:lang w:val="fr-FR"/>
              </w:rPr>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3750A6F4" w14:textId="77777777" w:rsidR="00EE5860" w:rsidRPr="00441CD0" w:rsidRDefault="00EE5860" w:rsidP="00BB0E1F">
            <w:pPr>
              <w:pStyle w:val="TAC"/>
              <w:rPr>
                <w:lang w:val="fr-FR"/>
              </w:rPr>
            </w:pPr>
            <w:r w:rsidRPr="00441CD0">
              <w:rPr>
                <w:lang w:val="en-US"/>
              </w:rPr>
              <w:t>Clock Drift Control Information</w:t>
            </w:r>
          </w:p>
        </w:tc>
      </w:tr>
      <w:tr w:rsidR="00EE5860" w:rsidRPr="00441CD0" w14:paraId="34FA305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1A43268"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32E946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CFF037D"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7E35995D" w14:textId="77777777" w:rsidR="00EE5860" w:rsidRPr="00441CD0" w:rsidRDefault="00EE5860" w:rsidP="00BB0E1F">
            <w:pPr>
              <w:pStyle w:val="TAL"/>
              <w:rPr>
                <w:lang w:eastAsia="zh-CN"/>
              </w:rPr>
            </w:pPr>
          </w:p>
          <w:p w14:paraId="69498583"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p w14:paraId="4493CED4" w14:textId="77777777" w:rsidR="00EE5860" w:rsidRPr="00441CD0" w:rsidRDefault="00EE5860" w:rsidP="00BB0E1F">
            <w:pPr>
              <w:pStyle w:val="TAL"/>
              <w:rPr>
                <w:lang w:eastAsia="zh-CN"/>
              </w:rPr>
            </w:pPr>
          </w:p>
          <w:p w14:paraId="7572657E"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40AC81BE" w14:textId="77777777" w:rsidR="00EE5860" w:rsidRPr="00441CD0" w:rsidRDefault="00EE5860" w:rsidP="00BB0E1F">
            <w:pPr>
              <w:pStyle w:val="TAC"/>
            </w:pPr>
            <w:r w:rsidRPr="00441CD0">
              <w:t>UE IP address Pool Information</w:t>
            </w:r>
          </w:p>
        </w:tc>
      </w:tr>
      <w:tr w:rsidR="00EE5860" w:rsidRPr="00441CD0" w14:paraId="03BA327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D1C422D"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4023C5BD"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3765B435" w14:textId="77777777" w:rsidR="00EE5860" w:rsidRPr="00441CD0" w:rsidRDefault="00EE5860" w:rsidP="00BB0E1F">
            <w:pPr>
              <w:pStyle w:val="TAL"/>
              <w:rPr>
                <w:lang w:eastAsia="zh-CN"/>
              </w:rPr>
            </w:pPr>
            <w:r w:rsidRPr="00441CD0">
              <w:rPr>
                <w:lang w:eastAsia="zh-CN"/>
              </w:rPr>
              <w:t>This IE may be present, if the CP function sends this message, to request the UPF to monitor the QoS on GTP-U paths (see clause</w:t>
            </w:r>
            <w:r>
              <w:rPr>
                <w:lang w:eastAsia="zh-CN"/>
              </w:rPr>
              <w:t> </w:t>
            </w:r>
            <w:r w:rsidRPr="00441CD0">
              <w:rPr>
                <w:lang w:eastAsia="zh-CN"/>
              </w:rPr>
              <w:t>5.24.5).</w:t>
            </w:r>
          </w:p>
          <w:p w14:paraId="53BF3935"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6A028BEE"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7EBF15F4" w14:textId="77777777" w:rsidR="00EE5860" w:rsidRPr="00441CD0" w:rsidRDefault="00EE5860" w:rsidP="00BB0E1F">
            <w:pPr>
              <w:pStyle w:val="TAC"/>
            </w:pPr>
            <w:r w:rsidRPr="00441CD0">
              <w:t>GTP-U Path QoS Control Information</w:t>
            </w:r>
          </w:p>
        </w:tc>
      </w:tr>
      <w:tr w:rsidR="00EE5860" w:rsidRPr="00441CD0" w14:paraId="0FF9A89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192DFC2F"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1430567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1D71E056"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34B7F333" w14:textId="77777777" w:rsidR="00EE5860" w:rsidRPr="00441CD0" w:rsidRDefault="00EE5860" w:rsidP="00BB0E1F">
            <w:pPr>
              <w:pStyle w:val="TAC"/>
            </w:pPr>
            <w:r w:rsidRPr="00441CD0">
              <w:rPr>
                <w:lang w:val="en-US"/>
              </w:rPr>
              <w:t>NF Instance ID</w:t>
            </w:r>
          </w:p>
        </w:tc>
      </w:tr>
      <w:tr w:rsidR="00EE5860" w:rsidRPr="00441CD0" w14:paraId="752A13A9"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77C5AA7A" w14:textId="77777777" w:rsidR="00EE5860" w:rsidRPr="00441CD0" w:rsidRDefault="00EE5860" w:rsidP="00BB0E1F">
            <w:pPr>
              <w:pStyle w:val="TAN"/>
            </w:pPr>
            <w:r w:rsidRPr="00441CD0">
              <w:t>NOTE:</w:t>
            </w:r>
            <w:r w:rsidRPr="00441CD0">
              <w:tab/>
            </w:r>
            <w:r w:rsidRPr="00441CD0">
              <w:rPr>
                <w:lang w:val="en-US" w:eastAsia="zh-CN"/>
              </w:rPr>
              <w:t>A PFCP function shall ignore the Recovery Timestamp received in PFCP Association Setup Response message</w:t>
            </w:r>
            <w:r w:rsidRPr="00441CD0">
              <w:t>.</w:t>
            </w:r>
          </w:p>
        </w:tc>
      </w:tr>
      <w:bookmarkEnd w:id="3708"/>
    </w:tbl>
    <w:p w14:paraId="6A4138A5" w14:textId="77777777" w:rsidR="00EE5860" w:rsidRPr="00441CD0" w:rsidRDefault="00EE5860" w:rsidP="00EE5860"/>
    <w:p w14:paraId="632714B0" w14:textId="77777777" w:rsidR="00EE5860" w:rsidRPr="00441CD0" w:rsidRDefault="00EE5860" w:rsidP="00EE5860">
      <w:pPr>
        <w:pStyle w:val="Heading4"/>
      </w:pPr>
      <w:bookmarkStart w:id="3709" w:name="_Toc19717267"/>
      <w:bookmarkStart w:id="3710" w:name="_Toc27490753"/>
      <w:bookmarkStart w:id="3711" w:name="_Toc27557046"/>
      <w:bookmarkStart w:id="3712" w:name="_Toc27723963"/>
      <w:bookmarkStart w:id="3713" w:name="_Toc36031035"/>
      <w:bookmarkStart w:id="3714" w:name="_Toc36042955"/>
      <w:bookmarkStart w:id="3715" w:name="_Toc36814280"/>
      <w:bookmarkStart w:id="3716" w:name="_Toc44689134"/>
      <w:bookmarkStart w:id="3717" w:name="_Toc44923888"/>
      <w:bookmarkStart w:id="3718" w:name="_Toc51860857"/>
      <w:bookmarkStart w:id="3719" w:name="_Toc57930628"/>
      <w:bookmarkStart w:id="3720" w:name="_Toc57931258"/>
      <w:bookmarkStart w:id="3721" w:name="_Toc67499650"/>
      <w:r w:rsidRPr="00441CD0">
        <w:lastRenderedPageBreak/>
        <w:t>7.4.4.3</w:t>
      </w:r>
      <w:r w:rsidRPr="00441CD0">
        <w:tab/>
        <w:t>PFCP Association Update Request</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6D51A2B7" w14:textId="77777777" w:rsidR="00EE5860" w:rsidRPr="00441CD0" w:rsidRDefault="00EE5860" w:rsidP="00EE5860">
      <w:pPr>
        <w:pStyle w:val="TH"/>
      </w:pPr>
      <w:r w:rsidRPr="00441CD0">
        <w:t>Table 7.4.4.3-1: Information Elements in a PFCP Association Update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CF1FD2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FDC2D34" w14:textId="77777777" w:rsidR="00EE5860" w:rsidRPr="00441CD0" w:rsidRDefault="00EE5860" w:rsidP="00BB0E1F">
            <w:pPr>
              <w:pStyle w:val="TAH"/>
            </w:pPr>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6CBF254A"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7C067C65"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1FDF19EB" w14:textId="77777777" w:rsidR="00EE5860" w:rsidRPr="00441CD0" w:rsidRDefault="00EE5860" w:rsidP="00BB0E1F">
            <w:pPr>
              <w:pStyle w:val="TAH"/>
              <w:rPr>
                <w:lang w:eastAsia="zh-CN"/>
              </w:rPr>
            </w:pPr>
            <w:r w:rsidRPr="00441CD0">
              <w:rPr>
                <w:lang w:eastAsia="zh-CN"/>
              </w:rPr>
              <w:t>IE Type</w:t>
            </w:r>
          </w:p>
        </w:tc>
      </w:tr>
      <w:tr w:rsidR="00EE5860" w:rsidRPr="00441CD0" w14:paraId="0FAC2E2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A897E28"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07B9BF31"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7BE87B9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0DB1472" w14:textId="77777777" w:rsidR="00EE5860" w:rsidRPr="00441CD0" w:rsidRDefault="00EE5860" w:rsidP="00BB0E1F">
            <w:pPr>
              <w:pStyle w:val="TAC"/>
              <w:rPr>
                <w:szCs w:val="18"/>
              </w:rPr>
            </w:pPr>
            <w:r w:rsidRPr="00441CD0">
              <w:rPr>
                <w:szCs w:val="18"/>
              </w:rPr>
              <w:t>Node ID</w:t>
            </w:r>
          </w:p>
        </w:tc>
      </w:tr>
      <w:tr w:rsidR="00EE5860" w:rsidRPr="00441CD0" w14:paraId="716F5E8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B739F14"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7DAAA75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16E2B616"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27018AD" w14:textId="77777777" w:rsidR="00EE5860" w:rsidRPr="00441CD0" w:rsidRDefault="00EE5860" w:rsidP="00BB0E1F">
            <w:pPr>
              <w:pStyle w:val="TAC"/>
              <w:rPr>
                <w:szCs w:val="18"/>
              </w:rPr>
            </w:pPr>
            <w:r w:rsidRPr="00441CD0">
              <w:t>UP Function Features</w:t>
            </w:r>
          </w:p>
        </w:tc>
      </w:tr>
      <w:tr w:rsidR="00EE5860" w:rsidRPr="00441CD0" w14:paraId="3E2BAF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88ACF17"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6037820A"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4C84ADEC" w14:textId="77777777" w:rsidR="00EE5860" w:rsidRPr="00441CD0" w:rsidRDefault="00EE5860" w:rsidP="00BB0E1F">
            <w:pPr>
              <w:pStyle w:val="TAL"/>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9110CFB" w14:textId="77777777" w:rsidR="00EE5860" w:rsidRPr="00441CD0" w:rsidRDefault="00EE5860" w:rsidP="00BB0E1F">
            <w:pPr>
              <w:pStyle w:val="TAC"/>
              <w:rPr>
                <w:szCs w:val="18"/>
              </w:rPr>
            </w:pPr>
            <w:r w:rsidRPr="00441CD0">
              <w:t>CP Function Features</w:t>
            </w:r>
          </w:p>
        </w:tc>
      </w:tr>
      <w:tr w:rsidR="00EE5860" w:rsidRPr="00441CD0" w14:paraId="28700F3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F03C8B" w14:textId="77777777" w:rsidR="00EE5860" w:rsidRPr="00441CD0" w:rsidRDefault="00EE5860" w:rsidP="00BB0E1F">
            <w:pPr>
              <w:pStyle w:val="TAL"/>
              <w:jc w:val="center"/>
            </w:pPr>
            <w:r w:rsidRPr="00441CD0">
              <w:t>PFCP Association Release Request</w:t>
            </w:r>
          </w:p>
        </w:tc>
        <w:tc>
          <w:tcPr>
            <w:tcW w:w="360" w:type="dxa"/>
            <w:tcBorders>
              <w:top w:val="single" w:sz="4" w:space="0" w:color="auto"/>
              <w:left w:val="single" w:sz="4" w:space="0" w:color="auto"/>
              <w:bottom w:val="single" w:sz="4" w:space="0" w:color="auto"/>
              <w:right w:val="single" w:sz="4" w:space="0" w:color="auto"/>
            </w:tcBorders>
            <w:hideMark/>
          </w:tcPr>
          <w:p w14:paraId="174F5CBE"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5AA599FF" w14:textId="77777777" w:rsidR="00EE5860" w:rsidRPr="00441CD0" w:rsidRDefault="00EE5860" w:rsidP="00BB0E1F">
            <w:pPr>
              <w:pStyle w:val="TAL"/>
            </w:pPr>
            <w:r w:rsidRPr="00441CD0">
              <w:t>This IE shall be present if the UP function requests the CP function to release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E11B596" w14:textId="77777777" w:rsidR="00EE5860" w:rsidRPr="00441CD0" w:rsidRDefault="00EE5860" w:rsidP="00BB0E1F">
            <w:pPr>
              <w:pStyle w:val="TAC"/>
            </w:pPr>
            <w:r w:rsidRPr="00441CD0">
              <w:t>PFCP Association Release Request</w:t>
            </w:r>
          </w:p>
        </w:tc>
      </w:tr>
      <w:tr w:rsidR="00EE5860" w:rsidRPr="00441CD0" w14:paraId="6F151C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E037A27" w14:textId="77777777" w:rsidR="00EE5860" w:rsidRPr="00441CD0" w:rsidRDefault="00EE5860" w:rsidP="00BB0E1F">
            <w:pPr>
              <w:pStyle w:val="TAL"/>
              <w:jc w:val="center"/>
            </w:pPr>
            <w:r w:rsidRPr="00441CD0">
              <w:t>Graceful Release Period</w:t>
            </w:r>
          </w:p>
        </w:tc>
        <w:tc>
          <w:tcPr>
            <w:tcW w:w="360" w:type="dxa"/>
            <w:tcBorders>
              <w:top w:val="single" w:sz="4" w:space="0" w:color="auto"/>
              <w:left w:val="single" w:sz="4" w:space="0" w:color="auto"/>
              <w:bottom w:val="single" w:sz="4" w:space="0" w:color="auto"/>
              <w:right w:val="single" w:sz="4" w:space="0" w:color="auto"/>
            </w:tcBorders>
            <w:hideMark/>
          </w:tcPr>
          <w:p w14:paraId="1672229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33A55DB6" w14:textId="77777777" w:rsidR="00EE5860" w:rsidRPr="00441CD0" w:rsidRDefault="00EE5860" w:rsidP="00BB0E1F">
            <w:pPr>
              <w:pStyle w:val="TAL"/>
            </w:pPr>
            <w:r w:rsidRPr="00441CD0">
              <w:t>This IE shall be present if the UP function requests a graceful release of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A08CFB4" w14:textId="77777777" w:rsidR="00EE5860" w:rsidRPr="00441CD0" w:rsidRDefault="00EE5860" w:rsidP="00BB0E1F">
            <w:pPr>
              <w:pStyle w:val="TAC"/>
            </w:pPr>
            <w:r w:rsidRPr="00441CD0">
              <w:t>Graceful Release Period</w:t>
            </w:r>
          </w:p>
        </w:tc>
      </w:tr>
      <w:tr w:rsidR="00EE5860" w:rsidRPr="00441CD0" w14:paraId="346C416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7E9F116" w14:textId="77777777" w:rsidR="00EE5860" w:rsidRPr="00441CD0" w:rsidRDefault="00EE5860" w:rsidP="00BB0E1F">
            <w:pPr>
              <w:pStyle w:val="TAL"/>
              <w:jc w:val="center"/>
            </w:pPr>
            <w:r w:rsidRPr="00441CD0">
              <w:t>PFCPAUReq-Flags</w:t>
            </w:r>
          </w:p>
        </w:tc>
        <w:tc>
          <w:tcPr>
            <w:tcW w:w="360" w:type="dxa"/>
            <w:tcBorders>
              <w:top w:val="single" w:sz="4" w:space="0" w:color="auto"/>
              <w:left w:val="single" w:sz="4" w:space="0" w:color="auto"/>
              <w:bottom w:val="single" w:sz="4" w:space="0" w:color="auto"/>
              <w:right w:val="single" w:sz="4" w:space="0" w:color="auto"/>
            </w:tcBorders>
            <w:hideMark/>
          </w:tcPr>
          <w:p w14:paraId="04D29C0F"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hideMark/>
          </w:tcPr>
          <w:p w14:paraId="1EB98E5E" w14:textId="77777777" w:rsidR="00EE5860" w:rsidRPr="00441CD0" w:rsidRDefault="00EE5860" w:rsidP="00BB0E1F">
            <w:pPr>
              <w:pStyle w:val="TAL"/>
              <w:rPr>
                <w:lang w:val="en-US"/>
              </w:rPr>
            </w:pPr>
            <w:r w:rsidRPr="00441CD0">
              <w:rPr>
                <w:lang w:val="en-US"/>
              </w:rPr>
              <w:t>This IE shall be included if at least one of the flags is set to "1".</w:t>
            </w:r>
          </w:p>
          <w:p w14:paraId="4F97785A" w14:textId="77777777" w:rsidR="00EE5860" w:rsidRPr="00441CD0" w:rsidRDefault="00EE5860" w:rsidP="00BB0E1F">
            <w:pPr>
              <w:pStyle w:val="B1"/>
              <w:rPr>
                <w:lang w:val="en-US"/>
              </w:rPr>
            </w:pPr>
            <w:r w:rsidRPr="00441CD0">
              <w:t>-</w:t>
            </w:r>
            <w:r w:rsidRPr="00441CD0">
              <w:tab/>
            </w:r>
            <w:r w:rsidRPr="00441CD0">
              <w:rPr>
                <w:rFonts w:ascii="Arial" w:hAnsi="Arial" w:cs="Arial"/>
                <w:sz w:val="18"/>
                <w:szCs w:val="18"/>
              </w:rPr>
              <w:t>PARPS (PFCP Association Release Preparation Start): if both the CP function and UP function support the EPFAR feature, the CP or UP function may set this flag to "1" to indicate that the PFCP association is to be released and all non-zero usage reports for those PFCP Sessions affected by the release of the PFCP association shall be reported.</w:t>
            </w:r>
          </w:p>
        </w:tc>
        <w:tc>
          <w:tcPr>
            <w:tcW w:w="2978" w:type="dxa"/>
            <w:tcBorders>
              <w:top w:val="single" w:sz="4" w:space="0" w:color="auto"/>
              <w:left w:val="single" w:sz="4" w:space="0" w:color="auto"/>
              <w:bottom w:val="single" w:sz="4" w:space="0" w:color="auto"/>
              <w:right w:val="single" w:sz="4" w:space="0" w:color="auto"/>
            </w:tcBorders>
            <w:hideMark/>
          </w:tcPr>
          <w:p w14:paraId="00F0E420" w14:textId="77777777" w:rsidR="00EE5860" w:rsidRPr="00441CD0" w:rsidRDefault="00EE5860" w:rsidP="00BB0E1F">
            <w:pPr>
              <w:pStyle w:val="TAC"/>
              <w:rPr>
                <w:lang w:val="x-none"/>
              </w:rPr>
            </w:pPr>
            <w:r w:rsidRPr="00441CD0">
              <w:t>PFCPAUReq-Flags</w:t>
            </w:r>
          </w:p>
        </w:tc>
      </w:tr>
      <w:tr w:rsidR="00EE5860" w:rsidRPr="00441CD0" w14:paraId="38C867F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8167CA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1B86B98"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B047771"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566FFFE" w14:textId="77777777" w:rsidR="00EE5860" w:rsidRPr="00441CD0" w:rsidRDefault="00EE5860" w:rsidP="00BB0E1F">
            <w:pPr>
              <w:pStyle w:val="TAL"/>
              <w:rPr>
                <w:lang w:eastAsia="zh-CN"/>
              </w:rPr>
            </w:pPr>
          </w:p>
          <w:p w14:paraId="3B779A3A"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6646C92" w14:textId="77777777" w:rsidR="00EE5860" w:rsidRPr="00441CD0" w:rsidRDefault="00EE5860" w:rsidP="00BB0E1F">
            <w:pPr>
              <w:pStyle w:val="TAL"/>
              <w:rPr>
                <w:lang w:eastAsia="zh-CN"/>
              </w:rPr>
            </w:pPr>
          </w:p>
          <w:p w14:paraId="05A62483"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1D378A6" w14:textId="77777777" w:rsidR="00EE5860" w:rsidRPr="00441CD0" w:rsidRDefault="00EE5860" w:rsidP="00BB0E1F">
            <w:pPr>
              <w:pStyle w:val="TAC"/>
            </w:pPr>
            <w:r w:rsidRPr="00441CD0">
              <w:t>Alternative SMF IP Address</w:t>
            </w:r>
          </w:p>
        </w:tc>
      </w:tr>
      <w:tr w:rsidR="00EE5860" w:rsidRPr="00441CD0" w14:paraId="11873B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B48A17A"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2C67BB1C" w14:textId="77777777" w:rsidR="00EE5860" w:rsidRPr="00441CD0" w:rsidRDefault="00EE5860" w:rsidP="00BB0E1F">
            <w:pPr>
              <w:pStyle w:val="TAC"/>
              <w:rPr>
                <w:szCs w:val="18"/>
                <w:lang w:val="fr-FR"/>
              </w:rPr>
            </w:pPr>
            <w:r>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81E954" w14:textId="77777777" w:rsidR="00EE5860" w:rsidRPr="00441CD0" w:rsidRDefault="00EE5860" w:rsidP="00BB0E1F">
            <w:pPr>
              <w:pStyle w:val="TAL"/>
              <w:rPr>
                <w:lang w:eastAsia="zh-CN"/>
              </w:rPr>
            </w:pPr>
            <w:r w:rsidRPr="00441CD0">
              <w:rPr>
                <w:lang w:eastAsia="zh-CN"/>
              </w:rPr>
              <w:t xml:space="preserve">This IE </w:t>
            </w:r>
            <w:r>
              <w:rPr>
                <w:lang w:eastAsia="zh-CN"/>
              </w:rPr>
              <w:t>may</w:t>
            </w:r>
            <w:r w:rsidRPr="00441CD0">
              <w:rPr>
                <w:lang w:eastAsia="zh-CN"/>
              </w:rPr>
              <w:t xml:space="preserve">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xml:space="preserve"> 5.22.3), and there is a change in FQDN </w:t>
            </w:r>
            <w:r w:rsidRPr="00441CD0">
              <w:rPr>
                <w:lang w:eastAsia="zh-CN"/>
              </w:rPr>
              <w:t>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6CE11248" w14:textId="77777777" w:rsidR="00EE5860" w:rsidRPr="00441CD0" w:rsidRDefault="00EE5860" w:rsidP="00BB0E1F">
            <w:pPr>
              <w:pStyle w:val="TAC"/>
            </w:pPr>
            <w:r w:rsidRPr="00441CD0">
              <w:t>SMF Set ID</w:t>
            </w:r>
          </w:p>
        </w:tc>
      </w:tr>
      <w:tr w:rsidR="00EE5860" w:rsidRPr="00441CD0" w14:paraId="71675D3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BF08AE2" w14:textId="77777777" w:rsidR="00EE5860" w:rsidRPr="00441CD0" w:rsidRDefault="00EE5860" w:rsidP="00BB0E1F">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260CC5F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31246C0" w14:textId="77777777" w:rsidR="00EE5860" w:rsidRPr="004C0E0C" w:rsidRDefault="00EE5860" w:rsidP="00BB0E1F">
            <w:pPr>
              <w:pStyle w:val="TAL"/>
              <w:rPr>
                <w:lang w:eastAsia="zh-CN"/>
              </w:rPr>
            </w:pPr>
            <w:r w:rsidRPr="004C0E0C">
              <w:rPr>
                <w:lang w:eastAsia="zh-CN"/>
              </w:rPr>
              <w:t>This IE shall be present if the Clock Drift Control Information needs to be modified (see clause 5.26.4).</w:t>
            </w:r>
          </w:p>
          <w:p w14:paraId="7F312749" w14:textId="77777777" w:rsidR="00EE5860" w:rsidRPr="004C0E0C" w:rsidRDefault="00EE5860" w:rsidP="00BB0E1F">
            <w:pPr>
              <w:pStyle w:val="TAL"/>
            </w:pPr>
            <w:r w:rsidRPr="004C0E0C">
              <w:rPr>
                <w:lang w:eastAsia="zh-CN"/>
              </w:rPr>
              <w:t>Several IEs with the same IE type may be present to represent TSN domains</w:t>
            </w:r>
            <w:r w:rsidRPr="004C0E0C">
              <w:t>.</w:t>
            </w:r>
          </w:p>
          <w:p w14:paraId="1BBD1F2C" w14:textId="77777777" w:rsidR="00EE5860" w:rsidRPr="004C0E0C" w:rsidRDefault="00EE5860" w:rsidP="00BB0E1F">
            <w:pPr>
              <w:pStyle w:val="TAL"/>
            </w:pPr>
          </w:p>
          <w:p w14:paraId="41619401" w14:textId="77777777" w:rsidR="00EE5860" w:rsidRPr="004C0E0C" w:rsidRDefault="00EE5860" w:rsidP="00BB0E1F">
            <w:pPr>
              <w:pStyle w:val="TAL"/>
            </w:pPr>
            <w:r w:rsidRPr="004C0E0C">
              <w:t>When present, the UPF shall replace any Clock Drift control information received earlier with the new received information.</w:t>
            </w:r>
          </w:p>
          <w:p w14:paraId="5777CCF8" w14:textId="77777777" w:rsidR="00EE5860" w:rsidRPr="004C0E0C" w:rsidRDefault="00EE5860" w:rsidP="00BB0E1F">
            <w:pPr>
              <w:pStyle w:val="TAL"/>
            </w:pPr>
          </w:p>
          <w:p w14:paraId="29FF216F" w14:textId="77777777" w:rsidR="00EE5860" w:rsidRPr="004C0E0C" w:rsidRDefault="00EE5860" w:rsidP="00BB0E1F">
            <w:pPr>
              <w:pStyle w:val="TAL"/>
            </w:pPr>
            <w:r w:rsidRPr="004C0E0C">
              <w:t>A Clock Drift Control Information with a null length indicates that clock drift reporting shall be stopped.</w:t>
            </w:r>
          </w:p>
          <w:p w14:paraId="3BB262E9" w14:textId="77777777" w:rsidR="00EE5860" w:rsidRPr="004C0E0C" w:rsidRDefault="00EE5860" w:rsidP="00BB0E1F">
            <w:pPr>
              <w:pStyle w:val="TAL"/>
            </w:pPr>
          </w:p>
          <w:p w14:paraId="45895857" w14:textId="77777777" w:rsidR="00EE5860" w:rsidRPr="00441CD0" w:rsidRDefault="00EE5860" w:rsidP="00BB0E1F">
            <w:pPr>
              <w:pStyle w:val="TAL"/>
              <w:rPr>
                <w:lang w:val="fr-FR" w:eastAsia="zh-CN"/>
              </w:rPr>
            </w:pPr>
            <w:r w:rsidRPr="004C0E0C">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410ED753" w14:textId="77777777" w:rsidR="00EE5860" w:rsidRPr="00441CD0" w:rsidRDefault="00EE5860" w:rsidP="00BB0E1F">
            <w:pPr>
              <w:pStyle w:val="TAC"/>
              <w:rPr>
                <w:lang w:val="fr-FR"/>
              </w:rPr>
            </w:pPr>
            <w:r w:rsidRPr="00441CD0">
              <w:rPr>
                <w:lang w:val="fr-FR"/>
              </w:rPr>
              <w:t>Clock Drift Control Information</w:t>
            </w:r>
          </w:p>
        </w:tc>
      </w:tr>
      <w:tr w:rsidR="00EE5860" w:rsidRPr="00441CD0" w14:paraId="19CFBD1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56F4366"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87959D3"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77CF38"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9554978" w14:textId="77777777" w:rsidR="00EE5860" w:rsidRPr="00441CD0" w:rsidRDefault="00EE5860" w:rsidP="00BB0E1F">
            <w:pPr>
              <w:pStyle w:val="TAL"/>
              <w:rPr>
                <w:lang w:eastAsia="zh-CN"/>
              </w:rPr>
            </w:pPr>
          </w:p>
          <w:p w14:paraId="07F06E4B" w14:textId="77777777" w:rsidR="00EE5860" w:rsidRPr="00441CD0" w:rsidRDefault="00EE5860" w:rsidP="00BB0E1F">
            <w:pPr>
              <w:pStyle w:val="TAL"/>
            </w:pPr>
            <w:r w:rsidRPr="00441CD0">
              <w:rPr>
                <w:lang w:eastAsia="zh-CN"/>
              </w:rPr>
              <w:t>Several IE with the same IE type may be present to represent multiple UE IP address Pool Information.</w:t>
            </w:r>
          </w:p>
          <w:p w14:paraId="2DC3E3BA" w14:textId="77777777" w:rsidR="00EE5860" w:rsidRPr="00441CD0" w:rsidRDefault="00EE5860" w:rsidP="00BB0E1F">
            <w:pPr>
              <w:pStyle w:val="TAL"/>
              <w:rPr>
                <w:lang w:eastAsia="zh-CN"/>
              </w:rPr>
            </w:pPr>
          </w:p>
          <w:p w14:paraId="4F041E0D"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6C01BD80" w14:textId="77777777" w:rsidR="00EE5860" w:rsidRPr="00441CD0" w:rsidRDefault="00EE5860" w:rsidP="00BB0E1F">
            <w:pPr>
              <w:pStyle w:val="TAC"/>
            </w:pPr>
            <w:r w:rsidRPr="00441CD0">
              <w:t>UE IP address Pool Information</w:t>
            </w:r>
          </w:p>
        </w:tc>
      </w:tr>
      <w:tr w:rsidR="00EE5860" w:rsidRPr="00441CD0" w14:paraId="3D374E65"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19673F9"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13EBF60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E49DA22" w14:textId="7DAB07E0" w:rsidR="00EE5860" w:rsidRPr="00441CD0" w:rsidRDefault="00EE5860" w:rsidP="00BB0E1F">
            <w:pPr>
              <w:pStyle w:val="TAL"/>
              <w:rPr>
                <w:lang w:eastAsia="zh-CN"/>
              </w:rPr>
            </w:pPr>
            <w:r w:rsidRPr="00441CD0">
              <w:rPr>
                <w:lang w:eastAsia="zh-CN"/>
              </w:rPr>
              <w:t xml:space="preserve">This IE shall be present if the GTP-U Path QoS Control Information needs to be modified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52422CA8"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4FB80EDC" w14:textId="77777777" w:rsidR="00EE5860" w:rsidRPr="00441CD0" w:rsidRDefault="00EE5860" w:rsidP="00BB0E1F">
            <w:pPr>
              <w:pStyle w:val="TAL"/>
            </w:pPr>
          </w:p>
          <w:p w14:paraId="631EE1FD" w14:textId="77777777" w:rsidR="00EE5860" w:rsidRPr="00441CD0" w:rsidRDefault="00EE5860" w:rsidP="00BB0E1F">
            <w:pPr>
              <w:pStyle w:val="TAL"/>
            </w:pPr>
            <w:r w:rsidRPr="00441CD0">
              <w:t>When present, the UPF shall replace any GTP-U path control information received earlier with the new received information.</w:t>
            </w:r>
          </w:p>
          <w:p w14:paraId="32D09F79" w14:textId="77777777" w:rsidR="00EE5860" w:rsidRPr="00441CD0" w:rsidRDefault="00EE5860" w:rsidP="00BB0E1F">
            <w:pPr>
              <w:pStyle w:val="TAL"/>
              <w:rPr>
                <w:lang w:val="en-US"/>
              </w:rPr>
            </w:pPr>
          </w:p>
          <w:p w14:paraId="0882A267" w14:textId="77777777" w:rsidR="00EE5860" w:rsidRPr="00441CD0" w:rsidRDefault="00EE5860" w:rsidP="00BB0E1F">
            <w:pPr>
              <w:pStyle w:val="TAL"/>
            </w:pPr>
            <w:r w:rsidRPr="00441CD0">
              <w:rPr>
                <w:lang w:val="en-US"/>
              </w:rPr>
              <w:t>A GTP-U Path QoS Control Information</w:t>
            </w:r>
            <w:r w:rsidRPr="00441CD0">
              <w:t xml:space="preserve"> with a null length indicates that QoS monitoring of GTP-U paths shall be stopped.</w:t>
            </w:r>
          </w:p>
          <w:p w14:paraId="169CFACC" w14:textId="77777777" w:rsidR="00EE5860" w:rsidRPr="00441CD0" w:rsidRDefault="00EE5860" w:rsidP="00BB0E1F">
            <w:pPr>
              <w:pStyle w:val="TAL"/>
            </w:pPr>
          </w:p>
          <w:p w14:paraId="1F4E327D"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15F398BD" w14:textId="77777777" w:rsidR="00EE5860" w:rsidRPr="00441CD0" w:rsidRDefault="00EE5860" w:rsidP="00BB0E1F">
            <w:pPr>
              <w:pStyle w:val="TAC"/>
            </w:pPr>
            <w:r w:rsidRPr="00441CD0">
              <w:t>GTP-U Path QoS Control Information</w:t>
            </w:r>
          </w:p>
        </w:tc>
      </w:tr>
      <w:tr w:rsidR="00EE5860" w:rsidRPr="00441CD0" w14:paraId="0C95728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0DC75A54" w14:textId="77777777" w:rsidR="00EE5860" w:rsidRPr="00441CD0" w:rsidRDefault="00EE5860" w:rsidP="00BB0E1F">
            <w:pPr>
              <w:pStyle w:val="TAL"/>
              <w:jc w:val="center"/>
              <w:rPr>
                <w:lang w:val="en-US"/>
              </w:rPr>
            </w:pPr>
            <w:r w:rsidRPr="00371C56">
              <w:rPr>
                <w:szCs w:val="18"/>
              </w:rPr>
              <w:t xml:space="preserve">UE IP Address </w:t>
            </w:r>
            <w:r>
              <w:rPr>
                <w:szCs w:val="18"/>
              </w:rPr>
              <w:t xml:space="preserve">Usage </w:t>
            </w:r>
            <w:r w:rsidRPr="00371C56">
              <w:rPr>
                <w:szCs w:val="18"/>
              </w:rPr>
              <w:t>Information</w:t>
            </w:r>
          </w:p>
        </w:tc>
        <w:tc>
          <w:tcPr>
            <w:tcW w:w="360" w:type="dxa"/>
            <w:tcBorders>
              <w:top w:val="single" w:sz="4" w:space="0" w:color="auto"/>
              <w:left w:val="single" w:sz="4" w:space="0" w:color="auto"/>
              <w:bottom w:val="single" w:sz="4" w:space="0" w:color="auto"/>
              <w:right w:val="single" w:sz="4" w:space="0" w:color="auto"/>
            </w:tcBorders>
          </w:tcPr>
          <w:p w14:paraId="33E0EFA1" w14:textId="77777777" w:rsidR="00EE5860" w:rsidRPr="00441CD0" w:rsidRDefault="00EE5860" w:rsidP="00BB0E1F">
            <w:pPr>
              <w:pStyle w:val="TAC"/>
              <w:rPr>
                <w:szCs w:val="18"/>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5755C648"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szCs w:val="18"/>
                <w:lang w:eastAsia="zh-CN"/>
              </w:rPr>
              <w:t xml:space="preserve">the </w:t>
            </w:r>
            <w:r w:rsidRPr="00BC764B">
              <w:rPr>
                <w:lang w:val="en-US"/>
              </w:rPr>
              <w:t>UE IP Address Usage</w:t>
            </w:r>
            <w:r>
              <w:rPr>
                <w:szCs w:val="18"/>
                <w:lang w:eastAsia="zh-CN"/>
              </w:rPr>
              <w:t xml:space="preserve"> Reporting </w:t>
            </w:r>
            <w:r w:rsidRPr="00371C56">
              <w:rPr>
                <w:szCs w:val="18"/>
                <w:lang w:eastAsia="zh-CN"/>
              </w:rPr>
              <w:t>feature.</w:t>
            </w:r>
          </w:p>
          <w:p w14:paraId="10A4AD59"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w:t>
            </w:r>
            <w:r w:rsidRPr="00371C56">
              <w:rPr>
                <w:szCs w:val="18"/>
                <w:lang w:eastAsia="zh-CN"/>
              </w:rPr>
              <w:t>.</w:t>
            </w:r>
            <w:r>
              <w:rPr>
                <w:szCs w:val="18"/>
                <w:lang w:eastAsia="zh-CN"/>
              </w:rPr>
              <w:t>1</w:t>
            </w:r>
            <w:r w:rsidRPr="00371C56">
              <w:rPr>
                <w:szCs w:val="18"/>
                <w:lang w:eastAsia="zh-CN"/>
              </w:rPr>
              <w:t>-1</w:t>
            </w:r>
          </w:p>
          <w:p w14:paraId="189AE61B" w14:textId="77777777" w:rsidR="00EE5860" w:rsidRDefault="00EE5860" w:rsidP="00BB0E1F">
            <w:pPr>
              <w:pStyle w:val="TAL"/>
              <w:rPr>
                <w:szCs w:val="18"/>
                <w:lang w:eastAsia="zh-CN"/>
              </w:rPr>
            </w:pPr>
          </w:p>
          <w:p w14:paraId="097A6B2F" w14:textId="77777777" w:rsidR="00EE5860" w:rsidRDefault="00EE5860" w:rsidP="00BB0E1F">
            <w:pPr>
              <w:pStyle w:val="TAL"/>
            </w:pPr>
            <w:r>
              <w:t>Several IEs with the same type may be present to represent UE IP Address Usage Information for different UE IP Address Pools and/or Network Instances.</w:t>
            </w:r>
          </w:p>
          <w:p w14:paraId="386EA797" w14:textId="77777777" w:rsidR="00EE5860" w:rsidRDefault="00EE5860" w:rsidP="00BB0E1F">
            <w:pPr>
              <w:pStyle w:val="TAL"/>
            </w:pPr>
          </w:p>
          <w:p w14:paraId="08202A92" w14:textId="7BE22DF5" w:rsidR="00EE5860" w:rsidRPr="00441CD0" w:rsidRDefault="00EE5860" w:rsidP="00BB0E1F">
            <w:pPr>
              <w:pStyle w:val="TAL"/>
              <w:rPr>
                <w:lang w:eastAsia="zh-CN"/>
              </w:rPr>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550DC6EE" w14:textId="77777777" w:rsidR="00EE5860" w:rsidRPr="00441CD0" w:rsidRDefault="00EE5860" w:rsidP="00BB0E1F">
            <w:pPr>
              <w:pStyle w:val="TAC"/>
            </w:pPr>
            <w:r>
              <w:rPr>
                <w:szCs w:val="18"/>
              </w:rPr>
              <w:t>UE IP Address Usage Information</w:t>
            </w:r>
          </w:p>
        </w:tc>
      </w:tr>
    </w:tbl>
    <w:p w14:paraId="5C576541" w14:textId="77777777" w:rsidR="00EE5860" w:rsidRDefault="00EE5860" w:rsidP="00EE5860"/>
    <w:p w14:paraId="1FD46201" w14:textId="77777777" w:rsidR="00EE5860" w:rsidRPr="00441CD0" w:rsidRDefault="00EE5860" w:rsidP="00EE5860">
      <w:pPr>
        <w:pStyle w:val="Heading5"/>
        <w:rPr>
          <w:lang w:eastAsia="zh-CN"/>
        </w:rPr>
      </w:pPr>
      <w:bookmarkStart w:id="3722" w:name="_Toc51860858"/>
      <w:bookmarkStart w:id="3723" w:name="_Toc57930629"/>
      <w:bookmarkStart w:id="3724" w:name="_Toc57931259"/>
      <w:bookmarkStart w:id="3725" w:name="_Toc67499651"/>
      <w:r w:rsidRPr="00441CD0">
        <w:t>7.</w:t>
      </w:r>
      <w:r>
        <w:t>4</w:t>
      </w:r>
      <w:r w:rsidRPr="00441CD0">
        <w:t>.</w:t>
      </w:r>
      <w:r>
        <w:t>4</w:t>
      </w:r>
      <w:r w:rsidRPr="00441CD0">
        <w:t>.</w:t>
      </w:r>
      <w:r>
        <w:t>3.1</w:t>
      </w:r>
      <w:r w:rsidRPr="00441CD0">
        <w:tab/>
      </w:r>
      <w:r>
        <w:rPr>
          <w:rFonts w:cs="Arial"/>
          <w:lang w:val="en-US" w:eastAsia="x-none"/>
        </w:rPr>
        <w:t>UE IP Address Usage Information</w:t>
      </w:r>
      <w:r w:rsidRPr="0090178F">
        <w:rPr>
          <w:rFonts w:cs="Arial"/>
          <w:lang w:val="en-US" w:eastAsia="x-none"/>
        </w:rPr>
        <w:t xml:space="preserve"> IE</w:t>
      </w:r>
      <w:r w:rsidRPr="00441CD0">
        <w:t xml:space="preserve"> within PFCP Association Update Request</w:t>
      </w:r>
      <w:bookmarkEnd w:id="3722"/>
      <w:bookmarkEnd w:id="3723"/>
      <w:bookmarkEnd w:id="3724"/>
      <w:bookmarkEnd w:id="3725"/>
    </w:p>
    <w:p w14:paraId="31C08FB7" w14:textId="77777777" w:rsidR="00EE5860" w:rsidRPr="00441CD0" w:rsidRDefault="00EE5860" w:rsidP="00EE5860">
      <w:r w:rsidRPr="00441CD0">
        <w:t xml:space="preserve">The </w:t>
      </w:r>
      <w:r>
        <w:rPr>
          <w:lang w:eastAsia="ko-KR"/>
        </w:rPr>
        <w:t>UE IP Address Usage Information</w:t>
      </w:r>
      <w:r w:rsidRPr="00BC2DF2">
        <w:rPr>
          <w:lang w:eastAsia="ko-KR"/>
        </w:rPr>
        <w:t xml:space="preserve"> </w:t>
      </w:r>
      <w:r>
        <w:rPr>
          <w:lang w:eastAsia="ko-KR"/>
        </w:rPr>
        <w:t xml:space="preserve">grouped </w:t>
      </w:r>
      <w:r w:rsidRPr="00BC2DF2">
        <w:rPr>
          <w:lang w:eastAsia="ko-KR"/>
        </w:rPr>
        <w:t xml:space="preserve">IE </w:t>
      </w:r>
      <w:r w:rsidRPr="00441CD0">
        <w:rPr>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w:t>
      </w:r>
      <w:r>
        <w:t>4</w:t>
      </w:r>
      <w:r w:rsidRPr="00441CD0">
        <w:t>.</w:t>
      </w:r>
      <w:r>
        <w:t>4</w:t>
      </w:r>
      <w:r w:rsidRPr="00441CD0">
        <w:t>.</w:t>
      </w:r>
      <w:r>
        <w:t>3.1</w:t>
      </w:r>
      <w:r w:rsidRPr="00441CD0">
        <w:t>-1</w:t>
      </w:r>
      <w:r w:rsidRPr="00441CD0">
        <w:rPr>
          <w:lang w:eastAsia="ja-JP"/>
        </w:rPr>
        <w:t>.</w:t>
      </w:r>
    </w:p>
    <w:p w14:paraId="435620AB" w14:textId="77777777" w:rsidR="00EE5860" w:rsidRPr="006568A0" w:rsidRDefault="00EE5860" w:rsidP="00EE5860">
      <w:pPr>
        <w:pStyle w:val="TH"/>
      </w:pPr>
      <w:r w:rsidRPr="006568A0">
        <w:lastRenderedPageBreak/>
        <w:t xml:space="preserve">Table </w:t>
      </w:r>
      <w:r>
        <w:t>7.4.4.3.1</w:t>
      </w:r>
      <w:r w:rsidRPr="006568A0">
        <w:t xml:space="preserve">-1: </w:t>
      </w:r>
      <w:r>
        <w:t>UE IP Address Usage Information</w:t>
      </w:r>
      <w:r w:rsidRPr="006568A0">
        <w:t xml:space="preserve"> IE </w:t>
      </w:r>
      <w:r w:rsidRPr="00441CD0">
        <w:t xml:space="preserve">within PFCP Association Update </w:t>
      </w:r>
      <w: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90178F" w14:paraId="495450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301B02" w14:textId="77777777" w:rsidR="00EE5860" w:rsidRPr="0090178F" w:rsidRDefault="00EE5860" w:rsidP="00BB0E1F">
            <w:pPr>
              <w:pStyle w:val="TAL"/>
            </w:pPr>
            <w:r w:rsidRPr="0090178F">
              <w:rPr>
                <w:lang w:val="en-US"/>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289023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27577D" w14:textId="77777777" w:rsidR="00EE5860" w:rsidRPr="0090178F" w:rsidRDefault="00EE5860" w:rsidP="00BB0E1F">
            <w:pPr>
              <w:pStyle w:val="TAL"/>
            </w:pPr>
            <w:r>
              <w:rPr>
                <w:lang w:val="en-US"/>
              </w:rPr>
              <w:t>UE IP Address Usage Information</w:t>
            </w:r>
            <w:r w:rsidRPr="00D814E6">
              <w:rPr>
                <w:lang w:val="en-US"/>
              </w:rPr>
              <w:t xml:space="preserve"> IE</w:t>
            </w:r>
            <w:r w:rsidRPr="0090178F">
              <w:rPr>
                <w:lang w:val="en-US"/>
              </w:rPr>
              <w:t xml:space="preserve"> Type = </w:t>
            </w:r>
            <w:r>
              <w:rPr>
                <w:lang w:val="en-US"/>
              </w:rPr>
              <w:t>267</w:t>
            </w:r>
            <w:r w:rsidRPr="0090178F">
              <w:rPr>
                <w:lang w:val="en-US"/>
              </w:rPr>
              <w:t xml:space="preserve"> (decimal)</w:t>
            </w:r>
          </w:p>
        </w:tc>
      </w:tr>
      <w:tr w:rsidR="00EE5860" w:rsidRPr="0090178F" w14:paraId="0844DB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9758B4" w14:textId="77777777" w:rsidR="00EE5860" w:rsidRPr="0090178F" w:rsidRDefault="00EE5860" w:rsidP="00BB0E1F">
            <w:pPr>
              <w:pStyle w:val="TAL"/>
              <w:rPr>
                <w:lang w:val="en-US"/>
              </w:rPr>
            </w:pPr>
            <w:r w:rsidRPr="0090178F">
              <w:rPr>
                <w:lang w:val="en-US"/>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332C6B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DFEEFDE" w14:textId="77777777" w:rsidR="00EE5860" w:rsidRPr="0090178F" w:rsidRDefault="00EE5860" w:rsidP="00BB0E1F">
            <w:pPr>
              <w:pStyle w:val="TAL"/>
            </w:pPr>
            <w:r w:rsidRPr="0090178F">
              <w:t>Length = n</w:t>
            </w:r>
          </w:p>
        </w:tc>
      </w:tr>
      <w:tr w:rsidR="00EE5860" w:rsidRPr="0090178F" w14:paraId="7FC0547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4AF7F96" w14:textId="77777777" w:rsidR="00EE5860" w:rsidRPr="0090178F" w:rsidRDefault="00EE5860" w:rsidP="00BB0E1F">
            <w:pPr>
              <w:pStyle w:val="TAL"/>
              <w:rPr>
                <w:b/>
              </w:rPr>
            </w:pPr>
            <w:r w:rsidRPr="0090178F">
              <w:rPr>
                <w:b/>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BE7CB9" w14:textId="77777777" w:rsidR="00EE5860" w:rsidRPr="0090178F" w:rsidRDefault="00EE5860" w:rsidP="00BB0E1F">
            <w:pPr>
              <w:pStyle w:val="TAL"/>
              <w:rPr>
                <w:b/>
              </w:rPr>
            </w:pPr>
            <w:r w:rsidRPr="0090178F">
              <w:rPr>
                <w:b/>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5C3C03E" w14:textId="77777777" w:rsidR="00EE5860" w:rsidRPr="0090178F" w:rsidRDefault="00EE5860" w:rsidP="00BB0E1F">
            <w:pPr>
              <w:pStyle w:val="TAL"/>
              <w:rPr>
                <w:b/>
              </w:rPr>
            </w:pPr>
            <w:r w:rsidRPr="0090178F">
              <w:rPr>
                <w:b/>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B2C7E4" w14:textId="77777777" w:rsidR="00EE5860" w:rsidRPr="0090178F" w:rsidRDefault="00EE5860" w:rsidP="00BB0E1F">
            <w:pPr>
              <w:pStyle w:val="TAL"/>
              <w:rPr>
                <w:b/>
              </w:rPr>
            </w:pPr>
            <w:r w:rsidRPr="0090178F">
              <w:rPr>
                <w:b/>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2AB469B" w14:textId="77777777" w:rsidR="00EE5860" w:rsidRPr="0090178F" w:rsidRDefault="00EE5860" w:rsidP="00BB0E1F">
            <w:pPr>
              <w:pStyle w:val="TAL"/>
              <w:rPr>
                <w:b/>
              </w:rPr>
            </w:pPr>
            <w:r w:rsidRPr="0090178F">
              <w:rPr>
                <w:b/>
              </w:rPr>
              <w:t>IE Type</w:t>
            </w:r>
          </w:p>
        </w:tc>
      </w:tr>
      <w:tr w:rsidR="00EE5860" w:rsidRPr="00075A2B" w14:paraId="6A461AE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0744C5F" w14:textId="77777777" w:rsidR="00EE5860" w:rsidRPr="00F56E0F" w:rsidRDefault="00EE5860" w:rsidP="00BB0E1F">
            <w:pPr>
              <w:pStyle w:val="TAL"/>
              <w:rPr>
                <w:b/>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8A2907B" w14:textId="77777777" w:rsidR="00EE5860" w:rsidRPr="00F56E0F" w:rsidRDefault="00EE5860" w:rsidP="00BB0E1F">
            <w:pPr>
              <w:pStyle w:val="TAL"/>
              <w:rPr>
                <w:b/>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8DB2D2" w14:textId="77777777" w:rsidR="00EE5860" w:rsidRPr="00F56E0F" w:rsidRDefault="00EE5860" w:rsidP="00BB0E1F">
            <w:pPr>
              <w:pStyle w:val="TAL"/>
              <w:rPr>
                <w:b/>
              </w:rPr>
            </w:pPr>
          </w:p>
        </w:tc>
        <w:tc>
          <w:tcPr>
            <w:tcW w:w="370" w:type="dxa"/>
            <w:tcBorders>
              <w:top w:val="single" w:sz="4" w:space="0" w:color="auto"/>
              <w:left w:val="single" w:sz="4" w:space="0" w:color="auto"/>
              <w:bottom w:val="single" w:sz="4" w:space="0" w:color="auto"/>
              <w:right w:val="single" w:sz="4" w:space="0" w:color="auto"/>
            </w:tcBorders>
            <w:hideMark/>
          </w:tcPr>
          <w:p w14:paraId="2A1210F6" w14:textId="77777777" w:rsidR="00EE5860" w:rsidRPr="00075A2B" w:rsidRDefault="00EE5860" w:rsidP="00BB0E1F">
            <w:pPr>
              <w:pStyle w:val="TAL"/>
              <w:rPr>
                <w:b/>
              </w:rPr>
            </w:pPr>
            <w:r w:rsidRPr="00075A2B">
              <w:rPr>
                <w:b/>
              </w:rPr>
              <w:t>Sxa</w:t>
            </w:r>
          </w:p>
        </w:tc>
        <w:tc>
          <w:tcPr>
            <w:tcW w:w="370" w:type="dxa"/>
            <w:tcBorders>
              <w:top w:val="single" w:sz="4" w:space="0" w:color="auto"/>
              <w:left w:val="single" w:sz="4" w:space="0" w:color="auto"/>
              <w:bottom w:val="single" w:sz="4" w:space="0" w:color="auto"/>
              <w:right w:val="single" w:sz="4" w:space="0" w:color="auto"/>
            </w:tcBorders>
            <w:hideMark/>
          </w:tcPr>
          <w:p w14:paraId="12216BC9" w14:textId="77777777" w:rsidR="00EE5860" w:rsidRPr="00075A2B" w:rsidRDefault="00EE5860" w:rsidP="00BB0E1F">
            <w:pPr>
              <w:pStyle w:val="TAL"/>
              <w:rPr>
                <w:b/>
              </w:rPr>
            </w:pPr>
            <w:r w:rsidRPr="00075A2B">
              <w:rPr>
                <w:b/>
              </w:rPr>
              <w:t>Sxb</w:t>
            </w:r>
          </w:p>
        </w:tc>
        <w:tc>
          <w:tcPr>
            <w:tcW w:w="370" w:type="dxa"/>
            <w:tcBorders>
              <w:top w:val="single" w:sz="4" w:space="0" w:color="auto"/>
              <w:left w:val="single" w:sz="4" w:space="0" w:color="auto"/>
              <w:bottom w:val="single" w:sz="4" w:space="0" w:color="auto"/>
              <w:right w:val="single" w:sz="4" w:space="0" w:color="auto"/>
            </w:tcBorders>
            <w:hideMark/>
          </w:tcPr>
          <w:p w14:paraId="2730BD43" w14:textId="77777777" w:rsidR="00EE5860" w:rsidRPr="00075A2B" w:rsidRDefault="00EE5860" w:rsidP="00BB0E1F">
            <w:pPr>
              <w:pStyle w:val="TAL"/>
              <w:rPr>
                <w:b/>
              </w:rPr>
            </w:pPr>
            <w:r w:rsidRPr="00075A2B">
              <w:rPr>
                <w:b/>
              </w:rPr>
              <w:t>Sxc</w:t>
            </w:r>
          </w:p>
        </w:tc>
        <w:tc>
          <w:tcPr>
            <w:tcW w:w="370" w:type="dxa"/>
            <w:tcBorders>
              <w:top w:val="single" w:sz="4" w:space="0" w:color="auto"/>
              <w:left w:val="single" w:sz="4" w:space="0" w:color="auto"/>
              <w:bottom w:val="single" w:sz="4" w:space="0" w:color="auto"/>
              <w:right w:val="single" w:sz="4" w:space="0" w:color="auto"/>
            </w:tcBorders>
            <w:hideMark/>
          </w:tcPr>
          <w:p w14:paraId="13D97282" w14:textId="77777777" w:rsidR="00EE5860" w:rsidRPr="00075A2B" w:rsidRDefault="00EE5860" w:rsidP="00BB0E1F">
            <w:pPr>
              <w:pStyle w:val="TAL"/>
              <w:rPr>
                <w:b/>
              </w:rPr>
            </w:pPr>
            <w:r w:rsidRPr="00075A2B">
              <w:rPr>
                <w:b/>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80A9D6D" w14:textId="77777777" w:rsidR="00EE5860" w:rsidRPr="00F56E0F" w:rsidRDefault="00EE5860" w:rsidP="00BB0E1F">
            <w:pPr>
              <w:pStyle w:val="TAL"/>
              <w:rPr>
                <w:b/>
              </w:rPr>
            </w:pPr>
          </w:p>
        </w:tc>
      </w:tr>
      <w:tr w:rsidR="00EE5860" w:rsidRPr="0090178F" w14:paraId="4B12876C" w14:textId="77777777" w:rsidTr="00BB0E1F">
        <w:trPr>
          <w:trHeight w:val="181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836551" w14:textId="77777777" w:rsidR="00EE5860" w:rsidRPr="0090178F" w:rsidRDefault="00EE5860" w:rsidP="00BB0E1F">
            <w:pPr>
              <w:pStyle w:val="TAL"/>
              <w:rPr>
                <w:lang w:val="en-US"/>
              </w:rPr>
            </w:pPr>
            <w:r w:rsidRPr="0090178F">
              <w:rPr>
                <w:lang w:val="en-US"/>
              </w:rPr>
              <w:t xml:space="preserve">UE IP Address </w:t>
            </w:r>
            <w:r>
              <w:rPr>
                <w:lang w:val="en-US"/>
              </w:rPr>
              <w:t xml:space="preserve">Usage </w:t>
            </w:r>
            <w:r w:rsidRPr="0090178F">
              <w:rPr>
                <w:lang w:val="en-US"/>
              </w:rPr>
              <w:t>Sequence Number</w:t>
            </w:r>
          </w:p>
        </w:tc>
        <w:tc>
          <w:tcPr>
            <w:tcW w:w="336" w:type="dxa"/>
            <w:tcBorders>
              <w:top w:val="single" w:sz="4" w:space="0" w:color="auto"/>
              <w:left w:val="single" w:sz="4" w:space="0" w:color="auto"/>
              <w:bottom w:val="single" w:sz="4" w:space="0" w:color="auto"/>
              <w:right w:val="single" w:sz="4" w:space="0" w:color="auto"/>
            </w:tcBorders>
            <w:hideMark/>
          </w:tcPr>
          <w:p w14:paraId="31D293E4"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768065E5" w14:textId="77777777" w:rsidR="00EE5860" w:rsidRPr="0090178F" w:rsidRDefault="00EE5860" w:rsidP="00BB0E1F">
            <w:pPr>
              <w:pStyle w:val="TAL"/>
              <w:rPr>
                <w:lang w:val="en-US"/>
              </w:rPr>
            </w:pPr>
            <w:r>
              <w:rPr>
                <w:lang w:val="en-US"/>
              </w:rPr>
              <w:t>This IE</w:t>
            </w:r>
            <w:r w:rsidRPr="0090178F">
              <w:rPr>
                <w:lang w:val="en-US"/>
              </w:rPr>
              <w:t xml:space="preserve"> shall be used by the </w:t>
            </w:r>
            <w:r>
              <w:rPr>
                <w:lang w:val="en-US"/>
              </w:rPr>
              <w:t xml:space="preserve">CP function </w:t>
            </w:r>
            <w:r w:rsidRPr="0090178F">
              <w:rPr>
                <w:lang w:val="en-US"/>
              </w:rPr>
              <w:t xml:space="preserve">to properly collate out-of-order </w:t>
            </w:r>
            <w:r>
              <w:rPr>
                <w:lang w:val="en-US"/>
              </w:rPr>
              <w:t xml:space="preserve">UE IP Address Usage </w:t>
            </w:r>
            <w:r w:rsidRPr="0090178F">
              <w:rPr>
                <w:lang w:val="en-US"/>
              </w:rPr>
              <w:t>Information</w:t>
            </w:r>
            <w:r>
              <w:rPr>
                <w:lang w:val="en-US"/>
              </w:rPr>
              <w:t xml:space="preserve"> received for a given network instance and/or UE IP Address pool</w:t>
            </w:r>
            <w:r w:rsidRPr="0090178F">
              <w:rPr>
                <w:lang w:val="en-US"/>
              </w:rPr>
              <w:t xml:space="preserve">, e.g. due to PFCP retransmissions. This </w:t>
            </w:r>
            <w:r>
              <w:rPr>
                <w:lang w:val="en-US"/>
              </w:rPr>
              <w:t xml:space="preserve">IE shall </w:t>
            </w:r>
            <w:r w:rsidRPr="0090178F">
              <w:rPr>
                <w:lang w:val="en-US"/>
              </w:rPr>
              <w:t xml:space="preserve">also be used by the receiver to determine whether the newly received </w:t>
            </w:r>
            <w:r>
              <w:rPr>
                <w:lang w:val="en-US"/>
              </w:rPr>
              <w:t>UE IP Address Usage Information</w:t>
            </w:r>
            <w:r w:rsidRPr="0090178F">
              <w:rPr>
                <w:lang w:val="en-US"/>
              </w:rPr>
              <w:t xml:space="preserve"> has changed compared to </w:t>
            </w:r>
            <w:r>
              <w:rPr>
                <w:lang w:val="en-US"/>
              </w:rPr>
              <w:t>UE IP Address Usage Information</w:t>
            </w:r>
            <w:r w:rsidRPr="0090178F">
              <w:rPr>
                <w:lang w:val="en-US"/>
              </w:rPr>
              <w:t xml:space="preserve"> previously received from the same node earlier.</w:t>
            </w:r>
          </w:p>
        </w:tc>
        <w:tc>
          <w:tcPr>
            <w:tcW w:w="370" w:type="dxa"/>
            <w:tcBorders>
              <w:top w:val="single" w:sz="4" w:space="0" w:color="auto"/>
              <w:left w:val="single" w:sz="4" w:space="0" w:color="auto"/>
              <w:bottom w:val="single" w:sz="4" w:space="0" w:color="auto"/>
              <w:right w:val="single" w:sz="4" w:space="0" w:color="auto"/>
            </w:tcBorders>
            <w:hideMark/>
          </w:tcPr>
          <w:p w14:paraId="36D1FAC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308D7BA1"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3ECCAE33"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D43A4C8"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1566B9" w14:textId="77777777" w:rsidR="00EE5860" w:rsidRPr="0090178F" w:rsidRDefault="00EE5860" w:rsidP="00BB0E1F">
            <w:pPr>
              <w:pStyle w:val="TAL"/>
            </w:pPr>
            <w:r w:rsidRPr="0090178F">
              <w:t>Sequence Number</w:t>
            </w:r>
          </w:p>
        </w:tc>
      </w:tr>
      <w:tr w:rsidR="00EE5860" w:rsidRPr="0090178F" w14:paraId="073C88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20743" w14:textId="77777777" w:rsidR="00EE5860" w:rsidRPr="0090178F" w:rsidRDefault="00EE5860" w:rsidP="00BB0E1F">
            <w:pPr>
              <w:pStyle w:val="TAL"/>
              <w:rPr>
                <w:lang w:val="de-DE"/>
              </w:rPr>
            </w:pPr>
            <w:r w:rsidRPr="0090178F">
              <w:rPr>
                <w:lang w:val="en-US"/>
              </w:rPr>
              <w:t xml:space="preserve">UE IP Address </w:t>
            </w:r>
            <w:r>
              <w:rPr>
                <w:lang w:val="en-US"/>
              </w:rPr>
              <w:t xml:space="preserve">Usage </w:t>
            </w:r>
            <w:r w:rsidRPr="0090178F">
              <w:rPr>
                <w:lang w:val="en-US"/>
              </w:rPr>
              <w:t>Metric</w:t>
            </w:r>
          </w:p>
        </w:tc>
        <w:tc>
          <w:tcPr>
            <w:tcW w:w="336" w:type="dxa"/>
            <w:tcBorders>
              <w:top w:val="single" w:sz="4" w:space="0" w:color="auto"/>
              <w:left w:val="single" w:sz="4" w:space="0" w:color="auto"/>
              <w:bottom w:val="single" w:sz="4" w:space="0" w:color="auto"/>
              <w:right w:val="single" w:sz="4" w:space="0" w:color="auto"/>
            </w:tcBorders>
            <w:hideMark/>
          </w:tcPr>
          <w:p w14:paraId="1A3D64B1" w14:textId="77777777" w:rsidR="00EE5860" w:rsidRPr="0090178F" w:rsidRDefault="00EE5860" w:rsidP="00BB0E1F">
            <w:pPr>
              <w:pStyle w:val="TAL"/>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404C9B7D" w14:textId="77777777" w:rsidR="00EE5860" w:rsidRPr="0090178F" w:rsidRDefault="00EE5860" w:rsidP="00BB0E1F">
            <w:pPr>
              <w:pStyle w:val="TAL"/>
              <w:rPr>
                <w:lang w:val="en-US"/>
              </w:rPr>
            </w:pPr>
            <w:r>
              <w:rPr>
                <w:lang w:val="en-US"/>
              </w:rPr>
              <w:t>This IE</w:t>
            </w:r>
            <w:r w:rsidRPr="0090178F">
              <w:rPr>
                <w:lang w:val="en-US"/>
              </w:rPr>
              <w:t xml:space="preserve"> </w:t>
            </w:r>
            <w:r>
              <w:rPr>
                <w:lang w:val="en-US"/>
              </w:rPr>
              <w:t xml:space="preserve">shall </w:t>
            </w:r>
            <w:r w:rsidRPr="0090178F">
              <w:rPr>
                <w:lang w:val="en-US"/>
              </w:rPr>
              <w:t xml:space="preserve">represent the current </w:t>
            </w:r>
            <w:r>
              <w:rPr>
                <w:lang w:val="en-US"/>
              </w:rPr>
              <w:t xml:space="preserve">ratio of occupied </w:t>
            </w:r>
            <w:r w:rsidRPr="0090178F">
              <w:rPr>
                <w:lang w:val="en-US"/>
              </w:rPr>
              <w:t>UE IP address</w:t>
            </w:r>
            <w:r>
              <w:rPr>
                <w:lang w:val="en-US"/>
              </w:rPr>
              <w:t>es</w:t>
            </w:r>
            <w:r w:rsidRPr="0090178F">
              <w:rPr>
                <w:lang w:val="en-US"/>
              </w:rPr>
              <w:t xml:space="preserve"> </w:t>
            </w:r>
            <w:r>
              <w:rPr>
                <w:lang w:val="en-US"/>
              </w:rPr>
              <w:t xml:space="preserve">in the UP function for the Network Instance indicated in the Network Instance IE, or for the Network Instance indicated in the Network Instance IE and the UE IP address Pool indicated by the </w:t>
            </w:r>
            <w:r w:rsidRPr="0090178F">
              <w:rPr>
                <w:lang w:val="en-US"/>
              </w:rPr>
              <w:t>UE IP Address Pool Id</w:t>
            </w:r>
            <w:r>
              <w:rPr>
                <w:lang w:val="en-US"/>
              </w:rPr>
              <w:t xml:space="preserve"> IE when this IE is present. The value shall be expressed </w:t>
            </w:r>
            <w:r w:rsidRPr="0090178F">
              <w:rPr>
                <w:lang w:val="en-US"/>
              </w:rPr>
              <w:t>as a percentage within the range of 0 to</w:t>
            </w:r>
            <w:r>
              <w:rPr>
                <w:lang w:val="en-US"/>
              </w:rPr>
              <w:t xml:space="preserve"> </w:t>
            </w:r>
            <w:r w:rsidRPr="0090178F">
              <w:rPr>
                <w:lang w:val="en-US"/>
              </w:rPr>
              <w:t xml:space="preserve">100, where 0 means no or 0% usage and 100 means maximum or 100% usage reached (i.e. </w:t>
            </w:r>
            <w:r>
              <w:rPr>
                <w:lang w:val="en-US"/>
              </w:rPr>
              <w:t xml:space="preserve">it is not desirable to receive </w:t>
            </w:r>
            <w:r w:rsidRPr="0090178F">
              <w:rPr>
                <w:lang w:val="en-US"/>
              </w:rPr>
              <w:t>further PFCP Session Establishment Request</w:t>
            </w:r>
            <w:r>
              <w:rPr>
                <w:lang w:val="en-US"/>
              </w:rPr>
              <w:t>s</w:t>
            </w:r>
            <w:r w:rsidRPr="0090178F">
              <w:rPr>
                <w:lang w:val="en-US"/>
              </w:rPr>
              <w:t>).</w:t>
            </w:r>
          </w:p>
          <w:p w14:paraId="55F5E54C"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hideMark/>
          </w:tcPr>
          <w:p w14:paraId="556A7B1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7101CD97"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6D3913B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1B52E44"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BCACC2" w14:textId="77777777" w:rsidR="00EE5860" w:rsidRPr="0090178F" w:rsidRDefault="00EE5860" w:rsidP="00BB0E1F">
            <w:pPr>
              <w:pStyle w:val="TAL"/>
            </w:pPr>
            <w:r w:rsidRPr="0090178F">
              <w:t>Metric</w:t>
            </w:r>
          </w:p>
        </w:tc>
      </w:tr>
      <w:tr w:rsidR="00EE5860" w:rsidRPr="0090178F" w14:paraId="16EDD9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4625E0" w14:textId="77777777" w:rsidR="00EE5860" w:rsidRPr="0090178F" w:rsidRDefault="00EE5860" w:rsidP="00BB0E1F">
            <w:pPr>
              <w:pStyle w:val="TAL"/>
              <w:rPr>
                <w:lang w:val="en-US"/>
              </w:rPr>
            </w:pPr>
            <w:r>
              <w:rPr>
                <w:lang w:val="en-US"/>
              </w:rPr>
              <w:t>Validity Timer</w:t>
            </w:r>
          </w:p>
        </w:tc>
        <w:tc>
          <w:tcPr>
            <w:tcW w:w="336" w:type="dxa"/>
            <w:tcBorders>
              <w:top w:val="single" w:sz="4" w:space="0" w:color="auto"/>
              <w:left w:val="single" w:sz="4" w:space="0" w:color="auto"/>
              <w:bottom w:val="single" w:sz="4" w:space="0" w:color="auto"/>
              <w:right w:val="single" w:sz="4" w:space="0" w:color="auto"/>
            </w:tcBorders>
          </w:tcPr>
          <w:p w14:paraId="7627E0C8"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72E753C3" w14:textId="77777777" w:rsidR="00EE5860" w:rsidRDefault="00EE5860" w:rsidP="00BB0E1F">
            <w:pPr>
              <w:pStyle w:val="TAL"/>
            </w:pPr>
            <w:r>
              <w:rPr>
                <w:lang w:val="en-US"/>
              </w:rPr>
              <w:t xml:space="preserve">This IE shall represent the period of time during which the </w:t>
            </w:r>
            <w:r>
              <w:t>UE IP Address Usage Information shall be considered as valid.</w:t>
            </w:r>
          </w:p>
          <w:p w14:paraId="2F854A77"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27867CFE"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6D75D3DE"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5C4DE34F"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3162AB0"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70655F" w14:textId="77777777" w:rsidR="00EE5860" w:rsidRPr="0090178F" w:rsidRDefault="00EE5860" w:rsidP="00BB0E1F">
            <w:pPr>
              <w:pStyle w:val="TAL"/>
            </w:pPr>
            <w:r>
              <w:t>Validity Timer</w:t>
            </w:r>
          </w:p>
        </w:tc>
      </w:tr>
      <w:tr w:rsidR="00EE5860" w:rsidRPr="0090178F" w14:paraId="3B3BE811" w14:textId="77777777" w:rsidTr="00BB0E1F">
        <w:trPr>
          <w:trHeight w:val="942"/>
          <w:jc w:val="center"/>
        </w:trPr>
        <w:tc>
          <w:tcPr>
            <w:tcW w:w="1560" w:type="dxa"/>
            <w:tcBorders>
              <w:top w:val="single" w:sz="4" w:space="0" w:color="auto"/>
              <w:left w:val="single" w:sz="4" w:space="0" w:color="auto"/>
              <w:bottom w:val="single" w:sz="4" w:space="0" w:color="auto"/>
              <w:right w:val="single" w:sz="4" w:space="0" w:color="auto"/>
            </w:tcBorders>
          </w:tcPr>
          <w:p w14:paraId="3DC2F9E3" w14:textId="77777777" w:rsidR="00EE5860" w:rsidRPr="0090178F" w:rsidRDefault="00EE5860" w:rsidP="00BB0E1F">
            <w:pPr>
              <w:pStyle w:val="TAL"/>
              <w:rPr>
                <w:lang w:val="en-US"/>
              </w:rPr>
            </w:pPr>
            <w:r w:rsidRPr="0090178F">
              <w:rPr>
                <w:lang w:val="en-US"/>
              </w:rPr>
              <w:t xml:space="preserve">Number of UE IP </w:t>
            </w:r>
            <w:r>
              <w:rPr>
                <w:lang w:val="en-US"/>
              </w:rPr>
              <w:t>A</w:t>
            </w:r>
            <w:r w:rsidRPr="0090178F">
              <w:rPr>
                <w:lang w:val="en-US"/>
              </w:rPr>
              <w:t>ddress</w:t>
            </w:r>
            <w:r>
              <w:rPr>
                <w:lang w:val="en-US"/>
              </w:rPr>
              <w:t>es</w:t>
            </w:r>
          </w:p>
        </w:tc>
        <w:tc>
          <w:tcPr>
            <w:tcW w:w="336" w:type="dxa"/>
            <w:tcBorders>
              <w:top w:val="single" w:sz="4" w:space="0" w:color="auto"/>
              <w:left w:val="single" w:sz="4" w:space="0" w:color="auto"/>
              <w:bottom w:val="single" w:sz="4" w:space="0" w:color="auto"/>
              <w:right w:val="single" w:sz="4" w:space="0" w:color="auto"/>
            </w:tcBorders>
          </w:tcPr>
          <w:p w14:paraId="7BF951BA"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tcPr>
          <w:p w14:paraId="26C14BBA" w14:textId="77777777" w:rsidR="00EE5860" w:rsidRPr="0090178F" w:rsidRDefault="00EE5860" w:rsidP="00BB0E1F">
            <w:pPr>
              <w:pStyle w:val="TAL"/>
              <w:rPr>
                <w:lang w:val="en-US"/>
              </w:rPr>
            </w:pPr>
            <w:r>
              <w:rPr>
                <w:lang w:val="en-US"/>
              </w:rPr>
              <w:t>This IE shall indicate t</w:t>
            </w:r>
            <w:r w:rsidRPr="0090178F">
              <w:rPr>
                <w:lang w:val="en-US"/>
              </w:rPr>
              <w:t xml:space="preserve">he </w:t>
            </w:r>
            <w:r>
              <w:rPr>
                <w:lang w:val="en-US"/>
              </w:rPr>
              <w:t xml:space="preserve">total </w:t>
            </w:r>
            <w:r w:rsidRPr="0090178F">
              <w:rPr>
                <w:lang w:val="en-US"/>
              </w:rPr>
              <w:t>number of UE IP addresses</w:t>
            </w:r>
            <w:r>
              <w:rPr>
                <w:lang w:val="en-US"/>
              </w:rPr>
              <w:t xml:space="preserve"> configured for the Network Instance or also for the IP address Pool, when this IE is present. (NOTE)</w:t>
            </w:r>
          </w:p>
        </w:tc>
        <w:tc>
          <w:tcPr>
            <w:tcW w:w="370" w:type="dxa"/>
            <w:tcBorders>
              <w:top w:val="single" w:sz="4" w:space="0" w:color="auto"/>
              <w:left w:val="single" w:sz="4" w:space="0" w:color="auto"/>
              <w:bottom w:val="single" w:sz="4" w:space="0" w:color="auto"/>
              <w:right w:val="single" w:sz="4" w:space="0" w:color="auto"/>
            </w:tcBorders>
          </w:tcPr>
          <w:p w14:paraId="6082DB7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172B17BD"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6B3A7284"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C482F62"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84E9F24" w14:textId="77777777" w:rsidR="00EE5860" w:rsidRPr="0090178F" w:rsidRDefault="00EE5860" w:rsidP="00BB0E1F">
            <w:pPr>
              <w:pStyle w:val="TAL"/>
              <w:rPr>
                <w:lang w:val="en-US" w:eastAsia="zh-CN"/>
              </w:rPr>
            </w:pPr>
            <w:r w:rsidRPr="0090178F">
              <w:rPr>
                <w:lang w:val="en-US"/>
              </w:rPr>
              <w:t xml:space="preserve">Number of UE IP </w:t>
            </w:r>
            <w:r>
              <w:rPr>
                <w:lang w:val="en-US"/>
              </w:rPr>
              <w:t>A</w:t>
            </w:r>
            <w:r w:rsidRPr="0090178F">
              <w:rPr>
                <w:lang w:val="en-US"/>
              </w:rPr>
              <w:t>ddress</w:t>
            </w:r>
            <w:r>
              <w:rPr>
                <w:lang w:val="en-US"/>
              </w:rPr>
              <w:t>es</w:t>
            </w:r>
          </w:p>
        </w:tc>
      </w:tr>
      <w:tr w:rsidR="00EE5860" w:rsidRPr="00F11830" w14:paraId="43FD8C9C" w14:textId="77777777" w:rsidTr="00BB0E1F">
        <w:trPr>
          <w:trHeight w:val="438"/>
          <w:jc w:val="center"/>
        </w:trPr>
        <w:tc>
          <w:tcPr>
            <w:tcW w:w="1560" w:type="dxa"/>
            <w:tcBorders>
              <w:top w:val="single" w:sz="4" w:space="0" w:color="auto"/>
              <w:left w:val="single" w:sz="4" w:space="0" w:color="auto"/>
              <w:bottom w:val="single" w:sz="4" w:space="0" w:color="auto"/>
              <w:right w:val="single" w:sz="4" w:space="0" w:color="auto"/>
            </w:tcBorders>
          </w:tcPr>
          <w:p w14:paraId="0442B2AA" w14:textId="77777777" w:rsidR="00EE5860" w:rsidRPr="0090178F" w:rsidRDefault="00EE5860" w:rsidP="00BB0E1F">
            <w:pPr>
              <w:pStyle w:val="TAL"/>
              <w:rPr>
                <w:lang w:val="en-US"/>
              </w:rPr>
            </w:pPr>
            <w:r w:rsidRPr="00F11830">
              <w:rPr>
                <w:lang w:val="en-US"/>
              </w:rPr>
              <w:t>Network Instance</w:t>
            </w:r>
          </w:p>
        </w:tc>
        <w:tc>
          <w:tcPr>
            <w:tcW w:w="336" w:type="dxa"/>
            <w:tcBorders>
              <w:top w:val="single" w:sz="4" w:space="0" w:color="auto"/>
              <w:left w:val="single" w:sz="4" w:space="0" w:color="auto"/>
              <w:bottom w:val="single" w:sz="4" w:space="0" w:color="auto"/>
              <w:right w:val="single" w:sz="4" w:space="0" w:color="auto"/>
            </w:tcBorders>
          </w:tcPr>
          <w:p w14:paraId="0DCCD91C"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06B1C73D" w14:textId="77777777" w:rsidR="00EE5860" w:rsidRPr="0090178F" w:rsidRDefault="00EE5860" w:rsidP="00BB0E1F">
            <w:pPr>
              <w:pStyle w:val="TAL"/>
              <w:rPr>
                <w:lang w:val="en-US"/>
              </w:rPr>
            </w:pPr>
            <w:r>
              <w:rPr>
                <w:lang w:val="en-US"/>
              </w:rPr>
              <w:t>T</w:t>
            </w:r>
            <w:r w:rsidRPr="00185D64">
              <w:rPr>
                <w:lang w:val="en-US"/>
              </w:rPr>
              <w:t xml:space="preserve">his IE shall identify </w:t>
            </w:r>
            <w:r>
              <w:rPr>
                <w:lang w:val="en-US"/>
              </w:rPr>
              <w:t>the associated</w:t>
            </w:r>
            <w:r w:rsidRPr="00185D64">
              <w:rPr>
                <w:lang w:val="en-US"/>
              </w:rPr>
              <w:t xml:space="preserve"> Network instance</w:t>
            </w: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6D352E3F"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C3C24D8" w14:textId="77777777" w:rsidR="00EE5860" w:rsidRPr="00F11830" w:rsidRDefault="00EE5860" w:rsidP="00BB0E1F">
            <w:pPr>
              <w:pStyle w:val="TAL"/>
              <w:rPr>
                <w:lang w:val="en-US"/>
              </w:rPr>
            </w:pPr>
            <w:r w:rsidRPr="00F1183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A5E32FC"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AD6B016" w14:textId="77777777" w:rsidR="00EE5860" w:rsidRPr="00F11830" w:rsidRDefault="00EE5860" w:rsidP="00BB0E1F">
            <w:pPr>
              <w:pStyle w:val="TAL"/>
              <w:rPr>
                <w:lang w:val="en-US"/>
              </w:rPr>
            </w:pPr>
            <w:r w:rsidRPr="00F11830">
              <w:rPr>
                <w:lang w:val="en-US"/>
              </w:rPr>
              <w:t>X</w:t>
            </w:r>
          </w:p>
        </w:tc>
        <w:tc>
          <w:tcPr>
            <w:tcW w:w="1404" w:type="dxa"/>
            <w:tcBorders>
              <w:top w:val="single" w:sz="4" w:space="0" w:color="auto"/>
              <w:left w:val="single" w:sz="4" w:space="0" w:color="auto"/>
              <w:bottom w:val="single" w:sz="4" w:space="0" w:color="auto"/>
              <w:right w:val="single" w:sz="4" w:space="0" w:color="auto"/>
            </w:tcBorders>
          </w:tcPr>
          <w:p w14:paraId="092DFADC" w14:textId="77777777" w:rsidR="00EE5860" w:rsidRPr="00F11830" w:rsidRDefault="00EE5860" w:rsidP="00BB0E1F">
            <w:pPr>
              <w:pStyle w:val="TAL"/>
              <w:rPr>
                <w:lang w:val="en-US"/>
              </w:rPr>
            </w:pPr>
            <w:r>
              <w:rPr>
                <w:lang w:val="en-US"/>
              </w:rPr>
              <w:t>Network Instance</w:t>
            </w:r>
          </w:p>
        </w:tc>
      </w:tr>
      <w:tr w:rsidR="00EE5860" w:rsidRPr="0090178F" w14:paraId="32F9CFD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1080979" w14:textId="77777777" w:rsidR="00EE5860" w:rsidRPr="0090178F" w:rsidRDefault="00EE5860" w:rsidP="00BB0E1F">
            <w:pPr>
              <w:pStyle w:val="TAL"/>
              <w:rPr>
                <w:lang w:val="en-US"/>
              </w:rPr>
            </w:pPr>
            <w:r w:rsidRPr="0090178F">
              <w:rPr>
                <w:lang w:val="en-US"/>
              </w:rPr>
              <w:t>UE IP Address Pool Id</w:t>
            </w:r>
          </w:p>
        </w:tc>
        <w:tc>
          <w:tcPr>
            <w:tcW w:w="336" w:type="dxa"/>
            <w:tcBorders>
              <w:top w:val="single" w:sz="4" w:space="0" w:color="auto"/>
              <w:left w:val="single" w:sz="4" w:space="0" w:color="auto"/>
              <w:bottom w:val="single" w:sz="4" w:space="0" w:color="auto"/>
              <w:right w:val="single" w:sz="4" w:space="0" w:color="auto"/>
            </w:tcBorders>
          </w:tcPr>
          <w:p w14:paraId="5C6047C3" w14:textId="77777777" w:rsidR="00EE5860" w:rsidRPr="0090178F" w:rsidRDefault="00EE5860" w:rsidP="00BB0E1F">
            <w:pPr>
              <w:pStyle w:val="TAL"/>
              <w:rPr>
                <w:lang w:val="en-US"/>
              </w:rPr>
            </w:pPr>
            <w:r w:rsidRPr="0090178F">
              <w:rPr>
                <w:lang w:val="en-US"/>
              </w:rPr>
              <w:t>O</w:t>
            </w:r>
          </w:p>
        </w:tc>
        <w:tc>
          <w:tcPr>
            <w:tcW w:w="4670" w:type="dxa"/>
            <w:tcBorders>
              <w:top w:val="single" w:sz="4" w:space="0" w:color="auto"/>
              <w:left w:val="single" w:sz="4" w:space="0" w:color="auto"/>
              <w:bottom w:val="single" w:sz="4" w:space="0" w:color="auto"/>
              <w:right w:val="single" w:sz="4" w:space="0" w:color="auto"/>
            </w:tcBorders>
          </w:tcPr>
          <w:p w14:paraId="74ADF7C0" w14:textId="77777777" w:rsidR="00EE5860" w:rsidRPr="0090178F" w:rsidRDefault="00EE5860" w:rsidP="00BB0E1F">
            <w:pPr>
              <w:pStyle w:val="TAL"/>
              <w:rPr>
                <w:lang w:val="en-US"/>
              </w:rPr>
            </w:pPr>
            <w:r w:rsidRPr="0090178F">
              <w:rPr>
                <w:lang w:val="en-US"/>
              </w:rPr>
              <w:t>This IE may be present if UE IP Addresses Pools are configured in the UPF.</w:t>
            </w:r>
          </w:p>
          <w:p w14:paraId="510680E0" w14:textId="77777777" w:rsidR="00EE5860" w:rsidRPr="0090178F" w:rsidRDefault="00EE5860" w:rsidP="00BB0E1F">
            <w:pPr>
              <w:pStyle w:val="TAL"/>
              <w:rPr>
                <w:lang w:val="en-US"/>
              </w:rPr>
            </w:pPr>
          </w:p>
          <w:p w14:paraId="018B0299" w14:textId="77777777" w:rsidR="00EE5860" w:rsidRPr="0090178F" w:rsidRDefault="00EE5860" w:rsidP="00BB0E1F">
            <w:pPr>
              <w:pStyle w:val="TAL"/>
              <w:rPr>
                <w:lang w:val="en-US"/>
              </w:rPr>
            </w:pPr>
            <w:r w:rsidRPr="0090178F">
              <w:rPr>
                <w:lang w:val="en-US"/>
              </w:rPr>
              <w:t xml:space="preserve">When present, this IE shall contain the identity of </w:t>
            </w:r>
            <w:r>
              <w:rPr>
                <w:lang w:val="en-US"/>
              </w:rPr>
              <w:t>the associated</w:t>
            </w:r>
            <w:r w:rsidRPr="0090178F">
              <w:rPr>
                <w:lang w:val="en-US"/>
              </w:rPr>
              <w:t xml:space="preserve"> UE IP address Pool.</w:t>
            </w:r>
          </w:p>
        </w:tc>
        <w:tc>
          <w:tcPr>
            <w:tcW w:w="370" w:type="dxa"/>
            <w:tcBorders>
              <w:top w:val="single" w:sz="4" w:space="0" w:color="auto"/>
              <w:left w:val="single" w:sz="4" w:space="0" w:color="auto"/>
              <w:bottom w:val="single" w:sz="4" w:space="0" w:color="auto"/>
              <w:right w:val="single" w:sz="4" w:space="0" w:color="auto"/>
            </w:tcBorders>
          </w:tcPr>
          <w:p w14:paraId="4CEF464D"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1268E3F3" w14:textId="77777777" w:rsidR="00EE5860" w:rsidRPr="0090178F" w:rsidRDefault="00EE5860" w:rsidP="00BB0E1F">
            <w:pPr>
              <w:pStyle w:val="TAL"/>
              <w:rPr>
                <w:lang w:val="en-US"/>
              </w:rPr>
            </w:pPr>
            <w:r w:rsidRPr="0090178F">
              <w:rPr>
                <w:lang w:val="en-US"/>
              </w:rPr>
              <w:t>X</w:t>
            </w:r>
          </w:p>
        </w:tc>
        <w:tc>
          <w:tcPr>
            <w:tcW w:w="370" w:type="dxa"/>
            <w:tcBorders>
              <w:top w:val="single" w:sz="4" w:space="0" w:color="auto"/>
              <w:left w:val="single" w:sz="4" w:space="0" w:color="auto"/>
              <w:bottom w:val="single" w:sz="4" w:space="0" w:color="auto"/>
              <w:right w:val="single" w:sz="4" w:space="0" w:color="auto"/>
            </w:tcBorders>
          </w:tcPr>
          <w:p w14:paraId="5CFD9666"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077FBEF2" w14:textId="77777777" w:rsidR="00EE5860" w:rsidRPr="0090178F" w:rsidRDefault="00EE5860" w:rsidP="00BB0E1F">
            <w:pPr>
              <w:pStyle w:val="TAL"/>
              <w:rPr>
                <w:lang w:val="en-US"/>
              </w:rPr>
            </w:pPr>
            <w:r w:rsidRPr="0090178F">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CCEF01" w14:textId="77777777" w:rsidR="00EE5860" w:rsidRPr="0090178F" w:rsidRDefault="00EE5860" w:rsidP="00BB0E1F">
            <w:pPr>
              <w:pStyle w:val="TAL"/>
              <w:rPr>
                <w:lang w:val="en-US"/>
              </w:rPr>
            </w:pPr>
            <w:r w:rsidRPr="00A27F45">
              <w:rPr>
                <w:lang w:val="en-US"/>
              </w:rPr>
              <w:t>UE IP address Pool Identity</w:t>
            </w:r>
          </w:p>
        </w:tc>
      </w:tr>
      <w:tr w:rsidR="00EE5860" w:rsidRPr="00A27F45" w14:paraId="025427A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4A6E962" w14:textId="77777777" w:rsidR="00EE5860" w:rsidRPr="00A27F45" w:rsidRDefault="00EE5860" w:rsidP="00BB0E1F">
            <w:pPr>
              <w:pStyle w:val="TAN"/>
              <w:rPr>
                <w:lang w:val="en-US"/>
              </w:rPr>
            </w:pPr>
            <w:r>
              <w:rPr>
                <w:lang w:val="en-US"/>
              </w:rPr>
              <w:t>NOTE:</w:t>
            </w:r>
            <w:r>
              <w:rPr>
                <w:lang w:val="en-US"/>
              </w:rPr>
              <w:tab/>
              <w:t xml:space="preserve">When reporting the number of IPv6 UE Addresses </w:t>
            </w:r>
            <w:r w:rsidRPr="003C12C6">
              <w:rPr>
                <w:lang w:val="en-US"/>
              </w:rPr>
              <w:t>for a specific Network Instance and/or IP address pool</w:t>
            </w:r>
            <w:r>
              <w:rPr>
                <w:lang w:val="en-US"/>
              </w:rPr>
              <w:t>, the number of default</w:t>
            </w:r>
            <w:r w:rsidRPr="003C12C6">
              <w:rPr>
                <w:lang w:val="en-US"/>
              </w:rPr>
              <w:t xml:space="preserve"> /64 prefixes </w:t>
            </w:r>
            <w:r>
              <w:rPr>
                <w:lang w:val="en-US"/>
              </w:rPr>
              <w:t xml:space="preserve">is reported </w:t>
            </w:r>
            <w:r w:rsidRPr="003C12C6">
              <w:rPr>
                <w:lang w:val="en-US"/>
              </w:rPr>
              <w:t>by default, unless configured otherwise</w:t>
            </w:r>
            <w:r>
              <w:rPr>
                <w:lang w:val="en-US"/>
              </w:rPr>
              <w:t>.</w:t>
            </w:r>
          </w:p>
        </w:tc>
      </w:tr>
    </w:tbl>
    <w:p w14:paraId="7180E27D" w14:textId="77777777" w:rsidR="00EE5860" w:rsidRPr="00441CD0" w:rsidRDefault="00EE5860" w:rsidP="00EE5860"/>
    <w:p w14:paraId="787DCC8C" w14:textId="77777777" w:rsidR="00EE5860" w:rsidRPr="00441CD0" w:rsidRDefault="00EE5860" w:rsidP="00EE5860">
      <w:pPr>
        <w:pStyle w:val="Heading4"/>
      </w:pPr>
      <w:bookmarkStart w:id="3726" w:name="_Toc19717268"/>
      <w:bookmarkStart w:id="3727" w:name="_Toc27490754"/>
      <w:bookmarkStart w:id="3728" w:name="_Toc27557047"/>
      <w:bookmarkStart w:id="3729" w:name="_Toc27723964"/>
      <w:bookmarkStart w:id="3730" w:name="_Toc36031036"/>
      <w:bookmarkStart w:id="3731" w:name="_Toc36042956"/>
      <w:bookmarkStart w:id="3732" w:name="_Toc36814281"/>
      <w:bookmarkStart w:id="3733" w:name="_Toc44689135"/>
      <w:bookmarkStart w:id="3734" w:name="_Toc44923889"/>
      <w:bookmarkStart w:id="3735" w:name="_Toc51860859"/>
      <w:bookmarkStart w:id="3736" w:name="_Toc57930630"/>
      <w:bookmarkStart w:id="3737" w:name="_Toc57931260"/>
      <w:bookmarkStart w:id="3738" w:name="_Toc67499652"/>
      <w:r w:rsidRPr="00441CD0">
        <w:lastRenderedPageBreak/>
        <w:t>7.4.4.4</w:t>
      </w:r>
      <w:r w:rsidRPr="00441CD0">
        <w:tab/>
        <w:t>PFCP Association Update Response</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0D1D0070" w14:textId="77777777" w:rsidR="00EE5860" w:rsidRPr="00441CD0" w:rsidRDefault="00EE5860" w:rsidP="00EE5860">
      <w:pPr>
        <w:pStyle w:val="TH"/>
      </w:pPr>
      <w:r w:rsidRPr="00441CD0">
        <w:t>Table 7.4.4.4-1: Information Elements in a PFCP Association Update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917F8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A6799E"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9946D55"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1E32FB92"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24E9D187" w14:textId="77777777" w:rsidR="00EE5860" w:rsidRPr="00441CD0" w:rsidRDefault="00EE5860" w:rsidP="00BB0E1F">
            <w:pPr>
              <w:pStyle w:val="TAH"/>
              <w:rPr>
                <w:lang w:eastAsia="zh-CN"/>
              </w:rPr>
            </w:pPr>
            <w:r w:rsidRPr="00441CD0">
              <w:rPr>
                <w:lang w:eastAsia="zh-CN"/>
              </w:rPr>
              <w:t>IE-Type</w:t>
            </w:r>
          </w:p>
        </w:tc>
      </w:tr>
      <w:tr w:rsidR="00EE5860" w:rsidRPr="00441CD0" w14:paraId="61447CC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7A2DD11" w14:textId="77777777" w:rsidR="00EE5860" w:rsidRPr="00441CD0" w:rsidRDefault="00EE5860" w:rsidP="00BB0E1F">
            <w:pPr>
              <w:pStyle w:val="TAC"/>
            </w:pPr>
            <w:r w:rsidRPr="00441CD0">
              <w:t>Node ID</w:t>
            </w:r>
          </w:p>
        </w:tc>
        <w:tc>
          <w:tcPr>
            <w:tcW w:w="360" w:type="dxa"/>
            <w:tcBorders>
              <w:top w:val="single" w:sz="4" w:space="0" w:color="auto"/>
              <w:left w:val="single" w:sz="4" w:space="0" w:color="auto"/>
              <w:bottom w:val="single" w:sz="4" w:space="0" w:color="auto"/>
              <w:right w:val="single" w:sz="4" w:space="0" w:color="auto"/>
            </w:tcBorders>
            <w:hideMark/>
          </w:tcPr>
          <w:p w14:paraId="6E07C31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3AD45B77"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hideMark/>
          </w:tcPr>
          <w:p w14:paraId="7FC5C5DC" w14:textId="77777777" w:rsidR="00EE5860" w:rsidRPr="00441CD0" w:rsidRDefault="00EE5860" w:rsidP="00BB0E1F">
            <w:pPr>
              <w:pStyle w:val="TAC"/>
              <w:rPr>
                <w:szCs w:val="18"/>
              </w:rPr>
            </w:pPr>
            <w:r w:rsidRPr="00441CD0">
              <w:rPr>
                <w:szCs w:val="18"/>
              </w:rPr>
              <w:t>Node ID</w:t>
            </w:r>
          </w:p>
        </w:tc>
      </w:tr>
      <w:tr w:rsidR="00EE5860" w:rsidRPr="00441CD0" w14:paraId="759AF6C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B7317CA"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296456C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9620B8E"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1161F259" w14:textId="77777777" w:rsidR="00EE5860" w:rsidRPr="00441CD0" w:rsidRDefault="00EE5860" w:rsidP="00BB0E1F">
            <w:pPr>
              <w:pStyle w:val="TAC"/>
              <w:rPr>
                <w:szCs w:val="18"/>
              </w:rPr>
            </w:pPr>
            <w:r w:rsidRPr="00441CD0">
              <w:rPr>
                <w:szCs w:val="18"/>
              </w:rPr>
              <w:t>Cause</w:t>
            </w:r>
          </w:p>
        </w:tc>
      </w:tr>
      <w:tr w:rsidR="00EE5860" w:rsidRPr="00441CD0" w14:paraId="2520C44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4FB18B2"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3FEF592E"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5C3CFE7E"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AFC1E3D" w14:textId="77777777" w:rsidR="00EE5860" w:rsidRPr="00441CD0" w:rsidRDefault="00EE5860" w:rsidP="00BB0E1F">
            <w:pPr>
              <w:pStyle w:val="TAC"/>
              <w:rPr>
                <w:szCs w:val="18"/>
              </w:rPr>
            </w:pPr>
            <w:r w:rsidRPr="00441CD0">
              <w:t>UP Function Features</w:t>
            </w:r>
          </w:p>
        </w:tc>
      </w:tr>
      <w:tr w:rsidR="00EE5860" w:rsidRPr="00441CD0" w14:paraId="17D34F5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517BC60"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2AA29920" w14:textId="77777777" w:rsidR="00EE5860" w:rsidRPr="00441CD0" w:rsidRDefault="00EE5860" w:rsidP="00BB0E1F">
            <w:pPr>
              <w:pStyle w:val="TAC"/>
              <w:rPr>
                <w:szCs w:val="18"/>
                <w:lang w:val="sv-SE"/>
              </w:rPr>
            </w:pPr>
            <w:r w:rsidRPr="00441CD0">
              <w:rPr>
                <w:szCs w:val="18"/>
                <w:lang w:val="sv-SE"/>
              </w:rPr>
              <w:t>O</w:t>
            </w:r>
          </w:p>
        </w:tc>
        <w:tc>
          <w:tcPr>
            <w:tcW w:w="3183" w:type="dxa"/>
            <w:tcBorders>
              <w:top w:val="single" w:sz="4" w:space="0" w:color="auto"/>
              <w:left w:val="single" w:sz="4" w:space="0" w:color="auto"/>
              <w:bottom w:val="single" w:sz="4" w:space="0" w:color="auto"/>
              <w:right w:val="single" w:sz="4" w:space="0" w:color="auto"/>
            </w:tcBorders>
            <w:hideMark/>
          </w:tcPr>
          <w:p w14:paraId="3AD929FB" w14:textId="77777777" w:rsidR="00EE5860" w:rsidRPr="00441CD0" w:rsidRDefault="00EE5860" w:rsidP="00BB0E1F">
            <w:pPr>
              <w:pStyle w:val="TAL"/>
              <w:rPr>
                <w:lang w:val="x-none"/>
              </w:rPr>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382C555B" w14:textId="77777777" w:rsidR="00EE5860" w:rsidRPr="00441CD0" w:rsidRDefault="00EE5860" w:rsidP="00BB0E1F">
            <w:pPr>
              <w:pStyle w:val="TAC"/>
              <w:rPr>
                <w:szCs w:val="18"/>
              </w:rPr>
            </w:pPr>
            <w:r w:rsidRPr="00441CD0">
              <w:t>CP Function Features</w:t>
            </w:r>
          </w:p>
        </w:tc>
      </w:tr>
      <w:tr w:rsidR="00EE5860" w:rsidRPr="00441CD0" w14:paraId="3D6EBCE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20986B51" w14:textId="77777777" w:rsidR="00EE5860" w:rsidRPr="00441CD0" w:rsidDel="00EF053F" w:rsidRDefault="00EE5860" w:rsidP="00BB0E1F">
            <w:pPr>
              <w:pStyle w:val="TAL"/>
              <w:jc w:val="center"/>
            </w:pPr>
            <w:r>
              <w:rPr>
                <w:szCs w:val="18"/>
              </w:rPr>
              <w:t>UE IP Address Usage Information</w:t>
            </w:r>
          </w:p>
        </w:tc>
        <w:tc>
          <w:tcPr>
            <w:tcW w:w="360" w:type="dxa"/>
            <w:tcBorders>
              <w:top w:val="single" w:sz="4" w:space="0" w:color="auto"/>
              <w:left w:val="single" w:sz="4" w:space="0" w:color="auto"/>
              <w:bottom w:val="single" w:sz="4" w:space="0" w:color="auto"/>
              <w:right w:val="single" w:sz="4" w:space="0" w:color="auto"/>
            </w:tcBorders>
          </w:tcPr>
          <w:p w14:paraId="1259D5AD" w14:textId="77777777" w:rsidR="00EE5860" w:rsidDel="00EF053F" w:rsidRDefault="00EE5860" w:rsidP="00BB0E1F">
            <w:pPr>
              <w:pStyle w:val="TAC"/>
              <w:rPr>
                <w:szCs w:val="18"/>
                <w:lang w:val="sv-SE"/>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1B66F9C2"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lang w:val="en-US"/>
              </w:rPr>
              <w:t xml:space="preserve">the </w:t>
            </w:r>
            <w:r w:rsidRPr="00BC764B">
              <w:rPr>
                <w:lang w:val="en-US"/>
              </w:rPr>
              <w:t>UE IP Address Usage</w:t>
            </w:r>
            <w:r>
              <w:rPr>
                <w:lang w:val="en-US"/>
              </w:rPr>
              <w:t xml:space="preserve"> Reporting</w:t>
            </w:r>
            <w:r>
              <w:rPr>
                <w:szCs w:val="18"/>
                <w:lang w:eastAsia="zh-CN"/>
              </w:rPr>
              <w:t xml:space="preserve"> </w:t>
            </w:r>
            <w:r w:rsidRPr="00371C56">
              <w:rPr>
                <w:szCs w:val="18"/>
                <w:lang w:eastAsia="zh-CN"/>
              </w:rPr>
              <w:t>feature.</w:t>
            </w:r>
          </w:p>
          <w:p w14:paraId="58884BE3"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4.3.1</w:t>
            </w:r>
            <w:r w:rsidRPr="00371C56">
              <w:rPr>
                <w:szCs w:val="18"/>
                <w:lang w:eastAsia="zh-CN"/>
              </w:rPr>
              <w:t>-1</w:t>
            </w:r>
          </w:p>
          <w:p w14:paraId="7FD41715" w14:textId="77777777" w:rsidR="00EE5860" w:rsidRDefault="00EE5860" w:rsidP="00BB0E1F">
            <w:pPr>
              <w:pStyle w:val="TAL"/>
              <w:rPr>
                <w:szCs w:val="18"/>
                <w:lang w:eastAsia="zh-CN"/>
              </w:rPr>
            </w:pPr>
          </w:p>
          <w:p w14:paraId="068675BF" w14:textId="77777777" w:rsidR="00EE5860" w:rsidRDefault="00EE5860" w:rsidP="00BB0E1F">
            <w:pPr>
              <w:pStyle w:val="TAL"/>
            </w:pPr>
            <w:r>
              <w:t>Several IEs with the same type may be present to represent UE IP Address Usage Information for different UE IP Address Pools and/or Network Instances.</w:t>
            </w:r>
          </w:p>
          <w:p w14:paraId="6F5FD043" w14:textId="77777777" w:rsidR="00EE5860" w:rsidRDefault="00EE5860" w:rsidP="00BB0E1F">
            <w:pPr>
              <w:pStyle w:val="TAL"/>
            </w:pPr>
          </w:p>
          <w:p w14:paraId="49C59D2A" w14:textId="1AFE173A" w:rsidR="00EE5860" w:rsidRPr="00441CD0" w:rsidDel="00EF053F" w:rsidRDefault="00EE5860" w:rsidP="00BB0E1F">
            <w:pPr>
              <w:pStyle w:val="TAL"/>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3D2B33CB" w14:textId="77777777" w:rsidR="00EE5860" w:rsidRPr="00441CD0" w:rsidDel="00EF053F" w:rsidRDefault="00EE5860" w:rsidP="00BB0E1F">
            <w:pPr>
              <w:pStyle w:val="TAC"/>
            </w:pPr>
            <w:r>
              <w:rPr>
                <w:szCs w:val="18"/>
              </w:rPr>
              <w:t>UE IP Address Usage Information</w:t>
            </w:r>
          </w:p>
        </w:tc>
      </w:tr>
    </w:tbl>
    <w:p w14:paraId="5C52A331" w14:textId="77777777" w:rsidR="00EE5860" w:rsidRPr="00441CD0" w:rsidRDefault="00EE5860" w:rsidP="00EE5860"/>
    <w:p w14:paraId="694B797F" w14:textId="77777777" w:rsidR="00EE5860" w:rsidRPr="00441CD0" w:rsidRDefault="00EE5860" w:rsidP="00EE5860">
      <w:pPr>
        <w:pStyle w:val="Heading4"/>
      </w:pPr>
      <w:bookmarkStart w:id="3739" w:name="_Toc19717269"/>
      <w:bookmarkStart w:id="3740" w:name="_Toc27490755"/>
      <w:bookmarkStart w:id="3741" w:name="_Toc27557048"/>
      <w:bookmarkStart w:id="3742" w:name="_Toc27723965"/>
      <w:bookmarkStart w:id="3743" w:name="_Toc36031037"/>
      <w:bookmarkStart w:id="3744" w:name="_Toc36042957"/>
      <w:bookmarkStart w:id="3745" w:name="_Toc36814282"/>
      <w:bookmarkStart w:id="3746" w:name="_Toc44689136"/>
      <w:bookmarkStart w:id="3747" w:name="_Toc44923890"/>
      <w:bookmarkStart w:id="3748" w:name="_Toc51860860"/>
      <w:bookmarkStart w:id="3749" w:name="_Toc57930631"/>
      <w:bookmarkStart w:id="3750" w:name="_Toc57931261"/>
      <w:bookmarkStart w:id="3751" w:name="_Toc67499653"/>
      <w:r w:rsidRPr="00441CD0">
        <w:t>7.4.4.5</w:t>
      </w:r>
      <w:r w:rsidRPr="00441CD0">
        <w:tab/>
        <w:t>PFCP Association Release Request</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0F80F028" w14:textId="77777777" w:rsidR="00EE5860" w:rsidRPr="00441CD0" w:rsidRDefault="00EE5860" w:rsidP="00EE5860">
      <w:pPr>
        <w:pStyle w:val="TH"/>
      </w:pPr>
      <w:r w:rsidRPr="00441CD0">
        <w:t xml:space="preserve">Table 7.4.4.5-1: Information Elements in a </w:t>
      </w:r>
      <w:r w:rsidRPr="00441CD0">
        <w:rPr>
          <w:bCs/>
          <w:lang w:eastAsia="zh-CN"/>
        </w:rPr>
        <w:t>PFCP Association Release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73A6630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089DB09"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3A4E46E"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07DC029E"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E5D12C9" w14:textId="77777777" w:rsidR="00EE5860" w:rsidRPr="00441CD0" w:rsidRDefault="00EE5860" w:rsidP="00BB0E1F">
            <w:pPr>
              <w:pStyle w:val="TAH"/>
              <w:rPr>
                <w:lang w:eastAsia="zh-CN"/>
              </w:rPr>
            </w:pPr>
            <w:r w:rsidRPr="00441CD0">
              <w:rPr>
                <w:lang w:eastAsia="zh-CN"/>
              </w:rPr>
              <w:t>IE Type</w:t>
            </w:r>
          </w:p>
        </w:tc>
      </w:tr>
      <w:tr w:rsidR="00EE5860" w:rsidRPr="00441CD0" w14:paraId="55ABE7A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315A8E"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D6BEC26"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604F6397"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60AC865F" w14:textId="77777777" w:rsidR="00EE5860" w:rsidRPr="00441CD0" w:rsidRDefault="00EE5860" w:rsidP="00BB0E1F">
            <w:pPr>
              <w:pStyle w:val="TAC"/>
              <w:rPr>
                <w:szCs w:val="18"/>
              </w:rPr>
            </w:pPr>
            <w:r w:rsidRPr="00441CD0">
              <w:rPr>
                <w:szCs w:val="18"/>
              </w:rPr>
              <w:t>Node ID</w:t>
            </w:r>
          </w:p>
        </w:tc>
      </w:tr>
    </w:tbl>
    <w:p w14:paraId="3EE26574" w14:textId="77777777" w:rsidR="00EE5860" w:rsidRPr="00441CD0" w:rsidRDefault="00EE5860" w:rsidP="00EE5860"/>
    <w:p w14:paraId="0E5AFC0B" w14:textId="77777777" w:rsidR="00EE5860" w:rsidRPr="00441CD0" w:rsidRDefault="00EE5860" w:rsidP="00EE5860">
      <w:pPr>
        <w:pStyle w:val="Heading4"/>
      </w:pPr>
      <w:bookmarkStart w:id="3752" w:name="_Toc19717270"/>
      <w:bookmarkStart w:id="3753" w:name="_Toc27490756"/>
      <w:bookmarkStart w:id="3754" w:name="_Toc27557049"/>
      <w:bookmarkStart w:id="3755" w:name="_Toc27723966"/>
      <w:bookmarkStart w:id="3756" w:name="_Toc36031038"/>
      <w:bookmarkStart w:id="3757" w:name="_Toc36042958"/>
      <w:bookmarkStart w:id="3758" w:name="_Toc36814283"/>
      <w:bookmarkStart w:id="3759" w:name="_Toc44689137"/>
      <w:bookmarkStart w:id="3760" w:name="_Toc44923891"/>
      <w:bookmarkStart w:id="3761" w:name="_Toc51860861"/>
      <w:bookmarkStart w:id="3762" w:name="_Toc57930632"/>
      <w:bookmarkStart w:id="3763" w:name="_Toc57931262"/>
      <w:bookmarkStart w:id="3764" w:name="_Toc67499654"/>
      <w:r w:rsidRPr="00441CD0">
        <w:t>7.4.4.6</w:t>
      </w:r>
      <w:r w:rsidRPr="00441CD0">
        <w:tab/>
        <w:t>PFCP Association Release Response</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5383F0DC" w14:textId="77777777" w:rsidR="00EE5860" w:rsidRPr="00441CD0" w:rsidRDefault="00EE5860" w:rsidP="00EE5860">
      <w:pPr>
        <w:pStyle w:val="TH"/>
        <w:rPr>
          <w:bCs/>
          <w:lang w:eastAsia="zh-CN"/>
        </w:rPr>
      </w:pPr>
      <w:r w:rsidRPr="00441CD0">
        <w:t xml:space="preserve">Table 7.4.4.6-1: Information Elements in a </w:t>
      </w:r>
      <w:r w:rsidRPr="00441CD0">
        <w:rPr>
          <w:bCs/>
          <w:lang w:eastAsia="zh-CN"/>
        </w:rPr>
        <w:t>PFCP Association Release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8F1FBC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7BC10FA"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54E3ED42"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4711DDC9"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3763593" w14:textId="77777777" w:rsidR="00EE5860" w:rsidRPr="00441CD0" w:rsidRDefault="00EE5860" w:rsidP="00BB0E1F">
            <w:pPr>
              <w:pStyle w:val="TAH"/>
              <w:rPr>
                <w:lang w:eastAsia="zh-CN"/>
              </w:rPr>
            </w:pPr>
            <w:r w:rsidRPr="00441CD0">
              <w:rPr>
                <w:lang w:eastAsia="zh-CN"/>
              </w:rPr>
              <w:t>IE type</w:t>
            </w:r>
          </w:p>
        </w:tc>
      </w:tr>
      <w:tr w:rsidR="00EE5860" w:rsidRPr="00441CD0" w14:paraId="55E31D6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655D88A"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166103A5"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22D59ECB"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7839A104" w14:textId="77777777" w:rsidR="00EE5860" w:rsidRPr="00441CD0" w:rsidRDefault="00EE5860" w:rsidP="00BB0E1F">
            <w:pPr>
              <w:pStyle w:val="TAL"/>
              <w:jc w:val="center"/>
              <w:rPr>
                <w:szCs w:val="18"/>
              </w:rPr>
            </w:pPr>
            <w:r w:rsidRPr="00441CD0">
              <w:rPr>
                <w:szCs w:val="18"/>
              </w:rPr>
              <w:t>Node ID</w:t>
            </w:r>
          </w:p>
        </w:tc>
      </w:tr>
      <w:tr w:rsidR="00EE5860" w:rsidRPr="00441CD0" w14:paraId="2DFFAB7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4EBB125"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60F778CF" w14:textId="77777777" w:rsidR="00EE5860" w:rsidRPr="00441CD0" w:rsidRDefault="00EE5860" w:rsidP="00BB0E1F">
            <w:pPr>
              <w:pStyle w:val="TAL"/>
              <w:jc w:val="center"/>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10E28906"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14:paraId="5DAF6D44" w14:textId="77777777" w:rsidR="00EE5860" w:rsidRPr="00441CD0" w:rsidRDefault="00EE5860" w:rsidP="00BB0E1F">
            <w:pPr>
              <w:pStyle w:val="TAL"/>
              <w:jc w:val="center"/>
              <w:rPr>
                <w:szCs w:val="18"/>
              </w:rPr>
            </w:pPr>
            <w:r w:rsidRPr="00441CD0">
              <w:rPr>
                <w:szCs w:val="18"/>
              </w:rPr>
              <w:t>Cause</w:t>
            </w:r>
          </w:p>
        </w:tc>
      </w:tr>
    </w:tbl>
    <w:p w14:paraId="44628F76" w14:textId="77777777" w:rsidR="00EE5860" w:rsidRPr="00441CD0" w:rsidRDefault="00EE5860" w:rsidP="00EE5860">
      <w:pPr>
        <w:rPr>
          <w:rFonts w:ascii="Arial" w:hAnsi="Arial" w:cs="Arial"/>
          <w:bCs/>
          <w:lang w:val="sv-SE"/>
        </w:rPr>
      </w:pPr>
    </w:p>
    <w:p w14:paraId="14266C6D" w14:textId="77777777" w:rsidR="00EE5860" w:rsidRPr="00441CD0" w:rsidRDefault="00EE5860" w:rsidP="00EE5860">
      <w:pPr>
        <w:pStyle w:val="Heading4"/>
        <w:rPr>
          <w:lang w:val="x-none"/>
        </w:rPr>
      </w:pPr>
      <w:bookmarkStart w:id="3765" w:name="_Toc19717271"/>
      <w:bookmarkStart w:id="3766" w:name="_Toc27490757"/>
      <w:bookmarkStart w:id="3767" w:name="_Toc27557050"/>
      <w:bookmarkStart w:id="3768" w:name="_Toc27723967"/>
      <w:bookmarkStart w:id="3769" w:name="_Toc36031039"/>
      <w:bookmarkStart w:id="3770" w:name="_Toc36042959"/>
      <w:bookmarkStart w:id="3771" w:name="_Toc36814284"/>
      <w:bookmarkStart w:id="3772" w:name="_Toc44689138"/>
      <w:bookmarkStart w:id="3773" w:name="_Toc44923892"/>
      <w:bookmarkStart w:id="3774" w:name="_Toc51860862"/>
      <w:bookmarkStart w:id="3775" w:name="_Toc57930633"/>
      <w:bookmarkStart w:id="3776" w:name="_Toc57931263"/>
      <w:bookmarkStart w:id="3777" w:name="_Toc67499655"/>
      <w:r w:rsidRPr="00441CD0">
        <w:t>7.4.4.7</w:t>
      </w:r>
      <w:r w:rsidRPr="00441CD0">
        <w:tab/>
        <w:t>PFCP Version Not Supported Response</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211A3ACF" w14:textId="77777777" w:rsidR="00EE5860" w:rsidRPr="00441CD0" w:rsidRDefault="00EE5860" w:rsidP="00EE5860">
      <w:r w:rsidRPr="00441CD0">
        <w:t>This message shall only contain the PFCP header. The PFCP protocol version in the PFCP header shall indicate the highest PFCP Version that the sending entity supports.</w:t>
      </w:r>
    </w:p>
    <w:p w14:paraId="064EED4C" w14:textId="77777777" w:rsidR="00EE5860" w:rsidRPr="00441CD0" w:rsidRDefault="00EE5860" w:rsidP="00EE5860">
      <w:pPr>
        <w:pStyle w:val="NO"/>
      </w:pPr>
      <w:r w:rsidRPr="00441CD0">
        <w:t>NOTE:</w:t>
      </w:r>
      <w:r w:rsidRPr="00441CD0">
        <w:tab/>
        <w:t>The PFCP Version Not Supported Response message can be received by a PFCP entity when sending the very first message to a PFCP peer only supporting earlier version(s) of the protocol.</w:t>
      </w:r>
    </w:p>
    <w:p w14:paraId="1CF224C6" w14:textId="77777777" w:rsidR="00EE5860" w:rsidRPr="00441CD0" w:rsidRDefault="00EE5860" w:rsidP="00EE5860">
      <w:pPr>
        <w:pStyle w:val="Heading3"/>
        <w:rPr>
          <w:rFonts w:eastAsia="SimSun"/>
          <w:lang w:val="x-none"/>
        </w:rPr>
      </w:pPr>
      <w:bookmarkStart w:id="3778" w:name="_Toc19717272"/>
      <w:bookmarkStart w:id="3779" w:name="_Toc27490758"/>
      <w:bookmarkStart w:id="3780" w:name="_Toc27557051"/>
      <w:bookmarkStart w:id="3781" w:name="_Toc27723968"/>
      <w:bookmarkStart w:id="3782" w:name="_Toc36031040"/>
      <w:bookmarkStart w:id="3783" w:name="_Toc36042960"/>
      <w:bookmarkStart w:id="3784" w:name="_Toc36814285"/>
      <w:bookmarkStart w:id="3785" w:name="_Toc44689139"/>
      <w:bookmarkStart w:id="3786" w:name="_Toc44923893"/>
      <w:bookmarkStart w:id="3787" w:name="_Toc51860863"/>
      <w:bookmarkStart w:id="3788" w:name="_Toc57930634"/>
      <w:bookmarkStart w:id="3789" w:name="_Toc57931264"/>
      <w:bookmarkStart w:id="3790" w:name="_Toc67499656"/>
      <w:r w:rsidRPr="00441CD0">
        <w:rPr>
          <w:rFonts w:eastAsia="SimSun"/>
          <w:lang w:val="en-US"/>
        </w:rPr>
        <w:lastRenderedPageBreak/>
        <w:t>7.4.5</w:t>
      </w:r>
      <w:r w:rsidRPr="00441CD0">
        <w:rPr>
          <w:rFonts w:eastAsia="SimSun"/>
          <w:lang w:val="en-US"/>
        </w:rPr>
        <w:tab/>
        <w:t xml:space="preserve">PFCP </w:t>
      </w:r>
      <w:r w:rsidRPr="00441CD0">
        <w:rPr>
          <w:rFonts w:eastAsia="SimSun"/>
          <w:lang w:eastAsia="zh-CN"/>
        </w:rPr>
        <w:t>Node Report Procedure</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10798132" w14:textId="77777777" w:rsidR="00EE5860" w:rsidRPr="00441CD0" w:rsidRDefault="00EE5860" w:rsidP="00EE5860">
      <w:pPr>
        <w:pStyle w:val="Heading4"/>
        <w:rPr>
          <w:rFonts w:eastAsia="SimSun"/>
          <w:lang w:val="fr-FR" w:eastAsia="zh-CN"/>
        </w:rPr>
      </w:pPr>
      <w:bookmarkStart w:id="3791" w:name="_Toc19717273"/>
      <w:bookmarkStart w:id="3792" w:name="_Toc27490759"/>
      <w:bookmarkStart w:id="3793" w:name="_Toc27557052"/>
      <w:bookmarkStart w:id="3794" w:name="_Toc27723969"/>
      <w:bookmarkStart w:id="3795" w:name="_Toc36031041"/>
      <w:bookmarkStart w:id="3796" w:name="_Toc36042961"/>
      <w:bookmarkStart w:id="3797" w:name="_Toc36814286"/>
      <w:bookmarkStart w:id="3798" w:name="_Toc44689140"/>
      <w:bookmarkStart w:id="3799" w:name="_Toc44923894"/>
      <w:bookmarkStart w:id="3800" w:name="_Toc51860864"/>
      <w:bookmarkStart w:id="3801" w:name="_Toc57930635"/>
      <w:bookmarkStart w:id="3802" w:name="_Toc57931265"/>
      <w:bookmarkStart w:id="3803" w:name="_Toc67499657"/>
      <w:r w:rsidRPr="00441CD0">
        <w:rPr>
          <w:rFonts w:eastAsia="SimSun"/>
          <w:lang w:val="fr-FR"/>
        </w:rPr>
        <w:t>7.4.5.1</w:t>
      </w:r>
      <w:r w:rsidRPr="00441CD0">
        <w:rPr>
          <w:rFonts w:eastAsia="SimSun"/>
          <w:lang w:val="fr-FR"/>
        </w:rPr>
        <w:tab/>
        <w:t xml:space="preserve">PFCP </w:t>
      </w:r>
      <w:r w:rsidRPr="00441CD0">
        <w:rPr>
          <w:rFonts w:eastAsia="SimSun"/>
          <w:lang w:val="fr-FR" w:eastAsia="zh-CN"/>
        </w:rPr>
        <w:t>Node Report Request</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205E16A9" w14:textId="77777777" w:rsidR="00EE5860" w:rsidRPr="00441CD0" w:rsidRDefault="00EE5860" w:rsidP="00EE5860">
      <w:pPr>
        <w:pStyle w:val="Heading5"/>
        <w:rPr>
          <w:rFonts w:eastAsia="SimSun"/>
          <w:lang w:val="en-US"/>
        </w:rPr>
      </w:pPr>
      <w:bookmarkStart w:id="3804" w:name="_Toc19717274"/>
      <w:bookmarkStart w:id="3805" w:name="_Toc27490760"/>
      <w:bookmarkStart w:id="3806" w:name="_Toc27557053"/>
      <w:bookmarkStart w:id="3807" w:name="_Toc27723970"/>
      <w:bookmarkStart w:id="3808" w:name="_Toc36031042"/>
      <w:bookmarkStart w:id="3809" w:name="_Toc36042962"/>
      <w:bookmarkStart w:id="3810" w:name="_Toc36814287"/>
      <w:bookmarkStart w:id="3811" w:name="_Toc44689141"/>
      <w:bookmarkStart w:id="3812" w:name="_Toc44923895"/>
      <w:bookmarkStart w:id="3813" w:name="_Toc51860865"/>
      <w:bookmarkStart w:id="3814" w:name="_Toc57930636"/>
      <w:bookmarkStart w:id="3815" w:name="_Toc57931266"/>
      <w:bookmarkStart w:id="3816" w:name="_Toc67499658"/>
      <w:r w:rsidRPr="00441CD0">
        <w:rPr>
          <w:rFonts w:eastAsia="SimSun"/>
          <w:lang w:val="fr-FR"/>
        </w:rPr>
        <w:t>7.4.</w:t>
      </w:r>
      <w:r w:rsidRPr="00441CD0">
        <w:rPr>
          <w:rFonts w:eastAsia="SimSun"/>
          <w:lang w:val="en-US"/>
        </w:rPr>
        <w:t>5</w:t>
      </w:r>
      <w:r w:rsidRPr="00441CD0">
        <w:rPr>
          <w:rFonts w:eastAsia="SimSun"/>
          <w:lang w:val="fr-FR"/>
        </w:rPr>
        <w:t>.1.1</w:t>
      </w:r>
      <w:r w:rsidRPr="00441CD0">
        <w:rPr>
          <w:rFonts w:eastAsia="SimSun"/>
          <w:lang w:val="fr-FR"/>
        </w:rPr>
        <w:tab/>
        <w:t>General</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54980D69" w14:textId="77777777" w:rsidR="00EE5860" w:rsidRPr="00441CD0" w:rsidRDefault="00EE5860" w:rsidP="00EE5860">
      <w:pPr>
        <w:rPr>
          <w:rFonts w:eastAsia="SimSun"/>
          <w:lang w:val="en-US" w:eastAsia="zh-CN"/>
        </w:rPr>
      </w:pPr>
      <w:r w:rsidRPr="00441CD0">
        <w:rPr>
          <w:rFonts w:eastAsia="SimSun"/>
          <w:lang w:val="fr-FR" w:eastAsia="zh-CN"/>
        </w:rPr>
        <w:t>The PFCP Node Report Request shall be sent over the Sxa</w:t>
      </w:r>
      <w:r w:rsidRPr="00441CD0">
        <w:rPr>
          <w:rFonts w:eastAsia="SimSun"/>
          <w:lang w:val="en-US" w:eastAsia="zh-CN"/>
        </w:rPr>
        <w:t>,</w:t>
      </w:r>
      <w:r w:rsidRPr="00441CD0">
        <w:rPr>
          <w:rFonts w:eastAsia="SimSun"/>
          <w:lang w:val="fr-FR" w:eastAsia="zh-CN"/>
        </w:rPr>
        <w:t xml:space="preserve"> Sxb, </w:t>
      </w:r>
      <w:r w:rsidRPr="00441CD0">
        <w:rPr>
          <w:rFonts w:eastAsia="SimSun"/>
          <w:lang w:val="en-US" w:eastAsia="zh-CN"/>
        </w:rPr>
        <w:t xml:space="preserve">Sxc and N4 </w:t>
      </w:r>
      <w:r w:rsidRPr="00441CD0">
        <w:rPr>
          <w:rFonts w:eastAsia="SimSun"/>
          <w:lang w:val="fr-FR" w:eastAsia="zh-CN"/>
        </w:rPr>
        <w:t>interface by the UP function to report information</w:t>
      </w:r>
      <w:r w:rsidRPr="00441CD0">
        <w:rPr>
          <w:rFonts w:eastAsia="SimSun"/>
          <w:lang w:val="en-US" w:eastAsia="zh-CN"/>
        </w:rPr>
        <w:t xml:space="preserve"> to the CP function</w:t>
      </w:r>
      <w:r w:rsidRPr="00441CD0">
        <w:rPr>
          <w:rFonts w:eastAsia="SimSun"/>
          <w:lang w:val="fr-FR" w:eastAsia="zh-CN"/>
        </w:rPr>
        <w:t xml:space="preserve"> that is not specific to a PFCP session.</w:t>
      </w:r>
    </w:p>
    <w:p w14:paraId="684761F0"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.1.1-1: Information Element</w:t>
      </w:r>
      <w:r w:rsidRPr="00441CD0">
        <w:rPr>
          <w:rFonts w:eastAsia="SimSun"/>
          <w:lang w:eastAsia="zh-CN"/>
        </w:rPr>
        <w:t>s</w:t>
      </w:r>
      <w:r w:rsidRPr="00441CD0">
        <w:rPr>
          <w:rFonts w:eastAsia="SimSun"/>
        </w:rPr>
        <w:t xml:space="preserve"> 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764660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852A8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0BC431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165E9D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DC806C9"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B943A1" w14:textId="77777777" w:rsidR="00EE5860" w:rsidRPr="00441CD0" w:rsidRDefault="00EE5860" w:rsidP="00BB0E1F">
            <w:pPr>
              <w:pStyle w:val="TAH"/>
            </w:pPr>
            <w:r w:rsidRPr="00441CD0">
              <w:t>IE Type</w:t>
            </w:r>
          </w:p>
        </w:tc>
      </w:tr>
      <w:tr w:rsidR="00EE5860" w:rsidRPr="00441CD0" w14:paraId="037EC40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1AA319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C75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F75544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2DC21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7ABD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8B5476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80A2F7"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AF8BD31" w14:textId="77777777" w:rsidR="00EE5860" w:rsidRPr="00441CD0" w:rsidRDefault="00EE5860" w:rsidP="00BB0E1F">
            <w:pPr>
              <w:spacing w:after="0"/>
              <w:rPr>
                <w:rFonts w:ascii="Arial" w:hAnsi="Arial"/>
                <w:b/>
                <w:sz w:val="18"/>
                <w:lang w:val="x-none"/>
              </w:rPr>
            </w:pPr>
          </w:p>
        </w:tc>
      </w:tr>
      <w:tr w:rsidR="00EE5860" w:rsidRPr="00441CD0" w14:paraId="5C6DC4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327E4F" w14:textId="77777777" w:rsidR="00EE5860" w:rsidRPr="00441CD0" w:rsidRDefault="00EE5860" w:rsidP="00BB0E1F">
            <w:pPr>
              <w:pStyle w:val="TAL"/>
              <w:rPr>
                <w:lang w:val="x-none"/>
              </w:rPr>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792460A8"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39D0392"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399EB9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37A0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21C76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B5A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7FB3D5C" w14:textId="77777777" w:rsidR="00EE5860" w:rsidRPr="00441CD0" w:rsidRDefault="00EE5860" w:rsidP="00BB0E1F">
            <w:pPr>
              <w:pStyle w:val="TAC"/>
              <w:rPr>
                <w:lang w:val="x-none"/>
              </w:rPr>
            </w:pPr>
            <w:r w:rsidRPr="00441CD0">
              <w:t>Node ID</w:t>
            </w:r>
          </w:p>
        </w:tc>
      </w:tr>
      <w:tr w:rsidR="00EE5860" w:rsidRPr="00441CD0" w14:paraId="4EDB5F4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A2B248E" w14:textId="77777777" w:rsidR="00EE5860" w:rsidRPr="00441CD0" w:rsidRDefault="00EE5860" w:rsidP="00BB0E1F">
            <w:pPr>
              <w:pStyle w:val="TAL"/>
            </w:pPr>
            <w:r w:rsidRPr="00441CD0">
              <w:t>Node Report Type</w:t>
            </w:r>
          </w:p>
        </w:tc>
        <w:tc>
          <w:tcPr>
            <w:tcW w:w="336" w:type="dxa"/>
            <w:tcBorders>
              <w:top w:val="single" w:sz="4" w:space="0" w:color="auto"/>
              <w:left w:val="single" w:sz="4" w:space="0" w:color="auto"/>
              <w:bottom w:val="single" w:sz="4" w:space="0" w:color="auto"/>
              <w:right w:val="single" w:sz="4" w:space="0" w:color="auto"/>
            </w:tcBorders>
            <w:hideMark/>
          </w:tcPr>
          <w:p w14:paraId="64264515"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2B352D3E"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32156B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CDE9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749BC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8A165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88B02D" w14:textId="77777777" w:rsidR="00EE5860" w:rsidRPr="00441CD0" w:rsidRDefault="00EE5860" w:rsidP="00BB0E1F">
            <w:pPr>
              <w:pStyle w:val="TAC"/>
              <w:rPr>
                <w:lang w:val="x-none"/>
              </w:rPr>
            </w:pPr>
            <w:r w:rsidRPr="00441CD0">
              <w:t>Node Report Type</w:t>
            </w:r>
          </w:p>
        </w:tc>
      </w:tr>
      <w:tr w:rsidR="00EE5860" w:rsidRPr="00441CD0" w14:paraId="29B8A2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E2F1B8" w14:textId="77777777" w:rsidR="00EE5860" w:rsidRPr="00441CD0" w:rsidRDefault="00EE5860" w:rsidP="00BB0E1F">
            <w:pPr>
              <w:pStyle w:val="TAL"/>
            </w:pPr>
            <w:r w:rsidRPr="00441CD0">
              <w:t>User Plane Path Failure Report</w:t>
            </w:r>
          </w:p>
        </w:tc>
        <w:tc>
          <w:tcPr>
            <w:tcW w:w="336" w:type="dxa"/>
            <w:tcBorders>
              <w:top w:val="single" w:sz="4" w:space="0" w:color="auto"/>
              <w:left w:val="single" w:sz="4" w:space="0" w:color="auto"/>
              <w:bottom w:val="single" w:sz="4" w:space="0" w:color="auto"/>
              <w:right w:val="single" w:sz="4" w:space="0" w:color="auto"/>
            </w:tcBorders>
            <w:hideMark/>
          </w:tcPr>
          <w:p w14:paraId="2D601243"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59A955D3" w14:textId="77777777" w:rsidR="00EE5860" w:rsidRPr="00441CD0" w:rsidRDefault="00EE5860" w:rsidP="00BB0E1F">
            <w:pPr>
              <w:pStyle w:val="TAL"/>
            </w:pPr>
            <w:r w:rsidRPr="00441CD0">
              <w:t>This IE shall be present if the Node Report Type indicates a User Plane Path Failure Report.</w:t>
            </w:r>
          </w:p>
        </w:tc>
        <w:tc>
          <w:tcPr>
            <w:tcW w:w="370" w:type="dxa"/>
            <w:tcBorders>
              <w:top w:val="single" w:sz="4" w:space="0" w:color="auto"/>
              <w:left w:val="single" w:sz="4" w:space="0" w:color="auto"/>
              <w:bottom w:val="single" w:sz="4" w:space="0" w:color="auto"/>
              <w:right w:val="single" w:sz="4" w:space="0" w:color="auto"/>
            </w:tcBorders>
            <w:hideMark/>
          </w:tcPr>
          <w:p w14:paraId="504E76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1968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988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8A596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94ACDD" w14:textId="77777777" w:rsidR="00EE5860" w:rsidRPr="00441CD0" w:rsidRDefault="00EE5860" w:rsidP="00BB0E1F">
            <w:pPr>
              <w:pStyle w:val="TAC"/>
              <w:rPr>
                <w:lang w:val="x-none"/>
              </w:rPr>
            </w:pPr>
            <w:r w:rsidRPr="00441CD0">
              <w:t>User Plane Path Failure Report</w:t>
            </w:r>
          </w:p>
        </w:tc>
      </w:tr>
      <w:tr w:rsidR="00EE5860" w:rsidRPr="00441CD0" w14:paraId="73C6DC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3C3173" w14:textId="77777777" w:rsidR="00EE5860" w:rsidRPr="00441CD0" w:rsidRDefault="00EE5860" w:rsidP="00BB0E1F">
            <w:pPr>
              <w:pStyle w:val="TAL"/>
              <w:rPr>
                <w:lang w:val="fr-FR"/>
              </w:rPr>
            </w:pPr>
            <w:r w:rsidRPr="00441CD0">
              <w:rPr>
                <w:lang w:val="fr-FR"/>
              </w:rPr>
              <w:t>User Plane Path Recovery Report</w:t>
            </w:r>
          </w:p>
        </w:tc>
        <w:tc>
          <w:tcPr>
            <w:tcW w:w="336" w:type="dxa"/>
            <w:tcBorders>
              <w:top w:val="single" w:sz="4" w:space="0" w:color="auto"/>
              <w:left w:val="single" w:sz="4" w:space="0" w:color="auto"/>
              <w:bottom w:val="single" w:sz="4" w:space="0" w:color="auto"/>
              <w:right w:val="single" w:sz="4" w:space="0" w:color="auto"/>
            </w:tcBorders>
          </w:tcPr>
          <w:p w14:paraId="3F41DA4D" w14:textId="77777777" w:rsidR="00EE5860" w:rsidRPr="00441CD0" w:rsidRDefault="00EE5860" w:rsidP="00BB0E1F">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5C60876D" w14:textId="77777777" w:rsidR="00EE5860" w:rsidRPr="00441CD0" w:rsidRDefault="00EE5860" w:rsidP="00BB0E1F">
            <w:pPr>
              <w:pStyle w:val="TAL"/>
              <w:rPr>
                <w:lang w:val="fr-FR"/>
              </w:rPr>
            </w:pPr>
            <w:r w:rsidRPr="00441CD0">
              <w:rPr>
                <w:lang w:val="fr-FR"/>
              </w:rPr>
              <w:t>This IE shall be present if the Node Report Type indicates a User Plane Path Recovery Report.</w:t>
            </w:r>
          </w:p>
        </w:tc>
        <w:tc>
          <w:tcPr>
            <w:tcW w:w="370" w:type="dxa"/>
            <w:tcBorders>
              <w:top w:val="single" w:sz="4" w:space="0" w:color="auto"/>
              <w:left w:val="single" w:sz="4" w:space="0" w:color="auto"/>
              <w:bottom w:val="single" w:sz="4" w:space="0" w:color="auto"/>
              <w:right w:val="single" w:sz="4" w:space="0" w:color="auto"/>
            </w:tcBorders>
          </w:tcPr>
          <w:p w14:paraId="7E383710"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4DA5522E"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5A4E81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D6A68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5BFA26D" w14:textId="77777777" w:rsidR="00EE5860" w:rsidRPr="00441CD0" w:rsidRDefault="00EE5860" w:rsidP="00BB0E1F">
            <w:pPr>
              <w:pStyle w:val="TAC"/>
              <w:rPr>
                <w:lang w:val="fr-FR"/>
              </w:rPr>
            </w:pPr>
            <w:r w:rsidRPr="00441CD0">
              <w:rPr>
                <w:lang w:val="fr-FR"/>
              </w:rPr>
              <w:t>User Plane Path Recovery Report</w:t>
            </w:r>
          </w:p>
        </w:tc>
      </w:tr>
      <w:tr w:rsidR="00EE5860" w:rsidRPr="00441CD0" w14:paraId="5751C0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EF6CD9A" w14:textId="77777777" w:rsidR="00EE5860" w:rsidRPr="00441CD0" w:rsidRDefault="00EE5860" w:rsidP="00BB0E1F">
            <w:pPr>
              <w:pStyle w:val="TAL"/>
              <w:rPr>
                <w:lang w:val="fr-FR"/>
              </w:rPr>
            </w:pPr>
            <w:r w:rsidRPr="00441CD0">
              <w:rPr>
                <w:lang w:val="fr-FR"/>
              </w:rPr>
              <w:t>Clock Drift Report</w:t>
            </w:r>
          </w:p>
        </w:tc>
        <w:tc>
          <w:tcPr>
            <w:tcW w:w="336" w:type="dxa"/>
            <w:tcBorders>
              <w:top w:val="single" w:sz="4" w:space="0" w:color="auto"/>
              <w:left w:val="single" w:sz="4" w:space="0" w:color="auto"/>
              <w:bottom w:val="single" w:sz="4" w:space="0" w:color="auto"/>
              <w:right w:val="single" w:sz="4" w:space="0" w:color="auto"/>
            </w:tcBorders>
          </w:tcPr>
          <w:p w14:paraId="4D3A6609" w14:textId="77777777" w:rsidR="00EE5860" w:rsidRPr="00441CD0" w:rsidRDefault="00EE5860" w:rsidP="00BB0E1F">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54693FFC" w14:textId="77777777" w:rsidR="00EE5860" w:rsidRPr="00441CD0" w:rsidRDefault="00EE5860" w:rsidP="00BB0E1F">
            <w:pPr>
              <w:pStyle w:val="TAL"/>
              <w:rPr>
                <w:lang w:val="fr-FR"/>
              </w:rPr>
            </w:pPr>
            <w:r w:rsidRPr="00441CD0">
              <w:rPr>
                <w:lang w:val="fr-FR"/>
              </w:rPr>
              <w:t>This IE shall be present if the Node Report Type indicates a Clock Drift Report.</w:t>
            </w:r>
          </w:p>
          <w:p w14:paraId="64C882C8" w14:textId="77777777" w:rsidR="00EE5860" w:rsidRPr="00441CD0" w:rsidRDefault="00EE5860" w:rsidP="00BB0E1F">
            <w:pPr>
              <w:pStyle w:val="TAL"/>
              <w:rPr>
                <w:lang w:val="fr-FR"/>
              </w:rPr>
            </w:pPr>
            <w:r w:rsidRPr="00441CD0">
              <w:rPr>
                <w:lang w:val="fr-FR" w:eastAsia="ja-JP"/>
              </w:rPr>
              <w:t>More than one IE with this type may be included to send Clock Drift Reports for different TSN Time Domain Numbers.</w:t>
            </w:r>
          </w:p>
        </w:tc>
        <w:tc>
          <w:tcPr>
            <w:tcW w:w="370" w:type="dxa"/>
            <w:tcBorders>
              <w:top w:val="single" w:sz="4" w:space="0" w:color="auto"/>
              <w:left w:val="single" w:sz="4" w:space="0" w:color="auto"/>
              <w:bottom w:val="single" w:sz="4" w:space="0" w:color="auto"/>
              <w:right w:val="single" w:sz="4" w:space="0" w:color="auto"/>
            </w:tcBorders>
          </w:tcPr>
          <w:p w14:paraId="7B4E237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FB4AE1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1881C1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DAAC04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9F2B6D" w14:textId="77777777" w:rsidR="00EE5860" w:rsidRPr="00441CD0" w:rsidRDefault="00EE5860" w:rsidP="00BB0E1F">
            <w:pPr>
              <w:pStyle w:val="TAC"/>
              <w:rPr>
                <w:lang w:val="fr-FR"/>
              </w:rPr>
            </w:pPr>
            <w:r w:rsidRPr="00441CD0">
              <w:rPr>
                <w:lang w:val="fr-FR"/>
              </w:rPr>
              <w:t>Clock Drift Report</w:t>
            </w:r>
          </w:p>
        </w:tc>
      </w:tr>
      <w:tr w:rsidR="00EE5860" w:rsidRPr="00441CD0" w14:paraId="2CAF1E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66407A3" w14:textId="77777777" w:rsidR="00EE5860" w:rsidRPr="00441CD0" w:rsidRDefault="00EE5860" w:rsidP="00BB0E1F">
            <w:pPr>
              <w:pStyle w:val="TAL"/>
            </w:pPr>
            <w:r w:rsidRPr="00441CD0">
              <w:t>GTP-U Path QoS Report</w:t>
            </w:r>
          </w:p>
        </w:tc>
        <w:tc>
          <w:tcPr>
            <w:tcW w:w="336" w:type="dxa"/>
            <w:tcBorders>
              <w:top w:val="single" w:sz="4" w:space="0" w:color="auto"/>
              <w:left w:val="single" w:sz="4" w:space="0" w:color="auto"/>
              <w:bottom w:val="single" w:sz="4" w:space="0" w:color="auto"/>
              <w:right w:val="single" w:sz="4" w:space="0" w:color="auto"/>
            </w:tcBorders>
          </w:tcPr>
          <w:p w14:paraId="7685DE7D"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08B55F5E" w14:textId="77777777" w:rsidR="00EE5860" w:rsidRPr="00441CD0" w:rsidRDefault="00EE5860" w:rsidP="00BB0E1F">
            <w:pPr>
              <w:pStyle w:val="TAL"/>
            </w:pPr>
            <w:r w:rsidRPr="00441CD0">
              <w:t>This IE shall be present if the Node Report Type indicates a GTP-U Path QoS Report.</w:t>
            </w:r>
          </w:p>
          <w:p w14:paraId="311859AA" w14:textId="77777777" w:rsidR="00EE5860" w:rsidRPr="00441CD0" w:rsidRDefault="00EE5860" w:rsidP="00BB0E1F">
            <w:pPr>
              <w:pStyle w:val="TAL"/>
            </w:pPr>
            <w:r w:rsidRPr="00441CD0">
              <w:t>More than one IE with this type may be included to represent multiple remote GTP-U peers for which QoS information is reported.</w:t>
            </w:r>
          </w:p>
        </w:tc>
        <w:tc>
          <w:tcPr>
            <w:tcW w:w="370" w:type="dxa"/>
            <w:tcBorders>
              <w:top w:val="single" w:sz="4" w:space="0" w:color="auto"/>
              <w:left w:val="single" w:sz="4" w:space="0" w:color="auto"/>
              <w:bottom w:val="single" w:sz="4" w:space="0" w:color="auto"/>
              <w:right w:val="single" w:sz="4" w:space="0" w:color="auto"/>
            </w:tcBorders>
          </w:tcPr>
          <w:p w14:paraId="0E34914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1B6CF7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D423E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1519F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61DEDA" w14:textId="77777777" w:rsidR="00EE5860" w:rsidRPr="00441CD0" w:rsidRDefault="00EE5860" w:rsidP="00BB0E1F">
            <w:pPr>
              <w:pStyle w:val="TAC"/>
            </w:pPr>
            <w:r w:rsidRPr="00441CD0">
              <w:t>GTP-U Path QoS Report</w:t>
            </w:r>
          </w:p>
        </w:tc>
      </w:tr>
    </w:tbl>
    <w:p w14:paraId="553B5F26" w14:textId="77777777" w:rsidR="00EE5860" w:rsidRPr="00441CD0" w:rsidRDefault="00EE5860" w:rsidP="00EE5860">
      <w:pPr>
        <w:rPr>
          <w:rFonts w:eastAsia="SimSun"/>
          <w:lang w:val="en-US"/>
        </w:rPr>
      </w:pPr>
    </w:p>
    <w:p w14:paraId="61BE25DF" w14:textId="77777777" w:rsidR="00EE5860" w:rsidRPr="00441CD0" w:rsidRDefault="00EE5860" w:rsidP="00EE5860">
      <w:pPr>
        <w:pStyle w:val="Heading5"/>
        <w:rPr>
          <w:rFonts w:eastAsia="SimSun"/>
          <w:lang w:val="en-US"/>
        </w:rPr>
      </w:pPr>
      <w:bookmarkStart w:id="3817" w:name="_Toc19717275"/>
      <w:bookmarkStart w:id="3818" w:name="_Toc27490761"/>
      <w:bookmarkStart w:id="3819" w:name="_Toc27557054"/>
      <w:bookmarkStart w:id="3820" w:name="_Toc27723971"/>
      <w:bookmarkStart w:id="3821" w:name="_Toc36031043"/>
      <w:bookmarkStart w:id="3822" w:name="_Toc36042963"/>
      <w:bookmarkStart w:id="3823" w:name="_Toc36814288"/>
      <w:bookmarkStart w:id="3824" w:name="_Toc44689142"/>
      <w:bookmarkStart w:id="3825" w:name="_Toc44923896"/>
      <w:bookmarkStart w:id="3826" w:name="_Toc51860866"/>
      <w:bookmarkStart w:id="3827" w:name="_Toc57930637"/>
      <w:bookmarkStart w:id="3828" w:name="_Toc57931267"/>
      <w:bookmarkStart w:id="3829" w:name="_Toc67499659"/>
      <w:r w:rsidRPr="00441CD0">
        <w:rPr>
          <w:rFonts w:eastAsia="SimSun"/>
          <w:lang w:val="en-US"/>
        </w:rPr>
        <w:t>7.4.5.1.2</w:t>
      </w:r>
      <w:r w:rsidRPr="00441CD0">
        <w:rPr>
          <w:rFonts w:eastAsia="SimSun"/>
          <w:lang w:val="en-US"/>
        </w:rPr>
        <w:tab/>
        <w:t>User Plane Path Failure Report IE within PFCP Node Report Request</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56BFB985" w14:textId="77777777" w:rsidR="00EE5860" w:rsidRPr="00441CD0" w:rsidRDefault="00EE5860" w:rsidP="00EE5860">
      <w:pPr>
        <w:pStyle w:val="TH"/>
        <w:outlineLvl w:val="0"/>
        <w:rPr>
          <w:lang w:val="en-US"/>
        </w:rPr>
      </w:pPr>
      <w:r w:rsidRPr="00441CD0">
        <w:t>Table 7.4.5.1.2-1: User Plane Path Failure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462236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43D178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BC8BAF"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A4772CC"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20BB4C1" w14:textId="77777777" w:rsidR="00EE5860" w:rsidRPr="00441CD0" w:rsidRDefault="00EE5860" w:rsidP="00BB0E1F">
            <w:pPr>
              <w:pStyle w:val="TAC"/>
              <w:rPr>
                <w:lang w:val="en-US"/>
              </w:rPr>
            </w:pPr>
            <w:r w:rsidRPr="00441CD0">
              <w:rPr>
                <w:lang w:val="en-US"/>
              </w:rPr>
              <w:t>User Plane Path Failure Report</w:t>
            </w:r>
            <w:r w:rsidRPr="00441CD0">
              <w:rPr>
                <w:lang w:val="fr-FR"/>
              </w:rPr>
              <w:t xml:space="preserve"> IE Type = </w:t>
            </w:r>
            <w:r w:rsidRPr="00441CD0">
              <w:rPr>
                <w:lang w:val="en-US"/>
              </w:rPr>
              <w:t>102</w:t>
            </w:r>
            <w:r w:rsidRPr="00441CD0">
              <w:rPr>
                <w:lang w:val="fr-FR"/>
              </w:rPr>
              <w:t xml:space="preserve"> (decimal)</w:t>
            </w:r>
          </w:p>
        </w:tc>
      </w:tr>
      <w:tr w:rsidR="00EE5860" w:rsidRPr="00441CD0" w14:paraId="41C7AF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987B22E"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5CB576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74E47882"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BF0039E" w14:textId="77777777" w:rsidR="00EE5860" w:rsidRPr="00441CD0" w:rsidRDefault="00EE5860" w:rsidP="00BB0E1F">
            <w:pPr>
              <w:pStyle w:val="TAC"/>
            </w:pPr>
            <w:r w:rsidRPr="00441CD0">
              <w:t>Length = n</w:t>
            </w:r>
          </w:p>
        </w:tc>
      </w:tr>
      <w:tr w:rsidR="00EE5860" w:rsidRPr="00441CD0" w14:paraId="5A1B738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4B4BD6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4D251D6"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39A54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A9E4C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ABAC4C5" w14:textId="77777777" w:rsidR="00EE5860" w:rsidRPr="00441CD0" w:rsidRDefault="00EE5860" w:rsidP="00BB0E1F">
            <w:pPr>
              <w:pStyle w:val="TAH"/>
            </w:pPr>
            <w:r w:rsidRPr="00441CD0">
              <w:t>IE Type</w:t>
            </w:r>
          </w:p>
        </w:tc>
      </w:tr>
      <w:tr w:rsidR="00EE5860" w:rsidRPr="00441CD0" w14:paraId="10AF785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D25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0145FF" w14:textId="77777777" w:rsidR="00EE5860" w:rsidRPr="00441CD0" w:rsidRDefault="00EE5860" w:rsidP="00BB0E1F">
            <w:pPr>
              <w:spacing w:after="0"/>
              <w:rPr>
                <w:rFonts w:ascii="Arial" w:hAnsi="Arial"/>
                <w:b/>
                <w:sz w:val="18"/>
                <w:lang w:val="x-none"/>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08E736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920F2C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00EB90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FDDEBC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FAA489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2B0B8D4" w14:textId="77777777" w:rsidR="00EE5860" w:rsidRPr="00441CD0" w:rsidRDefault="00EE5860" w:rsidP="00BB0E1F">
            <w:pPr>
              <w:spacing w:after="0"/>
              <w:rPr>
                <w:rFonts w:ascii="Arial" w:hAnsi="Arial"/>
                <w:b/>
                <w:sz w:val="18"/>
                <w:lang w:val="x-none"/>
              </w:rPr>
            </w:pPr>
          </w:p>
        </w:tc>
      </w:tr>
      <w:tr w:rsidR="00EE5860" w:rsidRPr="00441CD0" w14:paraId="7177DFC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A8FEA5"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0C3DD3A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AECE9EF" w14:textId="77777777" w:rsidR="00EE5860" w:rsidRPr="00441CD0" w:rsidRDefault="00EE5860" w:rsidP="00BB0E1F">
            <w:pPr>
              <w:pStyle w:val="TAL"/>
            </w:pPr>
            <w:r w:rsidRPr="00441CD0">
              <w:t>This IE shall include the IP address of the remote GTP-U peer towards which a user plane path failure has been detected.</w:t>
            </w:r>
          </w:p>
          <w:p w14:paraId="2DD747DF" w14:textId="77777777" w:rsidR="00EE5860" w:rsidRPr="00441CD0" w:rsidRDefault="00EE5860" w:rsidP="00BB0E1F">
            <w:pPr>
              <w:pStyle w:val="TAL"/>
            </w:pPr>
            <w:r w:rsidRPr="00441CD0">
              <w:t>More than one IE with this type may be included to represent multiple remote GTP-U peers towards which a user plane path failure has been detected.</w:t>
            </w:r>
          </w:p>
        </w:tc>
        <w:tc>
          <w:tcPr>
            <w:tcW w:w="370" w:type="dxa"/>
            <w:tcBorders>
              <w:top w:val="single" w:sz="4" w:space="0" w:color="auto"/>
              <w:left w:val="single" w:sz="4" w:space="0" w:color="auto"/>
              <w:bottom w:val="single" w:sz="4" w:space="0" w:color="auto"/>
              <w:right w:val="single" w:sz="4" w:space="0" w:color="auto"/>
            </w:tcBorders>
            <w:hideMark/>
          </w:tcPr>
          <w:p w14:paraId="36ED0B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EED96B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BC04D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12401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2325F1E" w14:textId="77777777" w:rsidR="00EE5860" w:rsidRPr="00441CD0" w:rsidRDefault="00EE5860" w:rsidP="00BB0E1F">
            <w:pPr>
              <w:pStyle w:val="TAC"/>
              <w:rPr>
                <w:lang w:val="x-none"/>
              </w:rPr>
            </w:pPr>
            <w:r w:rsidRPr="00441CD0">
              <w:t>Remote GTP-U Peer</w:t>
            </w:r>
          </w:p>
        </w:tc>
      </w:tr>
    </w:tbl>
    <w:p w14:paraId="1ED0EC5A" w14:textId="77777777" w:rsidR="00EE5860" w:rsidRPr="00441CD0" w:rsidRDefault="00EE5860" w:rsidP="00EE5860">
      <w:pPr>
        <w:rPr>
          <w:rFonts w:eastAsia="SimSun"/>
          <w:lang w:val="en-US"/>
        </w:rPr>
      </w:pPr>
    </w:p>
    <w:p w14:paraId="5007F35D" w14:textId="77777777" w:rsidR="00EE5860" w:rsidRPr="00441CD0" w:rsidRDefault="00EE5860" w:rsidP="00EE5860">
      <w:pPr>
        <w:pStyle w:val="Heading5"/>
        <w:rPr>
          <w:rFonts w:eastAsia="SimSun"/>
          <w:lang w:val="en-US"/>
        </w:rPr>
      </w:pPr>
      <w:bookmarkStart w:id="3830" w:name="_Toc27490762"/>
      <w:bookmarkStart w:id="3831" w:name="_Toc27557055"/>
      <w:bookmarkStart w:id="3832" w:name="_Toc27723972"/>
      <w:bookmarkStart w:id="3833" w:name="_Toc36031044"/>
      <w:bookmarkStart w:id="3834" w:name="_Toc36042964"/>
      <w:bookmarkStart w:id="3835" w:name="_Toc36814289"/>
      <w:bookmarkStart w:id="3836" w:name="_Toc44689143"/>
      <w:bookmarkStart w:id="3837" w:name="_Toc44923897"/>
      <w:bookmarkStart w:id="3838" w:name="_Toc51860867"/>
      <w:bookmarkStart w:id="3839" w:name="_Toc57930638"/>
      <w:bookmarkStart w:id="3840" w:name="_Toc57931268"/>
      <w:bookmarkStart w:id="3841" w:name="_Toc67499660"/>
      <w:r w:rsidRPr="00441CD0">
        <w:rPr>
          <w:rFonts w:eastAsia="SimSun"/>
          <w:lang w:val="en-US"/>
        </w:rPr>
        <w:t>7.4.5.1.3</w:t>
      </w:r>
      <w:r w:rsidRPr="00441CD0">
        <w:rPr>
          <w:rFonts w:eastAsia="SimSun"/>
          <w:lang w:val="en-US"/>
        </w:rPr>
        <w:tab/>
        <w:t>User Plane Path Recovery Report IE within PFCP Node Report Request</w:t>
      </w:r>
      <w:bookmarkEnd w:id="3830"/>
      <w:bookmarkEnd w:id="3831"/>
      <w:bookmarkEnd w:id="3832"/>
      <w:bookmarkEnd w:id="3833"/>
      <w:bookmarkEnd w:id="3834"/>
      <w:bookmarkEnd w:id="3835"/>
      <w:bookmarkEnd w:id="3836"/>
      <w:bookmarkEnd w:id="3837"/>
      <w:bookmarkEnd w:id="3838"/>
      <w:bookmarkEnd w:id="3839"/>
      <w:bookmarkEnd w:id="3840"/>
      <w:bookmarkEnd w:id="3841"/>
    </w:p>
    <w:p w14:paraId="5C10193D" w14:textId="77777777" w:rsidR="00EE5860" w:rsidRPr="00441CD0" w:rsidRDefault="00EE5860" w:rsidP="00EE5860">
      <w:pPr>
        <w:pStyle w:val="TH"/>
        <w:outlineLvl w:val="0"/>
        <w:rPr>
          <w:lang w:val="en-US"/>
        </w:rPr>
      </w:pPr>
      <w:r w:rsidRPr="00441CD0">
        <w:t xml:space="preserve">Table 7.4.5.1.3-1: User Plane Path </w:t>
      </w:r>
      <w:r w:rsidRPr="00441CD0">
        <w:rPr>
          <w:rFonts w:eastAsia="SimSun"/>
          <w:lang w:val="en-US"/>
        </w:rPr>
        <w:t xml:space="preserve">Recovery </w:t>
      </w:r>
      <w:r w:rsidRPr="00441CD0">
        <w:t>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5720E75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52CE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BB94BEE"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5EA2960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E6300C2" w14:textId="77777777" w:rsidR="00EE5860" w:rsidRPr="00441CD0" w:rsidRDefault="00EE5860" w:rsidP="00BB0E1F">
            <w:pPr>
              <w:pStyle w:val="TAC"/>
              <w:rPr>
                <w:lang w:val="en-US"/>
              </w:rPr>
            </w:pPr>
            <w:r w:rsidRPr="00441CD0">
              <w:rPr>
                <w:lang w:val="en-US"/>
              </w:rPr>
              <w:t xml:space="preserve">User Plane Path </w:t>
            </w:r>
            <w:r w:rsidRPr="00441CD0">
              <w:rPr>
                <w:rFonts w:eastAsia="SimSun"/>
                <w:lang w:val="en-US"/>
              </w:rPr>
              <w:t xml:space="preserve">Recovery </w:t>
            </w:r>
            <w:r w:rsidRPr="00441CD0">
              <w:rPr>
                <w:lang w:val="en-US"/>
              </w:rPr>
              <w:t>Report</w:t>
            </w:r>
            <w:r w:rsidRPr="00441CD0">
              <w:rPr>
                <w:lang w:val="fr-FR"/>
              </w:rPr>
              <w:t xml:space="preserve"> IE Type = </w:t>
            </w:r>
            <w:r w:rsidRPr="00441CD0">
              <w:rPr>
                <w:lang w:val="en-US"/>
              </w:rPr>
              <w:t>187</w:t>
            </w:r>
            <w:r w:rsidRPr="00441CD0">
              <w:rPr>
                <w:lang w:val="fr-FR"/>
              </w:rPr>
              <w:t xml:space="preserve"> (decimal)</w:t>
            </w:r>
          </w:p>
        </w:tc>
      </w:tr>
      <w:tr w:rsidR="00EE5860" w:rsidRPr="00441CD0" w14:paraId="3A12F8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58F9A3"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46D98B1"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B8773CC" w14:textId="77777777" w:rsidR="00EE5860" w:rsidRPr="00441CD0" w:rsidRDefault="00EE5860" w:rsidP="00BB0E1F">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6724D7A" w14:textId="77777777" w:rsidR="00EE5860" w:rsidRPr="00441CD0" w:rsidRDefault="00EE5860" w:rsidP="00BB0E1F">
            <w:pPr>
              <w:pStyle w:val="TAC"/>
              <w:rPr>
                <w:lang w:val="fr-FR"/>
              </w:rPr>
            </w:pPr>
            <w:r w:rsidRPr="00441CD0">
              <w:rPr>
                <w:lang w:val="fr-FR"/>
              </w:rPr>
              <w:t>Length = n</w:t>
            </w:r>
          </w:p>
        </w:tc>
      </w:tr>
      <w:tr w:rsidR="00EE5860" w:rsidRPr="00441CD0" w14:paraId="1A49374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4CA41D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4C6404" w14:textId="77777777" w:rsidR="00EE5860" w:rsidRPr="00441CD0" w:rsidRDefault="00EE5860" w:rsidP="00BB0E1F">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3A5CCE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B2F037"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DB66B90" w14:textId="77777777" w:rsidR="00EE5860" w:rsidRPr="00441CD0" w:rsidRDefault="00EE5860" w:rsidP="00BB0E1F">
            <w:pPr>
              <w:pStyle w:val="TAH"/>
              <w:rPr>
                <w:lang w:val="fr-FR"/>
              </w:rPr>
            </w:pPr>
            <w:r w:rsidRPr="00441CD0">
              <w:rPr>
                <w:lang w:val="fr-FR"/>
              </w:rPr>
              <w:t>IE Type</w:t>
            </w:r>
          </w:p>
        </w:tc>
      </w:tr>
      <w:tr w:rsidR="00EE5860" w:rsidRPr="00441CD0" w14:paraId="7FEFED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DA489B"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20236C" w14:textId="77777777" w:rsidR="00EE5860" w:rsidRPr="00441CD0" w:rsidRDefault="00EE5860" w:rsidP="00BB0E1F">
            <w:pPr>
              <w:spacing w:after="0"/>
              <w:rPr>
                <w:rFonts w:ascii="Arial" w:hAnsi="Arial"/>
                <w:b/>
                <w:sz w:val="18"/>
                <w:lang w:val="fr-FR"/>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45FBBA27"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52154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ABEB56E"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114313F5"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55614D0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D614FD" w14:textId="77777777" w:rsidR="00EE5860" w:rsidRPr="00441CD0" w:rsidRDefault="00EE5860" w:rsidP="00BB0E1F">
            <w:pPr>
              <w:spacing w:after="0"/>
              <w:rPr>
                <w:rFonts w:ascii="Arial" w:hAnsi="Arial"/>
                <w:b/>
                <w:sz w:val="18"/>
                <w:lang w:val="fr-FR"/>
              </w:rPr>
            </w:pPr>
          </w:p>
        </w:tc>
      </w:tr>
      <w:tr w:rsidR="00EE5860" w:rsidRPr="00441CD0" w14:paraId="58DD5A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2866F0A" w14:textId="77777777" w:rsidR="00EE5860" w:rsidRPr="00441CD0" w:rsidRDefault="00EE5860" w:rsidP="00BB0E1F">
            <w:pPr>
              <w:pStyle w:val="TAL"/>
              <w:rPr>
                <w:lang w:val="fr-FR"/>
              </w:rPr>
            </w:pPr>
            <w:r w:rsidRPr="00441CD0">
              <w:rPr>
                <w:lang w:val="fr-FR"/>
              </w:rPr>
              <w:lastRenderedPageBreak/>
              <w:t>Remote GTP-U Peer</w:t>
            </w:r>
          </w:p>
        </w:tc>
        <w:tc>
          <w:tcPr>
            <w:tcW w:w="336" w:type="dxa"/>
            <w:tcBorders>
              <w:top w:val="single" w:sz="4" w:space="0" w:color="auto"/>
              <w:left w:val="single" w:sz="4" w:space="0" w:color="auto"/>
              <w:bottom w:val="single" w:sz="4" w:space="0" w:color="auto"/>
              <w:right w:val="single" w:sz="4" w:space="0" w:color="auto"/>
            </w:tcBorders>
            <w:hideMark/>
          </w:tcPr>
          <w:p w14:paraId="6A5EAE6B" w14:textId="77777777" w:rsidR="00EE5860" w:rsidRPr="00441CD0" w:rsidRDefault="00EE5860" w:rsidP="00BB0E1F">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562C44" w14:textId="77777777" w:rsidR="00EE5860" w:rsidRPr="00441CD0" w:rsidRDefault="00EE5860" w:rsidP="00BB0E1F">
            <w:pPr>
              <w:pStyle w:val="TAL"/>
              <w:rPr>
                <w:lang w:val="fr-FR"/>
              </w:rPr>
            </w:pPr>
            <w:r w:rsidRPr="00441CD0">
              <w:rPr>
                <w:lang w:val="fr-FR"/>
              </w:rPr>
              <w:t>This IE shall include the IP address of the remote GTP-U peer towards which user plane path failure was reported and then the path has recovered within an operator configurable maximum path failure duration (see clause</w:t>
            </w:r>
            <w:r>
              <w:rPr>
                <w:lang w:val="fr-FR"/>
              </w:rPr>
              <w:t> </w:t>
            </w:r>
            <w:r w:rsidRPr="00441CD0">
              <w:rPr>
                <w:lang w:val="fr-FR"/>
              </w:rPr>
              <w:t>20.3.4 in 3GPP TS 23.007 [24] and clause</w:t>
            </w:r>
            <w:r>
              <w:rPr>
                <w:lang w:val="fr-FR"/>
              </w:rPr>
              <w:t> </w:t>
            </w:r>
            <w:r w:rsidRPr="00441CD0">
              <w:rPr>
                <w:lang w:val="fr-FR"/>
              </w:rPr>
              <w:t>5.4 in 3GPP TS 23.527 [40]).</w:t>
            </w:r>
          </w:p>
          <w:p w14:paraId="7DED0E08" w14:textId="77777777" w:rsidR="00EE5860" w:rsidRPr="00441CD0" w:rsidRDefault="00EE5860" w:rsidP="00BB0E1F">
            <w:pPr>
              <w:pStyle w:val="TAL"/>
              <w:rPr>
                <w:lang w:val="fr-FR"/>
              </w:rPr>
            </w:pPr>
            <w:r w:rsidRPr="00441CD0">
              <w:rPr>
                <w:lang w:val="fr-FR"/>
              </w:rPr>
              <w:t>More than one IE with this type may be included to represent multiple remote GTP-U peers towards which a user plane path has recovered.</w:t>
            </w:r>
          </w:p>
        </w:tc>
        <w:tc>
          <w:tcPr>
            <w:tcW w:w="370" w:type="dxa"/>
            <w:tcBorders>
              <w:top w:val="single" w:sz="4" w:space="0" w:color="auto"/>
              <w:left w:val="single" w:sz="4" w:space="0" w:color="auto"/>
              <w:bottom w:val="single" w:sz="4" w:space="0" w:color="auto"/>
              <w:right w:val="single" w:sz="4" w:space="0" w:color="auto"/>
            </w:tcBorders>
            <w:hideMark/>
          </w:tcPr>
          <w:p w14:paraId="0A404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EF9AC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B5108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B987D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E9DDABE" w14:textId="77777777" w:rsidR="00EE5860" w:rsidRPr="00441CD0" w:rsidRDefault="00EE5860" w:rsidP="00BB0E1F">
            <w:pPr>
              <w:pStyle w:val="TAC"/>
              <w:rPr>
                <w:lang w:val="fr-FR"/>
              </w:rPr>
            </w:pPr>
            <w:r w:rsidRPr="00441CD0">
              <w:rPr>
                <w:lang w:val="fr-FR"/>
              </w:rPr>
              <w:t>Remote GTP-U Peer</w:t>
            </w:r>
          </w:p>
        </w:tc>
      </w:tr>
    </w:tbl>
    <w:p w14:paraId="3ED2ADEF" w14:textId="77777777" w:rsidR="00EE5860" w:rsidRPr="00441CD0" w:rsidRDefault="00EE5860" w:rsidP="00EE5860">
      <w:pPr>
        <w:rPr>
          <w:rFonts w:eastAsia="SimSun"/>
          <w:lang w:val="en-US"/>
        </w:rPr>
      </w:pPr>
    </w:p>
    <w:p w14:paraId="33676DEF" w14:textId="77777777" w:rsidR="00EE5860" w:rsidRPr="00441CD0" w:rsidRDefault="00EE5860" w:rsidP="00EE5860">
      <w:pPr>
        <w:pStyle w:val="Heading5"/>
        <w:rPr>
          <w:rFonts w:eastAsia="SimSun"/>
          <w:lang w:val="en-US"/>
        </w:rPr>
      </w:pPr>
      <w:bookmarkStart w:id="3842" w:name="_Toc27490763"/>
      <w:bookmarkStart w:id="3843" w:name="_Toc27557056"/>
      <w:bookmarkStart w:id="3844" w:name="_Toc27723973"/>
      <w:bookmarkStart w:id="3845" w:name="_Toc36031045"/>
      <w:bookmarkStart w:id="3846" w:name="_Toc36042965"/>
      <w:bookmarkStart w:id="3847" w:name="_Toc36814290"/>
      <w:bookmarkStart w:id="3848" w:name="_Toc44689144"/>
      <w:bookmarkStart w:id="3849" w:name="_Toc44923898"/>
      <w:bookmarkStart w:id="3850" w:name="_Toc51860868"/>
      <w:bookmarkStart w:id="3851" w:name="_Toc57930639"/>
      <w:bookmarkStart w:id="3852" w:name="_Toc57931269"/>
      <w:bookmarkStart w:id="3853" w:name="_Toc67499661"/>
      <w:r w:rsidRPr="00441CD0">
        <w:rPr>
          <w:rFonts w:eastAsia="SimSun"/>
          <w:lang w:val="en-US"/>
        </w:rPr>
        <w:t>7.4.5.1.4</w:t>
      </w:r>
      <w:r w:rsidRPr="00441CD0">
        <w:rPr>
          <w:rFonts w:eastAsia="SimSun"/>
          <w:lang w:val="en-US"/>
        </w:rPr>
        <w:tab/>
        <w:t>Clock Drift Report IE within PFCP Node Report Request</w:t>
      </w:r>
      <w:bookmarkEnd w:id="3842"/>
      <w:bookmarkEnd w:id="3843"/>
      <w:bookmarkEnd w:id="3844"/>
      <w:bookmarkEnd w:id="3845"/>
      <w:bookmarkEnd w:id="3846"/>
      <w:bookmarkEnd w:id="3847"/>
      <w:bookmarkEnd w:id="3848"/>
      <w:bookmarkEnd w:id="3849"/>
      <w:bookmarkEnd w:id="3850"/>
      <w:bookmarkEnd w:id="3851"/>
      <w:bookmarkEnd w:id="3852"/>
      <w:bookmarkEnd w:id="3853"/>
    </w:p>
    <w:p w14:paraId="21F147F0" w14:textId="77777777" w:rsidR="00EE5860" w:rsidRPr="00441CD0" w:rsidRDefault="00EE5860" w:rsidP="00EE5860">
      <w:pPr>
        <w:pStyle w:val="TH"/>
        <w:outlineLvl w:val="0"/>
        <w:rPr>
          <w:lang w:val="en-US"/>
        </w:rPr>
      </w:pPr>
      <w:r w:rsidRPr="00441CD0">
        <w:t>Table 7.4.5.1.4-1: Clock Drift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DBC370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617B0F"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6BAC31D"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5DC397A" w14:textId="77777777" w:rsidR="00EE5860" w:rsidRPr="00441CD0" w:rsidRDefault="00EE5860" w:rsidP="00BB0E1F">
            <w:pPr>
              <w:pStyle w:val="TAC"/>
              <w:rPr>
                <w:lang w:val="en-US"/>
              </w:rPr>
            </w:pPr>
          </w:p>
        </w:tc>
        <w:tc>
          <w:tcPr>
            <w:tcW w:w="7187" w:type="dxa"/>
            <w:gridSpan w:val="6"/>
            <w:tcBorders>
              <w:top w:val="single" w:sz="4" w:space="0" w:color="auto"/>
              <w:left w:val="nil"/>
              <w:bottom w:val="single" w:sz="4" w:space="0" w:color="auto"/>
              <w:right w:val="single" w:sz="4" w:space="0" w:color="auto"/>
            </w:tcBorders>
            <w:shd w:val="clear" w:color="auto" w:fill="D9D9D9"/>
            <w:hideMark/>
          </w:tcPr>
          <w:p w14:paraId="1C95E699" w14:textId="77777777" w:rsidR="00EE5860" w:rsidRPr="00441CD0" w:rsidRDefault="00EE5860" w:rsidP="00BB0E1F">
            <w:pPr>
              <w:pStyle w:val="TAC"/>
              <w:rPr>
                <w:lang w:val="en-US"/>
              </w:rPr>
            </w:pPr>
            <w:r w:rsidRPr="00441CD0">
              <w:rPr>
                <w:lang w:val="en-US"/>
              </w:rPr>
              <w:t>Clock Drift Report</w:t>
            </w:r>
            <w:r w:rsidRPr="00441CD0">
              <w:rPr>
                <w:lang w:val="fr-FR"/>
              </w:rPr>
              <w:t xml:space="preserve"> IE Type = </w:t>
            </w:r>
            <w:r w:rsidRPr="00441CD0">
              <w:rPr>
                <w:lang w:val="en-US"/>
              </w:rPr>
              <w:t>205</w:t>
            </w:r>
            <w:r w:rsidRPr="00441CD0">
              <w:rPr>
                <w:lang w:val="fr-FR"/>
              </w:rPr>
              <w:t xml:space="preserve"> (decimal)</w:t>
            </w:r>
          </w:p>
        </w:tc>
      </w:tr>
      <w:tr w:rsidR="00EE5860" w:rsidRPr="00441CD0" w14:paraId="6AF2A7D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896D66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DAC6B10"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6A941476" w14:textId="77777777" w:rsidR="00EE5860" w:rsidRPr="00441CD0" w:rsidRDefault="00EE5860" w:rsidP="00BB0E1F">
            <w:pPr>
              <w:pStyle w:val="TAC"/>
              <w:rPr>
                <w:lang w:val="fr-FR"/>
              </w:rPr>
            </w:pPr>
          </w:p>
        </w:tc>
        <w:tc>
          <w:tcPr>
            <w:tcW w:w="7187" w:type="dxa"/>
            <w:gridSpan w:val="6"/>
            <w:tcBorders>
              <w:top w:val="single" w:sz="4" w:space="0" w:color="auto"/>
              <w:left w:val="nil"/>
              <w:bottom w:val="single" w:sz="4" w:space="0" w:color="auto"/>
              <w:right w:val="single" w:sz="4" w:space="0" w:color="auto"/>
            </w:tcBorders>
            <w:shd w:val="clear" w:color="auto" w:fill="D9D9D9"/>
            <w:hideMark/>
          </w:tcPr>
          <w:p w14:paraId="4DE1CFED" w14:textId="77777777" w:rsidR="00EE5860" w:rsidRPr="00441CD0" w:rsidRDefault="00EE5860" w:rsidP="00BB0E1F">
            <w:pPr>
              <w:pStyle w:val="TAC"/>
              <w:rPr>
                <w:lang w:val="fr-FR"/>
              </w:rPr>
            </w:pPr>
            <w:r w:rsidRPr="00441CD0">
              <w:rPr>
                <w:lang w:val="fr-FR"/>
              </w:rPr>
              <w:t>Length = n</w:t>
            </w:r>
          </w:p>
        </w:tc>
      </w:tr>
      <w:tr w:rsidR="00EE5860" w:rsidRPr="00441CD0" w14:paraId="62102F2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A1EB148"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841BDC" w14:textId="77777777" w:rsidR="00EE5860" w:rsidRPr="00441CD0" w:rsidRDefault="00EE5860" w:rsidP="00BB0E1F">
            <w:pPr>
              <w:pStyle w:val="TAH"/>
              <w:rPr>
                <w:lang w:val="fr-FR"/>
              </w:rPr>
            </w:pPr>
            <w:r w:rsidRPr="00441CD0">
              <w:rPr>
                <w:lang w:val="fr-FR"/>
              </w:rPr>
              <w:t>P</w:t>
            </w:r>
          </w:p>
        </w:tc>
        <w:tc>
          <w:tcPr>
            <w:tcW w:w="4672" w:type="dxa"/>
            <w:gridSpan w:val="2"/>
            <w:vMerge w:val="restart"/>
            <w:tcBorders>
              <w:top w:val="single" w:sz="4" w:space="0" w:color="auto"/>
              <w:left w:val="single" w:sz="4" w:space="0" w:color="auto"/>
              <w:bottom w:val="single" w:sz="4" w:space="0" w:color="auto"/>
              <w:right w:val="single" w:sz="4" w:space="0" w:color="auto"/>
            </w:tcBorders>
            <w:hideMark/>
          </w:tcPr>
          <w:p w14:paraId="152D6E6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AF1816C"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DFEC674" w14:textId="77777777" w:rsidR="00EE5860" w:rsidRPr="00441CD0" w:rsidRDefault="00EE5860" w:rsidP="00BB0E1F">
            <w:pPr>
              <w:pStyle w:val="TAH"/>
              <w:rPr>
                <w:lang w:val="fr-FR"/>
              </w:rPr>
            </w:pPr>
            <w:r w:rsidRPr="00441CD0">
              <w:rPr>
                <w:lang w:val="fr-FR"/>
              </w:rPr>
              <w:t>IE Type</w:t>
            </w:r>
          </w:p>
        </w:tc>
      </w:tr>
      <w:tr w:rsidR="00EE5860" w:rsidRPr="00441CD0" w14:paraId="0036F90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1EDAAEF"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C35C68" w14:textId="77777777" w:rsidR="00EE5860" w:rsidRPr="00441CD0" w:rsidRDefault="00EE5860" w:rsidP="00BB0E1F">
            <w:pPr>
              <w:spacing w:after="0"/>
              <w:rPr>
                <w:rFonts w:ascii="Arial" w:hAnsi="Arial"/>
                <w:b/>
                <w:sz w:val="18"/>
                <w:lang w:val="fr-FR"/>
              </w:rPr>
            </w:pPr>
          </w:p>
        </w:tc>
        <w:tc>
          <w:tcPr>
            <w:tcW w:w="11859" w:type="dxa"/>
            <w:gridSpan w:val="2"/>
            <w:vMerge/>
            <w:tcBorders>
              <w:top w:val="single" w:sz="4" w:space="0" w:color="auto"/>
              <w:left w:val="single" w:sz="4" w:space="0" w:color="auto"/>
              <w:bottom w:val="single" w:sz="4" w:space="0" w:color="auto"/>
              <w:right w:val="single" w:sz="4" w:space="0" w:color="auto"/>
            </w:tcBorders>
            <w:vAlign w:val="center"/>
            <w:hideMark/>
          </w:tcPr>
          <w:p w14:paraId="22BCC37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3EA49E1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C512EEB"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181DC6A"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DF1AFB0"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BEDE354" w14:textId="77777777" w:rsidR="00EE5860" w:rsidRPr="00441CD0" w:rsidRDefault="00EE5860" w:rsidP="00BB0E1F">
            <w:pPr>
              <w:spacing w:after="0"/>
              <w:rPr>
                <w:rFonts w:ascii="Arial" w:hAnsi="Arial"/>
                <w:b/>
                <w:sz w:val="18"/>
                <w:lang w:val="fr-FR"/>
              </w:rPr>
            </w:pPr>
          </w:p>
        </w:tc>
      </w:tr>
      <w:tr w:rsidR="00EE5860" w:rsidRPr="00441CD0" w14:paraId="78A4F1F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7FCC135" w14:textId="77777777" w:rsidR="00EE5860" w:rsidRPr="00441CD0" w:rsidRDefault="00EE5860" w:rsidP="00BB0E1F">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14:paraId="168D0086" w14:textId="77777777" w:rsidR="00EE5860" w:rsidRPr="00441CD0" w:rsidRDefault="00EE5860" w:rsidP="00BB0E1F">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A59D69E" w14:textId="77777777" w:rsidR="00EE5860" w:rsidRPr="00441CD0" w:rsidRDefault="00EE5860" w:rsidP="00BB0E1F">
            <w:pPr>
              <w:pStyle w:val="TAL"/>
              <w:rPr>
                <w:lang w:val="fr-FR"/>
              </w:rPr>
            </w:pPr>
            <w:r w:rsidRPr="00441CD0">
              <w:rPr>
                <w:lang w:val="fr-FR"/>
              </w:rPr>
              <w:t>This IE shall identify the TSN Domain Number for which measurements are reported.</w:t>
            </w:r>
          </w:p>
        </w:tc>
        <w:tc>
          <w:tcPr>
            <w:tcW w:w="370" w:type="dxa"/>
            <w:tcBorders>
              <w:top w:val="single" w:sz="4" w:space="0" w:color="auto"/>
              <w:left w:val="single" w:sz="4" w:space="0" w:color="auto"/>
              <w:bottom w:val="single" w:sz="4" w:space="0" w:color="auto"/>
              <w:right w:val="single" w:sz="4" w:space="0" w:color="auto"/>
            </w:tcBorders>
            <w:hideMark/>
          </w:tcPr>
          <w:p w14:paraId="238B3F3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06112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3CDDB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6B2D92"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9C012FB" w14:textId="77777777" w:rsidR="00EE5860" w:rsidRPr="00441CD0" w:rsidRDefault="00EE5860" w:rsidP="00BB0E1F">
            <w:pPr>
              <w:pStyle w:val="TAC"/>
              <w:rPr>
                <w:lang w:val="fr-FR"/>
              </w:rPr>
            </w:pPr>
            <w:r w:rsidRPr="00441CD0">
              <w:rPr>
                <w:lang w:val="fr-FR"/>
              </w:rPr>
              <w:t>TSN Time Domain Number</w:t>
            </w:r>
          </w:p>
        </w:tc>
      </w:tr>
      <w:tr w:rsidR="00EE5860" w:rsidRPr="00441CD0" w14:paraId="56EA965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AE34ED8" w14:textId="77777777" w:rsidR="00EE5860" w:rsidRPr="00441CD0" w:rsidRDefault="00EE5860" w:rsidP="00BB0E1F">
            <w:pPr>
              <w:pStyle w:val="TAL"/>
              <w:rPr>
                <w:lang w:val="fr-FR"/>
              </w:rPr>
            </w:pPr>
            <w:r w:rsidRPr="00441CD0">
              <w:rPr>
                <w:lang w:val="fr-FR"/>
              </w:rPr>
              <w:t>Time Offset Measurement</w:t>
            </w:r>
          </w:p>
        </w:tc>
        <w:tc>
          <w:tcPr>
            <w:tcW w:w="336" w:type="dxa"/>
            <w:tcBorders>
              <w:top w:val="single" w:sz="4" w:space="0" w:color="auto"/>
              <w:left w:val="single" w:sz="4" w:space="0" w:color="auto"/>
              <w:bottom w:val="single" w:sz="4" w:space="0" w:color="auto"/>
              <w:right w:val="single" w:sz="4" w:space="0" w:color="auto"/>
            </w:tcBorders>
            <w:hideMark/>
          </w:tcPr>
          <w:p w14:paraId="2D54A4A3" w14:textId="77777777" w:rsidR="00EE5860" w:rsidRPr="00441CD0" w:rsidRDefault="00EE5860" w:rsidP="00BB0E1F">
            <w:pPr>
              <w:pStyle w:val="TAL"/>
              <w:jc w:val="center"/>
              <w:rPr>
                <w:lang w:val="fr-FR"/>
              </w:rPr>
            </w:pPr>
            <w:r w:rsidRPr="00441CD0">
              <w:rPr>
                <w:lang w:val="fr-FR"/>
              </w:rPr>
              <w:t>O</w:t>
            </w:r>
          </w:p>
        </w:tc>
        <w:tc>
          <w:tcPr>
            <w:tcW w:w="4672" w:type="dxa"/>
            <w:gridSpan w:val="2"/>
            <w:tcBorders>
              <w:top w:val="single" w:sz="4" w:space="0" w:color="auto"/>
              <w:left w:val="single" w:sz="4" w:space="0" w:color="auto"/>
              <w:bottom w:val="single" w:sz="4" w:space="0" w:color="auto"/>
              <w:right w:val="single" w:sz="4" w:space="0" w:color="auto"/>
            </w:tcBorders>
            <w:hideMark/>
          </w:tcPr>
          <w:p w14:paraId="233CD7E9" w14:textId="77777777" w:rsidR="00EE5860" w:rsidRPr="00441CD0" w:rsidRDefault="00EE5860" w:rsidP="00BB0E1F">
            <w:pPr>
              <w:pStyle w:val="TAL"/>
              <w:rPr>
                <w:lang w:val="fr-FR"/>
              </w:rPr>
            </w:pPr>
            <w:r w:rsidRPr="00441CD0">
              <w:rPr>
                <w:lang w:val="fr-FR"/>
              </w:rPr>
              <w:t>When present, this IE shall contain the time offset measurement.</w:t>
            </w:r>
          </w:p>
        </w:tc>
        <w:tc>
          <w:tcPr>
            <w:tcW w:w="370" w:type="dxa"/>
            <w:tcBorders>
              <w:top w:val="single" w:sz="4" w:space="0" w:color="auto"/>
              <w:left w:val="single" w:sz="4" w:space="0" w:color="auto"/>
              <w:bottom w:val="single" w:sz="4" w:space="0" w:color="auto"/>
              <w:right w:val="single" w:sz="4" w:space="0" w:color="auto"/>
            </w:tcBorders>
            <w:hideMark/>
          </w:tcPr>
          <w:p w14:paraId="7033BF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C3A817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854A6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855181"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2C9478CA" w14:textId="77777777" w:rsidR="00EE5860" w:rsidRPr="00441CD0" w:rsidRDefault="00EE5860" w:rsidP="00BB0E1F">
            <w:pPr>
              <w:pStyle w:val="TAC"/>
              <w:rPr>
                <w:lang w:val="fr-FR"/>
              </w:rPr>
            </w:pPr>
            <w:r w:rsidRPr="00441CD0">
              <w:rPr>
                <w:lang w:val="fr-FR"/>
              </w:rPr>
              <w:t>Time Offset Measurement</w:t>
            </w:r>
          </w:p>
        </w:tc>
      </w:tr>
      <w:tr w:rsidR="00EE5860" w:rsidRPr="00441CD0" w14:paraId="656C88A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95F028" w14:textId="77777777" w:rsidR="00EE5860" w:rsidRPr="00441CD0" w:rsidRDefault="00EE5860" w:rsidP="00BB0E1F">
            <w:pPr>
              <w:pStyle w:val="TAL"/>
              <w:rPr>
                <w:lang w:val="fr-FR"/>
              </w:rPr>
            </w:pPr>
            <w:r w:rsidRPr="00441CD0">
              <w:rPr>
                <w:lang w:val="fr-FR"/>
              </w:rPr>
              <w:t>Cumulative rateRatio Measurement</w:t>
            </w:r>
          </w:p>
        </w:tc>
        <w:tc>
          <w:tcPr>
            <w:tcW w:w="336" w:type="dxa"/>
            <w:tcBorders>
              <w:top w:val="single" w:sz="4" w:space="0" w:color="auto"/>
              <w:left w:val="single" w:sz="4" w:space="0" w:color="auto"/>
              <w:bottom w:val="single" w:sz="4" w:space="0" w:color="auto"/>
              <w:right w:val="single" w:sz="4" w:space="0" w:color="auto"/>
            </w:tcBorders>
            <w:hideMark/>
          </w:tcPr>
          <w:p w14:paraId="132AE7A1" w14:textId="77777777" w:rsidR="00EE5860" w:rsidRPr="00441CD0" w:rsidRDefault="00EE5860" w:rsidP="00BB0E1F">
            <w:pPr>
              <w:pStyle w:val="TAL"/>
              <w:jc w:val="center"/>
              <w:rPr>
                <w:szCs w:val="18"/>
                <w:lang w:val="fr-FR"/>
              </w:rPr>
            </w:pPr>
            <w:r w:rsidRPr="00441CD0">
              <w:rPr>
                <w:lang w:val="fr-FR"/>
              </w:rPr>
              <w:t>O</w:t>
            </w:r>
          </w:p>
        </w:tc>
        <w:tc>
          <w:tcPr>
            <w:tcW w:w="4672" w:type="dxa"/>
            <w:gridSpan w:val="2"/>
            <w:tcBorders>
              <w:top w:val="single" w:sz="4" w:space="0" w:color="auto"/>
              <w:left w:val="single" w:sz="4" w:space="0" w:color="auto"/>
              <w:bottom w:val="single" w:sz="4" w:space="0" w:color="auto"/>
              <w:right w:val="single" w:sz="4" w:space="0" w:color="auto"/>
            </w:tcBorders>
            <w:hideMark/>
          </w:tcPr>
          <w:p w14:paraId="7004CEB3" w14:textId="77777777" w:rsidR="00EE5860" w:rsidRPr="00441CD0" w:rsidRDefault="00EE5860" w:rsidP="00BB0E1F">
            <w:pPr>
              <w:pStyle w:val="TAL"/>
              <w:rPr>
                <w:lang w:val="fr-FR"/>
              </w:rPr>
            </w:pPr>
            <w:r w:rsidRPr="00441CD0">
              <w:rPr>
                <w:lang w:val="fr-FR"/>
              </w:rPr>
              <w:t>When present, this IE shall contain the cumulative rateRatio measurement.</w:t>
            </w:r>
          </w:p>
        </w:tc>
        <w:tc>
          <w:tcPr>
            <w:tcW w:w="370" w:type="dxa"/>
            <w:tcBorders>
              <w:top w:val="single" w:sz="4" w:space="0" w:color="auto"/>
              <w:left w:val="single" w:sz="4" w:space="0" w:color="auto"/>
              <w:bottom w:val="single" w:sz="4" w:space="0" w:color="auto"/>
              <w:right w:val="single" w:sz="4" w:space="0" w:color="auto"/>
            </w:tcBorders>
            <w:hideMark/>
          </w:tcPr>
          <w:p w14:paraId="037A8BC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4FF10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DEA72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BF8EE8"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2FDA5145" w14:textId="77777777" w:rsidR="00EE5860" w:rsidRPr="00441CD0" w:rsidRDefault="00EE5860" w:rsidP="00BB0E1F">
            <w:pPr>
              <w:pStyle w:val="TAC"/>
              <w:rPr>
                <w:lang w:val="fr-FR"/>
              </w:rPr>
            </w:pPr>
            <w:r w:rsidRPr="00441CD0">
              <w:rPr>
                <w:lang w:val="fr-FR"/>
              </w:rPr>
              <w:t>Cumulative rateRatio Measurement</w:t>
            </w:r>
          </w:p>
        </w:tc>
      </w:tr>
      <w:tr w:rsidR="00EE5860" w:rsidRPr="00441CD0" w14:paraId="3750C1D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C243AF" w14:textId="77777777" w:rsidR="00EE5860" w:rsidRPr="00441CD0" w:rsidRDefault="00EE5860" w:rsidP="00BB0E1F">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hideMark/>
          </w:tcPr>
          <w:p w14:paraId="2AAB5715"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2" w:type="dxa"/>
            <w:gridSpan w:val="2"/>
            <w:tcBorders>
              <w:top w:val="single" w:sz="4" w:space="0" w:color="auto"/>
              <w:left w:val="single" w:sz="4" w:space="0" w:color="auto"/>
              <w:bottom w:val="single" w:sz="4" w:space="0" w:color="auto"/>
              <w:right w:val="single" w:sz="4" w:space="0" w:color="auto"/>
            </w:tcBorders>
            <w:hideMark/>
          </w:tcPr>
          <w:p w14:paraId="0A38978D"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81AA44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1E4B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3DC80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72FE35B"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331C49E" w14:textId="77777777" w:rsidR="00EE5860" w:rsidRPr="00441CD0" w:rsidRDefault="00EE5860" w:rsidP="00BB0E1F">
            <w:pPr>
              <w:pStyle w:val="TAC"/>
              <w:rPr>
                <w:lang w:val="fr-FR"/>
              </w:rPr>
            </w:pPr>
            <w:r w:rsidRPr="00441CD0">
              <w:rPr>
                <w:lang w:val="fr-FR"/>
              </w:rPr>
              <w:t>Time Stamp</w:t>
            </w:r>
          </w:p>
        </w:tc>
      </w:tr>
    </w:tbl>
    <w:p w14:paraId="3028D974" w14:textId="77777777" w:rsidR="00EE5860" w:rsidRPr="00441CD0" w:rsidRDefault="00EE5860" w:rsidP="00EE5860">
      <w:pPr>
        <w:rPr>
          <w:rFonts w:eastAsia="SimSun"/>
          <w:lang w:val="en-US"/>
        </w:rPr>
      </w:pPr>
    </w:p>
    <w:p w14:paraId="2A2AFF26" w14:textId="77777777" w:rsidR="00EE5860" w:rsidRPr="00441CD0" w:rsidRDefault="00EE5860" w:rsidP="00EE5860">
      <w:pPr>
        <w:pStyle w:val="Heading5"/>
        <w:rPr>
          <w:rFonts w:eastAsia="SimSun"/>
          <w:lang w:val="en-US"/>
        </w:rPr>
      </w:pPr>
      <w:bookmarkStart w:id="3854" w:name="_Toc27490764"/>
      <w:bookmarkStart w:id="3855" w:name="_Toc27557057"/>
      <w:bookmarkStart w:id="3856" w:name="_Toc27723974"/>
      <w:bookmarkStart w:id="3857" w:name="_Toc36031046"/>
      <w:bookmarkStart w:id="3858" w:name="_Toc36042966"/>
      <w:bookmarkStart w:id="3859" w:name="_Toc36814291"/>
      <w:bookmarkStart w:id="3860" w:name="_Toc44689145"/>
      <w:bookmarkStart w:id="3861" w:name="_Toc44923899"/>
      <w:bookmarkStart w:id="3862" w:name="_Toc51860869"/>
      <w:bookmarkStart w:id="3863" w:name="_Toc57930640"/>
      <w:bookmarkStart w:id="3864" w:name="_Toc57931270"/>
      <w:bookmarkStart w:id="3865" w:name="_Toc67499662"/>
      <w:r w:rsidRPr="00441CD0">
        <w:rPr>
          <w:rFonts w:eastAsia="SimSun"/>
          <w:lang w:val="en-US"/>
        </w:rPr>
        <w:t>7.4.5.1.5</w:t>
      </w:r>
      <w:r w:rsidRPr="00441CD0">
        <w:rPr>
          <w:rFonts w:eastAsia="SimSun"/>
          <w:lang w:val="en-US"/>
        </w:rPr>
        <w:tab/>
        <w:t>GTP-U Path QoS Report IE within PFCP Node Report Request</w:t>
      </w:r>
      <w:bookmarkEnd w:id="3854"/>
      <w:bookmarkEnd w:id="3855"/>
      <w:bookmarkEnd w:id="3856"/>
      <w:bookmarkEnd w:id="3857"/>
      <w:bookmarkEnd w:id="3858"/>
      <w:bookmarkEnd w:id="3859"/>
      <w:bookmarkEnd w:id="3860"/>
      <w:bookmarkEnd w:id="3861"/>
      <w:bookmarkEnd w:id="3862"/>
      <w:bookmarkEnd w:id="3863"/>
      <w:bookmarkEnd w:id="3864"/>
      <w:bookmarkEnd w:id="3865"/>
    </w:p>
    <w:p w14:paraId="4E8B1DA2" w14:textId="77777777" w:rsidR="00EE5860" w:rsidRPr="00441CD0" w:rsidRDefault="00EE5860" w:rsidP="00EE5860">
      <w:pPr>
        <w:pStyle w:val="TH"/>
        <w:outlineLvl w:val="0"/>
        <w:rPr>
          <w:lang w:val="en-US"/>
        </w:rPr>
      </w:pPr>
      <w:r w:rsidRPr="00441CD0">
        <w:t>Table 7.4.5.1.5-1: GTP-U Path QoS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0F00A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FCBEF8"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0371840"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5CA9EEC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E3ACDA4" w14:textId="77777777" w:rsidR="00EE5860" w:rsidRPr="00441CD0" w:rsidRDefault="00EE5860" w:rsidP="00BB0E1F">
            <w:pPr>
              <w:pStyle w:val="TAC"/>
              <w:rPr>
                <w:lang w:val="en-US"/>
              </w:rPr>
            </w:pPr>
            <w:r w:rsidRPr="00441CD0">
              <w:rPr>
                <w:lang w:val="en-US"/>
              </w:rPr>
              <w:t>GTP-U Path QoS Report</w:t>
            </w:r>
            <w:r w:rsidRPr="00441CD0">
              <w:t xml:space="preserve"> IE Type = </w:t>
            </w:r>
            <w:r w:rsidRPr="00441CD0">
              <w:rPr>
                <w:lang w:val="en-US"/>
              </w:rPr>
              <w:t>239</w:t>
            </w:r>
            <w:r w:rsidRPr="00441CD0">
              <w:t xml:space="preserve"> (decimal)</w:t>
            </w:r>
          </w:p>
        </w:tc>
      </w:tr>
      <w:tr w:rsidR="00EE5860" w:rsidRPr="00441CD0" w14:paraId="66C324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3CB2A8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2BE147"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426E1EE9"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5A49A60" w14:textId="77777777" w:rsidR="00EE5860" w:rsidRPr="00441CD0" w:rsidRDefault="00EE5860" w:rsidP="00BB0E1F">
            <w:pPr>
              <w:pStyle w:val="TAC"/>
            </w:pPr>
            <w:r w:rsidRPr="00441CD0">
              <w:t>Length = n</w:t>
            </w:r>
          </w:p>
        </w:tc>
      </w:tr>
      <w:tr w:rsidR="00EE5860" w:rsidRPr="00441CD0" w14:paraId="00E4331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75D05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6B2146D"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8C6819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266A8EA"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76B0D26" w14:textId="77777777" w:rsidR="00EE5860" w:rsidRPr="00441CD0" w:rsidRDefault="00EE5860" w:rsidP="00BB0E1F">
            <w:pPr>
              <w:pStyle w:val="TAH"/>
            </w:pPr>
            <w:r w:rsidRPr="00441CD0">
              <w:t>IE Type</w:t>
            </w:r>
          </w:p>
        </w:tc>
      </w:tr>
      <w:tr w:rsidR="00EE5860" w:rsidRPr="00441CD0" w14:paraId="27EC705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899DE0"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7A7903"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C8136D6"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0421AC4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ADACF1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5746D6F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B2352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AEB897" w14:textId="77777777" w:rsidR="00EE5860" w:rsidRPr="00441CD0" w:rsidRDefault="00EE5860" w:rsidP="00BB0E1F">
            <w:pPr>
              <w:spacing w:after="0"/>
              <w:rPr>
                <w:rFonts w:ascii="Arial" w:hAnsi="Arial"/>
                <w:b/>
                <w:sz w:val="18"/>
              </w:rPr>
            </w:pPr>
          </w:p>
        </w:tc>
      </w:tr>
      <w:tr w:rsidR="00EE5860" w:rsidRPr="00441CD0" w14:paraId="466BE7D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9F9533"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692B913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76E6343" w14:textId="77777777" w:rsidR="00EE5860" w:rsidRPr="00441CD0" w:rsidRDefault="00EE5860" w:rsidP="00BB0E1F">
            <w:pPr>
              <w:pStyle w:val="TAL"/>
            </w:pPr>
            <w:r w:rsidRPr="00441CD0">
              <w:t>This IE shall include the IP address of the remote GTP-U peer for which QoS information is reported, and the network instance used towards the remote GTP-U peer if available.</w:t>
            </w:r>
          </w:p>
        </w:tc>
        <w:tc>
          <w:tcPr>
            <w:tcW w:w="370" w:type="dxa"/>
            <w:tcBorders>
              <w:top w:val="single" w:sz="4" w:space="0" w:color="auto"/>
              <w:left w:val="single" w:sz="4" w:space="0" w:color="auto"/>
              <w:bottom w:val="single" w:sz="4" w:space="0" w:color="auto"/>
              <w:right w:val="single" w:sz="4" w:space="0" w:color="auto"/>
            </w:tcBorders>
            <w:hideMark/>
          </w:tcPr>
          <w:p w14:paraId="70E2E6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AB921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0113BC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02F019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65C8520" w14:textId="77777777" w:rsidR="00EE5860" w:rsidRPr="00441CD0" w:rsidRDefault="00EE5860" w:rsidP="00BB0E1F">
            <w:pPr>
              <w:pStyle w:val="TAC"/>
            </w:pPr>
            <w:r w:rsidRPr="00441CD0">
              <w:t>Remote GTP-U Peer</w:t>
            </w:r>
          </w:p>
        </w:tc>
      </w:tr>
      <w:tr w:rsidR="00EE5860" w:rsidRPr="00441CD0" w14:paraId="0FC8ED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AA8C82"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0DDD29CD"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8995764" w14:textId="77777777" w:rsidR="00EE5860" w:rsidRPr="00441CD0" w:rsidRDefault="00EE5860" w:rsidP="00BB0E1F">
            <w:pPr>
              <w:pStyle w:val="TAL"/>
            </w:pPr>
            <w:r w:rsidRPr="00441CD0">
              <w:t>This IE shall be present, if available. When present, it shall indicate the interface type of the GTP-U path towards the remote GTP-U peer.</w:t>
            </w:r>
          </w:p>
        </w:tc>
        <w:tc>
          <w:tcPr>
            <w:tcW w:w="370" w:type="dxa"/>
            <w:tcBorders>
              <w:top w:val="single" w:sz="4" w:space="0" w:color="auto"/>
              <w:left w:val="single" w:sz="4" w:space="0" w:color="auto"/>
              <w:bottom w:val="single" w:sz="4" w:space="0" w:color="auto"/>
              <w:right w:val="single" w:sz="4" w:space="0" w:color="auto"/>
            </w:tcBorders>
            <w:hideMark/>
          </w:tcPr>
          <w:p w14:paraId="2DBA80D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6ED154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5599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F983D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42D3ED" w14:textId="77777777" w:rsidR="00EE5860" w:rsidRPr="00441CD0" w:rsidRDefault="00EE5860" w:rsidP="00BB0E1F">
            <w:pPr>
              <w:pStyle w:val="TAC"/>
            </w:pPr>
            <w:r w:rsidRPr="00441CD0">
              <w:t>GTP-U Path Interface Type</w:t>
            </w:r>
          </w:p>
        </w:tc>
      </w:tr>
      <w:tr w:rsidR="00EE5860" w:rsidRPr="00441CD0" w14:paraId="5BD78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42E5BA"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6373E7DC"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7092D436" w14:textId="77777777" w:rsidR="00EE5860" w:rsidRPr="00441CD0" w:rsidRDefault="00EE5860" w:rsidP="00BB0E1F">
            <w:pPr>
              <w:pStyle w:val="TAL"/>
            </w:pPr>
            <w:r w:rsidRPr="00441CD0">
              <w:t>This IE shall indicate the trigger for this report.</w:t>
            </w:r>
          </w:p>
        </w:tc>
        <w:tc>
          <w:tcPr>
            <w:tcW w:w="370" w:type="dxa"/>
            <w:tcBorders>
              <w:top w:val="single" w:sz="4" w:space="0" w:color="auto"/>
              <w:left w:val="single" w:sz="4" w:space="0" w:color="auto"/>
              <w:bottom w:val="single" w:sz="4" w:space="0" w:color="auto"/>
              <w:right w:val="single" w:sz="4" w:space="0" w:color="auto"/>
            </w:tcBorders>
          </w:tcPr>
          <w:p w14:paraId="4BE40E0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FB30D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D8D32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CE09B4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FB20787" w14:textId="77777777" w:rsidR="00EE5860" w:rsidRPr="00441CD0" w:rsidRDefault="00EE5860" w:rsidP="00BB0E1F">
            <w:pPr>
              <w:pStyle w:val="TAC"/>
            </w:pPr>
            <w:r w:rsidRPr="00441CD0">
              <w:t>QoS Report Trigger</w:t>
            </w:r>
          </w:p>
        </w:tc>
      </w:tr>
      <w:tr w:rsidR="00EE5860" w:rsidRPr="00441CD0" w14:paraId="51CEC66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790F021" w14:textId="77777777" w:rsidR="00EE5860" w:rsidRPr="00441CD0" w:rsidRDefault="00EE5860" w:rsidP="00BB0E1F">
            <w:pPr>
              <w:pStyle w:val="TAL"/>
            </w:pPr>
            <w:r w:rsidRPr="00441CD0">
              <w:t>Time Stamp</w:t>
            </w:r>
          </w:p>
        </w:tc>
        <w:tc>
          <w:tcPr>
            <w:tcW w:w="336" w:type="dxa"/>
            <w:tcBorders>
              <w:top w:val="single" w:sz="4" w:space="0" w:color="auto"/>
              <w:left w:val="single" w:sz="4" w:space="0" w:color="auto"/>
              <w:bottom w:val="single" w:sz="4" w:space="0" w:color="auto"/>
              <w:right w:val="single" w:sz="4" w:space="0" w:color="auto"/>
            </w:tcBorders>
          </w:tcPr>
          <w:p w14:paraId="0E590A24"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08E6CD24" w14:textId="77777777" w:rsidR="00EE5860" w:rsidRPr="00441CD0" w:rsidRDefault="00EE5860" w:rsidP="00BB0E1F">
            <w:pPr>
              <w:pStyle w:val="TAL"/>
            </w:pPr>
            <w:r w:rsidRPr="00441CD0">
              <w:t>This shall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19588B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4E071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16582A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E52622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98BC344" w14:textId="77777777" w:rsidR="00EE5860" w:rsidRPr="00441CD0" w:rsidRDefault="00EE5860" w:rsidP="00BB0E1F">
            <w:pPr>
              <w:pStyle w:val="TAC"/>
            </w:pPr>
            <w:r w:rsidRPr="00441CD0">
              <w:t>Time Stamp</w:t>
            </w:r>
          </w:p>
        </w:tc>
      </w:tr>
      <w:tr w:rsidR="00EE5860" w:rsidRPr="00441CD0" w14:paraId="0D76D97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49ED1FD" w14:textId="77777777" w:rsidR="00EE5860" w:rsidRPr="00441CD0" w:rsidRDefault="00EE5860" w:rsidP="00BB0E1F">
            <w:pPr>
              <w:pStyle w:val="TAL"/>
            </w:pPr>
            <w:r w:rsidRPr="00441CD0">
              <w:t>Start Time</w:t>
            </w:r>
          </w:p>
        </w:tc>
        <w:tc>
          <w:tcPr>
            <w:tcW w:w="336" w:type="dxa"/>
            <w:tcBorders>
              <w:top w:val="single" w:sz="4" w:space="0" w:color="auto"/>
              <w:left w:val="single" w:sz="4" w:space="0" w:color="auto"/>
              <w:bottom w:val="single" w:sz="4" w:space="0" w:color="auto"/>
              <w:right w:val="single" w:sz="4" w:space="0" w:color="auto"/>
            </w:tcBorders>
          </w:tcPr>
          <w:p w14:paraId="5BEA8597"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4F13D1EA" w14:textId="77777777" w:rsidR="00EE5860" w:rsidRPr="00441CD0" w:rsidRDefault="00EE5860" w:rsidP="00BB0E1F">
            <w:pPr>
              <w:pStyle w:val="TAL"/>
            </w:pPr>
            <w:r w:rsidRPr="00441CD0">
              <w:t>This shall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4668D29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643A8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62746E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D80CA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A69F207" w14:textId="77777777" w:rsidR="00EE5860" w:rsidRPr="00441CD0" w:rsidRDefault="00EE5860" w:rsidP="00BB0E1F">
            <w:pPr>
              <w:pStyle w:val="TAC"/>
            </w:pPr>
            <w:r w:rsidRPr="00441CD0">
              <w:t>Start Time</w:t>
            </w:r>
          </w:p>
        </w:tc>
      </w:tr>
      <w:tr w:rsidR="00EE5860" w:rsidRPr="00441CD0" w14:paraId="0044920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380E1A1" w14:textId="77777777" w:rsidR="00EE5860" w:rsidRPr="00441CD0" w:rsidRDefault="00EE5860" w:rsidP="00BB0E1F">
            <w:pPr>
              <w:pStyle w:val="TAL"/>
            </w:pPr>
            <w:r w:rsidRPr="00441CD0">
              <w:t>QoS Information</w:t>
            </w:r>
          </w:p>
        </w:tc>
        <w:tc>
          <w:tcPr>
            <w:tcW w:w="336" w:type="dxa"/>
            <w:tcBorders>
              <w:top w:val="single" w:sz="4" w:space="0" w:color="auto"/>
              <w:left w:val="single" w:sz="4" w:space="0" w:color="auto"/>
              <w:bottom w:val="single" w:sz="4" w:space="0" w:color="auto"/>
              <w:right w:val="single" w:sz="4" w:space="0" w:color="auto"/>
            </w:tcBorders>
          </w:tcPr>
          <w:p w14:paraId="225C9097"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5423C60C" w14:textId="77777777" w:rsidR="00EE5860" w:rsidRPr="00441CD0" w:rsidRDefault="00EE5860" w:rsidP="00BB0E1F">
            <w:pPr>
              <w:pStyle w:val="TAL"/>
            </w:pPr>
            <w:r w:rsidRPr="00441CD0">
              <w:t>This IE shall contain the measured QoS information.</w:t>
            </w:r>
          </w:p>
          <w:p w14:paraId="7B71A85A" w14:textId="77777777" w:rsidR="00EE5860" w:rsidRPr="00441CD0" w:rsidRDefault="00EE5860" w:rsidP="00BB0E1F">
            <w:pPr>
              <w:pStyle w:val="TAL"/>
            </w:pPr>
            <w:r w:rsidRPr="00441CD0">
              <w:t>More than one IE with this type may be included to represent multiple QoS Information, e.g. for different DSCP values.</w:t>
            </w:r>
          </w:p>
        </w:tc>
        <w:tc>
          <w:tcPr>
            <w:tcW w:w="370" w:type="dxa"/>
            <w:tcBorders>
              <w:top w:val="single" w:sz="4" w:space="0" w:color="auto"/>
              <w:left w:val="single" w:sz="4" w:space="0" w:color="auto"/>
              <w:bottom w:val="single" w:sz="4" w:space="0" w:color="auto"/>
              <w:right w:val="single" w:sz="4" w:space="0" w:color="auto"/>
            </w:tcBorders>
          </w:tcPr>
          <w:p w14:paraId="525477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75D49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691F0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D789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2C23A54" w14:textId="77777777" w:rsidR="00EE5860" w:rsidRPr="00441CD0" w:rsidRDefault="00EE5860" w:rsidP="00BB0E1F">
            <w:pPr>
              <w:pStyle w:val="TAC"/>
            </w:pPr>
            <w:r w:rsidRPr="00441CD0">
              <w:t>QoS Information</w:t>
            </w:r>
          </w:p>
        </w:tc>
      </w:tr>
    </w:tbl>
    <w:p w14:paraId="61A273B3" w14:textId="77777777" w:rsidR="00EE5860" w:rsidRPr="00441CD0" w:rsidRDefault="00EE5860" w:rsidP="00EE5860">
      <w:pPr>
        <w:rPr>
          <w:rFonts w:eastAsia="SimSun"/>
          <w:lang w:val="en-US"/>
        </w:rPr>
      </w:pPr>
    </w:p>
    <w:p w14:paraId="303D8879" w14:textId="77777777" w:rsidR="00EE5860" w:rsidRPr="00441CD0" w:rsidRDefault="00EE5860" w:rsidP="00EE5860">
      <w:pPr>
        <w:pStyle w:val="Heading5"/>
        <w:rPr>
          <w:rFonts w:eastAsia="SimSun"/>
          <w:lang w:val="en-US"/>
        </w:rPr>
      </w:pPr>
      <w:bookmarkStart w:id="3866" w:name="_Toc27490765"/>
      <w:bookmarkStart w:id="3867" w:name="_Toc27557058"/>
      <w:bookmarkStart w:id="3868" w:name="_Toc27723975"/>
      <w:bookmarkStart w:id="3869" w:name="_Toc36031047"/>
      <w:bookmarkStart w:id="3870" w:name="_Toc36042967"/>
      <w:bookmarkStart w:id="3871" w:name="_Toc36814292"/>
      <w:bookmarkStart w:id="3872" w:name="_Toc44689146"/>
      <w:bookmarkStart w:id="3873" w:name="_Toc44923900"/>
      <w:bookmarkStart w:id="3874" w:name="_Toc51860870"/>
      <w:bookmarkStart w:id="3875" w:name="_Toc57930641"/>
      <w:bookmarkStart w:id="3876" w:name="_Toc57931271"/>
      <w:bookmarkStart w:id="3877" w:name="_Toc67499663"/>
      <w:r w:rsidRPr="00441CD0">
        <w:rPr>
          <w:rFonts w:eastAsia="SimSun"/>
          <w:lang w:val="en-US"/>
        </w:rPr>
        <w:lastRenderedPageBreak/>
        <w:t>7.4.5.1.6</w:t>
      </w:r>
      <w:r w:rsidRPr="00441CD0">
        <w:rPr>
          <w:rFonts w:eastAsia="SimSun"/>
          <w:lang w:val="en-US"/>
        </w:rPr>
        <w:tab/>
        <w:t>QoS Information in GTP-U Path QoS Report IE</w:t>
      </w:r>
      <w:bookmarkEnd w:id="3866"/>
      <w:bookmarkEnd w:id="3867"/>
      <w:bookmarkEnd w:id="3868"/>
      <w:bookmarkEnd w:id="3869"/>
      <w:bookmarkEnd w:id="3870"/>
      <w:bookmarkEnd w:id="3871"/>
      <w:bookmarkEnd w:id="3872"/>
      <w:bookmarkEnd w:id="3873"/>
      <w:bookmarkEnd w:id="3874"/>
      <w:bookmarkEnd w:id="3875"/>
      <w:bookmarkEnd w:id="3876"/>
      <w:bookmarkEnd w:id="3877"/>
    </w:p>
    <w:p w14:paraId="43A96824" w14:textId="77777777" w:rsidR="00EE5860" w:rsidRPr="00441CD0" w:rsidRDefault="00EE5860" w:rsidP="00EE5860">
      <w:pPr>
        <w:pStyle w:val="TH"/>
        <w:outlineLvl w:val="0"/>
        <w:rPr>
          <w:lang w:val="en-US"/>
        </w:rPr>
      </w:pPr>
      <w:r w:rsidRPr="00441CD0">
        <w:t>Table 7.4.5.1.6-1: QoS Information in GTP-U Path QoS Report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6E50112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0D1348"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1A981B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EE1BA59"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04B6A7CD" w14:textId="77777777" w:rsidR="00EE5860" w:rsidRPr="00441CD0" w:rsidRDefault="00EE5860" w:rsidP="00BB0E1F">
            <w:pPr>
              <w:pStyle w:val="TAC"/>
              <w:rPr>
                <w:lang w:val="fr-FR"/>
              </w:rPr>
            </w:pPr>
            <w:r w:rsidRPr="00441CD0">
              <w:rPr>
                <w:lang w:val="fr-FR"/>
              </w:rPr>
              <w:t>QoS Information IE Type = 240 (decimal)</w:t>
            </w:r>
          </w:p>
        </w:tc>
      </w:tr>
      <w:tr w:rsidR="00EE5860" w:rsidRPr="00441CD0" w14:paraId="570FD8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0AFE3E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C71F29"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6003469A"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8B8728F" w14:textId="77777777" w:rsidR="00EE5860" w:rsidRPr="00441CD0" w:rsidRDefault="00EE5860" w:rsidP="00BB0E1F">
            <w:pPr>
              <w:pStyle w:val="TAC"/>
            </w:pPr>
            <w:r w:rsidRPr="00441CD0">
              <w:t>Length = n</w:t>
            </w:r>
          </w:p>
        </w:tc>
      </w:tr>
      <w:tr w:rsidR="00EE5860" w:rsidRPr="00441CD0" w14:paraId="6E4C9A6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ECC19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6CC0BE9"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CF1B0C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F169E0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1BA2C91" w14:textId="77777777" w:rsidR="00EE5860" w:rsidRPr="00441CD0" w:rsidRDefault="00EE5860" w:rsidP="00BB0E1F">
            <w:pPr>
              <w:pStyle w:val="TAH"/>
            </w:pPr>
            <w:r w:rsidRPr="00441CD0">
              <w:t>IE Type</w:t>
            </w:r>
          </w:p>
        </w:tc>
      </w:tr>
      <w:tr w:rsidR="00EE5860" w:rsidRPr="00441CD0" w14:paraId="0F75CD7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BCC588F"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6E123C"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EBE48AF"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74F746F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D69CF4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6F4128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1B273E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6150537" w14:textId="77777777" w:rsidR="00EE5860" w:rsidRPr="00441CD0" w:rsidRDefault="00EE5860" w:rsidP="00BB0E1F">
            <w:pPr>
              <w:spacing w:after="0"/>
              <w:rPr>
                <w:rFonts w:ascii="Arial" w:hAnsi="Arial"/>
                <w:b/>
                <w:sz w:val="18"/>
              </w:rPr>
            </w:pPr>
          </w:p>
        </w:tc>
      </w:tr>
      <w:tr w:rsidR="00EE5860" w:rsidRPr="00441CD0" w14:paraId="005D7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58612A" w14:textId="77777777" w:rsidR="00EE5860" w:rsidRPr="00441CD0" w:rsidRDefault="00EE5860" w:rsidP="00BB0E1F">
            <w:pPr>
              <w:pStyle w:val="TAL"/>
            </w:pPr>
            <w:r w:rsidRPr="00441CD0">
              <w:t>Average Packet Delay</w:t>
            </w:r>
          </w:p>
        </w:tc>
        <w:tc>
          <w:tcPr>
            <w:tcW w:w="336" w:type="dxa"/>
            <w:tcBorders>
              <w:top w:val="single" w:sz="4" w:space="0" w:color="auto"/>
              <w:left w:val="single" w:sz="4" w:space="0" w:color="auto"/>
              <w:bottom w:val="single" w:sz="4" w:space="0" w:color="auto"/>
              <w:right w:val="single" w:sz="4" w:space="0" w:color="auto"/>
            </w:tcBorders>
          </w:tcPr>
          <w:p w14:paraId="1A9469AB"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4AA67DB1" w14:textId="77777777" w:rsidR="00EE5860" w:rsidRPr="00441CD0" w:rsidRDefault="00EE5860" w:rsidP="00BB0E1F">
            <w:pPr>
              <w:pStyle w:val="TAL"/>
            </w:pPr>
            <w:r w:rsidRPr="00441CD0">
              <w:t xml:space="preserve">This IE shall indicate the average packet delay of the related GTP-U path. </w:t>
            </w:r>
          </w:p>
        </w:tc>
        <w:tc>
          <w:tcPr>
            <w:tcW w:w="370" w:type="dxa"/>
            <w:tcBorders>
              <w:top w:val="single" w:sz="4" w:space="0" w:color="auto"/>
              <w:left w:val="single" w:sz="4" w:space="0" w:color="auto"/>
              <w:bottom w:val="single" w:sz="4" w:space="0" w:color="auto"/>
              <w:right w:val="single" w:sz="4" w:space="0" w:color="auto"/>
            </w:tcBorders>
          </w:tcPr>
          <w:p w14:paraId="7030CE7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B6D52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056C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71E679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478262E" w14:textId="77777777" w:rsidR="00EE5860" w:rsidRPr="00441CD0" w:rsidRDefault="00EE5860" w:rsidP="00BB0E1F">
            <w:pPr>
              <w:pStyle w:val="TAC"/>
            </w:pPr>
            <w:r w:rsidRPr="00441CD0">
              <w:t>Average Packet Delay</w:t>
            </w:r>
          </w:p>
        </w:tc>
      </w:tr>
      <w:tr w:rsidR="00EE5860" w:rsidRPr="00441CD0" w14:paraId="2ED4E8C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D1A0F19" w14:textId="77777777" w:rsidR="00EE5860" w:rsidRPr="00441CD0" w:rsidRDefault="00EE5860" w:rsidP="00BB0E1F">
            <w:pPr>
              <w:pStyle w:val="TAL"/>
            </w:pPr>
            <w:r w:rsidRPr="00441CD0">
              <w:t>Minimum Packet Delay</w:t>
            </w:r>
          </w:p>
        </w:tc>
        <w:tc>
          <w:tcPr>
            <w:tcW w:w="336" w:type="dxa"/>
            <w:tcBorders>
              <w:top w:val="single" w:sz="4" w:space="0" w:color="auto"/>
              <w:left w:val="single" w:sz="4" w:space="0" w:color="auto"/>
              <w:bottom w:val="single" w:sz="4" w:space="0" w:color="auto"/>
              <w:right w:val="single" w:sz="4" w:space="0" w:color="auto"/>
            </w:tcBorders>
          </w:tcPr>
          <w:p w14:paraId="0BC201D0"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2CCC2E41" w14:textId="77777777" w:rsidR="00EE5860" w:rsidRPr="00441CD0" w:rsidRDefault="00EE5860" w:rsidP="00BB0E1F">
            <w:pPr>
              <w:pStyle w:val="TAL"/>
            </w:pPr>
            <w:r w:rsidRPr="00441CD0">
              <w:t xml:space="preserve">This IE shall indicate the minimum packet delay of the related GTP-U path, if available. </w:t>
            </w:r>
          </w:p>
        </w:tc>
        <w:tc>
          <w:tcPr>
            <w:tcW w:w="370" w:type="dxa"/>
            <w:tcBorders>
              <w:top w:val="single" w:sz="4" w:space="0" w:color="auto"/>
              <w:left w:val="single" w:sz="4" w:space="0" w:color="auto"/>
              <w:bottom w:val="single" w:sz="4" w:space="0" w:color="auto"/>
              <w:right w:val="single" w:sz="4" w:space="0" w:color="auto"/>
            </w:tcBorders>
          </w:tcPr>
          <w:p w14:paraId="301735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55CF6D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A7692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1DE8CF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1D2CB7B" w14:textId="77777777" w:rsidR="00EE5860" w:rsidRPr="00441CD0" w:rsidRDefault="00EE5860" w:rsidP="00BB0E1F">
            <w:pPr>
              <w:pStyle w:val="TAC"/>
            </w:pPr>
            <w:r w:rsidRPr="00441CD0">
              <w:t>Minimum Packet Delay</w:t>
            </w:r>
          </w:p>
        </w:tc>
      </w:tr>
      <w:tr w:rsidR="00EE5860" w:rsidRPr="00441CD0" w14:paraId="78A39C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F3E660" w14:textId="77777777" w:rsidR="00EE5860" w:rsidRPr="00441CD0" w:rsidRDefault="00EE5860" w:rsidP="00BB0E1F">
            <w:pPr>
              <w:pStyle w:val="TAL"/>
            </w:pPr>
            <w:r w:rsidRPr="00441CD0">
              <w:t>Maximum Packet Delay</w:t>
            </w:r>
          </w:p>
        </w:tc>
        <w:tc>
          <w:tcPr>
            <w:tcW w:w="336" w:type="dxa"/>
            <w:tcBorders>
              <w:top w:val="single" w:sz="4" w:space="0" w:color="auto"/>
              <w:left w:val="single" w:sz="4" w:space="0" w:color="auto"/>
              <w:bottom w:val="single" w:sz="4" w:space="0" w:color="auto"/>
              <w:right w:val="single" w:sz="4" w:space="0" w:color="auto"/>
            </w:tcBorders>
          </w:tcPr>
          <w:p w14:paraId="7FD9CBE9"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61709E15" w14:textId="77777777" w:rsidR="00EE5860" w:rsidRPr="00441CD0" w:rsidRDefault="00EE5860" w:rsidP="00BB0E1F">
            <w:pPr>
              <w:pStyle w:val="TAL"/>
            </w:pPr>
            <w:r w:rsidRPr="00441CD0">
              <w:t>This IE shall indicate the maximum packet delay of the related GTP-U path, if available.</w:t>
            </w:r>
          </w:p>
        </w:tc>
        <w:tc>
          <w:tcPr>
            <w:tcW w:w="370" w:type="dxa"/>
            <w:tcBorders>
              <w:top w:val="single" w:sz="4" w:space="0" w:color="auto"/>
              <w:left w:val="single" w:sz="4" w:space="0" w:color="auto"/>
              <w:bottom w:val="single" w:sz="4" w:space="0" w:color="auto"/>
              <w:right w:val="single" w:sz="4" w:space="0" w:color="auto"/>
            </w:tcBorders>
          </w:tcPr>
          <w:p w14:paraId="386D6FF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96CEC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2ACB8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39D35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06D3555" w14:textId="77777777" w:rsidR="00EE5860" w:rsidRPr="00441CD0" w:rsidRDefault="00EE5860" w:rsidP="00BB0E1F">
            <w:pPr>
              <w:pStyle w:val="TAC"/>
            </w:pPr>
            <w:r w:rsidRPr="00441CD0">
              <w:t>Maximum Packet Delay</w:t>
            </w:r>
          </w:p>
        </w:tc>
      </w:tr>
      <w:tr w:rsidR="00EE5860" w:rsidRPr="00441CD0" w14:paraId="0D1A25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A76676"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hideMark/>
          </w:tcPr>
          <w:p w14:paraId="2C128EEA"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F017CE0" w14:textId="77777777" w:rsidR="00EE5860" w:rsidRPr="00441CD0" w:rsidRDefault="00EE5860" w:rsidP="00BB0E1F">
            <w:pPr>
              <w:pStyle w:val="TAL"/>
            </w:pPr>
            <w:r w:rsidRPr="00441CD0">
              <w:t xml:space="preserve">This IE shall be present, if available. When present, it shall contain the value of the DSCP in the TOS/Traffic Class field used in Echo messages to measure the packet delay. </w:t>
            </w:r>
          </w:p>
        </w:tc>
        <w:tc>
          <w:tcPr>
            <w:tcW w:w="370" w:type="dxa"/>
            <w:tcBorders>
              <w:top w:val="single" w:sz="4" w:space="0" w:color="auto"/>
              <w:left w:val="single" w:sz="4" w:space="0" w:color="auto"/>
              <w:bottom w:val="single" w:sz="4" w:space="0" w:color="auto"/>
              <w:right w:val="single" w:sz="4" w:space="0" w:color="auto"/>
            </w:tcBorders>
            <w:hideMark/>
          </w:tcPr>
          <w:p w14:paraId="57207D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76000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DECAD1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B9384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BB1BFDC" w14:textId="77777777" w:rsidR="00EE5860" w:rsidRPr="00441CD0" w:rsidRDefault="00EE5860" w:rsidP="00BB0E1F">
            <w:pPr>
              <w:pStyle w:val="TAC"/>
            </w:pPr>
            <w:r w:rsidRPr="00441CD0">
              <w:t>Transport Level Marking</w:t>
            </w:r>
          </w:p>
        </w:tc>
      </w:tr>
    </w:tbl>
    <w:p w14:paraId="3F13E948" w14:textId="77777777" w:rsidR="00EE5860" w:rsidRPr="00441CD0" w:rsidRDefault="00EE5860" w:rsidP="00EE5860">
      <w:pPr>
        <w:rPr>
          <w:rFonts w:eastAsia="SimSun"/>
          <w:lang w:val="en-US"/>
        </w:rPr>
      </w:pPr>
    </w:p>
    <w:p w14:paraId="79E9519C" w14:textId="77777777" w:rsidR="00EE5860" w:rsidRPr="00441CD0" w:rsidRDefault="00EE5860" w:rsidP="00EE5860">
      <w:pPr>
        <w:pStyle w:val="Heading4"/>
        <w:rPr>
          <w:rFonts w:eastAsia="SimSun"/>
          <w:lang w:val="fr-FR" w:eastAsia="zh-CN"/>
        </w:rPr>
      </w:pPr>
      <w:bookmarkStart w:id="3878" w:name="_Toc19717276"/>
      <w:bookmarkStart w:id="3879" w:name="_Toc27490766"/>
      <w:bookmarkStart w:id="3880" w:name="_Toc27557059"/>
      <w:bookmarkStart w:id="3881" w:name="_Toc27723976"/>
      <w:bookmarkStart w:id="3882" w:name="_Toc36031048"/>
      <w:bookmarkStart w:id="3883" w:name="_Toc36042968"/>
      <w:bookmarkStart w:id="3884" w:name="_Toc36814293"/>
      <w:bookmarkStart w:id="3885" w:name="_Toc44689147"/>
      <w:bookmarkStart w:id="3886" w:name="_Toc44923901"/>
      <w:bookmarkStart w:id="3887" w:name="_Toc51860871"/>
      <w:bookmarkStart w:id="3888" w:name="_Toc57930642"/>
      <w:bookmarkStart w:id="3889" w:name="_Toc57931272"/>
      <w:bookmarkStart w:id="3890" w:name="_Toc67499664"/>
      <w:r w:rsidRPr="00441CD0">
        <w:rPr>
          <w:rFonts w:eastAsia="SimSun"/>
          <w:lang w:val="fr-FR"/>
        </w:rPr>
        <w:t>7.</w:t>
      </w:r>
      <w:r w:rsidRPr="00441CD0">
        <w:rPr>
          <w:rFonts w:eastAsia="SimSun"/>
        </w:rPr>
        <w:t>4.</w:t>
      </w:r>
      <w:r w:rsidRPr="00441CD0">
        <w:rPr>
          <w:rFonts w:eastAsia="SimSun"/>
          <w:lang w:val="fr-FR"/>
        </w:rPr>
        <w:t>5.</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Node Report Response</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06ECC171" w14:textId="77777777" w:rsidR="00EE5860" w:rsidRPr="00441CD0" w:rsidRDefault="00EE5860" w:rsidP="00EE5860">
      <w:pPr>
        <w:pStyle w:val="Heading5"/>
        <w:rPr>
          <w:rFonts w:eastAsia="SimSun"/>
          <w:lang w:val="en-US"/>
        </w:rPr>
      </w:pPr>
      <w:bookmarkStart w:id="3891" w:name="_Toc19717277"/>
      <w:bookmarkStart w:id="3892" w:name="_Toc27490767"/>
      <w:bookmarkStart w:id="3893" w:name="_Toc27557060"/>
      <w:bookmarkStart w:id="3894" w:name="_Toc27723977"/>
      <w:bookmarkStart w:id="3895" w:name="_Toc36031049"/>
      <w:bookmarkStart w:id="3896" w:name="_Toc36042969"/>
      <w:bookmarkStart w:id="3897" w:name="_Toc36814294"/>
      <w:bookmarkStart w:id="3898" w:name="_Toc44689148"/>
      <w:bookmarkStart w:id="3899" w:name="_Toc44923902"/>
      <w:bookmarkStart w:id="3900" w:name="_Toc51860872"/>
      <w:bookmarkStart w:id="3901" w:name="_Toc57930643"/>
      <w:bookmarkStart w:id="3902" w:name="_Toc57931273"/>
      <w:bookmarkStart w:id="3903" w:name="_Toc67499665"/>
      <w:r w:rsidRPr="00441CD0">
        <w:rPr>
          <w:rFonts w:eastAsia="SimSun"/>
          <w:lang w:val="en-US"/>
        </w:rPr>
        <w:t>7.4.5.2.1</w:t>
      </w:r>
      <w:r w:rsidRPr="00441CD0">
        <w:rPr>
          <w:rFonts w:eastAsia="SimSun"/>
          <w:lang w:val="en-US"/>
        </w:rPr>
        <w:tab/>
        <w:t>General</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43C5B197" w14:textId="77777777" w:rsidR="00EE5860" w:rsidRPr="00441CD0" w:rsidRDefault="00EE5860" w:rsidP="00EE5860">
      <w:pPr>
        <w:rPr>
          <w:rFonts w:eastAsia="SimSun"/>
          <w:lang w:val="en-US" w:eastAsia="zh-CN"/>
        </w:rPr>
      </w:pPr>
      <w:r w:rsidRPr="00441CD0">
        <w:rPr>
          <w:rFonts w:eastAsia="SimSun"/>
          <w:lang w:val="en-US" w:eastAsia="zh-CN"/>
        </w:rPr>
        <w:t>The PFCP Node Report Response shall be sent over the Sxa, Sxb; Sxc and N4 interface by the CP function to the UP function as a reply to the PFCP Node Report Request.</w:t>
      </w:r>
    </w:p>
    <w:p w14:paraId="123AC7C6"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.2.1-1: Information Element</w:t>
      </w:r>
      <w:r w:rsidRPr="00441CD0">
        <w:rPr>
          <w:rFonts w:eastAsia="SimSun"/>
          <w:lang w:eastAsia="zh-CN"/>
        </w:rPr>
        <w:t>s</w:t>
      </w:r>
      <w:r w:rsidRPr="00441CD0">
        <w:rPr>
          <w:rFonts w:eastAsia="SimSun"/>
        </w:rPr>
        <w:t xml:space="preserve"> in PFCP Node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3EF314"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40EA93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7E2B8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05882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908C34"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5F8359" w14:textId="77777777" w:rsidR="00EE5860" w:rsidRPr="00441CD0" w:rsidRDefault="00EE5860" w:rsidP="00BB0E1F">
            <w:pPr>
              <w:pStyle w:val="TAH"/>
            </w:pPr>
            <w:r w:rsidRPr="00441CD0">
              <w:t>IE Type</w:t>
            </w:r>
          </w:p>
        </w:tc>
      </w:tr>
      <w:tr w:rsidR="00EE5860" w:rsidRPr="00441CD0" w14:paraId="456AA98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30028F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82FAE39"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83B802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B0EC0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75CA74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88A58F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E83AD1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C94D98D" w14:textId="77777777" w:rsidR="00EE5860" w:rsidRPr="00441CD0" w:rsidRDefault="00EE5860" w:rsidP="00BB0E1F">
            <w:pPr>
              <w:spacing w:after="0"/>
              <w:rPr>
                <w:rFonts w:ascii="Arial" w:hAnsi="Arial"/>
                <w:b/>
                <w:sz w:val="18"/>
                <w:lang w:val="x-none"/>
              </w:rPr>
            </w:pPr>
          </w:p>
        </w:tc>
      </w:tr>
      <w:tr w:rsidR="00EE5860" w:rsidRPr="00441CD0" w14:paraId="2B68CE4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7F749F6" w14:textId="77777777" w:rsidR="00EE5860" w:rsidRPr="00441CD0" w:rsidRDefault="00EE5860" w:rsidP="00BB0E1F">
            <w:pPr>
              <w:pStyle w:val="TAL"/>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54DD1DA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41C6C3B1"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14E30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97FD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F48A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6F07B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8F698" w14:textId="77777777" w:rsidR="00EE5860" w:rsidRPr="00441CD0" w:rsidRDefault="00EE5860" w:rsidP="00BB0E1F">
            <w:pPr>
              <w:pStyle w:val="TAC"/>
              <w:rPr>
                <w:lang w:val="x-none"/>
              </w:rPr>
            </w:pPr>
            <w:r w:rsidRPr="00441CD0">
              <w:t>Node ID</w:t>
            </w:r>
          </w:p>
        </w:tc>
      </w:tr>
      <w:tr w:rsidR="00EE5860" w:rsidRPr="00441CD0" w14:paraId="15F14DF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EBE684F" w14:textId="77777777" w:rsidR="00EE5860" w:rsidRPr="00441CD0" w:rsidRDefault="00EE5860" w:rsidP="00BB0E1F">
            <w:pPr>
              <w:pStyle w:val="TAL"/>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19B49BD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0CAFB0B" w14:textId="77777777" w:rsidR="00EE5860" w:rsidRPr="00441CD0" w:rsidRDefault="00EE5860" w:rsidP="00BB0E1F">
            <w:pPr>
              <w:pStyle w:val="TAL"/>
            </w:pPr>
            <w:r w:rsidRPr="00441CD0">
              <w:rPr>
                <w:szCs w:val="18"/>
                <w:lang w:val="en-US"/>
              </w:rPr>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60DA5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1C9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EF1C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27AC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C0EFC48" w14:textId="77777777" w:rsidR="00EE5860" w:rsidRPr="00441CD0" w:rsidRDefault="00EE5860" w:rsidP="00BB0E1F">
            <w:pPr>
              <w:pStyle w:val="TAC"/>
              <w:rPr>
                <w:lang w:val="x-none"/>
              </w:rPr>
            </w:pPr>
            <w:r w:rsidRPr="00441CD0">
              <w:t>Cause</w:t>
            </w:r>
          </w:p>
        </w:tc>
      </w:tr>
      <w:tr w:rsidR="00EE5860" w:rsidRPr="00441CD0" w14:paraId="0F63902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48E7A7"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38EBD3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A131E94" w14:textId="77777777" w:rsidR="00EE5860" w:rsidRPr="00441CD0" w:rsidRDefault="00EE5860" w:rsidP="00BB0E1F">
            <w:pPr>
              <w:pStyle w:val="TAL"/>
              <w:rPr>
                <w:lang w:val="x-none"/>
              </w:rPr>
            </w:pPr>
            <w:r w:rsidRPr="00441CD0">
              <w:t>This IE shall be included if the rejection cause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5A88EA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1A00A0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AD68D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9BBFB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816D7DA" w14:textId="77777777" w:rsidR="00EE5860" w:rsidRPr="00441CD0" w:rsidRDefault="00EE5860" w:rsidP="00BB0E1F">
            <w:pPr>
              <w:pStyle w:val="TAC"/>
              <w:rPr>
                <w:lang w:val="x-none"/>
              </w:rPr>
            </w:pPr>
            <w:r w:rsidRPr="00441CD0">
              <w:t>Offending IE</w:t>
            </w:r>
          </w:p>
        </w:tc>
      </w:tr>
    </w:tbl>
    <w:p w14:paraId="799DE65B" w14:textId="77777777" w:rsidR="00EE5860" w:rsidRPr="00441CD0" w:rsidRDefault="00EE5860" w:rsidP="00EE5860">
      <w:pPr>
        <w:rPr>
          <w:lang w:val="sv-SE"/>
        </w:rPr>
      </w:pPr>
    </w:p>
    <w:p w14:paraId="399B281F" w14:textId="77777777" w:rsidR="00EE5860" w:rsidRPr="00441CD0" w:rsidRDefault="00EE5860" w:rsidP="00EE5860">
      <w:pPr>
        <w:pStyle w:val="Heading3"/>
        <w:rPr>
          <w:rFonts w:cs="Arial"/>
          <w:bCs/>
        </w:rPr>
      </w:pPr>
      <w:bookmarkStart w:id="3904" w:name="_Toc19717278"/>
      <w:bookmarkStart w:id="3905" w:name="_Toc27490768"/>
      <w:bookmarkStart w:id="3906" w:name="_Toc27557061"/>
      <w:bookmarkStart w:id="3907" w:name="_Toc27723978"/>
      <w:bookmarkStart w:id="3908" w:name="_Toc36031050"/>
      <w:bookmarkStart w:id="3909" w:name="_Toc36042970"/>
      <w:bookmarkStart w:id="3910" w:name="_Toc36814295"/>
      <w:bookmarkStart w:id="3911" w:name="_Toc44689149"/>
      <w:bookmarkStart w:id="3912" w:name="_Toc44923903"/>
      <w:bookmarkStart w:id="3913" w:name="_Toc51860873"/>
      <w:bookmarkStart w:id="3914" w:name="_Toc57930644"/>
      <w:bookmarkStart w:id="3915" w:name="_Toc57931274"/>
      <w:bookmarkStart w:id="3916" w:name="_Toc67499666"/>
      <w:r w:rsidRPr="00441CD0">
        <w:t>7.4.6</w:t>
      </w:r>
      <w:r w:rsidRPr="00441CD0">
        <w:tab/>
        <w:t>PFCP Session Set Deletion</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105EF8DE" w14:textId="77777777" w:rsidR="00EE5860" w:rsidRPr="00441CD0" w:rsidRDefault="00EE5860" w:rsidP="00EE5860">
      <w:pPr>
        <w:pStyle w:val="Heading4"/>
      </w:pPr>
      <w:bookmarkStart w:id="3917" w:name="_Toc19717279"/>
      <w:bookmarkStart w:id="3918" w:name="_Toc27490769"/>
      <w:bookmarkStart w:id="3919" w:name="_Toc27557062"/>
      <w:bookmarkStart w:id="3920" w:name="_Toc27723979"/>
      <w:bookmarkStart w:id="3921" w:name="_Toc36031051"/>
      <w:bookmarkStart w:id="3922" w:name="_Toc36042971"/>
      <w:bookmarkStart w:id="3923" w:name="_Toc36814296"/>
      <w:bookmarkStart w:id="3924" w:name="_Toc44689150"/>
      <w:bookmarkStart w:id="3925" w:name="_Toc44923904"/>
      <w:bookmarkStart w:id="3926" w:name="_Toc51860874"/>
      <w:bookmarkStart w:id="3927" w:name="_Toc57930645"/>
      <w:bookmarkStart w:id="3928" w:name="_Toc57931275"/>
      <w:bookmarkStart w:id="3929" w:name="_Toc67499667"/>
      <w:r w:rsidRPr="00441CD0">
        <w:t>7.4.6.1</w:t>
      </w:r>
      <w:r w:rsidRPr="00441CD0">
        <w:tab/>
        <w:t>PFCP Session Set Deletion Request</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267E1AB1" w14:textId="77777777" w:rsidR="00EE5860" w:rsidRPr="00441CD0" w:rsidRDefault="00EE5860" w:rsidP="00EE5860">
      <w:pPr>
        <w:rPr>
          <w:rFonts w:ascii="Arial" w:hAnsi="Arial" w:cs="Arial"/>
          <w:bCs/>
        </w:rPr>
      </w:pPr>
      <w:r w:rsidRPr="00441CD0">
        <w:rPr>
          <w:rFonts w:ascii="Arial" w:hAnsi="Arial" w:cs="Arial"/>
          <w:bCs/>
        </w:rPr>
        <w:t>The PFCP Session Set Deletion Request shall be sent over the Sxa and Sxb interface by the CP function to request the UP function to delete the PFCP sessions affected by a partial failure.</w:t>
      </w:r>
    </w:p>
    <w:p w14:paraId="4ED2BB10" w14:textId="77777777" w:rsidR="00EE5860" w:rsidRPr="00441CD0" w:rsidRDefault="00EE5860" w:rsidP="00EE5860">
      <w:pPr>
        <w:rPr>
          <w:rFonts w:ascii="Arial" w:hAnsi="Arial" w:cs="Arial"/>
          <w:bCs/>
        </w:rPr>
      </w:pPr>
      <w:r w:rsidRPr="00441CD0">
        <w:rPr>
          <w:rFonts w:ascii="Arial" w:hAnsi="Arial" w:cs="Arial"/>
          <w:bCs/>
        </w:rPr>
        <w:t>The PFCP Session Set Deletion Request shall be also sent over the Sxa and Sxb interface by the UP function to request the CP function to delete the PFCP sessions affected by a partial failure.</w:t>
      </w:r>
    </w:p>
    <w:p w14:paraId="055F2896" w14:textId="77777777" w:rsidR="00EE5860" w:rsidRPr="00441CD0" w:rsidRDefault="00EE5860" w:rsidP="00EE5860">
      <w:pPr>
        <w:pStyle w:val="TH"/>
        <w:rPr>
          <w:lang w:val="en-US"/>
        </w:rPr>
      </w:pPr>
      <w:r w:rsidRPr="00441CD0">
        <w:t>Table 7.4.6.1-1: Information Elements in a PFCP Session Set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960053A" w14:textId="77777777" w:rsidTr="00CA38E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A4B8D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52F7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9FB3C7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4A712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0E3AC90" w14:textId="77777777" w:rsidR="00EE5860" w:rsidRPr="00441CD0" w:rsidRDefault="00EE5860" w:rsidP="00BB0E1F">
            <w:pPr>
              <w:pStyle w:val="TAH"/>
            </w:pPr>
            <w:r w:rsidRPr="00441CD0">
              <w:t>IE Type</w:t>
            </w:r>
          </w:p>
        </w:tc>
      </w:tr>
      <w:tr w:rsidR="00EE5860" w:rsidRPr="00441CD0" w14:paraId="0D985ED4" w14:textId="77777777" w:rsidTr="00CA38E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3B5713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4269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A0934C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E3A08B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36E1AB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03D97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B97A4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E95A2EE" w14:textId="77777777" w:rsidR="00EE5860" w:rsidRPr="00441CD0" w:rsidRDefault="00EE5860" w:rsidP="00BB0E1F">
            <w:pPr>
              <w:spacing w:after="0"/>
              <w:rPr>
                <w:rFonts w:ascii="Arial" w:hAnsi="Arial"/>
                <w:b/>
                <w:sz w:val="18"/>
                <w:lang w:val="x-none"/>
              </w:rPr>
            </w:pPr>
          </w:p>
        </w:tc>
      </w:tr>
      <w:tr w:rsidR="00EE5860" w:rsidRPr="00441CD0" w14:paraId="3093AF9A"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97AA0BE" w14:textId="77777777" w:rsidR="00EE5860" w:rsidRPr="00441CD0" w:rsidRDefault="00EE5860" w:rsidP="00BB0E1F">
            <w:pPr>
              <w:pStyle w:val="TAH"/>
              <w:rPr>
                <w:b w:val="0"/>
              </w:rPr>
            </w:pPr>
            <w:r w:rsidRPr="00441CD0">
              <w:rPr>
                <w:b w:val="0"/>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14:paraId="60755590" w14:textId="77777777" w:rsidR="00EE5860" w:rsidRPr="00441CD0" w:rsidRDefault="00EE5860" w:rsidP="00BB0E1F">
            <w:pPr>
              <w:pStyle w:val="TAH"/>
              <w:rPr>
                <w:b w:val="0"/>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10606C87" w14:textId="77777777" w:rsidR="00EE5860" w:rsidRPr="00441CD0" w:rsidRDefault="00EE5860" w:rsidP="00BB0E1F">
            <w:pPr>
              <w:pStyle w:val="TAL"/>
              <w:rPr>
                <w:szCs w:val="18"/>
              </w:rPr>
            </w:pPr>
            <w:r w:rsidRPr="00441CD0">
              <w:t>This IE shall contain the node identity of the originating node of the message.</w:t>
            </w:r>
          </w:p>
        </w:tc>
        <w:tc>
          <w:tcPr>
            <w:tcW w:w="370" w:type="dxa"/>
            <w:tcBorders>
              <w:top w:val="single" w:sz="4" w:space="0" w:color="auto"/>
              <w:left w:val="single" w:sz="4" w:space="0" w:color="auto"/>
              <w:bottom w:val="single" w:sz="4" w:space="0" w:color="auto"/>
              <w:right w:val="single" w:sz="4" w:space="0" w:color="auto"/>
            </w:tcBorders>
            <w:hideMark/>
          </w:tcPr>
          <w:p w14:paraId="5E302A24"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78CDA2A2"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3E50EDA" w14:textId="77777777" w:rsidR="00EE5860" w:rsidRPr="00441CD0" w:rsidRDefault="00EE5860" w:rsidP="00BB0E1F">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05776730" w14:textId="77777777" w:rsidR="00EE5860" w:rsidRPr="00441CD0" w:rsidRDefault="00EE5860" w:rsidP="00BB0E1F">
            <w:pPr>
              <w:pStyle w:val="TAH"/>
              <w:rPr>
                <w:b w:val="0"/>
              </w:rPr>
            </w:pPr>
          </w:p>
        </w:tc>
        <w:tc>
          <w:tcPr>
            <w:tcW w:w="1404" w:type="dxa"/>
            <w:tcBorders>
              <w:top w:val="single" w:sz="4" w:space="0" w:color="auto"/>
              <w:left w:val="single" w:sz="4" w:space="0" w:color="auto"/>
              <w:bottom w:val="single" w:sz="4" w:space="0" w:color="auto"/>
              <w:right w:val="single" w:sz="4" w:space="0" w:color="auto"/>
            </w:tcBorders>
            <w:hideMark/>
          </w:tcPr>
          <w:p w14:paraId="50BE536F" w14:textId="77777777" w:rsidR="00EE5860" w:rsidRPr="00441CD0" w:rsidRDefault="00EE5860" w:rsidP="00BB0E1F">
            <w:pPr>
              <w:pStyle w:val="TAH"/>
              <w:rPr>
                <w:b w:val="0"/>
              </w:rPr>
            </w:pPr>
            <w:r w:rsidRPr="00441CD0">
              <w:rPr>
                <w:b w:val="0"/>
              </w:rPr>
              <w:t>Node ID</w:t>
            </w:r>
          </w:p>
        </w:tc>
      </w:tr>
      <w:tr w:rsidR="00EE5860" w:rsidRPr="00441CD0" w14:paraId="0BF046D9"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CC47E77" w14:textId="77777777" w:rsidR="00EE5860" w:rsidRPr="00441CD0" w:rsidRDefault="00EE5860" w:rsidP="00BB0E1F">
            <w:pPr>
              <w:pStyle w:val="TAL"/>
              <w:rPr>
                <w:szCs w:val="18"/>
                <w:lang w:val="de-DE"/>
              </w:rPr>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093454B4" w14:textId="77777777" w:rsidR="00EE5860" w:rsidRPr="00441CD0" w:rsidRDefault="00EE5860" w:rsidP="00BB0E1F">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7A23D15" w14:textId="4E18B1B2" w:rsidR="00EE5860" w:rsidRPr="00441CD0" w:rsidRDefault="00EE5860" w:rsidP="00BB0E1F">
            <w:pPr>
              <w:pStyle w:val="TAL"/>
              <w:rPr>
                <w:lang w:val="en-US"/>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660E113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4B83D5B"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16B0F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90A716"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866D46E" w14:textId="77777777" w:rsidR="00EE5860" w:rsidRPr="00441CD0" w:rsidRDefault="00EE5860" w:rsidP="00BB0E1F">
            <w:pPr>
              <w:pStyle w:val="TAC"/>
              <w:rPr>
                <w:szCs w:val="18"/>
                <w:lang w:val="x-none"/>
              </w:rPr>
            </w:pPr>
            <w:r w:rsidRPr="00441CD0">
              <w:rPr>
                <w:szCs w:val="18"/>
              </w:rPr>
              <w:t>FQ-CSID</w:t>
            </w:r>
          </w:p>
        </w:tc>
      </w:tr>
      <w:tr w:rsidR="00CA5E7D" w:rsidRPr="00441CD0" w14:paraId="2224B15E"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1BDA9FDE" w14:textId="58CDDA1F" w:rsidR="00CA5E7D" w:rsidRPr="00441CD0" w:rsidRDefault="00CA5E7D" w:rsidP="00CA5E7D">
            <w:pPr>
              <w:pStyle w:val="TAL"/>
            </w:pPr>
            <w:r>
              <w:rPr>
                <w:lang w:val="fr-FR"/>
              </w:rPr>
              <w:t>PGW-C</w:t>
            </w:r>
            <w:r>
              <w:rPr>
                <w:lang w:val="fr-FR"/>
              </w:rPr>
              <w:t>/SMF</w:t>
            </w:r>
            <w:r>
              <w:rPr>
                <w:lang w:val="fr-FR"/>
              </w:rPr>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2D33C17F" w14:textId="62E94357" w:rsidR="00CA5E7D" w:rsidRPr="00441CD0" w:rsidRDefault="00CA5E7D" w:rsidP="00CA5E7D">
            <w:pPr>
              <w:pStyle w:val="TAL"/>
              <w:jc w:val="center"/>
            </w:pPr>
            <w:r>
              <w:rPr>
                <w:rFonts w:eastAsia="SimSun"/>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3592E14E" w14:textId="2DAE48C7" w:rsidR="00CA5E7D" w:rsidRPr="00441CD0" w:rsidRDefault="00CA5E7D" w:rsidP="00CA5E7D">
            <w:pPr>
              <w:pStyle w:val="TAL"/>
            </w:pPr>
            <w:r>
              <w:rPr>
                <w:szCs w:val="18"/>
                <w:lang w:val="fr-FR"/>
              </w:rPr>
              <w:t xml:space="preserve">This IE shall be included according to the requirements in </w:t>
            </w:r>
            <w:r w:rsidR="00075654">
              <w:rPr>
                <w:szCs w:val="18"/>
                <w:lang w:val="fr-FR"/>
              </w:rPr>
              <w:t>clause 2</w:t>
            </w:r>
            <w:r>
              <w:rPr>
                <w:szCs w:val="18"/>
                <w:lang w:val="fr-FR"/>
              </w:rPr>
              <w:t>3 of 3GPP</w:t>
            </w:r>
            <w:r>
              <w:rPr>
                <w:szCs w:val="18"/>
                <w:lang w:val="sv-SE"/>
              </w:rPr>
              <w:t> </w:t>
            </w:r>
            <w:r>
              <w:rPr>
                <w:szCs w:val="18"/>
                <w:lang w:val="fr-FR"/>
              </w:rPr>
              <w:t>TS</w:t>
            </w:r>
            <w:r>
              <w:rPr>
                <w:szCs w:val="18"/>
                <w:lang w:val="sv-SE"/>
              </w:rPr>
              <w:t> </w:t>
            </w:r>
            <w:r>
              <w:rPr>
                <w:szCs w:val="18"/>
                <w:lang w:val="fr-FR"/>
              </w:rPr>
              <w:t>23.007</w:t>
            </w:r>
            <w:r>
              <w:rPr>
                <w:szCs w:val="18"/>
                <w:lang w:val="sv-SE"/>
              </w:rPr>
              <w:t> </w:t>
            </w:r>
            <w:r>
              <w:rPr>
                <w:szCs w:val="18"/>
                <w:lang w:val="fr-FR"/>
              </w:rPr>
              <w:t>[24]</w:t>
            </w:r>
            <w:r>
              <w:rPr>
                <w:szCs w:val="18"/>
                <w:lang w:val="fr-FR"/>
              </w:rPr>
              <w:t xml:space="preserve"> and </w:t>
            </w:r>
            <w:r w:rsidR="00075654">
              <w:rPr>
                <w:szCs w:val="18"/>
                <w:lang w:val="fr-FR"/>
              </w:rPr>
              <w:t>clause 4.6 of 3GPP TS 23.527 [40]</w:t>
            </w:r>
            <w:r>
              <w:rPr>
                <w:szCs w:val="18"/>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EDA41B4" w14:textId="77777777" w:rsidR="00CA5E7D" w:rsidRPr="00441CD0" w:rsidRDefault="00CA5E7D" w:rsidP="00CA5E7D">
            <w:pPr>
              <w:pStyle w:val="TAC"/>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6178475" w14:textId="77777777" w:rsidR="00CA5E7D" w:rsidRPr="00441CD0" w:rsidRDefault="00CA5E7D" w:rsidP="00CA5E7D">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41762F" w14:textId="77777777" w:rsidR="00CA5E7D" w:rsidRPr="00441CD0" w:rsidRDefault="00CA5E7D" w:rsidP="00CA5E7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5FE8AE" w14:textId="77777777" w:rsidR="00CA5E7D" w:rsidRPr="00441CD0" w:rsidRDefault="00CA5E7D" w:rsidP="00CA5E7D">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36E1B93" w14:textId="77777777" w:rsidR="00CA5E7D" w:rsidRPr="00441CD0" w:rsidRDefault="00CA5E7D" w:rsidP="00CA5E7D">
            <w:pPr>
              <w:pStyle w:val="TAC"/>
              <w:rPr>
                <w:lang w:val="sv-SE"/>
              </w:rPr>
            </w:pPr>
            <w:r w:rsidRPr="00441CD0">
              <w:rPr>
                <w:szCs w:val="18"/>
              </w:rPr>
              <w:t>FQ-CSID</w:t>
            </w:r>
          </w:p>
        </w:tc>
      </w:tr>
      <w:tr w:rsidR="00CA38EF" w:rsidRPr="00441CD0" w14:paraId="6EA84BD7"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6215EF1E" w14:textId="7CED29E5" w:rsidR="00CA38EF" w:rsidRPr="00441CD0" w:rsidRDefault="00CA38EF" w:rsidP="00CA38EF">
            <w:pPr>
              <w:pStyle w:val="TAL"/>
            </w:pPr>
            <w:r w:rsidRPr="00441CD0">
              <w:t>PGW-U</w:t>
            </w:r>
            <w:r>
              <w:t>/SGW-U</w:t>
            </w:r>
            <w:r w:rsidR="00F00016">
              <w:t xml:space="preserve">/ </w:t>
            </w:r>
            <w:r w:rsidR="00F00016">
              <w:t>UPF</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7E834429" w14:textId="05763384" w:rsidR="00CA38EF" w:rsidRPr="00441CD0" w:rsidRDefault="00CA38EF" w:rsidP="00CA38E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CDAD92D" w14:textId="1D2EB074" w:rsidR="00CA38EF" w:rsidRPr="00441CD0" w:rsidRDefault="00F00016" w:rsidP="00CA38EF">
            <w:pPr>
              <w:pStyle w:val="TAL"/>
              <w:rPr>
                <w:szCs w:val="18"/>
              </w:rPr>
            </w:pPr>
            <w:r>
              <w:rPr>
                <w:szCs w:val="18"/>
              </w:rPr>
              <w:t xml:space="preserve">This IE shall be included according to the requirements in </w:t>
            </w:r>
            <w:r w:rsidR="00075654">
              <w:rPr>
                <w:szCs w:val="18"/>
              </w:rPr>
              <w:t>clause</w:t>
            </w:r>
            <w:r w:rsidR="00075654">
              <w:rPr>
                <w:szCs w:val="18"/>
              </w:rPr>
              <w:t> </w:t>
            </w:r>
            <w:r w:rsidR="00075654">
              <w:rPr>
                <w:szCs w:val="18"/>
              </w:rPr>
              <w:t>2</w:t>
            </w:r>
            <w:r>
              <w:rPr>
                <w:szCs w:val="18"/>
              </w:rPr>
              <w:t>3 of 3GPP</w:t>
            </w:r>
            <w:r>
              <w:rPr>
                <w:szCs w:val="18"/>
                <w:lang w:val="sv-SE"/>
              </w:rPr>
              <w:t> </w:t>
            </w:r>
            <w:r>
              <w:rPr>
                <w:szCs w:val="18"/>
              </w:rPr>
              <w:t>TS</w:t>
            </w:r>
            <w:r>
              <w:rPr>
                <w:szCs w:val="18"/>
                <w:lang w:val="sv-SE"/>
              </w:rPr>
              <w:t> </w:t>
            </w:r>
            <w:r>
              <w:rPr>
                <w:szCs w:val="18"/>
              </w:rPr>
              <w:t>23.007</w:t>
            </w:r>
            <w:r>
              <w:rPr>
                <w:szCs w:val="18"/>
                <w:lang w:val="sv-SE"/>
              </w:rPr>
              <w:t> </w:t>
            </w:r>
            <w:r>
              <w:rPr>
                <w:szCs w:val="18"/>
              </w:rPr>
              <w:t xml:space="preserve">[24] and </w:t>
            </w:r>
            <w:r w:rsidR="00075654">
              <w:rPr>
                <w:szCs w:val="18"/>
              </w:rPr>
              <w:t>clause 4.6 of 3GPP TS 23.527 [40]</w:t>
            </w:r>
            <w:r>
              <w:rPr>
                <w:szCs w:val="18"/>
              </w:rPr>
              <w:t>.</w:t>
            </w:r>
          </w:p>
        </w:tc>
        <w:tc>
          <w:tcPr>
            <w:tcW w:w="370" w:type="dxa"/>
            <w:tcBorders>
              <w:top w:val="single" w:sz="4" w:space="0" w:color="auto"/>
              <w:left w:val="single" w:sz="4" w:space="0" w:color="auto"/>
              <w:bottom w:val="single" w:sz="4" w:space="0" w:color="auto"/>
              <w:right w:val="single" w:sz="4" w:space="0" w:color="auto"/>
            </w:tcBorders>
            <w:hideMark/>
          </w:tcPr>
          <w:p w14:paraId="42CA45A0" w14:textId="4B5DDA96" w:rsidR="00CA38EF" w:rsidRPr="00441CD0" w:rsidRDefault="00CA38EF" w:rsidP="00CA38EF">
            <w:pPr>
              <w:pStyle w:val="TAC"/>
              <w:rPr>
                <w:lang w:val="en-US"/>
              </w:rPr>
            </w:pPr>
            <w:r>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4DDE064" w14:textId="280B36D9" w:rsidR="00CA38EF" w:rsidRPr="00441CD0" w:rsidRDefault="00CA38EF" w:rsidP="00CA38E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F6514B" w14:textId="32CF02E1"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99727A" w14:textId="77777777" w:rsidR="00CA38EF" w:rsidRPr="00441CD0" w:rsidRDefault="00CA38EF" w:rsidP="00CA38E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BC9900F" w14:textId="1C17989F" w:rsidR="00CA38EF" w:rsidRPr="00441CD0" w:rsidRDefault="00CA38EF" w:rsidP="00CA38EF">
            <w:pPr>
              <w:pStyle w:val="TAC"/>
              <w:rPr>
                <w:szCs w:val="18"/>
              </w:rPr>
            </w:pPr>
            <w:r w:rsidRPr="00441CD0">
              <w:rPr>
                <w:szCs w:val="18"/>
              </w:rPr>
              <w:t>FQ-CSID</w:t>
            </w:r>
          </w:p>
        </w:tc>
      </w:tr>
      <w:tr w:rsidR="00EE5860" w:rsidRPr="00441CD0" w14:paraId="6B2E73F8"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6061"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43E84B05"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192DA3B" w14:textId="387F3664"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39CAD3F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533607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094B2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294729A"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43FD6592" w14:textId="77777777" w:rsidR="00EE5860" w:rsidRPr="00441CD0" w:rsidRDefault="00EE5860" w:rsidP="00BB0E1F">
            <w:pPr>
              <w:pStyle w:val="TAC"/>
              <w:rPr>
                <w:szCs w:val="18"/>
              </w:rPr>
            </w:pPr>
            <w:r w:rsidRPr="00441CD0">
              <w:rPr>
                <w:szCs w:val="18"/>
              </w:rPr>
              <w:t>FQ-CSID</w:t>
            </w:r>
          </w:p>
        </w:tc>
      </w:tr>
      <w:tr w:rsidR="00EE5860" w:rsidRPr="00441CD0" w14:paraId="6D7C4716"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7023DA71"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2A8009E1"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07B4B7" w14:textId="4342CBD8"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7BAC77E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28054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3670E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396A69D"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5829433" w14:textId="77777777" w:rsidR="00EE5860" w:rsidRPr="00441CD0" w:rsidRDefault="00EE5860" w:rsidP="00BB0E1F">
            <w:pPr>
              <w:pStyle w:val="TAC"/>
              <w:rPr>
                <w:szCs w:val="18"/>
              </w:rPr>
            </w:pPr>
            <w:r w:rsidRPr="00441CD0">
              <w:rPr>
                <w:szCs w:val="18"/>
              </w:rPr>
              <w:t>FQ-CSID</w:t>
            </w:r>
          </w:p>
        </w:tc>
      </w:tr>
      <w:tr w:rsidR="00EE5860" w:rsidRPr="00441CD0" w14:paraId="1E8462D2"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53BFF9AC"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06DA1DDE"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8B89414" w14:textId="2240984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5C15B99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7D356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76E46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A24DC12"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131B6F2A" w14:textId="77777777" w:rsidR="00EE5860" w:rsidRPr="00441CD0" w:rsidRDefault="00EE5860" w:rsidP="00BB0E1F">
            <w:pPr>
              <w:pStyle w:val="TAC"/>
              <w:rPr>
                <w:szCs w:val="18"/>
              </w:rPr>
            </w:pPr>
            <w:r w:rsidRPr="00441CD0">
              <w:rPr>
                <w:szCs w:val="18"/>
              </w:rPr>
              <w:t>FQ-CSID</w:t>
            </w:r>
          </w:p>
        </w:tc>
      </w:tr>
    </w:tbl>
    <w:p w14:paraId="57CFCD7B" w14:textId="77777777" w:rsidR="00EE5860" w:rsidRPr="00441CD0" w:rsidRDefault="00EE5860" w:rsidP="00EE5860">
      <w:pPr>
        <w:rPr>
          <w:lang w:val="sv-SE"/>
        </w:rPr>
      </w:pPr>
    </w:p>
    <w:p w14:paraId="5A0AD48E" w14:textId="77777777" w:rsidR="00EE5860" w:rsidRPr="00441CD0" w:rsidRDefault="00EE5860" w:rsidP="00EE5860">
      <w:pPr>
        <w:pStyle w:val="Heading4"/>
        <w:rPr>
          <w:rFonts w:cs="Arial"/>
          <w:bCs/>
        </w:rPr>
      </w:pPr>
      <w:bookmarkStart w:id="3930" w:name="_Toc19717280"/>
      <w:bookmarkStart w:id="3931" w:name="_Toc27490770"/>
      <w:bookmarkStart w:id="3932" w:name="_Toc27557063"/>
      <w:bookmarkStart w:id="3933" w:name="_Toc27723980"/>
      <w:bookmarkStart w:id="3934" w:name="_Toc36031052"/>
      <w:bookmarkStart w:id="3935" w:name="_Toc36042972"/>
      <w:bookmarkStart w:id="3936" w:name="_Toc36814297"/>
      <w:bookmarkStart w:id="3937" w:name="_Toc44689151"/>
      <w:bookmarkStart w:id="3938" w:name="_Toc44923905"/>
      <w:bookmarkStart w:id="3939" w:name="_Toc51860875"/>
      <w:bookmarkStart w:id="3940" w:name="_Toc57930646"/>
      <w:bookmarkStart w:id="3941" w:name="_Toc57931276"/>
      <w:bookmarkStart w:id="3942" w:name="_Toc67499668"/>
      <w:r w:rsidRPr="00441CD0">
        <w:t>7.4.6.2</w:t>
      </w:r>
      <w:r w:rsidRPr="00441CD0">
        <w:tab/>
      </w:r>
      <w:r w:rsidRPr="00441CD0">
        <w:rPr>
          <w:lang w:val="en-US"/>
        </w:rPr>
        <w:t xml:space="preserve">PFCP Session Set </w:t>
      </w:r>
      <w:r w:rsidRPr="00441CD0">
        <w:t>Deletion Response</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27A1B3F4" w14:textId="4EFD650B" w:rsidR="00F00016" w:rsidRDefault="00F00016" w:rsidP="00F00016">
      <w:pPr>
        <w:rPr>
          <w:rFonts w:ascii="Arial" w:hAnsi="Arial" w:cs="Arial"/>
          <w:bCs/>
        </w:rPr>
      </w:pPr>
      <w:r>
        <w:rPr>
          <w:rFonts w:ascii="Arial" w:hAnsi="Arial" w:cs="Arial"/>
          <w:bCs/>
        </w:rPr>
        <w:t>The PFCP Session Set Deletion Response shall be sent over the Sxa, Sxb or N4 interface by the UP function or the CP function as a reply to the PFCP Session Set Deletion Request.</w:t>
      </w:r>
    </w:p>
    <w:p w14:paraId="63FD7D50" w14:textId="77777777" w:rsidR="00EE5860" w:rsidRPr="00441CD0" w:rsidRDefault="00EE5860" w:rsidP="00EE5860">
      <w:pPr>
        <w:pStyle w:val="TH"/>
        <w:rPr>
          <w:lang w:val="en-US"/>
        </w:rPr>
      </w:pPr>
      <w:r w:rsidRPr="00441CD0">
        <w:t>Table 7.4.</w:t>
      </w:r>
      <w:r w:rsidRPr="00441CD0">
        <w:rPr>
          <w:lang w:val="en-US"/>
        </w:rPr>
        <w:t>6</w:t>
      </w:r>
      <w:r w:rsidRPr="00441CD0">
        <w:t>.2-1: Information Elements in a PFCP Session Set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3FCD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EBD46CC"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E51C6B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240522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89DC5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B8D13C" w14:textId="77777777" w:rsidR="00EE5860" w:rsidRPr="00441CD0" w:rsidRDefault="00EE5860" w:rsidP="00BB0E1F">
            <w:pPr>
              <w:pStyle w:val="TAH"/>
            </w:pPr>
            <w:r w:rsidRPr="00441CD0">
              <w:t>IE Type</w:t>
            </w:r>
          </w:p>
        </w:tc>
      </w:tr>
      <w:tr w:rsidR="00EE5860" w:rsidRPr="00441CD0" w14:paraId="35FFFAF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2B2040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250D947"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52AC721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A22C3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486C22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D2FD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96449E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77531B1" w14:textId="77777777" w:rsidR="00EE5860" w:rsidRPr="00441CD0" w:rsidRDefault="00EE5860" w:rsidP="00BB0E1F">
            <w:pPr>
              <w:spacing w:after="0"/>
              <w:rPr>
                <w:rFonts w:ascii="Arial" w:hAnsi="Arial"/>
                <w:b/>
                <w:sz w:val="18"/>
                <w:lang w:val="x-none"/>
              </w:rPr>
            </w:pPr>
          </w:p>
        </w:tc>
      </w:tr>
      <w:tr w:rsidR="00EE5860" w:rsidRPr="00441CD0" w14:paraId="1D4C98B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84AA666" w14:textId="77777777" w:rsidR="00EE5860" w:rsidRPr="00441CD0" w:rsidRDefault="00EE5860" w:rsidP="00BB0E1F">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22DE6F66" w14:textId="77777777" w:rsidR="00EE5860" w:rsidRPr="00441CD0" w:rsidRDefault="00EE5860" w:rsidP="00BB0E1F">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14:paraId="4A645573" w14:textId="77777777" w:rsidR="00EE5860" w:rsidRPr="00441CD0" w:rsidRDefault="00EE5860" w:rsidP="00BB0E1F">
            <w:pPr>
              <w:pStyle w:val="TAL"/>
            </w:pPr>
            <w:r w:rsidRPr="00441CD0">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62EFBDD"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53811404"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19E9C947" w14:textId="77777777" w:rsidR="00EE5860" w:rsidRPr="00441CD0" w:rsidRDefault="00EE5860" w:rsidP="00BB0E1F">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38DB6AE1" w14:textId="77777777" w:rsidR="00EE5860" w:rsidRPr="00441CD0" w:rsidRDefault="00EE5860" w:rsidP="00BB0E1F">
            <w:pPr>
              <w:pStyle w:val="TAH"/>
            </w:pPr>
          </w:p>
        </w:tc>
        <w:tc>
          <w:tcPr>
            <w:tcW w:w="1405" w:type="dxa"/>
            <w:tcBorders>
              <w:top w:val="single" w:sz="4" w:space="0" w:color="auto"/>
              <w:left w:val="single" w:sz="4" w:space="0" w:color="auto"/>
              <w:bottom w:val="single" w:sz="4" w:space="0" w:color="auto"/>
              <w:right w:val="single" w:sz="4" w:space="0" w:color="auto"/>
            </w:tcBorders>
            <w:hideMark/>
          </w:tcPr>
          <w:p w14:paraId="54A01B85" w14:textId="77777777" w:rsidR="00EE5860" w:rsidRPr="00441CD0" w:rsidRDefault="00EE5860" w:rsidP="00BB0E1F">
            <w:pPr>
              <w:pStyle w:val="TAH"/>
            </w:pPr>
            <w:r w:rsidRPr="00441CD0">
              <w:rPr>
                <w:b w:val="0"/>
              </w:rPr>
              <w:t>Node ID</w:t>
            </w:r>
          </w:p>
        </w:tc>
      </w:tr>
      <w:tr w:rsidR="00EE5860" w:rsidRPr="00441CD0" w14:paraId="7B0AC3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E8C087D"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D2E72FB"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9FE03A3"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0DE792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DBA20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3582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9B9D52A"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693395E8" w14:textId="77777777" w:rsidR="00EE5860" w:rsidRPr="00441CD0" w:rsidRDefault="00EE5860" w:rsidP="00BB0E1F">
            <w:pPr>
              <w:pStyle w:val="TAC"/>
              <w:rPr>
                <w:lang w:val="sv-SE"/>
              </w:rPr>
            </w:pPr>
            <w:r w:rsidRPr="00441CD0">
              <w:rPr>
                <w:lang w:val="sv-SE"/>
              </w:rPr>
              <w:t>Cause</w:t>
            </w:r>
          </w:p>
        </w:tc>
      </w:tr>
      <w:tr w:rsidR="00EE5860" w:rsidRPr="00441CD0" w14:paraId="15234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6FF522C"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C0050CD"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6328BB1C" w14:textId="77777777" w:rsidR="00EE5860" w:rsidRPr="00441CD0" w:rsidRDefault="00EE5860" w:rsidP="00BB0E1F">
            <w:pPr>
              <w:pStyle w:val="TAL"/>
            </w:pPr>
            <w:r w:rsidRPr="00441CD0">
              <w:t>This IE shall be included if the rejection is due to an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C9F1E1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51B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EF6E1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85E19A0"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4D0A09B5" w14:textId="77777777" w:rsidR="00EE5860" w:rsidRPr="00441CD0" w:rsidRDefault="00EE5860" w:rsidP="00BB0E1F">
            <w:pPr>
              <w:pStyle w:val="TAC"/>
              <w:rPr>
                <w:lang w:val="sv-SE"/>
              </w:rPr>
            </w:pPr>
            <w:r w:rsidRPr="00441CD0">
              <w:rPr>
                <w:lang w:val="sv-SE"/>
              </w:rPr>
              <w:t>Offending IE</w:t>
            </w:r>
          </w:p>
        </w:tc>
      </w:tr>
    </w:tbl>
    <w:p w14:paraId="05169408" w14:textId="77777777" w:rsidR="00EE5860" w:rsidRPr="00441CD0" w:rsidRDefault="00EE5860" w:rsidP="00EE5860">
      <w:pPr>
        <w:rPr>
          <w:lang w:val="sv-SE"/>
        </w:rPr>
      </w:pPr>
    </w:p>
    <w:p w14:paraId="4E39A908" w14:textId="77777777" w:rsidR="00EE5860" w:rsidRPr="00441CD0" w:rsidRDefault="00EE5860" w:rsidP="00EE5860">
      <w:pPr>
        <w:pStyle w:val="Heading2"/>
        <w:rPr>
          <w:lang w:val="x-none"/>
        </w:rPr>
      </w:pPr>
      <w:bookmarkStart w:id="3943" w:name="_Toc19717281"/>
      <w:bookmarkStart w:id="3944" w:name="_Toc27490771"/>
      <w:bookmarkStart w:id="3945" w:name="_Toc27557064"/>
      <w:bookmarkStart w:id="3946" w:name="_Toc27723981"/>
      <w:bookmarkStart w:id="3947" w:name="_Toc36031053"/>
      <w:bookmarkStart w:id="3948" w:name="_Toc36042973"/>
      <w:bookmarkStart w:id="3949" w:name="_Toc36814298"/>
      <w:bookmarkStart w:id="3950" w:name="_Toc44689152"/>
      <w:bookmarkStart w:id="3951" w:name="_Toc44923906"/>
      <w:bookmarkStart w:id="3952" w:name="_Toc51860876"/>
      <w:bookmarkStart w:id="3953" w:name="_Toc57930647"/>
      <w:bookmarkStart w:id="3954" w:name="_Toc57931277"/>
      <w:bookmarkStart w:id="3955" w:name="_Toc67499669"/>
      <w:r w:rsidRPr="00441CD0">
        <w:t>7.5</w:t>
      </w:r>
      <w:r w:rsidRPr="00441CD0">
        <w:tab/>
        <w:t>PFCP Session Related Messages</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1516859B" w14:textId="77777777" w:rsidR="00EE5860" w:rsidRPr="00441CD0" w:rsidRDefault="00EE5860" w:rsidP="00EE5860">
      <w:pPr>
        <w:pStyle w:val="Heading3"/>
      </w:pPr>
      <w:bookmarkStart w:id="3956" w:name="_Toc19717282"/>
      <w:bookmarkStart w:id="3957" w:name="_Toc27490772"/>
      <w:bookmarkStart w:id="3958" w:name="_Toc27557065"/>
      <w:bookmarkStart w:id="3959" w:name="_Toc27723982"/>
      <w:bookmarkStart w:id="3960" w:name="_Toc36031054"/>
      <w:bookmarkStart w:id="3961" w:name="_Toc36042974"/>
      <w:bookmarkStart w:id="3962" w:name="_Toc36814299"/>
      <w:bookmarkStart w:id="3963" w:name="_Toc44689153"/>
      <w:bookmarkStart w:id="3964" w:name="_Toc44923907"/>
      <w:bookmarkStart w:id="3965" w:name="_Toc51860877"/>
      <w:bookmarkStart w:id="3966" w:name="_Toc57930648"/>
      <w:bookmarkStart w:id="3967" w:name="_Toc57931278"/>
      <w:bookmarkStart w:id="3968" w:name="_Toc67499670"/>
      <w:r w:rsidRPr="00441CD0">
        <w:t>7.5.1</w:t>
      </w:r>
      <w:r w:rsidRPr="00441CD0">
        <w:rPr>
          <w:lang w:val="en-US"/>
        </w:rPr>
        <w:tab/>
        <w:t>General</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1C103BCA" w14:textId="77777777" w:rsidR="00EE5860" w:rsidRPr="00441CD0" w:rsidRDefault="00EE5860" w:rsidP="00EE5860">
      <w:pPr>
        <w:rPr>
          <w:lang w:eastAsia="zh-CN"/>
        </w:rPr>
      </w:pPr>
      <w:r w:rsidRPr="00441CD0">
        <w:rPr>
          <w:lang w:val="en-US"/>
        </w:rPr>
        <w:t>This clause specifies the session related messages used over the Sxa, Sxb and Sxc reference points</w:t>
      </w:r>
      <w:r w:rsidRPr="00441CD0">
        <w:t>.</w:t>
      </w:r>
    </w:p>
    <w:p w14:paraId="35D27BDE" w14:textId="77777777" w:rsidR="00EE5860" w:rsidRPr="00441CD0" w:rsidRDefault="00EE5860" w:rsidP="00EE5860">
      <w:pPr>
        <w:pStyle w:val="Heading3"/>
      </w:pPr>
      <w:bookmarkStart w:id="3969" w:name="_Toc19717283"/>
      <w:bookmarkStart w:id="3970" w:name="_Toc27490773"/>
      <w:bookmarkStart w:id="3971" w:name="_Toc27557066"/>
      <w:bookmarkStart w:id="3972" w:name="_Toc27723983"/>
      <w:bookmarkStart w:id="3973" w:name="_Toc36031055"/>
      <w:bookmarkStart w:id="3974" w:name="_Toc36042975"/>
      <w:bookmarkStart w:id="3975" w:name="_Toc36814300"/>
      <w:bookmarkStart w:id="3976" w:name="_Toc44689154"/>
      <w:bookmarkStart w:id="3977" w:name="_Toc44923908"/>
      <w:bookmarkStart w:id="3978" w:name="_Toc51860878"/>
      <w:bookmarkStart w:id="3979" w:name="_Toc57930649"/>
      <w:bookmarkStart w:id="3980" w:name="_Toc57931279"/>
      <w:bookmarkStart w:id="3981" w:name="_Toc67499671"/>
      <w:r w:rsidRPr="00441CD0">
        <w:t>7.5.2</w:t>
      </w:r>
      <w:r w:rsidRPr="00441CD0">
        <w:tab/>
      </w:r>
      <w:r w:rsidRPr="00441CD0">
        <w:rPr>
          <w:lang w:val="en-US"/>
        </w:rPr>
        <w:t xml:space="preserve">PFCP </w:t>
      </w:r>
      <w:r w:rsidRPr="00441CD0">
        <w:t>Session Establishment Request</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66E6B210" w14:textId="77777777" w:rsidR="00EE5860" w:rsidRPr="00441CD0" w:rsidRDefault="00EE5860" w:rsidP="00EE5860">
      <w:pPr>
        <w:pStyle w:val="Heading4"/>
        <w:rPr>
          <w:rFonts w:cs="Arial"/>
          <w:bCs/>
        </w:rPr>
      </w:pPr>
      <w:bookmarkStart w:id="3982" w:name="_Toc19717284"/>
      <w:bookmarkStart w:id="3983" w:name="_Toc27490774"/>
      <w:bookmarkStart w:id="3984" w:name="_Toc27557067"/>
      <w:bookmarkStart w:id="3985" w:name="_Toc27723984"/>
      <w:bookmarkStart w:id="3986" w:name="_Toc36031056"/>
      <w:bookmarkStart w:id="3987" w:name="_Toc36042976"/>
      <w:bookmarkStart w:id="3988" w:name="_Toc36814301"/>
      <w:bookmarkStart w:id="3989" w:name="_Toc44689155"/>
      <w:bookmarkStart w:id="3990" w:name="_Toc44923909"/>
      <w:bookmarkStart w:id="3991" w:name="_Toc51860879"/>
      <w:bookmarkStart w:id="3992" w:name="_Toc57930650"/>
      <w:bookmarkStart w:id="3993" w:name="_Toc57931280"/>
      <w:bookmarkStart w:id="3994" w:name="_Toc67499672"/>
      <w:r w:rsidRPr="00441CD0">
        <w:t>7.5.2.1</w:t>
      </w:r>
      <w:r w:rsidRPr="00441CD0">
        <w:tab/>
        <w:t>General</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3B49F56A" w14:textId="77777777" w:rsidR="00EE5860" w:rsidRPr="00441CD0" w:rsidRDefault="00EE5860" w:rsidP="00EE5860">
      <w:pPr>
        <w:rPr>
          <w:rFonts w:ascii="Arial" w:hAnsi="Arial" w:cs="Arial"/>
          <w:bCs/>
        </w:rPr>
      </w:pPr>
      <w:r w:rsidRPr="00441CD0">
        <w:rPr>
          <w:rFonts w:ascii="Arial" w:hAnsi="Arial" w:cs="Arial"/>
          <w:bCs/>
        </w:rPr>
        <w:t>The PFCP Session Establishment Request shall be sent over the Sxa, Sxb, Sxc and N4 interface by the CP function to establish a new PFCP session context in the UP function.</w:t>
      </w:r>
    </w:p>
    <w:p w14:paraId="1F58C90A" w14:textId="77777777" w:rsidR="00EE5860" w:rsidRPr="00441CD0" w:rsidRDefault="00EE5860" w:rsidP="00EE5860">
      <w:pPr>
        <w:pStyle w:val="TH"/>
      </w:pPr>
      <w:r w:rsidRPr="00441CD0">
        <w:t>Table 7.5.2.1-1: Information Elements in a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EE5860" w:rsidRPr="00441CD0" w14:paraId="2137EE09" w14:textId="77777777" w:rsidTr="00BB0E1F">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2C253CD5"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2B9B73B3"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05B255F9"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2598F0EC" w14:textId="77777777" w:rsidR="00EE5860" w:rsidRPr="00441CD0" w:rsidRDefault="00EE5860" w:rsidP="00BB0E1F">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14:paraId="775F61CD" w14:textId="77777777" w:rsidR="00EE5860" w:rsidRPr="00441CD0" w:rsidRDefault="00EE5860" w:rsidP="00BB0E1F">
            <w:pPr>
              <w:pStyle w:val="TAH"/>
            </w:pPr>
            <w:r w:rsidRPr="00441CD0">
              <w:t>IE Type</w:t>
            </w:r>
          </w:p>
        </w:tc>
      </w:tr>
      <w:tr w:rsidR="00EE5860" w:rsidRPr="00441CD0" w14:paraId="134F89BC" w14:textId="77777777" w:rsidTr="00BB0E1F">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79B38CC8"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782CD9BA"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6BA9A52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6632FC93"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4D108106"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0D32930F"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68404BB0" w14:textId="77777777" w:rsidR="00EE5860" w:rsidRPr="00441CD0" w:rsidRDefault="00EE5860" w:rsidP="00BB0E1F">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14:paraId="05A48358" w14:textId="77777777" w:rsidR="00EE5860" w:rsidRPr="00441CD0" w:rsidRDefault="00EE5860" w:rsidP="00BB0E1F">
            <w:pPr>
              <w:spacing w:after="0"/>
              <w:rPr>
                <w:rFonts w:ascii="Arial" w:hAnsi="Arial"/>
                <w:b/>
                <w:sz w:val="18"/>
                <w:lang w:val="x-none"/>
              </w:rPr>
            </w:pPr>
          </w:p>
        </w:tc>
      </w:tr>
      <w:tr w:rsidR="00EE5860" w:rsidRPr="00441CD0" w14:paraId="55427F7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D639EB3" w14:textId="77777777" w:rsidR="00EE5860" w:rsidRPr="00441CD0" w:rsidRDefault="00EE5860" w:rsidP="00BB0E1F">
            <w:pPr>
              <w:pStyle w:val="TAL"/>
              <w:rPr>
                <w:szCs w:val="18"/>
                <w:lang w:val="de-DE"/>
              </w:rPr>
            </w:pPr>
            <w:r w:rsidRPr="00441CD0">
              <w:rPr>
                <w:szCs w:val="18"/>
                <w:lang w:val="de-DE"/>
              </w:rPr>
              <w:lastRenderedPageBreak/>
              <w:t>Node ID</w:t>
            </w:r>
          </w:p>
        </w:tc>
        <w:tc>
          <w:tcPr>
            <w:tcW w:w="336" w:type="dxa"/>
            <w:gridSpan w:val="2"/>
            <w:tcBorders>
              <w:top w:val="single" w:sz="4" w:space="0" w:color="auto"/>
              <w:left w:val="single" w:sz="4" w:space="0" w:color="auto"/>
              <w:bottom w:val="single" w:sz="4" w:space="0" w:color="auto"/>
              <w:right w:val="single" w:sz="4" w:space="0" w:color="auto"/>
            </w:tcBorders>
            <w:hideMark/>
          </w:tcPr>
          <w:p w14:paraId="21CC3C14" w14:textId="77777777" w:rsidR="00EE5860" w:rsidRPr="00441CD0" w:rsidRDefault="00EE5860" w:rsidP="00BB0E1F">
            <w:pPr>
              <w:pStyle w:val="TAL"/>
              <w:jc w:val="center"/>
              <w:rPr>
                <w:szCs w:val="18"/>
                <w:lang w:val="x-none"/>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3299944" w14:textId="77777777" w:rsidR="00EE5860" w:rsidRPr="00441CD0" w:rsidRDefault="00EE5860" w:rsidP="00BB0E1F">
            <w:pPr>
              <w:pStyle w:val="TAL"/>
              <w:rPr>
                <w:szCs w:val="18"/>
                <w:lang w:val="en-US"/>
              </w:rPr>
            </w:pPr>
            <w:r w:rsidRPr="00441CD0">
              <w:rPr>
                <w:szCs w:val="18"/>
                <w:lang w:val="en-US"/>
              </w:rPr>
              <w:t>This IE shall contain the unique identifier of the sending Node.</w:t>
            </w:r>
          </w:p>
        </w:tc>
        <w:tc>
          <w:tcPr>
            <w:tcW w:w="370" w:type="dxa"/>
            <w:gridSpan w:val="2"/>
            <w:tcBorders>
              <w:top w:val="single" w:sz="4" w:space="0" w:color="auto"/>
              <w:left w:val="single" w:sz="4" w:space="0" w:color="auto"/>
              <w:bottom w:val="single" w:sz="4" w:space="0" w:color="auto"/>
              <w:right w:val="single" w:sz="4" w:space="0" w:color="auto"/>
            </w:tcBorders>
            <w:hideMark/>
          </w:tcPr>
          <w:p w14:paraId="5DE9A2E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1BC35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F220D1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5D0A70" w14:textId="77777777" w:rsidR="00EE5860" w:rsidRPr="00441CD0" w:rsidRDefault="00EE5860" w:rsidP="00BB0E1F">
            <w:pPr>
              <w:pStyle w:val="TAC"/>
            </w:pPr>
            <w:r w:rsidRPr="00441CD0">
              <w:rPr>
                <w:lang w:val="sv-S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46657C9" w14:textId="77777777" w:rsidR="00EE5860" w:rsidRPr="00441CD0" w:rsidRDefault="00EE5860" w:rsidP="00BB0E1F">
            <w:pPr>
              <w:pStyle w:val="TAC"/>
              <w:rPr>
                <w:lang w:val="sv-SE" w:eastAsia="zh-CN"/>
              </w:rPr>
            </w:pPr>
            <w:r w:rsidRPr="00441CD0">
              <w:rPr>
                <w:lang w:val="sv-SE" w:eastAsia="zh-CN"/>
              </w:rPr>
              <w:t>Node ID</w:t>
            </w:r>
          </w:p>
        </w:tc>
      </w:tr>
      <w:tr w:rsidR="00EE5860" w:rsidRPr="00441CD0" w14:paraId="746D85CF"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32153C4" w14:textId="77777777" w:rsidR="00EE5860" w:rsidRPr="00441CD0" w:rsidRDefault="00EE5860" w:rsidP="00BB0E1F">
            <w:pPr>
              <w:pStyle w:val="TAL"/>
            </w:pPr>
            <w:r w:rsidRPr="00441CD0">
              <w:rPr>
                <w:szCs w:val="18"/>
                <w:lang w:val="de-DE"/>
              </w:rPr>
              <w:t>CP F-SEID</w:t>
            </w:r>
          </w:p>
        </w:tc>
        <w:tc>
          <w:tcPr>
            <w:tcW w:w="336" w:type="dxa"/>
            <w:gridSpan w:val="2"/>
            <w:tcBorders>
              <w:top w:val="single" w:sz="4" w:space="0" w:color="auto"/>
              <w:left w:val="single" w:sz="4" w:space="0" w:color="auto"/>
              <w:bottom w:val="single" w:sz="4" w:space="0" w:color="auto"/>
              <w:right w:val="single" w:sz="4" w:space="0" w:color="auto"/>
            </w:tcBorders>
            <w:hideMark/>
          </w:tcPr>
          <w:p w14:paraId="60978E59" w14:textId="77777777" w:rsidR="00EE5860" w:rsidRPr="00441CD0" w:rsidRDefault="00EE5860" w:rsidP="00BB0E1F">
            <w:pPr>
              <w:pStyle w:val="TAL"/>
              <w:jc w:val="cente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13CC7D2" w14:textId="77777777" w:rsidR="00EE5860" w:rsidRPr="00441CD0" w:rsidRDefault="00EE5860" w:rsidP="00BB0E1F">
            <w:pPr>
              <w:pStyle w:val="TAL"/>
            </w:pPr>
            <w:r w:rsidRPr="00441CD0">
              <w:rPr>
                <w:szCs w:val="18"/>
                <w:lang w:val="en-US"/>
              </w:rPr>
              <w:t>This IE shall contain the unique identifier allocated by the CP function identifying the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03CA94D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BBBB0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025EE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004EBD"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14:paraId="2AD97BC2" w14:textId="77777777" w:rsidR="00EE5860" w:rsidRPr="00441CD0" w:rsidRDefault="00EE5860" w:rsidP="00BB0E1F">
            <w:pPr>
              <w:pStyle w:val="TAC"/>
              <w:rPr>
                <w:lang w:val="de-DE"/>
              </w:rPr>
            </w:pPr>
            <w:r w:rsidRPr="00441CD0">
              <w:rPr>
                <w:lang w:val="de-DE"/>
              </w:rPr>
              <w:t>F-SEID</w:t>
            </w:r>
          </w:p>
        </w:tc>
      </w:tr>
      <w:tr w:rsidR="00EE5860" w:rsidRPr="00441CD0" w14:paraId="42CC8817"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28B34937" w14:textId="77777777" w:rsidR="00EE5860" w:rsidRPr="00441CD0" w:rsidRDefault="00EE5860" w:rsidP="00BB0E1F">
            <w:pPr>
              <w:pStyle w:val="TAL"/>
              <w:rPr>
                <w:szCs w:val="18"/>
                <w:lang w:val="de-DE"/>
              </w:rPr>
            </w:pPr>
            <w:r w:rsidRPr="00441CD0">
              <w:t>Create PDR</w:t>
            </w:r>
          </w:p>
        </w:tc>
        <w:tc>
          <w:tcPr>
            <w:tcW w:w="336" w:type="dxa"/>
            <w:gridSpan w:val="2"/>
            <w:tcBorders>
              <w:top w:val="single" w:sz="4" w:space="0" w:color="auto"/>
              <w:left w:val="single" w:sz="4" w:space="0" w:color="auto"/>
              <w:bottom w:val="single" w:sz="4" w:space="0" w:color="auto"/>
              <w:right w:val="single" w:sz="4" w:space="0" w:color="auto"/>
            </w:tcBorders>
            <w:hideMark/>
          </w:tcPr>
          <w:p w14:paraId="010C95EE"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tcPr>
          <w:p w14:paraId="5AE081DC" w14:textId="77777777" w:rsidR="00EE5860" w:rsidRPr="00441CD0" w:rsidRDefault="00EE5860" w:rsidP="00BB0E1F">
            <w:pPr>
              <w:pStyle w:val="TAL"/>
              <w:rPr>
                <w:szCs w:val="18"/>
                <w:lang w:val="en-US" w:eastAsia="zh-CN"/>
              </w:rPr>
            </w:pPr>
            <w:r w:rsidRPr="00441CD0">
              <w:rPr>
                <w:szCs w:val="18"/>
                <w:lang w:val="en-US" w:eastAsia="zh-CN"/>
              </w:rPr>
              <w:t>This IE shall be present for at least one PDR to be associated to the PFCP session.</w:t>
            </w:r>
          </w:p>
          <w:p w14:paraId="71E2A9D0" w14:textId="77777777" w:rsidR="00EE5860" w:rsidRPr="00441CD0" w:rsidRDefault="00EE5860" w:rsidP="00BB0E1F">
            <w:pPr>
              <w:pStyle w:val="TAL"/>
              <w:rPr>
                <w:szCs w:val="18"/>
                <w:lang w:val="en-US" w:eastAsia="zh-CN"/>
              </w:rPr>
            </w:pPr>
          </w:p>
          <w:p w14:paraId="1F999483" w14:textId="77777777" w:rsidR="00EE5860" w:rsidRPr="00441CD0" w:rsidRDefault="00EE5860" w:rsidP="00BB0E1F">
            <w:pPr>
              <w:pStyle w:val="TAL"/>
              <w:rPr>
                <w:lang w:val="en-US" w:eastAsia="zh-CN"/>
              </w:rPr>
            </w:pPr>
            <w:r w:rsidRPr="00441CD0">
              <w:rPr>
                <w:lang w:eastAsia="zh-CN"/>
              </w:rPr>
              <w:t>Several IEs with the same IE type may be present to represent multiple PDRs.</w:t>
            </w:r>
          </w:p>
          <w:p w14:paraId="61E33A7B" w14:textId="77777777" w:rsidR="00EE5860" w:rsidRPr="00441CD0" w:rsidRDefault="00EE5860" w:rsidP="00BB0E1F">
            <w:pPr>
              <w:pStyle w:val="TAL"/>
              <w:rPr>
                <w:szCs w:val="18"/>
                <w:lang w:val="en-US"/>
              </w:rPr>
            </w:pPr>
            <w:r w:rsidRPr="00441CD0">
              <w:rPr>
                <w:lang w:eastAsia="zh-CN"/>
              </w:rPr>
              <w:t xml:space="preserve">See </w:t>
            </w:r>
            <w:r w:rsidRPr="00441CD0">
              <w:t>Table 7.5.2.2-</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547792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043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F28B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A8D327"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FB94D05" w14:textId="77777777" w:rsidR="00EE5860" w:rsidRPr="00441CD0" w:rsidRDefault="00EE5860" w:rsidP="00BB0E1F">
            <w:pPr>
              <w:pStyle w:val="TAC"/>
            </w:pPr>
            <w:r w:rsidRPr="00441CD0">
              <w:rPr>
                <w:szCs w:val="18"/>
              </w:rPr>
              <w:t>Create PDR</w:t>
            </w:r>
          </w:p>
        </w:tc>
      </w:tr>
      <w:tr w:rsidR="00EE5860" w:rsidRPr="00441CD0" w14:paraId="0F01F506"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B8DBAF0" w14:textId="77777777" w:rsidR="00EE5860" w:rsidRPr="00441CD0" w:rsidRDefault="00EE5860" w:rsidP="00BB0E1F">
            <w:pPr>
              <w:pStyle w:val="TAL"/>
            </w:pPr>
            <w:r w:rsidRPr="00441CD0">
              <w:t>Create FAR</w:t>
            </w:r>
          </w:p>
        </w:tc>
        <w:tc>
          <w:tcPr>
            <w:tcW w:w="336" w:type="dxa"/>
            <w:gridSpan w:val="2"/>
            <w:tcBorders>
              <w:top w:val="single" w:sz="4" w:space="0" w:color="auto"/>
              <w:left w:val="single" w:sz="4" w:space="0" w:color="auto"/>
              <w:bottom w:val="single" w:sz="4" w:space="0" w:color="auto"/>
              <w:right w:val="single" w:sz="4" w:space="0" w:color="auto"/>
            </w:tcBorders>
            <w:hideMark/>
          </w:tcPr>
          <w:p w14:paraId="47496832" w14:textId="77777777" w:rsidR="00EE5860" w:rsidRPr="00441CD0" w:rsidRDefault="00EE5860" w:rsidP="00BB0E1F">
            <w:pPr>
              <w:pStyle w:val="TAL"/>
              <w:jc w:val="center"/>
              <w:rPr>
                <w:rFonts w:eastAsia="SimSun"/>
                <w:szCs w:val="18"/>
              </w:rPr>
            </w:pPr>
            <w:r w:rsidRPr="00441CD0">
              <w:rPr>
                <w:rFonts w:eastAsia="SimSun"/>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662F2C4A" w14:textId="77777777" w:rsidR="00EE5860" w:rsidRPr="00441CD0" w:rsidRDefault="00EE5860" w:rsidP="00BB0E1F">
            <w:pPr>
              <w:pStyle w:val="TAL"/>
              <w:rPr>
                <w:lang w:val="en-US"/>
              </w:rPr>
            </w:pPr>
            <w:r w:rsidRPr="00441CD0">
              <w:rPr>
                <w:lang w:val="en-US"/>
              </w:rPr>
              <w:t>This IE shall be present for at least one FAR to be associated to the PFCP session.</w:t>
            </w:r>
          </w:p>
          <w:p w14:paraId="3AC302D4" w14:textId="77777777" w:rsidR="00EE5860" w:rsidRPr="00441CD0" w:rsidRDefault="00EE5860" w:rsidP="00BB0E1F">
            <w:pPr>
              <w:pStyle w:val="TAL"/>
              <w:rPr>
                <w:lang w:val="en-US"/>
              </w:rPr>
            </w:pPr>
          </w:p>
          <w:p w14:paraId="665040BA" w14:textId="77777777" w:rsidR="00EE5860" w:rsidRPr="00441CD0" w:rsidRDefault="00EE5860" w:rsidP="00BB0E1F">
            <w:pPr>
              <w:pStyle w:val="TAL"/>
              <w:rPr>
                <w:lang w:val="en-US" w:eastAsia="zh-CN"/>
              </w:rPr>
            </w:pPr>
            <w:r w:rsidRPr="00441CD0">
              <w:rPr>
                <w:lang w:eastAsia="zh-CN"/>
              </w:rPr>
              <w:t>Several IEs with the same IE type may be present to represent multiple FARs.</w:t>
            </w:r>
          </w:p>
          <w:p w14:paraId="2FD004E0" w14:textId="77777777" w:rsidR="00EE5860" w:rsidRPr="00441CD0" w:rsidRDefault="00EE5860" w:rsidP="00BB0E1F">
            <w:pPr>
              <w:pStyle w:val="TAL"/>
              <w:rPr>
                <w:szCs w:val="18"/>
                <w:lang w:val="en-US" w:eastAsia="zh-CN"/>
              </w:rPr>
            </w:pPr>
            <w:r w:rsidRPr="00441CD0">
              <w:rPr>
                <w:lang w:eastAsia="zh-CN"/>
              </w:rPr>
              <w:t xml:space="preserve">See </w:t>
            </w:r>
            <w:r w:rsidRPr="00441CD0">
              <w:t>Table 7.5.2</w:t>
            </w:r>
            <w:r w:rsidRPr="00441CD0">
              <w:rPr>
                <w:lang w:val="de-DE"/>
              </w:rPr>
              <w:t>.3</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A57CF0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AE2E9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63E11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638E3F5"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F8DD3C4" w14:textId="77777777" w:rsidR="00EE5860" w:rsidRPr="00441CD0" w:rsidRDefault="00EE5860" w:rsidP="00BB0E1F">
            <w:pPr>
              <w:pStyle w:val="TAC"/>
            </w:pPr>
            <w:r w:rsidRPr="00441CD0">
              <w:rPr>
                <w:szCs w:val="18"/>
              </w:rPr>
              <w:t>Create FAR</w:t>
            </w:r>
          </w:p>
        </w:tc>
      </w:tr>
      <w:tr w:rsidR="00EE5860" w:rsidRPr="00441CD0" w14:paraId="03C26D1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921B375" w14:textId="77777777" w:rsidR="00EE5860" w:rsidRPr="00441CD0" w:rsidRDefault="00EE5860" w:rsidP="00BB0E1F">
            <w:pPr>
              <w:pStyle w:val="TAL"/>
            </w:pPr>
            <w:r w:rsidRPr="00441CD0">
              <w:t>Create URR</w:t>
            </w:r>
          </w:p>
        </w:tc>
        <w:tc>
          <w:tcPr>
            <w:tcW w:w="336" w:type="dxa"/>
            <w:gridSpan w:val="2"/>
            <w:tcBorders>
              <w:top w:val="single" w:sz="4" w:space="0" w:color="auto"/>
              <w:left w:val="single" w:sz="4" w:space="0" w:color="auto"/>
              <w:bottom w:val="single" w:sz="4" w:space="0" w:color="auto"/>
              <w:right w:val="single" w:sz="4" w:space="0" w:color="auto"/>
            </w:tcBorders>
            <w:hideMark/>
          </w:tcPr>
          <w:p w14:paraId="7CEE65E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0C7EC97" w14:textId="77777777" w:rsidR="00EE5860" w:rsidRPr="00441CD0" w:rsidRDefault="00EE5860" w:rsidP="00BB0E1F">
            <w:pPr>
              <w:pStyle w:val="TAL"/>
              <w:rPr>
                <w:lang w:val="en-US"/>
              </w:rPr>
            </w:pPr>
            <w:r w:rsidRPr="00441CD0">
              <w:rPr>
                <w:lang w:val="en-US"/>
              </w:rPr>
              <w:t>This IE shall be present if a measurement action shall be applied to packets matching one or more PDR(s) of this PFCP session.</w:t>
            </w:r>
          </w:p>
          <w:p w14:paraId="70CC33FF" w14:textId="77777777" w:rsidR="00EE5860" w:rsidRPr="00441CD0" w:rsidRDefault="00EE5860" w:rsidP="00BB0E1F">
            <w:pPr>
              <w:pStyle w:val="TAL"/>
              <w:rPr>
                <w:lang w:val="en-US"/>
              </w:rPr>
            </w:pPr>
            <w:r w:rsidRPr="00441CD0">
              <w:rPr>
                <w:lang w:eastAsia="zh-CN"/>
              </w:rPr>
              <w:t>Several IEs within the same IE type may be present to represent multiple URRs</w:t>
            </w:r>
            <w:r w:rsidRPr="00441CD0">
              <w:rPr>
                <w:lang w:val="en-US" w:eastAsia="zh-CN"/>
              </w:rPr>
              <w:t>.</w:t>
            </w:r>
          </w:p>
          <w:p w14:paraId="64F3A0FD"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7.5.2.4-</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17404B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E5D5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E3D1EA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9CE474E"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9927C96" w14:textId="77777777" w:rsidR="00EE5860" w:rsidRPr="00441CD0" w:rsidRDefault="00EE5860" w:rsidP="00BB0E1F">
            <w:pPr>
              <w:pStyle w:val="TAC"/>
            </w:pPr>
            <w:r w:rsidRPr="00441CD0">
              <w:rPr>
                <w:szCs w:val="18"/>
              </w:rPr>
              <w:t>Create URR</w:t>
            </w:r>
          </w:p>
        </w:tc>
      </w:tr>
      <w:tr w:rsidR="00EE5860" w:rsidRPr="00441CD0" w14:paraId="458F9A3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4DF18A4" w14:textId="77777777" w:rsidR="00EE5860" w:rsidRPr="00441CD0" w:rsidRDefault="00EE5860" w:rsidP="00BB0E1F">
            <w:pPr>
              <w:pStyle w:val="TAL"/>
            </w:pPr>
            <w:r w:rsidRPr="00441CD0">
              <w:t>Create QER</w:t>
            </w:r>
          </w:p>
        </w:tc>
        <w:tc>
          <w:tcPr>
            <w:tcW w:w="336" w:type="dxa"/>
            <w:gridSpan w:val="2"/>
            <w:tcBorders>
              <w:top w:val="single" w:sz="4" w:space="0" w:color="auto"/>
              <w:left w:val="single" w:sz="4" w:space="0" w:color="auto"/>
              <w:bottom w:val="single" w:sz="4" w:space="0" w:color="auto"/>
              <w:right w:val="single" w:sz="4" w:space="0" w:color="auto"/>
            </w:tcBorders>
            <w:hideMark/>
          </w:tcPr>
          <w:p w14:paraId="0DC121E6"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53E319F" w14:textId="77777777" w:rsidR="00EE5860" w:rsidRPr="00441CD0" w:rsidRDefault="00EE5860" w:rsidP="00BB0E1F">
            <w:pPr>
              <w:pStyle w:val="TAL"/>
              <w:rPr>
                <w:lang w:val="x-none" w:eastAsia="zh-CN"/>
              </w:rPr>
            </w:pPr>
            <w:r w:rsidRPr="00441CD0">
              <w:rPr>
                <w:lang w:val="en-US"/>
              </w:rPr>
              <w:t xml:space="preserve">This IE shall be present if </w:t>
            </w:r>
            <w:r w:rsidRPr="00441CD0">
              <w:rPr>
                <w:lang w:eastAsia="zh-CN"/>
              </w:rPr>
              <w:t>a QoS enforcement or QoS marking action shall be applied to packets matching one or more PDR(s) of this PFCP session.</w:t>
            </w:r>
          </w:p>
          <w:p w14:paraId="7E027C05" w14:textId="77777777" w:rsidR="00EE5860" w:rsidRPr="00441CD0" w:rsidRDefault="00EE5860" w:rsidP="00BB0E1F">
            <w:pPr>
              <w:pStyle w:val="TAL"/>
              <w:rPr>
                <w:lang w:val="en-US"/>
              </w:rPr>
            </w:pPr>
            <w:r w:rsidRPr="00441CD0">
              <w:rPr>
                <w:lang w:eastAsia="zh-CN"/>
              </w:rPr>
              <w:t>Several IEs within the same IE type may be present to represent multiple QERs.</w:t>
            </w:r>
          </w:p>
          <w:p w14:paraId="405CD529"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7.5.2.5-</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46A5DC9"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9CC45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C24C25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3FD500"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10DB3BBE" w14:textId="77777777" w:rsidR="00EE5860" w:rsidRPr="00441CD0" w:rsidRDefault="00EE5860" w:rsidP="00BB0E1F">
            <w:pPr>
              <w:pStyle w:val="TAC"/>
            </w:pPr>
            <w:r w:rsidRPr="00441CD0">
              <w:rPr>
                <w:szCs w:val="18"/>
              </w:rPr>
              <w:t>Create QER</w:t>
            </w:r>
          </w:p>
        </w:tc>
      </w:tr>
      <w:tr w:rsidR="00EE5860" w:rsidRPr="00441CD0" w14:paraId="59C4FE4C"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1C715F" w14:textId="77777777" w:rsidR="00EE5860" w:rsidRPr="00441CD0" w:rsidRDefault="00EE5860" w:rsidP="00BB0E1F">
            <w:pPr>
              <w:pStyle w:val="TAL"/>
            </w:pPr>
            <w:r w:rsidRPr="00441CD0">
              <w:t>Create BAR</w:t>
            </w:r>
          </w:p>
        </w:tc>
        <w:tc>
          <w:tcPr>
            <w:tcW w:w="336" w:type="dxa"/>
            <w:gridSpan w:val="2"/>
            <w:tcBorders>
              <w:top w:val="single" w:sz="4" w:space="0" w:color="auto"/>
              <w:left w:val="single" w:sz="4" w:space="0" w:color="auto"/>
              <w:bottom w:val="single" w:sz="4" w:space="0" w:color="auto"/>
              <w:right w:val="single" w:sz="4" w:space="0" w:color="auto"/>
            </w:tcBorders>
            <w:hideMark/>
          </w:tcPr>
          <w:p w14:paraId="2B361C3C" w14:textId="77777777" w:rsidR="00EE5860" w:rsidRPr="00441CD0" w:rsidRDefault="00EE5860" w:rsidP="00BB0E1F">
            <w:pPr>
              <w:pStyle w:val="TAL"/>
              <w:jc w:val="center"/>
              <w:rPr>
                <w:rFonts w:eastAsia="SimSun"/>
                <w:szCs w:val="18"/>
              </w:rPr>
            </w:pPr>
            <w:r w:rsidRPr="00441CD0">
              <w:rPr>
                <w:rFonts w:eastAsia="SimSun"/>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5E5F1A7" w14:textId="77777777" w:rsidR="00EE5860" w:rsidRPr="00441CD0" w:rsidRDefault="00EE5860" w:rsidP="00BB0E1F">
            <w:pPr>
              <w:pStyle w:val="TAL"/>
              <w:rPr>
                <w:lang w:val="en-US"/>
              </w:rPr>
            </w:pPr>
            <w:r w:rsidRPr="00441CD0">
              <w:rPr>
                <w:lang w:val="en-US"/>
              </w:rPr>
              <w:t>When present, this IE shall contain the buffering instructions to be applied by the UP function to any FAR of this PFCP session set with the Apply Action requesting the packets to be buffered and with a BAR ID IE referring to this BAR. See table 7.5.2.6-1.</w:t>
            </w:r>
          </w:p>
        </w:tc>
        <w:tc>
          <w:tcPr>
            <w:tcW w:w="370" w:type="dxa"/>
            <w:gridSpan w:val="2"/>
            <w:tcBorders>
              <w:top w:val="single" w:sz="4" w:space="0" w:color="auto"/>
              <w:left w:val="single" w:sz="4" w:space="0" w:color="auto"/>
              <w:bottom w:val="single" w:sz="4" w:space="0" w:color="auto"/>
              <w:right w:val="single" w:sz="4" w:space="0" w:color="auto"/>
            </w:tcBorders>
            <w:hideMark/>
          </w:tcPr>
          <w:p w14:paraId="717474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B67919"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50753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3ACD316"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82AB741" w14:textId="77777777" w:rsidR="00EE5860" w:rsidRPr="00441CD0" w:rsidRDefault="00EE5860" w:rsidP="00BB0E1F">
            <w:pPr>
              <w:pStyle w:val="TAC"/>
              <w:rPr>
                <w:szCs w:val="18"/>
              </w:rPr>
            </w:pPr>
            <w:r w:rsidRPr="00441CD0">
              <w:rPr>
                <w:szCs w:val="18"/>
              </w:rPr>
              <w:t>Create BAR</w:t>
            </w:r>
          </w:p>
        </w:tc>
      </w:tr>
      <w:tr w:rsidR="00EE5860" w:rsidRPr="00441CD0" w14:paraId="795A3E95"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55C8099" w14:textId="77777777" w:rsidR="00EE5860" w:rsidRPr="00441CD0" w:rsidRDefault="00EE5860" w:rsidP="00BB0E1F">
            <w:pPr>
              <w:pStyle w:val="TAL"/>
            </w:pPr>
            <w:r w:rsidRPr="00441CD0">
              <w:t xml:space="preserve">Create </w:t>
            </w:r>
            <w:r w:rsidRPr="00441CD0">
              <w:rPr>
                <w:lang w:val="en-US"/>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14:paraId="78BE695C" w14:textId="77777777" w:rsidR="00EE5860" w:rsidRPr="00441CD0" w:rsidRDefault="00EE5860" w:rsidP="00BB0E1F">
            <w:pPr>
              <w:pStyle w:val="TAL"/>
              <w:jc w:val="center"/>
              <w:rPr>
                <w:szCs w:val="18"/>
              </w:rPr>
            </w:pPr>
            <w:r w:rsidRPr="00441CD0">
              <w:rPr>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BDCF152" w14:textId="77777777" w:rsidR="00EE5860" w:rsidRPr="00441CD0" w:rsidRDefault="00EE5860" w:rsidP="00BB0E1F">
            <w:pPr>
              <w:pStyle w:val="TAL"/>
              <w:rPr>
                <w:szCs w:val="18"/>
                <w:lang w:val="en-US" w:eastAsia="zh-CN"/>
              </w:rPr>
            </w:pPr>
            <w:r w:rsidRPr="00441CD0">
              <w:rPr>
                <w:szCs w:val="18"/>
                <w:lang w:val="en-US" w:eastAsia="zh-CN"/>
              </w:rPr>
              <w:t>This IE may be present if the UP function has indicated support of PDI optimization.</w:t>
            </w:r>
          </w:p>
          <w:p w14:paraId="2622BD38" w14:textId="77777777" w:rsidR="00EE5860" w:rsidRPr="00441CD0" w:rsidRDefault="00EE5860" w:rsidP="00BB0E1F">
            <w:pPr>
              <w:pStyle w:val="TAL"/>
              <w:rPr>
                <w:szCs w:val="18"/>
                <w:lang w:val="en-US" w:eastAsia="zh-CN"/>
              </w:rPr>
            </w:pPr>
            <w:r w:rsidRPr="00441CD0">
              <w:rPr>
                <w:lang w:eastAsia="zh-CN"/>
              </w:rPr>
              <w:t>Several IEs within the same IE type may be present to represent multiple</w:t>
            </w:r>
            <w:r w:rsidRPr="00441CD0">
              <w:rPr>
                <w:lang w:val="en-US" w:eastAsia="zh-CN"/>
              </w:rPr>
              <w:t xml:space="preserve"> Traffic Endpoints.</w:t>
            </w:r>
          </w:p>
          <w:p w14:paraId="1DC1CC70" w14:textId="77777777" w:rsidR="00EE5860" w:rsidRPr="00441CD0" w:rsidRDefault="00EE5860" w:rsidP="00BB0E1F">
            <w:pPr>
              <w:pStyle w:val="TAL"/>
              <w:rPr>
                <w:lang w:val="en-US"/>
              </w:rPr>
            </w:pPr>
            <w:r w:rsidRPr="00441CD0">
              <w:rPr>
                <w:lang w:val="en-US"/>
              </w:rPr>
              <w:t>See Table 7.5.2.7-1.</w:t>
            </w:r>
          </w:p>
        </w:tc>
        <w:tc>
          <w:tcPr>
            <w:tcW w:w="370" w:type="dxa"/>
            <w:gridSpan w:val="2"/>
            <w:tcBorders>
              <w:top w:val="single" w:sz="4" w:space="0" w:color="auto"/>
              <w:left w:val="single" w:sz="4" w:space="0" w:color="auto"/>
              <w:bottom w:val="single" w:sz="4" w:space="0" w:color="auto"/>
              <w:right w:val="single" w:sz="4" w:space="0" w:color="auto"/>
            </w:tcBorders>
            <w:hideMark/>
          </w:tcPr>
          <w:p w14:paraId="2ECC95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9A018C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E49F2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6B99E6A" w14:textId="77777777" w:rsidR="00EE5860" w:rsidRPr="00441CD0" w:rsidRDefault="00EE5860" w:rsidP="00BB0E1F">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69FF11C9" w14:textId="77777777" w:rsidR="00EE5860" w:rsidRPr="00441CD0" w:rsidRDefault="00EE5860" w:rsidP="00BB0E1F">
            <w:pPr>
              <w:pStyle w:val="TAC"/>
              <w:rPr>
                <w:szCs w:val="18"/>
                <w:lang w:val="x-none"/>
              </w:rPr>
            </w:pPr>
            <w:r w:rsidRPr="00441CD0">
              <w:rPr>
                <w:szCs w:val="18"/>
              </w:rPr>
              <w:t xml:space="preserve">Create </w:t>
            </w:r>
            <w:r w:rsidRPr="00441CD0">
              <w:rPr>
                <w:szCs w:val="18"/>
                <w:lang w:val="en-US"/>
              </w:rPr>
              <w:t>Traffic Endpoint</w:t>
            </w:r>
          </w:p>
        </w:tc>
      </w:tr>
      <w:tr w:rsidR="00EE5860" w:rsidRPr="00441CD0" w14:paraId="7B5D621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61FCFEB" w14:textId="77777777" w:rsidR="00EE5860" w:rsidRPr="00441CD0" w:rsidRDefault="00EE5860" w:rsidP="00BB0E1F">
            <w:pPr>
              <w:pStyle w:val="TAL"/>
            </w:pPr>
            <w:r w:rsidRPr="00441CD0">
              <w:t>PDN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5D783287"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7373BCF" w14:textId="02E631EC" w:rsidR="00EE5860" w:rsidRPr="00441CD0" w:rsidRDefault="00EE5860" w:rsidP="00BB0E1F">
            <w:pPr>
              <w:pStyle w:val="TAL"/>
              <w:rPr>
                <w:lang w:val="en-US"/>
              </w:rPr>
            </w:pPr>
            <w:r w:rsidRPr="00441CD0">
              <w:rPr>
                <w:lang w:val="en-US"/>
              </w:rPr>
              <w:t xml:space="preserve">This IE shall be present if the PFCP session is setup for an individual PDN connection or PDU session (see </w:t>
            </w:r>
            <w:r w:rsidR="00415C19" w:rsidRPr="00441CD0">
              <w:rPr>
                <w:lang w:val="en-US"/>
              </w:rPr>
              <w:t>clause</w:t>
            </w:r>
            <w:r w:rsidR="00415C19">
              <w:rPr>
                <w:lang w:val="en-US"/>
              </w:rPr>
              <w:t> </w:t>
            </w:r>
            <w:r w:rsidR="00415C19" w:rsidRPr="00441CD0">
              <w:rPr>
                <w:lang w:val="en-US"/>
              </w:rPr>
              <w:t>5</w:t>
            </w:r>
            <w:r w:rsidRPr="00441CD0">
              <w:rPr>
                <w:lang w:val="en-US"/>
              </w:rPr>
              <w:t>.2.1).</w:t>
            </w:r>
          </w:p>
          <w:p w14:paraId="4CFE5B13" w14:textId="77777777" w:rsidR="00EE5860" w:rsidRPr="00441CD0" w:rsidRDefault="00EE5860" w:rsidP="00BB0E1F">
            <w:pPr>
              <w:pStyle w:val="TAL"/>
              <w:rPr>
                <w:lang w:val="en-US"/>
              </w:rPr>
            </w:pPr>
            <w:r w:rsidRPr="00441CD0">
              <w:rPr>
                <w:lang w:val="en-US"/>
              </w:rPr>
              <w:t>When present, this IE shall indicate whether this is an IP or non-IP PDN connection/PDU session or, for 5GC, an Ethernet PDU session. See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54F8D0C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6F2DB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39151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A6D12"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06705FC" w14:textId="77777777" w:rsidR="00EE5860" w:rsidRPr="00441CD0" w:rsidRDefault="00EE5860" w:rsidP="00BB0E1F">
            <w:pPr>
              <w:pStyle w:val="TAC"/>
              <w:rPr>
                <w:szCs w:val="18"/>
              </w:rPr>
            </w:pPr>
            <w:r w:rsidRPr="00441CD0">
              <w:rPr>
                <w:szCs w:val="18"/>
              </w:rPr>
              <w:t>PDN Type</w:t>
            </w:r>
          </w:p>
        </w:tc>
      </w:tr>
      <w:tr w:rsidR="00EE5860" w:rsidRPr="00441CD0" w14:paraId="035FC8C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88932D9" w14:textId="77777777" w:rsidR="00EE5860" w:rsidRPr="00441CD0" w:rsidRDefault="00EE5860" w:rsidP="00BB0E1F">
            <w:pPr>
              <w:pStyle w:val="TAL"/>
            </w:pPr>
            <w:r w:rsidRPr="00441CD0">
              <w:t>SGW-C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27079AF"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FF91A06" w14:textId="522585F4" w:rsidR="00EE5860" w:rsidRPr="00441CD0" w:rsidRDefault="00EE5860" w:rsidP="00BB0E1F">
            <w:pPr>
              <w:pStyle w:val="TAL"/>
              <w:rPr>
                <w:lang w:val="en-US"/>
              </w:rPr>
            </w:pPr>
            <w:r w:rsidRPr="00441CD0">
              <w:rPr>
                <w:lang w:val="en-US"/>
              </w:rPr>
              <w:t>This IE shall be included according to the requirements in clause 23 of 3GPP </w:t>
            </w:r>
            <w:r w:rsidR="00415C19" w:rsidRPr="00441CD0">
              <w:rPr>
                <w:lang w:val="en-US"/>
              </w:rPr>
              <w:t>TS</w:t>
            </w:r>
            <w:r w:rsidR="00415C19">
              <w:rPr>
                <w:lang w:val="en-US"/>
              </w:rPr>
              <w:t> </w:t>
            </w:r>
            <w:r w:rsidR="00415C19" w:rsidRPr="00441CD0">
              <w:rPr>
                <w:lang w:val="en-US"/>
              </w:rPr>
              <w:t>2</w:t>
            </w:r>
            <w:r w:rsidRPr="00441CD0">
              <w:rPr>
                <w:lang w:val="en-US"/>
              </w:rPr>
              <w:t>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52681DC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4B9E6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08D55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4EC8706" w14:textId="77777777" w:rsidR="00EE5860" w:rsidRPr="00441CD0" w:rsidRDefault="00EE5860" w:rsidP="00BB0E1F">
            <w:pPr>
              <w:pStyle w:val="TAC"/>
              <w:rPr>
                <w:lang w:val="sv-SE"/>
              </w:rPr>
            </w:pPr>
            <w:r w:rsidRPr="00441CD0">
              <w:rPr>
                <w:lang w:val="sv-S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1104E206" w14:textId="77777777" w:rsidR="00EE5860" w:rsidRPr="00441CD0" w:rsidRDefault="00EE5860" w:rsidP="00BB0E1F">
            <w:pPr>
              <w:pStyle w:val="TAC"/>
              <w:rPr>
                <w:szCs w:val="18"/>
                <w:lang w:val="x-none"/>
              </w:rPr>
            </w:pPr>
            <w:r w:rsidRPr="00441CD0">
              <w:rPr>
                <w:szCs w:val="18"/>
              </w:rPr>
              <w:t>FQ-CSID</w:t>
            </w:r>
          </w:p>
        </w:tc>
      </w:tr>
      <w:tr w:rsidR="00EE5860" w:rsidRPr="00441CD0" w14:paraId="15A89197"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CA6A13D" w14:textId="77777777" w:rsidR="00EE5860" w:rsidRPr="00441CD0" w:rsidRDefault="00EE5860" w:rsidP="00BB0E1F">
            <w:pPr>
              <w:pStyle w:val="TAL"/>
            </w:pPr>
            <w:r w:rsidRPr="00441CD0">
              <w:t>MME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6F8448F2"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0EF5710" w14:textId="77777777" w:rsidR="00EE5860" w:rsidRPr="00441CD0" w:rsidRDefault="00EE5860" w:rsidP="00BB0E1F">
            <w:pPr>
              <w:pStyle w:val="TAL"/>
              <w:rPr>
                <w:lang w:val="en-US"/>
              </w:rPr>
            </w:pPr>
            <w:r w:rsidRPr="00441CD0">
              <w:rPr>
                <w:lang w:val="en-US"/>
              </w:rPr>
              <w:t>This IE shall be included when received on the S11 interface or on S5/S8 interface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38EBD11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C01AE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9D492F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B17DEE9"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DCF52CE" w14:textId="77777777" w:rsidR="00EE5860" w:rsidRPr="00441CD0" w:rsidRDefault="00EE5860" w:rsidP="00BB0E1F">
            <w:pPr>
              <w:pStyle w:val="TAC"/>
              <w:rPr>
                <w:szCs w:val="18"/>
              </w:rPr>
            </w:pPr>
            <w:r w:rsidRPr="00441CD0">
              <w:rPr>
                <w:szCs w:val="18"/>
              </w:rPr>
              <w:t>FQ-CSID</w:t>
            </w:r>
          </w:p>
        </w:tc>
      </w:tr>
      <w:tr w:rsidR="00F00016" w:rsidRPr="00441CD0" w14:paraId="79EB19A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EE5FEEE" w14:textId="252C3EF6" w:rsidR="00F00016" w:rsidRPr="00441CD0" w:rsidRDefault="00F00016" w:rsidP="00F00016">
            <w:pPr>
              <w:pStyle w:val="TAL"/>
            </w:pPr>
            <w:r>
              <w:rPr>
                <w:lang w:val="fr-FR"/>
              </w:rPr>
              <w:t>PGW-C</w:t>
            </w:r>
            <w:r>
              <w:rPr>
                <w:lang w:val="fr-FR"/>
              </w:rPr>
              <w:t>/SMF</w:t>
            </w:r>
            <w:r>
              <w:rPr>
                <w:lang w:val="fr-FR"/>
              </w:rPr>
              <w:t xml:space="preserve">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871EFB0" w14:textId="76F6A143" w:rsidR="00F00016" w:rsidRPr="00441CD0" w:rsidRDefault="00F00016" w:rsidP="00F00016">
            <w:pPr>
              <w:pStyle w:val="TAL"/>
              <w:jc w:val="center"/>
              <w:rPr>
                <w:rFonts w:eastAsia="SimSun"/>
                <w:szCs w:val="18"/>
              </w:rPr>
            </w:pPr>
            <w:r>
              <w:rPr>
                <w:rFonts w:eastAsia="SimSun"/>
                <w:szCs w:val="18"/>
                <w:lang w:val="fr-FR"/>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26051D43" w14:textId="3214F364" w:rsidR="00F00016" w:rsidRPr="00441CD0" w:rsidRDefault="00F00016" w:rsidP="00F00016">
            <w:pPr>
              <w:pStyle w:val="TAL"/>
              <w:rPr>
                <w:lang w:val="en-US"/>
              </w:rPr>
            </w:pPr>
            <w:r>
              <w:rPr>
                <w:lang w:val="en-US"/>
              </w:rPr>
              <w:t>This IE shall be included according to the requirements in clause 23 of 3GPP TS 23.007 [24]</w:t>
            </w:r>
            <w:r>
              <w:rPr>
                <w:szCs w:val="18"/>
                <w:lang w:val="fr-FR"/>
              </w:rPr>
              <w:t xml:space="preserve"> and </w:t>
            </w:r>
            <w:r w:rsidR="00075654">
              <w:rPr>
                <w:szCs w:val="18"/>
                <w:lang w:val="fr-FR"/>
              </w:rPr>
              <w:t>clause 4.6 of 3GPP TS 23.527 [40]</w:t>
            </w:r>
            <w:r>
              <w:rPr>
                <w:lang w:val="en-US"/>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2D406384" w14:textId="77777777" w:rsidR="00F00016" w:rsidRPr="00441CD0" w:rsidRDefault="00F00016" w:rsidP="00F00016">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368012" w14:textId="77777777" w:rsidR="00F00016" w:rsidRPr="00441CD0" w:rsidRDefault="00F00016" w:rsidP="00F00016">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DBE019" w14:textId="77777777" w:rsidR="00F00016" w:rsidRPr="00441CD0" w:rsidRDefault="00F00016" w:rsidP="00F00016">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930E358" w14:textId="77777777" w:rsidR="00F00016" w:rsidRPr="00441CD0" w:rsidRDefault="00F00016" w:rsidP="00F00016">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38E6CA7" w14:textId="77777777" w:rsidR="00F00016" w:rsidRPr="00441CD0" w:rsidRDefault="00F00016" w:rsidP="00F00016">
            <w:pPr>
              <w:pStyle w:val="TAC"/>
              <w:rPr>
                <w:szCs w:val="18"/>
              </w:rPr>
            </w:pPr>
            <w:r w:rsidRPr="00441CD0">
              <w:rPr>
                <w:szCs w:val="18"/>
              </w:rPr>
              <w:t>FQ-CSID</w:t>
            </w:r>
          </w:p>
        </w:tc>
      </w:tr>
      <w:tr w:rsidR="00EE5860" w:rsidRPr="00441CD0" w14:paraId="0FEEED76"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B443DD0" w14:textId="77777777" w:rsidR="00EE5860" w:rsidRPr="00441CD0" w:rsidRDefault="00EE5860" w:rsidP="00BB0E1F">
            <w:pPr>
              <w:pStyle w:val="TAL"/>
            </w:pPr>
            <w:r w:rsidRPr="00441CD0">
              <w:t>ePDG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1404311A"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FDC726E" w14:textId="11D08FFF" w:rsidR="00EE5860" w:rsidRPr="00441CD0" w:rsidRDefault="00EE5860" w:rsidP="00BB0E1F">
            <w:pPr>
              <w:pStyle w:val="TAL"/>
              <w:rPr>
                <w:lang w:val="en-US"/>
              </w:rPr>
            </w:pPr>
            <w:r w:rsidRPr="00441CD0">
              <w:rPr>
                <w:lang w:val="en-US"/>
              </w:rPr>
              <w:t xml:space="preserve">This IE shall be included according to the requirements in </w:t>
            </w:r>
            <w:r w:rsidR="00415C19" w:rsidRPr="00441CD0">
              <w:rPr>
                <w:lang w:val="en-US"/>
              </w:rPr>
              <w:t>clause</w:t>
            </w:r>
            <w:r w:rsidR="00415C19">
              <w:rPr>
                <w:lang w:val="en-US"/>
              </w:rPr>
              <w:t> </w:t>
            </w:r>
            <w:r w:rsidR="00415C19" w:rsidRPr="00441CD0">
              <w:rPr>
                <w:lang w:val="en-US"/>
              </w:rPr>
              <w:t>2</w:t>
            </w:r>
            <w:r w:rsidRPr="00441CD0">
              <w:rPr>
                <w:lang w:val="en-US"/>
              </w:rPr>
              <w:t>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471EEACF"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22E2F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D6ACAF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4F860E2"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07A99612" w14:textId="77777777" w:rsidR="00EE5860" w:rsidRPr="00441CD0" w:rsidRDefault="00EE5860" w:rsidP="00BB0E1F">
            <w:pPr>
              <w:pStyle w:val="TAC"/>
              <w:rPr>
                <w:szCs w:val="18"/>
              </w:rPr>
            </w:pPr>
            <w:r w:rsidRPr="00441CD0">
              <w:rPr>
                <w:szCs w:val="18"/>
              </w:rPr>
              <w:t>FQ-CSID</w:t>
            </w:r>
          </w:p>
        </w:tc>
      </w:tr>
      <w:tr w:rsidR="00EE5860" w:rsidRPr="00441CD0" w14:paraId="2680AE9C"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C186ED4" w14:textId="77777777" w:rsidR="00EE5860" w:rsidRPr="00441CD0" w:rsidRDefault="00EE5860" w:rsidP="00BB0E1F">
            <w:pPr>
              <w:pStyle w:val="TAL"/>
            </w:pPr>
            <w:r w:rsidRPr="00441CD0">
              <w:t>TWAN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3060A63D"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06D6493B" w14:textId="77777777" w:rsidR="00EE5860" w:rsidRPr="00441CD0" w:rsidRDefault="00EE5860" w:rsidP="00BB0E1F">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65C41274"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E04EAE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B5201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89D3A0B"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2C8A577" w14:textId="77777777" w:rsidR="00EE5860" w:rsidRPr="00441CD0" w:rsidRDefault="00EE5860" w:rsidP="00BB0E1F">
            <w:pPr>
              <w:pStyle w:val="TAC"/>
              <w:rPr>
                <w:szCs w:val="18"/>
              </w:rPr>
            </w:pPr>
            <w:r w:rsidRPr="00441CD0">
              <w:rPr>
                <w:szCs w:val="18"/>
              </w:rPr>
              <w:t>FQ-CSID</w:t>
            </w:r>
          </w:p>
        </w:tc>
      </w:tr>
      <w:tr w:rsidR="00EE5860" w:rsidRPr="00441CD0" w14:paraId="5CEF86F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B74B1F" w14:textId="77777777" w:rsidR="00EE5860" w:rsidRPr="00441CD0" w:rsidRDefault="00EE5860" w:rsidP="00BB0E1F">
            <w:pPr>
              <w:pStyle w:val="TAL"/>
            </w:pPr>
            <w:r w:rsidRPr="00441CD0">
              <w:t>User Plane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5FC9C3CB" w14:textId="77777777" w:rsidR="00EE5860" w:rsidRPr="00441CD0" w:rsidRDefault="00EE5860" w:rsidP="00BB0E1F">
            <w:pPr>
              <w:pStyle w:val="TAL"/>
              <w:jc w:val="center"/>
              <w:rPr>
                <w:rFonts w:eastAsia="SimSun"/>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A693349" w14:textId="77777777" w:rsidR="00EE5860" w:rsidRPr="00441CD0" w:rsidRDefault="00EE5860" w:rsidP="00BB0E1F">
            <w:pPr>
              <w:pStyle w:val="TAL"/>
            </w:pPr>
            <w:r w:rsidRPr="00441CD0">
              <w:t xml:space="preserve">This IE may be present </w:t>
            </w:r>
            <w:r w:rsidRPr="00441CD0">
              <w:rPr>
                <w:lang w:val="en-US"/>
              </w:rPr>
              <w:t xml:space="preserve">to request the UP function to send a </w:t>
            </w:r>
            <w:r w:rsidRPr="00441CD0">
              <w:rPr>
                <w:noProof/>
              </w:rPr>
              <w:t>User Plane Inactivity Report</w:t>
            </w:r>
            <w:r w:rsidRPr="00441CD0">
              <w:rPr>
                <w:lang w:val="en-US"/>
              </w:rPr>
              <w:t xml:space="preserve"> when no user plane packets are received for this PFCP session for a duration exceeding the User Plane Inactivity Timer</w:t>
            </w:r>
            <w:r w:rsidRPr="00441CD0">
              <w:t>.</w:t>
            </w:r>
          </w:p>
          <w:p w14:paraId="10E170FB" w14:textId="77777777" w:rsidR="00EE5860" w:rsidRPr="00441CD0" w:rsidRDefault="00EE5860" w:rsidP="00BB0E1F">
            <w:pPr>
              <w:pStyle w:val="TAL"/>
              <w:rPr>
                <w:lang w:val="en-US"/>
              </w:rPr>
            </w:pPr>
            <w:r w:rsidRPr="00441CD0">
              <w:t>When present, it shall contain the duration of the inactivity period after which a User Plane Inactivity Report shall be generated.</w:t>
            </w:r>
          </w:p>
        </w:tc>
        <w:tc>
          <w:tcPr>
            <w:tcW w:w="370" w:type="dxa"/>
            <w:gridSpan w:val="2"/>
            <w:tcBorders>
              <w:top w:val="single" w:sz="4" w:space="0" w:color="auto"/>
              <w:left w:val="single" w:sz="4" w:space="0" w:color="auto"/>
              <w:bottom w:val="single" w:sz="4" w:space="0" w:color="auto"/>
              <w:right w:val="single" w:sz="4" w:space="0" w:color="auto"/>
            </w:tcBorders>
            <w:hideMark/>
          </w:tcPr>
          <w:p w14:paraId="33B81185" w14:textId="77777777" w:rsidR="00EE5860" w:rsidRPr="00441CD0" w:rsidRDefault="00EE5860" w:rsidP="00BB0E1F">
            <w:pPr>
              <w:pStyle w:val="TAC"/>
              <w:rPr>
                <w:lang w:val="x-non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84E7F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0C3E7F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A6C485"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6CE21B1" w14:textId="77777777" w:rsidR="00EE5860" w:rsidRPr="00441CD0" w:rsidRDefault="00EE5860" w:rsidP="00BB0E1F">
            <w:pPr>
              <w:pStyle w:val="TAC"/>
              <w:rPr>
                <w:szCs w:val="18"/>
              </w:rPr>
            </w:pPr>
            <w:r w:rsidRPr="00441CD0">
              <w:t>User Plane Inactivity Timer</w:t>
            </w:r>
          </w:p>
        </w:tc>
      </w:tr>
      <w:tr w:rsidR="00EE5860" w:rsidRPr="00441CD0" w14:paraId="4F617894"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C18F7A9" w14:textId="77777777" w:rsidR="00EE5860" w:rsidRPr="00441CD0" w:rsidRDefault="00EE5860" w:rsidP="00BB0E1F">
            <w:pPr>
              <w:pStyle w:val="TAL"/>
            </w:pPr>
            <w:r w:rsidRPr="00441CD0">
              <w:t>User ID</w:t>
            </w:r>
          </w:p>
        </w:tc>
        <w:tc>
          <w:tcPr>
            <w:tcW w:w="336" w:type="dxa"/>
            <w:gridSpan w:val="2"/>
            <w:tcBorders>
              <w:top w:val="single" w:sz="4" w:space="0" w:color="auto"/>
              <w:left w:val="single" w:sz="4" w:space="0" w:color="auto"/>
              <w:bottom w:val="single" w:sz="4" w:space="0" w:color="auto"/>
              <w:right w:val="single" w:sz="4" w:space="0" w:color="auto"/>
            </w:tcBorders>
            <w:hideMark/>
          </w:tcPr>
          <w:p w14:paraId="14E1F101"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AE76857" w14:textId="77777777" w:rsidR="00EE5860" w:rsidRPr="00441CD0" w:rsidRDefault="00EE5860" w:rsidP="00BB0E1F">
            <w:pPr>
              <w:pStyle w:val="TAL"/>
            </w:pPr>
            <w:r w:rsidRPr="00441CD0">
              <w:t>This IE may be present, based on operator policy. It shall only be sent if the UP function is in a trusted environment.</w:t>
            </w:r>
          </w:p>
          <w:p w14:paraId="5A9A9531" w14:textId="77777777" w:rsidR="00EE5860" w:rsidRPr="00441CD0" w:rsidRDefault="00EE5860" w:rsidP="00BB0E1F">
            <w:pPr>
              <w:pStyle w:val="TAL"/>
            </w:pPr>
            <w:r w:rsidRPr="00441CD0">
              <w:t>See NOTE.</w:t>
            </w:r>
          </w:p>
        </w:tc>
        <w:tc>
          <w:tcPr>
            <w:tcW w:w="370" w:type="dxa"/>
            <w:gridSpan w:val="2"/>
            <w:tcBorders>
              <w:top w:val="single" w:sz="4" w:space="0" w:color="auto"/>
              <w:left w:val="single" w:sz="4" w:space="0" w:color="auto"/>
              <w:bottom w:val="single" w:sz="4" w:space="0" w:color="auto"/>
              <w:right w:val="single" w:sz="4" w:space="0" w:color="auto"/>
            </w:tcBorders>
            <w:hideMark/>
          </w:tcPr>
          <w:p w14:paraId="775A4C7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3579D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90989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A3B482C" w14:textId="77777777" w:rsidR="00EE5860" w:rsidRPr="00441CD0" w:rsidRDefault="00EE5860" w:rsidP="00BB0E1F">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F4CC655" w14:textId="77777777" w:rsidR="00EE5860" w:rsidRPr="00441CD0" w:rsidRDefault="00EE5860" w:rsidP="00BB0E1F">
            <w:pPr>
              <w:pStyle w:val="TAC"/>
              <w:rPr>
                <w:lang w:val="x-none"/>
              </w:rPr>
            </w:pPr>
            <w:r w:rsidRPr="00441CD0">
              <w:t>User ID</w:t>
            </w:r>
          </w:p>
        </w:tc>
      </w:tr>
      <w:tr w:rsidR="00EE5860" w:rsidRPr="00441CD0" w14:paraId="6662AA3F"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95BAD77" w14:textId="77777777" w:rsidR="00EE5860" w:rsidRPr="00441CD0" w:rsidRDefault="00EE5860" w:rsidP="00BB0E1F">
            <w:pPr>
              <w:pStyle w:val="TAL"/>
            </w:pPr>
            <w:r w:rsidRPr="00441CD0">
              <w:t>Trace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7D1A970D" w14:textId="77777777" w:rsidR="00EE5860" w:rsidRPr="00441CD0" w:rsidRDefault="00EE5860" w:rsidP="00BB0E1F">
            <w:pPr>
              <w:pStyle w:val="TAL"/>
              <w:jc w:val="center"/>
              <w:rPr>
                <w:rFonts w:eastAsia="SimSun"/>
                <w:szCs w:val="18"/>
              </w:rPr>
            </w:pPr>
            <w:r w:rsidRPr="00441CD0">
              <w:rPr>
                <w:rFonts w:eastAsia="SimSun"/>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0021D25A"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2C8F67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47A5C4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31C75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B9F288" w14:textId="77777777" w:rsidR="00EE5860" w:rsidRPr="00441CD0" w:rsidRDefault="00EE5860" w:rsidP="00BB0E1F">
            <w:pPr>
              <w:pStyle w:val="TAC"/>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59A2AA3" w14:textId="77777777" w:rsidR="00EE5860" w:rsidRPr="00441CD0" w:rsidRDefault="00EE5860" w:rsidP="00BB0E1F">
            <w:pPr>
              <w:pStyle w:val="TAC"/>
              <w:rPr>
                <w:szCs w:val="18"/>
              </w:rPr>
            </w:pPr>
            <w:r w:rsidRPr="00441CD0">
              <w:rPr>
                <w:szCs w:val="18"/>
              </w:rPr>
              <w:t>Trace Information</w:t>
            </w:r>
          </w:p>
        </w:tc>
      </w:tr>
      <w:tr w:rsidR="00EE5860" w:rsidRPr="00441CD0" w14:paraId="0A82DF6B"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22A1677" w14:textId="77777777" w:rsidR="00EE5860" w:rsidRPr="00441CD0" w:rsidRDefault="00EE5860" w:rsidP="00BB0E1F">
            <w:pPr>
              <w:pStyle w:val="TAL"/>
            </w:pPr>
            <w:r w:rsidRPr="00441CD0">
              <w:rPr>
                <w:lang w:eastAsia="zh-CN"/>
              </w:rPr>
              <w:lastRenderedPageBreak/>
              <w:t>APN/DNN</w:t>
            </w:r>
          </w:p>
        </w:tc>
        <w:tc>
          <w:tcPr>
            <w:tcW w:w="336" w:type="dxa"/>
            <w:gridSpan w:val="2"/>
            <w:tcBorders>
              <w:top w:val="single" w:sz="4" w:space="0" w:color="auto"/>
              <w:left w:val="single" w:sz="4" w:space="0" w:color="auto"/>
              <w:bottom w:val="single" w:sz="4" w:space="0" w:color="auto"/>
              <w:right w:val="single" w:sz="4" w:space="0" w:color="auto"/>
            </w:tcBorders>
            <w:hideMark/>
          </w:tcPr>
          <w:p w14:paraId="53ACBC6E"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24C5A2B3" w14:textId="77777777" w:rsidR="00EE5860" w:rsidRPr="00441CD0" w:rsidRDefault="00EE5860" w:rsidP="00BB0E1F">
            <w:pPr>
              <w:pStyle w:val="TAL"/>
              <w:rPr>
                <w:lang w:val="en-US"/>
              </w:rPr>
            </w:pPr>
            <w:r w:rsidRPr="00441CD0">
              <w:t xml:space="preserve">This IE may be present, </w:t>
            </w:r>
            <w:r w:rsidRPr="00441CD0">
              <w:rPr>
                <w:lang w:eastAsia="zh-CN"/>
              </w:rPr>
              <w:t>if related functionalities in the UP function require the APN/DNN information</w:t>
            </w:r>
            <w:r w:rsidRPr="00441CD0">
              <w:t>. See NOTE</w:t>
            </w:r>
            <w:r w:rsidRPr="00441CD0">
              <w:rPr>
                <w:lang w:eastAsia="zh-CN"/>
              </w:rPr>
              <w:t xml:space="preserve"> 2</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CFF8598" w14:textId="77777777" w:rsidR="00EE5860" w:rsidRPr="00441CD0" w:rsidRDefault="00EE5860" w:rsidP="00BB0E1F">
            <w:pPr>
              <w:pStyle w:val="TAC"/>
              <w:rPr>
                <w:lang w:val="x-none"/>
              </w:rPr>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1B4E686" w14:textId="77777777" w:rsidR="00EE5860" w:rsidRPr="00441CD0" w:rsidRDefault="00EE5860" w:rsidP="00BB0E1F">
            <w:pPr>
              <w:pStyle w:val="TAC"/>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FC4F0A" w14:textId="77777777" w:rsidR="00EE5860" w:rsidRPr="00441CD0" w:rsidRDefault="00EE5860" w:rsidP="00BB0E1F">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170FA7E" w14:textId="77777777" w:rsidR="00EE5860" w:rsidRPr="00441CD0" w:rsidRDefault="00EE5860" w:rsidP="00BB0E1F">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64685AB" w14:textId="77777777" w:rsidR="00EE5860" w:rsidRPr="00441CD0" w:rsidRDefault="00EE5860" w:rsidP="00BB0E1F">
            <w:pPr>
              <w:pStyle w:val="TAC"/>
              <w:rPr>
                <w:szCs w:val="18"/>
                <w:lang w:val="x-none"/>
              </w:rPr>
            </w:pPr>
            <w:r w:rsidRPr="00441CD0">
              <w:rPr>
                <w:szCs w:val="18"/>
                <w:lang w:eastAsia="zh-CN"/>
              </w:rPr>
              <w:t>APN/DNN</w:t>
            </w:r>
          </w:p>
        </w:tc>
      </w:tr>
      <w:tr w:rsidR="00EE5860" w:rsidRPr="00441CD0" w14:paraId="3C966570"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9C1CDBB" w14:textId="77777777" w:rsidR="00EE5860" w:rsidRPr="00441CD0" w:rsidRDefault="00EE5860" w:rsidP="00BB0E1F">
            <w:pPr>
              <w:pStyle w:val="TAL"/>
            </w:pPr>
            <w:r w:rsidRPr="00441CD0">
              <w:t>Create MAR</w:t>
            </w:r>
          </w:p>
        </w:tc>
        <w:tc>
          <w:tcPr>
            <w:tcW w:w="336" w:type="dxa"/>
            <w:gridSpan w:val="2"/>
            <w:tcBorders>
              <w:top w:val="single" w:sz="4" w:space="0" w:color="auto"/>
              <w:left w:val="single" w:sz="4" w:space="0" w:color="auto"/>
              <w:bottom w:val="single" w:sz="4" w:space="0" w:color="auto"/>
              <w:right w:val="single" w:sz="4" w:space="0" w:color="auto"/>
            </w:tcBorders>
            <w:hideMark/>
          </w:tcPr>
          <w:p w14:paraId="7AFE722C" w14:textId="77777777" w:rsidR="00EE5860" w:rsidRPr="00441CD0" w:rsidRDefault="00EE5860" w:rsidP="00BB0E1F">
            <w:pPr>
              <w:pStyle w:val="TAL"/>
              <w:jc w:val="center"/>
              <w:rPr>
                <w:szCs w:val="18"/>
              </w:rPr>
            </w:pPr>
            <w:r w:rsidRPr="00441CD0">
              <w:rPr>
                <w:szCs w:val="18"/>
              </w:rPr>
              <w:t>C</w:t>
            </w:r>
          </w:p>
        </w:tc>
        <w:tc>
          <w:tcPr>
            <w:tcW w:w="4668" w:type="dxa"/>
            <w:gridSpan w:val="2"/>
            <w:tcBorders>
              <w:top w:val="single" w:sz="4" w:space="0" w:color="auto"/>
              <w:left w:val="single" w:sz="4" w:space="0" w:color="auto"/>
              <w:bottom w:val="single" w:sz="4" w:space="0" w:color="auto"/>
              <w:right w:val="single" w:sz="4" w:space="0" w:color="auto"/>
            </w:tcBorders>
          </w:tcPr>
          <w:p w14:paraId="0E6EE9C3" w14:textId="77777777" w:rsidR="00EE5860" w:rsidRPr="00441CD0" w:rsidRDefault="00EE5860" w:rsidP="00BB0E1F">
            <w:pPr>
              <w:pStyle w:val="TAL"/>
              <w:rPr>
                <w:lang w:val="en-US"/>
              </w:rPr>
            </w:pPr>
            <w:r w:rsidRPr="00441CD0">
              <w:rPr>
                <w:lang w:val="en-US"/>
              </w:rPr>
              <w:t>This IE shall be present for a N4 session established for a MA PDU session.</w:t>
            </w:r>
          </w:p>
          <w:p w14:paraId="500AA758" w14:textId="77777777" w:rsidR="00EE5860" w:rsidRPr="00441CD0" w:rsidRDefault="00EE5860" w:rsidP="00BB0E1F">
            <w:pPr>
              <w:pStyle w:val="TAL"/>
              <w:rPr>
                <w:lang w:val="en-US"/>
              </w:rPr>
            </w:pPr>
          </w:p>
          <w:p w14:paraId="43C2BC13" w14:textId="77777777" w:rsidR="00EE5860" w:rsidRPr="00441CD0" w:rsidRDefault="00EE5860" w:rsidP="00BB0E1F">
            <w:pPr>
              <w:pStyle w:val="TAL"/>
              <w:rPr>
                <w:lang w:val="en-US" w:eastAsia="zh-CN"/>
              </w:rPr>
            </w:pPr>
            <w:r w:rsidRPr="00441CD0">
              <w:rPr>
                <w:lang w:eastAsia="zh-CN"/>
              </w:rPr>
              <w:t>Several IEs with the same IE type may be present to represent multiple MARs.</w:t>
            </w:r>
          </w:p>
          <w:p w14:paraId="20B60E54" w14:textId="77777777" w:rsidR="00EE5860" w:rsidRPr="00441CD0" w:rsidRDefault="00EE5860" w:rsidP="00BB0E1F">
            <w:pPr>
              <w:pStyle w:val="TAL"/>
              <w:rPr>
                <w:lang w:val="en-US"/>
              </w:rPr>
            </w:pPr>
            <w:r w:rsidRPr="00441CD0">
              <w:rPr>
                <w:lang w:eastAsia="zh-CN"/>
              </w:rPr>
              <w:t xml:space="preserve">See </w:t>
            </w:r>
            <w:r w:rsidRPr="00441CD0">
              <w:t>Table 7.5.2</w:t>
            </w:r>
            <w:r w:rsidRPr="00441CD0">
              <w:rPr>
                <w:lang w:val="de-DE"/>
              </w:rPr>
              <w:t>.8</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35075CD"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C3DF5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55ACF7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D6CD91"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69927BE" w14:textId="77777777" w:rsidR="00EE5860" w:rsidRPr="00441CD0" w:rsidRDefault="00EE5860" w:rsidP="00BB0E1F">
            <w:pPr>
              <w:pStyle w:val="TAC"/>
              <w:rPr>
                <w:szCs w:val="18"/>
                <w:lang w:val="x-none"/>
              </w:rPr>
            </w:pPr>
            <w:r w:rsidRPr="00441CD0">
              <w:t>Create MAR</w:t>
            </w:r>
          </w:p>
        </w:tc>
      </w:tr>
      <w:tr w:rsidR="00EE5860" w:rsidRPr="00441CD0" w14:paraId="36868C37"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0BE431D" w14:textId="77777777" w:rsidR="00EE5860" w:rsidRPr="00441CD0" w:rsidRDefault="00EE5860" w:rsidP="00BB0E1F">
            <w:pPr>
              <w:pStyle w:val="TAL"/>
              <w:rPr>
                <w:lang w:val="fr-FR"/>
              </w:rPr>
            </w:pPr>
            <w:r w:rsidRPr="00441CD0">
              <w:rPr>
                <w:lang w:val="fr-FR"/>
              </w:rPr>
              <w:t>PFCPSEReq-Flags</w:t>
            </w:r>
          </w:p>
        </w:tc>
        <w:tc>
          <w:tcPr>
            <w:tcW w:w="336" w:type="dxa"/>
            <w:gridSpan w:val="2"/>
            <w:tcBorders>
              <w:top w:val="single" w:sz="4" w:space="0" w:color="auto"/>
              <w:left w:val="single" w:sz="4" w:space="0" w:color="auto"/>
              <w:bottom w:val="single" w:sz="4" w:space="0" w:color="auto"/>
              <w:right w:val="single" w:sz="4" w:space="0" w:color="auto"/>
            </w:tcBorders>
          </w:tcPr>
          <w:p w14:paraId="4E21B009"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7D6B36E3" w14:textId="77777777" w:rsidR="00EE5860" w:rsidRPr="00441CD0" w:rsidRDefault="00EE5860" w:rsidP="00BB0E1F">
            <w:pPr>
              <w:pStyle w:val="TAL"/>
              <w:rPr>
                <w:lang w:val="fr-FR"/>
              </w:rPr>
            </w:pPr>
            <w:r w:rsidRPr="00441CD0">
              <w:rPr>
                <w:lang w:val="fr-FR"/>
              </w:rPr>
              <w:t>This IE shall be included if at least one of the flags is set to "1".</w:t>
            </w:r>
          </w:p>
          <w:p w14:paraId="152598B4" w14:textId="77777777" w:rsidR="00EE5860" w:rsidRPr="00441CD0" w:rsidRDefault="00EE5860" w:rsidP="00BB0E1F">
            <w:pPr>
              <w:pStyle w:val="B1"/>
              <w:rPr>
                <w:rFonts w:cs="Arial"/>
                <w:lang w:val="en-US"/>
              </w:rPr>
            </w:pPr>
            <w:r w:rsidRPr="00441CD0">
              <w:rPr>
                <w:rFonts w:ascii="Arial" w:hAnsi="Arial" w:cs="Arial"/>
                <w:lang w:val="fr-FR"/>
              </w:rPr>
              <w:t>-</w:t>
            </w:r>
            <w:r w:rsidRPr="00441CD0">
              <w:rPr>
                <w:rFonts w:ascii="Arial" w:hAnsi="Arial" w:cs="Arial"/>
                <w:lang w:val="fr-FR"/>
              </w:rPr>
              <w:tab/>
            </w:r>
            <w:r w:rsidRPr="00441CD0">
              <w:rPr>
                <w:rFonts w:ascii="Arial" w:hAnsi="Arial" w:cs="Arial"/>
                <w:sz w:val="18"/>
                <w:szCs w:val="18"/>
                <w:lang w:val="fr-FR"/>
              </w:rPr>
              <w:t>RESTI (Restoration Indication): this bit shall be set to "1" if the CP function re-establishes an existing PFCP session and the allocation of GTP-U F-TEID and/or UE IP address is performed by the UP function. (NOTE 4)</w:t>
            </w:r>
          </w:p>
        </w:tc>
        <w:tc>
          <w:tcPr>
            <w:tcW w:w="370" w:type="dxa"/>
            <w:gridSpan w:val="2"/>
            <w:tcBorders>
              <w:top w:val="single" w:sz="4" w:space="0" w:color="auto"/>
              <w:left w:val="single" w:sz="4" w:space="0" w:color="auto"/>
              <w:bottom w:val="single" w:sz="4" w:space="0" w:color="auto"/>
              <w:right w:val="single" w:sz="4" w:space="0" w:color="auto"/>
            </w:tcBorders>
          </w:tcPr>
          <w:p w14:paraId="5E5FFD24"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37F406C"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63D729C0"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069A5A2"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040D80" w14:textId="77777777" w:rsidR="00EE5860" w:rsidRPr="00441CD0" w:rsidRDefault="00EE5860" w:rsidP="00BB0E1F">
            <w:pPr>
              <w:pStyle w:val="TAC"/>
              <w:rPr>
                <w:lang w:val="fr-FR"/>
              </w:rPr>
            </w:pPr>
            <w:r w:rsidRPr="00441CD0">
              <w:rPr>
                <w:lang w:val="fr-FR"/>
              </w:rPr>
              <w:t>PFCPSEReq-Flags</w:t>
            </w:r>
          </w:p>
        </w:tc>
      </w:tr>
      <w:tr w:rsidR="00EE5860" w:rsidRPr="00441CD0" w14:paraId="74EAE53B"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2BDF3F8" w14:textId="77777777" w:rsidR="00EE5860" w:rsidRPr="00441CD0" w:rsidRDefault="00EE5860" w:rsidP="00BB0E1F">
            <w:pPr>
              <w:pStyle w:val="TAL"/>
              <w:rPr>
                <w:lang w:val="fr-FR"/>
              </w:rPr>
            </w:pPr>
            <w:r w:rsidRPr="00441CD0">
              <w:rPr>
                <w:lang w:val="fr-FR"/>
              </w:rPr>
              <w:t>Create Bridge Info for TSC</w:t>
            </w:r>
          </w:p>
        </w:tc>
        <w:tc>
          <w:tcPr>
            <w:tcW w:w="336" w:type="dxa"/>
            <w:gridSpan w:val="2"/>
            <w:tcBorders>
              <w:top w:val="single" w:sz="4" w:space="0" w:color="auto"/>
              <w:left w:val="single" w:sz="4" w:space="0" w:color="auto"/>
              <w:bottom w:val="single" w:sz="4" w:space="0" w:color="auto"/>
              <w:right w:val="single" w:sz="4" w:space="0" w:color="auto"/>
            </w:tcBorders>
          </w:tcPr>
          <w:p w14:paraId="2C455E91"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7C49A29C" w14:textId="77777777" w:rsidR="00EE5860" w:rsidRPr="00441CD0" w:rsidRDefault="00EE5860" w:rsidP="00BB0E1F">
            <w:pPr>
              <w:pStyle w:val="TAL"/>
              <w:rPr>
                <w:lang w:val="en-US"/>
              </w:rPr>
            </w:pPr>
            <w:r w:rsidRPr="00441CD0">
              <w:rPr>
                <w:lang w:val="en-US"/>
              </w:rPr>
              <w:t xml:space="preserve">This IE shall be present for a PFCP session established for TSC to request the UPF to provide Bridge information for TSC. </w:t>
            </w:r>
          </w:p>
        </w:tc>
        <w:tc>
          <w:tcPr>
            <w:tcW w:w="370" w:type="dxa"/>
            <w:gridSpan w:val="2"/>
            <w:tcBorders>
              <w:top w:val="single" w:sz="4" w:space="0" w:color="auto"/>
              <w:left w:val="single" w:sz="4" w:space="0" w:color="auto"/>
              <w:bottom w:val="single" w:sz="4" w:space="0" w:color="auto"/>
              <w:right w:val="single" w:sz="4" w:space="0" w:color="auto"/>
            </w:tcBorders>
          </w:tcPr>
          <w:p w14:paraId="2FF034E2"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D297F78"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C0BEF5E"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60EABBA5"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282D8242" w14:textId="77777777" w:rsidR="00EE5860" w:rsidRPr="00441CD0" w:rsidRDefault="00EE5860" w:rsidP="00BB0E1F">
            <w:pPr>
              <w:pStyle w:val="TAC"/>
              <w:rPr>
                <w:szCs w:val="18"/>
                <w:lang w:val="fr-FR"/>
              </w:rPr>
            </w:pPr>
            <w:r w:rsidRPr="00441CD0">
              <w:rPr>
                <w:lang w:val="fr-FR"/>
              </w:rPr>
              <w:t>Create Bridge Info for TSC</w:t>
            </w:r>
          </w:p>
        </w:tc>
      </w:tr>
      <w:tr w:rsidR="00EE5860" w:rsidRPr="00441CD0" w14:paraId="2519CFA0"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268FEAB" w14:textId="77777777" w:rsidR="00EE5860" w:rsidRPr="00441CD0" w:rsidRDefault="00EE5860" w:rsidP="00BB0E1F">
            <w:pPr>
              <w:pStyle w:val="TAL"/>
              <w:rPr>
                <w:lang w:val="fr-FR"/>
              </w:rPr>
            </w:pPr>
            <w:r w:rsidRPr="00441CD0">
              <w:rPr>
                <w:lang w:val="fr-FR"/>
              </w:rPr>
              <w:t>Create SRR</w:t>
            </w:r>
          </w:p>
        </w:tc>
        <w:tc>
          <w:tcPr>
            <w:tcW w:w="336" w:type="dxa"/>
            <w:gridSpan w:val="2"/>
            <w:tcBorders>
              <w:top w:val="single" w:sz="4" w:space="0" w:color="auto"/>
              <w:left w:val="single" w:sz="4" w:space="0" w:color="auto"/>
              <w:bottom w:val="single" w:sz="4" w:space="0" w:color="auto"/>
              <w:right w:val="single" w:sz="4" w:space="0" w:color="auto"/>
            </w:tcBorders>
          </w:tcPr>
          <w:p w14:paraId="40FED83D" w14:textId="77777777" w:rsidR="00EE5860" w:rsidRPr="00441CD0" w:rsidRDefault="00EE5860" w:rsidP="00BB0E1F">
            <w:pPr>
              <w:pStyle w:val="TAL"/>
              <w:jc w:val="center"/>
              <w:rPr>
                <w:szCs w:val="18"/>
                <w:lang w:val="fr-FR"/>
              </w:rPr>
            </w:pPr>
            <w:r w:rsidRPr="00441CD0">
              <w:rPr>
                <w:rFonts w:eastAsia="SimSun"/>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tcPr>
          <w:p w14:paraId="0BBA6837" w14:textId="77777777" w:rsidR="00EE5860" w:rsidRPr="00441CD0" w:rsidRDefault="00EE5860" w:rsidP="00BB0E1F">
            <w:pPr>
              <w:pStyle w:val="TAL"/>
              <w:rPr>
                <w:lang w:val="en-US"/>
              </w:rPr>
            </w:pPr>
            <w:r w:rsidRPr="00441CD0">
              <w:rPr>
                <w:lang w:val="en-US"/>
              </w:rPr>
              <w:t>This IE may be present to request the UPF to detect and report events not related to specific PDRs.</w:t>
            </w:r>
          </w:p>
          <w:p w14:paraId="093CC779" w14:textId="77777777" w:rsidR="00EE5860" w:rsidRPr="00441CD0" w:rsidRDefault="00EE5860" w:rsidP="00BB0E1F">
            <w:pPr>
              <w:pStyle w:val="TAL"/>
              <w:rPr>
                <w:lang w:val="en-US"/>
              </w:rPr>
            </w:pPr>
            <w:r w:rsidRPr="00441CD0">
              <w:rPr>
                <w:lang w:val="fr-FR" w:eastAsia="zh-CN"/>
              </w:rPr>
              <w:t>Several IEs within the same IE type may be present to represent multiple SRRs</w:t>
            </w:r>
            <w:r w:rsidRPr="00441CD0">
              <w:rPr>
                <w:lang w:val="en-US" w:eastAsia="zh-CN"/>
              </w:rPr>
              <w:t>.</w:t>
            </w:r>
          </w:p>
          <w:p w14:paraId="7BBD16FD" w14:textId="77777777" w:rsidR="00EE5860" w:rsidRPr="00441CD0" w:rsidRDefault="00EE5860" w:rsidP="00BB0E1F">
            <w:pPr>
              <w:pStyle w:val="TAL"/>
              <w:rPr>
                <w:lang w:val="en-US"/>
              </w:rPr>
            </w:pPr>
            <w:r w:rsidRPr="00441CD0">
              <w:rPr>
                <w:lang w:val="en-US"/>
              </w:rPr>
              <w:t>S</w:t>
            </w:r>
            <w:r w:rsidRPr="00441CD0">
              <w:rPr>
                <w:lang w:val="fr-FR" w:eastAsia="zh-CN"/>
              </w:rPr>
              <w:t xml:space="preserve">ee </w:t>
            </w:r>
            <w:r w:rsidRPr="00441CD0">
              <w:rPr>
                <w:lang w:val="fr-FR"/>
              </w:rPr>
              <w:t>Table 7.5.2.9-</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2027E44B"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56DD8CE"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2231C38"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7FE71D4"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6761918E" w14:textId="77777777" w:rsidR="00EE5860" w:rsidRPr="00441CD0" w:rsidRDefault="00EE5860" w:rsidP="00BB0E1F">
            <w:pPr>
              <w:pStyle w:val="TAC"/>
              <w:rPr>
                <w:szCs w:val="18"/>
                <w:lang w:val="fr-FR"/>
              </w:rPr>
            </w:pPr>
            <w:r w:rsidRPr="00441CD0">
              <w:rPr>
                <w:szCs w:val="18"/>
                <w:lang w:val="fr-FR"/>
              </w:rPr>
              <w:t>Create SRR</w:t>
            </w:r>
          </w:p>
        </w:tc>
      </w:tr>
      <w:tr w:rsidR="00EE5860" w:rsidRPr="00441CD0" w14:paraId="7E108AFE"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A3EFB33" w14:textId="77777777" w:rsidR="00EE5860" w:rsidRPr="00441CD0" w:rsidRDefault="00EE5860" w:rsidP="00BB0E1F">
            <w:pPr>
              <w:pStyle w:val="TAL"/>
              <w:rPr>
                <w:lang w:val="fr-FR"/>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gridSpan w:val="2"/>
            <w:tcBorders>
              <w:top w:val="single" w:sz="4" w:space="0" w:color="auto"/>
              <w:left w:val="single" w:sz="4" w:space="0" w:color="auto"/>
              <w:bottom w:val="single" w:sz="4" w:space="0" w:color="auto"/>
              <w:right w:val="single" w:sz="4" w:space="0" w:color="auto"/>
            </w:tcBorders>
          </w:tcPr>
          <w:p w14:paraId="0D37B7B6"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2D8F6EFA" w14:textId="77777777" w:rsidR="00EE5860" w:rsidRPr="00441CD0" w:rsidRDefault="00EE5860" w:rsidP="00BB0E1F">
            <w:pPr>
              <w:pStyle w:val="TAL"/>
              <w:rPr>
                <w:lang w:val="en-US"/>
              </w:rPr>
            </w:pPr>
            <w:r w:rsidRPr="00441CD0">
              <w:rPr>
                <w:lang w:val="en-US"/>
              </w:rPr>
              <w:t>This IE shall be present for N4 session establishment for a MA PDU session.</w:t>
            </w:r>
          </w:p>
          <w:p w14:paraId="72A12696" w14:textId="77777777" w:rsidR="00EE5860" w:rsidRPr="00441CD0" w:rsidRDefault="00EE5860" w:rsidP="00BB0E1F">
            <w:pPr>
              <w:pStyle w:val="TAL"/>
              <w:rPr>
                <w:lang w:val="en-US"/>
              </w:rPr>
            </w:pPr>
            <w:r w:rsidRPr="00441CD0">
              <w:rPr>
                <w:lang w:val="en-US"/>
              </w:rPr>
              <w:t>When present, this IE shall contain the required ATSSS functionalities for this MA PDU session.</w:t>
            </w:r>
          </w:p>
          <w:p w14:paraId="2B524A6B" w14:textId="77777777" w:rsidR="00EE5860" w:rsidRPr="00441CD0" w:rsidRDefault="00EE5860" w:rsidP="00BB0E1F">
            <w:pPr>
              <w:pStyle w:val="TAL"/>
              <w:rPr>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EFDC384"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8424DDC"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62B1BF85"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80D3FE9"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F59AB62" w14:textId="77777777" w:rsidR="00EE5860" w:rsidRPr="00441CD0" w:rsidRDefault="00EE5860" w:rsidP="00BB0E1F">
            <w:pPr>
              <w:pStyle w:val="TAC"/>
              <w:rPr>
                <w:lang w:val="fr-FR"/>
              </w:rPr>
            </w:pPr>
            <w:r w:rsidRPr="00441CD0">
              <w:rPr>
                <w:lang w:val="fr-FR" w:eastAsia="zh-CN"/>
              </w:rPr>
              <w:t>Provide</w:t>
            </w:r>
            <w:r w:rsidRPr="00441CD0">
              <w:rPr>
                <w:lang w:val="fr-FR"/>
              </w:rPr>
              <w:t xml:space="preserve"> ATSSS </w:t>
            </w:r>
            <w:r w:rsidRPr="00441CD0">
              <w:rPr>
                <w:lang w:val="fr-FR" w:eastAsia="zh-CN"/>
              </w:rPr>
              <w:t>Control Information</w:t>
            </w:r>
          </w:p>
        </w:tc>
      </w:tr>
      <w:tr w:rsidR="00EE5860" w:rsidRPr="00441CD0" w14:paraId="198171F1"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5BB11B8C" w14:textId="77777777" w:rsidR="00EE5860" w:rsidRPr="00441CD0" w:rsidRDefault="00EE5860" w:rsidP="00BB0E1F">
            <w:pPr>
              <w:pStyle w:val="TAL"/>
              <w:rPr>
                <w:lang w:val="fr-FR" w:eastAsia="zh-CN"/>
              </w:rPr>
            </w:pPr>
            <w:r w:rsidRPr="00441CD0">
              <w:t>Recovery Time Stamp</w:t>
            </w:r>
          </w:p>
        </w:tc>
        <w:tc>
          <w:tcPr>
            <w:tcW w:w="336" w:type="dxa"/>
            <w:gridSpan w:val="2"/>
            <w:tcBorders>
              <w:top w:val="single" w:sz="4" w:space="0" w:color="auto"/>
              <w:left w:val="single" w:sz="4" w:space="0" w:color="auto"/>
              <w:bottom w:val="single" w:sz="4" w:space="0" w:color="auto"/>
              <w:right w:val="single" w:sz="4" w:space="0" w:color="auto"/>
            </w:tcBorders>
          </w:tcPr>
          <w:p w14:paraId="347AABA4" w14:textId="77777777" w:rsidR="00EE5860" w:rsidRPr="00441CD0" w:rsidRDefault="00EE5860" w:rsidP="00BB0E1F">
            <w:pPr>
              <w:pStyle w:val="TAL"/>
              <w:jc w:val="center"/>
              <w:rPr>
                <w:szCs w:val="18"/>
                <w:lang w:val="fr-FR"/>
              </w:rPr>
            </w:pPr>
            <w:r w:rsidRPr="00441CD0">
              <w:t>O</w:t>
            </w:r>
          </w:p>
        </w:tc>
        <w:tc>
          <w:tcPr>
            <w:tcW w:w="4668" w:type="dxa"/>
            <w:gridSpan w:val="2"/>
            <w:tcBorders>
              <w:top w:val="single" w:sz="4" w:space="0" w:color="auto"/>
              <w:left w:val="single" w:sz="4" w:space="0" w:color="auto"/>
              <w:bottom w:val="single" w:sz="4" w:space="0" w:color="auto"/>
              <w:right w:val="single" w:sz="4" w:space="0" w:color="auto"/>
            </w:tcBorders>
          </w:tcPr>
          <w:p w14:paraId="61178DFD" w14:textId="77777777" w:rsidR="00EE5860" w:rsidRPr="00441CD0" w:rsidRDefault="00EE5860" w:rsidP="00BB0E1F">
            <w:pPr>
              <w:pStyle w:val="TAL"/>
              <w:rPr>
                <w:lang w:val="en-US"/>
              </w:rPr>
            </w:pPr>
            <w:r w:rsidRPr="00441CD0">
              <w:t>This IE may be included to contain the time stamp when the CP function was started. (See clause</w:t>
            </w:r>
            <w:r>
              <w:t> </w:t>
            </w:r>
            <w:r w:rsidRPr="00441CD0">
              <w:t>19A of 3GPP TS 23.007 [24].)</w:t>
            </w:r>
          </w:p>
        </w:tc>
        <w:tc>
          <w:tcPr>
            <w:tcW w:w="370" w:type="dxa"/>
            <w:gridSpan w:val="2"/>
            <w:tcBorders>
              <w:top w:val="single" w:sz="4" w:space="0" w:color="auto"/>
              <w:left w:val="single" w:sz="4" w:space="0" w:color="auto"/>
              <w:bottom w:val="single" w:sz="4" w:space="0" w:color="auto"/>
              <w:right w:val="single" w:sz="4" w:space="0" w:color="auto"/>
            </w:tcBorders>
          </w:tcPr>
          <w:p w14:paraId="5FAF13D3"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5A987B97"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6CA25F3"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41EA9CE"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1765051A" w14:textId="77777777" w:rsidR="00EE5860" w:rsidRPr="00441CD0" w:rsidRDefault="00EE5860" w:rsidP="00BB0E1F">
            <w:pPr>
              <w:pStyle w:val="TAC"/>
              <w:rPr>
                <w:lang w:val="fr-FR" w:eastAsia="zh-CN"/>
              </w:rPr>
            </w:pPr>
            <w:r w:rsidRPr="00441CD0">
              <w:t>Recovery Time Stamp</w:t>
            </w:r>
          </w:p>
        </w:tc>
      </w:tr>
      <w:tr w:rsidR="00EE5860" w:rsidRPr="00441CD0" w14:paraId="24D90B4C"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15FCE692" w14:textId="77777777" w:rsidR="00EE5860" w:rsidRPr="00441CD0" w:rsidRDefault="00EE5860" w:rsidP="00BB0E1F">
            <w:pPr>
              <w:pStyle w:val="TAL"/>
            </w:pPr>
            <w:r>
              <w:rPr>
                <w:lang w:eastAsia="zh-CN"/>
              </w:rPr>
              <w:t>S-NSSAI</w:t>
            </w:r>
          </w:p>
        </w:tc>
        <w:tc>
          <w:tcPr>
            <w:tcW w:w="336" w:type="dxa"/>
            <w:gridSpan w:val="2"/>
            <w:tcBorders>
              <w:top w:val="single" w:sz="4" w:space="0" w:color="auto"/>
              <w:left w:val="single" w:sz="4" w:space="0" w:color="auto"/>
              <w:bottom w:val="single" w:sz="4" w:space="0" w:color="auto"/>
              <w:right w:val="single" w:sz="4" w:space="0" w:color="auto"/>
            </w:tcBorders>
          </w:tcPr>
          <w:p w14:paraId="22263579"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2EDE32E8" w14:textId="77777777" w:rsidR="00EE5860" w:rsidRDefault="00EE5860" w:rsidP="00BB0E1F">
            <w:pPr>
              <w:pStyle w:val="TAL"/>
            </w:pPr>
            <w:r w:rsidRPr="00441CD0">
              <w:t xml:space="preserve">This IE may be present, </w:t>
            </w:r>
            <w:r w:rsidRPr="00441CD0">
              <w:rPr>
                <w:lang w:eastAsia="zh-CN"/>
              </w:rPr>
              <w:t xml:space="preserve">if related functionalities in the UP function require the </w:t>
            </w:r>
            <w:r>
              <w:rPr>
                <w:lang w:eastAsia="zh-CN"/>
              </w:rPr>
              <w:t>S-NSSAI</w:t>
            </w:r>
            <w:r w:rsidRPr="00441CD0">
              <w:rPr>
                <w:lang w:eastAsia="zh-CN"/>
              </w:rPr>
              <w:t xml:space="preserve"> information</w:t>
            </w:r>
            <w:r w:rsidRPr="00441CD0">
              <w:t xml:space="preserve">. </w:t>
            </w:r>
            <w:r>
              <w:t>(</w:t>
            </w:r>
            <w:r w:rsidRPr="00441CD0">
              <w:t>NOTE</w:t>
            </w:r>
            <w:r w:rsidRPr="00441CD0">
              <w:rPr>
                <w:lang w:eastAsia="zh-CN"/>
              </w:rPr>
              <w:t xml:space="preserve"> 2</w:t>
            </w:r>
            <w:r>
              <w:t>)</w:t>
            </w:r>
          </w:p>
          <w:p w14:paraId="1D53C0DB" w14:textId="77777777" w:rsidR="00EE5860" w:rsidRPr="00036501" w:rsidRDefault="00EE5860" w:rsidP="00BB0E1F">
            <w:pPr>
              <w:pStyle w:val="TAL"/>
            </w:pPr>
            <w:r>
              <w:t>When present, it shall indicate the S-NSSAI of the PDU session.</w:t>
            </w:r>
          </w:p>
        </w:tc>
        <w:tc>
          <w:tcPr>
            <w:tcW w:w="370" w:type="dxa"/>
            <w:gridSpan w:val="2"/>
            <w:tcBorders>
              <w:top w:val="single" w:sz="4" w:space="0" w:color="auto"/>
              <w:left w:val="single" w:sz="4" w:space="0" w:color="auto"/>
              <w:bottom w:val="single" w:sz="4" w:space="0" w:color="auto"/>
              <w:right w:val="single" w:sz="4" w:space="0" w:color="auto"/>
            </w:tcBorders>
          </w:tcPr>
          <w:p w14:paraId="311A4B7B" w14:textId="77777777" w:rsidR="00EE5860" w:rsidRPr="00441CD0" w:rsidRDefault="00EE5860" w:rsidP="00BB0E1F">
            <w:pPr>
              <w:pStyle w:val="TAC"/>
              <w:rPr>
                <w:lang w:val="x-none"/>
              </w:rPr>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58CE70D1" w14:textId="77777777" w:rsidR="00EE5860" w:rsidRPr="00441CD0" w:rsidRDefault="00EE5860" w:rsidP="00BB0E1F">
            <w:pPr>
              <w:pStyle w:val="TAC"/>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2CAF88B" w14:textId="77777777" w:rsidR="00EE5860" w:rsidRPr="00441CD0" w:rsidRDefault="00EE5860" w:rsidP="00BB0E1F">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3FAD8E37" w14:textId="77777777" w:rsidR="00EE5860" w:rsidRPr="00441CD0" w:rsidRDefault="00EE5860" w:rsidP="00BB0E1F">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35A3C9" w14:textId="77777777" w:rsidR="00EE5860" w:rsidRPr="00441CD0" w:rsidRDefault="00EE5860" w:rsidP="00BB0E1F">
            <w:pPr>
              <w:pStyle w:val="TAC"/>
              <w:rPr>
                <w:szCs w:val="18"/>
                <w:lang w:val="x-none"/>
              </w:rPr>
            </w:pPr>
            <w:r>
              <w:rPr>
                <w:szCs w:val="18"/>
                <w:lang w:eastAsia="zh-CN"/>
              </w:rPr>
              <w:t>S-NSSAI</w:t>
            </w:r>
          </w:p>
        </w:tc>
      </w:tr>
      <w:tr w:rsidR="00EE5860" w:rsidRPr="00441CD0" w14:paraId="00CD3C56"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35931BB5" w14:textId="77777777" w:rsidR="00EE5860" w:rsidRPr="00867BF5" w:rsidRDefault="00EE5860" w:rsidP="00BB0E1F">
            <w:pPr>
              <w:pStyle w:val="TAL"/>
              <w:rPr>
                <w:lang w:val="fr-FR" w:eastAsia="zh-CN"/>
              </w:rPr>
            </w:pPr>
            <w:r>
              <w:rPr>
                <w:rFonts w:hint="eastAsia"/>
                <w:lang w:val="fr-FR" w:eastAsia="zh-CN"/>
              </w:rPr>
              <w:t>Provide RDS configuration information</w:t>
            </w:r>
          </w:p>
        </w:tc>
        <w:tc>
          <w:tcPr>
            <w:tcW w:w="336" w:type="dxa"/>
            <w:gridSpan w:val="2"/>
            <w:tcBorders>
              <w:top w:val="single" w:sz="4" w:space="0" w:color="auto"/>
              <w:left w:val="single" w:sz="4" w:space="0" w:color="auto"/>
              <w:bottom w:val="single" w:sz="4" w:space="0" w:color="auto"/>
              <w:right w:val="single" w:sz="4" w:space="0" w:color="auto"/>
            </w:tcBorders>
          </w:tcPr>
          <w:p w14:paraId="679AC059" w14:textId="77777777" w:rsidR="00EE5860" w:rsidRPr="00867BF5" w:rsidRDefault="00EE5860" w:rsidP="00BB0E1F">
            <w:pPr>
              <w:pStyle w:val="TAL"/>
              <w:jc w:val="center"/>
              <w:rPr>
                <w:szCs w:val="18"/>
                <w:lang w:val="fr-FR" w:eastAsia="zh-CN"/>
              </w:rPr>
            </w:pPr>
            <w:r>
              <w:rPr>
                <w:rFonts w:hint="eastAsia"/>
                <w:szCs w:val="18"/>
                <w:lang w:val="fr-FR"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36D20F1E" w14:textId="77777777" w:rsidR="00EE5860" w:rsidRPr="00867BF5" w:rsidRDefault="00EE5860" w:rsidP="00BB0E1F">
            <w:pPr>
              <w:pStyle w:val="TAL"/>
              <w:rPr>
                <w:lang w:val="en-US"/>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tcPr>
          <w:p w14:paraId="339AC43F" w14:textId="77777777" w:rsidR="00EE5860" w:rsidRPr="00867BF5" w:rsidRDefault="00EE5860" w:rsidP="00BB0E1F">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3677044" w14:textId="77777777" w:rsidR="00EE5860" w:rsidRPr="00867BF5" w:rsidRDefault="00EE5860" w:rsidP="00BB0E1F">
            <w:pPr>
              <w:pStyle w:val="TAC"/>
              <w:rPr>
                <w:lang w:val="fr-FR"/>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tcPr>
          <w:p w14:paraId="424AB034" w14:textId="77777777" w:rsidR="00EE5860" w:rsidRPr="00867BF5" w:rsidRDefault="00EE5860" w:rsidP="00BB0E1F">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46568A04" w14:textId="77777777" w:rsidR="00EE5860" w:rsidRPr="00867BF5" w:rsidRDefault="00EE5860" w:rsidP="00BB0E1F">
            <w:pPr>
              <w:pStyle w:val="TAC"/>
              <w:rPr>
                <w:szCs w:val="18"/>
                <w:lang w:val="de-DE"/>
              </w:rPr>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F98E1A" w14:textId="77777777" w:rsidR="00EE5860" w:rsidRPr="00867BF5" w:rsidRDefault="00EE5860" w:rsidP="00BB0E1F">
            <w:pPr>
              <w:pStyle w:val="TAC"/>
              <w:rPr>
                <w:lang w:val="fr-FR" w:eastAsia="zh-CN"/>
              </w:rPr>
            </w:pPr>
            <w:r>
              <w:rPr>
                <w:rFonts w:hint="eastAsia"/>
                <w:lang w:val="fr-FR" w:eastAsia="zh-CN"/>
              </w:rPr>
              <w:t>Provide RDS configuration information</w:t>
            </w:r>
          </w:p>
        </w:tc>
      </w:tr>
      <w:tr w:rsidR="00EE4D6C" w:rsidRPr="00441CD0" w14:paraId="74BBE9F8"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35683890" w14:textId="05364DFE" w:rsidR="00EE4D6C" w:rsidRDefault="00EE4D6C" w:rsidP="00EE4D6C">
            <w:pPr>
              <w:pStyle w:val="TAL"/>
              <w:rPr>
                <w:rFonts w:hint="eastAsia"/>
                <w:lang w:val="fr-FR" w:eastAsia="zh-CN"/>
              </w:rPr>
            </w:pPr>
            <w:r>
              <w:rPr>
                <w:lang w:val="fr-FR" w:eastAsia="zh-CN"/>
              </w:rPr>
              <w:t>RAT Type</w:t>
            </w:r>
          </w:p>
        </w:tc>
        <w:tc>
          <w:tcPr>
            <w:tcW w:w="336" w:type="dxa"/>
            <w:gridSpan w:val="2"/>
            <w:tcBorders>
              <w:top w:val="single" w:sz="4" w:space="0" w:color="auto"/>
              <w:left w:val="single" w:sz="4" w:space="0" w:color="auto"/>
              <w:bottom w:val="single" w:sz="4" w:space="0" w:color="auto"/>
              <w:right w:val="single" w:sz="4" w:space="0" w:color="auto"/>
            </w:tcBorders>
          </w:tcPr>
          <w:p w14:paraId="7A4EC7B9" w14:textId="0F5AAFB7" w:rsidR="00EE4D6C" w:rsidRDefault="00EE4D6C" w:rsidP="00EE4D6C">
            <w:pPr>
              <w:pStyle w:val="TAL"/>
              <w:jc w:val="center"/>
              <w:rPr>
                <w:rFonts w:hint="eastAsia"/>
                <w:szCs w:val="18"/>
                <w:lang w:val="fr-FR" w:eastAsia="zh-CN"/>
              </w:rPr>
            </w:pPr>
            <w:r>
              <w:rPr>
                <w:szCs w:val="18"/>
                <w:lang w:val="fr-FR"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3B50F520" w14:textId="2513B9ED" w:rsidR="00EE4D6C" w:rsidRPr="00867BF5" w:rsidRDefault="00EE4D6C" w:rsidP="00EE4D6C">
            <w:pPr>
              <w:pStyle w:val="TAL"/>
              <w:rPr>
                <w:lang w:val="en-US"/>
              </w:rPr>
            </w:pPr>
            <w:r>
              <w:rPr>
                <w:lang w:val="en-US"/>
              </w:rPr>
              <w:t xml:space="preserve">This IE may be present to provide the UP Function the current RAT Type for the PDN connection/PDU session to which this PFCP Session is corresponding for statistics purpose. </w:t>
            </w:r>
          </w:p>
        </w:tc>
        <w:tc>
          <w:tcPr>
            <w:tcW w:w="370" w:type="dxa"/>
            <w:gridSpan w:val="2"/>
            <w:tcBorders>
              <w:top w:val="single" w:sz="4" w:space="0" w:color="auto"/>
              <w:left w:val="single" w:sz="4" w:space="0" w:color="auto"/>
              <w:bottom w:val="single" w:sz="4" w:space="0" w:color="auto"/>
              <w:right w:val="single" w:sz="4" w:space="0" w:color="auto"/>
            </w:tcBorders>
          </w:tcPr>
          <w:p w14:paraId="2BD89C46" w14:textId="00D086A7" w:rsidR="00EE4D6C" w:rsidRPr="00867BF5" w:rsidRDefault="00EE4D6C" w:rsidP="00EE4D6C">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FF0067E" w14:textId="5ACA6811" w:rsidR="00EE4D6C" w:rsidRPr="00867BF5" w:rsidRDefault="00EE4D6C" w:rsidP="00EE4D6C">
            <w:pPr>
              <w:pStyle w:val="TAC"/>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635DA2E" w14:textId="2207453F" w:rsidR="00EE4D6C" w:rsidRPr="00867BF5" w:rsidRDefault="00EE4D6C" w:rsidP="00EE4D6C">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7AFFD858" w14:textId="0BF84480" w:rsidR="00EE4D6C" w:rsidRPr="00867BF5" w:rsidRDefault="00EE4D6C" w:rsidP="00EE4D6C">
            <w:pPr>
              <w:pStyle w:val="TAC"/>
              <w:rPr>
                <w:szCs w:val="18"/>
                <w:lang w:val="de-DE"/>
              </w:rPr>
            </w:pPr>
            <w:r>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441BACAB" w14:textId="4E68A855" w:rsidR="00EE4D6C" w:rsidRDefault="00EE4D6C" w:rsidP="00EE4D6C">
            <w:pPr>
              <w:pStyle w:val="TAC"/>
              <w:rPr>
                <w:rFonts w:hint="eastAsia"/>
                <w:lang w:val="fr-FR" w:eastAsia="zh-CN"/>
              </w:rPr>
            </w:pPr>
            <w:r>
              <w:rPr>
                <w:lang w:val="fr-FR" w:eastAsia="zh-CN"/>
              </w:rPr>
              <w:t>RAT Type</w:t>
            </w:r>
          </w:p>
        </w:tc>
      </w:tr>
      <w:tr w:rsidR="00EE5860" w:rsidRPr="00441CD0" w14:paraId="6CA2CD60" w14:textId="77777777" w:rsidTr="00BB0E1F">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14:paraId="5C906E42" w14:textId="77777777" w:rsidR="00EE5860" w:rsidRPr="00441CD0" w:rsidRDefault="00EE5860" w:rsidP="00BB0E1F">
            <w:pPr>
              <w:pStyle w:val="TAN"/>
              <w:rPr>
                <w:lang w:eastAsia="zh-CN"/>
              </w:rPr>
            </w:pPr>
            <w:r w:rsidRPr="00441CD0">
              <w:t>NOTE</w:t>
            </w:r>
            <w:r w:rsidRPr="00441CD0">
              <w:rPr>
                <w:lang w:eastAsia="zh-CN"/>
              </w:rPr>
              <w:t xml:space="preserve"> 1</w:t>
            </w:r>
            <w:r w:rsidRPr="00441CD0">
              <w:t>:</w:t>
            </w:r>
            <w:r w:rsidRPr="00441CD0">
              <w:tab/>
              <w:t xml:space="preserve">This can be used for troubleshooting </w:t>
            </w:r>
            <w:r w:rsidRPr="00441CD0">
              <w:rPr>
                <w:noProof/>
              </w:rPr>
              <w:t>problems in the UP function affecting a subscriber</w:t>
            </w:r>
            <w:r w:rsidRPr="00441CD0">
              <w:t>.</w:t>
            </w:r>
          </w:p>
          <w:p w14:paraId="2BE2B61A" w14:textId="77777777" w:rsidR="00EE5860" w:rsidRPr="00441CD0" w:rsidRDefault="00EE5860" w:rsidP="00BB0E1F">
            <w:pPr>
              <w:pStyle w:val="TAN"/>
              <w:rPr>
                <w:lang w:eastAsia="zh-CN"/>
              </w:rPr>
            </w:pPr>
            <w:r w:rsidRPr="00441CD0">
              <w:rPr>
                <w:lang w:eastAsia="zh-CN"/>
              </w:rPr>
              <w:t>NOTE 2:</w:t>
            </w:r>
            <w:r w:rsidRPr="00441CD0">
              <w:tab/>
            </w:r>
            <w:r w:rsidRPr="00441CD0">
              <w:rPr>
                <w:lang w:eastAsia="zh-CN"/>
              </w:rPr>
              <w:t>The CP function may provide additional information (e.g. APN/DNN) to the UP function, e.g. used by the forwarding rules pre-defined in UP function (some forwarding rules are APN specific), used by the UP function for performance measurement, etc.</w:t>
            </w:r>
          </w:p>
          <w:p w14:paraId="3370BFB0" w14:textId="77777777" w:rsidR="00EE5860" w:rsidRPr="00441CD0" w:rsidRDefault="00EE5860" w:rsidP="00BB0E1F">
            <w:pPr>
              <w:pStyle w:val="TAN"/>
              <w:rPr>
                <w:lang w:eastAsia="zh-CN"/>
              </w:rPr>
            </w:pPr>
            <w:r w:rsidRPr="00441CD0">
              <w:rPr>
                <w:lang w:eastAsia="zh-CN"/>
              </w:rPr>
              <w:t>NOTE 3:</w:t>
            </w:r>
            <w:r w:rsidRPr="00441CD0">
              <w:rPr>
                <w:lang w:eastAsia="zh-CN"/>
              </w:rPr>
              <w:tab/>
              <w:t>The SGW-C may set PDN type as Non-IP for an Ethernet PDN to allow interworking with a legacy SGW-U.</w:t>
            </w:r>
          </w:p>
          <w:p w14:paraId="07769E47" w14:textId="77777777" w:rsidR="00EE5860" w:rsidRPr="00441CD0" w:rsidRDefault="00EE5860" w:rsidP="00BB0E1F">
            <w:pPr>
              <w:pStyle w:val="TAN"/>
            </w:pPr>
            <w:r w:rsidRPr="00441CD0">
              <w:rPr>
                <w:lang w:eastAsia="zh-CN"/>
              </w:rPr>
              <w:t>NOTE 4:</w:t>
            </w:r>
            <w:r w:rsidRPr="00441CD0">
              <w:rPr>
                <w:lang w:eastAsia="zh-CN"/>
              </w:rPr>
              <w:tab/>
              <w:t>The UP function shall accept the CP function allocated GTP-U F-TEID and/or UE IP address in the PFCP Session Establishment Request message with the RESTI flag set to "1", if the requested GTP-U F-TEID and/or UE IP address is available.</w:t>
            </w:r>
          </w:p>
        </w:tc>
      </w:tr>
    </w:tbl>
    <w:p w14:paraId="3CADD5EF" w14:textId="77777777" w:rsidR="00EE5860" w:rsidRPr="00441CD0" w:rsidRDefault="00EE5860" w:rsidP="00EE5860"/>
    <w:p w14:paraId="73F5079D" w14:textId="77777777" w:rsidR="00EE5860" w:rsidRPr="00441CD0" w:rsidRDefault="00EE5860" w:rsidP="00EE5860">
      <w:pPr>
        <w:pStyle w:val="Heading4"/>
        <w:rPr>
          <w:rFonts w:cs="Arial"/>
          <w:bCs/>
        </w:rPr>
      </w:pPr>
      <w:bookmarkStart w:id="3995" w:name="_Toc19717285"/>
      <w:bookmarkStart w:id="3996" w:name="_Toc27490775"/>
      <w:bookmarkStart w:id="3997" w:name="_Toc27557068"/>
      <w:bookmarkStart w:id="3998" w:name="_Toc27723985"/>
      <w:bookmarkStart w:id="3999" w:name="_Toc36031057"/>
      <w:bookmarkStart w:id="4000" w:name="_Toc36042977"/>
      <w:bookmarkStart w:id="4001" w:name="_Toc36814302"/>
      <w:bookmarkStart w:id="4002" w:name="_Toc44689156"/>
      <w:bookmarkStart w:id="4003" w:name="_Toc44923910"/>
      <w:bookmarkStart w:id="4004" w:name="_Toc51860880"/>
      <w:bookmarkStart w:id="4005" w:name="_Toc57930651"/>
      <w:bookmarkStart w:id="4006" w:name="_Toc57931281"/>
      <w:bookmarkStart w:id="4007" w:name="_Toc67499673"/>
      <w:r w:rsidRPr="00441CD0">
        <w:t>7.5.2.2</w:t>
      </w:r>
      <w:r w:rsidRPr="00441CD0">
        <w:tab/>
        <w:t>Create PDR IE within PFCP Session Establishment Request</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1A32116A" w14:textId="77777777" w:rsidR="00EE5860" w:rsidRPr="00441CD0" w:rsidRDefault="00EE5860" w:rsidP="00EE5860">
      <w:r w:rsidRPr="00441CD0">
        <w:t xml:space="preserve">The </w:t>
      </w:r>
      <w:r w:rsidRPr="00441CD0">
        <w:rPr>
          <w:lang w:val="en-US"/>
        </w:rPr>
        <w:t xml:space="preserve">Create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7.5.2.2-1</w:t>
      </w:r>
      <w:r w:rsidRPr="00441CD0">
        <w:rPr>
          <w:lang w:eastAsia="ja-JP"/>
        </w:rPr>
        <w:t>.</w:t>
      </w:r>
    </w:p>
    <w:p w14:paraId="0DD2E142" w14:textId="77777777" w:rsidR="00EE5860" w:rsidRPr="00441CD0" w:rsidRDefault="00EE5860" w:rsidP="00EE5860">
      <w:pPr>
        <w:pStyle w:val="TH"/>
        <w:rPr>
          <w:lang w:val="en-US"/>
        </w:rPr>
      </w:pPr>
      <w:r w:rsidRPr="00441CD0">
        <w:t xml:space="preserve">Table 7.5.2.2-1: </w:t>
      </w:r>
      <w:r w:rsidRPr="00441CD0">
        <w:rPr>
          <w:lang w:val="en-US"/>
        </w:rPr>
        <w:t xml:space="preserve">Create </w:t>
      </w:r>
      <w:r w:rsidRPr="00441CD0">
        <w:t>PDR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2FA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E185AF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766CC90"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DC27C83" w14:textId="77777777" w:rsidR="00EE5860" w:rsidRPr="00441CD0" w:rsidRDefault="00EE5860" w:rsidP="00BB0E1F">
            <w:pPr>
              <w:pStyle w:val="TAC"/>
            </w:pPr>
            <w:r w:rsidRPr="00441CD0">
              <w:t>Create PDR IE Type = 1(decimal)</w:t>
            </w:r>
          </w:p>
        </w:tc>
      </w:tr>
      <w:tr w:rsidR="00EE5860" w:rsidRPr="00441CD0" w14:paraId="7CB8EE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39B8865"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0CC6176"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BC3AC61" w14:textId="77777777" w:rsidR="00EE5860" w:rsidRPr="00441CD0" w:rsidRDefault="00EE5860" w:rsidP="00BB0E1F">
            <w:pPr>
              <w:pStyle w:val="TAC"/>
            </w:pPr>
            <w:r w:rsidRPr="00441CD0">
              <w:t>Length = n</w:t>
            </w:r>
          </w:p>
        </w:tc>
      </w:tr>
      <w:tr w:rsidR="00EE5860" w:rsidRPr="00441CD0" w14:paraId="0E70C79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D9499F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8E29BAD"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87B0F9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412F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8402EB" w14:textId="77777777" w:rsidR="00EE5860" w:rsidRPr="00441CD0" w:rsidRDefault="00EE5860" w:rsidP="00BB0E1F">
            <w:pPr>
              <w:pStyle w:val="TAH"/>
            </w:pPr>
            <w:r w:rsidRPr="00441CD0">
              <w:t>IE Type</w:t>
            </w:r>
          </w:p>
        </w:tc>
      </w:tr>
      <w:tr w:rsidR="00EE5860" w:rsidRPr="00441CD0" w14:paraId="2475473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7A6AE80"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0811D8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45659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FC48E1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28B327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11CB91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5F61688"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CCB0B17" w14:textId="77777777" w:rsidR="00EE5860" w:rsidRPr="00441CD0" w:rsidRDefault="00EE5860" w:rsidP="00BB0E1F">
            <w:pPr>
              <w:spacing w:after="0"/>
              <w:rPr>
                <w:rFonts w:ascii="Arial" w:hAnsi="Arial"/>
                <w:b/>
                <w:sz w:val="18"/>
                <w:lang w:val="x-none"/>
              </w:rPr>
            </w:pPr>
          </w:p>
        </w:tc>
      </w:tr>
      <w:tr w:rsidR="00EE5860" w:rsidRPr="00441CD0" w14:paraId="763146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23A35B1" w14:textId="77777777" w:rsidR="00EE5860" w:rsidRPr="00441CD0" w:rsidRDefault="00EE5860" w:rsidP="00BB0E1F">
            <w:pPr>
              <w:pStyle w:val="TAL"/>
            </w:pPr>
            <w:r w:rsidRPr="00441CD0">
              <w:lastRenderedPageBreak/>
              <w:t>PDR ID</w:t>
            </w:r>
          </w:p>
        </w:tc>
        <w:tc>
          <w:tcPr>
            <w:tcW w:w="336" w:type="dxa"/>
            <w:tcBorders>
              <w:top w:val="single" w:sz="4" w:space="0" w:color="auto"/>
              <w:left w:val="single" w:sz="4" w:space="0" w:color="auto"/>
              <w:bottom w:val="single" w:sz="4" w:space="0" w:color="auto"/>
              <w:right w:val="single" w:sz="4" w:space="0" w:color="auto"/>
            </w:tcBorders>
            <w:hideMark/>
          </w:tcPr>
          <w:p w14:paraId="4E2A94ED"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2A028D4"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54B39F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FB704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0E37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84F996"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A67ABA8" w14:textId="77777777" w:rsidR="00EE5860" w:rsidRPr="00441CD0" w:rsidRDefault="00EE5860" w:rsidP="00BB0E1F">
            <w:pPr>
              <w:pStyle w:val="TAC"/>
            </w:pPr>
            <w:r w:rsidRPr="00441CD0">
              <w:t>PDR ID</w:t>
            </w:r>
          </w:p>
        </w:tc>
      </w:tr>
      <w:tr w:rsidR="00EE5860" w:rsidRPr="00441CD0" w14:paraId="296AC1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B74950F" w14:textId="77777777" w:rsidR="00EE5860" w:rsidRPr="00441CD0" w:rsidRDefault="00EE5860" w:rsidP="00BB0E1F">
            <w:pPr>
              <w:pStyle w:val="TAL"/>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228741C8"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39F36D9F" w14:textId="77777777" w:rsidR="00EE5860" w:rsidRPr="00441CD0" w:rsidRDefault="00EE5860" w:rsidP="00BB0E1F">
            <w:pPr>
              <w:pStyle w:val="TAL"/>
            </w:pPr>
            <w:r w:rsidRPr="00441CD0">
              <w:t>This IE shall indicate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4AC1500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528835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42CC0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99663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F3C8CA" w14:textId="77777777" w:rsidR="00EE5860" w:rsidRPr="00441CD0" w:rsidRDefault="00EE5860" w:rsidP="00BB0E1F">
            <w:pPr>
              <w:pStyle w:val="TAC"/>
            </w:pPr>
            <w:r w:rsidRPr="00441CD0">
              <w:t>Precedence</w:t>
            </w:r>
          </w:p>
        </w:tc>
      </w:tr>
      <w:tr w:rsidR="00EE5860" w:rsidRPr="00441CD0" w14:paraId="02D790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94F0F2"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0FEC71B9"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7CD378C8" w14:textId="77777777" w:rsidR="00EE5860" w:rsidRPr="00441CD0" w:rsidRDefault="00EE5860" w:rsidP="00BB0E1F">
            <w:pPr>
              <w:pStyle w:val="TAL"/>
              <w:rPr>
                <w:lang w:val="en-US" w:eastAsia="zh-CN"/>
              </w:rPr>
            </w:pPr>
            <w:r w:rsidRPr="00441CD0">
              <w:rPr>
                <w:lang w:eastAsia="zh-CN"/>
              </w:rPr>
              <w:t>This IE shall contain the PDI against which incoming packets will be matched.</w:t>
            </w:r>
          </w:p>
          <w:p w14:paraId="57CD81CC" w14:textId="77777777" w:rsidR="00EE5860" w:rsidRPr="00441CD0" w:rsidRDefault="00EE5860" w:rsidP="00BB0E1F">
            <w:pPr>
              <w:pStyle w:val="TAL"/>
              <w:rPr>
                <w:lang w:val="x-none"/>
              </w:rPr>
            </w:pPr>
            <w:r w:rsidRPr="00441CD0">
              <w:rPr>
                <w:lang w:eastAsia="zh-CN"/>
              </w:rPr>
              <w:t xml:space="preserve">See </w:t>
            </w:r>
            <w:r w:rsidRPr="00441CD0">
              <w:t>Table</w:t>
            </w:r>
            <w:r>
              <w:t> </w:t>
            </w:r>
            <w:r w:rsidRPr="00441CD0">
              <w:t>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1F953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0E51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52CAE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3FB48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6FE3F85" w14:textId="77777777" w:rsidR="00EE5860" w:rsidRPr="00441CD0" w:rsidRDefault="00EE5860" w:rsidP="00BB0E1F">
            <w:pPr>
              <w:pStyle w:val="TAC"/>
            </w:pPr>
            <w:r w:rsidRPr="00441CD0">
              <w:t>PDI</w:t>
            </w:r>
          </w:p>
        </w:tc>
      </w:tr>
      <w:tr w:rsidR="00EE5860" w:rsidRPr="00441CD0" w14:paraId="39A36E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DFEADB" w14:textId="77777777" w:rsidR="00EE5860" w:rsidRPr="00441CD0" w:rsidRDefault="00EE5860" w:rsidP="00BB0E1F">
            <w:pPr>
              <w:pStyle w:val="TAL"/>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034198B9"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068CAE6D" w14:textId="77777777" w:rsidR="00EE5860" w:rsidRPr="00441CD0" w:rsidRDefault="00EE5860" w:rsidP="00BB0E1F">
            <w:pPr>
              <w:pStyle w:val="TAL"/>
              <w:rPr>
                <w:lang w:eastAsia="zh-CN"/>
              </w:rPr>
            </w:pPr>
            <w:r w:rsidRPr="00441CD0">
              <w:rPr>
                <w:lang w:eastAsia="zh-CN"/>
              </w:rPr>
              <w:t>This IE shall be present if the UP function is required to remove one or more outer header(s) from the packets matching this PDR.</w:t>
            </w:r>
          </w:p>
        </w:tc>
        <w:tc>
          <w:tcPr>
            <w:tcW w:w="370" w:type="dxa"/>
            <w:tcBorders>
              <w:top w:val="single" w:sz="4" w:space="0" w:color="auto"/>
              <w:left w:val="single" w:sz="4" w:space="0" w:color="auto"/>
              <w:bottom w:val="single" w:sz="4" w:space="0" w:color="auto"/>
              <w:right w:val="single" w:sz="4" w:space="0" w:color="auto"/>
            </w:tcBorders>
            <w:hideMark/>
          </w:tcPr>
          <w:p w14:paraId="5E0C4E6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929EA0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80501A9"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31DA3C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321255E" w14:textId="77777777" w:rsidR="00EE5860" w:rsidRPr="00441CD0" w:rsidRDefault="00EE5860" w:rsidP="00BB0E1F">
            <w:pPr>
              <w:pStyle w:val="TAC"/>
            </w:pPr>
            <w:r w:rsidRPr="00441CD0">
              <w:t>Outer Header Removal</w:t>
            </w:r>
          </w:p>
        </w:tc>
      </w:tr>
      <w:tr w:rsidR="00EE5860" w:rsidRPr="00441CD0" w14:paraId="3748AB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DD83C9"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46159866"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5846DDA" w14:textId="77777777" w:rsidR="00EE5860" w:rsidRPr="00867BF5" w:rsidRDefault="00EE5860" w:rsidP="00BB0E1F">
            <w:pPr>
              <w:pStyle w:val="TAL"/>
              <w:rPr>
                <w:lang w:eastAsia="zh-CN"/>
              </w:rPr>
            </w:pPr>
            <w:r w:rsidRPr="00867BF5">
              <w:rPr>
                <w:lang w:eastAsia="zh-CN"/>
              </w:rPr>
              <w:t>This IE shall be present if the Activate Predefined Rules IE is not included or if it is included but it does not result in activating a predefined FAR, and if the MAR ID is not included.</w:t>
            </w:r>
            <w:r>
              <w:rPr>
                <w:lang w:eastAsia="zh-CN"/>
              </w:rPr>
              <w:t xml:space="preserve"> </w:t>
            </w:r>
            <w:r w:rsidRPr="00EE5860">
              <w:rPr>
                <w:color w:val="000000"/>
                <w:lang w:eastAsia="zh-CN"/>
              </w:rPr>
              <w:t>This IE may be present if the CP function activated a predefined rule name with a predefined FAR but the CP function wishes to overwrite the predefined FAR by another FAR. (NOTE 2)</w:t>
            </w:r>
          </w:p>
          <w:p w14:paraId="04771426" w14:textId="77777777" w:rsidR="00EE5860" w:rsidRPr="00441CD0" w:rsidRDefault="00EE5860" w:rsidP="00BB0E1F">
            <w:pPr>
              <w:pStyle w:val="TAL"/>
              <w:rPr>
                <w:lang w:val="x-none" w:eastAsia="zh-CN"/>
              </w:rPr>
            </w:pPr>
            <w:r w:rsidRPr="00867BF5">
              <w:rPr>
                <w:lang w:eastAsia="zh-CN"/>
              </w:rPr>
              <w:t>When present this IE shall contain the FAR ID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674CA2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F02D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097F0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5A665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814F6B0" w14:textId="77777777" w:rsidR="00EE5860" w:rsidRPr="00441CD0" w:rsidRDefault="00EE5860" w:rsidP="00BB0E1F">
            <w:pPr>
              <w:pStyle w:val="TAC"/>
              <w:rPr>
                <w:lang w:val="x-none"/>
              </w:rPr>
            </w:pPr>
            <w:r w:rsidRPr="00441CD0">
              <w:t>FAR ID</w:t>
            </w:r>
          </w:p>
        </w:tc>
      </w:tr>
      <w:tr w:rsidR="00EE5860" w:rsidRPr="00441CD0" w14:paraId="70D39A0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9D63DBA" w14:textId="77777777" w:rsidR="00EE5860" w:rsidRPr="00441CD0" w:rsidRDefault="00EE5860" w:rsidP="00BB0E1F">
            <w:pPr>
              <w:pStyle w:val="TAL"/>
            </w:pPr>
            <w:r w:rsidRPr="00441CD0">
              <w:t>URR ID</w:t>
            </w:r>
          </w:p>
        </w:tc>
        <w:tc>
          <w:tcPr>
            <w:tcW w:w="336" w:type="dxa"/>
            <w:tcBorders>
              <w:top w:val="single" w:sz="4" w:space="0" w:color="auto"/>
              <w:left w:val="single" w:sz="4" w:space="0" w:color="auto"/>
              <w:bottom w:val="single" w:sz="4" w:space="0" w:color="auto"/>
              <w:right w:val="single" w:sz="4" w:space="0" w:color="auto"/>
            </w:tcBorders>
            <w:hideMark/>
          </w:tcPr>
          <w:p w14:paraId="2B0AF106"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5DCD2EBF" w14:textId="77777777" w:rsidR="00EE5860" w:rsidRPr="00441CD0" w:rsidRDefault="00EE5860" w:rsidP="00BB0E1F">
            <w:pPr>
              <w:pStyle w:val="TAL"/>
              <w:rPr>
                <w:lang w:eastAsia="zh-CN"/>
              </w:rPr>
            </w:pPr>
            <w:r w:rsidRPr="00441CD0">
              <w:rPr>
                <w:lang w:eastAsia="zh-CN"/>
              </w:rPr>
              <w:t>This IE shall be present if a measurement action shall be applied to packets matching this PDR.</w:t>
            </w:r>
          </w:p>
          <w:p w14:paraId="23873EBD" w14:textId="77777777" w:rsidR="00EE5860" w:rsidRPr="00441CD0" w:rsidRDefault="00EE5860" w:rsidP="00BB0E1F">
            <w:pPr>
              <w:pStyle w:val="TAL"/>
              <w:rPr>
                <w:lang w:eastAsia="zh-CN"/>
              </w:rPr>
            </w:pPr>
            <w:r w:rsidRPr="00441CD0">
              <w:rPr>
                <w:lang w:eastAsia="zh-CN"/>
              </w:rPr>
              <w:t>When present, this IE shall contain the URR IDs to be associated to the PDR.</w:t>
            </w:r>
          </w:p>
          <w:p w14:paraId="167E9AF9"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120C12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3951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00586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4D5F7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54E4A0" w14:textId="77777777" w:rsidR="00EE5860" w:rsidRPr="00441CD0" w:rsidRDefault="00EE5860" w:rsidP="00BB0E1F">
            <w:pPr>
              <w:pStyle w:val="TAC"/>
            </w:pPr>
            <w:r w:rsidRPr="00441CD0">
              <w:t>URR ID</w:t>
            </w:r>
          </w:p>
        </w:tc>
      </w:tr>
      <w:tr w:rsidR="00EE5860" w:rsidRPr="00441CD0" w14:paraId="14232E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C8D876"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3424D925"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04AB35B7" w14:textId="77777777" w:rsidR="00EE5860" w:rsidRPr="00441CD0" w:rsidRDefault="00EE5860" w:rsidP="00BB0E1F">
            <w:pPr>
              <w:pStyle w:val="TAL"/>
              <w:rPr>
                <w:lang w:eastAsia="zh-CN"/>
              </w:rPr>
            </w:pPr>
            <w:r w:rsidRPr="00441CD0">
              <w:rPr>
                <w:lang w:eastAsia="zh-CN"/>
              </w:rPr>
              <w:t>This IE shall be present if a QoS enforcement or QoS marking action shall be applied to packets matching this PDR.</w:t>
            </w:r>
          </w:p>
          <w:p w14:paraId="37386138" w14:textId="77777777" w:rsidR="00EE5860" w:rsidRPr="00441CD0" w:rsidRDefault="00EE5860" w:rsidP="00BB0E1F">
            <w:pPr>
              <w:pStyle w:val="TAL"/>
              <w:rPr>
                <w:lang w:val="en-US" w:eastAsia="zh-CN"/>
              </w:rPr>
            </w:pPr>
            <w:r w:rsidRPr="00441CD0">
              <w:rPr>
                <w:lang w:eastAsia="zh-CN"/>
              </w:rPr>
              <w:t>When present, this IE shall contain the QER IDs to be associated to the PDR.</w:t>
            </w:r>
            <w:r w:rsidRPr="00441CD0">
              <w:rPr>
                <w:lang w:val="en-US" w:eastAsia="zh-CN"/>
              </w:rPr>
              <w:t xml:space="preserve"> </w:t>
            </w:r>
            <w:r w:rsidRPr="00441CD0">
              <w:rPr>
                <w:lang w:eastAsia="zh-CN"/>
              </w:rPr>
              <w:t>Several IEs within the same IE type may be present to represent a list of QERs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08F678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26F00D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7F312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8DC6A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B0A45C3" w14:textId="77777777" w:rsidR="00EE5860" w:rsidRPr="00441CD0" w:rsidRDefault="00EE5860" w:rsidP="00BB0E1F">
            <w:pPr>
              <w:pStyle w:val="TAC"/>
              <w:rPr>
                <w:lang w:val="x-none"/>
              </w:rPr>
            </w:pPr>
            <w:r w:rsidRPr="00441CD0">
              <w:t>QER ID</w:t>
            </w:r>
          </w:p>
        </w:tc>
      </w:tr>
      <w:tr w:rsidR="00EE5860" w:rsidRPr="00441CD0" w14:paraId="5FDE12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CBC87C"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38D71217"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2DDDDC6A" w14:textId="77777777" w:rsidR="00EE5860" w:rsidRPr="00441CD0" w:rsidRDefault="00EE5860" w:rsidP="00BB0E1F">
            <w:pPr>
              <w:pStyle w:val="TAL"/>
              <w:rPr>
                <w:lang w:eastAsia="zh-CN"/>
              </w:rPr>
            </w:pPr>
            <w:r w:rsidRPr="00441CD0">
              <w:rPr>
                <w:lang w:eastAsia="zh-CN"/>
              </w:rPr>
              <w:t>This IE shall be present if Predefined Rule(s) shall be activated for this PDR. When present this IE shall contain one Predefined Rules name.</w:t>
            </w:r>
          </w:p>
          <w:p w14:paraId="335DA31A" w14:textId="77777777" w:rsidR="00EE5860" w:rsidRPr="00441CD0" w:rsidRDefault="00EE5860" w:rsidP="00BB0E1F">
            <w:pPr>
              <w:pStyle w:val="TAL"/>
              <w:rPr>
                <w:lang w:val="x-none"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2A46F90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FCD7B6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04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2BAA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3F9FB0" w14:textId="77777777" w:rsidR="00EE5860" w:rsidRPr="00441CD0" w:rsidRDefault="00EE5860" w:rsidP="00BB0E1F">
            <w:pPr>
              <w:pStyle w:val="TAC"/>
              <w:rPr>
                <w:lang w:val="x-none"/>
              </w:rPr>
            </w:pPr>
            <w:r w:rsidRPr="00441CD0">
              <w:t xml:space="preserve">Activate Predefined Rules </w:t>
            </w:r>
          </w:p>
        </w:tc>
      </w:tr>
      <w:tr w:rsidR="00EE5860" w:rsidRPr="00441CD0" w14:paraId="6C99A6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5678B4F"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505848F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65F306F6" w14:textId="77777777" w:rsidR="00EE5860" w:rsidRPr="00441CD0" w:rsidRDefault="00EE5860" w:rsidP="00BB0E1F">
            <w:pPr>
              <w:pStyle w:val="TAL"/>
              <w:rPr>
                <w:lang w:eastAsia="zh-CN"/>
              </w:rPr>
            </w:pPr>
            <w:r w:rsidRPr="00441CD0">
              <w:rPr>
                <w:lang w:eastAsia="zh-CN"/>
              </w:rPr>
              <w:t>This IE may be present if the PDR 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14:paraId="375EFB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1D62E0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B0D67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1FE9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3C4115" w14:textId="77777777" w:rsidR="00EE5860" w:rsidRPr="00441CD0" w:rsidRDefault="00EE5860" w:rsidP="00BB0E1F">
            <w:pPr>
              <w:pStyle w:val="TAC"/>
              <w:rPr>
                <w:lang w:val="x-none"/>
              </w:rPr>
            </w:pPr>
            <w:r w:rsidRPr="00441CD0">
              <w:t>Activation Time</w:t>
            </w:r>
          </w:p>
        </w:tc>
      </w:tr>
      <w:tr w:rsidR="00EE5860" w:rsidRPr="00441CD0" w14:paraId="5818B5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9B67AD"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2DE5406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4EE36543" w14:textId="77777777" w:rsidR="00EE5860" w:rsidRPr="00441CD0" w:rsidRDefault="00EE5860" w:rsidP="00BB0E1F">
            <w:pPr>
              <w:pStyle w:val="TAL"/>
              <w:rPr>
                <w:lang w:eastAsia="zh-CN"/>
              </w:rPr>
            </w:pPr>
            <w:r w:rsidRPr="00441CD0">
              <w:rPr>
                <w:lang w:eastAsia="zh-CN"/>
              </w:rPr>
              <w:t>This IE may be present if the PDR deactivation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14:paraId="04B092A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4F61B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09493B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F36E9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E700DC" w14:textId="77777777" w:rsidR="00EE5860" w:rsidRPr="00441CD0" w:rsidRDefault="00EE5860" w:rsidP="00BB0E1F">
            <w:pPr>
              <w:pStyle w:val="TAC"/>
              <w:rPr>
                <w:lang w:val="x-none"/>
              </w:rPr>
            </w:pPr>
            <w:r w:rsidRPr="00441CD0">
              <w:t>Deactivation Time</w:t>
            </w:r>
          </w:p>
        </w:tc>
      </w:tr>
      <w:tr w:rsidR="00EE5860" w:rsidRPr="00441CD0" w14:paraId="60B969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6F84844"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3DF94533"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1EE08FF8" w14:textId="77777777" w:rsidR="00EE5860" w:rsidRPr="00441CD0" w:rsidRDefault="00EE5860" w:rsidP="00BB0E1F">
            <w:pPr>
              <w:pStyle w:val="TAL"/>
              <w:rPr>
                <w:lang w:eastAsia="zh-CN"/>
              </w:rPr>
            </w:pPr>
            <w:r w:rsidRPr="00441CD0">
              <w:rPr>
                <w:lang w:val="en-US"/>
              </w:rPr>
              <w:t xml:space="preserve">This IE shall be present if the PDR is provisioned to match the downlink traffic </w:t>
            </w:r>
            <w:r>
              <w:rPr>
                <w:lang w:val="en-US"/>
              </w:rPr>
              <w:t xml:space="preserve">of non-GBR QoS flows </w:t>
            </w:r>
            <w:r w:rsidRPr="00441CD0">
              <w:rPr>
                <w:lang w:val="en-US"/>
              </w:rPr>
              <w:t>towards the UE for a PFCP session established for a MA PDU session.</w:t>
            </w:r>
          </w:p>
        </w:tc>
        <w:tc>
          <w:tcPr>
            <w:tcW w:w="370" w:type="dxa"/>
            <w:tcBorders>
              <w:top w:val="single" w:sz="4" w:space="0" w:color="auto"/>
              <w:left w:val="single" w:sz="4" w:space="0" w:color="auto"/>
              <w:bottom w:val="single" w:sz="4" w:space="0" w:color="auto"/>
              <w:right w:val="single" w:sz="4" w:space="0" w:color="auto"/>
            </w:tcBorders>
            <w:hideMark/>
          </w:tcPr>
          <w:p w14:paraId="27FFD9C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52D2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6DFA1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1EE76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9FCE47" w14:textId="77777777" w:rsidR="00EE5860" w:rsidRPr="00441CD0" w:rsidRDefault="00EE5860" w:rsidP="00BB0E1F">
            <w:pPr>
              <w:pStyle w:val="TAC"/>
              <w:rPr>
                <w:lang w:val="x-none"/>
              </w:rPr>
            </w:pPr>
            <w:r w:rsidRPr="00441CD0">
              <w:t>MAR ID</w:t>
            </w:r>
          </w:p>
        </w:tc>
      </w:tr>
      <w:tr w:rsidR="00EE5860" w:rsidRPr="00441CD0" w14:paraId="1C84148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4175994" w14:textId="77777777" w:rsidR="00EE5860" w:rsidRPr="00441CD0" w:rsidRDefault="00EE5860" w:rsidP="00BB0E1F">
            <w:pPr>
              <w:pStyle w:val="TAL"/>
            </w:pPr>
            <w:r w:rsidRPr="00441CD0">
              <w:rPr>
                <w:noProof/>
              </w:rPr>
              <w:t>Packet Replication and Detection Carry-On Information</w:t>
            </w:r>
          </w:p>
        </w:tc>
        <w:tc>
          <w:tcPr>
            <w:tcW w:w="336" w:type="dxa"/>
            <w:tcBorders>
              <w:top w:val="single" w:sz="4" w:space="0" w:color="auto"/>
              <w:left w:val="single" w:sz="4" w:space="0" w:color="auto"/>
              <w:bottom w:val="single" w:sz="4" w:space="0" w:color="auto"/>
              <w:right w:val="single" w:sz="4" w:space="0" w:color="auto"/>
            </w:tcBorders>
            <w:hideMark/>
          </w:tcPr>
          <w:p w14:paraId="4ED44CCB"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192F345" w14:textId="370B13E7" w:rsidR="00EE5860" w:rsidRPr="00441CD0" w:rsidRDefault="00EE5860" w:rsidP="00BB0E1F">
            <w:pPr>
              <w:pStyle w:val="TAL"/>
              <w:rPr>
                <w:lang w:val="en-US"/>
              </w:rPr>
            </w:pPr>
            <w:r w:rsidRPr="00441CD0">
              <w:rPr>
                <w:lang w:val="en-US"/>
              </w:rPr>
              <w:t xml:space="preserve">This IE shall be present if the PDR is provisioned to match a broadcast packet. When present, it contains the information to instruct the UPF to replicate the packet and to carry-on the look-up of other PDRs of other PFCP sessions matching the packet (see </w:t>
            </w:r>
            <w:r w:rsidR="00415C19" w:rsidRPr="00441CD0">
              <w:rPr>
                <w:lang w:val="en-US"/>
              </w:rPr>
              <w:t>clause</w:t>
            </w:r>
            <w:r w:rsidR="00415C19">
              <w:rPr>
                <w:lang w:val="en-US"/>
              </w:rPr>
              <w:t> </w:t>
            </w:r>
            <w:r w:rsidR="00415C19" w:rsidRPr="00441CD0">
              <w:rPr>
                <w:lang w:val="en-US"/>
              </w:rPr>
              <w:t>5</w:t>
            </w:r>
            <w:r w:rsidRPr="00441CD0">
              <w:rPr>
                <w:lang w:val="en-US"/>
              </w:rPr>
              <w:t>.2.1).</w:t>
            </w:r>
          </w:p>
        </w:tc>
        <w:tc>
          <w:tcPr>
            <w:tcW w:w="370" w:type="dxa"/>
            <w:tcBorders>
              <w:top w:val="single" w:sz="4" w:space="0" w:color="auto"/>
              <w:left w:val="single" w:sz="4" w:space="0" w:color="auto"/>
              <w:bottom w:val="single" w:sz="4" w:space="0" w:color="auto"/>
              <w:right w:val="single" w:sz="4" w:space="0" w:color="auto"/>
            </w:tcBorders>
            <w:hideMark/>
          </w:tcPr>
          <w:p w14:paraId="3D8B6A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88707D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44C36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C085F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3AA2CB" w14:textId="77777777" w:rsidR="00EE5860" w:rsidRPr="00441CD0" w:rsidRDefault="00EE5860" w:rsidP="00BB0E1F">
            <w:pPr>
              <w:pStyle w:val="TAC"/>
              <w:rPr>
                <w:lang w:val="x-none"/>
              </w:rPr>
            </w:pPr>
            <w:r w:rsidRPr="00441CD0">
              <w:rPr>
                <w:noProof/>
              </w:rPr>
              <w:t>Packet Replication and Detection Carry-On Information</w:t>
            </w:r>
          </w:p>
        </w:tc>
      </w:tr>
      <w:tr w:rsidR="00EE5860" w:rsidRPr="00441CD0" w14:paraId="4F0892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213224F" w14:textId="77777777" w:rsidR="00EE5860" w:rsidRPr="00441CD0" w:rsidRDefault="00EE5860" w:rsidP="00BB0E1F">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0317DFD5" w14:textId="77777777" w:rsidR="00EE5860" w:rsidRPr="00441CD0" w:rsidRDefault="00EE5860" w:rsidP="00BB0E1F">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14:paraId="45F2AB85" w14:textId="77777777" w:rsidR="00EE5860" w:rsidRPr="00441CD0" w:rsidRDefault="00EE5860" w:rsidP="00BB0E1F">
            <w:pPr>
              <w:pStyle w:val="TAL"/>
              <w:rPr>
                <w:lang w:val="en-US"/>
              </w:rPr>
            </w:pPr>
            <w:r w:rsidRPr="00441CD0">
              <w:rPr>
                <w:lang w:val="en-US"/>
              </w:rPr>
              <w:t>This IE may be present in an UL PDR controlling UL IGMP/MLD traffic (see</w:t>
            </w:r>
            <w:r>
              <w:rPr>
                <w:lang w:val="en-US"/>
              </w:rPr>
              <w:t> </w:t>
            </w:r>
            <w:r w:rsidRPr="00441CD0">
              <w:rPr>
                <w:lang w:val="en-US"/>
              </w:rPr>
              <w:t>5.25).</w:t>
            </w:r>
          </w:p>
          <w:p w14:paraId="09AAEF8E"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14:paraId="7DB4C3B8" w14:textId="77777777" w:rsidR="00EE5860" w:rsidRPr="00441CD0" w:rsidRDefault="00EE5860" w:rsidP="00BB0E1F">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 xml:space="preserve">IP multicast flows. </w:t>
            </w:r>
          </w:p>
        </w:tc>
        <w:tc>
          <w:tcPr>
            <w:tcW w:w="370" w:type="dxa"/>
            <w:tcBorders>
              <w:top w:val="single" w:sz="4" w:space="0" w:color="auto"/>
              <w:left w:val="single" w:sz="4" w:space="0" w:color="auto"/>
              <w:bottom w:val="single" w:sz="4" w:space="0" w:color="auto"/>
              <w:right w:val="single" w:sz="4" w:space="0" w:color="auto"/>
            </w:tcBorders>
          </w:tcPr>
          <w:p w14:paraId="1AC55F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0E7128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BE85E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24E0D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CD268BB" w14:textId="77777777" w:rsidR="00EE5860" w:rsidRPr="00441CD0" w:rsidRDefault="00EE5860" w:rsidP="00BB0E1F">
            <w:pPr>
              <w:pStyle w:val="TAC"/>
              <w:rPr>
                <w:lang w:val="fr-FR"/>
              </w:rPr>
            </w:pPr>
            <w:r w:rsidRPr="00441CD0">
              <w:rPr>
                <w:lang w:val="fr-FR"/>
              </w:rPr>
              <w:t>IP Multicast Addressing Info</w:t>
            </w:r>
          </w:p>
        </w:tc>
      </w:tr>
      <w:tr w:rsidR="00EE5860" w:rsidRPr="00441CD0" w14:paraId="5BBFB1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6E8CD55" w14:textId="77777777" w:rsidR="00EE5860" w:rsidRPr="00441CD0" w:rsidRDefault="00EE5860" w:rsidP="00BB0E1F">
            <w:pPr>
              <w:pStyle w:val="TAL"/>
              <w:rPr>
                <w:noProof/>
              </w:rPr>
            </w:pPr>
            <w:r w:rsidRPr="00441CD0">
              <w:lastRenderedPageBreak/>
              <w:t>UE IP address Pool Identity</w:t>
            </w:r>
          </w:p>
        </w:tc>
        <w:tc>
          <w:tcPr>
            <w:tcW w:w="336" w:type="dxa"/>
            <w:tcBorders>
              <w:top w:val="single" w:sz="4" w:space="0" w:color="auto"/>
              <w:left w:val="single" w:sz="4" w:space="0" w:color="auto"/>
              <w:bottom w:val="single" w:sz="4" w:space="0" w:color="auto"/>
              <w:right w:val="single" w:sz="4" w:space="0" w:color="auto"/>
            </w:tcBorders>
          </w:tcPr>
          <w:p w14:paraId="7C19FC62" w14:textId="77777777" w:rsidR="00EE5860" w:rsidRPr="00441CD0" w:rsidRDefault="00EE5860" w:rsidP="00BB0E1F">
            <w:pPr>
              <w:pStyle w:val="TAL"/>
              <w:jc w:val="cente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tcPr>
          <w:p w14:paraId="0BF438E3" w14:textId="77777777" w:rsidR="00EE5860" w:rsidRPr="00441CD0" w:rsidRDefault="00EE5860" w:rsidP="00BB0E1F">
            <w:pPr>
              <w:pStyle w:val="TAL"/>
              <w:rPr>
                <w:szCs w:val="18"/>
                <w:lang w:val="en-US" w:eastAsia="zh-CN"/>
              </w:rPr>
            </w:pPr>
            <w:r w:rsidRPr="00441CD0">
              <w:rPr>
                <w:szCs w:val="18"/>
                <w:lang w:val="en-US" w:eastAsia="zh-CN"/>
              </w:rPr>
              <w:t>This IE may be present if UE IP Addresses Pools are configured in the UPF.</w:t>
            </w:r>
          </w:p>
          <w:p w14:paraId="3337048D" w14:textId="77777777" w:rsidR="00EE5860" w:rsidRPr="00441CD0" w:rsidRDefault="00EE5860" w:rsidP="00BB0E1F">
            <w:pPr>
              <w:pStyle w:val="TAL"/>
              <w:rPr>
                <w:szCs w:val="18"/>
                <w:lang w:val="en-US" w:eastAsia="zh-CN"/>
              </w:rPr>
            </w:pPr>
          </w:p>
          <w:p w14:paraId="60B675E1" w14:textId="77777777" w:rsidR="00EE5860" w:rsidRDefault="00EE5860" w:rsidP="00BB0E1F">
            <w:pPr>
              <w:pStyle w:val="TAL"/>
            </w:pPr>
            <w:r w:rsidRPr="00441CD0">
              <w:rPr>
                <w:szCs w:val="18"/>
                <w:lang w:val="en-US" w:eastAsia="zh-CN"/>
              </w:rPr>
              <w:t xml:space="preserve">When present, </w:t>
            </w:r>
            <w:r w:rsidRPr="00441CD0">
              <w:rPr>
                <w:lang w:eastAsia="zh-CN"/>
              </w:rPr>
              <w:t xml:space="preserve">this IE shall contain the identity of a </w:t>
            </w:r>
            <w:r w:rsidRPr="00441CD0">
              <w:t>UE IP address Pool configured in the UPF.</w:t>
            </w:r>
          </w:p>
          <w:p w14:paraId="52D51EB7" w14:textId="77777777" w:rsidR="00EE5860" w:rsidRPr="00441CD0" w:rsidRDefault="00EE5860" w:rsidP="00BB0E1F">
            <w:pPr>
              <w:pStyle w:val="TAL"/>
              <w:rPr>
                <w:lang w:val="en-US"/>
              </w:rPr>
            </w:pPr>
            <w:r>
              <w:rPr>
                <w:color w:val="000000"/>
                <w:lang w:val="fr-FR"/>
              </w:rPr>
              <w:t>Two</w:t>
            </w:r>
            <w:r w:rsidRPr="00441CD0">
              <w:rPr>
                <w:color w:val="000000"/>
                <w:lang w:val="fr-FR"/>
              </w:rPr>
              <w:t xml:space="preserve"> IEs with the same IE type </w:t>
            </w:r>
            <w:r w:rsidRPr="008D22A5">
              <w:rPr>
                <w:lang w:val="fr-FR"/>
              </w:rPr>
              <w:t>shall be present to represent UE IPv4 Address Pool Identity and UE IPv6 Address Pool Identity if different pool identities are used for UE IPv4 address and UE IPv6 address</w:t>
            </w:r>
            <w:r w:rsidRPr="008D22A5">
              <w:t xml:space="preserve"> and both an UE IPv4 and an UE IPv6 address are requested to be assigned for the PFCP session</w:t>
            </w:r>
            <w:r w:rsidRPr="008D22A5">
              <w:rPr>
                <w:lang w:val="en-US"/>
              </w:rPr>
              <w:t>. In this</w:t>
            </w:r>
            <w:r>
              <w:rPr>
                <w:color w:val="000000"/>
                <w:lang w:val="en-US"/>
              </w:rPr>
              <w:t xml:space="preserve"> case, the </w:t>
            </w:r>
            <w:r>
              <w:rPr>
                <w:color w:val="000000"/>
                <w:lang w:val="fr-FR"/>
              </w:rPr>
              <w:t>UE IPv4 Address Pool Identity shall be encoded before the UE IPv6 Address Pool Identity.</w:t>
            </w:r>
          </w:p>
        </w:tc>
        <w:tc>
          <w:tcPr>
            <w:tcW w:w="370" w:type="dxa"/>
            <w:tcBorders>
              <w:top w:val="single" w:sz="4" w:space="0" w:color="auto"/>
              <w:left w:val="single" w:sz="4" w:space="0" w:color="auto"/>
              <w:bottom w:val="single" w:sz="4" w:space="0" w:color="auto"/>
              <w:right w:val="single" w:sz="4" w:space="0" w:color="auto"/>
            </w:tcBorders>
          </w:tcPr>
          <w:p w14:paraId="550834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2695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120F9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90A4F4E"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B912EDE" w14:textId="77777777" w:rsidR="00EE5860" w:rsidRPr="00441CD0" w:rsidRDefault="00EE5860" w:rsidP="00BB0E1F">
            <w:pPr>
              <w:pStyle w:val="TAC"/>
              <w:rPr>
                <w:noProof/>
              </w:rPr>
            </w:pPr>
            <w:r w:rsidRPr="00441CD0">
              <w:t>UE IP address Pool Identity</w:t>
            </w:r>
          </w:p>
        </w:tc>
      </w:tr>
      <w:tr w:rsidR="00EE5860" w:rsidRPr="00441CD0" w14:paraId="36AFB11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411CD16" w14:textId="77777777" w:rsidR="00EE5860" w:rsidRPr="00441CD0" w:rsidRDefault="00EE5860" w:rsidP="00BB0E1F">
            <w:pPr>
              <w:pStyle w:val="TAL"/>
            </w:pPr>
            <w:r>
              <w:t>MPTCP Applicable Indication</w:t>
            </w:r>
          </w:p>
        </w:tc>
        <w:tc>
          <w:tcPr>
            <w:tcW w:w="336" w:type="dxa"/>
            <w:tcBorders>
              <w:top w:val="single" w:sz="4" w:space="0" w:color="auto"/>
              <w:left w:val="single" w:sz="4" w:space="0" w:color="auto"/>
              <w:bottom w:val="single" w:sz="4" w:space="0" w:color="auto"/>
              <w:right w:val="single" w:sz="4" w:space="0" w:color="auto"/>
            </w:tcBorders>
          </w:tcPr>
          <w:p w14:paraId="19F5BEC1" w14:textId="77777777" w:rsidR="00EE5860" w:rsidRPr="00441CD0" w:rsidRDefault="00EE5860" w:rsidP="00BB0E1F">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03A3ABF6" w14:textId="77777777" w:rsidR="00EE5860" w:rsidRPr="00441CD0" w:rsidRDefault="00EE5860" w:rsidP="00BB0E1F">
            <w:pPr>
              <w:pStyle w:val="TAL"/>
              <w:rPr>
                <w:szCs w:val="18"/>
                <w:lang w:val="en-US" w:eastAsia="zh-CN"/>
              </w:rPr>
            </w:pPr>
            <w:r>
              <w:rPr>
                <w:szCs w:val="18"/>
                <w:lang w:val="en-US" w:eastAsia="zh-CN"/>
              </w:rPr>
              <w:t>This IE shall be present if the PDR is used to detect UL user plane traffic for which MPTCP is applicable.</w:t>
            </w:r>
          </w:p>
        </w:tc>
        <w:tc>
          <w:tcPr>
            <w:tcW w:w="370" w:type="dxa"/>
            <w:tcBorders>
              <w:top w:val="single" w:sz="4" w:space="0" w:color="auto"/>
              <w:left w:val="single" w:sz="4" w:space="0" w:color="auto"/>
              <w:bottom w:val="single" w:sz="4" w:space="0" w:color="auto"/>
              <w:right w:val="single" w:sz="4" w:space="0" w:color="auto"/>
            </w:tcBorders>
          </w:tcPr>
          <w:p w14:paraId="3908B88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E9C3424"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910C8"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A55C257" w14:textId="77777777" w:rsidR="00EE5860" w:rsidRPr="00441CD0" w:rsidRDefault="00EE5860" w:rsidP="00BB0E1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70D5CD8" w14:textId="77777777" w:rsidR="00EE5860" w:rsidRPr="00441CD0" w:rsidRDefault="00EE5860" w:rsidP="00BB0E1F">
            <w:pPr>
              <w:pStyle w:val="TAC"/>
            </w:pPr>
            <w:r>
              <w:t>MPTCP Applicable Indication</w:t>
            </w:r>
          </w:p>
        </w:tc>
      </w:tr>
      <w:tr w:rsidR="00EE5860" w:rsidRPr="00441CD0" w14:paraId="11750B7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D2AC642" w14:textId="77777777" w:rsidR="00EE5860" w:rsidRDefault="00EE5860" w:rsidP="00BB0E1F">
            <w:pPr>
              <w:pStyle w:val="TAL"/>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3D049D34" w14:textId="77777777" w:rsidR="00EE5860" w:rsidRDefault="00EE5860" w:rsidP="00BB0E1F">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50FBBD0" w14:textId="77777777" w:rsidR="00EE5860" w:rsidRPr="00C65B80" w:rsidRDefault="00EE5860" w:rsidP="00BB0E1F">
            <w:pPr>
              <w:pStyle w:val="TAL"/>
              <w:rPr>
                <w:lang w:eastAsia="zh-CN"/>
              </w:rPr>
            </w:pPr>
            <w:r>
              <w:rPr>
                <w:szCs w:val="18"/>
                <w:lang w:val="en-US" w:eastAsia="zh-CN"/>
              </w:rPr>
              <w:t xml:space="preserve">This IE shall be present to request the UPF to add </w:t>
            </w:r>
            <w:r>
              <w:rPr>
                <w:lang w:val="en-US"/>
              </w:rPr>
              <w:t>the delay of the GTP-U path with the preceding uplink GTP-U entity</w:t>
            </w:r>
            <w:r>
              <w:rPr>
                <w:szCs w:val="18"/>
                <w:lang w:val="en-US" w:eastAsia="zh-CN"/>
              </w:rPr>
              <w:t xml:space="preserve"> to </w:t>
            </w:r>
            <w:r>
              <w:rPr>
                <w:lang w:val="en-US"/>
              </w:rPr>
              <w:t>the "N3/N9 Delay Result</w:t>
            </w:r>
            <w:r>
              <w:t xml:space="preserve"> received in </w:t>
            </w:r>
            <w:r w:rsidRPr="00441CD0">
              <w:rPr>
                <w:lang w:eastAsia="zh-CN"/>
              </w:rPr>
              <w:t>the GTP-U PDU Session Container extension header (see 3GPP TS 38.415 [34]) of the uplink packet</w:t>
            </w:r>
            <w:r>
              <w:rPr>
                <w:lang w:eastAsia="zh-CN"/>
              </w:rPr>
              <w:t xml:space="preserve">, </w:t>
            </w:r>
            <w:r>
              <w:rPr>
                <w:szCs w:val="18"/>
                <w:lang w:val="en-US" w:eastAsia="zh-CN"/>
              </w:rPr>
              <w:t>when monitoring the QoS of a PDU session based on GTP-U path monitoring (see clause </w:t>
            </w:r>
            <w:r>
              <w:t>5.24.5.3)</w:t>
            </w:r>
            <w:r>
              <w:rPr>
                <w:szCs w:val="18"/>
                <w:lang w:val="en-US" w:eastAsia="zh-CN"/>
              </w:rPr>
              <w:t xml:space="preserve">.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77A5184A" w14:textId="77777777" w:rsidR="00EE586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3A1C74C" w14:textId="77777777" w:rsidR="00EE586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0675E30" w14:textId="77777777" w:rsidR="00EE586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8953E63" w14:textId="77777777" w:rsidR="00EE5860" w:rsidRDefault="00EE5860" w:rsidP="00BB0E1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70874BD5" w14:textId="77777777" w:rsidR="00EE5860" w:rsidRDefault="00EE5860" w:rsidP="00BB0E1F">
            <w:pPr>
              <w:pStyle w:val="TAC"/>
            </w:pPr>
            <w:r>
              <w:rPr>
                <w:lang w:eastAsia="zh-CN"/>
              </w:rPr>
              <w:t>Transport Delay Reporting</w:t>
            </w:r>
          </w:p>
        </w:tc>
      </w:tr>
      <w:tr w:rsidR="00EE5860" w:rsidRPr="00441CD0" w14:paraId="72D4745C"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52467D78" w14:textId="77777777" w:rsidR="00EE5860" w:rsidRDefault="00EE5860" w:rsidP="00BB0E1F">
            <w:pPr>
              <w:pStyle w:val="TAN"/>
            </w:pPr>
            <w:r w:rsidRPr="00441CD0">
              <w:t>NOTE 1:</w:t>
            </w:r>
            <w:r w:rsidRPr="00441CD0">
              <w:tab/>
              <w:t>When the Activation Time and Deactivation Time are not present, the PDR shall be activated immediately at receiving the message.</w:t>
            </w:r>
          </w:p>
          <w:p w14:paraId="7548543C" w14:textId="77777777" w:rsidR="00EE5860" w:rsidRPr="00441CD0" w:rsidRDefault="00EE5860" w:rsidP="00BB0E1F">
            <w:pPr>
              <w:pStyle w:val="TAN"/>
            </w:pPr>
            <w:r>
              <w:t>NOTE 2:</w:t>
            </w:r>
            <w:r>
              <w:tab/>
            </w:r>
            <w:r w:rsidRPr="00950F75">
              <w:t>If a predefined FAR is or has been activated using a predefined rule name, it is UP function implementation specific whether this predefined FAR can be overwritten by a FAR ID pointing to another predefined FAR (i.e. with the most significant bit set to 1). If not, the UP function shall reject such a request if received from the CP function.</w:t>
            </w:r>
          </w:p>
        </w:tc>
      </w:tr>
    </w:tbl>
    <w:p w14:paraId="5B80E348" w14:textId="77777777" w:rsidR="00EE5860" w:rsidRPr="00441CD0" w:rsidRDefault="00EE5860" w:rsidP="00EE5860">
      <w:pPr>
        <w:rPr>
          <w:lang w:val="en-US"/>
        </w:rPr>
      </w:pPr>
    </w:p>
    <w:p w14:paraId="7A9C36B7" w14:textId="77777777" w:rsidR="00EE5860" w:rsidRPr="00441CD0" w:rsidRDefault="00EE5860" w:rsidP="00EE5860">
      <w:pPr>
        <w:pStyle w:val="TH"/>
        <w:rPr>
          <w:lang w:val="en-US"/>
        </w:rPr>
      </w:pPr>
      <w:r w:rsidRPr="00441CD0">
        <w:t>Table 7.5.2.2-2: PDI</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EE5860" w:rsidRPr="00441CD0" w14:paraId="647A386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55EC0A75" w14:textId="77777777" w:rsidR="00EE5860" w:rsidRPr="00441CD0" w:rsidRDefault="00EE5860" w:rsidP="00BB0E1F">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5B5A0DA2" w14:textId="77777777" w:rsidR="00EE5860" w:rsidRPr="00441CD0" w:rsidRDefault="00EE5860" w:rsidP="00BB0E1F">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14:paraId="28C9E59B" w14:textId="77777777" w:rsidR="00EE5860" w:rsidRPr="00441CD0" w:rsidRDefault="00EE5860" w:rsidP="00BB0E1F">
            <w:pPr>
              <w:pStyle w:val="TAC"/>
            </w:pPr>
            <w:r w:rsidRPr="00441CD0">
              <w:rPr>
                <w:lang w:val="fr-FR"/>
              </w:rPr>
              <w:t>PDI IE Type = 2 (</w:t>
            </w:r>
            <w:r w:rsidRPr="00441CD0">
              <w:t>decimal</w:t>
            </w:r>
            <w:r w:rsidRPr="00441CD0">
              <w:rPr>
                <w:lang w:val="fr-FR"/>
              </w:rPr>
              <w:t>)</w:t>
            </w:r>
          </w:p>
        </w:tc>
      </w:tr>
      <w:tr w:rsidR="00EE5860" w:rsidRPr="00441CD0" w14:paraId="3AEA07FE"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FD2EA76"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1979944D" w14:textId="77777777" w:rsidR="00EE5860" w:rsidRPr="00441CD0" w:rsidRDefault="00EE5860" w:rsidP="00BB0E1F">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14:paraId="683B02DF" w14:textId="77777777" w:rsidR="00EE5860" w:rsidRPr="00441CD0" w:rsidRDefault="00EE5860" w:rsidP="00BB0E1F">
            <w:pPr>
              <w:pStyle w:val="TAC"/>
            </w:pPr>
            <w:r w:rsidRPr="00441CD0">
              <w:t>Length = n</w:t>
            </w:r>
          </w:p>
        </w:tc>
      </w:tr>
      <w:tr w:rsidR="00EE5860" w:rsidRPr="00441CD0" w14:paraId="52E39E61" w14:textId="77777777" w:rsidTr="00BB0E1F">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3F417317"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4CE90EB3"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3E5BE99"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3FCDB7B1" w14:textId="77777777" w:rsidR="00EE5860" w:rsidRPr="00441CD0" w:rsidRDefault="00EE5860" w:rsidP="00BB0E1F">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14:paraId="520CDF69" w14:textId="77777777" w:rsidR="00EE5860" w:rsidRPr="00441CD0" w:rsidRDefault="00EE5860" w:rsidP="00BB0E1F">
            <w:pPr>
              <w:pStyle w:val="TAH"/>
            </w:pPr>
            <w:r w:rsidRPr="00441CD0">
              <w:t>IE Type</w:t>
            </w:r>
          </w:p>
        </w:tc>
      </w:tr>
      <w:tr w:rsidR="00EE5860" w:rsidRPr="00441CD0" w14:paraId="350F55A0" w14:textId="77777777" w:rsidTr="00BB0E1F">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13FC3E9"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064B7EDD"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94EA720"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96E367E"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142D85BB"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317009A9"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322F711C" w14:textId="77777777" w:rsidR="00EE5860" w:rsidRPr="00441CD0" w:rsidRDefault="00EE5860" w:rsidP="00BB0E1F">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14:paraId="61131B68" w14:textId="77777777" w:rsidR="00EE5860" w:rsidRPr="00441CD0" w:rsidRDefault="00EE5860" w:rsidP="00BB0E1F">
            <w:pPr>
              <w:spacing w:after="0"/>
              <w:rPr>
                <w:rFonts w:ascii="Arial" w:hAnsi="Arial"/>
                <w:b/>
                <w:sz w:val="18"/>
                <w:lang w:val="x-none"/>
              </w:rPr>
            </w:pPr>
          </w:p>
        </w:tc>
      </w:tr>
      <w:tr w:rsidR="00EE5860" w:rsidRPr="00441CD0" w14:paraId="33698644"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854A3BB" w14:textId="77777777" w:rsidR="00EE5860" w:rsidRPr="00441CD0" w:rsidRDefault="00EE5860" w:rsidP="00BB0E1F">
            <w:pPr>
              <w:pStyle w:val="TAL"/>
            </w:pPr>
            <w:r w:rsidRPr="00441CD0">
              <w:rPr>
                <w:lang w:val="de-DE"/>
              </w:rPr>
              <w:lastRenderedPageBreak/>
              <w:t xml:space="preserve">Source </w:t>
            </w:r>
            <w:r w:rsidRPr="00441CD0">
              <w:t>Interface</w:t>
            </w:r>
          </w:p>
        </w:tc>
        <w:tc>
          <w:tcPr>
            <w:tcW w:w="336" w:type="dxa"/>
            <w:gridSpan w:val="2"/>
            <w:tcBorders>
              <w:top w:val="single" w:sz="4" w:space="0" w:color="auto"/>
              <w:left w:val="single" w:sz="4" w:space="0" w:color="auto"/>
              <w:bottom w:val="single" w:sz="4" w:space="0" w:color="auto"/>
              <w:right w:val="single" w:sz="4" w:space="0" w:color="auto"/>
            </w:tcBorders>
            <w:hideMark/>
          </w:tcPr>
          <w:p w14:paraId="521A1725"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F6DAF4" w14:textId="77777777" w:rsidR="00EE5860" w:rsidRPr="00441CD0" w:rsidRDefault="00EE5860" w:rsidP="00BB0E1F">
            <w:pPr>
              <w:pStyle w:val="TAL"/>
            </w:pPr>
            <w:r w:rsidRPr="00441CD0">
              <w:rPr>
                <w:rFonts w:cs="Arial"/>
                <w:szCs w:val="18"/>
                <w:lang w:eastAsia="zh-CN"/>
              </w:rPr>
              <w:t>This IE shall identify the source interface of the incoming packet.</w:t>
            </w:r>
          </w:p>
        </w:tc>
        <w:tc>
          <w:tcPr>
            <w:tcW w:w="370" w:type="dxa"/>
            <w:gridSpan w:val="2"/>
            <w:tcBorders>
              <w:top w:val="single" w:sz="4" w:space="0" w:color="auto"/>
              <w:left w:val="single" w:sz="4" w:space="0" w:color="auto"/>
              <w:bottom w:val="single" w:sz="4" w:space="0" w:color="auto"/>
              <w:right w:val="single" w:sz="4" w:space="0" w:color="auto"/>
            </w:tcBorders>
            <w:hideMark/>
          </w:tcPr>
          <w:p w14:paraId="123AADCB"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029EE7B"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AEC532"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CFC0D8"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14:paraId="6725E25A" w14:textId="77777777" w:rsidR="00EE5860" w:rsidRPr="00441CD0" w:rsidRDefault="00EE5860" w:rsidP="00BB0E1F">
            <w:pPr>
              <w:pStyle w:val="TAC"/>
              <w:rPr>
                <w:lang w:val="x-none"/>
              </w:rPr>
            </w:pPr>
            <w:r w:rsidRPr="00441CD0">
              <w:t>Source Interface</w:t>
            </w:r>
          </w:p>
        </w:tc>
      </w:tr>
      <w:tr w:rsidR="00EE5860" w:rsidRPr="00441CD0" w14:paraId="4DF38629"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250A3EF" w14:textId="77777777" w:rsidR="00EE5860" w:rsidRPr="00441CD0" w:rsidRDefault="00EE5860" w:rsidP="00BB0E1F">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1AAE01BC"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0855128"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w:t>
            </w:r>
          </w:p>
          <w:p w14:paraId="3587266D" w14:textId="77777777" w:rsidR="00EE5860" w:rsidRPr="00441CD0" w:rsidRDefault="00EE5860" w:rsidP="00BB0E1F">
            <w:pPr>
              <w:pStyle w:val="TAL"/>
              <w:rPr>
                <w:szCs w:val="18"/>
                <w:lang w:val="en-US" w:eastAsia="zh-CN"/>
              </w:rPr>
            </w:pPr>
            <w:r w:rsidRPr="00441CD0">
              <w:rPr>
                <w:szCs w:val="18"/>
                <w:lang w:val="en-US" w:eastAsia="zh-CN"/>
              </w:rPr>
              <w:t>If present, this IE shall identify the local F-TEID to match for an incoming packet.</w:t>
            </w:r>
          </w:p>
          <w:p w14:paraId="1CD9F499" w14:textId="77777777" w:rsidR="00EE5860" w:rsidRPr="00441CD0" w:rsidRDefault="00EE5860" w:rsidP="00BB0E1F">
            <w:pPr>
              <w:pStyle w:val="TAL"/>
              <w:rPr>
                <w:rFonts w:cs="Arial"/>
                <w:szCs w:val="18"/>
                <w:lang w:val="x-none" w:eastAsia="zh-CN"/>
              </w:rPr>
            </w:pPr>
            <w:r w:rsidRPr="00441CD0">
              <w:rPr>
                <w:szCs w:val="18"/>
                <w:lang w:val="en-US" w:eastAsia="zh-CN"/>
              </w:rPr>
              <w:t>The CP function shall set the CHOOSE (CH) bit to 1 if the CP function requests the UP function to assign a local F-TEID to the PDR.</w:t>
            </w:r>
          </w:p>
        </w:tc>
        <w:tc>
          <w:tcPr>
            <w:tcW w:w="370" w:type="dxa"/>
            <w:gridSpan w:val="2"/>
            <w:tcBorders>
              <w:top w:val="single" w:sz="4" w:space="0" w:color="auto"/>
              <w:left w:val="single" w:sz="4" w:space="0" w:color="auto"/>
              <w:bottom w:val="single" w:sz="4" w:space="0" w:color="auto"/>
              <w:right w:val="single" w:sz="4" w:space="0" w:color="auto"/>
            </w:tcBorders>
            <w:hideMark/>
          </w:tcPr>
          <w:p w14:paraId="7089529E"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F336AB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1B6EF"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23E177"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6A8D689F" w14:textId="77777777" w:rsidR="00EE5860" w:rsidRPr="00441CD0" w:rsidRDefault="00EE5860" w:rsidP="00BB0E1F">
            <w:pPr>
              <w:pStyle w:val="TAC"/>
              <w:rPr>
                <w:lang w:val="x-none"/>
              </w:rPr>
            </w:pPr>
            <w:r w:rsidRPr="00441CD0">
              <w:t>F-TEID</w:t>
            </w:r>
          </w:p>
        </w:tc>
      </w:tr>
      <w:tr w:rsidR="00EE5860" w:rsidRPr="00441CD0" w14:paraId="2EE38B6F"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26EAA0A" w14:textId="77777777" w:rsidR="00EE5860" w:rsidRPr="00441CD0" w:rsidRDefault="00EE5860" w:rsidP="00BB0E1F">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3A7DFEA0" w14:textId="77777777" w:rsidR="00EE5860" w:rsidRPr="00441CD0" w:rsidRDefault="00EE5860" w:rsidP="00BB0E1F">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0E9E146C"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 It shall be present if the CP function requests the UP function to allocate a UE IP address/prefix and the Traffic Endpoint ID is not present.</w:t>
            </w:r>
          </w:p>
          <w:p w14:paraId="618233F8" w14:textId="77777777" w:rsidR="00EE5860" w:rsidRPr="00441CD0" w:rsidRDefault="00EE5860" w:rsidP="00BB0E1F">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 1, NOTE2.</w:t>
            </w:r>
          </w:p>
        </w:tc>
        <w:tc>
          <w:tcPr>
            <w:tcW w:w="370" w:type="dxa"/>
            <w:gridSpan w:val="2"/>
            <w:tcBorders>
              <w:top w:val="single" w:sz="4" w:space="0" w:color="auto"/>
              <w:left w:val="single" w:sz="4" w:space="0" w:color="auto"/>
              <w:bottom w:val="single" w:sz="4" w:space="0" w:color="auto"/>
              <w:right w:val="single" w:sz="4" w:space="0" w:color="auto"/>
            </w:tcBorders>
            <w:hideMark/>
          </w:tcPr>
          <w:p w14:paraId="5B10AEE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12866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BA10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01E0B98"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BAFB5F0" w14:textId="77777777" w:rsidR="00EE5860" w:rsidRPr="00441CD0" w:rsidRDefault="00EE5860" w:rsidP="00BB0E1F">
            <w:pPr>
              <w:pStyle w:val="TAC"/>
            </w:pPr>
            <w:r w:rsidRPr="00441CD0">
              <w:t>Network Instance</w:t>
            </w:r>
          </w:p>
        </w:tc>
      </w:tr>
      <w:tr w:rsidR="00EE5860" w:rsidRPr="00441CD0" w14:paraId="38EF804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A68F398"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14:paraId="5755F8FE" w14:textId="77777777" w:rsidR="00EE5860" w:rsidRPr="00441CD0" w:rsidRDefault="00EE5860" w:rsidP="00BB0E1F">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183DFBE5" w14:textId="77777777" w:rsidR="00EE5860" w:rsidRPr="00441CD0" w:rsidRDefault="00EE5860" w:rsidP="00BB0E1F">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w:t>
            </w:r>
            <w:r w:rsidRPr="00441CD0" w:rsidDel="00B96CAC">
              <w:rPr>
                <w:szCs w:val="18"/>
                <w:lang w:val="en-US" w:eastAsia="zh-CN"/>
              </w:rPr>
              <w:t xml:space="preserve"> </w:t>
            </w:r>
            <w:r w:rsidRPr="00441CD0">
              <w:rPr>
                <w:szCs w:val="18"/>
                <w:lang w:val="en-US" w:eastAsia="zh-CN"/>
              </w:rPr>
              <w:t>on N3/N9 interfaces.</w:t>
            </w:r>
          </w:p>
        </w:tc>
        <w:tc>
          <w:tcPr>
            <w:tcW w:w="370" w:type="dxa"/>
            <w:gridSpan w:val="2"/>
            <w:tcBorders>
              <w:top w:val="single" w:sz="4" w:space="0" w:color="auto"/>
              <w:left w:val="single" w:sz="4" w:space="0" w:color="auto"/>
              <w:bottom w:val="single" w:sz="4" w:space="0" w:color="auto"/>
              <w:right w:val="single" w:sz="4" w:space="0" w:color="auto"/>
            </w:tcBorders>
          </w:tcPr>
          <w:p w14:paraId="1CF54EF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9E249B9"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932ED56"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1C7DFBF" w14:textId="77777777" w:rsidR="00EE5860" w:rsidRPr="00441CD0" w:rsidRDefault="00EE5860" w:rsidP="00BB0E1F">
            <w:pPr>
              <w:pStyle w:val="TAC"/>
              <w:rPr>
                <w:lang w:val="de-DE"/>
              </w:rPr>
            </w:pPr>
            <w:r w:rsidRPr="00441CD0">
              <w:rPr>
                <w:rFonts w:hint="eastAsia"/>
                <w:lang w:val="de-D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tcPr>
          <w:p w14:paraId="2BDF849F"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0767D1D"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7183C2B" w14:textId="77777777" w:rsidR="00EE5860" w:rsidRPr="00441CD0" w:rsidRDefault="00EE5860" w:rsidP="00BB0E1F">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57C90F71"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461E1B2" w14:textId="77777777" w:rsidR="009272B4" w:rsidRDefault="009272B4" w:rsidP="009272B4">
            <w:pPr>
              <w:pStyle w:val="TAL"/>
              <w:rPr>
                <w:szCs w:val="18"/>
                <w:lang w:val="en-US" w:eastAsia="zh-CN"/>
              </w:rPr>
            </w:pPr>
            <w:r>
              <w:rPr>
                <w:szCs w:val="18"/>
                <w:lang w:val="en-US" w:eastAsia="zh-CN"/>
              </w:rPr>
              <w:t>This IE shall not be present if Traffic Endpoint ID is present.</w:t>
            </w:r>
          </w:p>
          <w:p w14:paraId="7A1C40CD" w14:textId="77777777" w:rsidR="009272B4" w:rsidRDefault="009272B4" w:rsidP="009272B4">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 xml:space="preserve">this IE </w:t>
            </w:r>
            <w:r>
              <w:rPr>
                <w:rFonts w:cs="Arial"/>
                <w:szCs w:val="18"/>
                <w:lang w:eastAsia="zh-CN"/>
              </w:rPr>
              <w:t xml:space="preserve">shall identify the </w:t>
            </w:r>
            <w:r>
              <w:rPr>
                <w:rFonts w:cs="Arial"/>
                <w:szCs w:val="18"/>
                <w:lang w:eastAsia="zh-CN"/>
              </w:rPr>
              <w:t xml:space="preserve">UE IP address as the </w:t>
            </w:r>
            <w:r>
              <w:rPr>
                <w:rFonts w:cs="Arial"/>
                <w:szCs w:val="18"/>
                <w:lang w:eastAsia="zh-CN"/>
              </w:rPr>
              <w:t>source or destination IP address to match for the incoming packet. (NOTE 5).</w:t>
            </w:r>
          </w:p>
          <w:p w14:paraId="28EF0231" w14:textId="77777777" w:rsidR="009272B4" w:rsidRDefault="009272B4" w:rsidP="009272B4">
            <w:pPr>
              <w:pStyle w:val="TAL"/>
              <w:rPr>
                <w:rFonts w:cs="Arial"/>
                <w:szCs w:val="18"/>
                <w:lang w:val="x-none" w:eastAsia="zh-CN"/>
              </w:rPr>
            </w:pPr>
          </w:p>
          <w:p w14:paraId="7433E63E" w14:textId="77777777" w:rsidR="009272B4" w:rsidRDefault="009272B4" w:rsidP="009272B4">
            <w:pPr>
              <w:pStyle w:val="TAL"/>
              <w:rPr>
                <w:szCs w:val="18"/>
                <w:lang w:val="en-US" w:eastAsia="zh-CN"/>
              </w:rPr>
            </w:pPr>
            <w:r>
              <w:rPr>
                <w:szCs w:val="18"/>
                <w:lang w:val="en-US" w:eastAsia="zh-CN"/>
              </w:rPr>
              <w:t>The CP function shall set the CHOOSE IPV4 (CHV4) and/or the CHOOSE IPV6 (CHV6) bits to 1 if the UP function supports the allocation of UE IP address/ prefix and the CP function requests the UP function to assign a UE IP address/prefix to the PDR.</w:t>
            </w:r>
          </w:p>
          <w:p w14:paraId="0614CD91" w14:textId="77777777" w:rsidR="009272B4" w:rsidRDefault="009272B4" w:rsidP="009272B4">
            <w:pPr>
              <w:pStyle w:val="TAL"/>
              <w:rPr>
                <w:szCs w:val="18"/>
                <w:lang w:val="en-US" w:eastAsia="zh-CN"/>
              </w:rPr>
            </w:pPr>
          </w:p>
          <w:p w14:paraId="671EDCA9" w14:textId="6F39F2FF" w:rsidR="009272B4" w:rsidRDefault="009272B4" w:rsidP="009272B4">
            <w:pPr>
              <w:pStyle w:val="TAL"/>
              <w:rPr>
                <w:szCs w:val="18"/>
                <w:lang w:val="en-US" w:eastAsia="zh-CN"/>
              </w:rPr>
            </w:pPr>
            <w:r>
              <w:rPr>
                <w:szCs w:val="18"/>
                <w:lang w:val="en-US" w:eastAsia="zh-CN"/>
              </w:rPr>
              <w:t xml:space="preserve">This IE may also present to identify </w:t>
            </w:r>
            <w:r>
              <w:rPr>
                <w:rFonts w:cs="Arial"/>
                <w:szCs w:val="18"/>
                <w:lang w:eastAsia="zh-CN"/>
              </w:rPr>
              <w:t xml:space="preserve">the IP address of the CP function as the destination IP address to match for the incoming packet, e.g. </w:t>
            </w:r>
            <w:r>
              <w:t>Radius, Diameter or DHCP signalling packet.</w:t>
            </w:r>
            <w:r>
              <w:rPr>
                <w:rFonts w:cs="Arial"/>
                <w:szCs w:val="18"/>
                <w:lang w:eastAsia="zh-CN"/>
              </w:rPr>
              <w:t xml:space="preserve"> (NOTE </w:t>
            </w:r>
            <w:r>
              <w:rPr>
                <w:rFonts w:cs="Arial"/>
                <w:szCs w:val="18"/>
                <w:lang w:eastAsia="zh-CN"/>
              </w:rPr>
              <w:t>8</w:t>
            </w:r>
            <w:r>
              <w:rPr>
                <w:rFonts w:cs="Arial"/>
                <w:szCs w:val="18"/>
                <w:lang w:eastAsia="zh-CN"/>
              </w:rPr>
              <w:t>).</w:t>
            </w:r>
          </w:p>
          <w:p w14:paraId="260426F3" w14:textId="77777777" w:rsidR="009272B4" w:rsidRDefault="009272B4" w:rsidP="009272B4">
            <w:pPr>
              <w:pStyle w:val="TAL"/>
              <w:rPr>
                <w:szCs w:val="18"/>
                <w:lang w:val="en-US" w:eastAsia="zh-CN"/>
              </w:rPr>
            </w:pPr>
          </w:p>
          <w:p w14:paraId="566E4C22" w14:textId="74156595" w:rsidR="00EE5860" w:rsidRPr="00441CD0" w:rsidRDefault="009272B4" w:rsidP="009272B4">
            <w:pPr>
              <w:pStyle w:val="TAL"/>
              <w:rPr>
                <w:lang w:eastAsia="zh-CN"/>
              </w:rPr>
            </w:pPr>
            <w:r>
              <w:rPr>
                <w:color w:val="000000"/>
              </w:rPr>
              <w:t xml:space="preserve">In the 5GC, several IEs with the same IE type may be present to represent multiple UE IP addresses, if the UPF indicated support of the IP6PL feature (see </w:t>
            </w:r>
            <w:r w:rsidR="00075654">
              <w:rPr>
                <w:color w:val="000000"/>
              </w:rPr>
              <w:t>clause 5</w:t>
            </w:r>
            <w:r>
              <w:rPr>
                <w:color w:val="000000"/>
              </w:rPr>
              <w:t>.21).</w:t>
            </w:r>
          </w:p>
        </w:tc>
        <w:tc>
          <w:tcPr>
            <w:tcW w:w="370" w:type="dxa"/>
            <w:gridSpan w:val="2"/>
            <w:tcBorders>
              <w:top w:val="single" w:sz="4" w:space="0" w:color="auto"/>
              <w:left w:val="single" w:sz="4" w:space="0" w:color="auto"/>
              <w:bottom w:val="single" w:sz="4" w:space="0" w:color="auto"/>
              <w:right w:val="single" w:sz="4" w:space="0" w:color="auto"/>
            </w:tcBorders>
            <w:hideMark/>
          </w:tcPr>
          <w:p w14:paraId="606B8D9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923C0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B9D0F3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5DC8F0"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FF260C0" w14:textId="77777777" w:rsidR="00EE5860" w:rsidRPr="00441CD0" w:rsidRDefault="00EE5860" w:rsidP="00BB0E1F">
            <w:pPr>
              <w:pStyle w:val="TAC"/>
            </w:pPr>
            <w:r w:rsidRPr="00441CD0">
              <w:t>UE IP address</w:t>
            </w:r>
          </w:p>
        </w:tc>
      </w:tr>
      <w:tr w:rsidR="00EE5860" w:rsidRPr="00441CD0" w14:paraId="5662A4C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CAAB9CC" w14:textId="77777777" w:rsidR="00EE5860" w:rsidRPr="00441CD0" w:rsidRDefault="00EE5860" w:rsidP="00BB0E1F">
            <w:pPr>
              <w:pStyle w:val="TAL"/>
            </w:pPr>
            <w:r w:rsidRPr="00441CD0">
              <w:rPr>
                <w:lang w:val="en-US"/>
              </w:rPr>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0CA68F1E" w14:textId="77777777" w:rsidR="00EE5860" w:rsidRPr="00441CD0" w:rsidRDefault="00EE5860" w:rsidP="00BB0E1F">
            <w:pPr>
              <w:pStyle w:val="TAL"/>
              <w:jc w:val="center"/>
              <w:rPr>
                <w:szCs w:val="18"/>
              </w:rPr>
            </w:pPr>
            <w:r w:rsidRPr="00441CD0">
              <w:t>C</w:t>
            </w:r>
          </w:p>
        </w:tc>
        <w:tc>
          <w:tcPr>
            <w:tcW w:w="4670" w:type="dxa"/>
            <w:gridSpan w:val="2"/>
            <w:tcBorders>
              <w:top w:val="single" w:sz="4" w:space="0" w:color="auto"/>
              <w:left w:val="single" w:sz="4" w:space="0" w:color="auto"/>
              <w:bottom w:val="single" w:sz="4" w:space="0" w:color="auto"/>
              <w:right w:val="single" w:sz="4" w:space="0" w:color="auto"/>
            </w:tcBorders>
          </w:tcPr>
          <w:p w14:paraId="6CCD3ABA" w14:textId="77777777" w:rsidR="00EE5860" w:rsidRPr="00441CD0" w:rsidRDefault="00EE5860" w:rsidP="00BB0E1F">
            <w:pPr>
              <w:pStyle w:val="TAL"/>
              <w:rPr>
                <w:szCs w:val="18"/>
                <w:lang w:val="en-US" w:eastAsia="zh-CN"/>
              </w:rPr>
            </w:pPr>
            <w:r w:rsidRPr="00441CD0">
              <w:rPr>
                <w:szCs w:val="18"/>
                <w:lang w:val="en-US" w:eastAsia="zh-CN"/>
              </w:rPr>
              <w:t>This IE may be present if the UP function has indicated the support of PDI optimization.</w:t>
            </w:r>
          </w:p>
          <w:p w14:paraId="1852E0B1" w14:textId="77777777" w:rsidR="00EE5860" w:rsidRPr="00441CD0" w:rsidRDefault="00EE5860" w:rsidP="00BB0E1F">
            <w:pPr>
              <w:pStyle w:val="TAL"/>
              <w:rPr>
                <w:lang w:val="x-none"/>
              </w:rPr>
            </w:pPr>
            <w:r w:rsidRPr="00441CD0">
              <w:rPr>
                <w:lang w:val="en-US"/>
              </w:rPr>
              <w:t>If present,</w:t>
            </w:r>
            <w:r w:rsidRPr="00441CD0">
              <w:t xml:space="preserve"> this IE shall uniquely identify the </w:t>
            </w:r>
            <w:r w:rsidRPr="00441CD0">
              <w:rPr>
                <w:szCs w:val="18"/>
              </w:rPr>
              <w:t>Traffic Endpoint</w:t>
            </w:r>
            <w:r w:rsidRPr="00441CD0">
              <w:t xml:space="preserve"> for that </w:t>
            </w:r>
            <w:r w:rsidRPr="00441CD0">
              <w:rPr>
                <w:lang w:val="en-US"/>
              </w:rPr>
              <w:t>PFCP</w:t>
            </w:r>
            <w:r w:rsidRPr="00441CD0">
              <w:t xml:space="preserve"> session.</w:t>
            </w:r>
          </w:p>
          <w:p w14:paraId="3E82A82A" w14:textId="77777777" w:rsidR="00EE5860" w:rsidRPr="00441CD0" w:rsidRDefault="00EE5860" w:rsidP="00BB0E1F">
            <w:pPr>
              <w:pStyle w:val="TAL"/>
            </w:pPr>
          </w:p>
          <w:p w14:paraId="357A2023" w14:textId="496E89D8" w:rsidR="00EE5860" w:rsidRPr="00441CD0" w:rsidRDefault="00EE5860" w:rsidP="00BB0E1F">
            <w:pPr>
              <w:pStyle w:val="TAL"/>
              <w:rPr>
                <w:szCs w:val="18"/>
                <w:lang w:val="en-US" w:eastAsia="zh-CN"/>
              </w:rPr>
            </w:pPr>
            <w:r w:rsidRPr="00441CD0">
              <w:rPr>
                <w:lang w:eastAsia="zh-CN"/>
              </w:rPr>
              <w:t xml:space="preserve">Several IEs with the same IE type may be present to provision several Traffic Endpoints with different Traffic Endpoint IDs, from which the UPF may receive packets pertaining to the same service data flow, which is subject for the same FAR, QER and URR, if 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 See NOTE 6.</w:t>
            </w:r>
          </w:p>
        </w:tc>
        <w:tc>
          <w:tcPr>
            <w:tcW w:w="370" w:type="dxa"/>
            <w:gridSpan w:val="2"/>
            <w:tcBorders>
              <w:top w:val="single" w:sz="4" w:space="0" w:color="auto"/>
              <w:left w:val="single" w:sz="4" w:space="0" w:color="auto"/>
              <w:bottom w:val="single" w:sz="4" w:space="0" w:color="auto"/>
              <w:right w:val="single" w:sz="4" w:space="0" w:color="auto"/>
            </w:tcBorders>
            <w:hideMark/>
          </w:tcPr>
          <w:p w14:paraId="292FA02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1EDB6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D4720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26A445"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2B78DA7D" w14:textId="77777777" w:rsidR="00EE5860" w:rsidRPr="00441CD0" w:rsidRDefault="00EE5860" w:rsidP="00BB0E1F">
            <w:pPr>
              <w:pStyle w:val="TAC"/>
              <w:rPr>
                <w:lang w:val="x-none"/>
              </w:rPr>
            </w:pPr>
            <w:r w:rsidRPr="00441CD0">
              <w:rPr>
                <w:lang w:val="en-US"/>
              </w:rPr>
              <w:t>Traffic Endpoint</w:t>
            </w:r>
            <w:r w:rsidRPr="00441CD0">
              <w:t xml:space="preserve"> ID</w:t>
            </w:r>
          </w:p>
        </w:tc>
      </w:tr>
      <w:tr w:rsidR="00EE5860" w:rsidRPr="00441CD0" w14:paraId="7B03B89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1586F6A" w14:textId="77777777" w:rsidR="00EE5860" w:rsidRPr="00441CD0" w:rsidRDefault="00EE5860" w:rsidP="00BB0E1F">
            <w:pPr>
              <w:pStyle w:val="TAL"/>
            </w:pPr>
            <w:r w:rsidRPr="00441CD0">
              <w:t>SDF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58B6F86B"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E650293" w14:textId="77777777" w:rsidR="00EE5860" w:rsidRPr="00441CD0" w:rsidRDefault="00EE5860" w:rsidP="00BB0E1F">
            <w:pPr>
              <w:pStyle w:val="TAL"/>
              <w:rPr>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SDF filter to match for the incoming packet. </w:t>
            </w:r>
            <w:r w:rsidRPr="00441CD0">
              <w:rPr>
                <w:lang w:eastAsia="zh-CN"/>
              </w:rPr>
              <w:t>Several IEs with the same IE type may be present to provision a list of SDF Filters. The full set of applicable SDF filters, if any, shall be provided during the creation or the modification of the PDI.</w:t>
            </w:r>
          </w:p>
          <w:p w14:paraId="0420BC37" w14:textId="77777777" w:rsidR="00EE5860" w:rsidRPr="00441CD0" w:rsidRDefault="00EE5860" w:rsidP="00BB0E1F">
            <w:pPr>
              <w:pStyle w:val="TAL"/>
              <w:rPr>
                <w:rFonts w:cs="Arial"/>
                <w:szCs w:val="18"/>
                <w:lang w:eastAsia="zh-CN"/>
              </w:rPr>
            </w:pPr>
            <w:r w:rsidRPr="00441CD0">
              <w:rPr>
                <w:rFonts w:cs="Arial"/>
                <w:szCs w:val="18"/>
                <w:lang w:val="en-US" w:eastAsia="zh-CN"/>
              </w:rPr>
              <w:t>See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76E1325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56165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9A2F71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ED389E"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6A1DF63" w14:textId="77777777" w:rsidR="00EE5860" w:rsidRPr="00441CD0" w:rsidRDefault="00EE5860" w:rsidP="00BB0E1F">
            <w:pPr>
              <w:pStyle w:val="TAC"/>
            </w:pPr>
            <w:r w:rsidRPr="00441CD0">
              <w:t>SDF Filter</w:t>
            </w:r>
          </w:p>
        </w:tc>
      </w:tr>
      <w:tr w:rsidR="00EE5860" w:rsidRPr="00441CD0" w14:paraId="2C9D20CB"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8CCB08C" w14:textId="77777777" w:rsidR="00EE5860" w:rsidRPr="00441CD0" w:rsidRDefault="00EE5860" w:rsidP="00BB0E1F">
            <w:pPr>
              <w:pStyle w:val="TAL"/>
            </w:pPr>
            <w:r w:rsidRPr="00441CD0">
              <w:t>Application ID</w:t>
            </w:r>
          </w:p>
        </w:tc>
        <w:tc>
          <w:tcPr>
            <w:tcW w:w="336" w:type="dxa"/>
            <w:gridSpan w:val="2"/>
            <w:tcBorders>
              <w:top w:val="single" w:sz="4" w:space="0" w:color="auto"/>
              <w:left w:val="single" w:sz="4" w:space="0" w:color="auto"/>
              <w:bottom w:val="single" w:sz="4" w:space="0" w:color="auto"/>
              <w:right w:val="single" w:sz="4" w:space="0" w:color="auto"/>
            </w:tcBorders>
            <w:hideMark/>
          </w:tcPr>
          <w:p w14:paraId="3F9DE046"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6B1A91C"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Application ID to match for the incoming packet. </w:t>
            </w:r>
          </w:p>
        </w:tc>
        <w:tc>
          <w:tcPr>
            <w:tcW w:w="370" w:type="dxa"/>
            <w:gridSpan w:val="2"/>
            <w:tcBorders>
              <w:top w:val="single" w:sz="4" w:space="0" w:color="auto"/>
              <w:left w:val="single" w:sz="4" w:space="0" w:color="auto"/>
              <w:bottom w:val="single" w:sz="4" w:space="0" w:color="auto"/>
              <w:right w:val="single" w:sz="4" w:space="0" w:color="auto"/>
            </w:tcBorders>
            <w:hideMark/>
          </w:tcPr>
          <w:p w14:paraId="08B15C2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72A35B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5B81A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88B04A"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4DFE691" w14:textId="77777777" w:rsidR="00EE5860" w:rsidRPr="00441CD0" w:rsidRDefault="00EE5860" w:rsidP="00BB0E1F">
            <w:pPr>
              <w:pStyle w:val="TAC"/>
            </w:pPr>
            <w:r w:rsidRPr="00441CD0">
              <w:t>Application ID</w:t>
            </w:r>
          </w:p>
        </w:tc>
      </w:tr>
      <w:tr w:rsidR="00EE5860" w:rsidRPr="00441CD0" w14:paraId="4D43303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FFD69A" w14:textId="77777777" w:rsidR="00EE5860" w:rsidRPr="00441CD0" w:rsidRDefault="00EE5860" w:rsidP="00BB0E1F">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4BD89707"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F26D384" w14:textId="357BB0F8" w:rsidR="00EE5860" w:rsidRPr="00441CD0" w:rsidRDefault="00EE5860" w:rsidP="00BB0E1F">
            <w:pPr>
              <w:pStyle w:val="TAL"/>
              <w:rPr>
                <w:lang w:eastAsia="zh-CN"/>
              </w:rPr>
            </w:pPr>
            <w:r w:rsidRPr="00441CD0">
              <w:rPr>
                <w:rFonts w:cs="Arial"/>
                <w:szCs w:val="18"/>
                <w:lang w:val="en-US" w:eastAsia="zh-CN"/>
              </w:rPr>
              <w:t xml:space="preserve">This IE may be present to identify </w:t>
            </w:r>
            <w:r w:rsidRPr="00441CD0">
              <w:t xml:space="preserve">all the (DL) Ethernet packets matching an Ethernet PDU session (see </w:t>
            </w:r>
            <w:r w:rsidR="00415C19" w:rsidRPr="00441CD0">
              <w:t>clause</w:t>
            </w:r>
            <w:r w:rsidR="00415C19">
              <w:t> </w:t>
            </w:r>
            <w:r w:rsidR="00415C19" w:rsidRPr="00441CD0">
              <w:t>5</w:t>
            </w:r>
            <w:r w:rsidRPr="00441CD0">
              <w:t>.13.1).</w:t>
            </w:r>
          </w:p>
        </w:tc>
        <w:tc>
          <w:tcPr>
            <w:tcW w:w="370" w:type="dxa"/>
            <w:gridSpan w:val="2"/>
            <w:tcBorders>
              <w:top w:val="single" w:sz="4" w:space="0" w:color="auto"/>
              <w:left w:val="single" w:sz="4" w:space="0" w:color="auto"/>
              <w:bottom w:val="single" w:sz="4" w:space="0" w:color="auto"/>
              <w:right w:val="single" w:sz="4" w:space="0" w:color="auto"/>
            </w:tcBorders>
            <w:hideMark/>
          </w:tcPr>
          <w:p w14:paraId="1F8D3EF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B5D65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ED639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8123501" w14:textId="77777777" w:rsidR="00EE5860" w:rsidRPr="00441CD0" w:rsidRDefault="00EE5860" w:rsidP="00BB0E1F">
            <w:pPr>
              <w:pStyle w:val="TAC"/>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D883417" w14:textId="77777777" w:rsidR="00EE5860" w:rsidRPr="00441CD0" w:rsidRDefault="00EE5860" w:rsidP="00BB0E1F">
            <w:pPr>
              <w:pStyle w:val="TAC"/>
            </w:pPr>
            <w:r w:rsidRPr="00441CD0">
              <w:t>Ethernet PDU Session Information</w:t>
            </w:r>
          </w:p>
        </w:tc>
      </w:tr>
      <w:tr w:rsidR="00EE5860" w:rsidRPr="00441CD0" w14:paraId="6285609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59CBFD6" w14:textId="77777777" w:rsidR="00EE5860" w:rsidRPr="00441CD0" w:rsidRDefault="00EE5860" w:rsidP="00BB0E1F">
            <w:pPr>
              <w:pStyle w:val="TAL"/>
            </w:pPr>
            <w:r w:rsidRPr="00441CD0">
              <w:lastRenderedPageBreak/>
              <w:t>Ethernet Packet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09784E23" w14:textId="77777777" w:rsidR="00EE5860" w:rsidRPr="00441CD0" w:rsidRDefault="00EE5860" w:rsidP="00BB0E1F">
            <w:pPr>
              <w:pStyle w:val="TAL"/>
              <w:jc w:val="center"/>
              <w:rPr>
                <w:szCs w:val="18"/>
              </w:rPr>
            </w:pPr>
            <w:r w:rsidRPr="00441CD0">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675A3C93"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w:t>
            </w:r>
            <w:r w:rsidRPr="00441CD0">
              <w:t xml:space="preserve">Ethernet PDU </w:t>
            </w:r>
            <w:r w:rsidRPr="00441CD0">
              <w:rPr>
                <w:rFonts w:cs="Arial"/>
                <w:szCs w:val="18"/>
                <w:lang w:eastAsia="zh-CN"/>
              </w:rPr>
              <w:t>to match for the incoming packet.</w:t>
            </w:r>
          </w:p>
          <w:p w14:paraId="0BD2C586" w14:textId="77777777" w:rsidR="00EE5860" w:rsidRPr="00441CD0" w:rsidRDefault="00EE5860" w:rsidP="00BB0E1F">
            <w:pPr>
              <w:pStyle w:val="TAL"/>
            </w:pPr>
            <w:r w:rsidRPr="00441CD0">
              <w:rPr>
                <w:color w:val="000000"/>
              </w:rPr>
              <w:t xml:space="preserve">Several IEs with the same IE type may be present to represent </w:t>
            </w:r>
            <w:r w:rsidRPr="00441CD0">
              <w:t>a list of Ethernet Packet Filters.</w:t>
            </w:r>
          </w:p>
          <w:p w14:paraId="2FF04B4C" w14:textId="77777777" w:rsidR="00EE5860" w:rsidRPr="00441CD0" w:rsidRDefault="00EE5860" w:rsidP="00BB0E1F">
            <w:pPr>
              <w:pStyle w:val="TAL"/>
              <w:rPr>
                <w:rFonts w:cs="Arial"/>
                <w:szCs w:val="18"/>
                <w:lang w:eastAsia="zh-CN"/>
              </w:rPr>
            </w:pPr>
            <w:r w:rsidRPr="00441CD0">
              <w:rPr>
                <w:lang w:eastAsia="zh-CN"/>
              </w:rPr>
              <w:t xml:space="preserve">The full set of applicable </w:t>
            </w:r>
            <w:r w:rsidRPr="00441CD0">
              <w:t xml:space="preserve">Ethernet Packet </w:t>
            </w:r>
            <w:r w:rsidRPr="00441CD0">
              <w:rPr>
                <w:lang w:eastAsia="zh-CN"/>
              </w:rPr>
              <w:t>filters, if any, shall be provided during the creation or the modification of the PDI.</w:t>
            </w:r>
          </w:p>
        </w:tc>
        <w:tc>
          <w:tcPr>
            <w:tcW w:w="370" w:type="dxa"/>
            <w:gridSpan w:val="2"/>
            <w:tcBorders>
              <w:top w:val="single" w:sz="4" w:space="0" w:color="auto"/>
              <w:left w:val="single" w:sz="4" w:space="0" w:color="auto"/>
              <w:bottom w:val="single" w:sz="4" w:space="0" w:color="auto"/>
              <w:right w:val="single" w:sz="4" w:space="0" w:color="auto"/>
            </w:tcBorders>
            <w:hideMark/>
          </w:tcPr>
          <w:p w14:paraId="30855D21" w14:textId="77777777" w:rsidR="00EE5860" w:rsidRPr="00441CD0" w:rsidRDefault="00EE5860" w:rsidP="00BB0E1F">
            <w:pPr>
              <w:pStyle w:val="TAC"/>
              <w:rPr>
                <w:lang w:val="x-non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7528F83" w14:textId="77777777" w:rsidR="00EE5860" w:rsidRPr="00441CD0" w:rsidRDefault="00EE5860" w:rsidP="00BB0E1F">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55843E0" w14:textId="77777777" w:rsidR="00EE5860" w:rsidRPr="00441CD0" w:rsidRDefault="00EE5860" w:rsidP="00BB0E1F">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26308D17" w14:textId="77777777" w:rsidR="00EE5860" w:rsidRPr="00441CD0" w:rsidRDefault="00EE5860" w:rsidP="00BB0E1F">
            <w:pPr>
              <w:pStyle w:val="TAC"/>
              <w:rPr>
                <w:lang w:val="de-DE"/>
              </w:rPr>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2FA18558" w14:textId="77777777" w:rsidR="00EE5860" w:rsidRPr="00441CD0" w:rsidRDefault="00EE5860" w:rsidP="00BB0E1F">
            <w:pPr>
              <w:pStyle w:val="TAC"/>
              <w:rPr>
                <w:lang w:val="x-none"/>
              </w:rPr>
            </w:pPr>
            <w:r w:rsidRPr="00441CD0">
              <w:t>Ethernet Packet Filter</w:t>
            </w:r>
          </w:p>
        </w:tc>
      </w:tr>
      <w:tr w:rsidR="00EE5860" w:rsidRPr="00441CD0" w14:paraId="596415B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D6DEEA" w14:textId="77777777" w:rsidR="00EE5860" w:rsidRPr="00441CD0" w:rsidRDefault="00EE5860" w:rsidP="00BB0E1F">
            <w:pPr>
              <w:pStyle w:val="TAL"/>
            </w:pPr>
            <w:r w:rsidRPr="00441CD0">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1B3285FC"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C4AD941"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 and the QFI(s) are included in the Traffic Endpoint.</w:t>
            </w:r>
          </w:p>
          <w:p w14:paraId="5E7D821B"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FF52A71"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QFIs. When present, the full set of applicable QFIs shall be provided during the creation or the modification of the PDI. </w:t>
            </w:r>
          </w:p>
        </w:tc>
        <w:tc>
          <w:tcPr>
            <w:tcW w:w="370" w:type="dxa"/>
            <w:gridSpan w:val="2"/>
            <w:tcBorders>
              <w:top w:val="single" w:sz="4" w:space="0" w:color="auto"/>
              <w:left w:val="single" w:sz="4" w:space="0" w:color="auto"/>
              <w:bottom w:val="single" w:sz="4" w:space="0" w:color="auto"/>
              <w:right w:val="single" w:sz="4" w:space="0" w:color="auto"/>
            </w:tcBorders>
            <w:hideMark/>
          </w:tcPr>
          <w:p w14:paraId="4B69E25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1D847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6FA70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968145B"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08E1CC37" w14:textId="77777777" w:rsidR="00EE5860" w:rsidRPr="00441CD0" w:rsidRDefault="00EE5860" w:rsidP="00BB0E1F">
            <w:pPr>
              <w:pStyle w:val="TAC"/>
            </w:pPr>
            <w:r w:rsidRPr="00441CD0">
              <w:t>QFI</w:t>
            </w:r>
          </w:p>
        </w:tc>
      </w:tr>
      <w:tr w:rsidR="00EE5860" w:rsidRPr="00441CD0" w14:paraId="430ACA6C"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FA144F3" w14:textId="77777777" w:rsidR="00EE5860" w:rsidRPr="00441CD0" w:rsidRDefault="00EE5860" w:rsidP="00BB0E1F">
            <w:pPr>
              <w:pStyle w:val="TAL"/>
            </w:pPr>
            <w:r w:rsidRPr="00441CD0">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18DEFEB6"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3DDE5D44"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route.</w:t>
            </w:r>
          </w:p>
          <w:p w14:paraId="16ACC8AE"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14:paraId="7D9B7FEB"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18749D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E2987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A4FF3A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843FB41" w14:textId="77777777" w:rsidR="00EE5860" w:rsidRPr="00441CD0" w:rsidRDefault="00EE5860" w:rsidP="00BB0E1F">
            <w:pPr>
              <w:pStyle w:val="TAC"/>
            </w:pPr>
            <w:r w:rsidRPr="00441CD0">
              <w:t>Framed-Route</w:t>
            </w:r>
          </w:p>
        </w:tc>
      </w:tr>
      <w:tr w:rsidR="00EE5860" w:rsidRPr="00441CD0" w14:paraId="72058074"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0047AF6" w14:textId="77777777" w:rsidR="00EE5860" w:rsidRPr="00441CD0" w:rsidRDefault="00EE5860" w:rsidP="00BB0E1F">
            <w:pPr>
              <w:pStyle w:val="TAL"/>
            </w:pPr>
            <w:r w:rsidRPr="00441CD0">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16EDEE29"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40D6569D"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xml:space="preserve">). If present, this IE shall describe </w:t>
            </w:r>
            <w:r w:rsidRPr="0001505A">
              <w:rPr>
                <w:rFonts w:cs="Arial"/>
                <w:szCs w:val="18"/>
                <w:lang w:val="en-US" w:eastAsia="zh-CN"/>
              </w:rPr>
              <w:t xml:space="preserve">the routing method for the </w:t>
            </w:r>
            <w:r>
              <w:rPr>
                <w:rFonts w:cs="Arial"/>
                <w:szCs w:val="18"/>
                <w:lang w:val="en-US" w:eastAsia="zh-CN"/>
              </w:rPr>
              <w:t>UP function for the IP route related to Framed-Routes or Framed-IPv6-Routes</w:t>
            </w:r>
            <w:r w:rsidRPr="00441CD0">
              <w:rPr>
                <w:rFonts w:cs="Arial"/>
                <w:szCs w:val="18"/>
                <w:lang w:val="en-US" w:eastAsia="zh-CN"/>
              </w:rPr>
              <w:t xml:space="preserve">. </w:t>
            </w:r>
            <w:r>
              <w:rPr>
                <w:rFonts w:cs="Arial"/>
                <w:szCs w:val="18"/>
                <w:lang w:val="en-US" w:eastAsia="zh-CN"/>
              </w:rPr>
              <w:t>(NOTE 7)</w:t>
            </w:r>
          </w:p>
        </w:tc>
        <w:tc>
          <w:tcPr>
            <w:tcW w:w="370" w:type="dxa"/>
            <w:gridSpan w:val="2"/>
            <w:tcBorders>
              <w:top w:val="single" w:sz="4" w:space="0" w:color="auto"/>
              <w:left w:val="single" w:sz="4" w:space="0" w:color="auto"/>
              <w:bottom w:val="single" w:sz="4" w:space="0" w:color="auto"/>
              <w:right w:val="single" w:sz="4" w:space="0" w:color="auto"/>
            </w:tcBorders>
            <w:hideMark/>
          </w:tcPr>
          <w:p w14:paraId="79C595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C16B87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AE71D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551EDB8"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31970B4" w14:textId="77777777" w:rsidR="00EE5860" w:rsidRPr="00441CD0" w:rsidRDefault="00EE5860" w:rsidP="00BB0E1F">
            <w:pPr>
              <w:pStyle w:val="TAC"/>
            </w:pPr>
            <w:r w:rsidRPr="00441CD0">
              <w:t>Framed-Routing</w:t>
            </w:r>
          </w:p>
        </w:tc>
      </w:tr>
      <w:tr w:rsidR="00EE5860" w:rsidRPr="00441CD0" w14:paraId="6FB1D657"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81DE4E4" w14:textId="77777777" w:rsidR="00EE5860" w:rsidRPr="00441CD0" w:rsidRDefault="00EE5860" w:rsidP="00BB0E1F">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0DE2D752"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526B2C1F"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IPv6 route.</w:t>
            </w:r>
          </w:p>
          <w:p w14:paraId="7488781A"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IPv6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14:paraId="32746B4B"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44DAD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8B2A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0F371F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6673038" w14:textId="77777777" w:rsidR="00EE5860" w:rsidRPr="00441CD0" w:rsidRDefault="00EE5860" w:rsidP="00BB0E1F">
            <w:pPr>
              <w:pStyle w:val="TAC"/>
            </w:pPr>
            <w:r w:rsidRPr="00441CD0">
              <w:t>Framed-IPv6-Route</w:t>
            </w:r>
          </w:p>
        </w:tc>
      </w:tr>
      <w:tr w:rsidR="00EE5860" w:rsidRPr="00441CD0" w14:paraId="5C9F5859"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478CD81" w14:textId="77777777" w:rsidR="00EE5860" w:rsidRPr="00441CD0" w:rsidRDefault="00EE5860" w:rsidP="00BB0E1F">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7970981D"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6F8890F6" w14:textId="77777777" w:rsidR="00EE5860" w:rsidRPr="00441CD0" w:rsidRDefault="00EE5860" w:rsidP="00BB0E1F">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tc>
        <w:tc>
          <w:tcPr>
            <w:tcW w:w="370" w:type="dxa"/>
            <w:gridSpan w:val="2"/>
            <w:tcBorders>
              <w:top w:val="single" w:sz="4" w:space="0" w:color="auto"/>
              <w:left w:val="single" w:sz="4" w:space="0" w:color="auto"/>
              <w:bottom w:val="single" w:sz="4" w:space="0" w:color="auto"/>
              <w:right w:val="single" w:sz="4" w:space="0" w:color="auto"/>
            </w:tcBorders>
            <w:hideMark/>
          </w:tcPr>
          <w:p w14:paraId="652E1418" w14:textId="77777777" w:rsidR="00EE5860" w:rsidRPr="00441CD0" w:rsidRDefault="00EE5860" w:rsidP="00BB0E1F">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C5B7C2" w14:textId="77777777" w:rsidR="00EE5860" w:rsidRPr="00441CD0" w:rsidRDefault="00EE5860" w:rsidP="00BB0E1F">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275B8D" w14:textId="77777777" w:rsidR="00EE5860" w:rsidRPr="00441CD0" w:rsidRDefault="00EE5860" w:rsidP="00BB0E1F">
            <w:pPr>
              <w:pStyle w:val="TAC"/>
              <w:rPr>
                <w:lang w:val="de-DE" w:eastAsia="zh-CN"/>
              </w:rPr>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01467" w14:textId="77777777" w:rsidR="00EE5860" w:rsidRPr="00441CD0" w:rsidRDefault="00EE5860" w:rsidP="00BB0E1F">
            <w:pPr>
              <w:pStyle w:val="TAC"/>
              <w:rPr>
                <w:lang w:val="de-DE"/>
              </w:rPr>
            </w:pPr>
            <w:r w:rsidRPr="00441CD0">
              <w:rPr>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04B87A3" w14:textId="77777777" w:rsidR="00EE5860" w:rsidRPr="00441CD0" w:rsidRDefault="00EE5860" w:rsidP="00BB0E1F">
            <w:pPr>
              <w:pStyle w:val="TAC"/>
              <w:rPr>
                <w:lang w:val="x-none"/>
              </w:rPr>
            </w:pPr>
            <w:r w:rsidRPr="00441CD0">
              <w:rPr>
                <w:lang w:eastAsia="zh-CN"/>
              </w:rPr>
              <w:t>3GPP Interface Type</w:t>
            </w:r>
          </w:p>
        </w:tc>
      </w:tr>
      <w:tr w:rsidR="00EE5860" w:rsidRPr="00441CD0" w14:paraId="55FC4854"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80D29E4" w14:textId="77777777" w:rsidR="00EE5860" w:rsidRPr="00441CD0" w:rsidRDefault="00EE5860" w:rsidP="00BB0E1F">
            <w:pPr>
              <w:pStyle w:val="TAL"/>
              <w:rPr>
                <w:lang w:val="fr-FR"/>
              </w:rPr>
            </w:pPr>
            <w:r w:rsidRPr="00441CD0">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tcPr>
          <w:p w14:paraId="5C0D0EAE" w14:textId="77777777" w:rsidR="00EE5860" w:rsidRPr="00441CD0" w:rsidRDefault="00EE5860" w:rsidP="00BB0E1F">
            <w:pPr>
              <w:pStyle w:val="TAL"/>
              <w:jc w:val="center"/>
              <w:rPr>
                <w:szCs w:val="18"/>
                <w:lang w:val="fr-FR"/>
              </w:rPr>
            </w:pPr>
            <w:r w:rsidRPr="00441CD0">
              <w:rPr>
                <w:lang w:val="fr-FR"/>
              </w:rPr>
              <w:t>O</w:t>
            </w:r>
          </w:p>
        </w:tc>
        <w:tc>
          <w:tcPr>
            <w:tcW w:w="4668" w:type="dxa"/>
            <w:gridSpan w:val="2"/>
            <w:tcBorders>
              <w:top w:val="single" w:sz="4" w:space="0" w:color="auto"/>
              <w:left w:val="single" w:sz="4" w:space="0" w:color="auto"/>
              <w:bottom w:val="single" w:sz="4" w:space="0" w:color="auto"/>
              <w:right w:val="single" w:sz="4" w:space="0" w:color="auto"/>
            </w:tcBorders>
          </w:tcPr>
          <w:p w14:paraId="7BF916E7" w14:textId="4593BEE5" w:rsidR="00EE5860" w:rsidRPr="00441CD0" w:rsidRDefault="00EE5860" w:rsidP="00BB0E1F">
            <w:pPr>
              <w:pStyle w:val="TAL"/>
            </w:pPr>
            <w:r w:rsidRPr="00441CD0">
              <w:t xml:space="preserve">This IE may be present in a DL PDR controlling DL IP multicast traffic (see </w:t>
            </w:r>
            <w:r w:rsidR="00415C19" w:rsidRPr="00441CD0">
              <w:t>clause</w:t>
            </w:r>
            <w:r w:rsidR="00415C19">
              <w:t> </w:t>
            </w:r>
            <w:r w:rsidR="00415C19" w:rsidRPr="00441CD0">
              <w:t>5</w:t>
            </w:r>
            <w:r w:rsidRPr="00441CD0">
              <w:t>.25).</w:t>
            </w:r>
          </w:p>
          <w:p w14:paraId="1DF09920" w14:textId="77777777" w:rsidR="00EE5860" w:rsidRPr="00441CD0" w:rsidRDefault="00EE5860" w:rsidP="00BB0E1F">
            <w:pPr>
              <w:pStyle w:val="TAL"/>
            </w:pPr>
            <w:r w:rsidRPr="00441CD0">
              <w:t>When present, it shall contain a (range of) IP multicast address(es), and optionally source specific address(es), identifying a set of IP multicast flows. See Table 7.5.2.2-4.</w:t>
            </w:r>
          </w:p>
          <w:p w14:paraId="322F282F" w14:textId="77777777" w:rsidR="00EE5860" w:rsidRPr="00441CD0" w:rsidRDefault="00EE5860" w:rsidP="00BB0E1F">
            <w:pPr>
              <w:pStyle w:val="TAL"/>
              <w:rPr>
                <w:szCs w:val="18"/>
                <w:lang w:eastAsia="zh-CN"/>
              </w:rPr>
            </w:pPr>
            <w:r w:rsidRPr="00441CD0">
              <w:rPr>
                <w:color w:val="000000"/>
              </w:rPr>
              <w:t>Several IEs with the same IE type may be present to represent multiple IP multicast flows.</w:t>
            </w:r>
          </w:p>
        </w:tc>
        <w:tc>
          <w:tcPr>
            <w:tcW w:w="370" w:type="dxa"/>
            <w:gridSpan w:val="2"/>
            <w:tcBorders>
              <w:top w:val="single" w:sz="4" w:space="0" w:color="auto"/>
              <w:left w:val="single" w:sz="4" w:space="0" w:color="auto"/>
              <w:bottom w:val="single" w:sz="4" w:space="0" w:color="auto"/>
              <w:right w:val="single" w:sz="4" w:space="0" w:color="auto"/>
            </w:tcBorders>
          </w:tcPr>
          <w:p w14:paraId="56255875"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71BF61FC"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561EE673" w14:textId="77777777" w:rsidR="00EE5860" w:rsidRPr="00441CD0" w:rsidRDefault="00EE5860" w:rsidP="00BB0E1F">
            <w:pPr>
              <w:pStyle w:val="TAC"/>
              <w:rPr>
                <w:lang w:val="de-DE" w:eastAsia="zh-CN"/>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7A7BA4D0"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746EB400" w14:textId="77777777" w:rsidR="00EE5860" w:rsidRPr="00441CD0" w:rsidRDefault="00EE5860" w:rsidP="00BB0E1F">
            <w:pPr>
              <w:pStyle w:val="TAC"/>
              <w:rPr>
                <w:lang w:val="fr-FR"/>
              </w:rPr>
            </w:pPr>
            <w:r w:rsidRPr="00441CD0">
              <w:rPr>
                <w:lang w:val="fr-FR"/>
              </w:rPr>
              <w:t>IP Multicast Addressing Info</w:t>
            </w:r>
          </w:p>
        </w:tc>
      </w:tr>
      <w:tr w:rsidR="00EE5860" w:rsidRPr="00441CD0" w14:paraId="69B715CE" w14:textId="77777777" w:rsidTr="00BB0E1F">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14:paraId="4A6FA0BF" w14:textId="77777777" w:rsidR="00EE5860" w:rsidRPr="00441CD0" w:rsidRDefault="00EE5860" w:rsidP="00BB0E1F">
            <w:pPr>
              <w:pStyle w:val="TAN"/>
              <w:rPr>
                <w:lang w:val="en-US"/>
              </w:rPr>
            </w:pPr>
            <w:r w:rsidRPr="00441CD0">
              <w:rPr>
                <w:lang w:val="en-US"/>
              </w:rPr>
              <w:lastRenderedPageBreak/>
              <w:t>NOTE 1:</w:t>
            </w:r>
            <w:r w:rsidRPr="00441CD0">
              <w:rPr>
                <w:lang w:val="en-US"/>
              </w:rPr>
              <w:tab/>
              <w:t>The Network Instance parameter is needed e.g. in the following cases:</w:t>
            </w:r>
          </w:p>
          <w:p w14:paraId="37769E3F"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5CA1AF13" w14:textId="77777777" w:rsidR="00EE5860" w:rsidRPr="00441CD0" w:rsidRDefault="00EE5860" w:rsidP="00BB0E1F">
            <w:pPr>
              <w:pStyle w:val="TAN"/>
            </w:pPr>
            <w:r w:rsidRPr="00441CD0">
              <w:tab/>
              <w:t>-</w:t>
            </w:r>
            <w:r w:rsidRPr="00441CD0">
              <w:tab/>
              <w:t>SGW UP function is connected to PGWs in different IP domains (S5/S8);</w:t>
            </w:r>
          </w:p>
          <w:p w14:paraId="41C66416" w14:textId="77777777" w:rsidR="00EE5860" w:rsidRPr="00441CD0" w:rsidRDefault="00EE5860" w:rsidP="00BB0E1F">
            <w:pPr>
              <w:pStyle w:val="TAN"/>
            </w:pPr>
            <w:r w:rsidRPr="00441CD0">
              <w:tab/>
              <w:t>-</w:t>
            </w:r>
            <w:r w:rsidRPr="00441CD0">
              <w:tab/>
              <w:t>PGW UP function is connected to SGWs in different IP domains (S5/S8);</w:t>
            </w:r>
          </w:p>
          <w:p w14:paraId="72FA8751" w14:textId="77777777" w:rsidR="00EE5860" w:rsidRPr="00441CD0" w:rsidRDefault="00EE5860" w:rsidP="00BB0E1F">
            <w:pPr>
              <w:pStyle w:val="TAN"/>
            </w:pPr>
            <w:r w:rsidRPr="00441CD0">
              <w:rPr>
                <w:lang w:val="en-US"/>
              </w:rPr>
              <w:tab/>
              <w:t>-</w:t>
            </w:r>
            <w:r w:rsidRPr="00441CD0">
              <w:rPr>
                <w:lang w:val="en-US"/>
              </w:rPr>
              <w:tab/>
              <w:t>SGW UP function is connected to eNodeBs in different IP domains;</w:t>
            </w:r>
          </w:p>
          <w:p w14:paraId="10261AC6" w14:textId="77777777" w:rsidR="00EE5860" w:rsidRPr="00441CD0" w:rsidRDefault="00EE5860" w:rsidP="00BB0E1F">
            <w:pPr>
              <w:pStyle w:val="TAN"/>
            </w:pPr>
            <w:r w:rsidRPr="00441CD0">
              <w:tab/>
            </w:r>
            <w:r w:rsidRPr="00441CD0">
              <w:rPr>
                <w:lang w:val="en-US"/>
              </w:rPr>
              <w:t>-</w:t>
            </w:r>
            <w:r w:rsidRPr="00441CD0">
              <w:rPr>
                <w:lang w:val="en-US"/>
              </w:rPr>
              <w:tab/>
            </w:r>
            <w:r w:rsidRPr="00441CD0">
              <w:t>UPF is connected to 5G-ANs in different IP domains;</w:t>
            </w:r>
          </w:p>
          <w:p w14:paraId="20DDEA95" w14:textId="77777777" w:rsidR="00EE586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7C7D28FF" w14:textId="77777777" w:rsidR="00EE5860" w:rsidRPr="00441CD0" w:rsidRDefault="00EE5860" w:rsidP="00BB0E1F">
            <w:pPr>
              <w:pStyle w:val="TAN"/>
              <w:rPr>
                <w:lang w:val="en-US"/>
              </w:rPr>
            </w:pPr>
            <w:r w:rsidRPr="00441CD0">
              <w:tab/>
            </w:r>
            <w:r w:rsidRPr="00441CD0">
              <w:rPr>
                <w:lang w:val="en-US"/>
              </w:rPr>
              <w:t>-</w:t>
            </w:r>
            <w:r w:rsidRPr="00441CD0">
              <w:rPr>
                <w:lang w:val="en-US"/>
              </w:rPr>
              <w:tab/>
            </w:r>
            <w:r>
              <w:rPr>
                <w:lang w:val="en-US"/>
              </w:rPr>
              <w:t>I</w:t>
            </w:r>
            <w:r>
              <w:t>ndirect data forwarding.</w:t>
            </w:r>
          </w:p>
          <w:p w14:paraId="689ABACA" w14:textId="77777777" w:rsidR="00EE5860" w:rsidRPr="00441CD0" w:rsidRDefault="00EE5860" w:rsidP="00BB0E1F">
            <w:pPr>
              <w:pStyle w:val="TAN"/>
              <w:rPr>
                <w:lang w:val="en-US"/>
              </w:rPr>
            </w:pPr>
            <w:r w:rsidRPr="00441CD0">
              <w:rPr>
                <w:lang w:val="en-US"/>
              </w:rPr>
              <w:t>NOTE 2:</w:t>
            </w:r>
            <w:r w:rsidRPr="00441CD0">
              <w:rPr>
                <w:lang w:val="en-US"/>
              </w:rPr>
              <w:tab/>
              <w:t>When a Local F-TEID is provisioned in the PDI, the Network Instance shall relate to the IP address of the F-TEID. Otherwise, the Network Instance shall relate to the UE IP address if provisioned or the destination IP address in the SDF filter if provisioned</w:t>
            </w:r>
          </w:p>
          <w:p w14:paraId="12FCD6D7" w14:textId="77777777" w:rsidR="00EE5860" w:rsidRPr="00441CD0" w:rsidRDefault="00EE5860" w:rsidP="00BB0E1F">
            <w:pPr>
              <w:pStyle w:val="TAN"/>
              <w:rPr>
                <w:lang w:val="en-US"/>
              </w:rPr>
            </w:pPr>
            <w:r w:rsidRPr="00441CD0">
              <w:rPr>
                <w:lang w:val="en-US"/>
              </w:rPr>
              <w:t>NOTE 3:</w:t>
            </w:r>
            <w:r w:rsidRPr="00441CD0">
              <w:rPr>
                <w:lang w:val="en-US"/>
              </w:rPr>
              <w:tab/>
              <w:t>SDF Filter IE(s) shall not be present if Ethernet Packet Filter IE(s) is present.</w:t>
            </w:r>
          </w:p>
          <w:p w14:paraId="08CAA876" w14:textId="77777777" w:rsidR="00EE5860" w:rsidRPr="00441CD0" w:rsidRDefault="00EE5860" w:rsidP="00BB0E1F">
            <w:pPr>
              <w:pStyle w:val="TAN"/>
              <w:rPr>
                <w:lang w:val="x-none"/>
              </w:rPr>
            </w:pPr>
            <w:r w:rsidRPr="00441CD0">
              <w:t>NOTE 4:</w:t>
            </w:r>
            <w:r w:rsidRPr="00441CD0">
              <w:tab/>
              <w:t>When several SDF filter IEs are provisioned, the UP function shall consider that the packets are matched if matching any SDF filter. The same principle shall apply for Ethernet Packet Filters and QFIs.</w:t>
            </w:r>
          </w:p>
          <w:p w14:paraId="61AD6CBD" w14:textId="77777777" w:rsidR="00EE5860" w:rsidRPr="00441CD0" w:rsidRDefault="00EE5860" w:rsidP="00BB0E1F">
            <w:pPr>
              <w:pStyle w:val="TAN"/>
            </w:pPr>
            <w:r w:rsidRPr="00441CD0">
              <w:t>NOTE 5:</w:t>
            </w:r>
            <w:r w:rsidRPr="00441CD0">
              <w:tab/>
            </w:r>
            <w:bookmarkStart w:id="4008" w:name="OLE_LINK5"/>
            <w:bookmarkStart w:id="4009" w:name="OLE_LINK6"/>
            <w:r w:rsidRPr="00441CD0">
              <w:t>If both the UE IP Address and the Framed-Route (or Framed-IPv6-Route) are present, the packets which are considered being matching the PDR shall match at least one of them.</w:t>
            </w:r>
            <w:bookmarkEnd w:id="4008"/>
            <w:bookmarkEnd w:id="4009"/>
          </w:p>
          <w:p w14:paraId="55317F80" w14:textId="77777777" w:rsidR="00EE5860" w:rsidRDefault="00EE5860" w:rsidP="00BB0E1F">
            <w:pPr>
              <w:pStyle w:val="TAN"/>
            </w:pPr>
            <w:bookmarkStart w:id="4010" w:name="_Hlk16067656"/>
            <w:r w:rsidRPr="00441CD0">
              <w:t>NOTE 6:</w:t>
            </w:r>
            <w:r w:rsidRPr="00441CD0">
              <w:tab/>
              <w:t xml:space="preserve">Maximum two Traffic Endpoint ID containing different Local TEIDs per PDI may be provisioned over the N4 interface for a PFCP session which is established for a PDU session subject for 5G to EPS mobility with N26 supported. Several Traffic Endpoint ID containing different UE IP Addresses may be provisioned over the N4 interface for a PFCP session </w:t>
            </w:r>
            <w:r w:rsidRPr="00441CD0">
              <w:rPr>
                <w:lang w:val="en-US"/>
              </w:rPr>
              <w:t>if the UPF</w:t>
            </w:r>
            <w:r w:rsidRPr="00441CD0">
              <w:t xml:space="preserve"> also indicated support of the IP6PL feature (see clause 5.21.1).</w:t>
            </w:r>
            <w:bookmarkEnd w:id="4010"/>
          </w:p>
          <w:p w14:paraId="2FF00A1C" w14:textId="77777777" w:rsidR="00EE5860" w:rsidRDefault="00EE5860" w:rsidP="00BB0E1F">
            <w:pPr>
              <w:pStyle w:val="TAN"/>
            </w:pPr>
            <w:r>
              <w:t>NOTE 7:</w:t>
            </w:r>
            <w:r>
              <w:tab/>
              <w:t>In this release of specification, the UP function shall announce the IP route(s) for Framed-Route(s) or Framed-IPv6-Route(s) to the PDN regardless of the value of the Framed-Routing.</w:t>
            </w:r>
          </w:p>
          <w:p w14:paraId="66F54077" w14:textId="5B38237C" w:rsidR="009272B4" w:rsidRPr="00441CD0" w:rsidRDefault="009272B4" w:rsidP="00BB0E1F">
            <w:pPr>
              <w:pStyle w:val="TAN"/>
            </w:pPr>
            <w:r>
              <w:t xml:space="preserve">NOTE </w:t>
            </w:r>
            <w:r>
              <w:t>8</w:t>
            </w:r>
            <w:r>
              <w:rPr>
                <w:lang w:eastAsia="zh-CN"/>
              </w:rPr>
              <w:t>:</w:t>
            </w:r>
            <w:r>
              <w:tab/>
              <w:t xml:space="preserve">The </w:t>
            </w:r>
            <w:r>
              <w:rPr>
                <w:rFonts w:cs="Arial"/>
                <w:szCs w:val="18"/>
                <w:lang w:eastAsia="zh-CN"/>
              </w:rPr>
              <w:t>IP address of the CP function</w:t>
            </w:r>
            <w:r>
              <w:t xml:space="preserve"> is needed e.g. perform Router Advertisements</w:t>
            </w:r>
            <w:r>
              <w:rPr>
                <w:lang w:eastAsia="ko-KR"/>
              </w:rPr>
              <w:t xml:space="preserve"> and match the destination IP address of the incoming packet if the </w:t>
            </w:r>
            <w:r>
              <w:t>Radius, Diameter or DHCP signaling</w:t>
            </w:r>
            <w:r>
              <w:rPr>
                <w:lang w:eastAsia="ko-KR"/>
              </w:rPr>
              <w:t xml:space="preserve"> packets between the SMF and the external DN </w:t>
            </w:r>
            <w:r>
              <w:t>is</w:t>
            </w:r>
            <w:r>
              <w:rPr>
                <w:lang w:eastAsia="ko-KR"/>
              </w:rPr>
              <w:t xml:space="preserve"> forwarded by the UPF</w:t>
            </w:r>
            <w:r>
              <w:t>.</w:t>
            </w:r>
          </w:p>
        </w:tc>
      </w:tr>
    </w:tbl>
    <w:p w14:paraId="2FCC745A" w14:textId="77777777" w:rsidR="00EE5860" w:rsidRPr="00441CD0" w:rsidRDefault="00EE5860" w:rsidP="00EE5860"/>
    <w:p w14:paraId="5198657B" w14:textId="77777777" w:rsidR="00EE5860" w:rsidRPr="00441CD0" w:rsidRDefault="00EE5860" w:rsidP="00EE5860">
      <w:pPr>
        <w:pStyle w:val="TH"/>
        <w:rPr>
          <w:lang w:val="en-US"/>
        </w:rPr>
      </w:pPr>
      <w:r w:rsidRPr="00441CD0">
        <w:t>Table 7.5.2.2-3: Ethernet Packet Filter</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3E3110D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E79EFC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F0AC2B" w14:textId="77777777" w:rsidR="00EE5860" w:rsidRPr="00441CD0" w:rsidRDefault="00EE5860" w:rsidP="00BB0E1F">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5A099F4C" w14:textId="77777777" w:rsidR="00EE5860" w:rsidRPr="00441CD0" w:rsidRDefault="00EE5860" w:rsidP="00BB0E1F">
            <w:pPr>
              <w:pStyle w:val="TAC"/>
            </w:pPr>
            <w:r w:rsidRPr="00441CD0">
              <w:t>Ethernet Packet Filter IE Type = 132 (decimal)</w:t>
            </w:r>
          </w:p>
        </w:tc>
      </w:tr>
      <w:tr w:rsidR="00EE5860" w:rsidRPr="00441CD0" w14:paraId="58FC2F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B60912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AC6439" w14:textId="77777777" w:rsidR="00EE5860" w:rsidRPr="00441CD0" w:rsidRDefault="00EE5860" w:rsidP="00BB0E1F">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6A8DB240" w14:textId="77777777" w:rsidR="00EE5860" w:rsidRPr="00441CD0" w:rsidRDefault="00EE5860" w:rsidP="00BB0E1F">
            <w:pPr>
              <w:pStyle w:val="TAC"/>
            </w:pPr>
            <w:r w:rsidRPr="00441CD0">
              <w:t>Length = n</w:t>
            </w:r>
          </w:p>
        </w:tc>
      </w:tr>
      <w:tr w:rsidR="00EE5860" w:rsidRPr="00441CD0" w14:paraId="6464871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DB30FFA"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978E54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E01A1FF" w14:textId="77777777" w:rsidR="00EE5860" w:rsidRPr="00441CD0" w:rsidRDefault="00EE5860" w:rsidP="00BB0E1F">
            <w:pPr>
              <w:pStyle w:val="TAH"/>
            </w:pPr>
            <w:r w:rsidRPr="00441CD0">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4FB0AA7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88C118" w14:textId="77777777" w:rsidR="00EE5860" w:rsidRPr="00441CD0" w:rsidRDefault="00EE5860" w:rsidP="00BB0E1F">
            <w:pPr>
              <w:pStyle w:val="TAH"/>
            </w:pPr>
            <w:r w:rsidRPr="00441CD0">
              <w:t>IE Type</w:t>
            </w:r>
          </w:p>
        </w:tc>
      </w:tr>
      <w:tr w:rsidR="00EE5860" w:rsidRPr="00441CD0" w14:paraId="4F16C28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F9F613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621982" w14:textId="77777777" w:rsidR="00EE5860" w:rsidRPr="00441CD0" w:rsidRDefault="00EE5860" w:rsidP="00BB0E1F">
            <w:pPr>
              <w:spacing w:after="0"/>
              <w:rPr>
                <w:rFonts w:ascii="Arial" w:hAnsi="Arial"/>
                <w:b/>
                <w:sz w:val="18"/>
                <w:lang w:val="x-none"/>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6E795A7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90FAB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4F0581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3712B7F" w14:textId="77777777" w:rsidR="00EE5860" w:rsidRPr="00441CD0" w:rsidRDefault="00EE5860" w:rsidP="00BB0E1F">
            <w:pPr>
              <w:pStyle w:val="TAH"/>
            </w:pPr>
            <w:r w:rsidRPr="00441CD0">
              <w:t>Sxc</w:t>
            </w:r>
          </w:p>
        </w:tc>
        <w:tc>
          <w:tcPr>
            <w:tcW w:w="400" w:type="dxa"/>
            <w:tcBorders>
              <w:top w:val="single" w:sz="4" w:space="0" w:color="auto"/>
              <w:left w:val="single" w:sz="4" w:space="0" w:color="auto"/>
              <w:bottom w:val="single" w:sz="4" w:space="0" w:color="auto"/>
              <w:right w:val="single" w:sz="4" w:space="0" w:color="auto"/>
            </w:tcBorders>
            <w:hideMark/>
          </w:tcPr>
          <w:p w14:paraId="079E949C"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B7E69B" w14:textId="77777777" w:rsidR="00EE5860" w:rsidRPr="00441CD0" w:rsidRDefault="00EE5860" w:rsidP="00BB0E1F">
            <w:pPr>
              <w:spacing w:after="0"/>
              <w:rPr>
                <w:rFonts w:ascii="Arial" w:hAnsi="Arial"/>
                <w:b/>
                <w:sz w:val="18"/>
                <w:lang w:val="x-none"/>
              </w:rPr>
            </w:pPr>
          </w:p>
        </w:tc>
      </w:tr>
      <w:tr w:rsidR="00EE5860" w:rsidRPr="00441CD0" w14:paraId="497D2A1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731259C" w14:textId="77777777" w:rsidR="00EE5860" w:rsidRPr="00441CD0" w:rsidRDefault="00EE5860" w:rsidP="00BB0E1F">
            <w:pPr>
              <w:pStyle w:val="TAL"/>
              <w:rPr>
                <w:lang w:val="x-none"/>
              </w:rPr>
            </w:pPr>
            <w:bookmarkStart w:id="4011" w:name="_Hlk507706367"/>
            <w:r w:rsidRPr="00441CD0">
              <w:t xml:space="preserve">Ethernet </w:t>
            </w:r>
            <w:r w:rsidRPr="00441CD0">
              <w:rPr>
                <w:lang w:val="de-DE"/>
              </w:rPr>
              <w:t>F</w:t>
            </w:r>
            <w:r w:rsidRPr="00441CD0">
              <w:t>ilter ID</w:t>
            </w:r>
          </w:p>
        </w:tc>
        <w:tc>
          <w:tcPr>
            <w:tcW w:w="336" w:type="dxa"/>
            <w:tcBorders>
              <w:top w:val="single" w:sz="4" w:space="0" w:color="auto"/>
              <w:left w:val="single" w:sz="4" w:space="0" w:color="auto"/>
              <w:bottom w:val="single" w:sz="4" w:space="0" w:color="auto"/>
              <w:right w:val="single" w:sz="4" w:space="0" w:color="auto"/>
            </w:tcBorders>
            <w:hideMark/>
          </w:tcPr>
          <w:p w14:paraId="737C9B79" w14:textId="77777777" w:rsidR="00EE5860" w:rsidRPr="00441CD0" w:rsidRDefault="00EE5860" w:rsidP="00BB0E1F">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0E656DF1" w14:textId="77777777" w:rsidR="00EE5860" w:rsidRPr="00441CD0" w:rsidRDefault="00EE5860" w:rsidP="00BB0E1F">
            <w:pPr>
              <w:pStyle w:val="TAL"/>
              <w:rPr>
                <w:lang w:val="x-none"/>
              </w:rPr>
            </w:pPr>
            <w:r w:rsidRPr="00441CD0">
              <w:t xml:space="preserve">This shall be present if Bidirectional Ethernet filter is required. This IE shall uniquely identify an </w:t>
            </w:r>
            <w:r w:rsidRPr="00441CD0">
              <w:rPr>
                <w:lang w:val="en-US"/>
              </w:rPr>
              <w:t>Ethernet</w:t>
            </w:r>
            <w:r w:rsidRPr="00441CD0">
              <w:t xml:space="preserve"> Filter among all the Ethernet Filters provisioned for a given PFCP session.</w:t>
            </w:r>
          </w:p>
        </w:tc>
        <w:tc>
          <w:tcPr>
            <w:tcW w:w="370" w:type="dxa"/>
            <w:tcBorders>
              <w:top w:val="single" w:sz="4" w:space="0" w:color="auto"/>
              <w:left w:val="single" w:sz="4" w:space="0" w:color="auto"/>
              <w:bottom w:val="single" w:sz="4" w:space="0" w:color="auto"/>
              <w:right w:val="single" w:sz="4" w:space="0" w:color="auto"/>
            </w:tcBorders>
            <w:hideMark/>
          </w:tcPr>
          <w:p w14:paraId="6437692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CC8E1C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8A00B0"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2649034E"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A1096FC" w14:textId="77777777" w:rsidR="00EE5860" w:rsidRPr="00441CD0" w:rsidRDefault="00EE5860" w:rsidP="00BB0E1F">
            <w:pPr>
              <w:pStyle w:val="TAC"/>
            </w:pPr>
            <w:r w:rsidRPr="00441CD0">
              <w:t xml:space="preserve">Ethernet </w:t>
            </w:r>
            <w:r w:rsidRPr="00441CD0">
              <w:rPr>
                <w:lang w:val="de-DE"/>
              </w:rPr>
              <w:t>F</w:t>
            </w:r>
            <w:r w:rsidRPr="00441CD0">
              <w:t>ilter ID</w:t>
            </w:r>
          </w:p>
        </w:tc>
        <w:bookmarkEnd w:id="4011"/>
      </w:tr>
      <w:tr w:rsidR="00EE5860" w:rsidRPr="00441CD0" w14:paraId="55063C4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C54D2F" w14:textId="77777777" w:rsidR="00EE5860" w:rsidRPr="00441CD0" w:rsidRDefault="00EE5860" w:rsidP="00BB0E1F">
            <w:pPr>
              <w:pStyle w:val="TAL"/>
            </w:pPr>
            <w:bookmarkStart w:id="4012" w:name="_Hlk507708538"/>
            <w:r w:rsidRPr="00441CD0">
              <w:rPr>
                <w:lang w:val="en-US"/>
              </w:rPr>
              <w:t>Ethernet Filter Properties</w:t>
            </w:r>
          </w:p>
        </w:tc>
        <w:tc>
          <w:tcPr>
            <w:tcW w:w="336" w:type="dxa"/>
            <w:tcBorders>
              <w:top w:val="single" w:sz="4" w:space="0" w:color="auto"/>
              <w:left w:val="single" w:sz="4" w:space="0" w:color="auto"/>
              <w:bottom w:val="single" w:sz="4" w:space="0" w:color="auto"/>
              <w:right w:val="single" w:sz="4" w:space="0" w:color="auto"/>
            </w:tcBorders>
            <w:hideMark/>
          </w:tcPr>
          <w:p w14:paraId="692EFC2F" w14:textId="77777777" w:rsidR="00EE5860" w:rsidRPr="00441CD0" w:rsidRDefault="00EE5860" w:rsidP="00BB0E1F">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4A8D776F" w14:textId="78DC1C1F" w:rsidR="00EE5860" w:rsidRPr="00441CD0" w:rsidRDefault="00EE5860" w:rsidP="00BB0E1F">
            <w:pPr>
              <w:pStyle w:val="TAL"/>
              <w:rPr>
                <w:lang w:val="x-none"/>
              </w:rPr>
            </w:pPr>
            <w:r w:rsidRPr="00441CD0">
              <w:rPr>
                <w:color w:val="000000"/>
              </w:rPr>
              <w:t xml:space="preserve">This IE shall be present when provisioning a bidirectional Ethernet Filter the first time (see </w:t>
            </w:r>
            <w:r w:rsidR="00415C19" w:rsidRPr="00441CD0">
              <w:rPr>
                <w:color w:val="000000"/>
              </w:rPr>
              <w:t>clause</w:t>
            </w:r>
            <w:r w:rsidR="00415C19">
              <w:rPr>
                <w:color w:val="000000"/>
              </w:rPr>
              <w:t> </w:t>
            </w:r>
            <w:r w:rsidR="00415C19" w:rsidRPr="00441CD0">
              <w:rPr>
                <w:color w:val="000000"/>
              </w:rPr>
              <w:t>5</w:t>
            </w:r>
            <w:r w:rsidRPr="00441CD0">
              <w:rPr>
                <w:color w:val="000000"/>
              </w:rPr>
              <w:t>.13.4)</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2BA76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2F31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2F481CF"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2924D4D7"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050612A7" w14:textId="77777777" w:rsidR="00EE5860" w:rsidRPr="00441CD0" w:rsidRDefault="00EE5860" w:rsidP="00BB0E1F">
            <w:pPr>
              <w:pStyle w:val="TAC"/>
            </w:pPr>
            <w:bookmarkStart w:id="4013" w:name="_Hlk507708364"/>
            <w:r w:rsidRPr="00441CD0">
              <w:rPr>
                <w:lang w:val="en-US"/>
              </w:rPr>
              <w:t>Ethernet Filter Properties</w:t>
            </w:r>
            <w:bookmarkEnd w:id="4013"/>
          </w:p>
        </w:tc>
        <w:bookmarkEnd w:id="4012"/>
      </w:tr>
      <w:tr w:rsidR="00EE5860" w:rsidRPr="00441CD0" w14:paraId="02DFCB1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B433EB1" w14:textId="77777777" w:rsidR="00EE5860" w:rsidRPr="00441CD0" w:rsidRDefault="00EE5860" w:rsidP="00BB0E1F">
            <w:pPr>
              <w:pStyle w:val="TAL"/>
            </w:pPr>
            <w:r w:rsidRPr="00441CD0">
              <w:t>MAC address</w:t>
            </w:r>
          </w:p>
        </w:tc>
        <w:tc>
          <w:tcPr>
            <w:tcW w:w="336" w:type="dxa"/>
            <w:tcBorders>
              <w:top w:val="single" w:sz="4" w:space="0" w:color="auto"/>
              <w:left w:val="single" w:sz="4" w:space="0" w:color="auto"/>
              <w:bottom w:val="single" w:sz="4" w:space="0" w:color="auto"/>
              <w:right w:val="single" w:sz="4" w:space="0" w:color="auto"/>
            </w:tcBorders>
            <w:hideMark/>
          </w:tcPr>
          <w:p w14:paraId="0DC8F069" w14:textId="77777777" w:rsidR="00EE5860" w:rsidRPr="00441CD0" w:rsidRDefault="00EE5860" w:rsidP="00BB0E1F">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70BB9308" w14:textId="77777777" w:rsidR="00EE5860" w:rsidRPr="00441CD0" w:rsidRDefault="00EE5860" w:rsidP="00BB0E1F">
            <w:pPr>
              <w:pStyle w:val="TAL"/>
              <w:rPr>
                <w:rFonts w:cs="Arial"/>
                <w:szCs w:val="18"/>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shall identify the MAC address.</w:t>
            </w:r>
          </w:p>
          <w:p w14:paraId="67047E29" w14:textId="77777777" w:rsidR="00EE5860" w:rsidRPr="00441CD0" w:rsidRDefault="00EE5860" w:rsidP="00BB0E1F">
            <w:pPr>
              <w:pStyle w:val="TAL"/>
            </w:pPr>
            <w:r w:rsidRPr="00441CD0">
              <w:rPr>
                <w:rFonts w:cs="Arial"/>
                <w:szCs w:val="18"/>
                <w:lang w:eastAsia="zh-CN"/>
              </w:rPr>
              <w:t>This IE may be present up to 16 times.</w:t>
            </w:r>
          </w:p>
        </w:tc>
        <w:tc>
          <w:tcPr>
            <w:tcW w:w="370" w:type="dxa"/>
            <w:tcBorders>
              <w:top w:val="single" w:sz="4" w:space="0" w:color="auto"/>
              <w:left w:val="single" w:sz="4" w:space="0" w:color="auto"/>
              <w:bottom w:val="single" w:sz="4" w:space="0" w:color="auto"/>
              <w:right w:val="single" w:sz="4" w:space="0" w:color="auto"/>
            </w:tcBorders>
            <w:hideMark/>
          </w:tcPr>
          <w:p w14:paraId="3268C63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89AF6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51A164C"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64D6376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09184370" w14:textId="77777777" w:rsidR="00EE5860" w:rsidRPr="00441CD0" w:rsidRDefault="00EE5860" w:rsidP="00BB0E1F">
            <w:pPr>
              <w:pStyle w:val="TAC"/>
            </w:pPr>
            <w:r w:rsidRPr="00441CD0">
              <w:t>MAC address</w:t>
            </w:r>
          </w:p>
        </w:tc>
      </w:tr>
      <w:tr w:rsidR="00EE5860" w:rsidRPr="00441CD0" w14:paraId="403F8C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E7E51E5" w14:textId="77777777" w:rsidR="00EE5860" w:rsidRPr="00441CD0" w:rsidRDefault="00EE5860" w:rsidP="00BB0E1F">
            <w:pPr>
              <w:pStyle w:val="TAL"/>
            </w:pPr>
            <w:r w:rsidRPr="00441CD0">
              <w:rPr>
                <w:lang w:val="de-DE"/>
              </w:rPr>
              <w:t>Ethertype</w:t>
            </w:r>
          </w:p>
        </w:tc>
        <w:tc>
          <w:tcPr>
            <w:tcW w:w="336" w:type="dxa"/>
            <w:tcBorders>
              <w:top w:val="single" w:sz="4" w:space="0" w:color="auto"/>
              <w:left w:val="single" w:sz="4" w:space="0" w:color="auto"/>
              <w:bottom w:val="single" w:sz="4" w:space="0" w:color="auto"/>
              <w:right w:val="single" w:sz="4" w:space="0" w:color="auto"/>
            </w:tcBorders>
            <w:hideMark/>
          </w:tcPr>
          <w:p w14:paraId="2F18AEAA" w14:textId="77777777" w:rsidR="00EE5860" w:rsidRPr="00441CD0" w:rsidRDefault="00EE5860" w:rsidP="00BB0E1F">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60F16C86" w14:textId="77777777" w:rsidR="00EE5860" w:rsidRPr="00441CD0" w:rsidRDefault="00EE5860" w:rsidP="00BB0E1F">
            <w:pPr>
              <w:pStyle w:val="TAL"/>
              <w:rPr>
                <w:lang w:val="x-none"/>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Ethertype</w:t>
            </w: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8DD366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7E0D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D5E4EB"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3FBBC870"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22054BF4" w14:textId="77777777" w:rsidR="00EE5860" w:rsidRPr="00441CD0" w:rsidRDefault="00EE5860" w:rsidP="00BB0E1F">
            <w:pPr>
              <w:pStyle w:val="TAC"/>
            </w:pPr>
            <w:r w:rsidRPr="00441CD0">
              <w:rPr>
                <w:lang w:val="de-DE"/>
              </w:rPr>
              <w:t>Ethertype</w:t>
            </w:r>
          </w:p>
        </w:tc>
      </w:tr>
      <w:tr w:rsidR="00EE5860" w:rsidRPr="00441CD0" w14:paraId="00849C5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0F497CA" w14:textId="77777777" w:rsidR="00EE5860" w:rsidRPr="00441CD0" w:rsidRDefault="00EE5860" w:rsidP="00BB0E1F">
            <w:pPr>
              <w:pStyle w:val="TAL"/>
            </w:pPr>
            <w:r w:rsidRPr="00441CD0">
              <w:t>C-TAG</w:t>
            </w:r>
          </w:p>
        </w:tc>
        <w:tc>
          <w:tcPr>
            <w:tcW w:w="336" w:type="dxa"/>
            <w:tcBorders>
              <w:top w:val="single" w:sz="4" w:space="0" w:color="auto"/>
              <w:left w:val="single" w:sz="4" w:space="0" w:color="auto"/>
              <w:bottom w:val="single" w:sz="4" w:space="0" w:color="auto"/>
              <w:right w:val="single" w:sz="4" w:space="0" w:color="auto"/>
            </w:tcBorders>
            <w:hideMark/>
          </w:tcPr>
          <w:p w14:paraId="22701C17" w14:textId="77777777" w:rsidR="00EE5860" w:rsidRPr="00441CD0" w:rsidRDefault="00EE5860" w:rsidP="00BB0E1F">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41F273EC" w14:textId="77777777" w:rsidR="00EE5860" w:rsidRPr="00441CD0" w:rsidRDefault="00EE5860" w:rsidP="00BB0E1F">
            <w:pPr>
              <w:pStyle w:val="TAL"/>
              <w:rPr>
                <w:szCs w:val="18"/>
                <w:lang w:val="en-US"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Customer-VLAN tag.</w:t>
            </w:r>
          </w:p>
        </w:tc>
        <w:tc>
          <w:tcPr>
            <w:tcW w:w="370" w:type="dxa"/>
            <w:tcBorders>
              <w:top w:val="single" w:sz="4" w:space="0" w:color="auto"/>
              <w:left w:val="single" w:sz="4" w:space="0" w:color="auto"/>
              <w:bottom w:val="single" w:sz="4" w:space="0" w:color="auto"/>
              <w:right w:val="single" w:sz="4" w:space="0" w:color="auto"/>
            </w:tcBorders>
            <w:hideMark/>
          </w:tcPr>
          <w:p w14:paraId="0D560F3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992425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08C905"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5B14997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0510DA0" w14:textId="77777777" w:rsidR="00EE5860" w:rsidRPr="00441CD0" w:rsidRDefault="00EE5860" w:rsidP="00BB0E1F">
            <w:pPr>
              <w:pStyle w:val="TAC"/>
              <w:rPr>
                <w:lang w:val="x-none"/>
              </w:rPr>
            </w:pPr>
            <w:r w:rsidRPr="00441CD0">
              <w:t>C-TAG</w:t>
            </w:r>
          </w:p>
        </w:tc>
      </w:tr>
      <w:tr w:rsidR="00EE5860" w:rsidRPr="00441CD0" w14:paraId="2E3176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A6DF6E3" w14:textId="77777777" w:rsidR="00EE5860" w:rsidRPr="00441CD0" w:rsidRDefault="00EE5860" w:rsidP="00BB0E1F">
            <w:pPr>
              <w:pStyle w:val="TAL"/>
            </w:pPr>
            <w:r w:rsidRPr="00441CD0">
              <w:t>S-TAG</w:t>
            </w:r>
          </w:p>
        </w:tc>
        <w:tc>
          <w:tcPr>
            <w:tcW w:w="336" w:type="dxa"/>
            <w:tcBorders>
              <w:top w:val="single" w:sz="4" w:space="0" w:color="auto"/>
              <w:left w:val="single" w:sz="4" w:space="0" w:color="auto"/>
              <w:bottom w:val="single" w:sz="4" w:space="0" w:color="auto"/>
              <w:right w:val="single" w:sz="4" w:space="0" w:color="auto"/>
            </w:tcBorders>
            <w:hideMark/>
          </w:tcPr>
          <w:p w14:paraId="67A56164" w14:textId="77777777" w:rsidR="00EE5860" w:rsidRPr="00441CD0" w:rsidRDefault="00EE5860" w:rsidP="00BB0E1F">
            <w:pPr>
              <w:pStyle w:val="TAL"/>
              <w:jc w:val="center"/>
              <w:rPr>
                <w:lang w:val="de-DE" w:eastAsia="zh-CN"/>
              </w:rPr>
            </w:pPr>
            <w:r w:rsidRPr="00441CD0">
              <w:rPr>
                <w:lang w:val="de-DE" w:eastAsia="zh-CN"/>
              </w:rPr>
              <w:t>O</w:t>
            </w:r>
          </w:p>
        </w:tc>
        <w:tc>
          <w:tcPr>
            <w:tcW w:w="4672" w:type="dxa"/>
            <w:tcBorders>
              <w:top w:val="single" w:sz="4" w:space="0" w:color="auto"/>
              <w:left w:val="single" w:sz="4" w:space="0" w:color="auto"/>
              <w:bottom w:val="single" w:sz="4" w:space="0" w:color="auto"/>
              <w:right w:val="single" w:sz="4" w:space="0" w:color="auto"/>
            </w:tcBorders>
            <w:hideMark/>
          </w:tcPr>
          <w:p w14:paraId="4E963988" w14:textId="77777777" w:rsidR="00EE5860" w:rsidRPr="00441CD0" w:rsidRDefault="00EE5860" w:rsidP="00BB0E1F">
            <w:pPr>
              <w:pStyle w:val="TAL"/>
              <w:rPr>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Service-VLAN tag.</w:t>
            </w:r>
          </w:p>
        </w:tc>
        <w:tc>
          <w:tcPr>
            <w:tcW w:w="370" w:type="dxa"/>
            <w:tcBorders>
              <w:top w:val="single" w:sz="4" w:space="0" w:color="auto"/>
              <w:left w:val="single" w:sz="4" w:space="0" w:color="auto"/>
              <w:bottom w:val="single" w:sz="4" w:space="0" w:color="auto"/>
              <w:right w:val="single" w:sz="4" w:space="0" w:color="auto"/>
            </w:tcBorders>
            <w:hideMark/>
          </w:tcPr>
          <w:p w14:paraId="7429E81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B920A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269B56"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6F21DE9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16581CE" w14:textId="77777777" w:rsidR="00EE5860" w:rsidRPr="00441CD0" w:rsidRDefault="00EE5860" w:rsidP="00BB0E1F">
            <w:pPr>
              <w:pStyle w:val="TAC"/>
              <w:rPr>
                <w:lang w:val="x-none"/>
              </w:rPr>
            </w:pPr>
            <w:r w:rsidRPr="00441CD0">
              <w:t>S-TAG</w:t>
            </w:r>
          </w:p>
        </w:tc>
      </w:tr>
      <w:tr w:rsidR="00EE5860" w:rsidRPr="00441CD0" w14:paraId="48E175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AA794CE" w14:textId="77777777" w:rsidR="00EE5860" w:rsidRPr="00441CD0" w:rsidRDefault="00EE5860" w:rsidP="00BB0E1F">
            <w:pPr>
              <w:pStyle w:val="TAL"/>
              <w:rPr>
                <w:lang w:val="de-DE"/>
              </w:rPr>
            </w:pPr>
            <w:r w:rsidRPr="00441CD0">
              <w:rPr>
                <w:lang w:val="de-DE"/>
              </w:rPr>
              <w:t>SDF Filter</w:t>
            </w:r>
          </w:p>
        </w:tc>
        <w:tc>
          <w:tcPr>
            <w:tcW w:w="336" w:type="dxa"/>
            <w:tcBorders>
              <w:top w:val="single" w:sz="4" w:space="0" w:color="auto"/>
              <w:left w:val="single" w:sz="4" w:space="0" w:color="auto"/>
              <w:bottom w:val="single" w:sz="4" w:space="0" w:color="auto"/>
              <w:right w:val="single" w:sz="4" w:space="0" w:color="auto"/>
            </w:tcBorders>
            <w:hideMark/>
          </w:tcPr>
          <w:p w14:paraId="4A046B41" w14:textId="77777777" w:rsidR="00EE5860" w:rsidRPr="00441CD0" w:rsidRDefault="00EE5860" w:rsidP="00BB0E1F">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269378A1" w14:textId="77777777" w:rsidR="00EE5860" w:rsidRPr="00441CD0" w:rsidRDefault="00EE5860" w:rsidP="00BB0E1F">
            <w:pPr>
              <w:pStyle w:val="CommentText"/>
              <w:spacing w:after="0"/>
              <w:rPr>
                <w:rFonts w:ascii="Arial" w:hAnsi="Arial" w:cs="Arial"/>
                <w:sz w:val="18"/>
                <w:szCs w:val="18"/>
                <w:lang w:eastAsia="zh-CN"/>
              </w:rPr>
            </w:pPr>
            <w:r w:rsidRPr="00441CD0">
              <w:rPr>
                <w:rFonts w:ascii="Arial" w:hAnsi="Arial" w:cs="Arial"/>
                <w:sz w:val="18"/>
                <w:szCs w:val="18"/>
                <w:lang w:eastAsia="zh-CN"/>
              </w:rPr>
              <w:t>If packet filtering is required, for Ethernet frames with Ethertype indicating IPv4</w:t>
            </w:r>
            <w:r w:rsidRPr="00441CD0">
              <w:rPr>
                <w:rFonts w:ascii="Arial" w:hAnsi="Arial" w:cs="Arial"/>
                <w:sz w:val="18"/>
                <w:szCs w:val="18"/>
                <w:lang w:val="en-GB" w:eastAsia="zh-CN"/>
              </w:rPr>
              <w:t xml:space="preserve"> or </w:t>
            </w:r>
            <w:r w:rsidRPr="00441CD0">
              <w:rPr>
                <w:rFonts w:ascii="Arial" w:hAnsi="Arial" w:cs="Arial"/>
                <w:sz w:val="18"/>
                <w:szCs w:val="18"/>
                <w:lang w:eastAsia="zh-CN"/>
              </w:rPr>
              <w:t>IPv6 payl</w:t>
            </w:r>
            <w:r w:rsidRPr="00441CD0">
              <w:rPr>
                <w:rFonts w:ascii="Arial" w:hAnsi="Arial" w:cs="Arial"/>
                <w:sz w:val="18"/>
                <w:szCs w:val="18"/>
                <w:lang w:val="en-US" w:eastAsia="zh-CN"/>
              </w:rPr>
              <w:t>o</w:t>
            </w:r>
            <w:r w:rsidRPr="00441CD0">
              <w:rPr>
                <w:rFonts w:ascii="Arial" w:hAnsi="Arial" w:cs="Arial"/>
                <w:sz w:val="18"/>
                <w:szCs w:val="18"/>
                <w:lang w:eastAsia="zh-CN"/>
              </w:rPr>
              <w:t>ad, this IE shall describe the IP Packet Filter Set.</w:t>
            </w:r>
          </w:p>
          <w:p w14:paraId="02876E11" w14:textId="77777777" w:rsidR="00EE5860" w:rsidRPr="00441CD0" w:rsidRDefault="00EE5860" w:rsidP="00BB0E1F">
            <w:pPr>
              <w:pStyle w:val="TAL"/>
              <w:rPr>
                <w:rFonts w:cs="Arial"/>
                <w:szCs w:val="18"/>
                <w:lang w:eastAsia="zh-CN"/>
              </w:rPr>
            </w:pPr>
            <w:r w:rsidRPr="00441CD0">
              <w:rPr>
                <w:rFonts w:cs="Arial"/>
                <w:szCs w:val="18"/>
                <w:lang w:eastAsia="zh-CN"/>
              </w:rPr>
              <w:t xml:space="preserve">Several IEs with the same IE type may be present to represent </w:t>
            </w:r>
            <w:r w:rsidRPr="00441CD0">
              <w:t xml:space="preserve">a list of </w:t>
            </w:r>
            <w:r w:rsidRPr="00441CD0">
              <w:rPr>
                <w:rFonts w:cs="Arial"/>
                <w:szCs w:val="18"/>
                <w:lang w:eastAsia="zh-CN"/>
              </w:rPr>
              <w:t>SDF filters</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9630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CDA41C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192C1B"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0CBDDAFC" w14:textId="77777777" w:rsidR="00EE5860" w:rsidRPr="00441CD0" w:rsidRDefault="00EE5860" w:rsidP="00BB0E1F">
            <w:pPr>
              <w:pStyle w:val="TAC"/>
              <w:rPr>
                <w:lang w:val="x-none"/>
              </w:rPr>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A869A7C" w14:textId="77777777" w:rsidR="00EE5860" w:rsidRPr="00441CD0" w:rsidRDefault="00EE5860" w:rsidP="00BB0E1F">
            <w:pPr>
              <w:pStyle w:val="TAC"/>
            </w:pPr>
            <w:r w:rsidRPr="00441CD0">
              <w:rPr>
                <w:lang w:val="de-DE"/>
              </w:rPr>
              <w:t>SDF Filter</w:t>
            </w:r>
          </w:p>
        </w:tc>
      </w:tr>
    </w:tbl>
    <w:p w14:paraId="0C7671CD" w14:textId="77777777" w:rsidR="00EE5860" w:rsidRPr="00441CD0" w:rsidRDefault="00EE5860" w:rsidP="00EE5860"/>
    <w:p w14:paraId="36F87162" w14:textId="77777777" w:rsidR="00EE5860" w:rsidRPr="00441CD0" w:rsidRDefault="00EE5860" w:rsidP="00EE5860">
      <w:pPr>
        <w:pStyle w:val="TH"/>
        <w:rPr>
          <w:lang w:val="en-US"/>
        </w:rPr>
      </w:pPr>
      <w:r w:rsidRPr="00441CD0">
        <w:t>Table 7.5.2.2-4: IP Multicast Addressing Info</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3C43D9D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4228102"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ABC23B5" w14:textId="77777777" w:rsidR="00EE5860" w:rsidRPr="00441CD0" w:rsidRDefault="00EE5860" w:rsidP="00BB0E1F">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4EB2CBDE" w14:textId="77777777" w:rsidR="00EE5860" w:rsidRPr="00441CD0" w:rsidRDefault="00EE5860" w:rsidP="00BB0E1F">
            <w:pPr>
              <w:pStyle w:val="TAC"/>
              <w:rPr>
                <w:lang w:val="fr-FR"/>
              </w:rPr>
            </w:pPr>
            <w:r w:rsidRPr="00441CD0">
              <w:rPr>
                <w:lang w:val="fr-FR"/>
              </w:rPr>
              <w:t>IP Multicast Addressing Info IE Type = 188 (decimal)</w:t>
            </w:r>
          </w:p>
        </w:tc>
      </w:tr>
      <w:tr w:rsidR="00EE5860" w:rsidRPr="00441CD0" w14:paraId="033033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07FC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76B7860" w14:textId="77777777" w:rsidR="00EE5860" w:rsidRPr="00441CD0" w:rsidRDefault="00EE5860" w:rsidP="00BB0E1F">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50F5DD1B" w14:textId="77777777" w:rsidR="00EE5860" w:rsidRPr="00441CD0" w:rsidRDefault="00EE5860" w:rsidP="00BB0E1F">
            <w:pPr>
              <w:pStyle w:val="TAC"/>
              <w:rPr>
                <w:lang w:val="fr-FR"/>
              </w:rPr>
            </w:pPr>
            <w:r w:rsidRPr="00441CD0">
              <w:rPr>
                <w:lang w:val="fr-FR"/>
              </w:rPr>
              <w:t>Length = n</w:t>
            </w:r>
          </w:p>
        </w:tc>
      </w:tr>
      <w:tr w:rsidR="00EE5860" w:rsidRPr="00441CD0" w14:paraId="53EB3F4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B3AFF4F"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16171E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25AE982"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4BCE41D"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87F5BE" w14:textId="77777777" w:rsidR="00EE5860" w:rsidRPr="00441CD0" w:rsidRDefault="00EE5860" w:rsidP="00BB0E1F">
            <w:pPr>
              <w:pStyle w:val="TAH"/>
              <w:rPr>
                <w:lang w:val="fr-FR"/>
              </w:rPr>
            </w:pPr>
            <w:r w:rsidRPr="00441CD0">
              <w:rPr>
                <w:lang w:val="fr-FR"/>
              </w:rPr>
              <w:t>IE Type</w:t>
            </w:r>
          </w:p>
        </w:tc>
      </w:tr>
      <w:tr w:rsidR="00EE5860" w:rsidRPr="00441CD0" w14:paraId="6496152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2E69A87"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3C2CE76" w14:textId="77777777" w:rsidR="00EE5860" w:rsidRPr="00441CD0" w:rsidRDefault="00EE5860" w:rsidP="00BB0E1F">
            <w:pPr>
              <w:spacing w:after="0"/>
              <w:rPr>
                <w:rFonts w:ascii="Arial" w:hAnsi="Arial"/>
                <w:b/>
                <w:sz w:val="18"/>
                <w:lang w:val="fr-FR"/>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43775F2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8A6DA7"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A9D7DA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6E95AC9"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014CADEF"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5B9664A" w14:textId="77777777" w:rsidR="00EE5860" w:rsidRPr="00441CD0" w:rsidRDefault="00EE5860" w:rsidP="00BB0E1F">
            <w:pPr>
              <w:spacing w:after="0"/>
              <w:rPr>
                <w:rFonts w:ascii="Arial" w:hAnsi="Arial"/>
                <w:b/>
                <w:sz w:val="18"/>
                <w:lang w:val="fr-FR"/>
              </w:rPr>
            </w:pPr>
          </w:p>
        </w:tc>
      </w:tr>
      <w:tr w:rsidR="00EE5860" w:rsidRPr="00441CD0" w14:paraId="0812FC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CB555BF" w14:textId="77777777" w:rsidR="00EE5860" w:rsidRPr="00441CD0" w:rsidRDefault="00EE5860" w:rsidP="00BB0E1F">
            <w:pPr>
              <w:pStyle w:val="TAL"/>
              <w:rPr>
                <w:lang w:val="fr-FR"/>
              </w:rPr>
            </w:pPr>
            <w:r w:rsidRPr="00441CD0">
              <w:rPr>
                <w:lang w:val="fr-FR"/>
              </w:rPr>
              <w:lastRenderedPageBreak/>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03A77A86" w14:textId="77777777" w:rsidR="00EE5860" w:rsidRPr="00441CD0" w:rsidRDefault="00EE5860" w:rsidP="00BB0E1F">
            <w:pPr>
              <w:pStyle w:val="TAL"/>
              <w:jc w:val="center"/>
              <w:rPr>
                <w:lang w:val="de-DE"/>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14:paraId="4B141D27" w14:textId="77777777" w:rsidR="00EE5860" w:rsidRPr="00441CD0" w:rsidRDefault="00EE5860" w:rsidP="00BB0E1F">
            <w:pPr>
              <w:pStyle w:val="TAL"/>
            </w:pPr>
            <w:r w:rsidRPr="00441CD0">
              <w:rPr>
                <w:rFonts w:cs="Arial"/>
                <w:szCs w:val="18"/>
                <w:lang w:eastAsia="zh-CN"/>
              </w:rPr>
              <w:t xml:space="preserve">This IE shall contain the </w:t>
            </w:r>
            <w:r w:rsidRPr="00441CD0">
              <w:t>IP multicast address(es) of the DL multicast flow(s) or indicate "any" IP multicast address</w:t>
            </w:r>
            <w:r w:rsidRPr="00441CD0">
              <w:rPr>
                <w:rFonts w:cs="Arial"/>
                <w:szCs w:val="18"/>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DAF3D0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529E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4E5867D"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2465681E" w14:textId="77777777" w:rsidR="00EE5860" w:rsidRPr="00441CD0" w:rsidRDefault="00EE5860" w:rsidP="00BB0E1F">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158005E" w14:textId="77777777" w:rsidR="00EE5860" w:rsidRPr="00441CD0" w:rsidRDefault="00EE5860" w:rsidP="00BB0E1F">
            <w:pPr>
              <w:pStyle w:val="TAC"/>
              <w:rPr>
                <w:lang w:val="fr-FR"/>
              </w:rPr>
            </w:pPr>
            <w:r w:rsidRPr="00441CD0">
              <w:rPr>
                <w:lang w:val="fr-FR"/>
              </w:rPr>
              <w:t>IP Multicast Address</w:t>
            </w:r>
          </w:p>
        </w:tc>
      </w:tr>
      <w:tr w:rsidR="00EE5860" w:rsidRPr="00441CD0" w14:paraId="4F3D7E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B621980"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5D792FB2" w14:textId="77777777" w:rsidR="00EE5860" w:rsidRPr="00441CD0" w:rsidRDefault="00EE5860" w:rsidP="00BB0E1F">
            <w:pPr>
              <w:pStyle w:val="TAL"/>
              <w:jc w:val="center"/>
              <w:rPr>
                <w:lang w:val="de-DE"/>
              </w:rPr>
            </w:pPr>
            <w:r w:rsidRPr="00441CD0">
              <w:rPr>
                <w:szCs w:val="18"/>
                <w:lang w:val="fr-FR"/>
              </w:rPr>
              <w:t>O</w:t>
            </w:r>
          </w:p>
        </w:tc>
        <w:tc>
          <w:tcPr>
            <w:tcW w:w="4672" w:type="dxa"/>
            <w:tcBorders>
              <w:top w:val="single" w:sz="4" w:space="0" w:color="auto"/>
              <w:left w:val="single" w:sz="4" w:space="0" w:color="auto"/>
              <w:bottom w:val="single" w:sz="4" w:space="0" w:color="auto"/>
              <w:right w:val="single" w:sz="4" w:space="0" w:color="auto"/>
            </w:tcBorders>
            <w:hideMark/>
          </w:tcPr>
          <w:p w14:paraId="0D27A499" w14:textId="77777777" w:rsidR="00EE5860" w:rsidRPr="00441CD0" w:rsidRDefault="00EE5860" w:rsidP="00BB0E1F">
            <w:pPr>
              <w:pStyle w:val="TAL"/>
              <w:rPr>
                <w:rFonts w:cs="Arial"/>
                <w:szCs w:val="18"/>
                <w:lang w:eastAsia="zh-CN"/>
              </w:rPr>
            </w:pPr>
            <w:r w:rsidRPr="00441CD0">
              <w:rPr>
                <w:rFonts w:cs="Arial"/>
                <w:szCs w:val="18"/>
                <w:lang w:eastAsia="zh-CN"/>
              </w:rPr>
              <w:t>When present, this IE shall contain the source specific IP address of the DL multicast flow.</w:t>
            </w:r>
          </w:p>
          <w:p w14:paraId="44E22865" w14:textId="77777777" w:rsidR="00EE5860" w:rsidRPr="00441CD0" w:rsidRDefault="00EE5860" w:rsidP="00BB0E1F">
            <w:pPr>
              <w:pStyle w:val="TAL"/>
              <w:rPr>
                <w:color w:val="000000"/>
              </w:rPr>
            </w:pPr>
            <w:r w:rsidRPr="00441CD0">
              <w:rPr>
                <w:color w:val="000000"/>
              </w:rPr>
              <w:t>Several IEs with the same IE type may be present to represent multiple source specific addresses.</w:t>
            </w:r>
          </w:p>
          <w:p w14:paraId="333487FA" w14:textId="77777777" w:rsidR="00EE5860" w:rsidRPr="00441CD0" w:rsidRDefault="00EE5860" w:rsidP="00BB0E1F">
            <w:pPr>
              <w:pStyle w:val="TAL"/>
            </w:pPr>
            <w:r w:rsidRPr="00441CD0">
              <w:rPr>
                <w:color w:val="000000"/>
              </w:rPr>
              <w:t>If this IE is not present, this indicates "any" source IP address.</w:t>
            </w:r>
          </w:p>
        </w:tc>
        <w:tc>
          <w:tcPr>
            <w:tcW w:w="370" w:type="dxa"/>
            <w:tcBorders>
              <w:top w:val="single" w:sz="4" w:space="0" w:color="auto"/>
              <w:left w:val="single" w:sz="4" w:space="0" w:color="auto"/>
              <w:bottom w:val="single" w:sz="4" w:space="0" w:color="auto"/>
              <w:right w:val="single" w:sz="4" w:space="0" w:color="auto"/>
            </w:tcBorders>
            <w:hideMark/>
          </w:tcPr>
          <w:p w14:paraId="0151612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A080AA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C7B97"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556DF834" w14:textId="77777777" w:rsidR="00EE5860" w:rsidRPr="00441CD0" w:rsidRDefault="00EE5860" w:rsidP="00BB0E1F">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76D7C8C1" w14:textId="77777777" w:rsidR="00EE5860" w:rsidRPr="00441CD0" w:rsidRDefault="00EE5860" w:rsidP="00BB0E1F">
            <w:pPr>
              <w:pStyle w:val="TAC"/>
              <w:rPr>
                <w:lang w:val="fr-FR"/>
              </w:rPr>
            </w:pPr>
            <w:r w:rsidRPr="00441CD0">
              <w:rPr>
                <w:lang w:val="fr-FR"/>
              </w:rPr>
              <w:t>Source IP Address</w:t>
            </w:r>
          </w:p>
        </w:tc>
      </w:tr>
    </w:tbl>
    <w:p w14:paraId="0536BE38" w14:textId="77777777" w:rsidR="00EE5860" w:rsidRPr="00441CD0" w:rsidRDefault="00EE5860" w:rsidP="00EE5860"/>
    <w:p w14:paraId="202C16DA" w14:textId="77777777" w:rsidR="00EE5860" w:rsidRPr="00441CD0" w:rsidRDefault="00EE5860" w:rsidP="00EE5860">
      <w:pPr>
        <w:pStyle w:val="TH"/>
        <w:rPr>
          <w:lang w:val="en-US"/>
        </w:rPr>
      </w:pPr>
      <w:r w:rsidRPr="00441CD0">
        <w:t xml:space="preserve">Table 7.5.2.2-5: </w:t>
      </w:r>
      <w:r w:rsidRPr="00441CD0">
        <w:rPr>
          <w:lang w:val="de-DE" w:eastAsia="zh-CN"/>
        </w:rPr>
        <w:t xml:space="preserve">Redundant Transmission </w:t>
      </w:r>
      <w:r>
        <w:rPr>
          <w:lang w:val="de-DE" w:eastAsia="zh-CN"/>
        </w:rPr>
        <w:t xml:space="preserve">Detection </w:t>
      </w:r>
      <w:r w:rsidRPr="00441CD0">
        <w:rPr>
          <w:lang w:val="de-DE" w:eastAsia="zh-CN"/>
        </w:rPr>
        <w:t>Parameters</w:t>
      </w:r>
      <w:r w:rsidRPr="00441CD0">
        <w:rPr>
          <w:lang w:val="en-US"/>
        </w:rPr>
        <w:t xml:space="preserve"> IE</w:t>
      </w:r>
      <w:r w:rsidRPr="00441CD0">
        <w:t xml:space="preserve"> in PDI</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0F29E7E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757EFD"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9588E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27B2BDD9" w14:textId="77777777" w:rsidR="00EE5860" w:rsidRPr="00441CD0" w:rsidRDefault="00EE5860" w:rsidP="00BB0E1F">
            <w:pPr>
              <w:pStyle w:val="TAC"/>
              <w:rPr>
                <w:lang w:val="de-DE" w:eastAsia="zh-CN"/>
              </w:rPr>
            </w:pPr>
            <w:r w:rsidRPr="00441CD0">
              <w:rPr>
                <w:lang w:val="de-DE" w:eastAsia="zh-CN"/>
              </w:rPr>
              <w:t xml:space="preserve">Redundant Transmission </w:t>
            </w:r>
            <w:r>
              <w:rPr>
                <w:lang w:val="de-DE" w:eastAsia="zh-CN"/>
              </w:rPr>
              <w:t xml:space="preserve">Detection </w:t>
            </w:r>
            <w:r w:rsidRPr="00441CD0">
              <w:rPr>
                <w:lang w:val="de-DE" w:eastAsia="zh-CN"/>
              </w:rPr>
              <w:t>Parameters IE Type = 255 (decimal)</w:t>
            </w:r>
          </w:p>
        </w:tc>
      </w:tr>
      <w:tr w:rsidR="00EE5860" w:rsidRPr="00441CD0" w14:paraId="5BD611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B259FD"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6332D48"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645CEBFC" w14:textId="77777777" w:rsidR="00EE5860" w:rsidRPr="00441CD0" w:rsidRDefault="00EE5860" w:rsidP="00BB0E1F">
            <w:pPr>
              <w:pStyle w:val="TAC"/>
              <w:rPr>
                <w:lang w:val="fr-FR"/>
              </w:rPr>
            </w:pPr>
            <w:r w:rsidRPr="00441CD0">
              <w:rPr>
                <w:lang w:val="fr-FR"/>
              </w:rPr>
              <w:t>Length = n</w:t>
            </w:r>
          </w:p>
        </w:tc>
      </w:tr>
      <w:tr w:rsidR="00EE5860" w:rsidRPr="00441CD0" w14:paraId="0F3D49C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E708EE9"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F27468D"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CA7B1F"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2E21D52"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78B8A17" w14:textId="77777777" w:rsidR="00EE5860" w:rsidRPr="00441CD0" w:rsidRDefault="00EE5860" w:rsidP="00BB0E1F">
            <w:pPr>
              <w:pStyle w:val="TAH"/>
              <w:rPr>
                <w:lang w:val="fr-FR"/>
              </w:rPr>
            </w:pPr>
            <w:r w:rsidRPr="00441CD0">
              <w:rPr>
                <w:lang w:val="fr-FR"/>
              </w:rPr>
              <w:t>IE Type</w:t>
            </w:r>
          </w:p>
        </w:tc>
      </w:tr>
      <w:tr w:rsidR="00EE5860" w:rsidRPr="00441CD0" w14:paraId="19B729D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D4444B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F0BF544"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8CD300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2B886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C066C8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D7D73D8"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30D1FD49"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2EEAEDE" w14:textId="77777777" w:rsidR="00EE5860" w:rsidRPr="00441CD0" w:rsidRDefault="00EE5860" w:rsidP="00BB0E1F">
            <w:pPr>
              <w:spacing w:after="0"/>
              <w:rPr>
                <w:rFonts w:ascii="Arial" w:hAnsi="Arial"/>
                <w:b/>
                <w:sz w:val="18"/>
                <w:lang w:val="fr-FR"/>
              </w:rPr>
            </w:pPr>
          </w:p>
        </w:tc>
      </w:tr>
      <w:tr w:rsidR="00EE5860" w:rsidRPr="00441CD0" w14:paraId="21DB56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CD7AAC"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3FE7E73C"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3E9EBEF7" w14:textId="77777777" w:rsidR="00EE5860" w:rsidRPr="00441CD0" w:rsidRDefault="00EE5860" w:rsidP="00BB0E1F">
            <w:pPr>
              <w:pStyle w:val="TAL"/>
              <w:rPr>
                <w:szCs w:val="18"/>
                <w:lang w:val="en-US" w:eastAsia="zh-CN"/>
              </w:rPr>
            </w:pPr>
            <w:r w:rsidRPr="00441CD0">
              <w:rPr>
                <w:szCs w:val="18"/>
                <w:lang w:val="en-US" w:eastAsia="zh-CN"/>
              </w:rPr>
              <w:t>This IE shall identify the local F-TEID to match for an incoming packet for redundant transmission.</w:t>
            </w:r>
          </w:p>
          <w:p w14:paraId="6B10DF39" w14:textId="77777777" w:rsidR="00EE5860" w:rsidRPr="00441CD0" w:rsidRDefault="00EE5860" w:rsidP="00BB0E1F">
            <w:pPr>
              <w:pStyle w:val="TAL"/>
            </w:pPr>
            <w:r w:rsidRPr="00441CD0">
              <w:rPr>
                <w:szCs w:val="18"/>
                <w:lang w:val="en-US" w:eastAsia="zh-CN"/>
              </w:rPr>
              <w:t>The CP function shall set the CHOOSE (CH) bit to 1 if it requests the UP function to assign a local F-TEID to the PDR.</w:t>
            </w:r>
          </w:p>
        </w:tc>
        <w:tc>
          <w:tcPr>
            <w:tcW w:w="370" w:type="dxa"/>
            <w:tcBorders>
              <w:top w:val="single" w:sz="4" w:space="0" w:color="auto"/>
              <w:left w:val="single" w:sz="4" w:space="0" w:color="auto"/>
              <w:bottom w:val="single" w:sz="4" w:space="0" w:color="auto"/>
              <w:right w:val="single" w:sz="4" w:space="0" w:color="auto"/>
            </w:tcBorders>
            <w:hideMark/>
          </w:tcPr>
          <w:p w14:paraId="0150713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1406D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95791B1"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3F7D16F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E7C0C7" w14:textId="77777777" w:rsidR="00EE5860" w:rsidRPr="00441CD0" w:rsidRDefault="00EE5860" w:rsidP="00BB0E1F">
            <w:pPr>
              <w:pStyle w:val="TAC"/>
              <w:rPr>
                <w:lang w:val="fr-FR"/>
              </w:rPr>
            </w:pPr>
            <w:r w:rsidRPr="00441CD0">
              <w:rPr>
                <w:lang w:val="fr-FR"/>
              </w:rPr>
              <w:t>F-TEID</w:t>
            </w:r>
          </w:p>
        </w:tc>
      </w:tr>
      <w:tr w:rsidR="00EE5860" w:rsidRPr="00441CD0" w14:paraId="1C143D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6830C0B" w14:textId="77777777" w:rsidR="00EE5860" w:rsidRPr="00441CD0" w:rsidRDefault="00EE5860" w:rsidP="00BB0E1F">
            <w:pPr>
              <w:pStyle w:val="TAL"/>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1C71F1B7" w14:textId="77777777" w:rsidR="00EE5860" w:rsidRPr="00441CD0" w:rsidRDefault="00EE5860" w:rsidP="00BB0E1F">
            <w:pPr>
              <w:pStyle w:val="TAL"/>
              <w:jc w:val="center"/>
              <w:rPr>
                <w:szCs w:val="18"/>
                <w:lang w:val="fr-FR"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A52CCB9"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Local F-TEID for Redundant Transmission uses a different network Instance than the Network Instance used for the Local F-TEID for the primary GTP-U tunnel.</w:t>
            </w:r>
          </w:p>
        </w:tc>
        <w:tc>
          <w:tcPr>
            <w:tcW w:w="370" w:type="dxa"/>
            <w:tcBorders>
              <w:top w:val="single" w:sz="4" w:space="0" w:color="auto"/>
              <w:left w:val="single" w:sz="4" w:space="0" w:color="auto"/>
              <w:bottom w:val="single" w:sz="4" w:space="0" w:color="auto"/>
              <w:right w:val="single" w:sz="4" w:space="0" w:color="auto"/>
            </w:tcBorders>
          </w:tcPr>
          <w:p w14:paraId="3584CDD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2D99BE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13DDA5C"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2CEECA2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FCED026" w14:textId="77777777" w:rsidR="00EE5860" w:rsidRPr="00441CD0" w:rsidRDefault="00EE5860" w:rsidP="00BB0E1F">
            <w:pPr>
              <w:pStyle w:val="TAC"/>
              <w:rPr>
                <w:lang w:val="fr-FR" w:eastAsia="zh-CN"/>
              </w:rPr>
            </w:pPr>
            <w:r w:rsidRPr="00441CD0">
              <w:t>Network Instance</w:t>
            </w:r>
          </w:p>
        </w:tc>
      </w:tr>
    </w:tbl>
    <w:p w14:paraId="4F8E5FE6" w14:textId="77777777" w:rsidR="00EE5860" w:rsidRDefault="00EE5860" w:rsidP="00EE5860"/>
    <w:p w14:paraId="2401DCCA" w14:textId="77777777" w:rsidR="00EE5860" w:rsidRPr="00441CD0" w:rsidRDefault="00EE5860" w:rsidP="00EE5860">
      <w:pPr>
        <w:pStyle w:val="TH"/>
        <w:rPr>
          <w:lang w:val="en-US"/>
        </w:rPr>
      </w:pPr>
      <w:r w:rsidRPr="00441CD0">
        <w:t>Table 7.5.2.2-</w:t>
      </w:r>
      <w:r>
        <w:t>6</w:t>
      </w:r>
      <w:r w:rsidRPr="00441CD0">
        <w:t xml:space="preserve">: </w:t>
      </w:r>
      <w:r>
        <w:rPr>
          <w:lang w:val="de-DE" w:eastAsia="zh-CN"/>
        </w:rPr>
        <w:t>Transport Delay Reporting</w:t>
      </w:r>
      <w:r w:rsidRPr="00441CD0">
        <w:rPr>
          <w:lang w:val="en-US"/>
        </w:rPr>
        <w:t xml:space="preserve"> IE</w:t>
      </w:r>
      <w:r w:rsidRPr="00441CD0">
        <w:t xml:space="preserve"> in </w:t>
      </w:r>
      <w:r>
        <w:t>Create PDR IE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5FC871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67FE9E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43C34EE"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34C7605C" w14:textId="77777777" w:rsidR="00EE5860" w:rsidRPr="00441CD0" w:rsidRDefault="00EE5860" w:rsidP="00BB0E1F">
            <w:pPr>
              <w:pStyle w:val="TAC"/>
              <w:rPr>
                <w:lang w:val="de-DE" w:eastAsia="zh-CN"/>
              </w:rPr>
            </w:pPr>
            <w:r>
              <w:rPr>
                <w:lang w:val="de-DE" w:eastAsia="zh-CN"/>
              </w:rPr>
              <w:t>Transport Delay Reporting</w:t>
            </w:r>
            <w:r w:rsidRPr="00441CD0">
              <w:rPr>
                <w:lang w:val="de-DE" w:eastAsia="zh-CN"/>
              </w:rPr>
              <w:t xml:space="preserve"> IE Type = </w:t>
            </w:r>
            <w:r>
              <w:rPr>
                <w:lang w:val="de-DE" w:eastAsia="zh-CN"/>
              </w:rPr>
              <w:t>271</w:t>
            </w:r>
            <w:r w:rsidRPr="00441CD0">
              <w:rPr>
                <w:lang w:val="de-DE" w:eastAsia="zh-CN"/>
              </w:rPr>
              <w:t xml:space="preserve"> (decimal)</w:t>
            </w:r>
          </w:p>
        </w:tc>
      </w:tr>
      <w:tr w:rsidR="00EE5860" w:rsidRPr="00441CD0" w14:paraId="218E5C3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B17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D6C379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1B9E4373" w14:textId="77777777" w:rsidR="00EE5860" w:rsidRPr="00441CD0" w:rsidRDefault="00EE5860" w:rsidP="00BB0E1F">
            <w:pPr>
              <w:pStyle w:val="TAC"/>
              <w:rPr>
                <w:lang w:val="fr-FR"/>
              </w:rPr>
            </w:pPr>
            <w:r w:rsidRPr="00441CD0">
              <w:rPr>
                <w:lang w:val="fr-FR"/>
              </w:rPr>
              <w:t>Length = n</w:t>
            </w:r>
          </w:p>
        </w:tc>
      </w:tr>
      <w:tr w:rsidR="00EE5860" w:rsidRPr="00441CD0" w14:paraId="3CEA424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D7437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E7DE4E0"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C22E6E"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5A7C0F9F"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470228C" w14:textId="77777777" w:rsidR="00EE5860" w:rsidRPr="00441CD0" w:rsidRDefault="00EE5860" w:rsidP="00BB0E1F">
            <w:pPr>
              <w:pStyle w:val="TAH"/>
              <w:rPr>
                <w:lang w:val="fr-FR"/>
              </w:rPr>
            </w:pPr>
            <w:r w:rsidRPr="00441CD0">
              <w:rPr>
                <w:lang w:val="fr-FR"/>
              </w:rPr>
              <w:t>IE Type</w:t>
            </w:r>
          </w:p>
        </w:tc>
      </w:tr>
      <w:tr w:rsidR="00EE5860" w:rsidRPr="00441CD0" w14:paraId="3CDC1E7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1FC98F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28453E1"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992C205"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E2A1E2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0D3539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63AEC7A"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1D8EBA45"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78CBA84" w14:textId="77777777" w:rsidR="00EE5860" w:rsidRPr="00441CD0" w:rsidRDefault="00EE5860" w:rsidP="00BB0E1F">
            <w:pPr>
              <w:spacing w:after="0"/>
              <w:rPr>
                <w:rFonts w:ascii="Arial" w:hAnsi="Arial"/>
                <w:b/>
                <w:sz w:val="18"/>
                <w:lang w:val="fr-FR"/>
              </w:rPr>
            </w:pPr>
          </w:p>
        </w:tc>
      </w:tr>
      <w:tr w:rsidR="00EE5860" w:rsidRPr="00441CD0" w14:paraId="181CFA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3888946" w14:textId="77777777" w:rsidR="00EE5860" w:rsidRPr="00441CD0" w:rsidRDefault="00EE5860" w:rsidP="00BB0E1F">
            <w:pPr>
              <w:pStyle w:val="TAL"/>
            </w:pPr>
            <w:r>
              <w:t>Preceding UL GTP-U Peer</w:t>
            </w:r>
          </w:p>
        </w:tc>
        <w:tc>
          <w:tcPr>
            <w:tcW w:w="336" w:type="dxa"/>
            <w:tcBorders>
              <w:top w:val="single" w:sz="4" w:space="0" w:color="auto"/>
              <w:left w:val="single" w:sz="4" w:space="0" w:color="auto"/>
              <w:bottom w:val="single" w:sz="4" w:space="0" w:color="auto"/>
              <w:right w:val="single" w:sz="4" w:space="0" w:color="auto"/>
            </w:tcBorders>
            <w:hideMark/>
          </w:tcPr>
          <w:p w14:paraId="0807336D"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74C8CC8" w14:textId="77777777" w:rsidR="00EE5860" w:rsidRPr="00441CD0" w:rsidRDefault="00EE5860" w:rsidP="00BB0E1F">
            <w:pPr>
              <w:pStyle w:val="TAL"/>
              <w:rPr>
                <w:szCs w:val="18"/>
                <w:lang w:val="en-US" w:eastAsia="zh-CN"/>
              </w:rPr>
            </w:pPr>
            <w:r w:rsidRPr="00441CD0">
              <w:rPr>
                <w:szCs w:val="18"/>
                <w:lang w:val="en-US" w:eastAsia="zh-CN"/>
              </w:rPr>
              <w:t xml:space="preserve">This IE shall identify the </w:t>
            </w:r>
            <w:r>
              <w:rPr>
                <w:szCs w:val="18"/>
                <w:lang w:val="en-US" w:eastAsia="zh-CN"/>
              </w:rPr>
              <w:t>preceding UL GTP-U peer.</w:t>
            </w:r>
          </w:p>
          <w:p w14:paraId="6EC18043"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0627F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C61B2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40B6ED9"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65A8349A"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0F6D383" w14:textId="77777777" w:rsidR="00EE5860" w:rsidRPr="00441CD0" w:rsidRDefault="00EE5860" w:rsidP="00BB0E1F">
            <w:pPr>
              <w:pStyle w:val="TAC"/>
              <w:rPr>
                <w:lang w:val="fr-FR"/>
              </w:rPr>
            </w:pPr>
            <w:r>
              <w:t>Remote GTP-U Peer</w:t>
            </w:r>
          </w:p>
        </w:tc>
      </w:tr>
      <w:tr w:rsidR="00EE5860" w:rsidRPr="00441CD0" w14:paraId="6CA92E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CB2C2E" w14:textId="77777777" w:rsidR="00EE5860" w:rsidRDefault="00EE5860" w:rsidP="00BB0E1F">
            <w:pPr>
              <w:pStyle w:val="TAL"/>
            </w:pPr>
            <w:r>
              <w:t>DSCP</w:t>
            </w:r>
          </w:p>
        </w:tc>
        <w:tc>
          <w:tcPr>
            <w:tcW w:w="336" w:type="dxa"/>
            <w:tcBorders>
              <w:top w:val="single" w:sz="4" w:space="0" w:color="auto"/>
              <w:left w:val="single" w:sz="4" w:space="0" w:color="auto"/>
              <w:bottom w:val="single" w:sz="4" w:space="0" w:color="auto"/>
              <w:right w:val="single" w:sz="4" w:space="0" w:color="auto"/>
            </w:tcBorders>
          </w:tcPr>
          <w:p w14:paraId="4F6A9CB1" w14:textId="77777777" w:rsidR="00EE5860" w:rsidRPr="00441CD0" w:rsidRDefault="00EE5860" w:rsidP="00BB0E1F">
            <w:pPr>
              <w:pStyle w:val="TAL"/>
              <w:jc w:val="center"/>
              <w:rPr>
                <w:szCs w:val="18"/>
                <w:lang w:val="fr-FR"/>
              </w:rPr>
            </w:pPr>
            <w:r>
              <w:rPr>
                <w:szCs w:val="18"/>
                <w:lang w:val="fr-FR"/>
              </w:rPr>
              <w:t>O</w:t>
            </w:r>
          </w:p>
        </w:tc>
        <w:tc>
          <w:tcPr>
            <w:tcW w:w="4670" w:type="dxa"/>
            <w:tcBorders>
              <w:top w:val="single" w:sz="4" w:space="0" w:color="auto"/>
              <w:left w:val="single" w:sz="4" w:space="0" w:color="auto"/>
              <w:bottom w:val="single" w:sz="4" w:space="0" w:color="auto"/>
              <w:right w:val="single" w:sz="4" w:space="0" w:color="auto"/>
            </w:tcBorders>
          </w:tcPr>
          <w:p w14:paraId="480A086E" w14:textId="77777777" w:rsidR="00EE5860" w:rsidRPr="00441CD0" w:rsidRDefault="00EE5860" w:rsidP="00BB0E1F">
            <w:pPr>
              <w:pStyle w:val="TAL"/>
              <w:rPr>
                <w:szCs w:val="18"/>
                <w:lang w:val="en-US" w:eastAsia="zh-CN"/>
              </w:rPr>
            </w:pPr>
            <w:r>
              <w:rPr>
                <w:szCs w:val="18"/>
                <w:lang w:val="en-US" w:eastAsia="zh-CN"/>
              </w:rPr>
              <w:t>If present, this IE shall contain the DSCP to use to measure the GTP-U path delay with the preceding UL GTP-U peer.</w:t>
            </w:r>
          </w:p>
        </w:tc>
        <w:tc>
          <w:tcPr>
            <w:tcW w:w="370" w:type="dxa"/>
            <w:tcBorders>
              <w:top w:val="single" w:sz="4" w:space="0" w:color="auto"/>
              <w:left w:val="single" w:sz="4" w:space="0" w:color="auto"/>
              <w:bottom w:val="single" w:sz="4" w:space="0" w:color="auto"/>
              <w:right w:val="single" w:sz="4" w:space="0" w:color="auto"/>
            </w:tcBorders>
          </w:tcPr>
          <w:p w14:paraId="43F2491D"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0EBBF9E"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2F22E153" w14:textId="77777777" w:rsidR="00EE5860" w:rsidRPr="00C65B80" w:rsidRDefault="00EE5860" w:rsidP="00BB0E1F">
            <w:pPr>
              <w:pStyle w:val="TAC"/>
              <w:rPr>
                <w:lang w:val="en-US"/>
              </w:rPr>
            </w:pPr>
            <w:r>
              <w:rPr>
                <w:lang w:val="en-US"/>
              </w:rPr>
              <w:t>-</w:t>
            </w:r>
          </w:p>
        </w:tc>
        <w:tc>
          <w:tcPr>
            <w:tcW w:w="400" w:type="dxa"/>
            <w:tcBorders>
              <w:top w:val="single" w:sz="4" w:space="0" w:color="auto"/>
              <w:left w:val="single" w:sz="4" w:space="0" w:color="auto"/>
              <w:bottom w:val="single" w:sz="4" w:space="0" w:color="auto"/>
              <w:right w:val="single" w:sz="4" w:space="0" w:color="auto"/>
            </w:tcBorders>
          </w:tcPr>
          <w:p w14:paraId="682AE738" w14:textId="77777777" w:rsidR="00EE5860" w:rsidRPr="00441CD0" w:rsidRDefault="00EE5860" w:rsidP="00BB0E1F">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0F546C7" w14:textId="77777777" w:rsidR="00EE5860" w:rsidRDefault="00EE5860" w:rsidP="00BB0E1F">
            <w:pPr>
              <w:pStyle w:val="TAC"/>
            </w:pPr>
            <w:r w:rsidRPr="00441CD0">
              <w:t>Transport Level Marking</w:t>
            </w:r>
          </w:p>
        </w:tc>
      </w:tr>
    </w:tbl>
    <w:p w14:paraId="316FF897" w14:textId="77777777" w:rsidR="00EE5860" w:rsidRPr="00441CD0" w:rsidRDefault="00EE5860" w:rsidP="00EE5860"/>
    <w:p w14:paraId="2FA0819D" w14:textId="77777777" w:rsidR="00EE5860" w:rsidRPr="00441CD0" w:rsidRDefault="00EE5860" w:rsidP="00EE5860">
      <w:pPr>
        <w:pStyle w:val="Heading4"/>
        <w:rPr>
          <w:lang w:eastAsia="zh-CN"/>
        </w:rPr>
      </w:pPr>
      <w:bookmarkStart w:id="4014" w:name="_Toc19717286"/>
      <w:bookmarkStart w:id="4015" w:name="_Toc27490776"/>
      <w:bookmarkStart w:id="4016" w:name="_Toc27557069"/>
      <w:bookmarkStart w:id="4017" w:name="_Toc27723986"/>
      <w:bookmarkStart w:id="4018" w:name="_Toc36031058"/>
      <w:bookmarkStart w:id="4019" w:name="_Toc36042978"/>
      <w:bookmarkStart w:id="4020" w:name="_Toc36814303"/>
      <w:bookmarkStart w:id="4021" w:name="_Toc44689157"/>
      <w:bookmarkStart w:id="4022" w:name="_Toc44923911"/>
      <w:bookmarkStart w:id="4023" w:name="_Toc51860881"/>
      <w:bookmarkStart w:id="4024" w:name="_Toc57930652"/>
      <w:bookmarkStart w:id="4025" w:name="_Toc57931282"/>
      <w:bookmarkStart w:id="4026" w:name="_Toc67499674"/>
      <w:r w:rsidRPr="00441CD0">
        <w:t>7.5.2.3</w:t>
      </w:r>
      <w:r w:rsidRPr="00441CD0">
        <w:tab/>
        <w:t>Create FAR</w:t>
      </w:r>
      <w:r w:rsidRPr="00441CD0">
        <w:rPr>
          <w:lang w:val="en-US"/>
        </w:rPr>
        <w:t xml:space="preserve"> IE</w:t>
      </w:r>
      <w:r w:rsidRPr="00441CD0">
        <w:t xml:space="preserve"> within PFCP Session Establishment Request</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3B9925D3" w14:textId="77777777" w:rsidR="00EE5860" w:rsidRPr="00441CD0" w:rsidRDefault="00EE5860" w:rsidP="00EE5860">
      <w:r w:rsidRPr="00441CD0">
        <w:t xml:space="preserve">The </w:t>
      </w:r>
      <w:r w:rsidRPr="00441CD0">
        <w:rPr>
          <w:lang w:val="en-US"/>
        </w:rPr>
        <w:t xml:space="preserve">Create </w:t>
      </w:r>
      <w:r w:rsidRPr="00441CD0">
        <w:t>FAR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7.5.2.3-1</w:t>
      </w:r>
      <w:r w:rsidRPr="00441CD0">
        <w:rPr>
          <w:lang w:eastAsia="ja-JP"/>
        </w:rPr>
        <w:t>.</w:t>
      </w:r>
    </w:p>
    <w:p w14:paraId="7D4CD58F" w14:textId="77777777" w:rsidR="00EE5860" w:rsidRPr="00441CD0" w:rsidRDefault="00EE5860" w:rsidP="00EE5860">
      <w:pPr>
        <w:pStyle w:val="TH"/>
        <w:rPr>
          <w:lang w:val="en-US"/>
        </w:rPr>
      </w:pPr>
      <w:r w:rsidRPr="00441CD0">
        <w:t>Table 7.5.2.3-1: Create FAR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9B0D86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7A9BAD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571DFE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CA6E520" w14:textId="77777777" w:rsidR="00EE5860" w:rsidRPr="00441CD0" w:rsidRDefault="00EE5860" w:rsidP="00BB0E1F">
            <w:pPr>
              <w:pStyle w:val="TAC"/>
            </w:pPr>
            <w:r w:rsidRPr="00441CD0">
              <w:rPr>
                <w:szCs w:val="18"/>
              </w:rPr>
              <w:t xml:space="preserve">Create </w:t>
            </w:r>
            <w:r w:rsidRPr="00441CD0">
              <w:t xml:space="preserve">FAR </w:t>
            </w:r>
            <w:r w:rsidRPr="00441CD0">
              <w:rPr>
                <w:lang w:val="en-US"/>
              </w:rPr>
              <w:t>IE Type = 3 (decimal)</w:t>
            </w:r>
          </w:p>
        </w:tc>
      </w:tr>
      <w:tr w:rsidR="00EE5860" w:rsidRPr="00441CD0" w14:paraId="3EB3267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06B218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8F28C77"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C038932" w14:textId="77777777" w:rsidR="00EE5860" w:rsidRPr="00441CD0" w:rsidRDefault="00EE5860" w:rsidP="00BB0E1F">
            <w:pPr>
              <w:pStyle w:val="TAC"/>
            </w:pPr>
            <w:r w:rsidRPr="00441CD0">
              <w:t>Length = n</w:t>
            </w:r>
          </w:p>
        </w:tc>
      </w:tr>
      <w:tr w:rsidR="00EE5860" w:rsidRPr="00441CD0" w14:paraId="47E9910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9D6B0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C472DE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1B80E3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D0743E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AC3E308" w14:textId="77777777" w:rsidR="00EE5860" w:rsidRPr="00441CD0" w:rsidRDefault="00EE5860" w:rsidP="00BB0E1F">
            <w:pPr>
              <w:pStyle w:val="TAH"/>
            </w:pPr>
            <w:r w:rsidRPr="00441CD0">
              <w:t>IE Type</w:t>
            </w:r>
          </w:p>
        </w:tc>
      </w:tr>
      <w:tr w:rsidR="00EE5860" w:rsidRPr="00441CD0" w14:paraId="0AD18B5D"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66CD12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7A1377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EDA7A3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8F9F0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6D4533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A893B0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DA9368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F9ED154" w14:textId="77777777" w:rsidR="00EE5860" w:rsidRPr="00441CD0" w:rsidRDefault="00EE5860" w:rsidP="00BB0E1F">
            <w:pPr>
              <w:spacing w:after="0"/>
              <w:rPr>
                <w:rFonts w:ascii="Arial" w:hAnsi="Arial"/>
                <w:b/>
                <w:sz w:val="18"/>
                <w:lang w:val="x-none"/>
              </w:rPr>
            </w:pPr>
          </w:p>
        </w:tc>
      </w:tr>
      <w:tr w:rsidR="00EE5860" w:rsidRPr="00441CD0" w14:paraId="2CC5940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3DC2E67" w14:textId="77777777" w:rsidR="00EE5860" w:rsidRPr="00441CD0" w:rsidRDefault="00EE5860" w:rsidP="00BB0E1F">
            <w:pPr>
              <w:pStyle w:val="TAL"/>
            </w:pPr>
            <w:r w:rsidRPr="00441CD0">
              <w:lastRenderedPageBreak/>
              <w:t>FAR ID</w:t>
            </w:r>
          </w:p>
        </w:tc>
        <w:tc>
          <w:tcPr>
            <w:tcW w:w="336" w:type="dxa"/>
            <w:tcBorders>
              <w:top w:val="single" w:sz="4" w:space="0" w:color="auto"/>
              <w:left w:val="single" w:sz="4" w:space="0" w:color="auto"/>
              <w:bottom w:val="single" w:sz="4" w:space="0" w:color="auto"/>
              <w:right w:val="single" w:sz="4" w:space="0" w:color="auto"/>
            </w:tcBorders>
            <w:hideMark/>
          </w:tcPr>
          <w:p w14:paraId="50ECE10F"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2A82ECC5" w14:textId="77777777" w:rsidR="00EE5860" w:rsidRPr="00441CD0" w:rsidRDefault="00EE5860" w:rsidP="00BB0E1F">
            <w:pPr>
              <w:pStyle w:val="TAL"/>
            </w:pPr>
            <w:r w:rsidRPr="00441CD0">
              <w:t>This IE shall uniquely identify the FAR among all the FARs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BC1FFC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C7D862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9137F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C49A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4438157" w14:textId="77777777" w:rsidR="00EE5860" w:rsidRPr="00441CD0" w:rsidRDefault="00EE5860" w:rsidP="00BB0E1F">
            <w:pPr>
              <w:pStyle w:val="TAC"/>
            </w:pPr>
            <w:r w:rsidRPr="00441CD0">
              <w:t>FAR ID</w:t>
            </w:r>
          </w:p>
        </w:tc>
      </w:tr>
      <w:tr w:rsidR="00EE5860" w:rsidRPr="00441CD0" w14:paraId="6135364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2CC13C7" w14:textId="77777777" w:rsidR="00EE5860" w:rsidRPr="00441CD0" w:rsidRDefault="00EE5860" w:rsidP="00BB0E1F">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14:paraId="5A1F8738" w14:textId="77777777" w:rsidR="00EE5860" w:rsidRPr="00441CD0" w:rsidRDefault="00EE5860" w:rsidP="00BB0E1F">
            <w:pPr>
              <w:pStyle w:val="TAL"/>
              <w:jc w:val="center"/>
              <w:rPr>
                <w:rFonts w:eastAsia="SimSun"/>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06934597" w14:textId="77777777" w:rsidR="00EE5860" w:rsidRPr="00441CD0" w:rsidRDefault="00EE5860" w:rsidP="00BB0E1F">
            <w:pPr>
              <w:pStyle w:val="TAL"/>
            </w:pPr>
            <w:r w:rsidRPr="00441CD0">
              <w:rPr>
                <w:szCs w:val="18"/>
              </w:rPr>
              <w:t>This IE shall</w:t>
            </w:r>
            <w:r w:rsidRPr="00441CD0">
              <w:rPr>
                <w:lang w:val="en-US"/>
              </w:rPr>
              <w:t xml:space="preserve"> indicate the action to apply to the packets, See clauses 5.2.1 and 5.2.3.</w:t>
            </w:r>
          </w:p>
        </w:tc>
        <w:tc>
          <w:tcPr>
            <w:tcW w:w="370" w:type="dxa"/>
            <w:tcBorders>
              <w:top w:val="single" w:sz="4" w:space="0" w:color="auto"/>
              <w:left w:val="single" w:sz="4" w:space="0" w:color="auto"/>
              <w:bottom w:val="single" w:sz="4" w:space="0" w:color="auto"/>
              <w:right w:val="single" w:sz="4" w:space="0" w:color="auto"/>
            </w:tcBorders>
            <w:hideMark/>
          </w:tcPr>
          <w:p w14:paraId="5AE167F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5DDB0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A857C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C955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3AAE15" w14:textId="77777777" w:rsidR="00EE5860" w:rsidRPr="00441CD0" w:rsidRDefault="00EE5860" w:rsidP="00BB0E1F">
            <w:pPr>
              <w:pStyle w:val="TAC"/>
            </w:pPr>
            <w:r w:rsidRPr="00441CD0">
              <w:t>Apply Action</w:t>
            </w:r>
          </w:p>
        </w:tc>
      </w:tr>
      <w:tr w:rsidR="00EE5860" w:rsidRPr="00441CD0" w14:paraId="6394711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0ACD8" w14:textId="77777777" w:rsidR="00EE5860" w:rsidRPr="00441CD0" w:rsidRDefault="00EE5860" w:rsidP="00BB0E1F">
            <w:pPr>
              <w:pStyle w:val="TAL"/>
            </w:pPr>
            <w:r w:rsidRPr="00441CD0">
              <w:t xml:space="preserve">Forwarding </w:t>
            </w:r>
            <w:r w:rsidRPr="00441CD0">
              <w:rPr>
                <w:lang w:val="sv-SE"/>
              </w:rPr>
              <w:t>P</w:t>
            </w:r>
            <w:r w:rsidRPr="00441CD0">
              <w:t>arameters</w:t>
            </w:r>
          </w:p>
        </w:tc>
        <w:tc>
          <w:tcPr>
            <w:tcW w:w="336" w:type="dxa"/>
            <w:tcBorders>
              <w:top w:val="single" w:sz="4" w:space="0" w:color="auto"/>
              <w:left w:val="single" w:sz="4" w:space="0" w:color="auto"/>
              <w:bottom w:val="single" w:sz="4" w:space="0" w:color="auto"/>
              <w:right w:val="single" w:sz="4" w:space="0" w:color="auto"/>
            </w:tcBorders>
            <w:hideMark/>
          </w:tcPr>
          <w:p w14:paraId="6AA3ACE3" w14:textId="77777777" w:rsidR="00EE5860" w:rsidRPr="00441CD0" w:rsidRDefault="00EE5860" w:rsidP="00BB0E1F">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14:paraId="242C792D" w14:textId="77777777" w:rsidR="00EE5860" w:rsidRPr="00441CD0" w:rsidRDefault="00EE5860" w:rsidP="00BB0E1F">
            <w:pPr>
              <w:pStyle w:val="TAL"/>
              <w:rPr>
                <w:lang w:val="x-none"/>
              </w:rPr>
            </w:pPr>
            <w:r w:rsidRPr="00441CD0">
              <w:t>This IE shall be present when the Apply Action requests the packets to be forwarded. It may be present otherwise.</w:t>
            </w:r>
          </w:p>
          <w:p w14:paraId="59317EB9" w14:textId="77777777" w:rsidR="00EE5860" w:rsidRPr="00441CD0" w:rsidRDefault="00EE5860" w:rsidP="00BB0E1F">
            <w:pPr>
              <w:pStyle w:val="TAL"/>
            </w:pPr>
          </w:p>
          <w:p w14:paraId="5AD77511" w14:textId="77777777" w:rsidR="00EE5860" w:rsidRPr="00441CD0" w:rsidRDefault="00EE5860" w:rsidP="00BB0E1F">
            <w:pPr>
              <w:pStyle w:val="TAL"/>
            </w:pPr>
            <w:r w:rsidRPr="00441CD0">
              <w:t>When present, this IE shall contain the forwarding instructions to be applied by the UP function when the Apply Action requests the packets to be forwarded.</w:t>
            </w:r>
          </w:p>
          <w:p w14:paraId="16B302AB" w14:textId="77777777" w:rsidR="00EE5860" w:rsidRPr="00441CD0" w:rsidRDefault="00EE5860" w:rsidP="00BB0E1F">
            <w:pPr>
              <w:pStyle w:val="TAL"/>
              <w:rPr>
                <w:szCs w:val="18"/>
              </w:rPr>
            </w:pPr>
            <w:r w:rsidRPr="00441CD0">
              <w:rPr>
                <w:lang w:eastAsia="zh-CN"/>
              </w:rPr>
              <w:t xml:space="preserve">See </w:t>
            </w:r>
            <w:r w:rsidRPr="00441CD0">
              <w:t>table 7.5.2.3-</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6C7A066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484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57279A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B1B3D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4E07F8" w14:textId="77777777" w:rsidR="00EE5860" w:rsidRPr="00441CD0" w:rsidRDefault="00EE5860" w:rsidP="00BB0E1F">
            <w:pPr>
              <w:pStyle w:val="TAC"/>
            </w:pPr>
            <w:r w:rsidRPr="00441CD0">
              <w:t>Forwarding Parameters</w:t>
            </w:r>
          </w:p>
        </w:tc>
      </w:tr>
      <w:tr w:rsidR="00EE5860" w:rsidRPr="00441CD0" w14:paraId="4719D4E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0C42BF8" w14:textId="77777777" w:rsidR="00EE5860" w:rsidRPr="00441CD0" w:rsidRDefault="00EE5860" w:rsidP="00BB0E1F">
            <w:pPr>
              <w:pStyle w:val="TAL"/>
            </w:pPr>
            <w:r w:rsidRPr="00441CD0">
              <w:t xml:space="preserve">Duplicating </w:t>
            </w:r>
            <w:r w:rsidRPr="00441CD0">
              <w:rPr>
                <w:lang w:val="sv-SE"/>
              </w:rPr>
              <w:t>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10D7B00C" w14:textId="77777777" w:rsidR="00EE5860" w:rsidRPr="00441CD0" w:rsidRDefault="00EE5860" w:rsidP="00BB0E1F">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14:paraId="3D8985DD" w14:textId="77777777" w:rsidR="00EE5860" w:rsidRPr="00441CD0" w:rsidRDefault="00EE5860" w:rsidP="00BB0E1F">
            <w:pPr>
              <w:pStyle w:val="TAL"/>
              <w:rPr>
                <w:lang w:val="x-none"/>
              </w:rPr>
            </w:pPr>
            <w:r w:rsidRPr="00441CD0">
              <w:t>This IE shall be present when the Apply Action requests the packets to be duplicated. It may be present otherwise.</w:t>
            </w:r>
          </w:p>
          <w:p w14:paraId="5FE15064" w14:textId="77777777" w:rsidR="00EE5860" w:rsidRPr="00441CD0" w:rsidRDefault="00EE5860" w:rsidP="00BB0E1F">
            <w:pPr>
              <w:pStyle w:val="TAL"/>
            </w:pPr>
          </w:p>
          <w:p w14:paraId="61D5F5C0" w14:textId="77777777" w:rsidR="00EE5860" w:rsidRPr="00441CD0" w:rsidRDefault="00EE5860" w:rsidP="00BB0E1F">
            <w:pPr>
              <w:pStyle w:val="TAL"/>
            </w:pPr>
            <w:r w:rsidRPr="00441CD0">
              <w:t>When present, this IE shall contain the forwarding instructions to be applied by the UP function for the traffic to be duplicated, when the Apply Action requests the packets to be duplicated.</w:t>
            </w:r>
          </w:p>
          <w:p w14:paraId="6841B664" w14:textId="77777777" w:rsidR="00EE5860" w:rsidRPr="00441CD0" w:rsidRDefault="00EE5860" w:rsidP="00BB0E1F">
            <w:pPr>
              <w:pStyle w:val="TAL"/>
            </w:pPr>
          </w:p>
          <w:p w14:paraId="3BFF0CE5" w14:textId="77777777" w:rsidR="00EE5860" w:rsidRPr="00441CD0" w:rsidRDefault="00EE5860" w:rsidP="00BB0E1F">
            <w:pPr>
              <w:pStyle w:val="TAL"/>
              <w:rPr>
                <w:lang w:val="en-US" w:eastAsia="zh-CN"/>
              </w:rPr>
            </w:pPr>
            <w:r w:rsidRPr="00441CD0">
              <w:rPr>
                <w:lang w:eastAsia="zh-CN"/>
              </w:rPr>
              <w:t>Several IEs with the same IE type may be present to represent to duplicate the packets to different destinations. See NOTE 1.</w:t>
            </w:r>
          </w:p>
          <w:p w14:paraId="429E7C9E" w14:textId="77777777" w:rsidR="00EE5860" w:rsidRPr="00441CD0" w:rsidRDefault="00EE5860" w:rsidP="00BB0E1F">
            <w:pPr>
              <w:pStyle w:val="TAL"/>
              <w:rPr>
                <w:lang w:val="en-US"/>
              </w:rPr>
            </w:pPr>
          </w:p>
          <w:p w14:paraId="551F818E" w14:textId="77777777" w:rsidR="00EE5860" w:rsidRPr="00441CD0" w:rsidRDefault="00EE5860" w:rsidP="00BB0E1F">
            <w:pPr>
              <w:pStyle w:val="TAL"/>
              <w:rPr>
                <w:szCs w:val="18"/>
                <w:lang w:val="x-none"/>
              </w:rPr>
            </w:pPr>
            <w:r w:rsidRPr="00441CD0">
              <w:rPr>
                <w:lang w:eastAsia="zh-CN"/>
              </w:rPr>
              <w:t xml:space="preserve">See </w:t>
            </w:r>
            <w:r w:rsidRPr="00441CD0">
              <w:t>table 7.5.2.3-</w:t>
            </w:r>
            <w:r w:rsidRPr="00441CD0">
              <w:rPr>
                <w:lang w:val="de-DE"/>
              </w:rPr>
              <w:t>3</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4B9FB5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EC929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BFD3F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532836A"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E8628F" w14:textId="77777777" w:rsidR="00EE5860" w:rsidRPr="00441CD0" w:rsidRDefault="00EE5860" w:rsidP="00BB0E1F">
            <w:pPr>
              <w:pStyle w:val="TAC"/>
            </w:pPr>
            <w:r w:rsidRPr="00441CD0">
              <w:t>Duplicating Parameters</w:t>
            </w:r>
          </w:p>
        </w:tc>
      </w:tr>
      <w:tr w:rsidR="00EE5860" w:rsidRPr="00441CD0" w14:paraId="315222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5096A4C" w14:textId="77777777" w:rsidR="00EE5860" w:rsidRPr="00441CD0" w:rsidRDefault="00EE5860" w:rsidP="00BB0E1F">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153FD149" w14:textId="77777777" w:rsidR="00EE5860" w:rsidRPr="00441CD0" w:rsidRDefault="00EE5860" w:rsidP="00BB0E1F">
            <w:pPr>
              <w:pStyle w:val="TAL"/>
              <w:jc w:val="center"/>
              <w:rPr>
                <w:szCs w:val="18"/>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hideMark/>
          </w:tcPr>
          <w:p w14:paraId="4C4C91AB" w14:textId="77777777" w:rsidR="00EE5860" w:rsidRPr="00441CD0" w:rsidRDefault="00EE5860" w:rsidP="00BB0E1F">
            <w:pPr>
              <w:pStyle w:val="TAL"/>
              <w:rPr>
                <w:lang w:val="x-none"/>
              </w:rPr>
            </w:pPr>
            <w:r w:rsidRPr="00441CD0">
              <w:t xml:space="preserve">When present, this IE shall contain the BAR ID of the BAR defining the buffering instructions to be applied by the UP function when the Apply Action requests the packets to be buffered. </w:t>
            </w:r>
          </w:p>
        </w:tc>
        <w:tc>
          <w:tcPr>
            <w:tcW w:w="370" w:type="dxa"/>
            <w:tcBorders>
              <w:top w:val="single" w:sz="4" w:space="0" w:color="auto"/>
              <w:left w:val="single" w:sz="4" w:space="0" w:color="auto"/>
              <w:bottom w:val="single" w:sz="4" w:space="0" w:color="auto"/>
              <w:right w:val="single" w:sz="4" w:space="0" w:color="auto"/>
            </w:tcBorders>
            <w:hideMark/>
          </w:tcPr>
          <w:p w14:paraId="307D37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B9611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8CF1A6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C34DA33"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A3CF3D" w14:textId="77777777" w:rsidR="00EE5860" w:rsidRPr="00441CD0" w:rsidRDefault="00EE5860" w:rsidP="00BB0E1F">
            <w:pPr>
              <w:pStyle w:val="TAC"/>
              <w:rPr>
                <w:lang w:val="de-DE"/>
              </w:rPr>
            </w:pPr>
            <w:r w:rsidRPr="00441CD0">
              <w:rPr>
                <w:lang w:val="de-DE"/>
              </w:rPr>
              <w:t>BAR ID</w:t>
            </w:r>
          </w:p>
        </w:tc>
      </w:tr>
      <w:tr w:rsidR="00EE5860" w:rsidRPr="00441CD0" w14:paraId="1998F7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706B781" w14:textId="77777777" w:rsidR="00EE5860" w:rsidRPr="00441CD0" w:rsidRDefault="00EE5860" w:rsidP="00BB0E1F">
            <w:pPr>
              <w:pStyle w:val="TAL"/>
              <w:rPr>
                <w:lang w:val="de-DE" w:eastAsia="zh-CN"/>
              </w:rPr>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17BA9ADF" w14:textId="77777777" w:rsidR="00EE5860" w:rsidRPr="00441CD0" w:rsidRDefault="00EE5860" w:rsidP="00BB0E1F">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6CD409AB" w14:textId="77777777" w:rsidR="00EE5860" w:rsidRPr="00441CD0" w:rsidRDefault="00EE5860" w:rsidP="00BB0E1F">
            <w:pPr>
              <w:pStyle w:val="TAL"/>
            </w:pPr>
            <w:r w:rsidRPr="00441CD0">
              <w:t>This IE shall be present when the Apply Action requests the packets to be duplicated for redundant transmission and the Forwarding Parameters IE is included. It may be present otherwise.</w:t>
            </w:r>
          </w:p>
          <w:p w14:paraId="1D83C8DA" w14:textId="77777777" w:rsidR="00EE5860" w:rsidRPr="00441CD0" w:rsidRDefault="00EE5860" w:rsidP="00BB0E1F">
            <w:pPr>
              <w:pStyle w:val="TAL"/>
            </w:pPr>
          </w:p>
          <w:p w14:paraId="63BD240B" w14:textId="77777777" w:rsidR="00EE5860" w:rsidRPr="00441CD0" w:rsidRDefault="00EE5860" w:rsidP="00BB0E1F">
            <w:pPr>
              <w:pStyle w:val="TAL"/>
            </w:pPr>
            <w:r w:rsidRPr="00441CD0">
              <w:t>When present, this IE shall contain the forwarding instructions to be applied by the UP function for the traffic to be duplicated, when the Apply Action requests the packets to be duplicated for redundant transmission. Except for the parameters included in the Redundant Transmission Parameters IE, the duplicated packets shall apply the same parameters as those indicated in the Forwarding Parameters IE.</w:t>
            </w:r>
          </w:p>
          <w:p w14:paraId="6A1C9375" w14:textId="77777777" w:rsidR="00EE5860" w:rsidRPr="00441CD0" w:rsidRDefault="00EE5860" w:rsidP="00BB0E1F">
            <w:pPr>
              <w:pStyle w:val="TAL"/>
            </w:pPr>
          </w:p>
          <w:p w14:paraId="6551EB0F" w14:textId="77777777" w:rsidR="00EE5860" w:rsidRPr="00441CD0" w:rsidRDefault="00EE5860" w:rsidP="00BB0E1F">
            <w:pPr>
              <w:pStyle w:val="TAL"/>
            </w:pPr>
            <w:r w:rsidRPr="00441CD0">
              <w:t>See table</w:t>
            </w:r>
            <w:r>
              <w:t> </w:t>
            </w:r>
            <w:r w:rsidRPr="00441CD0">
              <w:t>7.5.2.3-4.</w:t>
            </w:r>
          </w:p>
        </w:tc>
        <w:tc>
          <w:tcPr>
            <w:tcW w:w="370" w:type="dxa"/>
            <w:tcBorders>
              <w:top w:val="single" w:sz="4" w:space="0" w:color="auto"/>
              <w:left w:val="single" w:sz="4" w:space="0" w:color="auto"/>
              <w:bottom w:val="single" w:sz="4" w:space="0" w:color="auto"/>
              <w:right w:val="single" w:sz="4" w:space="0" w:color="auto"/>
            </w:tcBorders>
          </w:tcPr>
          <w:p w14:paraId="12B38C7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0D1FBDC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15BFE591"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DD6AB96"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tcPr>
          <w:p w14:paraId="2F81975F" w14:textId="77777777" w:rsidR="00EE5860" w:rsidRPr="00441CD0" w:rsidRDefault="00EE5860" w:rsidP="00BB0E1F">
            <w:pPr>
              <w:pStyle w:val="TAC"/>
            </w:pPr>
            <w:r w:rsidRPr="00441CD0">
              <w:t xml:space="preserve">Redundant Transmission </w:t>
            </w:r>
            <w:r>
              <w:t xml:space="preserve">Forwarding </w:t>
            </w:r>
            <w:r w:rsidRPr="00441CD0">
              <w:t>Parameters</w:t>
            </w:r>
          </w:p>
        </w:tc>
      </w:tr>
      <w:tr w:rsidR="00EE5860" w:rsidRPr="00441CD0" w14:paraId="234095CB"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1C55D106" w14:textId="77777777" w:rsidR="00EE5860" w:rsidRPr="00441CD0" w:rsidRDefault="00EE5860" w:rsidP="00BB0E1F">
            <w:pPr>
              <w:pStyle w:val="TAN"/>
              <w:rPr>
                <w:lang w:val="x-none"/>
              </w:rPr>
            </w:pPr>
            <w:r w:rsidRPr="00441CD0">
              <w:t>NOTE 1:</w:t>
            </w:r>
            <w:r w:rsidRPr="00441CD0">
              <w:tab/>
              <w:t>The same user plane packets may be required, according to operator's policy and configuration, to be duplicated to different SX3LIFs.</w:t>
            </w:r>
          </w:p>
        </w:tc>
      </w:tr>
    </w:tbl>
    <w:p w14:paraId="7FBF5293" w14:textId="77777777" w:rsidR="00EE5860" w:rsidRPr="00441CD0" w:rsidRDefault="00EE5860" w:rsidP="00EE5860"/>
    <w:p w14:paraId="69CFDCB1" w14:textId="77777777" w:rsidR="00EE5860" w:rsidRPr="00441CD0" w:rsidRDefault="00EE5860" w:rsidP="00EE5860">
      <w:pPr>
        <w:pStyle w:val="TH"/>
        <w:rPr>
          <w:lang w:val="en-US"/>
        </w:rPr>
      </w:pPr>
      <w:r w:rsidRPr="00441CD0">
        <w:t>Table 7.5.2.3-2: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7C9E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65265E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21CA6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0233388" w14:textId="77777777" w:rsidR="00EE5860" w:rsidRPr="00441CD0" w:rsidRDefault="00EE5860" w:rsidP="00BB0E1F">
            <w:pPr>
              <w:pStyle w:val="TAC"/>
            </w:pPr>
            <w:r w:rsidRPr="00441CD0">
              <w:t xml:space="preserve">Forwarding Parameters </w:t>
            </w:r>
            <w:r w:rsidRPr="00441CD0">
              <w:rPr>
                <w:lang w:val="en-US"/>
              </w:rPr>
              <w:t>IE Type = 4 (decimal)</w:t>
            </w:r>
          </w:p>
        </w:tc>
      </w:tr>
      <w:tr w:rsidR="00EE5860" w:rsidRPr="00441CD0" w14:paraId="4D7D504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C8720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8CB4273"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8C0F4D4" w14:textId="77777777" w:rsidR="00EE5860" w:rsidRPr="00441CD0" w:rsidRDefault="00EE5860" w:rsidP="00BB0E1F">
            <w:pPr>
              <w:pStyle w:val="TAC"/>
            </w:pPr>
            <w:r w:rsidRPr="00441CD0">
              <w:t>Length = n</w:t>
            </w:r>
          </w:p>
        </w:tc>
      </w:tr>
      <w:tr w:rsidR="00EE5860" w:rsidRPr="00441CD0" w14:paraId="40F0452C"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7D2614"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2AC440"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2B7B62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CD4979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2C955E0" w14:textId="77777777" w:rsidR="00EE5860" w:rsidRPr="00441CD0" w:rsidRDefault="00EE5860" w:rsidP="00BB0E1F">
            <w:pPr>
              <w:pStyle w:val="TAH"/>
            </w:pPr>
            <w:r w:rsidRPr="00441CD0">
              <w:t>IE Type</w:t>
            </w:r>
          </w:p>
        </w:tc>
      </w:tr>
      <w:tr w:rsidR="00EE5860" w:rsidRPr="00441CD0" w14:paraId="14A1DE96"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C9A77C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CF31D5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5B93D9E"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E7D93E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2A056B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C2B9B1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FE9E82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7BBA2B" w14:textId="77777777" w:rsidR="00EE5860" w:rsidRPr="00441CD0" w:rsidRDefault="00EE5860" w:rsidP="00BB0E1F">
            <w:pPr>
              <w:spacing w:after="0"/>
              <w:rPr>
                <w:rFonts w:ascii="Arial" w:hAnsi="Arial"/>
                <w:b/>
                <w:sz w:val="18"/>
                <w:lang w:val="x-none"/>
              </w:rPr>
            </w:pPr>
          </w:p>
        </w:tc>
      </w:tr>
      <w:tr w:rsidR="00EE5860" w:rsidRPr="00441CD0" w14:paraId="69A68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4E79A" w14:textId="77777777" w:rsidR="00EE5860" w:rsidRPr="00441CD0" w:rsidRDefault="00EE5860" w:rsidP="00BB0E1F">
            <w:pPr>
              <w:pStyle w:val="TAL"/>
            </w:pPr>
            <w:r w:rsidRPr="00441CD0">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895C0E3"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741571F2" w14:textId="77777777" w:rsidR="00EE5860" w:rsidRPr="00441CD0" w:rsidRDefault="00EE5860" w:rsidP="00BB0E1F">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75C134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0A8EF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C8A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09979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091CE7" w14:textId="77777777" w:rsidR="00EE5860" w:rsidRPr="00441CD0" w:rsidRDefault="00EE5860" w:rsidP="00BB0E1F">
            <w:pPr>
              <w:pStyle w:val="TAC"/>
            </w:pPr>
            <w:r w:rsidRPr="00441CD0">
              <w:t>Destination Interface</w:t>
            </w:r>
          </w:p>
        </w:tc>
      </w:tr>
      <w:tr w:rsidR="00EE5860" w:rsidRPr="00441CD0" w14:paraId="5C4F37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5E59DAE" w14:textId="77777777" w:rsidR="00EE5860" w:rsidRPr="00441CD0" w:rsidRDefault="00EE5860" w:rsidP="00BB0E1F">
            <w:pPr>
              <w:pStyle w:val="TAL"/>
            </w:pPr>
            <w:r w:rsidRPr="00441CD0">
              <w:t xml:space="preserve">Network </w:t>
            </w:r>
            <w:r w:rsidRPr="00441CD0">
              <w:rPr>
                <w:lang w:val="de-DE"/>
              </w:rPr>
              <w:t>I</w:t>
            </w:r>
            <w:r w:rsidRPr="00441CD0">
              <w:t>nstance</w:t>
            </w:r>
          </w:p>
        </w:tc>
        <w:tc>
          <w:tcPr>
            <w:tcW w:w="336" w:type="dxa"/>
            <w:tcBorders>
              <w:top w:val="single" w:sz="4" w:space="0" w:color="auto"/>
              <w:left w:val="single" w:sz="4" w:space="0" w:color="auto"/>
              <w:bottom w:val="single" w:sz="4" w:space="0" w:color="auto"/>
              <w:right w:val="single" w:sz="4" w:space="0" w:color="auto"/>
            </w:tcBorders>
            <w:hideMark/>
          </w:tcPr>
          <w:p w14:paraId="44DEE963" w14:textId="77777777" w:rsidR="00EE5860" w:rsidRPr="00441CD0" w:rsidRDefault="00EE5860" w:rsidP="00BB0E1F">
            <w:pPr>
              <w:pStyle w:val="TAL"/>
              <w:jc w:val="center"/>
              <w:rPr>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36AC5840" w14:textId="77777777" w:rsidR="00EE5860" w:rsidRPr="00441CD0" w:rsidRDefault="00EE5860" w:rsidP="00BB0E1F">
            <w:pPr>
              <w:pStyle w:val="TAL"/>
            </w:pPr>
            <w:r w:rsidRPr="00441CD0">
              <w:rPr>
                <w:lang w:eastAsia="zh-CN"/>
              </w:rPr>
              <w:t>When present, this IE shall identify the Network instance towards which to send the outgoing packet. See NOTE 1.</w:t>
            </w:r>
          </w:p>
        </w:tc>
        <w:tc>
          <w:tcPr>
            <w:tcW w:w="370" w:type="dxa"/>
            <w:tcBorders>
              <w:top w:val="single" w:sz="4" w:space="0" w:color="auto"/>
              <w:left w:val="single" w:sz="4" w:space="0" w:color="auto"/>
              <w:bottom w:val="single" w:sz="4" w:space="0" w:color="auto"/>
              <w:right w:val="single" w:sz="4" w:space="0" w:color="auto"/>
            </w:tcBorders>
            <w:hideMark/>
          </w:tcPr>
          <w:p w14:paraId="0CC26E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183F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4C3CF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ACB1FD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91C569" w14:textId="77777777" w:rsidR="00EE5860" w:rsidRPr="00441CD0" w:rsidRDefault="00EE5860" w:rsidP="00BB0E1F">
            <w:pPr>
              <w:pStyle w:val="TAC"/>
              <w:rPr>
                <w:lang w:val="x-none"/>
              </w:rPr>
            </w:pPr>
            <w:r w:rsidRPr="00441CD0">
              <w:t>Network Instance</w:t>
            </w:r>
          </w:p>
        </w:tc>
      </w:tr>
      <w:tr w:rsidR="00EE5860" w:rsidRPr="00441CD0" w14:paraId="2EFE9C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0FC6D7" w14:textId="77777777" w:rsidR="00EE5860" w:rsidRPr="00441CD0" w:rsidRDefault="00EE5860" w:rsidP="00BB0E1F">
            <w:pPr>
              <w:pStyle w:val="TAL"/>
            </w:pPr>
            <w:r w:rsidRPr="00441CD0">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64C148E"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FBD3506" w14:textId="77777777" w:rsidR="00EE5860" w:rsidRPr="00441CD0" w:rsidRDefault="00EE5860" w:rsidP="00BB0E1F">
            <w:pPr>
              <w:pStyle w:val="TAL"/>
              <w:rPr>
                <w:szCs w:val="18"/>
              </w:rPr>
            </w:pPr>
            <w:r w:rsidRPr="00441CD0">
              <w:rPr>
                <w:szCs w:val="18"/>
              </w:rPr>
              <w:t xml:space="preserve">This IE shall be present if the UP function is required to enforce traffic redirection towards a redirect destination provided by the CP function. </w:t>
            </w:r>
          </w:p>
        </w:tc>
        <w:tc>
          <w:tcPr>
            <w:tcW w:w="370" w:type="dxa"/>
            <w:tcBorders>
              <w:top w:val="single" w:sz="4" w:space="0" w:color="auto"/>
              <w:left w:val="single" w:sz="4" w:space="0" w:color="auto"/>
              <w:bottom w:val="single" w:sz="4" w:space="0" w:color="auto"/>
              <w:right w:val="single" w:sz="4" w:space="0" w:color="auto"/>
            </w:tcBorders>
            <w:hideMark/>
          </w:tcPr>
          <w:p w14:paraId="08A7EB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0E73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E61F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037F51"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138115B" w14:textId="77777777" w:rsidR="00EE5860" w:rsidRPr="00441CD0" w:rsidRDefault="00EE5860" w:rsidP="00BB0E1F">
            <w:pPr>
              <w:pStyle w:val="TAC"/>
            </w:pPr>
            <w:r w:rsidRPr="00441CD0">
              <w:t>Redirect Information</w:t>
            </w:r>
          </w:p>
        </w:tc>
      </w:tr>
      <w:tr w:rsidR="00EE5860" w:rsidRPr="00441CD0" w14:paraId="7D1FF2D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B7C605" w14:textId="77777777" w:rsidR="00EE5860" w:rsidRPr="00441CD0" w:rsidRDefault="00EE5860" w:rsidP="00BB0E1F">
            <w:pPr>
              <w:pStyle w:val="TAL"/>
              <w:rPr>
                <w:szCs w:val="18"/>
              </w:rPr>
            </w:pPr>
            <w:r w:rsidRPr="00441CD0">
              <w:rPr>
                <w:szCs w:val="18"/>
              </w:rPr>
              <w:t xml:space="preserve">Outer </w:t>
            </w:r>
            <w:r w:rsidRPr="00441CD0">
              <w:rPr>
                <w:szCs w:val="18"/>
                <w:lang w:val="de-DE"/>
              </w:rPr>
              <w:t>H</w:t>
            </w:r>
            <w:r w:rsidRPr="00441CD0">
              <w:rPr>
                <w:szCs w:val="18"/>
              </w:rPr>
              <w:t xml:space="preserve">eader </w:t>
            </w:r>
            <w:r w:rsidRPr="00441CD0">
              <w:rPr>
                <w:szCs w:val="18"/>
                <w:lang w:val="de-DE"/>
              </w:rPr>
              <w:t>C</w:t>
            </w:r>
            <w:r w:rsidRPr="00441CD0">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3D34A494" w14:textId="77777777" w:rsidR="00EE5860" w:rsidRPr="00441CD0" w:rsidRDefault="00EE5860" w:rsidP="00BB0E1F">
            <w:pPr>
              <w:pStyle w:val="TAL"/>
              <w:jc w:val="center"/>
              <w:rPr>
                <w:lang w:val="sv-S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79A97DC" w14:textId="77777777" w:rsidR="00EE5860" w:rsidRPr="00441CD0" w:rsidRDefault="00EE5860" w:rsidP="00BB0E1F">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when adding a GTP-U/UDP/IP header, or the Destination IP address and/or Port Number when adding a UDP/IP header or an IP header or the C-TAG/S-TAG (for 5GC). See NOTE 2.</w:t>
            </w:r>
          </w:p>
        </w:tc>
        <w:tc>
          <w:tcPr>
            <w:tcW w:w="370" w:type="dxa"/>
            <w:tcBorders>
              <w:top w:val="single" w:sz="4" w:space="0" w:color="auto"/>
              <w:left w:val="single" w:sz="4" w:space="0" w:color="auto"/>
              <w:bottom w:val="single" w:sz="4" w:space="0" w:color="auto"/>
              <w:right w:val="single" w:sz="4" w:space="0" w:color="auto"/>
            </w:tcBorders>
            <w:hideMark/>
          </w:tcPr>
          <w:p w14:paraId="70C0A1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FE7A0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9CB39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184A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6B3011" w14:textId="77777777" w:rsidR="00EE5860" w:rsidRPr="00441CD0" w:rsidRDefault="00EE5860" w:rsidP="00BB0E1F">
            <w:pPr>
              <w:pStyle w:val="TAC"/>
            </w:pPr>
            <w:r w:rsidRPr="00441CD0">
              <w:t>Outer Header Creation</w:t>
            </w:r>
          </w:p>
        </w:tc>
      </w:tr>
      <w:tr w:rsidR="00EE5860" w:rsidRPr="00441CD0" w14:paraId="6DCCCE7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B4D756" w14:textId="77777777" w:rsidR="00EE5860" w:rsidRPr="00441CD0" w:rsidRDefault="00EE5860" w:rsidP="00BB0E1F">
            <w:pPr>
              <w:pStyle w:val="TAL"/>
              <w:rPr>
                <w:szCs w:val="18"/>
              </w:rPr>
            </w:pPr>
            <w:r w:rsidRPr="00441CD0">
              <w:rPr>
                <w:rFonts w:cs="Arial"/>
                <w:szCs w:val="18"/>
                <w:lang w:eastAsia="zh-CN"/>
              </w:rPr>
              <w:t>Transport Level Marking</w:t>
            </w:r>
            <w:r w:rsidRPr="00441CD0">
              <w:rPr>
                <w:rFonts w:cs="Arial"/>
                <w:b/>
                <w:szCs w:val="18"/>
                <w:lang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DB5C9FF" w14:textId="77777777" w:rsidR="00EE5860" w:rsidRPr="00441CD0" w:rsidRDefault="00EE5860" w:rsidP="00BB0E1F">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3213079D" w14:textId="3E5FC363" w:rsidR="00EE5860" w:rsidRPr="00441CD0" w:rsidRDefault="00EE5860" w:rsidP="00BB0E1F">
            <w:pPr>
              <w:pStyle w:val="TAL"/>
              <w:rPr>
                <w:lang w:eastAsia="zh-CN"/>
              </w:rPr>
            </w:pPr>
            <w:r w:rsidRPr="00441CD0">
              <w:rPr>
                <w:lang w:eastAsia="zh-CN"/>
              </w:rPr>
              <w:t>This IE shall be present if the UP function is required to mark the IP header with the DSCP marking as defined by IETF RFC 2474 [22]. When present for EPC, it shall contain t</w:t>
            </w:r>
            <w:r w:rsidRPr="00441CD0">
              <w:t>he value of the DSCP in the TOS/Traffic Class field</w:t>
            </w:r>
            <w:r w:rsidRPr="00441CD0">
              <w:rPr>
                <w:lang w:eastAsia="zh-CN"/>
              </w:rPr>
              <w:t xml:space="preserve"> set based on the QCI, and optionally the ARP priority level, of the associated EPS bearer, as described in </w:t>
            </w:r>
            <w:r w:rsidR="00415C19" w:rsidRPr="00441CD0">
              <w:rPr>
                <w:lang w:eastAsia="zh-CN"/>
              </w:rPr>
              <w:t>clause</w:t>
            </w:r>
            <w:r w:rsidR="00415C19">
              <w:rPr>
                <w:lang w:eastAsia="zh-CN"/>
              </w:rPr>
              <w:t> </w:t>
            </w:r>
            <w:r w:rsidR="00415C19" w:rsidRPr="00441CD0">
              <w:rPr>
                <w:lang w:eastAsia="zh-CN"/>
              </w:rPr>
              <w:t>5</w:t>
            </w:r>
            <w:r w:rsidRPr="00441CD0">
              <w:rPr>
                <w:lang w:eastAsia="zh-CN"/>
              </w:rPr>
              <w:t>.10 of 3GPP TS 23.214 [2]. When present for 5GC, it shall contain t</w:t>
            </w:r>
            <w:r w:rsidRPr="00441CD0">
              <w:t>he value of the DSCP in the TOS/Traffic Class field</w:t>
            </w:r>
            <w:r w:rsidRPr="00441CD0">
              <w:rPr>
                <w:lang w:eastAsia="zh-CN"/>
              </w:rPr>
              <w:t xml:space="preserve"> set based on the 5QI, the Priority Level (if explicitly signalled), and optionally the ARP priority level, of the associated QoS flow, as described in </w:t>
            </w:r>
            <w:r w:rsidR="00415C19" w:rsidRPr="00441CD0">
              <w:rPr>
                <w:lang w:eastAsia="zh-CN"/>
              </w:rPr>
              <w:t>clause</w:t>
            </w:r>
            <w:r w:rsidR="00415C19">
              <w:rPr>
                <w:lang w:eastAsia="zh-CN"/>
              </w:rPr>
              <w:t> </w:t>
            </w:r>
            <w:r w:rsidR="00415C19" w:rsidRPr="00441CD0">
              <w:rPr>
                <w:lang w:eastAsia="zh-CN"/>
              </w:rPr>
              <w:t>5</w:t>
            </w:r>
            <w:r w:rsidRPr="00441CD0">
              <w:rPr>
                <w:lang w:eastAsia="zh-CN"/>
              </w:rPr>
              <w:t>.8.2.7 of 3GPP TS 23.501 [28],</w:t>
            </w:r>
          </w:p>
        </w:tc>
        <w:tc>
          <w:tcPr>
            <w:tcW w:w="370" w:type="dxa"/>
            <w:tcBorders>
              <w:top w:val="single" w:sz="4" w:space="0" w:color="auto"/>
              <w:left w:val="single" w:sz="4" w:space="0" w:color="auto"/>
              <w:bottom w:val="single" w:sz="4" w:space="0" w:color="auto"/>
              <w:right w:val="single" w:sz="4" w:space="0" w:color="auto"/>
            </w:tcBorders>
            <w:hideMark/>
          </w:tcPr>
          <w:p w14:paraId="1F17F2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CEF5E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2BC01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914A1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D4F520" w14:textId="77777777" w:rsidR="00EE5860" w:rsidRPr="00441CD0" w:rsidRDefault="00EE5860" w:rsidP="00BB0E1F">
            <w:pPr>
              <w:pStyle w:val="TAC"/>
              <w:rPr>
                <w:lang w:val="x-none"/>
              </w:rPr>
            </w:pPr>
            <w:r w:rsidRPr="00441CD0">
              <w:t>Transport Level Marking</w:t>
            </w:r>
          </w:p>
        </w:tc>
      </w:tr>
      <w:tr w:rsidR="00EE5860" w:rsidRPr="00441CD0" w14:paraId="58F925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519EFEA" w14:textId="77777777" w:rsidR="00EE5860" w:rsidRPr="00441CD0" w:rsidRDefault="00EE5860" w:rsidP="00BB0E1F">
            <w:pPr>
              <w:pStyle w:val="TAL"/>
              <w:rPr>
                <w:rFonts w:cs="Arial"/>
                <w:szCs w:val="18"/>
                <w:lang w:eastAsia="zh-CN"/>
              </w:rPr>
            </w:pPr>
            <w:r w:rsidRPr="00441CD0">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2F15DCDE" w14:textId="77777777" w:rsidR="00EE5860" w:rsidRPr="00441CD0" w:rsidRDefault="00EE5860" w:rsidP="00BB0E1F">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74C709F6" w14:textId="77777777" w:rsidR="00EE5860" w:rsidRPr="00441CD0" w:rsidRDefault="00EE5860" w:rsidP="00BB0E1F">
            <w:pPr>
              <w:pStyle w:val="TAL"/>
              <w:rPr>
                <w:lang w:eastAsia="zh-CN"/>
              </w:rPr>
            </w:pPr>
            <w:r w:rsidRPr="00441CD0">
              <w:rPr>
                <w:lang w:eastAsia="zh-CN"/>
              </w:rPr>
              <w:t>This IE shall be present if a specific forwarding policy is required to be applied to the packets. It shall be present if the Destination Interface IE is set to SGi-LAN / N6-LAN. It may be present if the Destination Interface is set to Core, Access, or CP-Function. See NOTE 2.</w:t>
            </w:r>
          </w:p>
          <w:p w14:paraId="12D60FFE" w14:textId="77777777" w:rsidR="00EE5860" w:rsidRPr="00441CD0" w:rsidRDefault="00EE5860" w:rsidP="00BB0E1F">
            <w:pPr>
              <w:pStyle w:val="TAL"/>
              <w:rPr>
                <w:lang w:eastAsia="zh-CN"/>
              </w:rPr>
            </w:pPr>
            <w:r w:rsidRPr="00441CD0">
              <w:rPr>
                <w:lang w:eastAsia="zh-CN"/>
              </w:rPr>
              <w:t>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9302CD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35C67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20CB0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CAF29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3C934BF" w14:textId="77777777" w:rsidR="00EE5860" w:rsidRPr="00441CD0" w:rsidRDefault="00EE5860" w:rsidP="00BB0E1F">
            <w:pPr>
              <w:pStyle w:val="TAC"/>
            </w:pPr>
            <w:r w:rsidRPr="00441CD0">
              <w:t>Forwarding Policy</w:t>
            </w:r>
          </w:p>
        </w:tc>
      </w:tr>
      <w:tr w:rsidR="00EE5860" w:rsidRPr="00441CD0" w14:paraId="1C2409E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114C9B" w14:textId="77777777" w:rsidR="00EE5860" w:rsidRPr="00441CD0" w:rsidRDefault="00EE5860" w:rsidP="00BB0E1F">
            <w:pPr>
              <w:pStyle w:val="TAL"/>
            </w:pPr>
            <w:r w:rsidRPr="00441CD0">
              <w:rPr>
                <w:rFonts w:cs="Arial"/>
                <w:szCs w:val="18"/>
                <w:lang w:val="sv-SE" w:eastAsia="zh-CN"/>
              </w:rPr>
              <w:t>H</w:t>
            </w:r>
            <w:r w:rsidRPr="00441CD0">
              <w:rPr>
                <w:rFonts w:cs="Arial"/>
                <w:szCs w:val="18"/>
                <w:lang w:eastAsia="zh-CN"/>
              </w:rPr>
              <w:t xml:space="preserve">eader </w:t>
            </w:r>
            <w:r w:rsidRPr="00441CD0">
              <w:rPr>
                <w:rFonts w:cs="Arial"/>
                <w:szCs w:val="18"/>
                <w:lang w:val="sv-SE" w:eastAsia="zh-CN"/>
              </w:rPr>
              <w:t>E</w:t>
            </w:r>
            <w:r w:rsidRPr="00441CD0">
              <w:rPr>
                <w:rFonts w:cs="Arial"/>
                <w:szCs w:val="18"/>
                <w:lang w:eastAsia="zh-CN"/>
              </w:rPr>
              <w:t>nrichment</w:t>
            </w:r>
          </w:p>
        </w:tc>
        <w:tc>
          <w:tcPr>
            <w:tcW w:w="336" w:type="dxa"/>
            <w:tcBorders>
              <w:top w:val="single" w:sz="4" w:space="0" w:color="auto"/>
              <w:left w:val="single" w:sz="4" w:space="0" w:color="auto"/>
              <w:bottom w:val="single" w:sz="4" w:space="0" w:color="auto"/>
              <w:right w:val="single" w:sz="4" w:space="0" w:color="auto"/>
            </w:tcBorders>
            <w:hideMark/>
          </w:tcPr>
          <w:p w14:paraId="57B4C14E" w14:textId="77777777" w:rsidR="00EE5860" w:rsidRPr="00441CD0" w:rsidRDefault="00EE5860" w:rsidP="00BB0E1F">
            <w:pPr>
              <w:pStyle w:val="TAL"/>
              <w:jc w:val="center"/>
              <w:rPr>
                <w:lang w:eastAsia="zh-CN"/>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4C68B5DC" w14:textId="77777777" w:rsidR="00EE5860" w:rsidRPr="00441CD0" w:rsidRDefault="00EE5860" w:rsidP="00BB0E1F">
            <w:pPr>
              <w:pStyle w:val="TAL"/>
              <w:rPr>
                <w:lang w:eastAsia="zh-CN"/>
              </w:rPr>
            </w:pPr>
            <w:r w:rsidRPr="00441CD0">
              <w:rPr>
                <w:lang w:eastAsia="zh-CN"/>
              </w:rPr>
              <w:t xml:space="preserve">This IE may be present if the UP function indicated support of </w:t>
            </w:r>
            <w:r w:rsidRPr="00441CD0">
              <w:rPr>
                <w:lang w:val="en-US"/>
              </w:rPr>
              <w:t>Header Enrichment of UL traffic. When present, it shall contain</w:t>
            </w:r>
            <w:r w:rsidRPr="00441CD0">
              <w:rPr>
                <w:lang w:eastAsia="zh-CN"/>
              </w:rPr>
              <w:t xml:space="preserve"> information for header enrichment.</w:t>
            </w:r>
          </w:p>
        </w:tc>
        <w:tc>
          <w:tcPr>
            <w:tcW w:w="370" w:type="dxa"/>
            <w:tcBorders>
              <w:top w:val="single" w:sz="4" w:space="0" w:color="auto"/>
              <w:left w:val="single" w:sz="4" w:space="0" w:color="auto"/>
              <w:bottom w:val="single" w:sz="4" w:space="0" w:color="auto"/>
              <w:right w:val="single" w:sz="4" w:space="0" w:color="auto"/>
            </w:tcBorders>
            <w:hideMark/>
          </w:tcPr>
          <w:p w14:paraId="6815A1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E81AC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580F3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4CC9C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0E4FF53" w14:textId="77777777" w:rsidR="00EE5860" w:rsidRPr="00441CD0" w:rsidRDefault="00EE5860" w:rsidP="00BB0E1F">
            <w:pPr>
              <w:pStyle w:val="TAC"/>
            </w:pPr>
            <w:r w:rsidRPr="00441CD0">
              <w:t>Header Enrichment</w:t>
            </w:r>
          </w:p>
        </w:tc>
      </w:tr>
      <w:tr w:rsidR="00EE5860" w:rsidRPr="00441CD0" w14:paraId="5873584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D9D2C1A"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01B1AFF9" w14:textId="77777777" w:rsidR="00EE5860" w:rsidRPr="00441CD0" w:rsidRDefault="00EE5860" w:rsidP="00BB0E1F">
            <w:pPr>
              <w:pStyle w:val="TAL"/>
              <w:jc w:val="center"/>
              <w:rPr>
                <w:lang w:val="x-non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18B8A4B9" w14:textId="1D6ED859" w:rsidR="00EE5860" w:rsidRPr="00441CD0" w:rsidRDefault="00EE5860" w:rsidP="00BB0E1F">
            <w:pPr>
              <w:pStyle w:val="TAL"/>
              <w:rPr>
                <w:lang w:eastAsia="zh-CN"/>
              </w:rPr>
            </w:pPr>
            <w:r w:rsidRPr="00441CD0">
              <w:rPr>
                <w:lang w:eastAsia="zh-CN"/>
              </w:rPr>
              <w:t>This IE may be present, if it is available and the UP function indicated support of the PDI optimisation feature, (</w:t>
            </w:r>
            <w:r w:rsidRPr="00441CD0">
              <w:t xml:space="preserve">see </w:t>
            </w:r>
            <w:r w:rsidR="00415C19" w:rsidRPr="00441CD0">
              <w:t>clause</w:t>
            </w:r>
            <w:r w:rsidR="00415C19">
              <w:t> </w:t>
            </w:r>
            <w:r w:rsidR="00415C19" w:rsidRPr="00441CD0">
              <w:t>8</w:t>
            </w:r>
            <w:r w:rsidRPr="00441CD0">
              <w:t>.2.25)</w:t>
            </w:r>
            <w:r w:rsidRPr="00441CD0">
              <w:rPr>
                <w:lang w:eastAsia="zh-CN"/>
              </w:rPr>
              <w:t xml:space="preserve">. When present, it shall identify the Traffic Endpoint ID allocated for this PFCP session to receive the traffic in the reverse direction (see </w:t>
            </w:r>
            <w:r w:rsidR="00415C19" w:rsidRPr="00441CD0">
              <w:rPr>
                <w:lang w:eastAsia="zh-CN"/>
              </w:rPr>
              <w:t>clause</w:t>
            </w:r>
            <w:r w:rsidR="00415C19">
              <w:rPr>
                <w:lang w:eastAsia="zh-CN"/>
              </w:rPr>
              <w:t> </w:t>
            </w:r>
            <w:r w:rsidR="00415C19" w:rsidRPr="00441CD0">
              <w:rPr>
                <w:lang w:eastAsia="zh-CN"/>
              </w:rPr>
              <w:t>5</w:t>
            </w:r>
            <w:r w:rsidRPr="00441CD0">
              <w:rPr>
                <w:lang w:eastAsia="zh-CN"/>
              </w:rPr>
              <w:t>.2.3.1).</w:t>
            </w:r>
          </w:p>
        </w:tc>
        <w:tc>
          <w:tcPr>
            <w:tcW w:w="370" w:type="dxa"/>
            <w:tcBorders>
              <w:top w:val="single" w:sz="4" w:space="0" w:color="auto"/>
              <w:left w:val="single" w:sz="4" w:space="0" w:color="auto"/>
              <w:bottom w:val="single" w:sz="4" w:space="0" w:color="auto"/>
              <w:right w:val="single" w:sz="4" w:space="0" w:color="auto"/>
            </w:tcBorders>
            <w:hideMark/>
          </w:tcPr>
          <w:p w14:paraId="7E9408B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01EB46A"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4FC03E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32D7926"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D794E" w14:textId="77777777" w:rsidR="00EE5860" w:rsidRPr="00441CD0" w:rsidRDefault="00EE5860" w:rsidP="00BB0E1F">
            <w:pPr>
              <w:pStyle w:val="TAC"/>
              <w:rPr>
                <w:lang w:val="x-none"/>
              </w:rPr>
            </w:pPr>
            <w:r w:rsidRPr="00441CD0">
              <w:rPr>
                <w:lang w:val="sv-SE"/>
              </w:rPr>
              <w:t>Traffic Endpoint ID</w:t>
            </w:r>
          </w:p>
        </w:tc>
      </w:tr>
      <w:tr w:rsidR="00EE5860" w:rsidRPr="00441CD0" w14:paraId="38C220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C0ED623" w14:textId="77777777" w:rsidR="00EE5860" w:rsidRPr="00441CD0" w:rsidRDefault="00EE5860" w:rsidP="00BB0E1F">
            <w:pPr>
              <w:pStyle w:val="TAL"/>
              <w:rPr>
                <w:rFonts w:cs="Arial"/>
                <w:szCs w:val="18"/>
                <w:lang w:val="sv-SE" w:eastAsia="zh-CN"/>
              </w:rPr>
            </w:pPr>
            <w:r w:rsidRPr="00441CD0">
              <w:rPr>
                <w:lang w:val="sv-SE" w:eastAsia="zh-CN"/>
              </w:rPr>
              <w:t>P</w:t>
            </w:r>
            <w:r w:rsidRPr="00441CD0">
              <w:rPr>
                <w:lang w:eastAsia="zh-CN"/>
              </w:rPr>
              <w:t>roxying</w:t>
            </w:r>
          </w:p>
        </w:tc>
        <w:tc>
          <w:tcPr>
            <w:tcW w:w="336" w:type="dxa"/>
            <w:tcBorders>
              <w:top w:val="single" w:sz="4" w:space="0" w:color="auto"/>
              <w:left w:val="single" w:sz="4" w:space="0" w:color="auto"/>
              <w:bottom w:val="single" w:sz="4" w:space="0" w:color="auto"/>
              <w:right w:val="single" w:sz="4" w:space="0" w:color="auto"/>
            </w:tcBorders>
            <w:hideMark/>
          </w:tcPr>
          <w:p w14:paraId="4039F2F4" w14:textId="77777777" w:rsidR="00EE5860" w:rsidRPr="00441CD0" w:rsidRDefault="00EE5860" w:rsidP="00BB0E1F">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A2A463F" w14:textId="77777777" w:rsidR="00EE5860" w:rsidRPr="00441CD0" w:rsidRDefault="00EE5860" w:rsidP="00BB0E1F">
            <w:pPr>
              <w:pStyle w:val="TAL"/>
              <w:rPr>
                <w:lang w:eastAsia="zh-CN"/>
              </w:rPr>
            </w:pPr>
            <w:r w:rsidRPr="00441CD0">
              <w:rPr>
                <w:lang w:eastAsia="zh-CN"/>
              </w:rPr>
              <w:t>This IE shall be present if proxying is to be performed by the UP function.</w:t>
            </w:r>
          </w:p>
          <w:p w14:paraId="12D59CEE" w14:textId="77777777" w:rsidR="00EE5860" w:rsidRPr="00441CD0" w:rsidRDefault="00EE5860" w:rsidP="00BB0E1F">
            <w:pPr>
              <w:pStyle w:val="TAL"/>
              <w:rPr>
                <w:lang w:eastAsia="zh-CN"/>
              </w:rPr>
            </w:pPr>
          </w:p>
          <w:p w14:paraId="27F21939" w14:textId="77777777" w:rsidR="00EE5860" w:rsidRPr="00441CD0" w:rsidRDefault="00EE5860" w:rsidP="00BB0E1F">
            <w:pPr>
              <w:pStyle w:val="TAL"/>
              <w:rPr>
                <w:lang w:eastAsia="zh-CN"/>
              </w:rPr>
            </w:pPr>
            <w:r w:rsidRPr="00441CD0">
              <w:rPr>
                <w:lang w:eastAsia="zh-CN"/>
              </w:rPr>
              <w:t xml:space="preserve">When present, this IE shall contain the information that the UPF shall respond to Address Resolution Protocol and / or IPv6 Neighbour Solicitation </w:t>
            </w:r>
            <w:r w:rsidRPr="00441CD0">
              <w:t>based on the local cache information</w:t>
            </w:r>
            <w:r w:rsidRPr="00441CD0">
              <w:rPr>
                <w:lang w:eastAsia="zh-CN"/>
              </w:rPr>
              <w:t xml:space="preserve"> for the Ethernet PDUs.</w:t>
            </w:r>
          </w:p>
        </w:tc>
        <w:tc>
          <w:tcPr>
            <w:tcW w:w="370" w:type="dxa"/>
            <w:tcBorders>
              <w:top w:val="single" w:sz="4" w:space="0" w:color="auto"/>
              <w:left w:val="single" w:sz="4" w:space="0" w:color="auto"/>
              <w:bottom w:val="single" w:sz="4" w:space="0" w:color="auto"/>
              <w:right w:val="single" w:sz="4" w:space="0" w:color="auto"/>
            </w:tcBorders>
            <w:hideMark/>
          </w:tcPr>
          <w:p w14:paraId="0DBE737B"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60EC0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74AD6A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199AEA"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58B91A" w14:textId="77777777" w:rsidR="00EE5860" w:rsidRPr="00441CD0" w:rsidRDefault="00EE5860" w:rsidP="00BB0E1F">
            <w:pPr>
              <w:pStyle w:val="TAC"/>
              <w:rPr>
                <w:lang w:val="sv-SE"/>
              </w:rPr>
            </w:pPr>
            <w:r w:rsidRPr="00441CD0">
              <w:rPr>
                <w:lang w:val="sv-SE" w:eastAsia="zh-CN"/>
              </w:rPr>
              <w:t>P</w:t>
            </w:r>
            <w:r w:rsidRPr="00441CD0">
              <w:rPr>
                <w:lang w:eastAsia="zh-CN"/>
              </w:rPr>
              <w:t>roxying</w:t>
            </w:r>
          </w:p>
        </w:tc>
      </w:tr>
      <w:tr w:rsidR="00EE5860" w:rsidRPr="00441CD0" w14:paraId="323FE8D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A59DA7C" w14:textId="77777777" w:rsidR="00EE5860" w:rsidRPr="00441CD0" w:rsidRDefault="00EE5860" w:rsidP="00BB0E1F">
            <w:pPr>
              <w:pStyle w:val="TAL"/>
              <w:rPr>
                <w:lang w:val="x-non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341F82FE" w14:textId="77777777" w:rsidR="00EE5860" w:rsidRPr="00441CD0" w:rsidRDefault="00EE5860" w:rsidP="00BB0E1F">
            <w:pPr>
              <w:pStyle w:val="TAL"/>
              <w:jc w:val="center"/>
              <w:rPr>
                <w:szCs w:val="18"/>
              </w:rP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37F109BD" w14:textId="77777777" w:rsidR="00EE5860" w:rsidRPr="00441CD0" w:rsidRDefault="00EE5860" w:rsidP="00BB0E1F">
            <w:pPr>
              <w:pStyle w:val="TAL"/>
              <w:rPr>
                <w:lang w:eastAsia="zh-CN"/>
              </w:rPr>
            </w:pPr>
            <w:r w:rsidRPr="00441CD0">
              <w:rPr>
                <w:szCs w:val="18"/>
                <w:lang w:val="en-US" w:eastAsia="zh-CN"/>
              </w:rPr>
              <w:t>This IE may be present to indicate the 3GPP interface type of the destination interface, if required by functionalities in the UP Function, e.g. for performance measurements.</w:t>
            </w:r>
          </w:p>
        </w:tc>
        <w:tc>
          <w:tcPr>
            <w:tcW w:w="370" w:type="dxa"/>
            <w:tcBorders>
              <w:top w:val="single" w:sz="4" w:space="0" w:color="auto"/>
              <w:left w:val="single" w:sz="4" w:space="0" w:color="auto"/>
              <w:bottom w:val="single" w:sz="4" w:space="0" w:color="auto"/>
              <w:right w:val="single" w:sz="4" w:space="0" w:color="auto"/>
            </w:tcBorders>
            <w:hideMark/>
          </w:tcPr>
          <w:p w14:paraId="350F6BBB" w14:textId="77777777" w:rsidR="00EE5860" w:rsidRPr="00441CD0" w:rsidRDefault="00EE5860" w:rsidP="00BB0E1F">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2BA4B722" w14:textId="77777777" w:rsidR="00EE5860" w:rsidRPr="00441CD0" w:rsidRDefault="00EE5860" w:rsidP="00BB0E1F">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691250CA"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EB2537C"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39B0CA" w14:textId="77777777" w:rsidR="00EE5860" w:rsidRPr="00441CD0" w:rsidRDefault="00EE5860" w:rsidP="00BB0E1F">
            <w:pPr>
              <w:pStyle w:val="TAC"/>
              <w:rPr>
                <w:lang w:val="x-none"/>
              </w:rPr>
            </w:pPr>
            <w:r w:rsidRPr="00441CD0">
              <w:rPr>
                <w:lang w:eastAsia="zh-CN"/>
              </w:rPr>
              <w:t>3GPP Interface Type</w:t>
            </w:r>
          </w:p>
        </w:tc>
      </w:tr>
      <w:tr w:rsidR="00EE5860" w:rsidRPr="00441CD0" w14:paraId="7F6D239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8D51198"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0110CD9D" w14:textId="77777777" w:rsidR="00EE5860" w:rsidRPr="00441CD0" w:rsidRDefault="00EE5860" w:rsidP="00BB0E1F">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CACA7E5"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present </w:t>
            </w:r>
            <w:r w:rsidRPr="00441CD0">
              <w:rPr>
                <w:szCs w:val="18"/>
                <w:lang w:val="en-US" w:eastAsia="zh-CN"/>
              </w:rPr>
              <w:t>over N16a to link the UL FAR in an UL CL or BP towards a specific local PSA, if more than one local PSA has been inserted by an I-SMF. It may be present over N16a otherwise. This IE shall not be sent over N4.</w:t>
            </w:r>
          </w:p>
          <w:p w14:paraId="06B1EE50" w14:textId="77777777" w:rsidR="00EE5860" w:rsidRPr="00441CD0" w:rsidRDefault="00EE5860" w:rsidP="00BB0E1F">
            <w:pPr>
              <w:pStyle w:val="TAL"/>
              <w:rPr>
                <w:lang w:eastAsia="zh-CN"/>
              </w:rPr>
            </w:pPr>
            <w:r w:rsidRPr="00441CD0">
              <w:rPr>
                <w:szCs w:val="18"/>
                <w:lang w:val="en-US" w:eastAsia="zh-CN"/>
              </w:rPr>
              <w:t xml:space="preserve">When present, it shall be set to the DNAI associated to the local PSA towards which the UL traffic shall be forwarded. </w:t>
            </w:r>
          </w:p>
        </w:tc>
        <w:tc>
          <w:tcPr>
            <w:tcW w:w="370" w:type="dxa"/>
            <w:tcBorders>
              <w:top w:val="single" w:sz="4" w:space="0" w:color="auto"/>
              <w:left w:val="single" w:sz="4" w:space="0" w:color="auto"/>
              <w:bottom w:val="single" w:sz="4" w:space="0" w:color="auto"/>
              <w:right w:val="single" w:sz="4" w:space="0" w:color="auto"/>
            </w:tcBorders>
          </w:tcPr>
          <w:p w14:paraId="7310244A"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D4D11AF"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0AC488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C666637"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4F6C0E4B" w14:textId="77777777" w:rsidR="00EE5860" w:rsidRPr="00441CD0" w:rsidRDefault="00EE5860" w:rsidP="00BB0E1F">
            <w:pPr>
              <w:pStyle w:val="TAC"/>
            </w:pPr>
            <w:r w:rsidRPr="00441CD0">
              <w:rPr>
                <w:lang w:eastAsia="zh-CN"/>
              </w:rPr>
              <w:t>Data Network Access Identifier</w:t>
            </w:r>
          </w:p>
        </w:tc>
      </w:tr>
      <w:tr w:rsidR="00EE5860" w:rsidRPr="00441CD0" w14:paraId="672A68E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8FA6717" w14:textId="77777777" w:rsidR="00EE5860" w:rsidRPr="00441CD0" w:rsidRDefault="00EE5860" w:rsidP="00BB0E1F">
            <w:pPr>
              <w:pStyle w:val="TAN"/>
              <w:rPr>
                <w:lang w:val="en-US"/>
              </w:rPr>
            </w:pPr>
            <w:r w:rsidRPr="00441CD0">
              <w:rPr>
                <w:lang w:val="en-US"/>
              </w:rPr>
              <w:lastRenderedPageBreak/>
              <w:t>NOTE 1:</w:t>
            </w:r>
            <w:r w:rsidRPr="00441CD0">
              <w:rPr>
                <w:lang w:val="en-US"/>
              </w:rPr>
              <w:tab/>
              <w:t>The Network Instance parameter is needed e.g. in the following cases:</w:t>
            </w:r>
          </w:p>
          <w:p w14:paraId="5951A91B"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2CD16327" w14:textId="77777777" w:rsidR="00EE5860" w:rsidRPr="00441CD0" w:rsidRDefault="00EE5860" w:rsidP="00BB0E1F">
            <w:pPr>
              <w:pStyle w:val="TAN"/>
            </w:pPr>
            <w:r w:rsidRPr="00441CD0">
              <w:tab/>
              <w:t>-</w:t>
            </w:r>
            <w:r w:rsidRPr="00441CD0">
              <w:tab/>
              <w:t>SGW UP function is connected to PGWs in different IP domains (S5/S8);</w:t>
            </w:r>
          </w:p>
          <w:p w14:paraId="77D589AF" w14:textId="77777777" w:rsidR="00EE5860" w:rsidRPr="00441CD0" w:rsidRDefault="00EE5860" w:rsidP="00BB0E1F">
            <w:pPr>
              <w:pStyle w:val="TAN"/>
            </w:pPr>
            <w:r w:rsidRPr="00441CD0">
              <w:tab/>
              <w:t>-</w:t>
            </w:r>
            <w:r w:rsidRPr="00441CD0">
              <w:tab/>
              <w:t>PGW UP function is connected to SGWs in different IP domains (S5/S8);</w:t>
            </w:r>
          </w:p>
          <w:p w14:paraId="560FF975" w14:textId="77777777" w:rsidR="00EE5860" w:rsidRPr="00441CD0" w:rsidRDefault="00EE5860" w:rsidP="00BB0E1F">
            <w:pPr>
              <w:pStyle w:val="TAN"/>
              <w:rPr>
                <w:lang w:val="en-US"/>
              </w:rPr>
            </w:pPr>
            <w:r w:rsidRPr="00441CD0">
              <w:tab/>
            </w:r>
            <w:r w:rsidRPr="00441CD0">
              <w:rPr>
                <w:lang w:val="en-US"/>
              </w:rPr>
              <w:t>-</w:t>
            </w:r>
            <w:r w:rsidRPr="00441CD0">
              <w:rPr>
                <w:lang w:val="en-US"/>
              </w:rPr>
              <w:tab/>
              <w:t>SGW UP function is connected to eNodeBs in different IP domains;</w:t>
            </w:r>
          </w:p>
          <w:p w14:paraId="3DE1D326" w14:textId="77777777" w:rsidR="00EE5860" w:rsidRPr="00441CD0" w:rsidRDefault="00EE5860" w:rsidP="00BB0E1F">
            <w:pPr>
              <w:pStyle w:val="TAN"/>
            </w:pPr>
            <w:r w:rsidRPr="00441CD0">
              <w:tab/>
            </w:r>
            <w:r w:rsidRPr="00441CD0">
              <w:rPr>
                <w:lang w:val="en-US"/>
              </w:rPr>
              <w:t>-</w:t>
            </w:r>
            <w:r w:rsidRPr="00441CD0">
              <w:tab/>
              <w:t>UPF is connected to 5G-ANs in different IP domains;</w:t>
            </w:r>
          </w:p>
          <w:p w14:paraId="1B6E23E3" w14:textId="77777777" w:rsidR="00EE586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6B636F17" w14:textId="77777777" w:rsidR="00EE5860" w:rsidRPr="00441CD0" w:rsidRDefault="00EE5860" w:rsidP="00BB0E1F">
            <w:pPr>
              <w:pStyle w:val="TAN"/>
              <w:rPr>
                <w:lang w:val="en-US"/>
              </w:rPr>
            </w:pPr>
            <w:r w:rsidRPr="00441CD0">
              <w:tab/>
            </w:r>
            <w:r w:rsidRPr="00441CD0">
              <w:rPr>
                <w:lang w:val="en-US"/>
              </w:rPr>
              <w:t>-</w:t>
            </w:r>
            <w:r w:rsidRPr="00441CD0">
              <w:rPr>
                <w:lang w:val="en-US"/>
              </w:rPr>
              <w:tab/>
            </w:r>
            <w:r>
              <w:rPr>
                <w:lang w:val="en-US"/>
              </w:rPr>
              <w:t>I</w:t>
            </w:r>
            <w:r>
              <w:t>ndirect data forwarding.</w:t>
            </w:r>
          </w:p>
          <w:p w14:paraId="60A9A4F6" w14:textId="77777777" w:rsidR="00EE5860" w:rsidRPr="00441CD0" w:rsidRDefault="00EE5860" w:rsidP="00BB0E1F">
            <w:pPr>
              <w:pStyle w:val="TAN"/>
              <w:rPr>
                <w:lang w:val="x-none"/>
              </w:rPr>
            </w:pPr>
            <w:r w:rsidRPr="00441CD0">
              <w:t>NOTE 2:</w:t>
            </w:r>
            <w:r w:rsidRPr="00441CD0">
              <w:tab/>
              <w:t>If the Outer Header Creation and Forwarding Policy are present, the UP function shall put the user plane packets in the user plane tunnel by applying Outer Header Creation, after enforcing the required Forwarding Policy.</w:t>
            </w:r>
          </w:p>
        </w:tc>
      </w:tr>
    </w:tbl>
    <w:p w14:paraId="61064EB6" w14:textId="77777777" w:rsidR="00EE5860" w:rsidRPr="00441CD0" w:rsidRDefault="00EE5860" w:rsidP="00EE5860"/>
    <w:p w14:paraId="4A068730" w14:textId="77777777" w:rsidR="00EE5860" w:rsidRPr="00441CD0" w:rsidRDefault="00EE5860" w:rsidP="00EE5860">
      <w:pPr>
        <w:pStyle w:val="TH"/>
        <w:rPr>
          <w:lang w:val="en-US"/>
        </w:rPr>
      </w:pPr>
      <w:r w:rsidRPr="00441CD0">
        <w:t>Table 7.5.2.3-3: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EB48D7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7D2BEE"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80B2E1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F40018" w14:textId="77777777" w:rsidR="00EE5860" w:rsidRPr="00441CD0" w:rsidRDefault="00EE5860" w:rsidP="00BB0E1F">
            <w:pPr>
              <w:pStyle w:val="TAC"/>
            </w:pPr>
            <w:r w:rsidRPr="00441CD0">
              <w:t xml:space="preserve">Duplicating Parameters </w:t>
            </w:r>
            <w:r w:rsidRPr="00441CD0">
              <w:rPr>
                <w:lang w:val="en-US"/>
              </w:rPr>
              <w:t>IE Type = 5 (decimal)</w:t>
            </w:r>
          </w:p>
        </w:tc>
      </w:tr>
      <w:tr w:rsidR="00EE5860" w:rsidRPr="00441CD0" w14:paraId="4F49C4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FA39B5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8B50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5A17D1D" w14:textId="77777777" w:rsidR="00EE5860" w:rsidRPr="00441CD0" w:rsidRDefault="00EE5860" w:rsidP="00BB0E1F">
            <w:pPr>
              <w:pStyle w:val="TAC"/>
            </w:pPr>
            <w:r w:rsidRPr="00441CD0">
              <w:t>Length = n</w:t>
            </w:r>
          </w:p>
        </w:tc>
      </w:tr>
      <w:tr w:rsidR="00EE5860" w:rsidRPr="00441CD0" w14:paraId="12F14E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F35D7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255C5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F8B365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B139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C04E5D0" w14:textId="77777777" w:rsidR="00EE5860" w:rsidRPr="00441CD0" w:rsidRDefault="00EE5860" w:rsidP="00BB0E1F">
            <w:pPr>
              <w:pStyle w:val="TAH"/>
            </w:pPr>
            <w:r w:rsidRPr="00441CD0">
              <w:t>IE Type</w:t>
            </w:r>
          </w:p>
        </w:tc>
      </w:tr>
      <w:tr w:rsidR="00EE5860" w:rsidRPr="00441CD0" w14:paraId="750A7800"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4E55D5F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FF019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AED881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58A28E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050044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BFFF6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8B567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25B564C" w14:textId="77777777" w:rsidR="00EE5860" w:rsidRPr="00441CD0" w:rsidRDefault="00EE5860" w:rsidP="00BB0E1F">
            <w:pPr>
              <w:spacing w:after="0"/>
              <w:rPr>
                <w:rFonts w:ascii="Arial" w:hAnsi="Arial"/>
                <w:b/>
                <w:sz w:val="18"/>
                <w:lang w:val="x-none"/>
              </w:rPr>
            </w:pPr>
          </w:p>
        </w:tc>
      </w:tr>
      <w:tr w:rsidR="00EE5860" w:rsidRPr="00441CD0" w14:paraId="115BDD6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DAA8266" w14:textId="77777777" w:rsidR="00EE5860" w:rsidRPr="00441CD0" w:rsidRDefault="00EE5860" w:rsidP="00BB0E1F">
            <w:pPr>
              <w:pStyle w:val="TAL"/>
            </w:pPr>
            <w:r w:rsidRPr="00441CD0">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1595A33"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5BE61385" w14:textId="77777777" w:rsidR="00EE5860" w:rsidRPr="00441CD0" w:rsidRDefault="00EE5860" w:rsidP="00BB0E1F">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2487A99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82B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2CB9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FA901A6"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B11412" w14:textId="77777777" w:rsidR="00EE5860" w:rsidRPr="00441CD0" w:rsidRDefault="00EE5860" w:rsidP="00BB0E1F">
            <w:pPr>
              <w:pStyle w:val="TAC"/>
            </w:pPr>
            <w:r w:rsidRPr="00441CD0">
              <w:t>Destination Interface</w:t>
            </w:r>
          </w:p>
        </w:tc>
      </w:tr>
      <w:tr w:rsidR="00EE5860" w:rsidRPr="00441CD0" w14:paraId="679D7E2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C4A1469" w14:textId="77777777" w:rsidR="00EE5860" w:rsidRPr="00441CD0" w:rsidRDefault="00EE5860" w:rsidP="00BB0E1F">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10FDBF03"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19598C6" w14:textId="77777777" w:rsidR="00EE5860" w:rsidRPr="00441CD0" w:rsidRDefault="00EE5860" w:rsidP="00BB0E1F">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See NOTE 1.</w:t>
            </w:r>
          </w:p>
        </w:tc>
        <w:tc>
          <w:tcPr>
            <w:tcW w:w="370" w:type="dxa"/>
            <w:tcBorders>
              <w:top w:val="single" w:sz="4" w:space="0" w:color="auto"/>
              <w:left w:val="single" w:sz="4" w:space="0" w:color="auto"/>
              <w:bottom w:val="single" w:sz="4" w:space="0" w:color="auto"/>
              <w:right w:val="single" w:sz="4" w:space="0" w:color="auto"/>
            </w:tcBorders>
            <w:hideMark/>
          </w:tcPr>
          <w:p w14:paraId="1312D71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D294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9BAC7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3426E0"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3C42A75" w14:textId="77777777" w:rsidR="00EE5860" w:rsidRPr="00441CD0" w:rsidRDefault="00EE5860" w:rsidP="00BB0E1F">
            <w:pPr>
              <w:pStyle w:val="TAC"/>
            </w:pPr>
            <w:r w:rsidRPr="00441CD0">
              <w:t>Outer Header Creation</w:t>
            </w:r>
          </w:p>
        </w:tc>
      </w:tr>
      <w:tr w:rsidR="00EE5860" w:rsidRPr="00441CD0" w14:paraId="5992792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FFC9799" w14:textId="77777777" w:rsidR="00EE5860" w:rsidRPr="00441CD0" w:rsidRDefault="00EE5860" w:rsidP="00BB0E1F">
            <w:pPr>
              <w:pStyle w:val="TAL"/>
              <w:rPr>
                <w:szCs w:val="18"/>
              </w:rPr>
            </w:pPr>
            <w:r w:rsidRPr="00441CD0">
              <w:rPr>
                <w:rFonts w:cs="Arial"/>
                <w:szCs w:val="18"/>
                <w:lang w:val="sv-SE" w:eastAsia="zh-CN"/>
              </w:rPr>
              <w:t>Transport Level m</w:t>
            </w:r>
            <w:r w:rsidRPr="00441CD0">
              <w:rPr>
                <w:rFonts w:cs="Arial"/>
                <w:szCs w:val="18"/>
                <w:lang w:eastAsia="zh-CN"/>
              </w:rPr>
              <w:t>arking</w:t>
            </w:r>
          </w:p>
        </w:tc>
        <w:tc>
          <w:tcPr>
            <w:tcW w:w="336" w:type="dxa"/>
            <w:tcBorders>
              <w:top w:val="single" w:sz="4" w:space="0" w:color="auto"/>
              <w:left w:val="single" w:sz="4" w:space="0" w:color="auto"/>
              <w:bottom w:val="single" w:sz="4" w:space="0" w:color="auto"/>
              <w:right w:val="single" w:sz="4" w:space="0" w:color="auto"/>
            </w:tcBorders>
            <w:hideMark/>
          </w:tcPr>
          <w:p w14:paraId="385099BB" w14:textId="77777777" w:rsidR="00EE5860" w:rsidRPr="00441CD0" w:rsidRDefault="00EE5860" w:rsidP="00BB0E1F">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072669E9" w14:textId="77777777" w:rsidR="00EE5860" w:rsidRPr="00441CD0" w:rsidRDefault="00EE5860" w:rsidP="00BB0E1F">
            <w:pPr>
              <w:pStyle w:val="TAL"/>
              <w:rPr>
                <w:lang w:eastAsia="zh-CN"/>
              </w:rPr>
            </w:pPr>
            <w:r w:rsidRPr="00441CD0">
              <w:rPr>
                <w:lang w:eastAsia="zh-CN"/>
              </w:rPr>
              <w:t>This IE shall be present if the UP function is required to mark the IP header with the DSCP marking as defined by IETF RFC 2474 [22]. When present, it shall contain t</w:t>
            </w:r>
            <w:r w:rsidRPr="00441CD0">
              <w:t xml:space="preserve">he value of the DSCP in the TOS/Traffic Class field. </w:t>
            </w:r>
          </w:p>
        </w:tc>
        <w:tc>
          <w:tcPr>
            <w:tcW w:w="370" w:type="dxa"/>
            <w:tcBorders>
              <w:top w:val="single" w:sz="4" w:space="0" w:color="auto"/>
              <w:left w:val="single" w:sz="4" w:space="0" w:color="auto"/>
              <w:bottom w:val="single" w:sz="4" w:space="0" w:color="auto"/>
              <w:right w:val="single" w:sz="4" w:space="0" w:color="auto"/>
            </w:tcBorders>
            <w:hideMark/>
          </w:tcPr>
          <w:p w14:paraId="67B9D4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14703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20C61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5B51D8"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5F92E0" w14:textId="77777777" w:rsidR="00EE5860" w:rsidRPr="00441CD0" w:rsidRDefault="00EE5860" w:rsidP="00BB0E1F">
            <w:pPr>
              <w:pStyle w:val="TAC"/>
            </w:pPr>
            <w:r w:rsidRPr="00441CD0">
              <w:t>Transport Level Marking</w:t>
            </w:r>
          </w:p>
        </w:tc>
      </w:tr>
      <w:tr w:rsidR="00EE5860" w:rsidRPr="00441CD0" w14:paraId="6FEB47D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33FE9CC" w14:textId="77777777" w:rsidR="00EE5860" w:rsidRPr="00441CD0" w:rsidRDefault="00EE5860" w:rsidP="00BB0E1F">
            <w:pPr>
              <w:pStyle w:val="TAL"/>
              <w:rPr>
                <w:rFonts w:cs="Arial"/>
                <w:szCs w:val="18"/>
                <w:lang w:eastAsia="zh-CN"/>
              </w:rPr>
            </w:pPr>
            <w:r w:rsidRPr="00441CD0">
              <w:t xml:space="preserve">Forwarding </w:t>
            </w:r>
            <w:r w:rsidRPr="00441CD0">
              <w:rPr>
                <w:lang w:val="sv-SE"/>
              </w:rPr>
              <w:t>P</w:t>
            </w:r>
            <w:r w:rsidRPr="00441CD0">
              <w:t xml:space="preserve">olicy </w:t>
            </w:r>
          </w:p>
        </w:tc>
        <w:tc>
          <w:tcPr>
            <w:tcW w:w="336" w:type="dxa"/>
            <w:tcBorders>
              <w:top w:val="single" w:sz="4" w:space="0" w:color="auto"/>
              <w:left w:val="single" w:sz="4" w:space="0" w:color="auto"/>
              <w:bottom w:val="single" w:sz="4" w:space="0" w:color="auto"/>
              <w:right w:val="single" w:sz="4" w:space="0" w:color="auto"/>
            </w:tcBorders>
            <w:hideMark/>
          </w:tcPr>
          <w:p w14:paraId="25F91C44" w14:textId="77777777" w:rsidR="00EE5860" w:rsidRPr="00441CD0" w:rsidRDefault="00EE5860" w:rsidP="00BB0E1F">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60BE186B" w14:textId="77777777" w:rsidR="00EE5860" w:rsidRPr="00441CD0" w:rsidRDefault="00EE5860" w:rsidP="00BB0E1F">
            <w:pPr>
              <w:pStyle w:val="TAL"/>
              <w:rPr>
                <w:lang w:eastAsia="zh-CN"/>
              </w:rPr>
            </w:pPr>
            <w:r w:rsidRPr="00441CD0">
              <w:rPr>
                <w:lang w:eastAsia="zh-CN"/>
              </w:rPr>
              <w:t>This IE shall be present if a specific forwarding policy is required to be applied to the packets. 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77BBB82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94B6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3BF2E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E170C9"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B0C110" w14:textId="77777777" w:rsidR="00EE5860" w:rsidRPr="00441CD0" w:rsidRDefault="00EE5860" w:rsidP="00BB0E1F">
            <w:pPr>
              <w:pStyle w:val="TAC"/>
            </w:pPr>
            <w:r w:rsidRPr="00441CD0">
              <w:t>Forwarding Policy</w:t>
            </w:r>
          </w:p>
        </w:tc>
      </w:tr>
      <w:tr w:rsidR="00EE5860" w:rsidRPr="00441CD0" w14:paraId="1C299965"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302F284B" w14:textId="77777777" w:rsidR="00EE5860" w:rsidRPr="00441CD0" w:rsidRDefault="00EE5860" w:rsidP="00BB0E1F">
            <w:pPr>
              <w:pStyle w:val="TAN"/>
            </w:pPr>
            <w:r w:rsidRPr="00441CD0">
              <w:t>NOTE 1:</w:t>
            </w:r>
            <w:r w:rsidRPr="00441CD0">
              <w:tab/>
              <w:t>If the Outer Header Creation and Forwarding Policy are present, the UP function shall put the user plane packets in the user plane tunnel by applying Outer Header Creation, after enforcing the required Forwarding Policy.</w:t>
            </w:r>
          </w:p>
        </w:tc>
      </w:tr>
    </w:tbl>
    <w:p w14:paraId="02EE6A7F" w14:textId="77777777" w:rsidR="00EE5860" w:rsidRPr="00441CD0" w:rsidRDefault="00EE5860" w:rsidP="00EE5860">
      <w:pPr>
        <w:rPr>
          <w:lang w:eastAsia="zh-CN"/>
        </w:rPr>
      </w:pPr>
    </w:p>
    <w:p w14:paraId="0F784376" w14:textId="09B466D0" w:rsidR="00EE5860" w:rsidRPr="00441CD0" w:rsidRDefault="00EE5860" w:rsidP="00EE5860">
      <w:pPr>
        <w:pStyle w:val="TH"/>
        <w:rPr>
          <w:lang w:val="en-US"/>
        </w:rPr>
      </w:pPr>
      <w:r w:rsidRPr="00441CD0">
        <w:t xml:space="preserve">Table 7.5.2.3-4: </w:t>
      </w:r>
      <w:r w:rsidR="00894692">
        <w:t>R</w:t>
      </w:r>
      <w:r w:rsidRPr="00441CD0">
        <w:rPr>
          <w:lang w:val="de-DE" w:eastAsia="zh-CN"/>
        </w:rPr>
        <w:t xml:space="preserve">edundant Transmission </w:t>
      </w:r>
      <w:r>
        <w:rPr>
          <w:lang w:val="de-DE" w:eastAsia="zh-CN"/>
        </w:rPr>
        <w:t xml:space="preserve">Forwarding </w:t>
      </w:r>
      <w:r w:rsidRPr="00441CD0">
        <w:rPr>
          <w:lang w:val="de-DE" w:eastAsia="zh-CN"/>
        </w:rPr>
        <w:t>Parameters</w:t>
      </w:r>
      <w:r w:rsidRPr="00441CD0">
        <w:t xml:space="preserve">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DB62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3C0B7A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351309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C2FFC8"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Forwarding </w:t>
            </w:r>
            <w:r w:rsidRPr="00441CD0">
              <w:rPr>
                <w:lang w:val="de-DE" w:eastAsia="zh-CN"/>
              </w:rPr>
              <w:t>Parameters</w:t>
            </w:r>
            <w:r w:rsidRPr="00441CD0">
              <w:t xml:space="preserve"> </w:t>
            </w:r>
            <w:r w:rsidRPr="00441CD0">
              <w:rPr>
                <w:lang w:val="en-US"/>
              </w:rPr>
              <w:t xml:space="preserve">IE Type = </w:t>
            </w:r>
            <w:r>
              <w:rPr>
                <w:lang w:val="en-US"/>
              </w:rPr>
              <w:t>270</w:t>
            </w:r>
            <w:r w:rsidRPr="00441CD0">
              <w:rPr>
                <w:lang w:val="en-US"/>
              </w:rPr>
              <w:t xml:space="preserve"> (decimal)</w:t>
            </w:r>
          </w:p>
        </w:tc>
      </w:tr>
      <w:tr w:rsidR="00EE5860" w:rsidRPr="00441CD0" w14:paraId="116B6F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E4EDC4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2666EE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EB99A90" w14:textId="77777777" w:rsidR="00EE5860" w:rsidRPr="00441CD0" w:rsidRDefault="00EE5860" w:rsidP="00BB0E1F">
            <w:pPr>
              <w:pStyle w:val="TAC"/>
            </w:pPr>
            <w:r w:rsidRPr="00441CD0">
              <w:t>Length = n</w:t>
            </w:r>
          </w:p>
        </w:tc>
      </w:tr>
      <w:tr w:rsidR="00EE5860" w:rsidRPr="00441CD0" w14:paraId="1CB7BC7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1B02EA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EFBB389"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9235EF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CFE2B0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C57F76" w14:textId="77777777" w:rsidR="00EE5860" w:rsidRPr="00441CD0" w:rsidRDefault="00EE5860" w:rsidP="00BB0E1F">
            <w:pPr>
              <w:pStyle w:val="TAH"/>
            </w:pPr>
            <w:r w:rsidRPr="00441CD0">
              <w:t>IE Type</w:t>
            </w:r>
          </w:p>
        </w:tc>
      </w:tr>
      <w:tr w:rsidR="00EE5860" w:rsidRPr="00441CD0" w14:paraId="2FF7745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FC6F38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E79865E"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72495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186135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FA039F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0DD426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34A2D2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FB438E5" w14:textId="77777777" w:rsidR="00EE5860" w:rsidRPr="00441CD0" w:rsidRDefault="00EE5860" w:rsidP="00BB0E1F">
            <w:pPr>
              <w:spacing w:after="0"/>
              <w:rPr>
                <w:rFonts w:ascii="Arial" w:hAnsi="Arial"/>
                <w:b/>
                <w:sz w:val="18"/>
                <w:lang w:val="x-none"/>
              </w:rPr>
            </w:pPr>
          </w:p>
        </w:tc>
      </w:tr>
      <w:tr w:rsidR="00EE5860" w:rsidRPr="00441CD0" w14:paraId="4B0276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3734ED" w14:textId="77777777" w:rsidR="00EE5860" w:rsidRPr="00441CD0" w:rsidRDefault="00EE5860" w:rsidP="00BB0E1F">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37F64396" w14:textId="77777777" w:rsidR="00EE5860" w:rsidRPr="00441CD0" w:rsidRDefault="00EE5860" w:rsidP="00BB0E1F">
            <w:pPr>
              <w:pStyle w:val="TAL"/>
              <w:jc w:val="center"/>
              <w:rPr>
                <w:lang w:val="sv-SE" w:eastAsia="zh-CN"/>
              </w:rPr>
            </w:pPr>
            <w:r w:rsidRPr="00441CD0">
              <w:rPr>
                <w:lang w:val="sv-S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7D8BA303" w14:textId="77777777" w:rsidR="00EE5860" w:rsidRPr="00441CD0" w:rsidRDefault="00EE5860" w:rsidP="00BB0E1F">
            <w:pPr>
              <w:pStyle w:val="TAL"/>
              <w:rPr>
                <w:lang w:eastAsia="zh-CN"/>
              </w:rPr>
            </w:pPr>
            <w:r w:rsidRPr="00441CD0">
              <w:rPr>
                <w:lang w:eastAsia="zh-CN"/>
              </w:rPr>
              <w:t>This IE shall be present if the UP function is required to perform the redundant transmission of the outgoing packet.</w:t>
            </w:r>
          </w:p>
          <w:p w14:paraId="70F99BE7" w14:textId="77777777" w:rsidR="00EE5860" w:rsidRPr="00441CD0" w:rsidRDefault="00EE5860" w:rsidP="00BB0E1F">
            <w:pPr>
              <w:pStyle w:val="TAL"/>
              <w:rPr>
                <w:lang w:val="x-none" w:eastAsia="zh-CN"/>
              </w:rPr>
            </w:pPr>
            <w:r w:rsidRPr="00441CD0">
              <w:rPr>
                <w:lang w:eastAsia="zh-CN"/>
              </w:rPr>
              <w:t>If present, it shall contain the F-TEID of the remote GTP-U peer for redundant transmission.</w:t>
            </w:r>
          </w:p>
        </w:tc>
        <w:tc>
          <w:tcPr>
            <w:tcW w:w="370" w:type="dxa"/>
            <w:tcBorders>
              <w:top w:val="single" w:sz="4" w:space="0" w:color="auto"/>
              <w:left w:val="single" w:sz="4" w:space="0" w:color="auto"/>
              <w:bottom w:val="single" w:sz="4" w:space="0" w:color="auto"/>
              <w:right w:val="single" w:sz="4" w:space="0" w:color="auto"/>
            </w:tcBorders>
            <w:hideMark/>
          </w:tcPr>
          <w:p w14:paraId="32DEE9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BD15B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F649E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F7DB62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C2AA0C" w14:textId="77777777" w:rsidR="00EE5860" w:rsidRPr="00441CD0" w:rsidRDefault="00EE5860" w:rsidP="00BB0E1F">
            <w:pPr>
              <w:pStyle w:val="TAC"/>
            </w:pPr>
            <w:r w:rsidRPr="00441CD0">
              <w:t>Outer Header Creation</w:t>
            </w:r>
          </w:p>
        </w:tc>
      </w:tr>
      <w:tr w:rsidR="00EE5860" w:rsidRPr="00441CD0" w14:paraId="69D7846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780646" w14:textId="77777777" w:rsidR="00EE5860" w:rsidRPr="00441CD0" w:rsidRDefault="00EE5860" w:rsidP="00BB0E1F">
            <w:pPr>
              <w:pStyle w:val="TAL"/>
              <w:rPr>
                <w:szCs w:val="18"/>
              </w:rPr>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6F9589B0" w14:textId="77777777" w:rsidR="00EE5860" w:rsidRPr="00441CD0" w:rsidRDefault="00EE5860" w:rsidP="00BB0E1F">
            <w:pPr>
              <w:pStyle w:val="TAL"/>
              <w:jc w:val="center"/>
              <w:rPr>
                <w:lang w:val="sv-SE"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6D0121B"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GTP-U tunnel used for redundant transmission uses a different network Instance than the Network Instance used for the primary GTP-U tunnel.</w:t>
            </w:r>
          </w:p>
        </w:tc>
        <w:tc>
          <w:tcPr>
            <w:tcW w:w="370" w:type="dxa"/>
            <w:tcBorders>
              <w:top w:val="single" w:sz="4" w:space="0" w:color="auto"/>
              <w:left w:val="single" w:sz="4" w:space="0" w:color="auto"/>
              <w:bottom w:val="single" w:sz="4" w:space="0" w:color="auto"/>
              <w:right w:val="single" w:sz="4" w:space="0" w:color="auto"/>
            </w:tcBorders>
          </w:tcPr>
          <w:p w14:paraId="075388AD"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AAF19C9"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A7CEBB2"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56ABD9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AF73C78" w14:textId="77777777" w:rsidR="00EE5860" w:rsidRPr="00441CD0" w:rsidRDefault="00EE5860" w:rsidP="00BB0E1F">
            <w:pPr>
              <w:pStyle w:val="TAC"/>
            </w:pPr>
            <w:r w:rsidRPr="00441CD0">
              <w:t>Network Instance</w:t>
            </w:r>
          </w:p>
        </w:tc>
      </w:tr>
    </w:tbl>
    <w:p w14:paraId="0C00830C" w14:textId="77777777" w:rsidR="00EE5860" w:rsidRPr="00441CD0" w:rsidRDefault="00EE5860" w:rsidP="00EE5860">
      <w:pPr>
        <w:rPr>
          <w:lang w:eastAsia="zh-CN"/>
        </w:rPr>
      </w:pPr>
    </w:p>
    <w:p w14:paraId="0AB02C58" w14:textId="77777777" w:rsidR="00EE5860" w:rsidRPr="00441CD0" w:rsidRDefault="00EE5860" w:rsidP="00EE5860">
      <w:pPr>
        <w:pStyle w:val="Heading4"/>
      </w:pPr>
      <w:bookmarkStart w:id="4027" w:name="_Toc19717287"/>
      <w:bookmarkStart w:id="4028" w:name="_Toc27490777"/>
      <w:bookmarkStart w:id="4029" w:name="_Toc27557070"/>
      <w:bookmarkStart w:id="4030" w:name="_Toc27723987"/>
      <w:bookmarkStart w:id="4031" w:name="_Toc36031059"/>
      <w:bookmarkStart w:id="4032" w:name="_Toc36042979"/>
      <w:bookmarkStart w:id="4033" w:name="_Toc36814304"/>
      <w:bookmarkStart w:id="4034" w:name="_Toc44689158"/>
      <w:bookmarkStart w:id="4035" w:name="_Toc44923912"/>
      <w:bookmarkStart w:id="4036" w:name="_Toc51860882"/>
      <w:bookmarkStart w:id="4037" w:name="_Toc57930653"/>
      <w:bookmarkStart w:id="4038" w:name="_Toc57931283"/>
      <w:bookmarkStart w:id="4039" w:name="_Toc67499675"/>
      <w:r w:rsidRPr="00441CD0">
        <w:t>7.5.2.4</w:t>
      </w:r>
      <w:r w:rsidRPr="00441CD0">
        <w:tab/>
        <w:t>Create URR IE within PFCP Session Establishment Request</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23A1DC4D" w14:textId="77777777" w:rsidR="00EE5860" w:rsidRPr="00441CD0" w:rsidRDefault="00EE5860" w:rsidP="00EE5860">
      <w:r w:rsidRPr="00441CD0">
        <w:t xml:space="preserve">The </w:t>
      </w:r>
      <w:r w:rsidRPr="00441CD0">
        <w:rPr>
          <w:lang w:val="en-US"/>
        </w:rPr>
        <w:t xml:space="preserve">Create </w:t>
      </w:r>
      <w:r w:rsidRPr="00441CD0">
        <w:t>URR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7.5.2.4-1</w:t>
      </w:r>
      <w:r w:rsidRPr="00441CD0">
        <w:rPr>
          <w:lang w:eastAsia="ja-JP"/>
        </w:rPr>
        <w:t>.</w:t>
      </w:r>
    </w:p>
    <w:p w14:paraId="138D2F85" w14:textId="77777777" w:rsidR="00EE5860" w:rsidRPr="00441CD0" w:rsidRDefault="00EE5860" w:rsidP="00EE5860">
      <w:pPr>
        <w:pStyle w:val="TH"/>
        <w:rPr>
          <w:lang w:val="en-US"/>
        </w:rPr>
      </w:pPr>
      <w:r w:rsidRPr="00441CD0">
        <w:lastRenderedPageBreak/>
        <w:t>Table 7.5.2.4-1: Create URR IE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
        <w:gridCol w:w="1526"/>
        <w:gridCol w:w="36"/>
        <w:gridCol w:w="300"/>
        <w:gridCol w:w="36"/>
        <w:gridCol w:w="4630"/>
        <w:gridCol w:w="36"/>
        <w:gridCol w:w="334"/>
        <w:gridCol w:w="36"/>
        <w:gridCol w:w="334"/>
        <w:gridCol w:w="36"/>
        <w:gridCol w:w="334"/>
        <w:gridCol w:w="36"/>
        <w:gridCol w:w="334"/>
        <w:gridCol w:w="36"/>
        <w:gridCol w:w="1368"/>
        <w:gridCol w:w="38"/>
      </w:tblGrid>
      <w:tr w:rsidR="00EE5860" w:rsidRPr="00441CD0" w14:paraId="2B048F8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A64C7FA" w14:textId="77777777" w:rsidR="00EE5860" w:rsidRPr="00441CD0" w:rsidRDefault="00EE5860" w:rsidP="00BB0E1F">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7758804F"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193F4346" w14:textId="77777777" w:rsidR="00EE5860" w:rsidRPr="00441CD0" w:rsidRDefault="00EE5860" w:rsidP="00BB0E1F">
            <w:pPr>
              <w:pStyle w:val="TAC"/>
            </w:pPr>
            <w:r w:rsidRPr="00441CD0">
              <w:rPr>
                <w:szCs w:val="18"/>
              </w:rPr>
              <w:t>Create U</w:t>
            </w:r>
            <w:r w:rsidRPr="00441CD0">
              <w:t xml:space="preserve">RR </w:t>
            </w:r>
            <w:r w:rsidRPr="00441CD0">
              <w:rPr>
                <w:lang w:val="en-US"/>
              </w:rPr>
              <w:t>IE Type = 6 (decimal)</w:t>
            </w:r>
          </w:p>
        </w:tc>
      </w:tr>
      <w:tr w:rsidR="00EE5860" w:rsidRPr="00441CD0" w14:paraId="66CB6AB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03D3C2"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52DFBAE0"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6C1117D0" w14:textId="77777777" w:rsidR="00EE5860" w:rsidRPr="00441CD0" w:rsidRDefault="00EE5860" w:rsidP="00BB0E1F">
            <w:pPr>
              <w:pStyle w:val="TAC"/>
            </w:pPr>
            <w:r w:rsidRPr="00441CD0">
              <w:t>Length = n</w:t>
            </w:r>
          </w:p>
        </w:tc>
      </w:tr>
      <w:tr w:rsidR="00EE5860" w:rsidRPr="00441CD0" w14:paraId="3F1BFA87" w14:textId="77777777" w:rsidTr="00BB0E1F">
        <w:trPr>
          <w:gridAfter w:val="1"/>
          <w:wAfter w:w="38" w:type="dxa"/>
          <w:jc w:val="center"/>
        </w:trPr>
        <w:tc>
          <w:tcPr>
            <w:tcW w:w="1556" w:type="dxa"/>
            <w:gridSpan w:val="2"/>
            <w:vMerge w:val="restart"/>
            <w:tcBorders>
              <w:top w:val="single" w:sz="4" w:space="0" w:color="auto"/>
              <w:left w:val="single" w:sz="4" w:space="0" w:color="auto"/>
              <w:bottom w:val="single" w:sz="4" w:space="0" w:color="auto"/>
              <w:right w:val="single" w:sz="4" w:space="0" w:color="auto"/>
            </w:tcBorders>
            <w:hideMark/>
          </w:tcPr>
          <w:p w14:paraId="24CACF52"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13803D88" w14:textId="77777777" w:rsidR="00EE5860" w:rsidRPr="00441CD0" w:rsidRDefault="00EE5860" w:rsidP="00BB0E1F">
            <w:pPr>
              <w:pStyle w:val="TAH"/>
            </w:pPr>
            <w:r w:rsidRPr="00441CD0">
              <w:t>P</w:t>
            </w:r>
          </w:p>
        </w:tc>
        <w:tc>
          <w:tcPr>
            <w:tcW w:w="4666" w:type="dxa"/>
            <w:gridSpan w:val="2"/>
            <w:vMerge w:val="restart"/>
            <w:tcBorders>
              <w:top w:val="single" w:sz="4" w:space="0" w:color="auto"/>
              <w:left w:val="single" w:sz="4" w:space="0" w:color="auto"/>
              <w:bottom w:val="single" w:sz="4" w:space="0" w:color="auto"/>
              <w:right w:val="single" w:sz="4" w:space="0" w:color="auto"/>
            </w:tcBorders>
            <w:hideMark/>
          </w:tcPr>
          <w:p w14:paraId="39C53B7C"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5E87DCE9" w14:textId="77777777" w:rsidR="00EE5860" w:rsidRPr="00441CD0" w:rsidRDefault="00EE5860" w:rsidP="00BB0E1F">
            <w:pPr>
              <w:pStyle w:val="TAH"/>
            </w:pPr>
            <w:r w:rsidRPr="00441CD0">
              <w:t>Appl.</w:t>
            </w:r>
          </w:p>
        </w:tc>
        <w:tc>
          <w:tcPr>
            <w:tcW w:w="1404" w:type="dxa"/>
            <w:gridSpan w:val="2"/>
            <w:vMerge w:val="restart"/>
            <w:tcBorders>
              <w:top w:val="single" w:sz="4" w:space="0" w:color="auto"/>
              <w:left w:val="single" w:sz="4" w:space="0" w:color="auto"/>
              <w:bottom w:val="single" w:sz="4" w:space="0" w:color="auto"/>
              <w:right w:val="single" w:sz="4" w:space="0" w:color="auto"/>
            </w:tcBorders>
            <w:hideMark/>
          </w:tcPr>
          <w:p w14:paraId="1D32C0D2" w14:textId="77777777" w:rsidR="00EE5860" w:rsidRPr="00441CD0" w:rsidRDefault="00EE5860" w:rsidP="00BB0E1F">
            <w:pPr>
              <w:pStyle w:val="TAH"/>
            </w:pPr>
            <w:r w:rsidRPr="00441CD0">
              <w:t>IE Type</w:t>
            </w:r>
          </w:p>
        </w:tc>
      </w:tr>
      <w:tr w:rsidR="00EE5860" w:rsidRPr="00441CD0" w14:paraId="434D2D09" w14:textId="77777777" w:rsidTr="00BB0E1F">
        <w:trPr>
          <w:gridAfter w:val="1"/>
          <w:wAfter w:w="38" w:type="dxa"/>
          <w:jc w:val="center"/>
        </w:trPr>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2F66D666"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173BDA3A" w14:textId="77777777" w:rsidR="00EE5860" w:rsidRPr="00441CD0" w:rsidRDefault="00EE5860" w:rsidP="00BB0E1F">
            <w:pPr>
              <w:spacing w:after="0"/>
              <w:rPr>
                <w:rFonts w:ascii="Arial" w:hAnsi="Arial"/>
                <w:b/>
                <w:sz w:val="18"/>
                <w:lang w:val="x-none"/>
              </w:rPr>
            </w:pPr>
          </w:p>
        </w:tc>
        <w:tc>
          <w:tcPr>
            <w:tcW w:w="4666" w:type="dxa"/>
            <w:gridSpan w:val="2"/>
            <w:vMerge/>
            <w:tcBorders>
              <w:top w:val="single" w:sz="4" w:space="0" w:color="auto"/>
              <w:left w:val="single" w:sz="4" w:space="0" w:color="auto"/>
              <w:bottom w:val="single" w:sz="4" w:space="0" w:color="auto"/>
              <w:right w:val="single" w:sz="4" w:space="0" w:color="auto"/>
            </w:tcBorders>
            <w:vAlign w:val="center"/>
            <w:hideMark/>
          </w:tcPr>
          <w:p w14:paraId="6E2FAE5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36416168"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0542A608"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68E82CD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E0C1256" w14:textId="77777777" w:rsidR="00EE5860" w:rsidRPr="00441CD0" w:rsidRDefault="00EE5860" w:rsidP="00BB0E1F">
            <w:pPr>
              <w:pStyle w:val="TAH"/>
            </w:pPr>
            <w:r w:rsidRPr="00441CD0">
              <w:rPr>
                <w:lang w:val="de-DE"/>
              </w:rPr>
              <w:t>N4</w:t>
            </w:r>
          </w:p>
        </w:tc>
        <w:tc>
          <w:tcPr>
            <w:tcW w:w="1404" w:type="dxa"/>
            <w:gridSpan w:val="2"/>
            <w:vMerge/>
            <w:tcBorders>
              <w:top w:val="single" w:sz="4" w:space="0" w:color="auto"/>
              <w:left w:val="single" w:sz="4" w:space="0" w:color="auto"/>
              <w:bottom w:val="single" w:sz="4" w:space="0" w:color="auto"/>
              <w:right w:val="single" w:sz="4" w:space="0" w:color="auto"/>
            </w:tcBorders>
            <w:vAlign w:val="center"/>
            <w:hideMark/>
          </w:tcPr>
          <w:p w14:paraId="202840DD" w14:textId="77777777" w:rsidR="00EE5860" w:rsidRPr="00441CD0" w:rsidRDefault="00EE5860" w:rsidP="00BB0E1F">
            <w:pPr>
              <w:spacing w:after="0"/>
              <w:rPr>
                <w:rFonts w:ascii="Arial" w:hAnsi="Arial"/>
                <w:b/>
                <w:sz w:val="18"/>
                <w:lang w:val="x-none"/>
              </w:rPr>
            </w:pPr>
          </w:p>
        </w:tc>
      </w:tr>
      <w:tr w:rsidR="00EE5860" w:rsidRPr="00441CD0" w14:paraId="657C0532"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2C58871" w14:textId="77777777" w:rsidR="00EE5860" w:rsidRPr="00441CD0" w:rsidRDefault="00EE5860" w:rsidP="00BB0E1F">
            <w:pPr>
              <w:pStyle w:val="TAL"/>
            </w:pPr>
            <w:r w:rsidRPr="00441CD0">
              <w:rPr>
                <w:szCs w:val="18"/>
                <w:lang w:val="de-DE"/>
              </w:rPr>
              <w:lastRenderedPageBreak/>
              <w:t>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6F10062E" w14:textId="77777777" w:rsidR="00EE5860" w:rsidRPr="00441CD0" w:rsidRDefault="00EE5860" w:rsidP="00BB0E1F">
            <w:pPr>
              <w:pStyle w:val="TAL"/>
              <w:jc w:val="cente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4C9F638" w14:textId="77777777" w:rsidR="00EE5860" w:rsidRPr="00441CD0" w:rsidRDefault="00EE5860" w:rsidP="00BB0E1F">
            <w:pPr>
              <w:pStyle w:val="TAL"/>
            </w:pPr>
            <w:r w:rsidRPr="00441CD0">
              <w:t>This IE shall uniquely identify the URR among all the URRs configured for th</w:t>
            </w:r>
            <w:r w:rsidRPr="00441CD0">
              <w:rPr>
                <w:lang w:val="en-US"/>
              </w:rPr>
              <w:t>is</w:t>
            </w:r>
            <w:r w:rsidRPr="00441CD0">
              <w:t xml:space="preserve">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62F7954A"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F2714A5"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FD2D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82DD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2FE4541F" w14:textId="77777777" w:rsidR="00EE5860" w:rsidRPr="00441CD0" w:rsidRDefault="00EE5860" w:rsidP="00BB0E1F">
            <w:pPr>
              <w:pStyle w:val="TAC"/>
              <w:rPr>
                <w:lang w:val="x-none"/>
              </w:rPr>
            </w:pPr>
            <w:r w:rsidRPr="00441CD0">
              <w:t>URR ID</w:t>
            </w:r>
          </w:p>
        </w:tc>
      </w:tr>
      <w:tr w:rsidR="00EE5860" w:rsidRPr="00441CD0" w14:paraId="0FC446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61E04A7F" w14:textId="77777777" w:rsidR="00EE5860" w:rsidRPr="00441CD0" w:rsidRDefault="00EE5860" w:rsidP="00BB0E1F">
            <w:pPr>
              <w:pStyle w:val="TAL"/>
            </w:pPr>
            <w:r w:rsidRPr="00441CD0">
              <w:t>Measurement Method</w:t>
            </w:r>
          </w:p>
        </w:tc>
        <w:tc>
          <w:tcPr>
            <w:tcW w:w="336" w:type="dxa"/>
            <w:gridSpan w:val="2"/>
            <w:tcBorders>
              <w:top w:val="single" w:sz="4" w:space="0" w:color="auto"/>
              <w:left w:val="single" w:sz="4" w:space="0" w:color="auto"/>
              <w:bottom w:val="single" w:sz="4" w:space="0" w:color="auto"/>
              <w:right w:val="single" w:sz="4" w:space="0" w:color="auto"/>
            </w:tcBorders>
            <w:hideMark/>
          </w:tcPr>
          <w:p w14:paraId="7496C339"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6CC60C9" w14:textId="77777777" w:rsidR="00EE5860" w:rsidRPr="00441CD0" w:rsidRDefault="00EE5860" w:rsidP="00BB0E1F">
            <w:pPr>
              <w:pStyle w:val="TAL"/>
              <w:rPr>
                <w:szCs w:val="18"/>
              </w:rPr>
            </w:pPr>
            <w:r w:rsidRPr="00441CD0">
              <w:t xml:space="preserve">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79A9DB4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4D3D7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3B7A4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CE1E2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24669DE6" w14:textId="77777777" w:rsidR="00EE5860" w:rsidRPr="00441CD0" w:rsidRDefault="00EE5860" w:rsidP="00BB0E1F">
            <w:pPr>
              <w:pStyle w:val="TAC"/>
            </w:pPr>
            <w:r w:rsidRPr="00441CD0">
              <w:t>Measurement Method</w:t>
            </w:r>
          </w:p>
        </w:tc>
      </w:tr>
      <w:tr w:rsidR="00EE5860" w:rsidRPr="00441CD0" w14:paraId="13D3156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7C1A968"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6" w:type="dxa"/>
            <w:gridSpan w:val="2"/>
            <w:tcBorders>
              <w:top w:val="single" w:sz="4" w:space="0" w:color="auto"/>
              <w:left w:val="single" w:sz="4" w:space="0" w:color="auto"/>
              <w:bottom w:val="single" w:sz="4" w:space="0" w:color="auto"/>
              <w:right w:val="single" w:sz="4" w:space="0" w:color="auto"/>
            </w:tcBorders>
            <w:hideMark/>
          </w:tcPr>
          <w:p w14:paraId="5B8CFECE"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4B1800C6" w14:textId="77777777" w:rsidR="00EE5860" w:rsidRPr="00441CD0" w:rsidRDefault="00EE5860" w:rsidP="00BB0E1F">
            <w:pPr>
              <w:pStyle w:val="TAL"/>
            </w:pPr>
            <w:r w:rsidRPr="00441CD0">
              <w:t>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E280E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77D0A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8C22B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41D4337"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1A86261" w14:textId="77777777" w:rsidR="00EE5860" w:rsidRPr="00441CD0" w:rsidRDefault="00EE5860" w:rsidP="00BB0E1F">
            <w:pPr>
              <w:pStyle w:val="TAC"/>
            </w:pPr>
            <w:r w:rsidRPr="00441CD0">
              <w:t>Reporting Triggers</w:t>
            </w:r>
          </w:p>
        </w:tc>
      </w:tr>
      <w:tr w:rsidR="00EE5860" w:rsidRPr="00441CD0" w14:paraId="4B4E5DF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3E9EFE9" w14:textId="77777777" w:rsidR="00EE5860" w:rsidRPr="00441CD0" w:rsidRDefault="00EE5860" w:rsidP="00BB0E1F">
            <w:pPr>
              <w:pStyle w:val="TAL"/>
            </w:pPr>
            <w:r w:rsidRPr="00441CD0">
              <w:t xml:space="preserve">Measurement Period </w:t>
            </w:r>
          </w:p>
        </w:tc>
        <w:tc>
          <w:tcPr>
            <w:tcW w:w="336" w:type="dxa"/>
            <w:gridSpan w:val="2"/>
            <w:tcBorders>
              <w:top w:val="single" w:sz="4" w:space="0" w:color="auto"/>
              <w:left w:val="single" w:sz="4" w:space="0" w:color="auto"/>
              <w:bottom w:val="single" w:sz="4" w:space="0" w:color="auto"/>
              <w:right w:val="single" w:sz="4" w:space="0" w:color="auto"/>
            </w:tcBorders>
            <w:hideMark/>
          </w:tcPr>
          <w:p w14:paraId="60A5740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6619EE4" w14:textId="77777777" w:rsidR="00EE5860" w:rsidRPr="00441CD0" w:rsidRDefault="00EE5860" w:rsidP="00BB0E1F">
            <w:pPr>
              <w:pStyle w:val="TAL"/>
            </w:pPr>
            <w:r w:rsidRPr="00441CD0">
              <w:t xml:space="preserve">This IE shall be present if periodic reporting is required. 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2A1962F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F5E11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C9F16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3EA40F"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1288A4C" w14:textId="77777777" w:rsidR="00EE5860" w:rsidRPr="00441CD0" w:rsidRDefault="00EE5860" w:rsidP="00BB0E1F">
            <w:pPr>
              <w:pStyle w:val="TAC"/>
            </w:pPr>
            <w:r w:rsidRPr="00441CD0">
              <w:t>Measurement Period</w:t>
            </w:r>
          </w:p>
        </w:tc>
      </w:tr>
      <w:tr w:rsidR="00EE5860" w:rsidRPr="00441CD0" w14:paraId="7A143E6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877130A" w14:textId="77777777" w:rsidR="00EE5860" w:rsidRPr="00441CD0" w:rsidRDefault="00EE5860" w:rsidP="00BB0E1F">
            <w:pPr>
              <w:pStyle w:val="TAL"/>
            </w:pPr>
            <w:r w:rsidRPr="00441CD0">
              <w:t>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2B221F5B"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719ACCA" w14:textId="77777777" w:rsidR="00EE5860" w:rsidRPr="00441CD0" w:rsidRDefault="00EE5860" w:rsidP="00BB0E1F">
            <w:pPr>
              <w:pStyle w:val="TAL"/>
            </w:pPr>
            <w:r w:rsidRPr="00441CD0">
              <w:t>This IE shall be present if volume-based measurement is used and reporting is required upon reaching a volume threshold.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0F06AD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E2F8C58"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27C76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18FC6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F96DFCB" w14:textId="77777777" w:rsidR="00EE5860" w:rsidRPr="00441CD0" w:rsidRDefault="00EE5860" w:rsidP="00BB0E1F">
            <w:pPr>
              <w:pStyle w:val="TAC"/>
            </w:pPr>
            <w:r w:rsidRPr="00441CD0">
              <w:t>Volume Threshold</w:t>
            </w:r>
          </w:p>
        </w:tc>
      </w:tr>
      <w:tr w:rsidR="00EE5860" w:rsidRPr="00441CD0" w14:paraId="19B40BF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5AA85C0" w14:textId="77777777" w:rsidR="00EE5860" w:rsidRPr="00441CD0" w:rsidRDefault="00EE5860" w:rsidP="00BB0E1F">
            <w:pPr>
              <w:pStyle w:val="TAL"/>
            </w:pPr>
            <w:r w:rsidRPr="00441CD0">
              <w:t>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9DA07AB"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C64FAC5" w14:textId="6C0EECF0" w:rsidR="00EE5860" w:rsidRPr="00441CD0" w:rsidRDefault="00EE5860" w:rsidP="00BB0E1F">
            <w:pPr>
              <w:pStyle w:val="TAL"/>
            </w:pPr>
            <w:r w:rsidRPr="00441CD0">
              <w:t xml:space="preserve">This IE shall be present if volume-based measurement is used and the CP </w:t>
            </w:r>
            <w:r w:rsidRPr="00441CD0">
              <w:rPr>
                <w:lang w:val="en-US"/>
              </w:rPr>
              <w:t xml:space="preserve">function needs to provision a Volume Quota in the UP function </w:t>
            </w:r>
            <w:r w:rsidRPr="00441CD0">
              <w:t xml:space="preserve">(see </w:t>
            </w:r>
            <w:r w:rsidR="00415C19" w:rsidRPr="00441CD0">
              <w:t>clause</w:t>
            </w:r>
            <w:r w:rsidR="00415C19">
              <w:t> </w:t>
            </w:r>
            <w:r w:rsidR="00415C19" w:rsidRPr="00441CD0">
              <w:t>5</w:t>
            </w:r>
            <w:r w:rsidRPr="00441CD0">
              <w:t>.2.2.2)</w:t>
            </w:r>
          </w:p>
          <w:p w14:paraId="38F534A1"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1F0CEE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E3DE8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819EB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566A98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E832F22" w14:textId="77777777" w:rsidR="00EE5860" w:rsidRPr="00441CD0" w:rsidRDefault="00EE5860" w:rsidP="00BB0E1F">
            <w:pPr>
              <w:pStyle w:val="TAC"/>
              <w:rPr>
                <w:lang w:val="sv-SE"/>
              </w:rPr>
            </w:pPr>
            <w:r w:rsidRPr="00441CD0">
              <w:t xml:space="preserve">Volume </w:t>
            </w:r>
            <w:r w:rsidRPr="00441CD0">
              <w:rPr>
                <w:lang w:val="sv-SE"/>
              </w:rPr>
              <w:t>Quota</w:t>
            </w:r>
          </w:p>
        </w:tc>
      </w:tr>
      <w:tr w:rsidR="00EE5860" w:rsidRPr="00441CD0" w14:paraId="40409821"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B3AAED6" w14:textId="77777777" w:rsidR="00EE5860" w:rsidRPr="00441CD0" w:rsidRDefault="00EE5860" w:rsidP="00BB0E1F">
            <w:pPr>
              <w:pStyle w:val="TAL"/>
            </w:pPr>
            <w:r w:rsidRPr="00441CD0">
              <w:t>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5520783"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6F6CFCF" w14:textId="77777777" w:rsidR="00EE5860" w:rsidRPr="00441CD0" w:rsidRDefault="00EE5860" w:rsidP="00BB0E1F">
            <w:pPr>
              <w:pStyle w:val="TAL"/>
            </w:pPr>
            <w:r w:rsidRPr="00441CD0">
              <w:t>This IE shall be present if event-based measurement is used and reporting is required upon reaching an event threshold. 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358EF9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1644F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FE7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518481"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A552A32" w14:textId="77777777" w:rsidR="00EE5860" w:rsidRPr="00441CD0" w:rsidRDefault="00EE5860" w:rsidP="00BB0E1F">
            <w:pPr>
              <w:pStyle w:val="TAC"/>
              <w:rPr>
                <w:lang w:val="x-none"/>
              </w:rPr>
            </w:pPr>
            <w:r w:rsidRPr="00441CD0">
              <w:t>Event Threshold</w:t>
            </w:r>
          </w:p>
        </w:tc>
      </w:tr>
      <w:tr w:rsidR="00EE5860" w:rsidRPr="00441CD0" w14:paraId="5CE5B7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9190D46" w14:textId="77777777" w:rsidR="00EE5860" w:rsidRPr="00441CD0" w:rsidRDefault="00EE5860" w:rsidP="00BB0E1F">
            <w:pPr>
              <w:pStyle w:val="TAL"/>
            </w:pPr>
            <w:r w:rsidRPr="00441CD0">
              <w:t>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11EDD65"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820308D" w14:textId="45ECA7E0" w:rsidR="00EE5860" w:rsidRPr="00441CD0" w:rsidRDefault="00EE5860" w:rsidP="00BB0E1F">
            <w:pPr>
              <w:pStyle w:val="TAL"/>
            </w:pPr>
            <w:r w:rsidRPr="00441CD0">
              <w:t xml:space="preserve">This IE shall be present if event-based measurement is used and the CP </w:t>
            </w:r>
            <w:r w:rsidRPr="00441CD0">
              <w:rPr>
                <w:lang w:val="en-US"/>
              </w:rPr>
              <w:t xml:space="preserve">function needs to provision an Event Quota in the UP function </w:t>
            </w:r>
            <w:r w:rsidRPr="00441CD0">
              <w:t xml:space="preserve">(see </w:t>
            </w:r>
            <w:r w:rsidR="00415C19" w:rsidRPr="00441CD0">
              <w:t>clause</w:t>
            </w:r>
            <w:r w:rsidR="00415C19">
              <w:t> </w:t>
            </w:r>
            <w:r w:rsidR="00415C19" w:rsidRPr="00441CD0">
              <w:t>5</w:t>
            </w:r>
            <w:r w:rsidRPr="00441CD0">
              <w:t>.2.2.2)</w:t>
            </w:r>
          </w:p>
          <w:p w14:paraId="45F3684A"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5F4BB4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C11E7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3BB3B6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E3061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06E2747" w14:textId="77777777" w:rsidR="00EE5860" w:rsidRPr="00441CD0" w:rsidRDefault="00EE5860" w:rsidP="00BB0E1F">
            <w:pPr>
              <w:pStyle w:val="TAC"/>
              <w:rPr>
                <w:lang w:val="x-none"/>
              </w:rPr>
            </w:pPr>
            <w:r w:rsidRPr="00441CD0">
              <w:t>Event Quota</w:t>
            </w:r>
          </w:p>
        </w:tc>
      </w:tr>
      <w:tr w:rsidR="00EE5860" w:rsidRPr="00441CD0" w14:paraId="7EB5672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3ADE790" w14:textId="77777777" w:rsidR="00EE5860" w:rsidRPr="00441CD0" w:rsidRDefault="00EE5860" w:rsidP="00BB0E1F">
            <w:pPr>
              <w:pStyle w:val="TAL"/>
            </w:pPr>
            <w:r w:rsidRPr="00441CD0">
              <w:t>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19962F7"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4768E0D" w14:textId="77777777" w:rsidR="00EE5860" w:rsidRPr="00441CD0" w:rsidRDefault="00EE5860" w:rsidP="00BB0E1F">
            <w:pPr>
              <w:pStyle w:val="TAL"/>
            </w:pPr>
            <w:r w:rsidRPr="00441CD0">
              <w:t>This IE shall be present if time-based measurement is used and reporting is required upon reaching a time threshold.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3446F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942F9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AF2085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361D8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117F241" w14:textId="77777777" w:rsidR="00EE5860" w:rsidRPr="00441CD0" w:rsidRDefault="00EE5860" w:rsidP="00BB0E1F">
            <w:pPr>
              <w:pStyle w:val="TAC"/>
            </w:pPr>
            <w:r w:rsidRPr="00441CD0">
              <w:t>Time Threshold</w:t>
            </w:r>
          </w:p>
        </w:tc>
      </w:tr>
      <w:tr w:rsidR="00EE5860" w:rsidRPr="00441CD0" w14:paraId="36F8BC5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0431E36" w14:textId="77777777" w:rsidR="00EE5860" w:rsidRPr="00441CD0" w:rsidRDefault="00EE5860" w:rsidP="00BB0E1F">
            <w:pPr>
              <w:pStyle w:val="TAL"/>
              <w:rPr>
                <w:lang w:val="sv-SE"/>
              </w:rPr>
            </w:pPr>
            <w:r w:rsidRPr="00441CD0">
              <w:t xml:space="preserve">Time </w:t>
            </w:r>
            <w:r w:rsidRPr="00441CD0">
              <w:rPr>
                <w:lang w:val="sv-SE"/>
              </w:rPr>
              <w:t>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79EAA567"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9D84B91" w14:textId="18489404" w:rsidR="00EE5860" w:rsidRPr="00441CD0" w:rsidRDefault="00EE5860" w:rsidP="00BB0E1F">
            <w:pPr>
              <w:pStyle w:val="TAL"/>
            </w:pPr>
            <w:r w:rsidRPr="00441CD0">
              <w:t xml:space="preserve">This IE shall be present if time-based measurement is used and the CP </w:t>
            </w:r>
            <w:r w:rsidRPr="00441CD0">
              <w:rPr>
                <w:lang w:val="en-US"/>
              </w:rPr>
              <w:t xml:space="preserve">function needs to provision a Time Quota in the UP function </w:t>
            </w:r>
            <w:r w:rsidRPr="00441CD0">
              <w:t xml:space="preserve">(see </w:t>
            </w:r>
            <w:r w:rsidR="00415C19" w:rsidRPr="00441CD0">
              <w:t>clause</w:t>
            </w:r>
            <w:r w:rsidR="00415C19">
              <w:t> </w:t>
            </w:r>
            <w:r w:rsidR="00415C19" w:rsidRPr="00441CD0">
              <w:t>5</w:t>
            </w:r>
            <w:r w:rsidRPr="00441CD0">
              <w:t>.2.2.2)</w:t>
            </w:r>
          </w:p>
          <w:p w14:paraId="39D7C9ED"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66A512E"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B9218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4763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B66A3B"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E164241" w14:textId="77777777" w:rsidR="00EE5860" w:rsidRPr="00441CD0" w:rsidRDefault="00EE5860" w:rsidP="00BB0E1F">
            <w:pPr>
              <w:pStyle w:val="TAC"/>
              <w:rPr>
                <w:lang w:val="sv-SE"/>
              </w:rPr>
            </w:pPr>
            <w:r w:rsidRPr="00441CD0">
              <w:t xml:space="preserve">Time </w:t>
            </w:r>
            <w:r w:rsidRPr="00441CD0">
              <w:rPr>
                <w:lang w:val="sv-SE"/>
              </w:rPr>
              <w:t>Quota</w:t>
            </w:r>
          </w:p>
        </w:tc>
      </w:tr>
      <w:tr w:rsidR="00EE5860" w:rsidRPr="00441CD0" w14:paraId="743E15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F5D16E9" w14:textId="77777777" w:rsidR="00EE5860" w:rsidRPr="00441CD0" w:rsidRDefault="00EE5860" w:rsidP="00BB0E1F">
            <w:pPr>
              <w:pStyle w:val="TAL"/>
            </w:pPr>
            <w:r w:rsidRPr="00441CD0">
              <w:t>Quota Holding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3144DE48"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A1050E4" w14:textId="77777777" w:rsidR="00EE5860" w:rsidRPr="00441CD0" w:rsidRDefault="00EE5860" w:rsidP="00BB0E1F">
            <w:pPr>
              <w:pStyle w:val="TAL"/>
            </w:pPr>
            <w:r w:rsidRPr="00441CD0">
              <w:t>This IE shall be present, for a time, volume or event-based measurement, if reporting is required and packets are no longer permitted to pass on when no packets are received during a given inactivity period.</w:t>
            </w:r>
          </w:p>
          <w:p w14:paraId="1EFC016A" w14:textId="77777777" w:rsidR="00EE5860" w:rsidRPr="00441CD0" w:rsidRDefault="00EE5860" w:rsidP="00BB0E1F">
            <w:pPr>
              <w:pStyle w:val="TAL"/>
            </w:pPr>
            <w:r w:rsidRPr="00441CD0">
              <w:t>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44CEF7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2E7B83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E93B6D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D9C57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79805B" w14:textId="77777777" w:rsidR="00EE5860" w:rsidRPr="00441CD0" w:rsidRDefault="00EE5860" w:rsidP="00BB0E1F">
            <w:pPr>
              <w:pStyle w:val="TAC"/>
            </w:pPr>
            <w:r w:rsidRPr="00441CD0">
              <w:t>Quota Holding Time</w:t>
            </w:r>
          </w:p>
        </w:tc>
      </w:tr>
      <w:tr w:rsidR="00EE5860" w:rsidRPr="00441CD0" w14:paraId="1F425665"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C20B33" w14:textId="77777777" w:rsidR="00EE5860" w:rsidRPr="00441CD0" w:rsidRDefault="00EE5860" w:rsidP="00BB0E1F">
            <w:pPr>
              <w:pStyle w:val="TAL"/>
            </w:pPr>
            <w:r w:rsidRPr="00441CD0">
              <w:t>Dropped DL Traffic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B345A01"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726D8DDC" w14:textId="77777777" w:rsidR="00EE5860" w:rsidRPr="00441CD0" w:rsidRDefault="00EE5860" w:rsidP="00BB0E1F">
            <w:pPr>
              <w:pStyle w:val="TAL"/>
            </w:pPr>
            <w:r w:rsidRPr="00441CD0">
              <w:t>This IE shall be present if reporting is required when the DL traffic being dropped exceeds a threshold.</w:t>
            </w:r>
          </w:p>
          <w:p w14:paraId="6FE82548"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37EB3EC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D54438"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EA6FAF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6F6179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9F4CBFC" w14:textId="77777777" w:rsidR="00EE5860" w:rsidRPr="00441CD0" w:rsidRDefault="00EE5860" w:rsidP="00BB0E1F">
            <w:pPr>
              <w:pStyle w:val="TAC"/>
            </w:pPr>
            <w:r w:rsidRPr="00441CD0">
              <w:t>Dropped DL Traffic Threshold</w:t>
            </w:r>
          </w:p>
        </w:tc>
      </w:tr>
      <w:tr w:rsidR="00EE5860" w:rsidRPr="00441CD0" w14:paraId="7131530E"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EF91DFB" w14:textId="77777777" w:rsidR="00EE5860" w:rsidRPr="00441CD0" w:rsidRDefault="00EE5860" w:rsidP="00BB0E1F">
            <w:pPr>
              <w:pStyle w:val="TAL"/>
            </w:pPr>
            <w:r w:rsidRPr="00441CD0">
              <w:t>Quota Validity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600165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0C665151" w14:textId="77777777" w:rsidR="00EE5860" w:rsidRPr="00441CD0" w:rsidRDefault="00EE5860" w:rsidP="00BB0E1F">
            <w:pPr>
              <w:pStyle w:val="TAL"/>
            </w:pPr>
            <w:r w:rsidRPr="00441CD0">
              <w:t>This IE shall be present if reporting is required when the Quota Validity time for a given Quota is over.</w:t>
            </w:r>
          </w:p>
        </w:tc>
        <w:tc>
          <w:tcPr>
            <w:tcW w:w="370" w:type="dxa"/>
            <w:gridSpan w:val="2"/>
            <w:tcBorders>
              <w:top w:val="single" w:sz="4" w:space="0" w:color="auto"/>
              <w:left w:val="single" w:sz="4" w:space="0" w:color="auto"/>
              <w:bottom w:val="single" w:sz="4" w:space="0" w:color="auto"/>
              <w:right w:val="single" w:sz="4" w:space="0" w:color="auto"/>
            </w:tcBorders>
            <w:hideMark/>
          </w:tcPr>
          <w:p w14:paraId="4C4A4301"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9482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15171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7E44A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31D96DD" w14:textId="77777777" w:rsidR="00EE5860" w:rsidRPr="00441CD0" w:rsidRDefault="00EE5860" w:rsidP="00BB0E1F">
            <w:pPr>
              <w:pStyle w:val="TAC"/>
            </w:pPr>
            <w:r w:rsidRPr="00441CD0">
              <w:t>Quota Validity Time</w:t>
            </w:r>
          </w:p>
        </w:tc>
      </w:tr>
      <w:tr w:rsidR="00EE5860" w:rsidRPr="00441CD0" w14:paraId="63868A1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4C37D3" w14:textId="77777777" w:rsidR="00EE5860" w:rsidRPr="00441CD0" w:rsidRDefault="00EE5860" w:rsidP="00BB0E1F">
            <w:pPr>
              <w:pStyle w:val="TAL"/>
            </w:pPr>
            <w:r w:rsidRPr="00441CD0">
              <w:t>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3065751" w14:textId="77777777" w:rsidR="00EE5860" w:rsidRPr="00441CD0" w:rsidRDefault="00EE5860" w:rsidP="00BB0E1F">
            <w:pPr>
              <w:pStyle w:val="TAL"/>
              <w:jc w:val="center"/>
              <w:rPr>
                <w:szCs w:val="18"/>
              </w:rPr>
            </w:pPr>
            <w:r w:rsidRPr="00441CD0">
              <w:rPr>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0550AB13" w14:textId="77777777" w:rsidR="00EE5860" w:rsidRPr="00441CD0" w:rsidRDefault="00EE5860" w:rsidP="00BB0E1F">
            <w:pPr>
              <w:pStyle w:val="TAL"/>
            </w:pPr>
            <w:r w:rsidRPr="00441CD0">
              <w:t xml:space="preserve">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02BFB9EB"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04C20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F7D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973AD5"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AB8EDC6" w14:textId="77777777" w:rsidR="00EE5860" w:rsidRPr="00441CD0" w:rsidRDefault="00EE5860" w:rsidP="00BB0E1F">
            <w:pPr>
              <w:pStyle w:val="TAC"/>
            </w:pPr>
            <w:r w:rsidRPr="00441CD0">
              <w:t>Monitoring Time</w:t>
            </w:r>
          </w:p>
        </w:tc>
      </w:tr>
      <w:tr w:rsidR="00EE5860" w:rsidRPr="00441CD0" w14:paraId="1491B5DA"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B6C60EF" w14:textId="77777777" w:rsidR="00EE5860" w:rsidRPr="00441CD0" w:rsidRDefault="00EE5860" w:rsidP="00BB0E1F">
            <w:pPr>
              <w:pStyle w:val="TAL"/>
            </w:pPr>
            <w:r w:rsidRPr="00441CD0">
              <w:t>Subsequent 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47CF7CBA"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7DF0C57B" w14:textId="77777777" w:rsidR="00EE5860" w:rsidRPr="00441CD0" w:rsidRDefault="00EE5860" w:rsidP="00BB0E1F">
            <w:pPr>
              <w:pStyle w:val="TAL"/>
            </w:pPr>
            <w:r w:rsidRPr="00441CD0">
              <w:t>This IE may be present if the Monitoring Time IE is present and volume-based measurement is used.</w:t>
            </w:r>
          </w:p>
          <w:p w14:paraId="18D4FEB1"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3B7B48"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F54EB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D9F9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4C665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5FE3706" w14:textId="77777777" w:rsidR="00EE5860" w:rsidRPr="00441CD0" w:rsidRDefault="00EE5860" w:rsidP="00BB0E1F">
            <w:pPr>
              <w:pStyle w:val="TAC"/>
            </w:pPr>
            <w:r w:rsidRPr="00441CD0">
              <w:t>Subsequent Volume Threshold</w:t>
            </w:r>
          </w:p>
        </w:tc>
      </w:tr>
      <w:tr w:rsidR="00EE5860" w:rsidRPr="00441CD0" w14:paraId="2924819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4FA296A" w14:textId="77777777" w:rsidR="00EE5860" w:rsidRPr="00441CD0" w:rsidRDefault="00EE5860" w:rsidP="00BB0E1F">
            <w:pPr>
              <w:pStyle w:val="TAL"/>
            </w:pPr>
            <w:r w:rsidRPr="00441CD0">
              <w:lastRenderedPageBreak/>
              <w:t>Subsequent 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C138A57"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4AF2CB6" w14:textId="77777777" w:rsidR="00EE5860" w:rsidRPr="00441CD0" w:rsidRDefault="00EE5860" w:rsidP="00BB0E1F">
            <w:pPr>
              <w:pStyle w:val="TAL"/>
            </w:pPr>
            <w:r w:rsidRPr="00441CD0">
              <w:t>This IE may be present if the Monitoring Time IE is present and time-based measurement is used.</w:t>
            </w:r>
          </w:p>
          <w:p w14:paraId="1F52F465" w14:textId="77777777" w:rsidR="00EE5860" w:rsidRPr="00441CD0" w:rsidRDefault="00EE5860" w:rsidP="00BB0E1F">
            <w:pPr>
              <w:pStyle w:val="TAL"/>
              <w:rPr>
                <w:lang w:val="x-none"/>
              </w:rPr>
            </w:pPr>
            <w:r w:rsidRPr="00441CD0">
              <w:t>When present, it shall indicate the time usage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4C769BF6"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49FAF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2DC45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D181E3"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870C438" w14:textId="77777777" w:rsidR="00EE5860" w:rsidRPr="00441CD0" w:rsidRDefault="00EE5860" w:rsidP="00BB0E1F">
            <w:pPr>
              <w:pStyle w:val="TAC"/>
            </w:pPr>
            <w:r w:rsidRPr="00441CD0">
              <w:t>Subsequent Time Threshold</w:t>
            </w:r>
          </w:p>
        </w:tc>
      </w:tr>
      <w:tr w:rsidR="00EE5860" w:rsidRPr="00441CD0" w14:paraId="1A2F30E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88D6C1A" w14:textId="77777777" w:rsidR="00EE5860" w:rsidRPr="00441CD0" w:rsidRDefault="00EE5860" w:rsidP="00BB0E1F">
            <w:pPr>
              <w:pStyle w:val="TAL"/>
            </w:pPr>
            <w:r w:rsidRPr="00441CD0">
              <w:t>Subsequent 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64791C4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53DB85E" w14:textId="4C5C9E0F" w:rsidR="00EE5860" w:rsidRPr="00441CD0" w:rsidRDefault="00EE5860" w:rsidP="00BB0E1F">
            <w:pPr>
              <w:pStyle w:val="TAL"/>
            </w:pPr>
            <w:r w:rsidRPr="00441CD0">
              <w:t xml:space="preserve">This IE may be present if Monitoring Time IE is present and </w:t>
            </w:r>
            <w:r w:rsidRPr="00441CD0">
              <w:rPr>
                <w:lang w:val="en-US"/>
              </w:rPr>
              <w:t xml:space="preserve">volume-based </w:t>
            </w:r>
            <w:r w:rsidRPr="00441CD0">
              <w:t>measurement</w:t>
            </w:r>
            <w:r w:rsidRPr="00441CD0">
              <w:rPr>
                <w:lang w:val="en-US"/>
              </w:rPr>
              <w:t xml:space="preserve"> is used</w:t>
            </w:r>
            <w:r w:rsidRPr="00441CD0">
              <w:t xml:space="preserve"> (see </w:t>
            </w:r>
            <w:r w:rsidR="00415C19" w:rsidRPr="00441CD0">
              <w:t>clause</w:t>
            </w:r>
            <w:r w:rsidR="00415C19">
              <w:t> </w:t>
            </w:r>
            <w:r w:rsidR="00415C19" w:rsidRPr="00441CD0">
              <w:t>5</w:t>
            </w:r>
            <w:r w:rsidRPr="00441CD0">
              <w:t>.2.2.2).</w:t>
            </w:r>
          </w:p>
          <w:p w14:paraId="7BD69DF3"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3766F2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924EE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EAE9B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15B301"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328101CF" w14:textId="77777777" w:rsidR="00EE5860" w:rsidRPr="00441CD0" w:rsidRDefault="00EE5860" w:rsidP="00BB0E1F">
            <w:pPr>
              <w:pStyle w:val="TAC"/>
            </w:pPr>
            <w:r w:rsidRPr="00441CD0">
              <w:t>Subsequent Volume Quota</w:t>
            </w:r>
          </w:p>
        </w:tc>
      </w:tr>
      <w:tr w:rsidR="00EE5860" w:rsidRPr="00441CD0" w14:paraId="0A4630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F72D094" w14:textId="77777777" w:rsidR="00EE5860" w:rsidRPr="00441CD0" w:rsidRDefault="00EE5860" w:rsidP="00BB0E1F">
            <w:pPr>
              <w:pStyle w:val="TAL"/>
            </w:pPr>
            <w:r w:rsidRPr="00441CD0">
              <w:t>Subsequent Time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12B87105" w14:textId="77777777" w:rsidR="00EE5860" w:rsidRPr="00441CD0" w:rsidRDefault="00EE5860" w:rsidP="00BB0E1F">
            <w:pPr>
              <w:pStyle w:val="TAL"/>
              <w:jc w:val="center"/>
              <w:rPr>
                <w:rFonts w:eastAsia="SimSun"/>
                <w:szCs w:val="18"/>
              </w:rPr>
            </w:pPr>
            <w:r w:rsidRPr="00441CD0">
              <w:rPr>
                <w:rFonts w:eastAsia="SimSun"/>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48D48995" w14:textId="67D77FE6" w:rsidR="00EE5860" w:rsidRPr="00441CD0" w:rsidRDefault="00EE5860" w:rsidP="00BB0E1F">
            <w:pPr>
              <w:pStyle w:val="TAL"/>
            </w:pPr>
            <w:r w:rsidRPr="00441CD0">
              <w:t>This IE may be present if Monitoring Time IE is present and</w:t>
            </w:r>
            <w:r w:rsidRPr="00441CD0">
              <w:rPr>
                <w:lang w:val="en-US"/>
              </w:rPr>
              <w:t xml:space="preserve"> time-based </w:t>
            </w:r>
            <w:r w:rsidRPr="00441CD0">
              <w:t xml:space="preserve">measurement </w:t>
            </w:r>
            <w:r w:rsidRPr="00441CD0">
              <w:rPr>
                <w:lang w:val="en-US"/>
              </w:rPr>
              <w:t xml:space="preserve">is used </w:t>
            </w:r>
            <w:r w:rsidRPr="00441CD0">
              <w:t xml:space="preserve">(see </w:t>
            </w:r>
            <w:r w:rsidR="00415C19" w:rsidRPr="00441CD0">
              <w:t>clause</w:t>
            </w:r>
            <w:r w:rsidR="00415C19">
              <w:t> </w:t>
            </w:r>
            <w:r w:rsidR="00415C19" w:rsidRPr="00441CD0">
              <w:t>5</w:t>
            </w:r>
            <w:r w:rsidRPr="00441CD0">
              <w:t>.2.2.2)</w:t>
            </w:r>
          </w:p>
          <w:p w14:paraId="1CAEFEE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074F13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562E3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378A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7D04257"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7B8DCEDF" w14:textId="77777777" w:rsidR="00EE5860" w:rsidRPr="00441CD0" w:rsidRDefault="00EE5860" w:rsidP="00BB0E1F">
            <w:pPr>
              <w:pStyle w:val="TAC"/>
            </w:pPr>
            <w:r w:rsidRPr="00441CD0">
              <w:t>Subsequent Time Quota</w:t>
            </w:r>
          </w:p>
        </w:tc>
      </w:tr>
      <w:tr w:rsidR="00EE5860" w:rsidRPr="00441CD0" w14:paraId="6B80462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1B59A0F" w14:textId="77777777" w:rsidR="00EE5860" w:rsidRPr="00441CD0" w:rsidRDefault="00EE5860" w:rsidP="00BB0E1F">
            <w:pPr>
              <w:pStyle w:val="TAL"/>
            </w:pPr>
            <w:r w:rsidRPr="00441CD0">
              <w:t>Subsequent 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6EE3FBA0" w14:textId="77777777" w:rsidR="00EE5860" w:rsidRPr="00441CD0" w:rsidRDefault="00EE5860" w:rsidP="00BB0E1F">
            <w:pPr>
              <w:pStyle w:val="TAL"/>
              <w:jc w:val="center"/>
              <w:rPr>
                <w:rFonts w:eastAsia="SimSun"/>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3B392296" w14:textId="77777777" w:rsidR="00EE5860" w:rsidRPr="00441CD0" w:rsidRDefault="00EE5860" w:rsidP="00BB0E1F">
            <w:pPr>
              <w:pStyle w:val="TAL"/>
            </w:pPr>
            <w:r w:rsidRPr="00441CD0">
              <w:t>This IE may be present if the Monitoring Time IE is present and event-based measurement is used.</w:t>
            </w:r>
          </w:p>
          <w:p w14:paraId="19F098E8"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26A98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C42E1E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E0714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6639B6"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1C0C632" w14:textId="77777777" w:rsidR="00EE5860" w:rsidRPr="00441CD0" w:rsidRDefault="00EE5860" w:rsidP="00BB0E1F">
            <w:pPr>
              <w:pStyle w:val="TAC"/>
            </w:pPr>
            <w:r w:rsidRPr="00441CD0">
              <w:t>Subsequent Event Threshold</w:t>
            </w:r>
          </w:p>
        </w:tc>
      </w:tr>
      <w:tr w:rsidR="00EE5860" w:rsidRPr="00441CD0" w14:paraId="151DA8FC"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31025C7" w14:textId="77777777" w:rsidR="00EE5860" w:rsidRPr="00441CD0" w:rsidRDefault="00EE5860" w:rsidP="00BB0E1F">
            <w:pPr>
              <w:pStyle w:val="TAL"/>
            </w:pPr>
            <w:r w:rsidRPr="00441CD0">
              <w:t>Subsequent 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0D861472" w14:textId="77777777" w:rsidR="00EE5860" w:rsidRPr="00441CD0" w:rsidRDefault="00EE5860" w:rsidP="00BB0E1F">
            <w:pPr>
              <w:pStyle w:val="TAL"/>
              <w:jc w:val="center"/>
              <w:rPr>
                <w:rFonts w:eastAsia="SimSun"/>
                <w:szCs w:val="18"/>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6BCB0206" w14:textId="4BA8228E" w:rsidR="00EE5860" w:rsidRPr="00441CD0" w:rsidRDefault="00EE5860" w:rsidP="00BB0E1F">
            <w:pPr>
              <w:pStyle w:val="TAL"/>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66198B40"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D0005D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C0E8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F5FE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26BED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F748BA2" w14:textId="77777777" w:rsidR="00EE5860" w:rsidRPr="00441CD0" w:rsidRDefault="00EE5860" w:rsidP="00BB0E1F">
            <w:pPr>
              <w:pStyle w:val="TAC"/>
            </w:pPr>
            <w:r w:rsidRPr="00441CD0">
              <w:t>Subsequent Event Quota</w:t>
            </w:r>
          </w:p>
        </w:tc>
      </w:tr>
      <w:tr w:rsidR="00EE5860" w:rsidRPr="00441CD0" w14:paraId="7D38710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DE88AF0" w14:textId="77777777" w:rsidR="00EE5860" w:rsidRPr="00441CD0" w:rsidRDefault="00EE5860" w:rsidP="00BB0E1F">
            <w:pPr>
              <w:pStyle w:val="TAL"/>
            </w:pPr>
            <w:r w:rsidRPr="00441CD0">
              <w:t>Inactivity Detection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D26E64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685D7B33" w14:textId="77777777" w:rsidR="00EE5860" w:rsidRPr="00441CD0" w:rsidRDefault="00EE5860" w:rsidP="00BB0E1F">
            <w:pPr>
              <w:pStyle w:val="TAL"/>
            </w:pPr>
            <w:r w:rsidRPr="00441CD0">
              <w:t>This IE shall be present if time-based measurement is used and the time measurement need to be suspended when no packets are received during a given inactivity period. 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654C36F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E5304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7983A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DA864"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F1D9AB" w14:textId="77777777" w:rsidR="00EE5860" w:rsidRPr="00441CD0" w:rsidRDefault="00EE5860" w:rsidP="00BB0E1F">
            <w:pPr>
              <w:pStyle w:val="TAC"/>
              <w:rPr>
                <w:lang w:val="x-none"/>
              </w:rPr>
            </w:pPr>
            <w:r w:rsidRPr="00441CD0">
              <w:t>Inactivity Detection Time</w:t>
            </w:r>
          </w:p>
        </w:tc>
      </w:tr>
      <w:tr w:rsidR="00EE5860" w:rsidRPr="00441CD0" w14:paraId="2BCE077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55EA58" w14:textId="77777777" w:rsidR="00EE5860" w:rsidRPr="00441CD0" w:rsidRDefault="00EE5860" w:rsidP="00BB0E1F">
            <w:pPr>
              <w:pStyle w:val="TAL"/>
            </w:pPr>
            <w:r w:rsidRPr="00441CD0">
              <w:t>Linked 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700C1E16"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BEB3665" w14:textId="5A5A2AE9" w:rsidR="00EE5860" w:rsidRPr="00441CD0" w:rsidRDefault="00EE5860" w:rsidP="00BB0E1F">
            <w:pPr>
              <w:pStyle w:val="TAL"/>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299272AC" w14:textId="77777777" w:rsidR="00EE5860" w:rsidRPr="00441CD0" w:rsidRDefault="00EE5860" w:rsidP="00BB0E1F">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45E9E0"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2A3BD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245D4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F47F5F"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DC72473" w14:textId="77777777" w:rsidR="00EE5860" w:rsidRPr="00441CD0" w:rsidRDefault="00EE5860" w:rsidP="00BB0E1F">
            <w:pPr>
              <w:pStyle w:val="TAC"/>
              <w:rPr>
                <w:lang w:val="x-none"/>
              </w:rPr>
            </w:pPr>
            <w:r w:rsidRPr="00441CD0">
              <w:t xml:space="preserve">Linked URR ID </w:t>
            </w:r>
          </w:p>
        </w:tc>
      </w:tr>
      <w:tr w:rsidR="00EE5860" w:rsidRPr="00441CD0" w14:paraId="1E8F494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A009F0C" w14:textId="77777777" w:rsidR="00EE5860" w:rsidRPr="00441CD0" w:rsidRDefault="00EE5860" w:rsidP="00BB0E1F">
            <w:pPr>
              <w:pStyle w:val="TAL"/>
            </w:pPr>
            <w:r w:rsidRPr="00441CD0">
              <w:lastRenderedPageBreak/>
              <w:t>Measurement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24E241C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7029F3A" w14:textId="77777777" w:rsidR="00EE5860" w:rsidRPr="00441CD0" w:rsidRDefault="00EE5860" w:rsidP="00BB0E1F">
            <w:pPr>
              <w:pStyle w:val="TAL"/>
              <w:rPr>
                <w:rFonts w:cs="Arial"/>
                <w:szCs w:val="18"/>
                <w:lang w:eastAsia="zh-CN"/>
              </w:rPr>
            </w:pPr>
            <w:r w:rsidRPr="00441CD0">
              <w:rPr>
                <w:rFonts w:cs="Arial"/>
                <w:szCs w:val="18"/>
                <w:lang w:eastAsia="zh-CN"/>
              </w:rPr>
              <w:t>This IE shall be included if any of the following flag is set to "1".</w:t>
            </w:r>
          </w:p>
          <w:p w14:paraId="5AA33A6D" w14:textId="77777777" w:rsidR="00EE5860" w:rsidRPr="00441CD0" w:rsidRDefault="00EE5860" w:rsidP="00BB0E1F">
            <w:pPr>
              <w:pStyle w:val="TAL"/>
              <w:rPr>
                <w:rFonts w:cs="Arial"/>
                <w:szCs w:val="18"/>
                <w:lang w:eastAsia="zh-CN"/>
              </w:rPr>
            </w:pPr>
            <w:r w:rsidRPr="00441CD0">
              <w:rPr>
                <w:rFonts w:cs="Arial"/>
                <w:szCs w:val="18"/>
                <w:lang w:eastAsia="zh-CN"/>
              </w:rPr>
              <w:t>Applicable flags are:</w:t>
            </w:r>
          </w:p>
          <w:p w14:paraId="430556F1"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Measurement Before QoS Enforcement Flag: this flag shall be set to "1" if the traffic usage before any QoS Enforcement is requested to be measured.</w:t>
            </w:r>
          </w:p>
          <w:p w14:paraId="3EE5323E"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Inactive Measurement Flag: this flag shall be set to "1" if the measurement shall be paused (inactive). The measurement shall be performed (active) if the bit is set to "0" or if the Measurement Information IE is not present in the Create URR IE.</w:t>
            </w:r>
          </w:p>
          <w:p w14:paraId="79C5546E"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2244ECFC" w14:textId="77777777" w:rsidR="00EE5860" w:rsidRPr="00441CD0" w:rsidRDefault="00EE5860" w:rsidP="00BB0E1F">
            <w:pPr>
              <w:pStyle w:val="B1"/>
              <w:rPr>
                <w:rFonts w:ascii="Arial" w:hAnsi="Arial" w:cs="Arial"/>
                <w:sz w:val="18"/>
                <w:szCs w:val="18"/>
                <w:lang w:eastAsia="zh-CN"/>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set to "1"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 .</w:t>
            </w:r>
          </w:p>
          <w:p w14:paraId="3B42982A" w14:textId="2A7891E2" w:rsidR="00D34966" w:rsidRDefault="00EE5860" w:rsidP="00D34966">
            <w:pPr>
              <w:pStyle w:val="B1"/>
              <w:rPr>
                <w:rFonts w:ascii="Arial" w:hAnsi="Arial" w:cs="Arial"/>
                <w:sz w:val="18"/>
                <w:szCs w:val="18"/>
                <w:lang w:eastAsia="zh-CN"/>
              </w:rPr>
            </w:pPr>
            <w:r w:rsidRPr="00441CD0">
              <w:rPr>
                <w:rFonts w:ascii="Arial" w:hAnsi="Arial" w:cs="Arial"/>
                <w:sz w:val="18"/>
                <w:szCs w:val="18"/>
                <w:lang w:eastAsia="zh-CN"/>
              </w:rPr>
              <w:t>-</w:t>
            </w:r>
            <w:r w:rsidRPr="00441CD0">
              <w:rPr>
                <w:rFonts w:ascii="Arial" w:hAnsi="Arial" w:cs="Arial"/>
                <w:sz w:val="18"/>
                <w:szCs w:val="18"/>
                <w:lang w:eastAsia="zh-CN"/>
              </w:rPr>
              <w:tab/>
            </w:r>
            <w:bookmarkStart w:id="4040" w:name="_Hlk16073920"/>
            <w:r w:rsidRPr="00441CD0">
              <w:rPr>
                <w:rFonts w:ascii="Arial" w:hAnsi="Arial" w:cs="Arial"/>
                <w:sz w:val="18"/>
                <w:szCs w:val="18"/>
                <w:lang w:eastAsia="zh-CN"/>
              </w:rPr>
              <w:t>Measurement of Number of Packets Flag: this flag may be set to "1" when the Volume-based measurement applies, to request the UP function to report the number of packets in UL/DL/Total in addition to the measurement in octet.</w:t>
            </w:r>
            <w:bookmarkEnd w:id="4040"/>
          </w:p>
          <w:p w14:paraId="04D45EF9" w14:textId="5AB453CD" w:rsidR="00D34966" w:rsidRDefault="00D34966" w:rsidP="00D34966">
            <w:pPr>
              <w:pStyle w:val="B1"/>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Send Start Pause of Charging Flag: this flag may be set to </w:t>
            </w:r>
            <w:r w:rsidR="00075654">
              <w:rPr>
                <w:rFonts w:ascii="Arial" w:hAnsi="Arial" w:cs="Arial"/>
                <w:sz w:val="18"/>
                <w:szCs w:val="18"/>
                <w:lang w:eastAsia="zh-CN"/>
              </w:rPr>
              <w:t>"</w:t>
            </w:r>
            <w:r>
              <w:rPr>
                <w:rFonts w:ascii="Arial" w:hAnsi="Arial" w:cs="Arial"/>
                <w:sz w:val="18"/>
                <w:szCs w:val="18"/>
                <w:lang w:eastAsia="zh-CN"/>
              </w:rPr>
              <w:t>1</w:t>
            </w:r>
            <w:r w:rsidR="00075654">
              <w:rPr>
                <w:rFonts w:ascii="Arial" w:hAnsi="Arial" w:cs="Arial"/>
                <w:sz w:val="18"/>
                <w:szCs w:val="18"/>
                <w:lang w:eastAsia="zh-CN"/>
              </w:rPr>
              <w:t>"</w:t>
            </w:r>
            <w:r>
              <w:rPr>
                <w:rFonts w:ascii="Arial" w:hAnsi="Arial" w:cs="Arial"/>
                <w:sz w:val="18"/>
                <w:szCs w:val="18"/>
                <w:lang w:eastAsia="zh-CN"/>
              </w:rPr>
              <w:t xml:space="preserve"> by the CP function if the UP Function is requested to send a Start Pause of Charging indication to the upstream GTP-U entity(s) when the Dropped DL Traffic Threshold is reached.</w:t>
            </w:r>
          </w:p>
          <w:p w14:paraId="49443E1D" w14:textId="4CE437E0" w:rsidR="00D34966" w:rsidRPr="00441CD0" w:rsidRDefault="00D34966" w:rsidP="00D34966">
            <w:pPr>
              <w:pStyle w:val="B1"/>
            </w:pPr>
            <w:r>
              <w:rPr>
                <w:rFonts w:ascii="Arial" w:hAnsi="Arial" w:cs="Arial"/>
                <w:sz w:val="18"/>
                <w:szCs w:val="18"/>
                <w:lang w:eastAsia="zh-CN"/>
              </w:rPr>
              <w:t>-</w:t>
            </w:r>
            <w:r>
              <w:rPr>
                <w:rFonts w:ascii="Arial" w:hAnsi="Arial" w:cs="Arial"/>
                <w:sz w:val="18"/>
                <w:szCs w:val="18"/>
                <w:lang w:eastAsia="zh-CN"/>
              </w:rPr>
              <w:tab/>
            </w:r>
            <w:bookmarkStart w:id="4041" w:name="_Hlk65537595"/>
            <w:r>
              <w:rPr>
                <w:rFonts w:ascii="Arial" w:hAnsi="Arial" w:cs="Arial"/>
                <w:sz w:val="18"/>
                <w:szCs w:val="18"/>
                <w:lang w:eastAsia="zh-CN"/>
              </w:rPr>
              <w:t>Applicable for Start of Pause of Charging Flag</w:t>
            </w:r>
            <w:bookmarkEnd w:id="4041"/>
            <w:r>
              <w:rPr>
                <w:rFonts w:ascii="Arial" w:hAnsi="Arial" w:cs="Arial"/>
                <w:sz w:val="18"/>
                <w:szCs w:val="18"/>
                <w:lang w:eastAsia="zh-CN"/>
              </w:rPr>
              <w:t xml:space="preserve">: this flag may be set to </w:t>
            </w:r>
            <w:r w:rsidR="00075654">
              <w:rPr>
                <w:rFonts w:ascii="Arial" w:hAnsi="Arial" w:cs="Arial"/>
                <w:sz w:val="18"/>
                <w:szCs w:val="18"/>
                <w:lang w:eastAsia="zh-CN"/>
              </w:rPr>
              <w:t>"</w:t>
            </w:r>
            <w:r>
              <w:rPr>
                <w:rFonts w:ascii="Arial" w:hAnsi="Arial" w:cs="Arial"/>
                <w:sz w:val="18"/>
                <w:szCs w:val="18"/>
                <w:lang w:eastAsia="zh-CN"/>
              </w:rPr>
              <w:t>1</w:t>
            </w:r>
            <w:r w:rsidR="00075654">
              <w:rPr>
                <w:rFonts w:ascii="Arial" w:hAnsi="Arial" w:cs="Arial"/>
                <w:sz w:val="18"/>
                <w:szCs w:val="18"/>
                <w:lang w:eastAsia="zh-CN"/>
              </w:rPr>
              <w:t>"</w:t>
            </w:r>
            <w:r>
              <w:rPr>
                <w:rFonts w:ascii="Arial" w:hAnsi="Arial" w:cs="Arial"/>
                <w:sz w:val="18"/>
                <w:szCs w:val="18"/>
                <w:lang w:eastAsia="zh-CN"/>
              </w:rPr>
              <w:t xml:space="preserve"> if the URR is applicable for Start of Pause of Charging, so that the UP function shall stop the usage measurement for the URR when receiving Start Pause of Charging indication from the peer downstream GTP-U entity.</w:t>
            </w:r>
          </w:p>
        </w:tc>
        <w:tc>
          <w:tcPr>
            <w:tcW w:w="370" w:type="dxa"/>
            <w:gridSpan w:val="2"/>
            <w:tcBorders>
              <w:top w:val="single" w:sz="4" w:space="0" w:color="auto"/>
              <w:left w:val="single" w:sz="4" w:space="0" w:color="auto"/>
              <w:bottom w:val="single" w:sz="4" w:space="0" w:color="auto"/>
              <w:right w:val="single" w:sz="4" w:space="0" w:color="auto"/>
            </w:tcBorders>
          </w:tcPr>
          <w:p w14:paraId="5A0FABB6" w14:textId="77777777" w:rsidR="00EE5860" w:rsidRPr="00441CD0" w:rsidRDefault="00EE5860" w:rsidP="00BB0E1F">
            <w:pPr>
              <w:pStyle w:val="TAC"/>
            </w:pPr>
          </w:p>
          <w:p w14:paraId="263B4268" w14:textId="77777777" w:rsidR="00EE5860" w:rsidRPr="00441CD0" w:rsidRDefault="00EE5860" w:rsidP="00BB0E1F">
            <w:pPr>
              <w:pStyle w:val="TAC"/>
            </w:pPr>
          </w:p>
          <w:p w14:paraId="4A6F48BA" w14:textId="77777777" w:rsidR="00EE5860" w:rsidRPr="00441CD0" w:rsidRDefault="00EE5860" w:rsidP="00BB0E1F">
            <w:pPr>
              <w:pStyle w:val="TAC"/>
            </w:pPr>
          </w:p>
          <w:p w14:paraId="2A45E336" w14:textId="77777777" w:rsidR="00EE5860" w:rsidRPr="00441CD0" w:rsidRDefault="00EE5860" w:rsidP="00BB0E1F">
            <w:pPr>
              <w:pStyle w:val="TAC"/>
            </w:pPr>
            <w:r w:rsidRPr="00441CD0">
              <w:t>-</w:t>
            </w:r>
          </w:p>
          <w:p w14:paraId="562A47B6" w14:textId="77777777" w:rsidR="00EE5860" w:rsidRPr="00441CD0" w:rsidRDefault="00EE5860" w:rsidP="00BB0E1F">
            <w:pPr>
              <w:pStyle w:val="TAC"/>
            </w:pPr>
          </w:p>
          <w:p w14:paraId="2F0DFAB1" w14:textId="77777777" w:rsidR="00EE5860" w:rsidRPr="00441CD0" w:rsidRDefault="00EE5860" w:rsidP="00BB0E1F">
            <w:pPr>
              <w:pStyle w:val="TAC"/>
            </w:pPr>
          </w:p>
          <w:p w14:paraId="46572F84" w14:textId="77777777" w:rsidR="00EE5860" w:rsidRPr="00441CD0" w:rsidRDefault="00EE5860" w:rsidP="00BB0E1F">
            <w:pPr>
              <w:pStyle w:val="TAC"/>
            </w:pPr>
          </w:p>
          <w:p w14:paraId="19C6C547" w14:textId="77777777" w:rsidR="00EE5860" w:rsidRPr="00441CD0" w:rsidRDefault="00EE5860" w:rsidP="00BB0E1F">
            <w:pPr>
              <w:pStyle w:val="TAC"/>
              <w:rPr>
                <w:lang w:val="de-DE"/>
              </w:rPr>
            </w:pPr>
          </w:p>
          <w:p w14:paraId="798B04F7" w14:textId="77777777" w:rsidR="00EE5860" w:rsidRPr="00441CD0" w:rsidRDefault="00EE5860" w:rsidP="00BB0E1F">
            <w:pPr>
              <w:pStyle w:val="TAC"/>
              <w:rPr>
                <w:lang w:val="x-none"/>
              </w:rPr>
            </w:pPr>
            <w:r w:rsidRPr="00441CD0">
              <w:t>-</w:t>
            </w:r>
          </w:p>
          <w:p w14:paraId="654A5F34" w14:textId="77777777" w:rsidR="00EE5860" w:rsidRPr="00441CD0" w:rsidRDefault="00EE5860" w:rsidP="00BB0E1F">
            <w:pPr>
              <w:pStyle w:val="TAC"/>
            </w:pPr>
          </w:p>
          <w:p w14:paraId="7133483F" w14:textId="77777777" w:rsidR="00EE5860" w:rsidRPr="00441CD0" w:rsidRDefault="00EE5860" w:rsidP="00BB0E1F">
            <w:pPr>
              <w:pStyle w:val="TAC"/>
            </w:pPr>
          </w:p>
          <w:p w14:paraId="57678A7A" w14:textId="77777777" w:rsidR="00EE5860" w:rsidRPr="00441CD0" w:rsidRDefault="00EE5860" w:rsidP="00BB0E1F">
            <w:pPr>
              <w:pStyle w:val="TAC"/>
            </w:pPr>
          </w:p>
          <w:p w14:paraId="3A38523F" w14:textId="77777777" w:rsidR="00EE5860" w:rsidRPr="00441CD0" w:rsidRDefault="00EE5860" w:rsidP="00BB0E1F">
            <w:pPr>
              <w:pStyle w:val="TAC"/>
            </w:pPr>
          </w:p>
          <w:p w14:paraId="1DB81241" w14:textId="77777777" w:rsidR="00EE5860" w:rsidRPr="00441CD0" w:rsidRDefault="00EE5860" w:rsidP="00BB0E1F">
            <w:pPr>
              <w:pStyle w:val="TAC"/>
            </w:pPr>
          </w:p>
          <w:p w14:paraId="39A11983" w14:textId="77777777" w:rsidR="00EE5860" w:rsidRPr="00441CD0" w:rsidRDefault="00EE5860" w:rsidP="00BB0E1F">
            <w:pPr>
              <w:pStyle w:val="TAC"/>
            </w:pPr>
          </w:p>
          <w:p w14:paraId="745C7E85" w14:textId="77777777" w:rsidR="00EE5860" w:rsidRPr="00441CD0" w:rsidRDefault="00EE5860" w:rsidP="00BB0E1F">
            <w:pPr>
              <w:pStyle w:val="TAC"/>
              <w:rPr>
                <w:lang w:val="de-DE"/>
              </w:rPr>
            </w:pPr>
            <w:r w:rsidRPr="00441CD0">
              <w:rPr>
                <w:lang w:val="de-DE"/>
              </w:rPr>
              <w:t>-</w:t>
            </w:r>
          </w:p>
          <w:p w14:paraId="1B6E9C8B" w14:textId="77777777" w:rsidR="00EE5860" w:rsidRPr="00441CD0" w:rsidRDefault="00EE5860" w:rsidP="00BB0E1F">
            <w:pPr>
              <w:pStyle w:val="TAC"/>
              <w:rPr>
                <w:lang w:val="de-DE"/>
              </w:rPr>
            </w:pPr>
          </w:p>
          <w:p w14:paraId="7D784D72" w14:textId="77777777" w:rsidR="00EE5860" w:rsidRPr="00441CD0" w:rsidRDefault="00EE5860" w:rsidP="00BB0E1F">
            <w:pPr>
              <w:pStyle w:val="TAC"/>
              <w:rPr>
                <w:lang w:val="de-DE"/>
              </w:rPr>
            </w:pPr>
          </w:p>
          <w:p w14:paraId="0B3FFD29" w14:textId="77777777" w:rsidR="00EE5860" w:rsidRPr="00441CD0" w:rsidRDefault="00EE5860" w:rsidP="00BB0E1F">
            <w:pPr>
              <w:pStyle w:val="TAC"/>
              <w:rPr>
                <w:lang w:val="de-DE"/>
              </w:rPr>
            </w:pPr>
          </w:p>
          <w:p w14:paraId="30DFD35B" w14:textId="77777777" w:rsidR="00EE5860" w:rsidRPr="00441CD0" w:rsidRDefault="00EE5860" w:rsidP="00BB0E1F">
            <w:pPr>
              <w:pStyle w:val="TAC"/>
              <w:rPr>
                <w:lang w:val="de-DE"/>
              </w:rPr>
            </w:pPr>
          </w:p>
          <w:p w14:paraId="15BC0C26" w14:textId="77777777" w:rsidR="00EE5860" w:rsidRPr="00441CD0" w:rsidRDefault="00EE5860" w:rsidP="00BB0E1F">
            <w:pPr>
              <w:pStyle w:val="TAC"/>
              <w:rPr>
                <w:lang w:val="de-DE"/>
              </w:rPr>
            </w:pPr>
          </w:p>
          <w:p w14:paraId="6A2AC938" w14:textId="77777777" w:rsidR="00EE5860" w:rsidRPr="00441CD0" w:rsidRDefault="00EE5860" w:rsidP="00BB0E1F">
            <w:pPr>
              <w:pStyle w:val="TAC"/>
              <w:rPr>
                <w:lang w:val="de-DE"/>
              </w:rPr>
            </w:pPr>
          </w:p>
          <w:p w14:paraId="06766B20" w14:textId="77777777" w:rsidR="00EE5860" w:rsidRPr="00441CD0" w:rsidRDefault="00EE5860" w:rsidP="00BB0E1F">
            <w:pPr>
              <w:pStyle w:val="TAC"/>
              <w:rPr>
                <w:lang w:val="de-DE"/>
              </w:rPr>
            </w:pPr>
            <w:r w:rsidRPr="00441CD0">
              <w:rPr>
                <w:lang w:val="de-DE"/>
              </w:rPr>
              <w:t>-</w:t>
            </w:r>
          </w:p>
          <w:p w14:paraId="07F84ED2" w14:textId="77777777" w:rsidR="00EE5860" w:rsidRPr="00441CD0" w:rsidRDefault="00EE5860" w:rsidP="00BB0E1F">
            <w:pPr>
              <w:pStyle w:val="TAC"/>
              <w:jc w:val="left"/>
              <w:rPr>
                <w:lang w:val="x-none"/>
              </w:rPr>
            </w:pPr>
          </w:p>
          <w:p w14:paraId="5BF47780" w14:textId="77777777" w:rsidR="00EE5860" w:rsidRPr="00441CD0" w:rsidRDefault="00EE5860" w:rsidP="00BB0E1F">
            <w:pPr>
              <w:pStyle w:val="TAC"/>
              <w:jc w:val="left"/>
            </w:pPr>
          </w:p>
          <w:p w14:paraId="4C993F98" w14:textId="77777777" w:rsidR="00EE5860" w:rsidRDefault="00EE5860" w:rsidP="00BB0E1F">
            <w:pPr>
              <w:pStyle w:val="TAC"/>
              <w:jc w:val="left"/>
            </w:pPr>
          </w:p>
          <w:p w14:paraId="68D8F08F" w14:textId="4A5004CF" w:rsidR="00894692" w:rsidRDefault="00894692" w:rsidP="00BB0E1F">
            <w:pPr>
              <w:pStyle w:val="TAC"/>
              <w:jc w:val="left"/>
            </w:pPr>
          </w:p>
          <w:p w14:paraId="7AD54FE3" w14:textId="36CE3AC6" w:rsidR="00D34966" w:rsidRDefault="00D34966" w:rsidP="00BB0E1F">
            <w:pPr>
              <w:pStyle w:val="TAC"/>
              <w:jc w:val="left"/>
            </w:pPr>
          </w:p>
          <w:p w14:paraId="20B19885" w14:textId="77777777" w:rsidR="00D34966" w:rsidRPr="00441CD0" w:rsidRDefault="00D34966" w:rsidP="00BB0E1F">
            <w:pPr>
              <w:pStyle w:val="TAC"/>
              <w:jc w:val="left"/>
            </w:pPr>
          </w:p>
          <w:p w14:paraId="29F70998" w14:textId="77777777" w:rsidR="00EE5860" w:rsidRDefault="00EE5860" w:rsidP="00BB0E1F">
            <w:pPr>
              <w:pStyle w:val="TAC"/>
              <w:jc w:val="left"/>
            </w:pPr>
            <w:r w:rsidRPr="00441CD0">
              <w:t>X</w:t>
            </w:r>
          </w:p>
          <w:p w14:paraId="6449856D" w14:textId="77777777" w:rsidR="00D34966" w:rsidRDefault="00D34966" w:rsidP="00BB0E1F">
            <w:pPr>
              <w:pStyle w:val="TAC"/>
              <w:jc w:val="left"/>
            </w:pPr>
          </w:p>
          <w:p w14:paraId="213B6881" w14:textId="77777777" w:rsidR="00D34966" w:rsidRDefault="00D34966" w:rsidP="00BB0E1F">
            <w:pPr>
              <w:pStyle w:val="TAC"/>
              <w:jc w:val="left"/>
            </w:pPr>
          </w:p>
          <w:p w14:paraId="4B94D1C3" w14:textId="77777777" w:rsidR="00D34966" w:rsidRDefault="00D34966" w:rsidP="00BB0E1F">
            <w:pPr>
              <w:pStyle w:val="TAC"/>
              <w:jc w:val="left"/>
            </w:pPr>
          </w:p>
          <w:p w14:paraId="3C760A71" w14:textId="77777777" w:rsidR="00D34966" w:rsidRDefault="00D34966" w:rsidP="00BB0E1F">
            <w:pPr>
              <w:pStyle w:val="TAC"/>
              <w:jc w:val="left"/>
              <w:rPr>
                <w:lang w:val="x-none"/>
              </w:rPr>
            </w:pPr>
          </w:p>
          <w:p w14:paraId="24714503" w14:textId="77777777" w:rsidR="00D34966" w:rsidRDefault="00D34966" w:rsidP="00BB0E1F">
            <w:pPr>
              <w:pStyle w:val="TAC"/>
              <w:jc w:val="left"/>
              <w:rPr>
                <w:lang w:val="x-none"/>
              </w:rPr>
            </w:pPr>
          </w:p>
          <w:p w14:paraId="05FD48B7" w14:textId="77777777" w:rsidR="00CA5E7D" w:rsidRDefault="00CA5E7D" w:rsidP="00BB0E1F">
            <w:pPr>
              <w:pStyle w:val="TAC"/>
              <w:jc w:val="left"/>
              <w:rPr>
                <w:lang w:val="fi-FI"/>
              </w:rPr>
            </w:pPr>
            <w:r>
              <w:rPr>
                <w:lang w:val="fi-FI"/>
              </w:rPr>
              <w:t>X</w:t>
            </w:r>
          </w:p>
          <w:p w14:paraId="36422DAC" w14:textId="77777777" w:rsidR="00CA5E7D" w:rsidRDefault="00CA5E7D" w:rsidP="00BB0E1F">
            <w:pPr>
              <w:pStyle w:val="TAC"/>
              <w:jc w:val="left"/>
              <w:rPr>
                <w:lang w:val="fi-FI"/>
              </w:rPr>
            </w:pPr>
          </w:p>
          <w:p w14:paraId="4B50AB44" w14:textId="77777777" w:rsidR="00CA5E7D" w:rsidRDefault="00CA5E7D" w:rsidP="00BB0E1F">
            <w:pPr>
              <w:pStyle w:val="TAC"/>
              <w:jc w:val="left"/>
              <w:rPr>
                <w:lang w:val="fi-FI"/>
              </w:rPr>
            </w:pPr>
          </w:p>
          <w:p w14:paraId="2A331A8A" w14:textId="77777777" w:rsidR="00CA5E7D" w:rsidRDefault="00CA5E7D" w:rsidP="00BB0E1F">
            <w:pPr>
              <w:pStyle w:val="TAC"/>
              <w:jc w:val="left"/>
              <w:rPr>
                <w:lang w:val="fi-FI"/>
              </w:rPr>
            </w:pPr>
          </w:p>
          <w:p w14:paraId="4E3F18CE" w14:textId="77777777" w:rsidR="00CA5E7D" w:rsidRDefault="00CA5E7D" w:rsidP="00BB0E1F">
            <w:pPr>
              <w:pStyle w:val="TAC"/>
              <w:jc w:val="left"/>
              <w:rPr>
                <w:lang w:val="fi-FI"/>
              </w:rPr>
            </w:pPr>
          </w:p>
          <w:p w14:paraId="75525C49" w14:textId="77777777" w:rsidR="00CA5E7D" w:rsidRDefault="00CA5E7D" w:rsidP="00BB0E1F">
            <w:pPr>
              <w:pStyle w:val="TAC"/>
              <w:jc w:val="left"/>
              <w:rPr>
                <w:lang w:val="fi-FI"/>
              </w:rPr>
            </w:pPr>
          </w:p>
          <w:p w14:paraId="0FB9BFE5" w14:textId="77777777" w:rsidR="00CA5E7D" w:rsidRDefault="00CA5E7D" w:rsidP="00BB0E1F">
            <w:pPr>
              <w:pStyle w:val="TAC"/>
              <w:jc w:val="left"/>
              <w:rPr>
                <w:lang w:val="fi-FI"/>
              </w:rPr>
            </w:pPr>
          </w:p>
          <w:p w14:paraId="2DE724B4" w14:textId="77777777" w:rsidR="00CA5E7D" w:rsidRDefault="00CA5E7D" w:rsidP="00BB0E1F">
            <w:pPr>
              <w:pStyle w:val="TAC"/>
              <w:jc w:val="left"/>
              <w:rPr>
                <w:lang w:val="fi-FI"/>
              </w:rPr>
            </w:pPr>
            <w:r>
              <w:rPr>
                <w:lang w:val="fi-FI"/>
              </w:rPr>
              <w:t>-</w:t>
            </w:r>
          </w:p>
          <w:p w14:paraId="4570DB83" w14:textId="77777777" w:rsidR="00CA5E7D" w:rsidRDefault="00CA5E7D" w:rsidP="00BB0E1F">
            <w:pPr>
              <w:pStyle w:val="TAC"/>
              <w:jc w:val="left"/>
              <w:rPr>
                <w:lang w:val="fi-FI"/>
              </w:rPr>
            </w:pPr>
          </w:p>
          <w:p w14:paraId="31BF8E3A" w14:textId="77777777" w:rsidR="00CA5E7D" w:rsidRDefault="00CA5E7D" w:rsidP="00BB0E1F">
            <w:pPr>
              <w:pStyle w:val="TAC"/>
              <w:jc w:val="left"/>
              <w:rPr>
                <w:lang w:val="fi-FI"/>
              </w:rPr>
            </w:pPr>
          </w:p>
          <w:p w14:paraId="4A593A84" w14:textId="77777777" w:rsidR="00CA5E7D" w:rsidRDefault="00CA5E7D" w:rsidP="00BB0E1F">
            <w:pPr>
              <w:pStyle w:val="TAC"/>
              <w:jc w:val="left"/>
              <w:rPr>
                <w:lang w:val="fi-FI"/>
              </w:rPr>
            </w:pPr>
          </w:p>
          <w:p w14:paraId="0937EC83" w14:textId="77777777" w:rsidR="00CA5E7D" w:rsidRDefault="00CA5E7D" w:rsidP="00BB0E1F">
            <w:pPr>
              <w:pStyle w:val="TAC"/>
              <w:jc w:val="left"/>
              <w:rPr>
                <w:lang w:val="fi-FI"/>
              </w:rPr>
            </w:pPr>
          </w:p>
          <w:p w14:paraId="25215F35" w14:textId="77777777" w:rsidR="00CA5E7D" w:rsidRDefault="00CA5E7D" w:rsidP="00BB0E1F">
            <w:pPr>
              <w:pStyle w:val="TAC"/>
              <w:jc w:val="left"/>
              <w:rPr>
                <w:lang w:val="fi-FI"/>
              </w:rPr>
            </w:pPr>
          </w:p>
          <w:p w14:paraId="0809F8A7" w14:textId="54B7AAD4" w:rsidR="00CA5E7D" w:rsidRPr="00CA5E7D" w:rsidRDefault="00CA5E7D" w:rsidP="00BB0E1F">
            <w:pPr>
              <w:pStyle w:val="TAC"/>
              <w:jc w:val="left"/>
              <w:rPr>
                <w:lang w:val="fi-FI"/>
              </w:rPr>
            </w:pPr>
          </w:p>
        </w:tc>
        <w:tc>
          <w:tcPr>
            <w:tcW w:w="370" w:type="dxa"/>
            <w:gridSpan w:val="2"/>
            <w:tcBorders>
              <w:top w:val="single" w:sz="4" w:space="0" w:color="auto"/>
              <w:left w:val="single" w:sz="4" w:space="0" w:color="auto"/>
              <w:bottom w:val="single" w:sz="4" w:space="0" w:color="auto"/>
              <w:right w:val="single" w:sz="4" w:space="0" w:color="auto"/>
            </w:tcBorders>
          </w:tcPr>
          <w:p w14:paraId="0194DA2A" w14:textId="77777777" w:rsidR="00EE5860" w:rsidRPr="00441CD0" w:rsidRDefault="00EE5860" w:rsidP="00BB0E1F">
            <w:pPr>
              <w:pStyle w:val="TAC"/>
              <w:rPr>
                <w:lang w:val="sv-SE"/>
              </w:rPr>
            </w:pPr>
          </w:p>
          <w:p w14:paraId="46823946" w14:textId="77777777" w:rsidR="00EE5860" w:rsidRPr="00441CD0" w:rsidRDefault="00EE5860" w:rsidP="00BB0E1F">
            <w:pPr>
              <w:pStyle w:val="TAC"/>
              <w:rPr>
                <w:lang w:val="sv-SE"/>
              </w:rPr>
            </w:pPr>
          </w:p>
          <w:p w14:paraId="0CDC1F3B" w14:textId="77777777" w:rsidR="00EE5860" w:rsidRPr="00441CD0" w:rsidRDefault="00EE5860" w:rsidP="00BB0E1F">
            <w:pPr>
              <w:pStyle w:val="TAC"/>
              <w:rPr>
                <w:lang w:val="sv-SE"/>
              </w:rPr>
            </w:pPr>
          </w:p>
          <w:p w14:paraId="73A6CF7B" w14:textId="77777777" w:rsidR="00EE5860" w:rsidRPr="00441CD0" w:rsidRDefault="00EE5860" w:rsidP="00BB0E1F">
            <w:pPr>
              <w:pStyle w:val="TAC"/>
              <w:rPr>
                <w:lang w:val="x-none"/>
              </w:rPr>
            </w:pPr>
            <w:r w:rsidRPr="00441CD0">
              <w:t>X</w:t>
            </w:r>
          </w:p>
          <w:p w14:paraId="61729299" w14:textId="77777777" w:rsidR="00EE5860" w:rsidRPr="00441CD0" w:rsidRDefault="00EE5860" w:rsidP="00BB0E1F">
            <w:pPr>
              <w:pStyle w:val="TAC"/>
            </w:pPr>
          </w:p>
          <w:p w14:paraId="036EED99" w14:textId="77777777" w:rsidR="00EE5860" w:rsidRPr="00441CD0" w:rsidRDefault="00EE5860" w:rsidP="00BB0E1F">
            <w:pPr>
              <w:pStyle w:val="TAC"/>
            </w:pPr>
          </w:p>
          <w:p w14:paraId="519DBD47" w14:textId="77777777" w:rsidR="00EE5860" w:rsidRPr="00441CD0" w:rsidRDefault="00EE5860" w:rsidP="00BB0E1F">
            <w:pPr>
              <w:pStyle w:val="TAC"/>
            </w:pPr>
          </w:p>
          <w:p w14:paraId="2B733D90" w14:textId="77777777" w:rsidR="00EE5860" w:rsidRPr="00441CD0" w:rsidRDefault="00EE5860" w:rsidP="00BB0E1F">
            <w:pPr>
              <w:pStyle w:val="TAC"/>
              <w:rPr>
                <w:lang w:val="sv-SE"/>
              </w:rPr>
            </w:pPr>
          </w:p>
          <w:p w14:paraId="7F0D7EF2" w14:textId="77777777" w:rsidR="00EE5860" w:rsidRPr="00441CD0" w:rsidRDefault="00EE5860" w:rsidP="00BB0E1F">
            <w:pPr>
              <w:pStyle w:val="TAC"/>
              <w:rPr>
                <w:lang w:val="sv-SE"/>
              </w:rPr>
            </w:pPr>
            <w:r w:rsidRPr="00441CD0">
              <w:rPr>
                <w:lang w:val="sv-SE"/>
              </w:rPr>
              <w:t>X</w:t>
            </w:r>
          </w:p>
          <w:p w14:paraId="43CC0E9D" w14:textId="77777777" w:rsidR="00EE5860" w:rsidRPr="00441CD0" w:rsidRDefault="00EE5860" w:rsidP="00BB0E1F">
            <w:pPr>
              <w:pStyle w:val="TAC"/>
              <w:rPr>
                <w:lang w:val="sv-SE"/>
              </w:rPr>
            </w:pPr>
          </w:p>
          <w:p w14:paraId="06596AE4" w14:textId="77777777" w:rsidR="00EE5860" w:rsidRPr="00441CD0" w:rsidRDefault="00EE5860" w:rsidP="00BB0E1F">
            <w:pPr>
              <w:pStyle w:val="TAC"/>
              <w:rPr>
                <w:lang w:val="sv-SE"/>
              </w:rPr>
            </w:pPr>
          </w:p>
          <w:p w14:paraId="2F6655BE" w14:textId="77777777" w:rsidR="00EE5860" w:rsidRPr="00441CD0" w:rsidRDefault="00EE5860" w:rsidP="00BB0E1F">
            <w:pPr>
              <w:pStyle w:val="TAC"/>
              <w:rPr>
                <w:lang w:val="sv-SE"/>
              </w:rPr>
            </w:pPr>
          </w:p>
          <w:p w14:paraId="03F4143F" w14:textId="77777777" w:rsidR="00EE5860" w:rsidRPr="00441CD0" w:rsidRDefault="00EE5860" w:rsidP="00BB0E1F">
            <w:pPr>
              <w:pStyle w:val="TAC"/>
              <w:rPr>
                <w:lang w:val="sv-SE"/>
              </w:rPr>
            </w:pPr>
          </w:p>
          <w:p w14:paraId="45B96D88" w14:textId="77777777" w:rsidR="00EE5860" w:rsidRPr="00441CD0" w:rsidRDefault="00EE5860" w:rsidP="00BB0E1F">
            <w:pPr>
              <w:pStyle w:val="TAC"/>
              <w:rPr>
                <w:lang w:val="sv-SE"/>
              </w:rPr>
            </w:pPr>
          </w:p>
          <w:p w14:paraId="75ABE088" w14:textId="77777777" w:rsidR="00EE5860" w:rsidRPr="00441CD0" w:rsidRDefault="00EE5860" w:rsidP="00BB0E1F">
            <w:pPr>
              <w:pStyle w:val="TAC"/>
              <w:rPr>
                <w:lang w:val="sv-SE"/>
              </w:rPr>
            </w:pPr>
          </w:p>
          <w:p w14:paraId="5DD1B159" w14:textId="77777777" w:rsidR="00EE5860" w:rsidRPr="00441CD0" w:rsidRDefault="00EE5860" w:rsidP="00BB0E1F">
            <w:pPr>
              <w:pStyle w:val="TAC"/>
              <w:rPr>
                <w:lang w:val="sv-SE"/>
              </w:rPr>
            </w:pPr>
            <w:r w:rsidRPr="00441CD0">
              <w:rPr>
                <w:lang w:val="sv-SE"/>
              </w:rPr>
              <w:t>X</w:t>
            </w:r>
          </w:p>
          <w:p w14:paraId="508D8B8E" w14:textId="77777777" w:rsidR="00EE5860" w:rsidRPr="00441CD0" w:rsidRDefault="00EE5860" w:rsidP="00BB0E1F">
            <w:pPr>
              <w:pStyle w:val="TAC"/>
              <w:rPr>
                <w:lang w:val="sv-SE"/>
              </w:rPr>
            </w:pPr>
          </w:p>
          <w:p w14:paraId="612FB9D3" w14:textId="77777777" w:rsidR="00EE5860" w:rsidRPr="00441CD0" w:rsidRDefault="00EE5860" w:rsidP="00BB0E1F">
            <w:pPr>
              <w:pStyle w:val="TAC"/>
              <w:rPr>
                <w:lang w:val="sv-SE"/>
              </w:rPr>
            </w:pPr>
          </w:p>
          <w:p w14:paraId="7EF8BB6D" w14:textId="77777777" w:rsidR="00EE5860" w:rsidRPr="00441CD0" w:rsidRDefault="00EE5860" w:rsidP="00BB0E1F">
            <w:pPr>
              <w:pStyle w:val="TAC"/>
              <w:rPr>
                <w:lang w:val="sv-SE"/>
              </w:rPr>
            </w:pPr>
          </w:p>
          <w:p w14:paraId="273B3464" w14:textId="77777777" w:rsidR="00EE5860" w:rsidRPr="00441CD0" w:rsidRDefault="00EE5860" w:rsidP="00BB0E1F">
            <w:pPr>
              <w:pStyle w:val="TAC"/>
              <w:rPr>
                <w:lang w:val="sv-SE"/>
              </w:rPr>
            </w:pPr>
          </w:p>
          <w:p w14:paraId="2555BA78" w14:textId="77777777" w:rsidR="00EE5860" w:rsidRPr="00441CD0" w:rsidRDefault="00EE5860" w:rsidP="00BB0E1F">
            <w:pPr>
              <w:pStyle w:val="TAC"/>
              <w:rPr>
                <w:lang w:val="sv-SE"/>
              </w:rPr>
            </w:pPr>
          </w:p>
          <w:p w14:paraId="64DF54C6" w14:textId="77777777" w:rsidR="00EE5860" w:rsidRPr="00441CD0" w:rsidRDefault="00EE5860" w:rsidP="00BB0E1F">
            <w:pPr>
              <w:pStyle w:val="TAC"/>
              <w:rPr>
                <w:lang w:val="sv-SE"/>
              </w:rPr>
            </w:pPr>
          </w:p>
          <w:p w14:paraId="66C41F32" w14:textId="77777777" w:rsidR="00EE5860" w:rsidRPr="00441CD0" w:rsidRDefault="00EE5860" w:rsidP="00BB0E1F">
            <w:pPr>
              <w:pStyle w:val="TAC"/>
              <w:rPr>
                <w:lang w:val="sv-SE"/>
              </w:rPr>
            </w:pPr>
            <w:r w:rsidRPr="00441CD0">
              <w:rPr>
                <w:lang w:val="sv-SE"/>
              </w:rPr>
              <w:t>X</w:t>
            </w:r>
          </w:p>
          <w:p w14:paraId="0CEDB741" w14:textId="77777777" w:rsidR="00EE5860" w:rsidRPr="00441CD0" w:rsidRDefault="00EE5860" w:rsidP="00BB0E1F">
            <w:pPr>
              <w:pStyle w:val="TAC"/>
              <w:rPr>
                <w:lang w:val="sv-SE"/>
              </w:rPr>
            </w:pPr>
          </w:p>
          <w:p w14:paraId="169BF648" w14:textId="77777777" w:rsidR="00EE5860" w:rsidRPr="00441CD0" w:rsidRDefault="00EE5860" w:rsidP="00BB0E1F">
            <w:pPr>
              <w:pStyle w:val="TAC"/>
              <w:rPr>
                <w:lang w:val="sv-SE"/>
              </w:rPr>
            </w:pPr>
          </w:p>
          <w:p w14:paraId="7843EE70" w14:textId="77777777" w:rsidR="00EE5860" w:rsidRPr="00441CD0" w:rsidRDefault="00EE5860" w:rsidP="00BB0E1F">
            <w:pPr>
              <w:pStyle w:val="TAC"/>
              <w:rPr>
                <w:lang w:val="sv-SE"/>
              </w:rPr>
            </w:pPr>
          </w:p>
          <w:p w14:paraId="65918439" w14:textId="7D3F8DB0" w:rsidR="00894692" w:rsidRDefault="00894692" w:rsidP="00BB0E1F">
            <w:pPr>
              <w:pStyle w:val="TAC"/>
              <w:rPr>
                <w:lang w:val="sv-SE"/>
              </w:rPr>
            </w:pPr>
          </w:p>
          <w:p w14:paraId="0A2B9E63" w14:textId="182CA098" w:rsidR="00D34966" w:rsidRDefault="00D34966" w:rsidP="00BB0E1F">
            <w:pPr>
              <w:pStyle w:val="TAC"/>
              <w:rPr>
                <w:lang w:val="sv-SE"/>
              </w:rPr>
            </w:pPr>
          </w:p>
          <w:p w14:paraId="0319A065" w14:textId="77777777" w:rsidR="00D34966" w:rsidRDefault="00D34966" w:rsidP="00BB0E1F">
            <w:pPr>
              <w:pStyle w:val="TAC"/>
              <w:rPr>
                <w:lang w:val="sv-SE"/>
              </w:rPr>
            </w:pPr>
          </w:p>
          <w:p w14:paraId="4BF2F34E" w14:textId="77777777" w:rsidR="00EE5860" w:rsidRDefault="00EE5860" w:rsidP="00BB0E1F">
            <w:pPr>
              <w:pStyle w:val="TAC"/>
              <w:rPr>
                <w:lang w:val="sv-SE"/>
              </w:rPr>
            </w:pPr>
            <w:r w:rsidRPr="00441CD0">
              <w:rPr>
                <w:lang w:val="sv-SE"/>
              </w:rPr>
              <w:t>X</w:t>
            </w:r>
          </w:p>
          <w:p w14:paraId="24563E60" w14:textId="77777777" w:rsidR="00CA5E7D" w:rsidRDefault="00CA5E7D" w:rsidP="00BB0E1F">
            <w:pPr>
              <w:pStyle w:val="TAC"/>
              <w:rPr>
                <w:lang w:val="sv-SE"/>
              </w:rPr>
            </w:pPr>
          </w:p>
          <w:p w14:paraId="37AA5527" w14:textId="77777777" w:rsidR="00CA5E7D" w:rsidRDefault="00CA5E7D" w:rsidP="00BB0E1F">
            <w:pPr>
              <w:pStyle w:val="TAC"/>
              <w:rPr>
                <w:lang w:val="sv-SE"/>
              </w:rPr>
            </w:pPr>
          </w:p>
          <w:p w14:paraId="3CD5600C" w14:textId="77777777" w:rsidR="00CA5E7D" w:rsidRDefault="00CA5E7D" w:rsidP="00BB0E1F">
            <w:pPr>
              <w:pStyle w:val="TAC"/>
              <w:rPr>
                <w:lang w:val="sv-SE"/>
              </w:rPr>
            </w:pPr>
          </w:p>
          <w:p w14:paraId="790A3907" w14:textId="77777777" w:rsidR="00CA5E7D" w:rsidRDefault="00CA5E7D" w:rsidP="00BB0E1F">
            <w:pPr>
              <w:pStyle w:val="TAC"/>
              <w:rPr>
                <w:lang w:val="sv-SE"/>
              </w:rPr>
            </w:pPr>
          </w:p>
          <w:p w14:paraId="29F78001" w14:textId="77777777" w:rsidR="00CA5E7D" w:rsidRDefault="00CA5E7D" w:rsidP="00BB0E1F">
            <w:pPr>
              <w:pStyle w:val="TAC"/>
              <w:rPr>
                <w:lang w:val="sv-SE"/>
              </w:rPr>
            </w:pPr>
          </w:p>
          <w:p w14:paraId="54E1F945" w14:textId="77777777" w:rsidR="00CA5E7D" w:rsidRDefault="00CA5E7D" w:rsidP="00BB0E1F">
            <w:pPr>
              <w:pStyle w:val="TAC"/>
              <w:rPr>
                <w:lang w:val="sv-SE"/>
              </w:rPr>
            </w:pPr>
            <w:r>
              <w:rPr>
                <w:lang w:val="sv-SE"/>
              </w:rPr>
              <w:t>-</w:t>
            </w:r>
          </w:p>
          <w:p w14:paraId="466DC0F9" w14:textId="77777777" w:rsidR="00CA5E7D" w:rsidRDefault="00CA5E7D" w:rsidP="00BB0E1F">
            <w:pPr>
              <w:pStyle w:val="TAC"/>
              <w:rPr>
                <w:lang w:val="sv-SE"/>
              </w:rPr>
            </w:pPr>
          </w:p>
          <w:p w14:paraId="046CFF7B" w14:textId="77777777" w:rsidR="00CA5E7D" w:rsidRDefault="00CA5E7D" w:rsidP="00BB0E1F">
            <w:pPr>
              <w:pStyle w:val="TAC"/>
              <w:rPr>
                <w:lang w:val="sv-SE"/>
              </w:rPr>
            </w:pPr>
          </w:p>
          <w:p w14:paraId="49366F94" w14:textId="77777777" w:rsidR="00CA5E7D" w:rsidRDefault="00CA5E7D" w:rsidP="00BB0E1F">
            <w:pPr>
              <w:pStyle w:val="TAC"/>
              <w:rPr>
                <w:lang w:val="sv-SE"/>
              </w:rPr>
            </w:pPr>
          </w:p>
          <w:p w14:paraId="73F59DE6" w14:textId="77777777" w:rsidR="00CA5E7D" w:rsidRDefault="00CA5E7D" w:rsidP="00BB0E1F">
            <w:pPr>
              <w:pStyle w:val="TAC"/>
              <w:rPr>
                <w:lang w:val="sv-SE"/>
              </w:rPr>
            </w:pPr>
          </w:p>
          <w:p w14:paraId="061E5289" w14:textId="77777777" w:rsidR="00CA5E7D" w:rsidRDefault="00CA5E7D" w:rsidP="00BB0E1F">
            <w:pPr>
              <w:pStyle w:val="TAC"/>
              <w:rPr>
                <w:lang w:val="sv-SE"/>
              </w:rPr>
            </w:pPr>
          </w:p>
          <w:p w14:paraId="3B7563B3" w14:textId="77777777" w:rsidR="00CA5E7D" w:rsidRDefault="00CA5E7D" w:rsidP="00BB0E1F">
            <w:pPr>
              <w:pStyle w:val="TAC"/>
              <w:rPr>
                <w:lang w:val="sv-SE"/>
              </w:rPr>
            </w:pPr>
          </w:p>
          <w:p w14:paraId="3CFFA9C5" w14:textId="77777777" w:rsidR="00CA5E7D" w:rsidRDefault="00CA5E7D" w:rsidP="00BB0E1F">
            <w:pPr>
              <w:pStyle w:val="TAC"/>
              <w:rPr>
                <w:lang w:val="sv-SE"/>
              </w:rPr>
            </w:pPr>
            <w:r>
              <w:rPr>
                <w:lang w:val="sv-SE"/>
              </w:rPr>
              <w:t>X</w:t>
            </w:r>
          </w:p>
          <w:p w14:paraId="18953E8A" w14:textId="77777777" w:rsidR="00CA5E7D" w:rsidRDefault="00CA5E7D" w:rsidP="00BB0E1F">
            <w:pPr>
              <w:pStyle w:val="TAC"/>
              <w:rPr>
                <w:lang w:val="sv-SE"/>
              </w:rPr>
            </w:pPr>
          </w:p>
          <w:p w14:paraId="48E41713" w14:textId="77777777" w:rsidR="00CA5E7D" w:rsidRDefault="00CA5E7D" w:rsidP="00BB0E1F">
            <w:pPr>
              <w:pStyle w:val="TAC"/>
              <w:rPr>
                <w:lang w:val="sv-SE"/>
              </w:rPr>
            </w:pPr>
          </w:p>
          <w:p w14:paraId="741D5FC2" w14:textId="77777777" w:rsidR="00CA5E7D" w:rsidRDefault="00CA5E7D" w:rsidP="00BB0E1F">
            <w:pPr>
              <w:pStyle w:val="TAC"/>
              <w:rPr>
                <w:lang w:val="sv-SE"/>
              </w:rPr>
            </w:pPr>
          </w:p>
          <w:p w14:paraId="4A8E6990" w14:textId="77777777" w:rsidR="00CA5E7D" w:rsidRDefault="00CA5E7D" w:rsidP="00BB0E1F">
            <w:pPr>
              <w:pStyle w:val="TAC"/>
              <w:rPr>
                <w:lang w:val="sv-SE"/>
              </w:rPr>
            </w:pPr>
          </w:p>
          <w:p w14:paraId="37E81591" w14:textId="77777777" w:rsidR="00CA5E7D" w:rsidRDefault="00CA5E7D" w:rsidP="00BB0E1F">
            <w:pPr>
              <w:pStyle w:val="TAC"/>
              <w:rPr>
                <w:lang w:val="sv-SE"/>
              </w:rPr>
            </w:pPr>
          </w:p>
          <w:p w14:paraId="611F2710" w14:textId="4D079B92" w:rsidR="00CA5E7D" w:rsidRPr="00441CD0" w:rsidRDefault="00CA5E7D" w:rsidP="00BB0E1F">
            <w:pPr>
              <w:pStyle w:val="TAC"/>
              <w:rPr>
                <w:lang w:val="sv-SE"/>
              </w:rPr>
            </w:pPr>
          </w:p>
        </w:tc>
        <w:tc>
          <w:tcPr>
            <w:tcW w:w="370" w:type="dxa"/>
            <w:gridSpan w:val="2"/>
            <w:tcBorders>
              <w:top w:val="single" w:sz="4" w:space="0" w:color="auto"/>
              <w:left w:val="single" w:sz="4" w:space="0" w:color="auto"/>
              <w:bottom w:val="single" w:sz="4" w:space="0" w:color="auto"/>
              <w:right w:val="single" w:sz="4" w:space="0" w:color="auto"/>
            </w:tcBorders>
          </w:tcPr>
          <w:p w14:paraId="032A6BB4" w14:textId="77777777" w:rsidR="00EE5860" w:rsidRPr="00441CD0" w:rsidRDefault="00EE5860" w:rsidP="00BB0E1F">
            <w:pPr>
              <w:pStyle w:val="TAC"/>
              <w:rPr>
                <w:lang w:val="sv-SE"/>
              </w:rPr>
            </w:pPr>
          </w:p>
          <w:p w14:paraId="0D729888" w14:textId="77777777" w:rsidR="00EE5860" w:rsidRPr="00441CD0" w:rsidRDefault="00EE5860" w:rsidP="00BB0E1F">
            <w:pPr>
              <w:pStyle w:val="TAC"/>
              <w:rPr>
                <w:lang w:val="sv-SE"/>
              </w:rPr>
            </w:pPr>
          </w:p>
          <w:p w14:paraId="00525F79" w14:textId="77777777" w:rsidR="00EE5860" w:rsidRPr="00441CD0" w:rsidRDefault="00EE5860" w:rsidP="00BB0E1F">
            <w:pPr>
              <w:pStyle w:val="TAC"/>
              <w:rPr>
                <w:lang w:val="sv-SE"/>
              </w:rPr>
            </w:pPr>
          </w:p>
          <w:p w14:paraId="732542B3" w14:textId="77777777" w:rsidR="00EE5860" w:rsidRPr="00441CD0" w:rsidRDefault="00EE5860" w:rsidP="00BB0E1F">
            <w:pPr>
              <w:pStyle w:val="TAC"/>
              <w:rPr>
                <w:lang w:val="x-none"/>
              </w:rPr>
            </w:pPr>
            <w:r w:rsidRPr="00441CD0">
              <w:t>X</w:t>
            </w:r>
          </w:p>
          <w:p w14:paraId="777CD180" w14:textId="77777777" w:rsidR="00EE5860" w:rsidRPr="00441CD0" w:rsidRDefault="00EE5860" w:rsidP="00BB0E1F">
            <w:pPr>
              <w:pStyle w:val="TAC"/>
            </w:pPr>
          </w:p>
          <w:p w14:paraId="0A7E0920" w14:textId="77777777" w:rsidR="00EE5860" w:rsidRPr="00441CD0" w:rsidRDefault="00EE5860" w:rsidP="00BB0E1F">
            <w:pPr>
              <w:pStyle w:val="TAC"/>
            </w:pPr>
          </w:p>
          <w:p w14:paraId="2030BA36" w14:textId="77777777" w:rsidR="00EE5860" w:rsidRPr="00441CD0" w:rsidRDefault="00EE5860" w:rsidP="00BB0E1F">
            <w:pPr>
              <w:pStyle w:val="TAC"/>
            </w:pPr>
          </w:p>
          <w:p w14:paraId="08647C31" w14:textId="77777777" w:rsidR="00EE5860" w:rsidRPr="00441CD0" w:rsidRDefault="00EE5860" w:rsidP="00BB0E1F">
            <w:pPr>
              <w:pStyle w:val="TAC"/>
              <w:rPr>
                <w:lang w:val="de-DE"/>
              </w:rPr>
            </w:pPr>
          </w:p>
          <w:p w14:paraId="11FD1DB9" w14:textId="77777777" w:rsidR="00EE5860" w:rsidRPr="00441CD0" w:rsidRDefault="00EE5860" w:rsidP="00BB0E1F">
            <w:pPr>
              <w:pStyle w:val="TAC"/>
              <w:rPr>
                <w:lang w:val="x-none"/>
              </w:rPr>
            </w:pPr>
            <w:r w:rsidRPr="00441CD0">
              <w:t>-</w:t>
            </w:r>
          </w:p>
          <w:p w14:paraId="366A0558" w14:textId="77777777" w:rsidR="00EE5860" w:rsidRPr="00441CD0" w:rsidRDefault="00EE5860" w:rsidP="00BB0E1F">
            <w:pPr>
              <w:pStyle w:val="TAC"/>
            </w:pPr>
          </w:p>
          <w:p w14:paraId="1C5BD138" w14:textId="77777777" w:rsidR="00EE5860" w:rsidRPr="00441CD0" w:rsidRDefault="00EE5860" w:rsidP="00BB0E1F">
            <w:pPr>
              <w:pStyle w:val="TAC"/>
            </w:pPr>
          </w:p>
          <w:p w14:paraId="0976196E" w14:textId="77777777" w:rsidR="00EE5860" w:rsidRPr="00441CD0" w:rsidRDefault="00EE5860" w:rsidP="00BB0E1F">
            <w:pPr>
              <w:pStyle w:val="TAC"/>
            </w:pPr>
          </w:p>
          <w:p w14:paraId="12BA3A66" w14:textId="77777777" w:rsidR="00EE5860" w:rsidRPr="00441CD0" w:rsidRDefault="00EE5860" w:rsidP="00BB0E1F">
            <w:pPr>
              <w:pStyle w:val="TAC"/>
            </w:pPr>
          </w:p>
          <w:p w14:paraId="0D5F1FB1" w14:textId="77777777" w:rsidR="00EE5860" w:rsidRPr="00441CD0" w:rsidRDefault="00EE5860" w:rsidP="00BB0E1F">
            <w:pPr>
              <w:pStyle w:val="TAC"/>
            </w:pPr>
          </w:p>
          <w:p w14:paraId="154F8B77" w14:textId="77777777" w:rsidR="00EE5860" w:rsidRPr="00441CD0" w:rsidRDefault="00EE5860" w:rsidP="00BB0E1F">
            <w:pPr>
              <w:pStyle w:val="TAC"/>
            </w:pPr>
          </w:p>
          <w:p w14:paraId="27A6169E" w14:textId="77777777" w:rsidR="00EE5860" w:rsidRPr="00441CD0" w:rsidRDefault="00EE5860" w:rsidP="00BB0E1F">
            <w:pPr>
              <w:pStyle w:val="TAC"/>
              <w:rPr>
                <w:lang w:val="de-DE"/>
              </w:rPr>
            </w:pPr>
            <w:r w:rsidRPr="00441CD0">
              <w:rPr>
                <w:lang w:val="de-DE"/>
              </w:rPr>
              <w:t>-</w:t>
            </w:r>
          </w:p>
          <w:p w14:paraId="29BE82B1" w14:textId="77777777" w:rsidR="00EE5860" w:rsidRPr="00441CD0" w:rsidRDefault="00EE5860" w:rsidP="00BB0E1F">
            <w:pPr>
              <w:pStyle w:val="TAC"/>
              <w:rPr>
                <w:lang w:val="de-DE"/>
              </w:rPr>
            </w:pPr>
          </w:p>
          <w:p w14:paraId="0CA88B3C" w14:textId="77777777" w:rsidR="00EE5860" w:rsidRPr="00441CD0" w:rsidRDefault="00EE5860" w:rsidP="00BB0E1F">
            <w:pPr>
              <w:pStyle w:val="TAC"/>
              <w:rPr>
                <w:lang w:val="de-DE"/>
              </w:rPr>
            </w:pPr>
          </w:p>
          <w:p w14:paraId="38F2227D" w14:textId="77777777" w:rsidR="00EE5860" w:rsidRPr="00441CD0" w:rsidRDefault="00EE5860" w:rsidP="00BB0E1F">
            <w:pPr>
              <w:pStyle w:val="TAC"/>
              <w:rPr>
                <w:lang w:val="de-DE"/>
              </w:rPr>
            </w:pPr>
          </w:p>
          <w:p w14:paraId="3C21D6E6" w14:textId="77777777" w:rsidR="00EE5860" w:rsidRPr="00441CD0" w:rsidRDefault="00EE5860" w:rsidP="00BB0E1F">
            <w:pPr>
              <w:pStyle w:val="TAC"/>
              <w:rPr>
                <w:lang w:val="de-DE"/>
              </w:rPr>
            </w:pPr>
          </w:p>
          <w:p w14:paraId="793E05F3" w14:textId="77777777" w:rsidR="00EE5860" w:rsidRPr="00441CD0" w:rsidRDefault="00EE5860" w:rsidP="00BB0E1F">
            <w:pPr>
              <w:pStyle w:val="TAC"/>
              <w:rPr>
                <w:lang w:val="de-DE"/>
              </w:rPr>
            </w:pPr>
          </w:p>
          <w:p w14:paraId="5B7737A8" w14:textId="77777777" w:rsidR="00EE5860" w:rsidRPr="00441CD0" w:rsidRDefault="00EE5860" w:rsidP="00BB0E1F">
            <w:pPr>
              <w:pStyle w:val="TAC"/>
              <w:rPr>
                <w:lang w:val="de-DE"/>
              </w:rPr>
            </w:pPr>
          </w:p>
          <w:p w14:paraId="079F15F4" w14:textId="77777777" w:rsidR="00EE5860" w:rsidRPr="00441CD0" w:rsidRDefault="00EE5860" w:rsidP="00BB0E1F">
            <w:pPr>
              <w:pStyle w:val="TAC"/>
              <w:rPr>
                <w:lang w:val="de-DE"/>
              </w:rPr>
            </w:pPr>
            <w:r w:rsidRPr="00441CD0">
              <w:rPr>
                <w:lang w:val="de-DE"/>
              </w:rPr>
              <w:t>X</w:t>
            </w:r>
          </w:p>
          <w:p w14:paraId="7D19F705" w14:textId="77777777" w:rsidR="00EE5860" w:rsidRPr="00441CD0" w:rsidRDefault="00EE5860" w:rsidP="00BB0E1F">
            <w:pPr>
              <w:pStyle w:val="TAC"/>
              <w:rPr>
                <w:lang w:val="x-none"/>
              </w:rPr>
            </w:pPr>
          </w:p>
          <w:p w14:paraId="682682A9" w14:textId="77777777" w:rsidR="00EE5860" w:rsidRPr="00441CD0" w:rsidRDefault="00EE5860" w:rsidP="00BB0E1F">
            <w:pPr>
              <w:pStyle w:val="TAC"/>
            </w:pPr>
          </w:p>
          <w:p w14:paraId="286F7360" w14:textId="77777777" w:rsidR="00EE5860" w:rsidRPr="00441CD0" w:rsidRDefault="00EE5860" w:rsidP="00BB0E1F">
            <w:pPr>
              <w:pStyle w:val="TAC"/>
            </w:pPr>
          </w:p>
          <w:p w14:paraId="1A8A7C97" w14:textId="6302F0AE" w:rsidR="00894692" w:rsidRDefault="00894692" w:rsidP="00BB0E1F">
            <w:pPr>
              <w:pStyle w:val="TAC"/>
            </w:pPr>
          </w:p>
          <w:p w14:paraId="02D832B5" w14:textId="374A0B06" w:rsidR="00D34966" w:rsidRDefault="00D34966" w:rsidP="00BB0E1F">
            <w:pPr>
              <w:pStyle w:val="TAC"/>
            </w:pPr>
          </w:p>
          <w:p w14:paraId="2E95A851" w14:textId="77777777" w:rsidR="00D34966" w:rsidRDefault="00D34966" w:rsidP="00BB0E1F">
            <w:pPr>
              <w:pStyle w:val="TAC"/>
            </w:pPr>
          </w:p>
          <w:p w14:paraId="07CB710D" w14:textId="77777777" w:rsidR="00EE5860" w:rsidRDefault="00EE5860" w:rsidP="00BB0E1F">
            <w:pPr>
              <w:pStyle w:val="TAC"/>
            </w:pPr>
            <w:r w:rsidRPr="00441CD0">
              <w:t>X</w:t>
            </w:r>
          </w:p>
          <w:p w14:paraId="5C7F93B0" w14:textId="77777777" w:rsidR="00CA5E7D" w:rsidRDefault="00CA5E7D" w:rsidP="00BB0E1F">
            <w:pPr>
              <w:pStyle w:val="TAC"/>
            </w:pPr>
          </w:p>
          <w:p w14:paraId="6012CCB9" w14:textId="77777777" w:rsidR="00CA5E7D" w:rsidRDefault="00CA5E7D" w:rsidP="00BB0E1F">
            <w:pPr>
              <w:pStyle w:val="TAC"/>
            </w:pPr>
          </w:p>
          <w:p w14:paraId="70066C1B" w14:textId="77777777" w:rsidR="00CA5E7D" w:rsidRDefault="00CA5E7D" w:rsidP="00BB0E1F">
            <w:pPr>
              <w:pStyle w:val="TAC"/>
            </w:pPr>
          </w:p>
          <w:p w14:paraId="65764260" w14:textId="77777777" w:rsidR="00CA5E7D" w:rsidRDefault="00CA5E7D" w:rsidP="00BB0E1F">
            <w:pPr>
              <w:pStyle w:val="TAC"/>
            </w:pPr>
          </w:p>
          <w:p w14:paraId="633E1BA4" w14:textId="77777777" w:rsidR="00CA5E7D" w:rsidRDefault="00CA5E7D" w:rsidP="00BB0E1F">
            <w:pPr>
              <w:pStyle w:val="TAC"/>
            </w:pPr>
          </w:p>
          <w:p w14:paraId="25943D30" w14:textId="77777777" w:rsidR="00CA5E7D" w:rsidRDefault="00CA5E7D" w:rsidP="00BB0E1F">
            <w:pPr>
              <w:pStyle w:val="TAC"/>
            </w:pPr>
            <w:r>
              <w:t>-</w:t>
            </w:r>
          </w:p>
          <w:p w14:paraId="35B8274A" w14:textId="77777777" w:rsidR="00CA5E7D" w:rsidRDefault="00CA5E7D" w:rsidP="00BB0E1F">
            <w:pPr>
              <w:pStyle w:val="TAC"/>
            </w:pPr>
          </w:p>
          <w:p w14:paraId="00B30E9A" w14:textId="77777777" w:rsidR="00CA5E7D" w:rsidRDefault="00CA5E7D" w:rsidP="00BB0E1F">
            <w:pPr>
              <w:pStyle w:val="TAC"/>
            </w:pPr>
          </w:p>
          <w:p w14:paraId="7E54E79F" w14:textId="77777777" w:rsidR="00CA5E7D" w:rsidRDefault="00CA5E7D" w:rsidP="00BB0E1F">
            <w:pPr>
              <w:pStyle w:val="TAC"/>
            </w:pPr>
          </w:p>
          <w:p w14:paraId="15F1C9EB" w14:textId="77777777" w:rsidR="00CA5E7D" w:rsidRDefault="00CA5E7D" w:rsidP="00BB0E1F">
            <w:pPr>
              <w:pStyle w:val="TAC"/>
            </w:pPr>
          </w:p>
          <w:p w14:paraId="5E7EE1CA" w14:textId="77777777" w:rsidR="00CA5E7D" w:rsidRDefault="00CA5E7D" w:rsidP="00BB0E1F">
            <w:pPr>
              <w:pStyle w:val="TAC"/>
            </w:pPr>
          </w:p>
          <w:p w14:paraId="41AE9DBD" w14:textId="77777777" w:rsidR="00CA5E7D" w:rsidRDefault="00CA5E7D" w:rsidP="00BB0E1F">
            <w:pPr>
              <w:pStyle w:val="TAC"/>
            </w:pPr>
          </w:p>
          <w:p w14:paraId="502B6C99" w14:textId="77777777" w:rsidR="00CA5E7D" w:rsidRDefault="00CA5E7D" w:rsidP="00BB0E1F">
            <w:pPr>
              <w:pStyle w:val="TAC"/>
            </w:pPr>
            <w:r>
              <w:t>-</w:t>
            </w:r>
          </w:p>
          <w:p w14:paraId="5441868A" w14:textId="77777777" w:rsidR="00CA5E7D" w:rsidRDefault="00CA5E7D" w:rsidP="00BB0E1F">
            <w:pPr>
              <w:pStyle w:val="TAC"/>
            </w:pPr>
          </w:p>
          <w:p w14:paraId="3ED2BBCF" w14:textId="77777777" w:rsidR="00CA5E7D" w:rsidRDefault="00CA5E7D" w:rsidP="00BB0E1F">
            <w:pPr>
              <w:pStyle w:val="TAC"/>
            </w:pPr>
          </w:p>
          <w:p w14:paraId="257136A2" w14:textId="77777777" w:rsidR="00CA5E7D" w:rsidRDefault="00CA5E7D" w:rsidP="00BB0E1F">
            <w:pPr>
              <w:pStyle w:val="TAC"/>
            </w:pPr>
          </w:p>
          <w:p w14:paraId="3DD6109E" w14:textId="77777777" w:rsidR="00CA5E7D" w:rsidRDefault="00CA5E7D" w:rsidP="00BB0E1F">
            <w:pPr>
              <w:pStyle w:val="TAC"/>
            </w:pPr>
          </w:p>
          <w:p w14:paraId="3994FD3E" w14:textId="77777777" w:rsidR="00CA5E7D" w:rsidRDefault="00CA5E7D" w:rsidP="00BB0E1F">
            <w:pPr>
              <w:pStyle w:val="TAC"/>
            </w:pPr>
          </w:p>
          <w:p w14:paraId="56A9E584" w14:textId="7417368F" w:rsidR="00CA5E7D" w:rsidRPr="00441CD0" w:rsidRDefault="00CA5E7D" w:rsidP="00BB0E1F">
            <w:pPr>
              <w:pStyle w:val="TAC"/>
            </w:pPr>
          </w:p>
        </w:tc>
        <w:tc>
          <w:tcPr>
            <w:tcW w:w="370" w:type="dxa"/>
            <w:gridSpan w:val="2"/>
            <w:tcBorders>
              <w:top w:val="single" w:sz="4" w:space="0" w:color="auto"/>
              <w:left w:val="single" w:sz="4" w:space="0" w:color="auto"/>
              <w:bottom w:val="single" w:sz="4" w:space="0" w:color="auto"/>
              <w:right w:val="single" w:sz="4" w:space="0" w:color="auto"/>
            </w:tcBorders>
          </w:tcPr>
          <w:p w14:paraId="4B6D2D49" w14:textId="492E0927" w:rsidR="00EE5860" w:rsidRDefault="00EE5860" w:rsidP="00BB0E1F">
            <w:pPr>
              <w:pStyle w:val="TAC"/>
              <w:rPr>
                <w:lang w:val="de-DE"/>
              </w:rPr>
            </w:pPr>
          </w:p>
          <w:p w14:paraId="0621FAE8" w14:textId="4A5E1623" w:rsidR="00CA5E7D" w:rsidRDefault="00CA5E7D" w:rsidP="00BB0E1F">
            <w:pPr>
              <w:pStyle w:val="TAC"/>
              <w:rPr>
                <w:lang w:val="de-DE"/>
              </w:rPr>
            </w:pPr>
          </w:p>
          <w:p w14:paraId="16841F9F" w14:textId="20CEDAAC" w:rsidR="00CA5E7D" w:rsidRDefault="00CA5E7D" w:rsidP="00BB0E1F">
            <w:pPr>
              <w:pStyle w:val="TAC"/>
              <w:rPr>
                <w:lang w:val="de-DE"/>
              </w:rPr>
            </w:pPr>
          </w:p>
          <w:p w14:paraId="3AA7B195" w14:textId="28DA0560" w:rsidR="00CA5E7D" w:rsidRDefault="00CA5E7D" w:rsidP="00BB0E1F">
            <w:pPr>
              <w:pStyle w:val="TAC"/>
              <w:rPr>
                <w:lang w:val="de-DE"/>
              </w:rPr>
            </w:pPr>
            <w:r>
              <w:rPr>
                <w:lang w:val="de-DE"/>
              </w:rPr>
              <w:t>X</w:t>
            </w:r>
          </w:p>
          <w:p w14:paraId="4F0D02B3" w14:textId="7C63201C" w:rsidR="00CA5E7D" w:rsidRDefault="00CA5E7D" w:rsidP="00BB0E1F">
            <w:pPr>
              <w:pStyle w:val="TAC"/>
              <w:rPr>
                <w:lang w:val="de-DE"/>
              </w:rPr>
            </w:pPr>
          </w:p>
          <w:p w14:paraId="01D3CC02" w14:textId="33A71863" w:rsidR="00CA5E7D" w:rsidRDefault="00CA5E7D" w:rsidP="00BB0E1F">
            <w:pPr>
              <w:pStyle w:val="TAC"/>
              <w:rPr>
                <w:lang w:val="de-DE"/>
              </w:rPr>
            </w:pPr>
          </w:p>
          <w:p w14:paraId="2C5F4EC8" w14:textId="61CF25C9" w:rsidR="00CA5E7D" w:rsidRDefault="00CA5E7D" w:rsidP="00BB0E1F">
            <w:pPr>
              <w:pStyle w:val="TAC"/>
              <w:rPr>
                <w:lang w:val="de-DE"/>
              </w:rPr>
            </w:pPr>
          </w:p>
          <w:p w14:paraId="62E98AE6" w14:textId="01A72E03" w:rsidR="00CA5E7D" w:rsidRDefault="00CA5E7D" w:rsidP="00BB0E1F">
            <w:pPr>
              <w:pStyle w:val="TAC"/>
              <w:rPr>
                <w:lang w:val="de-DE"/>
              </w:rPr>
            </w:pPr>
          </w:p>
          <w:p w14:paraId="059CDFCB" w14:textId="477B3866" w:rsidR="00CA5E7D" w:rsidRDefault="00CA5E7D" w:rsidP="00BB0E1F">
            <w:pPr>
              <w:pStyle w:val="TAC"/>
              <w:rPr>
                <w:lang w:val="de-DE"/>
              </w:rPr>
            </w:pPr>
            <w:r>
              <w:rPr>
                <w:lang w:val="de-DE"/>
              </w:rPr>
              <w:t>X</w:t>
            </w:r>
          </w:p>
          <w:p w14:paraId="5D2F7160" w14:textId="6AF56A7E" w:rsidR="00CA5E7D" w:rsidRDefault="00CA5E7D" w:rsidP="00BB0E1F">
            <w:pPr>
              <w:pStyle w:val="TAC"/>
              <w:rPr>
                <w:lang w:val="de-DE"/>
              </w:rPr>
            </w:pPr>
          </w:p>
          <w:p w14:paraId="64035F54" w14:textId="7D38AD0E" w:rsidR="00CA5E7D" w:rsidRDefault="00CA5E7D" w:rsidP="00BB0E1F">
            <w:pPr>
              <w:pStyle w:val="TAC"/>
              <w:rPr>
                <w:lang w:val="de-DE"/>
              </w:rPr>
            </w:pPr>
          </w:p>
          <w:p w14:paraId="0253F67D" w14:textId="4DF9A2A6" w:rsidR="00CA5E7D" w:rsidRDefault="00CA5E7D" w:rsidP="00BB0E1F">
            <w:pPr>
              <w:pStyle w:val="TAC"/>
              <w:rPr>
                <w:lang w:val="de-DE"/>
              </w:rPr>
            </w:pPr>
          </w:p>
          <w:p w14:paraId="7CE18D66" w14:textId="040FF872" w:rsidR="00CA5E7D" w:rsidRDefault="00CA5E7D" w:rsidP="00BB0E1F">
            <w:pPr>
              <w:pStyle w:val="TAC"/>
              <w:rPr>
                <w:lang w:val="de-DE"/>
              </w:rPr>
            </w:pPr>
          </w:p>
          <w:p w14:paraId="73BAEA1A" w14:textId="7C26DD15" w:rsidR="00CA5E7D" w:rsidRDefault="00CA5E7D" w:rsidP="00BB0E1F">
            <w:pPr>
              <w:pStyle w:val="TAC"/>
              <w:rPr>
                <w:lang w:val="de-DE"/>
              </w:rPr>
            </w:pPr>
          </w:p>
          <w:p w14:paraId="79FC6430" w14:textId="03EBDBD8" w:rsidR="00CA5E7D" w:rsidRDefault="00CA5E7D" w:rsidP="00BB0E1F">
            <w:pPr>
              <w:pStyle w:val="TAC"/>
              <w:rPr>
                <w:lang w:val="de-DE"/>
              </w:rPr>
            </w:pPr>
          </w:p>
          <w:p w14:paraId="0A5DA18C" w14:textId="5078D00A" w:rsidR="00CA5E7D" w:rsidRDefault="00CA5E7D" w:rsidP="00BB0E1F">
            <w:pPr>
              <w:pStyle w:val="TAC"/>
              <w:rPr>
                <w:lang w:val="de-DE"/>
              </w:rPr>
            </w:pPr>
            <w:r>
              <w:rPr>
                <w:lang w:val="de-DE"/>
              </w:rPr>
              <w:t>X</w:t>
            </w:r>
          </w:p>
          <w:p w14:paraId="45D1FB61" w14:textId="54C87977" w:rsidR="00CA5E7D" w:rsidRDefault="00CA5E7D" w:rsidP="00BB0E1F">
            <w:pPr>
              <w:pStyle w:val="TAC"/>
              <w:rPr>
                <w:lang w:val="de-DE"/>
              </w:rPr>
            </w:pPr>
          </w:p>
          <w:p w14:paraId="29E8AECA" w14:textId="2BAC482E" w:rsidR="00CA5E7D" w:rsidRDefault="00CA5E7D" w:rsidP="00BB0E1F">
            <w:pPr>
              <w:pStyle w:val="TAC"/>
              <w:rPr>
                <w:lang w:val="de-DE"/>
              </w:rPr>
            </w:pPr>
          </w:p>
          <w:p w14:paraId="0B59D266" w14:textId="39BE081A" w:rsidR="00CA5E7D" w:rsidRDefault="00CA5E7D" w:rsidP="00BB0E1F">
            <w:pPr>
              <w:pStyle w:val="TAC"/>
              <w:rPr>
                <w:lang w:val="de-DE"/>
              </w:rPr>
            </w:pPr>
          </w:p>
          <w:p w14:paraId="4A49AD94" w14:textId="620313A9" w:rsidR="00CA5E7D" w:rsidRDefault="00CA5E7D" w:rsidP="00BB0E1F">
            <w:pPr>
              <w:pStyle w:val="TAC"/>
              <w:rPr>
                <w:lang w:val="de-DE"/>
              </w:rPr>
            </w:pPr>
          </w:p>
          <w:p w14:paraId="2B161609" w14:textId="5A57F378" w:rsidR="00CA5E7D" w:rsidRDefault="00CA5E7D" w:rsidP="00BB0E1F">
            <w:pPr>
              <w:pStyle w:val="TAC"/>
              <w:rPr>
                <w:lang w:val="de-DE"/>
              </w:rPr>
            </w:pPr>
          </w:p>
          <w:p w14:paraId="7B2432D5" w14:textId="3B6FDF48" w:rsidR="00CA5E7D" w:rsidRDefault="00CA5E7D" w:rsidP="00BB0E1F">
            <w:pPr>
              <w:pStyle w:val="TAC"/>
              <w:rPr>
                <w:lang w:val="de-DE"/>
              </w:rPr>
            </w:pPr>
          </w:p>
          <w:p w14:paraId="4DD5ADBD" w14:textId="7C14AFB6" w:rsidR="00CA5E7D" w:rsidRDefault="00CA5E7D" w:rsidP="00BB0E1F">
            <w:pPr>
              <w:pStyle w:val="TAC"/>
              <w:rPr>
                <w:lang w:val="de-DE"/>
              </w:rPr>
            </w:pPr>
            <w:r>
              <w:rPr>
                <w:lang w:val="de-DE"/>
              </w:rPr>
              <w:t>X</w:t>
            </w:r>
          </w:p>
          <w:p w14:paraId="40A5E190" w14:textId="5FBF22B7" w:rsidR="00CA5E7D" w:rsidRDefault="00CA5E7D" w:rsidP="00BB0E1F">
            <w:pPr>
              <w:pStyle w:val="TAC"/>
              <w:rPr>
                <w:lang w:val="de-DE"/>
              </w:rPr>
            </w:pPr>
          </w:p>
          <w:p w14:paraId="42A3AC02" w14:textId="65207944" w:rsidR="00CA5E7D" w:rsidRDefault="00CA5E7D" w:rsidP="00BB0E1F">
            <w:pPr>
              <w:pStyle w:val="TAC"/>
              <w:rPr>
                <w:lang w:val="de-DE"/>
              </w:rPr>
            </w:pPr>
          </w:p>
          <w:p w14:paraId="29D90BD5" w14:textId="0A7958C2" w:rsidR="00CA5E7D" w:rsidRDefault="00CA5E7D" w:rsidP="00BB0E1F">
            <w:pPr>
              <w:pStyle w:val="TAC"/>
              <w:rPr>
                <w:lang w:val="de-DE"/>
              </w:rPr>
            </w:pPr>
          </w:p>
          <w:p w14:paraId="6C4EBDA6" w14:textId="5CE77A3C" w:rsidR="00CA5E7D" w:rsidRDefault="00CA5E7D" w:rsidP="00BB0E1F">
            <w:pPr>
              <w:pStyle w:val="TAC"/>
              <w:rPr>
                <w:lang w:val="de-DE"/>
              </w:rPr>
            </w:pPr>
          </w:p>
          <w:p w14:paraId="374945F6" w14:textId="4257199C" w:rsidR="00CA5E7D" w:rsidRDefault="00CA5E7D" w:rsidP="00BB0E1F">
            <w:pPr>
              <w:pStyle w:val="TAC"/>
              <w:rPr>
                <w:lang w:val="de-DE"/>
              </w:rPr>
            </w:pPr>
          </w:p>
          <w:p w14:paraId="227E50B6" w14:textId="77F9D0AF" w:rsidR="00CA5E7D" w:rsidRDefault="00CA5E7D" w:rsidP="00BB0E1F">
            <w:pPr>
              <w:pStyle w:val="TAC"/>
              <w:rPr>
                <w:lang w:val="de-DE"/>
              </w:rPr>
            </w:pPr>
          </w:p>
          <w:p w14:paraId="45C7B8EB" w14:textId="3A23E538" w:rsidR="00CA5E7D" w:rsidRDefault="00CA5E7D" w:rsidP="00BB0E1F">
            <w:pPr>
              <w:pStyle w:val="TAC"/>
              <w:rPr>
                <w:lang w:val="de-DE"/>
              </w:rPr>
            </w:pPr>
            <w:r>
              <w:rPr>
                <w:lang w:val="de-DE"/>
              </w:rPr>
              <w:t>X</w:t>
            </w:r>
          </w:p>
          <w:p w14:paraId="0E1D570F" w14:textId="34B96A46" w:rsidR="00CA5E7D" w:rsidRDefault="00CA5E7D" w:rsidP="00BB0E1F">
            <w:pPr>
              <w:pStyle w:val="TAC"/>
              <w:rPr>
                <w:lang w:val="de-DE"/>
              </w:rPr>
            </w:pPr>
          </w:p>
          <w:p w14:paraId="482ED5E6" w14:textId="64E21532" w:rsidR="00CA5E7D" w:rsidRDefault="00CA5E7D" w:rsidP="00BB0E1F">
            <w:pPr>
              <w:pStyle w:val="TAC"/>
              <w:rPr>
                <w:lang w:val="de-DE"/>
              </w:rPr>
            </w:pPr>
          </w:p>
          <w:p w14:paraId="5054146D" w14:textId="6FA6B3B2" w:rsidR="00CA5E7D" w:rsidRDefault="00CA5E7D" w:rsidP="00BB0E1F">
            <w:pPr>
              <w:pStyle w:val="TAC"/>
              <w:rPr>
                <w:lang w:val="de-DE"/>
              </w:rPr>
            </w:pPr>
          </w:p>
          <w:p w14:paraId="6948B85C" w14:textId="66011B45" w:rsidR="00CA5E7D" w:rsidRDefault="00CA5E7D" w:rsidP="00BB0E1F">
            <w:pPr>
              <w:pStyle w:val="TAC"/>
              <w:rPr>
                <w:lang w:val="de-DE"/>
              </w:rPr>
            </w:pPr>
          </w:p>
          <w:p w14:paraId="538004DA" w14:textId="7B7A7480" w:rsidR="00CA5E7D" w:rsidRDefault="00CA5E7D" w:rsidP="00BB0E1F">
            <w:pPr>
              <w:pStyle w:val="TAC"/>
              <w:rPr>
                <w:lang w:val="de-DE"/>
              </w:rPr>
            </w:pPr>
          </w:p>
          <w:p w14:paraId="23D459AC" w14:textId="11746A92" w:rsidR="00CA5E7D" w:rsidRDefault="00CA5E7D" w:rsidP="00BB0E1F">
            <w:pPr>
              <w:pStyle w:val="TAC"/>
              <w:rPr>
                <w:lang w:val="de-DE"/>
              </w:rPr>
            </w:pPr>
            <w:r>
              <w:rPr>
                <w:lang w:val="de-DE"/>
              </w:rPr>
              <w:t>X</w:t>
            </w:r>
          </w:p>
          <w:p w14:paraId="3A291072" w14:textId="552E4162" w:rsidR="00CA5E7D" w:rsidRDefault="00CA5E7D" w:rsidP="00BB0E1F">
            <w:pPr>
              <w:pStyle w:val="TAC"/>
              <w:rPr>
                <w:lang w:val="de-DE"/>
              </w:rPr>
            </w:pPr>
          </w:p>
          <w:p w14:paraId="6A8F28C3" w14:textId="2F99DD0C" w:rsidR="00CA5E7D" w:rsidRDefault="00CA5E7D" w:rsidP="00BB0E1F">
            <w:pPr>
              <w:pStyle w:val="TAC"/>
              <w:rPr>
                <w:lang w:val="de-DE"/>
              </w:rPr>
            </w:pPr>
          </w:p>
          <w:p w14:paraId="3CC1EA07" w14:textId="28FEEE01" w:rsidR="00CA5E7D" w:rsidRDefault="00CA5E7D" w:rsidP="00BB0E1F">
            <w:pPr>
              <w:pStyle w:val="TAC"/>
              <w:rPr>
                <w:lang w:val="de-DE"/>
              </w:rPr>
            </w:pPr>
          </w:p>
          <w:p w14:paraId="56FD54DC" w14:textId="16ACBD9C" w:rsidR="00CA5E7D" w:rsidRDefault="00CA5E7D" w:rsidP="00BB0E1F">
            <w:pPr>
              <w:pStyle w:val="TAC"/>
              <w:rPr>
                <w:lang w:val="de-DE"/>
              </w:rPr>
            </w:pPr>
          </w:p>
          <w:p w14:paraId="7BF2D7E5" w14:textId="011A5373" w:rsidR="00CA5E7D" w:rsidRDefault="00CA5E7D" w:rsidP="00BB0E1F">
            <w:pPr>
              <w:pStyle w:val="TAC"/>
              <w:rPr>
                <w:lang w:val="de-DE"/>
              </w:rPr>
            </w:pPr>
          </w:p>
          <w:p w14:paraId="6A002250" w14:textId="5595AF03" w:rsidR="00CA5E7D" w:rsidRDefault="00CA5E7D" w:rsidP="00BB0E1F">
            <w:pPr>
              <w:pStyle w:val="TAC"/>
              <w:rPr>
                <w:lang w:val="de-DE"/>
              </w:rPr>
            </w:pPr>
          </w:p>
          <w:p w14:paraId="6A67D6A3" w14:textId="4B577BA9" w:rsidR="00CA5E7D" w:rsidRDefault="00CA5E7D" w:rsidP="00BB0E1F">
            <w:pPr>
              <w:pStyle w:val="TAC"/>
              <w:rPr>
                <w:lang w:val="de-DE"/>
              </w:rPr>
            </w:pPr>
            <w:r>
              <w:rPr>
                <w:lang w:val="de-DE"/>
              </w:rPr>
              <w:t>X</w:t>
            </w:r>
          </w:p>
          <w:p w14:paraId="762FEBF7" w14:textId="382239CF" w:rsidR="00CA5E7D" w:rsidRDefault="00CA5E7D" w:rsidP="00BB0E1F">
            <w:pPr>
              <w:pStyle w:val="TAC"/>
              <w:rPr>
                <w:lang w:val="de-DE"/>
              </w:rPr>
            </w:pPr>
          </w:p>
          <w:p w14:paraId="141096BD" w14:textId="20B7AB87" w:rsidR="00CA5E7D" w:rsidRDefault="00CA5E7D" w:rsidP="00BB0E1F">
            <w:pPr>
              <w:pStyle w:val="TAC"/>
              <w:rPr>
                <w:lang w:val="de-DE"/>
              </w:rPr>
            </w:pPr>
          </w:p>
          <w:p w14:paraId="413C0D72" w14:textId="655F6A58" w:rsidR="00CA5E7D" w:rsidRDefault="00CA5E7D" w:rsidP="00BB0E1F">
            <w:pPr>
              <w:pStyle w:val="TAC"/>
              <w:rPr>
                <w:lang w:val="de-DE"/>
              </w:rPr>
            </w:pPr>
          </w:p>
          <w:p w14:paraId="187F9F38" w14:textId="060712DC" w:rsidR="00CA5E7D" w:rsidRDefault="00CA5E7D" w:rsidP="00BB0E1F">
            <w:pPr>
              <w:pStyle w:val="TAC"/>
              <w:rPr>
                <w:lang w:val="de-DE"/>
              </w:rPr>
            </w:pPr>
          </w:p>
          <w:p w14:paraId="586B3F36" w14:textId="77777777" w:rsidR="00CA5E7D" w:rsidRDefault="00CA5E7D" w:rsidP="00BB0E1F">
            <w:pPr>
              <w:pStyle w:val="TAC"/>
              <w:rPr>
                <w:lang w:val="de-DE"/>
              </w:rPr>
            </w:pPr>
          </w:p>
          <w:p w14:paraId="0F4FE999" w14:textId="2D5906F8" w:rsidR="00D34966" w:rsidRPr="00441CD0" w:rsidRDefault="00D34966" w:rsidP="00BB0E1F">
            <w:pPr>
              <w:pStyle w:val="TAC"/>
            </w:pP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7C152B9" w14:textId="77777777" w:rsidR="00EE5860" w:rsidRPr="00441CD0" w:rsidRDefault="00EE5860" w:rsidP="00BB0E1F">
            <w:pPr>
              <w:pStyle w:val="TAC"/>
              <w:rPr>
                <w:lang w:val="x-none"/>
              </w:rPr>
            </w:pPr>
            <w:r w:rsidRPr="00441CD0">
              <w:t>Measurement Information</w:t>
            </w:r>
          </w:p>
        </w:tc>
      </w:tr>
      <w:tr w:rsidR="00EE5860" w:rsidRPr="00441CD0" w14:paraId="0AD899F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FA892C" w14:textId="77777777" w:rsidR="00EE5860" w:rsidRPr="00441CD0" w:rsidRDefault="00EE5860" w:rsidP="00BB0E1F">
            <w:pPr>
              <w:pStyle w:val="TAL"/>
            </w:pPr>
            <w:r w:rsidRPr="00441CD0">
              <w:t>Time Quota Mechanism</w:t>
            </w:r>
          </w:p>
        </w:tc>
        <w:tc>
          <w:tcPr>
            <w:tcW w:w="336" w:type="dxa"/>
            <w:gridSpan w:val="2"/>
            <w:tcBorders>
              <w:top w:val="single" w:sz="4" w:space="0" w:color="auto"/>
              <w:left w:val="single" w:sz="4" w:space="0" w:color="auto"/>
              <w:bottom w:val="single" w:sz="4" w:space="0" w:color="auto"/>
              <w:right w:val="single" w:sz="4" w:space="0" w:color="auto"/>
            </w:tcBorders>
            <w:hideMark/>
          </w:tcPr>
          <w:p w14:paraId="1B6D442A" w14:textId="77777777" w:rsidR="00EE5860" w:rsidRPr="00441CD0" w:rsidRDefault="00EE5860" w:rsidP="00BB0E1F">
            <w:pPr>
              <w:pStyle w:val="TAL"/>
              <w:jc w:val="center"/>
              <w:rPr>
                <w:szCs w:val="18"/>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9DCB761" w14:textId="77777777" w:rsidR="00EE5860" w:rsidRPr="00441CD0" w:rsidRDefault="00EE5860" w:rsidP="00BB0E1F">
            <w:pPr>
              <w:pStyle w:val="TAL"/>
              <w:rPr>
                <w:rFonts w:cs="Arial"/>
                <w:szCs w:val="18"/>
                <w:lang w:eastAsia="zh-CN"/>
              </w:rPr>
            </w:pPr>
            <w:r w:rsidRPr="00441CD0">
              <w:t>This IE shall be present if time-based measurement based on CTP or DTP is used.</w:t>
            </w:r>
          </w:p>
        </w:tc>
        <w:tc>
          <w:tcPr>
            <w:tcW w:w="370" w:type="dxa"/>
            <w:gridSpan w:val="2"/>
            <w:tcBorders>
              <w:top w:val="single" w:sz="4" w:space="0" w:color="auto"/>
              <w:left w:val="single" w:sz="4" w:space="0" w:color="auto"/>
              <w:bottom w:val="single" w:sz="4" w:space="0" w:color="auto"/>
              <w:right w:val="single" w:sz="4" w:space="0" w:color="auto"/>
            </w:tcBorders>
            <w:hideMark/>
          </w:tcPr>
          <w:p w14:paraId="3373DF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6353B3" w14:textId="77777777" w:rsidR="00EE5860" w:rsidRPr="00441CD0" w:rsidRDefault="00EE5860" w:rsidP="00BB0E1F">
            <w:pPr>
              <w:pStyle w:val="TAC"/>
              <w:rPr>
                <w:lang w:val="sv-S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8F05D9" w14:textId="77777777" w:rsidR="00EE5860" w:rsidRPr="00441CD0" w:rsidRDefault="00EE5860" w:rsidP="00BB0E1F">
            <w:pPr>
              <w:pStyle w:val="TAC"/>
              <w:rPr>
                <w:lang w:val="sv-S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9E00736" w14:textId="77777777" w:rsidR="00EE5860" w:rsidRPr="00441CD0" w:rsidRDefault="00EE5860" w:rsidP="00BB0E1F">
            <w:pPr>
              <w:pStyle w:val="TAC"/>
              <w:rPr>
                <w:lang w:val="sv-SE"/>
              </w:rPr>
            </w:pPr>
            <w:r w:rsidRPr="00441CD0">
              <w:rPr>
                <w:lang w:val="de-DE"/>
              </w:rPr>
              <w:t>-</w:t>
            </w:r>
          </w:p>
        </w:tc>
        <w:tc>
          <w:tcPr>
            <w:tcW w:w="1404" w:type="dxa"/>
            <w:gridSpan w:val="2"/>
            <w:tcBorders>
              <w:top w:val="single" w:sz="4" w:space="0" w:color="auto"/>
              <w:left w:val="single" w:sz="4" w:space="0" w:color="auto"/>
              <w:bottom w:val="single" w:sz="4" w:space="0" w:color="auto"/>
              <w:right w:val="single" w:sz="4" w:space="0" w:color="auto"/>
            </w:tcBorders>
            <w:hideMark/>
          </w:tcPr>
          <w:p w14:paraId="128170FF" w14:textId="77777777" w:rsidR="00EE5860" w:rsidRPr="00441CD0" w:rsidRDefault="00EE5860" w:rsidP="00BB0E1F">
            <w:pPr>
              <w:pStyle w:val="TAC"/>
              <w:rPr>
                <w:lang w:val="x-none"/>
              </w:rPr>
            </w:pPr>
            <w:r w:rsidRPr="00441CD0">
              <w:t>Time Quota Mechanism</w:t>
            </w:r>
          </w:p>
        </w:tc>
      </w:tr>
      <w:tr w:rsidR="00EE5860" w:rsidRPr="00441CD0" w14:paraId="2D2B677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2975C77" w14:textId="77777777" w:rsidR="00EE5860" w:rsidRPr="00441CD0" w:rsidRDefault="00EE5860" w:rsidP="00BB0E1F">
            <w:pPr>
              <w:pStyle w:val="TAL"/>
            </w:pPr>
            <w:r w:rsidRPr="00441CD0">
              <w:t>Aggregated URRs</w:t>
            </w:r>
          </w:p>
        </w:tc>
        <w:tc>
          <w:tcPr>
            <w:tcW w:w="336" w:type="dxa"/>
            <w:gridSpan w:val="2"/>
            <w:tcBorders>
              <w:top w:val="single" w:sz="4" w:space="0" w:color="auto"/>
              <w:left w:val="single" w:sz="4" w:space="0" w:color="auto"/>
              <w:bottom w:val="single" w:sz="4" w:space="0" w:color="auto"/>
              <w:right w:val="single" w:sz="4" w:space="0" w:color="auto"/>
            </w:tcBorders>
            <w:hideMark/>
          </w:tcPr>
          <w:p w14:paraId="73C322DC" w14:textId="77777777" w:rsidR="00EE5860" w:rsidRPr="00441CD0" w:rsidRDefault="00EE5860" w:rsidP="00BB0E1F">
            <w:pPr>
              <w:pStyle w:val="TAL"/>
              <w:jc w:val="center"/>
              <w:rPr>
                <w:szCs w:val="18"/>
                <w:lang w:val="de-DE"/>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tcPr>
          <w:p w14:paraId="201D45C3" w14:textId="77777777" w:rsidR="00EE5860" w:rsidRPr="00441CD0" w:rsidRDefault="00EE5860" w:rsidP="00BB0E1F">
            <w:pPr>
              <w:pStyle w:val="TAL"/>
              <w:rPr>
                <w:lang w:val="x-none"/>
              </w:rPr>
            </w:pPr>
            <w:r w:rsidRPr="00441CD0">
              <w:t>This IE shall be included if the URR is used to support a Credit Pool.</w:t>
            </w:r>
          </w:p>
          <w:p w14:paraId="1E0A1CCA" w14:textId="77777777" w:rsidR="00EE5860" w:rsidRPr="00441CD0" w:rsidRDefault="00EE5860" w:rsidP="00BB0E1F">
            <w:pPr>
              <w:pStyle w:val="TAL"/>
            </w:pPr>
          </w:p>
          <w:p w14:paraId="04FF27C9" w14:textId="77777777" w:rsidR="00EE5860" w:rsidRPr="00441CD0" w:rsidRDefault="00EE5860" w:rsidP="00BB0E1F">
            <w:pPr>
              <w:pStyle w:val="TAL"/>
            </w:pPr>
            <w:r w:rsidRPr="00441CD0">
              <w:rPr>
                <w:lang w:eastAsia="zh-CN"/>
              </w:rPr>
              <w:t>Several IEs with the same IE type may be present to provide multiple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4BA5F88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93D0B5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90BC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76B9B4" w14:textId="77777777" w:rsidR="00EE5860" w:rsidRPr="00441CD0" w:rsidRDefault="00EE5860" w:rsidP="00BB0E1F">
            <w:pPr>
              <w:pStyle w:val="TAC"/>
            </w:pPr>
            <w:r w:rsidRPr="00441CD0">
              <w:t>-</w:t>
            </w:r>
          </w:p>
        </w:tc>
        <w:tc>
          <w:tcPr>
            <w:tcW w:w="1404" w:type="dxa"/>
            <w:gridSpan w:val="2"/>
            <w:tcBorders>
              <w:top w:val="single" w:sz="4" w:space="0" w:color="auto"/>
              <w:left w:val="single" w:sz="4" w:space="0" w:color="auto"/>
              <w:bottom w:val="single" w:sz="4" w:space="0" w:color="auto"/>
              <w:right w:val="single" w:sz="4" w:space="0" w:color="auto"/>
            </w:tcBorders>
            <w:hideMark/>
          </w:tcPr>
          <w:p w14:paraId="4DBED62D" w14:textId="77777777" w:rsidR="00EE5860" w:rsidRPr="00441CD0" w:rsidRDefault="00EE5860" w:rsidP="00BB0E1F">
            <w:pPr>
              <w:pStyle w:val="TAC"/>
            </w:pPr>
            <w:r w:rsidRPr="00441CD0">
              <w:t>Aggregated URRs</w:t>
            </w:r>
          </w:p>
        </w:tc>
      </w:tr>
      <w:tr w:rsidR="00EE5860" w:rsidRPr="00441CD0" w14:paraId="621444AF"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752E433B"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AD6354F"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6C7C960" w14:textId="77777777" w:rsidR="00EE5860" w:rsidRPr="00441CD0" w:rsidRDefault="00EE5860" w:rsidP="00BB0E1F">
            <w:pPr>
              <w:pStyle w:val="TAL"/>
              <w:rPr>
                <w:lang w:val="x-none"/>
              </w:rPr>
            </w:pPr>
            <w:r w:rsidRPr="00441CD0">
              <w:t>This IE may be present if the Volume Quota IE and/or the Time Quota IE and/or Event Quota IE is provisioned in the URR and the UP Function indicated support of the Quota Action feature.</w:t>
            </w:r>
          </w:p>
          <w:p w14:paraId="49855220" w14:textId="0541ACC8"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3</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1AAC5ED5"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1BED69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3C189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87D3E9" w14:textId="77777777" w:rsidR="00EE5860" w:rsidRPr="00441CD0" w:rsidRDefault="00EE5860" w:rsidP="00BB0E1F">
            <w:pPr>
              <w:pStyle w:val="TAC"/>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hideMark/>
          </w:tcPr>
          <w:p w14:paraId="5AD96C15" w14:textId="77777777" w:rsidR="00EE5860" w:rsidRPr="00441CD0" w:rsidRDefault="00EE5860" w:rsidP="00BB0E1F">
            <w:pPr>
              <w:pStyle w:val="TAC"/>
            </w:pPr>
            <w:r w:rsidRPr="00441CD0">
              <w:t>FAR ID</w:t>
            </w:r>
          </w:p>
        </w:tc>
      </w:tr>
      <w:tr w:rsidR="00EE5860" w:rsidRPr="00441CD0" w14:paraId="40A4C9B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E9BCC5C" w14:textId="77777777" w:rsidR="00EE5860" w:rsidRPr="00441CD0" w:rsidRDefault="00EE5860" w:rsidP="00BB0E1F">
            <w:pPr>
              <w:pStyle w:val="TAL"/>
            </w:pPr>
            <w:r w:rsidRPr="00441CD0">
              <w:lastRenderedPageBreak/>
              <w:t>Ethernet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79FBB6A4"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89AADE2" w14:textId="77777777" w:rsidR="00EE5860" w:rsidRPr="00441CD0" w:rsidRDefault="00EE5860" w:rsidP="00BB0E1F">
            <w:pPr>
              <w:pStyle w:val="TAL"/>
              <w:rPr>
                <w:lang w:val="x-none"/>
              </w:rPr>
            </w:pPr>
            <w:r w:rsidRPr="00441CD0">
              <w:t>This IE shall be present if Ethernet traffic reporting is used and the SMF requests the UP function to also report inactive UE MAC addresses.</w:t>
            </w:r>
          </w:p>
          <w:p w14:paraId="710D9E20" w14:textId="77777777" w:rsidR="00EE5860" w:rsidRPr="00441CD0" w:rsidRDefault="00EE5860" w:rsidP="00BB0E1F">
            <w:pPr>
              <w:pStyle w:val="TAL"/>
            </w:pPr>
            <w:r w:rsidRPr="00441CD0">
              <w:t>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782876"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B5140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CD3B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797F2C"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F10C00E" w14:textId="77777777" w:rsidR="00EE5860" w:rsidRPr="00441CD0" w:rsidRDefault="00EE5860" w:rsidP="00BB0E1F">
            <w:pPr>
              <w:pStyle w:val="TAC"/>
            </w:pPr>
            <w:r w:rsidRPr="00441CD0">
              <w:t>Ethernet Inactivity Timer</w:t>
            </w:r>
          </w:p>
        </w:tc>
      </w:tr>
      <w:tr w:rsidR="00EE5860" w:rsidRPr="00441CD0" w14:paraId="17BD0ECD"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0CDAD888"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2B1A097" w14:textId="77777777" w:rsidR="00EE5860" w:rsidRPr="00441CD0" w:rsidRDefault="00EE5860" w:rsidP="00BB0E1F">
            <w:pPr>
              <w:pStyle w:val="TAL"/>
              <w:jc w:val="center"/>
              <w:rPr>
                <w:szCs w:val="18"/>
                <w:lang w:val="sv-SE"/>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tcPr>
          <w:p w14:paraId="336A89C3" w14:textId="77777777" w:rsidR="00EE5860" w:rsidRPr="00441CD0" w:rsidRDefault="00EE5860" w:rsidP="00BB0E1F">
            <w:pPr>
              <w:pStyle w:val="TAL"/>
              <w:rPr>
                <w:lang w:val="sv-SE"/>
              </w:rPr>
            </w:pPr>
            <w:r w:rsidRPr="00441CD0">
              <w:t>When present, this IE shall contain the time at which the UP function shall re-apply the volume or time or event threshold/quota provisioned in the IE.</w:t>
            </w:r>
          </w:p>
          <w:p w14:paraId="1933CD91" w14:textId="77777777" w:rsidR="00EE5860" w:rsidRPr="00441CD0" w:rsidRDefault="00EE5860" w:rsidP="00BB0E1F">
            <w:pPr>
              <w:pStyle w:val="TAL"/>
              <w:rPr>
                <w:lang w:val="sv-SE"/>
              </w:rPr>
            </w:pPr>
          </w:p>
          <w:p w14:paraId="7361F157" w14:textId="77777777" w:rsidR="00EE5860" w:rsidRPr="00441CD0" w:rsidRDefault="00EE5860" w:rsidP="00BB0E1F">
            <w:pPr>
              <w:pStyle w:val="TAL"/>
              <w:rPr>
                <w:lang w:val="sv-SE"/>
              </w:rPr>
            </w:pPr>
            <w:r w:rsidRPr="00441CD0">
              <w:rPr>
                <w:lang w:val="sv-SE" w:eastAsia="zh-CN"/>
              </w:rPr>
              <w:t>Several IEs with the same IE type may be present to provide multiple Monitoring Times.</w:t>
            </w:r>
          </w:p>
        </w:tc>
        <w:tc>
          <w:tcPr>
            <w:tcW w:w="370" w:type="dxa"/>
            <w:gridSpan w:val="2"/>
            <w:tcBorders>
              <w:top w:val="single" w:sz="4" w:space="0" w:color="auto"/>
              <w:left w:val="single" w:sz="4" w:space="0" w:color="auto"/>
              <w:bottom w:val="single" w:sz="4" w:space="0" w:color="auto"/>
              <w:right w:val="single" w:sz="4" w:space="0" w:color="auto"/>
            </w:tcBorders>
            <w:hideMark/>
          </w:tcPr>
          <w:p w14:paraId="0F748341"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3DC16C7"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D6292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9A1F481"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hideMark/>
          </w:tcPr>
          <w:p w14:paraId="152DC3CB" w14:textId="77777777" w:rsidR="00EE5860" w:rsidRPr="00441CD0" w:rsidRDefault="00EE5860" w:rsidP="00BB0E1F">
            <w:pPr>
              <w:pStyle w:val="TAC"/>
              <w:rPr>
                <w:lang w:val="sv-SE"/>
              </w:rPr>
            </w:pPr>
            <w:r w:rsidRPr="00441CD0">
              <w:rPr>
                <w:lang w:val="sv-SE"/>
              </w:rPr>
              <w:t>Additional Monitoring Time</w:t>
            </w:r>
          </w:p>
        </w:tc>
      </w:tr>
      <w:tr w:rsidR="00EE5860" w:rsidRPr="00441CD0" w14:paraId="59656271"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4AED8FF6"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16B8A0C5" w14:textId="77777777" w:rsidR="00EE5860" w:rsidRPr="00441CD0" w:rsidRDefault="00EE5860" w:rsidP="00BB0E1F">
            <w:pPr>
              <w:pStyle w:val="TAL"/>
              <w:jc w:val="center"/>
              <w:rPr>
                <w:szCs w:val="18"/>
                <w:lang w:val="de-DE"/>
              </w:rPr>
            </w:pPr>
            <w:r w:rsidRPr="00441CD0">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14:paraId="43FC5539" w14:textId="77777777" w:rsidR="00EE5860" w:rsidRPr="00441CD0" w:rsidRDefault="00EE5860" w:rsidP="00BB0E1F">
            <w:pPr>
              <w:pStyle w:val="TAL"/>
              <w:rPr>
                <w:lang w:val="fr-FR"/>
              </w:rPr>
            </w:pPr>
            <w:r w:rsidRPr="00441CD0">
              <w:rPr>
                <w:lang w:val="fr-FR"/>
              </w:rPr>
              <w:t xml:space="preserve">This </w:t>
            </w:r>
            <w:r w:rsidRPr="00441CD0">
              <w:t>IE may be present if the UP function supports the NORP feature. When present, it shall indicate the number of usage reports to be generated by the URR. See also clauses 5.2.2.2.1 and 5.2.2.3.1. See NOTE 2.</w:t>
            </w:r>
          </w:p>
        </w:tc>
        <w:tc>
          <w:tcPr>
            <w:tcW w:w="370" w:type="dxa"/>
            <w:gridSpan w:val="2"/>
            <w:tcBorders>
              <w:top w:val="single" w:sz="4" w:space="0" w:color="auto"/>
              <w:left w:val="single" w:sz="4" w:space="0" w:color="auto"/>
              <w:bottom w:val="single" w:sz="4" w:space="0" w:color="auto"/>
              <w:right w:val="single" w:sz="4" w:space="0" w:color="auto"/>
            </w:tcBorders>
          </w:tcPr>
          <w:p w14:paraId="425E3344" w14:textId="77777777" w:rsidR="00EE5860" w:rsidRPr="00441CD0" w:rsidRDefault="00EE5860" w:rsidP="00BB0E1F">
            <w:pPr>
              <w:pStyle w:val="TAC"/>
              <w:rPr>
                <w:lang w:val="en-US"/>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2E17D16"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F88967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0185DD"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037923F7" w14:textId="77777777" w:rsidR="00EE5860" w:rsidRPr="00441CD0" w:rsidRDefault="00EE5860" w:rsidP="00BB0E1F">
            <w:pPr>
              <w:pStyle w:val="TAC"/>
              <w:rPr>
                <w:lang w:val="sv-SE"/>
              </w:rPr>
            </w:pPr>
            <w:r w:rsidRPr="00441CD0">
              <w:rPr>
                <w:lang w:val="fr-FR"/>
              </w:rPr>
              <w:t>Number of Reports</w:t>
            </w:r>
          </w:p>
        </w:tc>
      </w:tr>
      <w:tr w:rsidR="00E50D07" w:rsidRPr="00441CD0" w14:paraId="3FF3BA63"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0D2AF445" w14:textId="37AE6231" w:rsidR="00E50D07" w:rsidRPr="00441CD0" w:rsidRDefault="00E50D07" w:rsidP="00E50D07">
            <w:pPr>
              <w:pStyle w:val="TAL"/>
              <w:rPr>
                <w:lang w:val="fr-FR"/>
              </w:rPr>
            </w:pPr>
            <w:r>
              <w:rPr>
                <w:lang w:val="fr-FR"/>
              </w:rPr>
              <w:t>Exempted Application ID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43E9A540" w14:textId="37F9C0DA" w:rsidR="00E50D07" w:rsidRPr="00441CD0" w:rsidRDefault="00E50D07" w:rsidP="00E50D07">
            <w:pPr>
              <w:pStyle w:val="TAL"/>
              <w:jc w:val="center"/>
              <w:rPr>
                <w:szCs w:val="18"/>
                <w:lang w:val="fr-FR"/>
              </w:rPr>
            </w:pPr>
            <w:r>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14:paraId="036836E0" w14:textId="175E7619" w:rsidR="00E50D07" w:rsidRDefault="00E50D07" w:rsidP="00E50D07">
            <w:pPr>
              <w:pStyle w:val="TAL"/>
              <w:rPr>
                <w:lang w:val="fr-FR"/>
              </w:rPr>
            </w:pPr>
            <w:r>
              <w:rPr>
                <w:lang w:val="fr-FR"/>
              </w:rPr>
              <w:t xml:space="preserve">This IE may be present if the Volume Quota IE and/or the Time Quota IE and/or Event Quota IE is provisioned in the URR and the UP Function has indicated support of the QUASF feature as specified in </w:t>
            </w:r>
            <w:r w:rsidR="00075654">
              <w:rPr>
                <w:lang w:val="fr-FR"/>
              </w:rPr>
              <w:t>clause</w:t>
            </w:r>
            <w:r w:rsidR="00075654">
              <w:rPr>
                <w:lang w:val="fr-FR"/>
              </w:rPr>
              <w:t> </w:t>
            </w:r>
            <w:r w:rsidR="00075654">
              <w:rPr>
                <w:lang w:val="fr-FR"/>
              </w:rPr>
              <w:t>8</w:t>
            </w:r>
            <w:r>
              <w:rPr>
                <w:lang w:val="fr-FR"/>
              </w:rPr>
              <w:t>.2.25.</w:t>
            </w:r>
          </w:p>
          <w:p w14:paraId="500DF462" w14:textId="77777777" w:rsidR="00E50D07" w:rsidRDefault="00E50D07" w:rsidP="00E50D07">
            <w:pPr>
              <w:pStyle w:val="TAL"/>
              <w:rPr>
                <w:lang w:val="x-none"/>
              </w:rPr>
            </w:pPr>
          </w:p>
          <w:p w14:paraId="4265389B" w14:textId="77777777" w:rsidR="00E50D07" w:rsidRDefault="00E50D07" w:rsidP="00E50D07">
            <w:pPr>
              <w:pStyle w:val="TAL"/>
              <w:rPr>
                <w:lang w:val="fr-FR"/>
              </w:rPr>
            </w:pPr>
            <w:r>
              <w:rPr>
                <w:lang w:val="fr-FR"/>
              </w:rPr>
              <w:t>When present, it shall contain an Application ID matching packets that shall be exempted from applying the FAR ID for Quota Action when the quota has been exhausted.</w:t>
            </w:r>
          </w:p>
          <w:p w14:paraId="40396674" w14:textId="77777777" w:rsidR="00E50D07" w:rsidRDefault="00E50D07" w:rsidP="00E50D07">
            <w:pPr>
              <w:pStyle w:val="TAL"/>
              <w:rPr>
                <w:lang w:val="fr-FR"/>
              </w:rPr>
            </w:pPr>
          </w:p>
          <w:p w14:paraId="751C494D" w14:textId="77777777" w:rsidR="00E50D07" w:rsidRDefault="00E50D07" w:rsidP="00E50D07">
            <w:pPr>
              <w:pStyle w:val="TAL"/>
              <w:rPr>
                <w:lang w:val="fr-FR" w:eastAsia="zh-CN"/>
              </w:rPr>
            </w:pPr>
            <w:r>
              <w:rPr>
                <w:lang w:val="fr-FR" w:eastAsia="zh-CN"/>
              </w:rPr>
              <w:t>Several IEs with the same IE type may be present to provide multiple Application IDs.</w:t>
            </w:r>
          </w:p>
          <w:p w14:paraId="59351505" w14:textId="77777777" w:rsidR="00E50D07" w:rsidRDefault="00E50D07" w:rsidP="00E50D07">
            <w:pPr>
              <w:pStyle w:val="TAL"/>
              <w:rPr>
                <w:lang w:val="fr-FR" w:eastAsia="zh-CN"/>
              </w:rPr>
            </w:pPr>
          </w:p>
          <w:p w14:paraId="64743901" w14:textId="75722CE0" w:rsidR="00E50D07" w:rsidRDefault="00E50D07" w:rsidP="00E50D07">
            <w:pPr>
              <w:pStyle w:val="TAL"/>
              <w:rPr>
                <w:lang w:val="fr-FR" w:eastAsia="zh-CN"/>
              </w:rPr>
            </w:pPr>
            <w:r>
              <w:rPr>
                <w:lang w:val="fr-FR" w:eastAsia="zh-CN"/>
              </w:rPr>
              <w:t xml:space="preserve">See NOTE </w:t>
            </w:r>
            <w:r>
              <w:rPr>
                <w:lang w:val="fr-FR" w:eastAsia="zh-CN"/>
              </w:rPr>
              <w:t>4</w:t>
            </w:r>
            <w:r>
              <w:rPr>
                <w:lang w:val="fr-FR" w:eastAsia="zh-CN"/>
              </w:rPr>
              <w:t>.</w:t>
            </w:r>
          </w:p>
          <w:p w14:paraId="75756C34" w14:textId="77777777" w:rsidR="00E50D07" w:rsidRPr="00441CD0" w:rsidRDefault="00E50D07" w:rsidP="00E50D07">
            <w:pPr>
              <w:pStyle w:val="TAL"/>
              <w:rPr>
                <w:lang w:val="fr-FR"/>
              </w:rPr>
            </w:pPr>
          </w:p>
        </w:tc>
        <w:tc>
          <w:tcPr>
            <w:tcW w:w="370" w:type="dxa"/>
            <w:gridSpan w:val="2"/>
            <w:tcBorders>
              <w:top w:val="single" w:sz="4" w:space="0" w:color="auto"/>
              <w:left w:val="single" w:sz="4" w:space="0" w:color="auto"/>
              <w:bottom w:val="single" w:sz="4" w:space="0" w:color="auto"/>
              <w:right w:val="single" w:sz="4" w:space="0" w:color="auto"/>
            </w:tcBorders>
          </w:tcPr>
          <w:p w14:paraId="34C4EC92" w14:textId="59BBD38C"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01B46340" w14:textId="15AF8930"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050494C" w14:textId="0A2EBC6D"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318A12F" w14:textId="3DFF47BD" w:rsidR="00E50D07" w:rsidRPr="00441CD0" w:rsidRDefault="00E50D07" w:rsidP="00E50D07">
            <w:pPr>
              <w:pStyle w:val="TAC"/>
              <w:rPr>
                <w:lang w:val="de-DE"/>
              </w:rPr>
            </w:pPr>
            <w:r>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02EC57DF" w14:textId="056FE299" w:rsidR="00E50D07" w:rsidRPr="00441CD0" w:rsidRDefault="00E50D07" w:rsidP="00E50D07">
            <w:pPr>
              <w:pStyle w:val="TAC"/>
              <w:rPr>
                <w:lang w:val="fr-FR"/>
              </w:rPr>
            </w:pPr>
            <w:r>
              <w:rPr>
                <w:lang w:val="fr-FR"/>
              </w:rPr>
              <w:t>Application ID</w:t>
            </w:r>
          </w:p>
        </w:tc>
      </w:tr>
      <w:tr w:rsidR="00E50D07" w:rsidRPr="00441CD0" w14:paraId="7BD036C4"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1371BDCB" w14:textId="3054BF41" w:rsidR="00E50D07" w:rsidRPr="00441CD0" w:rsidRDefault="00E50D07" w:rsidP="00E50D07">
            <w:pPr>
              <w:pStyle w:val="TAL"/>
              <w:rPr>
                <w:lang w:val="fr-FR"/>
              </w:rPr>
            </w:pPr>
            <w:r>
              <w:rPr>
                <w:lang w:val="fr-FR"/>
              </w:rPr>
              <w:t>Exempted SDF Filter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0D8ABFE8" w14:textId="3E39F8E1" w:rsidR="00E50D07" w:rsidRPr="00441CD0" w:rsidRDefault="00E50D07" w:rsidP="00E50D07">
            <w:pPr>
              <w:pStyle w:val="TAL"/>
              <w:jc w:val="center"/>
              <w:rPr>
                <w:szCs w:val="18"/>
                <w:lang w:val="fr-FR"/>
              </w:rPr>
            </w:pPr>
            <w:r>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14:paraId="510DA887" w14:textId="7C2C0150" w:rsidR="00E50D07" w:rsidRDefault="00E50D07" w:rsidP="00E50D07">
            <w:pPr>
              <w:pStyle w:val="TAL"/>
              <w:rPr>
                <w:lang w:val="fr-FR"/>
              </w:rPr>
            </w:pPr>
            <w:r>
              <w:rPr>
                <w:lang w:val="fr-FR"/>
              </w:rPr>
              <w:t xml:space="preserve">This IE may be present if the Volume Quota IE and/or the Time Quota IE and/or Event Quota IE is provisioned in the URR and the UP Function has indicated support of the QUASF feature as specified in </w:t>
            </w:r>
            <w:r w:rsidR="00075654">
              <w:rPr>
                <w:lang w:val="fr-FR"/>
              </w:rPr>
              <w:t>clause</w:t>
            </w:r>
            <w:r w:rsidR="00075654">
              <w:rPr>
                <w:lang w:val="fr-FR"/>
              </w:rPr>
              <w:t> </w:t>
            </w:r>
            <w:r w:rsidR="00075654">
              <w:rPr>
                <w:lang w:val="fr-FR"/>
              </w:rPr>
              <w:t>8</w:t>
            </w:r>
            <w:r>
              <w:rPr>
                <w:lang w:val="fr-FR"/>
              </w:rPr>
              <w:t>.2.25.</w:t>
            </w:r>
          </w:p>
          <w:p w14:paraId="14072640" w14:textId="77777777" w:rsidR="00E50D07" w:rsidRDefault="00E50D07" w:rsidP="00E50D07">
            <w:pPr>
              <w:pStyle w:val="TAL"/>
              <w:rPr>
                <w:lang w:val="x-none"/>
              </w:rPr>
            </w:pPr>
          </w:p>
          <w:p w14:paraId="71532B9B" w14:textId="77777777" w:rsidR="00E50D07" w:rsidRDefault="00E50D07" w:rsidP="00E50D07">
            <w:pPr>
              <w:pStyle w:val="TAL"/>
              <w:rPr>
                <w:lang w:val="fr-FR"/>
              </w:rPr>
            </w:pPr>
            <w:r>
              <w:rPr>
                <w:lang w:val="fr-FR"/>
              </w:rPr>
              <w:t>When present, it shall contain an SDF Filter matching packets that shall be exempted from applying the FAR ID for Quota Action when the quota has been exhausted.</w:t>
            </w:r>
          </w:p>
          <w:p w14:paraId="1EBCC8A8" w14:textId="77777777" w:rsidR="00E50D07" w:rsidRDefault="00E50D07" w:rsidP="00E50D07">
            <w:pPr>
              <w:pStyle w:val="TAL"/>
              <w:rPr>
                <w:lang w:val="fr-FR"/>
              </w:rPr>
            </w:pPr>
          </w:p>
          <w:p w14:paraId="4B6A8582" w14:textId="77777777" w:rsidR="00E50D07" w:rsidRDefault="00E50D07" w:rsidP="00E50D07">
            <w:pPr>
              <w:pStyle w:val="TAL"/>
              <w:rPr>
                <w:lang w:val="fr-FR" w:eastAsia="zh-CN"/>
              </w:rPr>
            </w:pPr>
            <w:r>
              <w:rPr>
                <w:lang w:val="fr-FR" w:eastAsia="zh-CN"/>
              </w:rPr>
              <w:t>Several IEs with the same IE type may be present to provide multiple SDF Filters.</w:t>
            </w:r>
          </w:p>
          <w:p w14:paraId="5090BA12" w14:textId="77777777" w:rsidR="00E50D07" w:rsidRDefault="00E50D07" w:rsidP="00E50D07">
            <w:pPr>
              <w:pStyle w:val="TAL"/>
              <w:rPr>
                <w:lang w:val="fr-FR" w:eastAsia="zh-CN"/>
              </w:rPr>
            </w:pPr>
          </w:p>
          <w:p w14:paraId="5B3F2951" w14:textId="341525F4" w:rsidR="00E50D07" w:rsidRDefault="00E50D07" w:rsidP="00E50D07">
            <w:pPr>
              <w:pStyle w:val="TAL"/>
              <w:rPr>
                <w:lang w:val="fr-FR" w:eastAsia="zh-CN"/>
              </w:rPr>
            </w:pPr>
            <w:r>
              <w:rPr>
                <w:lang w:val="fr-FR" w:eastAsia="zh-CN"/>
              </w:rPr>
              <w:t xml:space="preserve">See NOTE </w:t>
            </w:r>
            <w:r>
              <w:rPr>
                <w:lang w:val="fr-FR" w:eastAsia="zh-CN"/>
              </w:rPr>
              <w:t>4</w:t>
            </w:r>
            <w:r>
              <w:rPr>
                <w:lang w:val="fr-FR" w:eastAsia="zh-CN"/>
              </w:rPr>
              <w:t>.</w:t>
            </w:r>
          </w:p>
          <w:p w14:paraId="1EF0F2BD" w14:textId="77777777" w:rsidR="00E50D07" w:rsidRPr="00441CD0" w:rsidRDefault="00E50D07" w:rsidP="00E50D07">
            <w:pPr>
              <w:pStyle w:val="TAL"/>
              <w:rPr>
                <w:lang w:val="fr-FR"/>
              </w:rPr>
            </w:pPr>
          </w:p>
        </w:tc>
        <w:tc>
          <w:tcPr>
            <w:tcW w:w="370" w:type="dxa"/>
            <w:gridSpan w:val="2"/>
            <w:tcBorders>
              <w:top w:val="single" w:sz="4" w:space="0" w:color="auto"/>
              <w:left w:val="single" w:sz="4" w:space="0" w:color="auto"/>
              <w:bottom w:val="single" w:sz="4" w:space="0" w:color="auto"/>
              <w:right w:val="single" w:sz="4" w:space="0" w:color="auto"/>
            </w:tcBorders>
          </w:tcPr>
          <w:p w14:paraId="1C9CECC4" w14:textId="2120EE08"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4B33E635" w14:textId="07586813"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1135247" w14:textId="659D5919"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7D482B28" w14:textId="606FF6C3" w:rsidR="00E50D07" w:rsidRPr="00441CD0" w:rsidRDefault="00E50D07" w:rsidP="00E50D07">
            <w:pPr>
              <w:pStyle w:val="TAC"/>
              <w:rPr>
                <w:lang w:val="de-DE"/>
              </w:rPr>
            </w:pPr>
            <w:r>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54AC94AB" w14:textId="425A7925" w:rsidR="00E50D07" w:rsidRPr="00441CD0" w:rsidRDefault="00E50D07" w:rsidP="00E50D07">
            <w:pPr>
              <w:pStyle w:val="TAC"/>
              <w:rPr>
                <w:lang w:val="fr-FR"/>
              </w:rPr>
            </w:pPr>
            <w:r>
              <w:rPr>
                <w:lang w:val="fr-FR"/>
              </w:rPr>
              <w:t>SDF Filter</w:t>
            </w:r>
          </w:p>
        </w:tc>
      </w:tr>
      <w:tr w:rsidR="00EE5860" w:rsidRPr="00441CD0" w14:paraId="1F239ACE" w14:textId="77777777" w:rsidTr="00BB0E1F">
        <w:trPr>
          <w:gridAfter w:val="1"/>
          <w:wAfter w:w="38" w:type="dxa"/>
          <w:jc w:val="center"/>
        </w:trPr>
        <w:tc>
          <w:tcPr>
            <w:tcW w:w="9442" w:type="dxa"/>
            <w:gridSpan w:val="16"/>
            <w:tcBorders>
              <w:top w:val="single" w:sz="4" w:space="0" w:color="auto"/>
              <w:left w:val="single" w:sz="4" w:space="0" w:color="auto"/>
              <w:bottom w:val="single" w:sz="4" w:space="0" w:color="auto"/>
              <w:right w:val="single" w:sz="4" w:space="0" w:color="auto"/>
            </w:tcBorders>
            <w:hideMark/>
          </w:tcPr>
          <w:p w14:paraId="217E6D3B" w14:textId="6B693C1A" w:rsidR="00EE5860" w:rsidRPr="00441CD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03A4BCD9" w14:textId="77777777" w:rsidR="00EE5860" w:rsidRDefault="00EE5860" w:rsidP="00455CE0">
            <w:pPr>
              <w:pStyle w:val="TAN"/>
            </w:pPr>
            <w:r w:rsidRPr="00441CD0">
              <w:t>NOTE 2:</w:t>
            </w:r>
            <w:r w:rsidRPr="00441CD0">
              <w:tab/>
              <w:t>This IE may be provisioned and set to "1" e.g. for a URR with the Dropped DL Traffic Threshold used for the Pause of Charging feature, if the UP function supports the NORP feature.</w:t>
            </w:r>
          </w:p>
          <w:p w14:paraId="35906EFC" w14:textId="77777777" w:rsidR="00455CE0" w:rsidRDefault="00455CE0" w:rsidP="00455CE0">
            <w:pPr>
              <w:pStyle w:val="TAN"/>
            </w:pPr>
            <w:r>
              <w:t>NOTE 3:</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p w14:paraId="0A3144A8" w14:textId="0C952889" w:rsidR="00E50D07" w:rsidRPr="00441CD0" w:rsidRDefault="00E50D07" w:rsidP="00455CE0">
            <w:pPr>
              <w:pStyle w:val="TAN"/>
              <w:rPr>
                <w:lang w:val="x-none"/>
              </w:rPr>
            </w:pPr>
            <w:r>
              <w:t xml:space="preserve">NOTE </w:t>
            </w:r>
            <w:r>
              <w:t>4</w:t>
            </w:r>
            <w:r>
              <w:t>:</w:t>
            </w:r>
            <w:r>
              <w:tab/>
              <w:t>The Exempted Application ID for Quota Action IE or Exempted Filter ID for Quota Action IE may be provisioned as the Restricted-Filter-Rule AVP or Filter ID AVP which is included in Final-Unit-Indication AVP from the online charging system when the Final-Unit-Action AVP is set to "REDIRECT" or "RESTRICT_ACCESS". See also 3GPP TS 32.299 [18].</w:t>
            </w:r>
          </w:p>
        </w:tc>
      </w:tr>
    </w:tbl>
    <w:p w14:paraId="33F68609" w14:textId="77777777" w:rsidR="00EE5860" w:rsidRPr="00441CD0" w:rsidRDefault="00EE5860" w:rsidP="00EE5860"/>
    <w:p w14:paraId="1380DFC3" w14:textId="77777777" w:rsidR="00EE5860" w:rsidRPr="00441CD0" w:rsidRDefault="00EE5860" w:rsidP="00EE5860">
      <w:pPr>
        <w:pStyle w:val="TH"/>
        <w:outlineLvl w:val="0"/>
        <w:rPr>
          <w:lang w:val="en-US"/>
        </w:rPr>
      </w:pPr>
      <w:r w:rsidRPr="00441CD0">
        <w:t>Table 7.5.2</w:t>
      </w:r>
      <w:r w:rsidRPr="00441CD0">
        <w:rPr>
          <w:lang w:val="de-DE"/>
        </w:rPr>
        <w:t>.</w:t>
      </w:r>
      <w:r w:rsidRPr="00441CD0">
        <w:t>4-</w:t>
      </w:r>
      <w:r w:rsidRPr="00441CD0">
        <w:rPr>
          <w:lang w:val="de-DE"/>
        </w:rPr>
        <w:t>2</w:t>
      </w:r>
      <w:r w:rsidRPr="00441CD0">
        <w:t>: Aggregated URRs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4F35E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215032C"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B2785D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645DD80" w14:textId="77777777" w:rsidR="00EE5860" w:rsidRPr="00441CD0" w:rsidRDefault="00EE5860" w:rsidP="00BB0E1F">
            <w:pPr>
              <w:pStyle w:val="TAC"/>
              <w:rPr>
                <w:lang w:val="fr-FR"/>
              </w:rPr>
            </w:pPr>
            <w:r w:rsidRPr="00441CD0">
              <w:t>Aggregated URRs</w:t>
            </w:r>
            <w:r w:rsidRPr="00441CD0">
              <w:rPr>
                <w:lang w:val="fr-FR"/>
              </w:rPr>
              <w:t xml:space="preserve"> = 118 (decimal)</w:t>
            </w:r>
          </w:p>
        </w:tc>
      </w:tr>
      <w:tr w:rsidR="00EE5860" w:rsidRPr="00441CD0" w14:paraId="603BCE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D4379D"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666413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BE02015" w14:textId="77777777" w:rsidR="00EE5860" w:rsidRPr="00441CD0" w:rsidRDefault="00EE5860" w:rsidP="00BB0E1F">
            <w:pPr>
              <w:pStyle w:val="TAC"/>
            </w:pPr>
            <w:r w:rsidRPr="00441CD0">
              <w:t>Length = n</w:t>
            </w:r>
          </w:p>
        </w:tc>
      </w:tr>
      <w:tr w:rsidR="00EE5860" w:rsidRPr="00441CD0" w14:paraId="2A063F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1747E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33D11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7E8E29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C491A5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B843586" w14:textId="77777777" w:rsidR="00EE5860" w:rsidRPr="00441CD0" w:rsidRDefault="00EE5860" w:rsidP="00BB0E1F">
            <w:pPr>
              <w:pStyle w:val="TAH"/>
            </w:pPr>
            <w:r w:rsidRPr="00441CD0">
              <w:t>IE Type</w:t>
            </w:r>
          </w:p>
        </w:tc>
      </w:tr>
      <w:tr w:rsidR="00EE5860" w:rsidRPr="00441CD0" w14:paraId="1524FC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CB577D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8C2EA5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8A4DB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79048C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544817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0285CA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777F82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07860C4" w14:textId="77777777" w:rsidR="00EE5860" w:rsidRPr="00441CD0" w:rsidRDefault="00EE5860" w:rsidP="00BB0E1F">
            <w:pPr>
              <w:spacing w:after="0"/>
              <w:rPr>
                <w:rFonts w:ascii="Arial" w:hAnsi="Arial"/>
                <w:b/>
                <w:sz w:val="18"/>
                <w:lang w:val="x-none"/>
              </w:rPr>
            </w:pPr>
          </w:p>
        </w:tc>
      </w:tr>
      <w:tr w:rsidR="00EE5860" w:rsidRPr="00441CD0" w14:paraId="768642C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6EBDE75" w14:textId="77777777" w:rsidR="00EE5860" w:rsidRPr="00441CD0" w:rsidRDefault="00EE5860" w:rsidP="00BB0E1F">
            <w:pPr>
              <w:pStyle w:val="TAL"/>
            </w:pPr>
            <w:r w:rsidRPr="00441CD0">
              <w:lastRenderedPageBreak/>
              <w:t>Aggregated URR ID</w:t>
            </w:r>
          </w:p>
        </w:tc>
        <w:tc>
          <w:tcPr>
            <w:tcW w:w="336" w:type="dxa"/>
            <w:tcBorders>
              <w:top w:val="single" w:sz="4" w:space="0" w:color="auto"/>
              <w:left w:val="single" w:sz="4" w:space="0" w:color="auto"/>
              <w:bottom w:val="single" w:sz="4" w:space="0" w:color="auto"/>
              <w:right w:val="single" w:sz="4" w:space="0" w:color="auto"/>
            </w:tcBorders>
            <w:hideMark/>
          </w:tcPr>
          <w:p w14:paraId="61C2159A" w14:textId="77777777" w:rsidR="00EE5860" w:rsidRPr="00441CD0" w:rsidRDefault="00EE5860" w:rsidP="00BB0E1F">
            <w:pPr>
              <w:pStyle w:val="TAL"/>
              <w:jc w:val="center"/>
              <w:rPr>
                <w:szCs w:val="18"/>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DC3B2BF" w14:textId="77777777" w:rsidR="00EE5860" w:rsidRPr="00441CD0" w:rsidRDefault="00EE5860" w:rsidP="00BB0E1F">
            <w:pPr>
              <w:pStyle w:val="TAL"/>
            </w:pPr>
            <w:r w:rsidRPr="00441CD0">
              <w:t>This IE shall be present for the aggregated URR ID of the URR sharing the credit pool.</w:t>
            </w:r>
          </w:p>
        </w:tc>
        <w:tc>
          <w:tcPr>
            <w:tcW w:w="370" w:type="dxa"/>
            <w:tcBorders>
              <w:top w:val="single" w:sz="4" w:space="0" w:color="auto"/>
              <w:left w:val="single" w:sz="4" w:space="0" w:color="auto"/>
              <w:bottom w:val="single" w:sz="4" w:space="0" w:color="auto"/>
              <w:right w:val="single" w:sz="4" w:space="0" w:color="auto"/>
            </w:tcBorders>
            <w:hideMark/>
          </w:tcPr>
          <w:p w14:paraId="07AD489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C7995C"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532E9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2F64B2"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7436D495" w14:textId="77777777" w:rsidR="00EE5860" w:rsidRPr="00441CD0" w:rsidRDefault="00EE5860" w:rsidP="00BB0E1F">
            <w:pPr>
              <w:pStyle w:val="TAC"/>
              <w:rPr>
                <w:lang w:val="x-none"/>
              </w:rPr>
            </w:pPr>
            <w:r w:rsidRPr="00441CD0">
              <w:t>Aggregated URR ID</w:t>
            </w:r>
          </w:p>
        </w:tc>
      </w:tr>
      <w:tr w:rsidR="00EE5860" w:rsidRPr="00441CD0" w14:paraId="44FDE1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7BBABE0" w14:textId="77777777" w:rsidR="00EE5860" w:rsidRPr="00441CD0" w:rsidRDefault="00EE5860" w:rsidP="00BB0E1F">
            <w:pPr>
              <w:pStyle w:val="TAL"/>
            </w:pPr>
            <w:r w:rsidRPr="00441CD0">
              <w:t>Multiplier</w:t>
            </w:r>
          </w:p>
        </w:tc>
        <w:tc>
          <w:tcPr>
            <w:tcW w:w="336" w:type="dxa"/>
            <w:tcBorders>
              <w:top w:val="single" w:sz="4" w:space="0" w:color="auto"/>
              <w:left w:val="single" w:sz="4" w:space="0" w:color="auto"/>
              <w:bottom w:val="single" w:sz="4" w:space="0" w:color="auto"/>
              <w:right w:val="single" w:sz="4" w:space="0" w:color="auto"/>
            </w:tcBorders>
            <w:hideMark/>
          </w:tcPr>
          <w:p w14:paraId="15BD680D" w14:textId="77777777" w:rsidR="00EE5860" w:rsidRPr="00441CD0" w:rsidRDefault="00EE5860" w:rsidP="00BB0E1F">
            <w:pPr>
              <w:pStyle w:val="TAL"/>
              <w:jc w:val="center"/>
              <w:rPr>
                <w:szCs w:val="18"/>
                <w:lang w:val="de-D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E4D6CA1" w14:textId="77777777" w:rsidR="00EE5860" w:rsidRPr="00441CD0" w:rsidRDefault="00EE5860" w:rsidP="00BB0E1F">
            <w:pPr>
              <w:pStyle w:val="TAL"/>
              <w:rPr>
                <w:lang w:val="x-none"/>
              </w:rPr>
            </w:pPr>
            <w:r w:rsidRPr="00441CD0">
              <w:t xml:space="preserve">This IE shall be included to </w:t>
            </w:r>
            <w:r w:rsidRPr="00441CD0">
              <w:rPr>
                <w:noProof/>
              </w:rPr>
              <w:t xml:space="preserve">measure the abstract service units the traffic </w:t>
            </w:r>
            <w:r w:rsidRPr="00441CD0">
              <w:t xml:space="preserve">of the corresponding aggregated URR </w:t>
            </w:r>
            <w:r w:rsidRPr="00441CD0">
              <w:rPr>
                <w:noProof/>
              </w:rPr>
              <w:t>consumes from the credit pool</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4D0E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6420A3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E8EA6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19020AA"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3141D10E" w14:textId="77777777" w:rsidR="00EE5860" w:rsidRPr="00441CD0" w:rsidRDefault="00EE5860" w:rsidP="00BB0E1F">
            <w:pPr>
              <w:pStyle w:val="TAC"/>
              <w:rPr>
                <w:lang w:val="x-none"/>
              </w:rPr>
            </w:pPr>
            <w:r w:rsidRPr="00441CD0">
              <w:t>Multiplier</w:t>
            </w:r>
          </w:p>
        </w:tc>
      </w:tr>
    </w:tbl>
    <w:p w14:paraId="5ACF1568" w14:textId="77777777" w:rsidR="00EE5860" w:rsidRPr="00441CD0" w:rsidRDefault="00EE5860" w:rsidP="00EE5860"/>
    <w:p w14:paraId="5575181D" w14:textId="77777777" w:rsidR="00EE5860" w:rsidRPr="00441CD0" w:rsidRDefault="00EE5860" w:rsidP="00EE5860">
      <w:pPr>
        <w:pStyle w:val="TH"/>
        <w:outlineLvl w:val="0"/>
        <w:rPr>
          <w:lang w:val="en-US"/>
        </w:rPr>
      </w:pPr>
      <w:r w:rsidRPr="00441CD0">
        <w:t>Table 7.5.2</w:t>
      </w:r>
      <w:r w:rsidRPr="00441CD0">
        <w:rPr>
          <w:lang w:val="de-DE"/>
        </w:rPr>
        <w:t>.</w:t>
      </w:r>
      <w:r w:rsidRPr="00441CD0">
        <w:t>4-3: Additional Monitoring Time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0CAFA6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82AE881"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12659C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4F1AFB" w14:textId="77777777" w:rsidR="00EE5860" w:rsidRPr="00441CD0" w:rsidRDefault="00EE5860" w:rsidP="00BB0E1F">
            <w:pPr>
              <w:pStyle w:val="TAC"/>
              <w:rPr>
                <w:lang w:val="fr-FR"/>
              </w:rPr>
            </w:pPr>
            <w:r w:rsidRPr="00441CD0">
              <w:rPr>
                <w:lang w:val="sv-SE"/>
              </w:rPr>
              <w:t>Additional Monitoring Time</w:t>
            </w:r>
            <w:r w:rsidRPr="00441CD0">
              <w:rPr>
                <w:lang w:val="fr-FR"/>
              </w:rPr>
              <w:t xml:space="preserve"> = 147 (decimal)</w:t>
            </w:r>
          </w:p>
        </w:tc>
      </w:tr>
      <w:tr w:rsidR="00EE5860" w:rsidRPr="00441CD0" w14:paraId="7F41243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F53ED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C78E739"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B27C3" w14:textId="77777777" w:rsidR="00EE5860" w:rsidRPr="00441CD0" w:rsidRDefault="00EE5860" w:rsidP="00BB0E1F">
            <w:pPr>
              <w:pStyle w:val="TAC"/>
              <w:rPr>
                <w:lang w:val="sv-SE"/>
              </w:rPr>
            </w:pPr>
            <w:r w:rsidRPr="00441CD0">
              <w:rPr>
                <w:lang w:val="sv-SE"/>
              </w:rPr>
              <w:t>Length = n</w:t>
            </w:r>
          </w:p>
        </w:tc>
      </w:tr>
      <w:tr w:rsidR="00EE5860" w:rsidRPr="00441CD0" w14:paraId="4C7D31B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16B9D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FE4CDD0"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7B89ACC"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017818A"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0D16786" w14:textId="77777777" w:rsidR="00EE5860" w:rsidRPr="00441CD0" w:rsidRDefault="00EE5860" w:rsidP="00BB0E1F">
            <w:pPr>
              <w:pStyle w:val="TAH"/>
              <w:rPr>
                <w:lang w:val="sv-SE"/>
              </w:rPr>
            </w:pPr>
            <w:r w:rsidRPr="00441CD0">
              <w:rPr>
                <w:lang w:val="sv-SE"/>
              </w:rPr>
              <w:t>IE Type</w:t>
            </w:r>
          </w:p>
        </w:tc>
      </w:tr>
      <w:tr w:rsidR="00EE5860" w:rsidRPr="00441CD0" w14:paraId="3073113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9E9B9A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684635C"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6FE487A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D35EE16"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08FB8DC0"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579A45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6A364A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559C8A5" w14:textId="77777777" w:rsidR="00EE5860" w:rsidRPr="00441CD0" w:rsidRDefault="00EE5860" w:rsidP="00BB0E1F">
            <w:pPr>
              <w:spacing w:after="0"/>
              <w:rPr>
                <w:rFonts w:ascii="Arial" w:hAnsi="Arial"/>
                <w:b/>
                <w:sz w:val="18"/>
                <w:lang w:val="sv-SE"/>
              </w:rPr>
            </w:pPr>
          </w:p>
        </w:tc>
      </w:tr>
      <w:tr w:rsidR="00EE5860" w:rsidRPr="00441CD0" w14:paraId="286437B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882C9" w14:textId="77777777" w:rsidR="00EE5860" w:rsidRPr="00441CD0" w:rsidRDefault="00EE5860" w:rsidP="00BB0E1F">
            <w:pPr>
              <w:pStyle w:val="TAL"/>
              <w:rPr>
                <w:lang w:val="sv-SE"/>
              </w:rPr>
            </w:pPr>
            <w:r w:rsidRPr="00441CD0">
              <w:rPr>
                <w:lang w:val="sv-SE"/>
              </w:rPr>
              <w:t>Monitoring Time</w:t>
            </w:r>
          </w:p>
        </w:tc>
        <w:tc>
          <w:tcPr>
            <w:tcW w:w="336" w:type="dxa"/>
            <w:tcBorders>
              <w:top w:val="single" w:sz="4" w:space="0" w:color="auto"/>
              <w:left w:val="single" w:sz="4" w:space="0" w:color="auto"/>
              <w:bottom w:val="single" w:sz="4" w:space="0" w:color="auto"/>
              <w:right w:val="single" w:sz="4" w:space="0" w:color="auto"/>
            </w:tcBorders>
            <w:hideMark/>
          </w:tcPr>
          <w:p w14:paraId="496E3302" w14:textId="77777777" w:rsidR="00EE5860" w:rsidRPr="00441CD0" w:rsidRDefault="00EE5860" w:rsidP="00BB0E1F">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23A7B356" w14:textId="77777777" w:rsidR="00EE5860" w:rsidRPr="00441CD0" w:rsidRDefault="00EE5860" w:rsidP="00BB0E1F">
            <w:pPr>
              <w:pStyle w:val="TAL"/>
              <w:rPr>
                <w:lang w:val="sv-SE"/>
              </w:rPr>
            </w:pPr>
            <w:r w:rsidRPr="00441CD0">
              <w:rPr>
                <w:lang w:val="sv-SE"/>
              </w:rPr>
              <w:t xml:space="preserve">This IE shall be present and contain the time at which the UP function shall re-apply the volume or time threshold/quota. </w:t>
            </w:r>
          </w:p>
        </w:tc>
        <w:tc>
          <w:tcPr>
            <w:tcW w:w="370" w:type="dxa"/>
            <w:tcBorders>
              <w:top w:val="single" w:sz="4" w:space="0" w:color="auto"/>
              <w:left w:val="single" w:sz="4" w:space="0" w:color="auto"/>
              <w:bottom w:val="single" w:sz="4" w:space="0" w:color="auto"/>
              <w:right w:val="single" w:sz="4" w:space="0" w:color="auto"/>
            </w:tcBorders>
            <w:hideMark/>
          </w:tcPr>
          <w:p w14:paraId="7397BB6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CBA4E" w14:textId="77777777" w:rsidR="00EE5860" w:rsidRPr="00441CD0" w:rsidRDefault="00EE5860" w:rsidP="00BB0E1F">
            <w:pPr>
              <w:pStyle w:val="TAC"/>
              <w:rPr>
                <w:lang w:val="de-D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084073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14E03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FEB13D1" w14:textId="77777777" w:rsidR="00EE5860" w:rsidRPr="00441CD0" w:rsidRDefault="00EE5860" w:rsidP="00BB0E1F">
            <w:pPr>
              <w:pStyle w:val="TAC"/>
              <w:rPr>
                <w:lang w:val="sv-SE"/>
              </w:rPr>
            </w:pPr>
            <w:r w:rsidRPr="00441CD0">
              <w:rPr>
                <w:lang w:val="sv-SE"/>
              </w:rPr>
              <w:t>Monitoring Time</w:t>
            </w:r>
          </w:p>
        </w:tc>
      </w:tr>
      <w:tr w:rsidR="00EE5860" w:rsidRPr="00441CD0" w14:paraId="29C1715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7B9DB1E" w14:textId="77777777" w:rsidR="00EE5860" w:rsidRPr="00441CD0" w:rsidRDefault="00EE5860" w:rsidP="00BB0E1F">
            <w:pPr>
              <w:pStyle w:val="TAL"/>
              <w:rPr>
                <w:lang w:val="sv-SE"/>
              </w:rPr>
            </w:pPr>
            <w:r w:rsidRPr="00441CD0">
              <w:rPr>
                <w:lang w:val="sv-SE"/>
              </w:rPr>
              <w:t>Subsequent Volume Threshold</w:t>
            </w:r>
          </w:p>
        </w:tc>
        <w:tc>
          <w:tcPr>
            <w:tcW w:w="336" w:type="dxa"/>
            <w:tcBorders>
              <w:top w:val="single" w:sz="4" w:space="0" w:color="auto"/>
              <w:left w:val="single" w:sz="4" w:space="0" w:color="auto"/>
              <w:bottom w:val="single" w:sz="4" w:space="0" w:color="auto"/>
              <w:right w:val="single" w:sz="4" w:space="0" w:color="auto"/>
            </w:tcBorders>
            <w:hideMark/>
          </w:tcPr>
          <w:p w14:paraId="2017E8DD"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04D2D64" w14:textId="77777777" w:rsidR="00EE5860" w:rsidRPr="00441CD0" w:rsidRDefault="00EE5860" w:rsidP="00BB0E1F">
            <w:pPr>
              <w:pStyle w:val="TAL"/>
              <w:rPr>
                <w:lang w:val="sv-SE"/>
              </w:rPr>
            </w:pPr>
            <w:r w:rsidRPr="00441CD0">
              <w:rPr>
                <w:lang w:val="sv-SE"/>
              </w:rPr>
              <w:t>This IE may be present if the Monitoring Time IE is present and volume-based measurement is used.</w:t>
            </w:r>
          </w:p>
          <w:p w14:paraId="3BD33DA1" w14:textId="77777777" w:rsidR="00EE5860" w:rsidRPr="00441CD0" w:rsidRDefault="00EE5860" w:rsidP="00BB0E1F">
            <w:pPr>
              <w:pStyle w:val="TAL"/>
              <w:rPr>
                <w:lang w:val="sv-SE"/>
              </w:rPr>
            </w:pPr>
            <w:r w:rsidRPr="00441CD0">
              <w:rPr>
                <w:lang w:val="sv-SE"/>
              </w:rPr>
              <w:t>When present, it shall indicate the traffic volume value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31F01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A2298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F20369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DA7C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D4A4C1" w14:textId="77777777" w:rsidR="00EE5860" w:rsidRPr="00441CD0" w:rsidRDefault="00EE5860" w:rsidP="00BB0E1F">
            <w:pPr>
              <w:pStyle w:val="TAC"/>
              <w:rPr>
                <w:lang w:val="sv-SE"/>
              </w:rPr>
            </w:pPr>
            <w:r w:rsidRPr="00441CD0">
              <w:rPr>
                <w:lang w:val="sv-SE"/>
              </w:rPr>
              <w:t>Subsequent Volume Threshold</w:t>
            </w:r>
          </w:p>
        </w:tc>
      </w:tr>
      <w:tr w:rsidR="00EE5860" w:rsidRPr="00441CD0" w14:paraId="6BD7FE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258EF6" w14:textId="77777777" w:rsidR="00EE5860" w:rsidRPr="00441CD0" w:rsidRDefault="00EE5860" w:rsidP="00BB0E1F">
            <w:pPr>
              <w:pStyle w:val="TAL"/>
              <w:rPr>
                <w:lang w:val="sv-SE"/>
              </w:rPr>
            </w:pPr>
            <w:r w:rsidRPr="00441CD0">
              <w:rPr>
                <w:lang w:val="sv-SE"/>
              </w:rPr>
              <w:t>Subsequent Time Threshold</w:t>
            </w:r>
          </w:p>
        </w:tc>
        <w:tc>
          <w:tcPr>
            <w:tcW w:w="336" w:type="dxa"/>
            <w:tcBorders>
              <w:top w:val="single" w:sz="4" w:space="0" w:color="auto"/>
              <w:left w:val="single" w:sz="4" w:space="0" w:color="auto"/>
              <w:bottom w:val="single" w:sz="4" w:space="0" w:color="auto"/>
              <w:right w:val="single" w:sz="4" w:space="0" w:color="auto"/>
            </w:tcBorders>
            <w:hideMark/>
          </w:tcPr>
          <w:p w14:paraId="24EA5F57"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E585CB4" w14:textId="77777777" w:rsidR="00EE5860" w:rsidRPr="00441CD0" w:rsidRDefault="00EE5860" w:rsidP="00BB0E1F">
            <w:pPr>
              <w:pStyle w:val="TAL"/>
              <w:rPr>
                <w:lang w:val="sv-SE"/>
              </w:rPr>
            </w:pPr>
            <w:r w:rsidRPr="00441CD0">
              <w:rPr>
                <w:lang w:val="sv-SE"/>
              </w:rPr>
              <w:t>This IE may be present if the Monitoring Time IE is present and time-based measurement is used.</w:t>
            </w:r>
          </w:p>
          <w:p w14:paraId="2EE945E6" w14:textId="77777777" w:rsidR="00EE5860" w:rsidRPr="00441CD0" w:rsidRDefault="00EE5860" w:rsidP="00BB0E1F">
            <w:pPr>
              <w:pStyle w:val="TAL"/>
              <w:rPr>
                <w:lang w:val="sv-SE"/>
              </w:rPr>
            </w:pPr>
            <w:r w:rsidRPr="00441CD0">
              <w:rPr>
                <w:lang w:val="sv-SE"/>
              </w:rPr>
              <w:t>When present, it shall indicate the time usage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62B60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25917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4A71C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FFC8AB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662154D" w14:textId="77777777" w:rsidR="00EE5860" w:rsidRPr="00441CD0" w:rsidRDefault="00EE5860" w:rsidP="00BB0E1F">
            <w:pPr>
              <w:pStyle w:val="TAC"/>
              <w:rPr>
                <w:lang w:val="sv-SE"/>
              </w:rPr>
            </w:pPr>
            <w:r w:rsidRPr="00441CD0">
              <w:rPr>
                <w:lang w:val="sv-SE"/>
              </w:rPr>
              <w:t>Subsequent Time Threshold</w:t>
            </w:r>
          </w:p>
        </w:tc>
      </w:tr>
      <w:tr w:rsidR="00EE5860" w:rsidRPr="00441CD0" w14:paraId="6E80420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41EC83" w14:textId="77777777" w:rsidR="00EE5860" w:rsidRPr="00441CD0" w:rsidRDefault="00EE5860" w:rsidP="00BB0E1F">
            <w:pPr>
              <w:pStyle w:val="TAL"/>
              <w:rPr>
                <w:lang w:val="sv-SE"/>
              </w:rPr>
            </w:pPr>
            <w:r w:rsidRPr="00441CD0">
              <w:rPr>
                <w:lang w:val="sv-SE"/>
              </w:rPr>
              <w:t>Subsequent Volume Quota</w:t>
            </w:r>
          </w:p>
        </w:tc>
        <w:tc>
          <w:tcPr>
            <w:tcW w:w="336" w:type="dxa"/>
            <w:tcBorders>
              <w:top w:val="single" w:sz="4" w:space="0" w:color="auto"/>
              <w:left w:val="single" w:sz="4" w:space="0" w:color="auto"/>
              <w:bottom w:val="single" w:sz="4" w:space="0" w:color="auto"/>
              <w:right w:val="single" w:sz="4" w:space="0" w:color="auto"/>
            </w:tcBorders>
            <w:hideMark/>
          </w:tcPr>
          <w:p w14:paraId="741B42D1" w14:textId="77777777" w:rsidR="00EE5860" w:rsidRPr="00441CD0" w:rsidRDefault="00EE5860" w:rsidP="00BB0E1F">
            <w:pPr>
              <w:pStyle w:val="TAL"/>
              <w:jc w:val="center"/>
              <w:rPr>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4DF34F9" w14:textId="03FA5BF3" w:rsidR="00EE5860" w:rsidRPr="00441CD0" w:rsidRDefault="00EE5860" w:rsidP="00BB0E1F">
            <w:pPr>
              <w:pStyle w:val="TAL"/>
              <w:rPr>
                <w:lang w:val="sv-SE"/>
              </w:rPr>
            </w:pPr>
            <w:r w:rsidRPr="00441CD0">
              <w:rPr>
                <w:lang w:val="sv-SE"/>
              </w:rPr>
              <w:t xml:space="preserve">This IE may be present if Monitoring Time IE is present and </w:t>
            </w:r>
            <w:r w:rsidRPr="00441CD0">
              <w:rPr>
                <w:lang w:val="en-US"/>
              </w:rPr>
              <w:t xml:space="preserve">volume-based </w:t>
            </w:r>
            <w:r w:rsidRPr="00441CD0">
              <w:rPr>
                <w:lang w:val="sv-SE"/>
              </w:rPr>
              <w:t>measurement</w:t>
            </w:r>
            <w:r w:rsidRPr="00441CD0">
              <w:rPr>
                <w:lang w:val="en-US"/>
              </w:rPr>
              <w:t xml:space="preserve"> 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120027C6" w14:textId="77777777" w:rsidR="00EE5860" w:rsidRPr="00441CD0" w:rsidRDefault="00EE5860" w:rsidP="00BB0E1F">
            <w:pPr>
              <w:pStyle w:val="TAL"/>
              <w:rPr>
                <w:lang w:val="sv-SE"/>
              </w:rPr>
            </w:pPr>
            <w:r w:rsidRPr="00441CD0">
              <w:rPr>
                <w:lang w:val="sv-SE"/>
              </w:rPr>
              <w:t>When present, it shall indicate the Volume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B029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A6856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55768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3E983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61DDA1" w14:textId="77777777" w:rsidR="00EE5860" w:rsidRPr="00441CD0" w:rsidRDefault="00EE5860" w:rsidP="00BB0E1F">
            <w:pPr>
              <w:pStyle w:val="TAC"/>
              <w:rPr>
                <w:lang w:val="sv-SE"/>
              </w:rPr>
            </w:pPr>
            <w:r w:rsidRPr="00441CD0">
              <w:rPr>
                <w:lang w:val="sv-SE"/>
              </w:rPr>
              <w:t>Subsequent Volume Quota</w:t>
            </w:r>
          </w:p>
        </w:tc>
      </w:tr>
      <w:tr w:rsidR="00EE5860" w:rsidRPr="00441CD0" w14:paraId="72FBA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E163" w14:textId="77777777" w:rsidR="00EE5860" w:rsidRPr="00441CD0" w:rsidRDefault="00EE5860" w:rsidP="00BB0E1F">
            <w:pPr>
              <w:pStyle w:val="TAL"/>
              <w:rPr>
                <w:lang w:val="sv-SE"/>
              </w:rPr>
            </w:pPr>
            <w:r w:rsidRPr="00441CD0">
              <w:rPr>
                <w:lang w:val="sv-SE"/>
              </w:rPr>
              <w:t>Subsequent Time Quota</w:t>
            </w:r>
          </w:p>
        </w:tc>
        <w:tc>
          <w:tcPr>
            <w:tcW w:w="336" w:type="dxa"/>
            <w:tcBorders>
              <w:top w:val="single" w:sz="4" w:space="0" w:color="auto"/>
              <w:left w:val="single" w:sz="4" w:space="0" w:color="auto"/>
              <w:bottom w:val="single" w:sz="4" w:space="0" w:color="auto"/>
              <w:right w:val="single" w:sz="4" w:space="0" w:color="auto"/>
            </w:tcBorders>
            <w:hideMark/>
          </w:tcPr>
          <w:p w14:paraId="573D65C2" w14:textId="77777777" w:rsidR="00EE5860" w:rsidRPr="00441CD0" w:rsidRDefault="00EE5860" w:rsidP="00BB0E1F">
            <w:pPr>
              <w:pStyle w:val="TAL"/>
              <w:jc w:val="center"/>
              <w:rPr>
                <w:szCs w:val="18"/>
                <w:lang w:val="de-DE"/>
              </w:rPr>
            </w:pPr>
            <w:r w:rsidRPr="00441CD0">
              <w:rPr>
                <w:rFonts w:eastAsia="SimSun"/>
                <w:szCs w:val="18"/>
                <w:lang w:val="sv-SE"/>
              </w:rPr>
              <w:t>O</w:t>
            </w:r>
          </w:p>
        </w:tc>
        <w:tc>
          <w:tcPr>
            <w:tcW w:w="4670" w:type="dxa"/>
            <w:tcBorders>
              <w:top w:val="single" w:sz="4" w:space="0" w:color="auto"/>
              <w:left w:val="single" w:sz="4" w:space="0" w:color="auto"/>
              <w:bottom w:val="single" w:sz="4" w:space="0" w:color="auto"/>
              <w:right w:val="single" w:sz="4" w:space="0" w:color="auto"/>
            </w:tcBorders>
            <w:hideMark/>
          </w:tcPr>
          <w:p w14:paraId="6975B8AA" w14:textId="102675A3" w:rsidR="00EE5860" w:rsidRPr="00441CD0" w:rsidRDefault="00EE5860" w:rsidP="00BB0E1F">
            <w:pPr>
              <w:pStyle w:val="TAL"/>
              <w:rPr>
                <w:lang w:val="sv-SE"/>
              </w:rPr>
            </w:pPr>
            <w:r w:rsidRPr="00441CD0">
              <w:rPr>
                <w:lang w:val="sv-SE"/>
              </w:rPr>
              <w:t>This IE may be present if Monitoring Time IE is present and</w:t>
            </w:r>
            <w:r w:rsidRPr="00441CD0">
              <w:rPr>
                <w:lang w:val="en-US"/>
              </w:rPr>
              <w:t xml:space="preserve"> time-based </w:t>
            </w:r>
            <w:r w:rsidRPr="00441CD0">
              <w:rPr>
                <w:lang w:val="sv-SE"/>
              </w:rPr>
              <w:t xml:space="preserve">measurement </w:t>
            </w:r>
            <w:r w:rsidRPr="00441CD0">
              <w:rPr>
                <w:lang w:val="en-US"/>
              </w:rPr>
              <w:t xml:space="preserve">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643A2EE4" w14:textId="77777777" w:rsidR="00EE5860" w:rsidRPr="00441CD0" w:rsidRDefault="00EE5860" w:rsidP="00BB0E1F">
            <w:pPr>
              <w:pStyle w:val="TAL"/>
              <w:rPr>
                <w:lang w:val="sv-SE"/>
              </w:rPr>
            </w:pPr>
            <w:r w:rsidRPr="00441CD0">
              <w:rPr>
                <w:lang w:val="sv-SE"/>
              </w:rPr>
              <w:t>When present, it shall indicate the Time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725D89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1F1F03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99866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A179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BCC2D88" w14:textId="77777777" w:rsidR="00EE5860" w:rsidRPr="00441CD0" w:rsidRDefault="00EE5860" w:rsidP="00BB0E1F">
            <w:pPr>
              <w:pStyle w:val="TAC"/>
              <w:rPr>
                <w:lang w:val="sv-SE"/>
              </w:rPr>
            </w:pPr>
            <w:r w:rsidRPr="00441CD0">
              <w:rPr>
                <w:lang w:val="sv-SE"/>
              </w:rPr>
              <w:t>Subsequent Time Quota</w:t>
            </w:r>
          </w:p>
        </w:tc>
      </w:tr>
      <w:tr w:rsidR="00EE5860" w:rsidRPr="00441CD0" w14:paraId="32724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A5BB093" w14:textId="77777777" w:rsidR="00EE5860" w:rsidRPr="00441CD0" w:rsidRDefault="00EE5860" w:rsidP="00BB0E1F">
            <w:pPr>
              <w:pStyle w:val="TAL"/>
              <w:rPr>
                <w:lang w:val="sv-SE"/>
              </w:rPr>
            </w:pPr>
            <w:r w:rsidRPr="00441CD0">
              <w:t>Subsequent Event Threshold</w:t>
            </w:r>
          </w:p>
        </w:tc>
        <w:tc>
          <w:tcPr>
            <w:tcW w:w="336" w:type="dxa"/>
            <w:tcBorders>
              <w:top w:val="single" w:sz="4" w:space="0" w:color="auto"/>
              <w:left w:val="single" w:sz="4" w:space="0" w:color="auto"/>
              <w:bottom w:val="single" w:sz="4" w:space="0" w:color="auto"/>
              <w:right w:val="single" w:sz="4" w:space="0" w:color="auto"/>
            </w:tcBorders>
            <w:hideMark/>
          </w:tcPr>
          <w:p w14:paraId="6A91C6C0" w14:textId="77777777" w:rsidR="00EE5860" w:rsidRPr="00441CD0" w:rsidRDefault="00EE5860" w:rsidP="00BB0E1F">
            <w:pPr>
              <w:pStyle w:val="TAL"/>
              <w:jc w:val="center"/>
              <w:rPr>
                <w:rFonts w:eastAsia="SimSun"/>
                <w:szCs w:val="18"/>
                <w:lang w:val="sv-S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75829B4C" w14:textId="77777777" w:rsidR="00EE5860" w:rsidRPr="00441CD0" w:rsidRDefault="00EE5860" w:rsidP="00BB0E1F">
            <w:pPr>
              <w:pStyle w:val="TAL"/>
              <w:rPr>
                <w:lang w:val="x-none"/>
              </w:rPr>
            </w:pPr>
            <w:r w:rsidRPr="00441CD0">
              <w:t>This IE may be present if the Monitoring Time IE is present and event-based measurement is used.</w:t>
            </w:r>
          </w:p>
          <w:p w14:paraId="2E8CB3DD"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66DCE57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35D2C87"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88206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F3C11E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86BFA1" w14:textId="77777777" w:rsidR="00EE5860" w:rsidRPr="00441CD0" w:rsidRDefault="00EE5860" w:rsidP="00BB0E1F">
            <w:pPr>
              <w:pStyle w:val="TAC"/>
            </w:pPr>
            <w:r w:rsidRPr="00441CD0">
              <w:t>Event Threshold</w:t>
            </w:r>
          </w:p>
        </w:tc>
      </w:tr>
      <w:tr w:rsidR="00EE5860" w:rsidRPr="00441CD0" w14:paraId="0C360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4993D8B" w14:textId="77777777" w:rsidR="00EE5860" w:rsidRPr="00441CD0" w:rsidRDefault="00EE5860" w:rsidP="00BB0E1F">
            <w:pPr>
              <w:pStyle w:val="TAL"/>
              <w:rPr>
                <w:lang w:val="sv-SE"/>
              </w:rPr>
            </w:pPr>
            <w:r w:rsidRPr="00441CD0">
              <w:t>Subsequent Event Quota</w:t>
            </w:r>
          </w:p>
        </w:tc>
        <w:tc>
          <w:tcPr>
            <w:tcW w:w="336" w:type="dxa"/>
            <w:tcBorders>
              <w:top w:val="single" w:sz="4" w:space="0" w:color="auto"/>
              <w:left w:val="single" w:sz="4" w:space="0" w:color="auto"/>
              <w:bottom w:val="single" w:sz="4" w:space="0" w:color="auto"/>
              <w:right w:val="single" w:sz="4" w:space="0" w:color="auto"/>
            </w:tcBorders>
            <w:hideMark/>
          </w:tcPr>
          <w:p w14:paraId="65DAF754" w14:textId="77777777" w:rsidR="00EE5860" w:rsidRPr="00441CD0" w:rsidRDefault="00EE5860" w:rsidP="00BB0E1F">
            <w:pPr>
              <w:pStyle w:val="TAL"/>
              <w:jc w:val="center"/>
              <w:rPr>
                <w:rFonts w:eastAsia="SimSun"/>
                <w:szCs w:val="18"/>
                <w:lang w:val="sv-S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1C4F38B2" w14:textId="3FF29C5D" w:rsidR="00EE5860" w:rsidRPr="00441CD0" w:rsidRDefault="00EE5860" w:rsidP="00BB0E1F">
            <w:pPr>
              <w:pStyle w:val="TAL"/>
              <w:rPr>
                <w:lang w:val="x-none"/>
              </w:rPr>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263EBCB6"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FDA66D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A8F079"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41E10A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72719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CCFA0" w14:textId="77777777" w:rsidR="00EE5860" w:rsidRPr="00441CD0" w:rsidRDefault="00EE5860" w:rsidP="00BB0E1F">
            <w:pPr>
              <w:pStyle w:val="TAC"/>
            </w:pPr>
            <w:r w:rsidRPr="00441CD0">
              <w:t>Event Quota</w:t>
            </w:r>
          </w:p>
        </w:tc>
      </w:tr>
    </w:tbl>
    <w:p w14:paraId="10A498AC" w14:textId="77777777" w:rsidR="00EE5860" w:rsidRPr="00441CD0" w:rsidRDefault="00EE5860" w:rsidP="00EE5860"/>
    <w:p w14:paraId="1581B4BC" w14:textId="77777777" w:rsidR="00EE5860" w:rsidRPr="00441CD0" w:rsidRDefault="00EE5860" w:rsidP="00EE5860">
      <w:pPr>
        <w:pStyle w:val="Heading4"/>
        <w:rPr>
          <w:lang w:eastAsia="zh-CN"/>
        </w:rPr>
      </w:pPr>
      <w:bookmarkStart w:id="4042" w:name="_Toc19717288"/>
      <w:bookmarkStart w:id="4043" w:name="_Toc27490778"/>
      <w:bookmarkStart w:id="4044" w:name="_Toc27557071"/>
      <w:bookmarkStart w:id="4045" w:name="_Toc27723988"/>
      <w:bookmarkStart w:id="4046" w:name="_Toc36031060"/>
      <w:bookmarkStart w:id="4047" w:name="_Toc36042980"/>
      <w:bookmarkStart w:id="4048" w:name="_Toc36814305"/>
      <w:bookmarkStart w:id="4049" w:name="_Toc44689159"/>
      <w:bookmarkStart w:id="4050" w:name="_Toc44923913"/>
      <w:bookmarkStart w:id="4051" w:name="_Toc51860883"/>
      <w:bookmarkStart w:id="4052" w:name="_Toc57930654"/>
      <w:bookmarkStart w:id="4053" w:name="_Toc57931284"/>
      <w:bookmarkStart w:id="4054" w:name="_Toc67499676"/>
      <w:r w:rsidRPr="00441CD0">
        <w:t>7.5.2.5</w:t>
      </w:r>
      <w:r w:rsidRPr="00441CD0">
        <w:tab/>
        <w:t>Create QER IE within PFCP Session Establishment Request</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2BFF5741" w14:textId="77777777" w:rsidR="00EE5860" w:rsidRPr="00441CD0" w:rsidRDefault="00EE5860" w:rsidP="00EE5860">
      <w:r w:rsidRPr="00441CD0">
        <w:t xml:space="preserve">The </w:t>
      </w:r>
      <w:r w:rsidRPr="00441CD0">
        <w:rPr>
          <w:lang w:val="en-US"/>
        </w:rPr>
        <w:t xml:space="preserve">Create </w:t>
      </w:r>
      <w:r w:rsidRPr="00441CD0">
        <w:t>QER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7.5.2.5-1</w:t>
      </w:r>
      <w:r w:rsidRPr="00441CD0">
        <w:rPr>
          <w:lang w:eastAsia="ja-JP"/>
        </w:rPr>
        <w:t>.</w:t>
      </w:r>
    </w:p>
    <w:p w14:paraId="7DC332F9" w14:textId="77777777" w:rsidR="00EE5860" w:rsidRPr="00441CD0" w:rsidRDefault="00EE5860" w:rsidP="00EE5860">
      <w:pPr>
        <w:pStyle w:val="TH"/>
        <w:rPr>
          <w:lang w:val="en-US"/>
        </w:rPr>
      </w:pPr>
      <w:r w:rsidRPr="00441CD0">
        <w:t>Table 7.5.2.5-1: Create QER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B2978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4877CE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CCFB3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1CE927" w14:textId="77777777" w:rsidR="00EE5860" w:rsidRPr="00441CD0" w:rsidRDefault="00EE5860" w:rsidP="00BB0E1F">
            <w:pPr>
              <w:pStyle w:val="TAC"/>
            </w:pPr>
            <w:r w:rsidRPr="00441CD0">
              <w:rPr>
                <w:szCs w:val="18"/>
              </w:rPr>
              <w:t>Create QE</w:t>
            </w:r>
            <w:r w:rsidRPr="00441CD0">
              <w:t xml:space="preserve">R </w:t>
            </w:r>
            <w:r w:rsidRPr="00441CD0">
              <w:rPr>
                <w:lang w:val="en-US"/>
              </w:rPr>
              <w:t>IE Type = 7 (decimal)</w:t>
            </w:r>
          </w:p>
        </w:tc>
      </w:tr>
      <w:tr w:rsidR="00EE5860" w:rsidRPr="00441CD0" w14:paraId="745268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10EFE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7574E0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B591A4B" w14:textId="77777777" w:rsidR="00EE5860" w:rsidRPr="00441CD0" w:rsidRDefault="00EE5860" w:rsidP="00BB0E1F">
            <w:pPr>
              <w:pStyle w:val="TAC"/>
            </w:pPr>
            <w:r w:rsidRPr="00441CD0">
              <w:t>Length = n</w:t>
            </w:r>
          </w:p>
        </w:tc>
      </w:tr>
      <w:tr w:rsidR="00EE5860" w:rsidRPr="00441CD0" w14:paraId="594C960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8711B9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63B6D68"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0E0FF8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B8B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43AA806" w14:textId="77777777" w:rsidR="00EE5860" w:rsidRPr="00441CD0" w:rsidRDefault="00EE5860" w:rsidP="00BB0E1F">
            <w:pPr>
              <w:pStyle w:val="TAH"/>
            </w:pPr>
            <w:r w:rsidRPr="00441CD0">
              <w:t>IE Type</w:t>
            </w:r>
          </w:p>
        </w:tc>
      </w:tr>
      <w:tr w:rsidR="00EE5860" w:rsidRPr="00441CD0" w14:paraId="52DE4C7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506B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808104"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1E22FB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4CB72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1C085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5781CD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8136A"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0DAE23" w14:textId="77777777" w:rsidR="00EE5860" w:rsidRPr="00441CD0" w:rsidRDefault="00EE5860" w:rsidP="00BB0E1F">
            <w:pPr>
              <w:spacing w:after="0"/>
              <w:rPr>
                <w:rFonts w:ascii="Arial" w:hAnsi="Arial"/>
                <w:b/>
                <w:sz w:val="18"/>
                <w:lang w:val="x-none"/>
              </w:rPr>
            </w:pPr>
          </w:p>
        </w:tc>
      </w:tr>
      <w:tr w:rsidR="00EE5860" w:rsidRPr="00441CD0" w14:paraId="1FDEA2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527F2E1" w14:textId="77777777" w:rsidR="00EE5860" w:rsidRPr="00441CD0" w:rsidRDefault="00EE5860" w:rsidP="00BB0E1F">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14:paraId="589D7B6D"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2C94EEB3" w14:textId="77777777" w:rsidR="00EE5860" w:rsidRPr="00441CD0" w:rsidRDefault="00EE5860" w:rsidP="00BB0E1F">
            <w:pPr>
              <w:pStyle w:val="TAL"/>
            </w:pPr>
            <w:r w:rsidRPr="00441CD0">
              <w:t>This IE shall uniquely identify the QER among all the QER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89604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2FA51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D0F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B38736"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7556D963" w14:textId="77777777" w:rsidR="00EE5860" w:rsidRPr="00441CD0" w:rsidRDefault="00EE5860" w:rsidP="00BB0E1F">
            <w:pPr>
              <w:pStyle w:val="TAC"/>
            </w:pPr>
            <w:r w:rsidRPr="00441CD0">
              <w:t>QER ID</w:t>
            </w:r>
          </w:p>
        </w:tc>
      </w:tr>
      <w:tr w:rsidR="00EE5860" w:rsidRPr="00441CD0" w14:paraId="1E46FA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B14910F" w14:textId="77777777" w:rsidR="00EE5860" w:rsidRPr="00441CD0" w:rsidRDefault="00EE5860" w:rsidP="00BB0E1F">
            <w:pPr>
              <w:pStyle w:val="TAL"/>
            </w:pPr>
            <w:r w:rsidRPr="00441CD0">
              <w:t>QER Correlation ID</w:t>
            </w:r>
          </w:p>
        </w:tc>
        <w:tc>
          <w:tcPr>
            <w:tcW w:w="336" w:type="dxa"/>
            <w:tcBorders>
              <w:top w:val="single" w:sz="4" w:space="0" w:color="auto"/>
              <w:left w:val="single" w:sz="4" w:space="0" w:color="auto"/>
              <w:bottom w:val="single" w:sz="4" w:space="0" w:color="auto"/>
              <w:right w:val="single" w:sz="4" w:space="0" w:color="auto"/>
            </w:tcBorders>
            <w:hideMark/>
          </w:tcPr>
          <w:p w14:paraId="1F0DB2B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8E984E" w14:textId="77777777" w:rsidR="00EE5860" w:rsidRPr="00441CD0" w:rsidRDefault="00EE5860" w:rsidP="00BB0E1F">
            <w:pPr>
              <w:pStyle w:val="TAL"/>
            </w:pPr>
            <w:r w:rsidRPr="00441CD0">
              <w:t>This IE shall be present if the UP function is required to correlate the QERs of several PFCP sessions, for APN-AMBR enforcement</w:t>
            </w:r>
            <w:r>
              <w:rPr>
                <w:lang w:eastAsia="zh-CN"/>
              </w:rPr>
              <w:t>/APN rate control</w:t>
            </w:r>
            <w:r w:rsidRPr="00441CD0">
              <w:t xml:space="preserve"> of multiple UE's PDN connections to the same APN.</w:t>
            </w:r>
          </w:p>
        </w:tc>
        <w:tc>
          <w:tcPr>
            <w:tcW w:w="370" w:type="dxa"/>
            <w:tcBorders>
              <w:top w:val="single" w:sz="4" w:space="0" w:color="auto"/>
              <w:left w:val="single" w:sz="4" w:space="0" w:color="auto"/>
              <w:bottom w:val="single" w:sz="4" w:space="0" w:color="auto"/>
              <w:right w:val="single" w:sz="4" w:space="0" w:color="auto"/>
            </w:tcBorders>
            <w:hideMark/>
          </w:tcPr>
          <w:p w14:paraId="5875E9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8C26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9F63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C4A8EE"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919D28" w14:textId="77777777" w:rsidR="00EE5860" w:rsidRPr="00441CD0" w:rsidRDefault="00EE5860" w:rsidP="00BB0E1F">
            <w:pPr>
              <w:pStyle w:val="TAC"/>
            </w:pPr>
            <w:r w:rsidRPr="00441CD0">
              <w:t>QER Correlation ID</w:t>
            </w:r>
          </w:p>
        </w:tc>
      </w:tr>
      <w:tr w:rsidR="00EE5860" w:rsidRPr="00441CD0" w14:paraId="7A5C27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069FBB"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2D2A9EBA" w14:textId="77777777" w:rsidR="00EE5860" w:rsidRPr="00441CD0" w:rsidRDefault="00EE5860" w:rsidP="00BB0E1F">
            <w:pPr>
              <w:pStyle w:val="TAL"/>
              <w:jc w:val="center"/>
              <w:rPr>
                <w:szCs w:val="18"/>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57181E96" w14:textId="77777777" w:rsidR="00EE5860" w:rsidRPr="00441CD0" w:rsidRDefault="00EE5860" w:rsidP="00BB0E1F">
            <w:pPr>
              <w:pStyle w:val="TAL"/>
            </w:pPr>
            <w:r w:rsidRPr="00441CD0">
              <w:t xml:space="preserve">This IE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tc>
        <w:tc>
          <w:tcPr>
            <w:tcW w:w="370" w:type="dxa"/>
            <w:tcBorders>
              <w:top w:val="single" w:sz="4" w:space="0" w:color="auto"/>
              <w:left w:val="single" w:sz="4" w:space="0" w:color="auto"/>
              <w:bottom w:val="single" w:sz="4" w:space="0" w:color="auto"/>
              <w:right w:val="single" w:sz="4" w:space="0" w:color="auto"/>
            </w:tcBorders>
            <w:hideMark/>
          </w:tcPr>
          <w:p w14:paraId="535A323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462E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736E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FF15D"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BB453E" w14:textId="77777777" w:rsidR="00EE5860" w:rsidRPr="00441CD0" w:rsidRDefault="00EE5860" w:rsidP="00BB0E1F">
            <w:pPr>
              <w:pStyle w:val="TAC"/>
            </w:pPr>
            <w:r w:rsidRPr="00441CD0">
              <w:t>Gate Status</w:t>
            </w:r>
          </w:p>
        </w:tc>
      </w:tr>
      <w:tr w:rsidR="00EE5860" w:rsidRPr="00441CD0" w14:paraId="03A882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C6FB9DE"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253A3D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6601996" w14:textId="77777777" w:rsidR="00EE5860" w:rsidRPr="00441CD0" w:rsidRDefault="00EE5860" w:rsidP="00BB0E1F">
            <w:pPr>
              <w:pStyle w:val="TAL"/>
            </w:pPr>
            <w:r w:rsidRPr="00441CD0">
              <w:t xml:space="preserve">This IE shall be present if an MBR </w:t>
            </w:r>
            <w:r w:rsidRPr="00441CD0">
              <w:rPr>
                <w:lang w:eastAsia="zh-CN"/>
              </w:rPr>
              <w:t xml:space="preserve">enforcement action shall be applied to packets matching this PDR. </w:t>
            </w:r>
            <w:r w:rsidRPr="00441CD0">
              <w:t>When present, this IE shall indicate the uplink and/or downlink maximum bit rate to be enforced for packets matching the PDR.</w:t>
            </w:r>
          </w:p>
          <w:p w14:paraId="6FC26EB9" w14:textId="77777777" w:rsidR="00EE5860" w:rsidRPr="00441CD0" w:rsidRDefault="00EE5860" w:rsidP="00BB0E1F">
            <w:pPr>
              <w:pStyle w:val="TAL"/>
            </w:pPr>
          </w:p>
          <w:p w14:paraId="111EAA3E" w14:textId="77777777" w:rsidR="00EE5860" w:rsidRPr="00441CD0" w:rsidRDefault="00EE5860" w:rsidP="00BB0E1F">
            <w:pPr>
              <w:pStyle w:val="TAL"/>
            </w:pPr>
            <w:r w:rsidRPr="00441CD0">
              <w:t>For EPC, this IE may be set to the value of:</w:t>
            </w:r>
          </w:p>
          <w:p w14:paraId="6075C9E3"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21CF009A"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1D56E672"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29D3565E"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2BA51B68" w14:textId="77777777" w:rsidR="00EE5860" w:rsidRPr="00441CD0" w:rsidRDefault="00EE5860" w:rsidP="00BB0E1F">
            <w:pPr>
              <w:pStyle w:val="TAL"/>
            </w:pPr>
          </w:p>
          <w:p w14:paraId="781934A7" w14:textId="77777777" w:rsidR="00EE5860" w:rsidRPr="00441CD0" w:rsidRDefault="00EE5860" w:rsidP="00BB0E1F">
            <w:pPr>
              <w:pStyle w:val="TAL"/>
            </w:pPr>
            <w:r w:rsidRPr="00441CD0">
              <w:t>For 5GC, this IE may be set to the value of:</w:t>
            </w:r>
          </w:p>
          <w:p w14:paraId="7A05DCA1"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4DEE1754"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4201E1AF"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tc>
        <w:tc>
          <w:tcPr>
            <w:tcW w:w="370" w:type="dxa"/>
            <w:tcBorders>
              <w:top w:val="single" w:sz="4" w:space="0" w:color="auto"/>
              <w:left w:val="single" w:sz="4" w:space="0" w:color="auto"/>
              <w:bottom w:val="single" w:sz="4" w:space="0" w:color="auto"/>
              <w:right w:val="single" w:sz="4" w:space="0" w:color="auto"/>
            </w:tcBorders>
            <w:hideMark/>
          </w:tcPr>
          <w:p w14:paraId="5D3BCD3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BA9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DEBA8C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B7A4F4"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3FEE5E" w14:textId="77777777" w:rsidR="00EE5860" w:rsidRPr="00441CD0" w:rsidRDefault="00EE5860" w:rsidP="00BB0E1F">
            <w:pPr>
              <w:pStyle w:val="TAC"/>
            </w:pPr>
            <w:r w:rsidRPr="00441CD0">
              <w:t>MBR</w:t>
            </w:r>
          </w:p>
        </w:tc>
      </w:tr>
      <w:tr w:rsidR="00EE5860" w:rsidRPr="00441CD0" w14:paraId="0064E4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2963BF4"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0886F069"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BC1ADDB" w14:textId="77777777" w:rsidR="00EE5860" w:rsidRPr="00441CD0" w:rsidRDefault="00EE5860" w:rsidP="00BB0E1F">
            <w:pPr>
              <w:pStyle w:val="TAL"/>
            </w:pPr>
            <w:r w:rsidRPr="00441CD0">
              <w:t xml:space="preserve">This IE shall be present if a GBR </w:t>
            </w:r>
            <w:r w:rsidRPr="00441CD0">
              <w:rPr>
                <w:lang w:eastAsia="zh-CN"/>
              </w:rPr>
              <w:t xml:space="preserve">has been authorized to packets matching this PDR. </w:t>
            </w:r>
            <w:r w:rsidRPr="00441CD0">
              <w:t>When present, this IE shall indicate the authorized uplink and/or downlink guaranteed bit rate.</w:t>
            </w:r>
          </w:p>
          <w:p w14:paraId="10378FDD" w14:textId="77777777" w:rsidR="00EE5860" w:rsidRPr="00441CD0" w:rsidRDefault="00EE5860" w:rsidP="00BB0E1F">
            <w:pPr>
              <w:pStyle w:val="TAL"/>
            </w:pPr>
          </w:p>
          <w:p w14:paraId="3E96DAF1" w14:textId="77777777" w:rsidR="00EE5860" w:rsidRPr="00441CD0" w:rsidRDefault="00EE5860" w:rsidP="00BB0E1F">
            <w:pPr>
              <w:pStyle w:val="TAL"/>
            </w:pPr>
            <w:r w:rsidRPr="00441CD0">
              <w:t>This IE may be set to the value of:</w:t>
            </w:r>
          </w:p>
          <w:p w14:paraId="3C5A183B"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6760709D"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79CD276D"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4E6E6C1F"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D36AD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BABC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ECD9A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467CF2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D8347C4" w14:textId="77777777" w:rsidR="00EE5860" w:rsidRPr="00441CD0" w:rsidRDefault="00EE5860" w:rsidP="00BB0E1F">
            <w:pPr>
              <w:pStyle w:val="TAC"/>
            </w:pPr>
            <w:r w:rsidRPr="00441CD0">
              <w:t>GBR</w:t>
            </w:r>
          </w:p>
        </w:tc>
      </w:tr>
      <w:tr w:rsidR="00EE5860" w:rsidRPr="00441CD0" w14:paraId="0107D7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9B00157" w14:textId="77777777" w:rsidR="00EE5860" w:rsidRPr="00441CD0" w:rsidRDefault="00EE5860" w:rsidP="00BB0E1F">
            <w:pPr>
              <w:pStyle w:val="TAL"/>
            </w:pPr>
            <w:r w:rsidRPr="00441CD0">
              <w:lastRenderedPageBreak/>
              <w:t>Packet Rate</w:t>
            </w:r>
          </w:p>
        </w:tc>
        <w:tc>
          <w:tcPr>
            <w:tcW w:w="336" w:type="dxa"/>
            <w:tcBorders>
              <w:top w:val="single" w:sz="4" w:space="0" w:color="auto"/>
              <w:left w:val="single" w:sz="4" w:space="0" w:color="auto"/>
              <w:bottom w:val="single" w:sz="4" w:space="0" w:color="auto"/>
              <w:right w:val="single" w:sz="4" w:space="0" w:color="auto"/>
            </w:tcBorders>
            <w:hideMark/>
          </w:tcPr>
          <w:p w14:paraId="30302FE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3A9F20E" w14:textId="77777777" w:rsidR="00EE5860" w:rsidRPr="00441CD0" w:rsidRDefault="00EE5860" w:rsidP="00BB0E1F">
            <w:pPr>
              <w:pStyle w:val="TAL"/>
              <w:rPr>
                <w:lang w:eastAsia="zh-CN"/>
              </w:rPr>
            </w:pPr>
            <w:r w:rsidRPr="00441CD0">
              <w:t xml:space="preserve">This IE shall be present if a Packet Rate </w:t>
            </w:r>
            <w:r w:rsidRPr="00441CD0">
              <w:rPr>
                <w:lang w:eastAsia="zh-CN"/>
              </w:rPr>
              <w:t>enforcement action (in terms of number of packets per time interval) shall be applied to packets matching this PDR.</w:t>
            </w:r>
          </w:p>
          <w:p w14:paraId="69B7CDB6" w14:textId="77777777" w:rsidR="00EE5860" w:rsidRPr="00441CD0" w:rsidRDefault="00EE5860" w:rsidP="00BB0E1F">
            <w:pPr>
              <w:pStyle w:val="TAL"/>
            </w:pPr>
            <w:r w:rsidRPr="00441CD0">
              <w:t>When present, this IE shall indicate the uplink and/or downlink maximum packet rate to be enforced for packets matching the PDR.</w:t>
            </w:r>
          </w:p>
          <w:p w14:paraId="4B5BBC06" w14:textId="77777777" w:rsidR="00EE5860" w:rsidRPr="00441CD0" w:rsidRDefault="00EE5860" w:rsidP="00BB0E1F">
            <w:pPr>
              <w:pStyle w:val="TAL"/>
            </w:pPr>
            <w:r w:rsidRPr="00441CD0">
              <w:t>This IE may be set to the value of:</w:t>
            </w:r>
          </w:p>
          <w:p w14:paraId="19490427" w14:textId="77777777" w:rsidR="00EE5860" w:rsidRPr="00441CD0" w:rsidRDefault="00EE5860" w:rsidP="00BB0E1F">
            <w:pPr>
              <w:pStyle w:val="TAL"/>
              <w:ind w:left="633" w:hanging="349"/>
              <w:rPr>
                <w:lang w:val="en-US"/>
              </w:rPr>
            </w:pPr>
            <w:r w:rsidRPr="00441CD0">
              <w:rPr>
                <w:lang w:val="en-US"/>
              </w:rPr>
              <w:t>-</w:t>
            </w:r>
            <w:r w:rsidRPr="00441CD0">
              <w:rPr>
                <w:lang w:val="en-US"/>
              </w:rPr>
              <w:tab/>
              <w:t>downlink packet rate for Serving PLMN Rate Control, for a QER that is referenced by all PDRs of the UE belonging to the PDN connection, or belonging to the PDU session (5GC) using CIoT EPS Optimizations as described in 3GPP TS 23.401 [2] and 3GPP TS 23.501 [28], respectively;</w:t>
            </w:r>
          </w:p>
          <w:p w14:paraId="21311B12" w14:textId="77777777" w:rsidR="00EE5860" w:rsidRPr="00441CD0" w:rsidRDefault="00EE5860" w:rsidP="00BB0E1F">
            <w:pPr>
              <w:pStyle w:val="TAL"/>
              <w:ind w:left="633" w:hanging="349"/>
              <w:rPr>
                <w:lang w:val="x-none"/>
              </w:rPr>
            </w:pPr>
            <w:r w:rsidRPr="00441CD0">
              <w:rPr>
                <w:lang w:val="en-US"/>
              </w:rPr>
              <w:t>-</w:t>
            </w:r>
            <w:r w:rsidRPr="00441CD0">
              <w:rPr>
                <w:lang w:val="en-US"/>
              </w:rPr>
              <w:tab/>
              <w:t>uplink and/or downlink packet rate for APN Rate Control, for a QER that is referenced by all the PDRs of the UE belonging to all PDN connections to the same APN, or for Small Data Rate Control (5GC) for a QER related to the PDU session using CIoT EPS Optimizations as described in 3GPP TS 23.401 [2] and 3GPP TS 23.501 [28], respectively.</w:t>
            </w:r>
          </w:p>
        </w:tc>
        <w:tc>
          <w:tcPr>
            <w:tcW w:w="370" w:type="dxa"/>
            <w:tcBorders>
              <w:top w:val="single" w:sz="4" w:space="0" w:color="auto"/>
              <w:left w:val="single" w:sz="4" w:space="0" w:color="auto"/>
              <w:bottom w:val="single" w:sz="4" w:space="0" w:color="auto"/>
              <w:right w:val="single" w:sz="4" w:space="0" w:color="auto"/>
            </w:tcBorders>
            <w:hideMark/>
          </w:tcPr>
          <w:p w14:paraId="73E83F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D07A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F4CC1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473054"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15DE8F" w14:textId="77777777" w:rsidR="00EE5860" w:rsidRPr="00441CD0" w:rsidRDefault="00EE5860" w:rsidP="00BB0E1F">
            <w:pPr>
              <w:pStyle w:val="TAC"/>
              <w:rPr>
                <w:lang w:val="x-none"/>
              </w:rPr>
            </w:pPr>
            <w:r w:rsidRPr="00441CD0">
              <w:t>Packet Rate</w:t>
            </w:r>
          </w:p>
        </w:tc>
      </w:tr>
      <w:tr w:rsidR="00EE5860" w:rsidRPr="00441CD0" w14:paraId="257BA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4EFF5F3" w14:textId="77777777" w:rsidR="00EE5860" w:rsidRPr="00441CD0" w:rsidRDefault="00EE5860" w:rsidP="00BB0E1F">
            <w:pPr>
              <w:pStyle w:val="TAL"/>
              <w:rPr>
                <w:lang w:val="de-DE"/>
              </w:rPr>
            </w:pPr>
            <w:r w:rsidRPr="00441CD0">
              <w:rPr>
                <w:lang w:val="fr-FR"/>
              </w:rPr>
              <w:t>Packet Rate Status</w:t>
            </w:r>
          </w:p>
        </w:tc>
        <w:tc>
          <w:tcPr>
            <w:tcW w:w="336" w:type="dxa"/>
            <w:tcBorders>
              <w:top w:val="single" w:sz="4" w:space="0" w:color="auto"/>
              <w:left w:val="single" w:sz="4" w:space="0" w:color="auto"/>
              <w:bottom w:val="single" w:sz="4" w:space="0" w:color="auto"/>
              <w:right w:val="single" w:sz="4" w:space="0" w:color="auto"/>
            </w:tcBorders>
          </w:tcPr>
          <w:p w14:paraId="24BB3084"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40F0A3" w14:textId="77777777" w:rsidR="00EE5860" w:rsidRPr="00441CD0" w:rsidRDefault="00EE5860" w:rsidP="00BB0E1F">
            <w:pPr>
              <w:pStyle w:val="TAL"/>
            </w:pPr>
            <w:r w:rsidRPr="00441CD0">
              <w:t>This IE may be present during the UE requested PDU session establishment, or UE requested PDN connection establishment.</w:t>
            </w:r>
          </w:p>
          <w:p w14:paraId="225C73A6" w14:textId="77777777" w:rsidR="00EE5860" w:rsidRPr="00441CD0" w:rsidRDefault="00EE5860" w:rsidP="00BB0E1F">
            <w:pPr>
              <w:pStyle w:val="TAL"/>
              <w:rPr>
                <w:lang w:val="fr-FR" w:eastAsia="zh-CN"/>
              </w:rPr>
            </w:pPr>
            <w:r w:rsidRPr="00441CD0">
              <w:t>When present, the UP function shall first enforce these rules. Only after that shall the UP function enforce the rules in the Packet Rate IE.</w:t>
            </w:r>
          </w:p>
        </w:tc>
        <w:tc>
          <w:tcPr>
            <w:tcW w:w="370" w:type="dxa"/>
            <w:tcBorders>
              <w:top w:val="single" w:sz="4" w:space="0" w:color="auto"/>
              <w:left w:val="single" w:sz="4" w:space="0" w:color="auto"/>
              <w:bottom w:val="single" w:sz="4" w:space="0" w:color="auto"/>
              <w:right w:val="single" w:sz="4" w:space="0" w:color="auto"/>
            </w:tcBorders>
          </w:tcPr>
          <w:p w14:paraId="4FCD5B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401A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7A5508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B3BB3BD" w14:textId="77777777" w:rsidR="00EE5860" w:rsidRPr="00441CD0" w:rsidRDefault="00EE5860" w:rsidP="00BB0E1F">
            <w:pPr>
              <w:pStyle w:val="TAC"/>
              <w:rPr>
                <w:lang w:val="de-DE"/>
              </w:rPr>
            </w:pPr>
            <w:r w:rsidRPr="00441CD0">
              <w:rPr>
                <w:lang w:val="fr-FR"/>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6B251D" w14:textId="77777777" w:rsidR="00EE5860" w:rsidRPr="00441CD0" w:rsidRDefault="00EE5860" w:rsidP="00BB0E1F">
            <w:pPr>
              <w:pStyle w:val="TAC"/>
              <w:rPr>
                <w:lang w:val="fr-FR"/>
              </w:rPr>
            </w:pPr>
            <w:r w:rsidRPr="00441CD0">
              <w:rPr>
                <w:lang w:val="fr-FR"/>
              </w:rPr>
              <w:t>Packet Rate Status</w:t>
            </w:r>
          </w:p>
        </w:tc>
      </w:tr>
      <w:tr w:rsidR="00EE5860" w:rsidRPr="00441CD0" w14:paraId="28E751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2B6115F" w14:textId="77777777" w:rsidR="00EE5860" w:rsidRPr="00441CD0" w:rsidRDefault="00EE5860" w:rsidP="00BB0E1F">
            <w:pPr>
              <w:pStyle w:val="TAL"/>
            </w:pPr>
            <w:r w:rsidRPr="00441CD0">
              <w:rPr>
                <w:lang w:val="de-DE"/>
              </w:rPr>
              <w:t xml:space="preserve">DL </w:t>
            </w:r>
            <w:r w:rsidRPr="00441CD0">
              <w:rPr>
                <w:lang w:val="sv-SE"/>
              </w:rPr>
              <w:t xml:space="preserve">Flow </w:t>
            </w:r>
            <w:r w:rsidRPr="00441CD0">
              <w:rPr>
                <w:lang w:val="de-DE"/>
              </w:rPr>
              <w:t>L</w:t>
            </w:r>
            <w:r w:rsidRPr="00441CD0">
              <w:t xml:space="preserve">evel </w:t>
            </w:r>
            <w:r w:rsidRPr="00441CD0">
              <w:rPr>
                <w:lang w:val="de-DE"/>
              </w:rPr>
              <w:t>M</w:t>
            </w:r>
            <w:r w:rsidRPr="00441CD0">
              <w:t>arking</w:t>
            </w:r>
          </w:p>
        </w:tc>
        <w:tc>
          <w:tcPr>
            <w:tcW w:w="336" w:type="dxa"/>
            <w:tcBorders>
              <w:top w:val="single" w:sz="4" w:space="0" w:color="auto"/>
              <w:left w:val="single" w:sz="4" w:space="0" w:color="auto"/>
              <w:bottom w:val="single" w:sz="4" w:space="0" w:color="auto"/>
              <w:right w:val="single" w:sz="4" w:space="0" w:color="auto"/>
            </w:tcBorders>
            <w:hideMark/>
          </w:tcPr>
          <w:p w14:paraId="6DC5162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F0535A" w14:textId="77777777" w:rsidR="00EE5860" w:rsidRPr="00441CD0" w:rsidRDefault="00EE5860" w:rsidP="00BB0E1F">
            <w:pPr>
              <w:pStyle w:val="TAL"/>
              <w:rPr>
                <w:lang w:val="en-US"/>
              </w:rPr>
            </w:pPr>
            <w:r w:rsidRPr="00441CD0">
              <w:t>This IE shall be set if</w:t>
            </w:r>
            <w:r w:rsidRPr="00441CD0">
              <w:rPr>
                <w:lang w:val="en-US"/>
              </w:rPr>
              <w:t xml:space="preserve"> the UP function is required to mark the packets for QoS purposes:</w:t>
            </w:r>
          </w:p>
          <w:p w14:paraId="6ABA748A" w14:textId="77777777" w:rsidR="00EE5860" w:rsidRPr="00441CD0" w:rsidRDefault="00EE5860" w:rsidP="00BB0E1F">
            <w:pPr>
              <w:pStyle w:val="TAL"/>
              <w:rPr>
                <w:lang w:val="en-US"/>
              </w:rPr>
            </w:pPr>
          </w:p>
          <w:p w14:paraId="0E15D1F7" w14:textId="18682A85" w:rsidR="00EE5860" w:rsidRPr="00441CD0" w:rsidRDefault="00EE5860" w:rsidP="00BB0E1F">
            <w:pPr>
              <w:pStyle w:val="TAL"/>
              <w:ind w:left="633" w:hanging="349"/>
              <w:rPr>
                <w:lang w:val="en-US"/>
              </w:rPr>
            </w:pPr>
            <w:r w:rsidRPr="00441CD0">
              <w:rPr>
                <w:lang w:val="en-US"/>
              </w:rPr>
              <w:t>-</w:t>
            </w:r>
            <w:r w:rsidRPr="00441CD0">
              <w:rPr>
                <w:lang w:val="en-US"/>
              </w:rPr>
              <w:tab/>
              <w:t xml:space="preserve">by the TDF-C, for DL flow level marking for application indication (see </w:t>
            </w:r>
            <w:r w:rsidR="00415C19" w:rsidRPr="00441CD0">
              <w:rPr>
                <w:lang w:val="en-US"/>
              </w:rPr>
              <w:t>clause</w:t>
            </w:r>
            <w:r w:rsidR="00415C19">
              <w:rPr>
                <w:lang w:val="en-US"/>
              </w:rPr>
              <w:t> </w:t>
            </w:r>
            <w:r w:rsidR="00415C19" w:rsidRPr="00441CD0">
              <w:rPr>
                <w:lang w:val="en-US"/>
              </w:rPr>
              <w:t>5</w:t>
            </w:r>
            <w:r w:rsidRPr="00441CD0">
              <w:rPr>
                <w:lang w:val="en-US"/>
              </w:rPr>
              <w:t>.4.5);</w:t>
            </w:r>
          </w:p>
          <w:p w14:paraId="76249F8F" w14:textId="1A31E6C7" w:rsidR="00EE5860" w:rsidRPr="00441CD0" w:rsidRDefault="00EE5860" w:rsidP="00BB0E1F">
            <w:pPr>
              <w:pStyle w:val="TAL"/>
              <w:ind w:left="633" w:hanging="349"/>
              <w:rPr>
                <w:lang w:val="x-none"/>
              </w:rPr>
            </w:pPr>
            <w:r w:rsidRPr="00441CD0">
              <w:rPr>
                <w:lang w:val="en-US"/>
              </w:rPr>
              <w:t>-</w:t>
            </w:r>
            <w:r w:rsidRPr="00441CD0">
              <w:rPr>
                <w:lang w:val="en-US"/>
              </w:rPr>
              <w:tab/>
            </w:r>
            <w:r w:rsidRPr="00441CD0">
              <w:t xml:space="preserve">by the PGW-C, for setting the GTP-U Service Class Indicator extension header for service indication towards GERAN (see </w:t>
            </w:r>
            <w:r w:rsidR="00415C19" w:rsidRPr="00441CD0">
              <w:t>clause</w:t>
            </w:r>
            <w:r w:rsidR="00415C19">
              <w:t> </w:t>
            </w:r>
            <w:r w:rsidR="00415C19" w:rsidRPr="00441CD0">
              <w:t>5</w:t>
            </w:r>
            <w:r w:rsidRPr="00441CD0">
              <w:t>.4.12).</w:t>
            </w:r>
          </w:p>
        </w:tc>
        <w:tc>
          <w:tcPr>
            <w:tcW w:w="370" w:type="dxa"/>
            <w:tcBorders>
              <w:top w:val="single" w:sz="4" w:space="0" w:color="auto"/>
              <w:left w:val="single" w:sz="4" w:space="0" w:color="auto"/>
              <w:bottom w:val="single" w:sz="4" w:space="0" w:color="auto"/>
              <w:right w:val="single" w:sz="4" w:space="0" w:color="auto"/>
            </w:tcBorders>
            <w:hideMark/>
          </w:tcPr>
          <w:p w14:paraId="760A1E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51F64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C616C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E6809"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C69FBA3" w14:textId="77777777" w:rsidR="00EE5860" w:rsidRPr="00441CD0" w:rsidRDefault="00EE5860" w:rsidP="00BB0E1F">
            <w:pPr>
              <w:pStyle w:val="TAC"/>
            </w:pPr>
            <w:r w:rsidRPr="00441CD0">
              <w:t>DL Flow Level Marking</w:t>
            </w:r>
          </w:p>
        </w:tc>
      </w:tr>
      <w:tr w:rsidR="00EE5860" w:rsidRPr="00441CD0" w14:paraId="4C840C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3F4718" w14:textId="77777777" w:rsidR="00EE5860" w:rsidRPr="00441CD0" w:rsidRDefault="00EE5860" w:rsidP="00BB0E1F">
            <w:pPr>
              <w:pStyle w:val="TAL"/>
              <w:rPr>
                <w:lang w:val="de-DE"/>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0F973492" w14:textId="77777777" w:rsidR="00EE5860" w:rsidRPr="00441CD0" w:rsidRDefault="00EE5860" w:rsidP="00BB0E1F">
            <w:pPr>
              <w:pStyle w:val="TAL"/>
              <w:jc w:val="center"/>
              <w:rPr>
                <w:szCs w:val="18"/>
                <w:lang w:val="x-non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6C87824" w14:textId="77777777" w:rsidR="00EE5860" w:rsidRPr="00441CD0" w:rsidRDefault="00EE5860" w:rsidP="00BB0E1F">
            <w:pPr>
              <w:pStyle w:val="TAL"/>
            </w:pPr>
            <w:r w:rsidRPr="00441CD0">
              <w:t xml:space="preserve">This IE shall be present if the </w:t>
            </w:r>
            <w:r w:rsidRPr="00441CD0">
              <w:rPr>
                <w:lang w:eastAsia="ja-JP"/>
              </w:rPr>
              <w:t>QoS flow identifier shall be inserted by the UPF.</w:t>
            </w:r>
          </w:p>
        </w:tc>
        <w:tc>
          <w:tcPr>
            <w:tcW w:w="370" w:type="dxa"/>
            <w:tcBorders>
              <w:top w:val="single" w:sz="4" w:space="0" w:color="auto"/>
              <w:left w:val="single" w:sz="4" w:space="0" w:color="auto"/>
              <w:bottom w:val="single" w:sz="4" w:space="0" w:color="auto"/>
              <w:right w:val="single" w:sz="4" w:space="0" w:color="auto"/>
            </w:tcBorders>
            <w:hideMark/>
          </w:tcPr>
          <w:p w14:paraId="43B5D24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508F1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8D252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D799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D28D3" w14:textId="77777777" w:rsidR="00EE5860" w:rsidRPr="00441CD0" w:rsidRDefault="00EE5860" w:rsidP="00BB0E1F">
            <w:pPr>
              <w:pStyle w:val="TAC"/>
              <w:rPr>
                <w:lang w:val="x-none"/>
              </w:rPr>
            </w:pPr>
            <w:r w:rsidRPr="00441CD0">
              <w:rPr>
                <w:lang w:val="de-DE"/>
              </w:rPr>
              <w:t>QFI</w:t>
            </w:r>
          </w:p>
        </w:tc>
      </w:tr>
      <w:tr w:rsidR="00EE5860" w:rsidRPr="00441CD0" w14:paraId="68C6B2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D13F67" w14:textId="77777777" w:rsidR="00EE5860" w:rsidRPr="00441CD0" w:rsidRDefault="00EE5860" w:rsidP="00BB0E1F">
            <w:pPr>
              <w:pStyle w:val="TAL"/>
              <w:rPr>
                <w:lang w:val="de-DE"/>
              </w:rPr>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767A12DA" w14:textId="77777777" w:rsidR="00EE5860" w:rsidRPr="00441CD0" w:rsidRDefault="00EE5860" w:rsidP="00BB0E1F">
            <w:pPr>
              <w:pStyle w:val="TAL"/>
              <w:jc w:val="center"/>
              <w:rPr>
                <w:szCs w:val="18"/>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4323D7E" w14:textId="77777777" w:rsidR="00EE5860" w:rsidRPr="00441CD0" w:rsidRDefault="00EE5860" w:rsidP="00BB0E1F">
            <w:pPr>
              <w:pStyle w:val="TAL"/>
            </w:pPr>
            <w:r w:rsidRPr="00441CD0">
              <w:rPr>
                <w:lang w:eastAsia="zh-CN"/>
              </w:rPr>
              <w:t>This IE shall be present if the UP function is required to insert a Reflective QoS Indicator to request reflective QoS for uplink traffic.</w:t>
            </w:r>
          </w:p>
        </w:tc>
        <w:tc>
          <w:tcPr>
            <w:tcW w:w="370" w:type="dxa"/>
            <w:tcBorders>
              <w:top w:val="single" w:sz="4" w:space="0" w:color="auto"/>
              <w:left w:val="single" w:sz="4" w:space="0" w:color="auto"/>
              <w:bottom w:val="single" w:sz="4" w:space="0" w:color="auto"/>
              <w:right w:val="single" w:sz="4" w:space="0" w:color="auto"/>
            </w:tcBorders>
            <w:hideMark/>
          </w:tcPr>
          <w:p w14:paraId="566DD95F"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39001B"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C5E98B"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9D5C41"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E8EC87" w14:textId="77777777" w:rsidR="00EE5860" w:rsidRPr="00441CD0" w:rsidRDefault="00EE5860" w:rsidP="00BB0E1F">
            <w:pPr>
              <w:pStyle w:val="TAC"/>
              <w:rPr>
                <w:lang w:val="x-none"/>
              </w:rPr>
            </w:pPr>
            <w:r w:rsidRPr="00441CD0">
              <w:t>RQI</w:t>
            </w:r>
          </w:p>
        </w:tc>
      </w:tr>
      <w:tr w:rsidR="00EE5860" w:rsidRPr="00441CD0" w14:paraId="5002FC0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9B65469" w14:textId="77777777" w:rsidR="00EE5860" w:rsidRPr="00441CD0" w:rsidRDefault="00EE5860" w:rsidP="00BB0E1F">
            <w:pPr>
              <w:pStyle w:val="TAL"/>
            </w:pPr>
            <w:r w:rsidRPr="00441CD0">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52D10ED2"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9325D7D" w14:textId="7BABEB41" w:rsidR="00EE5860" w:rsidRPr="00441CD0" w:rsidRDefault="00EE5860" w:rsidP="00BB0E1F">
            <w:pPr>
              <w:pStyle w:val="TAL"/>
              <w:rPr>
                <w:lang w:val="sv-SE" w:eastAsia="zh-CN"/>
              </w:rPr>
            </w:pPr>
            <w:r w:rsidRPr="00441CD0">
              <w:rPr>
                <w:lang w:eastAsia="zh-CN"/>
              </w:rPr>
              <w:t xml:space="preserve">This IE shall be present if the UPF is required to set the Paging Policy Indicator (PPI) in outgoing packets (see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r w:rsidRPr="00441CD0">
              <w:rPr>
                <w:lang w:val="sv-SE" w:eastAsia="zh-CN"/>
              </w:rPr>
              <w:t>.</w:t>
            </w:r>
          </w:p>
          <w:p w14:paraId="5C395E06" w14:textId="77777777" w:rsidR="00EE5860" w:rsidRPr="00441CD0" w:rsidRDefault="00EE5860" w:rsidP="00BB0E1F">
            <w:pPr>
              <w:pStyle w:val="TAL"/>
              <w:rPr>
                <w:lang w:val="x-none" w:eastAsia="zh-CN"/>
              </w:rPr>
            </w:pPr>
            <w:r w:rsidRPr="00441CD0">
              <w:rPr>
                <w:lang w:eastAsia="zh-CN"/>
              </w:rPr>
              <w:t xml:space="preserve">When present, it shall be set to the PPI value to set. </w:t>
            </w:r>
          </w:p>
        </w:tc>
        <w:tc>
          <w:tcPr>
            <w:tcW w:w="370" w:type="dxa"/>
            <w:tcBorders>
              <w:top w:val="single" w:sz="4" w:space="0" w:color="auto"/>
              <w:left w:val="single" w:sz="4" w:space="0" w:color="auto"/>
              <w:bottom w:val="single" w:sz="4" w:space="0" w:color="auto"/>
              <w:right w:val="single" w:sz="4" w:space="0" w:color="auto"/>
            </w:tcBorders>
            <w:hideMark/>
          </w:tcPr>
          <w:p w14:paraId="1FD8E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618F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C92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337AD7"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5FC6D89" w14:textId="77777777" w:rsidR="00EE5860" w:rsidRPr="00441CD0" w:rsidRDefault="00EE5860" w:rsidP="00BB0E1F">
            <w:pPr>
              <w:pStyle w:val="TAC"/>
            </w:pPr>
            <w:r w:rsidRPr="00441CD0">
              <w:t>Paging Policy Indicator</w:t>
            </w:r>
          </w:p>
        </w:tc>
      </w:tr>
      <w:tr w:rsidR="00EE5860" w:rsidRPr="00441CD0" w14:paraId="3B2DC3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8BA1E4" w14:textId="77777777" w:rsidR="00EE5860" w:rsidRPr="00441CD0" w:rsidRDefault="00EE5860" w:rsidP="00BB0E1F">
            <w:pPr>
              <w:pStyle w:val="TAL"/>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10CE5949"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5743F480" w14:textId="77777777" w:rsidR="00EE5860" w:rsidRPr="00441CD0" w:rsidRDefault="00EE5860" w:rsidP="00BB0E1F">
            <w:pPr>
              <w:pStyle w:val="TAL"/>
              <w:rPr>
                <w:lang w:eastAsia="zh-CN"/>
              </w:rPr>
            </w:pPr>
            <w:r w:rsidRPr="00441CD0">
              <w:rPr>
                <w:lang w:eastAsia="zh-CN"/>
              </w:rPr>
              <w:t>This IE may be present if the UP function is required to use a different Averaging window than the default one. (NOTE)</w:t>
            </w:r>
          </w:p>
          <w:p w14:paraId="6507A811"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1C77E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52846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AEB5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7F0EB2"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637FE2" w14:textId="77777777" w:rsidR="00EE5860" w:rsidRPr="00441CD0" w:rsidRDefault="00EE5860" w:rsidP="00BB0E1F">
            <w:pPr>
              <w:pStyle w:val="TAC"/>
            </w:pPr>
            <w:r w:rsidRPr="00441CD0">
              <w:t>Averaging Window</w:t>
            </w:r>
          </w:p>
        </w:tc>
      </w:tr>
      <w:tr w:rsidR="00EE5860" w:rsidRPr="00441CD0" w14:paraId="264EDA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C2A8EC" w14:textId="77777777" w:rsidR="00EE5860" w:rsidRPr="00441CD0" w:rsidRDefault="00EE5860" w:rsidP="00BB0E1F">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14:paraId="77D764A9"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1D3D9C0F" w14:textId="77777777" w:rsidR="00EE5860" w:rsidRPr="00441CD0" w:rsidRDefault="00EE5860" w:rsidP="00BB0E1F">
            <w:pPr>
              <w:pStyle w:val="TAL"/>
              <w:rPr>
                <w:lang w:val="en-US"/>
              </w:rPr>
            </w:pPr>
            <w:r w:rsidRPr="00441CD0">
              <w:rPr>
                <w:lang w:val="en-US"/>
              </w:rPr>
              <w:t>This IE shall be included if the CP function need</w:t>
            </w:r>
            <w:r>
              <w:rPr>
                <w:lang w:val="en-US"/>
              </w:rPr>
              <w:t>s</w:t>
            </w:r>
            <w:r w:rsidRPr="00441CD0">
              <w:rPr>
                <w:lang w:val="en-US"/>
              </w:rPr>
              <w:t xml:space="preserve"> to provide the QoS enforcement control information:</w:t>
            </w:r>
          </w:p>
          <w:p w14:paraId="5F98BE3E" w14:textId="77777777" w:rsidR="00EE5860" w:rsidRPr="00441CD0" w:rsidRDefault="00EE5860" w:rsidP="00BB0E1F">
            <w:pPr>
              <w:pStyle w:val="B1"/>
              <w:rPr>
                <w:lang w:eastAsia="zh-CN"/>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tcPr>
          <w:p w14:paraId="01C745B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4CA344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C4372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29F286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5EDED99A" w14:textId="77777777" w:rsidR="00EE5860" w:rsidRPr="00441CD0" w:rsidRDefault="00EE5860" w:rsidP="00BB0E1F">
            <w:pPr>
              <w:pStyle w:val="TAC"/>
            </w:pPr>
            <w:r w:rsidRPr="00441CD0">
              <w:t>QER Control Indications</w:t>
            </w:r>
          </w:p>
        </w:tc>
      </w:tr>
      <w:tr w:rsidR="00EE5860" w:rsidRPr="00441CD0" w14:paraId="27C2119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A1FC1D3" w14:textId="77777777" w:rsidR="00EE5860" w:rsidRPr="00441CD0" w:rsidRDefault="00EE5860" w:rsidP="00BB0E1F">
            <w:pPr>
              <w:pStyle w:val="TAN"/>
            </w:pPr>
            <w:r w:rsidRPr="00441CD0">
              <w:t>NOTE:</w:t>
            </w:r>
            <w:r w:rsidRPr="00441CD0">
              <w:tab/>
              <w:t>As 5QI is not signalled over N4, one default averaging window shall be pre-configured in the UPF.</w:t>
            </w:r>
          </w:p>
          <w:p w14:paraId="6F5B9723" w14:textId="77777777" w:rsidR="00EE5860" w:rsidRPr="00441CD0" w:rsidRDefault="00EE5860" w:rsidP="00BB0E1F">
            <w:pPr>
              <w:pStyle w:val="TAN"/>
            </w:pPr>
          </w:p>
        </w:tc>
      </w:tr>
    </w:tbl>
    <w:p w14:paraId="5B2A0C66" w14:textId="77777777" w:rsidR="00EE5860" w:rsidRPr="00441CD0" w:rsidRDefault="00EE5860" w:rsidP="00EE5860">
      <w:pPr>
        <w:rPr>
          <w:lang w:eastAsia="zh-CN"/>
        </w:rPr>
      </w:pPr>
    </w:p>
    <w:p w14:paraId="772A7B85" w14:textId="77777777" w:rsidR="00EE5860" w:rsidRPr="00441CD0" w:rsidRDefault="00EE5860" w:rsidP="00EE5860">
      <w:pPr>
        <w:pStyle w:val="Heading4"/>
        <w:rPr>
          <w:lang w:eastAsia="zh-CN"/>
        </w:rPr>
      </w:pPr>
      <w:bookmarkStart w:id="4055" w:name="_Toc19717289"/>
      <w:bookmarkStart w:id="4056" w:name="_Toc27490779"/>
      <w:bookmarkStart w:id="4057" w:name="_Toc27557072"/>
      <w:bookmarkStart w:id="4058" w:name="_Toc27723989"/>
      <w:bookmarkStart w:id="4059" w:name="_Toc36031061"/>
      <w:bookmarkStart w:id="4060" w:name="_Toc36042981"/>
      <w:bookmarkStart w:id="4061" w:name="_Toc36814306"/>
      <w:bookmarkStart w:id="4062" w:name="_Toc44689160"/>
      <w:bookmarkStart w:id="4063" w:name="_Toc44923914"/>
      <w:bookmarkStart w:id="4064" w:name="_Toc51860884"/>
      <w:bookmarkStart w:id="4065" w:name="_Toc57930655"/>
      <w:bookmarkStart w:id="4066" w:name="_Toc57931285"/>
      <w:bookmarkStart w:id="4067" w:name="_Toc67499677"/>
      <w:r w:rsidRPr="00441CD0">
        <w:t>7.5.2.6</w:t>
      </w:r>
      <w:r w:rsidRPr="00441CD0">
        <w:tab/>
        <w:t>Create BAR</w:t>
      </w:r>
      <w:r w:rsidRPr="00441CD0">
        <w:rPr>
          <w:lang w:val="en-US"/>
        </w:rPr>
        <w:t xml:space="preserve"> IE</w:t>
      </w:r>
      <w:r w:rsidRPr="00441CD0">
        <w:t xml:space="preserve"> within PFCP Session Establishment Request</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33D18EAF" w14:textId="77777777" w:rsidR="00EE5860" w:rsidRPr="00441CD0" w:rsidRDefault="00EE5860" w:rsidP="00EE5860">
      <w:r w:rsidRPr="00441CD0">
        <w:t xml:space="preserve">The </w:t>
      </w:r>
      <w:r w:rsidRPr="00441CD0">
        <w:rPr>
          <w:lang w:val="en-US"/>
        </w:rPr>
        <w:t xml:space="preserve">Create </w:t>
      </w:r>
      <w:r w:rsidRPr="00441CD0">
        <w:t>BAR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7.5.2.6-1</w:t>
      </w:r>
      <w:r w:rsidRPr="00441CD0">
        <w:rPr>
          <w:lang w:eastAsia="ja-JP"/>
        </w:rPr>
        <w:t>.</w:t>
      </w:r>
    </w:p>
    <w:p w14:paraId="095BA2AC" w14:textId="77777777" w:rsidR="00EE5860" w:rsidRPr="00441CD0" w:rsidRDefault="00EE5860" w:rsidP="00EE5860">
      <w:pPr>
        <w:pStyle w:val="TH"/>
        <w:rPr>
          <w:lang w:val="en-US"/>
        </w:rPr>
      </w:pPr>
      <w:r w:rsidRPr="00441CD0">
        <w:lastRenderedPageBreak/>
        <w:t>Table 7.5.2.6-1: Create BAR</w:t>
      </w:r>
      <w:r w:rsidRPr="00441CD0">
        <w:rPr>
          <w:lang w:val="en-US"/>
        </w:rPr>
        <w:t xml:space="preserve"> IE</w:t>
      </w:r>
      <w:r w:rsidRPr="00441CD0">
        <w:t xml:space="preserve"> within PFCP Session Establishment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23078D0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7C64D2"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3498F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2DC286D" w14:textId="77777777" w:rsidR="00EE5860" w:rsidRPr="00441CD0" w:rsidRDefault="00EE5860" w:rsidP="00BB0E1F">
            <w:pPr>
              <w:pStyle w:val="TAC"/>
            </w:pPr>
            <w:r w:rsidRPr="00441CD0">
              <w:rPr>
                <w:szCs w:val="18"/>
              </w:rPr>
              <w:t xml:space="preserve">Create </w:t>
            </w:r>
            <w:r w:rsidRPr="00441CD0">
              <w:t xml:space="preserve">BAR </w:t>
            </w:r>
            <w:r w:rsidRPr="00441CD0">
              <w:rPr>
                <w:lang w:val="en-US"/>
              </w:rPr>
              <w:t>IE Type = 85 (decimal)</w:t>
            </w:r>
          </w:p>
        </w:tc>
      </w:tr>
      <w:tr w:rsidR="00EE5860" w:rsidRPr="00441CD0" w14:paraId="52D5D62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3BA1E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3325B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339FE19" w14:textId="77777777" w:rsidR="00EE5860" w:rsidRPr="00441CD0" w:rsidRDefault="00EE5860" w:rsidP="00BB0E1F">
            <w:pPr>
              <w:pStyle w:val="TAC"/>
            </w:pPr>
            <w:r w:rsidRPr="00441CD0">
              <w:t>Length = n</w:t>
            </w:r>
          </w:p>
        </w:tc>
      </w:tr>
      <w:tr w:rsidR="00EE5860" w:rsidRPr="00441CD0" w14:paraId="27F5BB39"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7085848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D3A6AF6"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5264E7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99DD333"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6BC116F" w14:textId="77777777" w:rsidR="00EE5860" w:rsidRPr="00441CD0" w:rsidRDefault="00EE5860" w:rsidP="00BB0E1F">
            <w:pPr>
              <w:pStyle w:val="TAH"/>
            </w:pPr>
            <w:r w:rsidRPr="00441CD0">
              <w:t>IE Type</w:t>
            </w:r>
          </w:p>
        </w:tc>
      </w:tr>
      <w:tr w:rsidR="00EE5860" w:rsidRPr="00441CD0" w14:paraId="16229FBE"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191C4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C3A107F"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0A97DA4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E9E0F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0D8453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3E3FC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C591E85"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1F4C47C" w14:textId="77777777" w:rsidR="00EE5860" w:rsidRPr="00441CD0" w:rsidRDefault="00EE5860" w:rsidP="00BB0E1F">
            <w:pPr>
              <w:spacing w:after="0"/>
              <w:rPr>
                <w:rFonts w:ascii="Arial" w:hAnsi="Arial"/>
                <w:b/>
                <w:sz w:val="18"/>
                <w:lang w:val="x-none"/>
              </w:rPr>
            </w:pPr>
          </w:p>
        </w:tc>
      </w:tr>
      <w:tr w:rsidR="00EE5860" w:rsidRPr="00441CD0" w14:paraId="60B0198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956F591"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2817A8B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2EAF9985" w14:textId="77777777" w:rsidR="00EE5860" w:rsidRPr="00441CD0" w:rsidRDefault="00EE5860" w:rsidP="00BB0E1F">
            <w:pPr>
              <w:pStyle w:val="TAL"/>
            </w:pPr>
            <w:r w:rsidRPr="00441CD0">
              <w:t>This IE shall uniquely identify the BAR provisioned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21A1498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8E7B1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C14D9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6F9384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1F009AE" w14:textId="77777777" w:rsidR="00EE5860" w:rsidRPr="00441CD0" w:rsidRDefault="00EE5860" w:rsidP="00BB0E1F">
            <w:pPr>
              <w:pStyle w:val="TAC"/>
              <w:rPr>
                <w:lang w:val="x-none"/>
              </w:rPr>
            </w:pPr>
            <w:r w:rsidRPr="00441CD0">
              <w:t>BAR ID</w:t>
            </w:r>
          </w:p>
        </w:tc>
      </w:tr>
      <w:tr w:rsidR="00EE5860" w:rsidRPr="00441CD0" w14:paraId="17B9235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ED0F8A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1E12FD6" w14:textId="77777777" w:rsidR="00EE5860" w:rsidRPr="00441CD0" w:rsidRDefault="00EE5860" w:rsidP="00BB0E1F">
            <w:pPr>
              <w:pStyle w:val="TAL"/>
              <w:jc w:val="center"/>
              <w:rPr>
                <w:szCs w:val="18"/>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06F4EB8E" w14:textId="0FB6DB00"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UP function has to delay the notification to the CP function about the arrival of DL data packets.</w:t>
            </w:r>
          </w:p>
          <w:p w14:paraId="7CFD4CA5"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1C7260A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209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53497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3718C0" w14:textId="77777777" w:rsidR="00EE5860" w:rsidRPr="00441CD0" w:rsidRDefault="00EE5860" w:rsidP="00BB0E1F">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BD5D82" w14:textId="77777777" w:rsidR="00EE5860" w:rsidRPr="00441CD0" w:rsidRDefault="00EE5860" w:rsidP="00BB0E1F">
            <w:pPr>
              <w:pStyle w:val="TAC"/>
            </w:pPr>
            <w:r w:rsidRPr="00441CD0">
              <w:t>Downlink Data Notification Delay</w:t>
            </w:r>
          </w:p>
        </w:tc>
      </w:tr>
      <w:tr w:rsidR="00EE5860" w:rsidRPr="00441CD0" w14:paraId="2AFE1B0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8C7ACC"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0C4FA992"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67290820" w14:textId="77777777" w:rsidR="00EE5860" w:rsidRPr="00441CD0" w:rsidRDefault="00EE5860" w:rsidP="00BB0E1F">
            <w:pPr>
              <w:pStyle w:val="TAL"/>
            </w:pPr>
            <w:r w:rsidRPr="00441CD0">
              <w:t xml:space="preserve">This IE may be present if the UP Function indicated support of the </w:t>
            </w:r>
            <w:r w:rsidRPr="00441CD0">
              <w:rPr>
                <w:lang w:val="en-US"/>
              </w:rPr>
              <w:t>feature UDBC</w:t>
            </w:r>
            <w:r w:rsidRPr="00441CD0">
              <w:t>.</w:t>
            </w:r>
          </w:p>
          <w:p w14:paraId="2C299568" w14:textId="77777777" w:rsidR="00EE5860" w:rsidRPr="00441CD0" w:rsidRDefault="00EE5860" w:rsidP="00BB0E1F">
            <w:pPr>
              <w:pStyle w:val="TAL"/>
            </w:pPr>
          </w:p>
          <w:p w14:paraId="52559231"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37D652B8"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34302C6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724D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BF104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3D193E" w14:textId="77777777" w:rsidR="00EE5860" w:rsidRPr="00441CD0" w:rsidRDefault="00EE5860" w:rsidP="00BB0E1F">
            <w:pPr>
              <w:pStyle w:val="TAC"/>
            </w:pPr>
            <w:r w:rsidRPr="00441CD0">
              <w:t>Suggested Buffering Packets Count</w:t>
            </w:r>
          </w:p>
        </w:tc>
      </w:tr>
      <w:tr w:rsidR="00EE5860" w:rsidRPr="00441CD0" w14:paraId="4C00BF5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715F4AD5"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6FC6BA2C"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35E1204C"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18A0D6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4862D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059D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7E5375"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28547B09" w14:textId="77777777" w:rsidR="00EE5860" w:rsidRPr="00441CD0" w:rsidRDefault="00EE5860" w:rsidP="00BB0E1F">
            <w:pPr>
              <w:pStyle w:val="TAC"/>
            </w:pPr>
            <w:r w:rsidRPr="00441CD0">
              <w:t>MT-EDT Control Information</w:t>
            </w:r>
          </w:p>
        </w:tc>
      </w:tr>
    </w:tbl>
    <w:p w14:paraId="53B959DA" w14:textId="77777777" w:rsidR="00EE5860" w:rsidRPr="00441CD0" w:rsidRDefault="00EE5860" w:rsidP="00EE5860"/>
    <w:p w14:paraId="08B8D398" w14:textId="77777777" w:rsidR="00EE5860" w:rsidRPr="00441CD0" w:rsidRDefault="00EE5860" w:rsidP="00EE5860">
      <w:pPr>
        <w:pStyle w:val="Heading4"/>
        <w:rPr>
          <w:rFonts w:cs="Arial"/>
          <w:bCs/>
        </w:rPr>
      </w:pPr>
      <w:bookmarkStart w:id="4068" w:name="_Toc19717290"/>
      <w:bookmarkStart w:id="4069" w:name="_Toc27490780"/>
      <w:bookmarkStart w:id="4070" w:name="_Toc27557073"/>
      <w:bookmarkStart w:id="4071" w:name="_Toc27723990"/>
      <w:bookmarkStart w:id="4072" w:name="_Toc36031062"/>
      <w:bookmarkStart w:id="4073" w:name="_Toc36042982"/>
      <w:bookmarkStart w:id="4074" w:name="_Toc36814307"/>
      <w:bookmarkStart w:id="4075" w:name="_Toc44689161"/>
      <w:bookmarkStart w:id="4076" w:name="_Toc44923915"/>
      <w:bookmarkStart w:id="4077" w:name="_Toc51860885"/>
      <w:bookmarkStart w:id="4078" w:name="_Toc57930656"/>
      <w:bookmarkStart w:id="4079" w:name="_Toc57931286"/>
      <w:bookmarkStart w:id="4080" w:name="_Toc67499678"/>
      <w:r w:rsidRPr="00441CD0">
        <w:t>7.5.2.7</w:t>
      </w:r>
      <w:r w:rsidRPr="00441CD0">
        <w:tab/>
        <w:t xml:space="preserve">Create </w:t>
      </w:r>
      <w:r w:rsidRPr="00441CD0">
        <w:rPr>
          <w:lang w:val="en-US"/>
        </w:rPr>
        <w:t>Traffic Endpoint</w:t>
      </w:r>
      <w:r w:rsidRPr="00441CD0">
        <w:t xml:space="preserve"> IE within </w:t>
      </w:r>
      <w:r w:rsidRPr="00441CD0">
        <w:rPr>
          <w:lang w:eastAsia="zh-CN"/>
        </w:rPr>
        <w:t>PFCP</w:t>
      </w:r>
      <w:r w:rsidRPr="00441CD0">
        <w:t xml:space="preserve"> Session Establishment Request</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359A2810" w14:textId="77777777" w:rsidR="00EE5860" w:rsidRPr="00441CD0" w:rsidRDefault="00EE5860" w:rsidP="00EE5860">
      <w:r w:rsidRPr="00441CD0">
        <w:t xml:space="preserve">The </w:t>
      </w:r>
      <w:r w:rsidRPr="00441CD0">
        <w:rPr>
          <w:lang w:val="en-US"/>
        </w:rPr>
        <w:t xml:space="preserve">Create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7.5.2.7-1</w:t>
      </w:r>
      <w:r w:rsidRPr="00441CD0">
        <w:rPr>
          <w:lang w:eastAsia="ja-JP"/>
        </w:rPr>
        <w:t>.</w:t>
      </w:r>
    </w:p>
    <w:p w14:paraId="75FFD057" w14:textId="77777777" w:rsidR="00EE5860" w:rsidRPr="00441CD0" w:rsidRDefault="00EE5860" w:rsidP="00EE5860">
      <w:pPr>
        <w:pStyle w:val="TH"/>
        <w:rPr>
          <w:lang w:val="en-US"/>
        </w:rPr>
      </w:pPr>
      <w:r w:rsidRPr="00441CD0">
        <w:t xml:space="preserve">Table 7.5.2.7-1: </w:t>
      </w:r>
      <w:r w:rsidRPr="00441CD0">
        <w:rPr>
          <w:lang w:val="en-US"/>
        </w:rPr>
        <w:t xml:space="preserve">Create </w:t>
      </w:r>
      <w:r w:rsidRPr="00441CD0">
        <w:rPr>
          <w:szCs w:val="18"/>
        </w:rPr>
        <w:t>Traffic Endpoint</w:t>
      </w:r>
      <w:r w:rsidRPr="00441CD0">
        <w:rPr>
          <w:lang w:val="en-US"/>
        </w:rPr>
        <w:t xml:space="preserve"> IE</w:t>
      </w:r>
      <w:r w:rsidRPr="00441CD0">
        <w:t xml:space="preserve"> within PFCP Session Establishment Request</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30"/>
        <w:gridCol w:w="1345"/>
        <w:gridCol w:w="29"/>
        <w:gridCol w:w="30"/>
      </w:tblGrid>
      <w:tr w:rsidR="00EE5860" w:rsidRPr="00441CD0" w14:paraId="5965B133"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1E89456" w14:textId="77777777" w:rsidR="00EE5860" w:rsidRPr="00441CD0" w:rsidRDefault="00EE5860" w:rsidP="00BB0E1F">
            <w:pPr>
              <w:pStyle w:val="TAL"/>
              <w:rPr>
                <w:lang w:val="x-none"/>
              </w:rPr>
            </w:pPr>
            <w:r w:rsidRPr="00441CD0">
              <w:t>Octet 1 and 2</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14:paraId="028F9577" w14:textId="77777777" w:rsidR="00EE5860" w:rsidRPr="00441CD0" w:rsidRDefault="00EE5860" w:rsidP="00BB0E1F">
            <w:pPr>
              <w:pStyle w:val="TAC"/>
            </w:pPr>
            <w:r w:rsidRPr="00441CD0">
              <w:t xml:space="preserve">Create </w:t>
            </w:r>
            <w:r w:rsidRPr="00441CD0">
              <w:rPr>
                <w:szCs w:val="18"/>
              </w:rPr>
              <w:t>Traffic Endpoint</w:t>
            </w:r>
            <w:r w:rsidRPr="00441CD0">
              <w:t xml:space="preserve"> IE Type = 127(decimal)</w:t>
            </w:r>
          </w:p>
        </w:tc>
      </w:tr>
      <w:tr w:rsidR="00EE5860" w:rsidRPr="00441CD0" w14:paraId="2B2FC0B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4BC97F" w14:textId="77777777" w:rsidR="00EE5860" w:rsidRPr="00441CD0" w:rsidRDefault="00EE5860" w:rsidP="00BB0E1F">
            <w:pPr>
              <w:pStyle w:val="TAL"/>
            </w:pPr>
            <w:r w:rsidRPr="00441CD0">
              <w:t>Octets 3 and 4</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14:paraId="4F7DE10E" w14:textId="77777777" w:rsidR="00EE5860" w:rsidRPr="00441CD0" w:rsidRDefault="00EE5860" w:rsidP="00BB0E1F">
            <w:pPr>
              <w:pStyle w:val="TAC"/>
            </w:pPr>
            <w:r w:rsidRPr="00441CD0">
              <w:t>Length = n</w:t>
            </w:r>
          </w:p>
        </w:tc>
      </w:tr>
      <w:tr w:rsidR="00EE5860" w:rsidRPr="00441CD0" w14:paraId="16B7C8DD" w14:textId="77777777" w:rsidTr="00BB0E1F">
        <w:trPr>
          <w:gridAfter w:val="2"/>
          <w:wAfter w:w="5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6200CBCC"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53974E77"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6EAA00A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AE7BCD8" w14:textId="77777777" w:rsidR="00EE5860" w:rsidRPr="00441CD0" w:rsidRDefault="00EE5860" w:rsidP="00BB0E1F">
            <w:pPr>
              <w:pStyle w:val="TAH"/>
            </w:pPr>
            <w:r w:rsidRPr="00441CD0">
              <w:t>Appl.</w:t>
            </w:r>
          </w:p>
        </w:tc>
        <w:tc>
          <w:tcPr>
            <w:tcW w:w="1405" w:type="dxa"/>
            <w:gridSpan w:val="3"/>
            <w:vMerge w:val="restart"/>
            <w:tcBorders>
              <w:top w:val="single" w:sz="4" w:space="0" w:color="auto"/>
              <w:left w:val="single" w:sz="4" w:space="0" w:color="auto"/>
              <w:bottom w:val="single" w:sz="4" w:space="0" w:color="auto"/>
              <w:right w:val="single" w:sz="4" w:space="0" w:color="auto"/>
            </w:tcBorders>
            <w:hideMark/>
          </w:tcPr>
          <w:p w14:paraId="77446A88" w14:textId="77777777" w:rsidR="00EE5860" w:rsidRPr="00441CD0" w:rsidRDefault="00EE5860" w:rsidP="00BB0E1F">
            <w:pPr>
              <w:pStyle w:val="TAH"/>
            </w:pPr>
            <w:r w:rsidRPr="00441CD0">
              <w:t>IE Type</w:t>
            </w:r>
          </w:p>
        </w:tc>
      </w:tr>
      <w:tr w:rsidR="00EE5860" w:rsidRPr="00441CD0" w14:paraId="5CF6BDB8" w14:textId="77777777" w:rsidTr="00BB0E1F">
        <w:trPr>
          <w:gridAfter w:val="2"/>
          <w:wAfter w:w="5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23A177AA"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04788323"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E4B890B"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52D52EBB"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576E9D90"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99F9127"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099057F8" w14:textId="77777777" w:rsidR="00EE5860" w:rsidRPr="00441CD0" w:rsidRDefault="00EE5860" w:rsidP="00BB0E1F">
            <w:pPr>
              <w:pStyle w:val="TAH"/>
              <w:rPr>
                <w:lang w:val="de-DE"/>
              </w:rPr>
            </w:pPr>
            <w:r w:rsidRPr="00441CD0">
              <w:rPr>
                <w:lang w:val="de-DE"/>
              </w:rPr>
              <w:t>N4</w:t>
            </w:r>
          </w:p>
        </w:tc>
        <w:tc>
          <w:tcPr>
            <w:tcW w:w="1405" w:type="dxa"/>
            <w:gridSpan w:val="3"/>
            <w:vMerge/>
            <w:tcBorders>
              <w:top w:val="single" w:sz="4" w:space="0" w:color="auto"/>
              <w:left w:val="single" w:sz="4" w:space="0" w:color="auto"/>
              <w:bottom w:val="single" w:sz="4" w:space="0" w:color="auto"/>
              <w:right w:val="single" w:sz="4" w:space="0" w:color="auto"/>
            </w:tcBorders>
            <w:vAlign w:val="center"/>
            <w:hideMark/>
          </w:tcPr>
          <w:p w14:paraId="018B6D8F" w14:textId="77777777" w:rsidR="00EE5860" w:rsidRPr="00441CD0" w:rsidRDefault="00EE5860" w:rsidP="00BB0E1F">
            <w:pPr>
              <w:spacing w:after="0"/>
              <w:rPr>
                <w:rFonts w:ascii="Arial" w:hAnsi="Arial"/>
                <w:b/>
                <w:sz w:val="18"/>
                <w:lang w:val="x-none"/>
              </w:rPr>
            </w:pPr>
          </w:p>
        </w:tc>
      </w:tr>
      <w:tr w:rsidR="00EE5860" w:rsidRPr="00441CD0" w14:paraId="0523AE6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0D93396" w14:textId="77777777" w:rsidR="00EE5860" w:rsidRPr="00441CD0" w:rsidRDefault="00EE5860" w:rsidP="00BB0E1F">
            <w:pPr>
              <w:pStyle w:val="TAL"/>
            </w:pPr>
            <w:r w:rsidRPr="00441CD0">
              <w:rPr>
                <w:lang w:val="en-US"/>
              </w:rPr>
              <w:lastRenderedPageBreak/>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279CA41C" w14:textId="77777777" w:rsidR="00EE5860" w:rsidRPr="00441CD0" w:rsidRDefault="00EE5860" w:rsidP="00BB0E1F">
            <w:pPr>
              <w:pStyle w:val="TAL"/>
              <w:jc w:val="center"/>
            </w:pPr>
            <w:r w:rsidRPr="00441CD0">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F509CDE" w14:textId="77777777" w:rsidR="00EE5860" w:rsidRPr="00441CD0" w:rsidRDefault="00EE5860" w:rsidP="00BB0E1F">
            <w:pPr>
              <w:pStyle w:val="TAL"/>
            </w:pPr>
            <w:r w:rsidRPr="00441CD0">
              <w:t xml:space="preserve">This IE shall uniquely identify </w:t>
            </w:r>
            <w:r w:rsidRPr="00441CD0">
              <w:rPr>
                <w:lang w:val="en-US"/>
              </w:rPr>
              <w:t>the Traffic Endpoint</w:t>
            </w:r>
            <w:r w:rsidRPr="00441CD0">
              <w:t xml:space="preserve"> for that </w:t>
            </w:r>
            <w:r w:rsidRPr="00441CD0">
              <w:rPr>
                <w:lang w:eastAsia="zh-CN"/>
              </w:rPr>
              <w:t>PFCP</w:t>
            </w:r>
            <w:r w:rsidRPr="00441CD0">
              <w:t xml:space="preserve">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29EB5B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AD42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ED996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23B2E6"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hideMark/>
          </w:tcPr>
          <w:p w14:paraId="0C932CA0"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68876078"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4E64257" w14:textId="77777777" w:rsidR="00EE5860" w:rsidRPr="00441CD0" w:rsidRDefault="00EE5860" w:rsidP="00BB0E1F">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508BE1CA"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161E896" w14:textId="77777777" w:rsidR="00EE5860" w:rsidRPr="00441CD0" w:rsidRDefault="00EE5860" w:rsidP="00BB0E1F">
            <w:pPr>
              <w:pStyle w:val="TAL"/>
              <w:rPr>
                <w:szCs w:val="18"/>
                <w:lang w:val="en-US" w:eastAsia="zh-CN"/>
              </w:rPr>
            </w:pPr>
            <w:r w:rsidRPr="00441CD0">
              <w:rPr>
                <w:szCs w:val="18"/>
                <w:lang w:val="en-US" w:eastAsia="zh-CN"/>
              </w:rPr>
              <w:t>If present, this IE shall identify the local F-TEID to match for an incoming packet.</w:t>
            </w:r>
          </w:p>
          <w:p w14:paraId="4424930A" w14:textId="77777777" w:rsidR="00EE5860" w:rsidRPr="00441CD0" w:rsidRDefault="00EE5860" w:rsidP="00BB0E1F">
            <w:pPr>
              <w:pStyle w:val="TAL"/>
              <w:rPr>
                <w:rFonts w:cs="Arial"/>
                <w:szCs w:val="18"/>
                <w:lang w:val="x-none" w:eastAsia="zh-CN"/>
              </w:rPr>
            </w:pPr>
            <w:r w:rsidRPr="00441CD0">
              <w:rPr>
                <w:szCs w:val="18"/>
                <w:lang w:val="en-US" w:eastAsia="zh-CN"/>
              </w:rPr>
              <w:t xml:space="preserve">The CP function shall set the CHOOSE (CH) bit to 1 if the CP function requests the UP function to assign a local F-TEID to the </w:t>
            </w:r>
            <w:r w:rsidRPr="00441CD0">
              <w:rPr>
                <w:lang w:val="en-US"/>
              </w:rPr>
              <w:t>Traffic Endpoint</w:t>
            </w:r>
            <w:r w:rsidRPr="00441CD0">
              <w:rPr>
                <w:szCs w:val="18"/>
                <w:lang w:val="en-US"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A29CA9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04DC22C"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1ED81F"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455D156" w14:textId="77777777" w:rsidR="00EE5860" w:rsidRPr="00441CD0" w:rsidRDefault="00EE5860" w:rsidP="00BB0E1F">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1B4CB34D" w14:textId="77777777" w:rsidR="00EE5860" w:rsidRPr="00441CD0" w:rsidRDefault="00EE5860" w:rsidP="00BB0E1F">
            <w:pPr>
              <w:pStyle w:val="TAC"/>
              <w:rPr>
                <w:lang w:val="x-none"/>
              </w:rPr>
            </w:pPr>
            <w:r w:rsidRPr="00441CD0">
              <w:t>F-TEID</w:t>
            </w:r>
          </w:p>
        </w:tc>
      </w:tr>
      <w:tr w:rsidR="00EE5860" w:rsidRPr="00441CD0" w14:paraId="43B59F3F"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C8CD115" w14:textId="77777777" w:rsidR="00EE5860" w:rsidRPr="00441CD0" w:rsidRDefault="00EE5860" w:rsidP="00BB0E1F">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313DE547" w14:textId="77777777" w:rsidR="00EE5860" w:rsidRPr="00441CD0" w:rsidRDefault="00EE5860" w:rsidP="00BB0E1F">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E9195AF" w14:textId="77777777" w:rsidR="00EE5860" w:rsidRPr="00441CD0" w:rsidRDefault="00EE5860" w:rsidP="00BB0E1F">
            <w:pPr>
              <w:pStyle w:val="TAL"/>
              <w:rPr>
                <w:lang w:val="en-US" w:eastAsia="zh-CN"/>
              </w:rPr>
            </w:pPr>
            <w:r w:rsidRPr="00441CD0">
              <w:rPr>
                <w:szCs w:val="18"/>
                <w:lang w:val="en-US" w:eastAsia="zh-CN"/>
              </w:rPr>
              <w:t>This IE shall be present if the CP function requests the UP function to allocate a UE IP address/prefix.</w:t>
            </w:r>
          </w:p>
          <w:p w14:paraId="22281997" w14:textId="77777777" w:rsidR="00EE5860" w:rsidRPr="00441CD0" w:rsidRDefault="00EE5860" w:rsidP="00BB0E1F">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w:t>
            </w:r>
            <w:r>
              <w:rPr>
                <w:lang w:eastAsia="zh-CN"/>
              </w:rPr>
              <w:t> </w:t>
            </w:r>
            <w:r w:rsidRPr="00441CD0">
              <w:rPr>
                <w:lang w:eastAsia="zh-CN"/>
              </w:rPr>
              <w:t>1</w:t>
            </w:r>
            <w:r w:rsidRPr="00441CD0">
              <w:rPr>
                <w:lang w:val="de-DE" w:eastAsia="zh-CN"/>
              </w:rPr>
              <w:t>, NOTE</w:t>
            </w:r>
            <w:r>
              <w:rPr>
                <w:lang w:val="de-DE" w:eastAsia="zh-CN"/>
              </w:rPr>
              <w:t> </w:t>
            </w:r>
            <w:r w:rsidRPr="00441CD0">
              <w:rPr>
                <w:lang w:val="de-DE" w:eastAsia="zh-CN"/>
              </w:rPr>
              <w:t>2</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6A867A"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CB5E13E"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8EE927"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937102" w14:textId="77777777" w:rsidR="00EE5860" w:rsidRPr="00441CD0" w:rsidRDefault="00EE5860" w:rsidP="00BB0E1F">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3C632CAC" w14:textId="77777777" w:rsidR="00EE5860" w:rsidRPr="00441CD0" w:rsidRDefault="00EE5860" w:rsidP="00BB0E1F">
            <w:pPr>
              <w:pStyle w:val="TAC"/>
              <w:rPr>
                <w:lang w:val="x-none"/>
              </w:rPr>
            </w:pPr>
            <w:r w:rsidRPr="00441CD0">
              <w:t>Network Instance</w:t>
            </w:r>
          </w:p>
        </w:tc>
      </w:tr>
      <w:tr w:rsidR="00EE5860" w:rsidRPr="00441CD0" w14:paraId="2B3E987D"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9AB08C8"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14:paraId="217CB2C8" w14:textId="77777777" w:rsidR="00EE5860" w:rsidRPr="00441CD0" w:rsidRDefault="00EE5860" w:rsidP="00BB0E1F">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47E35921" w14:textId="77777777" w:rsidR="00EE5860" w:rsidRPr="00441CD0" w:rsidRDefault="00EE5860" w:rsidP="00BB0E1F">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 on N3/N9 interfaces.</w:t>
            </w:r>
          </w:p>
          <w:p w14:paraId="77DF22D9" w14:textId="77777777" w:rsidR="00EE5860" w:rsidRPr="00441CD0" w:rsidRDefault="00EE5860" w:rsidP="00BB0E1F">
            <w:pPr>
              <w:pStyle w:val="TAL"/>
              <w:rPr>
                <w:szCs w:val="18"/>
                <w:lang w:val="en-US" w:eastAsia="zh-CN"/>
              </w:rPr>
            </w:pPr>
            <w:r w:rsidRPr="00441CD0">
              <w:rPr>
                <w:szCs w:val="18"/>
                <w:lang w:val="en-US" w:eastAsia="zh-CN"/>
              </w:rPr>
              <w:t>See Table</w:t>
            </w:r>
            <w:r>
              <w:rPr>
                <w:szCs w:val="18"/>
                <w:lang w:val="en-US" w:eastAsia="zh-CN"/>
              </w:rPr>
              <w:t> </w:t>
            </w:r>
            <w:r w:rsidRPr="00441CD0">
              <w:rPr>
                <w:szCs w:val="18"/>
                <w:lang w:val="en-US" w:eastAsia="zh-CN"/>
              </w:rPr>
              <w:t>7.5.2.2-5.</w:t>
            </w:r>
          </w:p>
        </w:tc>
        <w:tc>
          <w:tcPr>
            <w:tcW w:w="370" w:type="dxa"/>
            <w:gridSpan w:val="2"/>
            <w:tcBorders>
              <w:top w:val="single" w:sz="4" w:space="0" w:color="auto"/>
              <w:left w:val="single" w:sz="4" w:space="0" w:color="auto"/>
              <w:bottom w:val="single" w:sz="4" w:space="0" w:color="auto"/>
              <w:right w:val="single" w:sz="4" w:space="0" w:color="auto"/>
            </w:tcBorders>
          </w:tcPr>
          <w:p w14:paraId="4648D33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72DB027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56F9D516"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97088A1" w14:textId="77777777" w:rsidR="00EE5860" w:rsidRPr="00441CD0" w:rsidRDefault="00EE5860" w:rsidP="00BB0E1F">
            <w:pPr>
              <w:pStyle w:val="TAC"/>
              <w:rPr>
                <w:lang w:val="de-DE"/>
              </w:rPr>
            </w:pPr>
            <w:r w:rsidRPr="00441CD0">
              <w:rPr>
                <w:rFonts w:hint="eastAsia"/>
                <w:lang w:val="de-DE" w:eastAsia="zh-CN"/>
              </w:rPr>
              <w:t>X</w:t>
            </w:r>
          </w:p>
        </w:tc>
        <w:tc>
          <w:tcPr>
            <w:tcW w:w="1405" w:type="dxa"/>
            <w:gridSpan w:val="3"/>
            <w:tcBorders>
              <w:top w:val="single" w:sz="4" w:space="0" w:color="auto"/>
              <w:left w:val="single" w:sz="4" w:space="0" w:color="auto"/>
              <w:bottom w:val="single" w:sz="4" w:space="0" w:color="auto"/>
              <w:right w:val="single" w:sz="4" w:space="0" w:color="auto"/>
            </w:tcBorders>
            <w:vAlign w:val="center"/>
          </w:tcPr>
          <w:p w14:paraId="7D3667F2"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0C15EB3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B6CCAB4" w14:textId="77777777" w:rsidR="00EE5860" w:rsidRPr="00441CD0" w:rsidRDefault="00EE5860" w:rsidP="00BB0E1F">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37A92652"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4580641" w14:textId="77777777" w:rsidR="009272B4" w:rsidRDefault="009272B4" w:rsidP="009272B4">
            <w:pPr>
              <w:pStyle w:val="TAL"/>
              <w:rPr>
                <w:rFonts w:cs="Arial"/>
                <w:szCs w:val="18"/>
                <w:lang w:eastAsia="zh-CN"/>
              </w:rPr>
            </w:pPr>
            <w:r>
              <w:rPr>
                <w:rFonts w:cs="Arial"/>
                <w:szCs w:val="18"/>
                <w:lang w:val="en-US" w:eastAsia="zh-CN"/>
              </w:rPr>
              <w:t>If</w:t>
            </w:r>
            <w:r>
              <w:rPr>
                <w:rFonts w:cs="Arial"/>
                <w:szCs w:val="18"/>
                <w:lang w:eastAsia="zh-CN"/>
              </w:rPr>
              <w:t xml:space="preserve"> present, </w:t>
            </w:r>
            <w:r>
              <w:rPr>
                <w:rFonts w:cs="Arial"/>
                <w:szCs w:val="18"/>
                <w:lang w:val="en-US" w:eastAsia="zh-CN"/>
              </w:rPr>
              <w:t xml:space="preserve">this IE </w:t>
            </w:r>
            <w:r>
              <w:rPr>
                <w:rFonts w:cs="Arial"/>
                <w:szCs w:val="18"/>
                <w:lang w:eastAsia="zh-CN"/>
              </w:rPr>
              <w:t xml:space="preserve">shall identify the </w:t>
            </w:r>
            <w:r>
              <w:rPr>
                <w:rFonts w:cs="Arial"/>
                <w:szCs w:val="18"/>
                <w:lang w:eastAsia="zh-CN"/>
              </w:rPr>
              <w:t xml:space="preserve">UE IP address as the </w:t>
            </w:r>
            <w:r>
              <w:rPr>
                <w:rFonts w:cs="Arial"/>
                <w:szCs w:val="18"/>
                <w:lang w:eastAsia="zh-CN"/>
              </w:rPr>
              <w:t>source or destination IP address to match for the incoming packet. (NOTE 3).</w:t>
            </w:r>
          </w:p>
          <w:p w14:paraId="7FF4D050" w14:textId="77777777" w:rsidR="009272B4" w:rsidRDefault="009272B4" w:rsidP="009272B4">
            <w:pPr>
              <w:pStyle w:val="TAL"/>
              <w:rPr>
                <w:rFonts w:cs="Arial"/>
                <w:szCs w:val="18"/>
                <w:lang w:eastAsia="zh-CN"/>
              </w:rPr>
            </w:pPr>
          </w:p>
          <w:p w14:paraId="6DE8920F" w14:textId="77777777" w:rsidR="009272B4" w:rsidRDefault="009272B4" w:rsidP="009272B4">
            <w:pPr>
              <w:pStyle w:val="TAL"/>
              <w:rPr>
                <w:szCs w:val="18"/>
                <w:lang w:val="en-US" w:eastAsia="zh-CN"/>
              </w:rPr>
            </w:pPr>
            <w:r>
              <w:rPr>
                <w:szCs w:val="18"/>
                <w:lang w:val="en-US" w:eastAsia="zh-CN"/>
              </w:rPr>
              <w:t xml:space="preserve">The CP function shall set the CHOOSE IPV4 (CHV4) and/or CHOOSE IPV6 (CHV6) bits to 1 if the UP function supports the allocation of UE IP address/ prefix and the CP function requests the UP function to assign a UE IP address/prefix to the </w:t>
            </w:r>
            <w:r>
              <w:rPr>
                <w:lang w:val="en-US"/>
              </w:rPr>
              <w:t>Traffic Endpoint</w:t>
            </w:r>
            <w:r>
              <w:rPr>
                <w:szCs w:val="18"/>
                <w:lang w:val="en-US" w:eastAsia="zh-CN"/>
              </w:rPr>
              <w:t>.</w:t>
            </w:r>
          </w:p>
          <w:p w14:paraId="0E38332D" w14:textId="77777777" w:rsidR="009272B4" w:rsidRDefault="009272B4" w:rsidP="009272B4">
            <w:pPr>
              <w:pStyle w:val="TAL"/>
              <w:rPr>
                <w:szCs w:val="18"/>
                <w:lang w:val="en-US" w:eastAsia="zh-CN"/>
              </w:rPr>
            </w:pPr>
          </w:p>
          <w:p w14:paraId="1D100437" w14:textId="641CCC31" w:rsidR="009272B4" w:rsidRDefault="009272B4" w:rsidP="009272B4">
            <w:pPr>
              <w:pStyle w:val="TAL"/>
              <w:rPr>
                <w:szCs w:val="18"/>
                <w:lang w:val="en-US" w:eastAsia="zh-CN"/>
              </w:rPr>
            </w:pPr>
            <w:r>
              <w:rPr>
                <w:szCs w:val="18"/>
                <w:lang w:val="en-US" w:eastAsia="zh-CN"/>
              </w:rPr>
              <w:t xml:space="preserve">This IE may also present to identify </w:t>
            </w:r>
            <w:r>
              <w:rPr>
                <w:rFonts w:cs="Arial"/>
                <w:szCs w:val="18"/>
                <w:lang w:eastAsia="zh-CN"/>
              </w:rPr>
              <w:t xml:space="preserve">the IP address of the CP function as the destination IP address to match for the incoming packet, e.g. </w:t>
            </w:r>
            <w:r>
              <w:t>Radius, Diameter or DHCP signalling packet.</w:t>
            </w:r>
            <w:r>
              <w:rPr>
                <w:rFonts w:cs="Arial"/>
                <w:szCs w:val="18"/>
                <w:lang w:eastAsia="zh-CN"/>
              </w:rPr>
              <w:t xml:space="preserve"> (NOTE </w:t>
            </w:r>
            <w:r>
              <w:rPr>
                <w:rFonts w:cs="Arial"/>
                <w:szCs w:val="18"/>
                <w:lang w:eastAsia="zh-CN"/>
              </w:rPr>
              <w:t>6</w:t>
            </w:r>
            <w:r>
              <w:rPr>
                <w:rFonts w:cs="Arial"/>
                <w:szCs w:val="18"/>
                <w:lang w:eastAsia="zh-CN"/>
              </w:rPr>
              <w:t>).</w:t>
            </w:r>
          </w:p>
          <w:p w14:paraId="0A7E74AC" w14:textId="77777777" w:rsidR="009272B4" w:rsidRDefault="009272B4" w:rsidP="009272B4">
            <w:pPr>
              <w:pStyle w:val="TAL"/>
              <w:rPr>
                <w:szCs w:val="18"/>
                <w:lang w:val="en-US" w:eastAsia="zh-CN"/>
              </w:rPr>
            </w:pPr>
          </w:p>
          <w:p w14:paraId="66426206" w14:textId="1C87BEC7" w:rsidR="00EE5860" w:rsidRPr="00441CD0" w:rsidRDefault="009272B4" w:rsidP="009272B4">
            <w:pPr>
              <w:pStyle w:val="TAL"/>
              <w:rPr>
                <w:lang w:eastAsia="zh-CN"/>
              </w:rPr>
            </w:pPr>
            <w:r>
              <w:rPr>
                <w:color w:val="000000"/>
              </w:rPr>
              <w:t xml:space="preserve">In the 5GC, several IEs with the same IE type may be present to represent multiple UE IP addresses, if the UPF indicated support of the IP6PL feature (see </w:t>
            </w:r>
            <w:r w:rsidR="00075654">
              <w:rPr>
                <w:color w:val="000000"/>
              </w:rPr>
              <w:t>clause 5</w:t>
            </w:r>
            <w:r>
              <w:rPr>
                <w:color w:val="000000"/>
              </w:rPr>
              <w:t>.21).</w:t>
            </w:r>
          </w:p>
        </w:tc>
        <w:tc>
          <w:tcPr>
            <w:tcW w:w="370" w:type="dxa"/>
            <w:gridSpan w:val="2"/>
            <w:tcBorders>
              <w:top w:val="single" w:sz="4" w:space="0" w:color="auto"/>
              <w:left w:val="single" w:sz="4" w:space="0" w:color="auto"/>
              <w:bottom w:val="single" w:sz="4" w:space="0" w:color="auto"/>
              <w:right w:val="single" w:sz="4" w:space="0" w:color="auto"/>
            </w:tcBorders>
            <w:hideMark/>
          </w:tcPr>
          <w:p w14:paraId="1BB76CA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6D1034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77EA9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6EE830"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33CE4ABC" w14:textId="77777777" w:rsidR="00EE5860" w:rsidRPr="00441CD0" w:rsidRDefault="00EE5860" w:rsidP="00BB0E1F">
            <w:pPr>
              <w:pStyle w:val="TAC"/>
            </w:pPr>
            <w:r w:rsidRPr="00441CD0">
              <w:t>UE IP address</w:t>
            </w:r>
          </w:p>
        </w:tc>
      </w:tr>
      <w:tr w:rsidR="00EE5860" w:rsidRPr="00441CD0" w14:paraId="339A3542"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FED3316" w14:textId="77777777" w:rsidR="00EE5860" w:rsidRPr="00441CD0" w:rsidRDefault="00EE5860" w:rsidP="00BB0E1F">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9CD9CE0"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007F499" w14:textId="7C4B0B49" w:rsidR="00EE5860" w:rsidRPr="00441CD0" w:rsidRDefault="00EE5860" w:rsidP="00BB0E1F">
            <w:pPr>
              <w:pStyle w:val="TAL"/>
              <w:rPr>
                <w:lang w:eastAsia="zh-CN"/>
              </w:rPr>
            </w:pPr>
            <w:r w:rsidRPr="00441CD0">
              <w:rPr>
                <w:rFonts w:cs="Arial"/>
                <w:szCs w:val="18"/>
                <w:lang w:val="en-US" w:eastAsia="zh-CN"/>
              </w:rPr>
              <w:t xml:space="preserve">This IE may be present to identify </w:t>
            </w:r>
            <w:r w:rsidRPr="00441CD0">
              <w:t xml:space="preserve">all the (DL) Ethernet packets matching an Ethernet PDU session (see </w:t>
            </w:r>
            <w:r w:rsidR="00415C19" w:rsidRPr="00441CD0">
              <w:t>clause</w:t>
            </w:r>
            <w:r w:rsidR="00415C19">
              <w:t> </w:t>
            </w:r>
            <w:r w:rsidR="00415C19" w:rsidRPr="00441CD0">
              <w:t>5</w:t>
            </w:r>
            <w:r w:rsidRPr="00441CD0">
              <w:t>.13.1).</w:t>
            </w:r>
          </w:p>
        </w:tc>
        <w:tc>
          <w:tcPr>
            <w:tcW w:w="370" w:type="dxa"/>
            <w:gridSpan w:val="2"/>
            <w:tcBorders>
              <w:top w:val="single" w:sz="4" w:space="0" w:color="auto"/>
              <w:left w:val="single" w:sz="4" w:space="0" w:color="auto"/>
              <w:bottom w:val="single" w:sz="4" w:space="0" w:color="auto"/>
              <w:right w:val="single" w:sz="4" w:space="0" w:color="auto"/>
            </w:tcBorders>
            <w:hideMark/>
          </w:tcPr>
          <w:p w14:paraId="3C3F666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748489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B14E9F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C61B720"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5BBB1825" w14:textId="77777777" w:rsidR="00EE5860" w:rsidRPr="00441CD0" w:rsidRDefault="00EE5860" w:rsidP="00BB0E1F">
            <w:pPr>
              <w:pStyle w:val="TAC"/>
            </w:pPr>
            <w:r w:rsidRPr="00441CD0">
              <w:t>Ethernet PDU Session Information</w:t>
            </w:r>
          </w:p>
        </w:tc>
      </w:tr>
      <w:tr w:rsidR="00EE5860" w:rsidRPr="00441CD0" w14:paraId="2EE0378A"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DF9FB72" w14:textId="77777777" w:rsidR="00EE5860" w:rsidRPr="00441CD0" w:rsidRDefault="00EE5860" w:rsidP="00BB0E1F">
            <w:pPr>
              <w:pStyle w:val="TAL"/>
              <w:rPr>
                <w:lang w:val="de-DE"/>
              </w:rPr>
            </w:pPr>
            <w:r w:rsidRPr="00441CD0">
              <w:rPr>
                <w:lang w:val="de-DE"/>
              </w:rP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3A300F6B" w14:textId="77777777" w:rsidR="00EE5860" w:rsidRPr="00441CD0" w:rsidRDefault="00EE5860" w:rsidP="00BB0E1F">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60CC4EE4"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may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If present, this IE shall describe a framed route.</w:t>
            </w:r>
          </w:p>
          <w:p w14:paraId="18FB648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Several IEs with the same IE type may be present to provision a list of framed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7F4D92B8"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E0295B4"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435F3C8" w14:textId="77777777" w:rsidR="00EE5860" w:rsidRPr="00441CD0" w:rsidRDefault="00EE5860" w:rsidP="00BB0E1F">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14:paraId="44D60DE2" w14:textId="77777777" w:rsidR="00EE5860" w:rsidRPr="00441CD0" w:rsidRDefault="00EE5860" w:rsidP="00BB0E1F">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62DF62DA" w14:textId="77777777" w:rsidR="00EE5860" w:rsidRPr="00441CD0" w:rsidRDefault="00EE5860" w:rsidP="00BB0E1F">
            <w:pPr>
              <w:pStyle w:val="TAC"/>
              <w:rPr>
                <w:lang w:val="de-DE"/>
              </w:rPr>
            </w:pPr>
            <w:r w:rsidRPr="00441CD0">
              <w:rPr>
                <w:lang w:val="de-DE"/>
              </w:rPr>
              <w:t>Framed-Route</w:t>
            </w:r>
          </w:p>
        </w:tc>
      </w:tr>
      <w:tr w:rsidR="00EE5860" w:rsidRPr="00441CD0" w14:paraId="0EE00388"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ABF63A6" w14:textId="77777777" w:rsidR="00EE5860" w:rsidRPr="00441CD0" w:rsidRDefault="00EE5860" w:rsidP="00BB0E1F">
            <w:pPr>
              <w:pStyle w:val="TAL"/>
              <w:rPr>
                <w:lang w:val="de-DE"/>
              </w:rPr>
            </w:pPr>
            <w:r w:rsidRPr="00441CD0">
              <w:rPr>
                <w:lang w:val="de-DE"/>
              </w:rP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4B5ED230" w14:textId="77777777" w:rsidR="00EE5860" w:rsidRPr="00441CD0" w:rsidRDefault="00EE5860" w:rsidP="00BB0E1F">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0FB25115"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may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5</w:t>
            </w:r>
            <w:r>
              <w:rPr>
                <w:rFonts w:ascii="Arial" w:hAnsi="Arial" w:cs="Arial"/>
                <w:sz w:val="18"/>
                <w:szCs w:val="18"/>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DD5DB5"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560C2BE"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1BD2A1" w14:textId="77777777" w:rsidR="00EE5860" w:rsidRPr="00441CD0" w:rsidRDefault="00EE5860" w:rsidP="00BB0E1F">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14:paraId="326C6200" w14:textId="77777777" w:rsidR="00EE5860" w:rsidRPr="00441CD0" w:rsidRDefault="00EE5860" w:rsidP="00BB0E1F">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02F868FA" w14:textId="77777777" w:rsidR="00EE5860" w:rsidRPr="00441CD0" w:rsidRDefault="00EE5860" w:rsidP="00BB0E1F">
            <w:pPr>
              <w:pStyle w:val="TAC"/>
              <w:rPr>
                <w:lang w:val="de-DE"/>
              </w:rPr>
            </w:pPr>
            <w:r w:rsidRPr="00441CD0">
              <w:rPr>
                <w:lang w:val="de-DE"/>
              </w:rPr>
              <w:t>Framed-Routing</w:t>
            </w:r>
          </w:p>
        </w:tc>
      </w:tr>
      <w:tr w:rsidR="00EE5860" w:rsidRPr="00441CD0" w14:paraId="2A255B5B"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2F4418A" w14:textId="77777777" w:rsidR="00EE5860" w:rsidRPr="00441CD0" w:rsidRDefault="00EE5860" w:rsidP="00BB0E1F">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2F832067" w14:textId="77777777" w:rsidR="00EE5860" w:rsidRPr="00441CD0" w:rsidRDefault="00EE5860" w:rsidP="00BB0E1F">
            <w:pPr>
              <w:pStyle w:val="TAL"/>
              <w:jc w:val="center"/>
              <w:rPr>
                <w:szCs w:val="18"/>
                <w:lang w:val="x-none"/>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547EDE04"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IPv6 route.</w:t>
            </w:r>
          </w:p>
          <w:p w14:paraId="22182E0D"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IPv6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14AB6019"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D925B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CC1A3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172B24" w14:textId="77777777" w:rsidR="00EE5860" w:rsidRPr="00441CD0" w:rsidRDefault="00EE5860" w:rsidP="00BB0E1F">
            <w:pPr>
              <w:pStyle w:val="TAC"/>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32DED886" w14:textId="77777777" w:rsidR="00EE5860" w:rsidRPr="00441CD0" w:rsidRDefault="00EE5860" w:rsidP="00BB0E1F">
            <w:pPr>
              <w:pStyle w:val="TAC"/>
            </w:pPr>
            <w:r w:rsidRPr="00441CD0">
              <w:t>Framed-IPv6-Route</w:t>
            </w:r>
          </w:p>
        </w:tc>
      </w:tr>
      <w:tr w:rsidR="00EE5860" w:rsidRPr="00441CD0" w14:paraId="36BBBF15"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62E8141" w14:textId="77777777" w:rsidR="00EE5860" w:rsidRPr="00441CD0" w:rsidRDefault="00EE5860" w:rsidP="00BB0E1F">
            <w:pPr>
              <w:pStyle w:val="TAL"/>
            </w:pPr>
            <w:r w:rsidRPr="00441CD0">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71219A97"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tcPr>
          <w:p w14:paraId="313475FD" w14:textId="688EC9E0" w:rsidR="00EE5860" w:rsidRPr="00441CD0" w:rsidRDefault="00EE5860" w:rsidP="00BB0E1F">
            <w:pPr>
              <w:pStyle w:val="TAL"/>
              <w:rPr>
                <w:lang w:eastAsia="zh-CN"/>
              </w:rPr>
            </w:pPr>
            <w:r w:rsidRPr="00441CD0">
              <w:rPr>
                <w:rFonts w:cs="Arial"/>
                <w:szCs w:val="18"/>
                <w:lang w:val="en-US" w:eastAsia="zh-CN"/>
              </w:rPr>
              <w:t xml:space="preserve">This IE may be present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449F2A60" w14:textId="77777777" w:rsidR="00EE5860" w:rsidRPr="00441CD0" w:rsidRDefault="00EE5860" w:rsidP="00BB0E1F">
            <w:pPr>
              <w:pStyle w:val="TAL"/>
              <w:rPr>
                <w:rFonts w:cs="Arial"/>
                <w:szCs w:val="18"/>
                <w:lang w:val="en-US" w:eastAsia="zh-CN"/>
              </w:rPr>
            </w:pPr>
          </w:p>
          <w:p w14:paraId="292978F2"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 received from the traffic endpoint.</w:t>
            </w:r>
          </w:p>
          <w:p w14:paraId="3711AE1C" w14:textId="77777777" w:rsidR="00EE5860" w:rsidRPr="00441CD0" w:rsidRDefault="00EE5860" w:rsidP="00BB0E1F">
            <w:pPr>
              <w:pStyle w:val="TAL"/>
              <w:rPr>
                <w:rFonts w:cs="Arial"/>
                <w:szCs w:val="18"/>
                <w:lang w:eastAsia="zh-CN"/>
              </w:rPr>
            </w:pPr>
          </w:p>
          <w:p w14:paraId="3C514BFA"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gridSpan w:val="2"/>
            <w:tcBorders>
              <w:top w:val="single" w:sz="4" w:space="0" w:color="auto"/>
              <w:left w:val="single" w:sz="4" w:space="0" w:color="auto"/>
              <w:bottom w:val="single" w:sz="4" w:space="0" w:color="auto"/>
              <w:right w:val="single" w:sz="4" w:space="0" w:color="auto"/>
            </w:tcBorders>
            <w:hideMark/>
          </w:tcPr>
          <w:p w14:paraId="15DC8D90"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2F9BB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7488A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BAA4C3A" w14:textId="77777777" w:rsidR="00EE5860" w:rsidRPr="00441CD0" w:rsidRDefault="00EE5860" w:rsidP="00BB0E1F">
            <w:pPr>
              <w:pStyle w:val="TAC"/>
              <w:rPr>
                <w:lang w:val="de-DE"/>
              </w:rPr>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1F3B0857" w14:textId="77777777" w:rsidR="00EE5860" w:rsidRPr="00441CD0" w:rsidRDefault="00EE5860" w:rsidP="00BB0E1F">
            <w:pPr>
              <w:pStyle w:val="TAC"/>
              <w:rPr>
                <w:lang w:val="x-none"/>
              </w:rPr>
            </w:pPr>
            <w:r w:rsidRPr="00441CD0">
              <w:t>QFI</w:t>
            </w:r>
          </w:p>
        </w:tc>
      </w:tr>
      <w:tr w:rsidR="00EE5860" w:rsidRPr="00441CD0" w14:paraId="5C706862"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5B9E5B6C" w14:textId="77777777" w:rsidR="00EE5860" w:rsidRPr="00441CD0" w:rsidRDefault="00EE5860" w:rsidP="00BB0E1F">
            <w:pPr>
              <w:pStyle w:val="TAL"/>
            </w:pPr>
            <w:r w:rsidRPr="00441CD0">
              <w:rPr>
                <w:lang w:eastAsia="zh-CN"/>
              </w:rPr>
              <w:lastRenderedPageBreak/>
              <w:t>Source Interface Type</w:t>
            </w:r>
          </w:p>
        </w:tc>
        <w:tc>
          <w:tcPr>
            <w:tcW w:w="336" w:type="dxa"/>
            <w:gridSpan w:val="2"/>
            <w:tcBorders>
              <w:top w:val="single" w:sz="4" w:space="0" w:color="auto"/>
              <w:left w:val="single" w:sz="4" w:space="0" w:color="auto"/>
              <w:bottom w:val="single" w:sz="4" w:space="0" w:color="auto"/>
              <w:right w:val="single" w:sz="4" w:space="0" w:color="auto"/>
            </w:tcBorders>
          </w:tcPr>
          <w:p w14:paraId="6526336C"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058F9360" w14:textId="77777777" w:rsidR="00EE5860" w:rsidRDefault="00EE5860" w:rsidP="00BB0E1F">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p w14:paraId="701574E2" w14:textId="77777777" w:rsidR="00EE5860" w:rsidRPr="00441CD0" w:rsidRDefault="00EE5860" w:rsidP="00BB0E1F">
            <w:pPr>
              <w:pStyle w:val="TAL"/>
              <w:rPr>
                <w:rFonts w:cs="Arial"/>
                <w:szCs w:val="18"/>
                <w:lang w:val="en-US" w:eastAsia="zh-CN"/>
              </w:rPr>
            </w:pPr>
            <w:r>
              <w:rPr>
                <w:szCs w:val="18"/>
                <w:lang w:val="en-US" w:eastAsia="zh-CN"/>
              </w:rPr>
              <w:t>(NOTE 4)</w:t>
            </w:r>
          </w:p>
        </w:tc>
        <w:tc>
          <w:tcPr>
            <w:tcW w:w="370" w:type="dxa"/>
            <w:gridSpan w:val="2"/>
            <w:tcBorders>
              <w:top w:val="single" w:sz="4" w:space="0" w:color="auto"/>
              <w:left w:val="single" w:sz="4" w:space="0" w:color="auto"/>
              <w:bottom w:val="single" w:sz="4" w:space="0" w:color="auto"/>
              <w:right w:val="single" w:sz="4" w:space="0" w:color="auto"/>
            </w:tcBorders>
          </w:tcPr>
          <w:p w14:paraId="0231E5FC" w14:textId="77777777" w:rsidR="00EE5860" w:rsidRPr="00441CD0" w:rsidRDefault="00EE5860" w:rsidP="00BB0E1F">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14:paraId="4F50ACF8" w14:textId="77777777" w:rsidR="00EE5860" w:rsidRPr="00441CD0" w:rsidRDefault="00EE5860" w:rsidP="00BB0E1F">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14:paraId="65087751" w14:textId="77777777" w:rsidR="00EE5860" w:rsidRPr="00441CD0" w:rsidRDefault="00EE5860" w:rsidP="00BB0E1F">
            <w:pPr>
              <w:pStyle w:val="TAC"/>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10D64B60" w14:textId="77777777" w:rsidR="00EE5860" w:rsidRPr="00441CD0" w:rsidRDefault="00EE5860" w:rsidP="00BB0E1F">
            <w:pPr>
              <w:pStyle w:val="TAC"/>
              <w:rPr>
                <w:lang w:val="de-DE"/>
              </w:rPr>
            </w:pPr>
            <w:r w:rsidRPr="00441CD0">
              <w:rPr>
                <w:lang w:val="de-DE" w:eastAsia="zh-CN"/>
              </w:rPr>
              <w:t>X</w:t>
            </w:r>
          </w:p>
        </w:tc>
        <w:tc>
          <w:tcPr>
            <w:tcW w:w="1404" w:type="dxa"/>
            <w:gridSpan w:val="3"/>
            <w:tcBorders>
              <w:top w:val="single" w:sz="4" w:space="0" w:color="auto"/>
              <w:left w:val="single" w:sz="4" w:space="0" w:color="auto"/>
              <w:bottom w:val="single" w:sz="4" w:space="0" w:color="auto"/>
              <w:right w:val="single" w:sz="4" w:space="0" w:color="auto"/>
            </w:tcBorders>
            <w:vAlign w:val="center"/>
          </w:tcPr>
          <w:p w14:paraId="08165967" w14:textId="77777777" w:rsidR="00EE5860" w:rsidRPr="00441CD0" w:rsidRDefault="00EE5860" w:rsidP="00BB0E1F">
            <w:pPr>
              <w:pStyle w:val="TAC"/>
            </w:pPr>
            <w:r w:rsidRPr="00441CD0">
              <w:rPr>
                <w:lang w:eastAsia="zh-CN"/>
              </w:rPr>
              <w:t>3GPP Interface Type</w:t>
            </w:r>
          </w:p>
        </w:tc>
      </w:tr>
      <w:tr w:rsidR="00EE5860" w:rsidRPr="00441CD0" w14:paraId="66286A23" w14:textId="77777777" w:rsidTr="00BB0E1F">
        <w:trPr>
          <w:gridBefore w:val="1"/>
          <w:gridAfter w:val="1"/>
          <w:wBefore w:w="32" w:type="dxa"/>
          <w:wAfter w:w="30" w:type="dxa"/>
          <w:jc w:val="center"/>
        </w:trPr>
        <w:tc>
          <w:tcPr>
            <w:tcW w:w="9448" w:type="dxa"/>
            <w:gridSpan w:val="17"/>
            <w:tcBorders>
              <w:top w:val="single" w:sz="4" w:space="0" w:color="auto"/>
              <w:left w:val="single" w:sz="4" w:space="0" w:color="auto"/>
              <w:bottom w:val="single" w:sz="4" w:space="0" w:color="auto"/>
              <w:right w:val="single" w:sz="4" w:space="0" w:color="auto"/>
            </w:tcBorders>
          </w:tcPr>
          <w:p w14:paraId="5F6158A2" w14:textId="77777777" w:rsidR="00EE5860" w:rsidRPr="00441CD0" w:rsidRDefault="00EE5860" w:rsidP="00BB0E1F">
            <w:pPr>
              <w:pStyle w:val="TAN"/>
              <w:rPr>
                <w:lang w:val="en-US"/>
              </w:rPr>
            </w:pPr>
            <w:r w:rsidRPr="00441CD0">
              <w:rPr>
                <w:lang w:val="en-US"/>
              </w:rPr>
              <w:t>NOTE 1:</w:t>
            </w:r>
            <w:r w:rsidRPr="00441CD0">
              <w:rPr>
                <w:lang w:val="en-US"/>
              </w:rPr>
              <w:tab/>
              <w:t>The Network Instance parameter is needed e.g. in the following cases:</w:t>
            </w:r>
          </w:p>
          <w:p w14:paraId="3492214F"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6514A119" w14:textId="77777777" w:rsidR="00EE5860" w:rsidRPr="00441CD0" w:rsidRDefault="00EE5860" w:rsidP="00BB0E1F">
            <w:pPr>
              <w:pStyle w:val="TAN"/>
            </w:pPr>
            <w:r w:rsidRPr="00441CD0">
              <w:tab/>
              <w:t>-</w:t>
            </w:r>
            <w:r w:rsidRPr="00441CD0">
              <w:tab/>
              <w:t>SGW UP function is connected to PGWs in different IP domains (S5/S8);</w:t>
            </w:r>
          </w:p>
          <w:p w14:paraId="63752E45" w14:textId="77777777" w:rsidR="00EE5860" w:rsidRPr="00441CD0" w:rsidRDefault="00EE5860" w:rsidP="00BB0E1F">
            <w:pPr>
              <w:pStyle w:val="TAN"/>
            </w:pPr>
            <w:r w:rsidRPr="00441CD0">
              <w:tab/>
              <w:t>-</w:t>
            </w:r>
            <w:r w:rsidRPr="00441CD0">
              <w:tab/>
              <w:t>PGW UP function is connected to SGWs in different IP domains (S5/S8);</w:t>
            </w:r>
          </w:p>
          <w:p w14:paraId="217D0661" w14:textId="77777777" w:rsidR="00EE5860" w:rsidRPr="00441CD0" w:rsidRDefault="00EE5860" w:rsidP="00BB0E1F">
            <w:pPr>
              <w:pStyle w:val="TAN"/>
              <w:rPr>
                <w:lang w:val="en-US"/>
              </w:rPr>
            </w:pPr>
            <w:r w:rsidRPr="00441CD0">
              <w:rPr>
                <w:lang w:val="en-US"/>
              </w:rPr>
              <w:tab/>
              <w:t>-</w:t>
            </w:r>
            <w:r w:rsidRPr="00441CD0">
              <w:rPr>
                <w:lang w:val="en-US"/>
              </w:rPr>
              <w:tab/>
              <w:t>SGW UP function is connected to eNodeBs in different IP domains;</w:t>
            </w:r>
          </w:p>
          <w:p w14:paraId="546A6DA3" w14:textId="77777777" w:rsidR="00EE5860" w:rsidRPr="00441CD0" w:rsidRDefault="00EE5860" w:rsidP="00BB0E1F">
            <w:pPr>
              <w:pStyle w:val="TAN"/>
            </w:pPr>
            <w:r w:rsidRPr="00441CD0">
              <w:tab/>
            </w:r>
            <w:r w:rsidRPr="00441CD0">
              <w:rPr>
                <w:lang w:val="en-US"/>
              </w:rPr>
              <w:t>-</w:t>
            </w:r>
            <w:r w:rsidRPr="00441CD0">
              <w:rPr>
                <w:lang w:val="en-US"/>
              </w:rPr>
              <w:tab/>
            </w:r>
            <w:r w:rsidRPr="00441CD0">
              <w:t>UPF is connected to 5G-ANs in different IP domains;</w:t>
            </w:r>
          </w:p>
          <w:p w14:paraId="11FCDB1D" w14:textId="77777777" w:rsidR="00EE5860" w:rsidRPr="00441CD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Pr="00441CD0">
              <w:rPr>
                <w:lang w:val="en-US"/>
              </w:rPr>
              <w:t>.</w:t>
            </w:r>
          </w:p>
          <w:p w14:paraId="2C6E934B" w14:textId="77777777" w:rsidR="00EE5860" w:rsidRPr="00441CD0" w:rsidRDefault="00EE5860" w:rsidP="00BB0E1F">
            <w:pPr>
              <w:pStyle w:val="TAN"/>
              <w:rPr>
                <w:lang w:val="en-US"/>
              </w:rPr>
            </w:pPr>
            <w:r w:rsidRPr="00441CD0">
              <w:rPr>
                <w:lang w:val="en-US"/>
              </w:rPr>
              <w:t>NOTE 2:</w:t>
            </w:r>
            <w:r w:rsidRPr="00441CD0">
              <w:rPr>
                <w:lang w:val="en-US"/>
              </w:rPr>
              <w:tab/>
              <w:t xml:space="preserve">When a Local F-TEID is provisioned in the </w:t>
            </w:r>
            <w:r w:rsidRPr="00441CD0">
              <w:rPr>
                <w:szCs w:val="18"/>
              </w:rPr>
              <w:t>Traffic Endpoint</w:t>
            </w:r>
            <w:r w:rsidRPr="00441CD0">
              <w:rPr>
                <w:lang w:val="en-US"/>
              </w:rPr>
              <w:t>, the Network Instance shall relate to the IP address of the F-TEID. Otherwise, the Network Instance shall relate to the UE IP address.</w:t>
            </w:r>
          </w:p>
          <w:p w14:paraId="29158115" w14:textId="77777777" w:rsidR="00EE5860" w:rsidRDefault="00EE5860" w:rsidP="00BB0E1F">
            <w:pPr>
              <w:pStyle w:val="TAN"/>
            </w:pPr>
            <w:r w:rsidRPr="00441CD0">
              <w:t>NOTE 3:</w:t>
            </w:r>
            <w:r w:rsidRPr="00441CD0">
              <w:tab/>
              <w:t>If both the UE IP Address and the Framed-Route (or Framed-IPv6-Route) are present, the packets which are considered being matching the PDR shall match at least one of them.</w:t>
            </w:r>
          </w:p>
          <w:p w14:paraId="3905DE7E" w14:textId="77777777" w:rsidR="00EE5860" w:rsidRDefault="00EE5860" w:rsidP="00BB0E1F">
            <w:pPr>
              <w:pStyle w:val="TAN"/>
            </w:pPr>
            <w:r>
              <w:t>NOTE 4:</w:t>
            </w:r>
            <w:r>
              <w:tab/>
              <w:t>If the Source Interface Type is provisioned at the traffic endpoint, it shall not be provisioned in individual PDRs associated to the traffic endpoint.</w:t>
            </w:r>
          </w:p>
          <w:p w14:paraId="01F6BC47" w14:textId="77777777" w:rsidR="00EE5860" w:rsidRDefault="00EE5860" w:rsidP="00BB0E1F">
            <w:pPr>
              <w:pStyle w:val="TAN"/>
            </w:pPr>
            <w:r>
              <w:t>NOTE 5:</w:t>
            </w:r>
            <w:r>
              <w:tab/>
              <w:t>In this release of specification, the UP function shall announce the IP route(s) for Framed-Route(s) or Framed-IPv6-Route(s) to the PDN regardless of the value of the Framed-Routing.</w:t>
            </w:r>
          </w:p>
          <w:p w14:paraId="313555C6" w14:textId="3C1D692E" w:rsidR="009272B4" w:rsidRPr="00441CD0" w:rsidRDefault="009272B4" w:rsidP="00BB0E1F">
            <w:pPr>
              <w:pStyle w:val="TAN"/>
            </w:pPr>
            <w:r>
              <w:t xml:space="preserve">NOTE </w:t>
            </w:r>
            <w:r>
              <w:t>6</w:t>
            </w:r>
            <w:r>
              <w:rPr>
                <w:lang w:eastAsia="zh-CN"/>
              </w:rPr>
              <w:t>:</w:t>
            </w:r>
            <w:r>
              <w:tab/>
              <w:t xml:space="preserve">The </w:t>
            </w:r>
            <w:r>
              <w:rPr>
                <w:lang w:val="fr-FR" w:eastAsia="zh-CN"/>
              </w:rPr>
              <w:t>CP IP Address</w:t>
            </w:r>
            <w:r>
              <w:t xml:space="preserve"> parameter is needed e.g. perform Router Advertisements</w:t>
            </w:r>
            <w:r>
              <w:rPr>
                <w:lang w:eastAsia="ko-KR"/>
              </w:rPr>
              <w:t xml:space="preserve"> and match the destination IP address of the incoming packet if the </w:t>
            </w:r>
            <w:r>
              <w:t>Radius, Diameter or DHCP signaling</w:t>
            </w:r>
            <w:r>
              <w:rPr>
                <w:lang w:eastAsia="ko-KR"/>
              </w:rPr>
              <w:t xml:space="preserve"> packets between the SMF and the external DN </w:t>
            </w:r>
            <w:r>
              <w:t>is</w:t>
            </w:r>
            <w:r>
              <w:rPr>
                <w:lang w:eastAsia="ko-KR"/>
              </w:rPr>
              <w:t xml:space="preserve"> forwarded by the UPF</w:t>
            </w:r>
            <w:r>
              <w:t>.</w:t>
            </w:r>
          </w:p>
        </w:tc>
      </w:tr>
    </w:tbl>
    <w:p w14:paraId="377CBF6B" w14:textId="77777777" w:rsidR="00EE5860" w:rsidRPr="00441CD0" w:rsidRDefault="00EE5860" w:rsidP="00EE5860"/>
    <w:p w14:paraId="47C84BA1" w14:textId="77777777" w:rsidR="00EE5860" w:rsidRPr="00441CD0" w:rsidRDefault="00EE5860" w:rsidP="00EE5860">
      <w:pPr>
        <w:pStyle w:val="Heading4"/>
        <w:rPr>
          <w:lang w:eastAsia="zh-CN"/>
        </w:rPr>
      </w:pPr>
      <w:bookmarkStart w:id="4081" w:name="_Toc19717291"/>
      <w:bookmarkStart w:id="4082" w:name="_Toc27490781"/>
      <w:bookmarkStart w:id="4083" w:name="_Toc27557074"/>
      <w:bookmarkStart w:id="4084" w:name="_Toc27723991"/>
      <w:bookmarkStart w:id="4085" w:name="_Toc36031063"/>
      <w:bookmarkStart w:id="4086" w:name="_Toc36042983"/>
      <w:bookmarkStart w:id="4087" w:name="_Toc36814308"/>
      <w:bookmarkStart w:id="4088" w:name="_Toc44689162"/>
      <w:bookmarkStart w:id="4089" w:name="_Toc44923916"/>
      <w:bookmarkStart w:id="4090" w:name="_Toc51860886"/>
      <w:bookmarkStart w:id="4091" w:name="_Toc57930657"/>
      <w:bookmarkStart w:id="4092" w:name="_Toc57931287"/>
      <w:bookmarkStart w:id="4093" w:name="_Toc67499679"/>
      <w:r w:rsidRPr="00441CD0">
        <w:t>7.5.2.8</w:t>
      </w:r>
      <w:r w:rsidRPr="00441CD0">
        <w:tab/>
        <w:t>Create MAR</w:t>
      </w:r>
      <w:r w:rsidRPr="00441CD0">
        <w:rPr>
          <w:lang w:val="en-US"/>
        </w:rPr>
        <w:t xml:space="preserve"> IE</w:t>
      </w:r>
      <w:r w:rsidRPr="00441CD0">
        <w:t xml:space="preserve"> within PFCP Session Establishment Request</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6A0A3E92" w14:textId="77777777" w:rsidR="00EE5860" w:rsidRPr="00441CD0" w:rsidRDefault="00EE5860" w:rsidP="00EE5860">
      <w:r w:rsidRPr="00441CD0">
        <w:t xml:space="preserve">The </w:t>
      </w:r>
      <w:r w:rsidRPr="00441CD0">
        <w:rPr>
          <w:lang w:val="en-US"/>
        </w:rPr>
        <w:t xml:space="preserve">Create </w:t>
      </w:r>
      <w:r w:rsidRPr="00441CD0">
        <w:t>MAR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7.5.2.8-1</w:t>
      </w:r>
      <w:r w:rsidRPr="00441CD0">
        <w:rPr>
          <w:lang w:eastAsia="ja-JP"/>
        </w:rPr>
        <w:t>.</w:t>
      </w:r>
    </w:p>
    <w:p w14:paraId="260F5423" w14:textId="77777777" w:rsidR="00EE5860" w:rsidRPr="00441CD0" w:rsidRDefault="00EE5860" w:rsidP="00EE5860">
      <w:pPr>
        <w:pStyle w:val="TH"/>
        <w:rPr>
          <w:lang w:val="en-US"/>
        </w:rPr>
      </w:pPr>
      <w:r w:rsidRPr="00441CD0">
        <w:t>Table 7.5.2.8-1: Create MAR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1FB03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1B882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C43E86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438CC1B" w14:textId="77777777" w:rsidR="00EE5860" w:rsidRPr="00441CD0" w:rsidRDefault="00EE5860" w:rsidP="00BB0E1F">
            <w:pPr>
              <w:pStyle w:val="TAC"/>
            </w:pPr>
            <w:r w:rsidRPr="00441CD0">
              <w:rPr>
                <w:szCs w:val="18"/>
              </w:rPr>
              <w:t>Create M</w:t>
            </w:r>
            <w:r w:rsidRPr="00441CD0">
              <w:t xml:space="preserve">AR </w:t>
            </w:r>
            <w:r w:rsidRPr="00441CD0">
              <w:rPr>
                <w:lang w:val="en-US"/>
              </w:rPr>
              <w:t>IE Type = 165 (decimal)</w:t>
            </w:r>
          </w:p>
        </w:tc>
      </w:tr>
      <w:tr w:rsidR="00EE5860" w:rsidRPr="00441CD0" w14:paraId="057CF3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BA4C2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7077F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BED84F" w14:textId="77777777" w:rsidR="00EE5860" w:rsidRPr="00441CD0" w:rsidRDefault="00EE5860" w:rsidP="00BB0E1F">
            <w:pPr>
              <w:pStyle w:val="TAC"/>
            </w:pPr>
            <w:r w:rsidRPr="00441CD0">
              <w:t>Length = n</w:t>
            </w:r>
          </w:p>
        </w:tc>
      </w:tr>
      <w:tr w:rsidR="00EE5860" w:rsidRPr="00441CD0" w14:paraId="12240FE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9023A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B394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62665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AFC9D60"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82E4544" w14:textId="77777777" w:rsidR="00EE5860" w:rsidRPr="00441CD0" w:rsidRDefault="00EE5860" w:rsidP="00BB0E1F">
            <w:pPr>
              <w:pStyle w:val="TAH"/>
            </w:pPr>
            <w:r w:rsidRPr="00441CD0">
              <w:t>IE Type</w:t>
            </w:r>
          </w:p>
        </w:tc>
      </w:tr>
      <w:tr w:rsidR="00EE5860" w:rsidRPr="00441CD0" w14:paraId="0E3E81DD"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C83E93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6AEF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EC2CDE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26151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A93063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56150E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68A1B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113C2D" w14:textId="77777777" w:rsidR="00EE5860" w:rsidRPr="00441CD0" w:rsidRDefault="00EE5860" w:rsidP="00BB0E1F">
            <w:pPr>
              <w:spacing w:after="0"/>
              <w:rPr>
                <w:rFonts w:ascii="Arial" w:hAnsi="Arial"/>
                <w:b/>
                <w:sz w:val="18"/>
                <w:lang w:val="x-none"/>
              </w:rPr>
            </w:pPr>
          </w:p>
        </w:tc>
      </w:tr>
      <w:tr w:rsidR="00EE5860" w:rsidRPr="00441CD0" w14:paraId="607EF2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08A3F9"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5987532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378D2ABA" w14:textId="77777777" w:rsidR="00EE5860" w:rsidRPr="00441CD0" w:rsidRDefault="00EE5860" w:rsidP="00BB0E1F">
            <w:pPr>
              <w:pStyle w:val="TAL"/>
            </w:pPr>
            <w:r w:rsidRPr="00441CD0">
              <w:t>This IE shall uniquely identify the MAR among all the MARs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3DACE0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224B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C151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4D730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7436B7A" w14:textId="77777777" w:rsidR="00EE5860" w:rsidRPr="00441CD0" w:rsidRDefault="00EE5860" w:rsidP="00BB0E1F">
            <w:pPr>
              <w:pStyle w:val="TAC"/>
            </w:pPr>
            <w:r w:rsidRPr="00441CD0">
              <w:t>MAR ID</w:t>
            </w:r>
          </w:p>
        </w:tc>
      </w:tr>
      <w:tr w:rsidR="00EE5860" w:rsidRPr="00441CD0" w14:paraId="6D75FE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11D6D70" w14:textId="77777777" w:rsidR="00EE5860" w:rsidRPr="00441CD0" w:rsidRDefault="00EE5860" w:rsidP="00BB0E1F">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60FC00EE"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tcPr>
          <w:p w14:paraId="3EBCA0D9" w14:textId="77777777" w:rsidR="00EE5860" w:rsidRPr="00441CD0" w:rsidRDefault="00EE5860" w:rsidP="00BB0E1F">
            <w:pPr>
              <w:pStyle w:val="TAL"/>
              <w:rPr>
                <w:lang w:eastAsia="ko-KR"/>
              </w:rPr>
            </w:pPr>
            <w:r w:rsidRPr="00441CD0">
              <w:rPr>
                <w:lang w:eastAsia="ko-KR"/>
              </w:rPr>
              <w:t>This IE shall be present to indicate the applicable traffic steering functionality.</w:t>
            </w:r>
          </w:p>
          <w:p w14:paraId="657389D5"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C7BAAE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579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F93C3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2B3471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2BB7B4E" w14:textId="77777777" w:rsidR="00EE5860" w:rsidRPr="00441CD0" w:rsidRDefault="00EE5860" w:rsidP="00BB0E1F">
            <w:pPr>
              <w:pStyle w:val="TAC"/>
            </w:pPr>
            <w:r w:rsidRPr="00441CD0">
              <w:rPr>
                <w:lang w:eastAsia="ko-KR"/>
              </w:rPr>
              <w:t>Steering Functionality</w:t>
            </w:r>
          </w:p>
        </w:tc>
      </w:tr>
      <w:tr w:rsidR="00EE5860" w:rsidRPr="00441CD0" w14:paraId="46AAFA4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2A04B0F"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3A6C657A" w14:textId="77777777" w:rsidR="00EE5860" w:rsidRPr="00441CD0" w:rsidRDefault="00EE5860" w:rsidP="00BB0E1F">
            <w:pPr>
              <w:pStyle w:val="TAL"/>
              <w:jc w:val="center"/>
              <w:rPr>
                <w:szCs w:val="18"/>
                <w:lang w:val="de-DE"/>
              </w:rPr>
            </w:pPr>
            <w:r w:rsidRPr="00441CD0">
              <w:rPr>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6B7DC9CA" w14:textId="77777777" w:rsidR="00EE5860" w:rsidRPr="00441CD0" w:rsidRDefault="00EE5860" w:rsidP="00BB0E1F">
            <w:pPr>
              <w:pStyle w:val="TAL"/>
              <w:rPr>
                <w:lang w:val="x-none"/>
              </w:rPr>
            </w:pPr>
            <w:r w:rsidRPr="00441CD0">
              <w:t>This IE shall be present to indicate the steering mode.</w:t>
            </w:r>
          </w:p>
          <w:p w14:paraId="53B34DBB" w14:textId="77777777" w:rsidR="00EE5860" w:rsidRPr="00441CD0" w:rsidRDefault="00EE5860" w:rsidP="00BB0E1F">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14:paraId="20B9E8C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2519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6072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2632D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479FB50" w14:textId="77777777" w:rsidR="00EE5860" w:rsidRPr="00441CD0" w:rsidRDefault="00EE5860" w:rsidP="00BB0E1F">
            <w:pPr>
              <w:pStyle w:val="TAC"/>
            </w:pPr>
            <w:r w:rsidRPr="00441CD0">
              <w:t>Steering Mode</w:t>
            </w:r>
          </w:p>
        </w:tc>
      </w:tr>
      <w:tr w:rsidR="00EE5860" w:rsidRPr="00441CD0" w14:paraId="1C17C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850B4A3"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3B2E9D3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65141B0" w14:textId="77777777" w:rsidR="00EE5860" w:rsidRPr="00441CD0" w:rsidRDefault="00EE5860" w:rsidP="00BB0E1F">
            <w:pPr>
              <w:pStyle w:val="TAL"/>
              <w:rPr>
                <w:szCs w:val="18"/>
                <w:lang w:val="fr-FR"/>
              </w:rPr>
            </w:pPr>
            <w:r w:rsidRPr="00441CD0">
              <w:rPr>
                <w:szCs w:val="18"/>
                <w:lang w:val="fr-FR"/>
              </w:rPr>
              <w:t>This IE shall be present to provision 3GPP access specific forwarding action information if the UE is registered for 3GPP access, except when steering mode is set to "Active-Standby", Non-3GPP access is the active access and 3GPP access is not used as Standby access. In the latter case, this IE may be present.</w:t>
            </w:r>
          </w:p>
          <w:p w14:paraId="7651AB17"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361D8D5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4F3F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CF1F2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EAA9E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85E10F"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5F178C9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68135B"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2BBB7B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28936F9" w14:textId="77777777" w:rsidR="00EE5860" w:rsidRPr="00441CD0" w:rsidRDefault="00EE5860" w:rsidP="00BB0E1F">
            <w:pPr>
              <w:pStyle w:val="TAL"/>
              <w:rPr>
                <w:szCs w:val="18"/>
                <w:lang w:val="fr-FR"/>
              </w:rPr>
            </w:pPr>
            <w:r w:rsidRPr="00441CD0">
              <w:rPr>
                <w:szCs w:val="18"/>
                <w:lang w:val="fr-FR"/>
              </w:rPr>
              <w:t>This IE shall be present to provision non-3GPP access specific forwarding action information if the UE is registered for non-3GPP access, except when steering mode is set to "Active-Standby", 3GPP access is the active access and Non-3GPP access is not used as Standby access. In the latter case, this IE may be present.</w:t>
            </w:r>
          </w:p>
          <w:p w14:paraId="750EBD94"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518BCFC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BAEC64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AF897F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EA85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8FDE3C4" w14:textId="77777777" w:rsidR="00EE5860" w:rsidRPr="00441CD0" w:rsidRDefault="00EE5860" w:rsidP="00BB0E1F">
            <w:pPr>
              <w:pStyle w:val="TAC"/>
              <w:rPr>
                <w:lang w:val="fr-FR"/>
              </w:rPr>
            </w:pPr>
            <w:r w:rsidRPr="00441CD0">
              <w:rPr>
                <w:lang w:val="fr-FR"/>
              </w:rPr>
              <w:t>Non-3GPP Access Forwarding Action Information</w:t>
            </w:r>
          </w:p>
        </w:tc>
      </w:tr>
      <w:tr w:rsidR="00EE5860" w:rsidRPr="00441CD0" w14:paraId="4B813E3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2579C4D7" w14:textId="77777777" w:rsidR="00EE5860" w:rsidRPr="00441CD0" w:rsidRDefault="00EE5860" w:rsidP="00BB0E1F">
            <w:pPr>
              <w:pStyle w:val="TAN"/>
            </w:pPr>
            <w:r w:rsidRPr="00441CD0">
              <w:rPr>
                <w:lang w:val="en-US"/>
              </w:rPr>
              <w:t>NOTE:</w:t>
            </w:r>
            <w:r w:rsidRPr="00441CD0">
              <w:rPr>
                <w:lang w:val="en-US"/>
              </w:rPr>
              <w:tab/>
              <w:t xml:space="preserve">For the </w:t>
            </w:r>
            <w:r w:rsidRPr="00441CD0">
              <w:t>"</w:t>
            </w:r>
            <w:r w:rsidRPr="00441CD0">
              <w:rPr>
                <w:lang w:val="en-US"/>
              </w:rPr>
              <w:t>Active-Standby</w:t>
            </w:r>
            <w:r w:rsidRPr="00441CD0">
              <w:t>" steering mode</w:t>
            </w:r>
            <w:r w:rsidRPr="00441CD0">
              <w:rPr>
                <w:lang w:val="en-US"/>
              </w:rPr>
              <w:t xml:space="preserve">, if </w:t>
            </w:r>
            <w:r w:rsidRPr="00441CD0">
              <w:rPr>
                <w:rFonts w:hint="eastAsia"/>
                <w:lang w:val="en-US" w:eastAsia="zh-CN"/>
              </w:rPr>
              <w:t xml:space="preserve">the </w:t>
            </w:r>
            <w:r w:rsidRPr="00441CD0">
              <w:rPr>
                <w:lang w:val="en-US"/>
              </w:rPr>
              <w:t xml:space="preserve">network determines </w:t>
            </w:r>
            <w:r w:rsidRPr="00441CD0">
              <w:rPr>
                <w:rFonts w:hint="eastAsia"/>
                <w:lang w:val="en-US" w:eastAsia="zh-CN"/>
              </w:rPr>
              <w:t xml:space="preserve">to </w:t>
            </w:r>
            <w:r w:rsidRPr="00441CD0">
              <w:rPr>
                <w:lang w:val="en-US"/>
              </w:rPr>
              <w:t xml:space="preserve">not define </w:t>
            </w:r>
            <w:r w:rsidRPr="00441CD0">
              <w:rPr>
                <w:rFonts w:hint="eastAsia"/>
                <w:lang w:val="en-US" w:eastAsia="zh-CN"/>
              </w:rPr>
              <w:t xml:space="preserve">a </w:t>
            </w:r>
            <w:r w:rsidRPr="00441CD0">
              <w:rPr>
                <w:lang w:val="en-US"/>
              </w:rPr>
              <w:t xml:space="preserve">Standby access (as specified in </w:t>
            </w:r>
            <w:r>
              <w:rPr>
                <w:lang w:val="en-US"/>
              </w:rPr>
              <w:t>clause </w:t>
            </w:r>
            <w:r w:rsidRPr="00441CD0">
              <w:rPr>
                <w:lang w:val="en-US"/>
              </w:rPr>
              <w:t>5.32.8 of 3GPP TS</w:t>
            </w:r>
            <w:r>
              <w:rPr>
                <w:lang w:val="en-US"/>
              </w:rPr>
              <w:t> </w:t>
            </w:r>
            <w:r w:rsidRPr="00441CD0">
              <w:rPr>
                <w:lang w:val="en-US"/>
              </w:rPr>
              <w:t>23.501 [28]), the SMF shall either set the Pr</w:t>
            </w:r>
            <w:r w:rsidRPr="00441CD0">
              <w:rPr>
                <w:rFonts w:hint="eastAsia"/>
                <w:lang w:val="en-US" w:eastAsia="zh-CN"/>
              </w:rPr>
              <w:t>i</w:t>
            </w:r>
            <w:r w:rsidRPr="00441CD0">
              <w:rPr>
                <w:lang w:val="en-US"/>
              </w:rPr>
              <w:t xml:space="preserve">ority IE within (Non-)3GPP Access Forwarding Action Information IE to the value </w:t>
            </w:r>
            <w:r w:rsidRPr="00441CD0">
              <w:t>"</w:t>
            </w:r>
            <w:r w:rsidRPr="00441CD0">
              <w:rPr>
                <w:lang w:val="en-US"/>
              </w:rPr>
              <w:t>No Standby</w:t>
            </w:r>
            <w:r w:rsidRPr="00441CD0">
              <w:t>"</w:t>
            </w:r>
            <w:r w:rsidRPr="00441CD0">
              <w:rPr>
                <w:rFonts w:hint="eastAsia"/>
                <w:lang w:eastAsia="zh-CN"/>
              </w:rPr>
              <w:t xml:space="preserve"> </w:t>
            </w:r>
            <w:r w:rsidRPr="00441CD0">
              <w:t>or not include the (Non-)</w:t>
            </w:r>
            <w:r w:rsidRPr="00441CD0">
              <w:rPr>
                <w:lang w:val="en-US"/>
              </w:rPr>
              <w:t>3GPP Access Forwarding Action Information IE for that access not defined as Standby access.</w:t>
            </w:r>
          </w:p>
        </w:tc>
      </w:tr>
    </w:tbl>
    <w:p w14:paraId="383D13E8" w14:textId="77777777" w:rsidR="00EE5860" w:rsidRPr="00441CD0" w:rsidRDefault="00EE5860" w:rsidP="00EE5860"/>
    <w:p w14:paraId="1A318725" w14:textId="77777777" w:rsidR="00EE5860" w:rsidRPr="00441CD0" w:rsidRDefault="00EE5860" w:rsidP="00EE5860">
      <w:pPr>
        <w:pStyle w:val="TH"/>
        <w:rPr>
          <w:lang w:val="en-US"/>
        </w:rPr>
      </w:pPr>
      <w:r w:rsidRPr="00441CD0">
        <w:lastRenderedPageBreak/>
        <w:t>Table 7.5.2.8-2: 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A82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91A647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8C204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EBE82AF" w14:textId="77777777" w:rsidR="00EE5860" w:rsidRPr="00441CD0" w:rsidRDefault="00EE5860" w:rsidP="00BB0E1F">
            <w:pPr>
              <w:pStyle w:val="TAC"/>
            </w:pPr>
            <w:r w:rsidRPr="00441CD0">
              <w:t xml:space="preserve">3GPP Access Forwarding Action Information 1 </w:t>
            </w:r>
            <w:r w:rsidRPr="00441CD0">
              <w:rPr>
                <w:lang w:val="en-US"/>
              </w:rPr>
              <w:t>IE Type = 166 (decimal)</w:t>
            </w:r>
          </w:p>
        </w:tc>
      </w:tr>
      <w:tr w:rsidR="00EE5860" w:rsidRPr="00441CD0" w14:paraId="4A14E17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D2052D"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F1D7C7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3BE6E0" w14:textId="77777777" w:rsidR="00EE5860" w:rsidRPr="00441CD0" w:rsidRDefault="00EE5860" w:rsidP="00BB0E1F">
            <w:pPr>
              <w:pStyle w:val="TAC"/>
            </w:pPr>
            <w:r w:rsidRPr="00441CD0">
              <w:t>Length = n</w:t>
            </w:r>
          </w:p>
        </w:tc>
      </w:tr>
      <w:tr w:rsidR="00EE5860" w:rsidRPr="00441CD0" w14:paraId="4583878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E1A4DA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21B4B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21EC1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EE35B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D8F1774" w14:textId="77777777" w:rsidR="00EE5860" w:rsidRPr="00441CD0" w:rsidRDefault="00EE5860" w:rsidP="00BB0E1F">
            <w:pPr>
              <w:pStyle w:val="TAH"/>
            </w:pPr>
            <w:r w:rsidRPr="00441CD0">
              <w:t>IE Type</w:t>
            </w:r>
          </w:p>
        </w:tc>
      </w:tr>
      <w:tr w:rsidR="00EE5860" w:rsidRPr="00441CD0" w14:paraId="7074F556"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1F3C77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393178"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2BBCB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1F4409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25F38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0D16F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335DEE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4B575CB" w14:textId="77777777" w:rsidR="00EE5860" w:rsidRPr="00441CD0" w:rsidRDefault="00EE5860" w:rsidP="00BB0E1F">
            <w:pPr>
              <w:spacing w:after="0"/>
              <w:rPr>
                <w:rFonts w:ascii="Arial" w:hAnsi="Arial"/>
                <w:b/>
                <w:sz w:val="18"/>
                <w:lang w:val="x-none"/>
              </w:rPr>
            </w:pPr>
          </w:p>
        </w:tc>
      </w:tr>
      <w:tr w:rsidR="00EE5860" w:rsidRPr="00441CD0" w14:paraId="1DCE2EA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F4E98A"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3BB0325E"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18914D1" w14:textId="77777777" w:rsidR="00EE5860" w:rsidRPr="00441CD0" w:rsidRDefault="00EE5860" w:rsidP="00BB0E1F">
            <w:pPr>
              <w:pStyle w:val="TAL"/>
            </w:pPr>
            <w:r w:rsidRPr="00441CD0">
              <w:t xml:space="preserve">This IE shall uniquely identify the FAR among all the FARs configured for this PFCP session. </w:t>
            </w:r>
          </w:p>
        </w:tc>
        <w:tc>
          <w:tcPr>
            <w:tcW w:w="370" w:type="dxa"/>
            <w:tcBorders>
              <w:top w:val="single" w:sz="4" w:space="0" w:color="auto"/>
              <w:left w:val="single" w:sz="4" w:space="0" w:color="auto"/>
              <w:bottom w:val="single" w:sz="4" w:space="0" w:color="auto"/>
              <w:right w:val="single" w:sz="4" w:space="0" w:color="auto"/>
            </w:tcBorders>
            <w:hideMark/>
          </w:tcPr>
          <w:p w14:paraId="32F0798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7233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E20A7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3AEA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F1117E4" w14:textId="77777777" w:rsidR="00EE5860" w:rsidRPr="00441CD0" w:rsidRDefault="00EE5860" w:rsidP="00BB0E1F">
            <w:pPr>
              <w:pStyle w:val="TAC"/>
              <w:rPr>
                <w:lang w:val="x-none"/>
              </w:rPr>
            </w:pPr>
            <w:r w:rsidRPr="00441CD0">
              <w:t>FAR ID</w:t>
            </w:r>
          </w:p>
        </w:tc>
      </w:tr>
      <w:tr w:rsidR="00EE5860" w:rsidRPr="00441CD0" w14:paraId="63C486E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9E10960" w14:textId="77777777" w:rsidR="00EE5860" w:rsidRPr="00441CD0" w:rsidRDefault="00EE5860" w:rsidP="00BB0E1F">
            <w:pPr>
              <w:pStyle w:val="TAL"/>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93164A5"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6EECD55" w14:textId="77777777" w:rsidR="00EE5860" w:rsidRPr="00441CD0" w:rsidRDefault="00EE5860" w:rsidP="00BB0E1F">
            <w:pPr>
              <w:pStyle w:val="TAL"/>
            </w:pPr>
            <w:r w:rsidRPr="00441CD0">
              <w:t>This IE shall be present if steering mode is set to "Load Balancing" to identify the weight of the FAR.</w:t>
            </w:r>
          </w:p>
          <w:p w14:paraId="624802FA" w14:textId="77777777" w:rsidR="00EE5860" w:rsidRPr="00441CD0" w:rsidRDefault="00EE5860" w:rsidP="00BB0E1F">
            <w:pPr>
              <w:pStyle w:val="TAL"/>
            </w:pPr>
            <w:r w:rsidRPr="00441CD0">
              <w:t xml:space="preserve">(NOTE 1) </w:t>
            </w:r>
          </w:p>
        </w:tc>
        <w:tc>
          <w:tcPr>
            <w:tcW w:w="370" w:type="dxa"/>
            <w:tcBorders>
              <w:top w:val="single" w:sz="4" w:space="0" w:color="auto"/>
              <w:left w:val="single" w:sz="4" w:space="0" w:color="auto"/>
              <w:bottom w:val="single" w:sz="4" w:space="0" w:color="auto"/>
              <w:right w:val="single" w:sz="4" w:space="0" w:color="auto"/>
            </w:tcBorders>
            <w:hideMark/>
          </w:tcPr>
          <w:p w14:paraId="7FA72D7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896A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D807C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7B00710"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70B9E4C" w14:textId="77777777" w:rsidR="00EE5860" w:rsidRPr="00441CD0" w:rsidRDefault="00EE5860" w:rsidP="00BB0E1F">
            <w:pPr>
              <w:pStyle w:val="TAC"/>
              <w:rPr>
                <w:lang w:val="x-none"/>
              </w:rPr>
            </w:pPr>
            <w:r w:rsidRPr="00441CD0">
              <w:t>Weight</w:t>
            </w:r>
          </w:p>
        </w:tc>
      </w:tr>
      <w:tr w:rsidR="00EE5860" w:rsidRPr="00441CD0" w14:paraId="47A65D9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7815BA" w14:textId="77777777" w:rsidR="00EE5860" w:rsidRPr="00441CD0" w:rsidRDefault="00EE5860" w:rsidP="00BB0E1F">
            <w:pPr>
              <w:pStyle w:val="TAL"/>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6AE630D2"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BEBE798" w14:textId="77777777" w:rsidR="00EE5860" w:rsidRPr="00441CD0" w:rsidRDefault="00EE5860" w:rsidP="00BB0E1F">
            <w:pPr>
              <w:pStyle w:val="TAL"/>
              <w:rPr>
                <w:szCs w:val="18"/>
              </w:rPr>
            </w:pPr>
            <w:r w:rsidRPr="00441CD0">
              <w:rPr>
                <w:lang w:eastAsia="ko-KR"/>
              </w:rPr>
              <w:t>This IE shall be present if the steering mode is set to "Active-Standby" or "Priority-based". (NOTE 2)</w:t>
            </w:r>
          </w:p>
        </w:tc>
        <w:tc>
          <w:tcPr>
            <w:tcW w:w="370" w:type="dxa"/>
            <w:tcBorders>
              <w:top w:val="single" w:sz="4" w:space="0" w:color="auto"/>
              <w:left w:val="single" w:sz="4" w:space="0" w:color="auto"/>
              <w:bottom w:val="single" w:sz="4" w:space="0" w:color="auto"/>
              <w:right w:val="single" w:sz="4" w:space="0" w:color="auto"/>
            </w:tcBorders>
            <w:hideMark/>
          </w:tcPr>
          <w:p w14:paraId="44207D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6B06F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F7DD8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FA0757"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AF86E26" w14:textId="77777777" w:rsidR="00EE5860" w:rsidRPr="00441CD0" w:rsidRDefault="00EE5860" w:rsidP="00BB0E1F">
            <w:pPr>
              <w:pStyle w:val="TAC"/>
            </w:pPr>
            <w:r w:rsidRPr="00441CD0">
              <w:t>Priority</w:t>
            </w:r>
          </w:p>
        </w:tc>
      </w:tr>
      <w:tr w:rsidR="00EE5860" w:rsidRPr="00441CD0" w14:paraId="347C759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61C6D1" w14:textId="77777777" w:rsidR="00EE5860" w:rsidRPr="00441CD0" w:rsidRDefault="00EE5860" w:rsidP="00BB0E1F">
            <w:pPr>
              <w:pStyle w:val="TAL"/>
              <w:rPr>
                <w:szCs w:val="18"/>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46153304"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tcPr>
          <w:p w14:paraId="3652FA4B" w14:textId="77777777" w:rsidR="00EE5860" w:rsidRPr="00441CD0" w:rsidRDefault="00EE5860" w:rsidP="00BB0E1F">
            <w:pPr>
              <w:pStyle w:val="TAL"/>
              <w:rPr>
                <w:lang w:val="x-none"/>
              </w:rPr>
            </w:pPr>
            <w:r w:rsidRPr="00441CD0">
              <w:t>This IE shall uniquely identify the URR among all the URRs configured for the PFCP session. This enables the SMF to request separate usage reports for different FARs (i.e. different accesses) (NOTE 3)</w:t>
            </w:r>
          </w:p>
          <w:p w14:paraId="2858E0EB" w14:textId="77777777" w:rsidR="00EE5860" w:rsidRPr="00441CD0" w:rsidRDefault="00EE5860" w:rsidP="00BB0E1F">
            <w:pPr>
              <w:pStyle w:val="TAL"/>
              <w:rPr>
                <w:lang w:eastAsia="zh-CN"/>
              </w:rPr>
            </w:pPr>
          </w:p>
          <w:p w14:paraId="74B970C2"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FAR.</w:t>
            </w:r>
          </w:p>
        </w:tc>
        <w:tc>
          <w:tcPr>
            <w:tcW w:w="370" w:type="dxa"/>
            <w:tcBorders>
              <w:top w:val="single" w:sz="4" w:space="0" w:color="auto"/>
              <w:left w:val="single" w:sz="4" w:space="0" w:color="auto"/>
              <w:bottom w:val="single" w:sz="4" w:space="0" w:color="auto"/>
              <w:right w:val="single" w:sz="4" w:space="0" w:color="auto"/>
            </w:tcBorders>
            <w:hideMark/>
          </w:tcPr>
          <w:p w14:paraId="0927B7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A6D2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F6C07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416992"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7BDA90" w14:textId="77777777" w:rsidR="00EE5860" w:rsidRPr="00441CD0" w:rsidRDefault="00EE5860" w:rsidP="00BB0E1F">
            <w:pPr>
              <w:pStyle w:val="TAC"/>
            </w:pPr>
            <w:r w:rsidRPr="00441CD0">
              <w:t>URR ID</w:t>
            </w:r>
          </w:p>
        </w:tc>
      </w:tr>
      <w:tr w:rsidR="00EE5860" w:rsidRPr="00441CD0" w14:paraId="2A04E5F3"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5B8134D" w14:textId="77777777" w:rsidR="00EE5860" w:rsidRPr="00441CD0" w:rsidRDefault="00EE5860" w:rsidP="00BB0E1F">
            <w:pPr>
              <w:pStyle w:val="TAN"/>
            </w:pPr>
            <w:r w:rsidRPr="00441CD0">
              <w:rPr>
                <w:lang w:val="en-US"/>
              </w:rPr>
              <w:t>NOTE 1:</w:t>
            </w:r>
            <w:r w:rsidRPr="00441CD0">
              <w:rPr>
                <w:lang w:val="en-US"/>
              </w:rPr>
              <w:tab/>
            </w:r>
            <w:r w:rsidRPr="00441CD0">
              <w:t>The weights for all FARs included in both 3GPP Access Forwarding Action Information and Non 3GPP Access Forwarding Action Information need to sum up to 100.</w:t>
            </w:r>
          </w:p>
          <w:p w14:paraId="21C9249A" w14:textId="77777777" w:rsidR="00EE5860" w:rsidRPr="00441CD0" w:rsidRDefault="00EE5860" w:rsidP="00BB0E1F">
            <w:pPr>
              <w:pStyle w:val="TAN"/>
            </w:pPr>
            <w:r w:rsidRPr="00441CD0">
              <w:t>NOTE 2:</w:t>
            </w:r>
            <w:r w:rsidRPr="00441CD0">
              <w:tab/>
              <w:t>The Priority value shall be set to "Active", "Standby" or "No Standby" if the Steering Mode is set to "Active-Standby"; the Priority value shall be set to "High" or "Low" if the Steering Mode is set to "Priority-based". The 3GPP Access Forwarding Action Information and Non 3GPP Access Forwarding Action Information shall set different values.</w:t>
            </w:r>
          </w:p>
          <w:p w14:paraId="3C8DE131" w14:textId="77777777" w:rsidR="00EE5860" w:rsidRPr="00441CD0" w:rsidRDefault="00EE5860" w:rsidP="00BB0E1F">
            <w:pPr>
              <w:pStyle w:val="TAN"/>
            </w:pPr>
            <w:r w:rsidRPr="00441CD0">
              <w:t>NOTE 3:</w:t>
            </w:r>
            <w:r w:rsidRPr="00441CD0">
              <w:tab/>
              <w:t>One or more URRs may still be provisioned in the Create PDR IE when a MAR ID is present, while the URR(s) provisioned in this IE shall present a different set of URR(s) to request separate usage reports.</w:t>
            </w:r>
          </w:p>
        </w:tc>
      </w:tr>
    </w:tbl>
    <w:p w14:paraId="18F66A41" w14:textId="77777777" w:rsidR="00EE5860" w:rsidRPr="00441CD0" w:rsidRDefault="00EE5860" w:rsidP="00EE5860"/>
    <w:p w14:paraId="40570453" w14:textId="77777777" w:rsidR="00EE5860" w:rsidRPr="00441CD0" w:rsidRDefault="00EE5860" w:rsidP="00EE5860">
      <w:pPr>
        <w:pStyle w:val="TH"/>
        <w:rPr>
          <w:lang w:val="en-US"/>
        </w:rPr>
      </w:pPr>
      <w:r w:rsidRPr="00441CD0">
        <w:t>Table 7.5.2.8-3: Non-3GPP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E00847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54DAD4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FD87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C4F01AF" w14:textId="77777777" w:rsidR="00EE5860" w:rsidRPr="00441CD0" w:rsidRDefault="00EE5860" w:rsidP="00BB0E1F">
            <w:pPr>
              <w:pStyle w:val="TAC"/>
            </w:pPr>
            <w:r w:rsidRPr="00441CD0">
              <w:t xml:space="preserve">Non-3GPP Access Forwarding Action Information </w:t>
            </w:r>
            <w:r w:rsidRPr="00441CD0">
              <w:rPr>
                <w:lang w:val="en-US"/>
              </w:rPr>
              <w:t>IE Type = 167 (decimal)</w:t>
            </w:r>
          </w:p>
        </w:tc>
      </w:tr>
      <w:tr w:rsidR="00EE5860" w:rsidRPr="00441CD0" w14:paraId="01D8825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4E7C19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9FACCA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8A9DE8" w14:textId="77777777" w:rsidR="00EE5860" w:rsidRPr="00441CD0" w:rsidRDefault="00EE5860" w:rsidP="00BB0E1F">
            <w:pPr>
              <w:pStyle w:val="TAC"/>
            </w:pPr>
            <w:r w:rsidRPr="00441CD0">
              <w:t>Length = n</w:t>
            </w:r>
          </w:p>
        </w:tc>
      </w:tr>
      <w:tr w:rsidR="00EE5860" w:rsidRPr="00441CD0" w14:paraId="4C97383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A0CC16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658EE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127FAA8"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5C79E2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0A1A14" w14:textId="77777777" w:rsidR="00EE5860" w:rsidRPr="00441CD0" w:rsidRDefault="00EE5860" w:rsidP="00BB0E1F">
            <w:pPr>
              <w:pStyle w:val="TAH"/>
            </w:pPr>
            <w:r w:rsidRPr="00441CD0">
              <w:t>IE Type</w:t>
            </w:r>
          </w:p>
        </w:tc>
      </w:tr>
      <w:tr w:rsidR="00EE5860" w:rsidRPr="00441CD0" w14:paraId="3B0440CC"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054BD1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DE637A1"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F0D80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9C7BC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34474A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43C06E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E1BCC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8136487" w14:textId="77777777" w:rsidR="00EE5860" w:rsidRPr="00441CD0" w:rsidRDefault="00EE5860" w:rsidP="00BB0E1F">
            <w:pPr>
              <w:spacing w:after="0"/>
              <w:rPr>
                <w:rFonts w:ascii="Arial" w:hAnsi="Arial"/>
                <w:b/>
                <w:sz w:val="18"/>
                <w:lang w:val="x-none"/>
              </w:rPr>
            </w:pPr>
          </w:p>
        </w:tc>
      </w:tr>
      <w:tr w:rsidR="00EE5860" w:rsidRPr="00441CD0" w14:paraId="233074D1"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D369CF7" w14:textId="77777777" w:rsidR="00EE5860" w:rsidRPr="00441CD0" w:rsidRDefault="00EE5860" w:rsidP="00BB0E1F">
            <w:pPr>
              <w:pStyle w:val="TAC"/>
            </w:pPr>
            <w:r w:rsidRPr="00441CD0">
              <w:t xml:space="preserve">Same IEs and requirements as defined in Table 7.5.2.8-2 </w:t>
            </w:r>
          </w:p>
        </w:tc>
      </w:tr>
    </w:tbl>
    <w:p w14:paraId="14FE3B8A" w14:textId="77777777" w:rsidR="00EE5860" w:rsidRPr="00441CD0" w:rsidRDefault="00EE5860" w:rsidP="00EE5860"/>
    <w:p w14:paraId="783EC6CA" w14:textId="77777777" w:rsidR="00EE5860" w:rsidRPr="00441CD0" w:rsidRDefault="00EE5860" w:rsidP="00EE5860">
      <w:pPr>
        <w:pStyle w:val="Heading4"/>
      </w:pPr>
      <w:bookmarkStart w:id="4094" w:name="_Toc27490782"/>
      <w:bookmarkStart w:id="4095" w:name="_Toc27557075"/>
      <w:bookmarkStart w:id="4096" w:name="_Toc27723992"/>
      <w:bookmarkStart w:id="4097" w:name="_Toc36031064"/>
      <w:bookmarkStart w:id="4098" w:name="_Toc36042984"/>
      <w:bookmarkStart w:id="4099" w:name="_Toc36814309"/>
      <w:bookmarkStart w:id="4100" w:name="_Toc44689163"/>
      <w:bookmarkStart w:id="4101" w:name="_Toc44923917"/>
      <w:bookmarkStart w:id="4102" w:name="_Toc51860887"/>
      <w:bookmarkStart w:id="4103" w:name="_Toc57930658"/>
      <w:bookmarkStart w:id="4104" w:name="_Toc57931288"/>
      <w:bookmarkStart w:id="4105" w:name="_Toc67499680"/>
      <w:r w:rsidRPr="00441CD0">
        <w:t>7.5.2.9</w:t>
      </w:r>
      <w:r w:rsidRPr="00441CD0">
        <w:tab/>
        <w:t>Create SRR IE within PFCP Session Establishment Request</w:t>
      </w:r>
      <w:bookmarkEnd w:id="4094"/>
      <w:bookmarkEnd w:id="4095"/>
      <w:bookmarkEnd w:id="4096"/>
      <w:bookmarkEnd w:id="4097"/>
      <w:bookmarkEnd w:id="4098"/>
      <w:bookmarkEnd w:id="4099"/>
      <w:bookmarkEnd w:id="4100"/>
      <w:bookmarkEnd w:id="4101"/>
      <w:bookmarkEnd w:id="4102"/>
      <w:bookmarkEnd w:id="4103"/>
      <w:bookmarkEnd w:id="4104"/>
      <w:bookmarkEnd w:id="4105"/>
    </w:p>
    <w:p w14:paraId="1B5D334A" w14:textId="77777777" w:rsidR="00EE5860" w:rsidRPr="00441CD0" w:rsidRDefault="00EE5860" w:rsidP="00EE5860">
      <w:r w:rsidRPr="00441CD0">
        <w:t xml:space="preserve">The </w:t>
      </w:r>
      <w:r w:rsidRPr="00441CD0">
        <w:rPr>
          <w:lang w:val="en-US"/>
        </w:rPr>
        <w:t xml:space="preserve">Create </w:t>
      </w:r>
      <w:r w:rsidRPr="00441CD0">
        <w:t>SRR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7.5.2.9-1</w:t>
      </w:r>
      <w:r w:rsidRPr="00441CD0">
        <w:rPr>
          <w:lang w:eastAsia="ja-JP"/>
        </w:rPr>
        <w:t>.</w:t>
      </w:r>
    </w:p>
    <w:p w14:paraId="618553C1" w14:textId="77777777" w:rsidR="00EE5860" w:rsidRPr="00441CD0" w:rsidRDefault="00EE5860" w:rsidP="00EE5860">
      <w:pPr>
        <w:pStyle w:val="TH"/>
        <w:rPr>
          <w:lang w:val="en-US"/>
        </w:rPr>
      </w:pPr>
      <w:r w:rsidRPr="00441CD0">
        <w:t>Table 7.5.2.9-1: Create SRR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70"/>
        <w:gridCol w:w="370"/>
        <w:gridCol w:w="370"/>
        <w:gridCol w:w="370"/>
        <w:gridCol w:w="370"/>
        <w:gridCol w:w="1405"/>
      </w:tblGrid>
      <w:tr w:rsidR="00EE5860" w:rsidRPr="00441CD0" w14:paraId="2F82AA9E"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52EB03F4"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1D03969D"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2DB5B8E3" w14:textId="77777777" w:rsidR="00EE5860" w:rsidRPr="00441CD0" w:rsidRDefault="00EE5860" w:rsidP="00BB0E1F">
            <w:pPr>
              <w:pStyle w:val="TAC"/>
              <w:rPr>
                <w:lang w:val="fr-FR"/>
              </w:rPr>
            </w:pPr>
            <w:r w:rsidRPr="00441CD0">
              <w:rPr>
                <w:szCs w:val="18"/>
                <w:lang w:val="fr-FR"/>
              </w:rPr>
              <w:t>Create S</w:t>
            </w:r>
            <w:r w:rsidRPr="00441CD0">
              <w:rPr>
                <w:lang w:val="fr-FR"/>
              </w:rPr>
              <w:t xml:space="preserve">RR </w:t>
            </w:r>
            <w:r w:rsidRPr="00441CD0">
              <w:rPr>
                <w:lang w:val="en-US"/>
              </w:rPr>
              <w:t>IE Type = 212 (decimal)</w:t>
            </w:r>
          </w:p>
        </w:tc>
      </w:tr>
      <w:tr w:rsidR="00EE5860" w:rsidRPr="00441CD0" w14:paraId="382148D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42D8342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B56BF2B"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49F0DB7E" w14:textId="77777777" w:rsidR="00EE5860" w:rsidRPr="00441CD0" w:rsidRDefault="00EE5860" w:rsidP="00BB0E1F">
            <w:pPr>
              <w:pStyle w:val="TAC"/>
              <w:rPr>
                <w:lang w:val="fr-FR"/>
              </w:rPr>
            </w:pPr>
            <w:r w:rsidRPr="00441CD0">
              <w:rPr>
                <w:lang w:val="fr-FR"/>
              </w:rPr>
              <w:t>Length = n</w:t>
            </w:r>
          </w:p>
        </w:tc>
      </w:tr>
      <w:tr w:rsidR="00EE5860" w:rsidRPr="00441CD0" w14:paraId="0C9E2E14"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FF33DCF"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71DC4"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D5DD3D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9612E4"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F5F787C" w14:textId="77777777" w:rsidR="00EE5860" w:rsidRPr="00441CD0" w:rsidRDefault="00EE5860" w:rsidP="00BB0E1F">
            <w:pPr>
              <w:pStyle w:val="TAH"/>
              <w:rPr>
                <w:lang w:val="fr-FR"/>
              </w:rPr>
            </w:pPr>
            <w:r w:rsidRPr="00441CD0">
              <w:rPr>
                <w:lang w:val="fr-FR"/>
              </w:rPr>
              <w:t>IE Type</w:t>
            </w:r>
          </w:p>
        </w:tc>
      </w:tr>
      <w:tr w:rsidR="00EE5860" w:rsidRPr="00441CD0" w14:paraId="1F2401C1"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B5A60A7"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53AA0AA"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53263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92DE16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2D67F6"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8FA3B0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2B6921E"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110734B" w14:textId="77777777" w:rsidR="00EE5860" w:rsidRPr="00441CD0" w:rsidRDefault="00EE5860" w:rsidP="00BB0E1F">
            <w:pPr>
              <w:spacing w:after="0"/>
              <w:rPr>
                <w:rFonts w:ascii="Arial" w:hAnsi="Arial"/>
                <w:b/>
                <w:sz w:val="18"/>
                <w:lang w:val="fr-FR"/>
              </w:rPr>
            </w:pPr>
          </w:p>
        </w:tc>
      </w:tr>
      <w:tr w:rsidR="00EE5860" w:rsidRPr="00441CD0" w14:paraId="3D64306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36406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6F4DEDF9" w14:textId="77777777" w:rsidR="00EE5860" w:rsidRPr="00441CD0" w:rsidRDefault="00EE5860" w:rsidP="00BB0E1F">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BAF4C71" w14:textId="77777777" w:rsidR="00EE5860" w:rsidRPr="00441CD0" w:rsidRDefault="00EE5860" w:rsidP="00BB0E1F">
            <w:pPr>
              <w:pStyle w:val="TAL"/>
            </w:pPr>
            <w:r w:rsidRPr="00441CD0">
              <w:t>This IE shall uniquely identify the SRR among all the SRRs configured for this PFCP session.</w:t>
            </w:r>
          </w:p>
        </w:tc>
        <w:tc>
          <w:tcPr>
            <w:tcW w:w="370" w:type="dxa"/>
            <w:tcBorders>
              <w:top w:val="single" w:sz="4" w:space="0" w:color="auto"/>
              <w:left w:val="single" w:sz="4" w:space="0" w:color="auto"/>
              <w:bottom w:val="single" w:sz="4" w:space="0" w:color="auto"/>
              <w:right w:val="single" w:sz="4" w:space="0" w:color="auto"/>
            </w:tcBorders>
            <w:hideMark/>
          </w:tcPr>
          <w:p w14:paraId="2F143C9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664D61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5758EB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F0C6F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50DCC52" w14:textId="77777777" w:rsidR="00EE5860" w:rsidRPr="00441CD0" w:rsidRDefault="00EE5860" w:rsidP="00BB0E1F">
            <w:pPr>
              <w:pStyle w:val="TAC"/>
              <w:rPr>
                <w:lang w:val="fr-FR"/>
              </w:rPr>
            </w:pPr>
            <w:r w:rsidRPr="00441CD0">
              <w:rPr>
                <w:lang w:val="fr-FR"/>
              </w:rPr>
              <w:t>SRR ID</w:t>
            </w:r>
          </w:p>
        </w:tc>
      </w:tr>
      <w:tr w:rsidR="00EE5860" w:rsidRPr="00441CD0" w14:paraId="0C38D9C9"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7A24F6A"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8CD677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3B07A895" w14:textId="73321271" w:rsidR="00EE5860" w:rsidRPr="00441CD0" w:rsidRDefault="00EE5860" w:rsidP="00BB0E1F">
            <w:pPr>
              <w:pStyle w:val="TAL"/>
              <w:rPr>
                <w:lang w:eastAsia="zh-CN"/>
              </w:rPr>
            </w:pPr>
            <w:r w:rsidRPr="00441CD0">
              <w:rPr>
                <w:lang w:eastAsia="zh-CN"/>
              </w:rPr>
              <w:t xml:space="preserve">This IE shall be present if the UPF needs to report when an </w:t>
            </w:r>
            <w:r w:rsidRPr="00441CD0">
              <w:t>access type becomes available or not available</w:t>
            </w:r>
            <w:r w:rsidRPr="00441CD0">
              <w:rPr>
                <w:lang w:eastAsia="zh-CN"/>
              </w:rPr>
              <w:t xml:space="preserve"> (see </w:t>
            </w:r>
            <w:r w:rsidR="00415C19" w:rsidRPr="00441CD0">
              <w:rPr>
                <w:lang w:eastAsia="zh-CN"/>
              </w:rPr>
              <w:t>clause</w:t>
            </w:r>
            <w:r w:rsidR="00415C19">
              <w:rPr>
                <w:lang w:eastAsia="zh-CN"/>
              </w:rPr>
              <w:t> </w:t>
            </w:r>
            <w:r w:rsidR="00415C19" w:rsidRPr="00441CD0">
              <w:rPr>
                <w:lang w:eastAsia="zh-CN"/>
              </w:rPr>
              <w:t>5</w:t>
            </w:r>
            <w:r w:rsidRPr="00441CD0">
              <w:rPr>
                <w:lang w:eastAsia="zh-CN"/>
              </w:rPr>
              <w:t>.20.4.2).</w:t>
            </w:r>
          </w:p>
        </w:tc>
        <w:tc>
          <w:tcPr>
            <w:tcW w:w="370" w:type="dxa"/>
            <w:tcBorders>
              <w:top w:val="single" w:sz="4" w:space="0" w:color="auto"/>
              <w:left w:val="single" w:sz="4" w:space="0" w:color="auto"/>
              <w:bottom w:val="single" w:sz="4" w:space="0" w:color="auto"/>
              <w:right w:val="single" w:sz="4" w:space="0" w:color="auto"/>
            </w:tcBorders>
            <w:hideMark/>
          </w:tcPr>
          <w:p w14:paraId="2FDB403C"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93C0B0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F80AF9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DDF53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1567B7"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07D0AF7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tcPr>
          <w:p w14:paraId="7C07A2B2" w14:textId="77777777" w:rsidR="00EE5860" w:rsidRPr="00441CD0" w:rsidRDefault="00EE5860" w:rsidP="00BB0E1F">
            <w:pPr>
              <w:pStyle w:val="TAL"/>
            </w:pPr>
            <w:r w:rsidRPr="00441CD0">
              <w:rPr>
                <w:lang w:val="sv-SE"/>
              </w:rPr>
              <w:t>QoS Monitoring per QoS flow Control Information</w:t>
            </w:r>
          </w:p>
        </w:tc>
        <w:tc>
          <w:tcPr>
            <w:tcW w:w="336" w:type="dxa"/>
            <w:tcBorders>
              <w:top w:val="single" w:sz="4" w:space="0" w:color="auto"/>
              <w:left w:val="single" w:sz="4" w:space="0" w:color="auto"/>
              <w:bottom w:val="single" w:sz="4" w:space="0" w:color="auto"/>
              <w:right w:val="single" w:sz="4" w:space="0" w:color="auto"/>
            </w:tcBorders>
          </w:tcPr>
          <w:p w14:paraId="4BF98D16"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3FA659BD"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present if the per QoS Flow per UE QoS monitoring reporting is triggered.</w:t>
            </w:r>
          </w:p>
          <w:p w14:paraId="6BCD6BD8"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2AF228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CD300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B918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4E8D07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291A0BF" w14:textId="77777777" w:rsidR="00EE5860" w:rsidRPr="00441CD0" w:rsidRDefault="00EE5860" w:rsidP="00BB0E1F">
            <w:pPr>
              <w:pStyle w:val="TAC"/>
            </w:pPr>
            <w:r w:rsidRPr="00441CD0">
              <w:rPr>
                <w:lang w:val="sv-SE"/>
              </w:rPr>
              <w:t>QoS Monitoring per QoS flow Control Information</w:t>
            </w:r>
          </w:p>
        </w:tc>
      </w:tr>
    </w:tbl>
    <w:p w14:paraId="6BE8D154" w14:textId="77777777" w:rsidR="00EE5860" w:rsidRPr="00441CD0" w:rsidRDefault="00EE5860" w:rsidP="00EE5860">
      <w:pPr>
        <w:rPr>
          <w:noProof/>
        </w:rPr>
      </w:pPr>
    </w:p>
    <w:p w14:paraId="5DB386F0" w14:textId="77777777" w:rsidR="00EE5860" w:rsidRPr="00441CD0" w:rsidRDefault="00EE5860" w:rsidP="00EE5860">
      <w:r w:rsidRPr="00441CD0">
        <w:t xml:space="preserve">The </w:t>
      </w:r>
      <w:r w:rsidRPr="00441CD0">
        <w:rPr>
          <w:lang w:val="sv-SE"/>
        </w:rPr>
        <w:t>Access Availability Control Information</w:t>
      </w:r>
      <w:r w:rsidRPr="00441CD0">
        <w:rPr>
          <w:noProof/>
          <w:lang w:val="sv-SE"/>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7.5.2.9-2</w:t>
      </w:r>
      <w:r w:rsidRPr="00441CD0">
        <w:rPr>
          <w:lang w:eastAsia="ja-JP"/>
        </w:rPr>
        <w:t>.</w:t>
      </w:r>
    </w:p>
    <w:p w14:paraId="4B4C961B" w14:textId="77777777" w:rsidR="00EE5860" w:rsidRPr="00441CD0" w:rsidRDefault="00EE5860" w:rsidP="00EE5860">
      <w:pPr>
        <w:pStyle w:val="TH"/>
        <w:outlineLvl w:val="0"/>
        <w:rPr>
          <w:lang w:val="en-US"/>
        </w:rPr>
      </w:pPr>
      <w:r w:rsidRPr="00441CD0">
        <w:lastRenderedPageBreak/>
        <w:t>Table 7.5.2</w:t>
      </w:r>
      <w:r w:rsidRPr="00441CD0">
        <w:rPr>
          <w:lang w:val="de-DE"/>
        </w:rPr>
        <w:t>.9</w:t>
      </w:r>
      <w:r w:rsidRPr="00441CD0">
        <w:t xml:space="preserve">-2: </w:t>
      </w:r>
      <w:r w:rsidRPr="00441CD0">
        <w:rPr>
          <w:lang w:val="sv-SE"/>
        </w:rPr>
        <w:t>Access Availability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6C6F2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4275962"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49CDAB3"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07EAD31" w14:textId="77777777" w:rsidR="00EE5860" w:rsidRPr="00441CD0" w:rsidRDefault="00EE5860" w:rsidP="00BB0E1F">
            <w:pPr>
              <w:pStyle w:val="TAC"/>
              <w:rPr>
                <w:lang w:val="fr-FR"/>
              </w:rPr>
            </w:pPr>
            <w:r w:rsidRPr="00441CD0">
              <w:rPr>
                <w:lang w:val="sv-SE"/>
              </w:rPr>
              <w:t>Access Availability Control Information</w:t>
            </w:r>
            <w:r w:rsidRPr="00441CD0">
              <w:rPr>
                <w:lang w:val="fr-FR"/>
              </w:rPr>
              <w:t xml:space="preserve"> = 216 (decimal)</w:t>
            </w:r>
          </w:p>
        </w:tc>
      </w:tr>
      <w:tr w:rsidR="00EE5860" w:rsidRPr="00441CD0" w14:paraId="268AE9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94131AA"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51B4F8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3C5CE60" w14:textId="77777777" w:rsidR="00EE5860" w:rsidRPr="00441CD0" w:rsidRDefault="00EE5860" w:rsidP="00BB0E1F">
            <w:pPr>
              <w:pStyle w:val="TAC"/>
              <w:rPr>
                <w:lang w:val="sv-SE"/>
              </w:rPr>
            </w:pPr>
            <w:r w:rsidRPr="00441CD0">
              <w:rPr>
                <w:lang w:val="sv-SE"/>
              </w:rPr>
              <w:t>Length = n</w:t>
            </w:r>
          </w:p>
        </w:tc>
      </w:tr>
      <w:tr w:rsidR="00EE5860" w:rsidRPr="00441CD0" w14:paraId="004C60E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A29EF69"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5D26FCD"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17F174"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296AAD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9258AD9" w14:textId="77777777" w:rsidR="00EE5860" w:rsidRPr="00441CD0" w:rsidRDefault="00EE5860" w:rsidP="00BB0E1F">
            <w:pPr>
              <w:pStyle w:val="TAH"/>
              <w:rPr>
                <w:lang w:val="sv-SE"/>
              </w:rPr>
            </w:pPr>
            <w:r w:rsidRPr="00441CD0">
              <w:rPr>
                <w:lang w:val="sv-SE"/>
              </w:rPr>
              <w:t>IE Type</w:t>
            </w:r>
          </w:p>
        </w:tc>
      </w:tr>
      <w:tr w:rsidR="00EE5860" w:rsidRPr="00441CD0" w14:paraId="353FCBA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D2E4EFE"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4992E48"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4391575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9D165D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313C1DBB"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6A4D4CBF"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328635F8"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D14B3A" w14:textId="77777777" w:rsidR="00EE5860" w:rsidRPr="00441CD0" w:rsidRDefault="00EE5860" w:rsidP="00BB0E1F">
            <w:pPr>
              <w:spacing w:after="0"/>
              <w:rPr>
                <w:rFonts w:ascii="Arial" w:hAnsi="Arial"/>
                <w:b/>
                <w:sz w:val="18"/>
                <w:lang w:val="sv-SE"/>
              </w:rPr>
            </w:pPr>
          </w:p>
        </w:tc>
      </w:tr>
      <w:tr w:rsidR="00EE5860" w:rsidRPr="00441CD0" w14:paraId="43A8A2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3DE57" w14:textId="77777777" w:rsidR="00EE5860" w:rsidRPr="00441CD0" w:rsidRDefault="00EE5860" w:rsidP="00BB0E1F">
            <w:pPr>
              <w:pStyle w:val="TAL"/>
              <w:rPr>
                <w:lang w:val="sv-SE"/>
              </w:rPr>
            </w:pPr>
            <w:r w:rsidRPr="00441CD0">
              <w:rPr>
                <w:lang w:val="sv-SE"/>
              </w:rPr>
              <w:t>Requested 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57259D4D"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591069D0" w14:textId="77777777" w:rsidR="00EE5860" w:rsidRPr="00441CD0" w:rsidRDefault="00EE5860" w:rsidP="00BB0E1F">
            <w:pPr>
              <w:pStyle w:val="TAL"/>
              <w:rPr>
                <w:lang w:val="sv-SE"/>
              </w:rPr>
            </w:pPr>
            <w:r w:rsidRPr="00441CD0">
              <w:rPr>
                <w:lang w:val="sv-SE"/>
              </w:rPr>
              <w:t>This IE shall indicate the requested information to be reported.</w:t>
            </w:r>
          </w:p>
        </w:tc>
        <w:tc>
          <w:tcPr>
            <w:tcW w:w="370" w:type="dxa"/>
            <w:tcBorders>
              <w:top w:val="single" w:sz="4" w:space="0" w:color="auto"/>
              <w:left w:val="single" w:sz="4" w:space="0" w:color="auto"/>
              <w:bottom w:val="single" w:sz="4" w:space="0" w:color="auto"/>
              <w:right w:val="single" w:sz="4" w:space="0" w:color="auto"/>
            </w:tcBorders>
            <w:hideMark/>
          </w:tcPr>
          <w:p w14:paraId="65B83E68"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83F008F"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405538D"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B632DC0" w14:textId="77777777" w:rsidR="00EE5860" w:rsidRPr="00441CD0" w:rsidRDefault="00EE5860" w:rsidP="00BB0E1F">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DEFD4F" w14:textId="77777777" w:rsidR="00EE5860" w:rsidRPr="00441CD0" w:rsidRDefault="00EE5860" w:rsidP="00BB0E1F">
            <w:pPr>
              <w:pStyle w:val="TAL"/>
              <w:jc w:val="center"/>
              <w:rPr>
                <w:lang w:val="sv-SE"/>
              </w:rPr>
            </w:pPr>
            <w:r w:rsidRPr="00441CD0">
              <w:rPr>
                <w:lang w:val="sv-SE"/>
              </w:rPr>
              <w:t>Requested Access Availability Information</w:t>
            </w:r>
          </w:p>
        </w:tc>
      </w:tr>
    </w:tbl>
    <w:p w14:paraId="37700549" w14:textId="77777777" w:rsidR="00EE5860" w:rsidRPr="00441CD0" w:rsidRDefault="00EE5860" w:rsidP="00EE5860"/>
    <w:p w14:paraId="5F879F1A" w14:textId="77777777" w:rsidR="00EE5860" w:rsidRPr="00441CD0" w:rsidRDefault="00EE5860" w:rsidP="00EE5860">
      <w:r w:rsidRPr="00441CD0">
        <w:t xml:space="preserve">The </w:t>
      </w:r>
      <w:r w:rsidRPr="00441CD0">
        <w:rPr>
          <w:lang w:val="sv-SE"/>
        </w:rPr>
        <w:t>QoS Monitoring per QoS flow Control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7.5.2.9-3</w:t>
      </w:r>
      <w:r w:rsidRPr="00441CD0">
        <w:rPr>
          <w:lang w:eastAsia="ja-JP"/>
        </w:rPr>
        <w:t>.</w:t>
      </w:r>
    </w:p>
    <w:p w14:paraId="70EFA3A0" w14:textId="77777777" w:rsidR="00EE5860" w:rsidRPr="00441CD0" w:rsidRDefault="00EE5860" w:rsidP="00EE5860">
      <w:pPr>
        <w:pStyle w:val="TH"/>
        <w:outlineLvl w:val="0"/>
        <w:rPr>
          <w:lang w:val="en-US"/>
        </w:rPr>
      </w:pPr>
      <w:r w:rsidRPr="00441CD0">
        <w:t>Table 7.5.2</w:t>
      </w:r>
      <w:r w:rsidRPr="00441CD0">
        <w:rPr>
          <w:lang w:val="de-DE"/>
        </w:rPr>
        <w:t>.9</w:t>
      </w:r>
      <w:r w:rsidRPr="00441CD0">
        <w:t xml:space="preserve">-3: </w:t>
      </w:r>
      <w:r w:rsidRPr="00441CD0">
        <w:rPr>
          <w:lang w:val="sv-SE"/>
        </w:rPr>
        <w:t>QoS Monitoring per QoS flow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AC5D4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6522A4"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6EECE9D"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2791921" w14:textId="77777777" w:rsidR="00EE5860" w:rsidRPr="00441CD0" w:rsidRDefault="00EE5860" w:rsidP="00BB0E1F">
            <w:pPr>
              <w:pStyle w:val="TAC"/>
              <w:rPr>
                <w:lang w:val="sv-SE"/>
              </w:rPr>
            </w:pPr>
            <w:r w:rsidRPr="00441CD0">
              <w:rPr>
                <w:lang w:val="sv-SE"/>
              </w:rPr>
              <w:t>QoS Monitoring per QoS flow Control Information = 242 (decimal)</w:t>
            </w:r>
          </w:p>
        </w:tc>
      </w:tr>
      <w:tr w:rsidR="00EE5860" w:rsidRPr="00441CD0" w14:paraId="018A80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71CC28"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2B1ED7B"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EF03E15" w14:textId="77777777" w:rsidR="00EE5860" w:rsidRPr="00441CD0" w:rsidRDefault="00EE5860" w:rsidP="00BB0E1F">
            <w:pPr>
              <w:pStyle w:val="TAC"/>
              <w:rPr>
                <w:lang w:val="sv-SE"/>
              </w:rPr>
            </w:pPr>
            <w:r w:rsidRPr="00441CD0">
              <w:rPr>
                <w:lang w:val="sv-SE"/>
              </w:rPr>
              <w:t>Length = n</w:t>
            </w:r>
          </w:p>
        </w:tc>
      </w:tr>
      <w:tr w:rsidR="00EE5860" w:rsidRPr="00441CD0" w14:paraId="1365F5CC"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97166CD"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E81A3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62F506"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5ED387"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E5AE8B" w14:textId="77777777" w:rsidR="00EE5860" w:rsidRPr="00441CD0" w:rsidRDefault="00EE5860" w:rsidP="00BB0E1F">
            <w:pPr>
              <w:pStyle w:val="TAH"/>
              <w:rPr>
                <w:lang w:val="sv-SE"/>
              </w:rPr>
            </w:pPr>
            <w:r w:rsidRPr="00441CD0">
              <w:rPr>
                <w:lang w:val="sv-SE"/>
              </w:rPr>
              <w:t>IE Type</w:t>
            </w:r>
          </w:p>
        </w:tc>
      </w:tr>
      <w:tr w:rsidR="00EE5860" w:rsidRPr="00441CD0" w14:paraId="7FB0FD6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9934AC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A8B2EC"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CE4E087"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38657E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E665D3"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8DD18A3"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506D58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23B1568" w14:textId="77777777" w:rsidR="00EE5860" w:rsidRPr="00441CD0" w:rsidRDefault="00EE5860" w:rsidP="00BB0E1F">
            <w:pPr>
              <w:spacing w:after="0"/>
              <w:rPr>
                <w:rFonts w:ascii="Arial" w:hAnsi="Arial"/>
                <w:b/>
                <w:sz w:val="18"/>
                <w:lang w:val="sv-SE"/>
              </w:rPr>
            </w:pPr>
          </w:p>
        </w:tc>
      </w:tr>
      <w:tr w:rsidR="00EE5860" w:rsidRPr="00441CD0" w14:paraId="53D2D31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F7968B" w14:textId="77777777" w:rsidR="00EE5860" w:rsidRPr="00441CD0" w:rsidRDefault="00EE5860" w:rsidP="00BB0E1F">
            <w:pPr>
              <w:pStyle w:val="TAL"/>
              <w:rPr>
                <w:lang w:val="sv-SE"/>
              </w:rPr>
            </w:pPr>
            <w:r w:rsidRPr="00441CD0">
              <w:rPr>
                <w:lang w:val="sv-SE"/>
              </w:rPr>
              <w:t>QFI</w:t>
            </w:r>
          </w:p>
        </w:tc>
        <w:tc>
          <w:tcPr>
            <w:tcW w:w="336" w:type="dxa"/>
            <w:tcBorders>
              <w:top w:val="single" w:sz="4" w:space="0" w:color="auto"/>
              <w:left w:val="single" w:sz="4" w:space="0" w:color="auto"/>
              <w:bottom w:val="single" w:sz="4" w:space="0" w:color="auto"/>
              <w:right w:val="single" w:sz="4" w:space="0" w:color="auto"/>
            </w:tcBorders>
          </w:tcPr>
          <w:p w14:paraId="0C5718DB" w14:textId="77777777" w:rsidR="00EE5860" w:rsidRPr="00441CD0" w:rsidRDefault="00EE5860" w:rsidP="00BB0E1F">
            <w:pPr>
              <w:pStyle w:val="TAL"/>
              <w:jc w:val="center"/>
              <w:rPr>
                <w:lang w:val="sv-SE"/>
              </w:rPr>
            </w:pPr>
            <w:r w:rsidRPr="00441CD0">
              <w:rPr>
                <w:rFonts w:hint="eastAsia"/>
                <w:lang w:val="sv-SE"/>
              </w:rPr>
              <w:t>M</w:t>
            </w:r>
          </w:p>
        </w:tc>
        <w:tc>
          <w:tcPr>
            <w:tcW w:w="4670" w:type="dxa"/>
            <w:tcBorders>
              <w:top w:val="single" w:sz="4" w:space="0" w:color="auto"/>
              <w:left w:val="single" w:sz="4" w:space="0" w:color="auto"/>
              <w:bottom w:val="single" w:sz="4" w:space="0" w:color="auto"/>
              <w:right w:val="single" w:sz="4" w:space="0" w:color="auto"/>
            </w:tcBorders>
          </w:tcPr>
          <w:p w14:paraId="0461528B" w14:textId="77777777" w:rsidR="00EE5860" w:rsidRPr="00441CD0" w:rsidRDefault="00EE5860" w:rsidP="00BB0E1F">
            <w:pPr>
              <w:pStyle w:val="TAL"/>
              <w:rPr>
                <w:lang w:val="sv-SE"/>
              </w:rPr>
            </w:pPr>
            <w:r w:rsidRPr="00441CD0">
              <w:rPr>
                <w:rFonts w:hint="eastAsia"/>
                <w:lang w:val="sv-SE"/>
              </w:rPr>
              <w:t>T</w:t>
            </w:r>
            <w:r w:rsidRPr="00441CD0">
              <w:rPr>
                <w:lang w:val="sv-SE"/>
              </w:rPr>
              <w:t>his IE shall identify the QoS Flow Identifier for which QoS monitoring is required.</w:t>
            </w:r>
          </w:p>
          <w:p w14:paraId="24A84ED4" w14:textId="77777777" w:rsidR="00EE5860" w:rsidRPr="00441CD0" w:rsidRDefault="00EE5860" w:rsidP="00BB0E1F">
            <w:pPr>
              <w:pStyle w:val="TAL"/>
              <w:rPr>
                <w:lang w:val="sv-SE"/>
              </w:rPr>
            </w:pPr>
            <w:r w:rsidRPr="00441CD0">
              <w:rPr>
                <w:lang w:eastAsia="zh-CN"/>
              </w:rPr>
              <w:t>Several IEs within the same IE type may be present to represent different QoS flows.</w:t>
            </w:r>
          </w:p>
        </w:tc>
        <w:tc>
          <w:tcPr>
            <w:tcW w:w="370" w:type="dxa"/>
            <w:tcBorders>
              <w:top w:val="single" w:sz="4" w:space="0" w:color="auto"/>
              <w:left w:val="single" w:sz="4" w:space="0" w:color="auto"/>
              <w:bottom w:val="single" w:sz="4" w:space="0" w:color="auto"/>
              <w:right w:val="single" w:sz="4" w:space="0" w:color="auto"/>
            </w:tcBorders>
          </w:tcPr>
          <w:p w14:paraId="67E4D48F"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0BB5EF8"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3F3734F3"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F7147C" w14:textId="77777777" w:rsidR="00EE5860" w:rsidRPr="00441CD0" w:rsidRDefault="00EE5860" w:rsidP="00BB0E1F">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8D9BA73" w14:textId="77777777" w:rsidR="00EE5860" w:rsidRPr="00441CD0" w:rsidRDefault="00EE5860" w:rsidP="00BB0E1F">
            <w:pPr>
              <w:pStyle w:val="TAL"/>
              <w:jc w:val="center"/>
              <w:rPr>
                <w:lang w:val="sv-SE"/>
              </w:rPr>
            </w:pPr>
            <w:r w:rsidRPr="00441CD0">
              <w:rPr>
                <w:rFonts w:hint="eastAsia"/>
                <w:lang w:val="sv-SE"/>
              </w:rPr>
              <w:t>Q</w:t>
            </w:r>
            <w:r w:rsidRPr="00441CD0">
              <w:rPr>
                <w:lang w:val="sv-SE"/>
              </w:rPr>
              <w:t>FI</w:t>
            </w:r>
          </w:p>
        </w:tc>
      </w:tr>
      <w:tr w:rsidR="00EE5860" w:rsidRPr="00441CD0" w14:paraId="12A654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9F85F23" w14:textId="77777777" w:rsidR="00EE5860" w:rsidRPr="00441CD0" w:rsidRDefault="00EE5860" w:rsidP="00BB0E1F">
            <w:pPr>
              <w:pStyle w:val="TAL"/>
              <w:rPr>
                <w:lang w:val="sv-SE"/>
              </w:rPr>
            </w:pPr>
            <w:r w:rsidRPr="00441CD0">
              <w:t xml:space="preserve">Requested </w:t>
            </w:r>
            <w:r w:rsidRPr="00441CD0">
              <w:rPr>
                <w:noProof/>
                <w:lang w:eastAsia="zh-CN"/>
              </w:rPr>
              <w:t>QoS Monitoring</w:t>
            </w:r>
          </w:p>
        </w:tc>
        <w:tc>
          <w:tcPr>
            <w:tcW w:w="336" w:type="dxa"/>
            <w:tcBorders>
              <w:top w:val="single" w:sz="4" w:space="0" w:color="auto"/>
              <w:left w:val="single" w:sz="4" w:space="0" w:color="auto"/>
              <w:bottom w:val="single" w:sz="4" w:space="0" w:color="auto"/>
              <w:right w:val="single" w:sz="4" w:space="0" w:color="auto"/>
            </w:tcBorders>
            <w:hideMark/>
          </w:tcPr>
          <w:p w14:paraId="28669663" w14:textId="77777777" w:rsidR="00EE5860" w:rsidRPr="00441CD0" w:rsidRDefault="00EE5860" w:rsidP="00BB0E1F">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02A4112F" w14:textId="77777777" w:rsidR="00EE5860" w:rsidRPr="00441CD0" w:rsidRDefault="00EE5860" w:rsidP="00BB0E1F">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sidRPr="00441CD0">
              <w:rPr>
                <w:rFonts w:cs="Arial"/>
                <w:noProof/>
                <w:szCs w:val="18"/>
                <w:lang w:eastAsia="zh-CN"/>
              </w:rPr>
              <w:t xml:space="preserve">whether </w:t>
            </w:r>
            <w:r w:rsidRPr="00441CD0">
              <w:t>the uplink</w:t>
            </w:r>
            <w:r w:rsidRPr="00441CD0">
              <w:rPr>
                <w:lang w:val="en-US"/>
              </w:rPr>
              <w:t>,</w:t>
            </w:r>
            <w:r w:rsidRPr="00441CD0">
              <w:t xml:space="preserve"> downlink</w:t>
            </w:r>
            <w:r w:rsidRPr="00441CD0">
              <w:rPr>
                <w:lang w:val="en-US"/>
              </w:rPr>
              <w:t xml:space="preserve"> </w:t>
            </w:r>
            <w:r w:rsidRPr="00441CD0">
              <w:t>and/or round trip packet delay between the UE and the UPF (PSA) shall be monitored</w:t>
            </w:r>
            <w:r>
              <w:t>, and whether QoS monitoring is performed based on GTP-U path monitoring</w:t>
            </w:r>
            <w:r w:rsidRPr="00441CD0">
              <w:rPr>
                <w:rFonts w:cs="Arial"/>
                <w:noProof/>
                <w:szCs w:val="18"/>
                <w:lang w:eastAsia="zh-CN"/>
              </w:rPr>
              <w:t>.</w:t>
            </w:r>
            <w:r>
              <w:rPr>
                <w:rFonts w:cs="Arial"/>
                <w:noProof/>
                <w:szCs w:val="18"/>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6B33FAE8"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42D9763"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157A2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FCAF3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6DACAE5" w14:textId="77777777" w:rsidR="00EE5860" w:rsidRPr="00441CD0" w:rsidRDefault="00EE5860" w:rsidP="00BB0E1F">
            <w:pPr>
              <w:pStyle w:val="TAC"/>
              <w:rPr>
                <w:lang w:val="sv-SE"/>
              </w:rPr>
            </w:pPr>
            <w:r w:rsidRPr="00441CD0">
              <w:t xml:space="preserve">Requested </w:t>
            </w:r>
            <w:r w:rsidRPr="00441CD0">
              <w:rPr>
                <w:noProof/>
                <w:lang w:eastAsia="zh-CN"/>
              </w:rPr>
              <w:t>QoS Monitoring</w:t>
            </w:r>
          </w:p>
        </w:tc>
      </w:tr>
      <w:tr w:rsidR="00EE5860" w:rsidRPr="00441CD0" w14:paraId="1967C2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208BEF7" w14:textId="77777777" w:rsidR="00EE5860" w:rsidRPr="00441CD0" w:rsidRDefault="00EE5860" w:rsidP="00BB0E1F">
            <w:pPr>
              <w:pStyle w:val="TAL"/>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336" w:type="dxa"/>
            <w:tcBorders>
              <w:top w:val="single" w:sz="4" w:space="0" w:color="auto"/>
              <w:left w:val="single" w:sz="4" w:space="0" w:color="auto"/>
              <w:bottom w:val="single" w:sz="4" w:space="0" w:color="auto"/>
              <w:right w:val="single" w:sz="4" w:space="0" w:color="auto"/>
            </w:tcBorders>
          </w:tcPr>
          <w:p w14:paraId="7492B87C" w14:textId="77777777" w:rsidR="00EE5860" w:rsidRPr="00441CD0" w:rsidRDefault="00EE5860" w:rsidP="00BB0E1F">
            <w:pPr>
              <w:pStyle w:val="TAL"/>
              <w:jc w:val="center"/>
              <w:rPr>
                <w:szCs w:val="18"/>
                <w:lang w:val="sv-SE" w:eastAsia="zh-CN"/>
              </w:rPr>
            </w:pPr>
            <w:r w:rsidRPr="00441CD0">
              <w:rPr>
                <w:rFonts w:hint="eastAsia"/>
                <w:szCs w:val="18"/>
                <w:lang w:val="sv-SE" w:eastAsia="zh-CN"/>
              </w:rPr>
              <w:t>M</w:t>
            </w:r>
          </w:p>
        </w:tc>
        <w:tc>
          <w:tcPr>
            <w:tcW w:w="4670" w:type="dxa"/>
            <w:tcBorders>
              <w:top w:val="single" w:sz="4" w:space="0" w:color="auto"/>
              <w:left w:val="single" w:sz="4" w:space="0" w:color="auto"/>
              <w:bottom w:val="single" w:sz="4" w:space="0" w:color="auto"/>
              <w:right w:val="single" w:sz="4" w:space="0" w:color="auto"/>
            </w:tcBorders>
          </w:tcPr>
          <w:p w14:paraId="3BBC5413" w14:textId="77777777" w:rsidR="00EE5860" w:rsidRPr="00441CD0" w:rsidRDefault="00EE5860" w:rsidP="00BB0E1F">
            <w:pPr>
              <w:pStyle w:val="TAL"/>
            </w:pPr>
            <w:r w:rsidRPr="00441CD0">
              <w:t>This IE shall</w:t>
            </w:r>
            <w:r w:rsidRPr="00441CD0">
              <w:rPr>
                <w:lang w:eastAsia="ko-KR"/>
              </w:rPr>
              <w:t xml:space="preserve"> indicate the </w:t>
            </w:r>
            <w:r w:rsidRPr="00441CD0">
              <w:rPr>
                <w:lang w:val="en-US"/>
              </w:rPr>
              <w:t>frequency for the reporting, i.e</w:t>
            </w:r>
            <w:r w:rsidRPr="00441CD0">
              <w:rPr>
                <w:rFonts w:hint="eastAsia"/>
                <w:lang w:val="en-US" w:eastAsia="zh-CN"/>
              </w:rPr>
              <w:t>.</w:t>
            </w:r>
            <w:r w:rsidRPr="00441CD0">
              <w:rPr>
                <w:lang w:val="en-US" w:eastAsia="zh-CN"/>
              </w:rPr>
              <w:t xml:space="preserve"> </w:t>
            </w:r>
            <w:r w:rsidRPr="00441CD0">
              <w:rPr>
                <w:lang w:eastAsia="ko-KR"/>
              </w:rPr>
              <w:t xml:space="preserve">event triggered, </w:t>
            </w:r>
            <w:r w:rsidRPr="00441CD0">
              <w:rPr>
                <w:lang w:val="en-US"/>
              </w:rPr>
              <w:t>periodic, or when the PDU Session is released</w:t>
            </w:r>
            <w:r w:rsidRPr="00441CD0">
              <w:rPr>
                <w:rFonts w:cs="Arial"/>
                <w:noProof/>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42F22D7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FC678BB"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C12839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4FE4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CF12010" w14:textId="77777777" w:rsidR="00EE5860" w:rsidRPr="00441CD0" w:rsidRDefault="00EE5860" w:rsidP="00BB0E1F">
            <w:pPr>
              <w:pStyle w:val="TAC"/>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r>
      <w:tr w:rsidR="00EE5860" w:rsidRPr="00441CD0" w14:paraId="7CAB57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C9DADA6" w14:textId="77777777" w:rsidR="00EE5860" w:rsidRPr="00441CD0" w:rsidRDefault="00EE5860" w:rsidP="00BB0E1F">
            <w:pPr>
              <w:pStyle w:val="TAL"/>
              <w:rPr>
                <w:noProof/>
                <w:lang w:eastAsia="zh-CN"/>
              </w:rPr>
            </w:pPr>
            <w:r w:rsidRPr="00441CD0">
              <w:t>Packet Delay Thresholds</w:t>
            </w:r>
          </w:p>
        </w:tc>
        <w:tc>
          <w:tcPr>
            <w:tcW w:w="336" w:type="dxa"/>
            <w:tcBorders>
              <w:top w:val="single" w:sz="4" w:space="0" w:color="auto"/>
              <w:left w:val="single" w:sz="4" w:space="0" w:color="auto"/>
              <w:bottom w:val="single" w:sz="4" w:space="0" w:color="auto"/>
              <w:right w:val="single" w:sz="4" w:space="0" w:color="auto"/>
            </w:tcBorders>
          </w:tcPr>
          <w:p w14:paraId="081B8A88" w14:textId="77777777" w:rsidR="00EE5860" w:rsidRPr="00441CD0" w:rsidRDefault="00EE5860" w:rsidP="00BB0E1F">
            <w:pPr>
              <w:pStyle w:val="TAL"/>
              <w:jc w:val="center"/>
              <w:rPr>
                <w:szCs w:val="18"/>
                <w:lang w:val="sv-S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39E32FD" w14:textId="77777777" w:rsidR="00EE5860" w:rsidRPr="00441CD0" w:rsidRDefault="00EE5860" w:rsidP="00BB0E1F">
            <w:pPr>
              <w:pStyle w:val="TAL"/>
            </w:pPr>
            <w:r w:rsidRPr="00441CD0">
              <w:t xml:space="preserve">This IE shall be present if </w:t>
            </w:r>
            <w:r w:rsidRPr="00441CD0">
              <w:rPr>
                <w:noProof/>
              </w:rPr>
              <w:t>event triggered QoS monitoring reporting</w:t>
            </w:r>
            <w:r w:rsidRPr="00441CD0">
              <w:t xml:space="preserve"> is used and reporting is required upon reaching a delay threshold. When present, it shall indicate the packet delay after which the UP function shall report QoS monitoring result to the CP function for this SRR.</w:t>
            </w:r>
          </w:p>
          <w:p w14:paraId="0716D481" w14:textId="77777777" w:rsidR="00EE5860" w:rsidRPr="00441CD0" w:rsidRDefault="00EE5860" w:rsidP="00BB0E1F">
            <w:pPr>
              <w:pStyle w:val="TAL"/>
            </w:pPr>
            <w:r w:rsidRPr="00441CD0">
              <w:t>(NOTE 1)</w:t>
            </w:r>
          </w:p>
        </w:tc>
        <w:tc>
          <w:tcPr>
            <w:tcW w:w="370" w:type="dxa"/>
            <w:tcBorders>
              <w:top w:val="single" w:sz="4" w:space="0" w:color="auto"/>
              <w:left w:val="single" w:sz="4" w:space="0" w:color="auto"/>
              <w:bottom w:val="single" w:sz="4" w:space="0" w:color="auto"/>
              <w:right w:val="single" w:sz="4" w:space="0" w:color="auto"/>
            </w:tcBorders>
          </w:tcPr>
          <w:p w14:paraId="11E2FC02"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BEA937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284C0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F9251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E10FC49" w14:textId="77777777" w:rsidR="00EE5860" w:rsidRPr="00441CD0" w:rsidRDefault="00EE5860" w:rsidP="00BB0E1F">
            <w:pPr>
              <w:pStyle w:val="TAC"/>
              <w:rPr>
                <w:noProof/>
                <w:lang w:eastAsia="zh-CN"/>
              </w:rPr>
            </w:pPr>
            <w:r w:rsidRPr="00441CD0">
              <w:t>Packet Delay Thresholds</w:t>
            </w:r>
          </w:p>
        </w:tc>
      </w:tr>
      <w:tr w:rsidR="00EE5860" w:rsidRPr="00441CD0" w14:paraId="5CBC13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4467041" w14:textId="77777777" w:rsidR="00EE5860" w:rsidRPr="00441CD0" w:rsidRDefault="00EE5860" w:rsidP="00BB0E1F">
            <w:pPr>
              <w:pStyle w:val="TAL"/>
              <w:rPr>
                <w:lang w:val="sv-SE"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336" w:type="dxa"/>
            <w:tcBorders>
              <w:top w:val="single" w:sz="4" w:space="0" w:color="auto"/>
              <w:left w:val="single" w:sz="4" w:space="0" w:color="auto"/>
              <w:bottom w:val="single" w:sz="4" w:space="0" w:color="auto"/>
              <w:right w:val="single" w:sz="4" w:space="0" w:color="auto"/>
            </w:tcBorders>
          </w:tcPr>
          <w:p w14:paraId="2D4D3E2A"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7568EDA" w14:textId="77777777" w:rsidR="00EE5860" w:rsidRPr="00441CD0" w:rsidRDefault="00EE5860" w:rsidP="00BB0E1F">
            <w:pPr>
              <w:pStyle w:val="TAL"/>
              <w:rPr>
                <w:lang w:val="sv-SE"/>
              </w:rPr>
            </w:pPr>
            <w:r w:rsidRPr="00441CD0">
              <w:rPr>
                <w:rFonts w:hint="eastAsia"/>
                <w:lang w:eastAsia="zh-CN"/>
              </w:rPr>
              <w:t>T</w:t>
            </w:r>
            <w:r w:rsidRPr="00441CD0">
              <w:rPr>
                <w:lang w:eastAsia="zh-CN"/>
              </w:rPr>
              <w:t xml:space="preserve">his IE shall be present if </w:t>
            </w:r>
            <w:r w:rsidRPr="00441CD0">
              <w:rPr>
                <w:noProof/>
              </w:rPr>
              <w:t>event triggered QoS monitoring repor</w:t>
            </w:r>
            <w:r w:rsidRPr="00441CD0">
              <w:t>ting is required. When present, it shall indicate the minimum waiting time between two consecutive reports after which the UP function may report new QoS monitoring result to the CP function for this SRR.</w:t>
            </w:r>
          </w:p>
        </w:tc>
        <w:tc>
          <w:tcPr>
            <w:tcW w:w="370" w:type="dxa"/>
            <w:tcBorders>
              <w:top w:val="single" w:sz="4" w:space="0" w:color="auto"/>
              <w:left w:val="single" w:sz="4" w:space="0" w:color="auto"/>
              <w:bottom w:val="single" w:sz="4" w:space="0" w:color="auto"/>
              <w:right w:val="single" w:sz="4" w:space="0" w:color="auto"/>
            </w:tcBorders>
          </w:tcPr>
          <w:p w14:paraId="1EB3008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42767B9"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6C2FEA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1AFE30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3A42F6C" w14:textId="77777777" w:rsidR="00EE5860" w:rsidRPr="00441CD0" w:rsidRDefault="00EE5860" w:rsidP="00BB0E1F">
            <w:pPr>
              <w:pStyle w:val="TAC"/>
              <w:rPr>
                <w:lang w:val="sv-SE"/>
              </w:rPr>
            </w:pPr>
            <w:r w:rsidRPr="00441CD0">
              <w:rPr>
                <w:lang w:val="sv-SE" w:eastAsia="zh-CN"/>
              </w:rPr>
              <w:t xml:space="preserve">Minimum </w:t>
            </w:r>
            <w:r w:rsidRPr="00441CD0">
              <w:rPr>
                <w:rFonts w:hint="eastAsia"/>
                <w:lang w:val="sv-SE" w:eastAsia="zh-CN"/>
              </w:rPr>
              <w:t>W</w:t>
            </w:r>
            <w:r w:rsidRPr="00441CD0">
              <w:rPr>
                <w:lang w:val="sv-SE" w:eastAsia="zh-CN"/>
              </w:rPr>
              <w:t>ait Time</w:t>
            </w:r>
          </w:p>
        </w:tc>
      </w:tr>
      <w:tr w:rsidR="00EE5860" w:rsidRPr="00441CD0" w14:paraId="1940F1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6435C73" w14:textId="77777777" w:rsidR="00EE5860" w:rsidRPr="00441CD0" w:rsidRDefault="00EE5860" w:rsidP="00BB0E1F">
            <w:pPr>
              <w:pStyle w:val="TAL"/>
              <w:rPr>
                <w:lang w:val="sv-SE"/>
              </w:rPr>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513E85A9"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669A9516" w14:textId="77777777" w:rsidR="00EE5860" w:rsidRPr="00441CD0" w:rsidRDefault="00EE5860" w:rsidP="00BB0E1F">
            <w:pPr>
              <w:pStyle w:val="TAL"/>
            </w:pPr>
            <w:r w:rsidRPr="00441CD0">
              <w:t xml:space="preserve">This IE shall be present if the periodic </w:t>
            </w:r>
            <w:r w:rsidRPr="00441CD0">
              <w:rPr>
                <w:noProof/>
              </w:rPr>
              <w:t>QoS monitoring reporting</w:t>
            </w:r>
            <w:r w:rsidRPr="00441CD0">
              <w:t xml:space="preserve"> is required. When present, it shall indicate the period for generating and reporting QoS monitoring reports.</w:t>
            </w:r>
          </w:p>
          <w:p w14:paraId="53564E06" w14:textId="77777777" w:rsidR="00EE5860" w:rsidRPr="00441CD0" w:rsidRDefault="00EE5860" w:rsidP="00BB0E1F">
            <w:pPr>
              <w:pStyle w:val="TAL"/>
              <w:rPr>
                <w:lang w:val="sv-SE"/>
              </w:rPr>
            </w:pPr>
            <w:r w:rsidRPr="00441CD0">
              <w:t>(NOTE 2)</w:t>
            </w:r>
          </w:p>
        </w:tc>
        <w:tc>
          <w:tcPr>
            <w:tcW w:w="370" w:type="dxa"/>
            <w:tcBorders>
              <w:top w:val="single" w:sz="4" w:space="0" w:color="auto"/>
              <w:left w:val="single" w:sz="4" w:space="0" w:color="auto"/>
              <w:bottom w:val="single" w:sz="4" w:space="0" w:color="auto"/>
              <w:right w:val="single" w:sz="4" w:space="0" w:color="auto"/>
            </w:tcBorders>
          </w:tcPr>
          <w:p w14:paraId="30FC1EA3" w14:textId="77777777" w:rsidR="00EE5860" w:rsidRPr="00441CD0" w:rsidRDefault="00EE5860" w:rsidP="00BB0E1F">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30209D"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8601939"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9B499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05F0B4A" w14:textId="77777777" w:rsidR="00EE5860" w:rsidRPr="00441CD0" w:rsidRDefault="00EE5860" w:rsidP="00BB0E1F">
            <w:pPr>
              <w:pStyle w:val="TAC"/>
              <w:rPr>
                <w:lang w:val="sv-SE"/>
              </w:rPr>
            </w:pPr>
            <w:r w:rsidRPr="00441CD0">
              <w:t>Measurement Period</w:t>
            </w:r>
          </w:p>
        </w:tc>
      </w:tr>
      <w:tr w:rsidR="00EE5860" w:rsidRPr="00441CD0" w14:paraId="2A41E7B1"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6B86FA62" w14:textId="77777777" w:rsidR="00EE5860" w:rsidRPr="00441CD0" w:rsidRDefault="00EE5860" w:rsidP="00BB0E1F">
            <w:pPr>
              <w:pStyle w:val="TAN"/>
            </w:pPr>
            <w:r w:rsidRPr="00441CD0">
              <w:t>NOTE 1:</w:t>
            </w:r>
            <w:r w:rsidRPr="00441CD0">
              <w:tab/>
              <w:t xml:space="preserve">If no time stamp </w:t>
            </w:r>
            <w:r w:rsidRPr="00441CD0">
              <w:rPr>
                <w:lang w:eastAsia="zh-CN"/>
              </w:rPr>
              <w:t xml:space="preserve">is received in </w:t>
            </w:r>
            <w:r w:rsidRPr="00441CD0">
              <w:t>uplink packet for a delay exceeding the Packet Delay Thresholds, the UP function shall generate a QoS monitoring report indicating a packet delay measurement failure to the CP function.</w:t>
            </w:r>
          </w:p>
          <w:p w14:paraId="3440852D" w14:textId="77777777" w:rsidR="00EE5860" w:rsidRPr="00441CD0" w:rsidRDefault="00EE5860" w:rsidP="00BB0E1F">
            <w:pPr>
              <w:pStyle w:val="TAN"/>
            </w:pPr>
            <w:r w:rsidRPr="00441CD0">
              <w:t>NOTE 2:</w:t>
            </w:r>
            <w:r w:rsidRPr="00441CD0">
              <w:tab/>
              <w:t xml:space="preserve">If </w:t>
            </w:r>
            <w:r w:rsidRPr="00441CD0">
              <w:rPr>
                <w:lang w:eastAsia="zh-CN"/>
              </w:rPr>
              <w:t xml:space="preserve">no time stamp is received in </w:t>
            </w:r>
            <w:r w:rsidRPr="00441CD0">
              <w:t>uplink packet for a delay exceeding the Measurement Period, the UP function shall generate a QoS monitoring report indicating a packet delay measurement failure to the CP function.</w:t>
            </w:r>
          </w:p>
        </w:tc>
      </w:tr>
    </w:tbl>
    <w:p w14:paraId="3D622AB2" w14:textId="77777777" w:rsidR="00EE5860" w:rsidRPr="00441CD0" w:rsidRDefault="00EE5860" w:rsidP="00EE5860"/>
    <w:p w14:paraId="7A0CCDBF" w14:textId="77777777" w:rsidR="00EE5860" w:rsidRPr="00441CD0" w:rsidRDefault="00EE5860" w:rsidP="00EE5860">
      <w:pPr>
        <w:pStyle w:val="Heading4"/>
        <w:rPr>
          <w:rFonts w:cs="Arial"/>
          <w:bCs/>
          <w:lang w:eastAsia="zh-CN"/>
        </w:rPr>
      </w:pPr>
      <w:bookmarkStart w:id="4106" w:name="_Toc27490783"/>
      <w:bookmarkStart w:id="4107" w:name="_Toc27557076"/>
      <w:bookmarkStart w:id="4108" w:name="_Toc27723993"/>
      <w:bookmarkStart w:id="4109" w:name="_Toc36031065"/>
      <w:bookmarkStart w:id="4110" w:name="_Toc36042985"/>
      <w:bookmarkStart w:id="4111" w:name="_Toc36814310"/>
      <w:bookmarkStart w:id="4112" w:name="_Toc44689164"/>
      <w:bookmarkStart w:id="4113" w:name="_Toc44923918"/>
      <w:bookmarkStart w:id="4114" w:name="_Toc51860888"/>
      <w:bookmarkStart w:id="4115" w:name="_Toc57930659"/>
      <w:bookmarkStart w:id="4116" w:name="_Toc57931289"/>
      <w:bookmarkStart w:id="4117" w:name="_Toc67499681"/>
      <w:r w:rsidRPr="00441CD0">
        <w:t>7.5.</w:t>
      </w:r>
      <w:r w:rsidRPr="00441CD0">
        <w:rPr>
          <w:lang w:eastAsia="zh-CN"/>
        </w:rPr>
        <w:t>2</w:t>
      </w:r>
      <w:r w:rsidRPr="00441CD0">
        <w:t>.</w:t>
      </w:r>
      <w:r w:rsidRPr="00441CD0">
        <w:rPr>
          <w:lang w:eastAsia="zh-CN"/>
        </w:rPr>
        <w:t>10</w:t>
      </w:r>
      <w:r w:rsidRPr="00441CD0">
        <w:tab/>
      </w:r>
      <w:r w:rsidRPr="00441CD0">
        <w:rPr>
          <w:lang w:eastAsia="zh-CN"/>
        </w:rPr>
        <w:t>Provide ATSSS Control Information</w:t>
      </w:r>
      <w:r w:rsidRPr="00441CD0">
        <w:t xml:space="preserve"> IE within </w:t>
      </w:r>
      <w:r w:rsidRPr="00441CD0">
        <w:rPr>
          <w:lang w:eastAsia="zh-CN"/>
        </w:rPr>
        <w:t>PFCP</w:t>
      </w:r>
      <w:r w:rsidRPr="00441CD0">
        <w:t xml:space="preserve"> Session Establishment Re</w:t>
      </w:r>
      <w:r w:rsidRPr="00441CD0">
        <w:rPr>
          <w:lang w:eastAsia="zh-CN"/>
        </w:rPr>
        <w:t>quest</w:t>
      </w:r>
      <w:bookmarkEnd w:id="4106"/>
      <w:bookmarkEnd w:id="4107"/>
      <w:bookmarkEnd w:id="4108"/>
      <w:bookmarkEnd w:id="4109"/>
      <w:bookmarkEnd w:id="4110"/>
      <w:bookmarkEnd w:id="4111"/>
      <w:bookmarkEnd w:id="4112"/>
      <w:bookmarkEnd w:id="4113"/>
      <w:bookmarkEnd w:id="4114"/>
      <w:bookmarkEnd w:id="4115"/>
      <w:bookmarkEnd w:id="4116"/>
      <w:bookmarkEnd w:id="4117"/>
    </w:p>
    <w:p w14:paraId="583E057B" w14:textId="77777777" w:rsidR="00EE5860" w:rsidRPr="00441CD0" w:rsidRDefault="00EE5860" w:rsidP="00EE5860">
      <w:r w:rsidRPr="00441CD0">
        <w:t xml:space="preserve">The </w:t>
      </w:r>
      <w:r w:rsidRPr="00441CD0">
        <w:rPr>
          <w:lang w:eastAsia="zh-CN"/>
        </w:rPr>
        <w:t xml:space="preserve">Provide </w:t>
      </w:r>
      <w:r w:rsidRPr="00441CD0">
        <w:rPr>
          <w:lang w:val="en-US" w:eastAsia="zh-CN"/>
        </w:rPr>
        <w:t>ATSSS Control Information</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rsidRPr="00441CD0">
        <w:rPr>
          <w:lang w:eastAsia="zh-CN"/>
        </w:rPr>
        <w:t>2</w:t>
      </w:r>
      <w:r w:rsidRPr="00441CD0">
        <w:t>.</w:t>
      </w:r>
      <w:r w:rsidRPr="00441CD0">
        <w:rPr>
          <w:lang w:eastAsia="zh-CN"/>
        </w:rPr>
        <w:t>10</w:t>
      </w:r>
      <w:r w:rsidRPr="00441CD0">
        <w:t>-1</w:t>
      </w:r>
      <w:r w:rsidRPr="00441CD0">
        <w:rPr>
          <w:lang w:eastAsia="ja-JP"/>
        </w:rPr>
        <w:t>.</w:t>
      </w:r>
    </w:p>
    <w:p w14:paraId="5E652B81" w14:textId="77777777" w:rsidR="00EE5860" w:rsidRPr="00441CD0" w:rsidRDefault="00EE5860" w:rsidP="00EE5860">
      <w:pPr>
        <w:pStyle w:val="TH"/>
        <w:rPr>
          <w:lang w:eastAsia="zh-CN"/>
        </w:rPr>
      </w:pPr>
      <w:r w:rsidRPr="00441CD0">
        <w:lastRenderedPageBreak/>
        <w:t>Table 7.5.</w:t>
      </w:r>
      <w:r w:rsidRPr="00441CD0">
        <w:rPr>
          <w:lang w:eastAsia="zh-CN"/>
        </w:rPr>
        <w:t>2</w:t>
      </w:r>
      <w:r w:rsidRPr="00441CD0">
        <w:t xml:space="preserve">.10-1: </w:t>
      </w:r>
      <w:r w:rsidRPr="00441CD0">
        <w:rPr>
          <w:lang w:eastAsia="zh-CN"/>
        </w:rPr>
        <w:t xml:space="preserve">Provide </w:t>
      </w:r>
      <w:r w:rsidRPr="00441CD0">
        <w:rPr>
          <w:lang w:val="en-US" w:eastAsia="zh-CN"/>
        </w:rPr>
        <w:t>ATSSS Control Information</w:t>
      </w:r>
      <w:r w:rsidRPr="00441CD0">
        <w:rPr>
          <w:lang w:val="en-US"/>
        </w:rPr>
        <w:t xml:space="preserve"> IE</w:t>
      </w:r>
      <w:r w:rsidRPr="00441CD0">
        <w:t xml:space="preserve"> within </w:t>
      </w:r>
      <w:r w:rsidRPr="00441CD0">
        <w:rPr>
          <w:lang w:eastAsia="zh-CN"/>
        </w:rPr>
        <w:t>PFCP</w:t>
      </w:r>
      <w:r w:rsidRPr="00441CD0">
        <w:t xml:space="preserve"> Session Establishment </w:t>
      </w:r>
      <w:r w:rsidRPr="00441CD0">
        <w:rPr>
          <w:lang w:eastAsia="zh-CN"/>
        </w:rP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ACF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A42DC5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20ACAD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149BE2" w14:textId="77777777" w:rsidR="00EE5860" w:rsidRPr="00441CD0" w:rsidRDefault="00EE5860" w:rsidP="00BB0E1F">
            <w:pPr>
              <w:pStyle w:val="TAC"/>
              <w:rPr>
                <w:lang w:val="fr-FR"/>
              </w:rPr>
            </w:pPr>
            <w:r w:rsidRPr="00441CD0">
              <w:rPr>
                <w:lang w:val="en-US" w:eastAsia="zh-CN"/>
              </w:rPr>
              <w:t>Provide ATSSS Control Information</w:t>
            </w:r>
            <w:r w:rsidRPr="00441CD0">
              <w:rPr>
                <w:lang w:val="en-US"/>
              </w:rPr>
              <w:t xml:space="preserve"> IE Type = </w:t>
            </w:r>
            <w:r w:rsidRPr="00441CD0">
              <w:rPr>
                <w:lang w:val="en-US" w:eastAsia="zh-CN"/>
              </w:rPr>
              <w:t>220</w:t>
            </w:r>
            <w:r w:rsidRPr="00441CD0">
              <w:rPr>
                <w:lang w:val="en-US"/>
              </w:rPr>
              <w:t xml:space="preserve"> (decimal)</w:t>
            </w:r>
          </w:p>
        </w:tc>
      </w:tr>
      <w:tr w:rsidR="00EE5860" w:rsidRPr="00441CD0" w14:paraId="09D6512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EA5B79B"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6818B6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CDBCF1" w14:textId="77777777" w:rsidR="00EE5860" w:rsidRPr="00441CD0" w:rsidRDefault="00EE5860" w:rsidP="00BB0E1F">
            <w:pPr>
              <w:pStyle w:val="TAC"/>
              <w:rPr>
                <w:lang w:val="fr-FR"/>
              </w:rPr>
            </w:pPr>
            <w:r w:rsidRPr="00441CD0">
              <w:rPr>
                <w:lang w:val="fr-FR"/>
              </w:rPr>
              <w:t>Length = n</w:t>
            </w:r>
          </w:p>
        </w:tc>
      </w:tr>
      <w:tr w:rsidR="00EE5860" w:rsidRPr="00441CD0" w14:paraId="65AB49A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DF50D3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086646"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64851F1"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F7C3B1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BF44941" w14:textId="77777777" w:rsidR="00EE5860" w:rsidRPr="00441CD0" w:rsidRDefault="00EE5860" w:rsidP="00BB0E1F">
            <w:pPr>
              <w:pStyle w:val="TAH"/>
              <w:rPr>
                <w:lang w:val="fr-FR"/>
              </w:rPr>
            </w:pPr>
            <w:r w:rsidRPr="00441CD0">
              <w:rPr>
                <w:lang w:val="fr-FR"/>
              </w:rPr>
              <w:t>IE Type</w:t>
            </w:r>
          </w:p>
        </w:tc>
      </w:tr>
      <w:tr w:rsidR="00EE5860" w:rsidRPr="00441CD0" w14:paraId="6D2A07E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734B1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CB3C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5A9281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572E10D"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330977F"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30D2EE"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E18CE9A"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8BAB121" w14:textId="77777777" w:rsidR="00EE5860" w:rsidRPr="00441CD0" w:rsidRDefault="00EE5860" w:rsidP="00BB0E1F">
            <w:pPr>
              <w:spacing w:after="0"/>
              <w:rPr>
                <w:rFonts w:ascii="Arial" w:hAnsi="Arial"/>
                <w:b/>
                <w:sz w:val="18"/>
                <w:lang w:val="fr-FR"/>
              </w:rPr>
            </w:pPr>
          </w:p>
        </w:tc>
      </w:tr>
      <w:tr w:rsidR="00EE5860" w:rsidRPr="00441CD0" w14:paraId="4400105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7DABEB" w14:textId="77777777" w:rsidR="00EE5860" w:rsidRPr="00441CD0" w:rsidRDefault="00EE5860" w:rsidP="00BB0E1F">
            <w:pPr>
              <w:pStyle w:val="TAL"/>
              <w:rPr>
                <w:lang w:val="fr-FR" w:eastAsia="zh-CN"/>
              </w:rPr>
            </w:pPr>
            <w:r w:rsidRPr="00441CD0">
              <w:rPr>
                <w:lang w:val="en-US" w:eastAsia="zh-CN"/>
              </w:rPr>
              <w:t>MPTCP Control Information</w:t>
            </w:r>
          </w:p>
        </w:tc>
        <w:tc>
          <w:tcPr>
            <w:tcW w:w="336" w:type="dxa"/>
            <w:tcBorders>
              <w:top w:val="single" w:sz="4" w:space="0" w:color="auto"/>
              <w:left w:val="single" w:sz="4" w:space="0" w:color="auto"/>
              <w:bottom w:val="single" w:sz="4" w:space="0" w:color="auto"/>
              <w:right w:val="single" w:sz="4" w:space="0" w:color="auto"/>
            </w:tcBorders>
            <w:hideMark/>
          </w:tcPr>
          <w:p w14:paraId="70391409"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58C289EA" w14:textId="77777777" w:rsidR="00EE5860" w:rsidRPr="00441CD0" w:rsidRDefault="00EE5860" w:rsidP="00BB0E1F">
            <w:pPr>
              <w:pStyle w:val="TAL"/>
              <w:rPr>
                <w:lang w:val="fr-FR"/>
              </w:rPr>
            </w:pPr>
            <w:r w:rsidRPr="00441CD0">
              <w:rPr>
                <w:szCs w:val="18"/>
                <w:lang w:val="en-US" w:eastAsia="zh-CN"/>
              </w:rPr>
              <w:t>This IE shall be present if the PDU session is a MA PDU session and the MPTCP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3A31C9E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31C3C80"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D49C53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1F396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2E9F244" w14:textId="77777777" w:rsidR="00EE5860" w:rsidRPr="00441CD0" w:rsidRDefault="00EE5860" w:rsidP="00BB0E1F">
            <w:pPr>
              <w:pStyle w:val="TAC"/>
              <w:rPr>
                <w:lang w:val="fr-FR" w:eastAsia="zh-CN"/>
              </w:rPr>
            </w:pPr>
            <w:r w:rsidRPr="00441CD0">
              <w:rPr>
                <w:lang w:val="en-US" w:eastAsia="zh-CN"/>
              </w:rPr>
              <w:t>MPTCP Control Information</w:t>
            </w:r>
          </w:p>
        </w:tc>
      </w:tr>
      <w:tr w:rsidR="00EE5860" w:rsidRPr="00441CD0" w14:paraId="3D5227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FBA30" w14:textId="77777777" w:rsidR="00EE5860" w:rsidRPr="00441CD0" w:rsidRDefault="00EE5860" w:rsidP="00BB0E1F">
            <w:pPr>
              <w:pStyle w:val="TAL"/>
              <w:rPr>
                <w:lang w:val="fr-FR" w:eastAsia="zh-CN"/>
              </w:rPr>
            </w:pPr>
            <w:r w:rsidRPr="00441CD0">
              <w:rPr>
                <w:lang w:val="fr-FR" w:eastAsia="zh-CN"/>
              </w:rPr>
              <w:t>ATSSS-LL Control Information</w:t>
            </w:r>
          </w:p>
        </w:tc>
        <w:tc>
          <w:tcPr>
            <w:tcW w:w="336" w:type="dxa"/>
            <w:tcBorders>
              <w:top w:val="single" w:sz="4" w:space="0" w:color="auto"/>
              <w:left w:val="single" w:sz="4" w:space="0" w:color="auto"/>
              <w:bottom w:val="single" w:sz="4" w:space="0" w:color="auto"/>
              <w:right w:val="single" w:sz="4" w:space="0" w:color="auto"/>
            </w:tcBorders>
            <w:hideMark/>
          </w:tcPr>
          <w:p w14:paraId="2C16A273"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B62D58A" w14:textId="77777777" w:rsidR="00EE5860" w:rsidRPr="00441CD0" w:rsidRDefault="00EE5860" w:rsidP="00BB0E1F">
            <w:pPr>
              <w:pStyle w:val="TAL"/>
              <w:rPr>
                <w:szCs w:val="18"/>
                <w:lang w:val="fr-FR"/>
              </w:rPr>
            </w:pPr>
            <w:r w:rsidRPr="00441CD0">
              <w:rPr>
                <w:szCs w:val="18"/>
                <w:lang w:val="en-US" w:eastAsia="zh-CN"/>
              </w:rPr>
              <w:t>This IE shall be present if the PDU session is a MA PDU session and the ATSSS-LL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19A6FF14"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694642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D212D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72A90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E57F51" w14:textId="77777777" w:rsidR="00EE5860" w:rsidRPr="00441CD0" w:rsidRDefault="00EE5860" w:rsidP="00BB0E1F">
            <w:pPr>
              <w:pStyle w:val="TAC"/>
              <w:rPr>
                <w:lang w:val="fr-FR" w:eastAsia="zh-CN"/>
              </w:rPr>
            </w:pPr>
            <w:r w:rsidRPr="00441CD0">
              <w:rPr>
                <w:lang w:val="fr-FR" w:eastAsia="zh-CN"/>
              </w:rPr>
              <w:t>ATSSS-LL Control Information</w:t>
            </w:r>
          </w:p>
        </w:tc>
      </w:tr>
      <w:tr w:rsidR="00EE5860" w:rsidRPr="00441CD0" w14:paraId="3297CFD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3C375D5" w14:textId="77777777" w:rsidR="00EE5860" w:rsidRPr="00441CD0" w:rsidRDefault="00EE5860" w:rsidP="00BB0E1F">
            <w:pPr>
              <w:pStyle w:val="TAL"/>
              <w:rPr>
                <w:lang w:val="fr-FR" w:eastAsia="zh-CN"/>
              </w:rPr>
            </w:pPr>
            <w:r w:rsidRPr="00441CD0">
              <w:rPr>
                <w:lang w:val="fr-FR" w:eastAsia="zh-CN"/>
              </w:rPr>
              <w:t>PMF Control Information</w:t>
            </w:r>
          </w:p>
        </w:tc>
        <w:tc>
          <w:tcPr>
            <w:tcW w:w="336" w:type="dxa"/>
            <w:tcBorders>
              <w:top w:val="single" w:sz="4" w:space="0" w:color="auto"/>
              <w:left w:val="single" w:sz="4" w:space="0" w:color="auto"/>
              <w:bottom w:val="single" w:sz="4" w:space="0" w:color="auto"/>
              <w:right w:val="single" w:sz="4" w:space="0" w:color="auto"/>
            </w:tcBorders>
            <w:hideMark/>
          </w:tcPr>
          <w:p w14:paraId="4C8C35A9"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39F36099" w14:textId="77777777" w:rsidR="00EE5860" w:rsidRPr="00441CD0" w:rsidRDefault="00EE5860" w:rsidP="00BB0E1F">
            <w:pPr>
              <w:pStyle w:val="TAL"/>
              <w:rPr>
                <w:szCs w:val="18"/>
                <w:lang w:val="en-US" w:eastAsia="zh-CN"/>
              </w:rPr>
            </w:pPr>
            <w:r w:rsidRPr="00441CD0">
              <w:rPr>
                <w:szCs w:val="18"/>
                <w:lang w:val="en-US" w:eastAsia="zh-CN"/>
              </w:rPr>
              <w:t>This IE shall be present if the PDU session is a MA PDU session and the PMF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48CD9D0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0D1DE3"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403DD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0925487" w14:textId="77777777" w:rsidR="00EE5860" w:rsidRPr="00441CD0" w:rsidRDefault="00EE5860" w:rsidP="00BB0E1F">
            <w:pPr>
              <w:pStyle w:val="TAC"/>
              <w:rPr>
                <w:lang w:val="de-DE" w:eastAsia="zh-CN"/>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C181A7" w14:textId="77777777" w:rsidR="00EE5860" w:rsidRPr="00441CD0" w:rsidRDefault="00EE5860" w:rsidP="00BB0E1F">
            <w:pPr>
              <w:pStyle w:val="TAC"/>
              <w:rPr>
                <w:lang w:val="fr-FR" w:eastAsia="zh-CN"/>
              </w:rPr>
            </w:pPr>
            <w:r w:rsidRPr="00441CD0">
              <w:rPr>
                <w:lang w:val="fr-FR" w:eastAsia="zh-CN"/>
              </w:rPr>
              <w:t>PMF Control Information</w:t>
            </w:r>
          </w:p>
        </w:tc>
      </w:tr>
    </w:tbl>
    <w:p w14:paraId="050E3638" w14:textId="77777777" w:rsidR="00EE5860" w:rsidRDefault="00EE5860" w:rsidP="00EE5860"/>
    <w:p w14:paraId="0D42A929" w14:textId="77777777" w:rsidR="00EE5860" w:rsidRPr="00867BF5" w:rsidRDefault="00EE5860" w:rsidP="00EE5860">
      <w:pPr>
        <w:pStyle w:val="Heading4"/>
        <w:rPr>
          <w:rFonts w:cs="Arial"/>
          <w:bCs/>
          <w:lang w:eastAsia="zh-CN"/>
        </w:rPr>
      </w:pPr>
      <w:bookmarkStart w:id="4118" w:name="_Toc44689165"/>
      <w:bookmarkStart w:id="4119" w:name="_Toc44923919"/>
      <w:bookmarkStart w:id="4120" w:name="_Toc51860889"/>
      <w:bookmarkStart w:id="4121" w:name="_Toc57930660"/>
      <w:bookmarkStart w:id="4122" w:name="_Toc57931290"/>
      <w:bookmarkStart w:id="4123" w:name="_Toc67499682"/>
      <w:r w:rsidRPr="00867BF5">
        <w:t>7.5.</w:t>
      </w:r>
      <w:r w:rsidRPr="00867BF5">
        <w:rPr>
          <w:lang w:eastAsia="zh-CN"/>
        </w:rPr>
        <w:t>2</w:t>
      </w:r>
      <w:r w:rsidRPr="00867BF5">
        <w:t>.</w:t>
      </w:r>
      <w:r>
        <w:rPr>
          <w:lang w:eastAsia="zh-CN"/>
        </w:rPr>
        <w:t>11</w:t>
      </w:r>
      <w:r w:rsidRPr="00867BF5">
        <w:tab/>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Re</w:t>
      </w:r>
      <w:r w:rsidRPr="00867BF5">
        <w:rPr>
          <w:lang w:eastAsia="zh-CN"/>
        </w:rPr>
        <w:t>quest</w:t>
      </w:r>
      <w:bookmarkEnd w:id="4118"/>
      <w:bookmarkEnd w:id="4119"/>
      <w:bookmarkEnd w:id="4120"/>
      <w:bookmarkEnd w:id="4121"/>
      <w:bookmarkEnd w:id="4122"/>
      <w:bookmarkEnd w:id="4123"/>
    </w:p>
    <w:p w14:paraId="516040D1" w14:textId="77777777" w:rsidR="00EE5860" w:rsidRPr="00867BF5" w:rsidRDefault="00EE5860" w:rsidP="00EE5860">
      <w:r w:rsidRPr="00867BF5">
        <w:t>The</w:t>
      </w:r>
      <w:r w:rsidRPr="00236F23">
        <w:rPr>
          <w:rFonts w:hint="eastAsia"/>
          <w:lang w:val="fr-FR" w:eastAsia="zh-CN"/>
        </w:rPr>
        <w:t xml:space="preserve"> </w:t>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eastAsia="ja-JP"/>
        </w:rPr>
        <w:t xml:space="preserv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w:t>
      </w:r>
      <w:r w:rsidRPr="00867BF5">
        <w:rPr>
          <w:lang w:eastAsia="zh-CN"/>
        </w:rPr>
        <w:t>2</w:t>
      </w:r>
      <w:r w:rsidRPr="00867BF5">
        <w:t>.</w:t>
      </w:r>
      <w:r>
        <w:rPr>
          <w:lang w:eastAsia="zh-CN"/>
        </w:rPr>
        <w:t>11</w:t>
      </w:r>
      <w:r w:rsidRPr="00867BF5">
        <w:t>-1</w:t>
      </w:r>
      <w:r w:rsidRPr="00867BF5">
        <w:rPr>
          <w:lang w:eastAsia="ja-JP"/>
        </w:rPr>
        <w:t>.</w:t>
      </w:r>
    </w:p>
    <w:p w14:paraId="74A3713B" w14:textId="77777777" w:rsidR="00EE5860" w:rsidRPr="00867BF5" w:rsidRDefault="00EE5860" w:rsidP="00EE5860">
      <w:pPr>
        <w:pStyle w:val="TH"/>
        <w:rPr>
          <w:lang w:eastAsia="zh-CN"/>
        </w:rPr>
      </w:pPr>
      <w:r w:rsidRPr="00867BF5">
        <w:t>Table 7.5.</w:t>
      </w:r>
      <w:r w:rsidRPr="00867BF5">
        <w:rPr>
          <w:lang w:eastAsia="zh-CN"/>
        </w:rPr>
        <w:t>2</w:t>
      </w:r>
      <w:r w:rsidRPr="00867BF5">
        <w:t>.</w:t>
      </w:r>
      <w:r>
        <w:rPr>
          <w:lang w:eastAsia="zh-CN"/>
        </w:rPr>
        <w:t>11</w:t>
      </w:r>
      <w:r w:rsidRPr="00867BF5">
        <w:t xml:space="preserve">-1: </w:t>
      </w:r>
      <w:bookmarkStart w:id="4124" w:name="OLE_LINK8"/>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w:t>
      </w:r>
      <w:r w:rsidRPr="00867BF5">
        <w:rPr>
          <w:lang w:eastAsia="zh-CN"/>
        </w:rPr>
        <w:t>Request</w:t>
      </w:r>
      <w:bookmarkEnd w:id="4124"/>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67BF5" w14:paraId="26BEF98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D3BE66F" w14:textId="77777777" w:rsidR="00EE5860" w:rsidRPr="00867BF5" w:rsidRDefault="00EE5860" w:rsidP="00BB0E1F">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E040FDC"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E1351A" w14:textId="77777777" w:rsidR="00EE5860" w:rsidRPr="00867BF5" w:rsidRDefault="00EE5860" w:rsidP="00BB0E1F">
            <w:pPr>
              <w:pStyle w:val="TAC"/>
              <w:rPr>
                <w:lang w:val="fr-FR"/>
              </w:rPr>
            </w:pP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val="en-US"/>
              </w:rPr>
              <w:t xml:space="preserve"> Type = </w:t>
            </w:r>
            <w:r>
              <w:rPr>
                <w:lang w:val="en-US" w:eastAsia="zh-CN"/>
              </w:rPr>
              <w:t>261</w:t>
            </w:r>
            <w:r w:rsidRPr="00867BF5">
              <w:rPr>
                <w:lang w:val="en-US"/>
              </w:rPr>
              <w:t xml:space="preserve"> (decimal)</w:t>
            </w:r>
          </w:p>
        </w:tc>
      </w:tr>
      <w:tr w:rsidR="00EE5860" w:rsidRPr="00867BF5" w14:paraId="4C753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80DD6" w14:textId="77777777" w:rsidR="00EE5860" w:rsidRPr="00867BF5" w:rsidRDefault="00EE5860" w:rsidP="00BB0E1F">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3B77108"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F7812C7" w14:textId="77777777" w:rsidR="00EE5860" w:rsidRPr="00867BF5" w:rsidRDefault="00EE5860" w:rsidP="00BB0E1F">
            <w:pPr>
              <w:pStyle w:val="TAC"/>
              <w:rPr>
                <w:lang w:val="fr-FR"/>
              </w:rPr>
            </w:pPr>
            <w:r w:rsidRPr="00867BF5">
              <w:rPr>
                <w:lang w:val="fr-FR"/>
              </w:rPr>
              <w:t>Length = n</w:t>
            </w:r>
          </w:p>
        </w:tc>
      </w:tr>
      <w:tr w:rsidR="00EE5860" w:rsidRPr="00867BF5" w14:paraId="208A693A"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70F4F02" w14:textId="77777777" w:rsidR="00EE5860" w:rsidRPr="00867BF5" w:rsidRDefault="00EE5860" w:rsidP="00BB0E1F">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56D179" w14:textId="77777777" w:rsidR="00EE5860" w:rsidRPr="00867BF5" w:rsidRDefault="00EE5860" w:rsidP="00BB0E1F">
            <w:pPr>
              <w:pStyle w:val="TAH"/>
              <w:rPr>
                <w:lang w:val="fr-FR"/>
              </w:rPr>
            </w:pPr>
            <w:r w:rsidRPr="00867BF5">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AAEEF50" w14:textId="77777777" w:rsidR="00EE5860" w:rsidRPr="00867BF5" w:rsidRDefault="00EE5860" w:rsidP="00BB0E1F">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1FC087" w14:textId="77777777" w:rsidR="00EE5860" w:rsidRPr="00867BF5" w:rsidRDefault="00EE5860" w:rsidP="00BB0E1F">
            <w:pPr>
              <w:pStyle w:val="TAH"/>
              <w:rPr>
                <w:lang w:val="fr-FR"/>
              </w:rPr>
            </w:pPr>
            <w:r w:rsidRPr="00867BF5">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129ED88" w14:textId="77777777" w:rsidR="00EE5860" w:rsidRPr="00867BF5" w:rsidRDefault="00EE5860" w:rsidP="00BB0E1F">
            <w:pPr>
              <w:pStyle w:val="TAH"/>
              <w:rPr>
                <w:lang w:val="fr-FR"/>
              </w:rPr>
            </w:pPr>
            <w:r w:rsidRPr="00867BF5">
              <w:rPr>
                <w:lang w:val="fr-FR"/>
              </w:rPr>
              <w:t>IE Type</w:t>
            </w:r>
          </w:p>
        </w:tc>
      </w:tr>
      <w:tr w:rsidR="00EE5860" w:rsidRPr="00867BF5" w14:paraId="18AD187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8F3A258" w14:textId="77777777" w:rsidR="00EE5860" w:rsidRPr="00867BF5"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A806BA" w14:textId="77777777" w:rsidR="00EE5860" w:rsidRPr="00867BF5"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A16D1AF" w14:textId="77777777" w:rsidR="00EE5860" w:rsidRPr="00867BF5"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876DE53" w14:textId="77777777" w:rsidR="00EE5860" w:rsidRPr="00867BF5" w:rsidRDefault="00EE5860" w:rsidP="00BB0E1F">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33BCF05" w14:textId="77777777" w:rsidR="00EE5860" w:rsidRPr="00867BF5" w:rsidRDefault="00EE5860" w:rsidP="00BB0E1F">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881EDD9" w14:textId="77777777" w:rsidR="00EE5860" w:rsidRPr="00867BF5" w:rsidRDefault="00EE5860" w:rsidP="00BB0E1F">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B8E8191" w14:textId="77777777" w:rsidR="00EE5860" w:rsidRPr="00867BF5" w:rsidRDefault="00EE5860" w:rsidP="00BB0E1F">
            <w:pPr>
              <w:pStyle w:val="TAH"/>
              <w:rPr>
                <w:lang w:val="fr-FR"/>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50D4215" w14:textId="77777777" w:rsidR="00EE5860" w:rsidRPr="00867BF5" w:rsidRDefault="00EE5860" w:rsidP="00BB0E1F">
            <w:pPr>
              <w:spacing w:after="0"/>
              <w:rPr>
                <w:rFonts w:ascii="Arial" w:hAnsi="Arial"/>
                <w:b/>
                <w:sz w:val="18"/>
                <w:lang w:val="fr-FR"/>
              </w:rPr>
            </w:pPr>
          </w:p>
        </w:tc>
      </w:tr>
      <w:tr w:rsidR="00EE5860" w:rsidRPr="00867BF5" w14:paraId="1BEEA5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914CCD" w14:textId="77777777" w:rsidR="00EE5860" w:rsidRPr="00867BF5" w:rsidRDefault="00EE5860" w:rsidP="00BB0E1F">
            <w:pPr>
              <w:pStyle w:val="TAL"/>
              <w:rPr>
                <w:lang w:val="fr-FR" w:eastAsia="zh-CN"/>
              </w:rPr>
            </w:pPr>
            <w:r>
              <w:rPr>
                <w:rFonts w:hint="eastAsia"/>
                <w:lang w:val="fr-FR" w:eastAsia="zh-CN"/>
              </w:rPr>
              <w:t>RDS Configuration</w:t>
            </w:r>
            <w:r w:rsidRPr="00867BF5">
              <w:rPr>
                <w:lang w:val="fr-FR" w:eastAsia="zh-CN"/>
              </w:rPr>
              <w:t xml:space="preserve"> Information</w:t>
            </w:r>
          </w:p>
        </w:tc>
        <w:tc>
          <w:tcPr>
            <w:tcW w:w="336" w:type="dxa"/>
            <w:tcBorders>
              <w:top w:val="single" w:sz="4" w:space="0" w:color="auto"/>
              <w:left w:val="single" w:sz="4" w:space="0" w:color="auto"/>
              <w:bottom w:val="single" w:sz="4" w:space="0" w:color="auto"/>
              <w:right w:val="single" w:sz="4" w:space="0" w:color="auto"/>
            </w:tcBorders>
            <w:hideMark/>
          </w:tcPr>
          <w:p w14:paraId="383C22B3" w14:textId="77777777" w:rsidR="00EE5860" w:rsidRPr="00867BF5" w:rsidRDefault="00EE5860" w:rsidP="00BB0E1F">
            <w:pPr>
              <w:pStyle w:val="TAL"/>
              <w:jc w:val="center"/>
              <w:rPr>
                <w:lang w:val="sv-SE" w:eastAsia="zh-CN"/>
              </w:rPr>
            </w:pPr>
            <w:r>
              <w:rPr>
                <w:rFonts w:hint="eastAsia"/>
                <w:lang w:val="sv-SE"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760BF8C7" w14:textId="77777777" w:rsidR="00EE5860" w:rsidRPr="00867BF5" w:rsidRDefault="00EE5860" w:rsidP="00BB0E1F">
            <w:pPr>
              <w:pStyle w:val="TAL"/>
              <w:rPr>
                <w:szCs w:val="18"/>
                <w:lang w:val="fr-FR"/>
              </w:rPr>
            </w:pPr>
            <w:r w:rsidRPr="00867BF5">
              <w:rPr>
                <w:lang w:val="en-US"/>
              </w:rPr>
              <w:t>When present, this IE</w:t>
            </w:r>
            <w:r>
              <w:rPr>
                <w:rFonts w:hint="eastAsia"/>
                <w:lang w:val="en-US" w:eastAsia="zh-CN"/>
              </w:rPr>
              <w:t xml:space="preserve"> indicates</w:t>
            </w:r>
            <w:r w:rsidRPr="00867BF5">
              <w:rPr>
                <w:szCs w:val="18"/>
                <w:lang w:val="en-US" w:eastAsia="zh-CN"/>
              </w:rPr>
              <w:t xml:space="preserve"> if the </w:t>
            </w:r>
            <w:r>
              <w:rPr>
                <w:rFonts w:hint="eastAsia"/>
                <w:szCs w:val="18"/>
                <w:lang w:val="en-US" w:eastAsia="zh-CN"/>
              </w:rPr>
              <w:t>RDS mechanism</w:t>
            </w:r>
            <w:r w:rsidRPr="00867BF5">
              <w:rPr>
                <w:szCs w:val="18"/>
                <w:lang w:val="en-US" w:eastAsia="zh-CN"/>
              </w:rPr>
              <w:t xml:space="preserve"> is </w:t>
            </w:r>
            <w:r>
              <w:rPr>
                <w:rFonts w:hint="eastAsia"/>
                <w:szCs w:val="18"/>
                <w:lang w:val="en-US" w:eastAsia="zh-CN"/>
              </w:rPr>
              <w:t>supported</w:t>
            </w:r>
            <w:r w:rsidRPr="00867BF5">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53DCA2" w14:textId="77777777" w:rsidR="00EE5860" w:rsidRPr="00867BF5" w:rsidRDefault="00EE5860" w:rsidP="00BB0E1F">
            <w:pPr>
              <w:pStyle w:val="TAC"/>
              <w:rPr>
                <w:lang w:val="en-US"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4413E2" w14:textId="77777777" w:rsidR="00EE5860" w:rsidRPr="00867BF5" w:rsidRDefault="00EE5860" w:rsidP="00BB0E1F">
            <w:pPr>
              <w:pStyle w:val="TAC"/>
              <w:rPr>
                <w:lang w:val="en-US"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14:paraId="2EBBA78F" w14:textId="77777777" w:rsidR="00EE5860" w:rsidRPr="00867BF5" w:rsidRDefault="00EE5860" w:rsidP="00BB0E1F">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017E659" w14:textId="77777777" w:rsidR="00EE5860" w:rsidRPr="00867BF5" w:rsidRDefault="00EE5860" w:rsidP="00BB0E1F">
            <w:pPr>
              <w:pStyle w:val="TAC"/>
              <w:rPr>
                <w:lang w:val="de-DE"/>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FECD685" w14:textId="77777777" w:rsidR="00EE5860" w:rsidRPr="00867BF5" w:rsidRDefault="00EE5860" w:rsidP="00BB0E1F">
            <w:pPr>
              <w:pStyle w:val="TAC"/>
              <w:rPr>
                <w:lang w:val="fr-FR" w:eastAsia="zh-CN"/>
              </w:rPr>
            </w:pPr>
            <w:r>
              <w:rPr>
                <w:rFonts w:hint="eastAsia"/>
                <w:lang w:val="fr-FR" w:eastAsia="zh-CN"/>
              </w:rPr>
              <w:t>RDS Configuration</w:t>
            </w:r>
            <w:r w:rsidRPr="00867BF5">
              <w:rPr>
                <w:lang w:val="fr-FR" w:eastAsia="zh-CN"/>
              </w:rPr>
              <w:t xml:space="preserve"> Information</w:t>
            </w:r>
          </w:p>
        </w:tc>
      </w:tr>
    </w:tbl>
    <w:p w14:paraId="2D54C7E3" w14:textId="77777777" w:rsidR="00EE5860" w:rsidRDefault="00EE5860" w:rsidP="00EE5860">
      <w:pPr>
        <w:rPr>
          <w:noProof/>
          <w:lang w:eastAsia="zh-CN"/>
        </w:rPr>
      </w:pPr>
    </w:p>
    <w:p w14:paraId="2885245C" w14:textId="77777777" w:rsidR="00EE5860" w:rsidRPr="00441CD0" w:rsidRDefault="00EE5860" w:rsidP="00EE5860"/>
    <w:p w14:paraId="16D0AF8C" w14:textId="77777777" w:rsidR="00EE5860" w:rsidRPr="00441CD0" w:rsidRDefault="00EE5860" w:rsidP="00EE5860">
      <w:pPr>
        <w:pStyle w:val="Heading3"/>
      </w:pPr>
      <w:bookmarkStart w:id="4125" w:name="_Toc19717292"/>
      <w:bookmarkStart w:id="4126" w:name="_Toc27490784"/>
      <w:bookmarkStart w:id="4127" w:name="_Toc27557077"/>
      <w:bookmarkStart w:id="4128" w:name="_Toc27723994"/>
      <w:bookmarkStart w:id="4129" w:name="_Toc36031066"/>
      <w:bookmarkStart w:id="4130" w:name="_Toc36042986"/>
      <w:bookmarkStart w:id="4131" w:name="_Toc36814311"/>
      <w:bookmarkStart w:id="4132" w:name="_Toc44689166"/>
      <w:bookmarkStart w:id="4133" w:name="_Toc44923920"/>
      <w:bookmarkStart w:id="4134" w:name="_Toc51860890"/>
      <w:bookmarkStart w:id="4135" w:name="_Toc57930661"/>
      <w:bookmarkStart w:id="4136" w:name="_Toc57931291"/>
      <w:bookmarkStart w:id="4137" w:name="_Toc67499683"/>
      <w:r w:rsidRPr="00441CD0">
        <w:t>7.5.3</w:t>
      </w:r>
      <w:r w:rsidRPr="00441CD0">
        <w:tab/>
      </w:r>
      <w:r w:rsidRPr="00441CD0">
        <w:rPr>
          <w:lang w:val="en-US"/>
        </w:rPr>
        <w:t xml:space="preserve">PFCP </w:t>
      </w:r>
      <w:r w:rsidRPr="00441CD0">
        <w:t>Session Establishment Response</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5EEB4455" w14:textId="77777777" w:rsidR="00EE5860" w:rsidRPr="00441CD0" w:rsidRDefault="00EE5860" w:rsidP="00EE5860">
      <w:pPr>
        <w:pStyle w:val="Heading4"/>
        <w:rPr>
          <w:rFonts w:cs="Arial"/>
          <w:bCs/>
        </w:rPr>
      </w:pPr>
      <w:bookmarkStart w:id="4138" w:name="_Toc19717293"/>
      <w:bookmarkStart w:id="4139" w:name="_Toc27490785"/>
      <w:bookmarkStart w:id="4140" w:name="_Toc27557078"/>
      <w:bookmarkStart w:id="4141" w:name="_Toc27723995"/>
      <w:bookmarkStart w:id="4142" w:name="_Toc36031067"/>
      <w:bookmarkStart w:id="4143" w:name="_Toc36042987"/>
      <w:bookmarkStart w:id="4144" w:name="_Toc36814312"/>
      <w:bookmarkStart w:id="4145" w:name="_Toc44689167"/>
      <w:bookmarkStart w:id="4146" w:name="_Toc44923921"/>
      <w:bookmarkStart w:id="4147" w:name="_Toc51860891"/>
      <w:bookmarkStart w:id="4148" w:name="_Toc57930662"/>
      <w:bookmarkStart w:id="4149" w:name="_Toc57931292"/>
      <w:bookmarkStart w:id="4150" w:name="_Toc67499684"/>
      <w:r w:rsidRPr="00441CD0">
        <w:t>7.5.3.1</w:t>
      </w:r>
      <w:r w:rsidRPr="00441CD0">
        <w:tab/>
        <w:t>General</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02A94CBF" w14:textId="77777777" w:rsidR="00EE5860" w:rsidRPr="00441CD0" w:rsidRDefault="00EE5860" w:rsidP="00EE5860">
      <w:pPr>
        <w:rPr>
          <w:rFonts w:ascii="Arial" w:hAnsi="Arial" w:cs="Arial"/>
          <w:bCs/>
        </w:rPr>
      </w:pPr>
      <w:r w:rsidRPr="00441CD0">
        <w:rPr>
          <w:rFonts w:ascii="Arial" w:hAnsi="Arial" w:cs="Arial"/>
          <w:bCs/>
        </w:rPr>
        <w:t>The PFCP Session Establishment Response shall be sent over the Sxa, Sxb, Sxc and N4 interface by the UP function to the CP function as a reply to the PFCP Session Establishment Request.</w:t>
      </w:r>
    </w:p>
    <w:p w14:paraId="33F1E306" w14:textId="77777777" w:rsidR="00EE5860" w:rsidRPr="00441CD0" w:rsidRDefault="00EE5860" w:rsidP="00EE5860">
      <w:pPr>
        <w:pStyle w:val="TH"/>
        <w:rPr>
          <w:lang w:val="en-US"/>
        </w:rPr>
      </w:pPr>
      <w:r w:rsidRPr="00441CD0">
        <w:t>Table 7.5.3.1-1: Information Elements in a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B99B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19F3A6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48FFDA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03862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3F4C42"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C5D46A2" w14:textId="77777777" w:rsidR="00EE5860" w:rsidRPr="00441CD0" w:rsidRDefault="00EE5860" w:rsidP="00BB0E1F">
            <w:pPr>
              <w:pStyle w:val="TAH"/>
            </w:pPr>
            <w:r w:rsidRPr="00441CD0">
              <w:t>IE Type</w:t>
            </w:r>
          </w:p>
        </w:tc>
      </w:tr>
      <w:tr w:rsidR="00EE5860" w:rsidRPr="00441CD0" w14:paraId="78BB85D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7F47AF7"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91E10C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176665E"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41EB9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9F7F45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65355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DBCEFB9"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4457C3B" w14:textId="77777777" w:rsidR="00EE5860" w:rsidRPr="00441CD0" w:rsidRDefault="00EE5860" w:rsidP="00BB0E1F">
            <w:pPr>
              <w:spacing w:after="0"/>
              <w:rPr>
                <w:rFonts w:ascii="Arial" w:hAnsi="Arial"/>
                <w:b/>
                <w:sz w:val="18"/>
                <w:lang w:val="x-none"/>
              </w:rPr>
            </w:pPr>
          </w:p>
        </w:tc>
      </w:tr>
      <w:tr w:rsidR="00EE5860" w:rsidRPr="00441CD0" w14:paraId="35719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D09D7CD" w14:textId="77777777" w:rsidR="00EE5860" w:rsidRPr="00441CD0" w:rsidRDefault="00EE5860" w:rsidP="00BB0E1F">
            <w:pPr>
              <w:pStyle w:val="TAL"/>
              <w:rPr>
                <w:szCs w:val="18"/>
                <w:lang w:val="de-DE"/>
              </w:rPr>
            </w:pPr>
            <w:r w:rsidRPr="00441CD0">
              <w:rPr>
                <w:szCs w:val="18"/>
                <w:lang w:val="de-DE"/>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14:paraId="0DA8BFE6" w14:textId="77777777" w:rsidR="00EE5860" w:rsidRPr="00441CD0" w:rsidRDefault="00EE5860" w:rsidP="00BB0E1F">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1DD687AA" w14:textId="77777777" w:rsidR="00EE5860" w:rsidRPr="00441CD0" w:rsidRDefault="00EE5860" w:rsidP="00BB0E1F">
            <w:pPr>
              <w:pStyle w:val="TAL"/>
              <w:rPr>
                <w:szCs w:val="18"/>
                <w:lang w:val="en-US"/>
              </w:rPr>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4A1F459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BCD0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95A0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3BF8DE" w14:textId="77777777" w:rsidR="00EE5860" w:rsidRPr="00441CD0" w:rsidRDefault="00EE5860" w:rsidP="00BB0E1F">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4C71B5E" w14:textId="77777777" w:rsidR="00EE5860" w:rsidRPr="00441CD0" w:rsidRDefault="00EE5860" w:rsidP="00BB0E1F">
            <w:pPr>
              <w:pStyle w:val="TAC"/>
              <w:rPr>
                <w:lang w:val="sv-SE" w:eastAsia="zh-CN"/>
              </w:rPr>
            </w:pPr>
            <w:r w:rsidRPr="00441CD0">
              <w:rPr>
                <w:lang w:val="sv-SE" w:eastAsia="zh-CN"/>
              </w:rPr>
              <w:t>Node ID</w:t>
            </w:r>
          </w:p>
        </w:tc>
      </w:tr>
      <w:tr w:rsidR="00EE5860" w:rsidRPr="00441CD0" w14:paraId="785A1B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229E199" w14:textId="77777777" w:rsidR="00EE5860" w:rsidRPr="00441CD0" w:rsidRDefault="00EE5860" w:rsidP="00BB0E1F">
            <w:pPr>
              <w:pStyle w:val="TAL"/>
              <w:rPr>
                <w:lang w:val="x-none"/>
              </w:rPr>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BC08AA3"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24938A2D" w14:textId="459E02B9" w:rsidR="00EE5860" w:rsidRPr="00441CD0" w:rsidRDefault="00433965" w:rsidP="00BB0E1F">
            <w:pPr>
              <w:pStyle w:val="TAL"/>
            </w:pPr>
            <w:r>
              <w:t>This IE shall indicate the acceptance</w:t>
            </w:r>
            <w:r>
              <w:t>, partial acceptance</w:t>
            </w:r>
            <w:r>
              <w:t xml:space="preserve"> or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B2896A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29126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5B41C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B1DE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7B1BAD9" w14:textId="77777777" w:rsidR="00EE5860" w:rsidRPr="00441CD0" w:rsidRDefault="00EE5860" w:rsidP="00BB0E1F">
            <w:pPr>
              <w:pStyle w:val="TAC"/>
            </w:pPr>
            <w:r w:rsidRPr="00441CD0">
              <w:t>Cause</w:t>
            </w:r>
          </w:p>
        </w:tc>
      </w:tr>
      <w:tr w:rsidR="00EE5860" w:rsidRPr="00441CD0" w14:paraId="3C730EB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E4BE00"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959CD1B"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51E6D1C"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B4C9F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7D40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1113C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3C7C40" w14:textId="77777777" w:rsidR="00EE5860" w:rsidRPr="00441CD0" w:rsidRDefault="00EE5860" w:rsidP="00BB0E1F">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477A148" w14:textId="77777777" w:rsidR="00EE5860" w:rsidRPr="00441CD0" w:rsidRDefault="00EE5860" w:rsidP="00BB0E1F">
            <w:pPr>
              <w:pStyle w:val="TAC"/>
              <w:rPr>
                <w:lang w:val="sv-SE"/>
              </w:rPr>
            </w:pPr>
            <w:r w:rsidRPr="00441CD0">
              <w:rPr>
                <w:szCs w:val="18"/>
                <w:lang w:val="de-DE"/>
              </w:rPr>
              <w:t>Offending IE</w:t>
            </w:r>
          </w:p>
        </w:tc>
      </w:tr>
      <w:tr w:rsidR="00EE5860" w:rsidRPr="00441CD0" w14:paraId="08EC57B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0847DE" w14:textId="77777777" w:rsidR="00EE5860" w:rsidRPr="00441CD0" w:rsidRDefault="00EE5860" w:rsidP="00BB0E1F">
            <w:pPr>
              <w:pStyle w:val="TAL"/>
              <w:rPr>
                <w:szCs w:val="18"/>
                <w:lang w:val="de-DE"/>
              </w:rPr>
            </w:pPr>
            <w:r w:rsidRPr="00441CD0">
              <w:rPr>
                <w:szCs w:val="18"/>
                <w:lang w:val="de-DE"/>
              </w:rPr>
              <w:t>UP F-SEID</w:t>
            </w:r>
          </w:p>
        </w:tc>
        <w:tc>
          <w:tcPr>
            <w:tcW w:w="336" w:type="dxa"/>
            <w:tcBorders>
              <w:top w:val="single" w:sz="4" w:space="0" w:color="auto"/>
              <w:left w:val="single" w:sz="4" w:space="0" w:color="auto"/>
              <w:bottom w:val="single" w:sz="4" w:space="0" w:color="auto"/>
              <w:right w:val="single" w:sz="4" w:space="0" w:color="auto"/>
            </w:tcBorders>
            <w:hideMark/>
          </w:tcPr>
          <w:p w14:paraId="49B9CAC4"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7A4A71A" w14:textId="77777777" w:rsidR="00EE5860" w:rsidRPr="00441CD0" w:rsidRDefault="00EE5860" w:rsidP="00BB0E1F">
            <w:pPr>
              <w:pStyle w:val="TAL"/>
            </w:pPr>
            <w:r w:rsidRPr="00441CD0">
              <w:rPr>
                <w:szCs w:val="18"/>
                <w:lang w:val="en-US"/>
              </w:rPr>
              <w:t xml:space="preserve">This IE shall </w:t>
            </w:r>
            <w:r w:rsidRPr="00441CD0">
              <w:rPr>
                <w:szCs w:val="18"/>
                <w:lang w:val="en-US" w:eastAsia="zh-CN"/>
              </w:rPr>
              <w:t>be present if the cause is set to "</w:t>
            </w:r>
            <w:r w:rsidRPr="00441CD0">
              <w:t>Request accepted (success)</w:t>
            </w:r>
            <w:r w:rsidRPr="00441CD0">
              <w:rPr>
                <w:szCs w:val="18"/>
                <w:lang w:val="en-US" w:eastAsia="zh-CN"/>
              </w:rPr>
              <w:t>". When present, it shall</w:t>
            </w:r>
            <w:r w:rsidRPr="00441CD0">
              <w:rPr>
                <w:szCs w:val="18"/>
                <w:lang w:val="en-US"/>
              </w:rPr>
              <w:t xml:space="preserve"> contain the unique identifier allocated by the UP function identifying the session.</w:t>
            </w:r>
          </w:p>
        </w:tc>
        <w:tc>
          <w:tcPr>
            <w:tcW w:w="370" w:type="dxa"/>
            <w:tcBorders>
              <w:top w:val="single" w:sz="4" w:space="0" w:color="auto"/>
              <w:left w:val="single" w:sz="4" w:space="0" w:color="auto"/>
              <w:bottom w:val="single" w:sz="4" w:space="0" w:color="auto"/>
              <w:right w:val="single" w:sz="4" w:space="0" w:color="auto"/>
            </w:tcBorders>
            <w:hideMark/>
          </w:tcPr>
          <w:p w14:paraId="02AB91D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06FFF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72B5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6642F9" w14:textId="77777777" w:rsidR="00EE5860" w:rsidRPr="00441CD0" w:rsidRDefault="00EE5860" w:rsidP="00BB0E1F">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2412A7" w14:textId="77777777" w:rsidR="00EE5860" w:rsidRPr="00441CD0" w:rsidRDefault="00EE5860" w:rsidP="00BB0E1F">
            <w:pPr>
              <w:pStyle w:val="TAC"/>
            </w:pPr>
            <w:r w:rsidRPr="00441CD0">
              <w:rPr>
                <w:lang w:val="sv-SE" w:eastAsia="zh-CN"/>
              </w:rPr>
              <w:t>F-SEID</w:t>
            </w:r>
          </w:p>
        </w:tc>
      </w:tr>
      <w:tr w:rsidR="00EE5860" w:rsidRPr="00441CD0" w14:paraId="41814B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DEEBF54" w14:textId="77777777" w:rsidR="00EE5860" w:rsidRPr="00441CD0" w:rsidRDefault="00EE5860" w:rsidP="00BB0E1F">
            <w:pPr>
              <w:pStyle w:val="TAL"/>
              <w:rPr>
                <w:szCs w:val="18"/>
                <w:lang w:val="de-DE"/>
              </w:rPr>
            </w:pPr>
            <w:r w:rsidRPr="00441CD0">
              <w:t xml:space="preserve">Created PDR </w:t>
            </w:r>
          </w:p>
        </w:tc>
        <w:tc>
          <w:tcPr>
            <w:tcW w:w="336" w:type="dxa"/>
            <w:tcBorders>
              <w:top w:val="single" w:sz="4" w:space="0" w:color="auto"/>
              <w:left w:val="single" w:sz="4" w:space="0" w:color="auto"/>
              <w:bottom w:val="single" w:sz="4" w:space="0" w:color="auto"/>
              <w:right w:val="single" w:sz="4" w:space="0" w:color="auto"/>
            </w:tcBorders>
            <w:hideMark/>
          </w:tcPr>
          <w:p w14:paraId="7B2EF944" w14:textId="77777777" w:rsidR="00EE5860" w:rsidRPr="00441CD0" w:rsidRDefault="00EE5860" w:rsidP="00BB0E1F">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541D9A5E"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and the UP function was requested to allocate a local F-TEID or a UE IP address/prefix for the PDR.</w:t>
            </w:r>
          </w:p>
          <w:p w14:paraId="0EB7DAF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 There may be several instances of this IE.</w:t>
            </w:r>
          </w:p>
          <w:p w14:paraId="3E5744BD" w14:textId="77777777" w:rsidR="00EE5860" w:rsidRPr="00441CD0" w:rsidRDefault="00EE5860" w:rsidP="00BB0E1F">
            <w:pPr>
              <w:pStyle w:val="TAL"/>
              <w:rPr>
                <w:lang w:val="x-none"/>
              </w:rPr>
            </w:pPr>
            <w:r w:rsidRPr="00441CD0">
              <w:rPr>
                <w:lang w:eastAsia="zh-CN"/>
              </w:rPr>
              <w:t xml:space="preserve">See </w:t>
            </w:r>
            <w:r w:rsidRPr="00441CD0">
              <w:t>table 7.5.3.2-1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4F4E3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D3DA7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71849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F76706" w14:textId="77777777" w:rsidR="00EE5860" w:rsidRPr="00441CD0" w:rsidRDefault="00EE5860" w:rsidP="00BB0E1F">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381B6F" w14:textId="77777777" w:rsidR="00EE5860" w:rsidRPr="00441CD0" w:rsidRDefault="00EE5860" w:rsidP="00BB0E1F">
            <w:pPr>
              <w:pStyle w:val="TAC"/>
            </w:pPr>
            <w:r w:rsidRPr="00441CD0">
              <w:rPr>
                <w:lang w:val="en-US"/>
              </w:rPr>
              <w:t>Created PDR</w:t>
            </w:r>
          </w:p>
        </w:tc>
      </w:tr>
      <w:tr w:rsidR="00EE5860" w:rsidRPr="00441CD0" w14:paraId="118E08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835FB8B"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9FFD085"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15EF7408"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1E431819" w14:textId="77777777" w:rsidR="00EE5860" w:rsidRPr="00441CD0" w:rsidRDefault="00EE5860" w:rsidP="00BB0E1F">
            <w:pPr>
              <w:pStyle w:val="TAL"/>
              <w:rPr>
                <w:szCs w:val="18"/>
                <w:lang w:val="en-US" w:eastAsia="zh-CN"/>
              </w:rPr>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002B9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5BF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C549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772B3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C25D9C" w14:textId="77777777" w:rsidR="00EE5860" w:rsidRPr="00441CD0" w:rsidRDefault="00EE5860" w:rsidP="00BB0E1F">
            <w:pPr>
              <w:pStyle w:val="TAC"/>
              <w:rPr>
                <w:lang w:val="en-US"/>
              </w:rPr>
            </w:pPr>
            <w:r w:rsidRPr="00441CD0">
              <w:rPr>
                <w:lang w:val="en-US"/>
              </w:rPr>
              <w:t>Load Control Information</w:t>
            </w:r>
          </w:p>
        </w:tc>
      </w:tr>
      <w:tr w:rsidR="00EE5860" w:rsidRPr="00441CD0" w14:paraId="32B74D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D8E260" w14:textId="77777777" w:rsidR="00EE5860" w:rsidRPr="00441CD0" w:rsidRDefault="00EE5860" w:rsidP="00BB0E1F">
            <w:pPr>
              <w:pStyle w:val="TAL"/>
              <w:rPr>
                <w:lang w:val="x-none"/>
              </w:rPr>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B71410F"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72D9C186"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p w14:paraId="26E2333C" w14:textId="77777777" w:rsidR="00EE5860" w:rsidRPr="00441CD0" w:rsidRDefault="00EE5860" w:rsidP="00BB0E1F">
            <w:pPr>
              <w:pStyle w:val="TAL"/>
              <w:rPr>
                <w:szCs w:val="18"/>
                <w:lang w:val="en-US" w:eastAsia="zh-CN"/>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D43A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5E33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7AD28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EC6B0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0D3A6EA" w14:textId="77777777" w:rsidR="00EE5860" w:rsidRPr="00441CD0" w:rsidRDefault="00EE5860" w:rsidP="00BB0E1F">
            <w:pPr>
              <w:pStyle w:val="TAC"/>
              <w:rPr>
                <w:lang w:val="en-US"/>
              </w:rPr>
            </w:pPr>
            <w:r w:rsidRPr="00441CD0">
              <w:rPr>
                <w:lang w:val="en-US"/>
              </w:rPr>
              <w:t>Overload Control Information</w:t>
            </w:r>
          </w:p>
        </w:tc>
      </w:tr>
      <w:tr w:rsidR="00CA38EF" w:rsidRPr="00441CD0" w14:paraId="61FDE6F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07208D" w14:textId="767B99DC" w:rsidR="00CA38EF" w:rsidRPr="00441CD0" w:rsidRDefault="00CA38EF" w:rsidP="00CA38EF">
            <w:pPr>
              <w:pStyle w:val="TAL"/>
              <w:rPr>
                <w:lang w:val="x-none"/>
              </w:rPr>
            </w:pPr>
            <w:r w:rsidRPr="00441CD0">
              <w:t>PGW-U</w:t>
            </w:r>
            <w:r>
              <w:t>/SGW-U</w:t>
            </w:r>
            <w:r w:rsidR="00F00016">
              <w:t xml:space="preserve"> </w:t>
            </w:r>
            <w:r w:rsidR="00F00016">
              <w:t>/UPF</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5178B523" w14:textId="147E0943" w:rsidR="00CA38EF" w:rsidRPr="00441CD0" w:rsidRDefault="00CA38EF" w:rsidP="00CA38E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EC9D97B" w14:textId="2C4F7C46" w:rsidR="00CA38EF" w:rsidRPr="00441CD0" w:rsidRDefault="00F00016" w:rsidP="00CA38EF">
            <w:pPr>
              <w:pStyle w:val="TAL"/>
              <w:rPr>
                <w:szCs w:val="18"/>
                <w:lang w:val="en-US" w:eastAsia="zh-CN"/>
              </w:rPr>
            </w:pPr>
            <w:r>
              <w:rPr>
                <w:szCs w:val="18"/>
                <w:lang w:val="en-US" w:eastAsia="zh-CN"/>
              </w:rPr>
              <w:t xml:space="preserve">This IE shall be included according to the requirements in </w:t>
            </w:r>
            <w:r w:rsidR="00075654">
              <w:rPr>
                <w:szCs w:val="18"/>
                <w:lang w:val="en-US" w:eastAsia="zh-CN"/>
              </w:rPr>
              <w:t>clause</w:t>
            </w:r>
            <w:r w:rsidR="00075654">
              <w:rPr>
                <w:szCs w:val="18"/>
                <w:lang w:val="en-US" w:eastAsia="zh-CN"/>
              </w:rPr>
              <w:t> </w:t>
            </w:r>
            <w:r w:rsidR="00075654">
              <w:rPr>
                <w:szCs w:val="18"/>
                <w:lang w:val="en-US" w:eastAsia="zh-CN"/>
              </w:rPr>
              <w:t>2</w:t>
            </w:r>
            <w:r>
              <w:rPr>
                <w:szCs w:val="18"/>
                <w:lang w:val="en-US" w:eastAsia="zh-CN"/>
              </w:rPr>
              <w:t>3 of 3GPP TS 23.007 [24]</w:t>
            </w:r>
            <w:r>
              <w:rPr>
                <w:szCs w:val="18"/>
              </w:rPr>
              <w:t xml:space="preserve"> and </w:t>
            </w:r>
            <w:r w:rsidR="00075654">
              <w:rPr>
                <w:szCs w:val="18"/>
              </w:rPr>
              <w:t>clause 4.6 of 3GPP TS 23.527 [40]</w:t>
            </w:r>
            <w:r>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0A90E63" w14:textId="18842EA1" w:rsidR="00CA38EF" w:rsidRPr="00441CD0" w:rsidRDefault="00CA38EF" w:rsidP="00CA38EF">
            <w:pPr>
              <w:pStyle w:val="TAC"/>
              <w:rPr>
                <w:lang w:val="x-none"/>
              </w:rPr>
            </w:pPr>
            <w:r>
              <w:t>X</w:t>
            </w:r>
          </w:p>
        </w:tc>
        <w:tc>
          <w:tcPr>
            <w:tcW w:w="370" w:type="dxa"/>
            <w:tcBorders>
              <w:top w:val="single" w:sz="4" w:space="0" w:color="auto"/>
              <w:left w:val="single" w:sz="4" w:space="0" w:color="auto"/>
              <w:bottom w:val="single" w:sz="4" w:space="0" w:color="auto"/>
              <w:right w:val="single" w:sz="4" w:space="0" w:color="auto"/>
            </w:tcBorders>
            <w:hideMark/>
          </w:tcPr>
          <w:p w14:paraId="3099C97A" w14:textId="7CDD751F" w:rsidR="00CA38EF" w:rsidRPr="00441CD0" w:rsidRDefault="00CA38EF" w:rsidP="00CA38E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D31B2C" w14:textId="62F138DB"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C63642" w14:textId="5213F7BB" w:rsidR="00CA38EF" w:rsidRPr="00441CD0" w:rsidRDefault="00CA38EF" w:rsidP="00CA38EF">
            <w:pPr>
              <w:pStyle w:val="TAC"/>
            </w:pPr>
            <w:r w:rsidRPr="00441CD0">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1C628F" w14:textId="046CF55A" w:rsidR="00CA38EF" w:rsidRPr="00441CD0" w:rsidRDefault="00CA38EF" w:rsidP="00CA38EF">
            <w:pPr>
              <w:pStyle w:val="TAC"/>
              <w:rPr>
                <w:lang w:val="en-US"/>
              </w:rPr>
            </w:pPr>
            <w:r w:rsidRPr="00441CD0">
              <w:rPr>
                <w:lang w:val="en-US"/>
              </w:rPr>
              <w:t>FQ-CSID</w:t>
            </w:r>
          </w:p>
        </w:tc>
      </w:tr>
      <w:tr w:rsidR="00EE5860" w:rsidRPr="00441CD0" w14:paraId="74948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4922B21" w14:textId="77777777" w:rsidR="00EE5860" w:rsidRPr="00441CD0" w:rsidRDefault="00EE5860" w:rsidP="00BB0E1F">
            <w:pPr>
              <w:pStyle w:val="TAL"/>
              <w:rPr>
                <w:lang w:val="x-none"/>
              </w:rPr>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568D80E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D98128A" w14:textId="77777777" w:rsidR="00EE5860" w:rsidRPr="00441CD0" w:rsidRDefault="00EE5860" w:rsidP="00BB0E1F">
            <w:pPr>
              <w:pStyle w:val="TAL"/>
              <w:rPr>
                <w:szCs w:val="18"/>
                <w:lang w:val="en-US" w:eastAsia="zh-CN"/>
              </w:rPr>
            </w:pPr>
            <w:r w:rsidRPr="00441CD0">
              <w:rPr>
                <w:szCs w:val="18"/>
                <w:lang w:val="en-US" w:eastAsia="zh-CN"/>
              </w:rPr>
              <w:t xml:space="preserve">This IE shall be included if the Cause IE indicates a rejection due to a rule creation or modification failure. </w:t>
            </w:r>
          </w:p>
        </w:tc>
        <w:tc>
          <w:tcPr>
            <w:tcW w:w="370" w:type="dxa"/>
            <w:tcBorders>
              <w:top w:val="single" w:sz="4" w:space="0" w:color="auto"/>
              <w:left w:val="single" w:sz="4" w:space="0" w:color="auto"/>
              <w:bottom w:val="single" w:sz="4" w:space="0" w:color="auto"/>
              <w:right w:val="single" w:sz="4" w:space="0" w:color="auto"/>
            </w:tcBorders>
            <w:hideMark/>
          </w:tcPr>
          <w:p w14:paraId="1E0BF7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125D8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9BFFA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AA4AC" w14:textId="77777777" w:rsidR="00EE5860" w:rsidRPr="00441CD0" w:rsidRDefault="00EE5860" w:rsidP="00BB0E1F">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B7C2497" w14:textId="77777777" w:rsidR="00EE5860" w:rsidRPr="00441CD0" w:rsidRDefault="00EE5860" w:rsidP="00BB0E1F">
            <w:pPr>
              <w:pStyle w:val="TAC"/>
              <w:rPr>
                <w:lang w:val="en-US"/>
              </w:rPr>
            </w:pPr>
            <w:r w:rsidRPr="00441CD0">
              <w:rPr>
                <w:lang w:val="en-US"/>
              </w:rPr>
              <w:t>Failed Rule ID</w:t>
            </w:r>
          </w:p>
        </w:tc>
      </w:tr>
      <w:tr w:rsidR="00EE5860" w:rsidRPr="00441CD0" w14:paraId="6779FEF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0250C02" w14:textId="77777777" w:rsidR="00EE5860" w:rsidRPr="00441CD0" w:rsidRDefault="00EE5860" w:rsidP="00BB0E1F">
            <w:pPr>
              <w:pStyle w:val="TAL"/>
              <w:rPr>
                <w:lang w:val="x-none"/>
              </w:rPr>
            </w:pPr>
            <w:r w:rsidRPr="00441CD0">
              <w:t xml:space="preserve">Created Traffic </w:t>
            </w:r>
            <w:r w:rsidRPr="00441CD0">
              <w:rPr>
                <w:lang w:val="en-US"/>
              </w:rPr>
              <w:t xml:space="preserve">Endpoint </w:t>
            </w:r>
          </w:p>
        </w:tc>
        <w:tc>
          <w:tcPr>
            <w:tcW w:w="336" w:type="dxa"/>
            <w:tcBorders>
              <w:top w:val="single" w:sz="4" w:space="0" w:color="auto"/>
              <w:left w:val="single" w:sz="4" w:space="0" w:color="auto"/>
              <w:bottom w:val="single" w:sz="4" w:space="0" w:color="auto"/>
              <w:right w:val="single" w:sz="4" w:space="0" w:color="auto"/>
            </w:tcBorders>
            <w:hideMark/>
          </w:tcPr>
          <w:p w14:paraId="284A4EB8"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5BA9FD8" w14:textId="77777777" w:rsidR="00EE5860" w:rsidRPr="00441CD0" w:rsidRDefault="00EE5860" w:rsidP="00BB0E1F">
            <w:pPr>
              <w:pStyle w:val="TAL"/>
              <w:rPr>
                <w:szCs w:val="18"/>
                <w:lang w:val="x-none"/>
              </w:rPr>
            </w:pPr>
            <w:r w:rsidRPr="00441CD0">
              <w:rPr>
                <w:szCs w:val="18"/>
                <w:lang w:val="en-US" w:eastAsia="zh-CN"/>
              </w:rPr>
              <w:t>This IE shall be present if the cause is set to "success" and the UP function was requested to allocate a local F-TEID or a UE IP address/prefix in a Create Traffic Endpoint IE</w:t>
            </w:r>
            <w:r w:rsidRPr="00441CD0">
              <w:rPr>
                <w:szCs w:val="18"/>
              </w:rPr>
              <w:t>. When present, it shall contain the local F-TEID or UE IP address/prefix to be used for this Traffic Endpoint.</w:t>
            </w:r>
          </w:p>
          <w:p w14:paraId="2392EFC5" w14:textId="77777777" w:rsidR="00EE5860" w:rsidRPr="00441CD0" w:rsidRDefault="00EE5860" w:rsidP="00BB0E1F">
            <w:pPr>
              <w:pStyle w:val="TAL"/>
              <w:rPr>
                <w:szCs w:val="18"/>
                <w:lang w:val="en-US" w:eastAsia="zh-CN"/>
              </w:rPr>
            </w:pPr>
            <w:r w:rsidRPr="00441CD0">
              <w:rPr>
                <w:szCs w:val="18"/>
                <w:lang w:val="en-US" w:eastAsia="zh-CN"/>
              </w:rPr>
              <w:t>There may be several instances of this IE.</w:t>
            </w:r>
          </w:p>
        </w:tc>
        <w:tc>
          <w:tcPr>
            <w:tcW w:w="370" w:type="dxa"/>
            <w:tcBorders>
              <w:top w:val="single" w:sz="4" w:space="0" w:color="auto"/>
              <w:left w:val="single" w:sz="4" w:space="0" w:color="auto"/>
              <w:bottom w:val="single" w:sz="4" w:space="0" w:color="auto"/>
              <w:right w:val="single" w:sz="4" w:space="0" w:color="auto"/>
            </w:tcBorders>
            <w:hideMark/>
          </w:tcPr>
          <w:p w14:paraId="57052B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C5A7DB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969CE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B0EB485" w14:textId="77777777" w:rsidR="00EE5860" w:rsidRPr="00441CD0" w:rsidRDefault="00EE5860" w:rsidP="00BB0E1F">
            <w:pPr>
              <w:pStyle w:val="TAC"/>
              <w:rPr>
                <w:lang w:val="en-US"/>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30214B" w14:textId="77777777" w:rsidR="00EE5860" w:rsidRPr="00441CD0" w:rsidRDefault="00EE5860" w:rsidP="00BB0E1F">
            <w:pPr>
              <w:pStyle w:val="TAC"/>
              <w:rPr>
                <w:lang w:val="en-US"/>
              </w:rPr>
            </w:pPr>
            <w:r w:rsidRPr="00441CD0">
              <w:t xml:space="preserve">Created Traffic </w:t>
            </w:r>
            <w:r w:rsidRPr="00441CD0">
              <w:rPr>
                <w:lang w:val="en-US"/>
              </w:rPr>
              <w:t>Endpoint</w:t>
            </w:r>
          </w:p>
        </w:tc>
      </w:tr>
      <w:tr w:rsidR="00EE5860" w:rsidRPr="00441CD0" w14:paraId="27465E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E36C622" w14:textId="77777777" w:rsidR="00EE5860" w:rsidRPr="00441CD0" w:rsidRDefault="00EE5860" w:rsidP="00BB0E1F">
            <w:pPr>
              <w:pStyle w:val="TAL"/>
              <w:rPr>
                <w:lang w:val="fr-FR"/>
              </w:rPr>
            </w:pPr>
            <w:r w:rsidRPr="00441CD0">
              <w:rPr>
                <w:lang w:val="fr-FR"/>
              </w:rPr>
              <w:t>Created Bridge Info for TSC</w:t>
            </w:r>
          </w:p>
        </w:tc>
        <w:tc>
          <w:tcPr>
            <w:tcW w:w="336" w:type="dxa"/>
            <w:tcBorders>
              <w:top w:val="single" w:sz="4" w:space="0" w:color="auto"/>
              <w:left w:val="single" w:sz="4" w:space="0" w:color="auto"/>
              <w:bottom w:val="single" w:sz="4" w:space="0" w:color="auto"/>
              <w:right w:val="single" w:sz="4" w:space="0" w:color="auto"/>
            </w:tcBorders>
          </w:tcPr>
          <w:p w14:paraId="265BEAFB" w14:textId="77777777" w:rsidR="00EE5860" w:rsidRPr="00441CD0" w:rsidRDefault="00EE5860" w:rsidP="00BB0E1F">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2F5276DA" w14:textId="77777777" w:rsidR="00EE5860" w:rsidRPr="00441CD0" w:rsidRDefault="00EE5860" w:rsidP="00BB0E1F">
            <w:pPr>
              <w:pStyle w:val="TAL"/>
              <w:rPr>
                <w:lang w:val="en-US"/>
              </w:rPr>
            </w:pPr>
            <w:r w:rsidRPr="00441CD0">
              <w:rPr>
                <w:lang w:val="en-US"/>
              </w:rPr>
              <w:t>This IE shall be present if the UPF was requested to provide Bridge information for TSC in the PFCP Session Establishment Request. When present, it shall contain the Bridge information for TSC for the PFCP session.</w:t>
            </w:r>
          </w:p>
          <w:p w14:paraId="09A6509B" w14:textId="77777777" w:rsidR="00EE5860" w:rsidRPr="00441CD0" w:rsidRDefault="00EE5860" w:rsidP="00BB0E1F">
            <w:pPr>
              <w:pStyle w:val="TAL"/>
              <w:rPr>
                <w:szCs w:val="18"/>
                <w:lang w:val="en-US" w:eastAsia="zh-CN"/>
              </w:rPr>
            </w:pPr>
            <w:r w:rsidRPr="00441CD0">
              <w:rPr>
                <w:lang w:val="fr-FR" w:eastAsia="zh-CN"/>
              </w:rPr>
              <w:t xml:space="preserve">See </w:t>
            </w:r>
            <w:r w:rsidRPr="00441CD0">
              <w:rPr>
                <w:lang w:val="fr-FR"/>
              </w:rPr>
              <w:t>Table 7.5.3</w:t>
            </w:r>
            <w:r w:rsidRPr="00441CD0">
              <w:rPr>
                <w:lang w:val="de-DE"/>
              </w:rPr>
              <w:t>.6</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4C6F01C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9A332D6"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4E220E5"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214D346" w14:textId="77777777" w:rsidR="00EE5860" w:rsidRPr="00441CD0" w:rsidRDefault="00EE5860" w:rsidP="00BB0E1F">
            <w:pPr>
              <w:pStyle w:val="TAC"/>
              <w:rPr>
                <w:lang w:val="en-US"/>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3F9F55B" w14:textId="77777777" w:rsidR="00EE5860" w:rsidRPr="00441CD0" w:rsidRDefault="00EE5860" w:rsidP="00BB0E1F">
            <w:pPr>
              <w:pStyle w:val="TAC"/>
              <w:rPr>
                <w:lang w:val="fr-FR"/>
              </w:rPr>
            </w:pPr>
            <w:r w:rsidRPr="00441CD0">
              <w:rPr>
                <w:lang w:val="fr-FR"/>
              </w:rPr>
              <w:t>Created Bridge Info for TSC</w:t>
            </w:r>
          </w:p>
        </w:tc>
      </w:tr>
      <w:tr w:rsidR="00EE5860" w:rsidRPr="00441CD0" w14:paraId="1F92D5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195E90F"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7F1AD2D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3168B1F"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52E3ED04" w14:textId="77777777" w:rsidR="00EE5860" w:rsidRPr="00441CD0" w:rsidRDefault="00EE5860" w:rsidP="00BB0E1F">
            <w:pPr>
              <w:pStyle w:val="TAL"/>
              <w:rPr>
                <w:szCs w:val="18"/>
                <w:lang w:val="en-US" w:eastAsia="zh-CN"/>
              </w:rPr>
            </w:pPr>
            <w:r w:rsidRPr="00441CD0">
              <w:rPr>
                <w:lang w:val="fr-FR"/>
              </w:rPr>
              <w:t>See Table 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89A9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1E1FF238"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A9C13E0"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60B367CB" w14:textId="77777777" w:rsidR="00EE5860" w:rsidRPr="00441CD0" w:rsidRDefault="00EE5860" w:rsidP="00BB0E1F">
            <w:pPr>
              <w:pStyle w:val="TAC"/>
              <w:rPr>
                <w:lang w:val="en-US" w:eastAsia="zh-CN"/>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DA1B468" w14:textId="77777777" w:rsidR="00EE5860" w:rsidRPr="00441CD0" w:rsidRDefault="00EE5860" w:rsidP="00BB0E1F">
            <w:pPr>
              <w:pStyle w:val="TAC"/>
              <w:rPr>
                <w:lang w:val="fr-FR"/>
              </w:rPr>
            </w:pPr>
            <w:r w:rsidRPr="00441CD0">
              <w:rPr>
                <w:lang w:val="fr-FR"/>
              </w:rPr>
              <w:t xml:space="preserve">ATSSS </w:t>
            </w:r>
            <w:r w:rsidRPr="00441CD0">
              <w:rPr>
                <w:lang w:val="fr-FR" w:eastAsia="zh-CN"/>
              </w:rPr>
              <w:t>Control</w:t>
            </w:r>
            <w:r w:rsidRPr="00441CD0">
              <w:rPr>
                <w:lang w:val="fr-FR"/>
              </w:rPr>
              <w:t xml:space="preserve"> Parameters</w:t>
            </w:r>
          </w:p>
        </w:tc>
      </w:tr>
      <w:tr w:rsidR="00EE5860" w:rsidRPr="00441CD0" w14:paraId="0F243F9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F180912" w14:textId="77777777" w:rsidR="00EE5860" w:rsidRPr="00867BF5" w:rsidRDefault="00EE5860" w:rsidP="00BB0E1F">
            <w:pPr>
              <w:pStyle w:val="TAL"/>
              <w:rPr>
                <w:lang w:val="fr-FR"/>
              </w:rPr>
            </w:pPr>
            <w:r>
              <w:rPr>
                <w:rFonts w:hint="eastAsia"/>
                <w:lang w:val="fr-FR" w:eastAsia="zh-CN"/>
              </w:rPr>
              <w:t>RDS configuration information</w:t>
            </w:r>
          </w:p>
        </w:tc>
        <w:tc>
          <w:tcPr>
            <w:tcW w:w="336" w:type="dxa"/>
            <w:tcBorders>
              <w:top w:val="single" w:sz="4" w:space="0" w:color="auto"/>
              <w:left w:val="single" w:sz="4" w:space="0" w:color="auto"/>
              <w:bottom w:val="single" w:sz="4" w:space="0" w:color="auto"/>
              <w:right w:val="single" w:sz="4" w:space="0" w:color="auto"/>
            </w:tcBorders>
          </w:tcPr>
          <w:p w14:paraId="3820D8DF" w14:textId="77777777" w:rsidR="00EE5860" w:rsidRPr="00867BF5" w:rsidRDefault="00EE5860" w:rsidP="00BB0E1F">
            <w:pPr>
              <w:pStyle w:val="TAL"/>
              <w:jc w:val="center"/>
              <w:rPr>
                <w:szCs w:val="18"/>
                <w:lang w:val="de-DE"/>
              </w:rPr>
            </w:pPr>
            <w:r>
              <w:rPr>
                <w:rFonts w:hint="eastAsia"/>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5F2CBAFA" w14:textId="77777777" w:rsidR="00EE5860" w:rsidRPr="00867BF5" w:rsidRDefault="00EE5860" w:rsidP="00BB0E1F">
            <w:pPr>
              <w:pStyle w:val="TAL"/>
              <w:rPr>
                <w:szCs w:val="18"/>
                <w:lang w:val="en-US" w:eastAsia="zh-CN"/>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the UP function </w:t>
            </w:r>
            <w:r>
              <w:rPr>
                <w:rFonts w:hint="eastAsia"/>
                <w:lang w:val="en-US" w:eastAsia="zh-CN"/>
              </w:rPr>
              <w:t xml:space="preserve">supported </w:t>
            </w:r>
            <w:r w:rsidRPr="00867BF5">
              <w:rPr>
                <w:lang w:val="en-US"/>
              </w:rPr>
              <w:t>for this PFCP session.</w:t>
            </w:r>
          </w:p>
        </w:tc>
        <w:tc>
          <w:tcPr>
            <w:tcW w:w="370" w:type="dxa"/>
            <w:tcBorders>
              <w:top w:val="single" w:sz="4" w:space="0" w:color="auto"/>
              <w:left w:val="single" w:sz="4" w:space="0" w:color="auto"/>
              <w:bottom w:val="single" w:sz="4" w:space="0" w:color="auto"/>
              <w:right w:val="single" w:sz="4" w:space="0" w:color="auto"/>
            </w:tcBorders>
          </w:tcPr>
          <w:p w14:paraId="520DEC19" w14:textId="77777777" w:rsidR="00EE5860" w:rsidRPr="00867BF5" w:rsidRDefault="00EE5860" w:rsidP="00BB0E1F">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14:paraId="7B276EC5" w14:textId="77777777" w:rsidR="00EE5860" w:rsidRPr="00867BF5" w:rsidRDefault="00EE5860" w:rsidP="00BB0E1F">
            <w:pPr>
              <w:pStyle w:val="TAC"/>
              <w:rPr>
                <w:lang w:val="sv-SE"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tcPr>
          <w:p w14:paraId="32D166CA" w14:textId="77777777" w:rsidR="00EE5860" w:rsidRPr="00867BF5" w:rsidRDefault="00EE5860" w:rsidP="00BB0E1F">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14:paraId="26612A87" w14:textId="77777777" w:rsidR="00EE5860" w:rsidRPr="00867BF5" w:rsidRDefault="00EE5860" w:rsidP="00BB0E1F">
            <w:pPr>
              <w:pStyle w:val="TAC"/>
              <w:rPr>
                <w:lang w:val="en-US" w:eastAsia="zh-CN"/>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8A93A08" w14:textId="77777777" w:rsidR="00EE5860" w:rsidRPr="00867BF5" w:rsidRDefault="00EE5860" w:rsidP="00BB0E1F">
            <w:pPr>
              <w:pStyle w:val="TAC"/>
              <w:rPr>
                <w:lang w:val="fr-FR"/>
              </w:rPr>
            </w:pPr>
            <w:r>
              <w:rPr>
                <w:rFonts w:hint="eastAsia"/>
                <w:lang w:val="fr-FR" w:eastAsia="zh-CN"/>
              </w:rPr>
              <w:t>RDS configuration information</w:t>
            </w:r>
          </w:p>
        </w:tc>
      </w:tr>
      <w:tr w:rsidR="00433965" w:rsidRPr="00441CD0" w14:paraId="0E0C764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444121A" w14:textId="3CA3A34D" w:rsidR="00433965" w:rsidRDefault="00433965" w:rsidP="00433965">
            <w:pPr>
              <w:pStyle w:val="TAL"/>
              <w:rPr>
                <w:rFonts w:hint="eastAsia"/>
                <w:lang w:val="fr-FR" w:eastAsia="zh-CN"/>
              </w:rPr>
            </w:pPr>
            <w:r>
              <w:rPr>
                <w:lang w:val="fr-FR" w:eastAsia="zh-CN"/>
              </w:rPr>
              <w:t>Partial Failure Information</w:t>
            </w:r>
          </w:p>
        </w:tc>
        <w:tc>
          <w:tcPr>
            <w:tcW w:w="336" w:type="dxa"/>
            <w:tcBorders>
              <w:top w:val="single" w:sz="4" w:space="0" w:color="auto"/>
              <w:left w:val="single" w:sz="4" w:space="0" w:color="auto"/>
              <w:bottom w:val="single" w:sz="4" w:space="0" w:color="auto"/>
              <w:right w:val="single" w:sz="4" w:space="0" w:color="auto"/>
            </w:tcBorders>
          </w:tcPr>
          <w:p w14:paraId="027744CB" w14:textId="6CBC97F6" w:rsidR="00433965" w:rsidRDefault="00433965" w:rsidP="00433965">
            <w:pPr>
              <w:pStyle w:val="TAL"/>
              <w:jc w:val="center"/>
              <w:rPr>
                <w:rFonts w:hint="eastAsia"/>
                <w:szCs w:val="18"/>
                <w:lang w:val="fr-FR" w:eastAsia="zh-CN"/>
              </w:rPr>
            </w:pPr>
            <w:r>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1A1EB427" w14:textId="77777777" w:rsidR="00433965" w:rsidRDefault="00433965" w:rsidP="00433965">
            <w:pPr>
              <w:pStyle w:val="TAL"/>
              <w:rPr>
                <w:lang w:val="fr-FR"/>
              </w:rPr>
            </w:pPr>
            <w:r>
              <w:rPr>
                <w:lang w:val="en-US"/>
              </w:rPr>
              <w:t xml:space="preserve">This IE shall be present if the Cause IE indicates partial acceptance of the request to provide failure information related to a failed rule. See Table </w:t>
            </w:r>
            <w:r>
              <w:rPr>
                <w:lang w:val="fr-FR"/>
              </w:rPr>
              <w:t>Table 7.5.3.1-2.</w:t>
            </w:r>
          </w:p>
          <w:p w14:paraId="3496CEF4" w14:textId="26F1F258" w:rsidR="00433965" w:rsidRPr="00867BF5" w:rsidRDefault="00433965" w:rsidP="00433965">
            <w:pPr>
              <w:pStyle w:val="TAL"/>
              <w:rPr>
                <w:lang w:val="en-US"/>
              </w:rPr>
            </w:pPr>
            <w:r>
              <w:rPr>
                <w:lang w:val="fr-FR" w:eastAsia="zh-CN"/>
              </w:rPr>
              <w:t>Several IEs within the same IE type may be present to report failures to apply multiple rules.</w:t>
            </w:r>
          </w:p>
        </w:tc>
        <w:tc>
          <w:tcPr>
            <w:tcW w:w="370" w:type="dxa"/>
            <w:tcBorders>
              <w:top w:val="single" w:sz="4" w:space="0" w:color="auto"/>
              <w:left w:val="single" w:sz="4" w:space="0" w:color="auto"/>
              <w:bottom w:val="single" w:sz="4" w:space="0" w:color="auto"/>
              <w:right w:val="single" w:sz="4" w:space="0" w:color="auto"/>
            </w:tcBorders>
          </w:tcPr>
          <w:p w14:paraId="188E2AC1" w14:textId="2AEAD9F6" w:rsidR="00433965" w:rsidRPr="00867BF5" w:rsidRDefault="00433965" w:rsidP="00433965">
            <w:pPr>
              <w:pStyle w:val="TAC"/>
              <w:rPr>
                <w:lang w:val="fr-FR"/>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210AFCDD" w14:textId="0EB86A7E" w:rsidR="00433965" w:rsidRPr="00867BF5" w:rsidRDefault="00433965" w:rsidP="00433965">
            <w:pPr>
              <w:pStyle w:val="TAC"/>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3D938074" w14:textId="53DA191F" w:rsidR="00433965" w:rsidRPr="00867BF5" w:rsidRDefault="00433965" w:rsidP="00433965">
            <w:pPr>
              <w:pStyle w:val="TAC"/>
              <w:rPr>
                <w:lang w:val="fr-FR"/>
              </w:rPr>
            </w:pPr>
            <w:r>
              <w:rPr>
                <w:lang w:val="en-US"/>
              </w:rPr>
              <w:t>X</w:t>
            </w:r>
          </w:p>
        </w:tc>
        <w:tc>
          <w:tcPr>
            <w:tcW w:w="370" w:type="dxa"/>
            <w:tcBorders>
              <w:top w:val="single" w:sz="4" w:space="0" w:color="auto"/>
              <w:left w:val="single" w:sz="4" w:space="0" w:color="auto"/>
              <w:bottom w:val="single" w:sz="4" w:space="0" w:color="auto"/>
              <w:right w:val="single" w:sz="4" w:space="0" w:color="auto"/>
            </w:tcBorders>
          </w:tcPr>
          <w:p w14:paraId="5EB3B7A2" w14:textId="7102A0B0" w:rsidR="00433965" w:rsidRPr="00867BF5" w:rsidRDefault="00433965" w:rsidP="00433965">
            <w:pPr>
              <w:pStyle w:val="TAC"/>
              <w:rPr>
                <w:szCs w:val="18"/>
                <w:lang w:val="de-DE"/>
              </w:rPr>
            </w:pPr>
            <w:r>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F98A55C" w14:textId="0CDB6565" w:rsidR="00433965" w:rsidRDefault="00433965" w:rsidP="00433965">
            <w:pPr>
              <w:pStyle w:val="TAC"/>
              <w:rPr>
                <w:rFonts w:hint="eastAsia"/>
                <w:lang w:val="fr-FR" w:eastAsia="zh-CN"/>
              </w:rPr>
            </w:pPr>
            <w:r>
              <w:rPr>
                <w:lang w:val="en-US" w:eastAsia="zh-CN"/>
              </w:rPr>
              <w:t>Partial Failure Information</w:t>
            </w:r>
          </w:p>
        </w:tc>
      </w:tr>
    </w:tbl>
    <w:p w14:paraId="7CA75E7C" w14:textId="24B52B99" w:rsidR="00EE5860" w:rsidRDefault="00EE5860" w:rsidP="00EE5860"/>
    <w:p w14:paraId="51C4A7B2" w14:textId="77777777" w:rsidR="00433965" w:rsidRDefault="00433965" w:rsidP="00433965">
      <w:pPr>
        <w:pStyle w:val="TH"/>
        <w:rPr>
          <w:lang w:val="en-US"/>
        </w:rPr>
      </w:pPr>
      <w:r>
        <w:t>Table 7.5.3.1-2: Information Elements in a Partial Failure Information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433965" w14:paraId="031AC30A" w14:textId="77777777" w:rsidTr="00433965">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0623507" w14:textId="77777777" w:rsidR="00433965" w:rsidRDefault="00433965">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2990D75" w14:textId="77777777" w:rsidR="00433965" w:rsidRDefault="00433965">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54A61905" w14:textId="47323876" w:rsidR="00433965" w:rsidRDefault="00433965">
            <w:pPr>
              <w:pStyle w:val="TAC"/>
              <w:rPr>
                <w:lang w:val="de-DE" w:eastAsia="zh-CN"/>
              </w:rPr>
            </w:pPr>
            <w:r>
              <w:rPr>
                <w:lang w:val="de-DE" w:eastAsia="zh-CN"/>
              </w:rPr>
              <w:t>Partial Failure Information IE Type = 272 (decimal)</w:t>
            </w:r>
          </w:p>
        </w:tc>
      </w:tr>
      <w:tr w:rsidR="00433965" w14:paraId="5CB9CA84" w14:textId="77777777" w:rsidTr="00433965">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B91187" w14:textId="77777777" w:rsidR="00433965" w:rsidRDefault="00433965">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AE2390B" w14:textId="77777777" w:rsidR="00433965" w:rsidRDefault="00433965">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13B3330A" w14:textId="77777777" w:rsidR="00433965" w:rsidRDefault="00433965">
            <w:pPr>
              <w:pStyle w:val="TAC"/>
              <w:rPr>
                <w:lang w:val="fr-FR"/>
              </w:rPr>
            </w:pPr>
            <w:r>
              <w:rPr>
                <w:lang w:val="fr-FR"/>
              </w:rPr>
              <w:t>Length = n</w:t>
            </w:r>
          </w:p>
        </w:tc>
      </w:tr>
      <w:tr w:rsidR="00433965" w14:paraId="5ABFC0B2" w14:textId="77777777" w:rsidTr="00433965">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E9B1985" w14:textId="77777777" w:rsidR="00433965" w:rsidRDefault="00433965">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F2EEEE9" w14:textId="77777777" w:rsidR="00433965" w:rsidRDefault="00433965">
            <w:pPr>
              <w:pStyle w:val="TAH"/>
              <w:rPr>
                <w:lang w:val="fr-FR"/>
              </w:rPr>
            </w:pPr>
            <w:r>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6905A8E" w14:textId="77777777" w:rsidR="00433965" w:rsidRDefault="00433965">
            <w:pPr>
              <w:pStyle w:val="TAH"/>
              <w:rPr>
                <w:lang w:val="fr-FR"/>
              </w:rPr>
            </w:pPr>
            <w:r>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2AEEC172" w14:textId="77777777" w:rsidR="00433965" w:rsidRDefault="00433965">
            <w:pPr>
              <w:pStyle w:val="TAH"/>
              <w:rPr>
                <w:lang w:val="fr-FR"/>
              </w:rPr>
            </w:pPr>
            <w:r>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47FED4F" w14:textId="77777777" w:rsidR="00433965" w:rsidRDefault="00433965">
            <w:pPr>
              <w:pStyle w:val="TAH"/>
              <w:rPr>
                <w:lang w:val="fr-FR"/>
              </w:rPr>
            </w:pPr>
            <w:r>
              <w:rPr>
                <w:lang w:val="fr-FR"/>
              </w:rPr>
              <w:t>IE Type</w:t>
            </w:r>
          </w:p>
        </w:tc>
      </w:tr>
      <w:tr w:rsidR="00433965" w14:paraId="59275BFB" w14:textId="77777777" w:rsidTr="00433965">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9505412" w14:textId="77777777" w:rsidR="00433965" w:rsidRDefault="00433965">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9B5DD20" w14:textId="77777777" w:rsidR="00433965" w:rsidRDefault="00433965">
            <w:pPr>
              <w:spacing w:after="0"/>
              <w:rPr>
                <w:rFonts w:ascii="Arial" w:hAnsi="Arial"/>
                <w:b/>
                <w:sz w:val="18"/>
                <w:lang w:val="fr-FR"/>
              </w:rPr>
            </w:pPr>
          </w:p>
        </w:tc>
        <w:tc>
          <w:tcPr>
            <w:tcW w:w="7584" w:type="dxa"/>
            <w:vMerge/>
            <w:tcBorders>
              <w:top w:val="single" w:sz="4" w:space="0" w:color="auto"/>
              <w:left w:val="single" w:sz="4" w:space="0" w:color="auto"/>
              <w:bottom w:val="single" w:sz="4" w:space="0" w:color="auto"/>
              <w:right w:val="single" w:sz="4" w:space="0" w:color="auto"/>
            </w:tcBorders>
            <w:vAlign w:val="center"/>
            <w:hideMark/>
          </w:tcPr>
          <w:p w14:paraId="00F10360" w14:textId="77777777" w:rsidR="00433965" w:rsidRDefault="00433965">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391B18D2" w14:textId="77777777" w:rsidR="00433965" w:rsidRDefault="00433965">
            <w:pPr>
              <w:pStyle w:val="TAH"/>
              <w:rPr>
                <w:lang w:val="fr-FR"/>
              </w:rPr>
            </w:pPr>
            <w:r>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F940ACD" w14:textId="77777777" w:rsidR="00433965" w:rsidRDefault="00433965">
            <w:pPr>
              <w:pStyle w:val="TAH"/>
              <w:rPr>
                <w:lang w:val="fr-FR"/>
              </w:rPr>
            </w:pPr>
            <w:r>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D6F4FF6" w14:textId="77777777" w:rsidR="00433965" w:rsidRDefault="00433965">
            <w:pPr>
              <w:pStyle w:val="TAH"/>
              <w:rPr>
                <w:lang w:val="fr-FR"/>
              </w:rPr>
            </w:pPr>
            <w:r>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425B6303" w14:textId="77777777" w:rsidR="00433965" w:rsidRDefault="00433965">
            <w:pPr>
              <w:pStyle w:val="TAH"/>
              <w:rPr>
                <w:lang w:val="de-DE"/>
              </w:rPr>
            </w:pPr>
            <w:r>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6F25157" w14:textId="77777777" w:rsidR="00433965" w:rsidRDefault="00433965">
            <w:pPr>
              <w:spacing w:after="0"/>
              <w:rPr>
                <w:rFonts w:ascii="Arial" w:hAnsi="Arial"/>
                <w:b/>
                <w:sz w:val="18"/>
                <w:lang w:val="fr-FR"/>
              </w:rPr>
            </w:pPr>
          </w:p>
        </w:tc>
      </w:tr>
      <w:tr w:rsidR="00433965" w14:paraId="40AD7E84" w14:textId="77777777" w:rsidTr="0007565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600A32B" w14:textId="77777777" w:rsidR="00433965" w:rsidRDefault="00433965">
            <w:pPr>
              <w:pStyle w:val="TAL"/>
              <w:rPr>
                <w:lang w:val="fr-FR" w:eastAsia="zh-CN"/>
              </w:rPr>
            </w:pPr>
            <w:r>
              <w:rPr>
                <w:lang w:val="fr-FR"/>
              </w:rPr>
              <w:lastRenderedPageBreak/>
              <w:t>Failed Rule ID</w:t>
            </w:r>
          </w:p>
        </w:tc>
        <w:tc>
          <w:tcPr>
            <w:tcW w:w="336" w:type="dxa"/>
            <w:tcBorders>
              <w:top w:val="single" w:sz="4" w:space="0" w:color="auto"/>
              <w:left w:val="single" w:sz="4" w:space="0" w:color="auto"/>
              <w:bottom w:val="single" w:sz="4" w:space="0" w:color="auto"/>
              <w:right w:val="single" w:sz="4" w:space="0" w:color="auto"/>
            </w:tcBorders>
            <w:hideMark/>
          </w:tcPr>
          <w:p w14:paraId="7180938B" w14:textId="77777777" w:rsidR="00433965" w:rsidRDefault="00433965">
            <w:pPr>
              <w:pStyle w:val="TAL"/>
              <w:jc w:val="center"/>
              <w:rPr>
                <w:szCs w:val="18"/>
                <w:lang w:val="fr-FR" w:eastAsia="zh-CN"/>
              </w:rPr>
            </w:pPr>
            <w:r>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6CA91D0D" w14:textId="77777777" w:rsidR="00433965" w:rsidRDefault="00433965">
            <w:pPr>
              <w:pStyle w:val="TAL"/>
              <w:rPr>
                <w:szCs w:val="18"/>
                <w:lang w:val="en-US" w:eastAsia="zh-CN"/>
              </w:rPr>
            </w:pPr>
            <w:r>
              <w:rPr>
                <w:szCs w:val="18"/>
                <w:lang w:val="en-US" w:eastAsia="zh-CN"/>
              </w:rPr>
              <w:t>This IE shall indicate the rule that failed to be applied.</w:t>
            </w:r>
          </w:p>
        </w:tc>
        <w:tc>
          <w:tcPr>
            <w:tcW w:w="370" w:type="dxa"/>
            <w:tcBorders>
              <w:top w:val="single" w:sz="4" w:space="0" w:color="auto"/>
              <w:left w:val="single" w:sz="4" w:space="0" w:color="auto"/>
              <w:bottom w:val="single" w:sz="4" w:space="0" w:color="auto"/>
              <w:right w:val="single" w:sz="4" w:space="0" w:color="auto"/>
            </w:tcBorders>
            <w:hideMark/>
          </w:tcPr>
          <w:p w14:paraId="2ECC68BF" w14:textId="77777777" w:rsidR="00433965" w:rsidRDefault="00433965">
            <w:pPr>
              <w:pStyle w:val="TAC"/>
              <w:rPr>
                <w:lang w:val="en-US"/>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2DB25F3" w14:textId="77777777" w:rsidR="00433965" w:rsidRDefault="00433965">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5C4BCED1" w14:textId="77777777" w:rsidR="00433965" w:rsidRDefault="00433965">
            <w:pPr>
              <w:pStyle w:val="TAC"/>
              <w:rPr>
                <w:lang w:val="en-US"/>
              </w:rPr>
            </w:pPr>
            <w:r>
              <w:rPr>
                <w:lang w:val="fr-FR"/>
              </w:rPr>
              <w:t>X</w:t>
            </w:r>
          </w:p>
        </w:tc>
        <w:tc>
          <w:tcPr>
            <w:tcW w:w="400" w:type="dxa"/>
            <w:tcBorders>
              <w:top w:val="single" w:sz="4" w:space="0" w:color="auto"/>
              <w:left w:val="single" w:sz="4" w:space="0" w:color="auto"/>
              <w:bottom w:val="single" w:sz="4" w:space="0" w:color="auto"/>
              <w:right w:val="single" w:sz="4" w:space="0" w:color="auto"/>
            </w:tcBorders>
            <w:hideMark/>
          </w:tcPr>
          <w:p w14:paraId="634A055C" w14:textId="77777777" w:rsidR="00433965" w:rsidRDefault="00433965">
            <w:pPr>
              <w:pStyle w:val="TAC"/>
              <w:rPr>
                <w:szCs w:val="18"/>
                <w:lang w:val="de-DE"/>
              </w:rPr>
            </w:pPr>
            <w:r>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BC87AB" w14:textId="77777777" w:rsidR="00433965" w:rsidRDefault="00433965">
            <w:pPr>
              <w:pStyle w:val="TAC"/>
              <w:rPr>
                <w:lang w:val="fr-FR"/>
              </w:rPr>
            </w:pPr>
            <w:r>
              <w:rPr>
                <w:lang w:val="en-US"/>
              </w:rPr>
              <w:t>Failed Rule ID</w:t>
            </w:r>
          </w:p>
        </w:tc>
      </w:tr>
      <w:tr w:rsidR="00433965" w14:paraId="73059FE8" w14:textId="77777777" w:rsidTr="00433965">
        <w:trPr>
          <w:jc w:val="center"/>
        </w:trPr>
        <w:tc>
          <w:tcPr>
            <w:tcW w:w="1560" w:type="dxa"/>
            <w:tcBorders>
              <w:top w:val="single" w:sz="4" w:space="0" w:color="auto"/>
              <w:left w:val="single" w:sz="4" w:space="0" w:color="auto"/>
              <w:bottom w:val="single" w:sz="4" w:space="0" w:color="auto"/>
              <w:right w:val="single" w:sz="4" w:space="0" w:color="auto"/>
            </w:tcBorders>
            <w:hideMark/>
          </w:tcPr>
          <w:p w14:paraId="5ADB6E29" w14:textId="77777777" w:rsidR="00433965" w:rsidRDefault="00433965">
            <w:pPr>
              <w:pStyle w:val="TAL"/>
              <w:rPr>
                <w:lang w:val="fr-FR"/>
              </w:rPr>
            </w:pPr>
            <w:r>
              <w:rPr>
                <w:lang w:val="fr-FR" w:eastAsia="zh-CN"/>
              </w:rPr>
              <w:t>Failure Cause</w:t>
            </w:r>
          </w:p>
        </w:tc>
        <w:tc>
          <w:tcPr>
            <w:tcW w:w="336" w:type="dxa"/>
            <w:tcBorders>
              <w:top w:val="single" w:sz="4" w:space="0" w:color="auto"/>
              <w:left w:val="single" w:sz="4" w:space="0" w:color="auto"/>
              <w:bottom w:val="single" w:sz="4" w:space="0" w:color="auto"/>
              <w:right w:val="single" w:sz="4" w:space="0" w:color="auto"/>
            </w:tcBorders>
            <w:hideMark/>
          </w:tcPr>
          <w:p w14:paraId="2F1DFD6D" w14:textId="77777777" w:rsidR="00433965" w:rsidRDefault="00433965">
            <w:pPr>
              <w:pStyle w:val="TAL"/>
              <w:jc w:val="center"/>
              <w:rPr>
                <w:szCs w:val="18"/>
                <w:lang w:val="fr-FR" w:eastAsia="zh-CN"/>
              </w:rPr>
            </w:pPr>
            <w:r>
              <w:rPr>
                <w:szCs w:val="18"/>
                <w:lang w:val="fr-FR"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2C9012F8" w14:textId="77777777" w:rsidR="00433965" w:rsidRDefault="00433965">
            <w:pPr>
              <w:pStyle w:val="TAL"/>
              <w:rPr>
                <w:szCs w:val="18"/>
                <w:lang w:val="en-US" w:eastAsia="zh-CN"/>
              </w:rPr>
            </w:pPr>
            <w:r>
              <w:rPr>
                <w:szCs w:val="18"/>
                <w:lang w:val="en-US" w:eastAsia="zh-CN"/>
              </w:rPr>
              <w:t>This IE shall indicate the reason why the rule could not be applied.</w:t>
            </w:r>
          </w:p>
        </w:tc>
        <w:tc>
          <w:tcPr>
            <w:tcW w:w="370" w:type="dxa"/>
            <w:tcBorders>
              <w:top w:val="single" w:sz="4" w:space="0" w:color="auto"/>
              <w:left w:val="single" w:sz="4" w:space="0" w:color="auto"/>
              <w:bottom w:val="single" w:sz="4" w:space="0" w:color="auto"/>
              <w:right w:val="single" w:sz="4" w:space="0" w:color="auto"/>
            </w:tcBorders>
            <w:hideMark/>
          </w:tcPr>
          <w:p w14:paraId="2E347BCD" w14:textId="77777777" w:rsidR="00433965" w:rsidRDefault="00433965">
            <w:pPr>
              <w:pStyle w:val="TAC"/>
              <w:rPr>
                <w:lang w:val="fr-FR"/>
              </w:rPr>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E7E3ACB" w14:textId="77777777" w:rsidR="00433965" w:rsidRDefault="00433965">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3BA256FC" w14:textId="77777777" w:rsidR="00433965" w:rsidRDefault="00433965">
            <w:pPr>
              <w:pStyle w:val="TAC"/>
              <w:rPr>
                <w:lang w:val="fr-FR"/>
              </w:rPr>
            </w:pPr>
            <w:r>
              <w:rPr>
                <w:lang w:val="en-US"/>
              </w:rPr>
              <w:t>X</w:t>
            </w:r>
          </w:p>
        </w:tc>
        <w:tc>
          <w:tcPr>
            <w:tcW w:w="400" w:type="dxa"/>
            <w:tcBorders>
              <w:top w:val="single" w:sz="4" w:space="0" w:color="auto"/>
              <w:left w:val="single" w:sz="4" w:space="0" w:color="auto"/>
              <w:bottom w:val="single" w:sz="4" w:space="0" w:color="auto"/>
              <w:right w:val="single" w:sz="4" w:space="0" w:color="auto"/>
            </w:tcBorders>
            <w:hideMark/>
          </w:tcPr>
          <w:p w14:paraId="5DEFE832" w14:textId="77777777" w:rsidR="00433965" w:rsidRDefault="00433965">
            <w:pPr>
              <w:pStyle w:val="TAC"/>
              <w:rPr>
                <w:lang w:val="de-DE"/>
              </w:rPr>
            </w:pPr>
            <w:r>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7ABC085" w14:textId="77777777" w:rsidR="00433965" w:rsidRDefault="00433965">
            <w:pPr>
              <w:pStyle w:val="TAC"/>
              <w:rPr>
                <w:lang w:val="fr-FR" w:eastAsia="zh-CN"/>
              </w:rPr>
            </w:pPr>
            <w:r>
              <w:rPr>
                <w:lang w:val="fr-FR"/>
              </w:rPr>
              <w:t>Cause</w:t>
            </w:r>
          </w:p>
        </w:tc>
      </w:tr>
      <w:tr w:rsidR="00433965" w14:paraId="39650BC5" w14:textId="77777777" w:rsidTr="00433965">
        <w:trPr>
          <w:jc w:val="center"/>
        </w:trPr>
        <w:tc>
          <w:tcPr>
            <w:tcW w:w="1560" w:type="dxa"/>
            <w:tcBorders>
              <w:top w:val="single" w:sz="4" w:space="0" w:color="auto"/>
              <w:left w:val="single" w:sz="4" w:space="0" w:color="auto"/>
              <w:bottom w:val="single" w:sz="4" w:space="0" w:color="auto"/>
              <w:right w:val="single" w:sz="4" w:space="0" w:color="auto"/>
            </w:tcBorders>
            <w:hideMark/>
          </w:tcPr>
          <w:p w14:paraId="39D46F35" w14:textId="77777777" w:rsidR="00433965" w:rsidRDefault="00433965">
            <w:pPr>
              <w:pStyle w:val="TAL"/>
              <w:rPr>
                <w:lang w:val="fr-FR"/>
              </w:rPr>
            </w:pPr>
            <w:r>
              <w:rPr>
                <w:lang w:val="fr-FR" w:eastAsia="zh-CN"/>
              </w:rPr>
              <w:t>Offending IE Information</w:t>
            </w:r>
          </w:p>
        </w:tc>
        <w:tc>
          <w:tcPr>
            <w:tcW w:w="336" w:type="dxa"/>
            <w:tcBorders>
              <w:top w:val="single" w:sz="4" w:space="0" w:color="auto"/>
              <w:left w:val="single" w:sz="4" w:space="0" w:color="auto"/>
              <w:bottom w:val="single" w:sz="4" w:space="0" w:color="auto"/>
              <w:right w:val="single" w:sz="4" w:space="0" w:color="auto"/>
            </w:tcBorders>
            <w:hideMark/>
          </w:tcPr>
          <w:p w14:paraId="25BB1BB2" w14:textId="77777777" w:rsidR="00433965" w:rsidRDefault="00433965">
            <w:pPr>
              <w:pStyle w:val="TAL"/>
              <w:jc w:val="center"/>
              <w:rPr>
                <w:lang w:val="de-DE"/>
              </w:rPr>
            </w:pPr>
            <w:r>
              <w:rPr>
                <w:szCs w:val="18"/>
                <w:lang w:val="fr-FR"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16225488" w14:textId="77777777" w:rsidR="00433965" w:rsidRDefault="00433965">
            <w:pPr>
              <w:pStyle w:val="TAL"/>
              <w:rPr>
                <w:szCs w:val="18"/>
                <w:lang w:val="en-US" w:eastAsia="zh-CN"/>
              </w:rPr>
            </w:pPr>
            <w:r>
              <w:rPr>
                <w:szCs w:val="18"/>
                <w:lang w:val="en-US" w:eastAsia="zh-CN"/>
              </w:rPr>
              <w:t>This IE shall be included to report the offending IE which caused the rule activation failure, e.g. an unknown predefined rule name included in Activate Predefined Rules IE or an unknown Application ID in the PDI.</w:t>
            </w:r>
          </w:p>
          <w:p w14:paraId="3E11A938" w14:textId="77777777" w:rsidR="00433965" w:rsidRDefault="00433965">
            <w:pPr>
              <w:pStyle w:val="TAL"/>
              <w:rPr>
                <w:lang w:val="fr-FR"/>
              </w:rPr>
            </w:pPr>
            <w:r>
              <w:rPr>
                <w:lang w:val="fr-FR" w:eastAsia="zh-CN"/>
              </w:rPr>
              <w:t>Several IEs within the same IE type may be present to report multiple offending IEs.</w:t>
            </w:r>
          </w:p>
        </w:tc>
        <w:tc>
          <w:tcPr>
            <w:tcW w:w="370" w:type="dxa"/>
            <w:tcBorders>
              <w:top w:val="single" w:sz="4" w:space="0" w:color="auto"/>
              <w:left w:val="single" w:sz="4" w:space="0" w:color="auto"/>
              <w:bottom w:val="single" w:sz="4" w:space="0" w:color="auto"/>
              <w:right w:val="single" w:sz="4" w:space="0" w:color="auto"/>
            </w:tcBorders>
            <w:hideMark/>
          </w:tcPr>
          <w:p w14:paraId="46958B95" w14:textId="77777777" w:rsidR="00433965" w:rsidRDefault="00433965">
            <w:pPr>
              <w:pStyle w:val="TAC"/>
              <w:rPr>
                <w:lang w:val="fr-FR"/>
              </w:rPr>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2189C7B" w14:textId="77777777" w:rsidR="00433965" w:rsidRDefault="00433965">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35381438" w14:textId="77777777" w:rsidR="00433965" w:rsidRDefault="00433965">
            <w:pPr>
              <w:pStyle w:val="TAC"/>
              <w:rPr>
                <w:lang w:val="fr-FR"/>
              </w:rPr>
            </w:pPr>
            <w:r>
              <w:rPr>
                <w:lang w:val="en-US"/>
              </w:rPr>
              <w:t>X</w:t>
            </w:r>
          </w:p>
        </w:tc>
        <w:tc>
          <w:tcPr>
            <w:tcW w:w="400" w:type="dxa"/>
            <w:tcBorders>
              <w:top w:val="single" w:sz="4" w:space="0" w:color="auto"/>
              <w:left w:val="single" w:sz="4" w:space="0" w:color="auto"/>
              <w:bottom w:val="single" w:sz="4" w:space="0" w:color="auto"/>
              <w:right w:val="single" w:sz="4" w:space="0" w:color="auto"/>
            </w:tcBorders>
            <w:hideMark/>
          </w:tcPr>
          <w:p w14:paraId="436C73CC" w14:textId="77777777" w:rsidR="00433965" w:rsidRDefault="00433965">
            <w:pPr>
              <w:pStyle w:val="TAC"/>
              <w:rPr>
                <w:lang w:val="fr-FR"/>
              </w:rPr>
            </w:pPr>
            <w:r>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2A32F94" w14:textId="77777777" w:rsidR="00433965" w:rsidRDefault="00433965">
            <w:pPr>
              <w:pStyle w:val="TAC"/>
              <w:rPr>
                <w:lang w:val="fr-FR"/>
              </w:rPr>
            </w:pPr>
            <w:r>
              <w:rPr>
                <w:lang w:val="fr-FR"/>
              </w:rPr>
              <w:t>Offending IE Information</w:t>
            </w:r>
          </w:p>
        </w:tc>
      </w:tr>
    </w:tbl>
    <w:p w14:paraId="555650EA" w14:textId="77777777" w:rsidR="00433965" w:rsidRPr="00441CD0" w:rsidRDefault="00433965" w:rsidP="00EE5860"/>
    <w:p w14:paraId="3BE0BFD2" w14:textId="77777777" w:rsidR="00EE5860" w:rsidRPr="00441CD0" w:rsidRDefault="00EE5860" w:rsidP="00EE5860">
      <w:pPr>
        <w:pStyle w:val="Heading4"/>
        <w:rPr>
          <w:rFonts w:cs="Arial"/>
          <w:bCs/>
        </w:rPr>
      </w:pPr>
      <w:bookmarkStart w:id="4151" w:name="_Toc19717294"/>
      <w:bookmarkStart w:id="4152" w:name="_Toc27490786"/>
      <w:bookmarkStart w:id="4153" w:name="_Toc27557079"/>
      <w:bookmarkStart w:id="4154" w:name="_Toc27723996"/>
      <w:bookmarkStart w:id="4155" w:name="_Toc36031068"/>
      <w:bookmarkStart w:id="4156" w:name="_Toc36042988"/>
      <w:bookmarkStart w:id="4157" w:name="_Toc36814313"/>
      <w:bookmarkStart w:id="4158" w:name="_Toc44689168"/>
      <w:bookmarkStart w:id="4159" w:name="_Toc44923922"/>
      <w:bookmarkStart w:id="4160" w:name="_Toc51860892"/>
      <w:bookmarkStart w:id="4161" w:name="_Toc57930663"/>
      <w:bookmarkStart w:id="4162" w:name="_Toc57931293"/>
      <w:bookmarkStart w:id="4163" w:name="_Toc67499685"/>
      <w:r w:rsidRPr="00441CD0">
        <w:t>7.5.3.2</w:t>
      </w:r>
      <w:r w:rsidRPr="00441CD0">
        <w:tab/>
        <w:t>Created PDR IE within PFCP Session Establishment Response</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382BB009" w14:textId="77777777" w:rsidR="00EE5860" w:rsidRPr="00441CD0" w:rsidRDefault="00EE5860" w:rsidP="00EE5860">
      <w:r w:rsidRPr="00441CD0">
        <w:t xml:space="preserve">The </w:t>
      </w:r>
      <w:r w:rsidRPr="00441CD0">
        <w:rPr>
          <w:lang w:val="en-US"/>
        </w:rPr>
        <w:t xml:space="preserve">Created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7.5.3.2-1</w:t>
      </w:r>
      <w:r w:rsidRPr="00441CD0">
        <w:rPr>
          <w:lang w:eastAsia="ja-JP"/>
        </w:rPr>
        <w:t>.</w:t>
      </w:r>
    </w:p>
    <w:p w14:paraId="7F0D0D73" w14:textId="77777777" w:rsidR="00EE5860" w:rsidRPr="00441CD0" w:rsidRDefault="00EE5860" w:rsidP="00EE5860">
      <w:pPr>
        <w:pStyle w:val="TH"/>
        <w:rPr>
          <w:lang w:val="en-US"/>
        </w:rPr>
      </w:pPr>
      <w:r w:rsidRPr="00441CD0">
        <w:t>Table 7.5.3.2-1: Created PDR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76184C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2CA003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773F8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CD206C" w14:textId="77777777" w:rsidR="00EE5860" w:rsidRPr="00441CD0" w:rsidRDefault="00EE5860" w:rsidP="00BB0E1F">
            <w:pPr>
              <w:pStyle w:val="TAC"/>
            </w:pPr>
            <w:r w:rsidRPr="00441CD0">
              <w:rPr>
                <w:lang w:val="en-US"/>
              </w:rPr>
              <w:t>Created PDR IE Type = 8 (decimal)</w:t>
            </w:r>
          </w:p>
        </w:tc>
      </w:tr>
      <w:tr w:rsidR="00EE5860" w:rsidRPr="00441CD0" w14:paraId="7DDECD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330CE2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26220B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8DBED4" w14:textId="77777777" w:rsidR="00EE5860" w:rsidRPr="00441CD0" w:rsidRDefault="00EE5860" w:rsidP="00BB0E1F">
            <w:pPr>
              <w:pStyle w:val="TAC"/>
            </w:pPr>
            <w:r w:rsidRPr="00441CD0">
              <w:t>Length = n</w:t>
            </w:r>
          </w:p>
        </w:tc>
      </w:tr>
      <w:tr w:rsidR="00EE5860" w:rsidRPr="00441CD0" w14:paraId="1FA4146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782F0E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5FB07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302B9E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A37F0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D4C3542" w14:textId="77777777" w:rsidR="00EE5860" w:rsidRPr="00441CD0" w:rsidRDefault="00EE5860" w:rsidP="00BB0E1F">
            <w:pPr>
              <w:pStyle w:val="TAH"/>
            </w:pPr>
            <w:r w:rsidRPr="00441CD0">
              <w:t>IE Type</w:t>
            </w:r>
          </w:p>
        </w:tc>
      </w:tr>
      <w:tr w:rsidR="00EE5860" w:rsidRPr="00441CD0" w14:paraId="1FD6D50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4AF446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0EC5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D8222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3A1C88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0975FB1"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A3EE6B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A26A7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7F652E4" w14:textId="77777777" w:rsidR="00EE5860" w:rsidRPr="00441CD0" w:rsidRDefault="00EE5860" w:rsidP="00BB0E1F">
            <w:pPr>
              <w:spacing w:after="0"/>
              <w:rPr>
                <w:rFonts w:ascii="Arial" w:hAnsi="Arial"/>
                <w:b/>
                <w:sz w:val="18"/>
                <w:lang w:val="x-none"/>
              </w:rPr>
            </w:pPr>
          </w:p>
        </w:tc>
      </w:tr>
      <w:tr w:rsidR="00EE5860" w:rsidRPr="00441CD0" w14:paraId="2496FAC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B79CCE" w14:textId="77777777" w:rsidR="00EE5860" w:rsidRPr="00441CD0" w:rsidRDefault="00EE5860" w:rsidP="00BB0E1F">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0738D8"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tcPr>
          <w:p w14:paraId="3A1C7E2D"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2157A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2D145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2F4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0D30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614BCAC" w14:textId="77777777" w:rsidR="00EE5860" w:rsidRPr="00441CD0" w:rsidRDefault="00EE5860" w:rsidP="00BB0E1F">
            <w:pPr>
              <w:pStyle w:val="TAC"/>
              <w:rPr>
                <w:lang w:val="x-none"/>
              </w:rPr>
            </w:pPr>
            <w:r w:rsidRPr="00441CD0">
              <w:t>PDR ID</w:t>
            </w:r>
          </w:p>
        </w:tc>
      </w:tr>
      <w:tr w:rsidR="00EE5860" w:rsidRPr="00441CD0" w14:paraId="11A728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F1FC4DD" w14:textId="77777777" w:rsidR="00EE5860" w:rsidRPr="00441CD0" w:rsidRDefault="00EE5860" w:rsidP="00BB0E1F">
            <w:pPr>
              <w:pStyle w:val="TAL"/>
              <w:rPr>
                <w:lang w:val="de-DE"/>
              </w:rPr>
            </w:pPr>
            <w:r w:rsidRPr="00441CD0">
              <w:rPr>
                <w:szCs w:val="18"/>
              </w:rP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10D035F1" w14:textId="77777777" w:rsidR="00EE5860" w:rsidRPr="00441CD0" w:rsidRDefault="00EE5860" w:rsidP="00BB0E1F">
            <w:pPr>
              <w:pStyle w:val="TAL"/>
              <w:jc w:val="center"/>
              <w:rPr>
                <w:rFonts w:eastAsia="SimSun"/>
                <w:lang w:val="x-non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1EB2285C" w14:textId="77777777" w:rsidR="00EE5860" w:rsidRPr="00441CD0" w:rsidRDefault="00EE5860" w:rsidP="00BB0E1F">
            <w:pPr>
              <w:pStyle w:val="TAL"/>
            </w:pPr>
            <w:r w:rsidRPr="00441CD0">
              <w:rPr>
                <w:szCs w:val="18"/>
              </w:rPr>
              <w:t>If the UP function allocates the F-TEID, this IE shall be present and shall contain the local F-TEID to be used for this PDR.</w:t>
            </w:r>
          </w:p>
        </w:tc>
        <w:tc>
          <w:tcPr>
            <w:tcW w:w="370" w:type="dxa"/>
            <w:tcBorders>
              <w:top w:val="single" w:sz="4" w:space="0" w:color="auto"/>
              <w:left w:val="single" w:sz="4" w:space="0" w:color="auto"/>
              <w:bottom w:val="single" w:sz="4" w:space="0" w:color="auto"/>
              <w:right w:val="single" w:sz="4" w:space="0" w:color="auto"/>
            </w:tcBorders>
            <w:hideMark/>
          </w:tcPr>
          <w:p w14:paraId="33C301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B2422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576A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908B5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3FAB9A" w14:textId="77777777" w:rsidR="00EE5860" w:rsidRPr="00441CD0" w:rsidRDefault="00EE5860" w:rsidP="00BB0E1F">
            <w:pPr>
              <w:pStyle w:val="TAC"/>
              <w:rPr>
                <w:lang w:val="x-none"/>
              </w:rPr>
            </w:pPr>
            <w:r w:rsidRPr="00441CD0">
              <w:t>F-TEID</w:t>
            </w:r>
          </w:p>
        </w:tc>
      </w:tr>
      <w:tr w:rsidR="00EE5860" w:rsidRPr="00441CD0" w14:paraId="6EABE8B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4DB1C10" w14:textId="77777777" w:rsidR="00EE5860" w:rsidRPr="00441CD0" w:rsidRDefault="00EE5860" w:rsidP="00BB0E1F">
            <w:pPr>
              <w:pStyle w:val="TAL"/>
              <w:rPr>
                <w:szCs w:val="18"/>
              </w:rPr>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14:paraId="74D08294" w14:textId="77777777" w:rsidR="00EE5860" w:rsidRPr="00441CD0" w:rsidRDefault="00EE5860" w:rsidP="00BB0E1F">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E2E4FC3" w14:textId="77777777" w:rsidR="00EE5860" w:rsidRPr="00441CD0" w:rsidRDefault="00EE5860" w:rsidP="00BB0E1F">
            <w:pPr>
              <w:pStyle w:val="TAL"/>
              <w:rPr>
                <w:szCs w:val="18"/>
              </w:rPr>
            </w:pPr>
            <w:r w:rsidRPr="00441CD0">
              <w:rPr>
                <w:szCs w:val="18"/>
              </w:rPr>
              <w:t>This IE shall be present and shall contain the local F-TEID used for this PDR for the reception of redundant uplink packets</w:t>
            </w:r>
            <w:r w:rsidRPr="00441CD0">
              <w:rPr>
                <w:szCs w:val="18"/>
                <w:lang w:val="en-US" w:eastAsia="zh-CN"/>
              </w:rPr>
              <w:t xml:space="preserve"> 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14:paraId="51B6F089"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7236ABFB"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670B1D2"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C62A606"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F87FAC4" w14:textId="77777777" w:rsidR="00EE5860" w:rsidRPr="00441CD0" w:rsidRDefault="00EE5860" w:rsidP="00BB0E1F">
            <w:pPr>
              <w:pStyle w:val="TAC"/>
            </w:pPr>
            <w:r w:rsidRPr="00441CD0">
              <w:t>F-TEID</w:t>
            </w:r>
          </w:p>
        </w:tc>
      </w:tr>
      <w:tr w:rsidR="00EE5860" w:rsidRPr="00441CD0" w14:paraId="5CA656B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0BF1E6" w14:textId="77777777" w:rsidR="00EE5860" w:rsidRPr="00441CD0" w:rsidRDefault="00EE5860" w:rsidP="00BB0E1F">
            <w:pPr>
              <w:pStyle w:val="TAL"/>
              <w:rPr>
                <w:szCs w:val="18"/>
              </w:rPr>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694BE596" w14:textId="77777777" w:rsidR="00EE5860" w:rsidRPr="00441CD0" w:rsidRDefault="00EE5860" w:rsidP="00BB0E1F">
            <w:pPr>
              <w:pStyle w:val="TAL"/>
              <w:jc w:val="center"/>
              <w:rPr>
                <w:szCs w:val="18"/>
                <w:lang w:eastAsia="zh-CN"/>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1FB38DF3" w14:textId="77777777" w:rsidR="00EE5860" w:rsidRPr="00441CD0" w:rsidRDefault="00EE5860" w:rsidP="00BB0E1F">
            <w:pPr>
              <w:pStyle w:val="TAL"/>
              <w:rPr>
                <w:szCs w:val="18"/>
              </w:rPr>
            </w:pPr>
            <w:r w:rsidRPr="00441CD0">
              <w:rPr>
                <w:szCs w:val="18"/>
              </w:rPr>
              <w:t>If the UP function allocates the UE IP address/prefix, this IE shall be present and shall contain the UE IP address/ prefix assigned by the UP function.</w:t>
            </w:r>
          </w:p>
          <w:p w14:paraId="465970AE" w14:textId="31DF2F72" w:rsidR="00EE5860" w:rsidRPr="00441CD0" w:rsidRDefault="00EE5860" w:rsidP="00BB0E1F">
            <w:pPr>
              <w:pStyle w:val="TAL"/>
              <w:rPr>
                <w:szCs w:val="18"/>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tcBorders>
              <w:top w:val="single" w:sz="4" w:space="0" w:color="auto"/>
              <w:left w:val="single" w:sz="4" w:space="0" w:color="auto"/>
              <w:bottom w:val="single" w:sz="4" w:space="0" w:color="auto"/>
              <w:right w:val="single" w:sz="4" w:space="0" w:color="auto"/>
            </w:tcBorders>
            <w:hideMark/>
          </w:tcPr>
          <w:p w14:paraId="70448F0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3045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EA1B9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31BEC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A71D933" w14:textId="77777777" w:rsidR="00EE5860" w:rsidRPr="00441CD0" w:rsidRDefault="00EE5860" w:rsidP="00BB0E1F">
            <w:pPr>
              <w:pStyle w:val="TAC"/>
              <w:rPr>
                <w:lang w:val="x-none"/>
              </w:rPr>
            </w:pPr>
            <w:r w:rsidRPr="00441CD0">
              <w:t>UE IP Address</w:t>
            </w:r>
          </w:p>
        </w:tc>
      </w:tr>
    </w:tbl>
    <w:p w14:paraId="745A68FF" w14:textId="77777777" w:rsidR="00EE5860" w:rsidRPr="00441CD0" w:rsidRDefault="00EE5860" w:rsidP="00EE5860"/>
    <w:p w14:paraId="4B7B04C2" w14:textId="77777777" w:rsidR="00EE5860" w:rsidRPr="00441CD0" w:rsidRDefault="00EE5860" w:rsidP="00EE5860">
      <w:pPr>
        <w:pStyle w:val="Heading4"/>
        <w:rPr>
          <w:lang w:eastAsia="zh-CN"/>
        </w:rPr>
      </w:pPr>
      <w:bookmarkStart w:id="4164" w:name="_Toc19717295"/>
      <w:bookmarkStart w:id="4165" w:name="_Toc27490787"/>
      <w:bookmarkStart w:id="4166" w:name="_Toc27557080"/>
      <w:bookmarkStart w:id="4167" w:name="_Toc27723997"/>
      <w:bookmarkStart w:id="4168" w:name="_Toc36031069"/>
      <w:bookmarkStart w:id="4169" w:name="_Toc36042989"/>
      <w:bookmarkStart w:id="4170" w:name="_Toc36814314"/>
      <w:bookmarkStart w:id="4171" w:name="_Toc44689169"/>
      <w:bookmarkStart w:id="4172" w:name="_Toc44923923"/>
      <w:bookmarkStart w:id="4173" w:name="_Toc51860893"/>
      <w:bookmarkStart w:id="4174" w:name="_Toc57930664"/>
      <w:bookmarkStart w:id="4175" w:name="_Toc57931294"/>
      <w:bookmarkStart w:id="4176" w:name="_Toc67499686"/>
      <w:r w:rsidRPr="00441CD0">
        <w:t>7.5.3.3</w:t>
      </w:r>
      <w:r w:rsidRPr="00441CD0">
        <w:tab/>
        <w:t>Load Control Information IE within PFCP Session Establishment Response</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497265B6" w14:textId="77777777" w:rsidR="00EE5860" w:rsidRPr="00441CD0" w:rsidRDefault="00EE5860" w:rsidP="00EE5860">
      <w:r w:rsidRPr="00441CD0">
        <w:t xml:space="preserve">The </w:t>
      </w:r>
      <w:r w:rsidRPr="00441CD0">
        <w:rPr>
          <w:lang w:val="en-US"/>
        </w:rPr>
        <w:t xml:space="preserve">Load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7.5.3.3-1</w:t>
      </w:r>
      <w:r w:rsidRPr="00441CD0">
        <w:rPr>
          <w:lang w:eastAsia="ja-JP"/>
        </w:rPr>
        <w:t>.</w:t>
      </w:r>
    </w:p>
    <w:p w14:paraId="44B4CBC9" w14:textId="77777777" w:rsidR="00EE5860" w:rsidRPr="00441CD0" w:rsidRDefault="00EE5860" w:rsidP="00EE5860">
      <w:pPr>
        <w:pStyle w:val="TH"/>
        <w:rPr>
          <w:lang w:val="en-US"/>
        </w:rPr>
      </w:pPr>
      <w:r w:rsidRPr="00441CD0">
        <w:t>Table 7.5.3.3-1: 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CB6D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6FAC199"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CE1F3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521A65" w14:textId="77777777" w:rsidR="00EE5860" w:rsidRPr="00441CD0" w:rsidRDefault="00EE5860" w:rsidP="00BB0E1F">
            <w:pPr>
              <w:pStyle w:val="TAC"/>
            </w:pPr>
            <w:r w:rsidRPr="00441CD0">
              <w:rPr>
                <w:lang w:val="en-US"/>
              </w:rPr>
              <w:t>Load Control Information IE Type = 51 (decimal)</w:t>
            </w:r>
          </w:p>
        </w:tc>
      </w:tr>
      <w:tr w:rsidR="00EE5860" w:rsidRPr="00441CD0" w14:paraId="7333F67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A2B4B4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F3B58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8750CF" w14:textId="77777777" w:rsidR="00EE5860" w:rsidRPr="00441CD0" w:rsidRDefault="00EE5860" w:rsidP="00BB0E1F">
            <w:pPr>
              <w:pStyle w:val="TAC"/>
            </w:pPr>
            <w:r w:rsidRPr="00441CD0">
              <w:t>Length = n</w:t>
            </w:r>
          </w:p>
        </w:tc>
      </w:tr>
      <w:tr w:rsidR="00EE5860" w:rsidRPr="00441CD0" w14:paraId="65F986C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B82B78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0C690F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CB49AB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7A12F4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9FC947" w14:textId="77777777" w:rsidR="00EE5860" w:rsidRPr="00441CD0" w:rsidRDefault="00EE5860" w:rsidP="00BB0E1F">
            <w:pPr>
              <w:pStyle w:val="TAH"/>
            </w:pPr>
            <w:r w:rsidRPr="00441CD0">
              <w:t>IE Type</w:t>
            </w:r>
          </w:p>
        </w:tc>
      </w:tr>
      <w:tr w:rsidR="00EE5860" w:rsidRPr="00441CD0" w14:paraId="31DEE8B9"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30B36B6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2C780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B0693E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665685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B601CB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13A1C7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D6259B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119B26D" w14:textId="77777777" w:rsidR="00EE5860" w:rsidRPr="00441CD0" w:rsidRDefault="00EE5860" w:rsidP="00BB0E1F">
            <w:pPr>
              <w:spacing w:after="0"/>
              <w:rPr>
                <w:rFonts w:ascii="Arial" w:hAnsi="Arial"/>
                <w:b/>
                <w:sz w:val="18"/>
                <w:lang w:val="x-none"/>
              </w:rPr>
            </w:pPr>
          </w:p>
        </w:tc>
      </w:tr>
      <w:tr w:rsidR="00EE5860" w:rsidRPr="00441CD0" w14:paraId="024098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92D4FA" w14:textId="77777777" w:rsidR="00EE5860" w:rsidRPr="00441CD0" w:rsidRDefault="00EE5860" w:rsidP="00BB0E1F">
            <w:pPr>
              <w:pStyle w:val="TAL"/>
            </w:pPr>
            <w:r w:rsidRPr="00441CD0">
              <w:t>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4F015782"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0186E428"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2EEB82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F6D2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FA6F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889C0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D7A0CD" w14:textId="77777777" w:rsidR="00EE5860" w:rsidRPr="00441CD0" w:rsidRDefault="00EE5860" w:rsidP="00BB0E1F">
            <w:pPr>
              <w:pStyle w:val="TAC"/>
              <w:rPr>
                <w:lang w:val="x-none"/>
              </w:rPr>
            </w:pPr>
            <w:r w:rsidRPr="00441CD0">
              <w:t>Sequence Number</w:t>
            </w:r>
          </w:p>
        </w:tc>
      </w:tr>
      <w:tr w:rsidR="00EE5860" w:rsidRPr="00441CD0" w14:paraId="2C4AF8E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328A53A" w14:textId="77777777" w:rsidR="00EE5860" w:rsidRPr="00441CD0" w:rsidRDefault="00EE5860" w:rsidP="00BB0E1F">
            <w:pPr>
              <w:pStyle w:val="TAL"/>
              <w:rPr>
                <w:lang w:val="de-DE"/>
              </w:rPr>
            </w:pPr>
            <w:r w:rsidRPr="00441CD0">
              <w:t>Load Metric</w:t>
            </w:r>
          </w:p>
        </w:tc>
        <w:tc>
          <w:tcPr>
            <w:tcW w:w="336" w:type="dxa"/>
            <w:tcBorders>
              <w:top w:val="single" w:sz="4" w:space="0" w:color="auto"/>
              <w:left w:val="single" w:sz="4" w:space="0" w:color="auto"/>
              <w:bottom w:val="single" w:sz="4" w:space="0" w:color="auto"/>
              <w:right w:val="single" w:sz="4" w:space="0" w:color="auto"/>
            </w:tcBorders>
            <w:hideMark/>
          </w:tcPr>
          <w:p w14:paraId="4957534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36238869"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C34F5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5ED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C55724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0F0A3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74E12" w14:textId="77777777" w:rsidR="00EE5860" w:rsidRPr="00441CD0" w:rsidRDefault="00EE5860" w:rsidP="00BB0E1F">
            <w:pPr>
              <w:pStyle w:val="TAC"/>
              <w:rPr>
                <w:lang w:val="x-none"/>
              </w:rPr>
            </w:pPr>
            <w:r w:rsidRPr="00441CD0">
              <w:t>Metric</w:t>
            </w:r>
          </w:p>
        </w:tc>
      </w:tr>
    </w:tbl>
    <w:p w14:paraId="533CADFB" w14:textId="77777777" w:rsidR="00EE5860" w:rsidRPr="00441CD0" w:rsidRDefault="00EE5860" w:rsidP="00EE5860">
      <w:pPr>
        <w:rPr>
          <w:lang w:eastAsia="zh-CN"/>
        </w:rPr>
      </w:pPr>
    </w:p>
    <w:p w14:paraId="59EB691F" w14:textId="77777777" w:rsidR="00EE5860" w:rsidRPr="00441CD0" w:rsidRDefault="00EE5860" w:rsidP="00EE5860">
      <w:pPr>
        <w:pStyle w:val="Heading4"/>
        <w:rPr>
          <w:lang w:eastAsia="zh-CN"/>
        </w:rPr>
      </w:pPr>
      <w:bookmarkStart w:id="4177" w:name="_Toc19717296"/>
      <w:bookmarkStart w:id="4178" w:name="_Toc27490788"/>
      <w:bookmarkStart w:id="4179" w:name="_Toc27557081"/>
      <w:bookmarkStart w:id="4180" w:name="_Toc27723998"/>
      <w:bookmarkStart w:id="4181" w:name="_Toc36031070"/>
      <w:bookmarkStart w:id="4182" w:name="_Toc36042990"/>
      <w:bookmarkStart w:id="4183" w:name="_Toc36814315"/>
      <w:bookmarkStart w:id="4184" w:name="_Toc44689170"/>
      <w:bookmarkStart w:id="4185" w:name="_Toc44923924"/>
      <w:bookmarkStart w:id="4186" w:name="_Toc51860894"/>
      <w:bookmarkStart w:id="4187" w:name="_Toc57930665"/>
      <w:bookmarkStart w:id="4188" w:name="_Toc57931295"/>
      <w:bookmarkStart w:id="4189" w:name="_Toc67499687"/>
      <w:r w:rsidRPr="00441CD0">
        <w:t>7.5.3.4</w:t>
      </w:r>
      <w:r w:rsidRPr="00441CD0">
        <w:tab/>
        <w:t>Overload Control Information IE within PFCP Session Establishment Response</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372CBC87" w14:textId="77777777" w:rsidR="00EE5860" w:rsidRPr="00441CD0" w:rsidRDefault="00EE5860" w:rsidP="00EE5860">
      <w:r w:rsidRPr="00441CD0">
        <w:t xml:space="preserve">The </w:t>
      </w:r>
      <w:r w:rsidRPr="00441CD0">
        <w:rPr>
          <w:lang w:val="en-US"/>
        </w:rPr>
        <w:t xml:space="preserve">Overload Control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7.5.3.4-1</w:t>
      </w:r>
      <w:r w:rsidRPr="00441CD0">
        <w:rPr>
          <w:lang w:eastAsia="ja-JP"/>
        </w:rPr>
        <w:t>.</w:t>
      </w:r>
    </w:p>
    <w:p w14:paraId="4A4960F5" w14:textId="77777777" w:rsidR="00EE5860" w:rsidRPr="00441CD0" w:rsidRDefault="00EE5860" w:rsidP="00EE5860">
      <w:pPr>
        <w:pStyle w:val="TH"/>
        <w:rPr>
          <w:lang w:val="en-US"/>
        </w:rPr>
      </w:pPr>
      <w:r w:rsidRPr="00441CD0">
        <w:lastRenderedPageBreak/>
        <w:t>Table 7.5.3.4-1: Overload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1DEC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C196FA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6DCE23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DF005F" w14:textId="77777777" w:rsidR="00EE5860" w:rsidRPr="00441CD0" w:rsidRDefault="00EE5860" w:rsidP="00BB0E1F">
            <w:pPr>
              <w:pStyle w:val="TAC"/>
            </w:pPr>
            <w:r w:rsidRPr="00441CD0">
              <w:rPr>
                <w:lang w:val="en-US"/>
              </w:rPr>
              <w:t>Overload Control Information IE Type = 54 (decimal)</w:t>
            </w:r>
          </w:p>
        </w:tc>
      </w:tr>
      <w:tr w:rsidR="00EE5860" w:rsidRPr="00441CD0" w14:paraId="4C4BA5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70294C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12E8C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7889D0" w14:textId="77777777" w:rsidR="00EE5860" w:rsidRPr="00441CD0" w:rsidRDefault="00EE5860" w:rsidP="00BB0E1F">
            <w:pPr>
              <w:pStyle w:val="TAC"/>
            </w:pPr>
            <w:r w:rsidRPr="00441CD0">
              <w:t>Length = n</w:t>
            </w:r>
          </w:p>
        </w:tc>
      </w:tr>
      <w:tr w:rsidR="00EE5860" w:rsidRPr="00441CD0" w14:paraId="634F30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D1A62B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84A008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A0383D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E6143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CA36464" w14:textId="77777777" w:rsidR="00EE5860" w:rsidRPr="00441CD0" w:rsidRDefault="00EE5860" w:rsidP="00BB0E1F">
            <w:pPr>
              <w:pStyle w:val="TAH"/>
            </w:pPr>
            <w:r w:rsidRPr="00441CD0">
              <w:t>IE Type</w:t>
            </w:r>
          </w:p>
        </w:tc>
      </w:tr>
      <w:tr w:rsidR="00EE5860" w:rsidRPr="00441CD0" w14:paraId="34A6618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FFD3AB0"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C152A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8D572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054E4E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DF6B2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D1FB30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424F6C7"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91C1034" w14:textId="77777777" w:rsidR="00EE5860" w:rsidRPr="00441CD0" w:rsidRDefault="00EE5860" w:rsidP="00BB0E1F">
            <w:pPr>
              <w:spacing w:after="0"/>
              <w:rPr>
                <w:rFonts w:ascii="Arial" w:hAnsi="Arial"/>
                <w:b/>
                <w:sz w:val="18"/>
                <w:lang w:val="x-none"/>
              </w:rPr>
            </w:pPr>
          </w:p>
        </w:tc>
      </w:tr>
      <w:tr w:rsidR="00EE5860" w:rsidRPr="00441CD0" w14:paraId="0E91F2A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F91CB6" w14:textId="77777777" w:rsidR="00EE5860" w:rsidRPr="00441CD0" w:rsidRDefault="00EE5860" w:rsidP="00BB0E1F">
            <w:pPr>
              <w:pStyle w:val="TAL"/>
            </w:pPr>
            <w:r w:rsidRPr="00441CD0">
              <w:t>Overload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08CF5EB1"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670676C" w14:textId="77777777" w:rsidR="00EE5860" w:rsidRPr="00441CD0" w:rsidRDefault="00EE5860" w:rsidP="00BB0E1F">
            <w:pPr>
              <w:pStyle w:val="TAL"/>
            </w:pPr>
            <w:r w:rsidRPr="00441CD0">
              <w:t>See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713C59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CDBF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F87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1440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01D696" w14:textId="77777777" w:rsidR="00EE5860" w:rsidRPr="00441CD0" w:rsidRDefault="00EE5860" w:rsidP="00BB0E1F">
            <w:pPr>
              <w:pStyle w:val="TAC"/>
              <w:rPr>
                <w:lang w:val="x-none"/>
              </w:rPr>
            </w:pPr>
            <w:r w:rsidRPr="00441CD0">
              <w:t>Sequence Number</w:t>
            </w:r>
          </w:p>
        </w:tc>
      </w:tr>
      <w:tr w:rsidR="00EE5860" w:rsidRPr="00441CD0" w14:paraId="3C8BE31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0162F42" w14:textId="77777777" w:rsidR="00EE5860" w:rsidRPr="00441CD0" w:rsidRDefault="00EE5860" w:rsidP="00BB0E1F">
            <w:pPr>
              <w:pStyle w:val="TAL"/>
              <w:rPr>
                <w:lang w:val="de-DE"/>
              </w:rPr>
            </w:pPr>
            <w:r w:rsidRPr="00441CD0">
              <w:t>Overload Reduction Metric</w:t>
            </w:r>
          </w:p>
        </w:tc>
        <w:tc>
          <w:tcPr>
            <w:tcW w:w="336" w:type="dxa"/>
            <w:tcBorders>
              <w:top w:val="single" w:sz="4" w:space="0" w:color="auto"/>
              <w:left w:val="single" w:sz="4" w:space="0" w:color="auto"/>
              <w:bottom w:val="single" w:sz="4" w:space="0" w:color="auto"/>
              <w:right w:val="single" w:sz="4" w:space="0" w:color="auto"/>
            </w:tcBorders>
            <w:hideMark/>
          </w:tcPr>
          <w:p w14:paraId="3E1FBAD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6250797D"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44519C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DACC4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9DB61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2D2EE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06D4F66" w14:textId="77777777" w:rsidR="00EE5860" w:rsidRPr="00441CD0" w:rsidRDefault="00EE5860" w:rsidP="00BB0E1F">
            <w:pPr>
              <w:pStyle w:val="TAC"/>
              <w:rPr>
                <w:lang w:val="x-none"/>
              </w:rPr>
            </w:pPr>
            <w:r w:rsidRPr="00441CD0">
              <w:t>Metric</w:t>
            </w:r>
          </w:p>
        </w:tc>
      </w:tr>
      <w:tr w:rsidR="00EE5860" w:rsidRPr="00441CD0" w14:paraId="061951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D936D1A" w14:textId="77777777" w:rsidR="00EE5860" w:rsidRPr="00441CD0" w:rsidRDefault="00EE5860" w:rsidP="00BB0E1F">
            <w:pPr>
              <w:pStyle w:val="TAL"/>
            </w:pPr>
            <w:r w:rsidRPr="00441CD0">
              <w:t>Period of Validity</w:t>
            </w:r>
          </w:p>
        </w:tc>
        <w:tc>
          <w:tcPr>
            <w:tcW w:w="336" w:type="dxa"/>
            <w:tcBorders>
              <w:top w:val="single" w:sz="4" w:space="0" w:color="auto"/>
              <w:left w:val="single" w:sz="4" w:space="0" w:color="auto"/>
              <w:bottom w:val="single" w:sz="4" w:space="0" w:color="auto"/>
              <w:right w:val="single" w:sz="4" w:space="0" w:color="auto"/>
            </w:tcBorders>
            <w:hideMark/>
          </w:tcPr>
          <w:p w14:paraId="7BCD5B6E"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03974C3"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74122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9258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8216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B146A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F07DDC" w14:textId="77777777" w:rsidR="00EE5860" w:rsidRPr="00441CD0" w:rsidRDefault="00EE5860" w:rsidP="00BB0E1F">
            <w:pPr>
              <w:pStyle w:val="TAC"/>
              <w:rPr>
                <w:lang w:val="x-none"/>
              </w:rPr>
            </w:pPr>
            <w:r w:rsidRPr="00441CD0">
              <w:t>Timer</w:t>
            </w:r>
          </w:p>
        </w:tc>
      </w:tr>
      <w:tr w:rsidR="00EE5860" w:rsidRPr="00441CD0" w14:paraId="27E96E2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44B95D9" w14:textId="77777777" w:rsidR="00EE5860" w:rsidRPr="00441CD0" w:rsidRDefault="00EE5860" w:rsidP="00BB0E1F">
            <w:pPr>
              <w:pStyle w:val="TAL"/>
            </w:pPr>
            <w:r w:rsidRPr="00441CD0">
              <w:t>Overload Control Information Flags</w:t>
            </w:r>
          </w:p>
        </w:tc>
        <w:tc>
          <w:tcPr>
            <w:tcW w:w="336" w:type="dxa"/>
            <w:tcBorders>
              <w:top w:val="single" w:sz="4" w:space="0" w:color="auto"/>
              <w:left w:val="single" w:sz="4" w:space="0" w:color="auto"/>
              <w:bottom w:val="single" w:sz="4" w:space="0" w:color="auto"/>
              <w:right w:val="single" w:sz="4" w:space="0" w:color="auto"/>
            </w:tcBorders>
            <w:hideMark/>
          </w:tcPr>
          <w:p w14:paraId="32C0544A" w14:textId="77777777" w:rsidR="00EE5860" w:rsidRPr="00441CD0" w:rsidRDefault="00EE5860" w:rsidP="00BB0E1F">
            <w:pPr>
              <w:pStyle w:val="TAL"/>
              <w:jc w:val="center"/>
            </w:pPr>
            <w:r w:rsidRPr="00441CD0">
              <w:t>C</w:t>
            </w:r>
          </w:p>
        </w:tc>
        <w:tc>
          <w:tcPr>
            <w:tcW w:w="4672" w:type="dxa"/>
            <w:tcBorders>
              <w:top w:val="single" w:sz="4" w:space="0" w:color="auto"/>
              <w:left w:val="single" w:sz="4" w:space="0" w:color="auto"/>
              <w:bottom w:val="single" w:sz="4" w:space="0" w:color="auto"/>
              <w:right w:val="single" w:sz="4" w:space="0" w:color="auto"/>
            </w:tcBorders>
            <w:hideMark/>
          </w:tcPr>
          <w:p w14:paraId="176E660A" w14:textId="77777777" w:rsidR="00EE5860" w:rsidRPr="00441CD0" w:rsidRDefault="00EE5860" w:rsidP="00BB0E1F">
            <w:pPr>
              <w:pStyle w:val="TAL"/>
            </w:pPr>
            <w:r w:rsidRPr="00441CD0">
              <w:t>This IE shall be included if any of flag in this IE is set.</w:t>
            </w:r>
          </w:p>
        </w:tc>
        <w:tc>
          <w:tcPr>
            <w:tcW w:w="370" w:type="dxa"/>
            <w:tcBorders>
              <w:top w:val="single" w:sz="4" w:space="0" w:color="auto"/>
              <w:left w:val="single" w:sz="4" w:space="0" w:color="auto"/>
              <w:bottom w:val="single" w:sz="4" w:space="0" w:color="auto"/>
              <w:right w:val="single" w:sz="4" w:space="0" w:color="auto"/>
            </w:tcBorders>
            <w:hideMark/>
          </w:tcPr>
          <w:p w14:paraId="014D483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D8B4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93A3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32FE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81E2E0" w14:textId="77777777" w:rsidR="00EE5860" w:rsidRPr="00441CD0" w:rsidRDefault="00EE5860" w:rsidP="00BB0E1F">
            <w:pPr>
              <w:pStyle w:val="TAC"/>
              <w:rPr>
                <w:lang w:val="x-none"/>
              </w:rPr>
            </w:pPr>
            <w:r w:rsidRPr="00441CD0">
              <w:t>OCI Flags</w:t>
            </w:r>
          </w:p>
        </w:tc>
      </w:tr>
    </w:tbl>
    <w:p w14:paraId="4133087C" w14:textId="77777777" w:rsidR="00EE5860" w:rsidRPr="00441CD0" w:rsidRDefault="00EE5860" w:rsidP="00EE5860">
      <w:pPr>
        <w:rPr>
          <w:lang w:eastAsia="zh-CN"/>
        </w:rPr>
      </w:pPr>
    </w:p>
    <w:p w14:paraId="5DD959BB" w14:textId="77777777" w:rsidR="00EE5860" w:rsidRPr="00441CD0" w:rsidRDefault="00EE5860" w:rsidP="00EE5860">
      <w:pPr>
        <w:pStyle w:val="Heading4"/>
        <w:rPr>
          <w:rFonts w:cs="Arial"/>
          <w:bCs/>
        </w:rPr>
      </w:pPr>
      <w:bookmarkStart w:id="4190" w:name="_Toc19717297"/>
      <w:bookmarkStart w:id="4191" w:name="_Toc27490789"/>
      <w:bookmarkStart w:id="4192" w:name="_Toc27557082"/>
      <w:bookmarkStart w:id="4193" w:name="_Toc27723999"/>
      <w:bookmarkStart w:id="4194" w:name="_Toc36031071"/>
      <w:bookmarkStart w:id="4195" w:name="_Toc36042991"/>
      <w:bookmarkStart w:id="4196" w:name="_Toc36814316"/>
      <w:bookmarkStart w:id="4197" w:name="_Toc44689171"/>
      <w:bookmarkStart w:id="4198" w:name="_Toc44923925"/>
      <w:bookmarkStart w:id="4199" w:name="_Toc51860895"/>
      <w:bookmarkStart w:id="4200" w:name="_Toc57930666"/>
      <w:bookmarkStart w:id="4201" w:name="_Toc57931296"/>
      <w:bookmarkStart w:id="4202" w:name="_Toc67499688"/>
      <w:r w:rsidRPr="00441CD0">
        <w:t>7.5.3.5</w:t>
      </w:r>
      <w:r w:rsidRPr="00441CD0">
        <w:tab/>
        <w:t xml:space="preserve">Created </w:t>
      </w:r>
      <w:r w:rsidRPr="00441CD0">
        <w:rPr>
          <w:lang w:val="en-US"/>
        </w:rPr>
        <w:t>Traffic Endpoint</w:t>
      </w:r>
      <w:r w:rsidRPr="00441CD0">
        <w:t xml:space="preserve"> IE within </w:t>
      </w:r>
      <w:r w:rsidRPr="00441CD0">
        <w:rPr>
          <w:lang w:eastAsia="zh-CN"/>
        </w:rPr>
        <w:t>PFCP</w:t>
      </w:r>
      <w:r w:rsidRPr="00441CD0">
        <w:t xml:space="preserve"> Session Establishment Response</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76544F38" w14:textId="77777777" w:rsidR="00EE5860" w:rsidRPr="00441CD0" w:rsidRDefault="00EE5860" w:rsidP="00EE5860">
      <w:r w:rsidRPr="00441CD0">
        <w:t xml:space="preserve">The </w:t>
      </w:r>
      <w:r w:rsidRPr="00441CD0">
        <w:rPr>
          <w:lang w:val="en-US"/>
        </w:rPr>
        <w:t xml:space="preserve">Created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7.5.3.5-1</w:t>
      </w:r>
      <w:r w:rsidRPr="00441CD0">
        <w:rPr>
          <w:lang w:eastAsia="ja-JP"/>
        </w:rPr>
        <w:t>.</w:t>
      </w:r>
    </w:p>
    <w:p w14:paraId="1B7013F4" w14:textId="77777777" w:rsidR="00EE5860" w:rsidRPr="00441CD0" w:rsidRDefault="00EE5860" w:rsidP="00EE5860">
      <w:pPr>
        <w:pStyle w:val="TH"/>
      </w:pPr>
      <w:r w:rsidRPr="00441CD0">
        <w:t xml:space="preserve">Table 7.5.3.5-1: </w:t>
      </w:r>
      <w:r w:rsidRPr="00441CD0">
        <w:rPr>
          <w:lang w:val="en-US"/>
        </w:rPr>
        <w:t>Created Traffic Endpoint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CF4CA7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5BA2DD1"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27C6AE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1E717E" w14:textId="77777777" w:rsidR="00EE5860" w:rsidRPr="00441CD0" w:rsidRDefault="00EE5860" w:rsidP="00BB0E1F">
            <w:pPr>
              <w:pStyle w:val="TAC"/>
            </w:pPr>
            <w:r w:rsidRPr="00441CD0">
              <w:rPr>
                <w:lang w:val="en-US"/>
              </w:rPr>
              <w:t>Created Traffic Endpoint IE Type = 128 (decimal)</w:t>
            </w:r>
          </w:p>
        </w:tc>
      </w:tr>
      <w:tr w:rsidR="00EE5860" w:rsidRPr="00441CD0" w14:paraId="20B84A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08DD7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D25506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B8AA3BC" w14:textId="77777777" w:rsidR="00EE5860" w:rsidRPr="00441CD0" w:rsidRDefault="00EE5860" w:rsidP="00BB0E1F">
            <w:pPr>
              <w:pStyle w:val="TAC"/>
            </w:pPr>
            <w:r w:rsidRPr="00441CD0">
              <w:t>Length = n</w:t>
            </w:r>
          </w:p>
        </w:tc>
      </w:tr>
      <w:tr w:rsidR="00EE5860" w:rsidRPr="00441CD0" w14:paraId="5EC70B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90262E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B985D5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F41489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689AF7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B1DBC21" w14:textId="77777777" w:rsidR="00EE5860" w:rsidRPr="00441CD0" w:rsidRDefault="00EE5860" w:rsidP="00BB0E1F">
            <w:pPr>
              <w:pStyle w:val="TAH"/>
            </w:pPr>
            <w:r w:rsidRPr="00441CD0">
              <w:t>IE Type</w:t>
            </w:r>
          </w:p>
        </w:tc>
      </w:tr>
      <w:tr w:rsidR="00EE5860" w:rsidRPr="00441CD0" w14:paraId="3EAA1F8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51286E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DF043"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186F17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0EB164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5C1EE9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BEBFAE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705C2D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3109828" w14:textId="77777777" w:rsidR="00EE5860" w:rsidRPr="00441CD0" w:rsidRDefault="00EE5860" w:rsidP="00BB0E1F">
            <w:pPr>
              <w:spacing w:after="0"/>
              <w:rPr>
                <w:rFonts w:ascii="Arial" w:hAnsi="Arial"/>
                <w:b/>
                <w:sz w:val="18"/>
                <w:lang w:val="x-none"/>
              </w:rPr>
            </w:pPr>
          </w:p>
        </w:tc>
      </w:tr>
      <w:tr w:rsidR="00EE5860" w:rsidRPr="00441CD0" w14:paraId="3545EA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F878410" w14:textId="77777777" w:rsidR="00EE5860" w:rsidRPr="00441CD0" w:rsidRDefault="00EE5860" w:rsidP="00BB0E1F">
            <w:pPr>
              <w:pStyle w:val="TAL"/>
            </w:pPr>
            <w:r w:rsidRPr="00441CD0">
              <w:rPr>
                <w:lang w:val="en-US"/>
              </w:rPr>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CE21861"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78CE0E69" w14:textId="77777777" w:rsidR="00EE5860" w:rsidRPr="00441CD0" w:rsidRDefault="00EE5860" w:rsidP="00BB0E1F">
            <w:pPr>
              <w:pStyle w:val="TAL"/>
            </w:pPr>
            <w:r w:rsidRPr="00441CD0">
              <w:t xml:space="preserve">This IE shall uniquely identify </w:t>
            </w:r>
            <w:r w:rsidRPr="00441CD0">
              <w:rPr>
                <w:lang w:val="en-US"/>
              </w:rPr>
              <w:t>the Traffic Endpoint</w:t>
            </w:r>
            <w:r w:rsidRPr="00441CD0">
              <w:t xml:space="preserve"> 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140BD5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15AC2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7950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15B28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36FDB89" w14:textId="77777777" w:rsidR="00EE5860" w:rsidRPr="00441CD0" w:rsidRDefault="00EE5860" w:rsidP="00BB0E1F">
            <w:pPr>
              <w:pStyle w:val="TAC"/>
              <w:rPr>
                <w:lang w:val="x-none"/>
              </w:rPr>
            </w:pPr>
            <w:r w:rsidRPr="00441CD0">
              <w:rPr>
                <w:lang w:val="en-US"/>
              </w:rPr>
              <w:t>Traffic Endpoint</w:t>
            </w:r>
            <w:r w:rsidRPr="00441CD0">
              <w:t xml:space="preserve"> ID</w:t>
            </w:r>
          </w:p>
        </w:tc>
      </w:tr>
      <w:tr w:rsidR="00EE5860" w:rsidRPr="00441CD0" w14:paraId="0B1D0A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640ACF3" w14:textId="77777777" w:rsidR="00EE5860" w:rsidRPr="00441CD0" w:rsidRDefault="00EE5860" w:rsidP="00BB0E1F">
            <w:pPr>
              <w:pStyle w:val="TAL"/>
              <w:rPr>
                <w:lang w:val="de-DE"/>
              </w:rPr>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0A37B854" w14:textId="77777777" w:rsidR="00EE5860" w:rsidRPr="00441CD0" w:rsidRDefault="00EE5860" w:rsidP="00BB0E1F">
            <w:pPr>
              <w:pStyle w:val="TAL"/>
              <w:jc w:val="center"/>
              <w:rPr>
                <w:lang w:val="x-non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tcPr>
          <w:p w14:paraId="16A71E06" w14:textId="77777777" w:rsidR="00EE5860" w:rsidRPr="00441CD0" w:rsidRDefault="00EE5860" w:rsidP="00BB0E1F">
            <w:pPr>
              <w:pStyle w:val="TAL"/>
              <w:rPr>
                <w:szCs w:val="18"/>
                <w:lang w:val="en-US" w:eastAsia="zh-CN"/>
              </w:rPr>
            </w:pPr>
            <w:r w:rsidRPr="00441CD0">
              <w:rPr>
                <w:szCs w:val="18"/>
              </w:rPr>
              <w:t xml:space="preserve">If the UP function allocates the F-TEID, this IE shall be present and shall contain the local F-TEID to be used for this </w:t>
            </w:r>
            <w:r w:rsidRPr="00441CD0">
              <w:rPr>
                <w:szCs w:val="18"/>
                <w:lang w:val="fr-FR"/>
              </w:rPr>
              <w:t>Traffic Endpoint.</w:t>
            </w:r>
          </w:p>
          <w:p w14:paraId="243785CD"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114D7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8CBA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E7AA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85269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5272E03" w14:textId="77777777" w:rsidR="00EE5860" w:rsidRPr="00441CD0" w:rsidRDefault="00EE5860" w:rsidP="00BB0E1F">
            <w:pPr>
              <w:pStyle w:val="TAC"/>
              <w:rPr>
                <w:lang w:val="x-none"/>
              </w:rPr>
            </w:pPr>
            <w:r w:rsidRPr="00441CD0">
              <w:t>F-TEID</w:t>
            </w:r>
          </w:p>
        </w:tc>
      </w:tr>
      <w:tr w:rsidR="00EE5860" w:rsidRPr="00441CD0" w14:paraId="24ABB8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429F90A"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14:paraId="0943FB95" w14:textId="77777777" w:rsidR="00EE5860" w:rsidRPr="00441CD0" w:rsidRDefault="00EE5860" w:rsidP="00BB0E1F">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0173BDA" w14:textId="77777777" w:rsidR="00EE5860" w:rsidRPr="00441CD0" w:rsidRDefault="00EE5860" w:rsidP="00BB0E1F">
            <w:pPr>
              <w:pStyle w:val="TAL"/>
              <w:rPr>
                <w:szCs w:val="18"/>
              </w:rPr>
            </w:pPr>
            <w:r w:rsidRPr="00441CD0">
              <w:rPr>
                <w:szCs w:val="18"/>
              </w:rPr>
              <w:t>This IE shall be present and shall contain the local F-TEID to be used for this PDR for the reception of redundant uplink packets</w:t>
            </w:r>
            <w:r w:rsidRPr="00441CD0" w:rsidDel="00072665">
              <w:rPr>
                <w:szCs w:val="18"/>
              </w:rPr>
              <w:t xml:space="preserve"> </w:t>
            </w:r>
            <w:r w:rsidRPr="00441CD0">
              <w:rPr>
                <w:szCs w:val="18"/>
                <w:lang w:val="en-US" w:eastAsia="zh-CN"/>
              </w:rPr>
              <w:t>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14:paraId="665FE0ED"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0744CFEC"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75E952D1"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31B2413"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43A208" w14:textId="77777777" w:rsidR="00EE5860" w:rsidRPr="00441CD0" w:rsidRDefault="00EE5860" w:rsidP="00BB0E1F">
            <w:pPr>
              <w:pStyle w:val="TAC"/>
            </w:pPr>
            <w:r w:rsidRPr="00441CD0">
              <w:t>F-TEID</w:t>
            </w:r>
          </w:p>
        </w:tc>
      </w:tr>
      <w:tr w:rsidR="00EE5860" w:rsidRPr="00441CD0" w14:paraId="25E50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AC12FA0" w14:textId="77777777" w:rsidR="00EE5860" w:rsidRPr="00441CD0" w:rsidRDefault="00EE5860" w:rsidP="00BB0E1F">
            <w:pPr>
              <w:pStyle w:val="TAL"/>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104D09F5" w14:textId="77777777" w:rsidR="00EE5860" w:rsidRPr="00441CD0" w:rsidRDefault="00EE5860" w:rsidP="00BB0E1F">
            <w:pPr>
              <w:pStyle w:val="TAL"/>
              <w:jc w:val="center"/>
              <w:rPr>
                <w:lang w:val="sv-S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683C701" w14:textId="77777777" w:rsidR="00EE5860" w:rsidRPr="00441CD0" w:rsidRDefault="00EE5860" w:rsidP="00BB0E1F">
            <w:pPr>
              <w:pStyle w:val="TAL"/>
              <w:rPr>
                <w:szCs w:val="18"/>
              </w:rPr>
            </w:pPr>
            <w:r w:rsidRPr="00441CD0">
              <w:rPr>
                <w:szCs w:val="18"/>
              </w:rPr>
              <w:t>If the UP function allocates the UE IP address/prefix, this IE shall be present and shall contain the UE IP address/ prefix assigned by the UP function.</w:t>
            </w:r>
          </w:p>
          <w:p w14:paraId="38766ABF" w14:textId="55B469CD" w:rsidR="00EE5860" w:rsidRPr="00441CD0" w:rsidRDefault="00EE5860" w:rsidP="00BB0E1F">
            <w:pPr>
              <w:pStyle w:val="TAL"/>
              <w:rPr>
                <w:szCs w:val="18"/>
                <w:lang w:val="x-none"/>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tcBorders>
              <w:top w:val="single" w:sz="4" w:space="0" w:color="auto"/>
              <w:left w:val="single" w:sz="4" w:space="0" w:color="auto"/>
              <w:bottom w:val="single" w:sz="4" w:space="0" w:color="auto"/>
              <w:right w:val="single" w:sz="4" w:space="0" w:color="auto"/>
            </w:tcBorders>
            <w:hideMark/>
          </w:tcPr>
          <w:p w14:paraId="31EA05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D320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9938F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2BCE9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A0ABA0" w14:textId="77777777" w:rsidR="00EE5860" w:rsidRPr="00441CD0" w:rsidRDefault="00EE5860" w:rsidP="00BB0E1F">
            <w:pPr>
              <w:pStyle w:val="TAC"/>
              <w:rPr>
                <w:lang w:val="x-none"/>
              </w:rPr>
            </w:pPr>
            <w:r w:rsidRPr="00441CD0">
              <w:t>UE IP Address</w:t>
            </w:r>
          </w:p>
        </w:tc>
      </w:tr>
    </w:tbl>
    <w:p w14:paraId="5EED1580" w14:textId="77777777" w:rsidR="00EE5860" w:rsidRPr="00441CD0" w:rsidRDefault="00EE5860" w:rsidP="00EE5860">
      <w:pPr>
        <w:rPr>
          <w:lang w:eastAsia="zh-CN"/>
        </w:rPr>
      </w:pPr>
    </w:p>
    <w:p w14:paraId="485EB062" w14:textId="77777777" w:rsidR="00EE5860" w:rsidRPr="00441CD0" w:rsidRDefault="00EE5860" w:rsidP="00EE5860">
      <w:pPr>
        <w:pStyle w:val="Heading4"/>
        <w:rPr>
          <w:lang w:eastAsia="zh-CN"/>
        </w:rPr>
      </w:pPr>
      <w:bookmarkStart w:id="4203" w:name="_Toc27490790"/>
      <w:bookmarkStart w:id="4204" w:name="_Toc27557083"/>
      <w:bookmarkStart w:id="4205" w:name="_Toc27724000"/>
      <w:bookmarkStart w:id="4206" w:name="_Toc36031072"/>
      <w:bookmarkStart w:id="4207" w:name="_Toc36042992"/>
      <w:bookmarkStart w:id="4208" w:name="_Toc36814317"/>
      <w:bookmarkStart w:id="4209" w:name="_Toc44689172"/>
      <w:bookmarkStart w:id="4210" w:name="_Toc44923926"/>
      <w:bookmarkStart w:id="4211" w:name="_Toc51860896"/>
      <w:bookmarkStart w:id="4212" w:name="_Toc57930667"/>
      <w:bookmarkStart w:id="4213" w:name="_Toc57931297"/>
      <w:bookmarkStart w:id="4214" w:name="_Toc67499689"/>
      <w:r w:rsidRPr="00441CD0">
        <w:t>7.5.3.6</w:t>
      </w:r>
      <w:r w:rsidRPr="00441CD0">
        <w:tab/>
        <w:t>Created Bridge Info for TSC</w:t>
      </w:r>
      <w:r w:rsidRPr="00441CD0">
        <w:rPr>
          <w:lang w:val="en-US"/>
        </w:rPr>
        <w:t xml:space="preserve"> IE</w:t>
      </w:r>
      <w:r w:rsidRPr="00441CD0">
        <w:t xml:space="preserve"> within PFCP Session Establishment Response</w:t>
      </w:r>
      <w:bookmarkEnd w:id="4203"/>
      <w:bookmarkEnd w:id="4204"/>
      <w:bookmarkEnd w:id="4205"/>
      <w:bookmarkEnd w:id="4206"/>
      <w:bookmarkEnd w:id="4207"/>
      <w:bookmarkEnd w:id="4208"/>
      <w:bookmarkEnd w:id="4209"/>
      <w:bookmarkEnd w:id="4210"/>
      <w:bookmarkEnd w:id="4211"/>
      <w:bookmarkEnd w:id="4212"/>
      <w:bookmarkEnd w:id="4213"/>
      <w:bookmarkEnd w:id="4214"/>
    </w:p>
    <w:p w14:paraId="73A1741E" w14:textId="77777777" w:rsidR="00EE5860" w:rsidRPr="00441CD0" w:rsidRDefault="00EE5860" w:rsidP="00EE5860">
      <w:r w:rsidRPr="00441CD0">
        <w:t xml:space="preserve">The Created </w:t>
      </w:r>
      <w:r w:rsidRPr="00441CD0">
        <w:rPr>
          <w:lang w:val="en-US"/>
        </w:rPr>
        <w:t xml:space="preserve">Bridge Info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7.5.3.6-1</w:t>
      </w:r>
      <w:r w:rsidRPr="00441CD0">
        <w:rPr>
          <w:lang w:eastAsia="ja-JP"/>
        </w:rPr>
        <w:t>.</w:t>
      </w:r>
    </w:p>
    <w:p w14:paraId="13F09EE8" w14:textId="77777777" w:rsidR="00EE5860" w:rsidRPr="00441CD0" w:rsidRDefault="00EE5860" w:rsidP="00EE5860">
      <w:pPr>
        <w:pStyle w:val="TH"/>
        <w:rPr>
          <w:lang w:val="en-US"/>
        </w:rPr>
      </w:pPr>
      <w:r w:rsidRPr="00441CD0">
        <w:t>Table 7.5.3.6-1: Created Bridge Info for TSC</w:t>
      </w:r>
      <w:r w:rsidRPr="00441CD0">
        <w:rPr>
          <w:lang w:val="en-US"/>
        </w:rPr>
        <w:t xml:space="preserve"> IE</w:t>
      </w:r>
      <w:r w:rsidRPr="00441CD0">
        <w:t xml:space="preserv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C620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0CF57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930844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F99A6" w14:textId="77777777" w:rsidR="00EE5860" w:rsidRPr="00441CD0" w:rsidRDefault="00EE5860" w:rsidP="00BB0E1F">
            <w:pPr>
              <w:pStyle w:val="TAC"/>
              <w:rPr>
                <w:lang w:val="fr-FR"/>
              </w:rPr>
            </w:pPr>
            <w:r w:rsidRPr="00441CD0">
              <w:rPr>
                <w:szCs w:val="18"/>
                <w:lang w:val="fr-FR"/>
              </w:rPr>
              <w:t>Created Bridge Info for TSC</w:t>
            </w:r>
            <w:r w:rsidRPr="00441CD0">
              <w:rPr>
                <w:lang w:val="fr-FR"/>
              </w:rPr>
              <w:t xml:space="preserve"> </w:t>
            </w:r>
            <w:r w:rsidRPr="00441CD0">
              <w:rPr>
                <w:lang w:val="en-US"/>
              </w:rPr>
              <w:t>IE Type = 195 (decimal)</w:t>
            </w:r>
          </w:p>
        </w:tc>
      </w:tr>
      <w:tr w:rsidR="00EE5860" w:rsidRPr="00441CD0" w14:paraId="52C6B0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0D840A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336500A"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A98101" w14:textId="77777777" w:rsidR="00EE5860" w:rsidRPr="00441CD0" w:rsidRDefault="00EE5860" w:rsidP="00BB0E1F">
            <w:pPr>
              <w:pStyle w:val="TAC"/>
              <w:rPr>
                <w:lang w:val="fr-FR"/>
              </w:rPr>
            </w:pPr>
            <w:r w:rsidRPr="00441CD0">
              <w:rPr>
                <w:lang w:val="fr-FR"/>
              </w:rPr>
              <w:t>Length = n</w:t>
            </w:r>
          </w:p>
        </w:tc>
      </w:tr>
      <w:tr w:rsidR="00EE5860" w:rsidRPr="00441CD0" w14:paraId="423105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B5E736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7E9C8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147938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F45E04"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6C79878" w14:textId="77777777" w:rsidR="00EE5860" w:rsidRPr="00441CD0" w:rsidRDefault="00EE5860" w:rsidP="00BB0E1F">
            <w:pPr>
              <w:pStyle w:val="TAH"/>
              <w:rPr>
                <w:lang w:val="fr-FR"/>
              </w:rPr>
            </w:pPr>
            <w:r w:rsidRPr="00441CD0">
              <w:rPr>
                <w:lang w:val="fr-FR"/>
              </w:rPr>
              <w:t>IE Type</w:t>
            </w:r>
          </w:p>
        </w:tc>
      </w:tr>
      <w:tr w:rsidR="00EE5860" w:rsidRPr="00441CD0" w14:paraId="586B5FB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A6BAF6"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05F5FD6"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5EC60F1"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84FF3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3718C3"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BDC79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59F6C2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062FFB" w14:textId="77777777" w:rsidR="00EE5860" w:rsidRPr="00441CD0" w:rsidRDefault="00EE5860" w:rsidP="00BB0E1F">
            <w:pPr>
              <w:spacing w:after="0"/>
              <w:rPr>
                <w:rFonts w:ascii="Arial" w:hAnsi="Arial"/>
                <w:b/>
                <w:sz w:val="18"/>
                <w:lang w:val="fr-FR"/>
              </w:rPr>
            </w:pPr>
          </w:p>
        </w:tc>
      </w:tr>
      <w:tr w:rsidR="00EE5860" w:rsidRPr="00441CD0" w14:paraId="593C00F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A42C2EC" w14:textId="77777777" w:rsidR="00EE5860" w:rsidRPr="00441CD0" w:rsidRDefault="00EE5860" w:rsidP="00BB0E1F">
            <w:pPr>
              <w:pStyle w:val="TAL"/>
              <w:rPr>
                <w:lang w:val="fr-FR"/>
              </w:rPr>
            </w:pPr>
            <w:r w:rsidRPr="00441CD0">
              <w:rPr>
                <w:szCs w:val="18"/>
                <w:lang w:val="fr-FR"/>
              </w:rPr>
              <w:lastRenderedPageBreak/>
              <w:t>DS-TT Port Number</w:t>
            </w:r>
          </w:p>
        </w:tc>
        <w:tc>
          <w:tcPr>
            <w:tcW w:w="336" w:type="dxa"/>
            <w:tcBorders>
              <w:top w:val="single" w:sz="4" w:space="0" w:color="auto"/>
              <w:left w:val="single" w:sz="4" w:space="0" w:color="auto"/>
              <w:bottom w:val="single" w:sz="4" w:space="0" w:color="auto"/>
              <w:right w:val="single" w:sz="4" w:space="0" w:color="auto"/>
            </w:tcBorders>
            <w:hideMark/>
          </w:tcPr>
          <w:p w14:paraId="5E3CA55C" w14:textId="77777777" w:rsidR="00EE5860" w:rsidRPr="00441CD0" w:rsidRDefault="00EE5860" w:rsidP="00BB0E1F">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57A09B27" w14:textId="77777777" w:rsidR="00EE5860" w:rsidRPr="00441CD0" w:rsidRDefault="00EE5860" w:rsidP="00BB0E1F">
            <w:pPr>
              <w:pStyle w:val="TAL"/>
            </w:pPr>
            <w:r w:rsidRPr="00441CD0">
              <w:rPr>
                <w:szCs w:val="18"/>
              </w:rPr>
              <w:t>If the</w:t>
            </w:r>
            <w:r w:rsidRPr="00441CD0">
              <w:t xml:space="preserv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DS-TT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476D141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EA97A6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CA4B9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9C1B45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30766D" w14:textId="77777777" w:rsidR="00EE5860" w:rsidRPr="00441CD0" w:rsidRDefault="00EE5860" w:rsidP="00BB0E1F">
            <w:pPr>
              <w:pStyle w:val="TAC"/>
              <w:rPr>
                <w:lang w:val="fr-FR"/>
              </w:rPr>
            </w:pPr>
            <w:r w:rsidRPr="00441CD0">
              <w:rPr>
                <w:szCs w:val="18"/>
                <w:lang w:val="fr-FR"/>
              </w:rPr>
              <w:t>DS-TT Port Number</w:t>
            </w:r>
          </w:p>
        </w:tc>
      </w:tr>
      <w:tr w:rsidR="00EE5860" w:rsidRPr="00441CD0" w14:paraId="032FD0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DFF28D3" w14:textId="77777777" w:rsidR="00EE5860" w:rsidRPr="00441CD0" w:rsidRDefault="00EE5860" w:rsidP="00BB0E1F">
            <w:pPr>
              <w:pStyle w:val="TAL"/>
              <w:rPr>
                <w:lang w:val="fr-FR"/>
              </w:rPr>
            </w:pPr>
            <w:r w:rsidRPr="00441CD0">
              <w:rPr>
                <w:szCs w:val="18"/>
                <w:lang w:val="fr-FR"/>
              </w:rPr>
              <w:t>TSN Bridge ID</w:t>
            </w:r>
          </w:p>
        </w:tc>
        <w:tc>
          <w:tcPr>
            <w:tcW w:w="336" w:type="dxa"/>
            <w:tcBorders>
              <w:top w:val="single" w:sz="4" w:space="0" w:color="auto"/>
              <w:left w:val="single" w:sz="4" w:space="0" w:color="auto"/>
              <w:bottom w:val="single" w:sz="4" w:space="0" w:color="auto"/>
              <w:right w:val="single" w:sz="4" w:space="0" w:color="auto"/>
            </w:tcBorders>
            <w:hideMark/>
          </w:tcPr>
          <w:p w14:paraId="70CE1FF5" w14:textId="77777777" w:rsidR="00EE5860" w:rsidRPr="00441CD0" w:rsidRDefault="00EE5860" w:rsidP="00BB0E1F">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EACFD34" w14:textId="77777777" w:rsidR="00EE5860" w:rsidRPr="00441CD0" w:rsidRDefault="00EE5860" w:rsidP="00BB0E1F">
            <w:pPr>
              <w:pStyle w:val="TAL"/>
            </w:pPr>
            <w:r w:rsidRPr="00441CD0">
              <w:rPr>
                <w:szCs w:val="18"/>
              </w:rPr>
              <w:t xml:space="preserve">If the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TSN Bridge ID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3D7A8FD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EC8CF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E978A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9C5DDE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6DFCFB2" w14:textId="77777777" w:rsidR="00EE5860" w:rsidRPr="00441CD0" w:rsidRDefault="00EE5860" w:rsidP="00BB0E1F">
            <w:pPr>
              <w:pStyle w:val="TAC"/>
              <w:rPr>
                <w:lang w:val="fr-FR"/>
              </w:rPr>
            </w:pPr>
            <w:r w:rsidRPr="00441CD0">
              <w:rPr>
                <w:szCs w:val="18"/>
                <w:lang w:val="fr-FR"/>
              </w:rPr>
              <w:t>TSN Bridge ID</w:t>
            </w:r>
          </w:p>
        </w:tc>
      </w:tr>
    </w:tbl>
    <w:p w14:paraId="5C5ED3FB" w14:textId="77777777" w:rsidR="00EE5860" w:rsidRPr="00441CD0" w:rsidRDefault="00EE5860" w:rsidP="00EE5860">
      <w:pPr>
        <w:rPr>
          <w:lang w:eastAsia="zh-CN"/>
        </w:rPr>
      </w:pPr>
    </w:p>
    <w:p w14:paraId="3CF72C56" w14:textId="77777777" w:rsidR="00EE5860" w:rsidRPr="00441CD0" w:rsidRDefault="00EE5860" w:rsidP="00EE5860">
      <w:pPr>
        <w:pStyle w:val="Heading4"/>
        <w:rPr>
          <w:rFonts w:cs="Arial"/>
          <w:bCs/>
        </w:rPr>
      </w:pPr>
      <w:bookmarkStart w:id="4215" w:name="_Toc27490791"/>
      <w:bookmarkStart w:id="4216" w:name="_Toc27557084"/>
      <w:bookmarkStart w:id="4217" w:name="_Toc27724001"/>
      <w:bookmarkStart w:id="4218" w:name="_Toc36031073"/>
      <w:bookmarkStart w:id="4219" w:name="_Toc36042993"/>
      <w:bookmarkStart w:id="4220" w:name="_Toc36814318"/>
      <w:bookmarkStart w:id="4221" w:name="_Toc44689173"/>
      <w:bookmarkStart w:id="4222" w:name="_Toc44923927"/>
      <w:bookmarkStart w:id="4223" w:name="_Toc51860897"/>
      <w:bookmarkStart w:id="4224" w:name="_Toc57930668"/>
      <w:bookmarkStart w:id="4225" w:name="_Toc57931298"/>
      <w:bookmarkStart w:id="4226" w:name="_Toc67499690"/>
      <w:r w:rsidRPr="00441CD0">
        <w:t>7.5.3.</w:t>
      </w:r>
      <w:r w:rsidRPr="00441CD0">
        <w:rPr>
          <w:lang w:eastAsia="zh-CN"/>
        </w:rPr>
        <w:t>7</w:t>
      </w:r>
      <w:r w:rsidRPr="00441CD0">
        <w:tab/>
      </w:r>
      <w:r w:rsidRPr="00441CD0">
        <w:rPr>
          <w:lang w:eastAsia="zh-CN"/>
        </w:rPr>
        <w:t>ATSSS Control Parameters</w:t>
      </w:r>
      <w:r w:rsidRPr="00441CD0">
        <w:t xml:space="preserve"> IE within </w:t>
      </w:r>
      <w:r w:rsidRPr="00441CD0">
        <w:rPr>
          <w:lang w:eastAsia="zh-CN"/>
        </w:rPr>
        <w:t>PFCP</w:t>
      </w:r>
      <w:r w:rsidRPr="00441CD0">
        <w:t xml:space="preserve"> Session Establishment Response</w:t>
      </w:r>
      <w:bookmarkEnd w:id="4215"/>
      <w:bookmarkEnd w:id="4216"/>
      <w:bookmarkEnd w:id="4217"/>
      <w:bookmarkEnd w:id="4218"/>
      <w:bookmarkEnd w:id="4219"/>
      <w:bookmarkEnd w:id="4220"/>
      <w:bookmarkEnd w:id="4221"/>
      <w:bookmarkEnd w:id="4222"/>
      <w:bookmarkEnd w:id="4223"/>
      <w:bookmarkEnd w:id="4224"/>
      <w:bookmarkEnd w:id="4225"/>
      <w:bookmarkEnd w:id="4226"/>
    </w:p>
    <w:p w14:paraId="716CBC27" w14:textId="77777777" w:rsidR="00EE5860" w:rsidRPr="00441CD0" w:rsidRDefault="00EE5860" w:rsidP="00EE5860">
      <w:r w:rsidRPr="00441CD0">
        <w:t xml:space="preserve">The </w:t>
      </w:r>
      <w:r w:rsidRPr="00441CD0">
        <w:rPr>
          <w:lang w:eastAsia="zh-CN"/>
        </w:rPr>
        <w:t>ATSSS Control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-1</w:t>
      </w:r>
      <w:r w:rsidRPr="00441CD0">
        <w:rPr>
          <w:lang w:eastAsia="ja-JP"/>
        </w:rPr>
        <w:t>.</w:t>
      </w:r>
    </w:p>
    <w:p w14:paraId="737B06FF" w14:textId="77777777" w:rsidR="00EE5860" w:rsidRPr="00441CD0" w:rsidRDefault="00EE5860" w:rsidP="00EE5860">
      <w:pPr>
        <w:pStyle w:val="TH"/>
      </w:pPr>
      <w:r w:rsidRPr="00441CD0">
        <w:t xml:space="preserve">Table 7.5.3.7-1: </w:t>
      </w:r>
      <w:r w:rsidRPr="00441CD0">
        <w:rPr>
          <w:lang w:eastAsia="zh-CN"/>
        </w:rPr>
        <w:t>ATSSS Control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2282A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1C854F4"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D6FF94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BAA3BC" w14:textId="77777777" w:rsidR="00EE5860" w:rsidRPr="00441CD0" w:rsidRDefault="00EE5860" w:rsidP="00BB0E1F">
            <w:pPr>
              <w:pStyle w:val="TAC"/>
              <w:rPr>
                <w:lang w:val="fr-FR"/>
              </w:rPr>
            </w:pPr>
            <w:r w:rsidRPr="00441CD0">
              <w:rPr>
                <w:lang w:val="en-US" w:eastAsia="zh-CN"/>
              </w:rPr>
              <w:t>ATSSS Control Parameters</w:t>
            </w:r>
            <w:r w:rsidRPr="00441CD0">
              <w:rPr>
                <w:lang w:val="en-US"/>
              </w:rPr>
              <w:t xml:space="preserve"> IE Type = </w:t>
            </w:r>
            <w:r w:rsidRPr="00441CD0">
              <w:rPr>
                <w:lang w:val="en-US" w:eastAsia="zh-CN"/>
              </w:rPr>
              <w:t>221</w:t>
            </w:r>
            <w:r w:rsidRPr="00441CD0">
              <w:rPr>
                <w:lang w:val="en-US"/>
              </w:rPr>
              <w:t xml:space="preserve"> (decimal)</w:t>
            </w:r>
          </w:p>
        </w:tc>
      </w:tr>
      <w:tr w:rsidR="00EE5860" w:rsidRPr="00441CD0" w14:paraId="131858A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9FB193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02A340"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D3DB368" w14:textId="77777777" w:rsidR="00EE5860" w:rsidRPr="00441CD0" w:rsidRDefault="00EE5860" w:rsidP="00BB0E1F">
            <w:pPr>
              <w:pStyle w:val="TAC"/>
              <w:rPr>
                <w:lang w:val="fr-FR"/>
              </w:rPr>
            </w:pPr>
            <w:r w:rsidRPr="00441CD0">
              <w:rPr>
                <w:lang w:val="fr-FR"/>
              </w:rPr>
              <w:t>Length = n</w:t>
            </w:r>
          </w:p>
        </w:tc>
      </w:tr>
      <w:tr w:rsidR="00EE5860" w:rsidRPr="00441CD0" w14:paraId="6DC68FFD"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80DB72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389E7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423739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F169BE9"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167FFA0" w14:textId="77777777" w:rsidR="00EE5860" w:rsidRPr="00441CD0" w:rsidRDefault="00EE5860" w:rsidP="00BB0E1F">
            <w:pPr>
              <w:pStyle w:val="TAH"/>
              <w:rPr>
                <w:lang w:val="fr-FR"/>
              </w:rPr>
            </w:pPr>
            <w:r w:rsidRPr="00441CD0">
              <w:rPr>
                <w:lang w:val="fr-FR"/>
              </w:rPr>
              <w:t>IE Type</w:t>
            </w:r>
          </w:p>
        </w:tc>
      </w:tr>
      <w:tr w:rsidR="00EE5860" w:rsidRPr="00441CD0" w14:paraId="3421290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58EC83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1A3774B"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7242A3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174AC78"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4093BDB"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14A063D"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FDE4F83"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E9D505F" w14:textId="77777777" w:rsidR="00EE5860" w:rsidRPr="00441CD0" w:rsidRDefault="00EE5860" w:rsidP="00BB0E1F">
            <w:pPr>
              <w:spacing w:after="0"/>
              <w:rPr>
                <w:rFonts w:ascii="Arial" w:hAnsi="Arial"/>
                <w:b/>
                <w:sz w:val="18"/>
                <w:lang w:val="fr-FR"/>
              </w:rPr>
            </w:pPr>
          </w:p>
        </w:tc>
      </w:tr>
      <w:tr w:rsidR="00EE5860" w:rsidRPr="00441CD0" w14:paraId="4C7A28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3097B5" w14:textId="77777777" w:rsidR="00EE5860" w:rsidRPr="00441CD0" w:rsidRDefault="00EE5860" w:rsidP="00BB0E1F">
            <w:pPr>
              <w:pStyle w:val="TAL"/>
              <w:rPr>
                <w:lang w:val="fr-FR" w:eastAsia="zh-CN"/>
              </w:rPr>
            </w:pPr>
            <w:r w:rsidRPr="00441CD0">
              <w:rPr>
                <w:lang w:val="en-US" w:eastAsia="zh-CN"/>
              </w:rPr>
              <w:t>MPTCP Parameters</w:t>
            </w:r>
          </w:p>
        </w:tc>
        <w:tc>
          <w:tcPr>
            <w:tcW w:w="336" w:type="dxa"/>
            <w:tcBorders>
              <w:top w:val="single" w:sz="4" w:space="0" w:color="auto"/>
              <w:left w:val="single" w:sz="4" w:space="0" w:color="auto"/>
              <w:bottom w:val="single" w:sz="4" w:space="0" w:color="auto"/>
              <w:right w:val="single" w:sz="4" w:space="0" w:color="auto"/>
            </w:tcBorders>
            <w:hideMark/>
          </w:tcPr>
          <w:p w14:paraId="1E38FF9B"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0BB292BC" w14:textId="77777777" w:rsidR="00EE5860" w:rsidRPr="00441CD0" w:rsidRDefault="00EE5860" w:rsidP="00BB0E1F">
            <w:pPr>
              <w:pStyle w:val="TAL"/>
              <w:rPr>
                <w:lang w:val="fr-FR"/>
              </w:rPr>
            </w:pPr>
            <w:r w:rsidRPr="00441CD0">
              <w:rPr>
                <w:szCs w:val="18"/>
                <w:lang w:val="en-US" w:eastAsia="zh-CN"/>
              </w:rPr>
              <w:t xml:space="preserve">This IE shall be present if the TCI flag in the </w:t>
            </w:r>
            <w:r w:rsidRPr="00441CD0">
              <w:rPr>
                <w:lang w:val="fr-FR" w:eastAsia="zh-CN"/>
              </w:rPr>
              <w:t>MPTCP Control Information</w:t>
            </w:r>
            <w:r w:rsidRPr="00441CD0">
              <w:rPr>
                <w:szCs w:val="18"/>
                <w:lang w:val="en-US" w:eastAsia="zh-CN"/>
              </w:rPr>
              <w:t xml:space="preserve"> IE is set to "1" in the Request message and the UPF allocated resources for MPTCP.</w:t>
            </w:r>
          </w:p>
        </w:tc>
        <w:tc>
          <w:tcPr>
            <w:tcW w:w="370" w:type="dxa"/>
            <w:tcBorders>
              <w:top w:val="single" w:sz="4" w:space="0" w:color="auto"/>
              <w:left w:val="single" w:sz="4" w:space="0" w:color="auto"/>
              <w:bottom w:val="single" w:sz="4" w:space="0" w:color="auto"/>
              <w:right w:val="single" w:sz="4" w:space="0" w:color="auto"/>
            </w:tcBorders>
            <w:hideMark/>
          </w:tcPr>
          <w:p w14:paraId="5CB3FD54"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00A60D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323CC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75341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000744B" w14:textId="77777777" w:rsidR="00EE5860" w:rsidRPr="00441CD0" w:rsidRDefault="00EE5860" w:rsidP="00BB0E1F">
            <w:pPr>
              <w:pStyle w:val="TAC"/>
              <w:rPr>
                <w:lang w:val="fr-FR" w:eastAsia="zh-CN"/>
              </w:rPr>
            </w:pPr>
            <w:r w:rsidRPr="00441CD0">
              <w:rPr>
                <w:lang w:val="en-US" w:eastAsia="zh-CN"/>
              </w:rPr>
              <w:t>MPTCP Parameters</w:t>
            </w:r>
          </w:p>
        </w:tc>
      </w:tr>
      <w:tr w:rsidR="00EE5860" w:rsidRPr="00441CD0" w14:paraId="53C17F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6AED00" w14:textId="77777777" w:rsidR="00EE5860" w:rsidRPr="00441CD0" w:rsidRDefault="00EE5860" w:rsidP="00BB0E1F">
            <w:pPr>
              <w:pStyle w:val="TAL"/>
              <w:rPr>
                <w:lang w:val="fr-FR" w:eastAsia="zh-CN"/>
              </w:rPr>
            </w:pPr>
            <w:r w:rsidRPr="00441CD0">
              <w:rPr>
                <w:lang w:val="fr-FR" w:eastAsia="zh-CN"/>
              </w:rPr>
              <w:t>ATSSS-LL Parameters</w:t>
            </w:r>
          </w:p>
        </w:tc>
        <w:tc>
          <w:tcPr>
            <w:tcW w:w="336" w:type="dxa"/>
            <w:tcBorders>
              <w:top w:val="single" w:sz="4" w:space="0" w:color="auto"/>
              <w:left w:val="single" w:sz="4" w:space="0" w:color="auto"/>
              <w:bottom w:val="single" w:sz="4" w:space="0" w:color="auto"/>
              <w:right w:val="single" w:sz="4" w:space="0" w:color="auto"/>
            </w:tcBorders>
            <w:hideMark/>
          </w:tcPr>
          <w:p w14:paraId="7212C67B"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5554056" w14:textId="77777777" w:rsidR="00EE5860" w:rsidRPr="00441CD0" w:rsidRDefault="00EE5860" w:rsidP="00BB0E1F">
            <w:pPr>
              <w:pStyle w:val="TAL"/>
              <w:rPr>
                <w:szCs w:val="18"/>
                <w:lang w:val="fr-FR"/>
              </w:rPr>
            </w:pPr>
            <w:r w:rsidRPr="00441CD0">
              <w:rPr>
                <w:szCs w:val="18"/>
                <w:lang w:val="en-US" w:eastAsia="zh-CN"/>
              </w:rPr>
              <w:t xml:space="preserve">This IE shall be present if the LLI flag in </w:t>
            </w:r>
            <w:r w:rsidRPr="00441CD0">
              <w:rPr>
                <w:lang w:val="fr-FR" w:eastAsia="zh-CN"/>
              </w:rPr>
              <w:t>ATSSS-LL Control Information</w:t>
            </w:r>
            <w:r w:rsidRPr="00441CD0">
              <w:rPr>
                <w:szCs w:val="18"/>
                <w:lang w:val="en-US" w:eastAsia="zh-CN"/>
              </w:rPr>
              <w:t xml:space="preserve"> IE is set to "1" in the Request message and the UPF allocated resources for ATSSS-LL. </w:t>
            </w:r>
          </w:p>
        </w:tc>
        <w:tc>
          <w:tcPr>
            <w:tcW w:w="370" w:type="dxa"/>
            <w:tcBorders>
              <w:top w:val="single" w:sz="4" w:space="0" w:color="auto"/>
              <w:left w:val="single" w:sz="4" w:space="0" w:color="auto"/>
              <w:bottom w:val="single" w:sz="4" w:space="0" w:color="auto"/>
              <w:right w:val="single" w:sz="4" w:space="0" w:color="auto"/>
            </w:tcBorders>
            <w:hideMark/>
          </w:tcPr>
          <w:p w14:paraId="4292138F"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053980"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87BDA8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27C91E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F6A26A" w14:textId="77777777" w:rsidR="00EE5860" w:rsidRPr="00441CD0" w:rsidRDefault="00EE5860" w:rsidP="00BB0E1F">
            <w:pPr>
              <w:pStyle w:val="TAC"/>
              <w:rPr>
                <w:lang w:val="fr-FR"/>
              </w:rPr>
            </w:pPr>
            <w:r w:rsidRPr="00441CD0">
              <w:rPr>
                <w:lang w:val="fr-FR" w:eastAsia="zh-CN"/>
              </w:rPr>
              <w:t>ATSSS-LL Parameters</w:t>
            </w:r>
          </w:p>
        </w:tc>
      </w:tr>
      <w:tr w:rsidR="00EE5860" w:rsidRPr="00441CD0" w14:paraId="6A0A93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13C4DD6" w14:textId="77777777" w:rsidR="00EE5860" w:rsidRPr="00441CD0" w:rsidRDefault="00EE5860" w:rsidP="00BB0E1F">
            <w:pPr>
              <w:pStyle w:val="TAL"/>
              <w:rPr>
                <w:lang w:val="fr-FR" w:eastAsia="zh-CN"/>
              </w:rPr>
            </w:pPr>
            <w:r w:rsidRPr="00441CD0">
              <w:rPr>
                <w:lang w:val="fr-FR" w:eastAsia="zh-CN"/>
              </w:rPr>
              <w:t>PMF Parameters</w:t>
            </w:r>
          </w:p>
        </w:tc>
        <w:tc>
          <w:tcPr>
            <w:tcW w:w="336" w:type="dxa"/>
            <w:tcBorders>
              <w:top w:val="single" w:sz="4" w:space="0" w:color="auto"/>
              <w:left w:val="single" w:sz="4" w:space="0" w:color="auto"/>
              <w:bottom w:val="single" w:sz="4" w:space="0" w:color="auto"/>
              <w:right w:val="single" w:sz="4" w:space="0" w:color="auto"/>
            </w:tcBorders>
            <w:hideMark/>
          </w:tcPr>
          <w:p w14:paraId="4182E76E"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5F534E3" w14:textId="77777777" w:rsidR="00EE5860" w:rsidRPr="00441CD0" w:rsidRDefault="00EE5860" w:rsidP="00BB0E1F">
            <w:pPr>
              <w:pStyle w:val="TAL"/>
              <w:rPr>
                <w:szCs w:val="18"/>
                <w:lang w:val="en-US" w:eastAsia="zh-CN"/>
              </w:rPr>
            </w:pPr>
            <w:r w:rsidRPr="00441CD0">
              <w:rPr>
                <w:szCs w:val="18"/>
                <w:lang w:val="en-US" w:eastAsia="zh-CN"/>
              </w:rPr>
              <w:t>This IE shall be present if the PMFI flag in the PFM Control Information IE is set to "1" in the Request message and the UPF allocated resources for PMF.</w:t>
            </w:r>
          </w:p>
        </w:tc>
        <w:tc>
          <w:tcPr>
            <w:tcW w:w="370" w:type="dxa"/>
            <w:tcBorders>
              <w:top w:val="single" w:sz="4" w:space="0" w:color="auto"/>
              <w:left w:val="single" w:sz="4" w:space="0" w:color="auto"/>
              <w:bottom w:val="single" w:sz="4" w:space="0" w:color="auto"/>
              <w:right w:val="single" w:sz="4" w:space="0" w:color="auto"/>
            </w:tcBorders>
            <w:hideMark/>
          </w:tcPr>
          <w:p w14:paraId="3AFABEB5"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0730237"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728D75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4DAED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D1F0AB" w14:textId="77777777" w:rsidR="00EE5860" w:rsidRPr="00441CD0" w:rsidRDefault="00EE5860" w:rsidP="00BB0E1F">
            <w:pPr>
              <w:pStyle w:val="TAC"/>
              <w:rPr>
                <w:lang w:val="fr-FR" w:eastAsia="zh-CN"/>
              </w:rPr>
            </w:pPr>
            <w:r w:rsidRPr="00441CD0">
              <w:rPr>
                <w:lang w:val="fr-FR" w:eastAsia="zh-CN"/>
              </w:rPr>
              <w:t>PMF Parameters</w:t>
            </w:r>
          </w:p>
        </w:tc>
      </w:tr>
    </w:tbl>
    <w:p w14:paraId="32D15A73" w14:textId="77777777" w:rsidR="00EE5860" w:rsidRPr="00441CD0" w:rsidRDefault="00EE5860" w:rsidP="00EE5860">
      <w:pPr>
        <w:rPr>
          <w:lang w:eastAsia="zh-CN"/>
        </w:rPr>
      </w:pPr>
    </w:p>
    <w:p w14:paraId="2487C37F" w14:textId="77777777" w:rsidR="00EE5860" w:rsidRPr="00441CD0" w:rsidRDefault="00EE5860" w:rsidP="00EE5860">
      <w:r w:rsidRPr="00441CD0">
        <w:t xml:space="preserve">The </w:t>
      </w:r>
      <w:r w:rsidRPr="00441CD0">
        <w:rPr>
          <w:lang w:val="en-US" w:eastAsia="zh-CN"/>
        </w:rPr>
        <w:t>MPTCP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2</w:t>
      </w:r>
      <w:r w:rsidRPr="00441CD0">
        <w:rPr>
          <w:lang w:eastAsia="ja-JP"/>
        </w:rPr>
        <w:t>.</w:t>
      </w:r>
    </w:p>
    <w:p w14:paraId="0763B130" w14:textId="77777777" w:rsidR="00EE5860" w:rsidRPr="00441CD0" w:rsidRDefault="00EE5860" w:rsidP="00EE5860">
      <w:pPr>
        <w:pStyle w:val="TH"/>
      </w:pPr>
      <w:r w:rsidRPr="00441CD0">
        <w:t>Table 7.5.3.7-</w:t>
      </w:r>
      <w:r w:rsidRPr="00441CD0">
        <w:rPr>
          <w:lang w:eastAsia="zh-CN"/>
        </w:rPr>
        <w:t>2</w:t>
      </w:r>
      <w:r w:rsidRPr="00441CD0">
        <w:t xml:space="preserve">: </w:t>
      </w:r>
      <w:r w:rsidRPr="00441CD0">
        <w:rPr>
          <w:lang w:val="en-US" w:eastAsia="zh-CN"/>
        </w:rPr>
        <w:t>MPTCP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3136A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912DF2"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A9C5688"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B09365" w14:textId="77777777" w:rsidR="00EE5860" w:rsidRPr="00441CD0" w:rsidRDefault="00EE5860" w:rsidP="00BB0E1F">
            <w:pPr>
              <w:pStyle w:val="TAC"/>
              <w:rPr>
                <w:lang w:val="fr-FR"/>
              </w:rPr>
            </w:pPr>
            <w:r w:rsidRPr="00441CD0">
              <w:rPr>
                <w:lang w:val="en-US" w:eastAsia="zh-CN"/>
              </w:rPr>
              <w:t xml:space="preserve">MPTCP Parameters </w:t>
            </w:r>
            <w:r w:rsidRPr="00441CD0">
              <w:rPr>
                <w:lang w:val="en-US"/>
              </w:rPr>
              <w:t xml:space="preserve">IE Type = </w:t>
            </w:r>
            <w:r w:rsidRPr="00441CD0">
              <w:rPr>
                <w:lang w:val="en-US" w:eastAsia="zh-CN"/>
              </w:rPr>
              <w:t>225</w:t>
            </w:r>
            <w:r w:rsidRPr="00441CD0">
              <w:rPr>
                <w:lang w:val="en-US"/>
              </w:rPr>
              <w:t xml:space="preserve"> (decimal)</w:t>
            </w:r>
          </w:p>
        </w:tc>
      </w:tr>
      <w:tr w:rsidR="00EE5860" w:rsidRPr="00441CD0" w14:paraId="6701AEA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E69E2E"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C4F289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D53FE9" w14:textId="77777777" w:rsidR="00EE5860" w:rsidRPr="00441CD0" w:rsidRDefault="00EE5860" w:rsidP="00BB0E1F">
            <w:pPr>
              <w:pStyle w:val="TAC"/>
              <w:rPr>
                <w:lang w:val="fr-FR"/>
              </w:rPr>
            </w:pPr>
            <w:r w:rsidRPr="00441CD0">
              <w:rPr>
                <w:lang w:val="fr-FR"/>
              </w:rPr>
              <w:t>Length = n</w:t>
            </w:r>
          </w:p>
        </w:tc>
      </w:tr>
      <w:tr w:rsidR="00EE5860" w:rsidRPr="00441CD0" w14:paraId="0E45323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7054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AB34EBD"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E0747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E1B25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98429D1" w14:textId="77777777" w:rsidR="00EE5860" w:rsidRPr="00441CD0" w:rsidRDefault="00EE5860" w:rsidP="00BB0E1F">
            <w:pPr>
              <w:pStyle w:val="TAH"/>
              <w:rPr>
                <w:lang w:val="fr-FR"/>
              </w:rPr>
            </w:pPr>
            <w:r w:rsidRPr="00441CD0">
              <w:rPr>
                <w:lang w:val="fr-FR"/>
              </w:rPr>
              <w:t>IE Type</w:t>
            </w:r>
          </w:p>
        </w:tc>
      </w:tr>
      <w:tr w:rsidR="00EE5860" w:rsidRPr="00441CD0" w14:paraId="278B46A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FA3073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C57E5FF"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1F69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772D116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1702BA7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EB8843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B4AD5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96A8C0B" w14:textId="77777777" w:rsidR="00EE5860" w:rsidRPr="00441CD0" w:rsidRDefault="00EE5860" w:rsidP="00BB0E1F">
            <w:pPr>
              <w:spacing w:after="0"/>
              <w:rPr>
                <w:rFonts w:ascii="Arial" w:hAnsi="Arial"/>
                <w:b/>
                <w:sz w:val="18"/>
                <w:lang w:val="fr-FR"/>
              </w:rPr>
            </w:pPr>
          </w:p>
        </w:tc>
      </w:tr>
      <w:tr w:rsidR="00EE5860" w:rsidRPr="00441CD0" w14:paraId="106B118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5217704" w14:textId="77777777" w:rsidR="00EE5860" w:rsidRPr="00441CD0" w:rsidRDefault="00EE5860" w:rsidP="00BB0E1F">
            <w:pPr>
              <w:pStyle w:val="TAL"/>
              <w:rPr>
                <w:lang w:val="fr-FR" w:eastAsia="zh-CN"/>
              </w:rPr>
            </w:pPr>
            <w:r w:rsidRPr="00441CD0">
              <w:rPr>
                <w:lang w:val="en-US" w:eastAsia="zh-CN"/>
              </w:rPr>
              <w:t>MPTCP Address Information</w:t>
            </w:r>
          </w:p>
        </w:tc>
        <w:tc>
          <w:tcPr>
            <w:tcW w:w="336" w:type="dxa"/>
            <w:tcBorders>
              <w:top w:val="single" w:sz="4" w:space="0" w:color="auto"/>
              <w:left w:val="single" w:sz="4" w:space="0" w:color="auto"/>
              <w:bottom w:val="single" w:sz="4" w:space="0" w:color="auto"/>
              <w:right w:val="single" w:sz="4" w:space="0" w:color="auto"/>
            </w:tcBorders>
            <w:hideMark/>
          </w:tcPr>
          <w:p w14:paraId="0FDF96D8"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0FAA8D66" w14:textId="77777777" w:rsidR="00EE5860" w:rsidRPr="00441CD0" w:rsidRDefault="00EE5860" w:rsidP="00BB0E1F">
            <w:pPr>
              <w:pStyle w:val="TAL"/>
              <w:rPr>
                <w:szCs w:val="18"/>
                <w:lang w:val="en-US" w:eastAsia="zh-CN"/>
              </w:rPr>
            </w:pPr>
            <w:r w:rsidRPr="00441CD0">
              <w:rPr>
                <w:szCs w:val="18"/>
                <w:lang w:val="en-US" w:eastAsia="zh-CN"/>
              </w:rPr>
              <w:t>This IE shall carry the information of allocated MPTCP address.</w:t>
            </w:r>
          </w:p>
        </w:tc>
        <w:tc>
          <w:tcPr>
            <w:tcW w:w="370" w:type="dxa"/>
            <w:tcBorders>
              <w:top w:val="single" w:sz="4" w:space="0" w:color="auto"/>
              <w:left w:val="single" w:sz="4" w:space="0" w:color="auto"/>
              <w:bottom w:val="single" w:sz="4" w:space="0" w:color="auto"/>
              <w:right w:val="single" w:sz="4" w:space="0" w:color="auto"/>
            </w:tcBorders>
            <w:hideMark/>
          </w:tcPr>
          <w:p w14:paraId="1CFF4CF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9392B9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14A746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06196B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AE00D4D" w14:textId="77777777" w:rsidR="00EE5860" w:rsidRPr="00441CD0" w:rsidRDefault="00EE5860" w:rsidP="00BB0E1F">
            <w:pPr>
              <w:pStyle w:val="TAC"/>
              <w:rPr>
                <w:lang w:val="fr-FR" w:eastAsia="zh-CN"/>
              </w:rPr>
            </w:pPr>
            <w:r w:rsidRPr="00441CD0">
              <w:rPr>
                <w:lang w:val="en-US" w:eastAsia="zh-CN"/>
              </w:rPr>
              <w:t>MPTCP Address Information</w:t>
            </w:r>
          </w:p>
        </w:tc>
      </w:tr>
      <w:tr w:rsidR="00EE5860" w:rsidRPr="00441CD0" w14:paraId="43FDAAA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68B1CC2" w14:textId="77777777" w:rsidR="00EE5860" w:rsidRPr="00441CD0" w:rsidRDefault="00EE5860" w:rsidP="00BB0E1F">
            <w:pPr>
              <w:pStyle w:val="TAL"/>
              <w:rPr>
                <w:lang w:val="fr-FR" w:eastAsia="zh-CN"/>
              </w:rPr>
            </w:pPr>
            <w:r w:rsidRPr="00441CD0">
              <w:rPr>
                <w:lang w:val="fr-FR" w:eastAsia="zh-CN"/>
              </w:rPr>
              <w:t>UE Link-Specific IP Address</w:t>
            </w:r>
          </w:p>
        </w:tc>
        <w:tc>
          <w:tcPr>
            <w:tcW w:w="336" w:type="dxa"/>
            <w:tcBorders>
              <w:top w:val="single" w:sz="4" w:space="0" w:color="auto"/>
              <w:left w:val="single" w:sz="4" w:space="0" w:color="auto"/>
              <w:bottom w:val="single" w:sz="4" w:space="0" w:color="auto"/>
              <w:right w:val="single" w:sz="4" w:space="0" w:color="auto"/>
            </w:tcBorders>
            <w:hideMark/>
          </w:tcPr>
          <w:p w14:paraId="51DB46B2" w14:textId="77777777" w:rsidR="00EE5860" w:rsidRPr="00441CD0" w:rsidRDefault="00EE5860" w:rsidP="00BB0E1F">
            <w:pPr>
              <w:pStyle w:val="TAL"/>
              <w:jc w:val="center"/>
              <w:rPr>
                <w:lang w:val="sv-SE" w:eastAsia="zh-CN"/>
              </w:rPr>
            </w:pPr>
            <w:r w:rsidRPr="00441CD0">
              <w:rPr>
                <w:lang w:val="sv-S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6433FD31" w14:textId="77777777" w:rsidR="00EE5860" w:rsidRPr="00441CD0" w:rsidRDefault="00EE5860" w:rsidP="00BB0E1F">
            <w:pPr>
              <w:pStyle w:val="TAL"/>
              <w:rPr>
                <w:szCs w:val="18"/>
                <w:lang w:val="fr-FR"/>
              </w:rPr>
            </w:pPr>
            <w:r w:rsidRPr="00441CD0">
              <w:rPr>
                <w:szCs w:val="18"/>
                <w:lang w:val="en-US" w:eastAsia="zh-CN"/>
              </w:rPr>
              <w:t>This IE shall carry the information of allocated UE link-specific IP address for MPTCP.</w:t>
            </w:r>
          </w:p>
        </w:tc>
        <w:tc>
          <w:tcPr>
            <w:tcW w:w="370" w:type="dxa"/>
            <w:tcBorders>
              <w:top w:val="single" w:sz="4" w:space="0" w:color="auto"/>
              <w:left w:val="single" w:sz="4" w:space="0" w:color="auto"/>
              <w:bottom w:val="single" w:sz="4" w:space="0" w:color="auto"/>
              <w:right w:val="single" w:sz="4" w:space="0" w:color="auto"/>
            </w:tcBorders>
            <w:hideMark/>
          </w:tcPr>
          <w:p w14:paraId="39853B89"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749BE7A"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31D21A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FA069D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085DA8" w14:textId="77777777" w:rsidR="00EE5860" w:rsidRPr="00441CD0" w:rsidRDefault="00EE5860" w:rsidP="00BB0E1F">
            <w:pPr>
              <w:pStyle w:val="TAC"/>
              <w:rPr>
                <w:lang w:val="fr-FR" w:eastAsia="zh-CN"/>
              </w:rPr>
            </w:pPr>
            <w:r w:rsidRPr="00441CD0">
              <w:rPr>
                <w:lang w:val="fr-FR" w:eastAsia="zh-CN"/>
              </w:rPr>
              <w:t>UE Link-Specific IP Address</w:t>
            </w:r>
          </w:p>
        </w:tc>
      </w:tr>
    </w:tbl>
    <w:p w14:paraId="7587CFF5" w14:textId="77777777" w:rsidR="00EE5860" w:rsidRPr="00441CD0" w:rsidRDefault="00EE5860" w:rsidP="00EE5860">
      <w:pPr>
        <w:rPr>
          <w:lang w:eastAsia="zh-CN"/>
        </w:rPr>
      </w:pPr>
    </w:p>
    <w:p w14:paraId="7641D24D" w14:textId="77777777" w:rsidR="00EE5860" w:rsidRPr="00441CD0" w:rsidRDefault="00EE5860" w:rsidP="00EE5860">
      <w:r w:rsidRPr="00441CD0">
        <w:t xml:space="preserve">The </w:t>
      </w:r>
      <w:r w:rsidRPr="00441CD0">
        <w:rPr>
          <w:lang w:val="en-US" w:eastAsia="zh-CN"/>
        </w:rPr>
        <w:t>ATSSS-LL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3</w:t>
      </w:r>
      <w:r w:rsidRPr="00441CD0">
        <w:rPr>
          <w:lang w:eastAsia="ja-JP"/>
        </w:rPr>
        <w:t>.</w:t>
      </w:r>
    </w:p>
    <w:p w14:paraId="562DCE2E" w14:textId="77777777" w:rsidR="00EE5860" w:rsidRPr="00441CD0" w:rsidRDefault="00EE5860" w:rsidP="00EE5860">
      <w:pPr>
        <w:pStyle w:val="TH"/>
      </w:pPr>
      <w:r w:rsidRPr="00441CD0">
        <w:t>Table 7.5.3.7-</w:t>
      </w:r>
      <w:r w:rsidRPr="00441CD0">
        <w:rPr>
          <w:lang w:eastAsia="zh-CN"/>
        </w:rPr>
        <w:t>3</w:t>
      </w:r>
      <w:r w:rsidRPr="00441CD0">
        <w:t xml:space="preserve">: </w:t>
      </w:r>
      <w:r w:rsidRPr="00441CD0">
        <w:rPr>
          <w:lang w:eastAsia="zh-CN"/>
        </w:rPr>
        <w:t>ATSSS-LL</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145A51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64B9E71"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E0A25D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59E226" w14:textId="77777777" w:rsidR="00EE5860" w:rsidRPr="00441CD0" w:rsidRDefault="00EE5860" w:rsidP="00BB0E1F">
            <w:pPr>
              <w:pStyle w:val="TAC"/>
              <w:rPr>
                <w:lang w:val="fr-FR"/>
              </w:rPr>
            </w:pPr>
            <w:r w:rsidRPr="00441CD0">
              <w:rPr>
                <w:lang w:val="en-US" w:eastAsia="zh-CN"/>
              </w:rPr>
              <w:t>ATSSS-LL Parameters</w:t>
            </w:r>
            <w:r w:rsidRPr="00441CD0">
              <w:rPr>
                <w:lang w:val="en-US"/>
              </w:rPr>
              <w:t xml:space="preserve"> IE Type = </w:t>
            </w:r>
            <w:r w:rsidRPr="00441CD0">
              <w:rPr>
                <w:lang w:val="en-US" w:eastAsia="zh-CN"/>
              </w:rPr>
              <w:t>226</w:t>
            </w:r>
            <w:r w:rsidRPr="00441CD0">
              <w:rPr>
                <w:lang w:val="en-US"/>
              </w:rPr>
              <w:t xml:space="preserve"> (decimal)</w:t>
            </w:r>
          </w:p>
        </w:tc>
      </w:tr>
      <w:tr w:rsidR="00EE5860" w:rsidRPr="00441CD0" w14:paraId="309009D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7DC5D8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BFC8731"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1DB2E67" w14:textId="77777777" w:rsidR="00EE5860" w:rsidRPr="00441CD0" w:rsidRDefault="00EE5860" w:rsidP="00BB0E1F">
            <w:pPr>
              <w:pStyle w:val="TAC"/>
              <w:rPr>
                <w:lang w:val="fr-FR"/>
              </w:rPr>
            </w:pPr>
            <w:r w:rsidRPr="00441CD0">
              <w:rPr>
                <w:lang w:val="fr-FR"/>
              </w:rPr>
              <w:t>Length = n</w:t>
            </w:r>
          </w:p>
        </w:tc>
      </w:tr>
      <w:tr w:rsidR="00EE5860" w:rsidRPr="00441CD0" w14:paraId="69006B78"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0D5A66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E044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4D6F47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6DE09D"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34E96EA" w14:textId="77777777" w:rsidR="00EE5860" w:rsidRPr="00441CD0" w:rsidRDefault="00EE5860" w:rsidP="00BB0E1F">
            <w:pPr>
              <w:pStyle w:val="TAH"/>
              <w:rPr>
                <w:lang w:val="fr-FR"/>
              </w:rPr>
            </w:pPr>
            <w:r w:rsidRPr="00441CD0">
              <w:rPr>
                <w:lang w:val="fr-FR"/>
              </w:rPr>
              <w:t>IE Type</w:t>
            </w:r>
          </w:p>
        </w:tc>
      </w:tr>
      <w:tr w:rsidR="00EE5860" w:rsidRPr="00441CD0" w14:paraId="0DB5332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27B9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F168E6E"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F62C6F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B76A8C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23587A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AA0DAD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7F8628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EE837E5" w14:textId="77777777" w:rsidR="00EE5860" w:rsidRPr="00441CD0" w:rsidRDefault="00EE5860" w:rsidP="00BB0E1F">
            <w:pPr>
              <w:spacing w:after="0"/>
              <w:rPr>
                <w:rFonts w:ascii="Arial" w:hAnsi="Arial"/>
                <w:b/>
                <w:sz w:val="18"/>
                <w:lang w:val="fr-FR"/>
              </w:rPr>
            </w:pPr>
          </w:p>
        </w:tc>
      </w:tr>
      <w:tr w:rsidR="00EE5860" w:rsidRPr="00441CD0" w14:paraId="61C24DB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7DBF1" w14:textId="77777777" w:rsidR="00EE5860" w:rsidRPr="00441CD0" w:rsidRDefault="00EE5860" w:rsidP="00BB0E1F">
            <w:pPr>
              <w:pStyle w:val="TAL"/>
              <w:rPr>
                <w:lang w:val="fr-FR" w:eastAsia="zh-CN"/>
              </w:rPr>
            </w:pPr>
            <w:r w:rsidRPr="00441CD0">
              <w:rPr>
                <w:lang w:val="en-US" w:eastAsia="zh-CN"/>
              </w:rPr>
              <w:t>ATSSS-LL Information</w:t>
            </w:r>
          </w:p>
        </w:tc>
        <w:tc>
          <w:tcPr>
            <w:tcW w:w="336" w:type="dxa"/>
            <w:tcBorders>
              <w:top w:val="single" w:sz="4" w:space="0" w:color="auto"/>
              <w:left w:val="single" w:sz="4" w:space="0" w:color="auto"/>
              <w:bottom w:val="single" w:sz="4" w:space="0" w:color="auto"/>
              <w:right w:val="single" w:sz="4" w:space="0" w:color="auto"/>
            </w:tcBorders>
            <w:hideMark/>
          </w:tcPr>
          <w:p w14:paraId="403DB405"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1A300D3E" w14:textId="77777777" w:rsidR="00EE5860" w:rsidRPr="00441CD0" w:rsidRDefault="00EE5860" w:rsidP="00BB0E1F">
            <w:pPr>
              <w:pStyle w:val="TAL"/>
              <w:rPr>
                <w:szCs w:val="18"/>
                <w:lang w:val="en-US" w:eastAsia="zh-CN"/>
              </w:rPr>
            </w:pPr>
            <w:r w:rsidRPr="00441CD0">
              <w:rPr>
                <w:szCs w:val="18"/>
                <w:lang w:val="en-US" w:eastAsia="zh-CN"/>
              </w:rPr>
              <w:t>This IE shall indicate that resources have been allocated to the ATSSS functionality.</w:t>
            </w:r>
          </w:p>
        </w:tc>
        <w:tc>
          <w:tcPr>
            <w:tcW w:w="370" w:type="dxa"/>
            <w:tcBorders>
              <w:top w:val="single" w:sz="4" w:space="0" w:color="auto"/>
              <w:left w:val="single" w:sz="4" w:space="0" w:color="auto"/>
              <w:bottom w:val="single" w:sz="4" w:space="0" w:color="auto"/>
              <w:right w:val="single" w:sz="4" w:space="0" w:color="auto"/>
            </w:tcBorders>
            <w:hideMark/>
          </w:tcPr>
          <w:p w14:paraId="4078CCC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55C709"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6C19A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3FF99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D578627" w14:textId="77777777" w:rsidR="00EE5860" w:rsidRPr="00441CD0" w:rsidRDefault="00EE5860" w:rsidP="00BB0E1F">
            <w:pPr>
              <w:pStyle w:val="TAC"/>
              <w:rPr>
                <w:lang w:val="fr-FR" w:eastAsia="zh-CN"/>
              </w:rPr>
            </w:pPr>
            <w:r w:rsidRPr="00441CD0">
              <w:rPr>
                <w:lang w:val="en-US" w:eastAsia="zh-CN"/>
              </w:rPr>
              <w:t>ATSSS-LL Information</w:t>
            </w:r>
          </w:p>
        </w:tc>
      </w:tr>
    </w:tbl>
    <w:p w14:paraId="762C9DF3" w14:textId="77777777" w:rsidR="00EE5860" w:rsidRPr="00441CD0" w:rsidRDefault="00EE5860" w:rsidP="00EE5860">
      <w:pPr>
        <w:rPr>
          <w:lang w:eastAsia="zh-CN"/>
        </w:rPr>
      </w:pPr>
    </w:p>
    <w:p w14:paraId="28B47B20" w14:textId="77777777" w:rsidR="00EE5860" w:rsidRPr="00441CD0" w:rsidRDefault="00EE5860" w:rsidP="00EE5860">
      <w:r w:rsidRPr="00441CD0">
        <w:t>The PMF</w:t>
      </w:r>
      <w:r w:rsidRPr="00441CD0">
        <w:rPr>
          <w:lang w:val="en-US" w:eastAsia="zh-CN"/>
        </w:rPr>
        <w:t xml:space="preserve">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4</w:t>
      </w:r>
      <w:r w:rsidRPr="00441CD0">
        <w:rPr>
          <w:lang w:eastAsia="ja-JP"/>
        </w:rPr>
        <w:t>.</w:t>
      </w:r>
    </w:p>
    <w:p w14:paraId="2EE43A3E" w14:textId="77777777" w:rsidR="00EE5860" w:rsidRPr="00441CD0" w:rsidRDefault="00EE5860" w:rsidP="00EE5860">
      <w:pPr>
        <w:pStyle w:val="TH"/>
      </w:pPr>
      <w:r w:rsidRPr="00441CD0">
        <w:lastRenderedPageBreak/>
        <w:t>Table 7.5.3.7-</w:t>
      </w:r>
      <w:r w:rsidRPr="00441CD0">
        <w:rPr>
          <w:lang w:eastAsia="zh-CN"/>
        </w:rPr>
        <w:t>4</w:t>
      </w:r>
      <w:r w:rsidRPr="00441CD0">
        <w:t xml:space="preserve">: </w:t>
      </w:r>
      <w:r w:rsidRPr="00441CD0">
        <w:rPr>
          <w:lang w:eastAsia="zh-CN"/>
        </w:rPr>
        <w:t>PMF</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32B1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9B182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CFAF39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25F32F5" w14:textId="77777777" w:rsidR="00EE5860" w:rsidRPr="00441CD0" w:rsidRDefault="00EE5860" w:rsidP="00BB0E1F">
            <w:pPr>
              <w:pStyle w:val="TAC"/>
              <w:rPr>
                <w:lang w:val="fr-FR"/>
              </w:rPr>
            </w:pPr>
            <w:r w:rsidRPr="00441CD0">
              <w:rPr>
                <w:lang w:val="en-US" w:eastAsia="zh-CN"/>
              </w:rPr>
              <w:t>PMF Parameters</w:t>
            </w:r>
            <w:r w:rsidRPr="00441CD0">
              <w:rPr>
                <w:lang w:val="en-US"/>
              </w:rPr>
              <w:t xml:space="preserve"> IE Type = </w:t>
            </w:r>
            <w:r w:rsidRPr="00441CD0">
              <w:rPr>
                <w:lang w:val="en-US" w:eastAsia="zh-CN"/>
              </w:rPr>
              <w:t>227</w:t>
            </w:r>
            <w:r w:rsidRPr="00441CD0">
              <w:rPr>
                <w:lang w:val="en-US"/>
              </w:rPr>
              <w:t xml:space="preserve"> (decimal)</w:t>
            </w:r>
          </w:p>
        </w:tc>
      </w:tr>
      <w:tr w:rsidR="00EE5860" w:rsidRPr="00441CD0" w14:paraId="0A451E0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8D81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43441C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3CD6915" w14:textId="77777777" w:rsidR="00EE5860" w:rsidRPr="00441CD0" w:rsidRDefault="00EE5860" w:rsidP="00BB0E1F">
            <w:pPr>
              <w:pStyle w:val="TAC"/>
              <w:rPr>
                <w:lang w:val="fr-FR"/>
              </w:rPr>
            </w:pPr>
            <w:r w:rsidRPr="00441CD0">
              <w:rPr>
                <w:lang w:val="fr-FR"/>
              </w:rPr>
              <w:t>Length = n</w:t>
            </w:r>
          </w:p>
        </w:tc>
      </w:tr>
      <w:tr w:rsidR="00EE5860" w:rsidRPr="00441CD0" w14:paraId="70215E7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89DAC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EB347E"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149C08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56B0316"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621DE4" w14:textId="77777777" w:rsidR="00EE5860" w:rsidRPr="00441CD0" w:rsidRDefault="00EE5860" w:rsidP="00BB0E1F">
            <w:pPr>
              <w:pStyle w:val="TAH"/>
              <w:rPr>
                <w:lang w:val="fr-FR"/>
              </w:rPr>
            </w:pPr>
            <w:r w:rsidRPr="00441CD0">
              <w:rPr>
                <w:lang w:val="fr-FR"/>
              </w:rPr>
              <w:t>IE Type</w:t>
            </w:r>
          </w:p>
        </w:tc>
      </w:tr>
      <w:tr w:rsidR="00EE5860" w:rsidRPr="00441CD0" w14:paraId="054DD5A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B31BC4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E10700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67A6383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EC6C1D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A07094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FAECA3"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5503E0"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382A056" w14:textId="77777777" w:rsidR="00EE5860" w:rsidRPr="00441CD0" w:rsidRDefault="00EE5860" w:rsidP="00BB0E1F">
            <w:pPr>
              <w:spacing w:after="0"/>
              <w:rPr>
                <w:rFonts w:ascii="Arial" w:hAnsi="Arial"/>
                <w:b/>
                <w:sz w:val="18"/>
                <w:lang w:val="fr-FR"/>
              </w:rPr>
            </w:pPr>
          </w:p>
        </w:tc>
      </w:tr>
      <w:tr w:rsidR="00EE5860" w:rsidRPr="00441CD0" w14:paraId="1F118CB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60AAD1B" w14:textId="77777777" w:rsidR="00EE5860" w:rsidRPr="00441CD0" w:rsidRDefault="00EE5860" w:rsidP="00BB0E1F">
            <w:pPr>
              <w:pStyle w:val="TAL"/>
              <w:rPr>
                <w:lang w:val="fr-FR" w:eastAsia="zh-CN"/>
              </w:rPr>
            </w:pPr>
            <w:r w:rsidRPr="00441CD0">
              <w:rPr>
                <w:lang w:val="en-US" w:eastAsia="zh-CN"/>
              </w:rPr>
              <w:t>PMF Address Information</w:t>
            </w:r>
          </w:p>
        </w:tc>
        <w:tc>
          <w:tcPr>
            <w:tcW w:w="336" w:type="dxa"/>
            <w:tcBorders>
              <w:top w:val="single" w:sz="4" w:space="0" w:color="auto"/>
              <w:left w:val="single" w:sz="4" w:space="0" w:color="auto"/>
              <w:bottom w:val="single" w:sz="4" w:space="0" w:color="auto"/>
              <w:right w:val="single" w:sz="4" w:space="0" w:color="auto"/>
            </w:tcBorders>
            <w:hideMark/>
          </w:tcPr>
          <w:p w14:paraId="329FB030"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3336F0F0" w14:textId="77777777" w:rsidR="00EE5860" w:rsidRPr="00441CD0" w:rsidRDefault="00EE5860" w:rsidP="00BB0E1F">
            <w:pPr>
              <w:pStyle w:val="TAL"/>
              <w:rPr>
                <w:szCs w:val="18"/>
                <w:lang w:val="en-US" w:eastAsia="zh-CN"/>
              </w:rPr>
            </w:pPr>
            <w:r w:rsidRPr="00441CD0">
              <w:rPr>
                <w:szCs w:val="18"/>
                <w:lang w:val="en-US" w:eastAsia="zh-CN"/>
              </w:rPr>
              <w:t>This IE shall contain the PMF Address Information.</w:t>
            </w:r>
          </w:p>
        </w:tc>
        <w:tc>
          <w:tcPr>
            <w:tcW w:w="370" w:type="dxa"/>
            <w:tcBorders>
              <w:top w:val="single" w:sz="4" w:space="0" w:color="auto"/>
              <w:left w:val="single" w:sz="4" w:space="0" w:color="auto"/>
              <w:bottom w:val="single" w:sz="4" w:space="0" w:color="auto"/>
              <w:right w:val="single" w:sz="4" w:space="0" w:color="auto"/>
            </w:tcBorders>
            <w:hideMark/>
          </w:tcPr>
          <w:p w14:paraId="5DC5F64F"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E872DB6"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2F160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FCEBB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71ECA8B8" w14:textId="77777777" w:rsidR="00EE5860" w:rsidRPr="00441CD0" w:rsidRDefault="00EE5860" w:rsidP="00BB0E1F">
            <w:pPr>
              <w:pStyle w:val="TAC"/>
              <w:rPr>
                <w:lang w:val="fr-FR" w:eastAsia="zh-CN"/>
              </w:rPr>
            </w:pPr>
            <w:r w:rsidRPr="00441CD0">
              <w:rPr>
                <w:lang w:val="en-US" w:eastAsia="zh-CN"/>
              </w:rPr>
              <w:t>PMF Address Information</w:t>
            </w:r>
          </w:p>
        </w:tc>
      </w:tr>
    </w:tbl>
    <w:p w14:paraId="7F50E5BB" w14:textId="77777777" w:rsidR="00EE5860" w:rsidRDefault="00EE5860" w:rsidP="00EE5860">
      <w:pPr>
        <w:rPr>
          <w:lang w:eastAsia="zh-CN"/>
        </w:rPr>
      </w:pPr>
    </w:p>
    <w:p w14:paraId="5D8A242D" w14:textId="77777777" w:rsidR="00EE5860" w:rsidRPr="00867BF5" w:rsidRDefault="00EE5860" w:rsidP="00EE5860">
      <w:pPr>
        <w:pStyle w:val="Heading4"/>
        <w:rPr>
          <w:rFonts w:cs="Arial"/>
          <w:bCs/>
        </w:rPr>
      </w:pPr>
      <w:bookmarkStart w:id="4227" w:name="_Toc57930669"/>
      <w:bookmarkStart w:id="4228" w:name="_Toc57931299"/>
      <w:bookmarkStart w:id="4229" w:name="_Toc19717298"/>
      <w:bookmarkStart w:id="4230" w:name="_Toc27490792"/>
      <w:bookmarkStart w:id="4231" w:name="_Toc27557085"/>
      <w:bookmarkStart w:id="4232" w:name="_Toc27724002"/>
      <w:bookmarkStart w:id="4233" w:name="_Toc36031074"/>
      <w:bookmarkStart w:id="4234" w:name="_Toc36042994"/>
      <w:bookmarkStart w:id="4235" w:name="_Toc36814319"/>
      <w:bookmarkStart w:id="4236" w:name="_Toc44689175"/>
      <w:bookmarkStart w:id="4237" w:name="_Toc44923929"/>
      <w:bookmarkStart w:id="4238" w:name="_Toc51860899"/>
      <w:bookmarkStart w:id="4239" w:name="_Toc67499691"/>
      <w:r w:rsidRPr="00867BF5">
        <w:t>7.5.3.</w:t>
      </w:r>
      <w:r>
        <w:rPr>
          <w:lang w:eastAsia="zh-CN"/>
        </w:rPr>
        <w:t>8</w:t>
      </w:r>
      <w:r w:rsidRPr="00867BF5">
        <w:tab/>
      </w:r>
      <w:r>
        <w:t>Void</w:t>
      </w:r>
      <w:bookmarkEnd w:id="4227"/>
      <w:bookmarkEnd w:id="4228"/>
      <w:bookmarkEnd w:id="4239"/>
    </w:p>
    <w:p w14:paraId="179ACC42" w14:textId="77777777" w:rsidR="00EE5860" w:rsidRDefault="00EE5860" w:rsidP="00EE5860">
      <w:pPr>
        <w:rPr>
          <w:noProof/>
        </w:rPr>
      </w:pPr>
    </w:p>
    <w:p w14:paraId="289AC7C2" w14:textId="77777777" w:rsidR="00EE5860" w:rsidRPr="00441CD0" w:rsidRDefault="00EE5860" w:rsidP="00EE5860">
      <w:pPr>
        <w:pStyle w:val="Heading3"/>
        <w:rPr>
          <w:rFonts w:cs="Arial"/>
          <w:bCs/>
        </w:rPr>
      </w:pPr>
      <w:bookmarkStart w:id="4240" w:name="_Toc57930670"/>
      <w:bookmarkStart w:id="4241" w:name="_Toc57931300"/>
      <w:bookmarkStart w:id="4242" w:name="_Toc67499692"/>
      <w:r w:rsidRPr="00441CD0">
        <w:t>7.5.4</w:t>
      </w:r>
      <w:r w:rsidRPr="00441CD0">
        <w:tab/>
      </w:r>
      <w:r w:rsidRPr="00441CD0">
        <w:rPr>
          <w:lang w:val="fr-FR"/>
        </w:rPr>
        <w:t xml:space="preserve">PFCP </w:t>
      </w:r>
      <w:r w:rsidRPr="00441CD0">
        <w:t>Session Modification Request</w:t>
      </w:r>
      <w:bookmarkEnd w:id="4229"/>
      <w:bookmarkEnd w:id="4230"/>
      <w:bookmarkEnd w:id="4231"/>
      <w:bookmarkEnd w:id="4232"/>
      <w:bookmarkEnd w:id="4233"/>
      <w:bookmarkEnd w:id="4234"/>
      <w:bookmarkEnd w:id="4235"/>
      <w:bookmarkEnd w:id="4236"/>
      <w:bookmarkEnd w:id="4237"/>
      <w:bookmarkEnd w:id="4238"/>
      <w:bookmarkEnd w:id="4240"/>
      <w:bookmarkEnd w:id="4241"/>
      <w:bookmarkEnd w:id="4242"/>
    </w:p>
    <w:p w14:paraId="54EE37C4" w14:textId="77777777" w:rsidR="00EE5860" w:rsidRPr="00441CD0" w:rsidRDefault="00EE5860" w:rsidP="00EE5860">
      <w:pPr>
        <w:pStyle w:val="Heading4"/>
        <w:rPr>
          <w:rFonts w:cs="Arial"/>
          <w:bCs/>
        </w:rPr>
      </w:pPr>
      <w:bookmarkStart w:id="4243" w:name="_Toc19717299"/>
      <w:bookmarkStart w:id="4244" w:name="_Toc27490793"/>
      <w:bookmarkStart w:id="4245" w:name="_Toc27557086"/>
      <w:bookmarkStart w:id="4246" w:name="_Toc27724003"/>
      <w:bookmarkStart w:id="4247" w:name="_Toc36031075"/>
      <w:bookmarkStart w:id="4248" w:name="_Toc36042995"/>
      <w:bookmarkStart w:id="4249" w:name="_Toc36814320"/>
      <w:bookmarkStart w:id="4250" w:name="_Toc44689176"/>
      <w:bookmarkStart w:id="4251" w:name="_Toc44923930"/>
      <w:bookmarkStart w:id="4252" w:name="_Toc51860900"/>
      <w:bookmarkStart w:id="4253" w:name="_Toc57930671"/>
      <w:bookmarkStart w:id="4254" w:name="_Toc57931301"/>
      <w:bookmarkStart w:id="4255" w:name="_Toc67499693"/>
      <w:r w:rsidRPr="00441CD0">
        <w:t>7.5.4.1</w:t>
      </w:r>
      <w:r w:rsidRPr="00441CD0">
        <w:tab/>
        <w:t>General</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51DE2F52" w14:textId="77777777" w:rsidR="00EE5860" w:rsidRPr="00441CD0" w:rsidRDefault="00EE5860" w:rsidP="00EE5860">
      <w:pPr>
        <w:rPr>
          <w:lang w:val="en-US" w:eastAsia="zh-CN"/>
        </w:rPr>
      </w:pPr>
      <w:r w:rsidRPr="00441CD0">
        <w:rPr>
          <w:lang w:val="en-US" w:eastAsia="zh-CN"/>
        </w:rPr>
        <w:t>The PFCP Session Modification Request is used over the Sxa, Sxb, Sxc and N4 interface by the CP function to request the UP function to modify the PFCP session.</w:t>
      </w:r>
    </w:p>
    <w:p w14:paraId="53CA43D1" w14:textId="77777777" w:rsidR="00EE5860" w:rsidRPr="00441CD0" w:rsidRDefault="00EE5860" w:rsidP="00EE5860">
      <w:pPr>
        <w:pStyle w:val="TH"/>
        <w:rPr>
          <w:lang w:val="en-US"/>
        </w:rPr>
      </w:pPr>
      <w:r w:rsidRPr="00441CD0">
        <w:t>Table 7.5.4.1-1: Information Elements in a PFCP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72DE49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1987967"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761B0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AF8386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F99C01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86AC397" w14:textId="77777777" w:rsidR="00EE5860" w:rsidRPr="00441CD0" w:rsidRDefault="00EE5860" w:rsidP="00BB0E1F">
            <w:pPr>
              <w:pStyle w:val="TAH"/>
            </w:pPr>
            <w:r w:rsidRPr="00441CD0">
              <w:t>IE Type</w:t>
            </w:r>
          </w:p>
        </w:tc>
      </w:tr>
      <w:tr w:rsidR="00EE5860" w:rsidRPr="00441CD0" w14:paraId="2B6D0B5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A93A1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B25F41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122CF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53B71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4A4434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CB5C4A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446D83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E1BF19" w14:textId="77777777" w:rsidR="00EE5860" w:rsidRPr="00441CD0" w:rsidRDefault="00EE5860" w:rsidP="00BB0E1F">
            <w:pPr>
              <w:spacing w:after="0"/>
              <w:rPr>
                <w:rFonts w:ascii="Arial" w:hAnsi="Arial"/>
                <w:b/>
                <w:sz w:val="18"/>
                <w:lang w:val="x-none"/>
              </w:rPr>
            </w:pPr>
          </w:p>
        </w:tc>
      </w:tr>
      <w:tr w:rsidR="00EE5860" w:rsidRPr="00441CD0" w14:paraId="5B48E6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5983D8" w14:textId="77777777" w:rsidR="00EE5860" w:rsidRPr="00441CD0" w:rsidRDefault="00EE5860" w:rsidP="00BB0E1F">
            <w:pPr>
              <w:pStyle w:val="tal0"/>
            </w:pPr>
            <w:r w:rsidRPr="00441CD0">
              <w:lastRenderedPageBreak/>
              <w:t>CP F-SEID</w:t>
            </w:r>
          </w:p>
        </w:tc>
        <w:tc>
          <w:tcPr>
            <w:tcW w:w="336" w:type="dxa"/>
            <w:tcBorders>
              <w:top w:val="single" w:sz="4" w:space="0" w:color="auto"/>
              <w:left w:val="single" w:sz="4" w:space="0" w:color="auto"/>
              <w:bottom w:val="single" w:sz="4" w:space="0" w:color="auto"/>
              <w:right w:val="single" w:sz="4" w:space="0" w:color="auto"/>
            </w:tcBorders>
            <w:hideMark/>
          </w:tcPr>
          <w:p w14:paraId="3223AA85" w14:textId="77777777" w:rsidR="00EE5860" w:rsidRPr="00441CD0" w:rsidRDefault="00EE5860" w:rsidP="00BB0E1F">
            <w:pPr>
              <w:pStyle w:val="TAH"/>
              <w:rPr>
                <w:b w:val="0"/>
              </w:rPr>
            </w:pPr>
            <w:r w:rsidRPr="00441CD0">
              <w:rPr>
                <w:rFonts w:eastAsia="SimSun"/>
                <w:b w:val="0"/>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517ADF" w14:textId="77777777" w:rsidR="00EE5860" w:rsidRPr="00441CD0" w:rsidRDefault="00EE5860" w:rsidP="00BB0E1F">
            <w:pPr>
              <w:pStyle w:val="TAL"/>
            </w:pPr>
            <w:r w:rsidRPr="00441CD0">
              <w:t>This IE shall be present if the CP function decides to change its F-SEID for the PFCP session. The UP function shall use the new CP F-SEID for subsequent PFCP Session related messages for this PFCP Session. See Note 2.</w:t>
            </w:r>
          </w:p>
        </w:tc>
        <w:tc>
          <w:tcPr>
            <w:tcW w:w="370" w:type="dxa"/>
            <w:tcBorders>
              <w:top w:val="single" w:sz="4" w:space="0" w:color="auto"/>
              <w:left w:val="single" w:sz="4" w:space="0" w:color="auto"/>
              <w:bottom w:val="single" w:sz="4" w:space="0" w:color="auto"/>
              <w:right w:val="single" w:sz="4" w:space="0" w:color="auto"/>
            </w:tcBorders>
            <w:hideMark/>
          </w:tcPr>
          <w:p w14:paraId="59E38C96"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9952C97"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3ADC4505"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2F509215" w14:textId="77777777" w:rsidR="00EE5860" w:rsidRPr="00441CD0" w:rsidRDefault="00EE5860" w:rsidP="00BB0E1F">
            <w:pPr>
              <w:pStyle w:val="TAH"/>
              <w:rPr>
                <w:b w:val="0"/>
              </w:rPr>
            </w:pPr>
            <w:r w:rsidRPr="00441CD0">
              <w:rPr>
                <w:b w:val="0"/>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00EB1F" w14:textId="77777777" w:rsidR="00EE5860" w:rsidRPr="00441CD0" w:rsidRDefault="00EE5860" w:rsidP="00BB0E1F">
            <w:pPr>
              <w:pStyle w:val="TAC"/>
            </w:pPr>
            <w:r w:rsidRPr="00441CD0">
              <w:t>F-SEID</w:t>
            </w:r>
          </w:p>
        </w:tc>
      </w:tr>
      <w:tr w:rsidR="00EE5860" w:rsidRPr="00441CD0" w14:paraId="62A994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C50E60" w14:textId="77777777" w:rsidR="00EE5860" w:rsidRPr="00441CD0" w:rsidRDefault="00EE5860" w:rsidP="00BB0E1F">
            <w:pPr>
              <w:pStyle w:val="TAL"/>
              <w:rPr>
                <w:szCs w:val="18"/>
                <w:lang w:val="de-DE"/>
              </w:rPr>
            </w:pPr>
            <w:r w:rsidRPr="00441CD0">
              <w:rPr>
                <w:szCs w:val="18"/>
                <w:lang w:val="de-DE"/>
              </w:rPr>
              <w:t>Remove PDR</w:t>
            </w:r>
          </w:p>
        </w:tc>
        <w:tc>
          <w:tcPr>
            <w:tcW w:w="336" w:type="dxa"/>
            <w:tcBorders>
              <w:top w:val="single" w:sz="4" w:space="0" w:color="auto"/>
              <w:left w:val="single" w:sz="4" w:space="0" w:color="auto"/>
              <w:bottom w:val="single" w:sz="4" w:space="0" w:color="auto"/>
              <w:right w:val="single" w:sz="4" w:space="0" w:color="auto"/>
            </w:tcBorders>
            <w:hideMark/>
          </w:tcPr>
          <w:p w14:paraId="20C548D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B879939" w14:textId="77777777" w:rsidR="00EE5860" w:rsidRPr="00441CD0" w:rsidRDefault="00EE5860" w:rsidP="00BB0E1F">
            <w:pPr>
              <w:pStyle w:val="TAL"/>
              <w:rPr>
                <w:lang w:eastAsia="zh-CN"/>
              </w:rPr>
            </w:pPr>
            <w:r w:rsidRPr="00441CD0">
              <w:t xml:space="preserve">When present, this IE shall contain </w:t>
            </w:r>
            <w:r w:rsidRPr="00441CD0">
              <w:rPr>
                <w:lang w:val="fr-FR"/>
              </w:rPr>
              <w:t>the</w:t>
            </w:r>
            <w:r w:rsidRPr="00441CD0">
              <w:t xml:space="preserve"> PDR Rule which is requested to be removed. </w:t>
            </w:r>
            <w:r w:rsidRPr="00441CD0">
              <w:rPr>
                <w:lang w:eastAsia="zh-CN"/>
              </w:rPr>
              <w:t xml:space="preserve">See </w:t>
            </w:r>
            <w:r w:rsidRPr="00441CD0">
              <w:t>Table 7.5.4-6-1</w:t>
            </w:r>
            <w:r w:rsidRPr="00441CD0">
              <w:rPr>
                <w:lang w:eastAsia="zh-CN"/>
              </w:rPr>
              <w:t>.</w:t>
            </w:r>
          </w:p>
          <w:p w14:paraId="2C0DFFFE" w14:textId="77777777" w:rsidR="00EE5860" w:rsidRPr="00441CD0" w:rsidRDefault="00EE5860" w:rsidP="00BB0E1F">
            <w:pPr>
              <w:pStyle w:val="TAL"/>
            </w:pPr>
            <w:r w:rsidRPr="00441CD0">
              <w:rPr>
                <w:lang w:eastAsia="zh-CN"/>
              </w:rPr>
              <w:t>Several IEs within the same IE type may be present to represent a list of PDRs to remove.</w:t>
            </w:r>
          </w:p>
        </w:tc>
        <w:tc>
          <w:tcPr>
            <w:tcW w:w="370" w:type="dxa"/>
            <w:tcBorders>
              <w:top w:val="single" w:sz="4" w:space="0" w:color="auto"/>
              <w:left w:val="single" w:sz="4" w:space="0" w:color="auto"/>
              <w:bottom w:val="single" w:sz="4" w:space="0" w:color="auto"/>
              <w:right w:val="single" w:sz="4" w:space="0" w:color="auto"/>
            </w:tcBorders>
            <w:hideMark/>
          </w:tcPr>
          <w:p w14:paraId="302276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256A6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6F6CC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8ACB7B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1145A4" w14:textId="77777777" w:rsidR="00EE5860" w:rsidRPr="00441CD0" w:rsidRDefault="00EE5860" w:rsidP="00BB0E1F">
            <w:pPr>
              <w:pStyle w:val="TAC"/>
            </w:pPr>
            <w:r w:rsidRPr="00441CD0">
              <w:t>Remove PDR</w:t>
            </w:r>
          </w:p>
        </w:tc>
      </w:tr>
      <w:tr w:rsidR="00EE5860" w:rsidRPr="00441CD0" w14:paraId="39769B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A25B2C" w14:textId="77777777" w:rsidR="00EE5860" w:rsidRPr="00441CD0" w:rsidRDefault="00EE5860" w:rsidP="00BB0E1F">
            <w:pPr>
              <w:pStyle w:val="TAL"/>
              <w:rPr>
                <w:szCs w:val="18"/>
                <w:lang w:val="de-DE"/>
              </w:rPr>
            </w:pPr>
            <w:r w:rsidRPr="00441CD0">
              <w:rPr>
                <w:szCs w:val="18"/>
                <w:lang w:val="de-DE"/>
              </w:rPr>
              <w:t>Remove FAR</w:t>
            </w:r>
          </w:p>
        </w:tc>
        <w:tc>
          <w:tcPr>
            <w:tcW w:w="336" w:type="dxa"/>
            <w:tcBorders>
              <w:top w:val="single" w:sz="4" w:space="0" w:color="auto"/>
              <w:left w:val="single" w:sz="4" w:space="0" w:color="auto"/>
              <w:bottom w:val="single" w:sz="4" w:space="0" w:color="auto"/>
              <w:right w:val="single" w:sz="4" w:space="0" w:color="auto"/>
            </w:tcBorders>
            <w:hideMark/>
          </w:tcPr>
          <w:p w14:paraId="5590584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97D64B"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 xml:space="preserve">FAR Rule which is requested to be removed. </w:t>
            </w:r>
            <w:r w:rsidRPr="00441CD0">
              <w:rPr>
                <w:lang w:eastAsia="zh-CN"/>
              </w:rPr>
              <w:t xml:space="preserve">See </w:t>
            </w:r>
            <w:r w:rsidRPr="00441CD0">
              <w:t>Table 7.5.4-7-1</w:t>
            </w:r>
            <w:r w:rsidRPr="00441CD0">
              <w:rPr>
                <w:lang w:eastAsia="zh-CN"/>
              </w:rPr>
              <w:t>.</w:t>
            </w:r>
          </w:p>
          <w:p w14:paraId="6504B2B1" w14:textId="77777777" w:rsidR="00EE5860" w:rsidRPr="00441CD0" w:rsidRDefault="00EE5860" w:rsidP="00BB0E1F">
            <w:pPr>
              <w:pStyle w:val="TAL"/>
            </w:pPr>
            <w:r w:rsidRPr="00441CD0">
              <w:rPr>
                <w:lang w:eastAsia="zh-CN"/>
              </w:rPr>
              <w:t>Several IEs within the same IE type may be present to represent a list of FARs to remove.</w:t>
            </w:r>
          </w:p>
        </w:tc>
        <w:tc>
          <w:tcPr>
            <w:tcW w:w="370" w:type="dxa"/>
            <w:tcBorders>
              <w:top w:val="single" w:sz="4" w:space="0" w:color="auto"/>
              <w:left w:val="single" w:sz="4" w:space="0" w:color="auto"/>
              <w:bottom w:val="single" w:sz="4" w:space="0" w:color="auto"/>
              <w:right w:val="single" w:sz="4" w:space="0" w:color="auto"/>
            </w:tcBorders>
            <w:hideMark/>
          </w:tcPr>
          <w:p w14:paraId="00481A0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91B3D5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0CC7F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6007A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13537D" w14:textId="77777777" w:rsidR="00EE5860" w:rsidRPr="00441CD0" w:rsidRDefault="00EE5860" w:rsidP="00BB0E1F">
            <w:pPr>
              <w:pStyle w:val="TAC"/>
            </w:pPr>
            <w:r w:rsidRPr="00441CD0">
              <w:t>Remove FAR</w:t>
            </w:r>
          </w:p>
        </w:tc>
      </w:tr>
      <w:tr w:rsidR="00EE5860" w:rsidRPr="00441CD0" w14:paraId="2CA99B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388D71" w14:textId="77777777" w:rsidR="00EE5860" w:rsidRPr="00441CD0" w:rsidRDefault="00EE5860" w:rsidP="00BB0E1F">
            <w:pPr>
              <w:pStyle w:val="TAL"/>
              <w:rPr>
                <w:szCs w:val="18"/>
                <w:lang w:val="de-DE"/>
              </w:rPr>
            </w:pPr>
            <w:r w:rsidRPr="00441CD0">
              <w:rPr>
                <w:szCs w:val="18"/>
                <w:lang w:val="de-DE"/>
              </w:rPr>
              <w:t>Remove URR</w:t>
            </w:r>
          </w:p>
        </w:tc>
        <w:tc>
          <w:tcPr>
            <w:tcW w:w="336" w:type="dxa"/>
            <w:tcBorders>
              <w:top w:val="single" w:sz="4" w:space="0" w:color="auto"/>
              <w:left w:val="single" w:sz="4" w:space="0" w:color="auto"/>
              <w:bottom w:val="single" w:sz="4" w:space="0" w:color="auto"/>
              <w:right w:val="single" w:sz="4" w:space="0" w:color="auto"/>
            </w:tcBorders>
            <w:hideMark/>
          </w:tcPr>
          <w:p w14:paraId="1296D8E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00C003E" w14:textId="77777777" w:rsidR="00EE5860" w:rsidRPr="00441CD0" w:rsidRDefault="00EE5860" w:rsidP="00BB0E1F">
            <w:pPr>
              <w:pStyle w:val="TAL"/>
              <w:rPr>
                <w:lang w:eastAsia="zh-CN"/>
              </w:rPr>
            </w:pPr>
            <w:r w:rsidRPr="00441CD0">
              <w:t xml:space="preserve">When present, this shall contain </w:t>
            </w:r>
            <w:r w:rsidRPr="00441CD0">
              <w:rPr>
                <w:lang w:val="fr-FR"/>
              </w:rPr>
              <w:t xml:space="preserve">the </w:t>
            </w:r>
            <w:r w:rsidRPr="00441CD0">
              <w:t>URR Rule which is requested to be removed. S</w:t>
            </w:r>
            <w:r w:rsidRPr="00441CD0">
              <w:rPr>
                <w:lang w:eastAsia="zh-CN"/>
              </w:rPr>
              <w:t xml:space="preserve">ee </w:t>
            </w:r>
            <w:r w:rsidRPr="00441CD0">
              <w:t>Table 7.5.4-8-1</w:t>
            </w:r>
            <w:r w:rsidRPr="00441CD0">
              <w:rPr>
                <w:lang w:eastAsia="zh-CN"/>
              </w:rPr>
              <w:t>.</w:t>
            </w:r>
          </w:p>
          <w:p w14:paraId="27721AB3" w14:textId="77777777" w:rsidR="00EE5860" w:rsidRPr="00441CD0" w:rsidRDefault="00EE5860" w:rsidP="00BB0E1F">
            <w:pPr>
              <w:pStyle w:val="TAL"/>
              <w:rPr>
                <w:b/>
              </w:rPr>
            </w:pPr>
            <w:r w:rsidRPr="00441CD0">
              <w:rPr>
                <w:lang w:eastAsia="zh-CN"/>
              </w:rPr>
              <w:t>Several IEs within the same IE type may be present to represent a list of URRs to remove.</w:t>
            </w:r>
          </w:p>
        </w:tc>
        <w:tc>
          <w:tcPr>
            <w:tcW w:w="370" w:type="dxa"/>
            <w:tcBorders>
              <w:top w:val="single" w:sz="4" w:space="0" w:color="auto"/>
              <w:left w:val="single" w:sz="4" w:space="0" w:color="auto"/>
              <w:bottom w:val="single" w:sz="4" w:space="0" w:color="auto"/>
              <w:right w:val="single" w:sz="4" w:space="0" w:color="auto"/>
            </w:tcBorders>
            <w:hideMark/>
          </w:tcPr>
          <w:p w14:paraId="5F77062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3366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3032F4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C38E319"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6D141F" w14:textId="77777777" w:rsidR="00EE5860" w:rsidRPr="00441CD0" w:rsidRDefault="00EE5860" w:rsidP="00BB0E1F">
            <w:pPr>
              <w:pStyle w:val="TAC"/>
            </w:pPr>
            <w:r w:rsidRPr="00441CD0">
              <w:t>Remove URR</w:t>
            </w:r>
          </w:p>
        </w:tc>
      </w:tr>
      <w:tr w:rsidR="00EE5860" w:rsidRPr="00441CD0" w14:paraId="0AE737E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1B2730D" w14:textId="77777777" w:rsidR="00EE5860" w:rsidRPr="00441CD0" w:rsidRDefault="00EE5860" w:rsidP="00BB0E1F">
            <w:pPr>
              <w:pStyle w:val="TAL"/>
              <w:rPr>
                <w:szCs w:val="18"/>
                <w:lang w:val="de-DE"/>
              </w:rPr>
            </w:pPr>
            <w:r w:rsidRPr="00441CD0">
              <w:rPr>
                <w:szCs w:val="18"/>
                <w:lang w:val="de-DE"/>
              </w:rPr>
              <w:t>Remove QER</w:t>
            </w:r>
          </w:p>
        </w:tc>
        <w:tc>
          <w:tcPr>
            <w:tcW w:w="336" w:type="dxa"/>
            <w:tcBorders>
              <w:top w:val="single" w:sz="4" w:space="0" w:color="auto"/>
              <w:left w:val="single" w:sz="4" w:space="0" w:color="auto"/>
              <w:bottom w:val="single" w:sz="4" w:space="0" w:color="auto"/>
              <w:right w:val="single" w:sz="4" w:space="0" w:color="auto"/>
            </w:tcBorders>
            <w:hideMark/>
          </w:tcPr>
          <w:p w14:paraId="35F4769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755F08"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QER Rule which is requested to be removed. S</w:t>
            </w:r>
            <w:r w:rsidRPr="00441CD0">
              <w:rPr>
                <w:lang w:eastAsia="zh-CN"/>
              </w:rPr>
              <w:t xml:space="preserve">ee </w:t>
            </w:r>
            <w:r w:rsidRPr="00441CD0">
              <w:t>Table 7.5.4-9-1</w:t>
            </w:r>
            <w:r w:rsidRPr="00441CD0">
              <w:rPr>
                <w:lang w:eastAsia="zh-CN"/>
              </w:rPr>
              <w:t>.</w:t>
            </w:r>
          </w:p>
          <w:p w14:paraId="77CBBC40" w14:textId="77777777" w:rsidR="00EE5860" w:rsidRPr="00441CD0" w:rsidRDefault="00EE5860" w:rsidP="00BB0E1F">
            <w:pPr>
              <w:pStyle w:val="TAL"/>
            </w:pPr>
            <w:r w:rsidRPr="00441CD0">
              <w:rPr>
                <w:lang w:eastAsia="zh-CN"/>
              </w:rPr>
              <w:t>Several IEs within the same IE type may be present to represent a list of QERs to remove.</w:t>
            </w:r>
          </w:p>
        </w:tc>
        <w:tc>
          <w:tcPr>
            <w:tcW w:w="370" w:type="dxa"/>
            <w:tcBorders>
              <w:top w:val="single" w:sz="4" w:space="0" w:color="auto"/>
              <w:left w:val="single" w:sz="4" w:space="0" w:color="auto"/>
              <w:bottom w:val="single" w:sz="4" w:space="0" w:color="auto"/>
              <w:right w:val="single" w:sz="4" w:space="0" w:color="auto"/>
            </w:tcBorders>
            <w:hideMark/>
          </w:tcPr>
          <w:p w14:paraId="5E01D7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ADFFD8"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93CA48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80F5E8"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C66B2D3" w14:textId="77777777" w:rsidR="00EE5860" w:rsidRPr="00441CD0" w:rsidRDefault="00EE5860" w:rsidP="00BB0E1F">
            <w:pPr>
              <w:pStyle w:val="TAC"/>
            </w:pPr>
            <w:r w:rsidRPr="00441CD0">
              <w:t>Remove QER</w:t>
            </w:r>
          </w:p>
        </w:tc>
      </w:tr>
      <w:tr w:rsidR="00EE5860" w:rsidRPr="00441CD0" w14:paraId="15B094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592888" w14:textId="77777777" w:rsidR="00EE5860" w:rsidRPr="00441CD0" w:rsidRDefault="00EE5860" w:rsidP="00BB0E1F">
            <w:pPr>
              <w:pStyle w:val="TAL"/>
              <w:rPr>
                <w:szCs w:val="18"/>
                <w:lang w:val="de-DE"/>
              </w:rPr>
            </w:pPr>
            <w:r w:rsidRPr="00441CD0">
              <w:rPr>
                <w:szCs w:val="18"/>
                <w:lang w:val="de-DE"/>
              </w:rPr>
              <w:t>Remove BAR</w:t>
            </w:r>
          </w:p>
        </w:tc>
        <w:tc>
          <w:tcPr>
            <w:tcW w:w="336" w:type="dxa"/>
            <w:tcBorders>
              <w:top w:val="single" w:sz="4" w:space="0" w:color="auto"/>
              <w:left w:val="single" w:sz="4" w:space="0" w:color="auto"/>
              <w:bottom w:val="single" w:sz="4" w:space="0" w:color="auto"/>
              <w:right w:val="single" w:sz="4" w:space="0" w:color="auto"/>
            </w:tcBorders>
            <w:hideMark/>
          </w:tcPr>
          <w:p w14:paraId="6E74D4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3055BF2" w14:textId="77777777" w:rsidR="00EE5860" w:rsidRPr="00441CD0" w:rsidRDefault="00EE5860" w:rsidP="00BB0E1F">
            <w:pPr>
              <w:pStyle w:val="TAL"/>
            </w:pPr>
            <w:r w:rsidRPr="00441CD0">
              <w:t>When present, this IE shall contain the BAR Rule which is requested to be removed. S</w:t>
            </w:r>
            <w:r w:rsidRPr="00441CD0">
              <w:rPr>
                <w:lang w:eastAsia="zh-CN"/>
              </w:rPr>
              <w:t xml:space="preserve">ee </w:t>
            </w:r>
            <w:r w:rsidRPr="00441CD0">
              <w:t>Table 7.5.4.</w:t>
            </w:r>
            <w:r w:rsidRPr="00441CD0">
              <w:rPr>
                <w:lang w:val="fr-FR"/>
              </w:rPr>
              <w:t>12</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FA515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31E223"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BD1F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6F241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C90424" w14:textId="77777777" w:rsidR="00EE5860" w:rsidRPr="00441CD0" w:rsidRDefault="00EE5860" w:rsidP="00BB0E1F">
            <w:pPr>
              <w:pStyle w:val="TAC"/>
            </w:pPr>
            <w:r w:rsidRPr="00441CD0">
              <w:t>Remove BAR</w:t>
            </w:r>
          </w:p>
        </w:tc>
      </w:tr>
      <w:tr w:rsidR="00EE5860" w:rsidRPr="00441CD0" w14:paraId="4672D0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4C06E7" w14:textId="77777777" w:rsidR="00EE5860" w:rsidRPr="00441CD0" w:rsidRDefault="00EE5860" w:rsidP="00BB0E1F">
            <w:pPr>
              <w:pStyle w:val="TAL"/>
              <w:rPr>
                <w:szCs w:val="18"/>
                <w:lang w:val="de-DE"/>
              </w:rPr>
            </w:pPr>
            <w:r w:rsidRPr="00441CD0">
              <w:rPr>
                <w:szCs w:val="18"/>
                <w:lang w:val="de-DE"/>
              </w:rPr>
              <w:t>Remove Traffic Endpoint</w:t>
            </w:r>
          </w:p>
        </w:tc>
        <w:tc>
          <w:tcPr>
            <w:tcW w:w="336" w:type="dxa"/>
            <w:tcBorders>
              <w:top w:val="single" w:sz="4" w:space="0" w:color="auto"/>
              <w:left w:val="single" w:sz="4" w:space="0" w:color="auto"/>
              <w:bottom w:val="single" w:sz="4" w:space="0" w:color="auto"/>
              <w:right w:val="single" w:sz="4" w:space="0" w:color="auto"/>
            </w:tcBorders>
            <w:hideMark/>
          </w:tcPr>
          <w:p w14:paraId="29B1A83B"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F8FB0E2" w14:textId="77777777" w:rsidR="00EE5860" w:rsidRPr="00441CD0" w:rsidRDefault="00EE5860" w:rsidP="00BB0E1F">
            <w:pPr>
              <w:pStyle w:val="TAL"/>
              <w:rPr>
                <w:szCs w:val="18"/>
                <w:lang w:val="en-US" w:eastAsia="zh-CN"/>
              </w:rPr>
            </w:pPr>
            <w:r w:rsidRPr="00441CD0">
              <w:t>When present</w:t>
            </w:r>
            <w:r w:rsidRPr="00441CD0">
              <w:rPr>
                <w:lang w:val="en-US"/>
              </w:rPr>
              <w:t>,</w:t>
            </w:r>
            <w:r w:rsidRPr="00441CD0">
              <w:t xml:space="preserve"> this IE shall contain the Traffic Endpoint ID identifying the </w:t>
            </w:r>
            <w:r w:rsidRPr="00441CD0">
              <w:rPr>
                <w:szCs w:val="18"/>
              </w:rPr>
              <w:t>traffic endpoint</w:t>
            </w:r>
            <w:r w:rsidRPr="00441CD0">
              <w:t xml:space="preserve"> to be removed, </w:t>
            </w:r>
            <w:r w:rsidRPr="00441CD0">
              <w:rPr>
                <w:szCs w:val="18"/>
                <w:lang w:eastAsia="zh-CN"/>
              </w:rPr>
              <w:t xml:space="preserve">if the UP function has indicated support of PDI </w:t>
            </w:r>
            <w:r w:rsidRPr="00441CD0">
              <w:rPr>
                <w:szCs w:val="18"/>
                <w:lang w:val="en-US" w:eastAsia="zh-CN"/>
              </w:rPr>
              <w:t>optimization.</w:t>
            </w:r>
          </w:p>
          <w:p w14:paraId="66819296" w14:textId="77777777" w:rsidR="00EE5860" w:rsidRPr="00441CD0" w:rsidRDefault="00EE5860" w:rsidP="00BB0E1F">
            <w:pPr>
              <w:pStyle w:val="TAL"/>
              <w:rPr>
                <w:szCs w:val="18"/>
                <w:lang w:val="en-US" w:eastAsia="zh-CN"/>
              </w:rPr>
            </w:pPr>
            <w:r w:rsidRPr="00441CD0">
              <w:rPr>
                <w:szCs w:val="18"/>
                <w:lang w:val="en-US" w:eastAsia="zh-CN"/>
              </w:rPr>
              <w:t>All the PDRs that refer to the removed Traffic Endpoint shall be deleted.</w:t>
            </w:r>
          </w:p>
          <w:p w14:paraId="13E15F15" w14:textId="77777777" w:rsidR="00EE5860" w:rsidRPr="00441CD0" w:rsidRDefault="00EE5860" w:rsidP="00BB0E1F">
            <w:pPr>
              <w:pStyle w:val="TAL"/>
            </w:pPr>
            <w:r w:rsidRPr="00441CD0">
              <w:t>S</w:t>
            </w:r>
            <w:r w:rsidRPr="00441CD0">
              <w:rPr>
                <w:lang w:eastAsia="zh-CN"/>
              </w:rPr>
              <w:t xml:space="preserve">ee </w:t>
            </w:r>
            <w:r w:rsidRPr="00441CD0">
              <w:t>Table 7.5.4.14-1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80973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D9781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509D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AEEE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B52C3" w14:textId="77777777" w:rsidR="00EE5860" w:rsidRPr="00441CD0" w:rsidRDefault="00EE5860" w:rsidP="00BB0E1F">
            <w:pPr>
              <w:pStyle w:val="TAC"/>
              <w:rPr>
                <w:lang w:val="x-none"/>
              </w:rPr>
            </w:pPr>
            <w:r w:rsidRPr="00441CD0">
              <w:rPr>
                <w:szCs w:val="18"/>
                <w:lang w:val="de-DE"/>
              </w:rPr>
              <w:t>Remove Traffic Endpoint</w:t>
            </w:r>
          </w:p>
        </w:tc>
      </w:tr>
      <w:tr w:rsidR="00EE5860" w:rsidRPr="00441CD0" w14:paraId="5A4525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DA5E69C" w14:textId="77777777" w:rsidR="00EE5860" w:rsidRPr="00441CD0" w:rsidRDefault="00EE5860" w:rsidP="00BB0E1F">
            <w:pPr>
              <w:pStyle w:val="TAL"/>
              <w:rPr>
                <w:szCs w:val="18"/>
                <w:lang w:val="de-DE"/>
              </w:rPr>
            </w:pPr>
            <w:r w:rsidRPr="00441CD0">
              <w:rPr>
                <w:szCs w:val="18"/>
                <w:lang w:val="de-DE"/>
              </w:rPr>
              <w:t>Create PDR</w:t>
            </w:r>
          </w:p>
        </w:tc>
        <w:tc>
          <w:tcPr>
            <w:tcW w:w="336" w:type="dxa"/>
            <w:tcBorders>
              <w:top w:val="single" w:sz="4" w:space="0" w:color="auto"/>
              <w:left w:val="single" w:sz="4" w:space="0" w:color="auto"/>
              <w:bottom w:val="single" w:sz="4" w:space="0" w:color="auto"/>
              <w:right w:val="single" w:sz="4" w:space="0" w:color="auto"/>
            </w:tcBorders>
            <w:hideMark/>
          </w:tcPr>
          <w:p w14:paraId="208CC9D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428D8EF" w14:textId="77777777" w:rsidR="00EE5860" w:rsidRPr="00441CD0" w:rsidRDefault="00EE5860" w:rsidP="00BB0E1F">
            <w:pPr>
              <w:pStyle w:val="TAL"/>
              <w:rPr>
                <w:lang w:val="en-US"/>
              </w:rPr>
            </w:pPr>
            <w:r w:rsidRPr="00441CD0">
              <w:t>This IE shall be present if the CP function requests the UP function to create a new PDR.</w:t>
            </w:r>
          </w:p>
          <w:p w14:paraId="3E1724C3" w14:textId="77777777" w:rsidR="00EE5860" w:rsidRPr="00441CD0" w:rsidRDefault="00EE5860" w:rsidP="00BB0E1F">
            <w:pPr>
              <w:pStyle w:val="TAL"/>
              <w:rPr>
                <w:lang w:eastAsia="zh-CN"/>
              </w:rPr>
            </w:pPr>
            <w:r w:rsidRPr="00441CD0">
              <w:rPr>
                <w:lang w:val="en-US"/>
              </w:rPr>
              <w:t>S</w:t>
            </w:r>
            <w:r w:rsidRPr="00441CD0">
              <w:rPr>
                <w:lang w:eastAsia="zh-CN"/>
              </w:rPr>
              <w:t xml:space="preserve">ee </w:t>
            </w:r>
            <w:r w:rsidRPr="00441CD0">
              <w:t>Table 7.5.2.2-1</w:t>
            </w:r>
            <w:r w:rsidRPr="00441CD0">
              <w:rPr>
                <w:lang w:eastAsia="zh-CN"/>
              </w:rPr>
              <w:t>.</w:t>
            </w:r>
          </w:p>
          <w:p w14:paraId="18EA21D0" w14:textId="77777777" w:rsidR="00EE5860" w:rsidRPr="00441CD0" w:rsidRDefault="00EE5860" w:rsidP="00BB0E1F">
            <w:pPr>
              <w:pStyle w:val="TAL"/>
            </w:pPr>
            <w:r w:rsidRPr="00441CD0">
              <w:rPr>
                <w:lang w:eastAsia="zh-CN"/>
              </w:rPr>
              <w:t>Several IEs within the same IE type may be present to represent a list of PDRs to create.</w:t>
            </w:r>
          </w:p>
        </w:tc>
        <w:tc>
          <w:tcPr>
            <w:tcW w:w="370" w:type="dxa"/>
            <w:tcBorders>
              <w:top w:val="single" w:sz="4" w:space="0" w:color="auto"/>
              <w:left w:val="single" w:sz="4" w:space="0" w:color="auto"/>
              <w:bottom w:val="single" w:sz="4" w:space="0" w:color="auto"/>
              <w:right w:val="single" w:sz="4" w:space="0" w:color="auto"/>
            </w:tcBorders>
            <w:hideMark/>
          </w:tcPr>
          <w:p w14:paraId="691FDB4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2C7E9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018FD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F735C4"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D68F52" w14:textId="77777777" w:rsidR="00EE5860" w:rsidRPr="00441CD0" w:rsidRDefault="00EE5860" w:rsidP="00BB0E1F">
            <w:pPr>
              <w:pStyle w:val="TAC"/>
            </w:pPr>
            <w:r w:rsidRPr="00441CD0">
              <w:rPr>
                <w:szCs w:val="18"/>
              </w:rPr>
              <w:t>Create PDR</w:t>
            </w:r>
          </w:p>
        </w:tc>
      </w:tr>
      <w:tr w:rsidR="00EE5860" w:rsidRPr="00441CD0" w14:paraId="03829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9A9D768" w14:textId="77777777" w:rsidR="00EE5860" w:rsidRPr="00441CD0" w:rsidRDefault="00EE5860" w:rsidP="00BB0E1F">
            <w:pPr>
              <w:pStyle w:val="TAL"/>
              <w:rPr>
                <w:szCs w:val="18"/>
                <w:lang w:val="de-DE"/>
              </w:rPr>
            </w:pPr>
            <w:r w:rsidRPr="00441CD0">
              <w:rPr>
                <w:szCs w:val="18"/>
                <w:lang w:val="de-DE"/>
              </w:rPr>
              <w:t>Create FAR</w:t>
            </w:r>
          </w:p>
        </w:tc>
        <w:tc>
          <w:tcPr>
            <w:tcW w:w="336" w:type="dxa"/>
            <w:tcBorders>
              <w:top w:val="single" w:sz="4" w:space="0" w:color="auto"/>
              <w:left w:val="single" w:sz="4" w:space="0" w:color="auto"/>
              <w:bottom w:val="single" w:sz="4" w:space="0" w:color="auto"/>
              <w:right w:val="single" w:sz="4" w:space="0" w:color="auto"/>
            </w:tcBorders>
            <w:hideMark/>
          </w:tcPr>
          <w:p w14:paraId="73B9792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D6A0591" w14:textId="77777777" w:rsidR="00EE5860" w:rsidRPr="00441CD0" w:rsidRDefault="00EE5860" w:rsidP="00BB0E1F">
            <w:pPr>
              <w:pStyle w:val="TAL"/>
              <w:rPr>
                <w:lang w:eastAsia="zh-CN"/>
              </w:rPr>
            </w:pPr>
            <w:r w:rsidRPr="00441CD0">
              <w:rPr>
                <w:lang w:val="en-US"/>
              </w:rPr>
              <w:t>This IE shall be present if the CP function requests the UP function to create a new FAR.S</w:t>
            </w:r>
            <w:r w:rsidRPr="00441CD0">
              <w:rPr>
                <w:lang w:eastAsia="zh-CN"/>
              </w:rPr>
              <w:t xml:space="preserve">ee </w:t>
            </w:r>
            <w:r w:rsidRPr="00441CD0">
              <w:t>Table 7.5.2.3-1</w:t>
            </w:r>
            <w:r w:rsidRPr="00441CD0">
              <w:rPr>
                <w:lang w:eastAsia="zh-CN"/>
              </w:rPr>
              <w:t>.</w:t>
            </w:r>
          </w:p>
          <w:p w14:paraId="57646643" w14:textId="77777777" w:rsidR="00EE5860" w:rsidRPr="00441CD0" w:rsidRDefault="00EE5860" w:rsidP="00BB0E1F">
            <w:pPr>
              <w:pStyle w:val="TAL"/>
            </w:pPr>
            <w:r w:rsidRPr="00441CD0">
              <w:rPr>
                <w:lang w:eastAsia="zh-CN"/>
              </w:rPr>
              <w:t>Several IEs within the same IE type may be present to represent a list of FARs to create.</w:t>
            </w:r>
          </w:p>
        </w:tc>
        <w:tc>
          <w:tcPr>
            <w:tcW w:w="370" w:type="dxa"/>
            <w:tcBorders>
              <w:top w:val="single" w:sz="4" w:space="0" w:color="auto"/>
              <w:left w:val="single" w:sz="4" w:space="0" w:color="auto"/>
              <w:bottom w:val="single" w:sz="4" w:space="0" w:color="auto"/>
              <w:right w:val="single" w:sz="4" w:space="0" w:color="auto"/>
            </w:tcBorders>
            <w:hideMark/>
          </w:tcPr>
          <w:p w14:paraId="41B4095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D6D86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39793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EBB5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7917D59" w14:textId="77777777" w:rsidR="00EE5860" w:rsidRPr="00441CD0" w:rsidRDefault="00EE5860" w:rsidP="00BB0E1F">
            <w:pPr>
              <w:pStyle w:val="TAC"/>
              <w:rPr>
                <w:szCs w:val="18"/>
              </w:rPr>
            </w:pPr>
            <w:r w:rsidRPr="00441CD0">
              <w:rPr>
                <w:szCs w:val="18"/>
              </w:rPr>
              <w:t>Create FAR</w:t>
            </w:r>
          </w:p>
        </w:tc>
      </w:tr>
      <w:tr w:rsidR="00EE5860" w:rsidRPr="00441CD0" w14:paraId="55E127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66483A" w14:textId="77777777" w:rsidR="00EE5860" w:rsidRPr="00441CD0" w:rsidRDefault="00EE5860" w:rsidP="00BB0E1F">
            <w:pPr>
              <w:pStyle w:val="TAL"/>
              <w:rPr>
                <w:szCs w:val="18"/>
              </w:rPr>
            </w:pPr>
            <w:r w:rsidRPr="00441CD0">
              <w:rPr>
                <w:szCs w:val="18"/>
              </w:rPr>
              <w:t>Create URR</w:t>
            </w:r>
          </w:p>
        </w:tc>
        <w:tc>
          <w:tcPr>
            <w:tcW w:w="336" w:type="dxa"/>
            <w:tcBorders>
              <w:top w:val="single" w:sz="4" w:space="0" w:color="auto"/>
              <w:left w:val="single" w:sz="4" w:space="0" w:color="auto"/>
              <w:bottom w:val="single" w:sz="4" w:space="0" w:color="auto"/>
              <w:right w:val="single" w:sz="4" w:space="0" w:color="auto"/>
            </w:tcBorders>
            <w:hideMark/>
          </w:tcPr>
          <w:p w14:paraId="45EDB08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996A74" w14:textId="77777777" w:rsidR="00EE5860" w:rsidRPr="00441CD0" w:rsidRDefault="00EE5860" w:rsidP="00BB0E1F">
            <w:pPr>
              <w:pStyle w:val="TAL"/>
              <w:rPr>
                <w:lang w:eastAsia="zh-CN"/>
              </w:rPr>
            </w:pPr>
            <w:r w:rsidRPr="00441CD0">
              <w:rPr>
                <w:lang w:val="en-US"/>
              </w:rPr>
              <w:t>This IE shall be present if the CP function requests the UP function to create a new URR. S</w:t>
            </w:r>
            <w:r w:rsidRPr="00441CD0">
              <w:rPr>
                <w:lang w:eastAsia="zh-CN"/>
              </w:rPr>
              <w:t xml:space="preserve">ee </w:t>
            </w:r>
            <w:r w:rsidRPr="00441CD0">
              <w:t>Table 7.5.2.4-1</w:t>
            </w:r>
            <w:r w:rsidRPr="00441CD0">
              <w:rPr>
                <w:lang w:eastAsia="zh-CN"/>
              </w:rPr>
              <w:t>.</w:t>
            </w:r>
          </w:p>
          <w:p w14:paraId="7A95CE50" w14:textId="77777777" w:rsidR="00EE5860" w:rsidRPr="00441CD0" w:rsidRDefault="00EE5860" w:rsidP="00BB0E1F">
            <w:pPr>
              <w:pStyle w:val="TAL"/>
              <w:rPr>
                <w:lang w:val="en-US"/>
              </w:rPr>
            </w:pPr>
            <w:r w:rsidRPr="00441CD0">
              <w:rPr>
                <w:lang w:eastAsia="zh-CN"/>
              </w:rPr>
              <w:t>Several IEs within the same IE type may be present to represent a list of URRs to create.</w:t>
            </w:r>
          </w:p>
        </w:tc>
        <w:tc>
          <w:tcPr>
            <w:tcW w:w="370" w:type="dxa"/>
            <w:tcBorders>
              <w:top w:val="single" w:sz="4" w:space="0" w:color="auto"/>
              <w:left w:val="single" w:sz="4" w:space="0" w:color="auto"/>
              <w:bottom w:val="single" w:sz="4" w:space="0" w:color="auto"/>
              <w:right w:val="single" w:sz="4" w:space="0" w:color="auto"/>
            </w:tcBorders>
            <w:hideMark/>
          </w:tcPr>
          <w:p w14:paraId="6018BBA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E4321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6355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DBCC0E"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43023FB" w14:textId="77777777" w:rsidR="00EE5860" w:rsidRPr="00441CD0" w:rsidRDefault="00EE5860" w:rsidP="00BB0E1F">
            <w:pPr>
              <w:pStyle w:val="TAC"/>
              <w:rPr>
                <w:szCs w:val="18"/>
              </w:rPr>
            </w:pPr>
            <w:r w:rsidRPr="00441CD0">
              <w:rPr>
                <w:szCs w:val="18"/>
              </w:rPr>
              <w:t>Create URR</w:t>
            </w:r>
          </w:p>
        </w:tc>
      </w:tr>
      <w:tr w:rsidR="00EE5860" w:rsidRPr="00441CD0" w14:paraId="789844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9B2793C" w14:textId="77777777" w:rsidR="00EE5860" w:rsidRPr="00441CD0" w:rsidRDefault="00EE5860" w:rsidP="00BB0E1F">
            <w:pPr>
              <w:pStyle w:val="TAL"/>
              <w:rPr>
                <w:szCs w:val="18"/>
              </w:rPr>
            </w:pPr>
            <w:r w:rsidRPr="00441CD0">
              <w:rPr>
                <w:szCs w:val="18"/>
              </w:rPr>
              <w:t>Create QER</w:t>
            </w:r>
          </w:p>
        </w:tc>
        <w:tc>
          <w:tcPr>
            <w:tcW w:w="336" w:type="dxa"/>
            <w:tcBorders>
              <w:top w:val="single" w:sz="4" w:space="0" w:color="auto"/>
              <w:left w:val="single" w:sz="4" w:space="0" w:color="auto"/>
              <w:bottom w:val="single" w:sz="4" w:space="0" w:color="auto"/>
              <w:right w:val="single" w:sz="4" w:space="0" w:color="auto"/>
            </w:tcBorders>
            <w:hideMark/>
          </w:tcPr>
          <w:p w14:paraId="0EE1B73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43E3FE1" w14:textId="77777777" w:rsidR="00EE5860" w:rsidRPr="00441CD0" w:rsidRDefault="00EE5860" w:rsidP="00BB0E1F">
            <w:pPr>
              <w:pStyle w:val="TAL"/>
              <w:rPr>
                <w:lang w:eastAsia="zh-CN"/>
              </w:rPr>
            </w:pPr>
            <w:r w:rsidRPr="00441CD0">
              <w:rPr>
                <w:lang w:val="en-US"/>
              </w:rPr>
              <w:t>This IE shall be present if the CP function requests the UP function to create a new QER. S</w:t>
            </w:r>
            <w:r w:rsidRPr="00441CD0">
              <w:rPr>
                <w:lang w:eastAsia="zh-CN"/>
              </w:rPr>
              <w:t xml:space="preserve">ee </w:t>
            </w:r>
            <w:r w:rsidRPr="00441CD0">
              <w:t>Table 7.5.2.5-1</w:t>
            </w:r>
            <w:r w:rsidRPr="00441CD0">
              <w:rPr>
                <w:lang w:eastAsia="zh-CN"/>
              </w:rPr>
              <w:t>.</w:t>
            </w:r>
          </w:p>
          <w:p w14:paraId="6325431F" w14:textId="77777777" w:rsidR="00EE5860" w:rsidRPr="00441CD0" w:rsidRDefault="00EE5860" w:rsidP="00BB0E1F">
            <w:pPr>
              <w:pStyle w:val="TAL"/>
              <w:rPr>
                <w:lang w:val="en-US"/>
              </w:rPr>
            </w:pPr>
            <w:r w:rsidRPr="00441CD0">
              <w:rPr>
                <w:lang w:eastAsia="zh-CN"/>
              </w:rPr>
              <w:t>Several IEs within the same IE type may be present to represent a list of QERs to create.</w:t>
            </w:r>
          </w:p>
        </w:tc>
        <w:tc>
          <w:tcPr>
            <w:tcW w:w="370" w:type="dxa"/>
            <w:tcBorders>
              <w:top w:val="single" w:sz="4" w:space="0" w:color="auto"/>
              <w:left w:val="single" w:sz="4" w:space="0" w:color="auto"/>
              <w:bottom w:val="single" w:sz="4" w:space="0" w:color="auto"/>
              <w:right w:val="single" w:sz="4" w:space="0" w:color="auto"/>
            </w:tcBorders>
            <w:hideMark/>
          </w:tcPr>
          <w:p w14:paraId="278CF8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1593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395C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A4C7FD"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9913C5" w14:textId="77777777" w:rsidR="00EE5860" w:rsidRPr="00441CD0" w:rsidRDefault="00EE5860" w:rsidP="00BB0E1F">
            <w:pPr>
              <w:pStyle w:val="TAC"/>
              <w:rPr>
                <w:szCs w:val="18"/>
              </w:rPr>
            </w:pPr>
            <w:r w:rsidRPr="00441CD0">
              <w:rPr>
                <w:szCs w:val="18"/>
              </w:rPr>
              <w:t>Create QER</w:t>
            </w:r>
          </w:p>
        </w:tc>
      </w:tr>
      <w:tr w:rsidR="00EE5860" w:rsidRPr="00441CD0" w14:paraId="25433D5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92984D" w14:textId="77777777" w:rsidR="00EE5860" w:rsidRPr="00441CD0" w:rsidRDefault="00EE5860" w:rsidP="00BB0E1F">
            <w:pPr>
              <w:pStyle w:val="TAL"/>
              <w:rPr>
                <w:szCs w:val="18"/>
              </w:rPr>
            </w:pPr>
            <w:r w:rsidRPr="00441CD0">
              <w:rPr>
                <w:szCs w:val="18"/>
              </w:rPr>
              <w:t>Create BAR</w:t>
            </w:r>
          </w:p>
        </w:tc>
        <w:tc>
          <w:tcPr>
            <w:tcW w:w="336" w:type="dxa"/>
            <w:tcBorders>
              <w:top w:val="single" w:sz="4" w:space="0" w:color="auto"/>
              <w:left w:val="single" w:sz="4" w:space="0" w:color="auto"/>
              <w:bottom w:val="single" w:sz="4" w:space="0" w:color="auto"/>
              <w:right w:val="single" w:sz="4" w:space="0" w:color="auto"/>
            </w:tcBorders>
            <w:hideMark/>
          </w:tcPr>
          <w:p w14:paraId="06E982F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750F72C" w14:textId="77777777" w:rsidR="00EE5860" w:rsidRPr="00441CD0" w:rsidRDefault="00EE5860" w:rsidP="00BB0E1F">
            <w:pPr>
              <w:pStyle w:val="TAL"/>
              <w:rPr>
                <w:lang w:val="en-US"/>
              </w:rPr>
            </w:pPr>
            <w:r w:rsidRPr="00441CD0">
              <w:t>This IE shall be present if the CP function requests the UP function to create a new BAR.</w:t>
            </w:r>
          </w:p>
          <w:p w14:paraId="08271F7D"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w:t>
            </w:r>
            <w:r w:rsidRPr="00441CD0">
              <w:rPr>
                <w:lang w:val="de-DE"/>
              </w:rPr>
              <w:t>6</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FEFC358"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25E5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CF2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630C4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DAE2FF" w14:textId="77777777" w:rsidR="00EE5860" w:rsidRPr="00441CD0" w:rsidRDefault="00EE5860" w:rsidP="00BB0E1F">
            <w:pPr>
              <w:pStyle w:val="TAC"/>
              <w:rPr>
                <w:szCs w:val="18"/>
              </w:rPr>
            </w:pPr>
            <w:r w:rsidRPr="00441CD0">
              <w:rPr>
                <w:szCs w:val="18"/>
              </w:rPr>
              <w:t>Create BAR</w:t>
            </w:r>
          </w:p>
        </w:tc>
      </w:tr>
      <w:tr w:rsidR="00EE5860" w:rsidRPr="00441CD0" w14:paraId="663DCA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F95BB68" w14:textId="77777777" w:rsidR="00EE5860" w:rsidRPr="00441CD0" w:rsidRDefault="00EE5860" w:rsidP="00BB0E1F">
            <w:pPr>
              <w:pStyle w:val="TAL"/>
              <w:rPr>
                <w:szCs w:val="18"/>
              </w:rPr>
            </w:pPr>
            <w:r w:rsidRPr="00441CD0">
              <w:rPr>
                <w:szCs w:val="18"/>
              </w:rPr>
              <w:t xml:space="preserve">Create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4E43351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3595316" w14:textId="77777777" w:rsidR="00EE5860" w:rsidRPr="00441CD0" w:rsidRDefault="00EE5860" w:rsidP="00BB0E1F">
            <w:pPr>
              <w:pStyle w:val="TAL"/>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created,</w:t>
            </w:r>
            <w:r w:rsidRPr="00441CD0">
              <w:rPr>
                <w:szCs w:val="18"/>
                <w:lang w:val="en-US" w:eastAsia="zh-CN"/>
              </w:rPr>
              <w:t xml:space="preserve"> if the UP function has indicated support of PDI optimization.</w:t>
            </w:r>
            <w:r w:rsidRPr="00441CD0">
              <w:rPr>
                <w:lang w:val="en-US"/>
              </w:rPr>
              <w:t xml:space="preserve"> S</w:t>
            </w:r>
            <w:r w:rsidRPr="00441CD0">
              <w:rPr>
                <w:lang w:eastAsia="zh-CN"/>
              </w:rPr>
              <w:t xml:space="preserve">ee </w:t>
            </w:r>
            <w:r w:rsidRPr="00441CD0">
              <w:t>Table 7.5.2.7-1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4D513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51B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B475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FC880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FBA035" w14:textId="77777777" w:rsidR="00EE5860" w:rsidRPr="00441CD0" w:rsidRDefault="00EE5860" w:rsidP="00BB0E1F">
            <w:pPr>
              <w:pStyle w:val="TAC"/>
              <w:rPr>
                <w:szCs w:val="18"/>
                <w:lang w:val="x-none"/>
              </w:rPr>
            </w:pPr>
            <w:r w:rsidRPr="00441CD0">
              <w:rPr>
                <w:szCs w:val="18"/>
              </w:rPr>
              <w:t xml:space="preserve">Create </w:t>
            </w:r>
            <w:r w:rsidRPr="00441CD0">
              <w:rPr>
                <w:szCs w:val="18"/>
                <w:lang w:val="de-DE"/>
              </w:rPr>
              <w:t>Traffic Endpoint</w:t>
            </w:r>
          </w:p>
        </w:tc>
      </w:tr>
      <w:tr w:rsidR="00EE5860" w:rsidRPr="00441CD0" w14:paraId="59C8B1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D226C" w14:textId="77777777" w:rsidR="00EE5860" w:rsidRPr="00441CD0" w:rsidRDefault="00EE5860" w:rsidP="00BB0E1F">
            <w:pPr>
              <w:pStyle w:val="TAL"/>
              <w:rPr>
                <w:szCs w:val="18"/>
              </w:rPr>
            </w:pPr>
            <w:r w:rsidRPr="00441CD0">
              <w:rPr>
                <w:szCs w:val="18"/>
              </w:rPr>
              <w:t>Update PDR</w:t>
            </w:r>
          </w:p>
        </w:tc>
        <w:tc>
          <w:tcPr>
            <w:tcW w:w="336" w:type="dxa"/>
            <w:tcBorders>
              <w:top w:val="single" w:sz="4" w:space="0" w:color="auto"/>
              <w:left w:val="single" w:sz="4" w:space="0" w:color="auto"/>
              <w:bottom w:val="single" w:sz="4" w:space="0" w:color="auto"/>
              <w:right w:val="single" w:sz="4" w:space="0" w:color="auto"/>
            </w:tcBorders>
            <w:hideMark/>
          </w:tcPr>
          <w:p w14:paraId="3A9E70F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5F69A6" w14:textId="77777777" w:rsidR="00EE5860" w:rsidRPr="00441CD0" w:rsidRDefault="00EE5860" w:rsidP="00BB0E1F">
            <w:pPr>
              <w:pStyle w:val="TAL"/>
              <w:rPr>
                <w:lang w:eastAsia="zh-CN"/>
              </w:rPr>
            </w:pPr>
            <w:r w:rsidRPr="00441CD0">
              <w:rPr>
                <w:lang w:val="en-US"/>
              </w:rPr>
              <w:t>This IE shall be present if a PDR previously created for the PFCP session need to be modified. S</w:t>
            </w:r>
            <w:r w:rsidRPr="00441CD0">
              <w:rPr>
                <w:lang w:eastAsia="zh-CN"/>
              </w:rPr>
              <w:t xml:space="preserve">ee </w:t>
            </w:r>
            <w:r w:rsidRPr="00441CD0">
              <w:t>Table 7.5.4.2-1</w:t>
            </w:r>
            <w:r w:rsidRPr="00441CD0">
              <w:rPr>
                <w:lang w:eastAsia="zh-CN"/>
              </w:rPr>
              <w:t>.</w:t>
            </w:r>
          </w:p>
          <w:p w14:paraId="4664E390" w14:textId="77777777" w:rsidR="00EE5860" w:rsidRPr="00441CD0" w:rsidRDefault="00EE5860" w:rsidP="00BB0E1F">
            <w:pPr>
              <w:pStyle w:val="TAL"/>
              <w:rPr>
                <w:lang w:val="en-US"/>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hideMark/>
          </w:tcPr>
          <w:p w14:paraId="277AF8A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A1393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1CCF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40A21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996D079" w14:textId="77777777" w:rsidR="00EE5860" w:rsidRPr="00441CD0" w:rsidRDefault="00EE5860" w:rsidP="00BB0E1F">
            <w:pPr>
              <w:pStyle w:val="TAC"/>
              <w:rPr>
                <w:szCs w:val="18"/>
              </w:rPr>
            </w:pPr>
            <w:r w:rsidRPr="00441CD0">
              <w:rPr>
                <w:szCs w:val="18"/>
              </w:rPr>
              <w:t>Update PDR</w:t>
            </w:r>
          </w:p>
        </w:tc>
      </w:tr>
      <w:tr w:rsidR="00EE5860" w:rsidRPr="00441CD0" w14:paraId="631DAC5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594138" w14:textId="77777777" w:rsidR="00EE5860" w:rsidRPr="00441CD0" w:rsidRDefault="00EE5860" w:rsidP="00BB0E1F">
            <w:pPr>
              <w:pStyle w:val="TAL"/>
              <w:rPr>
                <w:szCs w:val="18"/>
              </w:rPr>
            </w:pPr>
            <w:r w:rsidRPr="00441CD0">
              <w:rPr>
                <w:szCs w:val="18"/>
              </w:rPr>
              <w:t>Update FAR</w:t>
            </w:r>
          </w:p>
        </w:tc>
        <w:tc>
          <w:tcPr>
            <w:tcW w:w="336" w:type="dxa"/>
            <w:tcBorders>
              <w:top w:val="single" w:sz="4" w:space="0" w:color="auto"/>
              <w:left w:val="single" w:sz="4" w:space="0" w:color="auto"/>
              <w:bottom w:val="single" w:sz="4" w:space="0" w:color="auto"/>
              <w:right w:val="single" w:sz="4" w:space="0" w:color="auto"/>
            </w:tcBorders>
            <w:hideMark/>
          </w:tcPr>
          <w:p w14:paraId="1227A29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5962D64" w14:textId="77777777" w:rsidR="00EE5860" w:rsidRPr="00441CD0" w:rsidRDefault="00EE5860" w:rsidP="00BB0E1F">
            <w:pPr>
              <w:pStyle w:val="TAL"/>
            </w:pPr>
            <w:r w:rsidRPr="00441CD0">
              <w:rPr>
                <w:lang w:val="en-US"/>
              </w:rPr>
              <w:t xml:space="preserve">This IE shall be present if a FAR previously created for the PFCP session need to be modified. </w:t>
            </w:r>
            <w:r w:rsidRPr="00441CD0">
              <w:rPr>
                <w:lang w:eastAsia="zh-CN"/>
              </w:rPr>
              <w:t xml:space="preserve">See </w:t>
            </w:r>
            <w:r w:rsidRPr="00441CD0">
              <w:t>Table 7.5.4.3-1</w:t>
            </w:r>
            <w:r w:rsidRPr="00441CD0">
              <w:rPr>
                <w:lang w:eastAsia="zh-CN"/>
              </w:rPr>
              <w:t>. Several IEs within the same IE type may be present to represent a list of FARs to update.</w:t>
            </w:r>
          </w:p>
        </w:tc>
        <w:tc>
          <w:tcPr>
            <w:tcW w:w="370" w:type="dxa"/>
            <w:tcBorders>
              <w:top w:val="single" w:sz="4" w:space="0" w:color="auto"/>
              <w:left w:val="single" w:sz="4" w:space="0" w:color="auto"/>
              <w:bottom w:val="single" w:sz="4" w:space="0" w:color="auto"/>
              <w:right w:val="single" w:sz="4" w:space="0" w:color="auto"/>
            </w:tcBorders>
            <w:hideMark/>
          </w:tcPr>
          <w:p w14:paraId="3D580C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DDB2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12FD7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311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05EB39" w14:textId="77777777" w:rsidR="00EE5860" w:rsidRPr="00441CD0" w:rsidRDefault="00EE5860" w:rsidP="00BB0E1F">
            <w:pPr>
              <w:pStyle w:val="TAC"/>
              <w:rPr>
                <w:szCs w:val="18"/>
              </w:rPr>
            </w:pPr>
            <w:r w:rsidRPr="00441CD0">
              <w:rPr>
                <w:szCs w:val="18"/>
              </w:rPr>
              <w:t>Update FAR</w:t>
            </w:r>
          </w:p>
        </w:tc>
      </w:tr>
      <w:tr w:rsidR="00EE5860" w:rsidRPr="00441CD0" w14:paraId="7B6B7B3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688BA0" w14:textId="77777777" w:rsidR="00EE5860" w:rsidRPr="00441CD0" w:rsidRDefault="00EE5860" w:rsidP="00BB0E1F">
            <w:pPr>
              <w:pStyle w:val="TAL"/>
              <w:rPr>
                <w:szCs w:val="18"/>
              </w:rPr>
            </w:pPr>
            <w:r w:rsidRPr="00441CD0">
              <w:rPr>
                <w:szCs w:val="18"/>
              </w:rPr>
              <w:t>Update URR</w:t>
            </w:r>
          </w:p>
        </w:tc>
        <w:tc>
          <w:tcPr>
            <w:tcW w:w="336" w:type="dxa"/>
            <w:tcBorders>
              <w:top w:val="single" w:sz="4" w:space="0" w:color="auto"/>
              <w:left w:val="single" w:sz="4" w:space="0" w:color="auto"/>
              <w:bottom w:val="single" w:sz="4" w:space="0" w:color="auto"/>
              <w:right w:val="single" w:sz="4" w:space="0" w:color="auto"/>
            </w:tcBorders>
            <w:hideMark/>
          </w:tcPr>
          <w:p w14:paraId="39C137B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4824E7A" w14:textId="77777777" w:rsidR="00EE5860" w:rsidRPr="00441CD0" w:rsidRDefault="00EE5860" w:rsidP="00BB0E1F">
            <w:pPr>
              <w:pStyle w:val="TAL"/>
              <w:rPr>
                <w:lang w:val="en-US"/>
              </w:rPr>
            </w:pPr>
            <w:r w:rsidRPr="00441CD0">
              <w:rPr>
                <w:lang w:val="en-US"/>
              </w:rPr>
              <w:t>This IE shall be present if URR(s) previously created for the PFCP session need to be modified.</w:t>
            </w:r>
          </w:p>
          <w:p w14:paraId="56097B9B" w14:textId="77777777" w:rsidR="00EE5860" w:rsidRPr="00441CD0" w:rsidRDefault="00EE5860" w:rsidP="00BB0E1F">
            <w:pPr>
              <w:pStyle w:val="TAL"/>
              <w:rPr>
                <w:lang w:val="en-US"/>
              </w:rPr>
            </w:pPr>
            <w:r w:rsidRPr="00441CD0">
              <w:rPr>
                <w:lang w:eastAsia="zh-CN"/>
              </w:rPr>
              <w:t>Several IEs within the same IE type may be present to represent a list of modified URRs.</w:t>
            </w:r>
            <w:r w:rsidRPr="00441CD0">
              <w:rPr>
                <w:lang w:val="en-US"/>
              </w:rPr>
              <w:t xml:space="preserve"> Previously URRs that are not modified shall not be included. S</w:t>
            </w:r>
            <w:r w:rsidRPr="00441CD0">
              <w:rPr>
                <w:lang w:eastAsia="zh-CN"/>
              </w:rPr>
              <w:t xml:space="preserve">ee </w:t>
            </w:r>
            <w:r w:rsidRPr="00441CD0">
              <w:t>Table 7.5.4.4-1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D7C89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38310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BE05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E9A2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9C54BC" w14:textId="77777777" w:rsidR="00EE5860" w:rsidRPr="00441CD0" w:rsidRDefault="00EE5860" w:rsidP="00BB0E1F">
            <w:pPr>
              <w:pStyle w:val="TAC"/>
              <w:rPr>
                <w:szCs w:val="18"/>
              </w:rPr>
            </w:pPr>
            <w:r w:rsidRPr="00441CD0">
              <w:rPr>
                <w:szCs w:val="18"/>
              </w:rPr>
              <w:t>Update URR</w:t>
            </w:r>
          </w:p>
        </w:tc>
      </w:tr>
      <w:tr w:rsidR="00EE5860" w:rsidRPr="00441CD0" w14:paraId="5274D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632C1F" w14:textId="77777777" w:rsidR="00EE5860" w:rsidRPr="00441CD0" w:rsidRDefault="00EE5860" w:rsidP="00BB0E1F">
            <w:pPr>
              <w:pStyle w:val="TAL"/>
              <w:rPr>
                <w:szCs w:val="18"/>
              </w:rPr>
            </w:pPr>
            <w:r w:rsidRPr="00441CD0">
              <w:rPr>
                <w:szCs w:val="18"/>
              </w:rPr>
              <w:lastRenderedPageBreak/>
              <w:t>Update QER</w:t>
            </w:r>
          </w:p>
        </w:tc>
        <w:tc>
          <w:tcPr>
            <w:tcW w:w="336" w:type="dxa"/>
            <w:tcBorders>
              <w:top w:val="single" w:sz="4" w:space="0" w:color="auto"/>
              <w:left w:val="single" w:sz="4" w:space="0" w:color="auto"/>
              <w:bottom w:val="single" w:sz="4" w:space="0" w:color="auto"/>
              <w:right w:val="single" w:sz="4" w:space="0" w:color="auto"/>
            </w:tcBorders>
            <w:hideMark/>
          </w:tcPr>
          <w:p w14:paraId="28A0893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1BBCDCE" w14:textId="77777777" w:rsidR="00EE5860" w:rsidRPr="00441CD0" w:rsidRDefault="00EE5860" w:rsidP="00BB0E1F">
            <w:pPr>
              <w:pStyle w:val="TAL"/>
              <w:rPr>
                <w:lang w:val="en-US"/>
              </w:rPr>
            </w:pPr>
            <w:r w:rsidRPr="00441CD0">
              <w:rPr>
                <w:lang w:val="en-US"/>
              </w:rPr>
              <w:t>This IE shall be present if QER(s) previously created for the PFCP session need to be modified.</w:t>
            </w:r>
          </w:p>
          <w:p w14:paraId="0CD329BC" w14:textId="77777777" w:rsidR="00EE5860" w:rsidRPr="00441CD0" w:rsidRDefault="00EE5860" w:rsidP="00BB0E1F">
            <w:pPr>
              <w:pStyle w:val="TAL"/>
              <w:rPr>
                <w:lang w:eastAsia="zh-CN"/>
              </w:rPr>
            </w:pPr>
            <w:r w:rsidRPr="00441CD0">
              <w:rPr>
                <w:lang w:eastAsia="zh-CN"/>
              </w:rPr>
              <w:t>Several IEs within the same IE type may be present to represent a list of modified QERs.</w:t>
            </w:r>
          </w:p>
          <w:p w14:paraId="1BF4D93B" w14:textId="77777777" w:rsidR="00EE5860" w:rsidRPr="00441CD0" w:rsidRDefault="00EE5860" w:rsidP="00BB0E1F">
            <w:pPr>
              <w:pStyle w:val="TAL"/>
              <w:rPr>
                <w:lang w:val="en-US"/>
              </w:rPr>
            </w:pPr>
            <w:r w:rsidRPr="00441CD0">
              <w:rPr>
                <w:lang w:eastAsia="zh-CN"/>
              </w:rPr>
              <w:t>Previously created QERs that are not modified shall not be included.</w:t>
            </w:r>
          </w:p>
          <w:p w14:paraId="1B3E6E4C" w14:textId="77777777" w:rsidR="00EE5860" w:rsidRPr="00441CD0" w:rsidRDefault="00EE5860" w:rsidP="00BB0E1F">
            <w:pPr>
              <w:pStyle w:val="TAL"/>
              <w:rPr>
                <w:lang w:val="en-US"/>
              </w:rPr>
            </w:pPr>
            <w:r w:rsidRPr="00441CD0">
              <w:rPr>
                <w:lang w:eastAsia="zh-CN"/>
              </w:rPr>
              <w:t xml:space="preserve">See </w:t>
            </w:r>
            <w:r w:rsidRPr="00441CD0">
              <w:t>Table 7.5.4.5-1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51A267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434AD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9A4A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18E1C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A9A09C0" w14:textId="77777777" w:rsidR="00EE5860" w:rsidRPr="00441CD0" w:rsidRDefault="00EE5860" w:rsidP="00BB0E1F">
            <w:pPr>
              <w:pStyle w:val="TAC"/>
              <w:rPr>
                <w:szCs w:val="18"/>
              </w:rPr>
            </w:pPr>
            <w:r w:rsidRPr="00441CD0">
              <w:rPr>
                <w:szCs w:val="18"/>
              </w:rPr>
              <w:t>Update QER</w:t>
            </w:r>
          </w:p>
        </w:tc>
      </w:tr>
      <w:tr w:rsidR="00EE5860" w:rsidRPr="00441CD0" w14:paraId="687158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E8A3C1" w14:textId="77777777" w:rsidR="00EE5860" w:rsidRPr="00441CD0" w:rsidRDefault="00EE5860" w:rsidP="00BB0E1F">
            <w:pPr>
              <w:pStyle w:val="TAL"/>
              <w:rPr>
                <w:szCs w:val="18"/>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05DF0725"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821DCB9"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261D8D96"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CD67F1" w14:textId="77777777" w:rsidR="00EE5860" w:rsidRPr="00441CD0" w:rsidRDefault="00EE5860" w:rsidP="00BB0E1F">
            <w:pPr>
              <w:pStyle w:val="TAL"/>
              <w:rPr>
                <w:lang w:val="en-US"/>
              </w:rPr>
            </w:pPr>
            <w:r w:rsidRPr="00441CD0">
              <w:rPr>
                <w:lang w:eastAsia="zh-CN"/>
              </w:rPr>
              <w:t xml:space="preserve">See </w:t>
            </w:r>
            <w:r w:rsidRPr="00441CD0">
              <w:t>Table 7.5.4.</w:t>
            </w:r>
            <w:r w:rsidRPr="00441CD0">
              <w:rPr>
                <w:lang w:val="de-DE"/>
              </w:rPr>
              <w:t>11-1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119681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ADE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EA11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9E16F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2E3CE62" w14:textId="77777777" w:rsidR="00EE5860" w:rsidRPr="00441CD0" w:rsidRDefault="00EE5860" w:rsidP="00BB0E1F">
            <w:pPr>
              <w:pStyle w:val="TAC"/>
              <w:rPr>
                <w:szCs w:val="18"/>
              </w:rPr>
            </w:pPr>
            <w:r w:rsidRPr="00441CD0">
              <w:rPr>
                <w:szCs w:val="18"/>
              </w:rPr>
              <w:t>Update BAR</w:t>
            </w:r>
          </w:p>
        </w:tc>
      </w:tr>
      <w:tr w:rsidR="00EE5860" w:rsidRPr="00441CD0" w14:paraId="17546D1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F5BEFC0" w14:textId="77777777" w:rsidR="00EE5860" w:rsidRPr="00441CD0" w:rsidRDefault="00EE5860" w:rsidP="00BB0E1F">
            <w:pPr>
              <w:pStyle w:val="TAL"/>
              <w:rPr>
                <w:szCs w:val="18"/>
              </w:rPr>
            </w:pPr>
            <w:r w:rsidRPr="00441CD0">
              <w:t xml:space="preserve">Update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650971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65E3DF3" w14:textId="77777777" w:rsidR="00EE5860" w:rsidRPr="00441CD0" w:rsidRDefault="00EE5860" w:rsidP="00BB0E1F">
            <w:pPr>
              <w:pStyle w:val="TAL"/>
              <w:rPr>
                <w:szCs w:val="18"/>
                <w:lang w:val="en-US"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updated, </w:t>
            </w:r>
            <w:r w:rsidRPr="00441CD0">
              <w:rPr>
                <w:szCs w:val="18"/>
                <w:lang w:val="en-US" w:eastAsia="zh-CN"/>
              </w:rPr>
              <w:t>if the UP function has indicated support of PDI optimization.</w:t>
            </w:r>
          </w:p>
          <w:p w14:paraId="587B73A2" w14:textId="77777777" w:rsidR="00EE5860" w:rsidRPr="00441CD0" w:rsidRDefault="00EE5860" w:rsidP="00BB0E1F">
            <w:pPr>
              <w:pStyle w:val="TAL"/>
              <w:rPr>
                <w:szCs w:val="18"/>
                <w:lang w:val="en-US" w:eastAsia="zh-CN"/>
              </w:rPr>
            </w:pPr>
          </w:p>
          <w:p w14:paraId="130FFE52" w14:textId="77777777" w:rsidR="00EE5860" w:rsidRPr="00441CD0" w:rsidRDefault="00EE5860" w:rsidP="00BB0E1F">
            <w:pPr>
              <w:pStyle w:val="TAL"/>
              <w:rPr>
                <w:szCs w:val="18"/>
                <w:lang w:val="en-US" w:eastAsia="zh-CN"/>
              </w:rPr>
            </w:pPr>
            <w:r w:rsidRPr="00441CD0">
              <w:rPr>
                <w:szCs w:val="18"/>
                <w:lang w:val="en-US" w:eastAsia="zh-CN"/>
              </w:rPr>
              <w:t>All the PDRs that refer to the Traffic Endpoint shall use the updated Traffic Endpoint information.</w:t>
            </w:r>
          </w:p>
          <w:p w14:paraId="679C5BEA" w14:textId="77777777" w:rsidR="00EE5860" w:rsidRPr="00441CD0" w:rsidRDefault="00EE5860" w:rsidP="00BB0E1F">
            <w:pPr>
              <w:pStyle w:val="TAL"/>
              <w:rPr>
                <w:lang w:val="en-US"/>
              </w:rPr>
            </w:pPr>
            <w:r w:rsidRPr="00441CD0">
              <w:rPr>
                <w:lang w:eastAsia="zh-CN"/>
              </w:rPr>
              <w:t xml:space="preserve">See </w:t>
            </w:r>
            <w:r w:rsidRPr="00441CD0">
              <w:t>Table 7.5.4.13-1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47F0ED3"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968A74B"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E6BEC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321D5C"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9CFAF5" w14:textId="77777777" w:rsidR="00EE5860" w:rsidRPr="00441CD0" w:rsidRDefault="00EE5860" w:rsidP="00BB0E1F">
            <w:pPr>
              <w:pStyle w:val="TAC"/>
              <w:rPr>
                <w:szCs w:val="18"/>
                <w:lang w:val="x-none"/>
              </w:rPr>
            </w:pPr>
            <w:r w:rsidRPr="00441CD0">
              <w:t xml:space="preserve">Update </w:t>
            </w:r>
            <w:r w:rsidRPr="00441CD0">
              <w:rPr>
                <w:szCs w:val="18"/>
                <w:lang w:val="de-DE"/>
              </w:rPr>
              <w:t>Traffic Endpoint</w:t>
            </w:r>
          </w:p>
        </w:tc>
      </w:tr>
      <w:tr w:rsidR="00EE5860" w:rsidRPr="00441CD0" w14:paraId="42719F7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CEA986D" w14:textId="77777777" w:rsidR="00EE5860" w:rsidRPr="00441CD0" w:rsidRDefault="00EE5860" w:rsidP="00BB0E1F">
            <w:pPr>
              <w:pStyle w:val="tal0"/>
            </w:pPr>
            <w:r w:rsidRPr="00441CD0">
              <w:t>PFCPSMReq-Flags</w:t>
            </w:r>
          </w:p>
        </w:tc>
        <w:tc>
          <w:tcPr>
            <w:tcW w:w="336" w:type="dxa"/>
            <w:tcBorders>
              <w:top w:val="single" w:sz="4" w:space="0" w:color="auto"/>
              <w:left w:val="single" w:sz="4" w:space="0" w:color="auto"/>
              <w:bottom w:val="single" w:sz="4" w:space="0" w:color="auto"/>
              <w:right w:val="single" w:sz="4" w:space="0" w:color="auto"/>
            </w:tcBorders>
            <w:hideMark/>
          </w:tcPr>
          <w:p w14:paraId="6EE64B7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3EAD59A" w14:textId="77777777" w:rsidR="00EE5860" w:rsidRPr="00441CD0" w:rsidRDefault="00EE5860" w:rsidP="00BB0E1F">
            <w:pPr>
              <w:pStyle w:val="TAL"/>
              <w:rPr>
                <w:lang w:val="en-US"/>
              </w:rPr>
            </w:pPr>
            <w:r w:rsidRPr="00441CD0">
              <w:rPr>
                <w:lang w:val="en-US"/>
              </w:rPr>
              <w:t>This IE shall be included if at least one of the flags is set to "1".</w:t>
            </w:r>
          </w:p>
          <w:p w14:paraId="33112AAC" w14:textId="77777777" w:rsidR="00EE5860" w:rsidRPr="00441CD0" w:rsidRDefault="00EE5860" w:rsidP="00BB0E1F">
            <w:pPr>
              <w:pStyle w:val="TAL"/>
            </w:pPr>
            <w:r w:rsidRPr="00441CD0">
              <w:t>-</w:t>
            </w:r>
            <w:r w:rsidRPr="00441CD0">
              <w:tab/>
              <w:t>DROBU (Drop Buffered Packets): the CP function shall set this flag if the UP function is requested to drop the packets currently buffered for this PFCP session (see NOTE 1).</w:t>
            </w:r>
          </w:p>
          <w:p w14:paraId="349EC507" w14:textId="77777777" w:rsidR="00EE5860" w:rsidRPr="00441CD0" w:rsidRDefault="00EE5860" w:rsidP="00BB0E1F">
            <w:pPr>
              <w:pStyle w:val="TAL"/>
            </w:pPr>
            <w:r w:rsidRPr="00441CD0">
              <w:t>-</w:t>
            </w:r>
            <w:r w:rsidRPr="00441CD0">
              <w:tab/>
              <w:t xml:space="preserve">QAURR (Query All URRs): the CP function shall set this flag if the CP function requests immediate usage report(s) for all the URRs previously provisioned for this PFCP session (see NOTE 3). </w:t>
            </w:r>
          </w:p>
        </w:tc>
        <w:tc>
          <w:tcPr>
            <w:tcW w:w="370" w:type="dxa"/>
            <w:tcBorders>
              <w:top w:val="single" w:sz="4" w:space="0" w:color="auto"/>
              <w:left w:val="single" w:sz="4" w:space="0" w:color="auto"/>
              <w:bottom w:val="single" w:sz="4" w:space="0" w:color="auto"/>
              <w:right w:val="single" w:sz="4" w:space="0" w:color="auto"/>
            </w:tcBorders>
          </w:tcPr>
          <w:p w14:paraId="49F96E64" w14:textId="77777777" w:rsidR="00EE5860" w:rsidRPr="00441CD0" w:rsidRDefault="00EE5860" w:rsidP="00BB0E1F">
            <w:pPr>
              <w:pStyle w:val="TAC"/>
            </w:pPr>
          </w:p>
          <w:p w14:paraId="010CCBCC" w14:textId="77777777" w:rsidR="00EE5860" w:rsidRPr="00441CD0" w:rsidRDefault="00EE5860" w:rsidP="00BB0E1F">
            <w:pPr>
              <w:pStyle w:val="TAC"/>
            </w:pPr>
          </w:p>
          <w:p w14:paraId="62F2FFF0" w14:textId="77777777" w:rsidR="00EE5860" w:rsidRPr="00441CD0" w:rsidRDefault="00EE5860" w:rsidP="00BB0E1F">
            <w:pPr>
              <w:pStyle w:val="TAC"/>
              <w:rPr>
                <w:lang w:val="de-DE"/>
              </w:rPr>
            </w:pPr>
            <w:r w:rsidRPr="00441CD0">
              <w:rPr>
                <w:lang w:val="de-DE"/>
              </w:rPr>
              <w:t>X</w:t>
            </w:r>
          </w:p>
          <w:p w14:paraId="1F518830" w14:textId="77777777" w:rsidR="00EE5860" w:rsidRPr="00441CD0" w:rsidRDefault="00EE5860" w:rsidP="00BB0E1F">
            <w:pPr>
              <w:pStyle w:val="TAC"/>
              <w:rPr>
                <w:lang w:val="de-DE"/>
              </w:rPr>
            </w:pPr>
          </w:p>
          <w:p w14:paraId="15E24AE5" w14:textId="77777777" w:rsidR="00EE5860" w:rsidRPr="00441CD0" w:rsidRDefault="00EE5860" w:rsidP="00BB0E1F">
            <w:pPr>
              <w:pStyle w:val="TAC"/>
              <w:rPr>
                <w:lang w:val="de-DE"/>
              </w:rPr>
            </w:pPr>
          </w:p>
          <w:p w14:paraId="255FE22C" w14:textId="77777777" w:rsidR="00EE5860" w:rsidRPr="00441CD0" w:rsidRDefault="00EE5860" w:rsidP="00BB0E1F">
            <w:pPr>
              <w:pStyle w:val="TAC"/>
              <w:rPr>
                <w:lang w:val="de-DE"/>
              </w:rPr>
            </w:pPr>
          </w:p>
          <w:p w14:paraId="138116B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A5088C6" w14:textId="77777777" w:rsidR="00EE5860" w:rsidRPr="00441CD0" w:rsidRDefault="00EE5860" w:rsidP="00BB0E1F">
            <w:pPr>
              <w:pStyle w:val="TAC"/>
              <w:rPr>
                <w:lang w:val="de-DE"/>
              </w:rPr>
            </w:pPr>
          </w:p>
          <w:p w14:paraId="5E9BF329" w14:textId="77777777" w:rsidR="00EE5860" w:rsidRPr="00441CD0" w:rsidRDefault="00EE5860" w:rsidP="00BB0E1F">
            <w:pPr>
              <w:pStyle w:val="TAC"/>
              <w:rPr>
                <w:lang w:val="de-DE"/>
              </w:rPr>
            </w:pPr>
          </w:p>
          <w:p w14:paraId="1FCC66EE" w14:textId="77777777" w:rsidR="00EE5860" w:rsidRPr="00441CD0" w:rsidRDefault="00EE5860" w:rsidP="00BB0E1F">
            <w:pPr>
              <w:pStyle w:val="TAC"/>
              <w:rPr>
                <w:lang w:val="de-DE"/>
              </w:rPr>
            </w:pPr>
            <w:r w:rsidRPr="00441CD0">
              <w:rPr>
                <w:lang w:val="de-DE"/>
              </w:rPr>
              <w:t>-</w:t>
            </w:r>
          </w:p>
          <w:p w14:paraId="7F9575AC" w14:textId="77777777" w:rsidR="00EE5860" w:rsidRPr="00441CD0" w:rsidRDefault="00EE5860" w:rsidP="00BB0E1F">
            <w:pPr>
              <w:pStyle w:val="TAC"/>
              <w:rPr>
                <w:lang w:val="de-DE"/>
              </w:rPr>
            </w:pPr>
          </w:p>
          <w:p w14:paraId="23D0570D" w14:textId="77777777" w:rsidR="00EE5860" w:rsidRPr="00441CD0" w:rsidRDefault="00EE5860" w:rsidP="00BB0E1F">
            <w:pPr>
              <w:pStyle w:val="TAC"/>
              <w:rPr>
                <w:lang w:val="de-DE"/>
              </w:rPr>
            </w:pPr>
          </w:p>
          <w:p w14:paraId="0AA8421A" w14:textId="77777777" w:rsidR="00EE5860" w:rsidRPr="00441CD0" w:rsidRDefault="00EE5860" w:rsidP="00BB0E1F">
            <w:pPr>
              <w:pStyle w:val="TAC"/>
              <w:rPr>
                <w:lang w:val="de-DE"/>
              </w:rPr>
            </w:pPr>
          </w:p>
          <w:p w14:paraId="3B6C5B9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7031C1B" w14:textId="77777777" w:rsidR="00EE5860" w:rsidRPr="00441CD0" w:rsidRDefault="00EE5860" w:rsidP="00BB0E1F">
            <w:pPr>
              <w:pStyle w:val="TAC"/>
              <w:rPr>
                <w:lang w:val="de-DE"/>
              </w:rPr>
            </w:pPr>
          </w:p>
          <w:p w14:paraId="5D5A06A2" w14:textId="77777777" w:rsidR="00EE5860" w:rsidRPr="00441CD0" w:rsidRDefault="00EE5860" w:rsidP="00BB0E1F">
            <w:pPr>
              <w:pStyle w:val="TAC"/>
              <w:rPr>
                <w:lang w:val="de-DE"/>
              </w:rPr>
            </w:pPr>
          </w:p>
          <w:p w14:paraId="61BD51FC" w14:textId="77777777" w:rsidR="00EE5860" w:rsidRPr="00441CD0" w:rsidRDefault="00EE5860" w:rsidP="00BB0E1F">
            <w:pPr>
              <w:pStyle w:val="TAC"/>
              <w:rPr>
                <w:lang w:val="de-DE"/>
              </w:rPr>
            </w:pPr>
            <w:r w:rsidRPr="00441CD0">
              <w:rPr>
                <w:lang w:val="de-DE"/>
              </w:rPr>
              <w:t>-</w:t>
            </w:r>
          </w:p>
          <w:p w14:paraId="36FF2848" w14:textId="77777777" w:rsidR="00EE5860" w:rsidRPr="00441CD0" w:rsidRDefault="00EE5860" w:rsidP="00BB0E1F">
            <w:pPr>
              <w:pStyle w:val="TAC"/>
              <w:rPr>
                <w:lang w:val="de-DE"/>
              </w:rPr>
            </w:pPr>
          </w:p>
          <w:p w14:paraId="75B93608" w14:textId="77777777" w:rsidR="00EE5860" w:rsidRPr="00441CD0" w:rsidRDefault="00EE5860" w:rsidP="00BB0E1F">
            <w:pPr>
              <w:pStyle w:val="TAC"/>
              <w:rPr>
                <w:lang w:val="de-DE"/>
              </w:rPr>
            </w:pPr>
          </w:p>
          <w:p w14:paraId="5D5AD5FA" w14:textId="77777777" w:rsidR="00EE5860" w:rsidRPr="00441CD0" w:rsidRDefault="00EE5860" w:rsidP="00BB0E1F">
            <w:pPr>
              <w:pStyle w:val="TAC"/>
              <w:rPr>
                <w:lang w:val="de-DE"/>
              </w:rPr>
            </w:pPr>
          </w:p>
          <w:p w14:paraId="3E494AC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CC58E55" w14:textId="7E007835" w:rsidR="00EE5860" w:rsidRPr="00441CD0" w:rsidRDefault="00EE5860" w:rsidP="00BB0E1F">
            <w:pPr>
              <w:pStyle w:val="TAC"/>
              <w:rPr>
                <w:szCs w:val="18"/>
                <w:lang w:val="de-DE"/>
              </w:rPr>
            </w:pPr>
          </w:p>
          <w:p w14:paraId="61F20501" w14:textId="77777777" w:rsidR="00EE5860" w:rsidRPr="00441CD0" w:rsidRDefault="00EE5860" w:rsidP="00BB0E1F">
            <w:pPr>
              <w:pStyle w:val="TAC"/>
              <w:rPr>
                <w:szCs w:val="18"/>
                <w:lang w:val="de-DE"/>
              </w:rPr>
            </w:pPr>
          </w:p>
          <w:p w14:paraId="1CB6E510" w14:textId="77777777" w:rsidR="00EE5860" w:rsidRPr="00441CD0" w:rsidRDefault="00EE5860" w:rsidP="00BB0E1F">
            <w:pPr>
              <w:pStyle w:val="TAC"/>
              <w:rPr>
                <w:szCs w:val="18"/>
                <w:lang w:val="de-DE"/>
              </w:rPr>
            </w:pPr>
            <w:r w:rsidRPr="00441CD0">
              <w:rPr>
                <w:szCs w:val="18"/>
                <w:lang w:val="de-DE"/>
              </w:rPr>
              <w:t>X</w:t>
            </w:r>
          </w:p>
          <w:p w14:paraId="2F7E474B" w14:textId="77777777" w:rsidR="00EE5860" w:rsidRPr="00441CD0" w:rsidRDefault="00EE5860" w:rsidP="00BB0E1F">
            <w:pPr>
              <w:pStyle w:val="TAC"/>
              <w:rPr>
                <w:szCs w:val="18"/>
                <w:lang w:val="de-DE"/>
              </w:rPr>
            </w:pPr>
          </w:p>
          <w:p w14:paraId="1A81CFBB" w14:textId="77777777" w:rsidR="00EE5860" w:rsidRPr="00441CD0" w:rsidRDefault="00EE5860" w:rsidP="00BB0E1F">
            <w:pPr>
              <w:pStyle w:val="TAC"/>
              <w:rPr>
                <w:szCs w:val="18"/>
                <w:lang w:val="de-DE"/>
              </w:rPr>
            </w:pPr>
          </w:p>
          <w:p w14:paraId="010AF75A" w14:textId="77777777" w:rsidR="00EE5860" w:rsidRPr="00441CD0" w:rsidRDefault="00EE5860" w:rsidP="00BB0E1F">
            <w:pPr>
              <w:pStyle w:val="TAC"/>
              <w:rPr>
                <w:szCs w:val="18"/>
                <w:lang w:val="de-DE"/>
              </w:rPr>
            </w:pPr>
          </w:p>
          <w:p w14:paraId="0B71145B"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26AAC3" w14:textId="77777777" w:rsidR="00EE5860" w:rsidRPr="00441CD0" w:rsidRDefault="00EE5860" w:rsidP="00BB0E1F">
            <w:pPr>
              <w:pStyle w:val="TAC"/>
              <w:rPr>
                <w:szCs w:val="18"/>
                <w:lang w:val="x-none"/>
              </w:rPr>
            </w:pPr>
            <w:r w:rsidRPr="00441CD0">
              <w:rPr>
                <w:szCs w:val="18"/>
                <w:lang w:val="de-DE"/>
              </w:rPr>
              <w:t>PFCP</w:t>
            </w:r>
            <w:r w:rsidRPr="00441CD0">
              <w:rPr>
                <w:szCs w:val="18"/>
              </w:rPr>
              <w:t>SMReq-Flags</w:t>
            </w:r>
          </w:p>
        </w:tc>
      </w:tr>
      <w:tr w:rsidR="00EE5860" w:rsidRPr="00441CD0" w14:paraId="4C6C8E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BFE94C5" w14:textId="77777777" w:rsidR="00EE5860" w:rsidRPr="00441CD0" w:rsidRDefault="00EE5860" w:rsidP="00BB0E1F">
            <w:pPr>
              <w:pStyle w:val="TAL"/>
              <w:rPr>
                <w:szCs w:val="18"/>
                <w:lang w:val="de-DE"/>
              </w:rPr>
            </w:pPr>
            <w:r w:rsidRPr="00441CD0">
              <w:rPr>
                <w:szCs w:val="18"/>
                <w:lang w:val="de-DE"/>
              </w:rPr>
              <w:t>Query URR</w:t>
            </w:r>
          </w:p>
        </w:tc>
        <w:tc>
          <w:tcPr>
            <w:tcW w:w="336" w:type="dxa"/>
            <w:tcBorders>
              <w:top w:val="single" w:sz="4" w:space="0" w:color="auto"/>
              <w:left w:val="single" w:sz="4" w:space="0" w:color="auto"/>
              <w:bottom w:val="single" w:sz="4" w:space="0" w:color="auto"/>
              <w:right w:val="single" w:sz="4" w:space="0" w:color="auto"/>
            </w:tcBorders>
            <w:hideMark/>
          </w:tcPr>
          <w:p w14:paraId="109E1C24"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CAA4B00" w14:textId="77777777" w:rsidR="00EE5860" w:rsidRPr="00441CD0" w:rsidRDefault="00EE5860" w:rsidP="00BB0E1F">
            <w:pPr>
              <w:pStyle w:val="TAL"/>
              <w:rPr>
                <w:lang w:val="en-US"/>
              </w:rPr>
            </w:pPr>
            <w:r w:rsidRPr="00441CD0">
              <w:rPr>
                <w:lang w:val="en-US"/>
              </w:rPr>
              <w:t>This IE shall be present if the CP function requests immediate usage report(s) to the UP function.</w:t>
            </w:r>
          </w:p>
          <w:p w14:paraId="4C0C0223" w14:textId="77777777" w:rsidR="00EE5860" w:rsidRPr="00441CD0" w:rsidRDefault="00EE5860" w:rsidP="00BB0E1F">
            <w:pPr>
              <w:pStyle w:val="TAL"/>
              <w:rPr>
                <w:lang w:eastAsia="zh-CN"/>
              </w:rPr>
            </w:pPr>
            <w:r w:rsidRPr="00441CD0">
              <w:rPr>
                <w:lang w:eastAsia="zh-CN"/>
              </w:rPr>
              <w:t>Several IEs within the same IE type may be present to represent a list of URRs for which an immediate report is requested.</w:t>
            </w:r>
          </w:p>
          <w:p w14:paraId="03BAC8F8" w14:textId="77777777" w:rsidR="00EE5860" w:rsidRPr="00441CD0" w:rsidRDefault="00EE5860" w:rsidP="00BB0E1F">
            <w:pPr>
              <w:pStyle w:val="TAL"/>
              <w:rPr>
                <w:lang w:eastAsia="zh-CN"/>
              </w:rPr>
            </w:pPr>
            <w:r w:rsidRPr="00441CD0">
              <w:rPr>
                <w:lang w:eastAsia="zh-CN"/>
              </w:rPr>
              <w:t xml:space="preserve">See </w:t>
            </w:r>
            <w:r w:rsidRPr="00441CD0">
              <w:t>Table 7.5.4.10-1</w:t>
            </w:r>
            <w:r w:rsidRPr="00441CD0">
              <w:rPr>
                <w:lang w:eastAsia="zh-CN"/>
              </w:rPr>
              <w:t>.</w:t>
            </w:r>
          </w:p>
          <w:p w14:paraId="2FBC73D0" w14:textId="77777777" w:rsidR="00EE5860" w:rsidRPr="00441CD0" w:rsidRDefault="00EE5860" w:rsidP="00BB0E1F">
            <w:pPr>
              <w:pStyle w:val="TAL"/>
              <w:rPr>
                <w:lang w:val="de-DE"/>
              </w:rPr>
            </w:pPr>
            <w:r w:rsidRPr="00441CD0">
              <w:rPr>
                <w:lang w:eastAsia="zh-CN"/>
              </w:rPr>
              <w:t>See NOTE 3.</w:t>
            </w:r>
          </w:p>
        </w:tc>
        <w:tc>
          <w:tcPr>
            <w:tcW w:w="370" w:type="dxa"/>
            <w:tcBorders>
              <w:top w:val="single" w:sz="4" w:space="0" w:color="auto"/>
              <w:left w:val="single" w:sz="4" w:space="0" w:color="auto"/>
              <w:bottom w:val="single" w:sz="4" w:space="0" w:color="auto"/>
              <w:right w:val="single" w:sz="4" w:space="0" w:color="auto"/>
            </w:tcBorders>
            <w:hideMark/>
          </w:tcPr>
          <w:p w14:paraId="6BB3C25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342E6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EE5A76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53B670"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8AE47E" w14:textId="77777777" w:rsidR="00EE5860" w:rsidRPr="00441CD0" w:rsidRDefault="00EE5860" w:rsidP="00BB0E1F">
            <w:pPr>
              <w:pStyle w:val="TAC"/>
              <w:rPr>
                <w:szCs w:val="18"/>
                <w:lang w:val="x-none"/>
              </w:rPr>
            </w:pPr>
            <w:r w:rsidRPr="00441CD0">
              <w:rPr>
                <w:szCs w:val="18"/>
              </w:rPr>
              <w:t>Query URR</w:t>
            </w:r>
          </w:p>
        </w:tc>
      </w:tr>
      <w:tr w:rsidR="00F00016" w:rsidRPr="00441CD0" w14:paraId="17ABD6C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BABCD41" w14:textId="34FD1210" w:rsidR="00F00016" w:rsidRPr="00441CD0" w:rsidRDefault="00F00016" w:rsidP="00F00016">
            <w:pPr>
              <w:pStyle w:val="TAL"/>
              <w:rPr>
                <w:szCs w:val="18"/>
                <w:lang w:val="de-DE"/>
              </w:rPr>
            </w:pPr>
            <w:r>
              <w:rPr>
                <w:lang w:val="fr-FR"/>
              </w:rPr>
              <w:t>PGW-C</w:t>
            </w:r>
            <w:r>
              <w:rPr>
                <w:lang w:val="fr-FR"/>
              </w:rPr>
              <w:t>/SMF</w:t>
            </w:r>
            <w:r>
              <w:rPr>
                <w:lang w:val="fr-FR"/>
              </w:rPr>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08EE4176" w14:textId="0E5AE7A2" w:rsidR="00F00016" w:rsidRPr="00441CD0" w:rsidRDefault="00F00016" w:rsidP="00F00016">
            <w:pPr>
              <w:pStyle w:val="TAL"/>
              <w:jc w:val="center"/>
              <w:rPr>
                <w:szCs w:val="18"/>
                <w:lang w:val="x-none"/>
              </w:rPr>
            </w:pPr>
            <w:r>
              <w:rPr>
                <w:rFonts w:eastAsia="SimSun"/>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3751EF4F" w14:textId="6EF4818E" w:rsidR="00F00016" w:rsidRPr="00441CD0" w:rsidRDefault="00F00016" w:rsidP="00F00016">
            <w:pPr>
              <w:pStyle w:val="TAL"/>
              <w:rPr>
                <w:lang w:val="en-US"/>
              </w:rPr>
            </w:pPr>
            <w:r>
              <w:rPr>
                <w:szCs w:val="18"/>
                <w:lang w:val="fr-FR"/>
              </w:rPr>
              <w:t xml:space="preserve">This IE shall be included according to the requirements in </w:t>
            </w:r>
            <w:r w:rsidR="00075654">
              <w:rPr>
                <w:szCs w:val="18"/>
                <w:lang w:val="fr-FR"/>
              </w:rPr>
              <w:t>clause 2</w:t>
            </w:r>
            <w:r>
              <w:rPr>
                <w:szCs w:val="18"/>
                <w:lang w:val="fr-FR"/>
              </w:rPr>
              <w:t>3 of 3GPP TS 23.007 [24]</w:t>
            </w:r>
            <w:r>
              <w:rPr>
                <w:szCs w:val="18"/>
                <w:lang w:val="fr-FR"/>
              </w:rPr>
              <w:t xml:space="preserve"> and </w:t>
            </w:r>
            <w:r w:rsidR="00075654">
              <w:rPr>
                <w:szCs w:val="18"/>
                <w:lang w:val="fr-FR"/>
              </w:rPr>
              <w:t>clause 4.6 of 3GPP TS 23.527 [40]</w:t>
            </w:r>
            <w:r>
              <w:rPr>
                <w:szCs w:val="18"/>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D568051" w14:textId="77777777" w:rsidR="00F00016" w:rsidRPr="00441CD0" w:rsidRDefault="00F00016" w:rsidP="00F0001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A857C5D" w14:textId="77777777" w:rsidR="00F00016" w:rsidRPr="00441CD0" w:rsidRDefault="00F00016" w:rsidP="00F00016">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00ECED" w14:textId="77777777" w:rsidR="00F00016" w:rsidRPr="00441CD0" w:rsidRDefault="00F00016" w:rsidP="00F00016">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8E2494" w14:textId="77777777" w:rsidR="00F00016" w:rsidRPr="00441CD0" w:rsidRDefault="00F00016" w:rsidP="00F00016">
            <w:pPr>
              <w:pStyle w:val="TAC"/>
              <w:rPr>
                <w:lang w:val="de-DE"/>
              </w:rPr>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C1E0B7F" w14:textId="77777777" w:rsidR="00F00016" w:rsidRPr="00441CD0" w:rsidRDefault="00F00016" w:rsidP="00F00016">
            <w:pPr>
              <w:pStyle w:val="TAC"/>
              <w:rPr>
                <w:szCs w:val="18"/>
                <w:lang w:val="x-none"/>
              </w:rPr>
            </w:pPr>
            <w:r w:rsidRPr="00441CD0">
              <w:rPr>
                <w:szCs w:val="18"/>
              </w:rPr>
              <w:t>FQ-CSID</w:t>
            </w:r>
          </w:p>
        </w:tc>
      </w:tr>
      <w:tr w:rsidR="00EE5860" w:rsidRPr="00441CD0" w14:paraId="3146A9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5BBA15" w14:textId="77777777" w:rsidR="00EE5860" w:rsidRPr="00441CD0" w:rsidRDefault="00EE5860" w:rsidP="00BB0E1F">
            <w:pPr>
              <w:pStyle w:val="TAL"/>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77FE8208"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9CF54E7" w14:textId="6BC7CDB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21F926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E4B493F"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45EB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695469"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D82D17" w14:textId="77777777" w:rsidR="00EE5860" w:rsidRPr="00441CD0" w:rsidRDefault="00EE5860" w:rsidP="00BB0E1F">
            <w:pPr>
              <w:pStyle w:val="TAC"/>
              <w:rPr>
                <w:szCs w:val="18"/>
              </w:rPr>
            </w:pPr>
            <w:r w:rsidRPr="00441CD0">
              <w:rPr>
                <w:szCs w:val="18"/>
              </w:rPr>
              <w:t>FQ-CSID</w:t>
            </w:r>
          </w:p>
        </w:tc>
      </w:tr>
      <w:tr w:rsidR="00EE5860" w:rsidRPr="00441CD0" w14:paraId="5BCA8FE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ED779D9"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2B6A813B"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FEC709A" w14:textId="7FE9559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1CA8985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AE823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98A2A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A579BA"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F3B94DB" w14:textId="77777777" w:rsidR="00EE5860" w:rsidRPr="00441CD0" w:rsidRDefault="00EE5860" w:rsidP="00BB0E1F">
            <w:pPr>
              <w:pStyle w:val="TAC"/>
              <w:rPr>
                <w:szCs w:val="18"/>
              </w:rPr>
            </w:pPr>
            <w:r w:rsidRPr="00441CD0">
              <w:rPr>
                <w:szCs w:val="18"/>
              </w:rPr>
              <w:t>FQ-CSID</w:t>
            </w:r>
          </w:p>
        </w:tc>
      </w:tr>
      <w:tr w:rsidR="00EE5860" w:rsidRPr="00441CD0" w14:paraId="244725D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FFF5AE"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6A80B660"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6E17A7B" w14:textId="23BAE44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7324B95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2E6433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CCF3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96936D"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A28EA6" w14:textId="77777777" w:rsidR="00EE5860" w:rsidRPr="00441CD0" w:rsidRDefault="00EE5860" w:rsidP="00BB0E1F">
            <w:pPr>
              <w:pStyle w:val="TAC"/>
              <w:rPr>
                <w:szCs w:val="18"/>
              </w:rPr>
            </w:pPr>
            <w:r w:rsidRPr="00441CD0">
              <w:rPr>
                <w:szCs w:val="18"/>
              </w:rPr>
              <w:t>FQ-CSID</w:t>
            </w:r>
          </w:p>
        </w:tc>
      </w:tr>
      <w:tr w:rsidR="00EE5860" w:rsidRPr="00441CD0" w14:paraId="62C326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82562E"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1B3116B4"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540B1C3" w14:textId="7859B53D"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5DF04C6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6B0A91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54D4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B6C85E4"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5937EB" w14:textId="77777777" w:rsidR="00EE5860" w:rsidRPr="00441CD0" w:rsidRDefault="00EE5860" w:rsidP="00BB0E1F">
            <w:pPr>
              <w:pStyle w:val="TAC"/>
              <w:rPr>
                <w:szCs w:val="18"/>
              </w:rPr>
            </w:pPr>
            <w:r w:rsidRPr="00441CD0">
              <w:rPr>
                <w:szCs w:val="18"/>
              </w:rPr>
              <w:t>FQ-CSID</w:t>
            </w:r>
          </w:p>
        </w:tc>
      </w:tr>
      <w:tr w:rsidR="00EE5860" w:rsidRPr="00441CD0" w14:paraId="7ADC9D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39AD89D" w14:textId="77777777" w:rsidR="00EE5860" w:rsidRPr="00441CD0" w:rsidRDefault="00EE5860" w:rsidP="00BB0E1F">
            <w:pPr>
              <w:pStyle w:val="TAL"/>
            </w:pPr>
            <w:r w:rsidRPr="00441CD0">
              <w:t>User Plane Inactivity Timer</w:t>
            </w:r>
          </w:p>
        </w:tc>
        <w:tc>
          <w:tcPr>
            <w:tcW w:w="336" w:type="dxa"/>
            <w:tcBorders>
              <w:top w:val="single" w:sz="4" w:space="0" w:color="auto"/>
              <w:left w:val="single" w:sz="4" w:space="0" w:color="auto"/>
              <w:bottom w:val="single" w:sz="4" w:space="0" w:color="auto"/>
              <w:right w:val="single" w:sz="4" w:space="0" w:color="auto"/>
            </w:tcBorders>
            <w:hideMark/>
          </w:tcPr>
          <w:p w14:paraId="1674FF51" w14:textId="77777777" w:rsidR="00EE5860" w:rsidRPr="00441CD0" w:rsidRDefault="00EE5860" w:rsidP="00BB0E1F">
            <w:pPr>
              <w:pStyle w:val="TAL"/>
              <w:jc w:val="center"/>
              <w:rPr>
                <w:rFonts w:eastAsia="SimSun"/>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17378B4" w14:textId="77777777" w:rsidR="00EE5860" w:rsidRPr="00441CD0" w:rsidRDefault="00EE5860" w:rsidP="00BB0E1F">
            <w:pPr>
              <w:pStyle w:val="TAL"/>
              <w:rPr>
                <w:szCs w:val="18"/>
              </w:rPr>
            </w:pPr>
            <w:r w:rsidRPr="00441CD0">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65EA66A8"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C712FF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B11D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F94F62"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E67455C" w14:textId="77777777" w:rsidR="00EE5860" w:rsidRPr="00441CD0" w:rsidRDefault="00EE5860" w:rsidP="00BB0E1F">
            <w:pPr>
              <w:pStyle w:val="TAC"/>
              <w:rPr>
                <w:szCs w:val="18"/>
                <w:lang w:val="x-none"/>
              </w:rPr>
            </w:pPr>
            <w:r w:rsidRPr="00441CD0">
              <w:t>User Plane Inactivity Timer</w:t>
            </w:r>
          </w:p>
        </w:tc>
      </w:tr>
      <w:tr w:rsidR="00EE5860" w:rsidRPr="00441CD0" w14:paraId="3EAA06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8CA795" w14:textId="77777777" w:rsidR="00EE5860" w:rsidRPr="00441CD0" w:rsidRDefault="00EE5860" w:rsidP="00BB0E1F">
            <w:pPr>
              <w:pStyle w:val="TAL"/>
            </w:pPr>
            <w:r w:rsidRPr="00441CD0">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B05F9F0" w14:textId="77777777" w:rsidR="00EE5860" w:rsidRPr="00441CD0" w:rsidRDefault="00EE5860" w:rsidP="00BB0E1F">
            <w:pPr>
              <w:pStyle w:val="TAL"/>
              <w:jc w:val="center"/>
              <w:rPr>
                <w:rFonts w:eastAsia="SimSun"/>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F523AEF" w14:textId="77777777" w:rsidR="00EE5860" w:rsidRPr="00441CD0" w:rsidRDefault="00EE5860" w:rsidP="00BB0E1F">
            <w:pPr>
              <w:pStyle w:val="TAL"/>
              <w:rPr>
                <w:szCs w:val="18"/>
              </w:rPr>
            </w:pPr>
            <w:r w:rsidRPr="00441CD0">
              <w:t>This IE may be present if the Query URR IE is present or the QAURR flag is set to "1". When present, it shall contain a reference identifying the query request, which the UP function shall return in any usage report sent in response to the query.</w:t>
            </w:r>
          </w:p>
        </w:tc>
        <w:tc>
          <w:tcPr>
            <w:tcW w:w="370" w:type="dxa"/>
            <w:tcBorders>
              <w:top w:val="single" w:sz="4" w:space="0" w:color="auto"/>
              <w:left w:val="single" w:sz="4" w:space="0" w:color="auto"/>
              <w:bottom w:val="single" w:sz="4" w:space="0" w:color="auto"/>
              <w:right w:val="single" w:sz="4" w:space="0" w:color="auto"/>
            </w:tcBorders>
            <w:hideMark/>
          </w:tcPr>
          <w:p w14:paraId="40ABDF5B" w14:textId="77777777" w:rsidR="00EE5860" w:rsidRPr="00441CD0" w:rsidRDefault="00EE5860" w:rsidP="00BB0E1F">
            <w:pPr>
              <w:pStyle w:val="TAC"/>
              <w:rPr>
                <w:lang w:val="en-US"/>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CA47BB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A73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9C9C9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2FDFCF" w14:textId="77777777" w:rsidR="00EE5860" w:rsidRPr="00441CD0" w:rsidRDefault="00EE5860" w:rsidP="00BB0E1F">
            <w:pPr>
              <w:pStyle w:val="TAC"/>
              <w:rPr>
                <w:szCs w:val="18"/>
              </w:rPr>
            </w:pPr>
            <w:r w:rsidRPr="00441CD0">
              <w:rPr>
                <w:szCs w:val="18"/>
              </w:rPr>
              <w:t>Query URR Reference</w:t>
            </w:r>
          </w:p>
        </w:tc>
      </w:tr>
      <w:tr w:rsidR="00EE5860" w:rsidRPr="00441CD0" w14:paraId="7E7E715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BCF0C11" w14:textId="77777777" w:rsidR="00EE5860" w:rsidRPr="00441CD0" w:rsidRDefault="00EE5860" w:rsidP="00BB0E1F">
            <w:pPr>
              <w:pStyle w:val="TAL"/>
            </w:pPr>
            <w:r w:rsidRPr="00441CD0">
              <w:t>Trace Information</w:t>
            </w:r>
          </w:p>
        </w:tc>
        <w:tc>
          <w:tcPr>
            <w:tcW w:w="336" w:type="dxa"/>
            <w:tcBorders>
              <w:top w:val="single" w:sz="4" w:space="0" w:color="auto"/>
              <w:left w:val="single" w:sz="4" w:space="0" w:color="auto"/>
              <w:bottom w:val="single" w:sz="4" w:space="0" w:color="auto"/>
              <w:right w:val="single" w:sz="4" w:space="0" w:color="auto"/>
            </w:tcBorders>
          </w:tcPr>
          <w:p w14:paraId="710EAD42" w14:textId="77777777" w:rsidR="00EE5860" w:rsidRPr="00441CD0" w:rsidRDefault="00EE5860" w:rsidP="00BB0E1F">
            <w:pPr>
              <w:pStyle w:val="TAL"/>
              <w:jc w:val="center"/>
              <w:rPr>
                <w:rFonts w:eastAsia="SimSun"/>
                <w:szCs w:val="18"/>
              </w:rPr>
            </w:pPr>
            <w:r w:rsidRPr="00441CD0">
              <w:rPr>
                <w:rFonts w:eastAsia="SimSun"/>
                <w:szCs w:val="18"/>
              </w:rPr>
              <w:t>O</w:t>
            </w:r>
          </w:p>
        </w:tc>
        <w:tc>
          <w:tcPr>
            <w:tcW w:w="4670" w:type="dxa"/>
            <w:tcBorders>
              <w:top w:val="single" w:sz="4" w:space="0" w:color="auto"/>
              <w:left w:val="single" w:sz="4" w:space="0" w:color="auto"/>
              <w:bottom w:val="single" w:sz="4" w:space="0" w:color="auto"/>
              <w:right w:val="single" w:sz="4" w:space="0" w:color="auto"/>
            </w:tcBorders>
          </w:tcPr>
          <w:p w14:paraId="5B19A8F2"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p w14:paraId="02734261" w14:textId="77777777" w:rsidR="00EE5860" w:rsidRPr="00441CD0" w:rsidRDefault="00EE5860" w:rsidP="00BB0E1F">
            <w:pPr>
              <w:pStyle w:val="TAL"/>
              <w:rPr>
                <w:lang w:val="en-US"/>
              </w:rPr>
            </w:pPr>
            <w:r w:rsidRPr="00441CD0">
              <w:rPr>
                <w:lang w:val="en-US"/>
              </w:rPr>
              <w:t xml:space="preserve">A Trace Information </w:t>
            </w:r>
            <w:r w:rsidRPr="00441CD0">
              <w:t xml:space="preserve">with a null length indicates that the trace session shall be deactivated. </w:t>
            </w:r>
          </w:p>
        </w:tc>
        <w:tc>
          <w:tcPr>
            <w:tcW w:w="370" w:type="dxa"/>
            <w:tcBorders>
              <w:top w:val="single" w:sz="4" w:space="0" w:color="auto"/>
              <w:left w:val="single" w:sz="4" w:space="0" w:color="auto"/>
              <w:bottom w:val="single" w:sz="4" w:space="0" w:color="auto"/>
              <w:right w:val="single" w:sz="4" w:space="0" w:color="auto"/>
            </w:tcBorders>
          </w:tcPr>
          <w:p w14:paraId="1AC63D6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22DB0A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DE84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C9A9F8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2E67760" w14:textId="77777777" w:rsidR="00EE5860" w:rsidRPr="00441CD0" w:rsidRDefault="00EE5860" w:rsidP="00BB0E1F">
            <w:pPr>
              <w:pStyle w:val="TAC"/>
              <w:rPr>
                <w:szCs w:val="18"/>
              </w:rPr>
            </w:pPr>
            <w:r w:rsidRPr="00441CD0">
              <w:rPr>
                <w:szCs w:val="18"/>
              </w:rPr>
              <w:t>Trace Information</w:t>
            </w:r>
          </w:p>
        </w:tc>
      </w:tr>
      <w:tr w:rsidR="00EE5860" w:rsidRPr="00441CD0" w14:paraId="2DEBF4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CF2425" w14:textId="77777777" w:rsidR="00EE5860" w:rsidRPr="00441CD0" w:rsidRDefault="00EE5860" w:rsidP="00BB0E1F">
            <w:pPr>
              <w:pStyle w:val="TAL"/>
            </w:pPr>
            <w:r w:rsidRPr="00441CD0">
              <w:t>Remove MAR</w:t>
            </w:r>
          </w:p>
        </w:tc>
        <w:tc>
          <w:tcPr>
            <w:tcW w:w="336" w:type="dxa"/>
            <w:tcBorders>
              <w:top w:val="single" w:sz="4" w:space="0" w:color="auto"/>
              <w:left w:val="single" w:sz="4" w:space="0" w:color="auto"/>
              <w:bottom w:val="single" w:sz="4" w:space="0" w:color="auto"/>
              <w:right w:val="single" w:sz="4" w:space="0" w:color="auto"/>
            </w:tcBorders>
          </w:tcPr>
          <w:p w14:paraId="4CAA7DE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3ADC8CF" w14:textId="77777777" w:rsidR="00EE5860" w:rsidRPr="00441CD0" w:rsidRDefault="00EE5860" w:rsidP="00BB0E1F">
            <w:pPr>
              <w:pStyle w:val="TAL"/>
              <w:rPr>
                <w:lang w:eastAsia="zh-CN"/>
              </w:rPr>
            </w:pPr>
            <w:r w:rsidRPr="00441CD0">
              <w:t xml:space="preserve">When present, this IE shall contain the MAR Rule which is requested to be removed. </w:t>
            </w:r>
            <w:r w:rsidRPr="00441CD0">
              <w:rPr>
                <w:lang w:eastAsia="zh-CN"/>
              </w:rPr>
              <w:t xml:space="preserve">See </w:t>
            </w:r>
            <w:r w:rsidRPr="00441CD0">
              <w:t>Table 7.5.4.15-1</w:t>
            </w:r>
            <w:r w:rsidRPr="00441CD0">
              <w:rPr>
                <w:lang w:eastAsia="zh-CN"/>
              </w:rPr>
              <w:t>.</w:t>
            </w:r>
          </w:p>
          <w:p w14:paraId="7CFD939F" w14:textId="77777777" w:rsidR="00EE5860" w:rsidRPr="00441CD0" w:rsidRDefault="00EE5860" w:rsidP="00BB0E1F">
            <w:pPr>
              <w:pStyle w:val="TAL"/>
              <w:rPr>
                <w:lang w:val="en-US"/>
              </w:rPr>
            </w:pPr>
            <w:r w:rsidRPr="00441CD0">
              <w:rPr>
                <w:lang w:eastAsia="zh-CN"/>
              </w:rPr>
              <w:t>Several IEs within the same IE type may be present to represent a list of MARs to remove.</w:t>
            </w:r>
          </w:p>
        </w:tc>
        <w:tc>
          <w:tcPr>
            <w:tcW w:w="370" w:type="dxa"/>
            <w:tcBorders>
              <w:top w:val="single" w:sz="4" w:space="0" w:color="auto"/>
              <w:left w:val="single" w:sz="4" w:space="0" w:color="auto"/>
              <w:bottom w:val="single" w:sz="4" w:space="0" w:color="auto"/>
              <w:right w:val="single" w:sz="4" w:space="0" w:color="auto"/>
            </w:tcBorders>
          </w:tcPr>
          <w:p w14:paraId="2715469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641738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7F91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8FEBDC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1FC399B2" w14:textId="77777777" w:rsidR="00EE5860" w:rsidRPr="00441CD0" w:rsidRDefault="00EE5860" w:rsidP="00BB0E1F">
            <w:pPr>
              <w:pStyle w:val="TAC"/>
              <w:rPr>
                <w:szCs w:val="18"/>
                <w:lang w:val="x-none"/>
              </w:rPr>
            </w:pPr>
            <w:r w:rsidRPr="00441CD0">
              <w:rPr>
                <w:szCs w:val="18"/>
              </w:rPr>
              <w:t>Remove MAR</w:t>
            </w:r>
          </w:p>
        </w:tc>
      </w:tr>
      <w:tr w:rsidR="00EE5860" w:rsidRPr="00441CD0" w14:paraId="07BDBD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016F886" w14:textId="77777777" w:rsidR="00EE5860" w:rsidRPr="00441CD0" w:rsidRDefault="00EE5860" w:rsidP="00BB0E1F">
            <w:pPr>
              <w:pStyle w:val="TAL"/>
            </w:pPr>
            <w:r w:rsidRPr="00441CD0">
              <w:t>Update MAR</w:t>
            </w:r>
          </w:p>
        </w:tc>
        <w:tc>
          <w:tcPr>
            <w:tcW w:w="336" w:type="dxa"/>
            <w:tcBorders>
              <w:top w:val="single" w:sz="4" w:space="0" w:color="auto"/>
              <w:left w:val="single" w:sz="4" w:space="0" w:color="auto"/>
              <w:bottom w:val="single" w:sz="4" w:space="0" w:color="auto"/>
              <w:right w:val="single" w:sz="4" w:space="0" w:color="auto"/>
            </w:tcBorders>
          </w:tcPr>
          <w:p w14:paraId="1C491EC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2F4416" w14:textId="77777777" w:rsidR="00EE5860" w:rsidRPr="00441CD0" w:rsidRDefault="00EE5860" w:rsidP="00BB0E1F">
            <w:pPr>
              <w:pStyle w:val="TAL"/>
              <w:rPr>
                <w:lang w:eastAsia="zh-CN"/>
              </w:rPr>
            </w:pPr>
            <w:r w:rsidRPr="00441CD0">
              <w:rPr>
                <w:lang w:val="en-US"/>
              </w:rPr>
              <w:t xml:space="preserve">This IE shall be present if a MAR previously created for the PFCP session needs to be modified. </w:t>
            </w:r>
            <w:r w:rsidRPr="00441CD0">
              <w:rPr>
                <w:lang w:eastAsia="zh-CN"/>
              </w:rPr>
              <w:t xml:space="preserve">See </w:t>
            </w:r>
            <w:r w:rsidRPr="00441CD0">
              <w:t>Table 7.5.4.16-1</w:t>
            </w:r>
            <w:r w:rsidRPr="00441CD0">
              <w:rPr>
                <w:lang w:eastAsia="zh-CN"/>
              </w:rPr>
              <w:t>.</w:t>
            </w:r>
          </w:p>
          <w:p w14:paraId="7C53E0DF" w14:textId="77777777" w:rsidR="00EE5860" w:rsidRPr="00441CD0" w:rsidRDefault="00EE5860" w:rsidP="00BB0E1F">
            <w:pPr>
              <w:pStyle w:val="TAL"/>
              <w:rPr>
                <w:lang w:eastAsia="zh-CN"/>
              </w:rPr>
            </w:pPr>
          </w:p>
          <w:p w14:paraId="38E6C5E5" w14:textId="77777777" w:rsidR="00EE5860" w:rsidRPr="00441CD0" w:rsidRDefault="00EE5860" w:rsidP="00BB0E1F">
            <w:pPr>
              <w:pStyle w:val="TAL"/>
              <w:rPr>
                <w:lang w:val="en-US"/>
              </w:rPr>
            </w:pPr>
            <w:r w:rsidRPr="00441CD0">
              <w:rPr>
                <w:lang w:eastAsia="zh-CN"/>
              </w:rPr>
              <w:t>Several IEs within the same IE type may be present to represent a list of MARs to update.</w:t>
            </w:r>
          </w:p>
        </w:tc>
        <w:tc>
          <w:tcPr>
            <w:tcW w:w="370" w:type="dxa"/>
            <w:tcBorders>
              <w:top w:val="single" w:sz="4" w:space="0" w:color="auto"/>
              <w:left w:val="single" w:sz="4" w:space="0" w:color="auto"/>
              <w:bottom w:val="single" w:sz="4" w:space="0" w:color="auto"/>
              <w:right w:val="single" w:sz="4" w:space="0" w:color="auto"/>
            </w:tcBorders>
          </w:tcPr>
          <w:p w14:paraId="0842B7D7"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2935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99CED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479C6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A480392" w14:textId="77777777" w:rsidR="00EE5860" w:rsidRPr="00441CD0" w:rsidRDefault="00EE5860" w:rsidP="00BB0E1F">
            <w:pPr>
              <w:pStyle w:val="TAC"/>
              <w:rPr>
                <w:szCs w:val="18"/>
                <w:lang w:val="x-none"/>
              </w:rPr>
            </w:pPr>
            <w:r w:rsidRPr="00441CD0">
              <w:rPr>
                <w:szCs w:val="18"/>
              </w:rPr>
              <w:t>Update MAR</w:t>
            </w:r>
          </w:p>
        </w:tc>
      </w:tr>
      <w:tr w:rsidR="00EE5860" w:rsidRPr="00441CD0" w14:paraId="0DA54EF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52CD8D0" w14:textId="77777777" w:rsidR="00EE5860" w:rsidRPr="00441CD0" w:rsidRDefault="00EE5860" w:rsidP="00BB0E1F">
            <w:pPr>
              <w:pStyle w:val="TAL"/>
            </w:pPr>
            <w:r w:rsidRPr="00441CD0">
              <w:lastRenderedPageBreak/>
              <w:t>Create MAR</w:t>
            </w:r>
          </w:p>
        </w:tc>
        <w:tc>
          <w:tcPr>
            <w:tcW w:w="336" w:type="dxa"/>
            <w:tcBorders>
              <w:top w:val="single" w:sz="4" w:space="0" w:color="auto"/>
              <w:left w:val="single" w:sz="4" w:space="0" w:color="auto"/>
              <w:bottom w:val="single" w:sz="4" w:space="0" w:color="auto"/>
              <w:right w:val="single" w:sz="4" w:space="0" w:color="auto"/>
            </w:tcBorders>
          </w:tcPr>
          <w:p w14:paraId="74866C9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401C70F" w14:textId="77777777" w:rsidR="00EE5860" w:rsidRPr="00441CD0" w:rsidRDefault="00EE5860" w:rsidP="00BB0E1F">
            <w:pPr>
              <w:pStyle w:val="TAL"/>
              <w:rPr>
                <w:lang w:eastAsia="zh-CN"/>
              </w:rPr>
            </w:pPr>
            <w:r w:rsidRPr="00441CD0">
              <w:rPr>
                <w:lang w:val="en-US"/>
              </w:rPr>
              <w:t>This IE shall be present if the CP function requests the UP function to create a new MAR for a new PDR. S</w:t>
            </w:r>
            <w:r w:rsidRPr="00441CD0">
              <w:rPr>
                <w:lang w:eastAsia="zh-CN"/>
              </w:rPr>
              <w:t xml:space="preserve">ee </w:t>
            </w:r>
            <w:r w:rsidRPr="00441CD0">
              <w:t>Table 7.5.2.8-1</w:t>
            </w:r>
            <w:r w:rsidRPr="00441CD0">
              <w:rPr>
                <w:lang w:eastAsia="zh-CN"/>
              </w:rPr>
              <w:t>.</w:t>
            </w:r>
          </w:p>
          <w:p w14:paraId="333E6663" w14:textId="77777777" w:rsidR="00EE5860" w:rsidRPr="00441CD0" w:rsidRDefault="00EE5860" w:rsidP="00BB0E1F">
            <w:pPr>
              <w:pStyle w:val="TAL"/>
              <w:rPr>
                <w:lang w:eastAsia="zh-CN"/>
              </w:rPr>
            </w:pPr>
          </w:p>
          <w:p w14:paraId="7BEAB8EE" w14:textId="77777777" w:rsidR="00EE5860" w:rsidRPr="00441CD0" w:rsidRDefault="00EE5860" w:rsidP="00BB0E1F">
            <w:pPr>
              <w:pStyle w:val="TAL"/>
            </w:pPr>
            <w:r w:rsidRPr="00441CD0">
              <w:rPr>
                <w:lang w:eastAsia="zh-CN"/>
              </w:rPr>
              <w:t>Several IEs within the same IE type may be present to represent a list of MARs to create.</w:t>
            </w:r>
          </w:p>
        </w:tc>
        <w:tc>
          <w:tcPr>
            <w:tcW w:w="370" w:type="dxa"/>
            <w:tcBorders>
              <w:top w:val="single" w:sz="4" w:space="0" w:color="auto"/>
              <w:left w:val="single" w:sz="4" w:space="0" w:color="auto"/>
              <w:bottom w:val="single" w:sz="4" w:space="0" w:color="auto"/>
              <w:right w:val="single" w:sz="4" w:space="0" w:color="auto"/>
            </w:tcBorders>
          </w:tcPr>
          <w:p w14:paraId="76C581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15C6C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87863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D89C0A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58B0B1E4" w14:textId="77777777" w:rsidR="00EE5860" w:rsidRPr="00441CD0" w:rsidRDefault="00EE5860" w:rsidP="00BB0E1F">
            <w:pPr>
              <w:pStyle w:val="TAC"/>
              <w:rPr>
                <w:szCs w:val="18"/>
                <w:lang w:val="x-none"/>
              </w:rPr>
            </w:pPr>
            <w:r w:rsidRPr="00441CD0">
              <w:rPr>
                <w:szCs w:val="18"/>
              </w:rPr>
              <w:t>Create MAR</w:t>
            </w:r>
          </w:p>
        </w:tc>
      </w:tr>
      <w:tr w:rsidR="00EE5860" w:rsidRPr="00441CD0" w14:paraId="268845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9D36374" w14:textId="77777777" w:rsidR="00EE5860" w:rsidRPr="00441CD0" w:rsidRDefault="00EE5860" w:rsidP="00BB0E1F">
            <w:pPr>
              <w:pStyle w:val="TAL"/>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tcPr>
          <w:p w14:paraId="5D9B0712"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F6B24A5" w14:textId="203A5D54" w:rsidR="00EE5860" w:rsidRPr="00441CD0" w:rsidRDefault="00EE5860" w:rsidP="00BB0E1F">
            <w:pPr>
              <w:pStyle w:val="TAL"/>
              <w:rPr>
                <w:szCs w:val="18"/>
                <w:lang w:val="en-US"/>
              </w:rPr>
            </w:pPr>
            <w:r w:rsidRPr="00441CD0">
              <w:rPr>
                <w:szCs w:val="18"/>
                <w:lang w:val="en-US"/>
              </w:rPr>
              <w:t xml:space="preserve">This IE shall be present if a new SMF in an SMF Set, </w:t>
            </w:r>
            <w:r w:rsidRPr="00441CD0">
              <w:t>with one PFCP association per SMF and UPF</w:t>
            </w:r>
            <w:r w:rsidRPr="00441CD0">
              <w:rPr>
                <w:szCs w:val="18"/>
                <w:lang w:val="en-US"/>
              </w:rPr>
              <w:t xml:space="preserve"> (see </w:t>
            </w:r>
            <w:r w:rsidR="00415C19" w:rsidRPr="00441CD0">
              <w:rPr>
                <w:szCs w:val="18"/>
                <w:lang w:val="en-US"/>
              </w:rPr>
              <w:t>clause</w:t>
            </w:r>
            <w:r w:rsidR="00415C19">
              <w:rPr>
                <w:szCs w:val="18"/>
                <w:lang w:val="en-US"/>
              </w:rPr>
              <w:t> </w:t>
            </w:r>
            <w:r w:rsidR="00415C19" w:rsidRPr="00441CD0">
              <w:rPr>
                <w:szCs w:val="18"/>
                <w:lang w:val="en-US"/>
              </w:rPr>
              <w:t>5</w:t>
            </w:r>
            <w:r w:rsidRPr="00441CD0">
              <w:rPr>
                <w:szCs w:val="18"/>
                <w:lang w:val="en-US"/>
              </w:rPr>
              <w:t>.22.3), takes over the control of the PFCP session.</w:t>
            </w:r>
          </w:p>
          <w:p w14:paraId="6C697F04" w14:textId="77777777" w:rsidR="00EE5860" w:rsidRPr="00441CD0" w:rsidRDefault="00EE5860" w:rsidP="00BB0E1F">
            <w:pPr>
              <w:pStyle w:val="TAL"/>
              <w:rPr>
                <w:lang w:val="x-none"/>
              </w:rPr>
            </w:pPr>
            <w:r w:rsidRPr="00441CD0">
              <w:rPr>
                <w:szCs w:val="18"/>
                <w:lang w:val="en-US"/>
              </w:rPr>
              <w:t>When present, it shall contain the unique identifier of the new SMF.</w:t>
            </w:r>
          </w:p>
        </w:tc>
        <w:tc>
          <w:tcPr>
            <w:tcW w:w="370" w:type="dxa"/>
            <w:tcBorders>
              <w:top w:val="single" w:sz="4" w:space="0" w:color="auto"/>
              <w:left w:val="single" w:sz="4" w:space="0" w:color="auto"/>
              <w:bottom w:val="single" w:sz="4" w:space="0" w:color="auto"/>
              <w:right w:val="single" w:sz="4" w:space="0" w:color="auto"/>
            </w:tcBorders>
          </w:tcPr>
          <w:p w14:paraId="263ABBA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63EEC8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70513F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8DAEC08"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19D9C76" w14:textId="77777777" w:rsidR="00EE5860" w:rsidRPr="00441CD0" w:rsidRDefault="00EE5860" w:rsidP="00BB0E1F">
            <w:pPr>
              <w:pStyle w:val="TAC"/>
              <w:rPr>
                <w:szCs w:val="18"/>
                <w:lang w:val="x-none"/>
              </w:rPr>
            </w:pPr>
            <w:r w:rsidRPr="00441CD0">
              <w:rPr>
                <w:lang w:val="sv-SE" w:eastAsia="zh-CN"/>
              </w:rPr>
              <w:t>Node ID</w:t>
            </w:r>
          </w:p>
        </w:tc>
      </w:tr>
      <w:tr w:rsidR="00EE5860" w:rsidRPr="00441CD0" w14:paraId="6FEE99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4DEB875" w14:textId="77777777" w:rsidR="00EE5860" w:rsidRPr="00441CD0" w:rsidRDefault="00EE5860" w:rsidP="00BB0E1F">
            <w:pPr>
              <w:pStyle w:val="TAL"/>
              <w:rPr>
                <w:lang w:val="fr-FR"/>
              </w:rPr>
            </w:pPr>
            <w:r>
              <w:rPr>
                <w:lang w:val="fr-FR"/>
              </w:rPr>
              <w:t xml:space="preserve">TSC </w:t>
            </w:r>
            <w:r w:rsidRPr="004D6E9F">
              <w:rPr>
                <w:lang w:val="fr-FR"/>
              </w:rPr>
              <w:t xml:space="preserve">Management </w:t>
            </w:r>
            <w:r w:rsidRPr="004D6E9F">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7F57377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FF8D88E" w14:textId="77777777" w:rsidR="00EE5860" w:rsidRDefault="00EE5860" w:rsidP="00BB0E1F">
            <w:pPr>
              <w:pStyle w:val="TAL"/>
              <w:rPr>
                <w:szCs w:val="18"/>
                <w:lang w:val="en-US"/>
              </w:rPr>
            </w:pPr>
            <w:r w:rsidRPr="00441CD0">
              <w:rPr>
                <w:szCs w:val="18"/>
                <w:lang w:val="en-US"/>
              </w:rPr>
              <w:t xml:space="preserve">This IE shall be present if the SMF needs to send </w:t>
            </w:r>
            <w:r w:rsidRPr="00441CD0">
              <w:rPr>
                <w:lang w:val="sv-SE" w:eastAsia="zh-CN"/>
              </w:rPr>
              <w:t>TSC</w:t>
            </w:r>
            <w:r w:rsidRPr="00A10FF5" w:rsidDel="00D75645">
              <w:t xml:space="preserve"> </w:t>
            </w:r>
            <w:r w:rsidRPr="00A10FF5">
              <w:t xml:space="preserve">Management </w:t>
            </w:r>
            <w:r w:rsidRPr="00441CD0">
              <w:rPr>
                <w:szCs w:val="18"/>
                <w:lang w:val="en-US"/>
              </w:rPr>
              <w:t>information to the UPF.</w:t>
            </w:r>
          </w:p>
          <w:p w14:paraId="18989C20" w14:textId="77777777" w:rsidR="00EE5860" w:rsidRPr="008D3318" w:rsidRDefault="00EE5860" w:rsidP="00BB0E1F">
            <w:pPr>
              <w:pStyle w:val="TAL"/>
              <w:rPr>
                <w:szCs w:val="18"/>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1AA379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A24608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97AA0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562B4F9"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6C5738C" w14:textId="77777777" w:rsidR="00EE5860" w:rsidRPr="00441CD0" w:rsidRDefault="00EE5860" w:rsidP="00BB0E1F">
            <w:pPr>
              <w:pStyle w:val="TAC"/>
              <w:rPr>
                <w:szCs w:val="18"/>
                <w:lang w:val="fr-FR"/>
              </w:rPr>
            </w:pPr>
            <w:r w:rsidRPr="00441CD0">
              <w:rPr>
                <w:lang w:val="sv-SE" w:eastAsia="zh-CN"/>
              </w:rPr>
              <w:t>TSC</w:t>
            </w:r>
            <w:r w:rsidRPr="00441CD0" w:rsidDel="00D75645">
              <w:rPr>
                <w:lang w:val="fr-FR"/>
              </w:rPr>
              <w:t xml:space="preserve"> </w:t>
            </w:r>
            <w:r w:rsidRPr="00441CD0">
              <w:rPr>
                <w:lang w:val="fr-FR"/>
              </w:rPr>
              <w:t xml:space="preserve">Management </w:t>
            </w:r>
            <w:r w:rsidRPr="00441CD0">
              <w:rPr>
                <w:lang w:val="sv-SE" w:eastAsia="zh-CN"/>
              </w:rPr>
              <w:t>Information</w:t>
            </w:r>
          </w:p>
        </w:tc>
      </w:tr>
      <w:tr w:rsidR="00EE5860" w:rsidRPr="00441CD0" w14:paraId="51009E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F81B795" w14:textId="77777777" w:rsidR="00EE5860" w:rsidRPr="00441CD0" w:rsidRDefault="00EE5860" w:rsidP="00BB0E1F">
            <w:pPr>
              <w:pStyle w:val="TAL"/>
              <w:rPr>
                <w:lang w:val="fr-FR"/>
              </w:rPr>
            </w:pPr>
            <w:r w:rsidRPr="00441CD0">
              <w:rPr>
                <w:szCs w:val="18"/>
                <w:lang w:val="de-DE"/>
              </w:rPr>
              <w:t>Remove SRR</w:t>
            </w:r>
          </w:p>
        </w:tc>
        <w:tc>
          <w:tcPr>
            <w:tcW w:w="336" w:type="dxa"/>
            <w:tcBorders>
              <w:top w:val="single" w:sz="4" w:space="0" w:color="auto"/>
              <w:left w:val="single" w:sz="4" w:space="0" w:color="auto"/>
              <w:bottom w:val="single" w:sz="4" w:space="0" w:color="auto"/>
              <w:right w:val="single" w:sz="4" w:space="0" w:color="auto"/>
            </w:tcBorders>
          </w:tcPr>
          <w:p w14:paraId="1E6C8AB3"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511B803" w14:textId="77777777" w:rsidR="00EE5860" w:rsidRPr="00441CD0" w:rsidRDefault="00EE5860" w:rsidP="00BB0E1F">
            <w:pPr>
              <w:pStyle w:val="TAL"/>
              <w:rPr>
                <w:lang w:eastAsia="zh-CN"/>
              </w:rPr>
            </w:pPr>
            <w:r w:rsidRPr="00441CD0">
              <w:t>When present, this shall indicate the SRR Rule which is requested to be removed. S</w:t>
            </w:r>
            <w:r w:rsidRPr="00441CD0">
              <w:rPr>
                <w:lang w:eastAsia="zh-CN"/>
              </w:rPr>
              <w:t xml:space="preserve">ee </w:t>
            </w:r>
            <w:r w:rsidRPr="00441CD0">
              <w:t>Table 7.5.4-19-1</w:t>
            </w:r>
            <w:r w:rsidRPr="00441CD0">
              <w:rPr>
                <w:lang w:eastAsia="zh-CN"/>
              </w:rPr>
              <w:t>.</w:t>
            </w:r>
          </w:p>
          <w:p w14:paraId="53CD33C4" w14:textId="77777777" w:rsidR="00EE5860" w:rsidRPr="00441CD0" w:rsidRDefault="00EE5860" w:rsidP="00BB0E1F">
            <w:pPr>
              <w:pStyle w:val="TAL"/>
            </w:pPr>
            <w:r w:rsidRPr="00441CD0">
              <w:rPr>
                <w:lang w:eastAsia="zh-CN"/>
              </w:rPr>
              <w:t>Several IEs within the same IE type may be present to represent a list of SRRs to remove.</w:t>
            </w:r>
          </w:p>
        </w:tc>
        <w:tc>
          <w:tcPr>
            <w:tcW w:w="370" w:type="dxa"/>
            <w:tcBorders>
              <w:top w:val="single" w:sz="4" w:space="0" w:color="auto"/>
              <w:left w:val="single" w:sz="4" w:space="0" w:color="auto"/>
              <w:bottom w:val="single" w:sz="4" w:space="0" w:color="auto"/>
              <w:right w:val="single" w:sz="4" w:space="0" w:color="auto"/>
            </w:tcBorders>
          </w:tcPr>
          <w:p w14:paraId="0247B68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32281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338EC6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9D1E112"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23B4251D" w14:textId="77777777" w:rsidR="00EE5860" w:rsidRPr="00441CD0" w:rsidRDefault="00EE5860" w:rsidP="00BB0E1F">
            <w:pPr>
              <w:pStyle w:val="TAC"/>
              <w:rPr>
                <w:szCs w:val="18"/>
                <w:lang w:val="fr-FR"/>
              </w:rPr>
            </w:pPr>
            <w:r w:rsidRPr="00441CD0">
              <w:rPr>
                <w:lang w:val="sv-SE" w:eastAsia="zh-CN"/>
              </w:rPr>
              <w:t>Remove SRR</w:t>
            </w:r>
          </w:p>
        </w:tc>
      </w:tr>
      <w:tr w:rsidR="00EE5860" w:rsidRPr="00441CD0" w14:paraId="6491AB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FCD93F5" w14:textId="77777777" w:rsidR="00EE5860" w:rsidRPr="00441CD0" w:rsidRDefault="00EE5860" w:rsidP="00BB0E1F">
            <w:pPr>
              <w:pStyle w:val="TAL"/>
              <w:rPr>
                <w:lang w:val="fr-FR"/>
              </w:rPr>
            </w:pPr>
            <w:r w:rsidRPr="00441CD0">
              <w:rPr>
                <w:szCs w:val="18"/>
                <w:lang w:val="de-DE"/>
              </w:rPr>
              <w:t>Create SRR</w:t>
            </w:r>
          </w:p>
        </w:tc>
        <w:tc>
          <w:tcPr>
            <w:tcW w:w="336" w:type="dxa"/>
            <w:tcBorders>
              <w:top w:val="single" w:sz="4" w:space="0" w:color="auto"/>
              <w:left w:val="single" w:sz="4" w:space="0" w:color="auto"/>
              <w:bottom w:val="single" w:sz="4" w:space="0" w:color="auto"/>
              <w:right w:val="single" w:sz="4" w:space="0" w:color="auto"/>
            </w:tcBorders>
          </w:tcPr>
          <w:p w14:paraId="2CB1D05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930F4C" w14:textId="77777777" w:rsidR="00EE5860" w:rsidRPr="00441CD0" w:rsidRDefault="00EE5860" w:rsidP="00BB0E1F">
            <w:pPr>
              <w:pStyle w:val="TAL"/>
              <w:rPr>
                <w:lang w:eastAsia="zh-CN"/>
              </w:rPr>
            </w:pPr>
            <w:r w:rsidRPr="00441CD0">
              <w:t>This IE shall be present if the CP function requests the UP function to create a new SRR. S</w:t>
            </w:r>
            <w:r w:rsidRPr="00441CD0">
              <w:rPr>
                <w:lang w:eastAsia="zh-CN"/>
              </w:rPr>
              <w:t xml:space="preserve">ee </w:t>
            </w:r>
            <w:r w:rsidRPr="00441CD0">
              <w:t>Table 7.5.2.9-1</w:t>
            </w:r>
            <w:r w:rsidRPr="00441CD0">
              <w:rPr>
                <w:lang w:eastAsia="zh-CN"/>
              </w:rPr>
              <w:t>.</w:t>
            </w:r>
          </w:p>
          <w:p w14:paraId="70BEA116" w14:textId="77777777" w:rsidR="00EE5860" w:rsidRPr="00441CD0" w:rsidRDefault="00EE5860" w:rsidP="00BB0E1F">
            <w:pPr>
              <w:pStyle w:val="TAL"/>
            </w:pPr>
            <w:r w:rsidRPr="00441CD0">
              <w:rPr>
                <w:lang w:eastAsia="zh-CN"/>
              </w:rPr>
              <w:t>Several IEs within the same IE type may be present to represent a list of SRRs to create.</w:t>
            </w:r>
          </w:p>
        </w:tc>
        <w:tc>
          <w:tcPr>
            <w:tcW w:w="370" w:type="dxa"/>
            <w:tcBorders>
              <w:top w:val="single" w:sz="4" w:space="0" w:color="auto"/>
              <w:left w:val="single" w:sz="4" w:space="0" w:color="auto"/>
              <w:bottom w:val="single" w:sz="4" w:space="0" w:color="auto"/>
              <w:right w:val="single" w:sz="4" w:space="0" w:color="auto"/>
            </w:tcBorders>
          </w:tcPr>
          <w:p w14:paraId="5C36B7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A3C32A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2702C2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5A94D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720C7FD9" w14:textId="77777777" w:rsidR="00EE5860" w:rsidRPr="00441CD0" w:rsidRDefault="00EE5860" w:rsidP="00BB0E1F">
            <w:pPr>
              <w:pStyle w:val="TAC"/>
              <w:rPr>
                <w:szCs w:val="18"/>
                <w:lang w:val="fr-FR"/>
              </w:rPr>
            </w:pPr>
            <w:r w:rsidRPr="00441CD0">
              <w:rPr>
                <w:lang w:val="sv-SE" w:eastAsia="zh-CN"/>
              </w:rPr>
              <w:t>Create SRR</w:t>
            </w:r>
          </w:p>
        </w:tc>
      </w:tr>
      <w:tr w:rsidR="00EE5860" w:rsidRPr="00441CD0" w14:paraId="68FD2B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60ED96" w14:textId="77777777" w:rsidR="00EE5860" w:rsidRPr="00441CD0" w:rsidRDefault="00EE5860" w:rsidP="00BB0E1F">
            <w:pPr>
              <w:pStyle w:val="TAL"/>
              <w:rPr>
                <w:lang w:val="fr-FR"/>
              </w:rPr>
            </w:pPr>
            <w:r w:rsidRPr="00441CD0">
              <w:rPr>
                <w:szCs w:val="18"/>
                <w:lang w:val="de-DE"/>
              </w:rPr>
              <w:t>Update SRR</w:t>
            </w:r>
          </w:p>
        </w:tc>
        <w:tc>
          <w:tcPr>
            <w:tcW w:w="336" w:type="dxa"/>
            <w:tcBorders>
              <w:top w:val="single" w:sz="4" w:space="0" w:color="auto"/>
              <w:left w:val="single" w:sz="4" w:space="0" w:color="auto"/>
              <w:bottom w:val="single" w:sz="4" w:space="0" w:color="auto"/>
              <w:right w:val="single" w:sz="4" w:space="0" w:color="auto"/>
            </w:tcBorders>
          </w:tcPr>
          <w:p w14:paraId="78876037"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C831E2E" w14:textId="77777777" w:rsidR="00EE5860" w:rsidRPr="00441CD0" w:rsidRDefault="00EE5860" w:rsidP="00BB0E1F">
            <w:pPr>
              <w:pStyle w:val="TAL"/>
            </w:pPr>
            <w:r w:rsidRPr="00441CD0">
              <w:t>This IE shall be present if SRR(s) previously created for the PFCP session need to be modified.</w:t>
            </w:r>
          </w:p>
          <w:p w14:paraId="4D29C2D2" w14:textId="77777777" w:rsidR="00EE5860" w:rsidRPr="00441CD0" w:rsidRDefault="00EE5860" w:rsidP="00BB0E1F">
            <w:pPr>
              <w:pStyle w:val="TAL"/>
            </w:pPr>
            <w:r w:rsidRPr="00441CD0">
              <w:rPr>
                <w:lang w:eastAsia="zh-CN"/>
              </w:rPr>
              <w:t>Several IEs within the same IE type may be present to represent a list of modified SRRs.</w:t>
            </w:r>
            <w:r w:rsidRPr="00441CD0">
              <w:t xml:space="preserve"> Previously SRRs that are not modified shall not be included. S</w:t>
            </w:r>
            <w:r w:rsidRPr="00441CD0">
              <w:rPr>
                <w:lang w:eastAsia="zh-CN"/>
              </w:rPr>
              <w:t>ee </w:t>
            </w:r>
            <w:r w:rsidRPr="00441CD0">
              <w:t>Table 7.5.4.20-1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623D2B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757D44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F77962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9C8921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4E99451C" w14:textId="77777777" w:rsidR="00EE5860" w:rsidRPr="00441CD0" w:rsidRDefault="00EE5860" w:rsidP="00BB0E1F">
            <w:pPr>
              <w:pStyle w:val="TAC"/>
              <w:rPr>
                <w:szCs w:val="18"/>
                <w:lang w:val="fr-FR"/>
              </w:rPr>
            </w:pPr>
            <w:r w:rsidRPr="00441CD0">
              <w:rPr>
                <w:lang w:val="sv-SE" w:eastAsia="zh-CN"/>
              </w:rPr>
              <w:t>Update SRR</w:t>
            </w:r>
          </w:p>
        </w:tc>
      </w:tr>
      <w:tr w:rsidR="00EE5860" w:rsidRPr="00441CD0" w14:paraId="21597BA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73D50F" w14:textId="77777777" w:rsidR="00EE5860" w:rsidRPr="00441CD0" w:rsidRDefault="00EE5860" w:rsidP="00BB0E1F">
            <w:pPr>
              <w:pStyle w:val="TAL"/>
              <w:rPr>
                <w:szCs w:val="18"/>
                <w:lang w:val="de-DE"/>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tcBorders>
              <w:top w:val="single" w:sz="4" w:space="0" w:color="auto"/>
              <w:left w:val="single" w:sz="4" w:space="0" w:color="auto"/>
              <w:bottom w:val="single" w:sz="4" w:space="0" w:color="auto"/>
              <w:right w:val="single" w:sz="4" w:space="0" w:color="auto"/>
            </w:tcBorders>
          </w:tcPr>
          <w:p w14:paraId="1DC18C59"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2531FB64" w14:textId="77777777" w:rsidR="00EE5860" w:rsidRPr="00441CD0" w:rsidRDefault="00EE5860" w:rsidP="00BB0E1F">
            <w:pPr>
              <w:pStyle w:val="TAL"/>
              <w:rPr>
                <w:lang w:val="en-US"/>
              </w:rPr>
            </w:pPr>
            <w:r w:rsidRPr="00441CD0">
              <w:rPr>
                <w:lang w:val="en-US"/>
              </w:rPr>
              <w:t>This IE shall be present for PFCP session modification for a MA PDU session, if the ATSSS Control Information changes.</w:t>
            </w:r>
          </w:p>
          <w:p w14:paraId="0985E2A1" w14:textId="77777777" w:rsidR="00EE5860" w:rsidRPr="00441CD0" w:rsidRDefault="00EE5860" w:rsidP="00BB0E1F">
            <w:pPr>
              <w:pStyle w:val="TAL"/>
              <w:rPr>
                <w:lang w:val="en-US" w:eastAsia="zh-CN"/>
              </w:rPr>
            </w:pPr>
            <w:r w:rsidRPr="00441CD0">
              <w:rPr>
                <w:lang w:val="en-US"/>
              </w:rPr>
              <w:t>When present, this IE shall contain the required ATSSS functionalities for this MA PDU session.</w:t>
            </w:r>
          </w:p>
          <w:p w14:paraId="7053EFE9" w14:textId="77777777" w:rsidR="00EE5860" w:rsidRPr="00441CD0" w:rsidRDefault="00EE5860" w:rsidP="00BB0E1F">
            <w:pPr>
              <w:pStyle w:val="TAL"/>
              <w:rPr>
                <w:lang w:val="en-US" w:eastAsia="zh-CN"/>
              </w:rPr>
            </w:pPr>
            <w:r w:rsidRPr="00441CD0">
              <w:rPr>
                <w:lang w:val="en-US"/>
              </w:rPr>
              <w:t xml:space="preserve">The UPF shall replace any value received previously by the new information received in this IE. </w:t>
            </w:r>
            <w:r w:rsidRPr="00441CD0">
              <w:rPr>
                <w:lang w:val="en-US" w:eastAsia="zh-CN"/>
              </w:rPr>
              <w:t xml:space="preserve">See </w:t>
            </w:r>
            <w:r w:rsidRPr="00441CD0">
              <w:rPr>
                <w:lang w:val="en-US"/>
              </w:rPr>
              <w:t>N</w:t>
            </w:r>
            <w:r w:rsidRPr="00441CD0">
              <w:rPr>
                <w:lang w:val="en-US" w:eastAsia="zh-CN"/>
              </w:rPr>
              <w:t>ote 4.</w:t>
            </w:r>
          </w:p>
          <w:p w14:paraId="5F27AB0A" w14:textId="77777777" w:rsidR="00EE5860" w:rsidRPr="00441CD0" w:rsidRDefault="00EE5860" w:rsidP="00BB0E1F">
            <w:pPr>
              <w:pStyle w:val="TAL"/>
              <w:rPr>
                <w:szCs w:val="18"/>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0FD97FF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60EFE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84DD5F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D15723D"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ACC7962" w14:textId="77777777" w:rsidR="00EE5860" w:rsidRPr="00441CD0" w:rsidRDefault="00EE5860" w:rsidP="00BB0E1F">
            <w:pPr>
              <w:pStyle w:val="TAC"/>
              <w:rPr>
                <w:lang w:val="sv-SE" w:eastAsia="zh-CN"/>
              </w:rPr>
            </w:pPr>
            <w:r w:rsidRPr="00441CD0">
              <w:rPr>
                <w:lang w:val="fr-FR" w:eastAsia="zh-CN"/>
              </w:rPr>
              <w:t>Provide</w:t>
            </w:r>
            <w:r w:rsidRPr="00441CD0">
              <w:rPr>
                <w:lang w:val="fr-FR"/>
              </w:rPr>
              <w:t xml:space="preserve"> ATSSS </w:t>
            </w:r>
            <w:r w:rsidRPr="00441CD0">
              <w:rPr>
                <w:lang w:val="fr-FR" w:eastAsia="zh-CN"/>
              </w:rPr>
              <w:t>Control Information</w:t>
            </w:r>
          </w:p>
        </w:tc>
      </w:tr>
      <w:tr w:rsidR="00EE5860" w:rsidRPr="00441CD0" w14:paraId="445C26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EA2B83" w14:textId="77777777" w:rsidR="00EE5860" w:rsidRPr="00441CD0" w:rsidRDefault="00EE5860" w:rsidP="00BB0E1F">
            <w:pPr>
              <w:pStyle w:val="TAL"/>
              <w:rPr>
                <w:szCs w:val="18"/>
                <w:lang w:val="de-DE"/>
              </w:rPr>
            </w:pPr>
            <w:r w:rsidRPr="00441CD0">
              <w:rPr>
                <w:szCs w:val="18"/>
                <w:lang w:val="de-DE"/>
              </w:rPr>
              <w:t>Ethernet Context Information</w:t>
            </w:r>
          </w:p>
        </w:tc>
        <w:tc>
          <w:tcPr>
            <w:tcW w:w="336" w:type="dxa"/>
            <w:tcBorders>
              <w:top w:val="single" w:sz="4" w:space="0" w:color="auto"/>
              <w:left w:val="single" w:sz="4" w:space="0" w:color="auto"/>
              <w:bottom w:val="single" w:sz="4" w:space="0" w:color="auto"/>
              <w:right w:val="single" w:sz="4" w:space="0" w:color="auto"/>
            </w:tcBorders>
          </w:tcPr>
          <w:p w14:paraId="3293F2A5"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0D0644E" w14:textId="77777777" w:rsidR="00EE5860" w:rsidRPr="00441CD0" w:rsidRDefault="00EE5860" w:rsidP="00BB0E1F">
            <w:pPr>
              <w:pStyle w:val="TAL"/>
              <w:rPr>
                <w:szCs w:val="18"/>
                <w:lang w:val="en-US"/>
              </w:rPr>
            </w:pPr>
            <w:r w:rsidRPr="00441CD0">
              <w:rPr>
                <w:szCs w:val="18"/>
                <w:lang w:val="en-US"/>
              </w:rPr>
              <w:t xml:space="preserve">This IE shall be present to update the list of MAC addresses associated to the PDU session during an Ethernet PDU session anchor relocation. </w:t>
            </w:r>
          </w:p>
        </w:tc>
        <w:tc>
          <w:tcPr>
            <w:tcW w:w="370" w:type="dxa"/>
            <w:tcBorders>
              <w:top w:val="single" w:sz="4" w:space="0" w:color="auto"/>
              <w:left w:val="single" w:sz="4" w:space="0" w:color="auto"/>
              <w:bottom w:val="single" w:sz="4" w:space="0" w:color="auto"/>
              <w:right w:val="single" w:sz="4" w:space="0" w:color="auto"/>
            </w:tcBorders>
          </w:tcPr>
          <w:p w14:paraId="05A4EA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2D0904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63B59B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DEDB998"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3F5B637" w14:textId="77777777" w:rsidR="00EE5860" w:rsidRPr="00441CD0" w:rsidRDefault="00EE5860" w:rsidP="00BB0E1F">
            <w:pPr>
              <w:pStyle w:val="TAC"/>
              <w:rPr>
                <w:lang w:val="sv-SE" w:eastAsia="zh-CN"/>
              </w:rPr>
            </w:pPr>
            <w:r w:rsidRPr="00441CD0">
              <w:rPr>
                <w:lang w:val="sv-SE" w:eastAsia="zh-CN"/>
              </w:rPr>
              <w:t>Ethernet Context Information</w:t>
            </w:r>
          </w:p>
        </w:tc>
      </w:tr>
      <w:tr w:rsidR="00EE5860" w:rsidRPr="00441CD0" w14:paraId="581CB0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E2DE61F" w14:textId="77777777" w:rsidR="00EE5860" w:rsidRPr="00441CD0" w:rsidRDefault="00EE5860" w:rsidP="00BB0E1F">
            <w:pPr>
              <w:pStyle w:val="TAL"/>
              <w:rPr>
                <w:lang w:val="fr-FR" w:eastAsia="zh-CN"/>
              </w:rPr>
            </w:pPr>
            <w:r w:rsidRPr="00441CD0">
              <w:rPr>
                <w:szCs w:val="18"/>
                <w:lang w:val="de-DE"/>
              </w:rPr>
              <w:t>Access Availability Information</w:t>
            </w:r>
          </w:p>
        </w:tc>
        <w:tc>
          <w:tcPr>
            <w:tcW w:w="336" w:type="dxa"/>
            <w:tcBorders>
              <w:top w:val="single" w:sz="4" w:space="0" w:color="auto"/>
              <w:left w:val="single" w:sz="4" w:space="0" w:color="auto"/>
              <w:bottom w:val="single" w:sz="4" w:space="0" w:color="auto"/>
              <w:right w:val="single" w:sz="4" w:space="0" w:color="auto"/>
            </w:tcBorders>
          </w:tcPr>
          <w:p w14:paraId="61E1FBB7" w14:textId="77777777" w:rsidR="00EE5860" w:rsidRPr="00441CD0" w:rsidRDefault="00EE5860" w:rsidP="00BB0E1F">
            <w:pPr>
              <w:pStyle w:val="TAL"/>
              <w:jc w:val="center"/>
              <w:rPr>
                <w:szCs w:val="18"/>
                <w:lang w:val="fr-FR"/>
              </w:rPr>
            </w:pPr>
            <w:r w:rsidRPr="00441CD0">
              <w:rPr>
                <w:lang w:val="sv-SE" w:eastAsia="zh-CN"/>
              </w:rPr>
              <w:t>O</w:t>
            </w:r>
          </w:p>
        </w:tc>
        <w:tc>
          <w:tcPr>
            <w:tcW w:w="4670" w:type="dxa"/>
            <w:tcBorders>
              <w:top w:val="single" w:sz="4" w:space="0" w:color="auto"/>
              <w:left w:val="single" w:sz="4" w:space="0" w:color="auto"/>
              <w:bottom w:val="single" w:sz="4" w:space="0" w:color="auto"/>
              <w:right w:val="single" w:sz="4" w:space="0" w:color="auto"/>
            </w:tcBorders>
          </w:tcPr>
          <w:p w14:paraId="35828E1F" w14:textId="39DAF365" w:rsidR="00EE5860" w:rsidRPr="00441CD0" w:rsidRDefault="00EE5860" w:rsidP="00BB0E1F">
            <w:pPr>
              <w:pStyle w:val="TAL"/>
              <w:rPr>
                <w:szCs w:val="18"/>
                <w:lang w:val="en-US" w:eastAsia="zh-CN"/>
              </w:rPr>
            </w:pPr>
            <w:r w:rsidRPr="00441CD0">
              <w:rPr>
                <w:szCs w:val="18"/>
                <w:lang w:val="en-US" w:eastAsia="zh-CN"/>
              </w:rPr>
              <w:t xml:space="preserve">This IE may be present for a MA PDU session to signal that an access type has become transiently unavailable or has become available again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.20.5).</w:t>
            </w:r>
          </w:p>
          <w:p w14:paraId="6C9311A7" w14:textId="77777777" w:rsidR="00EE5860" w:rsidRPr="00441CD0" w:rsidRDefault="00EE5860" w:rsidP="00BB0E1F">
            <w:pPr>
              <w:pStyle w:val="TAL"/>
              <w:rPr>
                <w:lang w:val="en-US"/>
              </w:rPr>
            </w:pPr>
            <w:r w:rsidRPr="00441CD0">
              <w:rPr>
                <w:lang w:eastAsia="zh-CN"/>
              </w:rPr>
              <w:t>Two IEs with the same IE type may be present to report changes of access availability for both 3GPP and non-3GPP accesses.</w:t>
            </w:r>
          </w:p>
        </w:tc>
        <w:tc>
          <w:tcPr>
            <w:tcW w:w="370" w:type="dxa"/>
            <w:tcBorders>
              <w:top w:val="single" w:sz="4" w:space="0" w:color="auto"/>
              <w:left w:val="single" w:sz="4" w:space="0" w:color="auto"/>
              <w:bottom w:val="single" w:sz="4" w:space="0" w:color="auto"/>
              <w:right w:val="single" w:sz="4" w:space="0" w:color="auto"/>
            </w:tcBorders>
          </w:tcPr>
          <w:p w14:paraId="61191E10"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1BA34952"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62408BC7" w14:textId="77777777" w:rsidR="00EE5860" w:rsidRPr="00441CD0" w:rsidRDefault="00EE5860" w:rsidP="00BB0E1F">
            <w:pPr>
              <w:pStyle w:val="TAC"/>
              <w:rPr>
                <w:lang w:val="fr-FR"/>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13F4BF3" w14:textId="77777777" w:rsidR="00EE5860" w:rsidRPr="00441CD0" w:rsidRDefault="00EE5860" w:rsidP="00BB0E1F">
            <w:pPr>
              <w:pStyle w:val="TAC"/>
              <w:rPr>
                <w:szCs w:val="18"/>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4519061" w14:textId="77777777" w:rsidR="00EE5860" w:rsidRPr="00441CD0" w:rsidRDefault="00EE5860" w:rsidP="00BB0E1F">
            <w:pPr>
              <w:pStyle w:val="TAC"/>
              <w:rPr>
                <w:lang w:val="fr-FR" w:eastAsia="zh-CN"/>
              </w:rPr>
            </w:pPr>
            <w:r w:rsidRPr="00441CD0">
              <w:rPr>
                <w:lang w:eastAsia="zh-CN"/>
              </w:rPr>
              <w:t>Access Availability Information</w:t>
            </w:r>
          </w:p>
        </w:tc>
      </w:tr>
      <w:tr w:rsidR="00EE5860" w:rsidRPr="00441CD0" w14:paraId="71EFC7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FB2DC13" w14:textId="77777777" w:rsidR="00EE5860" w:rsidRPr="00441CD0" w:rsidRDefault="00EE5860" w:rsidP="00BB0E1F">
            <w:pPr>
              <w:pStyle w:val="TAL"/>
              <w:rPr>
                <w:szCs w:val="18"/>
                <w:lang w:val="de-DE"/>
              </w:rPr>
            </w:pPr>
            <w:r w:rsidRPr="00441CD0">
              <w:rPr>
                <w:szCs w:val="18"/>
                <w:lang w:val="de-DE"/>
              </w:rPr>
              <w:t xml:space="preserve">Query </w:t>
            </w:r>
            <w:r>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tcPr>
          <w:p w14:paraId="6BB1AF1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A965481" w14:textId="77777777" w:rsidR="00EE5860" w:rsidRPr="00441CD0" w:rsidRDefault="00EE5860" w:rsidP="00BB0E1F">
            <w:pPr>
              <w:pStyle w:val="TAL"/>
              <w:rPr>
                <w:lang w:val="en-US"/>
              </w:rPr>
            </w:pPr>
            <w:r w:rsidRPr="00441CD0">
              <w:rPr>
                <w:lang w:val="en-US"/>
              </w:rPr>
              <w:t xml:space="preserve">This IE shall be present if the CP function requests immediate </w:t>
            </w:r>
            <w:r>
              <w:rPr>
                <w:lang w:val="en-US"/>
              </w:rPr>
              <w:t xml:space="preserve">packet rate status </w:t>
            </w:r>
            <w:r w:rsidRPr="00441CD0">
              <w:rPr>
                <w:lang w:val="en-US"/>
              </w:rPr>
              <w:t>report(s) to the UP function.</w:t>
            </w:r>
          </w:p>
          <w:p w14:paraId="1434A239" w14:textId="77777777" w:rsidR="00EE5860" w:rsidRPr="00441CD0" w:rsidRDefault="00EE5860" w:rsidP="00BB0E1F">
            <w:pPr>
              <w:pStyle w:val="TAL"/>
              <w:rPr>
                <w:lang w:eastAsia="zh-CN"/>
              </w:rPr>
            </w:pPr>
            <w:r w:rsidRPr="00441CD0">
              <w:rPr>
                <w:lang w:eastAsia="zh-CN"/>
              </w:rPr>
              <w:t xml:space="preserve">Several IEs within the same IE type may be present to represent a list of </w:t>
            </w:r>
            <w:r>
              <w:rPr>
                <w:lang w:eastAsia="zh-CN"/>
              </w:rPr>
              <w:t>QERs</w:t>
            </w:r>
            <w:r w:rsidRPr="00441CD0">
              <w:rPr>
                <w:lang w:eastAsia="zh-CN"/>
              </w:rPr>
              <w:t xml:space="preserve"> for which an immediate </w:t>
            </w:r>
            <w:r>
              <w:rPr>
                <w:lang w:eastAsia="zh-CN"/>
              </w:rPr>
              <w:t xml:space="preserve">packet rate status </w:t>
            </w:r>
            <w:r w:rsidRPr="00441CD0">
              <w:rPr>
                <w:lang w:eastAsia="zh-CN"/>
              </w:rPr>
              <w:t>report is requested.</w:t>
            </w:r>
          </w:p>
          <w:p w14:paraId="42401184" w14:textId="77777777" w:rsidR="00EE5860" w:rsidRPr="00441CD0" w:rsidRDefault="00EE5860" w:rsidP="00BB0E1F">
            <w:pPr>
              <w:pStyle w:val="TAL"/>
              <w:rPr>
                <w:lang w:val="de-DE"/>
              </w:rPr>
            </w:pPr>
            <w:r w:rsidRPr="00441CD0">
              <w:rPr>
                <w:lang w:eastAsia="zh-CN"/>
              </w:rPr>
              <w:t xml:space="preserve">See </w:t>
            </w:r>
            <w:r w:rsidRPr="00441CD0">
              <w:t>Table 7.5.4.</w:t>
            </w:r>
            <w:r>
              <w:t>22</w:t>
            </w:r>
            <w:r w:rsidRPr="00441CD0">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EECC042" w14:textId="77777777" w:rsidR="00EE5860" w:rsidRPr="00441CD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B986C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1878A7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7D8163B"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7D999D7" w14:textId="77777777" w:rsidR="00EE5860" w:rsidRPr="00441CD0" w:rsidRDefault="00EE5860" w:rsidP="00BB0E1F">
            <w:pPr>
              <w:pStyle w:val="TAC"/>
              <w:rPr>
                <w:szCs w:val="18"/>
                <w:lang w:val="x-none"/>
              </w:rPr>
            </w:pPr>
            <w:r w:rsidRPr="00441CD0">
              <w:rPr>
                <w:szCs w:val="18"/>
              </w:rPr>
              <w:t xml:space="preserve">Query </w:t>
            </w:r>
            <w:r>
              <w:rPr>
                <w:szCs w:val="18"/>
              </w:rPr>
              <w:t>Packet Rate Status</w:t>
            </w:r>
          </w:p>
        </w:tc>
      </w:tr>
      <w:tr w:rsidR="003935F4" w:rsidRPr="00441CD0" w14:paraId="6C37F38C" w14:textId="77777777" w:rsidTr="00413DF0">
        <w:trPr>
          <w:jc w:val="center"/>
        </w:trPr>
        <w:tc>
          <w:tcPr>
            <w:tcW w:w="1560" w:type="dxa"/>
            <w:tcBorders>
              <w:top w:val="single" w:sz="4" w:space="0" w:color="auto"/>
              <w:left w:val="single" w:sz="4" w:space="0" w:color="auto"/>
              <w:bottom w:val="single" w:sz="4" w:space="0" w:color="auto"/>
              <w:right w:val="single" w:sz="4" w:space="0" w:color="auto"/>
            </w:tcBorders>
          </w:tcPr>
          <w:p w14:paraId="417EC11C" w14:textId="3C7C3688" w:rsidR="003935F4" w:rsidRPr="00441CD0" w:rsidRDefault="003935F4" w:rsidP="003935F4">
            <w:pPr>
              <w:pStyle w:val="TAL"/>
              <w:rPr>
                <w:szCs w:val="18"/>
                <w:lang w:val="de-DE"/>
              </w:rPr>
            </w:pPr>
            <w:r>
              <w:rPr>
                <w:lang w:eastAsia="zh-CN"/>
              </w:rPr>
              <w:t>S-NSSAI</w:t>
            </w:r>
          </w:p>
        </w:tc>
        <w:tc>
          <w:tcPr>
            <w:tcW w:w="336" w:type="dxa"/>
            <w:tcBorders>
              <w:top w:val="single" w:sz="4" w:space="0" w:color="auto"/>
              <w:left w:val="single" w:sz="4" w:space="0" w:color="auto"/>
              <w:bottom w:val="single" w:sz="4" w:space="0" w:color="auto"/>
              <w:right w:val="single" w:sz="4" w:space="0" w:color="auto"/>
            </w:tcBorders>
          </w:tcPr>
          <w:p w14:paraId="36C33021" w14:textId="0444E29E" w:rsidR="003935F4" w:rsidRPr="00441CD0" w:rsidRDefault="003935F4" w:rsidP="003935F4">
            <w:pPr>
              <w:pStyle w:val="TAL"/>
              <w:jc w:val="center"/>
              <w:rPr>
                <w:szCs w:val="18"/>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791A3D79" w14:textId="3857F45C" w:rsidR="003935F4" w:rsidRPr="00441CD0" w:rsidRDefault="003935F4" w:rsidP="003935F4">
            <w:pPr>
              <w:pStyle w:val="TAL"/>
              <w:rPr>
                <w:lang w:val="en-US"/>
              </w:rPr>
            </w:pPr>
            <w:r w:rsidRPr="00441CD0">
              <w:t xml:space="preserve">This IE </w:t>
            </w:r>
            <w:r>
              <w:t xml:space="preserve">may </w:t>
            </w:r>
            <w:r w:rsidRPr="00441CD0">
              <w:t>be present</w:t>
            </w:r>
            <w:r>
              <w:t xml:space="preserve"> to indicate the S-NSSAI of the PDU session</w:t>
            </w:r>
            <w:r w:rsidRPr="00441CD0">
              <w:t xml:space="preserve">, </w:t>
            </w:r>
            <w:r>
              <w:t>if the S-NSSAI of the PDU Session has been provided previously to the UP function and the S-NSSAI has changed. (NOTE 5)</w:t>
            </w:r>
          </w:p>
        </w:tc>
        <w:tc>
          <w:tcPr>
            <w:tcW w:w="370" w:type="dxa"/>
            <w:tcBorders>
              <w:top w:val="single" w:sz="4" w:space="0" w:color="auto"/>
              <w:left w:val="single" w:sz="4" w:space="0" w:color="auto"/>
              <w:bottom w:val="single" w:sz="4" w:space="0" w:color="auto"/>
              <w:right w:val="single" w:sz="4" w:space="0" w:color="auto"/>
            </w:tcBorders>
          </w:tcPr>
          <w:p w14:paraId="7EB542D7" w14:textId="2DA956AC" w:rsidR="003935F4" w:rsidRDefault="003935F4" w:rsidP="003935F4">
            <w:pPr>
              <w:pStyle w:val="TAC"/>
              <w:rPr>
                <w:lang w:val="en-US"/>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AD223ED" w14:textId="546EDB2D" w:rsidR="003935F4" w:rsidRPr="00441CD0" w:rsidRDefault="003935F4" w:rsidP="003935F4">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AB8EB47" w14:textId="3BDB2D42" w:rsidR="003935F4" w:rsidRDefault="003935F4" w:rsidP="003935F4">
            <w:pPr>
              <w:pStyle w:val="TAC"/>
              <w:rPr>
                <w:lang w:val="de-DE"/>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326D4C3" w14:textId="626403A2" w:rsidR="003935F4" w:rsidRPr="00441CD0" w:rsidRDefault="003935F4" w:rsidP="003935F4">
            <w:pPr>
              <w:pStyle w:val="TAC"/>
              <w:rPr>
                <w:szCs w:val="18"/>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BD321A" w14:textId="31EC42B5" w:rsidR="003935F4" w:rsidRPr="00441CD0" w:rsidRDefault="003935F4" w:rsidP="003935F4">
            <w:pPr>
              <w:pStyle w:val="TAC"/>
              <w:rPr>
                <w:szCs w:val="18"/>
              </w:rPr>
            </w:pPr>
            <w:r>
              <w:rPr>
                <w:szCs w:val="18"/>
                <w:lang w:eastAsia="zh-CN"/>
              </w:rPr>
              <w:t>S-NSSAI</w:t>
            </w:r>
          </w:p>
        </w:tc>
      </w:tr>
      <w:tr w:rsidR="00EE4D6C" w:rsidRPr="00441CD0" w14:paraId="0D7E809E" w14:textId="77777777" w:rsidTr="00CA5E7D">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0D5F555" w14:textId="7D6F5C97" w:rsidR="00EE4D6C" w:rsidRDefault="00EE4D6C" w:rsidP="00EE4D6C">
            <w:pPr>
              <w:pStyle w:val="TAL"/>
              <w:rPr>
                <w:lang w:eastAsia="zh-CN"/>
              </w:rPr>
            </w:pPr>
            <w:r>
              <w:rPr>
                <w:szCs w:val="18"/>
                <w:lang w:val="de-DE"/>
              </w:rPr>
              <w:t>RAT Type</w:t>
            </w:r>
          </w:p>
        </w:tc>
        <w:tc>
          <w:tcPr>
            <w:tcW w:w="336" w:type="dxa"/>
            <w:tcBorders>
              <w:top w:val="single" w:sz="4" w:space="0" w:color="auto"/>
              <w:left w:val="single" w:sz="4" w:space="0" w:color="auto"/>
              <w:bottom w:val="single" w:sz="4" w:space="0" w:color="auto"/>
              <w:right w:val="single" w:sz="4" w:space="0" w:color="auto"/>
            </w:tcBorders>
          </w:tcPr>
          <w:p w14:paraId="5B31BE74" w14:textId="77777777" w:rsidR="00EE4D6C" w:rsidRDefault="00EE4D6C" w:rsidP="00EE4D6C">
            <w:pPr>
              <w:pStyle w:val="TAL"/>
              <w:jc w:val="center"/>
              <w:rPr>
                <w:szCs w:val="18"/>
              </w:rPr>
            </w:pPr>
          </w:p>
        </w:tc>
        <w:tc>
          <w:tcPr>
            <w:tcW w:w="4670" w:type="dxa"/>
            <w:tcBorders>
              <w:top w:val="single" w:sz="4" w:space="0" w:color="auto"/>
              <w:left w:val="single" w:sz="4" w:space="0" w:color="auto"/>
              <w:bottom w:val="single" w:sz="4" w:space="0" w:color="auto"/>
              <w:right w:val="single" w:sz="4" w:space="0" w:color="auto"/>
            </w:tcBorders>
          </w:tcPr>
          <w:p w14:paraId="1E645CA8" w14:textId="3440123B" w:rsidR="00EE4D6C" w:rsidRPr="00441CD0" w:rsidRDefault="00EE4D6C" w:rsidP="00EE4D6C">
            <w:pPr>
              <w:pStyle w:val="TAL"/>
            </w:pPr>
            <w:r>
              <w:rPr>
                <w:lang w:val="en-US"/>
              </w:rPr>
              <w:t>This IE shall be present if there is a RAT change and the CP function wants to inform the UP Function about the new RAT Type.</w:t>
            </w:r>
          </w:p>
        </w:tc>
        <w:tc>
          <w:tcPr>
            <w:tcW w:w="370" w:type="dxa"/>
            <w:tcBorders>
              <w:top w:val="single" w:sz="4" w:space="0" w:color="auto"/>
              <w:left w:val="single" w:sz="4" w:space="0" w:color="auto"/>
              <w:bottom w:val="single" w:sz="4" w:space="0" w:color="auto"/>
              <w:right w:val="single" w:sz="4" w:space="0" w:color="auto"/>
            </w:tcBorders>
          </w:tcPr>
          <w:p w14:paraId="0B435DD2" w14:textId="19082133" w:rsidR="00EE4D6C" w:rsidRDefault="00EE4D6C" w:rsidP="00EE4D6C">
            <w:pPr>
              <w:pStyle w:val="TAC"/>
              <w:rPr>
                <w:lang w:eastAsia="zh-CN"/>
              </w:rPr>
            </w:pPr>
            <w:r>
              <w:rPr>
                <w:lang w:val="en-US"/>
              </w:rPr>
              <w:t>X</w:t>
            </w:r>
          </w:p>
        </w:tc>
        <w:tc>
          <w:tcPr>
            <w:tcW w:w="370" w:type="dxa"/>
            <w:tcBorders>
              <w:top w:val="single" w:sz="4" w:space="0" w:color="auto"/>
              <w:left w:val="single" w:sz="4" w:space="0" w:color="auto"/>
              <w:bottom w:val="single" w:sz="4" w:space="0" w:color="auto"/>
              <w:right w:val="single" w:sz="4" w:space="0" w:color="auto"/>
            </w:tcBorders>
          </w:tcPr>
          <w:p w14:paraId="3272EB06" w14:textId="67EE6B1B" w:rsidR="00EE4D6C" w:rsidRDefault="00EE4D6C" w:rsidP="00EE4D6C">
            <w:pPr>
              <w:pStyle w:val="TAC"/>
              <w:rPr>
                <w:lang w:eastAsia="zh-CN"/>
              </w:rPr>
            </w:pPr>
            <w:r>
              <w:rPr>
                <w:lang w:val="de-DE"/>
              </w:rPr>
              <w:t>X</w:t>
            </w:r>
          </w:p>
        </w:tc>
        <w:tc>
          <w:tcPr>
            <w:tcW w:w="370" w:type="dxa"/>
            <w:tcBorders>
              <w:top w:val="single" w:sz="4" w:space="0" w:color="auto"/>
              <w:left w:val="single" w:sz="4" w:space="0" w:color="auto"/>
              <w:bottom w:val="single" w:sz="4" w:space="0" w:color="auto"/>
              <w:right w:val="single" w:sz="4" w:space="0" w:color="auto"/>
            </w:tcBorders>
          </w:tcPr>
          <w:p w14:paraId="7DAF25AF" w14:textId="408FD2E2" w:rsidR="00EE4D6C" w:rsidRPr="00441CD0" w:rsidRDefault="00EE4D6C" w:rsidP="00EE4D6C">
            <w:pPr>
              <w:pStyle w:val="TAC"/>
              <w:rPr>
                <w:lang w:eastAsia="zh-CN"/>
              </w:rPr>
            </w:pPr>
            <w:r>
              <w:rPr>
                <w:lang w:val="de-DE"/>
              </w:rPr>
              <w:t xml:space="preserve">- </w:t>
            </w:r>
          </w:p>
        </w:tc>
        <w:tc>
          <w:tcPr>
            <w:tcW w:w="370" w:type="dxa"/>
            <w:tcBorders>
              <w:top w:val="single" w:sz="4" w:space="0" w:color="auto"/>
              <w:left w:val="single" w:sz="4" w:space="0" w:color="auto"/>
              <w:bottom w:val="single" w:sz="4" w:space="0" w:color="auto"/>
              <w:right w:val="single" w:sz="4" w:space="0" w:color="auto"/>
            </w:tcBorders>
          </w:tcPr>
          <w:p w14:paraId="4345A8FA" w14:textId="689A0D67" w:rsidR="00EE4D6C" w:rsidRPr="00441CD0" w:rsidRDefault="00EE4D6C" w:rsidP="00EE4D6C">
            <w:pPr>
              <w:pStyle w:val="TAC"/>
              <w:rPr>
                <w:szCs w:val="18"/>
                <w:lang w:val="de-DE" w:eastAsia="zh-CN"/>
              </w:rPr>
            </w:pPr>
            <w:r>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2706924" w14:textId="7901186F" w:rsidR="00EE4D6C" w:rsidRDefault="00EE4D6C" w:rsidP="00EE4D6C">
            <w:pPr>
              <w:pStyle w:val="TAC"/>
              <w:rPr>
                <w:szCs w:val="18"/>
                <w:lang w:eastAsia="zh-CN"/>
              </w:rPr>
            </w:pPr>
            <w:r>
              <w:rPr>
                <w:szCs w:val="18"/>
                <w:lang w:val="fr-FR"/>
              </w:rPr>
              <w:t>RAT Type</w:t>
            </w:r>
          </w:p>
        </w:tc>
      </w:tr>
      <w:tr w:rsidR="00EE5860" w:rsidRPr="00441CD0" w14:paraId="17F9AA1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16B58C1C" w14:textId="67C6079A" w:rsidR="00EE5860" w:rsidRPr="00441CD0" w:rsidRDefault="00EE5860" w:rsidP="00BB0E1F">
            <w:pPr>
              <w:pStyle w:val="TAN"/>
              <w:rPr>
                <w:lang w:val="en-US"/>
              </w:rPr>
            </w:pPr>
            <w:r w:rsidRPr="00441CD0">
              <w:lastRenderedPageBreak/>
              <w:t>NOTE 1:</w:t>
            </w:r>
            <w:r w:rsidRPr="00441CD0">
              <w:tab/>
              <w:t xml:space="preserve">The CP function may request the UP function to drop the packets currently buffered for the PFCP session when using extended buffering of downlink data packets, buffering is performed in the UP function and the </w:t>
            </w:r>
            <w:r w:rsidRPr="00441CD0">
              <w:rPr>
                <w:lang w:val="en-US"/>
              </w:rPr>
              <w:t xml:space="preserve">DL Data Buffer Expiration Time is handled by the CP function. In this case, when the DL Data Buffer Expiration Time expires, the CP function shall send a PFCP Session Modification Request including the DROBU flag (to drop the downlink data packets currently buffered in the UP function) and updating the Apply Action within the FARs of this PFCP session to request the UP function to start buffering the downlink data packets with notifying the arrival of subsequent downlink data packets. See </w:t>
            </w:r>
            <w:r w:rsidR="00415C19" w:rsidRPr="00441CD0">
              <w:rPr>
                <w:lang w:val="en-US"/>
              </w:rPr>
              <w:t>clause</w:t>
            </w:r>
            <w:r w:rsidR="00415C19">
              <w:rPr>
                <w:lang w:val="en-US"/>
              </w:rPr>
              <w:t> </w:t>
            </w:r>
            <w:r w:rsidR="00415C19" w:rsidRPr="00441CD0">
              <w:rPr>
                <w:lang w:val="en-US"/>
              </w:rPr>
              <w:t>5</w:t>
            </w:r>
            <w:r w:rsidRPr="00441CD0">
              <w:rPr>
                <w:lang w:val="en-US"/>
              </w:rPr>
              <w:t>.9.3 of 3GPP TS 23.214 [2].</w:t>
            </w:r>
          </w:p>
          <w:p w14:paraId="4DCCBE0D" w14:textId="77777777" w:rsidR="00EE5860" w:rsidRPr="00441CD0" w:rsidRDefault="00EE5860" w:rsidP="00BB0E1F">
            <w:pPr>
              <w:pStyle w:val="TAN"/>
              <w:rPr>
                <w:lang w:val="en-US"/>
              </w:rPr>
            </w:pPr>
            <w:r w:rsidRPr="00441CD0">
              <w:rPr>
                <w:lang w:val="en-US"/>
              </w:rPr>
              <w:t>NOTE 2:</w:t>
            </w:r>
            <w:r w:rsidRPr="00441CD0">
              <w:rPr>
                <w:lang w:val="en-US"/>
              </w:rPr>
              <w:tab/>
              <w:t>When changing the CP F-SEID of an established PFCP Session, the CP function shall be able to handle any incoming PFCP Session related messages sent by the UP function with the previous CP F-SEID for a duration at least longer than twice the PFCP retransmission timer (N1xT1).</w:t>
            </w:r>
          </w:p>
          <w:p w14:paraId="42A3D52F" w14:textId="77777777" w:rsidR="00EE5860" w:rsidRPr="00441CD0" w:rsidRDefault="00EE5860" w:rsidP="00BB0E1F">
            <w:pPr>
              <w:pStyle w:val="TAN"/>
              <w:rPr>
                <w:lang w:val="en-US"/>
              </w:rPr>
            </w:pPr>
            <w:r w:rsidRPr="00441CD0">
              <w:rPr>
                <w:lang w:val="en-US"/>
              </w:rPr>
              <w:t>NOTE 3:</w:t>
            </w:r>
            <w:r w:rsidRPr="00441CD0">
              <w:rPr>
                <w:lang w:val="en-US"/>
              </w:rPr>
              <w:tab/>
              <w:t xml:space="preserve">The </w:t>
            </w:r>
            <w:r w:rsidRPr="00441CD0">
              <w:t>QAURR (Query All URRs) flag in the PFCPSMReq-Flags IE and the Query URR IE are exclusive from each other</w:t>
            </w:r>
            <w:r w:rsidRPr="00441CD0">
              <w:rPr>
                <w:lang w:val="en-US"/>
              </w:rPr>
              <w:t xml:space="preserve"> in a PFCP Session Modification Request.</w:t>
            </w:r>
          </w:p>
          <w:p w14:paraId="277F090C" w14:textId="77777777" w:rsidR="00EE5860" w:rsidRDefault="00EE5860" w:rsidP="00BB0E1F">
            <w:pPr>
              <w:pStyle w:val="TAN"/>
              <w:rPr>
                <w:lang w:val="en-US"/>
              </w:rPr>
            </w:pPr>
            <w:r w:rsidRPr="00441CD0">
              <w:rPr>
                <w:lang w:val="en-US"/>
              </w:rPr>
              <w:t>NOTE</w:t>
            </w:r>
            <w:r w:rsidRPr="00441CD0">
              <w:rPr>
                <w:rFonts w:hint="eastAsia"/>
                <w:lang w:val="en-US"/>
              </w:rPr>
              <w:t xml:space="preserve"> 4</w:t>
            </w:r>
            <w:r w:rsidRPr="00441CD0">
              <w:rPr>
                <w:lang w:val="en-US"/>
              </w:rPr>
              <w:t>:</w:t>
            </w:r>
            <w:r w:rsidRPr="00441CD0">
              <w:rPr>
                <w:lang w:val="en-US"/>
              </w:rPr>
              <w:tab/>
              <w:t>If the ATSSS resources have already been allocated to the PFCP session previously, e.g. during the PFCP session establishment, the UPF shall not allocate new values for such resources (e.g. UE Link-Specific IP Address).</w:t>
            </w:r>
          </w:p>
          <w:p w14:paraId="22364B76" w14:textId="49BCD052" w:rsidR="003935F4" w:rsidRPr="00441CD0" w:rsidRDefault="003935F4" w:rsidP="00BB0E1F">
            <w:pPr>
              <w:pStyle w:val="TAN"/>
              <w:rPr>
                <w:lang w:val="fr-FR" w:eastAsia="zh-CN"/>
              </w:rPr>
            </w:pPr>
            <w:r w:rsidRPr="00441CD0">
              <w:rPr>
                <w:lang w:val="en-US"/>
              </w:rPr>
              <w:t xml:space="preserve">NOTE </w:t>
            </w:r>
            <w:r>
              <w:rPr>
                <w:lang w:val="en-US"/>
              </w:rPr>
              <w:t>5</w:t>
            </w:r>
            <w:r w:rsidRPr="00441CD0">
              <w:rPr>
                <w:lang w:val="en-US"/>
              </w:rPr>
              <w:t>:</w:t>
            </w:r>
            <w:r w:rsidRPr="00441CD0">
              <w:rPr>
                <w:lang w:val="en-US"/>
              </w:rPr>
              <w:tab/>
            </w:r>
            <w:r w:rsidRPr="00564819">
              <w:rPr>
                <w:lang w:val="en-US"/>
              </w:rPr>
              <w:t xml:space="preserve">S-NSSAI for the PDU session may be updated after PDU session establishment, i.e. </w:t>
            </w:r>
            <w:r>
              <w:rPr>
                <w:lang w:val="en-US"/>
              </w:rPr>
              <w:t>during EPS to 5GS handover procedure, the initial AMF may use configured S-NSSAI for interworking to create the PDU session in 5GS. For home routed PDU session, if the S-NSSAI in serving PLMN (mapped from S-NSSAI in HPLMN) is different from the configured S-NSSAI for interworking and V-SMF reselection is not needed, the AMF will update V-SMF with S-NSSAI in serving PLMN for the PDU session, as specified in clause </w:t>
            </w:r>
            <w:r w:rsidRPr="00564819">
              <w:rPr>
                <w:lang w:val="en-US"/>
              </w:rPr>
              <w:t>4.11.1.3.3 of 3GPP TS 23.502 [29]. The S-NSSAI may be used by the UP function for performance measurement.</w:t>
            </w:r>
          </w:p>
        </w:tc>
      </w:tr>
    </w:tbl>
    <w:p w14:paraId="5FFFCF82" w14:textId="77777777" w:rsidR="00EE5860" w:rsidRPr="00441CD0" w:rsidRDefault="00EE5860" w:rsidP="00EE5860"/>
    <w:p w14:paraId="73C8982C" w14:textId="77777777" w:rsidR="00EE5860" w:rsidRPr="00441CD0" w:rsidRDefault="00EE5860" w:rsidP="00EE5860">
      <w:pPr>
        <w:pStyle w:val="Heading4"/>
        <w:rPr>
          <w:rFonts w:cs="Arial"/>
          <w:bCs/>
        </w:rPr>
      </w:pPr>
      <w:bookmarkStart w:id="4256" w:name="_Toc19717300"/>
      <w:bookmarkStart w:id="4257" w:name="_Toc27490794"/>
      <w:bookmarkStart w:id="4258" w:name="_Toc27557087"/>
      <w:bookmarkStart w:id="4259" w:name="_Toc27724004"/>
      <w:bookmarkStart w:id="4260" w:name="_Toc36031076"/>
      <w:bookmarkStart w:id="4261" w:name="_Toc36042996"/>
      <w:bookmarkStart w:id="4262" w:name="_Toc36814321"/>
      <w:bookmarkStart w:id="4263" w:name="_Toc44689177"/>
      <w:bookmarkStart w:id="4264" w:name="_Toc44923931"/>
      <w:bookmarkStart w:id="4265" w:name="_Toc51860901"/>
      <w:bookmarkStart w:id="4266" w:name="_Toc57930672"/>
      <w:bookmarkStart w:id="4267" w:name="_Toc57931302"/>
      <w:bookmarkStart w:id="4268" w:name="_Toc67499694"/>
      <w:r w:rsidRPr="00441CD0">
        <w:t>7.5.4.2</w:t>
      </w:r>
      <w:r w:rsidRPr="00441CD0">
        <w:tab/>
        <w:t>Update PDR IE within PFCP Session Modification Request</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7182CA0A" w14:textId="77777777" w:rsidR="00EE5860" w:rsidRPr="00441CD0" w:rsidRDefault="00EE5860" w:rsidP="00EE5860">
      <w:r w:rsidRPr="00441CD0">
        <w:t xml:space="preserve">The </w:t>
      </w:r>
      <w:r w:rsidRPr="00441CD0">
        <w:rPr>
          <w:lang w:val="en-US"/>
        </w:rPr>
        <w:t xml:space="preserve">Update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w:t>
      </w:r>
      <w:r w:rsidRPr="00441CD0">
        <w:rPr>
          <w:lang w:eastAsia="ja-JP"/>
        </w:rPr>
        <w:t>.</w:t>
      </w:r>
    </w:p>
    <w:p w14:paraId="418DDDCA" w14:textId="77777777" w:rsidR="00EE5860" w:rsidRPr="00441CD0" w:rsidRDefault="00EE5860" w:rsidP="00EE5860">
      <w:pPr>
        <w:pStyle w:val="TH"/>
        <w:rPr>
          <w:lang w:val="en-US"/>
        </w:rPr>
      </w:pPr>
      <w:r w:rsidRPr="00441CD0">
        <w:t>Table 7.5.4.2-1: Update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E25AA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A82677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7C865A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F153B8" w14:textId="77777777" w:rsidR="00EE5860" w:rsidRPr="00441CD0" w:rsidRDefault="00EE5860" w:rsidP="00BB0E1F">
            <w:pPr>
              <w:pStyle w:val="TAC"/>
            </w:pPr>
            <w:r w:rsidRPr="00441CD0">
              <w:rPr>
                <w:lang w:val="fr-FR"/>
              </w:rPr>
              <w:t>Update PDR IE Type = 9 (decimal)</w:t>
            </w:r>
          </w:p>
        </w:tc>
      </w:tr>
      <w:tr w:rsidR="00EE5860" w:rsidRPr="00441CD0" w14:paraId="7A5067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14CA6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6A61A9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575478" w14:textId="77777777" w:rsidR="00EE5860" w:rsidRPr="00441CD0" w:rsidRDefault="00EE5860" w:rsidP="00BB0E1F">
            <w:pPr>
              <w:pStyle w:val="TAC"/>
            </w:pPr>
            <w:r w:rsidRPr="00441CD0">
              <w:t>Length = n</w:t>
            </w:r>
          </w:p>
        </w:tc>
      </w:tr>
      <w:tr w:rsidR="00EE5860" w:rsidRPr="00441CD0" w14:paraId="58790F7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994B13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85ED40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8FA17E5"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D737AD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23D65DA" w14:textId="77777777" w:rsidR="00EE5860" w:rsidRPr="00441CD0" w:rsidRDefault="00EE5860" w:rsidP="00BB0E1F">
            <w:pPr>
              <w:pStyle w:val="TAH"/>
            </w:pPr>
            <w:r w:rsidRPr="00441CD0">
              <w:t>IE Type</w:t>
            </w:r>
          </w:p>
        </w:tc>
      </w:tr>
      <w:tr w:rsidR="00EE5860" w:rsidRPr="00441CD0" w14:paraId="58BFF93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7526B8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FF4993F"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5A7F95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815C81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6A9DE6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DC5797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BD1D3F2"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BCE593" w14:textId="77777777" w:rsidR="00EE5860" w:rsidRPr="00441CD0" w:rsidRDefault="00EE5860" w:rsidP="00BB0E1F">
            <w:pPr>
              <w:spacing w:after="0"/>
              <w:rPr>
                <w:rFonts w:ascii="Arial" w:hAnsi="Arial"/>
                <w:b/>
                <w:sz w:val="18"/>
                <w:lang w:val="x-none"/>
              </w:rPr>
            </w:pPr>
          </w:p>
        </w:tc>
      </w:tr>
      <w:tr w:rsidR="00EE5860" w:rsidRPr="00441CD0" w14:paraId="0B2146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C89164" w14:textId="77777777" w:rsidR="00EE5860" w:rsidRPr="00441CD0" w:rsidRDefault="00EE5860" w:rsidP="00BB0E1F">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447E7E12"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43B76316"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D6128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4B15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8A7CB6"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5DF322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4BCF1" w14:textId="77777777" w:rsidR="00EE5860" w:rsidRPr="00441CD0" w:rsidRDefault="00EE5860" w:rsidP="00BB0E1F">
            <w:pPr>
              <w:pStyle w:val="TAC"/>
            </w:pPr>
            <w:r w:rsidRPr="00441CD0">
              <w:t>PDR ID</w:t>
            </w:r>
          </w:p>
        </w:tc>
      </w:tr>
      <w:tr w:rsidR="00EE5860" w:rsidRPr="00441CD0" w14:paraId="40702A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8D8038" w14:textId="77777777" w:rsidR="00EE5860" w:rsidRPr="00441CD0" w:rsidRDefault="00EE5860" w:rsidP="00BB0E1F">
            <w:pPr>
              <w:pStyle w:val="TAL"/>
              <w:rPr>
                <w:lang w:val="de-DE"/>
              </w:rPr>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4D7C9858"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FED440E" w14:textId="77777777" w:rsidR="00EE5860" w:rsidRPr="00441CD0" w:rsidRDefault="00EE5860" w:rsidP="00BB0E1F">
            <w:pPr>
              <w:pStyle w:val="TAL"/>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0C58AF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164741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5C7A2BA"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BA8EC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03BCD7" w14:textId="77777777" w:rsidR="00EE5860" w:rsidRPr="00441CD0" w:rsidRDefault="00EE5860" w:rsidP="00BB0E1F">
            <w:pPr>
              <w:pStyle w:val="TAC"/>
              <w:rPr>
                <w:lang w:val="x-none"/>
              </w:rPr>
            </w:pPr>
            <w:r w:rsidRPr="00441CD0">
              <w:t>Outer Header Removal</w:t>
            </w:r>
          </w:p>
        </w:tc>
      </w:tr>
      <w:tr w:rsidR="00EE5860" w:rsidRPr="00441CD0" w14:paraId="561DCB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A0BB815" w14:textId="77777777" w:rsidR="00EE5860" w:rsidRPr="00441CD0" w:rsidRDefault="00EE5860" w:rsidP="00BB0E1F">
            <w:pPr>
              <w:pStyle w:val="TAL"/>
              <w:rPr>
                <w:lang w:val="de-DE"/>
              </w:rPr>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1EA1BD8C"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DF15503" w14:textId="77777777" w:rsidR="00EE5860" w:rsidRPr="00441CD0" w:rsidRDefault="00EE5860" w:rsidP="00BB0E1F">
            <w:pPr>
              <w:pStyle w:val="TAL"/>
            </w:pPr>
            <w:r w:rsidRPr="00441CD0">
              <w:t>This IE shall be present if there is a change in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6E5733E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26FCAC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C36A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4CBE13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C8BB14E" w14:textId="77777777" w:rsidR="00EE5860" w:rsidRPr="00441CD0" w:rsidRDefault="00EE5860" w:rsidP="00BB0E1F">
            <w:pPr>
              <w:pStyle w:val="TAC"/>
            </w:pPr>
            <w:r w:rsidRPr="00441CD0">
              <w:t>Precedence</w:t>
            </w:r>
          </w:p>
        </w:tc>
      </w:tr>
      <w:tr w:rsidR="00EE5860" w:rsidRPr="00441CD0" w14:paraId="529E1E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0B9F95"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68F5F397"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E8EC73D" w14:textId="77777777" w:rsidR="00EE5860" w:rsidRPr="00441CD0" w:rsidRDefault="00EE5860" w:rsidP="00BB0E1F">
            <w:pPr>
              <w:pStyle w:val="TAL"/>
            </w:pPr>
            <w:r w:rsidRPr="00441CD0">
              <w:rPr>
                <w:lang w:eastAsia="zh-CN"/>
              </w:rPr>
              <w:t>This IE shall be present if there is</w:t>
            </w:r>
            <w:r w:rsidRPr="00441CD0">
              <w:rPr>
                <w:lang w:val="en-US" w:eastAsia="zh-CN"/>
              </w:rPr>
              <w:t xml:space="preserve"> a</w:t>
            </w:r>
            <w:r w:rsidRPr="00441CD0">
              <w:rPr>
                <w:lang w:eastAsia="zh-CN"/>
              </w:rPr>
              <w:t xml:space="preserve"> change within the PDI against which incoming packets will be matched. When present, this IE shall replace the PDI previously stored in the UP function for this PDR.</w:t>
            </w:r>
            <w:r w:rsidRPr="00441CD0">
              <w:rPr>
                <w:lang w:val="en-US" w:eastAsia="zh-CN"/>
              </w:rPr>
              <w:t xml:space="preserve"> </w:t>
            </w:r>
            <w:r w:rsidRPr="00441CD0">
              <w:rPr>
                <w:lang w:eastAsia="zh-CN"/>
              </w:rPr>
              <w:t xml:space="preserve">See </w:t>
            </w:r>
            <w:r w:rsidRPr="00441CD0">
              <w:t>Table 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67E51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13A78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0F43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8D505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F55DE" w14:textId="77777777" w:rsidR="00EE5860" w:rsidRPr="00441CD0" w:rsidRDefault="00EE5860" w:rsidP="00BB0E1F">
            <w:pPr>
              <w:pStyle w:val="TAC"/>
            </w:pPr>
            <w:r w:rsidRPr="00441CD0">
              <w:t>PDI</w:t>
            </w:r>
          </w:p>
        </w:tc>
      </w:tr>
      <w:tr w:rsidR="00EE5860" w:rsidRPr="00441CD0" w14:paraId="68632E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F3FB52"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28FD3269" w14:textId="77777777" w:rsidR="00EE5860" w:rsidRPr="00441CD0" w:rsidRDefault="00EE5860" w:rsidP="00BB0E1F">
            <w:pPr>
              <w:pStyle w:val="TAL"/>
              <w:jc w:val="center"/>
              <w:rPr>
                <w:lang w:val="de-DE"/>
              </w:rPr>
            </w:pPr>
            <w:r w:rsidRPr="00441CD0">
              <w:rPr>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83B3C6" w14:textId="77777777" w:rsidR="00EE5860" w:rsidRPr="00441CD0" w:rsidRDefault="00EE5860" w:rsidP="00BB0E1F">
            <w:pPr>
              <w:pStyle w:val="TAL"/>
              <w:rPr>
                <w:lang w:val="x-none" w:eastAsia="zh-CN"/>
              </w:rPr>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1B946D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1E98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D9CA7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394E4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C7D278C" w14:textId="77777777" w:rsidR="00EE5860" w:rsidRPr="00441CD0" w:rsidRDefault="00EE5860" w:rsidP="00BB0E1F">
            <w:pPr>
              <w:pStyle w:val="TAC"/>
            </w:pPr>
            <w:r w:rsidRPr="00441CD0">
              <w:t>FAR ID</w:t>
            </w:r>
          </w:p>
        </w:tc>
      </w:tr>
      <w:tr w:rsidR="00EE5860" w:rsidRPr="00441CD0" w14:paraId="37B7AC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0296C3" w14:textId="77777777" w:rsidR="00EE5860" w:rsidRPr="00441CD0" w:rsidRDefault="00EE5860" w:rsidP="00BB0E1F">
            <w:pPr>
              <w:pStyle w:val="TAL"/>
            </w:pPr>
            <w:r w:rsidRPr="00441CD0">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3E5E909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CDE5503"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matching this PDR.</w:t>
            </w:r>
          </w:p>
          <w:p w14:paraId="0870319B" w14:textId="77777777" w:rsidR="00EE5860" w:rsidRPr="00441CD0" w:rsidRDefault="00EE5860" w:rsidP="00BB0E1F">
            <w:pPr>
              <w:pStyle w:val="TAL"/>
              <w:rPr>
                <w:lang w:eastAsia="zh-CN"/>
              </w:rPr>
            </w:pPr>
            <w:r w:rsidRPr="00441CD0">
              <w:rPr>
                <w:lang w:eastAsia="zh-CN"/>
              </w:rPr>
              <w:t>When present, this IE shall contain the list of all the URR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32BAE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DD97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056B2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EDC91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4810C2" w14:textId="77777777" w:rsidR="00EE5860" w:rsidRPr="00441CD0" w:rsidRDefault="00EE5860" w:rsidP="00BB0E1F">
            <w:pPr>
              <w:pStyle w:val="TAC"/>
            </w:pPr>
            <w:r w:rsidRPr="00441CD0">
              <w:t>URR ID</w:t>
            </w:r>
          </w:p>
        </w:tc>
      </w:tr>
      <w:tr w:rsidR="00EE5860" w:rsidRPr="00441CD0" w14:paraId="42883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C535D09"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4524DD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428563" w14:textId="77777777" w:rsidR="00EE5860" w:rsidRPr="00441CD0" w:rsidRDefault="00EE5860" w:rsidP="00BB0E1F">
            <w:pPr>
              <w:pStyle w:val="TAL"/>
              <w:rPr>
                <w:lang w:val="x-none" w:eastAsia="zh-CN"/>
              </w:rPr>
            </w:pPr>
            <w:r w:rsidRPr="00441CD0">
              <w:rPr>
                <w:lang w:eastAsia="zh-CN"/>
              </w:rPr>
              <w:t>This IE shall be present if a QoS enforcement action shall be applied or no longer applied to packets matching this PDR.</w:t>
            </w:r>
          </w:p>
          <w:p w14:paraId="3D03EC20" w14:textId="77777777" w:rsidR="00EE5860" w:rsidRPr="00441CD0" w:rsidRDefault="00EE5860" w:rsidP="00BB0E1F">
            <w:pPr>
              <w:pStyle w:val="TAL"/>
              <w:rPr>
                <w:lang w:eastAsia="zh-CN"/>
              </w:rPr>
            </w:pPr>
            <w:r w:rsidRPr="00441CD0">
              <w:rPr>
                <w:lang w:eastAsia="zh-CN"/>
              </w:rPr>
              <w:t>When present, this IE shall contain the list of all the QER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A8654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E591A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65B7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43A70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66BD99E" w14:textId="77777777" w:rsidR="00EE5860" w:rsidRPr="00441CD0" w:rsidRDefault="00EE5860" w:rsidP="00BB0E1F">
            <w:pPr>
              <w:pStyle w:val="TAC"/>
            </w:pPr>
            <w:r w:rsidRPr="00441CD0">
              <w:t>QER ID</w:t>
            </w:r>
          </w:p>
        </w:tc>
      </w:tr>
      <w:tr w:rsidR="00EE5860" w:rsidRPr="00441CD0" w14:paraId="5AD9E9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E3CB6A"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26FFA5F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88F6D6B" w14:textId="77777777" w:rsidR="00EE5860" w:rsidRPr="00441CD0" w:rsidRDefault="00EE5860" w:rsidP="00BB0E1F">
            <w:pPr>
              <w:pStyle w:val="TAL"/>
              <w:rPr>
                <w:lang w:eastAsia="zh-CN"/>
              </w:rPr>
            </w:pPr>
            <w:r w:rsidRPr="00441CD0">
              <w:rPr>
                <w:lang w:eastAsia="zh-CN"/>
              </w:rPr>
              <w:t>This IE shall be present if new Predefined Rule(s) needs to be activated for the PDR. When present this IE shall contain one Predefined Rules name.</w:t>
            </w:r>
          </w:p>
          <w:p w14:paraId="7165768A"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5C816FB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A782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42180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A0E5B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A996C3B" w14:textId="77777777" w:rsidR="00EE5860" w:rsidRPr="00441CD0" w:rsidRDefault="00EE5860" w:rsidP="00BB0E1F">
            <w:pPr>
              <w:pStyle w:val="TAC"/>
            </w:pPr>
            <w:r w:rsidRPr="00441CD0">
              <w:t xml:space="preserve">Activate Predefined Rules </w:t>
            </w:r>
          </w:p>
        </w:tc>
      </w:tr>
      <w:tr w:rsidR="00EE5860" w:rsidRPr="00441CD0" w14:paraId="66FB05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E38E70" w14:textId="77777777" w:rsidR="00EE5860" w:rsidRPr="00441CD0" w:rsidRDefault="00EE5860" w:rsidP="00BB0E1F">
            <w:pPr>
              <w:pStyle w:val="TAL"/>
            </w:pPr>
            <w:r w:rsidRPr="00441CD0">
              <w:t xml:space="preserve">Deactivate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58DC4231"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14E43409" w14:textId="77777777" w:rsidR="00EE5860" w:rsidRPr="00441CD0" w:rsidRDefault="00EE5860" w:rsidP="00BB0E1F">
            <w:pPr>
              <w:pStyle w:val="TAL"/>
              <w:rPr>
                <w:lang w:eastAsia="zh-CN"/>
              </w:rPr>
            </w:pPr>
            <w:r w:rsidRPr="00441CD0">
              <w:rPr>
                <w:lang w:eastAsia="zh-CN"/>
              </w:rPr>
              <w:t>This IE shall be present if Predefined Rule(s) needs to be deactivated for the PDR. When present this IE shall contain one Predefined Rules name.</w:t>
            </w:r>
          </w:p>
          <w:p w14:paraId="11ACF5C5"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335D3865"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494C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0924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A115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D89C8F" w14:textId="77777777" w:rsidR="00EE5860" w:rsidRPr="00441CD0" w:rsidRDefault="00EE5860" w:rsidP="00BB0E1F">
            <w:pPr>
              <w:pStyle w:val="TAC"/>
            </w:pPr>
            <w:r w:rsidRPr="00441CD0">
              <w:t xml:space="preserve">Deactivate Predefined Rules </w:t>
            </w:r>
          </w:p>
        </w:tc>
      </w:tr>
      <w:tr w:rsidR="00EE5860" w:rsidRPr="00441CD0" w14:paraId="2413658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7051FEC"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2AA6790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4F7CCDCA" w14:textId="77777777" w:rsidR="00EE5860" w:rsidRPr="00441CD0" w:rsidRDefault="00EE5860" w:rsidP="00BB0E1F">
            <w:pPr>
              <w:pStyle w:val="TAL"/>
              <w:rPr>
                <w:lang w:eastAsia="zh-CN"/>
              </w:rPr>
            </w:pPr>
            <w:r w:rsidRPr="00441CD0">
              <w:rPr>
                <w:lang w:eastAsia="zh-CN"/>
              </w:rPr>
              <w:t>This IE may be present if the PDR 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01EFA198"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116E43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63DDAF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05FD1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CA25A7" w14:textId="77777777" w:rsidR="00EE5860" w:rsidRPr="00441CD0" w:rsidRDefault="00EE5860" w:rsidP="00BB0E1F">
            <w:pPr>
              <w:pStyle w:val="TAC"/>
              <w:rPr>
                <w:lang w:val="x-none"/>
              </w:rPr>
            </w:pPr>
            <w:r w:rsidRPr="00441CD0">
              <w:t>Activation Time</w:t>
            </w:r>
          </w:p>
        </w:tc>
      </w:tr>
      <w:tr w:rsidR="00EE5860" w:rsidRPr="00441CD0" w14:paraId="3E4694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72A375F"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499AF6C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58F90947" w14:textId="77777777" w:rsidR="00EE5860" w:rsidRPr="00441CD0" w:rsidRDefault="00EE5860" w:rsidP="00BB0E1F">
            <w:pPr>
              <w:pStyle w:val="TAL"/>
              <w:rPr>
                <w:lang w:eastAsia="zh-CN"/>
              </w:rPr>
            </w:pPr>
            <w:r w:rsidRPr="00441CD0">
              <w:rPr>
                <w:lang w:eastAsia="zh-CN"/>
              </w:rPr>
              <w:t>This IE may be present if the PDR deactivation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64E5C75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1DAA6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31E072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206558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0C6333" w14:textId="77777777" w:rsidR="00EE5860" w:rsidRPr="00441CD0" w:rsidRDefault="00EE5860" w:rsidP="00BB0E1F">
            <w:pPr>
              <w:pStyle w:val="TAC"/>
              <w:rPr>
                <w:lang w:val="x-none"/>
              </w:rPr>
            </w:pPr>
            <w:r w:rsidRPr="00441CD0">
              <w:t>Deactivation Time</w:t>
            </w:r>
          </w:p>
        </w:tc>
      </w:tr>
      <w:tr w:rsidR="00EE5860" w:rsidRPr="00441CD0" w14:paraId="56667F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4ABF3CC" w14:textId="77777777" w:rsidR="00EE5860" w:rsidRPr="00441CD0" w:rsidRDefault="00EE5860" w:rsidP="00BB0E1F">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43B4B0DA" w14:textId="77777777" w:rsidR="00EE5860" w:rsidRPr="00441CD0" w:rsidRDefault="00EE5860" w:rsidP="00BB0E1F">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14:paraId="05F16993" w14:textId="24EAFF30" w:rsidR="00EE5860" w:rsidRPr="00441CD0" w:rsidRDefault="00EE5860" w:rsidP="00BB0E1F">
            <w:pPr>
              <w:pStyle w:val="TAL"/>
              <w:rPr>
                <w:lang w:val="en-US"/>
              </w:rPr>
            </w:pPr>
            <w:r w:rsidRPr="00441CD0">
              <w:rPr>
                <w:lang w:val="en-US"/>
              </w:rPr>
              <w:t xml:space="preserve">This IE may be present in an UL PDR controlling UL IGMP/MLD traffic (see </w:t>
            </w:r>
            <w:r w:rsidR="00415C19" w:rsidRPr="00441CD0">
              <w:rPr>
                <w:lang w:val="en-US"/>
              </w:rPr>
              <w:t>clause</w:t>
            </w:r>
            <w:r w:rsidR="00415C19">
              <w:rPr>
                <w:lang w:val="en-US"/>
              </w:rPr>
              <w:t> </w:t>
            </w:r>
            <w:r w:rsidR="00415C19" w:rsidRPr="00441CD0">
              <w:rPr>
                <w:lang w:val="en-US"/>
              </w:rPr>
              <w:t>5</w:t>
            </w:r>
            <w:r w:rsidRPr="00441CD0">
              <w:rPr>
                <w:lang w:val="en-US"/>
              </w:rPr>
              <w:t>.25), if</w:t>
            </w:r>
            <w:r w:rsidRPr="00441CD0">
              <w:rPr>
                <w:lang w:val="fr-FR" w:eastAsia="zh-CN"/>
              </w:rPr>
              <w:t xml:space="preserve"> it needs to be changed</w:t>
            </w:r>
          </w:p>
          <w:p w14:paraId="196BDFBB"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14:paraId="5A72CCAB" w14:textId="77777777" w:rsidR="00EE5860" w:rsidRPr="00441CD0" w:rsidRDefault="00EE5860" w:rsidP="00BB0E1F">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IP multicast flows.</w:t>
            </w:r>
          </w:p>
          <w:p w14:paraId="01229DC2" w14:textId="77777777" w:rsidR="00EE5860" w:rsidRPr="00441CD0" w:rsidRDefault="00EE5860" w:rsidP="00BB0E1F">
            <w:pPr>
              <w:pStyle w:val="TAL"/>
              <w:rPr>
                <w:lang w:val="fr-FR" w:eastAsia="zh-CN"/>
              </w:rPr>
            </w:pPr>
            <w:r w:rsidRPr="00441CD0">
              <w:rPr>
                <w:lang w:val="fr-FR" w:eastAsia="zh-CN"/>
              </w:rPr>
              <w:t>When present, the UPF shall replace any IP multicast address(es) previously stored for this PDR by the IP multicast address(es) received in this IE.</w:t>
            </w:r>
          </w:p>
        </w:tc>
        <w:tc>
          <w:tcPr>
            <w:tcW w:w="370" w:type="dxa"/>
            <w:tcBorders>
              <w:top w:val="single" w:sz="4" w:space="0" w:color="auto"/>
              <w:left w:val="single" w:sz="4" w:space="0" w:color="auto"/>
              <w:bottom w:val="single" w:sz="4" w:space="0" w:color="auto"/>
              <w:right w:val="single" w:sz="4" w:space="0" w:color="auto"/>
            </w:tcBorders>
          </w:tcPr>
          <w:p w14:paraId="280AC29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FD7EDA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9C4F9F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4B771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C77AE4C" w14:textId="77777777" w:rsidR="00EE5860" w:rsidRPr="00441CD0" w:rsidRDefault="00EE5860" w:rsidP="00BB0E1F">
            <w:pPr>
              <w:pStyle w:val="TAC"/>
              <w:rPr>
                <w:lang w:val="fr-FR"/>
              </w:rPr>
            </w:pPr>
            <w:r w:rsidRPr="00441CD0">
              <w:rPr>
                <w:lang w:val="fr-FR"/>
              </w:rPr>
              <w:t>IP Multicast Addressing Info</w:t>
            </w:r>
          </w:p>
        </w:tc>
      </w:tr>
      <w:tr w:rsidR="00EE5860" w:rsidRPr="00441CD0" w14:paraId="1BC5E6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397F80" w14:textId="77777777" w:rsidR="00EE5860" w:rsidRPr="00441CD0" w:rsidRDefault="00EE5860" w:rsidP="00BB0E1F">
            <w:pPr>
              <w:pStyle w:val="TAL"/>
              <w:rPr>
                <w:lang w:val="fr-FR"/>
              </w:rPr>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79DD1B73" w14:textId="77777777" w:rsidR="00EE5860" w:rsidRPr="00441CD0" w:rsidRDefault="00EE5860" w:rsidP="00BB0E1F">
            <w:pPr>
              <w:pStyle w:val="TAL"/>
              <w:jc w:val="center"/>
              <w:rPr>
                <w:lang w:val="fr-FR"/>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27315B2" w14:textId="77777777" w:rsidR="00EE5860" w:rsidRPr="00441CD0" w:rsidRDefault="00EE5860" w:rsidP="00BB0E1F">
            <w:pPr>
              <w:pStyle w:val="TAL"/>
              <w:rPr>
                <w:lang w:val="en-US"/>
              </w:rPr>
            </w:pPr>
            <w:r>
              <w:rPr>
                <w:szCs w:val="18"/>
                <w:lang w:val="en-US" w:eastAsia="zh-CN"/>
              </w:rPr>
              <w:t xml:space="preserve">This IE shall be present if Transport Delay Reporting needs to be changed (e.g. transport delay reporting needs to be activated or deactivated).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141E84"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2E3610F"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80F2B48" w14:textId="77777777" w:rsidR="00EE5860" w:rsidRPr="00441CD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8FC30CA" w14:textId="77777777" w:rsidR="00EE5860" w:rsidRPr="00441CD0" w:rsidRDefault="00EE5860" w:rsidP="00BB0E1F">
            <w:pPr>
              <w:pStyle w:val="TAC"/>
              <w:rPr>
                <w:lang w:val="de-DE"/>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E881BC" w14:textId="77777777" w:rsidR="00EE5860" w:rsidRPr="00441CD0" w:rsidRDefault="00EE5860" w:rsidP="00BB0E1F">
            <w:pPr>
              <w:pStyle w:val="TAC"/>
              <w:rPr>
                <w:lang w:val="fr-FR"/>
              </w:rPr>
            </w:pPr>
            <w:r>
              <w:rPr>
                <w:lang w:eastAsia="zh-CN"/>
              </w:rPr>
              <w:t>Transport Delay Reporting</w:t>
            </w:r>
          </w:p>
        </w:tc>
      </w:tr>
      <w:tr w:rsidR="00EE5860" w:rsidRPr="00441CD0" w14:paraId="6F59BCD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22EA150" w14:textId="77777777" w:rsidR="00EE5860" w:rsidRPr="00441CD0" w:rsidRDefault="00EE5860" w:rsidP="00BB0E1F">
            <w:pPr>
              <w:pStyle w:val="TAN"/>
            </w:pPr>
            <w:r w:rsidRPr="00441CD0">
              <w:t>NOTE1:</w:t>
            </w:r>
            <w:r w:rsidRPr="00441CD0">
              <w:tab/>
              <w:t>The IEs which do not need to be modified shall not be included in the Update PDR IE. The UP function shall continue to behave according to the values previously received for IEs not present in the Update PDR IE.</w:t>
            </w:r>
          </w:p>
          <w:p w14:paraId="21EF2B38" w14:textId="77777777" w:rsidR="00EE5860" w:rsidRPr="00441CD0" w:rsidRDefault="00EE5860" w:rsidP="00BB0E1F">
            <w:pPr>
              <w:pStyle w:val="TAN"/>
            </w:pPr>
            <w:r w:rsidRPr="00441CD0">
              <w:t>NOTE2:</w:t>
            </w:r>
            <w:r w:rsidRPr="00441CD0">
              <w:tab/>
              <w:t>When the Activation Time and Deactivation Time are not present, the PDR shall keep its current activation status, either active or inactive.</w:t>
            </w:r>
          </w:p>
        </w:tc>
      </w:tr>
    </w:tbl>
    <w:p w14:paraId="60AD5D9D" w14:textId="77777777" w:rsidR="00EE5860" w:rsidRPr="00441CD0" w:rsidRDefault="00EE5860" w:rsidP="00EE5860"/>
    <w:p w14:paraId="75ED3928" w14:textId="77777777" w:rsidR="00EE5860" w:rsidRPr="00441CD0" w:rsidRDefault="00EE5860" w:rsidP="00EE5860">
      <w:pPr>
        <w:pStyle w:val="Heading4"/>
        <w:rPr>
          <w:rFonts w:cs="Arial"/>
          <w:bCs/>
        </w:rPr>
      </w:pPr>
      <w:bookmarkStart w:id="4269" w:name="_Toc19717301"/>
      <w:bookmarkStart w:id="4270" w:name="_Toc27490795"/>
      <w:bookmarkStart w:id="4271" w:name="_Toc27557088"/>
      <w:bookmarkStart w:id="4272" w:name="_Toc27724005"/>
      <w:bookmarkStart w:id="4273" w:name="_Toc36031077"/>
      <w:bookmarkStart w:id="4274" w:name="_Toc36042997"/>
      <w:bookmarkStart w:id="4275" w:name="_Toc36814322"/>
      <w:bookmarkStart w:id="4276" w:name="_Toc44689178"/>
      <w:bookmarkStart w:id="4277" w:name="_Toc44923932"/>
      <w:bookmarkStart w:id="4278" w:name="_Toc51860902"/>
      <w:bookmarkStart w:id="4279" w:name="_Toc57930673"/>
      <w:bookmarkStart w:id="4280" w:name="_Toc57931303"/>
      <w:bookmarkStart w:id="4281" w:name="_Toc67499695"/>
      <w:r w:rsidRPr="00441CD0">
        <w:t>7.5.4.3</w:t>
      </w:r>
      <w:r w:rsidRPr="00441CD0">
        <w:tab/>
        <w:t>Update</w:t>
      </w:r>
      <w:r w:rsidRPr="00441CD0">
        <w:rPr>
          <w:lang w:val="en-US"/>
        </w:rPr>
        <w:t xml:space="preserve"> </w:t>
      </w:r>
      <w:r w:rsidRPr="00441CD0">
        <w:t>FAR IE within PFCP Session Modification Request</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28B6ADAB" w14:textId="77777777" w:rsidR="00EE5860" w:rsidRPr="00441CD0" w:rsidRDefault="00EE5860" w:rsidP="00EE5860">
      <w:r w:rsidRPr="00441CD0">
        <w:t xml:space="preserve">The </w:t>
      </w:r>
      <w:r w:rsidRPr="00441CD0">
        <w:rPr>
          <w:lang w:val="en-US"/>
        </w:rPr>
        <w:t>Update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7.5.4.3-1</w:t>
      </w:r>
      <w:r w:rsidRPr="00441CD0">
        <w:rPr>
          <w:lang w:eastAsia="ja-JP"/>
        </w:rPr>
        <w:t>.</w:t>
      </w:r>
    </w:p>
    <w:p w14:paraId="03312F99" w14:textId="77777777" w:rsidR="00EE5860" w:rsidRPr="00441CD0" w:rsidRDefault="00EE5860" w:rsidP="00EE5860">
      <w:pPr>
        <w:pStyle w:val="TH"/>
        <w:rPr>
          <w:lang w:val="en-US"/>
        </w:rPr>
      </w:pPr>
      <w:r w:rsidRPr="00441CD0">
        <w:lastRenderedPageBreak/>
        <w:t>Table 7.5.4.3-1: Update</w:t>
      </w:r>
      <w:r w:rsidRPr="00441CD0">
        <w:rPr>
          <w:lang w:val="en-US"/>
        </w:rPr>
        <w:t xml:space="preserve"> </w:t>
      </w:r>
      <w:r w:rsidRPr="00441CD0">
        <w:t>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89F65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0FBB616"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38511A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0241B4" w14:textId="77777777" w:rsidR="00EE5860" w:rsidRPr="00441CD0" w:rsidRDefault="00EE5860" w:rsidP="00BB0E1F">
            <w:pPr>
              <w:pStyle w:val="TAC"/>
            </w:pPr>
            <w:r w:rsidRPr="00441CD0">
              <w:t xml:space="preserve">Update FAR </w:t>
            </w:r>
            <w:r w:rsidRPr="00441CD0">
              <w:rPr>
                <w:lang w:val="en-US"/>
              </w:rPr>
              <w:t>IE Type = 10 (decimal)</w:t>
            </w:r>
          </w:p>
        </w:tc>
      </w:tr>
      <w:tr w:rsidR="00EE5860" w:rsidRPr="00441CD0" w14:paraId="16F00CD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0C0B5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71BE79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491582A" w14:textId="77777777" w:rsidR="00EE5860" w:rsidRPr="00441CD0" w:rsidRDefault="00EE5860" w:rsidP="00BB0E1F">
            <w:pPr>
              <w:pStyle w:val="TAC"/>
            </w:pPr>
            <w:r w:rsidRPr="00441CD0">
              <w:t>Length = n</w:t>
            </w:r>
          </w:p>
        </w:tc>
      </w:tr>
      <w:tr w:rsidR="00EE5860" w:rsidRPr="00441CD0" w14:paraId="36504E2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22955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6CE183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84591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F5A900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548A74" w14:textId="77777777" w:rsidR="00EE5860" w:rsidRPr="00441CD0" w:rsidRDefault="00EE5860" w:rsidP="00BB0E1F">
            <w:pPr>
              <w:pStyle w:val="TAH"/>
            </w:pPr>
            <w:r w:rsidRPr="00441CD0">
              <w:t>IE Type</w:t>
            </w:r>
          </w:p>
        </w:tc>
      </w:tr>
      <w:tr w:rsidR="00EE5860" w:rsidRPr="00441CD0" w14:paraId="0E6EFAE8"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1D3B32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8C5F0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1260E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0F82D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A1B04F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99B2F0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169216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34174E" w14:textId="77777777" w:rsidR="00EE5860" w:rsidRPr="00441CD0" w:rsidRDefault="00EE5860" w:rsidP="00BB0E1F">
            <w:pPr>
              <w:spacing w:after="0"/>
              <w:rPr>
                <w:rFonts w:ascii="Arial" w:hAnsi="Arial"/>
                <w:b/>
                <w:sz w:val="18"/>
                <w:lang w:val="x-none"/>
              </w:rPr>
            </w:pPr>
          </w:p>
        </w:tc>
      </w:tr>
      <w:tr w:rsidR="00EE5860" w:rsidRPr="00441CD0" w14:paraId="7AF0BD1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29C5B84"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536FAA7F"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7DECB847"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FAR to be updated.</w:t>
            </w:r>
          </w:p>
        </w:tc>
        <w:tc>
          <w:tcPr>
            <w:tcW w:w="370" w:type="dxa"/>
            <w:tcBorders>
              <w:top w:val="single" w:sz="4" w:space="0" w:color="auto"/>
              <w:left w:val="single" w:sz="4" w:space="0" w:color="auto"/>
              <w:bottom w:val="single" w:sz="4" w:space="0" w:color="auto"/>
              <w:right w:val="single" w:sz="4" w:space="0" w:color="auto"/>
            </w:tcBorders>
            <w:hideMark/>
          </w:tcPr>
          <w:p w14:paraId="7D667C7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C0F6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C186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4D0A90"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D9AE930" w14:textId="77777777" w:rsidR="00EE5860" w:rsidRPr="00441CD0" w:rsidRDefault="00EE5860" w:rsidP="00BB0E1F">
            <w:pPr>
              <w:pStyle w:val="TAC"/>
            </w:pPr>
            <w:r w:rsidRPr="00441CD0">
              <w:t>FAR ID</w:t>
            </w:r>
          </w:p>
        </w:tc>
      </w:tr>
      <w:tr w:rsidR="00EE5860" w:rsidRPr="00441CD0" w14:paraId="4D7642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093065B" w14:textId="77777777" w:rsidR="00EE5860" w:rsidRPr="00441CD0" w:rsidRDefault="00EE5860" w:rsidP="00BB0E1F">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14:paraId="23679339" w14:textId="77777777" w:rsidR="00EE5860" w:rsidRPr="00441CD0" w:rsidRDefault="00EE5860" w:rsidP="00BB0E1F">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787B418" w14:textId="77777777" w:rsidR="00EE5860" w:rsidRPr="00441CD0" w:rsidRDefault="00EE5860" w:rsidP="00BB0E1F">
            <w:pPr>
              <w:pStyle w:val="TAL"/>
              <w:rPr>
                <w:lang w:val="x-none" w:eastAsia="zh-CN"/>
              </w:rPr>
            </w:pPr>
            <w:r w:rsidRPr="00441CD0">
              <w:rPr>
                <w:szCs w:val="18"/>
              </w:rPr>
              <w:t>This IE shall</w:t>
            </w:r>
            <w:r w:rsidRPr="00441CD0">
              <w:rPr>
                <w:lang w:val="en-US"/>
              </w:rPr>
              <w:t xml:space="preserve"> be present if it is changed.</w:t>
            </w:r>
          </w:p>
        </w:tc>
        <w:tc>
          <w:tcPr>
            <w:tcW w:w="370" w:type="dxa"/>
            <w:tcBorders>
              <w:top w:val="single" w:sz="4" w:space="0" w:color="auto"/>
              <w:left w:val="single" w:sz="4" w:space="0" w:color="auto"/>
              <w:bottom w:val="single" w:sz="4" w:space="0" w:color="auto"/>
              <w:right w:val="single" w:sz="4" w:space="0" w:color="auto"/>
            </w:tcBorders>
            <w:hideMark/>
          </w:tcPr>
          <w:p w14:paraId="0C14DF8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CF7E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2974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54C99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AC5B324" w14:textId="77777777" w:rsidR="00EE5860" w:rsidRPr="00441CD0" w:rsidRDefault="00EE5860" w:rsidP="00BB0E1F">
            <w:pPr>
              <w:pStyle w:val="TAC"/>
              <w:rPr>
                <w:lang w:val="x-none"/>
              </w:rPr>
            </w:pPr>
            <w:r w:rsidRPr="00441CD0">
              <w:t>Apply Action</w:t>
            </w:r>
          </w:p>
        </w:tc>
      </w:tr>
      <w:tr w:rsidR="00EE5860" w:rsidRPr="00441CD0" w14:paraId="31C6B8F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CDE001F" w14:textId="77777777" w:rsidR="00EE5860" w:rsidRPr="00441CD0" w:rsidRDefault="00EE5860" w:rsidP="00BB0E1F">
            <w:pPr>
              <w:pStyle w:val="TAL"/>
            </w:pPr>
            <w:r w:rsidRPr="00441CD0">
              <w:t>Update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7BB78085" w14:textId="77777777" w:rsidR="00EE5860" w:rsidRPr="00441CD0" w:rsidRDefault="00EE5860" w:rsidP="00BB0E1F">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49CA77A9" w14:textId="77777777" w:rsidR="00EE5860" w:rsidRPr="00441CD0" w:rsidRDefault="00EE5860" w:rsidP="00BB0E1F">
            <w:pPr>
              <w:pStyle w:val="TAL"/>
              <w:rPr>
                <w:lang w:val="x-none" w:eastAsia="zh-CN"/>
              </w:rPr>
            </w:pPr>
            <w:r w:rsidRPr="00441CD0">
              <w:rPr>
                <w:lang w:eastAsia="zh-CN"/>
              </w:rPr>
              <w:t xml:space="preserve">This IE shall be present if it </w:t>
            </w:r>
            <w:r w:rsidRPr="00441CD0">
              <w:rPr>
                <w:lang w:val="en-US"/>
              </w:rPr>
              <w:t>is changed</w:t>
            </w:r>
            <w:r w:rsidRPr="00441CD0">
              <w:rPr>
                <w:lang w:eastAsia="zh-CN"/>
              </w:rPr>
              <w:t>.See table</w:t>
            </w:r>
            <w:r>
              <w:rPr>
                <w:lang w:eastAsia="zh-CN"/>
              </w:rPr>
              <w:t> </w:t>
            </w:r>
            <w:r w:rsidRPr="00441CD0">
              <w:rPr>
                <w:lang w:eastAsia="zh-CN"/>
              </w:rPr>
              <w:t>7.5.4.3-2.</w:t>
            </w:r>
          </w:p>
        </w:tc>
        <w:tc>
          <w:tcPr>
            <w:tcW w:w="370" w:type="dxa"/>
            <w:tcBorders>
              <w:top w:val="single" w:sz="4" w:space="0" w:color="auto"/>
              <w:left w:val="single" w:sz="4" w:space="0" w:color="auto"/>
              <w:bottom w:val="single" w:sz="4" w:space="0" w:color="auto"/>
              <w:right w:val="single" w:sz="4" w:space="0" w:color="auto"/>
            </w:tcBorders>
            <w:hideMark/>
          </w:tcPr>
          <w:p w14:paraId="775D66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29DA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1BCEE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22FF81"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B0AC17" w14:textId="77777777" w:rsidR="00EE5860" w:rsidRPr="00441CD0" w:rsidRDefault="00EE5860" w:rsidP="00BB0E1F">
            <w:pPr>
              <w:pStyle w:val="TAC"/>
            </w:pPr>
            <w:r w:rsidRPr="00441CD0">
              <w:t>Update Forwarding Parameters</w:t>
            </w:r>
          </w:p>
        </w:tc>
      </w:tr>
      <w:tr w:rsidR="00EE5860" w:rsidRPr="00441CD0" w14:paraId="7D2B491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FB37217" w14:textId="77777777" w:rsidR="00EE5860" w:rsidRPr="00441CD0" w:rsidRDefault="00EE5860" w:rsidP="00BB0E1F">
            <w:pPr>
              <w:pStyle w:val="TAL"/>
            </w:pPr>
            <w:r w:rsidRPr="00441CD0">
              <w:t xml:space="preserve">Update </w:t>
            </w:r>
            <w:r w:rsidRPr="00441CD0">
              <w:rPr>
                <w:lang w:val="sv-SE"/>
              </w:rPr>
              <w:t>Duplicating 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122CAE55" w14:textId="77777777" w:rsidR="00EE5860" w:rsidRPr="00441CD0" w:rsidRDefault="00EE5860" w:rsidP="00BB0E1F">
            <w:pPr>
              <w:pStyle w:val="TAL"/>
              <w:jc w:val="center"/>
              <w:rPr>
                <w:rFonts w:eastAsia="SimSun"/>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7289B6A" w14:textId="77777777" w:rsidR="00EE5860" w:rsidRPr="00441CD0" w:rsidRDefault="00EE5860" w:rsidP="00BB0E1F">
            <w:pPr>
              <w:pStyle w:val="TAL"/>
              <w:rPr>
                <w:lang w:eastAsia="zh-CN"/>
              </w:rPr>
            </w:pPr>
            <w:r w:rsidRPr="00441CD0">
              <w:rPr>
                <w:lang w:eastAsia="zh-CN"/>
              </w:rPr>
              <w:t xml:space="preserve">This IE shall be present if it </w:t>
            </w:r>
            <w:r w:rsidRPr="00441CD0">
              <w:rPr>
                <w:lang w:val="en-US"/>
              </w:rPr>
              <w:t>is changed</w:t>
            </w:r>
            <w:r w:rsidRPr="00441CD0">
              <w:rPr>
                <w:lang w:eastAsia="zh-CN"/>
              </w:rPr>
              <w:t xml:space="preserve">. See </w:t>
            </w:r>
            <w:r w:rsidRPr="00441CD0">
              <w:t>table</w:t>
            </w:r>
            <w:r>
              <w:t> </w:t>
            </w:r>
            <w:r w:rsidRPr="00441CD0">
              <w:t>7.5.4.3-3</w:t>
            </w:r>
            <w:r w:rsidRPr="00441CD0">
              <w:rPr>
                <w:lang w:eastAsia="zh-CN"/>
              </w:rPr>
              <w:t>.</w:t>
            </w:r>
          </w:p>
          <w:p w14:paraId="4BDF159D" w14:textId="77777777" w:rsidR="00EE5860" w:rsidRPr="00441CD0" w:rsidRDefault="00EE5860" w:rsidP="00BB0E1F">
            <w:pPr>
              <w:pStyle w:val="TAL"/>
            </w:pPr>
            <w:r w:rsidRPr="00441CD0">
              <w:rPr>
                <w:lang w:eastAsia="zh-CN"/>
              </w:rPr>
              <w:t>Several IEs with the same IE type may be present to request to duplicate the packets to different destinations.</w:t>
            </w:r>
          </w:p>
        </w:tc>
        <w:tc>
          <w:tcPr>
            <w:tcW w:w="370" w:type="dxa"/>
            <w:tcBorders>
              <w:top w:val="single" w:sz="4" w:space="0" w:color="auto"/>
              <w:left w:val="single" w:sz="4" w:space="0" w:color="auto"/>
              <w:bottom w:val="single" w:sz="4" w:space="0" w:color="auto"/>
              <w:right w:val="single" w:sz="4" w:space="0" w:color="auto"/>
            </w:tcBorders>
            <w:hideMark/>
          </w:tcPr>
          <w:p w14:paraId="484CF54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6AD5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C97E8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AB0A2E9"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66A094" w14:textId="77777777" w:rsidR="00EE5860" w:rsidRPr="00441CD0" w:rsidRDefault="00EE5860" w:rsidP="00BB0E1F">
            <w:pPr>
              <w:pStyle w:val="TAC"/>
            </w:pPr>
            <w:r w:rsidRPr="00441CD0">
              <w:t xml:space="preserve">Update </w:t>
            </w:r>
            <w:r w:rsidRPr="00441CD0">
              <w:rPr>
                <w:lang w:val="sv-SE"/>
              </w:rPr>
              <w:t>Duplicating</w:t>
            </w:r>
            <w:r w:rsidRPr="00441CD0">
              <w:t xml:space="preserve"> Parameters</w:t>
            </w:r>
          </w:p>
        </w:tc>
      </w:tr>
      <w:tr w:rsidR="00EE5860" w:rsidRPr="00441CD0" w14:paraId="1A287A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A01D53"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1991B985"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686D7EC" w14:textId="77777777" w:rsidR="00EE5860" w:rsidRPr="00441CD0" w:rsidRDefault="00EE5860" w:rsidP="00BB0E1F">
            <w:pPr>
              <w:pStyle w:val="TAL"/>
              <w:rPr>
                <w:lang w:eastAsia="zh-CN"/>
              </w:rPr>
            </w:pPr>
            <w:r w:rsidRPr="00441CD0">
              <w:rPr>
                <w:lang w:eastAsia="zh-CN"/>
              </w:rPr>
              <w:t xml:space="preserve">This IE shall be present if it </w:t>
            </w:r>
            <w:r w:rsidRPr="00441CD0">
              <w:rPr>
                <w:lang w:val="en-US"/>
              </w:rPr>
              <w:t>is changed</w:t>
            </w:r>
            <w:r w:rsidRPr="00441CD0">
              <w:rPr>
                <w:lang w:eastAsia="zh-CN"/>
              </w:rPr>
              <w:t>. See table</w:t>
            </w:r>
            <w:r>
              <w:rPr>
                <w:lang w:eastAsia="zh-CN"/>
              </w:rPr>
              <w:t> </w:t>
            </w:r>
            <w:r w:rsidRPr="00441CD0">
              <w:t>7.5.2.3-4.</w:t>
            </w:r>
          </w:p>
        </w:tc>
        <w:tc>
          <w:tcPr>
            <w:tcW w:w="370" w:type="dxa"/>
            <w:tcBorders>
              <w:top w:val="single" w:sz="4" w:space="0" w:color="auto"/>
              <w:left w:val="single" w:sz="4" w:space="0" w:color="auto"/>
              <w:bottom w:val="single" w:sz="4" w:space="0" w:color="auto"/>
              <w:right w:val="single" w:sz="4" w:space="0" w:color="auto"/>
            </w:tcBorders>
          </w:tcPr>
          <w:p w14:paraId="7E1624FA"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29581C5"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2CA036DD"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9657D07"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657A269E"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Forwarding </w:t>
            </w:r>
            <w:r w:rsidRPr="00441CD0">
              <w:rPr>
                <w:lang w:val="de-DE" w:eastAsia="zh-CN"/>
              </w:rPr>
              <w:t>Parameters</w:t>
            </w:r>
          </w:p>
        </w:tc>
      </w:tr>
      <w:tr w:rsidR="00EE5860" w:rsidRPr="00441CD0" w14:paraId="783ABCB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DF5364D" w14:textId="77777777" w:rsidR="00EE5860" w:rsidRPr="00441CD0" w:rsidRDefault="00EE5860" w:rsidP="00BB0E1F">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6330EA35" w14:textId="77777777" w:rsidR="00EE5860" w:rsidRPr="00441CD0" w:rsidRDefault="00EE5860" w:rsidP="00BB0E1F">
            <w:pPr>
              <w:pStyle w:val="TAL"/>
              <w:jc w:val="center"/>
              <w:rPr>
                <w:rFonts w:eastAsia="SimSun"/>
              </w:rPr>
            </w:pPr>
            <w:r w:rsidRPr="00441CD0">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6695E2F8" w14:textId="77777777" w:rsidR="00EE5860" w:rsidRPr="00441CD0" w:rsidRDefault="00EE5860" w:rsidP="00BB0E1F">
            <w:pPr>
              <w:pStyle w:val="TAL"/>
              <w:rPr>
                <w:lang w:val="de-DE" w:eastAsia="zh-CN"/>
              </w:rPr>
            </w:pPr>
            <w:r w:rsidRPr="00441CD0">
              <w:t>This IE shall be present if the BAR ID associated to the FAR needs to be modified.</w:t>
            </w:r>
            <w:r w:rsidRPr="00441CD0">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F313DA1"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1614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2878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9B0F0A"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B9CC4E7" w14:textId="77777777" w:rsidR="00EE5860" w:rsidRPr="00441CD0" w:rsidRDefault="00EE5860" w:rsidP="00BB0E1F">
            <w:pPr>
              <w:pStyle w:val="TAC"/>
              <w:rPr>
                <w:lang w:val="de-DE"/>
              </w:rPr>
            </w:pPr>
            <w:r w:rsidRPr="00441CD0">
              <w:rPr>
                <w:lang w:val="de-DE"/>
              </w:rPr>
              <w:t>BAR ID</w:t>
            </w:r>
          </w:p>
        </w:tc>
      </w:tr>
    </w:tbl>
    <w:p w14:paraId="0065A600" w14:textId="77777777" w:rsidR="00EE5860" w:rsidRPr="00441CD0" w:rsidRDefault="00EE5860" w:rsidP="00EE5860">
      <w:pPr>
        <w:rPr>
          <w:lang w:val="x-none" w:eastAsia="zh-CN"/>
        </w:rPr>
      </w:pPr>
    </w:p>
    <w:p w14:paraId="569DFD6E" w14:textId="77777777" w:rsidR="00EE5860" w:rsidRPr="00441CD0" w:rsidRDefault="00EE5860" w:rsidP="00EE5860">
      <w:pPr>
        <w:pStyle w:val="TH"/>
        <w:rPr>
          <w:lang w:val="en-US"/>
        </w:rPr>
      </w:pPr>
      <w:r w:rsidRPr="00441CD0">
        <w:t>Table 7.5.4.3-</w:t>
      </w:r>
      <w:r w:rsidRPr="00441CD0">
        <w:rPr>
          <w:lang w:val="en-US"/>
        </w:rPr>
        <w:t>2</w:t>
      </w:r>
      <w:r w:rsidRPr="00441CD0">
        <w:t>: Update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0D96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103DFB"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8267FF4"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8078F34" w14:textId="77777777" w:rsidR="00EE5860" w:rsidRPr="00441CD0" w:rsidRDefault="00EE5860" w:rsidP="00BB0E1F">
            <w:pPr>
              <w:pStyle w:val="TAC"/>
              <w:rPr>
                <w:lang w:val="sv-SE"/>
              </w:rPr>
            </w:pPr>
            <w:r w:rsidRPr="00441CD0">
              <w:rPr>
                <w:lang w:val="sv-SE"/>
              </w:rPr>
              <w:t xml:space="preserve">Update Forwarding Parameters </w:t>
            </w:r>
            <w:r w:rsidRPr="00441CD0">
              <w:rPr>
                <w:lang w:val="en-US"/>
              </w:rPr>
              <w:t>IE Type = 11 (decimal)</w:t>
            </w:r>
          </w:p>
        </w:tc>
      </w:tr>
      <w:tr w:rsidR="00EE5860" w:rsidRPr="00441CD0" w14:paraId="2E0A46B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54EF4EF"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1174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BEA69A" w14:textId="77777777" w:rsidR="00EE5860" w:rsidRPr="00441CD0" w:rsidRDefault="00EE5860" w:rsidP="00BB0E1F">
            <w:pPr>
              <w:pStyle w:val="TAC"/>
              <w:rPr>
                <w:lang w:val="sv-SE"/>
              </w:rPr>
            </w:pPr>
            <w:r w:rsidRPr="00441CD0">
              <w:rPr>
                <w:lang w:val="sv-SE"/>
              </w:rPr>
              <w:t>Length = n</w:t>
            </w:r>
          </w:p>
        </w:tc>
      </w:tr>
      <w:tr w:rsidR="00EE5860" w:rsidRPr="00441CD0" w14:paraId="2CD9B1D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48186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7DDD2AE"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E84930"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14C602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12587D" w14:textId="77777777" w:rsidR="00EE5860" w:rsidRPr="00441CD0" w:rsidRDefault="00EE5860" w:rsidP="00BB0E1F">
            <w:pPr>
              <w:pStyle w:val="TAH"/>
              <w:rPr>
                <w:lang w:val="sv-SE"/>
              </w:rPr>
            </w:pPr>
            <w:r w:rsidRPr="00441CD0">
              <w:rPr>
                <w:lang w:val="sv-SE"/>
              </w:rPr>
              <w:t>IE Type</w:t>
            </w:r>
          </w:p>
        </w:tc>
      </w:tr>
      <w:tr w:rsidR="00EE5860" w:rsidRPr="00441CD0" w14:paraId="5679AA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68762E3"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96EA4"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0464AB1"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3AC3C39"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718F31F8"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1D7CDA14"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59C6E2C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DF7620F" w14:textId="77777777" w:rsidR="00EE5860" w:rsidRPr="00441CD0" w:rsidRDefault="00EE5860" w:rsidP="00BB0E1F">
            <w:pPr>
              <w:spacing w:after="0"/>
              <w:rPr>
                <w:rFonts w:ascii="Arial" w:hAnsi="Arial"/>
                <w:b/>
                <w:sz w:val="18"/>
                <w:lang w:val="sv-SE"/>
              </w:rPr>
            </w:pPr>
          </w:p>
        </w:tc>
      </w:tr>
      <w:tr w:rsidR="00EE5860" w:rsidRPr="00441CD0" w14:paraId="0D3621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49DFE0B" w14:textId="77777777" w:rsidR="00EE5860" w:rsidRPr="00441CD0" w:rsidRDefault="00EE5860" w:rsidP="00BB0E1F">
            <w:pPr>
              <w:pStyle w:val="TAL"/>
              <w:rPr>
                <w:lang w:val="sv-SE"/>
              </w:rPr>
            </w:pPr>
            <w:r w:rsidRPr="00441CD0">
              <w:rPr>
                <w:lang w:val="sv-SE"/>
              </w:rPr>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C27A039"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673A7555" w14:textId="77777777" w:rsidR="00EE5860" w:rsidRPr="00441CD0" w:rsidRDefault="00EE5860" w:rsidP="00BB0E1F">
            <w:pPr>
              <w:pStyle w:val="TAL"/>
              <w:rPr>
                <w:lang w:val="sv-SE"/>
              </w:rPr>
            </w:pPr>
            <w:r w:rsidRPr="00441CD0">
              <w:rPr>
                <w:lang w:val="sv-SE"/>
              </w:rPr>
              <w:t>This IE shall only be provided if it is changed.</w:t>
            </w:r>
          </w:p>
          <w:p w14:paraId="48B43AC9"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454002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3BF992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864111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1F06C9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835A91" w14:textId="77777777" w:rsidR="00EE5860" w:rsidRPr="00441CD0" w:rsidRDefault="00EE5860" w:rsidP="00BB0E1F">
            <w:pPr>
              <w:pStyle w:val="TAC"/>
              <w:rPr>
                <w:lang w:val="sv-SE"/>
              </w:rPr>
            </w:pPr>
            <w:r w:rsidRPr="00441CD0">
              <w:rPr>
                <w:lang w:val="sv-SE"/>
              </w:rPr>
              <w:t>Destination Interface</w:t>
            </w:r>
          </w:p>
        </w:tc>
      </w:tr>
      <w:tr w:rsidR="00EE5860" w:rsidRPr="00441CD0" w14:paraId="005AFF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0B00782" w14:textId="77777777" w:rsidR="00EE5860" w:rsidRPr="00441CD0" w:rsidRDefault="00EE5860" w:rsidP="00BB0E1F">
            <w:pPr>
              <w:pStyle w:val="TAL"/>
              <w:rPr>
                <w:lang w:val="sv-SE"/>
              </w:rPr>
            </w:pPr>
            <w:r w:rsidRPr="00441CD0">
              <w:rPr>
                <w:lang w:val="sv-S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2C1D088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0DCF815"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826440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F0D7B7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3466EC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014AD6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F0A0" w14:textId="77777777" w:rsidR="00EE5860" w:rsidRPr="00441CD0" w:rsidRDefault="00EE5860" w:rsidP="00BB0E1F">
            <w:pPr>
              <w:pStyle w:val="TAC"/>
              <w:rPr>
                <w:lang w:val="sv-SE"/>
              </w:rPr>
            </w:pPr>
            <w:r w:rsidRPr="00441CD0">
              <w:rPr>
                <w:lang w:val="sv-SE"/>
              </w:rPr>
              <w:t>Network Instance</w:t>
            </w:r>
          </w:p>
        </w:tc>
      </w:tr>
      <w:tr w:rsidR="00EE5860" w:rsidRPr="00441CD0" w14:paraId="6804C2E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DFBF4AE" w14:textId="77777777" w:rsidR="00EE5860" w:rsidRPr="00441CD0" w:rsidRDefault="00EE5860" w:rsidP="00BB0E1F">
            <w:pPr>
              <w:pStyle w:val="TAL"/>
              <w:rPr>
                <w:lang w:val="sv-SE"/>
              </w:rPr>
            </w:pPr>
            <w:r w:rsidRPr="00441CD0">
              <w:rPr>
                <w:lang w:val="sv-SE"/>
              </w:rPr>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5E68BCF" w14:textId="77777777" w:rsidR="00EE5860" w:rsidRPr="00441CD0" w:rsidRDefault="00EE5860" w:rsidP="00BB0E1F">
            <w:pPr>
              <w:pStyle w:val="TAL"/>
              <w:jc w:val="center"/>
              <w:rPr>
                <w:szCs w:val="18"/>
                <w:lang w:val="sv-SE"/>
              </w:rPr>
            </w:pPr>
            <w:r w:rsidRPr="00441CD0">
              <w:rPr>
                <w:szCs w:val="18"/>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88E48D5" w14:textId="77777777" w:rsidR="00EE5860" w:rsidRPr="00441CD0" w:rsidRDefault="00EE5860" w:rsidP="00BB0E1F">
            <w:pPr>
              <w:pStyle w:val="TAL"/>
              <w:rPr>
                <w:szCs w:val="18"/>
                <w:lang w:val="sv-SE"/>
              </w:rPr>
            </w:pPr>
            <w:r w:rsidRPr="00441CD0">
              <w:rPr>
                <w:szCs w:val="18"/>
                <w:lang w:val="sv-SE"/>
              </w:rPr>
              <w:t>This IE shall be present if the instructions regarding the redirection of traffic by the UP function need to be modified.</w:t>
            </w:r>
          </w:p>
        </w:tc>
        <w:tc>
          <w:tcPr>
            <w:tcW w:w="370" w:type="dxa"/>
            <w:tcBorders>
              <w:top w:val="single" w:sz="4" w:space="0" w:color="auto"/>
              <w:left w:val="single" w:sz="4" w:space="0" w:color="auto"/>
              <w:bottom w:val="single" w:sz="4" w:space="0" w:color="auto"/>
              <w:right w:val="single" w:sz="4" w:space="0" w:color="auto"/>
            </w:tcBorders>
            <w:hideMark/>
          </w:tcPr>
          <w:p w14:paraId="058CFBE8"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CA8B5B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F5118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51D6F5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544B5F1" w14:textId="77777777" w:rsidR="00EE5860" w:rsidRPr="00441CD0" w:rsidRDefault="00EE5860" w:rsidP="00BB0E1F">
            <w:pPr>
              <w:pStyle w:val="TAC"/>
              <w:rPr>
                <w:lang w:val="sv-SE"/>
              </w:rPr>
            </w:pPr>
            <w:r w:rsidRPr="00441CD0">
              <w:rPr>
                <w:lang w:val="sv-SE"/>
              </w:rPr>
              <w:t>Redirect Information</w:t>
            </w:r>
          </w:p>
        </w:tc>
      </w:tr>
      <w:tr w:rsidR="00EE5860" w:rsidRPr="00441CD0" w14:paraId="525149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9B513F9" w14:textId="77777777" w:rsidR="00EE5860" w:rsidRPr="00441CD0" w:rsidRDefault="00EE5860" w:rsidP="00BB0E1F">
            <w:pPr>
              <w:pStyle w:val="TAL"/>
              <w:rPr>
                <w:szCs w:val="18"/>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52CBEFF4"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4C13BD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34212C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A987D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DCDA28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E17B27" w14:textId="77777777" w:rsidR="00EE5860" w:rsidRPr="00441CD0" w:rsidRDefault="00EE5860" w:rsidP="00BB0E1F">
            <w:pPr>
              <w:pStyle w:val="TAC"/>
              <w:rPr>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3E33AD" w14:textId="77777777" w:rsidR="00EE5860" w:rsidRPr="00441CD0" w:rsidRDefault="00EE5860" w:rsidP="00BB0E1F">
            <w:pPr>
              <w:pStyle w:val="TAC"/>
              <w:rPr>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reation</w:t>
            </w:r>
          </w:p>
        </w:tc>
      </w:tr>
      <w:tr w:rsidR="00EE5860" w:rsidRPr="00441CD0" w14:paraId="4E6DEB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382F199"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17B25F8"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0C6C5517"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33091D7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FBC03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AF2161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4466312"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5386F9" w14:textId="77777777" w:rsidR="00EE5860" w:rsidRPr="00441CD0" w:rsidRDefault="00EE5860" w:rsidP="00BB0E1F">
            <w:pPr>
              <w:pStyle w:val="TAC"/>
              <w:rPr>
                <w:lang w:val="sv-SE"/>
              </w:rPr>
            </w:pPr>
            <w:r w:rsidRPr="00441CD0">
              <w:rPr>
                <w:lang w:val="sv-SE"/>
              </w:rPr>
              <w:t>Transport Level Marking</w:t>
            </w:r>
          </w:p>
        </w:tc>
      </w:tr>
      <w:tr w:rsidR="00EE5860" w:rsidRPr="00441CD0" w14:paraId="62F1FF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F82BEF"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70BA5DF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8B3CD62"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64DAFDC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04742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8D83F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B04233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C89B14" w14:textId="77777777" w:rsidR="00EE5860" w:rsidRPr="00441CD0" w:rsidRDefault="00EE5860" w:rsidP="00BB0E1F">
            <w:pPr>
              <w:pStyle w:val="TAC"/>
              <w:rPr>
                <w:lang w:val="sv-SE"/>
              </w:rPr>
            </w:pPr>
            <w:r w:rsidRPr="00441CD0">
              <w:rPr>
                <w:lang w:val="sv-SE"/>
              </w:rPr>
              <w:t>Forwarding Policy</w:t>
            </w:r>
          </w:p>
        </w:tc>
      </w:tr>
      <w:tr w:rsidR="00EE5860" w:rsidRPr="00441CD0" w14:paraId="264EC8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E36B92" w14:textId="77777777" w:rsidR="00EE5860" w:rsidRPr="00441CD0" w:rsidRDefault="00EE5860" w:rsidP="00BB0E1F">
            <w:pPr>
              <w:pStyle w:val="TAL"/>
              <w:rPr>
                <w:lang w:val="sv-SE"/>
              </w:rPr>
            </w:pPr>
            <w:r w:rsidRPr="00441CD0">
              <w:rPr>
                <w:rFonts w:cs="Arial"/>
                <w:szCs w:val="18"/>
                <w:lang w:val="sv-SE" w:eastAsia="zh-CN"/>
              </w:rPr>
              <w:t>Header Enrichment</w:t>
            </w:r>
          </w:p>
        </w:tc>
        <w:tc>
          <w:tcPr>
            <w:tcW w:w="336" w:type="dxa"/>
            <w:tcBorders>
              <w:top w:val="single" w:sz="4" w:space="0" w:color="auto"/>
              <w:left w:val="single" w:sz="4" w:space="0" w:color="auto"/>
              <w:bottom w:val="single" w:sz="4" w:space="0" w:color="auto"/>
              <w:right w:val="single" w:sz="4" w:space="0" w:color="auto"/>
            </w:tcBorders>
            <w:hideMark/>
          </w:tcPr>
          <w:p w14:paraId="47A2C855"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AEC4E4D"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684CF9D"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01DAC9B"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D735F5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E1E87A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781E3" w14:textId="77777777" w:rsidR="00EE5860" w:rsidRPr="00441CD0" w:rsidRDefault="00EE5860" w:rsidP="00BB0E1F">
            <w:pPr>
              <w:pStyle w:val="TAC"/>
              <w:rPr>
                <w:lang w:val="sv-SE"/>
              </w:rPr>
            </w:pPr>
            <w:r w:rsidRPr="00441CD0">
              <w:rPr>
                <w:lang w:val="sv-SE"/>
              </w:rPr>
              <w:t>Header Enrichment</w:t>
            </w:r>
          </w:p>
        </w:tc>
      </w:tr>
      <w:tr w:rsidR="00EE5860" w:rsidRPr="00441CD0" w14:paraId="70F6A3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689A82" w14:textId="77777777" w:rsidR="00EE5860" w:rsidRPr="00441CD0" w:rsidRDefault="00EE5860" w:rsidP="00BB0E1F">
            <w:pPr>
              <w:pStyle w:val="TAL"/>
              <w:rPr>
                <w:rFonts w:cs="Arial"/>
                <w:szCs w:val="18"/>
                <w:lang w:val="sv-SE" w:eastAsia="zh-CN"/>
              </w:rPr>
            </w:pPr>
            <w:r w:rsidRPr="00441CD0">
              <w:rPr>
                <w:rFonts w:cs="Arial"/>
                <w:szCs w:val="18"/>
                <w:lang w:val="de-DE" w:eastAsia="zh-CN"/>
              </w:rPr>
              <w:t>PFCP</w:t>
            </w:r>
            <w:r w:rsidRPr="00441CD0">
              <w:rPr>
                <w:rFonts w:cs="Arial"/>
                <w:szCs w:val="18"/>
                <w:lang w:val="sv-SE" w:eastAsia="zh-CN"/>
              </w:rPr>
              <w:t>SMReq-Flags</w:t>
            </w:r>
          </w:p>
        </w:tc>
        <w:tc>
          <w:tcPr>
            <w:tcW w:w="336" w:type="dxa"/>
            <w:tcBorders>
              <w:top w:val="single" w:sz="4" w:space="0" w:color="auto"/>
              <w:left w:val="single" w:sz="4" w:space="0" w:color="auto"/>
              <w:bottom w:val="single" w:sz="4" w:space="0" w:color="auto"/>
              <w:right w:val="single" w:sz="4" w:space="0" w:color="auto"/>
            </w:tcBorders>
            <w:hideMark/>
          </w:tcPr>
          <w:p w14:paraId="42FC2C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F345767" w14:textId="77777777" w:rsidR="00EE5860" w:rsidRPr="00441CD0" w:rsidRDefault="00EE5860" w:rsidP="00BB0E1F">
            <w:pPr>
              <w:pStyle w:val="TAL"/>
              <w:rPr>
                <w:lang w:val="sv-SE"/>
              </w:rPr>
            </w:pPr>
            <w:r w:rsidRPr="00441CD0">
              <w:rPr>
                <w:lang w:val="sv-SE"/>
              </w:rPr>
              <w:t>This IE shall be included if at least one of the flags is set to "1".</w:t>
            </w:r>
          </w:p>
          <w:p w14:paraId="7609FD94" w14:textId="77777777" w:rsidR="00EE5860" w:rsidRPr="00441CD0" w:rsidRDefault="00EE5860" w:rsidP="00BB0E1F">
            <w:pPr>
              <w:pStyle w:val="B1"/>
              <w:rPr>
                <w:rFonts w:ascii="Arial" w:hAnsi="Arial"/>
                <w:sz w:val="18"/>
                <w:lang w:val="sv-SE"/>
              </w:rPr>
            </w:pPr>
            <w:r w:rsidRPr="00441CD0">
              <w:rPr>
                <w:rFonts w:ascii="Arial" w:hAnsi="Arial"/>
                <w:sz w:val="18"/>
                <w:lang w:val="sv-SE"/>
              </w:rPr>
              <w:t>-</w:t>
            </w:r>
            <w:r w:rsidRPr="00441CD0">
              <w:rPr>
                <w:lang w:val="sv-SE"/>
              </w:rPr>
              <w:tab/>
            </w:r>
            <w:r w:rsidRPr="00441CD0">
              <w:rPr>
                <w:rFonts w:ascii="Arial" w:hAnsi="Arial"/>
                <w:sz w:val="18"/>
                <w:lang w:val="sv-SE"/>
              </w:rPr>
              <w:t xml:space="preserve">SNDEM (Send End Marker Packets): this IE shall be present if the CP function modifies the F-TEID of the downstream node in the Outer Header Creation IE and the CP function requests the UP function to construct and send GTP-U End Marker messages towards the old F-TEID of the downstream node. </w:t>
            </w:r>
          </w:p>
        </w:tc>
        <w:tc>
          <w:tcPr>
            <w:tcW w:w="370" w:type="dxa"/>
            <w:tcBorders>
              <w:top w:val="single" w:sz="4" w:space="0" w:color="auto"/>
              <w:left w:val="single" w:sz="4" w:space="0" w:color="auto"/>
              <w:bottom w:val="single" w:sz="4" w:space="0" w:color="auto"/>
              <w:right w:val="single" w:sz="4" w:space="0" w:color="auto"/>
            </w:tcBorders>
            <w:hideMark/>
          </w:tcPr>
          <w:p w14:paraId="78521DE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534D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DA257F"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2DD712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89E9" w14:textId="77777777" w:rsidR="00EE5860" w:rsidRPr="00441CD0" w:rsidRDefault="00EE5860" w:rsidP="00BB0E1F">
            <w:pPr>
              <w:pStyle w:val="TAC"/>
              <w:rPr>
                <w:lang w:val="sv-SE"/>
              </w:rPr>
            </w:pPr>
            <w:r w:rsidRPr="00441CD0">
              <w:rPr>
                <w:lang w:val="de-DE"/>
              </w:rPr>
              <w:t>PFCP</w:t>
            </w:r>
            <w:r w:rsidRPr="00441CD0">
              <w:rPr>
                <w:lang w:val="sv-SE"/>
              </w:rPr>
              <w:t>SMReq-Flags</w:t>
            </w:r>
          </w:p>
        </w:tc>
      </w:tr>
      <w:tr w:rsidR="00EE5860" w:rsidRPr="00441CD0" w14:paraId="1E4A24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DF1F5C"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4AC2EBC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DD2071" w14:textId="77777777" w:rsidR="00EE5860" w:rsidRPr="00441CD0" w:rsidRDefault="00EE5860" w:rsidP="00BB0E1F">
            <w:pPr>
              <w:pStyle w:val="TAL"/>
              <w:rPr>
                <w:lang w:val="sv-SE"/>
              </w:rPr>
            </w:pPr>
            <w:r w:rsidRPr="00441CD0">
              <w:rPr>
                <w:lang w:val="sv-SE" w:eastAsia="zh-CN"/>
              </w:rPr>
              <w:t xml:space="preserve">This IE may be present, if it is changed and </w:t>
            </w:r>
            <w:r w:rsidRPr="00441CD0">
              <w:rPr>
                <w:lang w:val="en-US" w:eastAsia="zh-CN"/>
              </w:rPr>
              <w:t>the UP function indicated support of the PDI optimization feature, (</w:t>
            </w:r>
            <w:r w:rsidRPr="00441CD0">
              <w:rPr>
                <w:lang w:val="sv-SE"/>
              </w:rPr>
              <w:t>see clause</w:t>
            </w:r>
            <w:r>
              <w:rPr>
                <w:lang w:val="sv-SE"/>
              </w:rPr>
              <w:t> </w:t>
            </w:r>
            <w:r w:rsidRPr="00441CD0">
              <w:rPr>
                <w:lang w:val="sv-SE"/>
              </w:rPr>
              <w:t>8.2.25)</w:t>
            </w:r>
            <w:r w:rsidRPr="00441CD0">
              <w:rPr>
                <w:lang w:val="sv-SE" w:eastAsia="zh-CN"/>
              </w:rPr>
              <w:t xml:space="preserve">. When present, it shall identify the Traffic Endpoint ID allocated for this </w:t>
            </w:r>
            <w:r w:rsidRPr="00441CD0">
              <w:rPr>
                <w:lang w:val="en-US" w:eastAsia="zh-CN"/>
              </w:rPr>
              <w:t>PFCP</w:t>
            </w:r>
            <w:r w:rsidRPr="00441CD0">
              <w:rPr>
                <w:lang w:val="sv-SE" w:eastAsia="zh-CN"/>
              </w:rPr>
              <w:t xml:space="preserve"> session to receive the traffic in the reverse direction (see clause</w:t>
            </w:r>
            <w:r>
              <w:rPr>
                <w:lang w:val="sv-SE" w:eastAsia="zh-CN"/>
              </w:rPr>
              <w:t> </w:t>
            </w:r>
            <w:r w:rsidRPr="00441CD0">
              <w:rPr>
                <w:lang w:val="sv-SE" w:eastAsia="zh-CN"/>
              </w:rPr>
              <w:t>5.2.3.1).</w:t>
            </w:r>
          </w:p>
        </w:tc>
        <w:tc>
          <w:tcPr>
            <w:tcW w:w="370" w:type="dxa"/>
            <w:tcBorders>
              <w:top w:val="single" w:sz="4" w:space="0" w:color="auto"/>
              <w:left w:val="single" w:sz="4" w:space="0" w:color="auto"/>
              <w:bottom w:val="single" w:sz="4" w:space="0" w:color="auto"/>
              <w:right w:val="single" w:sz="4" w:space="0" w:color="auto"/>
            </w:tcBorders>
            <w:hideMark/>
          </w:tcPr>
          <w:p w14:paraId="68326A6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12841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07581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6FDAC2F"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C36016" w14:textId="77777777" w:rsidR="00EE5860" w:rsidRPr="00441CD0" w:rsidRDefault="00EE5860" w:rsidP="00BB0E1F">
            <w:pPr>
              <w:pStyle w:val="TAC"/>
              <w:rPr>
                <w:lang w:val="sv-SE"/>
              </w:rPr>
            </w:pPr>
            <w:r w:rsidRPr="00441CD0">
              <w:rPr>
                <w:lang w:val="sv-SE"/>
              </w:rPr>
              <w:t>Traffic Endpoint ID</w:t>
            </w:r>
          </w:p>
        </w:tc>
      </w:tr>
      <w:tr w:rsidR="00EE5860" w:rsidRPr="00441CD0" w14:paraId="27DC3B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57D9E1" w14:textId="77777777" w:rsidR="00EE5860" w:rsidRPr="00441CD0" w:rsidRDefault="00EE5860" w:rsidP="00BB0E1F">
            <w:pPr>
              <w:pStyle w:val="TAL"/>
              <w:rPr>
                <w:lang w:val="sv-S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4E4E5DCF" w14:textId="77777777" w:rsidR="00EE5860" w:rsidRPr="00441CD0" w:rsidRDefault="00EE5860" w:rsidP="00BB0E1F">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F71BC92" w14:textId="77777777" w:rsidR="00EE5860" w:rsidRPr="00441CD0" w:rsidRDefault="00EE5860" w:rsidP="00BB0E1F">
            <w:pPr>
              <w:pStyle w:val="TAL"/>
              <w:rPr>
                <w:lang w:val="sv-SE"/>
              </w:rPr>
            </w:pPr>
            <w:r w:rsidRPr="00441CD0">
              <w:rPr>
                <w:szCs w:val="18"/>
                <w:lang w:val="en-US" w:eastAsia="zh-CN"/>
              </w:rPr>
              <w:t>This IE shall be present to indicate the 3GPP interface type of the destination interface, if the value has changed.</w:t>
            </w:r>
          </w:p>
        </w:tc>
        <w:tc>
          <w:tcPr>
            <w:tcW w:w="370" w:type="dxa"/>
            <w:tcBorders>
              <w:top w:val="single" w:sz="4" w:space="0" w:color="auto"/>
              <w:left w:val="single" w:sz="4" w:space="0" w:color="auto"/>
              <w:bottom w:val="single" w:sz="4" w:space="0" w:color="auto"/>
              <w:right w:val="single" w:sz="4" w:space="0" w:color="auto"/>
            </w:tcBorders>
            <w:hideMark/>
          </w:tcPr>
          <w:p w14:paraId="395BF5DF"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17F434C5"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0E992B5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52107F8"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3B7AA0" w14:textId="77777777" w:rsidR="00EE5860" w:rsidRPr="00441CD0" w:rsidRDefault="00EE5860" w:rsidP="00BB0E1F">
            <w:pPr>
              <w:pStyle w:val="TAC"/>
              <w:rPr>
                <w:lang w:val="sv-SE"/>
              </w:rPr>
            </w:pPr>
            <w:r w:rsidRPr="00441CD0">
              <w:rPr>
                <w:lang w:val="sv-SE" w:eastAsia="zh-CN"/>
              </w:rPr>
              <w:t>3GPP Interface Type</w:t>
            </w:r>
          </w:p>
        </w:tc>
      </w:tr>
      <w:tr w:rsidR="00EE5860" w:rsidRPr="00441CD0" w14:paraId="413448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6E5213B"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5F38B730" w14:textId="77777777" w:rsidR="00EE5860" w:rsidRPr="00441CD0" w:rsidRDefault="00EE5860" w:rsidP="00BB0E1F">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DD895B7"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w:t>
            </w:r>
            <w:r w:rsidRPr="00441CD0">
              <w:rPr>
                <w:szCs w:val="18"/>
                <w:lang w:val="en-US" w:eastAsia="zh-CN"/>
              </w:rPr>
              <w:t>provided</w:t>
            </w:r>
            <w:r w:rsidRPr="00441CD0">
              <w:rPr>
                <w:rFonts w:hint="eastAsia"/>
                <w:szCs w:val="18"/>
                <w:lang w:val="en-US" w:eastAsia="zh-CN"/>
              </w:rPr>
              <w:t xml:space="preserve"> </w:t>
            </w:r>
            <w:r w:rsidRPr="00441CD0">
              <w:rPr>
                <w:szCs w:val="18"/>
                <w:lang w:val="en-US" w:eastAsia="zh-CN"/>
              </w:rPr>
              <w:t xml:space="preserve">over N16a if it is changed. This IE shall not be sent over N4. </w:t>
            </w:r>
          </w:p>
        </w:tc>
        <w:tc>
          <w:tcPr>
            <w:tcW w:w="370" w:type="dxa"/>
            <w:tcBorders>
              <w:top w:val="single" w:sz="4" w:space="0" w:color="auto"/>
              <w:left w:val="single" w:sz="4" w:space="0" w:color="auto"/>
              <w:bottom w:val="single" w:sz="4" w:space="0" w:color="auto"/>
              <w:right w:val="single" w:sz="4" w:space="0" w:color="auto"/>
            </w:tcBorders>
          </w:tcPr>
          <w:p w14:paraId="18F448D4"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E9A9B18"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C3CDCC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5EDCDD4"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0EFDFF35" w14:textId="77777777" w:rsidR="00EE5860" w:rsidRPr="00441CD0" w:rsidRDefault="00EE5860" w:rsidP="00BB0E1F">
            <w:pPr>
              <w:pStyle w:val="TAC"/>
            </w:pPr>
            <w:r w:rsidRPr="00441CD0">
              <w:rPr>
                <w:lang w:eastAsia="zh-CN"/>
              </w:rPr>
              <w:t>Data Network Access Identifier</w:t>
            </w:r>
          </w:p>
        </w:tc>
      </w:tr>
      <w:tr w:rsidR="00EE5860" w:rsidRPr="00441CD0" w14:paraId="5434B82B"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0DD8E0CC" w14:textId="77777777" w:rsidR="00EE5860" w:rsidRPr="00441CD0" w:rsidRDefault="00EE5860" w:rsidP="00BB0E1F">
            <w:pPr>
              <w:pStyle w:val="TAN"/>
              <w:rPr>
                <w:lang w:val="en-US"/>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14:paraId="058A1D18" w14:textId="77777777" w:rsidR="00EE5860" w:rsidRPr="00441CD0" w:rsidRDefault="00EE5860" w:rsidP="00EE5860">
      <w:pPr>
        <w:rPr>
          <w:lang w:val="de-DE"/>
        </w:rPr>
      </w:pPr>
    </w:p>
    <w:p w14:paraId="1E8AE289" w14:textId="77777777" w:rsidR="00EE5860" w:rsidRPr="00441CD0" w:rsidRDefault="00EE5860" w:rsidP="00EE5860">
      <w:pPr>
        <w:pStyle w:val="TH"/>
        <w:rPr>
          <w:lang w:val="en-US"/>
        </w:rPr>
      </w:pPr>
      <w:r w:rsidRPr="00441CD0">
        <w:t>Table 7.5.4.3-</w:t>
      </w:r>
      <w:r w:rsidRPr="00441CD0">
        <w:rPr>
          <w:lang w:val="en-US"/>
        </w:rPr>
        <w:t>3</w:t>
      </w:r>
      <w:r w:rsidRPr="00441CD0">
        <w:t>: Update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6893A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12159D1"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77F7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B839AB" w14:textId="77777777" w:rsidR="00EE5860" w:rsidRPr="00441CD0" w:rsidRDefault="00EE5860" w:rsidP="00BB0E1F">
            <w:pPr>
              <w:pStyle w:val="TAC"/>
              <w:rPr>
                <w:lang w:val="sv-SE"/>
              </w:rPr>
            </w:pPr>
            <w:r w:rsidRPr="00441CD0">
              <w:rPr>
                <w:lang w:val="sv-SE"/>
              </w:rPr>
              <w:t xml:space="preserve">Update Duplicating Parameters </w:t>
            </w:r>
            <w:r w:rsidRPr="00441CD0">
              <w:rPr>
                <w:lang w:val="en-US"/>
              </w:rPr>
              <w:t>IE Type = 105 (decimal)</w:t>
            </w:r>
          </w:p>
        </w:tc>
      </w:tr>
      <w:tr w:rsidR="00EE5860" w:rsidRPr="00441CD0" w14:paraId="6436D0E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98A91A5"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40215A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0454D1" w14:textId="77777777" w:rsidR="00EE5860" w:rsidRPr="00441CD0" w:rsidRDefault="00EE5860" w:rsidP="00BB0E1F">
            <w:pPr>
              <w:pStyle w:val="TAC"/>
              <w:rPr>
                <w:lang w:val="sv-SE"/>
              </w:rPr>
            </w:pPr>
            <w:r w:rsidRPr="00441CD0">
              <w:rPr>
                <w:lang w:val="sv-SE"/>
              </w:rPr>
              <w:t>Length = n</w:t>
            </w:r>
          </w:p>
        </w:tc>
      </w:tr>
      <w:tr w:rsidR="00EE5860" w:rsidRPr="00441CD0" w14:paraId="2F07799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F84ACA"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159F5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324ADF1"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131D304"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78F97A" w14:textId="77777777" w:rsidR="00EE5860" w:rsidRPr="00441CD0" w:rsidRDefault="00EE5860" w:rsidP="00BB0E1F">
            <w:pPr>
              <w:pStyle w:val="TAH"/>
              <w:rPr>
                <w:lang w:val="sv-SE"/>
              </w:rPr>
            </w:pPr>
            <w:r w:rsidRPr="00441CD0">
              <w:rPr>
                <w:lang w:val="sv-SE"/>
              </w:rPr>
              <w:t>IE Type</w:t>
            </w:r>
          </w:p>
        </w:tc>
      </w:tr>
      <w:tr w:rsidR="00EE5860" w:rsidRPr="00441CD0" w14:paraId="2D7ECFB1"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4CCF64A6"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B551E41"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1B767750"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ACBE76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6B79C5EA"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9AA9E3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61856A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64B9ACF" w14:textId="77777777" w:rsidR="00EE5860" w:rsidRPr="00441CD0" w:rsidRDefault="00EE5860" w:rsidP="00BB0E1F">
            <w:pPr>
              <w:spacing w:after="0"/>
              <w:rPr>
                <w:rFonts w:ascii="Arial" w:hAnsi="Arial"/>
                <w:b/>
                <w:sz w:val="18"/>
                <w:lang w:val="sv-SE"/>
              </w:rPr>
            </w:pPr>
          </w:p>
        </w:tc>
      </w:tr>
      <w:tr w:rsidR="00EE5860" w:rsidRPr="00441CD0" w14:paraId="3376F0D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F280A1" w14:textId="77777777" w:rsidR="00EE5860" w:rsidRPr="00441CD0" w:rsidRDefault="00EE5860" w:rsidP="00BB0E1F">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163D9DB2"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4D77D38" w14:textId="77777777" w:rsidR="00EE5860" w:rsidRPr="00441CD0" w:rsidRDefault="00EE5860" w:rsidP="00BB0E1F">
            <w:pPr>
              <w:pStyle w:val="TAL"/>
              <w:rPr>
                <w:lang w:val="sv-SE"/>
              </w:rPr>
            </w:pPr>
            <w:r w:rsidRPr="00441CD0">
              <w:rPr>
                <w:lang w:val="sv-SE"/>
              </w:rPr>
              <w:t>This IE shall only be provided if it is changed.</w:t>
            </w:r>
          </w:p>
          <w:p w14:paraId="69EBB917"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132888D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5165FA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66017F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F84C641"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23B6B628" w14:textId="77777777" w:rsidR="00EE5860" w:rsidRPr="00441CD0" w:rsidRDefault="00EE5860" w:rsidP="00BB0E1F">
            <w:pPr>
              <w:pStyle w:val="TAC"/>
              <w:rPr>
                <w:lang w:val="sv-SE"/>
              </w:rPr>
            </w:pPr>
            <w:r w:rsidRPr="00441CD0">
              <w:rPr>
                <w:lang w:val="sv-SE"/>
              </w:rPr>
              <w:t>Destination Interface</w:t>
            </w:r>
          </w:p>
        </w:tc>
      </w:tr>
      <w:tr w:rsidR="00EE5860" w:rsidRPr="00441CD0" w14:paraId="04F348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501B5C0" w14:textId="77777777" w:rsidR="00EE5860" w:rsidRPr="00441CD0" w:rsidRDefault="00EE5860" w:rsidP="00BB0E1F">
            <w:pPr>
              <w:pStyle w:val="TAL"/>
              <w:rPr>
                <w:szCs w:val="18"/>
                <w:lang w:val="sv-SE"/>
              </w:rPr>
            </w:pPr>
            <w:r w:rsidRPr="00441CD0">
              <w:rPr>
                <w:szCs w:val="18"/>
                <w:lang w:val="sv-SE"/>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5DA6848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8381486"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7A7849D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B4E1C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D460C5E"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3556F35"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F97FDDF" w14:textId="77777777" w:rsidR="00EE5860" w:rsidRPr="00441CD0" w:rsidRDefault="00EE5860" w:rsidP="00BB0E1F">
            <w:pPr>
              <w:pStyle w:val="TAC"/>
              <w:rPr>
                <w:lang w:val="sv-SE"/>
              </w:rPr>
            </w:pPr>
            <w:r w:rsidRPr="00441CD0">
              <w:rPr>
                <w:lang w:val="sv-SE"/>
              </w:rPr>
              <w:t>Outer Header Creation</w:t>
            </w:r>
          </w:p>
        </w:tc>
      </w:tr>
      <w:tr w:rsidR="00EE5860" w:rsidRPr="00441CD0" w14:paraId="145D63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1E1FD0"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12B7330D"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192E2DF3"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1BA58D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941D3D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D6817A0"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5F2407"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5F5DE49" w14:textId="77777777" w:rsidR="00EE5860" w:rsidRPr="00441CD0" w:rsidRDefault="00EE5860" w:rsidP="00BB0E1F">
            <w:pPr>
              <w:pStyle w:val="TAC"/>
              <w:rPr>
                <w:lang w:val="sv-SE"/>
              </w:rPr>
            </w:pPr>
            <w:r w:rsidRPr="00441CD0">
              <w:rPr>
                <w:lang w:val="sv-SE"/>
              </w:rPr>
              <w:t>Transport Level Marking</w:t>
            </w:r>
          </w:p>
        </w:tc>
      </w:tr>
      <w:tr w:rsidR="00EE5860" w:rsidRPr="00441CD0" w14:paraId="2DCE590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C960D2"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1194337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D87AB5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58C4B7D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CCA1F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E6E8726"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143B7C2"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4DED9087" w14:textId="77777777" w:rsidR="00EE5860" w:rsidRPr="00441CD0" w:rsidRDefault="00EE5860" w:rsidP="00BB0E1F">
            <w:pPr>
              <w:pStyle w:val="TAC"/>
              <w:rPr>
                <w:lang w:val="sv-SE"/>
              </w:rPr>
            </w:pPr>
            <w:r w:rsidRPr="00441CD0">
              <w:rPr>
                <w:lang w:val="sv-SE"/>
              </w:rPr>
              <w:t>Forwarding Policy</w:t>
            </w:r>
          </w:p>
        </w:tc>
      </w:tr>
      <w:tr w:rsidR="00EE5860" w:rsidRPr="00441CD0" w14:paraId="4C854198"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03AD835" w14:textId="77777777" w:rsidR="00EE5860" w:rsidRPr="00441CD0" w:rsidRDefault="00EE5860" w:rsidP="00BB0E1F">
            <w:pPr>
              <w:pStyle w:val="TAN"/>
              <w:rPr>
                <w:lang w:val="sv-SE"/>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14:paraId="2F3243FA" w14:textId="77777777" w:rsidR="00EE5860" w:rsidRPr="00441CD0" w:rsidRDefault="00EE5860" w:rsidP="00EE5860">
      <w:pPr>
        <w:rPr>
          <w:lang w:eastAsia="zh-CN"/>
        </w:rPr>
      </w:pPr>
    </w:p>
    <w:p w14:paraId="3666ACE8" w14:textId="77777777" w:rsidR="00EE5860" w:rsidRPr="00441CD0" w:rsidRDefault="00EE5860" w:rsidP="00EE5860">
      <w:pPr>
        <w:pStyle w:val="Heading4"/>
      </w:pPr>
      <w:bookmarkStart w:id="4282" w:name="_Toc19717302"/>
      <w:bookmarkStart w:id="4283" w:name="_Toc27490796"/>
      <w:bookmarkStart w:id="4284" w:name="_Toc27557089"/>
      <w:bookmarkStart w:id="4285" w:name="_Toc27724006"/>
      <w:bookmarkStart w:id="4286" w:name="_Toc36031078"/>
      <w:bookmarkStart w:id="4287" w:name="_Toc36042998"/>
      <w:bookmarkStart w:id="4288" w:name="_Toc36814323"/>
      <w:bookmarkStart w:id="4289" w:name="_Toc44689179"/>
      <w:bookmarkStart w:id="4290" w:name="_Toc44923933"/>
      <w:bookmarkStart w:id="4291" w:name="_Toc51860903"/>
      <w:bookmarkStart w:id="4292" w:name="_Toc57930674"/>
      <w:bookmarkStart w:id="4293" w:name="_Toc57931304"/>
      <w:bookmarkStart w:id="4294" w:name="_Toc67499696"/>
      <w:r w:rsidRPr="00441CD0">
        <w:t>7.5.4.4</w:t>
      </w:r>
      <w:r w:rsidRPr="00441CD0">
        <w:tab/>
        <w:t>Update URR</w:t>
      </w:r>
      <w:r w:rsidRPr="00441CD0">
        <w:rPr>
          <w:lang w:eastAsia="zh-CN"/>
        </w:rPr>
        <w:t xml:space="preserve"> IE </w:t>
      </w:r>
      <w:r w:rsidRPr="00441CD0">
        <w:t>within PFCP Session Modification Request</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1C040704" w14:textId="77777777" w:rsidR="00EE5860" w:rsidRPr="00441CD0" w:rsidRDefault="00EE5860" w:rsidP="00EE5860">
      <w:r w:rsidRPr="00441CD0">
        <w:t xml:space="preserve">The </w:t>
      </w:r>
      <w:r w:rsidRPr="00441CD0">
        <w:rPr>
          <w:lang w:val="en-US"/>
        </w:rPr>
        <w:t>Update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7.5.4.4-1</w:t>
      </w:r>
      <w:r w:rsidRPr="00441CD0">
        <w:rPr>
          <w:lang w:eastAsia="ja-JP"/>
        </w:rPr>
        <w:t>.</w:t>
      </w:r>
    </w:p>
    <w:p w14:paraId="618DE9E9" w14:textId="77777777" w:rsidR="00EE5860" w:rsidRPr="00441CD0" w:rsidRDefault="00EE5860" w:rsidP="00EE5860">
      <w:pPr>
        <w:pStyle w:val="TH"/>
        <w:rPr>
          <w:lang w:val="en-US"/>
        </w:rPr>
      </w:pPr>
      <w:r w:rsidRPr="00441CD0">
        <w:lastRenderedPageBreak/>
        <w:t>Table 7.5.4.4-</w:t>
      </w:r>
      <w:r w:rsidRPr="00441CD0">
        <w:rPr>
          <w:lang w:val="en-US"/>
        </w:rPr>
        <w:t>1</w:t>
      </w:r>
      <w:r w:rsidRPr="00441CD0">
        <w:t>: Update URR</w:t>
      </w:r>
      <w:r w:rsidRPr="00441CD0">
        <w:rPr>
          <w:lang w:eastAsia="zh-CN"/>
        </w:rPr>
        <w:t xml:space="preserve"> IE </w:t>
      </w:r>
      <w:r w:rsidRPr="00441CD0">
        <w:t>within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
        <w:gridCol w:w="1524"/>
        <w:gridCol w:w="32"/>
        <w:gridCol w:w="303"/>
        <w:gridCol w:w="33"/>
        <w:gridCol w:w="4628"/>
        <w:gridCol w:w="33"/>
        <w:gridCol w:w="337"/>
        <w:gridCol w:w="33"/>
        <w:gridCol w:w="337"/>
        <w:gridCol w:w="33"/>
        <w:gridCol w:w="337"/>
        <w:gridCol w:w="33"/>
        <w:gridCol w:w="337"/>
        <w:gridCol w:w="33"/>
        <w:gridCol w:w="1368"/>
        <w:gridCol w:w="7"/>
        <w:gridCol w:w="41"/>
      </w:tblGrid>
      <w:tr w:rsidR="00EE5860" w:rsidRPr="00441CD0" w14:paraId="528C429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537819" w14:textId="77777777" w:rsidR="00EE5860" w:rsidRPr="00441CD0" w:rsidRDefault="00EE5860" w:rsidP="00BB0E1F">
            <w:pPr>
              <w:pStyle w:val="TAL"/>
              <w:rPr>
                <w:lang w:val="x-none"/>
              </w:rPr>
            </w:pPr>
            <w:r w:rsidRPr="00441CD0">
              <w:t>Octet 1 and 2</w:t>
            </w:r>
          </w:p>
        </w:tc>
        <w:tc>
          <w:tcPr>
            <w:tcW w:w="335" w:type="dxa"/>
            <w:gridSpan w:val="2"/>
            <w:tcBorders>
              <w:top w:val="single" w:sz="4" w:space="0" w:color="auto"/>
              <w:left w:val="single" w:sz="4" w:space="0" w:color="auto"/>
              <w:bottom w:val="single" w:sz="4" w:space="0" w:color="auto"/>
              <w:right w:val="nil"/>
            </w:tcBorders>
            <w:shd w:val="clear" w:color="auto" w:fill="D9D9D9"/>
          </w:tcPr>
          <w:p w14:paraId="49331280"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475993EA" w14:textId="77777777" w:rsidR="00EE5860" w:rsidRPr="00441CD0" w:rsidRDefault="00EE5860" w:rsidP="00BB0E1F">
            <w:pPr>
              <w:pStyle w:val="TAC"/>
            </w:pPr>
            <w:r w:rsidRPr="00441CD0">
              <w:rPr>
                <w:rFonts w:eastAsia="SimSun"/>
                <w:lang w:val="de-DE"/>
              </w:rPr>
              <w:t>Update URR</w:t>
            </w:r>
            <w:r w:rsidRPr="00441CD0">
              <w:rPr>
                <w:rFonts w:eastAsia="SimSun"/>
              </w:rPr>
              <w:t xml:space="preserve"> IE Type = </w:t>
            </w:r>
            <w:r w:rsidRPr="00441CD0">
              <w:rPr>
                <w:rFonts w:eastAsia="SimSun"/>
                <w:lang w:val="sv-SE"/>
              </w:rPr>
              <w:t>13</w:t>
            </w:r>
            <w:r w:rsidRPr="00441CD0">
              <w:rPr>
                <w:rFonts w:eastAsia="SimSun"/>
              </w:rPr>
              <w:t xml:space="preserve"> (decimal)</w:t>
            </w:r>
          </w:p>
        </w:tc>
      </w:tr>
      <w:tr w:rsidR="00EE5860" w:rsidRPr="00441CD0" w14:paraId="3145D09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E25DE2" w14:textId="77777777" w:rsidR="00EE5860" w:rsidRPr="00441CD0" w:rsidRDefault="00EE5860" w:rsidP="00BB0E1F">
            <w:pPr>
              <w:pStyle w:val="TAL"/>
            </w:pPr>
            <w:r w:rsidRPr="00441CD0">
              <w:t>Octets 3 and 4</w:t>
            </w:r>
          </w:p>
        </w:tc>
        <w:tc>
          <w:tcPr>
            <w:tcW w:w="335" w:type="dxa"/>
            <w:gridSpan w:val="2"/>
            <w:tcBorders>
              <w:top w:val="single" w:sz="4" w:space="0" w:color="auto"/>
              <w:left w:val="single" w:sz="4" w:space="0" w:color="auto"/>
              <w:bottom w:val="single" w:sz="4" w:space="0" w:color="auto"/>
              <w:right w:val="nil"/>
            </w:tcBorders>
            <w:shd w:val="clear" w:color="auto" w:fill="D9D9D9"/>
          </w:tcPr>
          <w:p w14:paraId="2C38A38F"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13E7737A" w14:textId="77777777" w:rsidR="00EE5860" w:rsidRPr="00441CD0" w:rsidRDefault="00EE5860" w:rsidP="00BB0E1F">
            <w:pPr>
              <w:pStyle w:val="TAC"/>
            </w:pPr>
            <w:r w:rsidRPr="00441CD0">
              <w:t>Length = n</w:t>
            </w:r>
          </w:p>
        </w:tc>
      </w:tr>
      <w:tr w:rsidR="00EE5860" w:rsidRPr="00441CD0" w14:paraId="64CEEA96" w14:textId="77777777" w:rsidTr="00BB0E1F">
        <w:trPr>
          <w:gridAfter w:val="1"/>
          <w:wAfter w:w="41" w:type="dxa"/>
          <w:jc w:val="center"/>
        </w:trPr>
        <w:tc>
          <w:tcPr>
            <w:tcW w:w="1555" w:type="dxa"/>
            <w:gridSpan w:val="2"/>
            <w:vMerge w:val="restart"/>
            <w:tcBorders>
              <w:top w:val="single" w:sz="4" w:space="0" w:color="auto"/>
              <w:left w:val="single" w:sz="4" w:space="0" w:color="auto"/>
              <w:bottom w:val="single" w:sz="4" w:space="0" w:color="auto"/>
              <w:right w:val="single" w:sz="4" w:space="0" w:color="auto"/>
            </w:tcBorders>
            <w:hideMark/>
          </w:tcPr>
          <w:p w14:paraId="5E5FC5FC" w14:textId="77777777" w:rsidR="00EE5860" w:rsidRPr="00441CD0" w:rsidRDefault="00EE5860" w:rsidP="00BB0E1F">
            <w:pPr>
              <w:pStyle w:val="TAH"/>
            </w:pPr>
            <w:r w:rsidRPr="00441CD0">
              <w:t>Information elements</w:t>
            </w:r>
          </w:p>
        </w:tc>
        <w:tc>
          <w:tcPr>
            <w:tcW w:w="335" w:type="dxa"/>
            <w:gridSpan w:val="2"/>
            <w:vMerge w:val="restart"/>
            <w:tcBorders>
              <w:top w:val="single" w:sz="4" w:space="0" w:color="auto"/>
              <w:left w:val="single" w:sz="4" w:space="0" w:color="auto"/>
              <w:bottom w:val="single" w:sz="4" w:space="0" w:color="auto"/>
              <w:right w:val="single" w:sz="4" w:space="0" w:color="auto"/>
            </w:tcBorders>
            <w:hideMark/>
          </w:tcPr>
          <w:p w14:paraId="1B3B36EE" w14:textId="77777777" w:rsidR="00EE5860" w:rsidRPr="00441CD0" w:rsidRDefault="00EE5860" w:rsidP="00BB0E1F">
            <w:pPr>
              <w:pStyle w:val="TAH"/>
            </w:pPr>
            <w:r w:rsidRPr="00441CD0">
              <w:t>P</w:t>
            </w:r>
          </w:p>
        </w:tc>
        <w:tc>
          <w:tcPr>
            <w:tcW w:w="4661" w:type="dxa"/>
            <w:gridSpan w:val="2"/>
            <w:vMerge w:val="restart"/>
            <w:tcBorders>
              <w:top w:val="single" w:sz="4" w:space="0" w:color="auto"/>
              <w:left w:val="single" w:sz="4" w:space="0" w:color="auto"/>
              <w:bottom w:val="single" w:sz="4" w:space="0" w:color="auto"/>
              <w:right w:val="single" w:sz="4" w:space="0" w:color="auto"/>
            </w:tcBorders>
            <w:hideMark/>
          </w:tcPr>
          <w:p w14:paraId="49B70EE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EC33725" w14:textId="77777777" w:rsidR="00EE5860" w:rsidRPr="00441CD0" w:rsidRDefault="00EE5860" w:rsidP="00BB0E1F">
            <w:pPr>
              <w:pStyle w:val="TAH"/>
            </w:pPr>
            <w:r w:rsidRPr="00441CD0">
              <w:t>Appl.</w:t>
            </w:r>
          </w:p>
        </w:tc>
        <w:tc>
          <w:tcPr>
            <w:tcW w:w="1408" w:type="dxa"/>
            <w:gridSpan w:val="3"/>
            <w:vMerge w:val="restart"/>
            <w:tcBorders>
              <w:top w:val="single" w:sz="4" w:space="0" w:color="auto"/>
              <w:left w:val="single" w:sz="4" w:space="0" w:color="auto"/>
              <w:bottom w:val="single" w:sz="4" w:space="0" w:color="auto"/>
              <w:right w:val="single" w:sz="4" w:space="0" w:color="auto"/>
            </w:tcBorders>
            <w:hideMark/>
          </w:tcPr>
          <w:p w14:paraId="722732A5" w14:textId="77777777" w:rsidR="00EE5860" w:rsidRPr="00441CD0" w:rsidRDefault="00EE5860" w:rsidP="00BB0E1F">
            <w:pPr>
              <w:pStyle w:val="TAH"/>
            </w:pPr>
            <w:r w:rsidRPr="00441CD0">
              <w:t>IE Type</w:t>
            </w:r>
          </w:p>
        </w:tc>
      </w:tr>
      <w:tr w:rsidR="00EE5860" w:rsidRPr="00441CD0" w14:paraId="7AB70384" w14:textId="77777777" w:rsidTr="00BB0E1F">
        <w:trPr>
          <w:gridAfter w:val="1"/>
          <w:wAfter w:w="41" w:type="dxa"/>
          <w:jc w:val="center"/>
        </w:trPr>
        <w:tc>
          <w:tcPr>
            <w:tcW w:w="1555" w:type="dxa"/>
            <w:gridSpan w:val="2"/>
            <w:vMerge/>
            <w:tcBorders>
              <w:top w:val="single" w:sz="4" w:space="0" w:color="auto"/>
              <w:left w:val="single" w:sz="4" w:space="0" w:color="auto"/>
              <w:bottom w:val="single" w:sz="4" w:space="0" w:color="auto"/>
              <w:right w:val="single" w:sz="4" w:space="0" w:color="auto"/>
            </w:tcBorders>
            <w:vAlign w:val="center"/>
            <w:hideMark/>
          </w:tcPr>
          <w:p w14:paraId="710A6610" w14:textId="77777777" w:rsidR="00EE5860" w:rsidRPr="00441CD0" w:rsidRDefault="00EE5860" w:rsidP="00BB0E1F">
            <w:pPr>
              <w:spacing w:after="0"/>
              <w:rPr>
                <w:rFonts w:ascii="Arial" w:hAnsi="Arial"/>
                <w:b/>
                <w:sz w:val="18"/>
                <w:lang w:val="x-none"/>
              </w:rPr>
            </w:pPr>
          </w:p>
        </w:tc>
        <w:tc>
          <w:tcPr>
            <w:tcW w:w="335" w:type="dxa"/>
            <w:gridSpan w:val="2"/>
            <w:vMerge/>
            <w:tcBorders>
              <w:top w:val="single" w:sz="4" w:space="0" w:color="auto"/>
              <w:left w:val="single" w:sz="4" w:space="0" w:color="auto"/>
              <w:bottom w:val="single" w:sz="4" w:space="0" w:color="auto"/>
              <w:right w:val="single" w:sz="4" w:space="0" w:color="auto"/>
            </w:tcBorders>
            <w:vAlign w:val="center"/>
            <w:hideMark/>
          </w:tcPr>
          <w:p w14:paraId="36FA7165" w14:textId="77777777" w:rsidR="00EE5860" w:rsidRPr="00441CD0" w:rsidRDefault="00EE5860" w:rsidP="00BB0E1F">
            <w:pPr>
              <w:spacing w:after="0"/>
              <w:rPr>
                <w:rFonts w:ascii="Arial" w:hAnsi="Arial"/>
                <w:b/>
                <w:sz w:val="18"/>
                <w:lang w:val="x-none"/>
              </w:rPr>
            </w:pPr>
          </w:p>
        </w:tc>
        <w:tc>
          <w:tcPr>
            <w:tcW w:w="4661" w:type="dxa"/>
            <w:gridSpan w:val="2"/>
            <w:vMerge/>
            <w:tcBorders>
              <w:top w:val="single" w:sz="4" w:space="0" w:color="auto"/>
              <w:left w:val="single" w:sz="4" w:space="0" w:color="auto"/>
              <w:bottom w:val="single" w:sz="4" w:space="0" w:color="auto"/>
              <w:right w:val="single" w:sz="4" w:space="0" w:color="auto"/>
            </w:tcBorders>
            <w:vAlign w:val="center"/>
            <w:hideMark/>
          </w:tcPr>
          <w:p w14:paraId="40DCF3A7"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77C1DD7"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6F91A894"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1FD302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92C06EE" w14:textId="77777777" w:rsidR="00EE5860" w:rsidRPr="00441CD0" w:rsidRDefault="00EE5860" w:rsidP="00BB0E1F">
            <w:pPr>
              <w:pStyle w:val="TAH"/>
            </w:pPr>
            <w:r w:rsidRPr="00441CD0">
              <w:rPr>
                <w:lang w:val="de-DE"/>
              </w:rPr>
              <w:t>N4</w:t>
            </w:r>
          </w:p>
        </w:tc>
        <w:tc>
          <w:tcPr>
            <w:tcW w:w="1408" w:type="dxa"/>
            <w:gridSpan w:val="3"/>
            <w:vMerge/>
            <w:tcBorders>
              <w:top w:val="single" w:sz="4" w:space="0" w:color="auto"/>
              <w:left w:val="single" w:sz="4" w:space="0" w:color="auto"/>
              <w:bottom w:val="single" w:sz="4" w:space="0" w:color="auto"/>
              <w:right w:val="single" w:sz="4" w:space="0" w:color="auto"/>
            </w:tcBorders>
            <w:vAlign w:val="center"/>
            <w:hideMark/>
          </w:tcPr>
          <w:p w14:paraId="1912A0FF" w14:textId="77777777" w:rsidR="00EE5860" w:rsidRPr="00441CD0" w:rsidRDefault="00EE5860" w:rsidP="00BB0E1F">
            <w:pPr>
              <w:spacing w:after="0"/>
              <w:rPr>
                <w:rFonts w:ascii="Arial" w:hAnsi="Arial"/>
                <w:b/>
                <w:sz w:val="18"/>
                <w:lang w:val="x-none"/>
              </w:rPr>
            </w:pPr>
          </w:p>
        </w:tc>
      </w:tr>
      <w:tr w:rsidR="00EE5860" w:rsidRPr="00441CD0" w14:paraId="04154C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A0ED796" w14:textId="77777777" w:rsidR="00EE5860" w:rsidRPr="00441CD0" w:rsidRDefault="00EE5860" w:rsidP="00BB0E1F">
            <w:pPr>
              <w:pStyle w:val="TAL"/>
            </w:pPr>
            <w:r w:rsidRPr="00441CD0">
              <w:rPr>
                <w:szCs w:val="18"/>
                <w:lang w:val="de-DE"/>
              </w:rPr>
              <w:lastRenderedPageBreak/>
              <w:t>URR ID</w:t>
            </w:r>
          </w:p>
        </w:tc>
        <w:tc>
          <w:tcPr>
            <w:tcW w:w="335" w:type="dxa"/>
            <w:gridSpan w:val="2"/>
            <w:tcBorders>
              <w:top w:val="single" w:sz="4" w:space="0" w:color="auto"/>
              <w:left w:val="single" w:sz="4" w:space="0" w:color="auto"/>
              <w:bottom w:val="single" w:sz="4" w:space="0" w:color="auto"/>
              <w:right w:val="single" w:sz="4" w:space="0" w:color="auto"/>
            </w:tcBorders>
            <w:hideMark/>
          </w:tcPr>
          <w:p w14:paraId="0671806B" w14:textId="77777777" w:rsidR="00EE5860" w:rsidRPr="00441CD0" w:rsidRDefault="00EE5860" w:rsidP="00BB0E1F">
            <w:pPr>
              <w:pStyle w:val="TAL"/>
              <w:jc w:val="center"/>
            </w:pPr>
            <w:r w:rsidRPr="00441CD0">
              <w:rPr>
                <w:rFonts w:eastAsia="SimSun"/>
                <w:szCs w:val="18"/>
                <w:lang w:val="de-DE"/>
              </w:rPr>
              <w:t>M</w:t>
            </w:r>
          </w:p>
        </w:tc>
        <w:tc>
          <w:tcPr>
            <w:tcW w:w="4661" w:type="dxa"/>
            <w:gridSpan w:val="2"/>
            <w:tcBorders>
              <w:top w:val="single" w:sz="4" w:space="0" w:color="auto"/>
              <w:left w:val="single" w:sz="4" w:space="0" w:color="auto"/>
              <w:bottom w:val="single" w:sz="4" w:space="0" w:color="auto"/>
              <w:right w:val="single" w:sz="4" w:space="0" w:color="auto"/>
            </w:tcBorders>
            <w:hideMark/>
          </w:tcPr>
          <w:p w14:paraId="4B584410" w14:textId="77777777" w:rsidR="00EE5860" w:rsidRPr="00441CD0" w:rsidRDefault="00EE5860" w:rsidP="00BB0E1F">
            <w:pPr>
              <w:pStyle w:val="TAL"/>
            </w:pPr>
            <w:r w:rsidRPr="00441CD0">
              <w:t>This IE shall uniquely identify the URR among all the URRs configured for that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43806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653E7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1B36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FC095D" w14:textId="77777777" w:rsidR="00EE5860" w:rsidRPr="00441CD0" w:rsidRDefault="00EE5860" w:rsidP="00BB0E1F">
            <w:pPr>
              <w:pStyle w:val="TAC"/>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29001AEA" w14:textId="77777777" w:rsidR="00EE5860" w:rsidRPr="00441CD0" w:rsidRDefault="00EE5860" w:rsidP="00BB0E1F">
            <w:pPr>
              <w:pStyle w:val="TAC"/>
            </w:pPr>
            <w:r w:rsidRPr="00441CD0">
              <w:t>URR ID</w:t>
            </w:r>
          </w:p>
        </w:tc>
      </w:tr>
      <w:tr w:rsidR="00EE5860" w:rsidRPr="00441CD0" w14:paraId="48BC2EC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27FE91" w14:textId="77777777" w:rsidR="00EE5860" w:rsidRPr="00441CD0" w:rsidRDefault="00EE5860" w:rsidP="00BB0E1F">
            <w:pPr>
              <w:pStyle w:val="TAL"/>
            </w:pPr>
            <w:r w:rsidRPr="00441CD0">
              <w:t>Measurement Method</w:t>
            </w:r>
          </w:p>
        </w:tc>
        <w:tc>
          <w:tcPr>
            <w:tcW w:w="335" w:type="dxa"/>
            <w:gridSpan w:val="2"/>
            <w:tcBorders>
              <w:top w:val="single" w:sz="4" w:space="0" w:color="auto"/>
              <w:left w:val="single" w:sz="4" w:space="0" w:color="auto"/>
              <w:bottom w:val="single" w:sz="4" w:space="0" w:color="auto"/>
              <w:right w:val="single" w:sz="4" w:space="0" w:color="auto"/>
            </w:tcBorders>
            <w:hideMark/>
          </w:tcPr>
          <w:p w14:paraId="595DE5FA"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24C97D8" w14:textId="77777777" w:rsidR="00EE5860" w:rsidRPr="00441CD0" w:rsidRDefault="00EE5860" w:rsidP="00BB0E1F">
            <w:pPr>
              <w:pStyle w:val="TAL"/>
            </w:pPr>
            <w:r w:rsidRPr="00441CD0">
              <w:t>This IE shall be present if the measurement method needs to be modified.</w:t>
            </w:r>
          </w:p>
          <w:p w14:paraId="4F69DBC9" w14:textId="77777777" w:rsidR="00EE5860" w:rsidRPr="00441CD0" w:rsidRDefault="00EE5860" w:rsidP="00BB0E1F">
            <w:pPr>
              <w:pStyle w:val="TAL"/>
              <w:rPr>
                <w:szCs w:val="18"/>
              </w:rPr>
            </w:pPr>
            <w:r w:rsidRPr="00441CD0">
              <w:t xml:space="preserve">When present, 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2B218F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17F9E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00A63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BF47334"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BF45DB7" w14:textId="77777777" w:rsidR="00EE5860" w:rsidRPr="00441CD0" w:rsidRDefault="00EE5860" w:rsidP="00BB0E1F">
            <w:pPr>
              <w:pStyle w:val="TAC"/>
            </w:pPr>
            <w:r w:rsidRPr="00441CD0">
              <w:t>Measurement Method</w:t>
            </w:r>
          </w:p>
        </w:tc>
      </w:tr>
      <w:tr w:rsidR="00EE5860" w:rsidRPr="00441CD0" w14:paraId="064E1CF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65BD824"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5" w:type="dxa"/>
            <w:gridSpan w:val="2"/>
            <w:tcBorders>
              <w:top w:val="single" w:sz="4" w:space="0" w:color="auto"/>
              <w:left w:val="single" w:sz="4" w:space="0" w:color="auto"/>
              <w:bottom w:val="single" w:sz="4" w:space="0" w:color="auto"/>
              <w:right w:val="single" w:sz="4" w:space="0" w:color="auto"/>
            </w:tcBorders>
            <w:hideMark/>
          </w:tcPr>
          <w:p w14:paraId="3C7FD856"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F9B2D71" w14:textId="77777777" w:rsidR="00EE5860" w:rsidRPr="00441CD0" w:rsidRDefault="00EE5860" w:rsidP="00BB0E1F">
            <w:pPr>
              <w:pStyle w:val="TAL"/>
            </w:pPr>
            <w:r w:rsidRPr="00441CD0">
              <w:t>This IE shall be present if the reporting triggers needs to be modified.</w:t>
            </w:r>
          </w:p>
          <w:p w14:paraId="4F2B057E" w14:textId="77777777" w:rsidR="00EE5860" w:rsidRPr="00441CD0" w:rsidRDefault="00EE5860" w:rsidP="00BB0E1F">
            <w:pPr>
              <w:pStyle w:val="TAL"/>
            </w:pPr>
            <w:r w:rsidRPr="00441CD0">
              <w:t>When present, 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7E8A8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94B85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70483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8EDCF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12C0B78B" w14:textId="77777777" w:rsidR="00EE5860" w:rsidRPr="00441CD0" w:rsidRDefault="00EE5860" w:rsidP="00BB0E1F">
            <w:pPr>
              <w:pStyle w:val="TAC"/>
            </w:pPr>
            <w:r w:rsidRPr="00441CD0">
              <w:t>Reporting Triggers</w:t>
            </w:r>
          </w:p>
        </w:tc>
      </w:tr>
      <w:tr w:rsidR="00EE5860" w:rsidRPr="00441CD0" w14:paraId="2861863C"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DBA4F40" w14:textId="77777777" w:rsidR="00EE5860" w:rsidRPr="00441CD0" w:rsidRDefault="00EE5860" w:rsidP="00BB0E1F">
            <w:pPr>
              <w:pStyle w:val="TAL"/>
            </w:pPr>
            <w:r w:rsidRPr="00441CD0">
              <w:t xml:space="preserve">Measurement Period </w:t>
            </w:r>
          </w:p>
        </w:tc>
        <w:tc>
          <w:tcPr>
            <w:tcW w:w="335" w:type="dxa"/>
            <w:gridSpan w:val="2"/>
            <w:tcBorders>
              <w:top w:val="single" w:sz="4" w:space="0" w:color="auto"/>
              <w:left w:val="single" w:sz="4" w:space="0" w:color="auto"/>
              <w:bottom w:val="single" w:sz="4" w:space="0" w:color="auto"/>
              <w:right w:val="single" w:sz="4" w:space="0" w:color="auto"/>
            </w:tcBorders>
            <w:hideMark/>
          </w:tcPr>
          <w:p w14:paraId="6F7F3F6F"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FB188D2" w14:textId="77777777" w:rsidR="00EE5860" w:rsidRPr="00441CD0" w:rsidRDefault="00EE5860" w:rsidP="00BB0E1F">
            <w:pPr>
              <w:pStyle w:val="TAL"/>
            </w:pPr>
            <w:r w:rsidRPr="00441CD0">
              <w:t>This IE shall be present if the Measurement Period needs to be modified.</w:t>
            </w:r>
          </w:p>
          <w:p w14:paraId="58DAD819" w14:textId="77777777" w:rsidR="00EE5860" w:rsidRPr="00441CD0" w:rsidRDefault="00EE5860" w:rsidP="00BB0E1F">
            <w:pPr>
              <w:pStyle w:val="TAL"/>
            </w:pPr>
            <w:r w:rsidRPr="00441CD0">
              <w:t xml:space="preserve">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5EA1220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6A261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93613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065E7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A61E380" w14:textId="77777777" w:rsidR="00EE5860" w:rsidRPr="00441CD0" w:rsidRDefault="00EE5860" w:rsidP="00BB0E1F">
            <w:pPr>
              <w:pStyle w:val="TAC"/>
            </w:pPr>
            <w:r w:rsidRPr="00441CD0">
              <w:t>Measurement Period</w:t>
            </w:r>
          </w:p>
        </w:tc>
      </w:tr>
      <w:tr w:rsidR="00EE5860" w:rsidRPr="00441CD0" w14:paraId="0F5A62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677261" w14:textId="77777777" w:rsidR="00EE5860" w:rsidRPr="00441CD0" w:rsidRDefault="00EE5860" w:rsidP="00BB0E1F">
            <w:pPr>
              <w:pStyle w:val="TAL"/>
            </w:pPr>
            <w:r w:rsidRPr="00441CD0">
              <w:t>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B9BD11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3B282F5" w14:textId="77777777" w:rsidR="00EE5860" w:rsidRPr="00441CD0" w:rsidRDefault="00EE5860" w:rsidP="00BB0E1F">
            <w:pPr>
              <w:pStyle w:val="TAL"/>
              <w:rPr>
                <w:lang w:val="x-none"/>
              </w:rPr>
            </w:pPr>
            <w:r w:rsidRPr="00441CD0">
              <w:t>This IE shall be present if the Volume Threshold needs to be modified.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56ABA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4C7F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77361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635D36"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02FBC252" w14:textId="77777777" w:rsidR="00EE5860" w:rsidRPr="00441CD0" w:rsidRDefault="00EE5860" w:rsidP="00BB0E1F">
            <w:pPr>
              <w:pStyle w:val="TAC"/>
            </w:pPr>
            <w:r w:rsidRPr="00441CD0">
              <w:t>Volume Threshold</w:t>
            </w:r>
          </w:p>
        </w:tc>
      </w:tr>
      <w:tr w:rsidR="00EE5860" w:rsidRPr="00441CD0" w14:paraId="68651FC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984E113" w14:textId="77777777" w:rsidR="00EE5860" w:rsidRPr="00441CD0" w:rsidRDefault="00EE5860" w:rsidP="00BB0E1F">
            <w:pPr>
              <w:pStyle w:val="TAL"/>
            </w:pPr>
            <w:r w:rsidRPr="00441CD0">
              <w:t>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19BB527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256B043" w14:textId="77777777" w:rsidR="00EE5860" w:rsidRPr="00441CD0" w:rsidRDefault="00EE5860" w:rsidP="00BB0E1F">
            <w:pPr>
              <w:pStyle w:val="TAL"/>
            </w:pPr>
            <w:r w:rsidRPr="00441CD0">
              <w:t>This IE shall be present if the Volume Quota needs to be modified.</w:t>
            </w:r>
          </w:p>
          <w:p w14:paraId="12B4D3CF"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E2E5B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67098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5BF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FD568"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5DADD35" w14:textId="77777777" w:rsidR="00EE5860" w:rsidRPr="00441CD0" w:rsidRDefault="00EE5860" w:rsidP="00BB0E1F">
            <w:pPr>
              <w:pStyle w:val="TAC"/>
            </w:pPr>
            <w:r w:rsidRPr="00441CD0">
              <w:t>Volume Quota</w:t>
            </w:r>
          </w:p>
        </w:tc>
      </w:tr>
      <w:tr w:rsidR="00EE5860" w:rsidRPr="00441CD0" w14:paraId="64BCE45B"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A811A4B" w14:textId="77777777" w:rsidR="00EE5860" w:rsidRPr="00441CD0" w:rsidRDefault="00EE5860" w:rsidP="00BB0E1F">
            <w:pPr>
              <w:pStyle w:val="TAL"/>
            </w:pPr>
            <w:r w:rsidRPr="00441CD0">
              <w:t>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5DA728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868A997" w14:textId="77777777" w:rsidR="00EE5860" w:rsidRPr="00441CD0" w:rsidRDefault="00EE5860" w:rsidP="00BB0E1F">
            <w:pPr>
              <w:pStyle w:val="TAL"/>
              <w:rPr>
                <w:lang w:val="x-none"/>
              </w:rPr>
            </w:pPr>
            <w:r w:rsidRPr="00441CD0">
              <w:t>This IE shall be present if the Time Threshold needs to be modified.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623EEC0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F2CC0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788D99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105B89"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6945CE6" w14:textId="77777777" w:rsidR="00EE5860" w:rsidRPr="00441CD0" w:rsidRDefault="00EE5860" w:rsidP="00BB0E1F">
            <w:pPr>
              <w:pStyle w:val="TAC"/>
            </w:pPr>
            <w:r w:rsidRPr="00441CD0">
              <w:t>Time Threshold</w:t>
            </w:r>
          </w:p>
        </w:tc>
      </w:tr>
      <w:tr w:rsidR="00EE5860" w:rsidRPr="00441CD0" w14:paraId="1D18A375"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D915A1D" w14:textId="77777777" w:rsidR="00EE5860" w:rsidRPr="00441CD0" w:rsidRDefault="00EE5860" w:rsidP="00BB0E1F">
            <w:pPr>
              <w:pStyle w:val="TAL"/>
            </w:pPr>
            <w:r w:rsidRPr="00441CD0">
              <w:t>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0C3AE953"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B15C003" w14:textId="77777777" w:rsidR="00EE5860" w:rsidRPr="00441CD0" w:rsidRDefault="00EE5860" w:rsidP="00BB0E1F">
            <w:pPr>
              <w:pStyle w:val="TAL"/>
            </w:pPr>
            <w:r w:rsidRPr="00441CD0">
              <w:t>This IE shall be present if the Time Quota needs to be modified.</w:t>
            </w:r>
          </w:p>
          <w:p w14:paraId="1C740909"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A8B5EDC"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C2E76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3521B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85ADFD1"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1491E34" w14:textId="77777777" w:rsidR="00EE5860" w:rsidRPr="00441CD0" w:rsidRDefault="00EE5860" w:rsidP="00BB0E1F">
            <w:pPr>
              <w:pStyle w:val="TAC"/>
            </w:pPr>
            <w:r w:rsidRPr="00441CD0">
              <w:t>Time Quota</w:t>
            </w:r>
          </w:p>
        </w:tc>
      </w:tr>
      <w:tr w:rsidR="00EE5860" w:rsidRPr="00441CD0" w14:paraId="3DBEA4EE"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438F00" w14:textId="77777777" w:rsidR="00EE5860" w:rsidRPr="00441CD0" w:rsidRDefault="00EE5860" w:rsidP="00BB0E1F">
            <w:pPr>
              <w:pStyle w:val="TAL"/>
            </w:pPr>
            <w:r w:rsidRPr="00441CD0">
              <w:t>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BD1E87D"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D0D60E" w14:textId="77777777" w:rsidR="00EE5860" w:rsidRPr="00441CD0" w:rsidRDefault="00EE5860" w:rsidP="00BB0E1F">
            <w:pPr>
              <w:pStyle w:val="TAL"/>
            </w:pPr>
            <w:r w:rsidRPr="00441CD0">
              <w:t>This IE shall be present if Event Threshold needs to be modified.</w:t>
            </w:r>
          </w:p>
          <w:p w14:paraId="0CB0BE57" w14:textId="77777777" w:rsidR="00EE5860" w:rsidRPr="00441CD0" w:rsidRDefault="00EE5860" w:rsidP="00BB0E1F">
            <w:pPr>
              <w:pStyle w:val="TAL"/>
            </w:pPr>
            <w:r w:rsidRPr="00441CD0">
              <w:t>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82CE9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3D7A6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8CEC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5AB251"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C777489" w14:textId="77777777" w:rsidR="00EE5860" w:rsidRPr="00441CD0" w:rsidRDefault="00EE5860" w:rsidP="00BB0E1F">
            <w:pPr>
              <w:pStyle w:val="TAC"/>
              <w:rPr>
                <w:lang w:val="x-none"/>
              </w:rPr>
            </w:pPr>
            <w:r w:rsidRPr="00441CD0">
              <w:t>Event Threshold</w:t>
            </w:r>
          </w:p>
        </w:tc>
      </w:tr>
      <w:tr w:rsidR="00EE5860" w:rsidRPr="00441CD0" w14:paraId="63A8B656"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CA244A" w14:textId="77777777" w:rsidR="00EE5860" w:rsidRPr="00441CD0" w:rsidRDefault="00EE5860" w:rsidP="00BB0E1F">
            <w:pPr>
              <w:pStyle w:val="TAL"/>
            </w:pPr>
            <w:r w:rsidRPr="00441CD0">
              <w:t>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46DEFEF4"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3E7A8D6" w14:textId="77777777" w:rsidR="00EE5860" w:rsidRPr="00441CD0" w:rsidRDefault="00EE5860" w:rsidP="00BB0E1F">
            <w:pPr>
              <w:pStyle w:val="TAL"/>
            </w:pPr>
            <w:r w:rsidRPr="00441CD0">
              <w:t>This IE shall be present if Event Quota</w:t>
            </w:r>
            <w:r w:rsidRPr="00441CD0">
              <w:rPr>
                <w:lang w:val="en-US"/>
              </w:rPr>
              <w:t xml:space="preserve"> </w:t>
            </w:r>
            <w:r w:rsidRPr="00441CD0">
              <w:t>needs to be modified.</w:t>
            </w:r>
          </w:p>
          <w:p w14:paraId="1944FD8D"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06BFBB9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8CD15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710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50026C"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679A480" w14:textId="77777777" w:rsidR="00EE5860" w:rsidRPr="00441CD0" w:rsidRDefault="00EE5860" w:rsidP="00BB0E1F">
            <w:pPr>
              <w:pStyle w:val="TAC"/>
              <w:rPr>
                <w:lang w:val="x-none"/>
              </w:rPr>
            </w:pPr>
            <w:r w:rsidRPr="00441CD0">
              <w:t>Event Quota</w:t>
            </w:r>
          </w:p>
        </w:tc>
      </w:tr>
      <w:tr w:rsidR="00EE5860" w:rsidRPr="00441CD0" w14:paraId="7073A4A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A67FA66" w14:textId="77777777" w:rsidR="00EE5860" w:rsidRPr="00441CD0" w:rsidRDefault="00EE5860" w:rsidP="00BB0E1F">
            <w:pPr>
              <w:pStyle w:val="TAL"/>
            </w:pPr>
            <w:r w:rsidRPr="00441CD0">
              <w:t>Quota Holding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61FE103E"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AC1F7A8" w14:textId="77777777" w:rsidR="00EE5860" w:rsidRPr="00441CD0" w:rsidRDefault="00EE5860" w:rsidP="00BB0E1F">
            <w:pPr>
              <w:pStyle w:val="TAL"/>
            </w:pPr>
            <w:r w:rsidRPr="00441CD0">
              <w:t>This IE shall be present if the Quota Holding Time needs to be modified.</w:t>
            </w:r>
          </w:p>
          <w:p w14:paraId="2E46DFC5" w14:textId="77777777" w:rsidR="00EE5860" w:rsidRPr="00441CD0" w:rsidRDefault="00EE5860" w:rsidP="00BB0E1F">
            <w:pPr>
              <w:pStyle w:val="TAL"/>
            </w:pPr>
            <w:r w:rsidRPr="00441CD0">
              <w:t>When present, it shall contain the duration of the Quota Holding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0034614"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8A4725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C33DD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28FAF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7317C1F" w14:textId="77777777" w:rsidR="00EE5860" w:rsidRPr="00441CD0" w:rsidRDefault="00EE5860" w:rsidP="00BB0E1F">
            <w:pPr>
              <w:pStyle w:val="TAC"/>
            </w:pPr>
            <w:r w:rsidRPr="00441CD0">
              <w:t>Quota Holding Time</w:t>
            </w:r>
          </w:p>
        </w:tc>
      </w:tr>
      <w:tr w:rsidR="00EE5860" w:rsidRPr="00441CD0" w14:paraId="17D6357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F806A05" w14:textId="77777777" w:rsidR="00EE5860" w:rsidRPr="00441CD0" w:rsidRDefault="00EE5860" w:rsidP="00BB0E1F">
            <w:pPr>
              <w:pStyle w:val="TAL"/>
            </w:pPr>
            <w:r w:rsidRPr="00441CD0">
              <w:t>Dropped DL Traffic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C700315"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1032F820" w14:textId="77777777" w:rsidR="00EE5860" w:rsidRPr="00441CD0" w:rsidRDefault="00EE5860" w:rsidP="00BB0E1F">
            <w:pPr>
              <w:pStyle w:val="TAL"/>
            </w:pPr>
            <w:r w:rsidRPr="00441CD0">
              <w:t>This IE shall be present if the Dropped DL Threshold needs to be modified.</w:t>
            </w:r>
          </w:p>
          <w:p w14:paraId="0E659FA5"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6BAA435F"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E789D2"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69F364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4F2E8F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5DF052C" w14:textId="77777777" w:rsidR="00EE5860" w:rsidRPr="00441CD0" w:rsidRDefault="00EE5860" w:rsidP="00BB0E1F">
            <w:pPr>
              <w:pStyle w:val="TAC"/>
            </w:pPr>
            <w:r w:rsidRPr="00441CD0">
              <w:t>Dropped DL Traffic Threshold</w:t>
            </w:r>
          </w:p>
        </w:tc>
      </w:tr>
      <w:tr w:rsidR="00EE5860" w:rsidRPr="00441CD0" w14:paraId="012D7B2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FCEC159" w14:textId="77777777" w:rsidR="00EE5860" w:rsidRPr="00441CD0" w:rsidRDefault="00EE5860" w:rsidP="00BB0E1F">
            <w:pPr>
              <w:pStyle w:val="TAL"/>
            </w:pPr>
            <w:r w:rsidRPr="00441CD0">
              <w:t>Quota Validity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09DC2B0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6A9DA1" w14:textId="77777777" w:rsidR="00EE5860" w:rsidRPr="00441CD0" w:rsidRDefault="00EE5860" w:rsidP="00BB0E1F">
            <w:pPr>
              <w:pStyle w:val="TAL"/>
            </w:pPr>
            <w:r w:rsidRPr="00441CD0">
              <w:t>This IE shall be present if Quota Validity time was not sent earlier or quota validity time value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3B2E0247"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F1A40FF"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C635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0BC8979" w14:textId="77777777" w:rsidR="00EE5860" w:rsidRPr="00441CD0" w:rsidRDefault="00EE5860" w:rsidP="00BB0E1F">
            <w:pPr>
              <w:pStyle w:val="TAC"/>
              <w:rPr>
                <w:lang w:val="de-DE"/>
              </w:rPr>
            </w:pPr>
            <w:r w:rsidRPr="00441CD0">
              <w:t>X</w:t>
            </w:r>
          </w:p>
        </w:tc>
        <w:tc>
          <w:tcPr>
            <w:tcW w:w="1408" w:type="dxa"/>
            <w:gridSpan w:val="3"/>
            <w:tcBorders>
              <w:top w:val="single" w:sz="4" w:space="0" w:color="auto"/>
              <w:left w:val="single" w:sz="4" w:space="0" w:color="auto"/>
              <w:bottom w:val="single" w:sz="4" w:space="0" w:color="auto"/>
              <w:right w:val="single" w:sz="4" w:space="0" w:color="auto"/>
            </w:tcBorders>
            <w:vAlign w:val="center"/>
            <w:hideMark/>
          </w:tcPr>
          <w:p w14:paraId="0BF2EAFC" w14:textId="77777777" w:rsidR="00EE5860" w:rsidRPr="00441CD0" w:rsidRDefault="00EE5860" w:rsidP="00BB0E1F">
            <w:pPr>
              <w:pStyle w:val="TAC"/>
              <w:rPr>
                <w:lang w:val="x-none"/>
              </w:rPr>
            </w:pPr>
            <w:r w:rsidRPr="00441CD0">
              <w:t>Quota Validity Time</w:t>
            </w:r>
          </w:p>
        </w:tc>
      </w:tr>
      <w:tr w:rsidR="00EE5860" w:rsidRPr="00441CD0" w14:paraId="66EE0554"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8D9293B" w14:textId="77777777" w:rsidR="00EE5860" w:rsidRPr="00441CD0" w:rsidRDefault="00EE5860" w:rsidP="00BB0E1F">
            <w:pPr>
              <w:pStyle w:val="TAL"/>
            </w:pPr>
            <w:r w:rsidRPr="00441CD0">
              <w:t>Monitoring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4E0F958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6E819DC" w14:textId="77777777" w:rsidR="00EE5860" w:rsidRPr="00441CD0" w:rsidRDefault="00EE5860" w:rsidP="00BB0E1F">
            <w:pPr>
              <w:pStyle w:val="TAL"/>
              <w:rPr>
                <w:lang w:val="x-none"/>
              </w:rPr>
            </w:pPr>
            <w:r w:rsidRPr="00441CD0">
              <w:t xml:space="preserve">This IE shall be present if the Monitoring Time needs to be modified. 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5134E12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AE0235"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7AD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DB965A"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623CFF7" w14:textId="77777777" w:rsidR="00EE5860" w:rsidRPr="00441CD0" w:rsidRDefault="00EE5860" w:rsidP="00BB0E1F">
            <w:pPr>
              <w:pStyle w:val="TAC"/>
            </w:pPr>
            <w:r w:rsidRPr="00441CD0">
              <w:t>Monitoring Time</w:t>
            </w:r>
          </w:p>
        </w:tc>
      </w:tr>
      <w:tr w:rsidR="00EE5860" w:rsidRPr="00441CD0" w14:paraId="0B852BF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44F561C" w14:textId="77777777" w:rsidR="00EE5860" w:rsidRPr="00441CD0" w:rsidRDefault="00EE5860" w:rsidP="00BB0E1F">
            <w:pPr>
              <w:pStyle w:val="TAL"/>
            </w:pPr>
            <w:r w:rsidRPr="00441CD0">
              <w:t>Subsequent 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02A74DE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764A009" w14:textId="77777777" w:rsidR="00EE5860" w:rsidRPr="00441CD0" w:rsidRDefault="00EE5860" w:rsidP="00BB0E1F">
            <w:pPr>
              <w:pStyle w:val="TAL"/>
            </w:pPr>
            <w:r w:rsidRPr="00441CD0">
              <w:t>This IE shall be present if the Subsequent Volume Threshold needs to be modified and volume-based measurement is used.</w:t>
            </w:r>
          </w:p>
          <w:p w14:paraId="1A5C628C"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53D673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AD27A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0D641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95E8E5"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01472CE" w14:textId="77777777" w:rsidR="00EE5860" w:rsidRPr="00441CD0" w:rsidRDefault="00EE5860" w:rsidP="00BB0E1F">
            <w:pPr>
              <w:pStyle w:val="TAC"/>
              <w:rPr>
                <w:lang w:val="x-none"/>
              </w:rPr>
            </w:pPr>
            <w:r w:rsidRPr="00441CD0">
              <w:t>Subsequent Volume Threshold</w:t>
            </w:r>
          </w:p>
        </w:tc>
      </w:tr>
      <w:tr w:rsidR="00EE5860" w:rsidRPr="00441CD0" w14:paraId="3D5D061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EF4887D" w14:textId="77777777" w:rsidR="00EE5860" w:rsidRPr="00441CD0" w:rsidRDefault="00EE5860" w:rsidP="00BB0E1F">
            <w:pPr>
              <w:pStyle w:val="TAL"/>
            </w:pPr>
            <w:r w:rsidRPr="00441CD0">
              <w:lastRenderedPageBreak/>
              <w:t>Subsequent 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624CA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C6BEA1F" w14:textId="77777777" w:rsidR="00EE5860" w:rsidRPr="00441CD0" w:rsidRDefault="00EE5860" w:rsidP="00BB0E1F">
            <w:pPr>
              <w:pStyle w:val="TAL"/>
              <w:rPr>
                <w:lang w:val="x-none"/>
              </w:rPr>
            </w:pPr>
            <w:r w:rsidRPr="00441CD0">
              <w:t>This IE shall be present if the Subsequent Time Threshold needs to be modified. When present, it shall indicate the time usage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018AB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2839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E0E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A72B10"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02BDA28" w14:textId="77777777" w:rsidR="00EE5860" w:rsidRPr="00441CD0" w:rsidRDefault="00EE5860" w:rsidP="00BB0E1F">
            <w:pPr>
              <w:pStyle w:val="TAC"/>
              <w:rPr>
                <w:lang w:val="x-none"/>
              </w:rPr>
            </w:pPr>
            <w:r w:rsidRPr="00441CD0">
              <w:t>Subsequent Time Threshold</w:t>
            </w:r>
          </w:p>
        </w:tc>
      </w:tr>
      <w:tr w:rsidR="00EE5860" w:rsidRPr="00441CD0" w14:paraId="2EB0D72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4BFD78E" w14:textId="77777777" w:rsidR="00EE5860" w:rsidRPr="00441CD0" w:rsidRDefault="00EE5860" w:rsidP="00BB0E1F">
            <w:pPr>
              <w:pStyle w:val="TAL"/>
            </w:pPr>
            <w:r w:rsidRPr="00441CD0">
              <w:t>Subsequent 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3EBD40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D67CBE5" w14:textId="77777777" w:rsidR="00EE5860" w:rsidRPr="00441CD0" w:rsidRDefault="00EE5860" w:rsidP="00BB0E1F">
            <w:pPr>
              <w:pStyle w:val="TAL"/>
            </w:pPr>
            <w:r w:rsidRPr="00441CD0">
              <w:t>This IE shall be present if the Subsequent Volume Quota needs to be modified.</w:t>
            </w:r>
          </w:p>
          <w:p w14:paraId="12060B3A"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CE96D7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18327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554A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C3EE82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45DD492" w14:textId="77777777" w:rsidR="00EE5860" w:rsidRPr="00441CD0" w:rsidRDefault="00EE5860" w:rsidP="00BB0E1F">
            <w:pPr>
              <w:pStyle w:val="TAC"/>
            </w:pPr>
            <w:r w:rsidRPr="00441CD0">
              <w:t>Subsequent Volume Quota</w:t>
            </w:r>
          </w:p>
        </w:tc>
      </w:tr>
      <w:tr w:rsidR="00EE5860" w:rsidRPr="00441CD0" w14:paraId="11E5CE1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13AE582" w14:textId="77777777" w:rsidR="00EE5860" w:rsidRPr="00441CD0" w:rsidRDefault="00EE5860" w:rsidP="00BB0E1F">
            <w:pPr>
              <w:pStyle w:val="TAL"/>
            </w:pPr>
            <w:r w:rsidRPr="00441CD0">
              <w:t>Subsequent 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5B838D1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0C93FB0" w14:textId="77777777" w:rsidR="00EE5860" w:rsidRPr="00441CD0" w:rsidRDefault="00EE5860" w:rsidP="00BB0E1F">
            <w:pPr>
              <w:pStyle w:val="TAL"/>
            </w:pPr>
            <w:r w:rsidRPr="00441CD0">
              <w:t>This IE shall be present if the Subsequent Time Quota needs to be modified.</w:t>
            </w:r>
          </w:p>
          <w:p w14:paraId="239D3EF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8494F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54AE4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AE1FF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0C7E6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35AEA92" w14:textId="77777777" w:rsidR="00EE5860" w:rsidRPr="00441CD0" w:rsidRDefault="00EE5860" w:rsidP="00BB0E1F">
            <w:pPr>
              <w:pStyle w:val="TAC"/>
            </w:pPr>
            <w:r w:rsidRPr="00441CD0">
              <w:t>Subsequent Time Quota</w:t>
            </w:r>
          </w:p>
        </w:tc>
      </w:tr>
      <w:tr w:rsidR="00EE5860" w:rsidRPr="00441CD0" w14:paraId="7AE14D88"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820F7AA" w14:textId="77777777" w:rsidR="00EE5860" w:rsidRPr="00441CD0" w:rsidRDefault="00EE5860" w:rsidP="00BB0E1F">
            <w:pPr>
              <w:pStyle w:val="TAL"/>
            </w:pPr>
            <w:r w:rsidRPr="00441CD0">
              <w:t>Subsequent 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63CA1962" w14:textId="77777777" w:rsidR="00EE5860" w:rsidRPr="00441CD0" w:rsidRDefault="00EE5860" w:rsidP="00BB0E1F">
            <w:pPr>
              <w:pStyle w:val="TAL"/>
              <w:jc w:val="center"/>
              <w:rPr>
                <w:rFonts w:eastAsia="SimSun"/>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5B3CC2A1" w14:textId="77777777" w:rsidR="00EE5860" w:rsidRPr="00441CD0" w:rsidRDefault="00EE5860" w:rsidP="00BB0E1F">
            <w:pPr>
              <w:pStyle w:val="TAL"/>
              <w:rPr>
                <w:lang w:val="x-none"/>
              </w:rPr>
            </w:pPr>
            <w:r w:rsidRPr="00441CD0">
              <w:t>This IE shall be present if the Subsequent Event Threshold needs to be modified.</w:t>
            </w:r>
          </w:p>
          <w:p w14:paraId="45038842"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8F29C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42EDB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A777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DB6E" w14:textId="77777777" w:rsidR="00EE5860" w:rsidRPr="00441CD0" w:rsidRDefault="00EE5860" w:rsidP="00BB0E1F">
            <w:pPr>
              <w:pStyle w:val="TAC"/>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A55DBE2" w14:textId="77777777" w:rsidR="00EE5860" w:rsidRPr="00441CD0" w:rsidRDefault="00EE5860" w:rsidP="00BB0E1F">
            <w:pPr>
              <w:pStyle w:val="TAC"/>
              <w:rPr>
                <w:lang w:val="x-none"/>
              </w:rPr>
            </w:pPr>
            <w:r w:rsidRPr="00441CD0">
              <w:t>Subsequent Event Threshold</w:t>
            </w:r>
          </w:p>
        </w:tc>
      </w:tr>
      <w:tr w:rsidR="00EE5860" w:rsidRPr="00441CD0" w14:paraId="06655EC1"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06851D8" w14:textId="77777777" w:rsidR="00EE5860" w:rsidRPr="00441CD0" w:rsidRDefault="00EE5860" w:rsidP="00BB0E1F">
            <w:pPr>
              <w:pStyle w:val="TAL"/>
            </w:pPr>
            <w:r w:rsidRPr="00441CD0">
              <w:t>Subsequent 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2D1893A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2E437E5" w14:textId="77777777" w:rsidR="00EE5860" w:rsidRPr="00441CD0" w:rsidRDefault="00EE5860" w:rsidP="00BB0E1F">
            <w:pPr>
              <w:pStyle w:val="TAL"/>
              <w:rPr>
                <w:lang w:val="x-none"/>
              </w:rPr>
            </w:pPr>
            <w:r w:rsidRPr="00441CD0">
              <w:t>This IE shall be present if the Subsequent Event Quota needs to be modified.</w:t>
            </w:r>
          </w:p>
          <w:p w14:paraId="28410CB5"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913E4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90F821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2FF55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7538A8"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440B73C6" w14:textId="77777777" w:rsidR="00EE5860" w:rsidRPr="00441CD0" w:rsidRDefault="00EE5860" w:rsidP="00BB0E1F">
            <w:pPr>
              <w:pStyle w:val="TAC"/>
              <w:rPr>
                <w:lang w:val="x-none"/>
              </w:rPr>
            </w:pPr>
            <w:r w:rsidRPr="00441CD0">
              <w:t>Subsequent Event Quota</w:t>
            </w:r>
          </w:p>
        </w:tc>
      </w:tr>
      <w:tr w:rsidR="00EE5860" w:rsidRPr="00441CD0" w14:paraId="1739E50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9F0D432" w14:textId="77777777" w:rsidR="00EE5860" w:rsidRPr="00441CD0" w:rsidRDefault="00EE5860" w:rsidP="00BB0E1F">
            <w:pPr>
              <w:pStyle w:val="TAL"/>
            </w:pPr>
            <w:r w:rsidRPr="00441CD0">
              <w:t>Inactivity Detection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27098A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40BD430" w14:textId="77777777" w:rsidR="00EE5860" w:rsidRPr="00441CD0" w:rsidRDefault="00EE5860" w:rsidP="00BB0E1F">
            <w:pPr>
              <w:pStyle w:val="TAL"/>
            </w:pPr>
            <w:r w:rsidRPr="00441CD0">
              <w:t>This IE shall be present if the Inactivity Detection Time needs to be modified.</w:t>
            </w:r>
          </w:p>
          <w:p w14:paraId="44D806F6" w14:textId="77777777" w:rsidR="00EE5860" w:rsidRPr="00441CD0" w:rsidRDefault="00EE5860" w:rsidP="00BB0E1F">
            <w:pPr>
              <w:pStyle w:val="TAL"/>
              <w:rPr>
                <w:lang w:val="x-none"/>
              </w:rPr>
            </w:pPr>
            <w:r w:rsidRPr="00441CD0">
              <w:t xml:space="preserve">When present, it shall indicate the duration of the inactivity period after which time measurement needs to be suspended when no packets are received during this inactivity period. </w:t>
            </w:r>
          </w:p>
        </w:tc>
        <w:tc>
          <w:tcPr>
            <w:tcW w:w="370" w:type="dxa"/>
            <w:gridSpan w:val="2"/>
            <w:tcBorders>
              <w:top w:val="single" w:sz="4" w:space="0" w:color="auto"/>
              <w:left w:val="single" w:sz="4" w:space="0" w:color="auto"/>
              <w:bottom w:val="single" w:sz="4" w:space="0" w:color="auto"/>
              <w:right w:val="single" w:sz="4" w:space="0" w:color="auto"/>
            </w:tcBorders>
            <w:hideMark/>
          </w:tcPr>
          <w:p w14:paraId="2E8FD6D2"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310CC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C339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780F6B5"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9853B1F" w14:textId="77777777" w:rsidR="00EE5860" w:rsidRPr="00441CD0" w:rsidRDefault="00EE5860" w:rsidP="00BB0E1F">
            <w:pPr>
              <w:pStyle w:val="TAC"/>
              <w:rPr>
                <w:lang w:val="x-none"/>
              </w:rPr>
            </w:pPr>
            <w:r w:rsidRPr="00441CD0">
              <w:t>Inactivity Detection Time</w:t>
            </w:r>
          </w:p>
        </w:tc>
      </w:tr>
      <w:tr w:rsidR="00EE5860" w:rsidRPr="00441CD0" w14:paraId="04285C0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3145CC5" w14:textId="77777777" w:rsidR="00EE5860" w:rsidRPr="00441CD0" w:rsidRDefault="00EE5860" w:rsidP="00BB0E1F">
            <w:pPr>
              <w:pStyle w:val="TAL"/>
            </w:pPr>
            <w:r w:rsidRPr="00441CD0">
              <w:t xml:space="preserve">Linked URR ID </w:t>
            </w:r>
          </w:p>
        </w:tc>
        <w:tc>
          <w:tcPr>
            <w:tcW w:w="335" w:type="dxa"/>
            <w:gridSpan w:val="2"/>
            <w:tcBorders>
              <w:top w:val="single" w:sz="4" w:space="0" w:color="auto"/>
              <w:left w:val="single" w:sz="4" w:space="0" w:color="auto"/>
              <w:bottom w:val="single" w:sz="4" w:space="0" w:color="auto"/>
              <w:right w:val="single" w:sz="4" w:space="0" w:color="auto"/>
            </w:tcBorders>
            <w:hideMark/>
          </w:tcPr>
          <w:p w14:paraId="5F37A48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74AF4992" w14:textId="7E0BDEC0" w:rsidR="00EE5860" w:rsidRPr="00441CD0" w:rsidRDefault="00EE5860" w:rsidP="00BB0E1F">
            <w:pPr>
              <w:pStyle w:val="TAL"/>
              <w:rPr>
                <w:lang w:val="x-none"/>
              </w:rPr>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03A65C48" w14:textId="77777777" w:rsidR="00EE5860" w:rsidRPr="00441CD0" w:rsidRDefault="00EE5860" w:rsidP="00BB0E1F">
            <w:pPr>
              <w:pStyle w:val="TAL"/>
            </w:pPr>
          </w:p>
          <w:p w14:paraId="202EDB8C" w14:textId="77777777" w:rsidR="00EE5860" w:rsidRPr="00441CD0" w:rsidRDefault="00EE5860" w:rsidP="00BB0E1F">
            <w:pPr>
              <w:pStyle w:val="TAL"/>
            </w:pPr>
            <w:bookmarkStart w:id="4295" w:name="_Hlk514850578"/>
            <w:r w:rsidRPr="00441CD0">
              <w:rPr>
                <w:lang w:eastAsia="zh-CN"/>
              </w:rPr>
              <w:t>Several IEs with the same IE type may be present to represent multiple linked URRs which are related with this URR.</w:t>
            </w:r>
            <w:bookmarkEnd w:id="4295"/>
          </w:p>
        </w:tc>
        <w:tc>
          <w:tcPr>
            <w:tcW w:w="370" w:type="dxa"/>
            <w:gridSpan w:val="2"/>
            <w:tcBorders>
              <w:top w:val="single" w:sz="4" w:space="0" w:color="auto"/>
              <w:left w:val="single" w:sz="4" w:space="0" w:color="auto"/>
              <w:bottom w:val="single" w:sz="4" w:space="0" w:color="auto"/>
              <w:right w:val="single" w:sz="4" w:space="0" w:color="auto"/>
            </w:tcBorders>
            <w:hideMark/>
          </w:tcPr>
          <w:p w14:paraId="40A955D6"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4ED3A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A1975A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C31096"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F601592" w14:textId="77777777" w:rsidR="00EE5860" w:rsidRPr="00441CD0" w:rsidRDefault="00EE5860" w:rsidP="00BB0E1F">
            <w:pPr>
              <w:pStyle w:val="TAC"/>
              <w:rPr>
                <w:lang w:val="x-none"/>
              </w:rPr>
            </w:pPr>
            <w:r w:rsidRPr="00441CD0">
              <w:t xml:space="preserve">Linked URR ID </w:t>
            </w:r>
          </w:p>
        </w:tc>
      </w:tr>
      <w:tr w:rsidR="00EE5860" w:rsidRPr="00441CD0" w14:paraId="4755095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B5F5827" w14:textId="77777777" w:rsidR="00EE5860" w:rsidRPr="00441CD0" w:rsidRDefault="00EE5860" w:rsidP="00BB0E1F">
            <w:pPr>
              <w:pStyle w:val="TAL"/>
            </w:pPr>
            <w:r w:rsidRPr="00441CD0">
              <w:lastRenderedPageBreak/>
              <w:t>Measurement Information</w:t>
            </w:r>
          </w:p>
        </w:tc>
        <w:tc>
          <w:tcPr>
            <w:tcW w:w="335" w:type="dxa"/>
            <w:gridSpan w:val="2"/>
            <w:tcBorders>
              <w:top w:val="single" w:sz="4" w:space="0" w:color="auto"/>
              <w:left w:val="single" w:sz="4" w:space="0" w:color="auto"/>
              <w:bottom w:val="single" w:sz="4" w:space="0" w:color="auto"/>
              <w:right w:val="single" w:sz="4" w:space="0" w:color="auto"/>
            </w:tcBorders>
            <w:hideMark/>
          </w:tcPr>
          <w:p w14:paraId="33C5A15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FCA6F67" w14:textId="36577355" w:rsidR="00EE5860" w:rsidRPr="00441CD0" w:rsidRDefault="00455CE0" w:rsidP="00BB0E1F">
            <w:pPr>
              <w:pStyle w:val="TAL"/>
              <w:rPr>
                <w:lang w:val="x-none"/>
              </w:rPr>
            </w:pPr>
            <w:r w:rsidRPr="00441CD0">
              <w:t>his IE shall be included if any of the following flag is set to "1"</w:t>
            </w:r>
            <w:r>
              <w:t xml:space="preserve"> </w:t>
            </w:r>
            <w:r w:rsidRPr="0048427D">
              <w:t>or if the change of flag(s) from "1" to "0" results in the IE becoming set to all zeros</w:t>
            </w:r>
            <w:r w:rsidRPr="00441CD0">
              <w:t>.</w:t>
            </w:r>
          </w:p>
          <w:p w14:paraId="54208720" w14:textId="77777777" w:rsidR="00EE5860" w:rsidRPr="00441CD0" w:rsidRDefault="00EE5860" w:rsidP="00BB0E1F">
            <w:pPr>
              <w:pStyle w:val="TAL"/>
            </w:pPr>
            <w:r w:rsidRPr="00441CD0">
              <w:t>Applicable flags are:</w:t>
            </w:r>
          </w:p>
          <w:p w14:paraId="7EECC61D" w14:textId="77777777" w:rsidR="00EE5860" w:rsidRPr="00441CD0" w:rsidRDefault="00EE5860" w:rsidP="00BB0E1F">
            <w:pPr>
              <w:pStyle w:val="B1"/>
              <w:rPr>
                <w:rFonts w:ascii="Arial" w:hAnsi="Arial" w:cs="Arial"/>
                <w:sz w:val="18"/>
                <w:szCs w:val="18"/>
              </w:rPr>
            </w:pPr>
            <w:r w:rsidRPr="00441CD0">
              <w:rPr>
                <w:rFonts w:ascii="Arial" w:hAnsi="Arial" w:cs="Arial"/>
                <w:sz w:val="18"/>
                <w:szCs w:val="18"/>
              </w:rPr>
              <w:t>-</w:t>
            </w:r>
            <w:r w:rsidRPr="00441CD0">
              <w:rPr>
                <w:rFonts w:ascii="Arial" w:hAnsi="Arial" w:cs="Arial"/>
                <w:sz w:val="18"/>
                <w:szCs w:val="18"/>
              </w:rPr>
              <w:tab/>
              <w:t>Inactive Measurement Flag: this flag shall be set to "1" if the measurement shall be paused (inactive). The measurement shall be performed (active) if the bit is set to "0" or if the Measurement Information IE is not present in the Update URR IE.</w:t>
            </w:r>
          </w:p>
          <w:p w14:paraId="5C795187"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42EADBD8" w14:textId="53C5D0B3" w:rsidR="00CA5E7D" w:rsidRDefault="00EE5860" w:rsidP="00CA5E7D">
            <w:pPr>
              <w:pStyle w:val="B1"/>
              <w:rPr>
                <w:rFonts w:ascii="Arial" w:hAnsi="Arial" w:cs="Arial"/>
                <w:sz w:val="18"/>
                <w:szCs w:val="18"/>
                <w:lang w:eastAsia="zh-CN"/>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set to "1"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w:t>
            </w:r>
          </w:p>
          <w:p w14:paraId="4700B8EC" w14:textId="69A49CEA" w:rsidR="00CA5E7D" w:rsidRDefault="00CA5E7D" w:rsidP="00CA5E7D">
            <w:pPr>
              <w:pStyle w:val="B1"/>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Send Start Pause of Charging Flag: this flag may be set to </w:t>
            </w:r>
            <w:r w:rsidR="00075654">
              <w:rPr>
                <w:rFonts w:ascii="Arial" w:hAnsi="Arial" w:cs="Arial"/>
                <w:sz w:val="18"/>
                <w:szCs w:val="18"/>
                <w:lang w:eastAsia="zh-CN"/>
              </w:rPr>
              <w:t>"</w:t>
            </w:r>
            <w:r>
              <w:rPr>
                <w:rFonts w:ascii="Arial" w:hAnsi="Arial" w:cs="Arial"/>
                <w:sz w:val="18"/>
                <w:szCs w:val="18"/>
                <w:lang w:eastAsia="zh-CN"/>
              </w:rPr>
              <w:t>1</w:t>
            </w:r>
            <w:r w:rsidR="00075654">
              <w:rPr>
                <w:rFonts w:ascii="Arial" w:hAnsi="Arial" w:cs="Arial"/>
                <w:sz w:val="18"/>
                <w:szCs w:val="18"/>
                <w:lang w:eastAsia="zh-CN"/>
              </w:rPr>
              <w:t>"</w:t>
            </w:r>
            <w:r>
              <w:rPr>
                <w:rFonts w:ascii="Arial" w:hAnsi="Arial" w:cs="Arial"/>
                <w:sz w:val="18"/>
                <w:szCs w:val="18"/>
                <w:lang w:eastAsia="zh-CN"/>
              </w:rPr>
              <w:t xml:space="preserve"> by the CP function if the UP Function is requested to send a Start Pause of Charging indication to the upstream GTP-U entity(s) when the Dropped DL Traffic Threshold is reached.</w:t>
            </w:r>
          </w:p>
          <w:p w14:paraId="35397FC9" w14:textId="7953AB1E" w:rsidR="00CA5E7D" w:rsidRPr="00441CD0" w:rsidRDefault="00CA5E7D" w:rsidP="00CA5E7D">
            <w:pPr>
              <w:pStyle w:val="B1"/>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Applicable for Start of Pause of Charging Flag: this flag may be set to </w:t>
            </w:r>
            <w:r w:rsidR="00075654">
              <w:rPr>
                <w:rFonts w:ascii="Arial" w:hAnsi="Arial" w:cs="Arial"/>
                <w:sz w:val="18"/>
                <w:szCs w:val="18"/>
                <w:lang w:eastAsia="zh-CN"/>
              </w:rPr>
              <w:t>"</w:t>
            </w:r>
            <w:r>
              <w:rPr>
                <w:rFonts w:ascii="Arial" w:hAnsi="Arial" w:cs="Arial"/>
                <w:sz w:val="18"/>
                <w:szCs w:val="18"/>
                <w:lang w:eastAsia="zh-CN"/>
              </w:rPr>
              <w:t>1</w:t>
            </w:r>
            <w:r w:rsidR="00075654">
              <w:rPr>
                <w:rFonts w:ascii="Arial" w:hAnsi="Arial" w:cs="Arial"/>
                <w:sz w:val="18"/>
                <w:szCs w:val="18"/>
                <w:lang w:eastAsia="zh-CN"/>
              </w:rPr>
              <w:t>"</w:t>
            </w:r>
            <w:r>
              <w:rPr>
                <w:rFonts w:ascii="Arial" w:hAnsi="Arial" w:cs="Arial"/>
                <w:sz w:val="18"/>
                <w:szCs w:val="18"/>
                <w:lang w:eastAsia="zh-CN"/>
              </w:rPr>
              <w:t xml:space="preserve"> if the URR is applicable for Start of Pause of Charging, so that the UP function shall stop the usage measurement for the URR when receiving Start Pause of Charging indication from the peer downstream GTP-U entity.</w:t>
            </w:r>
          </w:p>
        </w:tc>
        <w:tc>
          <w:tcPr>
            <w:tcW w:w="370" w:type="dxa"/>
            <w:gridSpan w:val="2"/>
            <w:tcBorders>
              <w:top w:val="single" w:sz="4" w:space="0" w:color="auto"/>
              <w:left w:val="single" w:sz="4" w:space="0" w:color="auto"/>
              <w:bottom w:val="single" w:sz="4" w:space="0" w:color="auto"/>
              <w:right w:val="single" w:sz="4" w:space="0" w:color="auto"/>
            </w:tcBorders>
          </w:tcPr>
          <w:p w14:paraId="79E81064" w14:textId="77777777" w:rsidR="00EE5860" w:rsidRPr="00441CD0" w:rsidRDefault="00EE5860" w:rsidP="00BB0E1F">
            <w:pPr>
              <w:pStyle w:val="TAC"/>
            </w:pPr>
          </w:p>
          <w:p w14:paraId="56C9CC61" w14:textId="77777777" w:rsidR="00EE5860" w:rsidRPr="00441CD0" w:rsidRDefault="00EE5860" w:rsidP="00BB0E1F">
            <w:pPr>
              <w:pStyle w:val="TAC"/>
            </w:pPr>
          </w:p>
          <w:p w14:paraId="16B28F6A" w14:textId="77777777" w:rsidR="00EE5860" w:rsidRDefault="00EE5860" w:rsidP="00BB0E1F">
            <w:pPr>
              <w:pStyle w:val="TAC"/>
            </w:pPr>
          </w:p>
          <w:p w14:paraId="1BD22B2C" w14:textId="77777777" w:rsidR="00051671" w:rsidRPr="00441CD0" w:rsidRDefault="00051671" w:rsidP="00BB0E1F">
            <w:pPr>
              <w:pStyle w:val="TAC"/>
            </w:pPr>
          </w:p>
          <w:p w14:paraId="5B3497BE" w14:textId="77777777" w:rsidR="00EE5860" w:rsidRPr="00441CD0" w:rsidRDefault="00EE5860" w:rsidP="00BB0E1F">
            <w:pPr>
              <w:pStyle w:val="TAC"/>
              <w:rPr>
                <w:lang w:val="sv-SE"/>
              </w:rPr>
            </w:pPr>
            <w:r w:rsidRPr="00441CD0">
              <w:rPr>
                <w:lang w:val="sv-SE"/>
              </w:rPr>
              <w:t>-</w:t>
            </w:r>
          </w:p>
          <w:p w14:paraId="0BAE43BF" w14:textId="77777777" w:rsidR="00EE5860" w:rsidRPr="00441CD0" w:rsidRDefault="00EE5860" w:rsidP="00BB0E1F">
            <w:pPr>
              <w:pStyle w:val="TAC"/>
              <w:rPr>
                <w:lang w:val="sv-SE"/>
              </w:rPr>
            </w:pPr>
          </w:p>
          <w:p w14:paraId="3769A332" w14:textId="77777777" w:rsidR="00EE5860" w:rsidRPr="00441CD0" w:rsidRDefault="00EE5860" w:rsidP="00BB0E1F">
            <w:pPr>
              <w:pStyle w:val="TAC"/>
              <w:rPr>
                <w:lang w:val="sv-SE"/>
              </w:rPr>
            </w:pPr>
          </w:p>
          <w:p w14:paraId="6AA68077" w14:textId="77777777" w:rsidR="00EE5860" w:rsidRPr="00441CD0" w:rsidRDefault="00EE5860" w:rsidP="00BB0E1F">
            <w:pPr>
              <w:pStyle w:val="TAC"/>
              <w:rPr>
                <w:lang w:val="sv-SE"/>
              </w:rPr>
            </w:pPr>
          </w:p>
          <w:p w14:paraId="109B4421" w14:textId="77777777" w:rsidR="00EE5860" w:rsidRPr="00441CD0" w:rsidRDefault="00EE5860" w:rsidP="00BB0E1F">
            <w:pPr>
              <w:pStyle w:val="TAC"/>
              <w:rPr>
                <w:lang w:val="sv-SE"/>
              </w:rPr>
            </w:pPr>
          </w:p>
          <w:p w14:paraId="2F9152DF" w14:textId="77777777" w:rsidR="00EE5860" w:rsidRPr="00441CD0" w:rsidRDefault="00EE5860" w:rsidP="00BB0E1F">
            <w:pPr>
              <w:pStyle w:val="TAC"/>
              <w:rPr>
                <w:lang w:val="sv-SE"/>
              </w:rPr>
            </w:pPr>
          </w:p>
          <w:p w14:paraId="75250748" w14:textId="77777777" w:rsidR="00EE5860" w:rsidRPr="00441CD0" w:rsidRDefault="00EE5860" w:rsidP="00BB0E1F">
            <w:pPr>
              <w:pStyle w:val="TAC"/>
              <w:rPr>
                <w:lang w:val="sv-SE"/>
              </w:rPr>
            </w:pPr>
          </w:p>
          <w:p w14:paraId="28953FEE" w14:textId="77777777" w:rsidR="00EE5860" w:rsidRPr="00441CD0" w:rsidRDefault="00EE5860" w:rsidP="00BB0E1F">
            <w:pPr>
              <w:pStyle w:val="TAC"/>
              <w:rPr>
                <w:lang w:val="sv-SE"/>
              </w:rPr>
            </w:pPr>
            <w:r w:rsidRPr="00441CD0">
              <w:rPr>
                <w:lang w:val="sv-SE"/>
              </w:rPr>
              <w:t>-</w:t>
            </w:r>
          </w:p>
          <w:p w14:paraId="00C26129" w14:textId="77777777" w:rsidR="00EE5860" w:rsidRPr="00441CD0" w:rsidRDefault="00EE5860" w:rsidP="00BB0E1F">
            <w:pPr>
              <w:pStyle w:val="TAC"/>
              <w:rPr>
                <w:lang w:val="sv-SE"/>
              </w:rPr>
            </w:pPr>
          </w:p>
          <w:p w14:paraId="3C161140" w14:textId="77777777" w:rsidR="00EE5860" w:rsidRPr="00441CD0" w:rsidRDefault="00EE5860" w:rsidP="00BB0E1F">
            <w:pPr>
              <w:pStyle w:val="TAC"/>
              <w:rPr>
                <w:lang w:val="sv-SE"/>
              </w:rPr>
            </w:pPr>
          </w:p>
          <w:p w14:paraId="35A0964C" w14:textId="77777777" w:rsidR="00EE5860" w:rsidRPr="00441CD0" w:rsidRDefault="00EE5860" w:rsidP="00BB0E1F">
            <w:pPr>
              <w:pStyle w:val="TAC"/>
              <w:rPr>
                <w:lang w:val="sv-SE"/>
              </w:rPr>
            </w:pPr>
          </w:p>
          <w:p w14:paraId="6CB2C2F0" w14:textId="77777777" w:rsidR="00EE5860" w:rsidRPr="00441CD0" w:rsidRDefault="00EE5860" w:rsidP="00BB0E1F">
            <w:pPr>
              <w:pStyle w:val="TAC"/>
              <w:rPr>
                <w:lang w:val="sv-SE"/>
              </w:rPr>
            </w:pPr>
          </w:p>
          <w:p w14:paraId="20ED6F85" w14:textId="77777777" w:rsidR="00EE5860" w:rsidRPr="00441CD0" w:rsidRDefault="00EE5860" w:rsidP="00BB0E1F">
            <w:pPr>
              <w:pStyle w:val="TAC"/>
              <w:rPr>
                <w:lang w:val="sv-SE"/>
              </w:rPr>
            </w:pPr>
          </w:p>
          <w:p w14:paraId="4FDBFE62" w14:textId="77777777" w:rsidR="00EE5860" w:rsidRPr="00441CD0" w:rsidRDefault="00EE5860" w:rsidP="00BB0E1F">
            <w:pPr>
              <w:pStyle w:val="TAC"/>
              <w:rPr>
                <w:lang w:val="sv-SE"/>
              </w:rPr>
            </w:pPr>
          </w:p>
          <w:p w14:paraId="56B69546" w14:textId="77777777" w:rsidR="00EE5860" w:rsidRDefault="00EE5860" w:rsidP="00BB0E1F">
            <w:pPr>
              <w:pStyle w:val="TAC"/>
              <w:rPr>
                <w:lang w:val="sv-SE"/>
              </w:rPr>
            </w:pPr>
            <w:r w:rsidRPr="00441CD0">
              <w:rPr>
                <w:lang w:val="sv-SE"/>
              </w:rPr>
              <w:t>-</w:t>
            </w:r>
          </w:p>
          <w:p w14:paraId="38B13B5A" w14:textId="77777777" w:rsidR="00CA5E7D" w:rsidRDefault="00CA5E7D" w:rsidP="00BB0E1F">
            <w:pPr>
              <w:pStyle w:val="TAC"/>
              <w:rPr>
                <w:lang w:val="sv-SE"/>
              </w:rPr>
            </w:pPr>
          </w:p>
          <w:p w14:paraId="4B4697C4" w14:textId="77777777" w:rsidR="00CA5E7D" w:rsidRDefault="00CA5E7D" w:rsidP="00BB0E1F">
            <w:pPr>
              <w:pStyle w:val="TAC"/>
              <w:rPr>
                <w:lang w:val="sv-SE"/>
              </w:rPr>
            </w:pPr>
          </w:p>
          <w:p w14:paraId="2EF5A819" w14:textId="77777777" w:rsidR="00CA5E7D" w:rsidRDefault="00CA5E7D" w:rsidP="00BB0E1F">
            <w:pPr>
              <w:pStyle w:val="TAC"/>
              <w:rPr>
                <w:lang w:val="sv-SE"/>
              </w:rPr>
            </w:pPr>
          </w:p>
          <w:p w14:paraId="48AAEE7E" w14:textId="77777777" w:rsidR="00CA5E7D" w:rsidRDefault="00CA5E7D" w:rsidP="00BB0E1F">
            <w:pPr>
              <w:pStyle w:val="TAC"/>
              <w:rPr>
                <w:lang w:val="sv-SE"/>
              </w:rPr>
            </w:pPr>
          </w:p>
          <w:p w14:paraId="5D60EFA3" w14:textId="77777777" w:rsidR="00CA5E7D" w:rsidRDefault="00CA5E7D" w:rsidP="00BB0E1F">
            <w:pPr>
              <w:pStyle w:val="TAC"/>
              <w:rPr>
                <w:lang w:val="sv-SE"/>
              </w:rPr>
            </w:pPr>
          </w:p>
          <w:p w14:paraId="143AFE99" w14:textId="77777777" w:rsidR="00CA5E7D" w:rsidRDefault="00CA5E7D" w:rsidP="00BB0E1F">
            <w:pPr>
              <w:pStyle w:val="TAC"/>
              <w:rPr>
                <w:lang w:val="sv-SE"/>
              </w:rPr>
            </w:pPr>
          </w:p>
          <w:p w14:paraId="39EE2AAB" w14:textId="77777777" w:rsidR="00CA5E7D" w:rsidRDefault="00CA5E7D" w:rsidP="00BB0E1F">
            <w:pPr>
              <w:pStyle w:val="TAC"/>
              <w:rPr>
                <w:lang w:val="sv-SE"/>
              </w:rPr>
            </w:pPr>
            <w:r>
              <w:rPr>
                <w:lang w:val="sv-SE"/>
              </w:rPr>
              <w:t>X</w:t>
            </w:r>
          </w:p>
          <w:p w14:paraId="49A82857" w14:textId="77777777" w:rsidR="00CA5E7D" w:rsidRDefault="00CA5E7D" w:rsidP="00BB0E1F">
            <w:pPr>
              <w:pStyle w:val="TAC"/>
              <w:rPr>
                <w:lang w:val="sv-SE"/>
              </w:rPr>
            </w:pPr>
          </w:p>
          <w:p w14:paraId="4470CC77" w14:textId="77777777" w:rsidR="00CA5E7D" w:rsidRDefault="00CA5E7D" w:rsidP="00BB0E1F">
            <w:pPr>
              <w:pStyle w:val="TAC"/>
              <w:rPr>
                <w:lang w:val="sv-SE"/>
              </w:rPr>
            </w:pPr>
          </w:p>
          <w:p w14:paraId="34C52199" w14:textId="77777777" w:rsidR="00CA5E7D" w:rsidRDefault="00CA5E7D" w:rsidP="00BB0E1F">
            <w:pPr>
              <w:pStyle w:val="TAC"/>
              <w:rPr>
                <w:lang w:val="sv-SE"/>
              </w:rPr>
            </w:pPr>
          </w:p>
          <w:p w14:paraId="51BD4182" w14:textId="77777777" w:rsidR="00CA5E7D" w:rsidRDefault="00CA5E7D" w:rsidP="00BB0E1F">
            <w:pPr>
              <w:pStyle w:val="TAC"/>
              <w:rPr>
                <w:lang w:val="sv-SE"/>
              </w:rPr>
            </w:pPr>
          </w:p>
          <w:p w14:paraId="7B58F009" w14:textId="77777777" w:rsidR="00CA5E7D" w:rsidRDefault="00CA5E7D" w:rsidP="00BB0E1F">
            <w:pPr>
              <w:pStyle w:val="TAC"/>
              <w:rPr>
                <w:lang w:val="sv-SE"/>
              </w:rPr>
            </w:pPr>
          </w:p>
          <w:p w14:paraId="2F952838" w14:textId="77777777" w:rsidR="00CA5E7D" w:rsidRDefault="00CA5E7D" w:rsidP="00BB0E1F">
            <w:pPr>
              <w:pStyle w:val="TAC"/>
              <w:rPr>
                <w:lang w:val="sv-SE"/>
              </w:rPr>
            </w:pPr>
          </w:p>
          <w:p w14:paraId="3686F603" w14:textId="77777777" w:rsidR="00CA5E7D" w:rsidRDefault="00CA5E7D" w:rsidP="00BB0E1F">
            <w:pPr>
              <w:pStyle w:val="TAC"/>
              <w:rPr>
                <w:lang w:val="sv-SE"/>
              </w:rPr>
            </w:pPr>
            <w:r>
              <w:rPr>
                <w:lang w:val="sv-SE"/>
              </w:rPr>
              <w:t>-</w:t>
            </w:r>
          </w:p>
          <w:p w14:paraId="42FBC658" w14:textId="77777777" w:rsidR="00CA5E7D" w:rsidRDefault="00CA5E7D" w:rsidP="00BB0E1F">
            <w:pPr>
              <w:pStyle w:val="TAC"/>
              <w:rPr>
                <w:lang w:val="sv-SE"/>
              </w:rPr>
            </w:pPr>
          </w:p>
          <w:p w14:paraId="1A3DFA0C" w14:textId="77777777" w:rsidR="00CA5E7D" w:rsidRDefault="00CA5E7D" w:rsidP="00BB0E1F">
            <w:pPr>
              <w:pStyle w:val="TAC"/>
              <w:rPr>
                <w:lang w:val="sv-SE"/>
              </w:rPr>
            </w:pPr>
          </w:p>
          <w:p w14:paraId="4D130AD7" w14:textId="77777777" w:rsidR="00CA5E7D" w:rsidRDefault="00CA5E7D" w:rsidP="00BB0E1F">
            <w:pPr>
              <w:pStyle w:val="TAC"/>
              <w:rPr>
                <w:lang w:val="sv-SE"/>
              </w:rPr>
            </w:pPr>
          </w:p>
          <w:p w14:paraId="14F2251C" w14:textId="77777777" w:rsidR="00CA5E7D" w:rsidRDefault="00CA5E7D" w:rsidP="00BB0E1F">
            <w:pPr>
              <w:pStyle w:val="TAC"/>
              <w:rPr>
                <w:lang w:val="sv-SE"/>
              </w:rPr>
            </w:pPr>
          </w:p>
          <w:p w14:paraId="229D944D" w14:textId="77777777" w:rsidR="00CA5E7D" w:rsidRDefault="00CA5E7D" w:rsidP="00BB0E1F">
            <w:pPr>
              <w:pStyle w:val="TAC"/>
              <w:rPr>
                <w:lang w:val="sv-SE"/>
              </w:rPr>
            </w:pPr>
          </w:p>
          <w:p w14:paraId="45BAD0DD" w14:textId="569EBBF5" w:rsidR="00CA5E7D" w:rsidRPr="00441CD0" w:rsidRDefault="00CA5E7D" w:rsidP="00BB0E1F">
            <w:pPr>
              <w:pStyle w:val="TAC"/>
              <w:rPr>
                <w:lang w:val="sv-SE"/>
              </w:rPr>
            </w:pPr>
          </w:p>
        </w:tc>
        <w:tc>
          <w:tcPr>
            <w:tcW w:w="370" w:type="dxa"/>
            <w:gridSpan w:val="2"/>
            <w:tcBorders>
              <w:top w:val="single" w:sz="4" w:space="0" w:color="auto"/>
              <w:left w:val="single" w:sz="4" w:space="0" w:color="auto"/>
              <w:bottom w:val="single" w:sz="4" w:space="0" w:color="auto"/>
              <w:right w:val="single" w:sz="4" w:space="0" w:color="auto"/>
            </w:tcBorders>
          </w:tcPr>
          <w:p w14:paraId="2AEB9144" w14:textId="77777777" w:rsidR="00EE5860" w:rsidRPr="00441CD0" w:rsidRDefault="00EE5860" w:rsidP="00BB0E1F">
            <w:pPr>
              <w:pStyle w:val="TAC"/>
              <w:rPr>
                <w:lang w:val="x-none"/>
              </w:rPr>
            </w:pPr>
          </w:p>
          <w:p w14:paraId="2A30B585" w14:textId="77777777" w:rsidR="00EE5860" w:rsidRPr="00441CD0" w:rsidRDefault="00EE5860" w:rsidP="00BB0E1F">
            <w:pPr>
              <w:pStyle w:val="TAC"/>
            </w:pPr>
          </w:p>
          <w:p w14:paraId="29B084A9" w14:textId="77777777" w:rsidR="00EE5860" w:rsidRDefault="00EE5860" w:rsidP="00BB0E1F">
            <w:pPr>
              <w:pStyle w:val="TAC"/>
            </w:pPr>
          </w:p>
          <w:p w14:paraId="68CEFF5D" w14:textId="77777777" w:rsidR="00051671" w:rsidRPr="00441CD0" w:rsidRDefault="00051671" w:rsidP="00BB0E1F">
            <w:pPr>
              <w:pStyle w:val="TAC"/>
            </w:pPr>
          </w:p>
          <w:p w14:paraId="73DE1CF6" w14:textId="77777777" w:rsidR="00EE5860" w:rsidRPr="00441CD0" w:rsidRDefault="00EE5860" w:rsidP="00BB0E1F">
            <w:pPr>
              <w:pStyle w:val="TAC"/>
              <w:rPr>
                <w:lang w:val="sv-SE"/>
              </w:rPr>
            </w:pPr>
            <w:r w:rsidRPr="00441CD0">
              <w:t>X</w:t>
            </w:r>
          </w:p>
          <w:p w14:paraId="2B09F3D8" w14:textId="77777777" w:rsidR="00EE5860" w:rsidRPr="00441CD0" w:rsidRDefault="00EE5860" w:rsidP="00BB0E1F">
            <w:pPr>
              <w:pStyle w:val="TAC"/>
              <w:rPr>
                <w:lang w:val="sv-SE"/>
              </w:rPr>
            </w:pPr>
          </w:p>
          <w:p w14:paraId="37DC5D4B" w14:textId="77777777" w:rsidR="00EE5860" w:rsidRPr="00441CD0" w:rsidRDefault="00EE5860" w:rsidP="00BB0E1F">
            <w:pPr>
              <w:pStyle w:val="TAC"/>
              <w:rPr>
                <w:lang w:val="sv-SE"/>
              </w:rPr>
            </w:pPr>
          </w:p>
          <w:p w14:paraId="1BF3C616" w14:textId="77777777" w:rsidR="00EE5860" w:rsidRPr="00441CD0" w:rsidRDefault="00EE5860" w:rsidP="00BB0E1F">
            <w:pPr>
              <w:pStyle w:val="TAC"/>
              <w:rPr>
                <w:lang w:val="sv-SE"/>
              </w:rPr>
            </w:pPr>
          </w:p>
          <w:p w14:paraId="72030A8A" w14:textId="77777777" w:rsidR="00EE5860" w:rsidRPr="00441CD0" w:rsidRDefault="00EE5860" w:rsidP="00BB0E1F">
            <w:pPr>
              <w:pStyle w:val="TAC"/>
              <w:rPr>
                <w:lang w:val="sv-SE"/>
              </w:rPr>
            </w:pPr>
          </w:p>
          <w:p w14:paraId="79B83415" w14:textId="77777777" w:rsidR="00EE5860" w:rsidRPr="00441CD0" w:rsidRDefault="00EE5860" w:rsidP="00BB0E1F">
            <w:pPr>
              <w:pStyle w:val="TAC"/>
              <w:rPr>
                <w:lang w:val="sv-SE"/>
              </w:rPr>
            </w:pPr>
          </w:p>
          <w:p w14:paraId="2AB315D2" w14:textId="77777777" w:rsidR="00EE5860" w:rsidRPr="00441CD0" w:rsidRDefault="00EE5860" w:rsidP="00BB0E1F">
            <w:pPr>
              <w:pStyle w:val="TAC"/>
              <w:rPr>
                <w:lang w:val="sv-SE"/>
              </w:rPr>
            </w:pPr>
          </w:p>
          <w:p w14:paraId="3358ED6F" w14:textId="77777777" w:rsidR="00EE5860" w:rsidRPr="00441CD0" w:rsidRDefault="00EE5860" w:rsidP="00BB0E1F">
            <w:pPr>
              <w:pStyle w:val="TAC"/>
              <w:rPr>
                <w:lang w:val="sv-SE"/>
              </w:rPr>
            </w:pPr>
            <w:r w:rsidRPr="00441CD0">
              <w:rPr>
                <w:lang w:val="sv-SE"/>
              </w:rPr>
              <w:t>X</w:t>
            </w:r>
          </w:p>
          <w:p w14:paraId="7599947C" w14:textId="77777777" w:rsidR="00EE5860" w:rsidRPr="00441CD0" w:rsidRDefault="00EE5860" w:rsidP="00BB0E1F">
            <w:pPr>
              <w:pStyle w:val="TAC"/>
              <w:rPr>
                <w:lang w:val="sv-SE"/>
              </w:rPr>
            </w:pPr>
          </w:p>
          <w:p w14:paraId="1FE25F19" w14:textId="77777777" w:rsidR="00EE5860" w:rsidRPr="00441CD0" w:rsidRDefault="00EE5860" w:rsidP="00BB0E1F">
            <w:pPr>
              <w:pStyle w:val="TAC"/>
              <w:rPr>
                <w:lang w:val="sv-SE"/>
              </w:rPr>
            </w:pPr>
          </w:p>
          <w:p w14:paraId="4A66F3E9" w14:textId="77777777" w:rsidR="00EE5860" w:rsidRPr="00441CD0" w:rsidRDefault="00EE5860" w:rsidP="00BB0E1F">
            <w:pPr>
              <w:pStyle w:val="TAC"/>
              <w:rPr>
                <w:lang w:val="sv-SE"/>
              </w:rPr>
            </w:pPr>
          </w:p>
          <w:p w14:paraId="6AA80377" w14:textId="77777777" w:rsidR="00EE5860" w:rsidRPr="00441CD0" w:rsidRDefault="00EE5860" w:rsidP="00BB0E1F">
            <w:pPr>
              <w:pStyle w:val="TAC"/>
              <w:rPr>
                <w:lang w:val="sv-SE"/>
              </w:rPr>
            </w:pPr>
          </w:p>
          <w:p w14:paraId="4A99D38E" w14:textId="77777777" w:rsidR="00EE5860" w:rsidRPr="00441CD0" w:rsidRDefault="00EE5860" w:rsidP="00BB0E1F">
            <w:pPr>
              <w:pStyle w:val="TAC"/>
              <w:rPr>
                <w:lang w:val="sv-SE"/>
              </w:rPr>
            </w:pPr>
          </w:p>
          <w:p w14:paraId="0A55DAF0" w14:textId="77777777" w:rsidR="00EE5860" w:rsidRPr="00441CD0" w:rsidRDefault="00EE5860" w:rsidP="00BB0E1F">
            <w:pPr>
              <w:pStyle w:val="TAC"/>
              <w:rPr>
                <w:lang w:val="sv-SE"/>
              </w:rPr>
            </w:pPr>
          </w:p>
          <w:p w14:paraId="60C4D247" w14:textId="77777777" w:rsidR="00EE5860" w:rsidRDefault="00EE5860" w:rsidP="00BB0E1F">
            <w:pPr>
              <w:pStyle w:val="TAC"/>
              <w:rPr>
                <w:lang w:val="sv-SE"/>
              </w:rPr>
            </w:pPr>
            <w:r w:rsidRPr="00441CD0">
              <w:rPr>
                <w:lang w:val="sv-SE"/>
              </w:rPr>
              <w:t>X</w:t>
            </w:r>
          </w:p>
          <w:p w14:paraId="3A89394B" w14:textId="77777777" w:rsidR="00CA5E7D" w:rsidRDefault="00CA5E7D" w:rsidP="00BB0E1F">
            <w:pPr>
              <w:pStyle w:val="TAC"/>
              <w:rPr>
                <w:lang w:val="sv-SE"/>
              </w:rPr>
            </w:pPr>
          </w:p>
          <w:p w14:paraId="7398E334" w14:textId="77777777" w:rsidR="00CA5E7D" w:rsidRDefault="00CA5E7D" w:rsidP="00BB0E1F">
            <w:pPr>
              <w:pStyle w:val="TAC"/>
              <w:rPr>
                <w:lang w:val="sv-SE"/>
              </w:rPr>
            </w:pPr>
          </w:p>
          <w:p w14:paraId="6C00FB6E" w14:textId="77777777" w:rsidR="00CA5E7D" w:rsidRDefault="00CA5E7D" w:rsidP="00BB0E1F">
            <w:pPr>
              <w:pStyle w:val="TAC"/>
              <w:rPr>
                <w:lang w:val="sv-SE"/>
              </w:rPr>
            </w:pPr>
          </w:p>
          <w:p w14:paraId="67069DA0" w14:textId="77777777" w:rsidR="00CA5E7D" w:rsidRDefault="00CA5E7D" w:rsidP="00BB0E1F">
            <w:pPr>
              <w:pStyle w:val="TAC"/>
              <w:rPr>
                <w:lang w:val="sv-SE"/>
              </w:rPr>
            </w:pPr>
          </w:p>
          <w:p w14:paraId="44D2EF59" w14:textId="77777777" w:rsidR="00CA5E7D" w:rsidRDefault="00CA5E7D" w:rsidP="00BB0E1F">
            <w:pPr>
              <w:pStyle w:val="TAC"/>
              <w:rPr>
                <w:lang w:val="sv-SE"/>
              </w:rPr>
            </w:pPr>
          </w:p>
          <w:p w14:paraId="61A9D38D" w14:textId="77777777" w:rsidR="00CA5E7D" w:rsidRDefault="00CA5E7D" w:rsidP="00BB0E1F">
            <w:pPr>
              <w:pStyle w:val="TAC"/>
              <w:rPr>
                <w:lang w:val="sv-SE"/>
              </w:rPr>
            </w:pPr>
          </w:p>
          <w:p w14:paraId="32C66E68" w14:textId="77777777" w:rsidR="00CA5E7D" w:rsidRDefault="00CA5E7D" w:rsidP="00BB0E1F">
            <w:pPr>
              <w:pStyle w:val="TAC"/>
              <w:rPr>
                <w:lang w:val="sv-SE"/>
              </w:rPr>
            </w:pPr>
            <w:r>
              <w:rPr>
                <w:lang w:val="sv-SE"/>
              </w:rPr>
              <w:t>-</w:t>
            </w:r>
          </w:p>
          <w:p w14:paraId="3C254CE7" w14:textId="77777777" w:rsidR="00CA5E7D" w:rsidRDefault="00CA5E7D" w:rsidP="00BB0E1F">
            <w:pPr>
              <w:pStyle w:val="TAC"/>
              <w:rPr>
                <w:lang w:val="sv-SE"/>
              </w:rPr>
            </w:pPr>
          </w:p>
          <w:p w14:paraId="42DBCD13" w14:textId="77777777" w:rsidR="00CA5E7D" w:rsidRDefault="00CA5E7D" w:rsidP="00BB0E1F">
            <w:pPr>
              <w:pStyle w:val="TAC"/>
              <w:rPr>
                <w:lang w:val="sv-SE"/>
              </w:rPr>
            </w:pPr>
          </w:p>
          <w:p w14:paraId="36FAFC62" w14:textId="77777777" w:rsidR="00CA5E7D" w:rsidRDefault="00CA5E7D" w:rsidP="00BB0E1F">
            <w:pPr>
              <w:pStyle w:val="TAC"/>
              <w:rPr>
                <w:lang w:val="sv-SE"/>
              </w:rPr>
            </w:pPr>
          </w:p>
          <w:p w14:paraId="11158ACE" w14:textId="77777777" w:rsidR="00CA5E7D" w:rsidRDefault="00CA5E7D" w:rsidP="00BB0E1F">
            <w:pPr>
              <w:pStyle w:val="TAC"/>
              <w:rPr>
                <w:lang w:val="sv-SE"/>
              </w:rPr>
            </w:pPr>
          </w:p>
          <w:p w14:paraId="0DCCFB19" w14:textId="77777777" w:rsidR="00CA5E7D" w:rsidRDefault="00CA5E7D" w:rsidP="00BB0E1F">
            <w:pPr>
              <w:pStyle w:val="TAC"/>
              <w:rPr>
                <w:lang w:val="sv-SE"/>
              </w:rPr>
            </w:pPr>
          </w:p>
          <w:p w14:paraId="06C03279" w14:textId="77777777" w:rsidR="00CA5E7D" w:rsidRDefault="00CA5E7D" w:rsidP="00BB0E1F">
            <w:pPr>
              <w:pStyle w:val="TAC"/>
              <w:rPr>
                <w:lang w:val="sv-SE"/>
              </w:rPr>
            </w:pPr>
          </w:p>
          <w:p w14:paraId="62F8379D" w14:textId="77777777" w:rsidR="00CA5E7D" w:rsidRDefault="00CA5E7D" w:rsidP="00BB0E1F">
            <w:pPr>
              <w:pStyle w:val="TAC"/>
              <w:rPr>
                <w:lang w:val="sv-SE"/>
              </w:rPr>
            </w:pPr>
            <w:r>
              <w:rPr>
                <w:lang w:val="sv-SE"/>
              </w:rPr>
              <w:t>X</w:t>
            </w:r>
          </w:p>
          <w:p w14:paraId="2ABA74B3" w14:textId="77777777" w:rsidR="00CA5E7D" w:rsidRDefault="00CA5E7D" w:rsidP="00BB0E1F">
            <w:pPr>
              <w:pStyle w:val="TAC"/>
              <w:rPr>
                <w:lang w:val="sv-SE"/>
              </w:rPr>
            </w:pPr>
          </w:p>
          <w:p w14:paraId="2D4B828F" w14:textId="77777777" w:rsidR="00CA5E7D" w:rsidRDefault="00CA5E7D" w:rsidP="00BB0E1F">
            <w:pPr>
              <w:pStyle w:val="TAC"/>
              <w:rPr>
                <w:lang w:val="sv-SE"/>
              </w:rPr>
            </w:pPr>
          </w:p>
          <w:p w14:paraId="787418BF" w14:textId="77777777" w:rsidR="00CA5E7D" w:rsidRDefault="00CA5E7D" w:rsidP="00BB0E1F">
            <w:pPr>
              <w:pStyle w:val="TAC"/>
              <w:rPr>
                <w:lang w:val="sv-SE"/>
              </w:rPr>
            </w:pPr>
          </w:p>
          <w:p w14:paraId="0400F705" w14:textId="77777777" w:rsidR="00CA5E7D" w:rsidRDefault="00CA5E7D" w:rsidP="00BB0E1F">
            <w:pPr>
              <w:pStyle w:val="TAC"/>
              <w:rPr>
                <w:lang w:val="sv-SE"/>
              </w:rPr>
            </w:pPr>
          </w:p>
          <w:p w14:paraId="1393124A" w14:textId="77777777" w:rsidR="00CA5E7D" w:rsidRDefault="00CA5E7D" w:rsidP="00BB0E1F">
            <w:pPr>
              <w:pStyle w:val="TAC"/>
              <w:rPr>
                <w:lang w:val="sv-SE"/>
              </w:rPr>
            </w:pPr>
          </w:p>
          <w:p w14:paraId="1ABCCF54" w14:textId="78D4B790" w:rsidR="00CA5E7D" w:rsidRPr="00441CD0" w:rsidRDefault="00CA5E7D" w:rsidP="00BB0E1F">
            <w:pPr>
              <w:pStyle w:val="TAC"/>
              <w:rPr>
                <w:lang w:val="x-none"/>
              </w:rPr>
            </w:pPr>
          </w:p>
        </w:tc>
        <w:tc>
          <w:tcPr>
            <w:tcW w:w="370" w:type="dxa"/>
            <w:gridSpan w:val="2"/>
            <w:tcBorders>
              <w:top w:val="single" w:sz="4" w:space="0" w:color="auto"/>
              <w:left w:val="single" w:sz="4" w:space="0" w:color="auto"/>
              <w:bottom w:val="single" w:sz="4" w:space="0" w:color="auto"/>
              <w:right w:val="single" w:sz="4" w:space="0" w:color="auto"/>
            </w:tcBorders>
          </w:tcPr>
          <w:p w14:paraId="586A8E73" w14:textId="68277E74" w:rsidR="00EE5860" w:rsidRPr="00441CD0" w:rsidRDefault="00EE5860" w:rsidP="00BB0E1F">
            <w:pPr>
              <w:pStyle w:val="TAC"/>
            </w:pPr>
          </w:p>
          <w:p w14:paraId="0AE7AFD1" w14:textId="77777777" w:rsidR="00EE5860" w:rsidRPr="00441CD0" w:rsidRDefault="00EE5860" w:rsidP="00BB0E1F">
            <w:pPr>
              <w:pStyle w:val="TAC"/>
            </w:pPr>
          </w:p>
          <w:p w14:paraId="755096D3" w14:textId="77777777" w:rsidR="00EE5860" w:rsidRDefault="00EE5860" w:rsidP="00BB0E1F">
            <w:pPr>
              <w:pStyle w:val="TAC"/>
            </w:pPr>
          </w:p>
          <w:p w14:paraId="4C034F71" w14:textId="77777777" w:rsidR="00051671" w:rsidRPr="00441CD0" w:rsidRDefault="00051671" w:rsidP="00BB0E1F">
            <w:pPr>
              <w:pStyle w:val="TAC"/>
            </w:pPr>
          </w:p>
          <w:p w14:paraId="2FB71BCF" w14:textId="77777777" w:rsidR="00EE5860" w:rsidRPr="00441CD0" w:rsidRDefault="00EE5860" w:rsidP="00BB0E1F">
            <w:pPr>
              <w:pStyle w:val="TAC"/>
              <w:rPr>
                <w:lang w:val="sv-SE"/>
              </w:rPr>
            </w:pPr>
            <w:r w:rsidRPr="00441CD0">
              <w:t>-</w:t>
            </w:r>
          </w:p>
          <w:p w14:paraId="1EB2911E" w14:textId="77777777" w:rsidR="00EE5860" w:rsidRPr="00441CD0" w:rsidRDefault="00EE5860" w:rsidP="00BB0E1F">
            <w:pPr>
              <w:pStyle w:val="TAC"/>
              <w:rPr>
                <w:lang w:val="sv-SE"/>
              </w:rPr>
            </w:pPr>
          </w:p>
          <w:p w14:paraId="4375F939" w14:textId="77777777" w:rsidR="00EE5860" w:rsidRPr="00441CD0" w:rsidRDefault="00EE5860" w:rsidP="00BB0E1F">
            <w:pPr>
              <w:pStyle w:val="TAC"/>
              <w:rPr>
                <w:lang w:val="sv-SE"/>
              </w:rPr>
            </w:pPr>
          </w:p>
          <w:p w14:paraId="1FE6EAEF" w14:textId="77777777" w:rsidR="00EE5860" w:rsidRPr="00441CD0" w:rsidRDefault="00EE5860" w:rsidP="00BB0E1F">
            <w:pPr>
              <w:pStyle w:val="TAC"/>
              <w:rPr>
                <w:lang w:val="sv-SE"/>
              </w:rPr>
            </w:pPr>
          </w:p>
          <w:p w14:paraId="78CF8386" w14:textId="77777777" w:rsidR="00EE5860" w:rsidRPr="00441CD0" w:rsidRDefault="00EE5860" w:rsidP="00BB0E1F">
            <w:pPr>
              <w:pStyle w:val="TAC"/>
              <w:rPr>
                <w:lang w:val="sv-SE"/>
              </w:rPr>
            </w:pPr>
          </w:p>
          <w:p w14:paraId="4BF5AE6E" w14:textId="77777777" w:rsidR="00EE5860" w:rsidRPr="00441CD0" w:rsidRDefault="00EE5860" w:rsidP="00BB0E1F">
            <w:pPr>
              <w:pStyle w:val="TAC"/>
              <w:rPr>
                <w:lang w:val="sv-SE"/>
              </w:rPr>
            </w:pPr>
          </w:p>
          <w:p w14:paraId="2B318A74" w14:textId="77777777" w:rsidR="00EE5860" w:rsidRPr="00441CD0" w:rsidRDefault="00EE5860" w:rsidP="00BB0E1F">
            <w:pPr>
              <w:pStyle w:val="TAC"/>
              <w:rPr>
                <w:lang w:val="sv-SE"/>
              </w:rPr>
            </w:pPr>
          </w:p>
          <w:p w14:paraId="26994B79" w14:textId="77777777" w:rsidR="00EE5860" w:rsidRPr="00441CD0" w:rsidRDefault="00EE5860" w:rsidP="00BB0E1F">
            <w:pPr>
              <w:pStyle w:val="TAC"/>
              <w:rPr>
                <w:lang w:val="sv-SE"/>
              </w:rPr>
            </w:pPr>
            <w:r w:rsidRPr="00441CD0">
              <w:rPr>
                <w:lang w:val="sv-SE"/>
              </w:rPr>
              <w:t>-</w:t>
            </w:r>
          </w:p>
          <w:p w14:paraId="61F137CC" w14:textId="77777777" w:rsidR="00EE5860" w:rsidRPr="00441CD0" w:rsidRDefault="00EE5860" w:rsidP="00BB0E1F">
            <w:pPr>
              <w:pStyle w:val="TAC"/>
              <w:rPr>
                <w:lang w:val="sv-SE"/>
              </w:rPr>
            </w:pPr>
          </w:p>
          <w:p w14:paraId="7DF67AF3" w14:textId="77777777" w:rsidR="00EE5860" w:rsidRPr="00441CD0" w:rsidRDefault="00EE5860" w:rsidP="00BB0E1F">
            <w:pPr>
              <w:pStyle w:val="TAC"/>
              <w:rPr>
                <w:lang w:val="sv-SE"/>
              </w:rPr>
            </w:pPr>
          </w:p>
          <w:p w14:paraId="73D7C76B" w14:textId="77777777" w:rsidR="00EE5860" w:rsidRPr="00441CD0" w:rsidRDefault="00EE5860" w:rsidP="00BB0E1F">
            <w:pPr>
              <w:pStyle w:val="TAC"/>
              <w:rPr>
                <w:lang w:val="sv-SE"/>
              </w:rPr>
            </w:pPr>
          </w:p>
          <w:p w14:paraId="380A398D" w14:textId="77777777" w:rsidR="00EE5860" w:rsidRPr="00441CD0" w:rsidRDefault="00EE5860" w:rsidP="00BB0E1F">
            <w:pPr>
              <w:pStyle w:val="TAC"/>
              <w:rPr>
                <w:lang w:val="sv-SE"/>
              </w:rPr>
            </w:pPr>
          </w:p>
          <w:p w14:paraId="7B4E9C6D" w14:textId="77777777" w:rsidR="00EE5860" w:rsidRPr="00441CD0" w:rsidRDefault="00EE5860" w:rsidP="00BB0E1F">
            <w:pPr>
              <w:pStyle w:val="TAC"/>
              <w:rPr>
                <w:lang w:val="sv-SE"/>
              </w:rPr>
            </w:pPr>
          </w:p>
          <w:p w14:paraId="11D4095F" w14:textId="77777777" w:rsidR="00EE5860" w:rsidRPr="00441CD0" w:rsidRDefault="00EE5860" w:rsidP="00BB0E1F">
            <w:pPr>
              <w:pStyle w:val="TAC"/>
              <w:rPr>
                <w:lang w:val="sv-SE"/>
              </w:rPr>
            </w:pPr>
          </w:p>
          <w:p w14:paraId="08BB7226" w14:textId="77777777" w:rsidR="00EE5860" w:rsidRDefault="00EE5860" w:rsidP="00BB0E1F">
            <w:pPr>
              <w:pStyle w:val="TAC"/>
              <w:rPr>
                <w:lang w:val="sv-SE"/>
              </w:rPr>
            </w:pPr>
            <w:r w:rsidRPr="00441CD0">
              <w:rPr>
                <w:lang w:val="sv-SE"/>
              </w:rPr>
              <w:t>X</w:t>
            </w:r>
          </w:p>
          <w:p w14:paraId="5D0651FB" w14:textId="77777777" w:rsidR="00CA5E7D" w:rsidRDefault="00CA5E7D" w:rsidP="00BB0E1F">
            <w:pPr>
              <w:pStyle w:val="TAC"/>
              <w:rPr>
                <w:lang w:val="sv-SE"/>
              </w:rPr>
            </w:pPr>
          </w:p>
          <w:p w14:paraId="130B62ED" w14:textId="77777777" w:rsidR="00CA5E7D" w:rsidRDefault="00CA5E7D" w:rsidP="00BB0E1F">
            <w:pPr>
              <w:pStyle w:val="TAC"/>
              <w:rPr>
                <w:lang w:val="sv-SE"/>
              </w:rPr>
            </w:pPr>
          </w:p>
          <w:p w14:paraId="0590BBE7" w14:textId="77777777" w:rsidR="00CA5E7D" w:rsidRDefault="00CA5E7D" w:rsidP="00BB0E1F">
            <w:pPr>
              <w:pStyle w:val="TAC"/>
              <w:rPr>
                <w:lang w:val="sv-SE"/>
              </w:rPr>
            </w:pPr>
          </w:p>
          <w:p w14:paraId="5079E875" w14:textId="77777777" w:rsidR="00CA5E7D" w:rsidRDefault="00CA5E7D" w:rsidP="00BB0E1F">
            <w:pPr>
              <w:pStyle w:val="TAC"/>
              <w:rPr>
                <w:lang w:val="sv-SE"/>
              </w:rPr>
            </w:pPr>
          </w:p>
          <w:p w14:paraId="4A7833BB" w14:textId="77777777" w:rsidR="00CA5E7D" w:rsidRDefault="00CA5E7D" w:rsidP="00BB0E1F">
            <w:pPr>
              <w:pStyle w:val="TAC"/>
              <w:rPr>
                <w:lang w:val="sv-SE"/>
              </w:rPr>
            </w:pPr>
          </w:p>
          <w:p w14:paraId="0B98A4F5" w14:textId="77777777" w:rsidR="00CA5E7D" w:rsidRDefault="00CA5E7D" w:rsidP="00BB0E1F">
            <w:pPr>
              <w:pStyle w:val="TAC"/>
              <w:rPr>
                <w:lang w:val="sv-SE"/>
              </w:rPr>
            </w:pPr>
          </w:p>
          <w:p w14:paraId="5ACCC12C" w14:textId="77777777" w:rsidR="00CA5E7D" w:rsidRDefault="00CA5E7D" w:rsidP="00BB0E1F">
            <w:pPr>
              <w:pStyle w:val="TAC"/>
              <w:rPr>
                <w:lang w:val="sv-SE"/>
              </w:rPr>
            </w:pPr>
            <w:r>
              <w:rPr>
                <w:lang w:val="sv-SE"/>
              </w:rPr>
              <w:t>-</w:t>
            </w:r>
          </w:p>
          <w:p w14:paraId="5F2723E7" w14:textId="77777777" w:rsidR="00CA5E7D" w:rsidRDefault="00CA5E7D" w:rsidP="00BB0E1F">
            <w:pPr>
              <w:pStyle w:val="TAC"/>
              <w:rPr>
                <w:lang w:val="sv-SE"/>
              </w:rPr>
            </w:pPr>
          </w:p>
          <w:p w14:paraId="63A5E27B" w14:textId="77777777" w:rsidR="00CA5E7D" w:rsidRDefault="00CA5E7D" w:rsidP="00BB0E1F">
            <w:pPr>
              <w:pStyle w:val="TAC"/>
              <w:rPr>
                <w:lang w:val="sv-SE"/>
              </w:rPr>
            </w:pPr>
          </w:p>
          <w:p w14:paraId="664BF7F1" w14:textId="77777777" w:rsidR="00CA5E7D" w:rsidRDefault="00CA5E7D" w:rsidP="00BB0E1F">
            <w:pPr>
              <w:pStyle w:val="TAC"/>
              <w:rPr>
                <w:lang w:val="sv-SE"/>
              </w:rPr>
            </w:pPr>
          </w:p>
          <w:p w14:paraId="47693950" w14:textId="77777777" w:rsidR="00CA5E7D" w:rsidRDefault="00CA5E7D" w:rsidP="00BB0E1F">
            <w:pPr>
              <w:pStyle w:val="TAC"/>
              <w:rPr>
                <w:lang w:val="sv-SE"/>
              </w:rPr>
            </w:pPr>
          </w:p>
          <w:p w14:paraId="333C1678" w14:textId="77777777" w:rsidR="00CA5E7D" w:rsidRDefault="00CA5E7D" w:rsidP="00BB0E1F">
            <w:pPr>
              <w:pStyle w:val="TAC"/>
              <w:rPr>
                <w:lang w:val="sv-SE"/>
              </w:rPr>
            </w:pPr>
          </w:p>
          <w:p w14:paraId="71591ED1" w14:textId="77777777" w:rsidR="00CA5E7D" w:rsidRDefault="00CA5E7D" w:rsidP="00BB0E1F">
            <w:pPr>
              <w:pStyle w:val="TAC"/>
              <w:rPr>
                <w:lang w:val="sv-SE"/>
              </w:rPr>
            </w:pPr>
          </w:p>
          <w:p w14:paraId="33B75A5F" w14:textId="77777777" w:rsidR="00CA5E7D" w:rsidRDefault="00CA5E7D" w:rsidP="00BB0E1F">
            <w:pPr>
              <w:pStyle w:val="TAC"/>
              <w:rPr>
                <w:lang w:val="sv-SE"/>
              </w:rPr>
            </w:pPr>
            <w:r>
              <w:rPr>
                <w:lang w:val="sv-SE"/>
              </w:rPr>
              <w:t>-</w:t>
            </w:r>
          </w:p>
          <w:p w14:paraId="0F9BEB3E" w14:textId="77777777" w:rsidR="00CA5E7D" w:rsidRDefault="00CA5E7D" w:rsidP="00BB0E1F">
            <w:pPr>
              <w:pStyle w:val="TAC"/>
              <w:rPr>
                <w:lang w:val="sv-SE"/>
              </w:rPr>
            </w:pPr>
          </w:p>
          <w:p w14:paraId="5D3AA019" w14:textId="77777777" w:rsidR="00CA5E7D" w:rsidRDefault="00CA5E7D" w:rsidP="00BB0E1F">
            <w:pPr>
              <w:pStyle w:val="TAC"/>
              <w:rPr>
                <w:lang w:val="sv-SE"/>
              </w:rPr>
            </w:pPr>
          </w:p>
          <w:p w14:paraId="7C2ECF51" w14:textId="77777777" w:rsidR="00CA5E7D" w:rsidRDefault="00CA5E7D" w:rsidP="00BB0E1F">
            <w:pPr>
              <w:pStyle w:val="TAC"/>
              <w:rPr>
                <w:lang w:val="sv-SE"/>
              </w:rPr>
            </w:pPr>
          </w:p>
          <w:p w14:paraId="48CFBE88" w14:textId="77777777" w:rsidR="00CA5E7D" w:rsidRDefault="00CA5E7D" w:rsidP="00BB0E1F">
            <w:pPr>
              <w:pStyle w:val="TAC"/>
              <w:rPr>
                <w:lang w:val="sv-SE"/>
              </w:rPr>
            </w:pPr>
          </w:p>
          <w:p w14:paraId="18CD559D" w14:textId="77777777" w:rsidR="00CA5E7D" w:rsidRDefault="00CA5E7D" w:rsidP="00BB0E1F">
            <w:pPr>
              <w:pStyle w:val="TAC"/>
              <w:rPr>
                <w:lang w:val="sv-SE"/>
              </w:rPr>
            </w:pPr>
          </w:p>
          <w:p w14:paraId="0E783A16" w14:textId="3385384B" w:rsidR="00CA5E7D" w:rsidRPr="00441CD0" w:rsidRDefault="00CA5E7D" w:rsidP="00BB0E1F">
            <w:pPr>
              <w:pStyle w:val="TAC"/>
              <w:rPr>
                <w:lang w:val="x-none"/>
              </w:rPr>
            </w:pPr>
          </w:p>
        </w:tc>
        <w:tc>
          <w:tcPr>
            <w:tcW w:w="370" w:type="dxa"/>
            <w:gridSpan w:val="2"/>
            <w:tcBorders>
              <w:top w:val="single" w:sz="4" w:space="0" w:color="auto"/>
              <w:left w:val="single" w:sz="4" w:space="0" w:color="auto"/>
              <w:bottom w:val="single" w:sz="4" w:space="0" w:color="auto"/>
              <w:right w:val="single" w:sz="4" w:space="0" w:color="auto"/>
            </w:tcBorders>
          </w:tcPr>
          <w:p w14:paraId="355916CA" w14:textId="77777777" w:rsidR="00EE5860" w:rsidRPr="00441CD0" w:rsidRDefault="00EE5860" w:rsidP="00BB0E1F">
            <w:pPr>
              <w:pStyle w:val="TAC"/>
              <w:rPr>
                <w:lang w:val="de-DE"/>
              </w:rPr>
            </w:pPr>
          </w:p>
          <w:p w14:paraId="35CC1116" w14:textId="77777777" w:rsidR="00EE5860" w:rsidRPr="00441CD0" w:rsidRDefault="00EE5860" w:rsidP="00BB0E1F">
            <w:pPr>
              <w:pStyle w:val="TAC"/>
              <w:rPr>
                <w:lang w:val="de-DE"/>
              </w:rPr>
            </w:pPr>
          </w:p>
          <w:p w14:paraId="70B83A54" w14:textId="77777777" w:rsidR="00EE5860" w:rsidRDefault="00EE5860" w:rsidP="00BB0E1F">
            <w:pPr>
              <w:pStyle w:val="TAC"/>
              <w:rPr>
                <w:lang w:val="de-DE"/>
              </w:rPr>
            </w:pPr>
          </w:p>
          <w:p w14:paraId="360B7D17" w14:textId="77777777" w:rsidR="00051671" w:rsidRPr="00441CD0" w:rsidRDefault="00051671" w:rsidP="00BB0E1F">
            <w:pPr>
              <w:pStyle w:val="TAC"/>
              <w:rPr>
                <w:lang w:val="de-DE"/>
              </w:rPr>
            </w:pPr>
          </w:p>
          <w:p w14:paraId="66A29157" w14:textId="77777777" w:rsidR="00EE5860" w:rsidRPr="00441CD0" w:rsidRDefault="00EE5860" w:rsidP="00BB0E1F">
            <w:pPr>
              <w:pStyle w:val="TAC"/>
              <w:rPr>
                <w:lang w:val="sv-SE"/>
              </w:rPr>
            </w:pPr>
            <w:r w:rsidRPr="00441CD0">
              <w:rPr>
                <w:lang w:val="de-DE"/>
              </w:rPr>
              <w:t>X</w:t>
            </w:r>
          </w:p>
          <w:p w14:paraId="05AE94F2" w14:textId="77777777" w:rsidR="00EE5860" w:rsidRPr="00441CD0" w:rsidRDefault="00EE5860" w:rsidP="00BB0E1F">
            <w:pPr>
              <w:pStyle w:val="TAC"/>
              <w:rPr>
                <w:lang w:val="sv-SE"/>
              </w:rPr>
            </w:pPr>
          </w:p>
          <w:p w14:paraId="1594AF54" w14:textId="77777777" w:rsidR="00EE5860" w:rsidRPr="00441CD0" w:rsidRDefault="00EE5860" w:rsidP="00BB0E1F">
            <w:pPr>
              <w:pStyle w:val="TAC"/>
              <w:rPr>
                <w:lang w:val="sv-SE"/>
              </w:rPr>
            </w:pPr>
          </w:p>
          <w:p w14:paraId="0416F1D3" w14:textId="77777777" w:rsidR="00EE5860" w:rsidRPr="00441CD0" w:rsidRDefault="00EE5860" w:rsidP="00BB0E1F">
            <w:pPr>
              <w:pStyle w:val="TAC"/>
              <w:rPr>
                <w:lang w:val="sv-SE"/>
              </w:rPr>
            </w:pPr>
          </w:p>
          <w:p w14:paraId="7F47E9FD" w14:textId="77777777" w:rsidR="00EE5860" w:rsidRPr="00441CD0" w:rsidRDefault="00EE5860" w:rsidP="00BB0E1F">
            <w:pPr>
              <w:pStyle w:val="TAC"/>
              <w:rPr>
                <w:lang w:val="sv-SE"/>
              </w:rPr>
            </w:pPr>
          </w:p>
          <w:p w14:paraId="04E893E9" w14:textId="77777777" w:rsidR="00EE5860" w:rsidRPr="00441CD0" w:rsidRDefault="00EE5860" w:rsidP="00BB0E1F">
            <w:pPr>
              <w:pStyle w:val="TAC"/>
              <w:rPr>
                <w:lang w:val="sv-SE"/>
              </w:rPr>
            </w:pPr>
          </w:p>
          <w:p w14:paraId="697F1501" w14:textId="77777777" w:rsidR="00EE5860" w:rsidRPr="00441CD0" w:rsidRDefault="00EE5860" w:rsidP="00BB0E1F">
            <w:pPr>
              <w:pStyle w:val="TAC"/>
              <w:rPr>
                <w:lang w:val="sv-SE"/>
              </w:rPr>
            </w:pPr>
          </w:p>
          <w:p w14:paraId="4B55AC84" w14:textId="77777777" w:rsidR="00EE5860" w:rsidRPr="00441CD0" w:rsidRDefault="00EE5860" w:rsidP="00BB0E1F">
            <w:pPr>
              <w:pStyle w:val="TAC"/>
              <w:rPr>
                <w:lang w:val="sv-SE"/>
              </w:rPr>
            </w:pPr>
            <w:r w:rsidRPr="00441CD0">
              <w:rPr>
                <w:lang w:val="sv-SE"/>
              </w:rPr>
              <w:t>X</w:t>
            </w:r>
          </w:p>
          <w:p w14:paraId="30C82609" w14:textId="77777777" w:rsidR="00EE5860" w:rsidRPr="00441CD0" w:rsidRDefault="00EE5860" w:rsidP="00BB0E1F">
            <w:pPr>
              <w:pStyle w:val="TAC"/>
              <w:rPr>
                <w:lang w:val="sv-SE"/>
              </w:rPr>
            </w:pPr>
          </w:p>
          <w:p w14:paraId="0967F832" w14:textId="77777777" w:rsidR="00EE5860" w:rsidRPr="00441CD0" w:rsidRDefault="00EE5860" w:rsidP="00BB0E1F">
            <w:pPr>
              <w:pStyle w:val="TAC"/>
              <w:rPr>
                <w:lang w:val="sv-SE"/>
              </w:rPr>
            </w:pPr>
          </w:p>
          <w:p w14:paraId="74A9503B" w14:textId="77777777" w:rsidR="00EE5860" w:rsidRPr="00441CD0" w:rsidRDefault="00EE5860" w:rsidP="00BB0E1F">
            <w:pPr>
              <w:pStyle w:val="TAC"/>
              <w:rPr>
                <w:lang w:val="sv-SE"/>
              </w:rPr>
            </w:pPr>
          </w:p>
          <w:p w14:paraId="1E77DEDF" w14:textId="77777777" w:rsidR="00EE5860" w:rsidRPr="00441CD0" w:rsidRDefault="00EE5860" w:rsidP="00BB0E1F">
            <w:pPr>
              <w:pStyle w:val="TAC"/>
              <w:rPr>
                <w:lang w:val="sv-SE"/>
              </w:rPr>
            </w:pPr>
          </w:p>
          <w:p w14:paraId="77ADD92A" w14:textId="77777777" w:rsidR="00EE5860" w:rsidRPr="00441CD0" w:rsidRDefault="00EE5860" w:rsidP="00BB0E1F">
            <w:pPr>
              <w:pStyle w:val="TAC"/>
              <w:rPr>
                <w:lang w:val="sv-SE"/>
              </w:rPr>
            </w:pPr>
          </w:p>
          <w:p w14:paraId="63711D63" w14:textId="77777777" w:rsidR="00EE5860" w:rsidRPr="00441CD0" w:rsidRDefault="00EE5860" w:rsidP="00BB0E1F">
            <w:pPr>
              <w:pStyle w:val="TAC"/>
              <w:rPr>
                <w:lang w:val="sv-SE"/>
              </w:rPr>
            </w:pPr>
          </w:p>
          <w:p w14:paraId="21C3FD1A" w14:textId="77777777" w:rsidR="00EE5860" w:rsidRDefault="00EE5860" w:rsidP="00BB0E1F">
            <w:pPr>
              <w:pStyle w:val="TAC"/>
              <w:rPr>
                <w:lang w:val="sv-SE"/>
              </w:rPr>
            </w:pPr>
            <w:r w:rsidRPr="00441CD0">
              <w:rPr>
                <w:lang w:val="sv-SE"/>
              </w:rPr>
              <w:t>X</w:t>
            </w:r>
          </w:p>
          <w:p w14:paraId="517AFCC2" w14:textId="77777777" w:rsidR="00CA5E7D" w:rsidRDefault="00CA5E7D" w:rsidP="00BB0E1F">
            <w:pPr>
              <w:pStyle w:val="TAC"/>
              <w:rPr>
                <w:lang w:val="sv-SE"/>
              </w:rPr>
            </w:pPr>
          </w:p>
          <w:p w14:paraId="14AF6409" w14:textId="77777777" w:rsidR="00CA5E7D" w:rsidRDefault="00CA5E7D" w:rsidP="00BB0E1F">
            <w:pPr>
              <w:pStyle w:val="TAC"/>
              <w:rPr>
                <w:lang w:val="sv-SE"/>
              </w:rPr>
            </w:pPr>
          </w:p>
          <w:p w14:paraId="1CE6B895" w14:textId="77777777" w:rsidR="00CA5E7D" w:rsidRDefault="00CA5E7D" w:rsidP="00BB0E1F">
            <w:pPr>
              <w:pStyle w:val="TAC"/>
              <w:rPr>
                <w:lang w:val="sv-SE"/>
              </w:rPr>
            </w:pPr>
          </w:p>
          <w:p w14:paraId="403FD25B" w14:textId="77777777" w:rsidR="00CA5E7D" w:rsidRDefault="00CA5E7D" w:rsidP="00BB0E1F">
            <w:pPr>
              <w:pStyle w:val="TAC"/>
              <w:rPr>
                <w:lang w:val="sv-SE"/>
              </w:rPr>
            </w:pPr>
          </w:p>
          <w:p w14:paraId="16958B53" w14:textId="77777777" w:rsidR="00CA5E7D" w:rsidRDefault="00CA5E7D" w:rsidP="00BB0E1F">
            <w:pPr>
              <w:pStyle w:val="TAC"/>
              <w:rPr>
                <w:lang w:val="sv-SE"/>
              </w:rPr>
            </w:pPr>
          </w:p>
          <w:p w14:paraId="5353016F" w14:textId="77777777" w:rsidR="00CA5E7D" w:rsidRDefault="00CA5E7D" w:rsidP="00BB0E1F">
            <w:pPr>
              <w:pStyle w:val="TAC"/>
              <w:rPr>
                <w:lang w:val="sv-SE"/>
              </w:rPr>
            </w:pPr>
          </w:p>
          <w:p w14:paraId="48C90CB9" w14:textId="77777777" w:rsidR="00CA5E7D" w:rsidRDefault="00CA5E7D" w:rsidP="00BB0E1F">
            <w:pPr>
              <w:pStyle w:val="TAC"/>
              <w:rPr>
                <w:lang w:val="sv-SE"/>
              </w:rPr>
            </w:pPr>
            <w:r>
              <w:rPr>
                <w:lang w:val="sv-SE"/>
              </w:rPr>
              <w:t>X</w:t>
            </w:r>
          </w:p>
          <w:p w14:paraId="05F16C42" w14:textId="77777777" w:rsidR="00CA5E7D" w:rsidRDefault="00CA5E7D" w:rsidP="00BB0E1F">
            <w:pPr>
              <w:pStyle w:val="TAC"/>
              <w:rPr>
                <w:lang w:val="sv-SE"/>
              </w:rPr>
            </w:pPr>
          </w:p>
          <w:p w14:paraId="1F95C9ED" w14:textId="77777777" w:rsidR="00CA5E7D" w:rsidRDefault="00CA5E7D" w:rsidP="00BB0E1F">
            <w:pPr>
              <w:pStyle w:val="TAC"/>
              <w:rPr>
                <w:lang w:val="sv-SE"/>
              </w:rPr>
            </w:pPr>
          </w:p>
          <w:p w14:paraId="51D8CA22" w14:textId="77777777" w:rsidR="00CA5E7D" w:rsidRDefault="00CA5E7D" w:rsidP="00BB0E1F">
            <w:pPr>
              <w:pStyle w:val="TAC"/>
              <w:rPr>
                <w:lang w:val="sv-SE"/>
              </w:rPr>
            </w:pPr>
          </w:p>
          <w:p w14:paraId="1B95B840" w14:textId="77777777" w:rsidR="00CA5E7D" w:rsidRDefault="00CA5E7D" w:rsidP="00BB0E1F">
            <w:pPr>
              <w:pStyle w:val="TAC"/>
              <w:rPr>
                <w:lang w:val="sv-SE"/>
              </w:rPr>
            </w:pPr>
          </w:p>
          <w:p w14:paraId="39F968B5" w14:textId="77777777" w:rsidR="00CA5E7D" w:rsidRDefault="00CA5E7D" w:rsidP="00BB0E1F">
            <w:pPr>
              <w:pStyle w:val="TAC"/>
              <w:rPr>
                <w:lang w:val="sv-SE"/>
              </w:rPr>
            </w:pPr>
          </w:p>
          <w:p w14:paraId="7AE51B7B" w14:textId="77777777" w:rsidR="00CA5E7D" w:rsidRDefault="00CA5E7D" w:rsidP="00BB0E1F">
            <w:pPr>
              <w:pStyle w:val="TAC"/>
              <w:rPr>
                <w:lang w:val="sv-SE"/>
              </w:rPr>
            </w:pPr>
          </w:p>
          <w:p w14:paraId="0AB47FA0" w14:textId="77777777" w:rsidR="00CA5E7D" w:rsidRDefault="00CA5E7D" w:rsidP="00BB0E1F">
            <w:pPr>
              <w:pStyle w:val="TAC"/>
              <w:rPr>
                <w:lang w:val="sv-SE"/>
              </w:rPr>
            </w:pPr>
            <w:r>
              <w:rPr>
                <w:lang w:val="sv-SE"/>
              </w:rPr>
              <w:t>X</w:t>
            </w:r>
          </w:p>
          <w:p w14:paraId="2CCB1B9C" w14:textId="77777777" w:rsidR="00CA5E7D" w:rsidRDefault="00CA5E7D" w:rsidP="00BB0E1F">
            <w:pPr>
              <w:pStyle w:val="TAC"/>
              <w:rPr>
                <w:lang w:val="sv-SE"/>
              </w:rPr>
            </w:pPr>
          </w:p>
          <w:p w14:paraId="0D17307C" w14:textId="77777777" w:rsidR="00CA5E7D" w:rsidRDefault="00CA5E7D" w:rsidP="00BB0E1F">
            <w:pPr>
              <w:pStyle w:val="TAC"/>
              <w:rPr>
                <w:lang w:val="sv-SE"/>
              </w:rPr>
            </w:pPr>
          </w:p>
          <w:p w14:paraId="2D118B4A" w14:textId="77777777" w:rsidR="00CA5E7D" w:rsidRDefault="00CA5E7D" w:rsidP="00BB0E1F">
            <w:pPr>
              <w:pStyle w:val="TAC"/>
              <w:rPr>
                <w:lang w:val="sv-SE"/>
              </w:rPr>
            </w:pPr>
          </w:p>
          <w:p w14:paraId="708D3F16" w14:textId="77777777" w:rsidR="00CA5E7D" w:rsidRDefault="00CA5E7D" w:rsidP="00BB0E1F">
            <w:pPr>
              <w:pStyle w:val="TAC"/>
              <w:rPr>
                <w:lang w:val="sv-SE"/>
              </w:rPr>
            </w:pPr>
          </w:p>
          <w:p w14:paraId="6CCBA285" w14:textId="77777777" w:rsidR="00CA5E7D" w:rsidRDefault="00CA5E7D" w:rsidP="00BB0E1F">
            <w:pPr>
              <w:pStyle w:val="TAC"/>
              <w:rPr>
                <w:lang w:val="sv-SE"/>
              </w:rPr>
            </w:pPr>
          </w:p>
          <w:p w14:paraId="058145FF" w14:textId="4FE70585" w:rsidR="00CA5E7D" w:rsidRPr="00441CD0" w:rsidRDefault="00CA5E7D" w:rsidP="00BB0E1F">
            <w:pPr>
              <w:pStyle w:val="TAC"/>
              <w:rPr>
                <w:lang w:val="x-none"/>
              </w:rPr>
            </w:pPr>
          </w:p>
        </w:tc>
        <w:tc>
          <w:tcPr>
            <w:tcW w:w="1408" w:type="dxa"/>
            <w:gridSpan w:val="3"/>
            <w:tcBorders>
              <w:top w:val="single" w:sz="4" w:space="0" w:color="auto"/>
              <w:left w:val="single" w:sz="4" w:space="0" w:color="auto"/>
              <w:bottom w:val="single" w:sz="4" w:space="0" w:color="auto"/>
              <w:right w:val="single" w:sz="4" w:space="0" w:color="auto"/>
            </w:tcBorders>
            <w:hideMark/>
          </w:tcPr>
          <w:p w14:paraId="4B66F1BF" w14:textId="77777777" w:rsidR="00EE5860" w:rsidRPr="00441CD0" w:rsidRDefault="00EE5860" w:rsidP="00BB0E1F">
            <w:pPr>
              <w:pStyle w:val="TAC"/>
            </w:pPr>
            <w:r w:rsidRPr="00441CD0">
              <w:t>Measurement Information</w:t>
            </w:r>
          </w:p>
        </w:tc>
      </w:tr>
      <w:tr w:rsidR="00EE5860" w:rsidRPr="00441CD0" w14:paraId="51C7812E"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4556B50" w14:textId="77777777" w:rsidR="00EE5860" w:rsidRPr="00441CD0" w:rsidRDefault="00EE5860" w:rsidP="00BB0E1F">
            <w:pPr>
              <w:pStyle w:val="TAL"/>
            </w:pPr>
            <w:r w:rsidRPr="00441CD0">
              <w:t>Time Quota Mechanism</w:t>
            </w:r>
          </w:p>
        </w:tc>
        <w:tc>
          <w:tcPr>
            <w:tcW w:w="335" w:type="dxa"/>
            <w:gridSpan w:val="2"/>
            <w:tcBorders>
              <w:top w:val="single" w:sz="4" w:space="0" w:color="auto"/>
              <w:left w:val="single" w:sz="4" w:space="0" w:color="auto"/>
              <w:bottom w:val="single" w:sz="4" w:space="0" w:color="auto"/>
              <w:right w:val="single" w:sz="4" w:space="0" w:color="auto"/>
            </w:tcBorders>
            <w:hideMark/>
          </w:tcPr>
          <w:p w14:paraId="7C02A1D1"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C06D341" w14:textId="77777777" w:rsidR="00EE5860" w:rsidRPr="00441CD0" w:rsidRDefault="00EE5860" w:rsidP="00BB0E1F">
            <w:pPr>
              <w:pStyle w:val="TAL"/>
              <w:rPr>
                <w:lang w:val="x-none"/>
              </w:rPr>
            </w:pPr>
            <w:r w:rsidRPr="00441CD0">
              <w:t>This IE shall be present if time-based measurement based on CTP or DTP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7CE30FB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DDE0A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A461E5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F065515"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0FAD4EE" w14:textId="77777777" w:rsidR="00EE5860" w:rsidRPr="00441CD0" w:rsidRDefault="00EE5860" w:rsidP="00BB0E1F">
            <w:pPr>
              <w:pStyle w:val="TAC"/>
            </w:pPr>
            <w:r w:rsidRPr="00441CD0">
              <w:t>Time Quota Mechanism</w:t>
            </w:r>
          </w:p>
        </w:tc>
      </w:tr>
      <w:tr w:rsidR="00EE5860" w:rsidRPr="00441CD0" w14:paraId="334BB6F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6DB3AFEE" w14:textId="77777777" w:rsidR="00EE5860" w:rsidRPr="00441CD0" w:rsidRDefault="00EE5860" w:rsidP="00BB0E1F">
            <w:pPr>
              <w:pStyle w:val="TAL"/>
            </w:pPr>
            <w:r w:rsidRPr="00441CD0">
              <w:t>Aggregated URRs</w:t>
            </w:r>
          </w:p>
        </w:tc>
        <w:tc>
          <w:tcPr>
            <w:tcW w:w="335" w:type="dxa"/>
            <w:gridSpan w:val="2"/>
            <w:tcBorders>
              <w:top w:val="single" w:sz="4" w:space="0" w:color="auto"/>
              <w:left w:val="single" w:sz="4" w:space="0" w:color="auto"/>
              <w:bottom w:val="single" w:sz="4" w:space="0" w:color="auto"/>
              <w:right w:val="single" w:sz="4" w:space="0" w:color="auto"/>
            </w:tcBorders>
            <w:hideMark/>
          </w:tcPr>
          <w:p w14:paraId="21711EB8"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0BB449FF" w14:textId="77777777" w:rsidR="00EE5860" w:rsidRPr="00441CD0" w:rsidRDefault="00EE5860" w:rsidP="00BB0E1F">
            <w:pPr>
              <w:pStyle w:val="TAL"/>
              <w:rPr>
                <w:lang w:val="x-none"/>
              </w:rPr>
            </w:pPr>
            <w:r w:rsidRPr="00441CD0">
              <w:t>This IE shall be included if the Aggregated URRs IE needs to be modified. See Table 7.5.2.4-2.</w:t>
            </w:r>
          </w:p>
          <w:p w14:paraId="1E876440" w14:textId="77777777" w:rsidR="00EE5860" w:rsidRPr="00441CD0" w:rsidRDefault="00EE5860" w:rsidP="00BB0E1F">
            <w:pPr>
              <w:pStyle w:val="TAL"/>
            </w:pPr>
          </w:p>
          <w:p w14:paraId="4B1DAFF5" w14:textId="77777777" w:rsidR="00EE5860" w:rsidRPr="00441CD0" w:rsidRDefault="00EE5860" w:rsidP="00BB0E1F">
            <w:pPr>
              <w:pStyle w:val="TAL"/>
              <w:rPr>
                <w:lang w:eastAsia="zh-CN"/>
              </w:rPr>
            </w:pPr>
            <w:r w:rsidRPr="00441CD0">
              <w:rPr>
                <w:lang w:eastAsia="zh-CN"/>
              </w:rPr>
              <w:t>Several IEs with the same IE type may be present to provision multiple aggregated URRs.</w:t>
            </w:r>
          </w:p>
          <w:p w14:paraId="4CF4397F" w14:textId="77777777" w:rsidR="00EE5860" w:rsidRPr="00441CD0" w:rsidRDefault="00EE5860" w:rsidP="00BB0E1F">
            <w:pPr>
              <w:pStyle w:val="TAL"/>
              <w:rPr>
                <w:lang w:eastAsia="zh-CN"/>
              </w:rPr>
            </w:pPr>
          </w:p>
          <w:p w14:paraId="504EA1C4" w14:textId="77777777" w:rsidR="00EE5860" w:rsidRPr="00441CD0" w:rsidRDefault="00EE5860" w:rsidP="00BB0E1F">
            <w:pPr>
              <w:pStyle w:val="TAL"/>
            </w:pPr>
            <w:r w:rsidRPr="00441CD0">
              <w:rPr>
                <w:lang w:eastAsia="zh-CN"/>
              </w:rPr>
              <w:t>When present, this IE shall provide the complete list of the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73A0B3D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21396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0A49BC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5F82BE1"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CB83EBE" w14:textId="77777777" w:rsidR="00EE5860" w:rsidRPr="00441CD0" w:rsidRDefault="00EE5860" w:rsidP="00BB0E1F">
            <w:pPr>
              <w:pStyle w:val="TAC"/>
            </w:pPr>
            <w:r w:rsidRPr="00441CD0">
              <w:t>Aggregated URRs</w:t>
            </w:r>
          </w:p>
        </w:tc>
      </w:tr>
      <w:tr w:rsidR="00EE5860" w:rsidRPr="00441CD0" w14:paraId="38378AA1"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AB82269"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50D04D1" w14:textId="77777777" w:rsidR="00EE5860" w:rsidRPr="00441CD0" w:rsidRDefault="00EE5860" w:rsidP="00BB0E1F">
            <w:pPr>
              <w:pStyle w:val="TAL"/>
              <w:jc w:val="center"/>
              <w:rPr>
                <w:szCs w:val="18"/>
                <w:lang w:val="de-DE"/>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F7E8457" w14:textId="77777777" w:rsidR="00EE5860" w:rsidRPr="00441CD0" w:rsidRDefault="00EE5860" w:rsidP="00BB0E1F">
            <w:pPr>
              <w:pStyle w:val="TAL"/>
              <w:rPr>
                <w:lang w:val="x-none"/>
              </w:rPr>
            </w:pPr>
            <w:r w:rsidRPr="00441CD0">
              <w:t>This IE shall be present if the FAR ID for Quota Action IE needs to be modified. This IE may be present if the Volume Quota IE or the Time Quota IE or Event Quota IE is newly provisioned in the URR and the UP Function indicated support of the Quota Action.</w:t>
            </w:r>
          </w:p>
          <w:p w14:paraId="13A7E336" w14:textId="402D066C"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2</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2AC44DC9"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7E8D03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88B0A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EE25B4" w14:textId="77777777" w:rsidR="00EE5860" w:rsidRPr="00441CD0" w:rsidRDefault="00EE5860" w:rsidP="00BB0E1F">
            <w:pPr>
              <w:pStyle w:val="TAC"/>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A2929DC" w14:textId="77777777" w:rsidR="00EE5860" w:rsidRPr="00441CD0" w:rsidRDefault="00EE5860" w:rsidP="00BB0E1F">
            <w:pPr>
              <w:pStyle w:val="TAC"/>
            </w:pPr>
            <w:r w:rsidRPr="00441CD0">
              <w:t>FAR ID</w:t>
            </w:r>
          </w:p>
        </w:tc>
      </w:tr>
      <w:tr w:rsidR="00EE5860" w:rsidRPr="00441CD0" w14:paraId="0CC1E5E1"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5CE14AF" w14:textId="77777777" w:rsidR="00EE5860" w:rsidRPr="00441CD0" w:rsidRDefault="00EE5860" w:rsidP="00BB0E1F">
            <w:pPr>
              <w:pStyle w:val="TAL"/>
            </w:pPr>
            <w:r w:rsidRPr="00441CD0">
              <w:t>Ethernet Inactivity Timer</w:t>
            </w:r>
          </w:p>
        </w:tc>
        <w:tc>
          <w:tcPr>
            <w:tcW w:w="335" w:type="dxa"/>
            <w:gridSpan w:val="2"/>
            <w:tcBorders>
              <w:top w:val="single" w:sz="4" w:space="0" w:color="auto"/>
              <w:left w:val="single" w:sz="4" w:space="0" w:color="auto"/>
              <w:bottom w:val="single" w:sz="4" w:space="0" w:color="auto"/>
              <w:right w:val="single" w:sz="4" w:space="0" w:color="auto"/>
            </w:tcBorders>
            <w:hideMark/>
          </w:tcPr>
          <w:p w14:paraId="0DFC6162"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26309DFB" w14:textId="77777777" w:rsidR="00EE5860" w:rsidRPr="00441CD0" w:rsidRDefault="00EE5860" w:rsidP="00BB0E1F">
            <w:pPr>
              <w:pStyle w:val="TAL"/>
              <w:rPr>
                <w:lang w:val="x-none"/>
              </w:rPr>
            </w:pPr>
            <w:r w:rsidRPr="00441CD0">
              <w:t>This IE shall be present if the Ethernet Inactivity Timer needs to be modified. 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2974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696BA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53365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1577CB2"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4578623" w14:textId="77777777" w:rsidR="00EE5860" w:rsidRPr="00441CD0" w:rsidRDefault="00EE5860" w:rsidP="00BB0E1F">
            <w:pPr>
              <w:pStyle w:val="TAC"/>
            </w:pPr>
            <w:r w:rsidRPr="00441CD0">
              <w:t>Ethernet Inactivity Timer</w:t>
            </w:r>
          </w:p>
        </w:tc>
      </w:tr>
      <w:tr w:rsidR="00EE5860" w:rsidRPr="00441CD0" w14:paraId="6FBDD9A5"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59C9134" w14:textId="77777777" w:rsidR="00EE5860" w:rsidRPr="00441CD0" w:rsidRDefault="00EE5860" w:rsidP="00BB0E1F">
            <w:pPr>
              <w:pStyle w:val="TAL"/>
              <w:rPr>
                <w:lang w:val="sv-SE"/>
              </w:rPr>
            </w:pPr>
            <w:r w:rsidRPr="00441CD0">
              <w:rPr>
                <w:lang w:val="sv-SE"/>
              </w:rPr>
              <w:lastRenderedPageBreak/>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27B2EA9" w14:textId="77777777" w:rsidR="00EE5860" w:rsidRPr="00441CD0" w:rsidRDefault="00EE5860" w:rsidP="00BB0E1F">
            <w:pPr>
              <w:pStyle w:val="TAL"/>
              <w:jc w:val="center"/>
              <w:rPr>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ABA0122" w14:textId="77777777" w:rsidR="00EE5860" w:rsidRPr="00441CD0" w:rsidRDefault="00EE5860" w:rsidP="00BB0E1F">
            <w:pPr>
              <w:pStyle w:val="TAL"/>
              <w:rPr>
                <w:lang w:val="x-none"/>
              </w:rPr>
            </w:pPr>
            <w:r w:rsidRPr="00441CD0">
              <w:t>This IE shall be present if the additional Monitoring Time needs to be modified. When present, this IE shall contain the time at which the UP function shall re-apply the volume or time or event threshold/quota. See Table</w:t>
            </w:r>
            <w:r>
              <w:t> </w:t>
            </w:r>
            <w:r w:rsidRPr="00441CD0">
              <w:t>7.5.2.4-3.</w:t>
            </w:r>
          </w:p>
          <w:p w14:paraId="3CCA32DE" w14:textId="77777777" w:rsidR="00EE5860" w:rsidRPr="00441CD0" w:rsidRDefault="00EE5860" w:rsidP="00BB0E1F">
            <w:pPr>
              <w:pStyle w:val="TAL"/>
              <w:rPr>
                <w:lang w:val="sv-SE"/>
              </w:rPr>
            </w:pPr>
            <w:r w:rsidRPr="00441CD0">
              <w:rPr>
                <w:lang w:val="en-US"/>
              </w:rPr>
              <w:t>The CP function shall provide the full set of Additional Monitoring Times IE(s). The UP function shall replace any Additional Monitoring Times IE(s) provisioned earlier by the new set of received IE(s).</w:t>
            </w:r>
          </w:p>
        </w:tc>
        <w:tc>
          <w:tcPr>
            <w:tcW w:w="370" w:type="dxa"/>
            <w:gridSpan w:val="2"/>
            <w:tcBorders>
              <w:top w:val="single" w:sz="4" w:space="0" w:color="auto"/>
              <w:left w:val="single" w:sz="4" w:space="0" w:color="auto"/>
              <w:bottom w:val="single" w:sz="4" w:space="0" w:color="auto"/>
              <w:right w:val="single" w:sz="4" w:space="0" w:color="auto"/>
            </w:tcBorders>
            <w:hideMark/>
          </w:tcPr>
          <w:p w14:paraId="340E4D5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A8C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3A2E9"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7DAB38" w14:textId="77777777" w:rsidR="00EE5860" w:rsidRPr="00441CD0" w:rsidRDefault="00EE5860" w:rsidP="00BB0E1F">
            <w:pPr>
              <w:pStyle w:val="TAC"/>
              <w:rPr>
                <w:lang w:val="sv-SE"/>
              </w:rPr>
            </w:pPr>
            <w:r w:rsidRPr="00441CD0">
              <w:rPr>
                <w:lang w:val="sv-S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41E76BC" w14:textId="77777777" w:rsidR="00EE5860" w:rsidRPr="00441CD0" w:rsidRDefault="00EE5860" w:rsidP="00BB0E1F">
            <w:pPr>
              <w:pStyle w:val="TAC"/>
              <w:rPr>
                <w:lang w:val="sv-SE"/>
              </w:rPr>
            </w:pPr>
            <w:r w:rsidRPr="00441CD0">
              <w:rPr>
                <w:lang w:val="sv-SE"/>
              </w:rPr>
              <w:t>Additional Monitoring Time</w:t>
            </w:r>
          </w:p>
        </w:tc>
      </w:tr>
      <w:tr w:rsidR="00EE5860" w:rsidRPr="00441CD0" w14:paraId="29F8090E"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53767E"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59F59ACF" w14:textId="77777777" w:rsidR="00EE5860" w:rsidRPr="00441CD0" w:rsidRDefault="00EE5860" w:rsidP="00BB0E1F">
            <w:pPr>
              <w:pStyle w:val="TAL"/>
              <w:jc w:val="center"/>
              <w:rPr>
                <w:szCs w:val="18"/>
                <w:lang w:val="de-DE"/>
              </w:rPr>
            </w:pPr>
            <w:r w:rsidRPr="00441CD0">
              <w:rPr>
                <w:szCs w:val="18"/>
                <w:lang w:val="fr-FR"/>
              </w:rPr>
              <w:t>O</w:t>
            </w:r>
          </w:p>
        </w:tc>
        <w:tc>
          <w:tcPr>
            <w:tcW w:w="4661" w:type="dxa"/>
            <w:gridSpan w:val="2"/>
            <w:tcBorders>
              <w:top w:val="single" w:sz="4" w:space="0" w:color="auto"/>
              <w:left w:val="single" w:sz="4" w:space="0" w:color="auto"/>
              <w:bottom w:val="single" w:sz="4" w:space="0" w:color="auto"/>
              <w:right w:val="single" w:sz="4" w:space="0" w:color="auto"/>
            </w:tcBorders>
          </w:tcPr>
          <w:p w14:paraId="3E40EBA3" w14:textId="77777777" w:rsidR="00EE5860" w:rsidRPr="00441CD0" w:rsidRDefault="00EE5860" w:rsidP="00BB0E1F">
            <w:pPr>
              <w:pStyle w:val="TAL"/>
              <w:rPr>
                <w:lang w:val="fr-FR"/>
              </w:rPr>
            </w:pPr>
            <w:r w:rsidRPr="00441CD0">
              <w:rPr>
                <w:lang w:val="fr-FR"/>
              </w:rPr>
              <w:t>This IE may be present if the Number of Reports need to be changed. When present, it shall indicate the number of usage reports to be generated by the URR. See also clauses</w:t>
            </w:r>
            <w:r>
              <w:rPr>
                <w:lang w:val="fr-FR"/>
              </w:rPr>
              <w:t> </w:t>
            </w:r>
            <w:r w:rsidRPr="00441CD0">
              <w:rPr>
                <w:lang w:val="fr-FR"/>
              </w:rPr>
              <w:t>5.2.2.2.1 and 5.2.2.3.1.</w:t>
            </w:r>
          </w:p>
        </w:tc>
        <w:tc>
          <w:tcPr>
            <w:tcW w:w="370" w:type="dxa"/>
            <w:gridSpan w:val="2"/>
            <w:tcBorders>
              <w:top w:val="single" w:sz="4" w:space="0" w:color="auto"/>
              <w:left w:val="single" w:sz="4" w:space="0" w:color="auto"/>
              <w:bottom w:val="single" w:sz="4" w:space="0" w:color="auto"/>
              <w:right w:val="single" w:sz="4" w:space="0" w:color="auto"/>
            </w:tcBorders>
          </w:tcPr>
          <w:p w14:paraId="5B9CB065"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527E6E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D258C8"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4EA4A5DB" w14:textId="77777777" w:rsidR="00EE5860" w:rsidRPr="00441CD0" w:rsidRDefault="00EE5860" w:rsidP="00BB0E1F">
            <w:pPr>
              <w:pStyle w:val="TAC"/>
              <w:rPr>
                <w:lang w:val="sv-SE"/>
              </w:rPr>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1D7B9B0D" w14:textId="77777777" w:rsidR="00EE5860" w:rsidRPr="00441CD0" w:rsidRDefault="00EE5860" w:rsidP="00BB0E1F">
            <w:pPr>
              <w:pStyle w:val="TAC"/>
              <w:rPr>
                <w:lang w:val="sv-SE"/>
              </w:rPr>
            </w:pPr>
            <w:r w:rsidRPr="00441CD0">
              <w:rPr>
                <w:lang w:val="fr-FR"/>
              </w:rPr>
              <w:t>Number of Reports</w:t>
            </w:r>
          </w:p>
        </w:tc>
      </w:tr>
      <w:tr w:rsidR="00E50D07" w:rsidRPr="00441CD0" w14:paraId="354C99A4"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55250EF" w14:textId="059667B3" w:rsidR="00E50D07" w:rsidRPr="00441CD0" w:rsidRDefault="00E50D07" w:rsidP="00E50D07">
            <w:pPr>
              <w:pStyle w:val="TAL"/>
              <w:rPr>
                <w:lang w:val="fr-FR"/>
              </w:rPr>
            </w:pPr>
            <w:r>
              <w:rPr>
                <w:lang w:val="fr-FR"/>
              </w:rPr>
              <w:t>Exempted Application ID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01F7C65B" w14:textId="7614EE5A" w:rsidR="00E50D07" w:rsidRPr="00441CD0" w:rsidRDefault="00E50D07" w:rsidP="00E50D07">
            <w:pPr>
              <w:pStyle w:val="TAL"/>
              <w:jc w:val="center"/>
              <w:rPr>
                <w:szCs w:val="18"/>
                <w:lang w:val="fr-FR"/>
              </w:rPr>
            </w:pPr>
            <w:r>
              <w:rPr>
                <w:szCs w:val="18"/>
                <w:lang w:val="fr-FR"/>
              </w:rPr>
              <w:t>C</w:t>
            </w:r>
          </w:p>
        </w:tc>
        <w:tc>
          <w:tcPr>
            <w:tcW w:w="4661" w:type="dxa"/>
            <w:gridSpan w:val="2"/>
            <w:tcBorders>
              <w:top w:val="single" w:sz="4" w:space="0" w:color="auto"/>
              <w:left w:val="single" w:sz="4" w:space="0" w:color="auto"/>
              <w:bottom w:val="single" w:sz="4" w:space="0" w:color="auto"/>
              <w:right w:val="single" w:sz="4" w:space="0" w:color="auto"/>
            </w:tcBorders>
          </w:tcPr>
          <w:p w14:paraId="38150687" w14:textId="77777777" w:rsidR="00075654" w:rsidRDefault="00E50D07" w:rsidP="00E50D07">
            <w:pPr>
              <w:pStyle w:val="TAL"/>
              <w:rPr>
                <w:lang w:val="fr-FR"/>
              </w:rPr>
            </w:pPr>
            <w:r>
              <w:rPr>
                <w:lang w:val="fr-FR"/>
              </w:rPr>
              <w:t>This IE shall be present if Application ID for Quota Action needs to be changed.</w:t>
            </w:r>
          </w:p>
          <w:p w14:paraId="1F4408C1" w14:textId="19A84BF3" w:rsidR="00E50D07" w:rsidRDefault="00E50D07" w:rsidP="00E50D07">
            <w:pPr>
              <w:pStyle w:val="TAL"/>
              <w:rPr>
                <w:lang w:val="x-none"/>
              </w:rPr>
            </w:pPr>
          </w:p>
          <w:p w14:paraId="1010929B" w14:textId="77777777" w:rsidR="00E50D07" w:rsidRDefault="00E50D07" w:rsidP="00E50D07">
            <w:pPr>
              <w:pStyle w:val="TAL"/>
              <w:rPr>
                <w:lang w:val="fr-FR"/>
              </w:rPr>
            </w:pPr>
            <w:r>
              <w:rPr>
                <w:lang w:val="fr-FR"/>
              </w:rPr>
              <w:t>When present, it shall contain an Application ID matching packets that shall be exempted from applying the FAR ID for Quota Action when the quota has been exhausted.</w:t>
            </w:r>
          </w:p>
          <w:p w14:paraId="66D50A84" w14:textId="77777777" w:rsidR="00E50D07" w:rsidRDefault="00E50D07" w:rsidP="00E50D07">
            <w:pPr>
              <w:pStyle w:val="TAL"/>
              <w:rPr>
                <w:lang w:val="fr-FR"/>
              </w:rPr>
            </w:pPr>
          </w:p>
          <w:p w14:paraId="120F028D" w14:textId="77777777" w:rsidR="00075654" w:rsidRDefault="00E50D07" w:rsidP="00E50D07">
            <w:pPr>
              <w:pStyle w:val="TAL"/>
              <w:rPr>
                <w:lang w:val="fr-FR" w:eastAsia="zh-CN"/>
              </w:rPr>
            </w:pPr>
            <w:r>
              <w:rPr>
                <w:lang w:val="fr-FR" w:eastAsia="zh-CN"/>
              </w:rPr>
              <w:t>Several IEs with the same IE type may be present to provide multiple Application IDs.</w:t>
            </w:r>
          </w:p>
          <w:p w14:paraId="4AB4E75B" w14:textId="64E1A2DA" w:rsidR="00E50D07" w:rsidRDefault="00E50D07" w:rsidP="00E50D07">
            <w:pPr>
              <w:pStyle w:val="TAL"/>
              <w:rPr>
                <w:lang w:val="fr-FR" w:eastAsia="zh-CN"/>
              </w:rPr>
            </w:pPr>
          </w:p>
          <w:p w14:paraId="191C6D38" w14:textId="77777777" w:rsidR="00E50D07" w:rsidRDefault="00E50D07" w:rsidP="00E50D07">
            <w:pPr>
              <w:pStyle w:val="TAL"/>
              <w:rPr>
                <w:lang w:val="fr-FR" w:eastAsia="zh-CN"/>
              </w:rPr>
            </w:pPr>
            <w:r>
              <w:rPr>
                <w:lang w:val="fr-FR" w:eastAsia="zh-CN"/>
              </w:rPr>
              <w:t xml:space="preserve">The CP function shall always provide a complete list of </w:t>
            </w:r>
            <w:r>
              <w:rPr>
                <w:lang w:val="fr-FR"/>
              </w:rPr>
              <w:t>Application IDs</w:t>
            </w:r>
            <w:r>
              <w:rPr>
                <w:lang w:val="fr-FR" w:eastAsia="zh-CN"/>
              </w:rPr>
              <w:t>.</w:t>
            </w:r>
          </w:p>
          <w:p w14:paraId="7296CB0B" w14:textId="77777777" w:rsidR="00E50D07" w:rsidRDefault="00E50D07" w:rsidP="00E50D07">
            <w:pPr>
              <w:pStyle w:val="TAL"/>
              <w:rPr>
                <w:lang w:val="fr-FR" w:eastAsia="zh-CN"/>
              </w:rPr>
            </w:pPr>
          </w:p>
          <w:p w14:paraId="1DF84CB3" w14:textId="501081E7" w:rsidR="00E50D07" w:rsidRDefault="00E50D07" w:rsidP="00E50D07">
            <w:pPr>
              <w:pStyle w:val="TAL"/>
              <w:rPr>
                <w:lang w:val="fr-FR" w:eastAsia="zh-CN"/>
              </w:rPr>
            </w:pPr>
            <w:r>
              <w:rPr>
                <w:lang w:val="fr-FR" w:eastAsia="zh-CN"/>
              </w:rPr>
              <w:t xml:space="preserve">See NOTE </w:t>
            </w:r>
            <w:r>
              <w:rPr>
                <w:lang w:val="fr-FR" w:eastAsia="zh-CN"/>
              </w:rPr>
              <w:t>3</w:t>
            </w:r>
            <w:r>
              <w:rPr>
                <w:lang w:val="fr-FR" w:eastAsia="zh-CN"/>
              </w:rPr>
              <w:t>.</w:t>
            </w:r>
          </w:p>
          <w:p w14:paraId="19814942" w14:textId="77777777" w:rsidR="00E50D07" w:rsidRPr="00441CD0" w:rsidRDefault="00E50D07" w:rsidP="00E50D07">
            <w:pPr>
              <w:pStyle w:val="TAL"/>
              <w:rPr>
                <w:lang w:val="fr-FR"/>
              </w:rPr>
            </w:pPr>
          </w:p>
        </w:tc>
        <w:tc>
          <w:tcPr>
            <w:tcW w:w="370" w:type="dxa"/>
            <w:gridSpan w:val="2"/>
            <w:tcBorders>
              <w:top w:val="single" w:sz="4" w:space="0" w:color="auto"/>
              <w:left w:val="single" w:sz="4" w:space="0" w:color="auto"/>
              <w:bottom w:val="single" w:sz="4" w:space="0" w:color="auto"/>
              <w:right w:val="single" w:sz="4" w:space="0" w:color="auto"/>
            </w:tcBorders>
          </w:tcPr>
          <w:p w14:paraId="0FE4254D" w14:textId="59A3317D"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E77A78E" w14:textId="64AE66AB"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F63CF5A" w14:textId="11A59B4B"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3165E3B" w14:textId="194358AD" w:rsidR="00E50D07" w:rsidRPr="00441CD0" w:rsidRDefault="00E50D07" w:rsidP="00E50D07">
            <w:pPr>
              <w:pStyle w:val="TAC"/>
              <w:rPr>
                <w:lang w:val="de-DE"/>
              </w:rPr>
            </w:pPr>
            <w:r>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0C29A932" w14:textId="47ADA2D0" w:rsidR="00E50D07" w:rsidRPr="00441CD0" w:rsidRDefault="00E50D07" w:rsidP="00E50D07">
            <w:pPr>
              <w:pStyle w:val="TAC"/>
              <w:rPr>
                <w:lang w:val="fr-FR"/>
              </w:rPr>
            </w:pPr>
            <w:r>
              <w:rPr>
                <w:lang w:val="fr-FR"/>
              </w:rPr>
              <w:t>Application ID</w:t>
            </w:r>
          </w:p>
        </w:tc>
      </w:tr>
      <w:tr w:rsidR="00E50D07" w:rsidRPr="00441CD0" w14:paraId="42EC84D2"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A88EFEF" w14:textId="6B4BE7B7" w:rsidR="00E50D07" w:rsidRPr="00441CD0" w:rsidRDefault="00E50D07" w:rsidP="00E50D07">
            <w:pPr>
              <w:pStyle w:val="TAL"/>
              <w:rPr>
                <w:lang w:val="fr-FR"/>
              </w:rPr>
            </w:pPr>
            <w:r>
              <w:rPr>
                <w:lang w:val="fr-FR"/>
              </w:rPr>
              <w:t>Exempted SDF Filter for Quota Action</w:t>
            </w:r>
          </w:p>
        </w:tc>
        <w:tc>
          <w:tcPr>
            <w:tcW w:w="336" w:type="dxa"/>
            <w:gridSpan w:val="2"/>
            <w:tcBorders>
              <w:top w:val="single" w:sz="4" w:space="0" w:color="auto"/>
              <w:left w:val="single" w:sz="4" w:space="0" w:color="auto"/>
              <w:bottom w:val="single" w:sz="4" w:space="0" w:color="auto"/>
              <w:right w:val="single" w:sz="4" w:space="0" w:color="auto"/>
            </w:tcBorders>
          </w:tcPr>
          <w:p w14:paraId="226990B2" w14:textId="5A0555BC" w:rsidR="00E50D07" w:rsidRPr="00441CD0" w:rsidRDefault="00E50D07" w:rsidP="00E50D07">
            <w:pPr>
              <w:pStyle w:val="TAL"/>
              <w:jc w:val="center"/>
              <w:rPr>
                <w:szCs w:val="18"/>
                <w:lang w:val="fr-FR"/>
              </w:rPr>
            </w:pPr>
            <w:r>
              <w:rPr>
                <w:szCs w:val="18"/>
                <w:lang w:val="fr-FR"/>
              </w:rPr>
              <w:t>C</w:t>
            </w:r>
          </w:p>
        </w:tc>
        <w:tc>
          <w:tcPr>
            <w:tcW w:w="4661" w:type="dxa"/>
            <w:gridSpan w:val="2"/>
            <w:tcBorders>
              <w:top w:val="single" w:sz="4" w:space="0" w:color="auto"/>
              <w:left w:val="single" w:sz="4" w:space="0" w:color="auto"/>
              <w:bottom w:val="single" w:sz="4" w:space="0" w:color="auto"/>
              <w:right w:val="single" w:sz="4" w:space="0" w:color="auto"/>
            </w:tcBorders>
          </w:tcPr>
          <w:p w14:paraId="19B6E9B0" w14:textId="77777777" w:rsidR="00E50D07" w:rsidRDefault="00E50D07" w:rsidP="00E50D07">
            <w:pPr>
              <w:pStyle w:val="TAL"/>
              <w:rPr>
                <w:lang w:val="fr-FR"/>
              </w:rPr>
            </w:pPr>
            <w:r>
              <w:rPr>
                <w:lang w:val="fr-FR"/>
              </w:rPr>
              <w:t>This IE shall be present if the SDF Filter for Quota Action needs to be changed.</w:t>
            </w:r>
          </w:p>
          <w:p w14:paraId="192FB6FE" w14:textId="77777777" w:rsidR="00E50D07" w:rsidRDefault="00E50D07" w:rsidP="00E50D07">
            <w:pPr>
              <w:pStyle w:val="TAL"/>
              <w:rPr>
                <w:lang w:val="x-none"/>
              </w:rPr>
            </w:pPr>
          </w:p>
          <w:p w14:paraId="568BEEA3" w14:textId="77777777" w:rsidR="00E50D07" w:rsidRDefault="00E50D07" w:rsidP="00E50D07">
            <w:pPr>
              <w:pStyle w:val="TAL"/>
              <w:rPr>
                <w:lang w:val="fr-FR"/>
              </w:rPr>
            </w:pPr>
            <w:r>
              <w:rPr>
                <w:lang w:val="fr-FR"/>
              </w:rPr>
              <w:t>When present, it shall contain a SDF Filter matching packets that shall be exempted from applying the FAR ID for Quota Action when the quota has been exhausted.</w:t>
            </w:r>
          </w:p>
          <w:p w14:paraId="514EBE2D" w14:textId="77777777" w:rsidR="00E50D07" w:rsidRDefault="00E50D07" w:rsidP="00E50D07">
            <w:pPr>
              <w:pStyle w:val="TAL"/>
              <w:rPr>
                <w:lang w:val="fr-FR"/>
              </w:rPr>
            </w:pPr>
          </w:p>
          <w:p w14:paraId="54E2B1D1" w14:textId="77777777" w:rsidR="00E50D07" w:rsidRDefault="00E50D07" w:rsidP="00E50D07">
            <w:pPr>
              <w:pStyle w:val="TAL"/>
              <w:rPr>
                <w:lang w:val="fr-FR" w:eastAsia="zh-CN"/>
              </w:rPr>
            </w:pPr>
            <w:r>
              <w:rPr>
                <w:lang w:val="fr-FR" w:eastAsia="zh-CN"/>
              </w:rPr>
              <w:t xml:space="preserve">Several IEs with the same IE type may be present to provide multiple </w:t>
            </w:r>
            <w:r>
              <w:rPr>
                <w:lang w:val="fr-FR"/>
              </w:rPr>
              <w:t>SDF Filters</w:t>
            </w:r>
            <w:r>
              <w:rPr>
                <w:lang w:val="fr-FR" w:eastAsia="zh-CN"/>
              </w:rPr>
              <w:t>.</w:t>
            </w:r>
          </w:p>
          <w:p w14:paraId="17CC873B" w14:textId="77777777" w:rsidR="00E50D07" w:rsidRDefault="00E50D07" w:rsidP="00E50D07">
            <w:pPr>
              <w:pStyle w:val="TAL"/>
              <w:rPr>
                <w:lang w:val="fr-FR" w:eastAsia="zh-CN"/>
              </w:rPr>
            </w:pPr>
          </w:p>
          <w:p w14:paraId="1C6C8FEB" w14:textId="77777777" w:rsidR="00E50D07" w:rsidRDefault="00E50D07" w:rsidP="00E50D07">
            <w:pPr>
              <w:pStyle w:val="TAL"/>
              <w:rPr>
                <w:lang w:val="fr-FR" w:eastAsia="zh-CN"/>
              </w:rPr>
            </w:pPr>
            <w:r>
              <w:rPr>
                <w:lang w:val="fr-FR" w:eastAsia="zh-CN"/>
              </w:rPr>
              <w:t xml:space="preserve">The CP function shall always provide a complete list of </w:t>
            </w:r>
            <w:r>
              <w:rPr>
                <w:lang w:val="fr-FR"/>
              </w:rPr>
              <w:t>SDF Filters</w:t>
            </w:r>
            <w:r>
              <w:rPr>
                <w:lang w:val="fr-FR" w:eastAsia="zh-CN"/>
              </w:rPr>
              <w:t>.</w:t>
            </w:r>
          </w:p>
          <w:p w14:paraId="0BD9E7AA" w14:textId="77777777" w:rsidR="00E50D07" w:rsidRDefault="00E50D07" w:rsidP="00E50D07">
            <w:pPr>
              <w:pStyle w:val="TAL"/>
              <w:rPr>
                <w:lang w:val="fr-FR"/>
              </w:rPr>
            </w:pPr>
          </w:p>
          <w:p w14:paraId="46E0D395" w14:textId="3E1AADB0" w:rsidR="00E50D07" w:rsidRPr="00441CD0" w:rsidRDefault="00E50D07" w:rsidP="00E50D07">
            <w:pPr>
              <w:pStyle w:val="TAL"/>
              <w:rPr>
                <w:lang w:val="fr-FR"/>
              </w:rPr>
            </w:pPr>
            <w:r>
              <w:rPr>
                <w:lang w:val="fr-FR"/>
              </w:rPr>
              <w:t xml:space="preserve">See NOTE </w:t>
            </w:r>
            <w:r>
              <w:rPr>
                <w:lang w:val="fr-FR"/>
              </w:rPr>
              <w:t>3</w:t>
            </w: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A21C994" w14:textId="2C9C20EE" w:rsidR="00E50D07" w:rsidRPr="00441CD0" w:rsidRDefault="00E50D07" w:rsidP="00E50D07">
            <w:pPr>
              <w:pStyle w:val="TAC"/>
              <w:rPr>
                <w:lang w:val="fr-FR"/>
              </w:rPr>
            </w:pPr>
            <w:r>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D3F136C" w14:textId="7CA82366"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7D8FC36" w14:textId="5962F132" w:rsidR="00E50D07" w:rsidRPr="00441CD0" w:rsidRDefault="00E50D07" w:rsidP="00E50D07">
            <w:pPr>
              <w:pStyle w:val="TAC"/>
              <w:rPr>
                <w:lang w:val="fr-FR"/>
              </w:rPr>
            </w:pPr>
            <w:r>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1A5085A0" w14:textId="43CBEFCB" w:rsidR="00E50D07" w:rsidRPr="00441CD0" w:rsidRDefault="00E50D07" w:rsidP="00E50D07">
            <w:pPr>
              <w:pStyle w:val="TAC"/>
              <w:rPr>
                <w:lang w:val="de-DE"/>
              </w:rPr>
            </w:pPr>
            <w:r>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1E231515" w14:textId="01BB166B" w:rsidR="00E50D07" w:rsidRPr="00441CD0" w:rsidRDefault="00E50D07" w:rsidP="00E50D07">
            <w:pPr>
              <w:pStyle w:val="TAC"/>
              <w:rPr>
                <w:lang w:val="fr-FR"/>
              </w:rPr>
            </w:pPr>
            <w:r>
              <w:rPr>
                <w:lang w:val="fr-FR"/>
              </w:rPr>
              <w:t>SDF Filter</w:t>
            </w:r>
          </w:p>
        </w:tc>
      </w:tr>
      <w:tr w:rsidR="00EE5860" w:rsidRPr="00441CD0" w14:paraId="707B55F1" w14:textId="77777777" w:rsidTr="00BB0E1F">
        <w:trPr>
          <w:gridAfter w:val="1"/>
          <w:wAfter w:w="41" w:type="dxa"/>
          <w:jc w:val="center"/>
        </w:trPr>
        <w:tc>
          <w:tcPr>
            <w:tcW w:w="9439" w:type="dxa"/>
            <w:gridSpan w:val="17"/>
            <w:tcBorders>
              <w:top w:val="single" w:sz="4" w:space="0" w:color="auto"/>
              <w:left w:val="single" w:sz="4" w:space="0" w:color="auto"/>
              <w:bottom w:val="single" w:sz="4" w:space="0" w:color="auto"/>
              <w:right w:val="single" w:sz="4" w:space="0" w:color="auto"/>
            </w:tcBorders>
            <w:hideMark/>
          </w:tcPr>
          <w:p w14:paraId="2F1A4129" w14:textId="74DD5C53" w:rsidR="00EE586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7152F488" w14:textId="77777777" w:rsidR="00455CE0" w:rsidRDefault="00455CE0" w:rsidP="00BB0E1F">
            <w:pPr>
              <w:pStyle w:val="TAN"/>
            </w:pPr>
            <w:r>
              <w:t>NOTE 2:</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p w14:paraId="2B8034EE" w14:textId="0586CB7F" w:rsidR="00E50D07" w:rsidRPr="00441CD0" w:rsidRDefault="00E50D07" w:rsidP="00BB0E1F">
            <w:pPr>
              <w:pStyle w:val="TAN"/>
              <w:rPr>
                <w:lang w:val="x-none"/>
              </w:rPr>
            </w:pPr>
            <w:r>
              <w:t xml:space="preserve">NOTE </w:t>
            </w:r>
            <w:r>
              <w:t>3</w:t>
            </w:r>
            <w:r>
              <w:t>:</w:t>
            </w:r>
            <w:r>
              <w:tab/>
            </w:r>
            <w:bookmarkStart w:id="4296" w:name="_Hlk63423233"/>
            <w:r>
              <w:t>The Exempted Application ID for Quota Action IE or Exempted Filter ID for Quota Action IE may be provisioned as the Restricted-Filter-Rule AVP or Filter ID AVP which is included in Final-Unit-Indication AVP from the online charging system when the Final-Unit-Action AVP is set to "REDIRECT" or "RESTRICT_ACCESS". See also 3GPP TS 32.299 [18].</w:t>
            </w:r>
            <w:bookmarkEnd w:id="4296"/>
          </w:p>
        </w:tc>
      </w:tr>
    </w:tbl>
    <w:p w14:paraId="469CE354" w14:textId="77777777" w:rsidR="00EE5860" w:rsidRPr="00441CD0" w:rsidRDefault="00EE5860" w:rsidP="00EE5860">
      <w:pPr>
        <w:rPr>
          <w:lang w:val="x-none"/>
        </w:rPr>
      </w:pPr>
    </w:p>
    <w:p w14:paraId="0BC9F332" w14:textId="77777777" w:rsidR="00EE5860" w:rsidRPr="00441CD0" w:rsidRDefault="00EE5860" w:rsidP="00EE5860">
      <w:pPr>
        <w:pStyle w:val="Heading4"/>
        <w:rPr>
          <w:lang w:val="x-none" w:eastAsia="zh-CN"/>
        </w:rPr>
      </w:pPr>
      <w:bookmarkStart w:id="4297" w:name="_Toc19717303"/>
      <w:bookmarkStart w:id="4298" w:name="_Toc27490797"/>
      <w:bookmarkStart w:id="4299" w:name="_Toc27557090"/>
      <w:bookmarkStart w:id="4300" w:name="_Toc27724007"/>
      <w:bookmarkStart w:id="4301" w:name="_Toc36031079"/>
      <w:bookmarkStart w:id="4302" w:name="_Toc36042999"/>
      <w:bookmarkStart w:id="4303" w:name="_Toc36814324"/>
      <w:bookmarkStart w:id="4304" w:name="_Toc44689180"/>
      <w:bookmarkStart w:id="4305" w:name="_Toc44923934"/>
      <w:bookmarkStart w:id="4306" w:name="_Toc51860904"/>
      <w:bookmarkStart w:id="4307" w:name="_Toc57930675"/>
      <w:bookmarkStart w:id="4308" w:name="_Toc57931305"/>
      <w:bookmarkStart w:id="4309" w:name="_Toc67499697"/>
      <w:r w:rsidRPr="00441CD0">
        <w:t>7.5.4.5</w:t>
      </w:r>
      <w:r w:rsidRPr="00441CD0">
        <w:tab/>
        <w:t>Update QER IE within PFCP Session Modification Request</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5D838B4C" w14:textId="77777777" w:rsidR="00EE5860" w:rsidRPr="00441CD0" w:rsidRDefault="00EE5860" w:rsidP="00EE5860">
      <w:r w:rsidRPr="00441CD0">
        <w:t xml:space="preserve">The </w:t>
      </w:r>
      <w:r w:rsidRPr="00441CD0">
        <w:rPr>
          <w:lang w:val="en-US"/>
        </w:rPr>
        <w:t>Update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7.5.4.5-1</w:t>
      </w:r>
      <w:r w:rsidRPr="00441CD0">
        <w:rPr>
          <w:lang w:eastAsia="ja-JP"/>
        </w:rPr>
        <w:t>.</w:t>
      </w:r>
    </w:p>
    <w:p w14:paraId="1A83BD0D" w14:textId="77777777" w:rsidR="00EE5860" w:rsidRPr="00441CD0" w:rsidRDefault="00EE5860" w:rsidP="00EE5860">
      <w:pPr>
        <w:pStyle w:val="TH"/>
        <w:rPr>
          <w:lang w:val="en-US"/>
        </w:rPr>
      </w:pPr>
      <w:r w:rsidRPr="00441CD0">
        <w:t>Table 7.5.4.5-</w:t>
      </w:r>
      <w:r w:rsidRPr="00441CD0">
        <w:rPr>
          <w:lang w:val="en-US"/>
        </w:rPr>
        <w:t>1</w:t>
      </w:r>
      <w:r w:rsidRPr="00441CD0">
        <w:t>: Update QER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B9A288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F8586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64B94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7254379" w14:textId="77777777" w:rsidR="00EE5860" w:rsidRPr="00441CD0" w:rsidRDefault="00EE5860" w:rsidP="00BB0E1F">
            <w:pPr>
              <w:pStyle w:val="TAC"/>
            </w:pPr>
            <w:r w:rsidRPr="00441CD0">
              <w:rPr>
                <w:lang w:val="fr-FR"/>
              </w:rPr>
              <w:t xml:space="preserve">Update QER IE Type = 14 </w:t>
            </w:r>
            <w:r w:rsidRPr="00441CD0">
              <w:t>(decimal</w:t>
            </w:r>
            <w:r w:rsidRPr="00441CD0">
              <w:rPr>
                <w:lang w:val="fr-FR"/>
              </w:rPr>
              <w:t>)</w:t>
            </w:r>
          </w:p>
        </w:tc>
      </w:tr>
      <w:tr w:rsidR="00EE5860" w:rsidRPr="00441CD0" w14:paraId="75C77F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11F6B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032E0B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E3873A" w14:textId="77777777" w:rsidR="00EE5860" w:rsidRPr="00441CD0" w:rsidRDefault="00EE5860" w:rsidP="00BB0E1F">
            <w:pPr>
              <w:pStyle w:val="TAC"/>
            </w:pPr>
            <w:r w:rsidRPr="00441CD0">
              <w:t>Length = n</w:t>
            </w:r>
          </w:p>
        </w:tc>
      </w:tr>
      <w:tr w:rsidR="00EE5860" w:rsidRPr="00441CD0" w14:paraId="6800F9F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6504A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B6F873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A2B34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C3900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57942B6" w14:textId="77777777" w:rsidR="00EE5860" w:rsidRPr="00441CD0" w:rsidRDefault="00EE5860" w:rsidP="00BB0E1F">
            <w:pPr>
              <w:pStyle w:val="TAH"/>
            </w:pPr>
            <w:r w:rsidRPr="00441CD0">
              <w:t>IE Type</w:t>
            </w:r>
          </w:p>
        </w:tc>
      </w:tr>
      <w:tr w:rsidR="00EE5860" w:rsidRPr="00441CD0" w14:paraId="39AD4E0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883A4D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D5764D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CC416F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9B20EE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EF2491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FEC139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EB9307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1865666" w14:textId="77777777" w:rsidR="00EE5860" w:rsidRPr="00441CD0" w:rsidRDefault="00EE5860" w:rsidP="00BB0E1F">
            <w:pPr>
              <w:spacing w:after="0"/>
              <w:rPr>
                <w:rFonts w:ascii="Arial" w:hAnsi="Arial"/>
                <w:b/>
                <w:sz w:val="18"/>
                <w:lang w:val="x-none"/>
              </w:rPr>
            </w:pPr>
          </w:p>
        </w:tc>
      </w:tr>
      <w:tr w:rsidR="00EE5860" w:rsidRPr="00441CD0" w14:paraId="5620F5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96A374" w14:textId="77777777" w:rsidR="00EE5860" w:rsidRPr="00441CD0" w:rsidRDefault="00EE5860" w:rsidP="00BB0E1F">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14:paraId="5609753A"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3E314FA" w14:textId="77777777" w:rsidR="00EE5860" w:rsidRPr="00441CD0" w:rsidRDefault="00EE5860" w:rsidP="00BB0E1F">
            <w:pPr>
              <w:pStyle w:val="TAL"/>
            </w:pPr>
            <w:r w:rsidRPr="00441CD0">
              <w:t>This IE shall uniquely identify the QER among all the QRs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9A88BA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02F89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0767D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227524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98D8B2C" w14:textId="77777777" w:rsidR="00EE5860" w:rsidRPr="00441CD0" w:rsidRDefault="00EE5860" w:rsidP="00BB0E1F">
            <w:pPr>
              <w:pStyle w:val="TAC"/>
            </w:pPr>
            <w:r w:rsidRPr="00441CD0">
              <w:t>QER ID</w:t>
            </w:r>
          </w:p>
        </w:tc>
      </w:tr>
      <w:tr w:rsidR="00EE5860" w:rsidRPr="00441CD0" w14:paraId="0B887B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778F4" w14:textId="77777777" w:rsidR="00EE5860" w:rsidRPr="00441CD0" w:rsidRDefault="00EE5860" w:rsidP="00BB0E1F">
            <w:pPr>
              <w:pStyle w:val="TAL"/>
            </w:pPr>
            <w:r w:rsidRPr="00441CD0">
              <w:t xml:space="preserve">QER </w:t>
            </w:r>
            <w:r w:rsidRPr="00441CD0">
              <w:rPr>
                <w:lang w:val="de-DE"/>
              </w:rPr>
              <w:t>C</w:t>
            </w:r>
            <w:r w:rsidRPr="00441CD0">
              <w:t>orrelation ID</w:t>
            </w:r>
          </w:p>
        </w:tc>
        <w:tc>
          <w:tcPr>
            <w:tcW w:w="336" w:type="dxa"/>
            <w:tcBorders>
              <w:top w:val="single" w:sz="4" w:space="0" w:color="auto"/>
              <w:left w:val="single" w:sz="4" w:space="0" w:color="auto"/>
              <w:bottom w:val="single" w:sz="4" w:space="0" w:color="auto"/>
              <w:right w:val="single" w:sz="4" w:space="0" w:color="auto"/>
            </w:tcBorders>
            <w:hideMark/>
          </w:tcPr>
          <w:p w14:paraId="2197F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5EDDA347" w14:textId="77777777" w:rsidR="00EE5860" w:rsidRPr="00441CD0" w:rsidRDefault="00EE5860" w:rsidP="00BB0E1F">
            <w:pPr>
              <w:pStyle w:val="TAL"/>
              <w:rPr>
                <w:lang w:val="x-none"/>
              </w:rPr>
            </w:pPr>
            <w:r w:rsidRPr="00441CD0">
              <w:t>This IE shall be present if the QER correlation ID in this QER needs to be modified.</w:t>
            </w:r>
          </w:p>
          <w:p w14:paraId="77CDC3FD"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2BE4C20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F3C5B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F56C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44D57F"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3CBF2202" w14:textId="77777777" w:rsidR="00EE5860" w:rsidRPr="00441CD0" w:rsidRDefault="00EE5860" w:rsidP="00BB0E1F">
            <w:pPr>
              <w:pStyle w:val="TAC"/>
            </w:pPr>
            <w:r w:rsidRPr="00441CD0">
              <w:t>QER Correlation ID</w:t>
            </w:r>
          </w:p>
        </w:tc>
      </w:tr>
      <w:tr w:rsidR="00EE5860" w:rsidRPr="00441CD0" w14:paraId="15EAAB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DF2B546"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33210144" w14:textId="77777777" w:rsidR="00EE5860" w:rsidRPr="00441CD0" w:rsidRDefault="00EE5860" w:rsidP="00BB0E1F">
            <w:pPr>
              <w:pStyle w:val="TAL"/>
              <w:jc w:val="center"/>
              <w:rPr>
                <w:rFonts w:eastAsia="SimSun"/>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43A6872" w14:textId="77777777" w:rsidR="00EE5860" w:rsidRPr="00441CD0" w:rsidRDefault="00EE5860" w:rsidP="00BB0E1F">
            <w:pPr>
              <w:pStyle w:val="TAL"/>
              <w:rPr>
                <w:lang w:val="en-US"/>
              </w:rPr>
            </w:pPr>
            <w:r w:rsidRPr="00441CD0">
              <w:t xml:space="preserve">This IE shall be present if the Gate Status needs to be modified. When present, it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p w14:paraId="1FC58F9E" w14:textId="77777777" w:rsidR="00EE5860" w:rsidRPr="00441CD0" w:rsidRDefault="00EE5860" w:rsidP="00BB0E1F">
            <w:pPr>
              <w:pStyle w:val="TAL"/>
              <w:rPr>
                <w:lang w:val="de-D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9236EB2"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F5A9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15DC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BD079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DD816AC" w14:textId="77777777" w:rsidR="00EE5860" w:rsidRPr="00441CD0" w:rsidRDefault="00EE5860" w:rsidP="00BB0E1F">
            <w:pPr>
              <w:pStyle w:val="TAC"/>
            </w:pPr>
            <w:r w:rsidRPr="00441CD0">
              <w:t>Gate Status</w:t>
            </w:r>
          </w:p>
        </w:tc>
      </w:tr>
      <w:tr w:rsidR="00EE5860" w:rsidRPr="00441CD0" w14:paraId="5C95B8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D0F06A"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78A4014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6D0DFEC" w14:textId="77777777" w:rsidR="00EE5860" w:rsidRPr="00441CD0" w:rsidRDefault="00EE5860" w:rsidP="00BB0E1F">
            <w:pPr>
              <w:pStyle w:val="TAL"/>
              <w:rPr>
                <w:lang w:val="x-none" w:eastAsia="zh-CN"/>
              </w:rPr>
            </w:pPr>
            <w:r w:rsidRPr="00441CD0">
              <w:t xml:space="preserve">This IE shall be present if an MBR </w:t>
            </w:r>
            <w:r w:rsidRPr="00441CD0">
              <w:rPr>
                <w:lang w:eastAsia="zh-CN"/>
              </w:rPr>
              <w:t>enforcement action applied to packets matching this PDR need to be modified.</w:t>
            </w:r>
          </w:p>
          <w:p w14:paraId="562B3B52" w14:textId="77777777" w:rsidR="00EE5860" w:rsidRPr="00441CD0" w:rsidRDefault="00EE5860" w:rsidP="00BB0E1F">
            <w:pPr>
              <w:pStyle w:val="TAL"/>
            </w:pPr>
            <w:r w:rsidRPr="00441CD0">
              <w:t>When present, this IE shall indicate the uplink and/or downlink maximum bit rate to be enforced for packets matching the PDR.</w:t>
            </w:r>
          </w:p>
          <w:p w14:paraId="538FA9C8" w14:textId="77777777" w:rsidR="00EE5860" w:rsidRPr="00441CD0" w:rsidRDefault="00EE5860" w:rsidP="00BB0E1F">
            <w:pPr>
              <w:pStyle w:val="TAL"/>
            </w:pPr>
          </w:p>
          <w:p w14:paraId="49713433" w14:textId="77777777" w:rsidR="00EE5860" w:rsidRPr="00441CD0" w:rsidRDefault="00EE5860" w:rsidP="00BB0E1F">
            <w:pPr>
              <w:pStyle w:val="TAL"/>
            </w:pPr>
            <w:r w:rsidRPr="00441CD0">
              <w:t>For EPC, this IE may be set to the value of:</w:t>
            </w:r>
          </w:p>
          <w:p w14:paraId="16EC5A80"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0458AF67"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594DC028"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16D1B226"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05AC19B3" w14:textId="77777777" w:rsidR="00EE5860" w:rsidRPr="00441CD0" w:rsidRDefault="00EE5860" w:rsidP="00BB0E1F"/>
          <w:p w14:paraId="36629CDA" w14:textId="77777777" w:rsidR="00EE5860" w:rsidRPr="00441CD0" w:rsidRDefault="00EE5860" w:rsidP="00BB0E1F">
            <w:pPr>
              <w:pStyle w:val="TAL"/>
            </w:pPr>
            <w:r w:rsidRPr="00441CD0">
              <w:t>For 5GC, this IE may be set to the value of:</w:t>
            </w:r>
          </w:p>
          <w:p w14:paraId="00283336"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21415431"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6247B0C5"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73555D0A" w14:textId="77777777" w:rsidR="00EE5860" w:rsidRPr="00441CD0" w:rsidRDefault="00EE5860" w:rsidP="00BB0E1F">
            <w:pPr>
              <w:pStyle w:val="TAL"/>
              <w:ind w:left="633" w:hanging="349"/>
            </w:pPr>
          </w:p>
          <w:p w14:paraId="2CDF42EB"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0C16F5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DA0D8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617C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0A694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4E583" w14:textId="77777777" w:rsidR="00EE5860" w:rsidRPr="00441CD0" w:rsidRDefault="00EE5860" w:rsidP="00BB0E1F">
            <w:pPr>
              <w:pStyle w:val="TAC"/>
            </w:pPr>
            <w:r w:rsidRPr="00441CD0">
              <w:t>MBR</w:t>
            </w:r>
          </w:p>
        </w:tc>
      </w:tr>
      <w:tr w:rsidR="00EE5860" w:rsidRPr="00441CD0" w14:paraId="20A57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6E4D408"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43A738F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41DB9D" w14:textId="77777777" w:rsidR="00EE5860" w:rsidRPr="00441CD0" w:rsidRDefault="00EE5860" w:rsidP="00BB0E1F">
            <w:pPr>
              <w:pStyle w:val="TAL"/>
              <w:rPr>
                <w:lang w:val="x-none"/>
              </w:rPr>
            </w:pPr>
            <w:r w:rsidRPr="00441CD0">
              <w:t xml:space="preserve">This IE shall be present if a GBR </w:t>
            </w:r>
            <w:r w:rsidRPr="00441CD0">
              <w:rPr>
                <w:lang w:eastAsia="zh-CN"/>
              </w:rPr>
              <w:t xml:space="preserve">authorization to packets matching this PDR needs to be modified. </w:t>
            </w:r>
            <w:r w:rsidRPr="00441CD0">
              <w:t>When present, this IE shall indicate the authorized uplink and/or downlink guaranteed bit rate.</w:t>
            </w:r>
          </w:p>
          <w:p w14:paraId="5692D520" w14:textId="77777777" w:rsidR="00EE5860" w:rsidRPr="00441CD0" w:rsidRDefault="00EE5860" w:rsidP="00BB0E1F">
            <w:pPr>
              <w:pStyle w:val="TAL"/>
            </w:pPr>
          </w:p>
          <w:p w14:paraId="5A070437" w14:textId="77777777" w:rsidR="00EE5860" w:rsidRPr="00441CD0" w:rsidRDefault="00EE5860" w:rsidP="00BB0E1F">
            <w:pPr>
              <w:pStyle w:val="TAL"/>
            </w:pPr>
            <w:r w:rsidRPr="00441CD0">
              <w:t>This IE may be set to the value of:</w:t>
            </w:r>
          </w:p>
          <w:p w14:paraId="5A39A43F"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705EDECC"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0296371E"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57CD28E1"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4A6154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8C52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51CA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67C5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6DF6E5" w14:textId="77777777" w:rsidR="00EE5860" w:rsidRPr="00441CD0" w:rsidRDefault="00EE5860" w:rsidP="00BB0E1F">
            <w:pPr>
              <w:pStyle w:val="TAC"/>
            </w:pPr>
            <w:r w:rsidRPr="00441CD0">
              <w:t>GBR</w:t>
            </w:r>
          </w:p>
        </w:tc>
      </w:tr>
      <w:tr w:rsidR="00EE5860" w:rsidRPr="00441CD0" w14:paraId="5E8808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6480EF5" w14:textId="77777777" w:rsidR="00EE5860" w:rsidRPr="00441CD0" w:rsidRDefault="00EE5860" w:rsidP="00BB0E1F">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14:paraId="157281C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4E89E28" w14:textId="77777777" w:rsidR="00EE5860" w:rsidRPr="00441CD0" w:rsidRDefault="00EE5860" w:rsidP="00BB0E1F">
            <w:pPr>
              <w:pStyle w:val="TAL"/>
              <w:rPr>
                <w:lang w:val="x-none"/>
              </w:rPr>
            </w:pPr>
            <w:r w:rsidRPr="00441CD0">
              <w:t xml:space="preserve">This IE shall be present if a Packet Rate </w:t>
            </w:r>
            <w:r w:rsidRPr="00441CD0">
              <w:rPr>
                <w:lang w:eastAsia="zh-CN"/>
              </w:rPr>
              <w:t>enforcement action (in terms of number of packets per time interval) need to be modified for packets matching this PD</w:t>
            </w:r>
            <w:r w:rsidRPr="00441CD0">
              <w:t xml:space="preserve">R. </w:t>
            </w:r>
          </w:p>
        </w:tc>
        <w:tc>
          <w:tcPr>
            <w:tcW w:w="370" w:type="dxa"/>
            <w:tcBorders>
              <w:top w:val="single" w:sz="4" w:space="0" w:color="auto"/>
              <w:left w:val="single" w:sz="4" w:space="0" w:color="auto"/>
              <w:bottom w:val="single" w:sz="4" w:space="0" w:color="auto"/>
              <w:right w:val="single" w:sz="4" w:space="0" w:color="auto"/>
            </w:tcBorders>
            <w:hideMark/>
          </w:tcPr>
          <w:p w14:paraId="4B08449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3C297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EFD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1BAC4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3CAD46F5" w14:textId="77777777" w:rsidR="00EE5860" w:rsidRPr="00441CD0" w:rsidRDefault="00EE5860" w:rsidP="00BB0E1F">
            <w:pPr>
              <w:pStyle w:val="TAC"/>
              <w:rPr>
                <w:lang w:val="x-none"/>
              </w:rPr>
            </w:pPr>
            <w:r w:rsidRPr="00441CD0">
              <w:t>Packet Rate</w:t>
            </w:r>
          </w:p>
        </w:tc>
      </w:tr>
      <w:tr w:rsidR="00EE5860" w:rsidRPr="00441CD0" w14:paraId="473D9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3AA063C" w14:textId="77777777" w:rsidR="00EE5860" w:rsidRPr="00441CD0" w:rsidRDefault="00EE5860" w:rsidP="00BB0E1F">
            <w:pPr>
              <w:pStyle w:val="TAL"/>
            </w:pPr>
            <w:r w:rsidRPr="00441CD0">
              <w:t>DL Flow Level Marking</w:t>
            </w:r>
          </w:p>
        </w:tc>
        <w:tc>
          <w:tcPr>
            <w:tcW w:w="336" w:type="dxa"/>
            <w:tcBorders>
              <w:top w:val="single" w:sz="4" w:space="0" w:color="auto"/>
              <w:left w:val="single" w:sz="4" w:space="0" w:color="auto"/>
              <w:bottom w:val="single" w:sz="4" w:space="0" w:color="auto"/>
              <w:right w:val="single" w:sz="4" w:space="0" w:color="auto"/>
            </w:tcBorders>
            <w:hideMark/>
          </w:tcPr>
          <w:p w14:paraId="4CBDFD0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FA07EC3" w14:textId="77777777" w:rsidR="00EE5860" w:rsidRPr="00441CD0" w:rsidRDefault="00EE5860" w:rsidP="00BB0E1F">
            <w:pPr>
              <w:pStyle w:val="TAL"/>
              <w:rPr>
                <w:lang w:val="en-US"/>
              </w:rPr>
            </w:pPr>
            <w:r w:rsidRPr="00441CD0">
              <w:t>This IE shall be set if the DL Flow Level Marking IE needs to be modified.</w:t>
            </w:r>
          </w:p>
          <w:p w14:paraId="3B2BBF6E" w14:textId="77777777" w:rsidR="00EE5860" w:rsidRPr="00441CD0" w:rsidRDefault="00EE5860" w:rsidP="00BB0E1F">
            <w:pPr>
              <w:pStyle w:val="TAL"/>
              <w:rPr>
                <w:lang w:val="x-non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185BA87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5ABE5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744D2A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52B367"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DB9429E" w14:textId="77777777" w:rsidR="00EE5860" w:rsidRPr="00441CD0" w:rsidRDefault="00EE5860" w:rsidP="00BB0E1F">
            <w:pPr>
              <w:pStyle w:val="TAC"/>
            </w:pPr>
            <w:r w:rsidRPr="00441CD0">
              <w:t xml:space="preserve">DL </w:t>
            </w:r>
            <w:r w:rsidRPr="00441CD0">
              <w:rPr>
                <w:lang w:val="sv-SE"/>
              </w:rPr>
              <w:t>Flow</w:t>
            </w:r>
            <w:r w:rsidRPr="00441CD0">
              <w:t xml:space="preserve"> Level Marking</w:t>
            </w:r>
          </w:p>
        </w:tc>
      </w:tr>
      <w:tr w:rsidR="00EE5860" w:rsidRPr="00441CD0" w14:paraId="1A89AF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1C40298" w14:textId="77777777" w:rsidR="00EE5860" w:rsidRPr="00441CD0" w:rsidRDefault="00EE5860" w:rsidP="00BB0E1F">
            <w:pPr>
              <w:pStyle w:val="TAL"/>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77A457FC"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76D0456C" w14:textId="77777777" w:rsidR="00EE5860" w:rsidRPr="00441CD0" w:rsidRDefault="00EE5860" w:rsidP="00BB0E1F">
            <w:pPr>
              <w:pStyle w:val="TAL"/>
              <w:rPr>
                <w:lang w:val="x-none"/>
              </w:rPr>
            </w:pPr>
            <w:r w:rsidRPr="00441CD0">
              <w:t xml:space="preserve">This IE shall be present 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2F04293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DADC28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0C7A94"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C748D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417DF2" w14:textId="77777777" w:rsidR="00EE5860" w:rsidRPr="00441CD0" w:rsidRDefault="00EE5860" w:rsidP="00BB0E1F">
            <w:pPr>
              <w:pStyle w:val="TAC"/>
              <w:rPr>
                <w:lang w:val="x-none"/>
              </w:rPr>
            </w:pPr>
            <w:r w:rsidRPr="00441CD0">
              <w:rPr>
                <w:lang w:val="de-DE"/>
              </w:rPr>
              <w:t>QFI</w:t>
            </w:r>
          </w:p>
        </w:tc>
      </w:tr>
      <w:tr w:rsidR="00EE5860" w:rsidRPr="00441CD0" w14:paraId="139B56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F0DE649" w14:textId="77777777" w:rsidR="00EE5860" w:rsidRPr="00441CD0" w:rsidRDefault="00EE5860" w:rsidP="00BB0E1F">
            <w:pPr>
              <w:pStyle w:val="TAL"/>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43484075" w14:textId="77777777" w:rsidR="00EE5860" w:rsidRPr="00441CD0" w:rsidRDefault="00EE5860" w:rsidP="00BB0E1F">
            <w:pPr>
              <w:pStyle w:val="TAL"/>
              <w:jc w:val="center"/>
              <w:rPr>
                <w:rFonts w:eastAsia="SimSun"/>
                <w:szCs w:val="18"/>
                <w:lang w:val="de-D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5DD9C59" w14:textId="77777777" w:rsidR="00EE5860" w:rsidRPr="00441CD0" w:rsidRDefault="00EE5860" w:rsidP="00BB0E1F">
            <w:pPr>
              <w:pStyle w:val="TAL"/>
              <w:rPr>
                <w:lang w:val="x-none"/>
              </w:rPr>
            </w:pPr>
            <w:r w:rsidRPr="00441CD0">
              <w:rPr>
                <w:lang w:eastAsia="zh-CN"/>
              </w:rPr>
              <w:t xml:space="preserve">This IE shall be present if the state of the </w:t>
            </w:r>
            <w:r w:rsidRPr="00441CD0">
              <w:t>Reflective QoS</w:t>
            </w:r>
            <w:r w:rsidRPr="00441CD0">
              <w:rPr>
                <w:lang w:eastAsia="zh-CN"/>
              </w:rPr>
              <w:t xml:space="preserve"> needs to be modified (activate if inactive, or deactivate the active Reflective QoS).</w:t>
            </w:r>
          </w:p>
        </w:tc>
        <w:tc>
          <w:tcPr>
            <w:tcW w:w="370" w:type="dxa"/>
            <w:tcBorders>
              <w:top w:val="single" w:sz="4" w:space="0" w:color="auto"/>
              <w:left w:val="single" w:sz="4" w:space="0" w:color="auto"/>
              <w:bottom w:val="single" w:sz="4" w:space="0" w:color="auto"/>
              <w:right w:val="single" w:sz="4" w:space="0" w:color="auto"/>
            </w:tcBorders>
            <w:hideMark/>
          </w:tcPr>
          <w:p w14:paraId="61C3E5FC"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35AE4B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105171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B53F305"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EF7F5" w14:textId="77777777" w:rsidR="00EE5860" w:rsidRPr="00441CD0" w:rsidRDefault="00EE5860" w:rsidP="00BB0E1F">
            <w:pPr>
              <w:pStyle w:val="TAC"/>
              <w:rPr>
                <w:lang w:val="x-none"/>
              </w:rPr>
            </w:pPr>
            <w:r w:rsidRPr="00441CD0">
              <w:t>RQI</w:t>
            </w:r>
          </w:p>
        </w:tc>
      </w:tr>
      <w:tr w:rsidR="00EE5860" w:rsidRPr="00441CD0" w14:paraId="647E42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575C84" w14:textId="77777777" w:rsidR="00EE5860" w:rsidRPr="00441CD0" w:rsidRDefault="00EE5860" w:rsidP="00BB0E1F">
            <w:pPr>
              <w:pStyle w:val="TAL"/>
              <w:rPr>
                <w:rFonts w:cs="Arial"/>
                <w:szCs w:val="18"/>
                <w:lang w:val="sv-SE" w:eastAsia="zh-CN"/>
              </w:rPr>
            </w:pPr>
            <w:r w:rsidRPr="00441CD0">
              <w:rPr>
                <w:lang w:val="sv-SE" w:eastAsia="zh-CN"/>
              </w:rPr>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378521B9" w14:textId="77777777" w:rsidR="00EE5860" w:rsidRPr="00441CD0" w:rsidRDefault="00EE5860" w:rsidP="00BB0E1F">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096B9405" w14:textId="77777777" w:rsidR="00EE5860" w:rsidRPr="00441CD0" w:rsidRDefault="00EE5860" w:rsidP="00BB0E1F">
            <w:pPr>
              <w:pStyle w:val="TAL"/>
              <w:rPr>
                <w:lang w:val="x-none" w:eastAsia="zh-CN"/>
              </w:rPr>
            </w:pPr>
            <w:r w:rsidRPr="00441CD0">
              <w:rPr>
                <w:lang w:eastAsia="zh-CN"/>
              </w:rPr>
              <w:t xml:space="preserve">This IE shall </w:t>
            </w:r>
            <w:r w:rsidRPr="00441CD0">
              <w:rPr>
                <w:lang w:val="sv-SE"/>
              </w:rPr>
              <w:t xml:space="preserve">be present </w:t>
            </w:r>
            <w:r w:rsidRPr="00441CD0">
              <w:t xml:space="preserve">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7F1A472C"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296E8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8106BC"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EC12CC"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199CDEF" w14:textId="77777777" w:rsidR="00EE5860" w:rsidRPr="00441CD0" w:rsidRDefault="00EE5860" w:rsidP="00BB0E1F">
            <w:pPr>
              <w:pStyle w:val="TAC"/>
              <w:rPr>
                <w:lang w:val="sv-SE"/>
              </w:rPr>
            </w:pPr>
            <w:r w:rsidRPr="00441CD0">
              <w:rPr>
                <w:lang w:val="sv-SE" w:eastAsia="zh-CN"/>
              </w:rPr>
              <w:t>Paging Policy Indicator</w:t>
            </w:r>
          </w:p>
        </w:tc>
      </w:tr>
      <w:tr w:rsidR="00EE5860" w:rsidRPr="00441CD0" w14:paraId="0DFEB97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AB72E0D" w14:textId="77777777" w:rsidR="00EE5860" w:rsidRPr="00441CD0" w:rsidRDefault="00EE5860" w:rsidP="00BB0E1F">
            <w:pPr>
              <w:pStyle w:val="TAL"/>
              <w:rPr>
                <w:lang w:val="x-none"/>
              </w:rPr>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406E9512"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6D59A00A" w14:textId="77777777" w:rsidR="00EE5860" w:rsidRPr="00441CD0" w:rsidRDefault="00EE5860" w:rsidP="00BB0E1F">
            <w:pPr>
              <w:pStyle w:val="TAL"/>
              <w:rPr>
                <w:lang w:eastAsia="zh-CN"/>
              </w:rPr>
            </w:pPr>
            <w:r w:rsidRPr="00441CD0">
              <w:rPr>
                <w:lang w:eastAsia="zh-CN"/>
              </w:rPr>
              <w:t>This IE may be present if the UP function is required to modify the Averaging Window. (NOTE 2)</w:t>
            </w:r>
          </w:p>
          <w:p w14:paraId="225D8AEF"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9A7AA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044A26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1722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8DEE34"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DF7FF01" w14:textId="77777777" w:rsidR="00EE5860" w:rsidRPr="00441CD0" w:rsidRDefault="00EE5860" w:rsidP="00BB0E1F">
            <w:pPr>
              <w:pStyle w:val="TAC"/>
            </w:pPr>
            <w:r w:rsidRPr="00441CD0">
              <w:t>Averaging Window</w:t>
            </w:r>
          </w:p>
        </w:tc>
      </w:tr>
      <w:tr w:rsidR="00EE5860" w:rsidRPr="00441CD0" w14:paraId="6810A6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1D8D28" w14:textId="77777777" w:rsidR="00EE5860" w:rsidRPr="00441CD0" w:rsidRDefault="00EE5860" w:rsidP="00BB0E1F">
            <w:pPr>
              <w:pStyle w:val="TAL"/>
            </w:pPr>
            <w:r w:rsidRPr="00441CD0">
              <w:lastRenderedPageBreak/>
              <w:t>QER Control Indications</w:t>
            </w:r>
          </w:p>
        </w:tc>
        <w:tc>
          <w:tcPr>
            <w:tcW w:w="336" w:type="dxa"/>
            <w:tcBorders>
              <w:top w:val="single" w:sz="4" w:space="0" w:color="auto"/>
              <w:left w:val="single" w:sz="4" w:space="0" w:color="auto"/>
              <w:bottom w:val="single" w:sz="4" w:space="0" w:color="auto"/>
              <w:right w:val="single" w:sz="4" w:space="0" w:color="auto"/>
            </w:tcBorders>
          </w:tcPr>
          <w:p w14:paraId="08BCEE3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530C17D7" w14:textId="77777777" w:rsidR="00EE5860" w:rsidRPr="00441CD0" w:rsidRDefault="00EE5860" w:rsidP="00BB0E1F">
            <w:pPr>
              <w:pStyle w:val="TAL"/>
              <w:rPr>
                <w:lang w:val="en-US"/>
              </w:rPr>
            </w:pPr>
            <w:r w:rsidRPr="00441CD0">
              <w:rPr>
                <w:lang w:val="en-US"/>
              </w:rPr>
              <w:t>This IE shall be included if the CP function need to provide the updated QoS enforcement control information:</w:t>
            </w:r>
          </w:p>
          <w:p w14:paraId="11FB631F" w14:textId="77777777" w:rsidR="00EE5860" w:rsidRPr="00441CD0" w:rsidRDefault="00EE5860" w:rsidP="00BB0E1F">
            <w:pPr>
              <w:pStyle w:val="B1"/>
              <w:rPr>
                <w:rFonts w:cs="Arial"/>
                <w:szCs w:val="18"/>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p>
        </w:tc>
        <w:tc>
          <w:tcPr>
            <w:tcW w:w="370" w:type="dxa"/>
            <w:tcBorders>
              <w:top w:val="single" w:sz="4" w:space="0" w:color="auto"/>
              <w:left w:val="single" w:sz="4" w:space="0" w:color="auto"/>
              <w:bottom w:val="single" w:sz="4" w:space="0" w:color="auto"/>
              <w:right w:val="single" w:sz="4" w:space="0" w:color="auto"/>
            </w:tcBorders>
          </w:tcPr>
          <w:p w14:paraId="7416668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67B0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6D8702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546FA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2A4D06F5" w14:textId="77777777" w:rsidR="00EE5860" w:rsidRPr="00441CD0" w:rsidRDefault="00EE5860" w:rsidP="00BB0E1F">
            <w:pPr>
              <w:pStyle w:val="TAC"/>
            </w:pPr>
            <w:r w:rsidRPr="00441CD0">
              <w:t>QER Control Indications</w:t>
            </w:r>
          </w:p>
        </w:tc>
      </w:tr>
      <w:tr w:rsidR="00EE5860" w:rsidRPr="00441CD0" w14:paraId="4389C523"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1E13F65" w14:textId="77777777" w:rsidR="00EE5860" w:rsidRPr="00441CD0" w:rsidRDefault="00EE5860" w:rsidP="00BB0E1F">
            <w:pPr>
              <w:pStyle w:val="TAN"/>
            </w:pPr>
            <w:r w:rsidRPr="00441CD0">
              <w:t>NOTE 1:</w:t>
            </w:r>
            <w:r w:rsidRPr="00441CD0">
              <w:tab/>
              <w:t>The IEs which do not need to be modified shall not be included in the Update QER IE. The UP function shall continue to behave according to the values previously received for IEs not present in the Update QER IE.</w:t>
            </w:r>
          </w:p>
          <w:p w14:paraId="1949E959" w14:textId="77777777" w:rsidR="00EE5860" w:rsidRPr="00441CD0" w:rsidRDefault="00EE5860" w:rsidP="00BB0E1F">
            <w:pPr>
              <w:pStyle w:val="TAN"/>
            </w:pPr>
            <w:r w:rsidRPr="00441CD0">
              <w:t>NOTE 2:</w:t>
            </w:r>
            <w:r w:rsidRPr="00441CD0">
              <w:tab/>
              <w:t>As 5QI is not signalled over N4, one default averaging window shall be pre-configured in the UPF.</w:t>
            </w:r>
          </w:p>
        </w:tc>
      </w:tr>
    </w:tbl>
    <w:p w14:paraId="175CA656" w14:textId="77777777" w:rsidR="00EE5860" w:rsidRPr="00441CD0" w:rsidRDefault="00EE5860" w:rsidP="00EE5860">
      <w:pPr>
        <w:rPr>
          <w:lang w:eastAsia="zh-CN"/>
        </w:rPr>
      </w:pPr>
    </w:p>
    <w:p w14:paraId="5865E3D1" w14:textId="77777777" w:rsidR="00EE5860" w:rsidRPr="00441CD0" w:rsidRDefault="00EE5860" w:rsidP="00EE5860">
      <w:pPr>
        <w:pStyle w:val="Heading4"/>
        <w:rPr>
          <w:lang w:eastAsia="zh-CN"/>
        </w:rPr>
      </w:pPr>
      <w:bookmarkStart w:id="4310" w:name="_Toc19717304"/>
      <w:bookmarkStart w:id="4311" w:name="_Toc27490798"/>
      <w:bookmarkStart w:id="4312" w:name="_Toc27557091"/>
      <w:bookmarkStart w:id="4313" w:name="_Toc27724008"/>
      <w:bookmarkStart w:id="4314" w:name="_Toc36031080"/>
      <w:bookmarkStart w:id="4315" w:name="_Toc36043000"/>
      <w:bookmarkStart w:id="4316" w:name="_Toc36814325"/>
      <w:bookmarkStart w:id="4317" w:name="_Toc44689181"/>
      <w:bookmarkStart w:id="4318" w:name="_Toc44923935"/>
      <w:bookmarkStart w:id="4319" w:name="_Toc51860905"/>
      <w:bookmarkStart w:id="4320" w:name="_Toc57930676"/>
      <w:bookmarkStart w:id="4321" w:name="_Toc57931306"/>
      <w:bookmarkStart w:id="4322" w:name="_Toc67499698"/>
      <w:r w:rsidRPr="00441CD0">
        <w:t>7.5.4.6</w:t>
      </w:r>
      <w:r w:rsidRPr="00441CD0">
        <w:tab/>
        <w:t>Remove PDR IE within PFCP Session Modification Request</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57E1BA11" w14:textId="77777777" w:rsidR="00EE5860" w:rsidRPr="00441CD0" w:rsidRDefault="00EE5860" w:rsidP="00EE5860">
      <w:r w:rsidRPr="00441CD0">
        <w:t xml:space="preserve">The </w:t>
      </w:r>
      <w:r w:rsidRPr="00441CD0">
        <w:rPr>
          <w:lang w:val="en-US"/>
        </w:rPr>
        <w:t>Remove PD</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7.5.4.6-1</w:t>
      </w:r>
      <w:r w:rsidRPr="00441CD0">
        <w:rPr>
          <w:lang w:eastAsia="ja-JP"/>
        </w:rPr>
        <w:t>.</w:t>
      </w:r>
    </w:p>
    <w:p w14:paraId="09AC02A9" w14:textId="77777777" w:rsidR="00EE5860" w:rsidRPr="00441CD0" w:rsidRDefault="00EE5860" w:rsidP="00EE5860">
      <w:pPr>
        <w:pStyle w:val="TH"/>
        <w:rPr>
          <w:lang w:val="en-US"/>
        </w:rPr>
      </w:pPr>
      <w:r w:rsidRPr="00441CD0">
        <w:t>Table 7.5.4.6-</w:t>
      </w:r>
      <w:r w:rsidRPr="00441CD0">
        <w:rPr>
          <w:lang w:val="en-US"/>
        </w:rPr>
        <w:t>1</w:t>
      </w:r>
      <w:r w:rsidRPr="00441CD0">
        <w:t>: Remove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63ADC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EB0C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DFFF87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FECB078" w14:textId="77777777" w:rsidR="00EE5860" w:rsidRPr="00441CD0" w:rsidRDefault="00EE5860" w:rsidP="00BB0E1F">
            <w:pPr>
              <w:pStyle w:val="TAC"/>
            </w:pPr>
            <w:r w:rsidRPr="00441CD0">
              <w:t xml:space="preserve">Remove PDR IE Type = </w:t>
            </w:r>
            <w:r w:rsidRPr="00441CD0">
              <w:rPr>
                <w:lang w:val="en-US"/>
              </w:rPr>
              <w:t>15</w:t>
            </w:r>
            <w:r w:rsidRPr="00441CD0">
              <w:t xml:space="preserve"> (decimal)</w:t>
            </w:r>
          </w:p>
        </w:tc>
      </w:tr>
      <w:tr w:rsidR="00EE5860" w:rsidRPr="00441CD0" w14:paraId="5560963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B249D6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6B816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46ACD0" w14:textId="77777777" w:rsidR="00EE5860" w:rsidRPr="00441CD0" w:rsidRDefault="00EE5860" w:rsidP="00BB0E1F">
            <w:pPr>
              <w:pStyle w:val="TAC"/>
            </w:pPr>
            <w:r w:rsidRPr="00441CD0">
              <w:t>Length = n</w:t>
            </w:r>
          </w:p>
        </w:tc>
      </w:tr>
      <w:tr w:rsidR="00EE5860" w:rsidRPr="00441CD0" w14:paraId="191BB30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703A3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D760F38"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532BCD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68495A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6DC498" w14:textId="77777777" w:rsidR="00EE5860" w:rsidRPr="00441CD0" w:rsidRDefault="00EE5860" w:rsidP="00BB0E1F">
            <w:pPr>
              <w:pStyle w:val="TAH"/>
            </w:pPr>
            <w:r w:rsidRPr="00441CD0">
              <w:t>IE Type</w:t>
            </w:r>
          </w:p>
        </w:tc>
      </w:tr>
      <w:tr w:rsidR="00EE5860" w:rsidRPr="00441CD0" w14:paraId="294EA5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6B06C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4C1E4A"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832E0D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2E8576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66E905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AA5409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0AB9D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C7E2A4" w14:textId="77777777" w:rsidR="00EE5860" w:rsidRPr="00441CD0" w:rsidRDefault="00EE5860" w:rsidP="00BB0E1F">
            <w:pPr>
              <w:spacing w:after="0"/>
              <w:rPr>
                <w:rFonts w:ascii="Arial" w:hAnsi="Arial"/>
                <w:b/>
                <w:sz w:val="18"/>
                <w:lang w:val="x-none"/>
              </w:rPr>
            </w:pPr>
          </w:p>
        </w:tc>
      </w:tr>
      <w:tr w:rsidR="00EE5860" w:rsidRPr="00441CD0" w14:paraId="09B4556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31233"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617E157A"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D0AD930" w14:textId="77777777" w:rsidR="00EE5860" w:rsidRPr="00441CD0" w:rsidRDefault="00EE5860" w:rsidP="00BB0E1F">
            <w:pPr>
              <w:pStyle w:val="TAL"/>
              <w:rPr>
                <w:szCs w:val="18"/>
                <w:lang w:val="en-US"/>
              </w:rPr>
            </w:pPr>
            <w:r w:rsidRPr="00441CD0">
              <w:rPr>
                <w:szCs w:val="18"/>
                <w:lang w:val="en-US"/>
              </w:rPr>
              <w:t>This IE shall identify the PDR to be deleted.</w:t>
            </w:r>
          </w:p>
          <w:p w14:paraId="643AE78B"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D1A8E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4A2F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FA78A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F3947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A93230C" w14:textId="77777777" w:rsidR="00EE5860" w:rsidRPr="00441CD0" w:rsidRDefault="00EE5860" w:rsidP="00BB0E1F">
            <w:pPr>
              <w:pStyle w:val="TAC"/>
              <w:rPr>
                <w:lang w:val="x-none"/>
              </w:rPr>
            </w:pPr>
            <w:r w:rsidRPr="00441CD0">
              <w:t>PDR ID</w:t>
            </w:r>
          </w:p>
        </w:tc>
      </w:tr>
    </w:tbl>
    <w:p w14:paraId="663D4CA6" w14:textId="77777777" w:rsidR="00EE5860" w:rsidRPr="00441CD0" w:rsidRDefault="00EE5860" w:rsidP="00EE5860">
      <w:pPr>
        <w:rPr>
          <w:lang w:val="de-DE"/>
        </w:rPr>
      </w:pPr>
    </w:p>
    <w:p w14:paraId="58B25C49" w14:textId="77777777" w:rsidR="00EE5860" w:rsidRPr="00441CD0" w:rsidRDefault="00EE5860" w:rsidP="00EE5860">
      <w:pPr>
        <w:pStyle w:val="Heading4"/>
        <w:rPr>
          <w:lang w:val="x-none" w:eastAsia="zh-CN"/>
        </w:rPr>
      </w:pPr>
      <w:bookmarkStart w:id="4323" w:name="_Toc19717305"/>
      <w:bookmarkStart w:id="4324" w:name="_Toc27490799"/>
      <w:bookmarkStart w:id="4325" w:name="_Toc27557092"/>
      <w:bookmarkStart w:id="4326" w:name="_Toc27724009"/>
      <w:bookmarkStart w:id="4327" w:name="_Toc36031081"/>
      <w:bookmarkStart w:id="4328" w:name="_Toc36043001"/>
      <w:bookmarkStart w:id="4329" w:name="_Toc36814326"/>
      <w:bookmarkStart w:id="4330" w:name="_Toc44689182"/>
      <w:bookmarkStart w:id="4331" w:name="_Toc44923936"/>
      <w:bookmarkStart w:id="4332" w:name="_Toc51860906"/>
      <w:bookmarkStart w:id="4333" w:name="_Toc57930677"/>
      <w:bookmarkStart w:id="4334" w:name="_Toc57931307"/>
      <w:bookmarkStart w:id="4335" w:name="_Toc67499699"/>
      <w:r w:rsidRPr="00441CD0">
        <w:t>7.5.4.7</w:t>
      </w:r>
      <w:r w:rsidRPr="00441CD0">
        <w:tab/>
        <w:t>Remove FAR IE within PFCP Session Modification Request</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4D8B5082" w14:textId="77777777" w:rsidR="00EE5860" w:rsidRPr="00441CD0" w:rsidRDefault="00EE5860" w:rsidP="00EE5860">
      <w:r w:rsidRPr="00441CD0">
        <w:t xml:space="preserve">The </w:t>
      </w:r>
      <w:r w:rsidRPr="00441CD0">
        <w:rPr>
          <w:lang w:val="en-US"/>
        </w:rPr>
        <w:t>Remove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749C6BF5" w14:textId="77777777" w:rsidR="00EE5860" w:rsidRPr="00441CD0" w:rsidRDefault="00EE5860" w:rsidP="00EE5860">
      <w:pPr>
        <w:pStyle w:val="TH"/>
        <w:rPr>
          <w:lang w:val="en-US"/>
        </w:rPr>
      </w:pPr>
      <w:r w:rsidRPr="00441CD0">
        <w:t>Table 7.5.4.7-</w:t>
      </w:r>
      <w:r w:rsidRPr="00441CD0">
        <w:rPr>
          <w:lang w:val="en-US"/>
        </w:rPr>
        <w:t>1</w:t>
      </w:r>
      <w:r w:rsidRPr="00441CD0">
        <w:t>: Remove 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A6E2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FE682F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A825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4A60F55" w14:textId="77777777" w:rsidR="00EE5860" w:rsidRPr="00441CD0" w:rsidRDefault="00EE5860" w:rsidP="00BB0E1F">
            <w:pPr>
              <w:pStyle w:val="TAC"/>
            </w:pPr>
            <w:r w:rsidRPr="00441CD0">
              <w:t xml:space="preserve">Remove FAR IE Type = </w:t>
            </w:r>
            <w:r w:rsidRPr="00441CD0">
              <w:rPr>
                <w:lang w:val="en-US"/>
              </w:rPr>
              <w:t>16</w:t>
            </w:r>
            <w:r w:rsidRPr="00441CD0">
              <w:t xml:space="preserve"> (decimal)</w:t>
            </w:r>
          </w:p>
        </w:tc>
      </w:tr>
      <w:tr w:rsidR="00EE5860" w:rsidRPr="00441CD0" w14:paraId="2321C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44AD8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C273D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E36189" w14:textId="77777777" w:rsidR="00EE5860" w:rsidRPr="00441CD0" w:rsidRDefault="00EE5860" w:rsidP="00BB0E1F">
            <w:pPr>
              <w:pStyle w:val="TAC"/>
            </w:pPr>
            <w:r w:rsidRPr="00441CD0">
              <w:t>Length = n</w:t>
            </w:r>
          </w:p>
        </w:tc>
      </w:tr>
      <w:tr w:rsidR="00EE5860" w:rsidRPr="00441CD0" w14:paraId="46F53B2E"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11B5B6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8D5D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74D7E3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F0F68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12D6E83" w14:textId="77777777" w:rsidR="00EE5860" w:rsidRPr="00441CD0" w:rsidRDefault="00EE5860" w:rsidP="00BB0E1F">
            <w:pPr>
              <w:pStyle w:val="TAH"/>
            </w:pPr>
            <w:r w:rsidRPr="00441CD0">
              <w:t>IE Type</w:t>
            </w:r>
          </w:p>
        </w:tc>
      </w:tr>
      <w:tr w:rsidR="00EE5860" w:rsidRPr="00441CD0" w14:paraId="724CF84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8EC384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764D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255C29"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4D5D9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0D769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B8BC3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BDC5D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006DCB0" w14:textId="77777777" w:rsidR="00EE5860" w:rsidRPr="00441CD0" w:rsidRDefault="00EE5860" w:rsidP="00BB0E1F">
            <w:pPr>
              <w:spacing w:after="0"/>
              <w:rPr>
                <w:rFonts w:ascii="Arial" w:hAnsi="Arial"/>
                <w:b/>
                <w:sz w:val="18"/>
                <w:lang w:val="x-none"/>
              </w:rPr>
            </w:pPr>
          </w:p>
        </w:tc>
      </w:tr>
      <w:tr w:rsidR="00EE5860" w:rsidRPr="00441CD0" w14:paraId="5ED7EE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DDE4378" w14:textId="77777777" w:rsidR="00EE5860" w:rsidRPr="00441CD0" w:rsidRDefault="00EE5860" w:rsidP="00BB0E1F">
            <w:pPr>
              <w:pStyle w:val="TAL"/>
            </w:pPr>
            <w:r w:rsidRPr="00441CD0">
              <w:rPr>
                <w:szCs w:val="18"/>
                <w:lang w:val="de-DE"/>
              </w:rPr>
              <w:t>FAR ID</w:t>
            </w:r>
          </w:p>
        </w:tc>
        <w:tc>
          <w:tcPr>
            <w:tcW w:w="336" w:type="dxa"/>
            <w:tcBorders>
              <w:top w:val="single" w:sz="4" w:space="0" w:color="auto"/>
              <w:left w:val="single" w:sz="4" w:space="0" w:color="auto"/>
              <w:bottom w:val="single" w:sz="4" w:space="0" w:color="auto"/>
              <w:right w:val="single" w:sz="4" w:space="0" w:color="auto"/>
            </w:tcBorders>
            <w:hideMark/>
          </w:tcPr>
          <w:p w14:paraId="22CF0D90"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7C482546" w14:textId="77777777" w:rsidR="00EE5860" w:rsidRPr="00441CD0" w:rsidRDefault="00EE5860" w:rsidP="00BB0E1F">
            <w:pPr>
              <w:pStyle w:val="TAL"/>
            </w:pPr>
            <w:r w:rsidRPr="00441CD0">
              <w:rPr>
                <w:szCs w:val="18"/>
                <w:lang w:val="en-US"/>
              </w:rPr>
              <w:t>This IE shall identify the FAR to be deleted.</w:t>
            </w:r>
          </w:p>
        </w:tc>
        <w:tc>
          <w:tcPr>
            <w:tcW w:w="370" w:type="dxa"/>
            <w:tcBorders>
              <w:top w:val="single" w:sz="4" w:space="0" w:color="auto"/>
              <w:left w:val="single" w:sz="4" w:space="0" w:color="auto"/>
              <w:bottom w:val="single" w:sz="4" w:space="0" w:color="auto"/>
              <w:right w:val="single" w:sz="4" w:space="0" w:color="auto"/>
            </w:tcBorders>
            <w:hideMark/>
          </w:tcPr>
          <w:p w14:paraId="76CAF81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9BBE4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8E0823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7F1381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C01098B" w14:textId="77777777" w:rsidR="00EE5860" w:rsidRPr="00441CD0" w:rsidRDefault="00EE5860" w:rsidP="00BB0E1F">
            <w:pPr>
              <w:pStyle w:val="TAC"/>
              <w:rPr>
                <w:lang w:val="x-none"/>
              </w:rPr>
            </w:pPr>
            <w:r w:rsidRPr="00441CD0">
              <w:t>FAR ID</w:t>
            </w:r>
          </w:p>
        </w:tc>
      </w:tr>
    </w:tbl>
    <w:p w14:paraId="1CEFA3CE" w14:textId="77777777" w:rsidR="00EE5860" w:rsidRPr="00441CD0" w:rsidRDefault="00EE5860" w:rsidP="00EE5860">
      <w:pPr>
        <w:rPr>
          <w:lang w:val="de-DE"/>
        </w:rPr>
      </w:pPr>
    </w:p>
    <w:p w14:paraId="306BDE11" w14:textId="77777777" w:rsidR="00EE5860" w:rsidRPr="00441CD0" w:rsidRDefault="00EE5860" w:rsidP="00EE5860">
      <w:pPr>
        <w:pStyle w:val="Heading4"/>
        <w:rPr>
          <w:lang w:val="x-none" w:eastAsia="zh-CN"/>
        </w:rPr>
      </w:pPr>
      <w:bookmarkStart w:id="4336" w:name="_Toc19717306"/>
      <w:bookmarkStart w:id="4337" w:name="_Toc27490800"/>
      <w:bookmarkStart w:id="4338" w:name="_Toc27557093"/>
      <w:bookmarkStart w:id="4339" w:name="_Toc27724010"/>
      <w:bookmarkStart w:id="4340" w:name="_Toc36031082"/>
      <w:bookmarkStart w:id="4341" w:name="_Toc36043002"/>
      <w:bookmarkStart w:id="4342" w:name="_Toc36814327"/>
      <w:bookmarkStart w:id="4343" w:name="_Toc44689183"/>
      <w:bookmarkStart w:id="4344" w:name="_Toc44923937"/>
      <w:bookmarkStart w:id="4345" w:name="_Toc51860907"/>
      <w:bookmarkStart w:id="4346" w:name="_Toc57930678"/>
      <w:bookmarkStart w:id="4347" w:name="_Toc57931308"/>
      <w:bookmarkStart w:id="4348" w:name="_Toc67499700"/>
      <w:r w:rsidRPr="00441CD0">
        <w:t>7.5.4.8</w:t>
      </w:r>
      <w:r w:rsidRPr="00441CD0">
        <w:tab/>
        <w:t>Remove URR</w:t>
      </w:r>
      <w:r w:rsidRPr="00441CD0">
        <w:rPr>
          <w:lang w:eastAsia="zh-CN"/>
        </w:rPr>
        <w:t xml:space="preserve"> IE </w:t>
      </w:r>
      <w:r w:rsidRPr="00441CD0">
        <w:t>within PFCP Session Modification Request</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35330FE9" w14:textId="77777777" w:rsidR="00EE5860" w:rsidRPr="00441CD0" w:rsidRDefault="00EE5860" w:rsidP="00EE5860">
      <w:r w:rsidRPr="00441CD0">
        <w:t xml:space="preserve">The </w:t>
      </w:r>
      <w:r w:rsidRPr="00441CD0">
        <w:rPr>
          <w:lang w:val="en-US"/>
        </w:rPr>
        <w:t>Remove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02F64067" w14:textId="77777777" w:rsidR="00EE5860" w:rsidRPr="00441CD0" w:rsidRDefault="00EE5860" w:rsidP="00EE5860">
      <w:pPr>
        <w:pStyle w:val="TH"/>
        <w:rPr>
          <w:lang w:val="en-US"/>
        </w:rPr>
      </w:pPr>
      <w:r w:rsidRPr="00441CD0">
        <w:t>Table 7.5.4.8-1: Remove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1142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C11725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5BE23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029027" w14:textId="77777777" w:rsidR="00EE5860" w:rsidRPr="00441CD0" w:rsidRDefault="00EE5860" w:rsidP="00BB0E1F">
            <w:pPr>
              <w:pStyle w:val="TAC"/>
            </w:pPr>
            <w:r w:rsidRPr="00441CD0">
              <w:t xml:space="preserve">Remove URR IE Type = </w:t>
            </w:r>
            <w:r w:rsidRPr="00441CD0">
              <w:rPr>
                <w:lang w:val="en-US"/>
              </w:rPr>
              <w:t>17</w:t>
            </w:r>
            <w:r w:rsidRPr="00441CD0">
              <w:t xml:space="preserve"> (decimal)</w:t>
            </w:r>
          </w:p>
        </w:tc>
      </w:tr>
      <w:tr w:rsidR="00EE5860" w:rsidRPr="00441CD0" w14:paraId="7F5A65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4E791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188B3F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46DB236" w14:textId="77777777" w:rsidR="00EE5860" w:rsidRPr="00441CD0" w:rsidRDefault="00EE5860" w:rsidP="00BB0E1F">
            <w:pPr>
              <w:pStyle w:val="TAC"/>
            </w:pPr>
            <w:r w:rsidRPr="00441CD0">
              <w:t>Length = n</w:t>
            </w:r>
          </w:p>
        </w:tc>
      </w:tr>
      <w:tr w:rsidR="00EE5860" w:rsidRPr="00441CD0" w14:paraId="08FC925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A0085C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118D32D"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06A1B7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1ABC3CD"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5834BB8" w14:textId="77777777" w:rsidR="00EE5860" w:rsidRPr="00441CD0" w:rsidRDefault="00EE5860" w:rsidP="00BB0E1F">
            <w:pPr>
              <w:pStyle w:val="TAH"/>
            </w:pPr>
            <w:r w:rsidRPr="00441CD0">
              <w:t>IE Type</w:t>
            </w:r>
          </w:p>
        </w:tc>
      </w:tr>
      <w:tr w:rsidR="00EE5860" w:rsidRPr="00441CD0" w14:paraId="5CD811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C860F0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DFC7FED"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AC479E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85150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284179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089CD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930DF4"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18B01FC" w14:textId="77777777" w:rsidR="00EE5860" w:rsidRPr="00441CD0" w:rsidRDefault="00EE5860" w:rsidP="00BB0E1F">
            <w:pPr>
              <w:spacing w:after="0"/>
              <w:rPr>
                <w:rFonts w:ascii="Arial" w:hAnsi="Arial"/>
                <w:b/>
                <w:sz w:val="18"/>
                <w:lang w:val="x-none"/>
              </w:rPr>
            </w:pPr>
          </w:p>
        </w:tc>
      </w:tr>
      <w:tr w:rsidR="00EE5860" w:rsidRPr="00441CD0" w14:paraId="735ACF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8175252"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1BDFA5D"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503AB52D" w14:textId="77777777" w:rsidR="00EE5860" w:rsidRPr="00441CD0" w:rsidRDefault="00EE5860" w:rsidP="00BB0E1F">
            <w:pPr>
              <w:pStyle w:val="TAL"/>
            </w:pPr>
            <w:r w:rsidRPr="00441CD0">
              <w:rPr>
                <w:szCs w:val="18"/>
                <w:lang w:val="en-US"/>
              </w:rPr>
              <w:t>This IE shall identify the URR to be deleted.</w:t>
            </w:r>
          </w:p>
        </w:tc>
        <w:tc>
          <w:tcPr>
            <w:tcW w:w="370" w:type="dxa"/>
            <w:tcBorders>
              <w:top w:val="single" w:sz="4" w:space="0" w:color="auto"/>
              <w:left w:val="single" w:sz="4" w:space="0" w:color="auto"/>
              <w:bottom w:val="single" w:sz="4" w:space="0" w:color="auto"/>
              <w:right w:val="single" w:sz="4" w:space="0" w:color="auto"/>
            </w:tcBorders>
            <w:hideMark/>
          </w:tcPr>
          <w:p w14:paraId="77454EB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E8EA3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6E1B04"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0F5CE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6B7B01" w14:textId="77777777" w:rsidR="00EE5860" w:rsidRPr="00441CD0" w:rsidRDefault="00EE5860" w:rsidP="00BB0E1F">
            <w:pPr>
              <w:pStyle w:val="TAC"/>
              <w:rPr>
                <w:lang w:val="x-none"/>
              </w:rPr>
            </w:pPr>
            <w:r w:rsidRPr="00441CD0">
              <w:t>URR ID</w:t>
            </w:r>
          </w:p>
        </w:tc>
      </w:tr>
    </w:tbl>
    <w:p w14:paraId="7DE8570B" w14:textId="77777777" w:rsidR="00EE5860" w:rsidRPr="00441CD0" w:rsidRDefault="00EE5860" w:rsidP="00EE5860">
      <w:pPr>
        <w:rPr>
          <w:lang w:val="de-DE"/>
        </w:rPr>
      </w:pPr>
    </w:p>
    <w:p w14:paraId="556042FF" w14:textId="77777777" w:rsidR="00EE5860" w:rsidRPr="00441CD0" w:rsidRDefault="00EE5860" w:rsidP="00EE5860">
      <w:pPr>
        <w:pStyle w:val="Heading4"/>
        <w:rPr>
          <w:lang w:val="x-none" w:eastAsia="zh-CN"/>
        </w:rPr>
      </w:pPr>
      <w:bookmarkStart w:id="4349" w:name="_Toc19717307"/>
      <w:bookmarkStart w:id="4350" w:name="_Toc27490801"/>
      <w:bookmarkStart w:id="4351" w:name="_Toc27557094"/>
      <w:bookmarkStart w:id="4352" w:name="_Toc27724011"/>
      <w:bookmarkStart w:id="4353" w:name="_Toc36031083"/>
      <w:bookmarkStart w:id="4354" w:name="_Toc36043003"/>
      <w:bookmarkStart w:id="4355" w:name="_Toc36814328"/>
      <w:bookmarkStart w:id="4356" w:name="_Toc44689184"/>
      <w:bookmarkStart w:id="4357" w:name="_Toc44923938"/>
      <w:bookmarkStart w:id="4358" w:name="_Toc51860908"/>
      <w:bookmarkStart w:id="4359" w:name="_Toc57930679"/>
      <w:bookmarkStart w:id="4360" w:name="_Toc57931309"/>
      <w:bookmarkStart w:id="4361" w:name="_Toc67499701"/>
      <w:r w:rsidRPr="00441CD0">
        <w:t>7.5.4.9</w:t>
      </w:r>
      <w:r w:rsidRPr="00441CD0">
        <w:tab/>
        <w:t>Remove QER IE PFCP Session Modification Request</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68F7102B" w14:textId="77777777" w:rsidR="00EE5860" w:rsidRPr="00441CD0" w:rsidRDefault="00EE5860" w:rsidP="00EE5860">
      <w:r w:rsidRPr="00441CD0">
        <w:t xml:space="preserve">The </w:t>
      </w:r>
      <w:r w:rsidRPr="00441CD0">
        <w:rPr>
          <w:lang w:val="en-US"/>
        </w:rPr>
        <w:t>Remove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7.5.4.9-1</w:t>
      </w:r>
      <w:r w:rsidRPr="00441CD0">
        <w:rPr>
          <w:lang w:eastAsia="ja-JP"/>
        </w:rPr>
        <w:t>.</w:t>
      </w:r>
    </w:p>
    <w:p w14:paraId="69343229" w14:textId="77777777" w:rsidR="00EE5860" w:rsidRPr="00441CD0" w:rsidRDefault="00EE5860" w:rsidP="00EE5860">
      <w:pPr>
        <w:pStyle w:val="TH"/>
        <w:rPr>
          <w:lang w:val="en-US"/>
        </w:rPr>
      </w:pPr>
      <w:r w:rsidRPr="00441CD0">
        <w:lastRenderedPageBreak/>
        <w:t>Table 7.5.4.9-</w:t>
      </w:r>
      <w:r w:rsidRPr="00441CD0">
        <w:rPr>
          <w:lang w:val="en-US"/>
        </w:rPr>
        <w:t>1</w:t>
      </w:r>
      <w:r w:rsidRPr="00441CD0">
        <w:t>: Remove QER IE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D0A1CD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75485B"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8658F6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B3AE258" w14:textId="77777777" w:rsidR="00EE5860" w:rsidRPr="00441CD0" w:rsidRDefault="00EE5860" w:rsidP="00BB0E1F">
            <w:pPr>
              <w:pStyle w:val="TAC"/>
            </w:pPr>
            <w:r w:rsidRPr="00441CD0">
              <w:t xml:space="preserve">Remove QER IE Type = </w:t>
            </w:r>
            <w:r w:rsidRPr="00441CD0">
              <w:rPr>
                <w:lang w:val="en-US"/>
              </w:rPr>
              <w:t>18</w:t>
            </w:r>
            <w:r w:rsidRPr="00441CD0">
              <w:t xml:space="preserve"> (decimal)</w:t>
            </w:r>
          </w:p>
        </w:tc>
      </w:tr>
      <w:tr w:rsidR="00EE5860" w:rsidRPr="00441CD0" w14:paraId="3AF596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80139E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1705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83D83CA" w14:textId="77777777" w:rsidR="00EE5860" w:rsidRPr="00441CD0" w:rsidRDefault="00EE5860" w:rsidP="00BB0E1F">
            <w:pPr>
              <w:pStyle w:val="TAC"/>
            </w:pPr>
            <w:r w:rsidRPr="00441CD0">
              <w:t>Length = n</w:t>
            </w:r>
          </w:p>
        </w:tc>
      </w:tr>
      <w:tr w:rsidR="00EE5860" w:rsidRPr="00441CD0" w14:paraId="540A222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A96D15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E9E91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6A02C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9D9766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A0708A" w14:textId="77777777" w:rsidR="00EE5860" w:rsidRPr="00441CD0" w:rsidRDefault="00EE5860" w:rsidP="00BB0E1F">
            <w:pPr>
              <w:pStyle w:val="TAH"/>
            </w:pPr>
            <w:r w:rsidRPr="00441CD0">
              <w:t>IE Type</w:t>
            </w:r>
          </w:p>
        </w:tc>
      </w:tr>
      <w:tr w:rsidR="00EE5860" w:rsidRPr="00441CD0" w14:paraId="58F112E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3CDA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E9F632"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496B0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FC5F9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EC94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61362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0BB0B3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2A9D8DA" w14:textId="77777777" w:rsidR="00EE5860" w:rsidRPr="00441CD0" w:rsidRDefault="00EE5860" w:rsidP="00BB0E1F">
            <w:pPr>
              <w:spacing w:after="0"/>
              <w:rPr>
                <w:rFonts w:ascii="Arial" w:hAnsi="Arial"/>
                <w:b/>
                <w:sz w:val="18"/>
                <w:lang w:val="x-none"/>
              </w:rPr>
            </w:pPr>
          </w:p>
        </w:tc>
      </w:tr>
      <w:tr w:rsidR="00EE5860" w:rsidRPr="00441CD0" w14:paraId="3FDF7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36F6E2E" w14:textId="77777777" w:rsidR="00EE5860" w:rsidRPr="00441CD0" w:rsidRDefault="00EE5860" w:rsidP="00BB0E1F">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54E2A603"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607AFFD" w14:textId="77777777" w:rsidR="00EE5860" w:rsidRPr="00441CD0" w:rsidRDefault="00EE5860" w:rsidP="00BB0E1F">
            <w:pPr>
              <w:pStyle w:val="TAL"/>
            </w:pPr>
            <w:r w:rsidRPr="00441CD0">
              <w:rPr>
                <w:szCs w:val="18"/>
                <w:lang w:val="en-US"/>
              </w:rPr>
              <w:t>This IE shall identify the QER to be deleted.</w:t>
            </w:r>
          </w:p>
        </w:tc>
        <w:tc>
          <w:tcPr>
            <w:tcW w:w="370" w:type="dxa"/>
            <w:tcBorders>
              <w:top w:val="single" w:sz="4" w:space="0" w:color="auto"/>
              <w:left w:val="single" w:sz="4" w:space="0" w:color="auto"/>
              <w:bottom w:val="single" w:sz="4" w:space="0" w:color="auto"/>
              <w:right w:val="single" w:sz="4" w:space="0" w:color="auto"/>
            </w:tcBorders>
            <w:hideMark/>
          </w:tcPr>
          <w:p w14:paraId="3FF729C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0B230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4B3B3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2BF3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309C0E" w14:textId="77777777" w:rsidR="00EE5860" w:rsidRPr="00441CD0" w:rsidRDefault="00EE5860" w:rsidP="00BB0E1F">
            <w:pPr>
              <w:pStyle w:val="TAC"/>
              <w:rPr>
                <w:lang w:val="x-none"/>
              </w:rPr>
            </w:pPr>
            <w:r w:rsidRPr="00441CD0">
              <w:t>QER ID</w:t>
            </w:r>
          </w:p>
        </w:tc>
      </w:tr>
    </w:tbl>
    <w:p w14:paraId="7A942451" w14:textId="77777777" w:rsidR="00EE5860" w:rsidRPr="00441CD0" w:rsidRDefault="00EE5860" w:rsidP="00EE5860">
      <w:pPr>
        <w:rPr>
          <w:lang w:val="de-DE"/>
        </w:rPr>
      </w:pPr>
    </w:p>
    <w:p w14:paraId="2042414C" w14:textId="77777777" w:rsidR="00EE5860" w:rsidRPr="00441CD0" w:rsidRDefault="00EE5860" w:rsidP="00EE5860">
      <w:pPr>
        <w:pStyle w:val="Heading4"/>
        <w:rPr>
          <w:lang w:val="x-none" w:eastAsia="zh-CN"/>
        </w:rPr>
      </w:pPr>
      <w:bookmarkStart w:id="4362" w:name="_Toc19717308"/>
      <w:bookmarkStart w:id="4363" w:name="_Toc27490802"/>
      <w:bookmarkStart w:id="4364" w:name="_Toc27557095"/>
      <w:bookmarkStart w:id="4365" w:name="_Toc27724012"/>
      <w:bookmarkStart w:id="4366" w:name="_Toc36031084"/>
      <w:bookmarkStart w:id="4367" w:name="_Toc36043004"/>
      <w:bookmarkStart w:id="4368" w:name="_Toc36814329"/>
      <w:bookmarkStart w:id="4369" w:name="_Toc44689185"/>
      <w:bookmarkStart w:id="4370" w:name="_Toc44923939"/>
      <w:bookmarkStart w:id="4371" w:name="_Toc51860909"/>
      <w:bookmarkStart w:id="4372" w:name="_Toc57930680"/>
      <w:bookmarkStart w:id="4373" w:name="_Toc57931310"/>
      <w:bookmarkStart w:id="4374" w:name="_Toc67499702"/>
      <w:r w:rsidRPr="00441CD0">
        <w:t>7.5.4.10</w:t>
      </w:r>
      <w:r w:rsidRPr="00441CD0">
        <w:tab/>
        <w:t>Query URR</w:t>
      </w:r>
      <w:r w:rsidRPr="00441CD0">
        <w:rPr>
          <w:lang w:eastAsia="zh-CN"/>
        </w:rPr>
        <w:t xml:space="preserve"> IE </w:t>
      </w:r>
      <w:r w:rsidRPr="00441CD0">
        <w:t>within PFCP Session Modification Request</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28CFBC7B" w14:textId="77777777" w:rsidR="00EE5860" w:rsidRPr="00441CD0" w:rsidRDefault="00EE5860" w:rsidP="00EE5860">
      <w:r w:rsidRPr="00441CD0">
        <w:t xml:space="preserve">The </w:t>
      </w:r>
      <w:r w:rsidRPr="00441CD0">
        <w:rPr>
          <w:lang w:val="en-US"/>
        </w:rPr>
        <w:t>Query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7.5.4.10-1</w:t>
      </w:r>
      <w:r w:rsidRPr="00441CD0">
        <w:rPr>
          <w:lang w:eastAsia="ja-JP"/>
        </w:rPr>
        <w:t>.</w:t>
      </w:r>
    </w:p>
    <w:p w14:paraId="447E732E" w14:textId="77777777" w:rsidR="00EE5860" w:rsidRPr="00441CD0" w:rsidRDefault="00EE5860" w:rsidP="00EE5860">
      <w:pPr>
        <w:pStyle w:val="TH"/>
        <w:rPr>
          <w:lang w:val="en-US"/>
        </w:rPr>
      </w:pPr>
      <w:r w:rsidRPr="00441CD0">
        <w:t>Table 7.5.4.10-1: Query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7971A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21583E7"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E7206B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77967FD" w14:textId="77777777" w:rsidR="00EE5860" w:rsidRPr="00441CD0" w:rsidRDefault="00EE5860" w:rsidP="00BB0E1F">
            <w:pPr>
              <w:pStyle w:val="TAC"/>
            </w:pPr>
            <w:r w:rsidRPr="00441CD0">
              <w:t xml:space="preserve">Query URR IE Type = </w:t>
            </w:r>
            <w:r w:rsidRPr="00441CD0">
              <w:rPr>
                <w:lang w:val="de-DE"/>
              </w:rPr>
              <w:t>77</w:t>
            </w:r>
            <w:r w:rsidRPr="00441CD0">
              <w:t xml:space="preserve"> (decimal)</w:t>
            </w:r>
          </w:p>
        </w:tc>
      </w:tr>
      <w:tr w:rsidR="00EE5860" w:rsidRPr="00441CD0" w14:paraId="5211C8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EF8FB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368649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6E81F9E" w14:textId="77777777" w:rsidR="00EE5860" w:rsidRPr="00441CD0" w:rsidRDefault="00EE5860" w:rsidP="00BB0E1F">
            <w:pPr>
              <w:pStyle w:val="TAC"/>
            </w:pPr>
            <w:r w:rsidRPr="00441CD0">
              <w:t>Length = n</w:t>
            </w:r>
          </w:p>
        </w:tc>
      </w:tr>
      <w:tr w:rsidR="00EE5860" w:rsidRPr="00441CD0" w14:paraId="2724FED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F4BFA8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0D7B01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D8A42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C274AD3"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A6E5E4F" w14:textId="77777777" w:rsidR="00EE5860" w:rsidRPr="00441CD0" w:rsidRDefault="00EE5860" w:rsidP="00BB0E1F">
            <w:pPr>
              <w:pStyle w:val="TAH"/>
            </w:pPr>
            <w:r w:rsidRPr="00441CD0">
              <w:t>IE Type</w:t>
            </w:r>
          </w:p>
        </w:tc>
      </w:tr>
      <w:tr w:rsidR="00EE5860" w:rsidRPr="00441CD0" w14:paraId="5FD6BDD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151B83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7156A6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B9FC9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BFD97E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AB8866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409EED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C1BC55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06F1073" w14:textId="77777777" w:rsidR="00EE5860" w:rsidRPr="00441CD0" w:rsidRDefault="00EE5860" w:rsidP="00BB0E1F">
            <w:pPr>
              <w:spacing w:after="0"/>
              <w:rPr>
                <w:rFonts w:ascii="Arial" w:hAnsi="Arial"/>
                <w:b/>
                <w:sz w:val="18"/>
                <w:lang w:val="x-none"/>
              </w:rPr>
            </w:pPr>
          </w:p>
        </w:tc>
      </w:tr>
      <w:tr w:rsidR="00EE5860" w:rsidRPr="00441CD0" w14:paraId="504FF65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C3D54BE"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7E8D7FC"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AB2CC04" w14:textId="77777777" w:rsidR="00EE5860" w:rsidRPr="00441CD0" w:rsidRDefault="00EE5860" w:rsidP="00BB0E1F">
            <w:pPr>
              <w:pStyle w:val="TAL"/>
            </w:pPr>
            <w:r w:rsidRPr="00441CD0">
              <w:rPr>
                <w:szCs w:val="18"/>
                <w:lang w:val="en-US"/>
              </w:rPr>
              <w:t>This IE shall identify the URR being queried.</w:t>
            </w:r>
          </w:p>
        </w:tc>
        <w:tc>
          <w:tcPr>
            <w:tcW w:w="370" w:type="dxa"/>
            <w:tcBorders>
              <w:top w:val="single" w:sz="4" w:space="0" w:color="auto"/>
              <w:left w:val="single" w:sz="4" w:space="0" w:color="auto"/>
              <w:bottom w:val="single" w:sz="4" w:space="0" w:color="auto"/>
              <w:right w:val="single" w:sz="4" w:space="0" w:color="auto"/>
            </w:tcBorders>
            <w:hideMark/>
          </w:tcPr>
          <w:p w14:paraId="68499DC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B35C8F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6B42A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2E9175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33195E2" w14:textId="77777777" w:rsidR="00EE5860" w:rsidRPr="00441CD0" w:rsidRDefault="00EE5860" w:rsidP="00BB0E1F">
            <w:pPr>
              <w:pStyle w:val="TAC"/>
              <w:rPr>
                <w:lang w:val="x-none"/>
              </w:rPr>
            </w:pPr>
            <w:r w:rsidRPr="00441CD0">
              <w:t>URR ID</w:t>
            </w:r>
          </w:p>
        </w:tc>
      </w:tr>
    </w:tbl>
    <w:p w14:paraId="26A9349B" w14:textId="77777777" w:rsidR="00EE5860" w:rsidRPr="00441CD0" w:rsidRDefault="00EE5860" w:rsidP="00EE5860">
      <w:pPr>
        <w:rPr>
          <w:lang w:eastAsia="zh-CN"/>
        </w:rPr>
      </w:pPr>
    </w:p>
    <w:p w14:paraId="4453D41B" w14:textId="77777777" w:rsidR="00EE5860" w:rsidRPr="00441CD0" w:rsidRDefault="00EE5860" w:rsidP="00EE5860">
      <w:pPr>
        <w:pStyle w:val="Heading4"/>
        <w:rPr>
          <w:rFonts w:cs="Arial"/>
          <w:bCs/>
        </w:rPr>
      </w:pPr>
      <w:bookmarkStart w:id="4375" w:name="_Toc19717309"/>
      <w:bookmarkStart w:id="4376" w:name="_Toc27490803"/>
      <w:bookmarkStart w:id="4377" w:name="_Toc27557096"/>
      <w:bookmarkStart w:id="4378" w:name="_Toc27724013"/>
      <w:bookmarkStart w:id="4379" w:name="_Toc36031085"/>
      <w:bookmarkStart w:id="4380" w:name="_Toc36043005"/>
      <w:bookmarkStart w:id="4381" w:name="_Toc36814330"/>
      <w:bookmarkStart w:id="4382" w:name="_Toc44689186"/>
      <w:bookmarkStart w:id="4383" w:name="_Toc44923940"/>
      <w:bookmarkStart w:id="4384" w:name="_Toc51860910"/>
      <w:bookmarkStart w:id="4385" w:name="_Toc57930681"/>
      <w:bookmarkStart w:id="4386" w:name="_Toc57931311"/>
      <w:bookmarkStart w:id="4387" w:name="_Toc67499703"/>
      <w:r w:rsidRPr="00441CD0">
        <w:t>7.5.4.11</w:t>
      </w:r>
      <w:r w:rsidRPr="00441CD0">
        <w:tab/>
        <w:t>Update</w:t>
      </w:r>
      <w:r w:rsidRPr="00441CD0">
        <w:rPr>
          <w:lang w:val="en-US"/>
        </w:rPr>
        <w:t xml:space="preserve"> </w:t>
      </w:r>
      <w:r w:rsidRPr="00441CD0">
        <w:t>BAR IE within PFCP Session Modification Request</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5EFCF9AE" w14:textId="77777777" w:rsidR="00EE5860" w:rsidRPr="00441CD0" w:rsidRDefault="00EE5860" w:rsidP="00EE5860">
      <w:r w:rsidRPr="00441CD0">
        <w:t xml:space="preserve">The </w:t>
      </w:r>
      <w:r w:rsidRPr="00441CD0">
        <w:rPr>
          <w:lang w:val="en-US"/>
        </w:rPr>
        <w:t>Update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7.5.4.11-1</w:t>
      </w:r>
      <w:r w:rsidRPr="00441CD0">
        <w:rPr>
          <w:lang w:eastAsia="ja-JP"/>
        </w:rPr>
        <w:t>.</w:t>
      </w:r>
    </w:p>
    <w:p w14:paraId="2A037B4D" w14:textId="77777777" w:rsidR="00EE5860" w:rsidRPr="00441CD0" w:rsidRDefault="00EE5860" w:rsidP="00EE5860">
      <w:pPr>
        <w:pStyle w:val="TH"/>
        <w:rPr>
          <w:lang w:val="en-US"/>
        </w:rPr>
      </w:pPr>
      <w:r w:rsidRPr="00441CD0">
        <w:t>Table 7.5.4.11-1: Update</w:t>
      </w:r>
      <w:r w:rsidRPr="00441CD0">
        <w:rPr>
          <w:lang w:val="en-US"/>
        </w:rPr>
        <w:t xml:space="preserve"> </w:t>
      </w:r>
      <w:r w:rsidRPr="00441CD0">
        <w:t>BAR IE within PFCP Session Modification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036619A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29E12CF"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544873B"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104E231" w14:textId="77777777" w:rsidR="00EE5860" w:rsidRPr="00441CD0" w:rsidRDefault="00EE5860" w:rsidP="00BB0E1F">
            <w:pPr>
              <w:pStyle w:val="TAC"/>
            </w:pPr>
            <w:r w:rsidRPr="00441CD0">
              <w:t xml:space="preserve">Update BAR </w:t>
            </w:r>
            <w:r w:rsidRPr="00441CD0">
              <w:rPr>
                <w:lang w:val="en-US"/>
              </w:rPr>
              <w:t>IE Type = 86 (decimal)</w:t>
            </w:r>
          </w:p>
        </w:tc>
      </w:tr>
      <w:tr w:rsidR="00EE5860" w:rsidRPr="00441CD0" w14:paraId="70BBA83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EF35A8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8E41F91"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429BDEB5" w14:textId="77777777" w:rsidR="00EE5860" w:rsidRPr="00441CD0" w:rsidRDefault="00EE5860" w:rsidP="00BB0E1F">
            <w:pPr>
              <w:pStyle w:val="TAC"/>
            </w:pPr>
            <w:r w:rsidRPr="00441CD0">
              <w:t>Length = n</w:t>
            </w:r>
          </w:p>
        </w:tc>
      </w:tr>
      <w:tr w:rsidR="00EE5860" w:rsidRPr="00441CD0" w14:paraId="7ABC4738"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A30ED04"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01A4B7"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441900C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E3EEB1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ECEB32B" w14:textId="77777777" w:rsidR="00EE5860" w:rsidRPr="00441CD0" w:rsidRDefault="00EE5860" w:rsidP="00BB0E1F">
            <w:pPr>
              <w:pStyle w:val="TAH"/>
            </w:pPr>
            <w:r w:rsidRPr="00441CD0">
              <w:t>IE Type</w:t>
            </w:r>
          </w:p>
        </w:tc>
      </w:tr>
      <w:tr w:rsidR="00EE5860" w:rsidRPr="00441CD0" w14:paraId="2B3E362A"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4051DF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35A5DE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6CD2097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0C2E9D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91801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EC124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38512E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33389E7" w14:textId="77777777" w:rsidR="00EE5860" w:rsidRPr="00441CD0" w:rsidRDefault="00EE5860" w:rsidP="00BB0E1F">
            <w:pPr>
              <w:spacing w:after="0"/>
              <w:rPr>
                <w:rFonts w:ascii="Arial" w:hAnsi="Arial"/>
                <w:b/>
                <w:sz w:val="18"/>
                <w:lang w:val="x-none"/>
              </w:rPr>
            </w:pPr>
          </w:p>
        </w:tc>
      </w:tr>
      <w:tr w:rsidR="00EE5860" w:rsidRPr="00441CD0" w14:paraId="4BDCE59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CB0BB88"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731714D0"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5786698B"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5A8BEE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4DACD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EC89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06796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0F5AC39" w14:textId="77777777" w:rsidR="00EE5860" w:rsidRPr="00441CD0" w:rsidRDefault="00EE5860" w:rsidP="00BB0E1F">
            <w:pPr>
              <w:pStyle w:val="TAC"/>
              <w:rPr>
                <w:lang w:val="x-none"/>
              </w:rPr>
            </w:pPr>
            <w:r w:rsidRPr="00441CD0">
              <w:t>BAR ID</w:t>
            </w:r>
          </w:p>
        </w:tc>
      </w:tr>
      <w:tr w:rsidR="00EE5860" w:rsidRPr="00441CD0" w14:paraId="3B36FD9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745FC3DD"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8E9ED79" w14:textId="77777777" w:rsidR="00EE5860" w:rsidRPr="00441CD0" w:rsidRDefault="00EE5860" w:rsidP="00BB0E1F">
            <w:pPr>
              <w:pStyle w:val="TAL"/>
              <w:jc w:val="center"/>
              <w:rPr>
                <w:rFonts w:eastAsia="SimSun"/>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6147FBEB" w14:textId="306FEAB6"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Downlink Data Notification Delay needs to be modified.</w:t>
            </w:r>
          </w:p>
          <w:p w14:paraId="219852B8" w14:textId="77777777" w:rsidR="00EE5860" w:rsidRPr="00441CD0" w:rsidRDefault="00EE5860" w:rsidP="00BB0E1F">
            <w:pPr>
              <w:pStyle w:val="TAL"/>
              <w:rPr>
                <w:lang w:eastAsia="zh-CN"/>
              </w:rPr>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6BAA295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1004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740EB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66410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D87CC1" w14:textId="77777777" w:rsidR="00EE5860" w:rsidRPr="00441CD0" w:rsidRDefault="00EE5860" w:rsidP="00BB0E1F">
            <w:pPr>
              <w:pStyle w:val="TAC"/>
              <w:rPr>
                <w:lang w:val="x-none"/>
              </w:rPr>
            </w:pPr>
            <w:r w:rsidRPr="00441CD0">
              <w:t>Downlink Data Notification Delay</w:t>
            </w:r>
          </w:p>
        </w:tc>
      </w:tr>
      <w:tr w:rsidR="00EE5860" w:rsidRPr="00441CD0" w14:paraId="2D70BF4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7AA441F"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A0425B0"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3C26B544" w14:textId="77777777" w:rsidR="00EE5860" w:rsidRPr="00441CD0" w:rsidRDefault="00EE5860" w:rsidP="00BB0E1F">
            <w:pPr>
              <w:pStyle w:val="TAL"/>
              <w:rPr>
                <w:lang w:val="en-US"/>
              </w:rPr>
            </w:pPr>
            <w:r w:rsidRPr="00441CD0">
              <w:t xml:space="preserve">This IE may be present if the UP Function indicated support of the </w:t>
            </w:r>
            <w:r w:rsidRPr="00441CD0">
              <w:rPr>
                <w:lang w:val="en-US"/>
              </w:rPr>
              <w:t>feature UDBC.</w:t>
            </w:r>
          </w:p>
          <w:p w14:paraId="3404D3DC" w14:textId="77777777" w:rsidR="00EE5860" w:rsidRPr="00441CD0" w:rsidRDefault="00EE5860" w:rsidP="00BB0E1F">
            <w:pPr>
              <w:pStyle w:val="TAL"/>
              <w:rPr>
                <w:lang w:val="en-US"/>
              </w:rPr>
            </w:pPr>
          </w:p>
          <w:p w14:paraId="384076D0" w14:textId="77777777" w:rsidR="00EE5860" w:rsidRPr="00441CD0" w:rsidRDefault="00EE5860" w:rsidP="00BB0E1F">
            <w:pPr>
              <w:pStyle w:val="TAL"/>
              <w:rPr>
                <w:lang w:val="x-none"/>
              </w:rPr>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1C1AE5E0"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EF193D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4C0CA2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3177B4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6E229F8" w14:textId="77777777" w:rsidR="00EE5860" w:rsidRPr="00441CD0" w:rsidRDefault="00EE5860" w:rsidP="00BB0E1F">
            <w:pPr>
              <w:pStyle w:val="TAC"/>
              <w:rPr>
                <w:lang w:val="x-none"/>
              </w:rPr>
            </w:pPr>
            <w:r w:rsidRPr="00441CD0">
              <w:t>Suggested Buffering Packets Count</w:t>
            </w:r>
          </w:p>
        </w:tc>
      </w:tr>
      <w:tr w:rsidR="00EE5860" w:rsidRPr="00441CD0" w14:paraId="7A53C6C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5966B266"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53D6E851"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769B4F87"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3F46E1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D4BCE5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038819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CFE2A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4C372358" w14:textId="77777777" w:rsidR="00EE5860" w:rsidRPr="00441CD0" w:rsidRDefault="00EE5860" w:rsidP="00BB0E1F">
            <w:pPr>
              <w:pStyle w:val="TAC"/>
            </w:pPr>
            <w:r w:rsidRPr="00441CD0">
              <w:t>MT-EDT Control Information</w:t>
            </w:r>
          </w:p>
        </w:tc>
      </w:tr>
    </w:tbl>
    <w:p w14:paraId="7AFDD493" w14:textId="77777777" w:rsidR="00EE5860" w:rsidRPr="00441CD0" w:rsidRDefault="00EE5860" w:rsidP="00EE5860">
      <w:pPr>
        <w:rPr>
          <w:lang w:val="en-US" w:eastAsia="zh-CN"/>
        </w:rPr>
      </w:pPr>
    </w:p>
    <w:p w14:paraId="76D0F739" w14:textId="77777777" w:rsidR="00EE5860" w:rsidRPr="00441CD0" w:rsidRDefault="00EE5860" w:rsidP="00EE5860">
      <w:pPr>
        <w:pStyle w:val="Heading4"/>
        <w:rPr>
          <w:lang w:val="x-none" w:eastAsia="zh-CN"/>
        </w:rPr>
      </w:pPr>
      <w:bookmarkStart w:id="4388" w:name="_Toc19717310"/>
      <w:bookmarkStart w:id="4389" w:name="_Toc27490804"/>
      <w:bookmarkStart w:id="4390" w:name="_Toc27557097"/>
      <w:bookmarkStart w:id="4391" w:name="_Toc27724014"/>
      <w:bookmarkStart w:id="4392" w:name="_Toc36031086"/>
      <w:bookmarkStart w:id="4393" w:name="_Toc36043006"/>
      <w:bookmarkStart w:id="4394" w:name="_Toc36814331"/>
      <w:bookmarkStart w:id="4395" w:name="_Toc44689187"/>
      <w:bookmarkStart w:id="4396" w:name="_Toc44923941"/>
      <w:bookmarkStart w:id="4397" w:name="_Toc51860911"/>
      <w:bookmarkStart w:id="4398" w:name="_Toc57930682"/>
      <w:bookmarkStart w:id="4399" w:name="_Toc57931312"/>
      <w:bookmarkStart w:id="4400" w:name="_Toc67499704"/>
      <w:r w:rsidRPr="00441CD0">
        <w:t>7.5.4.12</w:t>
      </w:r>
      <w:r w:rsidRPr="00441CD0">
        <w:tab/>
        <w:t>Remove BAR IE within PFCP Session Modification Request</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49A92E3B" w14:textId="77777777" w:rsidR="00EE5860" w:rsidRPr="00441CD0" w:rsidRDefault="00EE5860" w:rsidP="00EE5860">
      <w:r w:rsidRPr="00441CD0">
        <w:t xml:space="preserve">The </w:t>
      </w:r>
      <w:r w:rsidRPr="00441CD0">
        <w:rPr>
          <w:lang w:val="en-US"/>
        </w:rPr>
        <w:t>Remove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7.5.4.12-1</w:t>
      </w:r>
      <w:r w:rsidRPr="00441CD0">
        <w:rPr>
          <w:lang w:eastAsia="ja-JP"/>
        </w:rPr>
        <w:t>.</w:t>
      </w:r>
    </w:p>
    <w:p w14:paraId="7A5F7641" w14:textId="77777777" w:rsidR="00EE5860" w:rsidRPr="00441CD0" w:rsidRDefault="00EE5860" w:rsidP="00EE5860">
      <w:pPr>
        <w:pStyle w:val="TH"/>
        <w:rPr>
          <w:lang w:val="en-US"/>
        </w:rPr>
      </w:pPr>
      <w:r w:rsidRPr="00441CD0">
        <w:lastRenderedPageBreak/>
        <w:t>Table 7.5.4.12-</w:t>
      </w:r>
      <w:r w:rsidRPr="00441CD0">
        <w:rPr>
          <w:lang w:val="en-US"/>
        </w:rPr>
        <w:t>1</w:t>
      </w:r>
      <w:r w:rsidRPr="00441CD0">
        <w:t>: Remove BAR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B9DE9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B48A03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C380B1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D0F5843" w14:textId="77777777" w:rsidR="00EE5860" w:rsidRPr="00441CD0" w:rsidRDefault="00EE5860" w:rsidP="00BB0E1F">
            <w:pPr>
              <w:pStyle w:val="TAC"/>
            </w:pPr>
            <w:r w:rsidRPr="00441CD0">
              <w:t xml:space="preserve">Remove BAR IE Type = </w:t>
            </w:r>
            <w:r w:rsidRPr="00441CD0">
              <w:rPr>
                <w:lang w:val="en-US"/>
              </w:rPr>
              <w:t>87</w:t>
            </w:r>
            <w:r w:rsidRPr="00441CD0">
              <w:t xml:space="preserve"> (decimal)</w:t>
            </w:r>
          </w:p>
        </w:tc>
      </w:tr>
      <w:tr w:rsidR="00EE5860" w:rsidRPr="00441CD0" w14:paraId="50827E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59C9E3F"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6F9F7F"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467EFC" w14:textId="77777777" w:rsidR="00EE5860" w:rsidRPr="00441CD0" w:rsidRDefault="00EE5860" w:rsidP="00BB0E1F">
            <w:pPr>
              <w:pStyle w:val="TAC"/>
            </w:pPr>
            <w:r w:rsidRPr="00441CD0">
              <w:t>Length = n</w:t>
            </w:r>
          </w:p>
        </w:tc>
      </w:tr>
      <w:tr w:rsidR="00EE5860" w:rsidRPr="00441CD0" w14:paraId="289C43D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392AF09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CEDA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B170CB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E4FC6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58DB66E" w14:textId="77777777" w:rsidR="00EE5860" w:rsidRPr="00441CD0" w:rsidRDefault="00EE5860" w:rsidP="00BB0E1F">
            <w:pPr>
              <w:pStyle w:val="TAH"/>
            </w:pPr>
            <w:r w:rsidRPr="00441CD0">
              <w:t>IE Type</w:t>
            </w:r>
          </w:p>
        </w:tc>
      </w:tr>
      <w:tr w:rsidR="00EE5860" w:rsidRPr="00441CD0" w14:paraId="3A54678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DE3A3E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1417C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AE224D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ABE7E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DEC71A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D184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AD1A171"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72B11BE" w14:textId="77777777" w:rsidR="00EE5860" w:rsidRPr="00441CD0" w:rsidRDefault="00EE5860" w:rsidP="00BB0E1F">
            <w:pPr>
              <w:spacing w:after="0"/>
              <w:rPr>
                <w:rFonts w:ascii="Arial" w:hAnsi="Arial"/>
                <w:b/>
                <w:sz w:val="18"/>
                <w:lang w:val="x-none"/>
              </w:rPr>
            </w:pPr>
          </w:p>
        </w:tc>
      </w:tr>
      <w:tr w:rsidR="00EE5860" w:rsidRPr="00441CD0" w14:paraId="6BCCB54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13DCFD" w14:textId="77777777" w:rsidR="00EE5860" w:rsidRPr="00441CD0" w:rsidRDefault="00EE5860" w:rsidP="00BB0E1F">
            <w:pPr>
              <w:pStyle w:val="TAL"/>
            </w:pPr>
            <w:r w:rsidRPr="00441CD0">
              <w:rPr>
                <w:szCs w:val="18"/>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3C11ABE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CFD9105" w14:textId="77777777" w:rsidR="00EE5860" w:rsidRPr="00441CD0" w:rsidRDefault="00EE5860" w:rsidP="00BB0E1F">
            <w:pPr>
              <w:pStyle w:val="TAL"/>
            </w:pPr>
            <w:r w:rsidRPr="00441CD0">
              <w:rPr>
                <w:szCs w:val="18"/>
                <w:lang w:val="en-US"/>
              </w:rPr>
              <w:t>This IE shall identify the BAR to be deleted.</w:t>
            </w:r>
          </w:p>
        </w:tc>
        <w:tc>
          <w:tcPr>
            <w:tcW w:w="370" w:type="dxa"/>
            <w:tcBorders>
              <w:top w:val="single" w:sz="4" w:space="0" w:color="auto"/>
              <w:left w:val="single" w:sz="4" w:space="0" w:color="auto"/>
              <w:bottom w:val="single" w:sz="4" w:space="0" w:color="auto"/>
              <w:right w:val="single" w:sz="4" w:space="0" w:color="auto"/>
            </w:tcBorders>
            <w:hideMark/>
          </w:tcPr>
          <w:p w14:paraId="76B132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DFB003"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E7022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3EF03566"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3D5403" w14:textId="77777777" w:rsidR="00EE5860" w:rsidRPr="00441CD0" w:rsidRDefault="00EE5860" w:rsidP="00BB0E1F">
            <w:pPr>
              <w:pStyle w:val="TAC"/>
              <w:rPr>
                <w:lang w:val="x-none"/>
              </w:rPr>
            </w:pPr>
            <w:r w:rsidRPr="00441CD0">
              <w:t>BAR ID</w:t>
            </w:r>
          </w:p>
        </w:tc>
      </w:tr>
    </w:tbl>
    <w:p w14:paraId="27535BDB" w14:textId="77777777" w:rsidR="00EE5860" w:rsidRPr="00441CD0" w:rsidRDefault="00EE5860" w:rsidP="00EE5860">
      <w:pPr>
        <w:rPr>
          <w:lang w:val="en-US" w:eastAsia="zh-CN"/>
        </w:rPr>
      </w:pPr>
    </w:p>
    <w:p w14:paraId="43F7AC29" w14:textId="77777777" w:rsidR="00EE5860" w:rsidRPr="00441CD0" w:rsidRDefault="00EE5860" w:rsidP="00EE5860">
      <w:pPr>
        <w:pStyle w:val="Heading4"/>
        <w:rPr>
          <w:rFonts w:cs="Arial"/>
          <w:bCs/>
          <w:lang w:val="x-none"/>
        </w:rPr>
      </w:pPr>
      <w:bookmarkStart w:id="4401" w:name="_Toc19717311"/>
      <w:bookmarkStart w:id="4402" w:name="_Toc27490805"/>
      <w:bookmarkStart w:id="4403" w:name="_Toc27557098"/>
      <w:bookmarkStart w:id="4404" w:name="_Toc27724015"/>
      <w:bookmarkStart w:id="4405" w:name="_Toc36031087"/>
      <w:bookmarkStart w:id="4406" w:name="_Toc36043007"/>
      <w:bookmarkStart w:id="4407" w:name="_Toc36814332"/>
      <w:bookmarkStart w:id="4408" w:name="_Toc44689188"/>
      <w:bookmarkStart w:id="4409" w:name="_Toc44923942"/>
      <w:bookmarkStart w:id="4410" w:name="_Toc51860912"/>
      <w:bookmarkStart w:id="4411" w:name="_Toc57930683"/>
      <w:bookmarkStart w:id="4412" w:name="_Toc57931313"/>
      <w:bookmarkStart w:id="4413" w:name="_Toc67499705"/>
      <w:r w:rsidRPr="00441CD0">
        <w:t>7.5.4.13</w:t>
      </w:r>
      <w:r w:rsidRPr="00441CD0">
        <w:tab/>
        <w:t xml:space="preserve">Update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0F94854D" w14:textId="77777777" w:rsidR="00EE5860" w:rsidRPr="00441CD0" w:rsidRDefault="00EE5860" w:rsidP="00EE5860">
      <w:r w:rsidRPr="00441CD0">
        <w:t xml:space="preserve">The </w:t>
      </w:r>
      <w:r w:rsidRPr="00441CD0">
        <w:rPr>
          <w:lang w:val="en-US"/>
        </w:rPr>
        <w:t xml:space="preserve">Update </w:t>
      </w:r>
      <w:r w:rsidRPr="00441CD0">
        <w:t>Traffic Endpoint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7.5.4.13-1</w:t>
      </w:r>
      <w:r w:rsidRPr="00441CD0">
        <w:rPr>
          <w:lang w:eastAsia="ja-JP"/>
        </w:rPr>
        <w:t>.</w:t>
      </w:r>
    </w:p>
    <w:p w14:paraId="4FCA9DBC" w14:textId="77777777" w:rsidR="00EE5860" w:rsidRPr="00441CD0" w:rsidRDefault="00EE5860" w:rsidP="00EE5860">
      <w:pPr>
        <w:pStyle w:val="TH"/>
        <w:rPr>
          <w:lang w:val="en-US"/>
        </w:rPr>
      </w:pPr>
      <w:r w:rsidRPr="00441CD0">
        <w:t xml:space="preserve">Table 7.5.4.13-1: Update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1204C5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120911" w14:textId="77777777" w:rsidR="00EE5860" w:rsidRPr="00441CD0" w:rsidRDefault="00EE5860" w:rsidP="00BB0E1F">
            <w:pPr>
              <w:pStyle w:val="TAL"/>
              <w:rPr>
                <w:lang w:val="x-none"/>
              </w:rPr>
            </w:pPr>
            <w:r w:rsidRPr="00441CD0">
              <w:t>Octet 1 and 2</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6DF2ADDC" w14:textId="77777777" w:rsidR="00EE5860" w:rsidRPr="00441CD0" w:rsidRDefault="00EE5860" w:rsidP="00BB0E1F">
            <w:pPr>
              <w:pStyle w:val="TAC"/>
            </w:pPr>
            <w:r w:rsidRPr="00441CD0">
              <w:rPr>
                <w:lang w:val="fr-FR"/>
              </w:rPr>
              <w:t>Update Traffic Endpoint Type = 129 (decimal)</w:t>
            </w:r>
          </w:p>
        </w:tc>
      </w:tr>
      <w:tr w:rsidR="00EE5860" w:rsidRPr="00441CD0" w14:paraId="44A080F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C0E7EDC" w14:textId="77777777" w:rsidR="00EE5860" w:rsidRPr="00441CD0" w:rsidRDefault="00EE5860" w:rsidP="00BB0E1F">
            <w:pPr>
              <w:pStyle w:val="TAL"/>
            </w:pPr>
            <w:r w:rsidRPr="00441CD0">
              <w:t>Octets 3 and 4</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33259A62" w14:textId="77777777" w:rsidR="00EE5860" w:rsidRPr="00441CD0" w:rsidRDefault="00EE5860" w:rsidP="00BB0E1F">
            <w:pPr>
              <w:pStyle w:val="TAC"/>
            </w:pPr>
            <w:r w:rsidRPr="00441CD0">
              <w:t>Length = n</w:t>
            </w:r>
          </w:p>
        </w:tc>
      </w:tr>
      <w:tr w:rsidR="00EE5860" w:rsidRPr="00441CD0" w14:paraId="057F71B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81262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A1818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BF21BD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21CE4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F28FB2" w14:textId="77777777" w:rsidR="00EE5860" w:rsidRPr="00441CD0" w:rsidRDefault="00EE5860" w:rsidP="00BB0E1F">
            <w:pPr>
              <w:pStyle w:val="TAH"/>
            </w:pPr>
            <w:r w:rsidRPr="00441CD0">
              <w:t>IE Type</w:t>
            </w:r>
          </w:p>
        </w:tc>
      </w:tr>
      <w:tr w:rsidR="00EE5860" w:rsidRPr="00441CD0" w14:paraId="7CC7991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3A28F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3432B8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2E9CE0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E91E9A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EBCFF2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395A5C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05B410"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8D98B73" w14:textId="77777777" w:rsidR="00EE5860" w:rsidRPr="00441CD0" w:rsidRDefault="00EE5860" w:rsidP="00BB0E1F">
            <w:pPr>
              <w:spacing w:after="0"/>
              <w:rPr>
                <w:rFonts w:ascii="Arial" w:hAnsi="Arial"/>
                <w:b/>
                <w:sz w:val="18"/>
                <w:lang w:val="x-none"/>
              </w:rPr>
            </w:pPr>
          </w:p>
        </w:tc>
      </w:tr>
      <w:tr w:rsidR="00EE5860" w:rsidRPr="00441CD0" w14:paraId="31898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49BB50" w14:textId="77777777" w:rsidR="00EE5860" w:rsidRPr="00441CD0" w:rsidRDefault="00EE5860" w:rsidP="00BB0E1F">
            <w:pPr>
              <w:pStyle w:val="TAL"/>
            </w:pPr>
            <w:r w:rsidRPr="00441CD0">
              <w:rPr>
                <w:lang w:val="en-US"/>
              </w:rPr>
              <w:lastRenderedPageBreak/>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77A3B484"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E511E98" w14:textId="77777777" w:rsidR="00EE5860" w:rsidRPr="00441CD0" w:rsidRDefault="00EE5860" w:rsidP="00BB0E1F">
            <w:pPr>
              <w:pStyle w:val="TAL"/>
            </w:pPr>
            <w:r w:rsidRPr="00441CD0">
              <w:t xml:space="preserve">This IE shall uniquely identify the </w:t>
            </w:r>
            <w:r w:rsidRPr="00441CD0">
              <w:rPr>
                <w:lang w:val="en-US"/>
              </w:rPr>
              <w:t xml:space="preserve">Traffic Endpoint to be modified </w:t>
            </w:r>
            <w:r w:rsidRPr="00441CD0">
              <w:t xml:space="preserve">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690F83C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3EA1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2777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93DCDF8"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31396B5"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503EFB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35041CA" w14:textId="77777777" w:rsidR="00EE5860" w:rsidRPr="00441CD0" w:rsidRDefault="00EE5860" w:rsidP="00BB0E1F">
            <w:pPr>
              <w:pStyle w:val="TAL"/>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38F893E9" w14:textId="77777777" w:rsidR="00EE5860" w:rsidRPr="00441CD0" w:rsidRDefault="00EE5860" w:rsidP="00BB0E1F">
            <w:pPr>
              <w:pStyle w:val="TAL"/>
              <w:jc w:val="center"/>
              <w:rPr>
                <w:szCs w:val="18"/>
                <w:lang w:val="en-US"/>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334F2DF6" w14:textId="77777777" w:rsidR="00EE5860" w:rsidRPr="00441CD0" w:rsidRDefault="00EE5860" w:rsidP="00BB0E1F">
            <w:pPr>
              <w:pStyle w:val="TAL"/>
              <w:rPr>
                <w:szCs w:val="18"/>
                <w:lang w:val="en-US" w:eastAsia="zh-CN"/>
              </w:rPr>
            </w:pPr>
            <w:r w:rsidRPr="00441CD0">
              <w:rPr>
                <w:lang w:eastAsia="zh-CN"/>
              </w:rPr>
              <w:t>This IE shall be present if it needs to be changed.</w:t>
            </w:r>
          </w:p>
          <w:p w14:paraId="7FA2F873" w14:textId="77777777" w:rsidR="00EE5860" w:rsidRPr="00441CD0" w:rsidRDefault="00EE5860" w:rsidP="00BB0E1F">
            <w:pPr>
              <w:pStyle w:val="TAL"/>
              <w:rPr>
                <w:szCs w:val="18"/>
                <w:lang w:val="en-US" w:eastAsia="zh-CN"/>
              </w:rPr>
            </w:pPr>
            <w:r w:rsidRPr="00441CD0">
              <w:rPr>
                <w:szCs w:val="18"/>
                <w:lang w:val="en-US" w:eastAsia="zh-CN"/>
              </w:rPr>
              <w:t>The CP function shall set the CHOOSE (CH) bit to 1 if the CP function requests the UP function to assign a local F-TEID to the PDR.</w:t>
            </w:r>
          </w:p>
          <w:p w14:paraId="2A225BEC" w14:textId="77777777" w:rsidR="00EE5860" w:rsidRPr="00441CD0" w:rsidRDefault="00EE5860" w:rsidP="00BB0E1F">
            <w:pPr>
              <w:pStyle w:val="TAL"/>
              <w:rPr>
                <w:rFonts w:cs="Arial"/>
                <w:szCs w:val="18"/>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32D48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3884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3596E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EA6FF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D50C1F" w14:textId="77777777" w:rsidR="00EE5860" w:rsidRPr="00441CD0" w:rsidRDefault="00EE5860" w:rsidP="00BB0E1F">
            <w:pPr>
              <w:pStyle w:val="TAC"/>
              <w:rPr>
                <w:lang w:val="x-none"/>
              </w:rPr>
            </w:pPr>
            <w:r w:rsidRPr="00441CD0">
              <w:t>F-TEID</w:t>
            </w:r>
          </w:p>
        </w:tc>
      </w:tr>
      <w:tr w:rsidR="00EE5860" w:rsidRPr="00441CD0" w14:paraId="4378E6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B420E40" w14:textId="77777777" w:rsidR="00EE5860" w:rsidRPr="00441CD0" w:rsidRDefault="00EE5860" w:rsidP="00BB0E1F">
            <w:pPr>
              <w:pStyle w:val="TAL"/>
            </w:pPr>
            <w:r w:rsidRPr="00441CD0">
              <w:t>Network Instance</w:t>
            </w:r>
          </w:p>
        </w:tc>
        <w:tc>
          <w:tcPr>
            <w:tcW w:w="336" w:type="dxa"/>
            <w:tcBorders>
              <w:top w:val="single" w:sz="4" w:space="0" w:color="auto"/>
              <w:left w:val="single" w:sz="4" w:space="0" w:color="auto"/>
              <w:bottom w:val="single" w:sz="4" w:space="0" w:color="auto"/>
              <w:right w:val="single" w:sz="4" w:space="0" w:color="auto"/>
            </w:tcBorders>
            <w:hideMark/>
          </w:tcPr>
          <w:p w14:paraId="5029770E" w14:textId="77777777" w:rsidR="00EE5860" w:rsidRPr="00441CD0" w:rsidRDefault="00EE5860" w:rsidP="00BB0E1F">
            <w:pPr>
              <w:pStyle w:val="TAL"/>
              <w:jc w:val="center"/>
              <w:rPr>
                <w:szCs w:val="18"/>
                <w:lang w:val="en-US"/>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61C92AB4" w14:textId="77777777" w:rsidR="00EE5860" w:rsidRPr="00441CD0" w:rsidRDefault="00EE5860" w:rsidP="00BB0E1F">
            <w:pPr>
              <w:pStyle w:val="TAL"/>
              <w:rPr>
                <w:lang w:val="x-none" w:eastAsia="zh-CN"/>
              </w:rPr>
            </w:pPr>
            <w:r w:rsidRPr="00441CD0">
              <w:rPr>
                <w:lang w:val="en-US" w:eastAsia="zh-CN"/>
              </w:rPr>
              <w:t>If</w:t>
            </w:r>
            <w:r w:rsidRPr="00441CD0">
              <w:rPr>
                <w:lang w:eastAsia="zh-CN"/>
              </w:rPr>
              <w:t xml:space="preserve"> present, this IE shall identify the Network instance to match for the incoming packet. See NOTE.</w:t>
            </w:r>
          </w:p>
        </w:tc>
        <w:tc>
          <w:tcPr>
            <w:tcW w:w="370" w:type="dxa"/>
            <w:tcBorders>
              <w:top w:val="single" w:sz="4" w:space="0" w:color="auto"/>
              <w:left w:val="single" w:sz="4" w:space="0" w:color="auto"/>
              <w:bottom w:val="single" w:sz="4" w:space="0" w:color="auto"/>
              <w:right w:val="single" w:sz="4" w:space="0" w:color="auto"/>
            </w:tcBorders>
            <w:hideMark/>
          </w:tcPr>
          <w:p w14:paraId="7D78145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B0CB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81D0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2EBB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9CB3339" w14:textId="77777777" w:rsidR="00EE5860" w:rsidRPr="00441CD0" w:rsidRDefault="00EE5860" w:rsidP="00BB0E1F">
            <w:pPr>
              <w:pStyle w:val="TAC"/>
              <w:rPr>
                <w:lang w:val="x-none"/>
              </w:rPr>
            </w:pPr>
            <w:r w:rsidRPr="00441CD0">
              <w:t>Network Instance</w:t>
            </w:r>
          </w:p>
        </w:tc>
      </w:tr>
      <w:tr w:rsidR="00EE5860" w:rsidRPr="00441CD0" w14:paraId="2555411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02DB454"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446BB93B" w14:textId="77777777" w:rsidR="00EE5860" w:rsidRPr="00441CD0" w:rsidRDefault="00EE5860" w:rsidP="00BB0E1F">
            <w:pPr>
              <w:pStyle w:val="TAL"/>
              <w:jc w:val="center"/>
              <w:rPr>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3ADE78B" w14:textId="77777777" w:rsidR="00EE5860" w:rsidRPr="00441CD0" w:rsidRDefault="00EE5860" w:rsidP="00BB0E1F">
            <w:pPr>
              <w:pStyle w:val="TAL"/>
              <w:rPr>
                <w:lang w:eastAsia="zh-CN"/>
              </w:rPr>
            </w:pPr>
            <w:r w:rsidRPr="00441CD0">
              <w:rPr>
                <w:lang w:eastAsia="zh-CN"/>
              </w:rPr>
              <w:t>This IE shall be present if it needs to be changed See Table 7.5.2.2-5.</w:t>
            </w:r>
          </w:p>
          <w:p w14:paraId="7198BAE6"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0B47100E"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403F9E5C"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3AB0EE1"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466B750" w14:textId="77777777" w:rsidR="00EE5860" w:rsidRPr="00441CD0" w:rsidRDefault="00EE5860" w:rsidP="00BB0E1F">
            <w:pPr>
              <w:pStyle w:val="TAC"/>
              <w:rPr>
                <w:lang w:val="de-DE"/>
              </w:rPr>
            </w:pPr>
            <w:r w:rsidRPr="00441CD0">
              <w:rPr>
                <w:rFonts w:hint="eastAsia"/>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934F47"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DB00C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2AFEC12" w14:textId="77777777" w:rsidR="00EE5860" w:rsidRPr="00441CD0" w:rsidRDefault="00EE5860" w:rsidP="00BB0E1F">
            <w:pPr>
              <w:pStyle w:val="TAL"/>
            </w:pPr>
            <w:r w:rsidRPr="00441CD0">
              <w:t xml:space="preserve">UE IP address </w:t>
            </w:r>
          </w:p>
        </w:tc>
        <w:tc>
          <w:tcPr>
            <w:tcW w:w="336" w:type="dxa"/>
            <w:tcBorders>
              <w:top w:val="single" w:sz="4" w:space="0" w:color="auto"/>
              <w:left w:val="single" w:sz="4" w:space="0" w:color="auto"/>
              <w:bottom w:val="single" w:sz="4" w:space="0" w:color="auto"/>
              <w:right w:val="single" w:sz="4" w:space="0" w:color="auto"/>
            </w:tcBorders>
            <w:hideMark/>
          </w:tcPr>
          <w:p w14:paraId="42005604" w14:textId="77777777" w:rsidR="00EE5860" w:rsidRPr="00441CD0" w:rsidRDefault="00EE5860" w:rsidP="00BB0E1F">
            <w:pPr>
              <w:pStyle w:val="TAL"/>
              <w:jc w:val="center"/>
              <w:rPr>
                <w:lang w:val="en-US" w:eastAsia="zh-CN"/>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21F0AB60" w14:textId="77777777" w:rsidR="00EE5860" w:rsidRPr="00441CD0" w:rsidRDefault="00EE5860" w:rsidP="00BB0E1F">
            <w:pPr>
              <w:pStyle w:val="TAL"/>
              <w:rPr>
                <w:lang w:eastAsia="zh-CN"/>
              </w:rPr>
            </w:pPr>
            <w:r w:rsidRPr="00441CD0">
              <w:rPr>
                <w:lang w:eastAsia="zh-CN"/>
              </w:rPr>
              <w:t>This IE shall be present if it needs to be changed.</w:t>
            </w:r>
          </w:p>
          <w:p w14:paraId="28EB4623" w14:textId="77777777" w:rsidR="00EE5860" w:rsidRPr="00441CD0" w:rsidRDefault="00EE5860" w:rsidP="00BB0E1F">
            <w:pPr>
              <w:pStyle w:val="TAL"/>
              <w:rPr>
                <w:rFonts w:cs="Arial"/>
                <w:szCs w:val="18"/>
                <w:lang w:eastAsia="zh-CN"/>
              </w:rPr>
            </w:pPr>
            <w:r w:rsidRPr="00441CD0">
              <w:rPr>
                <w:color w:val="000000"/>
              </w:rPr>
              <w:t>In the 5GC, several IEs with the same IE type may be present to represent multiple UE IP addresses, if the UPF indicated support of the IP6PL feature (see clause</w:t>
            </w:r>
            <w:r>
              <w:rPr>
                <w:color w:val="000000"/>
              </w:rPr>
              <w:t> </w:t>
            </w:r>
            <w:r w:rsidRPr="00441CD0">
              <w:rPr>
                <w:color w:val="000000"/>
              </w:rPr>
              <w:t>5.21). When present, the UE IP address(es) present in this IE shall replace the UE IP address(es) stored in the UP function for this traffic endpoint.</w:t>
            </w:r>
          </w:p>
          <w:p w14:paraId="64EE7265"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AA78A0C"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67C3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CE85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F0FC71"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116080" w14:textId="77777777" w:rsidR="00EE5860" w:rsidRPr="00441CD0" w:rsidRDefault="00EE5860" w:rsidP="00BB0E1F">
            <w:pPr>
              <w:pStyle w:val="TAC"/>
            </w:pPr>
            <w:r w:rsidRPr="00441CD0">
              <w:t>UE IP address</w:t>
            </w:r>
          </w:p>
        </w:tc>
      </w:tr>
      <w:tr w:rsidR="00EE5860" w:rsidRPr="00441CD0" w14:paraId="4BF3BE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E064AE" w14:textId="77777777" w:rsidR="00EE5860" w:rsidRPr="00441CD0" w:rsidRDefault="00EE5860" w:rsidP="00BB0E1F">
            <w:pPr>
              <w:pStyle w:val="TAL"/>
              <w:rPr>
                <w:lang w:val="de-DE"/>
              </w:rPr>
            </w:pPr>
            <w:r w:rsidRPr="00441CD0">
              <w:rPr>
                <w:lang w:val="de-DE"/>
              </w:rPr>
              <w:t>Framed-Route</w:t>
            </w:r>
          </w:p>
        </w:tc>
        <w:tc>
          <w:tcPr>
            <w:tcW w:w="336" w:type="dxa"/>
            <w:tcBorders>
              <w:top w:val="single" w:sz="4" w:space="0" w:color="auto"/>
              <w:left w:val="single" w:sz="4" w:space="0" w:color="auto"/>
              <w:bottom w:val="single" w:sz="4" w:space="0" w:color="auto"/>
              <w:right w:val="single" w:sz="4" w:space="0" w:color="auto"/>
            </w:tcBorders>
          </w:tcPr>
          <w:p w14:paraId="6C836769"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8231F2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and it needs to be changed. If present, this IE shall describe a framed route.</w:t>
            </w:r>
          </w:p>
          <w:p w14:paraId="4670014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 xml:space="preserve">Several IEs with the same IE type may be present to provision a list of framed routes. </w:t>
            </w:r>
          </w:p>
        </w:tc>
        <w:tc>
          <w:tcPr>
            <w:tcW w:w="370" w:type="dxa"/>
            <w:tcBorders>
              <w:top w:val="single" w:sz="4" w:space="0" w:color="auto"/>
              <w:left w:val="single" w:sz="4" w:space="0" w:color="auto"/>
              <w:bottom w:val="single" w:sz="4" w:space="0" w:color="auto"/>
              <w:right w:val="single" w:sz="4" w:space="0" w:color="auto"/>
            </w:tcBorders>
          </w:tcPr>
          <w:p w14:paraId="51ECD06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50436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D992A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801F05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0D6DE4EB" w14:textId="77777777" w:rsidR="00EE5860" w:rsidRPr="00441CD0" w:rsidRDefault="00EE5860" w:rsidP="00BB0E1F">
            <w:pPr>
              <w:pStyle w:val="TAC"/>
              <w:rPr>
                <w:lang w:val="de-DE"/>
              </w:rPr>
            </w:pPr>
            <w:r w:rsidRPr="00441CD0">
              <w:rPr>
                <w:lang w:val="de-DE"/>
              </w:rPr>
              <w:t>Framed-Route</w:t>
            </w:r>
          </w:p>
        </w:tc>
      </w:tr>
      <w:tr w:rsidR="00EE5860" w:rsidRPr="00441CD0" w14:paraId="5E2C17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0DC1D47" w14:textId="77777777" w:rsidR="00EE5860" w:rsidRPr="00441CD0" w:rsidRDefault="00EE5860" w:rsidP="00BB0E1F">
            <w:pPr>
              <w:pStyle w:val="TAL"/>
              <w:rPr>
                <w:lang w:val="de-DE"/>
              </w:rPr>
            </w:pPr>
            <w:r w:rsidRPr="00441CD0">
              <w:rPr>
                <w:lang w:val="de-DE"/>
              </w:rPr>
              <w:t>Framed-Routing</w:t>
            </w:r>
          </w:p>
        </w:tc>
        <w:tc>
          <w:tcPr>
            <w:tcW w:w="336" w:type="dxa"/>
            <w:tcBorders>
              <w:top w:val="single" w:sz="4" w:space="0" w:color="auto"/>
              <w:left w:val="single" w:sz="4" w:space="0" w:color="auto"/>
              <w:bottom w:val="single" w:sz="4" w:space="0" w:color="auto"/>
              <w:right w:val="single" w:sz="4" w:space="0" w:color="auto"/>
            </w:tcBorders>
          </w:tcPr>
          <w:p w14:paraId="775C1EE8"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1A9CA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and it needs to be changed.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2</w:t>
            </w:r>
            <w:r>
              <w:rPr>
                <w:rFonts w:ascii="Arial" w:hAnsi="Arial" w:cs="Arial"/>
                <w:sz w:val="18"/>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2BF760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492E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E7E4E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8E5F13"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76E22ED8" w14:textId="77777777" w:rsidR="00EE5860" w:rsidRPr="00441CD0" w:rsidRDefault="00EE5860" w:rsidP="00BB0E1F">
            <w:pPr>
              <w:pStyle w:val="TAC"/>
              <w:rPr>
                <w:lang w:val="de-DE"/>
              </w:rPr>
            </w:pPr>
            <w:r w:rsidRPr="00441CD0">
              <w:rPr>
                <w:lang w:val="de-DE"/>
              </w:rPr>
              <w:t>Framed-Routing</w:t>
            </w:r>
          </w:p>
        </w:tc>
      </w:tr>
      <w:tr w:rsidR="00EE5860" w:rsidRPr="00441CD0" w14:paraId="4F01319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C91F743" w14:textId="77777777" w:rsidR="00EE5860" w:rsidRPr="00441CD0" w:rsidRDefault="00EE5860" w:rsidP="00BB0E1F">
            <w:pPr>
              <w:pStyle w:val="TAL"/>
            </w:pPr>
            <w:r w:rsidRPr="00441CD0">
              <w:t>Framed-IPv6-Route</w:t>
            </w:r>
          </w:p>
        </w:tc>
        <w:tc>
          <w:tcPr>
            <w:tcW w:w="336" w:type="dxa"/>
            <w:tcBorders>
              <w:top w:val="single" w:sz="4" w:space="0" w:color="auto"/>
              <w:left w:val="single" w:sz="4" w:space="0" w:color="auto"/>
              <w:bottom w:val="single" w:sz="4" w:space="0" w:color="auto"/>
              <w:right w:val="single" w:sz="4" w:space="0" w:color="auto"/>
            </w:tcBorders>
          </w:tcPr>
          <w:p w14:paraId="66C7A565"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4210EA7"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shall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w:t>
            </w:r>
            <w:r w:rsidRPr="00441CD0">
              <w:rPr>
                <w:rFonts w:cs="Arial"/>
                <w:szCs w:val="18"/>
                <w:lang w:eastAsia="zh-CN"/>
              </w:rPr>
              <w:t xml:space="preserve"> and it needs to be changed</w:t>
            </w:r>
            <w:r w:rsidRPr="00441CD0">
              <w:rPr>
                <w:rFonts w:cs="Arial"/>
                <w:szCs w:val="18"/>
                <w:lang w:val="en-US" w:eastAsia="zh-CN"/>
              </w:rPr>
              <w:t>. If present, this IE shall describe a framed IPv6 route.</w:t>
            </w:r>
          </w:p>
          <w:p w14:paraId="533BD2EA"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framed IPv6 routes. </w:t>
            </w:r>
          </w:p>
        </w:tc>
        <w:tc>
          <w:tcPr>
            <w:tcW w:w="370" w:type="dxa"/>
            <w:tcBorders>
              <w:top w:val="single" w:sz="4" w:space="0" w:color="auto"/>
              <w:left w:val="single" w:sz="4" w:space="0" w:color="auto"/>
              <w:bottom w:val="single" w:sz="4" w:space="0" w:color="auto"/>
              <w:right w:val="single" w:sz="4" w:space="0" w:color="auto"/>
            </w:tcBorders>
          </w:tcPr>
          <w:p w14:paraId="3917485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3E98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57BCBD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947408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D847ECC" w14:textId="77777777" w:rsidR="00EE5860" w:rsidRPr="00441CD0" w:rsidRDefault="00EE5860" w:rsidP="00BB0E1F">
            <w:pPr>
              <w:pStyle w:val="TAC"/>
            </w:pPr>
            <w:r w:rsidRPr="00441CD0">
              <w:t>Framed-IPv6-Route</w:t>
            </w:r>
          </w:p>
        </w:tc>
      </w:tr>
      <w:tr w:rsidR="00EE5860" w:rsidRPr="00441CD0" w14:paraId="453C2A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BD7A998" w14:textId="77777777" w:rsidR="00EE5860" w:rsidRPr="00441CD0" w:rsidRDefault="00EE5860" w:rsidP="00BB0E1F">
            <w:pPr>
              <w:pStyle w:val="TAL"/>
            </w:pPr>
            <w:r w:rsidRPr="00441CD0">
              <w:t>QFI</w:t>
            </w:r>
          </w:p>
        </w:tc>
        <w:tc>
          <w:tcPr>
            <w:tcW w:w="336" w:type="dxa"/>
            <w:tcBorders>
              <w:top w:val="single" w:sz="4" w:space="0" w:color="auto"/>
              <w:left w:val="single" w:sz="4" w:space="0" w:color="auto"/>
              <w:bottom w:val="single" w:sz="4" w:space="0" w:color="auto"/>
              <w:right w:val="single" w:sz="4" w:space="0" w:color="auto"/>
            </w:tcBorders>
          </w:tcPr>
          <w:p w14:paraId="1B921A37"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F047C55" w14:textId="23719ADC" w:rsidR="00EE5860" w:rsidRPr="00441CD0" w:rsidRDefault="00EE5860" w:rsidP="00BB0E1F">
            <w:pPr>
              <w:pStyle w:val="TAL"/>
              <w:rPr>
                <w:lang w:eastAsia="zh-CN"/>
              </w:rPr>
            </w:pPr>
            <w:r w:rsidRPr="00441CD0">
              <w:rPr>
                <w:rFonts w:cs="Arial"/>
                <w:szCs w:val="18"/>
                <w:lang w:val="en-US" w:eastAsia="zh-CN"/>
              </w:rPr>
              <w:t xml:space="preserve">This IE shall be present if QFI(s) applicable for the traffic endpoints need to be changed and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7A22A63D" w14:textId="77777777" w:rsidR="00EE5860" w:rsidRPr="00441CD0" w:rsidRDefault="00EE5860" w:rsidP="00BB0E1F">
            <w:pPr>
              <w:pStyle w:val="TAL"/>
              <w:rPr>
                <w:rFonts w:cs="Arial"/>
                <w:szCs w:val="18"/>
                <w:lang w:val="en-US" w:eastAsia="zh-CN"/>
              </w:rPr>
            </w:pPr>
          </w:p>
          <w:p w14:paraId="1E505871"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B5D9848"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tcBorders>
              <w:top w:val="single" w:sz="4" w:space="0" w:color="auto"/>
              <w:left w:val="single" w:sz="4" w:space="0" w:color="auto"/>
              <w:bottom w:val="single" w:sz="4" w:space="0" w:color="auto"/>
              <w:right w:val="single" w:sz="4" w:space="0" w:color="auto"/>
            </w:tcBorders>
          </w:tcPr>
          <w:p w14:paraId="20A7C299"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EE123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E0E522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728AD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34550DD" w14:textId="77777777" w:rsidR="00EE5860" w:rsidRPr="00441CD0" w:rsidRDefault="00EE5860" w:rsidP="00BB0E1F">
            <w:pPr>
              <w:pStyle w:val="TAC"/>
              <w:rPr>
                <w:lang w:val="x-none"/>
              </w:rPr>
            </w:pPr>
            <w:r w:rsidRPr="00441CD0">
              <w:t>QFI</w:t>
            </w:r>
          </w:p>
        </w:tc>
      </w:tr>
      <w:tr w:rsidR="00EE5860" w:rsidRPr="00441CD0" w14:paraId="457083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03DA9AE" w14:textId="77777777" w:rsidR="00EE5860" w:rsidRPr="00441CD0" w:rsidRDefault="00EE5860" w:rsidP="00BB0E1F">
            <w:pPr>
              <w:pStyle w:val="TAL"/>
            </w:pPr>
            <w:r w:rsidRPr="00441CD0">
              <w:rPr>
                <w:lang w:eastAsia="zh-CN"/>
              </w:rPr>
              <w:t>Source Interface Type</w:t>
            </w:r>
          </w:p>
        </w:tc>
        <w:tc>
          <w:tcPr>
            <w:tcW w:w="336" w:type="dxa"/>
            <w:tcBorders>
              <w:top w:val="single" w:sz="4" w:space="0" w:color="auto"/>
              <w:left w:val="single" w:sz="4" w:space="0" w:color="auto"/>
              <w:bottom w:val="single" w:sz="4" w:space="0" w:color="auto"/>
              <w:right w:val="single" w:sz="4" w:space="0" w:color="auto"/>
            </w:tcBorders>
          </w:tcPr>
          <w:p w14:paraId="48A33D98" w14:textId="77777777" w:rsidR="00EE5860" w:rsidRPr="00441CD0" w:rsidRDefault="00EE5860" w:rsidP="00BB0E1F">
            <w:pPr>
              <w:pStyle w:val="TAL"/>
              <w:jc w:val="center"/>
              <w:rPr>
                <w:szCs w:val="18"/>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97ED1B4" w14:textId="77777777" w:rsidR="00EE5860" w:rsidRPr="008A1006" w:rsidRDefault="00EE5860" w:rsidP="00BB0E1F">
            <w:pPr>
              <w:pStyle w:val="TAL"/>
              <w:rPr>
                <w:szCs w:val="18"/>
                <w:lang w:val="en-US" w:eastAsia="zh-CN"/>
              </w:rPr>
            </w:pPr>
            <w:r w:rsidRPr="00441CD0">
              <w:rPr>
                <w:szCs w:val="18"/>
                <w:lang w:val="en-US" w:eastAsia="zh-CN"/>
              </w:rPr>
              <w:t xml:space="preserve">This IE </w:t>
            </w:r>
            <w:r>
              <w:rPr>
                <w:szCs w:val="18"/>
                <w:lang w:val="en-US" w:eastAsia="zh-CN"/>
              </w:rPr>
              <w:t>shall</w:t>
            </w:r>
            <w:r w:rsidRPr="00441CD0">
              <w:rPr>
                <w:szCs w:val="18"/>
                <w:lang w:val="en-US" w:eastAsia="zh-CN"/>
              </w:rPr>
              <w:t xml:space="preserve"> be present </w:t>
            </w:r>
            <w:r>
              <w:rPr>
                <w:szCs w:val="18"/>
                <w:lang w:val="en-US" w:eastAsia="zh-CN"/>
              </w:rPr>
              <w:t>if</w:t>
            </w:r>
            <w:r w:rsidRPr="00441CD0">
              <w:rPr>
                <w:szCs w:val="18"/>
                <w:lang w:val="en-US" w:eastAsia="zh-CN"/>
              </w:rPr>
              <w:t xml:space="preserve"> the 3GPP interface type </w:t>
            </w:r>
            <w:r>
              <w:rPr>
                <w:szCs w:val="18"/>
                <w:lang w:val="en-US" w:eastAsia="zh-CN"/>
              </w:rPr>
              <w:t>of the traffic endpoint needs to be changed</w:t>
            </w:r>
            <w:r w:rsidRPr="00441CD0">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513FA5EE"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1CD7681"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247DA94" w14:textId="77777777" w:rsidR="00EE5860" w:rsidRPr="00441CD0" w:rsidRDefault="00EE5860" w:rsidP="00BB0E1F">
            <w:pPr>
              <w:pStyle w:val="TAC"/>
            </w:pPr>
            <w:r w:rsidRPr="00441CD0">
              <w:rPr>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9991D94" w14:textId="77777777" w:rsidR="00EE5860" w:rsidRPr="00441CD0" w:rsidRDefault="00EE5860" w:rsidP="00BB0E1F">
            <w:pPr>
              <w:pStyle w:val="TAC"/>
              <w:rPr>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3210B159" w14:textId="77777777" w:rsidR="00EE5860" w:rsidRPr="00441CD0" w:rsidRDefault="00EE5860" w:rsidP="00BB0E1F">
            <w:pPr>
              <w:pStyle w:val="TAC"/>
            </w:pPr>
            <w:r w:rsidRPr="00441CD0">
              <w:rPr>
                <w:lang w:eastAsia="zh-CN"/>
              </w:rPr>
              <w:t>3GPP Interface Type</w:t>
            </w:r>
          </w:p>
        </w:tc>
      </w:tr>
      <w:tr w:rsidR="00EE5860" w:rsidRPr="00441CD0" w14:paraId="63785E7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087047CC" w14:textId="77777777" w:rsidR="00EE5860" w:rsidRDefault="00EE5860" w:rsidP="00BB0E1F">
            <w:pPr>
              <w:pStyle w:val="TAN"/>
            </w:pPr>
            <w:r w:rsidRPr="00441CD0">
              <w:t>NOTE</w:t>
            </w:r>
            <w:r>
              <w:t xml:space="preserve"> 1</w:t>
            </w:r>
            <w:r w:rsidRPr="00441CD0">
              <w:t>:</w:t>
            </w:r>
            <w:r w:rsidRPr="00441CD0">
              <w:tab/>
              <w:t xml:space="preserve">The IEs which do not need to be modified shall not be included in the Update </w:t>
            </w:r>
            <w:r w:rsidRPr="00441CD0">
              <w:rPr>
                <w:lang w:val="en-US"/>
              </w:rPr>
              <w:t>Traffic Endpoint</w:t>
            </w:r>
            <w:r w:rsidRPr="00441CD0">
              <w:t xml:space="preserve"> IE. The UP function shall continue to behave according to the values previously received for IEs not present in the Update </w:t>
            </w:r>
            <w:r w:rsidRPr="00441CD0">
              <w:rPr>
                <w:lang w:val="en-US"/>
              </w:rPr>
              <w:t xml:space="preserve">Traffic </w:t>
            </w:r>
            <w:r w:rsidRPr="00441CD0">
              <w:t xml:space="preserve">Endpoint IE. F-TEID may be changed if </w:t>
            </w:r>
            <w:r w:rsidRPr="00441CD0">
              <w:rPr>
                <w:lang w:val="en-US"/>
              </w:rPr>
              <w:t>the SGW-C has received the "</w:t>
            </w:r>
            <w:r w:rsidRPr="00441CD0">
              <w:rPr>
                <w:rFonts w:cs="Arial"/>
                <w:szCs w:val="18"/>
                <w:lang w:eastAsia="zh-CN"/>
              </w:rPr>
              <w:t>Change F-TEID support Indication"</w:t>
            </w:r>
            <w:r w:rsidRPr="00441CD0">
              <w:t xml:space="preserve"> </w:t>
            </w:r>
            <w:r w:rsidRPr="00441CD0">
              <w:rPr>
                <w:lang w:val="en-US"/>
              </w:rPr>
              <w:t>over the S11/S4 interface</w:t>
            </w:r>
            <w:r w:rsidRPr="00441CD0">
              <w:t xml:space="preserve"> (for an IDLE state UE initiated TAU</w:t>
            </w:r>
            <w:r w:rsidRPr="00441CD0">
              <w:rPr>
                <w:lang w:val="en-US"/>
              </w:rPr>
              <w:t>/RAU</w:t>
            </w:r>
            <w:r w:rsidRPr="00441CD0">
              <w:t xml:space="preserve"> procedure to allow the SGW changing the GTP-U F-TEID).</w:t>
            </w:r>
          </w:p>
          <w:p w14:paraId="567F0F3C" w14:textId="77777777" w:rsidR="00EE5860" w:rsidRPr="00441CD0" w:rsidRDefault="00EE5860" w:rsidP="00BB0E1F">
            <w:pPr>
              <w:pStyle w:val="TAN"/>
            </w:pPr>
            <w:r>
              <w:t>NOTE 2:</w:t>
            </w:r>
            <w:r>
              <w:tab/>
              <w:t>In this release of specification, the UP function shall announce the IP route(s) for Framed-Route(s) or Framed-IPv6-Route(s) to the PDN regardless of the value of the Framed-Routing.</w:t>
            </w:r>
          </w:p>
        </w:tc>
      </w:tr>
    </w:tbl>
    <w:p w14:paraId="1BCDDE9E" w14:textId="77777777" w:rsidR="00EE5860" w:rsidRPr="00441CD0" w:rsidRDefault="00EE5860" w:rsidP="00EE5860">
      <w:pPr>
        <w:rPr>
          <w:lang w:eastAsia="zh-CN"/>
        </w:rPr>
      </w:pPr>
    </w:p>
    <w:p w14:paraId="43E21AE1" w14:textId="77777777" w:rsidR="00EE5860" w:rsidRPr="00441CD0" w:rsidRDefault="00EE5860" w:rsidP="00EE5860">
      <w:pPr>
        <w:pStyle w:val="Heading4"/>
        <w:rPr>
          <w:lang w:eastAsia="zh-CN"/>
        </w:rPr>
      </w:pPr>
      <w:bookmarkStart w:id="4414" w:name="_Toc19717312"/>
      <w:bookmarkStart w:id="4415" w:name="_Toc27490806"/>
      <w:bookmarkStart w:id="4416" w:name="_Toc27557099"/>
      <w:bookmarkStart w:id="4417" w:name="_Toc27724016"/>
      <w:bookmarkStart w:id="4418" w:name="_Toc36031088"/>
      <w:bookmarkStart w:id="4419" w:name="_Toc36043008"/>
      <w:bookmarkStart w:id="4420" w:name="_Toc36814333"/>
      <w:bookmarkStart w:id="4421" w:name="_Toc44689189"/>
      <w:bookmarkStart w:id="4422" w:name="_Toc44923943"/>
      <w:bookmarkStart w:id="4423" w:name="_Toc51860913"/>
      <w:bookmarkStart w:id="4424" w:name="_Toc57930684"/>
      <w:bookmarkStart w:id="4425" w:name="_Toc57931314"/>
      <w:bookmarkStart w:id="4426" w:name="_Toc67499706"/>
      <w:r w:rsidRPr="00441CD0">
        <w:t>7.5.4.14</w:t>
      </w:r>
      <w:r w:rsidRPr="00441CD0">
        <w:tab/>
        <w:t xml:space="preserve">Remove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542E0E84" w14:textId="77777777" w:rsidR="00EE5860" w:rsidRPr="00441CD0" w:rsidRDefault="00EE5860" w:rsidP="00EE5860">
      <w:r w:rsidRPr="00441CD0">
        <w:t xml:space="preserve">The </w:t>
      </w:r>
      <w:r w:rsidRPr="00441CD0">
        <w:rPr>
          <w:lang w:val="en-US"/>
        </w:rPr>
        <w:t xml:space="preserve">Remove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7.5.4.14-1</w:t>
      </w:r>
      <w:r w:rsidRPr="00441CD0">
        <w:rPr>
          <w:lang w:eastAsia="ja-JP"/>
        </w:rPr>
        <w:t>.</w:t>
      </w:r>
    </w:p>
    <w:p w14:paraId="05EFC38F" w14:textId="77777777" w:rsidR="00EE5860" w:rsidRPr="00441CD0" w:rsidRDefault="00EE5860" w:rsidP="00EE5860">
      <w:pPr>
        <w:pStyle w:val="TH"/>
        <w:rPr>
          <w:lang w:val="en-US"/>
        </w:rPr>
      </w:pPr>
      <w:r w:rsidRPr="00441CD0">
        <w:lastRenderedPageBreak/>
        <w:t>Table 7.5.4.14-</w:t>
      </w:r>
      <w:r w:rsidRPr="00441CD0">
        <w:rPr>
          <w:lang w:val="en-US"/>
        </w:rPr>
        <w:t>1</w:t>
      </w:r>
      <w:r w:rsidRPr="00441CD0">
        <w:t xml:space="preserve">: Remove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3801D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2E041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260AB1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909A66" w14:textId="77777777" w:rsidR="00EE5860" w:rsidRPr="00441CD0" w:rsidRDefault="00EE5860" w:rsidP="00BB0E1F">
            <w:pPr>
              <w:pStyle w:val="TAC"/>
            </w:pPr>
            <w:r w:rsidRPr="00441CD0">
              <w:t xml:space="preserve">Remove </w:t>
            </w:r>
            <w:r w:rsidRPr="00441CD0">
              <w:rPr>
                <w:lang w:val="en-US"/>
              </w:rPr>
              <w:t>Traffic Endpoint</w:t>
            </w:r>
            <w:r w:rsidRPr="00441CD0">
              <w:t xml:space="preserve"> IE Type = </w:t>
            </w:r>
            <w:r w:rsidRPr="00441CD0">
              <w:rPr>
                <w:lang w:val="en-US"/>
              </w:rPr>
              <w:t>130</w:t>
            </w:r>
            <w:r w:rsidRPr="00441CD0">
              <w:t xml:space="preserve"> (decimal)</w:t>
            </w:r>
          </w:p>
        </w:tc>
      </w:tr>
      <w:tr w:rsidR="00EE5860" w:rsidRPr="00441CD0" w14:paraId="586C91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4F3384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1C1C35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6EF2FC" w14:textId="77777777" w:rsidR="00EE5860" w:rsidRPr="00441CD0" w:rsidRDefault="00EE5860" w:rsidP="00BB0E1F">
            <w:pPr>
              <w:pStyle w:val="TAC"/>
            </w:pPr>
            <w:r w:rsidRPr="00441CD0">
              <w:t>Length = n</w:t>
            </w:r>
          </w:p>
        </w:tc>
      </w:tr>
      <w:tr w:rsidR="00EE5860" w:rsidRPr="00441CD0" w14:paraId="28A3857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811016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F70F41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B4FE38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D78F9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2ACC237" w14:textId="77777777" w:rsidR="00EE5860" w:rsidRPr="00441CD0" w:rsidRDefault="00EE5860" w:rsidP="00BB0E1F">
            <w:pPr>
              <w:pStyle w:val="TAH"/>
            </w:pPr>
            <w:r w:rsidRPr="00441CD0">
              <w:t>IE Type</w:t>
            </w:r>
          </w:p>
        </w:tc>
      </w:tr>
      <w:tr w:rsidR="00EE5860" w:rsidRPr="00441CD0" w14:paraId="6B6C6DC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443AC4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335D4C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31733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B1F094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B30CD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0010C4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407D5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148CDA" w14:textId="77777777" w:rsidR="00EE5860" w:rsidRPr="00441CD0" w:rsidRDefault="00EE5860" w:rsidP="00BB0E1F">
            <w:pPr>
              <w:spacing w:after="0"/>
              <w:rPr>
                <w:rFonts w:ascii="Arial" w:hAnsi="Arial"/>
                <w:b/>
                <w:sz w:val="18"/>
                <w:lang w:val="x-none"/>
              </w:rPr>
            </w:pPr>
          </w:p>
        </w:tc>
      </w:tr>
      <w:tr w:rsidR="00EE5860" w:rsidRPr="00441CD0" w14:paraId="1CDC6FD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9BC1208" w14:textId="77777777" w:rsidR="00EE5860" w:rsidRPr="00441CD0" w:rsidRDefault="00EE5860" w:rsidP="00BB0E1F">
            <w:pPr>
              <w:pStyle w:val="TAL"/>
              <w:rPr>
                <w:lang w:val="sv-SE"/>
              </w:rPr>
            </w:pPr>
            <w:r w:rsidRPr="00441CD0">
              <w:rPr>
                <w:szCs w:val="18"/>
                <w:lang w:val="de-DE"/>
              </w:rPr>
              <w:t>Traffic Endpoint ID</w:t>
            </w:r>
          </w:p>
        </w:tc>
        <w:tc>
          <w:tcPr>
            <w:tcW w:w="336" w:type="dxa"/>
            <w:tcBorders>
              <w:top w:val="single" w:sz="4" w:space="0" w:color="auto"/>
              <w:left w:val="single" w:sz="4" w:space="0" w:color="auto"/>
              <w:bottom w:val="single" w:sz="4" w:space="0" w:color="auto"/>
              <w:right w:val="single" w:sz="4" w:space="0" w:color="auto"/>
            </w:tcBorders>
            <w:hideMark/>
          </w:tcPr>
          <w:p w14:paraId="7F0C934C" w14:textId="77777777" w:rsidR="00EE5860" w:rsidRPr="00441CD0" w:rsidRDefault="00EE5860" w:rsidP="00BB0E1F">
            <w:pPr>
              <w:pStyle w:val="TAL"/>
              <w:jc w:val="center"/>
              <w:rPr>
                <w:lang w:val="x-non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07BB503" w14:textId="77777777" w:rsidR="00EE5860" w:rsidRPr="00441CD0" w:rsidRDefault="00EE5860" w:rsidP="00BB0E1F">
            <w:pPr>
              <w:pStyle w:val="TAL"/>
              <w:rPr>
                <w:szCs w:val="18"/>
                <w:lang w:val="en-US"/>
              </w:rPr>
            </w:pPr>
            <w:r w:rsidRPr="00441CD0">
              <w:rPr>
                <w:szCs w:val="18"/>
                <w:lang w:val="en-US"/>
              </w:rPr>
              <w:t xml:space="preserve">This IE shall identify the </w:t>
            </w:r>
            <w:r w:rsidRPr="00441CD0">
              <w:rPr>
                <w:lang w:val="en-US"/>
              </w:rPr>
              <w:t>Traffic Endpoint</w:t>
            </w:r>
            <w:r w:rsidRPr="00441CD0">
              <w:rPr>
                <w:szCs w:val="18"/>
                <w:lang w:val="en-US"/>
              </w:rPr>
              <w:t xml:space="preserve"> to be deleted.</w:t>
            </w:r>
          </w:p>
          <w:p w14:paraId="44DBE4DE"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E7FC0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BB86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29C222"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0969CB"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22C699D" w14:textId="77777777" w:rsidR="00EE5860" w:rsidRPr="00441CD0" w:rsidRDefault="00EE5860" w:rsidP="00BB0E1F">
            <w:pPr>
              <w:pStyle w:val="TAC"/>
              <w:rPr>
                <w:lang w:val="x-none"/>
              </w:rPr>
            </w:pPr>
            <w:r w:rsidRPr="00441CD0">
              <w:rPr>
                <w:lang w:val="en-US"/>
              </w:rPr>
              <w:t>Traffic Endpoint</w:t>
            </w:r>
            <w:r w:rsidRPr="00441CD0">
              <w:t xml:space="preserve"> ID</w:t>
            </w:r>
          </w:p>
        </w:tc>
      </w:tr>
    </w:tbl>
    <w:p w14:paraId="4FBB9A11" w14:textId="77777777" w:rsidR="00EE5860" w:rsidRPr="00441CD0" w:rsidRDefault="00EE5860" w:rsidP="00EE5860">
      <w:pPr>
        <w:rPr>
          <w:lang w:eastAsia="zh-CN"/>
        </w:rPr>
      </w:pPr>
    </w:p>
    <w:p w14:paraId="6B126DE4" w14:textId="77777777" w:rsidR="00EE5860" w:rsidRPr="00441CD0" w:rsidRDefault="00EE5860" w:rsidP="00EE5860">
      <w:pPr>
        <w:pStyle w:val="Heading4"/>
        <w:rPr>
          <w:lang w:eastAsia="zh-CN"/>
        </w:rPr>
      </w:pPr>
      <w:bookmarkStart w:id="4427" w:name="_Toc19717313"/>
      <w:bookmarkStart w:id="4428" w:name="_Toc27490807"/>
      <w:bookmarkStart w:id="4429" w:name="_Toc27557100"/>
      <w:bookmarkStart w:id="4430" w:name="_Toc27724017"/>
      <w:bookmarkStart w:id="4431" w:name="_Toc36031089"/>
      <w:bookmarkStart w:id="4432" w:name="_Toc36043009"/>
      <w:bookmarkStart w:id="4433" w:name="_Toc36814334"/>
      <w:bookmarkStart w:id="4434" w:name="_Toc44689190"/>
      <w:bookmarkStart w:id="4435" w:name="_Toc44923944"/>
      <w:bookmarkStart w:id="4436" w:name="_Toc51860914"/>
      <w:bookmarkStart w:id="4437" w:name="_Toc57930685"/>
      <w:bookmarkStart w:id="4438" w:name="_Toc57931315"/>
      <w:bookmarkStart w:id="4439" w:name="_Toc67499707"/>
      <w:r w:rsidRPr="00441CD0">
        <w:t>7.5.4.15</w:t>
      </w:r>
      <w:r w:rsidRPr="00441CD0">
        <w:tab/>
        <w:t>Remove MAR IE within PFCP Session Modification Request</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3D0EBD5D" w14:textId="77777777" w:rsidR="00EE5860" w:rsidRPr="00441CD0" w:rsidRDefault="00EE5860" w:rsidP="00EE5860">
      <w:r w:rsidRPr="00441CD0">
        <w:t xml:space="preserve">The </w:t>
      </w:r>
      <w:r w:rsidRPr="00441CD0">
        <w:rPr>
          <w:lang w:val="en-US"/>
        </w:rPr>
        <w:t xml:space="preserve">Remove MAR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7.5.4.15-1</w:t>
      </w:r>
      <w:r w:rsidRPr="00441CD0">
        <w:rPr>
          <w:lang w:eastAsia="ja-JP"/>
        </w:rPr>
        <w:t>.</w:t>
      </w:r>
    </w:p>
    <w:p w14:paraId="7983643C" w14:textId="77777777" w:rsidR="00EE5860" w:rsidRPr="00441CD0" w:rsidRDefault="00EE5860" w:rsidP="00EE5860">
      <w:pPr>
        <w:pStyle w:val="TH"/>
        <w:rPr>
          <w:lang w:val="en-US"/>
        </w:rPr>
      </w:pPr>
      <w:r w:rsidRPr="00441CD0">
        <w:t>Table 7.5.4.15-</w:t>
      </w:r>
      <w:r w:rsidRPr="00441CD0">
        <w:rPr>
          <w:lang w:val="en-US"/>
        </w:rPr>
        <w:t>1</w:t>
      </w:r>
      <w:r w:rsidRPr="00441CD0">
        <w:t>: Remove MAR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AE9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A94EA1"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A3A41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7F51189" w14:textId="77777777" w:rsidR="00EE5860" w:rsidRPr="00441CD0" w:rsidRDefault="00EE5860" w:rsidP="00BB0E1F">
            <w:pPr>
              <w:pStyle w:val="TAC"/>
            </w:pPr>
            <w:r w:rsidRPr="00441CD0">
              <w:t xml:space="preserve">Remove MAR IE Type = </w:t>
            </w:r>
            <w:r w:rsidRPr="00441CD0">
              <w:rPr>
                <w:lang w:val="en-US"/>
              </w:rPr>
              <w:t>168</w:t>
            </w:r>
            <w:r w:rsidRPr="00441CD0">
              <w:t xml:space="preserve"> (decimal)</w:t>
            </w:r>
          </w:p>
        </w:tc>
      </w:tr>
      <w:tr w:rsidR="00EE5860" w:rsidRPr="00441CD0" w14:paraId="2C8A02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1058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19CCAF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722C91C" w14:textId="77777777" w:rsidR="00EE5860" w:rsidRPr="00441CD0" w:rsidRDefault="00EE5860" w:rsidP="00BB0E1F">
            <w:pPr>
              <w:pStyle w:val="TAC"/>
            </w:pPr>
            <w:r w:rsidRPr="00441CD0">
              <w:t>Length = n</w:t>
            </w:r>
          </w:p>
        </w:tc>
      </w:tr>
      <w:tr w:rsidR="00EE5860" w:rsidRPr="00441CD0" w14:paraId="3BA382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5824B5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29238E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E9CE08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5DD41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19E294E" w14:textId="77777777" w:rsidR="00EE5860" w:rsidRPr="00441CD0" w:rsidRDefault="00EE5860" w:rsidP="00BB0E1F">
            <w:pPr>
              <w:pStyle w:val="TAH"/>
            </w:pPr>
            <w:r w:rsidRPr="00441CD0">
              <w:t>IE Type</w:t>
            </w:r>
          </w:p>
        </w:tc>
      </w:tr>
      <w:tr w:rsidR="00EE5860" w:rsidRPr="00441CD0" w14:paraId="7F483327"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AE3C0E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E6B435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0345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7B46D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059ECF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4E49C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15182C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F13A25B" w14:textId="77777777" w:rsidR="00EE5860" w:rsidRPr="00441CD0" w:rsidRDefault="00EE5860" w:rsidP="00BB0E1F">
            <w:pPr>
              <w:spacing w:after="0"/>
              <w:rPr>
                <w:rFonts w:ascii="Arial" w:hAnsi="Arial"/>
                <w:b/>
                <w:sz w:val="18"/>
                <w:lang w:val="x-none"/>
              </w:rPr>
            </w:pPr>
          </w:p>
        </w:tc>
      </w:tr>
      <w:tr w:rsidR="00EE5860" w:rsidRPr="00441CD0" w14:paraId="60EF012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DF64EB" w14:textId="77777777" w:rsidR="00EE5860" w:rsidRPr="00441CD0" w:rsidRDefault="00EE5860" w:rsidP="00BB0E1F">
            <w:pPr>
              <w:pStyle w:val="TAL"/>
            </w:pPr>
            <w:r w:rsidRPr="00441CD0">
              <w:rPr>
                <w:szCs w:val="18"/>
                <w:lang w:val="de-DE"/>
              </w:rPr>
              <w:t>MAR ID</w:t>
            </w:r>
          </w:p>
        </w:tc>
        <w:tc>
          <w:tcPr>
            <w:tcW w:w="336" w:type="dxa"/>
            <w:tcBorders>
              <w:top w:val="single" w:sz="4" w:space="0" w:color="auto"/>
              <w:left w:val="single" w:sz="4" w:space="0" w:color="auto"/>
              <w:bottom w:val="single" w:sz="4" w:space="0" w:color="auto"/>
              <w:right w:val="single" w:sz="4" w:space="0" w:color="auto"/>
            </w:tcBorders>
            <w:hideMark/>
          </w:tcPr>
          <w:p w14:paraId="082F47B1" w14:textId="77777777" w:rsidR="00EE5860" w:rsidRPr="00441CD0" w:rsidRDefault="00EE5860" w:rsidP="00BB0E1F">
            <w:pPr>
              <w:pStyle w:val="TAL"/>
              <w:jc w:val="cente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8DE0D3F" w14:textId="77777777" w:rsidR="00EE5860" w:rsidRPr="00441CD0" w:rsidRDefault="00EE5860" w:rsidP="00BB0E1F">
            <w:pPr>
              <w:pStyle w:val="TAL"/>
            </w:pPr>
            <w:r w:rsidRPr="00441CD0">
              <w:rPr>
                <w:szCs w:val="18"/>
                <w:lang w:val="en-US"/>
              </w:rPr>
              <w:t>This IE shall identify the MAR to be deleted.</w:t>
            </w:r>
          </w:p>
        </w:tc>
        <w:tc>
          <w:tcPr>
            <w:tcW w:w="370" w:type="dxa"/>
            <w:tcBorders>
              <w:top w:val="single" w:sz="4" w:space="0" w:color="auto"/>
              <w:left w:val="single" w:sz="4" w:space="0" w:color="auto"/>
              <w:bottom w:val="single" w:sz="4" w:space="0" w:color="auto"/>
              <w:right w:val="single" w:sz="4" w:space="0" w:color="auto"/>
            </w:tcBorders>
            <w:hideMark/>
          </w:tcPr>
          <w:p w14:paraId="19AEE9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AF5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EF33265"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2E156DC"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CE0DAA" w14:textId="77777777" w:rsidR="00EE5860" w:rsidRPr="00441CD0" w:rsidRDefault="00EE5860" w:rsidP="00BB0E1F">
            <w:pPr>
              <w:pStyle w:val="TAC"/>
              <w:rPr>
                <w:lang w:val="x-none"/>
              </w:rPr>
            </w:pPr>
            <w:r w:rsidRPr="00441CD0">
              <w:t>MAR ID</w:t>
            </w:r>
          </w:p>
        </w:tc>
      </w:tr>
    </w:tbl>
    <w:p w14:paraId="4C0B4F0A" w14:textId="77777777" w:rsidR="00EE5860" w:rsidRPr="00441CD0" w:rsidRDefault="00EE5860" w:rsidP="00EE5860"/>
    <w:p w14:paraId="68E41CBB" w14:textId="77777777" w:rsidR="00EE5860" w:rsidRPr="00441CD0" w:rsidRDefault="00EE5860" w:rsidP="00EE5860">
      <w:pPr>
        <w:pStyle w:val="Heading4"/>
        <w:rPr>
          <w:rFonts w:cs="Arial"/>
          <w:bCs/>
        </w:rPr>
      </w:pPr>
      <w:bookmarkStart w:id="4440" w:name="_Toc19717314"/>
      <w:bookmarkStart w:id="4441" w:name="_Toc27490808"/>
      <w:bookmarkStart w:id="4442" w:name="_Toc27557101"/>
      <w:bookmarkStart w:id="4443" w:name="_Toc27724018"/>
      <w:bookmarkStart w:id="4444" w:name="_Toc36031090"/>
      <w:bookmarkStart w:id="4445" w:name="_Toc36043010"/>
      <w:bookmarkStart w:id="4446" w:name="_Toc36814335"/>
      <w:bookmarkStart w:id="4447" w:name="_Toc44689191"/>
      <w:bookmarkStart w:id="4448" w:name="_Toc44923945"/>
      <w:bookmarkStart w:id="4449" w:name="_Toc51860915"/>
      <w:bookmarkStart w:id="4450" w:name="_Toc57930686"/>
      <w:bookmarkStart w:id="4451" w:name="_Toc57931316"/>
      <w:bookmarkStart w:id="4452" w:name="_Toc67499708"/>
      <w:r w:rsidRPr="00441CD0">
        <w:t>7.5.4.16</w:t>
      </w:r>
      <w:r w:rsidRPr="00441CD0">
        <w:tab/>
        <w:t>Update</w:t>
      </w:r>
      <w:r w:rsidRPr="00441CD0">
        <w:rPr>
          <w:lang w:val="en-US"/>
        </w:rPr>
        <w:t xml:space="preserve"> </w:t>
      </w:r>
      <w:r w:rsidRPr="00441CD0">
        <w:t>MAR IE within PFCP Session Modification Request</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122F1391" w14:textId="77777777" w:rsidR="00EE5860" w:rsidRPr="00441CD0" w:rsidRDefault="00EE5860" w:rsidP="00EE5860">
      <w:r w:rsidRPr="00441CD0">
        <w:t xml:space="preserve">The </w:t>
      </w:r>
      <w:r w:rsidRPr="00441CD0">
        <w:rPr>
          <w:lang w:val="en-US"/>
        </w:rPr>
        <w:t>Update MA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7.5.4.16-1</w:t>
      </w:r>
      <w:r w:rsidRPr="00441CD0">
        <w:rPr>
          <w:lang w:eastAsia="ja-JP"/>
        </w:rPr>
        <w:t>.</w:t>
      </w:r>
    </w:p>
    <w:p w14:paraId="330E6F27" w14:textId="77777777" w:rsidR="00EE5860" w:rsidRPr="00441CD0" w:rsidRDefault="00EE5860" w:rsidP="00EE5860">
      <w:pPr>
        <w:pStyle w:val="TH"/>
        <w:rPr>
          <w:lang w:val="en-US"/>
        </w:rPr>
      </w:pPr>
      <w:r w:rsidRPr="00441CD0">
        <w:t>Table 7.5.4.</w:t>
      </w:r>
      <w:r>
        <w:t>16</w:t>
      </w:r>
      <w:r w:rsidRPr="00441CD0">
        <w:t xml:space="preserve">-1: </w:t>
      </w:r>
      <w:bookmarkStart w:id="4453" w:name="OLE_LINK93"/>
      <w:r w:rsidRPr="00441CD0">
        <w:t>Update</w:t>
      </w:r>
      <w:r w:rsidRPr="00441CD0">
        <w:rPr>
          <w:lang w:val="en-US"/>
        </w:rPr>
        <w:t xml:space="preserve"> </w:t>
      </w:r>
      <w:r w:rsidRPr="00441CD0">
        <w:t xml:space="preserve">MAR IE </w:t>
      </w:r>
      <w:bookmarkEnd w:id="4453"/>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FAE719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BCAFDF7"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57DBB8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9113BA" w14:textId="77777777" w:rsidR="00EE5860" w:rsidRPr="00441CD0" w:rsidRDefault="00EE5860" w:rsidP="00BB0E1F">
            <w:pPr>
              <w:pStyle w:val="TAC"/>
            </w:pPr>
            <w:r w:rsidRPr="00441CD0">
              <w:t xml:space="preserve">Update MAR </w:t>
            </w:r>
            <w:r w:rsidRPr="00441CD0">
              <w:rPr>
                <w:lang w:val="en-US"/>
              </w:rPr>
              <w:t>IE Type = 169 (decimal)</w:t>
            </w:r>
          </w:p>
        </w:tc>
      </w:tr>
      <w:tr w:rsidR="00EE5860" w:rsidRPr="00441CD0" w14:paraId="69A81FB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2481EA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3CC7EB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72676CC" w14:textId="77777777" w:rsidR="00EE5860" w:rsidRPr="00441CD0" w:rsidRDefault="00EE5860" w:rsidP="00BB0E1F">
            <w:pPr>
              <w:pStyle w:val="TAC"/>
            </w:pPr>
            <w:r w:rsidRPr="00441CD0">
              <w:t>Length = n</w:t>
            </w:r>
          </w:p>
        </w:tc>
      </w:tr>
      <w:tr w:rsidR="00EE5860" w:rsidRPr="00441CD0" w14:paraId="25A1024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1D489E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1BAB956"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64D30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E01D6D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9BF8B5" w14:textId="77777777" w:rsidR="00EE5860" w:rsidRPr="00441CD0" w:rsidRDefault="00EE5860" w:rsidP="00BB0E1F">
            <w:pPr>
              <w:pStyle w:val="TAH"/>
            </w:pPr>
            <w:r w:rsidRPr="00441CD0">
              <w:t>IE Type</w:t>
            </w:r>
          </w:p>
        </w:tc>
      </w:tr>
      <w:tr w:rsidR="00EE5860" w:rsidRPr="00441CD0" w14:paraId="68973AF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CE2604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394338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7896A3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BC348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8378DC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48209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816BA8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FFF643" w14:textId="77777777" w:rsidR="00EE5860" w:rsidRPr="00441CD0" w:rsidRDefault="00EE5860" w:rsidP="00BB0E1F">
            <w:pPr>
              <w:spacing w:after="0"/>
              <w:rPr>
                <w:rFonts w:ascii="Arial" w:hAnsi="Arial"/>
                <w:b/>
                <w:sz w:val="18"/>
                <w:lang w:val="x-none"/>
              </w:rPr>
            </w:pPr>
          </w:p>
        </w:tc>
      </w:tr>
      <w:tr w:rsidR="00EE5860" w:rsidRPr="00441CD0" w14:paraId="555247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CBEBCCD" w14:textId="77777777" w:rsidR="00EE5860" w:rsidRPr="00441CD0" w:rsidRDefault="00EE5860" w:rsidP="00BB0E1F">
            <w:pPr>
              <w:pStyle w:val="TAL"/>
            </w:pPr>
            <w:r w:rsidRPr="00441CD0">
              <w:lastRenderedPageBreak/>
              <w:t>MAR ID</w:t>
            </w:r>
          </w:p>
        </w:tc>
        <w:tc>
          <w:tcPr>
            <w:tcW w:w="336" w:type="dxa"/>
            <w:tcBorders>
              <w:top w:val="single" w:sz="4" w:space="0" w:color="auto"/>
              <w:left w:val="single" w:sz="4" w:space="0" w:color="auto"/>
              <w:bottom w:val="single" w:sz="4" w:space="0" w:color="auto"/>
              <w:right w:val="single" w:sz="4" w:space="0" w:color="auto"/>
            </w:tcBorders>
            <w:hideMark/>
          </w:tcPr>
          <w:p w14:paraId="0C5DC37E"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4216309"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MAR to be updated.</w:t>
            </w:r>
          </w:p>
        </w:tc>
        <w:tc>
          <w:tcPr>
            <w:tcW w:w="370" w:type="dxa"/>
            <w:tcBorders>
              <w:top w:val="single" w:sz="4" w:space="0" w:color="auto"/>
              <w:left w:val="single" w:sz="4" w:space="0" w:color="auto"/>
              <w:bottom w:val="single" w:sz="4" w:space="0" w:color="auto"/>
              <w:right w:val="single" w:sz="4" w:space="0" w:color="auto"/>
            </w:tcBorders>
            <w:hideMark/>
          </w:tcPr>
          <w:p w14:paraId="0FE11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E8EA9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A7BCF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E3F48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62A06C3" w14:textId="77777777" w:rsidR="00EE5860" w:rsidRPr="00441CD0" w:rsidRDefault="00EE5860" w:rsidP="00BB0E1F">
            <w:pPr>
              <w:pStyle w:val="TAC"/>
            </w:pPr>
            <w:r w:rsidRPr="00441CD0">
              <w:t>MAR ID</w:t>
            </w:r>
          </w:p>
        </w:tc>
      </w:tr>
      <w:tr w:rsidR="00EE5860" w:rsidRPr="00441CD0" w14:paraId="0D85BF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09098FC" w14:textId="77777777" w:rsidR="00EE5860" w:rsidRPr="00441CD0" w:rsidRDefault="00EE5860" w:rsidP="00BB0E1F">
            <w:pPr>
              <w:pStyle w:val="TAL"/>
            </w:pPr>
            <w:bookmarkStart w:id="4454" w:name="_Hlk4682418"/>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5649D96E" w14:textId="77777777" w:rsidR="00EE5860" w:rsidRPr="00441CD0" w:rsidRDefault="00EE5860" w:rsidP="00BB0E1F">
            <w:pPr>
              <w:pStyle w:val="TAL"/>
              <w:jc w:val="center"/>
              <w:rPr>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A2741A7" w14:textId="77777777" w:rsidR="00EE5860" w:rsidRPr="00441CD0" w:rsidRDefault="00EE5860" w:rsidP="00BB0E1F">
            <w:pPr>
              <w:pStyle w:val="TAL"/>
              <w:rPr>
                <w:lang w:val="x-none" w:eastAsia="zh-CN"/>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F0E84B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05A97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43C7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4D126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9C88AE8" w14:textId="77777777" w:rsidR="00EE5860" w:rsidRPr="00441CD0" w:rsidRDefault="00EE5860" w:rsidP="00BB0E1F">
            <w:pPr>
              <w:pStyle w:val="TAC"/>
            </w:pPr>
            <w:r w:rsidRPr="00441CD0">
              <w:rPr>
                <w:lang w:eastAsia="ko-KR"/>
              </w:rPr>
              <w:t>Steering Functionality</w:t>
            </w:r>
          </w:p>
        </w:tc>
      </w:tr>
      <w:tr w:rsidR="00EE5860" w:rsidRPr="00441CD0" w14:paraId="2E107CE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F16F7B5"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0F29CCDF" w14:textId="77777777" w:rsidR="00EE5860" w:rsidRPr="00441CD0" w:rsidRDefault="00EE5860" w:rsidP="00BB0E1F">
            <w:pPr>
              <w:pStyle w:val="TAL"/>
              <w:jc w:val="cente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1A552FD" w14:textId="77777777" w:rsidR="00EE5860" w:rsidRPr="00441CD0" w:rsidRDefault="00EE5860" w:rsidP="00BB0E1F">
            <w:pPr>
              <w:pStyle w:val="TAL"/>
            </w:pPr>
            <w:r w:rsidRPr="00441CD0">
              <w:t xml:space="preserve">This IE shall be present </w:t>
            </w:r>
            <w:r w:rsidRPr="00441CD0">
              <w:rPr>
                <w:lang w:val="en-US"/>
              </w:rPr>
              <w:t>if it is changed</w:t>
            </w:r>
            <w:r w:rsidRPr="00441CD0">
              <w:t>.</w:t>
            </w:r>
          </w:p>
          <w:p w14:paraId="4E6D94CB"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5CF2044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9A7A5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054736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2DC5D2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EDC0F7" w14:textId="77777777" w:rsidR="00EE5860" w:rsidRPr="00441CD0" w:rsidRDefault="00EE5860" w:rsidP="00BB0E1F">
            <w:pPr>
              <w:pStyle w:val="TAC"/>
            </w:pPr>
            <w:r w:rsidRPr="00441CD0">
              <w:t>Steering Mode</w:t>
            </w:r>
          </w:p>
        </w:tc>
      </w:tr>
      <w:tr w:rsidR="00EE5860" w:rsidRPr="00441CD0" w14:paraId="6BE2D1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947419" w14:textId="77777777" w:rsidR="00EE5860" w:rsidRPr="00441CD0" w:rsidRDefault="00EE5860" w:rsidP="00BB0E1F">
            <w:pPr>
              <w:pStyle w:val="TAL"/>
              <w:rPr>
                <w:lang w:val="de-DE"/>
              </w:rPr>
            </w:pPr>
            <w:bookmarkStart w:id="4455" w:name="_Hlk5899549"/>
            <w:r w:rsidRPr="00441CD0">
              <w:rPr>
                <w:lang w:val="fr-FR"/>
              </w:rPr>
              <w:t>Update 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5F36B62D" w14:textId="77777777" w:rsidR="00EE5860" w:rsidRPr="00441CD0" w:rsidRDefault="00EE5860" w:rsidP="00BB0E1F">
            <w:pPr>
              <w:pStyle w:val="TAL"/>
              <w:jc w:val="center"/>
              <w:rPr>
                <w:lang w:val="fr-FR"/>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0F7C70B" w14:textId="77777777" w:rsidR="00EE5860" w:rsidRPr="00441CD0" w:rsidRDefault="00EE5860" w:rsidP="00BB0E1F">
            <w:pPr>
              <w:pStyle w:val="TAL"/>
              <w:rPr>
                <w:lang w:val="en-US"/>
              </w:rPr>
            </w:pPr>
            <w:r w:rsidRPr="00441CD0">
              <w:rPr>
                <w:szCs w:val="18"/>
                <w:lang w:val="fr-FR"/>
              </w:rPr>
              <w:t xml:space="preserve">This IE shall be present if the 3GPP </w:t>
            </w:r>
            <w:r w:rsidRPr="00441CD0">
              <w:rPr>
                <w:lang w:val="fr-FR"/>
              </w:rPr>
              <w:t xml:space="preserve">Access Forwarding Action Information was provisioned previously and </w:t>
            </w:r>
            <w:r w:rsidRPr="00441CD0">
              <w:rPr>
                <w:lang w:val="en-US"/>
              </w:rPr>
              <w:t>if any of IEs is to be changed.</w:t>
            </w:r>
          </w:p>
          <w:p w14:paraId="4C9BE403" w14:textId="77777777" w:rsidR="00EE5860" w:rsidRPr="00441CD0" w:rsidRDefault="00EE5860" w:rsidP="00BB0E1F">
            <w:pPr>
              <w:pStyle w:val="TAL"/>
              <w:rPr>
                <w:lang w:val="fr-FR" w:eastAsia="zh-CN"/>
              </w:rPr>
            </w:pPr>
          </w:p>
          <w:p w14:paraId="138719F7" w14:textId="77777777" w:rsidR="00EE5860" w:rsidRPr="00441CD0" w:rsidRDefault="00EE5860" w:rsidP="00BB0E1F">
            <w:pPr>
              <w:pStyle w:val="TAL"/>
              <w:rPr>
                <w:lang w:val="de-DE" w:eastAsia="zh-CN"/>
              </w:rPr>
            </w:pPr>
            <w:r w:rsidRPr="00441CD0">
              <w:rPr>
                <w:lang w:val="en-US"/>
              </w:rPr>
              <w:t>This IE shall also be present to remove 3GPP Access Forwarding Action Information that was provisioned previously if the UE deregisters from the corresponding access. This shall be done by including this IE with a null length.</w:t>
            </w:r>
          </w:p>
        </w:tc>
        <w:tc>
          <w:tcPr>
            <w:tcW w:w="370" w:type="dxa"/>
            <w:tcBorders>
              <w:top w:val="single" w:sz="4" w:space="0" w:color="auto"/>
              <w:left w:val="single" w:sz="4" w:space="0" w:color="auto"/>
              <w:bottom w:val="single" w:sz="4" w:space="0" w:color="auto"/>
              <w:right w:val="single" w:sz="4" w:space="0" w:color="auto"/>
            </w:tcBorders>
            <w:hideMark/>
          </w:tcPr>
          <w:p w14:paraId="40FBC82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63AA5E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FBAD6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37B5AF"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041EB0B" w14:textId="77777777" w:rsidR="00EE5860" w:rsidRPr="00441CD0" w:rsidRDefault="00EE5860" w:rsidP="00BB0E1F">
            <w:pPr>
              <w:pStyle w:val="TAC"/>
              <w:rPr>
                <w:lang w:val="de-DE"/>
              </w:rPr>
            </w:pPr>
            <w:r w:rsidRPr="00441CD0">
              <w:rPr>
                <w:lang w:val="fr-FR"/>
              </w:rPr>
              <w:t>Update 3GPP Access Forwarding Action Information</w:t>
            </w:r>
          </w:p>
        </w:tc>
      </w:tr>
      <w:tr w:rsidR="00EE5860" w:rsidRPr="00441CD0" w14:paraId="193657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78060F3" w14:textId="77777777" w:rsidR="00EE5860" w:rsidRPr="00441CD0" w:rsidRDefault="00EE5860" w:rsidP="00BB0E1F">
            <w:pPr>
              <w:pStyle w:val="TAL"/>
              <w:rPr>
                <w:lang w:val="fr-FR"/>
              </w:rPr>
            </w:pPr>
            <w:r w:rsidRPr="00441CD0">
              <w:rPr>
                <w:lang w:val="fr-FR"/>
              </w:rPr>
              <w:t>Update 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131438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9D3C0F4" w14:textId="77777777" w:rsidR="00EE5860" w:rsidRPr="00441CD0" w:rsidRDefault="00EE5860" w:rsidP="00BB0E1F">
            <w:pPr>
              <w:pStyle w:val="TAL"/>
              <w:rPr>
                <w:lang w:val="fr-FR" w:eastAsia="zh-CN"/>
              </w:rPr>
            </w:pPr>
            <w:r w:rsidRPr="00441CD0">
              <w:rPr>
                <w:szCs w:val="18"/>
                <w:lang w:val="fr-FR"/>
              </w:rPr>
              <w:t xml:space="preserve">This IE shall be present if the Non-3GPP </w:t>
            </w:r>
            <w:r w:rsidRPr="00441CD0">
              <w:rPr>
                <w:lang w:val="fr-FR"/>
              </w:rPr>
              <w:t xml:space="preserve">Access Forwarding Action Information was provisioned previously and </w:t>
            </w:r>
            <w:r w:rsidRPr="00441CD0">
              <w:rPr>
                <w:lang w:val="en-US"/>
              </w:rPr>
              <w:t>if any of IEs is to be changed.</w:t>
            </w:r>
          </w:p>
          <w:p w14:paraId="1B9E1820" w14:textId="77777777" w:rsidR="00EE5860" w:rsidRPr="00441CD0" w:rsidRDefault="00EE5860" w:rsidP="00BB0E1F">
            <w:pPr>
              <w:pStyle w:val="TAL"/>
              <w:rPr>
                <w:lang w:val="en-US" w:eastAsia="zh-CN"/>
              </w:rPr>
            </w:pPr>
          </w:p>
          <w:p w14:paraId="1B10420B" w14:textId="77777777" w:rsidR="00EE5860" w:rsidRPr="00441CD0" w:rsidRDefault="00EE5860" w:rsidP="00BB0E1F">
            <w:pPr>
              <w:pStyle w:val="TAL"/>
              <w:rPr>
                <w:lang w:val="en-US"/>
              </w:rPr>
            </w:pPr>
            <w:r w:rsidRPr="00441CD0">
              <w:rPr>
                <w:lang w:val="en-US"/>
              </w:rPr>
              <w:t>This IE shall also be present to remove the Non-3GPP Access Forwarding Action Information that was provisioned previously if the UE deregisters from the corresponding access. This shall be done by including this IE with a null length.</w:t>
            </w:r>
          </w:p>
          <w:p w14:paraId="59C25F3C" w14:textId="77777777" w:rsidR="00EE5860" w:rsidRPr="00441CD0" w:rsidRDefault="00EE5860" w:rsidP="00BB0E1F">
            <w:pPr>
              <w:pStyle w:val="TAL"/>
              <w:rPr>
                <w:szCs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0CC665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7E5CB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B794C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BD4386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852057" w14:textId="77777777" w:rsidR="00EE5860" w:rsidRPr="00441CD0" w:rsidRDefault="00EE5860" w:rsidP="00BB0E1F">
            <w:pPr>
              <w:pStyle w:val="TAC"/>
              <w:rPr>
                <w:lang w:val="fr-FR"/>
              </w:rPr>
            </w:pPr>
            <w:r w:rsidRPr="00441CD0">
              <w:rPr>
                <w:lang w:val="fr-FR"/>
              </w:rPr>
              <w:t xml:space="preserve">Update Non-3GPP Access Forwarding Action Information </w:t>
            </w:r>
          </w:p>
        </w:tc>
      </w:tr>
      <w:tr w:rsidR="00EE5860" w:rsidRPr="00441CD0" w14:paraId="0D14C8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4C06A42"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74B949C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3505567" w14:textId="77777777" w:rsidR="00EE5860" w:rsidRPr="00441CD0" w:rsidRDefault="00EE5860" w:rsidP="00BB0E1F">
            <w:pPr>
              <w:pStyle w:val="TAL"/>
              <w:rPr>
                <w:lang w:val="en-US"/>
              </w:rPr>
            </w:pPr>
            <w:r w:rsidRPr="00441CD0">
              <w:rPr>
                <w:szCs w:val="18"/>
                <w:lang w:val="fr-FR"/>
              </w:rPr>
              <w:t xml:space="preserve">This IE shall be present </w:t>
            </w:r>
            <w:r w:rsidRPr="00441CD0">
              <w:rPr>
                <w:color w:val="000000"/>
                <w:lang w:val="en-US" w:eastAsia="zh-CN"/>
              </w:rPr>
              <w:t xml:space="preserve">to provision 3GPP access specific forwarding action information </w:t>
            </w:r>
            <w:r w:rsidRPr="00441CD0">
              <w:rPr>
                <w:lang w:val="en-US"/>
              </w:rPr>
              <w:t>when this access is added, i.e. when the UE registers to 3GPP access.</w:t>
            </w:r>
          </w:p>
          <w:p w14:paraId="3BE8F881" w14:textId="77777777" w:rsidR="00EE5860" w:rsidRPr="00441CD0" w:rsidRDefault="00EE5860" w:rsidP="00BB0E1F">
            <w:pPr>
              <w:pStyle w:val="TAL"/>
              <w:rPr>
                <w:lang w:val="en-US"/>
              </w:rPr>
            </w:pPr>
          </w:p>
          <w:p w14:paraId="73924D85" w14:textId="77777777" w:rsidR="00EE5860" w:rsidRPr="00441CD0" w:rsidRDefault="00EE5860" w:rsidP="00BB0E1F">
            <w:pPr>
              <w:pStyle w:val="TAL"/>
              <w:rPr>
                <w:szCs w:val="18"/>
                <w:lang w:val="fr-FR"/>
              </w:rPr>
            </w:pPr>
            <w:r w:rsidRPr="00441CD0">
              <w:rPr>
                <w:lang w:val="en-US" w:eastAsia="zh-CN"/>
              </w:rPr>
              <w:t xml:space="preserve">See Table 7.5.2.8-2. </w:t>
            </w:r>
          </w:p>
        </w:tc>
        <w:tc>
          <w:tcPr>
            <w:tcW w:w="370" w:type="dxa"/>
            <w:tcBorders>
              <w:top w:val="single" w:sz="4" w:space="0" w:color="auto"/>
              <w:left w:val="single" w:sz="4" w:space="0" w:color="auto"/>
              <w:bottom w:val="single" w:sz="4" w:space="0" w:color="auto"/>
              <w:right w:val="single" w:sz="4" w:space="0" w:color="auto"/>
            </w:tcBorders>
            <w:hideMark/>
          </w:tcPr>
          <w:p w14:paraId="4EB4E44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A7108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032BC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63307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947A86A"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02AB73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5E54C2"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4AE695A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B0724C6" w14:textId="77777777" w:rsidR="00EE5860" w:rsidRPr="00441CD0" w:rsidRDefault="00EE5860" w:rsidP="00BB0E1F">
            <w:pPr>
              <w:pStyle w:val="TAL"/>
              <w:rPr>
                <w:lang w:val="en-US"/>
              </w:rPr>
            </w:pPr>
            <w:r w:rsidRPr="00441CD0">
              <w:rPr>
                <w:szCs w:val="18"/>
                <w:lang w:val="fr-FR"/>
              </w:rPr>
              <w:t xml:space="preserve">This IE shall be present </w:t>
            </w:r>
            <w:r w:rsidRPr="00441CD0">
              <w:rPr>
                <w:color w:val="000000"/>
                <w:lang w:val="en-US" w:eastAsia="zh-CN"/>
              </w:rPr>
              <w:t xml:space="preserve">to provision Non-3GPP access specific forwarding action information </w:t>
            </w:r>
            <w:r w:rsidRPr="00441CD0">
              <w:rPr>
                <w:lang w:val="en-US"/>
              </w:rPr>
              <w:t>when this access is added, i.e. when the UE registers to non-3GPP access.</w:t>
            </w:r>
          </w:p>
          <w:p w14:paraId="2C1A66E5" w14:textId="77777777" w:rsidR="00EE5860" w:rsidRPr="00441CD0" w:rsidRDefault="00EE5860" w:rsidP="00BB0E1F">
            <w:pPr>
              <w:pStyle w:val="TAL"/>
              <w:rPr>
                <w:szCs w:val="18"/>
                <w:lang w:val="fr-FR"/>
              </w:rPr>
            </w:pPr>
            <w:r w:rsidRPr="00441CD0">
              <w:rPr>
                <w:lang w:val="en-US" w:eastAsia="zh-CN"/>
              </w:rPr>
              <w:t xml:space="preserve">See Table 7.5.2.8-3. </w:t>
            </w:r>
          </w:p>
        </w:tc>
        <w:tc>
          <w:tcPr>
            <w:tcW w:w="370" w:type="dxa"/>
            <w:tcBorders>
              <w:top w:val="single" w:sz="4" w:space="0" w:color="auto"/>
              <w:left w:val="single" w:sz="4" w:space="0" w:color="auto"/>
              <w:bottom w:val="single" w:sz="4" w:space="0" w:color="auto"/>
              <w:right w:val="single" w:sz="4" w:space="0" w:color="auto"/>
            </w:tcBorders>
            <w:hideMark/>
          </w:tcPr>
          <w:p w14:paraId="0BEA24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75DDC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CA6AC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46EDFF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9386E9" w14:textId="77777777" w:rsidR="00EE5860" w:rsidRPr="00441CD0" w:rsidRDefault="00EE5860" w:rsidP="00BB0E1F">
            <w:pPr>
              <w:pStyle w:val="TAC"/>
              <w:rPr>
                <w:lang w:val="fr-FR"/>
              </w:rPr>
            </w:pPr>
            <w:r w:rsidRPr="00441CD0">
              <w:rPr>
                <w:lang w:val="fr-FR"/>
              </w:rPr>
              <w:t xml:space="preserve">Non-3GPP Access Forwarding Action Information </w:t>
            </w:r>
          </w:p>
        </w:tc>
      </w:tr>
      <w:bookmarkEnd w:id="4454"/>
      <w:bookmarkEnd w:id="4455"/>
    </w:tbl>
    <w:p w14:paraId="067EEEC8" w14:textId="77777777" w:rsidR="00EE5860" w:rsidRPr="00441CD0" w:rsidRDefault="00EE5860" w:rsidP="00EE5860">
      <w:pPr>
        <w:rPr>
          <w:lang w:val="x-none" w:eastAsia="zh-CN"/>
        </w:rPr>
      </w:pPr>
    </w:p>
    <w:p w14:paraId="4E9B3098" w14:textId="77777777" w:rsidR="00EE5860" w:rsidRPr="00441CD0" w:rsidRDefault="00EE5860" w:rsidP="00EE5860">
      <w:pPr>
        <w:pStyle w:val="TH"/>
        <w:rPr>
          <w:lang w:val="en-US"/>
        </w:rPr>
      </w:pPr>
      <w:r w:rsidRPr="00441CD0">
        <w:t>Table 7.5.4.16-</w:t>
      </w:r>
      <w:r w:rsidRPr="00441CD0">
        <w:rPr>
          <w:lang w:val="en-US"/>
        </w:rPr>
        <w:t>2</w:t>
      </w:r>
      <w:r w:rsidRPr="00441CD0">
        <w:t>: Update 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6F975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2A4220F"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DBB64C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91508A4" w14:textId="77777777" w:rsidR="00EE5860" w:rsidRPr="00441CD0" w:rsidRDefault="00EE5860" w:rsidP="00BB0E1F">
            <w:pPr>
              <w:pStyle w:val="TAC"/>
              <w:rPr>
                <w:lang w:val="sv-SE"/>
              </w:rPr>
            </w:pPr>
            <w:r w:rsidRPr="00441CD0">
              <w:t xml:space="preserve">Update 3GPP Access Forwarding Action Information </w:t>
            </w:r>
            <w:r w:rsidRPr="00441CD0">
              <w:rPr>
                <w:lang w:val="en-US"/>
              </w:rPr>
              <w:t>IE Type = 175 (decimal)</w:t>
            </w:r>
          </w:p>
        </w:tc>
      </w:tr>
      <w:tr w:rsidR="00EE5860" w:rsidRPr="00441CD0" w14:paraId="3BD21C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B1184C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A1FDE6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A3BE8F" w14:textId="77777777" w:rsidR="00EE5860" w:rsidRPr="00441CD0" w:rsidRDefault="00EE5860" w:rsidP="00BB0E1F">
            <w:pPr>
              <w:pStyle w:val="TAC"/>
              <w:rPr>
                <w:lang w:val="sv-SE"/>
              </w:rPr>
            </w:pPr>
            <w:r w:rsidRPr="00441CD0">
              <w:rPr>
                <w:lang w:val="sv-SE"/>
              </w:rPr>
              <w:t>Length = n</w:t>
            </w:r>
          </w:p>
        </w:tc>
      </w:tr>
      <w:tr w:rsidR="00EE5860" w:rsidRPr="00441CD0" w14:paraId="5A6B1BC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6A444C4"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6EED417"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4B5BBB"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D0B0BE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BD5214C" w14:textId="77777777" w:rsidR="00EE5860" w:rsidRPr="00441CD0" w:rsidRDefault="00EE5860" w:rsidP="00BB0E1F">
            <w:pPr>
              <w:pStyle w:val="TAH"/>
              <w:rPr>
                <w:lang w:val="sv-SE"/>
              </w:rPr>
            </w:pPr>
            <w:r w:rsidRPr="00441CD0">
              <w:rPr>
                <w:lang w:val="sv-SE"/>
              </w:rPr>
              <w:t>IE Type</w:t>
            </w:r>
          </w:p>
        </w:tc>
      </w:tr>
      <w:tr w:rsidR="00EE5860" w:rsidRPr="00441CD0" w14:paraId="2938584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A16745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A7A2AE3"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2BCC14EB"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F4B35AA"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56A0B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7D612E4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43A30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75B6B84" w14:textId="77777777" w:rsidR="00EE5860" w:rsidRPr="00441CD0" w:rsidRDefault="00EE5860" w:rsidP="00BB0E1F">
            <w:pPr>
              <w:spacing w:after="0"/>
              <w:rPr>
                <w:rFonts w:ascii="Arial" w:hAnsi="Arial"/>
                <w:b/>
                <w:sz w:val="18"/>
                <w:lang w:val="sv-SE"/>
              </w:rPr>
            </w:pPr>
          </w:p>
        </w:tc>
      </w:tr>
      <w:tr w:rsidR="00EE5860" w:rsidRPr="00441CD0" w14:paraId="36AEBC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9EA361" w14:textId="77777777" w:rsidR="00EE5860" w:rsidRPr="00441CD0" w:rsidRDefault="00EE5860" w:rsidP="00BB0E1F">
            <w:pPr>
              <w:pStyle w:val="TAL"/>
              <w:rPr>
                <w:lang w:val="sv-SE"/>
              </w:rPr>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6DEEC469" w14:textId="77777777" w:rsidR="00EE5860" w:rsidRPr="00441CD0" w:rsidRDefault="00EE5860" w:rsidP="00BB0E1F">
            <w:pPr>
              <w:pStyle w:val="TAL"/>
              <w:jc w:val="center"/>
              <w:rPr>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BF1D9DD" w14:textId="77777777" w:rsidR="00EE5860" w:rsidRPr="00441CD0" w:rsidRDefault="00EE5860" w:rsidP="00BB0E1F">
            <w:pPr>
              <w:pStyle w:val="TAL"/>
              <w:rPr>
                <w:lang w:val="sv-SE"/>
              </w:rPr>
            </w:pPr>
            <w:r w:rsidRPr="00441CD0">
              <w:t xml:space="preserve">This IE shall </w:t>
            </w:r>
            <w:r w:rsidRPr="00441CD0">
              <w:rPr>
                <w:lang w:eastAsia="ko-KR"/>
              </w:rPr>
              <w:t xml:space="preserve">be present </w:t>
            </w:r>
            <w:r w:rsidRPr="00441CD0">
              <w:rPr>
                <w:lang w:val="en-US"/>
              </w:rPr>
              <w:t>if it is changed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083FFEE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21C08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E2C24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43ADC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06D9309" w14:textId="77777777" w:rsidR="00EE5860" w:rsidRPr="00441CD0" w:rsidRDefault="00EE5860" w:rsidP="00BB0E1F">
            <w:pPr>
              <w:pStyle w:val="TAC"/>
              <w:rPr>
                <w:lang w:val="sv-SE"/>
              </w:rPr>
            </w:pPr>
            <w:r w:rsidRPr="00441CD0">
              <w:t>FAR ID</w:t>
            </w:r>
          </w:p>
        </w:tc>
      </w:tr>
      <w:tr w:rsidR="00EE5860" w:rsidRPr="00441CD0" w14:paraId="172006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890B9E9" w14:textId="77777777" w:rsidR="00EE5860" w:rsidRPr="00441CD0" w:rsidRDefault="00EE5860" w:rsidP="00BB0E1F">
            <w:pPr>
              <w:pStyle w:val="TAL"/>
              <w:rPr>
                <w:lang w:val="x-none"/>
              </w:rPr>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339060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A7E620" w14:textId="77777777" w:rsidR="00EE5860" w:rsidRPr="00441CD0" w:rsidRDefault="00EE5860" w:rsidP="00BB0E1F">
            <w:pPr>
              <w:pStyle w:val="TAL"/>
              <w:rPr>
                <w:lang w:eastAsia="ko-KR"/>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D340EF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12F4CE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A55FA2"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95282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53E909" w14:textId="77777777" w:rsidR="00EE5860" w:rsidRPr="00441CD0" w:rsidRDefault="00EE5860" w:rsidP="00BB0E1F">
            <w:pPr>
              <w:pStyle w:val="TAC"/>
              <w:rPr>
                <w:lang w:val="x-none"/>
              </w:rPr>
            </w:pPr>
            <w:r w:rsidRPr="00441CD0">
              <w:t>Weight</w:t>
            </w:r>
          </w:p>
        </w:tc>
      </w:tr>
      <w:tr w:rsidR="00EE5860" w:rsidRPr="00441CD0" w14:paraId="79AFF5C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2B70B04" w14:textId="77777777" w:rsidR="00EE5860" w:rsidRPr="00441CD0" w:rsidRDefault="00EE5860" w:rsidP="00BB0E1F">
            <w:pPr>
              <w:pStyle w:val="TAL"/>
              <w:rPr>
                <w:lang w:val="sv-SE"/>
              </w:rPr>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032E6C87" w14:textId="77777777" w:rsidR="00EE5860" w:rsidRPr="00441CD0" w:rsidRDefault="00EE5860" w:rsidP="00BB0E1F">
            <w:pPr>
              <w:pStyle w:val="TAL"/>
              <w:jc w:val="center"/>
              <w:rPr>
                <w:szCs w:val="18"/>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0622E1" w14:textId="77777777" w:rsidR="00EE5860" w:rsidRPr="00441CD0" w:rsidRDefault="00EE5860" w:rsidP="00BB0E1F">
            <w:pPr>
              <w:pStyle w:val="TAL"/>
              <w:rPr>
                <w:lang w:val="x-none"/>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174CF2F"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93D0674"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2D7BD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CF3B51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7683ED" w14:textId="77777777" w:rsidR="00EE5860" w:rsidRPr="00441CD0" w:rsidRDefault="00EE5860" w:rsidP="00BB0E1F">
            <w:pPr>
              <w:pStyle w:val="TAC"/>
              <w:rPr>
                <w:lang w:val="sv-SE"/>
              </w:rPr>
            </w:pPr>
            <w:r w:rsidRPr="00441CD0">
              <w:t>Priority</w:t>
            </w:r>
          </w:p>
        </w:tc>
      </w:tr>
      <w:tr w:rsidR="00EE5860" w:rsidRPr="00441CD0" w14:paraId="148D47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E740B6F" w14:textId="77777777" w:rsidR="00EE5860" w:rsidRPr="00441CD0" w:rsidRDefault="00EE5860" w:rsidP="00BB0E1F">
            <w:pPr>
              <w:pStyle w:val="TAL"/>
              <w:rPr>
                <w:szCs w:val="18"/>
                <w:lang w:val="sv-SE"/>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74E79A2E" w14:textId="77777777" w:rsidR="00EE5860" w:rsidRPr="00441CD0" w:rsidRDefault="00EE5860" w:rsidP="00BB0E1F">
            <w:pPr>
              <w:pStyle w:val="TAL"/>
              <w:jc w:val="center"/>
              <w:rPr>
                <w:lang w:val="sv-SE"/>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tcPr>
          <w:p w14:paraId="7412D676"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for this access.</w:t>
            </w:r>
          </w:p>
          <w:p w14:paraId="11BA6189" w14:textId="77777777" w:rsidR="00EE5860" w:rsidRPr="00441CD0" w:rsidRDefault="00EE5860" w:rsidP="00BB0E1F">
            <w:pPr>
              <w:pStyle w:val="TAL"/>
              <w:rPr>
                <w:lang w:val="en-US" w:eastAsia="zh-CN"/>
              </w:rPr>
            </w:pPr>
          </w:p>
          <w:p w14:paraId="363C7134" w14:textId="77777777" w:rsidR="00EE5860" w:rsidRPr="00441CD0" w:rsidRDefault="00EE5860" w:rsidP="00BB0E1F">
            <w:pPr>
              <w:pStyle w:val="TAL"/>
              <w:rPr>
                <w:lang w:val="en-US" w:eastAsia="zh-CN"/>
              </w:rPr>
            </w:pPr>
            <w:r w:rsidRPr="00441CD0">
              <w:rPr>
                <w:lang w:eastAsia="zh-CN"/>
              </w:rPr>
              <w:t>When present, this IE shall contain the list of all the URR IDs to be associated to this access.</w:t>
            </w:r>
          </w:p>
        </w:tc>
        <w:tc>
          <w:tcPr>
            <w:tcW w:w="370" w:type="dxa"/>
            <w:tcBorders>
              <w:top w:val="single" w:sz="4" w:space="0" w:color="auto"/>
              <w:left w:val="single" w:sz="4" w:space="0" w:color="auto"/>
              <w:bottom w:val="single" w:sz="4" w:space="0" w:color="auto"/>
              <w:right w:val="single" w:sz="4" w:space="0" w:color="auto"/>
            </w:tcBorders>
            <w:hideMark/>
          </w:tcPr>
          <w:p w14:paraId="47CFA6B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3B979F"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3459C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C64BE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EAFA33" w14:textId="77777777" w:rsidR="00EE5860" w:rsidRPr="00441CD0" w:rsidRDefault="00EE5860" w:rsidP="00BB0E1F">
            <w:pPr>
              <w:pStyle w:val="TAC"/>
              <w:rPr>
                <w:lang w:val="sv-SE"/>
              </w:rPr>
            </w:pPr>
            <w:r w:rsidRPr="00441CD0">
              <w:t>URR ID</w:t>
            </w:r>
          </w:p>
        </w:tc>
      </w:tr>
    </w:tbl>
    <w:p w14:paraId="0B0666B2" w14:textId="77777777" w:rsidR="00EE5860" w:rsidRPr="00441CD0" w:rsidRDefault="00EE5860" w:rsidP="00EE5860">
      <w:pPr>
        <w:rPr>
          <w:lang w:val="x-none" w:eastAsia="zh-CN"/>
        </w:rPr>
      </w:pPr>
    </w:p>
    <w:p w14:paraId="0F9E7B41" w14:textId="77777777" w:rsidR="00EE5860" w:rsidRPr="00441CD0" w:rsidRDefault="00EE5860" w:rsidP="00EE5860">
      <w:pPr>
        <w:pStyle w:val="TH"/>
        <w:rPr>
          <w:lang w:val="en-US"/>
        </w:rPr>
      </w:pPr>
      <w:r w:rsidRPr="00441CD0">
        <w:t>Table 7.5.4.16-</w:t>
      </w:r>
      <w:r w:rsidRPr="00441CD0">
        <w:rPr>
          <w:lang w:val="en-US"/>
        </w:rPr>
        <w:t>3</w:t>
      </w:r>
      <w:r w:rsidRPr="00441CD0">
        <w:t>: Update Non-3GPP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D6FEF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DEB361E" w14:textId="77777777" w:rsidR="00EE5860" w:rsidRPr="00441CD0" w:rsidRDefault="00EE5860" w:rsidP="00BB0E1F">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387FE01"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32855CA" w14:textId="77777777" w:rsidR="00EE5860" w:rsidRPr="00441CD0" w:rsidRDefault="00EE5860" w:rsidP="00BB0E1F">
            <w:pPr>
              <w:pStyle w:val="TAC"/>
              <w:rPr>
                <w:lang w:val="sv-SE"/>
              </w:rPr>
            </w:pPr>
            <w:r w:rsidRPr="00441CD0">
              <w:t xml:space="preserve">Update Non-3GPP Access Forwarding Action Information </w:t>
            </w:r>
            <w:r w:rsidRPr="00441CD0">
              <w:rPr>
                <w:lang w:val="en-US"/>
              </w:rPr>
              <w:t>IE Type = 176 (decimal)</w:t>
            </w:r>
          </w:p>
        </w:tc>
      </w:tr>
      <w:tr w:rsidR="00EE5860" w:rsidRPr="00441CD0" w14:paraId="3BA17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4A18F6"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7AC64CA"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BA387E7" w14:textId="77777777" w:rsidR="00EE5860" w:rsidRPr="00441CD0" w:rsidRDefault="00EE5860" w:rsidP="00BB0E1F">
            <w:pPr>
              <w:pStyle w:val="TAC"/>
              <w:rPr>
                <w:lang w:val="sv-SE"/>
              </w:rPr>
            </w:pPr>
            <w:r w:rsidRPr="00441CD0">
              <w:rPr>
                <w:lang w:val="sv-SE"/>
              </w:rPr>
              <w:t>Length = n</w:t>
            </w:r>
          </w:p>
        </w:tc>
      </w:tr>
      <w:tr w:rsidR="00EE5860" w:rsidRPr="00441CD0" w14:paraId="07D483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DAF2352"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2EAE592"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875D148"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EA7653"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FCA1D57" w14:textId="77777777" w:rsidR="00EE5860" w:rsidRPr="00441CD0" w:rsidRDefault="00EE5860" w:rsidP="00BB0E1F">
            <w:pPr>
              <w:pStyle w:val="TAH"/>
              <w:rPr>
                <w:lang w:val="sv-SE"/>
              </w:rPr>
            </w:pPr>
            <w:r w:rsidRPr="00441CD0">
              <w:rPr>
                <w:lang w:val="sv-SE"/>
              </w:rPr>
              <w:t>IE Type</w:t>
            </w:r>
          </w:p>
        </w:tc>
      </w:tr>
      <w:tr w:rsidR="00EE5860" w:rsidRPr="00441CD0" w14:paraId="61646BB5"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7EBF4BB0"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BC789CA"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00FDBEC3"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18BF10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0AB014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B5D9ED6"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1A327E3"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B3DEAC6" w14:textId="77777777" w:rsidR="00EE5860" w:rsidRPr="00441CD0" w:rsidRDefault="00EE5860" w:rsidP="00BB0E1F">
            <w:pPr>
              <w:spacing w:after="0"/>
              <w:rPr>
                <w:rFonts w:ascii="Arial" w:hAnsi="Arial"/>
                <w:b/>
                <w:sz w:val="18"/>
                <w:lang w:val="sv-SE"/>
              </w:rPr>
            </w:pPr>
          </w:p>
        </w:tc>
      </w:tr>
      <w:tr w:rsidR="00EE5860" w:rsidRPr="00441CD0" w14:paraId="58F8AF75"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484E2AB" w14:textId="77777777" w:rsidR="00EE5860" w:rsidRPr="00441CD0" w:rsidRDefault="00EE5860" w:rsidP="00BB0E1F">
            <w:pPr>
              <w:pStyle w:val="TAC"/>
              <w:rPr>
                <w:lang w:val="x-none"/>
              </w:rPr>
            </w:pPr>
            <w:r w:rsidRPr="00441CD0">
              <w:t>Same IEs and requirements as defined in Table 7.5.4.16-2</w:t>
            </w:r>
          </w:p>
        </w:tc>
      </w:tr>
    </w:tbl>
    <w:p w14:paraId="57700693" w14:textId="77777777" w:rsidR="00EE5860" w:rsidRPr="00441CD0" w:rsidRDefault="00EE5860" w:rsidP="00EE5860">
      <w:pPr>
        <w:rPr>
          <w:lang w:val="x-none" w:eastAsia="zh-CN"/>
        </w:rPr>
      </w:pPr>
    </w:p>
    <w:p w14:paraId="7FB924E4" w14:textId="77777777" w:rsidR="00EE5860" w:rsidRPr="00441CD0" w:rsidRDefault="00EE5860" w:rsidP="00EE5860">
      <w:pPr>
        <w:pStyle w:val="Heading4"/>
        <w:rPr>
          <w:rFonts w:cs="Arial"/>
          <w:bCs/>
        </w:rPr>
      </w:pPr>
      <w:bookmarkStart w:id="4456" w:name="_Toc27490809"/>
      <w:bookmarkStart w:id="4457" w:name="_Toc27557102"/>
      <w:bookmarkStart w:id="4458" w:name="_Toc27724019"/>
      <w:bookmarkStart w:id="4459" w:name="_Toc36031091"/>
      <w:bookmarkStart w:id="4460" w:name="_Toc36043011"/>
      <w:bookmarkStart w:id="4461" w:name="_Toc36814336"/>
      <w:bookmarkStart w:id="4462" w:name="_Toc44689192"/>
      <w:bookmarkStart w:id="4463" w:name="_Toc44923946"/>
      <w:bookmarkStart w:id="4464" w:name="_Toc51860916"/>
      <w:bookmarkStart w:id="4465" w:name="_Toc57930687"/>
      <w:bookmarkStart w:id="4466" w:name="_Toc57931317"/>
      <w:bookmarkStart w:id="4467" w:name="_Toc67499709"/>
      <w:r w:rsidRPr="00441CD0">
        <w:lastRenderedPageBreak/>
        <w:t>7.5.4.17</w:t>
      </w:r>
      <w:r w:rsidRPr="00441CD0">
        <w:tab/>
      </w:r>
      <w:r w:rsidRPr="00441CD0">
        <w:rPr>
          <w:szCs w:val="18"/>
          <w:lang w:val="de-DE"/>
        </w:rPr>
        <w:t>Create PDR/FAR/URR/QER/BAR/MAR</w:t>
      </w:r>
      <w:r w:rsidRPr="00441CD0">
        <w:t xml:space="preserve"> IEs within PFCP Session Modification Request</w:t>
      </w:r>
      <w:bookmarkEnd w:id="4456"/>
      <w:bookmarkEnd w:id="4457"/>
      <w:bookmarkEnd w:id="4458"/>
      <w:bookmarkEnd w:id="4459"/>
      <w:bookmarkEnd w:id="4460"/>
      <w:bookmarkEnd w:id="4461"/>
      <w:bookmarkEnd w:id="4462"/>
      <w:bookmarkEnd w:id="4463"/>
      <w:bookmarkEnd w:id="4464"/>
      <w:bookmarkEnd w:id="4465"/>
      <w:bookmarkEnd w:id="4466"/>
      <w:bookmarkEnd w:id="4467"/>
    </w:p>
    <w:p w14:paraId="7CC949D1" w14:textId="77777777" w:rsidR="00EE5860" w:rsidRPr="00441CD0" w:rsidRDefault="00EE5860" w:rsidP="00EE5860">
      <w:r w:rsidRPr="00441CD0">
        <w:t>PFCP Session Modification Request</w:t>
      </w:r>
      <w:r w:rsidRPr="00441CD0">
        <w:rPr>
          <w:szCs w:val="18"/>
          <w:lang w:val="de-DE"/>
        </w:rPr>
        <w:t xml:space="preserve"> message may conditionally include Create PDR IE, Create FAR IE, Create URR IE, Create QER IE, Create BAR IE and Create MAR IE. The encoding of these IEs are specified within </w:t>
      </w:r>
      <w:r w:rsidRPr="00441CD0">
        <w:t>PFCP Session Establishment Request message (see clauses 7.5.2.2 – 7.5.2.8).</w:t>
      </w:r>
    </w:p>
    <w:p w14:paraId="5121D508" w14:textId="77777777" w:rsidR="00EE5860" w:rsidRPr="00441CD0" w:rsidRDefault="00EE5860" w:rsidP="00EE5860">
      <w:pPr>
        <w:pStyle w:val="Heading4"/>
        <w:rPr>
          <w:lang w:eastAsia="zh-CN"/>
        </w:rPr>
      </w:pPr>
      <w:bookmarkStart w:id="4468" w:name="_Toc27490810"/>
      <w:bookmarkStart w:id="4469" w:name="_Toc27557103"/>
      <w:bookmarkStart w:id="4470" w:name="_Toc27724020"/>
      <w:bookmarkStart w:id="4471" w:name="_Toc36031092"/>
      <w:bookmarkStart w:id="4472" w:name="_Toc36043012"/>
      <w:bookmarkStart w:id="4473" w:name="_Toc36814337"/>
      <w:bookmarkStart w:id="4474" w:name="_Toc44689193"/>
      <w:bookmarkStart w:id="4475" w:name="_Toc44923947"/>
      <w:bookmarkStart w:id="4476" w:name="_Toc51860917"/>
      <w:bookmarkStart w:id="4477" w:name="_Toc57930688"/>
      <w:bookmarkStart w:id="4478" w:name="_Toc57931318"/>
      <w:bookmarkStart w:id="4479" w:name="_Toc27490811"/>
      <w:bookmarkStart w:id="4480" w:name="_Toc27557104"/>
      <w:bookmarkStart w:id="4481" w:name="_Toc27724021"/>
      <w:bookmarkStart w:id="4482" w:name="_Toc36031093"/>
      <w:bookmarkStart w:id="4483" w:name="_Toc36043013"/>
      <w:bookmarkStart w:id="4484" w:name="_Toc36814338"/>
      <w:bookmarkStart w:id="4485" w:name="_Toc67499710"/>
      <w:r w:rsidRPr="00441CD0">
        <w:t>7.5.4.18</w:t>
      </w:r>
      <w:r w:rsidRPr="00441CD0">
        <w:tab/>
        <w:t>TSC</w:t>
      </w:r>
      <w:r w:rsidRPr="00D75645" w:rsidDel="00D75645">
        <w:t xml:space="preserve"> </w:t>
      </w:r>
      <w:r w:rsidRPr="00D75645">
        <w:t>Management</w:t>
      </w:r>
      <w:r w:rsidRPr="00441CD0">
        <w:t xml:space="preserve"> Information </w:t>
      </w:r>
      <w:r w:rsidRPr="00441CD0">
        <w:rPr>
          <w:lang w:val="en-US"/>
        </w:rPr>
        <w:t>IE</w:t>
      </w:r>
      <w:r w:rsidRPr="00441CD0">
        <w:t xml:space="preserve"> within PFCP Session Modification Request</w:t>
      </w:r>
      <w:bookmarkEnd w:id="4468"/>
      <w:bookmarkEnd w:id="4469"/>
      <w:bookmarkEnd w:id="4470"/>
      <w:bookmarkEnd w:id="4471"/>
      <w:bookmarkEnd w:id="4472"/>
      <w:bookmarkEnd w:id="4473"/>
      <w:bookmarkEnd w:id="4474"/>
      <w:bookmarkEnd w:id="4475"/>
      <w:bookmarkEnd w:id="4476"/>
      <w:bookmarkEnd w:id="4477"/>
      <w:bookmarkEnd w:id="4478"/>
      <w:bookmarkEnd w:id="4485"/>
    </w:p>
    <w:p w14:paraId="19F6625C"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7.5.4.18-1</w:t>
      </w:r>
      <w:r w:rsidRPr="00441CD0">
        <w:rPr>
          <w:lang w:eastAsia="ja-JP"/>
        </w:rPr>
        <w:t>.</w:t>
      </w:r>
    </w:p>
    <w:p w14:paraId="1C281DB8" w14:textId="77777777" w:rsidR="00EE5860" w:rsidRPr="00441CD0" w:rsidRDefault="00EE5860" w:rsidP="00EE5860">
      <w:pPr>
        <w:pStyle w:val="TH"/>
        <w:rPr>
          <w:lang w:val="en-US"/>
        </w:rPr>
      </w:pPr>
      <w:r w:rsidRPr="00441CD0">
        <w:t xml:space="preserve">Table 7.5.4.18-1: </w:t>
      </w:r>
      <w:r>
        <w:t xml:space="preserve">TSC </w:t>
      </w:r>
      <w:r w:rsidRPr="00441CD0">
        <w:t xml:space="preserve">Management Information </w:t>
      </w:r>
      <w:r w:rsidRPr="00441CD0">
        <w:rPr>
          <w:lang w:eastAsia="zh-CN"/>
        </w:rPr>
        <w:t xml:space="preserve">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3318" w14:paraId="793219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08DB75"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0D7F982"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88BE08C" w14:textId="77777777" w:rsidR="00EE5860" w:rsidRPr="00441CD0" w:rsidRDefault="00EE5860" w:rsidP="00BB0E1F">
            <w:pPr>
              <w:pStyle w:val="TAC"/>
              <w:rPr>
                <w:lang w:val="fr-FR"/>
              </w:rPr>
            </w:pPr>
            <w:r>
              <w:rPr>
                <w:lang w:val="fr-FR"/>
              </w:rPr>
              <w:t>TSC</w:t>
            </w:r>
            <w:r w:rsidRPr="00441CD0">
              <w:rPr>
                <w:lang w:val="fr-FR"/>
              </w:rPr>
              <w:t xml:space="preserve"> Management Information IE Type = 199 (decimal)</w:t>
            </w:r>
          </w:p>
        </w:tc>
      </w:tr>
      <w:tr w:rsidR="00EE5860" w:rsidRPr="00441CD0" w14:paraId="5DD5549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F7D8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C3672D6"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E06024" w14:textId="77777777" w:rsidR="00EE5860" w:rsidRPr="00441CD0" w:rsidRDefault="00EE5860" w:rsidP="00BB0E1F">
            <w:pPr>
              <w:pStyle w:val="TAC"/>
              <w:rPr>
                <w:lang w:val="fr-FR"/>
              </w:rPr>
            </w:pPr>
            <w:r w:rsidRPr="00441CD0">
              <w:rPr>
                <w:lang w:val="fr-FR"/>
              </w:rPr>
              <w:t>Length = n</w:t>
            </w:r>
          </w:p>
        </w:tc>
      </w:tr>
      <w:tr w:rsidR="00EE5860" w:rsidRPr="00441CD0" w14:paraId="478F1895"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1A1285"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455BF8"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2E6294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C9C608"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BF00D0" w14:textId="77777777" w:rsidR="00EE5860" w:rsidRPr="00441CD0" w:rsidRDefault="00EE5860" w:rsidP="00BB0E1F">
            <w:pPr>
              <w:pStyle w:val="TAH"/>
              <w:rPr>
                <w:lang w:val="fr-FR"/>
              </w:rPr>
            </w:pPr>
            <w:r w:rsidRPr="00441CD0">
              <w:rPr>
                <w:lang w:val="fr-FR"/>
              </w:rPr>
              <w:t>IE Type</w:t>
            </w:r>
          </w:p>
        </w:tc>
      </w:tr>
      <w:tr w:rsidR="00EE5860" w:rsidRPr="00441CD0" w14:paraId="050699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7AEF10E"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D62999F"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AC6C6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3C7D787"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4A438B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B20F38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A2ACE6C"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3DB2F1" w14:textId="77777777" w:rsidR="00EE5860" w:rsidRPr="00441CD0" w:rsidRDefault="00EE5860" w:rsidP="00BB0E1F">
            <w:pPr>
              <w:spacing w:after="0"/>
              <w:rPr>
                <w:rFonts w:ascii="Arial" w:hAnsi="Arial"/>
                <w:b/>
                <w:sz w:val="18"/>
                <w:lang w:val="fr-FR"/>
              </w:rPr>
            </w:pPr>
          </w:p>
        </w:tc>
      </w:tr>
      <w:tr w:rsidR="00EE5860" w:rsidRPr="00441CD0" w14:paraId="5D4AC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451830"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1ABDE78B"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2688DE0" w14:textId="77777777" w:rsidR="00EE5860" w:rsidRPr="00791A39" w:rsidRDefault="00EE5860" w:rsidP="00BB0E1F">
            <w:pPr>
              <w:pStyle w:val="TAL"/>
            </w:pPr>
            <w:r w:rsidRPr="00791A39">
              <w:rPr>
                <w:lang w:eastAsia="ja-JP"/>
              </w:rPr>
              <w:t xml:space="preserve">When present, this IE shall contain a Port Management Information container. </w:t>
            </w:r>
          </w:p>
        </w:tc>
        <w:tc>
          <w:tcPr>
            <w:tcW w:w="370" w:type="dxa"/>
            <w:tcBorders>
              <w:top w:val="single" w:sz="4" w:space="0" w:color="auto"/>
              <w:left w:val="single" w:sz="4" w:space="0" w:color="auto"/>
              <w:bottom w:val="single" w:sz="4" w:space="0" w:color="auto"/>
              <w:right w:val="single" w:sz="4" w:space="0" w:color="auto"/>
            </w:tcBorders>
            <w:hideMark/>
          </w:tcPr>
          <w:p w14:paraId="00177DB5"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E262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B499242"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7CA16B"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4940E0"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4662C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7B4DACE"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03ACEA8"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3B16B0E3"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708CD4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5C4CD2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FEDD1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17443E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5D9D27" w14:textId="77777777" w:rsidR="00EE5860" w:rsidRPr="00441CD0" w:rsidRDefault="00EE5860" w:rsidP="00BB0E1F">
            <w:pPr>
              <w:pStyle w:val="TAC"/>
              <w:rPr>
                <w:lang w:val="fr-FR"/>
              </w:rPr>
            </w:pPr>
            <w:r>
              <w:rPr>
                <w:lang w:val="fr-FR"/>
              </w:rPr>
              <w:t xml:space="preserve">Bridge </w:t>
            </w:r>
            <w:r w:rsidRPr="00441CD0">
              <w:rPr>
                <w:lang w:val="fr-FR"/>
              </w:rPr>
              <w:t>Management Information Container</w:t>
            </w:r>
          </w:p>
        </w:tc>
      </w:tr>
      <w:tr w:rsidR="00EE5860" w:rsidRPr="00441CD0" w14:paraId="1153E82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7C94993"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0186F28"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6D3ACF" w14:textId="77777777" w:rsidR="00EE5860" w:rsidRPr="00A10FF5" w:rsidRDefault="00EE5860" w:rsidP="00BB0E1F">
            <w:pPr>
              <w:pStyle w:val="TAL"/>
              <w:rPr>
                <w:lang w:eastAsia="ja-JP"/>
              </w:rPr>
            </w:pPr>
            <w:r>
              <w:rPr>
                <w:lang w:eastAsia="ja-JP"/>
              </w:rPr>
              <w:t xml:space="preserve">When PMIC IE is present, this IE shall contain the related </w:t>
            </w:r>
            <w:r>
              <w:rPr>
                <w:szCs w:val="18"/>
                <w:lang w:val="de-DE"/>
              </w:rPr>
              <w:t>NW-TT Port Number.</w:t>
            </w:r>
            <w:r>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tcPr>
          <w:p w14:paraId="0D75D2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1AF2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E6D6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2B53E6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E28766D" w14:textId="77777777" w:rsidR="00EE5860" w:rsidRDefault="00EE5860" w:rsidP="00BB0E1F">
            <w:pPr>
              <w:pStyle w:val="TAC"/>
              <w:rPr>
                <w:lang w:val="fr-FR"/>
              </w:rPr>
            </w:pPr>
            <w:r>
              <w:rPr>
                <w:szCs w:val="18"/>
                <w:lang w:val="de-DE"/>
              </w:rPr>
              <w:t>NW-TT Port Number</w:t>
            </w:r>
          </w:p>
        </w:tc>
      </w:tr>
    </w:tbl>
    <w:p w14:paraId="5AFCD3C3" w14:textId="77777777" w:rsidR="00EE5860" w:rsidRPr="00441CD0" w:rsidRDefault="00EE5860" w:rsidP="00EE5860">
      <w:pPr>
        <w:rPr>
          <w:lang w:eastAsia="zh-CN"/>
        </w:rPr>
      </w:pPr>
    </w:p>
    <w:p w14:paraId="3054CC43" w14:textId="77777777" w:rsidR="00EE5860" w:rsidRPr="00441CD0" w:rsidRDefault="00EE5860" w:rsidP="00EE5860">
      <w:pPr>
        <w:pStyle w:val="Heading4"/>
        <w:rPr>
          <w:lang w:eastAsia="zh-CN"/>
        </w:rPr>
      </w:pPr>
      <w:bookmarkStart w:id="4486" w:name="_Toc44689194"/>
      <w:bookmarkStart w:id="4487" w:name="_Toc44923948"/>
      <w:bookmarkStart w:id="4488" w:name="_Toc51860918"/>
      <w:bookmarkStart w:id="4489" w:name="_Toc57930689"/>
      <w:bookmarkStart w:id="4490" w:name="_Toc57931319"/>
      <w:bookmarkStart w:id="4491" w:name="_Toc67499711"/>
      <w:r w:rsidRPr="00441CD0">
        <w:t>7.5.4.19</w:t>
      </w:r>
      <w:r w:rsidRPr="00441CD0">
        <w:tab/>
        <w:t>Remove SRR</w:t>
      </w:r>
      <w:r w:rsidRPr="00441CD0">
        <w:rPr>
          <w:lang w:eastAsia="zh-CN"/>
        </w:rPr>
        <w:t xml:space="preserve"> IE </w:t>
      </w:r>
      <w:r w:rsidRPr="00441CD0">
        <w:t>within PFCP Session Modification Request</w:t>
      </w:r>
      <w:bookmarkEnd w:id="4479"/>
      <w:bookmarkEnd w:id="4480"/>
      <w:bookmarkEnd w:id="4481"/>
      <w:bookmarkEnd w:id="4482"/>
      <w:bookmarkEnd w:id="4483"/>
      <w:bookmarkEnd w:id="4484"/>
      <w:bookmarkEnd w:id="4486"/>
      <w:bookmarkEnd w:id="4487"/>
      <w:bookmarkEnd w:id="4488"/>
      <w:bookmarkEnd w:id="4489"/>
      <w:bookmarkEnd w:id="4490"/>
      <w:bookmarkEnd w:id="4491"/>
    </w:p>
    <w:p w14:paraId="402CF9CF" w14:textId="77777777" w:rsidR="00EE5860" w:rsidRPr="00441CD0" w:rsidRDefault="00EE5860" w:rsidP="00EE5860">
      <w:r w:rsidRPr="00441CD0">
        <w:t xml:space="preserve">The </w:t>
      </w:r>
      <w:r w:rsidRPr="00441CD0">
        <w:rPr>
          <w:lang w:val="en-US"/>
        </w:rPr>
        <w:t>Remove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7.5.4.19-1</w:t>
      </w:r>
      <w:r w:rsidRPr="00441CD0">
        <w:rPr>
          <w:lang w:eastAsia="ja-JP"/>
        </w:rPr>
        <w:t>.</w:t>
      </w:r>
    </w:p>
    <w:p w14:paraId="18786161" w14:textId="77777777" w:rsidR="00EE5860" w:rsidRPr="00441CD0" w:rsidRDefault="00EE5860" w:rsidP="00EE5860">
      <w:pPr>
        <w:pStyle w:val="TH"/>
        <w:rPr>
          <w:lang w:val="en-US"/>
        </w:rPr>
      </w:pPr>
      <w:r w:rsidRPr="00441CD0">
        <w:t>Table 7.5.4.19-1: Remove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676B0B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D3C7E48"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C58B4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97C73E3" w14:textId="77777777" w:rsidR="00EE5860" w:rsidRPr="00441CD0" w:rsidRDefault="00EE5860" w:rsidP="00BB0E1F">
            <w:pPr>
              <w:pStyle w:val="TAC"/>
              <w:rPr>
                <w:lang w:val="fr-FR"/>
              </w:rPr>
            </w:pPr>
            <w:r w:rsidRPr="00441CD0">
              <w:rPr>
                <w:lang w:val="fr-FR"/>
              </w:rPr>
              <w:t xml:space="preserve">Remove SRR IE Type = </w:t>
            </w:r>
            <w:r w:rsidRPr="00441CD0">
              <w:rPr>
                <w:lang w:val="en-US"/>
              </w:rPr>
              <w:t>211</w:t>
            </w:r>
            <w:r w:rsidRPr="00441CD0">
              <w:rPr>
                <w:lang w:val="fr-FR"/>
              </w:rPr>
              <w:t xml:space="preserve"> (decimal)</w:t>
            </w:r>
          </w:p>
        </w:tc>
      </w:tr>
      <w:tr w:rsidR="00EE5860" w:rsidRPr="00441CD0" w14:paraId="43F385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2655F5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607CC7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3D04F1" w14:textId="77777777" w:rsidR="00EE5860" w:rsidRPr="00441CD0" w:rsidRDefault="00EE5860" w:rsidP="00BB0E1F">
            <w:pPr>
              <w:pStyle w:val="TAC"/>
              <w:rPr>
                <w:lang w:val="fr-FR"/>
              </w:rPr>
            </w:pPr>
            <w:r w:rsidRPr="00441CD0">
              <w:rPr>
                <w:lang w:val="fr-FR"/>
              </w:rPr>
              <w:t>Length = n</w:t>
            </w:r>
          </w:p>
        </w:tc>
      </w:tr>
      <w:tr w:rsidR="00EE5860" w:rsidRPr="00441CD0" w14:paraId="644F4AF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053FFF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0A45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4FD7B3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B6BDBA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3D52DEA" w14:textId="77777777" w:rsidR="00EE5860" w:rsidRPr="00441CD0" w:rsidRDefault="00EE5860" w:rsidP="00BB0E1F">
            <w:pPr>
              <w:pStyle w:val="TAH"/>
              <w:rPr>
                <w:lang w:val="fr-FR"/>
              </w:rPr>
            </w:pPr>
            <w:r w:rsidRPr="00441CD0">
              <w:rPr>
                <w:lang w:val="fr-FR"/>
              </w:rPr>
              <w:t>IE Type</w:t>
            </w:r>
          </w:p>
        </w:tc>
      </w:tr>
      <w:tr w:rsidR="00EE5860" w:rsidRPr="00441CD0" w14:paraId="25BF2EC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FBC13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53052DD"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E7DA1B"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EA6EDE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501F504"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721471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2B1E0E8"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D0DCEB1" w14:textId="77777777" w:rsidR="00EE5860" w:rsidRPr="00441CD0" w:rsidRDefault="00EE5860" w:rsidP="00BB0E1F">
            <w:pPr>
              <w:spacing w:after="0"/>
              <w:rPr>
                <w:rFonts w:ascii="Arial" w:hAnsi="Arial"/>
                <w:b/>
                <w:sz w:val="18"/>
                <w:lang w:val="fr-FR"/>
              </w:rPr>
            </w:pPr>
          </w:p>
        </w:tc>
      </w:tr>
      <w:tr w:rsidR="00EE5860" w:rsidRPr="00441CD0" w14:paraId="3455ED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273216D"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5D619DC" w14:textId="77777777" w:rsidR="00EE5860" w:rsidRPr="00441CD0" w:rsidRDefault="00EE5860" w:rsidP="00BB0E1F">
            <w:pPr>
              <w:pStyle w:val="TAL"/>
              <w:jc w:val="center"/>
              <w:rPr>
                <w:lang w:val="fr-FR"/>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1AAB670" w14:textId="77777777" w:rsidR="00EE5860" w:rsidRPr="00441CD0" w:rsidRDefault="00EE5860" w:rsidP="00BB0E1F">
            <w:pPr>
              <w:pStyle w:val="TAL"/>
              <w:rPr>
                <w:lang w:val="fr-FR"/>
              </w:rPr>
            </w:pPr>
            <w:r w:rsidRPr="00441CD0">
              <w:rPr>
                <w:szCs w:val="18"/>
                <w:lang w:val="en-US"/>
              </w:rPr>
              <w:t>This IE shall identify the SRR to be deleted.</w:t>
            </w:r>
          </w:p>
        </w:tc>
        <w:tc>
          <w:tcPr>
            <w:tcW w:w="370" w:type="dxa"/>
            <w:tcBorders>
              <w:top w:val="single" w:sz="4" w:space="0" w:color="auto"/>
              <w:left w:val="single" w:sz="4" w:space="0" w:color="auto"/>
              <w:bottom w:val="single" w:sz="4" w:space="0" w:color="auto"/>
              <w:right w:val="single" w:sz="4" w:space="0" w:color="auto"/>
            </w:tcBorders>
            <w:hideMark/>
          </w:tcPr>
          <w:p w14:paraId="0D258BE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475E78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A3F199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6A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9B13DE" w14:textId="77777777" w:rsidR="00EE5860" w:rsidRPr="00441CD0" w:rsidRDefault="00EE5860" w:rsidP="00BB0E1F">
            <w:pPr>
              <w:pStyle w:val="TAC"/>
              <w:rPr>
                <w:lang w:val="fr-FR"/>
              </w:rPr>
            </w:pPr>
            <w:r w:rsidRPr="00441CD0">
              <w:rPr>
                <w:lang w:val="fr-FR"/>
              </w:rPr>
              <w:t>SRR ID</w:t>
            </w:r>
          </w:p>
        </w:tc>
      </w:tr>
    </w:tbl>
    <w:p w14:paraId="5F96C6B0" w14:textId="77777777" w:rsidR="00EE5860" w:rsidRPr="00441CD0" w:rsidRDefault="00EE5860" w:rsidP="00EE5860">
      <w:pPr>
        <w:rPr>
          <w:lang w:eastAsia="zh-CN"/>
        </w:rPr>
      </w:pPr>
    </w:p>
    <w:p w14:paraId="3651435A" w14:textId="77777777" w:rsidR="00EE5860" w:rsidRPr="00441CD0" w:rsidRDefault="00EE5860" w:rsidP="00EE5860">
      <w:pPr>
        <w:pStyle w:val="Heading4"/>
      </w:pPr>
      <w:bookmarkStart w:id="4492" w:name="_Toc27490812"/>
      <w:bookmarkStart w:id="4493" w:name="_Toc27557105"/>
      <w:bookmarkStart w:id="4494" w:name="_Toc27724022"/>
      <w:bookmarkStart w:id="4495" w:name="_Toc36031094"/>
      <w:bookmarkStart w:id="4496" w:name="_Toc36043014"/>
      <w:bookmarkStart w:id="4497" w:name="_Toc36814339"/>
      <w:bookmarkStart w:id="4498" w:name="_Toc44689195"/>
      <w:bookmarkStart w:id="4499" w:name="_Toc44923949"/>
      <w:bookmarkStart w:id="4500" w:name="_Toc51860919"/>
      <w:bookmarkStart w:id="4501" w:name="_Toc57930690"/>
      <w:bookmarkStart w:id="4502" w:name="_Toc57931320"/>
      <w:bookmarkStart w:id="4503" w:name="_Toc67499712"/>
      <w:r w:rsidRPr="00441CD0">
        <w:t>7.5.4.20</w:t>
      </w:r>
      <w:r w:rsidRPr="00441CD0">
        <w:tab/>
        <w:t>Update SRR</w:t>
      </w:r>
      <w:r w:rsidRPr="00441CD0">
        <w:rPr>
          <w:lang w:eastAsia="zh-CN"/>
        </w:rPr>
        <w:t xml:space="preserve"> IE </w:t>
      </w:r>
      <w:r w:rsidRPr="00441CD0">
        <w:t>within PFCP Session Modification Request</w:t>
      </w:r>
      <w:bookmarkEnd w:id="4492"/>
      <w:bookmarkEnd w:id="4493"/>
      <w:bookmarkEnd w:id="4494"/>
      <w:bookmarkEnd w:id="4495"/>
      <w:bookmarkEnd w:id="4496"/>
      <w:bookmarkEnd w:id="4497"/>
      <w:bookmarkEnd w:id="4498"/>
      <w:bookmarkEnd w:id="4499"/>
      <w:bookmarkEnd w:id="4500"/>
      <w:bookmarkEnd w:id="4501"/>
      <w:bookmarkEnd w:id="4502"/>
      <w:bookmarkEnd w:id="4503"/>
    </w:p>
    <w:p w14:paraId="66919F5F" w14:textId="77777777" w:rsidR="00EE5860" w:rsidRPr="00441CD0" w:rsidRDefault="00EE5860" w:rsidP="00EE5860">
      <w:r w:rsidRPr="00441CD0">
        <w:t xml:space="preserve">The </w:t>
      </w:r>
      <w:r w:rsidRPr="00441CD0">
        <w:rPr>
          <w:lang w:val="en-US"/>
        </w:rPr>
        <w:t>Update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7.5.4.20-1</w:t>
      </w:r>
      <w:r w:rsidRPr="00441CD0">
        <w:rPr>
          <w:lang w:eastAsia="ja-JP"/>
        </w:rPr>
        <w:t>.</w:t>
      </w:r>
    </w:p>
    <w:p w14:paraId="7B9BEAE1" w14:textId="77777777" w:rsidR="00EE5860" w:rsidRPr="00441CD0" w:rsidRDefault="00EE5860" w:rsidP="00EE5860">
      <w:pPr>
        <w:pStyle w:val="TH"/>
        <w:rPr>
          <w:lang w:val="en-US"/>
        </w:rPr>
      </w:pPr>
      <w:r w:rsidRPr="00441CD0">
        <w:t>Table 7.5.4.20-</w:t>
      </w:r>
      <w:r w:rsidRPr="00441CD0">
        <w:rPr>
          <w:lang w:val="en-US"/>
        </w:rPr>
        <w:t>1</w:t>
      </w:r>
      <w:r w:rsidRPr="00441CD0">
        <w:t>: Update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8"/>
        <w:gridCol w:w="335"/>
        <w:gridCol w:w="4667"/>
        <w:gridCol w:w="370"/>
        <w:gridCol w:w="370"/>
        <w:gridCol w:w="370"/>
        <w:gridCol w:w="370"/>
        <w:gridCol w:w="1410"/>
      </w:tblGrid>
      <w:tr w:rsidR="00EE5860" w:rsidRPr="00441CD0" w14:paraId="1648D38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278EC51B" w14:textId="77777777" w:rsidR="00EE5860" w:rsidRPr="00441CD0" w:rsidRDefault="00EE5860" w:rsidP="00BB0E1F">
            <w:pPr>
              <w:pStyle w:val="TAL"/>
              <w:rPr>
                <w:lang w:val="fr-FR"/>
              </w:rPr>
            </w:pPr>
            <w:r w:rsidRPr="00441CD0">
              <w:rPr>
                <w:lang w:val="fr-FR"/>
              </w:rPr>
              <w:t>Octet 1 and 2</w:t>
            </w:r>
          </w:p>
        </w:tc>
        <w:tc>
          <w:tcPr>
            <w:tcW w:w="335" w:type="dxa"/>
            <w:tcBorders>
              <w:top w:val="single" w:sz="4" w:space="0" w:color="auto"/>
              <w:left w:val="single" w:sz="4" w:space="0" w:color="auto"/>
              <w:bottom w:val="single" w:sz="4" w:space="0" w:color="auto"/>
              <w:right w:val="nil"/>
            </w:tcBorders>
            <w:shd w:val="clear" w:color="auto" w:fill="D9D9D9"/>
          </w:tcPr>
          <w:p w14:paraId="2B2C70F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F619CE" w14:textId="77777777" w:rsidR="00EE5860" w:rsidRPr="00441CD0" w:rsidRDefault="00EE5860" w:rsidP="00BB0E1F">
            <w:pPr>
              <w:pStyle w:val="TAC"/>
              <w:rPr>
                <w:lang w:val="fr-FR"/>
              </w:rPr>
            </w:pPr>
            <w:r w:rsidRPr="00441CD0">
              <w:rPr>
                <w:rFonts w:eastAsia="SimSun"/>
                <w:lang w:val="de-DE"/>
              </w:rPr>
              <w:t>Update SRR</w:t>
            </w:r>
            <w:r w:rsidRPr="00441CD0">
              <w:rPr>
                <w:rFonts w:eastAsia="SimSun"/>
                <w:lang w:val="fr-FR"/>
              </w:rPr>
              <w:t xml:space="preserve"> IE Type = </w:t>
            </w:r>
            <w:r w:rsidRPr="00441CD0">
              <w:rPr>
                <w:rFonts w:eastAsia="SimSun"/>
                <w:lang w:val="sv-SE"/>
              </w:rPr>
              <w:t>213</w:t>
            </w:r>
            <w:r w:rsidRPr="00441CD0">
              <w:rPr>
                <w:rFonts w:eastAsia="SimSun"/>
                <w:lang w:val="fr-FR"/>
              </w:rPr>
              <w:t xml:space="preserve"> (decimal)</w:t>
            </w:r>
          </w:p>
        </w:tc>
      </w:tr>
      <w:tr w:rsidR="00EE5860" w:rsidRPr="00441CD0" w14:paraId="65A689B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02E76D70" w14:textId="77777777" w:rsidR="00EE5860" w:rsidRPr="00441CD0" w:rsidRDefault="00EE5860" w:rsidP="00BB0E1F">
            <w:pPr>
              <w:pStyle w:val="TAL"/>
              <w:rPr>
                <w:lang w:val="fr-FR"/>
              </w:rPr>
            </w:pPr>
            <w:r w:rsidRPr="00441CD0">
              <w:rPr>
                <w:lang w:val="fr-FR"/>
              </w:rPr>
              <w:t>Octets 3 and 4</w:t>
            </w:r>
          </w:p>
        </w:tc>
        <w:tc>
          <w:tcPr>
            <w:tcW w:w="335" w:type="dxa"/>
            <w:tcBorders>
              <w:top w:val="single" w:sz="4" w:space="0" w:color="auto"/>
              <w:left w:val="single" w:sz="4" w:space="0" w:color="auto"/>
              <w:bottom w:val="single" w:sz="4" w:space="0" w:color="auto"/>
              <w:right w:val="nil"/>
            </w:tcBorders>
            <w:shd w:val="clear" w:color="auto" w:fill="D9D9D9"/>
          </w:tcPr>
          <w:p w14:paraId="035E062E"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91FD7CC" w14:textId="77777777" w:rsidR="00EE5860" w:rsidRPr="00441CD0" w:rsidRDefault="00EE5860" w:rsidP="00BB0E1F">
            <w:pPr>
              <w:pStyle w:val="TAC"/>
              <w:rPr>
                <w:lang w:val="fr-FR"/>
              </w:rPr>
            </w:pPr>
            <w:r w:rsidRPr="00441CD0">
              <w:rPr>
                <w:lang w:val="fr-FR"/>
              </w:rPr>
              <w:t>Length = n</w:t>
            </w:r>
          </w:p>
        </w:tc>
      </w:tr>
      <w:tr w:rsidR="00EE5860" w:rsidRPr="00441CD0" w14:paraId="26717A95" w14:textId="77777777" w:rsidTr="00BB0E1F">
        <w:trPr>
          <w:jc w:val="center"/>
        </w:trPr>
        <w:tc>
          <w:tcPr>
            <w:tcW w:w="1558" w:type="dxa"/>
            <w:vMerge w:val="restart"/>
            <w:tcBorders>
              <w:top w:val="single" w:sz="4" w:space="0" w:color="auto"/>
              <w:left w:val="single" w:sz="4" w:space="0" w:color="auto"/>
              <w:bottom w:val="single" w:sz="4" w:space="0" w:color="auto"/>
              <w:right w:val="single" w:sz="4" w:space="0" w:color="auto"/>
            </w:tcBorders>
            <w:hideMark/>
          </w:tcPr>
          <w:p w14:paraId="40FDE927" w14:textId="77777777" w:rsidR="00EE5860" w:rsidRPr="00441CD0" w:rsidRDefault="00EE5860" w:rsidP="00BB0E1F">
            <w:pPr>
              <w:pStyle w:val="TAH"/>
              <w:rPr>
                <w:lang w:val="fr-FR"/>
              </w:rPr>
            </w:pPr>
            <w:r w:rsidRPr="00441CD0">
              <w:rPr>
                <w:lang w:val="fr-FR"/>
              </w:rPr>
              <w:t>Information elements</w:t>
            </w:r>
          </w:p>
        </w:tc>
        <w:tc>
          <w:tcPr>
            <w:tcW w:w="335" w:type="dxa"/>
            <w:vMerge w:val="restart"/>
            <w:tcBorders>
              <w:top w:val="single" w:sz="4" w:space="0" w:color="auto"/>
              <w:left w:val="single" w:sz="4" w:space="0" w:color="auto"/>
              <w:bottom w:val="single" w:sz="4" w:space="0" w:color="auto"/>
              <w:right w:val="single" w:sz="4" w:space="0" w:color="auto"/>
            </w:tcBorders>
            <w:hideMark/>
          </w:tcPr>
          <w:p w14:paraId="67E6556E" w14:textId="77777777" w:rsidR="00EE5860" w:rsidRPr="00441CD0" w:rsidRDefault="00EE5860" w:rsidP="00BB0E1F">
            <w:pPr>
              <w:pStyle w:val="TAH"/>
              <w:rPr>
                <w:lang w:val="fr-FR"/>
              </w:rPr>
            </w:pPr>
            <w:r w:rsidRPr="00441CD0">
              <w:rPr>
                <w:lang w:val="fr-FR"/>
              </w:rPr>
              <w:t>P</w:t>
            </w:r>
          </w:p>
        </w:tc>
        <w:tc>
          <w:tcPr>
            <w:tcW w:w="4667" w:type="dxa"/>
            <w:vMerge w:val="restart"/>
            <w:tcBorders>
              <w:top w:val="single" w:sz="4" w:space="0" w:color="auto"/>
              <w:left w:val="single" w:sz="4" w:space="0" w:color="auto"/>
              <w:bottom w:val="single" w:sz="4" w:space="0" w:color="auto"/>
              <w:right w:val="single" w:sz="4" w:space="0" w:color="auto"/>
            </w:tcBorders>
            <w:hideMark/>
          </w:tcPr>
          <w:p w14:paraId="0A685C1E"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A2A7BD"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5B09EA61" w14:textId="77777777" w:rsidR="00EE5860" w:rsidRPr="00441CD0" w:rsidRDefault="00EE5860" w:rsidP="00BB0E1F">
            <w:pPr>
              <w:pStyle w:val="TAH"/>
              <w:rPr>
                <w:lang w:val="fr-FR"/>
              </w:rPr>
            </w:pPr>
            <w:r w:rsidRPr="00441CD0">
              <w:rPr>
                <w:lang w:val="fr-FR"/>
              </w:rPr>
              <w:t>IE Type</w:t>
            </w:r>
          </w:p>
        </w:tc>
      </w:tr>
      <w:tr w:rsidR="00EE5860" w:rsidRPr="00441CD0" w14:paraId="15C9ABC2" w14:textId="77777777" w:rsidTr="00BB0E1F">
        <w:trPr>
          <w:jc w:val="center"/>
        </w:trPr>
        <w:tc>
          <w:tcPr>
            <w:tcW w:w="1558" w:type="dxa"/>
            <w:vMerge/>
            <w:tcBorders>
              <w:top w:val="single" w:sz="4" w:space="0" w:color="auto"/>
              <w:left w:val="single" w:sz="4" w:space="0" w:color="auto"/>
              <w:bottom w:val="single" w:sz="4" w:space="0" w:color="auto"/>
              <w:right w:val="single" w:sz="4" w:space="0" w:color="auto"/>
            </w:tcBorders>
            <w:vAlign w:val="center"/>
            <w:hideMark/>
          </w:tcPr>
          <w:p w14:paraId="6A787CD2" w14:textId="77777777" w:rsidR="00EE5860" w:rsidRPr="00441CD0" w:rsidRDefault="00EE5860" w:rsidP="00BB0E1F">
            <w:pPr>
              <w:spacing w:after="0"/>
              <w:rPr>
                <w:rFonts w:ascii="Arial" w:hAnsi="Arial"/>
                <w:b/>
                <w:sz w:val="18"/>
                <w:lang w:val="fr-FR"/>
              </w:rPr>
            </w:pPr>
          </w:p>
        </w:tc>
        <w:tc>
          <w:tcPr>
            <w:tcW w:w="335" w:type="dxa"/>
            <w:vMerge/>
            <w:tcBorders>
              <w:top w:val="single" w:sz="4" w:space="0" w:color="auto"/>
              <w:left w:val="single" w:sz="4" w:space="0" w:color="auto"/>
              <w:bottom w:val="single" w:sz="4" w:space="0" w:color="auto"/>
              <w:right w:val="single" w:sz="4" w:space="0" w:color="auto"/>
            </w:tcBorders>
            <w:vAlign w:val="center"/>
            <w:hideMark/>
          </w:tcPr>
          <w:p w14:paraId="2B596433" w14:textId="77777777" w:rsidR="00EE5860" w:rsidRPr="00441CD0" w:rsidRDefault="00EE5860" w:rsidP="00BB0E1F">
            <w:pPr>
              <w:spacing w:after="0"/>
              <w:rPr>
                <w:rFonts w:ascii="Arial" w:hAnsi="Arial"/>
                <w:b/>
                <w:sz w:val="18"/>
                <w:lang w:val="fr-FR"/>
              </w:rPr>
            </w:pPr>
          </w:p>
        </w:tc>
        <w:tc>
          <w:tcPr>
            <w:tcW w:w="4667" w:type="dxa"/>
            <w:vMerge/>
            <w:tcBorders>
              <w:top w:val="single" w:sz="4" w:space="0" w:color="auto"/>
              <w:left w:val="single" w:sz="4" w:space="0" w:color="auto"/>
              <w:bottom w:val="single" w:sz="4" w:space="0" w:color="auto"/>
              <w:right w:val="single" w:sz="4" w:space="0" w:color="auto"/>
            </w:tcBorders>
            <w:vAlign w:val="center"/>
            <w:hideMark/>
          </w:tcPr>
          <w:p w14:paraId="1F65BF3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6452EE"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CCE3AA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EAD9386"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40180FA"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28BDD60E" w14:textId="77777777" w:rsidR="00EE5860" w:rsidRPr="00441CD0" w:rsidRDefault="00EE5860" w:rsidP="00BB0E1F">
            <w:pPr>
              <w:spacing w:after="0"/>
              <w:rPr>
                <w:rFonts w:ascii="Arial" w:hAnsi="Arial"/>
                <w:b/>
                <w:sz w:val="18"/>
                <w:lang w:val="fr-FR"/>
              </w:rPr>
            </w:pPr>
          </w:p>
        </w:tc>
      </w:tr>
      <w:tr w:rsidR="00EE5860" w:rsidRPr="00441CD0" w14:paraId="79575398"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74CEEEB1" w14:textId="77777777" w:rsidR="00EE5860" w:rsidRPr="00441CD0" w:rsidRDefault="00EE5860" w:rsidP="00BB0E1F">
            <w:pPr>
              <w:pStyle w:val="TAL"/>
              <w:rPr>
                <w:lang w:val="fr-FR"/>
              </w:rPr>
            </w:pPr>
            <w:r w:rsidRPr="00441CD0">
              <w:rPr>
                <w:szCs w:val="18"/>
                <w:lang w:val="de-DE"/>
              </w:rPr>
              <w:lastRenderedPageBreak/>
              <w:t>SRR ID</w:t>
            </w:r>
          </w:p>
        </w:tc>
        <w:tc>
          <w:tcPr>
            <w:tcW w:w="335" w:type="dxa"/>
            <w:tcBorders>
              <w:top w:val="single" w:sz="4" w:space="0" w:color="auto"/>
              <w:left w:val="single" w:sz="4" w:space="0" w:color="auto"/>
              <w:bottom w:val="single" w:sz="4" w:space="0" w:color="auto"/>
              <w:right w:val="single" w:sz="4" w:space="0" w:color="auto"/>
            </w:tcBorders>
            <w:hideMark/>
          </w:tcPr>
          <w:p w14:paraId="41A7E580" w14:textId="77777777" w:rsidR="00EE5860" w:rsidRPr="00441CD0" w:rsidRDefault="00EE5860" w:rsidP="00BB0E1F">
            <w:pPr>
              <w:pStyle w:val="TAL"/>
              <w:jc w:val="center"/>
              <w:rPr>
                <w:lang w:val="fr-FR"/>
              </w:rPr>
            </w:pPr>
            <w:r w:rsidRPr="00441CD0">
              <w:rPr>
                <w:rFonts w:eastAsia="SimSun"/>
                <w:szCs w:val="18"/>
                <w:lang w:val="de-DE"/>
              </w:rPr>
              <w:t>M</w:t>
            </w:r>
          </w:p>
        </w:tc>
        <w:tc>
          <w:tcPr>
            <w:tcW w:w="4667" w:type="dxa"/>
            <w:tcBorders>
              <w:top w:val="single" w:sz="4" w:space="0" w:color="auto"/>
              <w:left w:val="single" w:sz="4" w:space="0" w:color="auto"/>
              <w:bottom w:val="single" w:sz="4" w:space="0" w:color="auto"/>
              <w:right w:val="single" w:sz="4" w:space="0" w:color="auto"/>
            </w:tcBorders>
            <w:hideMark/>
          </w:tcPr>
          <w:p w14:paraId="611C3A3D" w14:textId="77777777" w:rsidR="00EE5860" w:rsidRPr="00441CD0" w:rsidRDefault="00EE5860" w:rsidP="00BB0E1F">
            <w:pPr>
              <w:pStyle w:val="TAL"/>
              <w:rPr>
                <w:lang w:val="fr-FR"/>
              </w:rPr>
            </w:pPr>
            <w:r w:rsidRPr="00441CD0">
              <w:rPr>
                <w:lang w:val="fr-FR"/>
              </w:rPr>
              <w:t>This IE shall uniquely identify the SRR among all the SRRs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12F30EB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8C3E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6CF14B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5B3828" w14:textId="77777777" w:rsidR="00EE5860" w:rsidRPr="00441CD0" w:rsidRDefault="00EE5860" w:rsidP="00BB0E1F">
            <w:pPr>
              <w:pStyle w:val="TAC"/>
              <w:rPr>
                <w:lang w:val="fr-FR"/>
              </w:rPr>
            </w:pPr>
            <w:r w:rsidRPr="00441CD0">
              <w:rPr>
                <w:lang w:val="sv-SE"/>
              </w:rPr>
              <w:t>X</w:t>
            </w:r>
          </w:p>
        </w:tc>
        <w:tc>
          <w:tcPr>
            <w:tcW w:w="1410" w:type="dxa"/>
            <w:tcBorders>
              <w:top w:val="single" w:sz="4" w:space="0" w:color="auto"/>
              <w:left w:val="single" w:sz="4" w:space="0" w:color="auto"/>
              <w:bottom w:val="single" w:sz="4" w:space="0" w:color="auto"/>
              <w:right w:val="single" w:sz="4" w:space="0" w:color="auto"/>
            </w:tcBorders>
            <w:hideMark/>
          </w:tcPr>
          <w:p w14:paraId="7386116C" w14:textId="77777777" w:rsidR="00EE5860" w:rsidRPr="00441CD0" w:rsidRDefault="00EE5860" w:rsidP="00BB0E1F">
            <w:pPr>
              <w:pStyle w:val="TAC"/>
              <w:rPr>
                <w:lang w:val="fr-FR"/>
              </w:rPr>
            </w:pPr>
            <w:r w:rsidRPr="00441CD0">
              <w:rPr>
                <w:lang w:val="fr-FR"/>
              </w:rPr>
              <w:t>SRR ID</w:t>
            </w:r>
          </w:p>
        </w:tc>
      </w:tr>
      <w:tr w:rsidR="00EE5860" w:rsidRPr="00441CD0" w14:paraId="6AA0306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262ED5B2"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5" w:type="dxa"/>
            <w:tcBorders>
              <w:top w:val="single" w:sz="4" w:space="0" w:color="auto"/>
              <w:left w:val="single" w:sz="4" w:space="0" w:color="auto"/>
              <w:bottom w:val="single" w:sz="4" w:space="0" w:color="auto"/>
              <w:right w:val="single" w:sz="4" w:space="0" w:color="auto"/>
            </w:tcBorders>
            <w:hideMark/>
          </w:tcPr>
          <w:p w14:paraId="6DC8E1A8"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67" w:type="dxa"/>
            <w:tcBorders>
              <w:top w:val="single" w:sz="4" w:space="0" w:color="auto"/>
              <w:left w:val="single" w:sz="4" w:space="0" w:color="auto"/>
              <w:bottom w:val="single" w:sz="4" w:space="0" w:color="auto"/>
              <w:right w:val="single" w:sz="4" w:space="0" w:color="auto"/>
            </w:tcBorders>
          </w:tcPr>
          <w:p w14:paraId="4E85DB9F" w14:textId="77777777" w:rsidR="00EE5860" w:rsidRPr="00441CD0" w:rsidRDefault="00EE5860" w:rsidP="00BB0E1F">
            <w:pPr>
              <w:pStyle w:val="TAL"/>
              <w:rPr>
                <w:lang w:val="fr-FR"/>
              </w:rPr>
            </w:pPr>
            <w:r w:rsidRPr="00441CD0">
              <w:rPr>
                <w:lang w:val="fr-FR" w:eastAsia="zh-CN"/>
              </w:rPr>
              <w:t>This IE shall be present if the Access Availability Control Information needs to be modified. See Table </w:t>
            </w:r>
            <w:r w:rsidRPr="00441CD0">
              <w:rPr>
                <w:lang w:val="fr-FR"/>
              </w:rPr>
              <w:t>7.5.2.9-2.</w:t>
            </w:r>
          </w:p>
          <w:p w14:paraId="00474AB1" w14:textId="77777777" w:rsidR="00EE5860" w:rsidRPr="00441CD0" w:rsidRDefault="00EE5860" w:rsidP="00BB0E1F">
            <w:pPr>
              <w:pStyle w:val="TAL"/>
              <w:rPr>
                <w:lang w:val="fr-FR"/>
              </w:rPr>
            </w:pPr>
          </w:p>
          <w:p w14:paraId="4A09194E" w14:textId="77777777" w:rsidR="00EE5860" w:rsidRPr="00441CD0" w:rsidRDefault="00EE5860" w:rsidP="00BB0E1F">
            <w:pPr>
              <w:pStyle w:val="TAL"/>
              <w:rPr>
                <w:lang w:val="fr-FR"/>
              </w:rPr>
            </w:pPr>
            <w:r w:rsidRPr="00441CD0">
              <w:rPr>
                <w:lang w:val="fr-FR"/>
              </w:rPr>
              <w:t>The CP function shall provide the full Access Availability Control Information IE. The UP function shall replace the Access Availability Control Information IE provisioned earlier, if any, by the new received IE.</w:t>
            </w:r>
          </w:p>
        </w:tc>
        <w:tc>
          <w:tcPr>
            <w:tcW w:w="370" w:type="dxa"/>
            <w:tcBorders>
              <w:top w:val="single" w:sz="4" w:space="0" w:color="auto"/>
              <w:left w:val="single" w:sz="4" w:space="0" w:color="auto"/>
              <w:bottom w:val="single" w:sz="4" w:space="0" w:color="auto"/>
              <w:right w:val="single" w:sz="4" w:space="0" w:color="auto"/>
            </w:tcBorders>
            <w:hideMark/>
          </w:tcPr>
          <w:p w14:paraId="5A1C973C" w14:textId="77777777" w:rsidR="00EE5860" w:rsidRPr="00441CD0" w:rsidRDefault="00EE5860" w:rsidP="00BB0E1F">
            <w:pPr>
              <w:pStyle w:val="TAC"/>
              <w:rPr>
                <w:lang w:val="fr-FR"/>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5E2AF1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64CEF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A64B4FF" w14:textId="77777777" w:rsidR="00EE5860" w:rsidRPr="00441CD0" w:rsidRDefault="00EE5860" w:rsidP="00BB0E1F">
            <w:pPr>
              <w:pStyle w:val="TAC"/>
              <w:rPr>
                <w:lang w:val="sv-S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24805741"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4A83268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tcPr>
          <w:p w14:paraId="1E6EC14E" w14:textId="77777777" w:rsidR="00EE5860" w:rsidRPr="00441CD0" w:rsidRDefault="00EE5860" w:rsidP="00BB0E1F">
            <w:pPr>
              <w:pStyle w:val="TAL"/>
            </w:pPr>
            <w:r w:rsidRPr="00441CD0">
              <w:rPr>
                <w:lang w:val="sv-SE"/>
              </w:rPr>
              <w:t>QoS Monitoring per QoS flow Control Information</w:t>
            </w:r>
          </w:p>
        </w:tc>
        <w:tc>
          <w:tcPr>
            <w:tcW w:w="335" w:type="dxa"/>
            <w:tcBorders>
              <w:top w:val="single" w:sz="4" w:space="0" w:color="auto"/>
              <w:left w:val="single" w:sz="4" w:space="0" w:color="auto"/>
              <w:bottom w:val="single" w:sz="4" w:space="0" w:color="auto"/>
              <w:right w:val="single" w:sz="4" w:space="0" w:color="auto"/>
            </w:tcBorders>
          </w:tcPr>
          <w:p w14:paraId="19FAA2E8"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67" w:type="dxa"/>
            <w:tcBorders>
              <w:top w:val="single" w:sz="4" w:space="0" w:color="auto"/>
              <w:left w:val="single" w:sz="4" w:space="0" w:color="auto"/>
              <w:bottom w:val="single" w:sz="4" w:space="0" w:color="auto"/>
              <w:right w:val="single" w:sz="4" w:space="0" w:color="auto"/>
            </w:tcBorders>
          </w:tcPr>
          <w:p w14:paraId="3F486264" w14:textId="77777777" w:rsidR="00EE5860" w:rsidRPr="00441CD0" w:rsidRDefault="00EE5860" w:rsidP="00BB0E1F">
            <w:pPr>
              <w:pStyle w:val="TAL"/>
              <w:rPr>
                <w:lang w:eastAsia="zh-CN"/>
              </w:rPr>
            </w:pPr>
            <w:r w:rsidRPr="00441CD0">
              <w:rPr>
                <w:rFonts w:hint="eastAsia"/>
                <w:lang w:eastAsia="zh-CN"/>
              </w:rPr>
              <w:t>T</w:t>
            </w:r>
            <w:r w:rsidRPr="00441CD0">
              <w:rPr>
                <w:lang w:eastAsia="zh-CN"/>
              </w:rPr>
              <w:t xml:space="preserve">his IE shall be present if the </w:t>
            </w:r>
            <w:r w:rsidRPr="00441CD0">
              <w:rPr>
                <w:lang w:val="sv-SE"/>
              </w:rPr>
              <w:t>QoS Monitoring per QoS flow Control Information</w:t>
            </w:r>
            <w:r w:rsidRPr="00441CD0">
              <w:rPr>
                <w:lang w:eastAsia="zh-CN"/>
              </w:rPr>
              <w:t xml:space="preserve"> needs to be modified.</w:t>
            </w:r>
            <w:r w:rsidRPr="00441CD0">
              <w:t xml:space="preserve"> See Table 7.5.2.9-3.</w:t>
            </w:r>
          </w:p>
          <w:p w14:paraId="56F37470" w14:textId="77777777" w:rsidR="00EE5860" w:rsidRPr="00441CD0" w:rsidRDefault="00EE5860" w:rsidP="00BB0E1F">
            <w:pPr>
              <w:pStyle w:val="TAL"/>
              <w:rPr>
                <w:lang w:val="en-US"/>
              </w:rPr>
            </w:pPr>
            <w:r w:rsidRPr="00441CD0">
              <w:rPr>
                <w:lang w:val="en-US"/>
              </w:rPr>
              <w:t xml:space="preserve">The CP function shall provide the full set of </w:t>
            </w:r>
            <w:r w:rsidRPr="00441CD0">
              <w:rPr>
                <w:lang w:val="sv-SE"/>
              </w:rPr>
              <w:t>QoS Monitoring per QoS flow Control Information</w:t>
            </w:r>
            <w:r w:rsidRPr="00441CD0">
              <w:rPr>
                <w:lang w:val="en-US"/>
              </w:rPr>
              <w:t xml:space="preserve"> IE(s). The UP function shall replace any </w:t>
            </w:r>
            <w:r w:rsidRPr="00441CD0">
              <w:rPr>
                <w:lang w:val="sv-SE"/>
              </w:rPr>
              <w:t>QoS Monitoring per QoS flow Control Information</w:t>
            </w:r>
            <w:r w:rsidRPr="00441CD0">
              <w:rPr>
                <w:lang w:val="en-US"/>
              </w:rPr>
              <w:t xml:space="preserve"> IE(s) provisioned earlier by the new set of received IE(s).</w:t>
            </w:r>
          </w:p>
          <w:p w14:paraId="54C6CBEC"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989F16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6BFEDFF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E422D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A19467A"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6B1B53F" w14:textId="77777777" w:rsidR="00EE5860" w:rsidRPr="00441CD0" w:rsidRDefault="00EE5860" w:rsidP="00BB0E1F">
            <w:pPr>
              <w:pStyle w:val="TAC"/>
            </w:pPr>
            <w:r w:rsidRPr="00441CD0">
              <w:rPr>
                <w:lang w:val="sv-SE"/>
              </w:rPr>
              <w:t>QoS Monitoring per QoS flow Control Information</w:t>
            </w:r>
          </w:p>
        </w:tc>
      </w:tr>
    </w:tbl>
    <w:p w14:paraId="246AC1F2" w14:textId="77777777" w:rsidR="00EE5860" w:rsidRPr="00441CD0" w:rsidRDefault="00EE5860" w:rsidP="00EE5860"/>
    <w:p w14:paraId="2E9F28C6" w14:textId="77777777" w:rsidR="00EE5860" w:rsidRPr="00441CD0" w:rsidRDefault="00EE5860" w:rsidP="00EE5860">
      <w:pPr>
        <w:pStyle w:val="Heading4"/>
        <w:rPr>
          <w:rFonts w:cs="Arial"/>
          <w:bCs/>
        </w:rPr>
      </w:pPr>
      <w:bookmarkStart w:id="4504" w:name="_Toc36031095"/>
      <w:bookmarkStart w:id="4505" w:name="_Toc36043015"/>
      <w:bookmarkStart w:id="4506" w:name="_Toc36814340"/>
      <w:bookmarkStart w:id="4507" w:name="_Toc44689196"/>
      <w:bookmarkStart w:id="4508" w:name="_Toc44923950"/>
      <w:bookmarkStart w:id="4509" w:name="_Toc51860920"/>
      <w:bookmarkStart w:id="4510" w:name="_Toc57930691"/>
      <w:bookmarkStart w:id="4511" w:name="_Toc57931321"/>
      <w:bookmarkStart w:id="4512" w:name="_Toc67499713"/>
      <w:r w:rsidRPr="00441CD0">
        <w:t>7.5.4.21</w:t>
      </w:r>
      <w:r w:rsidRPr="00441CD0">
        <w:tab/>
        <w:t>Ethernet Context Information within PFCP Session Modification Request</w:t>
      </w:r>
      <w:bookmarkEnd w:id="4504"/>
      <w:bookmarkEnd w:id="4505"/>
      <w:bookmarkEnd w:id="4506"/>
      <w:bookmarkEnd w:id="4507"/>
      <w:bookmarkEnd w:id="4508"/>
      <w:bookmarkEnd w:id="4509"/>
      <w:bookmarkEnd w:id="4510"/>
      <w:bookmarkEnd w:id="4511"/>
      <w:bookmarkEnd w:id="4512"/>
    </w:p>
    <w:p w14:paraId="2AEBEED3" w14:textId="77777777" w:rsidR="00EE5860" w:rsidRPr="00441CD0" w:rsidRDefault="00EE5860" w:rsidP="00EE5860">
      <w:r w:rsidRPr="00441CD0">
        <w:t xml:space="preserve">The </w:t>
      </w:r>
      <w:r w:rsidRPr="00441CD0">
        <w:rPr>
          <w:lang w:val="en-US"/>
        </w:rPr>
        <w:t xml:space="preserve">Ethernet Context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7.5.4.21-1</w:t>
      </w:r>
      <w:r w:rsidRPr="00441CD0">
        <w:rPr>
          <w:lang w:eastAsia="ja-JP"/>
        </w:rPr>
        <w:t>.</w:t>
      </w:r>
    </w:p>
    <w:p w14:paraId="3835E5A7" w14:textId="77777777" w:rsidR="00EE5860" w:rsidRPr="00441CD0" w:rsidRDefault="00EE5860" w:rsidP="00EE5860">
      <w:pPr>
        <w:pStyle w:val="TH"/>
        <w:rPr>
          <w:lang w:val="en-US"/>
        </w:rPr>
      </w:pPr>
      <w:r w:rsidRPr="00441CD0">
        <w:t>Table 7.5.4.21-1: Ethernet Context Information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ED70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B7F8B6"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ACD04B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63A5C23" w14:textId="77777777" w:rsidR="00EE5860" w:rsidRPr="00441CD0" w:rsidRDefault="00EE5860" w:rsidP="00BB0E1F">
            <w:pPr>
              <w:pStyle w:val="TAC"/>
            </w:pPr>
            <w:r w:rsidRPr="00441CD0">
              <w:rPr>
                <w:lang w:val="fr-FR"/>
              </w:rPr>
              <w:t>Ethernet Context Information IE Type = 254 (decimal)</w:t>
            </w:r>
          </w:p>
        </w:tc>
      </w:tr>
      <w:tr w:rsidR="00EE5860" w:rsidRPr="00441CD0" w14:paraId="3A2C25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AEF70B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C3205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EBBEAD0" w14:textId="77777777" w:rsidR="00EE5860" w:rsidRPr="00441CD0" w:rsidRDefault="00EE5860" w:rsidP="00BB0E1F">
            <w:pPr>
              <w:pStyle w:val="TAC"/>
            </w:pPr>
            <w:r w:rsidRPr="00441CD0">
              <w:t>Length = n</w:t>
            </w:r>
          </w:p>
        </w:tc>
      </w:tr>
      <w:tr w:rsidR="00EE5860" w:rsidRPr="00441CD0" w14:paraId="1BA2724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AA8582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4B8FA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8D3340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7F4D55"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3C65B1E" w14:textId="77777777" w:rsidR="00EE5860" w:rsidRPr="00441CD0" w:rsidRDefault="00EE5860" w:rsidP="00BB0E1F">
            <w:pPr>
              <w:pStyle w:val="TAH"/>
            </w:pPr>
            <w:r w:rsidRPr="00441CD0">
              <w:t>IE Type</w:t>
            </w:r>
          </w:p>
        </w:tc>
      </w:tr>
      <w:tr w:rsidR="00EE5860" w:rsidRPr="00441CD0" w14:paraId="31F1D2F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207DD1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2B9DBD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3416E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5EAA0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6ADA4C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E978F7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7684111"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5950BC8" w14:textId="77777777" w:rsidR="00EE5860" w:rsidRPr="00441CD0" w:rsidRDefault="00EE5860" w:rsidP="00BB0E1F">
            <w:pPr>
              <w:spacing w:after="0"/>
              <w:rPr>
                <w:rFonts w:ascii="Arial" w:hAnsi="Arial"/>
                <w:b/>
                <w:sz w:val="18"/>
                <w:lang w:val="x-none"/>
              </w:rPr>
            </w:pPr>
          </w:p>
        </w:tc>
      </w:tr>
      <w:tr w:rsidR="00EE5860" w:rsidRPr="00441CD0" w14:paraId="226509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384439" w14:textId="77777777" w:rsidR="00EE5860" w:rsidRPr="00441CD0" w:rsidRDefault="00EE5860" w:rsidP="00BB0E1F">
            <w:pPr>
              <w:pStyle w:val="TAL"/>
            </w:pPr>
            <w:r w:rsidRPr="00441CD0">
              <w:rPr>
                <w:lang w:val="de-DE"/>
              </w:rPr>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7A9E1266"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1D34CF23"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MAC addresses need to be associated to the PDU session.</w:t>
            </w:r>
          </w:p>
          <w:p w14:paraId="0DFB43C4" w14:textId="77777777" w:rsidR="00EE5860" w:rsidRPr="00441CD0" w:rsidRDefault="00EE5860" w:rsidP="00BB0E1F">
            <w:pPr>
              <w:pStyle w:val="TAL"/>
              <w:rPr>
                <w:rFonts w:cs="Arial"/>
                <w:szCs w:val="18"/>
                <w:lang w:eastAsia="zh-CN"/>
              </w:rPr>
            </w:pPr>
            <w:r w:rsidRPr="00441CD0">
              <w:rPr>
                <w:rFonts w:cs="Arial"/>
                <w:szCs w:val="18"/>
                <w:lang w:eastAsia="zh-CN"/>
              </w:rPr>
              <w:t>Several IEs with the same IE type may be present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7B6365B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41B0B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626105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D4E811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BC6B16" w14:textId="77777777" w:rsidR="00EE5860" w:rsidRPr="00441CD0" w:rsidRDefault="00EE5860" w:rsidP="00BB0E1F">
            <w:pPr>
              <w:pStyle w:val="TAC"/>
            </w:pPr>
            <w:r w:rsidRPr="00441CD0">
              <w:t>MAC Addressed Detected</w:t>
            </w:r>
          </w:p>
        </w:tc>
      </w:tr>
    </w:tbl>
    <w:p w14:paraId="1923A94B" w14:textId="77777777" w:rsidR="00EE5860" w:rsidRDefault="00EE5860" w:rsidP="00EE5860"/>
    <w:p w14:paraId="08226A8E" w14:textId="77777777" w:rsidR="00EE5860" w:rsidRPr="00441CD0" w:rsidRDefault="00EE5860" w:rsidP="00EE5860">
      <w:pPr>
        <w:pStyle w:val="Heading4"/>
        <w:rPr>
          <w:lang w:val="x-none" w:eastAsia="zh-CN"/>
        </w:rPr>
      </w:pPr>
      <w:bookmarkStart w:id="4513" w:name="_Toc44689197"/>
      <w:bookmarkStart w:id="4514" w:name="_Toc44923951"/>
      <w:bookmarkStart w:id="4515" w:name="_Toc51860921"/>
      <w:bookmarkStart w:id="4516" w:name="_Toc57930692"/>
      <w:bookmarkStart w:id="4517" w:name="_Toc57931322"/>
      <w:bookmarkStart w:id="4518" w:name="_Toc67499714"/>
      <w:r w:rsidRPr="00441CD0">
        <w:t>7.5.4.</w:t>
      </w:r>
      <w:r>
        <w:t>22</w:t>
      </w:r>
      <w:r w:rsidRPr="00441CD0">
        <w:tab/>
        <w:t xml:space="preserve">Query </w:t>
      </w:r>
      <w:r>
        <w:t>Packet Rate Status</w:t>
      </w:r>
      <w:r w:rsidRPr="00441CD0">
        <w:rPr>
          <w:lang w:eastAsia="zh-CN"/>
        </w:rPr>
        <w:t xml:space="preserve"> IE </w:t>
      </w:r>
      <w:r w:rsidRPr="00441CD0">
        <w:t>within PFCP Session Modification Request</w:t>
      </w:r>
      <w:bookmarkEnd w:id="4513"/>
      <w:bookmarkEnd w:id="4514"/>
      <w:bookmarkEnd w:id="4515"/>
      <w:bookmarkEnd w:id="4516"/>
      <w:bookmarkEnd w:id="4517"/>
      <w:bookmarkEnd w:id="4518"/>
    </w:p>
    <w:p w14:paraId="2B5E87EE" w14:textId="77777777" w:rsidR="00EE5860" w:rsidRPr="00441CD0" w:rsidRDefault="00EE5860" w:rsidP="00EE5860">
      <w:r w:rsidRPr="00441CD0">
        <w:t xml:space="preserve">The </w:t>
      </w:r>
      <w:r w:rsidRPr="00441CD0">
        <w:rPr>
          <w:lang w:val="en-US"/>
        </w:rPr>
        <w:t xml:space="preserve">Query </w:t>
      </w:r>
      <w:r>
        <w:rPr>
          <w:lang w:val="en-US"/>
        </w:rPr>
        <w:t>Packet Rate Status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w:t>
      </w:r>
      <w:r>
        <w:t>22</w:t>
      </w:r>
      <w:r w:rsidRPr="00441CD0">
        <w:t>-1</w:t>
      </w:r>
      <w:r w:rsidRPr="00441CD0">
        <w:rPr>
          <w:lang w:eastAsia="ja-JP"/>
        </w:rPr>
        <w:t>.</w:t>
      </w:r>
    </w:p>
    <w:p w14:paraId="64916DBB" w14:textId="77777777" w:rsidR="00EE5860" w:rsidRPr="00441CD0" w:rsidRDefault="00EE5860" w:rsidP="00EE5860">
      <w:pPr>
        <w:pStyle w:val="TH"/>
        <w:rPr>
          <w:lang w:val="en-US"/>
        </w:rPr>
      </w:pPr>
      <w:r w:rsidRPr="00441CD0">
        <w:t>Table 7.5.4.</w:t>
      </w:r>
      <w:r>
        <w:t>22</w:t>
      </w:r>
      <w:r w:rsidRPr="00441CD0">
        <w:t xml:space="preserve">-1: Query </w:t>
      </w:r>
      <w:r>
        <w:t>Packet Rate Status</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A7962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2B889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3239A5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7E3D543" w14:textId="77777777" w:rsidR="00EE5860" w:rsidRPr="00441CD0" w:rsidRDefault="00EE5860" w:rsidP="00BB0E1F">
            <w:pPr>
              <w:pStyle w:val="TAC"/>
            </w:pPr>
            <w:r w:rsidRPr="00441CD0">
              <w:t xml:space="preserve">Query </w:t>
            </w:r>
            <w:r>
              <w:t>Packet Rate Status</w:t>
            </w:r>
            <w:r w:rsidRPr="00441CD0">
              <w:t xml:space="preserve"> IE Type = </w:t>
            </w:r>
            <w:r>
              <w:rPr>
                <w:lang w:val="de-DE"/>
              </w:rPr>
              <w:t>263</w:t>
            </w:r>
            <w:r w:rsidRPr="00441CD0">
              <w:t xml:space="preserve"> (decimal)</w:t>
            </w:r>
          </w:p>
        </w:tc>
      </w:tr>
      <w:tr w:rsidR="00EE5860" w:rsidRPr="00441CD0" w14:paraId="724470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BB154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D2C318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745DF0" w14:textId="77777777" w:rsidR="00EE5860" w:rsidRPr="00441CD0" w:rsidRDefault="00EE5860" w:rsidP="00BB0E1F">
            <w:pPr>
              <w:pStyle w:val="TAC"/>
            </w:pPr>
            <w:r w:rsidRPr="00441CD0">
              <w:t>Length = n</w:t>
            </w:r>
          </w:p>
        </w:tc>
      </w:tr>
      <w:tr w:rsidR="00EE5860" w:rsidRPr="00441CD0" w14:paraId="5066ED5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D57DC"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407FF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E7925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89CCCF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270E751" w14:textId="77777777" w:rsidR="00EE5860" w:rsidRPr="00441CD0" w:rsidRDefault="00EE5860" w:rsidP="00BB0E1F">
            <w:pPr>
              <w:pStyle w:val="TAH"/>
            </w:pPr>
            <w:r w:rsidRPr="00441CD0">
              <w:t>IE Type</w:t>
            </w:r>
          </w:p>
        </w:tc>
      </w:tr>
      <w:tr w:rsidR="00EE5860" w:rsidRPr="00441CD0" w14:paraId="692D0E9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ACC19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8B3ED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F632B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047F4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C94B19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F6E018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A3DE57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39A153A" w14:textId="77777777" w:rsidR="00EE5860" w:rsidRPr="00441CD0" w:rsidRDefault="00EE5860" w:rsidP="00BB0E1F">
            <w:pPr>
              <w:spacing w:after="0"/>
              <w:rPr>
                <w:rFonts w:ascii="Arial" w:hAnsi="Arial"/>
                <w:b/>
                <w:sz w:val="18"/>
                <w:lang w:val="x-none"/>
              </w:rPr>
            </w:pPr>
          </w:p>
        </w:tc>
      </w:tr>
      <w:tr w:rsidR="00EE5860" w:rsidRPr="00441CD0" w14:paraId="2F4D820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966DE3" w14:textId="77777777" w:rsidR="00EE5860" w:rsidRPr="00441CD0" w:rsidRDefault="00EE5860" w:rsidP="00BB0E1F">
            <w:pPr>
              <w:pStyle w:val="TAL"/>
            </w:pPr>
            <w:r>
              <w:rPr>
                <w:szCs w:val="18"/>
                <w:lang w:val="de-DE"/>
              </w:rPr>
              <w:t>QER</w:t>
            </w:r>
            <w:r w:rsidRPr="00441CD0">
              <w:rPr>
                <w:szCs w:val="18"/>
                <w:lang w:val="de-DE"/>
              </w:rPr>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602509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41D99FDF" w14:textId="77777777" w:rsidR="00EE5860" w:rsidRPr="00441CD0" w:rsidRDefault="00EE5860" w:rsidP="00BB0E1F">
            <w:pPr>
              <w:pStyle w:val="TAL"/>
            </w:pPr>
            <w:r w:rsidRPr="00441CD0">
              <w:rPr>
                <w:szCs w:val="18"/>
                <w:lang w:val="en-US"/>
              </w:rPr>
              <w:t xml:space="preserve">This IE shall identify the </w:t>
            </w:r>
            <w:r>
              <w:rPr>
                <w:szCs w:val="18"/>
                <w:lang w:val="en-US"/>
              </w:rPr>
              <w:t>QER</w:t>
            </w:r>
            <w:r w:rsidRPr="00441CD0">
              <w:rPr>
                <w:szCs w:val="18"/>
                <w:lang w:val="en-US"/>
              </w:rPr>
              <w:t xml:space="preserve"> being queried</w:t>
            </w:r>
            <w:r>
              <w:rPr>
                <w:szCs w:val="18"/>
                <w:lang w:val="en-US"/>
              </w:rPr>
              <w:t xml:space="preserve"> for its Packet Rate Status</w:t>
            </w:r>
          </w:p>
        </w:tc>
        <w:tc>
          <w:tcPr>
            <w:tcW w:w="370" w:type="dxa"/>
            <w:tcBorders>
              <w:top w:val="single" w:sz="4" w:space="0" w:color="auto"/>
              <w:left w:val="single" w:sz="4" w:space="0" w:color="auto"/>
              <w:bottom w:val="single" w:sz="4" w:space="0" w:color="auto"/>
              <w:right w:val="single" w:sz="4" w:space="0" w:color="auto"/>
            </w:tcBorders>
            <w:hideMark/>
          </w:tcPr>
          <w:p w14:paraId="54D70125"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753C36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7C33E3"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DF73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68FA0D" w14:textId="77777777" w:rsidR="00EE5860" w:rsidRPr="00441CD0" w:rsidRDefault="00EE5860" w:rsidP="00BB0E1F">
            <w:pPr>
              <w:pStyle w:val="TAC"/>
              <w:rPr>
                <w:lang w:val="x-none"/>
              </w:rPr>
            </w:pPr>
            <w:r>
              <w:t>QER</w:t>
            </w:r>
            <w:r w:rsidRPr="00441CD0">
              <w:t xml:space="preserve"> ID</w:t>
            </w:r>
          </w:p>
        </w:tc>
      </w:tr>
    </w:tbl>
    <w:p w14:paraId="4B819D42" w14:textId="77777777" w:rsidR="00EE5860" w:rsidRPr="00441CD0" w:rsidRDefault="00EE5860" w:rsidP="00EE5860"/>
    <w:p w14:paraId="467AC398" w14:textId="77777777" w:rsidR="00EE5860" w:rsidRPr="00441CD0" w:rsidRDefault="00EE5860" w:rsidP="00EE5860">
      <w:pPr>
        <w:pStyle w:val="Heading3"/>
        <w:rPr>
          <w:rFonts w:cs="Arial"/>
          <w:bCs/>
          <w:lang w:val="x-none"/>
        </w:rPr>
      </w:pPr>
      <w:bookmarkStart w:id="4519" w:name="_Toc19717315"/>
      <w:bookmarkStart w:id="4520" w:name="_Toc27490813"/>
      <w:bookmarkStart w:id="4521" w:name="_Toc27557106"/>
      <w:bookmarkStart w:id="4522" w:name="_Toc27724023"/>
      <w:bookmarkStart w:id="4523" w:name="_Toc36031096"/>
      <w:bookmarkStart w:id="4524" w:name="_Toc36043016"/>
      <w:bookmarkStart w:id="4525" w:name="_Toc36814341"/>
      <w:bookmarkStart w:id="4526" w:name="_Toc44689198"/>
      <w:bookmarkStart w:id="4527" w:name="_Toc44923952"/>
      <w:bookmarkStart w:id="4528" w:name="_Toc51860922"/>
      <w:bookmarkStart w:id="4529" w:name="_Toc57930693"/>
      <w:bookmarkStart w:id="4530" w:name="_Toc57931323"/>
      <w:bookmarkStart w:id="4531" w:name="_Toc67499715"/>
      <w:r w:rsidRPr="00441CD0">
        <w:t>7.5.5</w:t>
      </w:r>
      <w:r w:rsidRPr="00441CD0">
        <w:tab/>
      </w:r>
      <w:r w:rsidRPr="00441CD0">
        <w:rPr>
          <w:lang w:val="en-US"/>
        </w:rPr>
        <w:t xml:space="preserve">PFCP </w:t>
      </w:r>
      <w:r w:rsidRPr="00441CD0">
        <w:t>Session Modification Response</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6EAE7728" w14:textId="77777777" w:rsidR="00EE5860" w:rsidRPr="00441CD0" w:rsidRDefault="00EE5860" w:rsidP="00CA38EF">
      <w:pPr>
        <w:pStyle w:val="Heading4"/>
        <w:rPr>
          <w:rFonts w:cs="Arial"/>
          <w:bCs/>
        </w:rPr>
      </w:pPr>
      <w:bookmarkStart w:id="4532" w:name="_Toc19717316"/>
      <w:bookmarkStart w:id="4533" w:name="_Toc27490814"/>
      <w:bookmarkStart w:id="4534" w:name="_Toc27557107"/>
      <w:bookmarkStart w:id="4535" w:name="_Toc27724024"/>
      <w:bookmarkStart w:id="4536" w:name="_Toc36031097"/>
      <w:bookmarkStart w:id="4537" w:name="_Toc36043017"/>
      <w:bookmarkStart w:id="4538" w:name="_Toc36814342"/>
      <w:bookmarkStart w:id="4539" w:name="_Toc44689199"/>
      <w:bookmarkStart w:id="4540" w:name="_Toc44923953"/>
      <w:bookmarkStart w:id="4541" w:name="_Toc51860923"/>
      <w:bookmarkStart w:id="4542" w:name="_Toc57930694"/>
      <w:bookmarkStart w:id="4543" w:name="_Toc57931324"/>
      <w:bookmarkStart w:id="4544" w:name="_Toc67499716"/>
      <w:r w:rsidRPr="00441CD0">
        <w:t>7.5.5.1</w:t>
      </w:r>
      <w:r w:rsidRPr="00441CD0">
        <w:tab/>
        <w:t>General</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361E2AAD" w14:textId="77777777" w:rsidR="00EE5860" w:rsidRPr="00441CD0" w:rsidRDefault="00EE5860" w:rsidP="00EE5860">
      <w:pPr>
        <w:rPr>
          <w:rFonts w:ascii="Arial" w:hAnsi="Arial" w:cs="Arial"/>
          <w:bCs/>
        </w:rPr>
      </w:pPr>
      <w:r w:rsidRPr="00441CD0">
        <w:rPr>
          <w:rFonts w:ascii="Arial" w:hAnsi="Arial" w:cs="Arial"/>
          <w:bCs/>
        </w:rPr>
        <w:t>The PFCP Session Modification Response shall be sent over the Sxa, Sxb, Sxc and N4 interface by the UP function to the CP function as a reply to the PFCP Session Modification Request.</w:t>
      </w:r>
    </w:p>
    <w:p w14:paraId="3E57ED1D" w14:textId="77777777" w:rsidR="00EE5860" w:rsidRPr="00441CD0" w:rsidRDefault="00EE5860" w:rsidP="00EE5860">
      <w:pPr>
        <w:pStyle w:val="TH"/>
        <w:rPr>
          <w:lang w:val="en-US"/>
        </w:rPr>
      </w:pPr>
      <w:r w:rsidRPr="00441CD0">
        <w:lastRenderedPageBreak/>
        <w:t>Table 7.5.</w:t>
      </w:r>
      <w:r w:rsidRPr="00441CD0">
        <w:rPr>
          <w:lang w:val="en-US"/>
        </w:rPr>
        <w:t>5.1</w:t>
      </w:r>
      <w:r w:rsidRPr="00441CD0">
        <w:t>-1: Information Elements in a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16B63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E304933"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D75174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00B9C6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87C9E9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DD1260" w14:textId="77777777" w:rsidR="00EE5860" w:rsidRPr="00441CD0" w:rsidRDefault="00EE5860" w:rsidP="00BB0E1F">
            <w:pPr>
              <w:pStyle w:val="TAH"/>
            </w:pPr>
            <w:r w:rsidRPr="00441CD0">
              <w:t>IE Type</w:t>
            </w:r>
          </w:p>
        </w:tc>
      </w:tr>
      <w:tr w:rsidR="00EE5860" w:rsidRPr="00441CD0" w14:paraId="63736271"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559C89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71AD9D"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41E289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40715E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EE0D1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1BEFE2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728585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1D1AA00" w14:textId="77777777" w:rsidR="00EE5860" w:rsidRPr="00441CD0" w:rsidRDefault="00EE5860" w:rsidP="00BB0E1F">
            <w:pPr>
              <w:spacing w:after="0"/>
              <w:rPr>
                <w:rFonts w:ascii="Arial" w:hAnsi="Arial"/>
                <w:b/>
                <w:sz w:val="18"/>
                <w:lang w:val="x-none"/>
              </w:rPr>
            </w:pPr>
          </w:p>
        </w:tc>
      </w:tr>
      <w:tr w:rsidR="00EE5860" w:rsidRPr="00441CD0" w14:paraId="0CB49F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947BD8" w14:textId="77777777" w:rsidR="00EE5860" w:rsidRPr="00441CD0" w:rsidRDefault="00EE5860" w:rsidP="00BB0E1F">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475FE270"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447EBBC7" w14:textId="0A35E858" w:rsidR="00EE5860" w:rsidRPr="00441CD0" w:rsidRDefault="00433965" w:rsidP="00BB0E1F">
            <w:pPr>
              <w:pStyle w:val="TAL"/>
            </w:pPr>
            <w:r>
              <w:t>This IE shall indicate the acceptance</w:t>
            </w:r>
            <w:r>
              <w:t>, partial acceptance</w:t>
            </w:r>
            <w:r>
              <w:t xml:space="preserve"> or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CF69A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7F1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3A40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BE20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E704EB" w14:textId="77777777" w:rsidR="00EE5860" w:rsidRPr="00441CD0" w:rsidRDefault="00EE5860" w:rsidP="00BB0E1F">
            <w:pPr>
              <w:pStyle w:val="TAC"/>
              <w:rPr>
                <w:lang w:val="x-none"/>
              </w:rPr>
            </w:pPr>
            <w:r w:rsidRPr="00441CD0">
              <w:t>Cause</w:t>
            </w:r>
          </w:p>
        </w:tc>
      </w:tr>
      <w:tr w:rsidR="00EE5860" w:rsidRPr="00441CD0" w14:paraId="2F32AF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8668C54"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122233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5ADF7BA"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E0599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D8D2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FF64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BBFD9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FD5856" w14:textId="77777777" w:rsidR="00EE5860" w:rsidRPr="00441CD0" w:rsidRDefault="00EE5860" w:rsidP="00BB0E1F">
            <w:pPr>
              <w:pStyle w:val="TAC"/>
              <w:rPr>
                <w:lang w:val="sv-SE"/>
              </w:rPr>
            </w:pPr>
            <w:r w:rsidRPr="00441CD0">
              <w:rPr>
                <w:szCs w:val="18"/>
                <w:lang w:val="de-DE"/>
              </w:rPr>
              <w:t>Offending IE</w:t>
            </w:r>
          </w:p>
        </w:tc>
      </w:tr>
      <w:tr w:rsidR="00EE5860" w:rsidRPr="00441CD0" w14:paraId="2B4AD5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673C2A6" w14:textId="77777777" w:rsidR="00EE5860" w:rsidRPr="00441CD0" w:rsidRDefault="00EE5860" w:rsidP="00BB0E1F">
            <w:pPr>
              <w:pStyle w:val="TAL"/>
              <w:rPr>
                <w:szCs w:val="18"/>
                <w:lang w:val="de-DE"/>
              </w:rPr>
            </w:pPr>
            <w:r w:rsidRPr="00441CD0">
              <w:t>Created PDR</w:t>
            </w:r>
          </w:p>
        </w:tc>
        <w:tc>
          <w:tcPr>
            <w:tcW w:w="336" w:type="dxa"/>
            <w:tcBorders>
              <w:top w:val="single" w:sz="4" w:space="0" w:color="auto"/>
              <w:left w:val="single" w:sz="4" w:space="0" w:color="auto"/>
              <w:bottom w:val="single" w:sz="4" w:space="0" w:color="auto"/>
              <w:right w:val="single" w:sz="4" w:space="0" w:color="auto"/>
            </w:tcBorders>
            <w:hideMark/>
          </w:tcPr>
          <w:p w14:paraId="61FF241B" w14:textId="77777777" w:rsidR="00EE5860" w:rsidRPr="00441CD0" w:rsidRDefault="00EE5860" w:rsidP="00BB0E1F">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191CCB"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new PDR(s) were requested to be created and the UP function was requested to allocate the local F-TEID or a UE IP address/prefix for the PDR(s).</w:t>
            </w:r>
          </w:p>
          <w:p w14:paraId="22724A5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w:t>
            </w:r>
          </w:p>
          <w:p w14:paraId="159A1CEF" w14:textId="77777777" w:rsidR="00EE5860" w:rsidRPr="00441CD0" w:rsidRDefault="00EE5860" w:rsidP="00BB0E1F">
            <w:pPr>
              <w:pStyle w:val="TAL"/>
              <w:rPr>
                <w:lang w:val="x-none"/>
              </w:rPr>
            </w:pPr>
            <w:r w:rsidRPr="00441CD0">
              <w:rPr>
                <w:lang w:eastAsia="zh-CN"/>
              </w:rPr>
              <w:t>See Table 7.5.3.2-1.</w:t>
            </w:r>
          </w:p>
        </w:tc>
        <w:tc>
          <w:tcPr>
            <w:tcW w:w="370" w:type="dxa"/>
            <w:tcBorders>
              <w:top w:val="single" w:sz="4" w:space="0" w:color="auto"/>
              <w:left w:val="single" w:sz="4" w:space="0" w:color="auto"/>
              <w:bottom w:val="single" w:sz="4" w:space="0" w:color="auto"/>
              <w:right w:val="single" w:sz="4" w:space="0" w:color="auto"/>
            </w:tcBorders>
            <w:hideMark/>
          </w:tcPr>
          <w:p w14:paraId="5454BA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9479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FD8E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5C51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1BEAEF6" w14:textId="77777777" w:rsidR="00EE5860" w:rsidRPr="00441CD0" w:rsidRDefault="00EE5860" w:rsidP="00BB0E1F">
            <w:pPr>
              <w:pStyle w:val="TAC"/>
              <w:rPr>
                <w:lang w:val="x-none"/>
              </w:rPr>
            </w:pPr>
            <w:r w:rsidRPr="00441CD0">
              <w:t>Created PDR</w:t>
            </w:r>
          </w:p>
        </w:tc>
      </w:tr>
      <w:tr w:rsidR="00EE5860" w:rsidRPr="00441CD0" w14:paraId="1EF9A8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A65B2"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057C51CF"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5B144C"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7A264D85" w14:textId="77777777" w:rsidR="00EE5860" w:rsidRPr="00441CD0" w:rsidRDefault="00EE5860" w:rsidP="00BB0E1F">
            <w:pPr>
              <w:pStyle w:val="TAL"/>
              <w:rPr>
                <w:szCs w:val="18"/>
                <w:lang w:val="en-US" w:eastAsia="zh-CN"/>
              </w:rPr>
            </w:pPr>
            <w:r w:rsidRPr="00441CD0">
              <w:rPr>
                <w:szCs w:val="18"/>
                <w:lang w:val="en-US" w:eastAsia="zh-CN"/>
              </w:rPr>
              <w:t>See Table 7.5.3.3-1.</w:t>
            </w:r>
          </w:p>
        </w:tc>
        <w:tc>
          <w:tcPr>
            <w:tcW w:w="370" w:type="dxa"/>
            <w:tcBorders>
              <w:top w:val="single" w:sz="4" w:space="0" w:color="auto"/>
              <w:left w:val="single" w:sz="4" w:space="0" w:color="auto"/>
              <w:bottom w:val="single" w:sz="4" w:space="0" w:color="auto"/>
              <w:right w:val="single" w:sz="4" w:space="0" w:color="auto"/>
            </w:tcBorders>
            <w:hideMark/>
          </w:tcPr>
          <w:p w14:paraId="2A78E4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D271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465E3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98A9C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B57295" w14:textId="77777777" w:rsidR="00EE5860" w:rsidRPr="00441CD0" w:rsidRDefault="00EE5860" w:rsidP="00BB0E1F">
            <w:pPr>
              <w:pStyle w:val="TAC"/>
              <w:rPr>
                <w:lang w:val="x-none"/>
              </w:rPr>
            </w:pPr>
            <w:r w:rsidRPr="00441CD0">
              <w:t>Load Control Information</w:t>
            </w:r>
          </w:p>
        </w:tc>
      </w:tr>
      <w:tr w:rsidR="00EE5860" w:rsidRPr="00441CD0" w14:paraId="1D3B32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AC8DA13" w14:textId="77777777" w:rsidR="00EE5860" w:rsidRPr="00441CD0" w:rsidRDefault="00EE5860" w:rsidP="00BB0E1F">
            <w:pPr>
              <w:pStyle w:val="TAL"/>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662F3F4"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35A498"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tc>
        <w:tc>
          <w:tcPr>
            <w:tcW w:w="370" w:type="dxa"/>
            <w:tcBorders>
              <w:top w:val="single" w:sz="4" w:space="0" w:color="auto"/>
              <w:left w:val="single" w:sz="4" w:space="0" w:color="auto"/>
              <w:bottom w:val="single" w:sz="4" w:space="0" w:color="auto"/>
              <w:right w:val="single" w:sz="4" w:space="0" w:color="auto"/>
            </w:tcBorders>
            <w:hideMark/>
          </w:tcPr>
          <w:p w14:paraId="5DF8239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7A90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FCE8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61FDA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CA3F8" w14:textId="77777777" w:rsidR="00EE5860" w:rsidRPr="00441CD0" w:rsidRDefault="00EE5860" w:rsidP="00BB0E1F">
            <w:pPr>
              <w:pStyle w:val="TAC"/>
              <w:rPr>
                <w:lang w:val="x-none"/>
              </w:rPr>
            </w:pPr>
            <w:r w:rsidRPr="00441CD0">
              <w:t>Overload Control Information</w:t>
            </w:r>
          </w:p>
        </w:tc>
      </w:tr>
      <w:tr w:rsidR="00EE5860" w:rsidRPr="00441CD0" w14:paraId="1F6F659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1482BA" w14:textId="77777777" w:rsidR="00EE5860" w:rsidRPr="00441CD0" w:rsidRDefault="00EE5860" w:rsidP="00BB0E1F">
            <w:pPr>
              <w:pStyle w:val="TAL"/>
            </w:pPr>
            <w:r w:rsidRPr="00441CD0">
              <w:t>Usage Report</w:t>
            </w:r>
          </w:p>
        </w:tc>
        <w:tc>
          <w:tcPr>
            <w:tcW w:w="336" w:type="dxa"/>
            <w:tcBorders>
              <w:top w:val="single" w:sz="4" w:space="0" w:color="auto"/>
              <w:left w:val="single" w:sz="4" w:space="0" w:color="auto"/>
              <w:bottom w:val="single" w:sz="4" w:space="0" w:color="auto"/>
              <w:right w:val="single" w:sz="4" w:space="0" w:color="auto"/>
            </w:tcBorders>
            <w:hideMark/>
          </w:tcPr>
          <w:p w14:paraId="44E7C58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A92A3F8" w14:textId="77777777" w:rsidR="00EE5860" w:rsidRPr="00441CD0" w:rsidRDefault="00EE5860" w:rsidP="00BB0E1F">
            <w:pPr>
              <w:pStyle w:val="TAL"/>
              <w:rPr>
                <w:szCs w:val="18"/>
                <w:lang w:val="en-US" w:eastAsia="zh-CN"/>
              </w:rPr>
            </w:pPr>
            <w:r w:rsidRPr="00441CD0">
              <w:rPr>
                <w:szCs w:val="18"/>
                <w:lang w:val="en-US" w:eastAsia="zh-CN"/>
              </w:rPr>
              <w:t>This IE shall be present if:</w:t>
            </w:r>
          </w:p>
          <w:p w14:paraId="36A9213C" w14:textId="77777777" w:rsidR="00EE5860" w:rsidRPr="00441CD0" w:rsidRDefault="00EE5860" w:rsidP="00BB0E1F">
            <w:pPr>
              <w:pStyle w:val="TAL"/>
              <w:rPr>
                <w:szCs w:val="18"/>
                <w:lang w:val="en-US" w:eastAsia="zh-CN"/>
              </w:rPr>
            </w:pPr>
            <w:r w:rsidRPr="00441CD0">
              <w:rPr>
                <w:szCs w:val="18"/>
                <w:lang w:val="en-US" w:eastAsia="zh-CN"/>
              </w:rPr>
              <w:tab/>
              <w:t xml:space="preserve">- the Query URR IE was present or the </w:t>
            </w:r>
            <w:r w:rsidRPr="00441CD0">
              <w:t xml:space="preserve">QAURR flag was set to "1" </w:t>
            </w:r>
            <w:r w:rsidRPr="00441CD0">
              <w:rPr>
                <w:szCs w:val="18"/>
                <w:lang w:val="en-US" w:eastAsia="zh-CN"/>
              </w:rPr>
              <w:t>in the PFCP Session Modification Request,</w:t>
            </w:r>
          </w:p>
          <w:p w14:paraId="116CC0DC" w14:textId="77777777" w:rsidR="00EE5860" w:rsidRPr="00441CD0" w:rsidRDefault="00EE5860" w:rsidP="00BB0E1F">
            <w:pPr>
              <w:pStyle w:val="TAL"/>
              <w:rPr>
                <w:szCs w:val="18"/>
                <w:lang w:val="en-US" w:eastAsia="zh-CN"/>
              </w:rPr>
            </w:pPr>
            <w:r w:rsidRPr="00441CD0">
              <w:rPr>
                <w:szCs w:val="18"/>
                <w:lang w:val="en-US" w:eastAsia="zh-CN"/>
              </w:rPr>
              <w:tab/>
              <w:t>- traffic usage measurements for that URR are available at the UP function, and</w:t>
            </w:r>
          </w:p>
          <w:p w14:paraId="142F6508" w14:textId="77777777" w:rsidR="00EE5860" w:rsidRPr="00441CD0" w:rsidRDefault="00EE5860" w:rsidP="00BB0E1F">
            <w:pPr>
              <w:pStyle w:val="TAL"/>
              <w:rPr>
                <w:szCs w:val="18"/>
                <w:lang w:val="en-US" w:eastAsia="zh-CN"/>
              </w:rPr>
            </w:pPr>
            <w:r w:rsidRPr="00441CD0">
              <w:rPr>
                <w:szCs w:val="18"/>
                <w:lang w:val="en-US" w:eastAsia="zh-CN"/>
              </w:rPr>
              <w:tab/>
              <w:t>- the UP function decides to return some or all of the requested usage reports in the PFCP Session Modification Response.</w:t>
            </w:r>
          </w:p>
          <w:p w14:paraId="7943A4B7" w14:textId="77777777" w:rsidR="00EE5860" w:rsidRPr="00441CD0" w:rsidRDefault="00EE5860" w:rsidP="00BB0E1F">
            <w:pPr>
              <w:pStyle w:val="TAL"/>
              <w:rPr>
                <w:szCs w:val="18"/>
                <w:lang w:val="en-US" w:eastAsia="zh-CN"/>
              </w:rPr>
            </w:pPr>
          </w:p>
          <w:p w14:paraId="33130541" w14:textId="77777777" w:rsidR="00EE5860" w:rsidRPr="00441CD0" w:rsidRDefault="00EE5860" w:rsidP="00BB0E1F">
            <w:pPr>
              <w:pStyle w:val="TAL"/>
              <w:rPr>
                <w:lang w:val="x-none"/>
              </w:rPr>
            </w:pPr>
            <w:r w:rsidRPr="00441CD0">
              <w:t>This IE shall be also present if:</w:t>
            </w:r>
          </w:p>
          <w:p w14:paraId="7BBD635B" w14:textId="77777777" w:rsidR="00EE5860" w:rsidRPr="00441CD0" w:rsidRDefault="00EE5860" w:rsidP="00BB0E1F">
            <w:pPr>
              <w:pStyle w:val="TAL"/>
            </w:pPr>
            <w:r w:rsidRPr="00441CD0">
              <w:tab/>
              <w:t xml:space="preserve">- a URR </w:t>
            </w:r>
            <w:r w:rsidRPr="00441CD0">
              <w:rPr>
                <w:lang w:val="en-US"/>
              </w:rPr>
              <w:t>or the last PDR associated to a URR has been removed,</w:t>
            </w:r>
          </w:p>
          <w:p w14:paraId="2B99849C" w14:textId="77777777" w:rsidR="00EE5860" w:rsidRPr="00441CD0" w:rsidRDefault="00EE5860" w:rsidP="00BB0E1F">
            <w:pPr>
              <w:pStyle w:val="TAL"/>
            </w:pPr>
            <w:r w:rsidRPr="00441CD0">
              <w:tab/>
              <w:t xml:space="preserve">- </w:t>
            </w:r>
            <w:r w:rsidRPr="00441CD0">
              <w:rPr>
                <w:lang w:val="en-US"/>
              </w:rPr>
              <w:t xml:space="preserve">non-null </w:t>
            </w:r>
            <w:r w:rsidRPr="00441CD0">
              <w:t xml:space="preserve">traffic usage measurements for that URR are available </w:t>
            </w:r>
            <w:r w:rsidRPr="00441CD0">
              <w:rPr>
                <w:lang w:val="en-US"/>
              </w:rPr>
              <w:t>in</w:t>
            </w:r>
            <w:r w:rsidRPr="00441CD0">
              <w:t xml:space="preserve"> the UP function, and</w:t>
            </w:r>
          </w:p>
          <w:p w14:paraId="3B81138A" w14:textId="5DAE341E" w:rsidR="00EE5860" w:rsidRPr="00441CD0" w:rsidRDefault="00EE5860" w:rsidP="00BB0E1F">
            <w:pPr>
              <w:pStyle w:val="TAL"/>
              <w:rPr>
                <w:szCs w:val="18"/>
                <w:lang w:val="en-US" w:eastAsia="zh-CN"/>
              </w:rPr>
            </w:pPr>
            <w:r w:rsidRPr="00441CD0">
              <w:tab/>
              <w:t xml:space="preserve">- </w:t>
            </w:r>
            <w:r w:rsidRPr="00441CD0">
              <w:rPr>
                <w:szCs w:val="18"/>
                <w:lang w:val="en-US" w:eastAsia="zh-CN"/>
              </w:rPr>
              <w:t>the UP function decides to return some or all of the related usage reports in the PFCP Session Modification Response</w:t>
            </w:r>
            <w:r w:rsidRPr="00441CD0">
              <w:rPr>
                <w:lang w:val="en-US"/>
              </w:rPr>
              <w:t xml:space="preserve"> (see </w:t>
            </w:r>
            <w:r w:rsidR="00415C19" w:rsidRPr="00441CD0">
              <w:rPr>
                <w:lang w:val="en-US"/>
              </w:rPr>
              <w:t>clause</w:t>
            </w:r>
            <w:r w:rsidR="00415C19">
              <w:rPr>
                <w:lang w:val="en-US"/>
              </w:rPr>
              <w:t> </w:t>
            </w:r>
            <w:r w:rsidR="00415C19" w:rsidRPr="00441CD0">
              <w:rPr>
                <w:lang w:val="en-US"/>
              </w:rPr>
              <w:t>5</w:t>
            </w:r>
            <w:r w:rsidRPr="00441CD0">
              <w:rPr>
                <w:lang w:val="en-US"/>
              </w:rPr>
              <w:t>.2.2.3.1)</w:t>
            </w:r>
            <w:r w:rsidRPr="00441CD0">
              <w:t>.</w:t>
            </w:r>
          </w:p>
          <w:p w14:paraId="61D757D1" w14:textId="77777777" w:rsidR="00EE5860" w:rsidRPr="00441CD0" w:rsidRDefault="00EE5860" w:rsidP="00BB0E1F">
            <w:pPr>
              <w:pStyle w:val="TAL"/>
              <w:rPr>
                <w:szCs w:val="18"/>
                <w:lang w:val="en-US" w:eastAsia="zh-CN"/>
              </w:rPr>
            </w:pPr>
          </w:p>
          <w:p w14:paraId="1D50E018" w14:textId="77777777" w:rsidR="00EE5860" w:rsidRPr="00441CD0" w:rsidRDefault="00EE5860" w:rsidP="00BB0E1F">
            <w:pPr>
              <w:pStyle w:val="TAL"/>
              <w:rPr>
                <w:szCs w:val="18"/>
                <w:lang w:val="en-US" w:eastAsia="zh-CN"/>
              </w:rPr>
            </w:pPr>
            <w:r w:rsidRPr="00441CD0">
              <w:rPr>
                <w:szCs w:val="18"/>
                <w:lang w:val="en-US"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42B1B32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331FC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5821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1BCB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583ED6" w14:textId="77777777" w:rsidR="00EE5860" w:rsidRPr="00441CD0" w:rsidRDefault="00EE5860" w:rsidP="00BB0E1F">
            <w:pPr>
              <w:pStyle w:val="TAC"/>
              <w:rPr>
                <w:lang w:val="x-none"/>
              </w:rPr>
            </w:pPr>
            <w:r w:rsidRPr="00441CD0">
              <w:t>Usage Report</w:t>
            </w:r>
          </w:p>
        </w:tc>
      </w:tr>
      <w:tr w:rsidR="00EE5860" w:rsidRPr="00441CD0" w14:paraId="0E5916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99477F" w14:textId="77777777" w:rsidR="00EE5860" w:rsidRPr="00441CD0" w:rsidRDefault="00EE5860" w:rsidP="00BB0E1F">
            <w:pPr>
              <w:pStyle w:val="TAL"/>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06588D5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E33BB12" w14:textId="77777777" w:rsidR="00EE5860" w:rsidRPr="00441CD0" w:rsidRDefault="00EE5860" w:rsidP="00BB0E1F">
            <w:pPr>
              <w:pStyle w:val="TAL"/>
              <w:rPr>
                <w:szCs w:val="18"/>
                <w:lang w:val="en-US" w:eastAsia="zh-CN"/>
              </w:rPr>
            </w:pPr>
            <w:r w:rsidRPr="00441CD0">
              <w:rPr>
                <w:szCs w:val="18"/>
                <w:lang w:val="en-US" w:eastAsia="zh-CN"/>
              </w:rPr>
              <w:t>This IE shall be included if the Cause IE indicates a rejection due to a rule creation or modification failure.</w:t>
            </w:r>
          </w:p>
        </w:tc>
        <w:tc>
          <w:tcPr>
            <w:tcW w:w="370" w:type="dxa"/>
            <w:tcBorders>
              <w:top w:val="single" w:sz="4" w:space="0" w:color="auto"/>
              <w:left w:val="single" w:sz="4" w:space="0" w:color="auto"/>
              <w:bottom w:val="single" w:sz="4" w:space="0" w:color="auto"/>
              <w:right w:val="single" w:sz="4" w:space="0" w:color="auto"/>
            </w:tcBorders>
            <w:hideMark/>
          </w:tcPr>
          <w:p w14:paraId="719C61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4DB6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6F1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DB25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411F42" w14:textId="77777777" w:rsidR="00EE5860" w:rsidRPr="00441CD0" w:rsidRDefault="00EE5860" w:rsidP="00BB0E1F">
            <w:pPr>
              <w:pStyle w:val="TAC"/>
              <w:rPr>
                <w:lang w:val="x-none"/>
              </w:rPr>
            </w:pPr>
            <w:r w:rsidRPr="00441CD0">
              <w:rPr>
                <w:lang w:val="en-US"/>
              </w:rPr>
              <w:t>Failed Rule ID</w:t>
            </w:r>
          </w:p>
        </w:tc>
      </w:tr>
      <w:tr w:rsidR="00EE5860" w:rsidRPr="00441CD0" w14:paraId="026082C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CB5DB5" w14:textId="77777777" w:rsidR="00EE5860" w:rsidRPr="00441CD0" w:rsidRDefault="00EE5860" w:rsidP="00BB0E1F">
            <w:pPr>
              <w:pStyle w:val="TAL"/>
            </w:pPr>
            <w:r w:rsidRPr="00441CD0">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36D6AFF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5285317" w14:textId="4185F597" w:rsidR="00EE5860" w:rsidRPr="00441CD0" w:rsidRDefault="00EE5860" w:rsidP="00BB0E1F">
            <w:pPr>
              <w:pStyle w:val="TAL"/>
              <w:rPr>
                <w:szCs w:val="18"/>
                <w:lang w:val="en-US" w:eastAsia="zh-CN"/>
              </w:rPr>
            </w:pPr>
            <w:r w:rsidRPr="00441CD0">
              <w:rPr>
                <w:szCs w:val="18"/>
                <w:lang w:val="en-US" w:eastAsia="zh-CN"/>
              </w:rPr>
              <w:t xml:space="preserve">This IE shall be included if the Query URR IE was present or the </w:t>
            </w:r>
            <w:r w:rsidRPr="00441CD0">
              <w:t>QAURR flag</w:t>
            </w:r>
            <w:r w:rsidRPr="00441CD0">
              <w:rPr>
                <w:szCs w:val="18"/>
                <w:lang w:val="en-US" w:eastAsia="zh-CN"/>
              </w:rPr>
              <w:t xml:space="preserve"> was set to "1" in the PFCP Session Modification Request, and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57088F71" w14:textId="77777777" w:rsidR="00EE5860" w:rsidRPr="00441CD0" w:rsidRDefault="00EE5860" w:rsidP="00BB0E1F">
            <w:pPr>
              <w:pStyle w:val="TAL"/>
              <w:rPr>
                <w:szCs w:val="18"/>
                <w:lang w:val="en-US" w:eastAsia="zh-CN"/>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hideMark/>
          </w:tcPr>
          <w:p w14:paraId="7E73C614" w14:textId="77777777" w:rsidR="00EE5860" w:rsidRPr="00441CD0" w:rsidRDefault="00EE5860" w:rsidP="00BB0E1F">
            <w:pPr>
              <w:pStyle w:val="TAC"/>
              <w:rPr>
                <w:lang w:val="x-none"/>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A82D9E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E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B6626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DE8ADCE" w14:textId="77777777" w:rsidR="00EE5860" w:rsidRPr="00441CD0" w:rsidRDefault="00EE5860" w:rsidP="00BB0E1F">
            <w:pPr>
              <w:pStyle w:val="TAC"/>
              <w:rPr>
                <w:lang w:val="en-US"/>
              </w:rPr>
            </w:pPr>
            <w:r w:rsidRPr="00441CD0">
              <w:rPr>
                <w:lang w:val="en-US"/>
              </w:rPr>
              <w:t xml:space="preserve">Additional Usage Reports </w:t>
            </w:r>
            <w:r w:rsidRPr="00441CD0">
              <w:t>Information</w:t>
            </w:r>
          </w:p>
        </w:tc>
      </w:tr>
      <w:tr w:rsidR="00EE5860" w:rsidRPr="00441CD0" w14:paraId="33AF46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B856541" w14:textId="77777777" w:rsidR="00EE5860" w:rsidRPr="00441CD0" w:rsidRDefault="00EE5860" w:rsidP="00BB0E1F">
            <w:pPr>
              <w:pStyle w:val="TAL"/>
              <w:rPr>
                <w:lang w:val="x-none"/>
              </w:rPr>
            </w:pPr>
            <w:r w:rsidRPr="00441CD0">
              <w:rPr>
                <w:lang w:val="fr-FR"/>
              </w:rPr>
              <w:lastRenderedPageBreak/>
              <w:t>Created/Updated Traffic Endpoint</w:t>
            </w:r>
          </w:p>
        </w:tc>
        <w:tc>
          <w:tcPr>
            <w:tcW w:w="336" w:type="dxa"/>
            <w:tcBorders>
              <w:top w:val="single" w:sz="4" w:space="0" w:color="auto"/>
              <w:left w:val="single" w:sz="4" w:space="0" w:color="auto"/>
              <w:bottom w:val="single" w:sz="4" w:space="0" w:color="auto"/>
              <w:right w:val="single" w:sz="4" w:space="0" w:color="auto"/>
            </w:tcBorders>
            <w:hideMark/>
          </w:tcPr>
          <w:p w14:paraId="578A567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51CD6" w14:textId="77777777" w:rsidR="00CA38EF" w:rsidRDefault="00CA38EF" w:rsidP="00CA38EF">
            <w:pPr>
              <w:pStyle w:val="TAL"/>
              <w:rPr>
                <w:szCs w:val="18"/>
                <w:lang w:val="en-US" w:eastAsia="zh-CN"/>
              </w:rPr>
            </w:pPr>
            <w:r w:rsidRPr="00441CD0">
              <w:rPr>
                <w:szCs w:val="18"/>
                <w:lang w:val="en-US" w:eastAsia="zh-CN"/>
              </w:rPr>
              <w:t>This IE shall be present if the cause is set to "success", Traffic Endpoint(s) were requested to be created or updated, and the UP function was requested to allocate the local F-TEID or a UE IP address/prefix for the Traffic Endpoint(s).</w:t>
            </w:r>
          </w:p>
          <w:p w14:paraId="57F01E2C" w14:textId="77777777" w:rsidR="00CA38EF" w:rsidRDefault="00CA38EF" w:rsidP="00CA38EF">
            <w:pPr>
              <w:pStyle w:val="TAL"/>
              <w:rPr>
                <w:szCs w:val="18"/>
                <w:lang w:val="en-US" w:eastAsia="zh-CN"/>
              </w:rPr>
            </w:pPr>
          </w:p>
          <w:p w14:paraId="31C2756C" w14:textId="77777777" w:rsidR="00CA38EF" w:rsidRPr="003A3EA3" w:rsidRDefault="00CA38EF" w:rsidP="00CA38EF">
            <w:pPr>
              <w:pStyle w:val="TAL"/>
              <w:rPr>
                <w:szCs w:val="18"/>
                <w:lang w:val="en-US" w:eastAsia="zh-CN"/>
              </w:rPr>
            </w:pPr>
            <w:r w:rsidRPr="003A3EA3">
              <w:rPr>
                <w:szCs w:val="18"/>
                <w:lang w:val="en-US" w:eastAsia="zh-CN"/>
              </w:rPr>
              <w:t xml:space="preserve">If the UP function allocates additional UE IP address/prefix (upon receiving a </w:t>
            </w:r>
            <w:r>
              <w:rPr>
                <w:szCs w:val="18"/>
                <w:lang w:val="en-US" w:eastAsia="zh-CN"/>
              </w:rPr>
              <w:t xml:space="preserve">Create Traffic Endpoint or </w:t>
            </w:r>
            <w:r w:rsidRPr="003A3EA3">
              <w:rPr>
                <w:szCs w:val="18"/>
                <w:lang w:val="en-US" w:eastAsia="zh-CN"/>
              </w:rPr>
              <w:t xml:space="preserve">Update </w:t>
            </w:r>
            <w:r>
              <w:rPr>
                <w:szCs w:val="18"/>
                <w:lang w:val="en-US" w:eastAsia="zh-CN"/>
              </w:rPr>
              <w:t>Traffic Endpoint</w:t>
            </w:r>
            <w:r w:rsidRPr="003A3EA3">
              <w:rPr>
                <w:szCs w:val="18"/>
                <w:lang w:val="en-US" w:eastAsia="zh-CN"/>
              </w:rPr>
              <w:t xml:space="preserve"> in the corresponding PFCP Session Modification Request message from the CP function), this IE shall be present and shall contain the complete list of UE IP address / prefix assigned by the UP function for this PFCP session.</w:t>
            </w:r>
          </w:p>
          <w:p w14:paraId="0C1F783E" w14:textId="77777777" w:rsidR="00CA38EF" w:rsidRPr="003A3EA3" w:rsidRDefault="00CA38EF" w:rsidP="00CA38EF">
            <w:pPr>
              <w:pStyle w:val="TAL"/>
              <w:rPr>
                <w:szCs w:val="18"/>
                <w:lang w:val="en-US" w:eastAsia="zh-CN"/>
              </w:rPr>
            </w:pPr>
          </w:p>
          <w:p w14:paraId="2E54AB5B" w14:textId="6ABAB5E1" w:rsidR="00CA38EF" w:rsidRDefault="00CA38EF" w:rsidP="00CA38EF">
            <w:pPr>
              <w:pStyle w:val="TAL"/>
              <w:rPr>
                <w:szCs w:val="18"/>
                <w:lang w:val="en-US" w:eastAsia="zh-CN"/>
              </w:rPr>
            </w:pPr>
            <w:r w:rsidRPr="003A3EA3">
              <w:rPr>
                <w:szCs w:val="18"/>
                <w:lang w:val="en-US" w:eastAsia="zh-CN"/>
              </w:rPr>
              <w:t xml:space="preserve">In the 5GC, several IEs with the same IE type may be present to represent multiple UE IP addresses, if the UPF indicated support of the IP6PL feature (see </w:t>
            </w:r>
            <w:r w:rsidR="00415C19" w:rsidRPr="003A3EA3">
              <w:rPr>
                <w:szCs w:val="18"/>
                <w:lang w:val="en-US" w:eastAsia="zh-CN"/>
              </w:rPr>
              <w:t>clause</w:t>
            </w:r>
            <w:r w:rsidR="00415C19">
              <w:rPr>
                <w:szCs w:val="18"/>
                <w:lang w:val="en-US" w:eastAsia="zh-CN"/>
              </w:rPr>
              <w:t> </w:t>
            </w:r>
            <w:r w:rsidR="00415C19" w:rsidRPr="003A3EA3">
              <w:rPr>
                <w:szCs w:val="18"/>
                <w:lang w:val="en-US" w:eastAsia="zh-CN"/>
              </w:rPr>
              <w:t>5</w:t>
            </w:r>
            <w:r w:rsidRPr="003A3EA3">
              <w:rPr>
                <w:szCs w:val="18"/>
                <w:lang w:val="en-US" w:eastAsia="zh-CN"/>
              </w:rPr>
              <w:t>.21).</w:t>
            </w:r>
          </w:p>
          <w:p w14:paraId="013E8AD1" w14:textId="77777777" w:rsidR="00CA38EF" w:rsidRDefault="00CA38EF" w:rsidP="00CA38EF">
            <w:pPr>
              <w:pStyle w:val="TAL"/>
              <w:rPr>
                <w:szCs w:val="18"/>
                <w:lang w:val="en-US" w:eastAsia="zh-CN"/>
              </w:rPr>
            </w:pPr>
          </w:p>
          <w:p w14:paraId="576035B6" w14:textId="4D3F7A6E" w:rsidR="00CA38EF" w:rsidRPr="00441CD0" w:rsidRDefault="00CA38EF" w:rsidP="00CA38EF">
            <w:pPr>
              <w:pStyle w:val="TAL"/>
              <w:rPr>
                <w:szCs w:val="18"/>
                <w:lang w:val="en-US" w:eastAsia="zh-CN"/>
              </w:rPr>
            </w:pPr>
            <w:r>
              <w:rPr>
                <w:szCs w:val="18"/>
                <w:lang w:val="en-US" w:eastAsia="zh-CN"/>
              </w:rPr>
              <w:t>(NOTE 1)</w:t>
            </w:r>
          </w:p>
          <w:p w14:paraId="20F97364" w14:textId="77777777" w:rsidR="00CA38EF" w:rsidRPr="00441CD0" w:rsidRDefault="00CA38EF" w:rsidP="00CA38EF">
            <w:pPr>
              <w:pStyle w:val="TAL"/>
              <w:rPr>
                <w:szCs w:val="18"/>
                <w:lang w:val="en-US" w:eastAsia="zh-CN"/>
              </w:rPr>
            </w:pPr>
            <w:r w:rsidRPr="00441CD0">
              <w:rPr>
                <w:szCs w:val="18"/>
                <w:lang w:val="en-US" w:eastAsia="zh-CN"/>
              </w:rPr>
              <w:t>When present, this IE shall contain the Traffic Endpoint information associated to the PFCP session.</w:t>
            </w:r>
          </w:p>
          <w:p w14:paraId="6346D84A" w14:textId="1CCC9454" w:rsidR="00EE5860" w:rsidRPr="00441CD0" w:rsidRDefault="00CA38EF" w:rsidP="00CA38EF">
            <w:pPr>
              <w:pStyle w:val="TAL"/>
              <w:rPr>
                <w:szCs w:val="18"/>
                <w:lang w:val="en-US" w:eastAsia="zh-CN"/>
              </w:rPr>
            </w:pPr>
            <w:r w:rsidRPr="00441CD0">
              <w:rPr>
                <w:lang w:eastAsia="zh-CN"/>
              </w:rPr>
              <w:t>See Table</w:t>
            </w:r>
            <w:r>
              <w:rPr>
                <w:lang w:eastAsia="zh-CN"/>
              </w:rPr>
              <w:t> </w:t>
            </w:r>
            <w:r w:rsidRPr="00441CD0">
              <w:t>7.5.3.5-1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FE48186" w14:textId="77777777" w:rsidR="00EE5860" w:rsidRPr="00441CD0" w:rsidRDefault="00EE5860" w:rsidP="00BB0E1F">
            <w:pPr>
              <w:pStyle w:val="TAC"/>
              <w:rPr>
                <w:lang w:val="x-non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C49C812"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58D44EF"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79A825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86B3DE" w14:textId="77777777" w:rsidR="00EE5860" w:rsidRPr="00441CD0" w:rsidRDefault="00EE5860" w:rsidP="00BB0E1F">
            <w:pPr>
              <w:pStyle w:val="TAC"/>
              <w:rPr>
                <w:lang w:val="en-US"/>
              </w:rPr>
            </w:pPr>
            <w:r w:rsidRPr="00441CD0">
              <w:rPr>
                <w:lang w:val="en-US"/>
              </w:rPr>
              <w:t>Created Traffic Endpoint</w:t>
            </w:r>
          </w:p>
        </w:tc>
      </w:tr>
      <w:tr w:rsidR="00EE5860" w:rsidRPr="00441CD0" w14:paraId="5FAA83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62EC540" w14:textId="77777777" w:rsidR="00EE5860" w:rsidRPr="00441CD0" w:rsidRDefault="00EE5860" w:rsidP="00BB0E1F">
            <w:pPr>
              <w:pStyle w:val="TAL"/>
              <w:rPr>
                <w:lang w:val="fr-FR"/>
              </w:rPr>
            </w:pPr>
            <w:r>
              <w:rPr>
                <w:lang w:val="fr-FR"/>
              </w:rPr>
              <w:t xml:space="preserve">TSC </w:t>
            </w:r>
            <w:r w:rsidRPr="00907C42">
              <w:rPr>
                <w:lang w:val="fr-FR"/>
              </w:rPr>
              <w:t>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2B5224C8" w14:textId="77777777" w:rsidR="00EE5860" w:rsidRPr="00441CD0" w:rsidRDefault="00EE5860" w:rsidP="00BB0E1F">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959E227" w14:textId="77777777" w:rsidR="00EE5860" w:rsidRDefault="00EE5860" w:rsidP="00BB0E1F">
            <w:pPr>
              <w:pStyle w:val="TAL"/>
              <w:rPr>
                <w:szCs w:val="18"/>
                <w:lang w:val="en-US"/>
              </w:rPr>
            </w:pPr>
            <w:r w:rsidRPr="00441CD0">
              <w:rPr>
                <w:szCs w:val="18"/>
                <w:lang w:val="en-US"/>
              </w:rPr>
              <w:t xml:space="preserve">This IE shall be present if the UPF needs to send </w:t>
            </w:r>
            <w:r w:rsidRPr="00A10FF5">
              <w:t xml:space="preserve">TSC Management </w:t>
            </w:r>
            <w:r w:rsidRPr="00441CD0">
              <w:rPr>
                <w:szCs w:val="18"/>
                <w:lang w:val="en-US"/>
              </w:rPr>
              <w:t>information to the SMF.</w:t>
            </w:r>
          </w:p>
          <w:p w14:paraId="5845AF4F" w14:textId="77777777" w:rsidR="00EE5860" w:rsidRPr="00441CD0" w:rsidRDefault="00EE5860" w:rsidP="00BB0E1F">
            <w:pPr>
              <w:pStyle w:val="TAL"/>
              <w:rPr>
                <w:szCs w:val="18"/>
                <w:lang w:val="en-US" w:eastAsia="zh-CN"/>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634BEF"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064C85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565C9FA"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27415" w14:textId="77777777" w:rsidR="00EE5860" w:rsidRPr="00441CD0" w:rsidRDefault="00EE5860" w:rsidP="00BB0E1F">
            <w:pPr>
              <w:pStyle w:val="TAC"/>
              <w:rPr>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22C1190" w14:textId="77777777" w:rsidR="00EE5860" w:rsidRPr="00441CD0" w:rsidRDefault="00EE5860" w:rsidP="00BB0E1F">
            <w:pPr>
              <w:pStyle w:val="TAC"/>
              <w:rPr>
                <w:lang w:val="fr-FR"/>
              </w:rPr>
            </w:pPr>
            <w:r>
              <w:rPr>
                <w:lang w:val="fr-FR"/>
              </w:rPr>
              <w:t>TSC</w:t>
            </w:r>
            <w:r w:rsidRPr="00441CD0">
              <w:rPr>
                <w:lang w:val="fr-FR"/>
              </w:rPr>
              <w:t xml:space="preserve"> Management </w:t>
            </w:r>
            <w:r w:rsidRPr="00441CD0">
              <w:rPr>
                <w:lang w:val="sv-SE" w:eastAsia="zh-CN"/>
              </w:rPr>
              <w:t>Information</w:t>
            </w:r>
          </w:p>
        </w:tc>
      </w:tr>
      <w:tr w:rsidR="00EE5860" w:rsidRPr="00441CD0" w14:paraId="0ADBB0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77223A"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1468CC7C"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3797A7B"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365C7476" w14:textId="77777777" w:rsidR="00EE5860" w:rsidRPr="00441CD0" w:rsidRDefault="00EE5860" w:rsidP="00BB0E1F">
            <w:pPr>
              <w:pStyle w:val="TAL"/>
              <w:rPr>
                <w:szCs w:val="18"/>
                <w:lang w:val="en-US" w:eastAsia="zh-CN"/>
              </w:rPr>
            </w:pPr>
            <w:r w:rsidRPr="00441CD0">
              <w:rPr>
                <w:lang w:val="fr-FR"/>
              </w:rPr>
              <w:t>See Table</w:t>
            </w:r>
            <w:r>
              <w:rPr>
                <w:lang w:val="fr-FR"/>
              </w:rPr>
              <w:t> </w:t>
            </w:r>
            <w:r w:rsidRPr="00441CD0">
              <w:rPr>
                <w:lang w:val="fr-FR"/>
              </w:rPr>
              <w:t>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3EC9A0D"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76DEADA0"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7B7C936"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0AF00A6" w14:textId="77777777" w:rsidR="00EE5860" w:rsidRPr="00441CD0" w:rsidRDefault="00EE5860" w:rsidP="00BB0E1F">
            <w:pPr>
              <w:pStyle w:val="TAC"/>
              <w:rPr>
                <w:lang w:val="de-DE"/>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B8A697" w14:textId="77777777" w:rsidR="00EE5860" w:rsidRPr="00441CD0" w:rsidRDefault="00EE5860" w:rsidP="00BB0E1F">
            <w:pPr>
              <w:pStyle w:val="TAC"/>
              <w:rPr>
                <w:lang w:val="en-US"/>
              </w:rPr>
            </w:pPr>
            <w:r w:rsidRPr="00441CD0">
              <w:rPr>
                <w:lang w:val="fr-FR"/>
              </w:rPr>
              <w:t xml:space="preserve">ATSSS </w:t>
            </w:r>
            <w:r w:rsidRPr="00441CD0">
              <w:rPr>
                <w:lang w:val="fr-FR" w:eastAsia="zh-CN"/>
              </w:rPr>
              <w:t>Control</w:t>
            </w:r>
            <w:r w:rsidRPr="00441CD0">
              <w:rPr>
                <w:lang w:val="fr-FR"/>
              </w:rPr>
              <w:t xml:space="preserve"> Parameters</w:t>
            </w:r>
          </w:p>
        </w:tc>
      </w:tr>
      <w:tr w:rsidR="00CA38EF" w:rsidRPr="00441CD0" w14:paraId="6E9744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91D0F77" w14:textId="77777777" w:rsidR="00CA38EF" w:rsidRPr="00441CD0" w:rsidRDefault="00CA38EF" w:rsidP="00CA38EF">
            <w:pPr>
              <w:pStyle w:val="TAL"/>
              <w:rPr>
                <w:lang w:val="fr-FR"/>
              </w:rPr>
            </w:pPr>
            <w:r w:rsidRPr="00441CD0">
              <w:rPr>
                <w:szCs w:val="18"/>
              </w:rPr>
              <w:t>Updated PDR</w:t>
            </w:r>
          </w:p>
        </w:tc>
        <w:tc>
          <w:tcPr>
            <w:tcW w:w="336" w:type="dxa"/>
            <w:tcBorders>
              <w:top w:val="single" w:sz="4" w:space="0" w:color="auto"/>
              <w:left w:val="single" w:sz="4" w:space="0" w:color="auto"/>
              <w:bottom w:val="single" w:sz="4" w:space="0" w:color="auto"/>
              <w:right w:val="single" w:sz="4" w:space="0" w:color="auto"/>
            </w:tcBorders>
          </w:tcPr>
          <w:p w14:paraId="5AE70166" w14:textId="77777777" w:rsidR="00CA38EF" w:rsidRPr="00441CD0" w:rsidRDefault="00CA38EF" w:rsidP="00CA38EF">
            <w:pPr>
              <w:pStyle w:val="TAL"/>
              <w:jc w:val="center"/>
              <w:rPr>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5E057AEE" w14:textId="1D29DFB0" w:rsidR="00CA38EF" w:rsidRPr="00734010" w:rsidRDefault="00CA38EF" w:rsidP="00CA38EF">
            <w:pPr>
              <w:pStyle w:val="TAL"/>
              <w:rPr>
                <w:lang w:eastAsia="zh-CN"/>
              </w:rPr>
            </w:pPr>
            <w:r w:rsidRPr="00734010">
              <w:rPr>
                <w:lang w:val="en-US"/>
              </w:rPr>
              <w:t xml:space="preserve">This IE shall be present if a </w:t>
            </w:r>
            <w:r>
              <w:rPr>
                <w:lang w:val="en-US"/>
              </w:rPr>
              <w:t xml:space="preserve">Update </w:t>
            </w:r>
            <w:r w:rsidRPr="00734010">
              <w:rPr>
                <w:lang w:val="en-US"/>
              </w:rPr>
              <w:t xml:space="preserve">PDR </w:t>
            </w:r>
            <w:r>
              <w:rPr>
                <w:lang w:val="en-US"/>
              </w:rPr>
              <w:t xml:space="preserve">is present in the corresponding PFCP Session Modification Request and UP function is requested to allocate a new F-TEID, e.g. </w:t>
            </w:r>
            <w:r w:rsidRPr="00734010">
              <w:rPr>
                <w:lang w:val="en-US"/>
              </w:rPr>
              <w:t>to support the redundant transmission on N3/N9 interfaces</w:t>
            </w:r>
            <w:r>
              <w:rPr>
                <w:lang w:val="en-US"/>
              </w:rPr>
              <w:t xml:space="preserve">, or move the application traffic from a default bearer to a new dedicated bearer, or </w:t>
            </w:r>
            <w:r w:rsidRPr="001442C0">
              <w:rPr>
                <w:color w:val="000000"/>
              </w:rPr>
              <w:t>the UP function is requested to assign additional UE IP Address or Prefix, e.g. a shorter than /64 prefix delegation</w:t>
            </w:r>
            <w:r w:rsidRPr="001442C0">
              <w:rPr>
                <w:color w:val="000000"/>
                <w:lang w:val="en-US"/>
              </w:rPr>
              <w:t xml:space="preserve">. </w:t>
            </w:r>
            <w:r w:rsidRPr="00734010">
              <w:rPr>
                <w:lang w:val="en-US"/>
              </w:rPr>
              <w:t>S</w:t>
            </w:r>
            <w:r w:rsidRPr="00734010">
              <w:rPr>
                <w:lang w:eastAsia="zh-CN"/>
              </w:rPr>
              <w:t xml:space="preserve">ee </w:t>
            </w:r>
            <w:r w:rsidRPr="00734010">
              <w:t>Table 7.5.</w:t>
            </w:r>
            <w:r>
              <w:t>5.</w:t>
            </w:r>
            <w:r w:rsidR="00564819">
              <w:t>5</w:t>
            </w:r>
            <w:r w:rsidRPr="00734010">
              <w:t>-1</w:t>
            </w:r>
            <w:r w:rsidRPr="00734010">
              <w:rPr>
                <w:lang w:eastAsia="zh-CN"/>
              </w:rPr>
              <w:t>.</w:t>
            </w:r>
          </w:p>
          <w:p w14:paraId="4EF73EAD" w14:textId="1349DD1F" w:rsidR="00CA38EF" w:rsidRPr="00441CD0" w:rsidRDefault="00CA38EF" w:rsidP="00CA38EF">
            <w:pPr>
              <w:pStyle w:val="TAL"/>
              <w:rPr>
                <w:szCs w:val="18"/>
                <w:lang w:val="en-US" w:eastAsia="zh-CN"/>
              </w:rPr>
            </w:pPr>
            <w:r w:rsidRPr="0073401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tcPr>
          <w:p w14:paraId="7E2C5D9E" w14:textId="157F4C62" w:rsidR="00CA38EF" w:rsidRPr="00441CD0" w:rsidRDefault="00CA38EF" w:rsidP="00CA38EF">
            <w:pPr>
              <w:pStyle w:val="TAC"/>
              <w:rPr>
                <w:lang w:val="sv-SE" w:eastAsia="zh-CN"/>
              </w:rPr>
            </w:pPr>
            <w:r w:rsidRPr="0073401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7107063" w14:textId="09A67F3F" w:rsidR="00CA38EF" w:rsidRPr="00441CD0" w:rsidRDefault="00CA38EF" w:rsidP="00CA38EF">
            <w:pPr>
              <w:pStyle w:val="TAC"/>
              <w:rPr>
                <w:lang w:val="sv-SE" w:eastAsia="zh-CN"/>
              </w:rPr>
            </w:pPr>
            <w:r>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1CB42E5B" w14:textId="77777777" w:rsidR="00CA38EF" w:rsidRPr="00441CD0" w:rsidRDefault="00CA38EF" w:rsidP="00CA38E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76308DD" w14:textId="77777777" w:rsidR="00CA38EF" w:rsidRPr="00441CD0" w:rsidRDefault="00CA38EF" w:rsidP="00CA38EF">
            <w:pPr>
              <w:pStyle w:val="TAC"/>
              <w:rPr>
                <w:lang w:val="en-US" w:eastAsia="zh-CN"/>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57DBC7" w14:textId="77777777" w:rsidR="00CA38EF" w:rsidRPr="00441CD0" w:rsidRDefault="00CA38EF" w:rsidP="00CA38EF">
            <w:pPr>
              <w:pStyle w:val="TAC"/>
              <w:rPr>
                <w:lang w:val="fr-FR"/>
              </w:rPr>
            </w:pPr>
            <w:r w:rsidRPr="00441CD0">
              <w:rPr>
                <w:szCs w:val="18"/>
              </w:rPr>
              <w:t>Updated PDR</w:t>
            </w:r>
          </w:p>
        </w:tc>
      </w:tr>
      <w:tr w:rsidR="00EE5860" w:rsidRPr="00441CD0" w14:paraId="093891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C372857" w14:textId="77777777" w:rsidR="00EE5860" w:rsidRPr="001117B4" w:rsidRDefault="00EE5860" w:rsidP="00BB0E1F">
            <w:pPr>
              <w:pStyle w:val="TAL"/>
              <w:rPr>
                <w:szCs w:val="18"/>
              </w:rPr>
            </w:pPr>
            <w:r w:rsidRPr="001117B4">
              <w:rPr>
                <w:szCs w:val="18"/>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2B13708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23D13D4B" w14:textId="77777777" w:rsidR="00EE5860" w:rsidRDefault="00EE5860" w:rsidP="00BB0E1F">
            <w:pPr>
              <w:pStyle w:val="TAL"/>
              <w:rPr>
                <w:lang w:val="en-US"/>
              </w:rPr>
            </w:pPr>
            <w:r w:rsidRPr="001117B4">
              <w:rPr>
                <w:lang w:val="en-US"/>
              </w:rPr>
              <w:t xml:space="preserve">This IE shall be present if the CP function has requested to report </w:t>
            </w:r>
            <w:r>
              <w:rPr>
                <w:lang w:val="en-US"/>
              </w:rPr>
              <w:t xml:space="preserve">an immediate </w:t>
            </w:r>
            <w:r w:rsidRPr="001117B4">
              <w:rPr>
                <w:lang w:val="en-US"/>
              </w:rPr>
              <w:t xml:space="preserve">packet rate status </w:t>
            </w:r>
            <w:r>
              <w:rPr>
                <w:lang w:val="en-US"/>
              </w:rPr>
              <w:t>in the PFCP Session Modification Request</w:t>
            </w:r>
            <w:r w:rsidRPr="001117B4">
              <w:rPr>
                <w:lang w:val="en-US"/>
              </w:rPr>
              <w:t xml:space="preserve"> and the UP function supports </w:t>
            </w:r>
            <w:r>
              <w:rPr>
                <w:lang w:val="en-US"/>
              </w:rPr>
              <w:t xml:space="preserve">the </w:t>
            </w:r>
            <w:r w:rsidRPr="001117B4">
              <w:rPr>
                <w:lang w:val="en-US"/>
              </w:rPr>
              <w:t>CIOT feature (</w:t>
            </w:r>
            <w:r>
              <w:rPr>
                <w:lang w:val="en-US"/>
              </w:rPr>
              <w:t>s</w:t>
            </w:r>
            <w:r w:rsidRPr="001117B4">
              <w:rPr>
                <w:lang w:val="en-US"/>
              </w:rPr>
              <w:t>ee clause 8.2.25)</w:t>
            </w:r>
            <w:r>
              <w:rPr>
                <w:lang w:val="en-US"/>
              </w:rPr>
              <w:t>.</w:t>
            </w:r>
          </w:p>
          <w:p w14:paraId="2D2933F3" w14:textId="77777777" w:rsidR="00EE5860" w:rsidRPr="00791A39" w:rsidRDefault="00EE5860" w:rsidP="00BB0E1F">
            <w:pPr>
              <w:pStyle w:val="TAL"/>
              <w:rPr>
                <w:lang w:eastAsia="zh-CN"/>
              </w:rPr>
            </w:pPr>
            <w:r w:rsidRPr="00441CD0">
              <w:rPr>
                <w:lang w:eastAsia="zh-CN"/>
              </w:rPr>
              <w:t xml:space="preserve">Several IEs within the same IE type may be present to represent a list of </w:t>
            </w:r>
            <w:r>
              <w:rPr>
                <w:lang w:eastAsia="zh-CN"/>
              </w:rPr>
              <w:t>Packet Rate Status Reports.</w:t>
            </w:r>
          </w:p>
        </w:tc>
        <w:tc>
          <w:tcPr>
            <w:tcW w:w="370" w:type="dxa"/>
            <w:tcBorders>
              <w:top w:val="single" w:sz="4" w:space="0" w:color="auto"/>
              <w:left w:val="single" w:sz="4" w:space="0" w:color="auto"/>
              <w:bottom w:val="single" w:sz="4" w:space="0" w:color="auto"/>
              <w:right w:val="single" w:sz="4" w:space="0" w:color="auto"/>
            </w:tcBorders>
          </w:tcPr>
          <w:p w14:paraId="20BAB29E"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56319DC" w14:textId="77777777" w:rsidR="00EE5860" w:rsidRPr="001117B4" w:rsidRDefault="00EE5860" w:rsidP="00BB0E1F">
            <w:pPr>
              <w:pStyle w:val="TAC"/>
              <w:rPr>
                <w:lang w:val="sv-SE" w:eastAsia="zh-CN"/>
              </w:rPr>
            </w:pPr>
            <w:r w:rsidRPr="001117B4">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35E3EB2F"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3C230E3" w14:textId="77777777" w:rsidR="00EE5860" w:rsidRPr="001117B4" w:rsidRDefault="00EE5860" w:rsidP="00BB0E1F">
            <w:pPr>
              <w:pStyle w:val="TAC"/>
              <w:rPr>
                <w:szCs w:val="18"/>
                <w:lang w:val="de-DE"/>
              </w:rPr>
            </w:pPr>
            <w:r w:rsidRPr="001117B4">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BDA1A87" w14:textId="77777777" w:rsidR="00EE5860" w:rsidRPr="001117B4" w:rsidRDefault="00EE5860" w:rsidP="00BB0E1F">
            <w:pPr>
              <w:pStyle w:val="TAC"/>
              <w:rPr>
                <w:szCs w:val="18"/>
              </w:rPr>
            </w:pPr>
            <w:r w:rsidRPr="001117B4">
              <w:rPr>
                <w:szCs w:val="18"/>
              </w:rPr>
              <w:t>Packet Rate Status Report</w:t>
            </w:r>
          </w:p>
        </w:tc>
      </w:tr>
      <w:tr w:rsidR="00433965" w:rsidRPr="00441CD0" w14:paraId="3E5A0910" w14:textId="77777777" w:rsidTr="00CA5E7D">
        <w:trPr>
          <w:jc w:val="center"/>
        </w:trPr>
        <w:tc>
          <w:tcPr>
            <w:tcW w:w="1560" w:type="dxa"/>
            <w:tcBorders>
              <w:top w:val="single" w:sz="4" w:space="0" w:color="auto"/>
              <w:left w:val="single" w:sz="4" w:space="0" w:color="auto"/>
              <w:bottom w:val="single" w:sz="4" w:space="0" w:color="auto"/>
              <w:right w:val="single" w:sz="4" w:space="0" w:color="auto"/>
            </w:tcBorders>
          </w:tcPr>
          <w:p w14:paraId="62BF6707" w14:textId="14F56847" w:rsidR="00433965" w:rsidRPr="001117B4" w:rsidRDefault="00433965" w:rsidP="00433965">
            <w:pPr>
              <w:pStyle w:val="TAL"/>
              <w:rPr>
                <w:szCs w:val="18"/>
              </w:rPr>
            </w:pPr>
            <w:r>
              <w:rPr>
                <w:lang w:val="fr-FR" w:eastAsia="zh-CN"/>
              </w:rPr>
              <w:t>Partial Failure Information</w:t>
            </w:r>
          </w:p>
        </w:tc>
        <w:tc>
          <w:tcPr>
            <w:tcW w:w="336" w:type="dxa"/>
            <w:tcBorders>
              <w:top w:val="single" w:sz="4" w:space="0" w:color="auto"/>
              <w:left w:val="single" w:sz="4" w:space="0" w:color="auto"/>
              <w:bottom w:val="single" w:sz="4" w:space="0" w:color="auto"/>
              <w:right w:val="single" w:sz="4" w:space="0" w:color="auto"/>
            </w:tcBorders>
          </w:tcPr>
          <w:p w14:paraId="63E053B4" w14:textId="25AE3048" w:rsidR="00433965" w:rsidRPr="00441CD0" w:rsidRDefault="00433965" w:rsidP="00433965">
            <w:pPr>
              <w:pStyle w:val="TAL"/>
              <w:jc w:val="center"/>
              <w:rPr>
                <w:szCs w:val="18"/>
              </w:rPr>
            </w:pPr>
            <w:r>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267EEE62" w14:textId="77777777" w:rsidR="00433965" w:rsidRDefault="00433965" w:rsidP="00433965">
            <w:pPr>
              <w:pStyle w:val="TAL"/>
              <w:rPr>
                <w:lang w:val="fr-FR"/>
              </w:rPr>
            </w:pPr>
            <w:r>
              <w:rPr>
                <w:lang w:val="en-US"/>
              </w:rPr>
              <w:t xml:space="preserve">This IE shall be present if the Cause IE indicates partial acceptance of the request to provide failure information related to a failed rule. See Table </w:t>
            </w:r>
            <w:r>
              <w:rPr>
                <w:lang w:val="fr-FR"/>
              </w:rPr>
              <w:t>Table 7.5.5.1-2.</w:t>
            </w:r>
          </w:p>
          <w:p w14:paraId="2FF80A44" w14:textId="6E8BF03A" w:rsidR="00433965" w:rsidRPr="001117B4" w:rsidRDefault="00433965" w:rsidP="00433965">
            <w:pPr>
              <w:pStyle w:val="TAL"/>
              <w:rPr>
                <w:lang w:val="en-US"/>
              </w:rPr>
            </w:pPr>
            <w:r>
              <w:rPr>
                <w:lang w:val="fr-FR" w:eastAsia="zh-CN"/>
              </w:rPr>
              <w:t>Several IEs within the same IE type may be present to report failures to apply multiple rules.</w:t>
            </w:r>
          </w:p>
        </w:tc>
        <w:tc>
          <w:tcPr>
            <w:tcW w:w="370" w:type="dxa"/>
            <w:tcBorders>
              <w:top w:val="single" w:sz="4" w:space="0" w:color="auto"/>
              <w:left w:val="single" w:sz="4" w:space="0" w:color="auto"/>
              <w:bottom w:val="single" w:sz="4" w:space="0" w:color="auto"/>
              <w:right w:val="single" w:sz="4" w:space="0" w:color="auto"/>
            </w:tcBorders>
          </w:tcPr>
          <w:p w14:paraId="59AE9F6E" w14:textId="098BDDFB" w:rsidR="00433965" w:rsidRPr="001117B4" w:rsidRDefault="00433965" w:rsidP="00433965">
            <w:pPr>
              <w:pStyle w:val="TAC"/>
              <w:rPr>
                <w:lang w:val="sv-SE" w:eastAsia="zh-CN"/>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1B2718CD" w14:textId="55CF91DE" w:rsidR="00433965" w:rsidRPr="001117B4" w:rsidRDefault="00433965" w:rsidP="00433965">
            <w:pPr>
              <w:pStyle w:val="TAC"/>
              <w:rPr>
                <w:lang w:val="sv-SE" w:eastAsia="zh-CN"/>
              </w:rPr>
            </w:pPr>
            <w:r>
              <w:rPr>
                <w:lang w:val="fr-FR"/>
              </w:rPr>
              <w:t>X</w:t>
            </w:r>
          </w:p>
        </w:tc>
        <w:tc>
          <w:tcPr>
            <w:tcW w:w="370" w:type="dxa"/>
            <w:tcBorders>
              <w:top w:val="single" w:sz="4" w:space="0" w:color="auto"/>
              <w:left w:val="single" w:sz="4" w:space="0" w:color="auto"/>
              <w:bottom w:val="single" w:sz="4" w:space="0" w:color="auto"/>
              <w:right w:val="single" w:sz="4" w:space="0" w:color="auto"/>
            </w:tcBorders>
          </w:tcPr>
          <w:p w14:paraId="45EF4225" w14:textId="171BC785" w:rsidR="00433965" w:rsidRPr="001117B4" w:rsidRDefault="00433965" w:rsidP="00433965">
            <w:pPr>
              <w:pStyle w:val="TAC"/>
              <w:rPr>
                <w:lang w:val="sv-SE" w:eastAsia="zh-CN"/>
              </w:rPr>
            </w:pPr>
            <w:r>
              <w:rPr>
                <w:lang w:val="en-US"/>
              </w:rPr>
              <w:t>X</w:t>
            </w:r>
          </w:p>
        </w:tc>
        <w:tc>
          <w:tcPr>
            <w:tcW w:w="370" w:type="dxa"/>
            <w:tcBorders>
              <w:top w:val="single" w:sz="4" w:space="0" w:color="auto"/>
              <w:left w:val="single" w:sz="4" w:space="0" w:color="auto"/>
              <w:bottom w:val="single" w:sz="4" w:space="0" w:color="auto"/>
              <w:right w:val="single" w:sz="4" w:space="0" w:color="auto"/>
            </w:tcBorders>
          </w:tcPr>
          <w:p w14:paraId="06C95ED6" w14:textId="1FC1F2F0" w:rsidR="00433965" w:rsidRPr="001117B4" w:rsidRDefault="00433965" w:rsidP="00433965">
            <w:pPr>
              <w:pStyle w:val="TAC"/>
              <w:rPr>
                <w:szCs w:val="18"/>
                <w:lang w:val="de-DE"/>
              </w:rPr>
            </w:pPr>
            <w:r>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647DF9A" w14:textId="6E91AED0" w:rsidR="00433965" w:rsidRPr="001117B4" w:rsidRDefault="00433965" w:rsidP="00433965">
            <w:pPr>
              <w:pStyle w:val="TAC"/>
              <w:rPr>
                <w:szCs w:val="18"/>
              </w:rPr>
            </w:pPr>
            <w:r>
              <w:rPr>
                <w:lang w:val="en-US" w:eastAsia="zh-CN"/>
              </w:rPr>
              <w:t>Partial Failure Information</w:t>
            </w:r>
          </w:p>
        </w:tc>
      </w:tr>
      <w:tr w:rsidR="00CA38EF" w:rsidRPr="00441CD0" w14:paraId="77BD3A26" w14:textId="77777777" w:rsidTr="00413DF0">
        <w:trPr>
          <w:jc w:val="center"/>
        </w:trPr>
        <w:tc>
          <w:tcPr>
            <w:tcW w:w="9450" w:type="dxa"/>
            <w:gridSpan w:val="8"/>
            <w:tcBorders>
              <w:top w:val="single" w:sz="4" w:space="0" w:color="auto"/>
              <w:left w:val="single" w:sz="4" w:space="0" w:color="auto"/>
              <w:bottom w:val="single" w:sz="4" w:space="0" w:color="auto"/>
              <w:right w:val="single" w:sz="4" w:space="0" w:color="auto"/>
            </w:tcBorders>
            <w:vAlign w:val="center"/>
          </w:tcPr>
          <w:p w14:paraId="0FB3973A" w14:textId="4C079166" w:rsidR="00CA38EF" w:rsidRPr="001117B4" w:rsidRDefault="00CA38EF" w:rsidP="00CA38EF">
            <w:pPr>
              <w:pStyle w:val="TAL"/>
            </w:pPr>
            <w:bookmarkStart w:id="4545" w:name="_Hlk65447764"/>
            <w:r>
              <w:t>NOTE 1:</w:t>
            </w:r>
            <w:r>
              <w:tab/>
              <w:t xml:space="preserve">The UP function supporting </w:t>
            </w:r>
            <w:r>
              <w:rPr>
                <w:szCs w:val="18"/>
                <w:lang w:eastAsia="zh-CN"/>
              </w:rPr>
              <w:t>the</w:t>
            </w:r>
            <w:r w:rsidRPr="00441CD0">
              <w:rPr>
                <w:szCs w:val="18"/>
                <w:lang w:eastAsia="zh-CN"/>
              </w:rPr>
              <w:t xml:space="preserve"> PDI </w:t>
            </w:r>
            <w:r w:rsidRPr="00441CD0">
              <w:rPr>
                <w:szCs w:val="18"/>
                <w:lang w:val="en-US" w:eastAsia="zh-CN"/>
              </w:rPr>
              <w:t>optimization</w:t>
            </w:r>
            <w:r>
              <w:rPr>
                <w:szCs w:val="18"/>
                <w:lang w:val="en-US" w:eastAsia="zh-CN"/>
              </w:rPr>
              <w:t xml:space="preserve"> feature and the </w:t>
            </w:r>
            <w:r w:rsidRPr="003A3EA3">
              <w:rPr>
                <w:szCs w:val="18"/>
                <w:lang w:val="en-US" w:eastAsia="zh-CN"/>
              </w:rPr>
              <w:t>IP6PL feature</w:t>
            </w:r>
            <w:r>
              <w:rPr>
                <w:szCs w:val="18"/>
                <w:lang w:val="en-US" w:eastAsia="zh-CN"/>
              </w:rPr>
              <w:t xml:space="preserve"> (see </w:t>
            </w:r>
            <w:r w:rsidR="00415C19">
              <w:rPr>
                <w:szCs w:val="18"/>
                <w:lang w:val="en-US" w:eastAsia="zh-CN"/>
              </w:rPr>
              <w:t>clause 8</w:t>
            </w:r>
            <w:r>
              <w:rPr>
                <w:szCs w:val="18"/>
                <w:lang w:val="en-US" w:eastAsia="zh-CN"/>
              </w:rPr>
              <w:t>.2.25) shall support providing the complete list of UE IP Address IEs in the Created/Updated Endpoint IE.</w:t>
            </w:r>
            <w:bookmarkEnd w:id="4545"/>
          </w:p>
        </w:tc>
      </w:tr>
    </w:tbl>
    <w:p w14:paraId="5A2DCBAB" w14:textId="52E29D07" w:rsidR="00EE5860" w:rsidRDefault="00EE5860" w:rsidP="00EE5860"/>
    <w:p w14:paraId="2DA51949" w14:textId="77777777" w:rsidR="00433965" w:rsidRDefault="00433965" w:rsidP="00433965">
      <w:pPr>
        <w:pStyle w:val="TH"/>
        <w:rPr>
          <w:lang w:val="en-US"/>
        </w:rPr>
      </w:pPr>
      <w:r>
        <w:t>Table 7.5.5.1-2: Information Elements in a Partial Failure Information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433965" w14:paraId="2D8FFD44" w14:textId="77777777" w:rsidTr="00433965">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1C7E128" w14:textId="77777777" w:rsidR="00433965" w:rsidRDefault="00433965">
            <w:pPr>
              <w:pStyle w:val="TAL"/>
              <w:rPr>
                <w:lang w:val="fr-FR"/>
              </w:rPr>
            </w:pPr>
            <w:r>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C159AFD" w14:textId="77777777" w:rsidR="00433965" w:rsidRDefault="00433965">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43E7C57C" w14:textId="5AC0867A" w:rsidR="00433965" w:rsidRDefault="00433965">
            <w:pPr>
              <w:pStyle w:val="TAC"/>
              <w:rPr>
                <w:lang w:val="de-DE" w:eastAsia="zh-CN"/>
              </w:rPr>
            </w:pPr>
            <w:r>
              <w:rPr>
                <w:lang w:val="de-DE" w:eastAsia="zh-CN"/>
              </w:rPr>
              <w:t>Partial Failure Information IE Type = 273 (decimal)</w:t>
            </w:r>
          </w:p>
        </w:tc>
      </w:tr>
      <w:tr w:rsidR="00433965" w14:paraId="10BB1A1C" w14:textId="77777777" w:rsidTr="00433965">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F3DDAB" w14:textId="77777777" w:rsidR="00433965" w:rsidRDefault="00433965">
            <w:pPr>
              <w:pStyle w:val="TAL"/>
              <w:rPr>
                <w:lang w:val="fr-FR"/>
              </w:rPr>
            </w:pPr>
            <w:r>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18B92EF" w14:textId="77777777" w:rsidR="00433965" w:rsidRDefault="00433965">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52909BF0" w14:textId="77777777" w:rsidR="00433965" w:rsidRDefault="00433965">
            <w:pPr>
              <w:pStyle w:val="TAC"/>
              <w:rPr>
                <w:lang w:val="fr-FR"/>
              </w:rPr>
            </w:pPr>
            <w:r>
              <w:rPr>
                <w:lang w:val="fr-FR"/>
              </w:rPr>
              <w:t>Length = n</w:t>
            </w:r>
          </w:p>
        </w:tc>
      </w:tr>
      <w:tr w:rsidR="00433965" w14:paraId="1AF32D23" w14:textId="77777777" w:rsidTr="00433965">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4E5686E" w14:textId="77777777" w:rsidR="00433965" w:rsidRDefault="00433965">
            <w:pPr>
              <w:pStyle w:val="TAH"/>
              <w:rPr>
                <w:lang w:val="fr-FR"/>
              </w:rPr>
            </w:pPr>
            <w:r>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FE43003" w14:textId="77777777" w:rsidR="00433965" w:rsidRDefault="00433965">
            <w:pPr>
              <w:pStyle w:val="TAH"/>
              <w:rPr>
                <w:lang w:val="fr-FR"/>
              </w:rPr>
            </w:pPr>
            <w:r>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01293DF" w14:textId="77777777" w:rsidR="00433965" w:rsidRDefault="00433965">
            <w:pPr>
              <w:pStyle w:val="TAH"/>
              <w:rPr>
                <w:lang w:val="fr-FR"/>
              </w:rPr>
            </w:pPr>
            <w:r>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33BF8F01" w14:textId="77777777" w:rsidR="00433965" w:rsidRDefault="00433965">
            <w:pPr>
              <w:pStyle w:val="TAH"/>
              <w:rPr>
                <w:lang w:val="fr-FR"/>
              </w:rPr>
            </w:pPr>
            <w:r>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6DDEDA8" w14:textId="77777777" w:rsidR="00433965" w:rsidRDefault="00433965">
            <w:pPr>
              <w:pStyle w:val="TAH"/>
              <w:rPr>
                <w:lang w:val="fr-FR"/>
              </w:rPr>
            </w:pPr>
            <w:r>
              <w:rPr>
                <w:lang w:val="fr-FR"/>
              </w:rPr>
              <w:t>IE Type</w:t>
            </w:r>
          </w:p>
        </w:tc>
      </w:tr>
      <w:tr w:rsidR="00433965" w14:paraId="5FB82D04" w14:textId="77777777" w:rsidTr="00433965">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E1748CA" w14:textId="77777777" w:rsidR="00433965" w:rsidRDefault="00433965">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E506C9C" w14:textId="77777777" w:rsidR="00433965" w:rsidRDefault="00433965">
            <w:pPr>
              <w:spacing w:after="0"/>
              <w:rPr>
                <w:rFonts w:ascii="Arial" w:hAnsi="Arial"/>
                <w:b/>
                <w:sz w:val="18"/>
                <w:lang w:val="fr-FR"/>
              </w:rPr>
            </w:pPr>
          </w:p>
        </w:tc>
        <w:tc>
          <w:tcPr>
            <w:tcW w:w="7584" w:type="dxa"/>
            <w:vMerge/>
            <w:tcBorders>
              <w:top w:val="single" w:sz="4" w:space="0" w:color="auto"/>
              <w:left w:val="single" w:sz="4" w:space="0" w:color="auto"/>
              <w:bottom w:val="single" w:sz="4" w:space="0" w:color="auto"/>
              <w:right w:val="single" w:sz="4" w:space="0" w:color="auto"/>
            </w:tcBorders>
            <w:vAlign w:val="center"/>
            <w:hideMark/>
          </w:tcPr>
          <w:p w14:paraId="4E6386FF" w14:textId="77777777" w:rsidR="00433965" w:rsidRDefault="00433965">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B3EB4CF" w14:textId="77777777" w:rsidR="00433965" w:rsidRDefault="00433965">
            <w:pPr>
              <w:pStyle w:val="TAH"/>
              <w:rPr>
                <w:lang w:val="fr-FR"/>
              </w:rPr>
            </w:pPr>
            <w:r>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FAB50AE" w14:textId="77777777" w:rsidR="00433965" w:rsidRDefault="00433965">
            <w:pPr>
              <w:pStyle w:val="TAH"/>
              <w:rPr>
                <w:lang w:val="fr-FR"/>
              </w:rPr>
            </w:pPr>
            <w:r>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A42D0C5" w14:textId="77777777" w:rsidR="00433965" w:rsidRDefault="00433965">
            <w:pPr>
              <w:pStyle w:val="TAH"/>
              <w:rPr>
                <w:lang w:val="fr-FR"/>
              </w:rPr>
            </w:pPr>
            <w:r>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304FD9D4" w14:textId="77777777" w:rsidR="00433965" w:rsidRDefault="00433965">
            <w:pPr>
              <w:pStyle w:val="TAH"/>
              <w:rPr>
                <w:lang w:val="de-DE"/>
              </w:rPr>
            </w:pPr>
            <w:r>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2645FB4" w14:textId="77777777" w:rsidR="00433965" w:rsidRDefault="00433965">
            <w:pPr>
              <w:spacing w:after="0"/>
              <w:rPr>
                <w:rFonts w:ascii="Arial" w:hAnsi="Arial"/>
                <w:b/>
                <w:sz w:val="18"/>
                <w:lang w:val="fr-FR"/>
              </w:rPr>
            </w:pPr>
          </w:p>
        </w:tc>
      </w:tr>
      <w:tr w:rsidR="00433965" w14:paraId="5BAF8966" w14:textId="77777777" w:rsidTr="00433965">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7A3EE3D" w14:textId="77777777" w:rsidR="00433965" w:rsidRDefault="00433965">
            <w:pPr>
              <w:pStyle w:val="TAL"/>
              <w:rPr>
                <w:lang w:val="fr-FR" w:eastAsia="zh-CN"/>
              </w:rPr>
            </w:pPr>
            <w:r>
              <w:rPr>
                <w:lang w:val="fr-FR"/>
              </w:rPr>
              <w:lastRenderedPageBreak/>
              <w:t>Failed Rule ID</w:t>
            </w:r>
          </w:p>
        </w:tc>
        <w:tc>
          <w:tcPr>
            <w:tcW w:w="336" w:type="dxa"/>
            <w:tcBorders>
              <w:top w:val="single" w:sz="4" w:space="0" w:color="auto"/>
              <w:left w:val="single" w:sz="4" w:space="0" w:color="auto"/>
              <w:bottom w:val="single" w:sz="4" w:space="0" w:color="auto"/>
              <w:right w:val="single" w:sz="4" w:space="0" w:color="auto"/>
            </w:tcBorders>
            <w:hideMark/>
          </w:tcPr>
          <w:p w14:paraId="26F76757" w14:textId="77777777" w:rsidR="00433965" w:rsidRDefault="00433965">
            <w:pPr>
              <w:pStyle w:val="TAL"/>
              <w:jc w:val="center"/>
              <w:rPr>
                <w:szCs w:val="18"/>
                <w:lang w:val="fr-FR" w:eastAsia="zh-CN"/>
              </w:rPr>
            </w:pPr>
            <w:r>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7C442B86" w14:textId="77777777" w:rsidR="00433965" w:rsidRDefault="00433965">
            <w:pPr>
              <w:pStyle w:val="TAL"/>
              <w:rPr>
                <w:szCs w:val="18"/>
                <w:lang w:val="en-US" w:eastAsia="zh-CN"/>
              </w:rPr>
            </w:pPr>
            <w:r>
              <w:rPr>
                <w:szCs w:val="18"/>
                <w:lang w:val="en-US" w:eastAsia="zh-CN"/>
              </w:rPr>
              <w:t>This IE shall indicate the rule that failed to be applied.</w:t>
            </w:r>
          </w:p>
        </w:tc>
        <w:tc>
          <w:tcPr>
            <w:tcW w:w="370" w:type="dxa"/>
            <w:tcBorders>
              <w:top w:val="single" w:sz="4" w:space="0" w:color="auto"/>
              <w:left w:val="single" w:sz="4" w:space="0" w:color="auto"/>
              <w:bottom w:val="single" w:sz="4" w:space="0" w:color="auto"/>
              <w:right w:val="single" w:sz="4" w:space="0" w:color="auto"/>
            </w:tcBorders>
            <w:hideMark/>
          </w:tcPr>
          <w:p w14:paraId="5E46B95A" w14:textId="77777777" w:rsidR="00433965" w:rsidRDefault="00433965">
            <w:pPr>
              <w:pStyle w:val="TAC"/>
              <w:rPr>
                <w:lang w:val="en-US"/>
              </w:rPr>
            </w:pPr>
            <w:r>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A418D55" w14:textId="77777777" w:rsidR="00433965" w:rsidRDefault="00433965">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1FD7D557" w14:textId="77777777" w:rsidR="00433965" w:rsidRDefault="00433965">
            <w:pPr>
              <w:pStyle w:val="TAC"/>
              <w:rPr>
                <w:lang w:val="en-US"/>
              </w:rPr>
            </w:pPr>
            <w:r>
              <w:rPr>
                <w:lang w:val="fr-FR"/>
              </w:rPr>
              <w:t>X</w:t>
            </w:r>
          </w:p>
        </w:tc>
        <w:tc>
          <w:tcPr>
            <w:tcW w:w="400" w:type="dxa"/>
            <w:tcBorders>
              <w:top w:val="single" w:sz="4" w:space="0" w:color="auto"/>
              <w:left w:val="single" w:sz="4" w:space="0" w:color="auto"/>
              <w:bottom w:val="single" w:sz="4" w:space="0" w:color="auto"/>
              <w:right w:val="single" w:sz="4" w:space="0" w:color="auto"/>
            </w:tcBorders>
            <w:hideMark/>
          </w:tcPr>
          <w:p w14:paraId="36202DD1" w14:textId="77777777" w:rsidR="00433965" w:rsidRDefault="00433965">
            <w:pPr>
              <w:pStyle w:val="TAC"/>
              <w:rPr>
                <w:szCs w:val="18"/>
                <w:lang w:val="de-DE"/>
              </w:rPr>
            </w:pPr>
            <w:r>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B8A8225" w14:textId="77777777" w:rsidR="00433965" w:rsidRDefault="00433965">
            <w:pPr>
              <w:pStyle w:val="TAC"/>
              <w:rPr>
                <w:lang w:val="fr-FR"/>
              </w:rPr>
            </w:pPr>
            <w:r>
              <w:rPr>
                <w:lang w:val="en-US"/>
              </w:rPr>
              <w:t>Failed Rule ID</w:t>
            </w:r>
          </w:p>
        </w:tc>
      </w:tr>
      <w:tr w:rsidR="00433965" w14:paraId="6C5562D0" w14:textId="77777777" w:rsidTr="00433965">
        <w:trPr>
          <w:jc w:val="center"/>
        </w:trPr>
        <w:tc>
          <w:tcPr>
            <w:tcW w:w="1560" w:type="dxa"/>
            <w:tcBorders>
              <w:top w:val="single" w:sz="4" w:space="0" w:color="auto"/>
              <w:left w:val="single" w:sz="4" w:space="0" w:color="auto"/>
              <w:bottom w:val="single" w:sz="4" w:space="0" w:color="auto"/>
              <w:right w:val="single" w:sz="4" w:space="0" w:color="auto"/>
            </w:tcBorders>
            <w:hideMark/>
          </w:tcPr>
          <w:p w14:paraId="78370497" w14:textId="77777777" w:rsidR="00433965" w:rsidRDefault="00433965">
            <w:pPr>
              <w:pStyle w:val="TAL"/>
              <w:rPr>
                <w:lang w:val="fr-FR"/>
              </w:rPr>
            </w:pPr>
            <w:r>
              <w:rPr>
                <w:lang w:val="fr-FR" w:eastAsia="zh-CN"/>
              </w:rPr>
              <w:t>Failure Cause</w:t>
            </w:r>
          </w:p>
        </w:tc>
        <w:tc>
          <w:tcPr>
            <w:tcW w:w="336" w:type="dxa"/>
            <w:tcBorders>
              <w:top w:val="single" w:sz="4" w:space="0" w:color="auto"/>
              <w:left w:val="single" w:sz="4" w:space="0" w:color="auto"/>
              <w:bottom w:val="single" w:sz="4" w:space="0" w:color="auto"/>
              <w:right w:val="single" w:sz="4" w:space="0" w:color="auto"/>
            </w:tcBorders>
            <w:hideMark/>
          </w:tcPr>
          <w:p w14:paraId="71B7FC54" w14:textId="77777777" w:rsidR="00433965" w:rsidRDefault="00433965">
            <w:pPr>
              <w:pStyle w:val="TAL"/>
              <w:jc w:val="center"/>
              <w:rPr>
                <w:szCs w:val="18"/>
                <w:lang w:val="fr-FR" w:eastAsia="zh-CN"/>
              </w:rPr>
            </w:pPr>
            <w:r>
              <w:rPr>
                <w:szCs w:val="18"/>
                <w:lang w:val="fr-FR"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3A581CE0" w14:textId="77777777" w:rsidR="00433965" w:rsidRDefault="00433965">
            <w:pPr>
              <w:pStyle w:val="TAL"/>
              <w:rPr>
                <w:szCs w:val="18"/>
                <w:lang w:val="en-US" w:eastAsia="zh-CN"/>
              </w:rPr>
            </w:pPr>
            <w:r>
              <w:rPr>
                <w:szCs w:val="18"/>
                <w:lang w:val="en-US" w:eastAsia="zh-CN"/>
              </w:rPr>
              <w:t>This IE shall indicate the reason why the rule could not be applied.</w:t>
            </w:r>
          </w:p>
        </w:tc>
        <w:tc>
          <w:tcPr>
            <w:tcW w:w="370" w:type="dxa"/>
            <w:tcBorders>
              <w:top w:val="single" w:sz="4" w:space="0" w:color="auto"/>
              <w:left w:val="single" w:sz="4" w:space="0" w:color="auto"/>
              <w:bottom w:val="single" w:sz="4" w:space="0" w:color="auto"/>
              <w:right w:val="single" w:sz="4" w:space="0" w:color="auto"/>
            </w:tcBorders>
            <w:hideMark/>
          </w:tcPr>
          <w:p w14:paraId="615888AD" w14:textId="77777777" w:rsidR="00433965" w:rsidRDefault="00433965">
            <w:pPr>
              <w:pStyle w:val="TAC"/>
              <w:rPr>
                <w:lang w:val="fr-FR"/>
              </w:rPr>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C8043BE" w14:textId="77777777" w:rsidR="00433965" w:rsidRDefault="00433965">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7FB3A344" w14:textId="77777777" w:rsidR="00433965" w:rsidRDefault="00433965">
            <w:pPr>
              <w:pStyle w:val="TAC"/>
              <w:rPr>
                <w:lang w:val="fr-FR"/>
              </w:rPr>
            </w:pPr>
            <w:r>
              <w:rPr>
                <w:lang w:val="en-US"/>
              </w:rPr>
              <w:t>X</w:t>
            </w:r>
          </w:p>
        </w:tc>
        <w:tc>
          <w:tcPr>
            <w:tcW w:w="400" w:type="dxa"/>
            <w:tcBorders>
              <w:top w:val="single" w:sz="4" w:space="0" w:color="auto"/>
              <w:left w:val="single" w:sz="4" w:space="0" w:color="auto"/>
              <w:bottom w:val="single" w:sz="4" w:space="0" w:color="auto"/>
              <w:right w:val="single" w:sz="4" w:space="0" w:color="auto"/>
            </w:tcBorders>
            <w:hideMark/>
          </w:tcPr>
          <w:p w14:paraId="298B6057" w14:textId="77777777" w:rsidR="00433965" w:rsidRDefault="00433965">
            <w:pPr>
              <w:pStyle w:val="TAC"/>
              <w:rPr>
                <w:lang w:val="de-DE"/>
              </w:rPr>
            </w:pPr>
            <w:r>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2FBAE2A" w14:textId="77777777" w:rsidR="00433965" w:rsidRDefault="00433965">
            <w:pPr>
              <w:pStyle w:val="TAC"/>
              <w:rPr>
                <w:lang w:val="fr-FR" w:eastAsia="zh-CN"/>
              </w:rPr>
            </w:pPr>
            <w:r>
              <w:rPr>
                <w:lang w:val="fr-FR"/>
              </w:rPr>
              <w:t>Cause</w:t>
            </w:r>
          </w:p>
        </w:tc>
      </w:tr>
      <w:tr w:rsidR="00433965" w14:paraId="24FC1886" w14:textId="77777777" w:rsidTr="00433965">
        <w:trPr>
          <w:jc w:val="center"/>
        </w:trPr>
        <w:tc>
          <w:tcPr>
            <w:tcW w:w="1560" w:type="dxa"/>
            <w:tcBorders>
              <w:top w:val="single" w:sz="4" w:space="0" w:color="auto"/>
              <w:left w:val="single" w:sz="4" w:space="0" w:color="auto"/>
              <w:bottom w:val="single" w:sz="4" w:space="0" w:color="auto"/>
              <w:right w:val="single" w:sz="4" w:space="0" w:color="auto"/>
            </w:tcBorders>
            <w:hideMark/>
          </w:tcPr>
          <w:p w14:paraId="22BCB26F" w14:textId="77777777" w:rsidR="00433965" w:rsidRDefault="00433965">
            <w:pPr>
              <w:pStyle w:val="TAL"/>
              <w:rPr>
                <w:lang w:val="fr-FR" w:eastAsia="zh-CN"/>
              </w:rPr>
            </w:pPr>
            <w:r>
              <w:rPr>
                <w:lang w:val="fr-FR" w:eastAsia="zh-CN"/>
              </w:rPr>
              <w:t>Offending IE Information</w:t>
            </w:r>
          </w:p>
        </w:tc>
        <w:tc>
          <w:tcPr>
            <w:tcW w:w="336" w:type="dxa"/>
            <w:tcBorders>
              <w:top w:val="single" w:sz="4" w:space="0" w:color="auto"/>
              <w:left w:val="single" w:sz="4" w:space="0" w:color="auto"/>
              <w:bottom w:val="single" w:sz="4" w:space="0" w:color="auto"/>
              <w:right w:val="single" w:sz="4" w:space="0" w:color="auto"/>
            </w:tcBorders>
            <w:hideMark/>
          </w:tcPr>
          <w:p w14:paraId="3C162351" w14:textId="77777777" w:rsidR="00433965" w:rsidRDefault="00433965">
            <w:pPr>
              <w:pStyle w:val="TAL"/>
              <w:jc w:val="center"/>
              <w:rPr>
                <w:szCs w:val="18"/>
                <w:lang w:val="fr-FR" w:eastAsia="zh-CN"/>
              </w:rPr>
            </w:pPr>
            <w:r>
              <w:rPr>
                <w:szCs w:val="18"/>
                <w:lang w:val="fr-FR"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3855AFD8" w14:textId="77777777" w:rsidR="00433965" w:rsidRDefault="00433965">
            <w:pPr>
              <w:pStyle w:val="TAL"/>
              <w:rPr>
                <w:szCs w:val="18"/>
                <w:lang w:val="en-US" w:eastAsia="zh-CN"/>
              </w:rPr>
            </w:pPr>
            <w:r>
              <w:rPr>
                <w:szCs w:val="18"/>
                <w:lang w:val="en-US" w:eastAsia="zh-CN"/>
              </w:rPr>
              <w:t>This IE shall be included to report the offending IE which caused the rule activation failure, e.g. an unknown predefined rule name included in Activate Predefined Rules IE or an unknown Application ID in the PDI.</w:t>
            </w:r>
          </w:p>
          <w:p w14:paraId="4A47CE01" w14:textId="77777777" w:rsidR="00433965" w:rsidRDefault="00433965">
            <w:pPr>
              <w:pStyle w:val="TAL"/>
              <w:rPr>
                <w:szCs w:val="18"/>
                <w:lang w:val="en-US" w:eastAsia="zh-CN"/>
              </w:rPr>
            </w:pPr>
            <w:r>
              <w:rPr>
                <w:lang w:val="fr-FR" w:eastAsia="zh-CN"/>
              </w:rPr>
              <w:t>Several IEs within the same IE type may be present to report multiple offending IEs.</w:t>
            </w:r>
          </w:p>
        </w:tc>
        <w:tc>
          <w:tcPr>
            <w:tcW w:w="370" w:type="dxa"/>
            <w:tcBorders>
              <w:top w:val="single" w:sz="4" w:space="0" w:color="auto"/>
              <w:left w:val="single" w:sz="4" w:space="0" w:color="auto"/>
              <w:bottom w:val="single" w:sz="4" w:space="0" w:color="auto"/>
              <w:right w:val="single" w:sz="4" w:space="0" w:color="auto"/>
            </w:tcBorders>
            <w:hideMark/>
          </w:tcPr>
          <w:p w14:paraId="3FB6E2B7" w14:textId="77777777" w:rsidR="00433965" w:rsidRDefault="00433965">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62464F7" w14:textId="77777777" w:rsidR="00433965" w:rsidRDefault="00433965">
            <w:pPr>
              <w:pStyle w:val="TAC"/>
              <w:rPr>
                <w:lang w:val="fr-FR"/>
              </w:rPr>
            </w:pPr>
            <w:r>
              <w:rPr>
                <w:lang w:val="fr-FR"/>
              </w:rPr>
              <w:t>X</w:t>
            </w:r>
          </w:p>
        </w:tc>
        <w:tc>
          <w:tcPr>
            <w:tcW w:w="370" w:type="dxa"/>
            <w:tcBorders>
              <w:top w:val="single" w:sz="4" w:space="0" w:color="auto"/>
              <w:left w:val="single" w:sz="4" w:space="0" w:color="auto"/>
              <w:bottom w:val="single" w:sz="4" w:space="0" w:color="auto"/>
              <w:right w:val="single" w:sz="4" w:space="0" w:color="auto"/>
            </w:tcBorders>
            <w:hideMark/>
          </w:tcPr>
          <w:p w14:paraId="1D423372" w14:textId="77777777" w:rsidR="00433965" w:rsidRDefault="00433965">
            <w:pPr>
              <w:pStyle w:val="TAC"/>
              <w:rPr>
                <w:lang w:val="en-US"/>
              </w:rPr>
            </w:pPr>
            <w:r>
              <w:rPr>
                <w:lang w:val="en-US"/>
              </w:rPr>
              <w:t>X</w:t>
            </w:r>
          </w:p>
        </w:tc>
        <w:tc>
          <w:tcPr>
            <w:tcW w:w="400" w:type="dxa"/>
            <w:tcBorders>
              <w:top w:val="single" w:sz="4" w:space="0" w:color="auto"/>
              <w:left w:val="single" w:sz="4" w:space="0" w:color="auto"/>
              <w:bottom w:val="single" w:sz="4" w:space="0" w:color="auto"/>
              <w:right w:val="single" w:sz="4" w:space="0" w:color="auto"/>
            </w:tcBorders>
            <w:hideMark/>
          </w:tcPr>
          <w:p w14:paraId="0FBC5C7B" w14:textId="77777777" w:rsidR="00433965" w:rsidRDefault="00433965">
            <w:pPr>
              <w:pStyle w:val="TAC"/>
              <w:rPr>
                <w:szCs w:val="18"/>
                <w:lang w:val="de-DE"/>
              </w:rPr>
            </w:pPr>
            <w:r>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83499C6" w14:textId="77777777" w:rsidR="00433965" w:rsidRDefault="00433965">
            <w:pPr>
              <w:pStyle w:val="TAC"/>
              <w:rPr>
                <w:lang w:val="fr-FR"/>
              </w:rPr>
            </w:pPr>
            <w:r>
              <w:rPr>
                <w:lang w:val="fr-FR"/>
              </w:rPr>
              <w:t>Offending IE Information</w:t>
            </w:r>
          </w:p>
        </w:tc>
      </w:tr>
    </w:tbl>
    <w:p w14:paraId="5AAF0542" w14:textId="77777777" w:rsidR="00433965" w:rsidRPr="00441CD0" w:rsidRDefault="00433965" w:rsidP="00EE5860"/>
    <w:p w14:paraId="29EB3703" w14:textId="77777777" w:rsidR="00EE5860" w:rsidRPr="00441CD0" w:rsidRDefault="00EE5860" w:rsidP="00CA38EF">
      <w:pPr>
        <w:pStyle w:val="Heading4"/>
      </w:pPr>
      <w:bookmarkStart w:id="4546" w:name="_Toc19717317"/>
      <w:bookmarkStart w:id="4547" w:name="_Toc27490815"/>
      <w:bookmarkStart w:id="4548" w:name="_Toc27557108"/>
      <w:bookmarkStart w:id="4549" w:name="_Toc27724025"/>
      <w:bookmarkStart w:id="4550" w:name="_Toc36031098"/>
      <w:bookmarkStart w:id="4551" w:name="_Toc36043018"/>
      <w:bookmarkStart w:id="4552" w:name="_Toc36814343"/>
      <w:bookmarkStart w:id="4553" w:name="_Toc44689200"/>
      <w:bookmarkStart w:id="4554" w:name="_Toc44923954"/>
      <w:bookmarkStart w:id="4555" w:name="_Toc51860924"/>
      <w:bookmarkStart w:id="4556" w:name="_Toc57930695"/>
      <w:bookmarkStart w:id="4557" w:name="_Toc57931325"/>
      <w:bookmarkStart w:id="4558" w:name="_Toc67499717"/>
      <w:r w:rsidRPr="00441CD0">
        <w:t>7.5.5.2</w:t>
      </w:r>
      <w:r w:rsidRPr="00441CD0">
        <w:tab/>
        <w:t>Usage Report</w:t>
      </w:r>
      <w:r w:rsidRPr="00441CD0">
        <w:rPr>
          <w:lang w:eastAsia="zh-CN"/>
        </w:rPr>
        <w:t xml:space="preserve"> IE </w:t>
      </w:r>
      <w:r w:rsidRPr="00441CD0">
        <w:t>within PFCP Session Modification Response</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3FAA4A67"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7.5.5.2-1</w:t>
      </w:r>
      <w:r w:rsidRPr="00441CD0">
        <w:rPr>
          <w:lang w:eastAsia="ja-JP"/>
        </w:rPr>
        <w:t>.</w:t>
      </w:r>
    </w:p>
    <w:p w14:paraId="02F522DE" w14:textId="77777777" w:rsidR="00EE5860" w:rsidRPr="00441CD0" w:rsidRDefault="00EE5860" w:rsidP="00EE5860">
      <w:pPr>
        <w:pStyle w:val="TH"/>
        <w:rPr>
          <w:lang w:val="en-US"/>
        </w:rPr>
      </w:pPr>
      <w:r w:rsidRPr="00441CD0">
        <w:t>Table 7.5.5.2-1: Usage Report</w:t>
      </w:r>
      <w:r w:rsidRPr="00441CD0">
        <w:rPr>
          <w:lang w:eastAsia="zh-CN"/>
        </w:rPr>
        <w:t xml:space="preserve"> 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5386CA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147632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AB2E9F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CC5A42F" w14:textId="77777777" w:rsidR="00EE5860" w:rsidRPr="00441CD0" w:rsidRDefault="00EE5860" w:rsidP="00BB0E1F">
            <w:pPr>
              <w:pStyle w:val="TAC"/>
              <w:rPr>
                <w:lang w:val="fr-FR"/>
              </w:rPr>
            </w:pPr>
            <w:r w:rsidRPr="00441CD0">
              <w:rPr>
                <w:lang w:val="fr-FR"/>
              </w:rPr>
              <w:t>Usage Report IE Type = 78 (decimal)</w:t>
            </w:r>
          </w:p>
        </w:tc>
      </w:tr>
      <w:tr w:rsidR="00EE5860" w:rsidRPr="00441CD0" w14:paraId="5F4B333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0AC0FE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3EA688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B906EB" w14:textId="77777777" w:rsidR="00EE5860" w:rsidRPr="00441CD0" w:rsidRDefault="00EE5860" w:rsidP="00BB0E1F">
            <w:pPr>
              <w:pStyle w:val="TAC"/>
            </w:pPr>
            <w:r w:rsidRPr="00441CD0">
              <w:t>Length = n</w:t>
            </w:r>
          </w:p>
        </w:tc>
      </w:tr>
      <w:tr w:rsidR="00EE5860" w:rsidRPr="00441CD0" w14:paraId="115737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2F8E0F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DBDDC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DD7873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06B08BF"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3B5C78" w14:textId="77777777" w:rsidR="00EE5860" w:rsidRPr="00441CD0" w:rsidRDefault="00EE5860" w:rsidP="00BB0E1F">
            <w:pPr>
              <w:pStyle w:val="TAH"/>
            </w:pPr>
            <w:r w:rsidRPr="00441CD0">
              <w:t>IE Type</w:t>
            </w:r>
          </w:p>
        </w:tc>
      </w:tr>
      <w:tr w:rsidR="00EE5860" w:rsidRPr="00441CD0" w14:paraId="22AA18A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A0A716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DACFCC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06ACE1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C701F3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46B68C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79FCA0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1539D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57DC46" w14:textId="77777777" w:rsidR="00EE5860" w:rsidRPr="00441CD0" w:rsidRDefault="00EE5860" w:rsidP="00BB0E1F">
            <w:pPr>
              <w:spacing w:after="0"/>
              <w:rPr>
                <w:rFonts w:ascii="Arial" w:hAnsi="Arial"/>
                <w:b/>
                <w:sz w:val="18"/>
                <w:lang w:val="x-none"/>
              </w:rPr>
            </w:pPr>
          </w:p>
        </w:tc>
      </w:tr>
      <w:tr w:rsidR="00EE5860" w:rsidRPr="00441CD0" w14:paraId="33D31A8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27FE953"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3026FEC4"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3086CC2"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5413A3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2637E3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CDD5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F42DA6"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87E117" w14:textId="77777777" w:rsidR="00EE5860" w:rsidRPr="00441CD0" w:rsidRDefault="00EE5860" w:rsidP="00BB0E1F">
            <w:pPr>
              <w:pStyle w:val="TAC"/>
            </w:pPr>
            <w:r w:rsidRPr="00441CD0">
              <w:t>URR ID</w:t>
            </w:r>
          </w:p>
        </w:tc>
      </w:tr>
      <w:tr w:rsidR="00EE5860" w:rsidRPr="00441CD0" w14:paraId="61625D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4ACAE0A"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2F9D940B"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4B453EBD" w14:textId="29DB2CD6"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3A84C3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41A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A37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5329552"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972490"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16CE9C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5AA4315"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3FDC43F6"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0280B3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1B42DE1A"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F4F49D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FD170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E57B6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BAFED1" w14:textId="77777777" w:rsidR="00EE5860" w:rsidRPr="00441CD0" w:rsidRDefault="00EE5860" w:rsidP="00BB0E1F">
            <w:pPr>
              <w:pStyle w:val="TAC"/>
              <w:rPr>
                <w:lang w:val="x-none"/>
              </w:rPr>
            </w:pPr>
            <w:r w:rsidRPr="00441CD0">
              <w:t>Usage Report Trigger</w:t>
            </w:r>
          </w:p>
        </w:tc>
      </w:tr>
      <w:tr w:rsidR="00EE5860" w:rsidRPr="00441CD0" w14:paraId="2BB06D8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4A34C1"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2CD691C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EA25116"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740D86C4"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45F7FBDF"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5867EC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BAF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BBD91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2838C77" w14:textId="77777777" w:rsidR="00EE5860" w:rsidRPr="00441CD0" w:rsidRDefault="00EE5860" w:rsidP="00BB0E1F">
            <w:pPr>
              <w:pStyle w:val="TAC"/>
              <w:rPr>
                <w:lang w:val="x-none"/>
              </w:rPr>
            </w:pPr>
            <w:r w:rsidRPr="00441CD0">
              <w:t>Start Time</w:t>
            </w:r>
          </w:p>
        </w:tc>
      </w:tr>
      <w:tr w:rsidR="00EE5860" w:rsidRPr="00441CD0" w14:paraId="6DD8264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A67762B"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5E2D0F1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01A89311"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3B1E9F02"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20C6F38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B798B9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0EDCC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707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77E282D" w14:textId="77777777" w:rsidR="00EE5860" w:rsidRPr="00441CD0" w:rsidRDefault="00EE5860" w:rsidP="00BB0E1F">
            <w:pPr>
              <w:pStyle w:val="TAC"/>
              <w:rPr>
                <w:lang w:val="x-none"/>
              </w:rPr>
            </w:pPr>
            <w:r w:rsidRPr="00441CD0">
              <w:t>End Time</w:t>
            </w:r>
          </w:p>
        </w:tc>
      </w:tr>
      <w:tr w:rsidR="00EE5860" w:rsidRPr="00441CD0" w14:paraId="0E3A71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84078A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7C60C3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7439CD6"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67E474D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623CC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3A4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8E3B6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C8AA721" w14:textId="77777777" w:rsidR="00EE5860" w:rsidRPr="00441CD0" w:rsidRDefault="00EE5860" w:rsidP="00BB0E1F">
            <w:pPr>
              <w:pStyle w:val="TAC"/>
              <w:rPr>
                <w:lang w:val="x-none"/>
              </w:rPr>
            </w:pPr>
            <w:r w:rsidRPr="00441CD0">
              <w:t>Volume Measurement</w:t>
            </w:r>
          </w:p>
        </w:tc>
      </w:tr>
      <w:tr w:rsidR="00EE5860" w:rsidRPr="00441CD0" w14:paraId="0BA6EB7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31B9E20"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058E2B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A204EF1"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048133D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BAE93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4E17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EF096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E48D883" w14:textId="77777777" w:rsidR="00EE5860" w:rsidRPr="00441CD0" w:rsidRDefault="00EE5860" w:rsidP="00BB0E1F">
            <w:pPr>
              <w:pStyle w:val="TAC"/>
              <w:rPr>
                <w:lang w:val="x-none"/>
              </w:rPr>
            </w:pPr>
            <w:r w:rsidRPr="00441CD0">
              <w:t>Duration Measurement</w:t>
            </w:r>
          </w:p>
        </w:tc>
      </w:tr>
      <w:tr w:rsidR="00EE5860" w:rsidRPr="00441CD0" w14:paraId="3304AE5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DA4E258"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598C0BD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CAEB74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05B9206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A1C65D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7B7D7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89E77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F81D63C" w14:textId="77777777" w:rsidR="00EE5860" w:rsidRPr="00441CD0" w:rsidRDefault="00EE5860" w:rsidP="00BB0E1F">
            <w:pPr>
              <w:pStyle w:val="TAC"/>
              <w:rPr>
                <w:lang w:val="x-none"/>
              </w:rPr>
            </w:pPr>
            <w:r w:rsidRPr="00441CD0">
              <w:t>Time of First Packet</w:t>
            </w:r>
          </w:p>
        </w:tc>
      </w:tr>
      <w:tr w:rsidR="00EE5860" w:rsidRPr="00441CD0" w14:paraId="378466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5A20C36"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44BB591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254DF2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6D00DBC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54FCB6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B04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C17F8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EAC6AA6" w14:textId="77777777" w:rsidR="00EE5860" w:rsidRPr="00441CD0" w:rsidRDefault="00EE5860" w:rsidP="00BB0E1F">
            <w:pPr>
              <w:pStyle w:val="TAC"/>
              <w:rPr>
                <w:lang w:val="x-none"/>
              </w:rPr>
            </w:pPr>
            <w:r w:rsidRPr="00441CD0">
              <w:t>Time of Last Packet</w:t>
            </w:r>
          </w:p>
        </w:tc>
      </w:tr>
      <w:tr w:rsidR="00EE5860" w:rsidRPr="00441CD0" w14:paraId="77F9B7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4B00F8"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71710F8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196E459A"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3670F36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26364A5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CF1E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CA9EB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F374FB6" w14:textId="77777777" w:rsidR="00EE5860" w:rsidRPr="00441CD0" w:rsidRDefault="00EE5860" w:rsidP="00BB0E1F">
            <w:pPr>
              <w:pStyle w:val="TAC"/>
              <w:rPr>
                <w:lang w:val="x-none"/>
              </w:rPr>
            </w:pPr>
            <w:r w:rsidRPr="00441CD0">
              <w:t>Usage Information</w:t>
            </w:r>
          </w:p>
        </w:tc>
      </w:tr>
      <w:tr w:rsidR="00EE5860" w:rsidRPr="00441CD0" w14:paraId="79913DC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1FA2266"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4066EA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75D0076F"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48BA1673"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25FC0DA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1A370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1C82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CDFD7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81972C" w14:textId="77777777" w:rsidR="00EE5860" w:rsidRPr="00441CD0" w:rsidRDefault="00EE5860" w:rsidP="00BB0E1F">
            <w:pPr>
              <w:pStyle w:val="TAC"/>
              <w:rPr>
                <w:lang w:val="x-none"/>
              </w:rPr>
            </w:pPr>
            <w:r w:rsidRPr="00441CD0">
              <w:t>Query URR Reference</w:t>
            </w:r>
          </w:p>
        </w:tc>
      </w:tr>
      <w:tr w:rsidR="00EE5860" w:rsidRPr="00441CD0" w14:paraId="597B411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FB4651"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69C5819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9097AD6"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w:t>
            </w:r>
          </w:p>
        </w:tc>
        <w:tc>
          <w:tcPr>
            <w:tcW w:w="370" w:type="dxa"/>
            <w:tcBorders>
              <w:top w:val="single" w:sz="4" w:space="0" w:color="auto"/>
              <w:left w:val="single" w:sz="4" w:space="0" w:color="auto"/>
              <w:bottom w:val="single" w:sz="4" w:space="0" w:color="auto"/>
              <w:right w:val="single" w:sz="4" w:space="0" w:color="auto"/>
            </w:tcBorders>
            <w:hideMark/>
          </w:tcPr>
          <w:p w14:paraId="5BBA3CA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2B6D0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63F12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28151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BD6FEB" w14:textId="77777777" w:rsidR="00EE5860" w:rsidRPr="00441CD0" w:rsidRDefault="00EE5860" w:rsidP="00BB0E1F">
            <w:pPr>
              <w:pStyle w:val="TAC"/>
              <w:rPr>
                <w:lang w:val="x-none"/>
              </w:rPr>
            </w:pPr>
            <w:r w:rsidRPr="00441CD0">
              <w:t>Ethernet Traffic Information</w:t>
            </w:r>
          </w:p>
        </w:tc>
      </w:tr>
    </w:tbl>
    <w:p w14:paraId="687C19F1" w14:textId="77777777" w:rsidR="00EE5860" w:rsidRPr="00441CD0" w:rsidRDefault="00EE5860" w:rsidP="00EE5860">
      <w:pPr>
        <w:rPr>
          <w:rFonts w:ascii="Arial" w:hAnsi="Arial" w:cs="Arial"/>
          <w:bCs/>
        </w:rPr>
      </w:pPr>
    </w:p>
    <w:p w14:paraId="7BFC1A8C" w14:textId="77777777" w:rsidR="00EE5860" w:rsidRPr="00441CD0" w:rsidRDefault="00EE5860" w:rsidP="00CA38EF">
      <w:pPr>
        <w:pStyle w:val="Heading4"/>
      </w:pPr>
      <w:bookmarkStart w:id="4559" w:name="_Toc27490816"/>
      <w:bookmarkStart w:id="4560" w:name="_Toc27557109"/>
      <w:bookmarkStart w:id="4561" w:name="_Toc27724026"/>
      <w:bookmarkStart w:id="4562" w:name="_Toc36031099"/>
      <w:bookmarkStart w:id="4563" w:name="_Toc36043019"/>
      <w:bookmarkStart w:id="4564" w:name="_Toc36814344"/>
      <w:bookmarkStart w:id="4565" w:name="_Toc44689201"/>
      <w:bookmarkStart w:id="4566" w:name="_Toc44923955"/>
      <w:bookmarkStart w:id="4567" w:name="_Toc51860925"/>
      <w:bookmarkStart w:id="4568" w:name="_Toc57930696"/>
      <w:bookmarkStart w:id="4569" w:name="_Toc57931326"/>
      <w:bookmarkStart w:id="4570" w:name="_Toc67499718"/>
      <w:r w:rsidRPr="00441CD0">
        <w:lastRenderedPageBreak/>
        <w:t>7.5.5.3</w:t>
      </w:r>
      <w:r w:rsidRPr="00441CD0">
        <w:tab/>
      </w:r>
      <w:r>
        <w:t xml:space="preserve">TSC </w:t>
      </w:r>
      <w:r w:rsidRPr="00907C42">
        <w:t>Management</w:t>
      </w:r>
      <w:r w:rsidRPr="00441CD0">
        <w:t xml:space="preserve"> </w:t>
      </w:r>
      <w:r w:rsidRPr="00441CD0">
        <w:rPr>
          <w:szCs w:val="18"/>
          <w:lang w:val="de-DE"/>
        </w:rPr>
        <w:t xml:space="preserve">Information </w:t>
      </w:r>
      <w:r w:rsidRPr="00441CD0">
        <w:rPr>
          <w:lang w:eastAsia="zh-CN"/>
        </w:rPr>
        <w:t xml:space="preserve">IE </w:t>
      </w:r>
      <w:r w:rsidRPr="00441CD0">
        <w:t>within PFCP Session Modification Response</w:t>
      </w:r>
      <w:bookmarkEnd w:id="4559"/>
      <w:bookmarkEnd w:id="4560"/>
      <w:bookmarkEnd w:id="4561"/>
      <w:bookmarkEnd w:id="4562"/>
      <w:bookmarkEnd w:id="4563"/>
      <w:bookmarkEnd w:id="4564"/>
      <w:bookmarkEnd w:id="4565"/>
      <w:bookmarkEnd w:id="4566"/>
      <w:bookmarkEnd w:id="4567"/>
      <w:bookmarkEnd w:id="4568"/>
      <w:bookmarkEnd w:id="4569"/>
      <w:bookmarkEnd w:id="4570"/>
    </w:p>
    <w:p w14:paraId="1193718F" w14:textId="77777777" w:rsidR="00EE5860" w:rsidRPr="00441CD0" w:rsidRDefault="00EE5860" w:rsidP="00EE5860">
      <w:r w:rsidRPr="00441CD0">
        <w:t xml:space="preserve">The </w:t>
      </w:r>
      <w:r>
        <w:t>TSC</w:t>
      </w:r>
      <w:r w:rsidRPr="00441CD0">
        <w:t xml:space="preserve"> Management </w:t>
      </w:r>
      <w:r w:rsidRPr="00441CD0">
        <w:rPr>
          <w:szCs w:val="18"/>
          <w:lang w:val="de-DE"/>
        </w:rPr>
        <w:t xml:space="preserve">Information </w:t>
      </w:r>
      <w:r w:rsidRPr="00441CD0">
        <w:rPr>
          <w:lang w:val="en-US"/>
        </w:rPr>
        <w:t xml:space="preserve">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7.5.5.3-1</w:t>
      </w:r>
      <w:r w:rsidRPr="00441CD0">
        <w:rPr>
          <w:lang w:eastAsia="ja-JP"/>
        </w:rPr>
        <w:t>.</w:t>
      </w:r>
    </w:p>
    <w:p w14:paraId="607848CC" w14:textId="77777777" w:rsidR="00EE5860" w:rsidRPr="00441CD0" w:rsidRDefault="00EE5860" w:rsidP="00EE5860">
      <w:pPr>
        <w:pStyle w:val="TH"/>
        <w:rPr>
          <w:lang w:val="en-US"/>
        </w:rPr>
      </w:pPr>
      <w:r w:rsidRPr="00441CD0">
        <w:t xml:space="preserve">Table 7.5.5.3-1: </w:t>
      </w:r>
      <w:r>
        <w:t>TSC</w:t>
      </w:r>
      <w:r w:rsidRPr="00441CD0">
        <w:t xml:space="preserve"> Management </w:t>
      </w:r>
      <w:r w:rsidRPr="00441CD0">
        <w:rPr>
          <w:szCs w:val="18"/>
          <w:lang w:val="de-DE"/>
        </w:rPr>
        <w:t xml:space="preserve">Information </w:t>
      </w:r>
      <w:r w:rsidRPr="00441CD0">
        <w:rPr>
          <w:lang w:eastAsia="zh-CN"/>
        </w:rPr>
        <w:t xml:space="preserve">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16683E1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18DAFC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39C12F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90931C" w14:textId="77777777" w:rsidR="00EE5860" w:rsidRPr="00441CD0" w:rsidRDefault="00EE5860" w:rsidP="00BB0E1F">
            <w:pPr>
              <w:pStyle w:val="TAC"/>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rPr>
              <w:t>IE Type = 200 (decimal)</w:t>
            </w:r>
          </w:p>
        </w:tc>
      </w:tr>
      <w:tr w:rsidR="00EE5860" w:rsidRPr="00441CD0" w14:paraId="50DF7A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8223722"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9D57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6F7B70" w14:textId="77777777" w:rsidR="00EE5860" w:rsidRPr="00441CD0" w:rsidRDefault="00EE5860" w:rsidP="00BB0E1F">
            <w:pPr>
              <w:pStyle w:val="TAC"/>
              <w:rPr>
                <w:lang w:val="fr-FR"/>
              </w:rPr>
            </w:pPr>
            <w:r w:rsidRPr="00441CD0">
              <w:rPr>
                <w:lang w:val="fr-FR"/>
              </w:rPr>
              <w:t>Length = n</w:t>
            </w:r>
          </w:p>
        </w:tc>
      </w:tr>
      <w:tr w:rsidR="00EE5860" w:rsidRPr="00441CD0" w14:paraId="0E70906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87A3267"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EC6E6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53A50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AEFE2E0"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DF8EA9" w14:textId="77777777" w:rsidR="00EE5860" w:rsidRPr="00441CD0" w:rsidRDefault="00EE5860" w:rsidP="00BB0E1F">
            <w:pPr>
              <w:pStyle w:val="TAH"/>
              <w:rPr>
                <w:lang w:val="fr-FR"/>
              </w:rPr>
            </w:pPr>
            <w:r w:rsidRPr="00441CD0">
              <w:rPr>
                <w:lang w:val="fr-FR"/>
              </w:rPr>
              <w:t>IE Type</w:t>
            </w:r>
          </w:p>
        </w:tc>
      </w:tr>
      <w:tr w:rsidR="00EE5860" w:rsidRPr="00441CD0" w14:paraId="63937E6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F61BE2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C8B11D"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53F824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0767280"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B1390F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8ADF061"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3EBBB77"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5839261" w14:textId="77777777" w:rsidR="00EE5860" w:rsidRPr="00441CD0" w:rsidRDefault="00EE5860" w:rsidP="00BB0E1F">
            <w:pPr>
              <w:spacing w:after="0"/>
              <w:rPr>
                <w:rFonts w:ascii="Arial" w:hAnsi="Arial"/>
                <w:b/>
                <w:sz w:val="18"/>
                <w:lang w:val="fr-FR"/>
              </w:rPr>
            </w:pPr>
          </w:p>
        </w:tc>
      </w:tr>
      <w:tr w:rsidR="00EE5860" w:rsidRPr="00441CD0" w14:paraId="240FF9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C646C11"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23928252"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69E5BD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4435BE44"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CD0FFE8"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F652E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D65548"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592994D"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08158D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3E01434"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673C751"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72B21948"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3580DB7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B7024E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4435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BCB97B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C893DD3" w14:textId="77777777" w:rsidR="00EE5860" w:rsidRPr="00441CD0" w:rsidRDefault="00EE5860" w:rsidP="00BB0E1F">
            <w:pPr>
              <w:pStyle w:val="TAC"/>
              <w:rPr>
                <w:lang w:val="fr-FR"/>
              </w:rPr>
            </w:pPr>
            <w:r>
              <w:rPr>
                <w:lang w:val="fr-FR"/>
              </w:rPr>
              <w:t xml:space="preserve">Bridge </w:t>
            </w:r>
            <w:r w:rsidRPr="00441CD0">
              <w:rPr>
                <w:lang w:val="fr-FR"/>
              </w:rPr>
              <w:t>Management Information Container</w:t>
            </w:r>
          </w:p>
        </w:tc>
      </w:tr>
      <w:tr w:rsidR="00EE5860" w14:paraId="1204A7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DDED31B"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2855841C"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73B9DCB8"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3C5561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0F3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DE5E40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69B1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C16321" w14:textId="77777777" w:rsidR="00EE5860" w:rsidRDefault="00EE5860" w:rsidP="00BB0E1F">
            <w:pPr>
              <w:pStyle w:val="TAC"/>
              <w:rPr>
                <w:lang w:val="fr-FR"/>
              </w:rPr>
            </w:pPr>
            <w:r w:rsidRPr="009F6BCE">
              <w:rPr>
                <w:lang w:val="fr-FR"/>
              </w:rPr>
              <w:t>NW-TT Port Number</w:t>
            </w:r>
          </w:p>
        </w:tc>
      </w:tr>
    </w:tbl>
    <w:p w14:paraId="578B8089" w14:textId="77777777" w:rsidR="00EE5860" w:rsidRDefault="00EE5860" w:rsidP="00EE5860">
      <w:bookmarkStart w:id="4571" w:name="_Toc44689202"/>
    </w:p>
    <w:p w14:paraId="1DCEFDC9" w14:textId="77777777" w:rsidR="00EE5860" w:rsidRPr="00441CD0" w:rsidRDefault="00EE5860" w:rsidP="00CA38EF">
      <w:pPr>
        <w:pStyle w:val="Heading4"/>
      </w:pPr>
      <w:bookmarkStart w:id="4572" w:name="_Toc44923956"/>
      <w:bookmarkStart w:id="4573" w:name="_Toc51860926"/>
      <w:bookmarkStart w:id="4574" w:name="_Toc57930697"/>
      <w:bookmarkStart w:id="4575" w:name="_Toc57931327"/>
      <w:bookmarkStart w:id="4576" w:name="_Toc67499719"/>
      <w:r w:rsidRPr="00441CD0">
        <w:t>7.5.5.</w:t>
      </w:r>
      <w:r>
        <w:t>4</w:t>
      </w:r>
      <w:r w:rsidRPr="00441CD0">
        <w:tab/>
      </w:r>
      <w:r>
        <w:t>Packet Rate Status Report</w:t>
      </w:r>
      <w:r w:rsidRPr="00441CD0">
        <w:rPr>
          <w:lang w:eastAsia="zh-CN"/>
        </w:rPr>
        <w:t xml:space="preserve"> IE </w:t>
      </w:r>
      <w:r w:rsidRPr="00441CD0">
        <w:t>within PFCP Session Modification Response</w:t>
      </w:r>
      <w:bookmarkEnd w:id="4571"/>
      <w:bookmarkEnd w:id="4572"/>
      <w:bookmarkEnd w:id="4573"/>
      <w:bookmarkEnd w:id="4574"/>
      <w:bookmarkEnd w:id="4575"/>
      <w:bookmarkEnd w:id="4576"/>
    </w:p>
    <w:p w14:paraId="28EABEB8" w14:textId="77777777" w:rsidR="00EE5860" w:rsidRPr="00441CD0" w:rsidRDefault="00EE5860" w:rsidP="00EE5860">
      <w:r w:rsidRPr="00441CD0">
        <w:t xml:space="preserve">The </w:t>
      </w:r>
      <w:r>
        <w:t>Packet Rate Status Report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w:t>
      </w:r>
      <w:r>
        <w:t>4</w:t>
      </w:r>
      <w:r w:rsidRPr="00441CD0">
        <w:t>-1</w:t>
      </w:r>
      <w:r w:rsidRPr="00441CD0">
        <w:rPr>
          <w:lang w:eastAsia="ja-JP"/>
        </w:rPr>
        <w:t>.</w:t>
      </w:r>
    </w:p>
    <w:p w14:paraId="50A3633F" w14:textId="77777777" w:rsidR="00EE5860" w:rsidRPr="00441CD0" w:rsidRDefault="00EE5860" w:rsidP="00EE5860">
      <w:pPr>
        <w:pStyle w:val="TH"/>
        <w:rPr>
          <w:lang w:val="en-US"/>
        </w:rPr>
      </w:pPr>
      <w:r w:rsidRPr="00441CD0">
        <w:t>Table 7.5.</w:t>
      </w:r>
      <w:r>
        <w:t>5</w:t>
      </w:r>
      <w:r w:rsidRPr="00441CD0">
        <w:t>.</w:t>
      </w:r>
      <w:r>
        <w:t>4</w:t>
      </w:r>
      <w:r w:rsidRPr="00441CD0">
        <w:t>-</w:t>
      </w:r>
      <w:r>
        <w:t>1</w:t>
      </w:r>
      <w:r w:rsidRPr="00441CD0">
        <w:t xml:space="preserve">: </w:t>
      </w:r>
      <w:r w:rsidRPr="00441CD0">
        <w:rPr>
          <w:szCs w:val="18"/>
          <w:lang w:val="de-DE"/>
        </w:rPr>
        <w:t>Packet Rate Status Report</w:t>
      </w:r>
      <w:r w:rsidRPr="00441CD0">
        <w:t xml:space="preserve"> IE within PFCP Session </w:t>
      </w:r>
      <w:r>
        <w:t>Modification</w:t>
      </w:r>
      <w:r w:rsidRPr="00441CD0">
        <w:t xml:space="preserve">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DC0A8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234FE4"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0BC95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DCBA740" w14:textId="77777777" w:rsidR="00EE5860" w:rsidRPr="00441CD0" w:rsidRDefault="00EE5860" w:rsidP="00BB0E1F">
            <w:pPr>
              <w:pStyle w:val="TAC"/>
            </w:pPr>
            <w:r w:rsidRPr="00441CD0">
              <w:rPr>
                <w:szCs w:val="18"/>
                <w:lang w:val="de-DE"/>
              </w:rPr>
              <w:t>Packet Rate Status Report</w:t>
            </w:r>
            <w:r w:rsidRPr="00441CD0">
              <w:t xml:space="preserve"> </w:t>
            </w:r>
            <w:r w:rsidRPr="00791A39">
              <w:t xml:space="preserve">IE Type = </w:t>
            </w:r>
            <w:r>
              <w:t>264</w:t>
            </w:r>
            <w:r w:rsidRPr="00791A39">
              <w:t xml:space="preserve"> (decimal)</w:t>
            </w:r>
          </w:p>
        </w:tc>
      </w:tr>
      <w:tr w:rsidR="00EE5860" w:rsidRPr="00441CD0" w14:paraId="02AFA2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C8DCE4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72FCB8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F9F709A" w14:textId="77777777" w:rsidR="00EE5860" w:rsidRPr="00441CD0" w:rsidRDefault="00EE5860" w:rsidP="00BB0E1F">
            <w:pPr>
              <w:pStyle w:val="TAC"/>
            </w:pPr>
            <w:r w:rsidRPr="00441CD0">
              <w:t>Length = n</w:t>
            </w:r>
          </w:p>
        </w:tc>
      </w:tr>
      <w:tr w:rsidR="00EE5860" w:rsidRPr="00441CD0" w14:paraId="1BD1782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6EBB23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B1FD25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ED59B4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3B3427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0AC918" w14:textId="77777777" w:rsidR="00EE5860" w:rsidRPr="00441CD0" w:rsidRDefault="00EE5860" w:rsidP="00BB0E1F">
            <w:pPr>
              <w:pStyle w:val="TAH"/>
            </w:pPr>
            <w:r w:rsidRPr="00441CD0">
              <w:t>IE Type</w:t>
            </w:r>
          </w:p>
        </w:tc>
      </w:tr>
      <w:tr w:rsidR="00EE5860" w:rsidRPr="00441CD0" w14:paraId="6D44617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FB799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3744E4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FEBCB0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3D82E6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778BF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E5CE69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D074443"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AD29FAC" w14:textId="77777777" w:rsidR="00EE5860" w:rsidRPr="00441CD0" w:rsidRDefault="00EE5860" w:rsidP="00BB0E1F">
            <w:pPr>
              <w:spacing w:after="0"/>
              <w:rPr>
                <w:rFonts w:ascii="Arial" w:hAnsi="Arial"/>
                <w:b/>
                <w:sz w:val="18"/>
                <w:lang w:val="x-none"/>
              </w:rPr>
            </w:pPr>
          </w:p>
        </w:tc>
      </w:tr>
      <w:tr w:rsidR="00EE5860" w:rsidRPr="00441CD0" w14:paraId="2A46E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35B5C0E"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E778DA"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5140F19"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7D940BF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9D0E4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398F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50748"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F653FA1" w14:textId="77777777" w:rsidR="00EE5860" w:rsidRPr="00441CD0" w:rsidRDefault="00EE5860" w:rsidP="00BB0E1F">
            <w:pPr>
              <w:pStyle w:val="TAC"/>
            </w:pPr>
            <w:r>
              <w:t>QER</w:t>
            </w:r>
            <w:r w:rsidRPr="00441CD0">
              <w:t xml:space="preserve"> ID</w:t>
            </w:r>
          </w:p>
        </w:tc>
      </w:tr>
      <w:tr w:rsidR="00EE5860" w:rsidRPr="00441CD0" w14:paraId="0DD84E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4989D0"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C38EB99"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1EB309F3"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591800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EA4538"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6E4EA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C70A8"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B0A868A" w14:textId="77777777" w:rsidR="00EE5860" w:rsidRPr="00441CD0" w:rsidRDefault="00EE5860" w:rsidP="00BB0E1F">
            <w:pPr>
              <w:pStyle w:val="TAC"/>
              <w:rPr>
                <w:lang w:val="x-none"/>
              </w:rPr>
            </w:pPr>
            <w:r w:rsidRPr="00441CD0">
              <w:rPr>
                <w:szCs w:val="18"/>
                <w:lang w:val="de-DE"/>
              </w:rPr>
              <w:t>Packet Rate Status</w:t>
            </w:r>
          </w:p>
        </w:tc>
      </w:tr>
    </w:tbl>
    <w:p w14:paraId="3E38F990" w14:textId="2BAEC954" w:rsidR="00EE5860" w:rsidRDefault="00EE5860" w:rsidP="00EE5860"/>
    <w:p w14:paraId="03D497DC" w14:textId="426AD810" w:rsidR="00CA38EF" w:rsidRPr="00441CD0" w:rsidRDefault="00CA38EF" w:rsidP="00CA38EF">
      <w:pPr>
        <w:pStyle w:val="Heading4"/>
        <w:rPr>
          <w:rFonts w:cs="Arial"/>
          <w:bCs/>
        </w:rPr>
      </w:pPr>
      <w:bookmarkStart w:id="4577" w:name="_Toc67499720"/>
      <w:r w:rsidRPr="00441CD0">
        <w:t>7.5.</w:t>
      </w:r>
      <w:r>
        <w:t>5</w:t>
      </w:r>
      <w:r w:rsidRPr="00441CD0">
        <w:t>.</w:t>
      </w:r>
      <w:r>
        <w:t>5</w:t>
      </w:r>
      <w:r w:rsidRPr="00441CD0">
        <w:tab/>
        <w:t xml:space="preserve">Updated PDR IE within PFCP Session </w:t>
      </w:r>
      <w:r>
        <w:t>Modification</w:t>
      </w:r>
      <w:r w:rsidRPr="00441CD0">
        <w:t xml:space="preserve"> Response</w:t>
      </w:r>
      <w:bookmarkEnd w:id="4577"/>
    </w:p>
    <w:p w14:paraId="0DD282F4" w14:textId="5C55597E" w:rsidR="00CA38EF" w:rsidRPr="00441CD0" w:rsidRDefault="00CA38EF" w:rsidP="00CA38EF">
      <w:r w:rsidRPr="00441CD0">
        <w:t xml:space="preserve">The </w:t>
      </w:r>
      <w:r w:rsidRPr="00441CD0">
        <w:rPr>
          <w:lang w:val="en-US"/>
        </w:rPr>
        <w:t xml:space="preserve">Updated PDR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t>5</w:t>
      </w:r>
      <w:r w:rsidRPr="00441CD0">
        <w:t>.</w:t>
      </w:r>
      <w:r>
        <w:t>5</w:t>
      </w:r>
      <w:r w:rsidRPr="00441CD0">
        <w:t>-1</w:t>
      </w:r>
      <w:r w:rsidRPr="00441CD0">
        <w:rPr>
          <w:lang w:eastAsia="ja-JP"/>
        </w:rPr>
        <w:t>.</w:t>
      </w:r>
    </w:p>
    <w:p w14:paraId="5FF68EAD" w14:textId="20B64BE3" w:rsidR="00CA38EF" w:rsidRPr="00441CD0" w:rsidRDefault="00CA38EF" w:rsidP="00CA38EF">
      <w:pPr>
        <w:pStyle w:val="TH"/>
        <w:rPr>
          <w:lang w:val="en-US"/>
        </w:rPr>
      </w:pPr>
      <w:r w:rsidRPr="00441CD0">
        <w:t>Table 7.5.</w:t>
      </w:r>
      <w:r>
        <w:t>5</w:t>
      </w:r>
      <w:r w:rsidRPr="00441CD0">
        <w:t>.</w:t>
      </w:r>
      <w:r>
        <w:t>5</w:t>
      </w:r>
      <w:r w:rsidRPr="00441CD0">
        <w:rPr>
          <w:lang w:val="en-US"/>
        </w:rPr>
        <w:t>-1</w:t>
      </w:r>
      <w:r w:rsidRPr="00441CD0">
        <w:t xml:space="preserve">: Updated PDR IE in PFCP Session </w:t>
      </w:r>
      <w:r>
        <w:t>Modification</w:t>
      </w:r>
      <w:r w:rsidRPr="00441CD0">
        <w:t xml:space="preserve">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CA38EF" w:rsidRPr="00441CD0" w14:paraId="00E943B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0CC59FE" w14:textId="77777777" w:rsidR="00CA38EF" w:rsidRPr="00441CD0" w:rsidRDefault="00CA38EF" w:rsidP="00413DF0">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A52245"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C205EFE" w14:textId="77777777" w:rsidR="00CA38EF" w:rsidRPr="00441CD0" w:rsidRDefault="00CA38EF" w:rsidP="00413DF0">
            <w:pPr>
              <w:pStyle w:val="TAC"/>
            </w:pPr>
            <w:r w:rsidRPr="00441CD0">
              <w:t xml:space="preserve">Updated PDR </w:t>
            </w:r>
            <w:r w:rsidRPr="00441CD0">
              <w:rPr>
                <w:lang w:val="en-US"/>
              </w:rPr>
              <w:t>IE Type = 256 (decimal)</w:t>
            </w:r>
          </w:p>
        </w:tc>
      </w:tr>
      <w:tr w:rsidR="00CA38EF" w:rsidRPr="00441CD0" w14:paraId="46D302DF"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FD8811B" w14:textId="77777777" w:rsidR="00CA38EF" w:rsidRPr="00441CD0" w:rsidRDefault="00CA38EF" w:rsidP="00413DF0">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FDD9B4F"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39C1B5F" w14:textId="77777777" w:rsidR="00CA38EF" w:rsidRPr="00441CD0" w:rsidRDefault="00CA38EF" w:rsidP="00413DF0">
            <w:pPr>
              <w:pStyle w:val="TAC"/>
            </w:pPr>
            <w:r w:rsidRPr="00441CD0">
              <w:t>Length = n</w:t>
            </w:r>
          </w:p>
        </w:tc>
      </w:tr>
      <w:tr w:rsidR="00CA38EF" w:rsidRPr="00441CD0" w14:paraId="06DC8DCD" w14:textId="77777777" w:rsidTr="00413DF0">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8220C7D" w14:textId="77777777" w:rsidR="00CA38EF" w:rsidRPr="00441CD0" w:rsidRDefault="00CA38EF" w:rsidP="00413DF0">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45EB55" w14:textId="77777777" w:rsidR="00CA38EF" w:rsidRPr="00441CD0" w:rsidRDefault="00CA38EF" w:rsidP="00413DF0">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3E61E024" w14:textId="77777777" w:rsidR="00CA38EF" w:rsidRPr="00441CD0" w:rsidRDefault="00CA38EF" w:rsidP="00413DF0">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BE08AC3" w14:textId="77777777" w:rsidR="00CA38EF" w:rsidRPr="00441CD0" w:rsidRDefault="00CA38EF" w:rsidP="00413DF0">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03831D6" w14:textId="77777777" w:rsidR="00CA38EF" w:rsidRPr="00441CD0" w:rsidRDefault="00CA38EF" w:rsidP="00413DF0">
            <w:pPr>
              <w:pStyle w:val="TAH"/>
            </w:pPr>
            <w:r w:rsidRPr="00441CD0">
              <w:t>IE Type</w:t>
            </w:r>
          </w:p>
        </w:tc>
      </w:tr>
      <w:tr w:rsidR="00CA38EF" w:rsidRPr="00441CD0" w14:paraId="099DAD68" w14:textId="77777777" w:rsidTr="00413DF0">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638A7A5" w14:textId="77777777" w:rsidR="00CA38EF" w:rsidRPr="00441CD0" w:rsidRDefault="00CA38EF" w:rsidP="00413DF0">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68459AB" w14:textId="77777777" w:rsidR="00CA38EF" w:rsidRPr="00441CD0" w:rsidRDefault="00CA38EF" w:rsidP="00413DF0">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2E70E5E4" w14:textId="77777777" w:rsidR="00CA38EF" w:rsidRPr="00441CD0" w:rsidRDefault="00CA38EF" w:rsidP="00413DF0">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301D77" w14:textId="77777777" w:rsidR="00CA38EF" w:rsidRPr="00441CD0" w:rsidRDefault="00CA38EF" w:rsidP="00413DF0">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CE73C91" w14:textId="77777777" w:rsidR="00CA38EF" w:rsidRPr="00441CD0" w:rsidRDefault="00CA38EF" w:rsidP="00413DF0">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E0B5473" w14:textId="77777777" w:rsidR="00CA38EF" w:rsidRPr="00441CD0" w:rsidRDefault="00CA38EF" w:rsidP="00413DF0">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3B3AE72" w14:textId="77777777" w:rsidR="00CA38EF" w:rsidRPr="00441CD0" w:rsidRDefault="00CA38EF" w:rsidP="00413DF0">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F383031" w14:textId="77777777" w:rsidR="00CA38EF" w:rsidRPr="00441CD0" w:rsidRDefault="00CA38EF" w:rsidP="00413DF0">
            <w:pPr>
              <w:spacing w:after="0"/>
              <w:rPr>
                <w:rFonts w:ascii="Arial" w:hAnsi="Arial"/>
                <w:b/>
                <w:sz w:val="18"/>
                <w:lang w:val="x-none"/>
              </w:rPr>
            </w:pPr>
          </w:p>
        </w:tc>
      </w:tr>
      <w:tr w:rsidR="00CA38EF" w:rsidRPr="00441CD0" w14:paraId="6D1EE659"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1122DF3" w14:textId="77777777" w:rsidR="00CA38EF" w:rsidRPr="00441CD0" w:rsidRDefault="00CA38EF" w:rsidP="00413DF0">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31797B7A" w14:textId="77777777" w:rsidR="00CA38EF" w:rsidRPr="00441CD0" w:rsidRDefault="00CA38EF" w:rsidP="00413DF0">
            <w:pPr>
              <w:pStyle w:val="TAL"/>
              <w:jc w:val="center"/>
            </w:pPr>
            <w:r w:rsidRPr="00441CD0">
              <w:t>M</w:t>
            </w:r>
          </w:p>
        </w:tc>
        <w:tc>
          <w:tcPr>
            <w:tcW w:w="4668" w:type="dxa"/>
            <w:tcBorders>
              <w:top w:val="single" w:sz="4" w:space="0" w:color="auto"/>
              <w:left w:val="single" w:sz="4" w:space="0" w:color="auto"/>
              <w:bottom w:val="single" w:sz="4" w:space="0" w:color="auto"/>
              <w:right w:val="single" w:sz="4" w:space="0" w:color="auto"/>
            </w:tcBorders>
            <w:hideMark/>
          </w:tcPr>
          <w:p w14:paraId="1C82B3A4" w14:textId="77777777" w:rsidR="00CA38EF" w:rsidRDefault="00CA38EF" w:rsidP="00413DF0">
            <w:pPr>
              <w:pStyle w:val="TAL"/>
            </w:pPr>
            <w:r w:rsidRPr="00441CD0">
              <w:t>This IE shall uniquely identify the PDR among all the PDRs configured for that PFCP session.</w:t>
            </w:r>
          </w:p>
          <w:p w14:paraId="5D326205"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0E74E4A"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4B367C3"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A09FD9" w14:textId="77777777" w:rsidR="00CA38EF" w:rsidRPr="00441CD0" w:rsidRDefault="00CA38EF" w:rsidP="00413DF0">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A2112FD" w14:textId="77777777" w:rsidR="00CA38EF" w:rsidRPr="00441CD0" w:rsidRDefault="00CA38EF" w:rsidP="00413DF0">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E22E81" w14:textId="77777777" w:rsidR="00CA38EF" w:rsidRPr="00441CD0" w:rsidRDefault="00CA38EF" w:rsidP="00413DF0">
            <w:pPr>
              <w:pStyle w:val="TAC"/>
            </w:pPr>
            <w:r w:rsidRPr="00441CD0">
              <w:t>PDR ID</w:t>
            </w:r>
          </w:p>
        </w:tc>
      </w:tr>
      <w:tr w:rsidR="00CA38EF" w:rsidRPr="00441CD0" w14:paraId="40256B50"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hideMark/>
          </w:tcPr>
          <w:p w14:paraId="5577DC37" w14:textId="77777777" w:rsidR="00CA38EF" w:rsidRPr="00441CD0" w:rsidRDefault="00CA38EF" w:rsidP="00413DF0">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72481BCB" w14:textId="77777777" w:rsidR="00CA38EF" w:rsidRPr="00441CD0" w:rsidRDefault="00CA38EF" w:rsidP="00413DF0">
            <w:pPr>
              <w:pStyle w:val="TAL"/>
              <w:jc w:val="center"/>
            </w:pPr>
            <w:r w:rsidRPr="00441CD0">
              <w:rPr>
                <w:rFonts w:hint="eastAsia"/>
                <w:szCs w:val="18"/>
                <w:lang w:eastAsia="zh-CN"/>
              </w:rPr>
              <w:t>C</w:t>
            </w:r>
          </w:p>
        </w:tc>
        <w:tc>
          <w:tcPr>
            <w:tcW w:w="4668" w:type="dxa"/>
            <w:tcBorders>
              <w:top w:val="single" w:sz="4" w:space="0" w:color="auto"/>
              <w:left w:val="single" w:sz="4" w:space="0" w:color="auto"/>
              <w:bottom w:val="single" w:sz="4" w:space="0" w:color="auto"/>
              <w:right w:val="single" w:sz="4" w:space="0" w:color="auto"/>
            </w:tcBorders>
            <w:hideMark/>
          </w:tcPr>
          <w:p w14:paraId="535F3793" w14:textId="77777777" w:rsidR="00CA38EF" w:rsidRDefault="00CA38EF" w:rsidP="00413DF0">
            <w:pPr>
              <w:pStyle w:val="TAL"/>
              <w:rPr>
                <w:szCs w:val="18"/>
              </w:rPr>
            </w:pPr>
            <w:r w:rsidRPr="00441CD0">
              <w:rPr>
                <w:szCs w:val="18"/>
              </w:rPr>
              <w:t>This IE shall be present and shall contain the local F-TEID to be used for this PDR for the reception of redundant uplink packets on the N3/N9 interfaces.</w:t>
            </w:r>
          </w:p>
          <w:p w14:paraId="06E3F3EC"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115F53"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F82F501"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DFDF8F5"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44C7CB" w14:textId="77777777" w:rsidR="00CA38EF" w:rsidRPr="00441CD0" w:rsidRDefault="00CA38EF" w:rsidP="00413D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0B162BA" w14:textId="77777777" w:rsidR="00CA38EF" w:rsidRPr="00441CD0" w:rsidRDefault="00CA38EF" w:rsidP="00413DF0">
            <w:pPr>
              <w:pStyle w:val="TAC"/>
            </w:pPr>
            <w:r w:rsidRPr="00441CD0">
              <w:rPr>
                <w:rFonts w:hint="eastAsia"/>
                <w:lang w:eastAsia="zh-CN"/>
              </w:rPr>
              <w:t>F</w:t>
            </w:r>
            <w:r w:rsidRPr="00441CD0">
              <w:rPr>
                <w:lang w:eastAsia="zh-CN"/>
              </w:rPr>
              <w:t>-TEID</w:t>
            </w:r>
          </w:p>
        </w:tc>
      </w:tr>
      <w:tr w:rsidR="00CA38EF" w:rsidRPr="00441CD0" w14:paraId="0387D505"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7692AB8F" w14:textId="77777777" w:rsidR="00CA38EF" w:rsidRPr="00441CD0" w:rsidRDefault="00CA38EF" w:rsidP="00413DF0">
            <w:pPr>
              <w:pStyle w:val="TAL"/>
            </w:pPr>
            <w:r w:rsidRPr="00441CD0">
              <w:t>Local F-TEID</w:t>
            </w:r>
          </w:p>
        </w:tc>
        <w:tc>
          <w:tcPr>
            <w:tcW w:w="336" w:type="dxa"/>
            <w:tcBorders>
              <w:top w:val="single" w:sz="4" w:space="0" w:color="auto"/>
              <w:left w:val="single" w:sz="4" w:space="0" w:color="auto"/>
              <w:bottom w:val="single" w:sz="4" w:space="0" w:color="auto"/>
              <w:right w:val="single" w:sz="4" w:space="0" w:color="auto"/>
            </w:tcBorders>
          </w:tcPr>
          <w:p w14:paraId="73CC826F" w14:textId="77777777" w:rsidR="00CA38EF" w:rsidRPr="00441CD0" w:rsidRDefault="00CA38EF" w:rsidP="00413DF0">
            <w:pPr>
              <w:pStyle w:val="TAL"/>
              <w:jc w:val="center"/>
              <w:rPr>
                <w:szCs w:val="18"/>
                <w:lang w:eastAsia="zh-CN"/>
              </w:rPr>
            </w:pPr>
            <w:r>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07B4D556" w14:textId="77777777" w:rsidR="00CA38EF" w:rsidRDefault="00CA38EF" w:rsidP="00413DF0">
            <w:pPr>
              <w:pStyle w:val="TAL"/>
              <w:rPr>
                <w:szCs w:val="18"/>
              </w:rPr>
            </w:pPr>
            <w:r>
              <w:t>If the UP function allocates the F-TEID, this IE shall be present and shall contain the local F-TEID to be used for this PDR</w:t>
            </w:r>
            <w:r>
              <w:rPr>
                <w:szCs w:val="18"/>
              </w:rPr>
              <w:t>.</w:t>
            </w:r>
          </w:p>
          <w:p w14:paraId="3F690535" w14:textId="77777777" w:rsidR="00CA38EF" w:rsidRPr="00441CD0" w:rsidRDefault="00CA38EF" w:rsidP="00413DF0">
            <w:pPr>
              <w:pStyle w:val="TAL"/>
              <w:rPr>
                <w:szCs w:val="18"/>
              </w:rPr>
            </w:pPr>
          </w:p>
        </w:tc>
        <w:tc>
          <w:tcPr>
            <w:tcW w:w="370" w:type="dxa"/>
            <w:tcBorders>
              <w:top w:val="single" w:sz="4" w:space="0" w:color="auto"/>
              <w:left w:val="single" w:sz="4" w:space="0" w:color="auto"/>
              <w:bottom w:val="single" w:sz="4" w:space="0" w:color="auto"/>
              <w:right w:val="single" w:sz="4" w:space="0" w:color="auto"/>
            </w:tcBorders>
          </w:tcPr>
          <w:p w14:paraId="3AF9883D"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1EC58AA" w14:textId="77777777" w:rsidR="00CA38EF" w:rsidRPr="00441CD0" w:rsidRDefault="00CA38EF" w:rsidP="00413DF0">
            <w:pPr>
              <w:pStyle w:val="TAC"/>
              <w:rPr>
                <w:lang w:eastAsia="zh-CN"/>
              </w:rPr>
            </w:pPr>
            <w:r>
              <w:rPr>
                <w:lang w:eastAsia="zh-CN"/>
              </w:rPr>
              <w:t>X</w:t>
            </w:r>
          </w:p>
        </w:tc>
        <w:tc>
          <w:tcPr>
            <w:tcW w:w="370" w:type="dxa"/>
            <w:tcBorders>
              <w:top w:val="single" w:sz="4" w:space="0" w:color="auto"/>
              <w:left w:val="single" w:sz="4" w:space="0" w:color="auto"/>
              <w:bottom w:val="single" w:sz="4" w:space="0" w:color="auto"/>
              <w:right w:val="single" w:sz="4" w:space="0" w:color="auto"/>
            </w:tcBorders>
          </w:tcPr>
          <w:p w14:paraId="331236B1"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CC90256" w14:textId="77777777" w:rsidR="00CA38EF" w:rsidRPr="00441CD0" w:rsidRDefault="00CA38EF" w:rsidP="00413DF0">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266B7582" w14:textId="77777777" w:rsidR="00CA38EF" w:rsidRPr="00441CD0" w:rsidRDefault="00CA38EF" w:rsidP="00413DF0">
            <w:pPr>
              <w:pStyle w:val="TAC"/>
              <w:rPr>
                <w:lang w:eastAsia="zh-CN"/>
              </w:rPr>
            </w:pPr>
            <w:r w:rsidRPr="00441CD0">
              <w:rPr>
                <w:rFonts w:hint="eastAsia"/>
                <w:lang w:eastAsia="zh-CN"/>
              </w:rPr>
              <w:t>F</w:t>
            </w:r>
            <w:r w:rsidRPr="00441CD0">
              <w:rPr>
                <w:lang w:eastAsia="zh-CN"/>
              </w:rPr>
              <w:t>-TEID</w:t>
            </w:r>
          </w:p>
        </w:tc>
      </w:tr>
      <w:tr w:rsidR="00CA38EF" w:rsidRPr="00441CD0" w14:paraId="2353045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0D03DDA9" w14:textId="77777777" w:rsidR="00CA38EF" w:rsidRPr="00734010" w:rsidRDefault="00CA38EF" w:rsidP="00413DF0">
            <w:pPr>
              <w:pStyle w:val="TAL"/>
            </w:pPr>
            <w:r w:rsidRPr="00001910">
              <w:rPr>
                <w:szCs w:val="18"/>
              </w:rPr>
              <w:t>UE IP Address</w:t>
            </w:r>
          </w:p>
        </w:tc>
        <w:tc>
          <w:tcPr>
            <w:tcW w:w="336" w:type="dxa"/>
            <w:tcBorders>
              <w:top w:val="single" w:sz="4" w:space="0" w:color="auto"/>
              <w:left w:val="single" w:sz="4" w:space="0" w:color="auto"/>
              <w:bottom w:val="single" w:sz="4" w:space="0" w:color="auto"/>
              <w:right w:val="single" w:sz="4" w:space="0" w:color="auto"/>
            </w:tcBorders>
          </w:tcPr>
          <w:p w14:paraId="685B62C0" w14:textId="77777777" w:rsidR="00CA38EF" w:rsidRPr="00734010" w:rsidRDefault="00CA38EF" w:rsidP="00413DF0">
            <w:pPr>
              <w:pStyle w:val="TAL"/>
              <w:jc w:val="center"/>
              <w:rPr>
                <w:szCs w:val="18"/>
                <w:lang w:eastAsia="zh-CN"/>
              </w:rPr>
            </w:pPr>
            <w:r w:rsidRPr="00001910">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14E84F19" w14:textId="77777777" w:rsidR="00CA38EF" w:rsidRDefault="00CA38EF" w:rsidP="00413DF0">
            <w:pPr>
              <w:pStyle w:val="TAL"/>
              <w:rPr>
                <w:szCs w:val="18"/>
              </w:rPr>
            </w:pPr>
            <w:r w:rsidRPr="00001910">
              <w:rPr>
                <w:szCs w:val="18"/>
              </w:rPr>
              <w:t>If the UP function allocate</w:t>
            </w:r>
            <w:r>
              <w:rPr>
                <w:szCs w:val="18"/>
              </w:rPr>
              <w:t>s</w:t>
            </w:r>
            <w:r w:rsidRPr="00001910">
              <w:rPr>
                <w:szCs w:val="18"/>
              </w:rPr>
              <w:t xml:space="preserve"> </w:t>
            </w:r>
            <w:r>
              <w:rPr>
                <w:szCs w:val="18"/>
              </w:rPr>
              <w:t>additional</w:t>
            </w:r>
            <w:r w:rsidRPr="00001910">
              <w:rPr>
                <w:szCs w:val="18"/>
              </w:rPr>
              <w:t xml:space="preserve"> UE IP address</w:t>
            </w:r>
            <w:r>
              <w:rPr>
                <w:szCs w:val="18"/>
              </w:rPr>
              <w:t>/</w:t>
            </w:r>
            <w:r w:rsidRPr="00001910">
              <w:rPr>
                <w:szCs w:val="18"/>
              </w:rPr>
              <w:t>prefix</w:t>
            </w:r>
            <w:r>
              <w:rPr>
                <w:szCs w:val="18"/>
              </w:rPr>
              <w:t xml:space="preserve"> (upon receiving a Update PDR in the corresponding PFCP Session Modification Request message from the CP function), </w:t>
            </w:r>
            <w:r w:rsidRPr="00001910">
              <w:rPr>
                <w:szCs w:val="18"/>
              </w:rPr>
              <w:t xml:space="preserve">this IE shall be present and shall contain </w:t>
            </w:r>
            <w:r>
              <w:rPr>
                <w:szCs w:val="18"/>
              </w:rPr>
              <w:t xml:space="preserve">the complete list of </w:t>
            </w:r>
            <w:r w:rsidRPr="00001910">
              <w:rPr>
                <w:szCs w:val="18"/>
              </w:rPr>
              <w:t>UE IP address</w:t>
            </w:r>
            <w:r>
              <w:rPr>
                <w:szCs w:val="18"/>
              </w:rPr>
              <w:t xml:space="preserve"> </w:t>
            </w:r>
            <w:r w:rsidRPr="00001910">
              <w:rPr>
                <w:szCs w:val="18"/>
              </w:rPr>
              <w:t>/ prefix assigned by the UP function</w:t>
            </w:r>
            <w:r>
              <w:rPr>
                <w:szCs w:val="18"/>
              </w:rPr>
              <w:t xml:space="preserve"> for this PFCP session</w:t>
            </w:r>
            <w:r w:rsidRPr="00001910">
              <w:rPr>
                <w:szCs w:val="18"/>
              </w:rPr>
              <w:t>.</w:t>
            </w:r>
          </w:p>
          <w:p w14:paraId="2F2F226A" w14:textId="77777777" w:rsidR="00CA38EF" w:rsidRPr="00001910" w:rsidRDefault="00CA38EF" w:rsidP="00413DF0">
            <w:pPr>
              <w:pStyle w:val="TAL"/>
              <w:rPr>
                <w:szCs w:val="18"/>
              </w:rPr>
            </w:pPr>
          </w:p>
          <w:p w14:paraId="3E47F60E" w14:textId="59915FA7" w:rsidR="00CA38EF" w:rsidRPr="00734010" w:rsidRDefault="00CA38EF" w:rsidP="00413DF0">
            <w:pPr>
              <w:pStyle w:val="TAL"/>
              <w:rPr>
                <w:szCs w:val="18"/>
              </w:rPr>
            </w:pPr>
            <w:r w:rsidRPr="00001910">
              <w:rPr>
                <w:color w:val="000000"/>
              </w:rPr>
              <w:t xml:space="preserve">In the 5GC, several IEs with the same IE type may be present to represent multiple UE IP addresses, if the UPF indicated support of the IP6PL feature (see </w:t>
            </w:r>
            <w:r w:rsidR="00415C19" w:rsidRPr="00001910">
              <w:rPr>
                <w:color w:val="000000"/>
              </w:rPr>
              <w:t>clause</w:t>
            </w:r>
            <w:r w:rsidR="00415C19">
              <w:rPr>
                <w:color w:val="000000"/>
              </w:rPr>
              <w:t> </w:t>
            </w:r>
            <w:r w:rsidR="00415C19" w:rsidRPr="00001910">
              <w:rPr>
                <w:color w:val="000000"/>
              </w:rPr>
              <w:t>5</w:t>
            </w:r>
            <w:r w:rsidRPr="00001910">
              <w:rPr>
                <w:color w:val="000000"/>
              </w:rPr>
              <w:t>.21).</w:t>
            </w:r>
          </w:p>
        </w:tc>
        <w:tc>
          <w:tcPr>
            <w:tcW w:w="370" w:type="dxa"/>
            <w:tcBorders>
              <w:top w:val="single" w:sz="4" w:space="0" w:color="auto"/>
              <w:left w:val="single" w:sz="4" w:space="0" w:color="auto"/>
              <w:bottom w:val="single" w:sz="4" w:space="0" w:color="auto"/>
              <w:right w:val="single" w:sz="4" w:space="0" w:color="auto"/>
            </w:tcBorders>
          </w:tcPr>
          <w:p w14:paraId="69B73DBE"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35C886E1" w14:textId="77777777" w:rsidR="00CA38EF" w:rsidRPr="00734010" w:rsidRDefault="00CA38EF" w:rsidP="00413DF0">
            <w:pPr>
              <w:pStyle w:val="TAC"/>
              <w:rPr>
                <w:lang w:eastAsia="zh-CN"/>
              </w:rPr>
            </w:pPr>
            <w:r w:rsidRPr="00001910">
              <w:t>X</w:t>
            </w:r>
          </w:p>
        </w:tc>
        <w:tc>
          <w:tcPr>
            <w:tcW w:w="370" w:type="dxa"/>
            <w:tcBorders>
              <w:top w:val="single" w:sz="4" w:space="0" w:color="auto"/>
              <w:left w:val="single" w:sz="4" w:space="0" w:color="auto"/>
              <w:bottom w:val="single" w:sz="4" w:space="0" w:color="auto"/>
              <w:right w:val="single" w:sz="4" w:space="0" w:color="auto"/>
            </w:tcBorders>
          </w:tcPr>
          <w:p w14:paraId="68EB2BF2"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2101C453" w14:textId="77777777" w:rsidR="00CA38EF" w:rsidRPr="00734010" w:rsidRDefault="00CA38EF" w:rsidP="00413DF0">
            <w:pPr>
              <w:pStyle w:val="TAC"/>
            </w:pPr>
            <w:r w:rsidRPr="0000191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D55CB9" w14:textId="77777777" w:rsidR="00CA38EF" w:rsidRPr="00734010" w:rsidRDefault="00CA38EF" w:rsidP="00413DF0">
            <w:pPr>
              <w:pStyle w:val="TAC"/>
              <w:rPr>
                <w:lang w:eastAsia="zh-CN"/>
              </w:rPr>
            </w:pPr>
            <w:r w:rsidRPr="00001910">
              <w:t>UE IP Address</w:t>
            </w:r>
          </w:p>
        </w:tc>
      </w:tr>
    </w:tbl>
    <w:p w14:paraId="6B6E682A" w14:textId="77777777" w:rsidR="00CA38EF" w:rsidRPr="00441CD0" w:rsidRDefault="00CA38EF" w:rsidP="00EE5860"/>
    <w:p w14:paraId="2ACAD30B" w14:textId="77777777" w:rsidR="00EE5860" w:rsidRPr="00441CD0" w:rsidRDefault="00EE5860" w:rsidP="00EE5860">
      <w:pPr>
        <w:pStyle w:val="Heading3"/>
        <w:rPr>
          <w:rFonts w:cs="Arial"/>
          <w:bCs/>
        </w:rPr>
      </w:pPr>
      <w:bookmarkStart w:id="4578" w:name="_Toc19717318"/>
      <w:bookmarkStart w:id="4579" w:name="_Toc27490817"/>
      <w:bookmarkStart w:id="4580" w:name="_Toc27557110"/>
      <w:bookmarkStart w:id="4581" w:name="_Toc27724027"/>
      <w:bookmarkStart w:id="4582" w:name="_Toc36031100"/>
      <w:bookmarkStart w:id="4583" w:name="_Toc36043020"/>
      <w:bookmarkStart w:id="4584" w:name="_Toc36814345"/>
      <w:bookmarkStart w:id="4585" w:name="_Toc44689203"/>
      <w:bookmarkStart w:id="4586" w:name="_Toc44923957"/>
      <w:bookmarkStart w:id="4587" w:name="_Toc51860927"/>
      <w:bookmarkStart w:id="4588" w:name="_Toc57930698"/>
      <w:bookmarkStart w:id="4589" w:name="_Toc57931328"/>
      <w:bookmarkStart w:id="4590" w:name="_Toc67499721"/>
      <w:r w:rsidRPr="00441CD0">
        <w:t>7.5.6</w:t>
      </w:r>
      <w:r w:rsidRPr="00441CD0">
        <w:tab/>
      </w:r>
      <w:r w:rsidRPr="00441CD0">
        <w:rPr>
          <w:lang w:val="en-US"/>
        </w:rPr>
        <w:t xml:space="preserve">PFCP </w:t>
      </w:r>
      <w:r w:rsidRPr="00441CD0">
        <w:t>Session Deletion Request</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420F1CA5" w14:textId="77777777" w:rsidR="00EE5860" w:rsidRPr="00441CD0" w:rsidRDefault="00EE5860" w:rsidP="00EE5860">
      <w:pPr>
        <w:rPr>
          <w:rFonts w:ascii="Arial" w:hAnsi="Arial" w:cs="Arial"/>
          <w:bCs/>
        </w:rPr>
      </w:pPr>
      <w:r w:rsidRPr="00441CD0">
        <w:rPr>
          <w:rFonts w:ascii="Arial" w:hAnsi="Arial" w:cs="Arial"/>
          <w:bCs/>
          <w:lang w:val="en-US"/>
        </w:rPr>
        <w:t xml:space="preserve">The PFCP </w:t>
      </w:r>
      <w:r w:rsidRPr="00441CD0">
        <w:rPr>
          <w:rFonts w:ascii="Arial" w:hAnsi="Arial" w:cs="Arial"/>
          <w:bCs/>
        </w:rPr>
        <w:t>Session Deletion Request shall be sent over the Sxa, Sxb, Sxc and N4 interface by the CP function to request the UP function to delete the PFCP session.</w:t>
      </w:r>
    </w:p>
    <w:p w14:paraId="58CAC300" w14:textId="77777777" w:rsidR="00EE5860" w:rsidRPr="00441CD0" w:rsidRDefault="00EE5860" w:rsidP="00EE5860">
      <w:pPr>
        <w:pStyle w:val="TH"/>
        <w:rPr>
          <w:lang w:val="en-US"/>
        </w:rPr>
      </w:pPr>
      <w:r w:rsidRPr="00441CD0">
        <w:t>Table 7.5.6-1: Information Elements in a PFCP Session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2DC493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A7C7C4"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0A7923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7A0B33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B0885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1039E4A" w14:textId="77777777" w:rsidR="00EE5860" w:rsidRPr="00441CD0" w:rsidRDefault="00EE5860" w:rsidP="00BB0E1F">
            <w:pPr>
              <w:pStyle w:val="TAH"/>
            </w:pPr>
            <w:r w:rsidRPr="00441CD0">
              <w:t>IE Type</w:t>
            </w:r>
          </w:p>
        </w:tc>
      </w:tr>
      <w:tr w:rsidR="00EE5860" w:rsidRPr="00441CD0" w14:paraId="6659BF6F"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F2602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85FC4CF"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1D0E10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FA41C5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5DF0F1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953B48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B40CB6D"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FC8D32A" w14:textId="77777777" w:rsidR="00EE5860" w:rsidRPr="00441CD0" w:rsidRDefault="00EE5860" w:rsidP="00BB0E1F">
            <w:pPr>
              <w:spacing w:after="0"/>
              <w:rPr>
                <w:rFonts w:ascii="Arial" w:hAnsi="Arial"/>
                <w:b/>
                <w:sz w:val="18"/>
                <w:lang w:val="x-none"/>
              </w:rPr>
            </w:pPr>
          </w:p>
        </w:tc>
      </w:tr>
      <w:tr w:rsidR="00EE5860" w:rsidRPr="00441CD0" w14:paraId="7E451B8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1C11E29D"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tcPr>
          <w:p w14:paraId="752F59FA" w14:textId="77777777" w:rsidR="00EE5860" w:rsidRPr="00441CD0" w:rsidRDefault="00EE5860" w:rsidP="00BB0E1F">
            <w:pPr>
              <w:pStyle w:val="TAL"/>
              <w:jc w:val="center"/>
            </w:pPr>
          </w:p>
        </w:tc>
        <w:tc>
          <w:tcPr>
            <w:tcW w:w="4672" w:type="dxa"/>
            <w:tcBorders>
              <w:top w:val="single" w:sz="4" w:space="0" w:color="auto"/>
              <w:left w:val="single" w:sz="4" w:space="0" w:color="auto"/>
              <w:bottom w:val="single" w:sz="4" w:space="0" w:color="auto"/>
              <w:right w:val="single" w:sz="4" w:space="0" w:color="auto"/>
            </w:tcBorders>
          </w:tcPr>
          <w:p w14:paraId="349BCDD2"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833D0D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56DEF8D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2FCD679"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8BCCAA7"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tcPr>
          <w:p w14:paraId="7DB75BAE" w14:textId="77777777" w:rsidR="00EE5860" w:rsidRPr="00441CD0" w:rsidRDefault="00EE5860" w:rsidP="00BB0E1F">
            <w:pPr>
              <w:pStyle w:val="TAC"/>
              <w:rPr>
                <w:lang w:val="sv-SE"/>
              </w:rPr>
            </w:pPr>
          </w:p>
        </w:tc>
      </w:tr>
    </w:tbl>
    <w:p w14:paraId="3C3D9A27" w14:textId="77777777" w:rsidR="00EE5860" w:rsidRPr="00441CD0" w:rsidRDefault="00EE5860" w:rsidP="00EE5860">
      <w:pPr>
        <w:rPr>
          <w:rFonts w:ascii="Arial" w:hAnsi="Arial" w:cs="Arial"/>
          <w:bCs/>
        </w:rPr>
      </w:pPr>
    </w:p>
    <w:p w14:paraId="224FA61B" w14:textId="77777777" w:rsidR="00EE5860" w:rsidRPr="00441CD0" w:rsidRDefault="00EE5860" w:rsidP="00EE5860">
      <w:pPr>
        <w:pStyle w:val="Heading3"/>
        <w:rPr>
          <w:rFonts w:cs="Arial"/>
          <w:bCs/>
          <w:lang w:val="en-US"/>
        </w:rPr>
      </w:pPr>
      <w:bookmarkStart w:id="4591" w:name="_Toc19717319"/>
      <w:bookmarkStart w:id="4592" w:name="_Toc27490818"/>
      <w:bookmarkStart w:id="4593" w:name="_Toc27557111"/>
      <w:bookmarkStart w:id="4594" w:name="_Toc27724028"/>
      <w:bookmarkStart w:id="4595" w:name="_Toc36031101"/>
      <w:bookmarkStart w:id="4596" w:name="_Toc36043021"/>
      <w:bookmarkStart w:id="4597" w:name="_Toc36814346"/>
      <w:bookmarkStart w:id="4598" w:name="_Toc44689204"/>
      <w:bookmarkStart w:id="4599" w:name="_Toc44923958"/>
      <w:bookmarkStart w:id="4600" w:name="_Toc51860928"/>
      <w:bookmarkStart w:id="4601" w:name="_Toc57930699"/>
      <w:bookmarkStart w:id="4602" w:name="_Toc57931329"/>
      <w:bookmarkStart w:id="4603" w:name="_Toc67499722"/>
      <w:r w:rsidRPr="00441CD0">
        <w:t>7.5.7</w:t>
      </w:r>
      <w:r w:rsidRPr="00441CD0">
        <w:tab/>
      </w:r>
      <w:r w:rsidRPr="00441CD0">
        <w:rPr>
          <w:lang w:val="en-US"/>
        </w:rPr>
        <w:t xml:space="preserve">PFCP </w:t>
      </w:r>
      <w:r w:rsidRPr="00441CD0">
        <w:t>Session Deletion Response</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64A42EC6" w14:textId="77777777" w:rsidR="00EE5860" w:rsidRPr="00441CD0" w:rsidRDefault="00EE5860" w:rsidP="00EE5860">
      <w:pPr>
        <w:pStyle w:val="Heading4"/>
        <w:rPr>
          <w:rFonts w:cs="Arial"/>
          <w:bCs/>
        </w:rPr>
      </w:pPr>
      <w:bookmarkStart w:id="4604" w:name="_Toc19717320"/>
      <w:bookmarkStart w:id="4605" w:name="_Toc27490819"/>
      <w:bookmarkStart w:id="4606" w:name="_Toc27557112"/>
      <w:bookmarkStart w:id="4607" w:name="_Toc27724029"/>
      <w:bookmarkStart w:id="4608" w:name="_Toc36031102"/>
      <w:bookmarkStart w:id="4609" w:name="_Toc36043022"/>
      <w:bookmarkStart w:id="4610" w:name="_Toc36814347"/>
      <w:bookmarkStart w:id="4611" w:name="_Toc44689205"/>
      <w:bookmarkStart w:id="4612" w:name="_Toc44923959"/>
      <w:bookmarkStart w:id="4613" w:name="_Toc51860929"/>
      <w:bookmarkStart w:id="4614" w:name="_Toc57930700"/>
      <w:bookmarkStart w:id="4615" w:name="_Toc57931330"/>
      <w:bookmarkStart w:id="4616" w:name="_Toc67499723"/>
      <w:r w:rsidRPr="00441CD0">
        <w:t>7.5.7.1</w:t>
      </w:r>
      <w:r w:rsidRPr="00441CD0">
        <w:tab/>
        <w:t>General</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09A36163" w14:textId="77777777" w:rsidR="00EE5860" w:rsidRPr="00441CD0" w:rsidRDefault="00EE5860" w:rsidP="00EE5860">
      <w:pPr>
        <w:rPr>
          <w:rFonts w:ascii="Arial" w:hAnsi="Arial" w:cs="Arial"/>
          <w:bCs/>
        </w:rPr>
      </w:pPr>
      <w:r w:rsidRPr="00441CD0">
        <w:rPr>
          <w:rFonts w:ascii="Arial" w:hAnsi="Arial" w:cs="Arial"/>
          <w:bCs/>
        </w:rPr>
        <w:t>The PFCP Session Deletion Response shall be sent over the Sxa, Sxb, Sxc and N4 interface by the UP function to the CP function as a reply to the PFCP Session Deletion Request.</w:t>
      </w:r>
    </w:p>
    <w:p w14:paraId="5BDBC551" w14:textId="77777777" w:rsidR="00EE5860" w:rsidRPr="00441CD0" w:rsidRDefault="00EE5860" w:rsidP="00EE5860">
      <w:pPr>
        <w:pStyle w:val="TH"/>
        <w:rPr>
          <w:lang w:val="en-US"/>
        </w:rPr>
      </w:pPr>
      <w:r w:rsidRPr="00441CD0">
        <w:t>Table 7.5.</w:t>
      </w:r>
      <w:r w:rsidRPr="00441CD0">
        <w:rPr>
          <w:lang w:val="en-US"/>
        </w:rPr>
        <w:t>7</w:t>
      </w:r>
      <w:r w:rsidRPr="00441CD0">
        <w:t>.1-1: Information Elements in a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402F6F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92D90AA"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413943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2AB0C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6CC296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5DBC06" w14:textId="77777777" w:rsidR="00EE5860" w:rsidRPr="00441CD0" w:rsidRDefault="00EE5860" w:rsidP="00BB0E1F">
            <w:pPr>
              <w:pStyle w:val="TAH"/>
            </w:pPr>
            <w:r w:rsidRPr="00441CD0">
              <w:t>IE Type</w:t>
            </w:r>
          </w:p>
        </w:tc>
      </w:tr>
      <w:tr w:rsidR="00EE5860" w:rsidRPr="00441CD0" w14:paraId="6BFFB87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0C931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8972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0FB56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53ABB1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928511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BB192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6C09914"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5BD58AD" w14:textId="77777777" w:rsidR="00EE5860" w:rsidRPr="00441CD0" w:rsidRDefault="00EE5860" w:rsidP="00BB0E1F">
            <w:pPr>
              <w:spacing w:after="0"/>
              <w:rPr>
                <w:rFonts w:ascii="Arial" w:hAnsi="Arial"/>
                <w:b/>
                <w:sz w:val="18"/>
                <w:lang w:val="x-none"/>
              </w:rPr>
            </w:pPr>
          </w:p>
        </w:tc>
      </w:tr>
      <w:tr w:rsidR="00EE5860" w:rsidRPr="00441CD0" w14:paraId="41DC9B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C54A258" w14:textId="77777777" w:rsidR="00EE5860" w:rsidRPr="00441CD0" w:rsidRDefault="00EE5860" w:rsidP="00BB0E1F">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65E4E036"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187A5415"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7F862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EED5C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1231F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4543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EF4FFE" w14:textId="77777777" w:rsidR="00EE5860" w:rsidRPr="00441CD0" w:rsidRDefault="00EE5860" w:rsidP="00BB0E1F">
            <w:pPr>
              <w:pStyle w:val="TAC"/>
              <w:rPr>
                <w:lang w:val="sv-SE"/>
              </w:rPr>
            </w:pPr>
            <w:r w:rsidRPr="00441CD0">
              <w:rPr>
                <w:lang w:val="sv-SE"/>
              </w:rPr>
              <w:t>Cause</w:t>
            </w:r>
          </w:p>
        </w:tc>
      </w:tr>
      <w:tr w:rsidR="00EE5860" w:rsidRPr="00441CD0" w14:paraId="7D86A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535568"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300498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10A1B9"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218F1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643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9B62D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FA881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243C91B" w14:textId="77777777" w:rsidR="00EE5860" w:rsidRPr="00441CD0" w:rsidRDefault="00EE5860" w:rsidP="00BB0E1F">
            <w:pPr>
              <w:pStyle w:val="TAC"/>
              <w:rPr>
                <w:lang w:val="sv-SE"/>
              </w:rPr>
            </w:pPr>
            <w:r w:rsidRPr="00441CD0">
              <w:rPr>
                <w:lang w:val="sv-SE"/>
              </w:rPr>
              <w:t>Offending IE</w:t>
            </w:r>
          </w:p>
        </w:tc>
      </w:tr>
      <w:tr w:rsidR="00EE5860" w:rsidRPr="00441CD0" w14:paraId="5DAE9E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1159A1"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BA8503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431A99A3" w14:textId="77777777" w:rsidR="00EE5860" w:rsidRPr="00441CD0" w:rsidRDefault="00EE5860" w:rsidP="00BB0E1F">
            <w:pPr>
              <w:pStyle w:val="TAL"/>
            </w:pPr>
            <w:r w:rsidRPr="00441CD0">
              <w:t>The UP function may include this IE if it supports the load control feature and the feature is activated in the network.</w:t>
            </w:r>
          </w:p>
          <w:p w14:paraId="6E84D083" w14:textId="77777777" w:rsidR="00EE5860" w:rsidRPr="00441CD0" w:rsidRDefault="00EE5860" w:rsidP="00BB0E1F">
            <w:pPr>
              <w:pStyle w:val="TAL"/>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402A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B1F6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5238B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56E92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03C2044" w14:textId="77777777" w:rsidR="00EE5860" w:rsidRPr="00441CD0" w:rsidRDefault="00EE5860" w:rsidP="00BB0E1F">
            <w:pPr>
              <w:pStyle w:val="TAC"/>
            </w:pPr>
            <w:r w:rsidRPr="00441CD0">
              <w:t>Load Control Information</w:t>
            </w:r>
          </w:p>
        </w:tc>
      </w:tr>
      <w:tr w:rsidR="00EE5860" w:rsidRPr="00441CD0" w14:paraId="22322A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EF15DC5" w14:textId="77777777" w:rsidR="00EE5860" w:rsidRPr="00441CD0" w:rsidRDefault="00EE5860" w:rsidP="00BB0E1F">
            <w:pPr>
              <w:pStyle w:val="TAL"/>
              <w:rPr>
                <w:szCs w:val="18"/>
              </w:rPr>
            </w:pPr>
            <w:r w:rsidRPr="00441CD0">
              <w:rPr>
                <w:szCs w:val="18"/>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5CA6FF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0D9BD675"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2E7EF88F" w14:textId="77777777" w:rsidR="00EE5860" w:rsidRPr="00441CD0" w:rsidRDefault="00EE5860" w:rsidP="00BB0E1F">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12465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20460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12B41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82659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80BF27" w14:textId="77777777" w:rsidR="00EE5860" w:rsidRPr="00441CD0" w:rsidRDefault="00EE5860" w:rsidP="00BB0E1F">
            <w:pPr>
              <w:pStyle w:val="TAC"/>
              <w:rPr>
                <w:lang w:val="sv-SE"/>
              </w:rPr>
            </w:pPr>
            <w:r w:rsidRPr="00441CD0">
              <w:rPr>
                <w:lang w:val="sv-SE"/>
              </w:rPr>
              <w:t>Overload Control Information</w:t>
            </w:r>
          </w:p>
        </w:tc>
      </w:tr>
      <w:tr w:rsidR="00EE5860" w:rsidRPr="00441CD0" w14:paraId="3BBB9C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992DA7C"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11D4B20C"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BF3886" w14:textId="77777777" w:rsidR="00EE5860" w:rsidRPr="00441CD0" w:rsidRDefault="00EE5860" w:rsidP="00BB0E1F">
            <w:pPr>
              <w:pStyle w:val="TAL"/>
            </w:pPr>
            <w:r w:rsidRPr="00441CD0">
              <w:t>This IE shall be present if a URR had been provisioned in the UP function for the PFCP session being deleted and traffic usage measurements for that URR are available at the UP function.</w:t>
            </w:r>
          </w:p>
          <w:p w14:paraId="6DE82F10" w14:textId="77777777" w:rsidR="00EE5860" w:rsidRPr="00441CD0" w:rsidRDefault="00EE5860" w:rsidP="00BB0E1F">
            <w:pPr>
              <w:pStyle w:val="TAL"/>
            </w:pPr>
            <w:r w:rsidRPr="00441CD0">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7F6276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67A4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2254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175B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2B662" w14:textId="77777777" w:rsidR="00EE5860" w:rsidRPr="00441CD0" w:rsidRDefault="00EE5860" w:rsidP="00BB0E1F">
            <w:pPr>
              <w:pStyle w:val="TAC"/>
              <w:rPr>
                <w:lang w:val="sv-SE"/>
              </w:rPr>
            </w:pPr>
            <w:r w:rsidRPr="00441CD0">
              <w:rPr>
                <w:lang w:val="sv-SE"/>
              </w:rPr>
              <w:t>Usage Report</w:t>
            </w:r>
          </w:p>
        </w:tc>
      </w:tr>
      <w:tr w:rsidR="00EE5860" w:rsidRPr="00441CD0" w14:paraId="77D60C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769FEDD" w14:textId="77777777" w:rsidR="00EE5860" w:rsidRPr="00441CD0" w:rsidRDefault="00EE5860" w:rsidP="00BB0E1F">
            <w:pPr>
              <w:pStyle w:val="TAL"/>
              <w:rPr>
                <w:szCs w:val="18"/>
                <w:lang w:val="de-DE"/>
              </w:rPr>
            </w:pPr>
            <w:r w:rsidRPr="00441CD0">
              <w:rPr>
                <w:lang w:val="fr-FR"/>
              </w:rPr>
              <w:t>Additional Usage Reports Information</w:t>
            </w:r>
          </w:p>
        </w:tc>
        <w:tc>
          <w:tcPr>
            <w:tcW w:w="336" w:type="dxa"/>
            <w:tcBorders>
              <w:top w:val="single" w:sz="4" w:space="0" w:color="auto"/>
              <w:left w:val="single" w:sz="4" w:space="0" w:color="auto"/>
              <w:bottom w:val="single" w:sz="4" w:space="0" w:color="auto"/>
              <w:right w:val="single" w:sz="4" w:space="0" w:color="auto"/>
            </w:tcBorders>
          </w:tcPr>
          <w:p w14:paraId="286339C8" w14:textId="77777777" w:rsidR="00EE5860" w:rsidRPr="00441CD0" w:rsidRDefault="00EE5860" w:rsidP="00BB0E1F">
            <w:pPr>
              <w:pStyle w:val="TAL"/>
              <w:jc w:val="center"/>
              <w:rPr>
                <w:szCs w:val="18"/>
                <w:lang w:val="fr-FR"/>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AC6ACD" w14:textId="43FF6E24" w:rsidR="00EE5860" w:rsidRPr="00441CD0" w:rsidRDefault="00EE5860" w:rsidP="00BB0E1F">
            <w:pPr>
              <w:pStyle w:val="TAL"/>
              <w:rPr>
                <w:szCs w:val="18"/>
                <w:lang w:val="en-US" w:eastAsia="zh-CN"/>
              </w:rPr>
            </w:pPr>
            <w:r w:rsidRPr="00441CD0">
              <w:rPr>
                <w:szCs w:val="18"/>
                <w:lang w:val="en-US" w:eastAsia="zh-CN"/>
              </w:rPr>
              <w:t xml:space="preserve">This IE shall be included if the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4E89F657" w14:textId="77777777" w:rsidR="00EE5860" w:rsidRPr="00441CD0" w:rsidRDefault="00EE5860" w:rsidP="00BB0E1F">
            <w:pPr>
              <w:pStyle w:val="TAL"/>
              <w:rPr>
                <w:lang w:val="fr-FR"/>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tcPr>
          <w:p w14:paraId="1DBC4678" w14:textId="77777777" w:rsidR="00EE5860" w:rsidRPr="00441CD0" w:rsidRDefault="00EE5860" w:rsidP="00BB0E1F">
            <w:pPr>
              <w:pStyle w:val="TAC"/>
              <w:rPr>
                <w:lang w:val="fr-FR"/>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5AE8326C"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18E3485B"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625B8CD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6D3726BD" w14:textId="77777777" w:rsidR="00EE5860" w:rsidRPr="00441CD0" w:rsidRDefault="00EE5860" w:rsidP="00BB0E1F">
            <w:pPr>
              <w:pStyle w:val="TAC"/>
              <w:rPr>
                <w:lang w:val="sv-SE"/>
              </w:rPr>
            </w:pPr>
            <w:r w:rsidRPr="00441CD0">
              <w:rPr>
                <w:lang w:val="en-US"/>
              </w:rPr>
              <w:t xml:space="preserve">Additional Usage Reports </w:t>
            </w:r>
            <w:r w:rsidRPr="00441CD0">
              <w:rPr>
                <w:lang w:val="fr-FR"/>
              </w:rPr>
              <w:t>Information</w:t>
            </w:r>
          </w:p>
        </w:tc>
      </w:tr>
      <w:tr w:rsidR="00EE5860" w:rsidRPr="00441CD0" w14:paraId="7571A8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9AC9301" w14:textId="77777777" w:rsidR="00EE5860" w:rsidRPr="00441CD0" w:rsidRDefault="00EE5860" w:rsidP="00BB0E1F">
            <w:pPr>
              <w:pStyle w:val="TAL"/>
              <w:rPr>
                <w:szCs w:val="18"/>
                <w:lang w:val="de-DE"/>
              </w:rPr>
            </w:pPr>
            <w:r w:rsidRPr="00441CD0">
              <w:rPr>
                <w:szCs w:val="18"/>
                <w:lang w:val="de-DE"/>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1C906B1A"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6980D6" w14:textId="77777777" w:rsidR="00EE5860" w:rsidRPr="00441CD0" w:rsidRDefault="00EE5860" w:rsidP="00BB0E1F">
            <w:pPr>
              <w:pStyle w:val="TAL"/>
            </w:pPr>
            <w:r w:rsidRPr="00441CD0">
              <w:t>This IE shall be present if the CP function has requested in a QER to report the packet rate status when the PFCP session is released and the UP function supports CIOT feature. (See clause</w:t>
            </w:r>
            <w:r>
              <w:t> </w:t>
            </w:r>
            <w:r w:rsidRPr="00441CD0">
              <w:t xml:space="preserve">8.2.25) </w:t>
            </w:r>
          </w:p>
        </w:tc>
        <w:tc>
          <w:tcPr>
            <w:tcW w:w="370" w:type="dxa"/>
            <w:tcBorders>
              <w:top w:val="single" w:sz="4" w:space="0" w:color="auto"/>
              <w:left w:val="single" w:sz="4" w:space="0" w:color="auto"/>
              <w:bottom w:val="single" w:sz="4" w:space="0" w:color="auto"/>
              <w:right w:val="single" w:sz="4" w:space="0" w:color="auto"/>
            </w:tcBorders>
          </w:tcPr>
          <w:p w14:paraId="49807B0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0FC2A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4ED1B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739B1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4EB48F" w14:textId="77777777" w:rsidR="00EE5860" w:rsidRPr="00441CD0" w:rsidRDefault="00EE5860" w:rsidP="00BB0E1F">
            <w:pPr>
              <w:pStyle w:val="TAC"/>
              <w:rPr>
                <w:lang w:val="sv-SE"/>
              </w:rPr>
            </w:pPr>
            <w:r w:rsidRPr="00441CD0">
              <w:rPr>
                <w:lang w:val="sv-SE"/>
              </w:rPr>
              <w:t>Packet Rate Status Report</w:t>
            </w:r>
          </w:p>
        </w:tc>
      </w:tr>
      <w:tr w:rsidR="00EE5860" w:rsidRPr="00441CD0" w14:paraId="2F886C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4487C86" w14:textId="77777777" w:rsidR="00EE5860" w:rsidRPr="00441CD0" w:rsidRDefault="00EE5860" w:rsidP="00BB0E1F">
            <w:pPr>
              <w:pStyle w:val="TAL"/>
              <w:rPr>
                <w:szCs w:val="18"/>
                <w:lang w:val="de-DE"/>
              </w:rPr>
            </w:pPr>
            <w:r w:rsidRPr="00441CD0">
              <w:t>Session Report</w:t>
            </w:r>
          </w:p>
        </w:tc>
        <w:tc>
          <w:tcPr>
            <w:tcW w:w="336" w:type="dxa"/>
            <w:tcBorders>
              <w:top w:val="single" w:sz="4" w:space="0" w:color="auto"/>
              <w:left w:val="single" w:sz="4" w:space="0" w:color="auto"/>
              <w:bottom w:val="single" w:sz="4" w:space="0" w:color="auto"/>
              <w:right w:val="single" w:sz="4" w:space="0" w:color="auto"/>
            </w:tcBorders>
          </w:tcPr>
          <w:p w14:paraId="0BDDE1F2"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5A31BC68" w14:textId="77777777" w:rsidR="00EE5860" w:rsidRPr="00441CD0" w:rsidRDefault="00EE5860" w:rsidP="00BB0E1F">
            <w:pPr>
              <w:pStyle w:val="TAL"/>
              <w:rPr>
                <w:szCs w:val="18"/>
                <w:lang w:val="en-US" w:eastAsia="zh-CN"/>
              </w:rPr>
            </w:pPr>
            <w:r w:rsidRPr="00441CD0">
              <w:t>This IE shall be present if a SRR for QoS monitoring had been provisioned in the UP function for the PFCP session being deleted and QoS monitoring measurements for that SRR are available at the UP function. See Table</w:t>
            </w:r>
            <w:r>
              <w:t> </w:t>
            </w:r>
            <w:r w:rsidRPr="00441CD0">
              <w:t>7.5.8.7-1.</w:t>
            </w:r>
          </w:p>
          <w:p w14:paraId="4115C42A" w14:textId="77777777" w:rsidR="00EE5860" w:rsidRPr="00441CD0" w:rsidRDefault="00EE5860" w:rsidP="00BB0E1F">
            <w:pPr>
              <w:pStyle w:val="TAL"/>
            </w:pPr>
            <w:r w:rsidRPr="00441CD0">
              <w:rPr>
                <w:szCs w:val="18"/>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7B1345B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D65674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636D4E6"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0923C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525A06E" w14:textId="77777777" w:rsidR="00EE5860" w:rsidRPr="00441CD0" w:rsidRDefault="00EE5860" w:rsidP="00BB0E1F">
            <w:pPr>
              <w:pStyle w:val="TAC"/>
              <w:rPr>
                <w:lang w:val="sv-SE"/>
              </w:rPr>
            </w:pPr>
            <w:r w:rsidRPr="00441CD0">
              <w:t>Session Report</w:t>
            </w:r>
          </w:p>
        </w:tc>
      </w:tr>
    </w:tbl>
    <w:p w14:paraId="1FBA7B0E" w14:textId="77777777" w:rsidR="00EE5860" w:rsidRPr="00441CD0" w:rsidRDefault="00EE5860" w:rsidP="00EE5860">
      <w:pPr>
        <w:rPr>
          <w:rFonts w:ascii="Arial" w:hAnsi="Arial" w:cs="Arial"/>
          <w:bCs/>
        </w:rPr>
      </w:pPr>
    </w:p>
    <w:p w14:paraId="500F8347" w14:textId="77777777" w:rsidR="00EE5860" w:rsidRPr="00441CD0" w:rsidRDefault="00EE5860" w:rsidP="00EE5860">
      <w:pPr>
        <w:pStyle w:val="TH"/>
        <w:rPr>
          <w:lang w:val="en-US"/>
        </w:rPr>
      </w:pPr>
      <w:r w:rsidRPr="00441CD0">
        <w:t xml:space="preserve">Table 7.5.7.1-2: </w:t>
      </w:r>
      <w:r w:rsidRPr="00441CD0">
        <w:rPr>
          <w:szCs w:val="18"/>
          <w:lang w:val="de-DE"/>
        </w:rPr>
        <w:t>Packet Rate Status Report</w:t>
      </w:r>
      <w:r w:rsidRPr="00441CD0">
        <w:t xml:space="preserve"> IE within PFCP Session Deletion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C65C6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2C27A9"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EFA7BAC"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A676A4C" w14:textId="77777777" w:rsidR="00EE5860" w:rsidRPr="00441CD0" w:rsidRDefault="00EE5860" w:rsidP="00BB0E1F">
            <w:pPr>
              <w:pStyle w:val="TAC"/>
            </w:pPr>
            <w:r w:rsidRPr="00441CD0">
              <w:rPr>
                <w:szCs w:val="18"/>
                <w:lang w:val="de-DE"/>
              </w:rPr>
              <w:t>Packet Rate Status Report</w:t>
            </w:r>
            <w:r w:rsidRPr="00441CD0">
              <w:t xml:space="preserve"> </w:t>
            </w:r>
            <w:r w:rsidRPr="00441CD0">
              <w:rPr>
                <w:lang w:val="fr-FR"/>
              </w:rPr>
              <w:t>IE Type = 252 (decimal)</w:t>
            </w:r>
          </w:p>
        </w:tc>
      </w:tr>
      <w:tr w:rsidR="00EE5860" w:rsidRPr="00441CD0" w14:paraId="111A46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6E4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2AD31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F1A380" w14:textId="77777777" w:rsidR="00EE5860" w:rsidRPr="00441CD0" w:rsidRDefault="00EE5860" w:rsidP="00BB0E1F">
            <w:pPr>
              <w:pStyle w:val="TAC"/>
            </w:pPr>
            <w:r w:rsidRPr="00441CD0">
              <w:t>Length = n</w:t>
            </w:r>
          </w:p>
        </w:tc>
      </w:tr>
      <w:tr w:rsidR="00EE5860" w:rsidRPr="00441CD0" w14:paraId="0ED4F69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810B1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8438A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27F83C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EEC92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3A79391" w14:textId="77777777" w:rsidR="00EE5860" w:rsidRPr="00441CD0" w:rsidRDefault="00EE5860" w:rsidP="00BB0E1F">
            <w:pPr>
              <w:pStyle w:val="TAH"/>
            </w:pPr>
            <w:r w:rsidRPr="00441CD0">
              <w:t>IE Type</w:t>
            </w:r>
          </w:p>
        </w:tc>
      </w:tr>
      <w:tr w:rsidR="00EE5860" w:rsidRPr="00441CD0" w14:paraId="7874CC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B04112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6132EB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8F497C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A703B1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E987E6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B354DF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6FBF64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B2513C9" w14:textId="77777777" w:rsidR="00EE5860" w:rsidRPr="00441CD0" w:rsidRDefault="00EE5860" w:rsidP="00BB0E1F">
            <w:pPr>
              <w:spacing w:after="0"/>
              <w:rPr>
                <w:rFonts w:ascii="Arial" w:hAnsi="Arial"/>
                <w:b/>
                <w:sz w:val="18"/>
                <w:lang w:val="x-none"/>
              </w:rPr>
            </w:pPr>
          </w:p>
        </w:tc>
      </w:tr>
      <w:tr w:rsidR="00EE5860" w:rsidRPr="00441CD0" w14:paraId="76B3029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DFCD93"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2BDE4291"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8AC7711"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5B6078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EC6E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6114B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6471F7"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7507A3" w14:textId="77777777" w:rsidR="00EE5860" w:rsidRPr="00441CD0" w:rsidRDefault="00EE5860" w:rsidP="00BB0E1F">
            <w:pPr>
              <w:pStyle w:val="TAC"/>
            </w:pPr>
            <w:r>
              <w:t>QER</w:t>
            </w:r>
            <w:r w:rsidRPr="00441CD0">
              <w:t xml:space="preserve"> ID</w:t>
            </w:r>
          </w:p>
        </w:tc>
      </w:tr>
      <w:tr w:rsidR="00EE5860" w:rsidRPr="00441CD0" w14:paraId="2DAC33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C77E107"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E00B8F6"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6CC49306"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C494F5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753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CB49D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DCDDA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311981" w14:textId="77777777" w:rsidR="00EE5860" w:rsidRPr="00441CD0" w:rsidRDefault="00EE5860" w:rsidP="00BB0E1F">
            <w:pPr>
              <w:pStyle w:val="TAC"/>
              <w:rPr>
                <w:lang w:val="x-none"/>
              </w:rPr>
            </w:pPr>
            <w:r w:rsidRPr="00441CD0">
              <w:rPr>
                <w:szCs w:val="18"/>
                <w:lang w:val="de-DE"/>
              </w:rPr>
              <w:t>Packet Rate Status</w:t>
            </w:r>
          </w:p>
        </w:tc>
      </w:tr>
    </w:tbl>
    <w:p w14:paraId="4246FDBD" w14:textId="77777777" w:rsidR="00EE5860" w:rsidRPr="00441CD0" w:rsidRDefault="00EE5860" w:rsidP="00EE5860">
      <w:pPr>
        <w:rPr>
          <w:rFonts w:ascii="Arial" w:hAnsi="Arial" w:cs="Arial"/>
          <w:bCs/>
        </w:rPr>
      </w:pPr>
    </w:p>
    <w:p w14:paraId="3881149A" w14:textId="77777777" w:rsidR="00EE5860" w:rsidRPr="00441CD0" w:rsidRDefault="00EE5860" w:rsidP="00EE5860">
      <w:pPr>
        <w:pStyle w:val="Heading4"/>
        <w:rPr>
          <w:rFonts w:cs="Arial"/>
          <w:bCs/>
        </w:rPr>
      </w:pPr>
      <w:bookmarkStart w:id="4617" w:name="_Toc19717321"/>
      <w:bookmarkStart w:id="4618" w:name="_Toc27490820"/>
      <w:bookmarkStart w:id="4619" w:name="_Toc27557113"/>
      <w:bookmarkStart w:id="4620" w:name="_Toc27724030"/>
      <w:bookmarkStart w:id="4621" w:name="_Toc36031103"/>
      <w:bookmarkStart w:id="4622" w:name="_Toc36043023"/>
      <w:bookmarkStart w:id="4623" w:name="_Toc36814348"/>
      <w:bookmarkStart w:id="4624" w:name="_Toc44689206"/>
      <w:bookmarkStart w:id="4625" w:name="_Toc44923960"/>
      <w:bookmarkStart w:id="4626" w:name="_Toc51860930"/>
      <w:bookmarkStart w:id="4627" w:name="_Toc57930701"/>
      <w:bookmarkStart w:id="4628" w:name="_Toc57931331"/>
      <w:bookmarkStart w:id="4629" w:name="_Toc67499724"/>
      <w:r w:rsidRPr="00441CD0">
        <w:t>7.5.7.2</w:t>
      </w:r>
      <w:r w:rsidRPr="00441CD0">
        <w:tab/>
        <w:t>Usage Report</w:t>
      </w:r>
      <w:r w:rsidRPr="00441CD0">
        <w:rPr>
          <w:lang w:eastAsia="zh-CN"/>
        </w:rPr>
        <w:t xml:space="preserve"> IE </w:t>
      </w:r>
      <w:r w:rsidRPr="00441CD0">
        <w:t>within PFCP Session Deletion Response</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4B0022B9"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7.5.7.2-1</w:t>
      </w:r>
      <w:r w:rsidRPr="00441CD0">
        <w:rPr>
          <w:lang w:eastAsia="ja-JP"/>
        </w:rPr>
        <w:t>.</w:t>
      </w:r>
    </w:p>
    <w:p w14:paraId="5F40F7AF" w14:textId="77777777" w:rsidR="00EE5860" w:rsidRPr="00441CD0" w:rsidRDefault="00EE5860" w:rsidP="00EE5860">
      <w:pPr>
        <w:pStyle w:val="TH"/>
        <w:rPr>
          <w:lang w:val="en-US"/>
        </w:rPr>
      </w:pPr>
      <w:r w:rsidRPr="00441CD0">
        <w:t>Table 7.5.7.2-1: Usage Report</w:t>
      </w:r>
      <w:r w:rsidRPr="00441CD0">
        <w:rPr>
          <w:lang w:eastAsia="zh-CN"/>
        </w:rPr>
        <w:t xml:space="preserve"> IE </w:t>
      </w:r>
      <w:r w:rsidRPr="00441CD0">
        <w:t>within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6D1F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6AE4A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D343C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0DBB9A1" w14:textId="77777777" w:rsidR="00EE5860" w:rsidRPr="00441CD0" w:rsidRDefault="00EE5860" w:rsidP="00BB0E1F">
            <w:pPr>
              <w:pStyle w:val="TAC"/>
              <w:rPr>
                <w:lang w:val="fr-FR"/>
              </w:rPr>
            </w:pPr>
            <w:r w:rsidRPr="00441CD0">
              <w:rPr>
                <w:lang w:val="fr-FR"/>
              </w:rPr>
              <w:t>Usage Report IE Type = 79 (decimal)</w:t>
            </w:r>
          </w:p>
        </w:tc>
      </w:tr>
      <w:tr w:rsidR="00EE5860" w:rsidRPr="00441CD0" w14:paraId="7E957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D6D55D5"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682845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81C3E79" w14:textId="77777777" w:rsidR="00EE5860" w:rsidRPr="00441CD0" w:rsidRDefault="00EE5860" w:rsidP="00BB0E1F">
            <w:pPr>
              <w:pStyle w:val="TAC"/>
            </w:pPr>
            <w:r w:rsidRPr="00441CD0">
              <w:t>Length = n</w:t>
            </w:r>
          </w:p>
        </w:tc>
      </w:tr>
      <w:tr w:rsidR="00EE5860" w:rsidRPr="00441CD0" w14:paraId="7FE6D10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009F0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0E247A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3E2D52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177DE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45C6C2" w14:textId="77777777" w:rsidR="00EE5860" w:rsidRPr="00441CD0" w:rsidRDefault="00EE5860" w:rsidP="00BB0E1F">
            <w:pPr>
              <w:pStyle w:val="TAH"/>
            </w:pPr>
            <w:r w:rsidRPr="00441CD0">
              <w:t>IE Type</w:t>
            </w:r>
          </w:p>
        </w:tc>
      </w:tr>
      <w:tr w:rsidR="00EE5860" w:rsidRPr="00441CD0" w14:paraId="125A55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4EDB72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E97792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10AD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E7A3D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785C60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09C5B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3D86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4C19ABF" w14:textId="77777777" w:rsidR="00EE5860" w:rsidRPr="00441CD0" w:rsidRDefault="00EE5860" w:rsidP="00BB0E1F">
            <w:pPr>
              <w:spacing w:after="0"/>
              <w:rPr>
                <w:rFonts w:ascii="Arial" w:hAnsi="Arial"/>
                <w:b/>
                <w:sz w:val="18"/>
                <w:lang w:val="x-none"/>
              </w:rPr>
            </w:pPr>
          </w:p>
        </w:tc>
      </w:tr>
      <w:tr w:rsidR="00EE5860" w:rsidRPr="00441CD0" w14:paraId="274CD21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E8347C4" w14:textId="77777777" w:rsidR="00EE5860" w:rsidRPr="00441CD0" w:rsidRDefault="00EE5860" w:rsidP="00BB0E1F">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14:paraId="7D64F38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24E0881F"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4D2D8B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7D0BAF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A0C74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09E82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31CEA14" w14:textId="77777777" w:rsidR="00EE5860" w:rsidRPr="00441CD0" w:rsidRDefault="00EE5860" w:rsidP="00BB0E1F">
            <w:pPr>
              <w:pStyle w:val="TAC"/>
            </w:pPr>
            <w:r w:rsidRPr="00441CD0">
              <w:t>URR ID</w:t>
            </w:r>
          </w:p>
        </w:tc>
      </w:tr>
      <w:tr w:rsidR="00EE5860" w:rsidRPr="00441CD0" w14:paraId="7D0BA7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57C00"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3E12E132"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755602CB" w14:textId="2C28D5D3"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7FB6187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7D544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BAA2B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A4BB6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A95AC1"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3F90C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3212B73"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A8CB450"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32EE639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7E6F5B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110F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21BF83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0E27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140B0F" w14:textId="77777777" w:rsidR="00EE5860" w:rsidRPr="00441CD0" w:rsidRDefault="00EE5860" w:rsidP="00BB0E1F">
            <w:pPr>
              <w:pStyle w:val="TAC"/>
              <w:rPr>
                <w:lang w:val="x-none"/>
              </w:rPr>
            </w:pPr>
            <w:r w:rsidRPr="00441CD0">
              <w:t>Usage Report Trigger</w:t>
            </w:r>
          </w:p>
        </w:tc>
      </w:tr>
      <w:tr w:rsidR="00EE5860" w:rsidRPr="00441CD0" w14:paraId="6A9F54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468149A"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17EB240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2D0D57D"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109AECD0"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227B973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A6506E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0C691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CC118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6D9BFCA" w14:textId="77777777" w:rsidR="00EE5860" w:rsidRPr="00441CD0" w:rsidRDefault="00EE5860" w:rsidP="00BB0E1F">
            <w:pPr>
              <w:pStyle w:val="TAC"/>
              <w:rPr>
                <w:lang w:val="x-none"/>
              </w:rPr>
            </w:pPr>
            <w:r w:rsidRPr="00441CD0">
              <w:t>Start Time</w:t>
            </w:r>
          </w:p>
        </w:tc>
      </w:tr>
      <w:tr w:rsidR="00EE5860" w:rsidRPr="00441CD0" w14:paraId="7F4D34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D85A4BF"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0B0E36E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B5C73E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64D79C7E"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E9B68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FF82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3AF30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B0B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4F5A70" w14:textId="77777777" w:rsidR="00EE5860" w:rsidRPr="00441CD0" w:rsidRDefault="00EE5860" w:rsidP="00BB0E1F">
            <w:pPr>
              <w:pStyle w:val="TAC"/>
              <w:rPr>
                <w:lang w:val="x-none"/>
              </w:rPr>
            </w:pPr>
            <w:r w:rsidRPr="00441CD0">
              <w:t>End Time</w:t>
            </w:r>
          </w:p>
        </w:tc>
      </w:tr>
      <w:tr w:rsidR="00EE5860" w:rsidRPr="00441CD0" w14:paraId="67ADFF6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DC885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5A66C74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3F78A38" w14:textId="77777777" w:rsidR="00EE5860" w:rsidRPr="00441CD0" w:rsidRDefault="00EE5860" w:rsidP="00BB0E1F">
            <w:pPr>
              <w:pStyle w:val="TAL"/>
              <w:rPr>
                <w:szCs w:val="18"/>
                <w:lang w:val="en-US"/>
              </w:rPr>
            </w:pPr>
            <w:r w:rsidRPr="00441CD0">
              <w:rPr>
                <w:szCs w:val="18"/>
                <w:lang w:val="en-US"/>
              </w:rPr>
              <w:t>This IE shall be present if a volume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3A7E4C4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A40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8F7BDD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3B7E9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73F5EA" w14:textId="77777777" w:rsidR="00EE5860" w:rsidRPr="00441CD0" w:rsidRDefault="00EE5860" w:rsidP="00BB0E1F">
            <w:pPr>
              <w:pStyle w:val="TAC"/>
              <w:rPr>
                <w:lang w:val="x-none"/>
              </w:rPr>
            </w:pPr>
            <w:r w:rsidRPr="00441CD0">
              <w:t>Volume Measurement</w:t>
            </w:r>
          </w:p>
        </w:tc>
      </w:tr>
      <w:tr w:rsidR="00EE5860" w:rsidRPr="00441CD0" w14:paraId="773DCDB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2BF3C1"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632E4B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97D23C3"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40D1BD2B"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952DF7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5448C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77CA2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927920" w14:textId="77777777" w:rsidR="00EE5860" w:rsidRPr="00441CD0" w:rsidRDefault="00EE5860" w:rsidP="00BB0E1F">
            <w:pPr>
              <w:pStyle w:val="TAC"/>
              <w:rPr>
                <w:lang w:val="x-none"/>
              </w:rPr>
            </w:pPr>
            <w:r w:rsidRPr="00441CD0">
              <w:t>Duration Measurement</w:t>
            </w:r>
          </w:p>
        </w:tc>
      </w:tr>
      <w:tr w:rsidR="00EE5860" w:rsidRPr="00441CD0" w14:paraId="2F9A28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09C085"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262B7C7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D52CC60"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1C777557"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DDD44D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CA631A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CC068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4230C42" w14:textId="77777777" w:rsidR="00EE5860" w:rsidRPr="00441CD0" w:rsidRDefault="00EE5860" w:rsidP="00BB0E1F">
            <w:pPr>
              <w:pStyle w:val="TAC"/>
              <w:rPr>
                <w:lang w:val="x-none"/>
              </w:rPr>
            </w:pPr>
            <w:r w:rsidRPr="00441CD0">
              <w:t>Time of First Packet</w:t>
            </w:r>
          </w:p>
        </w:tc>
      </w:tr>
      <w:tr w:rsidR="00EE5860" w:rsidRPr="00441CD0" w14:paraId="78D433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7FF6007"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2B13B63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E418B36"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23865170"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2EEFFB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D4FB0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AE22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5BC653" w14:textId="77777777" w:rsidR="00EE5860" w:rsidRPr="00441CD0" w:rsidRDefault="00EE5860" w:rsidP="00BB0E1F">
            <w:pPr>
              <w:pStyle w:val="TAC"/>
              <w:rPr>
                <w:lang w:val="x-none"/>
              </w:rPr>
            </w:pPr>
            <w:r w:rsidRPr="00441CD0">
              <w:t>Time of Last Packet</w:t>
            </w:r>
          </w:p>
        </w:tc>
      </w:tr>
      <w:tr w:rsidR="00EE5860" w:rsidRPr="00441CD0" w14:paraId="0E20FA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D9A3ED"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5B72B33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A51D8AF"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0F2A90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4AA0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ECA7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284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8DC1510" w14:textId="77777777" w:rsidR="00EE5860" w:rsidRPr="00441CD0" w:rsidRDefault="00EE5860" w:rsidP="00BB0E1F">
            <w:pPr>
              <w:pStyle w:val="TAC"/>
              <w:rPr>
                <w:lang w:val="x-none"/>
              </w:rPr>
            </w:pPr>
            <w:r w:rsidRPr="00441CD0">
              <w:t>Usage Information</w:t>
            </w:r>
          </w:p>
        </w:tc>
      </w:tr>
      <w:tr w:rsidR="00EE5860" w:rsidRPr="00441CD0" w14:paraId="690BF3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225AC80"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1A5773E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8074B9A"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hideMark/>
          </w:tcPr>
          <w:p w14:paraId="3AEC1A2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EB32C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CE1C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8210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45842EB" w14:textId="77777777" w:rsidR="00EE5860" w:rsidRPr="00441CD0" w:rsidRDefault="00EE5860" w:rsidP="00BB0E1F">
            <w:pPr>
              <w:pStyle w:val="TAC"/>
              <w:rPr>
                <w:lang w:val="x-none"/>
              </w:rPr>
            </w:pPr>
            <w:r w:rsidRPr="00441CD0">
              <w:t>Ethernet Traffic Information</w:t>
            </w:r>
          </w:p>
        </w:tc>
      </w:tr>
    </w:tbl>
    <w:p w14:paraId="0A84D16B" w14:textId="77777777" w:rsidR="00EE5860" w:rsidRPr="00441CD0" w:rsidRDefault="00EE5860" w:rsidP="00EE5860">
      <w:pPr>
        <w:rPr>
          <w:rFonts w:ascii="Arial" w:hAnsi="Arial" w:cs="Arial"/>
          <w:bCs/>
        </w:rPr>
      </w:pPr>
    </w:p>
    <w:p w14:paraId="2462AF0B" w14:textId="77777777" w:rsidR="00EE5860" w:rsidRPr="00441CD0" w:rsidRDefault="00EE5860" w:rsidP="00EE5860">
      <w:pPr>
        <w:pStyle w:val="Heading3"/>
        <w:rPr>
          <w:rFonts w:cs="Arial"/>
          <w:bCs/>
        </w:rPr>
      </w:pPr>
      <w:bookmarkStart w:id="4630" w:name="_Toc19717322"/>
      <w:bookmarkStart w:id="4631" w:name="_Toc27490821"/>
      <w:bookmarkStart w:id="4632" w:name="_Toc27557114"/>
      <w:bookmarkStart w:id="4633" w:name="_Toc27724031"/>
      <w:bookmarkStart w:id="4634" w:name="_Toc36031104"/>
      <w:bookmarkStart w:id="4635" w:name="_Toc36043024"/>
      <w:bookmarkStart w:id="4636" w:name="_Toc36814349"/>
      <w:bookmarkStart w:id="4637" w:name="_Toc44689207"/>
      <w:bookmarkStart w:id="4638" w:name="_Toc44923961"/>
      <w:bookmarkStart w:id="4639" w:name="_Toc51860931"/>
      <w:bookmarkStart w:id="4640" w:name="_Toc57930702"/>
      <w:bookmarkStart w:id="4641" w:name="_Toc57931332"/>
      <w:bookmarkStart w:id="4642" w:name="_Toc67499725"/>
      <w:r w:rsidRPr="00441CD0">
        <w:t>7.5.8</w:t>
      </w:r>
      <w:r w:rsidRPr="00441CD0">
        <w:tab/>
      </w:r>
      <w:r w:rsidRPr="00441CD0">
        <w:rPr>
          <w:lang w:val="fr-FR"/>
        </w:rPr>
        <w:t xml:space="preserve">PFCP </w:t>
      </w:r>
      <w:r w:rsidRPr="00441CD0">
        <w:t>Session Report</w:t>
      </w:r>
      <w:r w:rsidRPr="00441CD0">
        <w:rPr>
          <w:lang w:val="fr-FR"/>
        </w:rPr>
        <w:t xml:space="preserve"> Request</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78E2032C" w14:textId="77777777" w:rsidR="00EE5860" w:rsidRPr="00441CD0" w:rsidRDefault="00EE5860" w:rsidP="00EE5860">
      <w:pPr>
        <w:pStyle w:val="Heading4"/>
        <w:rPr>
          <w:rFonts w:cs="Arial"/>
          <w:bCs/>
        </w:rPr>
      </w:pPr>
      <w:bookmarkStart w:id="4643" w:name="_Toc19717323"/>
      <w:bookmarkStart w:id="4644" w:name="_Toc27490822"/>
      <w:bookmarkStart w:id="4645" w:name="_Toc27557115"/>
      <w:bookmarkStart w:id="4646" w:name="_Toc27724032"/>
      <w:bookmarkStart w:id="4647" w:name="_Toc36031105"/>
      <w:bookmarkStart w:id="4648" w:name="_Toc36043025"/>
      <w:bookmarkStart w:id="4649" w:name="_Toc36814350"/>
      <w:bookmarkStart w:id="4650" w:name="_Toc44689208"/>
      <w:bookmarkStart w:id="4651" w:name="_Toc44923962"/>
      <w:bookmarkStart w:id="4652" w:name="_Toc51860932"/>
      <w:bookmarkStart w:id="4653" w:name="_Toc57930703"/>
      <w:bookmarkStart w:id="4654" w:name="_Toc57931333"/>
      <w:bookmarkStart w:id="4655" w:name="_Toc67499726"/>
      <w:r w:rsidRPr="00441CD0">
        <w:t>7.5.8.1</w:t>
      </w:r>
      <w:r w:rsidRPr="00441CD0">
        <w:tab/>
        <w:t>General</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11A0A872" w14:textId="77777777" w:rsidR="00EE5860" w:rsidRPr="00441CD0" w:rsidRDefault="00EE5860" w:rsidP="00EE5860">
      <w:pPr>
        <w:rPr>
          <w:rFonts w:ascii="Arial" w:hAnsi="Arial" w:cs="Arial"/>
          <w:bCs/>
          <w:lang w:val="en-US"/>
        </w:rPr>
      </w:pPr>
      <w:r w:rsidRPr="00441CD0">
        <w:rPr>
          <w:rFonts w:ascii="Arial" w:hAnsi="Arial" w:cs="Arial"/>
          <w:bCs/>
          <w:lang w:val="en-US"/>
        </w:rPr>
        <w:t xml:space="preserve">The PFCP Session Report Request shall be sent </w:t>
      </w:r>
      <w:r w:rsidRPr="00441CD0">
        <w:rPr>
          <w:rFonts w:ascii="Arial" w:hAnsi="Arial" w:cs="Arial"/>
          <w:bCs/>
        </w:rPr>
        <w:t xml:space="preserve">over the Sxa, Sxb, Sxc and N4 interface by the UP function to report </w:t>
      </w:r>
      <w:r w:rsidRPr="00441CD0">
        <w:rPr>
          <w:rFonts w:ascii="Arial" w:hAnsi="Arial" w:cs="Arial"/>
          <w:bCs/>
          <w:lang w:val="en-US"/>
        </w:rPr>
        <w:t>information related to a PFCP session to</w:t>
      </w:r>
      <w:r w:rsidRPr="00441CD0">
        <w:rPr>
          <w:rFonts w:ascii="Arial" w:hAnsi="Arial" w:cs="Arial"/>
          <w:bCs/>
        </w:rPr>
        <w:t xml:space="preserve"> the CP function.</w:t>
      </w:r>
    </w:p>
    <w:p w14:paraId="5B6AE1D2" w14:textId="77777777" w:rsidR="00EE5860" w:rsidRPr="00441CD0" w:rsidRDefault="00EE5860" w:rsidP="00EE5860">
      <w:pPr>
        <w:pStyle w:val="TH"/>
        <w:rPr>
          <w:lang w:val="en-US"/>
        </w:rPr>
      </w:pPr>
      <w:r w:rsidRPr="00441CD0">
        <w:t>Table 7.5.8-1: Information Elements in a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C0516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662F46"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305F2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7C03DE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512B63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9E5D8F0" w14:textId="77777777" w:rsidR="00EE5860" w:rsidRPr="00441CD0" w:rsidRDefault="00EE5860" w:rsidP="00BB0E1F">
            <w:pPr>
              <w:pStyle w:val="TAH"/>
            </w:pPr>
            <w:r w:rsidRPr="00441CD0">
              <w:t>IE Type</w:t>
            </w:r>
          </w:p>
        </w:tc>
      </w:tr>
      <w:tr w:rsidR="00EE5860" w:rsidRPr="00441CD0" w14:paraId="1C149A5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A0054B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BF6220"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2437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6FF7B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87FFA0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A6EB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E9AFB5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AAA232E" w14:textId="77777777" w:rsidR="00EE5860" w:rsidRPr="00441CD0" w:rsidRDefault="00EE5860" w:rsidP="00BB0E1F">
            <w:pPr>
              <w:spacing w:after="0"/>
              <w:rPr>
                <w:rFonts w:ascii="Arial" w:hAnsi="Arial"/>
                <w:b/>
                <w:sz w:val="18"/>
                <w:lang w:val="x-none"/>
              </w:rPr>
            </w:pPr>
          </w:p>
        </w:tc>
      </w:tr>
      <w:tr w:rsidR="00EE5860" w:rsidRPr="00441CD0" w14:paraId="22F72C9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71D465" w14:textId="77777777" w:rsidR="00EE5860" w:rsidRPr="00441CD0" w:rsidRDefault="00EE5860" w:rsidP="00BB0E1F">
            <w:pPr>
              <w:pStyle w:val="TAL"/>
              <w:rPr>
                <w:szCs w:val="18"/>
                <w:lang w:val="de-DE"/>
              </w:rPr>
            </w:pPr>
            <w:r w:rsidRPr="00441CD0">
              <w:rPr>
                <w:szCs w:val="18"/>
                <w:lang w:val="de-DE"/>
              </w:rPr>
              <w:lastRenderedPageBreak/>
              <w:t>Report Type</w:t>
            </w:r>
          </w:p>
        </w:tc>
        <w:tc>
          <w:tcPr>
            <w:tcW w:w="336" w:type="dxa"/>
            <w:tcBorders>
              <w:top w:val="single" w:sz="4" w:space="0" w:color="auto"/>
              <w:left w:val="single" w:sz="4" w:space="0" w:color="auto"/>
              <w:bottom w:val="single" w:sz="4" w:space="0" w:color="auto"/>
              <w:right w:val="single" w:sz="4" w:space="0" w:color="auto"/>
            </w:tcBorders>
            <w:hideMark/>
          </w:tcPr>
          <w:p w14:paraId="72EE09E5" w14:textId="77777777" w:rsidR="00EE5860" w:rsidRPr="00441CD0" w:rsidRDefault="00EE5860" w:rsidP="00BB0E1F">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30FE82EA"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2EF114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9B87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A908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C14E7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BED2027" w14:textId="77777777" w:rsidR="00EE5860" w:rsidRPr="00441CD0" w:rsidRDefault="00EE5860" w:rsidP="00BB0E1F">
            <w:pPr>
              <w:pStyle w:val="TAC"/>
              <w:rPr>
                <w:lang w:val="sv-SE"/>
              </w:rPr>
            </w:pPr>
            <w:r w:rsidRPr="00441CD0">
              <w:rPr>
                <w:lang w:val="sv-SE"/>
              </w:rPr>
              <w:t>Report Type</w:t>
            </w:r>
          </w:p>
        </w:tc>
      </w:tr>
      <w:tr w:rsidR="00EE5860" w:rsidRPr="00441CD0" w14:paraId="31242D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7788EE" w14:textId="77777777" w:rsidR="00EE5860" w:rsidRPr="00441CD0" w:rsidRDefault="00EE5860" w:rsidP="00BB0E1F">
            <w:pPr>
              <w:pStyle w:val="TAL"/>
              <w:rPr>
                <w:szCs w:val="18"/>
                <w:lang w:val="de-DE"/>
              </w:rPr>
            </w:pPr>
            <w:r w:rsidRPr="00441CD0">
              <w:rPr>
                <w:szCs w:val="18"/>
                <w:lang w:val="de-DE"/>
              </w:rPr>
              <w:t>Downlink Data Report</w:t>
            </w:r>
          </w:p>
        </w:tc>
        <w:tc>
          <w:tcPr>
            <w:tcW w:w="336" w:type="dxa"/>
            <w:tcBorders>
              <w:top w:val="single" w:sz="4" w:space="0" w:color="auto"/>
              <w:left w:val="single" w:sz="4" w:space="0" w:color="auto"/>
              <w:bottom w:val="single" w:sz="4" w:space="0" w:color="auto"/>
              <w:right w:val="single" w:sz="4" w:space="0" w:color="auto"/>
            </w:tcBorders>
            <w:hideMark/>
          </w:tcPr>
          <w:p w14:paraId="27CD030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F9109B" w14:textId="77777777" w:rsidR="00EE5860" w:rsidRPr="00441CD0" w:rsidRDefault="00EE5860" w:rsidP="00BB0E1F">
            <w:pPr>
              <w:pStyle w:val="TAL"/>
            </w:pPr>
            <w:r w:rsidRPr="00441CD0">
              <w:t xml:space="preserve">This IE shall be present if the Report Type indicates a Downlink Data Report. </w:t>
            </w:r>
          </w:p>
        </w:tc>
        <w:tc>
          <w:tcPr>
            <w:tcW w:w="370" w:type="dxa"/>
            <w:tcBorders>
              <w:top w:val="single" w:sz="4" w:space="0" w:color="auto"/>
              <w:left w:val="single" w:sz="4" w:space="0" w:color="auto"/>
              <w:bottom w:val="single" w:sz="4" w:space="0" w:color="auto"/>
              <w:right w:val="single" w:sz="4" w:space="0" w:color="auto"/>
            </w:tcBorders>
            <w:hideMark/>
          </w:tcPr>
          <w:p w14:paraId="33FF02F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20C2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D17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7C8F775"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CA40C8" w14:textId="77777777" w:rsidR="00EE5860" w:rsidRPr="00441CD0" w:rsidRDefault="00EE5860" w:rsidP="00BB0E1F">
            <w:pPr>
              <w:pStyle w:val="TAC"/>
              <w:rPr>
                <w:lang w:val="sv-SE"/>
              </w:rPr>
            </w:pPr>
            <w:r w:rsidRPr="00441CD0">
              <w:rPr>
                <w:lang w:val="sv-SE"/>
              </w:rPr>
              <w:t>Downlink Data Report</w:t>
            </w:r>
          </w:p>
        </w:tc>
      </w:tr>
      <w:tr w:rsidR="00EE5860" w:rsidRPr="00441CD0" w14:paraId="0F1881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F13553"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67979E1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E9902F8" w14:textId="77777777" w:rsidR="00EE5860" w:rsidRPr="00441CD0" w:rsidRDefault="00EE5860" w:rsidP="00BB0E1F">
            <w:pPr>
              <w:pStyle w:val="TAL"/>
            </w:pPr>
            <w:r w:rsidRPr="00441CD0">
              <w:t>This IE shall be present if the Report Type indicates a Usage Report.</w:t>
            </w:r>
          </w:p>
          <w:p w14:paraId="0F13AE6D" w14:textId="77777777" w:rsidR="00EE5860" w:rsidRPr="00441CD0" w:rsidRDefault="00EE5860" w:rsidP="00BB0E1F">
            <w:pPr>
              <w:pStyle w:val="TAL"/>
            </w:pPr>
            <w:r w:rsidRPr="00441CD0">
              <w:rPr>
                <w:lang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011746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EF812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3ACF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2F6E0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9DC197" w14:textId="77777777" w:rsidR="00EE5860" w:rsidRPr="00441CD0" w:rsidRDefault="00EE5860" w:rsidP="00BB0E1F">
            <w:pPr>
              <w:pStyle w:val="TAC"/>
              <w:rPr>
                <w:lang w:val="sv-SE"/>
              </w:rPr>
            </w:pPr>
            <w:r w:rsidRPr="00441CD0">
              <w:rPr>
                <w:lang w:val="sv-SE"/>
              </w:rPr>
              <w:t>Usage Report</w:t>
            </w:r>
          </w:p>
        </w:tc>
      </w:tr>
      <w:tr w:rsidR="00EE5860" w:rsidRPr="00441CD0" w14:paraId="6B8EFA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A333F5C" w14:textId="77777777" w:rsidR="00EE5860" w:rsidRPr="00441CD0" w:rsidRDefault="00EE5860" w:rsidP="00BB0E1F">
            <w:pPr>
              <w:pStyle w:val="TAL"/>
              <w:rPr>
                <w:szCs w:val="18"/>
                <w:lang w:val="de-DE"/>
              </w:rPr>
            </w:pPr>
            <w:r w:rsidRPr="00441CD0">
              <w:rPr>
                <w:szCs w:val="18"/>
                <w:lang w:val="de-DE"/>
              </w:rPr>
              <w:t>Error Indication Report</w:t>
            </w:r>
          </w:p>
        </w:tc>
        <w:tc>
          <w:tcPr>
            <w:tcW w:w="336" w:type="dxa"/>
            <w:tcBorders>
              <w:top w:val="single" w:sz="4" w:space="0" w:color="auto"/>
              <w:left w:val="single" w:sz="4" w:space="0" w:color="auto"/>
              <w:bottom w:val="single" w:sz="4" w:space="0" w:color="auto"/>
              <w:right w:val="single" w:sz="4" w:space="0" w:color="auto"/>
            </w:tcBorders>
            <w:hideMark/>
          </w:tcPr>
          <w:p w14:paraId="5B1275C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E3D2676" w14:textId="77777777" w:rsidR="00EE5860" w:rsidRPr="00441CD0" w:rsidRDefault="00EE5860" w:rsidP="00BB0E1F">
            <w:pPr>
              <w:pStyle w:val="TAL"/>
            </w:pPr>
            <w:r w:rsidRPr="00441CD0">
              <w:t xml:space="preserve">This IE shall be present if the Report Type indicates an Error Indication Report. </w:t>
            </w:r>
          </w:p>
        </w:tc>
        <w:tc>
          <w:tcPr>
            <w:tcW w:w="370" w:type="dxa"/>
            <w:tcBorders>
              <w:top w:val="single" w:sz="4" w:space="0" w:color="auto"/>
              <w:left w:val="single" w:sz="4" w:space="0" w:color="auto"/>
              <w:bottom w:val="single" w:sz="4" w:space="0" w:color="auto"/>
              <w:right w:val="single" w:sz="4" w:space="0" w:color="auto"/>
            </w:tcBorders>
            <w:hideMark/>
          </w:tcPr>
          <w:p w14:paraId="3AF96E8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1246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E22AB1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30A5F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FEC315" w14:textId="77777777" w:rsidR="00EE5860" w:rsidRPr="00441CD0" w:rsidRDefault="00EE5860" w:rsidP="00BB0E1F">
            <w:pPr>
              <w:pStyle w:val="TAC"/>
              <w:rPr>
                <w:lang w:val="sv-SE"/>
              </w:rPr>
            </w:pPr>
            <w:r w:rsidRPr="00441CD0">
              <w:rPr>
                <w:lang w:val="sv-SE"/>
              </w:rPr>
              <w:t>Error Indication Report</w:t>
            </w:r>
          </w:p>
        </w:tc>
      </w:tr>
      <w:tr w:rsidR="00EE5860" w:rsidRPr="00441CD0" w14:paraId="4EB41F0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1BEDFC"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585C2F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795AFE8" w14:textId="77777777" w:rsidR="00EE5860" w:rsidRPr="00441CD0" w:rsidRDefault="00EE5860" w:rsidP="00BB0E1F">
            <w:pPr>
              <w:pStyle w:val="TAL"/>
            </w:pPr>
            <w:r w:rsidRPr="00441CD0">
              <w:t>The UP function may include this IE if it supports the load control feature and the feature is activated in the network.</w:t>
            </w:r>
          </w:p>
          <w:p w14:paraId="748A553C" w14:textId="77777777" w:rsidR="00EE5860" w:rsidRPr="00441CD0" w:rsidRDefault="00EE5860" w:rsidP="00BB0E1F">
            <w:pPr>
              <w:pStyle w:val="TAL"/>
            </w:pPr>
            <w:r w:rsidRPr="00441CD0">
              <w:t>See Table</w:t>
            </w:r>
            <w:r>
              <w:t> </w:t>
            </w:r>
            <w:r w:rsidRPr="00441CD0">
              <w:t>7.5.3</w:t>
            </w:r>
            <w:r w:rsidRPr="00441CD0">
              <w:rPr>
                <w:lang w:val="de-DE"/>
              </w:rPr>
              <w:t>.</w:t>
            </w:r>
            <w:r w:rsidRPr="00441CD0">
              <w:t>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F4C5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4D60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7C6B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2241B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09580" w14:textId="77777777" w:rsidR="00EE5860" w:rsidRPr="00441CD0" w:rsidRDefault="00EE5860" w:rsidP="00BB0E1F">
            <w:pPr>
              <w:pStyle w:val="TAC"/>
              <w:rPr>
                <w:lang w:val="sv-SE"/>
              </w:rPr>
            </w:pPr>
            <w:r w:rsidRPr="00441CD0">
              <w:rPr>
                <w:lang w:val="sv-SE"/>
              </w:rPr>
              <w:t>Load Control Information</w:t>
            </w:r>
          </w:p>
        </w:tc>
      </w:tr>
      <w:tr w:rsidR="00EE5860" w:rsidRPr="00441CD0" w14:paraId="1E9C0C6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F16121F" w14:textId="77777777" w:rsidR="00EE5860" w:rsidRPr="00441CD0" w:rsidRDefault="00EE5860" w:rsidP="00BB0E1F">
            <w:pPr>
              <w:pStyle w:val="TAL"/>
              <w:rPr>
                <w:szCs w:val="18"/>
                <w:lang w:val="de-DE"/>
              </w:rPr>
            </w:pPr>
            <w:r w:rsidRPr="00441CD0">
              <w:rPr>
                <w:szCs w:val="18"/>
                <w:lang w:val="de-DE"/>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CC228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7F8FC664"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49BAD6AD" w14:textId="77777777" w:rsidR="00EE5860" w:rsidRPr="00441CD0" w:rsidRDefault="00EE5860" w:rsidP="00BB0E1F">
            <w:pPr>
              <w:pStyle w:val="TAL"/>
              <w:rPr>
                <w:lang w:val="de-DE"/>
              </w:rPr>
            </w:pPr>
            <w:r w:rsidRPr="00441CD0">
              <w:t>See Table</w:t>
            </w:r>
            <w:r>
              <w:t> </w:t>
            </w:r>
            <w:r w:rsidRPr="00441CD0">
              <w:t>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FCA77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573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EB3DE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5642F5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796171" w14:textId="77777777" w:rsidR="00EE5860" w:rsidRPr="00441CD0" w:rsidRDefault="00EE5860" w:rsidP="00BB0E1F">
            <w:pPr>
              <w:pStyle w:val="TAC"/>
              <w:rPr>
                <w:lang w:val="sv-SE"/>
              </w:rPr>
            </w:pPr>
            <w:r w:rsidRPr="00441CD0">
              <w:rPr>
                <w:lang w:val="sv-SE"/>
              </w:rPr>
              <w:t>Overload Control Information</w:t>
            </w:r>
          </w:p>
        </w:tc>
      </w:tr>
      <w:tr w:rsidR="00EE5860" w:rsidRPr="00441CD0" w14:paraId="0E546D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94E266" w14:textId="77777777" w:rsidR="00EE5860" w:rsidRPr="00441CD0" w:rsidRDefault="00EE5860" w:rsidP="00BB0E1F">
            <w:pPr>
              <w:pStyle w:val="TAL"/>
              <w:rPr>
                <w:szCs w:val="18"/>
                <w:lang w:val="de-DE"/>
              </w:rPr>
            </w:pPr>
            <w:r w:rsidRPr="00441CD0">
              <w:rPr>
                <w:szCs w:val="18"/>
                <w:lang w:val="de-DE"/>
              </w:rPr>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61BE3D1E"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A3B8E79" w14:textId="77777777" w:rsidR="00EE5860" w:rsidRPr="00441CD0" w:rsidRDefault="00EE5860" w:rsidP="00BB0E1F">
            <w:pPr>
              <w:pStyle w:val="TAL"/>
            </w:pPr>
            <w:r w:rsidRPr="00441CD0">
              <w:t xml:space="preserve">This IE shall be included in one </w:t>
            </w:r>
            <w:r>
              <w:t xml:space="preserve">of the </w:t>
            </w:r>
            <w:r w:rsidRPr="00441CD0">
              <w:t>additional PFCP Session Report Request message</w:t>
            </w:r>
            <w:r>
              <w:t>s</w:t>
            </w:r>
            <w:r w:rsidRPr="00441CD0">
              <w:t xml:space="preserve">, if </w:t>
            </w:r>
            <w:r w:rsidRPr="00441CD0">
              <w:rPr>
                <w:lang w:val="en-US"/>
              </w:rPr>
              <w:t xml:space="preserve">the PFCP Session Modification Response or the PFCP Session Deletion Response indicated that more </w:t>
            </w:r>
            <w:r>
              <w:rPr>
                <w:lang w:val="en-US"/>
              </w:rPr>
              <w:t xml:space="preserve">usage </w:t>
            </w:r>
            <w:r w:rsidRPr="00441CD0">
              <w:rPr>
                <w:lang w:val="en-US"/>
              </w:rPr>
              <w:t xml:space="preserve">reports would follow (i.e. if the </w:t>
            </w:r>
            <w:r w:rsidRPr="00441CD0">
              <w:t>AURI flag was set to "1") (see clause</w:t>
            </w:r>
            <w:r>
              <w:t> </w:t>
            </w:r>
            <w:r w:rsidRPr="00441CD0">
              <w:t>5.2.2.3.1).</w:t>
            </w:r>
          </w:p>
          <w:p w14:paraId="39D5AB59" w14:textId="77777777" w:rsidR="00EE5860" w:rsidRDefault="00EE5860" w:rsidP="00BB0E1F">
            <w:pPr>
              <w:pStyle w:val="TAL"/>
            </w:pPr>
            <w:bookmarkStart w:id="4656" w:name="_Hlk54600453"/>
            <w:r w:rsidRPr="00441CD0">
              <w:t xml:space="preserve">When present, this IE shall indicate the total number of usage reports that need to be sent in </w:t>
            </w:r>
            <w:r>
              <w:t xml:space="preserve">all the additional </w:t>
            </w:r>
            <w:r w:rsidRPr="00441CD0">
              <w:t>PFCP Session Report Request messages.</w:t>
            </w:r>
            <w:bookmarkEnd w:id="4656"/>
          </w:p>
          <w:p w14:paraId="551B44AE" w14:textId="77777777" w:rsidR="00EE5860" w:rsidRPr="00441CD0" w:rsidRDefault="00EE5860" w:rsidP="00BB0E1F">
            <w:pPr>
              <w:pStyle w:val="TAL"/>
            </w:pPr>
            <w:r>
              <w:t>This IE may also be included in every additional PFCP Session Report Request message but the last one, with the AURI flag set to 1, to indicate that more usage reports will follow in additional PFCP Session Report Request message.</w:t>
            </w:r>
          </w:p>
        </w:tc>
        <w:tc>
          <w:tcPr>
            <w:tcW w:w="370" w:type="dxa"/>
            <w:tcBorders>
              <w:top w:val="single" w:sz="4" w:space="0" w:color="auto"/>
              <w:left w:val="single" w:sz="4" w:space="0" w:color="auto"/>
              <w:bottom w:val="single" w:sz="4" w:space="0" w:color="auto"/>
              <w:right w:val="single" w:sz="4" w:space="0" w:color="auto"/>
            </w:tcBorders>
            <w:hideMark/>
          </w:tcPr>
          <w:p w14:paraId="1226AEC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0B49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184B1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04DDF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9C3F9D7" w14:textId="77777777" w:rsidR="00EE5860" w:rsidRPr="00441CD0" w:rsidRDefault="00EE5860" w:rsidP="00BB0E1F">
            <w:pPr>
              <w:pStyle w:val="TAC"/>
              <w:rPr>
                <w:lang w:val="sv-SE"/>
              </w:rPr>
            </w:pPr>
            <w:r w:rsidRPr="00441CD0">
              <w:rPr>
                <w:lang w:val="sv-SE"/>
              </w:rPr>
              <w:t>Additional Usage Reports Information</w:t>
            </w:r>
          </w:p>
        </w:tc>
      </w:tr>
      <w:tr w:rsidR="00EE5860" w:rsidRPr="00441CD0" w14:paraId="33D6ED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809AEC8" w14:textId="77777777" w:rsidR="00EE5860" w:rsidRPr="00441CD0" w:rsidRDefault="00EE5860" w:rsidP="00BB0E1F">
            <w:pPr>
              <w:pStyle w:val="TAL"/>
              <w:rPr>
                <w:szCs w:val="18"/>
                <w:lang w:val="de-DE"/>
              </w:rPr>
            </w:pPr>
            <w:r w:rsidRPr="00441CD0">
              <w:t>PFCPSRReq-Flags</w:t>
            </w:r>
          </w:p>
        </w:tc>
        <w:tc>
          <w:tcPr>
            <w:tcW w:w="336" w:type="dxa"/>
            <w:tcBorders>
              <w:top w:val="single" w:sz="4" w:space="0" w:color="auto"/>
              <w:left w:val="single" w:sz="4" w:space="0" w:color="auto"/>
              <w:bottom w:val="single" w:sz="4" w:space="0" w:color="auto"/>
              <w:right w:val="single" w:sz="4" w:space="0" w:color="auto"/>
            </w:tcBorders>
            <w:hideMark/>
          </w:tcPr>
          <w:p w14:paraId="068303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264A9A" w14:textId="77777777" w:rsidR="00EE5860" w:rsidRPr="00441CD0" w:rsidRDefault="00EE5860" w:rsidP="00BB0E1F">
            <w:pPr>
              <w:pStyle w:val="TAL"/>
              <w:rPr>
                <w:lang w:val="en-US"/>
              </w:rPr>
            </w:pPr>
            <w:r w:rsidRPr="00441CD0">
              <w:rPr>
                <w:lang w:val="en-US"/>
              </w:rPr>
              <w:t>This IE shall be included if at least one of the flags is set to "1".</w:t>
            </w:r>
          </w:p>
          <w:p w14:paraId="3708DB06" w14:textId="77777777" w:rsidR="00EE5860" w:rsidRPr="00441CD0" w:rsidRDefault="00EE5860" w:rsidP="00BB0E1F">
            <w:pPr>
              <w:pStyle w:val="B2"/>
              <w:rPr>
                <w:rFonts w:ascii="Arial" w:hAnsi="Arial" w:cs="Arial"/>
                <w:sz w:val="18"/>
                <w:szCs w:val="18"/>
              </w:rPr>
            </w:pPr>
            <w:r w:rsidRPr="00441CD0">
              <w:t>-</w:t>
            </w:r>
            <w:r w:rsidRPr="00441CD0">
              <w:tab/>
            </w:r>
            <w:r w:rsidRPr="00441CD0">
              <w:rPr>
                <w:rFonts w:ascii="Arial" w:hAnsi="Arial"/>
                <w:sz w:val="18"/>
              </w:rPr>
              <w:t>PSDBU (PFCP Session Deleted By the UP function): if both the CP function and UP function support the EPFAR feature, the UP function may set this flag if the UP function needs to delete the PFCP session, e.g. to report all remaining non-zero usage reports for all URRs in the PFCP Session and the PFCP session is being deleted locally in the UP function.</w:t>
            </w:r>
          </w:p>
          <w:p w14:paraId="69C7505D" w14:textId="77777777" w:rsidR="00EE5860" w:rsidRPr="00441CD0" w:rsidRDefault="00EE5860" w:rsidP="00BB0E1F">
            <w:pPr>
              <w:pStyle w:val="B1"/>
              <w:ind w:left="852"/>
              <w:rPr>
                <w:rFonts w:ascii="Arial" w:hAnsi="Arial"/>
                <w:sz w:val="18"/>
                <w:lang w:val="x-none"/>
              </w:rPr>
            </w:pPr>
            <w:r w:rsidRPr="00441CD0">
              <w:rPr>
                <w:rFonts w:ascii="Arial" w:hAnsi="Arial" w:cs="Arial"/>
                <w:sz w:val="18"/>
                <w:szCs w:val="18"/>
              </w:rPr>
              <w:t>-</w:t>
            </w:r>
            <w:r w:rsidRPr="00441CD0">
              <w:rPr>
                <w:rFonts w:ascii="Arial" w:hAnsi="Arial" w:cs="Arial"/>
                <w:sz w:val="18"/>
                <w:szCs w:val="18"/>
              </w:rPr>
              <w:tab/>
              <w:t>the UP function shall also set this flag when sending the last PFCP Session Report Request message after having received a PFCP Session Deletion Request (see clause</w:t>
            </w:r>
            <w:r>
              <w:rPr>
                <w:rFonts w:ascii="Arial" w:hAnsi="Arial" w:cs="Arial"/>
                <w:sz w:val="18"/>
                <w:szCs w:val="18"/>
              </w:rPr>
              <w:t> </w:t>
            </w:r>
            <w:r w:rsidRPr="00441CD0">
              <w:rPr>
                <w:rFonts w:ascii="Arial" w:hAnsi="Arial" w:cs="Arial"/>
                <w:sz w:val="18"/>
                <w:szCs w:val="18"/>
              </w:rPr>
              <w:t>5.2.2.3.1).</w:t>
            </w:r>
          </w:p>
          <w:p w14:paraId="1E63022A"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756BAD5" w14:textId="77777777" w:rsidR="00EE5860" w:rsidRPr="00441CD0" w:rsidRDefault="00EE5860" w:rsidP="00BB0E1F">
            <w:pPr>
              <w:pStyle w:val="TAC"/>
            </w:pPr>
          </w:p>
          <w:p w14:paraId="354A5259" w14:textId="77777777" w:rsidR="00EE5860" w:rsidRPr="00441CD0" w:rsidRDefault="00EE5860" w:rsidP="00BB0E1F">
            <w:pPr>
              <w:pStyle w:val="TAC"/>
            </w:pPr>
          </w:p>
          <w:p w14:paraId="7F45F96B" w14:textId="77777777" w:rsidR="00EE5860" w:rsidRPr="00441CD0" w:rsidRDefault="00EE5860" w:rsidP="00BB0E1F">
            <w:pPr>
              <w:pStyle w:val="TAC"/>
              <w:rPr>
                <w:lang w:val="de-DE"/>
              </w:rPr>
            </w:pPr>
            <w:r w:rsidRPr="00441CD0">
              <w:rPr>
                <w:lang w:val="de-DE"/>
              </w:rPr>
              <w:t>X</w:t>
            </w:r>
          </w:p>
          <w:p w14:paraId="3A7E7CF3" w14:textId="77777777" w:rsidR="00EE5860" w:rsidRPr="00441CD0" w:rsidRDefault="00EE5860" w:rsidP="00BB0E1F">
            <w:pPr>
              <w:pStyle w:val="TAC"/>
              <w:rPr>
                <w:lang w:val="de-DE"/>
              </w:rPr>
            </w:pPr>
          </w:p>
          <w:p w14:paraId="218C5284" w14:textId="77777777" w:rsidR="00EE5860" w:rsidRPr="00441CD0" w:rsidRDefault="00EE5860" w:rsidP="00BB0E1F">
            <w:pPr>
              <w:pStyle w:val="TAC"/>
              <w:rPr>
                <w:lang w:val="de-DE"/>
              </w:rPr>
            </w:pPr>
          </w:p>
          <w:p w14:paraId="1F465C6F" w14:textId="77777777" w:rsidR="00EE5860" w:rsidRPr="00441CD0" w:rsidRDefault="00EE5860" w:rsidP="00BB0E1F">
            <w:pPr>
              <w:pStyle w:val="TAC"/>
              <w:rPr>
                <w:lang w:val="de-DE"/>
              </w:rPr>
            </w:pPr>
          </w:p>
          <w:p w14:paraId="6954D6ED" w14:textId="77777777" w:rsidR="00EE5860" w:rsidRPr="00441CD0" w:rsidRDefault="00EE5860" w:rsidP="00BB0E1F">
            <w:pPr>
              <w:pStyle w:val="TAC"/>
              <w:rPr>
                <w:lang w:val="de-DE"/>
              </w:rPr>
            </w:pPr>
          </w:p>
          <w:p w14:paraId="76C642AC"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2EF8B500" w14:textId="77777777" w:rsidR="00EE5860" w:rsidRPr="00441CD0" w:rsidRDefault="00EE5860" w:rsidP="00BB0E1F">
            <w:pPr>
              <w:pStyle w:val="TAC"/>
              <w:rPr>
                <w:lang w:val="de-DE"/>
              </w:rPr>
            </w:pPr>
          </w:p>
          <w:p w14:paraId="164485DD" w14:textId="77777777" w:rsidR="00EE5860" w:rsidRPr="00441CD0" w:rsidRDefault="00EE5860" w:rsidP="00BB0E1F">
            <w:pPr>
              <w:pStyle w:val="TAC"/>
              <w:rPr>
                <w:lang w:val="de-DE"/>
              </w:rPr>
            </w:pPr>
          </w:p>
          <w:p w14:paraId="5DD01FFD" w14:textId="77777777" w:rsidR="00EE5860" w:rsidRPr="00441CD0" w:rsidRDefault="00EE5860" w:rsidP="00BB0E1F">
            <w:pPr>
              <w:pStyle w:val="TAC"/>
              <w:rPr>
                <w:lang w:val="de-DE"/>
              </w:rPr>
            </w:pPr>
            <w:r w:rsidRPr="00441CD0">
              <w:rPr>
                <w:lang w:val="de-DE"/>
              </w:rPr>
              <w:t>X</w:t>
            </w:r>
          </w:p>
          <w:p w14:paraId="1468094D" w14:textId="77777777" w:rsidR="00EE5860" w:rsidRPr="00441CD0" w:rsidRDefault="00EE5860" w:rsidP="00BB0E1F">
            <w:pPr>
              <w:pStyle w:val="TAC"/>
              <w:rPr>
                <w:lang w:val="de-DE"/>
              </w:rPr>
            </w:pPr>
          </w:p>
          <w:p w14:paraId="76398106" w14:textId="77777777" w:rsidR="00EE5860" w:rsidRPr="00441CD0" w:rsidRDefault="00EE5860" w:rsidP="00BB0E1F">
            <w:pPr>
              <w:pStyle w:val="TAC"/>
              <w:rPr>
                <w:lang w:val="de-DE"/>
              </w:rPr>
            </w:pPr>
          </w:p>
          <w:p w14:paraId="1717A9E9" w14:textId="77777777" w:rsidR="00EE5860" w:rsidRPr="00441CD0" w:rsidRDefault="00EE5860" w:rsidP="00BB0E1F">
            <w:pPr>
              <w:pStyle w:val="TAC"/>
              <w:rPr>
                <w:lang w:val="de-DE"/>
              </w:rPr>
            </w:pPr>
          </w:p>
          <w:p w14:paraId="01DE0453" w14:textId="77777777" w:rsidR="00EE5860" w:rsidRPr="00441CD0" w:rsidRDefault="00EE5860" w:rsidP="00BB0E1F">
            <w:pPr>
              <w:pStyle w:val="TAC"/>
              <w:rPr>
                <w:lang w:val="de-DE"/>
              </w:rPr>
            </w:pPr>
          </w:p>
          <w:p w14:paraId="3D588BDD"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08FA8178" w14:textId="77777777" w:rsidR="00EE5860" w:rsidRPr="00441CD0" w:rsidRDefault="00EE5860" w:rsidP="00BB0E1F">
            <w:pPr>
              <w:pStyle w:val="TAC"/>
              <w:rPr>
                <w:lang w:val="de-DE"/>
              </w:rPr>
            </w:pPr>
          </w:p>
          <w:p w14:paraId="0D459D75" w14:textId="77777777" w:rsidR="00EE5860" w:rsidRPr="00441CD0" w:rsidRDefault="00EE5860" w:rsidP="00BB0E1F">
            <w:pPr>
              <w:pStyle w:val="TAC"/>
              <w:rPr>
                <w:lang w:val="de-DE"/>
              </w:rPr>
            </w:pPr>
          </w:p>
          <w:p w14:paraId="42B64235" w14:textId="77777777" w:rsidR="00EE5860" w:rsidRPr="00441CD0" w:rsidRDefault="00EE5860" w:rsidP="00BB0E1F">
            <w:pPr>
              <w:pStyle w:val="TAC"/>
              <w:rPr>
                <w:lang w:val="de-DE"/>
              </w:rPr>
            </w:pPr>
            <w:r w:rsidRPr="00441CD0">
              <w:rPr>
                <w:lang w:val="de-DE"/>
              </w:rPr>
              <w:t>X</w:t>
            </w:r>
          </w:p>
          <w:p w14:paraId="6516C7A3" w14:textId="77777777" w:rsidR="00EE5860" w:rsidRPr="00441CD0" w:rsidRDefault="00EE5860" w:rsidP="00BB0E1F">
            <w:pPr>
              <w:pStyle w:val="TAC"/>
              <w:rPr>
                <w:lang w:val="de-DE"/>
              </w:rPr>
            </w:pPr>
          </w:p>
          <w:p w14:paraId="35F5B6FF" w14:textId="77777777" w:rsidR="00EE5860" w:rsidRPr="00441CD0" w:rsidRDefault="00EE5860" w:rsidP="00BB0E1F">
            <w:pPr>
              <w:pStyle w:val="TAC"/>
              <w:rPr>
                <w:lang w:val="de-DE"/>
              </w:rPr>
            </w:pPr>
          </w:p>
          <w:p w14:paraId="2E7A1500" w14:textId="77777777" w:rsidR="00EE5860" w:rsidRPr="00441CD0" w:rsidRDefault="00EE5860" w:rsidP="00BB0E1F">
            <w:pPr>
              <w:pStyle w:val="TAC"/>
              <w:rPr>
                <w:lang w:val="de-DE"/>
              </w:rPr>
            </w:pPr>
          </w:p>
          <w:p w14:paraId="1C847BF7" w14:textId="77777777" w:rsidR="00EE5860" w:rsidRPr="00441CD0" w:rsidRDefault="00EE5860" w:rsidP="00BB0E1F">
            <w:pPr>
              <w:pStyle w:val="TAC"/>
              <w:rPr>
                <w:lang w:val="de-DE"/>
              </w:rPr>
            </w:pPr>
          </w:p>
          <w:p w14:paraId="219479D7"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5812EF0B" w14:textId="77777777" w:rsidR="00EE5860" w:rsidRPr="00441CD0" w:rsidRDefault="00EE5860" w:rsidP="00BB0E1F">
            <w:pPr>
              <w:pStyle w:val="TAC"/>
              <w:rPr>
                <w:szCs w:val="18"/>
                <w:lang w:val="de-DE"/>
              </w:rPr>
            </w:pPr>
          </w:p>
          <w:p w14:paraId="69694CD7" w14:textId="77777777" w:rsidR="00EE5860" w:rsidRPr="00441CD0" w:rsidRDefault="00EE5860" w:rsidP="00BB0E1F">
            <w:pPr>
              <w:pStyle w:val="TAC"/>
              <w:rPr>
                <w:szCs w:val="18"/>
                <w:lang w:val="de-DE"/>
              </w:rPr>
            </w:pPr>
          </w:p>
          <w:p w14:paraId="07B5B7C4" w14:textId="77777777" w:rsidR="00EE5860" w:rsidRPr="00441CD0" w:rsidRDefault="00EE5860" w:rsidP="00BB0E1F">
            <w:pPr>
              <w:pStyle w:val="TAC"/>
              <w:rPr>
                <w:szCs w:val="18"/>
                <w:lang w:val="de-DE"/>
              </w:rPr>
            </w:pPr>
            <w:r w:rsidRPr="00441CD0">
              <w:rPr>
                <w:szCs w:val="18"/>
                <w:lang w:val="de-DE"/>
              </w:rPr>
              <w:t>X</w:t>
            </w:r>
          </w:p>
          <w:p w14:paraId="61577DA4" w14:textId="77777777" w:rsidR="00EE5860" w:rsidRPr="00441CD0" w:rsidRDefault="00EE5860" w:rsidP="00BB0E1F">
            <w:pPr>
              <w:pStyle w:val="TAC"/>
              <w:rPr>
                <w:szCs w:val="18"/>
                <w:lang w:val="de-DE"/>
              </w:rPr>
            </w:pPr>
          </w:p>
          <w:p w14:paraId="747BF98E" w14:textId="77777777" w:rsidR="00EE5860" w:rsidRPr="00441CD0" w:rsidRDefault="00EE5860" w:rsidP="00BB0E1F">
            <w:pPr>
              <w:pStyle w:val="TAC"/>
              <w:rPr>
                <w:szCs w:val="18"/>
                <w:lang w:val="de-DE"/>
              </w:rPr>
            </w:pPr>
          </w:p>
          <w:p w14:paraId="5321BBE3" w14:textId="77777777" w:rsidR="00EE5860" w:rsidRPr="00441CD0" w:rsidRDefault="00EE5860" w:rsidP="00BB0E1F">
            <w:pPr>
              <w:pStyle w:val="TAC"/>
              <w:rPr>
                <w:szCs w:val="18"/>
                <w:lang w:val="de-DE"/>
              </w:rPr>
            </w:pPr>
          </w:p>
          <w:p w14:paraId="5031E4AE" w14:textId="77777777" w:rsidR="00EE5860" w:rsidRPr="00441CD0" w:rsidRDefault="00EE5860" w:rsidP="00BB0E1F">
            <w:pPr>
              <w:pStyle w:val="TAC"/>
              <w:rPr>
                <w:szCs w:val="18"/>
                <w:lang w:val="de-DE"/>
              </w:rPr>
            </w:pPr>
          </w:p>
          <w:p w14:paraId="251ED2A9"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A846301" w14:textId="77777777" w:rsidR="00EE5860" w:rsidRPr="00441CD0" w:rsidRDefault="00EE5860" w:rsidP="00BB0E1F">
            <w:pPr>
              <w:pStyle w:val="TAC"/>
              <w:rPr>
                <w:lang w:val="sv-SE"/>
              </w:rPr>
            </w:pPr>
            <w:r w:rsidRPr="00441CD0">
              <w:rPr>
                <w:szCs w:val="18"/>
                <w:lang w:val="de-DE"/>
              </w:rPr>
              <w:t>PFCP</w:t>
            </w:r>
            <w:r w:rsidRPr="00441CD0">
              <w:rPr>
                <w:szCs w:val="18"/>
              </w:rPr>
              <w:t>SRReq-Flags</w:t>
            </w:r>
          </w:p>
        </w:tc>
      </w:tr>
      <w:tr w:rsidR="00EE5860" w:rsidRPr="00441CD0" w14:paraId="16B236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5DC881" w14:textId="77777777" w:rsidR="00EE5860" w:rsidRPr="00441CD0" w:rsidRDefault="00EE5860" w:rsidP="00BB0E1F">
            <w:pPr>
              <w:pStyle w:val="TAL"/>
              <w:rPr>
                <w:lang w:val="x-none"/>
              </w:rPr>
            </w:pPr>
            <w:r w:rsidRPr="00441CD0">
              <w:t>Old CP F-SEID</w:t>
            </w:r>
          </w:p>
        </w:tc>
        <w:tc>
          <w:tcPr>
            <w:tcW w:w="336" w:type="dxa"/>
            <w:tcBorders>
              <w:top w:val="single" w:sz="4" w:space="0" w:color="auto"/>
              <w:left w:val="single" w:sz="4" w:space="0" w:color="auto"/>
              <w:bottom w:val="single" w:sz="4" w:space="0" w:color="auto"/>
              <w:right w:val="single" w:sz="4" w:space="0" w:color="auto"/>
            </w:tcBorders>
            <w:hideMark/>
          </w:tcPr>
          <w:p w14:paraId="43E1D906"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4FA50E" w14:textId="77777777" w:rsidR="00EE5860" w:rsidRPr="00441CD0" w:rsidRDefault="00EE5860" w:rsidP="00BB0E1F">
            <w:pPr>
              <w:pStyle w:val="TAL"/>
              <w:rPr>
                <w:lang w:val="en-US"/>
              </w:rPr>
            </w:pPr>
            <w:r w:rsidRPr="00441CD0">
              <w:rPr>
                <w:lang w:val="en-US"/>
              </w:rPr>
              <w:t>This IE shall be present if the UPF sends the PFCP Session Report Request to a different SMF in an SMF Set. See clauses</w:t>
            </w:r>
            <w:r>
              <w:rPr>
                <w:lang w:val="en-US"/>
              </w:rPr>
              <w:t> </w:t>
            </w:r>
            <w:r w:rsidRPr="00441CD0">
              <w:rPr>
                <w:lang w:val="en-US"/>
              </w:rPr>
              <w:t>5.22.2 and 5.22.3.</w:t>
            </w:r>
          </w:p>
          <w:p w14:paraId="6C7BD6CF" w14:textId="77777777" w:rsidR="00EE5860" w:rsidRPr="00441CD0" w:rsidRDefault="00EE5860" w:rsidP="00BB0E1F">
            <w:pPr>
              <w:pStyle w:val="TAL"/>
              <w:rPr>
                <w:lang w:val="en-US"/>
              </w:rPr>
            </w:pPr>
            <w:r w:rsidRPr="00441CD0">
              <w:rPr>
                <w:lang w:val="en-US"/>
              </w:rPr>
              <w:t xml:space="preserve">When present, it shall indicate the CP F-SEID assigned by the previous SMF to the PFCP session. </w:t>
            </w:r>
          </w:p>
        </w:tc>
        <w:tc>
          <w:tcPr>
            <w:tcW w:w="370" w:type="dxa"/>
            <w:tcBorders>
              <w:top w:val="single" w:sz="4" w:space="0" w:color="auto"/>
              <w:left w:val="single" w:sz="4" w:space="0" w:color="auto"/>
              <w:bottom w:val="single" w:sz="4" w:space="0" w:color="auto"/>
              <w:right w:val="single" w:sz="4" w:space="0" w:color="auto"/>
            </w:tcBorders>
            <w:hideMark/>
          </w:tcPr>
          <w:p w14:paraId="65ECC36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1118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5D8E39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A0EE81"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EA9710" w14:textId="77777777" w:rsidR="00EE5860" w:rsidRPr="00441CD0" w:rsidRDefault="00EE5860" w:rsidP="00BB0E1F">
            <w:pPr>
              <w:pStyle w:val="TAC"/>
              <w:rPr>
                <w:szCs w:val="18"/>
                <w:lang w:val="de-DE"/>
              </w:rPr>
            </w:pPr>
            <w:r w:rsidRPr="00441CD0">
              <w:rPr>
                <w:szCs w:val="18"/>
                <w:lang w:val="de-DE"/>
              </w:rPr>
              <w:t>F-SEID</w:t>
            </w:r>
          </w:p>
        </w:tc>
      </w:tr>
      <w:tr w:rsidR="00EE5860" w:rsidRPr="00441CD0" w14:paraId="098B0A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DE57A1A" w14:textId="77777777" w:rsidR="00EE5860" w:rsidRPr="00441CD0" w:rsidRDefault="00EE5860" w:rsidP="00BB0E1F">
            <w:pPr>
              <w:pStyle w:val="TAL"/>
              <w:rPr>
                <w:lang w:val="fr-FR"/>
              </w:rPr>
            </w:pPr>
            <w:r w:rsidRPr="00441CD0">
              <w:rPr>
                <w:lang w:val="fr-FR"/>
              </w:rPr>
              <w:t>Packet Rate Status Report</w:t>
            </w:r>
          </w:p>
        </w:tc>
        <w:tc>
          <w:tcPr>
            <w:tcW w:w="336" w:type="dxa"/>
            <w:tcBorders>
              <w:top w:val="single" w:sz="4" w:space="0" w:color="auto"/>
              <w:left w:val="single" w:sz="4" w:space="0" w:color="auto"/>
              <w:bottom w:val="single" w:sz="4" w:space="0" w:color="auto"/>
              <w:right w:val="single" w:sz="4" w:space="0" w:color="auto"/>
            </w:tcBorders>
          </w:tcPr>
          <w:p w14:paraId="778A0E3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650147F" w14:textId="4D742FF6" w:rsidR="00EE5860" w:rsidRPr="00441CD0" w:rsidRDefault="00EE5860" w:rsidP="00BB0E1F">
            <w:pPr>
              <w:pStyle w:val="TAL"/>
              <w:rPr>
                <w:noProof/>
                <w:lang w:val="fr-FR"/>
              </w:rPr>
            </w:pPr>
            <w:r w:rsidRPr="00441CD0">
              <w:rPr>
                <w:lang w:val="fr-FR"/>
              </w:rPr>
              <w:t xml:space="preserve">This IE shall be present if the </w:t>
            </w:r>
            <w:r w:rsidRPr="00441CD0">
              <w:rPr>
                <w:noProof/>
                <w:lang w:val="fr-FR"/>
              </w:rPr>
              <w:t xml:space="preserve">EPFAR is used (see </w:t>
            </w:r>
            <w:r w:rsidR="00415C19" w:rsidRPr="00441CD0">
              <w:rPr>
                <w:noProof/>
                <w:lang w:val="fr-FR"/>
              </w:rPr>
              <w:t>clause</w:t>
            </w:r>
            <w:r w:rsidR="00415C19">
              <w:rPr>
                <w:noProof/>
                <w:lang w:val="fr-FR"/>
              </w:rPr>
              <w:t> </w:t>
            </w:r>
            <w:r w:rsidR="00415C19" w:rsidRPr="00441CD0">
              <w:rPr>
                <w:noProof/>
                <w:lang w:val="fr-FR"/>
              </w:rPr>
              <w:t>5</w:t>
            </w:r>
            <w:r w:rsidRPr="00441CD0">
              <w:rPr>
                <w:noProof/>
                <w:lang w:val="fr-FR"/>
              </w:rPr>
              <w:t xml:space="preserve">.18), UP function initiates a PFCP Session release and </w:t>
            </w:r>
            <w:r w:rsidRPr="00441CD0">
              <w:rPr>
                <w:lang w:val="fr-FR"/>
              </w:rPr>
              <w:t>the CP function has requested in a QER to report the packet rate status when the PFCP session is released</w:t>
            </w:r>
            <w:r w:rsidRPr="00441CD0">
              <w:rPr>
                <w:noProof/>
                <w:lang w:val="fr-FR"/>
              </w:rPr>
              <w:t>.</w:t>
            </w:r>
          </w:p>
          <w:p w14:paraId="492F0EBF" w14:textId="77777777" w:rsidR="00EE5860" w:rsidRPr="00441CD0" w:rsidRDefault="00EE5860" w:rsidP="00BB0E1F">
            <w:pPr>
              <w:pStyle w:val="TAL"/>
              <w:rPr>
                <w:noProof/>
                <w:lang w:val="fr-FR"/>
              </w:rPr>
            </w:pPr>
          </w:p>
          <w:p w14:paraId="2D55A196" w14:textId="77777777" w:rsidR="00EE5860" w:rsidRPr="00441CD0" w:rsidRDefault="00EE5860" w:rsidP="00BB0E1F">
            <w:pPr>
              <w:pStyle w:val="TAL"/>
              <w:rPr>
                <w:lang w:val="en-US"/>
              </w:rPr>
            </w:pPr>
            <w:r w:rsidRPr="00441CD0">
              <w:rPr>
                <w:lang w:eastAsia="zh-CN"/>
              </w:rPr>
              <w:t xml:space="preserve">See </w:t>
            </w:r>
            <w:r w:rsidRPr="00441CD0">
              <w:t>Table</w:t>
            </w:r>
            <w:r>
              <w:t> </w:t>
            </w:r>
            <w:r w:rsidRPr="00441CD0">
              <w:t>7.5.7.1-1.</w:t>
            </w:r>
          </w:p>
        </w:tc>
        <w:tc>
          <w:tcPr>
            <w:tcW w:w="370" w:type="dxa"/>
            <w:tcBorders>
              <w:top w:val="single" w:sz="4" w:space="0" w:color="auto"/>
              <w:left w:val="single" w:sz="4" w:space="0" w:color="auto"/>
              <w:bottom w:val="single" w:sz="4" w:space="0" w:color="auto"/>
              <w:right w:val="single" w:sz="4" w:space="0" w:color="auto"/>
            </w:tcBorders>
          </w:tcPr>
          <w:p w14:paraId="4924B60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0692AA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D95196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FCB074"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0A2DC8" w14:textId="77777777" w:rsidR="00EE5860" w:rsidRPr="00441CD0" w:rsidRDefault="00EE5860" w:rsidP="00BB0E1F">
            <w:pPr>
              <w:pStyle w:val="TAC"/>
              <w:rPr>
                <w:szCs w:val="18"/>
                <w:lang w:val="de-DE"/>
              </w:rPr>
            </w:pPr>
            <w:r w:rsidRPr="00441CD0">
              <w:rPr>
                <w:szCs w:val="18"/>
                <w:lang w:val="de-DE"/>
              </w:rPr>
              <w:t>Packet Rate Status Report</w:t>
            </w:r>
          </w:p>
        </w:tc>
      </w:tr>
      <w:tr w:rsidR="00EE5860" w:rsidRPr="00441CD0" w14:paraId="238F45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6285153" w14:textId="77777777" w:rsidR="00EE5860" w:rsidRPr="00441CD0" w:rsidRDefault="00EE5860" w:rsidP="00BB0E1F">
            <w:pPr>
              <w:pStyle w:val="TAL"/>
              <w:rPr>
                <w:lang w:val="fr-FR"/>
              </w:rPr>
            </w:pPr>
            <w:r>
              <w:rPr>
                <w:lang w:val="fr-FR"/>
              </w:rPr>
              <w:t>TSC</w:t>
            </w:r>
            <w:r w:rsidRPr="00907C42">
              <w:rPr>
                <w:lang w:val="fr-FR"/>
              </w:rPr>
              <w:t xml:space="preserve"> 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43C4B45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C486478" w14:textId="77777777" w:rsidR="00EE5860" w:rsidRDefault="00EE5860" w:rsidP="00BB0E1F">
            <w:pPr>
              <w:pStyle w:val="TAL"/>
              <w:rPr>
                <w:szCs w:val="18"/>
                <w:lang w:val="en-US"/>
              </w:rPr>
            </w:pPr>
            <w:r w:rsidRPr="00441CD0">
              <w:rPr>
                <w:szCs w:val="18"/>
                <w:lang w:val="en-US"/>
              </w:rPr>
              <w:t xml:space="preserve">This IE shall be present if the Report Type indicates </w:t>
            </w:r>
            <w:r w:rsidRPr="00A10FF5">
              <w:t xml:space="preserve">TSC Management </w:t>
            </w:r>
            <w:r w:rsidRPr="00441CD0">
              <w:rPr>
                <w:szCs w:val="18"/>
                <w:lang w:val="en-US"/>
              </w:rPr>
              <w:t>Information Report.</w:t>
            </w:r>
          </w:p>
          <w:p w14:paraId="30434622" w14:textId="77777777" w:rsidR="00EE5860" w:rsidRPr="00441CD0" w:rsidRDefault="00EE5860" w:rsidP="00BB0E1F">
            <w:pPr>
              <w:pStyle w:val="TAL"/>
              <w:rPr>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FE6479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05633E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611943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B6FA20D" w14:textId="77777777" w:rsidR="00EE5860" w:rsidRPr="00441CD0" w:rsidRDefault="00EE5860" w:rsidP="00BB0E1F">
            <w:pPr>
              <w:pStyle w:val="TAC"/>
              <w:rPr>
                <w:szCs w:val="18"/>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A89CAD" w14:textId="77777777" w:rsidR="00EE5860" w:rsidRPr="00441CD0" w:rsidRDefault="00EE5860" w:rsidP="00BB0E1F">
            <w:pPr>
              <w:pStyle w:val="TAC"/>
              <w:rPr>
                <w:szCs w:val="18"/>
                <w:lang w:val="de-DE"/>
              </w:rPr>
            </w:pPr>
            <w:r>
              <w:rPr>
                <w:lang w:val="fr-FR"/>
              </w:rPr>
              <w:t>TSC</w:t>
            </w:r>
            <w:r w:rsidRPr="00441CD0">
              <w:rPr>
                <w:lang w:val="fr-FR"/>
              </w:rPr>
              <w:t xml:space="preserve"> Management </w:t>
            </w:r>
            <w:r w:rsidRPr="00441CD0">
              <w:rPr>
                <w:lang w:val="sv-SE" w:eastAsia="zh-CN"/>
              </w:rPr>
              <w:t>Information</w:t>
            </w:r>
          </w:p>
        </w:tc>
      </w:tr>
      <w:tr w:rsidR="00EE5860" w:rsidRPr="00441CD0" w14:paraId="43AFB3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A590A5E" w14:textId="77777777" w:rsidR="00EE5860" w:rsidRPr="00441CD0" w:rsidRDefault="00EE5860" w:rsidP="00BB0E1F">
            <w:pPr>
              <w:pStyle w:val="TAL"/>
              <w:rPr>
                <w:lang w:val="fr-FR"/>
              </w:rPr>
            </w:pPr>
            <w:r w:rsidRPr="00441CD0">
              <w:rPr>
                <w:lang w:val="fr-FR"/>
              </w:rPr>
              <w:t>Session Report</w:t>
            </w:r>
          </w:p>
        </w:tc>
        <w:tc>
          <w:tcPr>
            <w:tcW w:w="336" w:type="dxa"/>
            <w:tcBorders>
              <w:top w:val="single" w:sz="4" w:space="0" w:color="auto"/>
              <w:left w:val="single" w:sz="4" w:space="0" w:color="auto"/>
              <w:bottom w:val="single" w:sz="4" w:space="0" w:color="auto"/>
              <w:right w:val="single" w:sz="4" w:space="0" w:color="auto"/>
            </w:tcBorders>
          </w:tcPr>
          <w:p w14:paraId="54EFA1A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8192D8E" w14:textId="77777777" w:rsidR="00EE5860" w:rsidRPr="00441CD0" w:rsidRDefault="00EE5860" w:rsidP="00BB0E1F">
            <w:pPr>
              <w:pStyle w:val="TAL"/>
              <w:rPr>
                <w:lang w:val="fr-FR"/>
              </w:rPr>
            </w:pPr>
            <w:r w:rsidRPr="00441CD0">
              <w:rPr>
                <w:lang w:val="fr-FR"/>
              </w:rPr>
              <w:t>This IE shall be present if the Report Type indicates a Session Report. See Table</w:t>
            </w:r>
            <w:r>
              <w:rPr>
                <w:lang w:val="fr-FR"/>
              </w:rPr>
              <w:t> </w:t>
            </w:r>
            <w:r w:rsidRPr="00441CD0">
              <w:rPr>
                <w:lang w:val="fr-FR"/>
              </w:rPr>
              <w:t>7.5.8.6-1.</w:t>
            </w:r>
          </w:p>
          <w:p w14:paraId="48F568AB" w14:textId="77777777" w:rsidR="00EE5860" w:rsidRPr="00441CD0" w:rsidRDefault="00EE5860" w:rsidP="00BB0E1F">
            <w:pPr>
              <w:pStyle w:val="TAL"/>
              <w:rPr>
                <w:lang w:val="fr-FR" w:eastAsia="zh-CN"/>
              </w:rPr>
            </w:pPr>
            <w:r w:rsidRPr="00441CD0">
              <w:rPr>
                <w:lang w:val="fr-FR"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09BD37E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B171D5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0CE87A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E37BA3D" w14:textId="77777777" w:rsidR="00EE5860" w:rsidRPr="00441CD0" w:rsidRDefault="00EE5860" w:rsidP="00BB0E1F">
            <w:pPr>
              <w:pStyle w:val="TAC"/>
              <w:rPr>
                <w:szCs w:val="18"/>
                <w:lang w:val="de-D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AF06718" w14:textId="77777777" w:rsidR="00EE5860" w:rsidRPr="00441CD0" w:rsidRDefault="00EE5860" w:rsidP="00BB0E1F">
            <w:pPr>
              <w:pStyle w:val="TAC"/>
              <w:rPr>
                <w:szCs w:val="18"/>
                <w:lang w:val="de-DE"/>
              </w:rPr>
            </w:pPr>
            <w:r w:rsidRPr="00441CD0">
              <w:rPr>
                <w:lang w:val="sv-SE"/>
              </w:rPr>
              <w:t>Session Report</w:t>
            </w:r>
          </w:p>
        </w:tc>
      </w:tr>
    </w:tbl>
    <w:p w14:paraId="469100B8" w14:textId="77777777" w:rsidR="00EE5860" w:rsidRPr="00441CD0" w:rsidRDefault="00EE5860" w:rsidP="00EE5860"/>
    <w:p w14:paraId="43D57B25" w14:textId="77777777" w:rsidR="00EE5860" w:rsidRPr="00441CD0" w:rsidRDefault="00EE5860" w:rsidP="00EE5860">
      <w:pPr>
        <w:pStyle w:val="Heading4"/>
        <w:rPr>
          <w:rFonts w:cs="Arial"/>
          <w:bCs/>
        </w:rPr>
      </w:pPr>
      <w:bookmarkStart w:id="4657" w:name="_Toc19717324"/>
      <w:bookmarkStart w:id="4658" w:name="_Toc27490823"/>
      <w:bookmarkStart w:id="4659" w:name="_Toc27557116"/>
      <w:bookmarkStart w:id="4660" w:name="_Toc27724033"/>
      <w:bookmarkStart w:id="4661" w:name="_Toc36031106"/>
      <w:bookmarkStart w:id="4662" w:name="_Toc36043026"/>
      <w:bookmarkStart w:id="4663" w:name="_Toc36814351"/>
      <w:bookmarkStart w:id="4664" w:name="_Toc44689209"/>
      <w:bookmarkStart w:id="4665" w:name="_Toc44923963"/>
      <w:bookmarkStart w:id="4666" w:name="_Toc51860933"/>
      <w:bookmarkStart w:id="4667" w:name="_Toc57930704"/>
      <w:bookmarkStart w:id="4668" w:name="_Toc57931334"/>
      <w:bookmarkStart w:id="4669" w:name="_Toc67499727"/>
      <w:r w:rsidRPr="00441CD0">
        <w:t>7.5.8.2</w:t>
      </w:r>
      <w:r w:rsidRPr="00441CD0">
        <w:tab/>
        <w:t xml:space="preserve">Downlink Data Report </w:t>
      </w:r>
      <w:r w:rsidRPr="00441CD0">
        <w:rPr>
          <w:lang w:eastAsia="zh-CN"/>
        </w:rPr>
        <w:t xml:space="preserve">IE </w:t>
      </w:r>
      <w:r w:rsidRPr="00441CD0">
        <w:t>within PFCP Session Report Request</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6FE20E49" w14:textId="77777777" w:rsidR="00EE5860" w:rsidRPr="00441CD0" w:rsidRDefault="00EE5860" w:rsidP="00EE5860">
      <w:r w:rsidRPr="00441CD0">
        <w:t xml:space="preserve">The </w:t>
      </w:r>
      <w:r w:rsidRPr="00441CD0">
        <w:rPr>
          <w:lang w:val="en-US"/>
        </w:rPr>
        <w:t xml:space="preserve">Downlink Data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7.5.8.2-1</w:t>
      </w:r>
      <w:r w:rsidRPr="00441CD0">
        <w:rPr>
          <w:lang w:eastAsia="ja-JP"/>
        </w:rPr>
        <w:t>.</w:t>
      </w:r>
    </w:p>
    <w:p w14:paraId="4E4AEA2C" w14:textId="77777777" w:rsidR="00EE5860" w:rsidRPr="00441CD0" w:rsidRDefault="00EE5860" w:rsidP="00EE5860">
      <w:pPr>
        <w:pStyle w:val="TH"/>
        <w:rPr>
          <w:lang w:val="en-US"/>
        </w:rPr>
      </w:pPr>
      <w:r w:rsidRPr="00441CD0">
        <w:t xml:space="preserve">Table 7.5.8.2-1: Downlink Data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02153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068A4E"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F4908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5595BBE" w14:textId="77777777" w:rsidR="00EE5860" w:rsidRPr="00441CD0" w:rsidRDefault="00EE5860" w:rsidP="00BB0E1F">
            <w:pPr>
              <w:pStyle w:val="TAC"/>
              <w:rPr>
                <w:lang w:val="en-US"/>
              </w:rPr>
            </w:pPr>
            <w:r w:rsidRPr="00441CD0">
              <w:rPr>
                <w:lang w:val="en-US"/>
              </w:rPr>
              <w:t>Downlink Data Report IE Type = 83 (decimal)</w:t>
            </w:r>
          </w:p>
        </w:tc>
      </w:tr>
      <w:tr w:rsidR="00EE5860" w:rsidRPr="00441CD0" w14:paraId="785AD9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8F25A8"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48B5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82D60F" w14:textId="77777777" w:rsidR="00EE5860" w:rsidRPr="00441CD0" w:rsidRDefault="00EE5860" w:rsidP="00BB0E1F">
            <w:pPr>
              <w:pStyle w:val="TAC"/>
            </w:pPr>
            <w:r w:rsidRPr="00441CD0">
              <w:t>Length = n</w:t>
            </w:r>
          </w:p>
        </w:tc>
      </w:tr>
      <w:tr w:rsidR="00EE5860" w:rsidRPr="00441CD0" w14:paraId="798192F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0583FA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8FA0B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14A62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436152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9D773C9" w14:textId="77777777" w:rsidR="00EE5860" w:rsidRPr="00441CD0" w:rsidRDefault="00EE5860" w:rsidP="00BB0E1F">
            <w:pPr>
              <w:pStyle w:val="TAH"/>
            </w:pPr>
            <w:r w:rsidRPr="00441CD0">
              <w:t>IE Type</w:t>
            </w:r>
          </w:p>
        </w:tc>
      </w:tr>
      <w:tr w:rsidR="00EE5860" w:rsidRPr="00441CD0" w14:paraId="47F8CC7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AF05A0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BBD82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6111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CE4D11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13730A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D5379D2"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6755BC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F4FEB0A" w14:textId="77777777" w:rsidR="00EE5860" w:rsidRPr="00441CD0" w:rsidRDefault="00EE5860" w:rsidP="00BB0E1F">
            <w:pPr>
              <w:spacing w:after="0"/>
              <w:rPr>
                <w:rFonts w:ascii="Arial" w:hAnsi="Arial"/>
                <w:b/>
                <w:sz w:val="18"/>
                <w:lang w:val="x-none"/>
              </w:rPr>
            </w:pPr>
          </w:p>
        </w:tc>
      </w:tr>
      <w:tr w:rsidR="00EE5860" w:rsidRPr="00441CD0" w14:paraId="404E3E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EC9491A"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7B0629A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367A041A" w14:textId="77777777" w:rsidR="00EE5860" w:rsidRPr="00441CD0" w:rsidRDefault="00EE5860" w:rsidP="00BB0E1F">
            <w:pPr>
              <w:pStyle w:val="TAL"/>
              <w:rPr>
                <w:szCs w:val="18"/>
                <w:lang w:val="en-US"/>
              </w:rPr>
            </w:pPr>
            <w:r w:rsidRPr="00441CD0">
              <w:rPr>
                <w:szCs w:val="18"/>
                <w:lang w:val="en-US"/>
              </w:rPr>
              <w:t xml:space="preserve">This IE shall identify the PDR for which downlink data packets have been received </w:t>
            </w:r>
            <w:r>
              <w:rPr>
                <w:szCs w:val="18"/>
                <w:lang w:val="en-US"/>
              </w:rPr>
              <w:t xml:space="preserve">or discarded </w:t>
            </w:r>
            <w:r w:rsidRPr="00441CD0">
              <w:rPr>
                <w:szCs w:val="18"/>
                <w:lang w:val="en-US"/>
              </w:rPr>
              <w:t>at the UP function.</w:t>
            </w:r>
          </w:p>
          <w:p w14:paraId="01FC3815" w14:textId="77777777" w:rsidR="00EE5860" w:rsidRPr="00441CD0" w:rsidRDefault="00EE5860" w:rsidP="00BB0E1F">
            <w:pPr>
              <w:pStyle w:val="TAL"/>
              <w:rPr>
                <w:szCs w:val="18"/>
                <w:lang w:val="en-US"/>
              </w:rPr>
            </w:pPr>
          </w:p>
          <w:p w14:paraId="440040EA" w14:textId="77777777" w:rsidR="00EE5860" w:rsidRPr="00441CD0" w:rsidRDefault="00EE5860" w:rsidP="00BB0E1F">
            <w:pPr>
              <w:pStyle w:val="TAL"/>
              <w:rPr>
                <w:lang w:val="x-none"/>
              </w:rPr>
            </w:pPr>
            <w:r w:rsidRPr="00441CD0">
              <w:rPr>
                <w:lang w:eastAsia="ja-JP"/>
              </w:rPr>
              <w:t xml:space="preserve">More than one IE with this type may be included to represent multiple PDRs having received </w:t>
            </w:r>
            <w:r>
              <w:rPr>
                <w:lang w:eastAsia="ja-JP"/>
              </w:rPr>
              <w:t xml:space="preserve">or discarded </w:t>
            </w:r>
            <w:r w:rsidRPr="00441CD0">
              <w:rPr>
                <w:lang w:eastAsia="ja-JP"/>
              </w:rPr>
              <w:t>downlink data packets.</w:t>
            </w:r>
          </w:p>
        </w:tc>
        <w:tc>
          <w:tcPr>
            <w:tcW w:w="370" w:type="dxa"/>
            <w:tcBorders>
              <w:top w:val="single" w:sz="4" w:space="0" w:color="auto"/>
              <w:left w:val="single" w:sz="4" w:space="0" w:color="auto"/>
              <w:bottom w:val="single" w:sz="4" w:space="0" w:color="auto"/>
              <w:right w:val="single" w:sz="4" w:space="0" w:color="auto"/>
            </w:tcBorders>
            <w:hideMark/>
          </w:tcPr>
          <w:p w14:paraId="58C72F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C6A6801"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924DC35"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20C22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C65240" w14:textId="77777777" w:rsidR="00EE5860" w:rsidRPr="00441CD0" w:rsidRDefault="00EE5860" w:rsidP="00BB0E1F">
            <w:pPr>
              <w:pStyle w:val="TAC"/>
            </w:pPr>
            <w:r w:rsidRPr="00441CD0">
              <w:t>PDR ID</w:t>
            </w:r>
          </w:p>
        </w:tc>
      </w:tr>
      <w:tr w:rsidR="00EE5860" w:rsidRPr="00441CD0" w14:paraId="1EB6367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4C1ED15" w14:textId="77777777" w:rsidR="00EE5860" w:rsidRPr="00441CD0" w:rsidRDefault="00EE5860" w:rsidP="00BB0E1F">
            <w:pPr>
              <w:pStyle w:val="TAL"/>
              <w:rPr>
                <w:szCs w:val="18"/>
                <w:lang w:val="de-DE"/>
              </w:rPr>
            </w:pPr>
            <w:r w:rsidRPr="00441CD0">
              <w:rPr>
                <w:szCs w:val="18"/>
                <w:lang w:val="de-DE"/>
              </w:rPr>
              <w:t>Downlink Data Service Information</w:t>
            </w:r>
          </w:p>
        </w:tc>
        <w:tc>
          <w:tcPr>
            <w:tcW w:w="336" w:type="dxa"/>
            <w:tcBorders>
              <w:top w:val="single" w:sz="4" w:space="0" w:color="auto"/>
              <w:left w:val="single" w:sz="4" w:space="0" w:color="auto"/>
              <w:bottom w:val="single" w:sz="4" w:space="0" w:color="auto"/>
              <w:right w:val="single" w:sz="4" w:space="0" w:color="auto"/>
            </w:tcBorders>
            <w:hideMark/>
          </w:tcPr>
          <w:p w14:paraId="6EB0F3E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589C461" w14:textId="2C940D90" w:rsidR="00EE5860" w:rsidRPr="00441CD0" w:rsidRDefault="00EE5860" w:rsidP="00BB0E1F">
            <w:pPr>
              <w:pStyle w:val="TAL"/>
              <w:rPr>
                <w:lang w:val="x-none" w:eastAsia="zh-CN"/>
              </w:rPr>
            </w:pPr>
            <w:r w:rsidRPr="00441CD0">
              <w:rPr>
                <w:lang w:eastAsia="zh-CN"/>
              </w:rPr>
              <w:t xml:space="preserve">This IE shall be included for a PFCP session with an IP PDN type, if the UP function supports the Paging Policy Differentiation feature (see </w:t>
            </w:r>
            <w:r w:rsidR="00415C19" w:rsidRPr="00441CD0">
              <w:rPr>
                <w:lang w:eastAsia="zh-CN"/>
              </w:rPr>
              <w:t>clause</w:t>
            </w:r>
            <w:r w:rsidR="00415C19">
              <w:rPr>
                <w:lang w:eastAsia="zh-CN"/>
              </w:rPr>
              <w:t> </w:t>
            </w:r>
            <w:r w:rsidR="00415C19" w:rsidRPr="00441CD0">
              <w:rPr>
                <w:lang w:eastAsia="zh-CN"/>
              </w:rPr>
              <w:t>4</w:t>
            </w:r>
            <w:r w:rsidRPr="00441CD0">
              <w:rPr>
                <w:lang w:eastAsia="zh-CN"/>
              </w:rPr>
              <w:t xml:space="preserve">.9 of 3GPP TS 23.401 [14]) and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p>
          <w:p w14:paraId="613F8099" w14:textId="77777777" w:rsidR="00EE5860" w:rsidRPr="00441CD0" w:rsidRDefault="00EE5860" w:rsidP="00BB0E1F">
            <w:pPr>
              <w:pStyle w:val="TAL"/>
              <w:rPr>
                <w:lang w:eastAsia="ja-JP"/>
              </w:rPr>
            </w:pPr>
            <w:r w:rsidRPr="00441CD0">
              <w:rPr>
                <w:lang w:eastAsia="zh-CN"/>
              </w:rPr>
              <w:t xml:space="preserve">When present, for </w:t>
            </w:r>
            <w:r w:rsidRPr="00441CD0">
              <w:rPr>
                <w:lang w:eastAsia="ja-JP"/>
              </w:rPr>
              <w:t xml:space="preserve">each PDR and for each packet that triggers a Downlink Data Notification, </w:t>
            </w:r>
            <w:r w:rsidRPr="00441CD0">
              <w:rPr>
                <w:lang w:eastAsia="zh-CN"/>
              </w:rPr>
              <w:t xml:space="preserve">the UP function shall copy, into the Paging Policy Indication value within this IE, the value of the DSCP in </w:t>
            </w:r>
            <w:r w:rsidRPr="00441CD0">
              <w:rPr>
                <w:lang w:eastAsia="ja-JP"/>
              </w:rPr>
              <w:t>TOS (IPv4) or TC (IPv6) information received in the IP payload of the GTP-U packet from the PGW (see IETF RFC 2474 [13]).</w:t>
            </w:r>
          </w:p>
          <w:p w14:paraId="5C3552BC" w14:textId="77777777" w:rsidR="00EE5860" w:rsidRPr="00441CD0" w:rsidRDefault="00EE5860" w:rsidP="00BB0E1F">
            <w:pPr>
              <w:pStyle w:val="TAL"/>
              <w:rPr>
                <w:lang w:eastAsia="ja-JP"/>
              </w:rPr>
            </w:pPr>
          </w:p>
          <w:p w14:paraId="04B3D862" w14:textId="77777777" w:rsidR="00EE5860" w:rsidRPr="00441CD0" w:rsidRDefault="00EE5860" w:rsidP="00BB0E1F">
            <w:pPr>
              <w:pStyle w:val="TAL"/>
              <w:rPr>
                <w:lang w:eastAsia="ja-JP"/>
              </w:rPr>
            </w:pPr>
            <w:r w:rsidRPr="00441CD0">
              <w:rPr>
                <w:lang w:eastAsia="ja-JP"/>
              </w:rPr>
              <w:t xml:space="preserve">For 5GC, this IE shall also be included over N4, </w:t>
            </w:r>
            <w:r w:rsidRPr="00441CD0">
              <w:rPr>
                <w:lang w:eastAsia="zh-CN"/>
              </w:rPr>
              <w:t xml:space="preserve">for </w:t>
            </w:r>
            <w:r w:rsidRPr="00441CD0">
              <w:rPr>
                <w:lang w:eastAsia="ja-JP"/>
              </w:rPr>
              <w:t>each PDR and for each packet that triggers a Downlink Data Notification, if the QFI of the downlink data packet is available.</w:t>
            </w:r>
          </w:p>
          <w:p w14:paraId="0280D22A" w14:textId="77777777" w:rsidR="00EE5860" w:rsidRPr="00441CD0" w:rsidRDefault="00EE5860" w:rsidP="00BB0E1F">
            <w:pPr>
              <w:pStyle w:val="TAL"/>
              <w:rPr>
                <w:lang w:eastAsia="ja-JP"/>
              </w:rPr>
            </w:pPr>
          </w:p>
          <w:p w14:paraId="230B4F54" w14:textId="77777777" w:rsidR="00EE5860" w:rsidRPr="00441CD0" w:rsidRDefault="00EE5860" w:rsidP="00BB0E1F">
            <w:pPr>
              <w:pStyle w:val="TAL"/>
              <w:rPr>
                <w:szCs w:val="18"/>
                <w:lang w:val="en-US"/>
              </w:rPr>
            </w:pPr>
            <w:r w:rsidRPr="00441CD0">
              <w:rPr>
                <w:lang w:eastAsia="ja-JP"/>
              </w:rPr>
              <w:t xml:space="preserve">One IE with this type shall be included </w:t>
            </w:r>
            <w:r w:rsidRPr="00441CD0">
              <w:rPr>
                <w:lang w:eastAsia="zh-CN"/>
              </w:rPr>
              <w:t>per PDR ID reported in the message. When multiple PDR ID IEs are present in the message, the Downlink Data Service Information IEs shall be reported according to the order of the PDR ID IEs.</w:t>
            </w:r>
          </w:p>
        </w:tc>
        <w:tc>
          <w:tcPr>
            <w:tcW w:w="370" w:type="dxa"/>
            <w:tcBorders>
              <w:top w:val="single" w:sz="4" w:space="0" w:color="auto"/>
              <w:left w:val="single" w:sz="4" w:space="0" w:color="auto"/>
              <w:bottom w:val="single" w:sz="4" w:space="0" w:color="auto"/>
              <w:right w:val="single" w:sz="4" w:space="0" w:color="auto"/>
            </w:tcBorders>
            <w:hideMark/>
          </w:tcPr>
          <w:p w14:paraId="03EF1A9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DBF1D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EDA91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20959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AB8912" w14:textId="77777777" w:rsidR="00EE5860" w:rsidRPr="00441CD0" w:rsidRDefault="00EE5860" w:rsidP="00BB0E1F">
            <w:pPr>
              <w:pStyle w:val="TAC"/>
              <w:rPr>
                <w:lang w:val="x-none"/>
              </w:rPr>
            </w:pPr>
            <w:r w:rsidRPr="00441CD0">
              <w:t>Downlink Data Service Information</w:t>
            </w:r>
          </w:p>
        </w:tc>
      </w:tr>
      <w:tr w:rsidR="00EE5860" w:rsidRPr="00441CD0" w14:paraId="4524EA5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F54D656" w14:textId="77777777" w:rsidR="00EE5860" w:rsidRPr="00441CD0" w:rsidRDefault="00EE5860" w:rsidP="00BB0E1F">
            <w:pPr>
              <w:pStyle w:val="TAL"/>
              <w:rPr>
                <w:szCs w:val="18"/>
                <w:lang w:val="de-DE"/>
              </w:rPr>
            </w:pPr>
            <w:r w:rsidRPr="00441CD0">
              <w:rPr>
                <w:szCs w:val="18"/>
                <w:lang w:val="de-DE"/>
              </w:rPr>
              <w:t>DL Data Packets Size</w:t>
            </w:r>
          </w:p>
        </w:tc>
        <w:tc>
          <w:tcPr>
            <w:tcW w:w="336" w:type="dxa"/>
            <w:tcBorders>
              <w:top w:val="single" w:sz="4" w:space="0" w:color="auto"/>
              <w:left w:val="single" w:sz="4" w:space="0" w:color="auto"/>
              <w:bottom w:val="single" w:sz="4" w:space="0" w:color="auto"/>
              <w:right w:val="single" w:sz="4" w:space="0" w:color="auto"/>
            </w:tcBorders>
          </w:tcPr>
          <w:p w14:paraId="04AF904A"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E3F21B3" w14:textId="77777777" w:rsidR="00EE5860" w:rsidRPr="00441CD0" w:rsidRDefault="00EE5860" w:rsidP="00BB0E1F">
            <w:pPr>
              <w:pStyle w:val="TAL"/>
              <w:rPr>
                <w:lang w:eastAsia="zh-CN"/>
              </w:rPr>
            </w:pPr>
            <w:r w:rsidRPr="00441CD0">
              <w:rPr>
                <w:lang w:eastAsia="zh-CN"/>
              </w:rPr>
              <w:t xml:space="preserve">This IE may be present if the SGW-U supports the MT-EDT feature and is requested to report the sum of the DL Data Packets Size. </w:t>
            </w:r>
          </w:p>
        </w:tc>
        <w:tc>
          <w:tcPr>
            <w:tcW w:w="370" w:type="dxa"/>
            <w:tcBorders>
              <w:top w:val="single" w:sz="4" w:space="0" w:color="auto"/>
              <w:left w:val="single" w:sz="4" w:space="0" w:color="auto"/>
              <w:bottom w:val="single" w:sz="4" w:space="0" w:color="auto"/>
              <w:right w:val="single" w:sz="4" w:space="0" w:color="auto"/>
            </w:tcBorders>
          </w:tcPr>
          <w:p w14:paraId="36FCC06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96EB46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70B534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88649F9" w14:textId="77777777" w:rsidR="00EE5860" w:rsidRPr="00441CD0" w:rsidRDefault="00EE5860" w:rsidP="00BB0E1F">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72D08901" w14:textId="77777777" w:rsidR="00EE5860" w:rsidRPr="00441CD0" w:rsidRDefault="00EE5860" w:rsidP="00BB0E1F">
            <w:pPr>
              <w:pStyle w:val="TAC"/>
            </w:pPr>
            <w:r w:rsidRPr="00441CD0">
              <w:rPr>
                <w:szCs w:val="18"/>
                <w:lang w:val="de-DE"/>
              </w:rPr>
              <w:t>DL Data Packets Size</w:t>
            </w:r>
          </w:p>
        </w:tc>
      </w:tr>
      <w:tr w:rsidR="00EE5860" w:rsidRPr="00441CD0" w14:paraId="292E44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43FED7E" w14:textId="77777777" w:rsidR="00EE5860" w:rsidRPr="00441CD0" w:rsidRDefault="00EE5860" w:rsidP="00BB0E1F">
            <w:pPr>
              <w:pStyle w:val="TAL"/>
              <w:rPr>
                <w:szCs w:val="18"/>
                <w:lang w:val="de-DE" w:eastAsia="zh-CN"/>
              </w:rPr>
            </w:pPr>
            <w:r>
              <w:rPr>
                <w:szCs w:val="18"/>
                <w:lang w:val="de-DE" w:eastAsia="zh-CN"/>
              </w:rPr>
              <w:t>DL Data Status</w:t>
            </w:r>
          </w:p>
        </w:tc>
        <w:tc>
          <w:tcPr>
            <w:tcW w:w="336" w:type="dxa"/>
            <w:tcBorders>
              <w:top w:val="single" w:sz="4" w:space="0" w:color="auto"/>
              <w:left w:val="single" w:sz="4" w:space="0" w:color="auto"/>
              <w:bottom w:val="single" w:sz="4" w:space="0" w:color="auto"/>
              <w:right w:val="single" w:sz="4" w:space="0" w:color="auto"/>
            </w:tcBorders>
          </w:tcPr>
          <w:p w14:paraId="1386D058" w14:textId="77777777" w:rsidR="00EE5860" w:rsidRPr="00441CD0" w:rsidRDefault="00EE5860" w:rsidP="00BB0E1F">
            <w:pPr>
              <w:pStyle w:val="TAL"/>
              <w:jc w:val="center"/>
              <w:rPr>
                <w:szCs w:val="18"/>
                <w:lang w:val="de-DE" w:eastAsia="zh-CN"/>
              </w:rPr>
            </w:pPr>
            <w:r>
              <w:rPr>
                <w:rFonts w:hint="eastAsia"/>
                <w:szCs w:val="18"/>
                <w:lang w:val="de-DE" w:eastAsia="zh-CN"/>
              </w:rPr>
              <w:t>O</w:t>
            </w:r>
          </w:p>
        </w:tc>
        <w:tc>
          <w:tcPr>
            <w:tcW w:w="4670" w:type="dxa"/>
            <w:tcBorders>
              <w:top w:val="single" w:sz="4" w:space="0" w:color="auto"/>
              <w:left w:val="single" w:sz="4" w:space="0" w:color="auto"/>
              <w:bottom w:val="single" w:sz="4" w:space="0" w:color="auto"/>
              <w:right w:val="single" w:sz="4" w:space="0" w:color="auto"/>
            </w:tcBorders>
          </w:tcPr>
          <w:p w14:paraId="35F38414" w14:textId="77777777" w:rsidR="00EE5860" w:rsidRPr="00441CD0" w:rsidRDefault="00EE5860" w:rsidP="00BB0E1F">
            <w:pPr>
              <w:pStyle w:val="TAL"/>
              <w:rPr>
                <w:lang w:eastAsia="zh-CN"/>
              </w:rPr>
            </w:pPr>
            <w:r>
              <w:rPr>
                <w:rFonts w:hint="eastAsia"/>
                <w:lang w:eastAsia="zh-CN"/>
              </w:rPr>
              <w:t>T</w:t>
            </w:r>
            <w:r>
              <w:rPr>
                <w:lang w:eastAsia="zh-CN"/>
              </w:rPr>
              <w:t xml:space="preserve">his IE may be present if the first </w:t>
            </w:r>
            <w:r w:rsidRPr="00441CD0">
              <w:rPr>
                <w:szCs w:val="18"/>
                <w:lang w:val="en-US"/>
              </w:rPr>
              <w:t xml:space="preserve">downlink data packet </w:t>
            </w:r>
            <w:r>
              <w:rPr>
                <w:szCs w:val="18"/>
                <w:lang w:val="en-US"/>
              </w:rPr>
              <w:t>has</w:t>
            </w:r>
            <w:r w:rsidRPr="00441CD0">
              <w:rPr>
                <w:szCs w:val="18"/>
                <w:lang w:val="en-US"/>
              </w:rPr>
              <w:t xml:space="preserve"> been </w:t>
            </w:r>
            <w:r>
              <w:rPr>
                <w:szCs w:val="18"/>
                <w:lang w:val="en-US"/>
              </w:rPr>
              <w:t>buffered</w:t>
            </w:r>
            <w:r w:rsidRPr="00441CD0">
              <w:rPr>
                <w:szCs w:val="18"/>
                <w:lang w:val="en-US"/>
              </w:rPr>
              <w:t xml:space="preserve"> </w:t>
            </w:r>
            <w:r>
              <w:rPr>
                <w:szCs w:val="18"/>
                <w:lang w:val="en-US"/>
              </w:rPr>
              <w:t xml:space="preserve">or discarded </w:t>
            </w:r>
            <w:r w:rsidRPr="00441CD0">
              <w:rPr>
                <w:szCs w:val="18"/>
                <w:lang w:val="en-US"/>
              </w:rPr>
              <w:t>at the UP function</w:t>
            </w:r>
            <w:r>
              <w:rPr>
                <w:szCs w:val="18"/>
                <w:lang w:val="en-US"/>
              </w:rPr>
              <w:t xml:space="preserve"> for downlink data delivery status notification.</w:t>
            </w:r>
          </w:p>
        </w:tc>
        <w:tc>
          <w:tcPr>
            <w:tcW w:w="370" w:type="dxa"/>
            <w:tcBorders>
              <w:top w:val="single" w:sz="4" w:space="0" w:color="auto"/>
              <w:left w:val="single" w:sz="4" w:space="0" w:color="auto"/>
              <w:bottom w:val="single" w:sz="4" w:space="0" w:color="auto"/>
              <w:right w:val="single" w:sz="4" w:space="0" w:color="auto"/>
            </w:tcBorders>
          </w:tcPr>
          <w:p w14:paraId="5A1ED160" w14:textId="77777777" w:rsidR="00EE5860" w:rsidRPr="00441CD0" w:rsidRDefault="00EE5860" w:rsidP="00BB0E1F">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B532F1B"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714319D7"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64330D6" w14:textId="77777777" w:rsidR="00EE5860" w:rsidRDefault="00EE5860" w:rsidP="00BB0E1F">
            <w:pPr>
              <w:pStyle w:val="TAC"/>
              <w:rPr>
                <w:lang w:val="de-DE"/>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B55297" w14:textId="77777777" w:rsidR="00EE5860" w:rsidRPr="00441CD0" w:rsidRDefault="00EE5860" w:rsidP="00BB0E1F">
            <w:pPr>
              <w:pStyle w:val="TAC"/>
              <w:rPr>
                <w:szCs w:val="18"/>
                <w:lang w:val="de-DE"/>
              </w:rPr>
            </w:pPr>
            <w:r>
              <w:rPr>
                <w:szCs w:val="18"/>
                <w:lang w:val="de-DE" w:eastAsia="zh-CN"/>
              </w:rPr>
              <w:t>Data Status</w:t>
            </w:r>
          </w:p>
        </w:tc>
      </w:tr>
    </w:tbl>
    <w:p w14:paraId="6EFFD2FB" w14:textId="77777777" w:rsidR="00EE5860" w:rsidRPr="00441CD0" w:rsidRDefault="00EE5860" w:rsidP="00EE5860">
      <w:pPr>
        <w:rPr>
          <w:lang w:val="de-DE"/>
        </w:rPr>
      </w:pPr>
    </w:p>
    <w:p w14:paraId="674DD52D" w14:textId="77777777" w:rsidR="00EE5860" w:rsidRPr="00441CD0" w:rsidRDefault="00EE5860" w:rsidP="00EE5860">
      <w:pPr>
        <w:pStyle w:val="Heading4"/>
        <w:rPr>
          <w:rFonts w:cs="Arial"/>
          <w:bCs/>
        </w:rPr>
      </w:pPr>
      <w:bookmarkStart w:id="4670" w:name="_Toc19717325"/>
      <w:bookmarkStart w:id="4671" w:name="_Toc27490824"/>
      <w:bookmarkStart w:id="4672" w:name="_Toc27557117"/>
      <w:bookmarkStart w:id="4673" w:name="_Toc27724034"/>
      <w:bookmarkStart w:id="4674" w:name="_Toc36031107"/>
      <w:bookmarkStart w:id="4675" w:name="_Toc36043027"/>
      <w:bookmarkStart w:id="4676" w:name="_Toc36814352"/>
      <w:bookmarkStart w:id="4677" w:name="_Toc44689210"/>
      <w:bookmarkStart w:id="4678" w:name="_Toc44923964"/>
      <w:bookmarkStart w:id="4679" w:name="_Toc51860934"/>
      <w:bookmarkStart w:id="4680" w:name="_Toc57930705"/>
      <w:bookmarkStart w:id="4681" w:name="_Toc57931335"/>
      <w:bookmarkStart w:id="4682" w:name="_Toc67499728"/>
      <w:r w:rsidRPr="00441CD0">
        <w:t>7.5.8.3</w:t>
      </w:r>
      <w:r w:rsidRPr="00441CD0">
        <w:tab/>
        <w:t>Usage Report</w:t>
      </w:r>
      <w:r w:rsidRPr="00441CD0">
        <w:rPr>
          <w:lang w:eastAsia="zh-CN"/>
        </w:rPr>
        <w:t xml:space="preserve"> IE </w:t>
      </w:r>
      <w:r w:rsidRPr="00441CD0">
        <w:t>within PFCP Session Report Request</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2FF81210"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7.5.8.3-1</w:t>
      </w:r>
      <w:r w:rsidRPr="00441CD0">
        <w:rPr>
          <w:lang w:eastAsia="ja-JP"/>
        </w:rPr>
        <w:t>.</w:t>
      </w:r>
    </w:p>
    <w:p w14:paraId="5AD9CD2C" w14:textId="77777777" w:rsidR="00EE5860" w:rsidRPr="00441CD0" w:rsidRDefault="00EE5860" w:rsidP="00EE5860">
      <w:pPr>
        <w:pStyle w:val="TH"/>
        <w:rPr>
          <w:lang w:val="en-US"/>
        </w:rPr>
      </w:pPr>
      <w:r w:rsidRPr="00441CD0">
        <w:t>Table 7.5.8.3-1: Usage Report</w:t>
      </w:r>
      <w:r w:rsidRPr="00441CD0">
        <w:rPr>
          <w:lang w:eastAsia="zh-CN"/>
        </w:rPr>
        <w:t xml:space="preserve"> IE </w:t>
      </w:r>
      <w:r w:rsidRPr="00441CD0">
        <w:t>within PFCP Session Report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542BAB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0F742"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A3A9CDB"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65A05D64" w14:textId="77777777" w:rsidR="00EE5860" w:rsidRPr="00441CD0" w:rsidRDefault="00EE5860" w:rsidP="00BB0E1F">
            <w:pPr>
              <w:pStyle w:val="TAC"/>
              <w:rPr>
                <w:lang w:val="fr-FR"/>
              </w:rPr>
            </w:pPr>
            <w:r w:rsidRPr="00441CD0">
              <w:rPr>
                <w:lang w:val="fr-FR"/>
              </w:rPr>
              <w:t>Usage Report IE Type = 80 (decimal)</w:t>
            </w:r>
          </w:p>
        </w:tc>
      </w:tr>
      <w:tr w:rsidR="00EE5860" w:rsidRPr="00441CD0" w14:paraId="2044AF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5A913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F81B0D0"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5D69007D" w14:textId="77777777" w:rsidR="00EE5860" w:rsidRPr="00441CD0" w:rsidRDefault="00EE5860" w:rsidP="00BB0E1F">
            <w:pPr>
              <w:pStyle w:val="TAC"/>
            </w:pPr>
            <w:r w:rsidRPr="00441CD0">
              <w:t>Length = n</w:t>
            </w:r>
          </w:p>
        </w:tc>
      </w:tr>
      <w:tr w:rsidR="00EE5860" w:rsidRPr="00441CD0" w14:paraId="79EEB07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5FB5D7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73C4684"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69EB9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804E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5F0926" w14:textId="77777777" w:rsidR="00EE5860" w:rsidRPr="00441CD0" w:rsidRDefault="00EE5860" w:rsidP="00BB0E1F">
            <w:pPr>
              <w:pStyle w:val="TAH"/>
            </w:pPr>
            <w:r w:rsidRPr="00441CD0">
              <w:t>IE Type</w:t>
            </w:r>
          </w:p>
        </w:tc>
      </w:tr>
      <w:tr w:rsidR="00EE5860" w:rsidRPr="00441CD0" w14:paraId="711A59C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F5F31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A7BBC6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7F7AFB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41C88F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5C07B2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4422D69"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9D4FA9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A9E972D" w14:textId="77777777" w:rsidR="00EE5860" w:rsidRPr="00441CD0" w:rsidRDefault="00EE5860" w:rsidP="00BB0E1F">
            <w:pPr>
              <w:spacing w:after="0"/>
              <w:rPr>
                <w:rFonts w:ascii="Arial" w:hAnsi="Arial"/>
                <w:b/>
                <w:sz w:val="18"/>
                <w:lang w:val="x-none"/>
              </w:rPr>
            </w:pPr>
          </w:p>
        </w:tc>
      </w:tr>
      <w:tr w:rsidR="00EE5860" w:rsidRPr="00441CD0" w14:paraId="727CFAF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AF355F4" w14:textId="77777777" w:rsidR="00EE5860" w:rsidRPr="00441CD0" w:rsidRDefault="00EE5860" w:rsidP="00BB0E1F">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14:paraId="043534B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0833A6AD"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408DE0B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DF18F5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15AAF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54BB651"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49E284D" w14:textId="77777777" w:rsidR="00EE5860" w:rsidRPr="00441CD0" w:rsidRDefault="00EE5860" w:rsidP="00BB0E1F">
            <w:pPr>
              <w:pStyle w:val="TAC"/>
            </w:pPr>
            <w:r w:rsidRPr="00441CD0">
              <w:t>URR ID</w:t>
            </w:r>
          </w:p>
        </w:tc>
      </w:tr>
      <w:tr w:rsidR="00EE5860" w:rsidRPr="00441CD0" w14:paraId="3DECE3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FB40230" w14:textId="77777777" w:rsidR="00EE5860" w:rsidRPr="00441CD0" w:rsidRDefault="00EE5860" w:rsidP="00BB0E1F">
            <w:pPr>
              <w:pStyle w:val="TAL"/>
              <w:rPr>
                <w:szCs w:val="18"/>
                <w:lang w:val="de-DE" w:eastAsia="zh-CN"/>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77C4B10B" w14:textId="77777777" w:rsidR="00EE5860" w:rsidRPr="00441CD0" w:rsidRDefault="00EE5860" w:rsidP="00BB0E1F">
            <w:pPr>
              <w:pStyle w:val="TAL"/>
              <w:jc w:val="center"/>
              <w:rPr>
                <w:szCs w:val="18"/>
                <w:lang w:val="de-DE" w:eastAsia="zh-CN"/>
              </w:rPr>
            </w:pPr>
            <w:r w:rsidRPr="00441CD0">
              <w:rPr>
                <w:szCs w:val="18"/>
                <w:lang w:val="de-D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4FC8E962" w14:textId="35D03B18" w:rsidR="00EE5860" w:rsidRPr="00441CD0" w:rsidRDefault="00EE5860" w:rsidP="00BB0E1F">
            <w:pPr>
              <w:pStyle w:val="TAL"/>
              <w:rPr>
                <w:szCs w:val="18"/>
                <w:lang w:val="en-US" w:eastAsia="zh-CN"/>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69AE2E2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2CF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A15C90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CE2B00"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54527B"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12616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F36C2A"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C895003"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6ACF6B3D"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3251EF9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60FA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F7D86A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DA2A8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431AF7D" w14:textId="77777777" w:rsidR="00EE5860" w:rsidRPr="00441CD0" w:rsidRDefault="00EE5860" w:rsidP="00BB0E1F">
            <w:pPr>
              <w:pStyle w:val="TAC"/>
              <w:rPr>
                <w:lang w:val="x-none"/>
              </w:rPr>
            </w:pPr>
            <w:r w:rsidRPr="00441CD0">
              <w:t>Usage Report Trigger</w:t>
            </w:r>
          </w:p>
        </w:tc>
      </w:tr>
      <w:tr w:rsidR="00EE5860" w:rsidRPr="00441CD0" w14:paraId="7C4776D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287059"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736AE3C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6B0C372"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2646E653"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08FEC5F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0FC3C1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9AF9A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F6862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9F1724" w14:textId="77777777" w:rsidR="00EE5860" w:rsidRPr="00441CD0" w:rsidRDefault="00EE5860" w:rsidP="00BB0E1F">
            <w:pPr>
              <w:pStyle w:val="TAC"/>
              <w:rPr>
                <w:lang w:val="x-none"/>
              </w:rPr>
            </w:pPr>
            <w:r w:rsidRPr="00441CD0">
              <w:t>Start Time</w:t>
            </w:r>
          </w:p>
        </w:tc>
      </w:tr>
      <w:tr w:rsidR="00EE5860" w:rsidRPr="00441CD0" w14:paraId="37CAE2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A75A91"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1B4A50B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D06F60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 MAC Addresses Reporting'.</w:t>
            </w:r>
          </w:p>
          <w:p w14:paraId="5F199FA5"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750E57C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4966A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4F3B89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4FC20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64F9AB" w14:textId="77777777" w:rsidR="00EE5860" w:rsidRPr="00441CD0" w:rsidRDefault="00EE5860" w:rsidP="00BB0E1F">
            <w:pPr>
              <w:pStyle w:val="TAC"/>
              <w:rPr>
                <w:lang w:val="x-none"/>
              </w:rPr>
            </w:pPr>
            <w:r w:rsidRPr="00441CD0">
              <w:t>End Time</w:t>
            </w:r>
          </w:p>
        </w:tc>
      </w:tr>
      <w:tr w:rsidR="00EE5860" w:rsidRPr="00441CD0" w14:paraId="2F83DD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529B26"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65170EB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09C83E2"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4F7C432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D29F98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5684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81CDE7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68FA398" w14:textId="77777777" w:rsidR="00EE5860" w:rsidRPr="00441CD0" w:rsidRDefault="00EE5860" w:rsidP="00BB0E1F">
            <w:pPr>
              <w:pStyle w:val="TAC"/>
              <w:rPr>
                <w:lang w:val="x-none"/>
              </w:rPr>
            </w:pPr>
            <w:r w:rsidRPr="00441CD0">
              <w:t>Volume Measurement</w:t>
            </w:r>
          </w:p>
        </w:tc>
      </w:tr>
      <w:tr w:rsidR="00EE5860" w:rsidRPr="00441CD0" w14:paraId="5611A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C1F6B"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7AE497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444AB1B"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5964D4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3D98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1E9D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530D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B0A0B3" w14:textId="77777777" w:rsidR="00EE5860" w:rsidRPr="00441CD0" w:rsidRDefault="00EE5860" w:rsidP="00BB0E1F">
            <w:pPr>
              <w:pStyle w:val="TAC"/>
              <w:rPr>
                <w:lang w:val="x-none"/>
              </w:rPr>
            </w:pPr>
            <w:r w:rsidRPr="00441CD0">
              <w:t>Duration Measurement</w:t>
            </w:r>
          </w:p>
        </w:tc>
      </w:tr>
      <w:tr w:rsidR="00EE5860" w:rsidRPr="00441CD0" w14:paraId="195B7FA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C03972" w14:textId="77777777" w:rsidR="00EE5860" w:rsidRPr="00441CD0" w:rsidRDefault="00EE5860" w:rsidP="00BB0E1F">
            <w:pPr>
              <w:pStyle w:val="TAL"/>
              <w:rPr>
                <w:szCs w:val="18"/>
                <w:lang w:val="de-DE"/>
              </w:rPr>
            </w:pPr>
            <w:r w:rsidRPr="00441CD0">
              <w:rPr>
                <w:szCs w:val="18"/>
                <w:lang w:val="de-DE"/>
              </w:rPr>
              <w:t>Application Detection Information</w:t>
            </w:r>
          </w:p>
        </w:tc>
        <w:tc>
          <w:tcPr>
            <w:tcW w:w="336" w:type="dxa"/>
            <w:tcBorders>
              <w:top w:val="single" w:sz="4" w:space="0" w:color="auto"/>
              <w:left w:val="single" w:sz="4" w:space="0" w:color="auto"/>
              <w:bottom w:val="single" w:sz="4" w:space="0" w:color="auto"/>
              <w:right w:val="single" w:sz="4" w:space="0" w:color="auto"/>
            </w:tcBorders>
            <w:hideMark/>
          </w:tcPr>
          <w:p w14:paraId="5268C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9995C7E" w14:textId="77777777" w:rsidR="00EE5860" w:rsidRPr="00441CD0" w:rsidRDefault="00EE5860" w:rsidP="00BB0E1F">
            <w:pPr>
              <w:pStyle w:val="TAL"/>
              <w:rPr>
                <w:szCs w:val="18"/>
                <w:lang w:val="en-US"/>
              </w:rPr>
            </w:pPr>
            <w:r w:rsidRPr="00441CD0">
              <w:rPr>
                <w:szCs w:val="18"/>
                <w:lang w:val="en-US"/>
              </w:rPr>
              <w:t>This IE shall be present if application detection information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2B7E0CD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DC05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11E52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91D148"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167A38" w14:textId="77777777" w:rsidR="00EE5860" w:rsidRPr="00441CD0" w:rsidRDefault="00EE5860" w:rsidP="00BB0E1F">
            <w:pPr>
              <w:pStyle w:val="TAC"/>
              <w:rPr>
                <w:lang w:val="x-none"/>
              </w:rPr>
            </w:pPr>
            <w:r w:rsidRPr="00441CD0">
              <w:t>Application Detection Information</w:t>
            </w:r>
          </w:p>
        </w:tc>
      </w:tr>
      <w:tr w:rsidR="00EE5860" w:rsidRPr="00441CD0" w14:paraId="48416E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3BE953" w14:textId="77777777" w:rsidR="00EE5860" w:rsidRPr="00441CD0" w:rsidRDefault="00EE5860" w:rsidP="00BB0E1F">
            <w:pPr>
              <w:pStyle w:val="TAL"/>
              <w:rPr>
                <w:szCs w:val="18"/>
                <w:lang w:val="de-DE"/>
              </w:rPr>
            </w:pPr>
            <w:r w:rsidRPr="00441CD0">
              <w:rPr>
                <w:szCs w:val="18"/>
                <w:lang w:val="de-DE"/>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23730AF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F7787B6" w14:textId="77777777" w:rsidR="00EE5860" w:rsidRPr="00441CD0" w:rsidRDefault="00EE5860" w:rsidP="00BB0E1F">
            <w:pPr>
              <w:pStyle w:val="TAL"/>
              <w:rPr>
                <w:szCs w:val="18"/>
                <w:lang w:val="en-US"/>
              </w:rPr>
            </w:pPr>
            <w:r w:rsidRPr="00441CD0">
              <w:rPr>
                <w:szCs w:val="18"/>
                <w:lang w:val="en-US"/>
              </w:rPr>
              <w:t>This IE shall be present if the start or stop of an application has been detected and no UE IP address was provisioned in the PDI. See NOTE 1.</w:t>
            </w:r>
          </w:p>
        </w:tc>
        <w:tc>
          <w:tcPr>
            <w:tcW w:w="370" w:type="dxa"/>
            <w:tcBorders>
              <w:top w:val="single" w:sz="4" w:space="0" w:color="auto"/>
              <w:left w:val="single" w:sz="4" w:space="0" w:color="auto"/>
              <w:bottom w:val="single" w:sz="4" w:space="0" w:color="auto"/>
              <w:right w:val="single" w:sz="4" w:space="0" w:color="auto"/>
            </w:tcBorders>
            <w:hideMark/>
          </w:tcPr>
          <w:p w14:paraId="779E018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3AD323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6B6AC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EC1A2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9B3228D" w14:textId="77777777" w:rsidR="00EE5860" w:rsidRPr="00441CD0" w:rsidRDefault="00EE5860" w:rsidP="00BB0E1F">
            <w:pPr>
              <w:pStyle w:val="TAC"/>
              <w:rPr>
                <w:lang w:val="x-none"/>
              </w:rPr>
            </w:pPr>
            <w:r w:rsidRPr="00441CD0">
              <w:t>UE IP address</w:t>
            </w:r>
          </w:p>
        </w:tc>
      </w:tr>
      <w:tr w:rsidR="00EE5860" w:rsidRPr="00441CD0" w14:paraId="0722A83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432322" w14:textId="77777777" w:rsidR="00EE5860" w:rsidRPr="00441CD0" w:rsidRDefault="00EE5860" w:rsidP="00BB0E1F">
            <w:pPr>
              <w:pStyle w:val="TAL"/>
              <w:rPr>
                <w:szCs w:val="18"/>
                <w:lang w:val="de-DE"/>
              </w:rPr>
            </w:pPr>
            <w:r w:rsidRPr="00441CD0">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57A77F3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8D6E5" w14:textId="77777777" w:rsidR="00EE5860" w:rsidRPr="00441CD0" w:rsidRDefault="00EE5860" w:rsidP="00BB0E1F">
            <w:pPr>
              <w:pStyle w:val="TAL"/>
              <w:rPr>
                <w:szCs w:val="18"/>
                <w:lang w:val="en-US"/>
              </w:rPr>
            </w:pPr>
            <w:r w:rsidRPr="00441CD0">
              <w:rPr>
                <w:szCs w:val="18"/>
                <w:lang w:val="en-US"/>
              </w:rPr>
              <w:t xml:space="preserve">This IE shall be present if the start or stop of an application has been detected, no UE IP address was provisioned in the PDI and </w:t>
            </w:r>
            <w:r w:rsidRPr="00441CD0">
              <w:t>multiple PDNs with overlapping IP addresses are used in the UP function</w:t>
            </w:r>
            <w:r w:rsidRPr="00441CD0">
              <w:rPr>
                <w:szCs w:val="18"/>
                <w:lang w:val="en-US"/>
              </w:rPr>
              <w:t>. See NOTE 1.</w:t>
            </w:r>
          </w:p>
        </w:tc>
        <w:tc>
          <w:tcPr>
            <w:tcW w:w="370" w:type="dxa"/>
            <w:tcBorders>
              <w:top w:val="single" w:sz="4" w:space="0" w:color="auto"/>
              <w:left w:val="single" w:sz="4" w:space="0" w:color="auto"/>
              <w:bottom w:val="single" w:sz="4" w:space="0" w:color="auto"/>
              <w:right w:val="single" w:sz="4" w:space="0" w:color="auto"/>
            </w:tcBorders>
            <w:hideMark/>
          </w:tcPr>
          <w:p w14:paraId="66E8E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115600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11081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F37C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BB07B0" w14:textId="77777777" w:rsidR="00EE5860" w:rsidRPr="00441CD0" w:rsidRDefault="00EE5860" w:rsidP="00BB0E1F">
            <w:pPr>
              <w:pStyle w:val="TAC"/>
              <w:rPr>
                <w:lang w:val="x-none"/>
              </w:rPr>
            </w:pPr>
            <w:r w:rsidRPr="00441CD0">
              <w:t>Network Instance</w:t>
            </w:r>
          </w:p>
        </w:tc>
      </w:tr>
      <w:tr w:rsidR="00EE5860" w:rsidRPr="00441CD0" w14:paraId="499C40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9CA93D"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30155F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F082E3C"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37E27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71EB1E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F9AF4D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AF5F0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DD6C9C" w14:textId="77777777" w:rsidR="00EE5860" w:rsidRPr="00441CD0" w:rsidRDefault="00EE5860" w:rsidP="00BB0E1F">
            <w:pPr>
              <w:pStyle w:val="TAC"/>
              <w:rPr>
                <w:lang w:val="x-none"/>
              </w:rPr>
            </w:pPr>
            <w:r w:rsidRPr="00441CD0">
              <w:t>Time of First Packet</w:t>
            </w:r>
          </w:p>
        </w:tc>
      </w:tr>
      <w:tr w:rsidR="00EE5860" w:rsidRPr="00441CD0" w14:paraId="74A9D6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6B6E1F"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566C5E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79BECA"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579902F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41428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1D3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FF51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D5299B" w14:textId="77777777" w:rsidR="00EE5860" w:rsidRPr="00441CD0" w:rsidRDefault="00EE5860" w:rsidP="00BB0E1F">
            <w:pPr>
              <w:pStyle w:val="TAC"/>
              <w:rPr>
                <w:lang w:val="x-none"/>
              </w:rPr>
            </w:pPr>
            <w:r w:rsidRPr="00441CD0">
              <w:t>Time of Last Packet</w:t>
            </w:r>
          </w:p>
        </w:tc>
      </w:tr>
      <w:tr w:rsidR="00EE5860" w:rsidRPr="00441CD0" w14:paraId="618288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97F43A"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0A8120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BE0BAB"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3D2544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F6C6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2675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7A45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7B7CEB9" w14:textId="77777777" w:rsidR="00EE5860" w:rsidRPr="00441CD0" w:rsidRDefault="00EE5860" w:rsidP="00BB0E1F">
            <w:pPr>
              <w:pStyle w:val="TAC"/>
              <w:rPr>
                <w:lang w:val="x-none"/>
              </w:rPr>
            </w:pPr>
            <w:r w:rsidRPr="00441CD0">
              <w:t>Usage Information</w:t>
            </w:r>
          </w:p>
        </w:tc>
      </w:tr>
      <w:tr w:rsidR="00EE5860" w:rsidRPr="00441CD0" w14:paraId="0F6824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BEEC95"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2287074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12E8E33"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621213D7"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6A900CB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3450B7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D4E0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A2DD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A2603AF" w14:textId="77777777" w:rsidR="00EE5860" w:rsidRPr="00441CD0" w:rsidRDefault="00EE5860" w:rsidP="00BB0E1F">
            <w:pPr>
              <w:pStyle w:val="TAC"/>
              <w:rPr>
                <w:lang w:val="x-none"/>
              </w:rPr>
            </w:pPr>
            <w:r w:rsidRPr="00441CD0">
              <w:t>Query URR Reference</w:t>
            </w:r>
          </w:p>
        </w:tc>
      </w:tr>
      <w:tr w:rsidR="00EE5860" w:rsidRPr="00441CD0" w14:paraId="18A8524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94720A8" w14:textId="77777777" w:rsidR="00EE5860" w:rsidRPr="00441CD0" w:rsidRDefault="00EE5860" w:rsidP="00BB0E1F">
            <w:pPr>
              <w:pStyle w:val="TAL"/>
              <w:rPr>
                <w:szCs w:val="18"/>
                <w:lang w:val="de-DE"/>
              </w:rPr>
            </w:pPr>
            <w:r w:rsidRPr="00441CD0">
              <w:rPr>
                <w:lang w:val="fr-FR"/>
              </w:rPr>
              <w:t xml:space="preserve">Event Time Stamp </w:t>
            </w:r>
          </w:p>
        </w:tc>
        <w:tc>
          <w:tcPr>
            <w:tcW w:w="336" w:type="dxa"/>
            <w:tcBorders>
              <w:top w:val="single" w:sz="4" w:space="0" w:color="auto"/>
              <w:left w:val="single" w:sz="4" w:space="0" w:color="auto"/>
              <w:bottom w:val="single" w:sz="4" w:space="0" w:color="auto"/>
              <w:right w:val="single" w:sz="4" w:space="0" w:color="auto"/>
            </w:tcBorders>
          </w:tcPr>
          <w:p w14:paraId="28BC9AF5"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6917F3F" w14:textId="77777777" w:rsidR="00EE5860" w:rsidRPr="00441CD0" w:rsidRDefault="00EE5860" w:rsidP="00BB0E1F">
            <w:pPr>
              <w:pStyle w:val="TAL"/>
              <w:rPr>
                <w:lang w:val="fr-FR"/>
              </w:rPr>
            </w:pPr>
            <w:r w:rsidRPr="00441CD0">
              <w:rPr>
                <w:lang w:val="fr-FR"/>
              </w:rPr>
              <w:t>This IE shall be present, if the report is related to an event.</w:t>
            </w:r>
          </w:p>
          <w:p w14:paraId="76CB7058" w14:textId="77777777" w:rsidR="00EE5860" w:rsidRPr="00441CD0" w:rsidRDefault="00EE5860" w:rsidP="00BB0E1F">
            <w:pPr>
              <w:pStyle w:val="TAL"/>
              <w:rPr>
                <w:lang w:val="fr-FR"/>
              </w:rPr>
            </w:pPr>
            <w:r w:rsidRPr="00441CD0">
              <w:rPr>
                <w:lang w:val="fr-FR"/>
              </w:rPr>
              <w:t>When present, it shall be set to the time when the event occurs.</w:t>
            </w:r>
          </w:p>
          <w:p w14:paraId="75A1E5B6"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occurrences for an e</w:t>
            </w:r>
            <w:r w:rsidRPr="00441CD0">
              <w:rPr>
                <w:lang w:val="fr-FR"/>
              </w:rPr>
              <w:t xml:space="preserve">vent </w:t>
            </w:r>
            <w:r w:rsidRPr="00441CD0">
              <w:rPr>
                <w:lang w:val="fr-FR" w:eastAsia="zh-CN"/>
              </w:rPr>
              <w:t>for this URR ID.</w:t>
            </w:r>
          </w:p>
        </w:tc>
        <w:tc>
          <w:tcPr>
            <w:tcW w:w="370" w:type="dxa"/>
            <w:tcBorders>
              <w:top w:val="single" w:sz="4" w:space="0" w:color="auto"/>
              <w:left w:val="single" w:sz="4" w:space="0" w:color="auto"/>
              <w:bottom w:val="single" w:sz="4" w:space="0" w:color="auto"/>
              <w:right w:val="single" w:sz="4" w:space="0" w:color="auto"/>
            </w:tcBorders>
          </w:tcPr>
          <w:p w14:paraId="5EF68029"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319F874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01575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23F020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63D4C64" w14:textId="77777777" w:rsidR="00EE5860" w:rsidRPr="00441CD0" w:rsidRDefault="00EE5860" w:rsidP="00BB0E1F">
            <w:pPr>
              <w:pStyle w:val="TAC"/>
              <w:rPr>
                <w:lang w:val="fr-FR"/>
              </w:rPr>
            </w:pPr>
            <w:r w:rsidRPr="00441CD0">
              <w:rPr>
                <w:lang w:val="fr-FR"/>
              </w:rPr>
              <w:t xml:space="preserve">Time Stamp </w:t>
            </w:r>
          </w:p>
        </w:tc>
      </w:tr>
      <w:tr w:rsidR="00EE5860" w:rsidRPr="00441CD0" w14:paraId="19C4C3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C682464"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tcPr>
          <w:p w14:paraId="1248BA3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B1C9811"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tcPr>
          <w:p w14:paraId="63026D9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F33E4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4D85CA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B670E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BAE5376" w14:textId="77777777" w:rsidR="00EE5860" w:rsidRPr="00441CD0" w:rsidRDefault="00EE5860" w:rsidP="00BB0E1F">
            <w:pPr>
              <w:pStyle w:val="TAC"/>
              <w:rPr>
                <w:lang w:val="x-none"/>
              </w:rPr>
            </w:pPr>
            <w:r w:rsidRPr="00441CD0">
              <w:t>Ethernet Traffic Information</w:t>
            </w:r>
          </w:p>
        </w:tc>
      </w:tr>
      <w:tr w:rsidR="00EE5860" w:rsidRPr="00441CD0" w14:paraId="4B925D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C80E2E1" w14:textId="77777777" w:rsidR="00EE5860" w:rsidRPr="00441CD0" w:rsidRDefault="00EE5860" w:rsidP="00BB0E1F">
            <w:pPr>
              <w:pStyle w:val="TAL"/>
              <w:rPr>
                <w:szCs w:val="18"/>
                <w:lang w:val="de-DE"/>
              </w:rPr>
            </w:pPr>
            <w:r w:rsidRPr="00441CD0">
              <w:rPr>
                <w:szCs w:val="18"/>
                <w:lang w:val="de-DE"/>
              </w:rPr>
              <w:t>Join IP Muticast Information</w:t>
            </w:r>
          </w:p>
        </w:tc>
        <w:tc>
          <w:tcPr>
            <w:tcW w:w="336" w:type="dxa"/>
            <w:tcBorders>
              <w:top w:val="single" w:sz="4" w:space="0" w:color="auto"/>
              <w:left w:val="single" w:sz="4" w:space="0" w:color="auto"/>
              <w:bottom w:val="single" w:sz="4" w:space="0" w:color="auto"/>
              <w:right w:val="single" w:sz="4" w:space="0" w:color="auto"/>
            </w:tcBorders>
          </w:tcPr>
          <w:p w14:paraId="678C8E6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640F0C0"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added the PDU session </w:t>
            </w:r>
            <w:r w:rsidRPr="00441CD0">
              <w:rPr>
                <w:lang w:val="fr-FR"/>
              </w:rPr>
              <w:t>to the DL replication tree of a new IP multicast flow.</w:t>
            </w:r>
          </w:p>
          <w:p w14:paraId="5460A09C"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added to the PDU session.</w:t>
            </w:r>
          </w:p>
        </w:tc>
        <w:tc>
          <w:tcPr>
            <w:tcW w:w="370" w:type="dxa"/>
            <w:tcBorders>
              <w:top w:val="single" w:sz="4" w:space="0" w:color="auto"/>
              <w:left w:val="single" w:sz="4" w:space="0" w:color="auto"/>
              <w:bottom w:val="single" w:sz="4" w:space="0" w:color="auto"/>
              <w:right w:val="single" w:sz="4" w:space="0" w:color="auto"/>
            </w:tcBorders>
          </w:tcPr>
          <w:p w14:paraId="19FE569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4D4DAB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CBD2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1540D9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309B2976" w14:textId="77777777" w:rsidR="00EE5860" w:rsidRPr="00441CD0" w:rsidRDefault="00EE5860" w:rsidP="00BB0E1F">
            <w:pPr>
              <w:pStyle w:val="TAC"/>
              <w:rPr>
                <w:lang w:val="fr-FR"/>
              </w:rPr>
            </w:pPr>
            <w:r w:rsidRPr="00441CD0">
              <w:rPr>
                <w:lang w:val="fr-FR"/>
              </w:rPr>
              <w:t>Join IP Multicast Information</w:t>
            </w:r>
          </w:p>
        </w:tc>
      </w:tr>
      <w:tr w:rsidR="00EE5860" w:rsidRPr="00441CD0" w14:paraId="040E02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90C4702" w14:textId="77777777" w:rsidR="00EE5860" w:rsidRPr="00441CD0" w:rsidRDefault="00EE5860" w:rsidP="00BB0E1F">
            <w:pPr>
              <w:pStyle w:val="TAL"/>
              <w:rPr>
                <w:szCs w:val="18"/>
                <w:lang w:val="de-DE"/>
              </w:rPr>
            </w:pPr>
            <w:r w:rsidRPr="00441CD0">
              <w:rPr>
                <w:szCs w:val="18"/>
                <w:lang w:val="de-DE"/>
              </w:rPr>
              <w:t>Leave IP Muticast Information</w:t>
            </w:r>
          </w:p>
        </w:tc>
        <w:tc>
          <w:tcPr>
            <w:tcW w:w="336" w:type="dxa"/>
            <w:tcBorders>
              <w:top w:val="single" w:sz="4" w:space="0" w:color="auto"/>
              <w:left w:val="single" w:sz="4" w:space="0" w:color="auto"/>
              <w:bottom w:val="single" w:sz="4" w:space="0" w:color="auto"/>
              <w:right w:val="single" w:sz="4" w:space="0" w:color="auto"/>
            </w:tcBorders>
          </w:tcPr>
          <w:p w14:paraId="770CE7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50C8B53"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removed the PDU session </w:t>
            </w:r>
            <w:r w:rsidRPr="00441CD0">
              <w:rPr>
                <w:lang w:val="fr-FR"/>
              </w:rPr>
              <w:t>from the DL replication tree of an IP multicast flow.</w:t>
            </w:r>
          </w:p>
          <w:p w14:paraId="0D49C5FF"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removed from the PDU session.</w:t>
            </w:r>
          </w:p>
        </w:tc>
        <w:tc>
          <w:tcPr>
            <w:tcW w:w="370" w:type="dxa"/>
            <w:tcBorders>
              <w:top w:val="single" w:sz="4" w:space="0" w:color="auto"/>
              <w:left w:val="single" w:sz="4" w:space="0" w:color="auto"/>
              <w:bottom w:val="single" w:sz="4" w:space="0" w:color="auto"/>
              <w:right w:val="single" w:sz="4" w:space="0" w:color="auto"/>
            </w:tcBorders>
          </w:tcPr>
          <w:p w14:paraId="623D8F1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EA856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1210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F0DF14F"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4EF1BE6" w14:textId="77777777" w:rsidR="00EE5860" w:rsidRPr="00441CD0" w:rsidRDefault="00EE5860" w:rsidP="00BB0E1F">
            <w:pPr>
              <w:pStyle w:val="TAC"/>
              <w:rPr>
                <w:lang w:val="fr-FR"/>
              </w:rPr>
            </w:pPr>
            <w:r w:rsidRPr="00441CD0">
              <w:rPr>
                <w:lang w:val="fr-FR"/>
              </w:rPr>
              <w:t>Leave IP Multicast Information</w:t>
            </w:r>
          </w:p>
        </w:tc>
      </w:tr>
      <w:tr w:rsidR="00EE5860" w:rsidRPr="00441CD0" w14:paraId="4F8E55AF"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28910752" w14:textId="77777777" w:rsidR="00EE5860" w:rsidRPr="00441CD0" w:rsidRDefault="00EE5860" w:rsidP="00BB0E1F">
            <w:pPr>
              <w:pStyle w:val="TAN"/>
            </w:pPr>
            <w:r w:rsidRPr="00441CD0">
              <w:lastRenderedPageBreak/>
              <w:t>NOTE 1:</w:t>
            </w:r>
            <w:r w:rsidRPr="00441CD0">
              <w:tab/>
              <w:t>This is the case for unsolicited application reporting by the TDF. The Network instance is required when the UE IP address cannot be used to determine the corresponding PDN connection.</w:t>
            </w:r>
          </w:p>
          <w:p w14:paraId="5ED29440" w14:textId="77777777" w:rsidR="00EE5860" w:rsidRPr="00441CD0" w:rsidRDefault="00EE5860" w:rsidP="00BB0E1F">
            <w:pPr>
              <w:pStyle w:val="TAN"/>
            </w:pPr>
            <w:r w:rsidRPr="00441CD0">
              <w:t>NOTE 2:</w:t>
            </w:r>
            <w:r w:rsidRPr="00441CD0">
              <w:tab/>
            </w:r>
            <w:r w:rsidRPr="00441CD0">
              <w:rPr>
                <w:lang w:val="de-DE"/>
              </w:rPr>
              <w:t xml:space="preserve">The UP function may send a Usage Report with the </w:t>
            </w:r>
            <w:r w:rsidRPr="00441CD0">
              <w:rPr>
                <w:szCs w:val="18"/>
                <w:lang w:val="de-DE"/>
              </w:rPr>
              <w:t>Volume/Duration Measurement</w:t>
            </w:r>
            <w:r w:rsidRPr="00441CD0">
              <w:rPr>
                <w:lang w:val="de-DE"/>
              </w:rPr>
              <w:t xml:space="preserve"> set to zero.</w:t>
            </w:r>
          </w:p>
        </w:tc>
      </w:tr>
    </w:tbl>
    <w:p w14:paraId="2279ECC6" w14:textId="77777777" w:rsidR="00EE5860" w:rsidRPr="00441CD0" w:rsidRDefault="00EE5860" w:rsidP="00EE5860"/>
    <w:p w14:paraId="3A7D255F" w14:textId="77777777" w:rsidR="00EE5860" w:rsidRPr="00441CD0" w:rsidRDefault="00EE5860" w:rsidP="00EE5860">
      <w:pPr>
        <w:pStyle w:val="TH"/>
        <w:outlineLvl w:val="0"/>
        <w:rPr>
          <w:lang w:val="en-US"/>
        </w:rPr>
      </w:pPr>
      <w:r w:rsidRPr="00441CD0">
        <w:t>Table 7.5.8.3-2: Application Detection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09142A6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E0F8540"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477DCFD"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565AFBF" w14:textId="77777777" w:rsidR="00EE5860" w:rsidRPr="00441CD0" w:rsidRDefault="00EE5860" w:rsidP="00BB0E1F">
            <w:pPr>
              <w:pStyle w:val="TAC"/>
              <w:rPr>
                <w:lang w:val="fr-FR"/>
              </w:rPr>
            </w:pPr>
            <w:r w:rsidRPr="00441CD0">
              <w:rPr>
                <w:lang w:val="fr-FR"/>
              </w:rPr>
              <w:t>Application Detection Information IE Type = 68 (decimal)</w:t>
            </w:r>
          </w:p>
        </w:tc>
      </w:tr>
      <w:tr w:rsidR="00EE5860" w:rsidRPr="00441CD0" w14:paraId="1E10A9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5AC4A9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DB7AA5A"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2A0F0A73" w14:textId="77777777" w:rsidR="00EE5860" w:rsidRPr="00441CD0" w:rsidRDefault="00EE5860" w:rsidP="00BB0E1F">
            <w:pPr>
              <w:pStyle w:val="TAC"/>
            </w:pPr>
            <w:r w:rsidRPr="00441CD0">
              <w:t>Length = n</w:t>
            </w:r>
          </w:p>
        </w:tc>
      </w:tr>
      <w:tr w:rsidR="00EE5860" w:rsidRPr="00441CD0" w14:paraId="408BE51C"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004D32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C83D828"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59084C2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5F33D0"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155387C2" w14:textId="77777777" w:rsidR="00EE5860" w:rsidRPr="00441CD0" w:rsidRDefault="00EE5860" w:rsidP="00BB0E1F">
            <w:pPr>
              <w:pStyle w:val="TAH"/>
            </w:pPr>
            <w:r w:rsidRPr="00441CD0">
              <w:t>IE Type</w:t>
            </w:r>
          </w:p>
        </w:tc>
      </w:tr>
      <w:tr w:rsidR="00EE5860" w:rsidRPr="00441CD0" w14:paraId="28571423"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51E12F8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9050A"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747336E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30E602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98BE4B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D2999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5C68BD"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4C2AFDCA" w14:textId="77777777" w:rsidR="00EE5860" w:rsidRPr="00441CD0" w:rsidRDefault="00EE5860" w:rsidP="00BB0E1F">
            <w:pPr>
              <w:spacing w:after="0"/>
              <w:rPr>
                <w:rFonts w:ascii="Arial" w:hAnsi="Arial"/>
                <w:b/>
                <w:sz w:val="18"/>
                <w:lang w:val="x-none"/>
              </w:rPr>
            </w:pPr>
          </w:p>
        </w:tc>
      </w:tr>
      <w:tr w:rsidR="00EE5860" w:rsidRPr="00441CD0" w14:paraId="02ABA30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2FAC4FD1" w14:textId="77777777" w:rsidR="00EE5860" w:rsidRPr="00441CD0" w:rsidRDefault="00EE5860" w:rsidP="00BB0E1F">
            <w:pPr>
              <w:pStyle w:val="TAL"/>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07EDB3F" w14:textId="77777777" w:rsidR="00EE5860" w:rsidRPr="00441CD0" w:rsidRDefault="00EE5860" w:rsidP="00BB0E1F">
            <w:pPr>
              <w:pStyle w:val="TAL"/>
              <w:jc w:val="center"/>
            </w:pPr>
            <w:r w:rsidRPr="00441CD0">
              <w:rPr>
                <w:szCs w:val="18"/>
              </w:rPr>
              <w:t>M</w:t>
            </w:r>
          </w:p>
        </w:tc>
        <w:tc>
          <w:tcPr>
            <w:tcW w:w="4677" w:type="dxa"/>
            <w:tcBorders>
              <w:top w:val="single" w:sz="4" w:space="0" w:color="auto"/>
              <w:left w:val="single" w:sz="4" w:space="0" w:color="auto"/>
              <w:bottom w:val="single" w:sz="4" w:space="0" w:color="auto"/>
              <w:right w:val="single" w:sz="4" w:space="0" w:color="auto"/>
            </w:tcBorders>
            <w:hideMark/>
          </w:tcPr>
          <w:p w14:paraId="1DADBCF5" w14:textId="77777777" w:rsidR="00EE5860" w:rsidRPr="00441CD0" w:rsidRDefault="00EE5860" w:rsidP="00BB0E1F">
            <w:pPr>
              <w:pStyle w:val="TAL"/>
            </w:pPr>
            <w:r w:rsidRPr="00441CD0">
              <w:rPr>
                <w:rFonts w:cs="Arial"/>
                <w:szCs w:val="18"/>
                <w:lang w:val="en-US" w:eastAsia="zh-CN"/>
              </w:rPr>
              <w:t xml:space="preserve">This IE </w:t>
            </w:r>
            <w:r w:rsidRPr="00441CD0">
              <w:rPr>
                <w:rFonts w:cs="Arial"/>
                <w:szCs w:val="18"/>
                <w:lang w:eastAsia="zh-CN"/>
              </w:rPr>
              <w:t>shall identify the Application ID for which a start or stop of traffic is reported.</w:t>
            </w:r>
          </w:p>
        </w:tc>
        <w:tc>
          <w:tcPr>
            <w:tcW w:w="370" w:type="dxa"/>
            <w:tcBorders>
              <w:top w:val="single" w:sz="4" w:space="0" w:color="auto"/>
              <w:left w:val="single" w:sz="4" w:space="0" w:color="auto"/>
              <w:bottom w:val="single" w:sz="4" w:space="0" w:color="auto"/>
              <w:right w:val="single" w:sz="4" w:space="0" w:color="auto"/>
            </w:tcBorders>
            <w:hideMark/>
          </w:tcPr>
          <w:p w14:paraId="2D36B7E8"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3A0767"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83ABA84"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25613"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5A7CD95D" w14:textId="77777777" w:rsidR="00EE5860" w:rsidRPr="00441CD0" w:rsidRDefault="00EE5860" w:rsidP="00BB0E1F">
            <w:pPr>
              <w:pStyle w:val="TAC"/>
              <w:rPr>
                <w:lang w:val="x-none"/>
              </w:rPr>
            </w:pPr>
            <w:r w:rsidRPr="00441CD0">
              <w:t>Application ID</w:t>
            </w:r>
          </w:p>
        </w:tc>
      </w:tr>
      <w:tr w:rsidR="00EE5860" w:rsidRPr="00441CD0" w14:paraId="68D6215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0D9AD7CF" w14:textId="77777777" w:rsidR="00EE5860" w:rsidRPr="00441CD0" w:rsidRDefault="00EE5860" w:rsidP="00BB0E1F">
            <w:pPr>
              <w:pStyle w:val="TAL"/>
            </w:pPr>
            <w:r w:rsidRPr="00441CD0">
              <w:t>Application Instance ID</w:t>
            </w:r>
          </w:p>
        </w:tc>
        <w:tc>
          <w:tcPr>
            <w:tcW w:w="336" w:type="dxa"/>
            <w:tcBorders>
              <w:top w:val="single" w:sz="4" w:space="0" w:color="auto"/>
              <w:left w:val="single" w:sz="4" w:space="0" w:color="auto"/>
              <w:bottom w:val="single" w:sz="4" w:space="0" w:color="auto"/>
              <w:right w:val="single" w:sz="4" w:space="0" w:color="auto"/>
            </w:tcBorders>
            <w:hideMark/>
          </w:tcPr>
          <w:p w14:paraId="0855C884"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5DFA2FCA" w14:textId="77777777" w:rsidR="00EE5860" w:rsidRPr="00441CD0" w:rsidRDefault="00EE5860" w:rsidP="00BB0E1F">
            <w:pPr>
              <w:pStyle w:val="TAL"/>
              <w:rPr>
                <w:szCs w:val="18"/>
                <w:lang w:val="en-US" w:eastAsia="zh-CN"/>
              </w:rPr>
            </w:pPr>
            <w:r w:rsidRPr="00441CD0">
              <w:rPr>
                <w:szCs w:val="18"/>
                <w:lang w:val="en-US" w:eastAsia="zh-CN"/>
              </w:rPr>
              <w:t>When present, this IE shall identify the Application Instance Identifier for which a start or stop of traffic is reported.</w:t>
            </w:r>
            <w:r w:rsidRPr="00441CD0">
              <w:rPr>
                <w:rFonts w:cs="Arial"/>
                <w:szCs w:val="18"/>
                <w:lang w:val="en-US" w:eastAsia="zh-CN"/>
              </w:rPr>
              <w:t xml:space="preserve">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 It shall be present, when reporting the stop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it was provided when reporting the start of the application.</w:t>
            </w:r>
          </w:p>
        </w:tc>
        <w:tc>
          <w:tcPr>
            <w:tcW w:w="370" w:type="dxa"/>
            <w:tcBorders>
              <w:top w:val="single" w:sz="4" w:space="0" w:color="auto"/>
              <w:left w:val="single" w:sz="4" w:space="0" w:color="auto"/>
              <w:bottom w:val="single" w:sz="4" w:space="0" w:color="auto"/>
              <w:right w:val="single" w:sz="4" w:space="0" w:color="auto"/>
            </w:tcBorders>
            <w:hideMark/>
          </w:tcPr>
          <w:p w14:paraId="62084F4B"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3D6D43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978E3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374D76"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CA38946" w14:textId="77777777" w:rsidR="00EE5860" w:rsidRPr="00441CD0" w:rsidRDefault="00EE5860" w:rsidP="00BB0E1F">
            <w:pPr>
              <w:pStyle w:val="TAC"/>
              <w:rPr>
                <w:lang w:val="x-none"/>
              </w:rPr>
            </w:pPr>
            <w:r w:rsidRPr="00441CD0">
              <w:t>Application Instance ID</w:t>
            </w:r>
          </w:p>
        </w:tc>
      </w:tr>
      <w:tr w:rsidR="00EE5860" w:rsidRPr="00441CD0" w14:paraId="11076D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79CACBF1" w14:textId="77777777" w:rsidR="00EE5860" w:rsidRPr="00441CD0" w:rsidRDefault="00EE5860" w:rsidP="00BB0E1F">
            <w:pPr>
              <w:pStyle w:val="TAL"/>
            </w:pPr>
            <w:r w:rsidRPr="00441CD0">
              <w:t>Flow Information</w:t>
            </w:r>
          </w:p>
        </w:tc>
        <w:tc>
          <w:tcPr>
            <w:tcW w:w="336" w:type="dxa"/>
            <w:tcBorders>
              <w:top w:val="single" w:sz="4" w:space="0" w:color="auto"/>
              <w:left w:val="single" w:sz="4" w:space="0" w:color="auto"/>
              <w:bottom w:val="single" w:sz="4" w:space="0" w:color="auto"/>
              <w:right w:val="single" w:sz="4" w:space="0" w:color="auto"/>
            </w:tcBorders>
            <w:hideMark/>
          </w:tcPr>
          <w:p w14:paraId="73FED09D"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1195FED0" w14:textId="77777777" w:rsidR="00EE5860" w:rsidRPr="00441CD0" w:rsidRDefault="00EE5860" w:rsidP="00BB0E1F">
            <w:pPr>
              <w:pStyle w:val="TAL"/>
              <w:rPr>
                <w:rFonts w:cs="Arial"/>
                <w:szCs w:val="18"/>
                <w:lang w:val="en-US" w:eastAsia="zh-CN"/>
              </w:rPr>
            </w:pPr>
            <w:r w:rsidRPr="00441CD0">
              <w:rPr>
                <w:rFonts w:cs="Arial"/>
                <w:szCs w:val="18"/>
                <w:lang w:val="en-US" w:eastAsia="zh-CN"/>
              </w:rPr>
              <w:t xml:space="preserve">When present, this IE shall contain the flow information for the detected application.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w:t>
            </w:r>
          </w:p>
        </w:tc>
        <w:tc>
          <w:tcPr>
            <w:tcW w:w="370" w:type="dxa"/>
            <w:tcBorders>
              <w:top w:val="single" w:sz="4" w:space="0" w:color="auto"/>
              <w:left w:val="single" w:sz="4" w:space="0" w:color="auto"/>
              <w:bottom w:val="single" w:sz="4" w:space="0" w:color="auto"/>
              <w:right w:val="single" w:sz="4" w:space="0" w:color="auto"/>
            </w:tcBorders>
            <w:hideMark/>
          </w:tcPr>
          <w:p w14:paraId="425D3B1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AFDC4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A29F9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FD0E069"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7B3DE858" w14:textId="77777777" w:rsidR="00EE5860" w:rsidRPr="00441CD0" w:rsidRDefault="00EE5860" w:rsidP="00BB0E1F">
            <w:pPr>
              <w:pStyle w:val="TAC"/>
              <w:rPr>
                <w:lang w:val="en-US"/>
              </w:rPr>
            </w:pPr>
            <w:r w:rsidRPr="00441CD0">
              <w:rPr>
                <w:lang w:val="en-US"/>
              </w:rPr>
              <w:t>Flow Information</w:t>
            </w:r>
          </w:p>
        </w:tc>
      </w:tr>
      <w:tr w:rsidR="00EE5860" w:rsidRPr="00441CD0" w14:paraId="0CAA1C15"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tcPr>
          <w:p w14:paraId="650A73A1" w14:textId="77777777" w:rsidR="00EE5860" w:rsidRPr="00441CD0" w:rsidRDefault="00EE5860" w:rsidP="00BB0E1F">
            <w:pPr>
              <w:pStyle w:val="TAL"/>
              <w:rPr>
                <w:lang w:val="fr-FR"/>
              </w:rPr>
            </w:pPr>
            <w:r w:rsidRPr="00441CD0">
              <w:rPr>
                <w:lang w:val="fr-FR"/>
              </w:rPr>
              <w:t>PDR ID</w:t>
            </w:r>
          </w:p>
        </w:tc>
        <w:tc>
          <w:tcPr>
            <w:tcW w:w="336" w:type="dxa"/>
            <w:tcBorders>
              <w:top w:val="single" w:sz="4" w:space="0" w:color="auto"/>
              <w:left w:val="single" w:sz="4" w:space="0" w:color="auto"/>
              <w:bottom w:val="single" w:sz="4" w:space="0" w:color="auto"/>
              <w:right w:val="single" w:sz="4" w:space="0" w:color="auto"/>
            </w:tcBorders>
          </w:tcPr>
          <w:p w14:paraId="5D02E49E" w14:textId="77777777" w:rsidR="00EE5860" w:rsidRPr="00441CD0" w:rsidRDefault="00EE5860" w:rsidP="00BB0E1F">
            <w:pPr>
              <w:pStyle w:val="TAL"/>
              <w:jc w:val="center"/>
              <w:rPr>
                <w:szCs w:val="18"/>
                <w:lang w:val="fr-FR"/>
              </w:rPr>
            </w:pPr>
            <w:r w:rsidRPr="00441CD0">
              <w:rPr>
                <w:szCs w:val="18"/>
                <w:lang w:val="fr-FR"/>
              </w:rPr>
              <w:t>O</w:t>
            </w:r>
          </w:p>
        </w:tc>
        <w:tc>
          <w:tcPr>
            <w:tcW w:w="4677" w:type="dxa"/>
            <w:tcBorders>
              <w:top w:val="single" w:sz="4" w:space="0" w:color="auto"/>
              <w:left w:val="single" w:sz="4" w:space="0" w:color="auto"/>
              <w:bottom w:val="single" w:sz="4" w:space="0" w:color="auto"/>
              <w:right w:val="single" w:sz="4" w:space="0" w:color="auto"/>
            </w:tcBorders>
          </w:tcPr>
          <w:p w14:paraId="53096846" w14:textId="77777777" w:rsidR="00EE5860" w:rsidRPr="00441CD0" w:rsidRDefault="00EE5860" w:rsidP="00BB0E1F">
            <w:pPr>
              <w:pStyle w:val="TAL"/>
              <w:rPr>
                <w:rFonts w:cs="Arial"/>
                <w:szCs w:val="18"/>
                <w:lang w:val="en-US" w:eastAsia="zh-CN"/>
              </w:rPr>
            </w:pPr>
            <w:r w:rsidRPr="00441CD0">
              <w:rPr>
                <w:rFonts w:cs="Arial"/>
                <w:szCs w:val="18"/>
                <w:lang w:val="en-US" w:eastAsia="zh-CN"/>
              </w:rPr>
              <w:t>When present, it shall contain the PDR ID which the application traffic matches.</w:t>
            </w:r>
          </w:p>
        </w:tc>
        <w:tc>
          <w:tcPr>
            <w:tcW w:w="370" w:type="dxa"/>
            <w:tcBorders>
              <w:top w:val="single" w:sz="4" w:space="0" w:color="auto"/>
              <w:left w:val="single" w:sz="4" w:space="0" w:color="auto"/>
              <w:bottom w:val="single" w:sz="4" w:space="0" w:color="auto"/>
              <w:right w:val="single" w:sz="4" w:space="0" w:color="auto"/>
            </w:tcBorders>
          </w:tcPr>
          <w:p w14:paraId="2AF22E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E831B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1C92F1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E1FB8B4"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tcPr>
          <w:p w14:paraId="51FDB232" w14:textId="77777777" w:rsidR="00EE5860" w:rsidRPr="00441CD0" w:rsidRDefault="00EE5860" w:rsidP="00BB0E1F">
            <w:pPr>
              <w:pStyle w:val="TAC"/>
              <w:rPr>
                <w:lang w:val="en-US"/>
              </w:rPr>
            </w:pPr>
            <w:r w:rsidRPr="00441CD0">
              <w:rPr>
                <w:lang w:val="en-US"/>
              </w:rPr>
              <w:t>PDR ID</w:t>
            </w:r>
          </w:p>
        </w:tc>
      </w:tr>
    </w:tbl>
    <w:p w14:paraId="75040507" w14:textId="77777777" w:rsidR="00EE5860" w:rsidRPr="00441CD0" w:rsidRDefault="00EE5860" w:rsidP="00EE5860"/>
    <w:p w14:paraId="3641CE9C" w14:textId="77777777" w:rsidR="00EE5860" w:rsidRPr="00441CD0" w:rsidRDefault="00EE5860" w:rsidP="00EE5860">
      <w:pPr>
        <w:pStyle w:val="TH"/>
        <w:outlineLvl w:val="0"/>
        <w:rPr>
          <w:lang w:val="en-US"/>
        </w:rPr>
      </w:pPr>
      <w:r w:rsidRPr="00441CD0">
        <w:t>Table 7.5.8.3-3: Ethernet Traffic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3414904C"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5A0144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5FCCC"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72FE943" w14:textId="77777777" w:rsidR="00EE5860" w:rsidRPr="00441CD0" w:rsidRDefault="00EE5860" w:rsidP="00BB0E1F">
            <w:pPr>
              <w:pStyle w:val="TAC"/>
              <w:rPr>
                <w:lang w:val="fr-FR"/>
              </w:rPr>
            </w:pPr>
            <w:r w:rsidRPr="00441CD0">
              <w:rPr>
                <w:lang w:val="fr-FR"/>
              </w:rPr>
              <w:t>Ethernet Traffic Information IE Type = 143 (decimal)</w:t>
            </w:r>
          </w:p>
        </w:tc>
      </w:tr>
      <w:tr w:rsidR="00EE5860" w:rsidRPr="00441CD0" w14:paraId="6AB9BB4E"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3F08F1A"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AE839B"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57FB9CC3" w14:textId="77777777" w:rsidR="00EE5860" w:rsidRPr="00441CD0" w:rsidRDefault="00EE5860" w:rsidP="00BB0E1F">
            <w:pPr>
              <w:pStyle w:val="TAC"/>
            </w:pPr>
            <w:r w:rsidRPr="00441CD0">
              <w:t>Length = n</w:t>
            </w:r>
          </w:p>
        </w:tc>
      </w:tr>
      <w:tr w:rsidR="00EE5860" w:rsidRPr="00441CD0" w14:paraId="18A4404A"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725390B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AE31C6A"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45C5CBE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2B2126"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21A3814E" w14:textId="77777777" w:rsidR="00EE5860" w:rsidRPr="00441CD0" w:rsidRDefault="00EE5860" w:rsidP="00BB0E1F">
            <w:pPr>
              <w:pStyle w:val="TAH"/>
            </w:pPr>
            <w:r w:rsidRPr="00441CD0">
              <w:t>IE Type</w:t>
            </w:r>
          </w:p>
        </w:tc>
      </w:tr>
      <w:tr w:rsidR="00EE5860" w:rsidRPr="00441CD0" w14:paraId="6CE46338"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70431E2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E81AF3"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385ECE6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820C4A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25B5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D9DBBE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73DA2BF"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22994478" w14:textId="77777777" w:rsidR="00EE5860" w:rsidRPr="00441CD0" w:rsidRDefault="00EE5860" w:rsidP="00BB0E1F">
            <w:pPr>
              <w:spacing w:after="0"/>
              <w:rPr>
                <w:rFonts w:ascii="Arial" w:hAnsi="Arial"/>
                <w:b/>
                <w:sz w:val="18"/>
                <w:lang w:val="x-none"/>
              </w:rPr>
            </w:pPr>
          </w:p>
        </w:tc>
      </w:tr>
      <w:tr w:rsidR="00EE5860" w:rsidRPr="00441CD0" w14:paraId="31E57D97"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10BF3AF5" w14:textId="77777777" w:rsidR="00EE5860" w:rsidRPr="00441CD0" w:rsidRDefault="00EE5860" w:rsidP="00BB0E1F">
            <w:pPr>
              <w:pStyle w:val="TAL"/>
            </w:pPr>
            <w:r w:rsidRPr="00441CD0">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134573CB"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6A77DB5B"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detected.</w:t>
            </w:r>
          </w:p>
          <w:p w14:paraId="13271D22" w14:textId="77777777" w:rsidR="00EE5860" w:rsidRPr="00441CD0" w:rsidRDefault="00EE5860" w:rsidP="00BB0E1F">
            <w:pPr>
              <w:pStyle w:val="TAL"/>
              <w:rPr>
                <w:rFonts w:cs="Arial"/>
                <w:szCs w:val="18"/>
                <w:lang w:eastAsia="zh-CN"/>
              </w:rPr>
            </w:pPr>
            <w:r w:rsidRPr="00441CD0">
              <w:rPr>
                <w:rFonts w:cs="Arial"/>
                <w:szCs w:val="18"/>
                <w:lang w:eastAsia="zh-CN"/>
              </w:rPr>
              <w:t>When present, it shall identify the MAC (Ethernet) addresses newly detected as source address of frames sent UL by the UE.</w:t>
            </w:r>
          </w:p>
          <w:p w14:paraId="5E956A7B"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2522D550"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45E35BB"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D400E5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72FD6A"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4F70B53B" w14:textId="77777777" w:rsidR="00EE5860" w:rsidRPr="00441CD0" w:rsidRDefault="00EE5860" w:rsidP="00BB0E1F">
            <w:pPr>
              <w:pStyle w:val="TAC"/>
              <w:rPr>
                <w:lang w:val="x-none"/>
              </w:rPr>
            </w:pPr>
            <w:r w:rsidRPr="00441CD0">
              <w:t>MAC Addresses Detected</w:t>
            </w:r>
          </w:p>
        </w:tc>
      </w:tr>
      <w:tr w:rsidR="00EE5860" w:rsidRPr="00441CD0" w14:paraId="7B816C2F"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4C0FC593" w14:textId="77777777" w:rsidR="00EE5860" w:rsidRPr="00441CD0" w:rsidRDefault="00EE5860" w:rsidP="00BB0E1F">
            <w:pPr>
              <w:pStyle w:val="TAL"/>
            </w:pPr>
            <w:r w:rsidRPr="00441CD0">
              <w:t>MAC Addresses Removed</w:t>
            </w:r>
          </w:p>
        </w:tc>
        <w:tc>
          <w:tcPr>
            <w:tcW w:w="336" w:type="dxa"/>
            <w:tcBorders>
              <w:top w:val="single" w:sz="4" w:space="0" w:color="auto"/>
              <w:left w:val="single" w:sz="4" w:space="0" w:color="auto"/>
              <w:bottom w:val="single" w:sz="4" w:space="0" w:color="auto"/>
              <w:right w:val="single" w:sz="4" w:space="0" w:color="auto"/>
            </w:tcBorders>
            <w:hideMark/>
          </w:tcPr>
          <w:p w14:paraId="141B6954"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7AA47595"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removed.</w:t>
            </w:r>
          </w:p>
          <w:p w14:paraId="123FCC91" w14:textId="77777777" w:rsidR="00EE5860" w:rsidRPr="00441CD0" w:rsidRDefault="00EE5860" w:rsidP="00BB0E1F">
            <w:pPr>
              <w:pStyle w:val="TAL"/>
              <w:rPr>
                <w:noProof/>
                <w:sz w:val="20"/>
              </w:rPr>
            </w:pPr>
            <w:r w:rsidRPr="00441CD0">
              <w:rPr>
                <w:rFonts w:cs="Arial"/>
                <w:szCs w:val="18"/>
                <w:lang w:eastAsia="zh-CN"/>
              </w:rPr>
              <w:t>When present, it shall identify the MAC (Ethernet) addresses that have been inactive for a duration exceeding the Ethernet inactivity Timer.</w:t>
            </w:r>
          </w:p>
          <w:p w14:paraId="34979ED5"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37B5282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D1FA52"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7CDE5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69FB62"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2DDA14A" w14:textId="77777777" w:rsidR="00EE5860" w:rsidRPr="00441CD0" w:rsidRDefault="00EE5860" w:rsidP="00BB0E1F">
            <w:pPr>
              <w:pStyle w:val="TAC"/>
              <w:rPr>
                <w:lang w:val="x-none"/>
              </w:rPr>
            </w:pPr>
            <w:r w:rsidRPr="00441CD0">
              <w:t>MAC Addresses Removed</w:t>
            </w:r>
          </w:p>
        </w:tc>
      </w:tr>
    </w:tbl>
    <w:p w14:paraId="2F203688" w14:textId="77777777" w:rsidR="00EE5860" w:rsidRPr="00441CD0" w:rsidRDefault="00EE5860" w:rsidP="00EE5860">
      <w:pPr>
        <w:rPr>
          <w:rFonts w:ascii="Arial" w:hAnsi="Arial" w:cs="Arial"/>
          <w:bCs/>
          <w:lang w:val="x-none"/>
        </w:rPr>
      </w:pPr>
    </w:p>
    <w:p w14:paraId="01D8CD69" w14:textId="77777777" w:rsidR="00EE5860" w:rsidRPr="00441CD0" w:rsidRDefault="00EE5860" w:rsidP="00EE5860">
      <w:pPr>
        <w:pStyle w:val="TH"/>
        <w:outlineLvl w:val="0"/>
        <w:rPr>
          <w:lang w:val="en-US"/>
        </w:rPr>
      </w:pPr>
      <w:r w:rsidRPr="00441CD0">
        <w:t>Table 7.5.8.3-4: Join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7D539020"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754CEBFD"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306479E"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2F648CC" w14:textId="77777777" w:rsidR="00EE5860" w:rsidRPr="00441CD0" w:rsidRDefault="00EE5860" w:rsidP="00BB0E1F">
            <w:pPr>
              <w:pStyle w:val="TAC"/>
              <w:rPr>
                <w:lang w:val="fr-FR"/>
              </w:rPr>
            </w:pPr>
            <w:r w:rsidRPr="00441CD0">
              <w:rPr>
                <w:lang w:val="fr-FR"/>
              </w:rPr>
              <w:t>Join IP Multicast Information IE Type = 189 (decimal)</w:t>
            </w:r>
          </w:p>
        </w:tc>
      </w:tr>
      <w:tr w:rsidR="00EE5860" w:rsidRPr="00441CD0" w14:paraId="6E325F2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09CD098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9F40552"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17CDCE0" w14:textId="77777777" w:rsidR="00EE5860" w:rsidRPr="00441CD0" w:rsidRDefault="00EE5860" w:rsidP="00BB0E1F">
            <w:pPr>
              <w:pStyle w:val="TAC"/>
              <w:rPr>
                <w:lang w:val="fr-FR"/>
              </w:rPr>
            </w:pPr>
            <w:r w:rsidRPr="00441CD0">
              <w:rPr>
                <w:lang w:val="fr-FR"/>
              </w:rPr>
              <w:t>Length = n</w:t>
            </w:r>
          </w:p>
        </w:tc>
      </w:tr>
      <w:tr w:rsidR="00EE5860" w:rsidRPr="00441CD0" w14:paraId="6FC4CCFD"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1D795CF2"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3EF7A78"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253A1D2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7DD0B7"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2BCCB02" w14:textId="77777777" w:rsidR="00EE5860" w:rsidRPr="00441CD0" w:rsidRDefault="00EE5860" w:rsidP="00BB0E1F">
            <w:pPr>
              <w:pStyle w:val="TAH"/>
              <w:rPr>
                <w:lang w:val="fr-FR"/>
              </w:rPr>
            </w:pPr>
            <w:r w:rsidRPr="00441CD0">
              <w:rPr>
                <w:lang w:val="fr-FR"/>
              </w:rPr>
              <w:t>IE Type</w:t>
            </w:r>
          </w:p>
        </w:tc>
      </w:tr>
      <w:tr w:rsidR="00EE5860" w:rsidRPr="00441CD0" w14:paraId="1C21A28C"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6BF8E7C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02CBC"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120FCBE"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98CD3B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AA2493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EE00FAF"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34C68FB5"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4083D225" w14:textId="77777777" w:rsidR="00EE5860" w:rsidRPr="00441CD0" w:rsidRDefault="00EE5860" w:rsidP="00BB0E1F">
            <w:pPr>
              <w:spacing w:after="0"/>
              <w:rPr>
                <w:rFonts w:ascii="Arial" w:hAnsi="Arial"/>
                <w:b/>
                <w:sz w:val="18"/>
                <w:lang w:val="fr-FR"/>
              </w:rPr>
            </w:pPr>
          </w:p>
        </w:tc>
      </w:tr>
      <w:tr w:rsidR="00EE5860" w:rsidRPr="00441CD0" w14:paraId="0F0F2B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16584D0" w14:textId="77777777" w:rsidR="00EE5860" w:rsidRPr="00441CD0" w:rsidRDefault="00EE5860" w:rsidP="00BB0E1F">
            <w:pPr>
              <w:pStyle w:val="TAL"/>
              <w:rPr>
                <w:lang w:val="fr-FR"/>
              </w:rPr>
            </w:pPr>
            <w:r w:rsidRPr="00441CD0">
              <w:rPr>
                <w:lang w:val="fr-FR"/>
              </w:rPr>
              <w:lastRenderedPageBreak/>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3EA502FE"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5B70A589" w14:textId="77777777" w:rsidR="00EE5860" w:rsidRPr="00441CD0" w:rsidRDefault="00EE5860" w:rsidP="00BB0E1F">
            <w:pPr>
              <w:pStyle w:val="TAL"/>
              <w:rPr>
                <w:rFonts w:cs="Arial"/>
                <w:szCs w:val="18"/>
                <w:lang w:val="fr-FR" w:eastAsia="zh-CN"/>
              </w:rPr>
            </w:pPr>
            <w:r w:rsidRPr="00441CD0">
              <w:rPr>
                <w:rFonts w:cs="Arial"/>
                <w:szCs w:val="18"/>
                <w:lang w:val="fr-FR" w:eastAsia="zh-CN"/>
              </w:rPr>
              <w:t>This IE shall contain the</w:t>
            </w:r>
            <w:r w:rsidRPr="00441CD0">
              <w:rPr>
                <w:lang w:val="fr-FR"/>
              </w:rPr>
              <w:t xml:space="preserve"> IP multicast address of the DL multicast flow</w:t>
            </w:r>
            <w:r w:rsidRPr="00441CD0">
              <w:rPr>
                <w:rFonts w:cs="Arial"/>
                <w:szCs w:val="18"/>
                <w:lang w:val="fr-FR" w:eastAsia="zh-CN"/>
              </w:rPr>
              <w:t xml:space="preserve"> added to the PDU session.</w:t>
            </w:r>
          </w:p>
        </w:tc>
        <w:tc>
          <w:tcPr>
            <w:tcW w:w="370" w:type="dxa"/>
            <w:tcBorders>
              <w:top w:val="single" w:sz="4" w:space="0" w:color="auto"/>
              <w:left w:val="single" w:sz="4" w:space="0" w:color="auto"/>
              <w:bottom w:val="single" w:sz="4" w:space="0" w:color="auto"/>
              <w:right w:val="single" w:sz="4" w:space="0" w:color="auto"/>
            </w:tcBorders>
            <w:hideMark/>
          </w:tcPr>
          <w:p w14:paraId="0B8B5BC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4BAC90"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E280C0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161F17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05790706" w14:textId="77777777" w:rsidR="00EE5860" w:rsidRPr="00441CD0" w:rsidRDefault="00EE5860" w:rsidP="00BB0E1F">
            <w:pPr>
              <w:pStyle w:val="TAC"/>
              <w:rPr>
                <w:lang w:val="fr-FR"/>
              </w:rPr>
            </w:pPr>
            <w:r w:rsidRPr="00441CD0">
              <w:rPr>
                <w:lang w:val="fr-FR"/>
              </w:rPr>
              <w:t>IP Multicast Address</w:t>
            </w:r>
          </w:p>
        </w:tc>
      </w:tr>
      <w:tr w:rsidR="00EE5860" w:rsidRPr="00441CD0" w14:paraId="5172D35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40F266B"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6441A864"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E5F625"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added to the PDU session, if available.</w:t>
            </w:r>
          </w:p>
          <w:p w14:paraId="2220BFE9" w14:textId="77777777" w:rsidR="00EE5860" w:rsidRPr="00441CD0" w:rsidRDefault="00EE5860" w:rsidP="00BB0E1F">
            <w:pPr>
              <w:pStyle w:val="TAL"/>
              <w:rPr>
                <w:lang w:val="fr-FR"/>
              </w:rPr>
            </w:pPr>
            <w:r w:rsidRPr="00441CD0">
              <w:rPr>
                <w:color w:val="000000"/>
                <w:lang w:val="fr-FR"/>
              </w:rPr>
              <w:t>Several IEs with the same IE type may be present to represent multiple source specific a</w:t>
            </w:r>
            <w:r w:rsidRPr="00441CD0">
              <w:rPr>
                <w:color w:val="000000"/>
                <w:lang w:val="en-US"/>
              </w:rPr>
              <w:t>ddresses.</w:t>
            </w:r>
          </w:p>
        </w:tc>
        <w:tc>
          <w:tcPr>
            <w:tcW w:w="370" w:type="dxa"/>
            <w:tcBorders>
              <w:top w:val="single" w:sz="4" w:space="0" w:color="auto"/>
              <w:left w:val="single" w:sz="4" w:space="0" w:color="auto"/>
              <w:bottom w:val="single" w:sz="4" w:space="0" w:color="auto"/>
              <w:right w:val="single" w:sz="4" w:space="0" w:color="auto"/>
            </w:tcBorders>
            <w:hideMark/>
          </w:tcPr>
          <w:p w14:paraId="5D6F18A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116B5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94F32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5FD8E0"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E0FDBDF" w14:textId="77777777" w:rsidR="00EE5860" w:rsidRPr="00441CD0" w:rsidRDefault="00EE5860" w:rsidP="00BB0E1F">
            <w:pPr>
              <w:pStyle w:val="TAC"/>
              <w:rPr>
                <w:lang w:val="fr-FR"/>
              </w:rPr>
            </w:pPr>
            <w:r w:rsidRPr="00441CD0">
              <w:rPr>
                <w:lang w:val="fr-FR"/>
              </w:rPr>
              <w:t>Source IP Address</w:t>
            </w:r>
          </w:p>
        </w:tc>
      </w:tr>
    </w:tbl>
    <w:p w14:paraId="3D2204C6" w14:textId="77777777" w:rsidR="00EE5860" w:rsidRPr="00441CD0" w:rsidRDefault="00EE5860" w:rsidP="00EE5860">
      <w:pPr>
        <w:rPr>
          <w:noProof/>
        </w:rPr>
      </w:pPr>
    </w:p>
    <w:p w14:paraId="5D1DEFCD" w14:textId="77777777" w:rsidR="00EE5860" w:rsidRPr="00441CD0" w:rsidRDefault="00EE5860" w:rsidP="00EE5860">
      <w:pPr>
        <w:pStyle w:val="TH"/>
        <w:outlineLvl w:val="0"/>
        <w:rPr>
          <w:lang w:val="en-US"/>
        </w:rPr>
      </w:pPr>
      <w:r w:rsidRPr="00441CD0">
        <w:t>Table 7.5.8.3-5: Leave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56DB978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60857D70"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C2A1617"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759E597A" w14:textId="77777777" w:rsidR="00EE5860" w:rsidRPr="00441CD0" w:rsidRDefault="00EE5860" w:rsidP="00BB0E1F">
            <w:pPr>
              <w:pStyle w:val="TAC"/>
              <w:rPr>
                <w:lang w:val="fr-FR"/>
              </w:rPr>
            </w:pPr>
            <w:r w:rsidRPr="00441CD0">
              <w:rPr>
                <w:lang w:val="fr-FR"/>
              </w:rPr>
              <w:t>Leave IP Multicast Information IE Type = 190 (decimal)</w:t>
            </w:r>
          </w:p>
        </w:tc>
      </w:tr>
      <w:tr w:rsidR="00EE5860" w:rsidRPr="00441CD0" w14:paraId="5AC9D5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4150F9C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8AF1B3"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1F6758E4" w14:textId="77777777" w:rsidR="00EE5860" w:rsidRPr="00441CD0" w:rsidRDefault="00EE5860" w:rsidP="00BB0E1F">
            <w:pPr>
              <w:pStyle w:val="TAC"/>
              <w:rPr>
                <w:lang w:val="fr-FR"/>
              </w:rPr>
            </w:pPr>
            <w:r w:rsidRPr="00441CD0">
              <w:rPr>
                <w:lang w:val="fr-FR"/>
              </w:rPr>
              <w:t>Length = n</w:t>
            </w:r>
          </w:p>
        </w:tc>
      </w:tr>
      <w:tr w:rsidR="00EE5860" w:rsidRPr="00441CD0" w14:paraId="289D14C9"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0C1B20E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7CA80E3"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7EBF29B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AFC2CC"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FD0CEDF" w14:textId="77777777" w:rsidR="00EE5860" w:rsidRPr="00441CD0" w:rsidRDefault="00EE5860" w:rsidP="00BB0E1F">
            <w:pPr>
              <w:pStyle w:val="TAH"/>
              <w:rPr>
                <w:lang w:val="fr-FR"/>
              </w:rPr>
            </w:pPr>
            <w:r w:rsidRPr="00441CD0">
              <w:rPr>
                <w:lang w:val="fr-FR"/>
              </w:rPr>
              <w:t>IE Type</w:t>
            </w:r>
          </w:p>
        </w:tc>
      </w:tr>
      <w:tr w:rsidR="00EE5860" w:rsidRPr="00441CD0" w14:paraId="4718459E"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2D33195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C6012E6"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CC1B16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C0CB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856BD6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ACFB0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126F084"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0DE5E1E8" w14:textId="77777777" w:rsidR="00EE5860" w:rsidRPr="00441CD0" w:rsidRDefault="00EE5860" w:rsidP="00BB0E1F">
            <w:pPr>
              <w:spacing w:after="0"/>
              <w:rPr>
                <w:rFonts w:ascii="Arial" w:hAnsi="Arial"/>
                <w:b/>
                <w:sz w:val="18"/>
                <w:lang w:val="fr-FR"/>
              </w:rPr>
            </w:pPr>
          </w:p>
        </w:tc>
      </w:tr>
      <w:tr w:rsidR="00EE5860" w:rsidRPr="00441CD0" w14:paraId="504ADE3D"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09338B0E"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196A4499"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1CD65104" w14:textId="77777777" w:rsidR="00EE5860" w:rsidRPr="00441CD0" w:rsidRDefault="00EE5860" w:rsidP="00BB0E1F">
            <w:pPr>
              <w:pStyle w:val="TAL"/>
              <w:rPr>
                <w:rFonts w:cs="Arial"/>
                <w:szCs w:val="18"/>
                <w:lang w:val="fr-FR" w:eastAsia="zh-CN"/>
              </w:rPr>
            </w:pPr>
            <w:r w:rsidRPr="00441CD0">
              <w:rPr>
                <w:rFonts w:cs="Arial"/>
                <w:szCs w:val="18"/>
                <w:lang w:val="fr-FR" w:eastAsia="zh-CN"/>
              </w:rPr>
              <w:t xml:space="preserve">This IE shall contain the </w:t>
            </w:r>
            <w:r w:rsidRPr="00441CD0">
              <w:rPr>
                <w:lang w:val="fr-FR"/>
              </w:rPr>
              <w:t>IP multicast address of the DL multicast flow</w:t>
            </w:r>
            <w:r w:rsidRPr="00441CD0">
              <w:rPr>
                <w:rFonts w:cs="Arial"/>
                <w:szCs w:val="18"/>
                <w:lang w:val="fr-FR" w:eastAsia="zh-CN"/>
              </w:rPr>
              <w:t xml:space="preserve"> removed from the PDU session.</w:t>
            </w:r>
          </w:p>
        </w:tc>
        <w:tc>
          <w:tcPr>
            <w:tcW w:w="370" w:type="dxa"/>
            <w:tcBorders>
              <w:top w:val="single" w:sz="4" w:space="0" w:color="auto"/>
              <w:left w:val="single" w:sz="4" w:space="0" w:color="auto"/>
              <w:bottom w:val="single" w:sz="4" w:space="0" w:color="auto"/>
              <w:right w:val="single" w:sz="4" w:space="0" w:color="auto"/>
            </w:tcBorders>
            <w:hideMark/>
          </w:tcPr>
          <w:p w14:paraId="64EEB91A"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40128E"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614B1F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2FB5B0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FDF9B05" w14:textId="77777777" w:rsidR="00EE5860" w:rsidRPr="00441CD0" w:rsidRDefault="00EE5860" w:rsidP="00BB0E1F">
            <w:pPr>
              <w:pStyle w:val="TAC"/>
              <w:rPr>
                <w:lang w:val="fr-FR"/>
              </w:rPr>
            </w:pPr>
            <w:r w:rsidRPr="00441CD0">
              <w:rPr>
                <w:lang w:val="fr-FR"/>
              </w:rPr>
              <w:t>IP Multicast Address</w:t>
            </w:r>
          </w:p>
        </w:tc>
      </w:tr>
      <w:tr w:rsidR="00EE5860" w:rsidRPr="00441CD0" w14:paraId="5912DBE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633CB8AD"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2B85C1FB"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6F7AB2"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removed from the PDU session, if available.</w:t>
            </w:r>
          </w:p>
          <w:p w14:paraId="60C2E790" w14:textId="77777777" w:rsidR="00EE5860" w:rsidRPr="00441CD0" w:rsidRDefault="00EE5860" w:rsidP="00BB0E1F">
            <w:pPr>
              <w:pStyle w:val="TAL"/>
              <w:rPr>
                <w:lang w:val="fr-FR"/>
              </w:rPr>
            </w:pPr>
            <w:r w:rsidRPr="00441CD0">
              <w:rPr>
                <w:color w:val="000000"/>
                <w:lang w:val="fr-FR"/>
              </w:rPr>
              <w:t xml:space="preserve">Several IEs with the same IE type may be present to represent multiple source </w:t>
            </w:r>
            <w:r w:rsidRPr="00441CD0">
              <w:rPr>
                <w:color w:val="000000"/>
                <w:lang w:val="en-US"/>
              </w:rPr>
              <w:t>specific addresses.</w:t>
            </w:r>
          </w:p>
        </w:tc>
        <w:tc>
          <w:tcPr>
            <w:tcW w:w="370" w:type="dxa"/>
            <w:tcBorders>
              <w:top w:val="single" w:sz="4" w:space="0" w:color="auto"/>
              <w:left w:val="single" w:sz="4" w:space="0" w:color="auto"/>
              <w:bottom w:val="single" w:sz="4" w:space="0" w:color="auto"/>
              <w:right w:val="single" w:sz="4" w:space="0" w:color="auto"/>
            </w:tcBorders>
            <w:hideMark/>
          </w:tcPr>
          <w:p w14:paraId="303A648B"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B2FEB2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85E36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6C102F"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9B5A8A0" w14:textId="77777777" w:rsidR="00EE5860" w:rsidRPr="00441CD0" w:rsidRDefault="00EE5860" w:rsidP="00BB0E1F">
            <w:pPr>
              <w:pStyle w:val="TAC"/>
              <w:rPr>
                <w:lang w:val="fr-FR"/>
              </w:rPr>
            </w:pPr>
            <w:r w:rsidRPr="00441CD0">
              <w:rPr>
                <w:lang w:val="fr-FR"/>
              </w:rPr>
              <w:t>Source IP Address</w:t>
            </w:r>
          </w:p>
        </w:tc>
      </w:tr>
    </w:tbl>
    <w:p w14:paraId="438A8488" w14:textId="77777777" w:rsidR="00EE5860" w:rsidRPr="00441CD0" w:rsidRDefault="00EE5860" w:rsidP="00EE5860">
      <w:pPr>
        <w:rPr>
          <w:rFonts w:ascii="Arial" w:hAnsi="Arial" w:cs="Arial"/>
          <w:bCs/>
          <w:lang w:val="x-none"/>
        </w:rPr>
      </w:pPr>
    </w:p>
    <w:p w14:paraId="340B32EB" w14:textId="77777777" w:rsidR="00EE5860" w:rsidRPr="00441CD0" w:rsidRDefault="00EE5860" w:rsidP="00EE5860">
      <w:pPr>
        <w:pStyle w:val="Heading4"/>
        <w:rPr>
          <w:rFonts w:cs="Arial"/>
          <w:bCs/>
          <w:lang w:val="x-none"/>
        </w:rPr>
      </w:pPr>
      <w:bookmarkStart w:id="4683" w:name="_Toc19717326"/>
      <w:bookmarkStart w:id="4684" w:name="_Toc27490825"/>
      <w:bookmarkStart w:id="4685" w:name="_Toc27557118"/>
      <w:bookmarkStart w:id="4686" w:name="_Toc27724035"/>
      <w:bookmarkStart w:id="4687" w:name="_Toc36031108"/>
      <w:bookmarkStart w:id="4688" w:name="_Toc36043028"/>
      <w:bookmarkStart w:id="4689" w:name="_Toc36814353"/>
      <w:bookmarkStart w:id="4690" w:name="_Toc44689211"/>
      <w:bookmarkStart w:id="4691" w:name="_Toc44923965"/>
      <w:bookmarkStart w:id="4692" w:name="_Toc51860935"/>
      <w:bookmarkStart w:id="4693" w:name="_Toc57930706"/>
      <w:bookmarkStart w:id="4694" w:name="_Toc57931336"/>
      <w:bookmarkStart w:id="4695" w:name="_Toc67499729"/>
      <w:r w:rsidRPr="00441CD0">
        <w:t>7.5.8.4</w:t>
      </w:r>
      <w:r w:rsidRPr="00441CD0">
        <w:tab/>
        <w:t xml:space="preserve">Error Indication Report </w:t>
      </w:r>
      <w:r w:rsidRPr="00441CD0">
        <w:rPr>
          <w:lang w:eastAsia="zh-CN"/>
        </w:rPr>
        <w:t xml:space="preserve">IE </w:t>
      </w:r>
      <w:r w:rsidRPr="00441CD0">
        <w:t>within PFCP Session Report Request</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2CAD2F39" w14:textId="77777777" w:rsidR="00EE5860" w:rsidRPr="00441CD0" w:rsidRDefault="00EE5860" w:rsidP="00EE5860">
      <w:r w:rsidRPr="00441CD0">
        <w:t xml:space="preserve">The </w:t>
      </w:r>
      <w:r w:rsidRPr="00441CD0">
        <w:rPr>
          <w:lang w:val="en-US"/>
        </w:rPr>
        <w:t xml:space="preserve">Error Indication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7.5.8.4-1</w:t>
      </w:r>
      <w:r w:rsidRPr="00441CD0">
        <w:rPr>
          <w:lang w:eastAsia="ja-JP"/>
        </w:rPr>
        <w:t>.</w:t>
      </w:r>
    </w:p>
    <w:p w14:paraId="0AF96CFC" w14:textId="77777777" w:rsidR="00EE5860" w:rsidRPr="00441CD0" w:rsidRDefault="00EE5860" w:rsidP="00EE5860">
      <w:pPr>
        <w:pStyle w:val="TH"/>
        <w:rPr>
          <w:lang w:val="en-US"/>
        </w:rPr>
      </w:pPr>
      <w:r w:rsidRPr="00441CD0">
        <w:t xml:space="preserve">Table 7.5.8.4-1: Error Indication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6019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D6B9C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A1733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CDC4BF" w14:textId="77777777" w:rsidR="00EE5860" w:rsidRPr="00441CD0" w:rsidRDefault="00EE5860" w:rsidP="00BB0E1F">
            <w:pPr>
              <w:pStyle w:val="TAC"/>
              <w:rPr>
                <w:lang w:val="en-US"/>
              </w:rPr>
            </w:pPr>
            <w:r w:rsidRPr="00441CD0">
              <w:rPr>
                <w:lang w:val="en-US"/>
              </w:rPr>
              <w:t>Error Indication Report IE Type = 99 (decimal)</w:t>
            </w:r>
          </w:p>
        </w:tc>
      </w:tr>
      <w:tr w:rsidR="00EE5860" w:rsidRPr="00441CD0" w14:paraId="6A4E8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F97C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09F9F2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6A8F1BC" w14:textId="77777777" w:rsidR="00EE5860" w:rsidRPr="00441CD0" w:rsidRDefault="00EE5860" w:rsidP="00BB0E1F">
            <w:pPr>
              <w:pStyle w:val="TAC"/>
            </w:pPr>
            <w:r w:rsidRPr="00441CD0">
              <w:t>Length = n</w:t>
            </w:r>
          </w:p>
        </w:tc>
      </w:tr>
      <w:tr w:rsidR="00EE5860" w:rsidRPr="00441CD0" w14:paraId="20AAF34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0DD35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47316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33EB4D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7ACDB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D7806D6" w14:textId="77777777" w:rsidR="00EE5860" w:rsidRPr="00441CD0" w:rsidRDefault="00EE5860" w:rsidP="00BB0E1F">
            <w:pPr>
              <w:pStyle w:val="TAH"/>
            </w:pPr>
            <w:r w:rsidRPr="00441CD0">
              <w:t>IE Type</w:t>
            </w:r>
          </w:p>
        </w:tc>
      </w:tr>
      <w:tr w:rsidR="00EE5860" w:rsidRPr="00441CD0" w14:paraId="77D0F746"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9445CE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EAC45B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1FC0BE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D613EC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6B282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94F08D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14161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59FA02F" w14:textId="77777777" w:rsidR="00EE5860" w:rsidRPr="00441CD0" w:rsidRDefault="00EE5860" w:rsidP="00BB0E1F">
            <w:pPr>
              <w:spacing w:after="0"/>
              <w:rPr>
                <w:rFonts w:ascii="Arial" w:hAnsi="Arial"/>
                <w:b/>
                <w:sz w:val="18"/>
                <w:lang w:val="x-none"/>
              </w:rPr>
            </w:pPr>
          </w:p>
        </w:tc>
      </w:tr>
      <w:tr w:rsidR="00EE5860" w:rsidRPr="00441CD0" w14:paraId="64EDF7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6AB2E38" w14:textId="77777777" w:rsidR="00EE5860" w:rsidRPr="00441CD0" w:rsidRDefault="00EE5860" w:rsidP="00BB0E1F">
            <w:pPr>
              <w:pStyle w:val="TAL"/>
            </w:pPr>
            <w:r w:rsidRPr="00441CD0">
              <w:rPr>
                <w:szCs w:val="18"/>
                <w:lang w:val="de-DE"/>
              </w:rPr>
              <w:t>Remote F-TEID</w:t>
            </w:r>
          </w:p>
        </w:tc>
        <w:tc>
          <w:tcPr>
            <w:tcW w:w="336" w:type="dxa"/>
            <w:tcBorders>
              <w:top w:val="single" w:sz="4" w:space="0" w:color="auto"/>
              <w:left w:val="single" w:sz="4" w:space="0" w:color="auto"/>
              <w:bottom w:val="single" w:sz="4" w:space="0" w:color="auto"/>
              <w:right w:val="single" w:sz="4" w:space="0" w:color="auto"/>
            </w:tcBorders>
            <w:hideMark/>
          </w:tcPr>
          <w:p w14:paraId="1018E28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5B61F45" w14:textId="77777777" w:rsidR="00EE5860" w:rsidRPr="00441CD0" w:rsidRDefault="00EE5860" w:rsidP="00BB0E1F">
            <w:pPr>
              <w:pStyle w:val="TAL"/>
              <w:rPr>
                <w:szCs w:val="18"/>
                <w:lang w:val="en-US"/>
              </w:rPr>
            </w:pPr>
            <w:r w:rsidRPr="00441CD0">
              <w:rPr>
                <w:szCs w:val="18"/>
                <w:lang w:val="en-US"/>
              </w:rPr>
              <w:t>This IE shall identify the remote F-TEID of the GTP-U bearer for which an Error Indication has been received at the UP function.</w:t>
            </w:r>
          </w:p>
          <w:p w14:paraId="56DA5A94" w14:textId="77777777" w:rsidR="00EE5860" w:rsidRPr="00441CD0" w:rsidRDefault="00EE5860" w:rsidP="00BB0E1F">
            <w:pPr>
              <w:pStyle w:val="TAL"/>
              <w:rPr>
                <w:szCs w:val="18"/>
                <w:lang w:val="en-US"/>
              </w:rPr>
            </w:pPr>
          </w:p>
          <w:p w14:paraId="11D1C8AB" w14:textId="77777777" w:rsidR="00EE5860" w:rsidRPr="00441CD0" w:rsidRDefault="00EE5860" w:rsidP="00BB0E1F">
            <w:pPr>
              <w:pStyle w:val="TAL"/>
              <w:rPr>
                <w:lang w:val="x-none"/>
              </w:rPr>
            </w:pPr>
            <w:r w:rsidRPr="00441CD0">
              <w:rPr>
                <w:lang w:eastAsia="ja-JP"/>
              </w:rPr>
              <w:t>More than one IE with this type may be included to represent multiple remote F-TEID for which an Error Indication has been received.</w:t>
            </w:r>
          </w:p>
        </w:tc>
        <w:tc>
          <w:tcPr>
            <w:tcW w:w="370" w:type="dxa"/>
            <w:tcBorders>
              <w:top w:val="single" w:sz="4" w:space="0" w:color="auto"/>
              <w:left w:val="single" w:sz="4" w:space="0" w:color="auto"/>
              <w:bottom w:val="single" w:sz="4" w:space="0" w:color="auto"/>
              <w:right w:val="single" w:sz="4" w:space="0" w:color="auto"/>
            </w:tcBorders>
            <w:hideMark/>
          </w:tcPr>
          <w:p w14:paraId="380C0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074DA9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F2EC62"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634C6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B7725B2" w14:textId="77777777" w:rsidR="00EE5860" w:rsidRPr="00441CD0" w:rsidRDefault="00EE5860" w:rsidP="00BB0E1F">
            <w:pPr>
              <w:pStyle w:val="TAC"/>
              <w:rPr>
                <w:lang w:val="x-none"/>
              </w:rPr>
            </w:pPr>
            <w:r w:rsidRPr="00441CD0">
              <w:t>F-TEID</w:t>
            </w:r>
          </w:p>
        </w:tc>
      </w:tr>
    </w:tbl>
    <w:p w14:paraId="183A01AB" w14:textId="77777777" w:rsidR="00EE5860" w:rsidRPr="00441CD0" w:rsidRDefault="00EE5860" w:rsidP="00EE5860"/>
    <w:p w14:paraId="045EB446" w14:textId="77777777" w:rsidR="00EE5860" w:rsidRPr="00441CD0" w:rsidRDefault="00EE5860" w:rsidP="00EE5860">
      <w:pPr>
        <w:pStyle w:val="Heading4"/>
        <w:rPr>
          <w:rFonts w:cs="Arial"/>
          <w:bCs/>
        </w:rPr>
      </w:pPr>
      <w:bookmarkStart w:id="4696" w:name="_Toc27490826"/>
      <w:bookmarkStart w:id="4697" w:name="_Toc27557119"/>
      <w:bookmarkStart w:id="4698" w:name="_Toc27724036"/>
      <w:bookmarkStart w:id="4699" w:name="_Toc36031109"/>
      <w:bookmarkStart w:id="4700" w:name="_Toc36043029"/>
      <w:bookmarkStart w:id="4701" w:name="_Toc36814354"/>
      <w:bookmarkStart w:id="4702" w:name="_Toc44689212"/>
      <w:bookmarkStart w:id="4703" w:name="_Toc44923966"/>
      <w:bookmarkStart w:id="4704" w:name="_Toc51860936"/>
      <w:bookmarkStart w:id="4705" w:name="_Toc57930707"/>
      <w:bookmarkStart w:id="4706" w:name="_Toc57931337"/>
      <w:bookmarkStart w:id="4707" w:name="_Toc27490827"/>
      <w:bookmarkStart w:id="4708" w:name="_Toc27557120"/>
      <w:bookmarkStart w:id="4709" w:name="_Toc27724037"/>
      <w:bookmarkStart w:id="4710" w:name="_Toc36031110"/>
      <w:bookmarkStart w:id="4711" w:name="_Toc36043030"/>
      <w:bookmarkStart w:id="4712" w:name="_Toc36814355"/>
      <w:bookmarkStart w:id="4713" w:name="_Toc19717327"/>
      <w:bookmarkStart w:id="4714" w:name="_Toc67499730"/>
      <w:r w:rsidRPr="00441CD0">
        <w:t>7.5.8.5</w:t>
      </w:r>
      <w:r w:rsidRPr="00441CD0">
        <w:tab/>
      </w:r>
      <w:r>
        <w:t>TSC</w:t>
      </w:r>
      <w:r w:rsidRPr="00441CD0">
        <w:t xml:space="preserve"> Management Information </w:t>
      </w:r>
      <w:r w:rsidRPr="00441CD0">
        <w:rPr>
          <w:lang w:eastAsia="zh-CN"/>
        </w:rPr>
        <w:t xml:space="preserve">IE </w:t>
      </w:r>
      <w:bookmarkStart w:id="4715" w:name="_Hlk40707461"/>
      <w:r w:rsidRPr="00441CD0">
        <w:t>within PFCP Session Report Request</w:t>
      </w:r>
      <w:bookmarkEnd w:id="4696"/>
      <w:bookmarkEnd w:id="4697"/>
      <w:bookmarkEnd w:id="4698"/>
      <w:bookmarkEnd w:id="4699"/>
      <w:bookmarkEnd w:id="4700"/>
      <w:bookmarkEnd w:id="4701"/>
      <w:bookmarkEnd w:id="4702"/>
      <w:bookmarkEnd w:id="4703"/>
      <w:bookmarkEnd w:id="4704"/>
      <w:bookmarkEnd w:id="4705"/>
      <w:bookmarkEnd w:id="4706"/>
      <w:bookmarkEnd w:id="4714"/>
      <w:bookmarkEnd w:id="4715"/>
    </w:p>
    <w:p w14:paraId="403688EB"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7.5.8.5-1</w:t>
      </w:r>
      <w:r w:rsidRPr="00441CD0">
        <w:rPr>
          <w:lang w:eastAsia="ja-JP"/>
        </w:rPr>
        <w:t>.</w:t>
      </w:r>
    </w:p>
    <w:p w14:paraId="072F6EA6" w14:textId="77777777" w:rsidR="00EE5860" w:rsidRPr="00441CD0" w:rsidRDefault="00EE5860" w:rsidP="00EE5860">
      <w:pPr>
        <w:pStyle w:val="TH"/>
        <w:rPr>
          <w:lang w:val="en-US"/>
        </w:rPr>
      </w:pPr>
      <w:r w:rsidRPr="00441CD0">
        <w:t xml:space="preserve">Table 7.5.8.5-1: </w:t>
      </w:r>
      <w:r>
        <w:t>TSC</w:t>
      </w:r>
      <w:r w:rsidRPr="00441CD0">
        <w:t xml:space="preserve"> Management Information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43045E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1B49086"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71943B0"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F469D11" w14:textId="77777777" w:rsidR="00EE5860" w:rsidRPr="00441CD0" w:rsidRDefault="00EE5860" w:rsidP="00BB0E1F">
            <w:pPr>
              <w:pStyle w:val="TAC"/>
              <w:rPr>
                <w:lang w:val="fr-FR"/>
              </w:rPr>
            </w:pPr>
            <w:r>
              <w:rPr>
                <w:lang w:val="fr-FR"/>
              </w:rPr>
              <w:t>TSC</w:t>
            </w:r>
            <w:r w:rsidRPr="00441CD0">
              <w:rPr>
                <w:lang w:val="fr-FR"/>
              </w:rPr>
              <w:t xml:space="preserve"> Management Information IE Type = 201 (decimal)</w:t>
            </w:r>
          </w:p>
        </w:tc>
      </w:tr>
      <w:tr w:rsidR="00EE5860" w:rsidRPr="00441CD0" w14:paraId="43C6FD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9B3FA3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891E8B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09A8AAF" w14:textId="77777777" w:rsidR="00EE5860" w:rsidRPr="00441CD0" w:rsidRDefault="00EE5860" w:rsidP="00BB0E1F">
            <w:pPr>
              <w:pStyle w:val="TAC"/>
              <w:rPr>
                <w:lang w:val="fr-FR"/>
              </w:rPr>
            </w:pPr>
            <w:r w:rsidRPr="00441CD0">
              <w:rPr>
                <w:lang w:val="fr-FR"/>
              </w:rPr>
              <w:t>Length = n</w:t>
            </w:r>
          </w:p>
        </w:tc>
      </w:tr>
      <w:tr w:rsidR="00EE5860" w:rsidRPr="00441CD0" w14:paraId="10CFE49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406F50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9F2499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EFDBCA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73A7516"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8AA857E" w14:textId="77777777" w:rsidR="00EE5860" w:rsidRPr="00441CD0" w:rsidRDefault="00EE5860" w:rsidP="00BB0E1F">
            <w:pPr>
              <w:pStyle w:val="TAH"/>
              <w:rPr>
                <w:lang w:val="fr-FR"/>
              </w:rPr>
            </w:pPr>
            <w:r w:rsidRPr="00441CD0">
              <w:rPr>
                <w:lang w:val="fr-FR"/>
              </w:rPr>
              <w:t>IE Type</w:t>
            </w:r>
          </w:p>
        </w:tc>
      </w:tr>
      <w:tr w:rsidR="00EE5860" w:rsidRPr="00441CD0" w14:paraId="14342F7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281B9C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5C07B88"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44FD6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E086D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1A15E5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6AC0119"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FB2F459"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F54D320" w14:textId="77777777" w:rsidR="00EE5860" w:rsidRPr="00441CD0" w:rsidRDefault="00EE5860" w:rsidP="00BB0E1F">
            <w:pPr>
              <w:spacing w:after="0"/>
              <w:rPr>
                <w:rFonts w:ascii="Arial" w:hAnsi="Arial"/>
                <w:b/>
                <w:sz w:val="18"/>
                <w:lang w:val="fr-FR"/>
              </w:rPr>
            </w:pPr>
          </w:p>
        </w:tc>
      </w:tr>
      <w:tr w:rsidR="00EE5860" w:rsidRPr="00441CD0" w14:paraId="4D8B79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0DD4F4" w14:textId="77777777" w:rsidR="00EE5860" w:rsidRPr="00441CD0" w:rsidRDefault="00EE5860" w:rsidP="00BB0E1F">
            <w:pPr>
              <w:pStyle w:val="TAL"/>
              <w:rPr>
                <w:lang w:val="fr-FR"/>
              </w:rPr>
            </w:pPr>
            <w:r w:rsidRPr="00441CD0">
              <w:rPr>
                <w:szCs w:val="18"/>
                <w:lang w:val="de-DE"/>
              </w:rPr>
              <w:lastRenderedPageBreak/>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7AAF5D9E"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34A7737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705092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3BDE4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CA1DFC"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AED1320"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403B6DF"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783A9B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ACBAF5D"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73138E73"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04CC1CB"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2BB377D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F0A417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7D2B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7FE521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2A111F5" w14:textId="77777777" w:rsidR="00EE5860" w:rsidRPr="00441CD0" w:rsidRDefault="00EE5860" w:rsidP="00BB0E1F">
            <w:pPr>
              <w:pStyle w:val="TAC"/>
              <w:rPr>
                <w:lang w:val="fr-FR"/>
              </w:rPr>
            </w:pPr>
            <w:r>
              <w:rPr>
                <w:lang w:val="fr-FR"/>
              </w:rPr>
              <w:t>Bridge</w:t>
            </w:r>
            <w:r w:rsidRPr="00441CD0">
              <w:rPr>
                <w:lang w:val="fr-FR"/>
              </w:rPr>
              <w:t xml:space="preserve"> Management Information Container</w:t>
            </w:r>
          </w:p>
        </w:tc>
      </w:tr>
      <w:tr w:rsidR="00EE5860" w14:paraId="51DF2F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B64B4C2"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1777AE0"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3FB1BBB7"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207B3B3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C7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7A19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96016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6414ACB" w14:textId="77777777" w:rsidR="00EE5860" w:rsidRDefault="00EE5860" w:rsidP="00BB0E1F">
            <w:pPr>
              <w:pStyle w:val="TAC"/>
              <w:rPr>
                <w:lang w:val="fr-FR"/>
              </w:rPr>
            </w:pPr>
            <w:r w:rsidRPr="009F6BCE">
              <w:rPr>
                <w:lang w:val="fr-FR"/>
              </w:rPr>
              <w:t>NW-TT Port Number</w:t>
            </w:r>
          </w:p>
        </w:tc>
      </w:tr>
    </w:tbl>
    <w:p w14:paraId="7A2F2974" w14:textId="77777777" w:rsidR="00EE5860" w:rsidRDefault="00EE5860" w:rsidP="00EE5860">
      <w:bookmarkStart w:id="4716" w:name="_Toc44689213"/>
    </w:p>
    <w:p w14:paraId="7E56380E" w14:textId="77777777" w:rsidR="00EE5860" w:rsidRPr="00441CD0" w:rsidRDefault="00EE5860" w:rsidP="00EE5860">
      <w:pPr>
        <w:pStyle w:val="Heading4"/>
        <w:rPr>
          <w:rFonts w:cs="Arial"/>
          <w:bCs/>
        </w:rPr>
      </w:pPr>
      <w:bookmarkStart w:id="4717" w:name="_Toc44923967"/>
      <w:bookmarkStart w:id="4718" w:name="_Toc51860937"/>
      <w:bookmarkStart w:id="4719" w:name="_Toc57930708"/>
      <w:bookmarkStart w:id="4720" w:name="_Toc57931338"/>
      <w:bookmarkStart w:id="4721" w:name="_Toc67499731"/>
      <w:r w:rsidRPr="00441CD0">
        <w:t>7.5.8.6</w:t>
      </w:r>
      <w:r w:rsidRPr="00441CD0">
        <w:tab/>
        <w:t xml:space="preserve">Session Report </w:t>
      </w:r>
      <w:r w:rsidRPr="00441CD0">
        <w:rPr>
          <w:lang w:eastAsia="zh-CN"/>
        </w:rPr>
        <w:t xml:space="preserve">IE </w:t>
      </w:r>
      <w:r w:rsidRPr="00441CD0">
        <w:t>within PFCP Session Report Request</w:t>
      </w:r>
      <w:bookmarkEnd w:id="4707"/>
      <w:bookmarkEnd w:id="4708"/>
      <w:bookmarkEnd w:id="4709"/>
      <w:bookmarkEnd w:id="4710"/>
      <w:bookmarkEnd w:id="4711"/>
      <w:bookmarkEnd w:id="4712"/>
      <w:bookmarkEnd w:id="4716"/>
      <w:bookmarkEnd w:id="4717"/>
      <w:bookmarkEnd w:id="4718"/>
      <w:bookmarkEnd w:id="4719"/>
      <w:bookmarkEnd w:id="4720"/>
      <w:bookmarkEnd w:id="4721"/>
    </w:p>
    <w:p w14:paraId="4CB16719" w14:textId="77777777" w:rsidR="00EE5860" w:rsidRPr="00441CD0" w:rsidRDefault="00EE5860" w:rsidP="00EE5860">
      <w:r w:rsidRPr="00441CD0">
        <w:t xml:space="preserve">The </w:t>
      </w:r>
      <w:r w:rsidRPr="00441CD0">
        <w:rPr>
          <w:lang w:val="en-US"/>
        </w:rPr>
        <w:t xml:space="preserve">Session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7.5.8.6-1</w:t>
      </w:r>
      <w:r w:rsidRPr="00441CD0">
        <w:rPr>
          <w:lang w:eastAsia="ja-JP"/>
        </w:rPr>
        <w:t>.</w:t>
      </w:r>
    </w:p>
    <w:p w14:paraId="4CCD0738" w14:textId="77777777" w:rsidR="00EE5860" w:rsidRPr="00441CD0" w:rsidRDefault="00EE5860" w:rsidP="00EE5860">
      <w:pPr>
        <w:pStyle w:val="TH"/>
        <w:rPr>
          <w:lang w:val="en-US"/>
        </w:rPr>
      </w:pPr>
      <w:r w:rsidRPr="00441CD0">
        <w:t xml:space="preserve">Table 7.5.8.6-1: Session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705A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9AC0B7"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BE0105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E07834" w14:textId="77777777" w:rsidR="00EE5860" w:rsidRPr="00441CD0" w:rsidRDefault="00EE5860" w:rsidP="00BB0E1F">
            <w:pPr>
              <w:pStyle w:val="TAC"/>
              <w:rPr>
                <w:lang w:val="fr-FR"/>
              </w:rPr>
            </w:pPr>
            <w:r w:rsidRPr="00441CD0">
              <w:rPr>
                <w:lang w:val="fr-FR"/>
              </w:rPr>
              <w:t>Session Report IE Type = 214 (decimal)</w:t>
            </w:r>
          </w:p>
        </w:tc>
      </w:tr>
      <w:tr w:rsidR="00EE5860" w:rsidRPr="00441CD0" w14:paraId="2656D5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C4EB02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C7EB2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D963408" w14:textId="77777777" w:rsidR="00EE5860" w:rsidRPr="00441CD0" w:rsidRDefault="00EE5860" w:rsidP="00BB0E1F">
            <w:pPr>
              <w:pStyle w:val="TAC"/>
              <w:rPr>
                <w:lang w:val="fr-FR"/>
              </w:rPr>
            </w:pPr>
            <w:r w:rsidRPr="00441CD0">
              <w:rPr>
                <w:lang w:val="fr-FR"/>
              </w:rPr>
              <w:t>Length = n</w:t>
            </w:r>
          </w:p>
        </w:tc>
      </w:tr>
      <w:tr w:rsidR="00EE5860" w:rsidRPr="00441CD0" w14:paraId="58E53C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C3CD0A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41D5E1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AEDCC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58FBC9"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0C03605" w14:textId="77777777" w:rsidR="00EE5860" w:rsidRPr="00441CD0" w:rsidRDefault="00EE5860" w:rsidP="00BB0E1F">
            <w:pPr>
              <w:pStyle w:val="TAH"/>
              <w:rPr>
                <w:lang w:val="fr-FR"/>
              </w:rPr>
            </w:pPr>
            <w:r w:rsidRPr="00441CD0">
              <w:rPr>
                <w:lang w:val="fr-FR"/>
              </w:rPr>
              <w:t>IE Type</w:t>
            </w:r>
          </w:p>
        </w:tc>
      </w:tr>
      <w:tr w:rsidR="00EE5860" w:rsidRPr="00441CD0" w14:paraId="0EC934B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4171F1"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BD1939"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B7D5E2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390B0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DE0AD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151C96B"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79A8F15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40D21B" w14:textId="77777777" w:rsidR="00EE5860" w:rsidRPr="00441CD0" w:rsidRDefault="00EE5860" w:rsidP="00BB0E1F">
            <w:pPr>
              <w:spacing w:after="0"/>
              <w:rPr>
                <w:rFonts w:ascii="Arial" w:hAnsi="Arial"/>
                <w:b/>
                <w:sz w:val="18"/>
                <w:lang w:val="fr-FR"/>
              </w:rPr>
            </w:pPr>
          </w:p>
        </w:tc>
      </w:tr>
      <w:tr w:rsidR="00EE5860" w:rsidRPr="00441CD0" w14:paraId="1FA9792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F93C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F86A4C7" w14:textId="77777777" w:rsidR="00EE5860" w:rsidRPr="00441CD0" w:rsidRDefault="00EE5860" w:rsidP="00BB0E1F">
            <w:pPr>
              <w:pStyle w:val="TAL"/>
              <w:jc w:val="center"/>
              <w:rPr>
                <w:lang w:val="fr-FR"/>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B6C27A2" w14:textId="77777777" w:rsidR="00EE5860" w:rsidRPr="00441CD0" w:rsidRDefault="00EE5860" w:rsidP="00BB0E1F">
            <w:pPr>
              <w:pStyle w:val="TAL"/>
              <w:rPr>
                <w:lang w:val="fr-FR"/>
              </w:rPr>
            </w:pPr>
            <w:r w:rsidRPr="00441CD0">
              <w:rPr>
                <w:szCs w:val="18"/>
                <w:lang w:val="en-US"/>
              </w:rPr>
              <w:t>This IE shall identify the SRR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3F39345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098BF5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F099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F4F3ECA" w14:textId="77777777" w:rsidR="00EE5860" w:rsidRPr="00441CD0" w:rsidRDefault="00EE5860" w:rsidP="00BB0E1F">
            <w:pPr>
              <w:pStyle w:val="TAC"/>
              <w:rPr>
                <w:lang w:val="fr-FR"/>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28D614" w14:textId="77777777" w:rsidR="00EE5860" w:rsidRPr="00441CD0" w:rsidRDefault="00EE5860" w:rsidP="00BB0E1F">
            <w:pPr>
              <w:pStyle w:val="TAC"/>
              <w:rPr>
                <w:lang w:val="fr-FR"/>
              </w:rPr>
            </w:pPr>
            <w:r w:rsidRPr="00441CD0">
              <w:rPr>
                <w:lang w:val="fr-FR"/>
              </w:rPr>
              <w:t>SRR ID</w:t>
            </w:r>
          </w:p>
        </w:tc>
      </w:tr>
      <w:tr w:rsidR="00EE5860" w:rsidRPr="00441CD0" w14:paraId="239EA6B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98EC36" w14:textId="77777777" w:rsidR="00EE5860" w:rsidRPr="00441CD0" w:rsidRDefault="00EE5860" w:rsidP="00BB0E1F">
            <w:pPr>
              <w:pStyle w:val="TAL"/>
              <w:rPr>
                <w:szCs w:val="18"/>
                <w:lang w:val="de-DE"/>
              </w:rPr>
            </w:pPr>
            <w:r w:rsidRPr="00441CD0">
              <w:rPr>
                <w:szCs w:val="18"/>
                <w:lang w:val="de-DE"/>
              </w:rPr>
              <w:t>Access Availability Report</w:t>
            </w:r>
          </w:p>
        </w:tc>
        <w:tc>
          <w:tcPr>
            <w:tcW w:w="336" w:type="dxa"/>
            <w:tcBorders>
              <w:top w:val="single" w:sz="4" w:space="0" w:color="auto"/>
              <w:left w:val="single" w:sz="4" w:space="0" w:color="auto"/>
              <w:bottom w:val="single" w:sz="4" w:space="0" w:color="auto"/>
              <w:right w:val="single" w:sz="4" w:space="0" w:color="auto"/>
            </w:tcBorders>
            <w:hideMark/>
          </w:tcPr>
          <w:p w14:paraId="5CAAABC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A8DF606" w14:textId="77777777" w:rsidR="00EE5860" w:rsidRPr="00441CD0" w:rsidRDefault="00EE5860" w:rsidP="00BB0E1F">
            <w:pPr>
              <w:pStyle w:val="TAL"/>
              <w:rPr>
                <w:rFonts w:cs="Arial"/>
                <w:szCs w:val="18"/>
                <w:lang w:val="en-US" w:eastAsia="zh-CN"/>
              </w:rPr>
            </w:pPr>
            <w:r w:rsidRPr="00441CD0">
              <w:rPr>
                <w:szCs w:val="18"/>
                <w:lang w:val="en-US"/>
              </w:rPr>
              <w:t xml:space="preserve"> This IE shall be present if change of access availability needs to be reported. When present, t</w:t>
            </w:r>
            <w:r w:rsidRPr="00441CD0">
              <w:rPr>
                <w:rFonts w:cs="Arial"/>
                <w:szCs w:val="18"/>
                <w:lang w:val="en-US" w:eastAsia="zh-CN"/>
              </w:rPr>
              <w:t>his IE shall indicate an access type and whether the access type has become available or unavailable.</w:t>
            </w:r>
          </w:p>
        </w:tc>
        <w:tc>
          <w:tcPr>
            <w:tcW w:w="370" w:type="dxa"/>
            <w:tcBorders>
              <w:top w:val="single" w:sz="4" w:space="0" w:color="auto"/>
              <w:left w:val="single" w:sz="4" w:space="0" w:color="auto"/>
              <w:bottom w:val="single" w:sz="4" w:space="0" w:color="auto"/>
              <w:right w:val="single" w:sz="4" w:space="0" w:color="auto"/>
            </w:tcBorders>
            <w:hideMark/>
          </w:tcPr>
          <w:p w14:paraId="53240524" w14:textId="77777777" w:rsidR="00EE5860" w:rsidRPr="00441CD0" w:rsidRDefault="00EE5860" w:rsidP="00BB0E1F">
            <w:pPr>
              <w:pStyle w:val="TAC"/>
              <w:rPr>
                <w:lang w:val="fr-FR"/>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7E6226D"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C37C19"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7CB66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6D8546" w14:textId="77777777" w:rsidR="00EE5860" w:rsidRPr="00441CD0" w:rsidRDefault="00EE5860" w:rsidP="00BB0E1F">
            <w:pPr>
              <w:pStyle w:val="TAC"/>
              <w:rPr>
                <w:lang w:val="fr-FR"/>
              </w:rPr>
            </w:pPr>
            <w:r w:rsidRPr="00441CD0">
              <w:rPr>
                <w:lang w:val="fr-FR"/>
              </w:rPr>
              <w:t>Access Availability Report</w:t>
            </w:r>
          </w:p>
        </w:tc>
      </w:tr>
      <w:tr w:rsidR="00EE5860" w:rsidRPr="00441CD0" w14:paraId="173181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86DD375" w14:textId="77777777" w:rsidR="00EE5860" w:rsidRPr="00441CD0" w:rsidRDefault="00EE5860" w:rsidP="00BB0E1F">
            <w:pPr>
              <w:pStyle w:val="TAL"/>
              <w:rPr>
                <w:szCs w:val="18"/>
                <w:lang w:val="de-DE"/>
              </w:rPr>
            </w:pPr>
            <w:r w:rsidRPr="00441CD0">
              <w:rPr>
                <w:rFonts w:hint="eastAsia"/>
                <w:lang w:val="fr-FR" w:eastAsia="zh-CN"/>
              </w:rPr>
              <w:t>Q</w:t>
            </w:r>
            <w:r w:rsidRPr="00441CD0">
              <w:rPr>
                <w:lang w:val="fr-FR" w:eastAsia="zh-CN"/>
              </w:rPr>
              <w:t>oS Monitoring Report</w:t>
            </w:r>
          </w:p>
        </w:tc>
        <w:tc>
          <w:tcPr>
            <w:tcW w:w="336" w:type="dxa"/>
            <w:tcBorders>
              <w:top w:val="single" w:sz="4" w:space="0" w:color="auto"/>
              <w:left w:val="single" w:sz="4" w:space="0" w:color="auto"/>
              <w:bottom w:val="single" w:sz="4" w:space="0" w:color="auto"/>
              <w:right w:val="single" w:sz="4" w:space="0" w:color="auto"/>
            </w:tcBorders>
          </w:tcPr>
          <w:p w14:paraId="4855EC58" w14:textId="77777777" w:rsidR="00EE5860" w:rsidRPr="00441CD0" w:rsidRDefault="00EE5860" w:rsidP="00BB0E1F">
            <w:pPr>
              <w:pStyle w:val="TAL"/>
              <w:jc w:val="center"/>
              <w:rPr>
                <w:rFonts w:eastAsia="SimSun"/>
                <w:szCs w:val="18"/>
                <w:lang w:val="de-DE"/>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358D8B1" w14:textId="77777777" w:rsidR="00EE5860" w:rsidRPr="00441CD0" w:rsidRDefault="00EE5860" w:rsidP="00BB0E1F">
            <w:pPr>
              <w:pStyle w:val="TAL"/>
            </w:pPr>
            <w:r w:rsidRPr="00441CD0">
              <w:t>This IE shall be present if the Report Type indicates a QoS Monitoring Report.</w:t>
            </w:r>
          </w:p>
          <w:p w14:paraId="227DC748" w14:textId="77777777" w:rsidR="00EE5860" w:rsidRPr="00441CD0" w:rsidRDefault="00EE5860" w:rsidP="00BB0E1F">
            <w:pPr>
              <w:pStyle w:val="TAL"/>
              <w:rPr>
                <w:szCs w:val="18"/>
                <w:lang w:val="en-US"/>
              </w:rPr>
            </w:pPr>
            <w:r w:rsidRPr="00441CD0">
              <w:rPr>
                <w:lang w:eastAsia="zh-CN"/>
              </w:rPr>
              <w:t>Several IEs within the same IE type may be present to represent a list of QoS Monitoring Reports, e.g. for different QoS flows.</w:t>
            </w:r>
          </w:p>
        </w:tc>
        <w:tc>
          <w:tcPr>
            <w:tcW w:w="370" w:type="dxa"/>
            <w:tcBorders>
              <w:top w:val="single" w:sz="4" w:space="0" w:color="auto"/>
              <w:left w:val="single" w:sz="4" w:space="0" w:color="auto"/>
              <w:bottom w:val="single" w:sz="4" w:space="0" w:color="auto"/>
              <w:right w:val="single" w:sz="4" w:space="0" w:color="auto"/>
            </w:tcBorders>
          </w:tcPr>
          <w:p w14:paraId="4E52EBD9"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E2EC3B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1816AE"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E2AF61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12EB063" w14:textId="77777777" w:rsidR="00EE5860" w:rsidRPr="00441CD0" w:rsidRDefault="00EE5860" w:rsidP="00BB0E1F">
            <w:pPr>
              <w:pStyle w:val="TAC"/>
            </w:pPr>
            <w:r w:rsidRPr="00441CD0">
              <w:rPr>
                <w:rFonts w:hint="eastAsia"/>
                <w:lang w:val="fr-FR" w:eastAsia="zh-CN"/>
              </w:rPr>
              <w:t>Q</w:t>
            </w:r>
            <w:r w:rsidRPr="00441CD0">
              <w:rPr>
                <w:lang w:val="fr-FR" w:eastAsia="zh-CN"/>
              </w:rPr>
              <w:t>oS Monitoring Report</w:t>
            </w:r>
          </w:p>
        </w:tc>
      </w:tr>
    </w:tbl>
    <w:p w14:paraId="612F08A9" w14:textId="77777777" w:rsidR="00EE5860" w:rsidRPr="00441CD0" w:rsidRDefault="00EE5860" w:rsidP="00EE5860">
      <w:pPr>
        <w:pStyle w:val="B1"/>
      </w:pPr>
    </w:p>
    <w:p w14:paraId="646C1A8D" w14:textId="77777777" w:rsidR="00EE5860" w:rsidRPr="00441CD0" w:rsidRDefault="00EE5860" w:rsidP="00EE5860">
      <w:pPr>
        <w:rPr>
          <w:lang w:eastAsia="zh-CN"/>
        </w:rPr>
      </w:pPr>
      <w:r w:rsidRPr="00441CD0">
        <w:t xml:space="preserve">The </w:t>
      </w:r>
      <w:r w:rsidRPr="00441CD0">
        <w:rPr>
          <w:lang w:eastAsia="zh-CN"/>
        </w:rPr>
        <w:t>Access Availability Report</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7.5.8.2-2</w:t>
      </w:r>
      <w:r w:rsidRPr="00441CD0">
        <w:rPr>
          <w:lang w:eastAsia="ja-JP"/>
        </w:rPr>
        <w:t>.</w:t>
      </w:r>
    </w:p>
    <w:p w14:paraId="2243874A" w14:textId="77777777" w:rsidR="00EE5860" w:rsidRPr="00441CD0" w:rsidRDefault="00EE5860" w:rsidP="00EE5860">
      <w:pPr>
        <w:pStyle w:val="TH"/>
        <w:rPr>
          <w:lang w:val="en-US"/>
        </w:rPr>
      </w:pPr>
      <w:r w:rsidRPr="00441CD0">
        <w:t>Table 7.5.8.6-2: Access Availability Report</w:t>
      </w:r>
      <w:r w:rsidRPr="00441CD0">
        <w:rPr>
          <w:lang w:eastAsia="zh-CN"/>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4283C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3A9E339"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77EC42A"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53883E1" w14:textId="77777777" w:rsidR="00EE5860" w:rsidRPr="00441CD0" w:rsidRDefault="00EE5860" w:rsidP="00BB0E1F">
            <w:pPr>
              <w:pStyle w:val="TAC"/>
              <w:rPr>
                <w:lang w:val="fr-FR"/>
              </w:rPr>
            </w:pPr>
            <w:r w:rsidRPr="00441CD0">
              <w:rPr>
                <w:lang w:val="en-US"/>
              </w:rPr>
              <w:t>Access Availability</w:t>
            </w:r>
            <w:r w:rsidRPr="00441CD0">
              <w:rPr>
                <w:lang w:val="fr-FR"/>
              </w:rPr>
              <w:t xml:space="preserve"> Report IE Type = 218 (decimal)</w:t>
            </w:r>
          </w:p>
        </w:tc>
      </w:tr>
      <w:tr w:rsidR="00EE5860" w:rsidRPr="00441CD0" w14:paraId="71D88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694E5D0"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94138CC"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2CDAF4" w14:textId="77777777" w:rsidR="00EE5860" w:rsidRPr="00441CD0" w:rsidRDefault="00EE5860" w:rsidP="00BB0E1F">
            <w:pPr>
              <w:pStyle w:val="TAC"/>
              <w:rPr>
                <w:lang w:val="fr-FR"/>
              </w:rPr>
            </w:pPr>
            <w:r w:rsidRPr="00441CD0">
              <w:rPr>
                <w:lang w:val="fr-FR"/>
              </w:rPr>
              <w:t>Length = n</w:t>
            </w:r>
          </w:p>
        </w:tc>
      </w:tr>
      <w:tr w:rsidR="00EE5860" w:rsidRPr="00441CD0" w14:paraId="04609CB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B62CA1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F01599"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079535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9800D4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0890A65" w14:textId="77777777" w:rsidR="00EE5860" w:rsidRPr="00441CD0" w:rsidRDefault="00EE5860" w:rsidP="00BB0E1F">
            <w:pPr>
              <w:pStyle w:val="TAH"/>
              <w:rPr>
                <w:lang w:val="fr-FR"/>
              </w:rPr>
            </w:pPr>
            <w:r w:rsidRPr="00441CD0">
              <w:rPr>
                <w:lang w:val="fr-FR"/>
              </w:rPr>
              <w:t>IE Type</w:t>
            </w:r>
          </w:p>
        </w:tc>
      </w:tr>
      <w:tr w:rsidR="00EE5860" w:rsidRPr="00441CD0" w14:paraId="50A951A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9699C3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998048"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2DB0F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8EA42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14532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CC6FFD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950F069"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23ACD0" w14:textId="77777777" w:rsidR="00EE5860" w:rsidRPr="00441CD0" w:rsidRDefault="00EE5860" w:rsidP="00BB0E1F">
            <w:pPr>
              <w:spacing w:after="0"/>
              <w:rPr>
                <w:rFonts w:ascii="Arial" w:hAnsi="Arial"/>
                <w:b/>
                <w:sz w:val="18"/>
                <w:lang w:val="fr-FR"/>
              </w:rPr>
            </w:pPr>
          </w:p>
        </w:tc>
      </w:tr>
      <w:tr w:rsidR="00EE5860" w:rsidRPr="00441CD0" w14:paraId="09C831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AAF107A" w14:textId="77777777" w:rsidR="00EE5860" w:rsidRPr="00441CD0" w:rsidRDefault="00EE5860" w:rsidP="00BB0E1F">
            <w:pPr>
              <w:pStyle w:val="TAL"/>
              <w:rPr>
                <w:szCs w:val="18"/>
                <w:lang w:val="de-DE"/>
              </w:rPr>
            </w:pPr>
            <w:r w:rsidRPr="00441CD0">
              <w:rPr>
                <w:szCs w:val="18"/>
                <w:lang w:val="de-DE" w:eastAsia="zh-CN"/>
              </w:rPr>
              <w:t>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7917C0DA" w14:textId="77777777" w:rsidR="00EE5860" w:rsidRPr="00441CD0" w:rsidRDefault="00EE5860" w:rsidP="00BB0E1F">
            <w:pPr>
              <w:pStyle w:val="TAL"/>
              <w:jc w:val="center"/>
              <w:rPr>
                <w:szCs w:val="18"/>
                <w:lang w:val="de-DE"/>
              </w:rPr>
            </w:pPr>
            <w:r w:rsidRPr="00441CD0">
              <w:rPr>
                <w:rFonts w:eastAsia="SimSun"/>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1F4E75AA" w14:textId="77777777" w:rsidR="00EE5860" w:rsidRPr="00441CD0" w:rsidRDefault="00EE5860" w:rsidP="00BB0E1F">
            <w:pPr>
              <w:pStyle w:val="TAL"/>
              <w:rPr>
                <w:lang w:val="fr-FR"/>
              </w:rPr>
            </w:pPr>
            <w:r w:rsidRPr="00441CD0">
              <w:rPr>
                <w:szCs w:val="18"/>
                <w:lang w:val="en-US"/>
              </w:rPr>
              <w:t xml:space="preserve">This IE shall </w:t>
            </w:r>
            <w:r w:rsidRPr="00441CD0">
              <w:rPr>
                <w:lang w:val="fr-FR"/>
              </w:rPr>
              <w:t>indicate an access type and whether the access type has become available or not available.</w:t>
            </w:r>
          </w:p>
          <w:p w14:paraId="2004C803" w14:textId="77777777" w:rsidR="00EE5860" w:rsidRPr="00441CD0" w:rsidRDefault="00EE5860" w:rsidP="00BB0E1F">
            <w:pPr>
              <w:pStyle w:val="TAL"/>
              <w:rPr>
                <w:lang w:val="fr-FR"/>
              </w:rPr>
            </w:pPr>
          </w:p>
          <w:p w14:paraId="7279D8FA" w14:textId="77777777" w:rsidR="00EE5860" w:rsidRPr="00441CD0" w:rsidRDefault="00EE5860" w:rsidP="00BB0E1F">
            <w:pPr>
              <w:pStyle w:val="TAL"/>
              <w:rPr>
                <w:szCs w:val="18"/>
                <w:lang w:val="en-US"/>
              </w:rPr>
            </w:pPr>
            <w:r w:rsidRPr="00441CD0">
              <w:rPr>
                <w:lang w:val="fr-FR" w:eastAsia="zh-CN"/>
              </w:rPr>
              <w:t>Up to two IEs with the same IE type may be present to report access availability changes for 3GPP and non-3GPP accesses.</w:t>
            </w:r>
          </w:p>
        </w:tc>
        <w:tc>
          <w:tcPr>
            <w:tcW w:w="370" w:type="dxa"/>
            <w:tcBorders>
              <w:top w:val="single" w:sz="4" w:space="0" w:color="auto"/>
              <w:left w:val="single" w:sz="4" w:space="0" w:color="auto"/>
              <w:bottom w:val="single" w:sz="4" w:space="0" w:color="auto"/>
              <w:right w:val="single" w:sz="4" w:space="0" w:color="auto"/>
            </w:tcBorders>
            <w:hideMark/>
          </w:tcPr>
          <w:p w14:paraId="4785F05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86348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E4F8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1DA442"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335171" w14:textId="77777777" w:rsidR="00EE5860" w:rsidRPr="00441CD0" w:rsidRDefault="00EE5860" w:rsidP="00BB0E1F">
            <w:pPr>
              <w:pStyle w:val="TAC"/>
              <w:rPr>
                <w:lang w:val="fr-FR"/>
              </w:rPr>
            </w:pPr>
            <w:r w:rsidRPr="00441CD0">
              <w:rPr>
                <w:lang w:val="fr-FR"/>
              </w:rPr>
              <w:t>Access Availability Information</w:t>
            </w:r>
          </w:p>
        </w:tc>
      </w:tr>
    </w:tbl>
    <w:p w14:paraId="60160584" w14:textId="77777777" w:rsidR="00EE5860" w:rsidRPr="00441CD0" w:rsidRDefault="00EE5860" w:rsidP="00EE5860">
      <w:pPr>
        <w:rPr>
          <w:noProof/>
        </w:rPr>
      </w:pPr>
    </w:p>
    <w:p w14:paraId="47DE8BAB" w14:textId="77777777" w:rsidR="00EE5860" w:rsidRPr="00441CD0" w:rsidRDefault="00EE5860" w:rsidP="00EE5860">
      <w:pPr>
        <w:rPr>
          <w:lang w:eastAsia="zh-CN"/>
        </w:rPr>
      </w:pPr>
      <w:r w:rsidRPr="00441CD0">
        <w:t xml:space="preserve">The </w:t>
      </w:r>
      <w:r w:rsidRPr="00441CD0">
        <w:rPr>
          <w:rFonts w:hint="eastAsia"/>
          <w:lang w:eastAsia="zh-CN"/>
        </w:rPr>
        <w:t>Q</w:t>
      </w:r>
      <w:r w:rsidRPr="00441CD0">
        <w:rPr>
          <w:lang w:eastAsia="zh-CN"/>
        </w:rPr>
        <w:t xml:space="preserve">oS Monitoring Report IE shall be encoded as shown </w:t>
      </w:r>
      <w:r w:rsidRPr="00441CD0">
        <w:rPr>
          <w:lang w:eastAsia="ja-JP"/>
        </w:rPr>
        <w:t xml:space="preserve">in Table </w:t>
      </w:r>
      <w:r w:rsidRPr="00441CD0">
        <w:t>7.5.8.6-3</w:t>
      </w:r>
      <w:r w:rsidRPr="00441CD0">
        <w:rPr>
          <w:lang w:eastAsia="ja-JP"/>
        </w:rPr>
        <w:t>.</w:t>
      </w:r>
    </w:p>
    <w:p w14:paraId="3FA0FC7B" w14:textId="77777777" w:rsidR="00EE5860" w:rsidRPr="00441CD0" w:rsidRDefault="00EE5860" w:rsidP="00EE5860">
      <w:pPr>
        <w:pStyle w:val="TH"/>
        <w:rPr>
          <w:lang w:val="en-US"/>
        </w:rPr>
      </w:pPr>
      <w:r w:rsidRPr="00441CD0">
        <w:lastRenderedPageBreak/>
        <w:t>Table 7.5.8.6-3: QoS Monitoring Report</w:t>
      </w:r>
      <w:r w:rsidRPr="00441CD0">
        <w:rPr>
          <w:lang w:eastAsia="zh-CN"/>
        </w:rPr>
        <w:t xml:space="preserve"> IE</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83213F4"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E02E0F7"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7D14E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C9701F0" w14:textId="77777777" w:rsidR="00EE5860" w:rsidRPr="00441CD0" w:rsidRDefault="00EE5860" w:rsidP="00BB0E1F">
            <w:pPr>
              <w:pStyle w:val="TAC"/>
              <w:rPr>
                <w:lang w:val="en-US"/>
              </w:rPr>
            </w:pPr>
            <w:r w:rsidRPr="00441CD0">
              <w:rPr>
                <w:lang w:val="en-US"/>
              </w:rPr>
              <w:t>QoS Monitoring Report IE Type = 247 (decimal)</w:t>
            </w:r>
          </w:p>
        </w:tc>
      </w:tr>
      <w:tr w:rsidR="00EE5860" w:rsidRPr="00441CD0" w14:paraId="1B8ECEE0"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7434413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3B6E96C"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6B25933F" w14:textId="77777777" w:rsidR="00EE5860" w:rsidRPr="00441CD0" w:rsidRDefault="00EE5860" w:rsidP="00BB0E1F">
            <w:pPr>
              <w:pStyle w:val="TAC"/>
            </w:pPr>
            <w:r w:rsidRPr="00441CD0">
              <w:t>Length = n</w:t>
            </w:r>
          </w:p>
        </w:tc>
      </w:tr>
      <w:tr w:rsidR="00EE5860" w:rsidRPr="00441CD0" w14:paraId="61537F7E" w14:textId="77777777" w:rsidTr="00BB0E1F">
        <w:trPr>
          <w:jc w:val="center"/>
        </w:trPr>
        <w:tc>
          <w:tcPr>
            <w:tcW w:w="1561" w:type="dxa"/>
            <w:vMerge w:val="restart"/>
            <w:tcBorders>
              <w:top w:val="single" w:sz="4" w:space="0" w:color="auto"/>
              <w:left w:val="single" w:sz="4" w:space="0" w:color="auto"/>
              <w:right w:val="single" w:sz="4" w:space="0" w:color="auto"/>
            </w:tcBorders>
          </w:tcPr>
          <w:p w14:paraId="50A32BE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1ED9516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1213E31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1FFC8017"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34CAC0CE" w14:textId="77777777" w:rsidR="00EE5860" w:rsidRPr="00441CD0" w:rsidRDefault="00EE5860" w:rsidP="00BB0E1F">
            <w:pPr>
              <w:pStyle w:val="TAH"/>
            </w:pPr>
            <w:r w:rsidRPr="00441CD0">
              <w:t>IE Type</w:t>
            </w:r>
          </w:p>
        </w:tc>
      </w:tr>
      <w:tr w:rsidR="00EE5860" w:rsidRPr="00441CD0" w14:paraId="6F845535" w14:textId="77777777" w:rsidTr="00BB0E1F">
        <w:trPr>
          <w:jc w:val="center"/>
        </w:trPr>
        <w:tc>
          <w:tcPr>
            <w:tcW w:w="1561" w:type="dxa"/>
            <w:vMerge/>
            <w:tcBorders>
              <w:left w:val="single" w:sz="4" w:space="0" w:color="auto"/>
              <w:bottom w:val="single" w:sz="4" w:space="0" w:color="auto"/>
              <w:right w:val="single" w:sz="4" w:space="0" w:color="auto"/>
            </w:tcBorders>
          </w:tcPr>
          <w:p w14:paraId="5B4EEAC0"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7D90A9C1"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31CD416F"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2A53FD9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7334618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3B8E191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55653EE0"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282A0812" w14:textId="77777777" w:rsidR="00EE5860" w:rsidRPr="00441CD0" w:rsidRDefault="00EE5860" w:rsidP="00BB0E1F">
            <w:pPr>
              <w:pStyle w:val="TAH"/>
            </w:pPr>
          </w:p>
        </w:tc>
      </w:tr>
      <w:tr w:rsidR="00EE5860" w:rsidRPr="00441CD0" w14:paraId="680C1D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42C5B4B6" w14:textId="77777777" w:rsidR="00EE5860" w:rsidRPr="00441CD0" w:rsidRDefault="00EE5860" w:rsidP="00BB0E1F">
            <w:pPr>
              <w:pStyle w:val="TAL"/>
              <w:rPr>
                <w:szCs w:val="18"/>
                <w:lang w:val="de-DE"/>
              </w:rPr>
            </w:pPr>
            <w:r w:rsidRPr="00441CD0">
              <w:rPr>
                <w:szCs w:val="18"/>
                <w:lang w:val="de-DE" w:eastAsia="zh-CN"/>
              </w:rPr>
              <w:t>QFI</w:t>
            </w:r>
          </w:p>
        </w:tc>
        <w:tc>
          <w:tcPr>
            <w:tcW w:w="336" w:type="dxa"/>
            <w:tcBorders>
              <w:top w:val="single" w:sz="4" w:space="0" w:color="auto"/>
              <w:left w:val="single" w:sz="4" w:space="0" w:color="auto"/>
              <w:bottom w:val="single" w:sz="4" w:space="0" w:color="auto"/>
              <w:right w:val="single" w:sz="4" w:space="0" w:color="auto"/>
            </w:tcBorders>
          </w:tcPr>
          <w:p w14:paraId="35B277AB" w14:textId="77777777" w:rsidR="00EE5860" w:rsidRPr="00441CD0" w:rsidRDefault="00EE5860" w:rsidP="00BB0E1F">
            <w:pPr>
              <w:pStyle w:val="TAL"/>
              <w:jc w:val="center"/>
              <w:rPr>
                <w:szCs w:val="18"/>
                <w:lang w:val="de-DE"/>
              </w:rPr>
            </w:pPr>
            <w:r w:rsidRPr="00441CD0">
              <w:rPr>
                <w:rFonts w:eastAsia="SimSun"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1AA5B4E3" w14:textId="77777777" w:rsidR="00EE5860" w:rsidRPr="00441CD0" w:rsidRDefault="00EE5860" w:rsidP="00BB0E1F">
            <w:pPr>
              <w:pStyle w:val="TAL"/>
              <w:rPr>
                <w:szCs w:val="18"/>
                <w:lang w:val="en-US"/>
              </w:rPr>
            </w:pPr>
            <w:r w:rsidRPr="00441CD0">
              <w:rPr>
                <w:rFonts w:hint="eastAsia"/>
                <w:szCs w:val="18"/>
                <w:lang w:val="en-US" w:eastAsia="zh-CN"/>
              </w:rPr>
              <w:t>T</w:t>
            </w:r>
            <w:r w:rsidRPr="00441CD0">
              <w:rPr>
                <w:szCs w:val="18"/>
                <w:lang w:val="en-US" w:eastAsia="zh-CN"/>
              </w:rPr>
              <w:t xml:space="preserve">his IE shall identify the </w:t>
            </w:r>
            <w:r w:rsidRPr="00441CD0">
              <w:rPr>
                <w:rFonts w:cs="Arial"/>
                <w:szCs w:val="18"/>
                <w:lang w:eastAsia="zh-CN"/>
              </w:rPr>
              <w:t xml:space="preserve">QoS Flow Identifier </w:t>
            </w:r>
            <w:r w:rsidRPr="00441CD0">
              <w:rPr>
                <w:szCs w:val="18"/>
                <w:lang w:val="en-US"/>
              </w:rPr>
              <w:t>for which QoS monitoring is reported.</w:t>
            </w:r>
          </w:p>
        </w:tc>
        <w:tc>
          <w:tcPr>
            <w:tcW w:w="370" w:type="dxa"/>
            <w:tcBorders>
              <w:top w:val="single" w:sz="4" w:space="0" w:color="auto"/>
              <w:left w:val="single" w:sz="4" w:space="0" w:color="auto"/>
              <w:bottom w:val="single" w:sz="4" w:space="0" w:color="auto"/>
              <w:right w:val="single" w:sz="4" w:space="0" w:color="auto"/>
            </w:tcBorders>
          </w:tcPr>
          <w:p w14:paraId="6219332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BCCD6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3FA43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8B2E3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679C1C9" w14:textId="77777777" w:rsidR="00EE5860" w:rsidRPr="00441CD0" w:rsidRDefault="00EE5860" w:rsidP="00BB0E1F">
            <w:pPr>
              <w:pStyle w:val="TAC"/>
            </w:pPr>
            <w:r w:rsidRPr="00441CD0">
              <w:rPr>
                <w:rFonts w:hint="eastAsia"/>
                <w:lang w:eastAsia="zh-CN"/>
              </w:rPr>
              <w:t>Q</w:t>
            </w:r>
            <w:r w:rsidRPr="00441CD0">
              <w:rPr>
                <w:lang w:eastAsia="zh-CN"/>
              </w:rPr>
              <w:t>FI</w:t>
            </w:r>
          </w:p>
        </w:tc>
      </w:tr>
      <w:tr w:rsidR="00EE5860" w:rsidRPr="00441CD0" w14:paraId="7A9E68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33E2FCC2" w14:textId="77777777" w:rsidR="00EE5860" w:rsidRPr="00441CD0" w:rsidRDefault="00EE5860" w:rsidP="00BB0E1F">
            <w:pPr>
              <w:pStyle w:val="TAL"/>
              <w:rPr>
                <w:szCs w:val="18"/>
                <w:lang w:val="de-DE"/>
              </w:rPr>
            </w:pPr>
            <w:r w:rsidRPr="00441CD0">
              <w:rPr>
                <w:szCs w:val="18"/>
                <w:lang w:val="de-DE" w:eastAsia="zh-CN"/>
              </w:rPr>
              <w:t xml:space="preserve">QoS Monitoring </w:t>
            </w:r>
            <w:r w:rsidRPr="00441CD0">
              <w:rPr>
                <w:szCs w:val="18"/>
                <w:lang w:val="de-DE"/>
              </w:rPr>
              <w:t>Measurement</w:t>
            </w:r>
          </w:p>
        </w:tc>
        <w:tc>
          <w:tcPr>
            <w:tcW w:w="336" w:type="dxa"/>
            <w:tcBorders>
              <w:top w:val="single" w:sz="4" w:space="0" w:color="auto"/>
              <w:left w:val="single" w:sz="4" w:space="0" w:color="auto"/>
              <w:bottom w:val="single" w:sz="4" w:space="0" w:color="auto"/>
              <w:right w:val="single" w:sz="4" w:space="0" w:color="auto"/>
            </w:tcBorders>
          </w:tcPr>
          <w:p w14:paraId="260764E9" w14:textId="77777777" w:rsidR="00EE5860" w:rsidRPr="00441CD0" w:rsidRDefault="00EE5860" w:rsidP="00BB0E1F">
            <w:pPr>
              <w:pStyle w:val="TAL"/>
              <w:jc w:val="center"/>
              <w:rPr>
                <w:rFonts w:eastAsia="SimSun"/>
                <w:szCs w:val="18"/>
                <w:lang w:val="de-DE"/>
              </w:rPr>
            </w:pPr>
            <w:r w:rsidRPr="00441CD0">
              <w:rPr>
                <w:rFonts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04B70E99" w14:textId="77777777" w:rsidR="00EE5860" w:rsidRPr="00441CD0" w:rsidRDefault="00EE5860" w:rsidP="00BB0E1F">
            <w:pPr>
              <w:pStyle w:val="TAL"/>
              <w:rPr>
                <w:szCs w:val="18"/>
                <w:lang w:val="en-US"/>
              </w:rPr>
            </w:pPr>
            <w:r w:rsidRPr="00441CD0">
              <w:rPr>
                <w:szCs w:val="18"/>
                <w:lang w:val="en-US"/>
              </w:rPr>
              <w:t>This IE shall contain the measured packet delay(s).</w:t>
            </w:r>
          </w:p>
        </w:tc>
        <w:tc>
          <w:tcPr>
            <w:tcW w:w="370" w:type="dxa"/>
            <w:tcBorders>
              <w:top w:val="single" w:sz="4" w:space="0" w:color="auto"/>
              <w:left w:val="single" w:sz="4" w:space="0" w:color="auto"/>
              <w:bottom w:val="single" w:sz="4" w:space="0" w:color="auto"/>
              <w:right w:val="single" w:sz="4" w:space="0" w:color="auto"/>
            </w:tcBorders>
          </w:tcPr>
          <w:p w14:paraId="7DB7AFC9" w14:textId="77777777" w:rsidR="00EE5860" w:rsidRPr="00441CD0" w:rsidRDefault="00EE5860" w:rsidP="00BB0E1F">
            <w:pPr>
              <w:pStyle w:val="TAC"/>
              <w:rPr>
                <w:lang w:val="en-US"/>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ADFB8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3BC3B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3D0319"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AAC9A0A" w14:textId="77777777" w:rsidR="00EE5860" w:rsidRPr="00441CD0" w:rsidRDefault="00EE5860" w:rsidP="00BB0E1F">
            <w:pPr>
              <w:pStyle w:val="TAC"/>
            </w:pPr>
            <w:r w:rsidRPr="00441CD0">
              <w:rPr>
                <w:szCs w:val="18"/>
                <w:lang w:val="de-DE" w:eastAsia="zh-CN"/>
              </w:rPr>
              <w:t xml:space="preserve">QoS Monitoring </w:t>
            </w:r>
            <w:r w:rsidRPr="00441CD0">
              <w:rPr>
                <w:szCs w:val="18"/>
                <w:lang w:val="de-DE"/>
              </w:rPr>
              <w:t>Measurement</w:t>
            </w:r>
          </w:p>
        </w:tc>
      </w:tr>
      <w:tr w:rsidR="00EE5860" w:rsidRPr="00441CD0" w14:paraId="33590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2A0F2119" w14:textId="77777777" w:rsidR="00EE5860" w:rsidRPr="00441CD0" w:rsidRDefault="00EE5860" w:rsidP="00BB0E1F">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tcPr>
          <w:p w14:paraId="21759014"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6251A7F" w14:textId="77777777" w:rsidR="00EE5860" w:rsidRPr="00441CD0" w:rsidRDefault="00EE5860" w:rsidP="00BB0E1F">
            <w:pPr>
              <w:pStyle w:val="TAL"/>
              <w:rPr>
                <w:szCs w:val="18"/>
                <w:lang w:val="en-US"/>
              </w:rPr>
            </w:pPr>
            <w:r w:rsidRPr="00441CD0">
              <w:rPr>
                <w:szCs w:val="18"/>
                <w:lang w:val="en-US"/>
              </w:rPr>
              <w:t>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48763BB3" w14:textId="77777777" w:rsidR="00EE5860" w:rsidRPr="00441CD0" w:rsidRDefault="00EE5860" w:rsidP="00BB0E1F">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ADD196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F24099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490ADD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D6AC01D" w14:textId="77777777" w:rsidR="00EE5860" w:rsidRPr="00441CD0" w:rsidRDefault="00EE5860" w:rsidP="00BB0E1F">
            <w:pPr>
              <w:pStyle w:val="TAC"/>
            </w:pPr>
            <w:r w:rsidRPr="00441CD0">
              <w:t>Time Stamp</w:t>
            </w:r>
          </w:p>
        </w:tc>
      </w:tr>
      <w:tr w:rsidR="00EE5860" w:rsidRPr="00441CD0" w14:paraId="78F2EA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798779E4"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tcPr>
          <w:p w14:paraId="5D5C1311"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tcPr>
          <w:p w14:paraId="30545B1A"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2F37CBD0" w14:textId="77777777" w:rsidR="00EE5860" w:rsidRPr="00441CD0" w:rsidRDefault="00EE5860" w:rsidP="00BB0E1F">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A92BC7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4C2CD"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C1F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BC7541F" w14:textId="77777777" w:rsidR="00EE5860" w:rsidRPr="00441CD0" w:rsidRDefault="00EE5860" w:rsidP="00BB0E1F">
            <w:pPr>
              <w:pStyle w:val="TAC"/>
            </w:pPr>
            <w:r w:rsidRPr="00441CD0">
              <w:t>Start Time</w:t>
            </w:r>
          </w:p>
        </w:tc>
      </w:tr>
    </w:tbl>
    <w:p w14:paraId="1A21B848" w14:textId="77777777" w:rsidR="00EE5860" w:rsidRPr="00441CD0" w:rsidRDefault="00EE5860" w:rsidP="00EE5860">
      <w:pPr>
        <w:rPr>
          <w:noProof/>
        </w:rPr>
      </w:pPr>
    </w:p>
    <w:p w14:paraId="1AA755EF" w14:textId="77777777" w:rsidR="00EE5860" w:rsidRPr="00441CD0" w:rsidRDefault="00EE5860" w:rsidP="00EE5860">
      <w:pPr>
        <w:pStyle w:val="Heading3"/>
        <w:rPr>
          <w:rFonts w:cs="Arial"/>
          <w:bCs/>
          <w:lang w:val="en-US"/>
        </w:rPr>
      </w:pPr>
      <w:bookmarkStart w:id="4722" w:name="_Toc27490828"/>
      <w:bookmarkStart w:id="4723" w:name="_Toc27557121"/>
      <w:bookmarkStart w:id="4724" w:name="_Toc27724038"/>
      <w:bookmarkStart w:id="4725" w:name="_Toc36031111"/>
      <w:bookmarkStart w:id="4726" w:name="_Toc36043031"/>
      <w:bookmarkStart w:id="4727" w:name="_Toc36814356"/>
      <w:bookmarkStart w:id="4728" w:name="_Toc44689214"/>
      <w:bookmarkStart w:id="4729" w:name="_Toc44923968"/>
      <w:bookmarkStart w:id="4730" w:name="_Toc51860938"/>
      <w:bookmarkStart w:id="4731" w:name="_Toc57930709"/>
      <w:bookmarkStart w:id="4732" w:name="_Toc57931339"/>
      <w:bookmarkStart w:id="4733" w:name="_Toc67499732"/>
      <w:r w:rsidRPr="00441CD0">
        <w:t>7.5.</w:t>
      </w:r>
      <w:r w:rsidRPr="00441CD0">
        <w:rPr>
          <w:lang w:val="en-US"/>
        </w:rPr>
        <w:t>9</w:t>
      </w:r>
      <w:r w:rsidRPr="00441CD0">
        <w:tab/>
      </w:r>
      <w:r w:rsidRPr="00441CD0">
        <w:rPr>
          <w:lang w:val="en-US"/>
        </w:rPr>
        <w:t xml:space="preserve">PFCP </w:t>
      </w:r>
      <w:r w:rsidRPr="00441CD0">
        <w:t xml:space="preserve">Session Report </w:t>
      </w:r>
      <w:r w:rsidRPr="00441CD0">
        <w:rPr>
          <w:lang w:val="en-US"/>
        </w:rPr>
        <w:t>Response</w:t>
      </w:r>
      <w:bookmarkEnd w:id="4713"/>
      <w:bookmarkEnd w:id="4722"/>
      <w:bookmarkEnd w:id="4723"/>
      <w:bookmarkEnd w:id="4724"/>
      <w:bookmarkEnd w:id="4725"/>
      <w:bookmarkEnd w:id="4726"/>
      <w:bookmarkEnd w:id="4727"/>
      <w:bookmarkEnd w:id="4728"/>
      <w:bookmarkEnd w:id="4729"/>
      <w:bookmarkEnd w:id="4730"/>
      <w:bookmarkEnd w:id="4731"/>
      <w:bookmarkEnd w:id="4732"/>
      <w:bookmarkEnd w:id="4733"/>
    </w:p>
    <w:p w14:paraId="20987902" w14:textId="77777777" w:rsidR="00EE5860" w:rsidRPr="00441CD0" w:rsidRDefault="00EE5860" w:rsidP="00EE5860">
      <w:pPr>
        <w:pStyle w:val="Heading4"/>
        <w:rPr>
          <w:rFonts w:cs="Arial"/>
          <w:bCs/>
        </w:rPr>
      </w:pPr>
      <w:bookmarkStart w:id="4734" w:name="_Toc19717328"/>
      <w:bookmarkStart w:id="4735" w:name="_Toc27490829"/>
      <w:bookmarkStart w:id="4736" w:name="_Toc27557122"/>
      <w:bookmarkStart w:id="4737" w:name="_Toc27724039"/>
      <w:bookmarkStart w:id="4738" w:name="_Toc36031112"/>
      <w:bookmarkStart w:id="4739" w:name="_Toc36043032"/>
      <w:bookmarkStart w:id="4740" w:name="_Toc36814357"/>
      <w:bookmarkStart w:id="4741" w:name="_Toc44689215"/>
      <w:bookmarkStart w:id="4742" w:name="_Toc44923969"/>
      <w:bookmarkStart w:id="4743" w:name="_Toc51860939"/>
      <w:bookmarkStart w:id="4744" w:name="_Toc57930710"/>
      <w:bookmarkStart w:id="4745" w:name="_Toc57931340"/>
      <w:bookmarkStart w:id="4746" w:name="_Toc67499733"/>
      <w:r w:rsidRPr="00441CD0">
        <w:t>7.5.9.1</w:t>
      </w:r>
      <w:r w:rsidRPr="00441CD0">
        <w:tab/>
        <w:t>General</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14670AA3" w14:textId="77777777" w:rsidR="00EE5860" w:rsidRPr="00441CD0" w:rsidRDefault="00EE5860" w:rsidP="00EE5860">
      <w:r w:rsidRPr="00441CD0">
        <w:t>The PFCP Session Report Response shall be sent over the Sxa, Sxb, Sxc and N4 interface by the CP function to the UP function as a reply to the PFCP Session Report Request.</w:t>
      </w:r>
    </w:p>
    <w:p w14:paraId="500FB893" w14:textId="77777777" w:rsidR="00EE5860" w:rsidRPr="00441CD0" w:rsidRDefault="00EE5860" w:rsidP="00EE5860">
      <w:pPr>
        <w:pStyle w:val="TH"/>
        <w:rPr>
          <w:lang w:val="en-US"/>
        </w:rPr>
      </w:pPr>
      <w:r w:rsidRPr="00441CD0">
        <w:t>Table 7.5.9.1-1: Information Elements in a PFCP Session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9086A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628C36F"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DE3F9B"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D3B05A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55E56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64DE680" w14:textId="77777777" w:rsidR="00EE5860" w:rsidRPr="00441CD0" w:rsidRDefault="00EE5860" w:rsidP="00BB0E1F">
            <w:pPr>
              <w:pStyle w:val="TAH"/>
            </w:pPr>
            <w:r w:rsidRPr="00441CD0">
              <w:t>IE Type</w:t>
            </w:r>
          </w:p>
        </w:tc>
      </w:tr>
      <w:tr w:rsidR="00EE5860" w:rsidRPr="00441CD0" w14:paraId="5E8675CB"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48B944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C55F08"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03DBA8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EC389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4468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45A86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E52E9E"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63A1D64" w14:textId="77777777" w:rsidR="00EE5860" w:rsidRPr="00441CD0" w:rsidRDefault="00EE5860" w:rsidP="00BB0E1F">
            <w:pPr>
              <w:spacing w:after="0"/>
              <w:rPr>
                <w:rFonts w:ascii="Arial" w:hAnsi="Arial"/>
                <w:b/>
                <w:sz w:val="18"/>
                <w:lang w:val="x-none"/>
              </w:rPr>
            </w:pPr>
          </w:p>
        </w:tc>
      </w:tr>
      <w:tr w:rsidR="00EE5860" w:rsidRPr="00441CD0" w14:paraId="2FE4134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761DF3C" w14:textId="77777777" w:rsidR="00EE5860" w:rsidRPr="00441CD0" w:rsidRDefault="00EE5860" w:rsidP="00BB0E1F">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30BDEF9E"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019E4CAE"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30F05F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8291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16FD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0B7BDD"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9B7BAA" w14:textId="77777777" w:rsidR="00EE5860" w:rsidRPr="00441CD0" w:rsidRDefault="00EE5860" w:rsidP="00BB0E1F">
            <w:pPr>
              <w:pStyle w:val="TAC"/>
              <w:rPr>
                <w:lang w:val="sv-SE"/>
              </w:rPr>
            </w:pPr>
            <w:r w:rsidRPr="00441CD0">
              <w:rPr>
                <w:lang w:val="sv-SE"/>
              </w:rPr>
              <w:t>Cause</w:t>
            </w:r>
          </w:p>
        </w:tc>
      </w:tr>
      <w:tr w:rsidR="00EE5860" w:rsidRPr="00441CD0" w14:paraId="4EC88F6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BC57C6A"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4242C99F"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73DADCF"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344197E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6D00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C3FBA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93CCF"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5BEAB91" w14:textId="77777777" w:rsidR="00EE5860" w:rsidRPr="00441CD0" w:rsidRDefault="00EE5860" w:rsidP="00BB0E1F">
            <w:pPr>
              <w:pStyle w:val="TAC"/>
              <w:rPr>
                <w:lang w:val="sv-SE"/>
              </w:rPr>
            </w:pPr>
            <w:r w:rsidRPr="00441CD0">
              <w:rPr>
                <w:szCs w:val="18"/>
                <w:lang w:val="de-DE"/>
              </w:rPr>
              <w:t>Offending IE</w:t>
            </w:r>
          </w:p>
        </w:tc>
      </w:tr>
      <w:tr w:rsidR="00EE5860" w:rsidRPr="00441CD0" w14:paraId="65909C4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321EF5" w14:textId="77777777" w:rsidR="00EE5860" w:rsidRPr="00441CD0" w:rsidRDefault="00EE5860" w:rsidP="00BB0E1F">
            <w:pPr>
              <w:pStyle w:val="TAL"/>
              <w:rPr>
                <w:szCs w:val="18"/>
                <w:lang w:val="x-none"/>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40DA9437"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C74DB86"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4A16597A"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738731" w14:textId="77777777" w:rsidR="00EE5860" w:rsidRPr="00441CD0" w:rsidRDefault="00EE5860" w:rsidP="00BB0E1F">
            <w:pPr>
              <w:pStyle w:val="TAL"/>
              <w:rPr>
                <w:lang w:val="en-US"/>
              </w:rPr>
            </w:pPr>
            <w:r w:rsidRPr="00441CD0">
              <w:rPr>
                <w:lang w:eastAsia="zh-CN"/>
              </w:rPr>
              <w:t xml:space="preserve">See </w:t>
            </w:r>
            <w:r w:rsidRPr="00441CD0">
              <w:t>Table 7.5.9.2-1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1655E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9E5A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1CA2C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9E1F24"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E1D4FF1" w14:textId="77777777" w:rsidR="00EE5860" w:rsidRPr="00441CD0" w:rsidRDefault="00EE5860" w:rsidP="00BB0E1F">
            <w:pPr>
              <w:pStyle w:val="TAC"/>
              <w:rPr>
                <w:szCs w:val="18"/>
              </w:rPr>
            </w:pPr>
            <w:r w:rsidRPr="00441CD0">
              <w:rPr>
                <w:szCs w:val="18"/>
              </w:rPr>
              <w:t>Update BAR</w:t>
            </w:r>
          </w:p>
        </w:tc>
      </w:tr>
      <w:tr w:rsidR="00EE5860" w:rsidRPr="00441CD0" w14:paraId="67E32DB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C9284F" w14:textId="77777777" w:rsidR="00EE5860" w:rsidRPr="00441CD0" w:rsidRDefault="00EE5860" w:rsidP="00BB0E1F">
            <w:pPr>
              <w:pStyle w:val="TAL"/>
              <w:rPr>
                <w:szCs w:val="18"/>
                <w:lang w:val="de-DE"/>
              </w:rPr>
            </w:pPr>
            <w:r w:rsidRPr="00441CD0">
              <w:rPr>
                <w:szCs w:val="18"/>
                <w:lang w:val="de-DE"/>
              </w:rPr>
              <w:t>PFCPSRRsp-Flags</w:t>
            </w:r>
          </w:p>
        </w:tc>
        <w:tc>
          <w:tcPr>
            <w:tcW w:w="336" w:type="dxa"/>
            <w:tcBorders>
              <w:top w:val="single" w:sz="4" w:space="0" w:color="auto"/>
              <w:left w:val="single" w:sz="4" w:space="0" w:color="auto"/>
              <w:bottom w:val="single" w:sz="4" w:space="0" w:color="auto"/>
              <w:right w:val="single" w:sz="4" w:space="0" w:color="auto"/>
            </w:tcBorders>
            <w:hideMark/>
          </w:tcPr>
          <w:p w14:paraId="7B1C65F1"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B7FC983" w14:textId="77777777" w:rsidR="00EE5860" w:rsidRPr="00441CD0" w:rsidRDefault="00EE5860" w:rsidP="00BB0E1F">
            <w:pPr>
              <w:pStyle w:val="TAL"/>
            </w:pPr>
            <w:r w:rsidRPr="00441CD0">
              <w:t>This IE shall be included if at least one of the flags is set to "1".</w:t>
            </w:r>
          </w:p>
          <w:p w14:paraId="40625CEA" w14:textId="77777777" w:rsidR="00EE5860" w:rsidRPr="00441CD0" w:rsidRDefault="00EE5860" w:rsidP="00BB0E1F">
            <w:pPr>
              <w:pStyle w:val="B1"/>
              <w:rPr>
                <w:rFonts w:ascii="Arial" w:hAnsi="Arial"/>
                <w:sz w:val="18"/>
              </w:rPr>
            </w:pPr>
            <w:r w:rsidRPr="00441CD0">
              <w:rPr>
                <w:rFonts w:ascii="Arial" w:hAnsi="Arial"/>
                <w:sz w:val="18"/>
              </w:rPr>
              <w:t>-</w:t>
            </w:r>
            <w:r w:rsidRPr="00441CD0">
              <w:tab/>
            </w:r>
            <w:r w:rsidRPr="00441CD0">
              <w:rPr>
                <w:rFonts w:ascii="Arial" w:hAnsi="Arial"/>
                <w:sz w:val="18"/>
              </w:rPr>
              <w:t>DROBU (Drop Buffered Packets): the CP function shall set this flag if the UP function needs to drop the packets currently buffered for this PFCP session (see NOTE 1).</w:t>
            </w:r>
          </w:p>
          <w:p w14:paraId="18934AF0"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5AE89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CD2D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5CA5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49C142"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A8809A4" w14:textId="77777777" w:rsidR="00EE5860" w:rsidRPr="00441CD0" w:rsidRDefault="00EE5860" w:rsidP="00BB0E1F">
            <w:pPr>
              <w:pStyle w:val="TAC"/>
              <w:rPr>
                <w:lang w:val="sv-SE"/>
              </w:rPr>
            </w:pPr>
            <w:r w:rsidRPr="00441CD0">
              <w:rPr>
                <w:lang w:val="sv-SE"/>
              </w:rPr>
              <w:t>PFCPSRRsp-Flags</w:t>
            </w:r>
          </w:p>
          <w:p w14:paraId="4FE6E4C5" w14:textId="77777777" w:rsidR="00EE5860" w:rsidRPr="00441CD0" w:rsidRDefault="00EE5860" w:rsidP="00BB0E1F">
            <w:pPr>
              <w:pStyle w:val="TAC"/>
              <w:rPr>
                <w:lang w:val="sv-SE"/>
              </w:rPr>
            </w:pPr>
          </w:p>
        </w:tc>
      </w:tr>
      <w:tr w:rsidR="00EE5860" w:rsidRPr="00441CD0" w14:paraId="497455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15D7849" w14:textId="77777777" w:rsidR="00EE5860" w:rsidRPr="00441CD0" w:rsidRDefault="00EE5860" w:rsidP="00BB0E1F">
            <w:pPr>
              <w:pStyle w:val="TAL"/>
              <w:rPr>
                <w:szCs w:val="18"/>
                <w:lang w:val="de-DE"/>
              </w:rPr>
            </w:pPr>
            <w:r w:rsidRPr="00441CD0">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14:paraId="49DC41D7"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21D6AD39" w14:textId="43BD1B4F"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"Request accepted (success)"(see </w:t>
            </w:r>
            <w:r w:rsidR="00415C19" w:rsidRPr="00441CD0">
              <w:t>clause</w:t>
            </w:r>
            <w:r w:rsidR="00415C19">
              <w:t> </w:t>
            </w:r>
            <w:r w:rsidR="00415C19" w:rsidRPr="00441CD0">
              <w:t>5</w:t>
            </w:r>
            <w:r w:rsidRPr="00441CD0">
              <w:t>.22).</w:t>
            </w:r>
          </w:p>
          <w:p w14:paraId="43C02E8F" w14:textId="77777777" w:rsidR="00EE5860" w:rsidRPr="00441CD0" w:rsidRDefault="00EE5860" w:rsidP="00BB0E1F">
            <w:pPr>
              <w:pStyle w:val="TAL"/>
            </w:pPr>
          </w:p>
          <w:p w14:paraId="3EC70F66" w14:textId="77777777" w:rsidR="00EE5860" w:rsidRPr="00441CD0" w:rsidRDefault="00EE5860" w:rsidP="00BB0E1F">
            <w:pPr>
              <w:pStyle w:val="TAL"/>
            </w:pPr>
            <w:r w:rsidRPr="00441CD0">
              <w:t>When present, it shall be set to the new F-SEID that the UPF shall use for sending subsequent PFCP session related messages.</w:t>
            </w:r>
          </w:p>
        </w:tc>
        <w:tc>
          <w:tcPr>
            <w:tcW w:w="370" w:type="dxa"/>
            <w:tcBorders>
              <w:top w:val="single" w:sz="4" w:space="0" w:color="auto"/>
              <w:left w:val="single" w:sz="4" w:space="0" w:color="auto"/>
              <w:bottom w:val="single" w:sz="4" w:space="0" w:color="auto"/>
              <w:right w:val="single" w:sz="4" w:space="0" w:color="auto"/>
            </w:tcBorders>
            <w:hideMark/>
          </w:tcPr>
          <w:p w14:paraId="75A681A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C926C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E1A03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CB7A5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D20AC06" w14:textId="77777777" w:rsidR="00EE5860" w:rsidRPr="00441CD0" w:rsidRDefault="00EE5860" w:rsidP="00BB0E1F">
            <w:pPr>
              <w:pStyle w:val="TAC"/>
              <w:rPr>
                <w:lang w:val="sv-SE"/>
              </w:rPr>
            </w:pPr>
            <w:r w:rsidRPr="00441CD0">
              <w:rPr>
                <w:lang w:val="sv-SE"/>
              </w:rPr>
              <w:t>F-SEID</w:t>
            </w:r>
          </w:p>
        </w:tc>
      </w:tr>
      <w:tr w:rsidR="00EE5860" w:rsidRPr="00441CD0" w14:paraId="766E2B4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EF811E9" w14:textId="77777777" w:rsidR="00EE5860" w:rsidRPr="00441CD0" w:rsidRDefault="00EE5860" w:rsidP="00BB0E1F">
            <w:pPr>
              <w:pStyle w:val="TAL"/>
              <w:rPr>
                <w:szCs w:val="18"/>
                <w:lang w:val="de-DE"/>
              </w:rPr>
            </w:pPr>
            <w:r w:rsidRPr="00441CD0">
              <w:rPr>
                <w:szCs w:val="18"/>
                <w:lang w:val="de-DE"/>
              </w:rPr>
              <w:t>N4-u F-TEID</w:t>
            </w:r>
          </w:p>
        </w:tc>
        <w:tc>
          <w:tcPr>
            <w:tcW w:w="336" w:type="dxa"/>
            <w:tcBorders>
              <w:top w:val="single" w:sz="4" w:space="0" w:color="auto"/>
              <w:left w:val="single" w:sz="4" w:space="0" w:color="auto"/>
              <w:bottom w:val="single" w:sz="4" w:space="0" w:color="auto"/>
              <w:right w:val="single" w:sz="4" w:space="0" w:color="auto"/>
            </w:tcBorders>
            <w:hideMark/>
          </w:tcPr>
          <w:p w14:paraId="5DD3C2F4"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1FEAE408" w14:textId="77777777" w:rsidR="00EE5860" w:rsidRPr="00441CD0" w:rsidRDefault="00EE5860" w:rsidP="00BB0E1F">
            <w:pPr>
              <w:pStyle w:val="TAL"/>
            </w:pPr>
            <w:r w:rsidRPr="00441CD0">
              <w:t>This IE may be set by the SMF if the UPF indicated support of PFCP sessions successively controlled by different SMFs of a same SMF Set and the Cause IE indicates "Request accepted (success)".</w:t>
            </w:r>
          </w:p>
          <w:p w14:paraId="113AD522" w14:textId="77777777" w:rsidR="00EE5860" w:rsidRPr="00441CD0" w:rsidRDefault="00EE5860" w:rsidP="00BB0E1F">
            <w:pPr>
              <w:pStyle w:val="TAL"/>
            </w:pPr>
          </w:p>
          <w:p w14:paraId="190F451B" w14:textId="77777777" w:rsidR="00EE5860" w:rsidRPr="00441CD0" w:rsidRDefault="00EE5860" w:rsidP="00BB0E1F">
            <w:pPr>
              <w:pStyle w:val="TAL"/>
            </w:pPr>
            <w:r w:rsidRPr="00441CD0">
              <w:t xml:space="preserve">When present, it shall be set to the new N4-u F-TEID that the UPF shall use for data forwarding towards the SMF. </w:t>
            </w:r>
          </w:p>
        </w:tc>
        <w:tc>
          <w:tcPr>
            <w:tcW w:w="370" w:type="dxa"/>
            <w:tcBorders>
              <w:top w:val="single" w:sz="4" w:space="0" w:color="auto"/>
              <w:left w:val="single" w:sz="4" w:space="0" w:color="auto"/>
              <w:bottom w:val="single" w:sz="4" w:space="0" w:color="auto"/>
              <w:right w:val="single" w:sz="4" w:space="0" w:color="auto"/>
            </w:tcBorders>
            <w:hideMark/>
          </w:tcPr>
          <w:p w14:paraId="79DAE8C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2147E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DD03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D4A733"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1F3CDA" w14:textId="77777777" w:rsidR="00EE5860" w:rsidRPr="00441CD0" w:rsidRDefault="00EE5860" w:rsidP="00BB0E1F">
            <w:pPr>
              <w:pStyle w:val="TAC"/>
              <w:rPr>
                <w:lang w:val="sv-SE"/>
              </w:rPr>
            </w:pPr>
            <w:r w:rsidRPr="00441CD0">
              <w:rPr>
                <w:lang w:val="sv-SE"/>
              </w:rPr>
              <w:t>F-TEID</w:t>
            </w:r>
          </w:p>
        </w:tc>
      </w:tr>
      <w:tr w:rsidR="00EE5860" w:rsidRPr="00441CD0" w14:paraId="58A0C2F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ED91E" w14:textId="77777777" w:rsidR="00EE5860" w:rsidRPr="00441CD0" w:rsidRDefault="00EE5860" w:rsidP="00BB0E1F">
            <w:pPr>
              <w:pStyle w:val="TAL"/>
              <w:rPr>
                <w:szCs w:val="18"/>
                <w:lang w:val="de-DE"/>
              </w:rPr>
            </w:pPr>
            <w:r w:rsidRPr="00441CD0">
              <w:rPr>
                <w:szCs w:val="18"/>
                <w:lang w:val="de-DE"/>
              </w:rPr>
              <w:t>Alternative SMF IP Address</w:t>
            </w:r>
          </w:p>
        </w:tc>
        <w:tc>
          <w:tcPr>
            <w:tcW w:w="336" w:type="dxa"/>
            <w:tcBorders>
              <w:top w:val="single" w:sz="4" w:space="0" w:color="auto"/>
              <w:left w:val="single" w:sz="4" w:space="0" w:color="auto"/>
              <w:bottom w:val="single" w:sz="4" w:space="0" w:color="auto"/>
              <w:right w:val="single" w:sz="4" w:space="0" w:color="auto"/>
            </w:tcBorders>
            <w:hideMark/>
          </w:tcPr>
          <w:p w14:paraId="4C5C5932"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0DD6B267" w14:textId="2AB0E5D8"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"Redirection Requested" (see </w:t>
            </w:r>
            <w:r w:rsidR="00415C19" w:rsidRPr="00441CD0">
              <w:t>clause</w:t>
            </w:r>
            <w:r w:rsidR="00415C19">
              <w:t> </w:t>
            </w:r>
            <w:r w:rsidR="00415C19" w:rsidRPr="00441CD0">
              <w:t>5</w:t>
            </w:r>
            <w:r w:rsidRPr="00441CD0">
              <w:t>.22).</w:t>
            </w:r>
          </w:p>
          <w:p w14:paraId="0086C7BA" w14:textId="77777777" w:rsidR="00EE5860" w:rsidRPr="00441CD0" w:rsidRDefault="00EE5860" w:rsidP="00BB0E1F">
            <w:pPr>
              <w:pStyle w:val="TAL"/>
            </w:pPr>
          </w:p>
          <w:p w14:paraId="4DA8E7C9" w14:textId="77777777" w:rsidR="00EE5860" w:rsidRPr="00441CD0" w:rsidRDefault="00EE5860" w:rsidP="00BB0E1F">
            <w:pPr>
              <w:pStyle w:val="TAL"/>
            </w:pPr>
            <w:r w:rsidRPr="00441CD0">
              <w:t xml:space="preserve">When present, it shall be set to the IP address of the new SMF to contact. </w:t>
            </w:r>
          </w:p>
        </w:tc>
        <w:tc>
          <w:tcPr>
            <w:tcW w:w="370" w:type="dxa"/>
            <w:tcBorders>
              <w:top w:val="single" w:sz="4" w:space="0" w:color="auto"/>
              <w:left w:val="single" w:sz="4" w:space="0" w:color="auto"/>
              <w:bottom w:val="single" w:sz="4" w:space="0" w:color="auto"/>
              <w:right w:val="single" w:sz="4" w:space="0" w:color="auto"/>
            </w:tcBorders>
            <w:hideMark/>
          </w:tcPr>
          <w:p w14:paraId="63D0F33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0F918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A4F78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B11BD"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A743EF9" w14:textId="77777777" w:rsidR="00EE5860" w:rsidRPr="00441CD0" w:rsidRDefault="00EE5860" w:rsidP="00BB0E1F">
            <w:pPr>
              <w:pStyle w:val="TAC"/>
              <w:rPr>
                <w:lang w:val="sv-SE"/>
              </w:rPr>
            </w:pPr>
            <w:r w:rsidRPr="00441CD0">
              <w:rPr>
                <w:lang w:val="sv-SE"/>
              </w:rPr>
              <w:t>Alternative SMF IP Address</w:t>
            </w:r>
          </w:p>
        </w:tc>
      </w:tr>
      <w:tr w:rsidR="00EE5860" w:rsidRPr="00441CD0" w14:paraId="55581352"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A63E515" w14:textId="1C6D4D09" w:rsidR="00EE5860" w:rsidRPr="00441CD0" w:rsidRDefault="00EE5860" w:rsidP="00BB0E1F">
            <w:pPr>
              <w:pStyle w:val="TAN"/>
              <w:rPr>
                <w:lang w:val="x-none"/>
              </w:rPr>
            </w:pPr>
            <w:r w:rsidRPr="00441CD0">
              <w:t>NOTE 1:</w:t>
            </w:r>
            <w:r w:rsidRPr="00441CD0">
              <w:tab/>
              <w:t xml:space="preserve">The CP function may request the UP function to drop the packets currently buffered for the PFCP session, when buffering is performed in the UP function, upon receipt of a PFCP Session Report Request notifying the CP function about the arrival of downlink data packets for which the CP function decides to throttle the corresponding Downlink Data Notification message over S11/S4 and. See </w:t>
            </w:r>
            <w:r w:rsidR="00415C19" w:rsidRPr="00441CD0">
              <w:t>clause</w:t>
            </w:r>
            <w:r w:rsidR="00415C19">
              <w:t> </w:t>
            </w:r>
            <w:r w:rsidR="00415C19" w:rsidRPr="00441CD0">
              <w:t>5</w:t>
            </w:r>
            <w:r w:rsidRPr="00441CD0">
              <w:t>.9.3 of 3GPP TS 23.214 [2].</w:t>
            </w:r>
          </w:p>
        </w:tc>
      </w:tr>
    </w:tbl>
    <w:p w14:paraId="2EEA0F93" w14:textId="77777777" w:rsidR="00EE5860" w:rsidRPr="00441CD0" w:rsidRDefault="00EE5860" w:rsidP="00EE5860"/>
    <w:p w14:paraId="64644B9F" w14:textId="77777777" w:rsidR="00EE5860" w:rsidRPr="00441CD0" w:rsidRDefault="00EE5860" w:rsidP="00EE5860">
      <w:pPr>
        <w:pStyle w:val="Heading4"/>
        <w:rPr>
          <w:rFonts w:cs="Arial"/>
          <w:bCs/>
        </w:rPr>
      </w:pPr>
      <w:bookmarkStart w:id="4747" w:name="_Toc19717329"/>
      <w:bookmarkStart w:id="4748" w:name="_Toc27490830"/>
      <w:bookmarkStart w:id="4749" w:name="_Toc27557123"/>
      <w:bookmarkStart w:id="4750" w:name="_Toc27724040"/>
      <w:bookmarkStart w:id="4751" w:name="_Toc36031113"/>
      <w:bookmarkStart w:id="4752" w:name="_Toc36043033"/>
      <w:bookmarkStart w:id="4753" w:name="_Toc36814358"/>
      <w:bookmarkStart w:id="4754" w:name="_Toc44689216"/>
      <w:bookmarkStart w:id="4755" w:name="_Toc44923970"/>
      <w:bookmarkStart w:id="4756" w:name="_Toc51860940"/>
      <w:bookmarkStart w:id="4757" w:name="_Toc57930711"/>
      <w:bookmarkStart w:id="4758" w:name="_Toc57931341"/>
      <w:bookmarkStart w:id="4759" w:name="_Toc67499734"/>
      <w:r w:rsidRPr="00441CD0">
        <w:t>7.5.9.2</w:t>
      </w:r>
      <w:r w:rsidRPr="00441CD0">
        <w:tab/>
        <w:t>Update BAR IE within PFCP Session Report Response</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76B60F11" w14:textId="77777777" w:rsidR="00EE5860" w:rsidRPr="00441CD0" w:rsidRDefault="00EE5860" w:rsidP="00EE5860">
      <w:r w:rsidRPr="00441CD0">
        <w:t xml:space="preserve">The </w:t>
      </w:r>
      <w:r w:rsidRPr="00441CD0">
        <w:rPr>
          <w:lang w:val="en-US"/>
        </w:rPr>
        <w:t xml:space="preserve">Update BAR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7.5.9.2-1</w:t>
      </w:r>
      <w:r w:rsidRPr="00441CD0">
        <w:rPr>
          <w:lang w:eastAsia="ja-JP"/>
        </w:rPr>
        <w:t>.</w:t>
      </w:r>
    </w:p>
    <w:p w14:paraId="416CE621" w14:textId="77777777" w:rsidR="00EE5860" w:rsidRPr="00441CD0" w:rsidRDefault="00EE5860" w:rsidP="00EE5860">
      <w:pPr>
        <w:pStyle w:val="TH"/>
        <w:rPr>
          <w:lang w:val="en-US"/>
        </w:rPr>
      </w:pPr>
      <w:r w:rsidRPr="00441CD0">
        <w:t>Table 7.5.9.</w:t>
      </w:r>
      <w:r w:rsidRPr="00441CD0">
        <w:rPr>
          <w:lang w:val="en-US"/>
        </w:rPr>
        <w:t>2-1</w:t>
      </w:r>
      <w:r w:rsidRPr="00441CD0">
        <w:t>: Update BAR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668DF104"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9C549A5"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0A7079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52DC3FF1" w14:textId="77777777" w:rsidR="00EE5860" w:rsidRPr="00441CD0" w:rsidRDefault="00EE5860" w:rsidP="00BB0E1F">
            <w:pPr>
              <w:pStyle w:val="TAC"/>
            </w:pPr>
            <w:r w:rsidRPr="00441CD0">
              <w:t xml:space="preserve">Update BAR </w:t>
            </w:r>
            <w:r w:rsidRPr="00441CD0">
              <w:rPr>
                <w:lang w:val="en-US"/>
              </w:rPr>
              <w:t>IE Type = 12 (decimal)</w:t>
            </w:r>
          </w:p>
        </w:tc>
      </w:tr>
      <w:tr w:rsidR="00EE5860" w:rsidRPr="00441CD0" w14:paraId="1D42C7A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E6418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11DC45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E033CDD" w14:textId="77777777" w:rsidR="00EE5860" w:rsidRPr="00441CD0" w:rsidRDefault="00EE5860" w:rsidP="00BB0E1F">
            <w:pPr>
              <w:pStyle w:val="TAC"/>
            </w:pPr>
            <w:r w:rsidRPr="00441CD0">
              <w:t>Length = n</w:t>
            </w:r>
          </w:p>
        </w:tc>
      </w:tr>
      <w:tr w:rsidR="00EE5860" w:rsidRPr="00441CD0" w14:paraId="442176A1"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5F1EB38"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CD99ADC"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316C9C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46D72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4B94F3C" w14:textId="77777777" w:rsidR="00EE5860" w:rsidRPr="00441CD0" w:rsidRDefault="00EE5860" w:rsidP="00BB0E1F">
            <w:pPr>
              <w:pStyle w:val="TAH"/>
            </w:pPr>
            <w:r w:rsidRPr="00441CD0">
              <w:t>IE Type</w:t>
            </w:r>
          </w:p>
        </w:tc>
      </w:tr>
      <w:tr w:rsidR="00EE5860" w:rsidRPr="00441CD0" w14:paraId="30D28B55"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2D0E3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B14D0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56E5A2A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9D734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5B39E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FC898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D9F7F4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E3D0EB" w14:textId="77777777" w:rsidR="00EE5860" w:rsidRPr="00441CD0" w:rsidRDefault="00EE5860" w:rsidP="00BB0E1F">
            <w:pPr>
              <w:spacing w:after="0"/>
              <w:rPr>
                <w:rFonts w:ascii="Arial" w:hAnsi="Arial"/>
                <w:b/>
                <w:sz w:val="18"/>
                <w:lang w:val="x-none"/>
              </w:rPr>
            </w:pPr>
          </w:p>
        </w:tc>
      </w:tr>
      <w:tr w:rsidR="00EE5860" w:rsidRPr="00441CD0" w14:paraId="020252A3"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18380C0E" w14:textId="77777777" w:rsidR="00EE5860" w:rsidRPr="00441CD0" w:rsidRDefault="00EE5860" w:rsidP="00BB0E1F">
            <w:pPr>
              <w:pStyle w:val="TAL"/>
            </w:pPr>
            <w:r w:rsidRPr="00441CD0">
              <w:lastRenderedPageBreak/>
              <w:t>BAR ID</w:t>
            </w:r>
          </w:p>
        </w:tc>
        <w:tc>
          <w:tcPr>
            <w:tcW w:w="336" w:type="dxa"/>
            <w:tcBorders>
              <w:top w:val="single" w:sz="4" w:space="0" w:color="auto"/>
              <w:left w:val="single" w:sz="4" w:space="0" w:color="auto"/>
              <w:bottom w:val="single" w:sz="4" w:space="0" w:color="auto"/>
              <w:right w:val="single" w:sz="4" w:space="0" w:color="auto"/>
            </w:tcBorders>
            <w:hideMark/>
          </w:tcPr>
          <w:p w14:paraId="3933363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7CB31672"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7D70FE0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CE8B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C6595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5F1D20"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17ED3476" w14:textId="77777777" w:rsidR="00EE5860" w:rsidRPr="00441CD0" w:rsidRDefault="00EE5860" w:rsidP="00BB0E1F">
            <w:pPr>
              <w:pStyle w:val="TAC"/>
            </w:pPr>
            <w:r w:rsidRPr="00441CD0">
              <w:t>BAR ID</w:t>
            </w:r>
          </w:p>
        </w:tc>
      </w:tr>
      <w:tr w:rsidR="00EE5860" w:rsidRPr="00441CD0" w14:paraId="205DD17D"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2E28DA6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70509609"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5E98D393" w14:textId="0FD3EFB3"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.2.25) and the Downlink Data Notification Delay needs to be modified.</w:t>
            </w:r>
          </w:p>
          <w:p w14:paraId="27F9956E"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2CE66D6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01185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0E788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318C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DE9DF0" w14:textId="77777777" w:rsidR="00EE5860" w:rsidRPr="00441CD0" w:rsidRDefault="00EE5860" w:rsidP="00BB0E1F">
            <w:pPr>
              <w:pStyle w:val="TAC"/>
            </w:pPr>
            <w:r w:rsidRPr="00441CD0">
              <w:t>Downlink Data Notification Delay</w:t>
            </w:r>
          </w:p>
        </w:tc>
      </w:tr>
      <w:tr w:rsidR="00EE5860" w:rsidRPr="00441CD0" w14:paraId="3CAD0A3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A3A5EF5" w14:textId="77777777" w:rsidR="00EE5860" w:rsidRPr="00441CD0" w:rsidRDefault="00EE5860" w:rsidP="00BB0E1F">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hideMark/>
          </w:tcPr>
          <w:p w14:paraId="3C59BFD6"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5A213E9F" w14:textId="715A680B" w:rsidR="00EE5860" w:rsidRPr="00441CD0" w:rsidRDefault="00EE5860" w:rsidP="00BB0E1F">
            <w:pPr>
              <w:pStyle w:val="TAL"/>
            </w:pPr>
            <w:r w:rsidRPr="00441CD0">
              <w:t xml:space="preserve">This IE shall be present if the UP function indicated support of the DL Buffering Duration parameter (see </w:t>
            </w:r>
            <w:r w:rsidR="00415C19" w:rsidRPr="00441CD0">
              <w:t>clause</w:t>
            </w:r>
            <w:r w:rsidR="00415C19">
              <w:t> </w:t>
            </w:r>
            <w:r w:rsidR="00415C19" w:rsidRPr="00441CD0">
              <w:t>8</w:t>
            </w:r>
            <w:r w:rsidRPr="00441CD0">
              <w:t>.2.25) and extended buffering of downlink data packet is required in the UP function.</w:t>
            </w:r>
          </w:p>
          <w:p w14:paraId="486C3759" w14:textId="77777777" w:rsidR="00EE5860" w:rsidRPr="00441CD0" w:rsidRDefault="00EE5860" w:rsidP="00BB0E1F">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hideMark/>
          </w:tcPr>
          <w:p w14:paraId="7A94262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88715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703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51A55B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584DCA" w14:textId="77777777" w:rsidR="00EE5860" w:rsidRPr="00441CD0" w:rsidRDefault="00EE5860" w:rsidP="00BB0E1F">
            <w:pPr>
              <w:pStyle w:val="TAC"/>
            </w:pPr>
            <w:r w:rsidRPr="00441CD0">
              <w:t>DL Buffering Duration</w:t>
            </w:r>
          </w:p>
        </w:tc>
      </w:tr>
      <w:tr w:rsidR="00EE5860" w:rsidRPr="00441CD0" w14:paraId="1297287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56D8C90" w14:textId="77777777" w:rsidR="00EE5860" w:rsidRPr="00441CD0" w:rsidRDefault="00EE5860" w:rsidP="00BB0E1F">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hideMark/>
          </w:tcPr>
          <w:p w14:paraId="66B64D12"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hideMark/>
          </w:tcPr>
          <w:p w14:paraId="7AB7A6CB" w14:textId="77777777" w:rsidR="00EE5860" w:rsidRPr="00441CD0" w:rsidRDefault="00EE5860" w:rsidP="00BB0E1F">
            <w:pPr>
              <w:pStyle w:val="TAL"/>
            </w:pPr>
            <w:r w:rsidRPr="00441CD0">
              <w:t>This IE may be present if extended buffering of downlink data packet is required in the UP function.</w:t>
            </w:r>
          </w:p>
          <w:p w14:paraId="7286B23A" w14:textId="77777777" w:rsidR="00EE5860" w:rsidRPr="00441CD0" w:rsidRDefault="00EE5860" w:rsidP="00BB0E1F">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4705E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DD59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C505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92A5F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CF5F3CF" w14:textId="77777777" w:rsidR="00EE5860" w:rsidRPr="00441CD0" w:rsidRDefault="00EE5860" w:rsidP="00BB0E1F">
            <w:pPr>
              <w:pStyle w:val="TAC"/>
            </w:pPr>
            <w:r w:rsidRPr="00441CD0">
              <w:t>DL Buffering Suggested Packet Count</w:t>
            </w:r>
          </w:p>
        </w:tc>
      </w:tr>
      <w:tr w:rsidR="00EE5860" w:rsidRPr="00441CD0" w14:paraId="7F6B9AF2"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BF71B2A"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1DA093A"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04A0D04A" w14:textId="77777777" w:rsidR="00EE5860" w:rsidRPr="00441CD0" w:rsidRDefault="00EE5860" w:rsidP="00BB0E1F">
            <w:pPr>
              <w:pStyle w:val="TAL"/>
            </w:pPr>
            <w:r w:rsidRPr="00441CD0">
              <w:t>This IE may be present if the UP Function indicated support of the feature UDBC.</w:t>
            </w:r>
          </w:p>
          <w:p w14:paraId="28634EAC" w14:textId="77777777" w:rsidR="00EE5860" w:rsidRPr="00441CD0" w:rsidRDefault="00EE5860" w:rsidP="00BB0E1F">
            <w:pPr>
              <w:pStyle w:val="TAL"/>
            </w:pPr>
          </w:p>
          <w:p w14:paraId="04CDE146"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6947E4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608FFC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2248DA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E966C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8188323" w14:textId="77777777" w:rsidR="00EE5860" w:rsidRPr="00441CD0" w:rsidRDefault="00EE5860" w:rsidP="00BB0E1F">
            <w:pPr>
              <w:pStyle w:val="TAC"/>
              <w:rPr>
                <w:lang w:val="x-none"/>
              </w:rPr>
            </w:pPr>
            <w:r w:rsidRPr="00441CD0">
              <w:t>Suggested Buffering Packets Count</w:t>
            </w:r>
          </w:p>
        </w:tc>
      </w:tr>
      <w:tr w:rsidR="00EE5860" w:rsidRPr="00441CD0" w14:paraId="2D4B7983" w14:textId="77777777" w:rsidTr="00BB0E1F">
        <w:trPr>
          <w:jc w:val="center"/>
        </w:trPr>
        <w:tc>
          <w:tcPr>
            <w:tcW w:w="9447" w:type="dxa"/>
            <w:gridSpan w:val="8"/>
            <w:tcBorders>
              <w:top w:val="single" w:sz="4" w:space="0" w:color="auto"/>
              <w:left w:val="single" w:sz="4" w:space="0" w:color="auto"/>
              <w:bottom w:val="single" w:sz="4" w:space="0" w:color="auto"/>
              <w:right w:val="single" w:sz="4" w:space="0" w:color="auto"/>
            </w:tcBorders>
            <w:vAlign w:val="center"/>
          </w:tcPr>
          <w:p w14:paraId="5E242FD2" w14:textId="77777777" w:rsidR="00EE5860" w:rsidRPr="00441CD0" w:rsidRDefault="00EE5860" w:rsidP="00BB0E1F">
            <w:pPr>
              <w:pStyle w:val="TAN"/>
            </w:pPr>
            <w:r w:rsidRPr="00441CD0">
              <w:t>NOTE 1:</w:t>
            </w:r>
            <w:r w:rsidRPr="00441CD0">
              <w:tab/>
              <w:t>If the Apply Action requests the UP function to buffer and notify the CP function and the DL Buffering Duration is set, the UP function shall not notify the CP function for the duration indicated by the DL Buffering Duration.</w:t>
            </w:r>
          </w:p>
        </w:tc>
      </w:tr>
    </w:tbl>
    <w:p w14:paraId="4BEFDF50" w14:textId="77777777" w:rsidR="00EC2FDD" w:rsidRPr="00441CD0" w:rsidRDefault="00EC2FDD" w:rsidP="00564819">
      <w:pPr>
        <w:rPr>
          <w:lang w:val="en-US" w:eastAsia="zh-CN"/>
        </w:rPr>
      </w:pPr>
      <w:bookmarkStart w:id="4760" w:name="_Toc19717330"/>
      <w:bookmarkStart w:id="4761" w:name="_Toc27490831"/>
      <w:bookmarkStart w:id="4762" w:name="_Toc27557124"/>
      <w:bookmarkStart w:id="4763" w:name="_Toc27724041"/>
      <w:bookmarkStart w:id="4764" w:name="_Toc36031115"/>
      <w:bookmarkStart w:id="4765" w:name="_Toc36043035"/>
      <w:bookmarkStart w:id="4766" w:name="_Toc36814360"/>
      <w:bookmarkStart w:id="4767" w:name="_Toc44689218"/>
      <w:bookmarkStart w:id="4768" w:name="_Toc44923972"/>
      <w:bookmarkStart w:id="4769" w:name="_Toc51860942"/>
      <w:bookmarkStart w:id="4770" w:name="_Toc57930713"/>
      <w:bookmarkStart w:id="4771" w:name="_Toc57931343"/>
    </w:p>
    <w:p w14:paraId="6D0EB1FF" w14:textId="77777777" w:rsidR="00EE5860" w:rsidRPr="00441CD0" w:rsidRDefault="00EE5860" w:rsidP="00EE5860">
      <w:pPr>
        <w:pStyle w:val="Heading2"/>
        <w:rPr>
          <w:lang w:val="x-none"/>
        </w:rPr>
      </w:pPr>
      <w:bookmarkStart w:id="4772" w:name="_Toc67499735"/>
      <w:r w:rsidRPr="00441CD0">
        <w:t>7.</w:t>
      </w:r>
      <w:r w:rsidRPr="00441CD0">
        <w:rPr>
          <w:lang w:val="en-US"/>
        </w:rPr>
        <w:t>6</w:t>
      </w:r>
      <w:r w:rsidRPr="00441CD0">
        <w:tab/>
        <w:t>Error Handling</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67CF7D3E" w14:textId="77777777" w:rsidR="00EE5860" w:rsidRPr="00441CD0" w:rsidRDefault="00EE5860" w:rsidP="00EE5860">
      <w:pPr>
        <w:pStyle w:val="Heading3"/>
      </w:pPr>
      <w:bookmarkStart w:id="4773" w:name="_Toc19717331"/>
      <w:bookmarkStart w:id="4774" w:name="_Toc27490832"/>
      <w:bookmarkStart w:id="4775" w:name="_Toc27557125"/>
      <w:bookmarkStart w:id="4776" w:name="_Toc27724042"/>
      <w:bookmarkStart w:id="4777" w:name="_Toc36031116"/>
      <w:bookmarkStart w:id="4778" w:name="_Toc36043036"/>
      <w:bookmarkStart w:id="4779" w:name="_Toc36814361"/>
      <w:bookmarkStart w:id="4780" w:name="_Toc44689219"/>
      <w:bookmarkStart w:id="4781" w:name="_Toc44923973"/>
      <w:bookmarkStart w:id="4782" w:name="_Toc51860943"/>
      <w:bookmarkStart w:id="4783" w:name="_Toc57930714"/>
      <w:bookmarkStart w:id="4784" w:name="_Toc57931344"/>
      <w:bookmarkStart w:id="4785" w:name="_Toc67499736"/>
      <w:r w:rsidRPr="00441CD0">
        <w:t>7.</w:t>
      </w:r>
      <w:r w:rsidRPr="00441CD0">
        <w:rPr>
          <w:lang w:val="en-US"/>
        </w:rPr>
        <w:t>6</w:t>
      </w:r>
      <w:r w:rsidRPr="00441CD0">
        <w:t>.1</w:t>
      </w:r>
      <w:r w:rsidRPr="00441CD0">
        <w:tab/>
        <w:t>Protocol Errors</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1E04AC3C" w14:textId="77777777" w:rsidR="00EE5860" w:rsidRPr="00441CD0" w:rsidRDefault="00EE5860" w:rsidP="00EE5860">
      <w:r w:rsidRPr="00441CD0">
        <w:t>A protocol error is defined as a message or an Information Element received from a peer entity with an unknown type, or if it is unexpected, or if it has an erroneous content.</w:t>
      </w:r>
    </w:p>
    <w:p w14:paraId="3450452D" w14:textId="77777777" w:rsidR="00EE5860" w:rsidRPr="00441CD0" w:rsidRDefault="00EE5860" w:rsidP="00EE5860">
      <w:r w:rsidRPr="00441CD0">
        <w:t>The term silently discarded is used in the following clauses to mean that the receiving PFCP entity's implementation shall discard such a message without further processing or that the receiving PFCP entity discards such an IE and continues processing the message. The conditions for the receiving PFCP entity to silently discard an IE are specified in the subsequent clauses.</w:t>
      </w:r>
    </w:p>
    <w:p w14:paraId="067A9EDA" w14:textId="77777777" w:rsidR="00EE5860" w:rsidRPr="00441CD0" w:rsidRDefault="00EE5860" w:rsidP="00EE5860">
      <w:r w:rsidRPr="00441CD0">
        <w:t>The handling of unknown, unexpected or erroneous PFCP messages and IEs shall provide for the forward compatibility of PFCP. Therefore, the sending PFCP entity shall be able to safely include in a message a new conditional-optional or an optional IE. Such an IE may also have a new type value. Any legacy receiving PFCP entity shall, however, silently discard such an IE and continue processing the message.</w:t>
      </w:r>
    </w:p>
    <w:p w14:paraId="292CB9F5" w14:textId="77777777" w:rsidR="00EE5860" w:rsidRPr="00441CD0" w:rsidRDefault="00EE5860" w:rsidP="00EE5860">
      <w:r w:rsidRPr="00441CD0">
        <w:t>If a protocol error is detected by the receiving PFCP entity, it should log the event including the erroneous message and may include the error in a statistical counter.</w:t>
      </w:r>
    </w:p>
    <w:p w14:paraId="33E6BEA7" w14:textId="1FD03267" w:rsidR="00EE5860" w:rsidRPr="00441CD0" w:rsidRDefault="00EE5860" w:rsidP="00EE5860">
      <w:r w:rsidRPr="00441CD0">
        <w:t xml:space="preserve">For Response messages containing a rejection Cause value, see </w:t>
      </w:r>
      <w:r w:rsidR="00415C19" w:rsidRPr="00441CD0">
        <w:t>clause</w:t>
      </w:r>
      <w:r w:rsidR="00415C19">
        <w:t> </w:t>
      </w:r>
      <w:r w:rsidR="00415C19" w:rsidRPr="00441CD0">
        <w:t>7</w:t>
      </w:r>
      <w:r w:rsidRPr="00441CD0">
        <w:t>.2.3.2.</w:t>
      </w:r>
    </w:p>
    <w:p w14:paraId="362CCD8F" w14:textId="77777777" w:rsidR="00EE5860" w:rsidRPr="00441CD0" w:rsidRDefault="00EE5860" w:rsidP="00EE5860">
      <w:r w:rsidRPr="00441CD0">
        <w:t>The receiving PFCP entity shall apply the error handling specified in the subsequent clauses.</w:t>
      </w:r>
    </w:p>
    <w:p w14:paraId="6FD6A5F6" w14:textId="77777777" w:rsidR="00EE5860" w:rsidRPr="00441CD0" w:rsidRDefault="00EE5860" w:rsidP="00EE5860">
      <w:r w:rsidRPr="00441CD0">
        <w:t>If the received erroneous message is a reply to an outstanding PFCP message, the PFCP transaction layer shall stop retransmissions and notify the PFCP application layer of the error even if the reply is silently discarded.</w:t>
      </w:r>
    </w:p>
    <w:p w14:paraId="18A9C55B" w14:textId="77777777" w:rsidR="00EE5860" w:rsidRPr="00441CD0" w:rsidRDefault="00EE5860" w:rsidP="00EE5860">
      <w:pPr>
        <w:pStyle w:val="Heading3"/>
      </w:pPr>
      <w:bookmarkStart w:id="4786" w:name="_Toc19717332"/>
      <w:bookmarkStart w:id="4787" w:name="_Toc27490833"/>
      <w:bookmarkStart w:id="4788" w:name="_Toc27557126"/>
      <w:bookmarkStart w:id="4789" w:name="_Toc27724043"/>
      <w:bookmarkStart w:id="4790" w:name="_Toc36031117"/>
      <w:bookmarkStart w:id="4791" w:name="_Toc36043037"/>
      <w:bookmarkStart w:id="4792" w:name="_Toc36814362"/>
      <w:bookmarkStart w:id="4793" w:name="_Toc44689220"/>
      <w:bookmarkStart w:id="4794" w:name="_Toc44923974"/>
      <w:bookmarkStart w:id="4795" w:name="_Toc51860944"/>
      <w:bookmarkStart w:id="4796" w:name="_Toc57930715"/>
      <w:bookmarkStart w:id="4797" w:name="_Toc57931345"/>
      <w:bookmarkStart w:id="4798" w:name="_Toc67499737"/>
      <w:r w:rsidRPr="00441CD0">
        <w:lastRenderedPageBreak/>
        <w:t>7.</w:t>
      </w:r>
      <w:r w:rsidRPr="00441CD0">
        <w:rPr>
          <w:lang w:val="en-US"/>
        </w:rPr>
        <w:t>6</w:t>
      </w:r>
      <w:r w:rsidRPr="00441CD0">
        <w:t>.2</w:t>
      </w:r>
      <w:r w:rsidRPr="00441CD0">
        <w:tab/>
        <w:t xml:space="preserve">Different </w:t>
      </w:r>
      <w:r w:rsidRPr="00441CD0">
        <w:rPr>
          <w:lang w:val="en-US"/>
        </w:rPr>
        <w:t>PFCP</w:t>
      </w:r>
      <w:r w:rsidRPr="00441CD0">
        <w:t xml:space="preserve"> Versions</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4404F89E" w14:textId="77777777" w:rsidR="00EE5860" w:rsidRPr="00441CD0" w:rsidRDefault="00EE5860" w:rsidP="00EE5860">
      <w:pPr>
        <w:rPr>
          <w:lang w:eastAsia="ja-JP"/>
        </w:rPr>
      </w:pPr>
      <w:r w:rsidRPr="00441CD0">
        <w:t>If a PFCP entity receives a message of an unsupported PFCP version, it shall return a PFCP Version Not Supported Response message and silently discard the received message.</w:t>
      </w:r>
    </w:p>
    <w:p w14:paraId="0DC2A6F5" w14:textId="77777777" w:rsidR="00EE5860" w:rsidRPr="00441CD0" w:rsidRDefault="00EE5860" w:rsidP="00EE5860">
      <w:pPr>
        <w:pStyle w:val="Heading3"/>
      </w:pPr>
      <w:bookmarkStart w:id="4799" w:name="_Toc19717333"/>
      <w:bookmarkStart w:id="4800" w:name="_Toc27490834"/>
      <w:bookmarkStart w:id="4801" w:name="_Toc27557127"/>
      <w:bookmarkStart w:id="4802" w:name="_Toc27724044"/>
      <w:bookmarkStart w:id="4803" w:name="_Toc36031118"/>
      <w:bookmarkStart w:id="4804" w:name="_Toc36043038"/>
      <w:bookmarkStart w:id="4805" w:name="_Toc36814363"/>
      <w:bookmarkStart w:id="4806" w:name="_Toc44689221"/>
      <w:bookmarkStart w:id="4807" w:name="_Toc44923975"/>
      <w:bookmarkStart w:id="4808" w:name="_Toc51860945"/>
      <w:bookmarkStart w:id="4809" w:name="_Toc57930716"/>
      <w:bookmarkStart w:id="4810" w:name="_Toc57931346"/>
      <w:bookmarkStart w:id="4811" w:name="_Toc67499738"/>
      <w:r w:rsidRPr="00441CD0">
        <w:t>7.</w:t>
      </w:r>
      <w:r w:rsidRPr="00441CD0">
        <w:rPr>
          <w:lang w:val="en-US"/>
        </w:rPr>
        <w:t>6</w:t>
      </w:r>
      <w:r w:rsidRPr="00441CD0">
        <w:t>.3</w:t>
      </w:r>
      <w:r w:rsidRPr="00441CD0">
        <w:tab/>
      </w:r>
      <w:r w:rsidRPr="00441CD0">
        <w:rPr>
          <w:lang w:val="en-US"/>
        </w:rPr>
        <w:t>PFCP</w:t>
      </w:r>
      <w:r w:rsidRPr="00441CD0">
        <w:t xml:space="preserve"> Message of Invalid Length</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7F8BCB82" w14:textId="77777777" w:rsidR="00EE5860" w:rsidRPr="00441CD0" w:rsidRDefault="00EE5860" w:rsidP="00EE5860">
      <w:r w:rsidRPr="00441CD0">
        <w:t>If a PFCP entity receives a message, which is too short to contain the respective PFCP header, the PFCP-PDU shall be silently discarded.</w:t>
      </w:r>
    </w:p>
    <w:p w14:paraId="310B3782" w14:textId="77777777" w:rsidR="00EE5860" w:rsidRPr="00441CD0" w:rsidRDefault="00EE5860" w:rsidP="00EE5860">
      <w:r w:rsidRPr="00441CD0">
        <w:t>If a PFCP entity receives a Request message within an IP/UDP packet of a length that is inconsistent with the value specified in the Length field of the PFCP header, then the receiving PFCP entity should log the error and shall send the Response message with Cause IE value set to "Invalid Length".</w:t>
      </w:r>
    </w:p>
    <w:p w14:paraId="165D44AE" w14:textId="77777777" w:rsidR="00EE5860" w:rsidRPr="00441CD0" w:rsidRDefault="00EE5860" w:rsidP="00EE5860">
      <w:r w:rsidRPr="00441CD0">
        <w:t>If a PFCP entity receives a Response message within an IP/UDP packet of a length that is inconsistent with the value specified in the Length field of the PFCP header, then the receiving PFCP entity should log the error and shall silently discard the message.</w:t>
      </w:r>
    </w:p>
    <w:p w14:paraId="13208182" w14:textId="77777777" w:rsidR="00EE5860" w:rsidRPr="00441CD0" w:rsidRDefault="00EE5860" w:rsidP="00EE5860">
      <w:pPr>
        <w:pStyle w:val="Heading3"/>
      </w:pPr>
      <w:bookmarkStart w:id="4812" w:name="_Toc19717334"/>
      <w:bookmarkStart w:id="4813" w:name="_Toc27490835"/>
      <w:bookmarkStart w:id="4814" w:name="_Toc27557128"/>
      <w:bookmarkStart w:id="4815" w:name="_Toc27724045"/>
      <w:bookmarkStart w:id="4816" w:name="_Toc36031119"/>
      <w:bookmarkStart w:id="4817" w:name="_Toc36043039"/>
      <w:bookmarkStart w:id="4818" w:name="_Toc36814364"/>
      <w:bookmarkStart w:id="4819" w:name="_Toc44689222"/>
      <w:bookmarkStart w:id="4820" w:name="_Toc44923976"/>
      <w:bookmarkStart w:id="4821" w:name="_Toc51860946"/>
      <w:bookmarkStart w:id="4822" w:name="_Toc57930717"/>
      <w:bookmarkStart w:id="4823" w:name="_Toc57931347"/>
      <w:bookmarkStart w:id="4824" w:name="_Toc67499739"/>
      <w:r w:rsidRPr="00441CD0">
        <w:t>7.</w:t>
      </w:r>
      <w:r w:rsidRPr="00441CD0">
        <w:rPr>
          <w:lang w:val="en-US"/>
        </w:rPr>
        <w:t>6</w:t>
      </w:r>
      <w:r w:rsidRPr="00441CD0">
        <w:t>.4</w:t>
      </w:r>
      <w:r w:rsidRPr="00441CD0">
        <w:tab/>
        <w:t>Unknown PFCP Message</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611517D7" w14:textId="77777777" w:rsidR="00EE5860" w:rsidRPr="00441CD0" w:rsidRDefault="00EE5860" w:rsidP="00EE5860">
      <w:r w:rsidRPr="00441CD0">
        <w:t>If a PFCP entity receives a message with an unknown Message Type value, it shall silently discard the message.</w:t>
      </w:r>
    </w:p>
    <w:p w14:paraId="0140751E" w14:textId="77777777" w:rsidR="00EE5860" w:rsidRPr="00441CD0" w:rsidRDefault="00EE5860" w:rsidP="00EE5860">
      <w:pPr>
        <w:pStyle w:val="Heading3"/>
      </w:pPr>
      <w:bookmarkStart w:id="4825" w:name="_Toc19717335"/>
      <w:bookmarkStart w:id="4826" w:name="_Toc27490836"/>
      <w:bookmarkStart w:id="4827" w:name="_Toc27557129"/>
      <w:bookmarkStart w:id="4828" w:name="_Toc27724046"/>
      <w:bookmarkStart w:id="4829" w:name="_Toc36031120"/>
      <w:bookmarkStart w:id="4830" w:name="_Toc36043040"/>
      <w:bookmarkStart w:id="4831" w:name="_Toc36814365"/>
      <w:bookmarkStart w:id="4832" w:name="_Toc44689223"/>
      <w:bookmarkStart w:id="4833" w:name="_Toc44923977"/>
      <w:bookmarkStart w:id="4834" w:name="_Toc51860947"/>
      <w:bookmarkStart w:id="4835" w:name="_Toc57930718"/>
      <w:bookmarkStart w:id="4836" w:name="_Toc57931348"/>
      <w:bookmarkStart w:id="4837" w:name="_Toc67499740"/>
      <w:r w:rsidRPr="00441CD0">
        <w:t>7.</w:t>
      </w:r>
      <w:r w:rsidRPr="00441CD0">
        <w:rPr>
          <w:lang w:val="en-US"/>
        </w:rPr>
        <w:t>6</w:t>
      </w:r>
      <w:r w:rsidRPr="00441CD0">
        <w:t>.5</w:t>
      </w:r>
      <w:r w:rsidRPr="00441CD0">
        <w:tab/>
        <w:t>Unexpected PFCP Message</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20D9A37E" w14:textId="77777777" w:rsidR="00EE5860" w:rsidRPr="00441CD0" w:rsidRDefault="00EE5860" w:rsidP="00EE5860">
      <w:r w:rsidRPr="00441CD0">
        <w:t xml:space="preserve">If a PFCP entity receives an unexpected request message, </w:t>
      </w:r>
      <w:r w:rsidRPr="00441CD0">
        <w:rPr>
          <w:color w:val="000000"/>
        </w:rPr>
        <w:t>for example a known message that is sent over an interface for which the message is not defined, or a message that is sent over an interface for which the message is defined, but the direction is incorrect, then the PFCP entity</w:t>
      </w:r>
      <w:r w:rsidRPr="00441CD0">
        <w:rPr>
          <w:color w:val="FF0000"/>
        </w:rPr>
        <w:t xml:space="preserve"> </w:t>
      </w:r>
      <w:r w:rsidRPr="00441CD0">
        <w:t>shall silently discard the message and shall log an error.</w:t>
      </w:r>
    </w:p>
    <w:p w14:paraId="5861D6F7" w14:textId="77777777" w:rsidR="00EE5860" w:rsidRPr="00441CD0" w:rsidRDefault="00EE5860" w:rsidP="00EE5860">
      <w:r w:rsidRPr="00441CD0">
        <w:t>If a PFCP entity receives an unexpected response message which is not a request message, for example a message for which there is no corresponding outstanding request, it shall discard the message and may log an error.</w:t>
      </w:r>
    </w:p>
    <w:p w14:paraId="3C809DEE" w14:textId="77777777" w:rsidR="00EE5860" w:rsidRPr="00441CD0" w:rsidRDefault="00EE5860" w:rsidP="00EE5860">
      <w:pPr>
        <w:pStyle w:val="Heading3"/>
      </w:pPr>
      <w:bookmarkStart w:id="4838" w:name="_Toc19717336"/>
      <w:bookmarkStart w:id="4839" w:name="_Toc27490837"/>
      <w:bookmarkStart w:id="4840" w:name="_Toc27557130"/>
      <w:bookmarkStart w:id="4841" w:name="_Toc27724047"/>
      <w:bookmarkStart w:id="4842" w:name="_Toc36031121"/>
      <w:bookmarkStart w:id="4843" w:name="_Toc36043041"/>
      <w:bookmarkStart w:id="4844" w:name="_Toc36814366"/>
      <w:bookmarkStart w:id="4845" w:name="_Toc44689224"/>
      <w:bookmarkStart w:id="4846" w:name="_Toc44923978"/>
      <w:bookmarkStart w:id="4847" w:name="_Toc51860948"/>
      <w:bookmarkStart w:id="4848" w:name="_Toc57930719"/>
      <w:bookmarkStart w:id="4849" w:name="_Toc57931349"/>
      <w:bookmarkStart w:id="4850" w:name="_Toc67499741"/>
      <w:r w:rsidRPr="00441CD0">
        <w:t>7.</w:t>
      </w:r>
      <w:r w:rsidRPr="00441CD0">
        <w:rPr>
          <w:lang w:val="en-US"/>
        </w:rPr>
        <w:t>6</w:t>
      </w:r>
      <w:r w:rsidRPr="00441CD0">
        <w:t>.6</w:t>
      </w:r>
      <w:r w:rsidRPr="00441CD0">
        <w:tab/>
        <w:t>Missing Information Elements</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2D378DAD" w14:textId="77777777" w:rsidR="00EE5860" w:rsidRPr="00441CD0" w:rsidRDefault="00EE5860" w:rsidP="00EE5860">
      <w:r w:rsidRPr="00441CD0">
        <w:t>A PFCP entity shall check if all mandatory IEs are present in the received Request message. Apart from Heartbeat Request message, if one or more mandatory information elements are missing in the received Request message, the PFCP entity should log the error and shall send a Response message with Cause IE value set to "Mandatory IE missing" with the type of the missing mandatory IE.</w:t>
      </w:r>
    </w:p>
    <w:p w14:paraId="4742F3FF" w14:textId="77777777" w:rsidR="00EE5860" w:rsidRPr="00441CD0" w:rsidRDefault="00EE5860" w:rsidP="00EE5860">
      <w:r w:rsidRPr="00441CD0">
        <w:t>If a PFCP entity receives a Response message with Cause IE value set to "Mandatory IE missing", it shall notify its upper layer.</w:t>
      </w:r>
    </w:p>
    <w:p w14:paraId="6E9768C8" w14:textId="77777777" w:rsidR="00EE5860" w:rsidRPr="00441CD0" w:rsidRDefault="00EE5860" w:rsidP="00EE5860">
      <w:r w:rsidRPr="00441CD0">
        <w:t>A PFCP entity shall check if all mandatory IEs are present in the received Response message without a rejection Cause value. If one or more mandatory information elements are missing, the PFCP entity shall notify the upper layer and should log the error.</w:t>
      </w:r>
    </w:p>
    <w:p w14:paraId="419BB71E" w14:textId="77777777" w:rsidR="00EE5860" w:rsidRPr="00441CD0" w:rsidRDefault="00EE5860" w:rsidP="00EE5860">
      <w:r w:rsidRPr="00441CD0">
        <w:t>A PFCP entity shall check if conditional information elements are present in the received Request message, if possible (i.e. if the receiving entity has sufficient information available to check if the respective conditions were met). If one or more conditional information elements are missing, a PFCP entity should log the error and shall send a Response message with Cause IE value set to "Conditional IE missing" together with the type of the missing conditional IE.</w:t>
      </w:r>
    </w:p>
    <w:p w14:paraId="0DCCDA7C" w14:textId="77777777" w:rsidR="00EE5860" w:rsidRPr="00441CD0" w:rsidRDefault="00EE5860" w:rsidP="00EE5860">
      <w:r w:rsidRPr="00441CD0">
        <w:t>A PFCP entity shall check if conditional information elements are present in the received Response message without a rejection Cause value, if possible (i.e. if the receiving entity has sufficient information available to check if the respective conditions were met). If one or more conditional information elements are missing, a PFCP entity shall notify the upper layer and should log the error.</w:t>
      </w:r>
    </w:p>
    <w:p w14:paraId="06E67FB2" w14:textId="77777777" w:rsidR="00EE5860" w:rsidRPr="00441CD0" w:rsidRDefault="00EE5860" w:rsidP="00EE5860">
      <w:r w:rsidRPr="00441CD0">
        <w:t>Additional information elements may be included in Response messages containing a rejection Cause value, see clause</w:t>
      </w:r>
      <w:r>
        <w:t> </w:t>
      </w:r>
      <w:r w:rsidRPr="00441CD0">
        <w:t>7.2.3.2.</w:t>
      </w:r>
    </w:p>
    <w:p w14:paraId="53BD8F6D" w14:textId="77777777" w:rsidR="00EE5860" w:rsidRPr="00441CD0" w:rsidRDefault="00EE5860" w:rsidP="00EE5860">
      <w:r w:rsidRPr="00441CD0">
        <w:t>Absence of an optional information element shall not trigger any error handling.</w:t>
      </w:r>
    </w:p>
    <w:p w14:paraId="2A34388B" w14:textId="77777777" w:rsidR="00EE5860" w:rsidRPr="00441CD0" w:rsidRDefault="00EE5860" w:rsidP="00EE5860">
      <w:pPr>
        <w:pStyle w:val="Heading3"/>
      </w:pPr>
      <w:bookmarkStart w:id="4851" w:name="_Toc19717337"/>
      <w:bookmarkStart w:id="4852" w:name="_Toc27490838"/>
      <w:bookmarkStart w:id="4853" w:name="_Toc27557131"/>
      <w:bookmarkStart w:id="4854" w:name="_Toc27724048"/>
      <w:bookmarkStart w:id="4855" w:name="_Toc36031122"/>
      <w:bookmarkStart w:id="4856" w:name="_Toc36043042"/>
      <w:bookmarkStart w:id="4857" w:name="_Toc36814367"/>
      <w:bookmarkStart w:id="4858" w:name="_Toc44689225"/>
      <w:bookmarkStart w:id="4859" w:name="_Toc44923979"/>
      <w:bookmarkStart w:id="4860" w:name="_Toc51860949"/>
      <w:bookmarkStart w:id="4861" w:name="_Toc57930720"/>
      <w:bookmarkStart w:id="4862" w:name="_Toc57931350"/>
      <w:bookmarkStart w:id="4863" w:name="_Toc67499742"/>
      <w:r w:rsidRPr="00441CD0">
        <w:lastRenderedPageBreak/>
        <w:t>7.</w:t>
      </w:r>
      <w:r w:rsidRPr="00441CD0">
        <w:rPr>
          <w:lang w:val="en-US"/>
        </w:rPr>
        <w:t>6</w:t>
      </w:r>
      <w:r w:rsidRPr="00441CD0">
        <w:t>.7</w:t>
      </w:r>
      <w:r w:rsidRPr="00441CD0">
        <w:tab/>
        <w:t>Invalid Length Information Element</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3069EE36" w14:textId="77777777" w:rsidR="00EE5860" w:rsidRPr="00441CD0" w:rsidRDefault="00EE5860" w:rsidP="00EE5860">
      <w:r w:rsidRPr="00441CD0">
        <w:t>An information element has an invalid length when the actual length of the IE is different from the value of the Length field in the IE header. Here, the actual length of the IE means the length of the content field of the received IE.</w:t>
      </w:r>
    </w:p>
    <w:p w14:paraId="6AE44C8E" w14:textId="77777777" w:rsidR="00EE5860" w:rsidRPr="00441CD0" w:rsidRDefault="00EE5860" w:rsidP="00EE5860">
      <w:r w:rsidRPr="00441CD0">
        <w:t>If a PFCP message contains more than one information elements and one or more of them have invalid length, the receiving PFCP entity can detect which of the IEs have invalid length only in the following cases:</w:t>
      </w:r>
    </w:p>
    <w:p w14:paraId="5359D39A" w14:textId="77777777" w:rsidR="00EE5860" w:rsidRPr="00441CD0" w:rsidRDefault="00EE5860" w:rsidP="00EE5860">
      <w:pPr>
        <w:pStyle w:val="B1"/>
      </w:pPr>
      <w:r w:rsidRPr="00441CD0">
        <w:t>-</w:t>
      </w:r>
      <w:r w:rsidRPr="00441CD0">
        <w:tab/>
        <w:t>If the Length value in the IE header is greater than the overall length of the message;</w:t>
      </w:r>
    </w:p>
    <w:p w14:paraId="3817AA11" w14:textId="77777777" w:rsidR="00EE5860" w:rsidRPr="00441CD0" w:rsidRDefault="00EE5860" w:rsidP="00EE5860">
      <w:pPr>
        <w:pStyle w:val="B1"/>
      </w:pPr>
      <w:r w:rsidRPr="00441CD0">
        <w:t>-</w:t>
      </w:r>
      <w:r w:rsidRPr="00441CD0">
        <w:tab/>
        <w:t>If the invalid length IE is the last one in the message.</w:t>
      </w:r>
    </w:p>
    <w:p w14:paraId="7EE40FF6" w14:textId="77777777" w:rsidR="00EE5860" w:rsidRPr="00441CD0" w:rsidRDefault="00EE5860" w:rsidP="00EE5860">
      <w:r w:rsidRPr="00441CD0">
        <w:t>Apart from Echo Request message, if a receiving PFCP entity detects information element with invalid length in a Request message, it shall send an appropriate error response with Cause IE value set to "Invalid length" together with the type of the offending IE.</w:t>
      </w:r>
    </w:p>
    <w:p w14:paraId="0E453CA4" w14:textId="77777777" w:rsidR="00EE5860" w:rsidRPr="00441CD0" w:rsidRDefault="00EE5860" w:rsidP="00EE5860">
      <w:pPr>
        <w:pStyle w:val="Heading3"/>
      </w:pPr>
      <w:bookmarkStart w:id="4864" w:name="_Toc19717338"/>
      <w:bookmarkStart w:id="4865" w:name="_Toc27490839"/>
      <w:bookmarkStart w:id="4866" w:name="_Toc27557132"/>
      <w:bookmarkStart w:id="4867" w:name="_Toc27724049"/>
      <w:bookmarkStart w:id="4868" w:name="_Toc36031123"/>
      <w:bookmarkStart w:id="4869" w:name="_Toc36043043"/>
      <w:bookmarkStart w:id="4870" w:name="_Toc36814368"/>
      <w:bookmarkStart w:id="4871" w:name="_Toc44689226"/>
      <w:bookmarkStart w:id="4872" w:name="_Toc44923980"/>
      <w:bookmarkStart w:id="4873" w:name="_Toc51860950"/>
      <w:bookmarkStart w:id="4874" w:name="_Toc57930721"/>
      <w:bookmarkStart w:id="4875" w:name="_Toc57931351"/>
      <w:bookmarkStart w:id="4876" w:name="_Toc67499743"/>
      <w:r w:rsidRPr="00441CD0">
        <w:t>7.</w:t>
      </w:r>
      <w:r w:rsidRPr="00441CD0">
        <w:rPr>
          <w:lang w:val="en-US"/>
        </w:rPr>
        <w:t>6</w:t>
      </w:r>
      <w:r w:rsidRPr="00441CD0">
        <w:t>.8</w:t>
      </w:r>
      <w:r w:rsidRPr="00441CD0">
        <w:tab/>
        <w:t>Semantically incorrect Information Element</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11342531" w14:textId="77777777" w:rsidR="00EE5860" w:rsidRPr="00441CD0" w:rsidRDefault="00EE5860" w:rsidP="00EE5860">
      <w:r w:rsidRPr="00441CD0">
        <w:t>Apart from Echo Request message, the receiver of a PFCP signalling message Request including a mandatory or a verifiable conditional information element with a semantically invalid Value shall discard the request, should log the error, and shall send a response with Cause IE value set to "Mandatory IE incorrect" together with a type and instance of the offending IE.</w:t>
      </w:r>
    </w:p>
    <w:p w14:paraId="18837277" w14:textId="77777777" w:rsidR="00EE5860" w:rsidRPr="00441CD0" w:rsidRDefault="00EE5860" w:rsidP="00EE5860">
      <w:r w:rsidRPr="00441CD0">
        <w:t>The receiver of a PFCP signalling message Response including a mandatory or a verifiable conditional information element with a semantically invalid Value shall notify the upper layer that a message with this sequence number has been received and should log the error.</w:t>
      </w:r>
    </w:p>
    <w:p w14:paraId="05CAF269" w14:textId="77777777" w:rsidR="00EE5860" w:rsidRPr="00441CD0" w:rsidRDefault="00EE5860" w:rsidP="00EE5860">
      <w:r w:rsidRPr="00441CD0">
        <w:t>If a PFCP entity receives an information element with a value which is shown as reserved, it shall treat that information element as invalid and should log the error. If the invalid IE is received in a Request, and it is a mandatory IE or a verifiable conditional IE, the PFCP entity shall send a response with Cause set to "Mandatory IE incorrect" together with a type and instance of the offending IE.</w:t>
      </w:r>
    </w:p>
    <w:p w14:paraId="55C25BF1" w14:textId="77777777" w:rsidR="00EE5860" w:rsidRPr="00441CD0" w:rsidRDefault="00EE5860" w:rsidP="00EE5860">
      <w:r w:rsidRPr="00441CD0">
        <w:t>The principle is: the use of reserved values invokes error handling; the use of spare values can be silently discarded and for IEs with spare values used, processing shall be continued ignoring the spare values.</w:t>
      </w:r>
    </w:p>
    <w:p w14:paraId="1C4E166D" w14:textId="77777777" w:rsidR="00EE5860" w:rsidRPr="00441CD0" w:rsidRDefault="00EE5860" w:rsidP="00EE5860">
      <w:r w:rsidRPr="00441CD0">
        <w:t>The receiver of a PFCP signalling message including an optional information element with a Value that is not in the range defined for this information element value shall discard this IE, but shall treat the rest of the message as if this IE was absent and continue processing. The receiver shall not check the content of an information element field that is defined as "spare".</w:t>
      </w:r>
    </w:p>
    <w:p w14:paraId="7ABF2052" w14:textId="77777777" w:rsidR="00EE5860" w:rsidRPr="00441CD0" w:rsidRDefault="00EE5860" w:rsidP="00EE5860">
      <w:r w:rsidRPr="00441CD0">
        <w:t>All semantically incorrect optional information elements in a PFCP signalling message shall be treated as not present in the message.</w:t>
      </w:r>
    </w:p>
    <w:p w14:paraId="1147E9FF" w14:textId="77777777" w:rsidR="00EE5860" w:rsidRPr="00441CD0" w:rsidRDefault="00EE5860" w:rsidP="00EE5860">
      <w:pPr>
        <w:pStyle w:val="Heading3"/>
      </w:pPr>
      <w:bookmarkStart w:id="4877" w:name="_Toc19717339"/>
      <w:bookmarkStart w:id="4878" w:name="_Toc27490840"/>
      <w:bookmarkStart w:id="4879" w:name="_Toc27557133"/>
      <w:bookmarkStart w:id="4880" w:name="_Toc27724050"/>
      <w:bookmarkStart w:id="4881" w:name="_Toc36031124"/>
      <w:bookmarkStart w:id="4882" w:name="_Toc36043044"/>
      <w:bookmarkStart w:id="4883" w:name="_Toc36814369"/>
      <w:bookmarkStart w:id="4884" w:name="_Toc44689227"/>
      <w:bookmarkStart w:id="4885" w:name="_Toc44923981"/>
      <w:bookmarkStart w:id="4886" w:name="_Toc51860951"/>
      <w:bookmarkStart w:id="4887" w:name="_Toc57930722"/>
      <w:bookmarkStart w:id="4888" w:name="_Toc57931352"/>
      <w:bookmarkStart w:id="4889" w:name="_Toc67499744"/>
      <w:r w:rsidRPr="00441CD0">
        <w:t>7.</w:t>
      </w:r>
      <w:r w:rsidRPr="00441CD0">
        <w:rPr>
          <w:lang w:val="en-US"/>
        </w:rPr>
        <w:t>6</w:t>
      </w:r>
      <w:r w:rsidRPr="00441CD0">
        <w:t>.9</w:t>
      </w:r>
      <w:r w:rsidRPr="00441CD0">
        <w:tab/>
        <w:t>Unknown or unexpected Information Element</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0EE88706" w14:textId="77777777" w:rsidR="00EE5860" w:rsidRPr="00441CD0" w:rsidRDefault="00EE5860" w:rsidP="00EE5860">
      <w:r w:rsidRPr="00441CD0">
        <w:t>The receiver of a PFCP message including an unexpected information element with a known Type value that is not defined for this message shall discard the IE and log an error. The receiver shall process the message.</w:t>
      </w:r>
    </w:p>
    <w:p w14:paraId="0990AB2E" w14:textId="77777777" w:rsidR="00EE5860" w:rsidRPr="00441CD0" w:rsidRDefault="00EE5860" w:rsidP="00EE5860">
      <w:pPr>
        <w:pStyle w:val="NO"/>
      </w:pPr>
      <w:r w:rsidRPr="00441CD0">
        <w:t>NOTE:</w:t>
      </w:r>
      <w:r w:rsidRPr="00441CD0">
        <w:tab/>
        <w:t>An Information Element in an encoded PFCP message or grouped IE is identified by the IE Type.</w:t>
      </w:r>
    </w:p>
    <w:p w14:paraId="0E03A775" w14:textId="77777777" w:rsidR="00EE5860" w:rsidRPr="00441CD0" w:rsidRDefault="00EE5860" w:rsidP="00EE5860">
      <w:pPr>
        <w:pStyle w:val="Heading3"/>
      </w:pPr>
      <w:bookmarkStart w:id="4890" w:name="_Toc19717340"/>
      <w:bookmarkStart w:id="4891" w:name="_Toc27490841"/>
      <w:bookmarkStart w:id="4892" w:name="_Toc27557134"/>
      <w:bookmarkStart w:id="4893" w:name="_Toc27724051"/>
      <w:bookmarkStart w:id="4894" w:name="_Toc36031125"/>
      <w:bookmarkStart w:id="4895" w:name="_Toc36043045"/>
      <w:bookmarkStart w:id="4896" w:name="_Toc36814370"/>
      <w:bookmarkStart w:id="4897" w:name="_Toc44689228"/>
      <w:bookmarkStart w:id="4898" w:name="_Toc44923982"/>
      <w:bookmarkStart w:id="4899" w:name="_Toc51860952"/>
      <w:bookmarkStart w:id="4900" w:name="_Toc57930723"/>
      <w:bookmarkStart w:id="4901" w:name="_Toc57931353"/>
      <w:bookmarkStart w:id="4902" w:name="_Toc67499745"/>
      <w:r w:rsidRPr="00441CD0">
        <w:t>7.</w:t>
      </w:r>
      <w:r w:rsidRPr="00441CD0">
        <w:rPr>
          <w:lang w:val="en-US"/>
        </w:rPr>
        <w:t>6</w:t>
      </w:r>
      <w:r w:rsidRPr="00441CD0">
        <w:t>.10</w:t>
      </w:r>
      <w:r w:rsidRPr="00441CD0">
        <w:tab/>
        <w:t>Repeated Information Elements</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3D3BD945" w14:textId="77777777" w:rsidR="00EE5860" w:rsidRPr="00441CD0" w:rsidRDefault="00EE5860" w:rsidP="00EE5860">
      <w:r w:rsidRPr="00441CD0">
        <w:t>An Information Element is repeated if there is more than one IE with the same IE Type in the scope of the PFCP message (or in the scope of the grouped IE). Such an IE is a member in a list.</w:t>
      </w:r>
    </w:p>
    <w:p w14:paraId="3C0AF486" w14:textId="77777777" w:rsidR="00EE5860" w:rsidRPr="00441CD0" w:rsidRDefault="00EE5860" w:rsidP="00EE5860">
      <w:r w:rsidRPr="00441CD0">
        <w:t>If an information element is repeated in a PFCP signalling message in which repetition of the information element is not specified, only the contents of the information element appearing first shall be handled and all subsequent repetitions of the information element shall be ignored. When the number of repetitions of information elements is specified, only the contents of specified repeated information elements shall be handled and all subsequent repetitions of the information element shall be ignored.</w:t>
      </w:r>
    </w:p>
    <w:p w14:paraId="0B5384F6" w14:textId="77777777" w:rsidR="00EE5860" w:rsidRPr="00441CD0" w:rsidRDefault="00EE5860" w:rsidP="00EE5860">
      <w:pPr>
        <w:pStyle w:val="Heading1"/>
      </w:pPr>
      <w:bookmarkStart w:id="4903" w:name="_Toc19717341"/>
      <w:bookmarkStart w:id="4904" w:name="_Toc27490842"/>
      <w:bookmarkStart w:id="4905" w:name="_Toc27557135"/>
      <w:bookmarkStart w:id="4906" w:name="_Toc27724052"/>
      <w:bookmarkStart w:id="4907" w:name="_Toc36031126"/>
      <w:bookmarkStart w:id="4908" w:name="_Toc36043046"/>
      <w:bookmarkStart w:id="4909" w:name="_Toc36814371"/>
      <w:bookmarkStart w:id="4910" w:name="_Toc44689229"/>
      <w:bookmarkStart w:id="4911" w:name="_Toc44923983"/>
      <w:bookmarkStart w:id="4912" w:name="_Toc51860953"/>
      <w:bookmarkStart w:id="4913" w:name="_Toc57930724"/>
      <w:bookmarkStart w:id="4914" w:name="_Toc57931354"/>
      <w:bookmarkStart w:id="4915" w:name="_Toc67499746"/>
      <w:r w:rsidRPr="00441CD0">
        <w:lastRenderedPageBreak/>
        <w:t>8</w:t>
      </w:r>
      <w:r w:rsidRPr="00441CD0">
        <w:tab/>
        <w:t>Information Elements</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1E208166" w14:textId="77777777" w:rsidR="00EE5860" w:rsidRPr="00441CD0" w:rsidRDefault="00EE5860" w:rsidP="00EE5860">
      <w:pPr>
        <w:pStyle w:val="Heading2"/>
      </w:pPr>
      <w:bookmarkStart w:id="4916" w:name="_Toc19717342"/>
      <w:bookmarkStart w:id="4917" w:name="_Toc27490843"/>
      <w:bookmarkStart w:id="4918" w:name="_Toc27557136"/>
      <w:bookmarkStart w:id="4919" w:name="_Toc27724053"/>
      <w:bookmarkStart w:id="4920" w:name="_Toc36031127"/>
      <w:bookmarkStart w:id="4921" w:name="_Toc36043047"/>
      <w:bookmarkStart w:id="4922" w:name="_Toc36814372"/>
      <w:bookmarkStart w:id="4923" w:name="_Toc44689230"/>
      <w:bookmarkStart w:id="4924" w:name="_Toc44923984"/>
      <w:bookmarkStart w:id="4925" w:name="_Toc51860954"/>
      <w:bookmarkStart w:id="4926" w:name="_Toc57930725"/>
      <w:bookmarkStart w:id="4927" w:name="_Toc57931355"/>
      <w:bookmarkStart w:id="4928" w:name="_Toc67499747"/>
      <w:r w:rsidRPr="00441CD0">
        <w:t>8.1</w:t>
      </w:r>
      <w:r w:rsidRPr="00441CD0">
        <w:tab/>
        <w:t>Information Elements Format</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6010EA17" w14:textId="77777777" w:rsidR="00EE5860" w:rsidRPr="00441CD0" w:rsidRDefault="00EE5860" w:rsidP="00EE5860">
      <w:pPr>
        <w:pStyle w:val="Heading3"/>
        <w:rPr>
          <w:lang w:val="en-US"/>
        </w:rPr>
      </w:pPr>
      <w:bookmarkStart w:id="4929" w:name="_Toc19717343"/>
      <w:bookmarkStart w:id="4930" w:name="_Toc27490844"/>
      <w:bookmarkStart w:id="4931" w:name="_Toc27557137"/>
      <w:bookmarkStart w:id="4932" w:name="_Toc27724054"/>
      <w:bookmarkStart w:id="4933" w:name="_Toc36031128"/>
      <w:bookmarkStart w:id="4934" w:name="_Toc36043048"/>
      <w:bookmarkStart w:id="4935" w:name="_Toc36814373"/>
      <w:bookmarkStart w:id="4936" w:name="_Toc44689231"/>
      <w:bookmarkStart w:id="4937" w:name="_Toc44923985"/>
      <w:bookmarkStart w:id="4938" w:name="_Toc51860955"/>
      <w:bookmarkStart w:id="4939" w:name="_Toc57930726"/>
      <w:bookmarkStart w:id="4940" w:name="_Toc57931356"/>
      <w:bookmarkStart w:id="4941" w:name="_Toc67499748"/>
      <w:r w:rsidRPr="00441CD0">
        <w:rPr>
          <w:lang w:val="en-US"/>
        </w:rPr>
        <w:t>8.1.1</w:t>
      </w:r>
      <w:r w:rsidRPr="00441CD0">
        <w:rPr>
          <w:lang w:val="en-US"/>
        </w:rPr>
        <w:tab/>
        <w:t>Information Element Format</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03F14B80" w14:textId="77777777" w:rsidR="00EE5860" w:rsidRPr="00441CD0" w:rsidRDefault="00EE5860" w:rsidP="00EE5860">
      <w:r w:rsidRPr="00441CD0">
        <w:t>Figure 8.1.1-1 depicts the format of an Information Element.</w:t>
      </w:r>
    </w:p>
    <w:p w14:paraId="5AEA2A7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8"/>
        <w:gridCol w:w="588"/>
        <w:gridCol w:w="588"/>
      </w:tblGrid>
      <w:tr w:rsidR="00EE5860" w:rsidRPr="00441CD0" w14:paraId="46FB4591" w14:textId="77777777" w:rsidTr="00BB0E1F">
        <w:trPr>
          <w:jc w:val="center"/>
        </w:trPr>
        <w:tc>
          <w:tcPr>
            <w:tcW w:w="151" w:type="dxa"/>
            <w:tcBorders>
              <w:top w:val="single" w:sz="6" w:space="0" w:color="auto"/>
              <w:left w:val="single" w:sz="6" w:space="0" w:color="auto"/>
              <w:bottom w:val="nil"/>
              <w:right w:val="nil"/>
            </w:tcBorders>
          </w:tcPr>
          <w:p w14:paraId="646CF811" w14:textId="77777777" w:rsidR="00EE5860" w:rsidRPr="00441CD0" w:rsidRDefault="00EE5860" w:rsidP="00BB0E1F">
            <w:pPr>
              <w:pStyle w:val="TAH"/>
            </w:pPr>
          </w:p>
        </w:tc>
        <w:tc>
          <w:tcPr>
            <w:tcW w:w="1104" w:type="dxa"/>
            <w:tcBorders>
              <w:top w:val="single" w:sz="6" w:space="0" w:color="auto"/>
              <w:left w:val="nil"/>
              <w:bottom w:val="nil"/>
              <w:right w:val="nil"/>
            </w:tcBorders>
          </w:tcPr>
          <w:p w14:paraId="43758B47"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0F6CF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C8A8A9" w14:textId="77777777" w:rsidR="00EE5860" w:rsidRPr="00441CD0" w:rsidRDefault="00EE5860" w:rsidP="00BB0E1F">
            <w:pPr>
              <w:pStyle w:val="TAH"/>
            </w:pPr>
          </w:p>
        </w:tc>
      </w:tr>
      <w:tr w:rsidR="00EE5860" w:rsidRPr="00441CD0" w14:paraId="77C4A338" w14:textId="77777777" w:rsidTr="00BB0E1F">
        <w:trPr>
          <w:jc w:val="center"/>
        </w:trPr>
        <w:tc>
          <w:tcPr>
            <w:tcW w:w="151" w:type="dxa"/>
            <w:tcBorders>
              <w:top w:val="nil"/>
              <w:left w:val="single" w:sz="6" w:space="0" w:color="auto"/>
              <w:bottom w:val="nil"/>
              <w:right w:val="nil"/>
            </w:tcBorders>
          </w:tcPr>
          <w:p w14:paraId="30A8B447" w14:textId="77777777" w:rsidR="00EE5860" w:rsidRPr="00441CD0" w:rsidRDefault="00EE5860" w:rsidP="00BB0E1F">
            <w:pPr>
              <w:pStyle w:val="TAH"/>
            </w:pPr>
          </w:p>
        </w:tc>
        <w:tc>
          <w:tcPr>
            <w:tcW w:w="1104" w:type="dxa"/>
            <w:tcBorders>
              <w:top w:val="nil"/>
              <w:left w:val="nil"/>
              <w:bottom w:val="nil"/>
              <w:right w:val="nil"/>
            </w:tcBorders>
            <w:hideMark/>
          </w:tcPr>
          <w:p w14:paraId="5318D12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7A1C71F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4D4F2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20E1473C"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D767CA5"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4598BA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F35DF5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C6C9DB"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53A8C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30088C" w14:textId="77777777" w:rsidR="00EE5860" w:rsidRPr="00441CD0" w:rsidRDefault="00EE5860" w:rsidP="00BB0E1F">
            <w:pPr>
              <w:pStyle w:val="TAH"/>
            </w:pPr>
          </w:p>
        </w:tc>
      </w:tr>
      <w:tr w:rsidR="00EE5860" w:rsidRPr="00441CD0" w14:paraId="4C899EAD" w14:textId="77777777" w:rsidTr="00BB0E1F">
        <w:trPr>
          <w:jc w:val="center"/>
        </w:trPr>
        <w:tc>
          <w:tcPr>
            <w:tcW w:w="151" w:type="dxa"/>
            <w:tcBorders>
              <w:top w:val="nil"/>
              <w:left w:val="single" w:sz="6" w:space="0" w:color="auto"/>
              <w:bottom w:val="nil"/>
              <w:right w:val="nil"/>
            </w:tcBorders>
          </w:tcPr>
          <w:p w14:paraId="4DB69C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A539BD" w14:textId="77777777" w:rsidR="00EE5860" w:rsidRPr="00441CD0" w:rsidRDefault="00EE5860" w:rsidP="00BB0E1F">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6AA4FDE5"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6AD2C4E" w14:textId="77777777" w:rsidR="00EE5860" w:rsidRPr="00441CD0" w:rsidRDefault="00EE5860" w:rsidP="00BB0E1F">
            <w:pPr>
              <w:pStyle w:val="TAC"/>
            </w:pPr>
          </w:p>
        </w:tc>
      </w:tr>
      <w:tr w:rsidR="00EE5860" w:rsidRPr="00441CD0" w14:paraId="516BAF12" w14:textId="77777777" w:rsidTr="00BB0E1F">
        <w:trPr>
          <w:jc w:val="center"/>
        </w:trPr>
        <w:tc>
          <w:tcPr>
            <w:tcW w:w="151" w:type="dxa"/>
            <w:tcBorders>
              <w:top w:val="nil"/>
              <w:left w:val="single" w:sz="6" w:space="0" w:color="auto"/>
              <w:bottom w:val="nil"/>
              <w:right w:val="nil"/>
            </w:tcBorders>
          </w:tcPr>
          <w:p w14:paraId="569933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626174" w14:textId="77777777" w:rsidR="00EE5860" w:rsidRPr="00441CD0" w:rsidRDefault="00EE5860" w:rsidP="00BB0E1F">
            <w:pPr>
              <w:pStyle w:val="TAC"/>
            </w:pPr>
            <w:r w:rsidRPr="00441CD0">
              <w:t>3 to 4</w:t>
            </w:r>
          </w:p>
        </w:tc>
        <w:tc>
          <w:tcPr>
            <w:tcW w:w="4702" w:type="dxa"/>
            <w:gridSpan w:val="8"/>
            <w:tcBorders>
              <w:top w:val="single" w:sz="4" w:space="0" w:color="auto"/>
              <w:left w:val="single" w:sz="4" w:space="0" w:color="auto"/>
              <w:bottom w:val="single" w:sz="4" w:space="0" w:color="auto"/>
              <w:right w:val="single" w:sz="4" w:space="0" w:color="auto"/>
            </w:tcBorders>
            <w:hideMark/>
          </w:tcPr>
          <w:p w14:paraId="2F4174C9"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D2A0E18" w14:textId="77777777" w:rsidR="00EE5860" w:rsidRPr="00441CD0" w:rsidRDefault="00EE5860" w:rsidP="00BB0E1F">
            <w:pPr>
              <w:pStyle w:val="TAC"/>
            </w:pPr>
          </w:p>
        </w:tc>
      </w:tr>
      <w:tr w:rsidR="00EE5860" w:rsidRPr="00441CD0" w14:paraId="3A5792AC" w14:textId="77777777" w:rsidTr="00BB0E1F">
        <w:trPr>
          <w:jc w:val="center"/>
        </w:trPr>
        <w:tc>
          <w:tcPr>
            <w:tcW w:w="151" w:type="dxa"/>
            <w:tcBorders>
              <w:top w:val="nil"/>
              <w:left w:val="single" w:sz="6" w:space="0" w:color="auto"/>
              <w:bottom w:val="nil"/>
              <w:right w:val="nil"/>
            </w:tcBorders>
          </w:tcPr>
          <w:p w14:paraId="2B2825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28D3D3" w14:textId="77777777" w:rsidR="00EE5860" w:rsidRPr="00441CD0" w:rsidRDefault="00EE5860" w:rsidP="00BB0E1F">
            <w:pPr>
              <w:pStyle w:val="TAC"/>
            </w:pPr>
            <w:r w:rsidRPr="00441CD0">
              <w:t>p to (p+1)</w:t>
            </w:r>
          </w:p>
        </w:tc>
        <w:tc>
          <w:tcPr>
            <w:tcW w:w="4702" w:type="dxa"/>
            <w:gridSpan w:val="8"/>
            <w:tcBorders>
              <w:top w:val="single" w:sz="4" w:space="0" w:color="auto"/>
              <w:left w:val="single" w:sz="4" w:space="0" w:color="auto"/>
              <w:bottom w:val="single" w:sz="4" w:space="0" w:color="auto"/>
              <w:right w:val="single" w:sz="4" w:space="0" w:color="auto"/>
            </w:tcBorders>
            <w:hideMark/>
          </w:tcPr>
          <w:p w14:paraId="3F531082"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70AD104F" w14:textId="77777777" w:rsidR="00EE5860" w:rsidRPr="00441CD0" w:rsidRDefault="00EE5860" w:rsidP="00BB0E1F">
            <w:pPr>
              <w:pStyle w:val="TAC"/>
            </w:pPr>
          </w:p>
        </w:tc>
      </w:tr>
      <w:tr w:rsidR="00EE5860" w:rsidRPr="00441CD0" w14:paraId="01DB637F" w14:textId="77777777" w:rsidTr="00BB0E1F">
        <w:trPr>
          <w:jc w:val="center"/>
        </w:trPr>
        <w:tc>
          <w:tcPr>
            <w:tcW w:w="151" w:type="dxa"/>
            <w:tcBorders>
              <w:top w:val="nil"/>
              <w:left w:val="single" w:sz="6" w:space="0" w:color="auto"/>
              <w:bottom w:val="single" w:sz="4" w:space="0" w:color="auto"/>
              <w:right w:val="nil"/>
            </w:tcBorders>
          </w:tcPr>
          <w:p w14:paraId="4CA2A09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F754A4" w14:textId="77777777" w:rsidR="00EE5860" w:rsidRPr="00441CD0" w:rsidRDefault="00EE5860" w:rsidP="00BB0E1F">
            <w:pPr>
              <w:pStyle w:val="TAC"/>
            </w:pPr>
            <w:r w:rsidRPr="00441CD0">
              <w:rPr>
                <w:lang w:val="de-DE"/>
              </w:rPr>
              <w:t xml:space="preserve">k </w:t>
            </w:r>
            <w:r w:rsidRPr="00441CD0">
              <w:t>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4C76C941"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0413ACDE" w14:textId="77777777" w:rsidR="00EE5860" w:rsidRPr="00441CD0" w:rsidRDefault="00EE5860" w:rsidP="00BB0E1F">
            <w:pPr>
              <w:pStyle w:val="TAC"/>
            </w:pPr>
          </w:p>
        </w:tc>
      </w:tr>
    </w:tbl>
    <w:p w14:paraId="58849E02" w14:textId="77777777" w:rsidR="00EE5860" w:rsidRPr="00441CD0" w:rsidRDefault="00EE5860" w:rsidP="00EE5860">
      <w:pPr>
        <w:pStyle w:val="TF"/>
        <w:spacing w:before="120"/>
      </w:pPr>
      <w:r w:rsidRPr="00441CD0">
        <w:t>Figure 8.1.1-1: Information Element Format</w:t>
      </w:r>
    </w:p>
    <w:p w14:paraId="72AE8645" w14:textId="77777777" w:rsidR="00EE5860" w:rsidRPr="00441CD0" w:rsidRDefault="00EE5860" w:rsidP="00EE5860">
      <w:pPr>
        <w:pStyle w:val="NO"/>
      </w:pPr>
      <w:r w:rsidRPr="00441CD0">
        <w:t>NOTE 1:</w:t>
      </w:r>
      <w:r w:rsidRPr="00441CD0">
        <w:tab/>
        <w:t>If the Bit 8 of Octet 1 is not set, this indicates that the IE is defined by 3GPP and the Enterprise ID is absent. If Bit 8 of Octet 1 is set, this indicates that the IE is defined by a vendor and the Enterprise ID is present identified by the Enterprise ID.</w:t>
      </w:r>
    </w:p>
    <w:p w14:paraId="2C620A37" w14:textId="77777777" w:rsidR="00EE5860" w:rsidRPr="00441CD0" w:rsidRDefault="00EE5860" w:rsidP="00EE5860">
      <w:r w:rsidRPr="00441CD0">
        <w:t>An IE has the following mandatory fields:</w:t>
      </w:r>
    </w:p>
    <w:p w14:paraId="482EB147" w14:textId="4B8302AA" w:rsidR="00EE5860" w:rsidRPr="00441CD0" w:rsidRDefault="00EE5860" w:rsidP="00EE5860">
      <w:pPr>
        <w:pStyle w:val="B1"/>
      </w:pPr>
      <w:r w:rsidRPr="00441CD0">
        <w:t>-</w:t>
      </w:r>
      <w:r w:rsidRPr="00441CD0">
        <w:tab/>
        <w:t xml:space="preserve">Type: this field indicates the type of the Information Element. IE type values within the range of 0 to 32767 are reserved for IE defined by 3GPP and are listed in </w:t>
      </w:r>
      <w:r w:rsidR="00415C19" w:rsidRPr="00441CD0">
        <w:t>clause</w:t>
      </w:r>
      <w:r w:rsidR="00415C19">
        <w:t> </w:t>
      </w:r>
      <w:r w:rsidR="00415C19" w:rsidRPr="00441CD0">
        <w:t>8</w:t>
      </w:r>
      <w:r w:rsidRPr="00441CD0">
        <w:t>.1.2 IE type values within the range of 32768 to 65535 are used for vendor-specific IE and the value allocation is controlled by the vendor.</w:t>
      </w:r>
    </w:p>
    <w:p w14:paraId="4253CDB4" w14:textId="77777777" w:rsidR="00EE5860" w:rsidRPr="00441CD0" w:rsidRDefault="00EE5860" w:rsidP="00EE5860">
      <w:pPr>
        <w:pStyle w:val="B1"/>
        <w:rPr>
          <w:lang w:eastAsia="zh-CN"/>
        </w:rPr>
      </w:pPr>
      <w:r w:rsidRPr="00441CD0">
        <w:t>-</w:t>
      </w:r>
      <w:r w:rsidRPr="00441CD0">
        <w:tab/>
        <w:t>Length: this field contains the length of the IE excluding the first four octets, which are common for all IEs (Type and Length) and is denoted "n" in Figure 8.1.1-1 and in Figure 8.1.1-2.</w:t>
      </w:r>
      <w:r w:rsidRPr="00441CD0">
        <w:rPr>
          <w:lang w:eastAsia="zh-CN"/>
        </w:rPr>
        <w:t xml:space="preserve"> Bit 8 of the lowest numbered octet is the most significant bit and bit 1 of the highest numbered octet is the least significant bit.</w:t>
      </w:r>
    </w:p>
    <w:p w14:paraId="24075539" w14:textId="77777777" w:rsidR="00EE5860" w:rsidRPr="00441CD0" w:rsidRDefault="00EE5860" w:rsidP="00EE5860">
      <w:pPr>
        <w:rPr>
          <w:lang w:eastAsia="zh-CN"/>
        </w:rPr>
      </w:pPr>
      <w:r w:rsidRPr="00441CD0">
        <w:t>An IE has the following optional fields:</w:t>
      </w:r>
    </w:p>
    <w:p w14:paraId="485D3596" w14:textId="77777777" w:rsidR="00EE5860" w:rsidRPr="00441CD0" w:rsidRDefault="00EE5860" w:rsidP="00EE5860">
      <w:pPr>
        <w:pStyle w:val="B1"/>
      </w:pPr>
      <w:r w:rsidRPr="00441CD0">
        <w:t>-</w:t>
      </w:r>
      <w:r w:rsidRPr="00441CD0">
        <w:tab/>
        <w:t>Enterprise ID: if the IE type value is within the range of 32768 to 65535, this field shall contain the IANA-assigned "SMI Network Management Private Enterprise Codes" value of the vendor defining the IE. The Enterprise ID set to "10415" (</w:t>
      </w:r>
      <w:r w:rsidRPr="00441CD0">
        <w:rPr>
          <w:lang w:val="en-US"/>
        </w:rPr>
        <w:t>IANA-assigned "SMI Network Management Private Enterprise Codes"</w:t>
      </w:r>
      <w:r w:rsidRPr="00441CD0">
        <w:t>) shall not be used for the vendor specific IEs.</w:t>
      </w:r>
    </w:p>
    <w:p w14:paraId="3ADD9914" w14:textId="77777777" w:rsidR="00EE5860" w:rsidRPr="00441CD0" w:rsidRDefault="00EE5860" w:rsidP="00EE5860">
      <w:r w:rsidRPr="00441CD0">
        <w:t>For illustration, Figure 8.1.1-2 depicts the format of a Information Element (IE) defined by 3GPP and is specified in this specification. For IE's defined by 3GPP, the IE type shall be within the range of 0 to 32767.</w:t>
      </w:r>
    </w:p>
    <w:p w14:paraId="6246691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50023545" w14:textId="77777777" w:rsidTr="00BB0E1F">
        <w:trPr>
          <w:jc w:val="center"/>
        </w:trPr>
        <w:tc>
          <w:tcPr>
            <w:tcW w:w="151" w:type="dxa"/>
            <w:tcBorders>
              <w:top w:val="single" w:sz="6" w:space="0" w:color="auto"/>
              <w:left w:val="single" w:sz="6" w:space="0" w:color="auto"/>
              <w:bottom w:val="nil"/>
              <w:right w:val="nil"/>
            </w:tcBorders>
          </w:tcPr>
          <w:p w14:paraId="423A3C25" w14:textId="77777777" w:rsidR="00EE5860" w:rsidRPr="00441CD0" w:rsidRDefault="00EE5860" w:rsidP="00BB0E1F">
            <w:pPr>
              <w:pStyle w:val="TAH"/>
            </w:pPr>
          </w:p>
        </w:tc>
        <w:tc>
          <w:tcPr>
            <w:tcW w:w="1104" w:type="dxa"/>
            <w:tcBorders>
              <w:top w:val="single" w:sz="6" w:space="0" w:color="auto"/>
              <w:left w:val="nil"/>
              <w:bottom w:val="nil"/>
              <w:right w:val="nil"/>
            </w:tcBorders>
          </w:tcPr>
          <w:p w14:paraId="4F223866"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6EDA7C8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EE8B204" w14:textId="77777777" w:rsidR="00EE5860" w:rsidRPr="00441CD0" w:rsidRDefault="00EE5860" w:rsidP="00BB0E1F">
            <w:pPr>
              <w:pStyle w:val="TAH"/>
            </w:pPr>
          </w:p>
        </w:tc>
      </w:tr>
      <w:tr w:rsidR="00EE5860" w:rsidRPr="00441CD0" w14:paraId="2D39033D" w14:textId="77777777" w:rsidTr="00BB0E1F">
        <w:trPr>
          <w:jc w:val="center"/>
        </w:trPr>
        <w:tc>
          <w:tcPr>
            <w:tcW w:w="151" w:type="dxa"/>
            <w:tcBorders>
              <w:top w:val="nil"/>
              <w:left w:val="single" w:sz="6" w:space="0" w:color="auto"/>
              <w:bottom w:val="nil"/>
              <w:right w:val="nil"/>
            </w:tcBorders>
          </w:tcPr>
          <w:p w14:paraId="7FC26E88" w14:textId="77777777" w:rsidR="00EE5860" w:rsidRPr="00441CD0" w:rsidRDefault="00EE5860" w:rsidP="00BB0E1F">
            <w:pPr>
              <w:pStyle w:val="TAH"/>
            </w:pPr>
          </w:p>
        </w:tc>
        <w:tc>
          <w:tcPr>
            <w:tcW w:w="1104" w:type="dxa"/>
            <w:tcBorders>
              <w:top w:val="nil"/>
              <w:left w:val="nil"/>
              <w:bottom w:val="nil"/>
              <w:right w:val="nil"/>
            </w:tcBorders>
            <w:hideMark/>
          </w:tcPr>
          <w:p w14:paraId="611748C5"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54FA7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C77BE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5EE8336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085647"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3E298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6F564B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F24D2C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2B745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BFFBE6C" w14:textId="77777777" w:rsidR="00EE5860" w:rsidRPr="00441CD0" w:rsidRDefault="00EE5860" w:rsidP="00BB0E1F">
            <w:pPr>
              <w:pStyle w:val="TAH"/>
            </w:pPr>
          </w:p>
        </w:tc>
      </w:tr>
      <w:tr w:rsidR="00EE5860" w:rsidRPr="00441CD0" w14:paraId="547CAC70" w14:textId="77777777" w:rsidTr="00BB0E1F">
        <w:trPr>
          <w:jc w:val="center"/>
        </w:trPr>
        <w:tc>
          <w:tcPr>
            <w:tcW w:w="151" w:type="dxa"/>
            <w:tcBorders>
              <w:top w:val="nil"/>
              <w:left w:val="single" w:sz="6" w:space="0" w:color="auto"/>
              <w:bottom w:val="nil"/>
              <w:right w:val="nil"/>
            </w:tcBorders>
          </w:tcPr>
          <w:p w14:paraId="7F3E090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EC875E"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5211DB84"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121F43E7" w14:textId="77777777" w:rsidR="00EE5860" w:rsidRPr="00441CD0" w:rsidRDefault="00EE5860" w:rsidP="00BB0E1F">
            <w:pPr>
              <w:pStyle w:val="TAC"/>
            </w:pPr>
          </w:p>
        </w:tc>
      </w:tr>
      <w:tr w:rsidR="00EE5860" w:rsidRPr="00441CD0" w14:paraId="7FA62374" w14:textId="77777777" w:rsidTr="00BB0E1F">
        <w:trPr>
          <w:jc w:val="center"/>
        </w:trPr>
        <w:tc>
          <w:tcPr>
            <w:tcW w:w="151" w:type="dxa"/>
            <w:tcBorders>
              <w:top w:val="nil"/>
              <w:left w:val="single" w:sz="6" w:space="0" w:color="auto"/>
              <w:bottom w:val="nil"/>
              <w:right w:val="nil"/>
            </w:tcBorders>
          </w:tcPr>
          <w:p w14:paraId="4DF035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CAB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1983588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EE7DA14" w14:textId="77777777" w:rsidR="00EE5860" w:rsidRPr="00441CD0" w:rsidRDefault="00EE5860" w:rsidP="00BB0E1F">
            <w:pPr>
              <w:pStyle w:val="TAC"/>
            </w:pPr>
          </w:p>
        </w:tc>
      </w:tr>
      <w:tr w:rsidR="00EE5860" w:rsidRPr="00441CD0" w14:paraId="4EBB118A" w14:textId="77777777" w:rsidTr="00BB0E1F">
        <w:trPr>
          <w:jc w:val="center"/>
        </w:trPr>
        <w:tc>
          <w:tcPr>
            <w:tcW w:w="151" w:type="dxa"/>
            <w:tcBorders>
              <w:top w:val="nil"/>
              <w:left w:val="single" w:sz="6" w:space="0" w:color="auto"/>
              <w:bottom w:val="single" w:sz="4" w:space="0" w:color="auto"/>
              <w:right w:val="nil"/>
            </w:tcBorders>
          </w:tcPr>
          <w:p w14:paraId="23AB12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EFA29C" w14:textId="77777777" w:rsidR="00EE5860" w:rsidRPr="00441CD0" w:rsidRDefault="00EE5860" w:rsidP="00BB0E1F">
            <w:pPr>
              <w:pStyle w:val="TAC"/>
            </w:pPr>
            <w:r w:rsidRPr="00441CD0">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283E3CE6"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76B311B4" w14:textId="77777777" w:rsidR="00EE5860" w:rsidRPr="00441CD0" w:rsidRDefault="00EE5860" w:rsidP="00BB0E1F">
            <w:pPr>
              <w:pStyle w:val="TAC"/>
            </w:pPr>
          </w:p>
        </w:tc>
      </w:tr>
    </w:tbl>
    <w:p w14:paraId="799CAB61" w14:textId="77777777" w:rsidR="00EE5860" w:rsidRPr="00441CD0" w:rsidRDefault="00EE5860" w:rsidP="00EE5860">
      <w:pPr>
        <w:pStyle w:val="TF"/>
        <w:spacing w:before="120"/>
      </w:pPr>
      <w:r w:rsidRPr="00441CD0">
        <w:t>Figure 8.1.1-2: 3GPP defined Information Element Format</w:t>
      </w:r>
    </w:p>
    <w:p w14:paraId="0A6796B0" w14:textId="77777777" w:rsidR="00EE5860" w:rsidRPr="00441CD0" w:rsidRDefault="00EE5860" w:rsidP="00EE5860">
      <w:pPr>
        <w:pStyle w:val="NO"/>
      </w:pPr>
      <w:r w:rsidRPr="00441CD0">
        <w:t>NOTE 2:</w:t>
      </w:r>
      <w:r w:rsidRPr="00441CD0">
        <w:tab/>
        <w:t>Bit 8 of Octet 1 is not set. This indicates that the Information Element type value has been allocated by 3GPP.</w:t>
      </w:r>
    </w:p>
    <w:p w14:paraId="430C8786" w14:textId="77777777" w:rsidR="00EE5860" w:rsidRPr="00441CD0" w:rsidRDefault="00EE5860" w:rsidP="00EE5860">
      <w:r w:rsidRPr="00441CD0">
        <w:t>For illustration, Figure 8.1.1-3 depicts the format of a vendor-specific Information Element, which content is not specified and the IE type value shall be within the range of 32768 to 65535.</w:t>
      </w:r>
    </w:p>
    <w:p w14:paraId="52B7F24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7B924735" w14:textId="77777777" w:rsidTr="00BB0E1F">
        <w:trPr>
          <w:jc w:val="center"/>
        </w:trPr>
        <w:tc>
          <w:tcPr>
            <w:tcW w:w="151" w:type="dxa"/>
            <w:tcBorders>
              <w:top w:val="single" w:sz="6" w:space="0" w:color="auto"/>
              <w:left w:val="single" w:sz="6" w:space="0" w:color="auto"/>
              <w:bottom w:val="nil"/>
              <w:right w:val="nil"/>
            </w:tcBorders>
          </w:tcPr>
          <w:p w14:paraId="75D56188" w14:textId="77777777" w:rsidR="00EE5860" w:rsidRPr="00441CD0" w:rsidRDefault="00EE5860" w:rsidP="00BB0E1F">
            <w:pPr>
              <w:pStyle w:val="TAH"/>
            </w:pPr>
          </w:p>
        </w:tc>
        <w:tc>
          <w:tcPr>
            <w:tcW w:w="1104" w:type="dxa"/>
            <w:tcBorders>
              <w:top w:val="single" w:sz="6" w:space="0" w:color="auto"/>
              <w:left w:val="nil"/>
              <w:bottom w:val="nil"/>
              <w:right w:val="nil"/>
            </w:tcBorders>
          </w:tcPr>
          <w:p w14:paraId="160B87E8"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53699F8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619EC7D" w14:textId="77777777" w:rsidR="00EE5860" w:rsidRPr="00441CD0" w:rsidRDefault="00EE5860" w:rsidP="00BB0E1F">
            <w:pPr>
              <w:pStyle w:val="TAH"/>
            </w:pPr>
          </w:p>
        </w:tc>
      </w:tr>
      <w:tr w:rsidR="00EE5860" w:rsidRPr="00441CD0" w14:paraId="0B3FCA7A" w14:textId="77777777" w:rsidTr="00BB0E1F">
        <w:trPr>
          <w:jc w:val="center"/>
        </w:trPr>
        <w:tc>
          <w:tcPr>
            <w:tcW w:w="151" w:type="dxa"/>
            <w:tcBorders>
              <w:top w:val="nil"/>
              <w:left w:val="single" w:sz="6" w:space="0" w:color="auto"/>
              <w:bottom w:val="nil"/>
              <w:right w:val="nil"/>
            </w:tcBorders>
          </w:tcPr>
          <w:p w14:paraId="35C2A741" w14:textId="77777777" w:rsidR="00EE5860" w:rsidRPr="00441CD0" w:rsidRDefault="00EE5860" w:rsidP="00BB0E1F">
            <w:pPr>
              <w:pStyle w:val="TAH"/>
            </w:pPr>
          </w:p>
        </w:tc>
        <w:tc>
          <w:tcPr>
            <w:tcW w:w="1104" w:type="dxa"/>
            <w:tcBorders>
              <w:top w:val="nil"/>
              <w:left w:val="nil"/>
              <w:bottom w:val="nil"/>
              <w:right w:val="nil"/>
            </w:tcBorders>
            <w:hideMark/>
          </w:tcPr>
          <w:p w14:paraId="07972AC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D50D6A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48A881"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4B7527C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88462CC"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CF13F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83D94C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D80F938"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67E5C7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1A4115" w14:textId="77777777" w:rsidR="00EE5860" w:rsidRPr="00441CD0" w:rsidRDefault="00EE5860" w:rsidP="00BB0E1F">
            <w:pPr>
              <w:pStyle w:val="TAH"/>
            </w:pPr>
          </w:p>
        </w:tc>
      </w:tr>
      <w:tr w:rsidR="00EE5860" w:rsidRPr="00441CD0" w14:paraId="7B9D4005" w14:textId="77777777" w:rsidTr="00BB0E1F">
        <w:trPr>
          <w:jc w:val="center"/>
        </w:trPr>
        <w:tc>
          <w:tcPr>
            <w:tcW w:w="151" w:type="dxa"/>
            <w:tcBorders>
              <w:top w:val="nil"/>
              <w:left w:val="single" w:sz="6" w:space="0" w:color="auto"/>
              <w:bottom w:val="nil"/>
              <w:right w:val="nil"/>
            </w:tcBorders>
          </w:tcPr>
          <w:p w14:paraId="294769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B7D7D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DFD056"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B48316E" w14:textId="77777777" w:rsidR="00EE5860" w:rsidRPr="00441CD0" w:rsidRDefault="00EE5860" w:rsidP="00BB0E1F">
            <w:pPr>
              <w:pStyle w:val="TAC"/>
            </w:pPr>
          </w:p>
        </w:tc>
      </w:tr>
      <w:tr w:rsidR="00EE5860" w:rsidRPr="00441CD0" w14:paraId="3383A64E" w14:textId="77777777" w:rsidTr="00BB0E1F">
        <w:trPr>
          <w:jc w:val="center"/>
        </w:trPr>
        <w:tc>
          <w:tcPr>
            <w:tcW w:w="151" w:type="dxa"/>
            <w:tcBorders>
              <w:top w:val="nil"/>
              <w:left w:val="single" w:sz="6" w:space="0" w:color="auto"/>
              <w:bottom w:val="nil"/>
              <w:right w:val="nil"/>
            </w:tcBorders>
          </w:tcPr>
          <w:p w14:paraId="5AADF1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E1E8A3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4A840AF"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5C64CF8" w14:textId="77777777" w:rsidR="00EE5860" w:rsidRPr="00441CD0" w:rsidRDefault="00EE5860" w:rsidP="00BB0E1F">
            <w:pPr>
              <w:pStyle w:val="TAC"/>
            </w:pPr>
          </w:p>
        </w:tc>
      </w:tr>
      <w:tr w:rsidR="00EE5860" w:rsidRPr="00441CD0" w14:paraId="2510C051" w14:textId="77777777" w:rsidTr="00BB0E1F">
        <w:trPr>
          <w:jc w:val="center"/>
        </w:trPr>
        <w:tc>
          <w:tcPr>
            <w:tcW w:w="151" w:type="dxa"/>
            <w:tcBorders>
              <w:top w:val="nil"/>
              <w:left w:val="single" w:sz="6" w:space="0" w:color="auto"/>
              <w:bottom w:val="nil"/>
              <w:right w:val="nil"/>
            </w:tcBorders>
          </w:tcPr>
          <w:p w14:paraId="5C8FBA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F2BB3C" w14:textId="77777777" w:rsidR="00EE5860" w:rsidRPr="00441CD0" w:rsidRDefault="00EE5860" w:rsidP="00BB0E1F">
            <w:pPr>
              <w:pStyle w:val="TAC"/>
            </w:pPr>
            <w:r w:rsidRPr="00441CD0">
              <w:t>5 to 6</w:t>
            </w:r>
          </w:p>
        </w:tc>
        <w:tc>
          <w:tcPr>
            <w:tcW w:w="4703" w:type="dxa"/>
            <w:gridSpan w:val="8"/>
            <w:tcBorders>
              <w:top w:val="single" w:sz="4" w:space="0" w:color="auto"/>
              <w:left w:val="single" w:sz="4" w:space="0" w:color="auto"/>
              <w:bottom w:val="single" w:sz="4" w:space="0" w:color="auto"/>
              <w:right w:val="single" w:sz="4" w:space="0" w:color="auto"/>
            </w:tcBorders>
            <w:hideMark/>
          </w:tcPr>
          <w:p w14:paraId="4B05B481"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34EA8C2F" w14:textId="77777777" w:rsidR="00EE5860" w:rsidRPr="00441CD0" w:rsidRDefault="00EE5860" w:rsidP="00BB0E1F">
            <w:pPr>
              <w:pStyle w:val="TAC"/>
            </w:pPr>
          </w:p>
        </w:tc>
      </w:tr>
      <w:tr w:rsidR="00EE5860" w:rsidRPr="00441CD0" w14:paraId="41644E63" w14:textId="77777777" w:rsidTr="00BB0E1F">
        <w:trPr>
          <w:jc w:val="center"/>
        </w:trPr>
        <w:tc>
          <w:tcPr>
            <w:tcW w:w="151" w:type="dxa"/>
            <w:tcBorders>
              <w:top w:val="nil"/>
              <w:left w:val="single" w:sz="6" w:space="0" w:color="auto"/>
              <w:bottom w:val="single" w:sz="4" w:space="0" w:color="auto"/>
              <w:right w:val="nil"/>
            </w:tcBorders>
          </w:tcPr>
          <w:p w14:paraId="0EAEA3B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CCB7779" w14:textId="77777777" w:rsidR="00EE5860" w:rsidRPr="00441CD0" w:rsidRDefault="00EE5860" w:rsidP="00BB0E1F">
            <w:pPr>
              <w:pStyle w:val="TAC"/>
            </w:pPr>
            <w:r w:rsidRPr="00441CD0">
              <w:t>7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4B34E8D"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6DD938C8" w14:textId="77777777" w:rsidR="00EE5860" w:rsidRPr="00441CD0" w:rsidRDefault="00EE5860" w:rsidP="00BB0E1F">
            <w:pPr>
              <w:pStyle w:val="TAC"/>
            </w:pPr>
          </w:p>
        </w:tc>
      </w:tr>
    </w:tbl>
    <w:p w14:paraId="401FFE03" w14:textId="77777777" w:rsidR="00EE5860" w:rsidRPr="00441CD0" w:rsidRDefault="00EE5860" w:rsidP="00EE5860">
      <w:pPr>
        <w:pStyle w:val="TF"/>
        <w:spacing w:before="120"/>
      </w:pPr>
      <w:r w:rsidRPr="00441CD0">
        <w:t>Figure 8.1.1-3: Vendor-Specific Information Element Format</w:t>
      </w:r>
    </w:p>
    <w:p w14:paraId="26608EF6" w14:textId="77777777" w:rsidR="00EE5860" w:rsidRPr="00441CD0" w:rsidRDefault="00EE5860" w:rsidP="00EE5860">
      <w:pPr>
        <w:pStyle w:val="NO"/>
      </w:pPr>
      <w:r w:rsidRPr="00441CD0">
        <w:t>NOTE 3:</w:t>
      </w:r>
      <w:r w:rsidRPr="00441CD0">
        <w:tab/>
        <w:t>Bit 8 of Octet 1 is set. This indicates that the IE type value has been allocated by the vendor identified by the Enterprise ID. The content of this IE is vendor specific and therefore out of scope of this specification.</w:t>
      </w:r>
    </w:p>
    <w:p w14:paraId="61592CFC" w14:textId="77777777" w:rsidR="00EE5860" w:rsidRPr="00441CD0" w:rsidRDefault="00EE5860" w:rsidP="00EE5860">
      <w:pPr>
        <w:pStyle w:val="Heading3"/>
        <w:rPr>
          <w:lang w:val="en-US"/>
        </w:rPr>
      </w:pPr>
      <w:bookmarkStart w:id="4942" w:name="_Toc19717344"/>
      <w:bookmarkStart w:id="4943" w:name="_Toc27490845"/>
      <w:bookmarkStart w:id="4944" w:name="_Toc27557138"/>
      <w:bookmarkStart w:id="4945" w:name="_Toc27724055"/>
      <w:bookmarkStart w:id="4946" w:name="_Toc36031129"/>
      <w:bookmarkStart w:id="4947" w:name="_Toc36043049"/>
      <w:bookmarkStart w:id="4948" w:name="_Toc36814374"/>
      <w:bookmarkStart w:id="4949" w:name="_Toc44689232"/>
      <w:bookmarkStart w:id="4950" w:name="_Toc44923986"/>
      <w:bookmarkStart w:id="4951" w:name="_Toc51860956"/>
      <w:bookmarkStart w:id="4952" w:name="_Toc57930727"/>
      <w:bookmarkStart w:id="4953" w:name="_Toc57931357"/>
      <w:bookmarkStart w:id="4954" w:name="_Toc67499749"/>
      <w:r w:rsidRPr="00441CD0">
        <w:rPr>
          <w:lang w:val="en-US"/>
        </w:rPr>
        <w:t>8.1.2</w:t>
      </w:r>
      <w:r w:rsidRPr="00441CD0">
        <w:rPr>
          <w:lang w:val="en-US"/>
        </w:rPr>
        <w:tab/>
        <w:t>Information Element Types</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351FB389" w14:textId="77777777" w:rsidR="00EE5860" w:rsidRPr="00441CD0" w:rsidRDefault="00EE5860" w:rsidP="00EE5860">
      <w:pPr>
        <w:rPr>
          <w:lang w:eastAsia="zh-CN"/>
        </w:rPr>
      </w:pPr>
      <w:r w:rsidRPr="00441CD0">
        <w:t>A PFCP message may contain several IEs. In order to have forward compatible type definitions for the PFCP IEs, all of them shall be TLV (Type, Length, Value) coded. PFCP IE type values are specified in the Table 8.1.2-1.</w:t>
      </w:r>
    </w:p>
    <w:p w14:paraId="1C376F81" w14:textId="77777777" w:rsidR="00EE5860" w:rsidRPr="00441CD0" w:rsidRDefault="00EE5860" w:rsidP="00EE5860">
      <w:pPr>
        <w:rPr>
          <w:lang w:eastAsia="zh-CN"/>
        </w:rPr>
      </w:pPr>
      <w:r w:rsidRPr="00441CD0">
        <w:rPr>
          <w:lang w:eastAsia="zh-CN"/>
        </w:rPr>
        <w:t>The 3</w:t>
      </w:r>
      <w:r w:rsidRPr="00441CD0">
        <w:rPr>
          <w:vertAlign w:val="superscript"/>
          <w:lang w:eastAsia="zh-CN"/>
        </w:rPr>
        <w:t>rd</w:t>
      </w:r>
      <w:r w:rsidRPr="00441CD0">
        <w:rPr>
          <w:lang w:eastAsia="zh-CN"/>
        </w:rPr>
        <w:t xml:space="preserve"> column of this table specifies if the IE is either Extendable or has a variable length or a fixed length and a reference to the clause where the IE is specified:</w:t>
      </w:r>
    </w:p>
    <w:p w14:paraId="15BD6E73" w14:textId="77777777" w:rsidR="00EE5860" w:rsidRPr="00441CD0" w:rsidRDefault="00EE5860" w:rsidP="00EE5860">
      <w:pPr>
        <w:pStyle w:val="B1"/>
        <w:rPr>
          <w:lang w:eastAsia="zh-CN"/>
        </w:rPr>
      </w:pPr>
      <w:r w:rsidRPr="00441CD0">
        <w:rPr>
          <w:lang w:eastAsia="zh-CN"/>
        </w:rPr>
        <w:t>-</w:t>
      </w:r>
      <w:r w:rsidRPr="00441CD0">
        <w:rPr>
          <w:lang w:eastAsia="zh-CN"/>
        </w:rPr>
        <w:tab/>
        <w:t>Fixed Length: the IE has a fixed set of fields, and a fixed number of octets;</w:t>
      </w:r>
    </w:p>
    <w:p w14:paraId="1F42E94D" w14:textId="77777777" w:rsidR="00EE5860" w:rsidRPr="00441CD0" w:rsidRDefault="00EE5860" w:rsidP="00EE5860">
      <w:pPr>
        <w:pStyle w:val="B1"/>
        <w:rPr>
          <w:lang w:eastAsia="zh-CN"/>
        </w:rPr>
      </w:pPr>
      <w:r w:rsidRPr="00441CD0">
        <w:rPr>
          <w:lang w:eastAsia="zh-CN"/>
        </w:rPr>
        <w:t>-</w:t>
      </w:r>
      <w:r w:rsidRPr="00441CD0">
        <w:rPr>
          <w:lang w:eastAsia="zh-CN"/>
        </w:rPr>
        <w:tab/>
        <w:t>Variable Length: the IE has a fixed set of fields, and has a variable number of octets.</w:t>
      </w:r>
      <w:r w:rsidRPr="00441CD0">
        <w:rPr>
          <w:lang w:eastAsia="zh-CN"/>
        </w:rPr>
        <w:br/>
        <w:t>For example, the last octets may be numbered similar to "5 to (n+4)". In this example, if the value of the length field, n, is 0, then the last field is not present;</w:t>
      </w:r>
    </w:p>
    <w:p w14:paraId="64FCF94D" w14:textId="77777777" w:rsidR="00EE5860" w:rsidRPr="00441CD0" w:rsidRDefault="00EE5860" w:rsidP="00EE5860">
      <w:pPr>
        <w:pStyle w:val="B1"/>
        <w:rPr>
          <w:lang w:eastAsia="zh-CN"/>
        </w:rPr>
      </w:pPr>
      <w:r w:rsidRPr="00441CD0">
        <w:rPr>
          <w:lang w:eastAsia="zh-CN"/>
        </w:rPr>
        <w:t>-</w:t>
      </w:r>
      <w:r w:rsidRPr="00441CD0">
        <w:rPr>
          <w:lang w:eastAsia="zh-CN"/>
        </w:rPr>
        <w:tab/>
        <w:t>Extendable: the IE has a variable number of fields, and has a variable number of octets.</w:t>
      </w:r>
      <w:r w:rsidRPr="00441CD0">
        <w:rPr>
          <w:lang w:eastAsia="zh-CN"/>
        </w:rPr>
        <w:br/>
        <w:t>The last fields are typically specified with the statement: "These octet(s) is/are present only if explicitly specified".</w:t>
      </w:r>
      <w:r w:rsidRPr="00441CD0">
        <w:t xml:space="preserve"> The legacy receiving entity shall ignore the unknown octets.</w:t>
      </w:r>
    </w:p>
    <w:p w14:paraId="57F4E001" w14:textId="77777777" w:rsidR="00EE5860" w:rsidRPr="00441CD0" w:rsidRDefault="00EE5860" w:rsidP="00EE5860">
      <w:pPr>
        <w:rPr>
          <w:lang w:eastAsia="zh-CN"/>
        </w:rPr>
      </w:pPr>
      <w:r w:rsidRPr="00441CD0">
        <w:rPr>
          <w:lang w:eastAsia="zh-CN"/>
        </w:rPr>
        <w:t>The 4</w:t>
      </w:r>
      <w:r w:rsidRPr="00441CD0">
        <w:rPr>
          <w:vertAlign w:val="superscript"/>
          <w:lang w:eastAsia="zh-CN"/>
        </w:rPr>
        <w:t>th</w:t>
      </w:r>
      <w:r w:rsidRPr="00441CD0">
        <w:rPr>
          <w:lang w:eastAsia="zh-CN"/>
        </w:rPr>
        <w:t xml:space="preserve"> column of this table indicates the </w:t>
      </w:r>
      <w:r w:rsidRPr="00441CD0">
        <w:t>number of fixed Octets the IE contained when the IE was first defined in the specification, which shall be an integer value reflecting the minimum length of fixed octets defined for the IE.</w:t>
      </w:r>
    </w:p>
    <w:p w14:paraId="684268D1" w14:textId="20DE2444" w:rsidR="00EE5860" w:rsidRPr="00441CD0" w:rsidRDefault="00EE5860" w:rsidP="00EE5860">
      <w:r w:rsidRPr="00441CD0">
        <w:rPr>
          <w:lang w:eastAsia="zh-CN"/>
        </w:rPr>
        <w:t xml:space="preserve">An IE of any of the above types may have a null length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.6.3. This shall not be considered as an error by the receiving PFCP entity.</w:t>
      </w:r>
    </w:p>
    <w:p w14:paraId="56BC0DB0" w14:textId="6EFE29DE" w:rsidR="00EE5860" w:rsidRPr="00441CD0" w:rsidRDefault="00EE5860" w:rsidP="00EE5860">
      <w:pPr>
        <w:rPr>
          <w:lang w:eastAsia="zh-CN"/>
        </w:rPr>
      </w:pPr>
      <w:r w:rsidRPr="00441CD0">
        <w:t xml:space="preserve">In order to improve the efficiency of troubleshooting, it is recommended that the IEs should be arranged in the signalling messages </w:t>
      </w:r>
      <w:r w:rsidRPr="00441CD0">
        <w:rPr>
          <w:lang w:eastAsia="zh-CN"/>
        </w:rPr>
        <w:t xml:space="preserve">as well as in the grouped IEs, </w:t>
      </w:r>
      <w:r w:rsidRPr="00441CD0">
        <w:t>according to the order the IEs are listed in the message definition table</w:t>
      </w:r>
      <w:r w:rsidRPr="00441CD0">
        <w:rPr>
          <w:lang w:eastAsia="zh-CN"/>
        </w:rPr>
        <w:t xml:space="preserve"> or grouped IE definition table </w:t>
      </w:r>
      <w:r w:rsidRPr="00441CD0">
        <w:t xml:space="preserve">in </w:t>
      </w:r>
      <w:r w:rsidR="00415C19" w:rsidRPr="00441CD0">
        <w:t>clause</w:t>
      </w:r>
      <w:r w:rsidR="00415C19">
        <w:t> </w:t>
      </w:r>
      <w:r w:rsidR="00415C19" w:rsidRPr="00441CD0">
        <w:t>7</w:t>
      </w:r>
      <w:r w:rsidRPr="00441CD0">
        <w:t xml:space="preserve">. However the receiving entity shall </w:t>
      </w:r>
      <w:r w:rsidRPr="00441CD0">
        <w:rPr>
          <w:lang w:eastAsia="zh-CN"/>
        </w:rPr>
        <w:t xml:space="preserve">be </w:t>
      </w:r>
      <w:r w:rsidRPr="00441CD0">
        <w:t>prepare</w:t>
      </w:r>
      <w:r w:rsidRPr="00441CD0">
        <w:rPr>
          <w:lang w:eastAsia="zh-CN"/>
        </w:rPr>
        <w:t>d</w:t>
      </w:r>
      <w:r w:rsidRPr="00441CD0">
        <w:t xml:space="preserve"> to handle the message</w:t>
      </w:r>
      <w:r w:rsidRPr="00441CD0">
        <w:rPr>
          <w:lang w:eastAsia="zh-CN"/>
        </w:rPr>
        <w:t>s</w:t>
      </w:r>
      <w:r w:rsidRPr="00441CD0">
        <w:t xml:space="preserve"> with IEs </w:t>
      </w:r>
      <w:r w:rsidRPr="00441CD0">
        <w:rPr>
          <w:lang w:eastAsia="zh-CN"/>
        </w:rPr>
        <w:t xml:space="preserve">in </w:t>
      </w:r>
      <w:r w:rsidRPr="00441CD0">
        <w:t>any order</w:t>
      </w:r>
      <w:r w:rsidRPr="00441CD0">
        <w:rPr>
          <w:lang w:eastAsia="zh-CN"/>
        </w:rPr>
        <w:t>.</w:t>
      </w:r>
    </w:p>
    <w:p w14:paraId="07660B22" w14:textId="77777777" w:rsidR="00EE5860" w:rsidRPr="00441CD0" w:rsidRDefault="00EE5860" w:rsidP="00EE5860">
      <w:r w:rsidRPr="00441CD0">
        <w:t>Within IEs, certain fields may be described as spare. These bits shall be transmitted with the value set to "0". To allow for future features, the receiver shall not evaluate these bits.</w:t>
      </w:r>
    </w:p>
    <w:p w14:paraId="70C5C3EE" w14:textId="77777777" w:rsidR="00EE5860" w:rsidRPr="00441CD0" w:rsidRDefault="00EE5860" w:rsidP="00EE5860">
      <w:pPr>
        <w:pStyle w:val="TH"/>
        <w:outlineLvl w:val="0"/>
      </w:pPr>
      <w:r w:rsidRPr="00441CD0">
        <w:lastRenderedPageBreak/>
        <w:t>Table 8.1.2-1: Information Element Types</w:t>
      </w:r>
    </w:p>
    <w:tbl>
      <w:tblPr>
        <w:tblW w:w="48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6"/>
        <w:gridCol w:w="3658"/>
        <w:gridCol w:w="2536"/>
        <w:gridCol w:w="1553"/>
      </w:tblGrid>
      <w:tr w:rsidR="00EE5860" w:rsidRPr="00441CD0" w14:paraId="0932C76D" w14:textId="77777777" w:rsidTr="00BB0E1F">
        <w:trPr>
          <w:tblHeader/>
          <w:jc w:val="center"/>
        </w:trPr>
        <w:tc>
          <w:tcPr>
            <w:tcW w:w="845" w:type="pct"/>
            <w:tcBorders>
              <w:top w:val="single" w:sz="4" w:space="0" w:color="auto"/>
              <w:left w:val="single" w:sz="4" w:space="0" w:color="auto"/>
              <w:bottom w:val="single" w:sz="4" w:space="0" w:color="auto"/>
              <w:right w:val="single" w:sz="4" w:space="0" w:color="auto"/>
            </w:tcBorders>
            <w:shd w:val="clear" w:color="auto" w:fill="E0E0E0"/>
            <w:hideMark/>
          </w:tcPr>
          <w:p w14:paraId="6DFA8495" w14:textId="77777777" w:rsidR="00EE5860" w:rsidRPr="00441CD0" w:rsidRDefault="00EE5860" w:rsidP="00BB0E1F">
            <w:pPr>
              <w:pStyle w:val="TAH"/>
            </w:pPr>
            <w:r w:rsidRPr="00441CD0">
              <w:lastRenderedPageBreak/>
              <w:t>IE Type value</w:t>
            </w:r>
          </w:p>
          <w:p w14:paraId="3EBD4389" w14:textId="77777777" w:rsidR="00EE5860" w:rsidRPr="00441CD0" w:rsidRDefault="00EE5860" w:rsidP="00BB0E1F">
            <w:pPr>
              <w:pStyle w:val="TAH"/>
            </w:pPr>
            <w:r w:rsidRPr="00441CD0">
              <w:t>(Decimal)</w:t>
            </w:r>
          </w:p>
        </w:tc>
        <w:tc>
          <w:tcPr>
            <w:tcW w:w="1962" w:type="pct"/>
            <w:tcBorders>
              <w:top w:val="single" w:sz="4" w:space="0" w:color="auto"/>
              <w:left w:val="single" w:sz="4" w:space="0" w:color="auto"/>
              <w:bottom w:val="single" w:sz="4" w:space="0" w:color="auto"/>
              <w:right w:val="single" w:sz="4" w:space="0" w:color="auto"/>
            </w:tcBorders>
            <w:shd w:val="clear" w:color="auto" w:fill="E0E0E0"/>
            <w:hideMark/>
          </w:tcPr>
          <w:p w14:paraId="7DD4BEE6" w14:textId="77777777" w:rsidR="00EE5860" w:rsidRPr="00441CD0" w:rsidRDefault="00EE5860" w:rsidP="00BB0E1F">
            <w:pPr>
              <w:pStyle w:val="TAH"/>
            </w:pPr>
            <w:r w:rsidRPr="00441CD0">
              <w:t>Information elements</w:t>
            </w:r>
          </w:p>
        </w:tc>
        <w:tc>
          <w:tcPr>
            <w:tcW w:w="1360" w:type="pct"/>
            <w:tcBorders>
              <w:top w:val="single" w:sz="4" w:space="0" w:color="auto"/>
              <w:left w:val="single" w:sz="4" w:space="0" w:color="auto"/>
              <w:bottom w:val="single" w:sz="4" w:space="0" w:color="auto"/>
              <w:right w:val="single" w:sz="4" w:space="0" w:color="auto"/>
            </w:tcBorders>
            <w:shd w:val="clear" w:color="auto" w:fill="E0E0E0"/>
            <w:hideMark/>
          </w:tcPr>
          <w:p w14:paraId="65AC7F7A" w14:textId="77777777" w:rsidR="00EE5860" w:rsidRPr="00441CD0" w:rsidRDefault="00EE5860" w:rsidP="00BB0E1F">
            <w:pPr>
              <w:pStyle w:val="TAH"/>
            </w:pPr>
            <w:r w:rsidRPr="00441CD0">
              <w:t>Comment / Reference</w:t>
            </w:r>
          </w:p>
        </w:tc>
        <w:tc>
          <w:tcPr>
            <w:tcW w:w="833" w:type="pct"/>
            <w:tcBorders>
              <w:top w:val="single" w:sz="4" w:space="0" w:color="auto"/>
              <w:left w:val="single" w:sz="4" w:space="0" w:color="auto"/>
              <w:bottom w:val="single" w:sz="4" w:space="0" w:color="auto"/>
              <w:right w:val="single" w:sz="4" w:space="0" w:color="auto"/>
            </w:tcBorders>
            <w:shd w:val="clear" w:color="auto" w:fill="E0E0E0"/>
            <w:hideMark/>
          </w:tcPr>
          <w:p w14:paraId="25A36A53" w14:textId="77777777" w:rsidR="00EE5860" w:rsidRPr="00441CD0" w:rsidRDefault="00EE5860" w:rsidP="00BB0E1F">
            <w:pPr>
              <w:pStyle w:val="TAH"/>
            </w:pPr>
            <w:r w:rsidRPr="00441CD0">
              <w:t>Number of Fixed Octets</w:t>
            </w:r>
          </w:p>
        </w:tc>
      </w:tr>
      <w:tr w:rsidR="00EE5860" w:rsidRPr="00441CD0" w14:paraId="137A45C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1948D5" w14:textId="77777777" w:rsidR="00EE5860" w:rsidRPr="00441CD0" w:rsidRDefault="00EE5860" w:rsidP="00BB0E1F">
            <w:pPr>
              <w:pStyle w:val="TAC"/>
              <w:rPr>
                <w:szCs w:val="16"/>
              </w:rPr>
            </w:pPr>
            <w:r w:rsidRPr="00441CD0">
              <w:t>0</w:t>
            </w:r>
          </w:p>
        </w:tc>
        <w:tc>
          <w:tcPr>
            <w:tcW w:w="1962" w:type="pct"/>
            <w:tcBorders>
              <w:top w:val="single" w:sz="4" w:space="0" w:color="auto"/>
              <w:left w:val="single" w:sz="4" w:space="0" w:color="auto"/>
              <w:bottom w:val="single" w:sz="4" w:space="0" w:color="auto"/>
              <w:right w:val="single" w:sz="4" w:space="0" w:color="auto"/>
            </w:tcBorders>
            <w:hideMark/>
          </w:tcPr>
          <w:p w14:paraId="710C01F8" w14:textId="77777777" w:rsidR="00EE5860" w:rsidRPr="00441CD0" w:rsidRDefault="00EE5860" w:rsidP="00BB0E1F">
            <w:pPr>
              <w:pStyle w:val="TAL"/>
            </w:pPr>
            <w:r w:rsidRPr="00441CD0">
              <w:t>Reserved</w:t>
            </w:r>
          </w:p>
        </w:tc>
        <w:tc>
          <w:tcPr>
            <w:tcW w:w="1360" w:type="pct"/>
            <w:tcBorders>
              <w:top w:val="single" w:sz="4" w:space="0" w:color="auto"/>
              <w:left w:val="single" w:sz="4" w:space="0" w:color="auto"/>
              <w:bottom w:val="single" w:sz="4" w:space="0" w:color="auto"/>
              <w:right w:val="single" w:sz="4" w:space="0" w:color="auto"/>
            </w:tcBorders>
          </w:tcPr>
          <w:p w14:paraId="74B48B30"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4D4CB9A1" w14:textId="77777777" w:rsidR="00EE5860" w:rsidRPr="00441CD0" w:rsidRDefault="00EE5860" w:rsidP="00BB0E1F">
            <w:pPr>
              <w:pStyle w:val="TAL"/>
              <w:jc w:val="center"/>
              <w:rPr>
                <w:sz w:val="16"/>
                <w:szCs w:val="16"/>
                <w:lang w:val="fr-FR"/>
              </w:rPr>
            </w:pPr>
          </w:p>
        </w:tc>
      </w:tr>
      <w:tr w:rsidR="00EE5860" w:rsidRPr="00441CD0" w14:paraId="7729DDC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D4D464" w14:textId="77777777" w:rsidR="00EE5860" w:rsidRPr="00441CD0" w:rsidRDefault="00EE5860" w:rsidP="00BB0E1F">
            <w:pPr>
              <w:pStyle w:val="TAC"/>
              <w:rPr>
                <w:szCs w:val="16"/>
              </w:rPr>
            </w:pPr>
            <w:r w:rsidRPr="00441CD0">
              <w:rPr>
                <w:szCs w:val="16"/>
              </w:rPr>
              <w:t>1</w:t>
            </w:r>
          </w:p>
        </w:tc>
        <w:tc>
          <w:tcPr>
            <w:tcW w:w="1962" w:type="pct"/>
            <w:tcBorders>
              <w:top w:val="single" w:sz="4" w:space="0" w:color="auto"/>
              <w:left w:val="single" w:sz="4" w:space="0" w:color="auto"/>
              <w:bottom w:val="single" w:sz="4" w:space="0" w:color="auto"/>
              <w:right w:val="single" w:sz="4" w:space="0" w:color="auto"/>
            </w:tcBorders>
            <w:hideMark/>
          </w:tcPr>
          <w:p w14:paraId="03E4D108" w14:textId="77777777" w:rsidR="00EE5860" w:rsidRPr="00441CD0" w:rsidRDefault="00EE5860" w:rsidP="00BB0E1F">
            <w:pPr>
              <w:pStyle w:val="TAL"/>
              <w:rPr>
                <w:sz w:val="16"/>
                <w:szCs w:val="16"/>
              </w:rPr>
            </w:pPr>
            <w:r w:rsidRPr="00441CD0">
              <w:rPr>
                <w:lang w:val="fr-FR"/>
              </w:rPr>
              <w:t>Create PDR</w:t>
            </w:r>
          </w:p>
        </w:tc>
        <w:tc>
          <w:tcPr>
            <w:tcW w:w="1360" w:type="pct"/>
            <w:tcBorders>
              <w:top w:val="single" w:sz="4" w:space="0" w:color="auto"/>
              <w:left w:val="single" w:sz="4" w:space="0" w:color="auto"/>
              <w:bottom w:val="single" w:sz="4" w:space="0" w:color="auto"/>
              <w:right w:val="single" w:sz="4" w:space="0" w:color="auto"/>
            </w:tcBorders>
            <w:hideMark/>
          </w:tcPr>
          <w:p w14:paraId="7C33C511" w14:textId="77777777" w:rsidR="00EE5860" w:rsidRPr="00441CD0" w:rsidRDefault="00EE5860" w:rsidP="00BB0E1F">
            <w:pPr>
              <w:pStyle w:val="TAL"/>
              <w:rPr>
                <w:sz w:val="16"/>
                <w:szCs w:val="16"/>
                <w:lang w:val="de-DE"/>
              </w:rPr>
            </w:pPr>
            <w:r w:rsidRPr="00441CD0">
              <w:rPr>
                <w:szCs w:val="16"/>
              </w:rPr>
              <w:t>Extendable</w:t>
            </w:r>
            <w:r w:rsidRPr="00441CD0">
              <w:t xml:space="preserve"> / Table 7.5.2.2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691C20F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9B8A1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2DF5A9" w14:textId="77777777" w:rsidR="00EE5860" w:rsidRPr="00441CD0" w:rsidRDefault="00EE5860" w:rsidP="00BB0E1F">
            <w:pPr>
              <w:pStyle w:val="TAC"/>
              <w:rPr>
                <w:szCs w:val="16"/>
              </w:rPr>
            </w:pPr>
            <w:r w:rsidRPr="00441CD0">
              <w:rPr>
                <w:szCs w:val="16"/>
              </w:rPr>
              <w:t>2</w:t>
            </w:r>
          </w:p>
        </w:tc>
        <w:tc>
          <w:tcPr>
            <w:tcW w:w="1962" w:type="pct"/>
            <w:tcBorders>
              <w:top w:val="single" w:sz="4" w:space="0" w:color="auto"/>
              <w:left w:val="single" w:sz="4" w:space="0" w:color="auto"/>
              <w:bottom w:val="single" w:sz="4" w:space="0" w:color="auto"/>
              <w:right w:val="single" w:sz="4" w:space="0" w:color="auto"/>
            </w:tcBorders>
            <w:hideMark/>
          </w:tcPr>
          <w:p w14:paraId="2A360A45" w14:textId="77777777" w:rsidR="00EE5860" w:rsidRPr="00441CD0" w:rsidRDefault="00EE5860" w:rsidP="00BB0E1F">
            <w:pPr>
              <w:pStyle w:val="TAL"/>
              <w:rPr>
                <w:sz w:val="16"/>
                <w:szCs w:val="16"/>
              </w:rPr>
            </w:pPr>
            <w:r w:rsidRPr="00441CD0">
              <w:rPr>
                <w:lang w:val="fr-FR"/>
              </w:rPr>
              <w:t>PDI</w:t>
            </w:r>
          </w:p>
        </w:tc>
        <w:tc>
          <w:tcPr>
            <w:tcW w:w="1360" w:type="pct"/>
            <w:tcBorders>
              <w:top w:val="single" w:sz="4" w:space="0" w:color="auto"/>
              <w:left w:val="single" w:sz="4" w:space="0" w:color="auto"/>
              <w:bottom w:val="single" w:sz="4" w:space="0" w:color="auto"/>
              <w:right w:val="single" w:sz="4" w:space="0" w:color="auto"/>
            </w:tcBorders>
            <w:hideMark/>
          </w:tcPr>
          <w:p w14:paraId="7634C38B" w14:textId="77777777" w:rsidR="00EE5860" w:rsidRPr="00441CD0" w:rsidRDefault="00EE5860" w:rsidP="00BB0E1F">
            <w:pPr>
              <w:pStyle w:val="TAL"/>
              <w:rPr>
                <w:sz w:val="16"/>
                <w:szCs w:val="16"/>
                <w:lang w:val="de-DE"/>
              </w:rPr>
            </w:pPr>
            <w:r w:rsidRPr="00441CD0">
              <w:t>Extendable /</w:t>
            </w:r>
            <w:r w:rsidRPr="00441CD0">
              <w:rPr>
                <w:lang w:val="de-DE"/>
              </w:rPr>
              <w:t xml:space="preserve"> </w:t>
            </w:r>
            <w:r w:rsidRPr="00441CD0">
              <w:t>Table 7.5.2</w:t>
            </w:r>
            <w:r w:rsidRPr="00441CD0">
              <w:rPr>
                <w:lang w:val="de-DE"/>
              </w:rPr>
              <w:t>.2-2</w:t>
            </w:r>
          </w:p>
        </w:tc>
        <w:tc>
          <w:tcPr>
            <w:tcW w:w="833" w:type="pct"/>
            <w:tcBorders>
              <w:top w:val="single" w:sz="4" w:space="0" w:color="auto"/>
              <w:left w:val="single" w:sz="4" w:space="0" w:color="auto"/>
              <w:bottom w:val="single" w:sz="4" w:space="0" w:color="auto"/>
              <w:right w:val="single" w:sz="4" w:space="0" w:color="auto"/>
            </w:tcBorders>
            <w:hideMark/>
          </w:tcPr>
          <w:p w14:paraId="613E9A77"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107A46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19406F" w14:textId="77777777" w:rsidR="00EE5860" w:rsidRPr="00441CD0" w:rsidRDefault="00EE5860" w:rsidP="00BB0E1F">
            <w:pPr>
              <w:pStyle w:val="TAC"/>
              <w:rPr>
                <w:szCs w:val="16"/>
              </w:rPr>
            </w:pPr>
            <w:r w:rsidRPr="00441CD0">
              <w:rPr>
                <w:szCs w:val="16"/>
              </w:rPr>
              <w:t>3</w:t>
            </w:r>
          </w:p>
        </w:tc>
        <w:tc>
          <w:tcPr>
            <w:tcW w:w="1962" w:type="pct"/>
            <w:tcBorders>
              <w:top w:val="single" w:sz="4" w:space="0" w:color="auto"/>
              <w:left w:val="single" w:sz="4" w:space="0" w:color="auto"/>
              <w:bottom w:val="single" w:sz="4" w:space="0" w:color="auto"/>
              <w:right w:val="single" w:sz="4" w:space="0" w:color="auto"/>
            </w:tcBorders>
            <w:hideMark/>
          </w:tcPr>
          <w:p w14:paraId="12C9C95B" w14:textId="77777777" w:rsidR="00EE5860" w:rsidRPr="00441CD0" w:rsidRDefault="00EE5860" w:rsidP="00BB0E1F">
            <w:pPr>
              <w:pStyle w:val="TAL"/>
              <w:rPr>
                <w:sz w:val="16"/>
                <w:szCs w:val="16"/>
              </w:rPr>
            </w:pPr>
            <w:r w:rsidRPr="00441CD0">
              <w:t>Create FAR</w:t>
            </w:r>
          </w:p>
        </w:tc>
        <w:tc>
          <w:tcPr>
            <w:tcW w:w="1360" w:type="pct"/>
            <w:tcBorders>
              <w:top w:val="single" w:sz="4" w:space="0" w:color="auto"/>
              <w:left w:val="single" w:sz="4" w:space="0" w:color="auto"/>
              <w:bottom w:val="single" w:sz="4" w:space="0" w:color="auto"/>
              <w:right w:val="single" w:sz="4" w:space="0" w:color="auto"/>
            </w:tcBorders>
            <w:hideMark/>
          </w:tcPr>
          <w:p w14:paraId="623E523E" w14:textId="77777777" w:rsidR="00EE5860" w:rsidRPr="00441CD0" w:rsidRDefault="00EE5860" w:rsidP="00BB0E1F">
            <w:pPr>
              <w:pStyle w:val="TAL"/>
              <w:rPr>
                <w:sz w:val="16"/>
                <w:szCs w:val="16"/>
                <w:lang w:val="de-DE"/>
              </w:rPr>
            </w:pPr>
            <w:r w:rsidRPr="00441CD0">
              <w:t>Extendable / Table 7.5.2</w:t>
            </w:r>
            <w:r w:rsidRPr="00441CD0">
              <w:rPr>
                <w:lang w:val="de-DE"/>
              </w:rPr>
              <w:t>.3-1</w:t>
            </w:r>
          </w:p>
        </w:tc>
        <w:tc>
          <w:tcPr>
            <w:tcW w:w="833" w:type="pct"/>
            <w:tcBorders>
              <w:top w:val="single" w:sz="4" w:space="0" w:color="auto"/>
              <w:left w:val="single" w:sz="4" w:space="0" w:color="auto"/>
              <w:bottom w:val="single" w:sz="4" w:space="0" w:color="auto"/>
              <w:right w:val="single" w:sz="4" w:space="0" w:color="auto"/>
            </w:tcBorders>
            <w:hideMark/>
          </w:tcPr>
          <w:p w14:paraId="0BE5F87B"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135342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DDC3422" w14:textId="77777777" w:rsidR="00EE5860" w:rsidRPr="00441CD0" w:rsidRDefault="00EE5860" w:rsidP="00BB0E1F">
            <w:pPr>
              <w:pStyle w:val="TAC"/>
              <w:rPr>
                <w:szCs w:val="16"/>
              </w:rPr>
            </w:pPr>
            <w:r w:rsidRPr="00441CD0">
              <w:rPr>
                <w:szCs w:val="16"/>
              </w:rPr>
              <w:t>4</w:t>
            </w:r>
          </w:p>
        </w:tc>
        <w:tc>
          <w:tcPr>
            <w:tcW w:w="1962" w:type="pct"/>
            <w:tcBorders>
              <w:top w:val="single" w:sz="4" w:space="0" w:color="auto"/>
              <w:left w:val="single" w:sz="4" w:space="0" w:color="auto"/>
              <w:bottom w:val="single" w:sz="4" w:space="0" w:color="auto"/>
              <w:right w:val="single" w:sz="4" w:space="0" w:color="auto"/>
            </w:tcBorders>
            <w:hideMark/>
          </w:tcPr>
          <w:p w14:paraId="43C8D6CA" w14:textId="77777777" w:rsidR="00EE5860" w:rsidRPr="00441CD0" w:rsidRDefault="00EE5860" w:rsidP="00BB0E1F">
            <w:pPr>
              <w:pStyle w:val="TAL"/>
              <w:rPr>
                <w:sz w:val="16"/>
                <w:szCs w:val="16"/>
              </w:rPr>
            </w:pPr>
            <w:r w:rsidRPr="00441CD0">
              <w:t>Forwarding Parameters</w:t>
            </w:r>
          </w:p>
        </w:tc>
        <w:tc>
          <w:tcPr>
            <w:tcW w:w="1360" w:type="pct"/>
            <w:tcBorders>
              <w:top w:val="single" w:sz="4" w:space="0" w:color="auto"/>
              <w:left w:val="single" w:sz="4" w:space="0" w:color="auto"/>
              <w:bottom w:val="single" w:sz="4" w:space="0" w:color="auto"/>
              <w:right w:val="single" w:sz="4" w:space="0" w:color="auto"/>
            </w:tcBorders>
            <w:hideMark/>
          </w:tcPr>
          <w:p w14:paraId="0AE4E671" w14:textId="77777777" w:rsidR="00EE5860" w:rsidRPr="00441CD0" w:rsidRDefault="00EE5860" w:rsidP="00BB0E1F">
            <w:pPr>
              <w:pStyle w:val="TAL"/>
              <w:rPr>
                <w:sz w:val="16"/>
                <w:szCs w:val="16"/>
                <w:lang w:val="de-DE"/>
              </w:rPr>
            </w:pPr>
            <w:r w:rsidRPr="00441CD0">
              <w:t>Extendable / Table 7.5.2</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14:paraId="0A69357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35EB2C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11F9EA7" w14:textId="77777777" w:rsidR="00EE5860" w:rsidRPr="00441CD0" w:rsidRDefault="00EE5860" w:rsidP="00BB0E1F">
            <w:pPr>
              <w:pStyle w:val="TAC"/>
              <w:rPr>
                <w:szCs w:val="16"/>
              </w:rPr>
            </w:pPr>
            <w:r w:rsidRPr="00441CD0">
              <w:rPr>
                <w:szCs w:val="16"/>
              </w:rPr>
              <w:t>5</w:t>
            </w:r>
          </w:p>
        </w:tc>
        <w:tc>
          <w:tcPr>
            <w:tcW w:w="1962" w:type="pct"/>
            <w:tcBorders>
              <w:top w:val="single" w:sz="4" w:space="0" w:color="auto"/>
              <w:left w:val="single" w:sz="4" w:space="0" w:color="auto"/>
              <w:bottom w:val="single" w:sz="4" w:space="0" w:color="auto"/>
              <w:right w:val="single" w:sz="4" w:space="0" w:color="auto"/>
            </w:tcBorders>
            <w:hideMark/>
          </w:tcPr>
          <w:p w14:paraId="6516539E" w14:textId="77777777" w:rsidR="00EE5860" w:rsidRPr="00441CD0" w:rsidRDefault="00EE5860" w:rsidP="00BB0E1F">
            <w:pPr>
              <w:pStyle w:val="TAL"/>
              <w:rPr>
                <w:sz w:val="16"/>
                <w:szCs w:val="16"/>
              </w:rPr>
            </w:pPr>
            <w:r w:rsidRPr="00441CD0">
              <w:rPr>
                <w:lang w:val="de-DE"/>
              </w:rPr>
              <w:t>Duplicat</w:t>
            </w:r>
            <w:r w:rsidRPr="00441CD0">
              <w:t>ing Parameters</w:t>
            </w:r>
          </w:p>
        </w:tc>
        <w:tc>
          <w:tcPr>
            <w:tcW w:w="1360" w:type="pct"/>
            <w:tcBorders>
              <w:top w:val="single" w:sz="4" w:space="0" w:color="auto"/>
              <w:left w:val="single" w:sz="4" w:space="0" w:color="auto"/>
              <w:bottom w:val="single" w:sz="4" w:space="0" w:color="auto"/>
              <w:right w:val="single" w:sz="4" w:space="0" w:color="auto"/>
            </w:tcBorders>
            <w:hideMark/>
          </w:tcPr>
          <w:p w14:paraId="2492CFCF" w14:textId="77777777" w:rsidR="00EE5860" w:rsidRPr="00441CD0" w:rsidRDefault="00EE5860" w:rsidP="00BB0E1F">
            <w:pPr>
              <w:pStyle w:val="TAL"/>
              <w:rPr>
                <w:sz w:val="16"/>
                <w:szCs w:val="16"/>
                <w:lang w:val="de-DE"/>
              </w:rPr>
            </w:pPr>
            <w:r w:rsidRPr="00441CD0">
              <w:t>Extendable / Table 7.5.2</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14:paraId="2F3AF1E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CABE8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FDA5A1" w14:textId="77777777" w:rsidR="00EE5860" w:rsidRPr="00441CD0" w:rsidRDefault="00EE5860" w:rsidP="00BB0E1F">
            <w:pPr>
              <w:pStyle w:val="TAC"/>
              <w:rPr>
                <w:szCs w:val="16"/>
              </w:rPr>
            </w:pPr>
            <w:r w:rsidRPr="00441CD0">
              <w:rPr>
                <w:szCs w:val="16"/>
              </w:rPr>
              <w:t>6</w:t>
            </w:r>
          </w:p>
        </w:tc>
        <w:tc>
          <w:tcPr>
            <w:tcW w:w="1962" w:type="pct"/>
            <w:tcBorders>
              <w:top w:val="single" w:sz="4" w:space="0" w:color="auto"/>
              <w:left w:val="single" w:sz="4" w:space="0" w:color="auto"/>
              <w:bottom w:val="single" w:sz="4" w:space="0" w:color="auto"/>
              <w:right w:val="single" w:sz="4" w:space="0" w:color="auto"/>
            </w:tcBorders>
            <w:hideMark/>
          </w:tcPr>
          <w:p w14:paraId="37C7FECF" w14:textId="77777777" w:rsidR="00EE5860" w:rsidRPr="00441CD0" w:rsidRDefault="00EE5860" w:rsidP="00BB0E1F">
            <w:pPr>
              <w:pStyle w:val="TAL"/>
              <w:rPr>
                <w:sz w:val="16"/>
                <w:szCs w:val="16"/>
              </w:rPr>
            </w:pPr>
            <w:r w:rsidRPr="00441CD0">
              <w:rPr>
                <w:szCs w:val="18"/>
              </w:rPr>
              <w:t>Create U</w:t>
            </w:r>
            <w:r w:rsidRPr="00441CD0">
              <w:t>RR</w:t>
            </w:r>
          </w:p>
        </w:tc>
        <w:tc>
          <w:tcPr>
            <w:tcW w:w="1360" w:type="pct"/>
            <w:tcBorders>
              <w:top w:val="single" w:sz="4" w:space="0" w:color="auto"/>
              <w:left w:val="single" w:sz="4" w:space="0" w:color="auto"/>
              <w:bottom w:val="single" w:sz="4" w:space="0" w:color="auto"/>
              <w:right w:val="single" w:sz="4" w:space="0" w:color="auto"/>
            </w:tcBorders>
            <w:hideMark/>
          </w:tcPr>
          <w:p w14:paraId="0E872591" w14:textId="77777777" w:rsidR="00EE5860" w:rsidRPr="00441CD0" w:rsidRDefault="00EE5860" w:rsidP="00BB0E1F">
            <w:pPr>
              <w:pStyle w:val="TAL"/>
              <w:rPr>
                <w:sz w:val="16"/>
                <w:szCs w:val="16"/>
                <w:lang w:val="de-DE"/>
              </w:rPr>
            </w:pPr>
            <w:r w:rsidRPr="00441CD0">
              <w:t>Extendable / Table 7.5.2</w:t>
            </w:r>
            <w:r w:rsidRPr="00441CD0">
              <w:rPr>
                <w:lang w:val="de-DE"/>
              </w:rPr>
              <w:t>.4-1</w:t>
            </w:r>
          </w:p>
        </w:tc>
        <w:tc>
          <w:tcPr>
            <w:tcW w:w="833" w:type="pct"/>
            <w:tcBorders>
              <w:top w:val="single" w:sz="4" w:space="0" w:color="auto"/>
              <w:left w:val="single" w:sz="4" w:space="0" w:color="auto"/>
              <w:bottom w:val="single" w:sz="4" w:space="0" w:color="auto"/>
              <w:right w:val="single" w:sz="4" w:space="0" w:color="auto"/>
            </w:tcBorders>
            <w:hideMark/>
          </w:tcPr>
          <w:p w14:paraId="71B8E166"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BE207A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A14F637" w14:textId="77777777" w:rsidR="00EE5860" w:rsidRPr="00441CD0" w:rsidRDefault="00EE5860" w:rsidP="00BB0E1F">
            <w:pPr>
              <w:pStyle w:val="TAC"/>
              <w:rPr>
                <w:szCs w:val="16"/>
              </w:rPr>
            </w:pPr>
            <w:r w:rsidRPr="00441CD0">
              <w:rPr>
                <w:szCs w:val="16"/>
              </w:rPr>
              <w:t>7</w:t>
            </w:r>
          </w:p>
        </w:tc>
        <w:tc>
          <w:tcPr>
            <w:tcW w:w="1962" w:type="pct"/>
            <w:tcBorders>
              <w:top w:val="single" w:sz="4" w:space="0" w:color="auto"/>
              <w:left w:val="single" w:sz="4" w:space="0" w:color="auto"/>
              <w:bottom w:val="single" w:sz="4" w:space="0" w:color="auto"/>
              <w:right w:val="single" w:sz="4" w:space="0" w:color="auto"/>
            </w:tcBorders>
            <w:hideMark/>
          </w:tcPr>
          <w:p w14:paraId="21367572" w14:textId="77777777" w:rsidR="00EE5860" w:rsidRPr="00441CD0" w:rsidRDefault="00EE5860" w:rsidP="00BB0E1F">
            <w:pPr>
              <w:pStyle w:val="TAL"/>
              <w:rPr>
                <w:sz w:val="16"/>
                <w:szCs w:val="16"/>
              </w:rPr>
            </w:pPr>
            <w:r w:rsidRPr="00441CD0">
              <w:rPr>
                <w:szCs w:val="18"/>
              </w:rPr>
              <w:t>Create QE</w:t>
            </w:r>
            <w:r w:rsidRPr="00441CD0">
              <w:t>R</w:t>
            </w:r>
          </w:p>
        </w:tc>
        <w:tc>
          <w:tcPr>
            <w:tcW w:w="1360" w:type="pct"/>
            <w:tcBorders>
              <w:top w:val="single" w:sz="4" w:space="0" w:color="auto"/>
              <w:left w:val="single" w:sz="4" w:space="0" w:color="auto"/>
              <w:bottom w:val="single" w:sz="4" w:space="0" w:color="auto"/>
              <w:right w:val="single" w:sz="4" w:space="0" w:color="auto"/>
            </w:tcBorders>
            <w:hideMark/>
          </w:tcPr>
          <w:p w14:paraId="41446B9C" w14:textId="77777777" w:rsidR="00EE5860" w:rsidRPr="00441CD0" w:rsidRDefault="00EE5860" w:rsidP="00BB0E1F">
            <w:pPr>
              <w:pStyle w:val="TAL"/>
              <w:rPr>
                <w:b/>
                <w:sz w:val="16"/>
                <w:szCs w:val="16"/>
                <w:lang w:val="de-DE"/>
              </w:rPr>
            </w:pPr>
            <w:r w:rsidRPr="00441CD0">
              <w:t>Extendable /</w:t>
            </w:r>
            <w:r w:rsidRPr="00441CD0">
              <w:rPr>
                <w:lang w:val="de-DE"/>
              </w:rPr>
              <w:t xml:space="preserve"> </w:t>
            </w:r>
            <w:r w:rsidRPr="00441CD0">
              <w:t>Table 7.5.2</w:t>
            </w:r>
            <w:r w:rsidRPr="00441CD0">
              <w:rPr>
                <w:lang w:val="de-DE"/>
              </w:rPr>
              <w:t>.5-1</w:t>
            </w:r>
          </w:p>
        </w:tc>
        <w:tc>
          <w:tcPr>
            <w:tcW w:w="833" w:type="pct"/>
            <w:tcBorders>
              <w:top w:val="single" w:sz="4" w:space="0" w:color="auto"/>
              <w:left w:val="single" w:sz="4" w:space="0" w:color="auto"/>
              <w:bottom w:val="single" w:sz="4" w:space="0" w:color="auto"/>
              <w:right w:val="single" w:sz="4" w:space="0" w:color="auto"/>
            </w:tcBorders>
            <w:hideMark/>
          </w:tcPr>
          <w:p w14:paraId="78E1074D"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8D2B81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94DC85F" w14:textId="77777777" w:rsidR="00EE5860" w:rsidRPr="00441CD0" w:rsidRDefault="00EE5860" w:rsidP="00BB0E1F">
            <w:pPr>
              <w:pStyle w:val="TAC"/>
              <w:rPr>
                <w:szCs w:val="16"/>
              </w:rPr>
            </w:pPr>
            <w:r w:rsidRPr="00441CD0">
              <w:rPr>
                <w:szCs w:val="16"/>
              </w:rPr>
              <w:t>8</w:t>
            </w:r>
          </w:p>
        </w:tc>
        <w:tc>
          <w:tcPr>
            <w:tcW w:w="1962" w:type="pct"/>
            <w:tcBorders>
              <w:top w:val="single" w:sz="4" w:space="0" w:color="auto"/>
              <w:left w:val="single" w:sz="4" w:space="0" w:color="auto"/>
              <w:bottom w:val="single" w:sz="4" w:space="0" w:color="auto"/>
              <w:right w:val="single" w:sz="4" w:space="0" w:color="auto"/>
            </w:tcBorders>
            <w:hideMark/>
          </w:tcPr>
          <w:p w14:paraId="180CD1D6" w14:textId="77777777" w:rsidR="00EE5860" w:rsidRPr="00441CD0" w:rsidRDefault="00EE5860" w:rsidP="00BB0E1F">
            <w:pPr>
              <w:pStyle w:val="TAL"/>
              <w:rPr>
                <w:sz w:val="16"/>
                <w:szCs w:val="16"/>
              </w:rPr>
            </w:pPr>
            <w:r w:rsidRPr="00441CD0">
              <w:rPr>
                <w:lang w:val="en-US"/>
              </w:rPr>
              <w:t>Created PDR</w:t>
            </w:r>
          </w:p>
        </w:tc>
        <w:tc>
          <w:tcPr>
            <w:tcW w:w="1360" w:type="pct"/>
            <w:tcBorders>
              <w:top w:val="single" w:sz="4" w:space="0" w:color="auto"/>
              <w:left w:val="single" w:sz="4" w:space="0" w:color="auto"/>
              <w:bottom w:val="single" w:sz="4" w:space="0" w:color="auto"/>
              <w:right w:val="single" w:sz="4" w:space="0" w:color="auto"/>
            </w:tcBorders>
            <w:hideMark/>
          </w:tcPr>
          <w:p w14:paraId="3EDAB2BE" w14:textId="77777777" w:rsidR="00EE5860" w:rsidRPr="00441CD0" w:rsidRDefault="00EE5860" w:rsidP="00BB0E1F">
            <w:pPr>
              <w:pStyle w:val="TAL"/>
              <w:rPr>
                <w:sz w:val="16"/>
                <w:szCs w:val="16"/>
                <w:lang w:val="de-DE"/>
              </w:rPr>
            </w:pPr>
            <w:r w:rsidRPr="00441CD0">
              <w:t>Extendable / Table 7.5.3</w:t>
            </w:r>
            <w:r w:rsidRPr="00441CD0">
              <w:rPr>
                <w:lang w:val="de-DE"/>
              </w:rPr>
              <w:t>.2-1</w:t>
            </w:r>
          </w:p>
        </w:tc>
        <w:tc>
          <w:tcPr>
            <w:tcW w:w="833" w:type="pct"/>
            <w:tcBorders>
              <w:top w:val="single" w:sz="4" w:space="0" w:color="auto"/>
              <w:left w:val="single" w:sz="4" w:space="0" w:color="auto"/>
              <w:bottom w:val="single" w:sz="4" w:space="0" w:color="auto"/>
              <w:right w:val="single" w:sz="4" w:space="0" w:color="auto"/>
            </w:tcBorders>
            <w:hideMark/>
          </w:tcPr>
          <w:p w14:paraId="6707FF1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204DCE7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6ECA81E" w14:textId="77777777" w:rsidR="00EE5860" w:rsidRPr="00441CD0" w:rsidRDefault="00EE5860" w:rsidP="00BB0E1F">
            <w:pPr>
              <w:pStyle w:val="TAC"/>
              <w:rPr>
                <w:szCs w:val="16"/>
              </w:rPr>
            </w:pPr>
            <w:r w:rsidRPr="00441CD0">
              <w:rPr>
                <w:szCs w:val="16"/>
              </w:rPr>
              <w:t>9</w:t>
            </w:r>
          </w:p>
        </w:tc>
        <w:tc>
          <w:tcPr>
            <w:tcW w:w="1962" w:type="pct"/>
            <w:tcBorders>
              <w:top w:val="single" w:sz="4" w:space="0" w:color="auto"/>
              <w:left w:val="single" w:sz="4" w:space="0" w:color="auto"/>
              <w:bottom w:val="single" w:sz="4" w:space="0" w:color="auto"/>
              <w:right w:val="single" w:sz="4" w:space="0" w:color="auto"/>
            </w:tcBorders>
            <w:hideMark/>
          </w:tcPr>
          <w:p w14:paraId="3FFA3A00" w14:textId="77777777" w:rsidR="00EE5860" w:rsidRPr="00441CD0" w:rsidRDefault="00EE5860" w:rsidP="00BB0E1F">
            <w:pPr>
              <w:pStyle w:val="TAL"/>
              <w:rPr>
                <w:sz w:val="16"/>
                <w:szCs w:val="16"/>
              </w:rPr>
            </w:pPr>
            <w:r w:rsidRPr="00441CD0">
              <w:rPr>
                <w:lang w:val="fr-FR"/>
              </w:rPr>
              <w:t>Update PDR</w:t>
            </w:r>
          </w:p>
        </w:tc>
        <w:tc>
          <w:tcPr>
            <w:tcW w:w="1360" w:type="pct"/>
            <w:tcBorders>
              <w:top w:val="single" w:sz="4" w:space="0" w:color="auto"/>
              <w:left w:val="single" w:sz="4" w:space="0" w:color="auto"/>
              <w:bottom w:val="single" w:sz="4" w:space="0" w:color="auto"/>
              <w:right w:val="single" w:sz="4" w:space="0" w:color="auto"/>
            </w:tcBorders>
            <w:hideMark/>
          </w:tcPr>
          <w:p w14:paraId="7D8FE731"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14A530C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D39FDD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F6623A" w14:textId="77777777" w:rsidR="00EE5860" w:rsidRPr="00441CD0" w:rsidRDefault="00EE5860" w:rsidP="00BB0E1F">
            <w:pPr>
              <w:pStyle w:val="TAC"/>
              <w:rPr>
                <w:szCs w:val="16"/>
              </w:rPr>
            </w:pPr>
            <w:r w:rsidRPr="00441CD0">
              <w:rPr>
                <w:szCs w:val="16"/>
              </w:rPr>
              <w:t>10</w:t>
            </w:r>
          </w:p>
        </w:tc>
        <w:tc>
          <w:tcPr>
            <w:tcW w:w="1962" w:type="pct"/>
            <w:tcBorders>
              <w:top w:val="single" w:sz="4" w:space="0" w:color="auto"/>
              <w:left w:val="single" w:sz="4" w:space="0" w:color="auto"/>
              <w:bottom w:val="single" w:sz="4" w:space="0" w:color="auto"/>
              <w:right w:val="single" w:sz="4" w:space="0" w:color="auto"/>
            </w:tcBorders>
            <w:hideMark/>
          </w:tcPr>
          <w:p w14:paraId="7E233158" w14:textId="77777777" w:rsidR="00EE5860" w:rsidRPr="00441CD0" w:rsidRDefault="00EE5860" w:rsidP="00BB0E1F">
            <w:pPr>
              <w:pStyle w:val="TAL"/>
              <w:rPr>
                <w:sz w:val="16"/>
                <w:szCs w:val="16"/>
              </w:rPr>
            </w:pPr>
            <w:r w:rsidRPr="00441CD0">
              <w:t>Update FAR</w:t>
            </w:r>
          </w:p>
        </w:tc>
        <w:tc>
          <w:tcPr>
            <w:tcW w:w="1360" w:type="pct"/>
            <w:tcBorders>
              <w:top w:val="single" w:sz="4" w:space="0" w:color="auto"/>
              <w:left w:val="single" w:sz="4" w:space="0" w:color="auto"/>
              <w:bottom w:val="single" w:sz="4" w:space="0" w:color="auto"/>
              <w:right w:val="single" w:sz="4" w:space="0" w:color="auto"/>
            </w:tcBorders>
            <w:hideMark/>
          </w:tcPr>
          <w:p w14:paraId="2728FADA"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3</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6A2C36A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187956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4CAD72C" w14:textId="77777777" w:rsidR="00EE5860" w:rsidRPr="00441CD0" w:rsidRDefault="00EE5860" w:rsidP="00BB0E1F">
            <w:pPr>
              <w:pStyle w:val="TAC"/>
              <w:rPr>
                <w:szCs w:val="16"/>
              </w:rPr>
            </w:pPr>
            <w:r w:rsidRPr="00441CD0">
              <w:rPr>
                <w:szCs w:val="16"/>
              </w:rPr>
              <w:t>11</w:t>
            </w:r>
          </w:p>
        </w:tc>
        <w:tc>
          <w:tcPr>
            <w:tcW w:w="1962" w:type="pct"/>
            <w:tcBorders>
              <w:top w:val="single" w:sz="4" w:space="0" w:color="auto"/>
              <w:left w:val="single" w:sz="4" w:space="0" w:color="auto"/>
              <w:bottom w:val="single" w:sz="4" w:space="0" w:color="auto"/>
              <w:right w:val="single" w:sz="4" w:space="0" w:color="auto"/>
            </w:tcBorders>
            <w:hideMark/>
          </w:tcPr>
          <w:p w14:paraId="24AD9F2F" w14:textId="77777777" w:rsidR="00EE5860" w:rsidRPr="00441CD0" w:rsidRDefault="00EE5860" w:rsidP="00BB0E1F">
            <w:pPr>
              <w:pStyle w:val="TAL"/>
              <w:rPr>
                <w:sz w:val="16"/>
                <w:szCs w:val="16"/>
              </w:rPr>
            </w:pPr>
            <w:r w:rsidRPr="00441CD0">
              <w:t>Update Forwarding Parameters</w:t>
            </w:r>
          </w:p>
        </w:tc>
        <w:tc>
          <w:tcPr>
            <w:tcW w:w="1360" w:type="pct"/>
            <w:tcBorders>
              <w:top w:val="single" w:sz="4" w:space="0" w:color="auto"/>
              <w:left w:val="single" w:sz="4" w:space="0" w:color="auto"/>
              <w:bottom w:val="single" w:sz="4" w:space="0" w:color="auto"/>
              <w:right w:val="single" w:sz="4" w:space="0" w:color="auto"/>
            </w:tcBorders>
            <w:hideMark/>
          </w:tcPr>
          <w:p w14:paraId="33C08CA4" w14:textId="77777777" w:rsidR="00EE5860" w:rsidRPr="00441CD0" w:rsidRDefault="00EE5860" w:rsidP="00BB0E1F">
            <w:pPr>
              <w:pStyle w:val="TAL"/>
              <w:rPr>
                <w:sz w:val="16"/>
                <w:szCs w:val="16"/>
                <w:lang w:val="de-DE"/>
              </w:rPr>
            </w:pPr>
            <w:r w:rsidRPr="00441CD0">
              <w:t>Extendable / Table 7.5.4</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14:paraId="7CE03CC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7E620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97B4971" w14:textId="77777777" w:rsidR="00EE5860" w:rsidRPr="00441CD0" w:rsidRDefault="00EE5860" w:rsidP="00BB0E1F">
            <w:pPr>
              <w:pStyle w:val="TAC"/>
              <w:rPr>
                <w:szCs w:val="16"/>
              </w:rPr>
            </w:pPr>
            <w:r w:rsidRPr="00441CD0">
              <w:rPr>
                <w:szCs w:val="16"/>
              </w:rPr>
              <w:t>12</w:t>
            </w:r>
          </w:p>
        </w:tc>
        <w:tc>
          <w:tcPr>
            <w:tcW w:w="1962" w:type="pct"/>
            <w:tcBorders>
              <w:top w:val="single" w:sz="4" w:space="0" w:color="auto"/>
              <w:left w:val="single" w:sz="4" w:space="0" w:color="auto"/>
              <w:bottom w:val="single" w:sz="4" w:space="0" w:color="auto"/>
              <w:right w:val="single" w:sz="4" w:space="0" w:color="auto"/>
            </w:tcBorders>
            <w:hideMark/>
          </w:tcPr>
          <w:p w14:paraId="59BD304B" w14:textId="77777777" w:rsidR="00EE5860" w:rsidRPr="00441CD0" w:rsidRDefault="00EE5860" w:rsidP="00BB0E1F">
            <w:pPr>
              <w:pStyle w:val="TAL"/>
              <w:rPr>
                <w:sz w:val="16"/>
                <w:szCs w:val="16"/>
              </w:rPr>
            </w:pPr>
            <w:r w:rsidRPr="00441CD0">
              <w:t>Update BAR (PFCP Session Report Response)</w:t>
            </w:r>
          </w:p>
        </w:tc>
        <w:tc>
          <w:tcPr>
            <w:tcW w:w="1360" w:type="pct"/>
            <w:tcBorders>
              <w:top w:val="single" w:sz="4" w:space="0" w:color="auto"/>
              <w:left w:val="single" w:sz="4" w:space="0" w:color="auto"/>
              <w:bottom w:val="single" w:sz="4" w:space="0" w:color="auto"/>
              <w:right w:val="single" w:sz="4" w:space="0" w:color="auto"/>
            </w:tcBorders>
            <w:hideMark/>
          </w:tcPr>
          <w:p w14:paraId="49F28895" w14:textId="77777777" w:rsidR="00EE5860" w:rsidRPr="00441CD0" w:rsidRDefault="00EE5860" w:rsidP="00BB0E1F">
            <w:pPr>
              <w:pStyle w:val="TAL"/>
              <w:rPr>
                <w:sz w:val="16"/>
                <w:szCs w:val="16"/>
                <w:lang w:val="de-DE"/>
              </w:rPr>
            </w:pPr>
            <w:r w:rsidRPr="00441CD0">
              <w:t>Extendable / Table 7.5.</w:t>
            </w:r>
            <w:r w:rsidRPr="00441CD0">
              <w:rPr>
                <w:lang w:val="de-DE"/>
              </w:rPr>
              <w:t xml:space="preserve">9.2-1 </w:t>
            </w:r>
          </w:p>
        </w:tc>
        <w:tc>
          <w:tcPr>
            <w:tcW w:w="833" w:type="pct"/>
            <w:tcBorders>
              <w:top w:val="single" w:sz="4" w:space="0" w:color="auto"/>
              <w:left w:val="single" w:sz="4" w:space="0" w:color="auto"/>
              <w:bottom w:val="single" w:sz="4" w:space="0" w:color="auto"/>
              <w:right w:val="single" w:sz="4" w:space="0" w:color="auto"/>
            </w:tcBorders>
            <w:hideMark/>
          </w:tcPr>
          <w:p w14:paraId="786EA613"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75F663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8B5329" w14:textId="77777777" w:rsidR="00EE5860" w:rsidRPr="00441CD0" w:rsidRDefault="00EE5860" w:rsidP="00BB0E1F">
            <w:pPr>
              <w:pStyle w:val="TAC"/>
              <w:rPr>
                <w:szCs w:val="16"/>
              </w:rPr>
            </w:pPr>
            <w:r w:rsidRPr="00441CD0">
              <w:rPr>
                <w:szCs w:val="16"/>
              </w:rPr>
              <w:t>13</w:t>
            </w:r>
          </w:p>
        </w:tc>
        <w:tc>
          <w:tcPr>
            <w:tcW w:w="1962" w:type="pct"/>
            <w:tcBorders>
              <w:top w:val="single" w:sz="4" w:space="0" w:color="auto"/>
              <w:left w:val="single" w:sz="4" w:space="0" w:color="auto"/>
              <w:bottom w:val="single" w:sz="4" w:space="0" w:color="auto"/>
              <w:right w:val="single" w:sz="4" w:space="0" w:color="auto"/>
            </w:tcBorders>
            <w:hideMark/>
          </w:tcPr>
          <w:p w14:paraId="160224EA" w14:textId="77777777" w:rsidR="00EE5860" w:rsidRPr="00441CD0" w:rsidRDefault="00EE5860" w:rsidP="00BB0E1F">
            <w:pPr>
              <w:pStyle w:val="TAL"/>
              <w:rPr>
                <w:sz w:val="16"/>
                <w:szCs w:val="16"/>
              </w:rPr>
            </w:pPr>
            <w:r w:rsidRPr="00441CD0">
              <w:rPr>
                <w:lang w:val="de-DE"/>
              </w:rPr>
              <w:t>Update URR</w:t>
            </w:r>
          </w:p>
        </w:tc>
        <w:tc>
          <w:tcPr>
            <w:tcW w:w="1360" w:type="pct"/>
            <w:tcBorders>
              <w:top w:val="single" w:sz="4" w:space="0" w:color="auto"/>
              <w:left w:val="single" w:sz="4" w:space="0" w:color="auto"/>
              <w:bottom w:val="single" w:sz="4" w:space="0" w:color="auto"/>
              <w:right w:val="single" w:sz="4" w:space="0" w:color="auto"/>
            </w:tcBorders>
            <w:hideMark/>
          </w:tcPr>
          <w:p w14:paraId="6B4ED064" w14:textId="77777777" w:rsidR="00EE5860" w:rsidRPr="00441CD0" w:rsidRDefault="00EE5860" w:rsidP="00BB0E1F">
            <w:pPr>
              <w:pStyle w:val="TAL"/>
              <w:rPr>
                <w:sz w:val="16"/>
                <w:szCs w:val="16"/>
                <w:lang w:val="de-DE"/>
              </w:rPr>
            </w:pPr>
            <w:r w:rsidRPr="00441CD0">
              <w:t>Extendable / Table 7.5.4</w:t>
            </w:r>
            <w:r w:rsidRPr="00441CD0">
              <w:rPr>
                <w:lang w:val="de-DE"/>
              </w:rPr>
              <w:t>.4</w:t>
            </w:r>
          </w:p>
        </w:tc>
        <w:tc>
          <w:tcPr>
            <w:tcW w:w="833" w:type="pct"/>
            <w:tcBorders>
              <w:top w:val="single" w:sz="4" w:space="0" w:color="auto"/>
              <w:left w:val="single" w:sz="4" w:space="0" w:color="auto"/>
              <w:bottom w:val="single" w:sz="4" w:space="0" w:color="auto"/>
              <w:right w:val="single" w:sz="4" w:space="0" w:color="auto"/>
            </w:tcBorders>
            <w:hideMark/>
          </w:tcPr>
          <w:p w14:paraId="499D6CB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7C65C5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E03FDD" w14:textId="77777777" w:rsidR="00EE5860" w:rsidRPr="00441CD0" w:rsidRDefault="00EE5860" w:rsidP="00BB0E1F">
            <w:pPr>
              <w:pStyle w:val="TAC"/>
              <w:rPr>
                <w:szCs w:val="16"/>
              </w:rPr>
            </w:pPr>
            <w:r w:rsidRPr="00441CD0">
              <w:rPr>
                <w:szCs w:val="16"/>
              </w:rPr>
              <w:t>14</w:t>
            </w:r>
          </w:p>
        </w:tc>
        <w:tc>
          <w:tcPr>
            <w:tcW w:w="1962" w:type="pct"/>
            <w:tcBorders>
              <w:top w:val="single" w:sz="4" w:space="0" w:color="auto"/>
              <w:left w:val="single" w:sz="4" w:space="0" w:color="auto"/>
              <w:bottom w:val="single" w:sz="4" w:space="0" w:color="auto"/>
              <w:right w:val="single" w:sz="4" w:space="0" w:color="auto"/>
            </w:tcBorders>
            <w:hideMark/>
          </w:tcPr>
          <w:p w14:paraId="72FEE7DC" w14:textId="77777777" w:rsidR="00EE5860" w:rsidRPr="00441CD0" w:rsidRDefault="00EE5860" w:rsidP="00BB0E1F">
            <w:pPr>
              <w:pStyle w:val="TAL"/>
              <w:rPr>
                <w:sz w:val="16"/>
                <w:szCs w:val="16"/>
              </w:rPr>
            </w:pPr>
            <w:r w:rsidRPr="00441CD0">
              <w:rPr>
                <w:lang w:val="fr-FR"/>
              </w:rPr>
              <w:t>Update QER</w:t>
            </w:r>
          </w:p>
        </w:tc>
        <w:tc>
          <w:tcPr>
            <w:tcW w:w="1360" w:type="pct"/>
            <w:tcBorders>
              <w:top w:val="single" w:sz="4" w:space="0" w:color="auto"/>
              <w:left w:val="single" w:sz="4" w:space="0" w:color="auto"/>
              <w:bottom w:val="single" w:sz="4" w:space="0" w:color="auto"/>
              <w:right w:val="single" w:sz="4" w:space="0" w:color="auto"/>
            </w:tcBorders>
            <w:hideMark/>
          </w:tcPr>
          <w:p w14:paraId="3811D650" w14:textId="77777777" w:rsidR="00EE5860" w:rsidRPr="00441CD0" w:rsidRDefault="00EE5860" w:rsidP="00BB0E1F">
            <w:pPr>
              <w:pStyle w:val="TAL"/>
              <w:rPr>
                <w:sz w:val="16"/>
                <w:szCs w:val="16"/>
                <w:lang w:val="de-DE"/>
              </w:rPr>
            </w:pPr>
            <w:r w:rsidRPr="00441CD0">
              <w:t>Extendable / Table 7.5.4</w:t>
            </w:r>
            <w:r w:rsidRPr="00441CD0">
              <w:rPr>
                <w:lang w:val="de-DE"/>
              </w:rPr>
              <w:t>.5</w:t>
            </w:r>
          </w:p>
        </w:tc>
        <w:tc>
          <w:tcPr>
            <w:tcW w:w="833" w:type="pct"/>
            <w:tcBorders>
              <w:top w:val="single" w:sz="4" w:space="0" w:color="auto"/>
              <w:left w:val="single" w:sz="4" w:space="0" w:color="auto"/>
              <w:bottom w:val="single" w:sz="4" w:space="0" w:color="auto"/>
              <w:right w:val="single" w:sz="4" w:space="0" w:color="auto"/>
            </w:tcBorders>
            <w:hideMark/>
          </w:tcPr>
          <w:p w14:paraId="1F578A6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8527D6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75E188D" w14:textId="77777777" w:rsidR="00EE5860" w:rsidRPr="00441CD0" w:rsidRDefault="00EE5860" w:rsidP="00BB0E1F">
            <w:pPr>
              <w:pStyle w:val="TAC"/>
              <w:rPr>
                <w:szCs w:val="16"/>
              </w:rPr>
            </w:pPr>
            <w:r w:rsidRPr="00441CD0">
              <w:rPr>
                <w:szCs w:val="16"/>
              </w:rPr>
              <w:t>15</w:t>
            </w:r>
          </w:p>
        </w:tc>
        <w:tc>
          <w:tcPr>
            <w:tcW w:w="1962" w:type="pct"/>
            <w:tcBorders>
              <w:top w:val="single" w:sz="4" w:space="0" w:color="auto"/>
              <w:left w:val="single" w:sz="4" w:space="0" w:color="auto"/>
              <w:bottom w:val="single" w:sz="4" w:space="0" w:color="auto"/>
              <w:right w:val="single" w:sz="4" w:space="0" w:color="auto"/>
            </w:tcBorders>
            <w:hideMark/>
          </w:tcPr>
          <w:p w14:paraId="1FE0BFCD" w14:textId="77777777" w:rsidR="00EE5860" w:rsidRPr="00441CD0" w:rsidRDefault="00EE5860" w:rsidP="00BB0E1F">
            <w:pPr>
              <w:pStyle w:val="TAL"/>
              <w:rPr>
                <w:sz w:val="16"/>
                <w:szCs w:val="16"/>
              </w:rPr>
            </w:pPr>
            <w:r w:rsidRPr="00441CD0">
              <w:t>Remove PDR</w:t>
            </w:r>
          </w:p>
        </w:tc>
        <w:tc>
          <w:tcPr>
            <w:tcW w:w="1360" w:type="pct"/>
            <w:tcBorders>
              <w:top w:val="single" w:sz="4" w:space="0" w:color="auto"/>
              <w:left w:val="single" w:sz="4" w:space="0" w:color="auto"/>
              <w:bottom w:val="single" w:sz="4" w:space="0" w:color="auto"/>
              <w:right w:val="single" w:sz="4" w:space="0" w:color="auto"/>
            </w:tcBorders>
            <w:hideMark/>
          </w:tcPr>
          <w:p w14:paraId="0C2AE881" w14:textId="77777777" w:rsidR="00EE5860" w:rsidRPr="00441CD0" w:rsidRDefault="00EE5860" w:rsidP="00BB0E1F">
            <w:pPr>
              <w:pStyle w:val="TAL"/>
              <w:rPr>
                <w:sz w:val="16"/>
                <w:szCs w:val="16"/>
                <w:lang w:val="de-DE"/>
              </w:rPr>
            </w:pPr>
            <w:r w:rsidRPr="00441CD0">
              <w:t>Extendable / Table 7.5.4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14:paraId="652645D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FB17B1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A0F37D" w14:textId="77777777" w:rsidR="00EE5860" w:rsidRPr="00441CD0" w:rsidRDefault="00EE5860" w:rsidP="00BB0E1F">
            <w:pPr>
              <w:pStyle w:val="TAC"/>
              <w:rPr>
                <w:szCs w:val="16"/>
              </w:rPr>
            </w:pPr>
            <w:r w:rsidRPr="00441CD0">
              <w:rPr>
                <w:szCs w:val="16"/>
              </w:rPr>
              <w:t>16</w:t>
            </w:r>
          </w:p>
        </w:tc>
        <w:tc>
          <w:tcPr>
            <w:tcW w:w="1962" w:type="pct"/>
            <w:tcBorders>
              <w:top w:val="single" w:sz="4" w:space="0" w:color="auto"/>
              <w:left w:val="single" w:sz="4" w:space="0" w:color="auto"/>
              <w:bottom w:val="single" w:sz="4" w:space="0" w:color="auto"/>
              <w:right w:val="single" w:sz="4" w:space="0" w:color="auto"/>
            </w:tcBorders>
            <w:hideMark/>
          </w:tcPr>
          <w:p w14:paraId="3CA9E8EA" w14:textId="77777777" w:rsidR="00EE5860" w:rsidRPr="00441CD0" w:rsidRDefault="00EE5860" w:rsidP="00BB0E1F">
            <w:pPr>
              <w:pStyle w:val="TAL"/>
              <w:rPr>
                <w:sz w:val="16"/>
                <w:szCs w:val="16"/>
              </w:rPr>
            </w:pPr>
            <w:r w:rsidRPr="00441CD0">
              <w:t>Remove FAR</w:t>
            </w:r>
          </w:p>
        </w:tc>
        <w:tc>
          <w:tcPr>
            <w:tcW w:w="1360" w:type="pct"/>
            <w:tcBorders>
              <w:top w:val="single" w:sz="4" w:space="0" w:color="auto"/>
              <w:left w:val="single" w:sz="4" w:space="0" w:color="auto"/>
              <w:bottom w:val="single" w:sz="4" w:space="0" w:color="auto"/>
              <w:right w:val="single" w:sz="4" w:space="0" w:color="auto"/>
            </w:tcBorders>
            <w:hideMark/>
          </w:tcPr>
          <w:p w14:paraId="5D591F10" w14:textId="77777777" w:rsidR="00EE5860" w:rsidRPr="00441CD0" w:rsidRDefault="00EE5860" w:rsidP="00BB0E1F">
            <w:pPr>
              <w:pStyle w:val="TAL"/>
              <w:rPr>
                <w:sz w:val="16"/>
                <w:szCs w:val="16"/>
                <w:lang w:val="de-DE"/>
              </w:rPr>
            </w:pPr>
            <w:r w:rsidRPr="00441CD0">
              <w:t>Extendable / Table 7.5.4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14:paraId="3F09A2A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E47FC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6CD0C50" w14:textId="77777777" w:rsidR="00EE5860" w:rsidRPr="00441CD0" w:rsidRDefault="00EE5860" w:rsidP="00BB0E1F">
            <w:pPr>
              <w:pStyle w:val="TAC"/>
              <w:rPr>
                <w:szCs w:val="16"/>
              </w:rPr>
            </w:pPr>
            <w:r w:rsidRPr="00441CD0">
              <w:rPr>
                <w:szCs w:val="16"/>
              </w:rPr>
              <w:t>17</w:t>
            </w:r>
          </w:p>
        </w:tc>
        <w:tc>
          <w:tcPr>
            <w:tcW w:w="1962" w:type="pct"/>
            <w:tcBorders>
              <w:top w:val="single" w:sz="4" w:space="0" w:color="auto"/>
              <w:left w:val="single" w:sz="4" w:space="0" w:color="auto"/>
              <w:bottom w:val="single" w:sz="4" w:space="0" w:color="auto"/>
              <w:right w:val="single" w:sz="4" w:space="0" w:color="auto"/>
            </w:tcBorders>
            <w:hideMark/>
          </w:tcPr>
          <w:p w14:paraId="035E0772" w14:textId="77777777" w:rsidR="00EE5860" w:rsidRPr="00441CD0" w:rsidRDefault="00EE5860" w:rsidP="00BB0E1F">
            <w:pPr>
              <w:pStyle w:val="TAL"/>
              <w:rPr>
                <w:sz w:val="16"/>
                <w:szCs w:val="16"/>
              </w:rPr>
            </w:pPr>
            <w:r w:rsidRPr="00441CD0">
              <w:t>Remove URR</w:t>
            </w:r>
          </w:p>
        </w:tc>
        <w:tc>
          <w:tcPr>
            <w:tcW w:w="1360" w:type="pct"/>
            <w:tcBorders>
              <w:top w:val="single" w:sz="4" w:space="0" w:color="auto"/>
              <w:left w:val="single" w:sz="4" w:space="0" w:color="auto"/>
              <w:bottom w:val="single" w:sz="4" w:space="0" w:color="auto"/>
              <w:right w:val="single" w:sz="4" w:space="0" w:color="auto"/>
            </w:tcBorders>
            <w:hideMark/>
          </w:tcPr>
          <w:p w14:paraId="49506499" w14:textId="77777777" w:rsidR="00EE5860" w:rsidRPr="00441CD0" w:rsidRDefault="00EE5860" w:rsidP="00BB0E1F">
            <w:pPr>
              <w:pStyle w:val="TAL"/>
              <w:rPr>
                <w:sz w:val="16"/>
                <w:szCs w:val="16"/>
              </w:rPr>
            </w:pPr>
            <w:r w:rsidRPr="00441CD0">
              <w:t>Extendable / Table 7.5.4</w:t>
            </w:r>
            <w:r w:rsidRPr="00441CD0">
              <w:rPr>
                <w:lang w:val="en-US"/>
              </w:rPr>
              <w:t>.8</w:t>
            </w:r>
          </w:p>
        </w:tc>
        <w:tc>
          <w:tcPr>
            <w:tcW w:w="833" w:type="pct"/>
            <w:tcBorders>
              <w:top w:val="single" w:sz="4" w:space="0" w:color="auto"/>
              <w:left w:val="single" w:sz="4" w:space="0" w:color="auto"/>
              <w:bottom w:val="single" w:sz="4" w:space="0" w:color="auto"/>
              <w:right w:val="single" w:sz="4" w:space="0" w:color="auto"/>
            </w:tcBorders>
            <w:hideMark/>
          </w:tcPr>
          <w:p w14:paraId="2C3026A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0120CF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AAEDC45" w14:textId="77777777" w:rsidR="00EE5860" w:rsidRPr="00441CD0" w:rsidRDefault="00EE5860" w:rsidP="00BB0E1F">
            <w:pPr>
              <w:pStyle w:val="TAC"/>
              <w:rPr>
                <w:szCs w:val="16"/>
              </w:rPr>
            </w:pPr>
            <w:r w:rsidRPr="00441CD0">
              <w:rPr>
                <w:szCs w:val="16"/>
              </w:rPr>
              <w:t>18</w:t>
            </w:r>
          </w:p>
        </w:tc>
        <w:tc>
          <w:tcPr>
            <w:tcW w:w="1962" w:type="pct"/>
            <w:tcBorders>
              <w:top w:val="single" w:sz="4" w:space="0" w:color="auto"/>
              <w:left w:val="single" w:sz="4" w:space="0" w:color="auto"/>
              <w:bottom w:val="single" w:sz="4" w:space="0" w:color="auto"/>
              <w:right w:val="single" w:sz="4" w:space="0" w:color="auto"/>
            </w:tcBorders>
            <w:hideMark/>
          </w:tcPr>
          <w:p w14:paraId="6145231F" w14:textId="77777777" w:rsidR="00EE5860" w:rsidRPr="00441CD0" w:rsidRDefault="00EE5860" w:rsidP="00BB0E1F">
            <w:pPr>
              <w:pStyle w:val="TAL"/>
              <w:rPr>
                <w:sz w:val="16"/>
                <w:szCs w:val="16"/>
              </w:rPr>
            </w:pPr>
            <w:r w:rsidRPr="00441CD0">
              <w:t>Remove QER</w:t>
            </w:r>
          </w:p>
        </w:tc>
        <w:tc>
          <w:tcPr>
            <w:tcW w:w="1360" w:type="pct"/>
            <w:tcBorders>
              <w:top w:val="single" w:sz="4" w:space="0" w:color="auto"/>
              <w:left w:val="single" w:sz="4" w:space="0" w:color="auto"/>
              <w:bottom w:val="single" w:sz="4" w:space="0" w:color="auto"/>
              <w:right w:val="single" w:sz="4" w:space="0" w:color="auto"/>
            </w:tcBorders>
            <w:hideMark/>
          </w:tcPr>
          <w:p w14:paraId="34615738" w14:textId="77777777" w:rsidR="00EE5860" w:rsidRPr="00441CD0" w:rsidRDefault="00EE5860" w:rsidP="00BB0E1F">
            <w:pPr>
              <w:pStyle w:val="TAL"/>
              <w:rPr>
                <w:sz w:val="16"/>
                <w:szCs w:val="16"/>
              </w:rPr>
            </w:pPr>
            <w:r w:rsidRPr="00441CD0">
              <w:t>Extendable / Table 7.5.4</w:t>
            </w:r>
            <w:r w:rsidRPr="00441CD0">
              <w:rPr>
                <w:lang w:val="en-US"/>
              </w:rPr>
              <w:t>.9</w:t>
            </w:r>
          </w:p>
        </w:tc>
        <w:tc>
          <w:tcPr>
            <w:tcW w:w="833" w:type="pct"/>
            <w:tcBorders>
              <w:top w:val="single" w:sz="4" w:space="0" w:color="auto"/>
              <w:left w:val="single" w:sz="4" w:space="0" w:color="auto"/>
              <w:bottom w:val="single" w:sz="4" w:space="0" w:color="auto"/>
              <w:right w:val="single" w:sz="4" w:space="0" w:color="auto"/>
            </w:tcBorders>
            <w:hideMark/>
          </w:tcPr>
          <w:p w14:paraId="155BDBF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BBB7BA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F8813BB" w14:textId="77777777" w:rsidR="00EE5860" w:rsidRPr="00441CD0" w:rsidRDefault="00EE5860" w:rsidP="00BB0E1F">
            <w:pPr>
              <w:pStyle w:val="TAC"/>
            </w:pPr>
            <w:r w:rsidRPr="00441CD0">
              <w:rPr>
                <w:szCs w:val="16"/>
              </w:rPr>
              <w:t>19</w:t>
            </w:r>
          </w:p>
        </w:tc>
        <w:tc>
          <w:tcPr>
            <w:tcW w:w="1962" w:type="pct"/>
            <w:tcBorders>
              <w:top w:val="single" w:sz="4" w:space="0" w:color="auto"/>
              <w:left w:val="single" w:sz="4" w:space="0" w:color="auto"/>
              <w:bottom w:val="single" w:sz="4" w:space="0" w:color="auto"/>
              <w:right w:val="single" w:sz="4" w:space="0" w:color="auto"/>
            </w:tcBorders>
            <w:hideMark/>
          </w:tcPr>
          <w:p w14:paraId="3269C906" w14:textId="77777777" w:rsidR="00EE5860" w:rsidRPr="00441CD0" w:rsidRDefault="00EE5860" w:rsidP="00BB0E1F">
            <w:pPr>
              <w:pStyle w:val="TAL"/>
            </w:pPr>
            <w:r w:rsidRPr="00441CD0">
              <w:t>Cause</w:t>
            </w:r>
          </w:p>
        </w:tc>
        <w:tc>
          <w:tcPr>
            <w:tcW w:w="1360" w:type="pct"/>
            <w:tcBorders>
              <w:top w:val="single" w:sz="4" w:space="0" w:color="auto"/>
              <w:left w:val="single" w:sz="4" w:space="0" w:color="auto"/>
              <w:bottom w:val="single" w:sz="4" w:space="0" w:color="auto"/>
              <w:right w:val="single" w:sz="4" w:space="0" w:color="auto"/>
            </w:tcBorders>
            <w:hideMark/>
          </w:tcPr>
          <w:p w14:paraId="1F51B55C" w14:textId="47FFDCD8" w:rsidR="00EE5860" w:rsidRPr="00441CD0" w:rsidRDefault="00EE5860" w:rsidP="00BB0E1F">
            <w:pPr>
              <w:pStyle w:val="TAL"/>
              <w:rPr>
                <w:sz w:val="16"/>
                <w:szCs w:val="16"/>
              </w:rPr>
            </w:pPr>
            <w:r w:rsidRPr="00441CD0">
              <w:t xml:space="preserve">Fixed / </w:t>
            </w:r>
            <w:r w:rsidR="00415C19" w:rsidRPr="00441CD0">
              <w:t>Clause</w:t>
            </w:r>
            <w:r w:rsidR="00415C19">
              <w:t> </w:t>
            </w:r>
            <w:r w:rsidR="00415C19" w:rsidRPr="00441CD0">
              <w:t>8</w:t>
            </w:r>
            <w:r w:rsidRPr="00441CD0">
              <w:t>.2.1</w:t>
            </w:r>
          </w:p>
        </w:tc>
        <w:tc>
          <w:tcPr>
            <w:tcW w:w="833" w:type="pct"/>
            <w:tcBorders>
              <w:top w:val="single" w:sz="4" w:space="0" w:color="auto"/>
              <w:left w:val="single" w:sz="4" w:space="0" w:color="auto"/>
              <w:bottom w:val="single" w:sz="4" w:space="0" w:color="auto"/>
              <w:right w:val="single" w:sz="4" w:space="0" w:color="auto"/>
            </w:tcBorders>
            <w:hideMark/>
          </w:tcPr>
          <w:p w14:paraId="1CA75D85"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2F25B4E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2838252" w14:textId="77777777" w:rsidR="00EE5860" w:rsidRPr="00441CD0" w:rsidRDefault="00EE5860" w:rsidP="00BB0E1F">
            <w:pPr>
              <w:pStyle w:val="TAC"/>
              <w:rPr>
                <w:lang w:val="x-none"/>
              </w:rPr>
            </w:pPr>
            <w:r w:rsidRPr="00441CD0">
              <w:t>20</w:t>
            </w:r>
          </w:p>
        </w:tc>
        <w:tc>
          <w:tcPr>
            <w:tcW w:w="1962" w:type="pct"/>
            <w:tcBorders>
              <w:top w:val="single" w:sz="4" w:space="0" w:color="auto"/>
              <w:left w:val="single" w:sz="4" w:space="0" w:color="auto"/>
              <w:bottom w:val="single" w:sz="4" w:space="0" w:color="auto"/>
              <w:right w:val="single" w:sz="4" w:space="0" w:color="auto"/>
            </w:tcBorders>
            <w:hideMark/>
          </w:tcPr>
          <w:p w14:paraId="4A2B56A9" w14:textId="77777777" w:rsidR="00EE5860" w:rsidRPr="00441CD0" w:rsidRDefault="00EE5860" w:rsidP="00BB0E1F">
            <w:pPr>
              <w:pStyle w:val="TAL"/>
            </w:pPr>
            <w:r w:rsidRPr="00441CD0">
              <w:t>Source Interface</w:t>
            </w:r>
          </w:p>
        </w:tc>
        <w:tc>
          <w:tcPr>
            <w:tcW w:w="1360" w:type="pct"/>
            <w:tcBorders>
              <w:top w:val="single" w:sz="4" w:space="0" w:color="auto"/>
              <w:left w:val="single" w:sz="4" w:space="0" w:color="auto"/>
              <w:bottom w:val="single" w:sz="4" w:space="0" w:color="auto"/>
              <w:right w:val="single" w:sz="4" w:space="0" w:color="auto"/>
            </w:tcBorders>
            <w:hideMark/>
          </w:tcPr>
          <w:p w14:paraId="7BA8672F" w14:textId="1C4EF90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w:t>
            </w:r>
          </w:p>
        </w:tc>
        <w:tc>
          <w:tcPr>
            <w:tcW w:w="833" w:type="pct"/>
            <w:tcBorders>
              <w:top w:val="single" w:sz="4" w:space="0" w:color="auto"/>
              <w:left w:val="single" w:sz="4" w:space="0" w:color="auto"/>
              <w:bottom w:val="single" w:sz="4" w:space="0" w:color="auto"/>
              <w:right w:val="single" w:sz="4" w:space="0" w:color="auto"/>
            </w:tcBorders>
            <w:hideMark/>
          </w:tcPr>
          <w:p w14:paraId="068B7575" w14:textId="77777777" w:rsidR="00EE5860" w:rsidRPr="00441CD0" w:rsidRDefault="00EE5860" w:rsidP="00BB0E1F">
            <w:pPr>
              <w:pStyle w:val="TAC"/>
              <w:rPr>
                <w:lang w:val="fr-FR"/>
              </w:rPr>
            </w:pPr>
            <w:r w:rsidRPr="00441CD0">
              <w:rPr>
                <w:lang w:val="fr-FR"/>
              </w:rPr>
              <w:t>1</w:t>
            </w:r>
          </w:p>
        </w:tc>
      </w:tr>
      <w:tr w:rsidR="00EE5860" w:rsidRPr="00441CD0" w14:paraId="5C8A037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9948D2" w14:textId="77777777" w:rsidR="00EE5860" w:rsidRPr="00441CD0" w:rsidRDefault="00EE5860" w:rsidP="00BB0E1F">
            <w:pPr>
              <w:pStyle w:val="TAC"/>
            </w:pPr>
            <w:r w:rsidRPr="00441CD0">
              <w:t>21</w:t>
            </w:r>
          </w:p>
        </w:tc>
        <w:tc>
          <w:tcPr>
            <w:tcW w:w="1962" w:type="pct"/>
            <w:tcBorders>
              <w:top w:val="single" w:sz="4" w:space="0" w:color="auto"/>
              <w:left w:val="single" w:sz="4" w:space="0" w:color="auto"/>
              <w:bottom w:val="single" w:sz="4" w:space="0" w:color="auto"/>
              <w:right w:val="single" w:sz="4" w:space="0" w:color="auto"/>
            </w:tcBorders>
            <w:hideMark/>
          </w:tcPr>
          <w:p w14:paraId="178B90C2" w14:textId="77777777" w:rsidR="00EE5860" w:rsidRPr="00441CD0" w:rsidRDefault="00EE5860" w:rsidP="00BB0E1F">
            <w:pPr>
              <w:pStyle w:val="TAL"/>
            </w:pPr>
            <w:r w:rsidRPr="00441CD0">
              <w:t>F-TEID</w:t>
            </w:r>
          </w:p>
        </w:tc>
        <w:tc>
          <w:tcPr>
            <w:tcW w:w="1360" w:type="pct"/>
            <w:tcBorders>
              <w:top w:val="single" w:sz="4" w:space="0" w:color="auto"/>
              <w:left w:val="single" w:sz="4" w:space="0" w:color="auto"/>
              <w:bottom w:val="single" w:sz="4" w:space="0" w:color="auto"/>
              <w:right w:val="single" w:sz="4" w:space="0" w:color="auto"/>
            </w:tcBorders>
            <w:hideMark/>
          </w:tcPr>
          <w:p w14:paraId="603D2E9A" w14:textId="3D07BA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w:t>
            </w:r>
          </w:p>
        </w:tc>
        <w:tc>
          <w:tcPr>
            <w:tcW w:w="833" w:type="pct"/>
            <w:tcBorders>
              <w:top w:val="single" w:sz="4" w:space="0" w:color="auto"/>
              <w:left w:val="single" w:sz="4" w:space="0" w:color="auto"/>
              <w:bottom w:val="single" w:sz="4" w:space="0" w:color="auto"/>
              <w:right w:val="single" w:sz="4" w:space="0" w:color="auto"/>
            </w:tcBorders>
            <w:hideMark/>
          </w:tcPr>
          <w:p w14:paraId="2631B8C4" w14:textId="77777777" w:rsidR="00EE5860" w:rsidRPr="00441CD0" w:rsidRDefault="00EE5860" w:rsidP="00BB0E1F">
            <w:pPr>
              <w:pStyle w:val="TAC"/>
              <w:rPr>
                <w:szCs w:val="16"/>
                <w:lang w:val="fr-FR"/>
              </w:rPr>
            </w:pPr>
            <w:r w:rsidRPr="00441CD0">
              <w:rPr>
                <w:szCs w:val="16"/>
                <w:lang w:val="fr-FR"/>
              </w:rPr>
              <w:t>1</w:t>
            </w:r>
          </w:p>
        </w:tc>
      </w:tr>
      <w:tr w:rsidR="00EE5860" w:rsidRPr="00441CD0" w14:paraId="1DDE82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5B45C14" w14:textId="77777777" w:rsidR="00EE5860" w:rsidRPr="00441CD0" w:rsidRDefault="00EE5860" w:rsidP="00BB0E1F">
            <w:pPr>
              <w:pStyle w:val="TAC"/>
            </w:pPr>
            <w:r w:rsidRPr="00441CD0">
              <w:t>22</w:t>
            </w:r>
          </w:p>
        </w:tc>
        <w:tc>
          <w:tcPr>
            <w:tcW w:w="1962" w:type="pct"/>
            <w:tcBorders>
              <w:top w:val="single" w:sz="4" w:space="0" w:color="auto"/>
              <w:left w:val="single" w:sz="4" w:space="0" w:color="auto"/>
              <w:bottom w:val="single" w:sz="4" w:space="0" w:color="auto"/>
              <w:right w:val="single" w:sz="4" w:space="0" w:color="auto"/>
            </w:tcBorders>
            <w:hideMark/>
          </w:tcPr>
          <w:p w14:paraId="633D2F4C" w14:textId="77777777" w:rsidR="00EE5860" w:rsidRPr="00441CD0" w:rsidRDefault="00EE5860" w:rsidP="00BB0E1F">
            <w:pPr>
              <w:pStyle w:val="TAL"/>
            </w:pPr>
            <w:r w:rsidRPr="00441CD0">
              <w:t>Network Instance</w:t>
            </w:r>
          </w:p>
        </w:tc>
        <w:tc>
          <w:tcPr>
            <w:tcW w:w="1360" w:type="pct"/>
            <w:tcBorders>
              <w:top w:val="single" w:sz="4" w:space="0" w:color="auto"/>
              <w:left w:val="single" w:sz="4" w:space="0" w:color="auto"/>
              <w:bottom w:val="single" w:sz="4" w:space="0" w:color="auto"/>
              <w:right w:val="single" w:sz="4" w:space="0" w:color="auto"/>
            </w:tcBorders>
            <w:hideMark/>
          </w:tcPr>
          <w:p w14:paraId="3D4C741D" w14:textId="67E82DE5"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.2.4</w:t>
            </w:r>
          </w:p>
        </w:tc>
        <w:tc>
          <w:tcPr>
            <w:tcW w:w="833" w:type="pct"/>
            <w:tcBorders>
              <w:top w:val="single" w:sz="4" w:space="0" w:color="auto"/>
              <w:left w:val="single" w:sz="4" w:space="0" w:color="auto"/>
              <w:bottom w:val="single" w:sz="4" w:space="0" w:color="auto"/>
              <w:right w:val="single" w:sz="4" w:space="0" w:color="auto"/>
            </w:tcBorders>
            <w:hideMark/>
          </w:tcPr>
          <w:p w14:paraId="390F5FE4"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11F235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32C65C" w14:textId="77777777" w:rsidR="00EE5860" w:rsidRPr="00441CD0" w:rsidRDefault="00EE5860" w:rsidP="00BB0E1F">
            <w:pPr>
              <w:pStyle w:val="TAC"/>
            </w:pPr>
            <w:r w:rsidRPr="00441CD0">
              <w:t>23</w:t>
            </w:r>
          </w:p>
        </w:tc>
        <w:tc>
          <w:tcPr>
            <w:tcW w:w="1962" w:type="pct"/>
            <w:tcBorders>
              <w:top w:val="single" w:sz="4" w:space="0" w:color="auto"/>
              <w:left w:val="single" w:sz="4" w:space="0" w:color="auto"/>
              <w:bottom w:val="single" w:sz="4" w:space="0" w:color="auto"/>
              <w:right w:val="single" w:sz="4" w:space="0" w:color="auto"/>
            </w:tcBorders>
            <w:hideMark/>
          </w:tcPr>
          <w:p w14:paraId="42F0B53A" w14:textId="77777777" w:rsidR="00EE5860" w:rsidRPr="00441CD0" w:rsidRDefault="00EE5860" w:rsidP="00BB0E1F">
            <w:pPr>
              <w:pStyle w:val="TAL"/>
            </w:pPr>
            <w:r w:rsidRPr="00441CD0">
              <w:t>SDF Filter</w:t>
            </w:r>
          </w:p>
        </w:tc>
        <w:tc>
          <w:tcPr>
            <w:tcW w:w="1360" w:type="pct"/>
            <w:tcBorders>
              <w:top w:val="single" w:sz="4" w:space="0" w:color="auto"/>
              <w:left w:val="single" w:sz="4" w:space="0" w:color="auto"/>
              <w:bottom w:val="single" w:sz="4" w:space="0" w:color="auto"/>
              <w:right w:val="single" w:sz="4" w:space="0" w:color="auto"/>
            </w:tcBorders>
            <w:hideMark/>
          </w:tcPr>
          <w:p w14:paraId="27654B03" w14:textId="4DDE5B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.2.5</w:t>
            </w:r>
          </w:p>
        </w:tc>
        <w:tc>
          <w:tcPr>
            <w:tcW w:w="833" w:type="pct"/>
            <w:tcBorders>
              <w:top w:val="single" w:sz="4" w:space="0" w:color="auto"/>
              <w:left w:val="single" w:sz="4" w:space="0" w:color="auto"/>
              <w:bottom w:val="single" w:sz="4" w:space="0" w:color="auto"/>
              <w:right w:val="single" w:sz="4" w:space="0" w:color="auto"/>
            </w:tcBorders>
            <w:hideMark/>
          </w:tcPr>
          <w:p w14:paraId="73FB7CDE" w14:textId="77777777" w:rsidR="00EE5860" w:rsidRPr="00441CD0" w:rsidRDefault="00EE5860" w:rsidP="00BB0E1F">
            <w:pPr>
              <w:pStyle w:val="TAC"/>
              <w:rPr>
                <w:szCs w:val="16"/>
                <w:lang w:val="fr-FR"/>
              </w:rPr>
            </w:pPr>
            <w:r w:rsidRPr="00441CD0">
              <w:rPr>
                <w:szCs w:val="16"/>
                <w:lang w:val="fr-FR"/>
              </w:rPr>
              <w:t>2</w:t>
            </w:r>
          </w:p>
        </w:tc>
      </w:tr>
      <w:tr w:rsidR="00EE5860" w:rsidRPr="00441CD0" w14:paraId="1F110AD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3ECFCCC" w14:textId="77777777" w:rsidR="00EE5860" w:rsidRPr="00441CD0" w:rsidRDefault="00EE5860" w:rsidP="00BB0E1F">
            <w:pPr>
              <w:pStyle w:val="TAC"/>
            </w:pPr>
            <w:r w:rsidRPr="00441CD0">
              <w:t>24</w:t>
            </w:r>
          </w:p>
        </w:tc>
        <w:tc>
          <w:tcPr>
            <w:tcW w:w="1962" w:type="pct"/>
            <w:tcBorders>
              <w:top w:val="single" w:sz="4" w:space="0" w:color="auto"/>
              <w:left w:val="single" w:sz="4" w:space="0" w:color="auto"/>
              <w:bottom w:val="single" w:sz="4" w:space="0" w:color="auto"/>
              <w:right w:val="single" w:sz="4" w:space="0" w:color="auto"/>
            </w:tcBorders>
            <w:hideMark/>
          </w:tcPr>
          <w:p w14:paraId="05AACE5E" w14:textId="77777777" w:rsidR="00EE5860" w:rsidRPr="00441CD0" w:rsidRDefault="00EE5860" w:rsidP="00BB0E1F">
            <w:pPr>
              <w:pStyle w:val="TAL"/>
            </w:pPr>
            <w:r w:rsidRPr="00441CD0">
              <w:t>Application ID</w:t>
            </w:r>
          </w:p>
        </w:tc>
        <w:tc>
          <w:tcPr>
            <w:tcW w:w="1360" w:type="pct"/>
            <w:tcBorders>
              <w:top w:val="single" w:sz="4" w:space="0" w:color="auto"/>
              <w:left w:val="single" w:sz="4" w:space="0" w:color="auto"/>
              <w:bottom w:val="single" w:sz="4" w:space="0" w:color="auto"/>
              <w:right w:val="single" w:sz="4" w:space="0" w:color="auto"/>
            </w:tcBorders>
            <w:hideMark/>
          </w:tcPr>
          <w:p w14:paraId="04BB9EBB" w14:textId="58766464"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.2.6</w:t>
            </w:r>
          </w:p>
        </w:tc>
        <w:tc>
          <w:tcPr>
            <w:tcW w:w="833" w:type="pct"/>
            <w:tcBorders>
              <w:top w:val="single" w:sz="4" w:space="0" w:color="auto"/>
              <w:left w:val="single" w:sz="4" w:space="0" w:color="auto"/>
              <w:bottom w:val="single" w:sz="4" w:space="0" w:color="auto"/>
              <w:right w:val="single" w:sz="4" w:space="0" w:color="auto"/>
            </w:tcBorders>
            <w:hideMark/>
          </w:tcPr>
          <w:p w14:paraId="2CC5105A"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7D23D43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BD8974A" w14:textId="77777777" w:rsidR="00EE5860" w:rsidRPr="00441CD0" w:rsidRDefault="00EE5860" w:rsidP="00BB0E1F">
            <w:pPr>
              <w:pStyle w:val="TAC"/>
            </w:pPr>
            <w:r w:rsidRPr="00441CD0">
              <w:t>25</w:t>
            </w:r>
          </w:p>
        </w:tc>
        <w:tc>
          <w:tcPr>
            <w:tcW w:w="1962" w:type="pct"/>
            <w:tcBorders>
              <w:top w:val="single" w:sz="4" w:space="0" w:color="auto"/>
              <w:left w:val="single" w:sz="4" w:space="0" w:color="auto"/>
              <w:bottom w:val="single" w:sz="4" w:space="0" w:color="auto"/>
              <w:right w:val="single" w:sz="4" w:space="0" w:color="auto"/>
            </w:tcBorders>
            <w:hideMark/>
          </w:tcPr>
          <w:p w14:paraId="6F30E7E4" w14:textId="77777777" w:rsidR="00EE5860" w:rsidRPr="00441CD0" w:rsidRDefault="00EE5860" w:rsidP="00BB0E1F">
            <w:pPr>
              <w:pStyle w:val="TAL"/>
              <w:rPr>
                <w:sz w:val="16"/>
                <w:szCs w:val="16"/>
              </w:rPr>
            </w:pPr>
            <w:r w:rsidRPr="00441CD0">
              <w:t>Gate Status</w:t>
            </w:r>
          </w:p>
        </w:tc>
        <w:tc>
          <w:tcPr>
            <w:tcW w:w="1360" w:type="pct"/>
            <w:tcBorders>
              <w:top w:val="single" w:sz="4" w:space="0" w:color="auto"/>
              <w:left w:val="single" w:sz="4" w:space="0" w:color="auto"/>
              <w:bottom w:val="single" w:sz="4" w:space="0" w:color="auto"/>
              <w:right w:val="single" w:sz="4" w:space="0" w:color="auto"/>
            </w:tcBorders>
            <w:hideMark/>
          </w:tcPr>
          <w:p w14:paraId="423D1954" w14:textId="10C0B7FF"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.2.7</w:t>
            </w:r>
          </w:p>
        </w:tc>
        <w:tc>
          <w:tcPr>
            <w:tcW w:w="833" w:type="pct"/>
            <w:tcBorders>
              <w:top w:val="single" w:sz="4" w:space="0" w:color="auto"/>
              <w:left w:val="single" w:sz="4" w:space="0" w:color="auto"/>
              <w:bottom w:val="single" w:sz="4" w:space="0" w:color="auto"/>
              <w:right w:val="single" w:sz="4" w:space="0" w:color="auto"/>
            </w:tcBorders>
            <w:hideMark/>
          </w:tcPr>
          <w:p w14:paraId="3D017CF7"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53D23D0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911C91" w14:textId="77777777" w:rsidR="00EE5860" w:rsidRPr="00441CD0" w:rsidRDefault="00EE5860" w:rsidP="00BB0E1F">
            <w:pPr>
              <w:pStyle w:val="TAC"/>
            </w:pPr>
            <w:r w:rsidRPr="00441CD0">
              <w:t>26</w:t>
            </w:r>
          </w:p>
        </w:tc>
        <w:tc>
          <w:tcPr>
            <w:tcW w:w="1962" w:type="pct"/>
            <w:tcBorders>
              <w:top w:val="single" w:sz="4" w:space="0" w:color="auto"/>
              <w:left w:val="single" w:sz="4" w:space="0" w:color="auto"/>
              <w:bottom w:val="single" w:sz="4" w:space="0" w:color="auto"/>
              <w:right w:val="single" w:sz="4" w:space="0" w:color="auto"/>
            </w:tcBorders>
            <w:hideMark/>
          </w:tcPr>
          <w:p w14:paraId="7401D7BD" w14:textId="77777777" w:rsidR="00EE5860" w:rsidRPr="00441CD0" w:rsidRDefault="00EE5860" w:rsidP="00BB0E1F">
            <w:pPr>
              <w:pStyle w:val="TAL"/>
              <w:rPr>
                <w:sz w:val="16"/>
                <w:szCs w:val="16"/>
              </w:rPr>
            </w:pPr>
            <w:r w:rsidRPr="00441CD0">
              <w:t>MBR</w:t>
            </w:r>
          </w:p>
        </w:tc>
        <w:tc>
          <w:tcPr>
            <w:tcW w:w="1360" w:type="pct"/>
            <w:tcBorders>
              <w:top w:val="single" w:sz="4" w:space="0" w:color="auto"/>
              <w:left w:val="single" w:sz="4" w:space="0" w:color="auto"/>
              <w:bottom w:val="single" w:sz="4" w:space="0" w:color="auto"/>
              <w:right w:val="single" w:sz="4" w:space="0" w:color="auto"/>
            </w:tcBorders>
            <w:hideMark/>
          </w:tcPr>
          <w:p w14:paraId="05BE718A" w14:textId="021AE940"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.2.8</w:t>
            </w:r>
          </w:p>
        </w:tc>
        <w:tc>
          <w:tcPr>
            <w:tcW w:w="833" w:type="pct"/>
            <w:tcBorders>
              <w:top w:val="single" w:sz="4" w:space="0" w:color="auto"/>
              <w:left w:val="single" w:sz="4" w:space="0" w:color="auto"/>
              <w:bottom w:val="single" w:sz="4" w:space="0" w:color="auto"/>
              <w:right w:val="single" w:sz="4" w:space="0" w:color="auto"/>
            </w:tcBorders>
            <w:hideMark/>
          </w:tcPr>
          <w:p w14:paraId="7616629E"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55382B8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37C6301" w14:textId="77777777" w:rsidR="00EE5860" w:rsidRPr="00441CD0" w:rsidRDefault="00EE5860" w:rsidP="00BB0E1F">
            <w:pPr>
              <w:pStyle w:val="TAC"/>
            </w:pPr>
            <w:r w:rsidRPr="00441CD0">
              <w:t>27</w:t>
            </w:r>
          </w:p>
        </w:tc>
        <w:tc>
          <w:tcPr>
            <w:tcW w:w="1962" w:type="pct"/>
            <w:tcBorders>
              <w:top w:val="single" w:sz="4" w:space="0" w:color="auto"/>
              <w:left w:val="single" w:sz="4" w:space="0" w:color="auto"/>
              <w:bottom w:val="single" w:sz="4" w:space="0" w:color="auto"/>
              <w:right w:val="single" w:sz="4" w:space="0" w:color="auto"/>
            </w:tcBorders>
            <w:hideMark/>
          </w:tcPr>
          <w:p w14:paraId="15EEE3F3" w14:textId="77777777" w:rsidR="00EE5860" w:rsidRPr="00441CD0" w:rsidRDefault="00EE5860" w:rsidP="00BB0E1F">
            <w:pPr>
              <w:pStyle w:val="TAL"/>
              <w:rPr>
                <w:sz w:val="16"/>
                <w:szCs w:val="16"/>
              </w:rPr>
            </w:pPr>
            <w:r w:rsidRPr="00441CD0">
              <w:t>GBR</w:t>
            </w:r>
          </w:p>
        </w:tc>
        <w:tc>
          <w:tcPr>
            <w:tcW w:w="1360" w:type="pct"/>
            <w:tcBorders>
              <w:top w:val="single" w:sz="4" w:space="0" w:color="auto"/>
              <w:left w:val="single" w:sz="4" w:space="0" w:color="auto"/>
              <w:bottom w:val="single" w:sz="4" w:space="0" w:color="auto"/>
              <w:right w:val="single" w:sz="4" w:space="0" w:color="auto"/>
            </w:tcBorders>
            <w:hideMark/>
          </w:tcPr>
          <w:p w14:paraId="08AB98CE" w14:textId="610F302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w:t>
            </w:r>
          </w:p>
        </w:tc>
        <w:tc>
          <w:tcPr>
            <w:tcW w:w="833" w:type="pct"/>
            <w:tcBorders>
              <w:top w:val="single" w:sz="4" w:space="0" w:color="auto"/>
              <w:left w:val="single" w:sz="4" w:space="0" w:color="auto"/>
              <w:bottom w:val="single" w:sz="4" w:space="0" w:color="auto"/>
              <w:right w:val="single" w:sz="4" w:space="0" w:color="auto"/>
            </w:tcBorders>
            <w:hideMark/>
          </w:tcPr>
          <w:p w14:paraId="3A11BACD"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21B96A1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9D651" w14:textId="77777777" w:rsidR="00EE5860" w:rsidRPr="00441CD0" w:rsidRDefault="00EE5860" w:rsidP="00BB0E1F">
            <w:pPr>
              <w:pStyle w:val="TAC"/>
            </w:pPr>
            <w:r w:rsidRPr="00441CD0">
              <w:rPr>
                <w:szCs w:val="16"/>
              </w:rPr>
              <w:t>28</w:t>
            </w:r>
          </w:p>
        </w:tc>
        <w:tc>
          <w:tcPr>
            <w:tcW w:w="1962" w:type="pct"/>
            <w:tcBorders>
              <w:top w:val="single" w:sz="4" w:space="0" w:color="auto"/>
              <w:left w:val="single" w:sz="4" w:space="0" w:color="auto"/>
              <w:bottom w:val="single" w:sz="4" w:space="0" w:color="auto"/>
              <w:right w:val="single" w:sz="4" w:space="0" w:color="auto"/>
            </w:tcBorders>
            <w:hideMark/>
          </w:tcPr>
          <w:p w14:paraId="33CFD531" w14:textId="77777777" w:rsidR="00EE5860" w:rsidRPr="00441CD0" w:rsidRDefault="00EE5860" w:rsidP="00BB0E1F">
            <w:pPr>
              <w:pStyle w:val="TAL"/>
              <w:rPr>
                <w:sz w:val="16"/>
                <w:szCs w:val="16"/>
              </w:rPr>
            </w:pPr>
            <w:r w:rsidRPr="00441CD0">
              <w:t>QER Correlation ID</w:t>
            </w:r>
          </w:p>
        </w:tc>
        <w:tc>
          <w:tcPr>
            <w:tcW w:w="1360" w:type="pct"/>
            <w:tcBorders>
              <w:top w:val="single" w:sz="4" w:space="0" w:color="auto"/>
              <w:left w:val="single" w:sz="4" w:space="0" w:color="auto"/>
              <w:bottom w:val="single" w:sz="4" w:space="0" w:color="auto"/>
              <w:right w:val="single" w:sz="4" w:space="0" w:color="auto"/>
            </w:tcBorders>
            <w:hideMark/>
          </w:tcPr>
          <w:p w14:paraId="473284A1" w14:textId="3DAB49D6"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10</w:t>
            </w:r>
          </w:p>
        </w:tc>
        <w:tc>
          <w:tcPr>
            <w:tcW w:w="833" w:type="pct"/>
            <w:tcBorders>
              <w:top w:val="single" w:sz="4" w:space="0" w:color="auto"/>
              <w:left w:val="single" w:sz="4" w:space="0" w:color="auto"/>
              <w:bottom w:val="single" w:sz="4" w:space="0" w:color="auto"/>
              <w:right w:val="single" w:sz="4" w:space="0" w:color="auto"/>
            </w:tcBorders>
            <w:hideMark/>
          </w:tcPr>
          <w:p w14:paraId="7816E76E"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1B252EF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27A309" w14:textId="77777777" w:rsidR="00EE5860" w:rsidRPr="00441CD0" w:rsidRDefault="00EE5860" w:rsidP="00BB0E1F">
            <w:pPr>
              <w:pStyle w:val="TAC"/>
            </w:pPr>
            <w:r w:rsidRPr="00441CD0">
              <w:rPr>
                <w:szCs w:val="16"/>
              </w:rPr>
              <w:t>29</w:t>
            </w:r>
          </w:p>
        </w:tc>
        <w:tc>
          <w:tcPr>
            <w:tcW w:w="1962" w:type="pct"/>
            <w:tcBorders>
              <w:top w:val="single" w:sz="4" w:space="0" w:color="auto"/>
              <w:left w:val="single" w:sz="4" w:space="0" w:color="auto"/>
              <w:bottom w:val="single" w:sz="4" w:space="0" w:color="auto"/>
              <w:right w:val="single" w:sz="4" w:space="0" w:color="auto"/>
            </w:tcBorders>
            <w:hideMark/>
          </w:tcPr>
          <w:p w14:paraId="48A67054" w14:textId="77777777" w:rsidR="00EE5860" w:rsidRPr="00441CD0" w:rsidRDefault="00EE5860" w:rsidP="00BB0E1F">
            <w:pPr>
              <w:pStyle w:val="TAL"/>
              <w:rPr>
                <w:sz w:val="16"/>
                <w:szCs w:val="16"/>
              </w:rPr>
            </w:pPr>
            <w:r w:rsidRPr="00441CD0">
              <w:t>Precedence</w:t>
            </w:r>
          </w:p>
        </w:tc>
        <w:tc>
          <w:tcPr>
            <w:tcW w:w="1360" w:type="pct"/>
            <w:tcBorders>
              <w:top w:val="single" w:sz="4" w:space="0" w:color="auto"/>
              <w:left w:val="single" w:sz="4" w:space="0" w:color="auto"/>
              <w:bottom w:val="single" w:sz="4" w:space="0" w:color="auto"/>
              <w:right w:val="single" w:sz="4" w:space="0" w:color="auto"/>
            </w:tcBorders>
            <w:hideMark/>
          </w:tcPr>
          <w:p w14:paraId="34301B1C" w14:textId="7E0E9C2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w:t>
            </w:r>
          </w:p>
        </w:tc>
        <w:tc>
          <w:tcPr>
            <w:tcW w:w="833" w:type="pct"/>
            <w:tcBorders>
              <w:top w:val="single" w:sz="4" w:space="0" w:color="auto"/>
              <w:left w:val="single" w:sz="4" w:space="0" w:color="auto"/>
              <w:bottom w:val="single" w:sz="4" w:space="0" w:color="auto"/>
              <w:right w:val="single" w:sz="4" w:space="0" w:color="auto"/>
            </w:tcBorders>
            <w:hideMark/>
          </w:tcPr>
          <w:p w14:paraId="348CDDC9"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245C0B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88072E" w14:textId="77777777" w:rsidR="00EE5860" w:rsidRPr="00441CD0" w:rsidRDefault="00EE5860" w:rsidP="00BB0E1F">
            <w:pPr>
              <w:pStyle w:val="TAC"/>
            </w:pPr>
            <w:r w:rsidRPr="00441CD0">
              <w:t>30</w:t>
            </w:r>
          </w:p>
        </w:tc>
        <w:tc>
          <w:tcPr>
            <w:tcW w:w="1962" w:type="pct"/>
            <w:tcBorders>
              <w:top w:val="single" w:sz="4" w:space="0" w:color="auto"/>
              <w:left w:val="single" w:sz="4" w:space="0" w:color="auto"/>
              <w:bottom w:val="single" w:sz="4" w:space="0" w:color="auto"/>
              <w:right w:val="single" w:sz="4" w:space="0" w:color="auto"/>
            </w:tcBorders>
            <w:hideMark/>
          </w:tcPr>
          <w:p w14:paraId="0988722A" w14:textId="77777777" w:rsidR="00EE5860" w:rsidRPr="00441CD0" w:rsidRDefault="00EE5860" w:rsidP="00BB0E1F">
            <w:pPr>
              <w:pStyle w:val="TAL"/>
              <w:rPr>
                <w:sz w:val="16"/>
                <w:szCs w:val="16"/>
              </w:rPr>
            </w:pPr>
            <w:r w:rsidRPr="00441CD0">
              <w:t>Transport Level Marking</w:t>
            </w:r>
          </w:p>
        </w:tc>
        <w:tc>
          <w:tcPr>
            <w:tcW w:w="1360" w:type="pct"/>
            <w:tcBorders>
              <w:top w:val="single" w:sz="4" w:space="0" w:color="auto"/>
              <w:left w:val="single" w:sz="4" w:space="0" w:color="auto"/>
              <w:bottom w:val="single" w:sz="4" w:space="0" w:color="auto"/>
              <w:right w:val="single" w:sz="4" w:space="0" w:color="auto"/>
            </w:tcBorders>
            <w:hideMark/>
          </w:tcPr>
          <w:p w14:paraId="529071E0" w14:textId="7C7CC33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12</w:t>
            </w:r>
          </w:p>
        </w:tc>
        <w:tc>
          <w:tcPr>
            <w:tcW w:w="833" w:type="pct"/>
            <w:tcBorders>
              <w:top w:val="single" w:sz="4" w:space="0" w:color="auto"/>
              <w:left w:val="single" w:sz="4" w:space="0" w:color="auto"/>
              <w:bottom w:val="single" w:sz="4" w:space="0" w:color="auto"/>
              <w:right w:val="single" w:sz="4" w:space="0" w:color="auto"/>
            </w:tcBorders>
            <w:hideMark/>
          </w:tcPr>
          <w:p w14:paraId="0A6D7632" w14:textId="77777777" w:rsidR="00EE5860" w:rsidRPr="00441CD0" w:rsidRDefault="00EE5860" w:rsidP="00BB0E1F">
            <w:pPr>
              <w:pStyle w:val="TAL"/>
              <w:jc w:val="center"/>
              <w:rPr>
                <w:sz w:val="16"/>
                <w:szCs w:val="16"/>
                <w:lang w:val="fr-FR"/>
              </w:rPr>
            </w:pPr>
            <w:r w:rsidRPr="00441CD0">
              <w:rPr>
                <w:sz w:val="16"/>
                <w:szCs w:val="16"/>
                <w:lang w:val="fr-FR"/>
              </w:rPr>
              <w:t>2</w:t>
            </w:r>
          </w:p>
        </w:tc>
      </w:tr>
      <w:tr w:rsidR="00EE5860" w:rsidRPr="00441CD0" w14:paraId="5DD99B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246002" w14:textId="77777777" w:rsidR="00EE5860" w:rsidRPr="00441CD0" w:rsidRDefault="00EE5860" w:rsidP="00BB0E1F">
            <w:pPr>
              <w:pStyle w:val="TAC"/>
            </w:pPr>
            <w:r w:rsidRPr="00441CD0">
              <w:t>31</w:t>
            </w:r>
          </w:p>
        </w:tc>
        <w:tc>
          <w:tcPr>
            <w:tcW w:w="1962" w:type="pct"/>
            <w:tcBorders>
              <w:top w:val="single" w:sz="4" w:space="0" w:color="auto"/>
              <w:left w:val="single" w:sz="4" w:space="0" w:color="auto"/>
              <w:bottom w:val="single" w:sz="4" w:space="0" w:color="auto"/>
              <w:right w:val="single" w:sz="4" w:space="0" w:color="auto"/>
            </w:tcBorders>
            <w:hideMark/>
          </w:tcPr>
          <w:p w14:paraId="60841733" w14:textId="77777777" w:rsidR="00EE5860" w:rsidRPr="00441CD0" w:rsidRDefault="00EE5860" w:rsidP="00BB0E1F">
            <w:pPr>
              <w:pStyle w:val="TAL"/>
              <w:rPr>
                <w:sz w:val="16"/>
                <w:szCs w:val="16"/>
              </w:rPr>
            </w:pPr>
            <w:r w:rsidRPr="00441CD0">
              <w:t>Volume Threshold</w:t>
            </w:r>
          </w:p>
        </w:tc>
        <w:tc>
          <w:tcPr>
            <w:tcW w:w="1360" w:type="pct"/>
            <w:tcBorders>
              <w:top w:val="single" w:sz="4" w:space="0" w:color="auto"/>
              <w:left w:val="single" w:sz="4" w:space="0" w:color="auto"/>
              <w:bottom w:val="single" w:sz="4" w:space="0" w:color="auto"/>
              <w:right w:val="single" w:sz="4" w:space="0" w:color="auto"/>
            </w:tcBorders>
            <w:hideMark/>
          </w:tcPr>
          <w:p w14:paraId="467ADDB6" w14:textId="1B4B1622"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13</w:t>
            </w:r>
          </w:p>
        </w:tc>
        <w:tc>
          <w:tcPr>
            <w:tcW w:w="833" w:type="pct"/>
            <w:tcBorders>
              <w:top w:val="single" w:sz="4" w:space="0" w:color="auto"/>
              <w:left w:val="single" w:sz="4" w:space="0" w:color="auto"/>
              <w:bottom w:val="single" w:sz="4" w:space="0" w:color="auto"/>
              <w:right w:val="single" w:sz="4" w:space="0" w:color="auto"/>
            </w:tcBorders>
            <w:hideMark/>
          </w:tcPr>
          <w:p w14:paraId="72987551"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526DF03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0291647" w14:textId="77777777" w:rsidR="00EE5860" w:rsidRPr="00441CD0" w:rsidRDefault="00EE5860" w:rsidP="00BB0E1F">
            <w:pPr>
              <w:pStyle w:val="TAC"/>
              <w:rPr>
                <w:lang w:val="x-none"/>
              </w:rPr>
            </w:pPr>
            <w:r w:rsidRPr="00441CD0">
              <w:t>32</w:t>
            </w:r>
          </w:p>
        </w:tc>
        <w:tc>
          <w:tcPr>
            <w:tcW w:w="1962" w:type="pct"/>
            <w:tcBorders>
              <w:top w:val="single" w:sz="4" w:space="0" w:color="auto"/>
              <w:left w:val="single" w:sz="4" w:space="0" w:color="auto"/>
              <w:bottom w:val="single" w:sz="4" w:space="0" w:color="auto"/>
              <w:right w:val="single" w:sz="4" w:space="0" w:color="auto"/>
            </w:tcBorders>
            <w:hideMark/>
          </w:tcPr>
          <w:p w14:paraId="434841B6" w14:textId="77777777" w:rsidR="00EE5860" w:rsidRPr="00441CD0" w:rsidRDefault="00EE5860" w:rsidP="00BB0E1F">
            <w:pPr>
              <w:pStyle w:val="TAL"/>
              <w:rPr>
                <w:sz w:val="16"/>
                <w:szCs w:val="16"/>
              </w:rPr>
            </w:pPr>
            <w:r w:rsidRPr="00441CD0">
              <w:t>Time Threshold</w:t>
            </w:r>
          </w:p>
        </w:tc>
        <w:tc>
          <w:tcPr>
            <w:tcW w:w="1360" w:type="pct"/>
            <w:tcBorders>
              <w:top w:val="single" w:sz="4" w:space="0" w:color="auto"/>
              <w:left w:val="single" w:sz="4" w:space="0" w:color="auto"/>
              <w:bottom w:val="single" w:sz="4" w:space="0" w:color="auto"/>
              <w:right w:val="single" w:sz="4" w:space="0" w:color="auto"/>
            </w:tcBorders>
            <w:hideMark/>
          </w:tcPr>
          <w:p w14:paraId="460DCB7E" w14:textId="2F90C4B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14</w:t>
            </w:r>
          </w:p>
        </w:tc>
        <w:tc>
          <w:tcPr>
            <w:tcW w:w="833" w:type="pct"/>
            <w:tcBorders>
              <w:top w:val="single" w:sz="4" w:space="0" w:color="auto"/>
              <w:left w:val="single" w:sz="4" w:space="0" w:color="auto"/>
              <w:bottom w:val="single" w:sz="4" w:space="0" w:color="auto"/>
              <w:right w:val="single" w:sz="4" w:space="0" w:color="auto"/>
            </w:tcBorders>
            <w:hideMark/>
          </w:tcPr>
          <w:p w14:paraId="1A4489FA"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3F51713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EA486BA" w14:textId="77777777" w:rsidR="00EE5860" w:rsidRPr="00441CD0" w:rsidRDefault="00EE5860" w:rsidP="00BB0E1F">
            <w:pPr>
              <w:pStyle w:val="TAC"/>
              <w:rPr>
                <w:lang w:val="x-none"/>
              </w:rPr>
            </w:pPr>
            <w:r w:rsidRPr="00441CD0">
              <w:t>33</w:t>
            </w:r>
          </w:p>
        </w:tc>
        <w:tc>
          <w:tcPr>
            <w:tcW w:w="1962" w:type="pct"/>
            <w:tcBorders>
              <w:top w:val="single" w:sz="4" w:space="0" w:color="auto"/>
              <w:left w:val="single" w:sz="4" w:space="0" w:color="auto"/>
              <w:bottom w:val="single" w:sz="4" w:space="0" w:color="auto"/>
              <w:right w:val="single" w:sz="4" w:space="0" w:color="auto"/>
            </w:tcBorders>
            <w:hideMark/>
          </w:tcPr>
          <w:p w14:paraId="68D1823B" w14:textId="77777777" w:rsidR="00EE5860" w:rsidRPr="00441CD0" w:rsidRDefault="00EE5860" w:rsidP="00BB0E1F">
            <w:pPr>
              <w:pStyle w:val="TAL"/>
              <w:rPr>
                <w:sz w:val="16"/>
                <w:szCs w:val="16"/>
              </w:rPr>
            </w:pPr>
            <w:r w:rsidRPr="00441CD0">
              <w:t>Monitoring Time</w:t>
            </w:r>
          </w:p>
        </w:tc>
        <w:tc>
          <w:tcPr>
            <w:tcW w:w="1360" w:type="pct"/>
            <w:tcBorders>
              <w:top w:val="single" w:sz="4" w:space="0" w:color="auto"/>
              <w:left w:val="single" w:sz="4" w:space="0" w:color="auto"/>
              <w:bottom w:val="single" w:sz="4" w:space="0" w:color="auto"/>
              <w:right w:val="single" w:sz="4" w:space="0" w:color="auto"/>
            </w:tcBorders>
            <w:hideMark/>
          </w:tcPr>
          <w:p w14:paraId="487E0A84" w14:textId="281E1E45"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15</w:t>
            </w:r>
          </w:p>
        </w:tc>
        <w:tc>
          <w:tcPr>
            <w:tcW w:w="833" w:type="pct"/>
            <w:tcBorders>
              <w:top w:val="single" w:sz="4" w:space="0" w:color="auto"/>
              <w:left w:val="single" w:sz="4" w:space="0" w:color="auto"/>
              <w:bottom w:val="single" w:sz="4" w:space="0" w:color="auto"/>
              <w:right w:val="single" w:sz="4" w:space="0" w:color="auto"/>
            </w:tcBorders>
            <w:hideMark/>
          </w:tcPr>
          <w:p w14:paraId="2666582D"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4567C1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722886" w14:textId="77777777" w:rsidR="00EE5860" w:rsidRPr="00441CD0" w:rsidRDefault="00EE5860" w:rsidP="00BB0E1F">
            <w:pPr>
              <w:pStyle w:val="TAC"/>
              <w:rPr>
                <w:lang w:val="x-none"/>
              </w:rPr>
            </w:pPr>
            <w:r w:rsidRPr="00441CD0">
              <w:t>34</w:t>
            </w:r>
          </w:p>
        </w:tc>
        <w:tc>
          <w:tcPr>
            <w:tcW w:w="1962" w:type="pct"/>
            <w:tcBorders>
              <w:top w:val="single" w:sz="4" w:space="0" w:color="auto"/>
              <w:left w:val="single" w:sz="4" w:space="0" w:color="auto"/>
              <w:bottom w:val="single" w:sz="4" w:space="0" w:color="auto"/>
              <w:right w:val="single" w:sz="4" w:space="0" w:color="auto"/>
            </w:tcBorders>
            <w:hideMark/>
          </w:tcPr>
          <w:p w14:paraId="60895DB7" w14:textId="77777777" w:rsidR="00EE5860" w:rsidRPr="00441CD0" w:rsidRDefault="00EE5860" w:rsidP="00BB0E1F">
            <w:pPr>
              <w:pStyle w:val="TAL"/>
              <w:rPr>
                <w:sz w:val="16"/>
                <w:szCs w:val="16"/>
              </w:rPr>
            </w:pPr>
            <w:r w:rsidRPr="00441CD0">
              <w:t>Subsequent Volume Threshold</w:t>
            </w:r>
          </w:p>
        </w:tc>
        <w:tc>
          <w:tcPr>
            <w:tcW w:w="1360" w:type="pct"/>
            <w:tcBorders>
              <w:top w:val="single" w:sz="4" w:space="0" w:color="auto"/>
              <w:left w:val="single" w:sz="4" w:space="0" w:color="auto"/>
              <w:bottom w:val="single" w:sz="4" w:space="0" w:color="auto"/>
              <w:right w:val="single" w:sz="4" w:space="0" w:color="auto"/>
            </w:tcBorders>
            <w:hideMark/>
          </w:tcPr>
          <w:p w14:paraId="10DD28CC" w14:textId="1C9599E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16</w:t>
            </w:r>
          </w:p>
        </w:tc>
        <w:tc>
          <w:tcPr>
            <w:tcW w:w="833" w:type="pct"/>
            <w:tcBorders>
              <w:top w:val="single" w:sz="4" w:space="0" w:color="auto"/>
              <w:left w:val="single" w:sz="4" w:space="0" w:color="auto"/>
              <w:bottom w:val="single" w:sz="4" w:space="0" w:color="auto"/>
              <w:right w:val="single" w:sz="4" w:space="0" w:color="auto"/>
            </w:tcBorders>
            <w:hideMark/>
          </w:tcPr>
          <w:p w14:paraId="0F72E27E"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6F9E66F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8671D25" w14:textId="77777777" w:rsidR="00EE5860" w:rsidRPr="00441CD0" w:rsidRDefault="00EE5860" w:rsidP="00BB0E1F">
            <w:pPr>
              <w:pStyle w:val="TAC"/>
              <w:rPr>
                <w:lang w:val="x-none"/>
              </w:rPr>
            </w:pPr>
            <w:r w:rsidRPr="00441CD0">
              <w:t>35</w:t>
            </w:r>
          </w:p>
        </w:tc>
        <w:tc>
          <w:tcPr>
            <w:tcW w:w="1962" w:type="pct"/>
            <w:tcBorders>
              <w:top w:val="single" w:sz="4" w:space="0" w:color="auto"/>
              <w:left w:val="single" w:sz="4" w:space="0" w:color="auto"/>
              <w:bottom w:val="single" w:sz="4" w:space="0" w:color="auto"/>
              <w:right w:val="single" w:sz="4" w:space="0" w:color="auto"/>
            </w:tcBorders>
            <w:hideMark/>
          </w:tcPr>
          <w:p w14:paraId="66D5D81A" w14:textId="77777777" w:rsidR="00EE5860" w:rsidRPr="00441CD0" w:rsidRDefault="00EE5860" w:rsidP="00BB0E1F">
            <w:pPr>
              <w:pStyle w:val="TAL"/>
              <w:rPr>
                <w:sz w:val="16"/>
                <w:szCs w:val="16"/>
              </w:rPr>
            </w:pPr>
            <w:r w:rsidRPr="00441CD0">
              <w:t>Subsequent Time Threshold</w:t>
            </w:r>
          </w:p>
        </w:tc>
        <w:tc>
          <w:tcPr>
            <w:tcW w:w="1360" w:type="pct"/>
            <w:tcBorders>
              <w:top w:val="single" w:sz="4" w:space="0" w:color="auto"/>
              <w:left w:val="single" w:sz="4" w:space="0" w:color="auto"/>
              <w:bottom w:val="single" w:sz="4" w:space="0" w:color="auto"/>
              <w:right w:val="single" w:sz="4" w:space="0" w:color="auto"/>
            </w:tcBorders>
            <w:hideMark/>
          </w:tcPr>
          <w:p w14:paraId="34D0381C" w14:textId="346BD57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17</w:t>
            </w:r>
          </w:p>
        </w:tc>
        <w:tc>
          <w:tcPr>
            <w:tcW w:w="833" w:type="pct"/>
            <w:tcBorders>
              <w:top w:val="single" w:sz="4" w:space="0" w:color="auto"/>
              <w:left w:val="single" w:sz="4" w:space="0" w:color="auto"/>
              <w:bottom w:val="single" w:sz="4" w:space="0" w:color="auto"/>
              <w:right w:val="single" w:sz="4" w:space="0" w:color="auto"/>
            </w:tcBorders>
            <w:hideMark/>
          </w:tcPr>
          <w:p w14:paraId="33055BC5"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28CFBC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AE1CA42" w14:textId="77777777" w:rsidR="00EE5860" w:rsidRPr="00441CD0" w:rsidRDefault="00EE5860" w:rsidP="00BB0E1F">
            <w:pPr>
              <w:pStyle w:val="TAC"/>
              <w:rPr>
                <w:lang w:val="x-none"/>
              </w:rPr>
            </w:pPr>
            <w:r w:rsidRPr="00441CD0">
              <w:t>36</w:t>
            </w:r>
          </w:p>
        </w:tc>
        <w:tc>
          <w:tcPr>
            <w:tcW w:w="1962" w:type="pct"/>
            <w:tcBorders>
              <w:top w:val="single" w:sz="4" w:space="0" w:color="auto"/>
              <w:left w:val="single" w:sz="4" w:space="0" w:color="auto"/>
              <w:bottom w:val="single" w:sz="4" w:space="0" w:color="auto"/>
              <w:right w:val="single" w:sz="4" w:space="0" w:color="auto"/>
            </w:tcBorders>
            <w:hideMark/>
          </w:tcPr>
          <w:p w14:paraId="3319116E" w14:textId="77777777" w:rsidR="00EE5860" w:rsidRPr="00441CD0" w:rsidRDefault="00EE5860" w:rsidP="00BB0E1F">
            <w:pPr>
              <w:pStyle w:val="TAL"/>
              <w:rPr>
                <w:sz w:val="16"/>
                <w:szCs w:val="16"/>
              </w:rPr>
            </w:pPr>
            <w:r w:rsidRPr="00441CD0">
              <w:t>Inactivity Detection Time</w:t>
            </w:r>
          </w:p>
        </w:tc>
        <w:tc>
          <w:tcPr>
            <w:tcW w:w="1360" w:type="pct"/>
            <w:tcBorders>
              <w:top w:val="single" w:sz="4" w:space="0" w:color="auto"/>
              <w:left w:val="single" w:sz="4" w:space="0" w:color="auto"/>
              <w:bottom w:val="single" w:sz="4" w:space="0" w:color="auto"/>
              <w:right w:val="single" w:sz="4" w:space="0" w:color="auto"/>
            </w:tcBorders>
            <w:hideMark/>
          </w:tcPr>
          <w:p w14:paraId="63BE7F6D" w14:textId="44AFCBC4"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18</w:t>
            </w:r>
          </w:p>
        </w:tc>
        <w:tc>
          <w:tcPr>
            <w:tcW w:w="833" w:type="pct"/>
            <w:tcBorders>
              <w:top w:val="single" w:sz="4" w:space="0" w:color="auto"/>
              <w:left w:val="single" w:sz="4" w:space="0" w:color="auto"/>
              <w:bottom w:val="single" w:sz="4" w:space="0" w:color="auto"/>
              <w:right w:val="single" w:sz="4" w:space="0" w:color="auto"/>
            </w:tcBorders>
            <w:hideMark/>
          </w:tcPr>
          <w:p w14:paraId="1E2B69F7"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9642C0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A2D87A" w14:textId="77777777" w:rsidR="00EE5860" w:rsidRPr="00441CD0" w:rsidRDefault="00EE5860" w:rsidP="00BB0E1F">
            <w:pPr>
              <w:pStyle w:val="TAC"/>
              <w:rPr>
                <w:lang w:val="x-none"/>
              </w:rPr>
            </w:pPr>
            <w:r w:rsidRPr="00441CD0">
              <w:t>37</w:t>
            </w:r>
          </w:p>
        </w:tc>
        <w:tc>
          <w:tcPr>
            <w:tcW w:w="1962" w:type="pct"/>
            <w:tcBorders>
              <w:top w:val="single" w:sz="4" w:space="0" w:color="auto"/>
              <w:left w:val="single" w:sz="4" w:space="0" w:color="auto"/>
              <w:bottom w:val="single" w:sz="4" w:space="0" w:color="auto"/>
              <w:right w:val="single" w:sz="4" w:space="0" w:color="auto"/>
            </w:tcBorders>
            <w:hideMark/>
          </w:tcPr>
          <w:p w14:paraId="0357B776" w14:textId="77777777" w:rsidR="00EE5860" w:rsidRPr="00441CD0" w:rsidRDefault="00EE5860" w:rsidP="00BB0E1F">
            <w:pPr>
              <w:pStyle w:val="TAL"/>
              <w:rPr>
                <w:sz w:val="16"/>
                <w:szCs w:val="16"/>
              </w:rPr>
            </w:pPr>
            <w:r w:rsidRPr="00441CD0">
              <w:t>Reporting Triggers</w:t>
            </w:r>
          </w:p>
        </w:tc>
        <w:tc>
          <w:tcPr>
            <w:tcW w:w="1360" w:type="pct"/>
            <w:tcBorders>
              <w:top w:val="single" w:sz="4" w:space="0" w:color="auto"/>
              <w:left w:val="single" w:sz="4" w:space="0" w:color="auto"/>
              <w:bottom w:val="single" w:sz="4" w:space="0" w:color="auto"/>
              <w:right w:val="single" w:sz="4" w:space="0" w:color="auto"/>
            </w:tcBorders>
            <w:hideMark/>
          </w:tcPr>
          <w:p w14:paraId="5725ED14" w14:textId="37CE9F53"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19</w:t>
            </w:r>
          </w:p>
        </w:tc>
        <w:tc>
          <w:tcPr>
            <w:tcW w:w="833" w:type="pct"/>
            <w:tcBorders>
              <w:top w:val="single" w:sz="4" w:space="0" w:color="auto"/>
              <w:left w:val="single" w:sz="4" w:space="0" w:color="auto"/>
              <w:bottom w:val="single" w:sz="4" w:space="0" w:color="auto"/>
              <w:right w:val="single" w:sz="4" w:space="0" w:color="auto"/>
            </w:tcBorders>
            <w:hideMark/>
          </w:tcPr>
          <w:p w14:paraId="6504EF7B" w14:textId="77777777" w:rsidR="00EE5860" w:rsidRPr="00441CD0" w:rsidRDefault="00EE5860" w:rsidP="00BB0E1F">
            <w:pPr>
              <w:pStyle w:val="TAL"/>
              <w:jc w:val="center"/>
              <w:rPr>
                <w:sz w:val="16"/>
                <w:szCs w:val="16"/>
                <w:lang w:val="de-DE"/>
              </w:rPr>
            </w:pPr>
            <w:r w:rsidRPr="00441CD0">
              <w:rPr>
                <w:sz w:val="16"/>
                <w:szCs w:val="16"/>
                <w:lang w:val="de-DE"/>
              </w:rPr>
              <w:t>2</w:t>
            </w:r>
          </w:p>
        </w:tc>
      </w:tr>
      <w:tr w:rsidR="00EE5860" w:rsidRPr="00441CD0" w14:paraId="0635577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F918E6" w14:textId="77777777" w:rsidR="00EE5860" w:rsidRPr="00441CD0" w:rsidRDefault="00EE5860" w:rsidP="00BB0E1F">
            <w:pPr>
              <w:pStyle w:val="TAC"/>
              <w:rPr>
                <w:lang w:val="x-none"/>
              </w:rPr>
            </w:pPr>
            <w:r w:rsidRPr="00441CD0">
              <w:t>38</w:t>
            </w:r>
          </w:p>
        </w:tc>
        <w:tc>
          <w:tcPr>
            <w:tcW w:w="1962" w:type="pct"/>
            <w:tcBorders>
              <w:top w:val="single" w:sz="4" w:space="0" w:color="auto"/>
              <w:left w:val="single" w:sz="4" w:space="0" w:color="auto"/>
              <w:bottom w:val="single" w:sz="4" w:space="0" w:color="auto"/>
              <w:right w:val="single" w:sz="4" w:space="0" w:color="auto"/>
            </w:tcBorders>
            <w:hideMark/>
          </w:tcPr>
          <w:p w14:paraId="093D1709" w14:textId="77777777" w:rsidR="00EE5860" w:rsidRPr="00441CD0" w:rsidRDefault="00EE5860" w:rsidP="00BB0E1F">
            <w:pPr>
              <w:pStyle w:val="TAL"/>
            </w:pPr>
            <w:r w:rsidRPr="00441CD0">
              <w:t>Redirect Information</w:t>
            </w:r>
          </w:p>
        </w:tc>
        <w:tc>
          <w:tcPr>
            <w:tcW w:w="1360" w:type="pct"/>
            <w:tcBorders>
              <w:top w:val="single" w:sz="4" w:space="0" w:color="auto"/>
              <w:left w:val="single" w:sz="4" w:space="0" w:color="auto"/>
              <w:bottom w:val="single" w:sz="4" w:space="0" w:color="auto"/>
              <w:right w:val="single" w:sz="4" w:space="0" w:color="auto"/>
            </w:tcBorders>
            <w:hideMark/>
          </w:tcPr>
          <w:p w14:paraId="07A961D4" w14:textId="0F828C5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20</w:t>
            </w:r>
          </w:p>
        </w:tc>
        <w:tc>
          <w:tcPr>
            <w:tcW w:w="833" w:type="pct"/>
            <w:tcBorders>
              <w:top w:val="single" w:sz="4" w:space="0" w:color="auto"/>
              <w:left w:val="single" w:sz="4" w:space="0" w:color="auto"/>
              <w:bottom w:val="single" w:sz="4" w:space="0" w:color="auto"/>
              <w:right w:val="single" w:sz="4" w:space="0" w:color="auto"/>
            </w:tcBorders>
            <w:hideMark/>
          </w:tcPr>
          <w:p w14:paraId="081AC647" w14:textId="77777777" w:rsidR="00EE5860" w:rsidRPr="00441CD0" w:rsidRDefault="00EE5860" w:rsidP="00BB0E1F">
            <w:pPr>
              <w:pStyle w:val="TAL"/>
              <w:jc w:val="center"/>
              <w:rPr>
                <w:sz w:val="16"/>
                <w:szCs w:val="16"/>
                <w:lang w:val="fr-FR"/>
              </w:rPr>
            </w:pPr>
            <w:r w:rsidRPr="00441CD0">
              <w:rPr>
                <w:lang w:val="fr-FR"/>
              </w:rPr>
              <w:t>3</w:t>
            </w:r>
          </w:p>
        </w:tc>
      </w:tr>
      <w:tr w:rsidR="00EE5860" w:rsidRPr="00441CD0" w14:paraId="0E83442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769BA50" w14:textId="77777777" w:rsidR="00EE5860" w:rsidRPr="00441CD0" w:rsidRDefault="00EE5860" w:rsidP="00BB0E1F">
            <w:pPr>
              <w:pStyle w:val="TAC"/>
              <w:rPr>
                <w:lang w:val="sv-SE"/>
              </w:rPr>
            </w:pPr>
            <w:r w:rsidRPr="00441CD0">
              <w:rPr>
                <w:lang w:val="sv-SE"/>
              </w:rPr>
              <w:t>39</w:t>
            </w:r>
          </w:p>
        </w:tc>
        <w:tc>
          <w:tcPr>
            <w:tcW w:w="1962" w:type="pct"/>
            <w:tcBorders>
              <w:top w:val="single" w:sz="4" w:space="0" w:color="auto"/>
              <w:left w:val="single" w:sz="4" w:space="0" w:color="auto"/>
              <w:bottom w:val="single" w:sz="4" w:space="0" w:color="auto"/>
              <w:right w:val="single" w:sz="4" w:space="0" w:color="auto"/>
            </w:tcBorders>
            <w:hideMark/>
          </w:tcPr>
          <w:p w14:paraId="3E1D647B" w14:textId="77777777" w:rsidR="00EE5860" w:rsidRPr="00441CD0" w:rsidRDefault="00EE5860" w:rsidP="00BB0E1F">
            <w:pPr>
              <w:pStyle w:val="TAL"/>
              <w:rPr>
                <w:lang w:val="x-none"/>
              </w:rPr>
            </w:pPr>
            <w:r w:rsidRPr="00441CD0">
              <w:t>Report Type</w:t>
            </w:r>
          </w:p>
        </w:tc>
        <w:tc>
          <w:tcPr>
            <w:tcW w:w="1360" w:type="pct"/>
            <w:tcBorders>
              <w:top w:val="single" w:sz="4" w:space="0" w:color="auto"/>
              <w:left w:val="single" w:sz="4" w:space="0" w:color="auto"/>
              <w:bottom w:val="single" w:sz="4" w:space="0" w:color="auto"/>
              <w:right w:val="single" w:sz="4" w:space="0" w:color="auto"/>
            </w:tcBorders>
            <w:hideMark/>
          </w:tcPr>
          <w:p w14:paraId="08A49F39" w14:textId="1503FBF4" w:rsidR="00EE5860" w:rsidRPr="00441CD0" w:rsidRDefault="00EE5860" w:rsidP="00BB0E1F">
            <w:pPr>
              <w:pStyle w:val="TAL"/>
              <w:rPr>
                <w:lang w:val="sv-SE"/>
              </w:rPr>
            </w:pPr>
            <w:r w:rsidRPr="00441CD0">
              <w:rPr>
                <w:szCs w:val="16"/>
              </w:rPr>
              <w:t>Extendable</w:t>
            </w:r>
            <w:r w:rsidRPr="00441CD0">
              <w:t xml:space="preserve"> / </w:t>
            </w:r>
            <w:r w:rsidR="00415C19" w:rsidRPr="00441CD0">
              <w:t>Clause</w:t>
            </w:r>
            <w:r w:rsidR="00415C19">
              <w:t> </w:t>
            </w:r>
            <w:r w:rsidR="00415C19" w:rsidRPr="00441CD0">
              <w:t>8</w:t>
            </w:r>
            <w:r w:rsidRPr="00441CD0">
              <w:t>.2.</w:t>
            </w:r>
            <w:r w:rsidRPr="00441CD0">
              <w:rPr>
                <w:lang w:val="sv-SE"/>
              </w:rPr>
              <w:t>21</w:t>
            </w:r>
          </w:p>
        </w:tc>
        <w:tc>
          <w:tcPr>
            <w:tcW w:w="833" w:type="pct"/>
            <w:tcBorders>
              <w:top w:val="single" w:sz="4" w:space="0" w:color="auto"/>
              <w:left w:val="single" w:sz="4" w:space="0" w:color="auto"/>
              <w:bottom w:val="single" w:sz="4" w:space="0" w:color="auto"/>
              <w:right w:val="single" w:sz="4" w:space="0" w:color="auto"/>
            </w:tcBorders>
            <w:hideMark/>
          </w:tcPr>
          <w:p w14:paraId="2E7D0DB2" w14:textId="77777777" w:rsidR="00EE5860" w:rsidRPr="00441CD0" w:rsidRDefault="00EE5860" w:rsidP="00BB0E1F">
            <w:pPr>
              <w:pStyle w:val="TAC"/>
              <w:rPr>
                <w:lang w:val="fr-FR"/>
              </w:rPr>
            </w:pPr>
            <w:r w:rsidRPr="00441CD0">
              <w:rPr>
                <w:lang w:val="fr-FR"/>
              </w:rPr>
              <w:t>1</w:t>
            </w:r>
          </w:p>
        </w:tc>
      </w:tr>
      <w:tr w:rsidR="00EE5860" w:rsidRPr="00441CD0" w14:paraId="22F2AF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CDA4184" w14:textId="77777777" w:rsidR="00EE5860" w:rsidRPr="00441CD0" w:rsidRDefault="00EE5860" w:rsidP="00BB0E1F">
            <w:pPr>
              <w:pStyle w:val="TAC"/>
              <w:rPr>
                <w:lang w:val="sv-SE"/>
              </w:rPr>
            </w:pPr>
            <w:r w:rsidRPr="00441CD0">
              <w:rPr>
                <w:lang w:val="sv-SE"/>
              </w:rPr>
              <w:t>40</w:t>
            </w:r>
          </w:p>
        </w:tc>
        <w:tc>
          <w:tcPr>
            <w:tcW w:w="1962" w:type="pct"/>
            <w:tcBorders>
              <w:top w:val="single" w:sz="4" w:space="0" w:color="auto"/>
              <w:left w:val="single" w:sz="4" w:space="0" w:color="auto"/>
              <w:bottom w:val="single" w:sz="4" w:space="0" w:color="auto"/>
              <w:right w:val="single" w:sz="4" w:space="0" w:color="auto"/>
            </w:tcBorders>
            <w:hideMark/>
          </w:tcPr>
          <w:p w14:paraId="3C104B61" w14:textId="77777777" w:rsidR="00EE5860" w:rsidRPr="00441CD0" w:rsidRDefault="00EE5860" w:rsidP="00BB0E1F">
            <w:pPr>
              <w:pStyle w:val="TAL"/>
              <w:rPr>
                <w:lang w:val="x-none"/>
              </w:rPr>
            </w:pPr>
            <w:r w:rsidRPr="00441CD0">
              <w:t>Offending IE</w:t>
            </w:r>
          </w:p>
        </w:tc>
        <w:tc>
          <w:tcPr>
            <w:tcW w:w="1360" w:type="pct"/>
            <w:tcBorders>
              <w:top w:val="single" w:sz="4" w:space="0" w:color="auto"/>
              <w:left w:val="single" w:sz="4" w:space="0" w:color="auto"/>
              <w:bottom w:val="single" w:sz="4" w:space="0" w:color="auto"/>
              <w:right w:val="single" w:sz="4" w:space="0" w:color="auto"/>
            </w:tcBorders>
            <w:hideMark/>
          </w:tcPr>
          <w:p w14:paraId="5828ADB1" w14:textId="7EAD6B50" w:rsidR="00EE5860" w:rsidRPr="00441CD0" w:rsidRDefault="00EE5860" w:rsidP="00BB0E1F">
            <w:pPr>
              <w:pStyle w:val="TAL"/>
              <w:rPr>
                <w:lang w:val="sv-SE"/>
              </w:rPr>
            </w:pPr>
            <w:r w:rsidRPr="00441CD0">
              <w:t xml:space="preserve">Fixed / </w:t>
            </w:r>
            <w:r w:rsidR="00415C19" w:rsidRPr="00441CD0">
              <w:rPr>
                <w:lang w:val="de-DE"/>
              </w:rPr>
              <w:t>Clause</w:t>
            </w:r>
            <w:r w:rsidR="00415C19">
              <w:rPr>
                <w:lang w:val="de-DE"/>
              </w:rPr>
              <w:t> </w:t>
            </w:r>
            <w:r w:rsidR="00415C19" w:rsidRPr="00441CD0">
              <w:t>8</w:t>
            </w:r>
            <w:r w:rsidRPr="00441CD0">
              <w:t>.2.</w:t>
            </w:r>
            <w:r w:rsidRPr="00441CD0">
              <w:rPr>
                <w:lang w:val="sv-SE"/>
              </w:rPr>
              <w:t>22</w:t>
            </w:r>
          </w:p>
        </w:tc>
        <w:tc>
          <w:tcPr>
            <w:tcW w:w="833" w:type="pct"/>
            <w:tcBorders>
              <w:top w:val="single" w:sz="4" w:space="0" w:color="auto"/>
              <w:left w:val="single" w:sz="4" w:space="0" w:color="auto"/>
              <w:bottom w:val="single" w:sz="4" w:space="0" w:color="auto"/>
              <w:right w:val="single" w:sz="4" w:space="0" w:color="auto"/>
            </w:tcBorders>
            <w:hideMark/>
          </w:tcPr>
          <w:p w14:paraId="2B9C36E5" w14:textId="77777777" w:rsidR="00EE5860" w:rsidRPr="00441CD0" w:rsidRDefault="00EE5860" w:rsidP="00BB0E1F">
            <w:pPr>
              <w:pStyle w:val="TAC"/>
              <w:rPr>
                <w:lang w:val="fr-FR"/>
              </w:rPr>
            </w:pPr>
            <w:r w:rsidRPr="00441CD0">
              <w:rPr>
                <w:lang w:val="fr-FR"/>
              </w:rPr>
              <w:t>2</w:t>
            </w:r>
          </w:p>
        </w:tc>
      </w:tr>
      <w:tr w:rsidR="00EE5860" w:rsidRPr="00441CD0" w14:paraId="4FC758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348956B" w14:textId="77777777" w:rsidR="00EE5860" w:rsidRPr="00441CD0" w:rsidRDefault="00EE5860" w:rsidP="00BB0E1F">
            <w:pPr>
              <w:pStyle w:val="TAC"/>
              <w:rPr>
                <w:lang w:val="sv-SE"/>
              </w:rPr>
            </w:pPr>
            <w:r w:rsidRPr="00441CD0">
              <w:rPr>
                <w:lang w:val="sv-SE"/>
              </w:rPr>
              <w:t>41</w:t>
            </w:r>
          </w:p>
        </w:tc>
        <w:tc>
          <w:tcPr>
            <w:tcW w:w="1962" w:type="pct"/>
            <w:tcBorders>
              <w:top w:val="single" w:sz="4" w:space="0" w:color="auto"/>
              <w:left w:val="single" w:sz="4" w:space="0" w:color="auto"/>
              <w:bottom w:val="single" w:sz="4" w:space="0" w:color="auto"/>
              <w:right w:val="single" w:sz="4" w:space="0" w:color="auto"/>
            </w:tcBorders>
            <w:hideMark/>
          </w:tcPr>
          <w:p w14:paraId="22991339" w14:textId="77777777" w:rsidR="00EE5860" w:rsidRPr="00441CD0" w:rsidRDefault="00EE5860" w:rsidP="00BB0E1F">
            <w:pPr>
              <w:pStyle w:val="TAL"/>
              <w:rPr>
                <w:lang w:val="x-none"/>
              </w:rPr>
            </w:pPr>
            <w:r w:rsidRPr="00441CD0">
              <w:t>Forwarding Policy</w:t>
            </w:r>
          </w:p>
        </w:tc>
        <w:tc>
          <w:tcPr>
            <w:tcW w:w="1360" w:type="pct"/>
            <w:tcBorders>
              <w:top w:val="single" w:sz="4" w:space="0" w:color="auto"/>
              <w:left w:val="single" w:sz="4" w:space="0" w:color="auto"/>
              <w:bottom w:val="single" w:sz="4" w:space="0" w:color="auto"/>
              <w:right w:val="single" w:sz="4" w:space="0" w:color="auto"/>
            </w:tcBorders>
            <w:hideMark/>
          </w:tcPr>
          <w:p w14:paraId="65833404" w14:textId="5CDF5E33"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23</w:t>
            </w:r>
          </w:p>
        </w:tc>
        <w:tc>
          <w:tcPr>
            <w:tcW w:w="833" w:type="pct"/>
            <w:tcBorders>
              <w:top w:val="single" w:sz="4" w:space="0" w:color="auto"/>
              <w:left w:val="single" w:sz="4" w:space="0" w:color="auto"/>
              <w:bottom w:val="single" w:sz="4" w:space="0" w:color="auto"/>
              <w:right w:val="single" w:sz="4" w:space="0" w:color="auto"/>
            </w:tcBorders>
            <w:hideMark/>
          </w:tcPr>
          <w:p w14:paraId="756F7423" w14:textId="77777777" w:rsidR="00EE5860" w:rsidRPr="00441CD0" w:rsidRDefault="00EE5860" w:rsidP="00BB0E1F">
            <w:pPr>
              <w:pStyle w:val="TAC"/>
              <w:rPr>
                <w:lang w:val="fr-FR"/>
              </w:rPr>
            </w:pPr>
            <w:r w:rsidRPr="00441CD0">
              <w:rPr>
                <w:lang w:val="fr-FR"/>
              </w:rPr>
              <w:t>1</w:t>
            </w:r>
          </w:p>
        </w:tc>
      </w:tr>
      <w:tr w:rsidR="00EE5860" w:rsidRPr="00441CD0" w14:paraId="596C516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D8CB5BE" w14:textId="77777777" w:rsidR="00EE5860" w:rsidRPr="00441CD0" w:rsidRDefault="00EE5860" w:rsidP="00BB0E1F">
            <w:pPr>
              <w:pStyle w:val="TAC"/>
              <w:rPr>
                <w:lang w:val="sv-SE"/>
              </w:rPr>
            </w:pPr>
            <w:r w:rsidRPr="00441CD0">
              <w:t>4</w:t>
            </w:r>
            <w:r w:rsidRPr="00441CD0">
              <w:rPr>
                <w:lang w:val="sv-SE"/>
              </w:rPr>
              <w:t>2</w:t>
            </w:r>
          </w:p>
        </w:tc>
        <w:tc>
          <w:tcPr>
            <w:tcW w:w="1962" w:type="pct"/>
            <w:tcBorders>
              <w:top w:val="single" w:sz="4" w:space="0" w:color="auto"/>
              <w:left w:val="single" w:sz="4" w:space="0" w:color="auto"/>
              <w:bottom w:val="single" w:sz="4" w:space="0" w:color="auto"/>
              <w:right w:val="single" w:sz="4" w:space="0" w:color="auto"/>
            </w:tcBorders>
            <w:hideMark/>
          </w:tcPr>
          <w:p w14:paraId="0A250601" w14:textId="77777777" w:rsidR="00EE5860" w:rsidRPr="00441CD0" w:rsidRDefault="00EE5860" w:rsidP="00BB0E1F">
            <w:pPr>
              <w:pStyle w:val="TAL"/>
              <w:rPr>
                <w:lang w:val="x-none"/>
              </w:rPr>
            </w:pPr>
            <w:r w:rsidRPr="00441CD0">
              <w:t>Destination Interface</w:t>
            </w:r>
          </w:p>
        </w:tc>
        <w:tc>
          <w:tcPr>
            <w:tcW w:w="1360" w:type="pct"/>
            <w:tcBorders>
              <w:top w:val="single" w:sz="4" w:space="0" w:color="auto"/>
              <w:left w:val="single" w:sz="4" w:space="0" w:color="auto"/>
              <w:bottom w:val="single" w:sz="4" w:space="0" w:color="auto"/>
              <w:right w:val="single" w:sz="4" w:space="0" w:color="auto"/>
            </w:tcBorders>
            <w:hideMark/>
          </w:tcPr>
          <w:p w14:paraId="49640EE2" w14:textId="783C65DD"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24</w:t>
            </w:r>
          </w:p>
        </w:tc>
        <w:tc>
          <w:tcPr>
            <w:tcW w:w="833" w:type="pct"/>
            <w:tcBorders>
              <w:top w:val="single" w:sz="4" w:space="0" w:color="auto"/>
              <w:left w:val="single" w:sz="4" w:space="0" w:color="auto"/>
              <w:bottom w:val="single" w:sz="4" w:space="0" w:color="auto"/>
              <w:right w:val="single" w:sz="4" w:space="0" w:color="auto"/>
            </w:tcBorders>
            <w:hideMark/>
          </w:tcPr>
          <w:p w14:paraId="1E9BC89F" w14:textId="77777777" w:rsidR="00EE5860" w:rsidRPr="00441CD0" w:rsidRDefault="00EE5860" w:rsidP="00BB0E1F">
            <w:pPr>
              <w:pStyle w:val="TAC"/>
              <w:rPr>
                <w:lang w:val="fr-FR"/>
              </w:rPr>
            </w:pPr>
            <w:r w:rsidRPr="00441CD0">
              <w:rPr>
                <w:lang w:val="fr-FR"/>
              </w:rPr>
              <w:t>1</w:t>
            </w:r>
          </w:p>
        </w:tc>
      </w:tr>
      <w:tr w:rsidR="00EE5860" w:rsidRPr="00441CD0" w14:paraId="27D1A9D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B7BCDDC" w14:textId="77777777" w:rsidR="00EE5860" w:rsidRPr="00441CD0" w:rsidRDefault="00EE5860" w:rsidP="00BB0E1F">
            <w:pPr>
              <w:pStyle w:val="TAC"/>
            </w:pPr>
            <w:r w:rsidRPr="00441CD0">
              <w:t>43</w:t>
            </w:r>
          </w:p>
        </w:tc>
        <w:tc>
          <w:tcPr>
            <w:tcW w:w="1962" w:type="pct"/>
            <w:tcBorders>
              <w:top w:val="single" w:sz="4" w:space="0" w:color="auto"/>
              <w:left w:val="single" w:sz="4" w:space="0" w:color="auto"/>
              <w:bottom w:val="single" w:sz="4" w:space="0" w:color="auto"/>
              <w:right w:val="single" w:sz="4" w:space="0" w:color="auto"/>
            </w:tcBorders>
            <w:hideMark/>
          </w:tcPr>
          <w:p w14:paraId="47954AE9" w14:textId="77777777" w:rsidR="00EE5860" w:rsidRPr="00441CD0" w:rsidRDefault="00EE5860" w:rsidP="00BB0E1F">
            <w:pPr>
              <w:pStyle w:val="TAL"/>
              <w:rPr>
                <w:sz w:val="16"/>
                <w:szCs w:val="16"/>
              </w:rPr>
            </w:pPr>
            <w:r w:rsidRPr="00441CD0">
              <w:t>UP Function Features</w:t>
            </w:r>
          </w:p>
        </w:tc>
        <w:tc>
          <w:tcPr>
            <w:tcW w:w="1360" w:type="pct"/>
            <w:tcBorders>
              <w:top w:val="single" w:sz="4" w:space="0" w:color="auto"/>
              <w:left w:val="single" w:sz="4" w:space="0" w:color="auto"/>
              <w:bottom w:val="single" w:sz="4" w:space="0" w:color="auto"/>
              <w:right w:val="single" w:sz="4" w:space="0" w:color="auto"/>
            </w:tcBorders>
            <w:hideMark/>
          </w:tcPr>
          <w:p w14:paraId="4567AC41" w14:textId="225C43EA" w:rsidR="00EE5860" w:rsidRPr="00441CD0" w:rsidRDefault="00EE5860" w:rsidP="00BB0E1F">
            <w:pPr>
              <w:pStyle w:val="TAL"/>
              <w:rPr>
                <w:sz w:val="16"/>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25</w:t>
            </w:r>
          </w:p>
        </w:tc>
        <w:tc>
          <w:tcPr>
            <w:tcW w:w="833" w:type="pct"/>
            <w:tcBorders>
              <w:top w:val="single" w:sz="4" w:space="0" w:color="auto"/>
              <w:left w:val="single" w:sz="4" w:space="0" w:color="auto"/>
              <w:bottom w:val="single" w:sz="4" w:space="0" w:color="auto"/>
              <w:right w:val="single" w:sz="4" w:space="0" w:color="auto"/>
            </w:tcBorders>
            <w:hideMark/>
          </w:tcPr>
          <w:p w14:paraId="35480AC3" w14:textId="77777777" w:rsidR="00EE5860" w:rsidRPr="00441CD0" w:rsidRDefault="00EE5860" w:rsidP="00BB0E1F">
            <w:pPr>
              <w:pStyle w:val="TAC"/>
              <w:rPr>
                <w:lang w:val="fr-FR"/>
              </w:rPr>
            </w:pPr>
            <w:r w:rsidRPr="00441CD0">
              <w:rPr>
                <w:lang w:val="fr-FR"/>
              </w:rPr>
              <w:t>1</w:t>
            </w:r>
          </w:p>
        </w:tc>
      </w:tr>
      <w:tr w:rsidR="00EE5860" w:rsidRPr="00441CD0" w14:paraId="35881CA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16C7BA3" w14:textId="77777777" w:rsidR="00EE5860" w:rsidRPr="00441CD0" w:rsidRDefault="00EE5860" w:rsidP="00BB0E1F">
            <w:pPr>
              <w:pStyle w:val="TAC"/>
            </w:pPr>
            <w:r w:rsidRPr="00441CD0">
              <w:t>44</w:t>
            </w:r>
          </w:p>
        </w:tc>
        <w:tc>
          <w:tcPr>
            <w:tcW w:w="1962" w:type="pct"/>
            <w:tcBorders>
              <w:top w:val="single" w:sz="4" w:space="0" w:color="auto"/>
              <w:left w:val="single" w:sz="4" w:space="0" w:color="auto"/>
              <w:bottom w:val="single" w:sz="4" w:space="0" w:color="auto"/>
              <w:right w:val="single" w:sz="4" w:space="0" w:color="auto"/>
            </w:tcBorders>
            <w:hideMark/>
          </w:tcPr>
          <w:p w14:paraId="29CFE559" w14:textId="77777777" w:rsidR="00EE5860" w:rsidRPr="00441CD0" w:rsidRDefault="00EE5860" w:rsidP="00BB0E1F">
            <w:pPr>
              <w:pStyle w:val="TAL"/>
            </w:pPr>
            <w:r w:rsidRPr="00441CD0">
              <w:t>Apply Action</w:t>
            </w:r>
          </w:p>
        </w:tc>
        <w:tc>
          <w:tcPr>
            <w:tcW w:w="1360" w:type="pct"/>
            <w:tcBorders>
              <w:top w:val="single" w:sz="4" w:space="0" w:color="auto"/>
              <w:left w:val="single" w:sz="4" w:space="0" w:color="auto"/>
              <w:bottom w:val="single" w:sz="4" w:space="0" w:color="auto"/>
              <w:right w:val="single" w:sz="4" w:space="0" w:color="auto"/>
            </w:tcBorders>
            <w:hideMark/>
          </w:tcPr>
          <w:p w14:paraId="279E4599" w14:textId="1C592BD4"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26</w:t>
            </w:r>
          </w:p>
        </w:tc>
        <w:tc>
          <w:tcPr>
            <w:tcW w:w="833" w:type="pct"/>
            <w:tcBorders>
              <w:top w:val="single" w:sz="4" w:space="0" w:color="auto"/>
              <w:left w:val="single" w:sz="4" w:space="0" w:color="auto"/>
              <w:bottom w:val="single" w:sz="4" w:space="0" w:color="auto"/>
              <w:right w:val="single" w:sz="4" w:space="0" w:color="auto"/>
            </w:tcBorders>
            <w:hideMark/>
          </w:tcPr>
          <w:p w14:paraId="7DE0D63F" w14:textId="77777777" w:rsidR="00EE5860" w:rsidRPr="00441CD0" w:rsidRDefault="00EE5860" w:rsidP="00BB0E1F">
            <w:pPr>
              <w:pStyle w:val="TAC"/>
              <w:rPr>
                <w:lang w:val="fr-FR"/>
              </w:rPr>
            </w:pPr>
            <w:r w:rsidRPr="00441CD0">
              <w:rPr>
                <w:lang w:val="fr-FR"/>
              </w:rPr>
              <w:t>1</w:t>
            </w:r>
          </w:p>
        </w:tc>
      </w:tr>
      <w:tr w:rsidR="00EE5860" w:rsidRPr="00441CD0" w14:paraId="3C02FDD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C036EB" w14:textId="77777777" w:rsidR="00EE5860" w:rsidRPr="00441CD0" w:rsidRDefault="00EE5860" w:rsidP="00BB0E1F">
            <w:pPr>
              <w:pStyle w:val="TAC"/>
            </w:pPr>
            <w:r w:rsidRPr="00441CD0">
              <w:t>45</w:t>
            </w:r>
          </w:p>
        </w:tc>
        <w:tc>
          <w:tcPr>
            <w:tcW w:w="1962" w:type="pct"/>
            <w:tcBorders>
              <w:top w:val="single" w:sz="4" w:space="0" w:color="auto"/>
              <w:left w:val="single" w:sz="4" w:space="0" w:color="auto"/>
              <w:bottom w:val="single" w:sz="4" w:space="0" w:color="auto"/>
              <w:right w:val="single" w:sz="4" w:space="0" w:color="auto"/>
            </w:tcBorders>
            <w:hideMark/>
          </w:tcPr>
          <w:p w14:paraId="06079FB4" w14:textId="77777777" w:rsidR="00EE5860" w:rsidRPr="00441CD0" w:rsidRDefault="00EE5860" w:rsidP="00BB0E1F">
            <w:pPr>
              <w:pStyle w:val="TAL"/>
            </w:pPr>
            <w:r w:rsidRPr="00441CD0">
              <w:t>Downlink Data Service Information</w:t>
            </w:r>
          </w:p>
        </w:tc>
        <w:tc>
          <w:tcPr>
            <w:tcW w:w="1360" w:type="pct"/>
            <w:tcBorders>
              <w:top w:val="single" w:sz="4" w:space="0" w:color="auto"/>
              <w:left w:val="single" w:sz="4" w:space="0" w:color="auto"/>
              <w:bottom w:val="single" w:sz="4" w:space="0" w:color="auto"/>
              <w:right w:val="single" w:sz="4" w:space="0" w:color="auto"/>
            </w:tcBorders>
            <w:hideMark/>
          </w:tcPr>
          <w:p w14:paraId="6D86770F" w14:textId="5A03FE9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.2.27</w:t>
            </w:r>
          </w:p>
        </w:tc>
        <w:tc>
          <w:tcPr>
            <w:tcW w:w="833" w:type="pct"/>
            <w:tcBorders>
              <w:top w:val="single" w:sz="4" w:space="0" w:color="auto"/>
              <w:left w:val="single" w:sz="4" w:space="0" w:color="auto"/>
              <w:bottom w:val="single" w:sz="4" w:space="0" w:color="auto"/>
              <w:right w:val="single" w:sz="4" w:space="0" w:color="auto"/>
            </w:tcBorders>
            <w:hideMark/>
          </w:tcPr>
          <w:p w14:paraId="5A925CE7" w14:textId="77777777" w:rsidR="00EE5860" w:rsidRPr="00441CD0" w:rsidRDefault="00EE5860" w:rsidP="00BB0E1F">
            <w:pPr>
              <w:pStyle w:val="TAC"/>
              <w:rPr>
                <w:lang w:val="fr-FR"/>
              </w:rPr>
            </w:pPr>
            <w:r w:rsidRPr="00441CD0">
              <w:rPr>
                <w:lang w:val="fr-FR"/>
              </w:rPr>
              <w:t>1</w:t>
            </w:r>
          </w:p>
        </w:tc>
      </w:tr>
      <w:tr w:rsidR="00EE5860" w:rsidRPr="00441CD0" w14:paraId="062A3B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9D0AE24" w14:textId="77777777" w:rsidR="00EE5860" w:rsidRPr="00441CD0" w:rsidRDefault="00EE5860" w:rsidP="00BB0E1F">
            <w:pPr>
              <w:pStyle w:val="TAC"/>
            </w:pPr>
            <w:r w:rsidRPr="00441CD0">
              <w:t>46</w:t>
            </w:r>
          </w:p>
        </w:tc>
        <w:tc>
          <w:tcPr>
            <w:tcW w:w="1962" w:type="pct"/>
            <w:tcBorders>
              <w:top w:val="single" w:sz="4" w:space="0" w:color="auto"/>
              <w:left w:val="single" w:sz="4" w:space="0" w:color="auto"/>
              <w:bottom w:val="single" w:sz="4" w:space="0" w:color="auto"/>
              <w:right w:val="single" w:sz="4" w:space="0" w:color="auto"/>
            </w:tcBorders>
            <w:hideMark/>
          </w:tcPr>
          <w:p w14:paraId="35B58C25" w14:textId="77777777" w:rsidR="00EE5860" w:rsidRPr="00441CD0" w:rsidRDefault="00EE5860" w:rsidP="00BB0E1F">
            <w:pPr>
              <w:pStyle w:val="TAL"/>
            </w:pPr>
            <w:r w:rsidRPr="00441CD0">
              <w:t>Downlink Data Notification Delay</w:t>
            </w:r>
          </w:p>
        </w:tc>
        <w:tc>
          <w:tcPr>
            <w:tcW w:w="1360" w:type="pct"/>
            <w:tcBorders>
              <w:top w:val="single" w:sz="4" w:space="0" w:color="auto"/>
              <w:left w:val="single" w:sz="4" w:space="0" w:color="auto"/>
              <w:bottom w:val="single" w:sz="4" w:space="0" w:color="auto"/>
              <w:right w:val="single" w:sz="4" w:space="0" w:color="auto"/>
            </w:tcBorders>
            <w:hideMark/>
          </w:tcPr>
          <w:p w14:paraId="10CE44F5" w14:textId="1355827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.2.28</w:t>
            </w:r>
          </w:p>
        </w:tc>
        <w:tc>
          <w:tcPr>
            <w:tcW w:w="833" w:type="pct"/>
            <w:tcBorders>
              <w:top w:val="single" w:sz="4" w:space="0" w:color="auto"/>
              <w:left w:val="single" w:sz="4" w:space="0" w:color="auto"/>
              <w:bottom w:val="single" w:sz="4" w:space="0" w:color="auto"/>
              <w:right w:val="single" w:sz="4" w:space="0" w:color="auto"/>
            </w:tcBorders>
            <w:hideMark/>
          </w:tcPr>
          <w:p w14:paraId="5438127D" w14:textId="77777777" w:rsidR="00EE5860" w:rsidRPr="00441CD0" w:rsidRDefault="00EE5860" w:rsidP="00BB0E1F">
            <w:pPr>
              <w:pStyle w:val="TAC"/>
              <w:rPr>
                <w:lang w:val="fr-FR"/>
              </w:rPr>
            </w:pPr>
            <w:r w:rsidRPr="00441CD0">
              <w:rPr>
                <w:lang w:val="fr-FR"/>
              </w:rPr>
              <w:t>1</w:t>
            </w:r>
          </w:p>
        </w:tc>
      </w:tr>
      <w:tr w:rsidR="00EE5860" w:rsidRPr="00441CD0" w14:paraId="6B00D98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281BF2" w14:textId="77777777" w:rsidR="00EE5860" w:rsidRPr="00441CD0" w:rsidRDefault="00EE5860" w:rsidP="00BB0E1F">
            <w:pPr>
              <w:pStyle w:val="TAC"/>
            </w:pPr>
            <w:r w:rsidRPr="00441CD0">
              <w:t>47</w:t>
            </w:r>
          </w:p>
        </w:tc>
        <w:tc>
          <w:tcPr>
            <w:tcW w:w="1962" w:type="pct"/>
            <w:tcBorders>
              <w:top w:val="single" w:sz="4" w:space="0" w:color="auto"/>
              <w:left w:val="single" w:sz="4" w:space="0" w:color="auto"/>
              <w:bottom w:val="single" w:sz="4" w:space="0" w:color="auto"/>
              <w:right w:val="single" w:sz="4" w:space="0" w:color="auto"/>
            </w:tcBorders>
            <w:hideMark/>
          </w:tcPr>
          <w:p w14:paraId="26C4CB90" w14:textId="77777777" w:rsidR="00EE5860" w:rsidRPr="00441CD0" w:rsidRDefault="00EE5860" w:rsidP="00BB0E1F">
            <w:pPr>
              <w:pStyle w:val="TAL"/>
            </w:pPr>
            <w:r w:rsidRPr="00441CD0">
              <w:t>DL Buffering Duration</w:t>
            </w:r>
          </w:p>
        </w:tc>
        <w:tc>
          <w:tcPr>
            <w:tcW w:w="1360" w:type="pct"/>
            <w:tcBorders>
              <w:top w:val="single" w:sz="4" w:space="0" w:color="auto"/>
              <w:left w:val="single" w:sz="4" w:space="0" w:color="auto"/>
              <w:bottom w:val="single" w:sz="4" w:space="0" w:color="auto"/>
              <w:right w:val="single" w:sz="4" w:space="0" w:color="auto"/>
            </w:tcBorders>
            <w:hideMark/>
          </w:tcPr>
          <w:p w14:paraId="66C21313" w14:textId="4FCBB1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.2.29</w:t>
            </w:r>
          </w:p>
        </w:tc>
        <w:tc>
          <w:tcPr>
            <w:tcW w:w="833" w:type="pct"/>
            <w:tcBorders>
              <w:top w:val="single" w:sz="4" w:space="0" w:color="auto"/>
              <w:left w:val="single" w:sz="4" w:space="0" w:color="auto"/>
              <w:bottom w:val="single" w:sz="4" w:space="0" w:color="auto"/>
              <w:right w:val="single" w:sz="4" w:space="0" w:color="auto"/>
            </w:tcBorders>
            <w:hideMark/>
          </w:tcPr>
          <w:p w14:paraId="3E62AFD8" w14:textId="77777777" w:rsidR="00EE5860" w:rsidRPr="00441CD0" w:rsidRDefault="00EE5860" w:rsidP="00BB0E1F">
            <w:pPr>
              <w:pStyle w:val="TAC"/>
              <w:rPr>
                <w:lang w:val="fr-FR"/>
              </w:rPr>
            </w:pPr>
            <w:r w:rsidRPr="00441CD0">
              <w:rPr>
                <w:lang w:val="fr-FR"/>
              </w:rPr>
              <w:t>1</w:t>
            </w:r>
          </w:p>
        </w:tc>
      </w:tr>
      <w:tr w:rsidR="00EE5860" w:rsidRPr="00441CD0" w14:paraId="7CFDF05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AA68ECD" w14:textId="77777777" w:rsidR="00EE5860" w:rsidRPr="00441CD0" w:rsidRDefault="00EE5860" w:rsidP="00BB0E1F">
            <w:pPr>
              <w:pStyle w:val="TAC"/>
            </w:pPr>
            <w:r w:rsidRPr="00441CD0">
              <w:t>48</w:t>
            </w:r>
          </w:p>
        </w:tc>
        <w:tc>
          <w:tcPr>
            <w:tcW w:w="1962" w:type="pct"/>
            <w:tcBorders>
              <w:top w:val="single" w:sz="4" w:space="0" w:color="auto"/>
              <w:left w:val="single" w:sz="4" w:space="0" w:color="auto"/>
              <w:bottom w:val="single" w:sz="4" w:space="0" w:color="auto"/>
              <w:right w:val="single" w:sz="4" w:space="0" w:color="auto"/>
            </w:tcBorders>
            <w:hideMark/>
          </w:tcPr>
          <w:p w14:paraId="02C11822" w14:textId="77777777" w:rsidR="00EE5860" w:rsidRPr="00441CD0" w:rsidRDefault="00EE5860" w:rsidP="00BB0E1F">
            <w:pPr>
              <w:pStyle w:val="TAL"/>
            </w:pPr>
            <w:r w:rsidRPr="00441CD0">
              <w:t>DL Buffering Suggested Packet Count</w:t>
            </w:r>
          </w:p>
        </w:tc>
        <w:tc>
          <w:tcPr>
            <w:tcW w:w="1360" w:type="pct"/>
            <w:tcBorders>
              <w:top w:val="single" w:sz="4" w:space="0" w:color="auto"/>
              <w:left w:val="single" w:sz="4" w:space="0" w:color="auto"/>
              <w:bottom w:val="single" w:sz="4" w:space="0" w:color="auto"/>
              <w:right w:val="single" w:sz="4" w:space="0" w:color="auto"/>
            </w:tcBorders>
            <w:hideMark/>
          </w:tcPr>
          <w:p w14:paraId="44C772AB" w14:textId="2B53BA69" w:rsidR="00EE5860" w:rsidRPr="00441CD0" w:rsidRDefault="00EE5860" w:rsidP="00BB0E1F">
            <w:pPr>
              <w:pStyle w:val="TAL"/>
            </w:pPr>
            <w:r w:rsidRPr="00441CD0">
              <w:t xml:space="preserve">Variable / </w:t>
            </w:r>
            <w:r w:rsidR="00415C19" w:rsidRPr="00441CD0">
              <w:t>Clause</w:t>
            </w:r>
            <w:r w:rsidR="00415C19">
              <w:t> </w:t>
            </w:r>
            <w:r w:rsidR="00415C19" w:rsidRPr="00441CD0">
              <w:t>8</w:t>
            </w:r>
            <w:r w:rsidRPr="00441CD0">
              <w:t>.2.30</w:t>
            </w:r>
          </w:p>
        </w:tc>
        <w:tc>
          <w:tcPr>
            <w:tcW w:w="833" w:type="pct"/>
            <w:tcBorders>
              <w:top w:val="single" w:sz="4" w:space="0" w:color="auto"/>
              <w:left w:val="single" w:sz="4" w:space="0" w:color="auto"/>
              <w:bottom w:val="single" w:sz="4" w:space="0" w:color="auto"/>
              <w:right w:val="single" w:sz="4" w:space="0" w:color="auto"/>
            </w:tcBorders>
            <w:hideMark/>
          </w:tcPr>
          <w:p w14:paraId="3286EB4E" w14:textId="77777777" w:rsidR="00EE5860" w:rsidRPr="00441CD0" w:rsidRDefault="00EE5860" w:rsidP="00BB0E1F">
            <w:pPr>
              <w:pStyle w:val="TAC"/>
              <w:rPr>
                <w:lang w:val="fr-FR"/>
              </w:rPr>
            </w:pPr>
            <w:r w:rsidRPr="00441CD0">
              <w:rPr>
                <w:lang w:val="fr-FR"/>
              </w:rPr>
              <w:t>Not Applicable</w:t>
            </w:r>
          </w:p>
        </w:tc>
      </w:tr>
      <w:tr w:rsidR="00EE5860" w:rsidRPr="00441CD0" w14:paraId="223197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FB289B" w14:textId="77777777" w:rsidR="00EE5860" w:rsidRPr="00441CD0" w:rsidRDefault="00EE5860" w:rsidP="00BB0E1F">
            <w:pPr>
              <w:pStyle w:val="TAC"/>
            </w:pPr>
            <w:r w:rsidRPr="00441CD0">
              <w:t>49</w:t>
            </w:r>
          </w:p>
        </w:tc>
        <w:tc>
          <w:tcPr>
            <w:tcW w:w="1962" w:type="pct"/>
            <w:tcBorders>
              <w:top w:val="single" w:sz="4" w:space="0" w:color="auto"/>
              <w:left w:val="single" w:sz="4" w:space="0" w:color="auto"/>
              <w:bottom w:val="single" w:sz="4" w:space="0" w:color="auto"/>
              <w:right w:val="single" w:sz="4" w:space="0" w:color="auto"/>
            </w:tcBorders>
            <w:hideMark/>
          </w:tcPr>
          <w:p w14:paraId="22518FDD" w14:textId="77777777" w:rsidR="00EE5860" w:rsidRPr="00441CD0" w:rsidRDefault="00EE5860" w:rsidP="00BB0E1F">
            <w:pPr>
              <w:pStyle w:val="TAL"/>
            </w:pPr>
            <w:r w:rsidRPr="00441CD0">
              <w:rPr>
                <w:lang w:val="de-DE"/>
              </w:rPr>
              <w:t>PFCP</w:t>
            </w:r>
            <w:r w:rsidRPr="00441CD0">
              <w:t>SMReq-Flags</w:t>
            </w:r>
          </w:p>
        </w:tc>
        <w:tc>
          <w:tcPr>
            <w:tcW w:w="1360" w:type="pct"/>
            <w:tcBorders>
              <w:top w:val="single" w:sz="4" w:space="0" w:color="auto"/>
              <w:left w:val="single" w:sz="4" w:space="0" w:color="auto"/>
              <w:bottom w:val="single" w:sz="4" w:space="0" w:color="auto"/>
              <w:right w:val="single" w:sz="4" w:space="0" w:color="auto"/>
            </w:tcBorders>
            <w:hideMark/>
          </w:tcPr>
          <w:p w14:paraId="2E08C4B0" w14:textId="50B1BD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.2.31</w:t>
            </w:r>
          </w:p>
        </w:tc>
        <w:tc>
          <w:tcPr>
            <w:tcW w:w="833" w:type="pct"/>
            <w:tcBorders>
              <w:top w:val="single" w:sz="4" w:space="0" w:color="auto"/>
              <w:left w:val="single" w:sz="4" w:space="0" w:color="auto"/>
              <w:bottom w:val="single" w:sz="4" w:space="0" w:color="auto"/>
              <w:right w:val="single" w:sz="4" w:space="0" w:color="auto"/>
            </w:tcBorders>
            <w:hideMark/>
          </w:tcPr>
          <w:p w14:paraId="216E5EA5" w14:textId="77777777" w:rsidR="00EE5860" w:rsidRPr="00441CD0" w:rsidRDefault="00EE5860" w:rsidP="00BB0E1F">
            <w:pPr>
              <w:pStyle w:val="TAC"/>
              <w:rPr>
                <w:lang w:val="fr-FR"/>
              </w:rPr>
            </w:pPr>
            <w:r w:rsidRPr="00441CD0">
              <w:rPr>
                <w:lang w:val="fr-FR"/>
              </w:rPr>
              <w:t>1</w:t>
            </w:r>
          </w:p>
        </w:tc>
      </w:tr>
      <w:tr w:rsidR="00EE5860" w:rsidRPr="00441CD0" w14:paraId="26D3B15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7E1B34" w14:textId="77777777" w:rsidR="00EE5860" w:rsidRPr="00441CD0" w:rsidRDefault="00EE5860" w:rsidP="00BB0E1F">
            <w:pPr>
              <w:pStyle w:val="TAC"/>
            </w:pPr>
            <w:r w:rsidRPr="00441CD0">
              <w:t>50</w:t>
            </w:r>
          </w:p>
        </w:tc>
        <w:tc>
          <w:tcPr>
            <w:tcW w:w="1962" w:type="pct"/>
            <w:tcBorders>
              <w:top w:val="single" w:sz="4" w:space="0" w:color="auto"/>
              <w:left w:val="single" w:sz="4" w:space="0" w:color="auto"/>
              <w:bottom w:val="single" w:sz="4" w:space="0" w:color="auto"/>
              <w:right w:val="single" w:sz="4" w:space="0" w:color="auto"/>
            </w:tcBorders>
            <w:hideMark/>
          </w:tcPr>
          <w:p w14:paraId="77E68F86" w14:textId="77777777" w:rsidR="00EE5860" w:rsidRPr="00441CD0" w:rsidRDefault="00EE5860" w:rsidP="00BB0E1F">
            <w:pPr>
              <w:pStyle w:val="TAL"/>
            </w:pPr>
            <w:r w:rsidRPr="00441CD0">
              <w:rPr>
                <w:lang w:val="de-DE"/>
              </w:rPr>
              <w:t>PFCP</w:t>
            </w:r>
            <w:r w:rsidRPr="00441CD0">
              <w:t>SRRsp-Flags</w:t>
            </w:r>
          </w:p>
        </w:tc>
        <w:tc>
          <w:tcPr>
            <w:tcW w:w="1360" w:type="pct"/>
            <w:tcBorders>
              <w:top w:val="single" w:sz="4" w:space="0" w:color="auto"/>
              <w:left w:val="single" w:sz="4" w:space="0" w:color="auto"/>
              <w:bottom w:val="single" w:sz="4" w:space="0" w:color="auto"/>
              <w:right w:val="single" w:sz="4" w:space="0" w:color="auto"/>
            </w:tcBorders>
            <w:hideMark/>
          </w:tcPr>
          <w:p w14:paraId="631D0EA0" w14:textId="1E2D583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.2.32</w:t>
            </w:r>
          </w:p>
        </w:tc>
        <w:tc>
          <w:tcPr>
            <w:tcW w:w="833" w:type="pct"/>
            <w:tcBorders>
              <w:top w:val="single" w:sz="4" w:space="0" w:color="auto"/>
              <w:left w:val="single" w:sz="4" w:space="0" w:color="auto"/>
              <w:bottom w:val="single" w:sz="4" w:space="0" w:color="auto"/>
              <w:right w:val="single" w:sz="4" w:space="0" w:color="auto"/>
            </w:tcBorders>
            <w:hideMark/>
          </w:tcPr>
          <w:p w14:paraId="6CC6EF35" w14:textId="77777777" w:rsidR="00EE5860" w:rsidRPr="00441CD0" w:rsidRDefault="00EE5860" w:rsidP="00BB0E1F">
            <w:pPr>
              <w:pStyle w:val="TAC"/>
              <w:rPr>
                <w:lang w:val="fr-FR"/>
              </w:rPr>
            </w:pPr>
            <w:r w:rsidRPr="00441CD0">
              <w:rPr>
                <w:lang w:val="fr-FR"/>
              </w:rPr>
              <w:t>1</w:t>
            </w:r>
          </w:p>
        </w:tc>
      </w:tr>
      <w:tr w:rsidR="00EE5860" w:rsidRPr="00441CD0" w14:paraId="72581C2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2478F28" w14:textId="77777777" w:rsidR="00EE5860" w:rsidRPr="00441CD0" w:rsidRDefault="00EE5860" w:rsidP="00BB0E1F">
            <w:pPr>
              <w:pStyle w:val="TAC"/>
            </w:pPr>
            <w:r w:rsidRPr="00441CD0">
              <w:t>51</w:t>
            </w:r>
          </w:p>
        </w:tc>
        <w:tc>
          <w:tcPr>
            <w:tcW w:w="1962" w:type="pct"/>
            <w:tcBorders>
              <w:top w:val="single" w:sz="4" w:space="0" w:color="auto"/>
              <w:left w:val="single" w:sz="4" w:space="0" w:color="auto"/>
              <w:bottom w:val="single" w:sz="4" w:space="0" w:color="auto"/>
              <w:right w:val="single" w:sz="4" w:space="0" w:color="auto"/>
            </w:tcBorders>
            <w:hideMark/>
          </w:tcPr>
          <w:p w14:paraId="2E4BB39F" w14:textId="77777777" w:rsidR="00EE5860" w:rsidRPr="00441CD0" w:rsidRDefault="00EE5860" w:rsidP="00BB0E1F">
            <w:pPr>
              <w:pStyle w:val="TAL"/>
            </w:pPr>
            <w:r w:rsidRPr="00441CD0">
              <w:t>Load Control Information</w:t>
            </w:r>
          </w:p>
        </w:tc>
        <w:tc>
          <w:tcPr>
            <w:tcW w:w="1360" w:type="pct"/>
            <w:tcBorders>
              <w:top w:val="single" w:sz="4" w:space="0" w:color="auto"/>
              <w:left w:val="single" w:sz="4" w:space="0" w:color="auto"/>
              <w:bottom w:val="single" w:sz="4" w:space="0" w:color="auto"/>
              <w:right w:val="single" w:sz="4" w:space="0" w:color="auto"/>
            </w:tcBorders>
            <w:hideMark/>
          </w:tcPr>
          <w:p w14:paraId="2936962E" w14:textId="77777777" w:rsidR="00EE5860" w:rsidRPr="00441CD0" w:rsidRDefault="00EE5860" w:rsidP="00BB0E1F">
            <w:pPr>
              <w:pStyle w:val="TAL"/>
            </w:pPr>
            <w:r w:rsidRPr="00441CD0">
              <w:t>Extendable / Table 7.5.3.3-1</w:t>
            </w:r>
          </w:p>
        </w:tc>
        <w:tc>
          <w:tcPr>
            <w:tcW w:w="833" w:type="pct"/>
            <w:tcBorders>
              <w:top w:val="single" w:sz="4" w:space="0" w:color="auto"/>
              <w:left w:val="single" w:sz="4" w:space="0" w:color="auto"/>
              <w:bottom w:val="single" w:sz="4" w:space="0" w:color="auto"/>
              <w:right w:val="single" w:sz="4" w:space="0" w:color="auto"/>
            </w:tcBorders>
            <w:hideMark/>
          </w:tcPr>
          <w:p w14:paraId="2E2C3E20" w14:textId="77777777" w:rsidR="00EE5860" w:rsidRPr="00441CD0" w:rsidRDefault="00EE5860" w:rsidP="00BB0E1F">
            <w:pPr>
              <w:pStyle w:val="TAC"/>
              <w:rPr>
                <w:lang w:val="fr-FR"/>
              </w:rPr>
            </w:pPr>
            <w:r w:rsidRPr="00441CD0">
              <w:rPr>
                <w:lang w:val="fr-FR"/>
              </w:rPr>
              <w:t>Not Applicable</w:t>
            </w:r>
          </w:p>
        </w:tc>
      </w:tr>
      <w:tr w:rsidR="00EE5860" w:rsidRPr="00441CD0" w14:paraId="0FE4E5A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93DE049" w14:textId="77777777" w:rsidR="00EE5860" w:rsidRPr="00441CD0" w:rsidRDefault="00EE5860" w:rsidP="00BB0E1F">
            <w:pPr>
              <w:pStyle w:val="TAC"/>
            </w:pPr>
            <w:r w:rsidRPr="00441CD0">
              <w:t>52</w:t>
            </w:r>
          </w:p>
        </w:tc>
        <w:tc>
          <w:tcPr>
            <w:tcW w:w="1962" w:type="pct"/>
            <w:tcBorders>
              <w:top w:val="single" w:sz="4" w:space="0" w:color="auto"/>
              <w:left w:val="single" w:sz="4" w:space="0" w:color="auto"/>
              <w:bottom w:val="single" w:sz="4" w:space="0" w:color="auto"/>
              <w:right w:val="single" w:sz="4" w:space="0" w:color="auto"/>
            </w:tcBorders>
            <w:hideMark/>
          </w:tcPr>
          <w:p w14:paraId="15D226C4" w14:textId="77777777" w:rsidR="00EE5860" w:rsidRPr="00441CD0" w:rsidRDefault="00EE5860" w:rsidP="00BB0E1F">
            <w:pPr>
              <w:pStyle w:val="TAL"/>
            </w:pPr>
            <w:r w:rsidRPr="00441CD0">
              <w:t>Sequence Number</w:t>
            </w:r>
          </w:p>
        </w:tc>
        <w:tc>
          <w:tcPr>
            <w:tcW w:w="1360" w:type="pct"/>
            <w:tcBorders>
              <w:top w:val="single" w:sz="4" w:space="0" w:color="auto"/>
              <w:left w:val="single" w:sz="4" w:space="0" w:color="auto"/>
              <w:bottom w:val="single" w:sz="4" w:space="0" w:color="auto"/>
              <w:right w:val="single" w:sz="4" w:space="0" w:color="auto"/>
            </w:tcBorders>
            <w:hideMark/>
          </w:tcPr>
          <w:p w14:paraId="3A25E34D" w14:textId="1675A38E"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.2.33</w:t>
            </w:r>
          </w:p>
        </w:tc>
        <w:tc>
          <w:tcPr>
            <w:tcW w:w="833" w:type="pct"/>
            <w:tcBorders>
              <w:top w:val="single" w:sz="4" w:space="0" w:color="auto"/>
              <w:left w:val="single" w:sz="4" w:space="0" w:color="auto"/>
              <w:bottom w:val="single" w:sz="4" w:space="0" w:color="auto"/>
              <w:right w:val="single" w:sz="4" w:space="0" w:color="auto"/>
            </w:tcBorders>
            <w:hideMark/>
          </w:tcPr>
          <w:p w14:paraId="5A8DE05B" w14:textId="77777777" w:rsidR="00EE5860" w:rsidRPr="00441CD0" w:rsidRDefault="00EE5860" w:rsidP="00BB0E1F">
            <w:pPr>
              <w:pStyle w:val="TAC"/>
              <w:rPr>
                <w:lang w:val="fr-FR"/>
              </w:rPr>
            </w:pPr>
            <w:r w:rsidRPr="00441CD0">
              <w:rPr>
                <w:lang w:val="fr-FR"/>
              </w:rPr>
              <w:t>4</w:t>
            </w:r>
          </w:p>
        </w:tc>
      </w:tr>
      <w:tr w:rsidR="00EE5860" w:rsidRPr="00441CD0" w14:paraId="4788D1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4B8618" w14:textId="77777777" w:rsidR="00EE5860" w:rsidRPr="00441CD0" w:rsidRDefault="00EE5860" w:rsidP="00BB0E1F">
            <w:pPr>
              <w:pStyle w:val="TAC"/>
            </w:pPr>
            <w:r w:rsidRPr="00441CD0">
              <w:t>53</w:t>
            </w:r>
          </w:p>
        </w:tc>
        <w:tc>
          <w:tcPr>
            <w:tcW w:w="1962" w:type="pct"/>
            <w:tcBorders>
              <w:top w:val="single" w:sz="4" w:space="0" w:color="auto"/>
              <w:left w:val="single" w:sz="4" w:space="0" w:color="auto"/>
              <w:bottom w:val="single" w:sz="4" w:space="0" w:color="auto"/>
              <w:right w:val="single" w:sz="4" w:space="0" w:color="auto"/>
            </w:tcBorders>
            <w:hideMark/>
          </w:tcPr>
          <w:p w14:paraId="7B6430AA" w14:textId="77777777" w:rsidR="00EE5860" w:rsidRPr="00441CD0" w:rsidRDefault="00EE5860" w:rsidP="00BB0E1F">
            <w:pPr>
              <w:pStyle w:val="TAL"/>
            </w:pPr>
            <w:r w:rsidRPr="00441CD0">
              <w:t>Metric</w:t>
            </w:r>
          </w:p>
        </w:tc>
        <w:tc>
          <w:tcPr>
            <w:tcW w:w="1360" w:type="pct"/>
            <w:tcBorders>
              <w:top w:val="single" w:sz="4" w:space="0" w:color="auto"/>
              <w:left w:val="single" w:sz="4" w:space="0" w:color="auto"/>
              <w:bottom w:val="single" w:sz="4" w:space="0" w:color="auto"/>
              <w:right w:val="single" w:sz="4" w:space="0" w:color="auto"/>
            </w:tcBorders>
            <w:hideMark/>
          </w:tcPr>
          <w:p w14:paraId="4DABE3D1" w14:textId="48929CD6"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.2.34</w:t>
            </w:r>
          </w:p>
        </w:tc>
        <w:tc>
          <w:tcPr>
            <w:tcW w:w="833" w:type="pct"/>
            <w:tcBorders>
              <w:top w:val="single" w:sz="4" w:space="0" w:color="auto"/>
              <w:left w:val="single" w:sz="4" w:space="0" w:color="auto"/>
              <w:bottom w:val="single" w:sz="4" w:space="0" w:color="auto"/>
              <w:right w:val="single" w:sz="4" w:space="0" w:color="auto"/>
            </w:tcBorders>
            <w:hideMark/>
          </w:tcPr>
          <w:p w14:paraId="564F9EB8" w14:textId="77777777" w:rsidR="00EE5860" w:rsidRPr="00441CD0" w:rsidRDefault="00EE5860" w:rsidP="00BB0E1F">
            <w:pPr>
              <w:pStyle w:val="TAC"/>
              <w:rPr>
                <w:lang w:val="fr-FR"/>
              </w:rPr>
            </w:pPr>
            <w:r w:rsidRPr="00441CD0">
              <w:rPr>
                <w:lang w:val="fr-FR"/>
              </w:rPr>
              <w:t>1</w:t>
            </w:r>
          </w:p>
        </w:tc>
      </w:tr>
      <w:tr w:rsidR="00EE5860" w:rsidRPr="00441CD0" w14:paraId="174CA50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7B6AB" w14:textId="77777777" w:rsidR="00EE5860" w:rsidRPr="00441CD0" w:rsidRDefault="00EE5860" w:rsidP="00BB0E1F">
            <w:pPr>
              <w:pStyle w:val="TAC"/>
            </w:pPr>
            <w:r w:rsidRPr="00441CD0">
              <w:t>54</w:t>
            </w:r>
          </w:p>
        </w:tc>
        <w:tc>
          <w:tcPr>
            <w:tcW w:w="1962" w:type="pct"/>
            <w:tcBorders>
              <w:top w:val="single" w:sz="4" w:space="0" w:color="auto"/>
              <w:left w:val="single" w:sz="4" w:space="0" w:color="auto"/>
              <w:bottom w:val="single" w:sz="4" w:space="0" w:color="auto"/>
              <w:right w:val="single" w:sz="4" w:space="0" w:color="auto"/>
            </w:tcBorders>
            <w:hideMark/>
          </w:tcPr>
          <w:p w14:paraId="62579E7A" w14:textId="77777777" w:rsidR="00EE5860" w:rsidRPr="00441CD0" w:rsidRDefault="00EE5860" w:rsidP="00BB0E1F">
            <w:pPr>
              <w:pStyle w:val="TAL"/>
            </w:pPr>
            <w:r w:rsidRPr="00441CD0">
              <w:t>Overload Control Information</w:t>
            </w:r>
          </w:p>
        </w:tc>
        <w:tc>
          <w:tcPr>
            <w:tcW w:w="1360" w:type="pct"/>
            <w:tcBorders>
              <w:top w:val="single" w:sz="4" w:space="0" w:color="auto"/>
              <w:left w:val="single" w:sz="4" w:space="0" w:color="auto"/>
              <w:bottom w:val="single" w:sz="4" w:space="0" w:color="auto"/>
              <w:right w:val="single" w:sz="4" w:space="0" w:color="auto"/>
            </w:tcBorders>
            <w:hideMark/>
          </w:tcPr>
          <w:p w14:paraId="56679EC9" w14:textId="77777777" w:rsidR="00EE5860" w:rsidRPr="00441CD0" w:rsidRDefault="00EE5860" w:rsidP="00BB0E1F">
            <w:pPr>
              <w:pStyle w:val="TAL"/>
            </w:pPr>
            <w:r w:rsidRPr="00441CD0">
              <w:t>Extendable / Table 7.5.3.4-1</w:t>
            </w:r>
          </w:p>
        </w:tc>
        <w:tc>
          <w:tcPr>
            <w:tcW w:w="833" w:type="pct"/>
            <w:tcBorders>
              <w:top w:val="single" w:sz="4" w:space="0" w:color="auto"/>
              <w:left w:val="single" w:sz="4" w:space="0" w:color="auto"/>
              <w:bottom w:val="single" w:sz="4" w:space="0" w:color="auto"/>
              <w:right w:val="single" w:sz="4" w:space="0" w:color="auto"/>
            </w:tcBorders>
            <w:hideMark/>
          </w:tcPr>
          <w:p w14:paraId="60437782" w14:textId="77777777" w:rsidR="00EE5860" w:rsidRPr="00441CD0" w:rsidRDefault="00EE5860" w:rsidP="00BB0E1F">
            <w:pPr>
              <w:pStyle w:val="TAC"/>
              <w:rPr>
                <w:lang w:val="fr-FR"/>
              </w:rPr>
            </w:pPr>
            <w:r w:rsidRPr="00441CD0">
              <w:rPr>
                <w:lang w:val="fr-FR"/>
              </w:rPr>
              <w:t>Not Applicable</w:t>
            </w:r>
          </w:p>
        </w:tc>
      </w:tr>
      <w:tr w:rsidR="00EE5860" w:rsidRPr="00441CD0" w14:paraId="03B7687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26489A2" w14:textId="77777777" w:rsidR="00EE5860" w:rsidRPr="00441CD0" w:rsidRDefault="00EE5860" w:rsidP="00BB0E1F">
            <w:pPr>
              <w:pStyle w:val="TAC"/>
            </w:pPr>
            <w:r w:rsidRPr="00441CD0">
              <w:t>55</w:t>
            </w:r>
          </w:p>
        </w:tc>
        <w:tc>
          <w:tcPr>
            <w:tcW w:w="1962" w:type="pct"/>
            <w:tcBorders>
              <w:top w:val="single" w:sz="4" w:space="0" w:color="auto"/>
              <w:left w:val="single" w:sz="4" w:space="0" w:color="auto"/>
              <w:bottom w:val="single" w:sz="4" w:space="0" w:color="auto"/>
              <w:right w:val="single" w:sz="4" w:space="0" w:color="auto"/>
            </w:tcBorders>
            <w:hideMark/>
          </w:tcPr>
          <w:p w14:paraId="1601089C" w14:textId="77777777" w:rsidR="00EE5860" w:rsidRPr="00441CD0" w:rsidRDefault="00EE5860" w:rsidP="00BB0E1F">
            <w:pPr>
              <w:pStyle w:val="TAL"/>
            </w:pPr>
            <w:r w:rsidRPr="00441CD0">
              <w:t>Timer</w:t>
            </w:r>
          </w:p>
        </w:tc>
        <w:tc>
          <w:tcPr>
            <w:tcW w:w="1360" w:type="pct"/>
            <w:tcBorders>
              <w:top w:val="single" w:sz="4" w:space="0" w:color="auto"/>
              <w:left w:val="single" w:sz="4" w:space="0" w:color="auto"/>
              <w:bottom w:val="single" w:sz="4" w:space="0" w:color="auto"/>
              <w:right w:val="single" w:sz="4" w:space="0" w:color="auto"/>
            </w:tcBorders>
            <w:hideMark/>
          </w:tcPr>
          <w:p w14:paraId="40B40CC8" w14:textId="72D0FB3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 35</w:t>
            </w:r>
          </w:p>
        </w:tc>
        <w:tc>
          <w:tcPr>
            <w:tcW w:w="833" w:type="pct"/>
            <w:tcBorders>
              <w:top w:val="single" w:sz="4" w:space="0" w:color="auto"/>
              <w:left w:val="single" w:sz="4" w:space="0" w:color="auto"/>
              <w:bottom w:val="single" w:sz="4" w:space="0" w:color="auto"/>
              <w:right w:val="single" w:sz="4" w:space="0" w:color="auto"/>
            </w:tcBorders>
            <w:hideMark/>
          </w:tcPr>
          <w:p w14:paraId="565B32C4" w14:textId="77777777" w:rsidR="00EE5860" w:rsidRPr="00441CD0" w:rsidRDefault="00EE5860" w:rsidP="00BB0E1F">
            <w:pPr>
              <w:pStyle w:val="TAC"/>
              <w:rPr>
                <w:lang w:val="fr-FR"/>
              </w:rPr>
            </w:pPr>
            <w:r w:rsidRPr="00441CD0">
              <w:rPr>
                <w:lang w:val="fr-FR"/>
              </w:rPr>
              <w:t>1</w:t>
            </w:r>
          </w:p>
        </w:tc>
      </w:tr>
      <w:tr w:rsidR="00EE5860" w:rsidRPr="00441CD0" w14:paraId="741B8B7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E2E655C" w14:textId="77777777" w:rsidR="00EE5860" w:rsidRPr="00441CD0" w:rsidRDefault="00EE5860" w:rsidP="00BB0E1F">
            <w:pPr>
              <w:pStyle w:val="TAC"/>
            </w:pPr>
            <w:r w:rsidRPr="00441CD0">
              <w:t>56</w:t>
            </w:r>
          </w:p>
        </w:tc>
        <w:tc>
          <w:tcPr>
            <w:tcW w:w="1962" w:type="pct"/>
            <w:tcBorders>
              <w:top w:val="single" w:sz="4" w:space="0" w:color="auto"/>
              <w:left w:val="single" w:sz="4" w:space="0" w:color="auto"/>
              <w:bottom w:val="single" w:sz="4" w:space="0" w:color="auto"/>
              <w:right w:val="single" w:sz="4" w:space="0" w:color="auto"/>
            </w:tcBorders>
            <w:hideMark/>
          </w:tcPr>
          <w:p w14:paraId="44F337A3" w14:textId="77777777" w:rsidR="00EE5860" w:rsidRPr="00441CD0" w:rsidRDefault="00EE5860" w:rsidP="00BB0E1F">
            <w:pPr>
              <w:pStyle w:val="TAL"/>
              <w:rPr>
                <w:sz w:val="16"/>
                <w:szCs w:val="16"/>
              </w:rPr>
            </w:pPr>
            <w:r w:rsidRPr="00441CD0">
              <w:t>PDR ID</w:t>
            </w:r>
          </w:p>
        </w:tc>
        <w:tc>
          <w:tcPr>
            <w:tcW w:w="1360" w:type="pct"/>
            <w:tcBorders>
              <w:top w:val="single" w:sz="4" w:space="0" w:color="auto"/>
              <w:left w:val="single" w:sz="4" w:space="0" w:color="auto"/>
              <w:bottom w:val="single" w:sz="4" w:space="0" w:color="auto"/>
              <w:right w:val="single" w:sz="4" w:space="0" w:color="auto"/>
            </w:tcBorders>
            <w:hideMark/>
          </w:tcPr>
          <w:p w14:paraId="41AA516A" w14:textId="682A373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 36</w:t>
            </w:r>
          </w:p>
        </w:tc>
        <w:tc>
          <w:tcPr>
            <w:tcW w:w="833" w:type="pct"/>
            <w:tcBorders>
              <w:top w:val="single" w:sz="4" w:space="0" w:color="auto"/>
              <w:left w:val="single" w:sz="4" w:space="0" w:color="auto"/>
              <w:bottom w:val="single" w:sz="4" w:space="0" w:color="auto"/>
              <w:right w:val="single" w:sz="4" w:space="0" w:color="auto"/>
            </w:tcBorders>
            <w:hideMark/>
          </w:tcPr>
          <w:p w14:paraId="3E022A3F" w14:textId="77777777" w:rsidR="00EE5860" w:rsidRPr="00441CD0" w:rsidRDefault="00EE5860" w:rsidP="00BB0E1F">
            <w:pPr>
              <w:pStyle w:val="TAC"/>
              <w:rPr>
                <w:lang w:val="fr-FR"/>
              </w:rPr>
            </w:pPr>
            <w:r w:rsidRPr="00441CD0">
              <w:rPr>
                <w:lang w:val="fr-FR"/>
              </w:rPr>
              <w:t>2</w:t>
            </w:r>
          </w:p>
        </w:tc>
      </w:tr>
      <w:tr w:rsidR="00EE5860" w:rsidRPr="00441CD0" w14:paraId="2B23B3F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C1AF70" w14:textId="77777777" w:rsidR="00EE5860" w:rsidRPr="00441CD0" w:rsidRDefault="00EE5860" w:rsidP="00BB0E1F">
            <w:pPr>
              <w:pStyle w:val="TAC"/>
            </w:pPr>
            <w:r w:rsidRPr="00441CD0">
              <w:t>57</w:t>
            </w:r>
          </w:p>
        </w:tc>
        <w:tc>
          <w:tcPr>
            <w:tcW w:w="1962" w:type="pct"/>
            <w:tcBorders>
              <w:top w:val="single" w:sz="4" w:space="0" w:color="auto"/>
              <w:left w:val="single" w:sz="4" w:space="0" w:color="auto"/>
              <w:bottom w:val="single" w:sz="4" w:space="0" w:color="auto"/>
              <w:right w:val="single" w:sz="4" w:space="0" w:color="auto"/>
            </w:tcBorders>
            <w:hideMark/>
          </w:tcPr>
          <w:p w14:paraId="247454D9" w14:textId="77777777" w:rsidR="00EE5860" w:rsidRPr="00441CD0" w:rsidRDefault="00EE5860" w:rsidP="00BB0E1F">
            <w:pPr>
              <w:pStyle w:val="TAL"/>
              <w:rPr>
                <w:sz w:val="16"/>
                <w:szCs w:val="16"/>
              </w:rPr>
            </w:pPr>
            <w:r w:rsidRPr="00441CD0">
              <w:t>F-SEID</w:t>
            </w:r>
          </w:p>
        </w:tc>
        <w:tc>
          <w:tcPr>
            <w:tcW w:w="1360" w:type="pct"/>
            <w:tcBorders>
              <w:top w:val="single" w:sz="4" w:space="0" w:color="auto"/>
              <w:left w:val="single" w:sz="4" w:space="0" w:color="auto"/>
              <w:bottom w:val="single" w:sz="4" w:space="0" w:color="auto"/>
              <w:right w:val="single" w:sz="4" w:space="0" w:color="auto"/>
            </w:tcBorders>
            <w:hideMark/>
          </w:tcPr>
          <w:p w14:paraId="1DE7D7A9" w14:textId="22445E09"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 xml:space="preserve">.2 </w:t>
            </w:r>
            <w:r w:rsidRPr="00441CD0">
              <w:rPr>
                <w:lang w:val="de-DE"/>
              </w:rPr>
              <w:t>37</w:t>
            </w:r>
          </w:p>
        </w:tc>
        <w:tc>
          <w:tcPr>
            <w:tcW w:w="833" w:type="pct"/>
            <w:tcBorders>
              <w:top w:val="single" w:sz="4" w:space="0" w:color="auto"/>
              <w:left w:val="single" w:sz="4" w:space="0" w:color="auto"/>
              <w:bottom w:val="single" w:sz="4" w:space="0" w:color="auto"/>
              <w:right w:val="single" w:sz="4" w:space="0" w:color="auto"/>
            </w:tcBorders>
            <w:hideMark/>
          </w:tcPr>
          <w:p w14:paraId="6249252A" w14:textId="77777777" w:rsidR="00EE5860" w:rsidRPr="00441CD0" w:rsidRDefault="00EE5860" w:rsidP="00BB0E1F">
            <w:pPr>
              <w:pStyle w:val="TAC"/>
              <w:rPr>
                <w:lang w:val="fr-FR"/>
              </w:rPr>
            </w:pPr>
            <w:r w:rsidRPr="00441CD0">
              <w:rPr>
                <w:lang w:val="fr-FR"/>
              </w:rPr>
              <w:t>9</w:t>
            </w:r>
          </w:p>
        </w:tc>
      </w:tr>
      <w:tr w:rsidR="00EE5860" w:rsidRPr="00441CD0" w14:paraId="24E88DD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3BCFB28" w14:textId="77777777" w:rsidR="00EE5860" w:rsidRPr="00441CD0" w:rsidRDefault="00EE5860" w:rsidP="00BB0E1F">
            <w:pPr>
              <w:pStyle w:val="TAC"/>
              <w:rPr>
                <w:lang w:val="de-DE"/>
              </w:rPr>
            </w:pPr>
            <w:r w:rsidRPr="00441CD0">
              <w:rPr>
                <w:lang w:val="de-DE"/>
              </w:rPr>
              <w:t>58</w:t>
            </w:r>
          </w:p>
        </w:tc>
        <w:tc>
          <w:tcPr>
            <w:tcW w:w="1962" w:type="pct"/>
            <w:tcBorders>
              <w:top w:val="single" w:sz="4" w:space="0" w:color="auto"/>
              <w:left w:val="single" w:sz="4" w:space="0" w:color="auto"/>
              <w:bottom w:val="single" w:sz="4" w:space="0" w:color="auto"/>
              <w:right w:val="single" w:sz="4" w:space="0" w:color="auto"/>
            </w:tcBorders>
            <w:hideMark/>
          </w:tcPr>
          <w:p w14:paraId="53FBE5E0" w14:textId="77777777" w:rsidR="00EE5860" w:rsidRPr="00441CD0" w:rsidRDefault="00EE5860" w:rsidP="00BB0E1F">
            <w:pPr>
              <w:pStyle w:val="TAL"/>
              <w:rPr>
                <w:lang w:val="x-none"/>
              </w:rPr>
            </w:pPr>
            <w:r w:rsidRPr="00441CD0">
              <w:t>Application ID's PFDs</w:t>
            </w:r>
          </w:p>
        </w:tc>
        <w:tc>
          <w:tcPr>
            <w:tcW w:w="1360" w:type="pct"/>
            <w:tcBorders>
              <w:top w:val="single" w:sz="4" w:space="0" w:color="auto"/>
              <w:left w:val="single" w:sz="4" w:space="0" w:color="auto"/>
              <w:bottom w:val="single" w:sz="4" w:space="0" w:color="auto"/>
              <w:right w:val="single" w:sz="4" w:space="0" w:color="auto"/>
            </w:tcBorders>
            <w:hideMark/>
          </w:tcPr>
          <w:p w14:paraId="01AEB2FF"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26159457" w14:textId="77777777" w:rsidR="00EE5860" w:rsidRPr="00441CD0" w:rsidRDefault="00EE5860" w:rsidP="00BB0E1F">
            <w:pPr>
              <w:pStyle w:val="TAC"/>
              <w:rPr>
                <w:lang w:val="fr-FR"/>
              </w:rPr>
            </w:pPr>
            <w:r w:rsidRPr="00441CD0">
              <w:rPr>
                <w:lang w:val="fr-FR"/>
              </w:rPr>
              <w:t>Not Applicable</w:t>
            </w:r>
          </w:p>
        </w:tc>
      </w:tr>
      <w:tr w:rsidR="00EE5860" w:rsidRPr="00441CD0" w14:paraId="5F7A75B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8959552" w14:textId="77777777" w:rsidR="00EE5860" w:rsidRPr="00441CD0" w:rsidRDefault="00EE5860" w:rsidP="00BB0E1F">
            <w:pPr>
              <w:pStyle w:val="TAC"/>
              <w:rPr>
                <w:lang w:val="de-DE"/>
              </w:rPr>
            </w:pPr>
            <w:r w:rsidRPr="00441CD0">
              <w:rPr>
                <w:lang w:val="de-DE"/>
              </w:rPr>
              <w:t>59</w:t>
            </w:r>
          </w:p>
        </w:tc>
        <w:tc>
          <w:tcPr>
            <w:tcW w:w="1962" w:type="pct"/>
            <w:tcBorders>
              <w:top w:val="single" w:sz="4" w:space="0" w:color="auto"/>
              <w:left w:val="single" w:sz="4" w:space="0" w:color="auto"/>
              <w:bottom w:val="single" w:sz="4" w:space="0" w:color="auto"/>
              <w:right w:val="single" w:sz="4" w:space="0" w:color="auto"/>
            </w:tcBorders>
            <w:hideMark/>
          </w:tcPr>
          <w:p w14:paraId="6D8E3112" w14:textId="77777777" w:rsidR="00EE5860" w:rsidRPr="00441CD0" w:rsidRDefault="00EE5860" w:rsidP="00BB0E1F">
            <w:pPr>
              <w:pStyle w:val="TAL"/>
              <w:rPr>
                <w:lang w:val="x-none"/>
              </w:rPr>
            </w:pPr>
            <w:r w:rsidRPr="00441CD0">
              <w:t>PFD context</w:t>
            </w:r>
          </w:p>
        </w:tc>
        <w:tc>
          <w:tcPr>
            <w:tcW w:w="1360" w:type="pct"/>
            <w:tcBorders>
              <w:top w:val="single" w:sz="4" w:space="0" w:color="auto"/>
              <w:left w:val="single" w:sz="4" w:space="0" w:color="auto"/>
              <w:bottom w:val="single" w:sz="4" w:space="0" w:color="auto"/>
              <w:right w:val="single" w:sz="4" w:space="0" w:color="auto"/>
            </w:tcBorders>
            <w:hideMark/>
          </w:tcPr>
          <w:p w14:paraId="02FD67EB"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4E8856E5" w14:textId="77777777" w:rsidR="00EE5860" w:rsidRPr="00441CD0" w:rsidRDefault="00EE5860" w:rsidP="00BB0E1F">
            <w:pPr>
              <w:pStyle w:val="TAC"/>
              <w:rPr>
                <w:lang w:val="fr-FR"/>
              </w:rPr>
            </w:pPr>
            <w:r w:rsidRPr="00441CD0">
              <w:rPr>
                <w:lang w:val="fr-FR"/>
              </w:rPr>
              <w:t>Not Applicable</w:t>
            </w:r>
          </w:p>
        </w:tc>
      </w:tr>
      <w:tr w:rsidR="00EE5860" w:rsidRPr="00441CD0" w14:paraId="3EEBF84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8020AB9" w14:textId="77777777" w:rsidR="00EE5860" w:rsidRPr="00441CD0" w:rsidRDefault="00EE5860" w:rsidP="00BB0E1F">
            <w:pPr>
              <w:pStyle w:val="TAC"/>
              <w:rPr>
                <w:lang w:val="de-DE"/>
              </w:rPr>
            </w:pPr>
            <w:r w:rsidRPr="00441CD0">
              <w:rPr>
                <w:lang w:val="de-DE"/>
              </w:rPr>
              <w:t>60</w:t>
            </w:r>
          </w:p>
        </w:tc>
        <w:tc>
          <w:tcPr>
            <w:tcW w:w="1962" w:type="pct"/>
            <w:tcBorders>
              <w:top w:val="single" w:sz="4" w:space="0" w:color="auto"/>
              <w:left w:val="single" w:sz="4" w:space="0" w:color="auto"/>
              <w:bottom w:val="single" w:sz="4" w:space="0" w:color="auto"/>
              <w:right w:val="single" w:sz="4" w:space="0" w:color="auto"/>
            </w:tcBorders>
            <w:hideMark/>
          </w:tcPr>
          <w:p w14:paraId="01624BFA" w14:textId="77777777" w:rsidR="00EE5860" w:rsidRPr="00441CD0" w:rsidRDefault="00EE5860" w:rsidP="00BB0E1F">
            <w:pPr>
              <w:pStyle w:val="TAL"/>
              <w:rPr>
                <w:lang w:val="x-none"/>
              </w:rPr>
            </w:pPr>
            <w:r w:rsidRPr="00441CD0">
              <w:t>Node ID</w:t>
            </w:r>
          </w:p>
        </w:tc>
        <w:tc>
          <w:tcPr>
            <w:tcW w:w="1360" w:type="pct"/>
            <w:tcBorders>
              <w:top w:val="single" w:sz="4" w:space="0" w:color="auto"/>
              <w:left w:val="single" w:sz="4" w:space="0" w:color="auto"/>
              <w:bottom w:val="single" w:sz="4" w:space="0" w:color="auto"/>
              <w:right w:val="single" w:sz="4" w:space="0" w:color="auto"/>
            </w:tcBorders>
            <w:hideMark/>
          </w:tcPr>
          <w:p w14:paraId="33097789" w14:textId="6CA2A40D" w:rsidR="00EE5860" w:rsidRPr="00441CD0" w:rsidRDefault="00EE5860" w:rsidP="00BB0E1F">
            <w:pPr>
              <w:pStyle w:val="TAL"/>
              <w:rPr>
                <w:lang w:val="de-DE"/>
              </w:rPr>
            </w:pPr>
            <w:r w:rsidRPr="00441CD0">
              <w:t xml:space="preserve">Extendable </w:t>
            </w:r>
            <w:r w:rsidRPr="00441CD0">
              <w:rPr>
                <w:lang w:val="de-DE"/>
              </w:rPr>
              <w:t xml:space="preserve">/ </w:t>
            </w:r>
            <w:r w:rsidR="00415C19" w:rsidRPr="00441CD0">
              <w:t>Clause</w:t>
            </w:r>
            <w:r w:rsidR="00415C19">
              <w:t> </w:t>
            </w:r>
            <w:r w:rsidR="00415C19" w:rsidRPr="00441CD0">
              <w:rPr>
                <w:lang w:val="de-DE"/>
              </w:rPr>
              <w:t>8</w:t>
            </w:r>
            <w:r w:rsidRPr="00441CD0">
              <w:rPr>
                <w:lang w:val="de-DE"/>
              </w:rPr>
              <w:t>.2.</w:t>
            </w:r>
            <w:r w:rsidRPr="00441CD0">
              <w:t>3</w:t>
            </w:r>
            <w:r w:rsidRPr="00441CD0">
              <w:rPr>
                <w:lang w:val="de-DE"/>
              </w:rPr>
              <w:t>8</w:t>
            </w:r>
          </w:p>
        </w:tc>
        <w:tc>
          <w:tcPr>
            <w:tcW w:w="833" w:type="pct"/>
            <w:tcBorders>
              <w:top w:val="single" w:sz="4" w:space="0" w:color="auto"/>
              <w:left w:val="single" w:sz="4" w:space="0" w:color="auto"/>
              <w:bottom w:val="single" w:sz="4" w:space="0" w:color="auto"/>
              <w:right w:val="single" w:sz="4" w:space="0" w:color="auto"/>
            </w:tcBorders>
            <w:hideMark/>
          </w:tcPr>
          <w:p w14:paraId="0D3B81B7" w14:textId="77777777" w:rsidR="00EE5860" w:rsidRPr="00441CD0" w:rsidRDefault="00EE5860" w:rsidP="00BB0E1F">
            <w:pPr>
              <w:pStyle w:val="TAC"/>
              <w:rPr>
                <w:lang w:val="fr-FR"/>
              </w:rPr>
            </w:pPr>
            <w:r w:rsidRPr="00441CD0">
              <w:rPr>
                <w:lang w:val="fr-FR"/>
              </w:rPr>
              <w:t>1</w:t>
            </w:r>
          </w:p>
        </w:tc>
      </w:tr>
      <w:tr w:rsidR="00EE5860" w:rsidRPr="00441CD0" w14:paraId="7D0E65D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DA06CC1" w14:textId="77777777" w:rsidR="00EE5860" w:rsidRPr="00441CD0" w:rsidRDefault="00EE5860" w:rsidP="00BB0E1F">
            <w:pPr>
              <w:pStyle w:val="TAC"/>
              <w:rPr>
                <w:lang w:val="de-DE"/>
              </w:rPr>
            </w:pPr>
            <w:r w:rsidRPr="00441CD0">
              <w:rPr>
                <w:lang w:val="de-DE"/>
              </w:rPr>
              <w:t>61</w:t>
            </w:r>
          </w:p>
        </w:tc>
        <w:tc>
          <w:tcPr>
            <w:tcW w:w="1962" w:type="pct"/>
            <w:tcBorders>
              <w:top w:val="single" w:sz="4" w:space="0" w:color="auto"/>
              <w:left w:val="single" w:sz="4" w:space="0" w:color="auto"/>
              <w:bottom w:val="single" w:sz="4" w:space="0" w:color="auto"/>
              <w:right w:val="single" w:sz="4" w:space="0" w:color="auto"/>
            </w:tcBorders>
            <w:hideMark/>
          </w:tcPr>
          <w:p w14:paraId="0E793009" w14:textId="77777777" w:rsidR="00EE5860" w:rsidRPr="00441CD0" w:rsidRDefault="00EE5860" w:rsidP="00BB0E1F">
            <w:pPr>
              <w:pStyle w:val="TAL"/>
              <w:rPr>
                <w:lang w:val="x-none"/>
              </w:rPr>
            </w:pPr>
            <w:r w:rsidRPr="00441CD0">
              <w:t>PFD contents</w:t>
            </w:r>
          </w:p>
        </w:tc>
        <w:tc>
          <w:tcPr>
            <w:tcW w:w="1360" w:type="pct"/>
            <w:tcBorders>
              <w:top w:val="single" w:sz="4" w:space="0" w:color="auto"/>
              <w:left w:val="single" w:sz="4" w:space="0" w:color="auto"/>
              <w:bottom w:val="single" w:sz="4" w:space="0" w:color="auto"/>
              <w:right w:val="single" w:sz="4" w:space="0" w:color="auto"/>
            </w:tcBorders>
            <w:hideMark/>
          </w:tcPr>
          <w:p w14:paraId="5A348FED" w14:textId="0E12B814" w:rsidR="00EE5860" w:rsidRPr="00441CD0" w:rsidRDefault="00EE5860" w:rsidP="00BB0E1F">
            <w:pPr>
              <w:pStyle w:val="TAL"/>
            </w:pPr>
            <w:r w:rsidRPr="00441CD0">
              <w:rPr>
                <w:lang w:val="de-DE"/>
              </w:rPr>
              <w:t xml:space="preserve">Extendable / </w:t>
            </w:r>
            <w:r w:rsidR="00415C19" w:rsidRPr="00441CD0">
              <w:t>Clause</w:t>
            </w:r>
            <w:r w:rsidR="00415C19">
              <w:t> </w:t>
            </w:r>
            <w:r w:rsidR="00415C19" w:rsidRPr="00441CD0">
              <w:rPr>
                <w:lang w:val="de-DE"/>
              </w:rPr>
              <w:t>8</w:t>
            </w:r>
            <w:r w:rsidRPr="00441CD0">
              <w:rPr>
                <w:lang w:val="de-DE"/>
              </w:rPr>
              <w:t>.2.</w:t>
            </w:r>
            <w:r w:rsidRPr="00441CD0">
              <w:t>39</w:t>
            </w:r>
          </w:p>
        </w:tc>
        <w:tc>
          <w:tcPr>
            <w:tcW w:w="833" w:type="pct"/>
            <w:tcBorders>
              <w:top w:val="single" w:sz="4" w:space="0" w:color="auto"/>
              <w:left w:val="single" w:sz="4" w:space="0" w:color="auto"/>
              <w:bottom w:val="single" w:sz="4" w:space="0" w:color="auto"/>
              <w:right w:val="single" w:sz="4" w:space="0" w:color="auto"/>
            </w:tcBorders>
            <w:hideMark/>
          </w:tcPr>
          <w:p w14:paraId="2D825BF4" w14:textId="77777777" w:rsidR="00EE5860" w:rsidRPr="00441CD0" w:rsidRDefault="00EE5860" w:rsidP="00BB0E1F">
            <w:pPr>
              <w:pStyle w:val="TAC"/>
              <w:rPr>
                <w:lang w:val="fr-FR"/>
              </w:rPr>
            </w:pPr>
            <w:r w:rsidRPr="00441CD0">
              <w:rPr>
                <w:lang w:val="de-DE"/>
              </w:rPr>
              <w:t>2</w:t>
            </w:r>
          </w:p>
        </w:tc>
      </w:tr>
      <w:tr w:rsidR="00EE5860" w:rsidRPr="00441CD0" w14:paraId="78EA466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C66173E" w14:textId="77777777" w:rsidR="00EE5860" w:rsidRPr="00441CD0" w:rsidRDefault="00EE5860" w:rsidP="00BB0E1F">
            <w:pPr>
              <w:pStyle w:val="TAC"/>
              <w:rPr>
                <w:lang w:val="de-DE"/>
              </w:rPr>
            </w:pPr>
            <w:r w:rsidRPr="00441CD0">
              <w:rPr>
                <w:lang w:val="de-DE"/>
              </w:rPr>
              <w:lastRenderedPageBreak/>
              <w:t>62</w:t>
            </w:r>
          </w:p>
        </w:tc>
        <w:tc>
          <w:tcPr>
            <w:tcW w:w="1962" w:type="pct"/>
            <w:tcBorders>
              <w:top w:val="single" w:sz="4" w:space="0" w:color="auto"/>
              <w:left w:val="single" w:sz="4" w:space="0" w:color="auto"/>
              <w:bottom w:val="single" w:sz="4" w:space="0" w:color="auto"/>
              <w:right w:val="single" w:sz="4" w:space="0" w:color="auto"/>
            </w:tcBorders>
            <w:hideMark/>
          </w:tcPr>
          <w:p w14:paraId="63965E18" w14:textId="77777777" w:rsidR="00EE5860" w:rsidRPr="00441CD0" w:rsidRDefault="00EE5860" w:rsidP="00BB0E1F">
            <w:pPr>
              <w:pStyle w:val="TAL"/>
              <w:rPr>
                <w:lang w:val="x-none"/>
              </w:rPr>
            </w:pPr>
            <w:r w:rsidRPr="00441CD0">
              <w:t>Measurement Method</w:t>
            </w:r>
          </w:p>
        </w:tc>
        <w:tc>
          <w:tcPr>
            <w:tcW w:w="1360" w:type="pct"/>
            <w:tcBorders>
              <w:top w:val="single" w:sz="4" w:space="0" w:color="auto"/>
              <w:left w:val="single" w:sz="4" w:space="0" w:color="auto"/>
              <w:bottom w:val="single" w:sz="4" w:space="0" w:color="auto"/>
              <w:right w:val="single" w:sz="4" w:space="0" w:color="auto"/>
            </w:tcBorders>
            <w:hideMark/>
          </w:tcPr>
          <w:p w14:paraId="1AA49DE1" w14:textId="4D6CC5F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.2.40</w:t>
            </w:r>
          </w:p>
        </w:tc>
        <w:tc>
          <w:tcPr>
            <w:tcW w:w="833" w:type="pct"/>
            <w:tcBorders>
              <w:top w:val="single" w:sz="4" w:space="0" w:color="auto"/>
              <w:left w:val="single" w:sz="4" w:space="0" w:color="auto"/>
              <w:bottom w:val="single" w:sz="4" w:space="0" w:color="auto"/>
              <w:right w:val="single" w:sz="4" w:space="0" w:color="auto"/>
            </w:tcBorders>
            <w:hideMark/>
          </w:tcPr>
          <w:p w14:paraId="38498E71" w14:textId="77777777" w:rsidR="00EE5860" w:rsidRPr="00441CD0" w:rsidRDefault="00EE5860" w:rsidP="00BB0E1F">
            <w:pPr>
              <w:pStyle w:val="TAC"/>
              <w:rPr>
                <w:lang w:val="fr-FR"/>
              </w:rPr>
            </w:pPr>
            <w:r w:rsidRPr="00441CD0">
              <w:rPr>
                <w:lang w:val="fr-FR"/>
              </w:rPr>
              <w:t>1</w:t>
            </w:r>
          </w:p>
        </w:tc>
      </w:tr>
      <w:tr w:rsidR="00EE5860" w:rsidRPr="00441CD0" w14:paraId="57AA17F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9B2CCA" w14:textId="77777777" w:rsidR="00EE5860" w:rsidRPr="00441CD0" w:rsidRDefault="00EE5860" w:rsidP="00BB0E1F">
            <w:pPr>
              <w:pStyle w:val="TAC"/>
              <w:rPr>
                <w:lang w:val="de-DE"/>
              </w:rPr>
            </w:pPr>
            <w:r w:rsidRPr="00441CD0">
              <w:rPr>
                <w:lang w:val="de-DE"/>
              </w:rPr>
              <w:t>63</w:t>
            </w:r>
          </w:p>
        </w:tc>
        <w:tc>
          <w:tcPr>
            <w:tcW w:w="1962" w:type="pct"/>
            <w:tcBorders>
              <w:top w:val="single" w:sz="4" w:space="0" w:color="auto"/>
              <w:left w:val="single" w:sz="4" w:space="0" w:color="auto"/>
              <w:bottom w:val="single" w:sz="4" w:space="0" w:color="auto"/>
              <w:right w:val="single" w:sz="4" w:space="0" w:color="auto"/>
            </w:tcBorders>
            <w:hideMark/>
          </w:tcPr>
          <w:p w14:paraId="32121FB8" w14:textId="77777777" w:rsidR="00EE5860" w:rsidRPr="00441CD0" w:rsidRDefault="00EE5860" w:rsidP="00BB0E1F">
            <w:pPr>
              <w:pStyle w:val="TAL"/>
              <w:rPr>
                <w:lang w:val="x-none"/>
              </w:rPr>
            </w:pPr>
            <w:r w:rsidRPr="00441CD0">
              <w:t>Usage Report Trigger</w:t>
            </w:r>
          </w:p>
        </w:tc>
        <w:tc>
          <w:tcPr>
            <w:tcW w:w="1360" w:type="pct"/>
            <w:tcBorders>
              <w:top w:val="single" w:sz="4" w:space="0" w:color="auto"/>
              <w:left w:val="single" w:sz="4" w:space="0" w:color="auto"/>
              <w:bottom w:val="single" w:sz="4" w:space="0" w:color="auto"/>
              <w:right w:val="single" w:sz="4" w:space="0" w:color="auto"/>
            </w:tcBorders>
            <w:hideMark/>
          </w:tcPr>
          <w:p w14:paraId="7C57A39E" w14:textId="090D292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.2.41</w:t>
            </w:r>
          </w:p>
        </w:tc>
        <w:tc>
          <w:tcPr>
            <w:tcW w:w="833" w:type="pct"/>
            <w:tcBorders>
              <w:top w:val="single" w:sz="4" w:space="0" w:color="auto"/>
              <w:left w:val="single" w:sz="4" w:space="0" w:color="auto"/>
              <w:bottom w:val="single" w:sz="4" w:space="0" w:color="auto"/>
              <w:right w:val="single" w:sz="4" w:space="0" w:color="auto"/>
            </w:tcBorders>
            <w:hideMark/>
          </w:tcPr>
          <w:p w14:paraId="492CD311" w14:textId="77777777" w:rsidR="00EE5860" w:rsidRPr="00441CD0" w:rsidRDefault="00EE5860" w:rsidP="00BB0E1F">
            <w:pPr>
              <w:pStyle w:val="TAC"/>
              <w:rPr>
                <w:lang w:val="fr-FR"/>
              </w:rPr>
            </w:pPr>
            <w:r w:rsidRPr="00441CD0">
              <w:rPr>
                <w:lang w:val="fr-FR"/>
              </w:rPr>
              <w:t>2</w:t>
            </w:r>
          </w:p>
        </w:tc>
      </w:tr>
      <w:tr w:rsidR="00EE5860" w:rsidRPr="00441CD0" w14:paraId="0E631A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65D13F" w14:textId="77777777" w:rsidR="00EE5860" w:rsidRPr="00441CD0" w:rsidRDefault="00EE5860" w:rsidP="00BB0E1F">
            <w:pPr>
              <w:pStyle w:val="TAC"/>
              <w:rPr>
                <w:lang w:val="de-DE"/>
              </w:rPr>
            </w:pPr>
            <w:r w:rsidRPr="00441CD0">
              <w:rPr>
                <w:lang w:val="de-DE"/>
              </w:rPr>
              <w:t>64</w:t>
            </w:r>
          </w:p>
        </w:tc>
        <w:tc>
          <w:tcPr>
            <w:tcW w:w="1962" w:type="pct"/>
            <w:tcBorders>
              <w:top w:val="single" w:sz="4" w:space="0" w:color="auto"/>
              <w:left w:val="single" w:sz="4" w:space="0" w:color="auto"/>
              <w:bottom w:val="single" w:sz="4" w:space="0" w:color="auto"/>
              <w:right w:val="single" w:sz="4" w:space="0" w:color="auto"/>
            </w:tcBorders>
            <w:hideMark/>
          </w:tcPr>
          <w:p w14:paraId="64191D0D" w14:textId="77777777" w:rsidR="00EE5860" w:rsidRPr="00441CD0" w:rsidRDefault="00EE5860" w:rsidP="00BB0E1F">
            <w:pPr>
              <w:pStyle w:val="TAL"/>
              <w:rPr>
                <w:lang w:val="x-none"/>
              </w:rPr>
            </w:pPr>
            <w:r w:rsidRPr="00441CD0">
              <w:t>Measurement Period</w:t>
            </w:r>
          </w:p>
        </w:tc>
        <w:tc>
          <w:tcPr>
            <w:tcW w:w="1360" w:type="pct"/>
            <w:tcBorders>
              <w:top w:val="single" w:sz="4" w:space="0" w:color="auto"/>
              <w:left w:val="single" w:sz="4" w:space="0" w:color="auto"/>
              <w:bottom w:val="single" w:sz="4" w:space="0" w:color="auto"/>
              <w:right w:val="single" w:sz="4" w:space="0" w:color="auto"/>
            </w:tcBorders>
            <w:hideMark/>
          </w:tcPr>
          <w:p w14:paraId="327C5A49" w14:textId="50418158"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7A05ED6" w14:textId="77777777" w:rsidR="00EE5860" w:rsidRPr="00441CD0" w:rsidRDefault="00EE5860" w:rsidP="00BB0E1F">
            <w:pPr>
              <w:pStyle w:val="TAC"/>
              <w:rPr>
                <w:lang w:val="fr-FR"/>
              </w:rPr>
            </w:pPr>
            <w:r w:rsidRPr="00441CD0">
              <w:rPr>
                <w:lang w:val="fr-FR"/>
              </w:rPr>
              <w:t>4</w:t>
            </w:r>
          </w:p>
        </w:tc>
      </w:tr>
      <w:tr w:rsidR="00EE5860" w:rsidRPr="00441CD0" w14:paraId="2D69105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AEB2431" w14:textId="77777777" w:rsidR="00EE5860" w:rsidRPr="00441CD0" w:rsidRDefault="00EE5860" w:rsidP="00BB0E1F">
            <w:pPr>
              <w:pStyle w:val="TAC"/>
              <w:rPr>
                <w:lang w:val="de-DE"/>
              </w:rPr>
            </w:pPr>
            <w:r w:rsidRPr="00441CD0">
              <w:rPr>
                <w:lang w:val="de-DE"/>
              </w:rPr>
              <w:t>65</w:t>
            </w:r>
          </w:p>
        </w:tc>
        <w:tc>
          <w:tcPr>
            <w:tcW w:w="1962" w:type="pct"/>
            <w:tcBorders>
              <w:top w:val="single" w:sz="4" w:space="0" w:color="auto"/>
              <w:left w:val="single" w:sz="4" w:space="0" w:color="auto"/>
              <w:bottom w:val="single" w:sz="4" w:space="0" w:color="auto"/>
              <w:right w:val="single" w:sz="4" w:space="0" w:color="auto"/>
            </w:tcBorders>
            <w:hideMark/>
          </w:tcPr>
          <w:p w14:paraId="79D81981" w14:textId="77777777" w:rsidR="00EE5860" w:rsidRPr="00441CD0" w:rsidRDefault="00EE5860" w:rsidP="00BB0E1F">
            <w:pPr>
              <w:pStyle w:val="TAL"/>
              <w:rPr>
                <w:lang w:val="x-none"/>
              </w:rPr>
            </w:pPr>
            <w:r w:rsidRPr="00441CD0">
              <w:t>FQ-CSID</w:t>
            </w:r>
          </w:p>
        </w:tc>
        <w:tc>
          <w:tcPr>
            <w:tcW w:w="1360" w:type="pct"/>
            <w:tcBorders>
              <w:top w:val="single" w:sz="4" w:space="0" w:color="auto"/>
              <w:left w:val="single" w:sz="4" w:space="0" w:color="auto"/>
              <w:bottom w:val="single" w:sz="4" w:space="0" w:color="auto"/>
              <w:right w:val="single" w:sz="4" w:space="0" w:color="auto"/>
            </w:tcBorders>
            <w:hideMark/>
          </w:tcPr>
          <w:p w14:paraId="7257626C" w14:textId="64444B9A" w:rsidR="00EE5860" w:rsidRPr="00441CD0" w:rsidRDefault="00EE5860" w:rsidP="00BB0E1F">
            <w:pPr>
              <w:pStyle w:val="TAL"/>
              <w:rPr>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sv-SE"/>
              </w:rPr>
              <w:t>43</w:t>
            </w:r>
          </w:p>
        </w:tc>
        <w:tc>
          <w:tcPr>
            <w:tcW w:w="833" w:type="pct"/>
            <w:tcBorders>
              <w:top w:val="single" w:sz="4" w:space="0" w:color="auto"/>
              <w:left w:val="single" w:sz="4" w:space="0" w:color="auto"/>
              <w:bottom w:val="single" w:sz="4" w:space="0" w:color="auto"/>
              <w:right w:val="single" w:sz="4" w:space="0" w:color="auto"/>
            </w:tcBorders>
            <w:hideMark/>
          </w:tcPr>
          <w:p w14:paraId="1D67AD1E" w14:textId="77777777" w:rsidR="00EE5860" w:rsidRPr="00441CD0" w:rsidRDefault="00EE5860" w:rsidP="00BB0E1F">
            <w:pPr>
              <w:pStyle w:val="TAC"/>
              <w:rPr>
                <w:lang w:val="fr-FR"/>
              </w:rPr>
            </w:pPr>
            <w:r w:rsidRPr="00441CD0">
              <w:rPr>
                <w:lang w:val="fr-FR"/>
              </w:rPr>
              <w:t>1</w:t>
            </w:r>
          </w:p>
        </w:tc>
      </w:tr>
      <w:tr w:rsidR="00EE5860" w:rsidRPr="00441CD0" w14:paraId="51933CB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A3EB03" w14:textId="77777777" w:rsidR="00EE5860" w:rsidRPr="00441CD0" w:rsidRDefault="00EE5860" w:rsidP="00BB0E1F">
            <w:pPr>
              <w:pStyle w:val="TAC"/>
              <w:rPr>
                <w:lang w:val="de-DE"/>
              </w:rPr>
            </w:pPr>
            <w:r w:rsidRPr="00441CD0">
              <w:rPr>
                <w:lang w:val="de-DE"/>
              </w:rPr>
              <w:t>66</w:t>
            </w:r>
          </w:p>
        </w:tc>
        <w:tc>
          <w:tcPr>
            <w:tcW w:w="1962" w:type="pct"/>
            <w:tcBorders>
              <w:top w:val="single" w:sz="4" w:space="0" w:color="auto"/>
              <w:left w:val="single" w:sz="4" w:space="0" w:color="auto"/>
              <w:bottom w:val="single" w:sz="4" w:space="0" w:color="auto"/>
              <w:right w:val="single" w:sz="4" w:space="0" w:color="auto"/>
            </w:tcBorders>
            <w:hideMark/>
          </w:tcPr>
          <w:p w14:paraId="557BA808" w14:textId="77777777" w:rsidR="00EE5860" w:rsidRPr="00441CD0" w:rsidRDefault="00EE5860" w:rsidP="00BB0E1F">
            <w:pPr>
              <w:pStyle w:val="TAL"/>
              <w:rPr>
                <w:lang w:val="x-none"/>
              </w:rPr>
            </w:pPr>
            <w:r w:rsidRPr="00441CD0">
              <w:t>Volume Measurement</w:t>
            </w:r>
          </w:p>
        </w:tc>
        <w:tc>
          <w:tcPr>
            <w:tcW w:w="1360" w:type="pct"/>
            <w:tcBorders>
              <w:top w:val="single" w:sz="4" w:space="0" w:color="auto"/>
              <w:left w:val="single" w:sz="4" w:space="0" w:color="auto"/>
              <w:bottom w:val="single" w:sz="4" w:space="0" w:color="auto"/>
              <w:right w:val="single" w:sz="4" w:space="0" w:color="auto"/>
            </w:tcBorders>
            <w:hideMark/>
          </w:tcPr>
          <w:p w14:paraId="03EA21DD" w14:textId="0D75477F"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4</w:t>
            </w:r>
          </w:p>
        </w:tc>
        <w:tc>
          <w:tcPr>
            <w:tcW w:w="833" w:type="pct"/>
            <w:tcBorders>
              <w:top w:val="single" w:sz="4" w:space="0" w:color="auto"/>
              <w:left w:val="single" w:sz="4" w:space="0" w:color="auto"/>
              <w:bottom w:val="single" w:sz="4" w:space="0" w:color="auto"/>
              <w:right w:val="single" w:sz="4" w:space="0" w:color="auto"/>
            </w:tcBorders>
            <w:hideMark/>
          </w:tcPr>
          <w:p w14:paraId="4821BE6D" w14:textId="77777777" w:rsidR="00EE5860" w:rsidRPr="00441CD0" w:rsidRDefault="00EE5860" w:rsidP="00BB0E1F">
            <w:pPr>
              <w:pStyle w:val="TAC"/>
              <w:rPr>
                <w:lang w:val="fr-FR"/>
              </w:rPr>
            </w:pPr>
            <w:r w:rsidRPr="00441CD0">
              <w:rPr>
                <w:lang w:val="fr-FR"/>
              </w:rPr>
              <w:t>1</w:t>
            </w:r>
          </w:p>
        </w:tc>
      </w:tr>
      <w:tr w:rsidR="00EE5860" w:rsidRPr="00441CD0" w14:paraId="2EC2079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88CAED1" w14:textId="77777777" w:rsidR="00EE5860" w:rsidRPr="00441CD0" w:rsidRDefault="00EE5860" w:rsidP="00BB0E1F">
            <w:pPr>
              <w:pStyle w:val="TAC"/>
              <w:rPr>
                <w:lang w:val="de-DE"/>
              </w:rPr>
            </w:pPr>
            <w:r w:rsidRPr="00441CD0">
              <w:rPr>
                <w:lang w:val="de-DE"/>
              </w:rPr>
              <w:t>67</w:t>
            </w:r>
          </w:p>
        </w:tc>
        <w:tc>
          <w:tcPr>
            <w:tcW w:w="1962" w:type="pct"/>
            <w:tcBorders>
              <w:top w:val="single" w:sz="4" w:space="0" w:color="auto"/>
              <w:left w:val="single" w:sz="4" w:space="0" w:color="auto"/>
              <w:bottom w:val="single" w:sz="4" w:space="0" w:color="auto"/>
              <w:right w:val="single" w:sz="4" w:space="0" w:color="auto"/>
            </w:tcBorders>
            <w:hideMark/>
          </w:tcPr>
          <w:p w14:paraId="681B5134" w14:textId="77777777" w:rsidR="00EE5860" w:rsidRPr="00441CD0" w:rsidRDefault="00EE5860" w:rsidP="00BB0E1F">
            <w:pPr>
              <w:pStyle w:val="TAL"/>
              <w:rPr>
                <w:lang w:val="x-none"/>
              </w:rPr>
            </w:pPr>
            <w:r w:rsidRPr="00441CD0">
              <w:t>Duration Measurement</w:t>
            </w:r>
          </w:p>
        </w:tc>
        <w:tc>
          <w:tcPr>
            <w:tcW w:w="1360" w:type="pct"/>
            <w:tcBorders>
              <w:top w:val="single" w:sz="4" w:space="0" w:color="auto"/>
              <w:left w:val="single" w:sz="4" w:space="0" w:color="auto"/>
              <w:bottom w:val="single" w:sz="4" w:space="0" w:color="auto"/>
              <w:right w:val="single" w:sz="4" w:space="0" w:color="auto"/>
            </w:tcBorders>
            <w:hideMark/>
          </w:tcPr>
          <w:p w14:paraId="7B072A74" w14:textId="5BE4A415"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5</w:t>
            </w:r>
          </w:p>
        </w:tc>
        <w:tc>
          <w:tcPr>
            <w:tcW w:w="833" w:type="pct"/>
            <w:tcBorders>
              <w:top w:val="single" w:sz="4" w:space="0" w:color="auto"/>
              <w:left w:val="single" w:sz="4" w:space="0" w:color="auto"/>
              <w:bottom w:val="single" w:sz="4" w:space="0" w:color="auto"/>
              <w:right w:val="single" w:sz="4" w:space="0" w:color="auto"/>
            </w:tcBorders>
            <w:hideMark/>
          </w:tcPr>
          <w:p w14:paraId="5CF499ED" w14:textId="77777777" w:rsidR="00EE5860" w:rsidRPr="00441CD0" w:rsidRDefault="00EE5860" w:rsidP="00BB0E1F">
            <w:pPr>
              <w:pStyle w:val="TAC"/>
              <w:rPr>
                <w:lang w:val="fr-FR"/>
              </w:rPr>
            </w:pPr>
            <w:r w:rsidRPr="00441CD0">
              <w:rPr>
                <w:lang w:val="fr-FR"/>
              </w:rPr>
              <w:t>4</w:t>
            </w:r>
          </w:p>
        </w:tc>
      </w:tr>
      <w:tr w:rsidR="00EE5860" w:rsidRPr="00441CD0" w14:paraId="32B23F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4AB0F2A" w14:textId="77777777" w:rsidR="00EE5860" w:rsidRPr="00441CD0" w:rsidRDefault="00EE5860" w:rsidP="00BB0E1F">
            <w:pPr>
              <w:pStyle w:val="TAC"/>
              <w:rPr>
                <w:lang w:val="de-DE"/>
              </w:rPr>
            </w:pPr>
            <w:r w:rsidRPr="00441CD0">
              <w:rPr>
                <w:lang w:val="de-DE"/>
              </w:rPr>
              <w:t>68</w:t>
            </w:r>
          </w:p>
        </w:tc>
        <w:tc>
          <w:tcPr>
            <w:tcW w:w="1962" w:type="pct"/>
            <w:tcBorders>
              <w:top w:val="single" w:sz="4" w:space="0" w:color="auto"/>
              <w:left w:val="single" w:sz="4" w:space="0" w:color="auto"/>
              <w:bottom w:val="single" w:sz="4" w:space="0" w:color="auto"/>
              <w:right w:val="single" w:sz="4" w:space="0" w:color="auto"/>
            </w:tcBorders>
            <w:hideMark/>
          </w:tcPr>
          <w:p w14:paraId="1171A523" w14:textId="77777777" w:rsidR="00EE5860" w:rsidRPr="00441CD0" w:rsidRDefault="00EE5860" w:rsidP="00BB0E1F">
            <w:pPr>
              <w:pStyle w:val="TAL"/>
              <w:rPr>
                <w:lang w:val="x-none"/>
              </w:rPr>
            </w:pPr>
            <w:r w:rsidRPr="00441CD0">
              <w:t>Application Detection Information</w:t>
            </w:r>
          </w:p>
        </w:tc>
        <w:tc>
          <w:tcPr>
            <w:tcW w:w="1360" w:type="pct"/>
            <w:tcBorders>
              <w:top w:val="single" w:sz="4" w:space="0" w:color="auto"/>
              <w:left w:val="single" w:sz="4" w:space="0" w:color="auto"/>
              <w:bottom w:val="single" w:sz="4" w:space="0" w:color="auto"/>
              <w:right w:val="single" w:sz="4" w:space="0" w:color="auto"/>
            </w:tcBorders>
            <w:hideMark/>
          </w:tcPr>
          <w:p w14:paraId="4FD8F240"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50D2667A" w14:textId="77777777" w:rsidR="00EE5860" w:rsidRPr="00441CD0" w:rsidRDefault="00EE5860" w:rsidP="00BB0E1F">
            <w:pPr>
              <w:pStyle w:val="TAC"/>
              <w:rPr>
                <w:lang w:val="fr-FR"/>
              </w:rPr>
            </w:pPr>
            <w:r w:rsidRPr="00441CD0">
              <w:rPr>
                <w:lang w:val="fr-FR"/>
              </w:rPr>
              <w:t>Not Applicable</w:t>
            </w:r>
          </w:p>
        </w:tc>
      </w:tr>
      <w:tr w:rsidR="00EE5860" w:rsidRPr="00441CD0" w14:paraId="35A5B4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35EC4F" w14:textId="77777777" w:rsidR="00EE5860" w:rsidRPr="00441CD0" w:rsidRDefault="00EE5860" w:rsidP="00BB0E1F">
            <w:pPr>
              <w:pStyle w:val="TAC"/>
              <w:rPr>
                <w:lang w:val="de-DE"/>
              </w:rPr>
            </w:pPr>
            <w:r w:rsidRPr="00441CD0">
              <w:rPr>
                <w:lang w:val="de-DE"/>
              </w:rPr>
              <w:t>69</w:t>
            </w:r>
          </w:p>
        </w:tc>
        <w:tc>
          <w:tcPr>
            <w:tcW w:w="1962" w:type="pct"/>
            <w:tcBorders>
              <w:top w:val="single" w:sz="4" w:space="0" w:color="auto"/>
              <w:left w:val="single" w:sz="4" w:space="0" w:color="auto"/>
              <w:bottom w:val="single" w:sz="4" w:space="0" w:color="auto"/>
              <w:right w:val="single" w:sz="4" w:space="0" w:color="auto"/>
            </w:tcBorders>
            <w:hideMark/>
          </w:tcPr>
          <w:p w14:paraId="5EB799DE" w14:textId="77777777" w:rsidR="00EE5860" w:rsidRPr="00441CD0" w:rsidRDefault="00EE5860" w:rsidP="00BB0E1F">
            <w:pPr>
              <w:pStyle w:val="TAL"/>
              <w:rPr>
                <w:lang w:val="x-none"/>
              </w:rPr>
            </w:pPr>
            <w:r w:rsidRPr="00441CD0">
              <w:t>Time of First Packet</w:t>
            </w:r>
          </w:p>
        </w:tc>
        <w:tc>
          <w:tcPr>
            <w:tcW w:w="1360" w:type="pct"/>
            <w:tcBorders>
              <w:top w:val="single" w:sz="4" w:space="0" w:color="auto"/>
              <w:left w:val="single" w:sz="4" w:space="0" w:color="auto"/>
              <w:bottom w:val="single" w:sz="4" w:space="0" w:color="auto"/>
              <w:right w:val="single" w:sz="4" w:space="0" w:color="auto"/>
            </w:tcBorders>
            <w:hideMark/>
          </w:tcPr>
          <w:p w14:paraId="4496CD90" w14:textId="23A2E017"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14:paraId="6858E713" w14:textId="77777777" w:rsidR="00EE5860" w:rsidRPr="00441CD0" w:rsidRDefault="00EE5860" w:rsidP="00BB0E1F">
            <w:pPr>
              <w:pStyle w:val="TAC"/>
              <w:rPr>
                <w:lang w:val="fr-FR"/>
              </w:rPr>
            </w:pPr>
            <w:r w:rsidRPr="00441CD0">
              <w:rPr>
                <w:lang w:val="fr-FR"/>
              </w:rPr>
              <w:t>4</w:t>
            </w:r>
          </w:p>
        </w:tc>
      </w:tr>
      <w:tr w:rsidR="00EE5860" w:rsidRPr="00441CD0" w14:paraId="487F8AE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11C6B9B" w14:textId="77777777" w:rsidR="00EE5860" w:rsidRPr="00441CD0" w:rsidRDefault="00EE5860" w:rsidP="00BB0E1F">
            <w:pPr>
              <w:pStyle w:val="TAC"/>
              <w:rPr>
                <w:lang w:val="de-DE"/>
              </w:rPr>
            </w:pPr>
            <w:r w:rsidRPr="00441CD0">
              <w:rPr>
                <w:lang w:val="de-DE"/>
              </w:rPr>
              <w:t>70</w:t>
            </w:r>
          </w:p>
        </w:tc>
        <w:tc>
          <w:tcPr>
            <w:tcW w:w="1962" w:type="pct"/>
            <w:tcBorders>
              <w:top w:val="single" w:sz="4" w:space="0" w:color="auto"/>
              <w:left w:val="single" w:sz="4" w:space="0" w:color="auto"/>
              <w:bottom w:val="single" w:sz="4" w:space="0" w:color="auto"/>
              <w:right w:val="single" w:sz="4" w:space="0" w:color="auto"/>
            </w:tcBorders>
            <w:hideMark/>
          </w:tcPr>
          <w:p w14:paraId="2A58E729" w14:textId="77777777" w:rsidR="00EE5860" w:rsidRPr="00441CD0" w:rsidRDefault="00EE5860" w:rsidP="00BB0E1F">
            <w:pPr>
              <w:pStyle w:val="TAL"/>
              <w:rPr>
                <w:lang w:val="x-none"/>
              </w:rPr>
            </w:pPr>
            <w:r w:rsidRPr="00441CD0">
              <w:t>Time of Last Packet</w:t>
            </w:r>
          </w:p>
        </w:tc>
        <w:tc>
          <w:tcPr>
            <w:tcW w:w="1360" w:type="pct"/>
            <w:tcBorders>
              <w:top w:val="single" w:sz="4" w:space="0" w:color="auto"/>
              <w:left w:val="single" w:sz="4" w:space="0" w:color="auto"/>
              <w:bottom w:val="single" w:sz="4" w:space="0" w:color="auto"/>
              <w:right w:val="single" w:sz="4" w:space="0" w:color="auto"/>
            </w:tcBorders>
            <w:hideMark/>
          </w:tcPr>
          <w:p w14:paraId="2FA8DF2C" w14:textId="001C187B"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14:paraId="7C865533" w14:textId="77777777" w:rsidR="00EE5860" w:rsidRPr="00441CD0" w:rsidRDefault="00EE5860" w:rsidP="00BB0E1F">
            <w:pPr>
              <w:pStyle w:val="TAC"/>
              <w:rPr>
                <w:lang w:val="fr-FR"/>
              </w:rPr>
            </w:pPr>
            <w:r w:rsidRPr="00441CD0">
              <w:rPr>
                <w:lang w:val="fr-FR"/>
              </w:rPr>
              <w:t>4</w:t>
            </w:r>
          </w:p>
        </w:tc>
      </w:tr>
      <w:tr w:rsidR="00EE5860" w:rsidRPr="00441CD0" w14:paraId="054A1FA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0007FAE" w14:textId="77777777" w:rsidR="00EE5860" w:rsidRPr="00441CD0" w:rsidRDefault="00EE5860" w:rsidP="00BB0E1F">
            <w:pPr>
              <w:pStyle w:val="TAC"/>
              <w:rPr>
                <w:lang w:val="de-DE"/>
              </w:rPr>
            </w:pPr>
            <w:r w:rsidRPr="00441CD0">
              <w:rPr>
                <w:lang w:val="de-DE"/>
              </w:rPr>
              <w:t>71</w:t>
            </w:r>
          </w:p>
        </w:tc>
        <w:tc>
          <w:tcPr>
            <w:tcW w:w="1962" w:type="pct"/>
            <w:tcBorders>
              <w:top w:val="single" w:sz="4" w:space="0" w:color="auto"/>
              <w:left w:val="single" w:sz="4" w:space="0" w:color="auto"/>
              <w:bottom w:val="single" w:sz="4" w:space="0" w:color="auto"/>
              <w:right w:val="single" w:sz="4" w:space="0" w:color="auto"/>
            </w:tcBorders>
            <w:hideMark/>
          </w:tcPr>
          <w:p w14:paraId="0E2F2628" w14:textId="77777777" w:rsidR="00EE5860" w:rsidRPr="00441CD0" w:rsidRDefault="00EE5860" w:rsidP="00BB0E1F">
            <w:pPr>
              <w:pStyle w:val="TAL"/>
              <w:rPr>
                <w:lang w:val="x-none"/>
              </w:rPr>
            </w:pPr>
            <w:r w:rsidRPr="00441CD0">
              <w:t>Quota Holding Time</w:t>
            </w:r>
          </w:p>
        </w:tc>
        <w:tc>
          <w:tcPr>
            <w:tcW w:w="1360" w:type="pct"/>
            <w:tcBorders>
              <w:top w:val="single" w:sz="4" w:space="0" w:color="auto"/>
              <w:left w:val="single" w:sz="4" w:space="0" w:color="auto"/>
              <w:bottom w:val="single" w:sz="4" w:space="0" w:color="auto"/>
              <w:right w:val="single" w:sz="4" w:space="0" w:color="auto"/>
            </w:tcBorders>
            <w:hideMark/>
          </w:tcPr>
          <w:p w14:paraId="41D78E3E" w14:textId="5041F34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48</w:t>
            </w:r>
          </w:p>
        </w:tc>
        <w:tc>
          <w:tcPr>
            <w:tcW w:w="833" w:type="pct"/>
            <w:tcBorders>
              <w:top w:val="single" w:sz="4" w:space="0" w:color="auto"/>
              <w:left w:val="single" w:sz="4" w:space="0" w:color="auto"/>
              <w:bottom w:val="single" w:sz="4" w:space="0" w:color="auto"/>
              <w:right w:val="single" w:sz="4" w:space="0" w:color="auto"/>
            </w:tcBorders>
            <w:hideMark/>
          </w:tcPr>
          <w:p w14:paraId="0578C5D5" w14:textId="77777777" w:rsidR="00EE5860" w:rsidRPr="00441CD0" w:rsidRDefault="00EE5860" w:rsidP="00BB0E1F">
            <w:pPr>
              <w:pStyle w:val="TAC"/>
              <w:rPr>
                <w:lang w:val="sv-SE"/>
              </w:rPr>
            </w:pPr>
            <w:r w:rsidRPr="00441CD0">
              <w:rPr>
                <w:lang w:val="sv-SE"/>
              </w:rPr>
              <w:t>4</w:t>
            </w:r>
          </w:p>
        </w:tc>
      </w:tr>
      <w:tr w:rsidR="00EE5860" w:rsidRPr="00441CD0" w14:paraId="49C0A2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7ADD22B" w14:textId="77777777" w:rsidR="00EE5860" w:rsidRPr="00441CD0" w:rsidRDefault="00EE5860" w:rsidP="00BB0E1F">
            <w:pPr>
              <w:pStyle w:val="TAC"/>
              <w:rPr>
                <w:lang w:val="de-DE"/>
              </w:rPr>
            </w:pPr>
            <w:r w:rsidRPr="00441CD0">
              <w:rPr>
                <w:lang w:val="de-DE"/>
              </w:rPr>
              <w:t>72</w:t>
            </w:r>
          </w:p>
        </w:tc>
        <w:tc>
          <w:tcPr>
            <w:tcW w:w="1962" w:type="pct"/>
            <w:tcBorders>
              <w:top w:val="single" w:sz="4" w:space="0" w:color="auto"/>
              <w:left w:val="single" w:sz="4" w:space="0" w:color="auto"/>
              <w:bottom w:val="single" w:sz="4" w:space="0" w:color="auto"/>
              <w:right w:val="single" w:sz="4" w:space="0" w:color="auto"/>
            </w:tcBorders>
            <w:hideMark/>
          </w:tcPr>
          <w:p w14:paraId="32647671" w14:textId="77777777" w:rsidR="00EE5860" w:rsidRPr="00441CD0" w:rsidRDefault="00EE5860" w:rsidP="00BB0E1F">
            <w:pPr>
              <w:pStyle w:val="TAL"/>
              <w:rPr>
                <w:lang w:val="x-none"/>
              </w:rPr>
            </w:pPr>
            <w:r w:rsidRPr="00441CD0">
              <w:t>Dropped DL Traffic Threshold</w:t>
            </w:r>
          </w:p>
        </w:tc>
        <w:tc>
          <w:tcPr>
            <w:tcW w:w="1360" w:type="pct"/>
            <w:tcBorders>
              <w:top w:val="single" w:sz="4" w:space="0" w:color="auto"/>
              <w:left w:val="single" w:sz="4" w:space="0" w:color="auto"/>
              <w:bottom w:val="single" w:sz="4" w:space="0" w:color="auto"/>
              <w:right w:val="single" w:sz="4" w:space="0" w:color="auto"/>
            </w:tcBorders>
            <w:hideMark/>
          </w:tcPr>
          <w:p w14:paraId="53209714" w14:textId="1E374C9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49</w:t>
            </w:r>
          </w:p>
        </w:tc>
        <w:tc>
          <w:tcPr>
            <w:tcW w:w="833" w:type="pct"/>
            <w:tcBorders>
              <w:top w:val="single" w:sz="4" w:space="0" w:color="auto"/>
              <w:left w:val="single" w:sz="4" w:space="0" w:color="auto"/>
              <w:bottom w:val="single" w:sz="4" w:space="0" w:color="auto"/>
              <w:right w:val="single" w:sz="4" w:space="0" w:color="auto"/>
            </w:tcBorders>
            <w:hideMark/>
          </w:tcPr>
          <w:p w14:paraId="2450C5CA" w14:textId="77777777" w:rsidR="00EE5860" w:rsidRPr="00441CD0" w:rsidRDefault="00EE5860" w:rsidP="00BB0E1F">
            <w:pPr>
              <w:pStyle w:val="TAC"/>
              <w:rPr>
                <w:lang w:val="fr-FR"/>
              </w:rPr>
            </w:pPr>
            <w:r w:rsidRPr="00441CD0">
              <w:rPr>
                <w:lang w:val="fr-FR"/>
              </w:rPr>
              <w:t>1</w:t>
            </w:r>
          </w:p>
        </w:tc>
      </w:tr>
      <w:tr w:rsidR="00EE5860" w:rsidRPr="00441CD0" w14:paraId="5732B37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E388344" w14:textId="77777777" w:rsidR="00EE5860" w:rsidRPr="00441CD0" w:rsidRDefault="00EE5860" w:rsidP="00BB0E1F">
            <w:pPr>
              <w:pStyle w:val="TAC"/>
              <w:rPr>
                <w:lang w:val="de-DE"/>
              </w:rPr>
            </w:pPr>
            <w:r w:rsidRPr="00441CD0">
              <w:rPr>
                <w:lang w:val="de-DE"/>
              </w:rPr>
              <w:t>73</w:t>
            </w:r>
          </w:p>
        </w:tc>
        <w:tc>
          <w:tcPr>
            <w:tcW w:w="1962" w:type="pct"/>
            <w:tcBorders>
              <w:top w:val="single" w:sz="4" w:space="0" w:color="auto"/>
              <w:left w:val="single" w:sz="4" w:space="0" w:color="auto"/>
              <w:bottom w:val="single" w:sz="4" w:space="0" w:color="auto"/>
              <w:right w:val="single" w:sz="4" w:space="0" w:color="auto"/>
            </w:tcBorders>
            <w:hideMark/>
          </w:tcPr>
          <w:p w14:paraId="5910C7FB" w14:textId="77777777" w:rsidR="00EE5860" w:rsidRPr="00441CD0" w:rsidRDefault="00EE5860" w:rsidP="00BB0E1F">
            <w:pPr>
              <w:pStyle w:val="TAL"/>
              <w:rPr>
                <w:lang w:val="x-none"/>
              </w:rPr>
            </w:pPr>
            <w:r w:rsidRPr="00441CD0">
              <w:t>Volume Quota</w:t>
            </w:r>
          </w:p>
        </w:tc>
        <w:tc>
          <w:tcPr>
            <w:tcW w:w="1360" w:type="pct"/>
            <w:tcBorders>
              <w:top w:val="single" w:sz="4" w:space="0" w:color="auto"/>
              <w:left w:val="single" w:sz="4" w:space="0" w:color="auto"/>
              <w:bottom w:val="single" w:sz="4" w:space="0" w:color="auto"/>
              <w:right w:val="single" w:sz="4" w:space="0" w:color="auto"/>
            </w:tcBorders>
            <w:hideMark/>
          </w:tcPr>
          <w:p w14:paraId="73D4C0D2" w14:textId="524FA01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0</w:t>
            </w:r>
          </w:p>
        </w:tc>
        <w:tc>
          <w:tcPr>
            <w:tcW w:w="833" w:type="pct"/>
            <w:tcBorders>
              <w:top w:val="single" w:sz="4" w:space="0" w:color="auto"/>
              <w:left w:val="single" w:sz="4" w:space="0" w:color="auto"/>
              <w:bottom w:val="single" w:sz="4" w:space="0" w:color="auto"/>
              <w:right w:val="single" w:sz="4" w:space="0" w:color="auto"/>
            </w:tcBorders>
            <w:hideMark/>
          </w:tcPr>
          <w:p w14:paraId="43F633EC" w14:textId="77777777" w:rsidR="00EE5860" w:rsidRPr="00441CD0" w:rsidRDefault="00EE5860" w:rsidP="00BB0E1F">
            <w:pPr>
              <w:pStyle w:val="TAC"/>
              <w:rPr>
                <w:lang w:val="sv-SE"/>
              </w:rPr>
            </w:pPr>
            <w:r w:rsidRPr="00441CD0">
              <w:rPr>
                <w:lang w:val="sv-SE"/>
              </w:rPr>
              <w:t>1</w:t>
            </w:r>
          </w:p>
        </w:tc>
      </w:tr>
      <w:tr w:rsidR="00EE5860" w:rsidRPr="00441CD0" w14:paraId="5B15A8F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F1C7237" w14:textId="77777777" w:rsidR="00EE5860" w:rsidRPr="00441CD0" w:rsidRDefault="00EE5860" w:rsidP="00BB0E1F">
            <w:pPr>
              <w:pStyle w:val="TAC"/>
              <w:rPr>
                <w:lang w:val="de-DE"/>
              </w:rPr>
            </w:pPr>
            <w:r w:rsidRPr="00441CD0">
              <w:rPr>
                <w:lang w:val="de-DE"/>
              </w:rPr>
              <w:t>74</w:t>
            </w:r>
          </w:p>
        </w:tc>
        <w:tc>
          <w:tcPr>
            <w:tcW w:w="1962" w:type="pct"/>
            <w:tcBorders>
              <w:top w:val="single" w:sz="4" w:space="0" w:color="auto"/>
              <w:left w:val="single" w:sz="4" w:space="0" w:color="auto"/>
              <w:bottom w:val="single" w:sz="4" w:space="0" w:color="auto"/>
              <w:right w:val="single" w:sz="4" w:space="0" w:color="auto"/>
            </w:tcBorders>
            <w:hideMark/>
          </w:tcPr>
          <w:p w14:paraId="11567D7A" w14:textId="77777777" w:rsidR="00EE5860" w:rsidRPr="00441CD0" w:rsidRDefault="00EE5860" w:rsidP="00BB0E1F">
            <w:pPr>
              <w:pStyle w:val="TAL"/>
              <w:rPr>
                <w:lang w:val="x-none"/>
              </w:rPr>
            </w:pPr>
            <w:r w:rsidRPr="00441CD0">
              <w:t>Time Quota</w:t>
            </w:r>
          </w:p>
        </w:tc>
        <w:tc>
          <w:tcPr>
            <w:tcW w:w="1360" w:type="pct"/>
            <w:tcBorders>
              <w:top w:val="single" w:sz="4" w:space="0" w:color="auto"/>
              <w:left w:val="single" w:sz="4" w:space="0" w:color="auto"/>
              <w:bottom w:val="single" w:sz="4" w:space="0" w:color="auto"/>
              <w:right w:val="single" w:sz="4" w:space="0" w:color="auto"/>
            </w:tcBorders>
            <w:hideMark/>
          </w:tcPr>
          <w:p w14:paraId="3E186E76" w14:textId="6004C9A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4A528719" w14:textId="77777777" w:rsidR="00EE5860" w:rsidRPr="00441CD0" w:rsidRDefault="00EE5860" w:rsidP="00BB0E1F">
            <w:pPr>
              <w:pStyle w:val="TAC"/>
              <w:rPr>
                <w:lang w:val="sv-SE"/>
              </w:rPr>
            </w:pPr>
            <w:r w:rsidRPr="00441CD0">
              <w:rPr>
                <w:lang w:val="sv-SE"/>
              </w:rPr>
              <w:t>4</w:t>
            </w:r>
          </w:p>
        </w:tc>
      </w:tr>
      <w:tr w:rsidR="00EE5860" w:rsidRPr="00441CD0" w14:paraId="5DF1893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8FEFDBD" w14:textId="77777777" w:rsidR="00EE5860" w:rsidRPr="00441CD0" w:rsidRDefault="00EE5860" w:rsidP="00BB0E1F">
            <w:pPr>
              <w:pStyle w:val="TAC"/>
              <w:rPr>
                <w:lang w:val="de-DE"/>
              </w:rPr>
            </w:pPr>
            <w:r w:rsidRPr="00441CD0">
              <w:rPr>
                <w:lang w:val="de-DE"/>
              </w:rPr>
              <w:t>75</w:t>
            </w:r>
          </w:p>
        </w:tc>
        <w:tc>
          <w:tcPr>
            <w:tcW w:w="1962" w:type="pct"/>
            <w:tcBorders>
              <w:top w:val="single" w:sz="4" w:space="0" w:color="auto"/>
              <w:left w:val="single" w:sz="4" w:space="0" w:color="auto"/>
              <w:bottom w:val="single" w:sz="4" w:space="0" w:color="auto"/>
              <w:right w:val="single" w:sz="4" w:space="0" w:color="auto"/>
            </w:tcBorders>
            <w:hideMark/>
          </w:tcPr>
          <w:p w14:paraId="195933D9" w14:textId="77777777" w:rsidR="00EE5860" w:rsidRPr="00441CD0" w:rsidRDefault="00EE5860" w:rsidP="00BB0E1F">
            <w:pPr>
              <w:pStyle w:val="TAL"/>
              <w:rPr>
                <w:lang w:val="x-none"/>
              </w:rPr>
            </w:pPr>
            <w:r w:rsidRPr="00441CD0">
              <w:t>Start Time</w:t>
            </w:r>
          </w:p>
        </w:tc>
        <w:tc>
          <w:tcPr>
            <w:tcW w:w="1360" w:type="pct"/>
            <w:tcBorders>
              <w:top w:val="single" w:sz="4" w:space="0" w:color="auto"/>
              <w:left w:val="single" w:sz="4" w:space="0" w:color="auto"/>
              <w:bottom w:val="single" w:sz="4" w:space="0" w:color="auto"/>
              <w:right w:val="single" w:sz="4" w:space="0" w:color="auto"/>
            </w:tcBorders>
            <w:hideMark/>
          </w:tcPr>
          <w:p w14:paraId="0E26CCCC" w14:textId="070F4CC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018B7419" w14:textId="77777777" w:rsidR="00EE5860" w:rsidRPr="00441CD0" w:rsidRDefault="00EE5860" w:rsidP="00BB0E1F">
            <w:pPr>
              <w:pStyle w:val="TAC"/>
              <w:rPr>
                <w:lang w:val="sv-SE"/>
              </w:rPr>
            </w:pPr>
            <w:r w:rsidRPr="00441CD0">
              <w:rPr>
                <w:lang w:val="sv-SE"/>
              </w:rPr>
              <w:t>4</w:t>
            </w:r>
          </w:p>
        </w:tc>
      </w:tr>
      <w:tr w:rsidR="00EE5860" w:rsidRPr="00441CD0" w14:paraId="0648C53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62A14A5" w14:textId="77777777" w:rsidR="00EE5860" w:rsidRPr="00441CD0" w:rsidRDefault="00EE5860" w:rsidP="00BB0E1F">
            <w:pPr>
              <w:pStyle w:val="TAC"/>
              <w:rPr>
                <w:lang w:val="de-DE"/>
              </w:rPr>
            </w:pPr>
            <w:r w:rsidRPr="00441CD0">
              <w:rPr>
                <w:lang w:val="de-DE"/>
              </w:rPr>
              <w:t>76</w:t>
            </w:r>
          </w:p>
        </w:tc>
        <w:tc>
          <w:tcPr>
            <w:tcW w:w="1962" w:type="pct"/>
            <w:tcBorders>
              <w:top w:val="single" w:sz="4" w:space="0" w:color="auto"/>
              <w:left w:val="single" w:sz="4" w:space="0" w:color="auto"/>
              <w:bottom w:val="single" w:sz="4" w:space="0" w:color="auto"/>
              <w:right w:val="single" w:sz="4" w:space="0" w:color="auto"/>
            </w:tcBorders>
            <w:hideMark/>
          </w:tcPr>
          <w:p w14:paraId="6766C113" w14:textId="77777777" w:rsidR="00EE5860" w:rsidRPr="00441CD0" w:rsidRDefault="00EE5860" w:rsidP="00BB0E1F">
            <w:pPr>
              <w:pStyle w:val="TAL"/>
              <w:rPr>
                <w:lang w:val="x-none"/>
              </w:rPr>
            </w:pPr>
            <w:r w:rsidRPr="00441CD0">
              <w:t>End Time</w:t>
            </w:r>
          </w:p>
        </w:tc>
        <w:tc>
          <w:tcPr>
            <w:tcW w:w="1360" w:type="pct"/>
            <w:tcBorders>
              <w:top w:val="single" w:sz="4" w:space="0" w:color="auto"/>
              <w:left w:val="single" w:sz="4" w:space="0" w:color="auto"/>
              <w:bottom w:val="single" w:sz="4" w:space="0" w:color="auto"/>
              <w:right w:val="single" w:sz="4" w:space="0" w:color="auto"/>
            </w:tcBorders>
            <w:hideMark/>
          </w:tcPr>
          <w:p w14:paraId="6C09EC83" w14:textId="3FB9F3A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53C34C09" w14:textId="77777777" w:rsidR="00EE5860" w:rsidRPr="00441CD0" w:rsidRDefault="00EE5860" w:rsidP="00BB0E1F">
            <w:pPr>
              <w:pStyle w:val="TAC"/>
              <w:rPr>
                <w:lang w:val="fr-FR"/>
              </w:rPr>
            </w:pPr>
            <w:r w:rsidRPr="00441CD0">
              <w:rPr>
                <w:lang w:val="fr-FR"/>
              </w:rPr>
              <w:t>4</w:t>
            </w:r>
          </w:p>
        </w:tc>
      </w:tr>
      <w:tr w:rsidR="00EE5860" w:rsidRPr="00441CD0" w14:paraId="3329C24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0C2C7EA" w14:textId="77777777" w:rsidR="00EE5860" w:rsidRPr="00441CD0" w:rsidRDefault="00EE5860" w:rsidP="00BB0E1F">
            <w:pPr>
              <w:pStyle w:val="TAC"/>
              <w:rPr>
                <w:lang w:val="de-DE"/>
              </w:rPr>
            </w:pPr>
            <w:r w:rsidRPr="00441CD0">
              <w:rPr>
                <w:lang w:val="de-DE"/>
              </w:rPr>
              <w:t>77</w:t>
            </w:r>
          </w:p>
        </w:tc>
        <w:tc>
          <w:tcPr>
            <w:tcW w:w="1962" w:type="pct"/>
            <w:tcBorders>
              <w:top w:val="single" w:sz="4" w:space="0" w:color="auto"/>
              <w:left w:val="single" w:sz="4" w:space="0" w:color="auto"/>
              <w:bottom w:val="single" w:sz="4" w:space="0" w:color="auto"/>
              <w:right w:val="single" w:sz="4" w:space="0" w:color="auto"/>
            </w:tcBorders>
            <w:hideMark/>
          </w:tcPr>
          <w:p w14:paraId="3B7C3C4B" w14:textId="77777777" w:rsidR="00EE5860" w:rsidRPr="00441CD0" w:rsidRDefault="00EE5860" w:rsidP="00BB0E1F">
            <w:pPr>
              <w:pStyle w:val="TAL"/>
              <w:rPr>
                <w:lang w:val="x-none"/>
              </w:rPr>
            </w:pPr>
            <w:r w:rsidRPr="00441CD0">
              <w:t>Query URR</w:t>
            </w:r>
          </w:p>
        </w:tc>
        <w:tc>
          <w:tcPr>
            <w:tcW w:w="1360" w:type="pct"/>
            <w:tcBorders>
              <w:top w:val="single" w:sz="4" w:space="0" w:color="auto"/>
              <w:left w:val="single" w:sz="4" w:space="0" w:color="auto"/>
              <w:bottom w:val="single" w:sz="4" w:space="0" w:color="auto"/>
              <w:right w:val="single" w:sz="4" w:space="0" w:color="auto"/>
            </w:tcBorders>
            <w:hideMark/>
          </w:tcPr>
          <w:p w14:paraId="2821CC62"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4.10</w:t>
            </w:r>
            <w:r w:rsidRPr="00441CD0">
              <w:t>-</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33AA9BDA"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533DEC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40EED97" w14:textId="77777777" w:rsidR="00EE5860" w:rsidRPr="00441CD0" w:rsidRDefault="00EE5860" w:rsidP="00BB0E1F">
            <w:pPr>
              <w:pStyle w:val="TAC"/>
              <w:rPr>
                <w:lang w:val="de-DE"/>
              </w:rPr>
            </w:pPr>
            <w:r w:rsidRPr="00441CD0">
              <w:rPr>
                <w:lang w:val="de-DE"/>
              </w:rPr>
              <w:t>78</w:t>
            </w:r>
          </w:p>
        </w:tc>
        <w:tc>
          <w:tcPr>
            <w:tcW w:w="1962" w:type="pct"/>
            <w:tcBorders>
              <w:top w:val="single" w:sz="4" w:space="0" w:color="auto"/>
              <w:left w:val="single" w:sz="4" w:space="0" w:color="auto"/>
              <w:bottom w:val="single" w:sz="4" w:space="0" w:color="auto"/>
              <w:right w:val="single" w:sz="4" w:space="0" w:color="auto"/>
            </w:tcBorders>
            <w:hideMark/>
          </w:tcPr>
          <w:p w14:paraId="2BBDA4DB" w14:textId="77777777" w:rsidR="00EE5860" w:rsidRPr="00441CD0" w:rsidRDefault="00EE5860" w:rsidP="00BB0E1F">
            <w:pPr>
              <w:pStyle w:val="TAL"/>
              <w:rPr>
                <w:lang w:val="x-none"/>
              </w:rPr>
            </w:pPr>
            <w:r w:rsidRPr="00441CD0">
              <w:t>Usage Report (Session Modification Response)</w:t>
            </w:r>
          </w:p>
        </w:tc>
        <w:tc>
          <w:tcPr>
            <w:tcW w:w="1360" w:type="pct"/>
            <w:tcBorders>
              <w:top w:val="single" w:sz="4" w:space="0" w:color="auto"/>
              <w:left w:val="single" w:sz="4" w:space="0" w:color="auto"/>
              <w:bottom w:val="single" w:sz="4" w:space="0" w:color="auto"/>
              <w:right w:val="single" w:sz="4" w:space="0" w:color="auto"/>
            </w:tcBorders>
            <w:hideMark/>
          </w:tcPr>
          <w:p w14:paraId="256A27B9"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5.</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7482A697"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1D821E5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9A72899" w14:textId="77777777" w:rsidR="00EE5860" w:rsidRPr="00441CD0" w:rsidRDefault="00EE5860" w:rsidP="00BB0E1F">
            <w:pPr>
              <w:pStyle w:val="TAC"/>
              <w:rPr>
                <w:lang w:val="de-DE"/>
              </w:rPr>
            </w:pPr>
            <w:r w:rsidRPr="00441CD0">
              <w:rPr>
                <w:lang w:val="de-DE"/>
              </w:rPr>
              <w:t>79</w:t>
            </w:r>
          </w:p>
        </w:tc>
        <w:tc>
          <w:tcPr>
            <w:tcW w:w="1962" w:type="pct"/>
            <w:tcBorders>
              <w:top w:val="single" w:sz="4" w:space="0" w:color="auto"/>
              <w:left w:val="single" w:sz="4" w:space="0" w:color="auto"/>
              <w:bottom w:val="single" w:sz="4" w:space="0" w:color="auto"/>
              <w:right w:val="single" w:sz="4" w:space="0" w:color="auto"/>
            </w:tcBorders>
            <w:hideMark/>
          </w:tcPr>
          <w:p w14:paraId="6CCD223D" w14:textId="77777777" w:rsidR="00EE5860" w:rsidRPr="00441CD0" w:rsidRDefault="00EE5860" w:rsidP="00BB0E1F">
            <w:pPr>
              <w:pStyle w:val="TAL"/>
              <w:rPr>
                <w:lang w:val="fr-FR"/>
              </w:rPr>
            </w:pPr>
            <w:r w:rsidRPr="00441CD0">
              <w:rPr>
                <w:lang w:val="fr-FR"/>
              </w:rPr>
              <w:t>Usage Report (Session Deletion Response)</w:t>
            </w:r>
          </w:p>
        </w:tc>
        <w:tc>
          <w:tcPr>
            <w:tcW w:w="1360" w:type="pct"/>
            <w:tcBorders>
              <w:top w:val="single" w:sz="4" w:space="0" w:color="auto"/>
              <w:left w:val="single" w:sz="4" w:space="0" w:color="auto"/>
              <w:bottom w:val="single" w:sz="4" w:space="0" w:color="auto"/>
              <w:right w:val="single" w:sz="4" w:space="0" w:color="auto"/>
            </w:tcBorders>
            <w:hideMark/>
          </w:tcPr>
          <w:p w14:paraId="14A761E5"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7.</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746338AC"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6C3DFE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3D1B868" w14:textId="77777777" w:rsidR="00EE5860" w:rsidRPr="00441CD0" w:rsidRDefault="00EE5860" w:rsidP="00BB0E1F">
            <w:pPr>
              <w:pStyle w:val="TAC"/>
              <w:rPr>
                <w:lang w:val="de-DE"/>
              </w:rPr>
            </w:pPr>
            <w:r w:rsidRPr="00441CD0">
              <w:rPr>
                <w:lang w:val="de-DE"/>
              </w:rPr>
              <w:t>80</w:t>
            </w:r>
          </w:p>
        </w:tc>
        <w:tc>
          <w:tcPr>
            <w:tcW w:w="1962" w:type="pct"/>
            <w:tcBorders>
              <w:top w:val="single" w:sz="4" w:space="0" w:color="auto"/>
              <w:left w:val="single" w:sz="4" w:space="0" w:color="auto"/>
              <w:bottom w:val="single" w:sz="4" w:space="0" w:color="auto"/>
              <w:right w:val="single" w:sz="4" w:space="0" w:color="auto"/>
            </w:tcBorders>
            <w:hideMark/>
          </w:tcPr>
          <w:p w14:paraId="3F9C435A" w14:textId="77777777" w:rsidR="00EE5860" w:rsidRPr="00441CD0" w:rsidRDefault="00EE5860" w:rsidP="00BB0E1F">
            <w:pPr>
              <w:pStyle w:val="TAL"/>
              <w:rPr>
                <w:lang w:val="x-none"/>
              </w:rPr>
            </w:pPr>
            <w:r w:rsidRPr="00441CD0">
              <w:t>Usage Report (Session Report Request)</w:t>
            </w:r>
          </w:p>
        </w:tc>
        <w:tc>
          <w:tcPr>
            <w:tcW w:w="1360" w:type="pct"/>
            <w:tcBorders>
              <w:top w:val="single" w:sz="4" w:space="0" w:color="auto"/>
              <w:left w:val="single" w:sz="4" w:space="0" w:color="auto"/>
              <w:bottom w:val="single" w:sz="4" w:space="0" w:color="auto"/>
              <w:right w:val="single" w:sz="4" w:space="0" w:color="auto"/>
            </w:tcBorders>
            <w:hideMark/>
          </w:tcPr>
          <w:p w14:paraId="68D097CE"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8.3-1</w:t>
            </w:r>
          </w:p>
        </w:tc>
        <w:tc>
          <w:tcPr>
            <w:tcW w:w="833" w:type="pct"/>
            <w:tcBorders>
              <w:top w:val="single" w:sz="4" w:space="0" w:color="auto"/>
              <w:left w:val="single" w:sz="4" w:space="0" w:color="auto"/>
              <w:bottom w:val="single" w:sz="4" w:space="0" w:color="auto"/>
              <w:right w:val="single" w:sz="4" w:space="0" w:color="auto"/>
            </w:tcBorders>
            <w:hideMark/>
          </w:tcPr>
          <w:p w14:paraId="255C97F3"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CF82D1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14BCC7A" w14:textId="77777777" w:rsidR="00EE5860" w:rsidRPr="00441CD0" w:rsidRDefault="00EE5860" w:rsidP="00BB0E1F">
            <w:pPr>
              <w:pStyle w:val="TAC"/>
              <w:rPr>
                <w:lang w:val="sv-SE"/>
              </w:rPr>
            </w:pPr>
            <w:r w:rsidRPr="00441CD0">
              <w:rPr>
                <w:lang w:val="sv-SE"/>
              </w:rPr>
              <w:t>81</w:t>
            </w:r>
          </w:p>
        </w:tc>
        <w:tc>
          <w:tcPr>
            <w:tcW w:w="1962" w:type="pct"/>
            <w:tcBorders>
              <w:top w:val="single" w:sz="4" w:space="0" w:color="auto"/>
              <w:left w:val="single" w:sz="4" w:space="0" w:color="auto"/>
              <w:bottom w:val="single" w:sz="4" w:space="0" w:color="auto"/>
              <w:right w:val="single" w:sz="4" w:space="0" w:color="auto"/>
            </w:tcBorders>
            <w:hideMark/>
          </w:tcPr>
          <w:p w14:paraId="73F021AF" w14:textId="77777777" w:rsidR="00EE5860" w:rsidRPr="00441CD0" w:rsidRDefault="00EE5860" w:rsidP="00BB0E1F">
            <w:pPr>
              <w:pStyle w:val="TAL"/>
              <w:rPr>
                <w:lang w:val="x-none"/>
              </w:rPr>
            </w:pPr>
            <w:r w:rsidRPr="00441CD0">
              <w:t>URR ID</w:t>
            </w:r>
          </w:p>
        </w:tc>
        <w:tc>
          <w:tcPr>
            <w:tcW w:w="1360" w:type="pct"/>
            <w:tcBorders>
              <w:top w:val="single" w:sz="4" w:space="0" w:color="auto"/>
              <w:left w:val="single" w:sz="4" w:space="0" w:color="auto"/>
              <w:bottom w:val="single" w:sz="4" w:space="0" w:color="auto"/>
              <w:right w:val="single" w:sz="4" w:space="0" w:color="auto"/>
            </w:tcBorders>
            <w:hideMark/>
          </w:tcPr>
          <w:p w14:paraId="5E492DB5" w14:textId="2C5C05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54</w:t>
            </w:r>
          </w:p>
        </w:tc>
        <w:tc>
          <w:tcPr>
            <w:tcW w:w="833" w:type="pct"/>
            <w:tcBorders>
              <w:top w:val="single" w:sz="4" w:space="0" w:color="auto"/>
              <w:left w:val="single" w:sz="4" w:space="0" w:color="auto"/>
              <w:bottom w:val="single" w:sz="4" w:space="0" w:color="auto"/>
              <w:right w:val="single" w:sz="4" w:space="0" w:color="auto"/>
            </w:tcBorders>
            <w:hideMark/>
          </w:tcPr>
          <w:p w14:paraId="386B71C4" w14:textId="77777777" w:rsidR="00EE5860" w:rsidRPr="00441CD0" w:rsidRDefault="00EE5860" w:rsidP="00BB0E1F">
            <w:pPr>
              <w:pStyle w:val="TAC"/>
              <w:rPr>
                <w:lang w:val="de-DE"/>
              </w:rPr>
            </w:pPr>
            <w:r w:rsidRPr="00441CD0">
              <w:rPr>
                <w:lang w:val="de-DE"/>
              </w:rPr>
              <w:t>4</w:t>
            </w:r>
          </w:p>
        </w:tc>
      </w:tr>
      <w:tr w:rsidR="00EE5860" w:rsidRPr="00441CD0" w14:paraId="6C19D95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7E6B0BC" w14:textId="77777777" w:rsidR="00EE5860" w:rsidRPr="00441CD0" w:rsidRDefault="00EE5860" w:rsidP="00BB0E1F">
            <w:pPr>
              <w:pStyle w:val="TAC"/>
              <w:rPr>
                <w:lang w:val="sv-SE"/>
              </w:rPr>
            </w:pPr>
            <w:r w:rsidRPr="00441CD0">
              <w:rPr>
                <w:lang w:val="sv-SE"/>
              </w:rPr>
              <w:t>82</w:t>
            </w:r>
          </w:p>
        </w:tc>
        <w:tc>
          <w:tcPr>
            <w:tcW w:w="1962" w:type="pct"/>
            <w:tcBorders>
              <w:top w:val="single" w:sz="4" w:space="0" w:color="auto"/>
              <w:left w:val="single" w:sz="4" w:space="0" w:color="auto"/>
              <w:bottom w:val="single" w:sz="4" w:space="0" w:color="auto"/>
              <w:right w:val="single" w:sz="4" w:space="0" w:color="auto"/>
            </w:tcBorders>
            <w:hideMark/>
          </w:tcPr>
          <w:p w14:paraId="5816ECEB" w14:textId="77777777" w:rsidR="00EE5860" w:rsidRPr="00441CD0" w:rsidRDefault="00EE5860" w:rsidP="00BB0E1F">
            <w:pPr>
              <w:pStyle w:val="TAL"/>
              <w:rPr>
                <w:lang w:val="x-none"/>
              </w:rPr>
            </w:pPr>
            <w:r w:rsidRPr="00441CD0">
              <w:t>Linked URR ID</w:t>
            </w:r>
          </w:p>
        </w:tc>
        <w:tc>
          <w:tcPr>
            <w:tcW w:w="1360" w:type="pct"/>
            <w:tcBorders>
              <w:top w:val="single" w:sz="4" w:space="0" w:color="auto"/>
              <w:left w:val="single" w:sz="4" w:space="0" w:color="auto"/>
              <w:bottom w:val="single" w:sz="4" w:space="0" w:color="auto"/>
              <w:right w:val="single" w:sz="4" w:space="0" w:color="auto"/>
            </w:tcBorders>
            <w:hideMark/>
          </w:tcPr>
          <w:p w14:paraId="028BDE4C" w14:textId="52BE5E4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55</w:t>
            </w:r>
          </w:p>
        </w:tc>
        <w:tc>
          <w:tcPr>
            <w:tcW w:w="833" w:type="pct"/>
            <w:tcBorders>
              <w:top w:val="single" w:sz="4" w:space="0" w:color="auto"/>
              <w:left w:val="single" w:sz="4" w:space="0" w:color="auto"/>
              <w:bottom w:val="single" w:sz="4" w:space="0" w:color="auto"/>
              <w:right w:val="single" w:sz="4" w:space="0" w:color="auto"/>
            </w:tcBorders>
            <w:hideMark/>
          </w:tcPr>
          <w:p w14:paraId="4ADBC4CD" w14:textId="77777777" w:rsidR="00EE5860" w:rsidRPr="00441CD0" w:rsidRDefault="00EE5860" w:rsidP="00BB0E1F">
            <w:pPr>
              <w:pStyle w:val="TAC"/>
              <w:rPr>
                <w:lang w:val="de-DE"/>
              </w:rPr>
            </w:pPr>
            <w:r w:rsidRPr="00441CD0">
              <w:rPr>
                <w:lang w:val="de-DE"/>
              </w:rPr>
              <w:t>4</w:t>
            </w:r>
          </w:p>
        </w:tc>
      </w:tr>
      <w:tr w:rsidR="00EE5860" w:rsidRPr="00441CD0" w14:paraId="44E045C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6B3F2E4" w14:textId="77777777" w:rsidR="00EE5860" w:rsidRPr="00441CD0" w:rsidRDefault="00EE5860" w:rsidP="00BB0E1F">
            <w:pPr>
              <w:pStyle w:val="TAC"/>
              <w:rPr>
                <w:lang w:val="sv-SE"/>
              </w:rPr>
            </w:pPr>
            <w:r w:rsidRPr="00441CD0">
              <w:rPr>
                <w:lang w:val="sv-SE"/>
              </w:rPr>
              <w:t>83</w:t>
            </w:r>
          </w:p>
        </w:tc>
        <w:tc>
          <w:tcPr>
            <w:tcW w:w="1962" w:type="pct"/>
            <w:tcBorders>
              <w:top w:val="single" w:sz="4" w:space="0" w:color="auto"/>
              <w:left w:val="single" w:sz="4" w:space="0" w:color="auto"/>
              <w:bottom w:val="single" w:sz="4" w:space="0" w:color="auto"/>
              <w:right w:val="single" w:sz="4" w:space="0" w:color="auto"/>
            </w:tcBorders>
            <w:hideMark/>
          </w:tcPr>
          <w:p w14:paraId="3079DA4A" w14:textId="77777777" w:rsidR="00EE5860" w:rsidRPr="00441CD0" w:rsidRDefault="00EE5860" w:rsidP="00BB0E1F">
            <w:pPr>
              <w:pStyle w:val="TAL"/>
              <w:rPr>
                <w:lang w:val="x-none"/>
              </w:rPr>
            </w:pPr>
            <w:r w:rsidRPr="00441CD0">
              <w:t>Downlink Data Report</w:t>
            </w:r>
          </w:p>
        </w:tc>
        <w:tc>
          <w:tcPr>
            <w:tcW w:w="1360" w:type="pct"/>
            <w:tcBorders>
              <w:top w:val="single" w:sz="4" w:space="0" w:color="auto"/>
              <w:left w:val="single" w:sz="4" w:space="0" w:color="auto"/>
              <w:bottom w:val="single" w:sz="4" w:space="0" w:color="auto"/>
              <w:right w:val="single" w:sz="4" w:space="0" w:color="auto"/>
            </w:tcBorders>
            <w:hideMark/>
          </w:tcPr>
          <w:p w14:paraId="4DB80AF8" w14:textId="77777777" w:rsidR="00EE5860" w:rsidRPr="00441CD0" w:rsidRDefault="00EE5860" w:rsidP="00BB0E1F">
            <w:pPr>
              <w:pStyle w:val="TAL"/>
            </w:pPr>
            <w:r w:rsidRPr="00441CD0">
              <w:rPr>
                <w:szCs w:val="16"/>
              </w:rPr>
              <w:t>Extendable</w:t>
            </w:r>
            <w:r w:rsidRPr="00441CD0">
              <w:t xml:space="preserve"> / Table 7.5.8.2-1</w:t>
            </w:r>
          </w:p>
        </w:tc>
        <w:tc>
          <w:tcPr>
            <w:tcW w:w="833" w:type="pct"/>
            <w:tcBorders>
              <w:top w:val="single" w:sz="4" w:space="0" w:color="auto"/>
              <w:left w:val="single" w:sz="4" w:space="0" w:color="auto"/>
              <w:bottom w:val="single" w:sz="4" w:space="0" w:color="auto"/>
              <w:right w:val="single" w:sz="4" w:space="0" w:color="auto"/>
            </w:tcBorders>
            <w:hideMark/>
          </w:tcPr>
          <w:p w14:paraId="2889ADE0" w14:textId="77777777" w:rsidR="00EE5860" w:rsidRPr="00441CD0" w:rsidRDefault="00EE5860" w:rsidP="00BB0E1F">
            <w:pPr>
              <w:pStyle w:val="TAC"/>
              <w:rPr>
                <w:lang w:val="de-DE"/>
              </w:rPr>
            </w:pPr>
            <w:r w:rsidRPr="00441CD0">
              <w:rPr>
                <w:lang w:val="fr-FR"/>
              </w:rPr>
              <w:t>Not Applicable</w:t>
            </w:r>
          </w:p>
        </w:tc>
      </w:tr>
      <w:tr w:rsidR="00EE5860" w:rsidRPr="00441CD0" w14:paraId="7465DE8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AE220EF" w14:textId="77777777" w:rsidR="00EE5860" w:rsidRPr="00441CD0" w:rsidRDefault="00EE5860" w:rsidP="00BB0E1F">
            <w:pPr>
              <w:pStyle w:val="TAC"/>
              <w:rPr>
                <w:lang w:val="de-DE"/>
              </w:rPr>
            </w:pPr>
            <w:r w:rsidRPr="00441CD0">
              <w:rPr>
                <w:lang w:val="de-DE"/>
              </w:rPr>
              <w:t>84</w:t>
            </w:r>
          </w:p>
        </w:tc>
        <w:tc>
          <w:tcPr>
            <w:tcW w:w="1962" w:type="pct"/>
            <w:tcBorders>
              <w:top w:val="single" w:sz="4" w:space="0" w:color="auto"/>
              <w:left w:val="single" w:sz="4" w:space="0" w:color="auto"/>
              <w:bottom w:val="single" w:sz="4" w:space="0" w:color="auto"/>
              <w:right w:val="single" w:sz="4" w:space="0" w:color="auto"/>
            </w:tcBorders>
            <w:hideMark/>
          </w:tcPr>
          <w:p w14:paraId="001666C4" w14:textId="77777777" w:rsidR="00EE5860" w:rsidRPr="00441CD0" w:rsidRDefault="00EE5860" w:rsidP="00BB0E1F">
            <w:pPr>
              <w:pStyle w:val="TAL"/>
              <w:rPr>
                <w:lang w:val="x-none"/>
              </w:rPr>
            </w:pPr>
            <w:r w:rsidRPr="00441CD0">
              <w:t>Outer Header Creation</w:t>
            </w:r>
          </w:p>
        </w:tc>
        <w:tc>
          <w:tcPr>
            <w:tcW w:w="1360" w:type="pct"/>
            <w:tcBorders>
              <w:top w:val="single" w:sz="4" w:space="0" w:color="auto"/>
              <w:left w:val="single" w:sz="4" w:space="0" w:color="auto"/>
              <w:bottom w:val="single" w:sz="4" w:space="0" w:color="auto"/>
              <w:right w:val="single" w:sz="4" w:space="0" w:color="auto"/>
            </w:tcBorders>
            <w:hideMark/>
          </w:tcPr>
          <w:p w14:paraId="76711D14" w14:textId="0D99203D" w:rsidR="00EE5860" w:rsidRPr="00441CD0" w:rsidRDefault="00EE5860" w:rsidP="00BB0E1F">
            <w:pPr>
              <w:pStyle w:val="TAL"/>
              <w:rPr>
                <w:sz w:val="16"/>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56</w:t>
            </w:r>
          </w:p>
        </w:tc>
        <w:tc>
          <w:tcPr>
            <w:tcW w:w="833" w:type="pct"/>
            <w:tcBorders>
              <w:top w:val="single" w:sz="4" w:space="0" w:color="auto"/>
              <w:left w:val="single" w:sz="4" w:space="0" w:color="auto"/>
              <w:bottom w:val="single" w:sz="4" w:space="0" w:color="auto"/>
              <w:right w:val="single" w:sz="4" w:space="0" w:color="auto"/>
            </w:tcBorders>
            <w:hideMark/>
          </w:tcPr>
          <w:p w14:paraId="6C758B17" w14:textId="77777777" w:rsidR="00EE5860" w:rsidRPr="00441CD0" w:rsidRDefault="00EE5860" w:rsidP="00BB0E1F">
            <w:pPr>
              <w:pStyle w:val="TAC"/>
              <w:rPr>
                <w:lang w:val="fr-FR"/>
              </w:rPr>
            </w:pPr>
            <w:r w:rsidRPr="00441CD0">
              <w:rPr>
                <w:lang w:val="fr-FR"/>
              </w:rPr>
              <w:t>2</w:t>
            </w:r>
          </w:p>
        </w:tc>
      </w:tr>
      <w:tr w:rsidR="00EE5860" w:rsidRPr="00441CD0" w14:paraId="333CD8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316AD8C" w14:textId="77777777" w:rsidR="00EE5860" w:rsidRPr="00441CD0" w:rsidRDefault="00EE5860" w:rsidP="00BB0E1F">
            <w:pPr>
              <w:pStyle w:val="TAC"/>
              <w:rPr>
                <w:lang w:val="sv-SE"/>
              </w:rPr>
            </w:pPr>
            <w:r w:rsidRPr="00441CD0">
              <w:rPr>
                <w:lang w:val="sv-SE"/>
              </w:rPr>
              <w:t>85</w:t>
            </w:r>
          </w:p>
        </w:tc>
        <w:tc>
          <w:tcPr>
            <w:tcW w:w="1962" w:type="pct"/>
            <w:tcBorders>
              <w:top w:val="single" w:sz="4" w:space="0" w:color="auto"/>
              <w:left w:val="single" w:sz="4" w:space="0" w:color="auto"/>
              <w:bottom w:val="single" w:sz="4" w:space="0" w:color="auto"/>
              <w:right w:val="single" w:sz="4" w:space="0" w:color="auto"/>
            </w:tcBorders>
            <w:hideMark/>
          </w:tcPr>
          <w:p w14:paraId="180C98DF" w14:textId="77777777" w:rsidR="00EE5860" w:rsidRPr="00441CD0" w:rsidRDefault="00EE5860" w:rsidP="00BB0E1F">
            <w:pPr>
              <w:pStyle w:val="TAL"/>
              <w:rPr>
                <w:lang w:val="x-none"/>
              </w:rPr>
            </w:pPr>
            <w:r w:rsidRPr="00441CD0">
              <w:t>Create BAR</w:t>
            </w:r>
          </w:p>
        </w:tc>
        <w:tc>
          <w:tcPr>
            <w:tcW w:w="1360" w:type="pct"/>
            <w:tcBorders>
              <w:top w:val="single" w:sz="4" w:space="0" w:color="auto"/>
              <w:left w:val="single" w:sz="4" w:space="0" w:color="auto"/>
              <w:bottom w:val="single" w:sz="4" w:space="0" w:color="auto"/>
              <w:right w:val="single" w:sz="4" w:space="0" w:color="auto"/>
            </w:tcBorders>
            <w:hideMark/>
          </w:tcPr>
          <w:p w14:paraId="365161A8" w14:textId="77777777" w:rsidR="00EE5860" w:rsidRPr="00441CD0" w:rsidRDefault="00EE5860" w:rsidP="00BB0E1F">
            <w:pPr>
              <w:pStyle w:val="TAL"/>
            </w:pPr>
            <w:r w:rsidRPr="00441CD0">
              <w:t>Extendable / Table 7.5.2.</w:t>
            </w:r>
            <w:r w:rsidRPr="00441CD0">
              <w:rPr>
                <w:lang w:val="de-DE"/>
              </w:rPr>
              <w:t>6</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6B1C2ED0" w14:textId="77777777" w:rsidR="00EE5860" w:rsidRPr="00441CD0" w:rsidRDefault="00EE5860" w:rsidP="00BB0E1F">
            <w:pPr>
              <w:pStyle w:val="TAC"/>
              <w:rPr>
                <w:lang w:val="de-DE"/>
              </w:rPr>
            </w:pPr>
            <w:r w:rsidRPr="00441CD0">
              <w:rPr>
                <w:lang w:val="de-DE"/>
              </w:rPr>
              <w:t>Not Applicable</w:t>
            </w:r>
          </w:p>
        </w:tc>
      </w:tr>
      <w:tr w:rsidR="00EE5860" w:rsidRPr="00441CD0" w14:paraId="7C6FC52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0383EC3" w14:textId="77777777" w:rsidR="00EE5860" w:rsidRPr="00441CD0" w:rsidRDefault="00EE5860" w:rsidP="00BB0E1F">
            <w:pPr>
              <w:pStyle w:val="TAC"/>
              <w:rPr>
                <w:lang w:val="sv-SE"/>
              </w:rPr>
            </w:pPr>
            <w:r w:rsidRPr="00441CD0">
              <w:rPr>
                <w:lang w:val="sv-SE"/>
              </w:rPr>
              <w:t>86</w:t>
            </w:r>
          </w:p>
        </w:tc>
        <w:tc>
          <w:tcPr>
            <w:tcW w:w="1962" w:type="pct"/>
            <w:tcBorders>
              <w:top w:val="single" w:sz="4" w:space="0" w:color="auto"/>
              <w:left w:val="single" w:sz="4" w:space="0" w:color="auto"/>
              <w:bottom w:val="single" w:sz="4" w:space="0" w:color="auto"/>
              <w:right w:val="single" w:sz="4" w:space="0" w:color="auto"/>
            </w:tcBorders>
            <w:hideMark/>
          </w:tcPr>
          <w:p w14:paraId="48CC9DD9" w14:textId="77777777" w:rsidR="00EE5860" w:rsidRPr="00441CD0" w:rsidRDefault="00EE5860" w:rsidP="00BB0E1F">
            <w:pPr>
              <w:pStyle w:val="TAL"/>
              <w:rPr>
                <w:lang w:val="x-none"/>
              </w:rPr>
            </w:pPr>
            <w:r w:rsidRPr="00441CD0">
              <w:t>Update BAR (Session Modification Request)</w:t>
            </w:r>
          </w:p>
        </w:tc>
        <w:tc>
          <w:tcPr>
            <w:tcW w:w="1360" w:type="pct"/>
            <w:tcBorders>
              <w:top w:val="single" w:sz="4" w:space="0" w:color="auto"/>
              <w:left w:val="single" w:sz="4" w:space="0" w:color="auto"/>
              <w:bottom w:val="single" w:sz="4" w:space="0" w:color="auto"/>
              <w:right w:val="single" w:sz="4" w:space="0" w:color="auto"/>
            </w:tcBorders>
            <w:hideMark/>
          </w:tcPr>
          <w:p w14:paraId="6CD073F5" w14:textId="77777777" w:rsidR="00EE5860" w:rsidRPr="00441CD0" w:rsidRDefault="00EE5860" w:rsidP="00BB0E1F">
            <w:pPr>
              <w:pStyle w:val="TAL"/>
            </w:pPr>
            <w:r w:rsidRPr="00441CD0">
              <w:t>Extendable / Table 7.5.4.</w:t>
            </w:r>
            <w:r w:rsidRPr="00441CD0">
              <w:rPr>
                <w:lang w:val="de-DE"/>
              </w:rPr>
              <w:t>11</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13FD6DF3" w14:textId="77777777" w:rsidR="00EE5860" w:rsidRPr="00441CD0" w:rsidRDefault="00EE5860" w:rsidP="00BB0E1F">
            <w:pPr>
              <w:pStyle w:val="TAC"/>
              <w:rPr>
                <w:lang w:val="de-DE"/>
              </w:rPr>
            </w:pPr>
            <w:r w:rsidRPr="00441CD0">
              <w:rPr>
                <w:lang w:val="de-DE"/>
              </w:rPr>
              <w:t>Not Applicable</w:t>
            </w:r>
          </w:p>
        </w:tc>
      </w:tr>
      <w:tr w:rsidR="00EE5860" w:rsidRPr="00441CD0" w14:paraId="2676B0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AC2F4" w14:textId="77777777" w:rsidR="00EE5860" w:rsidRPr="00441CD0" w:rsidRDefault="00EE5860" w:rsidP="00BB0E1F">
            <w:pPr>
              <w:pStyle w:val="TAC"/>
              <w:rPr>
                <w:lang w:val="sv-SE"/>
              </w:rPr>
            </w:pPr>
            <w:r w:rsidRPr="00441CD0">
              <w:rPr>
                <w:lang w:val="sv-SE"/>
              </w:rPr>
              <w:t>87</w:t>
            </w:r>
          </w:p>
        </w:tc>
        <w:tc>
          <w:tcPr>
            <w:tcW w:w="1962" w:type="pct"/>
            <w:tcBorders>
              <w:top w:val="single" w:sz="4" w:space="0" w:color="auto"/>
              <w:left w:val="single" w:sz="4" w:space="0" w:color="auto"/>
              <w:bottom w:val="single" w:sz="4" w:space="0" w:color="auto"/>
              <w:right w:val="single" w:sz="4" w:space="0" w:color="auto"/>
            </w:tcBorders>
            <w:hideMark/>
          </w:tcPr>
          <w:p w14:paraId="5745F291" w14:textId="77777777" w:rsidR="00EE5860" w:rsidRPr="00441CD0" w:rsidRDefault="00EE5860" w:rsidP="00BB0E1F">
            <w:pPr>
              <w:pStyle w:val="TAL"/>
              <w:rPr>
                <w:lang w:val="x-none"/>
              </w:rPr>
            </w:pPr>
            <w:r w:rsidRPr="00441CD0">
              <w:t>Remove BAR</w:t>
            </w:r>
          </w:p>
        </w:tc>
        <w:tc>
          <w:tcPr>
            <w:tcW w:w="1360" w:type="pct"/>
            <w:tcBorders>
              <w:top w:val="single" w:sz="4" w:space="0" w:color="auto"/>
              <w:left w:val="single" w:sz="4" w:space="0" w:color="auto"/>
              <w:bottom w:val="single" w:sz="4" w:space="0" w:color="auto"/>
              <w:right w:val="single" w:sz="4" w:space="0" w:color="auto"/>
            </w:tcBorders>
            <w:hideMark/>
          </w:tcPr>
          <w:p w14:paraId="31777C0B" w14:textId="77777777" w:rsidR="00EE5860" w:rsidRPr="00441CD0" w:rsidRDefault="00EE5860" w:rsidP="00BB0E1F">
            <w:pPr>
              <w:pStyle w:val="TAL"/>
            </w:pPr>
            <w:r w:rsidRPr="00441CD0">
              <w:t>Extendable / Table 7.5.4.</w:t>
            </w:r>
            <w:r w:rsidRPr="00441CD0">
              <w:rPr>
                <w:lang w:val="de-DE"/>
              </w:rPr>
              <w:t>12</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4FDE83E4" w14:textId="77777777" w:rsidR="00EE5860" w:rsidRPr="00441CD0" w:rsidRDefault="00EE5860" w:rsidP="00BB0E1F">
            <w:pPr>
              <w:pStyle w:val="TAC"/>
              <w:rPr>
                <w:lang w:val="de-DE"/>
              </w:rPr>
            </w:pPr>
            <w:r w:rsidRPr="00441CD0">
              <w:rPr>
                <w:lang w:val="de-DE"/>
              </w:rPr>
              <w:t>Not Applicable</w:t>
            </w:r>
          </w:p>
        </w:tc>
      </w:tr>
      <w:tr w:rsidR="00EE5860" w:rsidRPr="00441CD0" w14:paraId="01C2FFC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4F7D7D" w14:textId="77777777" w:rsidR="00EE5860" w:rsidRPr="00441CD0" w:rsidRDefault="00EE5860" w:rsidP="00BB0E1F">
            <w:pPr>
              <w:pStyle w:val="TAC"/>
              <w:rPr>
                <w:lang w:val="sv-SE"/>
              </w:rPr>
            </w:pPr>
            <w:r w:rsidRPr="00441CD0">
              <w:rPr>
                <w:lang w:val="sv-SE"/>
              </w:rPr>
              <w:t>88</w:t>
            </w:r>
          </w:p>
        </w:tc>
        <w:tc>
          <w:tcPr>
            <w:tcW w:w="1962" w:type="pct"/>
            <w:tcBorders>
              <w:top w:val="single" w:sz="4" w:space="0" w:color="auto"/>
              <w:left w:val="single" w:sz="4" w:space="0" w:color="auto"/>
              <w:bottom w:val="single" w:sz="4" w:space="0" w:color="auto"/>
              <w:right w:val="single" w:sz="4" w:space="0" w:color="auto"/>
            </w:tcBorders>
            <w:hideMark/>
          </w:tcPr>
          <w:p w14:paraId="2E8DF14A" w14:textId="77777777" w:rsidR="00EE5860" w:rsidRPr="00441CD0" w:rsidRDefault="00EE5860" w:rsidP="00BB0E1F">
            <w:pPr>
              <w:pStyle w:val="TAL"/>
              <w:rPr>
                <w:lang w:val="x-none"/>
              </w:rPr>
            </w:pPr>
            <w:r w:rsidRPr="00441CD0">
              <w:t>BAR ID</w:t>
            </w:r>
          </w:p>
        </w:tc>
        <w:tc>
          <w:tcPr>
            <w:tcW w:w="1360" w:type="pct"/>
            <w:tcBorders>
              <w:top w:val="single" w:sz="4" w:space="0" w:color="auto"/>
              <w:left w:val="single" w:sz="4" w:space="0" w:color="auto"/>
              <w:bottom w:val="single" w:sz="4" w:space="0" w:color="auto"/>
              <w:right w:val="single" w:sz="4" w:space="0" w:color="auto"/>
            </w:tcBorders>
            <w:hideMark/>
          </w:tcPr>
          <w:p w14:paraId="166E654C" w14:textId="3576420E"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57</w:t>
            </w:r>
          </w:p>
        </w:tc>
        <w:tc>
          <w:tcPr>
            <w:tcW w:w="833" w:type="pct"/>
            <w:tcBorders>
              <w:top w:val="single" w:sz="4" w:space="0" w:color="auto"/>
              <w:left w:val="single" w:sz="4" w:space="0" w:color="auto"/>
              <w:bottom w:val="single" w:sz="4" w:space="0" w:color="auto"/>
              <w:right w:val="single" w:sz="4" w:space="0" w:color="auto"/>
            </w:tcBorders>
            <w:hideMark/>
          </w:tcPr>
          <w:p w14:paraId="2430DE0B" w14:textId="77777777" w:rsidR="00EE5860" w:rsidRPr="00441CD0" w:rsidRDefault="00EE5860" w:rsidP="00BB0E1F">
            <w:pPr>
              <w:pStyle w:val="TAC"/>
              <w:rPr>
                <w:lang w:val="de-DE"/>
              </w:rPr>
            </w:pPr>
            <w:r w:rsidRPr="00441CD0">
              <w:rPr>
                <w:lang w:val="de-DE"/>
              </w:rPr>
              <w:t>1</w:t>
            </w:r>
          </w:p>
        </w:tc>
      </w:tr>
      <w:tr w:rsidR="00EE5860" w:rsidRPr="00441CD0" w14:paraId="6FC75C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0DB161D" w14:textId="77777777" w:rsidR="00EE5860" w:rsidRPr="00441CD0" w:rsidRDefault="00EE5860" w:rsidP="00BB0E1F">
            <w:pPr>
              <w:pStyle w:val="TAC"/>
              <w:rPr>
                <w:lang w:val="de-DE"/>
              </w:rPr>
            </w:pPr>
            <w:r w:rsidRPr="00441CD0">
              <w:rPr>
                <w:lang w:val="de-DE"/>
              </w:rPr>
              <w:t>89</w:t>
            </w:r>
          </w:p>
        </w:tc>
        <w:tc>
          <w:tcPr>
            <w:tcW w:w="1962" w:type="pct"/>
            <w:tcBorders>
              <w:top w:val="single" w:sz="4" w:space="0" w:color="auto"/>
              <w:left w:val="single" w:sz="4" w:space="0" w:color="auto"/>
              <w:bottom w:val="single" w:sz="4" w:space="0" w:color="auto"/>
              <w:right w:val="single" w:sz="4" w:space="0" w:color="auto"/>
            </w:tcBorders>
            <w:hideMark/>
          </w:tcPr>
          <w:p w14:paraId="5FEC1F71" w14:textId="77777777" w:rsidR="00EE5860" w:rsidRPr="00441CD0" w:rsidRDefault="00EE5860" w:rsidP="00BB0E1F">
            <w:pPr>
              <w:pStyle w:val="TAL"/>
              <w:rPr>
                <w:lang w:val="x-none"/>
              </w:rPr>
            </w:pPr>
            <w:r w:rsidRPr="00441CD0">
              <w:t>CP Function Features</w:t>
            </w:r>
          </w:p>
        </w:tc>
        <w:tc>
          <w:tcPr>
            <w:tcW w:w="1360" w:type="pct"/>
            <w:tcBorders>
              <w:top w:val="single" w:sz="4" w:space="0" w:color="auto"/>
              <w:left w:val="single" w:sz="4" w:space="0" w:color="auto"/>
              <w:bottom w:val="single" w:sz="4" w:space="0" w:color="auto"/>
              <w:right w:val="single" w:sz="4" w:space="0" w:color="auto"/>
            </w:tcBorders>
            <w:hideMark/>
          </w:tcPr>
          <w:p w14:paraId="007F18C8" w14:textId="6011EDF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58</w:t>
            </w:r>
          </w:p>
        </w:tc>
        <w:tc>
          <w:tcPr>
            <w:tcW w:w="833" w:type="pct"/>
            <w:tcBorders>
              <w:top w:val="single" w:sz="4" w:space="0" w:color="auto"/>
              <w:left w:val="single" w:sz="4" w:space="0" w:color="auto"/>
              <w:bottom w:val="single" w:sz="4" w:space="0" w:color="auto"/>
              <w:right w:val="single" w:sz="4" w:space="0" w:color="auto"/>
            </w:tcBorders>
            <w:hideMark/>
          </w:tcPr>
          <w:p w14:paraId="26E66542" w14:textId="77777777" w:rsidR="00EE5860" w:rsidRPr="00441CD0" w:rsidRDefault="00EE5860" w:rsidP="00BB0E1F">
            <w:pPr>
              <w:pStyle w:val="TAC"/>
              <w:rPr>
                <w:lang w:val="de-DE"/>
              </w:rPr>
            </w:pPr>
            <w:r w:rsidRPr="00441CD0">
              <w:rPr>
                <w:lang w:val="fr-FR"/>
              </w:rPr>
              <w:t>1</w:t>
            </w:r>
          </w:p>
        </w:tc>
      </w:tr>
      <w:tr w:rsidR="00EE5860" w:rsidRPr="00441CD0" w14:paraId="38A6FD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24856E" w14:textId="77777777" w:rsidR="00EE5860" w:rsidRPr="00441CD0" w:rsidRDefault="00EE5860" w:rsidP="00BB0E1F">
            <w:pPr>
              <w:pStyle w:val="TAC"/>
              <w:rPr>
                <w:lang w:val="sv-SE"/>
              </w:rPr>
            </w:pPr>
            <w:r w:rsidRPr="00441CD0">
              <w:rPr>
                <w:lang w:val="sv-SE"/>
              </w:rPr>
              <w:t>90</w:t>
            </w:r>
          </w:p>
        </w:tc>
        <w:tc>
          <w:tcPr>
            <w:tcW w:w="1962" w:type="pct"/>
            <w:tcBorders>
              <w:top w:val="single" w:sz="4" w:space="0" w:color="auto"/>
              <w:left w:val="single" w:sz="4" w:space="0" w:color="auto"/>
              <w:bottom w:val="single" w:sz="4" w:space="0" w:color="auto"/>
              <w:right w:val="single" w:sz="4" w:space="0" w:color="auto"/>
            </w:tcBorders>
            <w:hideMark/>
          </w:tcPr>
          <w:p w14:paraId="6A1FAF7D" w14:textId="77777777" w:rsidR="00EE5860" w:rsidRPr="00441CD0" w:rsidRDefault="00EE5860" w:rsidP="00BB0E1F">
            <w:pPr>
              <w:pStyle w:val="TAL"/>
              <w:rPr>
                <w:lang w:val="x-none"/>
              </w:rPr>
            </w:pPr>
            <w:r w:rsidRPr="00441CD0">
              <w:t>Usage Information</w:t>
            </w:r>
          </w:p>
        </w:tc>
        <w:tc>
          <w:tcPr>
            <w:tcW w:w="1360" w:type="pct"/>
            <w:tcBorders>
              <w:top w:val="single" w:sz="4" w:space="0" w:color="auto"/>
              <w:left w:val="single" w:sz="4" w:space="0" w:color="auto"/>
              <w:bottom w:val="single" w:sz="4" w:space="0" w:color="auto"/>
              <w:right w:val="single" w:sz="4" w:space="0" w:color="auto"/>
            </w:tcBorders>
            <w:hideMark/>
          </w:tcPr>
          <w:p w14:paraId="5C9C4924" w14:textId="2E91878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59</w:t>
            </w:r>
          </w:p>
        </w:tc>
        <w:tc>
          <w:tcPr>
            <w:tcW w:w="833" w:type="pct"/>
            <w:tcBorders>
              <w:top w:val="single" w:sz="4" w:space="0" w:color="auto"/>
              <w:left w:val="single" w:sz="4" w:space="0" w:color="auto"/>
              <w:bottom w:val="single" w:sz="4" w:space="0" w:color="auto"/>
              <w:right w:val="single" w:sz="4" w:space="0" w:color="auto"/>
            </w:tcBorders>
            <w:hideMark/>
          </w:tcPr>
          <w:p w14:paraId="72AED825" w14:textId="77777777" w:rsidR="00EE5860" w:rsidRPr="00441CD0" w:rsidRDefault="00EE5860" w:rsidP="00BB0E1F">
            <w:pPr>
              <w:pStyle w:val="TAC"/>
              <w:rPr>
                <w:lang w:val="de-DE"/>
              </w:rPr>
            </w:pPr>
            <w:r w:rsidRPr="00441CD0">
              <w:rPr>
                <w:lang w:val="de-DE"/>
              </w:rPr>
              <w:t>1</w:t>
            </w:r>
          </w:p>
        </w:tc>
      </w:tr>
      <w:tr w:rsidR="00EE5860" w:rsidRPr="00441CD0" w14:paraId="179997A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9498DDD" w14:textId="77777777" w:rsidR="00EE5860" w:rsidRPr="00441CD0" w:rsidRDefault="00EE5860" w:rsidP="00BB0E1F">
            <w:pPr>
              <w:pStyle w:val="TAC"/>
              <w:rPr>
                <w:lang w:val="sv-SE"/>
              </w:rPr>
            </w:pPr>
            <w:r w:rsidRPr="00441CD0">
              <w:rPr>
                <w:lang w:val="sv-SE"/>
              </w:rPr>
              <w:t>91</w:t>
            </w:r>
          </w:p>
        </w:tc>
        <w:tc>
          <w:tcPr>
            <w:tcW w:w="1962" w:type="pct"/>
            <w:tcBorders>
              <w:top w:val="single" w:sz="4" w:space="0" w:color="auto"/>
              <w:left w:val="single" w:sz="4" w:space="0" w:color="auto"/>
              <w:bottom w:val="single" w:sz="4" w:space="0" w:color="auto"/>
              <w:right w:val="single" w:sz="4" w:space="0" w:color="auto"/>
            </w:tcBorders>
            <w:hideMark/>
          </w:tcPr>
          <w:p w14:paraId="15D43DF1" w14:textId="77777777" w:rsidR="00EE5860" w:rsidRPr="00441CD0" w:rsidRDefault="00EE5860" w:rsidP="00BB0E1F">
            <w:pPr>
              <w:pStyle w:val="TAL"/>
              <w:rPr>
                <w:lang w:val="x-none"/>
              </w:rPr>
            </w:pPr>
            <w:r w:rsidRPr="00441CD0">
              <w:t>Application Instance ID</w:t>
            </w:r>
          </w:p>
        </w:tc>
        <w:tc>
          <w:tcPr>
            <w:tcW w:w="1360" w:type="pct"/>
            <w:tcBorders>
              <w:top w:val="single" w:sz="4" w:space="0" w:color="auto"/>
              <w:left w:val="single" w:sz="4" w:space="0" w:color="auto"/>
              <w:bottom w:val="single" w:sz="4" w:space="0" w:color="auto"/>
              <w:right w:val="single" w:sz="4" w:space="0" w:color="auto"/>
            </w:tcBorders>
            <w:hideMark/>
          </w:tcPr>
          <w:p w14:paraId="0A58F456" w14:textId="263271A5" w:rsidR="00EE5860" w:rsidRPr="00441CD0" w:rsidRDefault="00EE5860" w:rsidP="00BB0E1F">
            <w:pPr>
              <w:pStyle w:val="TAL"/>
              <w:rPr>
                <w:lang w:val="de-DE"/>
              </w:rPr>
            </w:pPr>
            <w:r w:rsidRPr="00441CD0">
              <w:t xml:space="preserve">Variable Length / </w:t>
            </w:r>
            <w:r w:rsidR="00415C19" w:rsidRPr="00441CD0">
              <w:t>Clause</w:t>
            </w:r>
            <w:r w:rsidR="00415C19">
              <w:t> </w:t>
            </w:r>
            <w:r w:rsidR="00415C19" w:rsidRPr="00441CD0">
              <w:t>8</w:t>
            </w:r>
            <w:r w:rsidRPr="00441CD0">
              <w:t>.2.</w:t>
            </w:r>
            <w:r w:rsidRPr="00441CD0">
              <w:rPr>
                <w:lang w:val="de-DE"/>
              </w:rPr>
              <w:t>60</w:t>
            </w:r>
          </w:p>
        </w:tc>
        <w:tc>
          <w:tcPr>
            <w:tcW w:w="833" w:type="pct"/>
            <w:tcBorders>
              <w:top w:val="single" w:sz="4" w:space="0" w:color="auto"/>
              <w:left w:val="single" w:sz="4" w:space="0" w:color="auto"/>
              <w:bottom w:val="single" w:sz="4" w:space="0" w:color="auto"/>
              <w:right w:val="single" w:sz="4" w:space="0" w:color="auto"/>
            </w:tcBorders>
            <w:hideMark/>
          </w:tcPr>
          <w:p w14:paraId="11A23A0C" w14:textId="77777777" w:rsidR="00EE5860" w:rsidRPr="00441CD0" w:rsidRDefault="00EE5860" w:rsidP="00BB0E1F">
            <w:pPr>
              <w:pStyle w:val="TAC"/>
              <w:rPr>
                <w:lang w:val="de-DE"/>
              </w:rPr>
            </w:pPr>
            <w:r w:rsidRPr="00441CD0">
              <w:rPr>
                <w:lang w:val="de-DE"/>
              </w:rPr>
              <w:t>Not Applicable</w:t>
            </w:r>
          </w:p>
        </w:tc>
      </w:tr>
      <w:tr w:rsidR="00EE5860" w:rsidRPr="00441CD0" w14:paraId="7083ECB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5CC653" w14:textId="77777777" w:rsidR="00EE5860" w:rsidRPr="00441CD0" w:rsidRDefault="00EE5860" w:rsidP="00BB0E1F">
            <w:pPr>
              <w:pStyle w:val="TAC"/>
              <w:rPr>
                <w:lang w:val="sv-SE"/>
              </w:rPr>
            </w:pPr>
            <w:r w:rsidRPr="00441CD0">
              <w:rPr>
                <w:lang w:val="sv-SE"/>
              </w:rPr>
              <w:t>92</w:t>
            </w:r>
          </w:p>
        </w:tc>
        <w:tc>
          <w:tcPr>
            <w:tcW w:w="1962" w:type="pct"/>
            <w:tcBorders>
              <w:top w:val="single" w:sz="4" w:space="0" w:color="auto"/>
              <w:left w:val="single" w:sz="4" w:space="0" w:color="auto"/>
              <w:bottom w:val="single" w:sz="4" w:space="0" w:color="auto"/>
              <w:right w:val="single" w:sz="4" w:space="0" w:color="auto"/>
            </w:tcBorders>
            <w:hideMark/>
          </w:tcPr>
          <w:p w14:paraId="54314F5E" w14:textId="77777777" w:rsidR="00EE5860" w:rsidRPr="00441CD0" w:rsidRDefault="00EE5860" w:rsidP="00BB0E1F">
            <w:pPr>
              <w:pStyle w:val="TAL"/>
              <w:rPr>
                <w:lang w:val="x-none"/>
              </w:rPr>
            </w:pPr>
            <w:r w:rsidRPr="00441CD0">
              <w:t>Flow Information</w:t>
            </w:r>
          </w:p>
        </w:tc>
        <w:tc>
          <w:tcPr>
            <w:tcW w:w="1360" w:type="pct"/>
            <w:tcBorders>
              <w:top w:val="single" w:sz="4" w:space="0" w:color="auto"/>
              <w:left w:val="single" w:sz="4" w:space="0" w:color="auto"/>
              <w:bottom w:val="single" w:sz="4" w:space="0" w:color="auto"/>
              <w:right w:val="single" w:sz="4" w:space="0" w:color="auto"/>
            </w:tcBorders>
            <w:hideMark/>
          </w:tcPr>
          <w:p w14:paraId="02BEB4AD" w14:textId="493F51D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61</w:t>
            </w:r>
          </w:p>
        </w:tc>
        <w:tc>
          <w:tcPr>
            <w:tcW w:w="833" w:type="pct"/>
            <w:tcBorders>
              <w:top w:val="single" w:sz="4" w:space="0" w:color="auto"/>
              <w:left w:val="single" w:sz="4" w:space="0" w:color="auto"/>
              <w:bottom w:val="single" w:sz="4" w:space="0" w:color="auto"/>
              <w:right w:val="single" w:sz="4" w:space="0" w:color="auto"/>
            </w:tcBorders>
            <w:hideMark/>
          </w:tcPr>
          <w:p w14:paraId="6925F70F" w14:textId="77777777" w:rsidR="00EE5860" w:rsidRPr="00441CD0" w:rsidRDefault="00EE5860" w:rsidP="00BB0E1F">
            <w:pPr>
              <w:pStyle w:val="TAC"/>
              <w:rPr>
                <w:lang w:val="de-DE"/>
              </w:rPr>
            </w:pPr>
            <w:r w:rsidRPr="00441CD0">
              <w:rPr>
                <w:lang w:val="de-DE"/>
              </w:rPr>
              <w:t>3</w:t>
            </w:r>
          </w:p>
        </w:tc>
      </w:tr>
      <w:tr w:rsidR="00EE5860" w:rsidRPr="00441CD0" w14:paraId="14019F8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01D1967" w14:textId="77777777" w:rsidR="00EE5860" w:rsidRPr="00441CD0" w:rsidRDefault="00EE5860" w:rsidP="00BB0E1F">
            <w:pPr>
              <w:pStyle w:val="TAC"/>
              <w:rPr>
                <w:lang w:val="sv-SE"/>
              </w:rPr>
            </w:pPr>
            <w:r w:rsidRPr="00441CD0">
              <w:rPr>
                <w:lang w:val="sv-SE"/>
              </w:rPr>
              <w:t>93</w:t>
            </w:r>
          </w:p>
        </w:tc>
        <w:tc>
          <w:tcPr>
            <w:tcW w:w="1962" w:type="pct"/>
            <w:tcBorders>
              <w:top w:val="single" w:sz="4" w:space="0" w:color="auto"/>
              <w:left w:val="single" w:sz="4" w:space="0" w:color="auto"/>
              <w:bottom w:val="single" w:sz="4" w:space="0" w:color="auto"/>
              <w:right w:val="single" w:sz="4" w:space="0" w:color="auto"/>
            </w:tcBorders>
            <w:hideMark/>
          </w:tcPr>
          <w:p w14:paraId="47642DB4" w14:textId="77777777" w:rsidR="00EE5860" w:rsidRPr="00441CD0" w:rsidRDefault="00EE5860" w:rsidP="00BB0E1F">
            <w:pPr>
              <w:pStyle w:val="TAL"/>
              <w:rPr>
                <w:lang w:val="x-none"/>
              </w:rPr>
            </w:pPr>
            <w:r w:rsidRPr="00441CD0">
              <w:t>UE IP Address</w:t>
            </w:r>
          </w:p>
        </w:tc>
        <w:tc>
          <w:tcPr>
            <w:tcW w:w="1360" w:type="pct"/>
            <w:tcBorders>
              <w:top w:val="single" w:sz="4" w:space="0" w:color="auto"/>
              <w:left w:val="single" w:sz="4" w:space="0" w:color="auto"/>
              <w:bottom w:val="single" w:sz="4" w:space="0" w:color="auto"/>
              <w:right w:val="single" w:sz="4" w:space="0" w:color="auto"/>
            </w:tcBorders>
            <w:hideMark/>
          </w:tcPr>
          <w:p w14:paraId="693A2F73" w14:textId="4F9DB9D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62</w:t>
            </w:r>
          </w:p>
        </w:tc>
        <w:tc>
          <w:tcPr>
            <w:tcW w:w="833" w:type="pct"/>
            <w:tcBorders>
              <w:top w:val="single" w:sz="4" w:space="0" w:color="auto"/>
              <w:left w:val="single" w:sz="4" w:space="0" w:color="auto"/>
              <w:bottom w:val="single" w:sz="4" w:space="0" w:color="auto"/>
              <w:right w:val="single" w:sz="4" w:space="0" w:color="auto"/>
            </w:tcBorders>
            <w:hideMark/>
          </w:tcPr>
          <w:p w14:paraId="783B3F8B" w14:textId="77777777" w:rsidR="00EE5860" w:rsidRPr="00441CD0" w:rsidRDefault="00EE5860" w:rsidP="00BB0E1F">
            <w:pPr>
              <w:pStyle w:val="TAC"/>
              <w:rPr>
                <w:lang w:val="de-DE"/>
              </w:rPr>
            </w:pPr>
            <w:r w:rsidRPr="00441CD0">
              <w:rPr>
                <w:lang w:val="de-DE"/>
              </w:rPr>
              <w:t>1</w:t>
            </w:r>
          </w:p>
        </w:tc>
      </w:tr>
      <w:tr w:rsidR="00EE5860" w:rsidRPr="00441CD0" w14:paraId="1B7E0EF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50A979" w14:textId="77777777" w:rsidR="00EE5860" w:rsidRPr="00441CD0" w:rsidRDefault="00EE5860" w:rsidP="00BB0E1F">
            <w:pPr>
              <w:pStyle w:val="TAC"/>
              <w:rPr>
                <w:lang w:val="sv-SE"/>
              </w:rPr>
            </w:pPr>
            <w:r w:rsidRPr="00441CD0">
              <w:rPr>
                <w:lang w:val="sv-SE"/>
              </w:rPr>
              <w:t>94</w:t>
            </w:r>
          </w:p>
        </w:tc>
        <w:tc>
          <w:tcPr>
            <w:tcW w:w="1962" w:type="pct"/>
            <w:tcBorders>
              <w:top w:val="single" w:sz="4" w:space="0" w:color="auto"/>
              <w:left w:val="single" w:sz="4" w:space="0" w:color="auto"/>
              <w:bottom w:val="single" w:sz="4" w:space="0" w:color="auto"/>
              <w:right w:val="single" w:sz="4" w:space="0" w:color="auto"/>
            </w:tcBorders>
            <w:hideMark/>
          </w:tcPr>
          <w:p w14:paraId="3A8254BC" w14:textId="77777777" w:rsidR="00EE5860" w:rsidRPr="00441CD0" w:rsidRDefault="00EE5860" w:rsidP="00BB0E1F">
            <w:pPr>
              <w:pStyle w:val="TAL"/>
              <w:rPr>
                <w:lang w:val="x-none"/>
              </w:rPr>
            </w:pPr>
            <w:r w:rsidRPr="00441CD0">
              <w:t>Packet Rate</w:t>
            </w:r>
          </w:p>
        </w:tc>
        <w:tc>
          <w:tcPr>
            <w:tcW w:w="1360" w:type="pct"/>
            <w:tcBorders>
              <w:top w:val="single" w:sz="4" w:space="0" w:color="auto"/>
              <w:left w:val="single" w:sz="4" w:space="0" w:color="auto"/>
              <w:bottom w:val="single" w:sz="4" w:space="0" w:color="auto"/>
              <w:right w:val="single" w:sz="4" w:space="0" w:color="auto"/>
            </w:tcBorders>
            <w:hideMark/>
          </w:tcPr>
          <w:p w14:paraId="34F9789B" w14:textId="6AFD2FE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63</w:t>
            </w:r>
          </w:p>
        </w:tc>
        <w:tc>
          <w:tcPr>
            <w:tcW w:w="833" w:type="pct"/>
            <w:tcBorders>
              <w:top w:val="single" w:sz="4" w:space="0" w:color="auto"/>
              <w:left w:val="single" w:sz="4" w:space="0" w:color="auto"/>
              <w:bottom w:val="single" w:sz="4" w:space="0" w:color="auto"/>
              <w:right w:val="single" w:sz="4" w:space="0" w:color="auto"/>
            </w:tcBorders>
            <w:hideMark/>
          </w:tcPr>
          <w:p w14:paraId="619490A6" w14:textId="77777777" w:rsidR="00EE5860" w:rsidRPr="00441CD0" w:rsidRDefault="00EE5860" w:rsidP="00BB0E1F">
            <w:pPr>
              <w:pStyle w:val="TAC"/>
              <w:rPr>
                <w:lang w:val="de-DE"/>
              </w:rPr>
            </w:pPr>
            <w:r w:rsidRPr="00441CD0">
              <w:rPr>
                <w:lang w:val="de-DE"/>
              </w:rPr>
              <w:t>1</w:t>
            </w:r>
          </w:p>
        </w:tc>
      </w:tr>
      <w:tr w:rsidR="00EE5860" w:rsidRPr="00441CD0" w14:paraId="44353F4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0FF6D6" w14:textId="77777777" w:rsidR="00EE5860" w:rsidRPr="00441CD0" w:rsidRDefault="00EE5860" w:rsidP="00BB0E1F">
            <w:pPr>
              <w:pStyle w:val="TAC"/>
              <w:rPr>
                <w:lang w:val="sv-SE"/>
              </w:rPr>
            </w:pPr>
            <w:r w:rsidRPr="00441CD0">
              <w:rPr>
                <w:lang w:val="sv-SE"/>
              </w:rPr>
              <w:t>95</w:t>
            </w:r>
          </w:p>
        </w:tc>
        <w:tc>
          <w:tcPr>
            <w:tcW w:w="1962" w:type="pct"/>
            <w:tcBorders>
              <w:top w:val="single" w:sz="4" w:space="0" w:color="auto"/>
              <w:left w:val="single" w:sz="4" w:space="0" w:color="auto"/>
              <w:bottom w:val="single" w:sz="4" w:space="0" w:color="auto"/>
              <w:right w:val="single" w:sz="4" w:space="0" w:color="auto"/>
            </w:tcBorders>
            <w:hideMark/>
          </w:tcPr>
          <w:p w14:paraId="557D4DED" w14:textId="77777777" w:rsidR="00EE5860" w:rsidRPr="00441CD0" w:rsidRDefault="00EE5860" w:rsidP="00BB0E1F">
            <w:pPr>
              <w:pStyle w:val="TAL"/>
              <w:rPr>
                <w:lang w:val="x-none"/>
              </w:rPr>
            </w:pPr>
            <w:r w:rsidRPr="00441CD0">
              <w:t>Outer Header Removal</w:t>
            </w:r>
          </w:p>
        </w:tc>
        <w:tc>
          <w:tcPr>
            <w:tcW w:w="1360" w:type="pct"/>
            <w:tcBorders>
              <w:top w:val="single" w:sz="4" w:space="0" w:color="auto"/>
              <w:left w:val="single" w:sz="4" w:space="0" w:color="auto"/>
              <w:bottom w:val="single" w:sz="4" w:space="0" w:color="auto"/>
              <w:right w:val="single" w:sz="4" w:space="0" w:color="auto"/>
            </w:tcBorders>
            <w:hideMark/>
          </w:tcPr>
          <w:p w14:paraId="4323634D" w14:textId="488A6DF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64</w:t>
            </w:r>
          </w:p>
        </w:tc>
        <w:tc>
          <w:tcPr>
            <w:tcW w:w="833" w:type="pct"/>
            <w:tcBorders>
              <w:top w:val="single" w:sz="4" w:space="0" w:color="auto"/>
              <w:left w:val="single" w:sz="4" w:space="0" w:color="auto"/>
              <w:bottom w:val="single" w:sz="4" w:space="0" w:color="auto"/>
              <w:right w:val="single" w:sz="4" w:space="0" w:color="auto"/>
            </w:tcBorders>
            <w:hideMark/>
          </w:tcPr>
          <w:p w14:paraId="3FA55185" w14:textId="77777777" w:rsidR="00EE5860" w:rsidRPr="00441CD0" w:rsidRDefault="00EE5860" w:rsidP="00BB0E1F">
            <w:pPr>
              <w:pStyle w:val="TAC"/>
              <w:rPr>
                <w:lang w:val="de-DE"/>
              </w:rPr>
            </w:pPr>
            <w:r w:rsidRPr="00441CD0">
              <w:rPr>
                <w:lang w:val="de-DE"/>
              </w:rPr>
              <w:t>1</w:t>
            </w:r>
          </w:p>
        </w:tc>
      </w:tr>
      <w:tr w:rsidR="00EE5860" w:rsidRPr="00441CD0" w14:paraId="0CC4D36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9C91FBE" w14:textId="77777777" w:rsidR="00EE5860" w:rsidRPr="00441CD0" w:rsidRDefault="00EE5860" w:rsidP="00BB0E1F">
            <w:pPr>
              <w:pStyle w:val="TAC"/>
              <w:rPr>
                <w:lang w:val="sv-SE"/>
              </w:rPr>
            </w:pPr>
            <w:r w:rsidRPr="00441CD0">
              <w:rPr>
                <w:lang w:val="sv-SE"/>
              </w:rPr>
              <w:t>96</w:t>
            </w:r>
          </w:p>
        </w:tc>
        <w:tc>
          <w:tcPr>
            <w:tcW w:w="1962" w:type="pct"/>
            <w:tcBorders>
              <w:top w:val="single" w:sz="4" w:space="0" w:color="auto"/>
              <w:left w:val="single" w:sz="4" w:space="0" w:color="auto"/>
              <w:bottom w:val="single" w:sz="4" w:space="0" w:color="auto"/>
              <w:right w:val="single" w:sz="4" w:space="0" w:color="auto"/>
            </w:tcBorders>
            <w:hideMark/>
          </w:tcPr>
          <w:p w14:paraId="43D3A885" w14:textId="77777777" w:rsidR="00EE5860" w:rsidRPr="00441CD0" w:rsidRDefault="00EE5860" w:rsidP="00BB0E1F">
            <w:pPr>
              <w:pStyle w:val="TAL"/>
              <w:rPr>
                <w:lang w:val="x-none"/>
              </w:rPr>
            </w:pPr>
            <w:r w:rsidRPr="00441CD0">
              <w:rPr>
                <w:lang w:val="en-US" w:eastAsia="zh-CN"/>
              </w:rPr>
              <w:t xml:space="preserve">Recovery Time </w:t>
            </w:r>
            <w:r w:rsidRPr="00441CD0">
              <w:t>Stamp</w:t>
            </w:r>
          </w:p>
        </w:tc>
        <w:tc>
          <w:tcPr>
            <w:tcW w:w="1360" w:type="pct"/>
            <w:tcBorders>
              <w:top w:val="single" w:sz="4" w:space="0" w:color="auto"/>
              <w:left w:val="single" w:sz="4" w:space="0" w:color="auto"/>
              <w:bottom w:val="single" w:sz="4" w:space="0" w:color="auto"/>
              <w:right w:val="single" w:sz="4" w:space="0" w:color="auto"/>
            </w:tcBorders>
            <w:hideMark/>
          </w:tcPr>
          <w:p w14:paraId="29F4D0C2" w14:textId="1715C4C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65</w:t>
            </w:r>
          </w:p>
        </w:tc>
        <w:tc>
          <w:tcPr>
            <w:tcW w:w="833" w:type="pct"/>
            <w:tcBorders>
              <w:top w:val="single" w:sz="4" w:space="0" w:color="auto"/>
              <w:left w:val="single" w:sz="4" w:space="0" w:color="auto"/>
              <w:bottom w:val="single" w:sz="4" w:space="0" w:color="auto"/>
              <w:right w:val="single" w:sz="4" w:space="0" w:color="auto"/>
            </w:tcBorders>
            <w:hideMark/>
          </w:tcPr>
          <w:p w14:paraId="2FF95F2B" w14:textId="77777777" w:rsidR="00EE5860" w:rsidRPr="00441CD0" w:rsidRDefault="00EE5860" w:rsidP="00BB0E1F">
            <w:pPr>
              <w:pStyle w:val="TAC"/>
              <w:rPr>
                <w:lang w:val="de-DE"/>
              </w:rPr>
            </w:pPr>
            <w:r w:rsidRPr="00441CD0">
              <w:rPr>
                <w:lang w:val="de-DE"/>
              </w:rPr>
              <w:t>4</w:t>
            </w:r>
          </w:p>
        </w:tc>
      </w:tr>
      <w:tr w:rsidR="00EE5860" w:rsidRPr="00441CD0" w14:paraId="1A0849D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EF0E00" w14:textId="77777777" w:rsidR="00EE5860" w:rsidRPr="00441CD0" w:rsidRDefault="00EE5860" w:rsidP="00BB0E1F">
            <w:pPr>
              <w:pStyle w:val="TAC"/>
              <w:rPr>
                <w:lang w:val="sv-SE"/>
              </w:rPr>
            </w:pPr>
            <w:r w:rsidRPr="00441CD0">
              <w:rPr>
                <w:lang w:val="sv-SE"/>
              </w:rPr>
              <w:t>97</w:t>
            </w:r>
          </w:p>
        </w:tc>
        <w:tc>
          <w:tcPr>
            <w:tcW w:w="1962" w:type="pct"/>
            <w:tcBorders>
              <w:top w:val="single" w:sz="4" w:space="0" w:color="auto"/>
              <w:left w:val="single" w:sz="4" w:space="0" w:color="auto"/>
              <w:bottom w:val="single" w:sz="4" w:space="0" w:color="auto"/>
              <w:right w:val="single" w:sz="4" w:space="0" w:color="auto"/>
            </w:tcBorders>
            <w:hideMark/>
          </w:tcPr>
          <w:p w14:paraId="6EF9124E" w14:textId="77777777" w:rsidR="00EE5860" w:rsidRPr="00441CD0" w:rsidRDefault="00EE5860" w:rsidP="00BB0E1F">
            <w:pPr>
              <w:pStyle w:val="TAL"/>
              <w:rPr>
                <w:lang w:val="x-none"/>
              </w:rPr>
            </w:pPr>
            <w:r w:rsidRPr="00441CD0">
              <w:t>DL Flow Level Marking</w:t>
            </w:r>
          </w:p>
        </w:tc>
        <w:tc>
          <w:tcPr>
            <w:tcW w:w="1360" w:type="pct"/>
            <w:tcBorders>
              <w:top w:val="single" w:sz="4" w:space="0" w:color="auto"/>
              <w:left w:val="single" w:sz="4" w:space="0" w:color="auto"/>
              <w:bottom w:val="single" w:sz="4" w:space="0" w:color="auto"/>
              <w:right w:val="single" w:sz="4" w:space="0" w:color="auto"/>
            </w:tcBorders>
            <w:hideMark/>
          </w:tcPr>
          <w:p w14:paraId="6440215C" w14:textId="5E08392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66</w:t>
            </w:r>
          </w:p>
        </w:tc>
        <w:tc>
          <w:tcPr>
            <w:tcW w:w="833" w:type="pct"/>
            <w:tcBorders>
              <w:top w:val="single" w:sz="4" w:space="0" w:color="auto"/>
              <w:left w:val="single" w:sz="4" w:space="0" w:color="auto"/>
              <w:bottom w:val="single" w:sz="4" w:space="0" w:color="auto"/>
              <w:right w:val="single" w:sz="4" w:space="0" w:color="auto"/>
            </w:tcBorders>
            <w:hideMark/>
          </w:tcPr>
          <w:p w14:paraId="0B4CBD56" w14:textId="77777777" w:rsidR="00EE5860" w:rsidRPr="00441CD0" w:rsidRDefault="00EE5860" w:rsidP="00BB0E1F">
            <w:pPr>
              <w:pStyle w:val="TAC"/>
              <w:rPr>
                <w:lang w:val="de-DE"/>
              </w:rPr>
            </w:pPr>
            <w:r w:rsidRPr="00441CD0">
              <w:rPr>
                <w:lang w:val="de-DE"/>
              </w:rPr>
              <w:t>1</w:t>
            </w:r>
          </w:p>
        </w:tc>
      </w:tr>
      <w:tr w:rsidR="00EE5860" w:rsidRPr="00441CD0" w14:paraId="3AC75AB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B05560E" w14:textId="77777777" w:rsidR="00EE5860" w:rsidRPr="00441CD0" w:rsidRDefault="00EE5860" w:rsidP="00BB0E1F">
            <w:pPr>
              <w:pStyle w:val="TAC"/>
              <w:rPr>
                <w:lang w:val="sv-SE"/>
              </w:rPr>
            </w:pPr>
            <w:r w:rsidRPr="00441CD0">
              <w:rPr>
                <w:lang w:val="sv-SE"/>
              </w:rPr>
              <w:t>98</w:t>
            </w:r>
          </w:p>
        </w:tc>
        <w:tc>
          <w:tcPr>
            <w:tcW w:w="1962" w:type="pct"/>
            <w:tcBorders>
              <w:top w:val="single" w:sz="4" w:space="0" w:color="auto"/>
              <w:left w:val="single" w:sz="4" w:space="0" w:color="auto"/>
              <w:bottom w:val="single" w:sz="4" w:space="0" w:color="auto"/>
              <w:right w:val="single" w:sz="4" w:space="0" w:color="auto"/>
            </w:tcBorders>
            <w:hideMark/>
          </w:tcPr>
          <w:p w14:paraId="26C34395" w14:textId="77777777" w:rsidR="00EE5860" w:rsidRPr="00441CD0" w:rsidRDefault="00EE5860" w:rsidP="00BB0E1F">
            <w:pPr>
              <w:pStyle w:val="TAL"/>
              <w:rPr>
                <w:lang w:val="x-none"/>
              </w:rPr>
            </w:pPr>
            <w:r w:rsidRPr="00441CD0">
              <w:t>Header Enrichment</w:t>
            </w:r>
          </w:p>
        </w:tc>
        <w:tc>
          <w:tcPr>
            <w:tcW w:w="1360" w:type="pct"/>
            <w:tcBorders>
              <w:top w:val="single" w:sz="4" w:space="0" w:color="auto"/>
              <w:left w:val="single" w:sz="4" w:space="0" w:color="auto"/>
              <w:bottom w:val="single" w:sz="4" w:space="0" w:color="auto"/>
              <w:right w:val="single" w:sz="4" w:space="0" w:color="auto"/>
            </w:tcBorders>
            <w:hideMark/>
          </w:tcPr>
          <w:p w14:paraId="2C048592" w14:textId="3CF9CAF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67</w:t>
            </w:r>
          </w:p>
        </w:tc>
        <w:tc>
          <w:tcPr>
            <w:tcW w:w="833" w:type="pct"/>
            <w:tcBorders>
              <w:top w:val="single" w:sz="4" w:space="0" w:color="auto"/>
              <w:left w:val="single" w:sz="4" w:space="0" w:color="auto"/>
              <w:bottom w:val="single" w:sz="4" w:space="0" w:color="auto"/>
              <w:right w:val="single" w:sz="4" w:space="0" w:color="auto"/>
            </w:tcBorders>
            <w:hideMark/>
          </w:tcPr>
          <w:p w14:paraId="4484EEBB" w14:textId="77777777" w:rsidR="00EE5860" w:rsidRPr="00441CD0" w:rsidRDefault="00EE5860" w:rsidP="00BB0E1F">
            <w:pPr>
              <w:pStyle w:val="TAC"/>
              <w:rPr>
                <w:lang w:val="de-DE"/>
              </w:rPr>
            </w:pPr>
            <w:r w:rsidRPr="00441CD0">
              <w:rPr>
                <w:lang w:val="de-DE"/>
              </w:rPr>
              <w:t>1</w:t>
            </w:r>
          </w:p>
        </w:tc>
      </w:tr>
      <w:tr w:rsidR="00EE5860" w:rsidRPr="00441CD0" w14:paraId="67DAC4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CF01612" w14:textId="77777777" w:rsidR="00EE5860" w:rsidRPr="00441CD0" w:rsidRDefault="00EE5860" w:rsidP="00BB0E1F">
            <w:pPr>
              <w:pStyle w:val="TAC"/>
              <w:rPr>
                <w:lang w:val="sv-SE"/>
              </w:rPr>
            </w:pPr>
            <w:r w:rsidRPr="00441CD0">
              <w:rPr>
                <w:lang w:val="sv-SE"/>
              </w:rPr>
              <w:t>99</w:t>
            </w:r>
          </w:p>
        </w:tc>
        <w:tc>
          <w:tcPr>
            <w:tcW w:w="1962" w:type="pct"/>
            <w:tcBorders>
              <w:top w:val="single" w:sz="4" w:space="0" w:color="auto"/>
              <w:left w:val="single" w:sz="4" w:space="0" w:color="auto"/>
              <w:bottom w:val="single" w:sz="4" w:space="0" w:color="auto"/>
              <w:right w:val="single" w:sz="4" w:space="0" w:color="auto"/>
            </w:tcBorders>
            <w:hideMark/>
          </w:tcPr>
          <w:p w14:paraId="718B601E" w14:textId="77777777" w:rsidR="00EE5860" w:rsidRPr="00441CD0" w:rsidRDefault="00EE5860" w:rsidP="00BB0E1F">
            <w:pPr>
              <w:pStyle w:val="TAL"/>
              <w:rPr>
                <w:lang w:val="x-none"/>
              </w:rPr>
            </w:pPr>
            <w:r w:rsidRPr="00441CD0">
              <w:t>Error Indication Report</w:t>
            </w:r>
          </w:p>
        </w:tc>
        <w:tc>
          <w:tcPr>
            <w:tcW w:w="1360" w:type="pct"/>
            <w:tcBorders>
              <w:top w:val="single" w:sz="4" w:space="0" w:color="auto"/>
              <w:left w:val="single" w:sz="4" w:space="0" w:color="auto"/>
              <w:bottom w:val="single" w:sz="4" w:space="0" w:color="auto"/>
              <w:right w:val="single" w:sz="4" w:space="0" w:color="auto"/>
            </w:tcBorders>
            <w:hideMark/>
          </w:tcPr>
          <w:p w14:paraId="0AF345DA" w14:textId="77777777" w:rsidR="00EE5860" w:rsidRPr="00441CD0" w:rsidRDefault="00EE5860" w:rsidP="00BB0E1F">
            <w:pPr>
              <w:pStyle w:val="TAL"/>
            </w:pPr>
            <w:r w:rsidRPr="00441CD0">
              <w:rPr>
                <w:szCs w:val="16"/>
              </w:rPr>
              <w:t>Extendable</w:t>
            </w:r>
            <w:r w:rsidRPr="00441CD0">
              <w:t xml:space="preserve"> / Table 7.5.8.</w:t>
            </w:r>
            <w:r w:rsidRPr="00441CD0">
              <w:rPr>
                <w:lang w:val="sv-SE"/>
              </w:rPr>
              <w:t>4</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31CB85DA" w14:textId="77777777" w:rsidR="00EE5860" w:rsidRPr="00441CD0" w:rsidRDefault="00EE5860" w:rsidP="00BB0E1F">
            <w:pPr>
              <w:pStyle w:val="TAC"/>
              <w:rPr>
                <w:lang w:val="fr-FR"/>
              </w:rPr>
            </w:pPr>
            <w:r w:rsidRPr="00441CD0">
              <w:rPr>
                <w:lang w:val="fr-FR"/>
              </w:rPr>
              <w:t>Not Applicable</w:t>
            </w:r>
          </w:p>
        </w:tc>
      </w:tr>
      <w:tr w:rsidR="00EE5860" w:rsidRPr="00441CD0" w14:paraId="37C6DD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BFA68E" w14:textId="77777777" w:rsidR="00EE5860" w:rsidRPr="00441CD0" w:rsidRDefault="00EE5860" w:rsidP="00BB0E1F">
            <w:pPr>
              <w:pStyle w:val="TAC"/>
              <w:rPr>
                <w:lang w:val="sv-SE"/>
              </w:rPr>
            </w:pPr>
            <w:r w:rsidRPr="00441CD0">
              <w:rPr>
                <w:lang w:val="sv-SE"/>
              </w:rPr>
              <w:t>100</w:t>
            </w:r>
          </w:p>
        </w:tc>
        <w:tc>
          <w:tcPr>
            <w:tcW w:w="1962" w:type="pct"/>
            <w:tcBorders>
              <w:top w:val="single" w:sz="4" w:space="0" w:color="auto"/>
              <w:left w:val="single" w:sz="4" w:space="0" w:color="auto"/>
              <w:bottom w:val="single" w:sz="4" w:space="0" w:color="auto"/>
              <w:right w:val="single" w:sz="4" w:space="0" w:color="auto"/>
            </w:tcBorders>
            <w:hideMark/>
          </w:tcPr>
          <w:p w14:paraId="296585FB" w14:textId="77777777" w:rsidR="00EE5860" w:rsidRPr="00441CD0" w:rsidRDefault="00EE5860" w:rsidP="00BB0E1F">
            <w:pPr>
              <w:pStyle w:val="TAL"/>
              <w:rPr>
                <w:lang w:val="x-none"/>
              </w:rPr>
            </w:pPr>
            <w:r w:rsidRPr="00441CD0">
              <w:t>Measurement Information</w:t>
            </w:r>
          </w:p>
        </w:tc>
        <w:tc>
          <w:tcPr>
            <w:tcW w:w="1360" w:type="pct"/>
            <w:tcBorders>
              <w:top w:val="single" w:sz="4" w:space="0" w:color="auto"/>
              <w:left w:val="single" w:sz="4" w:space="0" w:color="auto"/>
              <w:bottom w:val="single" w:sz="4" w:space="0" w:color="auto"/>
              <w:right w:val="single" w:sz="4" w:space="0" w:color="auto"/>
            </w:tcBorders>
            <w:hideMark/>
          </w:tcPr>
          <w:p w14:paraId="36D1B358" w14:textId="21AF78FD"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68</w:t>
            </w:r>
          </w:p>
        </w:tc>
        <w:tc>
          <w:tcPr>
            <w:tcW w:w="833" w:type="pct"/>
            <w:tcBorders>
              <w:top w:val="single" w:sz="4" w:space="0" w:color="auto"/>
              <w:left w:val="single" w:sz="4" w:space="0" w:color="auto"/>
              <w:bottom w:val="single" w:sz="4" w:space="0" w:color="auto"/>
              <w:right w:val="single" w:sz="4" w:space="0" w:color="auto"/>
            </w:tcBorders>
            <w:hideMark/>
          </w:tcPr>
          <w:p w14:paraId="25DA038C" w14:textId="77777777" w:rsidR="00EE5860" w:rsidRPr="00441CD0" w:rsidRDefault="00EE5860" w:rsidP="00BB0E1F">
            <w:pPr>
              <w:pStyle w:val="TAC"/>
              <w:rPr>
                <w:lang w:val="fr-FR"/>
              </w:rPr>
            </w:pPr>
            <w:r w:rsidRPr="00441CD0">
              <w:rPr>
                <w:lang w:val="de-DE"/>
              </w:rPr>
              <w:t>1</w:t>
            </w:r>
          </w:p>
        </w:tc>
      </w:tr>
      <w:tr w:rsidR="00EE5860" w:rsidRPr="00441CD0" w14:paraId="21F901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365BC1" w14:textId="77777777" w:rsidR="00EE5860" w:rsidRPr="00441CD0" w:rsidRDefault="00EE5860" w:rsidP="00BB0E1F">
            <w:pPr>
              <w:pStyle w:val="TAC"/>
              <w:rPr>
                <w:lang w:val="sv-SE"/>
              </w:rPr>
            </w:pPr>
            <w:r w:rsidRPr="00441CD0">
              <w:rPr>
                <w:lang w:val="sv-SE"/>
              </w:rPr>
              <w:t>101</w:t>
            </w:r>
          </w:p>
        </w:tc>
        <w:tc>
          <w:tcPr>
            <w:tcW w:w="1962" w:type="pct"/>
            <w:tcBorders>
              <w:top w:val="single" w:sz="4" w:space="0" w:color="auto"/>
              <w:left w:val="single" w:sz="4" w:space="0" w:color="auto"/>
              <w:bottom w:val="single" w:sz="4" w:space="0" w:color="auto"/>
              <w:right w:val="single" w:sz="4" w:space="0" w:color="auto"/>
            </w:tcBorders>
            <w:hideMark/>
          </w:tcPr>
          <w:p w14:paraId="376AD3C1" w14:textId="77777777" w:rsidR="00EE5860" w:rsidRPr="00441CD0" w:rsidRDefault="00EE5860" w:rsidP="00BB0E1F">
            <w:pPr>
              <w:pStyle w:val="TAL"/>
              <w:rPr>
                <w:lang w:val="x-none"/>
              </w:rPr>
            </w:pPr>
            <w:r w:rsidRPr="00441CD0">
              <w:t>Node Report Type</w:t>
            </w:r>
          </w:p>
        </w:tc>
        <w:tc>
          <w:tcPr>
            <w:tcW w:w="1360" w:type="pct"/>
            <w:tcBorders>
              <w:top w:val="single" w:sz="4" w:space="0" w:color="auto"/>
              <w:left w:val="single" w:sz="4" w:space="0" w:color="auto"/>
              <w:bottom w:val="single" w:sz="4" w:space="0" w:color="auto"/>
              <w:right w:val="single" w:sz="4" w:space="0" w:color="auto"/>
            </w:tcBorders>
            <w:hideMark/>
          </w:tcPr>
          <w:p w14:paraId="184A6862" w14:textId="63AAF33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69</w:t>
            </w:r>
          </w:p>
        </w:tc>
        <w:tc>
          <w:tcPr>
            <w:tcW w:w="833" w:type="pct"/>
            <w:tcBorders>
              <w:top w:val="single" w:sz="4" w:space="0" w:color="auto"/>
              <w:left w:val="single" w:sz="4" w:space="0" w:color="auto"/>
              <w:bottom w:val="single" w:sz="4" w:space="0" w:color="auto"/>
              <w:right w:val="single" w:sz="4" w:space="0" w:color="auto"/>
            </w:tcBorders>
            <w:hideMark/>
          </w:tcPr>
          <w:p w14:paraId="79934633" w14:textId="77777777" w:rsidR="00EE5860" w:rsidRPr="00441CD0" w:rsidRDefault="00EE5860" w:rsidP="00BB0E1F">
            <w:pPr>
              <w:pStyle w:val="TAC"/>
              <w:rPr>
                <w:lang w:val="de-DE"/>
              </w:rPr>
            </w:pPr>
            <w:r w:rsidRPr="00441CD0">
              <w:rPr>
                <w:lang w:val="de-DE"/>
              </w:rPr>
              <w:t>1</w:t>
            </w:r>
          </w:p>
        </w:tc>
      </w:tr>
      <w:tr w:rsidR="00EE5860" w:rsidRPr="00441CD0" w14:paraId="7AEE351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8ACDFFF" w14:textId="77777777" w:rsidR="00EE5860" w:rsidRPr="00441CD0" w:rsidRDefault="00EE5860" w:rsidP="00BB0E1F">
            <w:pPr>
              <w:pStyle w:val="TAC"/>
              <w:rPr>
                <w:lang w:val="sv-SE"/>
              </w:rPr>
            </w:pPr>
            <w:r w:rsidRPr="00441CD0">
              <w:rPr>
                <w:lang w:val="sv-SE"/>
              </w:rPr>
              <w:t>102</w:t>
            </w:r>
          </w:p>
        </w:tc>
        <w:tc>
          <w:tcPr>
            <w:tcW w:w="1962" w:type="pct"/>
            <w:tcBorders>
              <w:top w:val="single" w:sz="4" w:space="0" w:color="auto"/>
              <w:left w:val="single" w:sz="4" w:space="0" w:color="auto"/>
              <w:bottom w:val="single" w:sz="4" w:space="0" w:color="auto"/>
              <w:right w:val="single" w:sz="4" w:space="0" w:color="auto"/>
            </w:tcBorders>
            <w:hideMark/>
          </w:tcPr>
          <w:p w14:paraId="4B1A1C64" w14:textId="77777777" w:rsidR="00EE5860" w:rsidRPr="00441CD0" w:rsidRDefault="00EE5860" w:rsidP="00BB0E1F">
            <w:pPr>
              <w:pStyle w:val="TAL"/>
              <w:rPr>
                <w:lang w:val="x-none"/>
              </w:rPr>
            </w:pPr>
            <w:r w:rsidRPr="00441CD0">
              <w:t>User Plane Path Failure Report</w:t>
            </w:r>
          </w:p>
        </w:tc>
        <w:tc>
          <w:tcPr>
            <w:tcW w:w="1360" w:type="pct"/>
            <w:tcBorders>
              <w:top w:val="single" w:sz="4" w:space="0" w:color="auto"/>
              <w:left w:val="single" w:sz="4" w:space="0" w:color="auto"/>
              <w:bottom w:val="single" w:sz="4" w:space="0" w:color="auto"/>
              <w:right w:val="single" w:sz="4" w:space="0" w:color="auto"/>
            </w:tcBorders>
            <w:hideMark/>
          </w:tcPr>
          <w:p w14:paraId="43C0119A" w14:textId="77777777" w:rsidR="00EE5860" w:rsidRPr="00441CD0" w:rsidRDefault="00EE5860" w:rsidP="00BB0E1F">
            <w:pPr>
              <w:pStyle w:val="TAL"/>
            </w:pPr>
            <w:r w:rsidRPr="00441CD0">
              <w:t>Extendable / Table 7.4.</w:t>
            </w:r>
            <w:r w:rsidRPr="00441CD0">
              <w:rPr>
                <w:lang w:val="sv-SE"/>
              </w:rPr>
              <w:t>5</w:t>
            </w:r>
            <w:r w:rsidRPr="00441CD0">
              <w:t>.1.2-1</w:t>
            </w:r>
          </w:p>
        </w:tc>
        <w:tc>
          <w:tcPr>
            <w:tcW w:w="833" w:type="pct"/>
            <w:tcBorders>
              <w:top w:val="single" w:sz="4" w:space="0" w:color="auto"/>
              <w:left w:val="single" w:sz="4" w:space="0" w:color="auto"/>
              <w:bottom w:val="single" w:sz="4" w:space="0" w:color="auto"/>
              <w:right w:val="single" w:sz="4" w:space="0" w:color="auto"/>
            </w:tcBorders>
            <w:hideMark/>
          </w:tcPr>
          <w:p w14:paraId="3A7022A7" w14:textId="77777777" w:rsidR="00EE5860" w:rsidRPr="00441CD0" w:rsidRDefault="00EE5860" w:rsidP="00BB0E1F">
            <w:pPr>
              <w:pStyle w:val="TAC"/>
              <w:rPr>
                <w:lang w:val="de-DE"/>
              </w:rPr>
            </w:pPr>
            <w:r w:rsidRPr="00441CD0">
              <w:rPr>
                <w:lang w:val="de-DE"/>
              </w:rPr>
              <w:t>Not Applicable</w:t>
            </w:r>
          </w:p>
        </w:tc>
      </w:tr>
      <w:tr w:rsidR="00EE5860" w:rsidRPr="00441CD0" w14:paraId="0F11668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F786836" w14:textId="77777777" w:rsidR="00EE5860" w:rsidRPr="00441CD0" w:rsidRDefault="00EE5860" w:rsidP="00BB0E1F">
            <w:pPr>
              <w:pStyle w:val="TAC"/>
              <w:rPr>
                <w:lang w:val="sv-SE"/>
              </w:rPr>
            </w:pPr>
            <w:r w:rsidRPr="00441CD0">
              <w:rPr>
                <w:lang w:val="sv-SE"/>
              </w:rPr>
              <w:t>103</w:t>
            </w:r>
          </w:p>
        </w:tc>
        <w:tc>
          <w:tcPr>
            <w:tcW w:w="1962" w:type="pct"/>
            <w:tcBorders>
              <w:top w:val="single" w:sz="4" w:space="0" w:color="auto"/>
              <w:left w:val="single" w:sz="4" w:space="0" w:color="auto"/>
              <w:bottom w:val="single" w:sz="4" w:space="0" w:color="auto"/>
              <w:right w:val="single" w:sz="4" w:space="0" w:color="auto"/>
            </w:tcBorders>
            <w:hideMark/>
          </w:tcPr>
          <w:p w14:paraId="6942AEF7" w14:textId="77777777" w:rsidR="00EE5860" w:rsidRPr="00441CD0" w:rsidRDefault="00EE5860" w:rsidP="00BB0E1F">
            <w:pPr>
              <w:pStyle w:val="TAL"/>
              <w:rPr>
                <w:lang w:val="x-none"/>
              </w:rPr>
            </w:pPr>
            <w:r w:rsidRPr="00441CD0">
              <w:t>Remote GTP-U Peer</w:t>
            </w:r>
          </w:p>
        </w:tc>
        <w:tc>
          <w:tcPr>
            <w:tcW w:w="1360" w:type="pct"/>
            <w:tcBorders>
              <w:top w:val="single" w:sz="4" w:space="0" w:color="auto"/>
              <w:left w:val="single" w:sz="4" w:space="0" w:color="auto"/>
              <w:bottom w:val="single" w:sz="4" w:space="0" w:color="auto"/>
              <w:right w:val="single" w:sz="4" w:space="0" w:color="auto"/>
            </w:tcBorders>
            <w:hideMark/>
          </w:tcPr>
          <w:p w14:paraId="3E3F2148" w14:textId="3CE32F6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70</w:t>
            </w:r>
          </w:p>
        </w:tc>
        <w:tc>
          <w:tcPr>
            <w:tcW w:w="833" w:type="pct"/>
            <w:tcBorders>
              <w:top w:val="single" w:sz="4" w:space="0" w:color="auto"/>
              <w:left w:val="single" w:sz="4" w:space="0" w:color="auto"/>
              <w:bottom w:val="single" w:sz="4" w:space="0" w:color="auto"/>
              <w:right w:val="single" w:sz="4" w:space="0" w:color="auto"/>
            </w:tcBorders>
            <w:hideMark/>
          </w:tcPr>
          <w:p w14:paraId="16ECA20C" w14:textId="77777777" w:rsidR="00EE5860" w:rsidRPr="00441CD0" w:rsidRDefault="00EE5860" w:rsidP="00BB0E1F">
            <w:pPr>
              <w:pStyle w:val="TAC"/>
              <w:rPr>
                <w:lang w:val="de-DE"/>
              </w:rPr>
            </w:pPr>
            <w:r w:rsidRPr="00441CD0">
              <w:rPr>
                <w:lang w:val="fr-FR"/>
              </w:rPr>
              <w:t>1</w:t>
            </w:r>
          </w:p>
        </w:tc>
      </w:tr>
      <w:tr w:rsidR="00EE5860" w:rsidRPr="00441CD0" w14:paraId="3F5E534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96028F" w14:textId="77777777" w:rsidR="00EE5860" w:rsidRPr="00441CD0" w:rsidRDefault="00EE5860" w:rsidP="00BB0E1F">
            <w:pPr>
              <w:pStyle w:val="TAC"/>
              <w:rPr>
                <w:lang w:val="sv-SE"/>
              </w:rPr>
            </w:pPr>
            <w:r w:rsidRPr="00441CD0">
              <w:rPr>
                <w:lang w:val="sv-SE"/>
              </w:rPr>
              <w:t>104</w:t>
            </w:r>
          </w:p>
        </w:tc>
        <w:tc>
          <w:tcPr>
            <w:tcW w:w="1962" w:type="pct"/>
            <w:tcBorders>
              <w:top w:val="single" w:sz="4" w:space="0" w:color="auto"/>
              <w:left w:val="single" w:sz="4" w:space="0" w:color="auto"/>
              <w:bottom w:val="single" w:sz="4" w:space="0" w:color="auto"/>
              <w:right w:val="single" w:sz="4" w:space="0" w:color="auto"/>
            </w:tcBorders>
            <w:hideMark/>
          </w:tcPr>
          <w:p w14:paraId="7AECFB6B" w14:textId="77777777" w:rsidR="00EE5860" w:rsidRPr="00441CD0" w:rsidRDefault="00EE5860" w:rsidP="00BB0E1F">
            <w:pPr>
              <w:pStyle w:val="TAL"/>
              <w:rPr>
                <w:lang w:val="x-none"/>
              </w:rPr>
            </w:pPr>
            <w:r w:rsidRPr="00441CD0">
              <w:t>UR-SEQN</w:t>
            </w:r>
          </w:p>
        </w:tc>
        <w:tc>
          <w:tcPr>
            <w:tcW w:w="1360" w:type="pct"/>
            <w:tcBorders>
              <w:top w:val="single" w:sz="4" w:space="0" w:color="auto"/>
              <w:left w:val="single" w:sz="4" w:space="0" w:color="auto"/>
              <w:bottom w:val="single" w:sz="4" w:space="0" w:color="auto"/>
              <w:right w:val="single" w:sz="4" w:space="0" w:color="auto"/>
            </w:tcBorders>
            <w:hideMark/>
          </w:tcPr>
          <w:p w14:paraId="70761F0B" w14:textId="380AA1FA" w:rsidR="00EE5860" w:rsidRPr="00441CD0" w:rsidRDefault="00EE5860" w:rsidP="00BB0E1F">
            <w:pPr>
              <w:pStyle w:val="TAL"/>
              <w:rPr>
                <w:lang w:val="sv-SE"/>
              </w:rPr>
            </w:pPr>
            <w:r w:rsidRPr="00441CD0">
              <w:t xml:space="preserve">Fixed Length / </w:t>
            </w:r>
            <w:r w:rsidR="00415C19" w:rsidRPr="00441CD0">
              <w:t>Clause</w:t>
            </w:r>
            <w:r w:rsidR="00415C19">
              <w:t> </w:t>
            </w:r>
            <w:r w:rsidR="00415C19" w:rsidRPr="00441CD0">
              <w:t>8</w:t>
            </w:r>
            <w:r w:rsidRPr="00441CD0">
              <w:t>.2.</w:t>
            </w:r>
            <w:r w:rsidRPr="00441CD0">
              <w:rPr>
                <w:lang w:val="sv-SE"/>
              </w:rPr>
              <w:t>71</w:t>
            </w:r>
          </w:p>
        </w:tc>
        <w:tc>
          <w:tcPr>
            <w:tcW w:w="833" w:type="pct"/>
            <w:tcBorders>
              <w:top w:val="single" w:sz="4" w:space="0" w:color="auto"/>
              <w:left w:val="single" w:sz="4" w:space="0" w:color="auto"/>
              <w:bottom w:val="single" w:sz="4" w:space="0" w:color="auto"/>
              <w:right w:val="single" w:sz="4" w:space="0" w:color="auto"/>
            </w:tcBorders>
            <w:hideMark/>
          </w:tcPr>
          <w:p w14:paraId="7E91EDD7" w14:textId="77777777" w:rsidR="00EE5860" w:rsidRPr="00441CD0" w:rsidRDefault="00EE5860" w:rsidP="00BB0E1F">
            <w:pPr>
              <w:pStyle w:val="TAC"/>
              <w:rPr>
                <w:lang w:val="de-DE"/>
              </w:rPr>
            </w:pPr>
            <w:r w:rsidRPr="00441CD0">
              <w:rPr>
                <w:lang w:val="de-DE"/>
              </w:rPr>
              <w:t>4</w:t>
            </w:r>
          </w:p>
        </w:tc>
      </w:tr>
      <w:tr w:rsidR="00EE5860" w:rsidRPr="00441CD0" w14:paraId="7F18E21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0ACD216" w14:textId="77777777" w:rsidR="00EE5860" w:rsidRPr="00441CD0" w:rsidRDefault="00EE5860" w:rsidP="00BB0E1F">
            <w:pPr>
              <w:pStyle w:val="TAC"/>
              <w:rPr>
                <w:lang w:val="sv-SE"/>
              </w:rPr>
            </w:pPr>
            <w:r w:rsidRPr="00441CD0">
              <w:rPr>
                <w:lang w:val="sv-SE"/>
              </w:rPr>
              <w:t>105</w:t>
            </w:r>
          </w:p>
        </w:tc>
        <w:tc>
          <w:tcPr>
            <w:tcW w:w="1962" w:type="pct"/>
            <w:tcBorders>
              <w:top w:val="single" w:sz="4" w:space="0" w:color="auto"/>
              <w:left w:val="single" w:sz="4" w:space="0" w:color="auto"/>
              <w:bottom w:val="single" w:sz="4" w:space="0" w:color="auto"/>
              <w:right w:val="single" w:sz="4" w:space="0" w:color="auto"/>
            </w:tcBorders>
            <w:hideMark/>
          </w:tcPr>
          <w:p w14:paraId="210457EE" w14:textId="77777777" w:rsidR="00EE5860" w:rsidRPr="00441CD0" w:rsidRDefault="00EE5860" w:rsidP="00BB0E1F">
            <w:pPr>
              <w:pStyle w:val="TAL"/>
              <w:rPr>
                <w:lang w:val="x-none"/>
              </w:rPr>
            </w:pPr>
            <w:r w:rsidRPr="00441CD0">
              <w:t>Update Duplicating Parameters</w:t>
            </w:r>
          </w:p>
        </w:tc>
        <w:tc>
          <w:tcPr>
            <w:tcW w:w="1360" w:type="pct"/>
            <w:tcBorders>
              <w:top w:val="single" w:sz="4" w:space="0" w:color="auto"/>
              <w:left w:val="single" w:sz="4" w:space="0" w:color="auto"/>
              <w:bottom w:val="single" w:sz="4" w:space="0" w:color="auto"/>
              <w:right w:val="single" w:sz="4" w:space="0" w:color="auto"/>
            </w:tcBorders>
            <w:hideMark/>
          </w:tcPr>
          <w:p w14:paraId="3EAE194E" w14:textId="77777777" w:rsidR="00EE5860" w:rsidRPr="00441CD0" w:rsidRDefault="00EE5860" w:rsidP="00BB0E1F">
            <w:pPr>
              <w:pStyle w:val="TAL"/>
            </w:pPr>
            <w:r w:rsidRPr="00441CD0">
              <w:t>Extendable / Table 7.5.4</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14:paraId="380DA8FE" w14:textId="77777777" w:rsidR="00EE5860" w:rsidRPr="00441CD0" w:rsidRDefault="00EE5860" w:rsidP="00BB0E1F">
            <w:pPr>
              <w:pStyle w:val="TAC"/>
              <w:rPr>
                <w:lang w:val="de-DE"/>
              </w:rPr>
            </w:pPr>
            <w:r w:rsidRPr="00441CD0">
              <w:rPr>
                <w:lang w:val="fr-FR"/>
              </w:rPr>
              <w:t>Not Applicable</w:t>
            </w:r>
          </w:p>
        </w:tc>
      </w:tr>
      <w:tr w:rsidR="00EE5860" w:rsidRPr="00441CD0" w14:paraId="2EC1E1E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8A5EFE1" w14:textId="77777777" w:rsidR="00EE5860" w:rsidRPr="00441CD0" w:rsidRDefault="00EE5860" w:rsidP="00BB0E1F">
            <w:pPr>
              <w:pStyle w:val="TAC"/>
              <w:rPr>
                <w:lang w:val="sv-SE"/>
              </w:rPr>
            </w:pPr>
            <w:r w:rsidRPr="00441CD0">
              <w:rPr>
                <w:lang w:val="sv-SE"/>
              </w:rPr>
              <w:t>106</w:t>
            </w:r>
          </w:p>
        </w:tc>
        <w:tc>
          <w:tcPr>
            <w:tcW w:w="1962" w:type="pct"/>
            <w:tcBorders>
              <w:top w:val="single" w:sz="4" w:space="0" w:color="auto"/>
              <w:left w:val="single" w:sz="4" w:space="0" w:color="auto"/>
              <w:bottom w:val="single" w:sz="4" w:space="0" w:color="auto"/>
              <w:right w:val="single" w:sz="4" w:space="0" w:color="auto"/>
            </w:tcBorders>
            <w:hideMark/>
          </w:tcPr>
          <w:p w14:paraId="10F08A0B" w14:textId="77777777" w:rsidR="00EE5860" w:rsidRPr="00441CD0" w:rsidRDefault="00EE5860" w:rsidP="00BB0E1F">
            <w:pPr>
              <w:pStyle w:val="TAL"/>
              <w:rPr>
                <w:lang w:val="x-none"/>
              </w:rPr>
            </w:pPr>
            <w:r w:rsidRPr="00441CD0">
              <w:t xml:space="preserve">Activate Predefined Rules </w:t>
            </w:r>
          </w:p>
        </w:tc>
        <w:tc>
          <w:tcPr>
            <w:tcW w:w="1360" w:type="pct"/>
            <w:tcBorders>
              <w:top w:val="single" w:sz="4" w:space="0" w:color="auto"/>
              <w:left w:val="single" w:sz="4" w:space="0" w:color="auto"/>
              <w:bottom w:val="single" w:sz="4" w:space="0" w:color="auto"/>
              <w:right w:val="single" w:sz="4" w:space="0" w:color="auto"/>
            </w:tcBorders>
            <w:hideMark/>
          </w:tcPr>
          <w:p w14:paraId="76EC92D9" w14:textId="55C97BC9"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72</w:t>
            </w:r>
          </w:p>
        </w:tc>
        <w:tc>
          <w:tcPr>
            <w:tcW w:w="833" w:type="pct"/>
            <w:tcBorders>
              <w:top w:val="single" w:sz="4" w:space="0" w:color="auto"/>
              <w:left w:val="single" w:sz="4" w:space="0" w:color="auto"/>
              <w:bottom w:val="single" w:sz="4" w:space="0" w:color="auto"/>
              <w:right w:val="single" w:sz="4" w:space="0" w:color="auto"/>
            </w:tcBorders>
            <w:hideMark/>
          </w:tcPr>
          <w:p w14:paraId="6CCA7A47" w14:textId="77777777" w:rsidR="00EE5860" w:rsidRPr="00441CD0" w:rsidRDefault="00EE5860" w:rsidP="00BB0E1F">
            <w:pPr>
              <w:pStyle w:val="TAC"/>
              <w:rPr>
                <w:lang w:val="fr-FR"/>
              </w:rPr>
            </w:pPr>
            <w:r w:rsidRPr="00441CD0">
              <w:rPr>
                <w:lang w:val="de-DE"/>
              </w:rPr>
              <w:t>Not Applicable</w:t>
            </w:r>
          </w:p>
        </w:tc>
      </w:tr>
      <w:tr w:rsidR="00EE5860" w:rsidRPr="00441CD0" w14:paraId="4578C28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04AC0B" w14:textId="77777777" w:rsidR="00EE5860" w:rsidRPr="00441CD0" w:rsidRDefault="00EE5860" w:rsidP="00BB0E1F">
            <w:pPr>
              <w:pStyle w:val="TAC"/>
              <w:rPr>
                <w:lang w:val="sv-SE"/>
              </w:rPr>
            </w:pPr>
            <w:r w:rsidRPr="00441CD0">
              <w:rPr>
                <w:lang w:val="sv-SE"/>
              </w:rPr>
              <w:t>107</w:t>
            </w:r>
          </w:p>
        </w:tc>
        <w:tc>
          <w:tcPr>
            <w:tcW w:w="1962" w:type="pct"/>
            <w:tcBorders>
              <w:top w:val="single" w:sz="4" w:space="0" w:color="auto"/>
              <w:left w:val="single" w:sz="4" w:space="0" w:color="auto"/>
              <w:bottom w:val="single" w:sz="4" w:space="0" w:color="auto"/>
              <w:right w:val="single" w:sz="4" w:space="0" w:color="auto"/>
            </w:tcBorders>
            <w:hideMark/>
          </w:tcPr>
          <w:p w14:paraId="5148FA43" w14:textId="77777777" w:rsidR="00EE5860" w:rsidRPr="00441CD0" w:rsidRDefault="00EE5860" w:rsidP="00BB0E1F">
            <w:pPr>
              <w:pStyle w:val="TAL"/>
              <w:rPr>
                <w:lang w:val="x-none"/>
              </w:rPr>
            </w:pPr>
            <w:r w:rsidRPr="00441CD0">
              <w:t xml:space="preserve">Deactivate Predefined Rules </w:t>
            </w:r>
          </w:p>
        </w:tc>
        <w:tc>
          <w:tcPr>
            <w:tcW w:w="1360" w:type="pct"/>
            <w:tcBorders>
              <w:top w:val="single" w:sz="4" w:space="0" w:color="auto"/>
              <w:left w:val="single" w:sz="4" w:space="0" w:color="auto"/>
              <w:bottom w:val="single" w:sz="4" w:space="0" w:color="auto"/>
              <w:right w:val="single" w:sz="4" w:space="0" w:color="auto"/>
            </w:tcBorders>
            <w:hideMark/>
          </w:tcPr>
          <w:p w14:paraId="77B5B520" w14:textId="62E202B7"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73</w:t>
            </w:r>
          </w:p>
        </w:tc>
        <w:tc>
          <w:tcPr>
            <w:tcW w:w="833" w:type="pct"/>
            <w:tcBorders>
              <w:top w:val="single" w:sz="4" w:space="0" w:color="auto"/>
              <w:left w:val="single" w:sz="4" w:space="0" w:color="auto"/>
              <w:bottom w:val="single" w:sz="4" w:space="0" w:color="auto"/>
              <w:right w:val="single" w:sz="4" w:space="0" w:color="auto"/>
            </w:tcBorders>
            <w:hideMark/>
          </w:tcPr>
          <w:p w14:paraId="10F29632" w14:textId="77777777" w:rsidR="00EE5860" w:rsidRPr="00441CD0" w:rsidRDefault="00EE5860" w:rsidP="00BB0E1F">
            <w:pPr>
              <w:pStyle w:val="TAC"/>
              <w:rPr>
                <w:lang w:val="fr-FR"/>
              </w:rPr>
            </w:pPr>
            <w:r w:rsidRPr="00441CD0">
              <w:rPr>
                <w:lang w:val="de-DE"/>
              </w:rPr>
              <w:t>Not Applicable</w:t>
            </w:r>
          </w:p>
        </w:tc>
      </w:tr>
      <w:tr w:rsidR="00EE5860" w:rsidRPr="00441CD0" w14:paraId="1934DC4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4CB57A9" w14:textId="77777777" w:rsidR="00EE5860" w:rsidRPr="00441CD0" w:rsidRDefault="00EE5860" w:rsidP="00BB0E1F">
            <w:pPr>
              <w:pStyle w:val="TAC"/>
              <w:rPr>
                <w:lang w:val="sv-SE"/>
              </w:rPr>
            </w:pPr>
            <w:r w:rsidRPr="00441CD0">
              <w:rPr>
                <w:lang w:val="sv-SE"/>
              </w:rPr>
              <w:t>108</w:t>
            </w:r>
          </w:p>
        </w:tc>
        <w:tc>
          <w:tcPr>
            <w:tcW w:w="1962" w:type="pct"/>
            <w:tcBorders>
              <w:top w:val="single" w:sz="4" w:space="0" w:color="auto"/>
              <w:left w:val="single" w:sz="4" w:space="0" w:color="auto"/>
              <w:bottom w:val="single" w:sz="4" w:space="0" w:color="auto"/>
              <w:right w:val="single" w:sz="4" w:space="0" w:color="auto"/>
            </w:tcBorders>
            <w:hideMark/>
          </w:tcPr>
          <w:p w14:paraId="47EEC516" w14:textId="77777777" w:rsidR="00EE5860" w:rsidRPr="00441CD0" w:rsidRDefault="00EE5860" w:rsidP="00BB0E1F">
            <w:pPr>
              <w:pStyle w:val="TAL"/>
              <w:rPr>
                <w:lang w:val="x-none"/>
              </w:rPr>
            </w:pPr>
            <w:r w:rsidRPr="00441CD0">
              <w:t>FAR ID</w:t>
            </w:r>
          </w:p>
        </w:tc>
        <w:tc>
          <w:tcPr>
            <w:tcW w:w="1360" w:type="pct"/>
            <w:tcBorders>
              <w:top w:val="single" w:sz="4" w:space="0" w:color="auto"/>
              <w:left w:val="single" w:sz="4" w:space="0" w:color="auto"/>
              <w:bottom w:val="single" w:sz="4" w:space="0" w:color="auto"/>
              <w:right w:val="single" w:sz="4" w:space="0" w:color="auto"/>
            </w:tcBorders>
            <w:hideMark/>
          </w:tcPr>
          <w:p w14:paraId="2E0BBCE7" w14:textId="59A7436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74</w:t>
            </w:r>
          </w:p>
        </w:tc>
        <w:tc>
          <w:tcPr>
            <w:tcW w:w="833" w:type="pct"/>
            <w:tcBorders>
              <w:top w:val="single" w:sz="4" w:space="0" w:color="auto"/>
              <w:left w:val="single" w:sz="4" w:space="0" w:color="auto"/>
              <w:bottom w:val="single" w:sz="4" w:space="0" w:color="auto"/>
              <w:right w:val="single" w:sz="4" w:space="0" w:color="auto"/>
            </w:tcBorders>
            <w:hideMark/>
          </w:tcPr>
          <w:p w14:paraId="135AB094" w14:textId="77777777" w:rsidR="00EE5860" w:rsidRPr="00441CD0" w:rsidRDefault="00EE5860" w:rsidP="00BB0E1F">
            <w:pPr>
              <w:pStyle w:val="TAC"/>
              <w:rPr>
                <w:lang w:val="de-DE"/>
              </w:rPr>
            </w:pPr>
            <w:r w:rsidRPr="00441CD0">
              <w:rPr>
                <w:lang w:val="de-DE"/>
              </w:rPr>
              <w:t>4</w:t>
            </w:r>
          </w:p>
        </w:tc>
      </w:tr>
      <w:tr w:rsidR="00EE5860" w:rsidRPr="00441CD0" w14:paraId="05C79E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BF29630" w14:textId="77777777" w:rsidR="00EE5860" w:rsidRPr="00441CD0" w:rsidRDefault="00EE5860" w:rsidP="00BB0E1F">
            <w:pPr>
              <w:pStyle w:val="TAC"/>
              <w:rPr>
                <w:lang w:val="sv-SE"/>
              </w:rPr>
            </w:pPr>
            <w:r w:rsidRPr="00441CD0">
              <w:rPr>
                <w:lang w:val="sv-SE"/>
              </w:rPr>
              <w:t>109</w:t>
            </w:r>
          </w:p>
        </w:tc>
        <w:tc>
          <w:tcPr>
            <w:tcW w:w="1962" w:type="pct"/>
            <w:tcBorders>
              <w:top w:val="single" w:sz="4" w:space="0" w:color="auto"/>
              <w:left w:val="single" w:sz="4" w:space="0" w:color="auto"/>
              <w:bottom w:val="single" w:sz="4" w:space="0" w:color="auto"/>
              <w:right w:val="single" w:sz="4" w:space="0" w:color="auto"/>
            </w:tcBorders>
            <w:hideMark/>
          </w:tcPr>
          <w:p w14:paraId="44786A7B" w14:textId="77777777" w:rsidR="00EE5860" w:rsidRPr="00441CD0" w:rsidRDefault="00EE5860" w:rsidP="00BB0E1F">
            <w:pPr>
              <w:pStyle w:val="TAL"/>
              <w:rPr>
                <w:lang w:val="x-none"/>
              </w:rPr>
            </w:pPr>
            <w:r w:rsidRPr="00441CD0">
              <w:t>QER ID</w:t>
            </w:r>
          </w:p>
        </w:tc>
        <w:tc>
          <w:tcPr>
            <w:tcW w:w="1360" w:type="pct"/>
            <w:tcBorders>
              <w:top w:val="single" w:sz="4" w:space="0" w:color="auto"/>
              <w:left w:val="single" w:sz="4" w:space="0" w:color="auto"/>
              <w:bottom w:val="single" w:sz="4" w:space="0" w:color="auto"/>
              <w:right w:val="single" w:sz="4" w:space="0" w:color="auto"/>
            </w:tcBorders>
            <w:hideMark/>
          </w:tcPr>
          <w:p w14:paraId="5A99CF9E" w14:textId="42D70C1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75</w:t>
            </w:r>
          </w:p>
        </w:tc>
        <w:tc>
          <w:tcPr>
            <w:tcW w:w="833" w:type="pct"/>
            <w:tcBorders>
              <w:top w:val="single" w:sz="4" w:space="0" w:color="auto"/>
              <w:left w:val="single" w:sz="4" w:space="0" w:color="auto"/>
              <w:bottom w:val="single" w:sz="4" w:space="0" w:color="auto"/>
              <w:right w:val="single" w:sz="4" w:space="0" w:color="auto"/>
            </w:tcBorders>
            <w:hideMark/>
          </w:tcPr>
          <w:p w14:paraId="59BEBF8E" w14:textId="77777777" w:rsidR="00EE5860" w:rsidRPr="00441CD0" w:rsidRDefault="00EE5860" w:rsidP="00BB0E1F">
            <w:pPr>
              <w:pStyle w:val="TAC"/>
              <w:rPr>
                <w:lang w:val="de-DE"/>
              </w:rPr>
            </w:pPr>
            <w:r w:rsidRPr="00441CD0">
              <w:rPr>
                <w:lang w:val="de-DE"/>
              </w:rPr>
              <w:t>4</w:t>
            </w:r>
          </w:p>
        </w:tc>
      </w:tr>
      <w:tr w:rsidR="00EE5860" w:rsidRPr="00441CD0" w14:paraId="6737132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61E2E01" w14:textId="77777777" w:rsidR="00EE5860" w:rsidRPr="00441CD0" w:rsidRDefault="00EE5860" w:rsidP="00BB0E1F">
            <w:pPr>
              <w:pStyle w:val="TAC"/>
              <w:rPr>
                <w:lang w:val="sv-SE"/>
              </w:rPr>
            </w:pPr>
            <w:r w:rsidRPr="00441CD0">
              <w:rPr>
                <w:lang w:val="sv-SE"/>
              </w:rPr>
              <w:t>110</w:t>
            </w:r>
          </w:p>
        </w:tc>
        <w:tc>
          <w:tcPr>
            <w:tcW w:w="1962" w:type="pct"/>
            <w:tcBorders>
              <w:top w:val="single" w:sz="4" w:space="0" w:color="auto"/>
              <w:left w:val="single" w:sz="4" w:space="0" w:color="auto"/>
              <w:bottom w:val="single" w:sz="4" w:space="0" w:color="auto"/>
              <w:right w:val="single" w:sz="4" w:space="0" w:color="auto"/>
            </w:tcBorders>
            <w:hideMark/>
          </w:tcPr>
          <w:p w14:paraId="5ED7C530" w14:textId="77777777" w:rsidR="00EE5860" w:rsidRPr="00441CD0" w:rsidRDefault="00EE5860" w:rsidP="00BB0E1F">
            <w:pPr>
              <w:pStyle w:val="TAL"/>
              <w:rPr>
                <w:lang w:val="x-none"/>
              </w:rPr>
            </w:pPr>
            <w:r w:rsidRPr="00441CD0">
              <w:t>OCI Flags</w:t>
            </w:r>
          </w:p>
        </w:tc>
        <w:tc>
          <w:tcPr>
            <w:tcW w:w="1360" w:type="pct"/>
            <w:tcBorders>
              <w:top w:val="single" w:sz="4" w:space="0" w:color="auto"/>
              <w:left w:val="single" w:sz="4" w:space="0" w:color="auto"/>
              <w:bottom w:val="single" w:sz="4" w:space="0" w:color="auto"/>
              <w:right w:val="single" w:sz="4" w:space="0" w:color="auto"/>
            </w:tcBorders>
            <w:hideMark/>
          </w:tcPr>
          <w:p w14:paraId="16B4A0B3" w14:textId="312C0F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76</w:t>
            </w:r>
          </w:p>
        </w:tc>
        <w:tc>
          <w:tcPr>
            <w:tcW w:w="833" w:type="pct"/>
            <w:tcBorders>
              <w:top w:val="single" w:sz="4" w:space="0" w:color="auto"/>
              <w:left w:val="single" w:sz="4" w:space="0" w:color="auto"/>
              <w:bottom w:val="single" w:sz="4" w:space="0" w:color="auto"/>
              <w:right w:val="single" w:sz="4" w:space="0" w:color="auto"/>
            </w:tcBorders>
            <w:hideMark/>
          </w:tcPr>
          <w:p w14:paraId="2A85B9D6" w14:textId="77777777" w:rsidR="00EE5860" w:rsidRPr="00441CD0" w:rsidRDefault="00EE5860" w:rsidP="00BB0E1F">
            <w:pPr>
              <w:pStyle w:val="TAC"/>
              <w:rPr>
                <w:lang w:val="de-DE"/>
              </w:rPr>
            </w:pPr>
            <w:r w:rsidRPr="00441CD0">
              <w:rPr>
                <w:lang w:val="de-DE"/>
              </w:rPr>
              <w:t>1</w:t>
            </w:r>
          </w:p>
        </w:tc>
      </w:tr>
      <w:tr w:rsidR="00EE5860" w:rsidRPr="00441CD0" w14:paraId="4217C2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6E73CF3" w14:textId="77777777" w:rsidR="00EE5860" w:rsidRPr="00441CD0" w:rsidRDefault="00EE5860" w:rsidP="00BB0E1F">
            <w:pPr>
              <w:pStyle w:val="TAC"/>
              <w:rPr>
                <w:lang w:val="sv-SE"/>
              </w:rPr>
            </w:pPr>
            <w:r w:rsidRPr="00441CD0">
              <w:rPr>
                <w:lang w:val="sv-SE"/>
              </w:rPr>
              <w:t>111</w:t>
            </w:r>
          </w:p>
        </w:tc>
        <w:tc>
          <w:tcPr>
            <w:tcW w:w="1962" w:type="pct"/>
            <w:tcBorders>
              <w:top w:val="single" w:sz="4" w:space="0" w:color="auto"/>
              <w:left w:val="single" w:sz="4" w:space="0" w:color="auto"/>
              <w:bottom w:val="single" w:sz="4" w:space="0" w:color="auto"/>
              <w:right w:val="single" w:sz="4" w:space="0" w:color="auto"/>
            </w:tcBorders>
            <w:hideMark/>
          </w:tcPr>
          <w:p w14:paraId="301A186F" w14:textId="77777777" w:rsidR="00EE5860" w:rsidRPr="00441CD0" w:rsidRDefault="00EE5860" w:rsidP="00BB0E1F">
            <w:pPr>
              <w:pStyle w:val="TAL"/>
              <w:rPr>
                <w:lang w:val="x-none"/>
              </w:rPr>
            </w:pPr>
            <w:r w:rsidRPr="00441CD0">
              <w:t>PFCP Association Release Request</w:t>
            </w:r>
          </w:p>
        </w:tc>
        <w:tc>
          <w:tcPr>
            <w:tcW w:w="1360" w:type="pct"/>
            <w:tcBorders>
              <w:top w:val="single" w:sz="4" w:space="0" w:color="auto"/>
              <w:left w:val="single" w:sz="4" w:space="0" w:color="auto"/>
              <w:bottom w:val="single" w:sz="4" w:space="0" w:color="auto"/>
              <w:right w:val="single" w:sz="4" w:space="0" w:color="auto"/>
            </w:tcBorders>
            <w:hideMark/>
          </w:tcPr>
          <w:p w14:paraId="74283236" w14:textId="2E5260C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77</w:t>
            </w:r>
          </w:p>
        </w:tc>
        <w:tc>
          <w:tcPr>
            <w:tcW w:w="833" w:type="pct"/>
            <w:tcBorders>
              <w:top w:val="single" w:sz="4" w:space="0" w:color="auto"/>
              <w:left w:val="single" w:sz="4" w:space="0" w:color="auto"/>
              <w:bottom w:val="single" w:sz="4" w:space="0" w:color="auto"/>
              <w:right w:val="single" w:sz="4" w:space="0" w:color="auto"/>
            </w:tcBorders>
            <w:hideMark/>
          </w:tcPr>
          <w:p w14:paraId="451B444B" w14:textId="77777777" w:rsidR="00EE5860" w:rsidRPr="00441CD0" w:rsidRDefault="00EE5860" w:rsidP="00BB0E1F">
            <w:pPr>
              <w:pStyle w:val="TAC"/>
              <w:rPr>
                <w:lang w:val="de-DE"/>
              </w:rPr>
            </w:pPr>
            <w:r w:rsidRPr="00441CD0">
              <w:rPr>
                <w:lang w:val="de-DE"/>
              </w:rPr>
              <w:t>1</w:t>
            </w:r>
          </w:p>
        </w:tc>
      </w:tr>
      <w:tr w:rsidR="00EE5860" w:rsidRPr="00441CD0" w14:paraId="78BDE87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494EB27" w14:textId="77777777" w:rsidR="00EE5860" w:rsidRPr="00441CD0" w:rsidRDefault="00EE5860" w:rsidP="00BB0E1F">
            <w:pPr>
              <w:pStyle w:val="TAC"/>
              <w:rPr>
                <w:lang w:val="sv-SE"/>
              </w:rPr>
            </w:pPr>
            <w:r w:rsidRPr="00441CD0">
              <w:rPr>
                <w:lang w:val="sv-SE"/>
              </w:rPr>
              <w:t>112</w:t>
            </w:r>
          </w:p>
        </w:tc>
        <w:tc>
          <w:tcPr>
            <w:tcW w:w="1962" w:type="pct"/>
            <w:tcBorders>
              <w:top w:val="single" w:sz="4" w:space="0" w:color="auto"/>
              <w:left w:val="single" w:sz="4" w:space="0" w:color="auto"/>
              <w:bottom w:val="single" w:sz="4" w:space="0" w:color="auto"/>
              <w:right w:val="single" w:sz="4" w:space="0" w:color="auto"/>
            </w:tcBorders>
            <w:hideMark/>
          </w:tcPr>
          <w:p w14:paraId="000DEB66" w14:textId="77777777" w:rsidR="00EE5860" w:rsidRPr="00441CD0" w:rsidRDefault="00EE5860" w:rsidP="00BB0E1F">
            <w:pPr>
              <w:pStyle w:val="TAL"/>
              <w:rPr>
                <w:lang w:val="x-none"/>
              </w:rPr>
            </w:pPr>
            <w:r w:rsidRPr="00441CD0">
              <w:t>Graceful Release Period</w:t>
            </w:r>
          </w:p>
        </w:tc>
        <w:tc>
          <w:tcPr>
            <w:tcW w:w="1360" w:type="pct"/>
            <w:tcBorders>
              <w:top w:val="single" w:sz="4" w:space="0" w:color="auto"/>
              <w:left w:val="single" w:sz="4" w:space="0" w:color="auto"/>
              <w:bottom w:val="single" w:sz="4" w:space="0" w:color="auto"/>
              <w:right w:val="single" w:sz="4" w:space="0" w:color="auto"/>
            </w:tcBorders>
            <w:hideMark/>
          </w:tcPr>
          <w:p w14:paraId="310C4C52" w14:textId="25716D4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78</w:t>
            </w:r>
          </w:p>
        </w:tc>
        <w:tc>
          <w:tcPr>
            <w:tcW w:w="833" w:type="pct"/>
            <w:tcBorders>
              <w:top w:val="single" w:sz="4" w:space="0" w:color="auto"/>
              <w:left w:val="single" w:sz="4" w:space="0" w:color="auto"/>
              <w:bottom w:val="single" w:sz="4" w:space="0" w:color="auto"/>
              <w:right w:val="single" w:sz="4" w:space="0" w:color="auto"/>
            </w:tcBorders>
            <w:hideMark/>
          </w:tcPr>
          <w:p w14:paraId="3FD8BC55" w14:textId="77777777" w:rsidR="00EE5860" w:rsidRPr="00441CD0" w:rsidRDefault="00EE5860" w:rsidP="00BB0E1F">
            <w:pPr>
              <w:pStyle w:val="TAC"/>
              <w:rPr>
                <w:lang w:val="de-DE"/>
              </w:rPr>
            </w:pPr>
            <w:r w:rsidRPr="00441CD0">
              <w:rPr>
                <w:lang w:val="de-DE"/>
              </w:rPr>
              <w:t>1</w:t>
            </w:r>
          </w:p>
        </w:tc>
      </w:tr>
      <w:tr w:rsidR="00EE5860" w:rsidRPr="00441CD0" w14:paraId="32C4695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8CD48F" w14:textId="77777777" w:rsidR="00EE5860" w:rsidRPr="00441CD0" w:rsidRDefault="00EE5860" w:rsidP="00BB0E1F">
            <w:pPr>
              <w:pStyle w:val="TAC"/>
              <w:rPr>
                <w:lang w:val="sv-SE"/>
              </w:rPr>
            </w:pPr>
            <w:r w:rsidRPr="00441CD0">
              <w:rPr>
                <w:lang w:val="sv-SE"/>
              </w:rPr>
              <w:t>113</w:t>
            </w:r>
          </w:p>
        </w:tc>
        <w:tc>
          <w:tcPr>
            <w:tcW w:w="1962" w:type="pct"/>
            <w:tcBorders>
              <w:top w:val="single" w:sz="4" w:space="0" w:color="auto"/>
              <w:left w:val="single" w:sz="4" w:space="0" w:color="auto"/>
              <w:bottom w:val="single" w:sz="4" w:space="0" w:color="auto"/>
              <w:right w:val="single" w:sz="4" w:space="0" w:color="auto"/>
            </w:tcBorders>
            <w:hideMark/>
          </w:tcPr>
          <w:p w14:paraId="3DC34100" w14:textId="77777777" w:rsidR="00EE5860" w:rsidRPr="00441CD0" w:rsidRDefault="00EE5860" w:rsidP="00BB0E1F">
            <w:pPr>
              <w:pStyle w:val="TAL"/>
              <w:rPr>
                <w:lang w:val="x-none"/>
              </w:rPr>
            </w:pPr>
            <w:r w:rsidRPr="00441CD0">
              <w:t>PDN Type</w:t>
            </w:r>
          </w:p>
        </w:tc>
        <w:tc>
          <w:tcPr>
            <w:tcW w:w="1360" w:type="pct"/>
            <w:tcBorders>
              <w:top w:val="single" w:sz="4" w:space="0" w:color="auto"/>
              <w:left w:val="single" w:sz="4" w:space="0" w:color="auto"/>
              <w:bottom w:val="single" w:sz="4" w:space="0" w:color="auto"/>
              <w:right w:val="single" w:sz="4" w:space="0" w:color="auto"/>
            </w:tcBorders>
            <w:hideMark/>
          </w:tcPr>
          <w:p w14:paraId="06A168AE" w14:textId="75B3C6C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79</w:t>
            </w:r>
          </w:p>
        </w:tc>
        <w:tc>
          <w:tcPr>
            <w:tcW w:w="833" w:type="pct"/>
            <w:tcBorders>
              <w:top w:val="single" w:sz="4" w:space="0" w:color="auto"/>
              <w:left w:val="single" w:sz="4" w:space="0" w:color="auto"/>
              <w:bottom w:val="single" w:sz="4" w:space="0" w:color="auto"/>
              <w:right w:val="single" w:sz="4" w:space="0" w:color="auto"/>
            </w:tcBorders>
            <w:hideMark/>
          </w:tcPr>
          <w:p w14:paraId="7939A037" w14:textId="77777777" w:rsidR="00EE5860" w:rsidRPr="00441CD0" w:rsidRDefault="00EE5860" w:rsidP="00BB0E1F">
            <w:pPr>
              <w:pStyle w:val="TAC"/>
              <w:rPr>
                <w:lang w:val="de-DE"/>
              </w:rPr>
            </w:pPr>
            <w:r w:rsidRPr="00441CD0">
              <w:rPr>
                <w:lang w:val="de-DE"/>
              </w:rPr>
              <w:t>1</w:t>
            </w:r>
          </w:p>
        </w:tc>
      </w:tr>
      <w:tr w:rsidR="00EE5860" w:rsidRPr="00441CD0" w14:paraId="28C89B9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0A4F7A" w14:textId="77777777" w:rsidR="00EE5860" w:rsidRPr="00441CD0" w:rsidRDefault="00EE5860" w:rsidP="00BB0E1F">
            <w:pPr>
              <w:pStyle w:val="TAC"/>
              <w:rPr>
                <w:lang w:val="sv-SE"/>
              </w:rPr>
            </w:pPr>
            <w:r w:rsidRPr="00441CD0">
              <w:rPr>
                <w:lang w:val="sv-SE"/>
              </w:rPr>
              <w:t>114</w:t>
            </w:r>
          </w:p>
        </w:tc>
        <w:tc>
          <w:tcPr>
            <w:tcW w:w="1962" w:type="pct"/>
            <w:tcBorders>
              <w:top w:val="single" w:sz="4" w:space="0" w:color="auto"/>
              <w:left w:val="single" w:sz="4" w:space="0" w:color="auto"/>
              <w:bottom w:val="single" w:sz="4" w:space="0" w:color="auto"/>
              <w:right w:val="single" w:sz="4" w:space="0" w:color="auto"/>
            </w:tcBorders>
            <w:hideMark/>
          </w:tcPr>
          <w:p w14:paraId="0A97D47D" w14:textId="77777777" w:rsidR="00EE5860" w:rsidRPr="00441CD0" w:rsidRDefault="00EE5860" w:rsidP="00BB0E1F">
            <w:pPr>
              <w:pStyle w:val="TAL"/>
              <w:rPr>
                <w:lang w:val="x-none"/>
              </w:rPr>
            </w:pPr>
            <w:r w:rsidRPr="00441CD0">
              <w:t>Failed Rule ID</w:t>
            </w:r>
          </w:p>
        </w:tc>
        <w:tc>
          <w:tcPr>
            <w:tcW w:w="1360" w:type="pct"/>
            <w:tcBorders>
              <w:top w:val="single" w:sz="4" w:space="0" w:color="auto"/>
              <w:left w:val="single" w:sz="4" w:space="0" w:color="auto"/>
              <w:bottom w:val="single" w:sz="4" w:space="0" w:color="auto"/>
              <w:right w:val="single" w:sz="4" w:space="0" w:color="auto"/>
            </w:tcBorders>
            <w:hideMark/>
          </w:tcPr>
          <w:p w14:paraId="7DBF78BA" w14:textId="53FBA6D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80</w:t>
            </w:r>
          </w:p>
        </w:tc>
        <w:tc>
          <w:tcPr>
            <w:tcW w:w="833" w:type="pct"/>
            <w:tcBorders>
              <w:top w:val="single" w:sz="4" w:space="0" w:color="auto"/>
              <w:left w:val="single" w:sz="4" w:space="0" w:color="auto"/>
              <w:bottom w:val="single" w:sz="4" w:space="0" w:color="auto"/>
              <w:right w:val="single" w:sz="4" w:space="0" w:color="auto"/>
            </w:tcBorders>
            <w:hideMark/>
          </w:tcPr>
          <w:p w14:paraId="3587760D" w14:textId="77777777" w:rsidR="00EE5860" w:rsidRPr="00441CD0" w:rsidRDefault="00EE5860" w:rsidP="00BB0E1F">
            <w:pPr>
              <w:pStyle w:val="TAC"/>
              <w:rPr>
                <w:lang w:val="de-DE"/>
              </w:rPr>
            </w:pPr>
            <w:r w:rsidRPr="00441CD0">
              <w:rPr>
                <w:lang w:val="de-DE"/>
              </w:rPr>
              <w:t>1</w:t>
            </w:r>
          </w:p>
        </w:tc>
      </w:tr>
      <w:tr w:rsidR="00EE5860" w:rsidRPr="00441CD0" w14:paraId="6A5F570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0541DA" w14:textId="77777777" w:rsidR="00EE5860" w:rsidRPr="00441CD0" w:rsidRDefault="00EE5860" w:rsidP="00BB0E1F">
            <w:pPr>
              <w:pStyle w:val="TAC"/>
              <w:rPr>
                <w:lang w:val="sv-SE"/>
              </w:rPr>
            </w:pPr>
            <w:r w:rsidRPr="00441CD0">
              <w:rPr>
                <w:lang w:val="sv-SE"/>
              </w:rPr>
              <w:t>115</w:t>
            </w:r>
          </w:p>
        </w:tc>
        <w:tc>
          <w:tcPr>
            <w:tcW w:w="1962" w:type="pct"/>
            <w:tcBorders>
              <w:top w:val="single" w:sz="4" w:space="0" w:color="auto"/>
              <w:left w:val="single" w:sz="4" w:space="0" w:color="auto"/>
              <w:bottom w:val="single" w:sz="4" w:space="0" w:color="auto"/>
              <w:right w:val="single" w:sz="4" w:space="0" w:color="auto"/>
            </w:tcBorders>
            <w:hideMark/>
          </w:tcPr>
          <w:p w14:paraId="6BBC0DCD" w14:textId="77777777" w:rsidR="00EE5860" w:rsidRPr="00441CD0" w:rsidRDefault="00EE5860" w:rsidP="00BB0E1F">
            <w:pPr>
              <w:pStyle w:val="TAL"/>
              <w:rPr>
                <w:lang w:val="x-none"/>
              </w:rPr>
            </w:pPr>
            <w:r w:rsidRPr="00441CD0">
              <w:t>Time Quota Mechanism</w:t>
            </w:r>
          </w:p>
        </w:tc>
        <w:tc>
          <w:tcPr>
            <w:tcW w:w="1360" w:type="pct"/>
            <w:tcBorders>
              <w:top w:val="single" w:sz="4" w:space="0" w:color="auto"/>
              <w:left w:val="single" w:sz="4" w:space="0" w:color="auto"/>
              <w:bottom w:val="single" w:sz="4" w:space="0" w:color="auto"/>
              <w:right w:val="single" w:sz="4" w:space="0" w:color="auto"/>
            </w:tcBorders>
            <w:hideMark/>
          </w:tcPr>
          <w:p w14:paraId="286A67DC" w14:textId="48AD904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.2.81</w:t>
            </w:r>
          </w:p>
        </w:tc>
        <w:tc>
          <w:tcPr>
            <w:tcW w:w="833" w:type="pct"/>
            <w:tcBorders>
              <w:top w:val="single" w:sz="4" w:space="0" w:color="auto"/>
              <w:left w:val="single" w:sz="4" w:space="0" w:color="auto"/>
              <w:bottom w:val="single" w:sz="4" w:space="0" w:color="auto"/>
              <w:right w:val="single" w:sz="4" w:space="0" w:color="auto"/>
            </w:tcBorders>
            <w:hideMark/>
          </w:tcPr>
          <w:p w14:paraId="151F3C77" w14:textId="77777777" w:rsidR="00EE5860" w:rsidRPr="00441CD0" w:rsidRDefault="00EE5860" w:rsidP="00BB0E1F">
            <w:pPr>
              <w:pStyle w:val="TAC"/>
              <w:rPr>
                <w:lang w:val="de-DE"/>
              </w:rPr>
            </w:pPr>
            <w:r w:rsidRPr="00441CD0">
              <w:rPr>
                <w:lang w:val="de-DE" w:eastAsia="zh-CN"/>
              </w:rPr>
              <w:t>1</w:t>
            </w:r>
          </w:p>
        </w:tc>
      </w:tr>
      <w:tr w:rsidR="00EE5860" w:rsidRPr="00441CD0" w14:paraId="263A66A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9A916A" w14:textId="77777777" w:rsidR="00EE5860" w:rsidRPr="00441CD0" w:rsidRDefault="00EE5860" w:rsidP="00BB0E1F">
            <w:pPr>
              <w:pStyle w:val="TAC"/>
              <w:rPr>
                <w:lang w:val="sv-SE"/>
              </w:rPr>
            </w:pPr>
            <w:r w:rsidRPr="00441CD0">
              <w:rPr>
                <w:lang w:val="sv-SE"/>
              </w:rPr>
              <w:t>116</w:t>
            </w:r>
          </w:p>
        </w:tc>
        <w:tc>
          <w:tcPr>
            <w:tcW w:w="1962" w:type="pct"/>
            <w:tcBorders>
              <w:top w:val="single" w:sz="4" w:space="0" w:color="auto"/>
              <w:left w:val="single" w:sz="4" w:space="0" w:color="auto"/>
              <w:bottom w:val="single" w:sz="4" w:space="0" w:color="auto"/>
              <w:right w:val="single" w:sz="4" w:space="0" w:color="auto"/>
            </w:tcBorders>
            <w:hideMark/>
          </w:tcPr>
          <w:p w14:paraId="52C98299" w14:textId="77777777" w:rsidR="00EE5860" w:rsidRPr="00441CD0" w:rsidRDefault="00EE5860" w:rsidP="00BB0E1F">
            <w:pPr>
              <w:pStyle w:val="TAL"/>
              <w:rPr>
                <w:lang w:val="x-none"/>
              </w:rPr>
            </w:pPr>
            <w:r w:rsidRPr="00441CD0">
              <w:t>Reserved</w:t>
            </w:r>
          </w:p>
        </w:tc>
        <w:tc>
          <w:tcPr>
            <w:tcW w:w="1360" w:type="pct"/>
            <w:tcBorders>
              <w:top w:val="single" w:sz="4" w:space="0" w:color="auto"/>
              <w:left w:val="single" w:sz="4" w:space="0" w:color="auto"/>
              <w:bottom w:val="single" w:sz="4" w:space="0" w:color="auto"/>
              <w:right w:val="single" w:sz="4" w:space="0" w:color="auto"/>
            </w:tcBorders>
            <w:hideMark/>
          </w:tcPr>
          <w:p w14:paraId="17A4016D" w14:textId="77777777" w:rsidR="00EE5860" w:rsidRPr="00441CD0" w:rsidRDefault="00EE5860" w:rsidP="00BB0E1F">
            <w:pPr>
              <w:pStyle w:val="TAL"/>
            </w:pPr>
          </w:p>
        </w:tc>
        <w:tc>
          <w:tcPr>
            <w:tcW w:w="833" w:type="pct"/>
            <w:tcBorders>
              <w:top w:val="single" w:sz="4" w:space="0" w:color="auto"/>
              <w:left w:val="single" w:sz="4" w:space="0" w:color="auto"/>
              <w:bottom w:val="single" w:sz="4" w:space="0" w:color="auto"/>
              <w:right w:val="single" w:sz="4" w:space="0" w:color="auto"/>
            </w:tcBorders>
            <w:hideMark/>
          </w:tcPr>
          <w:p w14:paraId="09D75DE9" w14:textId="77777777" w:rsidR="00EE5860" w:rsidRPr="00441CD0" w:rsidRDefault="00EE5860" w:rsidP="00BB0E1F">
            <w:pPr>
              <w:pStyle w:val="TAC"/>
              <w:rPr>
                <w:lang w:val="de-DE"/>
              </w:rPr>
            </w:pPr>
          </w:p>
        </w:tc>
      </w:tr>
      <w:tr w:rsidR="00EE5860" w:rsidRPr="00441CD0" w14:paraId="68DA5F0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81A2B6" w14:textId="77777777" w:rsidR="00EE5860" w:rsidRPr="00441CD0" w:rsidRDefault="00EE5860" w:rsidP="00BB0E1F">
            <w:pPr>
              <w:pStyle w:val="TAC"/>
              <w:rPr>
                <w:lang w:val="x-none"/>
              </w:rPr>
            </w:pPr>
            <w:r w:rsidRPr="00441CD0">
              <w:t>117</w:t>
            </w:r>
          </w:p>
        </w:tc>
        <w:tc>
          <w:tcPr>
            <w:tcW w:w="1962" w:type="pct"/>
            <w:tcBorders>
              <w:top w:val="single" w:sz="4" w:space="0" w:color="auto"/>
              <w:left w:val="single" w:sz="4" w:space="0" w:color="auto"/>
              <w:bottom w:val="single" w:sz="4" w:space="0" w:color="auto"/>
              <w:right w:val="single" w:sz="4" w:space="0" w:color="auto"/>
            </w:tcBorders>
            <w:hideMark/>
          </w:tcPr>
          <w:p w14:paraId="6D4BEBDE" w14:textId="77777777" w:rsidR="00EE5860" w:rsidRPr="00441CD0" w:rsidRDefault="00EE5860" w:rsidP="00BB0E1F">
            <w:pPr>
              <w:pStyle w:val="TAL"/>
              <w:rPr>
                <w:sz w:val="16"/>
                <w:szCs w:val="16"/>
              </w:rPr>
            </w:pPr>
            <w:r w:rsidRPr="00441CD0">
              <w:t>User Plane Inactivity Timer</w:t>
            </w:r>
          </w:p>
        </w:tc>
        <w:tc>
          <w:tcPr>
            <w:tcW w:w="1360" w:type="pct"/>
            <w:tcBorders>
              <w:top w:val="single" w:sz="4" w:space="0" w:color="auto"/>
              <w:left w:val="single" w:sz="4" w:space="0" w:color="auto"/>
              <w:bottom w:val="single" w:sz="4" w:space="0" w:color="auto"/>
              <w:right w:val="single" w:sz="4" w:space="0" w:color="auto"/>
            </w:tcBorders>
            <w:hideMark/>
          </w:tcPr>
          <w:p w14:paraId="14A495FE" w14:textId="0DBB21F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83</w:t>
            </w:r>
          </w:p>
        </w:tc>
        <w:tc>
          <w:tcPr>
            <w:tcW w:w="833" w:type="pct"/>
            <w:tcBorders>
              <w:top w:val="single" w:sz="4" w:space="0" w:color="auto"/>
              <w:left w:val="single" w:sz="4" w:space="0" w:color="auto"/>
              <w:bottom w:val="single" w:sz="4" w:space="0" w:color="auto"/>
              <w:right w:val="single" w:sz="4" w:space="0" w:color="auto"/>
            </w:tcBorders>
            <w:hideMark/>
          </w:tcPr>
          <w:p w14:paraId="091AEBF2"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68D76DD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7B9D21" w14:textId="77777777" w:rsidR="00EE5860" w:rsidRPr="00441CD0" w:rsidRDefault="00EE5860" w:rsidP="00BB0E1F">
            <w:pPr>
              <w:pStyle w:val="TAC"/>
              <w:rPr>
                <w:lang w:val="sv-SE"/>
              </w:rPr>
            </w:pPr>
            <w:r w:rsidRPr="00441CD0">
              <w:rPr>
                <w:lang w:val="sv-SE"/>
              </w:rPr>
              <w:t>118</w:t>
            </w:r>
          </w:p>
        </w:tc>
        <w:tc>
          <w:tcPr>
            <w:tcW w:w="1962" w:type="pct"/>
            <w:tcBorders>
              <w:top w:val="single" w:sz="4" w:space="0" w:color="auto"/>
              <w:left w:val="single" w:sz="4" w:space="0" w:color="auto"/>
              <w:bottom w:val="single" w:sz="4" w:space="0" w:color="auto"/>
              <w:right w:val="single" w:sz="4" w:space="0" w:color="auto"/>
            </w:tcBorders>
            <w:hideMark/>
          </w:tcPr>
          <w:p w14:paraId="4D47C6D1" w14:textId="77777777" w:rsidR="00EE5860" w:rsidRPr="00441CD0" w:rsidRDefault="00EE5860" w:rsidP="00BB0E1F">
            <w:pPr>
              <w:pStyle w:val="TAL"/>
              <w:rPr>
                <w:lang w:val="x-none"/>
              </w:rPr>
            </w:pPr>
            <w:r w:rsidRPr="00441CD0">
              <w:t>Aggregated URRs</w:t>
            </w:r>
          </w:p>
        </w:tc>
        <w:tc>
          <w:tcPr>
            <w:tcW w:w="1360" w:type="pct"/>
            <w:tcBorders>
              <w:top w:val="single" w:sz="4" w:space="0" w:color="auto"/>
              <w:left w:val="single" w:sz="4" w:space="0" w:color="auto"/>
              <w:bottom w:val="single" w:sz="4" w:space="0" w:color="auto"/>
              <w:right w:val="single" w:sz="4" w:space="0" w:color="auto"/>
            </w:tcBorders>
            <w:hideMark/>
          </w:tcPr>
          <w:p w14:paraId="55A312DF" w14:textId="77777777" w:rsidR="00EE5860" w:rsidRPr="00441CD0" w:rsidRDefault="00EE5860" w:rsidP="00BB0E1F">
            <w:pPr>
              <w:pStyle w:val="TAL"/>
            </w:pPr>
            <w:r w:rsidRPr="00441CD0">
              <w:rPr>
                <w:szCs w:val="16"/>
              </w:rPr>
              <w:t>Extendable</w:t>
            </w:r>
            <w:r w:rsidRPr="00441CD0">
              <w:t xml:space="preserve"> / Table 7.5.</w:t>
            </w:r>
            <w:r w:rsidRPr="00441CD0">
              <w:rPr>
                <w:lang w:val="de-DE"/>
              </w:rPr>
              <w:t>2.4</w:t>
            </w:r>
            <w:r w:rsidRPr="00441CD0">
              <w:t>-</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C17D1C5" w14:textId="77777777" w:rsidR="00EE5860" w:rsidRPr="00441CD0" w:rsidRDefault="00EE5860" w:rsidP="00BB0E1F">
            <w:pPr>
              <w:pStyle w:val="TAC"/>
              <w:rPr>
                <w:lang w:val="de-DE"/>
              </w:rPr>
            </w:pPr>
            <w:r w:rsidRPr="00441CD0">
              <w:rPr>
                <w:lang w:val="de-DE"/>
              </w:rPr>
              <w:t>Not Applicable</w:t>
            </w:r>
          </w:p>
        </w:tc>
      </w:tr>
      <w:tr w:rsidR="00EE5860" w:rsidRPr="00441CD0" w14:paraId="084378E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B9D09DA" w14:textId="77777777" w:rsidR="00EE5860" w:rsidRPr="00441CD0" w:rsidRDefault="00EE5860" w:rsidP="00BB0E1F">
            <w:pPr>
              <w:pStyle w:val="TAC"/>
              <w:rPr>
                <w:lang w:val="sv-SE"/>
              </w:rPr>
            </w:pPr>
            <w:r w:rsidRPr="00441CD0">
              <w:rPr>
                <w:lang w:val="sv-SE"/>
              </w:rPr>
              <w:t>119</w:t>
            </w:r>
          </w:p>
        </w:tc>
        <w:tc>
          <w:tcPr>
            <w:tcW w:w="1962" w:type="pct"/>
            <w:tcBorders>
              <w:top w:val="single" w:sz="4" w:space="0" w:color="auto"/>
              <w:left w:val="single" w:sz="4" w:space="0" w:color="auto"/>
              <w:bottom w:val="single" w:sz="4" w:space="0" w:color="auto"/>
              <w:right w:val="single" w:sz="4" w:space="0" w:color="auto"/>
            </w:tcBorders>
            <w:hideMark/>
          </w:tcPr>
          <w:p w14:paraId="428FADA3" w14:textId="77777777" w:rsidR="00EE5860" w:rsidRPr="00441CD0" w:rsidRDefault="00EE5860" w:rsidP="00BB0E1F">
            <w:pPr>
              <w:pStyle w:val="TAL"/>
              <w:rPr>
                <w:lang w:val="x-none"/>
              </w:rPr>
            </w:pPr>
            <w:r w:rsidRPr="00441CD0">
              <w:rPr>
                <w:rFonts w:cs="Arial"/>
              </w:rPr>
              <w:t>Multiplier</w:t>
            </w:r>
          </w:p>
        </w:tc>
        <w:tc>
          <w:tcPr>
            <w:tcW w:w="1360" w:type="pct"/>
            <w:tcBorders>
              <w:top w:val="single" w:sz="4" w:space="0" w:color="auto"/>
              <w:left w:val="single" w:sz="4" w:space="0" w:color="auto"/>
              <w:bottom w:val="single" w:sz="4" w:space="0" w:color="auto"/>
              <w:right w:val="single" w:sz="4" w:space="0" w:color="auto"/>
            </w:tcBorders>
            <w:hideMark/>
          </w:tcPr>
          <w:p w14:paraId="1D051DF5" w14:textId="583CA915"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.2.84</w:t>
            </w:r>
          </w:p>
        </w:tc>
        <w:tc>
          <w:tcPr>
            <w:tcW w:w="833" w:type="pct"/>
            <w:tcBorders>
              <w:top w:val="single" w:sz="4" w:space="0" w:color="auto"/>
              <w:left w:val="single" w:sz="4" w:space="0" w:color="auto"/>
              <w:bottom w:val="single" w:sz="4" w:space="0" w:color="auto"/>
              <w:right w:val="single" w:sz="4" w:space="0" w:color="auto"/>
            </w:tcBorders>
            <w:hideMark/>
          </w:tcPr>
          <w:p w14:paraId="685B0E60" w14:textId="77777777" w:rsidR="00EE5860" w:rsidRPr="00441CD0" w:rsidRDefault="00EE5860" w:rsidP="00BB0E1F">
            <w:pPr>
              <w:pStyle w:val="TAC"/>
              <w:rPr>
                <w:lang w:val="de-DE"/>
              </w:rPr>
            </w:pPr>
            <w:r w:rsidRPr="00441CD0">
              <w:rPr>
                <w:lang w:val="de-DE"/>
              </w:rPr>
              <w:t>12</w:t>
            </w:r>
          </w:p>
        </w:tc>
      </w:tr>
      <w:tr w:rsidR="00EE5860" w:rsidRPr="00441CD0" w14:paraId="5F89425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F830633" w14:textId="77777777" w:rsidR="00EE5860" w:rsidRPr="00441CD0" w:rsidRDefault="00EE5860" w:rsidP="00BB0E1F">
            <w:pPr>
              <w:pStyle w:val="TAC"/>
              <w:rPr>
                <w:lang w:val="sv-SE"/>
              </w:rPr>
            </w:pPr>
            <w:r w:rsidRPr="00441CD0">
              <w:rPr>
                <w:lang w:val="sv-SE"/>
              </w:rPr>
              <w:t>120</w:t>
            </w:r>
          </w:p>
        </w:tc>
        <w:tc>
          <w:tcPr>
            <w:tcW w:w="1962" w:type="pct"/>
            <w:tcBorders>
              <w:top w:val="single" w:sz="4" w:space="0" w:color="auto"/>
              <w:left w:val="single" w:sz="4" w:space="0" w:color="auto"/>
              <w:bottom w:val="single" w:sz="4" w:space="0" w:color="auto"/>
              <w:right w:val="single" w:sz="4" w:space="0" w:color="auto"/>
            </w:tcBorders>
            <w:hideMark/>
          </w:tcPr>
          <w:p w14:paraId="00918DCD" w14:textId="77777777" w:rsidR="00EE5860" w:rsidRPr="00441CD0" w:rsidRDefault="00EE5860" w:rsidP="00BB0E1F">
            <w:pPr>
              <w:pStyle w:val="TAL"/>
              <w:rPr>
                <w:rFonts w:cs="Arial"/>
                <w:lang w:val="x-none"/>
              </w:rPr>
            </w:pPr>
            <w:r w:rsidRPr="00441CD0">
              <w:t>Aggregated URR ID</w:t>
            </w:r>
          </w:p>
        </w:tc>
        <w:tc>
          <w:tcPr>
            <w:tcW w:w="1360" w:type="pct"/>
            <w:tcBorders>
              <w:top w:val="single" w:sz="4" w:space="0" w:color="auto"/>
              <w:left w:val="single" w:sz="4" w:space="0" w:color="auto"/>
              <w:bottom w:val="single" w:sz="4" w:space="0" w:color="auto"/>
              <w:right w:val="single" w:sz="4" w:space="0" w:color="auto"/>
            </w:tcBorders>
            <w:hideMark/>
          </w:tcPr>
          <w:p w14:paraId="6AF99895" w14:textId="32434972"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.2.85</w:t>
            </w:r>
          </w:p>
        </w:tc>
        <w:tc>
          <w:tcPr>
            <w:tcW w:w="833" w:type="pct"/>
            <w:tcBorders>
              <w:top w:val="single" w:sz="4" w:space="0" w:color="auto"/>
              <w:left w:val="single" w:sz="4" w:space="0" w:color="auto"/>
              <w:bottom w:val="single" w:sz="4" w:space="0" w:color="auto"/>
              <w:right w:val="single" w:sz="4" w:space="0" w:color="auto"/>
            </w:tcBorders>
            <w:hideMark/>
          </w:tcPr>
          <w:p w14:paraId="045F854B" w14:textId="77777777" w:rsidR="00EE5860" w:rsidRPr="00441CD0" w:rsidRDefault="00EE5860" w:rsidP="00BB0E1F">
            <w:pPr>
              <w:pStyle w:val="TAC"/>
              <w:rPr>
                <w:lang w:val="de-DE"/>
              </w:rPr>
            </w:pPr>
            <w:r w:rsidRPr="00441CD0">
              <w:rPr>
                <w:lang w:val="de-DE"/>
              </w:rPr>
              <w:t>4</w:t>
            </w:r>
          </w:p>
        </w:tc>
      </w:tr>
      <w:tr w:rsidR="00EE5860" w:rsidRPr="00441CD0" w14:paraId="03A1C08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FC226D8" w14:textId="77777777" w:rsidR="00EE5860" w:rsidRPr="00441CD0" w:rsidRDefault="00EE5860" w:rsidP="00BB0E1F">
            <w:pPr>
              <w:pStyle w:val="TAC"/>
              <w:rPr>
                <w:lang w:val="sv-SE"/>
              </w:rPr>
            </w:pPr>
            <w:r w:rsidRPr="00441CD0">
              <w:rPr>
                <w:lang w:val="sv-SE"/>
              </w:rPr>
              <w:t>121</w:t>
            </w:r>
          </w:p>
        </w:tc>
        <w:tc>
          <w:tcPr>
            <w:tcW w:w="1962" w:type="pct"/>
            <w:tcBorders>
              <w:top w:val="single" w:sz="4" w:space="0" w:color="auto"/>
              <w:left w:val="single" w:sz="4" w:space="0" w:color="auto"/>
              <w:bottom w:val="single" w:sz="4" w:space="0" w:color="auto"/>
              <w:right w:val="single" w:sz="4" w:space="0" w:color="auto"/>
            </w:tcBorders>
            <w:hideMark/>
          </w:tcPr>
          <w:p w14:paraId="46590B41" w14:textId="77777777" w:rsidR="00EE5860" w:rsidRPr="00441CD0" w:rsidRDefault="00EE5860" w:rsidP="00BB0E1F">
            <w:pPr>
              <w:pStyle w:val="TAL"/>
            </w:pPr>
            <w:r w:rsidRPr="00441CD0">
              <w:t>Subsequent Volume Quota</w:t>
            </w:r>
          </w:p>
        </w:tc>
        <w:tc>
          <w:tcPr>
            <w:tcW w:w="1360" w:type="pct"/>
            <w:tcBorders>
              <w:top w:val="single" w:sz="4" w:space="0" w:color="auto"/>
              <w:left w:val="single" w:sz="4" w:space="0" w:color="auto"/>
              <w:bottom w:val="single" w:sz="4" w:space="0" w:color="auto"/>
              <w:right w:val="single" w:sz="4" w:space="0" w:color="auto"/>
            </w:tcBorders>
            <w:hideMark/>
          </w:tcPr>
          <w:p w14:paraId="61118DD5" w14:textId="061A56F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86</w:t>
            </w:r>
          </w:p>
        </w:tc>
        <w:tc>
          <w:tcPr>
            <w:tcW w:w="833" w:type="pct"/>
            <w:tcBorders>
              <w:top w:val="single" w:sz="4" w:space="0" w:color="auto"/>
              <w:left w:val="single" w:sz="4" w:space="0" w:color="auto"/>
              <w:bottom w:val="single" w:sz="4" w:space="0" w:color="auto"/>
              <w:right w:val="single" w:sz="4" w:space="0" w:color="auto"/>
            </w:tcBorders>
            <w:hideMark/>
          </w:tcPr>
          <w:p w14:paraId="797B20AF" w14:textId="77777777" w:rsidR="00EE5860" w:rsidRPr="00441CD0" w:rsidRDefault="00EE5860" w:rsidP="00BB0E1F">
            <w:pPr>
              <w:pStyle w:val="TAC"/>
              <w:rPr>
                <w:lang w:val="de-DE"/>
              </w:rPr>
            </w:pPr>
            <w:r w:rsidRPr="00441CD0">
              <w:rPr>
                <w:lang w:val="sv-SE"/>
              </w:rPr>
              <w:t>1</w:t>
            </w:r>
          </w:p>
        </w:tc>
      </w:tr>
      <w:tr w:rsidR="00EE5860" w:rsidRPr="00441CD0" w14:paraId="3D93254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F63C4B2" w14:textId="77777777" w:rsidR="00EE5860" w:rsidRPr="00441CD0" w:rsidRDefault="00EE5860" w:rsidP="00BB0E1F">
            <w:pPr>
              <w:pStyle w:val="TAC"/>
              <w:rPr>
                <w:lang w:val="sv-SE"/>
              </w:rPr>
            </w:pPr>
            <w:r w:rsidRPr="00441CD0">
              <w:rPr>
                <w:lang w:val="sv-SE"/>
              </w:rPr>
              <w:lastRenderedPageBreak/>
              <w:t>122</w:t>
            </w:r>
          </w:p>
        </w:tc>
        <w:tc>
          <w:tcPr>
            <w:tcW w:w="1962" w:type="pct"/>
            <w:tcBorders>
              <w:top w:val="single" w:sz="4" w:space="0" w:color="auto"/>
              <w:left w:val="single" w:sz="4" w:space="0" w:color="auto"/>
              <w:bottom w:val="single" w:sz="4" w:space="0" w:color="auto"/>
              <w:right w:val="single" w:sz="4" w:space="0" w:color="auto"/>
            </w:tcBorders>
            <w:hideMark/>
          </w:tcPr>
          <w:p w14:paraId="617DCFB5" w14:textId="77777777" w:rsidR="00EE5860" w:rsidRPr="00441CD0" w:rsidRDefault="00EE5860" w:rsidP="00BB0E1F">
            <w:pPr>
              <w:pStyle w:val="TAL"/>
            </w:pPr>
            <w:r w:rsidRPr="00441CD0">
              <w:t>Subsequent Time Quota</w:t>
            </w:r>
          </w:p>
        </w:tc>
        <w:tc>
          <w:tcPr>
            <w:tcW w:w="1360" w:type="pct"/>
            <w:tcBorders>
              <w:top w:val="single" w:sz="4" w:space="0" w:color="auto"/>
              <w:left w:val="single" w:sz="4" w:space="0" w:color="auto"/>
              <w:bottom w:val="single" w:sz="4" w:space="0" w:color="auto"/>
              <w:right w:val="single" w:sz="4" w:space="0" w:color="auto"/>
            </w:tcBorders>
            <w:hideMark/>
          </w:tcPr>
          <w:p w14:paraId="32963416" w14:textId="08846FE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.2.87</w:t>
            </w:r>
          </w:p>
        </w:tc>
        <w:tc>
          <w:tcPr>
            <w:tcW w:w="833" w:type="pct"/>
            <w:tcBorders>
              <w:top w:val="single" w:sz="4" w:space="0" w:color="auto"/>
              <w:left w:val="single" w:sz="4" w:space="0" w:color="auto"/>
              <w:bottom w:val="single" w:sz="4" w:space="0" w:color="auto"/>
              <w:right w:val="single" w:sz="4" w:space="0" w:color="auto"/>
            </w:tcBorders>
            <w:hideMark/>
          </w:tcPr>
          <w:p w14:paraId="475907F5" w14:textId="77777777" w:rsidR="00EE5860" w:rsidRPr="00441CD0" w:rsidRDefault="00EE5860" w:rsidP="00BB0E1F">
            <w:pPr>
              <w:pStyle w:val="TAC"/>
              <w:rPr>
                <w:lang w:val="de-DE"/>
              </w:rPr>
            </w:pPr>
            <w:r w:rsidRPr="00441CD0">
              <w:rPr>
                <w:lang w:val="de-DE"/>
              </w:rPr>
              <w:t>4</w:t>
            </w:r>
          </w:p>
        </w:tc>
      </w:tr>
      <w:tr w:rsidR="00EE5860" w:rsidRPr="00441CD0" w14:paraId="4E244A2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10A2ED8" w14:textId="77777777" w:rsidR="00EE5860" w:rsidRPr="00441CD0" w:rsidRDefault="00EE5860" w:rsidP="00BB0E1F">
            <w:pPr>
              <w:pStyle w:val="TAC"/>
              <w:rPr>
                <w:lang w:val="sv-SE"/>
              </w:rPr>
            </w:pPr>
            <w:r w:rsidRPr="00441CD0">
              <w:rPr>
                <w:lang w:val="sv-SE"/>
              </w:rPr>
              <w:t>123</w:t>
            </w:r>
          </w:p>
        </w:tc>
        <w:tc>
          <w:tcPr>
            <w:tcW w:w="1962" w:type="pct"/>
            <w:tcBorders>
              <w:top w:val="single" w:sz="4" w:space="0" w:color="auto"/>
              <w:left w:val="single" w:sz="4" w:space="0" w:color="auto"/>
              <w:bottom w:val="single" w:sz="4" w:space="0" w:color="auto"/>
              <w:right w:val="single" w:sz="4" w:space="0" w:color="auto"/>
            </w:tcBorders>
            <w:hideMark/>
          </w:tcPr>
          <w:p w14:paraId="0EB3FFB2" w14:textId="77777777" w:rsidR="00EE5860" w:rsidRPr="00441CD0" w:rsidRDefault="00EE5860" w:rsidP="00BB0E1F">
            <w:pPr>
              <w:pStyle w:val="TAL"/>
            </w:pPr>
            <w:r w:rsidRPr="00441CD0">
              <w:rPr>
                <w:lang w:val="de-DE"/>
              </w:rPr>
              <w:t>RQI</w:t>
            </w:r>
          </w:p>
        </w:tc>
        <w:tc>
          <w:tcPr>
            <w:tcW w:w="1360" w:type="pct"/>
            <w:tcBorders>
              <w:top w:val="single" w:sz="4" w:space="0" w:color="auto"/>
              <w:left w:val="single" w:sz="4" w:space="0" w:color="auto"/>
              <w:bottom w:val="single" w:sz="4" w:space="0" w:color="auto"/>
              <w:right w:val="single" w:sz="4" w:space="0" w:color="auto"/>
            </w:tcBorders>
            <w:hideMark/>
          </w:tcPr>
          <w:p w14:paraId="2A65005E" w14:textId="59E98DA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88</w:t>
            </w:r>
          </w:p>
        </w:tc>
        <w:tc>
          <w:tcPr>
            <w:tcW w:w="833" w:type="pct"/>
            <w:tcBorders>
              <w:top w:val="single" w:sz="4" w:space="0" w:color="auto"/>
              <w:left w:val="single" w:sz="4" w:space="0" w:color="auto"/>
              <w:bottom w:val="single" w:sz="4" w:space="0" w:color="auto"/>
              <w:right w:val="single" w:sz="4" w:space="0" w:color="auto"/>
            </w:tcBorders>
            <w:hideMark/>
          </w:tcPr>
          <w:p w14:paraId="7FCBF288" w14:textId="77777777" w:rsidR="00EE5860" w:rsidRPr="00441CD0" w:rsidRDefault="00EE5860" w:rsidP="00BB0E1F">
            <w:pPr>
              <w:pStyle w:val="TAC"/>
              <w:rPr>
                <w:lang w:val="de-DE"/>
              </w:rPr>
            </w:pPr>
            <w:r w:rsidRPr="00441CD0">
              <w:rPr>
                <w:lang w:val="de-DE"/>
              </w:rPr>
              <w:t>1</w:t>
            </w:r>
          </w:p>
        </w:tc>
      </w:tr>
      <w:tr w:rsidR="00EE5860" w:rsidRPr="00441CD0" w14:paraId="7CED8D3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3ED3CD" w14:textId="77777777" w:rsidR="00EE5860" w:rsidRPr="00441CD0" w:rsidRDefault="00EE5860" w:rsidP="00BB0E1F">
            <w:pPr>
              <w:pStyle w:val="TAC"/>
              <w:rPr>
                <w:lang w:val="sv-SE"/>
              </w:rPr>
            </w:pPr>
            <w:r w:rsidRPr="00441CD0">
              <w:rPr>
                <w:lang w:val="sv-SE"/>
              </w:rPr>
              <w:t>124</w:t>
            </w:r>
          </w:p>
        </w:tc>
        <w:tc>
          <w:tcPr>
            <w:tcW w:w="1962" w:type="pct"/>
            <w:tcBorders>
              <w:top w:val="single" w:sz="4" w:space="0" w:color="auto"/>
              <w:left w:val="single" w:sz="4" w:space="0" w:color="auto"/>
              <w:bottom w:val="single" w:sz="4" w:space="0" w:color="auto"/>
              <w:right w:val="single" w:sz="4" w:space="0" w:color="auto"/>
            </w:tcBorders>
            <w:hideMark/>
          </w:tcPr>
          <w:p w14:paraId="42503A70" w14:textId="77777777" w:rsidR="00EE5860" w:rsidRPr="00441CD0" w:rsidRDefault="00EE5860" w:rsidP="00BB0E1F">
            <w:pPr>
              <w:pStyle w:val="TAL"/>
            </w:pPr>
            <w:r w:rsidRPr="00441CD0">
              <w:rPr>
                <w:lang w:val="de-DE"/>
              </w:rPr>
              <w:t>QFI</w:t>
            </w:r>
          </w:p>
        </w:tc>
        <w:tc>
          <w:tcPr>
            <w:tcW w:w="1360" w:type="pct"/>
            <w:tcBorders>
              <w:top w:val="single" w:sz="4" w:space="0" w:color="auto"/>
              <w:left w:val="single" w:sz="4" w:space="0" w:color="auto"/>
              <w:bottom w:val="single" w:sz="4" w:space="0" w:color="auto"/>
              <w:right w:val="single" w:sz="4" w:space="0" w:color="auto"/>
            </w:tcBorders>
            <w:hideMark/>
          </w:tcPr>
          <w:p w14:paraId="1ADEA1CC" w14:textId="45A4CA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89</w:t>
            </w:r>
          </w:p>
        </w:tc>
        <w:tc>
          <w:tcPr>
            <w:tcW w:w="833" w:type="pct"/>
            <w:tcBorders>
              <w:top w:val="single" w:sz="4" w:space="0" w:color="auto"/>
              <w:left w:val="single" w:sz="4" w:space="0" w:color="auto"/>
              <w:bottom w:val="single" w:sz="4" w:space="0" w:color="auto"/>
              <w:right w:val="single" w:sz="4" w:space="0" w:color="auto"/>
            </w:tcBorders>
            <w:hideMark/>
          </w:tcPr>
          <w:p w14:paraId="69F1D10B" w14:textId="77777777" w:rsidR="00EE5860" w:rsidRPr="00441CD0" w:rsidRDefault="00EE5860" w:rsidP="00BB0E1F">
            <w:pPr>
              <w:pStyle w:val="TAC"/>
              <w:rPr>
                <w:lang w:val="de-DE"/>
              </w:rPr>
            </w:pPr>
            <w:r w:rsidRPr="00441CD0">
              <w:rPr>
                <w:lang w:val="de-DE"/>
              </w:rPr>
              <w:t>1</w:t>
            </w:r>
          </w:p>
        </w:tc>
      </w:tr>
      <w:tr w:rsidR="00EE5860" w:rsidRPr="00441CD0" w14:paraId="63B4671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04EE78C" w14:textId="77777777" w:rsidR="00EE5860" w:rsidRPr="00441CD0" w:rsidRDefault="00EE5860" w:rsidP="00BB0E1F">
            <w:pPr>
              <w:pStyle w:val="TAC"/>
              <w:rPr>
                <w:lang w:val="sv-SE"/>
              </w:rPr>
            </w:pPr>
            <w:r w:rsidRPr="00441CD0">
              <w:rPr>
                <w:lang w:val="sv-SE"/>
              </w:rPr>
              <w:t>125</w:t>
            </w:r>
          </w:p>
        </w:tc>
        <w:tc>
          <w:tcPr>
            <w:tcW w:w="1962" w:type="pct"/>
            <w:tcBorders>
              <w:top w:val="single" w:sz="4" w:space="0" w:color="auto"/>
              <w:left w:val="single" w:sz="4" w:space="0" w:color="auto"/>
              <w:bottom w:val="single" w:sz="4" w:space="0" w:color="auto"/>
              <w:right w:val="single" w:sz="4" w:space="0" w:color="auto"/>
            </w:tcBorders>
            <w:hideMark/>
          </w:tcPr>
          <w:p w14:paraId="2E15AFD1" w14:textId="77777777" w:rsidR="00EE5860" w:rsidRPr="00441CD0" w:rsidRDefault="00EE5860" w:rsidP="00BB0E1F">
            <w:pPr>
              <w:pStyle w:val="TAL"/>
              <w:rPr>
                <w:lang w:val="x-none"/>
              </w:rPr>
            </w:pPr>
            <w:r w:rsidRPr="00441CD0">
              <w:t>Query URR Reference</w:t>
            </w:r>
          </w:p>
        </w:tc>
        <w:tc>
          <w:tcPr>
            <w:tcW w:w="1360" w:type="pct"/>
            <w:tcBorders>
              <w:top w:val="single" w:sz="4" w:space="0" w:color="auto"/>
              <w:left w:val="single" w:sz="4" w:space="0" w:color="auto"/>
              <w:bottom w:val="single" w:sz="4" w:space="0" w:color="auto"/>
              <w:right w:val="single" w:sz="4" w:space="0" w:color="auto"/>
            </w:tcBorders>
            <w:hideMark/>
          </w:tcPr>
          <w:p w14:paraId="1106A31F" w14:textId="41C8C28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.2.90</w:t>
            </w:r>
          </w:p>
        </w:tc>
        <w:tc>
          <w:tcPr>
            <w:tcW w:w="833" w:type="pct"/>
            <w:tcBorders>
              <w:top w:val="single" w:sz="4" w:space="0" w:color="auto"/>
              <w:left w:val="single" w:sz="4" w:space="0" w:color="auto"/>
              <w:bottom w:val="single" w:sz="4" w:space="0" w:color="auto"/>
              <w:right w:val="single" w:sz="4" w:space="0" w:color="auto"/>
            </w:tcBorders>
            <w:hideMark/>
          </w:tcPr>
          <w:p w14:paraId="46AC8699" w14:textId="77777777" w:rsidR="00EE5860" w:rsidRPr="00441CD0" w:rsidRDefault="00EE5860" w:rsidP="00BB0E1F">
            <w:pPr>
              <w:pStyle w:val="TAC"/>
              <w:rPr>
                <w:lang w:val="de-DE"/>
              </w:rPr>
            </w:pPr>
            <w:r w:rsidRPr="00441CD0">
              <w:rPr>
                <w:lang w:val="de-DE"/>
              </w:rPr>
              <w:t>4</w:t>
            </w:r>
          </w:p>
        </w:tc>
      </w:tr>
      <w:tr w:rsidR="00EE5860" w:rsidRPr="00441CD0" w14:paraId="68C40ED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AE47A9C" w14:textId="77777777" w:rsidR="00EE5860" w:rsidRPr="00441CD0" w:rsidRDefault="00EE5860" w:rsidP="00BB0E1F">
            <w:pPr>
              <w:pStyle w:val="TAC"/>
              <w:rPr>
                <w:lang w:val="sv-SE"/>
              </w:rPr>
            </w:pPr>
            <w:r w:rsidRPr="00441CD0">
              <w:rPr>
                <w:lang w:val="sv-SE"/>
              </w:rPr>
              <w:t>126</w:t>
            </w:r>
          </w:p>
        </w:tc>
        <w:tc>
          <w:tcPr>
            <w:tcW w:w="1962" w:type="pct"/>
            <w:tcBorders>
              <w:top w:val="single" w:sz="4" w:space="0" w:color="auto"/>
              <w:left w:val="single" w:sz="4" w:space="0" w:color="auto"/>
              <w:bottom w:val="single" w:sz="4" w:space="0" w:color="auto"/>
              <w:right w:val="single" w:sz="4" w:space="0" w:color="auto"/>
            </w:tcBorders>
            <w:hideMark/>
          </w:tcPr>
          <w:p w14:paraId="4A40798E" w14:textId="77777777" w:rsidR="00EE5860" w:rsidRPr="00441CD0" w:rsidRDefault="00EE5860" w:rsidP="00BB0E1F">
            <w:pPr>
              <w:pStyle w:val="TAL"/>
              <w:rPr>
                <w:lang w:val="x-none"/>
              </w:rPr>
            </w:pPr>
            <w:r w:rsidRPr="00441CD0">
              <w:t>Additional Usage Reports Information</w:t>
            </w:r>
          </w:p>
        </w:tc>
        <w:tc>
          <w:tcPr>
            <w:tcW w:w="1360" w:type="pct"/>
            <w:tcBorders>
              <w:top w:val="single" w:sz="4" w:space="0" w:color="auto"/>
              <w:left w:val="single" w:sz="4" w:space="0" w:color="auto"/>
              <w:bottom w:val="single" w:sz="4" w:space="0" w:color="auto"/>
              <w:right w:val="single" w:sz="4" w:space="0" w:color="auto"/>
            </w:tcBorders>
            <w:hideMark/>
          </w:tcPr>
          <w:p w14:paraId="26840FFC" w14:textId="196E8F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.2.91</w:t>
            </w:r>
          </w:p>
        </w:tc>
        <w:tc>
          <w:tcPr>
            <w:tcW w:w="833" w:type="pct"/>
            <w:tcBorders>
              <w:top w:val="single" w:sz="4" w:space="0" w:color="auto"/>
              <w:left w:val="single" w:sz="4" w:space="0" w:color="auto"/>
              <w:bottom w:val="single" w:sz="4" w:space="0" w:color="auto"/>
              <w:right w:val="single" w:sz="4" w:space="0" w:color="auto"/>
            </w:tcBorders>
            <w:hideMark/>
          </w:tcPr>
          <w:p w14:paraId="3365F065" w14:textId="77777777" w:rsidR="00EE5860" w:rsidRPr="00441CD0" w:rsidRDefault="00EE5860" w:rsidP="00BB0E1F">
            <w:pPr>
              <w:pStyle w:val="TAC"/>
              <w:rPr>
                <w:lang w:val="de-DE"/>
              </w:rPr>
            </w:pPr>
            <w:r w:rsidRPr="00441CD0">
              <w:rPr>
                <w:lang w:val="de-DE"/>
              </w:rPr>
              <w:t>2</w:t>
            </w:r>
          </w:p>
        </w:tc>
      </w:tr>
      <w:tr w:rsidR="00EE5860" w:rsidRPr="00441CD0" w14:paraId="39ED8F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47AE24B" w14:textId="77777777" w:rsidR="00EE5860" w:rsidRPr="00441CD0" w:rsidRDefault="00EE5860" w:rsidP="00BB0E1F">
            <w:pPr>
              <w:pStyle w:val="TAC"/>
              <w:rPr>
                <w:lang w:val="sv-SE"/>
              </w:rPr>
            </w:pPr>
            <w:r w:rsidRPr="00441CD0">
              <w:rPr>
                <w:lang w:val="sv-SE"/>
              </w:rPr>
              <w:t>127</w:t>
            </w:r>
          </w:p>
        </w:tc>
        <w:tc>
          <w:tcPr>
            <w:tcW w:w="1962" w:type="pct"/>
            <w:tcBorders>
              <w:top w:val="single" w:sz="4" w:space="0" w:color="auto"/>
              <w:left w:val="single" w:sz="4" w:space="0" w:color="auto"/>
              <w:bottom w:val="single" w:sz="4" w:space="0" w:color="auto"/>
              <w:right w:val="single" w:sz="4" w:space="0" w:color="auto"/>
            </w:tcBorders>
            <w:hideMark/>
          </w:tcPr>
          <w:p w14:paraId="39481EF4" w14:textId="77777777" w:rsidR="00EE5860" w:rsidRPr="00441CD0" w:rsidRDefault="00EE5860" w:rsidP="00BB0E1F">
            <w:pPr>
              <w:pStyle w:val="TAL"/>
              <w:rPr>
                <w:lang w:val="x-none"/>
              </w:rPr>
            </w:pPr>
            <w:r w:rsidRPr="00441CD0">
              <w:t xml:space="preserve">Create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1ED849F7" w14:textId="77777777" w:rsidR="00EE5860" w:rsidRPr="00441CD0" w:rsidRDefault="00EE5860" w:rsidP="00BB0E1F">
            <w:pPr>
              <w:pStyle w:val="TAL"/>
            </w:pPr>
            <w:r w:rsidRPr="00441CD0">
              <w:rPr>
                <w:szCs w:val="16"/>
              </w:rPr>
              <w:t>Extendable</w:t>
            </w:r>
            <w:r w:rsidRPr="00441CD0">
              <w:t xml:space="preserve"> / Table 7.5.2.7</w:t>
            </w:r>
          </w:p>
        </w:tc>
        <w:tc>
          <w:tcPr>
            <w:tcW w:w="833" w:type="pct"/>
            <w:tcBorders>
              <w:top w:val="single" w:sz="4" w:space="0" w:color="auto"/>
              <w:left w:val="single" w:sz="4" w:space="0" w:color="auto"/>
              <w:bottom w:val="single" w:sz="4" w:space="0" w:color="auto"/>
              <w:right w:val="single" w:sz="4" w:space="0" w:color="auto"/>
            </w:tcBorders>
            <w:hideMark/>
          </w:tcPr>
          <w:p w14:paraId="6A9A3B9B" w14:textId="77777777" w:rsidR="00EE5860" w:rsidRPr="00441CD0" w:rsidRDefault="00EE5860" w:rsidP="00BB0E1F">
            <w:pPr>
              <w:pStyle w:val="TAC"/>
              <w:rPr>
                <w:lang w:val="de-DE"/>
              </w:rPr>
            </w:pPr>
            <w:r w:rsidRPr="00441CD0">
              <w:rPr>
                <w:lang w:val="fr-FR"/>
              </w:rPr>
              <w:t>Not Applicable</w:t>
            </w:r>
          </w:p>
        </w:tc>
      </w:tr>
      <w:tr w:rsidR="00EE5860" w:rsidRPr="00441CD0" w14:paraId="10B3D80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9B8A45C" w14:textId="77777777" w:rsidR="00EE5860" w:rsidRPr="00441CD0" w:rsidRDefault="00EE5860" w:rsidP="00BB0E1F">
            <w:pPr>
              <w:pStyle w:val="TAC"/>
              <w:rPr>
                <w:lang w:val="sv-SE"/>
              </w:rPr>
            </w:pPr>
            <w:r w:rsidRPr="00441CD0">
              <w:rPr>
                <w:lang w:val="sv-SE"/>
              </w:rPr>
              <w:t>128</w:t>
            </w:r>
          </w:p>
        </w:tc>
        <w:tc>
          <w:tcPr>
            <w:tcW w:w="1962" w:type="pct"/>
            <w:tcBorders>
              <w:top w:val="single" w:sz="4" w:space="0" w:color="auto"/>
              <w:left w:val="single" w:sz="4" w:space="0" w:color="auto"/>
              <w:bottom w:val="single" w:sz="4" w:space="0" w:color="auto"/>
              <w:right w:val="single" w:sz="4" w:space="0" w:color="auto"/>
            </w:tcBorders>
            <w:hideMark/>
          </w:tcPr>
          <w:p w14:paraId="6B864F03" w14:textId="77777777" w:rsidR="00EE5860" w:rsidRPr="00441CD0" w:rsidRDefault="00EE5860" w:rsidP="00BB0E1F">
            <w:pPr>
              <w:pStyle w:val="TAL"/>
              <w:rPr>
                <w:lang w:val="x-none"/>
              </w:rPr>
            </w:pPr>
            <w:r w:rsidRPr="00441CD0">
              <w:rPr>
                <w:lang w:val="en-US"/>
              </w:rPr>
              <w:t>Created Traffic Endpoint</w:t>
            </w:r>
          </w:p>
        </w:tc>
        <w:tc>
          <w:tcPr>
            <w:tcW w:w="1360" w:type="pct"/>
            <w:tcBorders>
              <w:top w:val="single" w:sz="4" w:space="0" w:color="auto"/>
              <w:left w:val="single" w:sz="4" w:space="0" w:color="auto"/>
              <w:bottom w:val="single" w:sz="4" w:space="0" w:color="auto"/>
              <w:right w:val="single" w:sz="4" w:space="0" w:color="auto"/>
            </w:tcBorders>
            <w:hideMark/>
          </w:tcPr>
          <w:p w14:paraId="1A920E05"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sv-SE"/>
              </w:rPr>
              <w:t>3</w:t>
            </w:r>
            <w:r w:rsidRPr="00441CD0">
              <w:t>.5</w:t>
            </w:r>
          </w:p>
        </w:tc>
        <w:tc>
          <w:tcPr>
            <w:tcW w:w="833" w:type="pct"/>
            <w:tcBorders>
              <w:top w:val="single" w:sz="4" w:space="0" w:color="auto"/>
              <w:left w:val="single" w:sz="4" w:space="0" w:color="auto"/>
              <w:bottom w:val="single" w:sz="4" w:space="0" w:color="auto"/>
              <w:right w:val="single" w:sz="4" w:space="0" w:color="auto"/>
            </w:tcBorders>
            <w:hideMark/>
          </w:tcPr>
          <w:p w14:paraId="703086E4" w14:textId="77777777" w:rsidR="00EE5860" w:rsidRPr="00441CD0" w:rsidRDefault="00EE5860" w:rsidP="00BB0E1F">
            <w:pPr>
              <w:pStyle w:val="TAC"/>
              <w:rPr>
                <w:lang w:val="fr-FR"/>
              </w:rPr>
            </w:pPr>
            <w:r w:rsidRPr="00441CD0">
              <w:rPr>
                <w:lang w:val="fr-FR"/>
              </w:rPr>
              <w:t>Not Applicable</w:t>
            </w:r>
          </w:p>
        </w:tc>
      </w:tr>
      <w:tr w:rsidR="00EE5860" w:rsidRPr="00441CD0" w14:paraId="52BE0A5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E747B68" w14:textId="77777777" w:rsidR="00EE5860" w:rsidRPr="00441CD0" w:rsidRDefault="00EE5860" w:rsidP="00BB0E1F">
            <w:pPr>
              <w:pStyle w:val="TAC"/>
              <w:rPr>
                <w:lang w:val="sv-SE"/>
              </w:rPr>
            </w:pPr>
            <w:r w:rsidRPr="00441CD0">
              <w:rPr>
                <w:lang w:val="sv-SE"/>
              </w:rPr>
              <w:t>129</w:t>
            </w:r>
          </w:p>
        </w:tc>
        <w:tc>
          <w:tcPr>
            <w:tcW w:w="1962" w:type="pct"/>
            <w:tcBorders>
              <w:top w:val="single" w:sz="4" w:space="0" w:color="auto"/>
              <w:left w:val="single" w:sz="4" w:space="0" w:color="auto"/>
              <w:bottom w:val="single" w:sz="4" w:space="0" w:color="auto"/>
              <w:right w:val="single" w:sz="4" w:space="0" w:color="auto"/>
            </w:tcBorders>
            <w:hideMark/>
          </w:tcPr>
          <w:p w14:paraId="35AF3B52" w14:textId="77777777" w:rsidR="00EE5860" w:rsidRPr="00441CD0" w:rsidRDefault="00EE5860" w:rsidP="00BB0E1F">
            <w:pPr>
              <w:pStyle w:val="TAL"/>
              <w:rPr>
                <w:lang w:val="x-none"/>
              </w:rPr>
            </w:pPr>
            <w:r w:rsidRPr="00441CD0">
              <w:t xml:space="preserve">Update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1E8379E7"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de-DE"/>
              </w:rPr>
              <w:t>4</w:t>
            </w:r>
            <w:r w:rsidRPr="00441CD0">
              <w:t>.13</w:t>
            </w:r>
          </w:p>
        </w:tc>
        <w:tc>
          <w:tcPr>
            <w:tcW w:w="833" w:type="pct"/>
            <w:tcBorders>
              <w:top w:val="single" w:sz="4" w:space="0" w:color="auto"/>
              <w:left w:val="single" w:sz="4" w:space="0" w:color="auto"/>
              <w:bottom w:val="single" w:sz="4" w:space="0" w:color="auto"/>
              <w:right w:val="single" w:sz="4" w:space="0" w:color="auto"/>
            </w:tcBorders>
            <w:hideMark/>
          </w:tcPr>
          <w:p w14:paraId="34E866D7" w14:textId="77777777" w:rsidR="00EE5860" w:rsidRPr="00441CD0" w:rsidRDefault="00EE5860" w:rsidP="00BB0E1F">
            <w:pPr>
              <w:pStyle w:val="TAC"/>
              <w:rPr>
                <w:lang w:val="fr-FR"/>
              </w:rPr>
            </w:pPr>
            <w:r w:rsidRPr="00441CD0">
              <w:rPr>
                <w:lang w:val="fr-FR"/>
              </w:rPr>
              <w:t>Not Applicable</w:t>
            </w:r>
          </w:p>
        </w:tc>
      </w:tr>
      <w:tr w:rsidR="00EE5860" w:rsidRPr="00441CD0" w14:paraId="4C45FB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A07DD5" w14:textId="77777777" w:rsidR="00EE5860" w:rsidRPr="00441CD0" w:rsidRDefault="00EE5860" w:rsidP="00BB0E1F">
            <w:pPr>
              <w:pStyle w:val="TAC"/>
              <w:rPr>
                <w:lang w:val="sv-SE"/>
              </w:rPr>
            </w:pPr>
            <w:r w:rsidRPr="00441CD0">
              <w:rPr>
                <w:lang w:val="sv-SE"/>
              </w:rPr>
              <w:t>130</w:t>
            </w:r>
          </w:p>
        </w:tc>
        <w:tc>
          <w:tcPr>
            <w:tcW w:w="1962" w:type="pct"/>
            <w:tcBorders>
              <w:top w:val="single" w:sz="4" w:space="0" w:color="auto"/>
              <w:left w:val="single" w:sz="4" w:space="0" w:color="auto"/>
              <w:bottom w:val="single" w:sz="4" w:space="0" w:color="auto"/>
              <w:right w:val="single" w:sz="4" w:space="0" w:color="auto"/>
            </w:tcBorders>
            <w:hideMark/>
          </w:tcPr>
          <w:p w14:paraId="2B082B5F" w14:textId="77777777" w:rsidR="00EE5860" w:rsidRPr="00441CD0" w:rsidRDefault="00EE5860" w:rsidP="00BB0E1F">
            <w:pPr>
              <w:pStyle w:val="TAL"/>
              <w:rPr>
                <w:lang w:val="x-none"/>
              </w:rPr>
            </w:pPr>
            <w:r w:rsidRPr="00441CD0">
              <w:t xml:space="preserve">Remove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7374B0ED" w14:textId="77777777" w:rsidR="00EE5860" w:rsidRPr="00441CD0" w:rsidRDefault="00EE5860" w:rsidP="00BB0E1F">
            <w:pPr>
              <w:pStyle w:val="TAL"/>
            </w:pPr>
            <w:r w:rsidRPr="00441CD0">
              <w:rPr>
                <w:szCs w:val="16"/>
              </w:rPr>
              <w:t>Extendable</w:t>
            </w:r>
            <w:r w:rsidRPr="00441CD0">
              <w:t xml:space="preserve"> / Table 7.5.</w:t>
            </w:r>
            <w:r w:rsidRPr="00441CD0">
              <w:rPr>
                <w:lang w:val="de-DE"/>
              </w:rPr>
              <w:t>4</w:t>
            </w:r>
            <w:r w:rsidRPr="00441CD0">
              <w:t>.14</w:t>
            </w:r>
          </w:p>
        </w:tc>
        <w:tc>
          <w:tcPr>
            <w:tcW w:w="833" w:type="pct"/>
            <w:tcBorders>
              <w:top w:val="single" w:sz="4" w:space="0" w:color="auto"/>
              <w:left w:val="single" w:sz="4" w:space="0" w:color="auto"/>
              <w:bottom w:val="single" w:sz="4" w:space="0" w:color="auto"/>
              <w:right w:val="single" w:sz="4" w:space="0" w:color="auto"/>
            </w:tcBorders>
            <w:hideMark/>
          </w:tcPr>
          <w:p w14:paraId="5EB476FF" w14:textId="77777777" w:rsidR="00EE5860" w:rsidRPr="00441CD0" w:rsidRDefault="00EE5860" w:rsidP="00BB0E1F">
            <w:pPr>
              <w:pStyle w:val="TAC"/>
              <w:rPr>
                <w:lang w:val="de-DE"/>
              </w:rPr>
            </w:pPr>
            <w:r w:rsidRPr="00441CD0">
              <w:rPr>
                <w:lang w:val="fr-FR"/>
              </w:rPr>
              <w:t>Not Applicable</w:t>
            </w:r>
          </w:p>
        </w:tc>
      </w:tr>
      <w:tr w:rsidR="00EE5860" w:rsidRPr="00441CD0" w14:paraId="69433C3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BD7A44" w14:textId="77777777" w:rsidR="00EE5860" w:rsidRPr="00441CD0" w:rsidRDefault="00EE5860" w:rsidP="00BB0E1F">
            <w:pPr>
              <w:pStyle w:val="TAC"/>
              <w:rPr>
                <w:lang w:val="sv-SE" w:eastAsia="zh-CN"/>
              </w:rPr>
            </w:pPr>
            <w:r w:rsidRPr="00441CD0">
              <w:rPr>
                <w:lang w:val="sv-SE"/>
              </w:rPr>
              <w:t>131</w:t>
            </w:r>
          </w:p>
        </w:tc>
        <w:tc>
          <w:tcPr>
            <w:tcW w:w="1962" w:type="pct"/>
            <w:tcBorders>
              <w:top w:val="single" w:sz="4" w:space="0" w:color="auto"/>
              <w:left w:val="single" w:sz="4" w:space="0" w:color="auto"/>
              <w:bottom w:val="single" w:sz="4" w:space="0" w:color="auto"/>
              <w:right w:val="single" w:sz="4" w:space="0" w:color="auto"/>
            </w:tcBorders>
            <w:hideMark/>
          </w:tcPr>
          <w:p w14:paraId="07085A4C" w14:textId="77777777" w:rsidR="00EE5860" w:rsidRPr="00441CD0" w:rsidRDefault="00EE5860" w:rsidP="00BB0E1F">
            <w:pPr>
              <w:pStyle w:val="TAL"/>
              <w:rPr>
                <w:lang w:val="x-none" w:eastAsia="zh-CN"/>
              </w:rPr>
            </w:pPr>
            <w:r w:rsidRPr="00441CD0">
              <w:rPr>
                <w:lang w:val="en-US"/>
              </w:rPr>
              <w:t>Traffic Endpoint</w:t>
            </w:r>
            <w:r w:rsidRPr="00441CD0">
              <w:t xml:space="preserve"> ID</w:t>
            </w:r>
          </w:p>
        </w:tc>
        <w:tc>
          <w:tcPr>
            <w:tcW w:w="1360" w:type="pct"/>
            <w:tcBorders>
              <w:top w:val="single" w:sz="4" w:space="0" w:color="auto"/>
              <w:left w:val="single" w:sz="4" w:space="0" w:color="auto"/>
              <w:bottom w:val="single" w:sz="4" w:space="0" w:color="auto"/>
              <w:right w:val="single" w:sz="4" w:space="0" w:color="auto"/>
            </w:tcBorders>
            <w:hideMark/>
          </w:tcPr>
          <w:p w14:paraId="667CD60C" w14:textId="0BC850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.2.92</w:t>
            </w:r>
          </w:p>
        </w:tc>
        <w:tc>
          <w:tcPr>
            <w:tcW w:w="833" w:type="pct"/>
            <w:tcBorders>
              <w:top w:val="single" w:sz="4" w:space="0" w:color="auto"/>
              <w:left w:val="single" w:sz="4" w:space="0" w:color="auto"/>
              <w:bottom w:val="single" w:sz="4" w:space="0" w:color="auto"/>
              <w:right w:val="single" w:sz="4" w:space="0" w:color="auto"/>
            </w:tcBorders>
            <w:hideMark/>
          </w:tcPr>
          <w:p w14:paraId="5E2C6C4A" w14:textId="77777777" w:rsidR="00EE5860" w:rsidRPr="00441CD0" w:rsidRDefault="00EE5860" w:rsidP="00BB0E1F">
            <w:pPr>
              <w:pStyle w:val="TAC"/>
              <w:rPr>
                <w:lang w:val="de-DE" w:eastAsia="zh-CN"/>
              </w:rPr>
            </w:pPr>
            <w:r w:rsidRPr="00441CD0">
              <w:rPr>
                <w:lang w:val="de-DE"/>
              </w:rPr>
              <w:t>1</w:t>
            </w:r>
          </w:p>
        </w:tc>
      </w:tr>
      <w:tr w:rsidR="00EE5860" w:rsidRPr="00441CD0" w14:paraId="0ED251E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36A8C1C" w14:textId="77777777" w:rsidR="00EE5860" w:rsidRPr="00441CD0" w:rsidRDefault="00EE5860" w:rsidP="00BB0E1F">
            <w:pPr>
              <w:pStyle w:val="TAC"/>
              <w:rPr>
                <w:lang w:val="sv-SE"/>
              </w:rPr>
            </w:pPr>
            <w:r w:rsidRPr="00441CD0">
              <w:rPr>
                <w:lang w:val="sv-SE"/>
              </w:rPr>
              <w:t>132</w:t>
            </w:r>
          </w:p>
        </w:tc>
        <w:tc>
          <w:tcPr>
            <w:tcW w:w="1962" w:type="pct"/>
            <w:tcBorders>
              <w:top w:val="single" w:sz="4" w:space="0" w:color="auto"/>
              <w:left w:val="single" w:sz="4" w:space="0" w:color="auto"/>
              <w:bottom w:val="single" w:sz="4" w:space="0" w:color="auto"/>
              <w:right w:val="single" w:sz="4" w:space="0" w:color="auto"/>
            </w:tcBorders>
            <w:hideMark/>
          </w:tcPr>
          <w:p w14:paraId="398DDE7F" w14:textId="77777777" w:rsidR="00EE5860" w:rsidRPr="00441CD0" w:rsidRDefault="00EE5860" w:rsidP="00BB0E1F">
            <w:pPr>
              <w:pStyle w:val="TAL"/>
              <w:rPr>
                <w:lang w:val="de-DE"/>
              </w:rPr>
            </w:pPr>
            <w:r w:rsidRPr="00441CD0">
              <w:t>Ethernet Packet Filter</w:t>
            </w:r>
          </w:p>
        </w:tc>
        <w:tc>
          <w:tcPr>
            <w:tcW w:w="1360" w:type="pct"/>
            <w:tcBorders>
              <w:top w:val="single" w:sz="4" w:space="0" w:color="auto"/>
              <w:left w:val="single" w:sz="4" w:space="0" w:color="auto"/>
              <w:bottom w:val="single" w:sz="4" w:space="0" w:color="auto"/>
              <w:right w:val="single" w:sz="4" w:space="0" w:color="auto"/>
            </w:tcBorders>
            <w:hideMark/>
          </w:tcPr>
          <w:p w14:paraId="129D7D30" w14:textId="77777777" w:rsidR="00EE5860" w:rsidRPr="00441CD0" w:rsidRDefault="00EE5860" w:rsidP="00BB0E1F">
            <w:pPr>
              <w:pStyle w:val="TAL"/>
              <w:rPr>
                <w:lang w:val="x-none"/>
              </w:rPr>
            </w:pPr>
            <w:r w:rsidRPr="00441CD0">
              <w:rPr>
                <w:szCs w:val="16"/>
              </w:rPr>
              <w:t>Extendable</w:t>
            </w:r>
            <w:r w:rsidRPr="00441CD0">
              <w:t xml:space="preserve"> / Table 7.5.</w:t>
            </w:r>
            <w:r w:rsidRPr="00441CD0">
              <w:rPr>
                <w:lang w:val="de-DE"/>
              </w:rPr>
              <w:t>2.2</w:t>
            </w:r>
            <w:r w:rsidRPr="00441CD0">
              <w:t>-</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3ED8661E" w14:textId="77777777" w:rsidR="00EE5860" w:rsidRPr="00441CD0" w:rsidRDefault="00EE5860" w:rsidP="00BB0E1F">
            <w:pPr>
              <w:pStyle w:val="TAC"/>
              <w:rPr>
                <w:lang w:val="de-DE"/>
              </w:rPr>
            </w:pPr>
            <w:r w:rsidRPr="00441CD0">
              <w:rPr>
                <w:lang w:val="de-DE"/>
              </w:rPr>
              <w:t>Not Applicable</w:t>
            </w:r>
          </w:p>
        </w:tc>
      </w:tr>
      <w:tr w:rsidR="00EE5860" w:rsidRPr="00441CD0" w14:paraId="4C0136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59D1649" w14:textId="77777777" w:rsidR="00EE5860" w:rsidRPr="00441CD0" w:rsidRDefault="00EE5860" w:rsidP="00BB0E1F">
            <w:pPr>
              <w:pStyle w:val="TAC"/>
              <w:rPr>
                <w:lang w:val="sv-SE"/>
              </w:rPr>
            </w:pPr>
            <w:r w:rsidRPr="00441CD0">
              <w:rPr>
                <w:lang w:val="sv-SE"/>
              </w:rPr>
              <w:t>133</w:t>
            </w:r>
          </w:p>
        </w:tc>
        <w:tc>
          <w:tcPr>
            <w:tcW w:w="1962" w:type="pct"/>
            <w:tcBorders>
              <w:top w:val="single" w:sz="4" w:space="0" w:color="auto"/>
              <w:left w:val="single" w:sz="4" w:space="0" w:color="auto"/>
              <w:bottom w:val="single" w:sz="4" w:space="0" w:color="auto"/>
              <w:right w:val="single" w:sz="4" w:space="0" w:color="auto"/>
            </w:tcBorders>
            <w:hideMark/>
          </w:tcPr>
          <w:p w14:paraId="666CC2A9" w14:textId="77777777" w:rsidR="00EE5860" w:rsidRPr="00441CD0" w:rsidRDefault="00EE5860" w:rsidP="00BB0E1F">
            <w:pPr>
              <w:pStyle w:val="TAL"/>
              <w:rPr>
                <w:lang w:val="de-DE"/>
              </w:rPr>
            </w:pPr>
            <w:r w:rsidRPr="00441CD0">
              <w:t>MAC address</w:t>
            </w:r>
          </w:p>
        </w:tc>
        <w:tc>
          <w:tcPr>
            <w:tcW w:w="1360" w:type="pct"/>
            <w:tcBorders>
              <w:top w:val="single" w:sz="4" w:space="0" w:color="auto"/>
              <w:left w:val="single" w:sz="4" w:space="0" w:color="auto"/>
              <w:bottom w:val="single" w:sz="4" w:space="0" w:color="auto"/>
              <w:right w:val="single" w:sz="4" w:space="0" w:color="auto"/>
            </w:tcBorders>
            <w:hideMark/>
          </w:tcPr>
          <w:p w14:paraId="7574CCEB" w14:textId="79FA01B8"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93</w:t>
            </w:r>
          </w:p>
        </w:tc>
        <w:tc>
          <w:tcPr>
            <w:tcW w:w="833" w:type="pct"/>
            <w:tcBorders>
              <w:top w:val="single" w:sz="4" w:space="0" w:color="auto"/>
              <w:left w:val="single" w:sz="4" w:space="0" w:color="auto"/>
              <w:bottom w:val="single" w:sz="4" w:space="0" w:color="auto"/>
              <w:right w:val="single" w:sz="4" w:space="0" w:color="auto"/>
            </w:tcBorders>
            <w:hideMark/>
          </w:tcPr>
          <w:p w14:paraId="1CE6596C" w14:textId="77777777" w:rsidR="00EE5860" w:rsidRPr="00441CD0" w:rsidRDefault="00EE5860" w:rsidP="00BB0E1F">
            <w:pPr>
              <w:pStyle w:val="TAC"/>
              <w:rPr>
                <w:lang w:val="de-DE"/>
              </w:rPr>
            </w:pPr>
            <w:r w:rsidRPr="00441CD0">
              <w:rPr>
                <w:lang w:val="de-DE"/>
              </w:rPr>
              <w:t>1</w:t>
            </w:r>
          </w:p>
        </w:tc>
      </w:tr>
      <w:tr w:rsidR="00EE5860" w:rsidRPr="00441CD0" w14:paraId="7A5070A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583D5A2" w14:textId="77777777" w:rsidR="00EE5860" w:rsidRPr="00441CD0" w:rsidRDefault="00EE5860" w:rsidP="00BB0E1F">
            <w:pPr>
              <w:pStyle w:val="TAC"/>
              <w:rPr>
                <w:lang w:val="sv-SE"/>
              </w:rPr>
            </w:pPr>
            <w:r w:rsidRPr="00441CD0">
              <w:rPr>
                <w:lang w:val="sv-SE"/>
              </w:rPr>
              <w:t>134</w:t>
            </w:r>
          </w:p>
        </w:tc>
        <w:tc>
          <w:tcPr>
            <w:tcW w:w="1962" w:type="pct"/>
            <w:tcBorders>
              <w:top w:val="single" w:sz="4" w:space="0" w:color="auto"/>
              <w:left w:val="single" w:sz="4" w:space="0" w:color="auto"/>
              <w:bottom w:val="single" w:sz="4" w:space="0" w:color="auto"/>
              <w:right w:val="single" w:sz="4" w:space="0" w:color="auto"/>
            </w:tcBorders>
            <w:hideMark/>
          </w:tcPr>
          <w:p w14:paraId="0DA78F2E" w14:textId="77777777" w:rsidR="00EE5860" w:rsidRPr="00441CD0" w:rsidRDefault="00EE5860" w:rsidP="00BB0E1F">
            <w:pPr>
              <w:pStyle w:val="TAL"/>
              <w:rPr>
                <w:lang w:val="de-DE"/>
              </w:rPr>
            </w:pPr>
            <w:r w:rsidRPr="00441CD0">
              <w:t>C-TAG</w:t>
            </w:r>
          </w:p>
        </w:tc>
        <w:tc>
          <w:tcPr>
            <w:tcW w:w="1360" w:type="pct"/>
            <w:tcBorders>
              <w:top w:val="single" w:sz="4" w:space="0" w:color="auto"/>
              <w:left w:val="single" w:sz="4" w:space="0" w:color="auto"/>
              <w:bottom w:val="single" w:sz="4" w:space="0" w:color="auto"/>
              <w:right w:val="single" w:sz="4" w:space="0" w:color="auto"/>
            </w:tcBorders>
            <w:hideMark/>
          </w:tcPr>
          <w:p w14:paraId="702C9DB1" w14:textId="6D70C752"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94</w:t>
            </w:r>
          </w:p>
        </w:tc>
        <w:tc>
          <w:tcPr>
            <w:tcW w:w="833" w:type="pct"/>
            <w:tcBorders>
              <w:top w:val="single" w:sz="4" w:space="0" w:color="auto"/>
              <w:left w:val="single" w:sz="4" w:space="0" w:color="auto"/>
              <w:bottom w:val="single" w:sz="4" w:space="0" w:color="auto"/>
              <w:right w:val="single" w:sz="4" w:space="0" w:color="auto"/>
            </w:tcBorders>
            <w:hideMark/>
          </w:tcPr>
          <w:p w14:paraId="7AAA822A" w14:textId="77777777" w:rsidR="00EE5860" w:rsidRPr="00441CD0" w:rsidRDefault="00EE5860" w:rsidP="00BB0E1F">
            <w:pPr>
              <w:pStyle w:val="TAC"/>
              <w:rPr>
                <w:lang w:val="de-DE"/>
              </w:rPr>
            </w:pPr>
            <w:r w:rsidRPr="00441CD0">
              <w:rPr>
                <w:lang w:val="de-DE"/>
              </w:rPr>
              <w:t>3</w:t>
            </w:r>
          </w:p>
        </w:tc>
      </w:tr>
      <w:tr w:rsidR="00EE5860" w:rsidRPr="00441CD0" w14:paraId="4147F49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FDB590" w14:textId="77777777" w:rsidR="00EE5860" w:rsidRPr="00441CD0" w:rsidRDefault="00EE5860" w:rsidP="00BB0E1F">
            <w:pPr>
              <w:pStyle w:val="TAC"/>
              <w:rPr>
                <w:lang w:val="sv-SE"/>
              </w:rPr>
            </w:pPr>
            <w:r w:rsidRPr="00441CD0">
              <w:rPr>
                <w:lang w:val="sv-SE"/>
              </w:rPr>
              <w:t>135</w:t>
            </w:r>
          </w:p>
        </w:tc>
        <w:tc>
          <w:tcPr>
            <w:tcW w:w="1962" w:type="pct"/>
            <w:tcBorders>
              <w:top w:val="single" w:sz="4" w:space="0" w:color="auto"/>
              <w:left w:val="single" w:sz="4" w:space="0" w:color="auto"/>
              <w:bottom w:val="single" w:sz="4" w:space="0" w:color="auto"/>
              <w:right w:val="single" w:sz="4" w:space="0" w:color="auto"/>
            </w:tcBorders>
            <w:hideMark/>
          </w:tcPr>
          <w:p w14:paraId="722B56DC" w14:textId="77777777" w:rsidR="00EE5860" w:rsidRPr="00441CD0" w:rsidRDefault="00EE5860" w:rsidP="00BB0E1F">
            <w:pPr>
              <w:pStyle w:val="TAL"/>
              <w:rPr>
                <w:lang w:val="de-DE"/>
              </w:rPr>
            </w:pPr>
            <w:r w:rsidRPr="00441CD0">
              <w:t>S-TAG</w:t>
            </w:r>
          </w:p>
        </w:tc>
        <w:tc>
          <w:tcPr>
            <w:tcW w:w="1360" w:type="pct"/>
            <w:tcBorders>
              <w:top w:val="single" w:sz="4" w:space="0" w:color="auto"/>
              <w:left w:val="single" w:sz="4" w:space="0" w:color="auto"/>
              <w:bottom w:val="single" w:sz="4" w:space="0" w:color="auto"/>
              <w:right w:val="single" w:sz="4" w:space="0" w:color="auto"/>
            </w:tcBorders>
            <w:hideMark/>
          </w:tcPr>
          <w:p w14:paraId="03B03860" w14:textId="455E674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95</w:t>
            </w:r>
          </w:p>
        </w:tc>
        <w:tc>
          <w:tcPr>
            <w:tcW w:w="833" w:type="pct"/>
            <w:tcBorders>
              <w:top w:val="single" w:sz="4" w:space="0" w:color="auto"/>
              <w:left w:val="single" w:sz="4" w:space="0" w:color="auto"/>
              <w:bottom w:val="single" w:sz="4" w:space="0" w:color="auto"/>
              <w:right w:val="single" w:sz="4" w:space="0" w:color="auto"/>
            </w:tcBorders>
            <w:hideMark/>
          </w:tcPr>
          <w:p w14:paraId="1A6F777F" w14:textId="77777777" w:rsidR="00EE5860" w:rsidRPr="00441CD0" w:rsidRDefault="00EE5860" w:rsidP="00BB0E1F">
            <w:pPr>
              <w:pStyle w:val="TAC"/>
              <w:rPr>
                <w:lang w:val="de-DE"/>
              </w:rPr>
            </w:pPr>
            <w:r w:rsidRPr="00441CD0">
              <w:rPr>
                <w:lang w:val="de-DE"/>
              </w:rPr>
              <w:t>3</w:t>
            </w:r>
          </w:p>
        </w:tc>
      </w:tr>
      <w:tr w:rsidR="00EE5860" w:rsidRPr="00441CD0" w14:paraId="00BCBE0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07F1A34" w14:textId="77777777" w:rsidR="00EE5860" w:rsidRPr="00441CD0" w:rsidRDefault="00EE5860" w:rsidP="00BB0E1F">
            <w:pPr>
              <w:pStyle w:val="TAC"/>
              <w:rPr>
                <w:lang w:val="sv-SE"/>
              </w:rPr>
            </w:pPr>
            <w:r w:rsidRPr="00441CD0">
              <w:rPr>
                <w:lang w:val="sv-SE"/>
              </w:rPr>
              <w:t>136</w:t>
            </w:r>
          </w:p>
        </w:tc>
        <w:tc>
          <w:tcPr>
            <w:tcW w:w="1962" w:type="pct"/>
            <w:tcBorders>
              <w:top w:val="single" w:sz="4" w:space="0" w:color="auto"/>
              <w:left w:val="single" w:sz="4" w:space="0" w:color="auto"/>
              <w:bottom w:val="single" w:sz="4" w:space="0" w:color="auto"/>
              <w:right w:val="single" w:sz="4" w:space="0" w:color="auto"/>
            </w:tcBorders>
            <w:hideMark/>
          </w:tcPr>
          <w:p w14:paraId="271CEC19" w14:textId="77777777" w:rsidR="00EE5860" w:rsidRPr="00441CD0" w:rsidRDefault="00EE5860" w:rsidP="00BB0E1F">
            <w:pPr>
              <w:pStyle w:val="TAL"/>
              <w:rPr>
                <w:lang w:val="de-DE"/>
              </w:rPr>
            </w:pPr>
            <w:r w:rsidRPr="00441CD0">
              <w:rPr>
                <w:lang w:val="de-DE"/>
              </w:rPr>
              <w:t>Ethertype</w:t>
            </w:r>
          </w:p>
        </w:tc>
        <w:tc>
          <w:tcPr>
            <w:tcW w:w="1360" w:type="pct"/>
            <w:tcBorders>
              <w:top w:val="single" w:sz="4" w:space="0" w:color="auto"/>
              <w:left w:val="single" w:sz="4" w:space="0" w:color="auto"/>
              <w:bottom w:val="single" w:sz="4" w:space="0" w:color="auto"/>
              <w:right w:val="single" w:sz="4" w:space="0" w:color="auto"/>
            </w:tcBorders>
            <w:hideMark/>
          </w:tcPr>
          <w:p w14:paraId="1B9A3F32" w14:textId="4651DBBA"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96</w:t>
            </w:r>
          </w:p>
        </w:tc>
        <w:tc>
          <w:tcPr>
            <w:tcW w:w="833" w:type="pct"/>
            <w:tcBorders>
              <w:top w:val="single" w:sz="4" w:space="0" w:color="auto"/>
              <w:left w:val="single" w:sz="4" w:space="0" w:color="auto"/>
              <w:bottom w:val="single" w:sz="4" w:space="0" w:color="auto"/>
              <w:right w:val="single" w:sz="4" w:space="0" w:color="auto"/>
            </w:tcBorders>
            <w:hideMark/>
          </w:tcPr>
          <w:p w14:paraId="0777246A" w14:textId="77777777" w:rsidR="00EE5860" w:rsidRPr="00441CD0" w:rsidRDefault="00EE5860" w:rsidP="00BB0E1F">
            <w:pPr>
              <w:pStyle w:val="TAC"/>
              <w:rPr>
                <w:lang w:val="de-DE"/>
              </w:rPr>
            </w:pPr>
            <w:r w:rsidRPr="00441CD0">
              <w:rPr>
                <w:lang w:val="sv-SE"/>
              </w:rPr>
              <w:t>2</w:t>
            </w:r>
          </w:p>
        </w:tc>
      </w:tr>
      <w:tr w:rsidR="00EE5860" w:rsidRPr="00441CD0" w14:paraId="6435CAF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D2E79F" w14:textId="77777777" w:rsidR="00EE5860" w:rsidRPr="00441CD0" w:rsidRDefault="00EE5860" w:rsidP="00BB0E1F">
            <w:pPr>
              <w:pStyle w:val="TAC"/>
              <w:rPr>
                <w:lang w:val="sv-SE"/>
              </w:rPr>
            </w:pPr>
            <w:r w:rsidRPr="00441CD0">
              <w:rPr>
                <w:lang w:val="sv-SE"/>
              </w:rPr>
              <w:t>137</w:t>
            </w:r>
          </w:p>
        </w:tc>
        <w:tc>
          <w:tcPr>
            <w:tcW w:w="1962" w:type="pct"/>
            <w:tcBorders>
              <w:top w:val="single" w:sz="4" w:space="0" w:color="auto"/>
              <w:left w:val="single" w:sz="4" w:space="0" w:color="auto"/>
              <w:bottom w:val="single" w:sz="4" w:space="0" w:color="auto"/>
              <w:right w:val="single" w:sz="4" w:space="0" w:color="auto"/>
            </w:tcBorders>
            <w:hideMark/>
          </w:tcPr>
          <w:p w14:paraId="2D0CB57D" w14:textId="77777777" w:rsidR="00EE5860" w:rsidRPr="00441CD0" w:rsidRDefault="00EE5860" w:rsidP="00BB0E1F">
            <w:pPr>
              <w:pStyle w:val="TAL"/>
              <w:rPr>
                <w:lang w:val="x-none"/>
              </w:rPr>
            </w:pPr>
            <w:r w:rsidRPr="00441CD0">
              <w:rPr>
                <w:lang w:val="sv-SE" w:eastAsia="zh-CN"/>
              </w:rPr>
              <w:t>P</w:t>
            </w:r>
            <w:r w:rsidRPr="00441CD0">
              <w:rPr>
                <w:lang w:eastAsia="zh-CN"/>
              </w:rPr>
              <w:t>roxying</w:t>
            </w:r>
          </w:p>
        </w:tc>
        <w:tc>
          <w:tcPr>
            <w:tcW w:w="1360" w:type="pct"/>
            <w:tcBorders>
              <w:top w:val="single" w:sz="4" w:space="0" w:color="auto"/>
              <w:left w:val="single" w:sz="4" w:space="0" w:color="auto"/>
              <w:bottom w:val="single" w:sz="4" w:space="0" w:color="auto"/>
              <w:right w:val="single" w:sz="4" w:space="0" w:color="auto"/>
            </w:tcBorders>
            <w:hideMark/>
          </w:tcPr>
          <w:p w14:paraId="5B9B4743" w14:textId="403F5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97</w:t>
            </w:r>
          </w:p>
        </w:tc>
        <w:tc>
          <w:tcPr>
            <w:tcW w:w="833" w:type="pct"/>
            <w:tcBorders>
              <w:top w:val="single" w:sz="4" w:space="0" w:color="auto"/>
              <w:left w:val="single" w:sz="4" w:space="0" w:color="auto"/>
              <w:bottom w:val="single" w:sz="4" w:space="0" w:color="auto"/>
              <w:right w:val="single" w:sz="4" w:space="0" w:color="auto"/>
            </w:tcBorders>
            <w:hideMark/>
          </w:tcPr>
          <w:p w14:paraId="6F09C0C9" w14:textId="77777777" w:rsidR="00EE5860" w:rsidRPr="00441CD0" w:rsidRDefault="00EE5860" w:rsidP="00BB0E1F">
            <w:pPr>
              <w:pStyle w:val="TAC"/>
              <w:rPr>
                <w:lang w:val="sv-SE"/>
              </w:rPr>
            </w:pPr>
            <w:r w:rsidRPr="00441CD0">
              <w:rPr>
                <w:lang w:val="sv-SE"/>
              </w:rPr>
              <w:t>1</w:t>
            </w:r>
          </w:p>
        </w:tc>
      </w:tr>
      <w:tr w:rsidR="00EE5860" w:rsidRPr="00441CD0" w14:paraId="0FADBF8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EB9425E" w14:textId="77777777" w:rsidR="00EE5860" w:rsidRPr="00441CD0" w:rsidRDefault="00EE5860" w:rsidP="00BB0E1F">
            <w:pPr>
              <w:pStyle w:val="TAC"/>
              <w:rPr>
                <w:lang w:val="sv-SE"/>
              </w:rPr>
            </w:pPr>
            <w:r w:rsidRPr="00441CD0">
              <w:rPr>
                <w:lang w:val="sv-SE"/>
              </w:rPr>
              <w:t>138</w:t>
            </w:r>
          </w:p>
        </w:tc>
        <w:tc>
          <w:tcPr>
            <w:tcW w:w="1962" w:type="pct"/>
            <w:tcBorders>
              <w:top w:val="single" w:sz="4" w:space="0" w:color="auto"/>
              <w:left w:val="single" w:sz="4" w:space="0" w:color="auto"/>
              <w:bottom w:val="single" w:sz="4" w:space="0" w:color="auto"/>
              <w:right w:val="single" w:sz="4" w:space="0" w:color="auto"/>
            </w:tcBorders>
            <w:hideMark/>
          </w:tcPr>
          <w:p w14:paraId="24341705" w14:textId="77777777" w:rsidR="00EE5860" w:rsidRPr="00441CD0" w:rsidRDefault="00EE5860" w:rsidP="00BB0E1F">
            <w:pPr>
              <w:pStyle w:val="TAL"/>
              <w:rPr>
                <w:lang w:val="x-none" w:eastAsia="zh-CN"/>
              </w:rPr>
            </w:pPr>
            <w:r w:rsidRPr="00441CD0">
              <w:t>Ethernet Filter ID</w:t>
            </w:r>
          </w:p>
        </w:tc>
        <w:tc>
          <w:tcPr>
            <w:tcW w:w="1360" w:type="pct"/>
            <w:tcBorders>
              <w:top w:val="single" w:sz="4" w:space="0" w:color="auto"/>
              <w:left w:val="single" w:sz="4" w:space="0" w:color="auto"/>
              <w:bottom w:val="single" w:sz="4" w:space="0" w:color="auto"/>
              <w:right w:val="single" w:sz="4" w:space="0" w:color="auto"/>
            </w:tcBorders>
            <w:hideMark/>
          </w:tcPr>
          <w:p w14:paraId="7D63F2DB" w14:textId="5059986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98</w:t>
            </w:r>
          </w:p>
        </w:tc>
        <w:tc>
          <w:tcPr>
            <w:tcW w:w="833" w:type="pct"/>
            <w:tcBorders>
              <w:top w:val="single" w:sz="4" w:space="0" w:color="auto"/>
              <w:left w:val="single" w:sz="4" w:space="0" w:color="auto"/>
              <w:bottom w:val="single" w:sz="4" w:space="0" w:color="auto"/>
              <w:right w:val="single" w:sz="4" w:space="0" w:color="auto"/>
            </w:tcBorders>
            <w:hideMark/>
          </w:tcPr>
          <w:p w14:paraId="7E68A5CE" w14:textId="77777777" w:rsidR="00EE5860" w:rsidRPr="00441CD0" w:rsidRDefault="00EE5860" w:rsidP="00BB0E1F">
            <w:pPr>
              <w:pStyle w:val="TAC"/>
              <w:rPr>
                <w:lang w:val="sv-SE"/>
              </w:rPr>
            </w:pPr>
            <w:r w:rsidRPr="00441CD0">
              <w:rPr>
                <w:lang w:val="sv-SE"/>
              </w:rPr>
              <w:t>4</w:t>
            </w:r>
          </w:p>
        </w:tc>
      </w:tr>
      <w:tr w:rsidR="00EE5860" w:rsidRPr="00441CD0" w14:paraId="45983E3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79A7DD6" w14:textId="77777777" w:rsidR="00EE5860" w:rsidRPr="00441CD0" w:rsidRDefault="00EE5860" w:rsidP="00BB0E1F">
            <w:pPr>
              <w:pStyle w:val="TAC"/>
              <w:rPr>
                <w:lang w:val="sv-SE"/>
              </w:rPr>
            </w:pPr>
            <w:r w:rsidRPr="00441CD0">
              <w:rPr>
                <w:lang w:val="sv-SE"/>
              </w:rPr>
              <w:t>139</w:t>
            </w:r>
          </w:p>
        </w:tc>
        <w:tc>
          <w:tcPr>
            <w:tcW w:w="1962" w:type="pct"/>
            <w:tcBorders>
              <w:top w:val="single" w:sz="4" w:space="0" w:color="auto"/>
              <w:left w:val="single" w:sz="4" w:space="0" w:color="auto"/>
              <w:bottom w:val="single" w:sz="4" w:space="0" w:color="auto"/>
              <w:right w:val="single" w:sz="4" w:space="0" w:color="auto"/>
            </w:tcBorders>
            <w:hideMark/>
          </w:tcPr>
          <w:p w14:paraId="1CDA26A7" w14:textId="77777777" w:rsidR="00EE5860" w:rsidRPr="00441CD0" w:rsidRDefault="00EE5860" w:rsidP="00BB0E1F">
            <w:pPr>
              <w:pStyle w:val="TAL"/>
            </w:pPr>
            <w:r w:rsidRPr="00441CD0">
              <w:t>Ethernet Filter Properties</w:t>
            </w:r>
          </w:p>
        </w:tc>
        <w:tc>
          <w:tcPr>
            <w:tcW w:w="1360" w:type="pct"/>
            <w:tcBorders>
              <w:top w:val="single" w:sz="4" w:space="0" w:color="auto"/>
              <w:left w:val="single" w:sz="4" w:space="0" w:color="auto"/>
              <w:bottom w:val="single" w:sz="4" w:space="0" w:color="auto"/>
              <w:right w:val="single" w:sz="4" w:space="0" w:color="auto"/>
            </w:tcBorders>
            <w:hideMark/>
          </w:tcPr>
          <w:p w14:paraId="78099913" w14:textId="3277102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99</w:t>
            </w:r>
          </w:p>
        </w:tc>
        <w:tc>
          <w:tcPr>
            <w:tcW w:w="833" w:type="pct"/>
            <w:tcBorders>
              <w:top w:val="single" w:sz="4" w:space="0" w:color="auto"/>
              <w:left w:val="single" w:sz="4" w:space="0" w:color="auto"/>
              <w:bottom w:val="single" w:sz="4" w:space="0" w:color="auto"/>
              <w:right w:val="single" w:sz="4" w:space="0" w:color="auto"/>
            </w:tcBorders>
            <w:hideMark/>
          </w:tcPr>
          <w:p w14:paraId="234267E3" w14:textId="77777777" w:rsidR="00EE5860" w:rsidRPr="00441CD0" w:rsidRDefault="00EE5860" w:rsidP="00BB0E1F">
            <w:pPr>
              <w:pStyle w:val="TAC"/>
              <w:rPr>
                <w:lang w:val="sv-SE"/>
              </w:rPr>
            </w:pPr>
            <w:r w:rsidRPr="00441CD0">
              <w:rPr>
                <w:lang w:val="sv-SE"/>
              </w:rPr>
              <w:t>1</w:t>
            </w:r>
          </w:p>
        </w:tc>
      </w:tr>
      <w:tr w:rsidR="00EE5860" w:rsidRPr="00441CD0" w14:paraId="5558D5F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979A25" w14:textId="77777777" w:rsidR="00EE5860" w:rsidRPr="00441CD0" w:rsidRDefault="00EE5860" w:rsidP="00BB0E1F">
            <w:pPr>
              <w:pStyle w:val="TAC"/>
              <w:rPr>
                <w:lang w:val="sv-SE"/>
              </w:rPr>
            </w:pPr>
            <w:r w:rsidRPr="00441CD0">
              <w:rPr>
                <w:lang w:val="sv-SE"/>
              </w:rPr>
              <w:t>140</w:t>
            </w:r>
          </w:p>
        </w:tc>
        <w:tc>
          <w:tcPr>
            <w:tcW w:w="1962" w:type="pct"/>
            <w:tcBorders>
              <w:top w:val="single" w:sz="4" w:space="0" w:color="auto"/>
              <w:left w:val="single" w:sz="4" w:space="0" w:color="auto"/>
              <w:bottom w:val="single" w:sz="4" w:space="0" w:color="auto"/>
              <w:right w:val="single" w:sz="4" w:space="0" w:color="auto"/>
            </w:tcBorders>
            <w:hideMark/>
          </w:tcPr>
          <w:p w14:paraId="5F01794C" w14:textId="77777777" w:rsidR="00EE5860" w:rsidRPr="00441CD0" w:rsidRDefault="00EE5860" w:rsidP="00BB0E1F">
            <w:pPr>
              <w:pStyle w:val="TAL"/>
              <w:rPr>
                <w:lang w:val="x-none"/>
              </w:rPr>
            </w:pPr>
            <w:r w:rsidRPr="00441CD0">
              <w:t>Suggested Buffering Packets Count</w:t>
            </w:r>
          </w:p>
        </w:tc>
        <w:tc>
          <w:tcPr>
            <w:tcW w:w="1360" w:type="pct"/>
            <w:tcBorders>
              <w:top w:val="single" w:sz="4" w:space="0" w:color="auto"/>
              <w:left w:val="single" w:sz="4" w:space="0" w:color="auto"/>
              <w:bottom w:val="single" w:sz="4" w:space="0" w:color="auto"/>
              <w:right w:val="single" w:sz="4" w:space="0" w:color="auto"/>
            </w:tcBorders>
            <w:hideMark/>
          </w:tcPr>
          <w:p w14:paraId="56973C30" w14:textId="403F25B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.2.100</w:t>
            </w:r>
          </w:p>
        </w:tc>
        <w:tc>
          <w:tcPr>
            <w:tcW w:w="833" w:type="pct"/>
            <w:tcBorders>
              <w:top w:val="single" w:sz="4" w:space="0" w:color="auto"/>
              <w:left w:val="single" w:sz="4" w:space="0" w:color="auto"/>
              <w:bottom w:val="single" w:sz="4" w:space="0" w:color="auto"/>
              <w:right w:val="single" w:sz="4" w:space="0" w:color="auto"/>
            </w:tcBorders>
          </w:tcPr>
          <w:p w14:paraId="02ECE6A4" w14:textId="77777777" w:rsidR="00EE5860" w:rsidRPr="00441CD0" w:rsidRDefault="00EE5860" w:rsidP="00BB0E1F">
            <w:pPr>
              <w:pStyle w:val="TAC"/>
              <w:rPr>
                <w:lang w:val="fr-FR"/>
              </w:rPr>
            </w:pPr>
            <w:r w:rsidRPr="00441CD0">
              <w:rPr>
                <w:lang w:val="de-DE"/>
              </w:rPr>
              <w:t>1</w:t>
            </w:r>
          </w:p>
        </w:tc>
      </w:tr>
      <w:tr w:rsidR="00EE5860" w:rsidRPr="00441CD0" w14:paraId="53E2CC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C14CA35" w14:textId="77777777" w:rsidR="00EE5860" w:rsidRPr="00441CD0" w:rsidRDefault="00EE5860" w:rsidP="00BB0E1F">
            <w:pPr>
              <w:pStyle w:val="TAC"/>
              <w:rPr>
                <w:lang w:val="sv-SE"/>
              </w:rPr>
            </w:pPr>
            <w:r w:rsidRPr="00441CD0">
              <w:rPr>
                <w:lang w:val="sv-SE"/>
              </w:rPr>
              <w:t>141</w:t>
            </w:r>
          </w:p>
        </w:tc>
        <w:tc>
          <w:tcPr>
            <w:tcW w:w="1962" w:type="pct"/>
            <w:tcBorders>
              <w:top w:val="single" w:sz="4" w:space="0" w:color="auto"/>
              <w:left w:val="single" w:sz="4" w:space="0" w:color="auto"/>
              <w:bottom w:val="single" w:sz="4" w:space="0" w:color="auto"/>
              <w:right w:val="single" w:sz="4" w:space="0" w:color="auto"/>
            </w:tcBorders>
            <w:hideMark/>
          </w:tcPr>
          <w:p w14:paraId="549E388E" w14:textId="77777777" w:rsidR="00EE5860" w:rsidRPr="00441CD0" w:rsidRDefault="00EE5860" w:rsidP="00BB0E1F">
            <w:pPr>
              <w:pStyle w:val="TAL"/>
              <w:rPr>
                <w:lang w:val="x-none"/>
              </w:rPr>
            </w:pPr>
            <w:r w:rsidRPr="00441CD0">
              <w:t>User ID</w:t>
            </w:r>
          </w:p>
        </w:tc>
        <w:tc>
          <w:tcPr>
            <w:tcW w:w="1360" w:type="pct"/>
            <w:tcBorders>
              <w:top w:val="single" w:sz="4" w:space="0" w:color="auto"/>
              <w:left w:val="single" w:sz="4" w:space="0" w:color="auto"/>
              <w:bottom w:val="single" w:sz="4" w:space="0" w:color="auto"/>
              <w:right w:val="single" w:sz="4" w:space="0" w:color="auto"/>
            </w:tcBorders>
            <w:hideMark/>
          </w:tcPr>
          <w:p w14:paraId="54EC8F9A" w14:textId="1FB8C55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101</w:t>
            </w:r>
          </w:p>
        </w:tc>
        <w:tc>
          <w:tcPr>
            <w:tcW w:w="833" w:type="pct"/>
            <w:tcBorders>
              <w:top w:val="single" w:sz="4" w:space="0" w:color="auto"/>
              <w:left w:val="single" w:sz="4" w:space="0" w:color="auto"/>
              <w:bottom w:val="single" w:sz="4" w:space="0" w:color="auto"/>
              <w:right w:val="single" w:sz="4" w:space="0" w:color="auto"/>
            </w:tcBorders>
            <w:hideMark/>
          </w:tcPr>
          <w:p w14:paraId="124DF5FE" w14:textId="77777777" w:rsidR="00EE5860" w:rsidRPr="00441CD0" w:rsidRDefault="00EE5860" w:rsidP="00BB0E1F">
            <w:pPr>
              <w:pStyle w:val="TAC"/>
              <w:rPr>
                <w:lang w:val="sv-SE"/>
              </w:rPr>
            </w:pPr>
            <w:r w:rsidRPr="00441CD0">
              <w:rPr>
                <w:lang w:val="sv-SE"/>
              </w:rPr>
              <w:t>1</w:t>
            </w:r>
          </w:p>
        </w:tc>
      </w:tr>
      <w:tr w:rsidR="00EE5860" w:rsidRPr="00441CD0" w14:paraId="406EB79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EBC7EC0" w14:textId="77777777" w:rsidR="00EE5860" w:rsidRPr="00441CD0" w:rsidRDefault="00EE5860" w:rsidP="00BB0E1F">
            <w:pPr>
              <w:pStyle w:val="TAC"/>
              <w:rPr>
                <w:lang w:val="sv-SE"/>
              </w:rPr>
            </w:pPr>
            <w:r w:rsidRPr="00441CD0">
              <w:rPr>
                <w:lang w:val="sv-SE"/>
              </w:rPr>
              <w:t>142</w:t>
            </w:r>
          </w:p>
        </w:tc>
        <w:tc>
          <w:tcPr>
            <w:tcW w:w="1962" w:type="pct"/>
            <w:tcBorders>
              <w:top w:val="single" w:sz="4" w:space="0" w:color="auto"/>
              <w:left w:val="single" w:sz="4" w:space="0" w:color="auto"/>
              <w:bottom w:val="single" w:sz="4" w:space="0" w:color="auto"/>
              <w:right w:val="single" w:sz="4" w:space="0" w:color="auto"/>
            </w:tcBorders>
            <w:hideMark/>
          </w:tcPr>
          <w:p w14:paraId="605750E8" w14:textId="77777777" w:rsidR="00EE5860" w:rsidRPr="00441CD0" w:rsidRDefault="00EE5860" w:rsidP="00BB0E1F">
            <w:pPr>
              <w:pStyle w:val="TAL"/>
              <w:rPr>
                <w:lang w:val="x-none"/>
              </w:rPr>
            </w:pPr>
            <w:r w:rsidRPr="00441CD0">
              <w:t>Ethernet PDU Session Information</w:t>
            </w:r>
          </w:p>
        </w:tc>
        <w:tc>
          <w:tcPr>
            <w:tcW w:w="1360" w:type="pct"/>
            <w:tcBorders>
              <w:top w:val="single" w:sz="4" w:space="0" w:color="auto"/>
              <w:left w:val="single" w:sz="4" w:space="0" w:color="auto"/>
              <w:bottom w:val="single" w:sz="4" w:space="0" w:color="auto"/>
              <w:right w:val="single" w:sz="4" w:space="0" w:color="auto"/>
            </w:tcBorders>
            <w:hideMark/>
          </w:tcPr>
          <w:p w14:paraId="10C7C739" w14:textId="2FA3FC5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102</w:t>
            </w:r>
          </w:p>
        </w:tc>
        <w:tc>
          <w:tcPr>
            <w:tcW w:w="833" w:type="pct"/>
            <w:tcBorders>
              <w:top w:val="single" w:sz="4" w:space="0" w:color="auto"/>
              <w:left w:val="single" w:sz="4" w:space="0" w:color="auto"/>
              <w:bottom w:val="single" w:sz="4" w:space="0" w:color="auto"/>
              <w:right w:val="single" w:sz="4" w:space="0" w:color="auto"/>
            </w:tcBorders>
            <w:hideMark/>
          </w:tcPr>
          <w:p w14:paraId="5B32A19C" w14:textId="77777777" w:rsidR="00EE5860" w:rsidRPr="00441CD0" w:rsidRDefault="00EE5860" w:rsidP="00BB0E1F">
            <w:pPr>
              <w:pStyle w:val="TAC"/>
              <w:rPr>
                <w:lang w:val="sv-SE"/>
              </w:rPr>
            </w:pPr>
            <w:r w:rsidRPr="00441CD0">
              <w:rPr>
                <w:lang w:val="sv-SE"/>
              </w:rPr>
              <w:t>1</w:t>
            </w:r>
          </w:p>
        </w:tc>
      </w:tr>
      <w:tr w:rsidR="00EE5860" w:rsidRPr="00441CD0" w14:paraId="759D241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285CE21" w14:textId="77777777" w:rsidR="00EE5860" w:rsidRPr="00441CD0" w:rsidRDefault="00EE5860" w:rsidP="00BB0E1F">
            <w:pPr>
              <w:pStyle w:val="TAC"/>
              <w:rPr>
                <w:lang w:val="de-DE"/>
              </w:rPr>
            </w:pPr>
            <w:r w:rsidRPr="00441CD0">
              <w:rPr>
                <w:lang w:val="de-DE"/>
              </w:rPr>
              <w:t>143</w:t>
            </w:r>
          </w:p>
        </w:tc>
        <w:tc>
          <w:tcPr>
            <w:tcW w:w="1962" w:type="pct"/>
            <w:tcBorders>
              <w:top w:val="single" w:sz="4" w:space="0" w:color="auto"/>
              <w:left w:val="single" w:sz="4" w:space="0" w:color="auto"/>
              <w:bottom w:val="single" w:sz="4" w:space="0" w:color="auto"/>
              <w:right w:val="single" w:sz="4" w:space="0" w:color="auto"/>
            </w:tcBorders>
            <w:hideMark/>
          </w:tcPr>
          <w:p w14:paraId="1241C3A0" w14:textId="77777777" w:rsidR="00EE5860" w:rsidRPr="00441CD0" w:rsidRDefault="00EE5860" w:rsidP="00BB0E1F">
            <w:pPr>
              <w:pStyle w:val="TAL"/>
              <w:rPr>
                <w:lang w:val="x-none"/>
              </w:rPr>
            </w:pPr>
            <w:r w:rsidRPr="00441CD0">
              <w:t>Ethernet Traffic Information</w:t>
            </w:r>
          </w:p>
        </w:tc>
        <w:tc>
          <w:tcPr>
            <w:tcW w:w="1360" w:type="pct"/>
            <w:tcBorders>
              <w:top w:val="single" w:sz="4" w:space="0" w:color="auto"/>
              <w:left w:val="single" w:sz="4" w:space="0" w:color="auto"/>
              <w:bottom w:val="single" w:sz="4" w:space="0" w:color="auto"/>
              <w:right w:val="single" w:sz="4" w:space="0" w:color="auto"/>
            </w:tcBorders>
            <w:hideMark/>
          </w:tcPr>
          <w:p w14:paraId="7FFA7982"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47146CC2" w14:textId="77777777" w:rsidR="00EE5860" w:rsidRPr="00441CD0" w:rsidRDefault="00EE5860" w:rsidP="00BB0E1F">
            <w:pPr>
              <w:pStyle w:val="TAC"/>
              <w:rPr>
                <w:lang w:val="fr-FR"/>
              </w:rPr>
            </w:pPr>
            <w:r w:rsidRPr="00441CD0">
              <w:rPr>
                <w:lang w:val="fr-FR"/>
              </w:rPr>
              <w:t>Not Applicable</w:t>
            </w:r>
          </w:p>
        </w:tc>
      </w:tr>
      <w:tr w:rsidR="00EE5860" w:rsidRPr="00441CD0" w14:paraId="51BDC1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7F8457" w14:textId="77777777" w:rsidR="00EE5860" w:rsidRPr="00441CD0" w:rsidRDefault="00EE5860" w:rsidP="00BB0E1F">
            <w:pPr>
              <w:pStyle w:val="TAC"/>
              <w:rPr>
                <w:lang w:val="sv-SE"/>
              </w:rPr>
            </w:pPr>
            <w:r w:rsidRPr="00441CD0">
              <w:rPr>
                <w:lang w:val="sv-SE"/>
              </w:rPr>
              <w:t>144</w:t>
            </w:r>
          </w:p>
        </w:tc>
        <w:tc>
          <w:tcPr>
            <w:tcW w:w="1962" w:type="pct"/>
            <w:tcBorders>
              <w:top w:val="single" w:sz="4" w:space="0" w:color="auto"/>
              <w:left w:val="single" w:sz="4" w:space="0" w:color="auto"/>
              <w:bottom w:val="single" w:sz="4" w:space="0" w:color="auto"/>
              <w:right w:val="single" w:sz="4" w:space="0" w:color="auto"/>
            </w:tcBorders>
            <w:hideMark/>
          </w:tcPr>
          <w:p w14:paraId="3F04D7BF" w14:textId="77777777" w:rsidR="00EE5860" w:rsidRPr="00441CD0" w:rsidRDefault="00EE5860" w:rsidP="00BB0E1F">
            <w:pPr>
              <w:pStyle w:val="TAL"/>
              <w:rPr>
                <w:lang w:val="x-none"/>
              </w:rPr>
            </w:pPr>
            <w:r w:rsidRPr="00441CD0">
              <w:t>MAC Addresses Detected</w:t>
            </w:r>
          </w:p>
        </w:tc>
        <w:tc>
          <w:tcPr>
            <w:tcW w:w="1360" w:type="pct"/>
            <w:tcBorders>
              <w:top w:val="single" w:sz="4" w:space="0" w:color="auto"/>
              <w:left w:val="single" w:sz="4" w:space="0" w:color="auto"/>
              <w:bottom w:val="single" w:sz="4" w:space="0" w:color="auto"/>
              <w:right w:val="single" w:sz="4" w:space="0" w:color="auto"/>
            </w:tcBorders>
            <w:hideMark/>
          </w:tcPr>
          <w:p w14:paraId="37D58192" w14:textId="431C5C3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103</w:t>
            </w:r>
          </w:p>
        </w:tc>
        <w:tc>
          <w:tcPr>
            <w:tcW w:w="833" w:type="pct"/>
            <w:tcBorders>
              <w:top w:val="single" w:sz="4" w:space="0" w:color="auto"/>
              <w:left w:val="single" w:sz="4" w:space="0" w:color="auto"/>
              <w:bottom w:val="single" w:sz="4" w:space="0" w:color="auto"/>
              <w:right w:val="single" w:sz="4" w:space="0" w:color="auto"/>
            </w:tcBorders>
            <w:hideMark/>
          </w:tcPr>
          <w:p w14:paraId="14D886F2" w14:textId="77777777" w:rsidR="00EE5860" w:rsidRPr="00441CD0" w:rsidRDefault="00EE5860" w:rsidP="00BB0E1F">
            <w:pPr>
              <w:pStyle w:val="TAC"/>
              <w:rPr>
                <w:lang w:val="sv-SE"/>
              </w:rPr>
            </w:pPr>
            <w:r w:rsidRPr="00441CD0">
              <w:rPr>
                <w:lang w:val="sv-SE"/>
              </w:rPr>
              <w:t>7</w:t>
            </w:r>
          </w:p>
        </w:tc>
      </w:tr>
      <w:tr w:rsidR="00EE5860" w:rsidRPr="00441CD0" w14:paraId="1880DE3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7BA6E3E" w14:textId="77777777" w:rsidR="00EE5860" w:rsidRPr="00441CD0" w:rsidRDefault="00EE5860" w:rsidP="00BB0E1F">
            <w:pPr>
              <w:pStyle w:val="TAC"/>
              <w:rPr>
                <w:lang w:val="sv-SE"/>
              </w:rPr>
            </w:pPr>
            <w:r w:rsidRPr="00441CD0">
              <w:rPr>
                <w:lang w:val="sv-SE"/>
              </w:rPr>
              <w:t>145</w:t>
            </w:r>
          </w:p>
        </w:tc>
        <w:tc>
          <w:tcPr>
            <w:tcW w:w="1962" w:type="pct"/>
            <w:tcBorders>
              <w:top w:val="single" w:sz="4" w:space="0" w:color="auto"/>
              <w:left w:val="single" w:sz="4" w:space="0" w:color="auto"/>
              <w:bottom w:val="single" w:sz="4" w:space="0" w:color="auto"/>
              <w:right w:val="single" w:sz="4" w:space="0" w:color="auto"/>
            </w:tcBorders>
            <w:hideMark/>
          </w:tcPr>
          <w:p w14:paraId="46242D2B" w14:textId="77777777" w:rsidR="00EE5860" w:rsidRPr="00441CD0" w:rsidRDefault="00EE5860" w:rsidP="00BB0E1F">
            <w:pPr>
              <w:pStyle w:val="TAL"/>
              <w:rPr>
                <w:lang w:val="x-none"/>
              </w:rPr>
            </w:pPr>
            <w:r w:rsidRPr="00441CD0">
              <w:t>MAC Addresses Removed</w:t>
            </w:r>
          </w:p>
        </w:tc>
        <w:tc>
          <w:tcPr>
            <w:tcW w:w="1360" w:type="pct"/>
            <w:tcBorders>
              <w:top w:val="single" w:sz="4" w:space="0" w:color="auto"/>
              <w:left w:val="single" w:sz="4" w:space="0" w:color="auto"/>
              <w:bottom w:val="single" w:sz="4" w:space="0" w:color="auto"/>
              <w:right w:val="single" w:sz="4" w:space="0" w:color="auto"/>
            </w:tcBorders>
            <w:hideMark/>
          </w:tcPr>
          <w:p w14:paraId="74E5B325" w14:textId="58C3D5B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104</w:t>
            </w:r>
          </w:p>
        </w:tc>
        <w:tc>
          <w:tcPr>
            <w:tcW w:w="833" w:type="pct"/>
            <w:tcBorders>
              <w:top w:val="single" w:sz="4" w:space="0" w:color="auto"/>
              <w:left w:val="single" w:sz="4" w:space="0" w:color="auto"/>
              <w:bottom w:val="single" w:sz="4" w:space="0" w:color="auto"/>
              <w:right w:val="single" w:sz="4" w:space="0" w:color="auto"/>
            </w:tcBorders>
            <w:hideMark/>
          </w:tcPr>
          <w:p w14:paraId="2B167B31" w14:textId="77777777" w:rsidR="00EE5860" w:rsidRPr="00441CD0" w:rsidRDefault="00EE5860" w:rsidP="00BB0E1F">
            <w:pPr>
              <w:pStyle w:val="TAC"/>
              <w:rPr>
                <w:lang w:val="sv-SE"/>
              </w:rPr>
            </w:pPr>
            <w:r w:rsidRPr="00441CD0">
              <w:rPr>
                <w:lang w:val="sv-SE"/>
              </w:rPr>
              <w:t>7</w:t>
            </w:r>
          </w:p>
        </w:tc>
      </w:tr>
      <w:tr w:rsidR="00EE5860" w:rsidRPr="00441CD0" w14:paraId="7853FFE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2DAC964" w14:textId="77777777" w:rsidR="00EE5860" w:rsidRPr="00441CD0" w:rsidRDefault="00EE5860" w:rsidP="00BB0E1F">
            <w:pPr>
              <w:pStyle w:val="TAC"/>
              <w:rPr>
                <w:lang w:val="sv-SE"/>
              </w:rPr>
            </w:pPr>
            <w:r w:rsidRPr="00441CD0">
              <w:rPr>
                <w:lang w:val="sv-SE"/>
              </w:rPr>
              <w:t>146</w:t>
            </w:r>
          </w:p>
        </w:tc>
        <w:tc>
          <w:tcPr>
            <w:tcW w:w="1962" w:type="pct"/>
            <w:tcBorders>
              <w:top w:val="single" w:sz="4" w:space="0" w:color="auto"/>
              <w:left w:val="single" w:sz="4" w:space="0" w:color="auto"/>
              <w:bottom w:val="single" w:sz="4" w:space="0" w:color="auto"/>
              <w:right w:val="single" w:sz="4" w:space="0" w:color="auto"/>
            </w:tcBorders>
            <w:hideMark/>
          </w:tcPr>
          <w:p w14:paraId="3E6CC523" w14:textId="77777777" w:rsidR="00EE5860" w:rsidRPr="00441CD0" w:rsidRDefault="00EE5860" w:rsidP="00BB0E1F">
            <w:pPr>
              <w:pStyle w:val="TAL"/>
              <w:rPr>
                <w:lang w:val="x-none"/>
              </w:rPr>
            </w:pPr>
            <w:r w:rsidRPr="00441CD0">
              <w:t>Ethernet Inactivity Timer</w:t>
            </w:r>
          </w:p>
        </w:tc>
        <w:tc>
          <w:tcPr>
            <w:tcW w:w="1360" w:type="pct"/>
            <w:tcBorders>
              <w:top w:val="single" w:sz="4" w:space="0" w:color="auto"/>
              <w:left w:val="single" w:sz="4" w:space="0" w:color="auto"/>
              <w:bottom w:val="single" w:sz="4" w:space="0" w:color="auto"/>
              <w:right w:val="single" w:sz="4" w:space="0" w:color="auto"/>
            </w:tcBorders>
            <w:hideMark/>
          </w:tcPr>
          <w:p w14:paraId="6DD3B850" w14:textId="22CB63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105</w:t>
            </w:r>
          </w:p>
        </w:tc>
        <w:tc>
          <w:tcPr>
            <w:tcW w:w="833" w:type="pct"/>
            <w:tcBorders>
              <w:top w:val="single" w:sz="4" w:space="0" w:color="auto"/>
              <w:left w:val="single" w:sz="4" w:space="0" w:color="auto"/>
              <w:bottom w:val="single" w:sz="4" w:space="0" w:color="auto"/>
              <w:right w:val="single" w:sz="4" w:space="0" w:color="auto"/>
            </w:tcBorders>
            <w:hideMark/>
          </w:tcPr>
          <w:p w14:paraId="6E52C4C7" w14:textId="77777777" w:rsidR="00EE5860" w:rsidRPr="00441CD0" w:rsidRDefault="00EE5860" w:rsidP="00BB0E1F">
            <w:pPr>
              <w:pStyle w:val="TAC"/>
              <w:rPr>
                <w:lang w:val="sv-SE"/>
              </w:rPr>
            </w:pPr>
            <w:r w:rsidRPr="00441CD0">
              <w:rPr>
                <w:lang w:val="sv-SE"/>
              </w:rPr>
              <w:t>4</w:t>
            </w:r>
          </w:p>
        </w:tc>
      </w:tr>
      <w:tr w:rsidR="00EE5860" w:rsidRPr="00441CD0" w14:paraId="4803647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98D1344" w14:textId="77777777" w:rsidR="00EE5860" w:rsidRPr="00441CD0" w:rsidRDefault="00EE5860" w:rsidP="00BB0E1F">
            <w:pPr>
              <w:pStyle w:val="TAC"/>
              <w:rPr>
                <w:lang w:val="sv-SE"/>
              </w:rPr>
            </w:pPr>
            <w:r w:rsidRPr="00441CD0">
              <w:rPr>
                <w:lang w:val="sv-SE"/>
              </w:rPr>
              <w:t>147</w:t>
            </w:r>
          </w:p>
        </w:tc>
        <w:tc>
          <w:tcPr>
            <w:tcW w:w="1962" w:type="pct"/>
            <w:tcBorders>
              <w:top w:val="single" w:sz="4" w:space="0" w:color="auto"/>
              <w:left w:val="single" w:sz="4" w:space="0" w:color="auto"/>
              <w:bottom w:val="single" w:sz="4" w:space="0" w:color="auto"/>
              <w:right w:val="single" w:sz="4" w:space="0" w:color="auto"/>
            </w:tcBorders>
            <w:hideMark/>
          </w:tcPr>
          <w:p w14:paraId="4428E328" w14:textId="77777777" w:rsidR="00EE5860" w:rsidRPr="00441CD0" w:rsidRDefault="00EE5860" w:rsidP="00BB0E1F">
            <w:pPr>
              <w:pStyle w:val="TAL"/>
              <w:rPr>
                <w:lang w:val="sv-SE"/>
              </w:rPr>
            </w:pPr>
            <w:r w:rsidRPr="00441CD0">
              <w:rPr>
                <w:lang w:val="en-US"/>
              </w:rPr>
              <w:t>Additional Monitoring Time</w:t>
            </w:r>
          </w:p>
        </w:tc>
        <w:tc>
          <w:tcPr>
            <w:tcW w:w="1360" w:type="pct"/>
            <w:tcBorders>
              <w:top w:val="single" w:sz="4" w:space="0" w:color="auto"/>
              <w:left w:val="single" w:sz="4" w:space="0" w:color="auto"/>
              <w:bottom w:val="single" w:sz="4" w:space="0" w:color="auto"/>
              <w:right w:val="single" w:sz="4" w:space="0" w:color="auto"/>
            </w:tcBorders>
            <w:hideMark/>
          </w:tcPr>
          <w:p w14:paraId="6F9F4BFF" w14:textId="77777777" w:rsidR="00EE5860" w:rsidRPr="00441CD0" w:rsidRDefault="00EE5860" w:rsidP="00BB0E1F">
            <w:pPr>
              <w:pStyle w:val="TAL"/>
              <w:rPr>
                <w:lang w:val="sv-SE"/>
              </w:rPr>
            </w:pPr>
            <w:r w:rsidRPr="00441CD0">
              <w:rPr>
                <w:szCs w:val="16"/>
                <w:lang w:val="sv-SE"/>
              </w:rPr>
              <w:t>Extendable</w:t>
            </w:r>
            <w:r w:rsidRPr="00441CD0">
              <w:rPr>
                <w:lang w:val="sv-SE"/>
              </w:rPr>
              <w:t xml:space="preserve"> / Table 7.5.2.4-3</w:t>
            </w:r>
          </w:p>
        </w:tc>
        <w:tc>
          <w:tcPr>
            <w:tcW w:w="833" w:type="pct"/>
            <w:tcBorders>
              <w:top w:val="single" w:sz="4" w:space="0" w:color="auto"/>
              <w:left w:val="single" w:sz="4" w:space="0" w:color="auto"/>
              <w:bottom w:val="single" w:sz="4" w:space="0" w:color="auto"/>
              <w:right w:val="single" w:sz="4" w:space="0" w:color="auto"/>
            </w:tcBorders>
            <w:hideMark/>
          </w:tcPr>
          <w:p w14:paraId="4D336701" w14:textId="77777777" w:rsidR="00EE5860" w:rsidRPr="00441CD0" w:rsidRDefault="00EE5860" w:rsidP="00BB0E1F">
            <w:pPr>
              <w:pStyle w:val="TAC"/>
              <w:rPr>
                <w:lang w:val="sv-SE"/>
              </w:rPr>
            </w:pPr>
            <w:r w:rsidRPr="00441CD0">
              <w:rPr>
                <w:lang w:val="de-DE"/>
              </w:rPr>
              <w:t>Not Applicable</w:t>
            </w:r>
          </w:p>
        </w:tc>
      </w:tr>
      <w:tr w:rsidR="00EE5860" w:rsidRPr="00441CD0" w14:paraId="28A4DE9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531C734" w14:textId="77777777" w:rsidR="00EE5860" w:rsidRPr="00441CD0" w:rsidRDefault="00EE5860" w:rsidP="00BB0E1F">
            <w:pPr>
              <w:pStyle w:val="TAC"/>
              <w:rPr>
                <w:lang w:val="sv-SE"/>
              </w:rPr>
            </w:pPr>
            <w:r w:rsidRPr="00441CD0">
              <w:rPr>
                <w:lang w:val="sv-SE"/>
              </w:rPr>
              <w:t>148</w:t>
            </w:r>
          </w:p>
        </w:tc>
        <w:tc>
          <w:tcPr>
            <w:tcW w:w="1962" w:type="pct"/>
            <w:tcBorders>
              <w:top w:val="single" w:sz="4" w:space="0" w:color="auto"/>
              <w:left w:val="single" w:sz="4" w:space="0" w:color="auto"/>
              <w:bottom w:val="single" w:sz="4" w:space="0" w:color="auto"/>
              <w:right w:val="single" w:sz="4" w:space="0" w:color="auto"/>
            </w:tcBorders>
            <w:hideMark/>
          </w:tcPr>
          <w:p w14:paraId="21B3E28B" w14:textId="77777777" w:rsidR="00EE5860" w:rsidRPr="00441CD0" w:rsidRDefault="00EE5860" w:rsidP="00BB0E1F">
            <w:pPr>
              <w:pStyle w:val="TAL"/>
              <w:rPr>
                <w:lang w:val="x-none"/>
              </w:rPr>
            </w:pPr>
            <w:r w:rsidRPr="00441CD0">
              <w:t>Event Quota</w:t>
            </w:r>
          </w:p>
        </w:tc>
        <w:tc>
          <w:tcPr>
            <w:tcW w:w="1360" w:type="pct"/>
            <w:tcBorders>
              <w:top w:val="single" w:sz="4" w:space="0" w:color="auto"/>
              <w:left w:val="single" w:sz="4" w:space="0" w:color="auto"/>
              <w:bottom w:val="single" w:sz="4" w:space="0" w:color="auto"/>
              <w:right w:val="single" w:sz="4" w:space="0" w:color="auto"/>
            </w:tcBorders>
            <w:hideMark/>
          </w:tcPr>
          <w:p w14:paraId="0D06C15F" w14:textId="4A139FCA"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.2.112</w:t>
            </w:r>
          </w:p>
        </w:tc>
        <w:tc>
          <w:tcPr>
            <w:tcW w:w="833" w:type="pct"/>
            <w:tcBorders>
              <w:top w:val="single" w:sz="4" w:space="0" w:color="auto"/>
              <w:left w:val="single" w:sz="4" w:space="0" w:color="auto"/>
              <w:bottom w:val="single" w:sz="4" w:space="0" w:color="auto"/>
              <w:right w:val="single" w:sz="4" w:space="0" w:color="auto"/>
            </w:tcBorders>
            <w:hideMark/>
          </w:tcPr>
          <w:p w14:paraId="573508F1" w14:textId="77777777" w:rsidR="00EE5860" w:rsidRPr="00441CD0" w:rsidRDefault="00EE5860" w:rsidP="00BB0E1F">
            <w:pPr>
              <w:pStyle w:val="TAC"/>
              <w:rPr>
                <w:lang w:val="sv-SE"/>
              </w:rPr>
            </w:pPr>
            <w:r w:rsidRPr="00441CD0">
              <w:rPr>
                <w:lang w:val="fr-FR"/>
              </w:rPr>
              <w:t>4</w:t>
            </w:r>
          </w:p>
        </w:tc>
      </w:tr>
      <w:tr w:rsidR="00EE5860" w:rsidRPr="00441CD0" w14:paraId="2F9F549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7FB326C" w14:textId="77777777" w:rsidR="00EE5860" w:rsidRPr="00441CD0" w:rsidRDefault="00EE5860" w:rsidP="00BB0E1F">
            <w:pPr>
              <w:pStyle w:val="TAC"/>
              <w:rPr>
                <w:lang w:val="sv-SE"/>
              </w:rPr>
            </w:pPr>
            <w:r w:rsidRPr="00441CD0">
              <w:rPr>
                <w:lang w:val="sv-SE"/>
              </w:rPr>
              <w:t>149</w:t>
            </w:r>
          </w:p>
        </w:tc>
        <w:tc>
          <w:tcPr>
            <w:tcW w:w="1962" w:type="pct"/>
            <w:tcBorders>
              <w:top w:val="single" w:sz="4" w:space="0" w:color="auto"/>
              <w:left w:val="single" w:sz="4" w:space="0" w:color="auto"/>
              <w:bottom w:val="single" w:sz="4" w:space="0" w:color="auto"/>
              <w:right w:val="single" w:sz="4" w:space="0" w:color="auto"/>
            </w:tcBorders>
            <w:hideMark/>
          </w:tcPr>
          <w:p w14:paraId="5ACA3997" w14:textId="77777777" w:rsidR="00EE5860" w:rsidRPr="00441CD0" w:rsidRDefault="00EE5860" w:rsidP="00BB0E1F">
            <w:pPr>
              <w:pStyle w:val="TAL"/>
              <w:rPr>
                <w:lang w:val="x-none"/>
              </w:rPr>
            </w:pPr>
            <w:r w:rsidRPr="00441CD0">
              <w:t>Event Threshold</w:t>
            </w:r>
          </w:p>
        </w:tc>
        <w:tc>
          <w:tcPr>
            <w:tcW w:w="1360" w:type="pct"/>
            <w:tcBorders>
              <w:top w:val="single" w:sz="4" w:space="0" w:color="auto"/>
              <w:left w:val="single" w:sz="4" w:space="0" w:color="auto"/>
              <w:bottom w:val="single" w:sz="4" w:space="0" w:color="auto"/>
              <w:right w:val="single" w:sz="4" w:space="0" w:color="auto"/>
            </w:tcBorders>
            <w:hideMark/>
          </w:tcPr>
          <w:p w14:paraId="1B104653" w14:textId="1E6C3A87"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.2.113</w:t>
            </w:r>
          </w:p>
        </w:tc>
        <w:tc>
          <w:tcPr>
            <w:tcW w:w="833" w:type="pct"/>
            <w:tcBorders>
              <w:top w:val="single" w:sz="4" w:space="0" w:color="auto"/>
              <w:left w:val="single" w:sz="4" w:space="0" w:color="auto"/>
              <w:bottom w:val="single" w:sz="4" w:space="0" w:color="auto"/>
              <w:right w:val="single" w:sz="4" w:space="0" w:color="auto"/>
            </w:tcBorders>
            <w:hideMark/>
          </w:tcPr>
          <w:p w14:paraId="5A66AA47" w14:textId="77777777" w:rsidR="00EE5860" w:rsidRPr="00441CD0" w:rsidRDefault="00EE5860" w:rsidP="00BB0E1F">
            <w:pPr>
              <w:pStyle w:val="TAC"/>
              <w:rPr>
                <w:lang w:val="sv-SE"/>
              </w:rPr>
            </w:pPr>
            <w:r w:rsidRPr="00441CD0">
              <w:rPr>
                <w:lang w:val="fr-FR"/>
              </w:rPr>
              <w:t>4</w:t>
            </w:r>
          </w:p>
        </w:tc>
      </w:tr>
      <w:tr w:rsidR="00EE5860" w:rsidRPr="00441CD0" w14:paraId="787A03C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E7DD751" w14:textId="77777777" w:rsidR="00EE5860" w:rsidRPr="00441CD0" w:rsidRDefault="00EE5860" w:rsidP="00BB0E1F">
            <w:pPr>
              <w:pStyle w:val="TAC"/>
              <w:rPr>
                <w:lang w:val="sv-SE"/>
              </w:rPr>
            </w:pPr>
            <w:r w:rsidRPr="00441CD0">
              <w:rPr>
                <w:lang w:val="sv-SE"/>
              </w:rPr>
              <w:t>150</w:t>
            </w:r>
          </w:p>
        </w:tc>
        <w:tc>
          <w:tcPr>
            <w:tcW w:w="1962" w:type="pct"/>
            <w:tcBorders>
              <w:top w:val="single" w:sz="4" w:space="0" w:color="auto"/>
              <w:left w:val="single" w:sz="4" w:space="0" w:color="auto"/>
              <w:bottom w:val="single" w:sz="4" w:space="0" w:color="auto"/>
              <w:right w:val="single" w:sz="4" w:space="0" w:color="auto"/>
            </w:tcBorders>
            <w:hideMark/>
          </w:tcPr>
          <w:p w14:paraId="0CB9EE75" w14:textId="77777777" w:rsidR="00EE5860" w:rsidRPr="00441CD0" w:rsidRDefault="00EE5860" w:rsidP="00BB0E1F">
            <w:pPr>
              <w:pStyle w:val="TAL"/>
              <w:rPr>
                <w:lang w:val="x-none"/>
              </w:rPr>
            </w:pPr>
            <w:r w:rsidRPr="00441CD0">
              <w:t>Subsequent Event Quota</w:t>
            </w:r>
          </w:p>
        </w:tc>
        <w:tc>
          <w:tcPr>
            <w:tcW w:w="1360" w:type="pct"/>
            <w:tcBorders>
              <w:top w:val="single" w:sz="4" w:space="0" w:color="auto"/>
              <w:left w:val="single" w:sz="4" w:space="0" w:color="auto"/>
              <w:bottom w:val="single" w:sz="4" w:space="0" w:color="auto"/>
              <w:right w:val="single" w:sz="4" w:space="0" w:color="auto"/>
            </w:tcBorders>
            <w:hideMark/>
          </w:tcPr>
          <w:p w14:paraId="53FDC28A" w14:textId="47C1BB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106</w:t>
            </w:r>
          </w:p>
        </w:tc>
        <w:tc>
          <w:tcPr>
            <w:tcW w:w="833" w:type="pct"/>
            <w:tcBorders>
              <w:top w:val="single" w:sz="4" w:space="0" w:color="auto"/>
              <w:left w:val="single" w:sz="4" w:space="0" w:color="auto"/>
              <w:bottom w:val="single" w:sz="4" w:space="0" w:color="auto"/>
              <w:right w:val="single" w:sz="4" w:space="0" w:color="auto"/>
            </w:tcBorders>
            <w:hideMark/>
          </w:tcPr>
          <w:p w14:paraId="491CFF46" w14:textId="77777777" w:rsidR="00EE5860" w:rsidRPr="00441CD0" w:rsidRDefault="00EE5860" w:rsidP="00BB0E1F">
            <w:pPr>
              <w:pStyle w:val="TAC"/>
              <w:rPr>
                <w:lang w:val="sv-SE"/>
              </w:rPr>
            </w:pPr>
            <w:r w:rsidRPr="00441CD0">
              <w:rPr>
                <w:lang w:val="sv-SE"/>
              </w:rPr>
              <w:t>4</w:t>
            </w:r>
          </w:p>
        </w:tc>
      </w:tr>
      <w:tr w:rsidR="00EE5860" w:rsidRPr="00441CD0" w14:paraId="76473E1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F00A4F" w14:textId="77777777" w:rsidR="00EE5860" w:rsidRPr="00441CD0" w:rsidRDefault="00EE5860" w:rsidP="00BB0E1F">
            <w:pPr>
              <w:pStyle w:val="TAC"/>
              <w:rPr>
                <w:lang w:val="sv-SE"/>
              </w:rPr>
            </w:pPr>
            <w:r w:rsidRPr="00441CD0">
              <w:rPr>
                <w:lang w:val="sv-SE"/>
              </w:rPr>
              <w:t>151</w:t>
            </w:r>
          </w:p>
        </w:tc>
        <w:tc>
          <w:tcPr>
            <w:tcW w:w="1962" w:type="pct"/>
            <w:tcBorders>
              <w:top w:val="single" w:sz="4" w:space="0" w:color="auto"/>
              <w:left w:val="single" w:sz="4" w:space="0" w:color="auto"/>
              <w:bottom w:val="single" w:sz="4" w:space="0" w:color="auto"/>
              <w:right w:val="single" w:sz="4" w:space="0" w:color="auto"/>
            </w:tcBorders>
            <w:hideMark/>
          </w:tcPr>
          <w:p w14:paraId="42C8863D" w14:textId="77777777" w:rsidR="00EE5860" w:rsidRPr="00441CD0" w:rsidRDefault="00EE5860" w:rsidP="00BB0E1F">
            <w:pPr>
              <w:pStyle w:val="TAL"/>
              <w:rPr>
                <w:lang w:val="x-none"/>
              </w:rPr>
            </w:pPr>
            <w:r w:rsidRPr="00441CD0">
              <w:t>Subsequent Event Threshold</w:t>
            </w:r>
          </w:p>
        </w:tc>
        <w:tc>
          <w:tcPr>
            <w:tcW w:w="1360" w:type="pct"/>
            <w:tcBorders>
              <w:top w:val="single" w:sz="4" w:space="0" w:color="auto"/>
              <w:left w:val="single" w:sz="4" w:space="0" w:color="auto"/>
              <w:bottom w:val="single" w:sz="4" w:space="0" w:color="auto"/>
              <w:right w:val="single" w:sz="4" w:space="0" w:color="auto"/>
            </w:tcBorders>
            <w:hideMark/>
          </w:tcPr>
          <w:p w14:paraId="21D2B0A6" w14:textId="7752A16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107</w:t>
            </w:r>
          </w:p>
        </w:tc>
        <w:tc>
          <w:tcPr>
            <w:tcW w:w="833" w:type="pct"/>
            <w:tcBorders>
              <w:top w:val="single" w:sz="4" w:space="0" w:color="auto"/>
              <w:left w:val="single" w:sz="4" w:space="0" w:color="auto"/>
              <w:bottom w:val="single" w:sz="4" w:space="0" w:color="auto"/>
              <w:right w:val="single" w:sz="4" w:space="0" w:color="auto"/>
            </w:tcBorders>
            <w:hideMark/>
          </w:tcPr>
          <w:p w14:paraId="2ACF85A8" w14:textId="77777777" w:rsidR="00EE5860" w:rsidRPr="00441CD0" w:rsidRDefault="00EE5860" w:rsidP="00BB0E1F">
            <w:pPr>
              <w:pStyle w:val="TAC"/>
              <w:rPr>
                <w:lang w:val="sv-SE"/>
              </w:rPr>
            </w:pPr>
            <w:r w:rsidRPr="00441CD0">
              <w:rPr>
                <w:lang w:val="sv-SE"/>
              </w:rPr>
              <w:t>4</w:t>
            </w:r>
          </w:p>
        </w:tc>
      </w:tr>
      <w:tr w:rsidR="00EE5860" w:rsidRPr="00441CD0" w14:paraId="57B0CB0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626042C" w14:textId="77777777" w:rsidR="00EE5860" w:rsidRPr="00441CD0" w:rsidRDefault="00EE5860" w:rsidP="00BB0E1F">
            <w:pPr>
              <w:pStyle w:val="TAC"/>
              <w:rPr>
                <w:lang w:val="sv-SE"/>
              </w:rPr>
            </w:pPr>
            <w:r w:rsidRPr="00441CD0">
              <w:rPr>
                <w:lang w:val="sv-SE"/>
              </w:rPr>
              <w:t>152</w:t>
            </w:r>
          </w:p>
        </w:tc>
        <w:tc>
          <w:tcPr>
            <w:tcW w:w="1962" w:type="pct"/>
            <w:tcBorders>
              <w:top w:val="single" w:sz="4" w:space="0" w:color="auto"/>
              <w:left w:val="single" w:sz="4" w:space="0" w:color="auto"/>
              <w:bottom w:val="single" w:sz="4" w:space="0" w:color="auto"/>
              <w:right w:val="single" w:sz="4" w:space="0" w:color="auto"/>
            </w:tcBorders>
            <w:hideMark/>
          </w:tcPr>
          <w:p w14:paraId="1B7AE3BA" w14:textId="77777777" w:rsidR="00EE5860" w:rsidRPr="00441CD0" w:rsidRDefault="00EE5860" w:rsidP="00BB0E1F">
            <w:pPr>
              <w:pStyle w:val="TAL"/>
            </w:pPr>
            <w:r w:rsidRPr="00441CD0">
              <w:t>Trace Information</w:t>
            </w:r>
          </w:p>
        </w:tc>
        <w:tc>
          <w:tcPr>
            <w:tcW w:w="1360" w:type="pct"/>
            <w:tcBorders>
              <w:top w:val="single" w:sz="4" w:space="0" w:color="auto"/>
              <w:left w:val="single" w:sz="4" w:space="0" w:color="auto"/>
              <w:bottom w:val="single" w:sz="4" w:space="0" w:color="auto"/>
              <w:right w:val="single" w:sz="4" w:space="0" w:color="auto"/>
            </w:tcBorders>
            <w:hideMark/>
          </w:tcPr>
          <w:p w14:paraId="547F24F2" w14:textId="07A65AD4"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.2.108</w:t>
            </w:r>
          </w:p>
        </w:tc>
        <w:tc>
          <w:tcPr>
            <w:tcW w:w="833" w:type="pct"/>
            <w:tcBorders>
              <w:top w:val="single" w:sz="4" w:space="0" w:color="auto"/>
              <w:left w:val="single" w:sz="4" w:space="0" w:color="auto"/>
              <w:bottom w:val="single" w:sz="4" w:space="0" w:color="auto"/>
              <w:right w:val="single" w:sz="4" w:space="0" w:color="auto"/>
            </w:tcBorders>
            <w:hideMark/>
          </w:tcPr>
          <w:p w14:paraId="2CB9319B" w14:textId="77777777" w:rsidR="00EE5860" w:rsidRPr="00441CD0" w:rsidRDefault="00EE5860" w:rsidP="00BB0E1F">
            <w:pPr>
              <w:pStyle w:val="TAC"/>
              <w:rPr>
                <w:lang w:val="sv-SE"/>
              </w:rPr>
            </w:pPr>
            <w:r w:rsidRPr="00441CD0">
              <w:rPr>
                <w:lang w:val="sv-SE"/>
              </w:rPr>
              <w:t>7</w:t>
            </w:r>
          </w:p>
        </w:tc>
      </w:tr>
      <w:tr w:rsidR="00EE5860" w:rsidRPr="00441CD0" w14:paraId="317413A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6A46A1" w14:textId="77777777" w:rsidR="00EE5860" w:rsidRPr="00441CD0" w:rsidRDefault="00EE5860" w:rsidP="00BB0E1F">
            <w:pPr>
              <w:pStyle w:val="TAC"/>
              <w:rPr>
                <w:lang w:val="sv-SE"/>
              </w:rPr>
            </w:pPr>
            <w:r w:rsidRPr="00441CD0">
              <w:rPr>
                <w:lang w:val="sv-SE"/>
              </w:rPr>
              <w:t>153</w:t>
            </w:r>
          </w:p>
        </w:tc>
        <w:tc>
          <w:tcPr>
            <w:tcW w:w="1962" w:type="pct"/>
            <w:tcBorders>
              <w:top w:val="single" w:sz="4" w:space="0" w:color="auto"/>
              <w:left w:val="single" w:sz="4" w:space="0" w:color="auto"/>
              <w:bottom w:val="single" w:sz="4" w:space="0" w:color="auto"/>
              <w:right w:val="single" w:sz="4" w:space="0" w:color="auto"/>
            </w:tcBorders>
            <w:hideMark/>
          </w:tcPr>
          <w:p w14:paraId="6C245BF6" w14:textId="77777777" w:rsidR="00EE5860" w:rsidRPr="00441CD0" w:rsidRDefault="00EE5860" w:rsidP="00BB0E1F">
            <w:pPr>
              <w:pStyle w:val="TAL"/>
            </w:pPr>
            <w:r w:rsidRPr="00441CD0">
              <w:t>Framed-Route</w:t>
            </w:r>
          </w:p>
        </w:tc>
        <w:tc>
          <w:tcPr>
            <w:tcW w:w="1360" w:type="pct"/>
            <w:tcBorders>
              <w:top w:val="single" w:sz="4" w:space="0" w:color="auto"/>
              <w:left w:val="single" w:sz="4" w:space="0" w:color="auto"/>
              <w:bottom w:val="single" w:sz="4" w:space="0" w:color="auto"/>
              <w:right w:val="single" w:sz="4" w:space="0" w:color="auto"/>
            </w:tcBorders>
            <w:hideMark/>
          </w:tcPr>
          <w:p w14:paraId="49E8E587" w14:textId="5219C0F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109</w:t>
            </w:r>
          </w:p>
        </w:tc>
        <w:tc>
          <w:tcPr>
            <w:tcW w:w="833" w:type="pct"/>
            <w:tcBorders>
              <w:top w:val="single" w:sz="4" w:space="0" w:color="auto"/>
              <w:left w:val="single" w:sz="4" w:space="0" w:color="auto"/>
              <w:bottom w:val="single" w:sz="4" w:space="0" w:color="auto"/>
              <w:right w:val="single" w:sz="4" w:space="0" w:color="auto"/>
            </w:tcBorders>
            <w:hideMark/>
          </w:tcPr>
          <w:p w14:paraId="06BA3AF2" w14:textId="77777777" w:rsidR="00EE5860" w:rsidRPr="00441CD0" w:rsidRDefault="00EE5860" w:rsidP="00BB0E1F">
            <w:pPr>
              <w:pStyle w:val="TAC"/>
              <w:rPr>
                <w:lang w:val="sv-SE"/>
              </w:rPr>
            </w:pPr>
            <w:r w:rsidRPr="00441CD0">
              <w:rPr>
                <w:lang w:val="de-DE"/>
              </w:rPr>
              <w:t>Not Applicable</w:t>
            </w:r>
          </w:p>
        </w:tc>
      </w:tr>
      <w:tr w:rsidR="00EE5860" w:rsidRPr="00441CD0" w14:paraId="615FE4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22E148" w14:textId="77777777" w:rsidR="00EE5860" w:rsidRPr="00441CD0" w:rsidRDefault="00EE5860" w:rsidP="00BB0E1F">
            <w:pPr>
              <w:pStyle w:val="TAC"/>
              <w:rPr>
                <w:lang w:val="sv-SE"/>
              </w:rPr>
            </w:pPr>
            <w:r w:rsidRPr="00441CD0">
              <w:rPr>
                <w:lang w:val="sv-SE"/>
              </w:rPr>
              <w:t>154</w:t>
            </w:r>
          </w:p>
        </w:tc>
        <w:tc>
          <w:tcPr>
            <w:tcW w:w="1962" w:type="pct"/>
            <w:tcBorders>
              <w:top w:val="single" w:sz="4" w:space="0" w:color="auto"/>
              <w:left w:val="single" w:sz="4" w:space="0" w:color="auto"/>
              <w:bottom w:val="single" w:sz="4" w:space="0" w:color="auto"/>
              <w:right w:val="single" w:sz="4" w:space="0" w:color="auto"/>
            </w:tcBorders>
            <w:hideMark/>
          </w:tcPr>
          <w:p w14:paraId="4E296B69" w14:textId="77777777" w:rsidR="00EE5860" w:rsidRPr="00441CD0" w:rsidRDefault="00EE5860" w:rsidP="00BB0E1F">
            <w:pPr>
              <w:pStyle w:val="TAL"/>
            </w:pPr>
            <w:r w:rsidRPr="00441CD0">
              <w:t>Framed-Routing</w:t>
            </w:r>
          </w:p>
        </w:tc>
        <w:tc>
          <w:tcPr>
            <w:tcW w:w="1360" w:type="pct"/>
            <w:tcBorders>
              <w:top w:val="single" w:sz="4" w:space="0" w:color="auto"/>
              <w:left w:val="single" w:sz="4" w:space="0" w:color="auto"/>
              <w:bottom w:val="single" w:sz="4" w:space="0" w:color="auto"/>
              <w:right w:val="single" w:sz="4" w:space="0" w:color="auto"/>
            </w:tcBorders>
            <w:hideMark/>
          </w:tcPr>
          <w:p w14:paraId="260A7656" w14:textId="42A529C0" w:rsidR="00EE5860" w:rsidRPr="00441CD0" w:rsidRDefault="00EE5860" w:rsidP="00BB0E1F">
            <w:pPr>
              <w:pStyle w:val="TAL"/>
              <w:rPr>
                <w:lang w:val="x-none"/>
              </w:rPr>
            </w:pPr>
            <w:r w:rsidRPr="00441CD0">
              <w:t xml:space="preserve">Fixed Length / </w:t>
            </w:r>
            <w:r w:rsidR="00415C19" w:rsidRPr="00441CD0">
              <w:t>Clause</w:t>
            </w:r>
            <w:r w:rsidR="00415C19">
              <w:t> </w:t>
            </w:r>
            <w:r w:rsidR="00415C19" w:rsidRPr="00441CD0">
              <w:t>8</w:t>
            </w:r>
            <w:r w:rsidRPr="00441CD0">
              <w:t>.2.</w:t>
            </w:r>
            <w:r w:rsidRPr="00441CD0">
              <w:rPr>
                <w:lang w:val="sv-SE"/>
              </w:rPr>
              <w:t>110</w:t>
            </w:r>
          </w:p>
        </w:tc>
        <w:tc>
          <w:tcPr>
            <w:tcW w:w="833" w:type="pct"/>
            <w:tcBorders>
              <w:top w:val="single" w:sz="4" w:space="0" w:color="auto"/>
              <w:left w:val="single" w:sz="4" w:space="0" w:color="auto"/>
              <w:bottom w:val="single" w:sz="4" w:space="0" w:color="auto"/>
              <w:right w:val="single" w:sz="4" w:space="0" w:color="auto"/>
            </w:tcBorders>
            <w:hideMark/>
          </w:tcPr>
          <w:p w14:paraId="7A6A76E3" w14:textId="77777777" w:rsidR="00EE5860" w:rsidRPr="00441CD0" w:rsidRDefault="00EE5860" w:rsidP="00BB0E1F">
            <w:pPr>
              <w:pStyle w:val="TAC"/>
              <w:rPr>
                <w:lang w:val="sv-SE"/>
              </w:rPr>
            </w:pPr>
            <w:r w:rsidRPr="00441CD0">
              <w:rPr>
                <w:lang w:val="sv-SE"/>
              </w:rPr>
              <w:t>4</w:t>
            </w:r>
          </w:p>
        </w:tc>
      </w:tr>
      <w:tr w:rsidR="00EE5860" w:rsidRPr="00441CD0" w14:paraId="5AA08A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6D8083F" w14:textId="77777777" w:rsidR="00EE5860" w:rsidRPr="00441CD0" w:rsidRDefault="00EE5860" w:rsidP="00BB0E1F">
            <w:pPr>
              <w:pStyle w:val="TAC"/>
              <w:rPr>
                <w:lang w:val="sv-SE"/>
              </w:rPr>
            </w:pPr>
            <w:r w:rsidRPr="00441CD0">
              <w:rPr>
                <w:lang w:val="sv-SE"/>
              </w:rPr>
              <w:t>155</w:t>
            </w:r>
          </w:p>
        </w:tc>
        <w:tc>
          <w:tcPr>
            <w:tcW w:w="1962" w:type="pct"/>
            <w:tcBorders>
              <w:top w:val="single" w:sz="4" w:space="0" w:color="auto"/>
              <w:left w:val="single" w:sz="4" w:space="0" w:color="auto"/>
              <w:bottom w:val="single" w:sz="4" w:space="0" w:color="auto"/>
              <w:right w:val="single" w:sz="4" w:space="0" w:color="auto"/>
            </w:tcBorders>
            <w:hideMark/>
          </w:tcPr>
          <w:p w14:paraId="18C138F3" w14:textId="77777777" w:rsidR="00EE5860" w:rsidRPr="00441CD0" w:rsidRDefault="00EE5860" w:rsidP="00BB0E1F">
            <w:pPr>
              <w:pStyle w:val="TAL"/>
            </w:pPr>
            <w:r w:rsidRPr="00441CD0">
              <w:t>Framed-IPv6-Route</w:t>
            </w:r>
          </w:p>
        </w:tc>
        <w:tc>
          <w:tcPr>
            <w:tcW w:w="1360" w:type="pct"/>
            <w:tcBorders>
              <w:top w:val="single" w:sz="4" w:space="0" w:color="auto"/>
              <w:left w:val="single" w:sz="4" w:space="0" w:color="auto"/>
              <w:bottom w:val="single" w:sz="4" w:space="0" w:color="auto"/>
              <w:right w:val="single" w:sz="4" w:space="0" w:color="auto"/>
            </w:tcBorders>
            <w:hideMark/>
          </w:tcPr>
          <w:p w14:paraId="47B27082" w14:textId="31E1E88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111</w:t>
            </w:r>
          </w:p>
        </w:tc>
        <w:tc>
          <w:tcPr>
            <w:tcW w:w="833" w:type="pct"/>
            <w:tcBorders>
              <w:top w:val="single" w:sz="4" w:space="0" w:color="auto"/>
              <w:left w:val="single" w:sz="4" w:space="0" w:color="auto"/>
              <w:bottom w:val="single" w:sz="4" w:space="0" w:color="auto"/>
              <w:right w:val="single" w:sz="4" w:space="0" w:color="auto"/>
            </w:tcBorders>
            <w:hideMark/>
          </w:tcPr>
          <w:p w14:paraId="239307D7" w14:textId="77777777" w:rsidR="00EE5860" w:rsidRPr="00441CD0" w:rsidRDefault="00EE5860" w:rsidP="00BB0E1F">
            <w:pPr>
              <w:pStyle w:val="TAC"/>
              <w:rPr>
                <w:lang w:val="sv-SE"/>
              </w:rPr>
            </w:pPr>
            <w:r w:rsidRPr="00441CD0">
              <w:rPr>
                <w:lang w:val="de-DE"/>
              </w:rPr>
              <w:t>Not Applicable</w:t>
            </w:r>
          </w:p>
        </w:tc>
      </w:tr>
      <w:tr w:rsidR="00EE5860" w:rsidRPr="00441CD0" w14:paraId="11211CA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DD622D" w14:textId="77777777" w:rsidR="00EE5860" w:rsidRPr="00441CD0" w:rsidRDefault="00EE5860" w:rsidP="00BB0E1F">
            <w:pPr>
              <w:pStyle w:val="TAC"/>
              <w:rPr>
                <w:lang w:val="sv-SE"/>
              </w:rPr>
            </w:pPr>
            <w:r w:rsidRPr="00441CD0">
              <w:rPr>
                <w:lang w:val="sv-SE"/>
              </w:rPr>
              <w:t>156</w:t>
            </w:r>
          </w:p>
        </w:tc>
        <w:tc>
          <w:tcPr>
            <w:tcW w:w="1962" w:type="pct"/>
            <w:tcBorders>
              <w:top w:val="single" w:sz="4" w:space="0" w:color="auto"/>
              <w:left w:val="single" w:sz="4" w:space="0" w:color="auto"/>
              <w:bottom w:val="single" w:sz="4" w:space="0" w:color="auto"/>
              <w:right w:val="single" w:sz="4" w:space="0" w:color="auto"/>
            </w:tcBorders>
            <w:hideMark/>
          </w:tcPr>
          <w:p w14:paraId="570C346F" w14:textId="77777777" w:rsidR="00EE5860" w:rsidRPr="00441CD0" w:rsidRDefault="00EE5860" w:rsidP="00BB0E1F">
            <w:pPr>
              <w:pStyle w:val="TAL"/>
              <w:rPr>
                <w:lang w:val="x-none"/>
              </w:rPr>
            </w:pPr>
            <w:r w:rsidRPr="00441CD0">
              <w:t xml:space="preserve">Time Stamp </w:t>
            </w:r>
          </w:p>
        </w:tc>
        <w:tc>
          <w:tcPr>
            <w:tcW w:w="1360" w:type="pct"/>
            <w:tcBorders>
              <w:top w:val="single" w:sz="4" w:space="0" w:color="auto"/>
              <w:left w:val="single" w:sz="4" w:space="0" w:color="auto"/>
              <w:bottom w:val="single" w:sz="4" w:space="0" w:color="auto"/>
              <w:right w:val="single" w:sz="4" w:space="0" w:color="auto"/>
            </w:tcBorders>
            <w:hideMark/>
          </w:tcPr>
          <w:p w14:paraId="0A44693C" w14:textId="1A17CCC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114</w:t>
            </w:r>
          </w:p>
        </w:tc>
        <w:tc>
          <w:tcPr>
            <w:tcW w:w="833" w:type="pct"/>
            <w:tcBorders>
              <w:top w:val="single" w:sz="4" w:space="0" w:color="auto"/>
              <w:left w:val="single" w:sz="4" w:space="0" w:color="auto"/>
              <w:bottom w:val="single" w:sz="4" w:space="0" w:color="auto"/>
              <w:right w:val="single" w:sz="4" w:space="0" w:color="auto"/>
            </w:tcBorders>
            <w:hideMark/>
          </w:tcPr>
          <w:p w14:paraId="7D85CD47" w14:textId="77777777" w:rsidR="00EE5860" w:rsidRPr="00441CD0" w:rsidRDefault="00EE5860" w:rsidP="00BB0E1F">
            <w:pPr>
              <w:pStyle w:val="TAC"/>
              <w:rPr>
                <w:lang w:val="de-DE"/>
              </w:rPr>
            </w:pPr>
            <w:r w:rsidRPr="00441CD0">
              <w:rPr>
                <w:lang w:val="sv-SE"/>
              </w:rPr>
              <w:t>4</w:t>
            </w:r>
          </w:p>
        </w:tc>
      </w:tr>
      <w:tr w:rsidR="00EE5860" w:rsidRPr="00441CD0" w14:paraId="21E3714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E53D51B" w14:textId="77777777" w:rsidR="00EE5860" w:rsidRPr="00441CD0" w:rsidRDefault="00EE5860" w:rsidP="00BB0E1F">
            <w:pPr>
              <w:pStyle w:val="TAC"/>
              <w:rPr>
                <w:lang w:val="sv-SE"/>
              </w:rPr>
            </w:pPr>
            <w:r w:rsidRPr="00441CD0">
              <w:rPr>
                <w:lang w:val="sv-SE"/>
              </w:rPr>
              <w:t>157</w:t>
            </w:r>
          </w:p>
        </w:tc>
        <w:tc>
          <w:tcPr>
            <w:tcW w:w="1962" w:type="pct"/>
            <w:tcBorders>
              <w:top w:val="single" w:sz="4" w:space="0" w:color="auto"/>
              <w:left w:val="single" w:sz="4" w:space="0" w:color="auto"/>
              <w:bottom w:val="single" w:sz="4" w:space="0" w:color="auto"/>
              <w:right w:val="single" w:sz="4" w:space="0" w:color="auto"/>
            </w:tcBorders>
            <w:hideMark/>
          </w:tcPr>
          <w:p w14:paraId="31234261" w14:textId="77777777" w:rsidR="00EE5860" w:rsidRPr="00441CD0" w:rsidRDefault="00EE5860" w:rsidP="00BB0E1F">
            <w:pPr>
              <w:pStyle w:val="TAL"/>
              <w:rPr>
                <w:lang w:val="x-none"/>
              </w:rPr>
            </w:pPr>
            <w:r w:rsidRPr="00441CD0">
              <w:t>Averaging Window</w:t>
            </w:r>
          </w:p>
        </w:tc>
        <w:tc>
          <w:tcPr>
            <w:tcW w:w="1360" w:type="pct"/>
            <w:tcBorders>
              <w:top w:val="single" w:sz="4" w:space="0" w:color="auto"/>
              <w:left w:val="single" w:sz="4" w:space="0" w:color="auto"/>
              <w:bottom w:val="single" w:sz="4" w:space="0" w:color="auto"/>
              <w:right w:val="single" w:sz="4" w:space="0" w:color="auto"/>
            </w:tcBorders>
            <w:hideMark/>
          </w:tcPr>
          <w:p w14:paraId="30B64759" w14:textId="1D05EEFD"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115</w:t>
            </w:r>
          </w:p>
        </w:tc>
        <w:tc>
          <w:tcPr>
            <w:tcW w:w="833" w:type="pct"/>
            <w:tcBorders>
              <w:top w:val="single" w:sz="4" w:space="0" w:color="auto"/>
              <w:left w:val="single" w:sz="4" w:space="0" w:color="auto"/>
              <w:bottom w:val="single" w:sz="4" w:space="0" w:color="auto"/>
              <w:right w:val="single" w:sz="4" w:space="0" w:color="auto"/>
            </w:tcBorders>
            <w:hideMark/>
          </w:tcPr>
          <w:p w14:paraId="5BDBFF71" w14:textId="77777777" w:rsidR="00EE5860" w:rsidRPr="00441CD0" w:rsidRDefault="00EE5860" w:rsidP="00BB0E1F">
            <w:pPr>
              <w:pStyle w:val="TAC"/>
              <w:rPr>
                <w:lang w:val="de-DE"/>
              </w:rPr>
            </w:pPr>
            <w:r w:rsidRPr="00441CD0">
              <w:rPr>
                <w:lang w:val="de-DE"/>
              </w:rPr>
              <w:t>4</w:t>
            </w:r>
          </w:p>
        </w:tc>
      </w:tr>
      <w:tr w:rsidR="00EE5860" w:rsidRPr="00441CD0" w14:paraId="55DD185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D7DD231" w14:textId="77777777" w:rsidR="00EE5860" w:rsidRPr="00441CD0" w:rsidRDefault="00EE5860" w:rsidP="00BB0E1F">
            <w:pPr>
              <w:pStyle w:val="TAC"/>
              <w:rPr>
                <w:lang w:val="sv-SE"/>
              </w:rPr>
            </w:pPr>
            <w:r w:rsidRPr="00441CD0">
              <w:rPr>
                <w:lang w:val="sv-SE"/>
              </w:rPr>
              <w:t>158</w:t>
            </w:r>
          </w:p>
        </w:tc>
        <w:tc>
          <w:tcPr>
            <w:tcW w:w="1962" w:type="pct"/>
            <w:tcBorders>
              <w:top w:val="single" w:sz="4" w:space="0" w:color="auto"/>
              <w:left w:val="single" w:sz="4" w:space="0" w:color="auto"/>
              <w:bottom w:val="single" w:sz="4" w:space="0" w:color="auto"/>
              <w:right w:val="single" w:sz="4" w:space="0" w:color="auto"/>
            </w:tcBorders>
            <w:hideMark/>
          </w:tcPr>
          <w:p w14:paraId="4EF55F04" w14:textId="77777777" w:rsidR="00EE5860" w:rsidRPr="00441CD0" w:rsidRDefault="00EE5860" w:rsidP="00BB0E1F">
            <w:pPr>
              <w:pStyle w:val="TAL"/>
              <w:rPr>
                <w:lang w:val="x-none"/>
              </w:rPr>
            </w:pPr>
            <w:r w:rsidRPr="00441CD0">
              <w:t>Paging Policy Indicator</w:t>
            </w:r>
          </w:p>
        </w:tc>
        <w:tc>
          <w:tcPr>
            <w:tcW w:w="1360" w:type="pct"/>
            <w:tcBorders>
              <w:top w:val="single" w:sz="4" w:space="0" w:color="auto"/>
              <w:left w:val="single" w:sz="4" w:space="0" w:color="auto"/>
              <w:bottom w:val="single" w:sz="4" w:space="0" w:color="auto"/>
              <w:right w:val="single" w:sz="4" w:space="0" w:color="auto"/>
            </w:tcBorders>
            <w:hideMark/>
          </w:tcPr>
          <w:p w14:paraId="364B05A7" w14:textId="1DAE0BD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.2.116</w:t>
            </w:r>
          </w:p>
        </w:tc>
        <w:tc>
          <w:tcPr>
            <w:tcW w:w="833" w:type="pct"/>
            <w:tcBorders>
              <w:top w:val="single" w:sz="4" w:space="0" w:color="auto"/>
              <w:left w:val="single" w:sz="4" w:space="0" w:color="auto"/>
              <w:bottom w:val="single" w:sz="4" w:space="0" w:color="auto"/>
              <w:right w:val="single" w:sz="4" w:space="0" w:color="auto"/>
            </w:tcBorders>
            <w:hideMark/>
          </w:tcPr>
          <w:p w14:paraId="7724B267" w14:textId="77777777" w:rsidR="00EE5860" w:rsidRPr="00441CD0" w:rsidRDefault="00EE5860" w:rsidP="00BB0E1F">
            <w:pPr>
              <w:pStyle w:val="TAC"/>
              <w:rPr>
                <w:lang w:val="sv-SE"/>
              </w:rPr>
            </w:pPr>
            <w:r w:rsidRPr="00441CD0">
              <w:rPr>
                <w:lang w:val="de-DE"/>
              </w:rPr>
              <w:t>1</w:t>
            </w:r>
          </w:p>
        </w:tc>
      </w:tr>
      <w:tr w:rsidR="00EE5860" w:rsidRPr="00441CD0" w14:paraId="4166AE8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FBDCC9" w14:textId="77777777" w:rsidR="00EE5860" w:rsidRPr="00441CD0" w:rsidRDefault="00EE5860" w:rsidP="00BB0E1F">
            <w:pPr>
              <w:pStyle w:val="TAC"/>
            </w:pPr>
            <w:r w:rsidRPr="00441CD0">
              <w:t>159</w:t>
            </w:r>
          </w:p>
        </w:tc>
        <w:tc>
          <w:tcPr>
            <w:tcW w:w="1962" w:type="pct"/>
            <w:tcBorders>
              <w:top w:val="single" w:sz="4" w:space="0" w:color="auto"/>
              <w:left w:val="single" w:sz="4" w:space="0" w:color="auto"/>
              <w:bottom w:val="single" w:sz="4" w:space="0" w:color="auto"/>
              <w:right w:val="single" w:sz="4" w:space="0" w:color="auto"/>
            </w:tcBorders>
            <w:hideMark/>
          </w:tcPr>
          <w:p w14:paraId="6251C550" w14:textId="77777777" w:rsidR="00EE5860" w:rsidRPr="00441CD0" w:rsidRDefault="00EE5860" w:rsidP="00BB0E1F">
            <w:pPr>
              <w:pStyle w:val="TAL"/>
              <w:rPr>
                <w:lang w:val="x-none"/>
              </w:rPr>
            </w:pPr>
            <w:r w:rsidRPr="00441CD0">
              <w:rPr>
                <w:lang w:eastAsia="zh-CN"/>
              </w:rPr>
              <w:t>APN/DNN</w:t>
            </w:r>
          </w:p>
        </w:tc>
        <w:tc>
          <w:tcPr>
            <w:tcW w:w="1360" w:type="pct"/>
            <w:tcBorders>
              <w:top w:val="single" w:sz="4" w:space="0" w:color="auto"/>
              <w:left w:val="single" w:sz="4" w:space="0" w:color="auto"/>
              <w:bottom w:val="single" w:sz="4" w:space="0" w:color="auto"/>
              <w:right w:val="single" w:sz="4" w:space="0" w:color="auto"/>
            </w:tcBorders>
            <w:hideMark/>
          </w:tcPr>
          <w:p w14:paraId="760B7409" w14:textId="248B7C44" w:rsidR="00EE5860" w:rsidRPr="00441CD0" w:rsidRDefault="00EE5860" w:rsidP="00BB0E1F">
            <w:pPr>
              <w:pStyle w:val="TAL"/>
              <w:rPr>
                <w:sz w:val="16"/>
                <w:szCs w:val="16"/>
              </w:rPr>
            </w:pPr>
            <w:r w:rsidRPr="00441CD0">
              <w:t xml:space="preserve">Variable Length / </w:t>
            </w:r>
            <w:r w:rsidR="00415C19" w:rsidRPr="00441CD0">
              <w:t>Clause</w:t>
            </w:r>
            <w:r w:rsidR="00415C19">
              <w:t> </w:t>
            </w:r>
            <w:r w:rsidR="00415C19" w:rsidRPr="00441CD0">
              <w:t>8</w:t>
            </w:r>
            <w:r w:rsidRPr="00441CD0">
              <w:t>.2.117</w:t>
            </w:r>
          </w:p>
        </w:tc>
        <w:tc>
          <w:tcPr>
            <w:tcW w:w="833" w:type="pct"/>
            <w:tcBorders>
              <w:top w:val="single" w:sz="4" w:space="0" w:color="auto"/>
              <w:left w:val="single" w:sz="4" w:space="0" w:color="auto"/>
              <w:bottom w:val="single" w:sz="4" w:space="0" w:color="auto"/>
              <w:right w:val="single" w:sz="4" w:space="0" w:color="auto"/>
            </w:tcBorders>
            <w:hideMark/>
          </w:tcPr>
          <w:p w14:paraId="306F85A4" w14:textId="77777777" w:rsidR="00EE5860" w:rsidRPr="00441CD0" w:rsidRDefault="00EE5860" w:rsidP="00BB0E1F">
            <w:pPr>
              <w:pStyle w:val="TAC"/>
              <w:rPr>
                <w:lang w:val="fr-FR"/>
              </w:rPr>
            </w:pPr>
            <w:r w:rsidRPr="00441CD0">
              <w:rPr>
                <w:lang w:val="de-DE"/>
              </w:rPr>
              <w:t>Not Applicable</w:t>
            </w:r>
          </w:p>
        </w:tc>
      </w:tr>
      <w:tr w:rsidR="00EE5860" w:rsidRPr="00441CD0" w14:paraId="005B69E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B427BF6" w14:textId="77777777" w:rsidR="00EE5860" w:rsidRPr="00441CD0" w:rsidRDefault="00EE5860" w:rsidP="00BB0E1F">
            <w:pPr>
              <w:pStyle w:val="TAC"/>
            </w:pPr>
            <w:r w:rsidRPr="00441CD0">
              <w:t>160</w:t>
            </w:r>
          </w:p>
        </w:tc>
        <w:tc>
          <w:tcPr>
            <w:tcW w:w="1962" w:type="pct"/>
            <w:tcBorders>
              <w:top w:val="single" w:sz="4" w:space="0" w:color="auto"/>
              <w:left w:val="single" w:sz="4" w:space="0" w:color="auto"/>
              <w:bottom w:val="single" w:sz="4" w:space="0" w:color="auto"/>
              <w:right w:val="single" w:sz="4" w:space="0" w:color="auto"/>
            </w:tcBorders>
            <w:hideMark/>
          </w:tcPr>
          <w:p w14:paraId="609A5D10" w14:textId="77777777" w:rsidR="00EE5860" w:rsidRPr="00441CD0" w:rsidRDefault="00EE5860" w:rsidP="00BB0E1F">
            <w:pPr>
              <w:pStyle w:val="TAL"/>
              <w:rPr>
                <w:lang w:val="x-none"/>
              </w:rPr>
            </w:pPr>
            <w:r w:rsidRPr="00441CD0">
              <w:rPr>
                <w:lang w:eastAsia="zh-CN"/>
              </w:rPr>
              <w:t>3GPP Interface Type</w:t>
            </w:r>
          </w:p>
        </w:tc>
        <w:tc>
          <w:tcPr>
            <w:tcW w:w="1360" w:type="pct"/>
            <w:tcBorders>
              <w:top w:val="single" w:sz="4" w:space="0" w:color="auto"/>
              <w:left w:val="single" w:sz="4" w:space="0" w:color="auto"/>
              <w:bottom w:val="single" w:sz="4" w:space="0" w:color="auto"/>
              <w:right w:val="single" w:sz="4" w:space="0" w:color="auto"/>
            </w:tcBorders>
            <w:hideMark/>
          </w:tcPr>
          <w:p w14:paraId="1CF120B5" w14:textId="20A23B4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.2.118</w:t>
            </w:r>
          </w:p>
        </w:tc>
        <w:tc>
          <w:tcPr>
            <w:tcW w:w="833" w:type="pct"/>
            <w:tcBorders>
              <w:top w:val="single" w:sz="4" w:space="0" w:color="auto"/>
              <w:left w:val="single" w:sz="4" w:space="0" w:color="auto"/>
              <w:bottom w:val="single" w:sz="4" w:space="0" w:color="auto"/>
              <w:right w:val="single" w:sz="4" w:space="0" w:color="auto"/>
            </w:tcBorders>
            <w:hideMark/>
          </w:tcPr>
          <w:p w14:paraId="698076D3" w14:textId="77777777" w:rsidR="00EE5860" w:rsidRPr="00441CD0" w:rsidRDefault="00EE5860" w:rsidP="00BB0E1F">
            <w:pPr>
              <w:pStyle w:val="TAC"/>
              <w:rPr>
                <w:lang w:val="fr-FR"/>
              </w:rPr>
            </w:pPr>
            <w:r w:rsidRPr="00441CD0">
              <w:rPr>
                <w:lang w:val="fr-FR" w:eastAsia="zh-CN"/>
              </w:rPr>
              <w:t>1</w:t>
            </w:r>
          </w:p>
        </w:tc>
      </w:tr>
      <w:tr w:rsidR="00EE5860" w:rsidRPr="00441CD0" w14:paraId="0158AB6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FA6FF3" w14:textId="77777777" w:rsidR="00EE5860" w:rsidRPr="00441CD0" w:rsidRDefault="00EE5860" w:rsidP="00BB0E1F">
            <w:pPr>
              <w:pStyle w:val="TAC"/>
              <w:rPr>
                <w:lang w:val="sv-SE"/>
              </w:rPr>
            </w:pPr>
            <w:r w:rsidRPr="00441CD0">
              <w:rPr>
                <w:lang w:val="sv-SE"/>
              </w:rPr>
              <w:t>161</w:t>
            </w:r>
          </w:p>
        </w:tc>
        <w:tc>
          <w:tcPr>
            <w:tcW w:w="1962" w:type="pct"/>
            <w:tcBorders>
              <w:top w:val="single" w:sz="4" w:space="0" w:color="auto"/>
              <w:left w:val="single" w:sz="4" w:space="0" w:color="auto"/>
              <w:bottom w:val="single" w:sz="4" w:space="0" w:color="auto"/>
              <w:right w:val="single" w:sz="4" w:space="0" w:color="auto"/>
            </w:tcBorders>
            <w:hideMark/>
          </w:tcPr>
          <w:p w14:paraId="1BA59D7D" w14:textId="77777777" w:rsidR="00EE5860" w:rsidRPr="00441CD0" w:rsidRDefault="00EE5860" w:rsidP="00BB0E1F">
            <w:pPr>
              <w:pStyle w:val="TAL"/>
              <w:rPr>
                <w:lang w:val="x-none"/>
              </w:rPr>
            </w:pPr>
            <w:r w:rsidRPr="00441CD0">
              <w:t>PFCPSRReq-Flags</w:t>
            </w:r>
          </w:p>
        </w:tc>
        <w:tc>
          <w:tcPr>
            <w:tcW w:w="1360" w:type="pct"/>
            <w:tcBorders>
              <w:top w:val="single" w:sz="4" w:space="0" w:color="auto"/>
              <w:left w:val="single" w:sz="4" w:space="0" w:color="auto"/>
              <w:bottom w:val="single" w:sz="4" w:space="0" w:color="auto"/>
              <w:right w:val="single" w:sz="4" w:space="0" w:color="auto"/>
            </w:tcBorders>
            <w:hideMark/>
          </w:tcPr>
          <w:p w14:paraId="3B978EF7" w14:textId="35782C3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.2.119</w:t>
            </w:r>
          </w:p>
        </w:tc>
        <w:tc>
          <w:tcPr>
            <w:tcW w:w="833" w:type="pct"/>
            <w:tcBorders>
              <w:top w:val="single" w:sz="4" w:space="0" w:color="auto"/>
              <w:left w:val="single" w:sz="4" w:space="0" w:color="auto"/>
              <w:bottom w:val="single" w:sz="4" w:space="0" w:color="auto"/>
              <w:right w:val="single" w:sz="4" w:space="0" w:color="auto"/>
            </w:tcBorders>
            <w:hideMark/>
          </w:tcPr>
          <w:p w14:paraId="4054694E" w14:textId="77777777" w:rsidR="00EE5860" w:rsidRPr="00441CD0" w:rsidRDefault="00EE5860" w:rsidP="00BB0E1F">
            <w:pPr>
              <w:pStyle w:val="TAC"/>
              <w:rPr>
                <w:lang w:val="de-DE"/>
              </w:rPr>
            </w:pPr>
            <w:r w:rsidRPr="00441CD0">
              <w:rPr>
                <w:lang w:val="de-DE"/>
              </w:rPr>
              <w:t>1</w:t>
            </w:r>
          </w:p>
        </w:tc>
      </w:tr>
      <w:tr w:rsidR="00EE5860" w:rsidRPr="00441CD0" w14:paraId="7ECD65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B5697C" w14:textId="77777777" w:rsidR="00EE5860" w:rsidRPr="00441CD0" w:rsidRDefault="00EE5860" w:rsidP="00BB0E1F">
            <w:pPr>
              <w:pStyle w:val="TAC"/>
              <w:rPr>
                <w:lang w:val="sv-SE"/>
              </w:rPr>
            </w:pPr>
            <w:r w:rsidRPr="00441CD0">
              <w:rPr>
                <w:lang w:val="sv-SE"/>
              </w:rPr>
              <w:t>162</w:t>
            </w:r>
          </w:p>
        </w:tc>
        <w:tc>
          <w:tcPr>
            <w:tcW w:w="1962" w:type="pct"/>
            <w:tcBorders>
              <w:top w:val="single" w:sz="4" w:space="0" w:color="auto"/>
              <w:left w:val="single" w:sz="4" w:space="0" w:color="auto"/>
              <w:bottom w:val="single" w:sz="4" w:space="0" w:color="auto"/>
              <w:right w:val="single" w:sz="4" w:space="0" w:color="auto"/>
            </w:tcBorders>
            <w:hideMark/>
          </w:tcPr>
          <w:p w14:paraId="679CA1AC" w14:textId="77777777" w:rsidR="00EE5860" w:rsidRPr="00441CD0" w:rsidRDefault="00EE5860" w:rsidP="00BB0E1F">
            <w:pPr>
              <w:pStyle w:val="TAL"/>
              <w:rPr>
                <w:lang w:val="x-none"/>
              </w:rPr>
            </w:pPr>
            <w:r w:rsidRPr="00441CD0">
              <w:t>PFCPAUReq-Flags</w:t>
            </w:r>
          </w:p>
        </w:tc>
        <w:tc>
          <w:tcPr>
            <w:tcW w:w="1360" w:type="pct"/>
            <w:tcBorders>
              <w:top w:val="single" w:sz="4" w:space="0" w:color="auto"/>
              <w:left w:val="single" w:sz="4" w:space="0" w:color="auto"/>
              <w:bottom w:val="single" w:sz="4" w:space="0" w:color="auto"/>
              <w:right w:val="single" w:sz="4" w:space="0" w:color="auto"/>
            </w:tcBorders>
            <w:hideMark/>
          </w:tcPr>
          <w:p w14:paraId="7EF330CD" w14:textId="35101B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.2.120</w:t>
            </w:r>
          </w:p>
        </w:tc>
        <w:tc>
          <w:tcPr>
            <w:tcW w:w="833" w:type="pct"/>
            <w:tcBorders>
              <w:top w:val="single" w:sz="4" w:space="0" w:color="auto"/>
              <w:left w:val="single" w:sz="4" w:space="0" w:color="auto"/>
              <w:bottom w:val="single" w:sz="4" w:space="0" w:color="auto"/>
              <w:right w:val="single" w:sz="4" w:space="0" w:color="auto"/>
            </w:tcBorders>
            <w:hideMark/>
          </w:tcPr>
          <w:p w14:paraId="52A42933" w14:textId="77777777" w:rsidR="00EE5860" w:rsidRPr="00441CD0" w:rsidRDefault="00EE5860" w:rsidP="00BB0E1F">
            <w:pPr>
              <w:pStyle w:val="TAC"/>
              <w:rPr>
                <w:lang w:val="de-DE"/>
              </w:rPr>
            </w:pPr>
            <w:r w:rsidRPr="00441CD0">
              <w:rPr>
                <w:lang w:val="de-DE"/>
              </w:rPr>
              <w:t>1</w:t>
            </w:r>
          </w:p>
        </w:tc>
      </w:tr>
      <w:tr w:rsidR="00EE5860" w:rsidRPr="00441CD0" w14:paraId="11BEF8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C5DAAF" w14:textId="77777777" w:rsidR="00EE5860" w:rsidRPr="00441CD0" w:rsidRDefault="00EE5860" w:rsidP="00BB0E1F">
            <w:pPr>
              <w:pStyle w:val="TAC"/>
              <w:rPr>
                <w:lang w:val="sv-SE"/>
              </w:rPr>
            </w:pPr>
            <w:r w:rsidRPr="00441CD0">
              <w:rPr>
                <w:lang w:val="sv-SE"/>
              </w:rPr>
              <w:t>163</w:t>
            </w:r>
          </w:p>
        </w:tc>
        <w:tc>
          <w:tcPr>
            <w:tcW w:w="1962" w:type="pct"/>
            <w:tcBorders>
              <w:top w:val="single" w:sz="4" w:space="0" w:color="auto"/>
              <w:left w:val="single" w:sz="4" w:space="0" w:color="auto"/>
              <w:bottom w:val="single" w:sz="4" w:space="0" w:color="auto"/>
              <w:right w:val="single" w:sz="4" w:space="0" w:color="auto"/>
            </w:tcBorders>
            <w:hideMark/>
          </w:tcPr>
          <w:p w14:paraId="49633454" w14:textId="77777777" w:rsidR="00EE5860" w:rsidRPr="00441CD0" w:rsidRDefault="00EE5860" w:rsidP="00BB0E1F">
            <w:pPr>
              <w:pStyle w:val="TAL"/>
              <w:rPr>
                <w:lang w:val="x-none"/>
              </w:rPr>
            </w:pPr>
            <w:r w:rsidRPr="00441CD0">
              <w:t>Activation Time</w:t>
            </w:r>
          </w:p>
        </w:tc>
        <w:tc>
          <w:tcPr>
            <w:tcW w:w="1360" w:type="pct"/>
            <w:tcBorders>
              <w:top w:val="single" w:sz="4" w:space="0" w:color="auto"/>
              <w:left w:val="single" w:sz="4" w:space="0" w:color="auto"/>
              <w:bottom w:val="single" w:sz="4" w:space="0" w:color="auto"/>
              <w:right w:val="single" w:sz="4" w:space="0" w:color="auto"/>
            </w:tcBorders>
            <w:hideMark/>
          </w:tcPr>
          <w:p w14:paraId="7DDB62AA" w14:textId="2893303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.2.121</w:t>
            </w:r>
          </w:p>
        </w:tc>
        <w:tc>
          <w:tcPr>
            <w:tcW w:w="833" w:type="pct"/>
            <w:tcBorders>
              <w:top w:val="single" w:sz="4" w:space="0" w:color="auto"/>
              <w:left w:val="single" w:sz="4" w:space="0" w:color="auto"/>
              <w:bottom w:val="single" w:sz="4" w:space="0" w:color="auto"/>
              <w:right w:val="single" w:sz="4" w:space="0" w:color="auto"/>
            </w:tcBorders>
            <w:hideMark/>
          </w:tcPr>
          <w:p w14:paraId="64650007" w14:textId="77777777" w:rsidR="00EE5860" w:rsidRPr="00441CD0" w:rsidRDefault="00EE5860" w:rsidP="00BB0E1F">
            <w:pPr>
              <w:pStyle w:val="TAC"/>
              <w:rPr>
                <w:lang w:val="de-DE"/>
              </w:rPr>
            </w:pPr>
            <w:r w:rsidRPr="00441CD0">
              <w:rPr>
                <w:lang w:val="de-DE"/>
              </w:rPr>
              <w:t>4</w:t>
            </w:r>
          </w:p>
        </w:tc>
      </w:tr>
      <w:tr w:rsidR="00EE5860" w:rsidRPr="00441CD0" w14:paraId="658E752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50AFF9" w14:textId="77777777" w:rsidR="00EE5860" w:rsidRPr="00441CD0" w:rsidRDefault="00EE5860" w:rsidP="00BB0E1F">
            <w:pPr>
              <w:pStyle w:val="TAC"/>
              <w:rPr>
                <w:lang w:val="sv-SE"/>
              </w:rPr>
            </w:pPr>
            <w:r w:rsidRPr="00441CD0">
              <w:rPr>
                <w:lang w:val="sv-SE"/>
              </w:rPr>
              <w:t>164</w:t>
            </w:r>
          </w:p>
        </w:tc>
        <w:tc>
          <w:tcPr>
            <w:tcW w:w="1962" w:type="pct"/>
            <w:tcBorders>
              <w:top w:val="single" w:sz="4" w:space="0" w:color="auto"/>
              <w:left w:val="single" w:sz="4" w:space="0" w:color="auto"/>
              <w:bottom w:val="single" w:sz="4" w:space="0" w:color="auto"/>
              <w:right w:val="single" w:sz="4" w:space="0" w:color="auto"/>
            </w:tcBorders>
            <w:hideMark/>
          </w:tcPr>
          <w:p w14:paraId="407BE35C" w14:textId="77777777" w:rsidR="00EE5860" w:rsidRPr="00441CD0" w:rsidRDefault="00EE5860" w:rsidP="00BB0E1F">
            <w:pPr>
              <w:pStyle w:val="TAL"/>
              <w:rPr>
                <w:lang w:val="x-none"/>
              </w:rPr>
            </w:pPr>
            <w:r w:rsidRPr="00441CD0">
              <w:t>Deactivation Time</w:t>
            </w:r>
          </w:p>
        </w:tc>
        <w:tc>
          <w:tcPr>
            <w:tcW w:w="1360" w:type="pct"/>
            <w:tcBorders>
              <w:top w:val="single" w:sz="4" w:space="0" w:color="auto"/>
              <w:left w:val="single" w:sz="4" w:space="0" w:color="auto"/>
              <w:bottom w:val="single" w:sz="4" w:space="0" w:color="auto"/>
              <w:right w:val="single" w:sz="4" w:space="0" w:color="auto"/>
            </w:tcBorders>
            <w:hideMark/>
          </w:tcPr>
          <w:p w14:paraId="6BCE1C95" w14:textId="7E02029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.2.122</w:t>
            </w:r>
          </w:p>
        </w:tc>
        <w:tc>
          <w:tcPr>
            <w:tcW w:w="833" w:type="pct"/>
            <w:tcBorders>
              <w:top w:val="single" w:sz="4" w:space="0" w:color="auto"/>
              <w:left w:val="single" w:sz="4" w:space="0" w:color="auto"/>
              <w:bottom w:val="single" w:sz="4" w:space="0" w:color="auto"/>
              <w:right w:val="single" w:sz="4" w:space="0" w:color="auto"/>
            </w:tcBorders>
            <w:hideMark/>
          </w:tcPr>
          <w:p w14:paraId="5D2B6A00" w14:textId="77777777" w:rsidR="00EE5860" w:rsidRPr="00441CD0" w:rsidRDefault="00EE5860" w:rsidP="00BB0E1F">
            <w:pPr>
              <w:pStyle w:val="TAC"/>
              <w:rPr>
                <w:lang w:val="de-DE"/>
              </w:rPr>
            </w:pPr>
            <w:r w:rsidRPr="00441CD0">
              <w:rPr>
                <w:lang w:val="de-DE"/>
              </w:rPr>
              <w:t>4</w:t>
            </w:r>
          </w:p>
        </w:tc>
      </w:tr>
      <w:tr w:rsidR="00EE5860" w:rsidRPr="00441CD0" w14:paraId="07C4F52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531AD11" w14:textId="77777777" w:rsidR="00EE5860" w:rsidRPr="00441CD0" w:rsidRDefault="00EE5860" w:rsidP="00BB0E1F">
            <w:pPr>
              <w:pStyle w:val="TAC"/>
              <w:rPr>
                <w:lang w:val="sv-SE"/>
              </w:rPr>
            </w:pPr>
            <w:r w:rsidRPr="00441CD0">
              <w:t>165</w:t>
            </w:r>
          </w:p>
        </w:tc>
        <w:tc>
          <w:tcPr>
            <w:tcW w:w="1962" w:type="pct"/>
            <w:tcBorders>
              <w:top w:val="single" w:sz="4" w:space="0" w:color="auto"/>
              <w:left w:val="single" w:sz="4" w:space="0" w:color="auto"/>
              <w:bottom w:val="single" w:sz="4" w:space="0" w:color="auto"/>
              <w:right w:val="single" w:sz="4" w:space="0" w:color="auto"/>
            </w:tcBorders>
            <w:hideMark/>
          </w:tcPr>
          <w:p w14:paraId="7DC932B9" w14:textId="77777777" w:rsidR="00EE5860" w:rsidRPr="00441CD0" w:rsidRDefault="00EE5860" w:rsidP="00BB0E1F">
            <w:pPr>
              <w:pStyle w:val="TAL"/>
              <w:rPr>
                <w:lang w:val="x-none"/>
              </w:rPr>
            </w:pPr>
            <w:r w:rsidRPr="00441CD0">
              <w:rPr>
                <w:lang w:val="en-US"/>
              </w:rPr>
              <w:t>Create MAR</w:t>
            </w:r>
          </w:p>
        </w:tc>
        <w:tc>
          <w:tcPr>
            <w:tcW w:w="1360" w:type="pct"/>
            <w:tcBorders>
              <w:top w:val="single" w:sz="4" w:space="0" w:color="auto"/>
              <w:left w:val="single" w:sz="4" w:space="0" w:color="auto"/>
              <w:bottom w:val="single" w:sz="4" w:space="0" w:color="auto"/>
              <w:right w:val="single" w:sz="4" w:space="0" w:color="auto"/>
            </w:tcBorders>
            <w:hideMark/>
          </w:tcPr>
          <w:p w14:paraId="2AABE356" w14:textId="77777777" w:rsidR="00EE5860" w:rsidRPr="00441CD0" w:rsidRDefault="00EE5860" w:rsidP="00BB0E1F">
            <w:pPr>
              <w:pStyle w:val="TAL"/>
            </w:pPr>
            <w:r w:rsidRPr="00441CD0">
              <w:t>Extendable / Table 7.5.2</w:t>
            </w:r>
            <w:r w:rsidRPr="00441CD0">
              <w:rPr>
                <w:lang w:val="de-DE"/>
              </w:rPr>
              <w:t>.8-1</w:t>
            </w:r>
          </w:p>
        </w:tc>
        <w:tc>
          <w:tcPr>
            <w:tcW w:w="833" w:type="pct"/>
            <w:tcBorders>
              <w:top w:val="single" w:sz="4" w:space="0" w:color="auto"/>
              <w:left w:val="single" w:sz="4" w:space="0" w:color="auto"/>
              <w:bottom w:val="single" w:sz="4" w:space="0" w:color="auto"/>
              <w:right w:val="single" w:sz="4" w:space="0" w:color="auto"/>
            </w:tcBorders>
            <w:hideMark/>
          </w:tcPr>
          <w:p w14:paraId="1F3D2519" w14:textId="77777777" w:rsidR="00EE5860" w:rsidRPr="00441CD0" w:rsidRDefault="00EE5860" w:rsidP="00BB0E1F">
            <w:pPr>
              <w:pStyle w:val="TAC"/>
              <w:rPr>
                <w:lang w:val="de-DE"/>
              </w:rPr>
            </w:pPr>
            <w:r w:rsidRPr="00441CD0">
              <w:rPr>
                <w:lang w:val="fr-FR"/>
              </w:rPr>
              <w:t>Not Applicable</w:t>
            </w:r>
          </w:p>
        </w:tc>
      </w:tr>
      <w:tr w:rsidR="00EE5860" w:rsidRPr="00441CD0" w14:paraId="15D10F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FE383B" w14:textId="77777777" w:rsidR="00EE5860" w:rsidRPr="00441CD0" w:rsidRDefault="00EE5860" w:rsidP="00BB0E1F">
            <w:pPr>
              <w:pStyle w:val="TAC"/>
              <w:rPr>
                <w:lang w:val="sv-SE"/>
              </w:rPr>
            </w:pPr>
            <w:r w:rsidRPr="00441CD0">
              <w:t>166</w:t>
            </w:r>
          </w:p>
        </w:tc>
        <w:tc>
          <w:tcPr>
            <w:tcW w:w="1962" w:type="pct"/>
            <w:tcBorders>
              <w:top w:val="single" w:sz="4" w:space="0" w:color="auto"/>
              <w:left w:val="single" w:sz="4" w:space="0" w:color="auto"/>
              <w:bottom w:val="single" w:sz="4" w:space="0" w:color="auto"/>
              <w:right w:val="single" w:sz="4" w:space="0" w:color="auto"/>
            </w:tcBorders>
            <w:hideMark/>
          </w:tcPr>
          <w:p w14:paraId="18BFFF76" w14:textId="77777777" w:rsidR="00EE5860" w:rsidRPr="00441CD0" w:rsidRDefault="00EE5860" w:rsidP="00BB0E1F">
            <w:pPr>
              <w:pStyle w:val="TAL"/>
              <w:rPr>
                <w:lang w:val="x-none"/>
              </w:rPr>
            </w:pPr>
            <w:r w:rsidRPr="00441CD0">
              <w:t>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18B8050C"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6A65328" w14:textId="77777777" w:rsidR="00EE5860" w:rsidRPr="00441CD0" w:rsidRDefault="00EE5860" w:rsidP="00BB0E1F">
            <w:pPr>
              <w:pStyle w:val="TAC"/>
              <w:rPr>
                <w:lang w:val="de-DE"/>
              </w:rPr>
            </w:pPr>
            <w:r w:rsidRPr="00441CD0">
              <w:rPr>
                <w:lang w:val="fr-FR"/>
              </w:rPr>
              <w:t>Not Applicable</w:t>
            </w:r>
          </w:p>
        </w:tc>
      </w:tr>
      <w:tr w:rsidR="00EE5860" w:rsidRPr="00441CD0" w14:paraId="427011E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048D583" w14:textId="77777777" w:rsidR="00EE5860" w:rsidRPr="00441CD0" w:rsidRDefault="00EE5860" w:rsidP="00BB0E1F">
            <w:pPr>
              <w:pStyle w:val="TAC"/>
            </w:pPr>
            <w:r w:rsidRPr="00441CD0">
              <w:t>167</w:t>
            </w:r>
          </w:p>
        </w:tc>
        <w:tc>
          <w:tcPr>
            <w:tcW w:w="1962" w:type="pct"/>
            <w:tcBorders>
              <w:top w:val="single" w:sz="4" w:space="0" w:color="auto"/>
              <w:left w:val="single" w:sz="4" w:space="0" w:color="auto"/>
              <w:bottom w:val="single" w:sz="4" w:space="0" w:color="auto"/>
              <w:right w:val="single" w:sz="4" w:space="0" w:color="auto"/>
            </w:tcBorders>
            <w:hideMark/>
          </w:tcPr>
          <w:p w14:paraId="5533B611" w14:textId="77777777" w:rsidR="00EE5860" w:rsidRPr="00441CD0" w:rsidRDefault="00EE5860" w:rsidP="00BB0E1F">
            <w:pPr>
              <w:pStyle w:val="TAL"/>
              <w:rPr>
                <w:lang w:val="x-none"/>
              </w:rPr>
            </w:pPr>
            <w:r w:rsidRPr="00441CD0">
              <w:t>Non-3GPP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3BDC7BD9"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14880D39" w14:textId="77777777" w:rsidR="00EE5860" w:rsidRPr="00441CD0" w:rsidRDefault="00EE5860" w:rsidP="00BB0E1F">
            <w:pPr>
              <w:pStyle w:val="TAC"/>
              <w:rPr>
                <w:lang w:val="fr-FR"/>
              </w:rPr>
            </w:pPr>
            <w:r w:rsidRPr="00441CD0">
              <w:rPr>
                <w:lang w:val="fr-FR"/>
              </w:rPr>
              <w:t>Not Applicable</w:t>
            </w:r>
          </w:p>
        </w:tc>
      </w:tr>
      <w:tr w:rsidR="00EE5860" w:rsidRPr="00441CD0" w14:paraId="00179D1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06CC993" w14:textId="77777777" w:rsidR="00EE5860" w:rsidRPr="00441CD0" w:rsidRDefault="00EE5860" w:rsidP="00BB0E1F">
            <w:pPr>
              <w:pStyle w:val="TAC"/>
              <w:rPr>
                <w:lang w:val="sv-SE"/>
              </w:rPr>
            </w:pPr>
            <w:r w:rsidRPr="00441CD0">
              <w:t>168</w:t>
            </w:r>
          </w:p>
        </w:tc>
        <w:tc>
          <w:tcPr>
            <w:tcW w:w="1962" w:type="pct"/>
            <w:tcBorders>
              <w:top w:val="single" w:sz="4" w:space="0" w:color="auto"/>
              <w:left w:val="single" w:sz="4" w:space="0" w:color="auto"/>
              <w:bottom w:val="single" w:sz="4" w:space="0" w:color="auto"/>
              <w:right w:val="single" w:sz="4" w:space="0" w:color="auto"/>
            </w:tcBorders>
            <w:hideMark/>
          </w:tcPr>
          <w:p w14:paraId="487DFEBE" w14:textId="77777777" w:rsidR="00EE5860" w:rsidRPr="00441CD0" w:rsidRDefault="00EE5860" w:rsidP="00BB0E1F">
            <w:pPr>
              <w:pStyle w:val="TAL"/>
              <w:rPr>
                <w:lang w:val="x-none"/>
              </w:rPr>
            </w:pPr>
            <w:r w:rsidRPr="00441CD0">
              <w:rPr>
                <w:lang w:val="en-US"/>
              </w:rPr>
              <w:t>Remove MAR</w:t>
            </w:r>
          </w:p>
        </w:tc>
        <w:tc>
          <w:tcPr>
            <w:tcW w:w="1360" w:type="pct"/>
            <w:tcBorders>
              <w:top w:val="single" w:sz="4" w:space="0" w:color="auto"/>
              <w:left w:val="single" w:sz="4" w:space="0" w:color="auto"/>
              <w:bottom w:val="single" w:sz="4" w:space="0" w:color="auto"/>
              <w:right w:val="single" w:sz="4" w:space="0" w:color="auto"/>
            </w:tcBorders>
            <w:hideMark/>
          </w:tcPr>
          <w:p w14:paraId="24A29FE8" w14:textId="77777777" w:rsidR="00EE5860" w:rsidRPr="00441CD0" w:rsidRDefault="00EE5860" w:rsidP="00BB0E1F">
            <w:pPr>
              <w:pStyle w:val="TAL"/>
            </w:pPr>
            <w:r w:rsidRPr="00441CD0">
              <w:t>Extendable / Table 7.5.4</w:t>
            </w:r>
            <w:r w:rsidRPr="00441CD0">
              <w:rPr>
                <w:lang w:val="de-DE"/>
              </w:rPr>
              <w:t>.15-1</w:t>
            </w:r>
          </w:p>
        </w:tc>
        <w:tc>
          <w:tcPr>
            <w:tcW w:w="833" w:type="pct"/>
            <w:tcBorders>
              <w:top w:val="single" w:sz="4" w:space="0" w:color="auto"/>
              <w:left w:val="single" w:sz="4" w:space="0" w:color="auto"/>
              <w:bottom w:val="single" w:sz="4" w:space="0" w:color="auto"/>
              <w:right w:val="single" w:sz="4" w:space="0" w:color="auto"/>
            </w:tcBorders>
            <w:hideMark/>
          </w:tcPr>
          <w:p w14:paraId="0DDD5BCE" w14:textId="77777777" w:rsidR="00EE5860" w:rsidRPr="00441CD0" w:rsidRDefault="00EE5860" w:rsidP="00BB0E1F">
            <w:pPr>
              <w:pStyle w:val="TAC"/>
              <w:rPr>
                <w:lang w:val="de-DE"/>
              </w:rPr>
            </w:pPr>
            <w:r w:rsidRPr="00441CD0">
              <w:rPr>
                <w:lang w:val="fr-FR"/>
              </w:rPr>
              <w:t>Not Applicable</w:t>
            </w:r>
          </w:p>
        </w:tc>
      </w:tr>
      <w:tr w:rsidR="00EE5860" w:rsidRPr="00441CD0" w14:paraId="51C3B1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4F352FB" w14:textId="77777777" w:rsidR="00EE5860" w:rsidRPr="00441CD0" w:rsidRDefault="00EE5860" w:rsidP="00BB0E1F">
            <w:pPr>
              <w:pStyle w:val="TAC"/>
              <w:rPr>
                <w:lang w:val="sv-SE"/>
              </w:rPr>
            </w:pPr>
            <w:r w:rsidRPr="00441CD0">
              <w:t>169</w:t>
            </w:r>
          </w:p>
        </w:tc>
        <w:tc>
          <w:tcPr>
            <w:tcW w:w="1962" w:type="pct"/>
            <w:tcBorders>
              <w:top w:val="single" w:sz="4" w:space="0" w:color="auto"/>
              <w:left w:val="single" w:sz="4" w:space="0" w:color="auto"/>
              <w:bottom w:val="single" w:sz="4" w:space="0" w:color="auto"/>
              <w:right w:val="single" w:sz="4" w:space="0" w:color="auto"/>
            </w:tcBorders>
            <w:hideMark/>
          </w:tcPr>
          <w:p w14:paraId="25C31AD0" w14:textId="77777777" w:rsidR="00EE5860" w:rsidRPr="00441CD0" w:rsidRDefault="00EE5860" w:rsidP="00BB0E1F">
            <w:pPr>
              <w:pStyle w:val="TAL"/>
              <w:rPr>
                <w:lang w:val="x-none"/>
              </w:rPr>
            </w:pPr>
            <w:r w:rsidRPr="00441CD0">
              <w:rPr>
                <w:lang w:val="fr-FR"/>
              </w:rPr>
              <w:t>Update MAR</w:t>
            </w:r>
          </w:p>
        </w:tc>
        <w:tc>
          <w:tcPr>
            <w:tcW w:w="1360" w:type="pct"/>
            <w:tcBorders>
              <w:top w:val="single" w:sz="4" w:space="0" w:color="auto"/>
              <w:left w:val="single" w:sz="4" w:space="0" w:color="auto"/>
              <w:bottom w:val="single" w:sz="4" w:space="0" w:color="auto"/>
              <w:right w:val="single" w:sz="4" w:space="0" w:color="auto"/>
            </w:tcBorders>
            <w:hideMark/>
          </w:tcPr>
          <w:p w14:paraId="48E86472"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16623CD0" w14:textId="77777777" w:rsidR="00EE5860" w:rsidRPr="00441CD0" w:rsidRDefault="00EE5860" w:rsidP="00BB0E1F">
            <w:pPr>
              <w:pStyle w:val="TAC"/>
              <w:rPr>
                <w:lang w:val="de-DE"/>
              </w:rPr>
            </w:pPr>
            <w:r w:rsidRPr="00441CD0">
              <w:rPr>
                <w:lang w:val="fr-FR"/>
              </w:rPr>
              <w:t>Not Applicable</w:t>
            </w:r>
          </w:p>
        </w:tc>
      </w:tr>
      <w:tr w:rsidR="00EE5860" w:rsidRPr="00441CD0" w14:paraId="15DCDC5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79C550" w14:textId="77777777" w:rsidR="00EE5860" w:rsidRPr="00441CD0" w:rsidRDefault="00EE5860" w:rsidP="00BB0E1F">
            <w:pPr>
              <w:pStyle w:val="TAC"/>
              <w:rPr>
                <w:lang w:val="sv-SE"/>
              </w:rPr>
            </w:pPr>
            <w:r w:rsidRPr="00441CD0">
              <w:rPr>
                <w:lang w:val="sv-SE"/>
              </w:rPr>
              <w:t>170</w:t>
            </w:r>
          </w:p>
        </w:tc>
        <w:tc>
          <w:tcPr>
            <w:tcW w:w="1962" w:type="pct"/>
            <w:tcBorders>
              <w:top w:val="single" w:sz="4" w:space="0" w:color="auto"/>
              <w:left w:val="single" w:sz="4" w:space="0" w:color="auto"/>
              <w:bottom w:val="single" w:sz="4" w:space="0" w:color="auto"/>
              <w:right w:val="single" w:sz="4" w:space="0" w:color="auto"/>
            </w:tcBorders>
            <w:hideMark/>
          </w:tcPr>
          <w:p w14:paraId="6993626E" w14:textId="77777777" w:rsidR="00EE5860" w:rsidRPr="00441CD0" w:rsidRDefault="00EE5860" w:rsidP="00BB0E1F">
            <w:pPr>
              <w:pStyle w:val="TAL"/>
              <w:rPr>
                <w:lang w:val="x-none"/>
              </w:rPr>
            </w:pPr>
            <w:r w:rsidRPr="00441CD0">
              <w:t>MAR ID</w:t>
            </w:r>
          </w:p>
        </w:tc>
        <w:tc>
          <w:tcPr>
            <w:tcW w:w="1360" w:type="pct"/>
            <w:tcBorders>
              <w:top w:val="single" w:sz="4" w:space="0" w:color="auto"/>
              <w:left w:val="single" w:sz="4" w:space="0" w:color="auto"/>
              <w:bottom w:val="single" w:sz="4" w:space="0" w:color="auto"/>
              <w:right w:val="single" w:sz="4" w:space="0" w:color="auto"/>
            </w:tcBorders>
            <w:hideMark/>
          </w:tcPr>
          <w:p w14:paraId="56340408" w14:textId="7E858C4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.2.123</w:t>
            </w:r>
          </w:p>
        </w:tc>
        <w:tc>
          <w:tcPr>
            <w:tcW w:w="833" w:type="pct"/>
            <w:tcBorders>
              <w:top w:val="single" w:sz="4" w:space="0" w:color="auto"/>
              <w:left w:val="single" w:sz="4" w:space="0" w:color="auto"/>
              <w:bottom w:val="single" w:sz="4" w:space="0" w:color="auto"/>
              <w:right w:val="single" w:sz="4" w:space="0" w:color="auto"/>
            </w:tcBorders>
            <w:hideMark/>
          </w:tcPr>
          <w:p w14:paraId="248B7A3A" w14:textId="77777777" w:rsidR="00EE5860" w:rsidRPr="00441CD0" w:rsidRDefault="00EE5860" w:rsidP="00BB0E1F">
            <w:pPr>
              <w:pStyle w:val="TAC"/>
              <w:rPr>
                <w:lang w:val="fr-FR"/>
              </w:rPr>
            </w:pPr>
            <w:r w:rsidRPr="00441CD0">
              <w:rPr>
                <w:lang w:val="fr-FR"/>
              </w:rPr>
              <w:t>2</w:t>
            </w:r>
          </w:p>
        </w:tc>
      </w:tr>
      <w:tr w:rsidR="00EE5860" w:rsidRPr="00441CD0" w14:paraId="593B7D7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FCA95A" w14:textId="77777777" w:rsidR="00EE5860" w:rsidRPr="00441CD0" w:rsidRDefault="00EE5860" w:rsidP="00BB0E1F">
            <w:pPr>
              <w:pStyle w:val="TAC"/>
              <w:rPr>
                <w:lang w:val="sv-SE"/>
              </w:rPr>
            </w:pPr>
            <w:r w:rsidRPr="00441CD0">
              <w:rPr>
                <w:lang w:val="sv-SE"/>
              </w:rPr>
              <w:t>171</w:t>
            </w:r>
          </w:p>
        </w:tc>
        <w:tc>
          <w:tcPr>
            <w:tcW w:w="1962" w:type="pct"/>
            <w:tcBorders>
              <w:top w:val="single" w:sz="4" w:space="0" w:color="auto"/>
              <w:left w:val="single" w:sz="4" w:space="0" w:color="auto"/>
              <w:bottom w:val="single" w:sz="4" w:space="0" w:color="auto"/>
              <w:right w:val="single" w:sz="4" w:space="0" w:color="auto"/>
            </w:tcBorders>
            <w:hideMark/>
          </w:tcPr>
          <w:p w14:paraId="7BF9B5B0" w14:textId="77777777" w:rsidR="00EE5860" w:rsidRPr="00441CD0" w:rsidRDefault="00EE5860" w:rsidP="00BB0E1F">
            <w:pPr>
              <w:pStyle w:val="TAL"/>
              <w:rPr>
                <w:lang w:val="x-none"/>
              </w:rPr>
            </w:pPr>
            <w:r w:rsidRPr="00441CD0">
              <w:t>Steering Functionality</w:t>
            </w:r>
          </w:p>
        </w:tc>
        <w:tc>
          <w:tcPr>
            <w:tcW w:w="1360" w:type="pct"/>
            <w:tcBorders>
              <w:top w:val="single" w:sz="4" w:space="0" w:color="auto"/>
              <w:left w:val="single" w:sz="4" w:space="0" w:color="auto"/>
              <w:bottom w:val="single" w:sz="4" w:space="0" w:color="auto"/>
              <w:right w:val="single" w:sz="4" w:space="0" w:color="auto"/>
            </w:tcBorders>
            <w:hideMark/>
          </w:tcPr>
          <w:p w14:paraId="35BC1288" w14:textId="7773888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.2.124</w:t>
            </w:r>
          </w:p>
        </w:tc>
        <w:tc>
          <w:tcPr>
            <w:tcW w:w="833" w:type="pct"/>
            <w:tcBorders>
              <w:top w:val="single" w:sz="4" w:space="0" w:color="auto"/>
              <w:left w:val="single" w:sz="4" w:space="0" w:color="auto"/>
              <w:bottom w:val="single" w:sz="4" w:space="0" w:color="auto"/>
              <w:right w:val="single" w:sz="4" w:space="0" w:color="auto"/>
            </w:tcBorders>
            <w:hideMark/>
          </w:tcPr>
          <w:p w14:paraId="0B1FACF9" w14:textId="77777777" w:rsidR="00EE5860" w:rsidRPr="00441CD0" w:rsidRDefault="00EE5860" w:rsidP="00BB0E1F">
            <w:pPr>
              <w:pStyle w:val="TAC"/>
              <w:rPr>
                <w:lang w:val="de-DE"/>
              </w:rPr>
            </w:pPr>
            <w:r w:rsidRPr="00441CD0">
              <w:rPr>
                <w:lang w:val="de-DE"/>
              </w:rPr>
              <w:t>1</w:t>
            </w:r>
          </w:p>
        </w:tc>
      </w:tr>
      <w:tr w:rsidR="00EE5860" w:rsidRPr="00441CD0" w14:paraId="79A8495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A48E9C3" w14:textId="77777777" w:rsidR="00EE5860" w:rsidRPr="00441CD0" w:rsidRDefault="00EE5860" w:rsidP="00BB0E1F">
            <w:pPr>
              <w:pStyle w:val="TAC"/>
              <w:rPr>
                <w:lang w:val="sv-SE"/>
              </w:rPr>
            </w:pPr>
            <w:r w:rsidRPr="00441CD0">
              <w:rPr>
                <w:lang w:val="sv-SE"/>
              </w:rPr>
              <w:t>172</w:t>
            </w:r>
          </w:p>
        </w:tc>
        <w:tc>
          <w:tcPr>
            <w:tcW w:w="1962" w:type="pct"/>
            <w:tcBorders>
              <w:top w:val="single" w:sz="4" w:space="0" w:color="auto"/>
              <w:left w:val="single" w:sz="4" w:space="0" w:color="auto"/>
              <w:bottom w:val="single" w:sz="4" w:space="0" w:color="auto"/>
              <w:right w:val="single" w:sz="4" w:space="0" w:color="auto"/>
            </w:tcBorders>
            <w:hideMark/>
          </w:tcPr>
          <w:p w14:paraId="3A3CCC23" w14:textId="77777777" w:rsidR="00EE5860" w:rsidRPr="00441CD0" w:rsidRDefault="00EE5860" w:rsidP="00BB0E1F">
            <w:pPr>
              <w:pStyle w:val="TAL"/>
              <w:rPr>
                <w:lang w:val="x-none"/>
              </w:rPr>
            </w:pPr>
            <w:r w:rsidRPr="00441CD0">
              <w:t>Steering Mode</w:t>
            </w:r>
          </w:p>
        </w:tc>
        <w:tc>
          <w:tcPr>
            <w:tcW w:w="1360" w:type="pct"/>
            <w:tcBorders>
              <w:top w:val="single" w:sz="4" w:space="0" w:color="auto"/>
              <w:left w:val="single" w:sz="4" w:space="0" w:color="auto"/>
              <w:bottom w:val="single" w:sz="4" w:space="0" w:color="auto"/>
              <w:right w:val="single" w:sz="4" w:space="0" w:color="auto"/>
            </w:tcBorders>
            <w:hideMark/>
          </w:tcPr>
          <w:p w14:paraId="49701C94" w14:textId="4013BEA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.2.125</w:t>
            </w:r>
          </w:p>
        </w:tc>
        <w:tc>
          <w:tcPr>
            <w:tcW w:w="833" w:type="pct"/>
            <w:tcBorders>
              <w:top w:val="single" w:sz="4" w:space="0" w:color="auto"/>
              <w:left w:val="single" w:sz="4" w:space="0" w:color="auto"/>
              <w:bottom w:val="single" w:sz="4" w:space="0" w:color="auto"/>
              <w:right w:val="single" w:sz="4" w:space="0" w:color="auto"/>
            </w:tcBorders>
            <w:hideMark/>
          </w:tcPr>
          <w:p w14:paraId="6D0526A4" w14:textId="77777777" w:rsidR="00EE5860" w:rsidRPr="00441CD0" w:rsidRDefault="00EE5860" w:rsidP="00BB0E1F">
            <w:pPr>
              <w:pStyle w:val="TAC"/>
              <w:rPr>
                <w:lang w:val="de-DE"/>
              </w:rPr>
            </w:pPr>
            <w:r w:rsidRPr="00441CD0">
              <w:rPr>
                <w:lang w:val="de-DE"/>
              </w:rPr>
              <w:t>1</w:t>
            </w:r>
          </w:p>
        </w:tc>
      </w:tr>
      <w:tr w:rsidR="00EE5860" w:rsidRPr="00441CD0" w14:paraId="3BB14F4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812F190" w14:textId="77777777" w:rsidR="00EE5860" w:rsidRPr="00441CD0" w:rsidRDefault="00EE5860" w:rsidP="00BB0E1F">
            <w:pPr>
              <w:pStyle w:val="TAC"/>
              <w:rPr>
                <w:lang w:val="sv-SE"/>
              </w:rPr>
            </w:pPr>
            <w:r w:rsidRPr="00441CD0">
              <w:rPr>
                <w:lang w:val="sv-SE"/>
              </w:rPr>
              <w:t>173</w:t>
            </w:r>
          </w:p>
        </w:tc>
        <w:tc>
          <w:tcPr>
            <w:tcW w:w="1962" w:type="pct"/>
            <w:tcBorders>
              <w:top w:val="single" w:sz="4" w:space="0" w:color="auto"/>
              <w:left w:val="single" w:sz="4" w:space="0" w:color="auto"/>
              <w:bottom w:val="single" w:sz="4" w:space="0" w:color="auto"/>
              <w:right w:val="single" w:sz="4" w:space="0" w:color="auto"/>
            </w:tcBorders>
            <w:hideMark/>
          </w:tcPr>
          <w:p w14:paraId="19CA027F" w14:textId="77777777" w:rsidR="00EE5860" w:rsidRPr="00441CD0" w:rsidRDefault="00EE5860" w:rsidP="00BB0E1F">
            <w:pPr>
              <w:pStyle w:val="TAL"/>
              <w:rPr>
                <w:lang w:val="x-none"/>
              </w:rPr>
            </w:pPr>
            <w:r w:rsidRPr="00441CD0">
              <w:t>Weight</w:t>
            </w:r>
          </w:p>
        </w:tc>
        <w:tc>
          <w:tcPr>
            <w:tcW w:w="1360" w:type="pct"/>
            <w:tcBorders>
              <w:top w:val="single" w:sz="4" w:space="0" w:color="auto"/>
              <w:left w:val="single" w:sz="4" w:space="0" w:color="auto"/>
              <w:bottom w:val="single" w:sz="4" w:space="0" w:color="auto"/>
              <w:right w:val="single" w:sz="4" w:space="0" w:color="auto"/>
            </w:tcBorders>
            <w:hideMark/>
          </w:tcPr>
          <w:p w14:paraId="75CE8C2A" w14:textId="412F3FDC"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.2.126</w:t>
            </w:r>
          </w:p>
        </w:tc>
        <w:tc>
          <w:tcPr>
            <w:tcW w:w="833" w:type="pct"/>
            <w:tcBorders>
              <w:top w:val="single" w:sz="4" w:space="0" w:color="auto"/>
              <w:left w:val="single" w:sz="4" w:space="0" w:color="auto"/>
              <w:bottom w:val="single" w:sz="4" w:space="0" w:color="auto"/>
              <w:right w:val="single" w:sz="4" w:space="0" w:color="auto"/>
            </w:tcBorders>
            <w:hideMark/>
          </w:tcPr>
          <w:p w14:paraId="0FE412C8" w14:textId="77777777" w:rsidR="00EE5860" w:rsidRPr="00441CD0" w:rsidRDefault="00EE5860" w:rsidP="00BB0E1F">
            <w:pPr>
              <w:pStyle w:val="TAC"/>
              <w:rPr>
                <w:lang w:val="de-DE"/>
              </w:rPr>
            </w:pPr>
            <w:r w:rsidRPr="00441CD0">
              <w:rPr>
                <w:lang w:val="de-DE"/>
              </w:rPr>
              <w:t>1</w:t>
            </w:r>
          </w:p>
        </w:tc>
      </w:tr>
      <w:tr w:rsidR="00EE5860" w:rsidRPr="00441CD0" w14:paraId="377FDB1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3C5C93" w14:textId="77777777" w:rsidR="00EE5860" w:rsidRPr="00441CD0" w:rsidRDefault="00EE5860" w:rsidP="00BB0E1F">
            <w:pPr>
              <w:pStyle w:val="TAC"/>
              <w:rPr>
                <w:lang w:val="sv-SE"/>
              </w:rPr>
            </w:pPr>
            <w:r w:rsidRPr="00441CD0">
              <w:rPr>
                <w:lang w:val="sv-SE"/>
              </w:rPr>
              <w:t>174</w:t>
            </w:r>
          </w:p>
        </w:tc>
        <w:tc>
          <w:tcPr>
            <w:tcW w:w="1962" w:type="pct"/>
            <w:tcBorders>
              <w:top w:val="single" w:sz="4" w:space="0" w:color="auto"/>
              <w:left w:val="single" w:sz="4" w:space="0" w:color="auto"/>
              <w:bottom w:val="single" w:sz="4" w:space="0" w:color="auto"/>
              <w:right w:val="single" w:sz="4" w:space="0" w:color="auto"/>
            </w:tcBorders>
            <w:hideMark/>
          </w:tcPr>
          <w:p w14:paraId="52B822D5" w14:textId="77777777" w:rsidR="00EE5860" w:rsidRPr="00441CD0" w:rsidRDefault="00EE5860" w:rsidP="00BB0E1F">
            <w:pPr>
              <w:pStyle w:val="TAL"/>
              <w:rPr>
                <w:lang w:val="x-none"/>
              </w:rPr>
            </w:pPr>
            <w:r w:rsidRPr="00441CD0">
              <w:t>Priority</w:t>
            </w:r>
          </w:p>
        </w:tc>
        <w:tc>
          <w:tcPr>
            <w:tcW w:w="1360" w:type="pct"/>
            <w:tcBorders>
              <w:top w:val="single" w:sz="4" w:space="0" w:color="auto"/>
              <w:left w:val="single" w:sz="4" w:space="0" w:color="auto"/>
              <w:bottom w:val="single" w:sz="4" w:space="0" w:color="auto"/>
              <w:right w:val="single" w:sz="4" w:space="0" w:color="auto"/>
            </w:tcBorders>
            <w:hideMark/>
          </w:tcPr>
          <w:p w14:paraId="7D1D1E64" w14:textId="016AA0C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.2.127</w:t>
            </w:r>
          </w:p>
        </w:tc>
        <w:tc>
          <w:tcPr>
            <w:tcW w:w="833" w:type="pct"/>
            <w:tcBorders>
              <w:top w:val="single" w:sz="4" w:space="0" w:color="auto"/>
              <w:left w:val="single" w:sz="4" w:space="0" w:color="auto"/>
              <w:bottom w:val="single" w:sz="4" w:space="0" w:color="auto"/>
              <w:right w:val="single" w:sz="4" w:space="0" w:color="auto"/>
            </w:tcBorders>
            <w:hideMark/>
          </w:tcPr>
          <w:p w14:paraId="6123DA70" w14:textId="77777777" w:rsidR="00EE5860" w:rsidRPr="00441CD0" w:rsidRDefault="00EE5860" w:rsidP="00BB0E1F">
            <w:pPr>
              <w:pStyle w:val="TAC"/>
              <w:rPr>
                <w:lang w:val="de-DE"/>
              </w:rPr>
            </w:pPr>
            <w:r w:rsidRPr="00441CD0">
              <w:rPr>
                <w:lang w:val="de-DE"/>
              </w:rPr>
              <w:t>1</w:t>
            </w:r>
          </w:p>
        </w:tc>
      </w:tr>
      <w:tr w:rsidR="00EE5860" w:rsidRPr="00441CD0" w14:paraId="3CAFD9D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F060556" w14:textId="77777777" w:rsidR="00EE5860" w:rsidRPr="00441CD0" w:rsidRDefault="00EE5860" w:rsidP="00BB0E1F">
            <w:pPr>
              <w:pStyle w:val="TAC"/>
              <w:rPr>
                <w:lang w:val="sv-SE"/>
              </w:rPr>
            </w:pPr>
            <w:r w:rsidRPr="00441CD0">
              <w:t>175</w:t>
            </w:r>
          </w:p>
        </w:tc>
        <w:tc>
          <w:tcPr>
            <w:tcW w:w="1962" w:type="pct"/>
            <w:tcBorders>
              <w:top w:val="single" w:sz="4" w:space="0" w:color="auto"/>
              <w:left w:val="single" w:sz="4" w:space="0" w:color="auto"/>
              <w:bottom w:val="single" w:sz="4" w:space="0" w:color="auto"/>
              <w:right w:val="single" w:sz="4" w:space="0" w:color="auto"/>
            </w:tcBorders>
            <w:hideMark/>
          </w:tcPr>
          <w:p w14:paraId="65077C3F" w14:textId="77777777" w:rsidR="00EE5860" w:rsidRPr="00441CD0" w:rsidRDefault="00EE5860" w:rsidP="00BB0E1F">
            <w:pPr>
              <w:pStyle w:val="TAL"/>
              <w:rPr>
                <w:lang w:val="x-none"/>
              </w:rPr>
            </w:pPr>
            <w:r w:rsidRPr="00441CD0">
              <w:t>Update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6B366C14"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21DD2A63" w14:textId="77777777" w:rsidR="00EE5860" w:rsidRPr="00441CD0" w:rsidRDefault="00EE5860" w:rsidP="00BB0E1F">
            <w:pPr>
              <w:pStyle w:val="TAC"/>
              <w:rPr>
                <w:lang w:val="de-DE"/>
              </w:rPr>
            </w:pPr>
            <w:r w:rsidRPr="00441CD0">
              <w:rPr>
                <w:lang w:val="fr-FR"/>
              </w:rPr>
              <w:t>Not Applicable</w:t>
            </w:r>
          </w:p>
        </w:tc>
      </w:tr>
      <w:tr w:rsidR="00EE5860" w:rsidRPr="00441CD0" w14:paraId="6A0276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4466E4" w14:textId="77777777" w:rsidR="00EE5860" w:rsidRPr="00441CD0" w:rsidRDefault="00EE5860" w:rsidP="00BB0E1F">
            <w:pPr>
              <w:pStyle w:val="TAC"/>
              <w:rPr>
                <w:lang w:val="sv-SE"/>
              </w:rPr>
            </w:pPr>
            <w:r w:rsidRPr="00441CD0">
              <w:t>176</w:t>
            </w:r>
          </w:p>
        </w:tc>
        <w:tc>
          <w:tcPr>
            <w:tcW w:w="1962" w:type="pct"/>
            <w:tcBorders>
              <w:top w:val="single" w:sz="4" w:space="0" w:color="auto"/>
              <w:left w:val="single" w:sz="4" w:space="0" w:color="auto"/>
              <w:bottom w:val="single" w:sz="4" w:space="0" w:color="auto"/>
              <w:right w:val="single" w:sz="4" w:space="0" w:color="auto"/>
            </w:tcBorders>
            <w:hideMark/>
          </w:tcPr>
          <w:p w14:paraId="782C209A" w14:textId="77777777" w:rsidR="00EE5860" w:rsidRPr="00441CD0" w:rsidRDefault="00EE5860" w:rsidP="00BB0E1F">
            <w:pPr>
              <w:pStyle w:val="TAL"/>
              <w:rPr>
                <w:lang w:val="x-none"/>
              </w:rPr>
            </w:pPr>
            <w:r w:rsidRPr="00441CD0">
              <w:t>Update Non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4FEBA3BD" w14:textId="77777777" w:rsidR="00EE5860" w:rsidRPr="00441CD0" w:rsidRDefault="00EE5860" w:rsidP="00BB0E1F">
            <w:pPr>
              <w:pStyle w:val="TAL"/>
            </w:pPr>
            <w:r w:rsidRPr="00441CD0">
              <w:t>Extendable / Table 7.5.4</w:t>
            </w:r>
            <w:r w:rsidRPr="00441CD0">
              <w:rPr>
                <w:lang w:val="de-DE"/>
              </w:rPr>
              <w:t>.16-3</w:t>
            </w:r>
          </w:p>
        </w:tc>
        <w:tc>
          <w:tcPr>
            <w:tcW w:w="833" w:type="pct"/>
            <w:tcBorders>
              <w:top w:val="single" w:sz="4" w:space="0" w:color="auto"/>
              <w:left w:val="single" w:sz="4" w:space="0" w:color="auto"/>
              <w:bottom w:val="single" w:sz="4" w:space="0" w:color="auto"/>
              <w:right w:val="single" w:sz="4" w:space="0" w:color="auto"/>
            </w:tcBorders>
            <w:hideMark/>
          </w:tcPr>
          <w:p w14:paraId="1DF563CD" w14:textId="77777777" w:rsidR="00EE5860" w:rsidRPr="00441CD0" w:rsidRDefault="00EE5860" w:rsidP="00BB0E1F">
            <w:pPr>
              <w:pStyle w:val="TAC"/>
              <w:rPr>
                <w:lang w:val="de-DE"/>
              </w:rPr>
            </w:pPr>
            <w:r w:rsidRPr="00441CD0">
              <w:rPr>
                <w:lang w:val="fr-FR"/>
              </w:rPr>
              <w:t>Not Applicable</w:t>
            </w:r>
          </w:p>
        </w:tc>
      </w:tr>
      <w:tr w:rsidR="00EE5860" w:rsidRPr="00441CD0" w14:paraId="1774C05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8ED3EF" w14:textId="77777777" w:rsidR="00EE5860" w:rsidRPr="00441CD0" w:rsidRDefault="00EE5860" w:rsidP="00BB0E1F">
            <w:pPr>
              <w:pStyle w:val="TAC"/>
              <w:rPr>
                <w:lang w:val="sv-SE"/>
              </w:rPr>
            </w:pPr>
            <w:r w:rsidRPr="00441CD0">
              <w:rPr>
                <w:lang w:val="sv-SE"/>
              </w:rPr>
              <w:t>177</w:t>
            </w:r>
          </w:p>
        </w:tc>
        <w:tc>
          <w:tcPr>
            <w:tcW w:w="1962" w:type="pct"/>
            <w:tcBorders>
              <w:top w:val="single" w:sz="4" w:space="0" w:color="auto"/>
              <w:left w:val="single" w:sz="4" w:space="0" w:color="auto"/>
              <w:bottom w:val="single" w:sz="4" w:space="0" w:color="auto"/>
              <w:right w:val="single" w:sz="4" w:space="0" w:color="auto"/>
            </w:tcBorders>
            <w:hideMark/>
          </w:tcPr>
          <w:p w14:paraId="31656DEA" w14:textId="77777777" w:rsidR="00EE5860" w:rsidRPr="00441CD0" w:rsidRDefault="00EE5860" w:rsidP="00BB0E1F">
            <w:pPr>
              <w:pStyle w:val="TAL"/>
              <w:rPr>
                <w:lang w:val="x-none"/>
              </w:rPr>
            </w:pPr>
            <w:r w:rsidRPr="00441CD0">
              <w:t>UE IP address Pool Identity</w:t>
            </w:r>
          </w:p>
        </w:tc>
        <w:tc>
          <w:tcPr>
            <w:tcW w:w="1360" w:type="pct"/>
            <w:tcBorders>
              <w:top w:val="single" w:sz="4" w:space="0" w:color="auto"/>
              <w:left w:val="single" w:sz="4" w:space="0" w:color="auto"/>
              <w:bottom w:val="single" w:sz="4" w:space="0" w:color="auto"/>
              <w:right w:val="single" w:sz="4" w:space="0" w:color="auto"/>
            </w:tcBorders>
            <w:hideMark/>
          </w:tcPr>
          <w:p w14:paraId="1B3667AD" w14:textId="2EDA95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.2.128</w:t>
            </w:r>
          </w:p>
        </w:tc>
        <w:tc>
          <w:tcPr>
            <w:tcW w:w="833" w:type="pct"/>
            <w:tcBorders>
              <w:top w:val="single" w:sz="4" w:space="0" w:color="auto"/>
              <w:left w:val="single" w:sz="4" w:space="0" w:color="auto"/>
              <w:bottom w:val="single" w:sz="4" w:space="0" w:color="auto"/>
              <w:right w:val="single" w:sz="4" w:space="0" w:color="auto"/>
            </w:tcBorders>
            <w:hideMark/>
          </w:tcPr>
          <w:p w14:paraId="11341E22" w14:textId="77777777" w:rsidR="00EE5860" w:rsidRPr="00441CD0" w:rsidRDefault="00EE5860" w:rsidP="00BB0E1F">
            <w:pPr>
              <w:pStyle w:val="TAC"/>
              <w:rPr>
                <w:lang w:val="de-DE"/>
              </w:rPr>
            </w:pPr>
            <w:r w:rsidRPr="00441CD0">
              <w:rPr>
                <w:lang w:val="de-DE"/>
              </w:rPr>
              <w:t>2</w:t>
            </w:r>
          </w:p>
        </w:tc>
      </w:tr>
      <w:tr w:rsidR="00EE5860" w:rsidRPr="00441CD0" w14:paraId="44D9642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048A98" w14:textId="77777777" w:rsidR="00EE5860" w:rsidRPr="00441CD0" w:rsidRDefault="00EE5860" w:rsidP="00BB0E1F">
            <w:pPr>
              <w:pStyle w:val="TAC"/>
              <w:rPr>
                <w:lang w:val="sv-SE"/>
              </w:rPr>
            </w:pPr>
            <w:r w:rsidRPr="00441CD0">
              <w:rPr>
                <w:lang w:val="sv-SE"/>
              </w:rPr>
              <w:t>178</w:t>
            </w:r>
          </w:p>
        </w:tc>
        <w:tc>
          <w:tcPr>
            <w:tcW w:w="1962" w:type="pct"/>
            <w:tcBorders>
              <w:top w:val="single" w:sz="4" w:space="0" w:color="auto"/>
              <w:left w:val="single" w:sz="4" w:space="0" w:color="auto"/>
              <w:bottom w:val="single" w:sz="4" w:space="0" w:color="auto"/>
              <w:right w:val="single" w:sz="4" w:space="0" w:color="auto"/>
            </w:tcBorders>
            <w:hideMark/>
          </w:tcPr>
          <w:p w14:paraId="4A45EF1E" w14:textId="77777777" w:rsidR="00EE5860" w:rsidRPr="00441CD0" w:rsidRDefault="00EE5860" w:rsidP="00BB0E1F">
            <w:pPr>
              <w:pStyle w:val="TAL"/>
              <w:rPr>
                <w:lang w:val="x-none"/>
              </w:rPr>
            </w:pPr>
            <w:r w:rsidRPr="00441CD0">
              <w:t>Alternative SMF IP Address</w:t>
            </w:r>
          </w:p>
        </w:tc>
        <w:tc>
          <w:tcPr>
            <w:tcW w:w="1360" w:type="pct"/>
            <w:tcBorders>
              <w:top w:val="single" w:sz="4" w:space="0" w:color="auto"/>
              <w:left w:val="single" w:sz="4" w:space="0" w:color="auto"/>
              <w:bottom w:val="single" w:sz="4" w:space="0" w:color="auto"/>
              <w:right w:val="single" w:sz="4" w:space="0" w:color="auto"/>
            </w:tcBorders>
            <w:hideMark/>
          </w:tcPr>
          <w:p w14:paraId="77F31C26" w14:textId="3501AC0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.2.129</w:t>
            </w:r>
          </w:p>
        </w:tc>
        <w:tc>
          <w:tcPr>
            <w:tcW w:w="833" w:type="pct"/>
            <w:tcBorders>
              <w:top w:val="single" w:sz="4" w:space="0" w:color="auto"/>
              <w:left w:val="single" w:sz="4" w:space="0" w:color="auto"/>
              <w:bottom w:val="single" w:sz="4" w:space="0" w:color="auto"/>
              <w:right w:val="single" w:sz="4" w:space="0" w:color="auto"/>
            </w:tcBorders>
            <w:hideMark/>
          </w:tcPr>
          <w:p w14:paraId="448BDE3B" w14:textId="77777777" w:rsidR="00EE5860" w:rsidRPr="00441CD0" w:rsidRDefault="00EE5860" w:rsidP="00BB0E1F">
            <w:pPr>
              <w:pStyle w:val="TAC"/>
              <w:rPr>
                <w:lang w:val="sv-SE"/>
              </w:rPr>
            </w:pPr>
            <w:r w:rsidRPr="00441CD0">
              <w:rPr>
                <w:lang w:val="de-DE"/>
              </w:rPr>
              <w:t>1</w:t>
            </w:r>
          </w:p>
        </w:tc>
      </w:tr>
      <w:tr w:rsidR="00EE5860" w:rsidRPr="00441CD0" w14:paraId="72F21CB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E453DB" w14:textId="77777777" w:rsidR="00EE5860" w:rsidRPr="00441CD0" w:rsidRDefault="00EE5860" w:rsidP="00BB0E1F">
            <w:pPr>
              <w:pStyle w:val="TAC"/>
              <w:rPr>
                <w:lang w:val="sv-SE"/>
              </w:rPr>
            </w:pPr>
            <w:r w:rsidRPr="00441CD0">
              <w:rPr>
                <w:lang w:val="sv-SE"/>
              </w:rPr>
              <w:lastRenderedPageBreak/>
              <w:t>179</w:t>
            </w:r>
          </w:p>
        </w:tc>
        <w:tc>
          <w:tcPr>
            <w:tcW w:w="1962" w:type="pct"/>
            <w:tcBorders>
              <w:top w:val="single" w:sz="4" w:space="0" w:color="auto"/>
              <w:left w:val="single" w:sz="4" w:space="0" w:color="auto"/>
              <w:bottom w:val="single" w:sz="4" w:space="0" w:color="auto"/>
              <w:right w:val="single" w:sz="4" w:space="0" w:color="auto"/>
            </w:tcBorders>
            <w:hideMark/>
          </w:tcPr>
          <w:p w14:paraId="6C71E607" w14:textId="77777777" w:rsidR="00EE5860" w:rsidRPr="00441CD0" w:rsidRDefault="00EE5860" w:rsidP="00BB0E1F">
            <w:pPr>
              <w:pStyle w:val="TAL"/>
              <w:rPr>
                <w:lang w:val="x-none"/>
              </w:rPr>
            </w:pPr>
            <w:r w:rsidRPr="00441CD0">
              <w:rPr>
                <w:noProof/>
              </w:rPr>
              <w:t>Packet Replication and Detection Carry-On Information</w:t>
            </w:r>
          </w:p>
        </w:tc>
        <w:tc>
          <w:tcPr>
            <w:tcW w:w="1360" w:type="pct"/>
            <w:tcBorders>
              <w:top w:val="single" w:sz="4" w:space="0" w:color="auto"/>
              <w:left w:val="single" w:sz="4" w:space="0" w:color="auto"/>
              <w:bottom w:val="single" w:sz="4" w:space="0" w:color="auto"/>
              <w:right w:val="single" w:sz="4" w:space="0" w:color="auto"/>
            </w:tcBorders>
            <w:hideMark/>
          </w:tcPr>
          <w:p w14:paraId="689282D7" w14:textId="31BFC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.2.130</w:t>
            </w:r>
          </w:p>
        </w:tc>
        <w:tc>
          <w:tcPr>
            <w:tcW w:w="833" w:type="pct"/>
            <w:tcBorders>
              <w:top w:val="single" w:sz="4" w:space="0" w:color="auto"/>
              <w:left w:val="single" w:sz="4" w:space="0" w:color="auto"/>
              <w:bottom w:val="single" w:sz="4" w:space="0" w:color="auto"/>
              <w:right w:val="single" w:sz="4" w:space="0" w:color="auto"/>
            </w:tcBorders>
            <w:hideMark/>
          </w:tcPr>
          <w:p w14:paraId="57B26C50" w14:textId="77777777" w:rsidR="00EE5860" w:rsidRPr="00441CD0" w:rsidRDefault="00EE5860" w:rsidP="00BB0E1F">
            <w:pPr>
              <w:pStyle w:val="TAC"/>
              <w:rPr>
                <w:lang w:val="de-DE"/>
              </w:rPr>
            </w:pPr>
            <w:r w:rsidRPr="00441CD0">
              <w:rPr>
                <w:lang w:val="de-DE"/>
              </w:rPr>
              <w:t>1</w:t>
            </w:r>
          </w:p>
        </w:tc>
      </w:tr>
      <w:tr w:rsidR="00EE5860" w:rsidRPr="00441CD0" w14:paraId="1CFBA5C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4488A6" w14:textId="77777777" w:rsidR="00EE5860" w:rsidRPr="00441CD0" w:rsidRDefault="00EE5860" w:rsidP="00BB0E1F">
            <w:pPr>
              <w:pStyle w:val="TAC"/>
              <w:rPr>
                <w:lang w:val="sv-SE"/>
              </w:rPr>
            </w:pPr>
            <w:r w:rsidRPr="00441CD0">
              <w:rPr>
                <w:lang w:val="sv-SE"/>
              </w:rPr>
              <w:t>180</w:t>
            </w:r>
          </w:p>
        </w:tc>
        <w:tc>
          <w:tcPr>
            <w:tcW w:w="1962" w:type="pct"/>
            <w:tcBorders>
              <w:top w:val="single" w:sz="4" w:space="0" w:color="auto"/>
              <w:left w:val="single" w:sz="4" w:space="0" w:color="auto"/>
              <w:bottom w:val="single" w:sz="4" w:space="0" w:color="auto"/>
              <w:right w:val="single" w:sz="4" w:space="0" w:color="auto"/>
            </w:tcBorders>
            <w:hideMark/>
          </w:tcPr>
          <w:p w14:paraId="593B1EFF" w14:textId="77777777" w:rsidR="00EE5860" w:rsidRPr="00441CD0" w:rsidRDefault="00EE5860" w:rsidP="00BB0E1F">
            <w:pPr>
              <w:pStyle w:val="TAL"/>
              <w:rPr>
                <w:lang w:val="x-none"/>
              </w:rPr>
            </w:pPr>
            <w:r w:rsidRPr="00441CD0">
              <w:t>SMF Set ID</w:t>
            </w:r>
          </w:p>
        </w:tc>
        <w:tc>
          <w:tcPr>
            <w:tcW w:w="1360" w:type="pct"/>
            <w:tcBorders>
              <w:top w:val="single" w:sz="4" w:space="0" w:color="auto"/>
              <w:left w:val="single" w:sz="4" w:space="0" w:color="auto"/>
              <w:bottom w:val="single" w:sz="4" w:space="0" w:color="auto"/>
              <w:right w:val="single" w:sz="4" w:space="0" w:color="auto"/>
            </w:tcBorders>
            <w:hideMark/>
          </w:tcPr>
          <w:p w14:paraId="4C20FC8B" w14:textId="3B3A5C0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.2.131</w:t>
            </w:r>
          </w:p>
        </w:tc>
        <w:tc>
          <w:tcPr>
            <w:tcW w:w="833" w:type="pct"/>
            <w:tcBorders>
              <w:top w:val="single" w:sz="4" w:space="0" w:color="auto"/>
              <w:left w:val="single" w:sz="4" w:space="0" w:color="auto"/>
              <w:bottom w:val="single" w:sz="4" w:space="0" w:color="auto"/>
              <w:right w:val="single" w:sz="4" w:space="0" w:color="auto"/>
            </w:tcBorders>
            <w:hideMark/>
          </w:tcPr>
          <w:p w14:paraId="28854D85" w14:textId="77777777" w:rsidR="00EE5860" w:rsidRPr="00441CD0" w:rsidRDefault="00EE5860" w:rsidP="00BB0E1F">
            <w:pPr>
              <w:pStyle w:val="TAC"/>
              <w:rPr>
                <w:lang w:val="sv-SE"/>
              </w:rPr>
            </w:pPr>
            <w:r w:rsidRPr="00441CD0">
              <w:rPr>
                <w:lang w:val="de-DE"/>
              </w:rPr>
              <w:t>Not applicable</w:t>
            </w:r>
          </w:p>
        </w:tc>
      </w:tr>
      <w:tr w:rsidR="00EE5860" w:rsidRPr="00441CD0" w14:paraId="4BA9C2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D14BC67" w14:textId="77777777" w:rsidR="00EE5860" w:rsidRPr="00441CD0" w:rsidRDefault="00EE5860" w:rsidP="00BB0E1F">
            <w:pPr>
              <w:pStyle w:val="TAC"/>
              <w:rPr>
                <w:lang w:val="sv-SE"/>
              </w:rPr>
            </w:pPr>
            <w:r w:rsidRPr="00441CD0">
              <w:t>181</w:t>
            </w:r>
          </w:p>
        </w:tc>
        <w:tc>
          <w:tcPr>
            <w:tcW w:w="1962" w:type="pct"/>
            <w:tcBorders>
              <w:top w:val="single" w:sz="4" w:space="0" w:color="auto"/>
              <w:left w:val="single" w:sz="4" w:space="0" w:color="auto"/>
              <w:bottom w:val="single" w:sz="4" w:space="0" w:color="auto"/>
              <w:right w:val="single" w:sz="4" w:space="0" w:color="auto"/>
            </w:tcBorders>
            <w:hideMark/>
          </w:tcPr>
          <w:p w14:paraId="1F8CC331" w14:textId="77777777" w:rsidR="00EE5860" w:rsidRPr="00441CD0" w:rsidRDefault="00EE5860" w:rsidP="00BB0E1F">
            <w:pPr>
              <w:pStyle w:val="TAL"/>
              <w:rPr>
                <w:lang w:val="x-none"/>
              </w:rPr>
            </w:pPr>
            <w:r w:rsidRPr="00441CD0">
              <w:rPr>
                <w:lang w:eastAsia="zh-CN"/>
              </w:rPr>
              <w:t>Quota Validity Time</w:t>
            </w:r>
          </w:p>
        </w:tc>
        <w:tc>
          <w:tcPr>
            <w:tcW w:w="1360" w:type="pct"/>
            <w:tcBorders>
              <w:top w:val="single" w:sz="4" w:space="0" w:color="auto"/>
              <w:left w:val="single" w:sz="4" w:space="0" w:color="auto"/>
              <w:bottom w:val="single" w:sz="4" w:space="0" w:color="auto"/>
              <w:right w:val="single" w:sz="4" w:space="0" w:color="auto"/>
            </w:tcBorders>
            <w:hideMark/>
          </w:tcPr>
          <w:p w14:paraId="7628E75E" w14:textId="169AE72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.2.132</w:t>
            </w:r>
          </w:p>
        </w:tc>
        <w:tc>
          <w:tcPr>
            <w:tcW w:w="833" w:type="pct"/>
            <w:tcBorders>
              <w:top w:val="single" w:sz="4" w:space="0" w:color="auto"/>
              <w:left w:val="single" w:sz="4" w:space="0" w:color="auto"/>
              <w:bottom w:val="single" w:sz="4" w:space="0" w:color="auto"/>
              <w:right w:val="single" w:sz="4" w:space="0" w:color="auto"/>
            </w:tcBorders>
            <w:hideMark/>
          </w:tcPr>
          <w:p w14:paraId="1A4106AC" w14:textId="77777777" w:rsidR="00EE5860" w:rsidRPr="00441CD0" w:rsidRDefault="00EE5860" w:rsidP="00BB0E1F">
            <w:pPr>
              <w:pStyle w:val="TAC"/>
              <w:rPr>
                <w:lang w:val="de-DE"/>
              </w:rPr>
            </w:pPr>
            <w:r w:rsidRPr="00441CD0">
              <w:rPr>
                <w:lang w:val="fr-FR" w:eastAsia="zh-CN"/>
              </w:rPr>
              <w:t>4</w:t>
            </w:r>
          </w:p>
        </w:tc>
      </w:tr>
      <w:tr w:rsidR="00EE5860" w:rsidRPr="00441CD0" w14:paraId="2C951AD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912C84" w14:textId="77777777" w:rsidR="00EE5860" w:rsidRPr="00441CD0" w:rsidRDefault="00EE5860" w:rsidP="00BB0E1F">
            <w:pPr>
              <w:pStyle w:val="TAC"/>
              <w:rPr>
                <w:lang w:val="fr-FR"/>
              </w:rPr>
            </w:pPr>
            <w:r w:rsidRPr="00441CD0">
              <w:rPr>
                <w:lang w:val="fr-FR"/>
              </w:rPr>
              <w:t>182</w:t>
            </w:r>
          </w:p>
        </w:tc>
        <w:tc>
          <w:tcPr>
            <w:tcW w:w="1962" w:type="pct"/>
            <w:tcBorders>
              <w:top w:val="single" w:sz="4" w:space="0" w:color="auto"/>
              <w:left w:val="single" w:sz="4" w:space="0" w:color="auto"/>
              <w:bottom w:val="single" w:sz="4" w:space="0" w:color="auto"/>
              <w:right w:val="single" w:sz="4" w:space="0" w:color="auto"/>
            </w:tcBorders>
          </w:tcPr>
          <w:p w14:paraId="3E65A489" w14:textId="77777777" w:rsidR="00EE5860" w:rsidRPr="00441CD0" w:rsidRDefault="00EE5860" w:rsidP="00BB0E1F">
            <w:pPr>
              <w:pStyle w:val="TAL"/>
              <w:rPr>
                <w:lang w:val="fr-FR" w:eastAsia="zh-CN"/>
              </w:rPr>
            </w:pPr>
            <w:r w:rsidRPr="00441CD0">
              <w:rPr>
                <w:lang w:val="fr-FR"/>
              </w:rPr>
              <w:t>Number of Reports</w:t>
            </w:r>
          </w:p>
        </w:tc>
        <w:tc>
          <w:tcPr>
            <w:tcW w:w="1360" w:type="pct"/>
            <w:tcBorders>
              <w:top w:val="single" w:sz="4" w:space="0" w:color="auto"/>
              <w:left w:val="single" w:sz="4" w:space="0" w:color="auto"/>
              <w:bottom w:val="single" w:sz="4" w:space="0" w:color="auto"/>
              <w:right w:val="single" w:sz="4" w:space="0" w:color="auto"/>
            </w:tcBorders>
          </w:tcPr>
          <w:p w14:paraId="5C65FAC7" w14:textId="1214012D" w:rsidR="00EE5860" w:rsidRPr="00441CD0" w:rsidRDefault="00EE5860" w:rsidP="00BB0E1F">
            <w:pPr>
              <w:pStyle w:val="TAL"/>
              <w:rPr>
                <w:lang w:val="fr-FR"/>
              </w:rPr>
            </w:pPr>
            <w:r w:rsidRPr="00441CD0">
              <w:rPr>
                <w:lang w:val="fr-FR"/>
              </w:rPr>
              <w:t xml:space="preserve">Fixed / </w:t>
            </w:r>
            <w:r w:rsidR="00415C19" w:rsidRPr="00441CD0">
              <w:rPr>
                <w:lang w:val="fr-FR"/>
              </w:rPr>
              <w:t>Clause</w:t>
            </w:r>
            <w:r w:rsidR="00415C19">
              <w:rPr>
                <w:lang w:val="fr-FR"/>
              </w:rPr>
              <w:t> </w:t>
            </w:r>
            <w:r w:rsidR="00415C19" w:rsidRPr="00441CD0">
              <w:rPr>
                <w:lang w:val="fr-FR"/>
              </w:rPr>
              <w:t>8</w:t>
            </w:r>
            <w:r w:rsidRPr="00441CD0">
              <w:rPr>
                <w:lang w:val="fr-FR"/>
              </w:rPr>
              <w:t>.2.133</w:t>
            </w:r>
          </w:p>
        </w:tc>
        <w:tc>
          <w:tcPr>
            <w:tcW w:w="833" w:type="pct"/>
            <w:tcBorders>
              <w:top w:val="single" w:sz="4" w:space="0" w:color="auto"/>
              <w:left w:val="single" w:sz="4" w:space="0" w:color="auto"/>
              <w:bottom w:val="single" w:sz="4" w:space="0" w:color="auto"/>
              <w:right w:val="single" w:sz="4" w:space="0" w:color="auto"/>
            </w:tcBorders>
          </w:tcPr>
          <w:p w14:paraId="4F528A6B" w14:textId="77777777" w:rsidR="00EE5860" w:rsidRPr="00441CD0" w:rsidRDefault="00EE5860" w:rsidP="00BB0E1F">
            <w:pPr>
              <w:pStyle w:val="TAC"/>
              <w:rPr>
                <w:lang w:val="fr-FR" w:eastAsia="zh-CN"/>
              </w:rPr>
            </w:pPr>
            <w:r w:rsidRPr="00441CD0">
              <w:rPr>
                <w:lang w:val="de-DE"/>
              </w:rPr>
              <w:t>2</w:t>
            </w:r>
          </w:p>
        </w:tc>
      </w:tr>
      <w:tr w:rsidR="00EE5860" w:rsidRPr="00441CD0" w14:paraId="6A52214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F3285A3" w14:textId="77777777" w:rsidR="00EE5860" w:rsidRPr="00441CD0" w:rsidRDefault="00EE5860" w:rsidP="00BB0E1F">
            <w:pPr>
              <w:pStyle w:val="TAC"/>
              <w:rPr>
                <w:lang w:val="sv-SE"/>
              </w:rPr>
            </w:pPr>
            <w:r w:rsidRPr="00441CD0">
              <w:rPr>
                <w:lang w:val="sv-SE"/>
              </w:rPr>
              <w:t>183</w:t>
            </w:r>
          </w:p>
        </w:tc>
        <w:tc>
          <w:tcPr>
            <w:tcW w:w="1962" w:type="pct"/>
            <w:tcBorders>
              <w:top w:val="single" w:sz="4" w:space="0" w:color="auto"/>
              <w:left w:val="single" w:sz="4" w:space="0" w:color="auto"/>
              <w:bottom w:val="single" w:sz="4" w:space="0" w:color="auto"/>
              <w:right w:val="single" w:sz="4" w:space="0" w:color="auto"/>
            </w:tcBorders>
          </w:tcPr>
          <w:p w14:paraId="003DA386" w14:textId="77777777" w:rsidR="00EE5860" w:rsidRPr="00441CD0" w:rsidRDefault="00EE5860" w:rsidP="00BB0E1F">
            <w:pPr>
              <w:pStyle w:val="TAL"/>
              <w:rPr>
                <w:lang w:val="fr-FR"/>
              </w:rPr>
            </w:pPr>
            <w:r w:rsidRPr="00441CD0">
              <w:rPr>
                <w:lang w:val="fr-FR"/>
              </w:rPr>
              <w:t>PFCP Session Retention Information (within PFCP Association Setup Request)</w:t>
            </w:r>
          </w:p>
        </w:tc>
        <w:tc>
          <w:tcPr>
            <w:tcW w:w="1360" w:type="pct"/>
            <w:tcBorders>
              <w:top w:val="single" w:sz="4" w:space="0" w:color="auto"/>
              <w:left w:val="single" w:sz="4" w:space="0" w:color="auto"/>
              <w:bottom w:val="single" w:sz="4" w:space="0" w:color="auto"/>
              <w:right w:val="single" w:sz="4" w:space="0" w:color="auto"/>
            </w:tcBorders>
          </w:tcPr>
          <w:p w14:paraId="57B6EEF8" w14:textId="77777777" w:rsidR="00EE5860" w:rsidRPr="00441CD0" w:rsidRDefault="00EE5860" w:rsidP="00BB0E1F">
            <w:pPr>
              <w:pStyle w:val="TAL"/>
              <w:rPr>
                <w:lang w:val="fr-FR"/>
              </w:rPr>
            </w:pPr>
            <w:r w:rsidRPr="00441CD0">
              <w:rPr>
                <w:lang w:val="fr-FR"/>
              </w:rPr>
              <w:t>Extendable / Table 7.4.4.1-2</w:t>
            </w:r>
          </w:p>
        </w:tc>
        <w:tc>
          <w:tcPr>
            <w:tcW w:w="833" w:type="pct"/>
            <w:tcBorders>
              <w:top w:val="single" w:sz="4" w:space="0" w:color="auto"/>
              <w:left w:val="single" w:sz="4" w:space="0" w:color="auto"/>
              <w:bottom w:val="single" w:sz="4" w:space="0" w:color="auto"/>
              <w:right w:val="single" w:sz="4" w:space="0" w:color="auto"/>
            </w:tcBorders>
          </w:tcPr>
          <w:p w14:paraId="1FFA8F24" w14:textId="77777777" w:rsidR="00EE5860" w:rsidRPr="00441CD0" w:rsidRDefault="00EE5860" w:rsidP="00BB0E1F">
            <w:pPr>
              <w:pStyle w:val="TAC"/>
              <w:rPr>
                <w:lang w:val="de-DE"/>
              </w:rPr>
            </w:pPr>
            <w:r w:rsidRPr="00441CD0">
              <w:rPr>
                <w:lang w:val="fr-FR" w:eastAsia="zh-CN"/>
              </w:rPr>
              <w:t>1</w:t>
            </w:r>
          </w:p>
        </w:tc>
      </w:tr>
      <w:tr w:rsidR="00EE5860" w:rsidRPr="00441CD0" w14:paraId="666F24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BD3B2C0" w14:textId="77777777" w:rsidR="00EE5860" w:rsidRPr="00441CD0" w:rsidRDefault="00EE5860" w:rsidP="00BB0E1F">
            <w:pPr>
              <w:pStyle w:val="TAC"/>
              <w:rPr>
                <w:lang w:val="sv-SE"/>
              </w:rPr>
            </w:pPr>
            <w:r w:rsidRPr="00441CD0">
              <w:rPr>
                <w:lang w:val="sv-SE"/>
              </w:rPr>
              <w:t>184</w:t>
            </w:r>
          </w:p>
        </w:tc>
        <w:tc>
          <w:tcPr>
            <w:tcW w:w="1962" w:type="pct"/>
            <w:tcBorders>
              <w:top w:val="single" w:sz="4" w:space="0" w:color="auto"/>
              <w:left w:val="single" w:sz="4" w:space="0" w:color="auto"/>
              <w:bottom w:val="single" w:sz="4" w:space="0" w:color="auto"/>
              <w:right w:val="single" w:sz="4" w:space="0" w:color="auto"/>
            </w:tcBorders>
          </w:tcPr>
          <w:p w14:paraId="337D69A9" w14:textId="77777777" w:rsidR="00EE5860" w:rsidRPr="00441CD0" w:rsidRDefault="00EE5860" w:rsidP="00BB0E1F">
            <w:pPr>
              <w:pStyle w:val="TAL"/>
              <w:rPr>
                <w:lang w:val="fr-FR"/>
              </w:rPr>
            </w:pPr>
            <w:r w:rsidRPr="00441CD0">
              <w:rPr>
                <w:lang w:val="fr-FR"/>
              </w:rPr>
              <w:t>PFCPASRsp-Flags</w:t>
            </w:r>
          </w:p>
        </w:tc>
        <w:tc>
          <w:tcPr>
            <w:tcW w:w="1360" w:type="pct"/>
            <w:tcBorders>
              <w:top w:val="single" w:sz="4" w:space="0" w:color="auto"/>
              <w:left w:val="single" w:sz="4" w:space="0" w:color="auto"/>
              <w:bottom w:val="single" w:sz="4" w:space="0" w:color="auto"/>
              <w:right w:val="single" w:sz="4" w:space="0" w:color="auto"/>
            </w:tcBorders>
          </w:tcPr>
          <w:p w14:paraId="6D4B4040" w14:textId="6798F13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.2.134</w:t>
            </w:r>
          </w:p>
        </w:tc>
        <w:tc>
          <w:tcPr>
            <w:tcW w:w="833" w:type="pct"/>
            <w:tcBorders>
              <w:top w:val="single" w:sz="4" w:space="0" w:color="auto"/>
              <w:left w:val="single" w:sz="4" w:space="0" w:color="auto"/>
              <w:bottom w:val="single" w:sz="4" w:space="0" w:color="auto"/>
              <w:right w:val="single" w:sz="4" w:space="0" w:color="auto"/>
            </w:tcBorders>
          </w:tcPr>
          <w:p w14:paraId="7AECB881" w14:textId="77777777" w:rsidR="00EE5860" w:rsidRPr="00441CD0" w:rsidRDefault="00EE5860" w:rsidP="00BB0E1F">
            <w:pPr>
              <w:pStyle w:val="TAC"/>
              <w:rPr>
                <w:lang w:val="de-DE"/>
              </w:rPr>
            </w:pPr>
            <w:r w:rsidRPr="00441CD0">
              <w:rPr>
                <w:lang w:val="fr-FR" w:eastAsia="zh-CN"/>
              </w:rPr>
              <w:t>1</w:t>
            </w:r>
          </w:p>
        </w:tc>
      </w:tr>
      <w:tr w:rsidR="00EE5860" w:rsidRPr="00441CD0" w14:paraId="0239AF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D345EC" w14:textId="77777777" w:rsidR="00EE5860" w:rsidRPr="00441CD0" w:rsidRDefault="00EE5860" w:rsidP="00BB0E1F">
            <w:pPr>
              <w:pStyle w:val="TAC"/>
              <w:rPr>
                <w:lang w:val="sv-SE"/>
              </w:rPr>
            </w:pPr>
            <w:r w:rsidRPr="00441CD0">
              <w:rPr>
                <w:lang w:val="sv-SE"/>
              </w:rPr>
              <w:t>185</w:t>
            </w:r>
          </w:p>
        </w:tc>
        <w:tc>
          <w:tcPr>
            <w:tcW w:w="1962" w:type="pct"/>
            <w:tcBorders>
              <w:top w:val="single" w:sz="4" w:space="0" w:color="auto"/>
              <w:left w:val="single" w:sz="4" w:space="0" w:color="auto"/>
              <w:bottom w:val="single" w:sz="4" w:space="0" w:color="auto"/>
              <w:right w:val="single" w:sz="4" w:space="0" w:color="auto"/>
            </w:tcBorders>
          </w:tcPr>
          <w:p w14:paraId="542E60C6" w14:textId="77777777" w:rsidR="00EE5860" w:rsidRPr="00441CD0" w:rsidRDefault="00EE5860" w:rsidP="00BB0E1F">
            <w:pPr>
              <w:pStyle w:val="TAL"/>
              <w:rPr>
                <w:lang w:val="fr-FR"/>
              </w:rPr>
            </w:pPr>
            <w:r w:rsidRPr="00441CD0">
              <w:rPr>
                <w:lang w:val="fr-FR"/>
              </w:rPr>
              <w:t>CP PFCP Entity IP Address</w:t>
            </w:r>
          </w:p>
        </w:tc>
        <w:tc>
          <w:tcPr>
            <w:tcW w:w="1360" w:type="pct"/>
            <w:tcBorders>
              <w:top w:val="single" w:sz="4" w:space="0" w:color="auto"/>
              <w:left w:val="single" w:sz="4" w:space="0" w:color="auto"/>
              <w:bottom w:val="single" w:sz="4" w:space="0" w:color="auto"/>
              <w:right w:val="single" w:sz="4" w:space="0" w:color="auto"/>
            </w:tcBorders>
          </w:tcPr>
          <w:p w14:paraId="1243774E" w14:textId="4457620B"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.2.135</w:t>
            </w:r>
          </w:p>
        </w:tc>
        <w:tc>
          <w:tcPr>
            <w:tcW w:w="833" w:type="pct"/>
            <w:tcBorders>
              <w:top w:val="single" w:sz="4" w:space="0" w:color="auto"/>
              <w:left w:val="single" w:sz="4" w:space="0" w:color="auto"/>
              <w:bottom w:val="single" w:sz="4" w:space="0" w:color="auto"/>
              <w:right w:val="single" w:sz="4" w:space="0" w:color="auto"/>
            </w:tcBorders>
          </w:tcPr>
          <w:p w14:paraId="4144A9FA" w14:textId="77777777" w:rsidR="00EE5860" w:rsidRPr="00441CD0" w:rsidRDefault="00EE5860" w:rsidP="00BB0E1F">
            <w:pPr>
              <w:pStyle w:val="TAC"/>
              <w:rPr>
                <w:lang w:val="de-DE"/>
              </w:rPr>
            </w:pPr>
            <w:r w:rsidRPr="00441CD0">
              <w:rPr>
                <w:lang w:val="fr-FR" w:eastAsia="zh-CN"/>
              </w:rPr>
              <w:t>1</w:t>
            </w:r>
          </w:p>
        </w:tc>
      </w:tr>
      <w:tr w:rsidR="00EE5860" w:rsidRPr="00441CD0" w14:paraId="70245E0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A206FE4" w14:textId="77777777" w:rsidR="00EE5860" w:rsidRPr="00441CD0" w:rsidRDefault="00EE5860" w:rsidP="00BB0E1F">
            <w:pPr>
              <w:pStyle w:val="TAC"/>
              <w:rPr>
                <w:lang w:val="fr-FR"/>
              </w:rPr>
            </w:pPr>
            <w:r w:rsidRPr="00441CD0">
              <w:rPr>
                <w:lang w:val="fr-FR"/>
              </w:rPr>
              <w:t>186</w:t>
            </w:r>
          </w:p>
        </w:tc>
        <w:tc>
          <w:tcPr>
            <w:tcW w:w="1962" w:type="pct"/>
            <w:tcBorders>
              <w:top w:val="single" w:sz="4" w:space="0" w:color="auto"/>
              <w:left w:val="single" w:sz="4" w:space="0" w:color="auto"/>
              <w:bottom w:val="single" w:sz="4" w:space="0" w:color="auto"/>
              <w:right w:val="single" w:sz="4" w:space="0" w:color="auto"/>
            </w:tcBorders>
          </w:tcPr>
          <w:p w14:paraId="497183E0" w14:textId="77777777" w:rsidR="00EE5860" w:rsidRPr="00441CD0" w:rsidRDefault="00EE5860" w:rsidP="00BB0E1F">
            <w:pPr>
              <w:pStyle w:val="TAL"/>
              <w:rPr>
                <w:lang w:val="fr-FR" w:eastAsia="zh-CN"/>
              </w:rPr>
            </w:pPr>
            <w:r w:rsidRPr="00441CD0">
              <w:rPr>
                <w:lang w:val="fr-FR"/>
              </w:rPr>
              <w:t>PFCPSEReq-Flags</w:t>
            </w:r>
          </w:p>
        </w:tc>
        <w:tc>
          <w:tcPr>
            <w:tcW w:w="1360" w:type="pct"/>
            <w:tcBorders>
              <w:top w:val="single" w:sz="4" w:space="0" w:color="auto"/>
              <w:left w:val="single" w:sz="4" w:space="0" w:color="auto"/>
              <w:bottom w:val="single" w:sz="4" w:space="0" w:color="auto"/>
              <w:right w:val="single" w:sz="4" w:space="0" w:color="auto"/>
            </w:tcBorders>
          </w:tcPr>
          <w:p w14:paraId="22DD177F" w14:textId="724948F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.2.136</w:t>
            </w:r>
          </w:p>
        </w:tc>
        <w:tc>
          <w:tcPr>
            <w:tcW w:w="833" w:type="pct"/>
            <w:tcBorders>
              <w:top w:val="single" w:sz="4" w:space="0" w:color="auto"/>
              <w:left w:val="single" w:sz="4" w:space="0" w:color="auto"/>
              <w:bottom w:val="single" w:sz="4" w:space="0" w:color="auto"/>
              <w:right w:val="single" w:sz="4" w:space="0" w:color="auto"/>
            </w:tcBorders>
          </w:tcPr>
          <w:p w14:paraId="16DB24ED" w14:textId="77777777" w:rsidR="00EE5860" w:rsidRPr="00441CD0" w:rsidRDefault="00EE5860" w:rsidP="00BB0E1F">
            <w:pPr>
              <w:pStyle w:val="TAC"/>
              <w:rPr>
                <w:lang w:val="fr-FR" w:eastAsia="zh-CN"/>
              </w:rPr>
            </w:pPr>
            <w:r w:rsidRPr="00441CD0">
              <w:rPr>
                <w:lang w:val="fr-FR" w:eastAsia="zh-CN"/>
              </w:rPr>
              <w:t>1</w:t>
            </w:r>
          </w:p>
        </w:tc>
      </w:tr>
      <w:tr w:rsidR="00EE5860" w:rsidRPr="00441CD0" w14:paraId="19A42B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E373843" w14:textId="77777777" w:rsidR="00EE5860" w:rsidRPr="00441CD0" w:rsidRDefault="00EE5860" w:rsidP="00BB0E1F">
            <w:pPr>
              <w:pStyle w:val="TAC"/>
              <w:rPr>
                <w:lang w:val="fr-FR"/>
              </w:rPr>
            </w:pPr>
            <w:r w:rsidRPr="00441CD0">
              <w:rPr>
                <w:lang w:val="fr-FR"/>
              </w:rPr>
              <w:t>187</w:t>
            </w:r>
          </w:p>
        </w:tc>
        <w:tc>
          <w:tcPr>
            <w:tcW w:w="1962" w:type="pct"/>
            <w:tcBorders>
              <w:top w:val="single" w:sz="4" w:space="0" w:color="auto"/>
              <w:left w:val="single" w:sz="4" w:space="0" w:color="auto"/>
              <w:bottom w:val="single" w:sz="4" w:space="0" w:color="auto"/>
              <w:right w:val="single" w:sz="4" w:space="0" w:color="auto"/>
            </w:tcBorders>
          </w:tcPr>
          <w:p w14:paraId="67762B65" w14:textId="77777777" w:rsidR="00EE5860" w:rsidRPr="00441CD0" w:rsidRDefault="00EE5860" w:rsidP="00BB0E1F">
            <w:pPr>
              <w:pStyle w:val="TAL"/>
              <w:rPr>
                <w:lang w:val="fr-FR"/>
              </w:rPr>
            </w:pPr>
            <w:r w:rsidRPr="00441CD0">
              <w:rPr>
                <w:lang w:val="fr-FR"/>
              </w:rPr>
              <w:t>User Plane Path Recovery Report</w:t>
            </w:r>
          </w:p>
        </w:tc>
        <w:tc>
          <w:tcPr>
            <w:tcW w:w="1360" w:type="pct"/>
            <w:tcBorders>
              <w:top w:val="single" w:sz="4" w:space="0" w:color="auto"/>
              <w:left w:val="single" w:sz="4" w:space="0" w:color="auto"/>
              <w:bottom w:val="single" w:sz="4" w:space="0" w:color="auto"/>
              <w:right w:val="single" w:sz="4" w:space="0" w:color="auto"/>
            </w:tcBorders>
          </w:tcPr>
          <w:p w14:paraId="3B6B9F5A" w14:textId="77777777" w:rsidR="00EE5860" w:rsidRPr="00441CD0" w:rsidRDefault="00EE5860" w:rsidP="00BB0E1F">
            <w:pPr>
              <w:pStyle w:val="TAL"/>
              <w:rPr>
                <w:sz w:val="16"/>
                <w:szCs w:val="16"/>
                <w:lang w:val="fr-FR"/>
              </w:rPr>
            </w:pPr>
            <w:r w:rsidRPr="00441CD0">
              <w:rPr>
                <w:lang w:val="fr-FR"/>
              </w:rPr>
              <w:t>Extendable / Table 7.4.</w:t>
            </w:r>
            <w:r w:rsidRPr="00441CD0">
              <w:rPr>
                <w:lang w:val="sv-SE"/>
              </w:rPr>
              <w:t>5</w:t>
            </w:r>
            <w:r w:rsidRPr="00441CD0">
              <w:rPr>
                <w:lang w:val="fr-FR"/>
              </w:rPr>
              <w:t>.1.3-1</w:t>
            </w:r>
          </w:p>
        </w:tc>
        <w:tc>
          <w:tcPr>
            <w:tcW w:w="833" w:type="pct"/>
            <w:tcBorders>
              <w:top w:val="single" w:sz="4" w:space="0" w:color="auto"/>
              <w:left w:val="single" w:sz="4" w:space="0" w:color="auto"/>
              <w:bottom w:val="single" w:sz="4" w:space="0" w:color="auto"/>
              <w:right w:val="single" w:sz="4" w:space="0" w:color="auto"/>
            </w:tcBorders>
          </w:tcPr>
          <w:p w14:paraId="2ACD1B7C" w14:textId="77777777" w:rsidR="00EE5860" w:rsidRPr="00441CD0" w:rsidRDefault="00EE5860" w:rsidP="00BB0E1F">
            <w:pPr>
              <w:pStyle w:val="TAC"/>
              <w:rPr>
                <w:lang w:val="fr-FR"/>
              </w:rPr>
            </w:pPr>
            <w:r w:rsidRPr="00441CD0">
              <w:rPr>
                <w:lang w:val="de-DE"/>
              </w:rPr>
              <w:t>Not Applicable</w:t>
            </w:r>
          </w:p>
        </w:tc>
      </w:tr>
      <w:tr w:rsidR="00EE5860" w:rsidRPr="00441CD0" w14:paraId="6EE25A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157F99" w14:textId="77777777" w:rsidR="00EE5860" w:rsidRPr="00441CD0" w:rsidRDefault="00EE5860" w:rsidP="00BB0E1F">
            <w:pPr>
              <w:pStyle w:val="TAC"/>
              <w:rPr>
                <w:lang w:val="sv-SE"/>
              </w:rPr>
            </w:pPr>
            <w:r w:rsidRPr="00441CD0">
              <w:rPr>
                <w:lang w:val="sv-SE"/>
              </w:rPr>
              <w:t>188</w:t>
            </w:r>
          </w:p>
        </w:tc>
        <w:tc>
          <w:tcPr>
            <w:tcW w:w="1962" w:type="pct"/>
            <w:tcBorders>
              <w:top w:val="single" w:sz="4" w:space="0" w:color="auto"/>
              <w:left w:val="single" w:sz="4" w:space="0" w:color="auto"/>
              <w:bottom w:val="single" w:sz="4" w:space="0" w:color="auto"/>
              <w:right w:val="single" w:sz="4" w:space="0" w:color="auto"/>
            </w:tcBorders>
          </w:tcPr>
          <w:p w14:paraId="35CCE88C" w14:textId="77777777" w:rsidR="00EE5860" w:rsidRPr="00441CD0" w:rsidRDefault="00EE5860" w:rsidP="00BB0E1F">
            <w:pPr>
              <w:pStyle w:val="TAL"/>
              <w:rPr>
                <w:lang w:val="fr-FR"/>
              </w:rPr>
            </w:pPr>
            <w:r w:rsidRPr="00441CD0">
              <w:rPr>
                <w:lang w:val="fr-FR"/>
              </w:rPr>
              <w:t>IP Multicast Addressing Info within PFCP Session Establishment Request</w:t>
            </w:r>
          </w:p>
        </w:tc>
        <w:tc>
          <w:tcPr>
            <w:tcW w:w="1360" w:type="pct"/>
            <w:tcBorders>
              <w:top w:val="single" w:sz="4" w:space="0" w:color="auto"/>
              <w:left w:val="single" w:sz="4" w:space="0" w:color="auto"/>
              <w:bottom w:val="single" w:sz="4" w:space="0" w:color="auto"/>
              <w:right w:val="single" w:sz="4" w:space="0" w:color="auto"/>
            </w:tcBorders>
          </w:tcPr>
          <w:p w14:paraId="11022624" w14:textId="2787F62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7</w:t>
            </w:r>
            <w:r w:rsidRPr="00441CD0">
              <w:rPr>
                <w:lang w:val="fr-FR"/>
              </w:rPr>
              <w:t>.5.2.2-4</w:t>
            </w:r>
          </w:p>
        </w:tc>
        <w:tc>
          <w:tcPr>
            <w:tcW w:w="833" w:type="pct"/>
            <w:tcBorders>
              <w:top w:val="single" w:sz="4" w:space="0" w:color="auto"/>
              <w:left w:val="single" w:sz="4" w:space="0" w:color="auto"/>
              <w:bottom w:val="single" w:sz="4" w:space="0" w:color="auto"/>
              <w:right w:val="single" w:sz="4" w:space="0" w:color="auto"/>
            </w:tcBorders>
          </w:tcPr>
          <w:p w14:paraId="1A7E0068" w14:textId="77777777" w:rsidR="00EE5860" w:rsidRPr="00441CD0" w:rsidRDefault="00EE5860" w:rsidP="00BB0E1F">
            <w:pPr>
              <w:pStyle w:val="TAC"/>
              <w:rPr>
                <w:lang w:val="de-DE"/>
              </w:rPr>
            </w:pPr>
            <w:r w:rsidRPr="00441CD0">
              <w:rPr>
                <w:lang w:val="fr-FR"/>
              </w:rPr>
              <w:t>Not Applicable</w:t>
            </w:r>
          </w:p>
        </w:tc>
      </w:tr>
      <w:tr w:rsidR="00EE5860" w:rsidRPr="00441CD0" w14:paraId="510DEBB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CBC1CA4" w14:textId="77777777" w:rsidR="00EE5860" w:rsidRPr="00441CD0" w:rsidRDefault="00EE5860" w:rsidP="00BB0E1F">
            <w:pPr>
              <w:pStyle w:val="TAC"/>
              <w:rPr>
                <w:lang w:val="sv-SE"/>
              </w:rPr>
            </w:pPr>
            <w:r w:rsidRPr="00441CD0">
              <w:rPr>
                <w:lang w:val="sv-SE"/>
              </w:rPr>
              <w:t>189</w:t>
            </w:r>
          </w:p>
        </w:tc>
        <w:tc>
          <w:tcPr>
            <w:tcW w:w="1962" w:type="pct"/>
            <w:tcBorders>
              <w:top w:val="single" w:sz="4" w:space="0" w:color="auto"/>
              <w:left w:val="single" w:sz="4" w:space="0" w:color="auto"/>
              <w:bottom w:val="single" w:sz="4" w:space="0" w:color="auto"/>
              <w:right w:val="single" w:sz="4" w:space="0" w:color="auto"/>
            </w:tcBorders>
          </w:tcPr>
          <w:p w14:paraId="57A3C27A" w14:textId="77777777" w:rsidR="00EE5860" w:rsidRPr="00441CD0" w:rsidRDefault="00EE5860" w:rsidP="00BB0E1F">
            <w:pPr>
              <w:pStyle w:val="TAL"/>
              <w:rPr>
                <w:lang w:val="fr-FR"/>
              </w:rPr>
            </w:pPr>
            <w:r w:rsidRPr="00441CD0">
              <w:rPr>
                <w:lang w:val="fr-FR"/>
              </w:rPr>
              <w:t>Join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14:paraId="4068A8BF" w14:textId="77777777" w:rsidR="00EE5860" w:rsidRPr="00441CD0" w:rsidRDefault="00EE5860" w:rsidP="00BB0E1F">
            <w:pPr>
              <w:pStyle w:val="TAL"/>
              <w:rPr>
                <w:lang w:val="fr-FR"/>
              </w:rPr>
            </w:pPr>
            <w:r w:rsidRPr="00441CD0">
              <w:rPr>
                <w:lang w:val="fr-FR"/>
              </w:rPr>
              <w:t>Extendable / Table 7.5.8.3-4</w:t>
            </w:r>
          </w:p>
        </w:tc>
        <w:tc>
          <w:tcPr>
            <w:tcW w:w="833" w:type="pct"/>
            <w:tcBorders>
              <w:top w:val="single" w:sz="4" w:space="0" w:color="auto"/>
              <w:left w:val="single" w:sz="4" w:space="0" w:color="auto"/>
              <w:bottom w:val="single" w:sz="4" w:space="0" w:color="auto"/>
              <w:right w:val="single" w:sz="4" w:space="0" w:color="auto"/>
            </w:tcBorders>
          </w:tcPr>
          <w:p w14:paraId="0A1E8CD8" w14:textId="77777777" w:rsidR="00EE5860" w:rsidRPr="00441CD0" w:rsidRDefault="00EE5860" w:rsidP="00BB0E1F">
            <w:pPr>
              <w:pStyle w:val="TAC"/>
              <w:rPr>
                <w:lang w:val="de-DE"/>
              </w:rPr>
            </w:pPr>
            <w:r w:rsidRPr="00441CD0">
              <w:rPr>
                <w:lang w:val="fr-FR"/>
              </w:rPr>
              <w:t>Not Applicable</w:t>
            </w:r>
          </w:p>
        </w:tc>
      </w:tr>
      <w:tr w:rsidR="00EE5860" w:rsidRPr="00441CD0" w14:paraId="527F1ED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17F278" w14:textId="77777777" w:rsidR="00EE5860" w:rsidRPr="00441CD0" w:rsidRDefault="00EE5860" w:rsidP="00BB0E1F">
            <w:pPr>
              <w:pStyle w:val="TAC"/>
              <w:rPr>
                <w:lang w:val="sv-SE"/>
              </w:rPr>
            </w:pPr>
            <w:r w:rsidRPr="00441CD0">
              <w:rPr>
                <w:lang w:val="sv-SE"/>
              </w:rPr>
              <w:t>190</w:t>
            </w:r>
          </w:p>
        </w:tc>
        <w:tc>
          <w:tcPr>
            <w:tcW w:w="1962" w:type="pct"/>
            <w:tcBorders>
              <w:top w:val="single" w:sz="4" w:space="0" w:color="auto"/>
              <w:left w:val="single" w:sz="4" w:space="0" w:color="auto"/>
              <w:bottom w:val="single" w:sz="4" w:space="0" w:color="auto"/>
              <w:right w:val="single" w:sz="4" w:space="0" w:color="auto"/>
            </w:tcBorders>
          </w:tcPr>
          <w:p w14:paraId="17BDA12A" w14:textId="77777777" w:rsidR="00EE5860" w:rsidRPr="00441CD0" w:rsidRDefault="00EE5860" w:rsidP="00BB0E1F">
            <w:pPr>
              <w:pStyle w:val="TAL"/>
              <w:rPr>
                <w:lang w:val="fr-FR"/>
              </w:rPr>
            </w:pPr>
            <w:r w:rsidRPr="00441CD0">
              <w:rPr>
                <w:lang w:val="fr-FR"/>
              </w:rPr>
              <w:t>Leave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14:paraId="60DC8B3E" w14:textId="77777777" w:rsidR="00EE5860" w:rsidRPr="00441CD0" w:rsidRDefault="00EE5860" w:rsidP="00BB0E1F">
            <w:pPr>
              <w:pStyle w:val="TAL"/>
              <w:rPr>
                <w:lang w:val="fr-FR"/>
              </w:rPr>
            </w:pPr>
            <w:r w:rsidRPr="00441CD0">
              <w:rPr>
                <w:lang w:val="fr-FR"/>
              </w:rPr>
              <w:t>Extendable / Table 7.5.8.3-5</w:t>
            </w:r>
          </w:p>
        </w:tc>
        <w:tc>
          <w:tcPr>
            <w:tcW w:w="833" w:type="pct"/>
            <w:tcBorders>
              <w:top w:val="single" w:sz="4" w:space="0" w:color="auto"/>
              <w:left w:val="single" w:sz="4" w:space="0" w:color="auto"/>
              <w:bottom w:val="single" w:sz="4" w:space="0" w:color="auto"/>
              <w:right w:val="single" w:sz="4" w:space="0" w:color="auto"/>
            </w:tcBorders>
          </w:tcPr>
          <w:p w14:paraId="07D6B234" w14:textId="77777777" w:rsidR="00EE5860" w:rsidRPr="00441CD0" w:rsidRDefault="00EE5860" w:rsidP="00BB0E1F">
            <w:pPr>
              <w:pStyle w:val="TAC"/>
              <w:rPr>
                <w:lang w:val="de-DE"/>
              </w:rPr>
            </w:pPr>
            <w:r w:rsidRPr="00441CD0">
              <w:rPr>
                <w:lang w:val="fr-FR"/>
              </w:rPr>
              <w:t>Not Applicable</w:t>
            </w:r>
          </w:p>
        </w:tc>
      </w:tr>
      <w:tr w:rsidR="00EE5860" w:rsidRPr="00441CD0" w14:paraId="5E6EFE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1CF603E" w14:textId="77777777" w:rsidR="00EE5860" w:rsidRPr="00441CD0" w:rsidRDefault="00EE5860" w:rsidP="00BB0E1F">
            <w:pPr>
              <w:pStyle w:val="TAC"/>
              <w:rPr>
                <w:lang w:val="sv-SE"/>
              </w:rPr>
            </w:pPr>
            <w:r w:rsidRPr="00441CD0">
              <w:rPr>
                <w:lang w:val="sv-SE"/>
              </w:rPr>
              <w:t>191</w:t>
            </w:r>
          </w:p>
        </w:tc>
        <w:tc>
          <w:tcPr>
            <w:tcW w:w="1962" w:type="pct"/>
            <w:tcBorders>
              <w:top w:val="single" w:sz="4" w:space="0" w:color="auto"/>
              <w:left w:val="single" w:sz="4" w:space="0" w:color="auto"/>
              <w:bottom w:val="single" w:sz="4" w:space="0" w:color="auto"/>
              <w:right w:val="single" w:sz="4" w:space="0" w:color="auto"/>
            </w:tcBorders>
          </w:tcPr>
          <w:p w14:paraId="3BAC1C91" w14:textId="77777777" w:rsidR="00EE5860" w:rsidRPr="00441CD0" w:rsidRDefault="00EE5860" w:rsidP="00BB0E1F">
            <w:pPr>
              <w:pStyle w:val="TAL"/>
              <w:rPr>
                <w:lang w:val="fr-FR"/>
              </w:rPr>
            </w:pPr>
            <w:r w:rsidRPr="00441CD0">
              <w:rPr>
                <w:lang w:val="fr-FR"/>
              </w:rPr>
              <w:t>IP Multicast Address</w:t>
            </w:r>
          </w:p>
        </w:tc>
        <w:tc>
          <w:tcPr>
            <w:tcW w:w="1360" w:type="pct"/>
            <w:tcBorders>
              <w:top w:val="single" w:sz="4" w:space="0" w:color="auto"/>
              <w:left w:val="single" w:sz="4" w:space="0" w:color="auto"/>
              <w:bottom w:val="single" w:sz="4" w:space="0" w:color="auto"/>
              <w:right w:val="single" w:sz="4" w:space="0" w:color="auto"/>
            </w:tcBorders>
          </w:tcPr>
          <w:p w14:paraId="54D0ABD5" w14:textId="11A3468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.2.137</w:t>
            </w:r>
          </w:p>
        </w:tc>
        <w:tc>
          <w:tcPr>
            <w:tcW w:w="833" w:type="pct"/>
            <w:tcBorders>
              <w:top w:val="single" w:sz="4" w:space="0" w:color="auto"/>
              <w:left w:val="single" w:sz="4" w:space="0" w:color="auto"/>
              <w:bottom w:val="single" w:sz="4" w:space="0" w:color="auto"/>
              <w:right w:val="single" w:sz="4" w:space="0" w:color="auto"/>
            </w:tcBorders>
          </w:tcPr>
          <w:p w14:paraId="645CFD51" w14:textId="77777777" w:rsidR="00EE5860" w:rsidRPr="00441CD0" w:rsidRDefault="00EE5860" w:rsidP="00BB0E1F">
            <w:pPr>
              <w:pStyle w:val="TAC"/>
              <w:rPr>
                <w:lang w:val="de-DE"/>
              </w:rPr>
            </w:pPr>
            <w:r w:rsidRPr="00441CD0">
              <w:rPr>
                <w:lang w:val="de-DE"/>
              </w:rPr>
              <w:t>1</w:t>
            </w:r>
          </w:p>
        </w:tc>
      </w:tr>
      <w:tr w:rsidR="00EE5860" w:rsidRPr="00441CD0" w14:paraId="3392458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32DA637" w14:textId="77777777" w:rsidR="00EE5860" w:rsidRPr="00441CD0" w:rsidRDefault="00EE5860" w:rsidP="00BB0E1F">
            <w:pPr>
              <w:pStyle w:val="TAC"/>
              <w:rPr>
                <w:lang w:val="sv-SE"/>
              </w:rPr>
            </w:pPr>
            <w:r w:rsidRPr="00441CD0">
              <w:rPr>
                <w:lang w:val="sv-SE"/>
              </w:rPr>
              <w:t>192</w:t>
            </w:r>
          </w:p>
        </w:tc>
        <w:tc>
          <w:tcPr>
            <w:tcW w:w="1962" w:type="pct"/>
            <w:tcBorders>
              <w:top w:val="single" w:sz="4" w:space="0" w:color="auto"/>
              <w:left w:val="single" w:sz="4" w:space="0" w:color="auto"/>
              <w:bottom w:val="single" w:sz="4" w:space="0" w:color="auto"/>
              <w:right w:val="single" w:sz="4" w:space="0" w:color="auto"/>
            </w:tcBorders>
          </w:tcPr>
          <w:p w14:paraId="694E649E" w14:textId="77777777" w:rsidR="00EE5860" w:rsidRPr="00441CD0" w:rsidRDefault="00EE5860" w:rsidP="00BB0E1F">
            <w:pPr>
              <w:pStyle w:val="TAL"/>
              <w:rPr>
                <w:lang w:val="fr-FR"/>
              </w:rPr>
            </w:pPr>
            <w:r w:rsidRPr="00441CD0">
              <w:rPr>
                <w:lang w:val="fr-FR"/>
              </w:rPr>
              <w:t>Source IP Address</w:t>
            </w:r>
          </w:p>
        </w:tc>
        <w:tc>
          <w:tcPr>
            <w:tcW w:w="1360" w:type="pct"/>
            <w:tcBorders>
              <w:top w:val="single" w:sz="4" w:space="0" w:color="auto"/>
              <w:left w:val="single" w:sz="4" w:space="0" w:color="auto"/>
              <w:bottom w:val="single" w:sz="4" w:space="0" w:color="auto"/>
              <w:right w:val="single" w:sz="4" w:space="0" w:color="auto"/>
            </w:tcBorders>
          </w:tcPr>
          <w:p w14:paraId="7F76FD07" w14:textId="2F757FE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.2.138</w:t>
            </w:r>
          </w:p>
        </w:tc>
        <w:tc>
          <w:tcPr>
            <w:tcW w:w="833" w:type="pct"/>
            <w:tcBorders>
              <w:top w:val="single" w:sz="4" w:space="0" w:color="auto"/>
              <w:left w:val="single" w:sz="4" w:space="0" w:color="auto"/>
              <w:bottom w:val="single" w:sz="4" w:space="0" w:color="auto"/>
              <w:right w:val="single" w:sz="4" w:space="0" w:color="auto"/>
            </w:tcBorders>
          </w:tcPr>
          <w:p w14:paraId="12D5EA82" w14:textId="77777777" w:rsidR="00EE5860" w:rsidRPr="00441CD0" w:rsidRDefault="00EE5860" w:rsidP="00BB0E1F">
            <w:pPr>
              <w:pStyle w:val="TAC"/>
              <w:rPr>
                <w:lang w:val="de-DE"/>
              </w:rPr>
            </w:pPr>
            <w:r w:rsidRPr="00441CD0">
              <w:rPr>
                <w:lang w:val="de-DE"/>
              </w:rPr>
              <w:t>1</w:t>
            </w:r>
          </w:p>
        </w:tc>
      </w:tr>
      <w:tr w:rsidR="00EE5860" w:rsidRPr="00441CD0" w14:paraId="64DBE3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D82571D" w14:textId="77777777" w:rsidR="00EE5860" w:rsidRPr="00441CD0" w:rsidRDefault="00EE5860" w:rsidP="00BB0E1F">
            <w:pPr>
              <w:pStyle w:val="TAC"/>
              <w:rPr>
                <w:lang w:val="fr-FR"/>
              </w:rPr>
            </w:pPr>
            <w:r w:rsidRPr="00441CD0">
              <w:rPr>
                <w:lang w:val="fr-FR"/>
              </w:rPr>
              <w:t>193</w:t>
            </w:r>
          </w:p>
        </w:tc>
        <w:tc>
          <w:tcPr>
            <w:tcW w:w="1962" w:type="pct"/>
            <w:tcBorders>
              <w:top w:val="single" w:sz="4" w:space="0" w:color="auto"/>
              <w:left w:val="single" w:sz="4" w:space="0" w:color="auto"/>
              <w:bottom w:val="single" w:sz="4" w:space="0" w:color="auto"/>
              <w:right w:val="single" w:sz="4" w:space="0" w:color="auto"/>
            </w:tcBorders>
          </w:tcPr>
          <w:p w14:paraId="5C54ABCE" w14:textId="77777777" w:rsidR="00EE5860" w:rsidRPr="00441CD0" w:rsidRDefault="00EE5860" w:rsidP="00BB0E1F">
            <w:pPr>
              <w:pStyle w:val="TAL"/>
              <w:rPr>
                <w:lang w:val="fr-FR" w:eastAsia="zh-CN"/>
              </w:rPr>
            </w:pPr>
            <w:r w:rsidRPr="00441CD0">
              <w:rPr>
                <w:lang w:val="fr-FR"/>
              </w:rPr>
              <w:t>Packet Rate Status</w:t>
            </w:r>
          </w:p>
        </w:tc>
        <w:tc>
          <w:tcPr>
            <w:tcW w:w="1360" w:type="pct"/>
            <w:tcBorders>
              <w:top w:val="single" w:sz="4" w:space="0" w:color="auto"/>
              <w:left w:val="single" w:sz="4" w:space="0" w:color="auto"/>
              <w:bottom w:val="single" w:sz="4" w:space="0" w:color="auto"/>
              <w:right w:val="single" w:sz="4" w:space="0" w:color="auto"/>
            </w:tcBorders>
          </w:tcPr>
          <w:p w14:paraId="374FE77C" w14:textId="2E52146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.2.139</w:t>
            </w:r>
          </w:p>
        </w:tc>
        <w:tc>
          <w:tcPr>
            <w:tcW w:w="833" w:type="pct"/>
            <w:tcBorders>
              <w:top w:val="single" w:sz="4" w:space="0" w:color="auto"/>
              <w:left w:val="single" w:sz="4" w:space="0" w:color="auto"/>
              <w:bottom w:val="single" w:sz="4" w:space="0" w:color="auto"/>
              <w:right w:val="single" w:sz="4" w:space="0" w:color="auto"/>
            </w:tcBorders>
          </w:tcPr>
          <w:p w14:paraId="0F705E3C" w14:textId="77777777" w:rsidR="00EE5860" w:rsidRPr="00441CD0" w:rsidRDefault="00EE5860" w:rsidP="00BB0E1F">
            <w:pPr>
              <w:pStyle w:val="TAC"/>
              <w:rPr>
                <w:lang w:val="fr-FR" w:eastAsia="zh-CN"/>
              </w:rPr>
            </w:pPr>
            <w:r w:rsidRPr="00441CD0">
              <w:rPr>
                <w:lang w:val="fr-FR" w:eastAsia="zh-CN"/>
              </w:rPr>
              <w:t>1</w:t>
            </w:r>
          </w:p>
        </w:tc>
      </w:tr>
      <w:tr w:rsidR="00EE5860" w:rsidRPr="00441CD0" w14:paraId="7076C8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2B8B4C3" w14:textId="77777777" w:rsidR="00EE5860" w:rsidRPr="00441CD0" w:rsidRDefault="00EE5860" w:rsidP="00BB0E1F">
            <w:pPr>
              <w:pStyle w:val="TAC"/>
              <w:rPr>
                <w:lang w:val="sv-SE"/>
              </w:rPr>
            </w:pPr>
            <w:r w:rsidRPr="00441CD0">
              <w:rPr>
                <w:lang w:val="sv-SE"/>
              </w:rPr>
              <w:t>194</w:t>
            </w:r>
          </w:p>
        </w:tc>
        <w:tc>
          <w:tcPr>
            <w:tcW w:w="1962" w:type="pct"/>
            <w:tcBorders>
              <w:top w:val="single" w:sz="4" w:space="0" w:color="auto"/>
              <w:left w:val="single" w:sz="4" w:space="0" w:color="auto"/>
              <w:bottom w:val="single" w:sz="4" w:space="0" w:color="auto"/>
              <w:right w:val="single" w:sz="4" w:space="0" w:color="auto"/>
            </w:tcBorders>
          </w:tcPr>
          <w:p w14:paraId="62FB80CB" w14:textId="77777777" w:rsidR="00EE5860" w:rsidRPr="00441CD0" w:rsidRDefault="00EE5860" w:rsidP="00BB0E1F">
            <w:pPr>
              <w:pStyle w:val="TAL"/>
              <w:rPr>
                <w:lang w:val="fr-FR"/>
              </w:rPr>
            </w:pPr>
            <w:r w:rsidRPr="00441CD0">
              <w:rPr>
                <w:lang w:val="fr-FR"/>
              </w:rPr>
              <w:t>Create Bridge Info for TSC</w:t>
            </w:r>
          </w:p>
        </w:tc>
        <w:tc>
          <w:tcPr>
            <w:tcW w:w="1360" w:type="pct"/>
            <w:tcBorders>
              <w:top w:val="single" w:sz="4" w:space="0" w:color="auto"/>
              <w:left w:val="single" w:sz="4" w:space="0" w:color="auto"/>
              <w:bottom w:val="single" w:sz="4" w:space="0" w:color="auto"/>
              <w:right w:val="single" w:sz="4" w:space="0" w:color="auto"/>
            </w:tcBorders>
          </w:tcPr>
          <w:p w14:paraId="6588D16C" w14:textId="1A0D87E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.2.140</w:t>
            </w:r>
          </w:p>
        </w:tc>
        <w:tc>
          <w:tcPr>
            <w:tcW w:w="833" w:type="pct"/>
            <w:tcBorders>
              <w:top w:val="single" w:sz="4" w:space="0" w:color="auto"/>
              <w:left w:val="single" w:sz="4" w:space="0" w:color="auto"/>
              <w:bottom w:val="single" w:sz="4" w:space="0" w:color="auto"/>
              <w:right w:val="single" w:sz="4" w:space="0" w:color="auto"/>
            </w:tcBorders>
          </w:tcPr>
          <w:p w14:paraId="4CD708BB" w14:textId="77777777" w:rsidR="00EE5860" w:rsidRPr="00441CD0" w:rsidRDefault="00EE5860" w:rsidP="00BB0E1F">
            <w:pPr>
              <w:pStyle w:val="TAC"/>
              <w:rPr>
                <w:lang w:val="sv-SE"/>
              </w:rPr>
            </w:pPr>
            <w:r w:rsidRPr="00441CD0">
              <w:rPr>
                <w:lang w:val="sv-SE"/>
              </w:rPr>
              <w:t>1</w:t>
            </w:r>
          </w:p>
        </w:tc>
      </w:tr>
      <w:tr w:rsidR="00EE5860" w:rsidRPr="00441CD0" w14:paraId="0E6706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7F1C792" w14:textId="77777777" w:rsidR="00EE5860" w:rsidRPr="00441CD0" w:rsidRDefault="00EE5860" w:rsidP="00BB0E1F">
            <w:pPr>
              <w:pStyle w:val="TAC"/>
              <w:rPr>
                <w:lang w:val="sv-SE"/>
              </w:rPr>
            </w:pPr>
            <w:r w:rsidRPr="00441CD0">
              <w:rPr>
                <w:lang w:val="sv-SE"/>
              </w:rPr>
              <w:t>195</w:t>
            </w:r>
          </w:p>
        </w:tc>
        <w:tc>
          <w:tcPr>
            <w:tcW w:w="1962" w:type="pct"/>
            <w:tcBorders>
              <w:top w:val="single" w:sz="4" w:space="0" w:color="auto"/>
              <w:left w:val="single" w:sz="4" w:space="0" w:color="auto"/>
              <w:bottom w:val="single" w:sz="4" w:space="0" w:color="auto"/>
              <w:right w:val="single" w:sz="4" w:space="0" w:color="auto"/>
            </w:tcBorders>
          </w:tcPr>
          <w:p w14:paraId="3181E49C" w14:textId="77777777" w:rsidR="00EE5860" w:rsidRPr="00441CD0" w:rsidRDefault="00EE5860" w:rsidP="00BB0E1F">
            <w:pPr>
              <w:pStyle w:val="TAL"/>
              <w:rPr>
                <w:lang w:val="fr-FR"/>
              </w:rPr>
            </w:pPr>
            <w:r w:rsidRPr="00441CD0">
              <w:rPr>
                <w:lang w:val="fr-FR"/>
              </w:rPr>
              <w:t>Created Bridge Info for TSC</w:t>
            </w:r>
          </w:p>
        </w:tc>
        <w:tc>
          <w:tcPr>
            <w:tcW w:w="1360" w:type="pct"/>
            <w:tcBorders>
              <w:top w:val="single" w:sz="4" w:space="0" w:color="auto"/>
              <w:left w:val="single" w:sz="4" w:space="0" w:color="auto"/>
              <w:bottom w:val="single" w:sz="4" w:space="0" w:color="auto"/>
              <w:right w:val="single" w:sz="4" w:space="0" w:color="auto"/>
            </w:tcBorders>
          </w:tcPr>
          <w:p w14:paraId="5F2C13D4" w14:textId="77777777" w:rsidR="00EE5860" w:rsidRPr="00441CD0" w:rsidRDefault="00EE5860" w:rsidP="00BB0E1F">
            <w:pPr>
              <w:pStyle w:val="TAL"/>
              <w:rPr>
                <w:lang w:val="fr-FR"/>
              </w:rPr>
            </w:pPr>
            <w:r w:rsidRPr="00441CD0">
              <w:rPr>
                <w:lang w:val="fr-FR"/>
              </w:rPr>
              <w:t>Extendable / Table 7.5.3.6-1</w:t>
            </w:r>
          </w:p>
        </w:tc>
        <w:tc>
          <w:tcPr>
            <w:tcW w:w="833" w:type="pct"/>
            <w:tcBorders>
              <w:top w:val="single" w:sz="4" w:space="0" w:color="auto"/>
              <w:left w:val="single" w:sz="4" w:space="0" w:color="auto"/>
              <w:bottom w:val="single" w:sz="4" w:space="0" w:color="auto"/>
              <w:right w:val="single" w:sz="4" w:space="0" w:color="auto"/>
            </w:tcBorders>
          </w:tcPr>
          <w:p w14:paraId="3901A015" w14:textId="77777777" w:rsidR="00EE5860" w:rsidRPr="00441CD0" w:rsidRDefault="00EE5860" w:rsidP="00BB0E1F">
            <w:pPr>
              <w:pStyle w:val="TAC"/>
              <w:rPr>
                <w:lang w:val="sv-SE"/>
              </w:rPr>
            </w:pPr>
            <w:r w:rsidRPr="00441CD0">
              <w:rPr>
                <w:lang w:val="fr-FR"/>
              </w:rPr>
              <w:t>Not Applicable</w:t>
            </w:r>
          </w:p>
        </w:tc>
      </w:tr>
      <w:tr w:rsidR="00EE5860" w:rsidRPr="00441CD0" w14:paraId="4EE0C0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1831A8F" w14:textId="77777777" w:rsidR="00EE5860" w:rsidRPr="00441CD0" w:rsidRDefault="00EE5860" w:rsidP="00BB0E1F">
            <w:pPr>
              <w:pStyle w:val="TAC"/>
              <w:rPr>
                <w:lang w:val="sv-SE"/>
              </w:rPr>
            </w:pPr>
            <w:r w:rsidRPr="00441CD0">
              <w:rPr>
                <w:lang w:val="sv-SE"/>
              </w:rPr>
              <w:t>196</w:t>
            </w:r>
          </w:p>
        </w:tc>
        <w:tc>
          <w:tcPr>
            <w:tcW w:w="1962" w:type="pct"/>
            <w:tcBorders>
              <w:top w:val="single" w:sz="4" w:space="0" w:color="auto"/>
              <w:left w:val="single" w:sz="4" w:space="0" w:color="auto"/>
              <w:bottom w:val="single" w:sz="4" w:space="0" w:color="auto"/>
              <w:right w:val="single" w:sz="4" w:space="0" w:color="auto"/>
            </w:tcBorders>
          </w:tcPr>
          <w:p w14:paraId="3D9E97D9" w14:textId="77777777" w:rsidR="00EE5860" w:rsidRPr="00441CD0" w:rsidRDefault="00EE5860" w:rsidP="00BB0E1F">
            <w:pPr>
              <w:pStyle w:val="TAL"/>
              <w:rPr>
                <w:lang w:val="fr-FR"/>
              </w:rPr>
            </w:pPr>
            <w:r w:rsidRPr="00441CD0">
              <w:rPr>
                <w:lang w:val="fr-FR"/>
              </w:rPr>
              <w:t>DS-TT Port Number</w:t>
            </w:r>
          </w:p>
        </w:tc>
        <w:tc>
          <w:tcPr>
            <w:tcW w:w="1360" w:type="pct"/>
            <w:tcBorders>
              <w:top w:val="single" w:sz="4" w:space="0" w:color="auto"/>
              <w:left w:val="single" w:sz="4" w:space="0" w:color="auto"/>
              <w:bottom w:val="single" w:sz="4" w:space="0" w:color="auto"/>
              <w:right w:val="single" w:sz="4" w:space="0" w:color="auto"/>
            </w:tcBorders>
          </w:tcPr>
          <w:p w14:paraId="083426A5" w14:textId="1051EDC8"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.2.141</w:t>
            </w:r>
          </w:p>
        </w:tc>
        <w:tc>
          <w:tcPr>
            <w:tcW w:w="833" w:type="pct"/>
            <w:tcBorders>
              <w:top w:val="single" w:sz="4" w:space="0" w:color="auto"/>
              <w:left w:val="single" w:sz="4" w:space="0" w:color="auto"/>
              <w:bottom w:val="single" w:sz="4" w:space="0" w:color="auto"/>
              <w:right w:val="single" w:sz="4" w:space="0" w:color="auto"/>
            </w:tcBorders>
          </w:tcPr>
          <w:p w14:paraId="53BB2E01" w14:textId="77777777" w:rsidR="00EE5860" w:rsidRPr="00441CD0" w:rsidRDefault="00EE5860" w:rsidP="00BB0E1F">
            <w:pPr>
              <w:pStyle w:val="TAC"/>
              <w:rPr>
                <w:lang w:val="sv-SE"/>
              </w:rPr>
            </w:pPr>
            <w:r w:rsidRPr="00441CD0">
              <w:rPr>
                <w:lang w:val="sv-SE"/>
              </w:rPr>
              <w:t>4</w:t>
            </w:r>
          </w:p>
        </w:tc>
      </w:tr>
      <w:tr w:rsidR="00EE5860" w:rsidRPr="00441CD0" w14:paraId="0C776A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4D2876" w14:textId="77777777" w:rsidR="00EE5860" w:rsidRPr="00441CD0" w:rsidRDefault="00EE5860" w:rsidP="00BB0E1F">
            <w:pPr>
              <w:pStyle w:val="TAC"/>
              <w:rPr>
                <w:lang w:val="sv-SE"/>
              </w:rPr>
            </w:pPr>
            <w:r w:rsidRPr="00441CD0">
              <w:rPr>
                <w:lang w:val="sv-SE"/>
              </w:rPr>
              <w:t>197</w:t>
            </w:r>
          </w:p>
        </w:tc>
        <w:tc>
          <w:tcPr>
            <w:tcW w:w="1962" w:type="pct"/>
            <w:tcBorders>
              <w:top w:val="single" w:sz="4" w:space="0" w:color="auto"/>
              <w:left w:val="single" w:sz="4" w:space="0" w:color="auto"/>
              <w:bottom w:val="single" w:sz="4" w:space="0" w:color="auto"/>
              <w:right w:val="single" w:sz="4" w:space="0" w:color="auto"/>
            </w:tcBorders>
          </w:tcPr>
          <w:p w14:paraId="6E15E864" w14:textId="77777777" w:rsidR="00EE5860" w:rsidRPr="00441CD0" w:rsidRDefault="00EE5860" w:rsidP="00BB0E1F">
            <w:pPr>
              <w:pStyle w:val="TAL"/>
              <w:rPr>
                <w:lang w:val="fr-FR"/>
              </w:rPr>
            </w:pPr>
            <w:r w:rsidRPr="00441CD0">
              <w:rPr>
                <w:lang w:val="fr-FR"/>
              </w:rPr>
              <w:t>NW-TT Port Number</w:t>
            </w:r>
          </w:p>
        </w:tc>
        <w:tc>
          <w:tcPr>
            <w:tcW w:w="1360" w:type="pct"/>
            <w:tcBorders>
              <w:top w:val="single" w:sz="4" w:space="0" w:color="auto"/>
              <w:left w:val="single" w:sz="4" w:space="0" w:color="auto"/>
              <w:bottom w:val="single" w:sz="4" w:space="0" w:color="auto"/>
              <w:right w:val="single" w:sz="4" w:space="0" w:color="auto"/>
            </w:tcBorders>
          </w:tcPr>
          <w:p w14:paraId="59814700" w14:textId="005B2E93"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.2.142</w:t>
            </w:r>
          </w:p>
        </w:tc>
        <w:tc>
          <w:tcPr>
            <w:tcW w:w="833" w:type="pct"/>
            <w:tcBorders>
              <w:top w:val="single" w:sz="4" w:space="0" w:color="auto"/>
              <w:left w:val="single" w:sz="4" w:space="0" w:color="auto"/>
              <w:bottom w:val="single" w:sz="4" w:space="0" w:color="auto"/>
              <w:right w:val="single" w:sz="4" w:space="0" w:color="auto"/>
            </w:tcBorders>
          </w:tcPr>
          <w:p w14:paraId="4F8DC2CF" w14:textId="77777777" w:rsidR="00EE5860" w:rsidRPr="00441CD0" w:rsidRDefault="00EE5860" w:rsidP="00BB0E1F">
            <w:pPr>
              <w:pStyle w:val="TAC"/>
              <w:rPr>
                <w:lang w:val="sv-SE"/>
              </w:rPr>
            </w:pPr>
            <w:r w:rsidRPr="00441CD0">
              <w:rPr>
                <w:lang w:val="sv-SE"/>
              </w:rPr>
              <w:t>4</w:t>
            </w:r>
          </w:p>
        </w:tc>
      </w:tr>
      <w:tr w:rsidR="00EE5860" w:rsidRPr="00441CD0" w14:paraId="4EB60F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C2C28F2" w14:textId="77777777" w:rsidR="00EE5860" w:rsidRPr="00441CD0" w:rsidRDefault="00EE5860" w:rsidP="00BB0E1F">
            <w:pPr>
              <w:pStyle w:val="TAC"/>
              <w:rPr>
                <w:lang w:val="sv-SE"/>
              </w:rPr>
            </w:pPr>
            <w:r w:rsidRPr="00441CD0">
              <w:rPr>
                <w:lang w:val="sv-SE"/>
              </w:rPr>
              <w:t>198</w:t>
            </w:r>
          </w:p>
        </w:tc>
        <w:tc>
          <w:tcPr>
            <w:tcW w:w="1962" w:type="pct"/>
            <w:tcBorders>
              <w:top w:val="single" w:sz="4" w:space="0" w:color="auto"/>
              <w:left w:val="single" w:sz="4" w:space="0" w:color="auto"/>
              <w:bottom w:val="single" w:sz="4" w:space="0" w:color="auto"/>
              <w:right w:val="single" w:sz="4" w:space="0" w:color="auto"/>
            </w:tcBorders>
          </w:tcPr>
          <w:p w14:paraId="252BBCE8" w14:textId="77777777" w:rsidR="00EE5860" w:rsidRPr="00441CD0" w:rsidRDefault="00EE5860" w:rsidP="00BB0E1F">
            <w:pPr>
              <w:pStyle w:val="TAL"/>
              <w:rPr>
                <w:lang w:val="fr-FR"/>
              </w:rPr>
            </w:pPr>
            <w:r w:rsidRPr="00441CD0">
              <w:rPr>
                <w:lang w:val="fr-FR"/>
              </w:rPr>
              <w:t>TSN Bridge ID</w:t>
            </w:r>
          </w:p>
        </w:tc>
        <w:tc>
          <w:tcPr>
            <w:tcW w:w="1360" w:type="pct"/>
            <w:tcBorders>
              <w:top w:val="single" w:sz="4" w:space="0" w:color="auto"/>
              <w:left w:val="single" w:sz="4" w:space="0" w:color="auto"/>
              <w:bottom w:val="single" w:sz="4" w:space="0" w:color="auto"/>
              <w:right w:val="single" w:sz="4" w:space="0" w:color="auto"/>
            </w:tcBorders>
          </w:tcPr>
          <w:p w14:paraId="19FAE6D3" w14:textId="23C284B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.2.143</w:t>
            </w:r>
          </w:p>
        </w:tc>
        <w:tc>
          <w:tcPr>
            <w:tcW w:w="833" w:type="pct"/>
            <w:tcBorders>
              <w:top w:val="single" w:sz="4" w:space="0" w:color="auto"/>
              <w:left w:val="single" w:sz="4" w:space="0" w:color="auto"/>
              <w:bottom w:val="single" w:sz="4" w:space="0" w:color="auto"/>
              <w:right w:val="single" w:sz="4" w:space="0" w:color="auto"/>
            </w:tcBorders>
          </w:tcPr>
          <w:p w14:paraId="4975FEA0" w14:textId="77777777" w:rsidR="00EE5860" w:rsidRPr="00441CD0" w:rsidRDefault="00EE5860" w:rsidP="00BB0E1F">
            <w:pPr>
              <w:pStyle w:val="TAC"/>
              <w:rPr>
                <w:lang w:val="sv-SE"/>
              </w:rPr>
            </w:pPr>
            <w:r w:rsidRPr="00441CD0">
              <w:rPr>
                <w:lang w:val="sv-SE"/>
              </w:rPr>
              <w:t>1</w:t>
            </w:r>
          </w:p>
        </w:tc>
      </w:tr>
      <w:tr w:rsidR="00EE5860" w:rsidRPr="00441CD0" w14:paraId="09933A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96B3D49" w14:textId="77777777" w:rsidR="00EE5860" w:rsidRPr="00441CD0" w:rsidRDefault="00EE5860" w:rsidP="00BB0E1F">
            <w:pPr>
              <w:pStyle w:val="TAC"/>
              <w:rPr>
                <w:lang w:val="sv-SE"/>
              </w:rPr>
            </w:pPr>
            <w:r w:rsidRPr="00441CD0">
              <w:rPr>
                <w:lang w:val="sv-SE"/>
              </w:rPr>
              <w:t>199</w:t>
            </w:r>
          </w:p>
        </w:tc>
        <w:tc>
          <w:tcPr>
            <w:tcW w:w="1962" w:type="pct"/>
            <w:tcBorders>
              <w:top w:val="single" w:sz="4" w:space="0" w:color="auto"/>
              <w:left w:val="single" w:sz="4" w:space="0" w:color="auto"/>
              <w:bottom w:val="single" w:sz="4" w:space="0" w:color="auto"/>
              <w:right w:val="single" w:sz="4" w:space="0" w:color="auto"/>
            </w:tcBorders>
          </w:tcPr>
          <w:p w14:paraId="621AE6C5" w14:textId="77777777" w:rsidR="00EE5860" w:rsidRPr="00441CD0" w:rsidRDefault="00EE5860" w:rsidP="00BB0E1F">
            <w:pPr>
              <w:pStyle w:val="TAL"/>
              <w:rPr>
                <w:lang w:val="fr-FR"/>
              </w:rPr>
            </w:pPr>
            <w:r>
              <w:rPr>
                <w:lang w:val="fr-FR"/>
              </w:rPr>
              <w:t>TSC</w:t>
            </w:r>
            <w:r w:rsidRPr="00441CD0">
              <w:rPr>
                <w:lang w:val="fr-FR"/>
              </w:rPr>
              <w:t xml:space="preserve"> Management </w:t>
            </w:r>
            <w:r w:rsidRPr="00441CD0">
              <w:rPr>
                <w:szCs w:val="18"/>
                <w:lang w:val="de-DE"/>
              </w:rPr>
              <w:t xml:space="preserve">Information </w:t>
            </w:r>
            <w:r w:rsidRPr="00441CD0">
              <w:rPr>
                <w:lang w:val="fr-FR" w:eastAsia="zh-CN"/>
              </w:rPr>
              <w:t xml:space="preserve">IE </w:t>
            </w:r>
            <w:r w:rsidRPr="00441CD0">
              <w:rPr>
                <w:lang w:val="fr-FR"/>
              </w:rPr>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14:paraId="3D13F7D2" w14:textId="77777777" w:rsidR="00EE5860" w:rsidRPr="00441CD0" w:rsidRDefault="00EE5860" w:rsidP="00BB0E1F">
            <w:pPr>
              <w:pStyle w:val="TAL"/>
              <w:rPr>
                <w:lang w:val="fr-FR"/>
              </w:rPr>
            </w:pPr>
            <w:r w:rsidRPr="00441CD0">
              <w:rPr>
                <w:lang w:val="fr-FR"/>
              </w:rPr>
              <w:t xml:space="preserve">Extendable / </w:t>
            </w:r>
            <w:r w:rsidRPr="00441CD0">
              <w:t>Table 7.5.4.18-1</w:t>
            </w:r>
          </w:p>
        </w:tc>
        <w:tc>
          <w:tcPr>
            <w:tcW w:w="833" w:type="pct"/>
            <w:tcBorders>
              <w:top w:val="single" w:sz="4" w:space="0" w:color="auto"/>
              <w:left w:val="single" w:sz="4" w:space="0" w:color="auto"/>
              <w:bottom w:val="single" w:sz="4" w:space="0" w:color="auto"/>
              <w:right w:val="single" w:sz="4" w:space="0" w:color="auto"/>
            </w:tcBorders>
          </w:tcPr>
          <w:p w14:paraId="42170E7A" w14:textId="77777777" w:rsidR="00EE5860" w:rsidRPr="00441CD0" w:rsidRDefault="00EE5860" w:rsidP="00BB0E1F">
            <w:pPr>
              <w:pStyle w:val="TAC"/>
              <w:rPr>
                <w:lang w:val="sv-SE"/>
              </w:rPr>
            </w:pPr>
            <w:r w:rsidRPr="00441CD0">
              <w:rPr>
                <w:lang w:val="fr-FR"/>
              </w:rPr>
              <w:t>Not Applicable</w:t>
            </w:r>
          </w:p>
        </w:tc>
      </w:tr>
      <w:tr w:rsidR="00EE5860" w:rsidRPr="00441CD0" w14:paraId="7CE5770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031AAD0" w14:textId="77777777" w:rsidR="00EE5860" w:rsidRPr="00441CD0" w:rsidRDefault="00EE5860" w:rsidP="00BB0E1F">
            <w:pPr>
              <w:pStyle w:val="TAC"/>
              <w:rPr>
                <w:lang w:val="sv-SE"/>
              </w:rPr>
            </w:pPr>
            <w:r w:rsidRPr="00441CD0">
              <w:rPr>
                <w:lang w:val="sv-SE"/>
              </w:rPr>
              <w:t>200</w:t>
            </w:r>
          </w:p>
        </w:tc>
        <w:tc>
          <w:tcPr>
            <w:tcW w:w="1962" w:type="pct"/>
            <w:tcBorders>
              <w:top w:val="single" w:sz="4" w:space="0" w:color="auto"/>
              <w:left w:val="single" w:sz="4" w:space="0" w:color="auto"/>
              <w:bottom w:val="single" w:sz="4" w:space="0" w:color="auto"/>
              <w:right w:val="single" w:sz="4" w:space="0" w:color="auto"/>
            </w:tcBorders>
          </w:tcPr>
          <w:p w14:paraId="3C72E8E5" w14:textId="77777777" w:rsidR="00EE5860" w:rsidRPr="00441CD0" w:rsidRDefault="00EE5860" w:rsidP="00BB0E1F">
            <w:pPr>
              <w:pStyle w:val="TAL"/>
              <w:rPr>
                <w:lang w:val="fr-FR"/>
              </w:rPr>
            </w:pPr>
            <w:r>
              <w:rPr>
                <w:lang w:val="fr-FR"/>
              </w:rPr>
              <w:t>TSC</w:t>
            </w:r>
            <w:r w:rsidRPr="00441CD0">
              <w:rPr>
                <w:lang w:val="fr-FR"/>
              </w:rPr>
              <w:t xml:space="preserve"> Management </w:t>
            </w:r>
            <w:r w:rsidRPr="00441CD0">
              <w:rPr>
                <w:szCs w:val="18"/>
                <w:lang w:val="de-DE"/>
              </w:rPr>
              <w:t xml:space="preserve">Information </w:t>
            </w:r>
            <w:r w:rsidRPr="00441CD0">
              <w:rPr>
                <w:lang w:val="fr-FR" w:eastAsia="zh-CN"/>
              </w:rPr>
              <w:t xml:space="preserve">IE </w:t>
            </w:r>
            <w:r w:rsidRPr="00441CD0">
              <w:rPr>
                <w:lang w:val="fr-FR"/>
              </w:rPr>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14:paraId="1F5D726F" w14:textId="77777777" w:rsidR="00EE5860" w:rsidRPr="00441CD0" w:rsidRDefault="00EE5860" w:rsidP="00BB0E1F">
            <w:pPr>
              <w:pStyle w:val="TAL"/>
              <w:rPr>
                <w:lang w:val="fr-FR"/>
              </w:rPr>
            </w:pPr>
            <w:r w:rsidRPr="00441CD0">
              <w:rPr>
                <w:lang w:val="fr-FR"/>
              </w:rPr>
              <w:t xml:space="preserve">Extendable / Table </w:t>
            </w:r>
            <w:r w:rsidRPr="00441CD0">
              <w:t>7.5.5.3-1</w:t>
            </w:r>
          </w:p>
        </w:tc>
        <w:tc>
          <w:tcPr>
            <w:tcW w:w="833" w:type="pct"/>
            <w:tcBorders>
              <w:top w:val="single" w:sz="4" w:space="0" w:color="auto"/>
              <w:left w:val="single" w:sz="4" w:space="0" w:color="auto"/>
              <w:bottom w:val="single" w:sz="4" w:space="0" w:color="auto"/>
              <w:right w:val="single" w:sz="4" w:space="0" w:color="auto"/>
            </w:tcBorders>
          </w:tcPr>
          <w:p w14:paraId="5EFBCC9C" w14:textId="77777777" w:rsidR="00EE5860" w:rsidRPr="00441CD0" w:rsidRDefault="00EE5860" w:rsidP="00BB0E1F">
            <w:pPr>
              <w:pStyle w:val="TAC"/>
              <w:rPr>
                <w:lang w:val="sv-SE"/>
              </w:rPr>
            </w:pPr>
            <w:r w:rsidRPr="00441CD0">
              <w:rPr>
                <w:lang w:val="fr-FR"/>
              </w:rPr>
              <w:t>Not Applicable</w:t>
            </w:r>
          </w:p>
        </w:tc>
      </w:tr>
      <w:tr w:rsidR="00EE5860" w:rsidRPr="00441CD0" w14:paraId="369CADC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A143923" w14:textId="77777777" w:rsidR="00EE5860" w:rsidRPr="00441CD0" w:rsidRDefault="00EE5860" w:rsidP="00BB0E1F">
            <w:pPr>
              <w:pStyle w:val="TAC"/>
              <w:rPr>
                <w:lang w:val="sv-SE"/>
              </w:rPr>
            </w:pPr>
            <w:r w:rsidRPr="00441CD0">
              <w:rPr>
                <w:lang w:val="sv-SE"/>
              </w:rPr>
              <w:t>201</w:t>
            </w:r>
          </w:p>
        </w:tc>
        <w:tc>
          <w:tcPr>
            <w:tcW w:w="1962" w:type="pct"/>
            <w:tcBorders>
              <w:top w:val="single" w:sz="4" w:space="0" w:color="auto"/>
              <w:left w:val="single" w:sz="4" w:space="0" w:color="auto"/>
              <w:bottom w:val="single" w:sz="4" w:space="0" w:color="auto"/>
              <w:right w:val="single" w:sz="4" w:space="0" w:color="auto"/>
            </w:tcBorders>
          </w:tcPr>
          <w:p w14:paraId="44E0B547" w14:textId="77777777" w:rsidR="00EE5860" w:rsidRPr="00441CD0" w:rsidRDefault="00EE5860" w:rsidP="00BB0E1F">
            <w:pPr>
              <w:pStyle w:val="TAL"/>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eastAsia="zh-CN"/>
              </w:rPr>
              <w:t xml:space="preserve">IE </w:t>
            </w:r>
            <w:r w:rsidRPr="00441CD0">
              <w:rPr>
                <w:lang w:val="fr-FR"/>
              </w:rPr>
              <w:t>within PFCP Session Report Request</w:t>
            </w:r>
          </w:p>
        </w:tc>
        <w:tc>
          <w:tcPr>
            <w:tcW w:w="1360" w:type="pct"/>
            <w:tcBorders>
              <w:top w:val="single" w:sz="4" w:space="0" w:color="auto"/>
              <w:left w:val="single" w:sz="4" w:space="0" w:color="auto"/>
              <w:bottom w:val="single" w:sz="4" w:space="0" w:color="auto"/>
              <w:right w:val="single" w:sz="4" w:space="0" w:color="auto"/>
            </w:tcBorders>
          </w:tcPr>
          <w:p w14:paraId="7B973C28" w14:textId="77777777" w:rsidR="00EE5860" w:rsidRPr="00441CD0" w:rsidRDefault="00EE5860" w:rsidP="00BB0E1F">
            <w:pPr>
              <w:pStyle w:val="TAL"/>
              <w:rPr>
                <w:lang w:val="fr-FR"/>
              </w:rPr>
            </w:pPr>
            <w:r w:rsidRPr="00441CD0">
              <w:rPr>
                <w:lang w:val="fr-FR"/>
              </w:rPr>
              <w:t xml:space="preserve">Extendable / Table </w:t>
            </w:r>
            <w:r w:rsidRPr="00441CD0">
              <w:t>7.5.8.5-1</w:t>
            </w:r>
          </w:p>
        </w:tc>
        <w:tc>
          <w:tcPr>
            <w:tcW w:w="833" w:type="pct"/>
            <w:tcBorders>
              <w:top w:val="single" w:sz="4" w:space="0" w:color="auto"/>
              <w:left w:val="single" w:sz="4" w:space="0" w:color="auto"/>
              <w:bottom w:val="single" w:sz="4" w:space="0" w:color="auto"/>
              <w:right w:val="single" w:sz="4" w:space="0" w:color="auto"/>
            </w:tcBorders>
          </w:tcPr>
          <w:p w14:paraId="73EBC2CA" w14:textId="77777777" w:rsidR="00EE5860" w:rsidRPr="00441CD0" w:rsidRDefault="00EE5860" w:rsidP="00BB0E1F">
            <w:pPr>
              <w:pStyle w:val="TAC"/>
              <w:rPr>
                <w:lang w:val="sv-SE"/>
              </w:rPr>
            </w:pPr>
            <w:r w:rsidRPr="00441CD0">
              <w:rPr>
                <w:lang w:val="fr-FR"/>
              </w:rPr>
              <w:t>Not Applicable</w:t>
            </w:r>
          </w:p>
        </w:tc>
      </w:tr>
      <w:tr w:rsidR="00EE5860" w:rsidRPr="00441CD0" w14:paraId="0EAE1E8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3C28E05" w14:textId="77777777" w:rsidR="00EE5860" w:rsidRPr="00441CD0" w:rsidRDefault="00EE5860" w:rsidP="00BB0E1F">
            <w:pPr>
              <w:pStyle w:val="TAC"/>
              <w:rPr>
                <w:lang w:val="sv-SE"/>
              </w:rPr>
            </w:pPr>
            <w:r w:rsidRPr="00441CD0">
              <w:rPr>
                <w:lang w:val="sv-SE"/>
              </w:rPr>
              <w:t>202</w:t>
            </w:r>
          </w:p>
        </w:tc>
        <w:tc>
          <w:tcPr>
            <w:tcW w:w="1962" w:type="pct"/>
            <w:tcBorders>
              <w:top w:val="single" w:sz="4" w:space="0" w:color="auto"/>
              <w:left w:val="single" w:sz="4" w:space="0" w:color="auto"/>
              <w:bottom w:val="single" w:sz="4" w:space="0" w:color="auto"/>
              <w:right w:val="single" w:sz="4" w:space="0" w:color="auto"/>
            </w:tcBorders>
          </w:tcPr>
          <w:p w14:paraId="49CF258A" w14:textId="77777777" w:rsidR="00EE5860" w:rsidRPr="00441CD0" w:rsidRDefault="00EE5860" w:rsidP="00BB0E1F">
            <w:pPr>
              <w:pStyle w:val="TAL"/>
              <w:rPr>
                <w:lang w:val="fr-FR"/>
              </w:rPr>
            </w:pPr>
            <w:r w:rsidRPr="00441CD0">
              <w:rPr>
                <w:lang w:val="fr-FR"/>
              </w:rPr>
              <w:t>Port Management Information Container</w:t>
            </w:r>
          </w:p>
        </w:tc>
        <w:tc>
          <w:tcPr>
            <w:tcW w:w="1360" w:type="pct"/>
            <w:tcBorders>
              <w:top w:val="single" w:sz="4" w:space="0" w:color="auto"/>
              <w:left w:val="single" w:sz="4" w:space="0" w:color="auto"/>
              <w:bottom w:val="single" w:sz="4" w:space="0" w:color="auto"/>
              <w:right w:val="single" w:sz="4" w:space="0" w:color="auto"/>
            </w:tcBorders>
          </w:tcPr>
          <w:p w14:paraId="2AE0032A" w14:textId="5453D8E6" w:rsidR="00EE5860" w:rsidRPr="00441CD0" w:rsidRDefault="00EE5860" w:rsidP="00BB0E1F">
            <w:pPr>
              <w:pStyle w:val="TAL"/>
              <w:rPr>
                <w:lang w:val="fr-FR"/>
              </w:rPr>
            </w:pPr>
            <w:r w:rsidRPr="00441CD0">
              <w:rPr>
                <w:lang w:val="fr-FR"/>
              </w:rPr>
              <w:t xml:space="preserve">Variable Length / </w:t>
            </w:r>
            <w:r w:rsidR="00415C19" w:rsidRPr="00441CD0">
              <w:t>Clause</w:t>
            </w:r>
            <w:r w:rsidR="00415C19">
              <w:t> </w:t>
            </w:r>
            <w:r w:rsidR="00415C19" w:rsidRPr="00441CD0">
              <w:t>8</w:t>
            </w:r>
            <w:r w:rsidRPr="00441CD0">
              <w:t>.2.144</w:t>
            </w:r>
          </w:p>
        </w:tc>
        <w:tc>
          <w:tcPr>
            <w:tcW w:w="833" w:type="pct"/>
            <w:tcBorders>
              <w:top w:val="single" w:sz="4" w:space="0" w:color="auto"/>
              <w:left w:val="single" w:sz="4" w:space="0" w:color="auto"/>
              <w:bottom w:val="single" w:sz="4" w:space="0" w:color="auto"/>
              <w:right w:val="single" w:sz="4" w:space="0" w:color="auto"/>
            </w:tcBorders>
          </w:tcPr>
          <w:p w14:paraId="6EE6288A" w14:textId="77777777" w:rsidR="00EE5860" w:rsidRPr="00441CD0" w:rsidRDefault="00EE5860" w:rsidP="00BB0E1F">
            <w:pPr>
              <w:pStyle w:val="TAC"/>
              <w:rPr>
                <w:lang w:val="sv-SE"/>
              </w:rPr>
            </w:pPr>
            <w:r w:rsidRPr="00441CD0">
              <w:rPr>
                <w:lang w:val="fr-FR"/>
              </w:rPr>
              <w:t>Not Applicable</w:t>
            </w:r>
          </w:p>
        </w:tc>
      </w:tr>
      <w:tr w:rsidR="00EE5860" w:rsidRPr="00441CD0" w14:paraId="409925B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8D53C1D" w14:textId="77777777" w:rsidR="00EE5860" w:rsidRPr="00441CD0" w:rsidRDefault="00EE5860" w:rsidP="00BB0E1F">
            <w:pPr>
              <w:pStyle w:val="TAC"/>
              <w:rPr>
                <w:lang w:val="sv-SE"/>
              </w:rPr>
            </w:pPr>
            <w:r w:rsidRPr="00441CD0">
              <w:rPr>
                <w:lang w:val="fr-FR"/>
              </w:rPr>
              <w:t>203</w:t>
            </w:r>
          </w:p>
        </w:tc>
        <w:tc>
          <w:tcPr>
            <w:tcW w:w="1962" w:type="pct"/>
            <w:tcBorders>
              <w:top w:val="single" w:sz="4" w:space="0" w:color="auto"/>
              <w:left w:val="single" w:sz="4" w:space="0" w:color="auto"/>
              <w:bottom w:val="single" w:sz="4" w:space="0" w:color="auto"/>
              <w:right w:val="single" w:sz="4" w:space="0" w:color="auto"/>
            </w:tcBorders>
          </w:tcPr>
          <w:p w14:paraId="37700B0A" w14:textId="77777777" w:rsidR="00EE5860" w:rsidRPr="00441CD0" w:rsidRDefault="00EE5860" w:rsidP="00BB0E1F">
            <w:pPr>
              <w:pStyle w:val="TAL"/>
              <w:rPr>
                <w:lang w:val="fr-FR"/>
              </w:rPr>
            </w:pPr>
            <w:r w:rsidRPr="00441CD0">
              <w:rPr>
                <w:lang w:val="fr-FR"/>
              </w:rPr>
              <w:t>Clock Drift Control Information</w:t>
            </w:r>
          </w:p>
        </w:tc>
        <w:tc>
          <w:tcPr>
            <w:tcW w:w="1360" w:type="pct"/>
            <w:tcBorders>
              <w:top w:val="single" w:sz="4" w:space="0" w:color="auto"/>
              <w:left w:val="single" w:sz="4" w:space="0" w:color="auto"/>
              <w:bottom w:val="single" w:sz="4" w:space="0" w:color="auto"/>
              <w:right w:val="single" w:sz="4" w:space="0" w:color="auto"/>
            </w:tcBorders>
          </w:tcPr>
          <w:p w14:paraId="606444B0" w14:textId="77777777" w:rsidR="00EE5860" w:rsidRPr="00441CD0" w:rsidRDefault="00EE5860" w:rsidP="00BB0E1F">
            <w:pPr>
              <w:pStyle w:val="TAL"/>
              <w:rPr>
                <w:lang w:val="fr-FR"/>
              </w:rPr>
            </w:pPr>
            <w:r w:rsidRPr="00441CD0">
              <w:rPr>
                <w:lang w:val="fr-FR"/>
              </w:rPr>
              <w:t xml:space="preserve">Extendable / Table </w:t>
            </w:r>
            <w:r w:rsidRPr="00441CD0">
              <w:t>7.4.4.1.2-1</w:t>
            </w:r>
          </w:p>
        </w:tc>
        <w:tc>
          <w:tcPr>
            <w:tcW w:w="833" w:type="pct"/>
            <w:tcBorders>
              <w:top w:val="single" w:sz="4" w:space="0" w:color="auto"/>
              <w:left w:val="single" w:sz="4" w:space="0" w:color="auto"/>
              <w:bottom w:val="single" w:sz="4" w:space="0" w:color="auto"/>
              <w:right w:val="single" w:sz="4" w:space="0" w:color="auto"/>
            </w:tcBorders>
          </w:tcPr>
          <w:p w14:paraId="01AC0DC6" w14:textId="77777777" w:rsidR="00EE5860" w:rsidRPr="00441CD0" w:rsidRDefault="00EE5860" w:rsidP="00BB0E1F">
            <w:pPr>
              <w:pStyle w:val="TAC"/>
              <w:rPr>
                <w:lang w:val="de-DE"/>
              </w:rPr>
            </w:pPr>
            <w:r w:rsidRPr="00441CD0">
              <w:rPr>
                <w:lang w:val="fr-FR"/>
              </w:rPr>
              <w:t>Not Applicable</w:t>
            </w:r>
          </w:p>
        </w:tc>
      </w:tr>
      <w:tr w:rsidR="00EE5860" w:rsidRPr="00441CD0" w14:paraId="635580C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E49C86F" w14:textId="77777777" w:rsidR="00EE5860" w:rsidRPr="00441CD0" w:rsidRDefault="00EE5860" w:rsidP="00BB0E1F">
            <w:pPr>
              <w:pStyle w:val="TAC"/>
              <w:rPr>
                <w:lang w:val="sv-SE"/>
              </w:rPr>
            </w:pPr>
            <w:r w:rsidRPr="00441CD0">
              <w:rPr>
                <w:lang w:val="fr-FR"/>
              </w:rPr>
              <w:t>204</w:t>
            </w:r>
          </w:p>
        </w:tc>
        <w:tc>
          <w:tcPr>
            <w:tcW w:w="1962" w:type="pct"/>
            <w:tcBorders>
              <w:top w:val="single" w:sz="4" w:space="0" w:color="auto"/>
              <w:left w:val="single" w:sz="4" w:space="0" w:color="auto"/>
              <w:bottom w:val="single" w:sz="4" w:space="0" w:color="auto"/>
              <w:right w:val="single" w:sz="4" w:space="0" w:color="auto"/>
            </w:tcBorders>
          </w:tcPr>
          <w:p w14:paraId="7F9B3611" w14:textId="77777777" w:rsidR="00EE5860" w:rsidRPr="00441CD0" w:rsidRDefault="00EE5860" w:rsidP="00BB0E1F">
            <w:pPr>
              <w:pStyle w:val="TAL"/>
              <w:rPr>
                <w:lang w:val="fr-FR"/>
              </w:rPr>
            </w:pPr>
            <w:r w:rsidRPr="00441CD0">
              <w:rPr>
                <w:lang w:val="fr-FR"/>
              </w:rPr>
              <w:t>Requested Clock Drift Information</w:t>
            </w:r>
          </w:p>
        </w:tc>
        <w:tc>
          <w:tcPr>
            <w:tcW w:w="1360" w:type="pct"/>
            <w:tcBorders>
              <w:top w:val="single" w:sz="4" w:space="0" w:color="auto"/>
              <w:left w:val="single" w:sz="4" w:space="0" w:color="auto"/>
              <w:bottom w:val="single" w:sz="4" w:space="0" w:color="auto"/>
              <w:right w:val="single" w:sz="4" w:space="0" w:color="auto"/>
            </w:tcBorders>
          </w:tcPr>
          <w:p w14:paraId="00763206" w14:textId="0D6163D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.2.145</w:t>
            </w:r>
          </w:p>
        </w:tc>
        <w:tc>
          <w:tcPr>
            <w:tcW w:w="833" w:type="pct"/>
            <w:tcBorders>
              <w:top w:val="single" w:sz="4" w:space="0" w:color="auto"/>
              <w:left w:val="single" w:sz="4" w:space="0" w:color="auto"/>
              <w:bottom w:val="single" w:sz="4" w:space="0" w:color="auto"/>
              <w:right w:val="single" w:sz="4" w:space="0" w:color="auto"/>
            </w:tcBorders>
          </w:tcPr>
          <w:p w14:paraId="5169CFCB" w14:textId="77777777" w:rsidR="00EE5860" w:rsidRPr="00441CD0" w:rsidRDefault="00EE5860" w:rsidP="00BB0E1F">
            <w:pPr>
              <w:pStyle w:val="TAC"/>
              <w:rPr>
                <w:lang w:val="de-DE"/>
              </w:rPr>
            </w:pPr>
            <w:r w:rsidRPr="00441CD0">
              <w:rPr>
                <w:lang w:val="fr-FR"/>
              </w:rPr>
              <w:t>1</w:t>
            </w:r>
          </w:p>
        </w:tc>
      </w:tr>
      <w:tr w:rsidR="00EE5860" w:rsidRPr="00441CD0" w14:paraId="6DA9F4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2394188" w14:textId="77777777" w:rsidR="00EE5860" w:rsidRPr="00441CD0" w:rsidRDefault="00EE5860" w:rsidP="00BB0E1F">
            <w:pPr>
              <w:pStyle w:val="TAC"/>
              <w:rPr>
                <w:lang w:val="sv-SE"/>
              </w:rPr>
            </w:pPr>
            <w:r w:rsidRPr="00441CD0">
              <w:rPr>
                <w:lang w:val="sv-SE"/>
              </w:rPr>
              <w:t>205</w:t>
            </w:r>
          </w:p>
        </w:tc>
        <w:tc>
          <w:tcPr>
            <w:tcW w:w="1962" w:type="pct"/>
            <w:tcBorders>
              <w:top w:val="single" w:sz="4" w:space="0" w:color="auto"/>
              <w:left w:val="single" w:sz="4" w:space="0" w:color="auto"/>
              <w:bottom w:val="single" w:sz="4" w:space="0" w:color="auto"/>
              <w:right w:val="single" w:sz="4" w:space="0" w:color="auto"/>
            </w:tcBorders>
          </w:tcPr>
          <w:p w14:paraId="4993DAF1" w14:textId="77777777" w:rsidR="00EE5860" w:rsidRPr="00441CD0" w:rsidRDefault="00EE5860" w:rsidP="00BB0E1F">
            <w:pPr>
              <w:pStyle w:val="TAL"/>
              <w:rPr>
                <w:noProof/>
                <w:lang w:val="fr-FR"/>
              </w:rPr>
            </w:pPr>
            <w:r w:rsidRPr="00441CD0">
              <w:rPr>
                <w:lang w:val="fr-FR"/>
              </w:rPr>
              <w:t>Clock Drift Report</w:t>
            </w:r>
          </w:p>
        </w:tc>
        <w:tc>
          <w:tcPr>
            <w:tcW w:w="1360" w:type="pct"/>
            <w:tcBorders>
              <w:top w:val="single" w:sz="4" w:space="0" w:color="auto"/>
              <w:left w:val="single" w:sz="4" w:space="0" w:color="auto"/>
              <w:bottom w:val="single" w:sz="4" w:space="0" w:color="auto"/>
              <w:right w:val="single" w:sz="4" w:space="0" w:color="auto"/>
            </w:tcBorders>
          </w:tcPr>
          <w:p w14:paraId="484335E7" w14:textId="77777777" w:rsidR="00EE5860" w:rsidRPr="00441CD0" w:rsidRDefault="00EE5860" w:rsidP="00BB0E1F">
            <w:pPr>
              <w:pStyle w:val="TAL"/>
              <w:rPr>
                <w:lang w:val="fr-FR"/>
              </w:rPr>
            </w:pPr>
            <w:r w:rsidRPr="00441CD0">
              <w:rPr>
                <w:lang w:val="fr-FR"/>
              </w:rPr>
              <w:t xml:space="preserve">Extendable / Table </w:t>
            </w:r>
            <w:r w:rsidRPr="00441CD0">
              <w:t>7.4.5.1.4-1</w:t>
            </w:r>
          </w:p>
        </w:tc>
        <w:tc>
          <w:tcPr>
            <w:tcW w:w="833" w:type="pct"/>
            <w:tcBorders>
              <w:top w:val="single" w:sz="4" w:space="0" w:color="auto"/>
              <w:left w:val="single" w:sz="4" w:space="0" w:color="auto"/>
              <w:bottom w:val="single" w:sz="4" w:space="0" w:color="auto"/>
              <w:right w:val="single" w:sz="4" w:space="0" w:color="auto"/>
            </w:tcBorders>
          </w:tcPr>
          <w:p w14:paraId="5577BD67" w14:textId="77777777" w:rsidR="00EE5860" w:rsidRPr="00441CD0" w:rsidRDefault="00EE5860" w:rsidP="00BB0E1F">
            <w:pPr>
              <w:pStyle w:val="TAC"/>
              <w:rPr>
                <w:lang w:val="de-DE"/>
              </w:rPr>
            </w:pPr>
            <w:r w:rsidRPr="00441CD0">
              <w:rPr>
                <w:lang w:val="de-DE"/>
              </w:rPr>
              <w:t>Not Applicable</w:t>
            </w:r>
          </w:p>
        </w:tc>
      </w:tr>
      <w:tr w:rsidR="00EE5860" w:rsidRPr="00441CD0" w14:paraId="31BE8CF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C077C6B" w14:textId="77777777" w:rsidR="00EE5860" w:rsidRPr="00441CD0" w:rsidRDefault="00EE5860" w:rsidP="00BB0E1F">
            <w:pPr>
              <w:pStyle w:val="TAC"/>
              <w:rPr>
                <w:lang w:val="fr-FR"/>
              </w:rPr>
            </w:pPr>
            <w:r w:rsidRPr="00441CD0">
              <w:rPr>
                <w:lang w:val="sv-SE"/>
              </w:rPr>
              <w:t>206</w:t>
            </w:r>
          </w:p>
        </w:tc>
        <w:tc>
          <w:tcPr>
            <w:tcW w:w="1962" w:type="pct"/>
            <w:tcBorders>
              <w:top w:val="single" w:sz="4" w:space="0" w:color="auto"/>
              <w:left w:val="single" w:sz="4" w:space="0" w:color="auto"/>
              <w:bottom w:val="single" w:sz="4" w:space="0" w:color="auto"/>
              <w:right w:val="single" w:sz="4" w:space="0" w:color="auto"/>
            </w:tcBorders>
          </w:tcPr>
          <w:p w14:paraId="363CD409" w14:textId="77777777" w:rsidR="00EE5860" w:rsidRPr="00441CD0" w:rsidRDefault="00EE5860" w:rsidP="00BB0E1F">
            <w:pPr>
              <w:pStyle w:val="TAL"/>
              <w:rPr>
                <w:lang w:val="fr-FR" w:eastAsia="zh-CN"/>
              </w:rPr>
            </w:pPr>
            <w:bookmarkStart w:id="4955" w:name="_Hlk23326185"/>
            <w:r w:rsidRPr="00441CD0">
              <w:rPr>
                <w:noProof/>
                <w:lang w:val="fr-FR"/>
              </w:rPr>
              <w:t>TSN Time Domain Number</w:t>
            </w:r>
            <w:bookmarkEnd w:id="4955"/>
          </w:p>
        </w:tc>
        <w:tc>
          <w:tcPr>
            <w:tcW w:w="1360" w:type="pct"/>
            <w:tcBorders>
              <w:top w:val="single" w:sz="4" w:space="0" w:color="auto"/>
              <w:left w:val="single" w:sz="4" w:space="0" w:color="auto"/>
              <w:bottom w:val="single" w:sz="4" w:space="0" w:color="auto"/>
              <w:right w:val="single" w:sz="4" w:space="0" w:color="auto"/>
            </w:tcBorders>
          </w:tcPr>
          <w:p w14:paraId="569F3BD4" w14:textId="10311F1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.2.146</w:t>
            </w:r>
          </w:p>
        </w:tc>
        <w:tc>
          <w:tcPr>
            <w:tcW w:w="833" w:type="pct"/>
            <w:tcBorders>
              <w:top w:val="single" w:sz="4" w:space="0" w:color="auto"/>
              <w:left w:val="single" w:sz="4" w:space="0" w:color="auto"/>
              <w:bottom w:val="single" w:sz="4" w:space="0" w:color="auto"/>
              <w:right w:val="single" w:sz="4" w:space="0" w:color="auto"/>
            </w:tcBorders>
          </w:tcPr>
          <w:p w14:paraId="35C716B2" w14:textId="77777777" w:rsidR="00EE5860" w:rsidRPr="00441CD0" w:rsidRDefault="00EE5860" w:rsidP="00BB0E1F">
            <w:pPr>
              <w:pStyle w:val="TAC"/>
              <w:rPr>
                <w:lang w:val="fr-FR" w:eastAsia="zh-CN"/>
              </w:rPr>
            </w:pPr>
            <w:r w:rsidRPr="00441CD0">
              <w:rPr>
                <w:lang w:val="fr-FR" w:eastAsia="zh-CN"/>
              </w:rPr>
              <w:t>1</w:t>
            </w:r>
          </w:p>
        </w:tc>
      </w:tr>
      <w:tr w:rsidR="00EE5860" w:rsidRPr="00441CD0" w14:paraId="7669B8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32EBEB" w14:textId="77777777" w:rsidR="00EE5860" w:rsidRPr="00441CD0" w:rsidRDefault="00EE5860" w:rsidP="00BB0E1F">
            <w:pPr>
              <w:pStyle w:val="TAC"/>
              <w:rPr>
                <w:lang w:val="sv-SE"/>
              </w:rPr>
            </w:pPr>
            <w:r w:rsidRPr="00441CD0">
              <w:rPr>
                <w:lang w:val="sv-SE"/>
              </w:rPr>
              <w:t>207</w:t>
            </w:r>
          </w:p>
        </w:tc>
        <w:tc>
          <w:tcPr>
            <w:tcW w:w="1962" w:type="pct"/>
            <w:tcBorders>
              <w:top w:val="single" w:sz="4" w:space="0" w:color="auto"/>
              <w:left w:val="single" w:sz="4" w:space="0" w:color="auto"/>
              <w:bottom w:val="single" w:sz="4" w:space="0" w:color="auto"/>
              <w:right w:val="single" w:sz="4" w:space="0" w:color="auto"/>
            </w:tcBorders>
          </w:tcPr>
          <w:p w14:paraId="1A9190CE" w14:textId="77777777" w:rsidR="00EE5860" w:rsidRPr="00441CD0" w:rsidRDefault="00EE5860" w:rsidP="00BB0E1F">
            <w:pPr>
              <w:pStyle w:val="TAL"/>
              <w:rPr>
                <w:noProof/>
                <w:lang w:val="fr-FR"/>
              </w:rPr>
            </w:pPr>
            <w:r w:rsidRPr="00441CD0">
              <w:rPr>
                <w:lang w:val="fr-FR"/>
              </w:rPr>
              <w:t>Time Offset Threshold</w:t>
            </w:r>
          </w:p>
        </w:tc>
        <w:tc>
          <w:tcPr>
            <w:tcW w:w="1360" w:type="pct"/>
            <w:tcBorders>
              <w:top w:val="single" w:sz="4" w:space="0" w:color="auto"/>
              <w:left w:val="single" w:sz="4" w:space="0" w:color="auto"/>
              <w:bottom w:val="single" w:sz="4" w:space="0" w:color="auto"/>
              <w:right w:val="single" w:sz="4" w:space="0" w:color="auto"/>
            </w:tcBorders>
          </w:tcPr>
          <w:p w14:paraId="5D6D012E" w14:textId="2E73938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.2.147</w:t>
            </w:r>
          </w:p>
        </w:tc>
        <w:tc>
          <w:tcPr>
            <w:tcW w:w="833" w:type="pct"/>
            <w:tcBorders>
              <w:top w:val="single" w:sz="4" w:space="0" w:color="auto"/>
              <w:left w:val="single" w:sz="4" w:space="0" w:color="auto"/>
              <w:bottom w:val="single" w:sz="4" w:space="0" w:color="auto"/>
              <w:right w:val="single" w:sz="4" w:space="0" w:color="auto"/>
            </w:tcBorders>
          </w:tcPr>
          <w:p w14:paraId="39D33374" w14:textId="77777777" w:rsidR="00EE5860" w:rsidRPr="00441CD0" w:rsidRDefault="00EE5860" w:rsidP="00BB0E1F">
            <w:pPr>
              <w:pStyle w:val="TAC"/>
              <w:rPr>
                <w:lang w:val="fr-FR"/>
              </w:rPr>
            </w:pPr>
            <w:r w:rsidRPr="00441CD0">
              <w:rPr>
                <w:lang w:val="fr-FR"/>
              </w:rPr>
              <w:t>8</w:t>
            </w:r>
          </w:p>
        </w:tc>
      </w:tr>
      <w:tr w:rsidR="00EE5860" w:rsidRPr="00441CD0" w14:paraId="62EFBA5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DD3AB4" w14:textId="77777777" w:rsidR="00EE5860" w:rsidRPr="00441CD0" w:rsidRDefault="00EE5860" w:rsidP="00BB0E1F">
            <w:pPr>
              <w:pStyle w:val="TAC"/>
              <w:rPr>
                <w:lang w:val="sv-SE"/>
              </w:rPr>
            </w:pPr>
            <w:r w:rsidRPr="00441CD0">
              <w:rPr>
                <w:lang w:val="sv-SE"/>
              </w:rPr>
              <w:t>208</w:t>
            </w:r>
          </w:p>
        </w:tc>
        <w:tc>
          <w:tcPr>
            <w:tcW w:w="1962" w:type="pct"/>
            <w:tcBorders>
              <w:top w:val="single" w:sz="4" w:space="0" w:color="auto"/>
              <w:left w:val="single" w:sz="4" w:space="0" w:color="auto"/>
              <w:bottom w:val="single" w:sz="4" w:space="0" w:color="auto"/>
              <w:right w:val="single" w:sz="4" w:space="0" w:color="auto"/>
            </w:tcBorders>
          </w:tcPr>
          <w:p w14:paraId="5221DE09" w14:textId="77777777" w:rsidR="00EE5860" w:rsidRPr="00441CD0" w:rsidRDefault="00EE5860" w:rsidP="00BB0E1F">
            <w:pPr>
              <w:pStyle w:val="TAL"/>
              <w:rPr>
                <w:noProof/>
                <w:lang w:val="fr-FR"/>
              </w:rPr>
            </w:pPr>
            <w:r w:rsidRPr="00441CD0">
              <w:rPr>
                <w:lang w:val="fr-FR"/>
              </w:rPr>
              <w:t>Cumulative rateRatio Threshold</w:t>
            </w:r>
          </w:p>
        </w:tc>
        <w:tc>
          <w:tcPr>
            <w:tcW w:w="1360" w:type="pct"/>
            <w:tcBorders>
              <w:top w:val="single" w:sz="4" w:space="0" w:color="auto"/>
              <w:left w:val="single" w:sz="4" w:space="0" w:color="auto"/>
              <w:bottom w:val="single" w:sz="4" w:space="0" w:color="auto"/>
              <w:right w:val="single" w:sz="4" w:space="0" w:color="auto"/>
            </w:tcBorders>
          </w:tcPr>
          <w:p w14:paraId="784FE685" w14:textId="1415AE4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.2.148</w:t>
            </w:r>
          </w:p>
        </w:tc>
        <w:tc>
          <w:tcPr>
            <w:tcW w:w="833" w:type="pct"/>
            <w:tcBorders>
              <w:top w:val="single" w:sz="4" w:space="0" w:color="auto"/>
              <w:left w:val="single" w:sz="4" w:space="0" w:color="auto"/>
              <w:bottom w:val="single" w:sz="4" w:space="0" w:color="auto"/>
              <w:right w:val="single" w:sz="4" w:space="0" w:color="auto"/>
            </w:tcBorders>
          </w:tcPr>
          <w:p w14:paraId="2C4B61B2" w14:textId="77777777" w:rsidR="00EE5860" w:rsidRPr="00441CD0" w:rsidRDefault="00EE5860" w:rsidP="00BB0E1F">
            <w:pPr>
              <w:pStyle w:val="TAC"/>
              <w:rPr>
                <w:lang w:val="fr-FR"/>
              </w:rPr>
            </w:pPr>
            <w:r w:rsidRPr="00441CD0">
              <w:rPr>
                <w:lang w:val="fr-FR"/>
              </w:rPr>
              <w:t>4</w:t>
            </w:r>
          </w:p>
        </w:tc>
      </w:tr>
      <w:tr w:rsidR="00EE5860" w:rsidRPr="00441CD0" w14:paraId="2AD8CCD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1CD4D51" w14:textId="77777777" w:rsidR="00EE5860" w:rsidRPr="00441CD0" w:rsidRDefault="00EE5860" w:rsidP="00BB0E1F">
            <w:pPr>
              <w:pStyle w:val="TAC"/>
              <w:rPr>
                <w:lang w:val="sv-SE"/>
              </w:rPr>
            </w:pPr>
            <w:r w:rsidRPr="00441CD0">
              <w:rPr>
                <w:lang w:val="sv-SE"/>
              </w:rPr>
              <w:t>209</w:t>
            </w:r>
          </w:p>
        </w:tc>
        <w:tc>
          <w:tcPr>
            <w:tcW w:w="1962" w:type="pct"/>
            <w:tcBorders>
              <w:top w:val="single" w:sz="4" w:space="0" w:color="auto"/>
              <w:left w:val="single" w:sz="4" w:space="0" w:color="auto"/>
              <w:bottom w:val="single" w:sz="4" w:space="0" w:color="auto"/>
              <w:right w:val="single" w:sz="4" w:space="0" w:color="auto"/>
            </w:tcBorders>
          </w:tcPr>
          <w:p w14:paraId="5C1BD37F" w14:textId="77777777" w:rsidR="00EE5860" w:rsidRPr="00441CD0" w:rsidRDefault="00EE5860" w:rsidP="00BB0E1F">
            <w:pPr>
              <w:pStyle w:val="TAL"/>
              <w:rPr>
                <w:noProof/>
                <w:lang w:val="fr-FR"/>
              </w:rPr>
            </w:pPr>
            <w:r w:rsidRPr="00441CD0">
              <w:rPr>
                <w:lang w:val="fr-FR"/>
              </w:rPr>
              <w:t>Time Offset Measurement</w:t>
            </w:r>
          </w:p>
        </w:tc>
        <w:tc>
          <w:tcPr>
            <w:tcW w:w="1360" w:type="pct"/>
            <w:tcBorders>
              <w:top w:val="single" w:sz="4" w:space="0" w:color="auto"/>
              <w:left w:val="single" w:sz="4" w:space="0" w:color="auto"/>
              <w:bottom w:val="single" w:sz="4" w:space="0" w:color="auto"/>
              <w:right w:val="single" w:sz="4" w:space="0" w:color="auto"/>
            </w:tcBorders>
          </w:tcPr>
          <w:p w14:paraId="328D9C62" w14:textId="2966FA7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.2.149</w:t>
            </w:r>
          </w:p>
        </w:tc>
        <w:tc>
          <w:tcPr>
            <w:tcW w:w="833" w:type="pct"/>
            <w:tcBorders>
              <w:top w:val="single" w:sz="4" w:space="0" w:color="auto"/>
              <w:left w:val="single" w:sz="4" w:space="0" w:color="auto"/>
              <w:bottom w:val="single" w:sz="4" w:space="0" w:color="auto"/>
              <w:right w:val="single" w:sz="4" w:space="0" w:color="auto"/>
            </w:tcBorders>
          </w:tcPr>
          <w:p w14:paraId="7DB52EFE" w14:textId="77777777" w:rsidR="00EE5860" w:rsidRPr="00441CD0" w:rsidRDefault="00EE5860" w:rsidP="00BB0E1F">
            <w:pPr>
              <w:pStyle w:val="TAC"/>
              <w:rPr>
                <w:lang w:val="fr-FR"/>
              </w:rPr>
            </w:pPr>
            <w:r w:rsidRPr="00441CD0">
              <w:rPr>
                <w:lang w:val="fr-FR"/>
              </w:rPr>
              <w:t>8</w:t>
            </w:r>
          </w:p>
        </w:tc>
      </w:tr>
      <w:tr w:rsidR="00EE5860" w:rsidRPr="00441CD0" w14:paraId="24AD83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A375D00" w14:textId="77777777" w:rsidR="00EE5860" w:rsidRPr="00441CD0" w:rsidRDefault="00EE5860" w:rsidP="00BB0E1F">
            <w:pPr>
              <w:pStyle w:val="TAC"/>
              <w:rPr>
                <w:lang w:val="sv-SE"/>
              </w:rPr>
            </w:pPr>
            <w:r w:rsidRPr="00441CD0">
              <w:rPr>
                <w:lang w:val="sv-SE"/>
              </w:rPr>
              <w:t>210</w:t>
            </w:r>
          </w:p>
        </w:tc>
        <w:tc>
          <w:tcPr>
            <w:tcW w:w="1962" w:type="pct"/>
            <w:tcBorders>
              <w:top w:val="single" w:sz="4" w:space="0" w:color="auto"/>
              <w:left w:val="single" w:sz="4" w:space="0" w:color="auto"/>
              <w:bottom w:val="single" w:sz="4" w:space="0" w:color="auto"/>
              <w:right w:val="single" w:sz="4" w:space="0" w:color="auto"/>
            </w:tcBorders>
          </w:tcPr>
          <w:p w14:paraId="18F79D5F" w14:textId="77777777" w:rsidR="00EE5860" w:rsidRPr="00441CD0" w:rsidRDefault="00EE5860" w:rsidP="00BB0E1F">
            <w:pPr>
              <w:pStyle w:val="TAL"/>
              <w:rPr>
                <w:noProof/>
                <w:color w:val="FF0000"/>
                <w:lang w:val="fr-FR"/>
              </w:rPr>
            </w:pPr>
            <w:r w:rsidRPr="00441CD0">
              <w:rPr>
                <w:lang w:val="fr-FR"/>
              </w:rPr>
              <w:t>Cumulative rateRatio Measurement</w:t>
            </w:r>
          </w:p>
        </w:tc>
        <w:tc>
          <w:tcPr>
            <w:tcW w:w="1360" w:type="pct"/>
            <w:tcBorders>
              <w:top w:val="single" w:sz="4" w:space="0" w:color="auto"/>
              <w:left w:val="single" w:sz="4" w:space="0" w:color="auto"/>
              <w:bottom w:val="single" w:sz="4" w:space="0" w:color="auto"/>
              <w:right w:val="single" w:sz="4" w:space="0" w:color="auto"/>
            </w:tcBorders>
          </w:tcPr>
          <w:p w14:paraId="6E5D0D37" w14:textId="17BE5E8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.2.150</w:t>
            </w:r>
          </w:p>
        </w:tc>
        <w:tc>
          <w:tcPr>
            <w:tcW w:w="833" w:type="pct"/>
            <w:tcBorders>
              <w:top w:val="single" w:sz="4" w:space="0" w:color="auto"/>
              <w:left w:val="single" w:sz="4" w:space="0" w:color="auto"/>
              <w:bottom w:val="single" w:sz="4" w:space="0" w:color="auto"/>
              <w:right w:val="single" w:sz="4" w:space="0" w:color="auto"/>
            </w:tcBorders>
          </w:tcPr>
          <w:p w14:paraId="02D0F0AB" w14:textId="77777777" w:rsidR="00EE5860" w:rsidRPr="00441CD0" w:rsidRDefault="00EE5860" w:rsidP="00BB0E1F">
            <w:pPr>
              <w:pStyle w:val="TAC"/>
              <w:rPr>
                <w:lang w:val="fr-FR"/>
              </w:rPr>
            </w:pPr>
            <w:r w:rsidRPr="00441CD0">
              <w:rPr>
                <w:lang w:val="fr-FR"/>
              </w:rPr>
              <w:t>4</w:t>
            </w:r>
          </w:p>
        </w:tc>
      </w:tr>
      <w:tr w:rsidR="00EE5860" w:rsidRPr="00441CD0" w14:paraId="3AF61C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F87574B" w14:textId="77777777" w:rsidR="00EE5860" w:rsidRPr="00441CD0" w:rsidRDefault="00EE5860" w:rsidP="00BB0E1F">
            <w:pPr>
              <w:pStyle w:val="TAC"/>
              <w:rPr>
                <w:lang w:val="fr-FR"/>
              </w:rPr>
            </w:pPr>
            <w:r w:rsidRPr="00441CD0">
              <w:rPr>
                <w:lang w:val="fr-FR"/>
              </w:rPr>
              <w:t>211</w:t>
            </w:r>
          </w:p>
        </w:tc>
        <w:tc>
          <w:tcPr>
            <w:tcW w:w="1962" w:type="pct"/>
            <w:tcBorders>
              <w:top w:val="single" w:sz="4" w:space="0" w:color="auto"/>
              <w:left w:val="single" w:sz="4" w:space="0" w:color="auto"/>
              <w:bottom w:val="single" w:sz="4" w:space="0" w:color="auto"/>
              <w:right w:val="single" w:sz="4" w:space="0" w:color="auto"/>
            </w:tcBorders>
          </w:tcPr>
          <w:p w14:paraId="762C9CE1" w14:textId="77777777" w:rsidR="00EE5860" w:rsidRPr="00441CD0" w:rsidRDefault="00EE5860" w:rsidP="00BB0E1F">
            <w:pPr>
              <w:pStyle w:val="TAL"/>
              <w:rPr>
                <w:lang w:val="fr-FR" w:eastAsia="zh-CN"/>
              </w:rPr>
            </w:pPr>
            <w:r w:rsidRPr="00441CD0">
              <w:rPr>
                <w:lang w:val="fr-FR"/>
              </w:rPr>
              <w:t xml:space="preserve">Remove SRR </w:t>
            </w:r>
          </w:p>
        </w:tc>
        <w:tc>
          <w:tcPr>
            <w:tcW w:w="1360" w:type="pct"/>
            <w:tcBorders>
              <w:top w:val="single" w:sz="4" w:space="0" w:color="auto"/>
              <w:left w:val="single" w:sz="4" w:space="0" w:color="auto"/>
              <w:bottom w:val="single" w:sz="4" w:space="0" w:color="auto"/>
              <w:right w:val="single" w:sz="4" w:space="0" w:color="auto"/>
            </w:tcBorders>
          </w:tcPr>
          <w:p w14:paraId="288B4C44" w14:textId="77777777" w:rsidR="00EE5860" w:rsidRPr="00441CD0" w:rsidRDefault="00EE5860" w:rsidP="00BB0E1F">
            <w:pPr>
              <w:pStyle w:val="TAL"/>
              <w:rPr>
                <w:lang w:val="fr-FR"/>
              </w:rPr>
            </w:pPr>
            <w:r w:rsidRPr="00441CD0">
              <w:rPr>
                <w:lang w:val="fr-FR"/>
              </w:rPr>
              <w:t>Extendable/ Table 7.5.4.19-1</w:t>
            </w:r>
          </w:p>
        </w:tc>
        <w:tc>
          <w:tcPr>
            <w:tcW w:w="833" w:type="pct"/>
            <w:tcBorders>
              <w:top w:val="single" w:sz="4" w:space="0" w:color="auto"/>
              <w:left w:val="single" w:sz="4" w:space="0" w:color="auto"/>
              <w:bottom w:val="single" w:sz="4" w:space="0" w:color="auto"/>
              <w:right w:val="single" w:sz="4" w:space="0" w:color="auto"/>
            </w:tcBorders>
          </w:tcPr>
          <w:p w14:paraId="02F98F2B" w14:textId="77777777" w:rsidR="00EE5860" w:rsidRPr="00441CD0" w:rsidRDefault="00EE5860" w:rsidP="00BB0E1F">
            <w:pPr>
              <w:pStyle w:val="TAC"/>
              <w:rPr>
                <w:lang w:val="fr-FR" w:eastAsia="zh-CN"/>
              </w:rPr>
            </w:pPr>
            <w:r w:rsidRPr="00441CD0">
              <w:rPr>
                <w:lang w:val="de-DE"/>
              </w:rPr>
              <w:t>Not applicable</w:t>
            </w:r>
          </w:p>
        </w:tc>
      </w:tr>
      <w:tr w:rsidR="00EE5860" w:rsidRPr="00441CD0" w14:paraId="0AF639E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B0E121" w14:textId="77777777" w:rsidR="00EE5860" w:rsidRPr="00441CD0" w:rsidRDefault="00EE5860" w:rsidP="00BB0E1F">
            <w:pPr>
              <w:pStyle w:val="TAC"/>
              <w:rPr>
                <w:lang w:val="fr-FR"/>
              </w:rPr>
            </w:pPr>
            <w:r w:rsidRPr="00441CD0">
              <w:rPr>
                <w:lang w:val="fr-FR"/>
              </w:rPr>
              <w:t>212</w:t>
            </w:r>
          </w:p>
        </w:tc>
        <w:tc>
          <w:tcPr>
            <w:tcW w:w="1962" w:type="pct"/>
            <w:tcBorders>
              <w:top w:val="single" w:sz="4" w:space="0" w:color="auto"/>
              <w:left w:val="single" w:sz="4" w:space="0" w:color="auto"/>
              <w:bottom w:val="single" w:sz="4" w:space="0" w:color="auto"/>
              <w:right w:val="single" w:sz="4" w:space="0" w:color="auto"/>
            </w:tcBorders>
          </w:tcPr>
          <w:p w14:paraId="32B96C0E" w14:textId="77777777" w:rsidR="00EE5860" w:rsidRPr="00441CD0" w:rsidRDefault="00EE5860" w:rsidP="00BB0E1F">
            <w:pPr>
              <w:pStyle w:val="TAL"/>
              <w:rPr>
                <w:lang w:val="fr-FR" w:eastAsia="zh-CN"/>
              </w:rPr>
            </w:pPr>
            <w:r w:rsidRPr="00441CD0">
              <w:rPr>
                <w:lang w:val="fr-FR"/>
              </w:rPr>
              <w:t xml:space="preserve">Create SRR </w:t>
            </w:r>
          </w:p>
        </w:tc>
        <w:tc>
          <w:tcPr>
            <w:tcW w:w="1360" w:type="pct"/>
            <w:tcBorders>
              <w:top w:val="single" w:sz="4" w:space="0" w:color="auto"/>
              <w:left w:val="single" w:sz="4" w:space="0" w:color="auto"/>
              <w:bottom w:val="single" w:sz="4" w:space="0" w:color="auto"/>
              <w:right w:val="single" w:sz="4" w:space="0" w:color="auto"/>
            </w:tcBorders>
          </w:tcPr>
          <w:p w14:paraId="0E73305A" w14:textId="77777777" w:rsidR="00EE5860" w:rsidRPr="00441CD0" w:rsidRDefault="00EE5860" w:rsidP="00BB0E1F">
            <w:pPr>
              <w:pStyle w:val="TAL"/>
              <w:rPr>
                <w:lang w:val="fr-FR"/>
              </w:rPr>
            </w:pPr>
            <w:r w:rsidRPr="00441CD0">
              <w:rPr>
                <w:lang w:val="fr-FR"/>
              </w:rPr>
              <w:t xml:space="preserve">Extendable/ Table </w:t>
            </w:r>
            <w:r w:rsidRPr="00441CD0">
              <w:t>7.5.2.9-1</w:t>
            </w:r>
          </w:p>
        </w:tc>
        <w:tc>
          <w:tcPr>
            <w:tcW w:w="833" w:type="pct"/>
            <w:tcBorders>
              <w:top w:val="single" w:sz="4" w:space="0" w:color="auto"/>
              <w:left w:val="single" w:sz="4" w:space="0" w:color="auto"/>
              <w:bottom w:val="single" w:sz="4" w:space="0" w:color="auto"/>
              <w:right w:val="single" w:sz="4" w:space="0" w:color="auto"/>
            </w:tcBorders>
          </w:tcPr>
          <w:p w14:paraId="7412A94F" w14:textId="77777777" w:rsidR="00EE5860" w:rsidRPr="00441CD0" w:rsidRDefault="00EE5860" w:rsidP="00BB0E1F">
            <w:pPr>
              <w:pStyle w:val="TAC"/>
              <w:rPr>
                <w:lang w:val="fr-FR" w:eastAsia="zh-CN"/>
              </w:rPr>
            </w:pPr>
            <w:r w:rsidRPr="00441CD0">
              <w:rPr>
                <w:lang w:val="de-DE"/>
              </w:rPr>
              <w:t>Not applicable</w:t>
            </w:r>
          </w:p>
        </w:tc>
      </w:tr>
      <w:tr w:rsidR="00EE5860" w:rsidRPr="00441CD0" w14:paraId="1287FF6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174215" w14:textId="77777777" w:rsidR="00EE5860" w:rsidRPr="00441CD0" w:rsidRDefault="00EE5860" w:rsidP="00BB0E1F">
            <w:pPr>
              <w:pStyle w:val="TAC"/>
              <w:rPr>
                <w:lang w:val="fr-FR"/>
              </w:rPr>
            </w:pPr>
            <w:r w:rsidRPr="00441CD0">
              <w:rPr>
                <w:lang w:val="fr-FR"/>
              </w:rPr>
              <w:t>213</w:t>
            </w:r>
          </w:p>
        </w:tc>
        <w:tc>
          <w:tcPr>
            <w:tcW w:w="1962" w:type="pct"/>
            <w:tcBorders>
              <w:top w:val="single" w:sz="4" w:space="0" w:color="auto"/>
              <w:left w:val="single" w:sz="4" w:space="0" w:color="auto"/>
              <w:bottom w:val="single" w:sz="4" w:space="0" w:color="auto"/>
              <w:right w:val="single" w:sz="4" w:space="0" w:color="auto"/>
            </w:tcBorders>
          </w:tcPr>
          <w:p w14:paraId="4E4EF532" w14:textId="77777777" w:rsidR="00EE5860" w:rsidRPr="00441CD0" w:rsidRDefault="00EE5860" w:rsidP="00BB0E1F">
            <w:pPr>
              <w:pStyle w:val="TAL"/>
              <w:rPr>
                <w:lang w:val="fr-FR"/>
              </w:rPr>
            </w:pPr>
            <w:r w:rsidRPr="00441CD0">
              <w:rPr>
                <w:lang w:val="fr-FR"/>
              </w:rPr>
              <w:t>Update SRR</w:t>
            </w:r>
          </w:p>
        </w:tc>
        <w:tc>
          <w:tcPr>
            <w:tcW w:w="1360" w:type="pct"/>
            <w:tcBorders>
              <w:top w:val="single" w:sz="4" w:space="0" w:color="auto"/>
              <w:left w:val="single" w:sz="4" w:space="0" w:color="auto"/>
              <w:bottom w:val="single" w:sz="4" w:space="0" w:color="auto"/>
              <w:right w:val="single" w:sz="4" w:space="0" w:color="auto"/>
            </w:tcBorders>
          </w:tcPr>
          <w:p w14:paraId="462169A3" w14:textId="77777777" w:rsidR="00EE5860" w:rsidRPr="00441CD0" w:rsidRDefault="00EE5860" w:rsidP="00BB0E1F">
            <w:pPr>
              <w:pStyle w:val="TAL"/>
              <w:rPr>
                <w:lang w:val="fr-FR"/>
              </w:rPr>
            </w:pPr>
            <w:r w:rsidRPr="00441CD0">
              <w:rPr>
                <w:lang w:val="fr-FR"/>
              </w:rPr>
              <w:t xml:space="preserve">Extendable/ Table </w:t>
            </w:r>
            <w:r w:rsidRPr="00441CD0">
              <w:t>7.5.4.21-</w:t>
            </w:r>
            <w:r w:rsidRPr="00441CD0">
              <w:rPr>
                <w:lang w:val="en-US"/>
              </w:rPr>
              <w:t>1</w:t>
            </w:r>
          </w:p>
        </w:tc>
        <w:tc>
          <w:tcPr>
            <w:tcW w:w="833" w:type="pct"/>
            <w:tcBorders>
              <w:top w:val="single" w:sz="4" w:space="0" w:color="auto"/>
              <w:left w:val="single" w:sz="4" w:space="0" w:color="auto"/>
              <w:bottom w:val="single" w:sz="4" w:space="0" w:color="auto"/>
              <w:right w:val="single" w:sz="4" w:space="0" w:color="auto"/>
            </w:tcBorders>
          </w:tcPr>
          <w:p w14:paraId="0ADE7054" w14:textId="77777777" w:rsidR="00EE5860" w:rsidRPr="00441CD0" w:rsidRDefault="00EE5860" w:rsidP="00BB0E1F">
            <w:pPr>
              <w:pStyle w:val="TAC"/>
              <w:rPr>
                <w:lang w:val="de-DE"/>
              </w:rPr>
            </w:pPr>
            <w:r w:rsidRPr="00441CD0">
              <w:rPr>
                <w:lang w:val="de-DE"/>
              </w:rPr>
              <w:t>Not applicable</w:t>
            </w:r>
          </w:p>
        </w:tc>
      </w:tr>
      <w:tr w:rsidR="00EE5860" w:rsidRPr="00441CD0" w14:paraId="263BBE6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65D4DA3" w14:textId="77777777" w:rsidR="00EE5860" w:rsidRPr="00441CD0" w:rsidRDefault="00EE5860" w:rsidP="00BB0E1F">
            <w:pPr>
              <w:pStyle w:val="TAC"/>
              <w:rPr>
                <w:lang w:val="de-DE"/>
              </w:rPr>
            </w:pPr>
            <w:r w:rsidRPr="00441CD0">
              <w:rPr>
                <w:lang w:val="de-DE"/>
              </w:rPr>
              <w:t>214</w:t>
            </w:r>
          </w:p>
        </w:tc>
        <w:tc>
          <w:tcPr>
            <w:tcW w:w="1962" w:type="pct"/>
            <w:tcBorders>
              <w:top w:val="single" w:sz="4" w:space="0" w:color="auto"/>
              <w:left w:val="single" w:sz="4" w:space="0" w:color="auto"/>
              <w:bottom w:val="single" w:sz="4" w:space="0" w:color="auto"/>
              <w:right w:val="single" w:sz="4" w:space="0" w:color="auto"/>
            </w:tcBorders>
          </w:tcPr>
          <w:p w14:paraId="4478236E" w14:textId="77777777" w:rsidR="00EE5860" w:rsidRPr="00441CD0" w:rsidRDefault="00EE5860" w:rsidP="00BB0E1F">
            <w:pPr>
              <w:pStyle w:val="TAL"/>
              <w:rPr>
                <w:lang w:val="fr-FR"/>
              </w:rPr>
            </w:pPr>
            <w:r w:rsidRPr="00441CD0">
              <w:rPr>
                <w:lang w:val="fr-FR"/>
              </w:rPr>
              <w:t>Session Report</w:t>
            </w:r>
          </w:p>
        </w:tc>
        <w:tc>
          <w:tcPr>
            <w:tcW w:w="1360" w:type="pct"/>
            <w:tcBorders>
              <w:top w:val="single" w:sz="4" w:space="0" w:color="auto"/>
              <w:left w:val="single" w:sz="4" w:space="0" w:color="auto"/>
              <w:bottom w:val="single" w:sz="4" w:space="0" w:color="auto"/>
              <w:right w:val="single" w:sz="4" w:space="0" w:color="auto"/>
            </w:tcBorders>
          </w:tcPr>
          <w:p w14:paraId="4FF41C29" w14:textId="77777777" w:rsidR="00EE5860" w:rsidRPr="00441CD0" w:rsidRDefault="00EE5860" w:rsidP="00BB0E1F">
            <w:pPr>
              <w:pStyle w:val="TAL"/>
              <w:rPr>
                <w:sz w:val="16"/>
                <w:szCs w:val="16"/>
                <w:lang w:val="de-DE"/>
              </w:rPr>
            </w:pPr>
            <w:r w:rsidRPr="00441CD0">
              <w:rPr>
                <w:szCs w:val="16"/>
                <w:lang w:val="fr-FR"/>
              </w:rPr>
              <w:t>Extendable</w:t>
            </w:r>
            <w:r w:rsidRPr="00441CD0">
              <w:rPr>
                <w:lang w:val="fr-FR"/>
              </w:rPr>
              <w:t xml:space="preserve"> / Table </w:t>
            </w:r>
            <w:r w:rsidRPr="00441CD0">
              <w:t>7.5.8.7-1</w:t>
            </w:r>
          </w:p>
        </w:tc>
        <w:tc>
          <w:tcPr>
            <w:tcW w:w="833" w:type="pct"/>
            <w:tcBorders>
              <w:top w:val="single" w:sz="4" w:space="0" w:color="auto"/>
              <w:left w:val="single" w:sz="4" w:space="0" w:color="auto"/>
              <w:bottom w:val="single" w:sz="4" w:space="0" w:color="auto"/>
              <w:right w:val="single" w:sz="4" w:space="0" w:color="auto"/>
            </w:tcBorders>
          </w:tcPr>
          <w:p w14:paraId="62E92BA2"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FF5F67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D04DD2B" w14:textId="77777777" w:rsidR="00EE5860" w:rsidRPr="00441CD0" w:rsidRDefault="00EE5860" w:rsidP="00BB0E1F">
            <w:pPr>
              <w:pStyle w:val="TAC"/>
              <w:rPr>
                <w:lang w:val="fr-FR"/>
              </w:rPr>
            </w:pPr>
            <w:r w:rsidRPr="00441CD0">
              <w:rPr>
                <w:lang w:val="sv-SE"/>
              </w:rPr>
              <w:t>215</w:t>
            </w:r>
          </w:p>
        </w:tc>
        <w:tc>
          <w:tcPr>
            <w:tcW w:w="1962" w:type="pct"/>
            <w:tcBorders>
              <w:top w:val="single" w:sz="4" w:space="0" w:color="auto"/>
              <w:left w:val="single" w:sz="4" w:space="0" w:color="auto"/>
              <w:bottom w:val="single" w:sz="4" w:space="0" w:color="auto"/>
              <w:right w:val="single" w:sz="4" w:space="0" w:color="auto"/>
            </w:tcBorders>
          </w:tcPr>
          <w:p w14:paraId="1EA5B3B5" w14:textId="77777777" w:rsidR="00EE5860" w:rsidRPr="00441CD0" w:rsidRDefault="00EE5860" w:rsidP="00BB0E1F">
            <w:pPr>
              <w:pStyle w:val="TAL"/>
              <w:rPr>
                <w:lang w:val="fr-FR"/>
              </w:rPr>
            </w:pPr>
            <w:r w:rsidRPr="00441CD0">
              <w:rPr>
                <w:lang w:val="fr-FR"/>
              </w:rPr>
              <w:t>SRR ID</w:t>
            </w:r>
          </w:p>
        </w:tc>
        <w:tc>
          <w:tcPr>
            <w:tcW w:w="1360" w:type="pct"/>
            <w:tcBorders>
              <w:top w:val="single" w:sz="4" w:space="0" w:color="auto"/>
              <w:left w:val="single" w:sz="4" w:space="0" w:color="auto"/>
              <w:bottom w:val="single" w:sz="4" w:space="0" w:color="auto"/>
              <w:right w:val="single" w:sz="4" w:space="0" w:color="auto"/>
            </w:tcBorders>
          </w:tcPr>
          <w:p w14:paraId="55EBEE9C" w14:textId="7A52E9F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.2.151</w:t>
            </w:r>
          </w:p>
        </w:tc>
        <w:tc>
          <w:tcPr>
            <w:tcW w:w="833" w:type="pct"/>
            <w:tcBorders>
              <w:top w:val="single" w:sz="4" w:space="0" w:color="auto"/>
              <w:left w:val="single" w:sz="4" w:space="0" w:color="auto"/>
              <w:bottom w:val="single" w:sz="4" w:space="0" w:color="auto"/>
              <w:right w:val="single" w:sz="4" w:space="0" w:color="auto"/>
            </w:tcBorders>
          </w:tcPr>
          <w:p w14:paraId="572DB7ED" w14:textId="77777777" w:rsidR="00EE5860" w:rsidRPr="00441CD0" w:rsidRDefault="00EE5860" w:rsidP="00BB0E1F">
            <w:pPr>
              <w:pStyle w:val="TAC"/>
              <w:rPr>
                <w:lang w:val="de-DE"/>
              </w:rPr>
            </w:pPr>
            <w:r w:rsidRPr="00441CD0">
              <w:rPr>
                <w:lang w:val="de-DE"/>
              </w:rPr>
              <w:t>1</w:t>
            </w:r>
          </w:p>
        </w:tc>
      </w:tr>
      <w:tr w:rsidR="00EE5860" w:rsidRPr="00441CD0" w14:paraId="7FC9045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9FCCDE7" w14:textId="77777777" w:rsidR="00EE5860" w:rsidRPr="00441CD0" w:rsidRDefault="00EE5860" w:rsidP="00BB0E1F">
            <w:pPr>
              <w:pStyle w:val="TAC"/>
              <w:rPr>
                <w:lang w:val="fr-FR"/>
              </w:rPr>
            </w:pPr>
            <w:r w:rsidRPr="00441CD0">
              <w:rPr>
                <w:lang w:val="sv-SE"/>
              </w:rPr>
              <w:t>216</w:t>
            </w:r>
          </w:p>
        </w:tc>
        <w:tc>
          <w:tcPr>
            <w:tcW w:w="1962" w:type="pct"/>
            <w:tcBorders>
              <w:top w:val="single" w:sz="4" w:space="0" w:color="auto"/>
              <w:left w:val="single" w:sz="4" w:space="0" w:color="auto"/>
              <w:bottom w:val="single" w:sz="4" w:space="0" w:color="auto"/>
              <w:right w:val="single" w:sz="4" w:space="0" w:color="auto"/>
            </w:tcBorders>
          </w:tcPr>
          <w:p w14:paraId="22740A3C" w14:textId="77777777" w:rsidR="00EE5860" w:rsidRPr="00441CD0" w:rsidRDefault="00EE5860" w:rsidP="00BB0E1F">
            <w:pPr>
              <w:pStyle w:val="TAL"/>
              <w:rPr>
                <w:lang w:val="fr-FR" w:eastAsia="zh-CN"/>
              </w:rPr>
            </w:pPr>
            <w:r w:rsidRPr="00441CD0">
              <w:rPr>
                <w:lang w:val="fr-FR"/>
              </w:rPr>
              <w:t>Access Availability Control Information</w:t>
            </w:r>
          </w:p>
        </w:tc>
        <w:tc>
          <w:tcPr>
            <w:tcW w:w="1360" w:type="pct"/>
            <w:tcBorders>
              <w:top w:val="single" w:sz="4" w:space="0" w:color="auto"/>
              <w:left w:val="single" w:sz="4" w:space="0" w:color="auto"/>
              <w:bottom w:val="single" w:sz="4" w:space="0" w:color="auto"/>
              <w:right w:val="single" w:sz="4" w:space="0" w:color="auto"/>
            </w:tcBorders>
          </w:tcPr>
          <w:p w14:paraId="58B9682D" w14:textId="77777777" w:rsidR="00EE5860" w:rsidRPr="00441CD0" w:rsidRDefault="00EE5860" w:rsidP="00BB0E1F">
            <w:pPr>
              <w:pStyle w:val="TAL"/>
              <w:rPr>
                <w:lang w:val="fr-FR"/>
              </w:rPr>
            </w:pPr>
            <w:r w:rsidRPr="00441CD0">
              <w:rPr>
                <w:lang w:val="fr-FR"/>
              </w:rPr>
              <w:t xml:space="preserve">Extendable / Table </w:t>
            </w:r>
            <w:r w:rsidRPr="00441CD0">
              <w:t>7.5.2</w:t>
            </w:r>
            <w:r w:rsidRPr="00441CD0">
              <w:rPr>
                <w:lang w:val="de-DE"/>
              </w:rPr>
              <w:t>.9</w:t>
            </w:r>
            <w:r w:rsidRPr="00441CD0">
              <w:t>-2</w:t>
            </w:r>
          </w:p>
        </w:tc>
        <w:tc>
          <w:tcPr>
            <w:tcW w:w="833" w:type="pct"/>
            <w:tcBorders>
              <w:top w:val="single" w:sz="4" w:space="0" w:color="auto"/>
              <w:left w:val="single" w:sz="4" w:space="0" w:color="auto"/>
              <w:bottom w:val="single" w:sz="4" w:space="0" w:color="auto"/>
              <w:right w:val="single" w:sz="4" w:space="0" w:color="auto"/>
            </w:tcBorders>
          </w:tcPr>
          <w:p w14:paraId="5BDE7205" w14:textId="77777777" w:rsidR="00EE5860" w:rsidRPr="00441CD0" w:rsidRDefault="00EE5860" w:rsidP="00BB0E1F">
            <w:pPr>
              <w:pStyle w:val="TAC"/>
              <w:rPr>
                <w:lang w:val="fr-FR" w:eastAsia="zh-CN"/>
              </w:rPr>
            </w:pPr>
            <w:r w:rsidRPr="00441CD0">
              <w:rPr>
                <w:lang w:val="de-DE"/>
              </w:rPr>
              <w:t>Not applicable</w:t>
            </w:r>
          </w:p>
        </w:tc>
      </w:tr>
      <w:tr w:rsidR="00EE5860" w:rsidRPr="00441CD0" w14:paraId="7C3E21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DB7F48A" w14:textId="77777777" w:rsidR="00EE5860" w:rsidRPr="00441CD0" w:rsidRDefault="00EE5860" w:rsidP="00BB0E1F">
            <w:pPr>
              <w:pStyle w:val="TAC"/>
              <w:rPr>
                <w:lang w:val="fr-FR"/>
              </w:rPr>
            </w:pPr>
            <w:r w:rsidRPr="00441CD0">
              <w:rPr>
                <w:lang w:val="sv-SE"/>
              </w:rPr>
              <w:t>217</w:t>
            </w:r>
          </w:p>
        </w:tc>
        <w:tc>
          <w:tcPr>
            <w:tcW w:w="1962" w:type="pct"/>
            <w:tcBorders>
              <w:top w:val="single" w:sz="4" w:space="0" w:color="auto"/>
              <w:left w:val="single" w:sz="4" w:space="0" w:color="auto"/>
              <w:bottom w:val="single" w:sz="4" w:space="0" w:color="auto"/>
              <w:right w:val="single" w:sz="4" w:space="0" w:color="auto"/>
            </w:tcBorders>
          </w:tcPr>
          <w:p w14:paraId="752D2CDE" w14:textId="77777777" w:rsidR="00EE5860" w:rsidRPr="00441CD0" w:rsidRDefault="00EE5860" w:rsidP="00BB0E1F">
            <w:pPr>
              <w:pStyle w:val="TAL"/>
              <w:rPr>
                <w:lang w:val="fr-FR" w:eastAsia="zh-CN"/>
              </w:rPr>
            </w:pPr>
            <w:r w:rsidRPr="00441CD0">
              <w:rPr>
                <w:lang w:val="fr-FR"/>
              </w:rPr>
              <w:t>Requested Access Availability Information</w:t>
            </w:r>
          </w:p>
        </w:tc>
        <w:tc>
          <w:tcPr>
            <w:tcW w:w="1360" w:type="pct"/>
            <w:tcBorders>
              <w:top w:val="single" w:sz="4" w:space="0" w:color="auto"/>
              <w:left w:val="single" w:sz="4" w:space="0" w:color="auto"/>
              <w:bottom w:val="single" w:sz="4" w:space="0" w:color="auto"/>
              <w:right w:val="single" w:sz="4" w:space="0" w:color="auto"/>
            </w:tcBorders>
          </w:tcPr>
          <w:p w14:paraId="611F3F93" w14:textId="5D1E79CE"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.2.152</w:t>
            </w:r>
          </w:p>
        </w:tc>
        <w:tc>
          <w:tcPr>
            <w:tcW w:w="833" w:type="pct"/>
            <w:tcBorders>
              <w:top w:val="single" w:sz="4" w:space="0" w:color="auto"/>
              <w:left w:val="single" w:sz="4" w:space="0" w:color="auto"/>
              <w:bottom w:val="single" w:sz="4" w:space="0" w:color="auto"/>
              <w:right w:val="single" w:sz="4" w:space="0" w:color="auto"/>
            </w:tcBorders>
          </w:tcPr>
          <w:p w14:paraId="06D6DF38" w14:textId="77777777" w:rsidR="00EE5860" w:rsidRPr="00441CD0" w:rsidRDefault="00EE5860" w:rsidP="00BB0E1F">
            <w:pPr>
              <w:pStyle w:val="TAC"/>
              <w:rPr>
                <w:lang w:val="fr-FR" w:eastAsia="zh-CN"/>
              </w:rPr>
            </w:pPr>
            <w:r w:rsidRPr="00441CD0">
              <w:rPr>
                <w:lang w:val="de-DE"/>
              </w:rPr>
              <w:t>1</w:t>
            </w:r>
          </w:p>
        </w:tc>
      </w:tr>
      <w:tr w:rsidR="00EE5860" w:rsidRPr="00441CD0" w14:paraId="393584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9D5030" w14:textId="77777777" w:rsidR="00EE5860" w:rsidRPr="00441CD0" w:rsidRDefault="00EE5860" w:rsidP="00BB0E1F">
            <w:pPr>
              <w:pStyle w:val="TAC"/>
              <w:rPr>
                <w:lang w:val="fr-FR"/>
              </w:rPr>
            </w:pPr>
            <w:r w:rsidRPr="00441CD0">
              <w:rPr>
                <w:lang w:val="sv-SE"/>
              </w:rPr>
              <w:t>218</w:t>
            </w:r>
          </w:p>
        </w:tc>
        <w:tc>
          <w:tcPr>
            <w:tcW w:w="1962" w:type="pct"/>
            <w:tcBorders>
              <w:top w:val="single" w:sz="4" w:space="0" w:color="auto"/>
              <w:left w:val="single" w:sz="4" w:space="0" w:color="auto"/>
              <w:bottom w:val="single" w:sz="4" w:space="0" w:color="auto"/>
              <w:right w:val="single" w:sz="4" w:space="0" w:color="auto"/>
            </w:tcBorders>
          </w:tcPr>
          <w:p w14:paraId="0C1A49E3" w14:textId="77777777" w:rsidR="00EE5860" w:rsidRPr="00441CD0" w:rsidRDefault="00EE5860" w:rsidP="00BB0E1F">
            <w:pPr>
              <w:pStyle w:val="TAL"/>
              <w:rPr>
                <w:lang w:val="fr-FR" w:eastAsia="zh-CN"/>
              </w:rPr>
            </w:pPr>
            <w:r w:rsidRPr="00441CD0">
              <w:rPr>
                <w:lang w:val="fr-FR"/>
              </w:rPr>
              <w:t>Access Availability Report</w:t>
            </w:r>
          </w:p>
        </w:tc>
        <w:tc>
          <w:tcPr>
            <w:tcW w:w="1360" w:type="pct"/>
            <w:tcBorders>
              <w:top w:val="single" w:sz="4" w:space="0" w:color="auto"/>
              <w:left w:val="single" w:sz="4" w:space="0" w:color="auto"/>
              <w:bottom w:val="single" w:sz="4" w:space="0" w:color="auto"/>
              <w:right w:val="single" w:sz="4" w:space="0" w:color="auto"/>
            </w:tcBorders>
          </w:tcPr>
          <w:p w14:paraId="67913419" w14:textId="77777777" w:rsidR="00EE5860" w:rsidRPr="00441CD0" w:rsidRDefault="00EE5860" w:rsidP="00BB0E1F">
            <w:pPr>
              <w:pStyle w:val="TAL"/>
              <w:rPr>
                <w:lang w:val="fr-FR"/>
              </w:rPr>
            </w:pPr>
            <w:r w:rsidRPr="00441CD0">
              <w:rPr>
                <w:lang w:val="fr-FR"/>
              </w:rPr>
              <w:t xml:space="preserve">Extendable / Table </w:t>
            </w:r>
            <w:r w:rsidRPr="00441CD0">
              <w:t>7.5.8.6-2</w:t>
            </w:r>
          </w:p>
        </w:tc>
        <w:tc>
          <w:tcPr>
            <w:tcW w:w="833" w:type="pct"/>
            <w:tcBorders>
              <w:top w:val="single" w:sz="4" w:space="0" w:color="auto"/>
              <w:left w:val="single" w:sz="4" w:space="0" w:color="auto"/>
              <w:bottom w:val="single" w:sz="4" w:space="0" w:color="auto"/>
              <w:right w:val="single" w:sz="4" w:space="0" w:color="auto"/>
            </w:tcBorders>
          </w:tcPr>
          <w:p w14:paraId="48888A7C" w14:textId="77777777" w:rsidR="00EE5860" w:rsidRPr="00441CD0" w:rsidRDefault="00EE5860" w:rsidP="00BB0E1F">
            <w:pPr>
              <w:pStyle w:val="TAC"/>
              <w:rPr>
                <w:lang w:val="fr-FR" w:eastAsia="zh-CN"/>
              </w:rPr>
            </w:pPr>
            <w:r w:rsidRPr="00441CD0">
              <w:rPr>
                <w:lang w:val="de-DE"/>
              </w:rPr>
              <w:t>Not applicable</w:t>
            </w:r>
          </w:p>
        </w:tc>
      </w:tr>
      <w:tr w:rsidR="00EE5860" w:rsidRPr="00441CD0" w14:paraId="22EED74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515BC61" w14:textId="77777777" w:rsidR="00EE5860" w:rsidRPr="00441CD0" w:rsidRDefault="00EE5860" w:rsidP="00BB0E1F">
            <w:pPr>
              <w:pStyle w:val="TAC"/>
              <w:rPr>
                <w:lang w:val="fr-FR"/>
              </w:rPr>
            </w:pPr>
            <w:r w:rsidRPr="00441CD0">
              <w:rPr>
                <w:lang w:val="sv-SE"/>
              </w:rPr>
              <w:t>219</w:t>
            </w:r>
          </w:p>
        </w:tc>
        <w:tc>
          <w:tcPr>
            <w:tcW w:w="1962" w:type="pct"/>
            <w:tcBorders>
              <w:top w:val="single" w:sz="4" w:space="0" w:color="auto"/>
              <w:left w:val="single" w:sz="4" w:space="0" w:color="auto"/>
              <w:bottom w:val="single" w:sz="4" w:space="0" w:color="auto"/>
              <w:right w:val="single" w:sz="4" w:space="0" w:color="auto"/>
            </w:tcBorders>
          </w:tcPr>
          <w:p w14:paraId="3DE8C0E9" w14:textId="77777777" w:rsidR="00EE5860" w:rsidRPr="00441CD0" w:rsidRDefault="00EE5860" w:rsidP="00BB0E1F">
            <w:pPr>
              <w:pStyle w:val="TAL"/>
              <w:rPr>
                <w:lang w:val="fr-FR" w:eastAsia="zh-CN"/>
              </w:rPr>
            </w:pPr>
            <w:r w:rsidRPr="00441CD0">
              <w:rPr>
                <w:lang w:val="fr-FR"/>
              </w:rPr>
              <w:t>Access Availability Information</w:t>
            </w:r>
          </w:p>
        </w:tc>
        <w:tc>
          <w:tcPr>
            <w:tcW w:w="1360" w:type="pct"/>
            <w:tcBorders>
              <w:top w:val="single" w:sz="4" w:space="0" w:color="auto"/>
              <w:left w:val="single" w:sz="4" w:space="0" w:color="auto"/>
              <w:bottom w:val="single" w:sz="4" w:space="0" w:color="auto"/>
              <w:right w:val="single" w:sz="4" w:space="0" w:color="auto"/>
            </w:tcBorders>
          </w:tcPr>
          <w:p w14:paraId="253D8529" w14:textId="124CA5C6"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.2.153</w:t>
            </w:r>
          </w:p>
        </w:tc>
        <w:tc>
          <w:tcPr>
            <w:tcW w:w="833" w:type="pct"/>
            <w:tcBorders>
              <w:top w:val="single" w:sz="4" w:space="0" w:color="auto"/>
              <w:left w:val="single" w:sz="4" w:space="0" w:color="auto"/>
              <w:bottom w:val="single" w:sz="4" w:space="0" w:color="auto"/>
              <w:right w:val="single" w:sz="4" w:space="0" w:color="auto"/>
            </w:tcBorders>
          </w:tcPr>
          <w:p w14:paraId="442A398E" w14:textId="77777777" w:rsidR="00EE5860" w:rsidRPr="00441CD0" w:rsidRDefault="00EE5860" w:rsidP="00BB0E1F">
            <w:pPr>
              <w:pStyle w:val="TAC"/>
              <w:rPr>
                <w:lang w:val="fr-FR" w:eastAsia="zh-CN"/>
              </w:rPr>
            </w:pPr>
            <w:r w:rsidRPr="00441CD0">
              <w:rPr>
                <w:lang w:val="de-DE"/>
              </w:rPr>
              <w:t>1</w:t>
            </w:r>
          </w:p>
        </w:tc>
      </w:tr>
      <w:tr w:rsidR="00EE5860" w:rsidRPr="00441CD0" w14:paraId="216E43C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FC483D9" w14:textId="77777777" w:rsidR="00EE5860" w:rsidRPr="00441CD0" w:rsidRDefault="00EE5860" w:rsidP="00BB0E1F">
            <w:pPr>
              <w:pStyle w:val="TAC"/>
              <w:rPr>
                <w:lang w:val="fr-FR" w:eastAsia="zh-CN"/>
              </w:rPr>
            </w:pPr>
            <w:r w:rsidRPr="00441CD0">
              <w:rPr>
                <w:lang w:val="fr-FR"/>
              </w:rPr>
              <w:t>220</w:t>
            </w:r>
          </w:p>
        </w:tc>
        <w:tc>
          <w:tcPr>
            <w:tcW w:w="1962" w:type="pct"/>
            <w:tcBorders>
              <w:top w:val="single" w:sz="4" w:space="0" w:color="auto"/>
              <w:left w:val="single" w:sz="4" w:space="0" w:color="auto"/>
              <w:bottom w:val="single" w:sz="4" w:space="0" w:color="auto"/>
              <w:right w:val="single" w:sz="4" w:space="0" w:color="auto"/>
            </w:tcBorders>
          </w:tcPr>
          <w:p w14:paraId="7102EE40" w14:textId="77777777" w:rsidR="00EE5860" w:rsidRPr="00441CD0" w:rsidRDefault="00EE5860" w:rsidP="00BB0E1F">
            <w:pPr>
              <w:pStyle w:val="TAL"/>
              <w:rPr>
                <w:lang w:val="fr-FR" w:eastAsia="zh-CN"/>
              </w:rPr>
            </w:pPr>
            <w:r w:rsidRPr="00441CD0">
              <w:rPr>
                <w:lang w:val="fr-FR" w:eastAsia="zh-CN"/>
              </w:rPr>
              <w:t xml:space="preserve">Provide </w:t>
            </w:r>
            <w:r w:rsidRPr="00441CD0">
              <w:rPr>
                <w:lang w:val="fr-FR"/>
              </w:rPr>
              <w:t xml:space="preserve">ATSSS </w:t>
            </w:r>
            <w:r w:rsidRPr="00441CD0">
              <w:rPr>
                <w:lang w:val="fr-FR" w:eastAsia="zh-CN"/>
              </w:rPr>
              <w:t>Control Information</w:t>
            </w:r>
          </w:p>
        </w:tc>
        <w:tc>
          <w:tcPr>
            <w:tcW w:w="1360" w:type="pct"/>
            <w:tcBorders>
              <w:top w:val="single" w:sz="4" w:space="0" w:color="auto"/>
              <w:left w:val="single" w:sz="4" w:space="0" w:color="auto"/>
              <w:bottom w:val="single" w:sz="4" w:space="0" w:color="auto"/>
              <w:right w:val="single" w:sz="4" w:space="0" w:color="auto"/>
            </w:tcBorders>
          </w:tcPr>
          <w:p w14:paraId="187B05F6" w14:textId="77777777" w:rsidR="00EE5860" w:rsidRPr="00441CD0" w:rsidRDefault="00EE5860" w:rsidP="00BB0E1F">
            <w:pPr>
              <w:pStyle w:val="TAL"/>
              <w:rPr>
                <w:sz w:val="16"/>
                <w:szCs w:val="16"/>
                <w:lang w:val="fr-FR"/>
              </w:rPr>
            </w:pPr>
            <w:r w:rsidRPr="00441CD0">
              <w:rPr>
                <w:lang w:val="fr-FR"/>
              </w:rPr>
              <w:t xml:space="preserve">Extendable / Table </w:t>
            </w:r>
            <w:r w:rsidRPr="00441CD0">
              <w:t>7.5.</w:t>
            </w:r>
            <w:r w:rsidRPr="00441CD0">
              <w:rPr>
                <w:lang w:eastAsia="zh-CN"/>
              </w:rPr>
              <w:t>2</w:t>
            </w:r>
            <w:r w:rsidRPr="00441CD0">
              <w:t>.10-1</w:t>
            </w:r>
          </w:p>
        </w:tc>
        <w:tc>
          <w:tcPr>
            <w:tcW w:w="833" w:type="pct"/>
            <w:tcBorders>
              <w:top w:val="single" w:sz="4" w:space="0" w:color="auto"/>
              <w:left w:val="single" w:sz="4" w:space="0" w:color="auto"/>
              <w:bottom w:val="single" w:sz="4" w:space="0" w:color="auto"/>
              <w:right w:val="single" w:sz="4" w:space="0" w:color="auto"/>
            </w:tcBorders>
          </w:tcPr>
          <w:p w14:paraId="42A079D2" w14:textId="77777777" w:rsidR="00EE5860" w:rsidRPr="00441CD0" w:rsidRDefault="00EE5860" w:rsidP="00BB0E1F">
            <w:pPr>
              <w:pStyle w:val="TAC"/>
              <w:rPr>
                <w:lang w:val="fr-FR"/>
              </w:rPr>
            </w:pPr>
            <w:r w:rsidRPr="00441CD0">
              <w:rPr>
                <w:lang w:val="fr-FR"/>
              </w:rPr>
              <w:t>Not Applicable</w:t>
            </w:r>
          </w:p>
        </w:tc>
      </w:tr>
      <w:tr w:rsidR="00EE5860" w:rsidRPr="00441CD0" w14:paraId="4C2447C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2A347B" w14:textId="77777777" w:rsidR="00EE5860" w:rsidRPr="00441CD0" w:rsidRDefault="00EE5860" w:rsidP="00BB0E1F">
            <w:pPr>
              <w:pStyle w:val="TAC"/>
              <w:rPr>
                <w:lang w:val="fr-FR" w:eastAsia="zh-CN"/>
              </w:rPr>
            </w:pPr>
            <w:r w:rsidRPr="00441CD0">
              <w:rPr>
                <w:lang w:val="fr-FR"/>
              </w:rPr>
              <w:t>221</w:t>
            </w:r>
          </w:p>
        </w:tc>
        <w:tc>
          <w:tcPr>
            <w:tcW w:w="1962" w:type="pct"/>
            <w:tcBorders>
              <w:top w:val="single" w:sz="4" w:space="0" w:color="auto"/>
              <w:left w:val="single" w:sz="4" w:space="0" w:color="auto"/>
              <w:bottom w:val="single" w:sz="4" w:space="0" w:color="auto"/>
              <w:right w:val="single" w:sz="4" w:space="0" w:color="auto"/>
            </w:tcBorders>
          </w:tcPr>
          <w:p w14:paraId="542C25B4"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 Parameters</w:t>
            </w:r>
          </w:p>
        </w:tc>
        <w:tc>
          <w:tcPr>
            <w:tcW w:w="1360" w:type="pct"/>
            <w:tcBorders>
              <w:top w:val="single" w:sz="4" w:space="0" w:color="auto"/>
              <w:left w:val="single" w:sz="4" w:space="0" w:color="auto"/>
              <w:bottom w:val="single" w:sz="4" w:space="0" w:color="auto"/>
              <w:right w:val="single" w:sz="4" w:space="0" w:color="auto"/>
            </w:tcBorders>
          </w:tcPr>
          <w:p w14:paraId="3CAF4E1F" w14:textId="77777777" w:rsidR="00EE5860" w:rsidRPr="00441CD0" w:rsidRDefault="00EE5860" w:rsidP="00BB0E1F">
            <w:pPr>
              <w:pStyle w:val="TAL"/>
              <w:rPr>
                <w:sz w:val="16"/>
                <w:szCs w:val="16"/>
                <w:lang w:val="fr-FR"/>
              </w:rPr>
            </w:pPr>
            <w:r w:rsidRPr="00441CD0">
              <w:rPr>
                <w:lang w:val="fr-FR"/>
              </w:rPr>
              <w:t xml:space="preserve">Extendable / Table </w:t>
            </w:r>
            <w:r w:rsidRPr="00441CD0">
              <w:t>7.5.3.7-1</w:t>
            </w:r>
          </w:p>
        </w:tc>
        <w:tc>
          <w:tcPr>
            <w:tcW w:w="833" w:type="pct"/>
            <w:tcBorders>
              <w:top w:val="single" w:sz="4" w:space="0" w:color="auto"/>
              <w:left w:val="single" w:sz="4" w:space="0" w:color="auto"/>
              <w:bottom w:val="single" w:sz="4" w:space="0" w:color="auto"/>
              <w:right w:val="single" w:sz="4" w:space="0" w:color="auto"/>
            </w:tcBorders>
          </w:tcPr>
          <w:p w14:paraId="2C54CC09" w14:textId="77777777" w:rsidR="00EE5860" w:rsidRPr="00441CD0" w:rsidRDefault="00EE5860" w:rsidP="00BB0E1F">
            <w:pPr>
              <w:pStyle w:val="TAC"/>
              <w:rPr>
                <w:lang w:val="fr-FR"/>
              </w:rPr>
            </w:pPr>
            <w:r w:rsidRPr="00441CD0">
              <w:rPr>
                <w:lang w:val="fr-FR"/>
              </w:rPr>
              <w:t>Not Applicable</w:t>
            </w:r>
          </w:p>
        </w:tc>
      </w:tr>
      <w:tr w:rsidR="00EE5860" w:rsidRPr="00441CD0" w14:paraId="2EF4252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6E20385" w14:textId="77777777" w:rsidR="00EE5860" w:rsidRPr="00441CD0" w:rsidRDefault="00EE5860" w:rsidP="00BB0E1F">
            <w:pPr>
              <w:pStyle w:val="TAC"/>
              <w:rPr>
                <w:lang w:val="fr-FR" w:eastAsia="zh-CN"/>
              </w:rPr>
            </w:pPr>
            <w:r w:rsidRPr="00441CD0">
              <w:rPr>
                <w:lang w:val="fr-FR"/>
              </w:rPr>
              <w:t>222</w:t>
            </w:r>
          </w:p>
        </w:tc>
        <w:tc>
          <w:tcPr>
            <w:tcW w:w="1962" w:type="pct"/>
            <w:tcBorders>
              <w:top w:val="single" w:sz="4" w:space="0" w:color="auto"/>
              <w:left w:val="single" w:sz="4" w:space="0" w:color="auto"/>
              <w:bottom w:val="single" w:sz="4" w:space="0" w:color="auto"/>
              <w:right w:val="single" w:sz="4" w:space="0" w:color="auto"/>
            </w:tcBorders>
          </w:tcPr>
          <w:p w14:paraId="47ADCC93" w14:textId="77777777" w:rsidR="00EE5860" w:rsidRPr="00441CD0" w:rsidRDefault="00EE5860" w:rsidP="00BB0E1F">
            <w:pPr>
              <w:pStyle w:val="TAL"/>
              <w:rPr>
                <w:lang w:val="fr-FR" w:eastAsia="zh-CN"/>
              </w:rPr>
            </w:pPr>
            <w:r w:rsidRPr="00441CD0">
              <w:rPr>
                <w:lang w:val="fr-FR" w:eastAsia="zh-CN"/>
              </w:rPr>
              <w:t>MPTCP Control Information</w:t>
            </w:r>
          </w:p>
        </w:tc>
        <w:tc>
          <w:tcPr>
            <w:tcW w:w="1360" w:type="pct"/>
            <w:tcBorders>
              <w:top w:val="single" w:sz="4" w:space="0" w:color="auto"/>
              <w:left w:val="single" w:sz="4" w:space="0" w:color="auto"/>
              <w:bottom w:val="single" w:sz="4" w:space="0" w:color="auto"/>
              <w:right w:val="single" w:sz="4" w:space="0" w:color="auto"/>
            </w:tcBorders>
          </w:tcPr>
          <w:p w14:paraId="718DF346" w14:textId="67B1F0ED"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.2.154</w:t>
            </w:r>
          </w:p>
        </w:tc>
        <w:tc>
          <w:tcPr>
            <w:tcW w:w="833" w:type="pct"/>
            <w:tcBorders>
              <w:top w:val="single" w:sz="4" w:space="0" w:color="auto"/>
              <w:left w:val="single" w:sz="4" w:space="0" w:color="auto"/>
              <w:bottom w:val="single" w:sz="4" w:space="0" w:color="auto"/>
              <w:right w:val="single" w:sz="4" w:space="0" w:color="auto"/>
            </w:tcBorders>
          </w:tcPr>
          <w:p w14:paraId="6DBAB665" w14:textId="77777777" w:rsidR="00EE5860" w:rsidRPr="00441CD0" w:rsidRDefault="00EE5860" w:rsidP="00BB0E1F">
            <w:pPr>
              <w:pStyle w:val="TAC"/>
              <w:rPr>
                <w:lang w:val="fr-FR" w:eastAsia="zh-CN"/>
              </w:rPr>
            </w:pPr>
            <w:r w:rsidRPr="00441CD0">
              <w:rPr>
                <w:lang w:val="fr-FR" w:eastAsia="zh-CN"/>
              </w:rPr>
              <w:t>1</w:t>
            </w:r>
          </w:p>
        </w:tc>
      </w:tr>
      <w:tr w:rsidR="00EE5860" w:rsidRPr="00441CD0" w14:paraId="589E59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742D2C9" w14:textId="77777777" w:rsidR="00EE5860" w:rsidRPr="00441CD0" w:rsidRDefault="00EE5860" w:rsidP="00BB0E1F">
            <w:pPr>
              <w:pStyle w:val="TAC"/>
              <w:rPr>
                <w:lang w:val="fr-FR" w:eastAsia="zh-CN"/>
              </w:rPr>
            </w:pPr>
            <w:r w:rsidRPr="00441CD0">
              <w:rPr>
                <w:lang w:val="fr-FR"/>
              </w:rPr>
              <w:t>223</w:t>
            </w:r>
          </w:p>
        </w:tc>
        <w:tc>
          <w:tcPr>
            <w:tcW w:w="1962" w:type="pct"/>
            <w:tcBorders>
              <w:top w:val="single" w:sz="4" w:space="0" w:color="auto"/>
              <w:left w:val="single" w:sz="4" w:space="0" w:color="auto"/>
              <w:bottom w:val="single" w:sz="4" w:space="0" w:color="auto"/>
              <w:right w:val="single" w:sz="4" w:space="0" w:color="auto"/>
            </w:tcBorders>
          </w:tcPr>
          <w:p w14:paraId="099D6601" w14:textId="77777777" w:rsidR="00EE5860" w:rsidRPr="00441CD0" w:rsidRDefault="00EE5860" w:rsidP="00BB0E1F">
            <w:pPr>
              <w:pStyle w:val="TAL"/>
              <w:rPr>
                <w:lang w:val="fr-FR" w:eastAsia="zh-CN"/>
              </w:rPr>
            </w:pPr>
            <w:r w:rsidRPr="00441CD0">
              <w:rPr>
                <w:lang w:val="fr-FR" w:eastAsia="zh-CN"/>
              </w:rPr>
              <w:t>ATSSS-LL Control Information</w:t>
            </w:r>
          </w:p>
        </w:tc>
        <w:tc>
          <w:tcPr>
            <w:tcW w:w="1360" w:type="pct"/>
            <w:tcBorders>
              <w:top w:val="single" w:sz="4" w:space="0" w:color="auto"/>
              <w:left w:val="single" w:sz="4" w:space="0" w:color="auto"/>
              <w:bottom w:val="single" w:sz="4" w:space="0" w:color="auto"/>
              <w:right w:val="single" w:sz="4" w:space="0" w:color="auto"/>
            </w:tcBorders>
          </w:tcPr>
          <w:p w14:paraId="765EE6F0" w14:textId="5B4C6B2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.2.155</w:t>
            </w:r>
          </w:p>
        </w:tc>
        <w:tc>
          <w:tcPr>
            <w:tcW w:w="833" w:type="pct"/>
            <w:tcBorders>
              <w:top w:val="single" w:sz="4" w:space="0" w:color="auto"/>
              <w:left w:val="single" w:sz="4" w:space="0" w:color="auto"/>
              <w:bottom w:val="single" w:sz="4" w:space="0" w:color="auto"/>
              <w:right w:val="single" w:sz="4" w:space="0" w:color="auto"/>
            </w:tcBorders>
          </w:tcPr>
          <w:p w14:paraId="31CE7655" w14:textId="77777777" w:rsidR="00EE5860" w:rsidRPr="00441CD0" w:rsidRDefault="00EE5860" w:rsidP="00BB0E1F">
            <w:pPr>
              <w:pStyle w:val="TAC"/>
              <w:rPr>
                <w:lang w:val="fr-FR" w:eastAsia="zh-CN"/>
              </w:rPr>
            </w:pPr>
            <w:r w:rsidRPr="00441CD0">
              <w:rPr>
                <w:lang w:val="fr-FR" w:eastAsia="zh-CN"/>
              </w:rPr>
              <w:t>1</w:t>
            </w:r>
          </w:p>
        </w:tc>
      </w:tr>
      <w:tr w:rsidR="00EE5860" w:rsidRPr="00441CD0" w14:paraId="3FD4F5D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CEB81B" w14:textId="77777777" w:rsidR="00EE5860" w:rsidRPr="00441CD0" w:rsidRDefault="00EE5860" w:rsidP="00BB0E1F">
            <w:pPr>
              <w:pStyle w:val="TAC"/>
              <w:rPr>
                <w:lang w:val="fr-FR" w:eastAsia="zh-CN"/>
              </w:rPr>
            </w:pPr>
            <w:r w:rsidRPr="00441CD0">
              <w:rPr>
                <w:lang w:val="fr-FR"/>
              </w:rPr>
              <w:t>224</w:t>
            </w:r>
          </w:p>
        </w:tc>
        <w:tc>
          <w:tcPr>
            <w:tcW w:w="1962" w:type="pct"/>
            <w:tcBorders>
              <w:top w:val="single" w:sz="4" w:space="0" w:color="auto"/>
              <w:left w:val="single" w:sz="4" w:space="0" w:color="auto"/>
              <w:bottom w:val="single" w:sz="4" w:space="0" w:color="auto"/>
              <w:right w:val="single" w:sz="4" w:space="0" w:color="auto"/>
            </w:tcBorders>
          </w:tcPr>
          <w:p w14:paraId="0E79D195" w14:textId="77777777" w:rsidR="00EE5860" w:rsidRPr="00441CD0" w:rsidRDefault="00EE5860" w:rsidP="00BB0E1F">
            <w:pPr>
              <w:pStyle w:val="TAL"/>
              <w:rPr>
                <w:lang w:val="fr-FR" w:eastAsia="zh-CN"/>
              </w:rPr>
            </w:pPr>
            <w:r w:rsidRPr="00441CD0">
              <w:rPr>
                <w:lang w:val="fr-FR" w:eastAsia="zh-CN"/>
              </w:rPr>
              <w:t>PMF Control Information</w:t>
            </w:r>
          </w:p>
        </w:tc>
        <w:tc>
          <w:tcPr>
            <w:tcW w:w="1360" w:type="pct"/>
            <w:tcBorders>
              <w:top w:val="single" w:sz="4" w:space="0" w:color="auto"/>
              <w:left w:val="single" w:sz="4" w:space="0" w:color="auto"/>
              <w:bottom w:val="single" w:sz="4" w:space="0" w:color="auto"/>
              <w:right w:val="single" w:sz="4" w:space="0" w:color="auto"/>
            </w:tcBorders>
          </w:tcPr>
          <w:p w14:paraId="7269F893" w14:textId="13D4B90C" w:rsidR="00EE5860" w:rsidRPr="00441CD0" w:rsidRDefault="00EE5860" w:rsidP="00BB0E1F">
            <w:pPr>
              <w:pStyle w:val="TAL"/>
              <w:rPr>
                <w:lang w:val="fr-FR" w:eastAsia="zh-CN"/>
              </w:rPr>
            </w:pPr>
            <w:r w:rsidRPr="00441CD0">
              <w:rPr>
                <w:lang w:val="fr-FR" w:eastAsia="zh-CN"/>
              </w:rPr>
              <w:t xml:space="preserve">Extendable / </w:t>
            </w:r>
            <w:r w:rsidR="00415C19" w:rsidRPr="00441CD0">
              <w:rPr>
                <w:lang w:val="fr-FR" w:eastAsia="zh-CN"/>
              </w:rPr>
              <w:t>Clause</w:t>
            </w:r>
            <w:r w:rsidR="00415C19">
              <w:rPr>
                <w:lang w:val="fr-FR" w:eastAsia="zh-CN"/>
              </w:rPr>
              <w:t> </w:t>
            </w:r>
            <w:r w:rsidR="00415C19" w:rsidRPr="00441CD0">
              <w:rPr>
                <w:lang w:val="fr-FR" w:eastAsia="zh-CN"/>
              </w:rPr>
              <w:t>8</w:t>
            </w:r>
            <w:r w:rsidRPr="00441CD0">
              <w:rPr>
                <w:lang w:val="fr-FR" w:eastAsia="zh-CN"/>
              </w:rPr>
              <w:t>.2.156</w:t>
            </w:r>
          </w:p>
        </w:tc>
        <w:tc>
          <w:tcPr>
            <w:tcW w:w="833" w:type="pct"/>
            <w:tcBorders>
              <w:top w:val="single" w:sz="4" w:space="0" w:color="auto"/>
              <w:left w:val="single" w:sz="4" w:space="0" w:color="auto"/>
              <w:bottom w:val="single" w:sz="4" w:space="0" w:color="auto"/>
              <w:right w:val="single" w:sz="4" w:space="0" w:color="auto"/>
            </w:tcBorders>
          </w:tcPr>
          <w:p w14:paraId="66720920" w14:textId="77777777" w:rsidR="00EE5860" w:rsidRPr="00441CD0" w:rsidRDefault="00EE5860" w:rsidP="00BB0E1F">
            <w:pPr>
              <w:pStyle w:val="TAC"/>
              <w:rPr>
                <w:lang w:val="fr-FR" w:eastAsia="zh-CN"/>
              </w:rPr>
            </w:pPr>
            <w:r w:rsidRPr="00441CD0">
              <w:rPr>
                <w:lang w:val="fr-FR" w:eastAsia="zh-CN"/>
              </w:rPr>
              <w:t>1</w:t>
            </w:r>
          </w:p>
        </w:tc>
      </w:tr>
      <w:tr w:rsidR="00EE5860" w:rsidRPr="00441CD0" w14:paraId="624222F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7E8953E" w14:textId="77777777" w:rsidR="00EE5860" w:rsidRPr="00441CD0" w:rsidRDefault="00EE5860" w:rsidP="00BB0E1F">
            <w:pPr>
              <w:pStyle w:val="TAC"/>
              <w:rPr>
                <w:lang w:val="fr-FR" w:eastAsia="zh-CN"/>
              </w:rPr>
            </w:pPr>
            <w:r w:rsidRPr="00441CD0">
              <w:rPr>
                <w:lang w:val="fr-FR"/>
              </w:rPr>
              <w:t>225</w:t>
            </w:r>
          </w:p>
        </w:tc>
        <w:tc>
          <w:tcPr>
            <w:tcW w:w="1962" w:type="pct"/>
            <w:tcBorders>
              <w:top w:val="single" w:sz="4" w:space="0" w:color="auto"/>
              <w:left w:val="single" w:sz="4" w:space="0" w:color="auto"/>
              <w:bottom w:val="single" w:sz="4" w:space="0" w:color="auto"/>
              <w:right w:val="single" w:sz="4" w:space="0" w:color="auto"/>
            </w:tcBorders>
          </w:tcPr>
          <w:p w14:paraId="60B25EB0" w14:textId="77777777" w:rsidR="00EE5860" w:rsidRPr="00441CD0" w:rsidRDefault="00EE5860" w:rsidP="00BB0E1F">
            <w:pPr>
              <w:pStyle w:val="TAL"/>
              <w:rPr>
                <w:lang w:val="fr-FR"/>
              </w:rPr>
            </w:pPr>
            <w:r w:rsidRPr="00441CD0">
              <w:rPr>
                <w:lang w:val="fr-FR"/>
              </w:rPr>
              <w:t>MPTCP Parameters</w:t>
            </w:r>
          </w:p>
        </w:tc>
        <w:tc>
          <w:tcPr>
            <w:tcW w:w="1360" w:type="pct"/>
            <w:tcBorders>
              <w:top w:val="single" w:sz="4" w:space="0" w:color="auto"/>
              <w:left w:val="single" w:sz="4" w:space="0" w:color="auto"/>
              <w:bottom w:val="single" w:sz="4" w:space="0" w:color="auto"/>
              <w:right w:val="single" w:sz="4" w:space="0" w:color="auto"/>
            </w:tcBorders>
          </w:tcPr>
          <w:p w14:paraId="35E766BF"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2</w:t>
            </w:r>
          </w:p>
        </w:tc>
        <w:tc>
          <w:tcPr>
            <w:tcW w:w="833" w:type="pct"/>
            <w:tcBorders>
              <w:top w:val="single" w:sz="4" w:space="0" w:color="auto"/>
              <w:left w:val="single" w:sz="4" w:space="0" w:color="auto"/>
              <w:bottom w:val="single" w:sz="4" w:space="0" w:color="auto"/>
              <w:right w:val="single" w:sz="4" w:space="0" w:color="auto"/>
            </w:tcBorders>
          </w:tcPr>
          <w:p w14:paraId="095D7AF1" w14:textId="77777777" w:rsidR="00EE5860" w:rsidRPr="00441CD0" w:rsidRDefault="00EE5860" w:rsidP="00BB0E1F">
            <w:pPr>
              <w:pStyle w:val="TAC"/>
              <w:rPr>
                <w:lang w:val="fr-FR"/>
              </w:rPr>
            </w:pPr>
            <w:r w:rsidRPr="00441CD0">
              <w:rPr>
                <w:lang w:val="fr-FR"/>
              </w:rPr>
              <w:t>Not Applicable</w:t>
            </w:r>
          </w:p>
        </w:tc>
      </w:tr>
      <w:tr w:rsidR="00EE5860" w:rsidRPr="00441CD0" w14:paraId="33AB439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43B559" w14:textId="77777777" w:rsidR="00EE5860" w:rsidRPr="00441CD0" w:rsidRDefault="00EE5860" w:rsidP="00BB0E1F">
            <w:pPr>
              <w:pStyle w:val="TAC"/>
              <w:rPr>
                <w:lang w:val="fr-FR" w:eastAsia="zh-CN"/>
              </w:rPr>
            </w:pPr>
            <w:r w:rsidRPr="00441CD0">
              <w:rPr>
                <w:lang w:val="fr-FR"/>
              </w:rPr>
              <w:t>226</w:t>
            </w:r>
          </w:p>
        </w:tc>
        <w:tc>
          <w:tcPr>
            <w:tcW w:w="1962" w:type="pct"/>
            <w:tcBorders>
              <w:top w:val="single" w:sz="4" w:space="0" w:color="auto"/>
              <w:left w:val="single" w:sz="4" w:space="0" w:color="auto"/>
              <w:bottom w:val="single" w:sz="4" w:space="0" w:color="auto"/>
              <w:right w:val="single" w:sz="4" w:space="0" w:color="auto"/>
            </w:tcBorders>
          </w:tcPr>
          <w:p w14:paraId="2690CE7B" w14:textId="77777777" w:rsidR="00EE5860" w:rsidRPr="00441CD0" w:rsidRDefault="00EE5860" w:rsidP="00BB0E1F">
            <w:pPr>
              <w:pStyle w:val="TAL"/>
              <w:rPr>
                <w:lang w:val="fr-FR" w:eastAsia="zh-CN"/>
              </w:rPr>
            </w:pPr>
            <w:r w:rsidRPr="00441CD0">
              <w:rPr>
                <w:lang w:val="fr-FR" w:eastAsia="zh-CN"/>
              </w:rPr>
              <w:t>ATSSS-LL Parameters</w:t>
            </w:r>
          </w:p>
        </w:tc>
        <w:tc>
          <w:tcPr>
            <w:tcW w:w="1360" w:type="pct"/>
            <w:tcBorders>
              <w:top w:val="single" w:sz="4" w:space="0" w:color="auto"/>
              <w:left w:val="single" w:sz="4" w:space="0" w:color="auto"/>
              <w:bottom w:val="single" w:sz="4" w:space="0" w:color="auto"/>
              <w:right w:val="single" w:sz="4" w:space="0" w:color="auto"/>
            </w:tcBorders>
          </w:tcPr>
          <w:p w14:paraId="1C4E1289"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3</w:t>
            </w:r>
          </w:p>
        </w:tc>
        <w:tc>
          <w:tcPr>
            <w:tcW w:w="833" w:type="pct"/>
            <w:tcBorders>
              <w:top w:val="single" w:sz="4" w:space="0" w:color="auto"/>
              <w:left w:val="single" w:sz="4" w:space="0" w:color="auto"/>
              <w:bottom w:val="single" w:sz="4" w:space="0" w:color="auto"/>
              <w:right w:val="single" w:sz="4" w:space="0" w:color="auto"/>
            </w:tcBorders>
          </w:tcPr>
          <w:p w14:paraId="7A29E10A" w14:textId="77777777" w:rsidR="00EE5860" w:rsidRPr="00441CD0" w:rsidRDefault="00EE5860" w:rsidP="00BB0E1F">
            <w:pPr>
              <w:pStyle w:val="TAC"/>
              <w:rPr>
                <w:lang w:val="fr-FR"/>
              </w:rPr>
            </w:pPr>
            <w:r w:rsidRPr="00441CD0">
              <w:rPr>
                <w:lang w:val="fr-FR"/>
              </w:rPr>
              <w:t>Not Applicable</w:t>
            </w:r>
          </w:p>
        </w:tc>
      </w:tr>
      <w:tr w:rsidR="00EE5860" w:rsidRPr="00441CD0" w14:paraId="1D98CC1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C4C63D9" w14:textId="77777777" w:rsidR="00EE5860" w:rsidRPr="00441CD0" w:rsidRDefault="00EE5860" w:rsidP="00BB0E1F">
            <w:pPr>
              <w:pStyle w:val="TAC"/>
              <w:rPr>
                <w:lang w:val="fr-FR" w:eastAsia="zh-CN"/>
              </w:rPr>
            </w:pPr>
            <w:r w:rsidRPr="00441CD0">
              <w:rPr>
                <w:lang w:val="fr-FR"/>
              </w:rPr>
              <w:t>227</w:t>
            </w:r>
          </w:p>
        </w:tc>
        <w:tc>
          <w:tcPr>
            <w:tcW w:w="1962" w:type="pct"/>
            <w:tcBorders>
              <w:top w:val="single" w:sz="4" w:space="0" w:color="auto"/>
              <w:left w:val="single" w:sz="4" w:space="0" w:color="auto"/>
              <w:bottom w:val="single" w:sz="4" w:space="0" w:color="auto"/>
              <w:right w:val="single" w:sz="4" w:space="0" w:color="auto"/>
            </w:tcBorders>
          </w:tcPr>
          <w:p w14:paraId="299F68EE" w14:textId="77777777" w:rsidR="00EE5860" w:rsidRPr="00441CD0" w:rsidRDefault="00EE5860" w:rsidP="00BB0E1F">
            <w:pPr>
              <w:pStyle w:val="TAL"/>
              <w:rPr>
                <w:lang w:val="fr-FR" w:eastAsia="zh-CN"/>
              </w:rPr>
            </w:pPr>
            <w:r w:rsidRPr="00441CD0">
              <w:rPr>
                <w:lang w:val="fr-FR" w:eastAsia="zh-CN"/>
              </w:rPr>
              <w:t>PMF Parameters</w:t>
            </w:r>
          </w:p>
        </w:tc>
        <w:tc>
          <w:tcPr>
            <w:tcW w:w="1360" w:type="pct"/>
            <w:tcBorders>
              <w:top w:val="single" w:sz="4" w:space="0" w:color="auto"/>
              <w:left w:val="single" w:sz="4" w:space="0" w:color="auto"/>
              <w:bottom w:val="single" w:sz="4" w:space="0" w:color="auto"/>
              <w:right w:val="single" w:sz="4" w:space="0" w:color="auto"/>
            </w:tcBorders>
          </w:tcPr>
          <w:p w14:paraId="638937EB"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4</w:t>
            </w:r>
          </w:p>
        </w:tc>
        <w:tc>
          <w:tcPr>
            <w:tcW w:w="833" w:type="pct"/>
            <w:tcBorders>
              <w:top w:val="single" w:sz="4" w:space="0" w:color="auto"/>
              <w:left w:val="single" w:sz="4" w:space="0" w:color="auto"/>
              <w:bottom w:val="single" w:sz="4" w:space="0" w:color="auto"/>
              <w:right w:val="single" w:sz="4" w:space="0" w:color="auto"/>
            </w:tcBorders>
          </w:tcPr>
          <w:p w14:paraId="22331AD3" w14:textId="77777777" w:rsidR="00EE5860" w:rsidRPr="00441CD0" w:rsidRDefault="00EE5860" w:rsidP="00BB0E1F">
            <w:pPr>
              <w:pStyle w:val="TAC"/>
              <w:rPr>
                <w:lang w:val="fr-FR"/>
              </w:rPr>
            </w:pPr>
            <w:r w:rsidRPr="00441CD0">
              <w:rPr>
                <w:lang w:val="fr-FR"/>
              </w:rPr>
              <w:t>Not Applicable</w:t>
            </w:r>
          </w:p>
        </w:tc>
      </w:tr>
      <w:tr w:rsidR="00EE5860" w:rsidRPr="00441CD0" w14:paraId="1D9D376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9D9A9F5" w14:textId="77777777" w:rsidR="00EE5860" w:rsidRPr="00441CD0" w:rsidRDefault="00EE5860" w:rsidP="00BB0E1F">
            <w:pPr>
              <w:pStyle w:val="TAC"/>
              <w:rPr>
                <w:lang w:val="fr-FR" w:eastAsia="zh-CN"/>
              </w:rPr>
            </w:pPr>
            <w:r w:rsidRPr="00441CD0">
              <w:rPr>
                <w:lang w:val="fr-FR"/>
              </w:rPr>
              <w:t>228</w:t>
            </w:r>
          </w:p>
        </w:tc>
        <w:tc>
          <w:tcPr>
            <w:tcW w:w="1962" w:type="pct"/>
            <w:tcBorders>
              <w:top w:val="single" w:sz="4" w:space="0" w:color="auto"/>
              <w:left w:val="single" w:sz="4" w:space="0" w:color="auto"/>
              <w:bottom w:val="single" w:sz="4" w:space="0" w:color="auto"/>
              <w:right w:val="single" w:sz="4" w:space="0" w:color="auto"/>
            </w:tcBorders>
          </w:tcPr>
          <w:p w14:paraId="7E59C031" w14:textId="77777777" w:rsidR="00EE5860" w:rsidRPr="00441CD0" w:rsidRDefault="00EE5860" w:rsidP="00BB0E1F">
            <w:pPr>
              <w:pStyle w:val="TAL"/>
              <w:rPr>
                <w:lang w:val="fr-FR" w:eastAsia="zh-CN"/>
              </w:rPr>
            </w:pPr>
            <w:r w:rsidRPr="00441CD0">
              <w:rPr>
                <w:lang w:val="fr-FR" w:eastAsia="zh-CN"/>
              </w:rPr>
              <w:t>MPTCP Address Information</w:t>
            </w:r>
          </w:p>
        </w:tc>
        <w:tc>
          <w:tcPr>
            <w:tcW w:w="1360" w:type="pct"/>
            <w:tcBorders>
              <w:top w:val="single" w:sz="4" w:space="0" w:color="auto"/>
              <w:left w:val="single" w:sz="4" w:space="0" w:color="auto"/>
              <w:bottom w:val="single" w:sz="4" w:space="0" w:color="auto"/>
              <w:right w:val="single" w:sz="4" w:space="0" w:color="auto"/>
            </w:tcBorders>
          </w:tcPr>
          <w:p w14:paraId="542F0DBD" w14:textId="00E4EE6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.2.157</w:t>
            </w:r>
          </w:p>
        </w:tc>
        <w:tc>
          <w:tcPr>
            <w:tcW w:w="833" w:type="pct"/>
            <w:tcBorders>
              <w:top w:val="single" w:sz="4" w:space="0" w:color="auto"/>
              <w:left w:val="single" w:sz="4" w:space="0" w:color="auto"/>
              <w:bottom w:val="single" w:sz="4" w:space="0" w:color="auto"/>
              <w:right w:val="single" w:sz="4" w:space="0" w:color="auto"/>
            </w:tcBorders>
          </w:tcPr>
          <w:p w14:paraId="2C2EE1E7" w14:textId="77777777" w:rsidR="00EE5860" w:rsidRPr="00441CD0" w:rsidRDefault="00EE5860" w:rsidP="00BB0E1F">
            <w:pPr>
              <w:pStyle w:val="TAC"/>
              <w:rPr>
                <w:lang w:val="fr-FR" w:eastAsia="zh-CN"/>
              </w:rPr>
            </w:pPr>
            <w:r w:rsidRPr="00441CD0">
              <w:rPr>
                <w:lang w:val="fr-FR" w:eastAsia="zh-CN"/>
              </w:rPr>
              <w:t>4</w:t>
            </w:r>
          </w:p>
        </w:tc>
      </w:tr>
      <w:tr w:rsidR="00EE5860" w:rsidRPr="00441CD0" w14:paraId="3E7B6A5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36263A0" w14:textId="77777777" w:rsidR="00EE5860" w:rsidRPr="00441CD0" w:rsidRDefault="00EE5860" w:rsidP="00BB0E1F">
            <w:pPr>
              <w:pStyle w:val="TAC"/>
              <w:rPr>
                <w:lang w:val="fr-FR" w:eastAsia="zh-CN"/>
              </w:rPr>
            </w:pPr>
            <w:r w:rsidRPr="00441CD0">
              <w:rPr>
                <w:lang w:val="fr-FR"/>
              </w:rPr>
              <w:t>229</w:t>
            </w:r>
          </w:p>
        </w:tc>
        <w:tc>
          <w:tcPr>
            <w:tcW w:w="1962" w:type="pct"/>
            <w:tcBorders>
              <w:top w:val="single" w:sz="4" w:space="0" w:color="auto"/>
              <w:left w:val="single" w:sz="4" w:space="0" w:color="auto"/>
              <w:bottom w:val="single" w:sz="4" w:space="0" w:color="auto"/>
              <w:right w:val="single" w:sz="4" w:space="0" w:color="auto"/>
            </w:tcBorders>
          </w:tcPr>
          <w:p w14:paraId="6094AD5E" w14:textId="77777777" w:rsidR="00EE5860" w:rsidRPr="00441CD0" w:rsidRDefault="00EE5860" w:rsidP="00BB0E1F">
            <w:pPr>
              <w:pStyle w:val="TAL"/>
              <w:rPr>
                <w:lang w:val="fr-FR"/>
              </w:rPr>
            </w:pPr>
            <w:r w:rsidRPr="00441CD0">
              <w:rPr>
                <w:lang w:val="fr-FR" w:eastAsia="zh-CN"/>
              </w:rPr>
              <w:t xml:space="preserve">UE </w:t>
            </w:r>
            <w:r w:rsidRPr="00441CD0">
              <w:rPr>
                <w:lang w:val="fr-FR"/>
              </w:rPr>
              <w:t>Link-Specific IP Address</w:t>
            </w:r>
          </w:p>
        </w:tc>
        <w:tc>
          <w:tcPr>
            <w:tcW w:w="1360" w:type="pct"/>
            <w:tcBorders>
              <w:top w:val="single" w:sz="4" w:space="0" w:color="auto"/>
              <w:left w:val="single" w:sz="4" w:space="0" w:color="auto"/>
              <w:bottom w:val="single" w:sz="4" w:space="0" w:color="auto"/>
              <w:right w:val="single" w:sz="4" w:space="0" w:color="auto"/>
            </w:tcBorders>
          </w:tcPr>
          <w:p w14:paraId="42CBCA7C" w14:textId="1365F39A"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.2.158</w:t>
            </w:r>
          </w:p>
        </w:tc>
        <w:tc>
          <w:tcPr>
            <w:tcW w:w="833" w:type="pct"/>
            <w:tcBorders>
              <w:top w:val="single" w:sz="4" w:space="0" w:color="auto"/>
              <w:left w:val="single" w:sz="4" w:space="0" w:color="auto"/>
              <w:bottom w:val="single" w:sz="4" w:space="0" w:color="auto"/>
              <w:right w:val="single" w:sz="4" w:space="0" w:color="auto"/>
            </w:tcBorders>
          </w:tcPr>
          <w:p w14:paraId="1F23E0FF" w14:textId="77777777" w:rsidR="00EE5860" w:rsidRPr="00441CD0" w:rsidRDefault="00EE5860" w:rsidP="00BB0E1F">
            <w:pPr>
              <w:pStyle w:val="TAC"/>
              <w:rPr>
                <w:lang w:val="fr-FR"/>
              </w:rPr>
            </w:pPr>
            <w:r w:rsidRPr="00441CD0">
              <w:rPr>
                <w:lang w:val="fr-FR"/>
              </w:rPr>
              <w:t>1</w:t>
            </w:r>
          </w:p>
        </w:tc>
      </w:tr>
      <w:tr w:rsidR="00EE5860" w:rsidRPr="00441CD0" w14:paraId="18674B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AB1499" w14:textId="77777777" w:rsidR="00EE5860" w:rsidRPr="00441CD0" w:rsidRDefault="00EE5860" w:rsidP="00BB0E1F">
            <w:pPr>
              <w:pStyle w:val="TAC"/>
              <w:rPr>
                <w:lang w:val="fr-FR" w:eastAsia="zh-CN"/>
              </w:rPr>
            </w:pPr>
            <w:r w:rsidRPr="00441CD0">
              <w:rPr>
                <w:lang w:val="fr-FR"/>
              </w:rPr>
              <w:t>230</w:t>
            </w:r>
          </w:p>
        </w:tc>
        <w:tc>
          <w:tcPr>
            <w:tcW w:w="1962" w:type="pct"/>
            <w:tcBorders>
              <w:top w:val="single" w:sz="4" w:space="0" w:color="auto"/>
              <w:left w:val="single" w:sz="4" w:space="0" w:color="auto"/>
              <w:bottom w:val="single" w:sz="4" w:space="0" w:color="auto"/>
              <w:right w:val="single" w:sz="4" w:space="0" w:color="auto"/>
            </w:tcBorders>
          </w:tcPr>
          <w:p w14:paraId="014203A2" w14:textId="77777777" w:rsidR="00EE5860" w:rsidRPr="00441CD0" w:rsidRDefault="00EE5860" w:rsidP="00BB0E1F">
            <w:pPr>
              <w:pStyle w:val="TAL"/>
              <w:rPr>
                <w:lang w:val="fr-FR" w:eastAsia="zh-CN"/>
              </w:rPr>
            </w:pPr>
            <w:r w:rsidRPr="00441CD0">
              <w:rPr>
                <w:lang w:val="fr-FR"/>
              </w:rPr>
              <w:t xml:space="preserve">PMF </w:t>
            </w:r>
            <w:r w:rsidRPr="00441CD0">
              <w:rPr>
                <w:lang w:val="fr-FR" w:eastAsia="zh-CN"/>
              </w:rPr>
              <w:t>Address Information</w:t>
            </w:r>
          </w:p>
        </w:tc>
        <w:tc>
          <w:tcPr>
            <w:tcW w:w="1360" w:type="pct"/>
            <w:tcBorders>
              <w:top w:val="single" w:sz="4" w:space="0" w:color="auto"/>
              <w:left w:val="single" w:sz="4" w:space="0" w:color="auto"/>
              <w:bottom w:val="single" w:sz="4" w:space="0" w:color="auto"/>
              <w:right w:val="single" w:sz="4" w:space="0" w:color="auto"/>
            </w:tcBorders>
          </w:tcPr>
          <w:p w14:paraId="5C920D5B" w14:textId="38C692B6"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.2.159</w:t>
            </w:r>
          </w:p>
        </w:tc>
        <w:tc>
          <w:tcPr>
            <w:tcW w:w="833" w:type="pct"/>
            <w:tcBorders>
              <w:top w:val="single" w:sz="4" w:space="0" w:color="auto"/>
              <w:left w:val="single" w:sz="4" w:space="0" w:color="auto"/>
              <w:bottom w:val="single" w:sz="4" w:space="0" w:color="auto"/>
              <w:right w:val="single" w:sz="4" w:space="0" w:color="auto"/>
            </w:tcBorders>
          </w:tcPr>
          <w:p w14:paraId="6A173C0A" w14:textId="77777777" w:rsidR="00EE5860" w:rsidRPr="00441CD0" w:rsidRDefault="00EE5860" w:rsidP="00BB0E1F">
            <w:pPr>
              <w:pStyle w:val="TAC"/>
              <w:rPr>
                <w:lang w:val="fr-FR"/>
              </w:rPr>
            </w:pPr>
            <w:r w:rsidRPr="00441CD0">
              <w:rPr>
                <w:lang w:val="fr-FR"/>
              </w:rPr>
              <w:t>1</w:t>
            </w:r>
          </w:p>
        </w:tc>
      </w:tr>
      <w:tr w:rsidR="00EE5860" w:rsidRPr="00441CD0" w14:paraId="5E23B5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B863B5" w14:textId="77777777" w:rsidR="00EE5860" w:rsidRPr="00441CD0" w:rsidRDefault="00EE5860" w:rsidP="00BB0E1F">
            <w:pPr>
              <w:pStyle w:val="TAC"/>
              <w:rPr>
                <w:lang w:val="fr-FR" w:eastAsia="zh-CN"/>
              </w:rPr>
            </w:pPr>
            <w:r w:rsidRPr="00441CD0">
              <w:rPr>
                <w:lang w:val="fr-FR"/>
              </w:rPr>
              <w:t>231</w:t>
            </w:r>
          </w:p>
        </w:tc>
        <w:tc>
          <w:tcPr>
            <w:tcW w:w="1962" w:type="pct"/>
            <w:tcBorders>
              <w:top w:val="single" w:sz="4" w:space="0" w:color="auto"/>
              <w:left w:val="single" w:sz="4" w:space="0" w:color="auto"/>
              <w:bottom w:val="single" w:sz="4" w:space="0" w:color="auto"/>
              <w:right w:val="single" w:sz="4" w:space="0" w:color="auto"/>
            </w:tcBorders>
          </w:tcPr>
          <w:p w14:paraId="35D5F2FE" w14:textId="77777777" w:rsidR="00EE5860" w:rsidRPr="00441CD0" w:rsidRDefault="00EE5860" w:rsidP="00BB0E1F">
            <w:pPr>
              <w:pStyle w:val="TAL"/>
              <w:rPr>
                <w:lang w:val="fr-FR" w:eastAsia="zh-CN"/>
              </w:rPr>
            </w:pPr>
            <w:r w:rsidRPr="00441CD0">
              <w:rPr>
                <w:lang w:val="fr-FR"/>
              </w:rPr>
              <w:t>ATSSS-LL</w:t>
            </w:r>
            <w:r w:rsidRPr="00441CD0">
              <w:rPr>
                <w:lang w:val="fr-FR" w:eastAsia="zh-CN"/>
              </w:rPr>
              <w:t xml:space="preserve"> Information</w:t>
            </w:r>
          </w:p>
        </w:tc>
        <w:tc>
          <w:tcPr>
            <w:tcW w:w="1360" w:type="pct"/>
            <w:tcBorders>
              <w:top w:val="single" w:sz="4" w:space="0" w:color="auto"/>
              <w:left w:val="single" w:sz="4" w:space="0" w:color="auto"/>
              <w:bottom w:val="single" w:sz="4" w:space="0" w:color="auto"/>
              <w:right w:val="single" w:sz="4" w:space="0" w:color="auto"/>
            </w:tcBorders>
          </w:tcPr>
          <w:p w14:paraId="6BD7C4C0" w14:textId="047EB105"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.2.160</w:t>
            </w:r>
          </w:p>
        </w:tc>
        <w:tc>
          <w:tcPr>
            <w:tcW w:w="833" w:type="pct"/>
            <w:tcBorders>
              <w:top w:val="single" w:sz="4" w:space="0" w:color="auto"/>
              <w:left w:val="single" w:sz="4" w:space="0" w:color="auto"/>
              <w:bottom w:val="single" w:sz="4" w:space="0" w:color="auto"/>
              <w:right w:val="single" w:sz="4" w:space="0" w:color="auto"/>
            </w:tcBorders>
          </w:tcPr>
          <w:p w14:paraId="4FA3E8B8" w14:textId="77777777" w:rsidR="00EE5860" w:rsidRPr="00441CD0" w:rsidRDefault="00EE5860" w:rsidP="00BB0E1F">
            <w:pPr>
              <w:pStyle w:val="TAC"/>
              <w:rPr>
                <w:lang w:val="fr-FR"/>
              </w:rPr>
            </w:pPr>
            <w:r w:rsidRPr="00441CD0">
              <w:rPr>
                <w:lang w:val="fr-FR"/>
              </w:rPr>
              <w:t>1</w:t>
            </w:r>
          </w:p>
        </w:tc>
      </w:tr>
      <w:tr w:rsidR="00EE5860" w:rsidRPr="00441CD0" w14:paraId="2D78103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AE8AE79" w14:textId="77777777" w:rsidR="00EE5860" w:rsidRPr="00441CD0" w:rsidRDefault="00EE5860" w:rsidP="00BB0E1F">
            <w:pPr>
              <w:pStyle w:val="TAC"/>
              <w:rPr>
                <w:lang w:val="sv-SE"/>
              </w:rPr>
            </w:pPr>
            <w:r w:rsidRPr="00441CD0">
              <w:t>232</w:t>
            </w:r>
          </w:p>
        </w:tc>
        <w:tc>
          <w:tcPr>
            <w:tcW w:w="1962" w:type="pct"/>
            <w:tcBorders>
              <w:top w:val="single" w:sz="4" w:space="0" w:color="auto"/>
              <w:left w:val="single" w:sz="4" w:space="0" w:color="auto"/>
              <w:bottom w:val="single" w:sz="4" w:space="0" w:color="auto"/>
              <w:right w:val="single" w:sz="4" w:space="0" w:color="auto"/>
            </w:tcBorders>
          </w:tcPr>
          <w:p w14:paraId="6B7A189E" w14:textId="77777777" w:rsidR="00EE5860" w:rsidRPr="00441CD0" w:rsidRDefault="00EE5860" w:rsidP="00BB0E1F">
            <w:pPr>
              <w:pStyle w:val="TAL"/>
            </w:pPr>
            <w:r w:rsidRPr="00441CD0">
              <w:rPr>
                <w:lang w:eastAsia="zh-CN"/>
              </w:rPr>
              <w:t>Data Network Access Identifier</w:t>
            </w:r>
          </w:p>
        </w:tc>
        <w:tc>
          <w:tcPr>
            <w:tcW w:w="1360" w:type="pct"/>
            <w:tcBorders>
              <w:top w:val="single" w:sz="4" w:space="0" w:color="auto"/>
              <w:left w:val="single" w:sz="4" w:space="0" w:color="auto"/>
              <w:bottom w:val="single" w:sz="4" w:space="0" w:color="auto"/>
              <w:right w:val="single" w:sz="4" w:space="0" w:color="auto"/>
            </w:tcBorders>
          </w:tcPr>
          <w:p w14:paraId="460F5C3C" w14:textId="280B765C"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.2.161</w:t>
            </w:r>
          </w:p>
        </w:tc>
        <w:tc>
          <w:tcPr>
            <w:tcW w:w="833" w:type="pct"/>
            <w:tcBorders>
              <w:top w:val="single" w:sz="4" w:space="0" w:color="auto"/>
              <w:left w:val="single" w:sz="4" w:space="0" w:color="auto"/>
              <w:bottom w:val="single" w:sz="4" w:space="0" w:color="auto"/>
              <w:right w:val="single" w:sz="4" w:space="0" w:color="auto"/>
            </w:tcBorders>
          </w:tcPr>
          <w:p w14:paraId="565246EF" w14:textId="77777777" w:rsidR="00EE5860" w:rsidRPr="00441CD0" w:rsidRDefault="00EE5860" w:rsidP="00BB0E1F">
            <w:pPr>
              <w:pStyle w:val="TAC"/>
              <w:rPr>
                <w:lang w:val="de-DE"/>
              </w:rPr>
            </w:pPr>
            <w:r w:rsidRPr="00441CD0">
              <w:rPr>
                <w:lang w:val="de-DE"/>
              </w:rPr>
              <w:t>Not applicable</w:t>
            </w:r>
          </w:p>
        </w:tc>
      </w:tr>
      <w:tr w:rsidR="00EE5860" w:rsidRPr="00441CD0" w14:paraId="201019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212320A" w14:textId="77777777" w:rsidR="00EE5860" w:rsidRPr="00441CD0" w:rsidRDefault="00EE5860" w:rsidP="00BB0E1F">
            <w:pPr>
              <w:pStyle w:val="TAC"/>
            </w:pPr>
            <w:r w:rsidRPr="00441CD0">
              <w:lastRenderedPageBreak/>
              <w:t>233</w:t>
            </w:r>
          </w:p>
        </w:tc>
        <w:tc>
          <w:tcPr>
            <w:tcW w:w="1962" w:type="pct"/>
            <w:tcBorders>
              <w:top w:val="single" w:sz="4" w:space="0" w:color="auto"/>
              <w:left w:val="single" w:sz="4" w:space="0" w:color="auto"/>
              <w:bottom w:val="single" w:sz="4" w:space="0" w:color="auto"/>
              <w:right w:val="single" w:sz="4" w:space="0" w:color="auto"/>
            </w:tcBorders>
          </w:tcPr>
          <w:p w14:paraId="3F16AEB5" w14:textId="77777777" w:rsidR="00EE5860" w:rsidRPr="00441CD0" w:rsidRDefault="00EE5860" w:rsidP="00BB0E1F">
            <w:pPr>
              <w:pStyle w:val="TAL"/>
              <w:rPr>
                <w:lang w:eastAsia="zh-CN"/>
              </w:rPr>
            </w:pPr>
            <w:r w:rsidRPr="00441CD0">
              <w:t>UE IP address Pool Information</w:t>
            </w:r>
          </w:p>
        </w:tc>
        <w:tc>
          <w:tcPr>
            <w:tcW w:w="1360" w:type="pct"/>
            <w:tcBorders>
              <w:top w:val="single" w:sz="4" w:space="0" w:color="auto"/>
              <w:left w:val="single" w:sz="4" w:space="0" w:color="auto"/>
              <w:bottom w:val="single" w:sz="4" w:space="0" w:color="auto"/>
              <w:right w:val="single" w:sz="4" w:space="0" w:color="auto"/>
            </w:tcBorders>
          </w:tcPr>
          <w:p w14:paraId="64392002" w14:textId="77777777" w:rsidR="00EE5860" w:rsidRPr="00441CD0" w:rsidRDefault="00EE5860" w:rsidP="00BB0E1F">
            <w:pPr>
              <w:pStyle w:val="TAL"/>
            </w:pPr>
            <w:r w:rsidRPr="00441CD0">
              <w:t>Extendable / Table 7.4.4</w:t>
            </w:r>
            <w:r w:rsidRPr="00441CD0">
              <w:rPr>
                <w:lang w:val="de-DE"/>
              </w:rPr>
              <w:t>.1-3</w:t>
            </w:r>
          </w:p>
        </w:tc>
        <w:tc>
          <w:tcPr>
            <w:tcW w:w="833" w:type="pct"/>
            <w:tcBorders>
              <w:top w:val="single" w:sz="4" w:space="0" w:color="auto"/>
              <w:left w:val="single" w:sz="4" w:space="0" w:color="auto"/>
              <w:bottom w:val="single" w:sz="4" w:space="0" w:color="auto"/>
              <w:right w:val="single" w:sz="4" w:space="0" w:color="auto"/>
            </w:tcBorders>
          </w:tcPr>
          <w:p w14:paraId="7E8DC6C9" w14:textId="77777777" w:rsidR="00EE5860" w:rsidRPr="00441CD0" w:rsidRDefault="00EE5860" w:rsidP="00BB0E1F">
            <w:pPr>
              <w:pStyle w:val="TAC"/>
              <w:rPr>
                <w:lang w:eastAsia="zh-CN"/>
              </w:rPr>
            </w:pPr>
            <w:r w:rsidRPr="00441CD0">
              <w:t>Not Applicable</w:t>
            </w:r>
          </w:p>
        </w:tc>
      </w:tr>
      <w:tr w:rsidR="00EE5860" w:rsidRPr="00441CD0" w14:paraId="6635543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4C0BF78" w14:textId="77777777" w:rsidR="00EE5860" w:rsidRPr="00441CD0" w:rsidRDefault="00EE5860" w:rsidP="00BB0E1F">
            <w:pPr>
              <w:pStyle w:val="TAC"/>
              <w:rPr>
                <w:lang w:val="sv-SE"/>
              </w:rPr>
            </w:pPr>
            <w:r w:rsidRPr="00441CD0">
              <w:t>234</w:t>
            </w:r>
          </w:p>
        </w:tc>
        <w:tc>
          <w:tcPr>
            <w:tcW w:w="1962" w:type="pct"/>
            <w:tcBorders>
              <w:top w:val="single" w:sz="4" w:space="0" w:color="auto"/>
              <w:left w:val="single" w:sz="4" w:space="0" w:color="auto"/>
              <w:bottom w:val="single" w:sz="4" w:space="0" w:color="auto"/>
              <w:right w:val="single" w:sz="4" w:space="0" w:color="auto"/>
            </w:tcBorders>
          </w:tcPr>
          <w:p w14:paraId="117E34EA" w14:textId="77777777" w:rsidR="00EE5860" w:rsidRPr="00441CD0" w:rsidRDefault="00EE5860" w:rsidP="00BB0E1F">
            <w:pPr>
              <w:pStyle w:val="TAL"/>
            </w:pPr>
            <w:r w:rsidRPr="00441CD0">
              <w:t>Average Packet Delay</w:t>
            </w:r>
          </w:p>
        </w:tc>
        <w:tc>
          <w:tcPr>
            <w:tcW w:w="1360" w:type="pct"/>
            <w:tcBorders>
              <w:top w:val="single" w:sz="4" w:space="0" w:color="auto"/>
              <w:left w:val="single" w:sz="4" w:space="0" w:color="auto"/>
              <w:bottom w:val="single" w:sz="4" w:space="0" w:color="auto"/>
              <w:right w:val="single" w:sz="4" w:space="0" w:color="auto"/>
            </w:tcBorders>
          </w:tcPr>
          <w:p w14:paraId="31C0B213" w14:textId="25FE2A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.2.162</w:t>
            </w:r>
          </w:p>
        </w:tc>
        <w:tc>
          <w:tcPr>
            <w:tcW w:w="833" w:type="pct"/>
            <w:tcBorders>
              <w:top w:val="single" w:sz="4" w:space="0" w:color="auto"/>
              <w:left w:val="single" w:sz="4" w:space="0" w:color="auto"/>
              <w:bottom w:val="single" w:sz="4" w:space="0" w:color="auto"/>
              <w:right w:val="single" w:sz="4" w:space="0" w:color="auto"/>
            </w:tcBorders>
          </w:tcPr>
          <w:p w14:paraId="487C5E2A" w14:textId="77777777" w:rsidR="00EE5860" w:rsidRPr="00441CD0" w:rsidRDefault="00EE5860" w:rsidP="00BB0E1F">
            <w:pPr>
              <w:pStyle w:val="TAC"/>
              <w:rPr>
                <w:lang w:val="de-DE"/>
              </w:rPr>
            </w:pPr>
            <w:r w:rsidRPr="00441CD0">
              <w:rPr>
                <w:lang w:val="de-DE"/>
              </w:rPr>
              <w:t>4</w:t>
            </w:r>
          </w:p>
        </w:tc>
      </w:tr>
      <w:tr w:rsidR="00EE5860" w:rsidRPr="00441CD0" w14:paraId="0492C8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6ED7FFA" w14:textId="77777777" w:rsidR="00EE5860" w:rsidRPr="00441CD0" w:rsidRDefault="00EE5860" w:rsidP="00BB0E1F">
            <w:pPr>
              <w:pStyle w:val="TAC"/>
              <w:rPr>
                <w:lang w:val="sv-SE"/>
              </w:rPr>
            </w:pPr>
            <w:r w:rsidRPr="00441CD0">
              <w:t>235</w:t>
            </w:r>
          </w:p>
        </w:tc>
        <w:tc>
          <w:tcPr>
            <w:tcW w:w="1962" w:type="pct"/>
            <w:tcBorders>
              <w:top w:val="single" w:sz="4" w:space="0" w:color="auto"/>
              <w:left w:val="single" w:sz="4" w:space="0" w:color="auto"/>
              <w:bottom w:val="single" w:sz="4" w:space="0" w:color="auto"/>
              <w:right w:val="single" w:sz="4" w:space="0" w:color="auto"/>
            </w:tcBorders>
          </w:tcPr>
          <w:p w14:paraId="00536F2B" w14:textId="77777777" w:rsidR="00EE5860" w:rsidRPr="00441CD0" w:rsidRDefault="00EE5860" w:rsidP="00BB0E1F">
            <w:pPr>
              <w:pStyle w:val="TAL"/>
            </w:pPr>
            <w:r w:rsidRPr="00441CD0">
              <w:t>Minimum Packet Delay</w:t>
            </w:r>
          </w:p>
        </w:tc>
        <w:tc>
          <w:tcPr>
            <w:tcW w:w="1360" w:type="pct"/>
            <w:tcBorders>
              <w:top w:val="single" w:sz="4" w:space="0" w:color="auto"/>
              <w:left w:val="single" w:sz="4" w:space="0" w:color="auto"/>
              <w:bottom w:val="single" w:sz="4" w:space="0" w:color="auto"/>
              <w:right w:val="single" w:sz="4" w:space="0" w:color="auto"/>
            </w:tcBorders>
          </w:tcPr>
          <w:p w14:paraId="1BDC73D4" w14:textId="2D10F1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.2.163</w:t>
            </w:r>
          </w:p>
        </w:tc>
        <w:tc>
          <w:tcPr>
            <w:tcW w:w="833" w:type="pct"/>
            <w:tcBorders>
              <w:top w:val="single" w:sz="4" w:space="0" w:color="auto"/>
              <w:left w:val="single" w:sz="4" w:space="0" w:color="auto"/>
              <w:bottom w:val="single" w:sz="4" w:space="0" w:color="auto"/>
              <w:right w:val="single" w:sz="4" w:space="0" w:color="auto"/>
            </w:tcBorders>
          </w:tcPr>
          <w:p w14:paraId="73545020" w14:textId="77777777" w:rsidR="00EE5860" w:rsidRPr="00441CD0" w:rsidRDefault="00EE5860" w:rsidP="00BB0E1F">
            <w:pPr>
              <w:pStyle w:val="TAC"/>
              <w:rPr>
                <w:lang w:val="de-DE"/>
              </w:rPr>
            </w:pPr>
            <w:r w:rsidRPr="00441CD0">
              <w:rPr>
                <w:lang w:val="de-DE"/>
              </w:rPr>
              <w:t>4</w:t>
            </w:r>
          </w:p>
        </w:tc>
      </w:tr>
      <w:tr w:rsidR="00EE5860" w:rsidRPr="00441CD0" w14:paraId="4FCA6B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1427B4" w14:textId="77777777" w:rsidR="00EE5860" w:rsidRPr="00441CD0" w:rsidRDefault="00EE5860" w:rsidP="00BB0E1F">
            <w:pPr>
              <w:pStyle w:val="TAC"/>
              <w:rPr>
                <w:lang w:val="sv-SE"/>
              </w:rPr>
            </w:pPr>
            <w:r w:rsidRPr="00441CD0">
              <w:t>236</w:t>
            </w:r>
          </w:p>
        </w:tc>
        <w:tc>
          <w:tcPr>
            <w:tcW w:w="1962" w:type="pct"/>
            <w:tcBorders>
              <w:top w:val="single" w:sz="4" w:space="0" w:color="auto"/>
              <w:left w:val="single" w:sz="4" w:space="0" w:color="auto"/>
              <w:bottom w:val="single" w:sz="4" w:space="0" w:color="auto"/>
              <w:right w:val="single" w:sz="4" w:space="0" w:color="auto"/>
            </w:tcBorders>
          </w:tcPr>
          <w:p w14:paraId="3643E115" w14:textId="77777777" w:rsidR="00EE5860" w:rsidRPr="00441CD0" w:rsidRDefault="00EE5860" w:rsidP="00BB0E1F">
            <w:pPr>
              <w:pStyle w:val="TAL"/>
            </w:pPr>
            <w:r w:rsidRPr="00441CD0">
              <w:t>Maximum Packet Delay</w:t>
            </w:r>
          </w:p>
        </w:tc>
        <w:tc>
          <w:tcPr>
            <w:tcW w:w="1360" w:type="pct"/>
            <w:tcBorders>
              <w:top w:val="single" w:sz="4" w:space="0" w:color="auto"/>
              <w:left w:val="single" w:sz="4" w:space="0" w:color="auto"/>
              <w:bottom w:val="single" w:sz="4" w:space="0" w:color="auto"/>
              <w:right w:val="single" w:sz="4" w:space="0" w:color="auto"/>
            </w:tcBorders>
          </w:tcPr>
          <w:p w14:paraId="651EC169" w14:textId="791D9C9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.2.164</w:t>
            </w:r>
          </w:p>
        </w:tc>
        <w:tc>
          <w:tcPr>
            <w:tcW w:w="833" w:type="pct"/>
            <w:tcBorders>
              <w:top w:val="single" w:sz="4" w:space="0" w:color="auto"/>
              <w:left w:val="single" w:sz="4" w:space="0" w:color="auto"/>
              <w:bottom w:val="single" w:sz="4" w:space="0" w:color="auto"/>
              <w:right w:val="single" w:sz="4" w:space="0" w:color="auto"/>
            </w:tcBorders>
          </w:tcPr>
          <w:p w14:paraId="67EED0BA" w14:textId="77777777" w:rsidR="00EE5860" w:rsidRPr="00441CD0" w:rsidRDefault="00EE5860" w:rsidP="00BB0E1F">
            <w:pPr>
              <w:pStyle w:val="TAC"/>
              <w:rPr>
                <w:lang w:val="de-DE"/>
              </w:rPr>
            </w:pPr>
            <w:r w:rsidRPr="00441CD0">
              <w:rPr>
                <w:lang w:val="de-DE"/>
              </w:rPr>
              <w:t>4</w:t>
            </w:r>
          </w:p>
        </w:tc>
      </w:tr>
      <w:tr w:rsidR="00EE5860" w:rsidRPr="00441CD0" w14:paraId="6FA9402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995754" w14:textId="77777777" w:rsidR="00EE5860" w:rsidRPr="00441CD0" w:rsidRDefault="00EE5860" w:rsidP="00BB0E1F">
            <w:pPr>
              <w:pStyle w:val="TAC"/>
              <w:rPr>
                <w:lang w:val="sv-SE"/>
              </w:rPr>
            </w:pPr>
            <w:r w:rsidRPr="00441CD0">
              <w:t>237</w:t>
            </w:r>
          </w:p>
        </w:tc>
        <w:tc>
          <w:tcPr>
            <w:tcW w:w="1962" w:type="pct"/>
            <w:tcBorders>
              <w:top w:val="single" w:sz="4" w:space="0" w:color="auto"/>
              <w:left w:val="single" w:sz="4" w:space="0" w:color="auto"/>
              <w:bottom w:val="single" w:sz="4" w:space="0" w:color="auto"/>
              <w:right w:val="single" w:sz="4" w:space="0" w:color="auto"/>
            </w:tcBorders>
          </w:tcPr>
          <w:p w14:paraId="4CB7FB05" w14:textId="77777777" w:rsidR="00EE5860" w:rsidRPr="00441CD0" w:rsidRDefault="00EE5860" w:rsidP="00BB0E1F">
            <w:pPr>
              <w:pStyle w:val="TAL"/>
            </w:pPr>
            <w:r w:rsidRPr="00441CD0">
              <w:t>QoS Report Trigger</w:t>
            </w:r>
          </w:p>
        </w:tc>
        <w:tc>
          <w:tcPr>
            <w:tcW w:w="1360" w:type="pct"/>
            <w:tcBorders>
              <w:top w:val="single" w:sz="4" w:space="0" w:color="auto"/>
              <w:left w:val="single" w:sz="4" w:space="0" w:color="auto"/>
              <w:bottom w:val="single" w:sz="4" w:space="0" w:color="auto"/>
              <w:right w:val="single" w:sz="4" w:space="0" w:color="auto"/>
            </w:tcBorders>
          </w:tcPr>
          <w:p w14:paraId="4925CFEC" w14:textId="0B89DAF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.2.165</w:t>
            </w:r>
          </w:p>
        </w:tc>
        <w:tc>
          <w:tcPr>
            <w:tcW w:w="833" w:type="pct"/>
            <w:tcBorders>
              <w:top w:val="single" w:sz="4" w:space="0" w:color="auto"/>
              <w:left w:val="single" w:sz="4" w:space="0" w:color="auto"/>
              <w:bottom w:val="single" w:sz="4" w:space="0" w:color="auto"/>
              <w:right w:val="single" w:sz="4" w:space="0" w:color="auto"/>
            </w:tcBorders>
          </w:tcPr>
          <w:p w14:paraId="4AA67A28" w14:textId="77777777" w:rsidR="00EE5860" w:rsidRPr="00441CD0" w:rsidRDefault="00EE5860" w:rsidP="00BB0E1F">
            <w:pPr>
              <w:pStyle w:val="TAC"/>
              <w:rPr>
                <w:lang w:val="de-DE"/>
              </w:rPr>
            </w:pPr>
            <w:r w:rsidRPr="00441CD0">
              <w:rPr>
                <w:lang w:val="de-DE"/>
              </w:rPr>
              <w:t>1</w:t>
            </w:r>
          </w:p>
        </w:tc>
      </w:tr>
      <w:tr w:rsidR="00EE5860" w:rsidRPr="00441CD0" w14:paraId="333250E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B0FCA8D" w14:textId="77777777" w:rsidR="00EE5860" w:rsidRPr="00441CD0" w:rsidRDefault="00EE5860" w:rsidP="00BB0E1F">
            <w:pPr>
              <w:pStyle w:val="TAC"/>
            </w:pPr>
            <w:r w:rsidRPr="00441CD0">
              <w:t>238</w:t>
            </w:r>
          </w:p>
        </w:tc>
        <w:tc>
          <w:tcPr>
            <w:tcW w:w="1962" w:type="pct"/>
            <w:tcBorders>
              <w:top w:val="single" w:sz="4" w:space="0" w:color="auto"/>
              <w:left w:val="single" w:sz="4" w:space="0" w:color="auto"/>
              <w:bottom w:val="single" w:sz="4" w:space="0" w:color="auto"/>
              <w:right w:val="single" w:sz="4" w:space="0" w:color="auto"/>
            </w:tcBorders>
          </w:tcPr>
          <w:p w14:paraId="37DA52B9" w14:textId="77777777" w:rsidR="00EE5860" w:rsidRPr="00441CD0" w:rsidRDefault="00EE5860" w:rsidP="00BB0E1F">
            <w:pPr>
              <w:pStyle w:val="TAL"/>
            </w:pPr>
            <w:r w:rsidRPr="00441CD0">
              <w:t>GTP-U Path QoS Control Information</w:t>
            </w:r>
          </w:p>
        </w:tc>
        <w:tc>
          <w:tcPr>
            <w:tcW w:w="1360" w:type="pct"/>
            <w:tcBorders>
              <w:top w:val="single" w:sz="4" w:space="0" w:color="auto"/>
              <w:left w:val="single" w:sz="4" w:space="0" w:color="auto"/>
              <w:bottom w:val="single" w:sz="4" w:space="0" w:color="auto"/>
              <w:right w:val="single" w:sz="4" w:space="0" w:color="auto"/>
            </w:tcBorders>
          </w:tcPr>
          <w:p w14:paraId="4DA45255" w14:textId="77777777" w:rsidR="00EE5860" w:rsidRPr="00441CD0" w:rsidRDefault="00EE5860" w:rsidP="00BB0E1F">
            <w:pPr>
              <w:pStyle w:val="TAL"/>
            </w:pPr>
            <w:r w:rsidRPr="00441CD0">
              <w:t>Extendable / Table 7.4.4.1.3-1</w:t>
            </w:r>
          </w:p>
        </w:tc>
        <w:tc>
          <w:tcPr>
            <w:tcW w:w="833" w:type="pct"/>
            <w:tcBorders>
              <w:top w:val="single" w:sz="4" w:space="0" w:color="auto"/>
              <w:left w:val="single" w:sz="4" w:space="0" w:color="auto"/>
              <w:bottom w:val="single" w:sz="4" w:space="0" w:color="auto"/>
              <w:right w:val="single" w:sz="4" w:space="0" w:color="auto"/>
            </w:tcBorders>
          </w:tcPr>
          <w:p w14:paraId="33F75987" w14:textId="77777777" w:rsidR="00EE5860" w:rsidRPr="00441CD0" w:rsidRDefault="00EE5860" w:rsidP="00BB0E1F">
            <w:pPr>
              <w:pStyle w:val="TAC"/>
              <w:rPr>
                <w:lang w:val="de-DE"/>
              </w:rPr>
            </w:pPr>
            <w:r w:rsidRPr="00441CD0">
              <w:t>Not Applicable</w:t>
            </w:r>
          </w:p>
        </w:tc>
      </w:tr>
      <w:tr w:rsidR="00EE5860" w:rsidRPr="00441CD0" w14:paraId="7560EB6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C579FD7" w14:textId="77777777" w:rsidR="00EE5860" w:rsidRPr="00441CD0" w:rsidRDefault="00EE5860" w:rsidP="00BB0E1F">
            <w:pPr>
              <w:pStyle w:val="TAC"/>
            </w:pPr>
            <w:r w:rsidRPr="00441CD0">
              <w:t>239</w:t>
            </w:r>
          </w:p>
        </w:tc>
        <w:tc>
          <w:tcPr>
            <w:tcW w:w="1962" w:type="pct"/>
            <w:tcBorders>
              <w:top w:val="single" w:sz="4" w:space="0" w:color="auto"/>
              <w:left w:val="single" w:sz="4" w:space="0" w:color="auto"/>
              <w:bottom w:val="single" w:sz="4" w:space="0" w:color="auto"/>
              <w:right w:val="single" w:sz="4" w:space="0" w:color="auto"/>
            </w:tcBorders>
          </w:tcPr>
          <w:p w14:paraId="389BCBBB" w14:textId="77777777" w:rsidR="00EE5860" w:rsidRPr="00441CD0" w:rsidRDefault="00EE5860" w:rsidP="00BB0E1F">
            <w:pPr>
              <w:pStyle w:val="TAL"/>
              <w:rPr>
                <w:rFonts w:eastAsia="SimSun"/>
                <w:lang w:val="en-US"/>
              </w:rPr>
            </w:pPr>
            <w:r w:rsidRPr="00441CD0">
              <w:rPr>
                <w:rFonts w:eastAsia="SimSun"/>
                <w:lang w:val="en-US"/>
              </w:rPr>
              <w:t>GTP-U Path QoS Report (PFCP Node Report Request)</w:t>
            </w:r>
          </w:p>
        </w:tc>
        <w:tc>
          <w:tcPr>
            <w:tcW w:w="1360" w:type="pct"/>
            <w:tcBorders>
              <w:top w:val="single" w:sz="4" w:space="0" w:color="auto"/>
              <w:left w:val="single" w:sz="4" w:space="0" w:color="auto"/>
              <w:bottom w:val="single" w:sz="4" w:space="0" w:color="auto"/>
              <w:right w:val="single" w:sz="4" w:space="0" w:color="auto"/>
            </w:tcBorders>
          </w:tcPr>
          <w:p w14:paraId="4BE3897E" w14:textId="77777777" w:rsidR="00EE5860" w:rsidRPr="00441CD0" w:rsidRDefault="00EE5860" w:rsidP="00BB0E1F">
            <w:pPr>
              <w:pStyle w:val="TAL"/>
            </w:pPr>
            <w:r w:rsidRPr="00441CD0">
              <w:t>Extendable / Table 7.4.5.1.5-1</w:t>
            </w:r>
          </w:p>
        </w:tc>
        <w:tc>
          <w:tcPr>
            <w:tcW w:w="833" w:type="pct"/>
            <w:tcBorders>
              <w:top w:val="single" w:sz="4" w:space="0" w:color="auto"/>
              <w:left w:val="single" w:sz="4" w:space="0" w:color="auto"/>
              <w:bottom w:val="single" w:sz="4" w:space="0" w:color="auto"/>
              <w:right w:val="single" w:sz="4" w:space="0" w:color="auto"/>
            </w:tcBorders>
          </w:tcPr>
          <w:p w14:paraId="731E8854" w14:textId="77777777" w:rsidR="00EE5860" w:rsidRPr="00441CD0" w:rsidRDefault="00EE5860" w:rsidP="00BB0E1F">
            <w:pPr>
              <w:pStyle w:val="TAC"/>
            </w:pPr>
            <w:r w:rsidRPr="00441CD0">
              <w:t>Not Applicable</w:t>
            </w:r>
          </w:p>
        </w:tc>
      </w:tr>
      <w:tr w:rsidR="00EE5860" w:rsidRPr="00441CD0" w14:paraId="2F249F0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2330BF5" w14:textId="77777777" w:rsidR="00EE5860" w:rsidRPr="00441CD0" w:rsidRDefault="00EE5860" w:rsidP="00BB0E1F">
            <w:pPr>
              <w:pStyle w:val="TAC"/>
            </w:pPr>
            <w:r w:rsidRPr="00441CD0">
              <w:t>240</w:t>
            </w:r>
          </w:p>
        </w:tc>
        <w:tc>
          <w:tcPr>
            <w:tcW w:w="1962" w:type="pct"/>
            <w:tcBorders>
              <w:top w:val="single" w:sz="4" w:space="0" w:color="auto"/>
              <w:left w:val="single" w:sz="4" w:space="0" w:color="auto"/>
              <w:bottom w:val="single" w:sz="4" w:space="0" w:color="auto"/>
              <w:right w:val="single" w:sz="4" w:space="0" w:color="auto"/>
            </w:tcBorders>
          </w:tcPr>
          <w:p w14:paraId="1B5E8B80" w14:textId="77777777" w:rsidR="00EE5860" w:rsidRPr="00441CD0" w:rsidRDefault="00EE5860" w:rsidP="00BB0E1F">
            <w:pPr>
              <w:pStyle w:val="TAL"/>
            </w:pPr>
            <w:r w:rsidRPr="00441CD0">
              <w:rPr>
                <w:rFonts w:eastAsia="SimSun"/>
                <w:lang w:val="en-US"/>
              </w:rPr>
              <w:t>QoS Information in GTP-U Path QoS Report</w:t>
            </w:r>
          </w:p>
        </w:tc>
        <w:tc>
          <w:tcPr>
            <w:tcW w:w="1360" w:type="pct"/>
            <w:tcBorders>
              <w:top w:val="single" w:sz="4" w:space="0" w:color="auto"/>
              <w:left w:val="single" w:sz="4" w:space="0" w:color="auto"/>
              <w:bottom w:val="single" w:sz="4" w:space="0" w:color="auto"/>
              <w:right w:val="single" w:sz="4" w:space="0" w:color="auto"/>
            </w:tcBorders>
          </w:tcPr>
          <w:p w14:paraId="151A6AA5" w14:textId="77777777" w:rsidR="00EE5860" w:rsidRPr="00441CD0" w:rsidRDefault="00EE5860" w:rsidP="00BB0E1F">
            <w:pPr>
              <w:pStyle w:val="TAL"/>
            </w:pPr>
            <w:r w:rsidRPr="00441CD0">
              <w:t>Extendable / Table 7.4.5.1.6-1</w:t>
            </w:r>
          </w:p>
        </w:tc>
        <w:tc>
          <w:tcPr>
            <w:tcW w:w="833" w:type="pct"/>
            <w:tcBorders>
              <w:top w:val="single" w:sz="4" w:space="0" w:color="auto"/>
              <w:left w:val="single" w:sz="4" w:space="0" w:color="auto"/>
              <w:bottom w:val="single" w:sz="4" w:space="0" w:color="auto"/>
              <w:right w:val="single" w:sz="4" w:space="0" w:color="auto"/>
            </w:tcBorders>
          </w:tcPr>
          <w:p w14:paraId="3179F7CF" w14:textId="77777777" w:rsidR="00EE5860" w:rsidRPr="00441CD0" w:rsidRDefault="00EE5860" w:rsidP="00BB0E1F">
            <w:pPr>
              <w:pStyle w:val="TAC"/>
            </w:pPr>
            <w:r w:rsidRPr="00441CD0">
              <w:t>Not Applicable</w:t>
            </w:r>
          </w:p>
        </w:tc>
      </w:tr>
      <w:tr w:rsidR="00EE5860" w:rsidRPr="00441CD0" w14:paraId="12ED6AF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AF6DAA4" w14:textId="77777777" w:rsidR="00EE5860" w:rsidRPr="00441CD0" w:rsidRDefault="00EE5860" w:rsidP="00BB0E1F">
            <w:pPr>
              <w:pStyle w:val="TAC"/>
            </w:pPr>
            <w:r w:rsidRPr="00441CD0">
              <w:t>241</w:t>
            </w:r>
          </w:p>
        </w:tc>
        <w:tc>
          <w:tcPr>
            <w:tcW w:w="1962" w:type="pct"/>
            <w:tcBorders>
              <w:top w:val="single" w:sz="4" w:space="0" w:color="auto"/>
              <w:left w:val="single" w:sz="4" w:space="0" w:color="auto"/>
              <w:bottom w:val="single" w:sz="4" w:space="0" w:color="auto"/>
              <w:right w:val="single" w:sz="4" w:space="0" w:color="auto"/>
            </w:tcBorders>
          </w:tcPr>
          <w:p w14:paraId="5B2E9766" w14:textId="77777777" w:rsidR="00EE5860" w:rsidRPr="00441CD0" w:rsidRDefault="00EE5860" w:rsidP="00BB0E1F">
            <w:pPr>
              <w:pStyle w:val="TAL"/>
            </w:pPr>
            <w:r w:rsidRPr="00441CD0">
              <w:rPr>
                <w:rFonts w:eastAsia="SimSun"/>
                <w:lang w:val="en-US"/>
              </w:rPr>
              <w:t>GTP-U Path Interface Type</w:t>
            </w:r>
          </w:p>
        </w:tc>
        <w:tc>
          <w:tcPr>
            <w:tcW w:w="1360" w:type="pct"/>
            <w:tcBorders>
              <w:top w:val="single" w:sz="4" w:space="0" w:color="auto"/>
              <w:left w:val="single" w:sz="4" w:space="0" w:color="auto"/>
              <w:bottom w:val="single" w:sz="4" w:space="0" w:color="auto"/>
              <w:right w:val="single" w:sz="4" w:space="0" w:color="auto"/>
            </w:tcBorders>
          </w:tcPr>
          <w:p w14:paraId="25730B62" w14:textId="39B18AA2"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.2.166</w:t>
            </w:r>
          </w:p>
        </w:tc>
        <w:tc>
          <w:tcPr>
            <w:tcW w:w="833" w:type="pct"/>
            <w:tcBorders>
              <w:top w:val="single" w:sz="4" w:space="0" w:color="auto"/>
              <w:left w:val="single" w:sz="4" w:space="0" w:color="auto"/>
              <w:bottom w:val="single" w:sz="4" w:space="0" w:color="auto"/>
              <w:right w:val="single" w:sz="4" w:space="0" w:color="auto"/>
            </w:tcBorders>
          </w:tcPr>
          <w:p w14:paraId="49887496" w14:textId="77777777" w:rsidR="00EE5860" w:rsidRPr="00441CD0" w:rsidRDefault="00EE5860" w:rsidP="00BB0E1F">
            <w:pPr>
              <w:pStyle w:val="TAC"/>
            </w:pPr>
            <w:r w:rsidRPr="00441CD0">
              <w:t>1</w:t>
            </w:r>
          </w:p>
        </w:tc>
      </w:tr>
      <w:tr w:rsidR="00EE5860" w:rsidRPr="00441CD0" w14:paraId="4F3E425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92E7D92" w14:textId="77777777" w:rsidR="00EE5860" w:rsidRPr="00441CD0" w:rsidRDefault="00EE5860" w:rsidP="00BB0E1F">
            <w:pPr>
              <w:pStyle w:val="TAC"/>
            </w:pPr>
            <w:r w:rsidRPr="00441CD0">
              <w:t>242</w:t>
            </w:r>
          </w:p>
        </w:tc>
        <w:tc>
          <w:tcPr>
            <w:tcW w:w="1962" w:type="pct"/>
            <w:tcBorders>
              <w:top w:val="single" w:sz="4" w:space="0" w:color="auto"/>
              <w:left w:val="single" w:sz="4" w:space="0" w:color="auto"/>
              <w:bottom w:val="single" w:sz="4" w:space="0" w:color="auto"/>
              <w:right w:val="single" w:sz="4" w:space="0" w:color="auto"/>
            </w:tcBorders>
          </w:tcPr>
          <w:p w14:paraId="47942813" w14:textId="77777777" w:rsidR="00EE5860" w:rsidRPr="00441CD0" w:rsidRDefault="00EE5860" w:rsidP="00BB0E1F">
            <w:pPr>
              <w:pStyle w:val="TAL"/>
              <w:rPr>
                <w:lang w:eastAsia="zh-CN"/>
              </w:rPr>
            </w:pPr>
            <w:r w:rsidRPr="00441CD0">
              <w:rPr>
                <w:lang w:val="sv-SE"/>
              </w:rPr>
              <w:t>QoS Monitoring per QoS flow Control Information</w:t>
            </w:r>
          </w:p>
        </w:tc>
        <w:tc>
          <w:tcPr>
            <w:tcW w:w="1360" w:type="pct"/>
            <w:tcBorders>
              <w:top w:val="single" w:sz="4" w:space="0" w:color="auto"/>
              <w:left w:val="single" w:sz="4" w:space="0" w:color="auto"/>
              <w:bottom w:val="single" w:sz="4" w:space="0" w:color="auto"/>
              <w:right w:val="single" w:sz="4" w:space="0" w:color="auto"/>
            </w:tcBorders>
          </w:tcPr>
          <w:p w14:paraId="19D2392C"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w:t>
            </w:r>
            <w:r w:rsidRPr="00441CD0">
              <w:rPr>
                <w:lang w:val="de-DE"/>
              </w:rPr>
              <w:t>.9</w:t>
            </w:r>
            <w:r w:rsidRPr="00441CD0">
              <w:t>-3</w:t>
            </w:r>
          </w:p>
        </w:tc>
        <w:tc>
          <w:tcPr>
            <w:tcW w:w="833" w:type="pct"/>
            <w:tcBorders>
              <w:top w:val="single" w:sz="4" w:space="0" w:color="auto"/>
              <w:left w:val="single" w:sz="4" w:space="0" w:color="auto"/>
              <w:bottom w:val="single" w:sz="4" w:space="0" w:color="auto"/>
              <w:right w:val="single" w:sz="4" w:space="0" w:color="auto"/>
            </w:tcBorders>
          </w:tcPr>
          <w:p w14:paraId="30E7FF6A" w14:textId="77777777" w:rsidR="00EE5860" w:rsidRPr="00441CD0" w:rsidRDefault="00EE5860" w:rsidP="00BB0E1F">
            <w:pPr>
              <w:pStyle w:val="TAC"/>
              <w:rPr>
                <w:lang w:eastAsia="zh-CN"/>
              </w:rPr>
            </w:pPr>
            <w:r w:rsidRPr="00441CD0">
              <w:rPr>
                <w:lang w:val="de-DE"/>
              </w:rPr>
              <w:t>Not applicable</w:t>
            </w:r>
          </w:p>
        </w:tc>
      </w:tr>
      <w:tr w:rsidR="00EE5860" w:rsidRPr="00441CD0" w14:paraId="7D06719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2843D0E" w14:textId="77777777" w:rsidR="00EE5860" w:rsidRPr="00441CD0" w:rsidRDefault="00EE5860" w:rsidP="00BB0E1F">
            <w:pPr>
              <w:pStyle w:val="TAC"/>
            </w:pPr>
            <w:r w:rsidRPr="00441CD0">
              <w:rPr>
                <w:lang w:eastAsia="zh-CN"/>
              </w:rPr>
              <w:t>243</w:t>
            </w:r>
          </w:p>
        </w:tc>
        <w:tc>
          <w:tcPr>
            <w:tcW w:w="1962" w:type="pct"/>
            <w:tcBorders>
              <w:top w:val="single" w:sz="4" w:space="0" w:color="auto"/>
              <w:left w:val="single" w:sz="4" w:space="0" w:color="auto"/>
              <w:bottom w:val="single" w:sz="4" w:space="0" w:color="auto"/>
              <w:right w:val="single" w:sz="4" w:space="0" w:color="auto"/>
            </w:tcBorders>
          </w:tcPr>
          <w:p w14:paraId="46270B11" w14:textId="77777777" w:rsidR="00EE5860" w:rsidRPr="00441CD0" w:rsidRDefault="00EE5860" w:rsidP="00BB0E1F">
            <w:pPr>
              <w:pStyle w:val="TAL"/>
              <w:rPr>
                <w:lang w:eastAsia="zh-CN"/>
              </w:rPr>
            </w:pPr>
            <w:r w:rsidRPr="00441CD0">
              <w:t xml:space="preserve">Requested </w:t>
            </w:r>
            <w:r w:rsidRPr="00441CD0">
              <w:rPr>
                <w:noProof/>
                <w:lang w:eastAsia="zh-CN"/>
              </w:rPr>
              <w:t>QoS Monitoring</w:t>
            </w:r>
          </w:p>
        </w:tc>
        <w:tc>
          <w:tcPr>
            <w:tcW w:w="1360" w:type="pct"/>
            <w:tcBorders>
              <w:top w:val="single" w:sz="4" w:space="0" w:color="auto"/>
              <w:left w:val="single" w:sz="4" w:space="0" w:color="auto"/>
              <w:bottom w:val="single" w:sz="4" w:space="0" w:color="auto"/>
              <w:right w:val="single" w:sz="4" w:space="0" w:color="auto"/>
            </w:tcBorders>
          </w:tcPr>
          <w:p w14:paraId="62E061DE" w14:textId="0C80F2B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.2.167</w:t>
            </w:r>
          </w:p>
        </w:tc>
        <w:tc>
          <w:tcPr>
            <w:tcW w:w="833" w:type="pct"/>
            <w:tcBorders>
              <w:top w:val="single" w:sz="4" w:space="0" w:color="auto"/>
              <w:left w:val="single" w:sz="4" w:space="0" w:color="auto"/>
              <w:bottom w:val="single" w:sz="4" w:space="0" w:color="auto"/>
              <w:right w:val="single" w:sz="4" w:space="0" w:color="auto"/>
            </w:tcBorders>
          </w:tcPr>
          <w:p w14:paraId="5517618E"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FD15E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B412C29" w14:textId="77777777" w:rsidR="00EE5860" w:rsidRPr="00441CD0" w:rsidRDefault="00EE5860" w:rsidP="00BB0E1F">
            <w:pPr>
              <w:pStyle w:val="TAC"/>
            </w:pPr>
            <w:r w:rsidRPr="00441CD0">
              <w:rPr>
                <w:lang w:eastAsia="zh-CN"/>
              </w:rPr>
              <w:t>244</w:t>
            </w:r>
          </w:p>
        </w:tc>
        <w:tc>
          <w:tcPr>
            <w:tcW w:w="1962" w:type="pct"/>
            <w:tcBorders>
              <w:top w:val="single" w:sz="4" w:space="0" w:color="auto"/>
              <w:left w:val="single" w:sz="4" w:space="0" w:color="auto"/>
              <w:bottom w:val="single" w:sz="4" w:space="0" w:color="auto"/>
              <w:right w:val="single" w:sz="4" w:space="0" w:color="auto"/>
            </w:tcBorders>
          </w:tcPr>
          <w:p w14:paraId="0E480D9E" w14:textId="77777777" w:rsidR="00EE5860" w:rsidRPr="00441CD0" w:rsidRDefault="00EE5860" w:rsidP="00BB0E1F">
            <w:pPr>
              <w:pStyle w:val="TAL"/>
              <w:rPr>
                <w:lang w:eastAsia="zh-CN"/>
              </w:rPr>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1360" w:type="pct"/>
            <w:tcBorders>
              <w:top w:val="single" w:sz="4" w:space="0" w:color="auto"/>
              <w:left w:val="single" w:sz="4" w:space="0" w:color="auto"/>
              <w:bottom w:val="single" w:sz="4" w:space="0" w:color="auto"/>
              <w:right w:val="single" w:sz="4" w:space="0" w:color="auto"/>
            </w:tcBorders>
          </w:tcPr>
          <w:p w14:paraId="7D3F2F73" w14:textId="2BFE1D6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.2.168</w:t>
            </w:r>
          </w:p>
        </w:tc>
        <w:tc>
          <w:tcPr>
            <w:tcW w:w="833" w:type="pct"/>
            <w:tcBorders>
              <w:top w:val="single" w:sz="4" w:space="0" w:color="auto"/>
              <w:left w:val="single" w:sz="4" w:space="0" w:color="auto"/>
              <w:bottom w:val="single" w:sz="4" w:space="0" w:color="auto"/>
              <w:right w:val="single" w:sz="4" w:space="0" w:color="auto"/>
            </w:tcBorders>
          </w:tcPr>
          <w:p w14:paraId="7C0C52CC"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575A40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1FB731" w14:textId="77777777" w:rsidR="00EE5860" w:rsidRPr="00441CD0" w:rsidRDefault="00EE5860" w:rsidP="00BB0E1F">
            <w:pPr>
              <w:pStyle w:val="TAC"/>
            </w:pPr>
            <w:r w:rsidRPr="00441CD0">
              <w:rPr>
                <w:lang w:eastAsia="zh-CN"/>
              </w:rPr>
              <w:t>245</w:t>
            </w:r>
          </w:p>
        </w:tc>
        <w:tc>
          <w:tcPr>
            <w:tcW w:w="1962" w:type="pct"/>
            <w:tcBorders>
              <w:top w:val="single" w:sz="4" w:space="0" w:color="auto"/>
              <w:left w:val="single" w:sz="4" w:space="0" w:color="auto"/>
              <w:bottom w:val="single" w:sz="4" w:space="0" w:color="auto"/>
              <w:right w:val="single" w:sz="4" w:space="0" w:color="auto"/>
            </w:tcBorders>
          </w:tcPr>
          <w:p w14:paraId="41C38C92" w14:textId="77777777" w:rsidR="00EE5860" w:rsidRPr="00441CD0" w:rsidRDefault="00EE5860" w:rsidP="00BB0E1F">
            <w:pPr>
              <w:pStyle w:val="TAL"/>
              <w:rPr>
                <w:lang w:eastAsia="zh-CN"/>
              </w:rPr>
            </w:pPr>
            <w:r w:rsidRPr="00441CD0">
              <w:t>Packet Delay Thresholds</w:t>
            </w:r>
          </w:p>
        </w:tc>
        <w:tc>
          <w:tcPr>
            <w:tcW w:w="1360" w:type="pct"/>
            <w:tcBorders>
              <w:top w:val="single" w:sz="4" w:space="0" w:color="auto"/>
              <w:left w:val="single" w:sz="4" w:space="0" w:color="auto"/>
              <w:bottom w:val="single" w:sz="4" w:space="0" w:color="auto"/>
              <w:right w:val="single" w:sz="4" w:space="0" w:color="auto"/>
            </w:tcBorders>
          </w:tcPr>
          <w:p w14:paraId="05F4989B" w14:textId="0061FC2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.2.169</w:t>
            </w:r>
          </w:p>
        </w:tc>
        <w:tc>
          <w:tcPr>
            <w:tcW w:w="833" w:type="pct"/>
            <w:tcBorders>
              <w:top w:val="single" w:sz="4" w:space="0" w:color="auto"/>
              <w:left w:val="single" w:sz="4" w:space="0" w:color="auto"/>
              <w:bottom w:val="single" w:sz="4" w:space="0" w:color="auto"/>
              <w:right w:val="single" w:sz="4" w:space="0" w:color="auto"/>
            </w:tcBorders>
          </w:tcPr>
          <w:p w14:paraId="138F2470" w14:textId="77777777" w:rsidR="00EE5860" w:rsidRPr="00441CD0" w:rsidRDefault="00EE5860" w:rsidP="00BB0E1F">
            <w:pPr>
              <w:pStyle w:val="TAC"/>
              <w:rPr>
                <w:lang w:eastAsia="zh-CN"/>
              </w:rPr>
            </w:pPr>
            <w:r w:rsidRPr="00441CD0">
              <w:rPr>
                <w:lang w:eastAsia="zh-CN"/>
              </w:rPr>
              <w:t>1</w:t>
            </w:r>
          </w:p>
        </w:tc>
      </w:tr>
      <w:tr w:rsidR="00EE5860" w:rsidRPr="00441CD0" w14:paraId="0CC4D64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D222AA9" w14:textId="77777777" w:rsidR="00EE5860" w:rsidRPr="00441CD0" w:rsidRDefault="00EE5860" w:rsidP="00BB0E1F">
            <w:pPr>
              <w:pStyle w:val="TAC"/>
              <w:rPr>
                <w:lang w:eastAsia="zh-CN"/>
              </w:rPr>
            </w:pPr>
            <w:r w:rsidRPr="00441CD0">
              <w:rPr>
                <w:lang w:eastAsia="zh-CN"/>
              </w:rPr>
              <w:t>246</w:t>
            </w:r>
          </w:p>
        </w:tc>
        <w:tc>
          <w:tcPr>
            <w:tcW w:w="1962" w:type="pct"/>
            <w:tcBorders>
              <w:top w:val="single" w:sz="4" w:space="0" w:color="auto"/>
              <w:left w:val="single" w:sz="4" w:space="0" w:color="auto"/>
              <w:bottom w:val="single" w:sz="4" w:space="0" w:color="auto"/>
              <w:right w:val="single" w:sz="4" w:space="0" w:color="auto"/>
            </w:tcBorders>
          </w:tcPr>
          <w:p w14:paraId="62CB5CF3" w14:textId="77777777" w:rsidR="00EE5860" w:rsidRPr="00441CD0" w:rsidRDefault="00EE5860" w:rsidP="00BB0E1F">
            <w:pPr>
              <w:pStyle w:val="TAL"/>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1360" w:type="pct"/>
            <w:tcBorders>
              <w:top w:val="single" w:sz="4" w:space="0" w:color="auto"/>
              <w:left w:val="single" w:sz="4" w:space="0" w:color="auto"/>
              <w:bottom w:val="single" w:sz="4" w:space="0" w:color="auto"/>
              <w:right w:val="single" w:sz="4" w:space="0" w:color="auto"/>
            </w:tcBorders>
          </w:tcPr>
          <w:p w14:paraId="2EB9C207" w14:textId="76C0905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.2.170</w:t>
            </w:r>
          </w:p>
        </w:tc>
        <w:tc>
          <w:tcPr>
            <w:tcW w:w="833" w:type="pct"/>
            <w:tcBorders>
              <w:top w:val="single" w:sz="4" w:space="0" w:color="auto"/>
              <w:left w:val="single" w:sz="4" w:space="0" w:color="auto"/>
              <w:bottom w:val="single" w:sz="4" w:space="0" w:color="auto"/>
              <w:right w:val="single" w:sz="4" w:space="0" w:color="auto"/>
            </w:tcBorders>
          </w:tcPr>
          <w:p w14:paraId="275541AA" w14:textId="77777777" w:rsidR="00EE5860" w:rsidRPr="00441CD0" w:rsidRDefault="00EE5860" w:rsidP="00BB0E1F">
            <w:pPr>
              <w:pStyle w:val="TAC"/>
              <w:rPr>
                <w:lang w:eastAsia="zh-CN"/>
              </w:rPr>
            </w:pPr>
            <w:r w:rsidRPr="00441CD0">
              <w:rPr>
                <w:rFonts w:hint="eastAsia"/>
                <w:lang w:eastAsia="zh-CN"/>
              </w:rPr>
              <w:t>4</w:t>
            </w:r>
          </w:p>
        </w:tc>
      </w:tr>
      <w:tr w:rsidR="00EE5860" w:rsidRPr="00441CD0" w14:paraId="49B4264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5DFCA5" w14:textId="77777777" w:rsidR="00EE5860" w:rsidRPr="00441CD0" w:rsidRDefault="00EE5860" w:rsidP="00BB0E1F">
            <w:pPr>
              <w:pStyle w:val="TAC"/>
              <w:rPr>
                <w:lang w:eastAsia="zh-CN"/>
              </w:rPr>
            </w:pPr>
            <w:r w:rsidRPr="00441CD0">
              <w:rPr>
                <w:lang w:eastAsia="zh-CN"/>
              </w:rPr>
              <w:t>247</w:t>
            </w:r>
          </w:p>
        </w:tc>
        <w:tc>
          <w:tcPr>
            <w:tcW w:w="1962" w:type="pct"/>
            <w:tcBorders>
              <w:top w:val="single" w:sz="4" w:space="0" w:color="auto"/>
              <w:left w:val="single" w:sz="4" w:space="0" w:color="auto"/>
              <w:bottom w:val="single" w:sz="4" w:space="0" w:color="auto"/>
              <w:right w:val="single" w:sz="4" w:space="0" w:color="auto"/>
            </w:tcBorders>
          </w:tcPr>
          <w:p w14:paraId="0EB23A62" w14:textId="77777777" w:rsidR="00EE5860" w:rsidRPr="00441CD0" w:rsidRDefault="00EE5860" w:rsidP="00BB0E1F">
            <w:pPr>
              <w:pStyle w:val="TAL"/>
              <w:rPr>
                <w:lang w:eastAsia="zh-CN"/>
              </w:rPr>
            </w:pPr>
            <w:r w:rsidRPr="00441CD0">
              <w:rPr>
                <w:rFonts w:hint="eastAsia"/>
                <w:lang w:eastAsia="zh-CN"/>
              </w:rPr>
              <w:t>Q</w:t>
            </w:r>
            <w:r w:rsidRPr="00441CD0">
              <w:rPr>
                <w:lang w:eastAsia="zh-CN"/>
              </w:rPr>
              <w:t xml:space="preserve">oS </w:t>
            </w:r>
            <w:r w:rsidRPr="00441CD0">
              <w:rPr>
                <w:szCs w:val="18"/>
                <w:lang w:val="de-DE" w:eastAsia="zh-CN"/>
              </w:rPr>
              <w:t>Monitoring Report</w:t>
            </w:r>
          </w:p>
        </w:tc>
        <w:tc>
          <w:tcPr>
            <w:tcW w:w="1360" w:type="pct"/>
            <w:tcBorders>
              <w:top w:val="single" w:sz="4" w:space="0" w:color="auto"/>
              <w:left w:val="single" w:sz="4" w:space="0" w:color="auto"/>
              <w:bottom w:val="single" w:sz="4" w:space="0" w:color="auto"/>
              <w:right w:val="single" w:sz="4" w:space="0" w:color="auto"/>
            </w:tcBorders>
          </w:tcPr>
          <w:p w14:paraId="66767F91"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7.5.8.6-3</w:t>
            </w:r>
          </w:p>
        </w:tc>
        <w:tc>
          <w:tcPr>
            <w:tcW w:w="833" w:type="pct"/>
            <w:tcBorders>
              <w:top w:val="single" w:sz="4" w:space="0" w:color="auto"/>
              <w:left w:val="single" w:sz="4" w:space="0" w:color="auto"/>
              <w:bottom w:val="single" w:sz="4" w:space="0" w:color="auto"/>
              <w:right w:val="single" w:sz="4" w:space="0" w:color="auto"/>
            </w:tcBorders>
          </w:tcPr>
          <w:p w14:paraId="6B08BFD4" w14:textId="77777777" w:rsidR="00EE5860" w:rsidRPr="00441CD0" w:rsidRDefault="00EE5860" w:rsidP="00BB0E1F">
            <w:pPr>
              <w:pStyle w:val="TAC"/>
              <w:rPr>
                <w:lang w:eastAsia="zh-CN"/>
              </w:rPr>
            </w:pPr>
            <w:r w:rsidRPr="00441CD0">
              <w:rPr>
                <w:lang w:val="de-DE"/>
              </w:rPr>
              <w:t>Not applicable</w:t>
            </w:r>
          </w:p>
        </w:tc>
      </w:tr>
      <w:tr w:rsidR="00EE5860" w:rsidRPr="00441CD0" w14:paraId="20FC5C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2D0175" w14:textId="77777777" w:rsidR="00EE5860" w:rsidRPr="00441CD0" w:rsidRDefault="00EE5860" w:rsidP="00BB0E1F">
            <w:pPr>
              <w:pStyle w:val="TAC"/>
              <w:rPr>
                <w:lang w:eastAsia="zh-CN"/>
              </w:rPr>
            </w:pPr>
            <w:r w:rsidRPr="00441CD0">
              <w:rPr>
                <w:lang w:eastAsia="zh-CN"/>
              </w:rPr>
              <w:t>248</w:t>
            </w:r>
          </w:p>
        </w:tc>
        <w:tc>
          <w:tcPr>
            <w:tcW w:w="1962" w:type="pct"/>
            <w:tcBorders>
              <w:top w:val="single" w:sz="4" w:space="0" w:color="auto"/>
              <w:left w:val="single" w:sz="4" w:space="0" w:color="auto"/>
              <w:bottom w:val="single" w:sz="4" w:space="0" w:color="auto"/>
              <w:right w:val="single" w:sz="4" w:space="0" w:color="auto"/>
            </w:tcBorders>
          </w:tcPr>
          <w:p w14:paraId="1C9D978F" w14:textId="77777777" w:rsidR="00EE5860" w:rsidRPr="00441CD0" w:rsidRDefault="00EE5860" w:rsidP="00BB0E1F">
            <w:pPr>
              <w:pStyle w:val="TAL"/>
              <w:rPr>
                <w:lang w:eastAsia="zh-CN"/>
              </w:rPr>
            </w:pPr>
            <w:r w:rsidRPr="00441CD0">
              <w:rPr>
                <w:szCs w:val="18"/>
                <w:lang w:val="de-DE" w:eastAsia="zh-CN"/>
              </w:rPr>
              <w:t xml:space="preserve">QoS Monitoring </w:t>
            </w:r>
            <w:r w:rsidRPr="00441CD0">
              <w:rPr>
                <w:szCs w:val="18"/>
                <w:lang w:val="de-DE"/>
              </w:rPr>
              <w:t>Measurement</w:t>
            </w:r>
          </w:p>
        </w:tc>
        <w:tc>
          <w:tcPr>
            <w:tcW w:w="1360" w:type="pct"/>
            <w:tcBorders>
              <w:top w:val="single" w:sz="4" w:space="0" w:color="auto"/>
              <w:left w:val="single" w:sz="4" w:space="0" w:color="auto"/>
              <w:bottom w:val="single" w:sz="4" w:space="0" w:color="auto"/>
              <w:right w:val="single" w:sz="4" w:space="0" w:color="auto"/>
            </w:tcBorders>
          </w:tcPr>
          <w:p w14:paraId="64CC0950" w14:textId="2F521B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.2.171</w:t>
            </w:r>
          </w:p>
        </w:tc>
        <w:tc>
          <w:tcPr>
            <w:tcW w:w="833" w:type="pct"/>
            <w:tcBorders>
              <w:top w:val="single" w:sz="4" w:space="0" w:color="auto"/>
              <w:left w:val="single" w:sz="4" w:space="0" w:color="auto"/>
              <w:bottom w:val="single" w:sz="4" w:space="0" w:color="auto"/>
              <w:right w:val="single" w:sz="4" w:space="0" w:color="auto"/>
            </w:tcBorders>
          </w:tcPr>
          <w:p w14:paraId="028E1D08" w14:textId="77777777" w:rsidR="00EE5860" w:rsidRPr="00441CD0" w:rsidRDefault="00EE5860" w:rsidP="00BB0E1F">
            <w:pPr>
              <w:pStyle w:val="TAC"/>
              <w:rPr>
                <w:lang w:eastAsia="zh-CN"/>
              </w:rPr>
            </w:pPr>
            <w:r w:rsidRPr="00441CD0">
              <w:rPr>
                <w:lang w:eastAsia="zh-CN"/>
              </w:rPr>
              <w:t>1</w:t>
            </w:r>
          </w:p>
        </w:tc>
      </w:tr>
      <w:tr w:rsidR="00EE5860" w:rsidRPr="00441CD0" w14:paraId="2020C23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C7B349C" w14:textId="77777777" w:rsidR="00EE5860" w:rsidRPr="00441CD0" w:rsidRDefault="00EE5860" w:rsidP="00BB0E1F">
            <w:pPr>
              <w:pStyle w:val="TAC"/>
              <w:rPr>
                <w:lang w:eastAsia="zh-CN"/>
              </w:rPr>
            </w:pPr>
            <w:r w:rsidRPr="00441CD0">
              <w:rPr>
                <w:lang w:eastAsia="zh-CN"/>
              </w:rPr>
              <w:t>249</w:t>
            </w:r>
          </w:p>
        </w:tc>
        <w:tc>
          <w:tcPr>
            <w:tcW w:w="1962" w:type="pct"/>
            <w:tcBorders>
              <w:top w:val="single" w:sz="4" w:space="0" w:color="auto"/>
              <w:left w:val="single" w:sz="4" w:space="0" w:color="auto"/>
              <w:bottom w:val="single" w:sz="4" w:space="0" w:color="auto"/>
              <w:right w:val="single" w:sz="4" w:space="0" w:color="auto"/>
            </w:tcBorders>
          </w:tcPr>
          <w:p w14:paraId="6D9E0927" w14:textId="77777777" w:rsidR="00EE5860" w:rsidRPr="00441CD0" w:rsidRDefault="00EE5860" w:rsidP="00BB0E1F">
            <w:pPr>
              <w:pStyle w:val="TAL"/>
              <w:rPr>
                <w:szCs w:val="18"/>
                <w:lang w:val="de-DE" w:eastAsia="zh-CN"/>
              </w:rPr>
            </w:pPr>
            <w:r w:rsidRPr="00441CD0">
              <w:rPr>
                <w:szCs w:val="18"/>
                <w:lang w:val="de-DE" w:eastAsia="zh-CN"/>
              </w:rPr>
              <w:t>MT-EDT Control Information</w:t>
            </w:r>
          </w:p>
        </w:tc>
        <w:tc>
          <w:tcPr>
            <w:tcW w:w="1360" w:type="pct"/>
            <w:tcBorders>
              <w:top w:val="single" w:sz="4" w:space="0" w:color="auto"/>
              <w:left w:val="single" w:sz="4" w:space="0" w:color="auto"/>
              <w:bottom w:val="single" w:sz="4" w:space="0" w:color="auto"/>
              <w:right w:val="single" w:sz="4" w:space="0" w:color="auto"/>
            </w:tcBorders>
          </w:tcPr>
          <w:p w14:paraId="62D21E1E" w14:textId="7C7D4EA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.2.172</w:t>
            </w:r>
          </w:p>
        </w:tc>
        <w:tc>
          <w:tcPr>
            <w:tcW w:w="833" w:type="pct"/>
            <w:tcBorders>
              <w:top w:val="single" w:sz="4" w:space="0" w:color="auto"/>
              <w:left w:val="single" w:sz="4" w:space="0" w:color="auto"/>
              <w:bottom w:val="single" w:sz="4" w:space="0" w:color="auto"/>
              <w:right w:val="single" w:sz="4" w:space="0" w:color="auto"/>
            </w:tcBorders>
          </w:tcPr>
          <w:p w14:paraId="31DA55F7" w14:textId="77777777" w:rsidR="00EE5860" w:rsidRPr="00441CD0" w:rsidRDefault="00EE5860" w:rsidP="00BB0E1F">
            <w:pPr>
              <w:pStyle w:val="TAC"/>
              <w:rPr>
                <w:lang w:eastAsia="zh-CN"/>
              </w:rPr>
            </w:pPr>
            <w:r w:rsidRPr="00441CD0">
              <w:rPr>
                <w:lang w:eastAsia="zh-CN"/>
              </w:rPr>
              <w:t>1</w:t>
            </w:r>
          </w:p>
        </w:tc>
      </w:tr>
      <w:tr w:rsidR="00EE5860" w:rsidRPr="00441CD0" w14:paraId="1C6E689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C89260" w14:textId="77777777" w:rsidR="00EE5860" w:rsidRPr="00441CD0" w:rsidRDefault="00EE5860" w:rsidP="00BB0E1F">
            <w:pPr>
              <w:pStyle w:val="TAC"/>
              <w:rPr>
                <w:lang w:eastAsia="zh-CN"/>
              </w:rPr>
            </w:pPr>
            <w:r w:rsidRPr="00441CD0">
              <w:rPr>
                <w:lang w:eastAsia="zh-CN"/>
              </w:rPr>
              <w:t>250</w:t>
            </w:r>
          </w:p>
        </w:tc>
        <w:tc>
          <w:tcPr>
            <w:tcW w:w="1962" w:type="pct"/>
            <w:tcBorders>
              <w:top w:val="single" w:sz="4" w:space="0" w:color="auto"/>
              <w:left w:val="single" w:sz="4" w:space="0" w:color="auto"/>
              <w:bottom w:val="single" w:sz="4" w:space="0" w:color="auto"/>
              <w:right w:val="single" w:sz="4" w:space="0" w:color="auto"/>
            </w:tcBorders>
          </w:tcPr>
          <w:p w14:paraId="60A43C26" w14:textId="77777777" w:rsidR="00EE5860" w:rsidRPr="00441CD0" w:rsidRDefault="00EE5860" w:rsidP="00BB0E1F">
            <w:pPr>
              <w:pStyle w:val="TAL"/>
              <w:rPr>
                <w:szCs w:val="18"/>
                <w:lang w:val="de-DE" w:eastAsia="zh-CN"/>
              </w:rPr>
            </w:pPr>
            <w:r w:rsidRPr="00441CD0">
              <w:rPr>
                <w:szCs w:val="18"/>
                <w:lang w:val="de-DE" w:eastAsia="zh-CN"/>
              </w:rPr>
              <w:t>DL Data Packets Size</w:t>
            </w:r>
          </w:p>
        </w:tc>
        <w:tc>
          <w:tcPr>
            <w:tcW w:w="1360" w:type="pct"/>
            <w:tcBorders>
              <w:top w:val="single" w:sz="4" w:space="0" w:color="auto"/>
              <w:left w:val="single" w:sz="4" w:space="0" w:color="auto"/>
              <w:bottom w:val="single" w:sz="4" w:space="0" w:color="auto"/>
              <w:right w:val="single" w:sz="4" w:space="0" w:color="auto"/>
            </w:tcBorders>
          </w:tcPr>
          <w:p w14:paraId="17A45E64" w14:textId="5C902DB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.2.173</w:t>
            </w:r>
          </w:p>
        </w:tc>
        <w:tc>
          <w:tcPr>
            <w:tcW w:w="833" w:type="pct"/>
            <w:tcBorders>
              <w:top w:val="single" w:sz="4" w:space="0" w:color="auto"/>
              <w:left w:val="single" w:sz="4" w:space="0" w:color="auto"/>
              <w:bottom w:val="single" w:sz="4" w:space="0" w:color="auto"/>
              <w:right w:val="single" w:sz="4" w:space="0" w:color="auto"/>
            </w:tcBorders>
          </w:tcPr>
          <w:p w14:paraId="17C5DAFA" w14:textId="77777777" w:rsidR="00EE5860" w:rsidRPr="00441CD0" w:rsidRDefault="00EE5860" w:rsidP="00BB0E1F">
            <w:pPr>
              <w:pStyle w:val="TAC"/>
              <w:rPr>
                <w:lang w:eastAsia="zh-CN"/>
              </w:rPr>
            </w:pPr>
            <w:r w:rsidRPr="00441CD0">
              <w:rPr>
                <w:lang w:eastAsia="zh-CN"/>
              </w:rPr>
              <w:t>2</w:t>
            </w:r>
          </w:p>
        </w:tc>
      </w:tr>
      <w:tr w:rsidR="00EE5860" w:rsidRPr="00441CD0" w14:paraId="247A14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2AF0C12" w14:textId="77777777" w:rsidR="00EE5860" w:rsidRPr="00441CD0" w:rsidRDefault="00EE5860" w:rsidP="00BB0E1F">
            <w:pPr>
              <w:pStyle w:val="TAC"/>
              <w:rPr>
                <w:lang w:eastAsia="zh-CN"/>
              </w:rPr>
            </w:pPr>
            <w:r w:rsidRPr="00441CD0">
              <w:rPr>
                <w:lang w:eastAsia="zh-CN"/>
              </w:rPr>
              <w:t>251</w:t>
            </w:r>
          </w:p>
        </w:tc>
        <w:tc>
          <w:tcPr>
            <w:tcW w:w="1962" w:type="pct"/>
            <w:tcBorders>
              <w:top w:val="single" w:sz="4" w:space="0" w:color="auto"/>
              <w:left w:val="single" w:sz="4" w:space="0" w:color="auto"/>
              <w:bottom w:val="single" w:sz="4" w:space="0" w:color="auto"/>
              <w:right w:val="single" w:sz="4" w:space="0" w:color="auto"/>
            </w:tcBorders>
          </w:tcPr>
          <w:p w14:paraId="206EF69E" w14:textId="77777777" w:rsidR="00EE5860" w:rsidRPr="00441CD0" w:rsidRDefault="00EE5860" w:rsidP="00BB0E1F">
            <w:pPr>
              <w:pStyle w:val="TAL"/>
              <w:rPr>
                <w:szCs w:val="18"/>
                <w:lang w:val="de-DE" w:eastAsia="zh-CN"/>
              </w:rPr>
            </w:pPr>
            <w:r w:rsidRPr="00441CD0">
              <w:rPr>
                <w:szCs w:val="18"/>
                <w:lang w:val="de-DE" w:eastAsia="zh-CN"/>
              </w:rPr>
              <w:t>QER Control Indications</w:t>
            </w:r>
          </w:p>
        </w:tc>
        <w:tc>
          <w:tcPr>
            <w:tcW w:w="1360" w:type="pct"/>
            <w:tcBorders>
              <w:top w:val="single" w:sz="4" w:space="0" w:color="auto"/>
              <w:left w:val="single" w:sz="4" w:space="0" w:color="auto"/>
              <w:bottom w:val="single" w:sz="4" w:space="0" w:color="auto"/>
              <w:right w:val="single" w:sz="4" w:space="0" w:color="auto"/>
            </w:tcBorders>
          </w:tcPr>
          <w:p w14:paraId="5BF7CA56" w14:textId="0042BD6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.2.174</w:t>
            </w:r>
          </w:p>
        </w:tc>
        <w:tc>
          <w:tcPr>
            <w:tcW w:w="833" w:type="pct"/>
            <w:tcBorders>
              <w:top w:val="single" w:sz="4" w:space="0" w:color="auto"/>
              <w:left w:val="single" w:sz="4" w:space="0" w:color="auto"/>
              <w:bottom w:val="single" w:sz="4" w:space="0" w:color="auto"/>
              <w:right w:val="single" w:sz="4" w:space="0" w:color="auto"/>
            </w:tcBorders>
          </w:tcPr>
          <w:p w14:paraId="4C1A3542" w14:textId="77777777" w:rsidR="00EE5860" w:rsidRPr="00441CD0" w:rsidRDefault="00EE5860" w:rsidP="00BB0E1F">
            <w:pPr>
              <w:pStyle w:val="TAC"/>
              <w:rPr>
                <w:lang w:eastAsia="zh-CN"/>
              </w:rPr>
            </w:pPr>
            <w:r w:rsidRPr="00441CD0">
              <w:rPr>
                <w:lang w:eastAsia="zh-CN"/>
              </w:rPr>
              <w:t>1</w:t>
            </w:r>
          </w:p>
        </w:tc>
      </w:tr>
      <w:tr w:rsidR="00EE5860" w:rsidRPr="00441CD0" w14:paraId="05884F0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A5EE4FF" w14:textId="77777777" w:rsidR="00EE5860" w:rsidRPr="00441CD0" w:rsidRDefault="00EE5860" w:rsidP="00BB0E1F">
            <w:pPr>
              <w:pStyle w:val="TAC"/>
              <w:rPr>
                <w:lang w:eastAsia="zh-CN"/>
              </w:rPr>
            </w:pPr>
            <w:r w:rsidRPr="00441CD0">
              <w:rPr>
                <w:lang w:eastAsia="zh-CN"/>
              </w:rPr>
              <w:t>252</w:t>
            </w:r>
          </w:p>
        </w:tc>
        <w:tc>
          <w:tcPr>
            <w:tcW w:w="1962" w:type="pct"/>
            <w:tcBorders>
              <w:top w:val="single" w:sz="4" w:space="0" w:color="auto"/>
              <w:left w:val="single" w:sz="4" w:space="0" w:color="auto"/>
              <w:bottom w:val="single" w:sz="4" w:space="0" w:color="auto"/>
              <w:right w:val="single" w:sz="4" w:space="0" w:color="auto"/>
            </w:tcBorders>
          </w:tcPr>
          <w:p w14:paraId="2583FB08" w14:textId="77777777" w:rsidR="00EE5860" w:rsidRPr="00441CD0" w:rsidRDefault="00EE5860" w:rsidP="00BB0E1F">
            <w:pPr>
              <w:pStyle w:val="TAL"/>
              <w:rPr>
                <w:szCs w:val="18"/>
                <w:lang w:val="de-DE" w:eastAsia="zh-CN"/>
              </w:rPr>
            </w:pPr>
            <w:r w:rsidRPr="00441CD0">
              <w:rPr>
                <w:szCs w:val="18"/>
                <w:lang w:val="de-DE" w:eastAsia="zh-CN"/>
              </w:rPr>
              <w:t>Packet Rate Status Report</w:t>
            </w:r>
          </w:p>
        </w:tc>
        <w:tc>
          <w:tcPr>
            <w:tcW w:w="1360" w:type="pct"/>
            <w:tcBorders>
              <w:top w:val="single" w:sz="4" w:space="0" w:color="auto"/>
              <w:left w:val="single" w:sz="4" w:space="0" w:color="auto"/>
              <w:bottom w:val="single" w:sz="4" w:space="0" w:color="auto"/>
              <w:right w:val="single" w:sz="4" w:space="0" w:color="auto"/>
            </w:tcBorders>
          </w:tcPr>
          <w:p w14:paraId="53422710" w14:textId="77777777" w:rsidR="00EE5860" w:rsidRPr="00441CD0" w:rsidRDefault="00EE5860" w:rsidP="00BB0E1F">
            <w:pPr>
              <w:pStyle w:val="TAL"/>
            </w:pPr>
            <w:r w:rsidRPr="00441CD0">
              <w:t>Extendable / Table 7.5.7.1-2</w:t>
            </w:r>
          </w:p>
        </w:tc>
        <w:tc>
          <w:tcPr>
            <w:tcW w:w="833" w:type="pct"/>
            <w:tcBorders>
              <w:top w:val="single" w:sz="4" w:space="0" w:color="auto"/>
              <w:left w:val="single" w:sz="4" w:space="0" w:color="auto"/>
              <w:bottom w:val="single" w:sz="4" w:space="0" w:color="auto"/>
              <w:right w:val="single" w:sz="4" w:space="0" w:color="auto"/>
            </w:tcBorders>
          </w:tcPr>
          <w:p w14:paraId="2BE183C1" w14:textId="77777777" w:rsidR="00EE5860" w:rsidRPr="00441CD0" w:rsidRDefault="00EE5860" w:rsidP="00BB0E1F">
            <w:pPr>
              <w:pStyle w:val="TAC"/>
              <w:rPr>
                <w:lang w:eastAsia="zh-CN"/>
              </w:rPr>
            </w:pPr>
            <w:r w:rsidRPr="00441CD0">
              <w:rPr>
                <w:lang w:val="de-DE"/>
              </w:rPr>
              <w:t>Not applicable</w:t>
            </w:r>
          </w:p>
        </w:tc>
      </w:tr>
      <w:tr w:rsidR="00EE5860" w:rsidRPr="00441CD0" w14:paraId="2868964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94C265E" w14:textId="77777777" w:rsidR="00EE5860" w:rsidRPr="00441CD0" w:rsidRDefault="00EE5860" w:rsidP="00BB0E1F">
            <w:pPr>
              <w:pStyle w:val="TAC"/>
              <w:rPr>
                <w:lang w:eastAsia="zh-CN"/>
              </w:rPr>
            </w:pPr>
            <w:r w:rsidRPr="00441CD0">
              <w:rPr>
                <w:lang w:eastAsia="zh-CN"/>
              </w:rPr>
              <w:t>253</w:t>
            </w:r>
          </w:p>
        </w:tc>
        <w:tc>
          <w:tcPr>
            <w:tcW w:w="1962" w:type="pct"/>
            <w:tcBorders>
              <w:top w:val="single" w:sz="4" w:space="0" w:color="auto"/>
              <w:left w:val="single" w:sz="4" w:space="0" w:color="auto"/>
              <w:bottom w:val="single" w:sz="4" w:space="0" w:color="auto"/>
              <w:right w:val="single" w:sz="4" w:space="0" w:color="auto"/>
            </w:tcBorders>
          </w:tcPr>
          <w:p w14:paraId="5968BCCA" w14:textId="77777777" w:rsidR="00EE5860" w:rsidRPr="00441CD0" w:rsidRDefault="00EE5860" w:rsidP="00BB0E1F">
            <w:pPr>
              <w:pStyle w:val="TAL"/>
              <w:rPr>
                <w:szCs w:val="18"/>
                <w:lang w:val="de-DE" w:eastAsia="zh-CN"/>
              </w:rPr>
            </w:pPr>
            <w:r w:rsidRPr="00441CD0">
              <w:rPr>
                <w:szCs w:val="18"/>
                <w:lang w:val="de-DE" w:eastAsia="zh-CN"/>
              </w:rPr>
              <w:t>NF Instance ID</w:t>
            </w:r>
          </w:p>
        </w:tc>
        <w:tc>
          <w:tcPr>
            <w:tcW w:w="1360" w:type="pct"/>
            <w:tcBorders>
              <w:top w:val="single" w:sz="4" w:space="0" w:color="auto"/>
              <w:left w:val="single" w:sz="4" w:space="0" w:color="auto"/>
              <w:bottom w:val="single" w:sz="4" w:space="0" w:color="auto"/>
              <w:right w:val="single" w:sz="4" w:space="0" w:color="auto"/>
            </w:tcBorders>
          </w:tcPr>
          <w:p w14:paraId="221F66A7" w14:textId="5F0DE756"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.2.175</w:t>
            </w:r>
          </w:p>
        </w:tc>
        <w:tc>
          <w:tcPr>
            <w:tcW w:w="833" w:type="pct"/>
            <w:tcBorders>
              <w:top w:val="single" w:sz="4" w:space="0" w:color="auto"/>
              <w:left w:val="single" w:sz="4" w:space="0" w:color="auto"/>
              <w:bottom w:val="single" w:sz="4" w:space="0" w:color="auto"/>
              <w:right w:val="single" w:sz="4" w:space="0" w:color="auto"/>
            </w:tcBorders>
          </w:tcPr>
          <w:p w14:paraId="29B1E345" w14:textId="77777777" w:rsidR="00EE5860" w:rsidRPr="00441CD0" w:rsidRDefault="00EE5860" w:rsidP="00BB0E1F">
            <w:pPr>
              <w:pStyle w:val="TAC"/>
              <w:rPr>
                <w:lang w:eastAsia="zh-CN"/>
              </w:rPr>
            </w:pPr>
            <w:r w:rsidRPr="00441CD0">
              <w:rPr>
                <w:lang w:eastAsia="zh-CN"/>
              </w:rPr>
              <w:t>16</w:t>
            </w:r>
          </w:p>
        </w:tc>
      </w:tr>
      <w:tr w:rsidR="00EE5860" w:rsidRPr="00441CD0" w14:paraId="335E5BC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F5ABF58" w14:textId="77777777" w:rsidR="00EE5860" w:rsidRPr="00441CD0" w:rsidRDefault="00EE5860" w:rsidP="00BB0E1F">
            <w:pPr>
              <w:pStyle w:val="TAC"/>
            </w:pPr>
            <w:r w:rsidRPr="00441CD0">
              <w:t>254</w:t>
            </w:r>
          </w:p>
        </w:tc>
        <w:tc>
          <w:tcPr>
            <w:tcW w:w="1962" w:type="pct"/>
            <w:tcBorders>
              <w:top w:val="single" w:sz="4" w:space="0" w:color="auto"/>
              <w:left w:val="single" w:sz="4" w:space="0" w:color="auto"/>
              <w:bottom w:val="single" w:sz="4" w:space="0" w:color="auto"/>
              <w:right w:val="single" w:sz="4" w:space="0" w:color="auto"/>
            </w:tcBorders>
          </w:tcPr>
          <w:p w14:paraId="676B75B9" w14:textId="77777777" w:rsidR="00EE5860" w:rsidRPr="00441CD0" w:rsidRDefault="00EE5860" w:rsidP="00BB0E1F">
            <w:pPr>
              <w:pStyle w:val="TAL"/>
              <w:rPr>
                <w:lang w:eastAsia="zh-CN"/>
              </w:rPr>
            </w:pPr>
            <w:r w:rsidRPr="00441CD0">
              <w:t>Ethernet Context Information</w:t>
            </w:r>
          </w:p>
        </w:tc>
        <w:tc>
          <w:tcPr>
            <w:tcW w:w="1360" w:type="pct"/>
            <w:tcBorders>
              <w:top w:val="single" w:sz="4" w:space="0" w:color="auto"/>
              <w:left w:val="single" w:sz="4" w:space="0" w:color="auto"/>
              <w:bottom w:val="single" w:sz="4" w:space="0" w:color="auto"/>
              <w:right w:val="single" w:sz="4" w:space="0" w:color="auto"/>
            </w:tcBorders>
          </w:tcPr>
          <w:p w14:paraId="2090237C" w14:textId="77777777" w:rsidR="00EE5860" w:rsidRPr="00441CD0" w:rsidRDefault="00EE5860" w:rsidP="00BB0E1F">
            <w:pPr>
              <w:pStyle w:val="TAL"/>
            </w:pPr>
            <w:r w:rsidRPr="00441CD0">
              <w:t>Extendable / Table 7.5.4.21-1</w:t>
            </w:r>
          </w:p>
        </w:tc>
        <w:tc>
          <w:tcPr>
            <w:tcW w:w="833" w:type="pct"/>
            <w:tcBorders>
              <w:top w:val="single" w:sz="4" w:space="0" w:color="auto"/>
              <w:left w:val="single" w:sz="4" w:space="0" w:color="auto"/>
              <w:bottom w:val="single" w:sz="4" w:space="0" w:color="auto"/>
              <w:right w:val="single" w:sz="4" w:space="0" w:color="auto"/>
            </w:tcBorders>
          </w:tcPr>
          <w:p w14:paraId="54AE0764" w14:textId="77777777" w:rsidR="00EE5860" w:rsidRPr="00441CD0" w:rsidRDefault="00EE5860" w:rsidP="00BB0E1F">
            <w:pPr>
              <w:pStyle w:val="TAC"/>
              <w:rPr>
                <w:lang w:eastAsia="zh-CN"/>
              </w:rPr>
            </w:pPr>
            <w:r w:rsidRPr="00441CD0">
              <w:t>Not Applicable</w:t>
            </w:r>
          </w:p>
        </w:tc>
      </w:tr>
      <w:tr w:rsidR="00EE5860" w:rsidRPr="00441CD0" w14:paraId="548EAC8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5F3899B" w14:textId="77777777" w:rsidR="00EE5860" w:rsidRPr="00441CD0" w:rsidRDefault="00EE5860" w:rsidP="00BB0E1F">
            <w:pPr>
              <w:pStyle w:val="TAC"/>
              <w:rPr>
                <w:lang w:eastAsia="zh-CN"/>
              </w:rPr>
            </w:pPr>
            <w:r w:rsidRPr="00441CD0">
              <w:rPr>
                <w:lang w:eastAsia="zh-CN"/>
              </w:rPr>
              <w:t>255</w:t>
            </w:r>
          </w:p>
        </w:tc>
        <w:tc>
          <w:tcPr>
            <w:tcW w:w="1962" w:type="pct"/>
            <w:tcBorders>
              <w:top w:val="single" w:sz="4" w:space="0" w:color="auto"/>
              <w:left w:val="single" w:sz="4" w:space="0" w:color="auto"/>
              <w:bottom w:val="single" w:sz="4" w:space="0" w:color="auto"/>
              <w:right w:val="single" w:sz="4" w:space="0" w:color="auto"/>
            </w:tcBorders>
          </w:tcPr>
          <w:p w14:paraId="2AF2CE82" w14:textId="77777777" w:rsidR="00EE5860" w:rsidRPr="00441CD0" w:rsidRDefault="00EE5860" w:rsidP="00BB0E1F">
            <w:pPr>
              <w:pStyle w:val="TAL"/>
              <w:rPr>
                <w:szCs w:val="18"/>
                <w:lang w:val="de-DE" w:eastAsia="zh-CN"/>
              </w:rPr>
            </w:pPr>
            <w:r w:rsidRPr="00441CD0">
              <w:rPr>
                <w:rFonts w:hint="eastAsia"/>
                <w:szCs w:val="18"/>
                <w:lang w:val="de-DE" w:eastAsia="zh-CN"/>
              </w:rPr>
              <w:t>R</w:t>
            </w:r>
            <w:r w:rsidRPr="00441CD0">
              <w:rPr>
                <w:szCs w:val="18"/>
                <w:lang w:val="de-DE" w:eastAsia="zh-CN"/>
              </w:rPr>
              <w:t>edundant Transmission Parameters</w:t>
            </w:r>
          </w:p>
        </w:tc>
        <w:tc>
          <w:tcPr>
            <w:tcW w:w="1360" w:type="pct"/>
            <w:tcBorders>
              <w:top w:val="single" w:sz="4" w:space="0" w:color="auto"/>
              <w:left w:val="single" w:sz="4" w:space="0" w:color="auto"/>
              <w:bottom w:val="single" w:sz="4" w:space="0" w:color="auto"/>
              <w:right w:val="single" w:sz="4" w:space="0" w:color="auto"/>
            </w:tcBorders>
          </w:tcPr>
          <w:p w14:paraId="3FE92AD7"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7.5.2.2-5, Table 7.5.2.3-4</w:t>
            </w:r>
          </w:p>
        </w:tc>
        <w:tc>
          <w:tcPr>
            <w:tcW w:w="833" w:type="pct"/>
            <w:tcBorders>
              <w:top w:val="single" w:sz="4" w:space="0" w:color="auto"/>
              <w:left w:val="single" w:sz="4" w:space="0" w:color="auto"/>
              <w:bottom w:val="single" w:sz="4" w:space="0" w:color="auto"/>
              <w:right w:val="single" w:sz="4" w:space="0" w:color="auto"/>
            </w:tcBorders>
          </w:tcPr>
          <w:p w14:paraId="6F1D5D3C" w14:textId="77777777" w:rsidR="00EE5860" w:rsidRPr="00441CD0" w:rsidRDefault="00EE5860" w:rsidP="00BB0E1F">
            <w:pPr>
              <w:pStyle w:val="TAC"/>
              <w:rPr>
                <w:lang w:eastAsia="zh-CN"/>
              </w:rPr>
            </w:pPr>
            <w:r w:rsidRPr="00441CD0">
              <w:t>Not Applicable</w:t>
            </w:r>
          </w:p>
        </w:tc>
      </w:tr>
      <w:tr w:rsidR="00EE5860" w:rsidRPr="00441CD0" w14:paraId="7BA6D8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07E6A7A" w14:textId="77777777" w:rsidR="00EE5860" w:rsidRPr="00441CD0" w:rsidRDefault="00EE5860" w:rsidP="00BB0E1F">
            <w:pPr>
              <w:pStyle w:val="TAC"/>
              <w:rPr>
                <w:lang w:eastAsia="zh-CN"/>
              </w:rPr>
            </w:pPr>
            <w:r w:rsidRPr="00441CD0">
              <w:rPr>
                <w:lang w:eastAsia="zh-CN"/>
              </w:rPr>
              <w:t>256</w:t>
            </w:r>
          </w:p>
        </w:tc>
        <w:tc>
          <w:tcPr>
            <w:tcW w:w="1962" w:type="pct"/>
            <w:tcBorders>
              <w:top w:val="single" w:sz="4" w:space="0" w:color="auto"/>
              <w:left w:val="single" w:sz="4" w:space="0" w:color="auto"/>
              <w:bottom w:val="single" w:sz="4" w:space="0" w:color="auto"/>
              <w:right w:val="single" w:sz="4" w:space="0" w:color="auto"/>
            </w:tcBorders>
          </w:tcPr>
          <w:p w14:paraId="0CC78837" w14:textId="77777777" w:rsidR="00EE5860" w:rsidRPr="00441CD0" w:rsidRDefault="00EE5860" w:rsidP="00BB0E1F">
            <w:pPr>
              <w:pStyle w:val="TAL"/>
              <w:rPr>
                <w:szCs w:val="18"/>
                <w:lang w:val="de-DE" w:eastAsia="zh-CN"/>
              </w:rPr>
            </w:pPr>
            <w:r w:rsidRPr="00441CD0">
              <w:rPr>
                <w:rFonts w:hint="eastAsia"/>
                <w:szCs w:val="18"/>
                <w:lang w:val="de-DE" w:eastAsia="zh-CN"/>
              </w:rPr>
              <w:t>U</w:t>
            </w:r>
            <w:r w:rsidRPr="00441CD0">
              <w:rPr>
                <w:szCs w:val="18"/>
                <w:lang w:val="de-DE" w:eastAsia="zh-CN"/>
              </w:rPr>
              <w:t>pdated PDR</w:t>
            </w:r>
          </w:p>
        </w:tc>
        <w:tc>
          <w:tcPr>
            <w:tcW w:w="1360" w:type="pct"/>
            <w:tcBorders>
              <w:top w:val="single" w:sz="4" w:space="0" w:color="auto"/>
              <w:left w:val="single" w:sz="4" w:space="0" w:color="auto"/>
              <w:bottom w:val="single" w:sz="4" w:space="0" w:color="auto"/>
              <w:right w:val="single" w:sz="4" w:space="0" w:color="auto"/>
            </w:tcBorders>
          </w:tcPr>
          <w:p w14:paraId="5DC15ACE" w14:textId="72F60879" w:rsidR="00EE5860" w:rsidRPr="00441CD0" w:rsidRDefault="00EC2FDD" w:rsidP="00BB0E1F">
            <w:pPr>
              <w:pStyle w:val="TAL"/>
              <w:rPr>
                <w:szCs w:val="16"/>
                <w:lang w:val="sv-SE"/>
              </w:rPr>
            </w:pPr>
            <w:r>
              <w:rPr>
                <w:szCs w:val="16"/>
                <w:lang w:val="sv-SE"/>
              </w:rPr>
              <w:t>Extendable</w:t>
            </w:r>
            <w:r>
              <w:rPr>
                <w:lang w:val="sv-SE"/>
              </w:rPr>
              <w:t xml:space="preserve"> / Table </w:t>
            </w:r>
            <w:r>
              <w:t>7.5.5.5-1</w:t>
            </w:r>
          </w:p>
        </w:tc>
        <w:tc>
          <w:tcPr>
            <w:tcW w:w="833" w:type="pct"/>
            <w:tcBorders>
              <w:top w:val="single" w:sz="4" w:space="0" w:color="auto"/>
              <w:left w:val="single" w:sz="4" w:space="0" w:color="auto"/>
              <w:bottom w:val="single" w:sz="4" w:space="0" w:color="auto"/>
              <w:right w:val="single" w:sz="4" w:space="0" w:color="auto"/>
            </w:tcBorders>
          </w:tcPr>
          <w:p w14:paraId="5DC57859" w14:textId="77777777" w:rsidR="00EE5860" w:rsidRPr="00441CD0" w:rsidRDefault="00EE5860" w:rsidP="00BB0E1F">
            <w:pPr>
              <w:pStyle w:val="TAC"/>
            </w:pPr>
            <w:r w:rsidRPr="00441CD0">
              <w:t>Not Applicable</w:t>
            </w:r>
          </w:p>
        </w:tc>
      </w:tr>
      <w:tr w:rsidR="00EE5860" w:rsidRPr="00441CD0" w14:paraId="200C2E2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DB14D1" w14:textId="77777777" w:rsidR="00EE5860" w:rsidRPr="00441CD0" w:rsidRDefault="00EE5860" w:rsidP="00BB0E1F">
            <w:pPr>
              <w:pStyle w:val="TAC"/>
              <w:rPr>
                <w:lang w:eastAsia="zh-CN"/>
              </w:rPr>
            </w:pPr>
            <w:r>
              <w:rPr>
                <w:lang w:eastAsia="zh-CN"/>
              </w:rPr>
              <w:t>257</w:t>
            </w:r>
          </w:p>
        </w:tc>
        <w:tc>
          <w:tcPr>
            <w:tcW w:w="1962" w:type="pct"/>
            <w:tcBorders>
              <w:top w:val="single" w:sz="4" w:space="0" w:color="auto"/>
              <w:left w:val="single" w:sz="4" w:space="0" w:color="auto"/>
              <w:bottom w:val="single" w:sz="4" w:space="0" w:color="auto"/>
              <w:right w:val="single" w:sz="4" w:space="0" w:color="auto"/>
            </w:tcBorders>
          </w:tcPr>
          <w:p w14:paraId="51BA711D" w14:textId="77777777" w:rsidR="00EE5860" w:rsidRPr="00441CD0" w:rsidRDefault="00EE5860" w:rsidP="00BB0E1F">
            <w:pPr>
              <w:pStyle w:val="TAL"/>
              <w:rPr>
                <w:szCs w:val="18"/>
                <w:lang w:val="de-DE" w:eastAsia="zh-CN"/>
              </w:rPr>
            </w:pPr>
            <w:r>
              <w:rPr>
                <w:szCs w:val="18"/>
                <w:lang w:val="de-DE" w:eastAsia="zh-CN"/>
              </w:rPr>
              <w:t>S-NSSAI</w:t>
            </w:r>
          </w:p>
        </w:tc>
        <w:tc>
          <w:tcPr>
            <w:tcW w:w="1360" w:type="pct"/>
            <w:tcBorders>
              <w:top w:val="single" w:sz="4" w:space="0" w:color="auto"/>
              <w:left w:val="single" w:sz="4" w:space="0" w:color="auto"/>
              <w:bottom w:val="single" w:sz="4" w:space="0" w:color="auto"/>
              <w:right w:val="single" w:sz="4" w:space="0" w:color="auto"/>
            </w:tcBorders>
          </w:tcPr>
          <w:p w14:paraId="7892418B" w14:textId="1F63CDB7" w:rsidR="00EE5860" w:rsidRPr="00441CD0" w:rsidRDefault="00EE5860" w:rsidP="00BB0E1F">
            <w:pPr>
              <w:pStyle w:val="TAL"/>
              <w:rPr>
                <w:szCs w:val="16"/>
                <w:lang w:val="sv-SE"/>
              </w:rPr>
            </w:pPr>
            <w:r>
              <w:t>Fixed</w:t>
            </w:r>
            <w:r w:rsidRPr="00441CD0">
              <w:t xml:space="preserve"> Length / </w:t>
            </w:r>
            <w:r w:rsidR="00415C19" w:rsidRPr="00441CD0">
              <w:t>Clause</w:t>
            </w:r>
            <w:r w:rsidR="00415C19">
              <w:t> </w:t>
            </w:r>
            <w:r w:rsidR="00415C19" w:rsidRPr="00441CD0">
              <w:t>8</w:t>
            </w:r>
            <w:r w:rsidRPr="00441CD0">
              <w:t>.2.</w:t>
            </w:r>
            <w:r>
              <w:rPr>
                <w:lang w:val="sv-SE"/>
              </w:rPr>
              <w:t>176</w:t>
            </w:r>
          </w:p>
        </w:tc>
        <w:tc>
          <w:tcPr>
            <w:tcW w:w="833" w:type="pct"/>
            <w:tcBorders>
              <w:top w:val="single" w:sz="4" w:space="0" w:color="auto"/>
              <w:left w:val="single" w:sz="4" w:space="0" w:color="auto"/>
              <w:bottom w:val="single" w:sz="4" w:space="0" w:color="auto"/>
              <w:right w:val="single" w:sz="4" w:space="0" w:color="auto"/>
            </w:tcBorders>
          </w:tcPr>
          <w:p w14:paraId="1DE973CC" w14:textId="77777777" w:rsidR="00EE5860" w:rsidRPr="00441CD0" w:rsidRDefault="00EE5860" w:rsidP="00BB0E1F">
            <w:pPr>
              <w:pStyle w:val="TAC"/>
            </w:pPr>
            <w:r>
              <w:t>4</w:t>
            </w:r>
          </w:p>
        </w:tc>
      </w:tr>
      <w:tr w:rsidR="00EE5860" w:rsidRPr="00441CD0" w14:paraId="38AAD9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536E3B" w14:textId="77777777" w:rsidR="00EE5860" w:rsidRPr="00441CD0" w:rsidRDefault="00EE5860" w:rsidP="00BB0E1F">
            <w:pPr>
              <w:pStyle w:val="TAC"/>
              <w:rPr>
                <w:lang w:eastAsia="zh-CN"/>
              </w:rPr>
            </w:pPr>
            <w:r>
              <w:rPr>
                <w:lang w:eastAsia="zh-CN"/>
              </w:rPr>
              <w:t>258</w:t>
            </w:r>
          </w:p>
        </w:tc>
        <w:tc>
          <w:tcPr>
            <w:tcW w:w="1962" w:type="pct"/>
            <w:tcBorders>
              <w:top w:val="single" w:sz="4" w:space="0" w:color="auto"/>
              <w:left w:val="single" w:sz="4" w:space="0" w:color="auto"/>
              <w:bottom w:val="single" w:sz="4" w:space="0" w:color="auto"/>
              <w:right w:val="single" w:sz="4" w:space="0" w:color="auto"/>
            </w:tcBorders>
          </w:tcPr>
          <w:p w14:paraId="31B87BAA" w14:textId="77777777" w:rsidR="00EE5860" w:rsidRPr="00441CD0" w:rsidRDefault="00EE5860" w:rsidP="00BB0E1F">
            <w:pPr>
              <w:pStyle w:val="TAL"/>
              <w:rPr>
                <w:szCs w:val="18"/>
                <w:lang w:val="de-DE" w:eastAsia="zh-CN"/>
              </w:rPr>
            </w:pPr>
            <w:r>
              <w:rPr>
                <w:szCs w:val="18"/>
                <w:lang w:val="de-DE" w:eastAsia="zh-CN"/>
              </w:rPr>
              <w:t>IP version</w:t>
            </w:r>
          </w:p>
        </w:tc>
        <w:tc>
          <w:tcPr>
            <w:tcW w:w="1360" w:type="pct"/>
            <w:tcBorders>
              <w:top w:val="single" w:sz="4" w:space="0" w:color="auto"/>
              <w:left w:val="single" w:sz="4" w:space="0" w:color="auto"/>
              <w:bottom w:val="single" w:sz="4" w:space="0" w:color="auto"/>
              <w:right w:val="single" w:sz="4" w:space="0" w:color="auto"/>
            </w:tcBorders>
          </w:tcPr>
          <w:p w14:paraId="0D6D055F" w14:textId="531E8DB7"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177</w:t>
            </w:r>
          </w:p>
        </w:tc>
        <w:tc>
          <w:tcPr>
            <w:tcW w:w="833" w:type="pct"/>
            <w:tcBorders>
              <w:top w:val="single" w:sz="4" w:space="0" w:color="auto"/>
              <w:left w:val="single" w:sz="4" w:space="0" w:color="auto"/>
              <w:bottom w:val="single" w:sz="4" w:space="0" w:color="auto"/>
              <w:right w:val="single" w:sz="4" w:space="0" w:color="auto"/>
            </w:tcBorders>
          </w:tcPr>
          <w:p w14:paraId="2A73D478" w14:textId="77777777" w:rsidR="00EE5860" w:rsidRPr="00441CD0" w:rsidRDefault="00EE5860" w:rsidP="00BB0E1F">
            <w:pPr>
              <w:pStyle w:val="TAC"/>
              <w:rPr>
                <w:lang w:eastAsia="zh-CN"/>
              </w:rPr>
            </w:pPr>
            <w:r>
              <w:rPr>
                <w:rFonts w:hint="eastAsia"/>
                <w:lang w:eastAsia="zh-CN"/>
              </w:rPr>
              <w:t>1</w:t>
            </w:r>
          </w:p>
        </w:tc>
      </w:tr>
      <w:tr w:rsidR="00EE5860" w:rsidRPr="00441CD0" w14:paraId="3E72994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D786818" w14:textId="77777777" w:rsidR="00EE5860" w:rsidRPr="00441CD0" w:rsidRDefault="00EE5860" w:rsidP="00BB0E1F">
            <w:pPr>
              <w:pStyle w:val="TAC"/>
              <w:rPr>
                <w:lang w:eastAsia="zh-CN"/>
              </w:rPr>
            </w:pPr>
            <w:r>
              <w:rPr>
                <w:lang w:eastAsia="zh-CN"/>
              </w:rPr>
              <w:t>259</w:t>
            </w:r>
          </w:p>
        </w:tc>
        <w:tc>
          <w:tcPr>
            <w:tcW w:w="1962" w:type="pct"/>
            <w:tcBorders>
              <w:top w:val="single" w:sz="4" w:space="0" w:color="auto"/>
              <w:left w:val="single" w:sz="4" w:space="0" w:color="auto"/>
              <w:bottom w:val="single" w:sz="4" w:space="0" w:color="auto"/>
              <w:right w:val="single" w:sz="4" w:space="0" w:color="auto"/>
            </w:tcBorders>
          </w:tcPr>
          <w:p w14:paraId="5F3E1D42" w14:textId="77777777" w:rsidR="00EE5860" w:rsidRPr="00441CD0" w:rsidRDefault="00EE5860" w:rsidP="00BB0E1F">
            <w:pPr>
              <w:pStyle w:val="TAL"/>
              <w:rPr>
                <w:szCs w:val="18"/>
                <w:lang w:val="de-DE" w:eastAsia="zh-CN"/>
              </w:rPr>
            </w:pPr>
            <w:r w:rsidRPr="00441CD0">
              <w:t>PFCPASR</w:t>
            </w:r>
            <w:r>
              <w:t>eq</w:t>
            </w:r>
            <w:r w:rsidRPr="00441CD0">
              <w:t>-Flags</w:t>
            </w:r>
          </w:p>
        </w:tc>
        <w:tc>
          <w:tcPr>
            <w:tcW w:w="1360" w:type="pct"/>
            <w:tcBorders>
              <w:top w:val="single" w:sz="4" w:space="0" w:color="auto"/>
              <w:left w:val="single" w:sz="4" w:space="0" w:color="auto"/>
              <w:bottom w:val="single" w:sz="4" w:space="0" w:color="auto"/>
              <w:right w:val="single" w:sz="4" w:space="0" w:color="auto"/>
            </w:tcBorders>
          </w:tcPr>
          <w:p w14:paraId="6CF5642F" w14:textId="581284EC"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178</w:t>
            </w:r>
          </w:p>
        </w:tc>
        <w:tc>
          <w:tcPr>
            <w:tcW w:w="833" w:type="pct"/>
            <w:tcBorders>
              <w:top w:val="single" w:sz="4" w:space="0" w:color="auto"/>
              <w:left w:val="single" w:sz="4" w:space="0" w:color="auto"/>
              <w:bottom w:val="single" w:sz="4" w:space="0" w:color="auto"/>
              <w:right w:val="single" w:sz="4" w:space="0" w:color="auto"/>
            </w:tcBorders>
          </w:tcPr>
          <w:p w14:paraId="1D115EE8" w14:textId="77777777" w:rsidR="00EE5860" w:rsidRPr="00441CD0" w:rsidRDefault="00EE5860" w:rsidP="00BB0E1F">
            <w:pPr>
              <w:pStyle w:val="TAC"/>
            </w:pPr>
            <w:r>
              <w:t>1</w:t>
            </w:r>
          </w:p>
        </w:tc>
      </w:tr>
      <w:tr w:rsidR="00EE5860" w:rsidRPr="00441CD0" w14:paraId="5D36CB4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6E74E8" w14:textId="77777777" w:rsidR="00EE5860" w:rsidRPr="00441CD0" w:rsidRDefault="00EE5860" w:rsidP="00BB0E1F">
            <w:pPr>
              <w:pStyle w:val="TAC"/>
              <w:rPr>
                <w:lang w:eastAsia="zh-CN"/>
              </w:rPr>
            </w:pPr>
            <w:r>
              <w:rPr>
                <w:lang w:eastAsia="zh-CN"/>
              </w:rPr>
              <w:t>260</w:t>
            </w:r>
          </w:p>
        </w:tc>
        <w:tc>
          <w:tcPr>
            <w:tcW w:w="1962" w:type="pct"/>
            <w:tcBorders>
              <w:top w:val="single" w:sz="4" w:space="0" w:color="auto"/>
              <w:left w:val="single" w:sz="4" w:space="0" w:color="auto"/>
              <w:bottom w:val="single" w:sz="4" w:space="0" w:color="auto"/>
              <w:right w:val="single" w:sz="4" w:space="0" w:color="auto"/>
            </w:tcBorders>
          </w:tcPr>
          <w:p w14:paraId="2187D2C2" w14:textId="77777777" w:rsidR="00EE5860" w:rsidRPr="00441CD0" w:rsidRDefault="00EE5860" w:rsidP="00BB0E1F">
            <w:pPr>
              <w:pStyle w:val="TAL"/>
              <w:rPr>
                <w:szCs w:val="18"/>
                <w:lang w:val="de-DE" w:eastAsia="zh-CN"/>
              </w:rPr>
            </w:pPr>
            <w:r>
              <w:rPr>
                <w:szCs w:val="18"/>
                <w:lang w:val="de-DE" w:eastAsia="zh-CN"/>
              </w:rPr>
              <w:t>Data Status</w:t>
            </w:r>
          </w:p>
        </w:tc>
        <w:tc>
          <w:tcPr>
            <w:tcW w:w="1360" w:type="pct"/>
            <w:tcBorders>
              <w:top w:val="single" w:sz="4" w:space="0" w:color="auto"/>
              <w:left w:val="single" w:sz="4" w:space="0" w:color="auto"/>
              <w:bottom w:val="single" w:sz="4" w:space="0" w:color="auto"/>
              <w:right w:val="single" w:sz="4" w:space="0" w:color="auto"/>
            </w:tcBorders>
          </w:tcPr>
          <w:p w14:paraId="72AD1438" w14:textId="194DFC58"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179</w:t>
            </w:r>
          </w:p>
        </w:tc>
        <w:tc>
          <w:tcPr>
            <w:tcW w:w="833" w:type="pct"/>
            <w:tcBorders>
              <w:top w:val="single" w:sz="4" w:space="0" w:color="auto"/>
              <w:left w:val="single" w:sz="4" w:space="0" w:color="auto"/>
              <w:bottom w:val="single" w:sz="4" w:space="0" w:color="auto"/>
              <w:right w:val="single" w:sz="4" w:space="0" w:color="auto"/>
            </w:tcBorders>
          </w:tcPr>
          <w:p w14:paraId="74EDADF0" w14:textId="77777777" w:rsidR="00EE5860" w:rsidRPr="00441CD0" w:rsidRDefault="00EE5860" w:rsidP="00BB0E1F">
            <w:pPr>
              <w:pStyle w:val="TAC"/>
              <w:rPr>
                <w:lang w:eastAsia="zh-CN"/>
              </w:rPr>
            </w:pPr>
            <w:r>
              <w:rPr>
                <w:rFonts w:hint="eastAsia"/>
                <w:lang w:eastAsia="zh-CN"/>
              </w:rPr>
              <w:t>1</w:t>
            </w:r>
          </w:p>
        </w:tc>
      </w:tr>
      <w:tr w:rsidR="00EE5860" w:rsidRPr="00441CD0" w14:paraId="3D93635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A21E6DF" w14:textId="77777777" w:rsidR="00EE5860" w:rsidRPr="00867BF5" w:rsidRDefault="00EE5860" w:rsidP="00BB0E1F">
            <w:pPr>
              <w:pStyle w:val="TAC"/>
              <w:rPr>
                <w:lang w:eastAsia="zh-CN"/>
              </w:rPr>
            </w:pPr>
            <w:r>
              <w:rPr>
                <w:lang w:eastAsia="zh-CN"/>
              </w:rPr>
              <w:t>261</w:t>
            </w:r>
          </w:p>
        </w:tc>
        <w:tc>
          <w:tcPr>
            <w:tcW w:w="1962" w:type="pct"/>
            <w:tcBorders>
              <w:top w:val="single" w:sz="4" w:space="0" w:color="auto"/>
              <w:left w:val="single" w:sz="4" w:space="0" w:color="auto"/>
              <w:bottom w:val="single" w:sz="4" w:space="0" w:color="auto"/>
              <w:right w:val="single" w:sz="4" w:space="0" w:color="auto"/>
            </w:tcBorders>
          </w:tcPr>
          <w:p w14:paraId="21A2BEB2" w14:textId="77777777" w:rsidR="00EE5860" w:rsidRPr="00867BF5" w:rsidRDefault="00EE5860" w:rsidP="00BB0E1F">
            <w:pPr>
              <w:pStyle w:val="TAL"/>
              <w:rPr>
                <w:szCs w:val="18"/>
                <w:lang w:val="de-DE" w:eastAsia="zh-CN"/>
              </w:rPr>
            </w:pPr>
            <w:r>
              <w:rPr>
                <w:rFonts w:hint="eastAsia"/>
                <w:lang w:val="fr-FR" w:eastAsia="zh-CN"/>
              </w:rPr>
              <w:t>Provide RDS configuration information</w:t>
            </w:r>
          </w:p>
        </w:tc>
        <w:tc>
          <w:tcPr>
            <w:tcW w:w="1360" w:type="pct"/>
            <w:tcBorders>
              <w:top w:val="single" w:sz="4" w:space="0" w:color="auto"/>
              <w:left w:val="single" w:sz="4" w:space="0" w:color="auto"/>
              <w:bottom w:val="single" w:sz="4" w:space="0" w:color="auto"/>
              <w:right w:val="single" w:sz="4" w:space="0" w:color="auto"/>
            </w:tcBorders>
          </w:tcPr>
          <w:p w14:paraId="7B7A89A7" w14:textId="77777777" w:rsidR="00EE5860" w:rsidRPr="00867BF5" w:rsidRDefault="00EE5860" w:rsidP="00BB0E1F">
            <w:pPr>
              <w:pStyle w:val="TAL"/>
              <w:rPr>
                <w:lang w:eastAsia="zh-CN"/>
              </w:rPr>
            </w:pPr>
            <w:r w:rsidRPr="00867BF5">
              <w:t>Extendable / Table 7.5.</w:t>
            </w:r>
            <w:r w:rsidRPr="00867BF5">
              <w:rPr>
                <w:lang w:eastAsia="zh-CN"/>
              </w:rPr>
              <w:t>2</w:t>
            </w:r>
            <w:r w:rsidRPr="00867BF5">
              <w:t>.</w:t>
            </w:r>
            <w:r>
              <w:rPr>
                <w:lang w:eastAsia="zh-CN"/>
              </w:rPr>
              <w:t>11</w:t>
            </w:r>
            <w:r w:rsidRPr="00867BF5">
              <w:t>-</w:t>
            </w:r>
            <w:r>
              <w:rPr>
                <w:rFonts w:hint="eastAsia"/>
                <w:lang w:eastAsia="zh-CN"/>
              </w:rPr>
              <w:t>1</w:t>
            </w:r>
          </w:p>
        </w:tc>
        <w:tc>
          <w:tcPr>
            <w:tcW w:w="833" w:type="pct"/>
            <w:tcBorders>
              <w:top w:val="single" w:sz="4" w:space="0" w:color="auto"/>
              <w:left w:val="single" w:sz="4" w:space="0" w:color="auto"/>
              <w:bottom w:val="single" w:sz="4" w:space="0" w:color="auto"/>
              <w:right w:val="single" w:sz="4" w:space="0" w:color="auto"/>
            </w:tcBorders>
          </w:tcPr>
          <w:p w14:paraId="26FFC774" w14:textId="77777777" w:rsidR="00EE5860" w:rsidRPr="00867BF5" w:rsidRDefault="00EE5860" w:rsidP="00BB0E1F">
            <w:pPr>
              <w:pStyle w:val="TAC"/>
              <w:rPr>
                <w:lang w:eastAsia="zh-CN"/>
              </w:rPr>
            </w:pPr>
            <w:r w:rsidRPr="00441CD0">
              <w:t>Not Applicable</w:t>
            </w:r>
          </w:p>
        </w:tc>
      </w:tr>
      <w:tr w:rsidR="00EE5860" w:rsidRPr="00441CD0" w14:paraId="1185D7E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A55DA6A" w14:textId="77777777" w:rsidR="00EE5860" w:rsidRPr="00867BF5" w:rsidRDefault="00EE5860" w:rsidP="00BB0E1F">
            <w:pPr>
              <w:pStyle w:val="TAC"/>
              <w:rPr>
                <w:lang w:eastAsia="zh-CN"/>
              </w:rPr>
            </w:pPr>
            <w:r>
              <w:rPr>
                <w:lang w:eastAsia="zh-CN"/>
              </w:rPr>
              <w:t>262</w:t>
            </w:r>
          </w:p>
        </w:tc>
        <w:tc>
          <w:tcPr>
            <w:tcW w:w="1962" w:type="pct"/>
            <w:tcBorders>
              <w:top w:val="single" w:sz="4" w:space="0" w:color="auto"/>
              <w:left w:val="single" w:sz="4" w:space="0" w:color="auto"/>
              <w:bottom w:val="single" w:sz="4" w:space="0" w:color="auto"/>
              <w:right w:val="single" w:sz="4" w:space="0" w:color="auto"/>
            </w:tcBorders>
          </w:tcPr>
          <w:p w14:paraId="2AA8F2FE" w14:textId="77777777" w:rsidR="00EE5860" w:rsidRPr="00867BF5" w:rsidRDefault="00EE5860" w:rsidP="00BB0E1F">
            <w:pPr>
              <w:pStyle w:val="TAL"/>
              <w:rPr>
                <w:szCs w:val="18"/>
                <w:lang w:val="de-DE" w:eastAsia="zh-CN"/>
              </w:rPr>
            </w:pPr>
            <w:r>
              <w:rPr>
                <w:rFonts w:hint="eastAsia"/>
                <w:lang w:val="fr-FR" w:eastAsia="zh-CN"/>
              </w:rPr>
              <w:t>RDS configuration information</w:t>
            </w:r>
          </w:p>
        </w:tc>
        <w:tc>
          <w:tcPr>
            <w:tcW w:w="1360" w:type="pct"/>
            <w:tcBorders>
              <w:top w:val="single" w:sz="4" w:space="0" w:color="auto"/>
              <w:left w:val="single" w:sz="4" w:space="0" w:color="auto"/>
              <w:bottom w:val="single" w:sz="4" w:space="0" w:color="auto"/>
              <w:right w:val="single" w:sz="4" w:space="0" w:color="auto"/>
            </w:tcBorders>
          </w:tcPr>
          <w:p w14:paraId="2E7ED5FD" w14:textId="12931B7A" w:rsidR="00EE5860" w:rsidRPr="00867BF5" w:rsidRDefault="00EE5860" w:rsidP="00BB0E1F">
            <w:pPr>
              <w:pStyle w:val="TAL"/>
              <w:rPr>
                <w:lang w:eastAsia="zh-CN"/>
              </w:rPr>
            </w:pPr>
            <w:r w:rsidRPr="00867BF5">
              <w:t xml:space="preserve">Extendable / </w:t>
            </w:r>
            <w:r w:rsidR="00415C19" w:rsidRPr="00867BF5">
              <w:t>Clause</w:t>
            </w:r>
            <w:r w:rsidR="00415C19">
              <w:t> </w:t>
            </w:r>
            <w:r w:rsidR="00415C19" w:rsidRPr="00867BF5">
              <w:t>8</w:t>
            </w:r>
            <w:r w:rsidRPr="00867BF5">
              <w:t>.2.</w:t>
            </w:r>
            <w:r>
              <w:rPr>
                <w:lang w:eastAsia="zh-CN"/>
              </w:rPr>
              <w:t>180</w:t>
            </w:r>
          </w:p>
        </w:tc>
        <w:tc>
          <w:tcPr>
            <w:tcW w:w="833" w:type="pct"/>
            <w:tcBorders>
              <w:top w:val="single" w:sz="4" w:space="0" w:color="auto"/>
              <w:left w:val="single" w:sz="4" w:space="0" w:color="auto"/>
              <w:bottom w:val="single" w:sz="4" w:space="0" w:color="auto"/>
              <w:right w:val="single" w:sz="4" w:space="0" w:color="auto"/>
            </w:tcBorders>
          </w:tcPr>
          <w:p w14:paraId="52E40AF9" w14:textId="77777777" w:rsidR="00EE5860" w:rsidRPr="00867BF5" w:rsidRDefault="00EE5860" w:rsidP="00BB0E1F">
            <w:pPr>
              <w:pStyle w:val="TAC"/>
              <w:rPr>
                <w:lang w:eastAsia="zh-CN"/>
              </w:rPr>
            </w:pPr>
            <w:r>
              <w:rPr>
                <w:rFonts w:hint="eastAsia"/>
                <w:lang w:val="de-DE" w:eastAsia="zh-CN"/>
              </w:rPr>
              <w:t>1</w:t>
            </w:r>
          </w:p>
        </w:tc>
      </w:tr>
      <w:tr w:rsidR="00EE5860" w:rsidRPr="00441CD0" w14:paraId="55D469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6B8DD3C" w14:textId="77777777" w:rsidR="00EE5860" w:rsidRDefault="00EE5860" w:rsidP="00BB0E1F">
            <w:pPr>
              <w:pStyle w:val="TAC"/>
              <w:rPr>
                <w:lang w:eastAsia="zh-CN"/>
              </w:rPr>
            </w:pPr>
            <w:r>
              <w:rPr>
                <w:lang w:eastAsia="zh-CN"/>
              </w:rPr>
              <w:t>263</w:t>
            </w:r>
          </w:p>
        </w:tc>
        <w:tc>
          <w:tcPr>
            <w:tcW w:w="1962" w:type="pct"/>
            <w:tcBorders>
              <w:top w:val="single" w:sz="4" w:space="0" w:color="auto"/>
              <w:left w:val="single" w:sz="4" w:space="0" w:color="auto"/>
              <w:bottom w:val="single" w:sz="4" w:space="0" w:color="auto"/>
              <w:right w:val="single" w:sz="4" w:space="0" w:color="auto"/>
            </w:tcBorders>
          </w:tcPr>
          <w:p w14:paraId="0D0C2D9A" w14:textId="77777777" w:rsidR="00EE5860" w:rsidRPr="00441CD0" w:rsidRDefault="00EE5860" w:rsidP="00BB0E1F">
            <w:pPr>
              <w:pStyle w:val="TAL"/>
              <w:rPr>
                <w:szCs w:val="18"/>
                <w:lang w:val="de-DE" w:eastAsia="zh-CN"/>
              </w:rPr>
            </w:pPr>
            <w:r w:rsidRPr="00441CD0">
              <w:t xml:space="preserve">Query </w:t>
            </w:r>
            <w:r>
              <w:t>Packet Rate Status</w:t>
            </w:r>
            <w:r w:rsidRPr="00441CD0">
              <w:rPr>
                <w:lang w:eastAsia="zh-CN"/>
              </w:rPr>
              <w:t xml:space="preserve"> IE </w:t>
            </w:r>
            <w:r w:rsidRPr="00441CD0">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14:paraId="273E2884" w14:textId="77777777" w:rsidR="00EE5860" w:rsidRPr="00441CD0" w:rsidRDefault="00EE5860" w:rsidP="00BB0E1F">
            <w:pPr>
              <w:pStyle w:val="TAL"/>
              <w:rPr>
                <w:szCs w:val="16"/>
                <w:lang w:val="sv-SE"/>
              </w:rPr>
            </w:pPr>
            <w:r w:rsidRPr="00441CD0">
              <w:rPr>
                <w:lang w:val="fr-FR"/>
              </w:rPr>
              <w:t xml:space="preserve">Extendable / Table </w:t>
            </w:r>
            <w:r w:rsidRPr="00441CD0">
              <w:t>7.5.4.</w:t>
            </w:r>
            <w:r>
              <w:t>22</w:t>
            </w:r>
            <w:r w:rsidRPr="00441CD0">
              <w:t>-1</w:t>
            </w:r>
          </w:p>
        </w:tc>
        <w:tc>
          <w:tcPr>
            <w:tcW w:w="833" w:type="pct"/>
            <w:tcBorders>
              <w:top w:val="single" w:sz="4" w:space="0" w:color="auto"/>
              <w:left w:val="single" w:sz="4" w:space="0" w:color="auto"/>
              <w:bottom w:val="single" w:sz="4" w:space="0" w:color="auto"/>
              <w:right w:val="single" w:sz="4" w:space="0" w:color="auto"/>
            </w:tcBorders>
          </w:tcPr>
          <w:p w14:paraId="16A512F1" w14:textId="77777777" w:rsidR="00EE5860" w:rsidRPr="00441CD0" w:rsidRDefault="00EE5860" w:rsidP="00BB0E1F">
            <w:pPr>
              <w:pStyle w:val="TAC"/>
            </w:pPr>
            <w:r w:rsidRPr="00441CD0">
              <w:rPr>
                <w:lang w:val="fr-FR"/>
              </w:rPr>
              <w:t>Not Applicable</w:t>
            </w:r>
          </w:p>
        </w:tc>
      </w:tr>
      <w:tr w:rsidR="00EE5860" w:rsidRPr="00441CD0" w14:paraId="6AA71D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EE139C" w14:textId="77777777" w:rsidR="00EE5860" w:rsidRDefault="00EE5860" w:rsidP="00BB0E1F">
            <w:pPr>
              <w:pStyle w:val="TAC"/>
              <w:rPr>
                <w:lang w:eastAsia="zh-CN"/>
              </w:rPr>
            </w:pPr>
            <w:r>
              <w:rPr>
                <w:lang w:eastAsia="zh-CN"/>
              </w:rPr>
              <w:t>264</w:t>
            </w:r>
          </w:p>
        </w:tc>
        <w:tc>
          <w:tcPr>
            <w:tcW w:w="1962" w:type="pct"/>
            <w:tcBorders>
              <w:top w:val="single" w:sz="4" w:space="0" w:color="auto"/>
              <w:left w:val="single" w:sz="4" w:space="0" w:color="auto"/>
              <w:bottom w:val="single" w:sz="4" w:space="0" w:color="auto"/>
              <w:right w:val="single" w:sz="4" w:space="0" w:color="auto"/>
            </w:tcBorders>
          </w:tcPr>
          <w:p w14:paraId="587316B8" w14:textId="77777777" w:rsidR="00EE5860" w:rsidRPr="00441CD0" w:rsidRDefault="00EE5860" w:rsidP="00BB0E1F">
            <w:pPr>
              <w:pStyle w:val="TAL"/>
            </w:pPr>
            <w:r>
              <w:t>Packet Rate Status Report</w:t>
            </w:r>
            <w:r w:rsidRPr="00441CD0">
              <w:rPr>
                <w:lang w:eastAsia="zh-CN"/>
              </w:rPr>
              <w:t xml:space="preserve"> IE </w:t>
            </w:r>
            <w:r w:rsidRPr="00441CD0">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14:paraId="523B82E2" w14:textId="77777777" w:rsidR="00EE5860" w:rsidRPr="00441CD0" w:rsidRDefault="00EE5860" w:rsidP="00BB0E1F">
            <w:pPr>
              <w:pStyle w:val="TAL"/>
              <w:rPr>
                <w:szCs w:val="16"/>
                <w:lang w:val="sv-SE"/>
              </w:rPr>
            </w:pPr>
            <w:r w:rsidRPr="00441CD0">
              <w:rPr>
                <w:lang w:val="fr-FR"/>
              </w:rPr>
              <w:t xml:space="preserve">Extendable / Table </w:t>
            </w:r>
            <w:r w:rsidRPr="00441CD0">
              <w:t>7.5.</w:t>
            </w:r>
            <w:r>
              <w:t>5</w:t>
            </w:r>
            <w:r w:rsidRPr="00441CD0">
              <w:t>.</w:t>
            </w:r>
            <w:r>
              <w:t>4</w:t>
            </w:r>
            <w:r w:rsidRPr="00441CD0">
              <w:t>-</w:t>
            </w:r>
            <w:r>
              <w:t>1</w:t>
            </w:r>
          </w:p>
        </w:tc>
        <w:tc>
          <w:tcPr>
            <w:tcW w:w="833" w:type="pct"/>
            <w:tcBorders>
              <w:top w:val="single" w:sz="4" w:space="0" w:color="auto"/>
              <w:left w:val="single" w:sz="4" w:space="0" w:color="auto"/>
              <w:bottom w:val="single" w:sz="4" w:space="0" w:color="auto"/>
              <w:right w:val="single" w:sz="4" w:space="0" w:color="auto"/>
            </w:tcBorders>
          </w:tcPr>
          <w:p w14:paraId="50190379" w14:textId="77777777" w:rsidR="00EE5860" w:rsidRPr="00441CD0" w:rsidRDefault="00EE5860" w:rsidP="00BB0E1F">
            <w:pPr>
              <w:pStyle w:val="TAC"/>
            </w:pPr>
            <w:r w:rsidRPr="00441CD0">
              <w:rPr>
                <w:lang w:val="fr-FR"/>
              </w:rPr>
              <w:t>Not Applicable</w:t>
            </w:r>
          </w:p>
        </w:tc>
      </w:tr>
      <w:tr w:rsidR="00EE5860" w:rsidRPr="00441CD0" w14:paraId="02031CE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8353A83" w14:textId="77777777" w:rsidR="00EE5860" w:rsidRPr="00441CD0" w:rsidRDefault="00EE5860" w:rsidP="00BB0E1F">
            <w:pPr>
              <w:pStyle w:val="TAC"/>
              <w:rPr>
                <w:lang w:eastAsia="zh-CN"/>
              </w:rPr>
            </w:pPr>
            <w:r>
              <w:rPr>
                <w:lang w:eastAsia="zh-CN"/>
              </w:rPr>
              <w:t>265</w:t>
            </w:r>
          </w:p>
        </w:tc>
        <w:tc>
          <w:tcPr>
            <w:tcW w:w="1962" w:type="pct"/>
            <w:tcBorders>
              <w:top w:val="single" w:sz="4" w:space="0" w:color="auto"/>
              <w:left w:val="single" w:sz="4" w:space="0" w:color="auto"/>
              <w:bottom w:val="single" w:sz="4" w:space="0" w:color="auto"/>
              <w:right w:val="single" w:sz="4" w:space="0" w:color="auto"/>
            </w:tcBorders>
          </w:tcPr>
          <w:p w14:paraId="1D128CC2" w14:textId="77777777" w:rsidR="00EE5860" w:rsidRPr="00441CD0" w:rsidRDefault="00EE5860" w:rsidP="00BB0E1F">
            <w:pPr>
              <w:pStyle w:val="TAL"/>
              <w:rPr>
                <w:szCs w:val="18"/>
                <w:lang w:val="de-DE" w:eastAsia="zh-CN"/>
              </w:rPr>
            </w:pPr>
            <w:r w:rsidRPr="0077022A">
              <w:rPr>
                <w:szCs w:val="18"/>
                <w:lang w:val="de-DE" w:eastAsia="zh-CN"/>
              </w:rPr>
              <w:t>MPTCP Applicable Indication</w:t>
            </w:r>
          </w:p>
        </w:tc>
        <w:tc>
          <w:tcPr>
            <w:tcW w:w="1360" w:type="pct"/>
            <w:tcBorders>
              <w:top w:val="single" w:sz="4" w:space="0" w:color="auto"/>
              <w:left w:val="single" w:sz="4" w:space="0" w:color="auto"/>
              <w:bottom w:val="single" w:sz="4" w:space="0" w:color="auto"/>
              <w:right w:val="single" w:sz="4" w:space="0" w:color="auto"/>
            </w:tcBorders>
          </w:tcPr>
          <w:p w14:paraId="6BAEA7CB" w14:textId="304E8316"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181</w:t>
            </w:r>
          </w:p>
        </w:tc>
        <w:tc>
          <w:tcPr>
            <w:tcW w:w="833" w:type="pct"/>
            <w:tcBorders>
              <w:top w:val="single" w:sz="4" w:space="0" w:color="auto"/>
              <w:left w:val="single" w:sz="4" w:space="0" w:color="auto"/>
              <w:bottom w:val="single" w:sz="4" w:space="0" w:color="auto"/>
              <w:right w:val="single" w:sz="4" w:space="0" w:color="auto"/>
            </w:tcBorders>
          </w:tcPr>
          <w:p w14:paraId="2668153A" w14:textId="77777777" w:rsidR="00EE5860" w:rsidRPr="00441CD0" w:rsidRDefault="00EE5860" w:rsidP="00BB0E1F">
            <w:pPr>
              <w:pStyle w:val="TAC"/>
            </w:pPr>
            <w:r>
              <w:t>1</w:t>
            </w:r>
          </w:p>
        </w:tc>
      </w:tr>
      <w:tr w:rsidR="00EE5860" w:rsidRPr="00441CD0" w14:paraId="3E756E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C79752E" w14:textId="77777777" w:rsidR="00EE5860" w:rsidRPr="00441CD0" w:rsidRDefault="00EE5860" w:rsidP="00BB0E1F">
            <w:pPr>
              <w:pStyle w:val="TAC"/>
              <w:rPr>
                <w:lang w:eastAsia="zh-CN"/>
              </w:rPr>
            </w:pPr>
            <w:r>
              <w:rPr>
                <w:lang w:eastAsia="zh-CN"/>
              </w:rPr>
              <w:t>266</w:t>
            </w:r>
          </w:p>
        </w:tc>
        <w:tc>
          <w:tcPr>
            <w:tcW w:w="1962" w:type="pct"/>
            <w:tcBorders>
              <w:top w:val="single" w:sz="4" w:space="0" w:color="auto"/>
              <w:left w:val="single" w:sz="4" w:space="0" w:color="auto"/>
              <w:bottom w:val="single" w:sz="4" w:space="0" w:color="auto"/>
              <w:right w:val="single" w:sz="4" w:space="0" w:color="auto"/>
            </w:tcBorders>
          </w:tcPr>
          <w:p w14:paraId="6A9151AF" w14:textId="77777777" w:rsidR="00EE5860" w:rsidRPr="00441CD0" w:rsidRDefault="00EE5860" w:rsidP="00BB0E1F">
            <w:pPr>
              <w:pStyle w:val="TAL"/>
              <w:rPr>
                <w:szCs w:val="18"/>
                <w:lang w:val="de-DE" w:eastAsia="zh-CN"/>
              </w:rPr>
            </w:pPr>
            <w:r>
              <w:rPr>
                <w:lang w:val="fr-FR"/>
              </w:rPr>
              <w:t>Bridge</w:t>
            </w:r>
            <w:r w:rsidRPr="00441CD0">
              <w:rPr>
                <w:lang w:val="fr-FR"/>
              </w:rPr>
              <w:t xml:space="preserve"> Management Information Container</w:t>
            </w:r>
          </w:p>
        </w:tc>
        <w:tc>
          <w:tcPr>
            <w:tcW w:w="1360" w:type="pct"/>
            <w:tcBorders>
              <w:top w:val="single" w:sz="4" w:space="0" w:color="auto"/>
              <w:left w:val="single" w:sz="4" w:space="0" w:color="auto"/>
              <w:bottom w:val="single" w:sz="4" w:space="0" w:color="auto"/>
              <w:right w:val="single" w:sz="4" w:space="0" w:color="auto"/>
            </w:tcBorders>
          </w:tcPr>
          <w:p w14:paraId="63F78D99" w14:textId="2D806462" w:rsidR="00EE5860" w:rsidRPr="00441CD0" w:rsidRDefault="00EE5860" w:rsidP="00BB0E1F">
            <w:pPr>
              <w:pStyle w:val="TAL"/>
              <w:rPr>
                <w:szCs w:val="16"/>
                <w:lang w:val="sv-SE"/>
              </w:rPr>
            </w:pPr>
            <w:r w:rsidRPr="00441CD0">
              <w:rPr>
                <w:lang w:val="fr-FR"/>
              </w:rPr>
              <w:t xml:space="preserve">Variable Length / </w:t>
            </w:r>
            <w:r w:rsidR="00415C19" w:rsidRPr="00441CD0">
              <w:t>Clause</w:t>
            </w:r>
            <w:r w:rsidR="00415C19">
              <w:t> </w:t>
            </w:r>
            <w:r w:rsidR="00415C19" w:rsidRPr="00441CD0">
              <w:t>8</w:t>
            </w:r>
            <w:r w:rsidRPr="00441CD0">
              <w:t>.2.</w:t>
            </w:r>
            <w:r>
              <w:t>182</w:t>
            </w:r>
          </w:p>
        </w:tc>
        <w:tc>
          <w:tcPr>
            <w:tcW w:w="833" w:type="pct"/>
            <w:tcBorders>
              <w:top w:val="single" w:sz="4" w:space="0" w:color="auto"/>
              <w:left w:val="single" w:sz="4" w:space="0" w:color="auto"/>
              <w:bottom w:val="single" w:sz="4" w:space="0" w:color="auto"/>
              <w:right w:val="single" w:sz="4" w:space="0" w:color="auto"/>
            </w:tcBorders>
          </w:tcPr>
          <w:p w14:paraId="2B001D6B" w14:textId="77777777" w:rsidR="00EE5860" w:rsidRPr="00441CD0" w:rsidRDefault="00EE5860" w:rsidP="00BB0E1F">
            <w:pPr>
              <w:pStyle w:val="TAC"/>
            </w:pPr>
            <w:r w:rsidRPr="00441CD0">
              <w:rPr>
                <w:lang w:val="fr-FR"/>
              </w:rPr>
              <w:t>Not Applicable</w:t>
            </w:r>
          </w:p>
        </w:tc>
      </w:tr>
      <w:tr w:rsidR="00EE5860" w:rsidRPr="00441CD0" w14:paraId="37A54E9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A2AB15C" w14:textId="77777777" w:rsidR="00EE5860" w:rsidRPr="004C0E0C" w:rsidRDefault="00EE5860" w:rsidP="00BB0E1F">
            <w:pPr>
              <w:pStyle w:val="TAC"/>
              <w:rPr>
                <w:lang w:eastAsia="zh-CN"/>
              </w:rPr>
            </w:pPr>
            <w:r w:rsidRPr="004C0E0C">
              <w:rPr>
                <w:lang w:eastAsia="zh-CN"/>
              </w:rPr>
              <w:t>267</w:t>
            </w:r>
          </w:p>
        </w:tc>
        <w:tc>
          <w:tcPr>
            <w:tcW w:w="1962" w:type="pct"/>
            <w:tcBorders>
              <w:top w:val="single" w:sz="4" w:space="0" w:color="auto"/>
              <w:left w:val="single" w:sz="4" w:space="0" w:color="auto"/>
              <w:bottom w:val="single" w:sz="4" w:space="0" w:color="auto"/>
              <w:right w:val="single" w:sz="4" w:space="0" w:color="auto"/>
            </w:tcBorders>
          </w:tcPr>
          <w:p w14:paraId="12E2DC2F" w14:textId="77777777" w:rsidR="00EE5860" w:rsidRPr="00441CD0" w:rsidRDefault="00EE5860" w:rsidP="00BB0E1F">
            <w:pPr>
              <w:pStyle w:val="TAL"/>
              <w:rPr>
                <w:szCs w:val="18"/>
                <w:lang w:val="de-DE" w:eastAsia="zh-CN"/>
              </w:rPr>
            </w:pPr>
            <w:r>
              <w:rPr>
                <w:rFonts w:cs="Arial"/>
                <w:lang w:val="en-US" w:eastAsia="x-none"/>
              </w:rPr>
              <w:t>UE IP Address Usage Information</w:t>
            </w:r>
          </w:p>
        </w:tc>
        <w:tc>
          <w:tcPr>
            <w:tcW w:w="1360" w:type="pct"/>
            <w:tcBorders>
              <w:top w:val="single" w:sz="4" w:space="0" w:color="auto"/>
              <w:left w:val="single" w:sz="4" w:space="0" w:color="auto"/>
              <w:bottom w:val="single" w:sz="4" w:space="0" w:color="auto"/>
              <w:right w:val="single" w:sz="4" w:space="0" w:color="auto"/>
            </w:tcBorders>
          </w:tcPr>
          <w:p w14:paraId="2425AEAC" w14:textId="77777777" w:rsidR="00EE5860" w:rsidRPr="00441CD0" w:rsidRDefault="00EE5860" w:rsidP="00BB0E1F">
            <w:pPr>
              <w:pStyle w:val="TAL"/>
              <w:rPr>
                <w:szCs w:val="16"/>
                <w:lang w:val="sv-SE"/>
              </w:rPr>
            </w:pPr>
            <w:r w:rsidRPr="00441CD0">
              <w:rPr>
                <w:szCs w:val="16"/>
                <w:lang w:val="sv-SE"/>
              </w:rPr>
              <w:t>Extendable</w:t>
            </w:r>
            <w:r w:rsidRPr="00441CD0">
              <w:rPr>
                <w:lang w:val="sv-SE"/>
              </w:rPr>
              <w:t xml:space="preserve"> / Table </w:t>
            </w:r>
            <w:r w:rsidRPr="00441CD0">
              <w:t>7.</w:t>
            </w:r>
            <w:r>
              <w:t>4.4</w:t>
            </w:r>
            <w:r w:rsidRPr="00441CD0">
              <w:t>.</w:t>
            </w:r>
            <w:r>
              <w:t>3</w:t>
            </w:r>
            <w:r w:rsidRPr="00441CD0">
              <w:t>.</w:t>
            </w:r>
            <w:r>
              <w:t>1</w:t>
            </w:r>
            <w:r w:rsidRPr="00441CD0">
              <w:t>-1</w:t>
            </w:r>
          </w:p>
        </w:tc>
        <w:tc>
          <w:tcPr>
            <w:tcW w:w="833" w:type="pct"/>
            <w:tcBorders>
              <w:top w:val="single" w:sz="4" w:space="0" w:color="auto"/>
              <w:left w:val="single" w:sz="4" w:space="0" w:color="auto"/>
              <w:bottom w:val="single" w:sz="4" w:space="0" w:color="auto"/>
              <w:right w:val="single" w:sz="4" w:space="0" w:color="auto"/>
            </w:tcBorders>
          </w:tcPr>
          <w:p w14:paraId="54AACDC8" w14:textId="77777777" w:rsidR="00EE5860" w:rsidRPr="00441CD0" w:rsidRDefault="00EE5860" w:rsidP="00BB0E1F">
            <w:pPr>
              <w:pStyle w:val="TAC"/>
            </w:pPr>
            <w:r w:rsidRPr="00441CD0">
              <w:t>Not Applicable</w:t>
            </w:r>
          </w:p>
        </w:tc>
      </w:tr>
      <w:tr w:rsidR="00EE5860" w:rsidRPr="00441CD0" w14:paraId="6C86D4B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BC3F381" w14:textId="77777777" w:rsidR="00EE5860" w:rsidRPr="004C0E0C" w:rsidRDefault="00EE5860" w:rsidP="00BB0E1F">
            <w:pPr>
              <w:pStyle w:val="TAC"/>
              <w:rPr>
                <w:lang w:eastAsia="zh-CN"/>
              </w:rPr>
            </w:pPr>
            <w:r w:rsidRPr="004C0E0C">
              <w:rPr>
                <w:lang w:eastAsia="zh-CN"/>
              </w:rPr>
              <w:t>268</w:t>
            </w:r>
          </w:p>
        </w:tc>
        <w:tc>
          <w:tcPr>
            <w:tcW w:w="1962" w:type="pct"/>
            <w:tcBorders>
              <w:top w:val="single" w:sz="4" w:space="0" w:color="auto"/>
              <w:left w:val="single" w:sz="4" w:space="0" w:color="auto"/>
              <w:bottom w:val="single" w:sz="4" w:space="0" w:color="auto"/>
              <w:right w:val="single" w:sz="4" w:space="0" w:color="auto"/>
            </w:tcBorders>
          </w:tcPr>
          <w:p w14:paraId="07618C1C" w14:textId="77777777" w:rsidR="00EE5860" w:rsidRPr="0090178F" w:rsidRDefault="00EE5860" w:rsidP="00BB0E1F">
            <w:pPr>
              <w:pStyle w:val="TAL"/>
              <w:rPr>
                <w:rFonts w:cs="Arial"/>
                <w:lang w:val="en-US" w:eastAsia="x-none"/>
              </w:rPr>
            </w:pPr>
            <w:r w:rsidRPr="00AA0279">
              <w:t>Number of UE IP Address</w:t>
            </w:r>
            <w:r>
              <w:t>es</w:t>
            </w:r>
          </w:p>
        </w:tc>
        <w:tc>
          <w:tcPr>
            <w:tcW w:w="1360" w:type="pct"/>
            <w:tcBorders>
              <w:top w:val="single" w:sz="4" w:space="0" w:color="auto"/>
              <w:left w:val="single" w:sz="4" w:space="0" w:color="auto"/>
              <w:bottom w:val="single" w:sz="4" w:space="0" w:color="auto"/>
              <w:right w:val="single" w:sz="4" w:space="0" w:color="auto"/>
            </w:tcBorders>
          </w:tcPr>
          <w:p w14:paraId="4448C565" w14:textId="64050D5B" w:rsidR="00EE5860" w:rsidRPr="00441CD0" w:rsidRDefault="00EE5860" w:rsidP="00BB0E1F">
            <w:pPr>
              <w:pStyle w:val="TAL"/>
              <w:rPr>
                <w:szCs w:val="16"/>
                <w:lang w:val="sv-SE"/>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183</w:t>
            </w:r>
          </w:p>
        </w:tc>
        <w:tc>
          <w:tcPr>
            <w:tcW w:w="833" w:type="pct"/>
            <w:tcBorders>
              <w:top w:val="single" w:sz="4" w:space="0" w:color="auto"/>
              <w:left w:val="single" w:sz="4" w:space="0" w:color="auto"/>
              <w:bottom w:val="single" w:sz="4" w:space="0" w:color="auto"/>
              <w:right w:val="single" w:sz="4" w:space="0" w:color="auto"/>
            </w:tcBorders>
          </w:tcPr>
          <w:p w14:paraId="36C98883" w14:textId="77777777" w:rsidR="00EE5860" w:rsidRPr="00441CD0" w:rsidRDefault="00EE5860" w:rsidP="00BB0E1F">
            <w:pPr>
              <w:pStyle w:val="TAC"/>
            </w:pPr>
            <w:r>
              <w:t>1</w:t>
            </w:r>
          </w:p>
        </w:tc>
      </w:tr>
      <w:tr w:rsidR="00EE5860" w:rsidRPr="00441CD0" w14:paraId="0052B0A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B9C5DFC" w14:textId="77777777" w:rsidR="00EE5860" w:rsidRPr="004C0E0C" w:rsidRDefault="00EE5860" w:rsidP="00BB0E1F">
            <w:pPr>
              <w:pStyle w:val="TAC"/>
              <w:rPr>
                <w:lang w:eastAsia="zh-CN"/>
              </w:rPr>
            </w:pPr>
            <w:r w:rsidRPr="004C0E0C">
              <w:rPr>
                <w:lang w:eastAsia="zh-CN"/>
              </w:rPr>
              <w:t>269</w:t>
            </w:r>
          </w:p>
        </w:tc>
        <w:tc>
          <w:tcPr>
            <w:tcW w:w="1962" w:type="pct"/>
            <w:tcBorders>
              <w:top w:val="single" w:sz="4" w:space="0" w:color="auto"/>
              <w:left w:val="single" w:sz="4" w:space="0" w:color="auto"/>
              <w:bottom w:val="single" w:sz="4" w:space="0" w:color="auto"/>
              <w:right w:val="single" w:sz="4" w:space="0" w:color="auto"/>
            </w:tcBorders>
          </w:tcPr>
          <w:p w14:paraId="08CE41D3" w14:textId="77777777" w:rsidR="00EE5860" w:rsidRPr="00AA0279" w:rsidRDefault="00EE5860" w:rsidP="00BB0E1F">
            <w:pPr>
              <w:pStyle w:val="TAL"/>
            </w:pPr>
            <w:r>
              <w:t>Validity Timer</w:t>
            </w:r>
          </w:p>
        </w:tc>
        <w:tc>
          <w:tcPr>
            <w:tcW w:w="1360" w:type="pct"/>
            <w:tcBorders>
              <w:top w:val="single" w:sz="4" w:space="0" w:color="auto"/>
              <w:left w:val="single" w:sz="4" w:space="0" w:color="auto"/>
              <w:bottom w:val="single" w:sz="4" w:space="0" w:color="auto"/>
              <w:right w:val="single" w:sz="4" w:space="0" w:color="auto"/>
            </w:tcBorders>
          </w:tcPr>
          <w:p w14:paraId="6BBFF4BF" w14:textId="5A77FF0D" w:rsidR="00EE5860" w:rsidRDefault="00EE5860" w:rsidP="00BB0E1F">
            <w:pPr>
              <w:pStyle w:val="TAL"/>
              <w:rPr>
                <w:lang w:val="fr-FR"/>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184</w:t>
            </w:r>
          </w:p>
        </w:tc>
        <w:tc>
          <w:tcPr>
            <w:tcW w:w="833" w:type="pct"/>
            <w:tcBorders>
              <w:top w:val="single" w:sz="4" w:space="0" w:color="auto"/>
              <w:left w:val="single" w:sz="4" w:space="0" w:color="auto"/>
              <w:bottom w:val="single" w:sz="4" w:space="0" w:color="auto"/>
              <w:right w:val="single" w:sz="4" w:space="0" w:color="auto"/>
            </w:tcBorders>
          </w:tcPr>
          <w:p w14:paraId="3E1D2CF6" w14:textId="77777777" w:rsidR="00EE5860" w:rsidRDefault="00EE5860" w:rsidP="00BB0E1F">
            <w:pPr>
              <w:pStyle w:val="TAC"/>
            </w:pPr>
            <w:r>
              <w:t>2</w:t>
            </w:r>
          </w:p>
        </w:tc>
      </w:tr>
      <w:tr w:rsidR="00EE5860" w:rsidRPr="00441CD0" w14:paraId="2E0DBB2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F500E52" w14:textId="77777777" w:rsidR="00EE5860" w:rsidRPr="004C0E0C" w:rsidRDefault="00EE5860" w:rsidP="00BB0E1F">
            <w:pPr>
              <w:pStyle w:val="TAC"/>
              <w:rPr>
                <w:lang w:eastAsia="zh-CN"/>
              </w:rPr>
            </w:pPr>
            <w:r>
              <w:rPr>
                <w:lang w:eastAsia="zh-CN"/>
              </w:rPr>
              <w:t>270</w:t>
            </w:r>
          </w:p>
        </w:tc>
        <w:tc>
          <w:tcPr>
            <w:tcW w:w="1962" w:type="pct"/>
            <w:tcBorders>
              <w:top w:val="single" w:sz="4" w:space="0" w:color="auto"/>
              <w:left w:val="single" w:sz="4" w:space="0" w:color="auto"/>
              <w:bottom w:val="single" w:sz="4" w:space="0" w:color="auto"/>
              <w:right w:val="single" w:sz="4" w:space="0" w:color="auto"/>
            </w:tcBorders>
          </w:tcPr>
          <w:p w14:paraId="3D425235" w14:textId="77777777" w:rsidR="00EE5860" w:rsidRDefault="00EE5860" w:rsidP="00BB0E1F">
            <w:pPr>
              <w:pStyle w:val="TAL"/>
              <w:rPr>
                <w:lang w:val="fr-FR"/>
              </w:rPr>
            </w:pPr>
            <w:r>
              <w:rPr>
                <w:lang w:val="fr-FR"/>
              </w:rPr>
              <w:t>Redundant Transmission Forwarding Parameters</w:t>
            </w:r>
          </w:p>
        </w:tc>
        <w:tc>
          <w:tcPr>
            <w:tcW w:w="1360" w:type="pct"/>
            <w:tcBorders>
              <w:top w:val="single" w:sz="4" w:space="0" w:color="auto"/>
              <w:left w:val="single" w:sz="4" w:space="0" w:color="auto"/>
              <w:bottom w:val="single" w:sz="4" w:space="0" w:color="auto"/>
              <w:right w:val="single" w:sz="4" w:space="0" w:color="auto"/>
            </w:tcBorders>
          </w:tcPr>
          <w:p w14:paraId="34588B34" w14:textId="77777777" w:rsidR="00EE5860" w:rsidRPr="00441CD0" w:rsidRDefault="00EE5860" w:rsidP="00BB0E1F">
            <w:pPr>
              <w:pStyle w:val="TAL"/>
              <w:rPr>
                <w:lang w:val="fr-FR"/>
              </w:rPr>
            </w:pPr>
            <w:r w:rsidRPr="00441CD0">
              <w:rPr>
                <w:szCs w:val="16"/>
                <w:lang w:val="sv-SE"/>
              </w:rPr>
              <w:t>Extendable</w:t>
            </w:r>
            <w:r w:rsidRPr="00441CD0">
              <w:rPr>
                <w:lang w:val="sv-SE"/>
              </w:rPr>
              <w:t xml:space="preserve"> / Table </w:t>
            </w:r>
            <w:r w:rsidRPr="00441CD0">
              <w:t>7.5.2.3-4</w:t>
            </w:r>
          </w:p>
        </w:tc>
        <w:tc>
          <w:tcPr>
            <w:tcW w:w="833" w:type="pct"/>
            <w:tcBorders>
              <w:top w:val="single" w:sz="4" w:space="0" w:color="auto"/>
              <w:left w:val="single" w:sz="4" w:space="0" w:color="auto"/>
              <w:bottom w:val="single" w:sz="4" w:space="0" w:color="auto"/>
              <w:right w:val="single" w:sz="4" w:space="0" w:color="auto"/>
            </w:tcBorders>
          </w:tcPr>
          <w:p w14:paraId="43E11C76" w14:textId="77777777" w:rsidR="00EE5860" w:rsidRPr="00441CD0" w:rsidRDefault="00EE5860" w:rsidP="00BB0E1F">
            <w:pPr>
              <w:pStyle w:val="TAC"/>
              <w:rPr>
                <w:lang w:val="fr-FR"/>
              </w:rPr>
            </w:pPr>
            <w:r w:rsidRPr="00441CD0">
              <w:t>Not Applicable</w:t>
            </w:r>
          </w:p>
        </w:tc>
      </w:tr>
      <w:tr w:rsidR="00EE5860" w:rsidRPr="00441CD0" w14:paraId="2B21A69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FD18A4D" w14:textId="77777777" w:rsidR="00EE5860" w:rsidRDefault="00EE5860" w:rsidP="00BB0E1F">
            <w:pPr>
              <w:pStyle w:val="TAC"/>
              <w:rPr>
                <w:lang w:eastAsia="zh-CN"/>
              </w:rPr>
            </w:pPr>
            <w:r>
              <w:rPr>
                <w:lang w:eastAsia="zh-CN"/>
              </w:rPr>
              <w:t>271</w:t>
            </w:r>
          </w:p>
        </w:tc>
        <w:tc>
          <w:tcPr>
            <w:tcW w:w="1962" w:type="pct"/>
            <w:tcBorders>
              <w:top w:val="single" w:sz="4" w:space="0" w:color="auto"/>
              <w:left w:val="single" w:sz="4" w:space="0" w:color="auto"/>
              <w:bottom w:val="single" w:sz="4" w:space="0" w:color="auto"/>
              <w:right w:val="single" w:sz="4" w:space="0" w:color="auto"/>
            </w:tcBorders>
          </w:tcPr>
          <w:p w14:paraId="04B3A297" w14:textId="77777777" w:rsidR="00EE5860" w:rsidRDefault="00EE5860" w:rsidP="00BB0E1F">
            <w:pPr>
              <w:pStyle w:val="TAL"/>
              <w:rPr>
                <w:lang w:val="fr-FR"/>
              </w:rPr>
            </w:pPr>
            <w:r>
              <w:t>Transport Delay Reporting</w:t>
            </w:r>
          </w:p>
        </w:tc>
        <w:tc>
          <w:tcPr>
            <w:tcW w:w="1360" w:type="pct"/>
            <w:tcBorders>
              <w:top w:val="single" w:sz="4" w:space="0" w:color="auto"/>
              <w:left w:val="single" w:sz="4" w:space="0" w:color="auto"/>
              <w:bottom w:val="single" w:sz="4" w:space="0" w:color="auto"/>
              <w:right w:val="single" w:sz="4" w:space="0" w:color="auto"/>
            </w:tcBorders>
          </w:tcPr>
          <w:p w14:paraId="7A711C92" w14:textId="77777777" w:rsidR="00EE5860" w:rsidRPr="00441CD0" w:rsidRDefault="00EE5860" w:rsidP="00BB0E1F">
            <w:pPr>
              <w:pStyle w:val="TAL"/>
              <w:rPr>
                <w:szCs w:val="16"/>
                <w:lang w:val="sv-SE"/>
              </w:rPr>
            </w:pPr>
            <w:r>
              <w:rPr>
                <w:lang w:val="fr-FR"/>
              </w:rPr>
              <w:t>Extendable</w:t>
            </w:r>
            <w:r w:rsidRPr="00441CD0">
              <w:rPr>
                <w:lang w:val="fr-FR"/>
              </w:rPr>
              <w:t xml:space="preserve"> / </w:t>
            </w:r>
            <w:r w:rsidRPr="00441CD0">
              <w:t>Table 7.5.2.2-</w:t>
            </w:r>
            <w:r>
              <w:t>6</w:t>
            </w:r>
          </w:p>
        </w:tc>
        <w:tc>
          <w:tcPr>
            <w:tcW w:w="833" w:type="pct"/>
            <w:tcBorders>
              <w:top w:val="single" w:sz="4" w:space="0" w:color="auto"/>
              <w:left w:val="single" w:sz="4" w:space="0" w:color="auto"/>
              <w:bottom w:val="single" w:sz="4" w:space="0" w:color="auto"/>
              <w:right w:val="single" w:sz="4" w:space="0" w:color="auto"/>
            </w:tcBorders>
          </w:tcPr>
          <w:p w14:paraId="60620333" w14:textId="77777777" w:rsidR="00EE5860" w:rsidRPr="00441CD0" w:rsidRDefault="00EE5860" w:rsidP="00BB0E1F">
            <w:pPr>
              <w:pStyle w:val="TAC"/>
            </w:pPr>
            <w:r w:rsidRPr="00441CD0">
              <w:t>Not Applicable</w:t>
            </w:r>
          </w:p>
        </w:tc>
      </w:tr>
      <w:tr w:rsidR="00433965" w:rsidRPr="00441CD0" w14:paraId="67CC341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C45A4CA" w14:textId="75D7F15D" w:rsidR="00433965" w:rsidRDefault="00433965" w:rsidP="00433965">
            <w:pPr>
              <w:pStyle w:val="TAC"/>
              <w:rPr>
                <w:lang w:eastAsia="zh-CN"/>
              </w:rPr>
            </w:pPr>
            <w:r>
              <w:rPr>
                <w:lang w:val="fr-FR" w:eastAsia="zh-CN"/>
              </w:rPr>
              <w:t>272</w:t>
            </w:r>
          </w:p>
        </w:tc>
        <w:tc>
          <w:tcPr>
            <w:tcW w:w="1962" w:type="pct"/>
            <w:tcBorders>
              <w:top w:val="single" w:sz="4" w:space="0" w:color="auto"/>
              <w:left w:val="single" w:sz="4" w:space="0" w:color="auto"/>
              <w:bottom w:val="single" w:sz="4" w:space="0" w:color="auto"/>
              <w:right w:val="single" w:sz="4" w:space="0" w:color="auto"/>
            </w:tcBorders>
          </w:tcPr>
          <w:p w14:paraId="76CFC534" w14:textId="7883BF11" w:rsidR="00433965" w:rsidRDefault="00433965" w:rsidP="00433965">
            <w:pPr>
              <w:pStyle w:val="TAL"/>
            </w:pPr>
            <w:r>
              <w:rPr>
                <w:lang w:val="fr-FR"/>
              </w:rPr>
              <w:t xml:space="preserve">Partial Failure Information (PFCP Session Establishment Response) </w:t>
            </w:r>
          </w:p>
        </w:tc>
        <w:tc>
          <w:tcPr>
            <w:tcW w:w="1360" w:type="pct"/>
            <w:tcBorders>
              <w:top w:val="single" w:sz="4" w:space="0" w:color="auto"/>
              <w:left w:val="single" w:sz="4" w:space="0" w:color="auto"/>
              <w:bottom w:val="single" w:sz="4" w:space="0" w:color="auto"/>
              <w:right w:val="single" w:sz="4" w:space="0" w:color="auto"/>
            </w:tcBorders>
          </w:tcPr>
          <w:p w14:paraId="1BCD4458" w14:textId="7145D7A0" w:rsidR="00433965" w:rsidRDefault="00433965" w:rsidP="00433965">
            <w:pPr>
              <w:pStyle w:val="TAL"/>
              <w:rPr>
                <w:lang w:val="fr-FR"/>
              </w:rPr>
            </w:pPr>
            <w:r>
              <w:rPr>
                <w:lang w:val="fr-FR"/>
              </w:rPr>
              <w:t>Extendable / Table 7.5.3.1-2</w:t>
            </w:r>
          </w:p>
        </w:tc>
        <w:tc>
          <w:tcPr>
            <w:tcW w:w="833" w:type="pct"/>
            <w:tcBorders>
              <w:top w:val="single" w:sz="4" w:space="0" w:color="auto"/>
              <w:left w:val="single" w:sz="4" w:space="0" w:color="auto"/>
              <w:bottom w:val="single" w:sz="4" w:space="0" w:color="auto"/>
              <w:right w:val="single" w:sz="4" w:space="0" w:color="auto"/>
            </w:tcBorders>
          </w:tcPr>
          <w:p w14:paraId="2CC39F8A" w14:textId="1F6DF70F" w:rsidR="00433965" w:rsidRPr="00441CD0" w:rsidRDefault="00433965" w:rsidP="00433965">
            <w:pPr>
              <w:pStyle w:val="TAC"/>
            </w:pPr>
            <w:r>
              <w:rPr>
                <w:lang w:val="fr-FR"/>
              </w:rPr>
              <w:t>Not Applicable</w:t>
            </w:r>
          </w:p>
        </w:tc>
      </w:tr>
      <w:tr w:rsidR="00433965" w:rsidRPr="00441CD0" w14:paraId="21C7784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931A48" w14:textId="27CA225E" w:rsidR="00433965" w:rsidRDefault="00433965" w:rsidP="00433965">
            <w:pPr>
              <w:pStyle w:val="TAC"/>
              <w:rPr>
                <w:lang w:eastAsia="zh-CN"/>
              </w:rPr>
            </w:pPr>
            <w:r>
              <w:rPr>
                <w:lang w:val="fr-FR" w:eastAsia="zh-CN"/>
              </w:rPr>
              <w:t>273</w:t>
            </w:r>
          </w:p>
        </w:tc>
        <w:tc>
          <w:tcPr>
            <w:tcW w:w="1962" w:type="pct"/>
            <w:tcBorders>
              <w:top w:val="single" w:sz="4" w:space="0" w:color="auto"/>
              <w:left w:val="single" w:sz="4" w:space="0" w:color="auto"/>
              <w:bottom w:val="single" w:sz="4" w:space="0" w:color="auto"/>
              <w:right w:val="single" w:sz="4" w:space="0" w:color="auto"/>
            </w:tcBorders>
          </w:tcPr>
          <w:p w14:paraId="1F64128D" w14:textId="4F9213DE" w:rsidR="00433965" w:rsidRDefault="00433965" w:rsidP="00433965">
            <w:pPr>
              <w:pStyle w:val="TAL"/>
            </w:pPr>
            <w:r w:rsidRPr="00075654">
              <w:rPr>
                <w:lang w:val="fr-FR"/>
              </w:rPr>
              <w:t xml:space="preserve">Partial Failure Information (PFCP Session Modification Response) </w:t>
            </w:r>
          </w:p>
        </w:tc>
        <w:tc>
          <w:tcPr>
            <w:tcW w:w="1360" w:type="pct"/>
            <w:tcBorders>
              <w:top w:val="single" w:sz="4" w:space="0" w:color="auto"/>
              <w:left w:val="single" w:sz="4" w:space="0" w:color="auto"/>
              <w:bottom w:val="single" w:sz="4" w:space="0" w:color="auto"/>
              <w:right w:val="single" w:sz="4" w:space="0" w:color="auto"/>
            </w:tcBorders>
          </w:tcPr>
          <w:p w14:paraId="5D286F42" w14:textId="32111E37" w:rsidR="00433965" w:rsidRDefault="00433965" w:rsidP="00433965">
            <w:pPr>
              <w:pStyle w:val="TAL"/>
              <w:rPr>
                <w:lang w:val="fr-FR"/>
              </w:rPr>
            </w:pPr>
            <w:r>
              <w:rPr>
                <w:lang w:val="fr-FR"/>
              </w:rPr>
              <w:t>Extendable / Table 7.5.5.1-2</w:t>
            </w:r>
          </w:p>
        </w:tc>
        <w:tc>
          <w:tcPr>
            <w:tcW w:w="833" w:type="pct"/>
            <w:tcBorders>
              <w:top w:val="single" w:sz="4" w:space="0" w:color="auto"/>
              <w:left w:val="single" w:sz="4" w:space="0" w:color="auto"/>
              <w:bottom w:val="single" w:sz="4" w:space="0" w:color="auto"/>
              <w:right w:val="single" w:sz="4" w:space="0" w:color="auto"/>
            </w:tcBorders>
          </w:tcPr>
          <w:p w14:paraId="73410E1E" w14:textId="55C0F367" w:rsidR="00433965" w:rsidRPr="00441CD0" w:rsidRDefault="00433965" w:rsidP="00433965">
            <w:pPr>
              <w:pStyle w:val="TAC"/>
            </w:pPr>
            <w:r>
              <w:rPr>
                <w:lang w:val="fr-FR"/>
              </w:rPr>
              <w:t>Not Applicable</w:t>
            </w:r>
          </w:p>
        </w:tc>
      </w:tr>
      <w:tr w:rsidR="00433965" w:rsidRPr="00441CD0" w14:paraId="2DB443A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80F5D50" w14:textId="7DE59CB4" w:rsidR="00433965" w:rsidRDefault="00433965" w:rsidP="00433965">
            <w:pPr>
              <w:pStyle w:val="TAC"/>
              <w:rPr>
                <w:lang w:eastAsia="zh-CN"/>
              </w:rPr>
            </w:pPr>
            <w:r>
              <w:rPr>
                <w:lang w:val="fr-FR" w:eastAsia="zh-CN"/>
              </w:rPr>
              <w:t>274</w:t>
            </w:r>
          </w:p>
        </w:tc>
        <w:tc>
          <w:tcPr>
            <w:tcW w:w="1962" w:type="pct"/>
            <w:tcBorders>
              <w:top w:val="single" w:sz="4" w:space="0" w:color="auto"/>
              <w:left w:val="single" w:sz="4" w:space="0" w:color="auto"/>
              <w:bottom w:val="single" w:sz="4" w:space="0" w:color="auto"/>
              <w:right w:val="single" w:sz="4" w:space="0" w:color="auto"/>
            </w:tcBorders>
          </w:tcPr>
          <w:p w14:paraId="207B944A" w14:textId="3F3261F4" w:rsidR="00433965" w:rsidRDefault="00433965" w:rsidP="00433965">
            <w:pPr>
              <w:pStyle w:val="TAL"/>
            </w:pPr>
            <w:r>
              <w:rPr>
                <w:lang w:val="fr-FR"/>
              </w:rPr>
              <w:t>Offending IE Information</w:t>
            </w:r>
          </w:p>
        </w:tc>
        <w:tc>
          <w:tcPr>
            <w:tcW w:w="1360" w:type="pct"/>
            <w:tcBorders>
              <w:top w:val="single" w:sz="4" w:space="0" w:color="auto"/>
              <w:left w:val="single" w:sz="4" w:space="0" w:color="auto"/>
              <w:bottom w:val="single" w:sz="4" w:space="0" w:color="auto"/>
              <w:right w:val="single" w:sz="4" w:space="0" w:color="auto"/>
            </w:tcBorders>
          </w:tcPr>
          <w:p w14:paraId="3FF4A6A3" w14:textId="0BA520FD" w:rsidR="00433965" w:rsidRDefault="00433965" w:rsidP="00433965">
            <w:pPr>
              <w:pStyle w:val="TAL"/>
              <w:rPr>
                <w:lang w:val="fr-FR"/>
              </w:rPr>
            </w:pPr>
            <w:r>
              <w:rPr>
                <w:lang w:val="fr-FR"/>
              </w:rPr>
              <w:t>Variable Length / Claus</w:t>
            </w:r>
            <w:r>
              <w:rPr>
                <w:lang w:val="fr-FR"/>
              </w:rPr>
              <w:t>e </w:t>
            </w:r>
            <w:r>
              <w:rPr>
                <w:lang w:val="fr-FR"/>
              </w:rPr>
              <w:t>8.2.</w:t>
            </w:r>
            <w:r>
              <w:rPr>
                <w:lang w:val="sv-SE"/>
              </w:rPr>
              <w:t>152</w:t>
            </w:r>
          </w:p>
        </w:tc>
        <w:tc>
          <w:tcPr>
            <w:tcW w:w="833" w:type="pct"/>
            <w:tcBorders>
              <w:top w:val="single" w:sz="4" w:space="0" w:color="auto"/>
              <w:left w:val="single" w:sz="4" w:space="0" w:color="auto"/>
              <w:bottom w:val="single" w:sz="4" w:space="0" w:color="auto"/>
              <w:right w:val="single" w:sz="4" w:space="0" w:color="auto"/>
            </w:tcBorders>
          </w:tcPr>
          <w:p w14:paraId="27A98732" w14:textId="02EE14DB" w:rsidR="00433965" w:rsidRPr="00441CD0" w:rsidRDefault="00433965" w:rsidP="00433965">
            <w:pPr>
              <w:pStyle w:val="TAC"/>
            </w:pPr>
            <w:r>
              <w:rPr>
                <w:lang w:val="fr-FR"/>
              </w:rPr>
              <w:t>Not Applicable</w:t>
            </w:r>
          </w:p>
        </w:tc>
      </w:tr>
      <w:tr w:rsidR="00EE4D6C" w:rsidRPr="00441CD0" w14:paraId="1CD372A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84691C1" w14:textId="68C795AD" w:rsidR="00EE4D6C" w:rsidRDefault="00EE4D6C" w:rsidP="00EE4D6C">
            <w:pPr>
              <w:pStyle w:val="TAC"/>
              <w:rPr>
                <w:lang w:val="fr-FR" w:eastAsia="zh-CN"/>
              </w:rPr>
            </w:pPr>
            <w:r>
              <w:rPr>
                <w:lang w:val="fr-FR" w:eastAsia="zh-CN"/>
              </w:rPr>
              <w:t>275</w:t>
            </w:r>
          </w:p>
        </w:tc>
        <w:tc>
          <w:tcPr>
            <w:tcW w:w="1962" w:type="pct"/>
            <w:tcBorders>
              <w:top w:val="single" w:sz="4" w:space="0" w:color="auto"/>
              <w:left w:val="single" w:sz="4" w:space="0" w:color="auto"/>
              <w:bottom w:val="single" w:sz="4" w:space="0" w:color="auto"/>
              <w:right w:val="single" w:sz="4" w:space="0" w:color="auto"/>
            </w:tcBorders>
          </w:tcPr>
          <w:p w14:paraId="56526A2F" w14:textId="67EEC139" w:rsidR="00EE4D6C" w:rsidRDefault="00EE4D6C" w:rsidP="00EE4D6C">
            <w:pPr>
              <w:pStyle w:val="TAL"/>
              <w:rPr>
                <w:lang w:val="fr-FR"/>
              </w:rPr>
            </w:pPr>
            <w:r>
              <w:rPr>
                <w:lang w:val="fr-FR"/>
              </w:rPr>
              <w:t>RAT Type</w:t>
            </w:r>
          </w:p>
        </w:tc>
        <w:tc>
          <w:tcPr>
            <w:tcW w:w="1360" w:type="pct"/>
            <w:tcBorders>
              <w:top w:val="single" w:sz="4" w:space="0" w:color="auto"/>
              <w:left w:val="single" w:sz="4" w:space="0" w:color="auto"/>
              <w:bottom w:val="single" w:sz="4" w:space="0" w:color="auto"/>
              <w:right w:val="single" w:sz="4" w:space="0" w:color="auto"/>
            </w:tcBorders>
          </w:tcPr>
          <w:p w14:paraId="32C07B72" w14:textId="0617C635" w:rsidR="00EE4D6C" w:rsidRDefault="00EE4D6C" w:rsidP="00EE4D6C">
            <w:pPr>
              <w:pStyle w:val="TAL"/>
              <w:rPr>
                <w:lang w:val="fr-FR"/>
              </w:rPr>
            </w:pPr>
            <w:r>
              <w:rPr>
                <w:lang w:val="fr-FR"/>
              </w:rPr>
              <w:t>Extendable / Table 8.2.</w:t>
            </w:r>
            <w:r>
              <w:rPr>
                <w:lang w:val="fr-FR"/>
              </w:rPr>
              <w:t>186</w:t>
            </w:r>
          </w:p>
        </w:tc>
        <w:tc>
          <w:tcPr>
            <w:tcW w:w="833" w:type="pct"/>
            <w:tcBorders>
              <w:top w:val="single" w:sz="4" w:space="0" w:color="auto"/>
              <w:left w:val="single" w:sz="4" w:space="0" w:color="auto"/>
              <w:bottom w:val="single" w:sz="4" w:space="0" w:color="auto"/>
              <w:right w:val="single" w:sz="4" w:space="0" w:color="auto"/>
            </w:tcBorders>
          </w:tcPr>
          <w:p w14:paraId="1D4C8D3F" w14:textId="7E2198F9" w:rsidR="00EE4D6C" w:rsidRDefault="00EE4D6C" w:rsidP="00EE4D6C">
            <w:pPr>
              <w:pStyle w:val="TAC"/>
              <w:rPr>
                <w:lang w:val="fr-FR"/>
              </w:rPr>
            </w:pPr>
            <w:r>
              <w:rPr>
                <w:lang w:val="fr-FR"/>
              </w:rPr>
              <w:t>1</w:t>
            </w:r>
          </w:p>
        </w:tc>
      </w:tr>
      <w:tr w:rsidR="00EE5860" w:rsidRPr="00441CD0" w14:paraId="64E861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5012B13" w14:textId="01675F28" w:rsidR="00EE5860" w:rsidRPr="00441CD0" w:rsidRDefault="00EE5860" w:rsidP="00BB0E1F">
            <w:pPr>
              <w:pStyle w:val="TAC"/>
            </w:pPr>
            <w:r w:rsidRPr="00441CD0">
              <w:t>2</w:t>
            </w:r>
            <w:r>
              <w:t>7</w:t>
            </w:r>
            <w:r w:rsidR="00EE4D6C">
              <w:t>6</w:t>
            </w:r>
            <w:r w:rsidRPr="00441CD0">
              <w:t xml:space="preserve"> to 32767</w:t>
            </w:r>
          </w:p>
        </w:tc>
        <w:tc>
          <w:tcPr>
            <w:tcW w:w="1962" w:type="pct"/>
            <w:tcBorders>
              <w:top w:val="single" w:sz="4" w:space="0" w:color="auto"/>
              <w:left w:val="single" w:sz="4" w:space="0" w:color="auto"/>
              <w:bottom w:val="single" w:sz="4" w:space="0" w:color="auto"/>
              <w:right w:val="single" w:sz="4" w:space="0" w:color="auto"/>
            </w:tcBorders>
            <w:hideMark/>
          </w:tcPr>
          <w:p w14:paraId="58DE5C88" w14:textId="77777777" w:rsidR="00EE5860" w:rsidRPr="00441CD0" w:rsidRDefault="00EE5860" w:rsidP="00BB0E1F">
            <w:pPr>
              <w:pStyle w:val="TAL"/>
              <w:rPr>
                <w:lang w:val="x-none"/>
              </w:rPr>
            </w:pPr>
            <w:r w:rsidRPr="00441CD0">
              <w:t>Spare. For future use.</w:t>
            </w:r>
          </w:p>
        </w:tc>
        <w:tc>
          <w:tcPr>
            <w:tcW w:w="1360" w:type="pct"/>
            <w:tcBorders>
              <w:top w:val="single" w:sz="4" w:space="0" w:color="auto"/>
              <w:left w:val="single" w:sz="4" w:space="0" w:color="auto"/>
              <w:bottom w:val="single" w:sz="4" w:space="0" w:color="auto"/>
              <w:right w:val="single" w:sz="4" w:space="0" w:color="auto"/>
            </w:tcBorders>
          </w:tcPr>
          <w:p w14:paraId="6590A512"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7919914E" w14:textId="77777777" w:rsidR="00EE5860" w:rsidRPr="00441CD0" w:rsidRDefault="00EE5860" w:rsidP="00BB0E1F">
            <w:pPr>
              <w:pStyle w:val="TAC"/>
              <w:rPr>
                <w:lang w:val="fr-FR"/>
              </w:rPr>
            </w:pPr>
          </w:p>
        </w:tc>
      </w:tr>
      <w:tr w:rsidR="00EE5860" w:rsidRPr="00441CD0" w14:paraId="08269FA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1F1A1F3" w14:textId="77777777" w:rsidR="00EE5860" w:rsidRPr="00441CD0" w:rsidRDefault="00EE5860" w:rsidP="00BB0E1F">
            <w:pPr>
              <w:pStyle w:val="TAC"/>
              <w:rPr>
                <w:lang w:val="fr-FR"/>
              </w:rPr>
            </w:pPr>
            <w:r w:rsidRPr="00441CD0">
              <w:rPr>
                <w:lang w:val="fr-FR"/>
              </w:rPr>
              <w:t>32768 to 65535</w:t>
            </w:r>
          </w:p>
        </w:tc>
        <w:tc>
          <w:tcPr>
            <w:tcW w:w="1962" w:type="pct"/>
            <w:tcBorders>
              <w:top w:val="single" w:sz="4" w:space="0" w:color="auto"/>
              <w:left w:val="single" w:sz="4" w:space="0" w:color="auto"/>
              <w:bottom w:val="single" w:sz="4" w:space="0" w:color="auto"/>
              <w:right w:val="single" w:sz="4" w:space="0" w:color="auto"/>
            </w:tcBorders>
          </w:tcPr>
          <w:p w14:paraId="6DDECC6E" w14:textId="77777777" w:rsidR="00EE5860" w:rsidRPr="00441CD0" w:rsidRDefault="00EE5860" w:rsidP="00BB0E1F">
            <w:pPr>
              <w:pStyle w:val="TAL"/>
              <w:rPr>
                <w:lang w:val="fr-FR"/>
              </w:rPr>
            </w:pPr>
            <w:r w:rsidRPr="00441CD0">
              <w:rPr>
                <w:lang w:val="fr-FR"/>
              </w:rPr>
              <w:t>Reserved for vendor specific IEs</w:t>
            </w:r>
          </w:p>
        </w:tc>
        <w:tc>
          <w:tcPr>
            <w:tcW w:w="1360" w:type="pct"/>
            <w:tcBorders>
              <w:top w:val="single" w:sz="4" w:space="0" w:color="auto"/>
              <w:left w:val="single" w:sz="4" w:space="0" w:color="auto"/>
              <w:bottom w:val="single" w:sz="4" w:space="0" w:color="auto"/>
              <w:right w:val="single" w:sz="4" w:space="0" w:color="auto"/>
            </w:tcBorders>
          </w:tcPr>
          <w:p w14:paraId="17557A0B"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4537C8FE" w14:textId="77777777" w:rsidR="00EE5860" w:rsidRPr="00441CD0" w:rsidRDefault="00EE5860" w:rsidP="00BB0E1F">
            <w:pPr>
              <w:pStyle w:val="TAC"/>
              <w:rPr>
                <w:lang w:val="fr-FR"/>
              </w:rPr>
            </w:pPr>
          </w:p>
        </w:tc>
      </w:tr>
    </w:tbl>
    <w:p w14:paraId="4CC87CCC" w14:textId="77777777" w:rsidR="00EE5860" w:rsidRPr="00441CD0" w:rsidRDefault="00EE5860" w:rsidP="00EE5860">
      <w:pPr>
        <w:rPr>
          <w:lang w:val="en-US"/>
        </w:rPr>
      </w:pPr>
    </w:p>
    <w:p w14:paraId="42688CDB" w14:textId="77777777" w:rsidR="00EE5860" w:rsidRPr="00441CD0" w:rsidRDefault="00EE5860" w:rsidP="00EE5860">
      <w:pPr>
        <w:pStyle w:val="Heading2"/>
        <w:rPr>
          <w:lang w:val="x-none"/>
        </w:rPr>
      </w:pPr>
      <w:bookmarkStart w:id="4956" w:name="_Toc19717345"/>
      <w:bookmarkStart w:id="4957" w:name="_Toc27490846"/>
      <w:bookmarkStart w:id="4958" w:name="_Toc27557139"/>
      <w:bookmarkStart w:id="4959" w:name="_Toc27724056"/>
      <w:bookmarkStart w:id="4960" w:name="_Toc36031130"/>
      <w:bookmarkStart w:id="4961" w:name="_Toc36043050"/>
      <w:bookmarkStart w:id="4962" w:name="_Toc36814375"/>
      <w:bookmarkStart w:id="4963" w:name="_Toc44689233"/>
      <w:bookmarkStart w:id="4964" w:name="_Toc44923987"/>
      <w:bookmarkStart w:id="4965" w:name="_Toc51860957"/>
      <w:bookmarkStart w:id="4966" w:name="_Toc57930728"/>
      <w:bookmarkStart w:id="4967" w:name="_Toc57931358"/>
      <w:bookmarkStart w:id="4968" w:name="_Toc67499750"/>
      <w:r w:rsidRPr="00441CD0">
        <w:t>8.2</w:t>
      </w:r>
      <w:r w:rsidRPr="00441CD0">
        <w:tab/>
        <w:t>Information Elements</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3FF072DE" w14:textId="77777777" w:rsidR="00EE5860" w:rsidRPr="00441CD0" w:rsidRDefault="00EE5860" w:rsidP="00EE5860">
      <w:pPr>
        <w:pStyle w:val="Heading3"/>
      </w:pPr>
      <w:bookmarkStart w:id="4969" w:name="_Toc19717346"/>
      <w:bookmarkStart w:id="4970" w:name="_Toc27490847"/>
      <w:bookmarkStart w:id="4971" w:name="_Toc27557140"/>
      <w:bookmarkStart w:id="4972" w:name="_Toc27724057"/>
      <w:bookmarkStart w:id="4973" w:name="_Toc36031131"/>
      <w:bookmarkStart w:id="4974" w:name="_Toc36043051"/>
      <w:bookmarkStart w:id="4975" w:name="_Toc36814376"/>
      <w:bookmarkStart w:id="4976" w:name="_Toc44689234"/>
      <w:bookmarkStart w:id="4977" w:name="_Toc44923988"/>
      <w:bookmarkStart w:id="4978" w:name="_Toc51860958"/>
      <w:bookmarkStart w:id="4979" w:name="_Toc57930729"/>
      <w:bookmarkStart w:id="4980" w:name="_Toc57931359"/>
      <w:bookmarkStart w:id="4981" w:name="_Toc67499751"/>
      <w:r w:rsidRPr="00441CD0">
        <w:t>8.</w:t>
      </w:r>
      <w:r w:rsidRPr="00441CD0">
        <w:rPr>
          <w:lang w:val="en-US"/>
        </w:rPr>
        <w:t>2.1</w:t>
      </w:r>
      <w:r w:rsidRPr="00441CD0">
        <w:tab/>
        <w:t>Cause</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0673892A" w14:textId="77777777" w:rsidR="00EE5860" w:rsidRPr="00441CD0" w:rsidRDefault="00EE5860" w:rsidP="00EE5860">
      <w:r w:rsidRPr="00441CD0">
        <w:t>Cause IE is coded as depicted in Figure 8.2.1-1.</w:t>
      </w:r>
    </w:p>
    <w:p w14:paraId="1961D3EC"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4ACADD9" w14:textId="77777777" w:rsidTr="00BB0E1F">
        <w:trPr>
          <w:jc w:val="center"/>
        </w:trPr>
        <w:tc>
          <w:tcPr>
            <w:tcW w:w="151" w:type="dxa"/>
            <w:tcBorders>
              <w:top w:val="single" w:sz="4" w:space="0" w:color="auto"/>
              <w:left w:val="single" w:sz="4" w:space="0" w:color="auto"/>
              <w:bottom w:val="nil"/>
              <w:right w:val="nil"/>
            </w:tcBorders>
            <w:hideMark/>
          </w:tcPr>
          <w:p w14:paraId="590BB908" w14:textId="77777777" w:rsidR="00EE5860" w:rsidRPr="00441CD0" w:rsidRDefault="00EE5860" w:rsidP="00BB0E1F">
            <w:pPr>
              <w:pStyle w:val="TAC"/>
            </w:pPr>
            <w:r w:rsidRPr="00441CD0">
              <w:t>.</w:t>
            </w:r>
          </w:p>
        </w:tc>
        <w:tc>
          <w:tcPr>
            <w:tcW w:w="1104" w:type="dxa"/>
            <w:tcBorders>
              <w:top w:val="single" w:sz="4" w:space="0" w:color="auto"/>
              <w:left w:val="nil"/>
              <w:bottom w:val="nil"/>
              <w:right w:val="nil"/>
            </w:tcBorders>
          </w:tcPr>
          <w:p w14:paraId="31C65FDE"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2589A12"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C1B76E3" w14:textId="77777777" w:rsidR="00EE5860" w:rsidRPr="00441CD0" w:rsidRDefault="00EE5860" w:rsidP="00BB0E1F">
            <w:pPr>
              <w:pStyle w:val="TAC"/>
            </w:pPr>
          </w:p>
        </w:tc>
      </w:tr>
      <w:tr w:rsidR="00EE5860" w:rsidRPr="00441CD0" w14:paraId="50F1AB24" w14:textId="77777777" w:rsidTr="00BB0E1F">
        <w:trPr>
          <w:jc w:val="center"/>
        </w:trPr>
        <w:tc>
          <w:tcPr>
            <w:tcW w:w="151" w:type="dxa"/>
            <w:tcBorders>
              <w:top w:val="nil"/>
              <w:left w:val="single" w:sz="4" w:space="0" w:color="auto"/>
              <w:bottom w:val="nil"/>
              <w:right w:val="nil"/>
            </w:tcBorders>
          </w:tcPr>
          <w:p w14:paraId="6F9606F7" w14:textId="77777777" w:rsidR="00EE5860" w:rsidRPr="00441CD0" w:rsidRDefault="00EE5860" w:rsidP="00BB0E1F">
            <w:pPr>
              <w:pStyle w:val="TAC"/>
            </w:pPr>
          </w:p>
        </w:tc>
        <w:tc>
          <w:tcPr>
            <w:tcW w:w="1104" w:type="dxa"/>
            <w:tcBorders>
              <w:top w:val="nil"/>
              <w:left w:val="nil"/>
              <w:bottom w:val="nil"/>
              <w:right w:val="nil"/>
            </w:tcBorders>
            <w:hideMark/>
          </w:tcPr>
          <w:p w14:paraId="6996273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06B61F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9B0E29"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17B2046"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B91EE21"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869338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6EA2C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0B5BF36"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47754E03"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7A3EA94B" w14:textId="77777777" w:rsidR="00EE5860" w:rsidRPr="00441CD0" w:rsidRDefault="00EE5860" w:rsidP="00BB0E1F">
            <w:pPr>
              <w:pStyle w:val="TAC"/>
            </w:pPr>
          </w:p>
        </w:tc>
      </w:tr>
      <w:tr w:rsidR="00EE5860" w:rsidRPr="00441CD0" w14:paraId="327CF5FD" w14:textId="77777777" w:rsidTr="00BB0E1F">
        <w:trPr>
          <w:jc w:val="center"/>
        </w:trPr>
        <w:tc>
          <w:tcPr>
            <w:tcW w:w="151" w:type="dxa"/>
            <w:tcBorders>
              <w:top w:val="nil"/>
              <w:left w:val="single" w:sz="4" w:space="0" w:color="auto"/>
              <w:bottom w:val="nil"/>
              <w:right w:val="nil"/>
            </w:tcBorders>
          </w:tcPr>
          <w:p w14:paraId="623F58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33DB5B"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7730141" w14:textId="77777777" w:rsidR="00EE5860" w:rsidRPr="00441CD0" w:rsidRDefault="00EE5860" w:rsidP="00BB0E1F">
            <w:pPr>
              <w:pStyle w:val="TAC"/>
            </w:pPr>
            <w:r w:rsidRPr="00441CD0">
              <w:t xml:space="preserve">Type = </w:t>
            </w:r>
            <w:r w:rsidRPr="00441CD0">
              <w:rPr>
                <w:lang w:val="sv-SE"/>
              </w:rPr>
              <w:t>19</w:t>
            </w:r>
            <w:r w:rsidRPr="00441CD0">
              <w:t xml:space="preserve"> (decimal)</w:t>
            </w:r>
          </w:p>
        </w:tc>
        <w:tc>
          <w:tcPr>
            <w:tcW w:w="588" w:type="dxa"/>
            <w:tcBorders>
              <w:top w:val="nil"/>
              <w:left w:val="single" w:sz="4" w:space="0" w:color="auto"/>
              <w:bottom w:val="nil"/>
              <w:right w:val="single" w:sz="4" w:space="0" w:color="auto"/>
            </w:tcBorders>
          </w:tcPr>
          <w:p w14:paraId="42041A97" w14:textId="77777777" w:rsidR="00EE5860" w:rsidRPr="00441CD0" w:rsidRDefault="00EE5860" w:rsidP="00BB0E1F">
            <w:pPr>
              <w:pStyle w:val="TAC"/>
            </w:pPr>
          </w:p>
        </w:tc>
      </w:tr>
      <w:tr w:rsidR="00EE5860" w:rsidRPr="00441CD0" w14:paraId="6BA0A015" w14:textId="77777777" w:rsidTr="00BB0E1F">
        <w:trPr>
          <w:jc w:val="center"/>
        </w:trPr>
        <w:tc>
          <w:tcPr>
            <w:tcW w:w="151" w:type="dxa"/>
            <w:tcBorders>
              <w:top w:val="nil"/>
              <w:left w:val="single" w:sz="4" w:space="0" w:color="auto"/>
              <w:bottom w:val="nil"/>
              <w:right w:val="nil"/>
            </w:tcBorders>
          </w:tcPr>
          <w:p w14:paraId="7EF5AA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31913"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335C44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70B85BA4" w14:textId="77777777" w:rsidR="00EE5860" w:rsidRPr="00441CD0" w:rsidRDefault="00EE5860" w:rsidP="00BB0E1F">
            <w:pPr>
              <w:pStyle w:val="TAC"/>
            </w:pPr>
          </w:p>
        </w:tc>
      </w:tr>
      <w:tr w:rsidR="00EE5860" w:rsidRPr="00441CD0" w14:paraId="4019472D" w14:textId="77777777" w:rsidTr="00BB0E1F">
        <w:trPr>
          <w:jc w:val="center"/>
        </w:trPr>
        <w:tc>
          <w:tcPr>
            <w:tcW w:w="151" w:type="dxa"/>
            <w:tcBorders>
              <w:top w:val="nil"/>
              <w:left w:val="single" w:sz="4" w:space="0" w:color="auto"/>
              <w:bottom w:val="single" w:sz="4" w:space="0" w:color="auto"/>
              <w:right w:val="nil"/>
            </w:tcBorders>
          </w:tcPr>
          <w:p w14:paraId="0C2A291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75FFC9" w14:textId="77777777" w:rsidR="00EE5860" w:rsidRPr="00441CD0" w:rsidRDefault="00EE5860" w:rsidP="00BB0E1F">
            <w:pPr>
              <w:pStyle w:val="TAC"/>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E2ABF7" w14:textId="77777777" w:rsidR="00EE5860" w:rsidRPr="00441CD0" w:rsidRDefault="00EE5860" w:rsidP="00BB0E1F">
            <w:pPr>
              <w:pStyle w:val="TAC"/>
            </w:pPr>
            <w:r w:rsidRPr="00441CD0">
              <w:t>Cause value</w:t>
            </w:r>
          </w:p>
        </w:tc>
        <w:tc>
          <w:tcPr>
            <w:tcW w:w="588" w:type="dxa"/>
            <w:tcBorders>
              <w:top w:val="nil"/>
              <w:left w:val="single" w:sz="4" w:space="0" w:color="auto"/>
              <w:bottom w:val="single" w:sz="4" w:space="0" w:color="auto"/>
              <w:right w:val="single" w:sz="4" w:space="0" w:color="auto"/>
            </w:tcBorders>
          </w:tcPr>
          <w:p w14:paraId="1FEC1CCA" w14:textId="77777777" w:rsidR="00EE5860" w:rsidRPr="00441CD0" w:rsidRDefault="00EE5860" w:rsidP="00BB0E1F">
            <w:pPr>
              <w:pStyle w:val="TAC"/>
            </w:pPr>
          </w:p>
        </w:tc>
      </w:tr>
    </w:tbl>
    <w:p w14:paraId="24CC625D" w14:textId="77777777" w:rsidR="00EE5860" w:rsidRPr="00441CD0" w:rsidRDefault="00EE5860" w:rsidP="00EE5860">
      <w:pPr>
        <w:pStyle w:val="TF"/>
      </w:pPr>
      <w:r w:rsidRPr="00441CD0">
        <w:t>Figure 8.</w:t>
      </w:r>
      <w:r w:rsidRPr="00441CD0">
        <w:rPr>
          <w:lang w:val="en-US"/>
        </w:rPr>
        <w:t>2.1</w:t>
      </w:r>
      <w:r w:rsidRPr="00441CD0">
        <w:t>-1: Cause</w:t>
      </w:r>
    </w:p>
    <w:p w14:paraId="4FE65B88" w14:textId="77777777" w:rsidR="00EE5860" w:rsidRPr="00441CD0" w:rsidRDefault="00EE5860" w:rsidP="00EE5860">
      <w:r w:rsidRPr="00441CD0">
        <w:t xml:space="preserve">The Cause value shall be included in </w:t>
      </w:r>
      <w:r w:rsidRPr="00441CD0">
        <w:rPr>
          <w:lang w:val="en-US"/>
        </w:rPr>
        <w:t xml:space="preserve">a </w:t>
      </w:r>
      <w:r w:rsidRPr="00441CD0">
        <w:t>response message. In a response message, the Cause value indicates the acceptance or the rejection of the corresponding request message. The Cause value indicates the explicit reason for the rejection.</w:t>
      </w:r>
    </w:p>
    <w:p w14:paraId="535250C3" w14:textId="77777777" w:rsidR="00EE5860" w:rsidRPr="00441CD0" w:rsidRDefault="00EE5860" w:rsidP="00EE5860">
      <w:pPr>
        <w:pStyle w:val="TH"/>
      </w:pPr>
      <w:r w:rsidRPr="00441CD0">
        <w:t>Table 8.</w:t>
      </w:r>
      <w:r w:rsidRPr="00441CD0">
        <w:rPr>
          <w:lang w:val="en-US"/>
        </w:rPr>
        <w:t>2.</w:t>
      </w:r>
      <w:r w:rsidRPr="00441CD0">
        <w:rPr>
          <w:lang w:val="de-DE"/>
        </w:rPr>
        <w:t>1</w:t>
      </w:r>
      <w:r w:rsidRPr="00441CD0">
        <w:t>-1: Cause values</w:t>
      </w:r>
    </w:p>
    <w:tbl>
      <w:tblPr>
        <w:tblW w:w="4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998"/>
        <w:gridCol w:w="847"/>
        <w:gridCol w:w="2380"/>
        <w:gridCol w:w="4493"/>
      </w:tblGrid>
      <w:tr w:rsidR="00EE5860" w:rsidRPr="00441CD0" w14:paraId="45F7C5D6"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hideMark/>
          </w:tcPr>
          <w:p w14:paraId="17F1394F" w14:textId="77777777" w:rsidR="00EE5860" w:rsidRPr="00441CD0" w:rsidRDefault="00EE5860" w:rsidP="00BB0E1F">
            <w:pPr>
              <w:pStyle w:val="TAH"/>
            </w:pPr>
            <w:r w:rsidRPr="00441CD0">
              <w:t>Message Type</w:t>
            </w:r>
          </w:p>
        </w:tc>
        <w:tc>
          <w:tcPr>
            <w:tcW w:w="486" w:type="pct"/>
            <w:tcBorders>
              <w:top w:val="single" w:sz="4" w:space="0" w:color="auto"/>
              <w:left w:val="single" w:sz="4" w:space="0" w:color="auto"/>
              <w:bottom w:val="single" w:sz="4" w:space="0" w:color="auto"/>
              <w:right w:val="single" w:sz="4" w:space="0" w:color="auto"/>
            </w:tcBorders>
            <w:hideMark/>
          </w:tcPr>
          <w:p w14:paraId="1C3057D4" w14:textId="77777777" w:rsidR="00EE5860" w:rsidRPr="00441CD0" w:rsidRDefault="00EE5860" w:rsidP="00BB0E1F">
            <w:pPr>
              <w:pStyle w:val="TAH"/>
            </w:pPr>
            <w:r w:rsidRPr="00441CD0">
              <w:t>Cause value</w:t>
            </w:r>
          </w:p>
          <w:p w14:paraId="05A6287A" w14:textId="77777777" w:rsidR="00EE5860" w:rsidRPr="00441CD0" w:rsidRDefault="00EE5860" w:rsidP="00BB0E1F">
            <w:pPr>
              <w:pStyle w:val="TAH"/>
            </w:pPr>
            <w:r w:rsidRPr="00441CD0">
              <w:t>(decimal)</w:t>
            </w:r>
          </w:p>
        </w:tc>
        <w:tc>
          <w:tcPr>
            <w:tcW w:w="1365" w:type="pct"/>
            <w:tcBorders>
              <w:top w:val="single" w:sz="4" w:space="0" w:color="auto"/>
              <w:left w:val="single" w:sz="4" w:space="0" w:color="auto"/>
              <w:bottom w:val="single" w:sz="4" w:space="0" w:color="auto"/>
              <w:right w:val="single" w:sz="4" w:space="0" w:color="auto"/>
            </w:tcBorders>
            <w:hideMark/>
          </w:tcPr>
          <w:p w14:paraId="526B763C" w14:textId="77777777" w:rsidR="00EE5860" w:rsidRPr="00441CD0" w:rsidRDefault="00EE5860" w:rsidP="00BB0E1F">
            <w:pPr>
              <w:pStyle w:val="TAH"/>
            </w:pPr>
            <w:r w:rsidRPr="00441CD0">
              <w:t>Meaning</w:t>
            </w:r>
          </w:p>
        </w:tc>
        <w:tc>
          <w:tcPr>
            <w:tcW w:w="2577" w:type="pct"/>
            <w:tcBorders>
              <w:top w:val="single" w:sz="4" w:space="0" w:color="auto"/>
              <w:left w:val="single" w:sz="4" w:space="0" w:color="auto"/>
              <w:bottom w:val="single" w:sz="4" w:space="0" w:color="auto"/>
              <w:right w:val="single" w:sz="4" w:space="0" w:color="auto"/>
            </w:tcBorders>
            <w:hideMark/>
          </w:tcPr>
          <w:p w14:paraId="7FA3B230" w14:textId="77777777" w:rsidR="00EE5860" w:rsidRPr="00441CD0" w:rsidRDefault="00EE5860" w:rsidP="00BB0E1F">
            <w:pPr>
              <w:pStyle w:val="TAH"/>
            </w:pPr>
            <w:r w:rsidRPr="00441CD0">
              <w:t>Description</w:t>
            </w:r>
          </w:p>
        </w:tc>
      </w:tr>
      <w:tr w:rsidR="00EE5860" w:rsidRPr="00441CD0" w14:paraId="4A5B8DEE"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tcPr>
          <w:p w14:paraId="4D6D79E2" w14:textId="77777777" w:rsidR="00EE5860" w:rsidRPr="00441CD0" w:rsidRDefault="00EE5860" w:rsidP="00BB0E1F">
            <w:pPr>
              <w:pStyle w:val="TAC"/>
            </w:pPr>
          </w:p>
        </w:tc>
        <w:tc>
          <w:tcPr>
            <w:tcW w:w="486" w:type="pct"/>
            <w:tcBorders>
              <w:top w:val="single" w:sz="4" w:space="0" w:color="auto"/>
              <w:left w:val="single" w:sz="4" w:space="0" w:color="auto"/>
              <w:bottom w:val="single" w:sz="4" w:space="0" w:color="auto"/>
              <w:right w:val="single" w:sz="4" w:space="0" w:color="auto"/>
            </w:tcBorders>
            <w:hideMark/>
          </w:tcPr>
          <w:p w14:paraId="7BE9B674" w14:textId="77777777" w:rsidR="00EE5860" w:rsidRPr="00441CD0" w:rsidRDefault="00EE5860" w:rsidP="00BB0E1F">
            <w:pPr>
              <w:pStyle w:val="TAC"/>
            </w:pPr>
            <w:r w:rsidRPr="00441CD0">
              <w:t>0</w:t>
            </w:r>
          </w:p>
        </w:tc>
        <w:tc>
          <w:tcPr>
            <w:tcW w:w="1365" w:type="pct"/>
            <w:tcBorders>
              <w:top w:val="single" w:sz="4" w:space="0" w:color="auto"/>
              <w:left w:val="single" w:sz="4" w:space="0" w:color="auto"/>
              <w:bottom w:val="single" w:sz="4" w:space="0" w:color="auto"/>
              <w:right w:val="single" w:sz="4" w:space="0" w:color="auto"/>
            </w:tcBorders>
            <w:hideMark/>
          </w:tcPr>
          <w:p w14:paraId="50097ACC" w14:textId="77777777" w:rsidR="00EE5860" w:rsidRPr="00441CD0" w:rsidRDefault="00EE5860" w:rsidP="00BB0E1F">
            <w:pPr>
              <w:pStyle w:val="TAL"/>
            </w:pPr>
            <w:r w:rsidRPr="00441CD0">
              <w:t xml:space="preserve">Reserved. </w:t>
            </w:r>
          </w:p>
        </w:tc>
        <w:tc>
          <w:tcPr>
            <w:tcW w:w="2577" w:type="pct"/>
            <w:tcBorders>
              <w:top w:val="single" w:sz="4" w:space="0" w:color="auto"/>
              <w:left w:val="single" w:sz="4" w:space="0" w:color="auto"/>
              <w:bottom w:val="single" w:sz="4" w:space="0" w:color="auto"/>
              <w:right w:val="single" w:sz="4" w:space="0" w:color="auto"/>
            </w:tcBorders>
            <w:hideMark/>
          </w:tcPr>
          <w:p w14:paraId="16B8CB4A" w14:textId="77777777" w:rsidR="00EE5860" w:rsidRPr="00441CD0" w:rsidRDefault="00EE5860" w:rsidP="00BB0E1F">
            <w:pPr>
              <w:pStyle w:val="TAL"/>
            </w:pPr>
            <w:r w:rsidRPr="00441CD0">
              <w:t>Shall not be sent and if received the Cause shall be treated as an invalid IE</w:t>
            </w:r>
          </w:p>
        </w:tc>
      </w:tr>
      <w:tr w:rsidR="00EE5860" w:rsidRPr="00441CD0" w14:paraId="65DFA078"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3560B835" w14:textId="77777777" w:rsidR="00EE5860" w:rsidRPr="00441CD0" w:rsidRDefault="00EE5860" w:rsidP="00BB0E1F">
            <w:pPr>
              <w:pStyle w:val="TAC"/>
              <w:shd w:val="clear" w:color="auto" w:fill="FFFFFF"/>
            </w:pPr>
            <w:r w:rsidRPr="00441CD0">
              <w:t>Acceptance in a response</w:t>
            </w:r>
          </w:p>
        </w:tc>
        <w:tc>
          <w:tcPr>
            <w:tcW w:w="486" w:type="pct"/>
            <w:tcBorders>
              <w:top w:val="single" w:sz="4" w:space="0" w:color="auto"/>
              <w:left w:val="single" w:sz="4" w:space="0" w:color="auto"/>
              <w:bottom w:val="single" w:sz="4" w:space="0" w:color="auto"/>
              <w:right w:val="single" w:sz="4" w:space="0" w:color="auto"/>
            </w:tcBorders>
            <w:hideMark/>
          </w:tcPr>
          <w:p w14:paraId="5A878D70" w14:textId="77777777" w:rsidR="00EE5860" w:rsidRPr="00441CD0" w:rsidRDefault="00EE5860" w:rsidP="00BB0E1F">
            <w:pPr>
              <w:pStyle w:val="TAC"/>
              <w:shd w:val="clear" w:color="auto" w:fill="FFFFFF"/>
            </w:pPr>
            <w:r w:rsidRPr="00441CD0">
              <w:t>1</w:t>
            </w:r>
          </w:p>
        </w:tc>
        <w:tc>
          <w:tcPr>
            <w:tcW w:w="1365" w:type="pct"/>
            <w:tcBorders>
              <w:top w:val="single" w:sz="4" w:space="0" w:color="auto"/>
              <w:left w:val="single" w:sz="4" w:space="0" w:color="auto"/>
              <w:bottom w:val="single" w:sz="4" w:space="0" w:color="auto"/>
              <w:right w:val="single" w:sz="4" w:space="0" w:color="auto"/>
            </w:tcBorders>
            <w:hideMark/>
          </w:tcPr>
          <w:p w14:paraId="1D49E6C5" w14:textId="77777777" w:rsidR="00EE5860" w:rsidRPr="00441CD0" w:rsidRDefault="00EE5860" w:rsidP="00BB0E1F">
            <w:pPr>
              <w:pStyle w:val="TAL"/>
              <w:shd w:val="clear" w:color="auto" w:fill="FFFFFF"/>
            </w:pPr>
            <w:r w:rsidRPr="00441CD0">
              <w:t>Request accepted (success)</w:t>
            </w:r>
          </w:p>
        </w:tc>
        <w:tc>
          <w:tcPr>
            <w:tcW w:w="2577" w:type="pct"/>
            <w:tcBorders>
              <w:top w:val="single" w:sz="4" w:space="0" w:color="auto"/>
              <w:left w:val="single" w:sz="4" w:space="0" w:color="auto"/>
              <w:bottom w:val="single" w:sz="4" w:space="0" w:color="auto"/>
              <w:right w:val="single" w:sz="4" w:space="0" w:color="auto"/>
            </w:tcBorders>
            <w:hideMark/>
          </w:tcPr>
          <w:p w14:paraId="3726C851" w14:textId="77777777" w:rsidR="00EE5860" w:rsidRPr="00441CD0" w:rsidRDefault="00EE5860" w:rsidP="00BB0E1F">
            <w:pPr>
              <w:pStyle w:val="TAL"/>
              <w:shd w:val="clear" w:color="auto" w:fill="FFFFFF"/>
            </w:pPr>
            <w:r w:rsidRPr="00441CD0">
              <w:t>"</w:t>
            </w:r>
            <w:r w:rsidRPr="00441CD0">
              <w:rPr>
                <w:lang w:val="en-US"/>
              </w:rPr>
              <w:t>Request accepted (s</w:t>
            </w:r>
            <w:r w:rsidRPr="00441CD0">
              <w:t>uccess)" is returned when the PFCP entity has accepted a request.</w:t>
            </w:r>
          </w:p>
        </w:tc>
      </w:tr>
      <w:tr w:rsidR="00EE5860" w:rsidRPr="00441CD0" w14:paraId="696D2AF1" w14:textId="77777777" w:rsidTr="00BB0E1F">
        <w:trPr>
          <w:jc w:val="center"/>
        </w:trPr>
        <w:tc>
          <w:tcPr>
            <w:tcW w:w="572" w:type="pct"/>
            <w:vMerge/>
            <w:tcBorders>
              <w:top w:val="single" w:sz="4" w:space="0" w:color="auto"/>
              <w:left w:val="single" w:sz="4" w:space="0" w:color="auto"/>
              <w:bottom w:val="single" w:sz="4" w:space="0" w:color="auto"/>
              <w:right w:val="single" w:sz="4" w:space="0" w:color="auto"/>
            </w:tcBorders>
          </w:tcPr>
          <w:p w14:paraId="4F1BFBA7" w14:textId="77777777" w:rsidR="00EE5860" w:rsidRPr="00441CD0" w:rsidRDefault="00EE5860" w:rsidP="00BB0E1F">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14:paraId="7F920A42" w14:textId="77777777" w:rsidR="00EE5860" w:rsidRPr="00441CD0" w:rsidRDefault="00EE5860" w:rsidP="00BB0E1F">
            <w:pPr>
              <w:pStyle w:val="TAC"/>
              <w:shd w:val="clear" w:color="auto" w:fill="FFFFFF"/>
              <w:rPr>
                <w:lang w:val="fr-FR"/>
              </w:rPr>
            </w:pPr>
            <w:r w:rsidRPr="00441CD0">
              <w:rPr>
                <w:lang w:val="fr-FR"/>
              </w:rPr>
              <w:t>2</w:t>
            </w:r>
          </w:p>
        </w:tc>
        <w:tc>
          <w:tcPr>
            <w:tcW w:w="1365" w:type="pct"/>
            <w:tcBorders>
              <w:top w:val="single" w:sz="4" w:space="0" w:color="auto"/>
              <w:left w:val="single" w:sz="4" w:space="0" w:color="auto"/>
              <w:bottom w:val="single" w:sz="4" w:space="0" w:color="auto"/>
              <w:right w:val="single" w:sz="4" w:space="0" w:color="auto"/>
            </w:tcBorders>
          </w:tcPr>
          <w:p w14:paraId="20A088F4" w14:textId="77777777" w:rsidR="00EE5860" w:rsidRPr="00441CD0" w:rsidRDefault="00EE5860" w:rsidP="00BB0E1F">
            <w:pPr>
              <w:pStyle w:val="TAL"/>
              <w:shd w:val="clear" w:color="auto" w:fill="FFFFFF"/>
              <w:rPr>
                <w:lang w:val="fr-FR"/>
              </w:rPr>
            </w:pPr>
            <w:r w:rsidRPr="00441CD0">
              <w:rPr>
                <w:lang w:val="fr-FR"/>
              </w:rPr>
              <w:t>More Usage Report to send</w:t>
            </w:r>
          </w:p>
        </w:tc>
        <w:tc>
          <w:tcPr>
            <w:tcW w:w="2577" w:type="pct"/>
            <w:tcBorders>
              <w:top w:val="single" w:sz="4" w:space="0" w:color="auto"/>
              <w:left w:val="single" w:sz="4" w:space="0" w:color="auto"/>
              <w:bottom w:val="single" w:sz="4" w:space="0" w:color="auto"/>
              <w:right w:val="single" w:sz="4" w:space="0" w:color="auto"/>
            </w:tcBorders>
          </w:tcPr>
          <w:p w14:paraId="49B2BF99" w14:textId="327350E6" w:rsidR="00EE5860" w:rsidRPr="00441CD0" w:rsidRDefault="00EE5860" w:rsidP="00BB0E1F">
            <w:pPr>
              <w:pStyle w:val="TAL"/>
              <w:shd w:val="clear" w:color="auto" w:fill="FFFFFF"/>
              <w:rPr>
                <w:lang w:val="fr-FR"/>
              </w:rPr>
            </w:pPr>
            <w:r w:rsidRPr="00441CD0">
              <w:rPr>
                <w:lang w:val="fr-FR"/>
              </w:rPr>
              <w:t xml:space="preserve">This cause shall be returned by the UP function in the PFCP Session Deletion Response message when it has more usage reports to send. (See </w:t>
            </w:r>
            <w:r w:rsidR="00415C19" w:rsidRPr="00441CD0">
              <w:rPr>
                <w:lang w:val="fr-FR"/>
              </w:rPr>
              <w:t>clause</w:t>
            </w:r>
            <w:r w:rsidR="00415C19">
              <w:rPr>
                <w:lang w:val="fr-FR"/>
              </w:rPr>
              <w:t> </w:t>
            </w:r>
            <w:r w:rsidR="00415C19" w:rsidRPr="00441CD0">
              <w:rPr>
                <w:lang w:val="fr-FR"/>
              </w:rPr>
              <w:t>5</w:t>
            </w:r>
            <w:r w:rsidRPr="00441CD0">
              <w:rPr>
                <w:lang w:val="fr-FR"/>
              </w:rPr>
              <w:t>.2.2.3.1)</w:t>
            </w:r>
          </w:p>
        </w:tc>
      </w:tr>
      <w:tr w:rsidR="00433965" w:rsidRPr="00441CD0" w14:paraId="7E4959E4" w14:textId="77777777" w:rsidTr="00BB0E1F">
        <w:trPr>
          <w:jc w:val="center"/>
        </w:trPr>
        <w:tc>
          <w:tcPr>
            <w:tcW w:w="572" w:type="pct"/>
            <w:vMerge/>
            <w:tcBorders>
              <w:top w:val="single" w:sz="4" w:space="0" w:color="auto"/>
              <w:left w:val="single" w:sz="4" w:space="0" w:color="auto"/>
              <w:bottom w:val="single" w:sz="4" w:space="0" w:color="auto"/>
              <w:right w:val="single" w:sz="4" w:space="0" w:color="auto"/>
            </w:tcBorders>
          </w:tcPr>
          <w:p w14:paraId="22A398D2" w14:textId="77777777" w:rsidR="00433965" w:rsidRPr="00441CD0" w:rsidRDefault="00433965" w:rsidP="00433965">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14:paraId="792A73CC" w14:textId="64031769" w:rsidR="00433965" w:rsidRPr="00441CD0" w:rsidRDefault="00433965" w:rsidP="00433965">
            <w:pPr>
              <w:pStyle w:val="TAC"/>
              <w:shd w:val="clear" w:color="auto" w:fill="FFFFFF"/>
              <w:rPr>
                <w:lang w:val="fr-FR"/>
              </w:rPr>
            </w:pPr>
            <w:r>
              <w:rPr>
                <w:lang w:val="fr-FR"/>
              </w:rPr>
              <w:t>3</w:t>
            </w:r>
          </w:p>
        </w:tc>
        <w:tc>
          <w:tcPr>
            <w:tcW w:w="1365" w:type="pct"/>
            <w:tcBorders>
              <w:top w:val="single" w:sz="4" w:space="0" w:color="auto"/>
              <w:left w:val="single" w:sz="4" w:space="0" w:color="auto"/>
              <w:bottom w:val="single" w:sz="4" w:space="0" w:color="auto"/>
              <w:right w:val="single" w:sz="4" w:space="0" w:color="auto"/>
            </w:tcBorders>
          </w:tcPr>
          <w:p w14:paraId="6CA94C32" w14:textId="65A6098F" w:rsidR="00433965" w:rsidRPr="00441CD0" w:rsidRDefault="00433965" w:rsidP="00433965">
            <w:pPr>
              <w:pStyle w:val="TAL"/>
              <w:shd w:val="clear" w:color="auto" w:fill="FFFFFF"/>
              <w:rPr>
                <w:lang w:val="fr-FR"/>
              </w:rPr>
            </w:pPr>
            <w:r>
              <w:rPr>
                <w:lang w:val="en-US"/>
              </w:rPr>
              <w:t>Request partially accepted</w:t>
            </w:r>
          </w:p>
        </w:tc>
        <w:tc>
          <w:tcPr>
            <w:tcW w:w="2577" w:type="pct"/>
            <w:tcBorders>
              <w:top w:val="single" w:sz="4" w:space="0" w:color="auto"/>
              <w:left w:val="single" w:sz="4" w:space="0" w:color="auto"/>
              <w:bottom w:val="single" w:sz="4" w:space="0" w:color="auto"/>
              <w:right w:val="single" w:sz="4" w:space="0" w:color="auto"/>
            </w:tcBorders>
          </w:tcPr>
          <w:p w14:paraId="35DD1A5E" w14:textId="0E5E768D" w:rsidR="00433965" w:rsidRPr="00441CD0" w:rsidRDefault="00433965" w:rsidP="00433965">
            <w:pPr>
              <w:pStyle w:val="TAL"/>
              <w:shd w:val="clear" w:color="auto" w:fill="FFFFFF"/>
              <w:rPr>
                <w:lang w:val="fr-FR"/>
              </w:rPr>
            </w:pPr>
            <w:r>
              <w:rPr>
                <w:lang w:val="en-US"/>
              </w:rPr>
              <w:t>This cause shall be returned if the PSUCC feature is supported by the CP function and the UP function, when a PFCP Session Establishment Request or PFCP Session Modification Request is partially accepted. See clause 5.2.</w:t>
            </w:r>
            <w:r>
              <w:rPr>
                <w:lang w:val="en-US"/>
              </w:rPr>
              <w:t>9</w:t>
            </w:r>
            <w:r>
              <w:rPr>
                <w:lang w:val="en-US"/>
              </w:rPr>
              <w:t>.</w:t>
            </w:r>
          </w:p>
        </w:tc>
      </w:tr>
      <w:tr w:rsidR="00EE5860" w:rsidRPr="00441CD0" w14:paraId="5ECA3F3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15620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7B5D7CE7" w14:textId="738044AB" w:rsidR="00EE5860" w:rsidRPr="00441CD0" w:rsidRDefault="00433965" w:rsidP="00BB0E1F">
            <w:pPr>
              <w:pStyle w:val="TAC"/>
              <w:shd w:val="clear" w:color="auto" w:fill="FFFFFF"/>
            </w:pPr>
            <w:r>
              <w:t>4</w:t>
            </w:r>
            <w:r w:rsidR="00EE5860" w:rsidRPr="00441CD0">
              <w:t>-63</w:t>
            </w:r>
          </w:p>
        </w:tc>
        <w:tc>
          <w:tcPr>
            <w:tcW w:w="1365" w:type="pct"/>
            <w:tcBorders>
              <w:top w:val="single" w:sz="4" w:space="0" w:color="auto"/>
              <w:left w:val="single" w:sz="4" w:space="0" w:color="auto"/>
              <w:bottom w:val="single" w:sz="4" w:space="0" w:color="auto"/>
              <w:right w:val="single" w:sz="4" w:space="0" w:color="auto"/>
            </w:tcBorders>
            <w:hideMark/>
          </w:tcPr>
          <w:p w14:paraId="4C8DA121" w14:textId="77777777" w:rsidR="00EE5860" w:rsidRPr="00441CD0" w:rsidRDefault="00EE5860" w:rsidP="00BB0E1F">
            <w:pPr>
              <w:pStyle w:val="TAL"/>
              <w:shd w:val="clear" w:color="auto" w:fill="FFFFFF"/>
            </w:pPr>
            <w:r w:rsidRPr="00441CD0">
              <w:t xml:space="preserve">Spare. </w:t>
            </w:r>
          </w:p>
        </w:tc>
        <w:tc>
          <w:tcPr>
            <w:tcW w:w="2577" w:type="pct"/>
            <w:tcBorders>
              <w:top w:val="single" w:sz="4" w:space="0" w:color="auto"/>
              <w:left w:val="single" w:sz="4" w:space="0" w:color="auto"/>
              <w:bottom w:val="single" w:sz="4" w:space="0" w:color="auto"/>
              <w:right w:val="single" w:sz="4" w:space="0" w:color="auto"/>
            </w:tcBorders>
            <w:hideMark/>
          </w:tcPr>
          <w:p w14:paraId="706B4886" w14:textId="77777777" w:rsidR="00EE5860" w:rsidRPr="00441CD0" w:rsidRDefault="00EE5860" w:rsidP="00BB0E1F">
            <w:pPr>
              <w:pStyle w:val="TAL"/>
              <w:shd w:val="clear" w:color="auto" w:fill="FFFFFF"/>
            </w:pPr>
            <w:r w:rsidRPr="00441CD0">
              <w:t xml:space="preserve">This value range </w:t>
            </w:r>
            <w:r w:rsidRPr="00441CD0">
              <w:rPr>
                <w:lang w:val="en-US"/>
              </w:rPr>
              <w:t>shall be used by</w:t>
            </w:r>
            <w:r w:rsidRPr="00441CD0">
              <w:t xml:space="preserve"> Cause values in an acceptance response message. See NOTE 1.</w:t>
            </w:r>
          </w:p>
        </w:tc>
      </w:tr>
      <w:tr w:rsidR="00EE5860" w:rsidRPr="00441CD0" w14:paraId="388C1312"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0FE797EB" w14:textId="77777777" w:rsidR="00EE5860" w:rsidRPr="00441CD0" w:rsidRDefault="00EE5860" w:rsidP="00BB0E1F">
            <w:pPr>
              <w:pStyle w:val="TAC"/>
              <w:shd w:val="clear" w:color="auto" w:fill="FFFFFF"/>
            </w:pPr>
            <w:r w:rsidRPr="00441CD0">
              <w:t>Rejection in a response</w:t>
            </w:r>
          </w:p>
        </w:tc>
        <w:tc>
          <w:tcPr>
            <w:tcW w:w="486" w:type="pct"/>
            <w:tcBorders>
              <w:top w:val="single" w:sz="4" w:space="0" w:color="auto"/>
              <w:left w:val="single" w:sz="4" w:space="0" w:color="auto"/>
              <w:bottom w:val="single" w:sz="4" w:space="0" w:color="auto"/>
              <w:right w:val="single" w:sz="4" w:space="0" w:color="auto"/>
            </w:tcBorders>
            <w:hideMark/>
          </w:tcPr>
          <w:p w14:paraId="42BBC6AC" w14:textId="77777777" w:rsidR="00EE5860" w:rsidRPr="00441CD0" w:rsidRDefault="00EE5860" w:rsidP="00BB0E1F">
            <w:pPr>
              <w:pStyle w:val="TAC"/>
              <w:shd w:val="clear" w:color="auto" w:fill="FFFFFF"/>
            </w:pPr>
            <w:r w:rsidRPr="00441CD0">
              <w:t>64</w:t>
            </w:r>
          </w:p>
        </w:tc>
        <w:tc>
          <w:tcPr>
            <w:tcW w:w="1365" w:type="pct"/>
            <w:tcBorders>
              <w:top w:val="single" w:sz="4" w:space="0" w:color="auto"/>
              <w:left w:val="single" w:sz="4" w:space="0" w:color="auto"/>
              <w:bottom w:val="single" w:sz="4" w:space="0" w:color="auto"/>
              <w:right w:val="single" w:sz="4" w:space="0" w:color="auto"/>
            </w:tcBorders>
            <w:hideMark/>
          </w:tcPr>
          <w:p w14:paraId="38C18615" w14:textId="77777777" w:rsidR="00EE5860" w:rsidRPr="00441CD0" w:rsidRDefault="00EE5860" w:rsidP="00BB0E1F">
            <w:pPr>
              <w:pStyle w:val="TAL"/>
              <w:shd w:val="clear" w:color="auto" w:fill="FFFFFF"/>
            </w:pPr>
            <w:r w:rsidRPr="00441CD0">
              <w:t>Request rejected (reason not specified)</w:t>
            </w:r>
          </w:p>
        </w:tc>
        <w:tc>
          <w:tcPr>
            <w:tcW w:w="2577" w:type="pct"/>
            <w:tcBorders>
              <w:top w:val="single" w:sz="4" w:space="0" w:color="auto"/>
              <w:left w:val="single" w:sz="4" w:space="0" w:color="auto"/>
              <w:bottom w:val="single" w:sz="4" w:space="0" w:color="auto"/>
              <w:right w:val="single" w:sz="4" w:space="0" w:color="auto"/>
            </w:tcBorders>
            <w:hideMark/>
          </w:tcPr>
          <w:p w14:paraId="7341A60C" w14:textId="77777777" w:rsidR="00EE5860" w:rsidRPr="00441CD0" w:rsidRDefault="00EE5860" w:rsidP="00BB0E1F">
            <w:pPr>
              <w:pStyle w:val="TAL"/>
              <w:shd w:val="clear" w:color="auto" w:fill="FFFFFF"/>
            </w:pPr>
            <w:r w:rsidRPr="00441CD0">
              <w:t xml:space="preserve">This cause shall be returned to report an unspecified </w:t>
            </w:r>
            <w:r w:rsidRPr="00441CD0">
              <w:rPr>
                <w:lang w:val="en-US"/>
              </w:rPr>
              <w:t>rejection</w:t>
            </w:r>
            <w:r w:rsidRPr="00441CD0">
              <w:t xml:space="preserve"> cause</w:t>
            </w:r>
          </w:p>
        </w:tc>
      </w:tr>
      <w:tr w:rsidR="00EE5860" w:rsidRPr="00441CD0" w14:paraId="53ADD4D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464F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9633ABE" w14:textId="77777777" w:rsidR="00EE5860" w:rsidRPr="00441CD0" w:rsidRDefault="00EE5860" w:rsidP="00BB0E1F">
            <w:pPr>
              <w:pStyle w:val="TAC"/>
              <w:shd w:val="clear" w:color="auto" w:fill="FFFFFF"/>
            </w:pPr>
            <w:r w:rsidRPr="00441CD0">
              <w:t>65</w:t>
            </w:r>
          </w:p>
        </w:tc>
        <w:tc>
          <w:tcPr>
            <w:tcW w:w="1365" w:type="pct"/>
            <w:tcBorders>
              <w:top w:val="single" w:sz="4" w:space="0" w:color="auto"/>
              <w:left w:val="single" w:sz="4" w:space="0" w:color="auto"/>
              <w:bottom w:val="single" w:sz="4" w:space="0" w:color="auto"/>
              <w:right w:val="single" w:sz="4" w:space="0" w:color="auto"/>
            </w:tcBorders>
            <w:hideMark/>
          </w:tcPr>
          <w:p w14:paraId="2ED1562E" w14:textId="77777777" w:rsidR="00EE5860" w:rsidRPr="00441CD0" w:rsidRDefault="00EE5860" w:rsidP="00BB0E1F">
            <w:pPr>
              <w:pStyle w:val="TAL"/>
              <w:shd w:val="clear" w:color="auto" w:fill="FFFFFF"/>
              <w:rPr>
                <w:lang w:val="en-US"/>
              </w:rPr>
            </w:pPr>
            <w:r w:rsidRPr="00441CD0">
              <w:rPr>
                <w:lang w:val="en-US"/>
              </w:rPr>
              <w:t>Session context not found</w:t>
            </w:r>
          </w:p>
        </w:tc>
        <w:tc>
          <w:tcPr>
            <w:tcW w:w="2577" w:type="pct"/>
            <w:tcBorders>
              <w:top w:val="single" w:sz="4" w:space="0" w:color="auto"/>
              <w:left w:val="single" w:sz="4" w:space="0" w:color="auto"/>
              <w:bottom w:val="single" w:sz="4" w:space="0" w:color="auto"/>
              <w:right w:val="single" w:sz="4" w:space="0" w:color="auto"/>
            </w:tcBorders>
            <w:hideMark/>
          </w:tcPr>
          <w:p w14:paraId="2FE3DD4E" w14:textId="77777777" w:rsidR="00EE5860" w:rsidRPr="00441CD0" w:rsidRDefault="00EE5860" w:rsidP="00BB0E1F">
            <w:pPr>
              <w:pStyle w:val="TAL"/>
              <w:shd w:val="clear" w:color="auto" w:fill="FFFFFF"/>
              <w:rPr>
                <w:lang w:val="en-US"/>
              </w:rPr>
            </w:pPr>
            <w:r w:rsidRPr="00441CD0">
              <w:t xml:space="preserve">This cause shall be returned, </w:t>
            </w:r>
            <w:r w:rsidRPr="00441CD0">
              <w:rPr>
                <w:lang w:val="en-US"/>
              </w:rPr>
              <w:t xml:space="preserve">if </w:t>
            </w:r>
            <w:r w:rsidRPr="00441CD0">
              <w:t xml:space="preserve">the F-SEID </w:t>
            </w:r>
            <w:r w:rsidRPr="00441CD0">
              <w:rPr>
                <w:lang w:val="en-US"/>
              </w:rPr>
              <w:t xml:space="preserve">included in a </w:t>
            </w:r>
            <w:r w:rsidRPr="00441CD0">
              <w:t xml:space="preserve">PFCP Session Modification/Deletion </w:t>
            </w:r>
            <w:r w:rsidRPr="00441CD0">
              <w:rPr>
                <w:lang w:val="en-US"/>
              </w:rPr>
              <w:t>Request message is unknown.</w:t>
            </w:r>
          </w:p>
        </w:tc>
      </w:tr>
      <w:tr w:rsidR="00EE5860" w:rsidRPr="00441CD0" w14:paraId="2ABD419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A742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7D7ADCD" w14:textId="77777777" w:rsidR="00EE5860" w:rsidRPr="00441CD0" w:rsidRDefault="00EE5860" w:rsidP="00BB0E1F">
            <w:pPr>
              <w:pStyle w:val="TAC"/>
              <w:shd w:val="clear" w:color="auto" w:fill="FFFFFF"/>
              <w:rPr>
                <w:lang w:val="x-none"/>
              </w:rPr>
            </w:pPr>
            <w:r w:rsidRPr="00441CD0">
              <w:t>66</w:t>
            </w:r>
          </w:p>
        </w:tc>
        <w:tc>
          <w:tcPr>
            <w:tcW w:w="1365" w:type="pct"/>
            <w:tcBorders>
              <w:top w:val="single" w:sz="4" w:space="0" w:color="auto"/>
              <w:left w:val="single" w:sz="4" w:space="0" w:color="auto"/>
              <w:bottom w:val="single" w:sz="4" w:space="0" w:color="auto"/>
              <w:right w:val="single" w:sz="4" w:space="0" w:color="auto"/>
            </w:tcBorders>
            <w:hideMark/>
          </w:tcPr>
          <w:p w14:paraId="383367F1" w14:textId="77777777" w:rsidR="00EE5860" w:rsidRPr="00441CD0" w:rsidRDefault="00EE5860" w:rsidP="00BB0E1F">
            <w:pPr>
              <w:pStyle w:val="TAL"/>
              <w:shd w:val="clear" w:color="auto" w:fill="FFFFFF"/>
              <w:rPr>
                <w:lang w:val="en-US"/>
              </w:rPr>
            </w:pPr>
            <w:r w:rsidRPr="00441CD0">
              <w:t>Mandatory IE missing</w:t>
            </w:r>
          </w:p>
        </w:tc>
        <w:tc>
          <w:tcPr>
            <w:tcW w:w="2577" w:type="pct"/>
            <w:tcBorders>
              <w:top w:val="single" w:sz="4" w:space="0" w:color="auto"/>
              <w:left w:val="single" w:sz="4" w:space="0" w:color="auto"/>
              <w:bottom w:val="single" w:sz="4" w:space="0" w:color="auto"/>
              <w:right w:val="single" w:sz="4" w:space="0" w:color="auto"/>
            </w:tcBorders>
            <w:hideMark/>
          </w:tcPr>
          <w:p w14:paraId="2727538E" w14:textId="77777777" w:rsidR="00EE5860" w:rsidRPr="00441CD0" w:rsidRDefault="00EE5860" w:rsidP="00BB0E1F">
            <w:pPr>
              <w:pStyle w:val="TAL"/>
              <w:shd w:val="clear" w:color="auto" w:fill="FFFFFF"/>
              <w:rPr>
                <w:lang w:val="x-none"/>
              </w:rPr>
            </w:pPr>
            <w:r w:rsidRPr="00441CD0">
              <w:t>This cause shall be returned when the PFCP entity detects that a mandatory IE is missing in a request message</w:t>
            </w:r>
          </w:p>
        </w:tc>
      </w:tr>
      <w:tr w:rsidR="00EE5860" w:rsidRPr="00441CD0" w14:paraId="1A84456E"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8ABB0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A363F68" w14:textId="77777777" w:rsidR="00EE5860" w:rsidRPr="00441CD0" w:rsidRDefault="00EE5860" w:rsidP="00BB0E1F">
            <w:pPr>
              <w:pStyle w:val="TAC"/>
              <w:shd w:val="clear" w:color="auto" w:fill="FFFFFF"/>
            </w:pPr>
            <w:r w:rsidRPr="00441CD0">
              <w:t>67</w:t>
            </w:r>
          </w:p>
        </w:tc>
        <w:tc>
          <w:tcPr>
            <w:tcW w:w="1365" w:type="pct"/>
            <w:tcBorders>
              <w:top w:val="single" w:sz="4" w:space="0" w:color="auto"/>
              <w:left w:val="single" w:sz="4" w:space="0" w:color="auto"/>
              <w:bottom w:val="single" w:sz="4" w:space="0" w:color="auto"/>
              <w:right w:val="single" w:sz="4" w:space="0" w:color="auto"/>
            </w:tcBorders>
            <w:hideMark/>
          </w:tcPr>
          <w:p w14:paraId="2E2B4B47" w14:textId="77777777" w:rsidR="00EE5860" w:rsidRPr="00441CD0" w:rsidRDefault="00EE5860" w:rsidP="00BB0E1F">
            <w:pPr>
              <w:pStyle w:val="TAL"/>
              <w:shd w:val="clear" w:color="auto" w:fill="FFFFFF"/>
            </w:pPr>
            <w:r w:rsidRPr="00441CD0">
              <w:t>Conditional IE missing</w:t>
            </w:r>
          </w:p>
        </w:tc>
        <w:tc>
          <w:tcPr>
            <w:tcW w:w="2577" w:type="pct"/>
            <w:tcBorders>
              <w:top w:val="single" w:sz="4" w:space="0" w:color="auto"/>
              <w:left w:val="single" w:sz="4" w:space="0" w:color="auto"/>
              <w:bottom w:val="single" w:sz="4" w:space="0" w:color="auto"/>
              <w:right w:val="single" w:sz="4" w:space="0" w:color="auto"/>
            </w:tcBorders>
            <w:hideMark/>
          </w:tcPr>
          <w:p w14:paraId="4DF3BC1B" w14:textId="77777777" w:rsidR="00EE5860" w:rsidRPr="00441CD0" w:rsidRDefault="00EE5860" w:rsidP="00BB0E1F">
            <w:pPr>
              <w:pStyle w:val="TAL"/>
              <w:shd w:val="clear" w:color="auto" w:fill="FFFFFF"/>
            </w:pPr>
            <w:r w:rsidRPr="00441CD0">
              <w:t>This cause shall be returned when the PFCP entity detects that a Conditional IE is missing in a request message.</w:t>
            </w:r>
          </w:p>
        </w:tc>
      </w:tr>
      <w:tr w:rsidR="00EE5860" w:rsidRPr="00441CD0" w14:paraId="0C7CD2FD"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685CD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1BE4958" w14:textId="77777777" w:rsidR="00EE5860" w:rsidRPr="00441CD0" w:rsidRDefault="00EE5860" w:rsidP="00BB0E1F">
            <w:pPr>
              <w:pStyle w:val="TAC"/>
              <w:shd w:val="clear" w:color="auto" w:fill="FFFFFF"/>
            </w:pPr>
            <w:r w:rsidRPr="00441CD0">
              <w:t>68</w:t>
            </w:r>
          </w:p>
        </w:tc>
        <w:tc>
          <w:tcPr>
            <w:tcW w:w="1365" w:type="pct"/>
            <w:tcBorders>
              <w:top w:val="single" w:sz="4" w:space="0" w:color="auto"/>
              <w:left w:val="single" w:sz="4" w:space="0" w:color="auto"/>
              <w:bottom w:val="single" w:sz="4" w:space="0" w:color="auto"/>
              <w:right w:val="single" w:sz="4" w:space="0" w:color="auto"/>
            </w:tcBorders>
            <w:hideMark/>
          </w:tcPr>
          <w:p w14:paraId="3C109960" w14:textId="77777777" w:rsidR="00EE5860" w:rsidRPr="00441CD0" w:rsidRDefault="00EE5860" w:rsidP="00BB0E1F">
            <w:pPr>
              <w:pStyle w:val="TAL"/>
              <w:shd w:val="clear" w:color="auto" w:fill="FFFFFF"/>
            </w:pPr>
            <w:r w:rsidRPr="00441CD0">
              <w:t>Invalid length</w:t>
            </w:r>
          </w:p>
        </w:tc>
        <w:tc>
          <w:tcPr>
            <w:tcW w:w="2577" w:type="pct"/>
            <w:tcBorders>
              <w:top w:val="single" w:sz="4" w:space="0" w:color="auto"/>
              <w:left w:val="single" w:sz="4" w:space="0" w:color="auto"/>
              <w:bottom w:val="single" w:sz="4" w:space="0" w:color="auto"/>
              <w:right w:val="single" w:sz="4" w:space="0" w:color="auto"/>
            </w:tcBorders>
            <w:hideMark/>
          </w:tcPr>
          <w:p w14:paraId="63D8BAA2" w14:textId="77777777" w:rsidR="00EE5860" w:rsidRPr="00441CD0" w:rsidRDefault="00EE5860" w:rsidP="00BB0E1F">
            <w:pPr>
              <w:pStyle w:val="TAL"/>
              <w:shd w:val="clear" w:color="auto" w:fill="FFFFFF"/>
            </w:pPr>
            <w:r w:rsidRPr="00441CD0">
              <w:t>This cause shall be returned when the PFCP entity detects that an IE with an invalid length in a request message</w:t>
            </w:r>
          </w:p>
        </w:tc>
      </w:tr>
      <w:tr w:rsidR="00EE5860" w:rsidRPr="00441CD0" w14:paraId="498003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6EA3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344CDB9" w14:textId="77777777" w:rsidR="00EE5860" w:rsidRPr="00441CD0" w:rsidRDefault="00EE5860" w:rsidP="00BB0E1F">
            <w:pPr>
              <w:pStyle w:val="TAC"/>
              <w:shd w:val="clear" w:color="auto" w:fill="FFFFFF"/>
            </w:pPr>
            <w:r w:rsidRPr="00441CD0">
              <w:t>69</w:t>
            </w:r>
          </w:p>
        </w:tc>
        <w:tc>
          <w:tcPr>
            <w:tcW w:w="1365" w:type="pct"/>
            <w:tcBorders>
              <w:top w:val="single" w:sz="4" w:space="0" w:color="auto"/>
              <w:left w:val="single" w:sz="4" w:space="0" w:color="auto"/>
              <w:bottom w:val="single" w:sz="4" w:space="0" w:color="auto"/>
              <w:right w:val="single" w:sz="4" w:space="0" w:color="auto"/>
            </w:tcBorders>
            <w:hideMark/>
          </w:tcPr>
          <w:p w14:paraId="21950874" w14:textId="77777777" w:rsidR="00EE5860" w:rsidRPr="00441CD0" w:rsidRDefault="00EE5860" w:rsidP="00BB0E1F">
            <w:pPr>
              <w:pStyle w:val="TAL"/>
              <w:shd w:val="clear" w:color="auto" w:fill="FFFFFF"/>
            </w:pPr>
            <w:r w:rsidRPr="00441CD0">
              <w:t>Mandatory IE incorrect</w:t>
            </w:r>
          </w:p>
        </w:tc>
        <w:tc>
          <w:tcPr>
            <w:tcW w:w="2577" w:type="pct"/>
            <w:tcBorders>
              <w:top w:val="single" w:sz="4" w:space="0" w:color="auto"/>
              <w:left w:val="single" w:sz="4" w:space="0" w:color="auto"/>
              <w:bottom w:val="single" w:sz="4" w:space="0" w:color="auto"/>
              <w:right w:val="single" w:sz="4" w:space="0" w:color="auto"/>
            </w:tcBorders>
            <w:hideMark/>
          </w:tcPr>
          <w:p w14:paraId="6D72003D" w14:textId="77777777" w:rsidR="00EE5860" w:rsidRPr="00441CD0" w:rsidRDefault="00EE5860" w:rsidP="00BB0E1F">
            <w:pPr>
              <w:pStyle w:val="TAL"/>
              <w:shd w:val="clear" w:color="auto" w:fill="FFFFFF"/>
            </w:pPr>
            <w:r w:rsidRPr="00441CD0">
              <w:t xml:space="preserve">This cause shall be returned when the PFCP entity detects that a Mandatory IE is </w:t>
            </w:r>
            <w:r w:rsidRPr="00441CD0">
              <w:rPr>
                <w:lang w:val="en-US"/>
              </w:rPr>
              <w:t>incorrect</w:t>
            </w:r>
            <w:r w:rsidRPr="00441CD0">
              <w:t xml:space="preserve"> in a request message</w:t>
            </w:r>
            <w:r w:rsidRPr="00441CD0">
              <w:rPr>
                <w:lang w:val="en-US"/>
              </w:rPr>
              <w:t>, e.g. the Mandatory IE is malformated or it carries an invalid or unexpected value.</w:t>
            </w:r>
          </w:p>
        </w:tc>
      </w:tr>
      <w:tr w:rsidR="00EE5860" w:rsidRPr="00441CD0" w14:paraId="7F95295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14CE2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C3676A7" w14:textId="77777777" w:rsidR="00EE5860" w:rsidRPr="00441CD0" w:rsidRDefault="00EE5860" w:rsidP="00BB0E1F">
            <w:pPr>
              <w:pStyle w:val="TAC"/>
              <w:rPr>
                <w:lang w:val="de-DE"/>
              </w:rPr>
            </w:pPr>
            <w:r w:rsidRPr="00441CD0">
              <w:rPr>
                <w:lang w:val="de-DE"/>
              </w:rPr>
              <w:t>70</w:t>
            </w:r>
          </w:p>
        </w:tc>
        <w:tc>
          <w:tcPr>
            <w:tcW w:w="1365" w:type="pct"/>
            <w:tcBorders>
              <w:top w:val="single" w:sz="4" w:space="0" w:color="auto"/>
              <w:left w:val="single" w:sz="4" w:space="0" w:color="auto"/>
              <w:bottom w:val="single" w:sz="4" w:space="0" w:color="auto"/>
              <w:right w:val="single" w:sz="4" w:space="0" w:color="auto"/>
            </w:tcBorders>
            <w:hideMark/>
          </w:tcPr>
          <w:p w14:paraId="0072CA80" w14:textId="77777777" w:rsidR="00EE5860" w:rsidRPr="00441CD0" w:rsidRDefault="00EE5860" w:rsidP="00BB0E1F">
            <w:pPr>
              <w:pStyle w:val="TAL"/>
              <w:rPr>
                <w:lang w:val="x-none"/>
              </w:rPr>
            </w:pPr>
            <w:r w:rsidRPr="00441CD0">
              <w:t>Invalid Forwarding Policy</w:t>
            </w:r>
          </w:p>
        </w:tc>
        <w:tc>
          <w:tcPr>
            <w:tcW w:w="2577" w:type="pct"/>
            <w:tcBorders>
              <w:top w:val="single" w:sz="4" w:space="0" w:color="auto"/>
              <w:left w:val="single" w:sz="4" w:space="0" w:color="auto"/>
              <w:bottom w:val="single" w:sz="4" w:space="0" w:color="auto"/>
              <w:right w:val="single" w:sz="4" w:space="0" w:color="auto"/>
            </w:tcBorders>
            <w:hideMark/>
          </w:tcPr>
          <w:p w14:paraId="4ECF3E48"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FAR with a Forwarding Policy Identifier for which no Forwarding Policy is locally configured in the UP function.</w:t>
            </w:r>
          </w:p>
        </w:tc>
      </w:tr>
      <w:tr w:rsidR="00EE5860" w:rsidRPr="00441CD0" w14:paraId="40BE17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5F19F0"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372DC70" w14:textId="77777777" w:rsidR="00EE5860" w:rsidRPr="00441CD0" w:rsidRDefault="00EE5860" w:rsidP="00BB0E1F">
            <w:pPr>
              <w:pStyle w:val="TAC"/>
              <w:rPr>
                <w:lang w:val="de-DE"/>
              </w:rPr>
            </w:pPr>
            <w:r w:rsidRPr="00441CD0">
              <w:rPr>
                <w:lang w:val="de-DE"/>
              </w:rPr>
              <w:t>71</w:t>
            </w:r>
          </w:p>
        </w:tc>
        <w:tc>
          <w:tcPr>
            <w:tcW w:w="1365" w:type="pct"/>
            <w:tcBorders>
              <w:top w:val="single" w:sz="4" w:space="0" w:color="auto"/>
              <w:left w:val="single" w:sz="4" w:space="0" w:color="auto"/>
              <w:bottom w:val="single" w:sz="4" w:space="0" w:color="auto"/>
              <w:right w:val="single" w:sz="4" w:space="0" w:color="auto"/>
            </w:tcBorders>
            <w:hideMark/>
          </w:tcPr>
          <w:p w14:paraId="387F7CC5" w14:textId="77777777" w:rsidR="00EE5860" w:rsidRPr="00441CD0" w:rsidRDefault="00EE5860" w:rsidP="00BB0E1F">
            <w:pPr>
              <w:pStyle w:val="TAL"/>
              <w:rPr>
                <w:lang w:val="x-none"/>
              </w:rPr>
            </w:pPr>
            <w:r w:rsidRPr="00441CD0">
              <w:t>Invalid F-TEID allocation option</w:t>
            </w:r>
          </w:p>
        </w:tc>
        <w:tc>
          <w:tcPr>
            <w:tcW w:w="2577" w:type="pct"/>
            <w:tcBorders>
              <w:top w:val="single" w:sz="4" w:space="0" w:color="auto"/>
              <w:left w:val="single" w:sz="4" w:space="0" w:color="auto"/>
              <w:bottom w:val="single" w:sz="4" w:space="0" w:color="auto"/>
              <w:right w:val="single" w:sz="4" w:space="0" w:color="auto"/>
            </w:tcBorders>
            <w:hideMark/>
          </w:tcPr>
          <w:p w14:paraId="0DE2615E"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PDR with a F-TEID allocation option which is incompatible with the F-TEID allocation option used for already created PDRs (by the same or a different CP function).</w:t>
            </w:r>
          </w:p>
        </w:tc>
      </w:tr>
      <w:tr w:rsidR="00EE5860" w:rsidRPr="00441CD0" w14:paraId="3E5F70B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33C2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C489976" w14:textId="77777777" w:rsidR="00EE5860" w:rsidRPr="00441CD0" w:rsidRDefault="00EE5860" w:rsidP="00BB0E1F">
            <w:pPr>
              <w:pStyle w:val="TAC"/>
              <w:rPr>
                <w:lang w:val="de-DE"/>
              </w:rPr>
            </w:pPr>
            <w:r w:rsidRPr="00441CD0">
              <w:rPr>
                <w:lang w:val="de-DE"/>
              </w:rPr>
              <w:t>72</w:t>
            </w:r>
          </w:p>
        </w:tc>
        <w:tc>
          <w:tcPr>
            <w:tcW w:w="1365" w:type="pct"/>
            <w:tcBorders>
              <w:top w:val="single" w:sz="4" w:space="0" w:color="auto"/>
              <w:left w:val="single" w:sz="4" w:space="0" w:color="auto"/>
              <w:bottom w:val="single" w:sz="4" w:space="0" w:color="auto"/>
              <w:right w:val="single" w:sz="4" w:space="0" w:color="auto"/>
            </w:tcBorders>
            <w:hideMark/>
          </w:tcPr>
          <w:p w14:paraId="78341B28" w14:textId="77777777" w:rsidR="00EE5860" w:rsidRPr="00441CD0" w:rsidRDefault="00EE5860" w:rsidP="00BB0E1F">
            <w:pPr>
              <w:pStyle w:val="TAL"/>
              <w:rPr>
                <w:lang w:val="x-none"/>
              </w:rPr>
            </w:pPr>
            <w:r w:rsidRPr="00441CD0">
              <w:t xml:space="preserve">No established PFCP Association </w:t>
            </w:r>
          </w:p>
        </w:tc>
        <w:tc>
          <w:tcPr>
            <w:tcW w:w="2577" w:type="pct"/>
            <w:tcBorders>
              <w:top w:val="single" w:sz="4" w:space="0" w:color="auto"/>
              <w:left w:val="single" w:sz="4" w:space="0" w:color="auto"/>
              <w:bottom w:val="single" w:sz="4" w:space="0" w:color="auto"/>
              <w:right w:val="single" w:sz="4" w:space="0" w:color="auto"/>
            </w:tcBorders>
            <w:hideMark/>
          </w:tcPr>
          <w:p w14:paraId="0202BED4" w14:textId="77777777" w:rsidR="00EE5860" w:rsidRPr="00441CD0" w:rsidRDefault="00EE5860" w:rsidP="00BB0E1F">
            <w:pPr>
              <w:pStyle w:val="TAL"/>
            </w:pPr>
            <w:r w:rsidRPr="00441CD0">
              <w:t>This cause shall be used by the CP function or the UP function if they receive a PFCP message other than the PFCP Association Setup Request and the Heartbeat Request message from a peer with which there is no established PFCP Association.</w:t>
            </w:r>
          </w:p>
        </w:tc>
      </w:tr>
      <w:tr w:rsidR="00EE5860" w:rsidRPr="00441CD0" w14:paraId="1F50AF4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913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297DEEC" w14:textId="77777777" w:rsidR="00EE5860" w:rsidRPr="00441CD0" w:rsidRDefault="00EE5860" w:rsidP="00BB0E1F">
            <w:pPr>
              <w:pStyle w:val="TAC"/>
              <w:rPr>
                <w:lang w:val="de-DE"/>
              </w:rPr>
            </w:pPr>
            <w:r w:rsidRPr="00441CD0">
              <w:rPr>
                <w:lang w:val="de-DE"/>
              </w:rPr>
              <w:t>73</w:t>
            </w:r>
          </w:p>
        </w:tc>
        <w:tc>
          <w:tcPr>
            <w:tcW w:w="1365" w:type="pct"/>
            <w:tcBorders>
              <w:top w:val="single" w:sz="4" w:space="0" w:color="auto"/>
              <w:left w:val="single" w:sz="4" w:space="0" w:color="auto"/>
              <w:bottom w:val="single" w:sz="4" w:space="0" w:color="auto"/>
              <w:right w:val="single" w:sz="4" w:space="0" w:color="auto"/>
            </w:tcBorders>
            <w:hideMark/>
          </w:tcPr>
          <w:p w14:paraId="774FF70C" w14:textId="77777777" w:rsidR="00EE5860" w:rsidRPr="00441CD0" w:rsidRDefault="00EE5860" w:rsidP="00BB0E1F">
            <w:pPr>
              <w:pStyle w:val="TAL"/>
              <w:rPr>
                <w:lang w:val="x-none"/>
              </w:rPr>
            </w:pPr>
            <w:r w:rsidRPr="00441CD0">
              <w:t xml:space="preserve">Rule creation/modification Failure </w:t>
            </w:r>
          </w:p>
        </w:tc>
        <w:tc>
          <w:tcPr>
            <w:tcW w:w="2577" w:type="pct"/>
            <w:tcBorders>
              <w:top w:val="single" w:sz="4" w:space="0" w:color="auto"/>
              <w:left w:val="single" w:sz="4" w:space="0" w:color="auto"/>
              <w:bottom w:val="single" w:sz="4" w:space="0" w:color="auto"/>
              <w:right w:val="single" w:sz="4" w:space="0" w:color="auto"/>
            </w:tcBorders>
            <w:hideMark/>
          </w:tcPr>
          <w:p w14:paraId="51C5761A" w14:textId="77777777" w:rsidR="00EE5860" w:rsidRPr="00441CD0" w:rsidRDefault="00EE5860" w:rsidP="00BB0E1F">
            <w:pPr>
              <w:pStyle w:val="TAL"/>
            </w:pPr>
            <w:r w:rsidRPr="00441CD0">
              <w:t>This cause shall be used by the UP function if a received Rule failed to be stored and be applied in the UP function.</w:t>
            </w:r>
          </w:p>
        </w:tc>
      </w:tr>
      <w:tr w:rsidR="00EE5860" w:rsidRPr="00441CD0" w14:paraId="4D425106"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60AC26"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8B935F4" w14:textId="77777777" w:rsidR="00EE5860" w:rsidRPr="00441CD0" w:rsidRDefault="00EE5860" w:rsidP="00BB0E1F">
            <w:pPr>
              <w:pStyle w:val="TAC"/>
              <w:rPr>
                <w:lang w:val="de-DE"/>
              </w:rPr>
            </w:pPr>
            <w:r w:rsidRPr="00441CD0">
              <w:rPr>
                <w:lang w:val="sv-SE"/>
              </w:rPr>
              <w:t>74</w:t>
            </w:r>
          </w:p>
        </w:tc>
        <w:tc>
          <w:tcPr>
            <w:tcW w:w="1365" w:type="pct"/>
            <w:tcBorders>
              <w:top w:val="single" w:sz="4" w:space="0" w:color="auto"/>
              <w:left w:val="single" w:sz="4" w:space="0" w:color="auto"/>
              <w:bottom w:val="single" w:sz="4" w:space="0" w:color="auto"/>
              <w:right w:val="single" w:sz="4" w:space="0" w:color="auto"/>
            </w:tcBorders>
            <w:hideMark/>
          </w:tcPr>
          <w:p w14:paraId="145786C5" w14:textId="77777777" w:rsidR="00EE5860" w:rsidRPr="00441CD0" w:rsidRDefault="00EE5860" w:rsidP="00BB0E1F">
            <w:pPr>
              <w:pStyle w:val="TAL"/>
              <w:rPr>
                <w:lang w:val="x-none"/>
              </w:rPr>
            </w:pPr>
            <w:r w:rsidRPr="00441CD0">
              <w:t>PFCP entity in congestion</w:t>
            </w:r>
          </w:p>
        </w:tc>
        <w:tc>
          <w:tcPr>
            <w:tcW w:w="2577" w:type="pct"/>
            <w:tcBorders>
              <w:top w:val="single" w:sz="4" w:space="0" w:color="auto"/>
              <w:left w:val="single" w:sz="4" w:space="0" w:color="auto"/>
              <w:bottom w:val="single" w:sz="4" w:space="0" w:color="auto"/>
              <w:right w:val="single" w:sz="4" w:space="0" w:color="auto"/>
            </w:tcBorders>
            <w:hideMark/>
          </w:tcPr>
          <w:p w14:paraId="7CD9DEB9" w14:textId="77777777" w:rsidR="00EE5860" w:rsidRPr="00441CD0" w:rsidRDefault="00EE5860" w:rsidP="00BB0E1F">
            <w:pPr>
              <w:pStyle w:val="TAL"/>
            </w:pPr>
            <w:r w:rsidRPr="00441CD0">
              <w:t>This cause shall be returned when a PFCP entity has detected node level congestion and performs overload control, which does not allow the request to be processed.</w:t>
            </w:r>
          </w:p>
        </w:tc>
      </w:tr>
      <w:tr w:rsidR="00EE5860" w:rsidRPr="00441CD0" w14:paraId="5E2C0E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2B29B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06EC702F" w14:textId="77777777" w:rsidR="00EE5860" w:rsidRPr="00441CD0" w:rsidRDefault="00EE5860" w:rsidP="00BB0E1F">
            <w:pPr>
              <w:pStyle w:val="TAC"/>
              <w:rPr>
                <w:lang w:val="de-DE"/>
              </w:rPr>
            </w:pPr>
            <w:r w:rsidRPr="00441CD0">
              <w:rPr>
                <w:lang w:val="sv-SE"/>
              </w:rPr>
              <w:t>75</w:t>
            </w:r>
          </w:p>
        </w:tc>
        <w:tc>
          <w:tcPr>
            <w:tcW w:w="1365" w:type="pct"/>
            <w:tcBorders>
              <w:top w:val="single" w:sz="4" w:space="0" w:color="auto"/>
              <w:left w:val="single" w:sz="4" w:space="0" w:color="auto"/>
              <w:bottom w:val="single" w:sz="4" w:space="0" w:color="auto"/>
              <w:right w:val="single" w:sz="4" w:space="0" w:color="auto"/>
            </w:tcBorders>
            <w:hideMark/>
          </w:tcPr>
          <w:p w14:paraId="3798639C" w14:textId="77777777" w:rsidR="00EE5860" w:rsidRPr="00441CD0" w:rsidRDefault="00EE5860" w:rsidP="00BB0E1F">
            <w:pPr>
              <w:pStyle w:val="TAL"/>
              <w:rPr>
                <w:lang w:val="x-none"/>
              </w:rPr>
            </w:pPr>
            <w:r w:rsidRPr="00441CD0">
              <w:t>No resources available</w:t>
            </w:r>
          </w:p>
        </w:tc>
        <w:tc>
          <w:tcPr>
            <w:tcW w:w="2577" w:type="pct"/>
            <w:tcBorders>
              <w:top w:val="single" w:sz="4" w:space="0" w:color="auto"/>
              <w:left w:val="single" w:sz="4" w:space="0" w:color="auto"/>
              <w:bottom w:val="single" w:sz="4" w:space="0" w:color="auto"/>
              <w:right w:val="single" w:sz="4" w:space="0" w:color="auto"/>
            </w:tcBorders>
            <w:hideMark/>
          </w:tcPr>
          <w:p w14:paraId="6C323BC6" w14:textId="60D26BDE" w:rsidR="00EE5860" w:rsidRPr="00441CD0" w:rsidRDefault="00433965" w:rsidP="00BB0E1F">
            <w:pPr>
              <w:pStyle w:val="TAL"/>
            </w:pPr>
            <w:r>
              <w:t>This cause shall be returned to indicate a temporary unavailability of resources to process the received request.</w:t>
            </w:r>
            <w:r>
              <w:t xml:space="preserve"> This cause may also be returned in Partial Failure Information to report that a rule cannot be applied due to a limitation of resources in the UP function.</w:t>
            </w:r>
          </w:p>
        </w:tc>
      </w:tr>
      <w:tr w:rsidR="00EE5860" w:rsidRPr="00441CD0" w14:paraId="06BEFA9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36CED3"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0A956CF" w14:textId="77777777" w:rsidR="00EE5860" w:rsidRPr="00441CD0" w:rsidRDefault="00EE5860" w:rsidP="00BB0E1F">
            <w:pPr>
              <w:pStyle w:val="TAC"/>
              <w:rPr>
                <w:lang w:val="de-DE"/>
              </w:rPr>
            </w:pPr>
            <w:r w:rsidRPr="00441CD0">
              <w:rPr>
                <w:lang w:val="sv-SE"/>
              </w:rPr>
              <w:t>76</w:t>
            </w:r>
          </w:p>
        </w:tc>
        <w:tc>
          <w:tcPr>
            <w:tcW w:w="1365" w:type="pct"/>
            <w:tcBorders>
              <w:top w:val="single" w:sz="4" w:space="0" w:color="auto"/>
              <w:left w:val="single" w:sz="4" w:space="0" w:color="auto"/>
              <w:bottom w:val="single" w:sz="4" w:space="0" w:color="auto"/>
              <w:right w:val="single" w:sz="4" w:space="0" w:color="auto"/>
            </w:tcBorders>
            <w:hideMark/>
          </w:tcPr>
          <w:p w14:paraId="5B741B17" w14:textId="77777777" w:rsidR="00EE5860" w:rsidRPr="00441CD0" w:rsidRDefault="00EE5860" w:rsidP="00BB0E1F">
            <w:pPr>
              <w:pStyle w:val="TAL"/>
              <w:rPr>
                <w:lang w:val="x-none"/>
              </w:rPr>
            </w:pPr>
            <w:r w:rsidRPr="00441CD0">
              <w:t>Service not supported</w:t>
            </w:r>
          </w:p>
        </w:tc>
        <w:tc>
          <w:tcPr>
            <w:tcW w:w="2577" w:type="pct"/>
            <w:tcBorders>
              <w:top w:val="single" w:sz="4" w:space="0" w:color="auto"/>
              <w:left w:val="single" w:sz="4" w:space="0" w:color="auto"/>
              <w:bottom w:val="single" w:sz="4" w:space="0" w:color="auto"/>
              <w:right w:val="single" w:sz="4" w:space="0" w:color="auto"/>
            </w:tcBorders>
            <w:hideMark/>
          </w:tcPr>
          <w:p w14:paraId="10401DAC" w14:textId="77777777" w:rsidR="00EE5860" w:rsidRPr="00441CD0" w:rsidRDefault="00EE5860" w:rsidP="00BB0E1F">
            <w:pPr>
              <w:pStyle w:val="TAL"/>
            </w:pPr>
            <w:r w:rsidRPr="00441CD0">
              <w:t xml:space="preserve">This cause shall be returned when a PFCP entity receives a message requesting a feature or service that is not supported. </w:t>
            </w:r>
          </w:p>
        </w:tc>
      </w:tr>
      <w:tr w:rsidR="00EE5860" w:rsidRPr="00441CD0" w14:paraId="2ED5153A"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F778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BB92A44" w14:textId="77777777" w:rsidR="00EE5860" w:rsidRPr="00441CD0" w:rsidRDefault="00EE5860" w:rsidP="00BB0E1F">
            <w:pPr>
              <w:pStyle w:val="TAC"/>
              <w:rPr>
                <w:lang w:val="de-DE"/>
              </w:rPr>
            </w:pPr>
            <w:r w:rsidRPr="00441CD0">
              <w:rPr>
                <w:lang w:val="sv-SE"/>
              </w:rPr>
              <w:t>77</w:t>
            </w:r>
          </w:p>
        </w:tc>
        <w:tc>
          <w:tcPr>
            <w:tcW w:w="1365" w:type="pct"/>
            <w:tcBorders>
              <w:top w:val="single" w:sz="4" w:space="0" w:color="auto"/>
              <w:left w:val="single" w:sz="4" w:space="0" w:color="auto"/>
              <w:bottom w:val="single" w:sz="4" w:space="0" w:color="auto"/>
              <w:right w:val="single" w:sz="4" w:space="0" w:color="auto"/>
            </w:tcBorders>
            <w:hideMark/>
          </w:tcPr>
          <w:p w14:paraId="399763B2" w14:textId="77777777" w:rsidR="00EE5860" w:rsidRPr="00441CD0" w:rsidRDefault="00EE5860" w:rsidP="00BB0E1F">
            <w:pPr>
              <w:pStyle w:val="TAL"/>
              <w:rPr>
                <w:lang w:val="x-none"/>
              </w:rPr>
            </w:pPr>
            <w:r w:rsidRPr="00441CD0">
              <w:t>System failure</w:t>
            </w:r>
          </w:p>
        </w:tc>
        <w:tc>
          <w:tcPr>
            <w:tcW w:w="2577" w:type="pct"/>
            <w:tcBorders>
              <w:top w:val="single" w:sz="4" w:space="0" w:color="auto"/>
              <w:left w:val="single" w:sz="4" w:space="0" w:color="auto"/>
              <w:bottom w:val="single" w:sz="4" w:space="0" w:color="auto"/>
              <w:right w:val="single" w:sz="4" w:space="0" w:color="auto"/>
            </w:tcBorders>
            <w:hideMark/>
          </w:tcPr>
          <w:p w14:paraId="7FD87A34" w14:textId="77777777" w:rsidR="00EE5860" w:rsidRPr="00441CD0" w:rsidRDefault="00EE5860" w:rsidP="00BB0E1F">
            <w:pPr>
              <w:pStyle w:val="TAL"/>
            </w:pPr>
            <w:r w:rsidRPr="00441CD0">
              <w:t xml:space="preserve">This cause shall be returned to indicate a system error condition. </w:t>
            </w:r>
          </w:p>
        </w:tc>
      </w:tr>
      <w:tr w:rsidR="00EE5860" w:rsidRPr="00441CD0" w14:paraId="73A5C1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9C211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3AF6DF0" w14:textId="77777777" w:rsidR="00EE5860" w:rsidRPr="00441CD0" w:rsidRDefault="00EE5860" w:rsidP="00BB0E1F">
            <w:pPr>
              <w:pStyle w:val="TAC"/>
              <w:rPr>
                <w:lang w:val="sv-SE"/>
              </w:rPr>
            </w:pPr>
            <w:r w:rsidRPr="00441CD0">
              <w:rPr>
                <w:lang w:val="sv-SE"/>
              </w:rPr>
              <w:t>78</w:t>
            </w:r>
          </w:p>
        </w:tc>
        <w:tc>
          <w:tcPr>
            <w:tcW w:w="1365" w:type="pct"/>
            <w:tcBorders>
              <w:top w:val="single" w:sz="4" w:space="0" w:color="auto"/>
              <w:left w:val="single" w:sz="4" w:space="0" w:color="auto"/>
              <w:bottom w:val="single" w:sz="4" w:space="0" w:color="auto"/>
              <w:right w:val="single" w:sz="4" w:space="0" w:color="auto"/>
            </w:tcBorders>
            <w:hideMark/>
          </w:tcPr>
          <w:p w14:paraId="5C197B8F" w14:textId="77777777" w:rsidR="00EE5860" w:rsidRPr="00441CD0" w:rsidRDefault="00EE5860" w:rsidP="00BB0E1F">
            <w:pPr>
              <w:pStyle w:val="TAL"/>
              <w:rPr>
                <w:lang w:val="x-none"/>
              </w:rPr>
            </w:pPr>
            <w:r w:rsidRPr="00441CD0">
              <w:t>Redirection Requested</w:t>
            </w:r>
          </w:p>
        </w:tc>
        <w:tc>
          <w:tcPr>
            <w:tcW w:w="2577" w:type="pct"/>
            <w:tcBorders>
              <w:top w:val="single" w:sz="4" w:space="0" w:color="auto"/>
              <w:left w:val="single" w:sz="4" w:space="0" w:color="auto"/>
              <w:bottom w:val="single" w:sz="4" w:space="0" w:color="auto"/>
              <w:right w:val="single" w:sz="4" w:space="0" w:color="auto"/>
            </w:tcBorders>
            <w:hideMark/>
          </w:tcPr>
          <w:p w14:paraId="58A601F4" w14:textId="77777777" w:rsidR="00EE5860" w:rsidRPr="00441CD0" w:rsidRDefault="00EE5860" w:rsidP="00BB0E1F">
            <w:pPr>
              <w:pStyle w:val="TAL"/>
            </w:pPr>
            <w:r w:rsidRPr="00441CD0">
              <w:t xml:space="preserve">This cause may be returned to indicate a request to the UPF to redirect its PFCP request to a different SMF. </w:t>
            </w:r>
          </w:p>
        </w:tc>
      </w:tr>
      <w:tr w:rsidR="00EE5860" w:rsidRPr="00441CD0" w14:paraId="052AB96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08152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06218BE9" w14:textId="77777777" w:rsidR="00EE5860" w:rsidRPr="00441CD0" w:rsidRDefault="00EE5860" w:rsidP="00BB0E1F">
            <w:pPr>
              <w:pStyle w:val="TAC"/>
              <w:rPr>
                <w:lang w:val="sv-SE"/>
              </w:rPr>
            </w:pPr>
            <w:r>
              <w:rPr>
                <w:lang w:val="sv-SE"/>
              </w:rPr>
              <w:t>79</w:t>
            </w:r>
          </w:p>
        </w:tc>
        <w:tc>
          <w:tcPr>
            <w:tcW w:w="1365" w:type="pct"/>
            <w:tcBorders>
              <w:top w:val="single" w:sz="4" w:space="0" w:color="auto"/>
              <w:left w:val="single" w:sz="4" w:space="0" w:color="auto"/>
              <w:bottom w:val="single" w:sz="4" w:space="0" w:color="auto"/>
              <w:right w:val="single" w:sz="4" w:space="0" w:color="auto"/>
            </w:tcBorders>
          </w:tcPr>
          <w:p w14:paraId="50012955" w14:textId="77777777" w:rsidR="00EE5860" w:rsidRPr="00441CD0" w:rsidRDefault="00EE5860" w:rsidP="00BB0E1F">
            <w:pPr>
              <w:pStyle w:val="TAL"/>
            </w:pPr>
            <w:r w:rsidRPr="006C1437">
              <w:t>All</w:t>
            </w:r>
            <w:r>
              <w:t xml:space="preserve"> </w:t>
            </w:r>
            <w:r w:rsidRPr="006C1437">
              <w:t>dynamic</w:t>
            </w:r>
            <w:r>
              <w:t xml:space="preserve"> </w:t>
            </w:r>
            <w:r w:rsidRPr="006C1437">
              <w:t>addresses</w:t>
            </w:r>
            <w:r>
              <w:t xml:space="preserve"> </w:t>
            </w:r>
            <w:r w:rsidRPr="006C1437">
              <w:t>are</w:t>
            </w:r>
            <w:r>
              <w:t xml:space="preserve"> </w:t>
            </w:r>
            <w:r w:rsidRPr="006C1437">
              <w:t>occupied</w:t>
            </w:r>
          </w:p>
        </w:tc>
        <w:tc>
          <w:tcPr>
            <w:tcW w:w="2577" w:type="pct"/>
            <w:tcBorders>
              <w:top w:val="single" w:sz="4" w:space="0" w:color="auto"/>
              <w:left w:val="single" w:sz="4" w:space="0" w:color="auto"/>
              <w:bottom w:val="single" w:sz="4" w:space="0" w:color="auto"/>
              <w:right w:val="single" w:sz="4" w:space="0" w:color="auto"/>
            </w:tcBorders>
          </w:tcPr>
          <w:p w14:paraId="579B8ADA" w14:textId="77777777" w:rsidR="00EE5860" w:rsidRPr="00441CD0" w:rsidRDefault="00EE5860" w:rsidP="00BB0E1F">
            <w:pPr>
              <w:pStyle w:val="TAL"/>
            </w:pPr>
            <w:r>
              <w:t>This cause may be returned if the UE IP address is to be assigned by the UP function but all UE IP addresses configured for a given Network Instance and/or IP address pool in the UP function are occupied.</w:t>
            </w:r>
          </w:p>
        </w:tc>
      </w:tr>
      <w:tr w:rsidR="00433965" w:rsidRPr="00441CD0" w14:paraId="75E5545A"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9B2CDB" w14:textId="77777777" w:rsidR="00433965" w:rsidRPr="00441CD0" w:rsidRDefault="00433965" w:rsidP="00433965">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4B14B496" w14:textId="61ACA861" w:rsidR="00433965" w:rsidRDefault="00433965" w:rsidP="00433965">
            <w:pPr>
              <w:pStyle w:val="TAC"/>
              <w:rPr>
                <w:lang w:val="sv-SE"/>
              </w:rPr>
            </w:pPr>
            <w:r>
              <w:rPr>
                <w:lang w:val="sv-SE"/>
              </w:rPr>
              <w:t>80</w:t>
            </w:r>
          </w:p>
        </w:tc>
        <w:tc>
          <w:tcPr>
            <w:tcW w:w="1365" w:type="pct"/>
            <w:tcBorders>
              <w:top w:val="single" w:sz="4" w:space="0" w:color="auto"/>
              <w:left w:val="single" w:sz="4" w:space="0" w:color="auto"/>
              <w:bottom w:val="single" w:sz="4" w:space="0" w:color="auto"/>
              <w:right w:val="single" w:sz="4" w:space="0" w:color="auto"/>
            </w:tcBorders>
          </w:tcPr>
          <w:p w14:paraId="31B2FB45" w14:textId="77777777" w:rsidR="00433965" w:rsidRDefault="00433965" w:rsidP="00433965">
            <w:pPr>
              <w:pStyle w:val="TAL"/>
              <w:rPr>
                <w:lang w:val="fr-FR"/>
              </w:rPr>
            </w:pPr>
            <w:r>
              <w:rPr>
                <w:lang w:val="fr-FR"/>
              </w:rPr>
              <w:t>Unknown Pre-defined Rule</w:t>
            </w:r>
          </w:p>
          <w:p w14:paraId="7460AEF6" w14:textId="77777777" w:rsidR="00433965" w:rsidRPr="006C1437" w:rsidRDefault="00433965" w:rsidP="00433965">
            <w:pPr>
              <w:pStyle w:val="TAL"/>
            </w:pPr>
          </w:p>
        </w:tc>
        <w:tc>
          <w:tcPr>
            <w:tcW w:w="2577" w:type="pct"/>
            <w:tcBorders>
              <w:top w:val="single" w:sz="4" w:space="0" w:color="auto"/>
              <w:left w:val="single" w:sz="4" w:space="0" w:color="auto"/>
              <w:bottom w:val="single" w:sz="4" w:space="0" w:color="auto"/>
              <w:right w:val="single" w:sz="4" w:space="0" w:color="auto"/>
            </w:tcBorders>
          </w:tcPr>
          <w:p w14:paraId="3C2516B8" w14:textId="3A5E4681" w:rsidR="00433965" w:rsidRDefault="00433965" w:rsidP="00433965">
            <w:pPr>
              <w:pStyle w:val="TAL"/>
            </w:pPr>
            <w:r>
              <w:rPr>
                <w:lang w:val="fr-FR"/>
              </w:rPr>
              <w:t>This cause may be returned in Partial Failure Information to report that a pre-defined rule cannot be applied since being unknown to the UP function.</w:t>
            </w:r>
          </w:p>
        </w:tc>
      </w:tr>
      <w:tr w:rsidR="00433965" w:rsidRPr="00441CD0" w14:paraId="7824C7B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BDF5184" w14:textId="77777777" w:rsidR="00433965" w:rsidRPr="00441CD0" w:rsidRDefault="00433965" w:rsidP="00433965">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1146FADD" w14:textId="274B5741" w:rsidR="00433965" w:rsidRDefault="00433965" w:rsidP="00433965">
            <w:pPr>
              <w:pStyle w:val="TAC"/>
              <w:rPr>
                <w:lang w:val="sv-SE"/>
              </w:rPr>
            </w:pPr>
            <w:r>
              <w:rPr>
                <w:lang w:val="sv-SE"/>
              </w:rPr>
              <w:t>81</w:t>
            </w:r>
          </w:p>
        </w:tc>
        <w:tc>
          <w:tcPr>
            <w:tcW w:w="1365" w:type="pct"/>
            <w:tcBorders>
              <w:top w:val="single" w:sz="4" w:space="0" w:color="auto"/>
              <w:left w:val="single" w:sz="4" w:space="0" w:color="auto"/>
              <w:bottom w:val="single" w:sz="4" w:space="0" w:color="auto"/>
              <w:right w:val="single" w:sz="4" w:space="0" w:color="auto"/>
            </w:tcBorders>
          </w:tcPr>
          <w:p w14:paraId="6B12B5D1" w14:textId="6595E918" w:rsidR="00433965" w:rsidRPr="006C1437" w:rsidRDefault="00433965" w:rsidP="00433965">
            <w:pPr>
              <w:pStyle w:val="TAL"/>
            </w:pPr>
            <w:r>
              <w:rPr>
                <w:lang w:val="fr-FR"/>
              </w:rPr>
              <w:t>Unknown Application ID</w:t>
            </w:r>
          </w:p>
        </w:tc>
        <w:tc>
          <w:tcPr>
            <w:tcW w:w="2577" w:type="pct"/>
            <w:tcBorders>
              <w:top w:val="single" w:sz="4" w:space="0" w:color="auto"/>
              <w:left w:val="single" w:sz="4" w:space="0" w:color="auto"/>
              <w:bottom w:val="single" w:sz="4" w:space="0" w:color="auto"/>
              <w:right w:val="single" w:sz="4" w:space="0" w:color="auto"/>
            </w:tcBorders>
          </w:tcPr>
          <w:p w14:paraId="47D60258" w14:textId="431C2665" w:rsidR="00433965" w:rsidRDefault="00433965" w:rsidP="00433965">
            <w:pPr>
              <w:pStyle w:val="TAL"/>
            </w:pPr>
            <w:r>
              <w:rPr>
                <w:lang w:val="fr-FR"/>
              </w:rPr>
              <w:t xml:space="preserve">This cause may be returned in Partial Failure Information to report that a rule cannot be applied due to the Application ID being unknown by the UP function. </w:t>
            </w:r>
          </w:p>
        </w:tc>
      </w:tr>
      <w:tr w:rsidR="00EE5860" w:rsidRPr="00441CD0" w14:paraId="137F3C6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17164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7BDAF27" w14:textId="05249E39" w:rsidR="00EE5860" w:rsidRPr="00441CD0" w:rsidRDefault="00EE5860" w:rsidP="00BB0E1F">
            <w:pPr>
              <w:pStyle w:val="TAC"/>
              <w:rPr>
                <w:lang w:val="sv-SE"/>
              </w:rPr>
            </w:pPr>
            <w:r>
              <w:t>8</w:t>
            </w:r>
            <w:r w:rsidR="00433965">
              <w:t>2</w:t>
            </w:r>
            <w:r w:rsidRPr="00441CD0">
              <w:t xml:space="preserve"> to 255</w:t>
            </w:r>
          </w:p>
        </w:tc>
        <w:tc>
          <w:tcPr>
            <w:tcW w:w="1365" w:type="pct"/>
            <w:tcBorders>
              <w:top w:val="single" w:sz="4" w:space="0" w:color="auto"/>
              <w:left w:val="single" w:sz="4" w:space="0" w:color="auto"/>
              <w:bottom w:val="single" w:sz="4" w:space="0" w:color="auto"/>
              <w:right w:val="single" w:sz="4" w:space="0" w:color="auto"/>
            </w:tcBorders>
            <w:hideMark/>
          </w:tcPr>
          <w:p w14:paraId="02F54875" w14:textId="77777777" w:rsidR="00EE5860" w:rsidRPr="00441CD0" w:rsidRDefault="00EE5860" w:rsidP="00BB0E1F">
            <w:pPr>
              <w:pStyle w:val="TAL"/>
              <w:rPr>
                <w:lang w:val="sv-SE"/>
              </w:rPr>
            </w:pPr>
            <w:r w:rsidRPr="00441CD0">
              <w:t>Spare for future use in a response message. See NOTE 2.</w:t>
            </w:r>
          </w:p>
        </w:tc>
        <w:tc>
          <w:tcPr>
            <w:tcW w:w="2577" w:type="pct"/>
            <w:tcBorders>
              <w:top w:val="single" w:sz="4" w:space="0" w:color="auto"/>
              <w:left w:val="single" w:sz="4" w:space="0" w:color="auto"/>
              <w:bottom w:val="single" w:sz="4" w:space="0" w:color="auto"/>
              <w:right w:val="single" w:sz="4" w:space="0" w:color="auto"/>
            </w:tcBorders>
            <w:hideMark/>
          </w:tcPr>
          <w:p w14:paraId="16E96974" w14:textId="77777777" w:rsidR="00EE5860" w:rsidRPr="00441CD0" w:rsidRDefault="00EE5860" w:rsidP="00BB0E1F">
            <w:pPr>
              <w:pStyle w:val="TAL"/>
            </w:pPr>
            <w:r w:rsidRPr="00441CD0">
              <w:t xml:space="preserve">This value range </w:t>
            </w:r>
            <w:r w:rsidRPr="00441CD0">
              <w:rPr>
                <w:lang w:val="en-US"/>
              </w:rPr>
              <w:t>shall be used by</w:t>
            </w:r>
            <w:r w:rsidRPr="00441CD0">
              <w:t xml:space="preserve"> Cause values in a rejection response message. See NOTE 2.</w:t>
            </w:r>
          </w:p>
        </w:tc>
      </w:tr>
      <w:tr w:rsidR="00EE5860" w:rsidRPr="00441CD0" w14:paraId="634751FC" w14:textId="77777777" w:rsidTr="00BB0E1F">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3DA4F9" w14:textId="77777777" w:rsidR="00EE5860" w:rsidRPr="00441CD0" w:rsidRDefault="00EE5860" w:rsidP="00BB0E1F">
            <w:pPr>
              <w:pStyle w:val="TAN"/>
              <w:shd w:val="clear" w:color="auto" w:fill="FFFFFF"/>
              <w:rPr>
                <w:lang w:val="en-US"/>
              </w:rPr>
            </w:pPr>
            <w:r w:rsidRPr="00441CD0">
              <w:t xml:space="preserve">NOTE </w:t>
            </w:r>
            <w:r w:rsidRPr="00441CD0">
              <w:rPr>
                <w:lang w:val="en-US"/>
              </w:rPr>
              <w:t>1</w:t>
            </w:r>
            <w:r w:rsidRPr="00441CD0">
              <w:t>:</w:t>
            </w:r>
            <w:r w:rsidRPr="00441CD0">
              <w:tab/>
              <w:t xml:space="preserve">This value is or may be used in future version of the specification. If the receiver cannot comprehend the value, it shall be interpreted as an unspecified </w:t>
            </w:r>
            <w:r w:rsidRPr="00441CD0">
              <w:rPr>
                <w:lang w:val="en-US"/>
              </w:rPr>
              <w:t>acceptance</w:t>
            </w:r>
            <w:r w:rsidRPr="00441CD0">
              <w:t xml:space="preserve"> cause. Unspecified/unrecognized </w:t>
            </w:r>
            <w:r w:rsidRPr="00441CD0">
              <w:rPr>
                <w:lang w:val="en-US"/>
              </w:rPr>
              <w:t>acceptance</w:t>
            </w:r>
            <w:r w:rsidRPr="00441CD0">
              <w:t xml:space="preserve"> cause shall be treated in the same ways as the cause value </w:t>
            </w:r>
            <w:r w:rsidRPr="00441CD0">
              <w:rPr>
                <w:lang w:val="en-US"/>
              </w:rPr>
              <w:t>1</w:t>
            </w:r>
            <w:r w:rsidRPr="00441CD0">
              <w:t xml:space="preserve"> "</w:t>
            </w:r>
            <w:r w:rsidRPr="00441CD0">
              <w:rPr>
                <w:lang w:val="en-US"/>
              </w:rPr>
              <w:t xml:space="preserve"> Request accepted (success)</w:t>
            </w:r>
            <w:r w:rsidRPr="00441CD0">
              <w:t>".</w:t>
            </w:r>
          </w:p>
          <w:p w14:paraId="3EEE9E9A" w14:textId="77777777" w:rsidR="00EE5860" w:rsidRPr="00441CD0" w:rsidRDefault="00EE5860" w:rsidP="00BB0E1F">
            <w:pPr>
              <w:pStyle w:val="TAN"/>
              <w:shd w:val="clear" w:color="auto" w:fill="FFFFFF"/>
              <w:rPr>
                <w:lang w:val="x-none"/>
              </w:rPr>
            </w:pPr>
            <w:r w:rsidRPr="00441CD0">
              <w:t xml:space="preserve">NOTE </w:t>
            </w:r>
            <w:r w:rsidRPr="00441CD0">
              <w:rPr>
                <w:lang w:val="en-US"/>
              </w:rPr>
              <w:t>2</w:t>
            </w:r>
            <w:r w:rsidRPr="00441CD0">
              <w:t>:</w:t>
            </w:r>
            <w:r w:rsidRPr="00441CD0">
              <w:tab/>
              <w:t xml:space="preserve">This value is or may be used in a future version of the specification. If the receiver cannot comprehend the value, it shall be interpreted as an unspecified rejection cause. Unspecified/unrecognized rejection cause shall be treated in the same ways as the cause value </w:t>
            </w:r>
            <w:r w:rsidRPr="00441CD0">
              <w:rPr>
                <w:lang w:val="en-US"/>
              </w:rPr>
              <w:t>64</w:t>
            </w:r>
            <w:r w:rsidRPr="00441CD0">
              <w:t xml:space="preserve"> "Request rejected</w:t>
            </w:r>
            <w:r w:rsidRPr="00441CD0">
              <w:rPr>
                <w:lang w:val="en-US"/>
              </w:rPr>
              <w:t xml:space="preserve"> (reason not specified)</w:t>
            </w:r>
            <w:r w:rsidRPr="00441CD0">
              <w:t>".</w:t>
            </w:r>
          </w:p>
        </w:tc>
      </w:tr>
    </w:tbl>
    <w:p w14:paraId="42211ACC" w14:textId="77777777" w:rsidR="00EE5860" w:rsidRPr="00441CD0" w:rsidRDefault="00EE5860" w:rsidP="00EE5860">
      <w:pPr>
        <w:rPr>
          <w:lang w:val="x-none"/>
        </w:rPr>
      </w:pPr>
    </w:p>
    <w:p w14:paraId="0B0DCD51" w14:textId="77777777" w:rsidR="00EE5860" w:rsidRPr="00441CD0" w:rsidRDefault="00EE5860" w:rsidP="00EE5860">
      <w:pPr>
        <w:pStyle w:val="Heading3"/>
        <w:rPr>
          <w:lang w:val="x-none"/>
        </w:rPr>
      </w:pPr>
      <w:bookmarkStart w:id="4982" w:name="_Toc19717347"/>
      <w:bookmarkStart w:id="4983" w:name="_Toc27490848"/>
      <w:bookmarkStart w:id="4984" w:name="_Toc27557141"/>
      <w:bookmarkStart w:id="4985" w:name="_Toc27724058"/>
      <w:bookmarkStart w:id="4986" w:name="_Toc36031132"/>
      <w:bookmarkStart w:id="4987" w:name="_Toc36043052"/>
      <w:bookmarkStart w:id="4988" w:name="_Toc36814377"/>
      <w:bookmarkStart w:id="4989" w:name="_Toc44689235"/>
      <w:bookmarkStart w:id="4990" w:name="_Toc44923989"/>
      <w:bookmarkStart w:id="4991" w:name="_Toc51860959"/>
      <w:bookmarkStart w:id="4992" w:name="_Toc57930730"/>
      <w:bookmarkStart w:id="4993" w:name="_Toc57931360"/>
      <w:bookmarkStart w:id="4994" w:name="_Toc67499752"/>
      <w:r w:rsidRPr="00441CD0">
        <w:t>8.</w:t>
      </w:r>
      <w:r w:rsidRPr="00441CD0">
        <w:rPr>
          <w:lang w:val="en-US"/>
        </w:rPr>
        <w:t>2.2</w:t>
      </w:r>
      <w:r w:rsidRPr="00441CD0">
        <w:tab/>
        <w:t>Source Interface</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2B8A61A9" w14:textId="77777777" w:rsidR="00EE5860" w:rsidRPr="00441CD0" w:rsidRDefault="00EE5860" w:rsidP="00EE5860">
      <w:pPr>
        <w:rPr>
          <w:lang w:eastAsia="zh-CN"/>
        </w:rPr>
      </w:pPr>
      <w:r w:rsidRPr="00441CD0">
        <w:t xml:space="preserve">The </w:t>
      </w:r>
      <w:r w:rsidRPr="00441CD0">
        <w:rPr>
          <w:lang w:val="en-US" w:eastAsia="zh-CN"/>
        </w:rPr>
        <w:t>Source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8.2.2-1</w:t>
      </w:r>
      <w:r w:rsidRPr="00441CD0">
        <w:rPr>
          <w:lang w:eastAsia="ja-JP"/>
        </w:rPr>
        <w:t xml:space="preserve">. </w:t>
      </w:r>
      <w:r w:rsidRPr="00441CD0">
        <w:rPr>
          <w:lang w:eastAsia="zh-CN"/>
        </w:rPr>
        <w:t xml:space="preserve">It indicates </w:t>
      </w:r>
      <w:r w:rsidRPr="00441CD0">
        <w:t>the type of the interface from which an incoming packet is received</w:t>
      </w:r>
      <w:r w:rsidRPr="00441CD0">
        <w:rPr>
          <w:lang w:eastAsia="zh-CN"/>
        </w:rPr>
        <w:t>.</w:t>
      </w:r>
    </w:p>
    <w:p w14:paraId="76D163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D17CA8E" w14:textId="77777777" w:rsidTr="00BB0E1F">
        <w:trPr>
          <w:jc w:val="center"/>
        </w:trPr>
        <w:tc>
          <w:tcPr>
            <w:tcW w:w="151" w:type="dxa"/>
            <w:tcBorders>
              <w:top w:val="single" w:sz="6" w:space="0" w:color="auto"/>
              <w:left w:val="single" w:sz="6" w:space="0" w:color="auto"/>
              <w:bottom w:val="nil"/>
              <w:right w:val="nil"/>
            </w:tcBorders>
          </w:tcPr>
          <w:p w14:paraId="59F3D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7B5883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B29D7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50569F" w14:textId="77777777" w:rsidR="00EE5860" w:rsidRPr="00441CD0" w:rsidRDefault="00EE5860" w:rsidP="00BB0E1F">
            <w:pPr>
              <w:pStyle w:val="TAC"/>
            </w:pPr>
          </w:p>
        </w:tc>
      </w:tr>
      <w:tr w:rsidR="00EE5860" w:rsidRPr="00441CD0" w14:paraId="6DD8C625" w14:textId="77777777" w:rsidTr="00BB0E1F">
        <w:trPr>
          <w:jc w:val="center"/>
        </w:trPr>
        <w:tc>
          <w:tcPr>
            <w:tcW w:w="151" w:type="dxa"/>
            <w:tcBorders>
              <w:top w:val="nil"/>
              <w:left w:val="single" w:sz="6" w:space="0" w:color="auto"/>
              <w:bottom w:val="nil"/>
              <w:right w:val="nil"/>
            </w:tcBorders>
          </w:tcPr>
          <w:p w14:paraId="74C29DA6" w14:textId="77777777" w:rsidR="00EE5860" w:rsidRPr="00441CD0" w:rsidRDefault="00EE5860" w:rsidP="00BB0E1F">
            <w:pPr>
              <w:pStyle w:val="TAC"/>
            </w:pPr>
          </w:p>
        </w:tc>
        <w:tc>
          <w:tcPr>
            <w:tcW w:w="1104" w:type="dxa"/>
            <w:tcBorders>
              <w:top w:val="nil"/>
              <w:left w:val="nil"/>
              <w:bottom w:val="nil"/>
              <w:right w:val="nil"/>
            </w:tcBorders>
            <w:hideMark/>
          </w:tcPr>
          <w:p w14:paraId="6926D1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12CFC3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5D39BB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08E8D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D9262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9A23F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6203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A913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11C74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1759B1" w14:textId="77777777" w:rsidR="00EE5860" w:rsidRPr="00441CD0" w:rsidRDefault="00EE5860" w:rsidP="00BB0E1F">
            <w:pPr>
              <w:pStyle w:val="TAC"/>
            </w:pPr>
          </w:p>
        </w:tc>
      </w:tr>
      <w:tr w:rsidR="00EE5860" w:rsidRPr="00441CD0" w14:paraId="39B56A09" w14:textId="77777777" w:rsidTr="00BB0E1F">
        <w:trPr>
          <w:jc w:val="center"/>
        </w:trPr>
        <w:tc>
          <w:tcPr>
            <w:tcW w:w="151" w:type="dxa"/>
            <w:tcBorders>
              <w:top w:val="nil"/>
              <w:left w:val="single" w:sz="6" w:space="0" w:color="auto"/>
              <w:bottom w:val="nil"/>
              <w:right w:val="nil"/>
            </w:tcBorders>
          </w:tcPr>
          <w:p w14:paraId="30367A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07FF2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ED3B6FD" w14:textId="77777777" w:rsidR="00EE5860" w:rsidRPr="00441CD0" w:rsidRDefault="00EE5860" w:rsidP="00BB0E1F">
            <w:pPr>
              <w:pStyle w:val="TAC"/>
            </w:pPr>
            <w:r w:rsidRPr="00441CD0">
              <w:t xml:space="preserve">Type = </w:t>
            </w:r>
            <w:r w:rsidRPr="00441CD0">
              <w:rPr>
                <w:lang w:val="sv-SE"/>
              </w:rPr>
              <w:t>20</w:t>
            </w:r>
            <w:r w:rsidRPr="00441CD0">
              <w:t xml:space="preserve"> (decimal)</w:t>
            </w:r>
          </w:p>
        </w:tc>
        <w:tc>
          <w:tcPr>
            <w:tcW w:w="588" w:type="dxa"/>
            <w:tcBorders>
              <w:top w:val="nil"/>
              <w:left w:val="single" w:sz="4" w:space="0" w:color="auto"/>
              <w:bottom w:val="nil"/>
              <w:right w:val="single" w:sz="6" w:space="0" w:color="auto"/>
            </w:tcBorders>
          </w:tcPr>
          <w:p w14:paraId="6B1FB025" w14:textId="77777777" w:rsidR="00EE5860" w:rsidRPr="00441CD0" w:rsidRDefault="00EE5860" w:rsidP="00BB0E1F">
            <w:pPr>
              <w:pStyle w:val="TAC"/>
            </w:pPr>
          </w:p>
        </w:tc>
      </w:tr>
      <w:tr w:rsidR="00EE5860" w:rsidRPr="00441CD0" w14:paraId="67000186" w14:textId="77777777" w:rsidTr="00BB0E1F">
        <w:trPr>
          <w:jc w:val="center"/>
        </w:trPr>
        <w:tc>
          <w:tcPr>
            <w:tcW w:w="151" w:type="dxa"/>
            <w:tcBorders>
              <w:top w:val="nil"/>
              <w:left w:val="single" w:sz="6" w:space="0" w:color="auto"/>
              <w:bottom w:val="nil"/>
              <w:right w:val="nil"/>
            </w:tcBorders>
          </w:tcPr>
          <w:p w14:paraId="7FB1B9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133E1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D42EE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BDAF6E" w14:textId="77777777" w:rsidR="00EE5860" w:rsidRPr="00441CD0" w:rsidRDefault="00EE5860" w:rsidP="00BB0E1F">
            <w:pPr>
              <w:pStyle w:val="TAC"/>
            </w:pPr>
          </w:p>
        </w:tc>
      </w:tr>
      <w:tr w:rsidR="00EE5860" w:rsidRPr="00441CD0" w14:paraId="55E793FA" w14:textId="77777777" w:rsidTr="00BB0E1F">
        <w:trPr>
          <w:jc w:val="center"/>
        </w:trPr>
        <w:tc>
          <w:tcPr>
            <w:tcW w:w="151" w:type="dxa"/>
            <w:tcBorders>
              <w:top w:val="nil"/>
              <w:left w:val="single" w:sz="6" w:space="0" w:color="auto"/>
              <w:bottom w:val="nil"/>
              <w:right w:val="nil"/>
            </w:tcBorders>
          </w:tcPr>
          <w:p w14:paraId="0647678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C0E9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72A9BC68"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74ADC91B"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4A08FD3B" w14:textId="77777777" w:rsidR="00EE5860" w:rsidRPr="00441CD0" w:rsidRDefault="00EE5860" w:rsidP="00BB0E1F">
            <w:pPr>
              <w:pStyle w:val="TAC"/>
            </w:pPr>
          </w:p>
        </w:tc>
      </w:tr>
      <w:tr w:rsidR="00EE5860" w:rsidRPr="00441CD0" w14:paraId="5A173BAB" w14:textId="77777777" w:rsidTr="00BB0E1F">
        <w:trPr>
          <w:jc w:val="center"/>
        </w:trPr>
        <w:tc>
          <w:tcPr>
            <w:tcW w:w="151" w:type="dxa"/>
            <w:tcBorders>
              <w:top w:val="nil"/>
              <w:left w:val="single" w:sz="6" w:space="0" w:color="auto"/>
              <w:bottom w:val="single" w:sz="4" w:space="0" w:color="auto"/>
              <w:right w:val="nil"/>
            </w:tcBorders>
          </w:tcPr>
          <w:p w14:paraId="3024CB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B19D06"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E19D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4C0DA" w14:textId="77777777" w:rsidR="00EE5860" w:rsidRPr="00441CD0" w:rsidRDefault="00EE5860" w:rsidP="00BB0E1F">
            <w:pPr>
              <w:pStyle w:val="TAC"/>
              <w:rPr>
                <w:lang w:val="x-none"/>
              </w:rPr>
            </w:pPr>
          </w:p>
        </w:tc>
      </w:tr>
    </w:tbl>
    <w:p w14:paraId="4858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w:t>
      </w:r>
      <w:r w:rsidRPr="00441CD0">
        <w:rPr>
          <w:lang w:eastAsia="zh-CN"/>
        </w:rPr>
        <w:t>-</w:t>
      </w:r>
      <w:r w:rsidRPr="00441CD0">
        <w:rPr>
          <w:lang w:eastAsia="ja-JP"/>
        </w:rPr>
        <w:t>1</w:t>
      </w:r>
      <w:r w:rsidRPr="00441CD0">
        <w:t xml:space="preserve">: </w:t>
      </w:r>
      <w:r w:rsidRPr="00441CD0">
        <w:rPr>
          <w:lang w:eastAsia="ja-JP"/>
        </w:rPr>
        <w:t>Source Interface</w:t>
      </w:r>
    </w:p>
    <w:p w14:paraId="1666B19C" w14:textId="77777777" w:rsidR="00EE5860" w:rsidRPr="00441CD0" w:rsidRDefault="00EE5860" w:rsidP="00EE5860">
      <w:r w:rsidRPr="00441CD0">
        <w:t>The Interface value shall be encoded as a 4 bits binary integer as specified in in Table 8.2.2-1.</w:t>
      </w:r>
    </w:p>
    <w:p w14:paraId="7CB8736D" w14:textId="77777777" w:rsidR="00EE5860" w:rsidRPr="00441CD0" w:rsidRDefault="00EE5860" w:rsidP="00EE5860">
      <w:pPr>
        <w:pStyle w:val="TH"/>
      </w:pPr>
      <w:r w:rsidRPr="00441CD0">
        <w:lastRenderedPageBreak/>
        <w:t>Table 8.</w:t>
      </w:r>
      <w:r w:rsidRPr="00441CD0">
        <w:rPr>
          <w:lang w:val="de-DE"/>
        </w:rPr>
        <w:t>2.2</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C1028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B3120EC"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36C8CF2F" w14:textId="77777777" w:rsidR="00EE5860" w:rsidRPr="00441CD0" w:rsidRDefault="00EE5860" w:rsidP="00BB0E1F">
            <w:pPr>
              <w:pStyle w:val="TAH"/>
              <w:ind w:left="567"/>
              <w:jc w:val="left"/>
            </w:pPr>
            <w:r w:rsidRPr="00441CD0">
              <w:t>Values (Decimal)</w:t>
            </w:r>
          </w:p>
        </w:tc>
      </w:tr>
      <w:tr w:rsidR="00EE5860" w:rsidRPr="00441CD0" w14:paraId="468A396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78C028A" w14:textId="77777777" w:rsidR="00EE5860" w:rsidRPr="00441CD0" w:rsidRDefault="00EE5860" w:rsidP="00BB0E1F">
            <w:pPr>
              <w:pStyle w:val="TAC"/>
              <w:jc w:val="left"/>
              <w:rPr>
                <w:lang w:eastAsia="zh-CN"/>
              </w:rPr>
            </w:pPr>
            <w:r w:rsidRPr="00441CD0">
              <w:rPr>
                <w:lang w:eastAsia="zh-CN"/>
              </w:rPr>
              <w:t>Access</w:t>
            </w:r>
          </w:p>
        </w:tc>
        <w:tc>
          <w:tcPr>
            <w:tcW w:w="3129" w:type="dxa"/>
            <w:tcBorders>
              <w:top w:val="single" w:sz="4" w:space="0" w:color="auto"/>
              <w:left w:val="single" w:sz="4" w:space="0" w:color="auto"/>
              <w:bottom w:val="single" w:sz="4" w:space="0" w:color="auto"/>
              <w:right w:val="single" w:sz="4" w:space="0" w:color="auto"/>
            </w:tcBorders>
            <w:hideMark/>
          </w:tcPr>
          <w:p w14:paraId="714A32C2" w14:textId="77777777" w:rsidR="00EE5860" w:rsidRPr="00441CD0" w:rsidRDefault="00EE5860" w:rsidP="00BB0E1F">
            <w:pPr>
              <w:pStyle w:val="TAC"/>
            </w:pPr>
            <w:r w:rsidRPr="00441CD0">
              <w:t>0</w:t>
            </w:r>
          </w:p>
        </w:tc>
      </w:tr>
      <w:tr w:rsidR="00EE5860" w:rsidRPr="00441CD0" w14:paraId="3EDAFBF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FC836A6" w14:textId="77777777" w:rsidR="00EE5860" w:rsidRPr="00441CD0" w:rsidRDefault="00EE5860" w:rsidP="00BB0E1F">
            <w:pPr>
              <w:pStyle w:val="TAC"/>
              <w:jc w:val="left"/>
              <w:rPr>
                <w:lang w:eastAsia="zh-CN"/>
              </w:rPr>
            </w:pPr>
            <w:r w:rsidRPr="00441CD0">
              <w:rPr>
                <w:lang w:eastAsia="zh-CN"/>
              </w:rPr>
              <w:t>Core</w:t>
            </w:r>
          </w:p>
        </w:tc>
        <w:tc>
          <w:tcPr>
            <w:tcW w:w="3129" w:type="dxa"/>
            <w:tcBorders>
              <w:top w:val="single" w:sz="4" w:space="0" w:color="auto"/>
              <w:left w:val="single" w:sz="4" w:space="0" w:color="auto"/>
              <w:bottom w:val="single" w:sz="4" w:space="0" w:color="auto"/>
              <w:right w:val="single" w:sz="4" w:space="0" w:color="auto"/>
            </w:tcBorders>
            <w:hideMark/>
          </w:tcPr>
          <w:p w14:paraId="7EE5542B" w14:textId="77777777" w:rsidR="00EE5860" w:rsidRPr="00441CD0" w:rsidRDefault="00EE5860" w:rsidP="00BB0E1F">
            <w:pPr>
              <w:pStyle w:val="TAC"/>
            </w:pPr>
            <w:r w:rsidRPr="00441CD0">
              <w:t>1</w:t>
            </w:r>
          </w:p>
        </w:tc>
      </w:tr>
      <w:tr w:rsidR="00EE5860" w:rsidRPr="00441CD0" w14:paraId="1E21FB3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0126CB" w14:textId="77777777" w:rsidR="00EE5860" w:rsidRPr="00441CD0" w:rsidRDefault="00EE5860" w:rsidP="00BB0E1F">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14:paraId="313A2173" w14:textId="77777777" w:rsidR="00EE5860" w:rsidRPr="00441CD0" w:rsidRDefault="00EE5860" w:rsidP="00BB0E1F">
            <w:pPr>
              <w:pStyle w:val="TAC"/>
            </w:pPr>
            <w:r w:rsidRPr="00441CD0">
              <w:rPr>
                <w:lang w:eastAsia="zh-CN"/>
              </w:rPr>
              <w:t>2</w:t>
            </w:r>
          </w:p>
        </w:tc>
      </w:tr>
      <w:tr w:rsidR="00EE5860" w:rsidRPr="00441CD0" w14:paraId="469B496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8B0316C" w14:textId="77777777" w:rsidR="00EE5860" w:rsidRPr="00441CD0" w:rsidRDefault="00EE5860" w:rsidP="00BB0E1F">
            <w:pPr>
              <w:pStyle w:val="TAC"/>
              <w:jc w:val="left"/>
              <w:rPr>
                <w:lang w:eastAsia="zh-CN"/>
              </w:rPr>
            </w:pPr>
            <w:r w:rsidRPr="00441CD0">
              <w:rPr>
                <w:lang w:eastAsia="zh-CN"/>
              </w:rPr>
              <w:t>CP-function</w:t>
            </w:r>
          </w:p>
        </w:tc>
        <w:tc>
          <w:tcPr>
            <w:tcW w:w="3129" w:type="dxa"/>
            <w:tcBorders>
              <w:top w:val="single" w:sz="4" w:space="0" w:color="auto"/>
              <w:left w:val="single" w:sz="4" w:space="0" w:color="auto"/>
              <w:bottom w:val="single" w:sz="4" w:space="0" w:color="auto"/>
              <w:right w:val="single" w:sz="4" w:space="0" w:color="auto"/>
            </w:tcBorders>
            <w:hideMark/>
          </w:tcPr>
          <w:p w14:paraId="3A64C30B" w14:textId="77777777" w:rsidR="00EE5860" w:rsidRPr="00441CD0" w:rsidRDefault="00EE5860" w:rsidP="00BB0E1F">
            <w:pPr>
              <w:pStyle w:val="TAC"/>
              <w:rPr>
                <w:lang w:eastAsia="zh-CN"/>
              </w:rPr>
            </w:pPr>
            <w:r w:rsidRPr="00441CD0">
              <w:rPr>
                <w:lang w:eastAsia="zh-CN"/>
              </w:rPr>
              <w:t>3</w:t>
            </w:r>
          </w:p>
        </w:tc>
      </w:tr>
      <w:tr w:rsidR="00EE5860" w:rsidRPr="00441CD0" w14:paraId="5F13097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5C9890"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5155AE78" w14:textId="77777777" w:rsidR="00EE5860" w:rsidRPr="00441CD0" w:rsidRDefault="00EE5860" w:rsidP="00BB0E1F">
            <w:pPr>
              <w:pStyle w:val="TAC"/>
              <w:rPr>
                <w:lang w:eastAsia="zh-CN"/>
              </w:rPr>
            </w:pPr>
            <w:r w:rsidRPr="00441CD0">
              <w:rPr>
                <w:lang w:eastAsia="zh-CN"/>
              </w:rPr>
              <w:t>4</w:t>
            </w:r>
          </w:p>
        </w:tc>
      </w:tr>
      <w:tr w:rsidR="00EE5860" w:rsidRPr="00441CD0" w14:paraId="5D380792"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785FB65B"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AE3B8DF" w14:textId="77777777" w:rsidR="00EE5860" w:rsidRPr="00441CD0" w:rsidRDefault="00EE5860" w:rsidP="00BB0E1F">
            <w:pPr>
              <w:pStyle w:val="TAC"/>
              <w:rPr>
                <w:lang w:eastAsia="zh-CN"/>
              </w:rPr>
            </w:pPr>
            <w:r w:rsidRPr="00441CD0">
              <w:rPr>
                <w:lang w:eastAsia="zh-CN"/>
              </w:rPr>
              <w:t>5 to 15</w:t>
            </w:r>
          </w:p>
        </w:tc>
      </w:tr>
      <w:tr w:rsidR="00EE5860" w:rsidRPr="00441CD0" w14:paraId="55D52245"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9874D98" w14:textId="77777777" w:rsidR="00EE5860" w:rsidRPr="00441CD0" w:rsidRDefault="00EE5860" w:rsidP="00BB0E1F">
            <w:pPr>
              <w:pStyle w:val="TAN"/>
            </w:pPr>
            <w:r w:rsidRPr="00441CD0">
              <w:t>NOTE 1:</w:t>
            </w:r>
            <w:r w:rsidRPr="00441CD0">
              <w:tab/>
              <w:t>The "Access" and "Core" values denote an uplink and downlink traffic direction respectively.</w:t>
            </w:r>
          </w:p>
          <w:p w14:paraId="66B8AD16" w14:textId="77777777" w:rsidR="00EE5860" w:rsidRPr="00441CD0" w:rsidRDefault="00EE5860" w:rsidP="00BB0E1F">
            <w:pPr>
              <w:pStyle w:val="TAN"/>
            </w:pPr>
            <w:r w:rsidRPr="00441CD0">
              <w:t>NOTE 2:</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tc>
      </w:tr>
    </w:tbl>
    <w:p w14:paraId="6C90A5E1" w14:textId="77777777" w:rsidR="00EE5860" w:rsidRPr="00441CD0" w:rsidRDefault="00EE5860" w:rsidP="00EE5860"/>
    <w:p w14:paraId="04388966" w14:textId="77777777" w:rsidR="00EE5860" w:rsidRPr="00441CD0" w:rsidRDefault="00EE5860" w:rsidP="00EE5860">
      <w:pPr>
        <w:pStyle w:val="Heading3"/>
      </w:pPr>
      <w:bookmarkStart w:id="4995" w:name="_Toc19717348"/>
      <w:bookmarkStart w:id="4996" w:name="_Toc27490849"/>
      <w:bookmarkStart w:id="4997" w:name="_Toc27557142"/>
      <w:bookmarkStart w:id="4998" w:name="_Toc27724059"/>
      <w:bookmarkStart w:id="4999" w:name="_Toc36031133"/>
      <w:bookmarkStart w:id="5000" w:name="_Toc36043053"/>
      <w:bookmarkStart w:id="5001" w:name="_Toc36814378"/>
      <w:bookmarkStart w:id="5002" w:name="_Toc44689236"/>
      <w:bookmarkStart w:id="5003" w:name="_Toc44923990"/>
      <w:bookmarkStart w:id="5004" w:name="_Toc51860960"/>
      <w:bookmarkStart w:id="5005" w:name="_Toc57930731"/>
      <w:bookmarkStart w:id="5006" w:name="_Toc57931361"/>
      <w:bookmarkStart w:id="5007" w:name="_Toc67499753"/>
      <w:r w:rsidRPr="00441CD0">
        <w:t>8.2.3</w:t>
      </w:r>
      <w:r w:rsidRPr="00441CD0">
        <w:tab/>
        <w:t>F-TEID</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07FBCDD3" w14:textId="77777777" w:rsidR="00EE5860" w:rsidRPr="00441CD0" w:rsidRDefault="00EE5860" w:rsidP="00EE5860">
      <w:pPr>
        <w:rPr>
          <w:lang w:eastAsia="zh-CN"/>
        </w:rPr>
      </w:pPr>
      <w:r w:rsidRPr="00441CD0">
        <w:t xml:space="preserve">The </w:t>
      </w:r>
      <w:r w:rsidRPr="00441CD0">
        <w:rPr>
          <w:lang w:val="en-US" w:eastAsia="zh-CN"/>
        </w:rPr>
        <w:t>F-TEID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8.2.3-1</w:t>
      </w:r>
      <w:r w:rsidRPr="00441CD0">
        <w:rPr>
          <w:lang w:eastAsia="ja-JP"/>
        </w:rPr>
        <w:t xml:space="preserve">. </w:t>
      </w:r>
      <w:r w:rsidRPr="00441CD0">
        <w:rPr>
          <w:lang w:eastAsia="zh-CN"/>
        </w:rPr>
        <w:t>It indicates an F-TEID.</w:t>
      </w:r>
    </w:p>
    <w:p w14:paraId="6213BAD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59A87DC" w14:textId="77777777" w:rsidTr="00BB0E1F">
        <w:trPr>
          <w:jc w:val="center"/>
        </w:trPr>
        <w:tc>
          <w:tcPr>
            <w:tcW w:w="151" w:type="dxa"/>
            <w:tcBorders>
              <w:top w:val="single" w:sz="6" w:space="0" w:color="auto"/>
              <w:left w:val="single" w:sz="6" w:space="0" w:color="auto"/>
              <w:bottom w:val="nil"/>
              <w:right w:val="nil"/>
            </w:tcBorders>
          </w:tcPr>
          <w:p w14:paraId="29F4BEBA" w14:textId="77777777" w:rsidR="00EE5860" w:rsidRPr="00441CD0" w:rsidRDefault="00EE5860" w:rsidP="00BB0E1F">
            <w:pPr>
              <w:pStyle w:val="TAC"/>
            </w:pPr>
          </w:p>
        </w:tc>
        <w:tc>
          <w:tcPr>
            <w:tcW w:w="1104" w:type="dxa"/>
            <w:tcBorders>
              <w:top w:val="single" w:sz="6" w:space="0" w:color="auto"/>
              <w:left w:val="nil"/>
              <w:bottom w:val="nil"/>
              <w:right w:val="nil"/>
            </w:tcBorders>
          </w:tcPr>
          <w:p w14:paraId="2D45A4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3C4FF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780DC92" w14:textId="77777777" w:rsidR="00EE5860" w:rsidRPr="00441CD0" w:rsidRDefault="00EE5860" w:rsidP="00BB0E1F">
            <w:pPr>
              <w:pStyle w:val="TAC"/>
            </w:pPr>
          </w:p>
        </w:tc>
      </w:tr>
      <w:tr w:rsidR="00EE5860" w:rsidRPr="00441CD0" w14:paraId="682D1E76" w14:textId="77777777" w:rsidTr="00BB0E1F">
        <w:trPr>
          <w:jc w:val="center"/>
        </w:trPr>
        <w:tc>
          <w:tcPr>
            <w:tcW w:w="151" w:type="dxa"/>
            <w:tcBorders>
              <w:top w:val="nil"/>
              <w:left w:val="single" w:sz="6" w:space="0" w:color="auto"/>
              <w:bottom w:val="nil"/>
              <w:right w:val="nil"/>
            </w:tcBorders>
          </w:tcPr>
          <w:p w14:paraId="545ACCF3" w14:textId="77777777" w:rsidR="00EE5860" w:rsidRPr="00441CD0" w:rsidRDefault="00EE5860" w:rsidP="00BB0E1F">
            <w:pPr>
              <w:pStyle w:val="TAC"/>
            </w:pPr>
          </w:p>
        </w:tc>
        <w:tc>
          <w:tcPr>
            <w:tcW w:w="1104" w:type="dxa"/>
            <w:tcBorders>
              <w:top w:val="nil"/>
              <w:left w:val="nil"/>
              <w:bottom w:val="nil"/>
              <w:right w:val="nil"/>
            </w:tcBorders>
            <w:hideMark/>
          </w:tcPr>
          <w:p w14:paraId="3A7571C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69B920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93EC8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8A37C0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2DA644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5A6B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18EFA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ADBB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075F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A9398" w14:textId="77777777" w:rsidR="00EE5860" w:rsidRPr="00441CD0" w:rsidRDefault="00EE5860" w:rsidP="00BB0E1F">
            <w:pPr>
              <w:pStyle w:val="TAC"/>
            </w:pPr>
          </w:p>
        </w:tc>
      </w:tr>
      <w:tr w:rsidR="00EE5860" w:rsidRPr="00441CD0" w14:paraId="399C73CA" w14:textId="77777777" w:rsidTr="00BB0E1F">
        <w:trPr>
          <w:jc w:val="center"/>
        </w:trPr>
        <w:tc>
          <w:tcPr>
            <w:tcW w:w="151" w:type="dxa"/>
            <w:tcBorders>
              <w:top w:val="nil"/>
              <w:left w:val="single" w:sz="6" w:space="0" w:color="auto"/>
              <w:bottom w:val="nil"/>
              <w:right w:val="nil"/>
            </w:tcBorders>
          </w:tcPr>
          <w:p w14:paraId="25F672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91A0F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FD8C885" w14:textId="77777777" w:rsidR="00EE5860" w:rsidRPr="00441CD0" w:rsidRDefault="00EE5860" w:rsidP="00BB0E1F">
            <w:pPr>
              <w:pStyle w:val="TAC"/>
            </w:pPr>
            <w:r w:rsidRPr="00441CD0">
              <w:t xml:space="preserve">Type = </w:t>
            </w:r>
            <w:r w:rsidRPr="00441CD0">
              <w:rPr>
                <w:lang w:val="sv-SE"/>
              </w:rPr>
              <w:t>21</w:t>
            </w:r>
            <w:r w:rsidRPr="00441CD0">
              <w:t xml:space="preserve"> (decimal)</w:t>
            </w:r>
          </w:p>
        </w:tc>
        <w:tc>
          <w:tcPr>
            <w:tcW w:w="588" w:type="dxa"/>
            <w:tcBorders>
              <w:top w:val="nil"/>
              <w:left w:val="single" w:sz="4" w:space="0" w:color="auto"/>
              <w:bottom w:val="nil"/>
              <w:right w:val="single" w:sz="6" w:space="0" w:color="auto"/>
            </w:tcBorders>
          </w:tcPr>
          <w:p w14:paraId="7A917758" w14:textId="77777777" w:rsidR="00EE5860" w:rsidRPr="00441CD0" w:rsidRDefault="00EE5860" w:rsidP="00BB0E1F">
            <w:pPr>
              <w:pStyle w:val="TAC"/>
            </w:pPr>
          </w:p>
        </w:tc>
      </w:tr>
      <w:tr w:rsidR="00EE5860" w:rsidRPr="00441CD0" w14:paraId="28F939B8" w14:textId="77777777" w:rsidTr="00BB0E1F">
        <w:trPr>
          <w:jc w:val="center"/>
        </w:trPr>
        <w:tc>
          <w:tcPr>
            <w:tcW w:w="151" w:type="dxa"/>
            <w:tcBorders>
              <w:top w:val="nil"/>
              <w:left w:val="single" w:sz="6" w:space="0" w:color="auto"/>
              <w:bottom w:val="nil"/>
              <w:right w:val="nil"/>
            </w:tcBorders>
          </w:tcPr>
          <w:p w14:paraId="4212D9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3F7F9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70E8E8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47FE176" w14:textId="77777777" w:rsidR="00EE5860" w:rsidRPr="00441CD0" w:rsidRDefault="00EE5860" w:rsidP="00BB0E1F">
            <w:pPr>
              <w:pStyle w:val="TAC"/>
            </w:pPr>
          </w:p>
        </w:tc>
      </w:tr>
      <w:tr w:rsidR="00EE5860" w:rsidRPr="00441CD0" w14:paraId="5674CA24" w14:textId="77777777" w:rsidTr="00BB0E1F">
        <w:trPr>
          <w:jc w:val="center"/>
        </w:trPr>
        <w:tc>
          <w:tcPr>
            <w:tcW w:w="151" w:type="dxa"/>
            <w:tcBorders>
              <w:top w:val="nil"/>
              <w:left w:val="single" w:sz="6" w:space="0" w:color="auto"/>
              <w:bottom w:val="nil"/>
              <w:right w:val="nil"/>
            </w:tcBorders>
          </w:tcPr>
          <w:p w14:paraId="7C2817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0BBA7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41FDDF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37E4F4D" w14:textId="77777777" w:rsidR="00EE5860" w:rsidRPr="00441CD0" w:rsidRDefault="00EE5860" w:rsidP="00BB0E1F">
            <w:pPr>
              <w:pStyle w:val="TAC"/>
              <w:rPr>
                <w:lang w:eastAsia="zh-CN"/>
              </w:rPr>
            </w:pPr>
            <w:r w:rsidRPr="00441CD0">
              <w:rPr>
                <w:lang w:eastAsia="zh-CN"/>
              </w:rPr>
              <w:t>CHID</w:t>
            </w:r>
          </w:p>
        </w:tc>
        <w:tc>
          <w:tcPr>
            <w:tcW w:w="589" w:type="dxa"/>
            <w:tcBorders>
              <w:top w:val="single" w:sz="4" w:space="0" w:color="auto"/>
              <w:left w:val="single" w:sz="4" w:space="0" w:color="auto"/>
              <w:bottom w:val="single" w:sz="4" w:space="0" w:color="auto"/>
              <w:right w:val="single" w:sz="4" w:space="0" w:color="auto"/>
            </w:tcBorders>
            <w:hideMark/>
          </w:tcPr>
          <w:p w14:paraId="5FB5026E" w14:textId="77777777" w:rsidR="00EE5860" w:rsidRPr="00441CD0" w:rsidRDefault="00EE5860" w:rsidP="00BB0E1F">
            <w:pPr>
              <w:pStyle w:val="TAC"/>
              <w:rPr>
                <w:lang w:eastAsia="zh-CN"/>
              </w:rPr>
            </w:pPr>
            <w:r w:rsidRPr="00441CD0">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14:paraId="3E2B1E69" w14:textId="77777777" w:rsidR="00EE5860" w:rsidRPr="00441CD0" w:rsidRDefault="00EE5860" w:rsidP="00BB0E1F">
            <w:pPr>
              <w:pStyle w:val="TAC"/>
              <w:rPr>
                <w:lang w:eastAsia="zh-CN"/>
              </w:rPr>
            </w:pPr>
            <w:r w:rsidRPr="00441CD0">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173A83EE" w14:textId="77777777" w:rsidR="00EE5860" w:rsidRPr="00441CD0" w:rsidRDefault="00EE5860" w:rsidP="00BB0E1F">
            <w:pPr>
              <w:pStyle w:val="TAC"/>
              <w:rPr>
                <w:lang w:eastAsia="zh-CN"/>
              </w:rPr>
            </w:pPr>
            <w:r w:rsidRPr="00441CD0">
              <w:rPr>
                <w:lang w:eastAsia="zh-CN"/>
              </w:rPr>
              <w:t>V4</w:t>
            </w:r>
          </w:p>
        </w:tc>
        <w:tc>
          <w:tcPr>
            <w:tcW w:w="588" w:type="dxa"/>
            <w:tcBorders>
              <w:top w:val="nil"/>
              <w:left w:val="single" w:sz="4" w:space="0" w:color="auto"/>
              <w:bottom w:val="nil"/>
              <w:right w:val="single" w:sz="6" w:space="0" w:color="auto"/>
            </w:tcBorders>
          </w:tcPr>
          <w:p w14:paraId="3AE3F683" w14:textId="77777777" w:rsidR="00EE5860" w:rsidRPr="00441CD0" w:rsidRDefault="00EE5860" w:rsidP="00BB0E1F">
            <w:pPr>
              <w:pStyle w:val="TAC"/>
            </w:pPr>
          </w:p>
        </w:tc>
      </w:tr>
      <w:tr w:rsidR="00EE5860" w:rsidRPr="00441CD0" w14:paraId="3C7CB6ED" w14:textId="77777777" w:rsidTr="00BB0E1F">
        <w:trPr>
          <w:jc w:val="center"/>
        </w:trPr>
        <w:tc>
          <w:tcPr>
            <w:tcW w:w="151" w:type="dxa"/>
            <w:tcBorders>
              <w:top w:val="nil"/>
              <w:left w:val="single" w:sz="6" w:space="0" w:color="auto"/>
              <w:bottom w:val="nil"/>
              <w:right w:val="nil"/>
            </w:tcBorders>
          </w:tcPr>
          <w:p w14:paraId="597BBD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F18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to 9 </w:t>
            </w:r>
          </w:p>
        </w:tc>
        <w:tc>
          <w:tcPr>
            <w:tcW w:w="4710" w:type="dxa"/>
            <w:gridSpan w:val="8"/>
            <w:tcBorders>
              <w:top w:val="single" w:sz="4" w:space="0" w:color="auto"/>
              <w:left w:val="single" w:sz="4" w:space="0" w:color="auto"/>
              <w:bottom w:val="single" w:sz="4" w:space="0" w:color="auto"/>
              <w:right w:val="single" w:sz="4" w:space="0" w:color="auto"/>
            </w:tcBorders>
            <w:hideMark/>
          </w:tcPr>
          <w:p w14:paraId="0D2D8163"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25C9743B" w14:textId="77777777" w:rsidR="00EE5860" w:rsidRPr="00441CD0" w:rsidRDefault="00EE5860" w:rsidP="00BB0E1F">
            <w:pPr>
              <w:pStyle w:val="TAC"/>
            </w:pPr>
          </w:p>
        </w:tc>
      </w:tr>
      <w:tr w:rsidR="00EE5860" w:rsidRPr="00441CD0" w14:paraId="3B58F5B4" w14:textId="77777777" w:rsidTr="00BB0E1F">
        <w:trPr>
          <w:jc w:val="center"/>
        </w:trPr>
        <w:tc>
          <w:tcPr>
            <w:tcW w:w="151" w:type="dxa"/>
            <w:tcBorders>
              <w:top w:val="nil"/>
              <w:left w:val="single" w:sz="6" w:space="0" w:color="auto"/>
              <w:bottom w:val="nil"/>
              <w:right w:val="nil"/>
            </w:tcBorders>
          </w:tcPr>
          <w:p w14:paraId="178284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21291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14:paraId="643333D8"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1B58DE68" w14:textId="77777777" w:rsidR="00EE5860" w:rsidRPr="00441CD0" w:rsidRDefault="00EE5860" w:rsidP="00BB0E1F">
            <w:pPr>
              <w:pStyle w:val="TAC"/>
            </w:pPr>
          </w:p>
        </w:tc>
      </w:tr>
      <w:tr w:rsidR="00EE5860" w:rsidRPr="00441CD0" w14:paraId="51A226CD" w14:textId="77777777" w:rsidTr="00BB0E1F">
        <w:trPr>
          <w:jc w:val="center"/>
        </w:trPr>
        <w:tc>
          <w:tcPr>
            <w:tcW w:w="151" w:type="dxa"/>
            <w:tcBorders>
              <w:top w:val="nil"/>
              <w:left w:val="single" w:sz="6" w:space="0" w:color="auto"/>
              <w:bottom w:val="nil"/>
              <w:right w:val="nil"/>
            </w:tcBorders>
          </w:tcPr>
          <w:p w14:paraId="5ED6BD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1B44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14:paraId="60DE695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4F7B8B77" w14:textId="77777777" w:rsidR="00EE5860" w:rsidRPr="00441CD0" w:rsidRDefault="00EE5860" w:rsidP="00BB0E1F">
            <w:pPr>
              <w:pStyle w:val="TAC"/>
            </w:pPr>
          </w:p>
        </w:tc>
      </w:tr>
      <w:tr w:rsidR="00EE5860" w:rsidRPr="00441CD0" w14:paraId="7DD279BE" w14:textId="77777777" w:rsidTr="00BB0E1F">
        <w:trPr>
          <w:jc w:val="center"/>
        </w:trPr>
        <w:tc>
          <w:tcPr>
            <w:tcW w:w="151" w:type="dxa"/>
            <w:tcBorders>
              <w:top w:val="nil"/>
              <w:left w:val="single" w:sz="6" w:space="0" w:color="auto"/>
              <w:bottom w:val="nil"/>
              <w:right w:val="nil"/>
            </w:tcBorders>
          </w:tcPr>
          <w:p w14:paraId="54B76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EDE3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q </w:t>
            </w:r>
          </w:p>
        </w:tc>
        <w:tc>
          <w:tcPr>
            <w:tcW w:w="4710" w:type="dxa"/>
            <w:gridSpan w:val="8"/>
            <w:tcBorders>
              <w:top w:val="single" w:sz="4" w:space="0" w:color="auto"/>
              <w:left w:val="single" w:sz="4" w:space="0" w:color="auto"/>
              <w:bottom w:val="single" w:sz="4" w:space="0" w:color="auto"/>
              <w:right w:val="single" w:sz="4" w:space="0" w:color="auto"/>
            </w:tcBorders>
            <w:hideMark/>
          </w:tcPr>
          <w:p w14:paraId="3341CE49" w14:textId="77777777" w:rsidR="00EE5860" w:rsidRPr="00441CD0" w:rsidRDefault="00EE5860" w:rsidP="00BB0E1F">
            <w:pPr>
              <w:pStyle w:val="TAC"/>
              <w:rPr>
                <w:lang w:eastAsia="zh-CN"/>
              </w:rPr>
            </w:pPr>
            <w:r w:rsidRPr="00441CD0">
              <w:rPr>
                <w:lang w:eastAsia="zh-CN"/>
              </w:rPr>
              <w:t>CHOOSE ID</w:t>
            </w:r>
          </w:p>
        </w:tc>
        <w:tc>
          <w:tcPr>
            <w:tcW w:w="588" w:type="dxa"/>
            <w:tcBorders>
              <w:top w:val="nil"/>
              <w:left w:val="single" w:sz="4" w:space="0" w:color="auto"/>
              <w:bottom w:val="nil"/>
              <w:right w:val="single" w:sz="6" w:space="0" w:color="auto"/>
            </w:tcBorders>
          </w:tcPr>
          <w:p w14:paraId="7E938E99" w14:textId="77777777" w:rsidR="00EE5860" w:rsidRPr="00441CD0" w:rsidRDefault="00EE5860" w:rsidP="00BB0E1F">
            <w:pPr>
              <w:pStyle w:val="TAC"/>
            </w:pPr>
          </w:p>
        </w:tc>
      </w:tr>
      <w:tr w:rsidR="00EE5860" w:rsidRPr="00441CD0" w14:paraId="320BB433" w14:textId="77777777" w:rsidTr="00BB0E1F">
        <w:trPr>
          <w:jc w:val="center"/>
        </w:trPr>
        <w:tc>
          <w:tcPr>
            <w:tcW w:w="151" w:type="dxa"/>
            <w:tcBorders>
              <w:top w:val="nil"/>
              <w:left w:val="single" w:sz="6" w:space="0" w:color="auto"/>
              <w:bottom w:val="single" w:sz="4" w:space="0" w:color="auto"/>
              <w:right w:val="nil"/>
            </w:tcBorders>
          </w:tcPr>
          <w:p w14:paraId="0E95591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287DD4A" w14:textId="77777777" w:rsidR="00EE5860" w:rsidRPr="00441CD0" w:rsidRDefault="00EE5860" w:rsidP="00BB0E1F">
            <w:pPr>
              <w:pStyle w:val="TAC"/>
            </w:pPr>
            <w:r w:rsidRPr="00441CD0">
              <w:rPr>
                <w:lang w:eastAsia="zh-CN"/>
              </w:rPr>
              <w:t>k</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41251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39C372" w14:textId="77777777" w:rsidR="00EE5860" w:rsidRPr="00441CD0" w:rsidRDefault="00EE5860" w:rsidP="00BB0E1F">
            <w:pPr>
              <w:pStyle w:val="TAC"/>
              <w:rPr>
                <w:lang w:val="x-none"/>
              </w:rPr>
            </w:pPr>
          </w:p>
        </w:tc>
      </w:tr>
    </w:tbl>
    <w:p w14:paraId="060CC7E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w:t>
      </w:r>
      <w:r w:rsidRPr="00441CD0">
        <w:rPr>
          <w:lang w:eastAsia="zh-CN"/>
        </w:rPr>
        <w:t>-</w:t>
      </w:r>
      <w:r w:rsidRPr="00441CD0">
        <w:rPr>
          <w:lang w:eastAsia="ja-JP"/>
        </w:rPr>
        <w:t>1</w:t>
      </w:r>
      <w:r w:rsidRPr="00441CD0">
        <w:t xml:space="preserve">: </w:t>
      </w:r>
      <w:r w:rsidRPr="00441CD0">
        <w:rPr>
          <w:lang w:eastAsia="ja-JP"/>
        </w:rPr>
        <w:t>F-TEID</w:t>
      </w:r>
    </w:p>
    <w:p w14:paraId="335E4F79" w14:textId="77777777" w:rsidR="00EE5860" w:rsidRPr="00441CD0" w:rsidRDefault="00EE5860" w:rsidP="00EE5860">
      <w:r w:rsidRPr="00441CD0">
        <w:t>The following flags are coded within Octet 5:</w:t>
      </w:r>
    </w:p>
    <w:p w14:paraId="441BAB46" w14:textId="77777777" w:rsidR="00EE5860" w:rsidRPr="00441CD0" w:rsidRDefault="00EE5860" w:rsidP="00EE5860">
      <w:pPr>
        <w:pStyle w:val="B1"/>
      </w:pPr>
      <w:r w:rsidRPr="00441CD0">
        <w:t>-</w:t>
      </w:r>
      <w:r w:rsidRPr="00441CD0">
        <w:tab/>
        <w:t>Bit 1 – V4: If this bit is set to "1" and the CH bit is not set, then the IPv4 address field shall be present, otherwise the IPv4 address field shall not be present.</w:t>
      </w:r>
    </w:p>
    <w:p w14:paraId="74867FDB" w14:textId="77777777" w:rsidR="00EE5860" w:rsidRPr="00441CD0" w:rsidRDefault="00EE5860" w:rsidP="00EE5860">
      <w:pPr>
        <w:pStyle w:val="B1"/>
      </w:pPr>
      <w:r w:rsidRPr="00441CD0">
        <w:t>-</w:t>
      </w:r>
      <w:r w:rsidRPr="00441CD0">
        <w:tab/>
        <w:t>Bit 2 – V6: If this bit is set to "1" and the CH bit is not set, then the IPv6 address field shall be present, otherwise the IPv6 address field shall not be present.</w:t>
      </w:r>
    </w:p>
    <w:p w14:paraId="66E3F62F" w14:textId="77777777" w:rsidR="00EE5860" w:rsidRPr="00441CD0" w:rsidRDefault="00EE5860" w:rsidP="00EE5860">
      <w:pPr>
        <w:pStyle w:val="B1"/>
      </w:pPr>
      <w:r w:rsidRPr="00441CD0">
        <w:t>-</w:t>
      </w:r>
      <w:r w:rsidRPr="00441CD0">
        <w:tab/>
        <w:t>Bit 3 – CH (CHOOSE): If this bit is set to "1", then the TEID, IPv4 address and IPv6 address fields shall not be present and the UP function shall assign an F-TEID with an IP4 or an IPv6 address if the V4 or V6 bit is set respectively. This bit shall only be set by the CP function.</w:t>
      </w:r>
    </w:p>
    <w:p w14:paraId="52684C34" w14:textId="77777777" w:rsidR="00EE5860" w:rsidRPr="00441CD0" w:rsidRDefault="00EE5860" w:rsidP="00EE5860">
      <w:pPr>
        <w:pStyle w:val="B1"/>
      </w:pPr>
      <w:r w:rsidRPr="00441CD0">
        <w:t>-</w:t>
      </w:r>
      <w:r w:rsidRPr="00441CD0">
        <w:tab/>
        <w:t>Bit 4 – CHID (CHOOSE ID): If this bit is set to "1", then the UP function shall assign the same F-TEID to the PDRs requested to be created in a PFCP Session Establishment Request or PFCP Session Modification Request with the same CHOOSE ID value. This bit may only be set to "1" if the CH bit it set to "1". This bit shall only be set by the CP function.</w:t>
      </w:r>
    </w:p>
    <w:p w14:paraId="06404CA6" w14:textId="77777777" w:rsidR="00EE5860" w:rsidRPr="00441CD0" w:rsidRDefault="00EE5860" w:rsidP="00EE5860">
      <w:pPr>
        <w:pStyle w:val="B1"/>
      </w:pPr>
      <w:r w:rsidRPr="00441CD0">
        <w:rPr>
          <w:noProof/>
        </w:rPr>
        <w:t>-</w:t>
      </w:r>
      <w:r w:rsidRPr="00441CD0">
        <w:rPr>
          <w:noProof/>
        </w:rPr>
        <w:tab/>
        <w:t>Bit 5 to 8: Spare, for future use and set to "0".</w:t>
      </w:r>
    </w:p>
    <w:p w14:paraId="6BC9230A" w14:textId="77777777" w:rsidR="00EE5860" w:rsidRPr="00441CD0" w:rsidRDefault="00EE5860" w:rsidP="00EE5860">
      <w:r w:rsidRPr="00441CD0">
        <w:t>At least one of the V4 and V6 flags shall be set to "1", and both may be set to "1" for both scenarios:</w:t>
      </w:r>
    </w:p>
    <w:p w14:paraId="1E523351" w14:textId="77777777" w:rsidR="00EE5860" w:rsidRPr="00441CD0" w:rsidRDefault="00EE5860" w:rsidP="00EE5860">
      <w:pPr>
        <w:pStyle w:val="B1"/>
        <w:rPr>
          <w:lang w:val="sv-SE"/>
        </w:rPr>
      </w:pPr>
      <w:r w:rsidRPr="00441CD0">
        <w:t>-</w:t>
      </w:r>
      <w:r w:rsidRPr="00441CD0">
        <w:tab/>
        <w:t>when the CP function is providing F-TEID, i.e. both IPv4 address field and IPv6 address field may be present;</w:t>
      </w:r>
      <w:r w:rsidRPr="00441CD0">
        <w:rPr>
          <w:lang w:val="sv-SE"/>
        </w:rPr>
        <w:t xml:space="preserve"> or</w:t>
      </w:r>
    </w:p>
    <w:p w14:paraId="5287677E" w14:textId="77777777" w:rsidR="00EE5860" w:rsidRPr="00441CD0" w:rsidRDefault="00EE5860" w:rsidP="00EE5860">
      <w:pPr>
        <w:pStyle w:val="B1"/>
        <w:rPr>
          <w:lang w:val="x-none"/>
        </w:rPr>
      </w:pPr>
      <w:r w:rsidRPr="00441CD0">
        <w:t>-</w:t>
      </w:r>
      <w:r w:rsidRPr="00441CD0">
        <w:tab/>
        <w:t>when the UP function is requested to allocate the F-TEID, i.e. when CHOOSE bit is set to "1", and the IPv4 address and IPv6 address fields are not present.</w:t>
      </w:r>
    </w:p>
    <w:p w14:paraId="2F9A280A" w14:textId="77777777" w:rsidR="00EE5860" w:rsidRPr="00441CD0" w:rsidRDefault="00EE5860" w:rsidP="00EE5860">
      <w:r w:rsidRPr="00441CD0">
        <w:lastRenderedPageBreak/>
        <w:t>Octet 6 to 9 (TEID) shall be present and shall contain a GTP-U TEID, if the CH bit in octet 5 is not set. When the TEID is present, if both IPv4 and IPv6 addresses are present in the F-TEID IE, then the TEID value shall be shared by both addresses.</w:t>
      </w:r>
    </w:p>
    <w:p w14:paraId="47FEC440" w14:textId="77777777" w:rsidR="00EE5860" w:rsidRPr="00441CD0" w:rsidRDefault="00EE5860" w:rsidP="00EE5860">
      <w:r w:rsidRPr="00441CD0">
        <w:t>Octets "m to (m+3)" and/or "p to (p+15)" (IPv4 address / IPv6 address fields), if present, it shall contain the respective IP address values.</w:t>
      </w:r>
    </w:p>
    <w:p w14:paraId="13BBA312" w14:textId="77777777" w:rsidR="00EE5860" w:rsidRPr="00441CD0" w:rsidRDefault="00EE5860" w:rsidP="00EE5860">
      <w:r w:rsidRPr="00441CD0">
        <w:t>Octet q shall be present and shall contain a binary integer value if the CHID bit in octet 5 is set to "1".</w:t>
      </w:r>
    </w:p>
    <w:p w14:paraId="206B9885" w14:textId="77777777" w:rsidR="00EE5860" w:rsidRPr="00441CD0" w:rsidRDefault="00EE5860" w:rsidP="00EE5860">
      <w:pPr>
        <w:pStyle w:val="Heading3"/>
      </w:pPr>
      <w:bookmarkStart w:id="5008" w:name="_Toc19717349"/>
      <w:bookmarkStart w:id="5009" w:name="_Toc27490850"/>
      <w:bookmarkStart w:id="5010" w:name="_Toc27557143"/>
      <w:bookmarkStart w:id="5011" w:name="_Toc27724060"/>
      <w:bookmarkStart w:id="5012" w:name="_Toc36031134"/>
      <w:bookmarkStart w:id="5013" w:name="_Toc36043054"/>
      <w:bookmarkStart w:id="5014" w:name="_Toc36814379"/>
      <w:bookmarkStart w:id="5015" w:name="_Toc44689237"/>
      <w:bookmarkStart w:id="5016" w:name="_Toc44923991"/>
      <w:bookmarkStart w:id="5017" w:name="_Toc51860961"/>
      <w:bookmarkStart w:id="5018" w:name="_Toc57930732"/>
      <w:bookmarkStart w:id="5019" w:name="_Toc57931362"/>
      <w:bookmarkStart w:id="5020" w:name="_Toc67499754"/>
      <w:r w:rsidRPr="00441CD0">
        <w:t>8.</w:t>
      </w:r>
      <w:r w:rsidRPr="00441CD0">
        <w:rPr>
          <w:lang w:val="en-US"/>
        </w:rPr>
        <w:t>2.4</w:t>
      </w:r>
      <w:r w:rsidRPr="00441CD0">
        <w:tab/>
        <w:t>Network Instance</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5AC6FBE2" w14:textId="77777777" w:rsidR="00EE5860" w:rsidRPr="00441CD0" w:rsidRDefault="00EE5860" w:rsidP="00EE5860">
      <w:pPr>
        <w:rPr>
          <w:lang w:eastAsia="zh-CN"/>
        </w:rPr>
      </w:pPr>
      <w:r w:rsidRPr="00441CD0">
        <w:t xml:space="preserve">The </w:t>
      </w:r>
      <w:r w:rsidRPr="00441CD0">
        <w:rPr>
          <w:lang w:val="en-US" w:eastAsia="zh-CN"/>
        </w:rPr>
        <w:t>Network Instance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8.2.4-1</w:t>
      </w:r>
      <w:r w:rsidRPr="00441CD0">
        <w:rPr>
          <w:lang w:eastAsia="ja-JP"/>
        </w:rPr>
        <w:t xml:space="preserve">. </w:t>
      </w:r>
      <w:r w:rsidRPr="00441CD0">
        <w:rPr>
          <w:lang w:eastAsia="zh-CN"/>
        </w:rPr>
        <w:t>It indicates a Network instance.</w:t>
      </w:r>
    </w:p>
    <w:p w14:paraId="1EB9F79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8BC359" w14:textId="77777777" w:rsidTr="00BB0E1F">
        <w:trPr>
          <w:jc w:val="center"/>
        </w:trPr>
        <w:tc>
          <w:tcPr>
            <w:tcW w:w="151" w:type="dxa"/>
            <w:tcBorders>
              <w:top w:val="single" w:sz="4" w:space="0" w:color="auto"/>
              <w:left w:val="single" w:sz="4" w:space="0" w:color="auto"/>
              <w:bottom w:val="nil"/>
              <w:right w:val="nil"/>
            </w:tcBorders>
          </w:tcPr>
          <w:p w14:paraId="5F5BA083" w14:textId="77777777" w:rsidR="00EE5860" w:rsidRPr="00441CD0" w:rsidRDefault="00EE5860" w:rsidP="00BB0E1F">
            <w:pPr>
              <w:pStyle w:val="TAC"/>
            </w:pPr>
          </w:p>
        </w:tc>
        <w:tc>
          <w:tcPr>
            <w:tcW w:w="1104" w:type="dxa"/>
            <w:tcBorders>
              <w:top w:val="single" w:sz="4" w:space="0" w:color="auto"/>
              <w:left w:val="nil"/>
              <w:bottom w:val="nil"/>
              <w:right w:val="nil"/>
            </w:tcBorders>
          </w:tcPr>
          <w:p w14:paraId="5929A0D3"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2D0B9353"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01F945F" w14:textId="77777777" w:rsidR="00EE5860" w:rsidRPr="00441CD0" w:rsidRDefault="00EE5860" w:rsidP="00BB0E1F">
            <w:pPr>
              <w:pStyle w:val="TAC"/>
            </w:pPr>
          </w:p>
        </w:tc>
      </w:tr>
      <w:tr w:rsidR="00EE5860" w:rsidRPr="00441CD0" w14:paraId="5AFED9D3" w14:textId="77777777" w:rsidTr="00BB0E1F">
        <w:trPr>
          <w:jc w:val="center"/>
        </w:trPr>
        <w:tc>
          <w:tcPr>
            <w:tcW w:w="151" w:type="dxa"/>
            <w:tcBorders>
              <w:top w:val="nil"/>
              <w:left w:val="single" w:sz="4" w:space="0" w:color="auto"/>
              <w:bottom w:val="nil"/>
              <w:right w:val="nil"/>
            </w:tcBorders>
          </w:tcPr>
          <w:p w14:paraId="7AD20811" w14:textId="77777777" w:rsidR="00EE5860" w:rsidRPr="00441CD0" w:rsidRDefault="00EE5860" w:rsidP="00BB0E1F">
            <w:pPr>
              <w:pStyle w:val="TAC"/>
            </w:pPr>
          </w:p>
        </w:tc>
        <w:tc>
          <w:tcPr>
            <w:tcW w:w="1104" w:type="dxa"/>
            <w:tcBorders>
              <w:top w:val="nil"/>
              <w:left w:val="nil"/>
              <w:bottom w:val="nil"/>
              <w:right w:val="nil"/>
            </w:tcBorders>
            <w:hideMark/>
          </w:tcPr>
          <w:p w14:paraId="668C73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528A14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BF41A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45C9D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5CAC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430C0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33062C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4AFD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E29BF4"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0D85A45A" w14:textId="77777777" w:rsidR="00EE5860" w:rsidRPr="00441CD0" w:rsidRDefault="00EE5860" w:rsidP="00BB0E1F">
            <w:pPr>
              <w:pStyle w:val="TAC"/>
            </w:pPr>
          </w:p>
        </w:tc>
      </w:tr>
      <w:tr w:rsidR="00EE5860" w:rsidRPr="00441CD0" w14:paraId="4D2E3D7B" w14:textId="77777777" w:rsidTr="00BB0E1F">
        <w:trPr>
          <w:jc w:val="center"/>
        </w:trPr>
        <w:tc>
          <w:tcPr>
            <w:tcW w:w="151" w:type="dxa"/>
            <w:tcBorders>
              <w:top w:val="nil"/>
              <w:left w:val="single" w:sz="4" w:space="0" w:color="auto"/>
              <w:bottom w:val="nil"/>
              <w:right w:val="nil"/>
            </w:tcBorders>
          </w:tcPr>
          <w:p w14:paraId="7DF75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0299D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FD3FB36" w14:textId="77777777" w:rsidR="00EE5860" w:rsidRPr="00441CD0" w:rsidRDefault="00EE5860" w:rsidP="00BB0E1F">
            <w:pPr>
              <w:pStyle w:val="TAC"/>
            </w:pPr>
            <w:r w:rsidRPr="00441CD0">
              <w:t>Type = 22 (decimal)</w:t>
            </w:r>
          </w:p>
        </w:tc>
        <w:tc>
          <w:tcPr>
            <w:tcW w:w="588" w:type="dxa"/>
            <w:tcBorders>
              <w:top w:val="nil"/>
              <w:left w:val="single" w:sz="4" w:space="0" w:color="auto"/>
              <w:bottom w:val="nil"/>
              <w:right w:val="single" w:sz="4" w:space="0" w:color="auto"/>
            </w:tcBorders>
          </w:tcPr>
          <w:p w14:paraId="22590C01" w14:textId="77777777" w:rsidR="00EE5860" w:rsidRPr="00441CD0" w:rsidRDefault="00EE5860" w:rsidP="00BB0E1F">
            <w:pPr>
              <w:pStyle w:val="TAC"/>
            </w:pPr>
          </w:p>
        </w:tc>
      </w:tr>
      <w:tr w:rsidR="00EE5860" w:rsidRPr="00441CD0" w14:paraId="4C00D1CD" w14:textId="77777777" w:rsidTr="00BB0E1F">
        <w:trPr>
          <w:jc w:val="center"/>
        </w:trPr>
        <w:tc>
          <w:tcPr>
            <w:tcW w:w="151" w:type="dxa"/>
            <w:tcBorders>
              <w:top w:val="nil"/>
              <w:left w:val="single" w:sz="4" w:space="0" w:color="auto"/>
              <w:bottom w:val="nil"/>
              <w:right w:val="nil"/>
            </w:tcBorders>
          </w:tcPr>
          <w:p w14:paraId="01F97D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53BE8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C1357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2D2DAADE" w14:textId="77777777" w:rsidR="00EE5860" w:rsidRPr="00441CD0" w:rsidRDefault="00EE5860" w:rsidP="00BB0E1F">
            <w:pPr>
              <w:pStyle w:val="TAC"/>
            </w:pPr>
          </w:p>
        </w:tc>
      </w:tr>
      <w:tr w:rsidR="00EE5860" w:rsidRPr="00441CD0" w14:paraId="42B25B11" w14:textId="77777777" w:rsidTr="00BB0E1F">
        <w:trPr>
          <w:jc w:val="center"/>
        </w:trPr>
        <w:tc>
          <w:tcPr>
            <w:tcW w:w="151" w:type="dxa"/>
            <w:tcBorders>
              <w:top w:val="nil"/>
              <w:left w:val="single" w:sz="4" w:space="0" w:color="auto"/>
              <w:bottom w:val="single" w:sz="4" w:space="0" w:color="auto"/>
              <w:right w:val="nil"/>
            </w:tcBorders>
          </w:tcPr>
          <w:p w14:paraId="567D866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89B05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2CDE4C" w14:textId="77777777" w:rsidR="00EE5860" w:rsidRPr="00441CD0" w:rsidRDefault="00EE5860" w:rsidP="00BB0E1F">
            <w:pPr>
              <w:pStyle w:val="TAC"/>
              <w:rPr>
                <w:lang w:eastAsia="zh-CN"/>
              </w:rPr>
            </w:pPr>
            <w:r w:rsidRPr="00441CD0">
              <w:rPr>
                <w:lang w:eastAsia="zh-CN"/>
              </w:rPr>
              <w:t>Network Instance</w:t>
            </w:r>
          </w:p>
        </w:tc>
        <w:tc>
          <w:tcPr>
            <w:tcW w:w="588" w:type="dxa"/>
            <w:tcBorders>
              <w:top w:val="nil"/>
              <w:left w:val="single" w:sz="4" w:space="0" w:color="auto"/>
              <w:bottom w:val="single" w:sz="4" w:space="0" w:color="auto"/>
              <w:right w:val="single" w:sz="4" w:space="0" w:color="auto"/>
            </w:tcBorders>
          </w:tcPr>
          <w:p w14:paraId="7A58FB6C" w14:textId="77777777" w:rsidR="00EE5860" w:rsidRPr="00441CD0" w:rsidRDefault="00EE5860" w:rsidP="00BB0E1F">
            <w:pPr>
              <w:pStyle w:val="TAC"/>
            </w:pPr>
          </w:p>
        </w:tc>
      </w:tr>
    </w:tbl>
    <w:p w14:paraId="4F5C66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w:t>
      </w:r>
      <w:r w:rsidRPr="00441CD0">
        <w:rPr>
          <w:lang w:eastAsia="zh-CN"/>
        </w:rPr>
        <w:t>-</w:t>
      </w:r>
      <w:r w:rsidRPr="00441CD0">
        <w:rPr>
          <w:lang w:eastAsia="ja-JP"/>
        </w:rPr>
        <w:t>1</w:t>
      </w:r>
      <w:r w:rsidRPr="00441CD0">
        <w:t xml:space="preserve">: </w:t>
      </w:r>
      <w:r w:rsidRPr="00441CD0">
        <w:rPr>
          <w:lang w:eastAsia="ja-JP"/>
        </w:rPr>
        <w:t>Network Instance</w:t>
      </w:r>
    </w:p>
    <w:p w14:paraId="26CE857A" w14:textId="01476AD7" w:rsidR="00EE5860" w:rsidRPr="00441CD0" w:rsidRDefault="00EE5860" w:rsidP="00EE5860">
      <w:r w:rsidRPr="00441CD0">
        <w:t xml:space="preserve">The Network instance field shall be encoded as an </w:t>
      </w:r>
      <w:r w:rsidRPr="00441CD0">
        <w:rPr>
          <w:lang w:val="en-US" w:eastAsia="zh-CN"/>
        </w:rPr>
        <w:t>OctetString</w:t>
      </w:r>
      <w:r w:rsidRPr="00441CD0">
        <w:t xml:space="preserve"> and shall contain an identifier which uniquely identifies a particular Network instance (e.g. PDN instance) in the UP function. It may be encoded as a Domain Name or an </w:t>
      </w:r>
      <w:r w:rsidRPr="00441CD0">
        <w:rPr>
          <w:lang w:val="en-US" w:eastAsia="zh-CN"/>
        </w:rPr>
        <w:t xml:space="preserve">Access Point Name (APN) </w:t>
      </w:r>
      <w:r w:rsidRPr="00441CD0">
        <w:t xml:space="preserve">as per </w:t>
      </w:r>
      <w:r w:rsidR="00415C19" w:rsidRPr="00441CD0">
        <w:t>clause</w:t>
      </w:r>
      <w:r w:rsidR="00415C19">
        <w:t> </w:t>
      </w:r>
      <w:r w:rsidR="00415C19" w:rsidRPr="00441CD0">
        <w:t>9</w:t>
      </w:r>
      <w:r w:rsidRPr="00441CD0">
        <w:t>.1 of 3GPP TS 23.003 [2]. In the latter case, the PDN Instance field may contain the APN Network Identifier only or the full APN with both the APN Network Identifier and the APN Operator Identifier as specified in 3GPP TS 23.003 [2] clauses 9.1.1 and 9.1.2.</w:t>
      </w:r>
    </w:p>
    <w:p w14:paraId="5BE34E71" w14:textId="77777777" w:rsidR="00EE5860" w:rsidRPr="00441CD0" w:rsidRDefault="00EE5860" w:rsidP="00EE5860">
      <w:pPr>
        <w:pStyle w:val="NO"/>
      </w:pPr>
      <w:r w:rsidRPr="00441CD0">
        <w:t>NOTE:</w:t>
      </w:r>
      <w:r w:rsidRPr="00441CD0">
        <w:tab/>
        <w:t>The APN field is not encoded as a dotted string as commonly used in documentation.</w:t>
      </w:r>
    </w:p>
    <w:p w14:paraId="3A453CF0" w14:textId="77777777" w:rsidR="00EE5860" w:rsidRPr="00441CD0" w:rsidRDefault="00EE5860" w:rsidP="00EE5860">
      <w:pPr>
        <w:pStyle w:val="Heading3"/>
      </w:pPr>
      <w:bookmarkStart w:id="5021" w:name="_Toc19717350"/>
      <w:bookmarkStart w:id="5022" w:name="_Toc27490851"/>
      <w:bookmarkStart w:id="5023" w:name="_Toc27557144"/>
      <w:bookmarkStart w:id="5024" w:name="_Toc27724061"/>
      <w:bookmarkStart w:id="5025" w:name="_Toc36031135"/>
      <w:bookmarkStart w:id="5026" w:name="_Toc36043055"/>
      <w:bookmarkStart w:id="5027" w:name="_Toc36814380"/>
      <w:bookmarkStart w:id="5028" w:name="_Toc44689238"/>
      <w:bookmarkStart w:id="5029" w:name="_Toc44923992"/>
      <w:bookmarkStart w:id="5030" w:name="_Toc51860962"/>
      <w:bookmarkStart w:id="5031" w:name="_Toc57930733"/>
      <w:bookmarkStart w:id="5032" w:name="_Toc57931363"/>
      <w:bookmarkStart w:id="5033" w:name="_Toc67499755"/>
      <w:r w:rsidRPr="00441CD0">
        <w:t>8.</w:t>
      </w:r>
      <w:r w:rsidRPr="00441CD0">
        <w:rPr>
          <w:lang w:val="en-US"/>
        </w:rPr>
        <w:t>2.5</w:t>
      </w:r>
      <w:r w:rsidRPr="00441CD0">
        <w:tab/>
        <w:t>SDF Filter</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0D3F8EA5" w14:textId="77777777" w:rsidR="00EE5860" w:rsidRPr="00441CD0" w:rsidRDefault="00EE5860" w:rsidP="00EE5860">
      <w:pPr>
        <w:rPr>
          <w:lang w:eastAsia="zh-CN"/>
        </w:rPr>
      </w:pPr>
      <w:r w:rsidRPr="00441CD0">
        <w:t xml:space="preserve">The </w:t>
      </w:r>
      <w:r w:rsidRPr="00441CD0">
        <w:rPr>
          <w:lang w:val="en-US" w:eastAsia="zh-CN"/>
        </w:rPr>
        <w:t>SDF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w:t>
      </w:r>
      <w:r w:rsidRPr="00441CD0">
        <w:rPr>
          <w:lang w:eastAsia="ja-JP"/>
        </w:rPr>
        <w:t xml:space="preserve">. </w:t>
      </w:r>
      <w:r w:rsidRPr="00441CD0">
        <w:rPr>
          <w:lang w:eastAsia="zh-CN"/>
        </w:rPr>
        <w:t>It contains an SDF Filter, i.e. a single IP flow packet filter.</w:t>
      </w:r>
    </w:p>
    <w:p w14:paraId="5A50000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FB1F045" w14:textId="77777777" w:rsidTr="00BB0E1F">
        <w:trPr>
          <w:jc w:val="center"/>
        </w:trPr>
        <w:tc>
          <w:tcPr>
            <w:tcW w:w="151" w:type="dxa"/>
            <w:tcBorders>
              <w:top w:val="single" w:sz="6" w:space="0" w:color="auto"/>
              <w:left w:val="single" w:sz="6" w:space="0" w:color="auto"/>
              <w:bottom w:val="nil"/>
              <w:right w:val="nil"/>
            </w:tcBorders>
          </w:tcPr>
          <w:p w14:paraId="4A1E975D" w14:textId="77777777" w:rsidR="00EE5860" w:rsidRPr="00441CD0" w:rsidRDefault="00EE5860" w:rsidP="00BB0E1F">
            <w:pPr>
              <w:pStyle w:val="TAC"/>
            </w:pPr>
          </w:p>
        </w:tc>
        <w:tc>
          <w:tcPr>
            <w:tcW w:w="1104" w:type="dxa"/>
            <w:tcBorders>
              <w:top w:val="single" w:sz="6" w:space="0" w:color="auto"/>
              <w:left w:val="nil"/>
              <w:bottom w:val="nil"/>
              <w:right w:val="nil"/>
            </w:tcBorders>
          </w:tcPr>
          <w:p w14:paraId="12A19D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D2FCB9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DA14A74" w14:textId="77777777" w:rsidR="00EE5860" w:rsidRPr="00441CD0" w:rsidRDefault="00EE5860" w:rsidP="00BB0E1F">
            <w:pPr>
              <w:pStyle w:val="TAC"/>
            </w:pPr>
          </w:p>
        </w:tc>
      </w:tr>
      <w:tr w:rsidR="00EE5860" w:rsidRPr="00441CD0" w14:paraId="719C7902" w14:textId="77777777" w:rsidTr="00BB0E1F">
        <w:trPr>
          <w:jc w:val="center"/>
        </w:trPr>
        <w:tc>
          <w:tcPr>
            <w:tcW w:w="151" w:type="dxa"/>
            <w:tcBorders>
              <w:top w:val="nil"/>
              <w:left w:val="single" w:sz="6" w:space="0" w:color="auto"/>
              <w:bottom w:val="nil"/>
              <w:right w:val="nil"/>
            </w:tcBorders>
          </w:tcPr>
          <w:p w14:paraId="685B86BE" w14:textId="77777777" w:rsidR="00EE5860" w:rsidRPr="00441CD0" w:rsidRDefault="00EE5860" w:rsidP="00BB0E1F">
            <w:pPr>
              <w:pStyle w:val="TAC"/>
            </w:pPr>
          </w:p>
        </w:tc>
        <w:tc>
          <w:tcPr>
            <w:tcW w:w="1104" w:type="dxa"/>
            <w:tcBorders>
              <w:top w:val="nil"/>
              <w:left w:val="nil"/>
              <w:bottom w:val="nil"/>
              <w:right w:val="nil"/>
            </w:tcBorders>
            <w:hideMark/>
          </w:tcPr>
          <w:p w14:paraId="1A4D14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A1DCD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6D96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349D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9078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F30CF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A45B6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76301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421123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C5AD77" w14:textId="77777777" w:rsidR="00EE5860" w:rsidRPr="00441CD0" w:rsidRDefault="00EE5860" w:rsidP="00BB0E1F">
            <w:pPr>
              <w:pStyle w:val="TAC"/>
            </w:pPr>
          </w:p>
        </w:tc>
      </w:tr>
      <w:tr w:rsidR="00EE5860" w:rsidRPr="00441CD0" w14:paraId="3870EDAD" w14:textId="77777777" w:rsidTr="00BB0E1F">
        <w:trPr>
          <w:jc w:val="center"/>
        </w:trPr>
        <w:tc>
          <w:tcPr>
            <w:tcW w:w="151" w:type="dxa"/>
            <w:tcBorders>
              <w:top w:val="nil"/>
              <w:left w:val="single" w:sz="6" w:space="0" w:color="auto"/>
              <w:bottom w:val="nil"/>
              <w:right w:val="nil"/>
            </w:tcBorders>
          </w:tcPr>
          <w:p w14:paraId="1ADB26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55890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077DB11" w14:textId="77777777" w:rsidR="00EE5860" w:rsidRPr="00441CD0" w:rsidRDefault="00EE5860" w:rsidP="00BB0E1F">
            <w:pPr>
              <w:pStyle w:val="TAC"/>
            </w:pPr>
            <w:r w:rsidRPr="00441CD0">
              <w:t xml:space="preserve">Type = </w:t>
            </w:r>
            <w:r w:rsidRPr="00441CD0">
              <w:rPr>
                <w:lang w:val="sv-SE"/>
              </w:rPr>
              <w:t>23</w:t>
            </w:r>
            <w:r w:rsidRPr="00441CD0">
              <w:t xml:space="preserve"> (decimal)</w:t>
            </w:r>
          </w:p>
        </w:tc>
        <w:tc>
          <w:tcPr>
            <w:tcW w:w="588" w:type="dxa"/>
            <w:tcBorders>
              <w:top w:val="nil"/>
              <w:left w:val="single" w:sz="4" w:space="0" w:color="auto"/>
              <w:bottom w:val="nil"/>
              <w:right w:val="single" w:sz="6" w:space="0" w:color="auto"/>
            </w:tcBorders>
          </w:tcPr>
          <w:p w14:paraId="511BF41D" w14:textId="77777777" w:rsidR="00EE5860" w:rsidRPr="00441CD0" w:rsidRDefault="00EE5860" w:rsidP="00BB0E1F">
            <w:pPr>
              <w:pStyle w:val="TAC"/>
            </w:pPr>
          </w:p>
        </w:tc>
      </w:tr>
      <w:tr w:rsidR="00EE5860" w:rsidRPr="00441CD0" w14:paraId="04BC33C9" w14:textId="77777777" w:rsidTr="00BB0E1F">
        <w:trPr>
          <w:jc w:val="center"/>
        </w:trPr>
        <w:tc>
          <w:tcPr>
            <w:tcW w:w="151" w:type="dxa"/>
            <w:tcBorders>
              <w:top w:val="nil"/>
              <w:left w:val="single" w:sz="6" w:space="0" w:color="auto"/>
              <w:bottom w:val="nil"/>
              <w:right w:val="nil"/>
            </w:tcBorders>
          </w:tcPr>
          <w:p w14:paraId="5F5AEA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DC623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AB1DA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41996D5" w14:textId="77777777" w:rsidR="00EE5860" w:rsidRPr="00441CD0" w:rsidRDefault="00EE5860" w:rsidP="00BB0E1F">
            <w:pPr>
              <w:pStyle w:val="TAC"/>
            </w:pPr>
          </w:p>
        </w:tc>
      </w:tr>
      <w:tr w:rsidR="00EE5860" w:rsidRPr="00441CD0" w14:paraId="6797658A" w14:textId="77777777" w:rsidTr="00BB0E1F">
        <w:trPr>
          <w:jc w:val="center"/>
        </w:trPr>
        <w:tc>
          <w:tcPr>
            <w:tcW w:w="151" w:type="dxa"/>
            <w:tcBorders>
              <w:top w:val="nil"/>
              <w:left w:val="single" w:sz="6" w:space="0" w:color="auto"/>
              <w:bottom w:val="nil"/>
              <w:right w:val="nil"/>
            </w:tcBorders>
          </w:tcPr>
          <w:p w14:paraId="431B67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4765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621DC1EC"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A56968" w14:textId="77777777" w:rsidR="00EE5860" w:rsidRPr="00441CD0" w:rsidRDefault="00EE5860" w:rsidP="00BB0E1F">
            <w:pPr>
              <w:pStyle w:val="TAC"/>
              <w:rPr>
                <w:lang w:eastAsia="zh-CN"/>
              </w:rPr>
            </w:pPr>
            <w:r w:rsidRPr="00441CD0">
              <w:rPr>
                <w:lang w:eastAsia="zh-CN"/>
              </w:rPr>
              <w:t>BID</w:t>
            </w:r>
          </w:p>
        </w:tc>
        <w:tc>
          <w:tcPr>
            <w:tcW w:w="589" w:type="dxa"/>
            <w:tcBorders>
              <w:top w:val="single" w:sz="4" w:space="0" w:color="auto"/>
              <w:left w:val="single" w:sz="4" w:space="0" w:color="auto"/>
              <w:bottom w:val="single" w:sz="4" w:space="0" w:color="auto"/>
              <w:right w:val="single" w:sz="4" w:space="0" w:color="auto"/>
            </w:tcBorders>
            <w:hideMark/>
          </w:tcPr>
          <w:p w14:paraId="26C97920" w14:textId="77777777" w:rsidR="00EE5860" w:rsidRPr="00441CD0" w:rsidRDefault="00EE5860" w:rsidP="00BB0E1F">
            <w:pPr>
              <w:pStyle w:val="TAC"/>
              <w:rPr>
                <w:lang w:eastAsia="zh-CN"/>
              </w:rPr>
            </w:pPr>
            <w:r w:rsidRPr="00441CD0">
              <w:rPr>
                <w:lang w:eastAsia="zh-CN"/>
              </w:rPr>
              <w:t>FL</w:t>
            </w:r>
          </w:p>
        </w:tc>
        <w:tc>
          <w:tcPr>
            <w:tcW w:w="589" w:type="dxa"/>
            <w:tcBorders>
              <w:top w:val="single" w:sz="4" w:space="0" w:color="auto"/>
              <w:left w:val="single" w:sz="4" w:space="0" w:color="auto"/>
              <w:bottom w:val="single" w:sz="4" w:space="0" w:color="auto"/>
              <w:right w:val="single" w:sz="4" w:space="0" w:color="auto"/>
            </w:tcBorders>
            <w:hideMark/>
          </w:tcPr>
          <w:p w14:paraId="1A3878E6" w14:textId="77777777" w:rsidR="00EE5860" w:rsidRPr="00441CD0" w:rsidRDefault="00EE5860" w:rsidP="00BB0E1F">
            <w:pPr>
              <w:pStyle w:val="TAC"/>
              <w:rPr>
                <w:lang w:eastAsia="zh-CN"/>
              </w:rPr>
            </w:pPr>
            <w:r w:rsidRPr="00441CD0">
              <w:rPr>
                <w:lang w:eastAsia="zh-CN"/>
              </w:rPr>
              <w:t>SPI</w:t>
            </w:r>
          </w:p>
        </w:tc>
        <w:tc>
          <w:tcPr>
            <w:tcW w:w="588" w:type="dxa"/>
            <w:tcBorders>
              <w:top w:val="single" w:sz="4" w:space="0" w:color="auto"/>
              <w:left w:val="single" w:sz="4" w:space="0" w:color="auto"/>
              <w:bottom w:val="single" w:sz="4" w:space="0" w:color="auto"/>
              <w:right w:val="single" w:sz="4" w:space="0" w:color="auto"/>
            </w:tcBorders>
            <w:hideMark/>
          </w:tcPr>
          <w:p w14:paraId="0382D2D8" w14:textId="77777777" w:rsidR="00EE5860" w:rsidRPr="00441CD0" w:rsidRDefault="00EE5860" w:rsidP="00BB0E1F">
            <w:pPr>
              <w:pStyle w:val="TAC"/>
              <w:rPr>
                <w:lang w:eastAsia="zh-CN"/>
              </w:rPr>
            </w:pPr>
            <w:r w:rsidRPr="00441CD0">
              <w:rPr>
                <w:lang w:eastAsia="zh-CN"/>
              </w:rPr>
              <w:t>TTC</w:t>
            </w:r>
          </w:p>
        </w:tc>
        <w:tc>
          <w:tcPr>
            <w:tcW w:w="589" w:type="dxa"/>
            <w:tcBorders>
              <w:top w:val="single" w:sz="4" w:space="0" w:color="auto"/>
              <w:left w:val="single" w:sz="4" w:space="0" w:color="auto"/>
              <w:bottom w:val="single" w:sz="4" w:space="0" w:color="auto"/>
              <w:right w:val="single" w:sz="4" w:space="0" w:color="auto"/>
            </w:tcBorders>
            <w:hideMark/>
          </w:tcPr>
          <w:p w14:paraId="4CDF604A"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307DDD16" w14:textId="77777777" w:rsidR="00EE5860" w:rsidRPr="00441CD0" w:rsidRDefault="00EE5860" w:rsidP="00BB0E1F">
            <w:pPr>
              <w:pStyle w:val="TAC"/>
            </w:pPr>
          </w:p>
        </w:tc>
      </w:tr>
      <w:tr w:rsidR="00EE5860" w:rsidRPr="00441CD0" w14:paraId="522F93CC" w14:textId="77777777" w:rsidTr="00BB0E1F">
        <w:trPr>
          <w:jc w:val="center"/>
        </w:trPr>
        <w:tc>
          <w:tcPr>
            <w:tcW w:w="151" w:type="dxa"/>
            <w:tcBorders>
              <w:top w:val="nil"/>
              <w:left w:val="single" w:sz="6" w:space="0" w:color="auto"/>
              <w:bottom w:val="nil"/>
              <w:right w:val="nil"/>
            </w:tcBorders>
          </w:tcPr>
          <w:p w14:paraId="361F4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D8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750F49D"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27C52BD7" w14:textId="77777777" w:rsidR="00EE5860" w:rsidRPr="00441CD0" w:rsidRDefault="00EE5860" w:rsidP="00BB0E1F">
            <w:pPr>
              <w:pStyle w:val="TAC"/>
            </w:pPr>
          </w:p>
        </w:tc>
      </w:tr>
      <w:tr w:rsidR="00EE5860" w:rsidRPr="00441CD0" w14:paraId="2C8CD271" w14:textId="77777777" w:rsidTr="00BB0E1F">
        <w:trPr>
          <w:jc w:val="center"/>
        </w:trPr>
        <w:tc>
          <w:tcPr>
            <w:tcW w:w="151" w:type="dxa"/>
            <w:tcBorders>
              <w:top w:val="nil"/>
              <w:left w:val="single" w:sz="6" w:space="0" w:color="auto"/>
              <w:bottom w:val="nil"/>
              <w:right w:val="nil"/>
            </w:tcBorders>
          </w:tcPr>
          <w:p w14:paraId="0645D7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83D6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5FD8E173"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1E4DDFBB" w14:textId="77777777" w:rsidR="00EE5860" w:rsidRPr="00441CD0" w:rsidRDefault="00EE5860" w:rsidP="00BB0E1F">
            <w:pPr>
              <w:pStyle w:val="TAC"/>
            </w:pPr>
          </w:p>
        </w:tc>
      </w:tr>
      <w:tr w:rsidR="00EE5860" w:rsidRPr="00441CD0" w14:paraId="53D81472" w14:textId="77777777" w:rsidTr="00BB0E1F">
        <w:trPr>
          <w:jc w:val="center"/>
        </w:trPr>
        <w:tc>
          <w:tcPr>
            <w:tcW w:w="151" w:type="dxa"/>
            <w:tcBorders>
              <w:top w:val="nil"/>
              <w:left w:val="single" w:sz="6" w:space="0" w:color="auto"/>
              <w:bottom w:val="nil"/>
              <w:right w:val="nil"/>
            </w:tcBorders>
          </w:tcPr>
          <w:p w14:paraId="3171F3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29C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284E0D44"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555FB60E" w14:textId="77777777" w:rsidR="00EE5860" w:rsidRPr="00441CD0" w:rsidRDefault="00EE5860" w:rsidP="00BB0E1F">
            <w:pPr>
              <w:pStyle w:val="TAC"/>
            </w:pPr>
          </w:p>
        </w:tc>
      </w:tr>
      <w:tr w:rsidR="00EE5860" w:rsidRPr="00441CD0" w14:paraId="21ADF52B" w14:textId="77777777" w:rsidTr="00BB0E1F">
        <w:trPr>
          <w:jc w:val="center"/>
        </w:trPr>
        <w:tc>
          <w:tcPr>
            <w:tcW w:w="151" w:type="dxa"/>
            <w:tcBorders>
              <w:top w:val="nil"/>
              <w:left w:val="single" w:sz="6" w:space="0" w:color="auto"/>
              <w:bottom w:val="nil"/>
              <w:right w:val="nil"/>
            </w:tcBorders>
          </w:tcPr>
          <w:p w14:paraId="23953F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B940D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70F871C2" w14:textId="77777777" w:rsidR="00EE5860" w:rsidRPr="00441CD0" w:rsidRDefault="00EE5860" w:rsidP="00BB0E1F">
            <w:pPr>
              <w:pStyle w:val="TAC"/>
              <w:rPr>
                <w:lang w:eastAsia="zh-CN"/>
              </w:rPr>
            </w:pPr>
            <w:r w:rsidRPr="00441CD0">
              <w:rPr>
                <w:lang w:eastAsia="zh-CN"/>
              </w:rPr>
              <w:t>ToS Traffic Class</w:t>
            </w:r>
          </w:p>
        </w:tc>
        <w:tc>
          <w:tcPr>
            <w:tcW w:w="588" w:type="dxa"/>
            <w:tcBorders>
              <w:top w:val="nil"/>
              <w:left w:val="single" w:sz="4" w:space="0" w:color="auto"/>
              <w:bottom w:val="nil"/>
              <w:right w:val="single" w:sz="6" w:space="0" w:color="auto"/>
            </w:tcBorders>
          </w:tcPr>
          <w:p w14:paraId="06310588" w14:textId="77777777" w:rsidR="00EE5860" w:rsidRPr="00441CD0" w:rsidRDefault="00EE5860" w:rsidP="00BB0E1F">
            <w:pPr>
              <w:pStyle w:val="TAC"/>
            </w:pPr>
          </w:p>
        </w:tc>
      </w:tr>
      <w:tr w:rsidR="00EE5860" w:rsidRPr="00441CD0" w14:paraId="13451026" w14:textId="77777777" w:rsidTr="00BB0E1F">
        <w:trPr>
          <w:jc w:val="center"/>
        </w:trPr>
        <w:tc>
          <w:tcPr>
            <w:tcW w:w="151" w:type="dxa"/>
            <w:tcBorders>
              <w:top w:val="nil"/>
              <w:left w:val="single" w:sz="6" w:space="0" w:color="auto"/>
              <w:bottom w:val="nil"/>
              <w:right w:val="nil"/>
            </w:tcBorders>
          </w:tcPr>
          <w:p w14:paraId="29A34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D047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(t+3)</w:t>
            </w:r>
          </w:p>
        </w:tc>
        <w:tc>
          <w:tcPr>
            <w:tcW w:w="4710" w:type="dxa"/>
            <w:gridSpan w:val="8"/>
            <w:tcBorders>
              <w:top w:val="single" w:sz="4" w:space="0" w:color="auto"/>
              <w:left w:val="single" w:sz="4" w:space="0" w:color="auto"/>
              <w:bottom w:val="single" w:sz="4" w:space="0" w:color="auto"/>
              <w:right w:val="single" w:sz="4" w:space="0" w:color="auto"/>
            </w:tcBorders>
            <w:hideMark/>
          </w:tcPr>
          <w:p w14:paraId="0C413262" w14:textId="77777777" w:rsidR="00EE5860" w:rsidRPr="00441CD0" w:rsidRDefault="00EE5860" w:rsidP="00BB0E1F">
            <w:pPr>
              <w:pStyle w:val="TAC"/>
              <w:rPr>
                <w:lang w:eastAsia="zh-CN"/>
              </w:rPr>
            </w:pPr>
            <w:r w:rsidRPr="00441CD0">
              <w:rPr>
                <w:lang w:eastAsia="zh-CN"/>
              </w:rPr>
              <w:t>Security Parameter Index</w:t>
            </w:r>
          </w:p>
        </w:tc>
        <w:tc>
          <w:tcPr>
            <w:tcW w:w="588" w:type="dxa"/>
            <w:tcBorders>
              <w:top w:val="nil"/>
              <w:left w:val="single" w:sz="4" w:space="0" w:color="auto"/>
              <w:bottom w:val="nil"/>
              <w:right w:val="single" w:sz="6" w:space="0" w:color="auto"/>
            </w:tcBorders>
          </w:tcPr>
          <w:p w14:paraId="3C36897B" w14:textId="77777777" w:rsidR="00EE5860" w:rsidRPr="00441CD0" w:rsidRDefault="00EE5860" w:rsidP="00BB0E1F">
            <w:pPr>
              <w:pStyle w:val="TAC"/>
            </w:pPr>
          </w:p>
        </w:tc>
      </w:tr>
      <w:tr w:rsidR="00EE5860" w:rsidRPr="00441CD0" w14:paraId="074707CA" w14:textId="77777777" w:rsidTr="00BB0E1F">
        <w:trPr>
          <w:jc w:val="center"/>
        </w:trPr>
        <w:tc>
          <w:tcPr>
            <w:tcW w:w="151" w:type="dxa"/>
            <w:tcBorders>
              <w:top w:val="nil"/>
              <w:left w:val="single" w:sz="6" w:space="0" w:color="auto"/>
              <w:bottom w:val="nil"/>
              <w:right w:val="nil"/>
            </w:tcBorders>
          </w:tcPr>
          <w:p w14:paraId="5B893A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A293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v to (v+2)</w:t>
            </w:r>
          </w:p>
        </w:tc>
        <w:tc>
          <w:tcPr>
            <w:tcW w:w="4710" w:type="dxa"/>
            <w:gridSpan w:val="8"/>
            <w:tcBorders>
              <w:top w:val="single" w:sz="4" w:space="0" w:color="auto"/>
              <w:left w:val="single" w:sz="4" w:space="0" w:color="auto"/>
              <w:bottom w:val="single" w:sz="4" w:space="0" w:color="auto"/>
              <w:right w:val="single" w:sz="4" w:space="0" w:color="auto"/>
            </w:tcBorders>
            <w:hideMark/>
          </w:tcPr>
          <w:p w14:paraId="09F82651" w14:textId="77777777" w:rsidR="00EE5860" w:rsidRPr="00441CD0" w:rsidRDefault="00EE5860" w:rsidP="00BB0E1F">
            <w:pPr>
              <w:pStyle w:val="TAC"/>
              <w:rPr>
                <w:lang w:eastAsia="zh-CN"/>
              </w:rPr>
            </w:pPr>
            <w:r w:rsidRPr="00441CD0">
              <w:rPr>
                <w:lang w:eastAsia="zh-CN"/>
              </w:rPr>
              <w:t>Flow Label</w:t>
            </w:r>
          </w:p>
        </w:tc>
        <w:tc>
          <w:tcPr>
            <w:tcW w:w="588" w:type="dxa"/>
            <w:tcBorders>
              <w:top w:val="nil"/>
              <w:left w:val="single" w:sz="4" w:space="0" w:color="auto"/>
              <w:bottom w:val="nil"/>
              <w:right w:val="single" w:sz="6" w:space="0" w:color="auto"/>
            </w:tcBorders>
          </w:tcPr>
          <w:p w14:paraId="0FE2B504" w14:textId="77777777" w:rsidR="00EE5860" w:rsidRPr="00441CD0" w:rsidRDefault="00EE5860" w:rsidP="00BB0E1F">
            <w:pPr>
              <w:pStyle w:val="TAC"/>
            </w:pPr>
          </w:p>
        </w:tc>
      </w:tr>
      <w:tr w:rsidR="00EE5860" w:rsidRPr="00441CD0" w14:paraId="7D613402" w14:textId="77777777" w:rsidTr="00BB0E1F">
        <w:trPr>
          <w:jc w:val="center"/>
        </w:trPr>
        <w:tc>
          <w:tcPr>
            <w:tcW w:w="151" w:type="dxa"/>
            <w:tcBorders>
              <w:top w:val="nil"/>
              <w:left w:val="single" w:sz="6" w:space="0" w:color="auto"/>
              <w:bottom w:val="nil"/>
              <w:right w:val="nil"/>
            </w:tcBorders>
          </w:tcPr>
          <w:p w14:paraId="4B027F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EB47B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(w+3)</w:t>
            </w:r>
          </w:p>
        </w:tc>
        <w:tc>
          <w:tcPr>
            <w:tcW w:w="4710" w:type="dxa"/>
            <w:gridSpan w:val="8"/>
            <w:tcBorders>
              <w:top w:val="single" w:sz="4" w:space="0" w:color="auto"/>
              <w:left w:val="single" w:sz="4" w:space="0" w:color="auto"/>
              <w:bottom w:val="single" w:sz="4" w:space="0" w:color="auto"/>
              <w:right w:val="single" w:sz="4" w:space="0" w:color="auto"/>
            </w:tcBorders>
            <w:hideMark/>
          </w:tcPr>
          <w:p w14:paraId="122AC0A0" w14:textId="77777777" w:rsidR="00EE5860" w:rsidRPr="00441CD0" w:rsidRDefault="00EE5860" w:rsidP="00BB0E1F">
            <w:pPr>
              <w:pStyle w:val="TAC"/>
              <w:rPr>
                <w:lang w:eastAsia="zh-CN"/>
              </w:rPr>
            </w:pPr>
            <w:r w:rsidRPr="00441CD0">
              <w:rPr>
                <w:lang w:eastAsia="zh-CN"/>
              </w:rPr>
              <w:t>SDF Filter ID</w:t>
            </w:r>
          </w:p>
        </w:tc>
        <w:tc>
          <w:tcPr>
            <w:tcW w:w="588" w:type="dxa"/>
            <w:tcBorders>
              <w:top w:val="nil"/>
              <w:left w:val="single" w:sz="4" w:space="0" w:color="auto"/>
              <w:bottom w:val="nil"/>
              <w:right w:val="single" w:sz="6" w:space="0" w:color="auto"/>
            </w:tcBorders>
          </w:tcPr>
          <w:p w14:paraId="0D2C73C0" w14:textId="77777777" w:rsidR="00EE5860" w:rsidRPr="00441CD0" w:rsidRDefault="00EE5860" w:rsidP="00BB0E1F">
            <w:pPr>
              <w:pStyle w:val="TAC"/>
            </w:pPr>
          </w:p>
        </w:tc>
      </w:tr>
      <w:tr w:rsidR="00EE5860" w:rsidRPr="00441CD0" w14:paraId="272AB928" w14:textId="77777777" w:rsidTr="00BB0E1F">
        <w:trPr>
          <w:jc w:val="center"/>
        </w:trPr>
        <w:tc>
          <w:tcPr>
            <w:tcW w:w="151" w:type="dxa"/>
            <w:tcBorders>
              <w:top w:val="nil"/>
              <w:left w:val="single" w:sz="6" w:space="0" w:color="auto"/>
              <w:bottom w:val="single" w:sz="4" w:space="0" w:color="auto"/>
              <w:right w:val="nil"/>
            </w:tcBorders>
          </w:tcPr>
          <w:p w14:paraId="151537D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A0B604F" w14:textId="77777777" w:rsidR="00EE5860" w:rsidRPr="00441CD0" w:rsidRDefault="00EE5860" w:rsidP="00BB0E1F">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7A9B8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7AE5CCB" w14:textId="77777777" w:rsidR="00EE5860" w:rsidRPr="00441CD0" w:rsidRDefault="00EE5860" w:rsidP="00BB0E1F">
            <w:pPr>
              <w:pStyle w:val="TAC"/>
              <w:rPr>
                <w:lang w:val="x-none"/>
              </w:rPr>
            </w:pPr>
          </w:p>
        </w:tc>
      </w:tr>
    </w:tbl>
    <w:p w14:paraId="2D0D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w:t>
      </w:r>
      <w:r w:rsidRPr="00441CD0">
        <w:rPr>
          <w:lang w:eastAsia="zh-CN"/>
        </w:rPr>
        <w:t>-</w:t>
      </w:r>
      <w:r w:rsidRPr="00441CD0">
        <w:rPr>
          <w:lang w:eastAsia="ja-JP"/>
        </w:rPr>
        <w:t>1</w:t>
      </w:r>
      <w:r w:rsidRPr="00441CD0">
        <w:t xml:space="preserve">: </w:t>
      </w:r>
      <w:r w:rsidRPr="00441CD0">
        <w:rPr>
          <w:lang w:eastAsia="ja-JP"/>
        </w:rPr>
        <w:t>SDF Filter</w:t>
      </w:r>
    </w:p>
    <w:p w14:paraId="0A27809C" w14:textId="77777777" w:rsidR="00EE5860" w:rsidRPr="00441CD0" w:rsidRDefault="00EE5860" w:rsidP="00EE5860">
      <w:r w:rsidRPr="00441CD0">
        <w:t>The following flags are coded within Octet 5:</w:t>
      </w:r>
    </w:p>
    <w:p w14:paraId="287D8803"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72D79C6D" w14:textId="77777777" w:rsidR="00EE5860" w:rsidRPr="00441CD0" w:rsidRDefault="00EE5860" w:rsidP="00EE5860">
      <w:pPr>
        <w:pStyle w:val="B1"/>
      </w:pPr>
      <w:r w:rsidRPr="00441CD0">
        <w:t>-</w:t>
      </w:r>
      <w:r w:rsidRPr="00441CD0">
        <w:tab/>
        <w:t>Bit 2 – TTC (ToS Traffic Class): If this bit is set to "1", then the ToS Traffic Class field shall be present, otherwise the ToS Traffic Class field shall not be present.</w:t>
      </w:r>
    </w:p>
    <w:p w14:paraId="5498EA6C" w14:textId="77777777" w:rsidR="00EE5860" w:rsidRPr="00441CD0" w:rsidRDefault="00EE5860" w:rsidP="00EE5860">
      <w:pPr>
        <w:pStyle w:val="B1"/>
      </w:pPr>
      <w:r w:rsidRPr="00441CD0">
        <w:t>-</w:t>
      </w:r>
      <w:r w:rsidRPr="00441CD0">
        <w:tab/>
        <w:t>Bit 3 – SPI (Security Parameter Index): If this bit is set to "1", then the Security Parameter Index field shall be present, otherwise the Security Parameter Index field shall not be present.</w:t>
      </w:r>
    </w:p>
    <w:p w14:paraId="09660F93" w14:textId="77777777" w:rsidR="00EE5860" w:rsidRPr="00441CD0" w:rsidRDefault="00EE5860" w:rsidP="00EE5860">
      <w:pPr>
        <w:pStyle w:val="B1"/>
      </w:pPr>
      <w:r w:rsidRPr="00441CD0">
        <w:lastRenderedPageBreak/>
        <w:t>-</w:t>
      </w:r>
      <w:r w:rsidRPr="00441CD0">
        <w:tab/>
        <w:t>Bit 4 – FL (Flow Label): If this bit is set to "1", then the Flow Label field shall be present, otherwise the Flow Label field shall not be present.</w:t>
      </w:r>
    </w:p>
    <w:p w14:paraId="2B7021D1" w14:textId="77777777" w:rsidR="00EE5860" w:rsidRPr="00441CD0" w:rsidRDefault="00EE5860" w:rsidP="00EE5860">
      <w:pPr>
        <w:pStyle w:val="B1"/>
      </w:pPr>
      <w:r w:rsidRPr="00441CD0">
        <w:t>-</w:t>
      </w:r>
      <w:r w:rsidRPr="00441CD0">
        <w:tab/>
        <w:t>Bit 5 – BID (Bidirectional SDF Filter): If this bit is set to "1", then the SDF Filter ID shall be present, otherwise the SDF Filter ID shall not be present.</w:t>
      </w:r>
    </w:p>
    <w:p w14:paraId="07CE173C" w14:textId="77777777" w:rsidR="00EE5860" w:rsidRPr="00441CD0" w:rsidRDefault="00EE5860" w:rsidP="00EE5860">
      <w:pPr>
        <w:pStyle w:val="B1"/>
        <w:rPr>
          <w:noProof/>
        </w:rPr>
      </w:pPr>
      <w:r w:rsidRPr="00441CD0">
        <w:rPr>
          <w:noProof/>
        </w:rPr>
        <w:t>-</w:t>
      </w:r>
      <w:r w:rsidRPr="00441CD0">
        <w:rPr>
          <w:noProof/>
        </w:rPr>
        <w:tab/>
        <w:t>Bit 6 to 8: Spare, for future use and set to "0".</w:t>
      </w:r>
    </w:p>
    <w:p w14:paraId="085E172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14:paraId="1CAA785A" w14:textId="77777777" w:rsidR="00EE5860" w:rsidRPr="00441CD0" w:rsidRDefault="00EE5860" w:rsidP="00EE5860">
      <w:r w:rsidRPr="00441CD0">
        <w:t xml:space="preserve">The ToS Traffic Class field, when present, shall be encoded </w:t>
      </w:r>
      <w:r w:rsidRPr="00441CD0">
        <w:rPr>
          <w:lang w:val="en-US" w:eastAsia="zh-CN"/>
        </w:rPr>
        <w:t xml:space="preserve">as an OctetString on two octets </w:t>
      </w:r>
      <w:r w:rsidRPr="00441CD0">
        <w:t>as specified in clause 5.3.15 of 3GPP TS 29.212 [8].</w:t>
      </w:r>
    </w:p>
    <w:p w14:paraId="52D7D7FB" w14:textId="77777777" w:rsidR="00EE5860" w:rsidRPr="00441CD0" w:rsidRDefault="00EE5860" w:rsidP="00EE5860">
      <w:r w:rsidRPr="00441CD0">
        <w:t xml:space="preserve">The Security Parameter Index field, when present, shall be encoded </w:t>
      </w:r>
      <w:r w:rsidRPr="00441CD0">
        <w:rPr>
          <w:lang w:val="en-US" w:eastAsia="zh-CN"/>
        </w:rPr>
        <w:t xml:space="preserve">as an OctetString on four octets </w:t>
      </w:r>
      <w:r w:rsidRPr="00441CD0">
        <w:t>and shall contain the IPsec security parameter index (which is a 32-bit field), as specified in clause 5.3.51 of 3GPP TS 29.212 [8].</w:t>
      </w:r>
    </w:p>
    <w:p w14:paraId="3D85965E" w14:textId="45B50A2D" w:rsidR="00EE5860" w:rsidRPr="00441CD0" w:rsidRDefault="00EE5860" w:rsidP="00EE5860">
      <w:r w:rsidRPr="00441CD0">
        <w:t xml:space="preserve">The Flow Label field, when present, shall be encoded as an OctetString on 3 octets as specified in </w:t>
      </w:r>
      <w:r w:rsidR="00415C19" w:rsidRPr="00441CD0">
        <w:t>clause</w:t>
      </w:r>
      <w:r w:rsidR="00415C19">
        <w:t> </w:t>
      </w:r>
      <w:r w:rsidR="00415C19" w:rsidRPr="00441CD0">
        <w:t>5</w:t>
      </w:r>
      <w:r w:rsidRPr="00441CD0">
        <w:t>.3.52 of 3GPP TS 29.212 [8] and shall contain an IPv6 flow label (which is a 20-bit field). The bits 8 to 5 of the octet "v" shall be spare and set to zero, and the remaining 20 bits shall contain the IPv6 flow label.</w:t>
      </w:r>
    </w:p>
    <w:p w14:paraId="48E67A5A" w14:textId="77777777" w:rsidR="00EE5860" w:rsidRPr="00441CD0" w:rsidRDefault="00EE5860" w:rsidP="00EE5860">
      <w:r w:rsidRPr="00441CD0">
        <w:t>An SDF Filter may:</w:t>
      </w:r>
    </w:p>
    <w:p w14:paraId="4CF09F3E" w14:textId="77777777" w:rsidR="00EE5860" w:rsidRPr="00441CD0" w:rsidRDefault="00EE5860" w:rsidP="00EE5860">
      <w:pPr>
        <w:pStyle w:val="B1"/>
      </w:pPr>
      <w:r w:rsidRPr="00441CD0">
        <w:t>-</w:t>
      </w:r>
      <w:r w:rsidRPr="00441CD0">
        <w:tab/>
        <w:t>be a pattern for matching the IP 5 tuple (source IP address or IPv6 network prefix, destination IP address or IPv6 network prefix, source port number, destination port number, protocol ID of the protocol above IP). In the pattern:</w:t>
      </w:r>
    </w:p>
    <w:p w14:paraId="4619F17A" w14:textId="77777777" w:rsidR="00EE5860" w:rsidRPr="00441CD0" w:rsidRDefault="00EE5860" w:rsidP="00EE5860">
      <w:pPr>
        <w:pStyle w:val="B2"/>
      </w:pPr>
      <w:r w:rsidRPr="00441CD0">
        <w:t>-</w:t>
      </w:r>
      <w:r w:rsidRPr="00441CD0">
        <w:tab/>
        <w:t>a value left unspecified in a filter matches any value of the corresponding information in a packet;</w:t>
      </w:r>
    </w:p>
    <w:p w14:paraId="6C51BAFF" w14:textId="77777777" w:rsidR="00EE5860" w:rsidRPr="00441CD0" w:rsidRDefault="00EE5860" w:rsidP="00EE5860">
      <w:pPr>
        <w:pStyle w:val="B2"/>
      </w:pPr>
      <w:r w:rsidRPr="00441CD0">
        <w:t>-</w:t>
      </w:r>
      <w:r w:rsidRPr="00441CD0">
        <w:tab/>
        <w:t>an IP address may be combined with a prefix mask;</w:t>
      </w:r>
    </w:p>
    <w:p w14:paraId="167FB523" w14:textId="77777777" w:rsidR="00EE5860" w:rsidRPr="00441CD0" w:rsidRDefault="00EE5860" w:rsidP="00EE5860">
      <w:pPr>
        <w:pStyle w:val="B2"/>
      </w:pPr>
      <w:r w:rsidRPr="00441CD0">
        <w:t>-</w:t>
      </w:r>
      <w:r w:rsidRPr="00441CD0">
        <w:tab/>
        <w:t>port numbers may be specified as port ranges;</w:t>
      </w:r>
    </w:p>
    <w:p w14:paraId="3C54B3CA" w14:textId="77777777" w:rsidR="00EE5860" w:rsidRPr="00441CD0" w:rsidRDefault="00EE5860" w:rsidP="00EE5860">
      <w:pPr>
        <w:pStyle w:val="B2"/>
      </w:pPr>
      <w:r w:rsidRPr="00441CD0">
        <w:t>-</w:t>
      </w:r>
      <w:r w:rsidRPr="00441CD0">
        <w:tab/>
        <w:t>the pattern can be extended by the Type of Service (TOS) (IPv4) / Traffic class (IPv6) and Mask;</w:t>
      </w:r>
    </w:p>
    <w:p w14:paraId="18822F71" w14:textId="77777777" w:rsidR="00EE5860" w:rsidRPr="00441CD0" w:rsidRDefault="00EE5860" w:rsidP="00EE5860">
      <w:pPr>
        <w:pStyle w:val="B1"/>
      </w:pPr>
      <w:r w:rsidRPr="00441CD0">
        <w:t>-</w:t>
      </w:r>
      <w:r w:rsidRPr="00441CD0">
        <w:tab/>
        <w:t>consist of the destination IP address and optional mask, protocol ID of the protocol above IP, the Type of Service (TOS) (IPv4) / Traffic class (IPv6) and Mask and the IPsec Security Parameter Index (SPI);</w:t>
      </w:r>
    </w:p>
    <w:p w14:paraId="5562BA79" w14:textId="77777777" w:rsidR="00EE5860" w:rsidRPr="00441CD0" w:rsidRDefault="00EE5860" w:rsidP="00EE5860">
      <w:pPr>
        <w:pStyle w:val="B1"/>
      </w:pPr>
      <w:r w:rsidRPr="00441CD0">
        <w:t>-</w:t>
      </w:r>
      <w:r w:rsidRPr="00441CD0">
        <w:tab/>
        <w:t>consist of the destination IP address and optional mask, the Type of Service (TOS) (IPv4) / Traffic class (IPv6) and Mask and the Flow Label (IPv6)</w:t>
      </w:r>
      <w:r w:rsidRPr="00441CD0">
        <w:rPr>
          <w:lang w:val="de-DE"/>
        </w:rPr>
        <w:t>;</w:t>
      </w:r>
    </w:p>
    <w:p w14:paraId="4798852E" w14:textId="77777777" w:rsidR="00EE5860" w:rsidRPr="00441CD0" w:rsidRDefault="00EE5860" w:rsidP="00EE5860">
      <w:pPr>
        <w:pStyle w:val="NO"/>
      </w:pPr>
      <w:r w:rsidRPr="00441CD0">
        <w:t>NOTE 1:</w:t>
      </w:r>
      <w:r w:rsidRPr="00441CD0">
        <w:tab/>
        <w:t>The details about the IPsec Security Parameter Index (SPI), the Type of Service (TOS) (IPv4) / Traffic class (IPv6) and Mask and the Flow Label (IPv6) are defined in 3GPP TS 23.060 [19] clause 15.3.</w:t>
      </w:r>
    </w:p>
    <w:p w14:paraId="413A0BA7" w14:textId="77777777" w:rsidR="00EE5860" w:rsidRPr="00441CD0" w:rsidRDefault="00EE5860" w:rsidP="00EE5860">
      <w:pPr>
        <w:pStyle w:val="B1"/>
      </w:pPr>
      <w:r w:rsidRPr="00441CD0">
        <w:t>-</w:t>
      </w:r>
      <w:r w:rsidRPr="00441CD0">
        <w:tab/>
        <w:t>extend the packet inspection beyond the possibilities described above and look further into the packet. Such service data flow filters need to be predefined in the PGW-U, as specified in clause 5.11 of 3GPP TS 23.214 [2].</w:t>
      </w:r>
    </w:p>
    <w:p w14:paraId="6ADDEC9E" w14:textId="77777777" w:rsidR="00EE5860" w:rsidRPr="00441CD0" w:rsidRDefault="00EE5860" w:rsidP="00EE5860">
      <w:pPr>
        <w:pStyle w:val="NO"/>
      </w:pPr>
      <w:r w:rsidRPr="00441CD0">
        <w:t>NOTE 2:</w:t>
      </w:r>
      <w:r w:rsidRPr="00441CD0">
        <w:tab/>
        <w:t>Such filters may be used to support filtering with respect to a service data flow based on the transport and application protocols used above IP, e.g. for HTTP and WAP. Filtering for further application protocols and services can also be supported.</w:t>
      </w:r>
    </w:p>
    <w:p w14:paraId="5ECB5944" w14:textId="54C54A7D" w:rsidR="00EE5860" w:rsidRPr="00441CD0" w:rsidRDefault="00EE5860" w:rsidP="00EE5860">
      <w:pPr>
        <w:rPr>
          <w:noProof/>
          <w:lang w:val="en-US"/>
        </w:rPr>
      </w:pPr>
      <w:r w:rsidRPr="00441CD0">
        <w:t xml:space="preserve">The SDF Filter ID, when present, shall be encoded </w:t>
      </w:r>
      <w:r w:rsidRPr="00441CD0">
        <w:rPr>
          <w:lang w:val="en-US" w:eastAsia="zh-CN"/>
        </w:rPr>
        <w:t>as an Unsigned32 binary integer value</w:t>
      </w:r>
      <w:r w:rsidRPr="00441CD0">
        <w:t xml:space="preserve">. It shall uniquely identify an SDF Filter among all the SDF Filters provisioned for a given PFCP Session. The source/destination IP address and port information, in a bidirectional SDF Filter, shall be set as for downlink IP flows. The SDF filter for the opposite direction has the same parameters, but having the source and destination address/port parameters swapped. When being provisioned with a bidirectional SDF filter in a PDR, the UP function shall apply the SDF filter as specified in </w:t>
      </w:r>
      <w:r w:rsidR="00415C19" w:rsidRPr="00441CD0">
        <w:t>clause</w:t>
      </w:r>
      <w:r w:rsidR="00415C19">
        <w:t> </w:t>
      </w:r>
      <w:r w:rsidR="00415C19" w:rsidRPr="00441CD0">
        <w:t>5</w:t>
      </w:r>
      <w:r w:rsidRPr="00441CD0">
        <w:t>.2.1A.2A.</w:t>
      </w:r>
    </w:p>
    <w:p w14:paraId="3A2C66E3" w14:textId="77777777" w:rsidR="00EE5860" w:rsidRPr="00441CD0" w:rsidRDefault="00EE5860" w:rsidP="00EE5860">
      <w:pPr>
        <w:pStyle w:val="Heading3"/>
        <w:rPr>
          <w:lang w:val="x-none"/>
        </w:rPr>
      </w:pPr>
      <w:bookmarkStart w:id="5034" w:name="_Toc19717351"/>
      <w:bookmarkStart w:id="5035" w:name="_Toc27490852"/>
      <w:bookmarkStart w:id="5036" w:name="_Toc27557145"/>
      <w:bookmarkStart w:id="5037" w:name="_Toc27724062"/>
      <w:bookmarkStart w:id="5038" w:name="_Toc36031136"/>
      <w:bookmarkStart w:id="5039" w:name="_Toc36043056"/>
      <w:bookmarkStart w:id="5040" w:name="_Toc36814381"/>
      <w:bookmarkStart w:id="5041" w:name="_Toc44689239"/>
      <w:bookmarkStart w:id="5042" w:name="_Toc44923993"/>
      <w:bookmarkStart w:id="5043" w:name="_Toc51860963"/>
      <w:bookmarkStart w:id="5044" w:name="_Toc57930734"/>
      <w:bookmarkStart w:id="5045" w:name="_Toc57931364"/>
      <w:bookmarkStart w:id="5046" w:name="_Toc67499756"/>
      <w:r w:rsidRPr="00441CD0">
        <w:t>8.</w:t>
      </w:r>
      <w:r w:rsidRPr="00441CD0">
        <w:rPr>
          <w:lang w:val="en-US"/>
        </w:rPr>
        <w:t>2.6</w:t>
      </w:r>
      <w:r w:rsidRPr="00441CD0">
        <w:tab/>
        <w:t>Application ID</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5473DC7E" w14:textId="77777777" w:rsidR="00EE5860" w:rsidRPr="00441CD0" w:rsidRDefault="00EE5860" w:rsidP="00EE5860">
      <w:pPr>
        <w:rPr>
          <w:lang w:eastAsia="zh-CN"/>
        </w:rPr>
      </w:pPr>
      <w:r w:rsidRPr="00441CD0">
        <w:t xml:space="preserve">The </w:t>
      </w:r>
      <w:r w:rsidRPr="00441CD0">
        <w:rPr>
          <w:lang w:val="en-US" w:eastAsia="zh-CN"/>
        </w:rPr>
        <w:t>Application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w:t>
      </w:r>
      <w:r w:rsidRPr="00441CD0">
        <w:rPr>
          <w:lang w:eastAsia="ja-JP"/>
        </w:rPr>
        <w:t xml:space="preserve">. </w:t>
      </w:r>
      <w:r w:rsidRPr="00441CD0">
        <w:rPr>
          <w:lang w:eastAsia="zh-CN"/>
        </w:rPr>
        <w:t>It contains an Application Identifier referencing an application detection filter in the UP function (e.g. its value may represent an application such as a list of URLs).</w:t>
      </w:r>
    </w:p>
    <w:p w14:paraId="7BDEB94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C28BBAE" w14:textId="77777777" w:rsidTr="00BB0E1F">
        <w:trPr>
          <w:jc w:val="center"/>
        </w:trPr>
        <w:tc>
          <w:tcPr>
            <w:tcW w:w="151" w:type="dxa"/>
            <w:tcBorders>
              <w:top w:val="single" w:sz="6" w:space="0" w:color="auto"/>
              <w:left w:val="single" w:sz="6" w:space="0" w:color="auto"/>
              <w:bottom w:val="nil"/>
              <w:right w:val="nil"/>
            </w:tcBorders>
          </w:tcPr>
          <w:p w14:paraId="2A776530" w14:textId="77777777" w:rsidR="00EE5860" w:rsidRPr="00441CD0" w:rsidRDefault="00EE5860" w:rsidP="00BB0E1F">
            <w:pPr>
              <w:pStyle w:val="TAC"/>
            </w:pPr>
          </w:p>
        </w:tc>
        <w:tc>
          <w:tcPr>
            <w:tcW w:w="1104" w:type="dxa"/>
            <w:tcBorders>
              <w:top w:val="single" w:sz="6" w:space="0" w:color="auto"/>
              <w:left w:val="nil"/>
              <w:bottom w:val="nil"/>
              <w:right w:val="nil"/>
            </w:tcBorders>
          </w:tcPr>
          <w:p w14:paraId="4171AE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13FD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97EAFBD" w14:textId="77777777" w:rsidR="00EE5860" w:rsidRPr="00441CD0" w:rsidRDefault="00EE5860" w:rsidP="00BB0E1F">
            <w:pPr>
              <w:pStyle w:val="TAC"/>
            </w:pPr>
          </w:p>
        </w:tc>
      </w:tr>
      <w:tr w:rsidR="00EE5860" w:rsidRPr="00441CD0" w14:paraId="0EACDB5B" w14:textId="77777777" w:rsidTr="00BB0E1F">
        <w:trPr>
          <w:jc w:val="center"/>
        </w:trPr>
        <w:tc>
          <w:tcPr>
            <w:tcW w:w="151" w:type="dxa"/>
            <w:tcBorders>
              <w:top w:val="nil"/>
              <w:left w:val="single" w:sz="6" w:space="0" w:color="auto"/>
              <w:bottom w:val="nil"/>
              <w:right w:val="nil"/>
            </w:tcBorders>
          </w:tcPr>
          <w:p w14:paraId="61B4C9C4" w14:textId="77777777" w:rsidR="00EE5860" w:rsidRPr="00441CD0" w:rsidRDefault="00EE5860" w:rsidP="00BB0E1F">
            <w:pPr>
              <w:pStyle w:val="TAC"/>
            </w:pPr>
          </w:p>
        </w:tc>
        <w:tc>
          <w:tcPr>
            <w:tcW w:w="1104" w:type="dxa"/>
            <w:tcBorders>
              <w:top w:val="nil"/>
              <w:left w:val="nil"/>
              <w:bottom w:val="nil"/>
              <w:right w:val="nil"/>
            </w:tcBorders>
            <w:hideMark/>
          </w:tcPr>
          <w:p w14:paraId="6FAD4FF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6E0FE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9A3E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85ACA2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E09DDC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D40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DE43C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DDA1C9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872E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215B01" w14:textId="77777777" w:rsidR="00EE5860" w:rsidRPr="00441CD0" w:rsidRDefault="00EE5860" w:rsidP="00BB0E1F">
            <w:pPr>
              <w:pStyle w:val="TAC"/>
            </w:pPr>
          </w:p>
        </w:tc>
      </w:tr>
      <w:tr w:rsidR="00EE5860" w:rsidRPr="00441CD0" w14:paraId="5FA85CE3" w14:textId="77777777" w:rsidTr="00BB0E1F">
        <w:trPr>
          <w:jc w:val="center"/>
        </w:trPr>
        <w:tc>
          <w:tcPr>
            <w:tcW w:w="151" w:type="dxa"/>
            <w:tcBorders>
              <w:top w:val="nil"/>
              <w:left w:val="single" w:sz="6" w:space="0" w:color="auto"/>
              <w:bottom w:val="nil"/>
              <w:right w:val="nil"/>
            </w:tcBorders>
          </w:tcPr>
          <w:p w14:paraId="1867E9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64A4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1025B4D" w14:textId="77777777" w:rsidR="00EE5860" w:rsidRPr="00441CD0" w:rsidRDefault="00EE5860" w:rsidP="00BB0E1F">
            <w:pPr>
              <w:pStyle w:val="TAC"/>
            </w:pPr>
            <w:r w:rsidRPr="00441CD0">
              <w:t xml:space="preserve">Type = </w:t>
            </w:r>
            <w:r w:rsidRPr="00441CD0">
              <w:rPr>
                <w:lang w:val="sv-SE"/>
              </w:rPr>
              <w:t>24</w:t>
            </w:r>
            <w:r w:rsidRPr="00441CD0">
              <w:t xml:space="preserve"> (decimal)</w:t>
            </w:r>
          </w:p>
        </w:tc>
        <w:tc>
          <w:tcPr>
            <w:tcW w:w="588" w:type="dxa"/>
            <w:tcBorders>
              <w:top w:val="nil"/>
              <w:left w:val="single" w:sz="4" w:space="0" w:color="auto"/>
              <w:bottom w:val="nil"/>
              <w:right w:val="single" w:sz="6" w:space="0" w:color="auto"/>
            </w:tcBorders>
          </w:tcPr>
          <w:p w14:paraId="327578CF" w14:textId="77777777" w:rsidR="00EE5860" w:rsidRPr="00441CD0" w:rsidRDefault="00EE5860" w:rsidP="00BB0E1F">
            <w:pPr>
              <w:pStyle w:val="TAC"/>
            </w:pPr>
          </w:p>
        </w:tc>
      </w:tr>
      <w:tr w:rsidR="00EE5860" w:rsidRPr="00441CD0" w14:paraId="63232AC9" w14:textId="77777777" w:rsidTr="00BB0E1F">
        <w:trPr>
          <w:jc w:val="center"/>
        </w:trPr>
        <w:tc>
          <w:tcPr>
            <w:tcW w:w="151" w:type="dxa"/>
            <w:tcBorders>
              <w:top w:val="nil"/>
              <w:left w:val="single" w:sz="6" w:space="0" w:color="auto"/>
              <w:bottom w:val="nil"/>
              <w:right w:val="nil"/>
            </w:tcBorders>
          </w:tcPr>
          <w:p w14:paraId="5900597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7409E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AC080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BCE828" w14:textId="77777777" w:rsidR="00EE5860" w:rsidRPr="00441CD0" w:rsidRDefault="00EE5860" w:rsidP="00BB0E1F">
            <w:pPr>
              <w:pStyle w:val="TAC"/>
            </w:pPr>
          </w:p>
        </w:tc>
      </w:tr>
      <w:tr w:rsidR="00EE5860" w:rsidRPr="00441CD0" w14:paraId="5FC1E4D1" w14:textId="77777777" w:rsidTr="00BB0E1F">
        <w:trPr>
          <w:jc w:val="center"/>
        </w:trPr>
        <w:tc>
          <w:tcPr>
            <w:tcW w:w="151" w:type="dxa"/>
            <w:tcBorders>
              <w:top w:val="nil"/>
              <w:left w:val="single" w:sz="6" w:space="0" w:color="auto"/>
              <w:bottom w:val="single" w:sz="4" w:space="0" w:color="auto"/>
              <w:right w:val="nil"/>
            </w:tcBorders>
          </w:tcPr>
          <w:p w14:paraId="572D3C3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D6B9943"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3E3A1A4" w14:textId="77777777" w:rsidR="00EE5860" w:rsidRPr="00441CD0" w:rsidRDefault="00EE5860" w:rsidP="00BB0E1F">
            <w:pPr>
              <w:pStyle w:val="TAC"/>
              <w:rPr>
                <w:lang w:val="en-US"/>
              </w:rPr>
            </w:pPr>
            <w:r w:rsidRPr="00441CD0">
              <w:rPr>
                <w:lang w:eastAsia="zh-CN"/>
              </w:rPr>
              <w:t>Application Identifier</w:t>
            </w:r>
          </w:p>
        </w:tc>
        <w:tc>
          <w:tcPr>
            <w:tcW w:w="588" w:type="dxa"/>
            <w:tcBorders>
              <w:top w:val="nil"/>
              <w:left w:val="single" w:sz="4" w:space="0" w:color="auto"/>
              <w:bottom w:val="single" w:sz="4" w:space="0" w:color="auto"/>
              <w:right w:val="single" w:sz="6" w:space="0" w:color="auto"/>
            </w:tcBorders>
          </w:tcPr>
          <w:p w14:paraId="6EBCE59F" w14:textId="77777777" w:rsidR="00EE5860" w:rsidRPr="00441CD0" w:rsidRDefault="00EE5860" w:rsidP="00BB0E1F">
            <w:pPr>
              <w:pStyle w:val="TAC"/>
              <w:rPr>
                <w:lang w:val="x-none"/>
              </w:rPr>
            </w:pPr>
          </w:p>
        </w:tc>
      </w:tr>
    </w:tbl>
    <w:p w14:paraId="2C74210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w:t>
      </w:r>
      <w:r w:rsidRPr="00441CD0">
        <w:rPr>
          <w:lang w:eastAsia="ja-JP"/>
        </w:rPr>
        <w:t>1</w:t>
      </w:r>
      <w:r w:rsidRPr="00441CD0">
        <w:t xml:space="preserve">: </w:t>
      </w:r>
      <w:r w:rsidRPr="00441CD0">
        <w:rPr>
          <w:lang w:eastAsia="ja-JP"/>
        </w:rPr>
        <w:t>Application ID</w:t>
      </w:r>
    </w:p>
    <w:p w14:paraId="7E241A73" w14:textId="77777777" w:rsidR="00EE5860" w:rsidRPr="00441CD0" w:rsidRDefault="00EE5860" w:rsidP="00EE5860">
      <w:pPr>
        <w:rPr>
          <w:lang w:val="en-US" w:eastAsia="zh-CN"/>
        </w:rPr>
      </w:pPr>
      <w:r w:rsidRPr="00441CD0">
        <w:t xml:space="preserve">The </w:t>
      </w:r>
      <w:r w:rsidRPr="00441CD0">
        <w:rPr>
          <w:lang w:val="en-US" w:eastAsia="zh-CN"/>
        </w:rPr>
        <w:t>Application Identifier shall be encoded as an OctetString (see 3GPP</w:t>
      </w:r>
      <w:r w:rsidRPr="00441CD0">
        <w:t> </w:t>
      </w:r>
      <w:r w:rsidRPr="00441CD0">
        <w:rPr>
          <w:lang w:val="en-US" w:eastAsia="zh-CN"/>
        </w:rPr>
        <w:t>TS 29.212 [8]).</w:t>
      </w:r>
    </w:p>
    <w:p w14:paraId="4A17B938" w14:textId="77777777" w:rsidR="00EE5860" w:rsidRPr="00441CD0" w:rsidRDefault="00EE5860" w:rsidP="00EE5860">
      <w:pPr>
        <w:pStyle w:val="Heading3"/>
        <w:rPr>
          <w:lang w:val="x-none"/>
        </w:rPr>
      </w:pPr>
      <w:bookmarkStart w:id="5047" w:name="_Toc19717352"/>
      <w:bookmarkStart w:id="5048" w:name="_Toc27490853"/>
      <w:bookmarkStart w:id="5049" w:name="_Toc27557146"/>
      <w:bookmarkStart w:id="5050" w:name="_Toc27724063"/>
      <w:bookmarkStart w:id="5051" w:name="_Toc36031137"/>
      <w:bookmarkStart w:id="5052" w:name="_Toc36043057"/>
      <w:bookmarkStart w:id="5053" w:name="_Toc36814382"/>
      <w:bookmarkStart w:id="5054" w:name="_Toc44689240"/>
      <w:bookmarkStart w:id="5055" w:name="_Toc44923994"/>
      <w:bookmarkStart w:id="5056" w:name="_Toc51860964"/>
      <w:bookmarkStart w:id="5057" w:name="_Toc57930735"/>
      <w:bookmarkStart w:id="5058" w:name="_Toc57931365"/>
      <w:bookmarkStart w:id="5059" w:name="_Toc67499757"/>
      <w:r w:rsidRPr="00441CD0">
        <w:t>8.</w:t>
      </w:r>
      <w:r w:rsidRPr="00441CD0">
        <w:rPr>
          <w:lang w:val="en-US"/>
        </w:rPr>
        <w:t>2.7</w:t>
      </w:r>
      <w:r w:rsidRPr="00441CD0">
        <w:tab/>
        <w:t>Gate Status</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0B297489" w14:textId="77777777" w:rsidR="00EE5860" w:rsidRPr="00441CD0" w:rsidRDefault="00EE5860" w:rsidP="00EE5860">
      <w:pPr>
        <w:rPr>
          <w:lang w:eastAsia="zh-CN"/>
        </w:rPr>
      </w:pPr>
      <w:r w:rsidRPr="00441CD0">
        <w:t xml:space="preserve">The </w:t>
      </w:r>
      <w:r w:rsidRPr="00441CD0">
        <w:rPr>
          <w:lang w:val="en-US" w:eastAsia="zh-CN"/>
        </w:rPr>
        <w:t>Gate Status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w:t>
      </w:r>
      <w:r w:rsidRPr="00441CD0">
        <w:rPr>
          <w:lang w:eastAsia="ja-JP"/>
        </w:rPr>
        <w:t xml:space="preserve">. </w:t>
      </w:r>
      <w:r w:rsidRPr="00441CD0">
        <w:rPr>
          <w:lang w:eastAsia="zh-CN"/>
        </w:rPr>
        <w:t xml:space="preserve">It indicates </w:t>
      </w:r>
      <w:r w:rsidRPr="00441CD0">
        <w:t>whether the service data flow</w:t>
      </w:r>
      <w:r w:rsidRPr="00441CD0">
        <w:rPr>
          <w:rFonts w:eastAsia="Batang"/>
          <w:lang w:eastAsia="ko-KR"/>
        </w:rPr>
        <w:t xml:space="preserve"> or application's traffic is allowed to be forwarded </w:t>
      </w:r>
      <w:r w:rsidRPr="00441CD0">
        <w:t>(gate is open) or shall be discarded (gate is closed) in uplink and/or in downlink direction</w:t>
      </w:r>
      <w:r w:rsidRPr="00441CD0">
        <w:rPr>
          <w:lang w:eastAsia="zh-CN"/>
        </w:rPr>
        <w:t>.</w:t>
      </w:r>
    </w:p>
    <w:p w14:paraId="5068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55FA9D" w14:textId="77777777" w:rsidTr="00BB0E1F">
        <w:trPr>
          <w:jc w:val="center"/>
        </w:trPr>
        <w:tc>
          <w:tcPr>
            <w:tcW w:w="151" w:type="dxa"/>
            <w:tcBorders>
              <w:top w:val="single" w:sz="6" w:space="0" w:color="auto"/>
              <w:left w:val="single" w:sz="6" w:space="0" w:color="auto"/>
              <w:bottom w:val="nil"/>
              <w:right w:val="nil"/>
            </w:tcBorders>
          </w:tcPr>
          <w:p w14:paraId="4F6E21CF" w14:textId="77777777" w:rsidR="00EE5860" w:rsidRPr="00441CD0" w:rsidRDefault="00EE5860" w:rsidP="00BB0E1F">
            <w:pPr>
              <w:pStyle w:val="TAC"/>
            </w:pPr>
          </w:p>
        </w:tc>
        <w:tc>
          <w:tcPr>
            <w:tcW w:w="1104" w:type="dxa"/>
            <w:tcBorders>
              <w:top w:val="single" w:sz="6" w:space="0" w:color="auto"/>
              <w:left w:val="nil"/>
              <w:bottom w:val="nil"/>
              <w:right w:val="nil"/>
            </w:tcBorders>
          </w:tcPr>
          <w:p w14:paraId="4F13D72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73265B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4CFD4" w14:textId="77777777" w:rsidR="00EE5860" w:rsidRPr="00441CD0" w:rsidRDefault="00EE5860" w:rsidP="00BB0E1F">
            <w:pPr>
              <w:pStyle w:val="TAC"/>
            </w:pPr>
          </w:p>
        </w:tc>
      </w:tr>
      <w:tr w:rsidR="00EE5860" w:rsidRPr="00441CD0" w14:paraId="08D16D9D" w14:textId="77777777" w:rsidTr="00BB0E1F">
        <w:trPr>
          <w:jc w:val="center"/>
        </w:trPr>
        <w:tc>
          <w:tcPr>
            <w:tcW w:w="151" w:type="dxa"/>
            <w:tcBorders>
              <w:top w:val="nil"/>
              <w:left w:val="single" w:sz="6" w:space="0" w:color="auto"/>
              <w:bottom w:val="nil"/>
              <w:right w:val="nil"/>
            </w:tcBorders>
          </w:tcPr>
          <w:p w14:paraId="747C49F3" w14:textId="77777777" w:rsidR="00EE5860" w:rsidRPr="00441CD0" w:rsidRDefault="00EE5860" w:rsidP="00BB0E1F">
            <w:pPr>
              <w:pStyle w:val="TAC"/>
            </w:pPr>
          </w:p>
        </w:tc>
        <w:tc>
          <w:tcPr>
            <w:tcW w:w="1104" w:type="dxa"/>
            <w:tcBorders>
              <w:top w:val="nil"/>
              <w:left w:val="nil"/>
              <w:bottom w:val="nil"/>
              <w:right w:val="nil"/>
            </w:tcBorders>
            <w:hideMark/>
          </w:tcPr>
          <w:p w14:paraId="5F2DE5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EBF453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ACF78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41E9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F9A6DB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6FB23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214AC6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264BF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3C78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D57AB6" w14:textId="77777777" w:rsidR="00EE5860" w:rsidRPr="00441CD0" w:rsidRDefault="00EE5860" w:rsidP="00BB0E1F">
            <w:pPr>
              <w:pStyle w:val="TAC"/>
            </w:pPr>
          </w:p>
        </w:tc>
      </w:tr>
      <w:tr w:rsidR="00EE5860" w:rsidRPr="00441CD0" w14:paraId="194D3840" w14:textId="77777777" w:rsidTr="00BB0E1F">
        <w:trPr>
          <w:jc w:val="center"/>
        </w:trPr>
        <w:tc>
          <w:tcPr>
            <w:tcW w:w="151" w:type="dxa"/>
            <w:tcBorders>
              <w:top w:val="nil"/>
              <w:left w:val="single" w:sz="6" w:space="0" w:color="auto"/>
              <w:bottom w:val="nil"/>
              <w:right w:val="nil"/>
            </w:tcBorders>
          </w:tcPr>
          <w:p w14:paraId="6566DD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3FE9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CF0B1A0" w14:textId="77777777" w:rsidR="00EE5860" w:rsidRPr="00441CD0" w:rsidRDefault="00EE5860" w:rsidP="00BB0E1F">
            <w:pPr>
              <w:pStyle w:val="TAC"/>
            </w:pPr>
            <w:r w:rsidRPr="00441CD0">
              <w:t xml:space="preserve">Type = </w:t>
            </w:r>
            <w:r w:rsidRPr="00441CD0">
              <w:rPr>
                <w:lang w:val="sv-SE"/>
              </w:rPr>
              <w:t>25</w:t>
            </w:r>
            <w:r w:rsidRPr="00441CD0">
              <w:t xml:space="preserve"> (decimal)</w:t>
            </w:r>
          </w:p>
        </w:tc>
        <w:tc>
          <w:tcPr>
            <w:tcW w:w="588" w:type="dxa"/>
            <w:tcBorders>
              <w:top w:val="nil"/>
              <w:left w:val="single" w:sz="4" w:space="0" w:color="auto"/>
              <w:bottom w:val="nil"/>
              <w:right w:val="single" w:sz="6" w:space="0" w:color="auto"/>
            </w:tcBorders>
          </w:tcPr>
          <w:p w14:paraId="48DB1F51" w14:textId="77777777" w:rsidR="00EE5860" w:rsidRPr="00441CD0" w:rsidRDefault="00EE5860" w:rsidP="00BB0E1F">
            <w:pPr>
              <w:pStyle w:val="TAC"/>
            </w:pPr>
          </w:p>
        </w:tc>
      </w:tr>
      <w:tr w:rsidR="00EE5860" w:rsidRPr="00441CD0" w14:paraId="348F4CEA" w14:textId="77777777" w:rsidTr="00BB0E1F">
        <w:trPr>
          <w:jc w:val="center"/>
        </w:trPr>
        <w:tc>
          <w:tcPr>
            <w:tcW w:w="151" w:type="dxa"/>
            <w:tcBorders>
              <w:top w:val="nil"/>
              <w:left w:val="single" w:sz="6" w:space="0" w:color="auto"/>
              <w:bottom w:val="nil"/>
              <w:right w:val="nil"/>
            </w:tcBorders>
          </w:tcPr>
          <w:p w14:paraId="4273B0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3BF3F6"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60B173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2871DCF" w14:textId="77777777" w:rsidR="00EE5860" w:rsidRPr="00441CD0" w:rsidRDefault="00EE5860" w:rsidP="00BB0E1F">
            <w:pPr>
              <w:pStyle w:val="TAC"/>
            </w:pPr>
          </w:p>
        </w:tc>
      </w:tr>
      <w:tr w:rsidR="00EE5860" w:rsidRPr="00441CD0" w14:paraId="48D1F136" w14:textId="77777777" w:rsidTr="00BB0E1F">
        <w:trPr>
          <w:jc w:val="center"/>
        </w:trPr>
        <w:tc>
          <w:tcPr>
            <w:tcW w:w="151" w:type="dxa"/>
            <w:tcBorders>
              <w:top w:val="nil"/>
              <w:left w:val="single" w:sz="6" w:space="0" w:color="auto"/>
              <w:bottom w:val="nil"/>
              <w:right w:val="nil"/>
            </w:tcBorders>
          </w:tcPr>
          <w:p w14:paraId="788688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20E24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4" w:type="dxa"/>
            <w:gridSpan w:val="4"/>
            <w:tcBorders>
              <w:top w:val="single" w:sz="4" w:space="0" w:color="auto"/>
              <w:left w:val="single" w:sz="4" w:space="0" w:color="auto"/>
              <w:bottom w:val="single" w:sz="4" w:space="0" w:color="auto"/>
              <w:right w:val="single" w:sz="4" w:space="0" w:color="auto"/>
            </w:tcBorders>
            <w:hideMark/>
          </w:tcPr>
          <w:p w14:paraId="7496AA77" w14:textId="77777777" w:rsidR="00EE5860" w:rsidRPr="00441CD0" w:rsidRDefault="00EE5860" w:rsidP="00BB0E1F">
            <w:pPr>
              <w:pStyle w:val="TAC"/>
              <w:rPr>
                <w:lang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53169928" w14:textId="77777777" w:rsidR="00EE5860" w:rsidRPr="00441CD0" w:rsidRDefault="00EE5860" w:rsidP="00BB0E1F">
            <w:pPr>
              <w:pStyle w:val="TAC"/>
              <w:rPr>
                <w:lang w:eastAsia="zh-CN"/>
              </w:rPr>
            </w:pPr>
            <w:r w:rsidRPr="00441CD0">
              <w:rPr>
                <w:lang w:eastAsia="zh-CN"/>
              </w:rPr>
              <w:t>UL Gate</w:t>
            </w:r>
          </w:p>
        </w:tc>
        <w:tc>
          <w:tcPr>
            <w:tcW w:w="1177" w:type="dxa"/>
            <w:gridSpan w:val="2"/>
            <w:tcBorders>
              <w:top w:val="single" w:sz="4" w:space="0" w:color="auto"/>
              <w:left w:val="single" w:sz="4" w:space="0" w:color="auto"/>
              <w:bottom w:val="single" w:sz="4" w:space="0" w:color="auto"/>
              <w:right w:val="single" w:sz="4" w:space="0" w:color="auto"/>
            </w:tcBorders>
            <w:hideMark/>
          </w:tcPr>
          <w:p w14:paraId="24FE6C2C" w14:textId="77777777" w:rsidR="00EE5860" w:rsidRPr="00441CD0" w:rsidRDefault="00EE5860" w:rsidP="00BB0E1F">
            <w:pPr>
              <w:pStyle w:val="TAC"/>
              <w:rPr>
                <w:lang w:eastAsia="zh-CN"/>
              </w:rPr>
            </w:pPr>
            <w:r w:rsidRPr="00441CD0">
              <w:rPr>
                <w:lang w:eastAsia="zh-CN"/>
              </w:rPr>
              <w:t xml:space="preserve">DL Gate </w:t>
            </w:r>
          </w:p>
        </w:tc>
        <w:tc>
          <w:tcPr>
            <w:tcW w:w="588" w:type="dxa"/>
            <w:tcBorders>
              <w:top w:val="nil"/>
              <w:left w:val="single" w:sz="4" w:space="0" w:color="auto"/>
              <w:bottom w:val="nil"/>
              <w:right w:val="single" w:sz="6" w:space="0" w:color="auto"/>
            </w:tcBorders>
          </w:tcPr>
          <w:p w14:paraId="4F88A941" w14:textId="77777777" w:rsidR="00EE5860" w:rsidRPr="00441CD0" w:rsidRDefault="00EE5860" w:rsidP="00BB0E1F">
            <w:pPr>
              <w:pStyle w:val="TAC"/>
            </w:pPr>
          </w:p>
        </w:tc>
      </w:tr>
      <w:tr w:rsidR="00EE5860" w:rsidRPr="00441CD0" w14:paraId="1C14A86F" w14:textId="77777777" w:rsidTr="00BB0E1F">
        <w:trPr>
          <w:jc w:val="center"/>
        </w:trPr>
        <w:tc>
          <w:tcPr>
            <w:tcW w:w="151" w:type="dxa"/>
            <w:tcBorders>
              <w:top w:val="nil"/>
              <w:left w:val="single" w:sz="6" w:space="0" w:color="auto"/>
              <w:bottom w:val="single" w:sz="4" w:space="0" w:color="auto"/>
              <w:right w:val="nil"/>
            </w:tcBorders>
          </w:tcPr>
          <w:p w14:paraId="391F933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5F5C5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66CB7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97E40D" w14:textId="77777777" w:rsidR="00EE5860" w:rsidRPr="00441CD0" w:rsidRDefault="00EE5860" w:rsidP="00BB0E1F">
            <w:pPr>
              <w:pStyle w:val="TAC"/>
              <w:rPr>
                <w:lang w:val="x-none"/>
              </w:rPr>
            </w:pPr>
          </w:p>
        </w:tc>
      </w:tr>
    </w:tbl>
    <w:p w14:paraId="5F8E586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w:t>
      </w:r>
      <w:r w:rsidRPr="00441CD0">
        <w:rPr>
          <w:lang w:eastAsia="zh-CN"/>
        </w:rPr>
        <w:t>-</w:t>
      </w:r>
      <w:r w:rsidRPr="00441CD0">
        <w:rPr>
          <w:lang w:eastAsia="ja-JP"/>
        </w:rPr>
        <w:t>1</w:t>
      </w:r>
      <w:r w:rsidRPr="00441CD0">
        <w:t xml:space="preserve">: </w:t>
      </w:r>
      <w:r w:rsidRPr="00441CD0">
        <w:rPr>
          <w:lang w:eastAsia="ja-JP"/>
        </w:rPr>
        <w:t>Gate Status</w:t>
      </w:r>
    </w:p>
    <w:p w14:paraId="72E25C74" w14:textId="77777777" w:rsidR="00EE5860" w:rsidRPr="00441CD0" w:rsidRDefault="00EE5860" w:rsidP="00EE5860">
      <w:pPr>
        <w:pStyle w:val="TH"/>
      </w:pPr>
      <w:r w:rsidRPr="00441CD0">
        <w:t>Table 8.</w:t>
      </w:r>
      <w:r w:rsidRPr="00441CD0">
        <w:rPr>
          <w:lang w:val="en-US"/>
        </w:rPr>
        <w:t>2.7</w:t>
      </w:r>
      <w:r w:rsidRPr="00441CD0">
        <w:t>-1: UL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632AB7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101C3B3" w14:textId="77777777" w:rsidR="00EE5860" w:rsidRPr="00441CD0" w:rsidRDefault="00EE5860" w:rsidP="00BB0E1F">
            <w:pPr>
              <w:pStyle w:val="TAH"/>
            </w:pPr>
            <w:r w:rsidRPr="00441CD0">
              <w:t xml:space="preserve">UL Gate </w:t>
            </w:r>
          </w:p>
        </w:tc>
        <w:tc>
          <w:tcPr>
            <w:tcW w:w="1548" w:type="dxa"/>
            <w:tcBorders>
              <w:top w:val="single" w:sz="4" w:space="0" w:color="auto"/>
              <w:left w:val="single" w:sz="4" w:space="0" w:color="auto"/>
              <w:bottom w:val="single" w:sz="4" w:space="0" w:color="auto"/>
              <w:right w:val="single" w:sz="4" w:space="0" w:color="auto"/>
            </w:tcBorders>
            <w:hideMark/>
          </w:tcPr>
          <w:p w14:paraId="6BBDAA14" w14:textId="77777777" w:rsidR="00EE5860" w:rsidRPr="00441CD0" w:rsidRDefault="00EE5860" w:rsidP="00BB0E1F">
            <w:pPr>
              <w:pStyle w:val="TAH"/>
            </w:pPr>
            <w:r w:rsidRPr="00441CD0">
              <w:t>Value (Decimal)</w:t>
            </w:r>
          </w:p>
        </w:tc>
      </w:tr>
      <w:tr w:rsidR="00EE5860" w:rsidRPr="00441CD0" w14:paraId="36DB113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0E7D05D"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1831501C" w14:textId="77777777" w:rsidR="00EE5860" w:rsidRPr="00441CD0" w:rsidRDefault="00EE5860" w:rsidP="00BB0E1F">
            <w:pPr>
              <w:pStyle w:val="TAC"/>
            </w:pPr>
            <w:r w:rsidRPr="00441CD0">
              <w:t>0</w:t>
            </w:r>
          </w:p>
        </w:tc>
      </w:tr>
      <w:tr w:rsidR="00EE5860" w:rsidRPr="00441CD0" w14:paraId="75E30275"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D308363"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192D31FA" w14:textId="77777777" w:rsidR="00EE5860" w:rsidRPr="00441CD0" w:rsidRDefault="00EE5860" w:rsidP="00BB0E1F">
            <w:pPr>
              <w:pStyle w:val="TAC"/>
            </w:pPr>
            <w:r w:rsidRPr="00441CD0">
              <w:t>1</w:t>
            </w:r>
          </w:p>
        </w:tc>
      </w:tr>
      <w:tr w:rsidR="00EE5860" w:rsidRPr="00441CD0" w14:paraId="43E0FE2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0E23D04"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24B7555" w14:textId="77777777" w:rsidR="00EE5860" w:rsidRPr="00441CD0" w:rsidRDefault="00EE5860" w:rsidP="00BB0E1F">
            <w:pPr>
              <w:pStyle w:val="TAC"/>
            </w:pPr>
            <w:r w:rsidRPr="00441CD0">
              <w:t>2, 3</w:t>
            </w:r>
          </w:p>
        </w:tc>
      </w:tr>
    </w:tbl>
    <w:p w14:paraId="29838B9E" w14:textId="77777777" w:rsidR="00EE5860" w:rsidRPr="00441CD0" w:rsidRDefault="00EE5860" w:rsidP="00EE5860">
      <w:pPr>
        <w:rPr>
          <w:lang w:eastAsia="zh-CN"/>
        </w:rPr>
      </w:pPr>
    </w:p>
    <w:p w14:paraId="368FF7A1" w14:textId="77777777" w:rsidR="00EE5860" w:rsidRPr="00441CD0" w:rsidRDefault="00EE5860" w:rsidP="00EE5860">
      <w:pPr>
        <w:pStyle w:val="TH"/>
      </w:pPr>
      <w:r w:rsidRPr="00441CD0">
        <w:t>Table 8.</w:t>
      </w:r>
      <w:r w:rsidRPr="00441CD0">
        <w:rPr>
          <w:lang w:val="en-US"/>
        </w:rPr>
        <w:t>2.7</w:t>
      </w:r>
      <w:r w:rsidRPr="00441CD0">
        <w:t>-2: DL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902EB4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1B9D0D" w14:textId="77777777" w:rsidR="00EE5860" w:rsidRPr="00441CD0" w:rsidRDefault="00EE5860" w:rsidP="00BB0E1F">
            <w:pPr>
              <w:pStyle w:val="TAH"/>
            </w:pPr>
            <w:r w:rsidRPr="00441CD0">
              <w:t xml:space="preserve">DL Gate </w:t>
            </w:r>
          </w:p>
        </w:tc>
        <w:tc>
          <w:tcPr>
            <w:tcW w:w="1548" w:type="dxa"/>
            <w:tcBorders>
              <w:top w:val="single" w:sz="4" w:space="0" w:color="auto"/>
              <w:left w:val="single" w:sz="4" w:space="0" w:color="auto"/>
              <w:bottom w:val="single" w:sz="4" w:space="0" w:color="auto"/>
              <w:right w:val="single" w:sz="4" w:space="0" w:color="auto"/>
            </w:tcBorders>
            <w:hideMark/>
          </w:tcPr>
          <w:p w14:paraId="5A64D316" w14:textId="77777777" w:rsidR="00EE5860" w:rsidRPr="00441CD0" w:rsidRDefault="00EE5860" w:rsidP="00BB0E1F">
            <w:pPr>
              <w:pStyle w:val="TAH"/>
            </w:pPr>
            <w:r w:rsidRPr="00441CD0">
              <w:t>Value (Decimal)</w:t>
            </w:r>
          </w:p>
        </w:tc>
      </w:tr>
      <w:tr w:rsidR="00EE5860" w:rsidRPr="00441CD0" w14:paraId="1DD7D61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007E48C"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39D790B9" w14:textId="77777777" w:rsidR="00EE5860" w:rsidRPr="00441CD0" w:rsidRDefault="00EE5860" w:rsidP="00BB0E1F">
            <w:pPr>
              <w:pStyle w:val="TAC"/>
            </w:pPr>
            <w:r w:rsidRPr="00441CD0">
              <w:t>0</w:t>
            </w:r>
          </w:p>
        </w:tc>
      </w:tr>
      <w:tr w:rsidR="00EE5860" w:rsidRPr="00441CD0" w14:paraId="0D17D7C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C3CCB67"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43541E36" w14:textId="77777777" w:rsidR="00EE5860" w:rsidRPr="00441CD0" w:rsidRDefault="00EE5860" w:rsidP="00BB0E1F">
            <w:pPr>
              <w:pStyle w:val="TAC"/>
            </w:pPr>
            <w:r w:rsidRPr="00441CD0">
              <w:t>1</w:t>
            </w:r>
          </w:p>
        </w:tc>
      </w:tr>
      <w:tr w:rsidR="00EE5860" w:rsidRPr="00441CD0" w14:paraId="569819B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6BCF4A8"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7A02C04C" w14:textId="77777777" w:rsidR="00EE5860" w:rsidRPr="00441CD0" w:rsidRDefault="00EE5860" w:rsidP="00BB0E1F">
            <w:pPr>
              <w:pStyle w:val="TAC"/>
            </w:pPr>
            <w:r w:rsidRPr="00441CD0">
              <w:t>2, 3</w:t>
            </w:r>
          </w:p>
        </w:tc>
      </w:tr>
    </w:tbl>
    <w:p w14:paraId="241EA5B2" w14:textId="77777777" w:rsidR="00EE5860" w:rsidRPr="00441CD0" w:rsidRDefault="00EE5860" w:rsidP="00EE5860"/>
    <w:p w14:paraId="46C763F2" w14:textId="77777777" w:rsidR="00EE5860" w:rsidRPr="00441CD0" w:rsidRDefault="00EE5860" w:rsidP="00EE5860">
      <w:pPr>
        <w:pStyle w:val="Heading3"/>
      </w:pPr>
      <w:bookmarkStart w:id="5060" w:name="_Toc19717353"/>
      <w:bookmarkStart w:id="5061" w:name="_Toc27490854"/>
      <w:bookmarkStart w:id="5062" w:name="_Toc27557147"/>
      <w:bookmarkStart w:id="5063" w:name="_Toc27724064"/>
      <w:bookmarkStart w:id="5064" w:name="_Toc36031138"/>
      <w:bookmarkStart w:id="5065" w:name="_Toc36043058"/>
      <w:bookmarkStart w:id="5066" w:name="_Toc36814383"/>
      <w:bookmarkStart w:id="5067" w:name="_Toc44689241"/>
      <w:bookmarkStart w:id="5068" w:name="_Toc44923995"/>
      <w:bookmarkStart w:id="5069" w:name="_Toc51860965"/>
      <w:bookmarkStart w:id="5070" w:name="_Toc57930736"/>
      <w:bookmarkStart w:id="5071" w:name="_Toc57931366"/>
      <w:bookmarkStart w:id="5072" w:name="_Toc67499758"/>
      <w:r w:rsidRPr="00441CD0">
        <w:t>8.</w:t>
      </w:r>
      <w:r w:rsidRPr="00441CD0">
        <w:rPr>
          <w:lang w:val="en-US"/>
        </w:rPr>
        <w:t>2.8</w:t>
      </w:r>
      <w:r w:rsidRPr="00441CD0">
        <w:tab/>
        <w:t>MBR</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6A522349" w14:textId="77777777" w:rsidR="00EE5860" w:rsidRPr="00441CD0" w:rsidRDefault="00EE5860" w:rsidP="00EE5860">
      <w:pPr>
        <w:rPr>
          <w:lang w:eastAsia="zh-CN"/>
        </w:rPr>
      </w:pPr>
      <w:r w:rsidRPr="00441CD0">
        <w:t xml:space="preserve">The </w:t>
      </w:r>
      <w:r w:rsidRPr="00441CD0">
        <w:rPr>
          <w:lang w:val="en-US" w:eastAsia="zh-CN"/>
        </w:rPr>
        <w:t>MBR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w:t>
      </w:r>
      <w:r w:rsidRPr="00441CD0">
        <w:rPr>
          <w:lang w:eastAsia="ja-JP"/>
        </w:rPr>
        <w:t xml:space="preserve">. </w:t>
      </w:r>
      <w:r w:rsidRPr="00441CD0">
        <w:rPr>
          <w:lang w:eastAsia="zh-CN"/>
        </w:rPr>
        <w:t xml:space="preserve">It indicates </w:t>
      </w:r>
      <w:r w:rsidRPr="00441CD0">
        <w:t>the maximum bit rate allowed for the uplink and downlink directions</w:t>
      </w:r>
      <w:r w:rsidRPr="00441CD0">
        <w:rPr>
          <w:lang w:eastAsia="zh-CN"/>
        </w:rPr>
        <w:t>.</w:t>
      </w:r>
    </w:p>
    <w:p w14:paraId="6C20A8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BFECD43" w14:textId="77777777" w:rsidTr="00BB0E1F">
        <w:trPr>
          <w:jc w:val="center"/>
        </w:trPr>
        <w:tc>
          <w:tcPr>
            <w:tcW w:w="151" w:type="dxa"/>
            <w:tcBorders>
              <w:top w:val="single" w:sz="6" w:space="0" w:color="auto"/>
              <w:left w:val="single" w:sz="6" w:space="0" w:color="auto"/>
              <w:bottom w:val="nil"/>
              <w:right w:val="nil"/>
            </w:tcBorders>
          </w:tcPr>
          <w:p w14:paraId="3BF49433" w14:textId="77777777" w:rsidR="00EE5860" w:rsidRPr="00441CD0" w:rsidRDefault="00EE5860" w:rsidP="00BB0E1F">
            <w:pPr>
              <w:pStyle w:val="TAC"/>
            </w:pPr>
          </w:p>
        </w:tc>
        <w:tc>
          <w:tcPr>
            <w:tcW w:w="1104" w:type="dxa"/>
            <w:tcBorders>
              <w:top w:val="single" w:sz="6" w:space="0" w:color="auto"/>
              <w:left w:val="nil"/>
              <w:bottom w:val="nil"/>
              <w:right w:val="nil"/>
            </w:tcBorders>
          </w:tcPr>
          <w:p w14:paraId="30E632C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36FC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8A056B" w14:textId="77777777" w:rsidR="00EE5860" w:rsidRPr="00441CD0" w:rsidRDefault="00EE5860" w:rsidP="00BB0E1F">
            <w:pPr>
              <w:pStyle w:val="TAC"/>
            </w:pPr>
          </w:p>
        </w:tc>
      </w:tr>
      <w:tr w:rsidR="00EE5860" w:rsidRPr="00441CD0" w14:paraId="34795C95" w14:textId="77777777" w:rsidTr="00BB0E1F">
        <w:trPr>
          <w:jc w:val="center"/>
        </w:trPr>
        <w:tc>
          <w:tcPr>
            <w:tcW w:w="151" w:type="dxa"/>
            <w:tcBorders>
              <w:top w:val="nil"/>
              <w:left w:val="single" w:sz="6" w:space="0" w:color="auto"/>
              <w:bottom w:val="nil"/>
              <w:right w:val="nil"/>
            </w:tcBorders>
          </w:tcPr>
          <w:p w14:paraId="191552B1" w14:textId="77777777" w:rsidR="00EE5860" w:rsidRPr="00441CD0" w:rsidRDefault="00EE5860" w:rsidP="00BB0E1F">
            <w:pPr>
              <w:pStyle w:val="TAC"/>
            </w:pPr>
          </w:p>
        </w:tc>
        <w:tc>
          <w:tcPr>
            <w:tcW w:w="1104" w:type="dxa"/>
            <w:tcBorders>
              <w:top w:val="nil"/>
              <w:left w:val="nil"/>
              <w:bottom w:val="nil"/>
              <w:right w:val="nil"/>
            </w:tcBorders>
            <w:hideMark/>
          </w:tcPr>
          <w:p w14:paraId="621211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35C34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B92211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0D1B9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E869B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C2B6C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8DF72F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F4982A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2651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147FD8" w14:textId="77777777" w:rsidR="00EE5860" w:rsidRPr="00441CD0" w:rsidRDefault="00EE5860" w:rsidP="00BB0E1F">
            <w:pPr>
              <w:pStyle w:val="TAC"/>
            </w:pPr>
          </w:p>
        </w:tc>
      </w:tr>
      <w:tr w:rsidR="00EE5860" w:rsidRPr="00441CD0" w14:paraId="7E3FF28C" w14:textId="77777777" w:rsidTr="00BB0E1F">
        <w:trPr>
          <w:jc w:val="center"/>
        </w:trPr>
        <w:tc>
          <w:tcPr>
            <w:tcW w:w="151" w:type="dxa"/>
            <w:tcBorders>
              <w:top w:val="nil"/>
              <w:left w:val="single" w:sz="6" w:space="0" w:color="auto"/>
              <w:bottom w:val="nil"/>
              <w:right w:val="nil"/>
            </w:tcBorders>
          </w:tcPr>
          <w:p w14:paraId="2EE195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24990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A100F97" w14:textId="77777777" w:rsidR="00EE5860" w:rsidRPr="00441CD0" w:rsidRDefault="00EE5860" w:rsidP="00BB0E1F">
            <w:pPr>
              <w:pStyle w:val="TAC"/>
            </w:pPr>
            <w:r w:rsidRPr="00441CD0">
              <w:t xml:space="preserve">Type = </w:t>
            </w:r>
            <w:r w:rsidRPr="00441CD0">
              <w:rPr>
                <w:lang w:val="sv-SE"/>
              </w:rPr>
              <w:t>26</w:t>
            </w:r>
            <w:r w:rsidRPr="00441CD0">
              <w:t xml:space="preserve"> (decimal)</w:t>
            </w:r>
          </w:p>
        </w:tc>
        <w:tc>
          <w:tcPr>
            <w:tcW w:w="588" w:type="dxa"/>
            <w:tcBorders>
              <w:top w:val="nil"/>
              <w:left w:val="single" w:sz="4" w:space="0" w:color="auto"/>
              <w:bottom w:val="nil"/>
              <w:right w:val="single" w:sz="6" w:space="0" w:color="auto"/>
            </w:tcBorders>
          </w:tcPr>
          <w:p w14:paraId="3532F078" w14:textId="77777777" w:rsidR="00EE5860" w:rsidRPr="00441CD0" w:rsidRDefault="00EE5860" w:rsidP="00BB0E1F">
            <w:pPr>
              <w:pStyle w:val="TAC"/>
            </w:pPr>
          </w:p>
        </w:tc>
      </w:tr>
      <w:tr w:rsidR="00EE5860" w:rsidRPr="00441CD0" w14:paraId="5345AEA3" w14:textId="77777777" w:rsidTr="00BB0E1F">
        <w:trPr>
          <w:jc w:val="center"/>
        </w:trPr>
        <w:tc>
          <w:tcPr>
            <w:tcW w:w="151" w:type="dxa"/>
            <w:tcBorders>
              <w:top w:val="nil"/>
              <w:left w:val="single" w:sz="6" w:space="0" w:color="auto"/>
              <w:bottom w:val="nil"/>
              <w:right w:val="nil"/>
            </w:tcBorders>
          </w:tcPr>
          <w:p w14:paraId="7648E5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9C87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10FDB7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6419FD" w14:textId="77777777" w:rsidR="00EE5860" w:rsidRPr="00441CD0" w:rsidRDefault="00EE5860" w:rsidP="00BB0E1F">
            <w:pPr>
              <w:pStyle w:val="TAC"/>
            </w:pPr>
          </w:p>
        </w:tc>
      </w:tr>
      <w:tr w:rsidR="00EE5860" w:rsidRPr="00441CD0" w14:paraId="6233BD68" w14:textId="77777777" w:rsidTr="00BB0E1F">
        <w:trPr>
          <w:jc w:val="center"/>
        </w:trPr>
        <w:tc>
          <w:tcPr>
            <w:tcW w:w="151" w:type="dxa"/>
            <w:tcBorders>
              <w:top w:val="nil"/>
              <w:left w:val="single" w:sz="6" w:space="0" w:color="auto"/>
              <w:bottom w:val="nil"/>
              <w:right w:val="nil"/>
            </w:tcBorders>
          </w:tcPr>
          <w:p w14:paraId="334998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5D05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70986565" w14:textId="77777777" w:rsidR="00EE5860" w:rsidRPr="00441CD0" w:rsidRDefault="00EE5860" w:rsidP="00BB0E1F">
            <w:pPr>
              <w:pStyle w:val="TAC"/>
              <w:rPr>
                <w:lang w:eastAsia="zh-CN"/>
              </w:rPr>
            </w:pPr>
            <w:r w:rsidRPr="00441CD0">
              <w:rPr>
                <w:lang w:eastAsia="zh-CN"/>
              </w:rPr>
              <w:t>UL MBR</w:t>
            </w:r>
          </w:p>
        </w:tc>
        <w:tc>
          <w:tcPr>
            <w:tcW w:w="588" w:type="dxa"/>
            <w:tcBorders>
              <w:top w:val="nil"/>
              <w:left w:val="single" w:sz="4" w:space="0" w:color="auto"/>
              <w:bottom w:val="nil"/>
              <w:right w:val="single" w:sz="6" w:space="0" w:color="auto"/>
            </w:tcBorders>
          </w:tcPr>
          <w:p w14:paraId="2176B613" w14:textId="77777777" w:rsidR="00EE5860" w:rsidRPr="00441CD0" w:rsidRDefault="00EE5860" w:rsidP="00BB0E1F">
            <w:pPr>
              <w:pStyle w:val="TAC"/>
            </w:pPr>
          </w:p>
        </w:tc>
      </w:tr>
      <w:tr w:rsidR="00EE5860" w:rsidRPr="00441CD0" w14:paraId="6AFACFEF" w14:textId="77777777" w:rsidTr="00BB0E1F">
        <w:trPr>
          <w:jc w:val="center"/>
        </w:trPr>
        <w:tc>
          <w:tcPr>
            <w:tcW w:w="151" w:type="dxa"/>
            <w:tcBorders>
              <w:top w:val="nil"/>
              <w:left w:val="single" w:sz="6" w:space="0" w:color="auto"/>
              <w:bottom w:val="nil"/>
              <w:right w:val="nil"/>
            </w:tcBorders>
          </w:tcPr>
          <w:p w14:paraId="75F63C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6B00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5DF5EB12" w14:textId="77777777" w:rsidR="00EE5860" w:rsidRPr="00441CD0" w:rsidRDefault="00EE5860" w:rsidP="00BB0E1F">
            <w:pPr>
              <w:pStyle w:val="TAC"/>
              <w:rPr>
                <w:lang w:eastAsia="zh-CN"/>
              </w:rPr>
            </w:pPr>
            <w:r w:rsidRPr="00441CD0">
              <w:rPr>
                <w:lang w:eastAsia="zh-CN"/>
              </w:rPr>
              <w:t>DL MBR</w:t>
            </w:r>
          </w:p>
        </w:tc>
        <w:tc>
          <w:tcPr>
            <w:tcW w:w="588" w:type="dxa"/>
            <w:tcBorders>
              <w:top w:val="nil"/>
              <w:left w:val="single" w:sz="4" w:space="0" w:color="auto"/>
              <w:bottom w:val="nil"/>
              <w:right w:val="single" w:sz="6" w:space="0" w:color="auto"/>
            </w:tcBorders>
          </w:tcPr>
          <w:p w14:paraId="3E47FE7D" w14:textId="77777777" w:rsidR="00EE5860" w:rsidRPr="00441CD0" w:rsidRDefault="00EE5860" w:rsidP="00BB0E1F">
            <w:pPr>
              <w:pStyle w:val="TAC"/>
            </w:pPr>
          </w:p>
        </w:tc>
      </w:tr>
      <w:tr w:rsidR="00EE5860" w:rsidRPr="00441CD0" w14:paraId="3516C896" w14:textId="77777777" w:rsidTr="00BB0E1F">
        <w:trPr>
          <w:jc w:val="center"/>
        </w:trPr>
        <w:tc>
          <w:tcPr>
            <w:tcW w:w="151" w:type="dxa"/>
            <w:tcBorders>
              <w:top w:val="nil"/>
              <w:left w:val="single" w:sz="6" w:space="0" w:color="auto"/>
              <w:bottom w:val="single" w:sz="4" w:space="0" w:color="auto"/>
              <w:right w:val="nil"/>
            </w:tcBorders>
          </w:tcPr>
          <w:p w14:paraId="3307EB7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1E07CB5"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C1D151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BF6F1E" w14:textId="77777777" w:rsidR="00EE5860" w:rsidRPr="00441CD0" w:rsidRDefault="00EE5860" w:rsidP="00BB0E1F">
            <w:pPr>
              <w:pStyle w:val="TAC"/>
              <w:rPr>
                <w:lang w:val="x-none"/>
              </w:rPr>
            </w:pPr>
          </w:p>
        </w:tc>
      </w:tr>
    </w:tbl>
    <w:p w14:paraId="4619F18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w:t>
      </w:r>
      <w:r w:rsidRPr="00441CD0">
        <w:rPr>
          <w:lang w:eastAsia="zh-CN"/>
        </w:rPr>
        <w:t>-</w:t>
      </w:r>
      <w:r w:rsidRPr="00441CD0">
        <w:rPr>
          <w:lang w:eastAsia="ja-JP"/>
        </w:rPr>
        <w:t>1</w:t>
      </w:r>
      <w:r w:rsidRPr="00441CD0">
        <w:t xml:space="preserve">: </w:t>
      </w:r>
      <w:r w:rsidRPr="00441CD0">
        <w:rPr>
          <w:lang w:eastAsia="ja-JP"/>
        </w:rPr>
        <w:t>MBR</w:t>
      </w:r>
    </w:p>
    <w:p w14:paraId="6C542D2C" w14:textId="77777777" w:rsidR="00EE5860" w:rsidRPr="00441CD0" w:rsidRDefault="00EE5860" w:rsidP="00EE5860">
      <w:r w:rsidRPr="00441CD0">
        <w:t xml:space="preserve">The UL/DL MBR fields shall be encoded as kilobits per second (1 kbps = 1000 bps) in binary value. </w:t>
      </w:r>
      <w:r w:rsidRPr="00441CD0">
        <w:rPr>
          <w:noProof/>
        </w:rPr>
        <w:t xml:space="preserve">The UL/DL MBR fields may require converting values in bits per second to kilobits per second when the UL/DL MBR values are received from an interface other than GTPv2 interface. If such conversions result in fractions, then the value of UL/DL MBR fields shall be rounded upwards. </w:t>
      </w:r>
      <w:r w:rsidRPr="00441CD0">
        <w:t>The range of UL/DL MBR is specified in 3GPP TS 36.413 [10].</w:t>
      </w:r>
    </w:p>
    <w:p w14:paraId="7455DC5B" w14:textId="77777777" w:rsidR="00EE5860" w:rsidRPr="00441CD0" w:rsidRDefault="00EE5860" w:rsidP="00EE5860">
      <w:pPr>
        <w:pStyle w:val="NO"/>
      </w:pPr>
      <w:r w:rsidRPr="00441CD0">
        <w:lastRenderedPageBreak/>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1CF37424" w14:textId="77777777" w:rsidR="00EE5860" w:rsidRPr="00441CD0" w:rsidRDefault="00EE5860" w:rsidP="00EE5860">
      <w:pPr>
        <w:pStyle w:val="Heading3"/>
      </w:pPr>
      <w:bookmarkStart w:id="5073" w:name="_Toc19717354"/>
      <w:bookmarkStart w:id="5074" w:name="_Toc27490855"/>
      <w:bookmarkStart w:id="5075" w:name="_Toc27557148"/>
      <w:bookmarkStart w:id="5076" w:name="_Toc27724065"/>
      <w:bookmarkStart w:id="5077" w:name="_Toc36031139"/>
      <w:bookmarkStart w:id="5078" w:name="_Toc36043059"/>
      <w:bookmarkStart w:id="5079" w:name="_Toc36814384"/>
      <w:bookmarkStart w:id="5080" w:name="_Toc44689242"/>
      <w:bookmarkStart w:id="5081" w:name="_Toc44923996"/>
      <w:bookmarkStart w:id="5082" w:name="_Toc51860966"/>
      <w:bookmarkStart w:id="5083" w:name="_Toc57930737"/>
      <w:bookmarkStart w:id="5084" w:name="_Toc57931367"/>
      <w:bookmarkStart w:id="5085" w:name="_Toc67499759"/>
      <w:r w:rsidRPr="00441CD0">
        <w:t>8.</w:t>
      </w:r>
      <w:r w:rsidRPr="00441CD0">
        <w:rPr>
          <w:lang w:val="en-US"/>
        </w:rPr>
        <w:t>2.9</w:t>
      </w:r>
      <w:r w:rsidRPr="00441CD0">
        <w:tab/>
        <w:t>GBR</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42BB3DE7" w14:textId="77777777" w:rsidR="00EE5860" w:rsidRPr="00441CD0" w:rsidRDefault="00EE5860" w:rsidP="00EE5860">
      <w:pPr>
        <w:rPr>
          <w:lang w:eastAsia="zh-CN"/>
        </w:rPr>
      </w:pPr>
      <w:r w:rsidRPr="00441CD0">
        <w:t xml:space="preserve">The </w:t>
      </w:r>
      <w:r w:rsidRPr="00441CD0">
        <w:rPr>
          <w:lang w:val="en-US" w:eastAsia="zh-CN"/>
        </w:rPr>
        <w:t>GBR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w:t>
      </w:r>
      <w:r w:rsidRPr="00441CD0">
        <w:rPr>
          <w:lang w:eastAsia="ja-JP"/>
        </w:rPr>
        <w:t xml:space="preserve">. </w:t>
      </w:r>
      <w:r w:rsidRPr="00441CD0">
        <w:rPr>
          <w:lang w:eastAsia="zh-CN"/>
        </w:rPr>
        <w:t xml:space="preserve">It indicates </w:t>
      </w:r>
      <w:r w:rsidRPr="00441CD0">
        <w:t>the guaranteed bit rate authorized for the uplink and/or downlink directions</w:t>
      </w:r>
      <w:r w:rsidRPr="00441CD0">
        <w:rPr>
          <w:lang w:eastAsia="zh-CN"/>
        </w:rPr>
        <w:t>.</w:t>
      </w:r>
    </w:p>
    <w:p w14:paraId="2442A2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68AD4E5" w14:textId="77777777" w:rsidTr="00BB0E1F">
        <w:trPr>
          <w:jc w:val="center"/>
        </w:trPr>
        <w:tc>
          <w:tcPr>
            <w:tcW w:w="151" w:type="dxa"/>
            <w:tcBorders>
              <w:top w:val="single" w:sz="6" w:space="0" w:color="auto"/>
              <w:left w:val="single" w:sz="6" w:space="0" w:color="auto"/>
              <w:bottom w:val="nil"/>
              <w:right w:val="nil"/>
            </w:tcBorders>
          </w:tcPr>
          <w:p w14:paraId="2B7160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78BFE0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09D054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2E000C7" w14:textId="77777777" w:rsidR="00EE5860" w:rsidRPr="00441CD0" w:rsidRDefault="00EE5860" w:rsidP="00BB0E1F">
            <w:pPr>
              <w:pStyle w:val="TAC"/>
            </w:pPr>
          </w:p>
        </w:tc>
      </w:tr>
      <w:tr w:rsidR="00EE5860" w:rsidRPr="00441CD0" w14:paraId="0B3CEACA" w14:textId="77777777" w:rsidTr="00BB0E1F">
        <w:trPr>
          <w:jc w:val="center"/>
        </w:trPr>
        <w:tc>
          <w:tcPr>
            <w:tcW w:w="151" w:type="dxa"/>
            <w:tcBorders>
              <w:top w:val="nil"/>
              <w:left w:val="single" w:sz="6" w:space="0" w:color="auto"/>
              <w:bottom w:val="nil"/>
              <w:right w:val="nil"/>
            </w:tcBorders>
          </w:tcPr>
          <w:p w14:paraId="67161FBE" w14:textId="77777777" w:rsidR="00EE5860" w:rsidRPr="00441CD0" w:rsidRDefault="00EE5860" w:rsidP="00BB0E1F">
            <w:pPr>
              <w:pStyle w:val="TAC"/>
            </w:pPr>
          </w:p>
        </w:tc>
        <w:tc>
          <w:tcPr>
            <w:tcW w:w="1104" w:type="dxa"/>
            <w:tcBorders>
              <w:top w:val="nil"/>
              <w:left w:val="nil"/>
              <w:bottom w:val="nil"/>
              <w:right w:val="nil"/>
            </w:tcBorders>
            <w:hideMark/>
          </w:tcPr>
          <w:p w14:paraId="56CCB1F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5D4007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227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3314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5620E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DD300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2C7B4C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26DF9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0111A9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363FDE" w14:textId="77777777" w:rsidR="00EE5860" w:rsidRPr="00441CD0" w:rsidRDefault="00EE5860" w:rsidP="00BB0E1F">
            <w:pPr>
              <w:pStyle w:val="TAC"/>
            </w:pPr>
          </w:p>
        </w:tc>
      </w:tr>
      <w:tr w:rsidR="00EE5860" w:rsidRPr="00441CD0" w14:paraId="20DAF114" w14:textId="77777777" w:rsidTr="00BB0E1F">
        <w:trPr>
          <w:jc w:val="center"/>
        </w:trPr>
        <w:tc>
          <w:tcPr>
            <w:tcW w:w="151" w:type="dxa"/>
            <w:tcBorders>
              <w:top w:val="nil"/>
              <w:left w:val="single" w:sz="6" w:space="0" w:color="auto"/>
              <w:bottom w:val="nil"/>
              <w:right w:val="nil"/>
            </w:tcBorders>
          </w:tcPr>
          <w:p w14:paraId="3B07F1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BFAC2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63BFD9A" w14:textId="77777777" w:rsidR="00EE5860" w:rsidRPr="00441CD0" w:rsidRDefault="00EE5860" w:rsidP="00BB0E1F">
            <w:pPr>
              <w:pStyle w:val="TAC"/>
            </w:pPr>
            <w:r w:rsidRPr="00441CD0">
              <w:t xml:space="preserve">Type = </w:t>
            </w:r>
            <w:r w:rsidRPr="00441CD0">
              <w:rPr>
                <w:lang w:val="sv-SE"/>
              </w:rPr>
              <w:t>27</w:t>
            </w:r>
            <w:r w:rsidRPr="00441CD0">
              <w:t xml:space="preserve"> (decimal)</w:t>
            </w:r>
          </w:p>
        </w:tc>
        <w:tc>
          <w:tcPr>
            <w:tcW w:w="588" w:type="dxa"/>
            <w:tcBorders>
              <w:top w:val="nil"/>
              <w:left w:val="single" w:sz="4" w:space="0" w:color="auto"/>
              <w:bottom w:val="nil"/>
              <w:right w:val="single" w:sz="6" w:space="0" w:color="auto"/>
            </w:tcBorders>
          </w:tcPr>
          <w:p w14:paraId="267CE7F2" w14:textId="77777777" w:rsidR="00EE5860" w:rsidRPr="00441CD0" w:rsidRDefault="00EE5860" w:rsidP="00BB0E1F">
            <w:pPr>
              <w:pStyle w:val="TAC"/>
            </w:pPr>
          </w:p>
        </w:tc>
      </w:tr>
      <w:tr w:rsidR="00EE5860" w:rsidRPr="00441CD0" w14:paraId="3884353F" w14:textId="77777777" w:rsidTr="00BB0E1F">
        <w:trPr>
          <w:jc w:val="center"/>
        </w:trPr>
        <w:tc>
          <w:tcPr>
            <w:tcW w:w="151" w:type="dxa"/>
            <w:tcBorders>
              <w:top w:val="nil"/>
              <w:left w:val="single" w:sz="6" w:space="0" w:color="auto"/>
              <w:bottom w:val="nil"/>
              <w:right w:val="nil"/>
            </w:tcBorders>
          </w:tcPr>
          <w:p w14:paraId="0A5F4E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5933F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A2B2F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C242A9" w14:textId="77777777" w:rsidR="00EE5860" w:rsidRPr="00441CD0" w:rsidRDefault="00EE5860" w:rsidP="00BB0E1F">
            <w:pPr>
              <w:pStyle w:val="TAC"/>
            </w:pPr>
          </w:p>
        </w:tc>
      </w:tr>
      <w:tr w:rsidR="00EE5860" w:rsidRPr="00441CD0" w14:paraId="1340E5CC" w14:textId="77777777" w:rsidTr="00BB0E1F">
        <w:trPr>
          <w:jc w:val="center"/>
        </w:trPr>
        <w:tc>
          <w:tcPr>
            <w:tcW w:w="151" w:type="dxa"/>
            <w:tcBorders>
              <w:top w:val="nil"/>
              <w:left w:val="single" w:sz="6" w:space="0" w:color="auto"/>
              <w:bottom w:val="nil"/>
              <w:right w:val="nil"/>
            </w:tcBorders>
          </w:tcPr>
          <w:p w14:paraId="42FB82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C7C04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1B284979" w14:textId="77777777" w:rsidR="00EE5860" w:rsidRPr="00441CD0" w:rsidRDefault="00EE5860" w:rsidP="00BB0E1F">
            <w:pPr>
              <w:pStyle w:val="TAC"/>
              <w:rPr>
                <w:lang w:eastAsia="zh-CN"/>
              </w:rPr>
            </w:pPr>
            <w:r w:rsidRPr="00441CD0">
              <w:rPr>
                <w:lang w:eastAsia="zh-CN"/>
              </w:rPr>
              <w:t>UL GBR</w:t>
            </w:r>
          </w:p>
        </w:tc>
        <w:tc>
          <w:tcPr>
            <w:tcW w:w="588" w:type="dxa"/>
            <w:tcBorders>
              <w:top w:val="nil"/>
              <w:left w:val="single" w:sz="4" w:space="0" w:color="auto"/>
              <w:bottom w:val="nil"/>
              <w:right w:val="single" w:sz="6" w:space="0" w:color="auto"/>
            </w:tcBorders>
          </w:tcPr>
          <w:p w14:paraId="73976D16" w14:textId="77777777" w:rsidR="00EE5860" w:rsidRPr="00441CD0" w:rsidRDefault="00EE5860" w:rsidP="00BB0E1F">
            <w:pPr>
              <w:pStyle w:val="TAC"/>
            </w:pPr>
          </w:p>
        </w:tc>
      </w:tr>
      <w:tr w:rsidR="00EE5860" w:rsidRPr="00441CD0" w14:paraId="1C8FCAEB" w14:textId="77777777" w:rsidTr="00BB0E1F">
        <w:trPr>
          <w:jc w:val="center"/>
        </w:trPr>
        <w:tc>
          <w:tcPr>
            <w:tcW w:w="151" w:type="dxa"/>
            <w:tcBorders>
              <w:top w:val="nil"/>
              <w:left w:val="single" w:sz="6" w:space="0" w:color="auto"/>
              <w:bottom w:val="nil"/>
              <w:right w:val="nil"/>
            </w:tcBorders>
          </w:tcPr>
          <w:p w14:paraId="3BBC7F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29A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325FB117" w14:textId="77777777" w:rsidR="00EE5860" w:rsidRPr="00441CD0" w:rsidRDefault="00EE5860" w:rsidP="00BB0E1F">
            <w:pPr>
              <w:pStyle w:val="TAC"/>
              <w:rPr>
                <w:lang w:eastAsia="zh-CN"/>
              </w:rPr>
            </w:pPr>
            <w:r w:rsidRPr="00441CD0">
              <w:rPr>
                <w:lang w:eastAsia="zh-CN"/>
              </w:rPr>
              <w:t>DL GBR</w:t>
            </w:r>
          </w:p>
        </w:tc>
        <w:tc>
          <w:tcPr>
            <w:tcW w:w="588" w:type="dxa"/>
            <w:tcBorders>
              <w:top w:val="nil"/>
              <w:left w:val="single" w:sz="4" w:space="0" w:color="auto"/>
              <w:bottom w:val="nil"/>
              <w:right w:val="single" w:sz="6" w:space="0" w:color="auto"/>
            </w:tcBorders>
          </w:tcPr>
          <w:p w14:paraId="1C1995AD" w14:textId="77777777" w:rsidR="00EE5860" w:rsidRPr="00441CD0" w:rsidRDefault="00EE5860" w:rsidP="00BB0E1F">
            <w:pPr>
              <w:pStyle w:val="TAC"/>
            </w:pPr>
          </w:p>
        </w:tc>
      </w:tr>
      <w:tr w:rsidR="00EE5860" w:rsidRPr="00441CD0" w14:paraId="0CF656DF" w14:textId="77777777" w:rsidTr="00BB0E1F">
        <w:trPr>
          <w:jc w:val="center"/>
        </w:trPr>
        <w:tc>
          <w:tcPr>
            <w:tcW w:w="151" w:type="dxa"/>
            <w:tcBorders>
              <w:top w:val="nil"/>
              <w:left w:val="single" w:sz="6" w:space="0" w:color="auto"/>
              <w:bottom w:val="single" w:sz="4" w:space="0" w:color="auto"/>
              <w:right w:val="nil"/>
            </w:tcBorders>
          </w:tcPr>
          <w:p w14:paraId="53684E4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38F900B"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595F42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4C537B1" w14:textId="77777777" w:rsidR="00EE5860" w:rsidRPr="00441CD0" w:rsidRDefault="00EE5860" w:rsidP="00BB0E1F">
            <w:pPr>
              <w:pStyle w:val="TAC"/>
              <w:rPr>
                <w:lang w:val="x-none"/>
              </w:rPr>
            </w:pPr>
          </w:p>
        </w:tc>
      </w:tr>
    </w:tbl>
    <w:p w14:paraId="616F6D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w:t>
      </w:r>
      <w:r w:rsidRPr="00441CD0">
        <w:rPr>
          <w:lang w:eastAsia="zh-CN"/>
        </w:rPr>
        <w:t>-</w:t>
      </w:r>
      <w:r w:rsidRPr="00441CD0">
        <w:rPr>
          <w:lang w:eastAsia="ja-JP"/>
        </w:rPr>
        <w:t>1</w:t>
      </w:r>
      <w:r w:rsidRPr="00441CD0">
        <w:t xml:space="preserve">: </w:t>
      </w:r>
      <w:r w:rsidRPr="00441CD0">
        <w:rPr>
          <w:lang w:eastAsia="ja-JP"/>
        </w:rPr>
        <w:t>GBR</w:t>
      </w:r>
    </w:p>
    <w:p w14:paraId="0ABA1C60" w14:textId="77777777" w:rsidR="00EE5860" w:rsidRPr="00441CD0" w:rsidRDefault="00EE5860" w:rsidP="00EE5860">
      <w:r w:rsidRPr="00441CD0">
        <w:t xml:space="preserve">The UL/DL GBR fields shall be encoded as kilobits per second (1 kbps = 1000 bps) in binary value. </w:t>
      </w:r>
      <w:r w:rsidRPr="00441CD0">
        <w:rPr>
          <w:noProof/>
        </w:rPr>
        <w:t xml:space="preserve">The UL/DL GBR fields may require converting values in bits per second to kilobits per second when the UL/DL GBR values are received from an interface other than GTPv2 interface. If such conversions result in fractions, then the value of UL/DL GBR fields shall be rounded upwards. </w:t>
      </w:r>
      <w:r w:rsidRPr="00441CD0">
        <w:t>The range of UL/DL GBR is specified in 3GPP TS 36.413 [10].</w:t>
      </w:r>
    </w:p>
    <w:p w14:paraId="20DF47BF" w14:textId="77777777" w:rsidR="00EE5860" w:rsidRPr="00441CD0" w:rsidRDefault="00EE5860" w:rsidP="00EE5860">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30D03F0F" w14:textId="77777777" w:rsidR="00EE5860" w:rsidRPr="00441CD0" w:rsidRDefault="00EE5860" w:rsidP="00EE5860">
      <w:pPr>
        <w:pStyle w:val="Heading3"/>
      </w:pPr>
      <w:bookmarkStart w:id="5086" w:name="_Toc19717355"/>
      <w:bookmarkStart w:id="5087" w:name="_Toc27490856"/>
      <w:bookmarkStart w:id="5088" w:name="_Toc27557149"/>
      <w:bookmarkStart w:id="5089" w:name="_Toc27724066"/>
      <w:bookmarkStart w:id="5090" w:name="_Toc36031140"/>
      <w:bookmarkStart w:id="5091" w:name="_Toc36043060"/>
      <w:bookmarkStart w:id="5092" w:name="_Toc36814385"/>
      <w:bookmarkStart w:id="5093" w:name="_Toc44689243"/>
      <w:bookmarkStart w:id="5094" w:name="_Toc44923997"/>
      <w:bookmarkStart w:id="5095" w:name="_Toc51860967"/>
      <w:bookmarkStart w:id="5096" w:name="_Toc57930738"/>
      <w:bookmarkStart w:id="5097" w:name="_Toc57931368"/>
      <w:bookmarkStart w:id="5098" w:name="_Toc67499760"/>
      <w:r w:rsidRPr="00441CD0">
        <w:t>8.</w:t>
      </w:r>
      <w:r w:rsidRPr="00441CD0">
        <w:rPr>
          <w:lang w:val="en-US"/>
        </w:rPr>
        <w:t>2.10</w:t>
      </w:r>
      <w:r w:rsidRPr="00441CD0">
        <w:tab/>
        <w:t>QER Correlation ID</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400FDFAA" w14:textId="77777777" w:rsidR="00EE5860" w:rsidRPr="00441CD0" w:rsidRDefault="00EE5860" w:rsidP="00EE5860">
      <w:pPr>
        <w:rPr>
          <w:lang w:val="en-US"/>
        </w:rPr>
      </w:pPr>
      <w:r w:rsidRPr="00441CD0">
        <w:t xml:space="preserve">The </w:t>
      </w:r>
      <w:r w:rsidRPr="00441CD0">
        <w:rPr>
          <w:lang w:val="en-US" w:eastAsia="zh-CN"/>
        </w:rPr>
        <w:t>QER Correlation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w:t>
      </w:r>
      <w:r w:rsidRPr="00441CD0">
        <w:rPr>
          <w:lang w:eastAsia="ja-JP"/>
        </w:rPr>
        <w:t xml:space="preserve">. </w:t>
      </w:r>
      <w:r w:rsidRPr="00441CD0">
        <w:rPr>
          <w:lang w:eastAsia="zh-CN"/>
        </w:rPr>
        <w:t xml:space="preserve">It contains a QoS Enforcement Rule Correlation ID to correlate QERs from different PFCP sessions. </w:t>
      </w:r>
      <w:r w:rsidRPr="00441CD0">
        <w:rPr>
          <w:lang w:val="en-US"/>
        </w:rPr>
        <w:t>The QER Correlation ID shall be dynamically assigned by the CP function and provisioned by the CP function in different PFCP sessions to correlate QERs used in these PFCP sessions.</w:t>
      </w:r>
    </w:p>
    <w:p w14:paraId="3C0465F5" w14:textId="77777777" w:rsidR="00EE5860" w:rsidRPr="00441CD0" w:rsidRDefault="00EE5860" w:rsidP="00EE5860">
      <w:pPr>
        <w:pStyle w:val="NO"/>
        <w:rPr>
          <w:lang w:val="x-none" w:eastAsia="zh-CN"/>
        </w:rPr>
      </w:pPr>
      <w:r w:rsidRPr="00441CD0">
        <w:rPr>
          <w:lang w:eastAsia="zh-CN"/>
        </w:rPr>
        <w:t>NOTE:</w:t>
      </w:r>
      <w:r w:rsidRPr="00441CD0">
        <w:rPr>
          <w:lang w:eastAsia="zh-CN"/>
        </w:rPr>
        <w:tab/>
      </w:r>
      <w:r w:rsidRPr="00441CD0">
        <w:t>A QER Correlation ID is not a Rule ID. It is only a correlation number to correlate QERs from different PFCP sessions.</w:t>
      </w:r>
    </w:p>
    <w:p w14:paraId="0FC842B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7B6ACDB" w14:textId="77777777" w:rsidTr="00BB0E1F">
        <w:trPr>
          <w:jc w:val="center"/>
        </w:trPr>
        <w:tc>
          <w:tcPr>
            <w:tcW w:w="151" w:type="dxa"/>
            <w:tcBorders>
              <w:top w:val="single" w:sz="6" w:space="0" w:color="auto"/>
              <w:left w:val="single" w:sz="6" w:space="0" w:color="auto"/>
              <w:bottom w:val="nil"/>
              <w:right w:val="nil"/>
            </w:tcBorders>
          </w:tcPr>
          <w:p w14:paraId="10B54B98" w14:textId="77777777" w:rsidR="00EE5860" w:rsidRPr="00441CD0" w:rsidRDefault="00EE5860" w:rsidP="00BB0E1F">
            <w:pPr>
              <w:pStyle w:val="TAC"/>
            </w:pPr>
          </w:p>
        </w:tc>
        <w:tc>
          <w:tcPr>
            <w:tcW w:w="1104" w:type="dxa"/>
            <w:tcBorders>
              <w:top w:val="single" w:sz="6" w:space="0" w:color="auto"/>
              <w:left w:val="nil"/>
              <w:bottom w:val="nil"/>
              <w:right w:val="nil"/>
            </w:tcBorders>
          </w:tcPr>
          <w:p w14:paraId="1621AE2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2307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BDA1078" w14:textId="77777777" w:rsidR="00EE5860" w:rsidRPr="00441CD0" w:rsidRDefault="00EE5860" w:rsidP="00BB0E1F">
            <w:pPr>
              <w:pStyle w:val="TAC"/>
            </w:pPr>
          </w:p>
        </w:tc>
      </w:tr>
      <w:tr w:rsidR="00EE5860" w:rsidRPr="00441CD0" w14:paraId="48786E6E" w14:textId="77777777" w:rsidTr="00BB0E1F">
        <w:trPr>
          <w:jc w:val="center"/>
        </w:trPr>
        <w:tc>
          <w:tcPr>
            <w:tcW w:w="151" w:type="dxa"/>
            <w:tcBorders>
              <w:top w:val="nil"/>
              <w:left w:val="single" w:sz="6" w:space="0" w:color="auto"/>
              <w:bottom w:val="nil"/>
              <w:right w:val="nil"/>
            </w:tcBorders>
          </w:tcPr>
          <w:p w14:paraId="0611F832" w14:textId="77777777" w:rsidR="00EE5860" w:rsidRPr="00441CD0" w:rsidRDefault="00EE5860" w:rsidP="00BB0E1F">
            <w:pPr>
              <w:pStyle w:val="TAC"/>
            </w:pPr>
          </w:p>
        </w:tc>
        <w:tc>
          <w:tcPr>
            <w:tcW w:w="1104" w:type="dxa"/>
            <w:tcBorders>
              <w:top w:val="nil"/>
              <w:left w:val="nil"/>
              <w:bottom w:val="nil"/>
              <w:right w:val="nil"/>
            </w:tcBorders>
            <w:hideMark/>
          </w:tcPr>
          <w:p w14:paraId="7A6B573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2FD32D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945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F1606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10B304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47A86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14290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76881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4FF46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02502" w14:textId="77777777" w:rsidR="00EE5860" w:rsidRPr="00441CD0" w:rsidRDefault="00EE5860" w:rsidP="00BB0E1F">
            <w:pPr>
              <w:pStyle w:val="TAC"/>
            </w:pPr>
          </w:p>
        </w:tc>
      </w:tr>
      <w:tr w:rsidR="00EE5860" w:rsidRPr="00441CD0" w14:paraId="168F469C" w14:textId="77777777" w:rsidTr="00BB0E1F">
        <w:trPr>
          <w:jc w:val="center"/>
        </w:trPr>
        <w:tc>
          <w:tcPr>
            <w:tcW w:w="151" w:type="dxa"/>
            <w:tcBorders>
              <w:top w:val="nil"/>
              <w:left w:val="single" w:sz="6" w:space="0" w:color="auto"/>
              <w:bottom w:val="nil"/>
              <w:right w:val="nil"/>
            </w:tcBorders>
          </w:tcPr>
          <w:p w14:paraId="4F314E5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784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CCC7A1E" w14:textId="77777777" w:rsidR="00EE5860" w:rsidRPr="00441CD0" w:rsidRDefault="00EE5860" w:rsidP="00BB0E1F">
            <w:pPr>
              <w:pStyle w:val="TAC"/>
            </w:pPr>
            <w:r w:rsidRPr="00441CD0">
              <w:t xml:space="preserve">Type = </w:t>
            </w:r>
            <w:r w:rsidRPr="00441CD0">
              <w:rPr>
                <w:lang w:val="sv-SE"/>
              </w:rPr>
              <w:t>28</w:t>
            </w:r>
            <w:r w:rsidRPr="00441CD0">
              <w:t xml:space="preserve"> (decimal)</w:t>
            </w:r>
          </w:p>
        </w:tc>
        <w:tc>
          <w:tcPr>
            <w:tcW w:w="588" w:type="dxa"/>
            <w:tcBorders>
              <w:top w:val="nil"/>
              <w:left w:val="single" w:sz="4" w:space="0" w:color="auto"/>
              <w:bottom w:val="nil"/>
              <w:right w:val="single" w:sz="6" w:space="0" w:color="auto"/>
            </w:tcBorders>
          </w:tcPr>
          <w:p w14:paraId="6B75857F" w14:textId="77777777" w:rsidR="00EE5860" w:rsidRPr="00441CD0" w:rsidRDefault="00EE5860" w:rsidP="00BB0E1F">
            <w:pPr>
              <w:pStyle w:val="TAC"/>
            </w:pPr>
          </w:p>
        </w:tc>
      </w:tr>
      <w:tr w:rsidR="00EE5860" w:rsidRPr="00441CD0" w14:paraId="28930F4F" w14:textId="77777777" w:rsidTr="00BB0E1F">
        <w:trPr>
          <w:jc w:val="center"/>
        </w:trPr>
        <w:tc>
          <w:tcPr>
            <w:tcW w:w="151" w:type="dxa"/>
            <w:tcBorders>
              <w:top w:val="nil"/>
              <w:left w:val="single" w:sz="6" w:space="0" w:color="auto"/>
              <w:bottom w:val="nil"/>
              <w:right w:val="nil"/>
            </w:tcBorders>
          </w:tcPr>
          <w:p w14:paraId="119490B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7F646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3B098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E83DAE" w14:textId="77777777" w:rsidR="00EE5860" w:rsidRPr="00441CD0" w:rsidRDefault="00EE5860" w:rsidP="00BB0E1F">
            <w:pPr>
              <w:pStyle w:val="TAC"/>
            </w:pPr>
          </w:p>
        </w:tc>
      </w:tr>
      <w:tr w:rsidR="00EE5860" w:rsidRPr="00441CD0" w14:paraId="479B6576" w14:textId="77777777" w:rsidTr="00BB0E1F">
        <w:trPr>
          <w:jc w:val="center"/>
        </w:trPr>
        <w:tc>
          <w:tcPr>
            <w:tcW w:w="151" w:type="dxa"/>
            <w:tcBorders>
              <w:top w:val="nil"/>
              <w:left w:val="single" w:sz="6" w:space="0" w:color="auto"/>
              <w:bottom w:val="nil"/>
              <w:right w:val="nil"/>
            </w:tcBorders>
          </w:tcPr>
          <w:p w14:paraId="2CBF0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8A3B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299F9B" w14:textId="77777777" w:rsidR="00EE5860" w:rsidRPr="00441CD0" w:rsidRDefault="00EE5860" w:rsidP="00BB0E1F">
            <w:pPr>
              <w:pStyle w:val="TAC"/>
              <w:rPr>
                <w:lang w:eastAsia="zh-CN"/>
              </w:rPr>
            </w:pPr>
            <w:r w:rsidRPr="00441CD0">
              <w:rPr>
                <w:lang w:eastAsia="zh-CN"/>
              </w:rPr>
              <w:t>QER Correlation ID value</w:t>
            </w:r>
          </w:p>
        </w:tc>
        <w:tc>
          <w:tcPr>
            <w:tcW w:w="588" w:type="dxa"/>
            <w:tcBorders>
              <w:top w:val="nil"/>
              <w:left w:val="single" w:sz="4" w:space="0" w:color="auto"/>
              <w:bottom w:val="nil"/>
              <w:right w:val="single" w:sz="6" w:space="0" w:color="auto"/>
            </w:tcBorders>
          </w:tcPr>
          <w:p w14:paraId="19DCD31B" w14:textId="77777777" w:rsidR="00EE5860" w:rsidRPr="00441CD0" w:rsidRDefault="00EE5860" w:rsidP="00BB0E1F">
            <w:pPr>
              <w:pStyle w:val="TAC"/>
            </w:pPr>
          </w:p>
        </w:tc>
      </w:tr>
      <w:tr w:rsidR="00EE5860" w:rsidRPr="00441CD0" w14:paraId="3990629E" w14:textId="77777777" w:rsidTr="00BB0E1F">
        <w:trPr>
          <w:jc w:val="center"/>
        </w:trPr>
        <w:tc>
          <w:tcPr>
            <w:tcW w:w="151" w:type="dxa"/>
            <w:tcBorders>
              <w:top w:val="nil"/>
              <w:left w:val="single" w:sz="6" w:space="0" w:color="auto"/>
              <w:bottom w:val="single" w:sz="4" w:space="0" w:color="auto"/>
              <w:right w:val="nil"/>
            </w:tcBorders>
          </w:tcPr>
          <w:p w14:paraId="2F90319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CC3465"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A02D0C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10EE3D" w14:textId="77777777" w:rsidR="00EE5860" w:rsidRPr="00441CD0" w:rsidRDefault="00EE5860" w:rsidP="00BB0E1F">
            <w:pPr>
              <w:pStyle w:val="TAC"/>
              <w:rPr>
                <w:lang w:val="x-none"/>
              </w:rPr>
            </w:pPr>
          </w:p>
        </w:tc>
      </w:tr>
    </w:tbl>
    <w:p w14:paraId="732413A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w:t>
      </w:r>
      <w:r w:rsidRPr="00441CD0">
        <w:rPr>
          <w:lang w:eastAsia="zh-CN"/>
        </w:rPr>
        <w:t>-</w:t>
      </w:r>
      <w:r w:rsidRPr="00441CD0">
        <w:rPr>
          <w:lang w:eastAsia="ja-JP"/>
        </w:rPr>
        <w:t>1</w:t>
      </w:r>
      <w:r w:rsidRPr="00441CD0">
        <w:t xml:space="preserve">: </w:t>
      </w:r>
      <w:r w:rsidRPr="00441CD0">
        <w:rPr>
          <w:lang w:eastAsia="ja-JP"/>
        </w:rPr>
        <w:t>QER Correlation ID</w:t>
      </w:r>
    </w:p>
    <w:p w14:paraId="4A13AA3D" w14:textId="77777777" w:rsidR="00EE5860" w:rsidRPr="00441CD0" w:rsidRDefault="00EE5860" w:rsidP="00EE5860">
      <w:r w:rsidRPr="00441CD0">
        <w:t>The QER Correlation ID value shall be encoded as an Unsigned32 binary integer value.</w:t>
      </w:r>
    </w:p>
    <w:p w14:paraId="6F76D0A1" w14:textId="77777777" w:rsidR="00EE5860" w:rsidRPr="00441CD0" w:rsidRDefault="00EE5860" w:rsidP="00EE5860">
      <w:pPr>
        <w:pStyle w:val="Heading3"/>
      </w:pPr>
      <w:bookmarkStart w:id="5099" w:name="_Toc19717356"/>
      <w:bookmarkStart w:id="5100" w:name="_Toc27490857"/>
      <w:bookmarkStart w:id="5101" w:name="_Toc27557150"/>
      <w:bookmarkStart w:id="5102" w:name="_Toc27724067"/>
      <w:bookmarkStart w:id="5103" w:name="_Toc36031141"/>
      <w:bookmarkStart w:id="5104" w:name="_Toc36043061"/>
      <w:bookmarkStart w:id="5105" w:name="_Toc36814386"/>
      <w:bookmarkStart w:id="5106" w:name="_Toc44689244"/>
      <w:bookmarkStart w:id="5107" w:name="_Toc44923998"/>
      <w:bookmarkStart w:id="5108" w:name="_Toc51860968"/>
      <w:bookmarkStart w:id="5109" w:name="_Toc57930739"/>
      <w:bookmarkStart w:id="5110" w:name="_Toc57931369"/>
      <w:bookmarkStart w:id="5111" w:name="_Toc67499761"/>
      <w:r w:rsidRPr="00441CD0">
        <w:t>8.</w:t>
      </w:r>
      <w:r w:rsidRPr="00441CD0">
        <w:rPr>
          <w:lang w:val="en-US"/>
        </w:rPr>
        <w:t>2.11</w:t>
      </w:r>
      <w:r w:rsidRPr="00441CD0">
        <w:tab/>
        <w:t>Precedence</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3C2EB4F6" w14:textId="77777777" w:rsidR="00EE5860" w:rsidRPr="00441CD0" w:rsidRDefault="00EE5860" w:rsidP="00EE5860">
      <w:pPr>
        <w:rPr>
          <w:lang w:eastAsia="zh-CN"/>
        </w:rPr>
      </w:pPr>
      <w:r w:rsidRPr="00441CD0">
        <w:t xml:space="preserve">The </w:t>
      </w:r>
      <w:r w:rsidRPr="00441CD0">
        <w:rPr>
          <w:lang w:val="en-US" w:eastAsia="zh-CN"/>
        </w:rPr>
        <w:t xml:space="preserve">Precedence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8.2.11-1. It defines the relative precedence of a PDR among all the PDRs provisioned within a PFCP session, </w:t>
      </w:r>
      <w:r w:rsidRPr="00441CD0">
        <w:t>when looking for a PDR matching an incoming packet</w:t>
      </w:r>
      <w:r w:rsidRPr="00441CD0">
        <w:rPr>
          <w:lang w:eastAsia="zh-CN"/>
        </w:rPr>
        <w:t>.</w:t>
      </w:r>
    </w:p>
    <w:p w14:paraId="66E12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5E256" w14:textId="77777777" w:rsidTr="00BB0E1F">
        <w:trPr>
          <w:jc w:val="center"/>
        </w:trPr>
        <w:tc>
          <w:tcPr>
            <w:tcW w:w="151" w:type="dxa"/>
            <w:tcBorders>
              <w:top w:val="single" w:sz="6" w:space="0" w:color="auto"/>
              <w:left w:val="single" w:sz="6" w:space="0" w:color="auto"/>
              <w:bottom w:val="nil"/>
              <w:right w:val="nil"/>
            </w:tcBorders>
          </w:tcPr>
          <w:p w14:paraId="65AC889D" w14:textId="77777777" w:rsidR="00EE5860" w:rsidRPr="00441CD0" w:rsidRDefault="00EE5860" w:rsidP="00BB0E1F">
            <w:pPr>
              <w:pStyle w:val="TAC"/>
            </w:pPr>
          </w:p>
        </w:tc>
        <w:tc>
          <w:tcPr>
            <w:tcW w:w="1104" w:type="dxa"/>
            <w:tcBorders>
              <w:top w:val="single" w:sz="6" w:space="0" w:color="auto"/>
              <w:left w:val="nil"/>
              <w:bottom w:val="nil"/>
              <w:right w:val="nil"/>
            </w:tcBorders>
          </w:tcPr>
          <w:p w14:paraId="2701D29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BF9B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66A6A8A" w14:textId="77777777" w:rsidR="00EE5860" w:rsidRPr="00441CD0" w:rsidRDefault="00EE5860" w:rsidP="00BB0E1F">
            <w:pPr>
              <w:pStyle w:val="TAC"/>
            </w:pPr>
          </w:p>
        </w:tc>
      </w:tr>
      <w:tr w:rsidR="00EE5860" w:rsidRPr="00441CD0" w14:paraId="4C34A353" w14:textId="77777777" w:rsidTr="00BB0E1F">
        <w:trPr>
          <w:jc w:val="center"/>
        </w:trPr>
        <w:tc>
          <w:tcPr>
            <w:tcW w:w="151" w:type="dxa"/>
            <w:tcBorders>
              <w:top w:val="nil"/>
              <w:left w:val="single" w:sz="6" w:space="0" w:color="auto"/>
              <w:bottom w:val="nil"/>
              <w:right w:val="nil"/>
            </w:tcBorders>
          </w:tcPr>
          <w:p w14:paraId="1A48CB8B" w14:textId="77777777" w:rsidR="00EE5860" w:rsidRPr="00441CD0" w:rsidRDefault="00EE5860" w:rsidP="00BB0E1F">
            <w:pPr>
              <w:pStyle w:val="TAC"/>
            </w:pPr>
          </w:p>
        </w:tc>
        <w:tc>
          <w:tcPr>
            <w:tcW w:w="1104" w:type="dxa"/>
            <w:tcBorders>
              <w:top w:val="nil"/>
              <w:left w:val="nil"/>
              <w:bottom w:val="nil"/>
              <w:right w:val="nil"/>
            </w:tcBorders>
            <w:hideMark/>
          </w:tcPr>
          <w:p w14:paraId="75B566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1F3A33"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80897D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6AAE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6C6A9B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E6AD1B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FC1E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D24C6A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6E690D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650936E" w14:textId="77777777" w:rsidR="00EE5860" w:rsidRPr="00441CD0" w:rsidRDefault="00EE5860" w:rsidP="00BB0E1F">
            <w:pPr>
              <w:pStyle w:val="TAC"/>
            </w:pPr>
          </w:p>
        </w:tc>
      </w:tr>
      <w:tr w:rsidR="00EE5860" w:rsidRPr="00441CD0" w14:paraId="5D5A859A" w14:textId="77777777" w:rsidTr="00BB0E1F">
        <w:trPr>
          <w:jc w:val="center"/>
        </w:trPr>
        <w:tc>
          <w:tcPr>
            <w:tcW w:w="151" w:type="dxa"/>
            <w:tcBorders>
              <w:top w:val="nil"/>
              <w:left w:val="single" w:sz="6" w:space="0" w:color="auto"/>
              <w:bottom w:val="nil"/>
              <w:right w:val="nil"/>
            </w:tcBorders>
          </w:tcPr>
          <w:p w14:paraId="1A6A82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0E800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E518EA9" w14:textId="77777777" w:rsidR="00EE5860" w:rsidRPr="00441CD0" w:rsidRDefault="00EE5860" w:rsidP="00BB0E1F">
            <w:pPr>
              <w:pStyle w:val="TAC"/>
            </w:pPr>
            <w:r w:rsidRPr="00441CD0">
              <w:t xml:space="preserve">Type = </w:t>
            </w:r>
            <w:r w:rsidRPr="00441CD0">
              <w:rPr>
                <w:lang w:val="sv-SE"/>
              </w:rPr>
              <w:t>29</w:t>
            </w:r>
            <w:r w:rsidRPr="00441CD0">
              <w:t xml:space="preserve"> (decimal)</w:t>
            </w:r>
          </w:p>
        </w:tc>
        <w:tc>
          <w:tcPr>
            <w:tcW w:w="588" w:type="dxa"/>
            <w:tcBorders>
              <w:top w:val="nil"/>
              <w:left w:val="single" w:sz="4" w:space="0" w:color="auto"/>
              <w:bottom w:val="nil"/>
              <w:right w:val="single" w:sz="6" w:space="0" w:color="auto"/>
            </w:tcBorders>
          </w:tcPr>
          <w:p w14:paraId="79DAE39A" w14:textId="77777777" w:rsidR="00EE5860" w:rsidRPr="00441CD0" w:rsidRDefault="00EE5860" w:rsidP="00BB0E1F">
            <w:pPr>
              <w:pStyle w:val="TAC"/>
            </w:pPr>
          </w:p>
        </w:tc>
      </w:tr>
      <w:tr w:rsidR="00EE5860" w:rsidRPr="00441CD0" w14:paraId="1B442F7B" w14:textId="77777777" w:rsidTr="00BB0E1F">
        <w:trPr>
          <w:jc w:val="center"/>
        </w:trPr>
        <w:tc>
          <w:tcPr>
            <w:tcW w:w="151" w:type="dxa"/>
            <w:tcBorders>
              <w:top w:val="nil"/>
              <w:left w:val="single" w:sz="6" w:space="0" w:color="auto"/>
              <w:bottom w:val="nil"/>
              <w:right w:val="nil"/>
            </w:tcBorders>
          </w:tcPr>
          <w:p w14:paraId="74C44C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A91F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830DE3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5CA419E" w14:textId="77777777" w:rsidR="00EE5860" w:rsidRPr="00441CD0" w:rsidRDefault="00EE5860" w:rsidP="00BB0E1F">
            <w:pPr>
              <w:pStyle w:val="TAC"/>
            </w:pPr>
          </w:p>
        </w:tc>
      </w:tr>
      <w:tr w:rsidR="00EE5860" w:rsidRPr="00441CD0" w14:paraId="306F8172" w14:textId="77777777" w:rsidTr="00BB0E1F">
        <w:trPr>
          <w:jc w:val="center"/>
        </w:trPr>
        <w:tc>
          <w:tcPr>
            <w:tcW w:w="151" w:type="dxa"/>
            <w:tcBorders>
              <w:top w:val="nil"/>
              <w:left w:val="single" w:sz="6" w:space="0" w:color="auto"/>
              <w:bottom w:val="nil"/>
              <w:right w:val="nil"/>
            </w:tcBorders>
          </w:tcPr>
          <w:p w14:paraId="21DE36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B155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3CF9735" w14:textId="77777777" w:rsidR="00EE5860" w:rsidRPr="00441CD0" w:rsidRDefault="00EE5860" w:rsidP="00BB0E1F">
            <w:pPr>
              <w:pStyle w:val="TAC"/>
              <w:rPr>
                <w:lang w:eastAsia="zh-CN"/>
              </w:rPr>
            </w:pPr>
            <w:r w:rsidRPr="00441CD0">
              <w:rPr>
                <w:lang w:eastAsia="zh-CN"/>
              </w:rPr>
              <w:t>Precedence value</w:t>
            </w:r>
          </w:p>
        </w:tc>
        <w:tc>
          <w:tcPr>
            <w:tcW w:w="588" w:type="dxa"/>
            <w:tcBorders>
              <w:top w:val="nil"/>
              <w:left w:val="single" w:sz="4" w:space="0" w:color="auto"/>
              <w:bottom w:val="nil"/>
              <w:right w:val="single" w:sz="6" w:space="0" w:color="auto"/>
            </w:tcBorders>
          </w:tcPr>
          <w:p w14:paraId="0DE8A0DA" w14:textId="77777777" w:rsidR="00EE5860" w:rsidRPr="00441CD0" w:rsidRDefault="00EE5860" w:rsidP="00BB0E1F">
            <w:pPr>
              <w:pStyle w:val="TAC"/>
            </w:pPr>
          </w:p>
        </w:tc>
      </w:tr>
      <w:tr w:rsidR="00EE5860" w:rsidRPr="00441CD0" w14:paraId="514D15A6" w14:textId="77777777" w:rsidTr="00BB0E1F">
        <w:trPr>
          <w:jc w:val="center"/>
        </w:trPr>
        <w:tc>
          <w:tcPr>
            <w:tcW w:w="151" w:type="dxa"/>
            <w:tcBorders>
              <w:top w:val="nil"/>
              <w:left w:val="single" w:sz="6" w:space="0" w:color="auto"/>
              <w:bottom w:val="single" w:sz="4" w:space="0" w:color="auto"/>
              <w:right w:val="nil"/>
            </w:tcBorders>
          </w:tcPr>
          <w:p w14:paraId="40C5B95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654BDF"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51CAC7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8110DD9" w14:textId="77777777" w:rsidR="00EE5860" w:rsidRPr="00441CD0" w:rsidRDefault="00EE5860" w:rsidP="00BB0E1F">
            <w:pPr>
              <w:pStyle w:val="TAC"/>
              <w:rPr>
                <w:lang w:val="x-none"/>
              </w:rPr>
            </w:pPr>
          </w:p>
        </w:tc>
      </w:tr>
    </w:tbl>
    <w:p w14:paraId="154456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w:t>
      </w:r>
      <w:r w:rsidRPr="00441CD0">
        <w:rPr>
          <w:lang w:eastAsia="zh-CN"/>
        </w:rPr>
        <w:t>-</w:t>
      </w:r>
      <w:r w:rsidRPr="00441CD0">
        <w:rPr>
          <w:lang w:eastAsia="ja-JP"/>
        </w:rPr>
        <w:t>1</w:t>
      </w:r>
      <w:r w:rsidRPr="00441CD0">
        <w:t xml:space="preserve">: </w:t>
      </w:r>
      <w:r w:rsidRPr="00441CD0">
        <w:rPr>
          <w:lang w:eastAsia="ja-JP"/>
        </w:rPr>
        <w:t>Precedence</w:t>
      </w:r>
    </w:p>
    <w:p w14:paraId="79BCF3DF" w14:textId="77777777" w:rsidR="00EE5860" w:rsidRPr="00441CD0" w:rsidRDefault="00EE5860" w:rsidP="00EE5860">
      <w:r w:rsidRPr="00441CD0">
        <w:lastRenderedPageBreak/>
        <w:t>The Precedence value shall be encoded as an Unsigned32 binary integer value. The lower precedence values indicate higher precedence of the PDR, and the higher precedence values indicate lower precedence of the PDR when matching a packet.</w:t>
      </w:r>
    </w:p>
    <w:p w14:paraId="60E49C7C" w14:textId="77777777" w:rsidR="00EE5860" w:rsidRPr="00441CD0" w:rsidRDefault="00EE5860" w:rsidP="00EE5860">
      <w:pPr>
        <w:pStyle w:val="Heading3"/>
      </w:pPr>
      <w:bookmarkStart w:id="5112" w:name="_Toc19717357"/>
      <w:bookmarkStart w:id="5113" w:name="_Toc27490858"/>
      <w:bookmarkStart w:id="5114" w:name="_Toc27557151"/>
      <w:bookmarkStart w:id="5115" w:name="_Toc27724068"/>
      <w:bookmarkStart w:id="5116" w:name="_Toc36031142"/>
      <w:bookmarkStart w:id="5117" w:name="_Toc36043062"/>
      <w:bookmarkStart w:id="5118" w:name="_Toc36814387"/>
      <w:bookmarkStart w:id="5119" w:name="_Toc44689245"/>
      <w:bookmarkStart w:id="5120" w:name="_Toc44923999"/>
      <w:bookmarkStart w:id="5121" w:name="_Toc51860969"/>
      <w:bookmarkStart w:id="5122" w:name="_Toc57930740"/>
      <w:bookmarkStart w:id="5123" w:name="_Toc57931370"/>
      <w:bookmarkStart w:id="5124" w:name="_Toc67499762"/>
      <w:r w:rsidRPr="00441CD0">
        <w:t>8.</w:t>
      </w:r>
      <w:r w:rsidRPr="00441CD0">
        <w:rPr>
          <w:lang w:val="en-US"/>
        </w:rPr>
        <w:t>2.12</w:t>
      </w:r>
      <w:r w:rsidRPr="00441CD0">
        <w:tab/>
        <w:t>Transport Level Marking</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3D541F3B" w14:textId="77777777" w:rsidR="00EE5860" w:rsidRPr="00441CD0" w:rsidRDefault="00EE5860" w:rsidP="00EE5860">
      <w:pPr>
        <w:rPr>
          <w:lang w:eastAsia="zh-CN"/>
        </w:rPr>
      </w:pPr>
      <w:r w:rsidRPr="00441CD0">
        <w:t xml:space="preserve">The </w:t>
      </w:r>
      <w:r w:rsidRPr="00441CD0">
        <w:rPr>
          <w:lang w:val="en-US" w:eastAsia="zh-CN"/>
        </w:rPr>
        <w:t>Transport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w:t>
      </w:r>
      <w:r w:rsidRPr="00441CD0">
        <w:rPr>
          <w:lang w:eastAsia="ja-JP"/>
        </w:rPr>
        <w:t xml:space="preserve">. </w:t>
      </w:r>
      <w:r w:rsidRPr="00441CD0">
        <w:rPr>
          <w:lang w:eastAsia="zh-CN"/>
        </w:rPr>
        <w:t xml:space="preserve">It indicates </w:t>
      </w:r>
      <w:r w:rsidRPr="00441CD0">
        <w:t>the DSCP to be used for UL/DL transport level marking</w:t>
      </w:r>
      <w:r w:rsidRPr="00441CD0">
        <w:rPr>
          <w:lang w:eastAsia="zh-CN"/>
        </w:rPr>
        <w:t>.</w:t>
      </w:r>
    </w:p>
    <w:p w14:paraId="5F3F00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D84A15F" w14:textId="77777777" w:rsidTr="00BB0E1F">
        <w:trPr>
          <w:jc w:val="center"/>
        </w:trPr>
        <w:tc>
          <w:tcPr>
            <w:tcW w:w="151" w:type="dxa"/>
            <w:tcBorders>
              <w:top w:val="single" w:sz="6" w:space="0" w:color="auto"/>
              <w:left w:val="single" w:sz="6" w:space="0" w:color="auto"/>
              <w:bottom w:val="nil"/>
              <w:right w:val="nil"/>
            </w:tcBorders>
          </w:tcPr>
          <w:p w14:paraId="0F083DC4" w14:textId="77777777" w:rsidR="00EE5860" w:rsidRPr="00441CD0" w:rsidRDefault="00EE5860" w:rsidP="00BB0E1F">
            <w:pPr>
              <w:pStyle w:val="TAC"/>
              <w:rPr>
                <w:lang w:val="x-none"/>
              </w:rPr>
            </w:pPr>
          </w:p>
        </w:tc>
        <w:tc>
          <w:tcPr>
            <w:tcW w:w="1104" w:type="dxa"/>
            <w:tcBorders>
              <w:top w:val="single" w:sz="6" w:space="0" w:color="auto"/>
              <w:left w:val="nil"/>
              <w:bottom w:val="nil"/>
              <w:right w:val="nil"/>
            </w:tcBorders>
          </w:tcPr>
          <w:p w14:paraId="4A3645C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F20626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86CB5BB" w14:textId="77777777" w:rsidR="00EE5860" w:rsidRPr="00441CD0" w:rsidRDefault="00EE5860" w:rsidP="00BB0E1F">
            <w:pPr>
              <w:pStyle w:val="TAC"/>
            </w:pPr>
          </w:p>
        </w:tc>
      </w:tr>
      <w:tr w:rsidR="00EE5860" w:rsidRPr="00441CD0" w14:paraId="2E477FB1" w14:textId="77777777" w:rsidTr="00BB0E1F">
        <w:trPr>
          <w:jc w:val="center"/>
        </w:trPr>
        <w:tc>
          <w:tcPr>
            <w:tcW w:w="151" w:type="dxa"/>
            <w:tcBorders>
              <w:top w:val="nil"/>
              <w:left w:val="single" w:sz="6" w:space="0" w:color="auto"/>
              <w:bottom w:val="nil"/>
              <w:right w:val="nil"/>
            </w:tcBorders>
          </w:tcPr>
          <w:p w14:paraId="242F9C92" w14:textId="77777777" w:rsidR="00EE5860" w:rsidRPr="00441CD0" w:rsidRDefault="00EE5860" w:rsidP="00BB0E1F">
            <w:pPr>
              <w:pStyle w:val="TAC"/>
            </w:pPr>
          </w:p>
        </w:tc>
        <w:tc>
          <w:tcPr>
            <w:tcW w:w="1104" w:type="dxa"/>
            <w:tcBorders>
              <w:top w:val="nil"/>
              <w:left w:val="nil"/>
              <w:bottom w:val="nil"/>
              <w:right w:val="nil"/>
            </w:tcBorders>
            <w:hideMark/>
          </w:tcPr>
          <w:p w14:paraId="5196457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F391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711F5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FC4B9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EB9CF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4F19EC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464F31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CF69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11A4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ED7252" w14:textId="77777777" w:rsidR="00EE5860" w:rsidRPr="00441CD0" w:rsidRDefault="00EE5860" w:rsidP="00BB0E1F">
            <w:pPr>
              <w:pStyle w:val="TAC"/>
            </w:pPr>
          </w:p>
        </w:tc>
      </w:tr>
      <w:tr w:rsidR="00EE5860" w:rsidRPr="00441CD0" w14:paraId="4BBDB275" w14:textId="77777777" w:rsidTr="00BB0E1F">
        <w:trPr>
          <w:jc w:val="center"/>
        </w:trPr>
        <w:tc>
          <w:tcPr>
            <w:tcW w:w="151" w:type="dxa"/>
            <w:tcBorders>
              <w:top w:val="nil"/>
              <w:left w:val="single" w:sz="6" w:space="0" w:color="auto"/>
              <w:bottom w:val="nil"/>
              <w:right w:val="nil"/>
            </w:tcBorders>
          </w:tcPr>
          <w:p w14:paraId="07FA833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8AD9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6798209" w14:textId="77777777" w:rsidR="00EE5860" w:rsidRPr="00441CD0" w:rsidRDefault="00EE5860" w:rsidP="00BB0E1F">
            <w:pPr>
              <w:pStyle w:val="TAC"/>
            </w:pPr>
            <w:r w:rsidRPr="00441CD0">
              <w:t xml:space="preserve">Type = </w:t>
            </w:r>
            <w:r w:rsidRPr="00441CD0">
              <w:rPr>
                <w:lang w:val="sv-SE"/>
              </w:rPr>
              <w:t>30</w:t>
            </w:r>
            <w:r w:rsidRPr="00441CD0">
              <w:t xml:space="preserve"> (decimal)</w:t>
            </w:r>
          </w:p>
        </w:tc>
        <w:tc>
          <w:tcPr>
            <w:tcW w:w="588" w:type="dxa"/>
            <w:tcBorders>
              <w:top w:val="nil"/>
              <w:left w:val="single" w:sz="4" w:space="0" w:color="auto"/>
              <w:bottom w:val="nil"/>
              <w:right w:val="single" w:sz="6" w:space="0" w:color="auto"/>
            </w:tcBorders>
          </w:tcPr>
          <w:p w14:paraId="7E7E3B81" w14:textId="77777777" w:rsidR="00EE5860" w:rsidRPr="00441CD0" w:rsidRDefault="00EE5860" w:rsidP="00BB0E1F">
            <w:pPr>
              <w:pStyle w:val="TAC"/>
            </w:pPr>
          </w:p>
        </w:tc>
      </w:tr>
      <w:tr w:rsidR="00EE5860" w:rsidRPr="00441CD0" w14:paraId="76B589BA" w14:textId="77777777" w:rsidTr="00BB0E1F">
        <w:trPr>
          <w:jc w:val="center"/>
        </w:trPr>
        <w:tc>
          <w:tcPr>
            <w:tcW w:w="151" w:type="dxa"/>
            <w:tcBorders>
              <w:top w:val="nil"/>
              <w:left w:val="single" w:sz="6" w:space="0" w:color="auto"/>
              <w:bottom w:val="nil"/>
              <w:right w:val="nil"/>
            </w:tcBorders>
          </w:tcPr>
          <w:p w14:paraId="477410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9FD6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104B84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D1E83DC" w14:textId="77777777" w:rsidR="00EE5860" w:rsidRPr="00441CD0" w:rsidRDefault="00EE5860" w:rsidP="00BB0E1F">
            <w:pPr>
              <w:pStyle w:val="TAC"/>
            </w:pPr>
          </w:p>
        </w:tc>
      </w:tr>
      <w:tr w:rsidR="00EE5860" w:rsidRPr="00441CD0" w14:paraId="2A288484" w14:textId="77777777" w:rsidTr="00BB0E1F">
        <w:trPr>
          <w:jc w:val="center"/>
        </w:trPr>
        <w:tc>
          <w:tcPr>
            <w:tcW w:w="151" w:type="dxa"/>
            <w:tcBorders>
              <w:top w:val="nil"/>
              <w:left w:val="single" w:sz="6" w:space="0" w:color="auto"/>
              <w:bottom w:val="nil"/>
              <w:right w:val="nil"/>
            </w:tcBorders>
          </w:tcPr>
          <w:p w14:paraId="2D719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EC5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0979385F"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0A744931" w14:textId="77777777" w:rsidR="00EE5860" w:rsidRPr="00441CD0" w:rsidRDefault="00EE5860" w:rsidP="00BB0E1F">
            <w:pPr>
              <w:pStyle w:val="TAC"/>
            </w:pPr>
          </w:p>
        </w:tc>
      </w:tr>
      <w:tr w:rsidR="00EE5860" w:rsidRPr="00441CD0" w14:paraId="5F68A26C" w14:textId="77777777" w:rsidTr="00BB0E1F">
        <w:trPr>
          <w:jc w:val="center"/>
        </w:trPr>
        <w:tc>
          <w:tcPr>
            <w:tcW w:w="151" w:type="dxa"/>
            <w:tcBorders>
              <w:top w:val="nil"/>
              <w:left w:val="single" w:sz="6" w:space="0" w:color="auto"/>
              <w:bottom w:val="single" w:sz="4" w:space="0" w:color="auto"/>
              <w:right w:val="nil"/>
            </w:tcBorders>
          </w:tcPr>
          <w:p w14:paraId="6F7079C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FC4EC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6755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3A94BC" w14:textId="77777777" w:rsidR="00EE5860" w:rsidRPr="00441CD0" w:rsidRDefault="00EE5860" w:rsidP="00BB0E1F">
            <w:pPr>
              <w:pStyle w:val="TAC"/>
              <w:rPr>
                <w:lang w:val="x-none"/>
              </w:rPr>
            </w:pPr>
          </w:p>
        </w:tc>
      </w:tr>
    </w:tbl>
    <w:p w14:paraId="4C2BF6E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w:t>
      </w:r>
      <w:r w:rsidRPr="00441CD0">
        <w:rPr>
          <w:lang w:eastAsia="zh-CN"/>
        </w:rPr>
        <w:t>-</w:t>
      </w:r>
      <w:r w:rsidRPr="00441CD0">
        <w:rPr>
          <w:lang w:eastAsia="ja-JP"/>
        </w:rPr>
        <w:t>1</w:t>
      </w:r>
      <w:r w:rsidRPr="00441CD0">
        <w:t xml:space="preserve">: </w:t>
      </w:r>
      <w:r w:rsidRPr="00441CD0">
        <w:rPr>
          <w:lang w:eastAsia="ja-JP"/>
        </w:rPr>
        <w:t>Transport Level Marking</w:t>
      </w:r>
    </w:p>
    <w:p w14:paraId="4DACDF4D" w14:textId="069F5D24" w:rsidR="00EE5860" w:rsidRPr="00441CD0" w:rsidRDefault="00EE5860" w:rsidP="00EE5860">
      <w:r w:rsidRPr="00441CD0">
        <w:t xml:space="preserve">The ToS/Traffic Class shall be encoded on two octets as an OctetString. The first octet shall contain the DSCP value in the IPv4 Type-of-Service or the IPv6 Traffic-Class field and the second octet shall contain the ToS/Traffic Class mask field, which shall be set to "0xFC". See </w:t>
      </w:r>
      <w:r w:rsidR="00415C19" w:rsidRPr="00441CD0">
        <w:t>clause</w:t>
      </w:r>
      <w:r w:rsidR="00415C19">
        <w:t> </w:t>
      </w:r>
      <w:r w:rsidR="00415C19" w:rsidRPr="00441CD0">
        <w:t>5</w:t>
      </w:r>
      <w:r w:rsidRPr="00441CD0">
        <w:t>.3.15 of 3GPP TS 29.212 [8].</w:t>
      </w:r>
    </w:p>
    <w:p w14:paraId="7BFF7AD0" w14:textId="77777777" w:rsidR="00EE5860" w:rsidRPr="00441CD0" w:rsidRDefault="00EE5860" w:rsidP="00EE5860">
      <w:pPr>
        <w:pStyle w:val="NO"/>
      </w:pPr>
      <w:r w:rsidRPr="00441CD0">
        <w:t>NOTE:</w:t>
      </w:r>
      <w:r w:rsidRPr="00441CD0">
        <w:tab/>
        <w:t>The original ECN bits in the IP header of user plane packets are not changed after applying transport level marking.</w:t>
      </w:r>
    </w:p>
    <w:p w14:paraId="131788B5" w14:textId="77777777" w:rsidR="00EE5860" w:rsidRPr="00441CD0" w:rsidRDefault="00EE5860" w:rsidP="00EE5860">
      <w:pPr>
        <w:pStyle w:val="Heading3"/>
      </w:pPr>
      <w:bookmarkStart w:id="5125" w:name="_Toc19717358"/>
      <w:bookmarkStart w:id="5126" w:name="_Toc27490859"/>
      <w:bookmarkStart w:id="5127" w:name="_Toc27557152"/>
      <w:bookmarkStart w:id="5128" w:name="_Toc27724069"/>
      <w:bookmarkStart w:id="5129" w:name="_Toc36031143"/>
      <w:bookmarkStart w:id="5130" w:name="_Toc36043063"/>
      <w:bookmarkStart w:id="5131" w:name="_Toc36814388"/>
      <w:bookmarkStart w:id="5132" w:name="_Toc44689246"/>
      <w:bookmarkStart w:id="5133" w:name="_Toc44924000"/>
      <w:bookmarkStart w:id="5134" w:name="_Toc51860970"/>
      <w:bookmarkStart w:id="5135" w:name="_Toc57930741"/>
      <w:bookmarkStart w:id="5136" w:name="_Toc57931371"/>
      <w:bookmarkStart w:id="5137" w:name="_Toc67499763"/>
      <w:r w:rsidRPr="00441CD0">
        <w:t>8.</w:t>
      </w:r>
      <w:r w:rsidRPr="00441CD0">
        <w:rPr>
          <w:lang w:val="en-US"/>
        </w:rPr>
        <w:t>2.13</w:t>
      </w:r>
      <w:r w:rsidRPr="00441CD0">
        <w:tab/>
        <w:t>Volume Threshold</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08E44712" w14:textId="77777777" w:rsidR="00EE5860" w:rsidRPr="00441CD0" w:rsidRDefault="00EE5860" w:rsidP="00EE5860">
      <w:pPr>
        <w:rPr>
          <w:lang w:eastAsia="ja-JP"/>
        </w:rPr>
      </w:pPr>
      <w:r w:rsidRPr="00441CD0">
        <w:t xml:space="preserve">The Volume Threshold IE contains the traffic volume thresholds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w:t>
      </w:r>
      <w:r w:rsidRPr="00441CD0">
        <w:rPr>
          <w:lang w:eastAsia="ja-JP"/>
        </w:rPr>
        <w:t>.</w:t>
      </w:r>
    </w:p>
    <w:p w14:paraId="388743A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AB53948" w14:textId="77777777" w:rsidTr="00BB0E1F">
        <w:trPr>
          <w:jc w:val="center"/>
        </w:trPr>
        <w:tc>
          <w:tcPr>
            <w:tcW w:w="151" w:type="dxa"/>
            <w:tcBorders>
              <w:top w:val="single" w:sz="6" w:space="0" w:color="auto"/>
              <w:left w:val="single" w:sz="6" w:space="0" w:color="auto"/>
              <w:bottom w:val="nil"/>
              <w:right w:val="nil"/>
            </w:tcBorders>
          </w:tcPr>
          <w:p w14:paraId="383BF7EC" w14:textId="77777777" w:rsidR="00EE5860" w:rsidRPr="00441CD0" w:rsidRDefault="00EE5860" w:rsidP="00BB0E1F">
            <w:pPr>
              <w:pStyle w:val="TAC"/>
            </w:pPr>
          </w:p>
        </w:tc>
        <w:tc>
          <w:tcPr>
            <w:tcW w:w="1104" w:type="dxa"/>
            <w:tcBorders>
              <w:top w:val="single" w:sz="6" w:space="0" w:color="auto"/>
              <w:left w:val="nil"/>
              <w:bottom w:val="nil"/>
              <w:right w:val="nil"/>
            </w:tcBorders>
          </w:tcPr>
          <w:p w14:paraId="6FA2FB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A253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05D69EC" w14:textId="77777777" w:rsidR="00EE5860" w:rsidRPr="00441CD0" w:rsidRDefault="00EE5860" w:rsidP="00BB0E1F">
            <w:pPr>
              <w:pStyle w:val="TAC"/>
            </w:pPr>
          </w:p>
        </w:tc>
      </w:tr>
      <w:tr w:rsidR="00EE5860" w:rsidRPr="00441CD0" w14:paraId="35CD383B" w14:textId="77777777" w:rsidTr="00BB0E1F">
        <w:trPr>
          <w:jc w:val="center"/>
        </w:trPr>
        <w:tc>
          <w:tcPr>
            <w:tcW w:w="151" w:type="dxa"/>
            <w:tcBorders>
              <w:top w:val="nil"/>
              <w:left w:val="single" w:sz="6" w:space="0" w:color="auto"/>
              <w:bottom w:val="nil"/>
              <w:right w:val="nil"/>
            </w:tcBorders>
          </w:tcPr>
          <w:p w14:paraId="556361FC" w14:textId="77777777" w:rsidR="00EE5860" w:rsidRPr="00441CD0" w:rsidRDefault="00EE5860" w:rsidP="00BB0E1F">
            <w:pPr>
              <w:pStyle w:val="TAC"/>
            </w:pPr>
          </w:p>
        </w:tc>
        <w:tc>
          <w:tcPr>
            <w:tcW w:w="1104" w:type="dxa"/>
            <w:tcBorders>
              <w:top w:val="nil"/>
              <w:left w:val="nil"/>
              <w:bottom w:val="nil"/>
              <w:right w:val="nil"/>
            </w:tcBorders>
            <w:hideMark/>
          </w:tcPr>
          <w:p w14:paraId="60B2F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CC52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897C8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0384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F1F9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D0DDBA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7AF83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256A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EA231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F608B4E" w14:textId="77777777" w:rsidR="00EE5860" w:rsidRPr="00441CD0" w:rsidRDefault="00EE5860" w:rsidP="00BB0E1F">
            <w:pPr>
              <w:pStyle w:val="TAC"/>
            </w:pPr>
          </w:p>
        </w:tc>
      </w:tr>
      <w:tr w:rsidR="00EE5860" w:rsidRPr="00441CD0" w14:paraId="09FD7848" w14:textId="77777777" w:rsidTr="00BB0E1F">
        <w:trPr>
          <w:jc w:val="center"/>
        </w:trPr>
        <w:tc>
          <w:tcPr>
            <w:tcW w:w="151" w:type="dxa"/>
            <w:tcBorders>
              <w:top w:val="nil"/>
              <w:left w:val="single" w:sz="6" w:space="0" w:color="auto"/>
              <w:bottom w:val="nil"/>
              <w:right w:val="nil"/>
            </w:tcBorders>
          </w:tcPr>
          <w:p w14:paraId="1CF303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9D6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3EBBAB5" w14:textId="77777777" w:rsidR="00EE5860" w:rsidRPr="00441CD0" w:rsidRDefault="00EE5860" w:rsidP="00BB0E1F">
            <w:pPr>
              <w:pStyle w:val="TAC"/>
            </w:pPr>
            <w:r w:rsidRPr="00441CD0">
              <w:t xml:space="preserve">Type = </w:t>
            </w:r>
            <w:r w:rsidRPr="00441CD0">
              <w:rPr>
                <w:lang w:val="sv-SE"/>
              </w:rPr>
              <w:t>31</w:t>
            </w:r>
            <w:r w:rsidRPr="00441CD0">
              <w:t xml:space="preserve"> (decimal)</w:t>
            </w:r>
          </w:p>
        </w:tc>
        <w:tc>
          <w:tcPr>
            <w:tcW w:w="588" w:type="dxa"/>
            <w:tcBorders>
              <w:top w:val="nil"/>
              <w:left w:val="single" w:sz="4" w:space="0" w:color="auto"/>
              <w:bottom w:val="nil"/>
              <w:right w:val="single" w:sz="6" w:space="0" w:color="auto"/>
            </w:tcBorders>
          </w:tcPr>
          <w:p w14:paraId="45668B5E" w14:textId="77777777" w:rsidR="00EE5860" w:rsidRPr="00441CD0" w:rsidRDefault="00EE5860" w:rsidP="00BB0E1F">
            <w:pPr>
              <w:pStyle w:val="TAC"/>
            </w:pPr>
          </w:p>
        </w:tc>
      </w:tr>
      <w:tr w:rsidR="00EE5860" w:rsidRPr="00441CD0" w14:paraId="78FBE9B3" w14:textId="77777777" w:rsidTr="00BB0E1F">
        <w:trPr>
          <w:jc w:val="center"/>
        </w:trPr>
        <w:tc>
          <w:tcPr>
            <w:tcW w:w="151" w:type="dxa"/>
            <w:tcBorders>
              <w:top w:val="nil"/>
              <w:left w:val="single" w:sz="6" w:space="0" w:color="auto"/>
              <w:bottom w:val="nil"/>
              <w:right w:val="nil"/>
            </w:tcBorders>
          </w:tcPr>
          <w:p w14:paraId="5BFC21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9FC4F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53E7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BEC0802" w14:textId="77777777" w:rsidR="00EE5860" w:rsidRPr="00441CD0" w:rsidRDefault="00EE5860" w:rsidP="00BB0E1F">
            <w:pPr>
              <w:pStyle w:val="TAC"/>
            </w:pPr>
          </w:p>
        </w:tc>
      </w:tr>
      <w:tr w:rsidR="00EE5860" w:rsidRPr="00441CD0" w14:paraId="3C496FC4" w14:textId="77777777" w:rsidTr="00BB0E1F">
        <w:trPr>
          <w:jc w:val="center"/>
        </w:trPr>
        <w:tc>
          <w:tcPr>
            <w:tcW w:w="151" w:type="dxa"/>
            <w:tcBorders>
              <w:top w:val="nil"/>
              <w:left w:val="single" w:sz="6" w:space="0" w:color="auto"/>
              <w:bottom w:val="nil"/>
              <w:right w:val="nil"/>
            </w:tcBorders>
          </w:tcPr>
          <w:p w14:paraId="734161F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5887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559687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20A542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014C619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6A47F75A"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65E92551" w14:textId="77777777" w:rsidR="00EE5860" w:rsidRPr="00441CD0" w:rsidRDefault="00EE5860" w:rsidP="00BB0E1F">
            <w:pPr>
              <w:pStyle w:val="TAC"/>
            </w:pPr>
          </w:p>
        </w:tc>
      </w:tr>
      <w:tr w:rsidR="00EE5860" w:rsidRPr="00441CD0" w14:paraId="78863415" w14:textId="77777777" w:rsidTr="00BB0E1F">
        <w:trPr>
          <w:jc w:val="center"/>
        </w:trPr>
        <w:tc>
          <w:tcPr>
            <w:tcW w:w="151" w:type="dxa"/>
            <w:tcBorders>
              <w:top w:val="nil"/>
              <w:left w:val="single" w:sz="6" w:space="0" w:color="auto"/>
              <w:bottom w:val="nil"/>
              <w:right w:val="nil"/>
            </w:tcBorders>
          </w:tcPr>
          <w:p w14:paraId="685175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A1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5C3C6FC"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2B58398" w14:textId="77777777" w:rsidR="00EE5860" w:rsidRPr="00441CD0" w:rsidRDefault="00EE5860" w:rsidP="00BB0E1F">
            <w:pPr>
              <w:pStyle w:val="TAC"/>
            </w:pPr>
          </w:p>
        </w:tc>
      </w:tr>
      <w:tr w:rsidR="00EE5860" w:rsidRPr="00441CD0" w14:paraId="721B550D" w14:textId="77777777" w:rsidTr="00BB0E1F">
        <w:trPr>
          <w:jc w:val="center"/>
        </w:trPr>
        <w:tc>
          <w:tcPr>
            <w:tcW w:w="151" w:type="dxa"/>
            <w:tcBorders>
              <w:top w:val="nil"/>
              <w:left w:val="single" w:sz="6" w:space="0" w:color="auto"/>
              <w:bottom w:val="nil"/>
              <w:right w:val="nil"/>
            </w:tcBorders>
          </w:tcPr>
          <w:p w14:paraId="4F890FF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36B78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462B510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06CFEF48" w14:textId="77777777" w:rsidR="00EE5860" w:rsidRPr="00441CD0" w:rsidRDefault="00EE5860" w:rsidP="00BB0E1F">
            <w:pPr>
              <w:pStyle w:val="TAC"/>
            </w:pPr>
          </w:p>
        </w:tc>
      </w:tr>
      <w:tr w:rsidR="00EE5860" w:rsidRPr="00441CD0" w14:paraId="32D64EAA" w14:textId="77777777" w:rsidTr="00BB0E1F">
        <w:trPr>
          <w:jc w:val="center"/>
        </w:trPr>
        <w:tc>
          <w:tcPr>
            <w:tcW w:w="151" w:type="dxa"/>
            <w:tcBorders>
              <w:top w:val="nil"/>
              <w:left w:val="single" w:sz="6" w:space="0" w:color="auto"/>
              <w:bottom w:val="nil"/>
              <w:right w:val="nil"/>
            </w:tcBorders>
          </w:tcPr>
          <w:p w14:paraId="1D9AC0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E6DDB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37D3BA99"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0AA5D9E" w14:textId="77777777" w:rsidR="00EE5860" w:rsidRPr="00441CD0" w:rsidRDefault="00EE5860" w:rsidP="00BB0E1F">
            <w:pPr>
              <w:pStyle w:val="TAC"/>
            </w:pPr>
          </w:p>
        </w:tc>
      </w:tr>
      <w:tr w:rsidR="00EE5860" w:rsidRPr="00441CD0" w14:paraId="66C66C63" w14:textId="77777777" w:rsidTr="00BB0E1F">
        <w:trPr>
          <w:jc w:val="center"/>
        </w:trPr>
        <w:tc>
          <w:tcPr>
            <w:tcW w:w="151" w:type="dxa"/>
            <w:tcBorders>
              <w:top w:val="nil"/>
              <w:left w:val="single" w:sz="6" w:space="0" w:color="auto"/>
              <w:bottom w:val="single" w:sz="4" w:space="0" w:color="auto"/>
              <w:right w:val="nil"/>
            </w:tcBorders>
          </w:tcPr>
          <w:p w14:paraId="6294A88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12E610"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C10E0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82B0D3" w14:textId="77777777" w:rsidR="00EE5860" w:rsidRPr="00441CD0" w:rsidRDefault="00EE5860" w:rsidP="00BB0E1F">
            <w:pPr>
              <w:pStyle w:val="TAC"/>
              <w:rPr>
                <w:lang w:val="x-none"/>
              </w:rPr>
            </w:pPr>
          </w:p>
        </w:tc>
      </w:tr>
    </w:tbl>
    <w:p w14:paraId="6538F4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w:t>
      </w:r>
      <w:r w:rsidRPr="00441CD0">
        <w:rPr>
          <w:lang w:eastAsia="zh-CN"/>
        </w:rPr>
        <w:t>-</w:t>
      </w:r>
      <w:r w:rsidRPr="00441CD0">
        <w:rPr>
          <w:lang w:eastAsia="ja-JP"/>
        </w:rPr>
        <w:t>1</w:t>
      </w:r>
      <w:r w:rsidRPr="00441CD0">
        <w:t xml:space="preserve">: </w:t>
      </w:r>
      <w:r w:rsidRPr="00441CD0">
        <w:rPr>
          <w:lang w:eastAsia="ja-JP"/>
        </w:rPr>
        <w:t>Volume Threshold</w:t>
      </w:r>
    </w:p>
    <w:p w14:paraId="5511201E" w14:textId="77777777" w:rsidR="00EE5860" w:rsidRPr="00441CD0" w:rsidRDefault="00EE5860" w:rsidP="00EE5860">
      <w:r w:rsidRPr="00441CD0">
        <w:t>The following flags are coded within Octet 5:</w:t>
      </w:r>
    </w:p>
    <w:p w14:paraId="0D0A009C"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3C60EC0"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7030D0C9"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1BC6A496"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2EA4C1D2" w14:textId="77777777" w:rsidR="00EE5860" w:rsidRPr="00441CD0" w:rsidRDefault="00EE5860" w:rsidP="00EE5860">
      <w:pPr>
        <w:rPr>
          <w:noProof/>
        </w:rPr>
      </w:pPr>
      <w:r w:rsidRPr="00441CD0">
        <w:rPr>
          <w:noProof/>
        </w:rPr>
        <w:t>At least one bit shall be set to "1". Several bits may be set to "1".</w:t>
      </w:r>
    </w:p>
    <w:p w14:paraId="01AC590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BE01CD0" w14:textId="77777777" w:rsidR="00EE5860" w:rsidRPr="00441CD0" w:rsidRDefault="00EE5860" w:rsidP="00EE5860">
      <w:pPr>
        <w:pStyle w:val="Heading3"/>
      </w:pPr>
      <w:bookmarkStart w:id="5138" w:name="_Toc19717359"/>
      <w:bookmarkStart w:id="5139" w:name="_Toc27490860"/>
      <w:bookmarkStart w:id="5140" w:name="_Toc27557153"/>
      <w:bookmarkStart w:id="5141" w:name="_Toc27724070"/>
      <w:bookmarkStart w:id="5142" w:name="_Toc36031144"/>
      <w:bookmarkStart w:id="5143" w:name="_Toc36043064"/>
      <w:bookmarkStart w:id="5144" w:name="_Toc36814389"/>
      <w:bookmarkStart w:id="5145" w:name="_Toc44689247"/>
      <w:bookmarkStart w:id="5146" w:name="_Toc44924001"/>
      <w:bookmarkStart w:id="5147" w:name="_Toc51860971"/>
      <w:bookmarkStart w:id="5148" w:name="_Toc57930742"/>
      <w:bookmarkStart w:id="5149" w:name="_Toc57931372"/>
      <w:bookmarkStart w:id="5150" w:name="_Toc67499764"/>
      <w:r w:rsidRPr="00441CD0">
        <w:lastRenderedPageBreak/>
        <w:t>8.</w:t>
      </w:r>
      <w:r w:rsidRPr="00441CD0">
        <w:rPr>
          <w:lang w:val="en-US"/>
        </w:rPr>
        <w:t>2.14</w:t>
      </w:r>
      <w:r w:rsidRPr="00441CD0">
        <w:tab/>
        <w:t>Time Threshold</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6FBE250A" w14:textId="77777777" w:rsidR="00EE5860" w:rsidRPr="00441CD0" w:rsidRDefault="00EE5860" w:rsidP="00EE5860">
      <w:pPr>
        <w:rPr>
          <w:lang w:eastAsia="ja-JP"/>
        </w:rPr>
      </w:pPr>
      <w:r w:rsidRPr="00441CD0">
        <w:t xml:space="preserve">The Time Threshold IE contains the traffic duration threshold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w:t>
      </w:r>
      <w:r w:rsidRPr="00441CD0">
        <w:rPr>
          <w:lang w:eastAsia="ja-JP"/>
        </w:rPr>
        <w:t>.</w:t>
      </w:r>
    </w:p>
    <w:p w14:paraId="6C9FDA6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9B3E4C" w14:textId="77777777" w:rsidTr="00BB0E1F">
        <w:trPr>
          <w:jc w:val="center"/>
        </w:trPr>
        <w:tc>
          <w:tcPr>
            <w:tcW w:w="151" w:type="dxa"/>
            <w:tcBorders>
              <w:top w:val="single" w:sz="6" w:space="0" w:color="auto"/>
              <w:left w:val="single" w:sz="6" w:space="0" w:color="auto"/>
              <w:bottom w:val="nil"/>
              <w:right w:val="nil"/>
            </w:tcBorders>
          </w:tcPr>
          <w:p w14:paraId="4B8B9A15" w14:textId="77777777" w:rsidR="00EE5860" w:rsidRPr="00441CD0" w:rsidRDefault="00EE5860" w:rsidP="00BB0E1F">
            <w:pPr>
              <w:pStyle w:val="TAC"/>
            </w:pPr>
          </w:p>
        </w:tc>
        <w:tc>
          <w:tcPr>
            <w:tcW w:w="1104" w:type="dxa"/>
            <w:tcBorders>
              <w:top w:val="single" w:sz="6" w:space="0" w:color="auto"/>
              <w:left w:val="nil"/>
              <w:bottom w:val="nil"/>
              <w:right w:val="nil"/>
            </w:tcBorders>
          </w:tcPr>
          <w:p w14:paraId="45A2F5A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7B7530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F8E5F8" w14:textId="77777777" w:rsidR="00EE5860" w:rsidRPr="00441CD0" w:rsidRDefault="00EE5860" w:rsidP="00BB0E1F">
            <w:pPr>
              <w:pStyle w:val="TAC"/>
            </w:pPr>
          </w:p>
        </w:tc>
      </w:tr>
      <w:tr w:rsidR="00EE5860" w:rsidRPr="00441CD0" w14:paraId="0BE45DE0" w14:textId="77777777" w:rsidTr="00BB0E1F">
        <w:trPr>
          <w:jc w:val="center"/>
        </w:trPr>
        <w:tc>
          <w:tcPr>
            <w:tcW w:w="151" w:type="dxa"/>
            <w:tcBorders>
              <w:top w:val="nil"/>
              <w:left w:val="single" w:sz="6" w:space="0" w:color="auto"/>
              <w:bottom w:val="nil"/>
              <w:right w:val="nil"/>
            </w:tcBorders>
          </w:tcPr>
          <w:p w14:paraId="27B1D655" w14:textId="77777777" w:rsidR="00EE5860" w:rsidRPr="00441CD0" w:rsidRDefault="00EE5860" w:rsidP="00BB0E1F">
            <w:pPr>
              <w:pStyle w:val="TAC"/>
            </w:pPr>
          </w:p>
        </w:tc>
        <w:tc>
          <w:tcPr>
            <w:tcW w:w="1104" w:type="dxa"/>
            <w:tcBorders>
              <w:top w:val="nil"/>
              <w:left w:val="nil"/>
              <w:bottom w:val="nil"/>
              <w:right w:val="nil"/>
            </w:tcBorders>
            <w:hideMark/>
          </w:tcPr>
          <w:p w14:paraId="6C7843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CD025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3FD80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44F05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90A0C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5059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64C2D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5932FB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A9A13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F5E87B" w14:textId="77777777" w:rsidR="00EE5860" w:rsidRPr="00441CD0" w:rsidRDefault="00EE5860" w:rsidP="00BB0E1F">
            <w:pPr>
              <w:pStyle w:val="TAC"/>
            </w:pPr>
          </w:p>
        </w:tc>
      </w:tr>
      <w:tr w:rsidR="00EE5860" w:rsidRPr="00441CD0" w14:paraId="4D237C4E" w14:textId="77777777" w:rsidTr="00BB0E1F">
        <w:trPr>
          <w:jc w:val="center"/>
        </w:trPr>
        <w:tc>
          <w:tcPr>
            <w:tcW w:w="151" w:type="dxa"/>
            <w:tcBorders>
              <w:top w:val="nil"/>
              <w:left w:val="single" w:sz="6" w:space="0" w:color="auto"/>
              <w:bottom w:val="nil"/>
              <w:right w:val="nil"/>
            </w:tcBorders>
          </w:tcPr>
          <w:p w14:paraId="52F20D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07560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37AF525" w14:textId="77777777" w:rsidR="00EE5860" w:rsidRPr="00441CD0" w:rsidRDefault="00EE5860" w:rsidP="00BB0E1F">
            <w:pPr>
              <w:pStyle w:val="TAC"/>
            </w:pPr>
            <w:r w:rsidRPr="00441CD0">
              <w:t xml:space="preserve">Type = </w:t>
            </w:r>
            <w:r w:rsidRPr="00441CD0">
              <w:rPr>
                <w:lang w:val="sv-SE"/>
              </w:rPr>
              <w:t>32</w:t>
            </w:r>
            <w:r w:rsidRPr="00441CD0">
              <w:t xml:space="preserve"> (decimal)</w:t>
            </w:r>
          </w:p>
        </w:tc>
        <w:tc>
          <w:tcPr>
            <w:tcW w:w="588" w:type="dxa"/>
            <w:tcBorders>
              <w:top w:val="nil"/>
              <w:left w:val="single" w:sz="4" w:space="0" w:color="auto"/>
              <w:bottom w:val="nil"/>
              <w:right w:val="single" w:sz="6" w:space="0" w:color="auto"/>
            </w:tcBorders>
          </w:tcPr>
          <w:p w14:paraId="2F1B80A8" w14:textId="77777777" w:rsidR="00EE5860" w:rsidRPr="00441CD0" w:rsidRDefault="00EE5860" w:rsidP="00BB0E1F">
            <w:pPr>
              <w:pStyle w:val="TAC"/>
            </w:pPr>
          </w:p>
        </w:tc>
      </w:tr>
      <w:tr w:rsidR="00EE5860" w:rsidRPr="00441CD0" w14:paraId="488ABBA5" w14:textId="77777777" w:rsidTr="00BB0E1F">
        <w:trPr>
          <w:jc w:val="center"/>
        </w:trPr>
        <w:tc>
          <w:tcPr>
            <w:tcW w:w="151" w:type="dxa"/>
            <w:tcBorders>
              <w:top w:val="nil"/>
              <w:left w:val="single" w:sz="6" w:space="0" w:color="auto"/>
              <w:bottom w:val="nil"/>
              <w:right w:val="nil"/>
            </w:tcBorders>
          </w:tcPr>
          <w:p w14:paraId="65649C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E4C26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01E95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26284BA" w14:textId="77777777" w:rsidR="00EE5860" w:rsidRPr="00441CD0" w:rsidRDefault="00EE5860" w:rsidP="00BB0E1F">
            <w:pPr>
              <w:pStyle w:val="TAC"/>
            </w:pPr>
          </w:p>
        </w:tc>
      </w:tr>
      <w:tr w:rsidR="00EE5860" w:rsidRPr="00441CD0" w14:paraId="25FEFAAD" w14:textId="77777777" w:rsidTr="00BB0E1F">
        <w:trPr>
          <w:jc w:val="center"/>
        </w:trPr>
        <w:tc>
          <w:tcPr>
            <w:tcW w:w="151" w:type="dxa"/>
            <w:tcBorders>
              <w:top w:val="nil"/>
              <w:left w:val="single" w:sz="6" w:space="0" w:color="auto"/>
              <w:bottom w:val="nil"/>
              <w:right w:val="nil"/>
            </w:tcBorders>
          </w:tcPr>
          <w:p w14:paraId="0D4D8E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59B06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2D19711" w14:textId="77777777" w:rsidR="00EE5860" w:rsidRPr="00441CD0" w:rsidRDefault="00EE5860" w:rsidP="00BB0E1F">
            <w:pPr>
              <w:pStyle w:val="TAC"/>
              <w:rPr>
                <w:lang w:eastAsia="zh-CN"/>
              </w:rPr>
            </w:pPr>
            <w:r w:rsidRPr="00441CD0">
              <w:rPr>
                <w:lang w:eastAsia="zh-CN"/>
              </w:rPr>
              <w:t>Time Threshold</w:t>
            </w:r>
          </w:p>
        </w:tc>
        <w:tc>
          <w:tcPr>
            <w:tcW w:w="588" w:type="dxa"/>
            <w:tcBorders>
              <w:top w:val="nil"/>
              <w:left w:val="single" w:sz="4" w:space="0" w:color="auto"/>
              <w:bottom w:val="nil"/>
              <w:right w:val="single" w:sz="6" w:space="0" w:color="auto"/>
            </w:tcBorders>
          </w:tcPr>
          <w:p w14:paraId="4D9D48CF" w14:textId="77777777" w:rsidR="00EE5860" w:rsidRPr="00441CD0" w:rsidRDefault="00EE5860" w:rsidP="00BB0E1F">
            <w:pPr>
              <w:pStyle w:val="TAC"/>
            </w:pPr>
          </w:p>
        </w:tc>
      </w:tr>
      <w:tr w:rsidR="00EE5860" w:rsidRPr="00441CD0" w14:paraId="7C83B1D9" w14:textId="77777777" w:rsidTr="00BB0E1F">
        <w:trPr>
          <w:jc w:val="center"/>
        </w:trPr>
        <w:tc>
          <w:tcPr>
            <w:tcW w:w="151" w:type="dxa"/>
            <w:tcBorders>
              <w:top w:val="nil"/>
              <w:left w:val="single" w:sz="6" w:space="0" w:color="auto"/>
              <w:bottom w:val="single" w:sz="4" w:space="0" w:color="auto"/>
              <w:right w:val="nil"/>
            </w:tcBorders>
          </w:tcPr>
          <w:p w14:paraId="41E391A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25735C4"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6B67D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1F343FA" w14:textId="77777777" w:rsidR="00EE5860" w:rsidRPr="00441CD0" w:rsidRDefault="00EE5860" w:rsidP="00BB0E1F">
            <w:pPr>
              <w:pStyle w:val="TAC"/>
              <w:rPr>
                <w:lang w:val="x-none"/>
              </w:rPr>
            </w:pPr>
          </w:p>
        </w:tc>
      </w:tr>
    </w:tbl>
    <w:p w14:paraId="634ABE7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w:t>
      </w:r>
      <w:r w:rsidRPr="00441CD0">
        <w:rPr>
          <w:lang w:eastAsia="zh-CN"/>
        </w:rPr>
        <w:t>-</w:t>
      </w:r>
      <w:r w:rsidRPr="00441CD0">
        <w:rPr>
          <w:lang w:eastAsia="ja-JP"/>
        </w:rPr>
        <w:t>1</w:t>
      </w:r>
      <w:r w:rsidRPr="00441CD0">
        <w:t xml:space="preserve">: </w:t>
      </w:r>
      <w:r w:rsidRPr="00441CD0">
        <w:rPr>
          <w:lang w:eastAsia="ja-JP"/>
        </w:rPr>
        <w:t>Time Threshold</w:t>
      </w:r>
    </w:p>
    <w:p w14:paraId="457A36D8" w14:textId="77777777" w:rsidR="00EE5860" w:rsidRPr="00441CD0" w:rsidRDefault="00EE5860" w:rsidP="00EE5860">
      <w:r w:rsidRPr="00441CD0">
        <w:t>The Time Threshold field shall be encoded as an Unsigned32 binary integer value. It shall contain the duration in seconds.</w:t>
      </w:r>
    </w:p>
    <w:p w14:paraId="7C96E537" w14:textId="77777777" w:rsidR="00EE5860" w:rsidRPr="00441CD0" w:rsidRDefault="00EE5860" w:rsidP="00EE5860">
      <w:pPr>
        <w:pStyle w:val="Heading3"/>
      </w:pPr>
      <w:bookmarkStart w:id="5151" w:name="_Toc19717360"/>
      <w:bookmarkStart w:id="5152" w:name="_Toc27490861"/>
      <w:bookmarkStart w:id="5153" w:name="_Toc27557154"/>
      <w:bookmarkStart w:id="5154" w:name="_Toc27724071"/>
      <w:bookmarkStart w:id="5155" w:name="_Toc36031145"/>
      <w:bookmarkStart w:id="5156" w:name="_Toc36043065"/>
      <w:bookmarkStart w:id="5157" w:name="_Toc36814390"/>
      <w:bookmarkStart w:id="5158" w:name="_Toc44689248"/>
      <w:bookmarkStart w:id="5159" w:name="_Toc44924002"/>
      <w:bookmarkStart w:id="5160" w:name="_Toc51860972"/>
      <w:bookmarkStart w:id="5161" w:name="_Toc57930743"/>
      <w:bookmarkStart w:id="5162" w:name="_Toc57931373"/>
      <w:bookmarkStart w:id="5163" w:name="_Toc67499765"/>
      <w:r w:rsidRPr="00441CD0">
        <w:t>8.</w:t>
      </w:r>
      <w:r w:rsidRPr="00441CD0">
        <w:rPr>
          <w:lang w:val="en-US"/>
        </w:rPr>
        <w:t>2.15</w:t>
      </w:r>
      <w:r w:rsidRPr="00441CD0">
        <w:tab/>
        <w:t>Monitoring Time</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43E46CA3" w14:textId="77777777" w:rsidR="00EE5860" w:rsidRPr="00441CD0" w:rsidRDefault="00EE5860" w:rsidP="00EE5860">
      <w:pPr>
        <w:rPr>
          <w:lang w:eastAsia="ja-JP"/>
        </w:rPr>
      </w:pPr>
      <w:r w:rsidRPr="00441CD0">
        <w:t xml:space="preserve">The Monitoring Time IE indicates the time at which the UP function is expected to reapply the thresholds.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w:t>
      </w:r>
      <w:r w:rsidRPr="00441CD0">
        <w:rPr>
          <w:lang w:eastAsia="ja-JP"/>
        </w:rPr>
        <w:t>.</w:t>
      </w:r>
    </w:p>
    <w:p w14:paraId="2D28743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E8D914F" w14:textId="77777777" w:rsidTr="00BB0E1F">
        <w:trPr>
          <w:jc w:val="center"/>
        </w:trPr>
        <w:tc>
          <w:tcPr>
            <w:tcW w:w="151" w:type="dxa"/>
            <w:tcBorders>
              <w:top w:val="single" w:sz="6" w:space="0" w:color="auto"/>
              <w:left w:val="single" w:sz="6" w:space="0" w:color="auto"/>
              <w:bottom w:val="nil"/>
              <w:right w:val="nil"/>
            </w:tcBorders>
          </w:tcPr>
          <w:p w14:paraId="03FF5B5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60E2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DDEB2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7B5C37" w14:textId="77777777" w:rsidR="00EE5860" w:rsidRPr="00441CD0" w:rsidRDefault="00EE5860" w:rsidP="00BB0E1F">
            <w:pPr>
              <w:pStyle w:val="TAC"/>
            </w:pPr>
          </w:p>
        </w:tc>
      </w:tr>
      <w:tr w:rsidR="00EE5860" w:rsidRPr="00441CD0" w14:paraId="67F25DB6" w14:textId="77777777" w:rsidTr="00BB0E1F">
        <w:trPr>
          <w:jc w:val="center"/>
        </w:trPr>
        <w:tc>
          <w:tcPr>
            <w:tcW w:w="151" w:type="dxa"/>
            <w:tcBorders>
              <w:top w:val="nil"/>
              <w:left w:val="single" w:sz="6" w:space="0" w:color="auto"/>
              <w:bottom w:val="nil"/>
              <w:right w:val="nil"/>
            </w:tcBorders>
          </w:tcPr>
          <w:p w14:paraId="680C49AE" w14:textId="77777777" w:rsidR="00EE5860" w:rsidRPr="00441CD0" w:rsidRDefault="00EE5860" w:rsidP="00BB0E1F">
            <w:pPr>
              <w:pStyle w:val="TAC"/>
            </w:pPr>
          </w:p>
        </w:tc>
        <w:tc>
          <w:tcPr>
            <w:tcW w:w="1104" w:type="dxa"/>
            <w:tcBorders>
              <w:top w:val="nil"/>
              <w:left w:val="nil"/>
              <w:bottom w:val="nil"/>
              <w:right w:val="nil"/>
            </w:tcBorders>
            <w:hideMark/>
          </w:tcPr>
          <w:p w14:paraId="3A738B1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AB433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E3DD9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D041A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17383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85CB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2E3BF6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631DF1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48D3B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EEFFE0F" w14:textId="77777777" w:rsidR="00EE5860" w:rsidRPr="00441CD0" w:rsidRDefault="00EE5860" w:rsidP="00BB0E1F">
            <w:pPr>
              <w:pStyle w:val="TAC"/>
            </w:pPr>
          </w:p>
        </w:tc>
      </w:tr>
      <w:tr w:rsidR="00EE5860" w:rsidRPr="00441CD0" w14:paraId="34A107A1" w14:textId="77777777" w:rsidTr="00BB0E1F">
        <w:trPr>
          <w:jc w:val="center"/>
        </w:trPr>
        <w:tc>
          <w:tcPr>
            <w:tcW w:w="151" w:type="dxa"/>
            <w:tcBorders>
              <w:top w:val="nil"/>
              <w:left w:val="single" w:sz="6" w:space="0" w:color="auto"/>
              <w:bottom w:val="nil"/>
              <w:right w:val="nil"/>
            </w:tcBorders>
          </w:tcPr>
          <w:p w14:paraId="58020E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EA504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51653C9" w14:textId="77777777" w:rsidR="00EE5860" w:rsidRPr="00441CD0" w:rsidRDefault="00EE5860" w:rsidP="00BB0E1F">
            <w:pPr>
              <w:pStyle w:val="TAC"/>
            </w:pPr>
            <w:r w:rsidRPr="00441CD0">
              <w:t xml:space="preserve">Type = </w:t>
            </w:r>
            <w:r w:rsidRPr="00441CD0">
              <w:rPr>
                <w:lang w:val="sv-SE"/>
              </w:rPr>
              <w:t>33</w:t>
            </w:r>
            <w:r w:rsidRPr="00441CD0">
              <w:t xml:space="preserve"> (decimal)</w:t>
            </w:r>
          </w:p>
        </w:tc>
        <w:tc>
          <w:tcPr>
            <w:tcW w:w="588" w:type="dxa"/>
            <w:tcBorders>
              <w:top w:val="nil"/>
              <w:left w:val="single" w:sz="4" w:space="0" w:color="auto"/>
              <w:bottom w:val="nil"/>
              <w:right w:val="single" w:sz="6" w:space="0" w:color="auto"/>
            </w:tcBorders>
          </w:tcPr>
          <w:p w14:paraId="7499355C" w14:textId="77777777" w:rsidR="00EE5860" w:rsidRPr="00441CD0" w:rsidRDefault="00EE5860" w:rsidP="00BB0E1F">
            <w:pPr>
              <w:pStyle w:val="TAC"/>
            </w:pPr>
          </w:p>
        </w:tc>
      </w:tr>
      <w:tr w:rsidR="00EE5860" w:rsidRPr="00441CD0" w14:paraId="69A6AE3D" w14:textId="77777777" w:rsidTr="00BB0E1F">
        <w:trPr>
          <w:jc w:val="center"/>
        </w:trPr>
        <w:tc>
          <w:tcPr>
            <w:tcW w:w="151" w:type="dxa"/>
            <w:tcBorders>
              <w:top w:val="nil"/>
              <w:left w:val="single" w:sz="6" w:space="0" w:color="auto"/>
              <w:bottom w:val="nil"/>
              <w:right w:val="nil"/>
            </w:tcBorders>
          </w:tcPr>
          <w:p w14:paraId="20AE730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058B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9D9528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13F04C5" w14:textId="77777777" w:rsidR="00EE5860" w:rsidRPr="00441CD0" w:rsidRDefault="00EE5860" w:rsidP="00BB0E1F">
            <w:pPr>
              <w:pStyle w:val="TAC"/>
            </w:pPr>
          </w:p>
        </w:tc>
      </w:tr>
      <w:tr w:rsidR="00EE5860" w:rsidRPr="00441CD0" w14:paraId="7B3859B6" w14:textId="77777777" w:rsidTr="00BB0E1F">
        <w:trPr>
          <w:jc w:val="center"/>
        </w:trPr>
        <w:tc>
          <w:tcPr>
            <w:tcW w:w="151" w:type="dxa"/>
            <w:tcBorders>
              <w:top w:val="nil"/>
              <w:left w:val="single" w:sz="6" w:space="0" w:color="auto"/>
              <w:bottom w:val="nil"/>
              <w:right w:val="nil"/>
            </w:tcBorders>
          </w:tcPr>
          <w:p w14:paraId="3A774E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0F333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82D0445" w14:textId="77777777" w:rsidR="00EE5860" w:rsidRPr="00441CD0" w:rsidRDefault="00EE5860" w:rsidP="00BB0E1F">
            <w:pPr>
              <w:pStyle w:val="TAC"/>
              <w:rPr>
                <w:lang w:eastAsia="zh-CN"/>
              </w:rPr>
            </w:pPr>
            <w:r w:rsidRPr="00441CD0">
              <w:rPr>
                <w:lang w:eastAsia="zh-CN"/>
              </w:rPr>
              <w:t>Monitoring Time</w:t>
            </w:r>
          </w:p>
        </w:tc>
        <w:tc>
          <w:tcPr>
            <w:tcW w:w="588" w:type="dxa"/>
            <w:tcBorders>
              <w:top w:val="nil"/>
              <w:left w:val="single" w:sz="4" w:space="0" w:color="auto"/>
              <w:bottom w:val="nil"/>
              <w:right w:val="single" w:sz="6" w:space="0" w:color="auto"/>
            </w:tcBorders>
          </w:tcPr>
          <w:p w14:paraId="7209C0DA" w14:textId="77777777" w:rsidR="00EE5860" w:rsidRPr="00441CD0" w:rsidRDefault="00EE5860" w:rsidP="00BB0E1F">
            <w:pPr>
              <w:pStyle w:val="TAC"/>
            </w:pPr>
          </w:p>
        </w:tc>
      </w:tr>
      <w:tr w:rsidR="00EE5860" w:rsidRPr="00441CD0" w14:paraId="1071C417" w14:textId="77777777" w:rsidTr="00BB0E1F">
        <w:trPr>
          <w:jc w:val="center"/>
        </w:trPr>
        <w:tc>
          <w:tcPr>
            <w:tcW w:w="151" w:type="dxa"/>
            <w:tcBorders>
              <w:top w:val="nil"/>
              <w:left w:val="single" w:sz="6" w:space="0" w:color="auto"/>
              <w:bottom w:val="single" w:sz="4" w:space="0" w:color="auto"/>
              <w:right w:val="nil"/>
            </w:tcBorders>
          </w:tcPr>
          <w:p w14:paraId="3BD698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29E6FB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305E8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635FB" w14:textId="77777777" w:rsidR="00EE5860" w:rsidRPr="00441CD0" w:rsidRDefault="00EE5860" w:rsidP="00BB0E1F">
            <w:pPr>
              <w:pStyle w:val="TAC"/>
              <w:rPr>
                <w:lang w:val="x-none"/>
              </w:rPr>
            </w:pPr>
          </w:p>
        </w:tc>
      </w:tr>
    </w:tbl>
    <w:p w14:paraId="777C72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w:t>
      </w:r>
      <w:r w:rsidRPr="00441CD0">
        <w:rPr>
          <w:lang w:eastAsia="zh-CN"/>
        </w:rPr>
        <w:t>-</w:t>
      </w:r>
      <w:r w:rsidRPr="00441CD0">
        <w:rPr>
          <w:lang w:eastAsia="ja-JP"/>
        </w:rPr>
        <w:t>1</w:t>
      </w:r>
      <w:r w:rsidRPr="00441CD0">
        <w:t xml:space="preserve">: Monitoring </w:t>
      </w:r>
      <w:r w:rsidRPr="00441CD0">
        <w:rPr>
          <w:lang w:eastAsia="ja-JP"/>
        </w:rPr>
        <w:t>Time</w:t>
      </w:r>
    </w:p>
    <w:p w14:paraId="7C326825" w14:textId="4717D1F7" w:rsidR="00EE5860" w:rsidRPr="00441CD0" w:rsidRDefault="00EE5860" w:rsidP="00EE5860">
      <w:r w:rsidRPr="00441CD0">
        <w:t xml:space="preserve">The Monitoring Time field shall indicate </w:t>
      </w:r>
      <w:r w:rsidRPr="00441CD0">
        <w:rPr>
          <w:lang w:eastAsia="zh-CN"/>
        </w:rPr>
        <w:t xml:space="preserve">the monitoring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4D25AD6"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4F3A647" w14:textId="77777777" w:rsidR="00EE5860" w:rsidRPr="00441CD0" w:rsidRDefault="00EE5860" w:rsidP="00EE5860">
      <w:pPr>
        <w:pStyle w:val="Heading3"/>
      </w:pPr>
      <w:bookmarkStart w:id="5164" w:name="_Toc19717361"/>
      <w:bookmarkStart w:id="5165" w:name="_Toc27490862"/>
      <w:bookmarkStart w:id="5166" w:name="_Toc27557155"/>
      <w:bookmarkStart w:id="5167" w:name="_Toc27724072"/>
      <w:bookmarkStart w:id="5168" w:name="_Toc36031146"/>
      <w:bookmarkStart w:id="5169" w:name="_Toc36043066"/>
      <w:bookmarkStart w:id="5170" w:name="_Toc36814391"/>
      <w:bookmarkStart w:id="5171" w:name="_Toc44689249"/>
      <w:bookmarkStart w:id="5172" w:name="_Toc44924003"/>
      <w:bookmarkStart w:id="5173" w:name="_Toc51860973"/>
      <w:bookmarkStart w:id="5174" w:name="_Toc57930744"/>
      <w:bookmarkStart w:id="5175" w:name="_Toc57931374"/>
      <w:bookmarkStart w:id="5176" w:name="_Toc67499766"/>
      <w:r w:rsidRPr="00441CD0">
        <w:t>8.</w:t>
      </w:r>
      <w:r w:rsidRPr="00441CD0">
        <w:rPr>
          <w:lang w:val="en-US"/>
        </w:rPr>
        <w:t>2.16</w:t>
      </w:r>
      <w:r w:rsidRPr="00441CD0">
        <w:tab/>
        <w:t>Subsequent Volume Threshold</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123E9FCD" w14:textId="77777777" w:rsidR="00EE5860" w:rsidRPr="00441CD0" w:rsidRDefault="00EE5860" w:rsidP="00EE5860">
      <w:pPr>
        <w:rPr>
          <w:lang w:eastAsia="ja-JP"/>
        </w:rPr>
      </w:pPr>
      <w:r w:rsidRPr="00441CD0">
        <w:t xml:space="preserve">The Subsequent Volume Threshold IE contains the subsequent traffic volume thresholds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8.2.16-1</w:t>
      </w:r>
      <w:r w:rsidRPr="00441CD0">
        <w:rPr>
          <w:lang w:eastAsia="ja-JP"/>
        </w:rPr>
        <w:t>.</w:t>
      </w:r>
    </w:p>
    <w:p w14:paraId="0785432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A2770B6" w14:textId="77777777" w:rsidTr="00BB0E1F">
        <w:trPr>
          <w:jc w:val="center"/>
        </w:trPr>
        <w:tc>
          <w:tcPr>
            <w:tcW w:w="151" w:type="dxa"/>
            <w:tcBorders>
              <w:top w:val="single" w:sz="6" w:space="0" w:color="auto"/>
              <w:left w:val="single" w:sz="6" w:space="0" w:color="auto"/>
              <w:bottom w:val="nil"/>
              <w:right w:val="nil"/>
            </w:tcBorders>
          </w:tcPr>
          <w:p w14:paraId="1E6F0F09" w14:textId="77777777" w:rsidR="00EE5860" w:rsidRPr="00441CD0" w:rsidRDefault="00EE5860" w:rsidP="00BB0E1F">
            <w:pPr>
              <w:pStyle w:val="TAC"/>
            </w:pPr>
          </w:p>
        </w:tc>
        <w:tc>
          <w:tcPr>
            <w:tcW w:w="1104" w:type="dxa"/>
            <w:tcBorders>
              <w:top w:val="single" w:sz="6" w:space="0" w:color="auto"/>
              <w:left w:val="nil"/>
              <w:bottom w:val="nil"/>
              <w:right w:val="nil"/>
            </w:tcBorders>
          </w:tcPr>
          <w:p w14:paraId="25A07F2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3A9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7768DB6" w14:textId="77777777" w:rsidR="00EE5860" w:rsidRPr="00441CD0" w:rsidRDefault="00EE5860" w:rsidP="00BB0E1F">
            <w:pPr>
              <w:pStyle w:val="TAC"/>
            </w:pPr>
          </w:p>
        </w:tc>
      </w:tr>
      <w:tr w:rsidR="00EE5860" w:rsidRPr="00441CD0" w14:paraId="5EFB32A7" w14:textId="77777777" w:rsidTr="00BB0E1F">
        <w:trPr>
          <w:jc w:val="center"/>
        </w:trPr>
        <w:tc>
          <w:tcPr>
            <w:tcW w:w="151" w:type="dxa"/>
            <w:tcBorders>
              <w:top w:val="nil"/>
              <w:left w:val="single" w:sz="6" w:space="0" w:color="auto"/>
              <w:bottom w:val="nil"/>
              <w:right w:val="nil"/>
            </w:tcBorders>
          </w:tcPr>
          <w:p w14:paraId="761BB7AD" w14:textId="77777777" w:rsidR="00EE5860" w:rsidRPr="00441CD0" w:rsidRDefault="00EE5860" w:rsidP="00BB0E1F">
            <w:pPr>
              <w:pStyle w:val="TAC"/>
            </w:pPr>
          </w:p>
        </w:tc>
        <w:tc>
          <w:tcPr>
            <w:tcW w:w="1104" w:type="dxa"/>
            <w:tcBorders>
              <w:top w:val="nil"/>
              <w:left w:val="nil"/>
              <w:bottom w:val="nil"/>
              <w:right w:val="nil"/>
            </w:tcBorders>
            <w:hideMark/>
          </w:tcPr>
          <w:p w14:paraId="2062659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DFB0C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58EF1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D0E91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48B19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55B7A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7322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49E0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306D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2AB1C" w14:textId="77777777" w:rsidR="00EE5860" w:rsidRPr="00441CD0" w:rsidRDefault="00EE5860" w:rsidP="00BB0E1F">
            <w:pPr>
              <w:pStyle w:val="TAC"/>
            </w:pPr>
          </w:p>
        </w:tc>
      </w:tr>
      <w:tr w:rsidR="00EE5860" w:rsidRPr="00441CD0" w14:paraId="174762FC" w14:textId="77777777" w:rsidTr="00BB0E1F">
        <w:trPr>
          <w:jc w:val="center"/>
        </w:trPr>
        <w:tc>
          <w:tcPr>
            <w:tcW w:w="151" w:type="dxa"/>
            <w:tcBorders>
              <w:top w:val="nil"/>
              <w:left w:val="single" w:sz="6" w:space="0" w:color="auto"/>
              <w:bottom w:val="nil"/>
              <w:right w:val="nil"/>
            </w:tcBorders>
          </w:tcPr>
          <w:p w14:paraId="65D316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15BA13"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2905F57" w14:textId="77777777" w:rsidR="00EE5860" w:rsidRPr="00441CD0" w:rsidRDefault="00EE5860" w:rsidP="00BB0E1F">
            <w:pPr>
              <w:pStyle w:val="TAC"/>
            </w:pPr>
            <w:r w:rsidRPr="00441CD0">
              <w:t xml:space="preserve">Type = </w:t>
            </w:r>
            <w:r w:rsidRPr="00441CD0">
              <w:rPr>
                <w:lang w:val="sv-SE"/>
              </w:rPr>
              <w:t>34</w:t>
            </w:r>
            <w:r w:rsidRPr="00441CD0">
              <w:t xml:space="preserve"> (decimal)</w:t>
            </w:r>
          </w:p>
        </w:tc>
        <w:tc>
          <w:tcPr>
            <w:tcW w:w="588" w:type="dxa"/>
            <w:tcBorders>
              <w:top w:val="nil"/>
              <w:left w:val="single" w:sz="4" w:space="0" w:color="auto"/>
              <w:bottom w:val="nil"/>
              <w:right w:val="single" w:sz="6" w:space="0" w:color="auto"/>
            </w:tcBorders>
          </w:tcPr>
          <w:p w14:paraId="07A670F0" w14:textId="77777777" w:rsidR="00EE5860" w:rsidRPr="00441CD0" w:rsidRDefault="00EE5860" w:rsidP="00BB0E1F">
            <w:pPr>
              <w:pStyle w:val="TAC"/>
            </w:pPr>
          </w:p>
        </w:tc>
      </w:tr>
      <w:tr w:rsidR="00EE5860" w:rsidRPr="00441CD0" w14:paraId="7EE2BF00" w14:textId="77777777" w:rsidTr="00BB0E1F">
        <w:trPr>
          <w:jc w:val="center"/>
        </w:trPr>
        <w:tc>
          <w:tcPr>
            <w:tcW w:w="151" w:type="dxa"/>
            <w:tcBorders>
              <w:top w:val="nil"/>
              <w:left w:val="single" w:sz="6" w:space="0" w:color="auto"/>
              <w:bottom w:val="nil"/>
              <w:right w:val="nil"/>
            </w:tcBorders>
          </w:tcPr>
          <w:p w14:paraId="28AD0F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28283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99B976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10D1B72" w14:textId="77777777" w:rsidR="00EE5860" w:rsidRPr="00441CD0" w:rsidRDefault="00EE5860" w:rsidP="00BB0E1F">
            <w:pPr>
              <w:pStyle w:val="TAC"/>
            </w:pPr>
          </w:p>
        </w:tc>
      </w:tr>
      <w:tr w:rsidR="00EE5860" w:rsidRPr="00441CD0" w14:paraId="05B18D7D" w14:textId="77777777" w:rsidTr="00BB0E1F">
        <w:trPr>
          <w:jc w:val="center"/>
        </w:trPr>
        <w:tc>
          <w:tcPr>
            <w:tcW w:w="151" w:type="dxa"/>
            <w:tcBorders>
              <w:top w:val="nil"/>
              <w:left w:val="single" w:sz="6" w:space="0" w:color="auto"/>
              <w:bottom w:val="nil"/>
              <w:right w:val="nil"/>
            </w:tcBorders>
          </w:tcPr>
          <w:p w14:paraId="5BC653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910DD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71CBDCE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4E63275"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7E2A7051"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D23CE02"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21A302DD" w14:textId="77777777" w:rsidR="00EE5860" w:rsidRPr="00441CD0" w:rsidRDefault="00EE5860" w:rsidP="00BB0E1F">
            <w:pPr>
              <w:pStyle w:val="TAC"/>
            </w:pPr>
          </w:p>
        </w:tc>
      </w:tr>
      <w:tr w:rsidR="00EE5860" w:rsidRPr="00441CD0" w14:paraId="08178F62" w14:textId="77777777" w:rsidTr="00BB0E1F">
        <w:trPr>
          <w:jc w:val="center"/>
        </w:trPr>
        <w:tc>
          <w:tcPr>
            <w:tcW w:w="151" w:type="dxa"/>
            <w:tcBorders>
              <w:top w:val="nil"/>
              <w:left w:val="single" w:sz="6" w:space="0" w:color="auto"/>
              <w:bottom w:val="nil"/>
              <w:right w:val="nil"/>
            </w:tcBorders>
          </w:tcPr>
          <w:p w14:paraId="078DA68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3AC37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49698312"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6FD63762" w14:textId="77777777" w:rsidR="00EE5860" w:rsidRPr="00441CD0" w:rsidRDefault="00EE5860" w:rsidP="00BB0E1F">
            <w:pPr>
              <w:pStyle w:val="TAC"/>
            </w:pPr>
          </w:p>
        </w:tc>
      </w:tr>
      <w:tr w:rsidR="00EE5860" w:rsidRPr="00441CD0" w14:paraId="27286D33" w14:textId="77777777" w:rsidTr="00BB0E1F">
        <w:trPr>
          <w:jc w:val="center"/>
        </w:trPr>
        <w:tc>
          <w:tcPr>
            <w:tcW w:w="151" w:type="dxa"/>
            <w:tcBorders>
              <w:top w:val="nil"/>
              <w:left w:val="single" w:sz="6" w:space="0" w:color="auto"/>
              <w:bottom w:val="nil"/>
              <w:right w:val="nil"/>
            </w:tcBorders>
          </w:tcPr>
          <w:p w14:paraId="0AE461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D3A8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230A414E"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5B780A1A" w14:textId="77777777" w:rsidR="00EE5860" w:rsidRPr="00441CD0" w:rsidRDefault="00EE5860" w:rsidP="00BB0E1F">
            <w:pPr>
              <w:pStyle w:val="TAC"/>
            </w:pPr>
          </w:p>
        </w:tc>
      </w:tr>
      <w:tr w:rsidR="00EE5860" w:rsidRPr="00441CD0" w14:paraId="65512FB5" w14:textId="77777777" w:rsidTr="00BB0E1F">
        <w:trPr>
          <w:jc w:val="center"/>
        </w:trPr>
        <w:tc>
          <w:tcPr>
            <w:tcW w:w="151" w:type="dxa"/>
            <w:tcBorders>
              <w:top w:val="nil"/>
              <w:left w:val="single" w:sz="6" w:space="0" w:color="auto"/>
              <w:bottom w:val="nil"/>
              <w:right w:val="nil"/>
            </w:tcBorders>
          </w:tcPr>
          <w:p w14:paraId="54F20A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8E98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4D88FA44"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1AF5DDF8" w14:textId="77777777" w:rsidR="00EE5860" w:rsidRPr="00441CD0" w:rsidRDefault="00EE5860" w:rsidP="00BB0E1F">
            <w:pPr>
              <w:pStyle w:val="TAC"/>
            </w:pPr>
          </w:p>
        </w:tc>
      </w:tr>
      <w:tr w:rsidR="00EE5860" w:rsidRPr="00441CD0" w14:paraId="7A110E96" w14:textId="77777777" w:rsidTr="00BB0E1F">
        <w:trPr>
          <w:jc w:val="center"/>
        </w:trPr>
        <w:tc>
          <w:tcPr>
            <w:tcW w:w="151" w:type="dxa"/>
            <w:tcBorders>
              <w:top w:val="nil"/>
              <w:left w:val="single" w:sz="6" w:space="0" w:color="auto"/>
              <w:bottom w:val="single" w:sz="4" w:space="0" w:color="auto"/>
              <w:right w:val="nil"/>
            </w:tcBorders>
          </w:tcPr>
          <w:p w14:paraId="76A030E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82162A"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99454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030CDA" w14:textId="77777777" w:rsidR="00EE5860" w:rsidRPr="00441CD0" w:rsidRDefault="00EE5860" w:rsidP="00BB0E1F">
            <w:pPr>
              <w:pStyle w:val="TAC"/>
              <w:rPr>
                <w:lang w:val="x-none"/>
              </w:rPr>
            </w:pPr>
          </w:p>
        </w:tc>
      </w:tr>
    </w:tbl>
    <w:p w14:paraId="7B69996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w:t>
      </w:r>
      <w:r w:rsidRPr="00441CD0">
        <w:rPr>
          <w:lang w:eastAsia="zh-CN"/>
        </w:rPr>
        <w:t>-</w:t>
      </w:r>
      <w:r w:rsidRPr="00441CD0">
        <w:rPr>
          <w:lang w:eastAsia="ja-JP"/>
        </w:rPr>
        <w:t>1</w:t>
      </w:r>
      <w:r w:rsidRPr="00441CD0">
        <w:t xml:space="preserve">: Subsequent </w:t>
      </w:r>
      <w:r w:rsidRPr="00441CD0">
        <w:rPr>
          <w:lang w:eastAsia="ja-JP"/>
        </w:rPr>
        <w:t>Volume Threshold</w:t>
      </w:r>
    </w:p>
    <w:p w14:paraId="1D2E3F69" w14:textId="77777777" w:rsidR="00EE5860" w:rsidRPr="00441CD0" w:rsidRDefault="00EE5860" w:rsidP="00EE5860">
      <w:r w:rsidRPr="00441CD0">
        <w:t>The following flags are coded within Octet 5:</w:t>
      </w:r>
    </w:p>
    <w:p w14:paraId="12436DE6"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3FDBC05C" w14:textId="77777777" w:rsidR="00EE5860" w:rsidRPr="00441CD0" w:rsidRDefault="00EE5860" w:rsidP="00EE5860">
      <w:pPr>
        <w:pStyle w:val="B1"/>
      </w:pPr>
      <w:r w:rsidRPr="00441CD0">
        <w:lastRenderedPageBreak/>
        <w:t>-</w:t>
      </w:r>
      <w:r w:rsidRPr="00441CD0">
        <w:tab/>
        <w:t>Bit 2 – ULVOL: If this bit is set to "1", then the Uplink Volume field shall be present, otherwise the Uplink Volume field shall not be present.</w:t>
      </w:r>
    </w:p>
    <w:p w14:paraId="6C6F5EEA"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07991A84"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179AF5D3" w14:textId="77777777" w:rsidR="00EE5860" w:rsidRPr="00441CD0" w:rsidRDefault="00EE5860" w:rsidP="00EE5860">
      <w:pPr>
        <w:rPr>
          <w:noProof/>
        </w:rPr>
      </w:pPr>
      <w:r w:rsidRPr="00441CD0">
        <w:rPr>
          <w:noProof/>
        </w:rPr>
        <w:t>At least one bit shall be set to "1". Several bits may be set to "1".</w:t>
      </w:r>
    </w:p>
    <w:p w14:paraId="2ED5582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9A381FF" w14:textId="77777777" w:rsidR="00EE5860" w:rsidRPr="00441CD0" w:rsidRDefault="00EE5860" w:rsidP="00EE5860">
      <w:pPr>
        <w:pStyle w:val="Heading3"/>
      </w:pPr>
      <w:bookmarkStart w:id="5177" w:name="_Toc19717362"/>
      <w:bookmarkStart w:id="5178" w:name="_Toc27490863"/>
      <w:bookmarkStart w:id="5179" w:name="_Toc27557156"/>
      <w:bookmarkStart w:id="5180" w:name="_Toc27724073"/>
      <w:bookmarkStart w:id="5181" w:name="_Toc36031147"/>
      <w:bookmarkStart w:id="5182" w:name="_Toc36043067"/>
      <w:bookmarkStart w:id="5183" w:name="_Toc36814392"/>
      <w:bookmarkStart w:id="5184" w:name="_Toc44689250"/>
      <w:bookmarkStart w:id="5185" w:name="_Toc44924004"/>
      <w:bookmarkStart w:id="5186" w:name="_Toc51860974"/>
      <w:bookmarkStart w:id="5187" w:name="_Toc57930745"/>
      <w:bookmarkStart w:id="5188" w:name="_Toc57931375"/>
      <w:bookmarkStart w:id="5189" w:name="_Toc67499767"/>
      <w:r w:rsidRPr="00441CD0">
        <w:t>8.</w:t>
      </w:r>
      <w:r w:rsidRPr="00441CD0">
        <w:rPr>
          <w:lang w:val="en-US"/>
        </w:rPr>
        <w:t>2.17</w:t>
      </w:r>
      <w:r w:rsidRPr="00441CD0">
        <w:tab/>
        <w:t>Subsequent Time Threshold</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20BEE576" w14:textId="77777777" w:rsidR="00EE5860" w:rsidRPr="00441CD0" w:rsidRDefault="00EE5860" w:rsidP="00EE5860">
      <w:pPr>
        <w:rPr>
          <w:lang w:eastAsia="ja-JP"/>
        </w:rPr>
      </w:pPr>
      <w:r w:rsidRPr="00441CD0">
        <w:t xml:space="preserve">The Subsequent Time Threshold IE contains the subsequent traffic duration threshold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8.2.17-1</w:t>
      </w:r>
      <w:r w:rsidRPr="00441CD0">
        <w:rPr>
          <w:lang w:eastAsia="ja-JP"/>
        </w:rPr>
        <w:t>.</w:t>
      </w:r>
    </w:p>
    <w:p w14:paraId="5675A0D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677287" w14:textId="77777777" w:rsidTr="00BB0E1F">
        <w:trPr>
          <w:jc w:val="center"/>
        </w:trPr>
        <w:tc>
          <w:tcPr>
            <w:tcW w:w="151" w:type="dxa"/>
            <w:tcBorders>
              <w:top w:val="single" w:sz="6" w:space="0" w:color="auto"/>
              <w:left w:val="single" w:sz="6" w:space="0" w:color="auto"/>
              <w:bottom w:val="nil"/>
              <w:right w:val="nil"/>
            </w:tcBorders>
          </w:tcPr>
          <w:p w14:paraId="79A7D15C" w14:textId="77777777" w:rsidR="00EE5860" w:rsidRPr="00441CD0" w:rsidRDefault="00EE5860" w:rsidP="00BB0E1F">
            <w:pPr>
              <w:pStyle w:val="TAC"/>
            </w:pPr>
          </w:p>
        </w:tc>
        <w:tc>
          <w:tcPr>
            <w:tcW w:w="1104" w:type="dxa"/>
            <w:tcBorders>
              <w:top w:val="single" w:sz="6" w:space="0" w:color="auto"/>
              <w:left w:val="nil"/>
              <w:bottom w:val="nil"/>
              <w:right w:val="nil"/>
            </w:tcBorders>
          </w:tcPr>
          <w:p w14:paraId="3617A94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4C640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4B44FD6" w14:textId="77777777" w:rsidR="00EE5860" w:rsidRPr="00441CD0" w:rsidRDefault="00EE5860" w:rsidP="00BB0E1F">
            <w:pPr>
              <w:pStyle w:val="TAC"/>
            </w:pPr>
          </w:p>
        </w:tc>
      </w:tr>
      <w:tr w:rsidR="00EE5860" w:rsidRPr="00441CD0" w14:paraId="7C8611B7" w14:textId="77777777" w:rsidTr="00BB0E1F">
        <w:trPr>
          <w:jc w:val="center"/>
        </w:trPr>
        <w:tc>
          <w:tcPr>
            <w:tcW w:w="151" w:type="dxa"/>
            <w:tcBorders>
              <w:top w:val="nil"/>
              <w:left w:val="single" w:sz="6" w:space="0" w:color="auto"/>
              <w:bottom w:val="nil"/>
              <w:right w:val="nil"/>
            </w:tcBorders>
          </w:tcPr>
          <w:p w14:paraId="5FA157D8" w14:textId="77777777" w:rsidR="00EE5860" w:rsidRPr="00441CD0" w:rsidRDefault="00EE5860" w:rsidP="00BB0E1F">
            <w:pPr>
              <w:pStyle w:val="TAC"/>
            </w:pPr>
          </w:p>
        </w:tc>
        <w:tc>
          <w:tcPr>
            <w:tcW w:w="1104" w:type="dxa"/>
            <w:tcBorders>
              <w:top w:val="nil"/>
              <w:left w:val="nil"/>
              <w:bottom w:val="nil"/>
              <w:right w:val="nil"/>
            </w:tcBorders>
            <w:hideMark/>
          </w:tcPr>
          <w:p w14:paraId="4BB3D9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D9E854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56C0C5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D2383F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8A39F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FDEFBD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70670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2C93E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32555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00B754" w14:textId="77777777" w:rsidR="00EE5860" w:rsidRPr="00441CD0" w:rsidRDefault="00EE5860" w:rsidP="00BB0E1F">
            <w:pPr>
              <w:pStyle w:val="TAC"/>
            </w:pPr>
          </w:p>
        </w:tc>
      </w:tr>
      <w:tr w:rsidR="00EE5860" w:rsidRPr="00441CD0" w14:paraId="677AA3EB" w14:textId="77777777" w:rsidTr="00BB0E1F">
        <w:trPr>
          <w:jc w:val="center"/>
        </w:trPr>
        <w:tc>
          <w:tcPr>
            <w:tcW w:w="151" w:type="dxa"/>
            <w:tcBorders>
              <w:top w:val="nil"/>
              <w:left w:val="single" w:sz="6" w:space="0" w:color="auto"/>
              <w:bottom w:val="nil"/>
              <w:right w:val="nil"/>
            </w:tcBorders>
          </w:tcPr>
          <w:p w14:paraId="3E6291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782E4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B949DF5" w14:textId="77777777" w:rsidR="00EE5860" w:rsidRPr="00441CD0" w:rsidRDefault="00EE5860" w:rsidP="00BB0E1F">
            <w:pPr>
              <w:pStyle w:val="TAC"/>
            </w:pPr>
            <w:r w:rsidRPr="00441CD0">
              <w:t xml:space="preserve">Type = </w:t>
            </w:r>
            <w:r w:rsidRPr="00441CD0">
              <w:rPr>
                <w:lang w:val="sv-SE"/>
              </w:rPr>
              <w:t>35</w:t>
            </w:r>
            <w:r w:rsidRPr="00441CD0">
              <w:t xml:space="preserve"> (decimal)</w:t>
            </w:r>
          </w:p>
        </w:tc>
        <w:tc>
          <w:tcPr>
            <w:tcW w:w="588" w:type="dxa"/>
            <w:tcBorders>
              <w:top w:val="nil"/>
              <w:left w:val="single" w:sz="4" w:space="0" w:color="auto"/>
              <w:bottom w:val="nil"/>
              <w:right w:val="single" w:sz="6" w:space="0" w:color="auto"/>
            </w:tcBorders>
          </w:tcPr>
          <w:p w14:paraId="7F7C8802" w14:textId="77777777" w:rsidR="00EE5860" w:rsidRPr="00441CD0" w:rsidRDefault="00EE5860" w:rsidP="00BB0E1F">
            <w:pPr>
              <w:pStyle w:val="TAC"/>
            </w:pPr>
          </w:p>
        </w:tc>
      </w:tr>
      <w:tr w:rsidR="00EE5860" w:rsidRPr="00441CD0" w14:paraId="7BEAE993" w14:textId="77777777" w:rsidTr="00BB0E1F">
        <w:trPr>
          <w:jc w:val="center"/>
        </w:trPr>
        <w:tc>
          <w:tcPr>
            <w:tcW w:w="151" w:type="dxa"/>
            <w:tcBorders>
              <w:top w:val="nil"/>
              <w:left w:val="single" w:sz="6" w:space="0" w:color="auto"/>
              <w:bottom w:val="nil"/>
              <w:right w:val="nil"/>
            </w:tcBorders>
          </w:tcPr>
          <w:p w14:paraId="66EF5D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E26C9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46B963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6ECE3D" w14:textId="77777777" w:rsidR="00EE5860" w:rsidRPr="00441CD0" w:rsidRDefault="00EE5860" w:rsidP="00BB0E1F">
            <w:pPr>
              <w:pStyle w:val="TAC"/>
            </w:pPr>
          </w:p>
        </w:tc>
      </w:tr>
      <w:tr w:rsidR="00EE5860" w:rsidRPr="00441CD0" w14:paraId="0CB10F87" w14:textId="77777777" w:rsidTr="00BB0E1F">
        <w:trPr>
          <w:jc w:val="center"/>
        </w:trPr>
        <w:tc>
          <w:tcPr>
            <w:tcW w:w="151" w:type="dxa"/>
            <w:tcBorders>
              <w:top w:val="nil"/>
              <w:left w:val="single" w:sz="6" w:space="0" w:color="auto"/>
              <w:bottom w:val="nil"/>
              <w:right w:val="nil"/>
            </w:tcBorders>
          </w:tcPr>
          <w:p w14:paraId="7E0FB0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3015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786E3D6" w14:textId="77777777" w:rsidR="00EE5860" w:rsidRPr="00441CD0" w:rsidRDefault="00EE5860" w:rsidP="00BB0E1F">
            <w:pPr>
              <w:pStyle w:val="TAC"/>
              <w:rPr>
                <w:lang w:eastAsia="zh-CN"/>
              </w:rPr>
            </w:pPr>
            <w:r w:rsidRPr="00441CD0">
              <w:rPr>
                <w:lang w:eastAsia="zh-CN"/>
              </w:rPr>
              <w:t>Subsequent Time Threshold</w:t>
            </w:r>
          </w:p>
        </w:tc>
        <w:tc>
          <w:tcPr>
            <w:tcW w:w="588" w:type="dxa"/>
            <w:tcBorders>
              <w:top w:val="nil"/>
              <w:left w:val="single" w:sz="4" w:space="0" w:color="auto"/>
              <w:bottom w:val="nil"/>
              <w:right w:val="single" w:sz="6" w:space="0" w:color="auto"/>
            </w:tcBorders>
          </w:tcPr>
          <w:p w14:paraId="2CDF46EF" w14:textId="77777777" w:rsidR="00EE5860" w:rsidRPr="00441CD0" w:rsidRDefault="00EE5860" w:rsidP="00BB0E1F">
            <w:pPr>
              <w:pStyle w:val="TAC"/>
            </w:pPr>
          </w:p>
        </w:tc>
      </w:tr>
      <w:tr w:rsidR="00EE5860" w:rsidRPr="00441CD0" w14:paraId="068329B2" w14:textId="77777777" w:rsidTr="00BB0E1F">
        <w:trPr>
          <w:jc w:val="center"/>
        </w:trPr>
        <w:tc>
          <w:tcPr>
            <w:tcW w:w="151" w:type="dxa"/>
            <w:tcBorders>
              <w:top w:val="nil"/>
              <w:left w:val="single" w:sz="6" w:space="0" w:color="auto"/>
              <w:bottom w:val="single" w:sz="4" w:space="0" w:color="auto"/>
              <w:right w:val="nil"/>
            </w:tcBorders>
          </w:tcPr>
          <w:p w14:paraId="7FAD53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5DF5B1"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AA74E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721456" w14:textId="77777777" w:rsidR="00EE5860" w:rsidRPr="00441CD0" w:rsidRDefault="00EE5860" w:rsidP="00BB0E1F">
            <w:pPr>
              <w:pStyle w:val="TAC"/>
              <w:rPr>
                <w:lang w:val="x-none"/>
              </w:rPr>
            </w:pPr>
          </w:p>
        </w:tc>
      </w:tr>
    </w:tbl>
    <w:p w14:paraId="70E34E4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w:t>
      </w:r>
      <w:r w:rsidRPr="00441CD0">
        <w:rPr>
          <w:lang w:eastAsia="zh-CN"/>
        </w:rPr>
        <w:t>-</w:t>
      </w:r>
      <w:r w:rsidRPr="00441CD0">
        <w:rPr>
          <w:lang w:eastAsia="ja-JP"/>
        </w:rPr>
        <w:t>1</w:t>
      </w:r>
      <w:r w:rsidRPr="00441CD0">
        <w:t xml:space="preserve">: Subsequent </w:t>
      </w:r>
      <w:r w:rsidRPr="00441CD0">
        <w:rPr>
          <w:lang w:eastAsia="ja-JP"/>
        </w:rPr>
        <w:t>Time Threshold</w:t>
      </w:r>
    </w:p>
    <w:p w14:paraId="5B3EF7F9" w14:textId="77777777" w:rsidR="00EE5860" w:rsidRPr="00441CD0" w:rsidRDefault="00EE5860" w:rsidP="00EE5860">
      <w:r w:rsidRPr="00441CD0">
        <w:t>The Subsequent Time Threshold field shall be encoded as an Unsigned32 binary integer value. It shall contain the duration in seconds.</w:t>
      </w:r>
    </w:p>
    <w:p w14:paraId="19BBE0CE" w14:textId="77777777" w:rsidR="00EE5860" w:rsidRPr="00441CD0" w:rsidRDefault="00EE5860" w:rsidP="00EE5860">
      <w:pPr>
        <w:pStyle w:val="Heading3"/>
      </w:pPr>
      <w:bookmarkStart w:id="5190" w:name="_Toc19717363"/>
      <w:bookmarkStart w:id="5191" w:name="_Toc27490864"/>
      <w:bookmarkStart w:id="5192" w:name="_Toc27557157"/>
      <w:bookmarkStart w:id="5193" w:name="_Toc27724074"/>
      <w:bookmarkStart w:id="5194" w:name="_Toc36031148"/>
      <w:bookmarkStart w:id="5195" w:name="_Toc36043068"/>
      <w:bookmarkStart w:id="5196" w:name="_Toc36814393"/>
      <w:bookmarkStart w:id="5197" w:name="_Toc44689251"/>
      <w:bookmarkStart w:id="5198" w:name="_Toc44924005"/>
      <w:bookmarkStart w:id="5199" w:name="_Toc51860975"/>
      <w:bookmarkStart w:id="5200" w:name="_Toc57930746"/>
      <w:bookmarkStart w:id="5201" w:name="_Toc57931376"/>
      <w:bookmarkStart w:id="5202" w:name="_Toc67499768"/>
      <w:r w:rsidRPr="00441CD0">
        <w:t>8.</w:t>
      </w:r>
      <w:r w:rsidRPr="00441CD0">
        <w:rPr>
          <w:lang w:val="en-US"/>
        </w:rPr>
        <w:t>2.18</w:t>
      </w:r>
      <w:r w:rsidRPr="00441CD0">
        <w:tab/>
        <w:t>Inactivity Detection Time</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57ABEE0A" w14:textId="77777777" w:rsidR="00EE5860" w:rsidRPr="00441CD0" w:rsidRDefault="00EE5860" w:rsidP="00EE5860">
      <w:pPr>
        <w:rPr>
          <w:lang w:eastAsia="ja-JP"/>
        </w:rPr>
      </w:pPr>
      <w:r w:rsidRPr="00441CD0">
        <w:t xml:space="preserve">The Inactivity Detection Time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8.2.18-1</w:t>
      </w:r>
      <w:r w:rsidRPr="00441CD0">
        <w:rPr>
          <w:lang w:eastAsia="ja-JP"/>
        </w:rPr>
        <w:t>.</w:t>
      </w:r>
    </w:p>
    <w:p w14:paraId="79D7E0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6FE941" w14:textId="77777777" w:rsidTr="00BB0E1F">
        <w:trPr>
          <w:jc w:val="center"/>
        </w:trPr>
        <w:tc>
          <w:tcPr>
            <w:tcW w:w="151" w:type="dxa"/>
            <w:tcBorders>
              <w:top w:val="single" w:sz="6" w:space="0" w:color="auto"/>
              <w:left w:val="single" w:sz="6" w:space="0" w:color="auto"/>
              <w:bottom w:val="nil"/>
              <w:right w:val="nil"/>
            </w:tcBorders>
          </w:tcPr>
          <w:p w14:paraId="69BD49EB" w14:textId="77777777" w:rsidR="00EE5860" w:rsidRPr="00441CD0" w:rsidRDefault="00EE5860" w:rsidP="00BB0E1F">
            <w:pPr>
              <w:pStyle w:val="TAC"/>
            </w:pPr>
          </w:p>
        </w:tc>
        <w:tc>
          <w:tcPr>
            <w:tcW w:w="1104" w:type="dxa"/>
            <w:tcBorders>
              <w:top w:val="single" w:sz="6" w:space="0" w:color="auto"/>
              <w:left w:val="nil"/>
              <w:bottom w:val="nil"/>
              <w:right w:val="nil"/>
            </w:tcBorders>
          </w:tcPr>
          <w:p w14:paraId="1DC99B9B"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635DF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192367" w14:textId="77777777" w:rsidR="00EE5860" w:rsidRPr="00441CD0" w:rsidRDefault="00EE5860" w:rsidP="00BB0E1F">
            <w:pPr>
              <w:pStyle w:val="TAC"/>
            </w:pPr>
          </w:p>
        </w:tc>
      </w:tr>
      <w:tr w:rsidR="00EE5860" w:rsidRPr="00441CD0" w14:paraId="6F67BBEC" w14:textId="77777777" w:rsidTr="00BB0E1F">
        <w:trPr>
          <w:jc w:val="center"/>
        </w:trPr>
        <w:tc>
          <w:tcPr>
            <w:tcW w:w="151" w:type="dxa"/>
            <w:tcBorders>
              <w:top w:val="nil"/>
              <w:left w:val="single" w:sz="6" w:space="0" w:color="auto"/>
              <w:bottom w:val="nil"/>
              <w:right w:val="nil"/>
            </w:tcBorders>
          </w:tcPr>
          <w:p w14:paraId="5C543D5A" w14:textId="77777777" w:rsidR="00EE5860" w:rsidRPr="00441CD0" w:rsidRDefault="00EE5860" w:rsidP="00BB0E1F">
            <w:pPr>
              <w:pStyle w:val="TAC"/>
            </w:pPr>
          </w:p>
        </w:tc>
        <w:tc>
          <w:tcPr>
            <w:tcW w:w="1104" w:type="dxa"/>
            <w:tcBorders>
              <w:top w:val="nil"/>
              <w:left w:val="nil"/>
              <w:bottom w:val="nil"/>
              <w:right w:val="nil"/>
            </w:tcBorders>
            <w:hideMark/>
          </w:tcPr>
          <w:p w14:paraId="26C27E4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729EA5"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3CCC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766DD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3603F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E68316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E3D0A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B56EF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6E4F0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DA5E7D" w14:textId="77777777" w:rsidR="00EE5860" w:rsidRPr="00441CD0" w:rsidRDefault="00EE5860" w:rsidP="00BB0E1F">
            <w:pPr>
              <w:pStyle w:val="TAC"/>
            </w:pPr>
          </w:p>
        </w:tc>
      </w:tr>
      <w:tr w:rsidR="00EE5860" w:rsidRPr="00441CD0" w14:paraId="30926382" w14:textId="77777777" w:rsidTr="00BB0E1F">
        <w:trPr>
          <w:jc w:val="center"/>
        </w:trPr>
        <w:tc>
          <w:tcPr>
            <w:tcW w:w="151" w:type="dxa"/>
            <w:tcBorders>
              <w:top w:val="nil"/>
              <w:left w:val="single" w:sz="6" w:space="0" w:color="auto"/>
              <w:bottom w:val="nil"/>
              <w:right w:val="nil"/>
            </w:tcBorders>
          </w:tcPr>
          <w:p w14:paraId="79A13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BE8B3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EF95A0" w14:textId="77777777" w:rsidR="00EE5860" w:rsidRPr="00441CD0" w:rsidRDefault="00EE5860" w:rsidP="00BB0E1F">
            <w:pPr>
              <w:pStyle w:val="TAC"/>
            </w:pPr>
            <w:r w:rsidRPr="00441CD0">
              <w:t xml:space="preserve">Type = </w:t>
            </w:r>
            <w:r w:rsidRPr="00441CD0">
              <w:rPr>
                <w:lang w:val="sv-SE"/>
              </w:rPr>
              <w:t>36</w:t>
            </w:r>
            <w:r w:rsidRPr="00441CD0">
              <w:t xml:space="preserve"> (decimal)</w:t>
            </w:r>
          </w:p>
        </w:tc>
        <w:tc>
          <w:tcPr>
            <w:tcW w:w="588" w:type="dxa"/>
            <w:tcBorders>
              <w:top w:val="nil"/>
              <w:left w:val="single" w:sz="4" w:space="0" w:color="auto"/>
              <w:bottom w:val="nil"/>
              <w:right w:val="single" w:sz="6" w:space="0" w:color="auto"/>
            </w:tcBorders>
          </w:tcPr>
          <w:p w14:paraId="024BCA09" w14:textId="77777777" w:rsidR="00EE5860" w:rsidRPr="00441CD0" w:rsidRDefault="00EE5860" w:rsidP="00BB0E1F">
            <w:pPr>
              <w:pStyle w:val="TAC"/>
            </w:pPr>
          </w:p>
        </w:tc>
      </w:tr>
      <w:tr w:rsidR="00EE5860" w:rsidRPr="00441CD0" w14:paraId="7337B5B2" w14:textId="77777777" w:rsidTr="00BB0E1F">
        <w:trPr>
          <w:jc w:val="center"/>
        </w:trPr>
        <w:tc>
          <w:tcPr>
            <w:tcW w:w="151" w:type="dxa"/>
            <w:tcBorders>
              <w:top w:val="nil"/>
              <w:left w:val="single" w:sz="6" w:space="0" w:color="auto"/>
              <w:bottom w:val="nil"/>
              <w:right w:val="nil"/>
            </w:tcBorders>
          </w:tcPr>
          <w:p w14:paraId="7B0045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889D6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0AA4E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63EAE8" w14:textId="77777777" w:rsidR="00EE5860" w:rsidRPr="00441CD0" w:rsidRDefault="00EE5860" w:rsidP="00BB0E1F">
            <w:pPr>
              <w:pStyle w:val="TAC"/>
            </w:pPr>
          </w:p>
        </w:tc>
      </w:tr>
      <w:tr w:rsidR="00EE5860" w:rsidRPr="00441CD0" w14:paraId="12822213" w14:textId="77777777" w:rsidTr="00BB0E1F">
        <w:trPr>
          <w:jc w:val="center"/>
        </w:trPr>
        <w:tc>
          <w:tcPr>
            <w:tcW w:w="151" w:type="dxa"/>
            <w:tcBorders>
              <w:top w:val="nil"/>
              <w:left w:val="single" w:sz="6" w:space="0" w:color="auto"/>
              <w:bottom w:val="nil"/>
              <w:right w:val="nil"/>
            </w:tcBorders>
          </w:tcPr>
          <w:p w14:paraId="3B4271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132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D0C185E" w14:textId="77777777" w:rsidR="00EE5860" w:rsidRPr="00441CD0" w:rsidRDefault="00EE5860" w:rsidP="00BB0E1F">
            <w:pPr>
              <w:pStyle w:val="TAC"/>
              <w:rPr>
                <w:lang w:eastAsia="zh-CN"/>
              </w:rPr>
            </w:pPr>
            <w:r w:rsidRPr="00441CD0">
              <w:rPr>
                <w:lang w:eastAsia="zh-CN"/>
              </w:rPr>
              <w:t>Inactivity Detection Time</w:t>
            </w:r>
          </w:p>
        </w:tc>
        <w:tc>
          <w:tcPr>
            <w:tcW w:w="588" w:type="dxa"/>
            <w:tcBorders>
              <w:top w:val="nil"/>
              <w:left w:val="single" w:sz="4" w:space="0" w:color="auto"/>
              <w:bottom w:val="nil"/>
              <w:right w:val="single" w:sz="6" w:space="0" w:color="auto"/>
            </w:tcBorders>
          </w:tcPr>
          <w:p w14:paraId="740F8585" w14:textId="77777777" w:rsidR="00EE5860" w:rsidRPr="00441CD0" w:rsidRDefault="00EE5860" w:rsidP="00BB0E1F">
            <w:pPr>
              <w:pStyle w:val="TAC"/>
            </w:pPr>
          </w:p>
        </w:tc>
      </w:tr>
      <w:tr w:rsidR="00EE5860" w:rsidRPr="00441CD0" w14:paraId="004167A5" w14:textId="77777777" w:rsidTr="00BB0E1F">
        <w:trPr>
          <w:jc w:val="center"/>
        </w:trPr>
        <w:tc>
          <w:tcPr>
            <w:tcW w:w="151" w:type="dxa"/>
            <w:tcBorders>
              <w:top w:val="nil"/>
              <w:left w:val="single" w:sz="6" w:space="0" w:color="auto"/>
              <w:bottom w:val="single" w:sz="4" w:space="0" w:color="auto"/>
              <w:right w:val="nil"/>
            </w:tcBorders>
          </w:tcPr>
          <w:p w14:paraId="2561F5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25CE03"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75D154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06ADAC" w14:textId="77777777" w:rsidR="00EE5860" w:rsidRPr="00441CD0" w:rsidRDefault="00EE5860" w:rsidP="00BB0E1F">
            <w:pPr>
              <w:pStyle w:val="TAC"/>
              <w:rPr>
                <w:lang w:val="x-none"/>
              </w:rPr>
            </w:pPr>
          </w:p>
        </w:tc>
      </w:tr>
    </w:tbl>
    <w:p w14:paraId="6831D55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18</w:t>
      </w:r>
      <w:r w:rsidRPr="00441CD0">
        <w:rPr>
          <w:lang w:eastAsia="zh-CN"/>
        </w:rPr>
        <w:t>-</w:t>
      </w:r>
      <w:r w:rsidRPr="00441CD0">
        <w:rPr>
          <w:lang w:eastAsia="ja-JP"/>
        </w:rPr>
        <w:t>1</w:t>
      </w:r>
      <w:r w:rsidRPr="00441CD0">
        <w:t xml:space="preserve">: </w:t>
      </w:r>
      <w:r w:rsidRPr="00441CD0">
        <w:rPr>
          <w:lang w:eastAsia="ja-JP"/>
        </w:rPr>
        <w:t>Inactivity Detection Time</w:t>
      </w:r>
    </w:p>
    <w:p w14:paraId="5AD277D8" w14:textId="77777777" w:rsidR="00EE5860" w:rsidRPr="00441CD0" w:rsidRDefault="00EE5860" w:rsidP="00EE5860">
      <w:r w:rsidRPr="00441CD0">
        <w:t>The Inactivity Detection Time field shall be encoded as an Unsigned32 binary integer value.</w:t>
      </w:r>
    </w:p>
    <w:p w14:paraId="574C90C1" w14:textId="77777777" w:rsidR="00EE5860" w:rsidRPr="00441CD0" w:rsidRDefault="00EE5860" w:rsidP="00EE5860">
      <w:pPr>
        <w:pStyle w:val="Heading3"/>
      </w:pPr>
      <w:bookmarkStart w:id="5203" w:name="_Toc19717364"/>
      <w:bookmarkStart w:id="5204" w:name="_Toc27490865"/>
      <w:bookmarkStart w:id="5205" w:name="_Toc27557158"/>
      <w:bookmarkStart w:id="5206" w:name="_Toc27724075"/>
      <w:bookmarkStart w:id="5207" w:name="_Toc36031149"/>
      <w:bookmarkStart w:id="5208" w:name="_Toc36043069"/>
      <w:bookmarkStart w:id="5209" w:name="_Toc36814394"/>
      <w:bookmarkStart w:id="5210" w:name="_Toc44689252"/>
      <w:bookmarkStart w:id="5211" w:name="_Toc44924006"/>
      <w:bookmarkStart w:id="5212" w:name="_Toc51860976"/>
      <w:bookmarkStart w:id="5213" w:name="_Toc57930747"/>
      <w:bookmarkStart w:id="5214" w:name="_Toc57931377"/>
      <w:bookmarkStart w:id="5215" w:name="_Toc67499769"/>
      <w:r w:rsidRPr="00441CD0">
        <w:t>8.</w:t>
      </w:r>
      <w:r w:rsidRPr="00441CD0">
        <w:rPr>
          <w:lang w:val="en-US"/>
        </w:rPr>
        <w:t>2.19</w:t>
      </w:r>
      <w:r w:rsidRPr="00441CD0">
        <w:tab/>
        <w:t>Reporting Triggers</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2F5A1C8C" w14:textId="77777777" w:rsidR="00EE5860" w:rsidRPr="00441CD0" w:rsidRDefault="00EE5860" w:rsidP="00EE5860">
      <w:pPr>
        <w:rPr>
          <w:lang w:eastAsia="zh-CN"/>
        </w:rPr>
      </w:pPr>
      <w:r w:rsidRPr="00441CD0">
        <w:t xml:space="preserve">The </w:t>
      </w:r>
      <w:r w:rsidRPr="00441CD0">
        <w:rPr>
          <w:lang w:val="en-US" w:eastAsia="zh-CN"/>
        </w:rPr>
        <w:t xml:space="preserve">Reporting Triggers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8.2.19-1. It indicates </w:t>
      </w:r>
      <w:r w:rsidRPr="00441CD0">
        <w:t>the reporting trigger(s) for the UP function to send a report to the CP function</w:t>
      </w:r>
      <w:r w:rsidRPr="00441CD0">
        <w:rPr>
          <w:lang w:eastAsia="zh-CN"/>
        </w:rPr>
        <w:t>.</w:t>
      </w:r>
    </w:p>
    <w:p w14:paraId="2F05F7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45B7AAB" w14:textId="77777777" w:rsidTr="00BB0E1F">
        <w:trPr>
          <w:jc w:val="center"/>
        </w:trPr>
        <w:tc>
          <w:tcPr>
            <w:tcW w:w="151" w:type="dxa"/>
            <w:tcBorders>
              <w:top w:val="single" w:sz="6" w:space="0" w:color="auto"/>
              <w:left w:val="single" w:sz="6" w:space="0" w:color="auto"/>
              <w:bottom w:val="nil"/>
              <w:right w:val="nil"/>
            </w:tcBorders>
          </w:tcPr>
          <w:p w14:paraId="130553D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6DDB3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77F6F5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E077AA" w14:textId="77777777" w:rsidR="00EE5860" w:rsidRPr="00441CD0" w:rsidRDefault="00EE5860" w:rsidP="00BB0E1F">
            <w:pPr>
              <w:pStyle w:val="TAC"/>
            </w:pPr>
          </w:p>
        </w:tc>
      </w:tr>
      <w:tr w:rsidR="00EE5860" w:rsidRPr="00441CD0" w14:paraId="058C5B14" w14:textId="77777777" w:rsidTr="00BB0E1F">
        <w:trPr>
          <w:jc w:val="center"/>
        </w:trPr>
        <w:tc>
          <w:tcPr>
            <w:tcW w:w="151" w:type="dxa"/>
            <w:tcBorders>
              <w:top w:val="nil"/>
              <w:left w:val="single" w:sz="6" w:space="0" w:color="auto"/>
              <w:bottom w:val="nil"/>
              <w:right w:val="nil"/>
            </w:tcBorders>
          </w:tcPr>
          <w:p w14:paraId="647DB7A7" w14:textId="77777777" w:rsidR="00EE5860" w:rsidRPr="00441CD0" w:rsidRDefault="00EE5860" w:rsidP="00BB0E1F">
            <w:pPr>
              <w:pStyle w:val="TAC"/>
            </w:pPr>
          </w:p>
        </w:tc>
        <w:tc>
          <w:tcPr>
            <w:tcW w:w="1104" w:type="dxa"/>
            <w:tcBorders>
              <w:top w:val="nil"/>
              <w:left w:val="nil"/>
              <w:bottom w:val="nil"/>
              <w:right w:val="nil"/>
            </w:tcBorders>
            <w:hideMark/>
          </w:tcPr>
          <w:p w14:paraId="45FB711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2E36A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9F380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93CF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8D9C1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AA696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59AC46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6E56E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D0986F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8B3C11" w14:textId="77777777" w:rsidR="00EE5860" w:rsidRPr="00441CD0" w:rsidRDefault="00EE5860" w:rsidP="00BB0E1F">
            <w:pPr>
              <w:pStyle w:val="TAC"/>
            </w:pPr>
          </w:p>
        </w:tc>
      </w:tr>
      <w:tr w:rsidR="00EE5860" w:rsidRPr="00441CD0" w14:paraId="55AE1696" w14:textId="77777777" w:rsidTr="00BB0E1F">
        <w:trPr>
          <w:jc w:val="center"/>
        </w:trPr>
        <w:tc>
          <w:tcPr>
            <w:tcW w:w="151" w:type="dxa"/>
            <w:tcBorders>
              <w:top w:val="nil"/>
              <w:left w:val="single" w:sz="6" w:space="0" w:color="auto"/>
              <w:bottom w:val="nil"/>
              <w:right w:val="nil"/>
            </w:tcBorders>
          </w:tcPr>
          <w:p w14:paraId="748ECE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8E51F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FEB6ED5" w14:textId="77777777" w:rsidR="00EE5860" w:rsidRPr="00441CD0" w:rsidRDefault="00EE5860" w:rsidP="00BB0E1F">
            <w:pPr>
              <w:pStyle w:val="TAC"/>
            </w:pPr>
            <w:r w:rsidRPr="00441CD0">
              <w:t xml:space="preserve">Type = </w:t>
            </w:r>
            <w:r w:rsidRPr="00441CD0">
              <w:rPr>
                <w:lang w:val="sv-SE"/>
              </w:rPr>
              <w:t>37</w:t>
            </w:r>
            <w:r w:rsidRPr="00441CD0">
              <w:t xml:space="preserve"> (decimal)</w:t>
            </w:r>
          </w:p>
        </w:tc>
        <w:tc>
          <w:tcPr>
            <w:tcW w:w="588" w:type="dxa"/>
            <w:tcBorders>
              <w:top w:val="nil"/>
              <w:left w:val="single" w:sz="4" w:space="0" w:color="auto"/>
              <w:bottom w:val="nil"/>
              <w:right w:val="single" w:sz="6" w:space="0" w:color="auto"/>
            </w:tcBorders>
          </w:tcPr>
          <w:p w14:paraId="6607D61D" w14:textId="77777777" w:rsidR="00EE5860" w:rsidRPr="00441CD0" w:rsidRDefault="00EE5860" w:rsidP="00BB0E1F">
            <w:pPr>
              <w:pStyle w:val="TAC"/>
            </w:pPr>
          </w:p>
        </w:tc>
      </w:tr>
      <w:tr w:rsidR="00EE5860" w:rsidRPr="00441CD0" w14:paraId="68E907E7" w14:textId="77777777" w:rsidTr="00BB0E1F">
        <w:trPr>
          <w:jc w:val="center"/>
        </w:trPr>
        <w:tc>
          <w:tcPr>
            <w:tcW w:w="151" w:type="dxa"/>
            <w:tcBorders>
              <w:top w:val="nil"/>
              <w:left w:val="single" w:sz="6" w:space="0" w:color="auto"/>
              <w:bottom w:val="nil"/>
              <w:right w:val="nil"/>
            </w:tcBorders>
          </w:tcPr>
          <w:p w14:paraId="12A562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C41C7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785B4E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793B68" w14:textId="77777777" w:rsidR="00EE5860" w:rsidRPr="00441CD0" w:rsidRDefault="00EE5860" w:rsidP="00BB0E1F">
            <w:pPr>
              <w:pStyle w:val="TAC"/>
            </w:pPr>
          </w:p>
        </w:tc>
      </w:tr>
      <w:tr w:rsidR="00EE5860" w:rsidRPr="00441CD0" w14:paraId="4A4E84C4" w14:textId="77777777" w:rsidTr="00BB0E1F">
        <w:trPr>
          <w:jc w:val="center"/>
        </w:trPr>
        <w:tc>
          <w:tcPr>
            <w:tcW w:w="151" w:type="dxa"/>
            <w:tcBorders>
              <w:top w:val="nil"/>
              <w:left w:val="single" w:sz="6" w:space="0" w:color="auto"/>
              <w:bottom w:val="nil"/>
              <w:right w:val="nil"/>
            </w:tcBorders>
          </w:tcPr>
          <w:p w14:paraId="4EE124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3B64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37804036"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4E2C343A"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10DC8265"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768310B0"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1D243264" w14:textId="77777777" w:rsidR="00EE5860" w:rsidRPr="00441CD0" w:rsidRDefault="00EE5860" w:rsidP="00BB0E1F">
            <w:pPr>
              <w:pStyle w:val="TAC"/>
              <w:rPr>
                <w:lang w:val="sv-SE" w:eastAsia="zh-CN"/>
              </w:rPr>
            </w:pPr>
            <w:r w:rsidRPr="00441CD0">
              <w:rPr>
                <w:lang w:val="sv-SE"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10ADE2F3" w14:textId="77777777" w:rsidR="00EE5860" w:rsidRPr="00441CD0" w:rsidRDefault="00EE5860" w:rsidP="00BB0E1F">
            <w:pPr>
              <w:pStyle w:val="TAC"/>
              <w:rPr>
                <w:lang w:val="x-none" w:eastAsia="zh-CN"/>
              </w:rPr>
            </w:pPr>
            <w:r w:rsidRPr="00441CD0">
              <w:rPr>
                <w:lang w:eastAsia="zh-CN"/>
              </w:rPr>
              <w:t>TIMTH</w:t>
            </w:r>
          </w:p>
        </w:tc>
        <w:tc>
          <w:tcPr>
            <w:tcW w:w="588" w:type="dxa"/>
            <w:tcBorders>
              <w:top w:val="single" w:sz="4" w:space="0" w:color="auto"/>
              <w:left w:val="single" w:sz="4" w:space="0" w:color="auto"/>
              <w:bottom w:val="single" w:sz="4" w:space="0" w:color="auto"/>
              <w:right w:val="single" w:sz="4" w:space="0" w:color="auto"/>
            </w:tcBorders>
            <w:hideMark/>
          </w:tcPr>
          <w:p w14:paraId="79E835BA"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5C621C47"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3AE3A570" w14:textId="77777777" w:rsidR="00EE5860" w:rsidRPr="00441CD0" w:rsidRDefault="00EE5860" w:rsidP="00BB0E1F">
            <w:pPr>
              <w:pStyle w:val="TAC"/>
            </w:pPr>
          </w:p>
        </w:tc>
      </w:tr>
      <w:tr w:rsidR="00EE5860" w:rsidRPr="00441CD0" w14:paraId="34D19993" w14:textId="77777777" w:rsidTr="00BB0E1F">
        <w:trPr>
          <w:jc w:val="center"/>
        </w:trPr>
        <w:tc>
          <w:tcPr>
            <w:tcW w:w="151" w:type="dxa"/>
            <w:tcBorders>
              <w:top w:val="nil"/>
              <w:left w:val="single" w:sz="6" w:space="0" w:color="auto"/>
              <w:bottom w:val="nil"/>
              <w:right w:val="nil"/>
            </w:tcBorders>
          </w:tcPr>
          <w:p w14:paraId="41482D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FA906A" w14:textId="77777777" w:rsidR="00EE5860" w:rsidRPr="00441CD0" w:rsidRDefault="00EE5860" w:rsidP="00BB0E1F">
            <w:pPr>
              <w:pStyle w:val="NO"/>
              <w:keepNext/>
              <w:spacing w:after="0"/>
              <w:ind w:left="0" w:firstLine="0"/>
              <w:jc w:val="center"/>
              <w:rPr>
                <w:rFonts w:ascii="Arial" w:hAnsi="Arial" w:cs="Arial"/>
                <w:sz w:val="18"/>
                <w:szCs w:val="18"/>
                <w:lang w:val="sv-SE"/>
              </w:rPr>
            </w:pPr>
            <w:r w:rsidRPr="00441CD0">
              <w:rPr>
                <w:rFonts w:ascii="Arial" w:hAnsi="Arial" w:cs="Arial"/>
                <w:sz w:val="18"/>
                <w:szCs w:val="18"/>
                <w:lang w:val="sv-SE"/>
              </w:rPr>
              <w:t>6</w:t>
            </w:r>
          </w:p>
        </w:tc>
        <w:tc>
          <w:tcPr>
            <w:tcW w:w="588" w:type="dxa"/>
            <w:tcBorders>
              <w:top w:val="single" w:sz="4" w:space="0" w:color="auto"/>
              <w:left w:val="single" w:sz="4" w:space="0" w:color="auto"/>
              <w:bottom w:val="single" w:sz="4" w:space="0" w:color="auto"/>
              <w:right w:val="single" w:sz="4" w:space="0" w:color="auto"/>
            </w:tcBorders>
            <w:hideMark/>
          </w:tcPr>
          <w:p w14:paraId="0F82DD4C" w14:textId="77777777" w:rsidR="00EE5860" w:rsidRPr="00441CD0" w:rsidRDefault="00EE5860" w:rsidP="00BB0E1F">
            <w:pPr>
              <w:pStyle w:val="TAC"/>
              <w:rPr>
                <w:lang w:val="x-none"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hideMark/>
          </w:tcPr>
          <w:p w14:paraId="2A705539" w14:textId="77777777" w:rsidR="00EE5860" w:rsidRPr="00441CD0" w:rsidRDefault="00EE5860" w:rsidP="00BB0E1F">
            <w:pPr>
              <w:pStyle w:val="TAC"/>
              <w:rPr>
                <w:lang w:eastAsia="zh-CN"/>
              </w:rPr>
            </w:pPr>
            <w:r w:rsidRPr="00441CD0">
              <w:rPr>
                <w:lang w:eastAsia="zh-CN"/>
              </w:rPr>
              <w:t>IPMJL</w:t>
            </w:r>
          </w:p>
        </w:tc>
        <w:tc>
          <w:tcPr>
            <w:tcW w:w="589" w:type="dxa"/>
            <w:tcBorders>
              <w:top w:val="single" w:sz="4" w:space="0" w:color="auto"/>
              <w:left w:val="single" w:sz="4" w:space="0" w:color="auto"/>
              <w:bottom w:val="single" w:sz="4" w:space="0" w:color="auto"/>
              <w:right w:val="single" w:sz="4" w:space="0" w:color="auto"/>
            </w:tcBorders>
            <w:hideMark/>
          </w:tcPr>
          <w:p w14:paraId="3282306B" w14:textId="77777777" w:rsidR="00EE5860" w:rsidRPr="00441CD0" w:rsidRDefault="00EE5860" w:rsidP="00BB0E1F">
            <w:pPr>
              <w:pStyle w:val="TAC"/>
              <w:rPr>
                <w:lang w:eastAsia="zh-CN"/>
              </w:rPr>
            </w:pPr>
            <w:r w:rsidRPr="00441CD0">
              <w:rPr>
                <w:lang w:eastAsia="zh-CN"/>
              </w:rPr>
              <w:t>EVEQU</w:t>
            </w:r>
          </w:p>
        </w:tc>
        <w:tc>
          <w:tcPr>
            <w:tcW w:w="589" w:type="dxa"/>
            <w:tcBorders>
              <w:top w:val="single" w:sz="4" w:space="0" w:color="auto"/>
              <w:left w:val="single" w:sz="4" w:space="0" w:color="auto"/>
              <w:bottom w:val="single" w:sz="4" w:space="0" w:color="auto"/>
              <w:right w:val="single" w:sz="4" w:space="0" w:color="auto"/>
            </w:tcBorders>
            <w:hideMark/>
          </w:tcPr>
          <w:p w14:paraId="47884200" w14:textId="77777777" w:rsidR="00EE5860" w:rsidRPr="00441CD0" w:rsidRDefault="00EE5860" w:rsidP="00BB0E1F">
            <w:pPr>
              <w:pStyle w:val="TAC"/>
              <w:rPr>
                <w:lang w:eastAsia="zh-CN"/>
              </w:rPr>
            </w:pPr>
            <w:r w:rsidRPr="00441CD0">
              <w:rPr>
                <w:lang w:eastAsia="zh-CN"/>
              </w:rPr>
              <w:t>EVETH</w:t>
            </w:r>
          </w:p>
        </w:tc>
        <w:tc>
          <w:tcPr>
            <w:tcW w:w="589" w:type="dxa"/>
            <w:tcBorders>
              <w:top w:val="single" w:sz="4" w:space="0" w:color="auto"/>
              <w:left w:val="single" w:sz="4" w:space="0" w:color="auto"/>
              <w:bottom w:val="single" w:sz="4" w:space="0" w:color="auto"/>
              <w:right w:val="single" w:sz="4" w:space="0" w:color="auto"/>
            </w:tcBorders>
            <w:hideMark/>
          </w:tcPr>
          <w:p w14:paraId="5158DEA1"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59619E27" w14:textId="77777777" w:rsidR="00EE5860" w:rsidRPr="00441CD0" w:rsidRDefault="00EE5860" w:rsidP="00BB0E1F">
            <w:pPr>
              <w:pStyle w:val="TAC"/>
              <w:rPr>
                <w:lang w:eastAsia="zh-CN"/>
              </w:rPr>
            </w:pPr>
            <w:r w:rsidRPr="00441CD0">
              <w:rPr>
                <w:noProof/>
                <w:lang w:val="sv-SE"/>
              </w:rPr>
              <w:t>ENVCL</w:t>
            </w:r>
          </w:p>
        </w:tc>
        <w:tc>
          <w:tcPr>
            <w:tcW w:w="588" w:type="dxa"/>
            <w:tcBorders>
              <w:top w:val="single" w:sz="4" w:space="0" w:color="auto"/>
              <w:left w:val="single" w:sz="4" w:space="0" w:color="auto"/>
              <w:bottom w:val="single" w:sz="4" w:space="0" w:color="auto"/>
              <w:right w:val="single" w:sz="4" w:space="0" w:color="auto"/>
            </w:tcBorders>
            <w:hideMark/>
          </w:tcPr>
          <w:p w14:paraId="10FD2BF1"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5B8B73FF"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FEDE75D" w14:textId="77777777" w:rsidR="00EE5860" w:rsidRPr="00441CD0" w:rsidRDefault="00EE5860" w:rsidP="00BB0E1F">
            <w:pPr>
              <w:pStyle w:val="TAC"/>
            </w:pPr>
          </w:p>
        </w:tc>
      </w:tr>
      <w:tr w:rsidR="00EE5860" w:rsidRPr="00441CD0" w14:paraId="12116D9A" w14:textId="77777777" w:rsidTr="00BB0E1F">
        <w:trPr>
          <w:jc w:val="center"/>
        </w:trPr>
        <w:tc>
          <w:tcPr>
            <w:tcW w:w="151" w:type="dxa"/>
            <w:tcBorders>
              <w:top w:val="nil"/>
              <w:left w:val="single" w:sz="6" w:space="0" w:color="auto"/>
              <w:bottom w:val="nil"/>
              <w:right w:val="nil"/>
            </w:tcBorders>
          </w:tcPr>
          <w:p w14:paraId="67FD7E7B" w14:textId="77777777" w:rsidR="00EE5860" w:rsidRPr="00441CD0" w:rsidRDefault="00EE5860" w:rsidP="00BB0E1F">
            <w:pPr>
              <w:pStyle w:val="TAC"/>
            </w:pPr>
          </w:p>
        </w:tc>
        <w:tc>
          <w:tcPr>
            <w:tcW w:w="1104" w:type="dxa"/>
            <w:tcBorders>
              <w:top w:val="nil"/>
              <w:left w:val="nil"/>
              <w:bottom w:val="nil"/>
              <w:right w:val="single" w:sz="4" w:space="0" w:color="auto"/>
            </w:tcBorders>
          </w:tcPr>
          <w:p w14:paraId="02EA2BF9" w14:textId="77777777" w:rsidR="00EE5860" w:rsidRPr="00441CD0" w:rsidRDefault="00EE5860" w:rsidP="00BB0E1F">
            <w:pPr>
              <w:pStyle w:val="NO"/>
              <w:keepNext/>
              <w:spacing w:after="0"/>
              <w:ind w:left="0" w:firstLine="0"/>
              <w:jc w:val="center"/>
              <w:rPr>
                <w:rFonts w:ascii="Arial" w:hAnsi="Arial" w:cs="Arial"/>
                <w:sz w:val="18"/>
                <w:szCs w:val="18"/>
                <w:lang w:val="sv-SE"/>
              </w:rPr>
            </w:pPr>
            <w:r>
              <w:rPr>
                <w:rFonts w:ascii="Arial" w:hAnsi="Arial" w:cs="Arial"/>
                <w:sz w:val="18"/>
                <w:szCs w:val="18"/>
                <w:lang w:val="sv-SE"/>
              </w:rPr>
              <w:t>7</w:t>
            </w:r>
          </w:p>
        </w:tc>
        <w:tc>
          <w:tcPr>
            <w:tcW w:w="588" w:type="dxa"/>
            <w:tcBorders>
              <w:top w:val="single" w:sz="4" w:space="0" w:color="auto"/>
              <w:left w:val="single" w:sz="4" w:space="0" w:color="auto"/>
              <w:bottom w:val="single" w:sz="4" w:space="0" w:color="auto"/>
              <w:right w:val="single" w:sz="4" w:space="0" w:color="auto"/>
            </w:tcBorders>
          </w:tcPr>
          <w:p w14:paraId="6CA5A986" w14:textId="77777777" w:rsidR="00EE5860" w:rsidRPr="00441CD0" w:rsidDel="005B7EED"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A65711F"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0B16AFC"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1620C49"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97DEB9E"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C4CE7C" w14:textId="77777777" w:rsidR="00EE5860" w:rsidRPr="00441CD0" w:rsidRDefault="00EE5860" w:rsidP="00BB0E1F">
            <w:pPr>
              <w:pStyle w:val="TAC"/>
              <w:rPr>
                <w:noProof/>
                <w:lang w:val="sv-SE"/>
              </w:rPr>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3F325855"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973789E" w14:textId="77777777" w:rsidR="00EE5860" w:rsidRPr="00441CD0" w:rsidRDefault="00EE5860" w:rsidP="00BB0E1F">
            <w:pPr>
              <w:pStyle w:val="TAC"/>
              <w:rPr>
                <w:lang w:eastAsia="zh-CN"/>
              </w:rPr>
            </w:pPr>
            <w:r>
              <w:rPr>
                <w:lang w:eastAsia="zh-CN"/>
              </w:rPr>
              <w:t>REEMR</w:t>
            </w:r>
          </w:p>
        </w:tc>
        <w:tc>
          <w:tcPr>
            <w:tcW w:w="588" w:type="dxa"/>
            <w:tcBorders>
              <w:top w:val="nil"/>
              <w:left w:val="single" w:sz="4" w:space="0" w:color="auto"/>
              <w:bottom w:val="nil"/>
              <w:right w:val="single" w:sz="6" w:space="0" w:color="auto"/>
            </w:tcBorders>
          </w:tcPr>
          <w:p w14:paraId="2DE700AB" w14:textId="77777777" w:rsidR="00EE5860" w:rsidRPr="00441CD0" w:rsidRDefault="00EE5860" w:rsidP="00BB0E1F">
            <w:pPr>
              <w:pStyle w:val="TAC"/>
            </w:pPr>
          </w:p>
        </w:tc>
      </w:tr>
      <w:tr w:rsidR="00EE5860" w:rsidRPr="00441CD0" w14:paraId="1E656630" w14:textId="77777777" w:rsidTr="00BB0E1F">
        <w:trPr>
          <w:jc w:val="center"/>
        </w:trPr>
        <w:tc>
          <w:tcPr>
            <w:tcW w:w="151" w:type="dxa"/>
            <w:tcBorders>
              <w:top w:val="nil"/>
              <w:left w:val="single" w:sz="6" w:space="0" w:color="auto"/>
              <w:bottom w:val="single" w:sz="4" w:space="0" w:color="auto"/>
              <w:right w:val="nil"/>
            </w:tcBorders>
          </w:tcPr>
          <w:p w14:paraId="41A6596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BFAD11" w14:textId="77777777" w:rsidR="00EE5860" w:rsidRPr="00441CD0" w:rsidRDefault="00EE5860" w:rsidP="00BB0E1F">
            <w:pPr>
              <w:pStyle w:val="TAC"/>
            </w:pPr>
            <w:r>
              <w:rPr>
                <w:lang w:val="sv-SE" w:eastAsia="zh-CN"/>
              </w:rPr>
              <w:t>8</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5F1BF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CC00AA6" w14:textId="77777777" w:rsidR="00EE5860" w:rsidRPr="00441CD0" w:rsidRDefault="00EE5860" w:rsidP="00BB0E1F">
            <w:pPr>
              <w:pStyle w:val="TAC"/>
              <w:rPr>
                <w:lang w:val="x-none"/>
              </w:rPr>
            </w:pPr>
          </w:p>
        </w:tc>
      </w:tr>
    </w:tbl>
    <w:p w14:paraId="330DF7D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xml:space="preserve">: </w:t>
      </w:r>
      <w:r w:rsidRPr="00441CD0">
        <w:rPr>
          <w:lang w:eastAsia="ja-JP"/>
        </w:rPr>
        <w:t>Reporting Triggers</w:t>
      </w:r>
    </w:p>
    <w:p w14:paraId="39EA8425" w14:textId="77777777" w:rsidR="00EE5860" w:rsidRPr="00441CD0" w:rsidRDefault="00EE5860" w:rsidP="00EE5860">
      <w:pPr>
        <w:rPr>
          <w:noProof/>
        </w:rPr>
      </w:pPr>
      <w:r w:rsidRPr="00441CD0">
        <w:rPr>
          <w:noProof/>
        </w:rPr>
        <w:t>Octet 5 shall be encoded as follows:</w:t>
      </w:r>
    </w:p>
    <w:p w14:paraId="74DC5562"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request for periodic reporting.</w:t>
      </w:r>
    </w:p>
    <w:p w14:paraId="43C4778E"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a request for reporting when the data volume usage reaches a volume threshold</w:t>
      </w:r>
    </w:p>
    <w:p w14:paraId="632B4C3D" w14:textId="77777777" w:rsidR="00EE5860" w:rsidRPr="00441CD0" w:rsidRDefault="00EE5860" w:rsidP="00EE5860">
      <w:pPr>
        <w:pStyle w:val="B1"/>
        <w:rPr>
          <w:noProof/>
          <w:lang w:val="x-none"/>
        </w:rPr>
      </w:pPr>
      <w:r w:rsidRPr="00441CD0">
        <w:rPr>
          <w:noProof/>
        </w:rPr>
        <w:t>-</w:t>
      </w:r>
      <w:r w:rsidRPr="00441CD0">
        <w:rPr>
          <w:noProof/>
        </w:rPr>
        <w:tab/>
        <w:t>Bit 3 – TIMTH (</w:t>
      </w:r>
      <w:r w:rsidRPr="00441CD0">
        <w:rPr>
          <w:lang w:eastAsia="zh-CN"/>
        </w:rPr>
        <w:t>Time Threshold)</w:t>
      </w:r>
      <w:r w:rsidRPr="00441CD0">
        <w:rPr>
          <w:noProof/>
        </w:rPr>
        <w:t>: when set to "1", this indicates a request for reporting when the time usage reaches a time threshold.</w:t>
      </w:r>
    </w:p>
    <w:p w14:paraId="0F18AF35" w14:textId="77777777" w:rsidR="00EE5860" w:rsidRPr="00441CD0" w:rsidRDefault="00EE5860" w:rsidP="00EE5860">
      <w:pPr>
        <w:pStyle w:val="B1"/>
        <w:rPr>
          <w:noProof/>
        </w:rPr>
      </w:pPr>
      <w:r w:rsidRPr="00441CD0">
        <w:rPr>
          <w:noProof/>
        </w:rPr>
        <w:t>-</w:t>
      </w:r>
      <w:r w:rsidRPr="00441CD0">
        <w:rPr>
          <w:noProof/>
        </w:rPr>
        <w:tab/>
        <w:t>Bit 4 – QUHTI (</w:t>
      </w:r>
      <w:r w:rsidRPr="00441CD0">
        <w:rPr>
          <w:lang w:eastAsia="zh-CN"/>
        </w:rPr>
        <w:t>Quota Holding Time)</w:t>
      </w:r>
      <w:r w:rsidRPr="00441CD0">
        <w:rPr>
          <w:noProof/>
        </w:rPr>
        <w:t>: when set to "1", this indicates a request for reporting when no packets have been received for a period exceeding the Quota Holding Time.</w:t>
      </w:r>
    </w:p>
    <w:p w14:paraId="41063F13"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a request for reporting when detecting the start of an SDF or Application traffic.</w:t>
      </w:r>
    </w:p>
    <w:p w14:paraId="27AE85EF"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a request for reporting when detecting the stop of an SDF or Application Traffic.</w:t>
      </w:r>
    </w:p>
    <w:p w14:paraId="6D54E6FB"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a request for reporting when the DL traffic being dropped reaches a threshold.</w:t>
      </w:r>
    </w:p>
    <w:p w14:paraId="6D2E1E1F" w14:textId="76BA728D" w:rsidR="00EE5860" w:rsidRPr="00441CD0" w:rsidRDefault="00EE5860" w:rsidP="00EE5860">
      <w:pPr>
        <w:pStyle w:val="B1"/>
        <w:rPr>
          <w:noProof/>
        </w:rPr>
      </w:pPr>
      <w:r w:rsidRPr="00441CD0">
        <w:rPr>
          <w:noProof/>
        </w:rPr>
        <w:t>-</w:t>
      </w:r>
      <w:r w:rsidRPr="00441CD0">
        <w:rPr>
          <w:noProof/>
        </w:rPr>
        <w:tab/>
        <w:t xml:space="preserve">Bit 8: - LIUSA (Linked Usage Reporting): when set to "1", this indicates a request for linked usage reporting, i.e. a request for reporting a usage report for a URR when a usage report is reported for a linked URR (see </w:t>
      </w:r>
      <w:r w:rsidR="00415C19" w:rsidRPr="00441CD0">
        <w:rPr>
          <w:noProof/>
        </w:rPr>
        <w:t>clause</w:t>
      </w:r>
      <w:r w:rsidR="00415C19">
        <w:rPr>
          <w:noProof/>
        </w:rPr>
        <w:t> </w:t>
      </w:r>
      <w:r w:rsidR="00415C19" w:rsidRPr="00441CD0">
        <w:rPr>
          <w:noProof/>
        </w:rPr>
        <w:t>5</w:t>
      </w:r>
      <w:r w:rsidRPr="00441CD0">
        <w:rPr>
          <w:noProof/>
        </w:rPr>
        <w:t>.2.2.4).</w:t>
      </w:r>
    </w:p>
    <w:p w14:paraId="1D467DAE" w14:textId="77777777" w:rsidR="00EE5860" w:rsidRPr="00441CD0" w:rsidRDefault="00EE5860" w:rsidP="00EE5860">
      <w:pPr>
        <w:rPr>
          <w:noProof/>
        </w:rPr>
      </w:pPr>
      <w:r w:rsidRPr="00441CD0">
        <w:rPr>
          <w:noProof/>
        </w:rPr>
        <w:t>Octet 6 shall be encoded as follows:</w:t>
      </w:r>
    </w:p>
    <w:p w14:paraId="34503DC6" w14:textId="77777777" w:rsidR="00EE5860" w:rsidRPr="00441CD0" w:rsidRDefault="00EE5860" w:rsidP="00EE5860">
      <w:pPr>
        <w:pStyle w:val="B1"/>
        <w:rPr>
          <w:noProof/>
        </w:rPr>
      </w:pPr>
      <w:r w:rsidRPr="00441CD0">
        <w:rPr>
          <w:noProof/>
        </w:rPr>
        <w:t>-</w:t>
      </w:r>
      <w:r w:rsidRPr="00441CD0">
        <w:rPr>
          <w:noProof/>
        </w:rPr>
        <w:tab/>
        <w:t>Bit 1 –VOLQU (</w:t>
      </w:r>
      <w:r w:rsidRPr="00441CD0">
        <w:rPr>
          <w:lang w:eastAsia="zh-CN"/>
        </w:rPr>
        <w:t>Volume Quota)</w:t>
      </w:r>
      <w:r w:rsidRPr="00441CD0">
        <w:rPr>
          <w:noProof/>
        </w:rPr>
        <w:t>: when set to "1", this indicates a request for reporting when a Volume Quota is exhausted.</w:t>
      </w:r>
    </w:p>
    <w:p w14:paraId="055EAC4D"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a request for reporting when a Time Quota is exhausted.</w:t>
      </w:r>
    </w:p>
    <w:p w14:paraId="1C04B182" w14:textId="190F1CC8" w:rsidR="00EE5860" w:rsidRPr="00441CD0" w:rsidRDefault="00EE5860" w:rsidP="00EE5860">
      <w:pPr>
        <w:pStyle w:val="B1"/>
        <w:rPr>
          <w:noProof/>
        </w:rPr>
      </w:pPr>
      <w:r w:rsidRPr="00441CD0">
        <w:rPr>
          <w:noProof/>
        </w:rPr>
        <w:t>-</w:t>
      </w:r>
      <w:r w:rsidRPr="00441CD0">
        <w:rPr>
          <w:noProof/>
        </w:rPr>
        <w:tab/>
        <w:t xml:space="preserve">Bit 3 – ENVCL (Envelope Closure): when set to "1", this indicates a request for reporting when conditions for closure of envelope is met (see </w:t>
      </w:r>
      <w:r w:rsidR="00415C19" w:rsidRPr="00441CD0">
        <w:rPr>
          <w:noProof/>
        </w:rPr>
        <w:t>clause</w:t>
      </w:r>
      <w:r w:rsidR="00415C19">
        <w:rPr>
          <w:noProof/>
        </w:rPr>
        <w:t> </w:t>
      </w:r>
      <w:r w:rsidR="00415C19" w:rsidRPr="00441CD0">
        <w:rPr>
          <w:noProof/>
        </w:rPr>
        <w:t>5</w:t>
      </w:r>
      <w:r w:rsidRPr="00441CD0">
        <w:rPr>
          <w:noProof/>
        </w:rPr>
        <w:t>.2.2.3).</w:t>
      </w:r>
    </w:p>
    <w:p w14:paraId="7B1A9028" w14:textId="77777777" w:rsidR="00EE5860" w:rsidRPr="00441CD0" w:rsidRDefault="00EE5860" w:rsidP="00EE5860">
      <w:pPr>
        <w:pStyle w:val="B1"/>
        <w:rPr>
          <w:noProof/>
        </w:rPr>
      </w:pPr>
      <w:r w:rsidRPr="00441CD0">
        <w:rPr>
          <w:noProof/>
        </w:rPr>
        <w:t>-</w:t>
      </w:r>
      <w:r w:rsidRPr="00441CD0">
        <w:rPr>
          <w:noProof/>
        </w:rPr>
        <w:tab/>
        <w:t>Bit 4 – MACAR (MAC Addresses Reporting): when set to "1", this indicates a request for reporting the MAC (Ethernet) addresses used as source address of frames sent UL by the UE.</w:t>
      </w:r>
    </w:p>
    <w:p w14:paraId="451936C2" w14:textId="77777777" w:rsidR="00EE5860" w:rsidRPr="00441CD0" w:rsidRDefault="00EE5860" w:rsidP="00EE5860">
      <w:pPr>
        <w:pStyle w:val="B1"/>
        <w:rPr>
          <w:noProof/>
        </w:rPr>
      </w:pPr>
      <w:r w:rsidRPr="00441CD0">
        <w:rPr>
          <w:noProof/>
        </w:rPr>
        <w:t>-</w:t>
      </w:r>
      <w:r w:rsidRPr="00441CD0">
        <w:rPr>
          <w:noProof/>
        </w:rPr>
        <w:tab/>
        <w:t>Bit 5 – EVETH (Event Threshold): when set to "1", this indicates a request for reporting when an event threshold is reached. .</w:t>
      </w:r>
    </w:p>
    <w:p w14:paraId="73567D6D" w14:textId="77777777" w:rsidR="00EE5860" w:rsidRPr="00441CD0" w:rsidRDefault="00EE5860" w:rsidP="00EE5860">
      <w:pPr>
        <w:pStyle w:val="B1"/>
        <w:rPr>
          <w:noProof/>
        </w:rPr>
      </w:pPr>
      <w:r w:rsidRPr="00441CD0">
        <w:rPr>
          <w:noProof/>
        </w:rPr>
        <w:t>-</w:t>
      </w:r>
      <w:r w:rsidRPr="00441CD0">
        <w:rPr>
          <w:noProof/>
        </w:rPr>
        <w:tab/>
        <w:t>Bit 6 – EVEQU (Event Quota): when set to "1", this indicates a request for reporting when an Event Quota is reached.</w:t>
      </w:r>
      <w:r w:rsidRPr="00441CD0">
        <w:t xml:space="preserve"> </w:t>
      </w:r>
      <w:r w:rsidRPr="00441CD0">
        <w:rPr>
          <w:noProof/>
        </w:rPr>
        <w:t>.</w:t>
      </w:r>
    </w:p>
    <w:p w14:paraId="5816AD57" w14:textId="77777777" w:rsidR="00EE5860" w:rsidRPr="00441CD0" w:rsidRDefault="00EE5860" w:rsidP="00EE5860">
      <w:pPr>
        <w:pStyle w:val="B1"/>
        <w:rPr>
          <w:noProof/>
        </w:rPr>
      </w:pPr>
      <w:r w:rsidRPr="00441CD0">
        <w:rPr>
          <w:noProof/>
        </w:rPr>
        <w:t>-</w:t>
      </w:r>
      <w:r w:rsidRPr="00441CD0">
        <w:rPr>
          <w:noProof/>
        </w:rPr>
        <w:tab/>
        <w:t>Bit 7 – IPMJL (IP Multicast Join/Leave): when set to "1", this indicates a request for reporting when</w:t>
      </w:r>
      <w:r w:rsidRPr="00441CD0">
        <w:t xml:space="preserve"> the UPF adds or removes the PDU session to/from the DL replication tree associated with an IP multicast flow</w:t>
      </w:r>
      <w:r w:rsidRPr="00441CD0">
        <w:rPr>
          <w:noProof/>
        </w:rPr>
        <w:t>.</w:t>
      </w:r>
    </w:p>
    <w:p w14:paraId="7904CE6D" w14:textId="77777777" w:rsidR="00EE5860" w:rsidRDefault="00EE5860" w:rsidP="00EE5860">
      <w:pPr>
        <w:pStyle w:val="B1"/>
        <w:rPr>
          <w:noProof/>
        </w:rPr>
      </w:pPr>
      <w:r w:rsidRPr="00441CD0">
        <w:rPr>
          <w:noProof/>
        </w:rPr>
        <w:t>-</w:t>
      </w:r>
      <w:r w:rsidRPr="00441CD0">
        <w:rPr>
          <w:noProof/>
        </w:rPr>
        <w:tab/>
        <w:t>Bit 8: –</w:t>
      </w:r>
      <w:r w:rsidRPr="005B7EED">
        <w:rPr>
          <w:noProof/>
        </w:rPr>
        <w:t xml:space="preserve">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4870140C" w14:textId="77777777" w:rsidR="00EE5860" w:rsidRPr="00441CD0" w:rsidRDefault="00EE5860" w:rsidP="00EE5860">
      <w:pPr>
        <w:rPr>
          <w:noProof/>
        </w:rPr>
      </w:pPr>
      <w:r w:rsidRPr="00441CD0">
        <w:rPr>
          <w:noProof/>
        </w:rPr>
        <w:lastRenderedPageBreak/>
        <w:t xml:space="preserve">Octet </w:t>
      </w:r>
      <w:r>
        <w:rPr>
          <w:noProof/>
        </w:rPr>
        <w:t>7</w:t>
      </w:r>
      <w:r w:rsidRPr="00441CD0">
        <w:rPr>
          <w:noProof/>
        </w:rPr>
        <w:t xml:space="preserve"> shall be encoded as follows:</w:t>
      </w:r>
    </w:p>
    <w:p w14:paraId="0EBDF24B" w14:textId="77777777" w:rsidR="00EE5860" w:rsidRPr="00441CD0" w:rsidRDefault="00EE5860" w:rsidP="00EE5860">
      <w:pPr>
        <w:pStyle w:val="B1"/>
        <w:rPr>
          <w:noProof/>
        </w:rPr>
      </w:pPr>
      <w:r>
        <w:rPr>
          <w:noProof/>
        </w:rPr>
        <w:t>-</w:t>
      </w:r>
      <w:r>
        <w:rPr>
          <w:noProof/>
        </w:rPr>
        <w:tab/>
      </w:r>
      <w:r w:rsidRPr="00441CD0">
        <w:rPr>
          <w:noProof/>
        </w:rPr>
        <w:t>Bit 1 –</w:t>
      </w:r>
      <w:r w:rsidRPr="005B3395">
        <w:rPr>
          <w:noProof/>
        </w:rPr>
        <w:t xml:space="preserve"> </w:t>
      </w:r>
      <w:r>
        <w:rPr>
          <w:noProof/>
        </w:rPr>
        <w:t xml:space="preserve">REEMR (REport the End Marker Reception): </w:t>
      </w:r>
      <w:r w:rsidRPr="00441CD0">
        <w:rPr>
          <w:noProof/>
        </w:rPr>
        <w:t xml:space="preserve">when set to "1", </w:t>
      </w:r>
      <w:r>
        <w:rPr>
          <w:noProof/>
        </w:rPr>
        <w:t>the SMF</w:t>
      </w:r>
      <w:r w:rsidRPr="00441CD0">
        <w:rPr>
          <w:noProof/>
        </w:rPr>
        <w:t xml:space="preserve"> </w:t>
      </w:r>
      <w:r>
        <w:rPr>
          <w:noProof/>
        </w:rPr>
        <w:t xml:space="preserve">instructs the </w:t>
      </w:r>
      <w:r w:rsidRPr="00A42CDD">
        <w:rPr>
          <w:noProof/>
        </w:rPr>
        <w:t xml:space="preserve">UPF to report the reception of the End Marker packet. </w:t>
      </w:r>
      <w:r w:rsidRPr="00A42CDD">
        <w:t>See clause</w:t>
      </w:r>
      <w:r>
        <w:t> </w:t>
      </w:r>
      <w:r w:rsidRPr="00A42CDD">
        <w:t>5.2.2.2.1</w:t>
      </w:r>
      <w:r>
        <w:t xml:space="preserve"> and also clause</w:t>
      </w:r>
      <w:r w:rsidRPr="00A42CDD">
        <w:t>s</w:t>
      </w:r>
      <w:r>
        <w:t> </w:t>
      </w:r>
      <w:r w:rsidRPr="00A42CDD">
        <w:t>4.2.3.2 and 4.23.</w:t>
      </w:r>
      <w:r w:rsidRPr="00A42CDD">
        <w:rPr>
          <w:lang w:eastAsia="zh-CN"/>
        </w:rPr>
        <w:t>4.3</w:t>
      </w:r>
      <w:r>
        <w:t xml:space="preserve"> in 3GPP TS 23.502 [29]</w:t>
      </w:r>
      <w:r w:rsidRPr="00A42CDD">
        <w:rPr>
          <w:noProof/>
        </w:rPr>
        <w:t>.</w:t>
      </w:r>
    </w:p>
    <w:p w14:paraId="2804EA3C" w14:textId="77777777" w:rsidR="00EE5860" w:rsidRPr="00441CD0" w:rsidRDefault="00EE5860" w:rsidP="00EE5860">
      <w:pPr>
        <w:pStyle w:val="B1"/>
        <w:rPr>
          <w:noProof/>
        </w:rPr>
      </w:pPr>
      <w:r w:rsidRPr="00441CD0">
        <w:rPr>
          <w:noProof/>
        </w:rPr>
        <w:t>-</w:t>
      </w:r>
      <w:r w:rsidRPr="00441CD0">
        <w:rPr>
          <w:noProof/>
        </w:rPr>
        <w:tab/>
      </w:r>
      <w:r w:rsidRPr="00441CD0">
        <w:t xml:space="preserve">Bit </w:t>
      </w:r>
      <w:r>
        <w:t>2</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p>
    <w:p w14:paraId="5F9AC21B" w14:textId="77777777" w:rsidR="00EE5860" w:rsidRPr="00441CD0" w:rsidRDefault="00EE5860" w:rsidP="00EE5860">
      <w:pPr>
        <w:pStyle w:val="B1"/>
        <w:rPr>
          <w:noProof/>
        </w:rPr>
      </w:pPr>
      <w:r w:rsidRPr="00441CD0">
        <w:rPr>
          <w:noProof/>
        </w:rPr>
        <w:t>At least one bit shall be set to "1". Several bits may be set to "1".</w:t>
      </w:r>
    </w:p>
    <w:p w14:paraId="4F157C7F" w14:textId="77777777" w:rsidR="00EE5860" w:rsidRPr="00441CD0" w:rsidRDefault="00EE5860" w:rsidP="00EE5860">
      <w:pPr>
        <w:pStyle w:val="Heading3"/>
      </w:pPr>
      <w:bookmarkStart w:id="5216" w:name="_Toc19717365"/>
      <w:bookmarkStart w:id="5217" w:name="_Toc27490866"/>
      <w:bookmarkStart w:id="5218" w:name="_Toc27557159"/>
      <w:bookmarkStart w:id="5219" w:name="_Toc27724076"/>
      <w:bookmarkStart w:id="5220" w:name="_Toc36031150"/>
      <w:bookmarkStart w:id="5221" w:name="_Toc36043070"/>
      <w:bookmarkStart w:id="5222" w:name="_Toc36814395"/>
      <w:bookmarkStart w:id="5223" w:name="_Toc44689253"/>
      <w:bookmarkStart w:id="5224" w:name="_Toc44924007"/>
      <w:bookmarkStart w:id="5225" w:name="_Toc51860977"/>
      <w:bookmarkStart w:id="5226" w:name="_Toc57930748"/>
      <w:bookmarkStart w:id="5227" w:name="_Toc57931378"/>
      <w:bookmarkStart w:id="5228" w:name="_Toc67499770"/>
      <w:r w:rsidRPr="00441CD0">
        <w:t>8.</w:t>
      </w:r>
      <w:r w:rsidRPr="00441CD0">
        <w:rPr>
          <w:lang w:val="en-US"/>
        </w:rPr>
        <w:t>2.20</w:t>
      </w:r>
      <w:r w:rsidRPr="00441CD0">
        <w:tab/>
        <w:t>Redirect Information</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0655E331" w14:textId="77777777" w:rsidR="00EE5860" w:rsidRPr="00441CD0" w:rsidRDefault="00EE5860" w:rsidP="00EE5860">
      <w:pPr>
        <w:ind w:left="142"/>
      </w:pPr>
      <w:r w:rsidRPr="00441CD0">
        <w:t>Redirect Information</w:t>
      </w:r>
      <w:r w:rsidRPr="00441CD0">
        <w:rPr>
          <w:lang w:eastAsia="zh-CN"/>
        </w:rPr>
        <w:t xml:space="preserve"> </w:t>
      </w:r>
      <w:r w:rsidRPr="00441CD0">
        <w:t>is coded as depicted in Figure 8.2.20</w:t>
      </w:r>
      <w:r w:rsidRPr="00441CD0">
        <w:rPr>
          <w:lang w:eastAsia="zh-CN"/>
        </w:rPr>
        <w:t>-1</w:t>
      </w:r>
      <w:r w:rsidRPr="00441CD0">
        <w:t>.</w:t>
      </w:r>
    </w:p>
    <w:p w14:paraId="27F9741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1"/>
        <w:gridCol w:w="589"/>
        <w:gridCol w:w="588"/>
        <w:gridCol w:w="619"/>
        <w:gridCol w:w="561"/>
        <w:gridCol w:w="588"/>
      </w:tblGrid>
      <w:tr w:rsidR="00EE5860" w:rsidRPr="00441CD0" w14:paraId="3AC84F6B" w14:textId="77777777" w:rsidTr="00BB0E1F">
        <w:trPr>
          <w:jc w:val="center"/>
        </w:trPr>
        <w:tc>
          <w:tcPr>
            <w:tcW w:w="151" w:type="dxa"/>
            <w:tcBorders>
              <w:top w:val="single" w:sz="6" w:space="0" w:color="auto"/>
              <w:left w:val="single" w:sz="6" w:space="0" w:color="auto"/>
              <w:bottom w:val="nil"/>
              <w:right w:val="nil"/>
            </w:tcBorders>
          </w:tcPr>
          <w:p w14:paraId="27E867E9" w14:textId="77777777" w:rsidR="00EE5860" w:rsidRPr="00441CD0" w:rsidRDefault="00EE5860" w:rsidP="00BB0E1F">
            <w:pPr>
              <w:pStyle w:val="TAC"/>
            </w:pPr>
          </w:p>
        </w:tc>
        <w:tc>
          <w:tcPr>
            <w:tcW w:w="1104" w:type="dxa"/>
            <w:tcBorders>
              <w:top w:val="single" w:sz="6" w:space="0" w:color="auto"/>
              <w:left w:val="nil"/>
              <w:bottom w:val="nil"/>
              <w:right w:val="nil"/>
            </w:tcBorders>
          </w:tcPr>
          <w:p w14:paraId="19E7144A" w14:textId="77777777" w:rsidR="00EE5860" w:rsidRPr="00441CD0" w:rsidRDefault="00EE5860" w:rsidP="00BB0E1F">
            <w:pPr>
              <w:pStyle w:val="TAH"/>
            </w:pPr>
          </w:p>
        </w:tc>
        <w:tc>
          <w:tcPr>
            <w:tcW w:w="4715" w:type="dxa"/>
            <w:gridSpan w:val="8"/>
            <w:tcBorders>
              <w:top w:val="single" w:sz="6" w:space="0" w:color="auto"/>
              <w:left w:val="nil"/>
              <w:bottom w:val="nil"/>
              <w:right w:val="nil"/>
            </w:tcBorders>
            <w:hideMark/>
          </w:tcPr>
          <w:p w14:paraId="510208A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133AEC" w14:textId="77777777" w:rsidR="00EE5860" w:rsidRPr="00441CD0" w:rsidRDefault="00EE5860" w:rsidP="00BB0E1F">
            <w:pPr>
              <w:pStyle w:val="TAC"/>
            </w:pPr>
          </w:p>
        </w:tc>
      </w:tr>
      <w:tr w:rsidR="00EE5860" w:rsidRPr="00441CD0" w14:paraId="7D0525AF" w14:textId="77777777" w:rsidTr="00BB0E1F">
        <w:trPr>
          <w:jc w:val="center"/>
        </w:trPr>
        <w:tc>
          <w:tcPr>
            <w:tcW w:w="151" w:type="dxa"/>
            <w:tcBorders>
              <w:top w:val="nil"/>
              <w:left w:val="single" w:sz="6" w:space="0" w:color="auto"/>
              <w:bottom w:val="nil"/>
              <w:right w:val="nil"/>
            </w:tcBorders>
          </w:tcPr>
          <w:p w14:paraId="319B93FD" w14:textId="77777777" w:rsidR="00EE5860" w:rsidRPr="00441CD0" w:rsidRDefault="00EE5860" w:rsidP="00BB0E1F">
            <w:pPr>
              <w:pStyle w:val="TAC"/>
            </w:pPr>
          </w:p>
        </w:tc>
        <w:tc>
          <w:tcPr>
            <w:tcW w:w="1104" w:type="dxa"/>
            <w:tcBorders>
              <w:top w:val="nil"/>
              <w:left w:val="nil"/>
              <w:bottom w:val="nil"/>
              <w:right w:val="nil"/>
            </w:tcBorders>
            <w:hideMark/>
          </w:tcPr>
          <w:p w14:paraId="38891BC4"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7EFAF3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C5423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268DF" w14:textId="77777777" w:rsidR="00EE5860" w:rsidRPr="00441CD0" w:rsidRDefault="00EE5860" w:rsidP="00BB0E1F">
            <w:pPr>
              <w:pStyle w:val="TAH"/>
            </w:pPr>
            <w:r w:rsidRPr="00441CD0">
              <w:t>6</w:t>
            </w:r>
          </w:p>
        </w:tc>
        <w:tc>
          <w:tcPr>
            <w:tcW w:w="591" w:type="dxa"/>
            <w:tcBorders>
              <w:top w:val="nil"/>
              <w:left w:val="nil"/>
              <w:bottom w:val="single" w:sz="4" w:space="0" w:color="auto"/>
              <w:right w:val="nil"/>
            </w:tcBorders>
            <w:hideMark/>
          </w:tcPr>
          <w:p w14:paraId="02DE139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CA28D3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10D034" w14:textId="77777777" w:rsidR="00EE5860" w:rsidRPr="00441CD0" w:rsidRDefault="00EE5860" w:rsidP="00BB0E1F">
            <w:pPr>
              <w:pStyle w:val="TAH"/>
            </w:pPr>
            <w:r w:rsidRPr="00441CD0">
              <w:t>3</w:t>
            </w:r>
          </w:p>
        </w:tc>
        <w:tc>
          <w:tcPr>
            <w:tcW w:w="619" w:type="dxa"/>
            <w:tcBorders>
              <w:top w:val="nil"/>
              <w:left w:val="nil"/>
              <w:bottom w:val="single" w:sz="4" w:space="0" w:color="auto"/>
              <w:right w:val="nil"/>
            </w:tcBorders>
            <w:hideMark/>
          </w:tcPr>
          <w:p w14:paraId="5710151C"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1F06B2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E74D6" w14:textId="77777777" w:rsidR="00EE5860" w:rsidRPr="00441CD0" w:rsidRDefault="00EE5860" w:rsidP="00BB0E1F">
            <w:pPr>
              <w:pStyle w:val="TAC"/>
            </w:pPr>
          </w:p>
        </w:tc>
      </w:tr>
      <w:tr w:rsidR="00EE5860" w:rsidRPr="00441CD0" w14:paraId="2FE6378D" w14:textId="77777777" w:rsidTr="00BB0E1F">
        <w:trPr>
          <w:jc w:val="center"/>
        </w:trPr>
        <w:tc>
          <w:tcPr>
            <w:tcW w:w="151" w:type="dxa"/>
            <w:tcBorders>
              <w:top w:val="nil"/>
              <w:left w:val="single" w:sz="6" w:space="0" w:color="auto"/>
              <w:bottom w:val="nil"/>
              <w:right w:val="nil"/>
            </w:tcBorders>
          </w:tcPr>
          <w:p w14:paraId="498392A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9DCFAE" w14:textId="77777777" w:rsidR="00EE5860" w:rsidRPr="00441CD0" w:rsidRDefault="00EE5860" w:rsidP="00BB0E1F">
            <w:pPr>
              <w:pStyle w:val="TAC"/>
            </w:pPr>
            <w:r w:rsidRPr="00441CD0">
              <w:t>1-2</w:t>
            </w:r>
          </w:p>
        </w:tc>
        <w:tc>
          <w:tcPr>
            <w:tcW w:w="4715" w:type="dxa"/>
            <w:gridSpan w:val="8"/>
            <w:tcBorders>
              <w:top w:val="single" w:sz="4" w:space="0" w:color="auto"/>
              <w:left w:val="single" w:sz="4" w:space="0" w:color="auto"/>
              <w:bottom w:val="single" w:sz="4" w:space="0" w:color="auto"/>
              <w:right w:val="single" w:sz="4" w:space="0" w:color="auto"/>
            </w:tcBorders>
            <w:hideMark/>
          </w:tcPr>
          <w:p w14:paraId="5C353D32" w14:textId="77777777" w:rsidR="00EE5860" w:rsidRPr="00441CD0" w:rsidRDefault="00EE5860" w:rsidP="00BB0E1F">
            <w:pPr>
              <w:pStyle w:val="TAC"/>
            </w:pPr>
            <w:r w:rsidRPr="00441CD0">
              <w:t xml:space="preserve">Type = </w:t>
            </w:r>
            <w:r w:rsidRPr="00441CD0">
              <w:rPr>
                <w:lang w:val="sv-SE"/>
              </w:rPr>
              <w:t>38</w:t>
            </w:r>
            <w:r w:rsidRPr="00441CD0">
              <w:t xml:space="preserve"> (decimal)</w:t>
            </w:r>
          </w:p>
        </w:tc>
        <w:tc>
          <w:tcPr>
            <w:tcW w:w="588" w:type="dxa"/>
            <w:tcBorders>
              <w:top w:val="nil"/>
              <w:left w:val="single" w:sz="4" w:space="0" w:color="auto"/>
              <w:bottom w:val="nil"/>
              <w:right w:val="single" w:sz="6" w:space="0" w:color="auto"/>
            </w:tcBorders>
          </w:tcPr>
          <w:p w14:paraId="01799217" w14:textId="77777777" w:rsidR="00EE5860" w:rsidRPr="00441CD0" w:rsidRDefault="00EE5860" w:rsidP="00BB0E1F">
            <w:pPr>
              <w:pStyle w:val="TAC"/>
            </w:pPr>
          </w:p>
        </w:tc>
      </w:tr>
      <w:tr w:rsidR="00EE5860" w:rsidRPr="00441CD0" w14:paraId="33C3ABA6" w14:textId="77777777" w:rsidTr="00BB0E1F">
        <w:trPr>
          <w:jc w:val="center"/>
        </w:trPr>
        <w:tc>
          <w:tcPr>
            <w:tcW w:w="151" w:type="dxa"/>
            <w:tcBorders>
              <w:top w:val="nil"/>
              <w:left w:val="single" w:sz="6" w:space="0" w:color="auto"/>
              <w:bottom w:val="nil"/>
              <w:right w:val="nil"/>
            </w:tcBorders>
          </w:tcPr>
          <w:p w14:paraId="2DEDE2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20025B" w14:textId="77777777" w:rsidR="00EE5860" w:rsidRPr="00441CD0" w:rsidRDefault="00EE5860" w:rsidP="00BB0E1F">
            <w:pPr>
              <w:pStyle w:val="TAC"/>
            </w:pPr>
            <w:r w:rsidRPr="00441CD0">
              <w:t>3-4</w:t>
            </w:r>
          </w:p>
        </w:tc>
        <w:tc>
          <w:tcPr>
            <w:tcW w:w="4715" w:type="dxa"/>
            <w:gridSpan w:val="8"/>
            <w:tcBorders>
              <w:top w:val="single" w:sz="4" w:space="0" w:color="auto"/>
              <w:left w:val="single" w:sz="4" w:space="0" w:color="auto"/>
              <w:bottom w:val="single" w:sz="4" w:space="0" w:color="auto"/>
              <w:right w:val="single" w:sz="4" w:space="0" w:color="auto"/>
            </w:tcBorders>
            <w:hideMark/>
          </w:tcPr>
          <w:p w14:paraId="590713C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F8F33D0" w14:textId="77777777" w:rsidR="00EE5860" w:rsidRPr="00441CD0" w:rsidRDefault="00EE5860" w:rsidP="00BB0E1F">
            <w:pPr>
              <w:pStyle w:val="TAC"/>
            </w:pPr>
          </w:p>
        </w:tc>
      </w:tr>
      <w:tr w:rsidR="00EE5860" w:rsidRPr="00441CD0" w14:paraId="24E80F1F" w14:textId="77777777" w:rsidTr="00BB0E1F">
        <w:trPr>
          <w:jc w:val="center"/>
        </w:trPr>
        <w:tc>
          <w:tcPr>
            <w:tcW w:w="151" w:type="dxa"/>
            <w:tcBorders>
              <w:top w:val="nil"/>
              <w:left w:val="single" w:sz="6" w:space="0" w:color="auto"/>
              <w:bottom w:val="nil"/>
              <w:right w:val="nil"/>
            </w:tcBorders>
          </w:tcPr>
          <w:p w14:paraId="749CC7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915127" w14:textId="77777777" w:rsidR="00EE5860" w:rsidRPr="00441CD0" w:rsidRDefault="00EE5860" w:rsidP="00BB0E1F">
            <w:pPr>
              <w:pStyle w:val="TAC"/>
            </w:pPr>
            <w:r w:rsidRPr="00441CD0">
              <w:t>5</w:t>
            </w:r>
          </w:p>
        </w:tc>
        <w:tc>
          <w:tcPr>
            <w:tcW w:w="2358" w:type="dxa"/>
            <w:gridSpan w:val="4"/>
            <w:tcBorders>
              <w:top w:val="single" w:sz="4" w:space="0" w:color="auto"/>
              <w:left w:val="single" w:sz="4" w:space="0" w:color="auto"/>
              <w:bottom w:val="single" w:sz="4" w:space="0" w:color="auto"/>
              <w:right w:val="single" w:sz="4" w:space="0" w:color="auto"/>
            </w:tcBorders>
            <w:hideMark/>
          </w:tcPr>
          <w:p w14:paraId="0AE31652" w14:textId="77777777" w:rsidR="00EE5860" w:rsidRPr="00441CD0" w:rsidRDefault="00EE5860" w:rsidP="00BB0E1F">
            <w:pPr>
              <w:pStyle w:val="TAC"/>
              <w:rPr>
                <w:lang w:eastAsia="zh-CN"/>
              </w:rPr>
            </w:pPr>
            <w:r w:rsidRPr="00441CD0">
              <w:rPr>
                <w:lang w:eastAsia="zh-CN"/>
              </w:rPr>
              <w:t>Spare</w:t>
            </w:r>
          </w:p>
        </w:tc>
        <w:tc>
          <w:tcPr>
            <w:tcW w:w="2357" w:type="dxa"/>
            <w:gridSpan w:val="4"/>
            <w:tcBorders>
              <w:top w:val="single" w:sz="4" w:space="0" w:color="auto"/>
              <w:left w:val="single" w:sz="4" w:space="0" w:color="auto"/>
              <w:bottom w:val="single" w:sz="4" w:space="0" w:color="auto"/>
              <w:right w:val="single" w:sz="4" w:space="0" w:color="auto"/>
            </w:tcBorders>
            <w:hideMark/>
          </w:tcPr>
          <w:p w14:paraId="44DBF066" w14:textId="77777777" w:rsidR="00EE5860" w:rsidRPr="00441CD0" w:rsidRDefault="00EE5860" w:rsidP="00BB0E1F">
            <w:pPr>
              <w:pStyle w:val="TAC"/>
              <w:rPr>
                <w:lang w:val="de-DE"/>
              </w:rPr>
            </w:pPr>
            <w:r w:rsidRPr="00441CD0">
              <w:t>R</w:t>
            </w:r>
            <w:r w:rsidRPr="00441CD0">
              <w:rPr>
                <w:lang w:val="de-DE"/>
              </w:rPr>
              <w:t xml:space="preserve">edirect </w:t>
            </w:r>
            <w:r w:rsidRPr="00441CD0">
              <w:t>A</w:t>
            </w:r>
            <w:r w:rsidRPr="00441CD0">
              <w:rPr>
                <w:lang w:val="de-DE"/>
              </w:rPr>
              <w:t xml:space="preserve">ddress </w:t>
            </w:r>
            <w:r w:rsidRPr="00441CD0">
              <w:t>T</w:t>
            </w:r>
            <w:r w:rsidRPr="00441CD0">
              <w:rPr>
                <w:lang w:val="de-DE"/>
              </w:rPr>
              <w:t>ype</w:t>
            </w:r>
          </w:p>
        </w:tc>
        <w:tc>
          <w:tcPr>
            <w:tcW w:w="588" w:type="dxa"/>
            <w:tcBorders>
              <w:top w:val="nil"/>
              <w:left w:val="single" w:sz="4" w:space="0" w:color="auto"/>
              <w:bottom w:val="nil"/>
              <w:right w:val="single" w:sz="6" w:space="0" w:color="auto"/>
            </w:tcBorders>
          </w:tcPr>
          <w:p w14:paraId="44A26421" w14:textId="77777777" w:rsidR="00EE5860" w:rsidRPr="00441CD0" w:rsidRDefault="00EE5860" w:rsidP="00BB0E1F">
            <w:pPr>
              <w:pStyle w:val="TAC"/>
              <w:rPr>
                <w:lang w:val="x-none"/>
              </w:rPr>
            </w:pPr>
          </w:p>
        </w:tc>
      </w:tr>
      <w:tr w:rsidR="00EE5860" w:rsidRPr="00441CD0" w14:paraId="4131A7EA" w14:textId="77777777" w:rsidTr="00BB0E1F">
        <w:trPr>
          <w:jc w:val="center"/>
        </w:trPr>
        <w:tc>
          <w:tcPr>
            <w:tcW w:w="151" w:type="dxa"/>
            <w:tcBorders>
              <w:top w:val="nil"/>
              <w:left w:val="single" w:sz="6" w:space="0" w:color="auto"/>
              <w:bottom w:val="nil"/>
              <w:right w:val="nil"/>
            </w:tcBorders>
          </w:tcPr>
          <w:p w14:paraId="7598D6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AD0B7" w14:textId="77777777" w:rsidR="00EE5860" w:rsidRPr="00441CD0" w:rsidRDefault="00EE5860" w:rsidP="00BB0E1F">
            <w:pPr>
              <w:pStyle w:val="TAC"/>
            </w:pPr>
            <w:r w:rsidRPr="00441CD0">
              <w:t>6-7</w:t>
            </w:r>
          </w:p>
        </w:tc>
        <w:tc>
          <w:tcPr>
            <w:tcW w:w="4715" w:type="dxa"/>
            <w:gridSpan w:val="8"/>
            <w:tcBorders>
              <w:top w:val="single" w:sz="4" w:space="0" w:color="auto"/>
              <w:left w:val="single" w:sz="4" w:space="0" w:color="auto"/>
              <w:bottom w:val="single" w:sz="4" w:space="0" w:color="auto"/>
              <w:right w:val="single" w:sz="4" w:space="0" w:color="auto"/>
            </w:tcBorders>
            <w:hideMark/>
          </w:tcPr>
          <w:p w14:paraId="33D59DAD" w14:textId="77777777" w:rsidR="00EE5860" w:rsidRPr="00441CD0" w:rsidRDefault="00EE5860" w:rsidP="00BB0E1F">
            <w:pPr>
              <w:pStyle w:val="TAC"/>
            </w:pPr>
            <w:r w:rsidRPr="00441CD0">
              <w:t>Redirect Server Address Length=a</w:t>
            </w:r>
          </w:p>
        </w:tc>
        <w:tc>
          <w:tcPr>
            <w:tcW w:w="588" w:type="dxa"/>
            <w:tcBorders>
              <w:top w:val="nil"/>
              <w:left w:val="single" w:sz="4" w:space="0" w:color="auto"/>
              <w:bottom w:val="nil"/>
              <w:right w:val="single" w:sz="6" w:space="0" w:color="auto"/>
            </w:tcBorders>
          </w:tcPr>
          <w:p w14:paraId="250EBB3C" w14:textId="77777777" w:rsidR="00EE5860" w:rsidRPr="00441CD0" w:rsidRDefault="00EE5860" w:rsidP="00BB0E1F">
            <w:pPr>
              <w:pStyle w:val="TAC"/>
            </w:pPr>
          </w:p>
        </w:tc>
      </w:tr>
      <w:tr w:rsidR="00EE5860" w:rsidRPr="00441CD0" w14:paraId="38536644" w14:textId="77777777" w:rsidTr="00BB0E1F">
        <w:trPr>
          <w:jc w:val="center"/>
        </w:trPr>
        <w:tc>
          <w:tcPr>
            <w:tcW w:w="151" w:type="dxa"/>
            <w:tcBorders>
              <w:top w:val="nil"/>
              <w:left w:val="single" w:sz="6" w:space="0" w:color="auto"/>
              <w:bottom w:val="nil"/>
              <w:right w:val="nil"/>
            </w:tcBorders>
          </w:tcPr>
          <w:p w14:paraId="2903A1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6742B0" w14:textId="77777777" w:rsidR="00EE5860" w:rsidRPr="00441CD0" w:rsidRDefault="00EE5860" w:rsidP="00BB0E1F">
            <w:pPr>
              <w:pStyle w:val="TAC"/>
            </w:pPr>
            <w:r w:rsidRPr="00441CD0">
              <w:t>8-(8+a-1)</w:t>
            </w:r>
          </w:p>
        </w:tc>
        <w:tc>
          <w:tcPr>
            <w:tcW w:w="4715" w:type="dxa"/>
            <w:gridSpan w:val="8"/>
            <w:tcBorders>
              <w:top w:val="single" w:sz="4" w:space="0" w:color="auto"/>
              <w:left w:val="single" w:sz="4" w:space="0" w:color="auto"/>
              <w:bottom w:val="single" w:sz="4" w:space="0" w:color="auto"/>
              <w:right w:val="single" w:sz="4" w:space="0" w:color="auto"/>
            </w:tcBorders>
            <w:hideMark/>
          </w:tcPr>
          <w:p w14:paraId="137601A7" w14:textId="77777777" w:rsidR="00EE5860" w:rsidRPr="00441CD0" w:rsidRDefault="00EE5860" w:rsidP="00BB0E1F">
            <w:pPr>
              <w:pStyle w:val="TAC"/>
            </w:pPr>
            <w:r w:rsidRPr="00441CD0">
              <w:t>Redirect Server Address</w:t>
            </w:r>
          </w:p>
        </w:tc>
        <w:tc>
          <w:tcPr>
            <w:tcW w:w="588" w:type="dxa"/>
            <w:tcBorders>
              <w:top w:val="nil"/>
              <w:left w:val="single" w:sz="4" w:space="0" w:color="auto"/>
              <w:bottom w:val="nil"/>
              <w:right w:val="single" w:sz="6" w:space="0" w:color="auto"/>
            </w:tcBorders>
          </w:tcPr>
          <w:p w14:paraId="312A217C" w14:textId="77777777" w:rsidR="00EE5860" w:rsidRPr="00441CD0" w:rsidRDefault="00EE5860" w:rsidP="00BB0E1F">
            <w:pPr>
              <w:pStyle w:val="TAC"/>
            </w:pPr>
          </w:p>
        </w:tc>
      </w:tr>
      <w:tr w:rsidR="00EE5860" w:rsidRPr="00441CD0" w14:paraId="63B2C3F4" w14:textId="77777777" w:rsidTr="00BB0E1F">
        <w:trPr>
          <w:jc w:val="center"/>
        </w:trPr>
        <w:tc>
          <w:tcPr>
            <w:tcW w:w="151" w:type="dxa"/>
            <w:tcBorders>
              <w:top w:val="nil"/>
              <w:left w:val="single" w:sz="6" w:space="0" w:color="auto"/>
              <w:bottom w:val="nil"/>
              <w:right w:val="nil"/>
            </w:tcBorders>
          </w:tcPr>
          <w:p w14:paraId="72871ED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B6D34E" w14:textId="77777777" w:rsidR="00EE5860" w:rsidRPr="00441CD0" w:rsidRDefault="00EE5860" w:rsidP="00BB0E1F">
            <w:pPr>
              <w:pStyle w:val="TAC"/>
            </w:pPr>
            <w:r w:rsidRPr="00441CD0">
              <w:rPr>
                <w:lang w:eastAsia="zh-CN"/>
              </w:rPr>
              <w:t>p-(p+1)</w:t>
            </w:r>
          </w:p>
        </w:tc>
        <w:tc>
          <w:tcPr>
            <w:tcW w:w="4715" w:type="dxa"/>
            <w:gridSpan w:val="8"/>
            <w:tcBorders>
              <w:top w:val="single" w:sz="4" w:space="0" w:color="auto"/>
              <w:left w:val="single" w:sz="4" w:space="0" w:color="auto"/>
              <w:bottom w:val="single" w:sz="4" w:space="0" w:color="auto"/>
              <w:right w:val="single" w:sz="4" w:space="0" w:color="auto"/>
            </w:tcBorders>
            <w:hideMark/>
          </w:tcPr>
          <w:p w14:paraId="34D52FFA" w14:textId="77777777" w:rsidR="00EE5860" w:rsidRPr="00441CD0" w:rsidRDefault="00EE5860" w:rsidP="00BB0E1F">
            <w:pPr>
              <w:pStyle w:val="TAC"/>
            </w:pPr>
            <w:r w:rsidRPr="00441CD0">
              <w:t>Other Redirect Server Address Length=b</w:t>
            </w:r>
          </w:p>
        </w:tc>
        <w:tc>
          <w:tcPr>
            <w:tcW w:w="588" w:type="dxa"/>
            <w:tcBorders>
              <w:top w:val="nil"/>
              <w:left w:val="single" w:sz="4" w:space="0" w:color="auto"/>
              <w:bottom w:val="nil"/>
              <w:right w:val="single" w:sz="6" w:space="0" w:color="auto"/>
            </w:tcBorders>
          </w:tcPr>
          <w:p w14:paraId="719E5F16" w14:textId="77777777" w:rsidR="00EE5860" w:rsidRPr="00441CD0" w:rsidRDefault="00EE5860" w:rsidP="00BB0E1F">
            <w:pPr>
              <w:pStyle w:val="TAC"/>
            </w:pPr>
          </w:p>
        </w:tc>
      </w:tr>
      <w:tr w:rsidR="00EE5860" w:rsidRPr="00441CD0" w14:paraId="1AC021B3" w14:textId="77777777" w:rsidTr="00BB0E1F">
        <w:trPr>
          <w:jc w:val="center"/>
        </w:trPr>
        <w:tc>
          <w:tcPr>
            <w:tcW w:w="151" w:type="dxa"/>
            <w:tcBorders>
              <w:top w:val="nil"/>
              <w:left w:val="single" w:sz="6" w:space="0" w:color="auto"/>
              <w:bottom w:val="nil"/>
              <w:right w:val="nil"/>
            </w:tcBorders>
          </w:tcPr>
          <w:p w14:paraId="5C1456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FF968" w14:textId="77777777" w:rsidR="00EE5860" w:rsidRPr="00441CD0" w:rsidRDefault="00EE5860" w:rsidP="00BB0E1F">
            <w:pPr>
              <w:pStyle w:val="TAC"/>
            </w:pPr>
            <w:r w:rsidRPr="00441CD0">
              <w:rPr>
                <w:lang w:eastAsia="zh-CN"/>
              </w:rPr>
              <w:t>(p+2)-(p+2+b-1)</w:t>
            </w:r>
          </w:p>
        </w:tc>
        <w:tc>
          <w:tcPr>
            <w:tcW w:w="4715" w:type="dxa"/>
            <w:gridSpan w:val="8"/>
            <w:tcBorders>
              <w:top w:val="single" w:sz="4" w:space="0" w:color="auto"/>
              <w:left w:val="single" w:sz="4" w:space="0" w:color="auto"/>
              <w:bottom w:val="single" w:sz="4" w:space="0" w:color="auto"/>
              <w:right w:val="single" w:sz="4" w:space="0" w:color="auto"/>
            </w:tcBorders>
            <w:hideMark/>
          </w:tcPr>
          <w:p w14:paraId="184FC30E" w14:textId="77777777" w:rsidR="00EE5860" w:rsidRPr="00441CD0" w:rsidRDefault="00EE5860" w:rsidP="00BB0E1F">
            <w:pPr>
              <w:pStyle w:val="TAC"/>
            </w:pPr>
            <w:r w:rsidRPr="00441CD0">
              <w:t>Other Redirect Server Address</w:t>
            </w:r>
          </w:p>
        </w:tc>
        <w:tc>
          <w:tcPr>
            <w:tcW w:w="588" w:type="dxa"/>
            <w:tcBorders>
              <w:top w:val="nil"/>
              <w:left w:val="single" w:sz="4" w:space="0" w:color="auto"/>
              <w:bottom w:val="nil"/>
              <w:right w:val="single" w:sz="6" w:space="0" w:color="auto"/>
            </w:tcBorders>
          </w:tcPr>
          <w:p w14:paraId="46FAB35F" w14:textId="77777777" w:rsidR="00EE5860" w:rsidRPr="00441CD0" w:rsidRDefault="00EE5860" w:rsidP="00BB0E1F">
            <w:pPr>
              <w:pStyle w:val="TAC"/>
            </w:pPr>
          </w:p>
        </w:tc>
      </w:tr>
      <w:tr w:rsidR="00EE5860" w:rsidRPr="00441CD0" w14:paraId="6B1C61E5" w14:textId="77777777" w:rsidTr="00BB0E1F">
        <w:trPr>
          <w:jc w:val="center"/>
        </w:trPr>
        <w:tc>
          <w:tcPr>
            <w:tcW w:w="151" w:type="dxa"/>
            <w:tcBorders>
              <w:top w:val="nil"/>
              <w:left w:val="single" w:sz="6" w:space="0" w:color="auto"/>
              <w:bottom w:val="single" w:sz="4" w:space="0" w:color="auto"/>
              <w:right w:val="nil"/>
            </w:tcBorders>
          </w:tcPr>
          <w:p w14:paraId="57D98FD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710832" w14:textId="77777777" w:rsidR="00EE5860" w:rsidRPr="00441CD0" w:rsidRDefault="00EE5860" w:rsidP="00BB0E1F">
            <w:pPr>
              <w:pStyle w:val="TAC"/>
            </w:pPr>
            <w:r w:rsidRPr="00441CD0">
              <w:rPr>
                <w:lang w:eastAsia="zh-CN"/>
              </w:rPr>
              <w:t xml:space="preserve">s to (n+4) </w:t>
            </w:r>
          </w:p>
        </w:tc>
        <w:tc>
          <w:tcPr>
            <w:tcW w:w="4715" w:type="dxa"/>
            <w:gridSpan w:val="8"/>
            <w:tcBorders>
              <w:top w:val="single" w:sz="4" w:space="0" w:color="auto"/>
              <w:left w:val="single" w:sz="4" w:space="0" w:color="auto"/>
              <w:bottom w:val="single" w:sz="4" w:space="0" w:color="auto"/>
              <w:right w:val="single" w:sz="4" w:space="0" w:color="auto"/>
            </w:tcBorders>
            <w:hideMark/>
          </w:tcPr>
          <w:p w14:paraId="1B544A1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AC4694" w14:textId="77777777" w:rsidR="00EE5860" w:rsidRPr="00441CD0" w:rsidRDefault="00EE5860" w:rsidP="00BB0E1F">
            <w:pPr>
              <w:pStyle w:val="TAC"/>
            </w:pPr>
          </w:p>
        </w:tc>
      </w:tr>
    </w:tbl>
    <w:p w14:paraId="3AE48EFE" w14:textId="77777777" w:rsidR="00EE5860" w:rsidRPr="00441CD0" w:rsidRDefault="00EE5860" w:rsidP="00EE5860">
      <w:pPr>
        <w:pStyle w:val="TF"/>
      </w:pPr>
      <w:r w:rsidRPr="00441CD0">
        <w:t>Figure 8.2.20-1: Redirect Information</w:t>
      </w:r>
    </w:p>
    <w:p w14:paraId="6D4E8967" w14:textId="77777777" w:rsidR="00EE5860" w:rsidRPr="00441CD0" w:rsidRDefault="00EE5860" w:rsidP="00EE5860">
      <w:pPr>
        <w:pStyle w:val="B1"/>
      </w:pPr>
      <w:r w:rsidRPr="00441CD0">
        <w:t>Redirect Address Type indicates the type of the Redirect Address. It shall be encoded as defined in Table 8.2.20-1.</w:t>
      </w:r>
    </w:p>
    <w:p w14:paraId="78FA1A2B" w14:textId="77777777" w:rsidR="00EE5860" w:rsidRPr="00441CD0" w:rsidRDefault="00EE5860" w:rsidP="00EE5860">
      <w:pPr>
        <w:pStyle w:val="TH"/>
        <w:rPr>
          <w:lang w:val="x-none"/>
        </w:rPr>
      </w:pPr>
      <w:r w:rsidRPr="00441CD0">
        <w:t>Table 8.</w:t>
      </w:r>
      <w:r w:rsidRPr="00441CD0">
        <w:rPr>
          <w:lang w:val="en-US"/>
        </w:rPr>
        <w:t>2.20</w:t>
      </w:r>
      <w:r w:rsidRPr="00441CD0">
        <w:t>-1: Redirect Address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4F8E96C8"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DCAD73D" w14:textId="77777777" w:rsidR="00EE5860" w:rsidRPr="00441CD0" w:rsidRDefault="00EE5860" w:rsidP="00BB0E1F">
            <w:pPr>
              <w:pStyle w:val="TAH"/>
            </w:pPr>
            <w:r w:rsidRPr="00441CD0">
              <w:t xml:space="preserve">Redirect Address Type </w:t>
            </w:r>
          </w:p>
        </w:tc>
        <w:tc>
          <w:tcPr>
            <w:tcW w:w="1548" w:type="dxa"/>
            <w:tcBorders>
              <w:top w:val="single" w:sz="4" w:space="0" w:color="auto"/>
              <w:left w:val="single" w:sz="4" w:space="0" w:color="auto"/>
              <w:bottom w:val="single" w:sz="4" w:space="0" w:color="auto"/>
              <w:right w:val="single" w:sz="4" w:space="0" w:color="auto"/>
            </w:tcBorders>
            <w:hideMark/>
          </w:tcPr>
          <w:p w14:paraId="59AFFD20" w14:textId="77777777" w:rsidR="00EE5860" w:rsidRPr="00441CD0" w:rsidRDefault="00EE5860" w:rsidP="00BB0E1F">
            <w:pPr>
              <w:pStyle w:val="TAH"/>
            </w:pPr>
            <w:r w:rsidRPr="00441CD0">
              <w:t>Value (Decimal)</w:t>
            </w:r>
          </w:p>
        </w:tc>
      </w:tr>
      <w:tr w:rsidR="00EE5860" w:rsidRPr="00441CD0" w14:paraId="316EC26F"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C3B4E8C" w14:textId="77777777" w:rsidR="00EE5860" w:rsidRPr="00441CD0" w:rsidRDefault="00EE5860" w:rsidP="00BB0E1F">
            <w:pPr>
              <w:pStyle w:val="TAL"/>
            </w:pPr>
            <w:r w:rsidRPr="00441CD0">
              <w:t>IPv4 address</w:t>
            </w:r>
          </w:p>
        </w:tc>
        <w:tc>
          <w:tcPr>
            <w:tcW w:w="1548" w:type="dxa"/>
            <w:tcBorders>
              <w:top w:val="single" w:sz="4" w:space="0" w:color="auto"/>
              <w:left w:val="single" w:sz="4" w:space="0" w:color="auto"/>
              <w:bottom w:val="single" w:sz="4" w:space="0" w:color="auto"/>
              <w:right w:val="single" w:sz="4" w:space="0" w:color="auto"/>
            </w:tcBorders>
            <w:hideMark/>
          </w:tcPr>
          <w:p w14:paraId="7A412D2B" w14:textId="77777777" w:rsidR="00EE5860" w:rsidRPr="00441CD0" w:rsidRDefault="00EE5860" w:rsidP="00BB0E1F">
            <w:pPr>
              <w:pStyle w:val="TAC"/>
            </w:pPr>
            <w:r w:rsidRPr="00441CD0">
              <w:t>0</w:t>
            </w:r>
          </w:p>
        </w:tc>
      </w:tr>
      <w:tr w:rsidR="00EE5860" w:rsidRPr="00441CD0" w14:paraId="68985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0125E0E3" w14:textId="77777777" w:rsidR="00EE5860" w:rsidRPr="00441CD0" w:rsidRDefault="00EE5860" w:rsidP="00BB0E1F">
            <w:pPr>
              <w:pStyle w:val="TAL"/>
            </w:pPr>
            <w:r w:rsidRPr="00441CD0">
              <w:t>IPv6 address</w:t>
            </w:r>
          </w:p>
        </w:tc>
        <w:tc>
          <w:tcPr>
            <w:tcW w:w="1548" w:type="dxa"/>
            <w:tcBorders>
              <w:top w:val="single" w:sz="4" w:space="0" w:color="auto"/>
              <w:left w:val="single" w:sz="4" w:space="0" w:color="auto"/>
              <w:bottom w:val="single" w:sz="4" w:space="0" w:color="auto"/>
              <w:right w:val="single" w:sz="4" w:space="0" w:color="auto"/>
            </w:tcBorders>
            <w:hideMark/>
          </w:tcPr>
          <w:p w14:paraId="25311FA9" w14:textId="77777777" w:rsidR="00EE5860" w:rsidRPr="00441CD0" w:rsidRDefault="00EE5860" w:rsidP="00BB0E1F">
            <w:pPr>
              <w:pStyle w:val="TAC"/>
            </w:pPr>
            <w:r w:rsidRPr="00441CD0">
              <w:t>1</w:t>
            </w:r>
          </w:p>
        </w:tc>
      </w:tr>
      <w:tr w:rsidR="00EE5860" w:rsidRPr="00441CD0" w14:paraId="169886B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830EC56" w14:textId="77777777" w:rsidR="00EE5860" w:rsidRPr="00441CD0" w:rsidRDefault="00EE5860" w:rsidP="00BB0E1F">
            <w:pPr>
              <w:pStyle w:val="TAL"/>
            </w:pPr>
            <w:r w:rsidRPr="00441CD0">
              <w:t>URL</w:t>
            </w:r>
          </w:p>
        </w:tc>
        <w:tc>
          <w:tcPr>
            <w:tcW w:w="1548" w:type="dxa"/>
            <w:tcBorders>
              <w:top w:val="single" w:sz="4" w:space="0" w:color="auto"/>
              <w:left w:val="single" w:sz="4" w:space="0" w:color="auto"/>
              <w:bottom w:val="single" w:sz="4" w:space="0" w:color="auto"/>
              <w:right w:val="single" w:sz="4" w:space="0" w:color="auto"/>
            </w:tcBorders>
            <w:hideMark/>
          </w:tcPr>
          <w:p w14:paraId="47E77C4E" w14:textId="77777777" w:rsidR="00EE5860" w:rsidRPr="00441CD0" w:rsidRDefault="00EE5860" w:rsidP="00BB0E1F">
            <w:pPr>
              <w:pStyle w:val="TAC"/>
            </w:pPr>
            <w:r w:rsidRPr="00441CD0">
              <w:t>2</w:t>
            </w:r>
          </w:p>
        </w:tc>
      </w:tr>
      <w:tr w:rsidR="00EE5860" w:rsidRPr="00441CD0" w14:paraId="3829C8C9"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7475E8A8" w14:textId="77777777" w:rsidR="00EE5860" w:rsidRPr="00441CD0" w:rsidRDefault="00EE5860" w:rsidP="00BB0E1F">
            <w:pPr>
              <w:pStyle w:val="TAL"/>
            </w:pPr>
            <w:r w:rsidRPr="00441CD0">
              <w:t>SIP URI</w:t>
            </w:r>
          </w:p>
        </w:tc>
        <w:tc>
          <w:tcPr>
            <w:tcW w:w="1548" w:type="dxa"/>
            <w:tcBorders>
              <w:top w:val="single" w:sz="4" w:space="0" w:color="auto"/>
              <w:left w:val="single" w:sz="4" w:space="0" w:color="auto"/>
              <w:bottom w:val="single" w:sz="4" w:space="0" w:color="auto"/>
              <w:right w:val="single" w:sz="4" w:space="0" w:color="auto"/>
            </w:tcBorders>
            <w:hideMark/>
          </w:tcPr>
          <w:p w14:paraId="6A6B79BA" w14:textId="77777777" w:rsidR="00EE5860" w:rsidRPr="00441CD0" w:rsidRDefault="00EE5860" w:rsidP="00BB0E1F">
            <w:pPr>
              <w:pStyle w:val="TAC"/>
            </w:pPr>
            <w:r w:rsidRPr="00441CD0">
              <w:t>3</w:t>
            </w:r>
          </w:p>
        </w:tc>
      </w:tr>
      <w:tr w:rsidR="00EE5860" w:rsidRPr="00441CD0" w14:paraId="34B8F30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08964B" w14:textId="77777777" w:rsidR="00EE5860" w:rsidRPr="00441CD0" w:rsidRDefault="00EE5860" w:rsidP="00BB0E1F">
            <w:pPr>
              <w:pStyle w:val="TAL"/>
              <w:rPr>
                <w:lang w:eastAsia="zh-CN"/>
              </w:rPr>
            </w:pPr>
            <w:r w:rsidRPr="00441CD0">
              <w:rPr>
                <w:lang w:eastAsia="zh-CN"/>
              </w:rPr>
              <w:t>IPv4 and IPv6 addresses</w:t>
            </w:r>
          </w:p>
        </w:tc>
        <w:tc>
          <w:tcPr>
            <w:tcW w:w="1548" w:type="dxa"/>
            <w:tcBorders>
              <w:top w:val="single" w:sz="4" w:space="0" w:color="auto"/>
              <w:left w:val="single" w:sz="4" w:space="0" w:color="auto"/>
              <w:bottom w:val="single" w:sz="4" w:space="0" w:color="auto"/>
              <w:right w:val="single" w:sz="4" w:space="0" w:color="auto"/>
            </w:tcBorders>
            <w:hideMark/>
          </w:tcPr>
          <w:p w14:paraId="027A9BD5" w14:textId="77777777" w:rsidR="00EE5860" w:rsidRPr="00441CD0" w:rsidRDefault="00EE5860" w:rsidP="00BB0E1F">
            <w:pPr>
              <w:pStyle w:val="TAC"/>
              <w:rPr>
                <w:lang w:eastAsia="zh-CN"/>
              </w:rPr>
            </w:pPr>
            <w:r w:rsidRPr="00441CD0">
              <w:rPr>
                <w:lang w:eastAsia="zh-CN"/>
              </w:rPr>
              <w:t>4</w:t>
            </w:r>
          </w:p>
        </w:tc>
      </w:tr>
      <w:tr w:rsidR="00EE5860" w:rsidRPr="00441CD0" w14:paraId="0E220F2B"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50134F"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39019E48" w14:textId="77777777" w:rsidR="00EE5860" w:rsidRPr="00441CD0" w:rsidRDefault="00EE5860" w:rsidP="00BB0E1F">
            <w:pPr>
              <w:pStyle w:val="TAC"/>
            </w:pPr>
            <w:r w:rsidRPr="00441CD0">
              <w:t>5 to 15</w:t>
            </w:r>
          </w:p>
        </w:tc>
      </w:tr>
    </w:tbl>
    <w:p w14:paraId="4BACA462" w14:textId="77777777" w:rsidR="00EE5860" w:rsidRPr="00441CD0" w:rsidRDefault="00EE5860" w:rsidP="00EE5860">
      <w:pPr>
        <w:ind w:left="142"/>
      </w:pPr>
      <w:r w:rsidRPr="00441CD0">
        <w:t>The Redirect Server Address Length shall indicate the length of the Redirect Server Address.</w:t>
      </w:r>
    </w:p>
    <w:p w14:paraId="392B338C" w14:textId="77777777" w:rsidR="00EE5860" w:rsidRPr="00441CD0" w:rsidRDefault="00EE5860" w:rsidP="00EE5860">
      <w:pPr>
        <w:ind w:left="142"/>
      </w:pPr>
      <w:r w:rsidRPr="00441CD0">
        <w:t>The Redirect Server Address shall be encoded in UTF8String format and shall contain the address of the redirect server (e.g. HTTP redirect server, SIP server) with which the end user is to be connected, as specified in clauses 8.38 and 8.39 of IETF RFC 4006 [16].</w:t>
      </w:r>
    </w:p>
    <w:p w14:paraId="49654392" w14:textId="77777777" w:rsidR="00EE5860" w:rsidRPr="00441CD0" w:rsidRDefault="00EE5860" w:rsidP="00EE5860">
      <w:pPr>
        <w:ind w:left="142"/>
        <w:rPr>
          <w:lang w:eastAsia="zh-CN"/>
        </w:rPr>
      </w:pPr>
      <w:r w:rsidRPr="00441CD0">
        <w:rPr>
          <w:lang w:eastAsia="zh-CN"/>
        </w:rPr>
        <w:t xml:space="preserve">If the Redirect Address type is set to "IPv4 and IPv6 address", the </w:t>
      </w:r>
      <w:r w:rsidRPr="00441CD0">
        <w:t>Redirect Information IE</w:t>
      </w:r>
      <w:r w:rsidRPr="00441CD0">
        <w:rPr>
          <w:lang w:eastAsia="zh-CN"/>
        </w:rPr>
        <w:t xml:space="preserve"> shall include an IPv4 address and an IPv6 address in the Redirect Server Address IE and Other Redirect Server Address.</w:t>
      </w:r>
    </w:p>
    <w:p w14:paraId="4CDE1D57" w14:textId="77777777" w:rsidR="00EE5860" w:rsidRPr="00441CD0" w:rsidRDefault="00EE5860" w:rsidP="00EE5860">
      <w:pPr>
        <w:pStyle w:val="Heading3"/>
      </w:pPr>
      <w:bookmarkStart w:id="5229" w:name="_Toc19717366"/>
      <w:bookmarkStart w:id="5230" w:name="_Toc27490867"/>
      <w:bookmarkStart w:id="5231" w:name="_Toc27557160"/>
      <w:bookmarkStart w:id="5232" w:name="_Toc27724077"/>
      <w:bookmarkStart w:id="5233" w:name="_Toc36031151"/>
      <w:bookmarkStart w:id="5234" w:name="_Toc36043071"/>
      <w:bookmarkStart w:id="5235" w:name="_Toc36814396"/>
      <w:bookmarkStart w:id="5236" w:name="_Toc44689254"/>
      <w:bookmarkStart w:id="5237" w:name="_Toc44924008"/>
      <w:bookmarkStart w:id="5238" w:name="_Toc51860978"/>
      <w:bookmarkStart w:id="5239" w:name="_Toc57930749"/>
      <w:bookmarkStart w:id="5240" w:name="_Toc57931379"/>
      <w:bookmarkStart w:id="5241" w:name="_Toc67499771"/>
      <w:r w:rsidRPr="00441CD0">
        <w:t>8.</w:t>
      </w:r>
      <w:r w:rsidRPr="00441CD0">
        <w:rPr>
          <w:lang w:val="en-US"/>
        </w:rPr>
        <w:t>2.21</w:t>
      </w:r>
      <w:r w:rsidRPr="00441CD0">
        <w:tab/>
        <w:t>Report Type</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001882A1" w14:textId="77777777" w:rsidR="00EE5860" w:rsidRPr="00441CD0" w:rsidRDefault="00EE5860" w:rsidP="00EE5860">
      <w:pPr>
        <w:rPr>
          <w:lang w:eastAsia="zh-CN"/>
        </w:rPr>
      </w:pPr>
      <w:r w:rsidRPr="00441CD0">
        <w:t xml:space="preserve">The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8.2.21-1. It indicates </w:t>
      </w:r>
      <w:r w:rsidRPr="00441CD0">
        <w:t>the type of the report the UP function sends to the CP function</w:t>
      </w:r>
      <w:r w:rsidRPr="00441CD0">
        <w:rPr>
          <w:lang w:eastAsia="zh-CN"/>
        </w:rPr>
        <w:t>.</w:t>
      </w:r>
    </w:p>
    <w:p w14:paraId="4757FCCE" w14:textId="77777777" w:rsidR="00EE5860" w:rsidRPr="00441CD0" w:rsidRDefault="00EE5860" w:rsidP="00EE5860">
      <w:pPr>
        <w:pStyle w:val="TH"/>
        <w:rPr>
          <w:lang w:eastAsia="zh-CN"/>
        </w:rPr>
      </w:pPr>
      <w:bookmarkStart w:id="5242" w:name="_Toc19717367"/>
      <w:bookmarkStart w:id="5243" w:name="_Toc27490868"/>
      <w:bookmarkStart w:id="5244" w:name="_Toc27557161"/>
      <w:bookmarkStart w:id="5245" w:name="_Toc27724078"/>
      <w:bookmarkStart w:id="5246" w:name="_Toc36031152"/>
      <w:bookmarkStart w:id="5247" w:name="_Toc36043072"/>
      <w:bookmarkStart w:id="5248" w:name="_Toc3681439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14"/>
        <w:gridCol w:w="575"/>
        <w:gridCol w:w="27"/>
        <w:gridCol w:w="562"/>
        <w:gridCol w:w="41"/>
        <w:gridCol w:w="548"/>
        <w:gridCol w:w="55"/>
        <w:gridCol w:w="534"/>
        <w:gridCol w:w="69"/>
        <w:gridCol w:w="520"/>
        <w:gridCol w:w="588"/>
        <w:gridCol w:w="589"/>
        <w:gridCol w:w="588"/>
      </w:tblGrid>
      <w:tr w:rsidR="00EE5860" w:rsidRPr="00441CD0" w14:paraId="5DCE51DF" w14:textId="77777777" w:rsidTr="00BB0E1F">
        <w:trPr>
          <w:jc w:val="center"/>
        </w:trPr>
        <w:tc>
          <w:tcPr>
            <w:tcW w:w="151" w:type="dxa"/>
            <w:tcBorders>
              <w:top w:val="single" w:sz="6" w:space="0" w:color="auto"/>
              <w:left w:val="single" w:sz="6" w:space="0" w:color="auto"/>
              <w:bottom w:val="nil"/>
              <w:right w:val="nil"/>
            </w:tcBorders>
          </w:tcPr>
          <w:p w14:paraId="158A4C06" w14:textId="77777777" w:rsidR="00EE5860" w:rsidRPr="00A10FF5" w:rsidRDefault="00EE5860" w:rsidP="00BB0E1F">
            <w:pPr>
              <w:pStyle w:val="TAC"/>
            </w:pPr>
          </w:p>
        </w:tc>
        <w:tc>
          <w:tcPr>
            <w:tcW w:w="1104" w:type="dxa"/>
            <w:tcBorders>
              <w:top w:val="single" w:sz="6" w:space="0" w:color="auto"/>
              <w:left w:val="nil"/>
              <w:bottom w:val="nil"/>
              <w:right w:val="nil"/>
            </w:tcBorders>
          </w:tcPr>
          <w:p w14:paraId="7593337B" w14:textId="77777777" w:rsidR="00EE5860" w:rsidRPr="00A10FF5" w:rsidRDefault="00EE5860" w:rsidP="00BB0E1F">
            <w:pPr>
              <w:pStyle w:val="TAH"/>
            </w:pPr>
          </w:p>
        </w:tc>
        <w:tc>
          <w:tcPr>
            <w:tcW w:w="4710" w:type="dxa"/>
            <w:gridSpan w:val="13"/>
            <w:tcBorders>
              <w:top w:val="single" w:sz="6" w:space="0" w:color="auto"/>
              <w:left w:val="nil"/>
              <w:bottom w:val="nil"/>
              <w:right w:val="nil"/>
            </w:tcBorders>
            <w:hideMark/>
          </w:tcPr>
          <w:p w14:paraId="2B2AE37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764B707" w14:textId="77777777" w:rsidR="00EE5860" w:rsidRPr="00441CD0" w:rsidRDefault="00EE5860" w:rsidP="00BB0E1F">
            <w:pPr>
              <w:pStyle w:val="TAC"/>
              <w:rPr>
                <w:lang w:val="fr-FR"/>
              </w:rPr>
            </w:pPr>
          </w:p>
        </w:tc>
      </w:tr>
      <w:tr w:rsidR="00EE5860" w:rsidRPr="00441CD0" w14:paraId="41CB1D1F" w14:textId="77777777" w:rsidTr="00BB0E1F">
        <w:trPr>
          <w:jc w:val="center"/>
        </w:trPr>
        <w:tc>
          <w:tcPr>
            <w:tcW w:w="151" w:type="dxa"/>
            <w:tcBorders>
              <w:top w:val="nil"/>
              <w:left w:val="single" w:sz="6" w:space="0" w:color="auto"/>
              <w:bottom w:val="nil"/>
              <w:right w:val="nil"/>
            </w:tcBorders>
          </w:tcPr>
          <w:p w14:paraId="4F27B90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1F2BD74"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85AD88B" w14:textId="77777777" w:rsidR="00EE5860" w:rsidRPr="00441CD0" w:rsidRDefault="00EE5860" w:rsidP="00BB0E1F">
            <w:pPr>
              <w:pStyle w:val="TAH"/>
              <w:rPr>
                <w:lang w:val="fr-FR"/>
              </w:rPr>
            </w:pPr>
            <w:r w:rsidRPr="00441CD0">
              <w:rPr>
                <w:lang w:val="fr-FR"/>
              </w:rPr>
              <w:t>8</w:t>
            </w:r>
          </w:p>
        </w:tc>
        <w:tc>
          <w:tcPr>
            <w:tcW w:w="589" w:type="dxa"/>
            <w:gridSpan w:val="2"/>
            <w:tcBorders>
              <w:top w:val="nil"/>
              <w:left w:val="nil"/>
              <w:bottom w:val="single" w:sz="4" w:space="0" w:color="auto"/>
              <w:right w:val="nil"/>
            </w:tcBorders>
            <w:hideMark/>
          </w:tcPr>
          <w:p w14:paraId="70321852" w14:textId="77777777" w:rsidR="00EE5860" w:rsidRPr="00441CD0" w:rsidRDefault="00EE5860" w:rsidP="00BB0E1F">
            <w:pPr>
              <w:pStyle w:val="TAH"/>
              <w:rPr>
                <w:lang w:val="fr-FR"/>
              </w:rPr>
            </w:pPr>
            <w:r w:rsidRPr="00441CD0">
              <w:rPr>
                <w:lang w:val="fr-FR"/>
              </w:rPr>
              <w:t>7</w:t>
            </w:r>
          </w:p>
        </w:tc>
        <w:tc>
          <w:tcPr>
            <w:tcW w:w="589" w:type="dxa"/>
            <w:gridSpan w:val="2"/>
            <w:tcBorders>
              <w:top w:val="nil"/>
              <w:left w:val="nil"/>
              <w:bottom w:val="single" w:sz="4" w:space="0" w:color="auto"/>
              <w:right w:val="nil"/>
            </w:tcBorders>
            <w:hideMark/>
          </w:tcPr>
          <w:p w14:paraId="4CDBFB19" w14:textId="77777777" w:rsidR="00EE5860" w:rsidRPr="00441CD0" w:rsidRDefault="00EE5860" w:rsidP="00BB0E1F">
            <w:pPr>
              <w:pStyle w:val="TAH"/>
              <w:rPr>
                <w:lang w:val="fr-FR"/>
              </w:rPr>
            </w:pPr>
            <w:r w:rsidRPr="00441CD0">
              <w:rPr>
                <w:lang w:val="fr-FR"/>
              </w:rPr>
              <w:t>6</w:t>
            </w:r>
          </w:p>
        </w:tc>
        <w:tc>
          <w:tcPr>
            <w:tcW w:w="589" w:type="dxa"/>
            <w:gridSpan w:val="2"/>
            <w:tcBorders>
              <w:top w:val="nil"/>
              <w:left w:val="nil"/>
              <w:bottom w:val="single" w:sz="4" w:space="0" w:color="auto"/>
              <w:right w:val="nil"/>
            </w:tcBorders>
            <w:hideMark/>
          </w:tcPr>
          <w:p w14:paraId="2E3CCAEB" w14:textId="77777777" w:rsidR="00EE5860" w:rsidRPr="00441CD0" w:rsidRDefault="00EE5860" w:rsidP="00BB0E1F">
            <w:pPr>
              <w:pStyle w:val="TAH"/>
              <w:rPr>
                <w:lang w:val="fr-FR"/>
              </w:rPr>
            </w:pPr>
            <w:r w:rsidRPr="00441CD0">
              <w:rPr>
                <w:lang w:val="fr-FR"/>
              </w:rPr>
              <w:t>5</w:t>
            </w:r>
          </w:p>
        </w:tc>
        <w:tc>
          <w:tcPr>
            <w:tcW w:w="589" w:type="dxa"/>
            <w:gridSpan w:val="2"/>
            <w:tcBorders>
              <w:top w:val="nil"/>
              <w:left w:val="nil"/>
              <w:bottom w:val="single" w:sz="4" w:space="0" w:color="auto"/>
              <w:right w:val="nil"/>
            </w:tcBorders>
            <w:hideMark/>
          </w:tcPr>
          <w:p w14:paraId="6D41753B" w14:textId="77777777" w:rsidR="00EE5860" w:rsidRPr="00441CD0" w:rsidRDefault="00EE5860" w:rsidP="00BB0E1F">
            <w:pPr>
              <w:pStyle w:val="TAH"/>
              <w:rPr>
                <w:lang w:val="fr-FR"/>
              </w:rPr>
            </w:pPr>
            <w:r w:rsidRPr="00441CD0">
              <w:rPr>
                <w:lang w:val="fr-FR"/>
              </w:rPr>
              <w:t>4</w:t>
            </w:r>
          </w:p>
        </w:tc>
        <w:tc>
          <w:tcPr>
            <w:tcW w:w="589" w:type="dxa"/>
            <w:gridSpan w:val="2"/>
            <w:tcBorders>
              <w:top w:val="nil"/>
              <w:left w:val="nil"/>
              <w:bottom w:val="single" w:sz="4" w:space="0" w:color="auto"/>
              <w:right w:val="nil"/>
            </w:tcBorders>
            <w:hideMark/>
          </w:tcPr>
          <w:p w14:paraId="033B4CC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4FE0B6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108010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B1B4FA4" w14:textId="77777777" w:rsidR="00EE5860" w:rsidRPr="00441CD0" w:rsidRDefault="00EE5860" w:rsidP="00BB0E1F">
            <w:pPr>
              <w:pStyle w:val="TAC"/>
              <w:rPr>
                <w:lang w:val="fr-FR"/>
              </w:rPr>
            </w:pPr>
          </w:p>
        </w:tc>
      </w:tr>
      <w:tr w:rsidR="00EE5860" w:rsidRPr="00441CD0" w14:paraId="345E0C41" w14:textId="77777777" w:rsidTr="00BB0E1F">
        <w:trPr>
          <w:jc w:val="center"/>
        </w:trPr>
        <w:tc>
          <w:tcPr>
            <w:tcW w:w="151" w:type="dxa"/>
            <w:tcBorders>
              <w:top w:val="nil"/>
              <w:left w:val="single" w:sz="6" w:space="0" w:color="auto"/>
              <w:bottom w:val="nil"/>
              <w:right w:val="nil"/>
            </w:tcBorders>
          </w:tcPr>
          <w:p w14:paraId="2829003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7FACCB2" w14:textId="77777777" w:rsidR="00EE5860" w:rsidRPr="00441CD0" w:rsidRDefault="00EE5860" w:rsidP="00BB0E1F">
            <w:pPr>
              <w:pStyle w:val="TAC"/>
              <w:rPr>
                <w:lang w:val="fr-FR"/>
              </w:rPr>
            </w:pPr>
            <w:r w:rsidRPr="00441CD0">
              <w:rPr>
                <w:lang w:val="fr-FR"/>
              </w:rPr>
              <w:t>1 to 2</w:t>
            </w:r>
          </w:p>
        </w:tc>
        <w:tc>
          <w:tcPr>
            <w:tcW w:w="4710" w:type="dxa"/>
            <w:gridSpan w:val="13"/>
            <w:tcBorders>
              <w:top w:val="single" w:sz="4" w:space="0" w:color="auto"/>
              <w:left w:val="single" w:sz="4" w:space="0" w:color="auto"/>
              <w:bottom w:val="single" w:sz="4" w:space="0" w:color="auto"/>
              <w:right w:val="single" w:sz="4" w:space="0" w:color="auto"/>
            </w:tcBorders>
            <w:hideMark/>
          </w:tcPr>
          <w:p w14:paraId="7B8BACC4" w14:textId="77777777" w:rsidR="00EE5860" w:rsidRPr="00441CD0" w:rsidRDefault="00EE5860" w:rsidP="00BB0E1F">
            <w:pPr>
              <w:pStyle w:val="TAC"/>
              <w:rPr>
                <w:lang w:val="fr-FR"/>
              </w:rPr>
            </w:pPr>
            <w:r w:rsidRPr="00441CD0">
              <w:rPr>
                <w:lang w:val="fr-FR"/>
              </w:rPr>
              <w:t xml:space="preserve">Type = </w:t>
            </w:r>
            <w:r w:rsidRPr="00441CD0">
              <w:rPr>
                <w:lang w:val="sv-SE"/>
              </w:rPr>
              <w:t>39</w:t>
            </w:r>
            <w:r w:rsidRPr="00441CD0">
              <w:rPr>
                <w:lang w:val="fr-FR"/>
              </w:rPr>
              <w:t xml:space="preserve"> (decimal)</w:t>
            </w:r>
          </w:p>
        </w:tc>
        <w:tc>
          <w:tcPr>
            <w:tcW w:w="588" w:type="dxa"/>
            <w:tcBorders>
              <w:top w:val="nil"/>
              <w:left w:val="single" w:sz="4" w:space="0" w:color="auto"/>
              <w:bottom w:val="nil"/>
              <w:right w:val="single" w:sz="6" w:space="0" w:color="auto"/>
            </w:tcBorders>
          </w:tcPr>
          <w:p w14:paraId="386FCED1" w14:textId="77777777" w:rsidR="00EE5860" w:rsidRPr="00441CD0" w:rsidRDefault="00EE5860" w:rsidP="00BB0E1F">
            <w:pPr>
              <w:pStyle w:val="TAC"/>
              <w:rPr>
                <w:lang w:val="fr-FR"/>
              </w:rPr>
            </w:pPr>
          </w:p>
        </w:tc>
      </w:tr>
      <w:tr w:rsidR="00EE5860" w:rsidRPr="00441CD0" w14:paraId="70D41E5B" w14:textId="77777777" w:rsidTr="00BB0E1F">
        <w:trPr>
          <w:jc w:val="center"/>
        </w:trPr>
        <w:tc>
          <w:tcPr>
            <w:tcW w:w="151" w:type="dxa"/>
            <w:tcBorders>
              <w:top w:val="nil"/>
              <w:left w:val="single" w:sz="6" w:space="0" w:color="auto"/>
              <w:bottom w:val="nil"/>
              <w:right w:val="nil"/>
            </w:tcBorders>
          </w:tcPr>
          <w:p w14:paraId="1708FB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AF8C75" w14:textId="77777777" w:rsidR="00EE5860" w:rsidRPr="00441CD0" w:rsidRDefault="00EE5860" w:rsidP="00BB0E1F">
            <w:pPr>
              <w:pStyle w:val="TAC"/>
              <w:rPr>
                <w:lang w:val="fr-FR"/>
              </w:rPr>
            </w:pPr>
            <w:r w:rsidRPr="00441CD0">
              <w:rPr>
                <w:lang w:val="fr-FR"/>
              </w:rPr>
              <w:t>3 to 4</w:t>
            </w:r>
          </w:p>
        </w:tc>
        <w:tc>
          <w:tcPr>
            <w:tcW w:w="4710" w:type="dxa"/>
            <w:gridSpan w:val="13"/>
            <w:tcBorders>
              <w:top w:val="single" w:sz="4" w:space="0" w:color="auto"/>
              <w:left w:val="single" w:sz="4" w:space="0" w:color="auto"/>
              <w:bottom w:val="single" w:sz="4" w:space="0" w:color="auto"/>
              <w:right w:val="single" w:sz="4" w:space="0" w:color="auto"/>
            </w:tcBorders>
            <w:hideMark/>
          </w:tcPr>
          <w:p w14:paraId="3FAC40D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E3F635F" w14:textId="77777777" w:rsidR="00EE5860" w:rsidRPr="00441CD0" w:rsidRDefault="00EE5860" w:rsidP="00BB0E1F">
            <w:pPr>
              <w:pStyle w:val="TAC"/>
              <w:rPr>
                <w:lang w:val="fr-FR"/>
              </w:rPr>
            </w:pPr>
          </w:p>
        </w:tc>
      </w:tr>
      <w:tr w:rsidR="00EE5860" w:rsidRPr="00441CD0" w14:paraId="2EDF334F" w14:textId="77777777" w:rsidTr="00BB0E1F">
        <w:trPr>
          <w:jc w:val="center"/>
        </w:trPr>
        <w:tc>
          <w:tcPr>
            <w:tcW w:w="151" w:type="dxa"/>
            <w:tcBorders>
              <w:top w:val="nil"/>
              <w:left w:val="single" w:sz="6" w:space="0" w:color="auto"/>
              <w:bottom w:val="nil"/>
              <w:right w:val="nil"/>
            </w:tcBorders>
          </w:tcPr>
          <w:p w14:paraId="149D8A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AC45F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602" w:type="dxa"/>
            <w:gridSpan w:val="2"/>
            <w:tcBorders>
              <w:top w:val="single" w:sz="4" w:space="0" w:color="auto"/>
              <w:left w:val="single" w:sz="4" w:space="0" w:color="auto"/>
              <w:bottom w:val="single" w:sz="4" w:space="0" w:color="auto"/>
              <w:right w:val="single" w:sz="4" w:space="0" w:color="auto"/>
            </w:tcBorders>
            <w:hideMark/>
          </w:tcPr>
          <w:p w14:paraId="5A9BCC41" w14:textId="77777777" w:rsidR="00EE5860" w:rsidRPr="00441CD0" w:rsidRDefault="00EE5860" w:rsidP="00BB0E1F">
            <w:pPr>
              <w:pStyle w:val="TAC"/>
              <w:rPr>
                <w:lang w:val="fr-FR" w:eastAsia="zh-CN"/>
              </w:rPr>
            </w:pPr>
            <w:r w:rsidRPr="00441CD0">
              <w:rPr>
                <w:lang w:val="fr-FR" w:eastAsia="zh-CN"/>
              </w:rPr>
              <w:t>Spare</w:t>
            </w:r>
          </w:p>
        </w:tc>
        <w:tc>
          <w:tcPr>
            <w:tcW w:w="602" w:type="dxa"/>
            <w:gridSpan w:val="2"/>
            <w:tcBorders>
              <w:top w:val="single" w:sz="4" w:space="0" w:color="auto"/>
              <w:left w:val="single" w:sz="4" w:space="0" w:color="auto"/>
              <w:bottom w:val="single" w:sz="4" w:space="0" w:color="auto"/>
              <w:right w:val="single" w:sz="4" w:space="0" w:color="auto"/>
            </w:tcBorders>
          </w:tcPr>
          <w:p w14:paraId="25F7CDD4" w14:textId="77777777" w:rsidR="00EE5860" w:rsidRPr="00441CD0" w:rsidRDefault="00EE5860" w:rsidP="00BB0E1F">
            <w:pPr>
              <w:pStyle w:val="TAC"/>
              <w:rPr>
                <w:lang w:val="fr-FR" w:eastAsia="zh-CN"/>
              </w:rPr>
            </w:pPr>
            <w:r w:rsidRPr="00441CD0">
              <w:rPr>
                <w:lang w:val="fr-FR" w:eastAsia="zh-CN"/>
              </w:rPr>
              <w:t>UISR</w:t>
            </w:r>
          </w:p>
        </w:tc>
        <w:tc>
          <w:tcPr>
            <w:tcW w:w="603" w:type="dxa"/>
            <w:gridSpan w:val="2"/>
            <w:tcBorders>
              <w:top w:val="single" w:sz="4" w:space="0" w:color="auto"/>
              <w:left w:val="single" w:sz="4" w:space="0" w:color="auto"/>
              <w:bottom w:val="single" w:sz="4" w:space="0" w:color="auto"/>
              <w:right w:val="single" w:sz="4" w:space="0" w:color="auto"/>
            </w:tcBorders>
          </w:tcPr>
          <w:p w14:paraId="2EA00D4B" w14:textId="77777777" w:rsidR="00EE5860" w:rsidRPr="00441CD0" w:rsidRDefault="00EE5860" w:rsidP="00BB0E1F">
            <w:pPr>
              <w:pStyle w:val="TAC"/>
              <w:rPr>
                <w:lang w:val="fr-FR" w:eastAsia="zh-CN"/>
              </w:rPr>
            </w:pPr>
            <w:r w:rsidRPr="00441CD0">
              <w:rPr>
                <w:lang w:eastAsia="zh-CN"/>
              </w:rPr>
              <w:t>SESR</w:t>
            </w:r>
          </w:p>
        </w:tc>
        <w:tc>
          <w:tcPr>
            <w:tcW w:w="603" w:type="dxa"/>
            <w:gridSpan w:val="2"/>
            <w:tcBorders>
              <w:top w:val="single" w:sz="4" w:space="0" w:color="auto"/>
              <w:left w:val="single" w:sz="4" w:space="0" w:color="auto"/>
              <w:bottom w:val="single" w:sz="4" w:space="0" w:color="auto"/>
              <w:right w:val="single" w:sz="4" w:space="0" w:color="auto"/>
            </w:tcBorders>
            <w:hideMark/>
          </w:tcPr>
          <w:p w14:paraId="4D2AB077" w14:textId="77777777" w:rsidR="00EE5860" w:rsidRPr="00441CD0" w:rsidRDefault="00EE5860" w:rsidP="00BB0E1F">
            <w:pPr>
              <w:pStyle w:val="TAC"/>
              <w:rPr>
                <w:lang w:val="fr-FR" w:eastAsia="zh-CN"/>
              </w:rPr>
            </w:pPr>
            <w:r>
              <w:rPr>
                <w:lang w:val="fr-FR" w:eastAsia="zh-CN"/>
              </w:rPr>
              <w:t>T</w:t>
            </w:r>
            <w:r w:rsidRPr="00441CD0">
              <w:rPr>
                <w:lang w:val="fr-FR" w:eastAsia="zh-CN"/>
              </w:rPr>
              <w:t>MIR</w:t>
            </w:r>
          </w:p>
        </w:tc>
        <w:tc>
          <w:tcPr>
            <w:tcW w:w="603" w:type="dxa"/>
            <w:gridSpan w:val="2"/>
            <w:tcBorders>
              <w:top w:val="single" w:sz="4" w:space="0" w:color="auto"/>
              <w:left w:val="single" w:sz="4" w:space="0" w:color="auto"/>
              <w:bottom w:val="single" w:sz="4" w:space="0" w:color="auto"/>
              <w:right w:val="single" w:sz="4" w:space="0" w:color="auto"/>
            </w:tcBorders>
            <w:hideMark/>
          </w:tcPr>
          <w:p w14:paraId="79C0A43D" w14:textId="77777777" w:rsidR="00EE5860" w:rsidRPr="00441CD0" w:rsidRDefault="00EE5860" w:rsidP="00BB0E1F">
            <w:pPr>
              <w:pStyle w:val="TAC"/>
              <w:rPr>
                <w:lang w:val="fr-FR" w:eastAsia="zh-CN"/>
              </w:rPr>
            </w:pPr>
            <w:r w:rsidRPr="00441CD0">
              <w:rPr>
                <w:lang w:val="fr-FR" w:eastAsia="zh-CN"/>
              </w:rPr>
              <w:t>UPIR</w:t>
            </w:r>
          </w:p>
        </w:tc>
        <w:tc>
          <w:tcPr>
            <w:tcW w:w="520" w:type="dxa"/>
            <w:tcBorders>
              <w:top w:val="single" w:sz="4" w:space="0" w:color="auto"/>
              <w:left w:val="single" w:sz="4" w:space="0" w:color="auto"/>
              <w:bottom w:val="single" w:sz="4" w:space="0" w:color="auto"/>
              <w:right w:val="single" w:sz="4" w:space="0" w:color="auto"/>
            </w:tcBorders>
            <w:hideMark/>
          </w:tcPr>
          <w:p w14:paraId="6E699E49" w14:textId="77777777" w:rsidR="00EE5860" w:rsidRPr="00441CD0" w:rsidRDefault="00EE5860" w:rsidP="00BB0E1F">
            <w:pPr>
              <w:pStyle w:val="TAC"/>
              <w:rPr>
                <w:lang w:val="sv-SE" w:eastAsia="zh-CN"/>
              </w:rPr>
            </w:pPr>
            <w:r w:rsidRPr="00441CD0">
              <w:rPr>
                <w:lang w:val="sv-SE" w:eastAsia="zh-CN"/>
              </w:rPr>
              <w:t>ERIR</w:t>
            </w:r>
          </w:p>
        </w:tc>
        <w:tc>
          <w:tcPr>
            <w:tcW w:w="588" w:type="dxa"/>
            <w:tcBorders>
              <w:top w:val="single" w:sz="4" w:space="0" w:color="auto"/>
              <w:left w:val="single" w:sz="4" w:space="0" w:color="auto"/>
              <w:bottom w:val="single" w:sz="4" w:space="0" w:color="auto"/>
              <w:right w:val="single" w:sz="4" w:space="0" w:color="auto"/>
            </w:tcBorders>
            <w:hideMark/>
          </w:tcPr>
          <w:p w14:paraId="64EA4689" w14:textId="77777777" w:rsidR="00EE5860" w:rsidRPr="00441CD0" w:rsidRDefault="00EE5860" w:rsidP="00BB0E1F">
            <w:pPr>
              <w:pStyle w:val="TAC"/>
              <w:rPr>
                <w:lang w:val="fr-FR" w:eastAsia="zh-CN"/>
              </w:rPr>
            </w:pPr>
            <w:r w:rsidRPr="00441CD0">
              <w:rPr>
                <w:lang w:val="fr-FR" w:eastAsia="zh-CN"/>
              </w:rPr>
              <w:t>USAR</w:t>
            </w:r>
          </w:p>
        </w:tc>
        <w:tc>
          <w:tcPr>
            <w:tcW w:w="589" w:type="dxa"/>
            <w:tcBorders>
              <w:top w:val="single" w:sz="4" w:space="0" w:color="auto"/>
              <w:left w:val="single" w:sz="4" w:space="0" w:color="auto"/>
              <w:bottom w:val="single" w:sz="4" w:space="0" w:color="auto"/>
              <w:right w:val="single" w:sz="4" w:space="0" w:color="auto"/>
            </w:tcBorders>
            <w:hideMark/>
          </w:tcPr>
          <w:p w14:paraId="0AA0E4E4" w14:textId="77777777" w:rsidR="00EE5860" w:rsidRPr="00441CD0" w:rsidRDefault="00EE5860" w:rsidP="00BB0E1F">
            <w:pPr>
              <w:pStyle w:val="TAC"/>
              <w:rPr>
                <w:lang w:val="fr-FR" w:eastAsia="zh-CN"/>
              </w:rPr>
            </w:pPr>
            <w:r w:rsidRPr="00441CD0">
              <w:rPr>
                <w:lang w:val="fr-FR" w:eastAsia="zh-CN"/>
              </w:rPr>
              <w:t>DLDR</w:t>
            </w:r>
          </w:p>
        </w:tc>
        <w:tc>
          <w:tcPr>
            <w:tcW w:w="588" w:type="dxa"/>
            <w:tcBorders>
              <w:top w:val="nil"/>
              <w:left w:val="single" w:sz="4" w:space="0" w:color="auto"/>
              <w:bottom w:val="nil"/>
              <w:right w:val="single" w:sz="6" w:space="0" w:color="auto"/>
            </w:tcBorders>
          </w:tcPr>
          <w:p w14:paraId="5979C09D" w14:textId="77777777" w:rsidR="00EE5860" w:rsidRPr="00441CD0" w:rsidRDefault="00EE5860" w:rsidP="00BB0E1F">
            <w:pPr>
              <w:pStyle w:val="TAC"/>
              <w:rPr>
                <w:lang w:val="fr-FR"/>
              </w:rPr>
            </w:pPr>
          </w:p>
        </w:tc>
      </w:tr>
      <w:tr w:rsidR="00EE5860" w:rsidRPr="00441CD0" w14:paraId="68962F5D" w14:textId="77777777" w:rsidTr="00BB0E1F">
        <w:trPr>
          <w:jc w:val="center"/>
        </w:trPr>
        <w:tc>
          <w:tcPr>
            <w:tcW w:w="151" w:type="dxa"/>
            <w:tcBorders>
              <w:top w:val="nil"/>
              <w:left w:val="single" w:sz="6" w:space="0" w:color="auto"/>
              <w:bottom w:val="single" w:sz="4" w:space="0" w:color="auto"/>
              <w:right w:val="nil"/>
            </w:tcBorders>
          </w:tcPr>
          <w:p w14:paraId="43C0233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D147DDA"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0" w:type="dxa"/>
            <w:gridSpan w:val="13"/>
            <w:tcBorders>
              <w:top w:val="single" w:sz="4" w:space="0" w:color="auto"/>
              <w:left w:val="single" w:sz="4" w:space="0" w:color="auto"/>
              <w:bottom w:val="single" w:sz="4" w:space="0" w:color="auto"/>
              <w:right w:val="single" w:sz="4" w:space="0" w:color="auto"/>
            </w:tcBorders>
            <w:hideMark/>
          </w:tcPr>
          <w:p w14:paraId="562CF1DB" w14:textId="77777777" w:rsidR="00EE5860" w:rsidRPr="00441CD0" w:rsidRDefault="00EE5860" w:rsidP="00BB0E1F">
            <w:pPr>
              <w:pStyle w:val="TAC"/>
              <w:rPr>
                <w:lang w:val="en-US"/>
              </w:rPr>
            </w:pPr>
            <w:r w:rsidRPr="00A10FF5">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5473A59" w14:textId="77777777" w:rsidR="00EE5860" w:rsidRPr="00A10FF5" w:rsidRDefault="00EE5860" w:rsidP="00BB0E1F">
            <w:pPr>
              <w:pStyle w:val="TAC"/>
            </w:pPr>
          </w:p>
        </w:tc>
      </w:tr>
    </w:tbl>
    <w:p w14:paraId="64A3E41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21</w:t>
      </w:r>
      <w:r w:rsidRPr="00441CD0">
        <w:rPr>
          <w:lang w:eastAsia="zh-CN"/>
        </w:rPr>
        <w:t>-</w:t>
      </w:r>
      <w:r w:rsidRPr="00441CD0">
        <w:rPr>
          <w:lang w:eastAsia="ja-JP"/>
        </w:rPr>
        <w:t>1</w:t>
      </w:r>
      <w:r w:rsidRPr="00441CD0">
        <w:t xml:space="preserve">: </w:t>
      </w:r>
      <w:r w:rsidRPr="00441CD0">
        <w:rPr>
          <w:lang w:eastAsia="ja-JP"/>
        </w:rPr>
        <w:t>Report Type</w:t>
      </w:r>
    </w:p>
    <w:p w14:paraId="7E732ADC" w14:textId="77777777" w:rsidR="00EE5860" w:rsidRPr="00441CD0" w:rsidRDefault="00EE5860" w:rsidP="00EE5860">
      <w:pPr>
        <w:rPr>
          <w:noProof/>
        </w:rPr>
      </w:pPr>
      <w:r w:rsidRPr="00441CD0">
        <w:rPr>
          <w:noProof/>
        </w:rPr>
        <w:lastRenderedPageBreak/>
        <w:t xml:space="preserve"> Octet 5 shall be encoded as follows:</w:t>
      </w:r>
    </w:p>
    <w:p w14:paraId="23404391" w14:textId="77777777" w:rsidR="00EE5860" w:rsidRPr="00441CD0" w:rsidRDefault="00EE5860" w:rsidP="00EE5860">
      <w:pPr>
        <w:pStyle w:val="B1"/>
        <w:rPr>
          <w:noProof/>
        </w:rPr>
      </w:pPr>
      <w:r w:rsidRPr="00441CD0">
        <w:rPr>
          <w:noProof/>
        </w:rPr>
        <w:t>-</w:t>
      </w:r>
      <w:r w:rsidRPr="00441CD0">
        <w:rPr>
          <w:noProof/>
        </w:rPr>
        <w:tab/>
        <w:t>Bit 1 – DLDR (</w:t>
      </w:r>
      <w:r w:rsidRPr="00441CD0">
        <w:rPr>
          <w:lang w:eastAsia="zh-CN"/>
        </w:rPr>
        <w:t>Downlink Data Report)</w:t>
      </w:r>
      <w:r w:rsidRPr="00441CD0">
        <w:rPr>
          <w:noProof/>
        </w:rPr>
        <w:t>: when set to "1", this indicates Downlink Data Report</w:t>
      </w:r>
    </w:p>
    <w:p w14:paraId="736CDF13" w14:textId="77777777" w:rsidR="00EE5860" w:rsidRPr="00441CD0" w:rsidRDefault="00EE5860" w:rsidP="00EE5860">
      <w:pPr>
        <w:pStyle w:val="B1"/>
        <w:rPr>
          <w:noProof/>
        </w:rPr>
      </w:pPr>
      <w:r w:rsidRPr="00441CD0">
        <w:rPr>
          <w:noProof/>
        </w:rPr>
        <w:t>-</w:t>
      </w:r>
      <w:r w:rsidRPr="00441CD0">
        <w:rPr>
          <w:noProof/>
        </w:rPr>
        <w:tab/>
        <w:t>Bit 2 – USAR (</w:t>
      </w:r>
      <w:r w:rsidRPr="00441CD0">
        <w:rPr>
          <w:lang w:eastAsia="zh-CN"/>
        </w:rPr>
        <w:t>Usage Report)</w:t>
      </w:r>
      <w:r w:rsidRPr="00441CD0">
        <w:rPr>
          <w:noProof/>
        </w:rPr>
        <w:t>: when set to "1", this indicates a Usage Report</w:t>
      </w:r>
    </w:p>
    <w:p w14:paraId="32B6CE18" w14:textId="77777777" w:rsidR="00EE5860" w:rsidRPr="00441CD0" w:rsidRDefault="00EE5860" w:rsidP="00EE5860">
      <w:pPr>
        <w:pStyle w:val="B1"/>
        <w:rPr>
          <w:noProof/>
          <w:lang w:val="x-none"/>
        </w:rPr>
      </w:pPr>
      <w:r w:rsidRPr="00441CD0">
        <w:rPr>
          <w:noProof/>
        </w:rPr>
        <w:t>-</w:t>
      </w:r>
      <w:r w:rsidRPr="00441CD0">
        <w:rPr>
          <w:noProof/>
        </w:rPr>
        <w:tab/>
        <w:t>Bit 3 – ERIR (Error Indication Report): when set to "1", this indicates an Error Indication Report.</w:t>
      </w:r>
    </w:p>
    <w:p w14:paraId="2A0D41AB" w14:textId="77777777" w:rsidR="00EE5860" w:rsidRPr="00441CD0" w:rsidRDefault="00EE5860" w:rsidP="00EE5860">
      <w:pPr>
        <w:pStyle w:val="B1"/>
        <w:rPr>
          <w:noProof/>
        </w:rPr>
      </w:pPr>
      <w:r w:rsidRPr="00441CD0">
        <w:rPr>
          <w:noProof/>
        </w:rPr>
        <w:t>-</w:t>
      </w:r>
      <w:r w:rsidRPr="00441CD0">
        <w:rPr>
          <w:noProof/>
        </w:rPr>
        <w:tab/>
        <w:t>Bit 4 – UPIR (User Plane Inactivity Report): when set to "1", this indicates a User Plane Inactivity Report.</w:t>
      </w:r>
    </w:p>
    <w:p w14:paraId="599CF385" w14:textId="77777777" w:rsidR="00EE5860" w:rsidRPr="00441CD0" w:rsidRDefault="00EE5860" w:rsidP="00EE5860">
      <w:pPr>
        <w:pStyle w:val="B1"/>
        <w:rPr>
          <w:lang w:val="sv-SE" w:eastAsia="zh-CN"/>
        </w:rPr>
      </w:pPr>
      <w:r w:rsidRPr="00441CD0">
        <w:t>-</w:t>
      </w:r>
      <w:r w:rsidRPr="00441CD0">
        <w:tab/>
        <w:t xml:space="preserve">Bit 5 </w:t>
      </w:r>
      <w:r w:rsidRPr="00441CD0">
        <w:rPr>
          <w:noProof/>
        </w:rPr>
        <w:t>–</w:t>
      </w:r>
      <w:r>
        <w:rPr>
          <w:noProof/>
        </w:rPr>
        <w:t>T</w:t>
      </w:r>
      <w:r w:rsidRPr="00441CD0">
        <w:rPr>
          <w:noProof/>
        </w:rPr>
        <w:t>MIR (</w:t>
      </w:r>
      <w:r>
        <w:t>TSC</w:t>
      </w:r>
      <w:r w:rsidRPr="00441CD0">
        <w:t xml:space="preserve"> Management </w:t>
      </w:r>
      <w:r w:rsidRPr="00441CD0">
        <w:rPr>
          <w:lang w:val="sv-SE" w:eastAsia="zh-CN"/>
        </w:rPr>
        <w:t xml:space="preserve">Information Report): when set to </w:t>
      </w:r>
      <w:r w:rsidRPr="00441CD0">
        <w:rPr>
          <w:noProof/>
        </w:rPr>
        <w:t>"</w:t>
      </w:r>
      <w:r w:rsidRPr="00441CD0">
        <w:rPr>
          <w:lang w:val="sv-SE" w:eastAsia="zh-CN"/>
        </w:rPr>
        <w:t>1</w:t>
      </w:r>
      <w:r w:rsidRPr="00441CD0">
        <w:rPr>
          <w:noProof/>
        </w:rPr>
        <w:t>"</w:t>
      </w:r>
      <w:r w:rsidRPr="00441CD0">
        <w:rPr>
          <w:lang w:val="sv-SE" w:eastAsia="zh-CN"/>
        </w:rPr>
        <w:t xml:space="preserve">, this indicates a </w:t>
      </w:r>
      <w:r>
        <w:t xml:space="preserve">TSC </w:t>
      </w:r>
      <w:r w:rsidRPr="00441CD0">
        <w:t xml:space="preserve">Management </w:t>
      </w:r>
      <w:r w:rsidRPr="00441CD0">
        <w:rPr>
          <w:lang w:val="sv-SE" w:eastAsia="zh-CN"/>
        </w:rPr>
        <w:t>Information Report.</w:t>
      </w:r>
    </w:p>
    <w:p w14:paraId="75370A35" w14:textId="77777777" w:rsidR="00EE5860" w:rsidRPr="00441CD0" w:rsidRDefault="00EE5860" w:rsidP="00EE5860">
      <w:pPr>
        <w:pStyle w:val="B1"/>
      </w:pPr>
      <w:r w:rsidRPr="00441CD0">
        <w:t>-</w:t>
      </w:r>
      <w:r w:rsidRPr="00441CD0">
        <w:tab/>
        <w:t xml:space="preserve">Bit 6 – Session Report (SESR): when set to </w:t>
      </w:r>
      <w:r w:rsidRPr="00441CD0">
        <w:rPr>
          <w:noProof/>
        </w:rPr>
        <w:t>"</w:t>
      </w:r>
      <w:r w:rsidRPr="00441CD0">
        <w:t>1</w:t>
      </w:r>
      <w:r w:rsidRPr="00441CD0">
        <w:rPr>
          <w:noProof/>
        </w:rPr>
        <w:t>"</w:t>
      </w:r>
      <w:r w:rsidRPr="00441CD0">
        <w:t>, this indicates a Session Report.</w:t>
      </w:r>
    </w:p>
    <w:p w14:paraId="5B8F8BBD" w14:textId="77777777" w:rsidR="00EE5860" w:rsidRPr="00441CD0" w:rsidRDefault="00EE5860" w:rsidP="00EE5860">
      <w:pPr>
        <w:pStyle w:val="B1"/>
      </w:pPr>
      <w:r w:rsidRPr="00441CD0">
        <w:t>-</w:t>
      </w:r>
      <w:r w:rsidRPr="00441CD0">
        <w:tab/>
        <w:t>Bit 7 – UISR (</w:t>
      </w:r>
      <w:r w:rsidRPr="00441CD0">
        <w:rPr>
          <w:noProof/>
        </w:rPr>
        <w:t>UP Initiated Session Request</w:t>
      </w:r>
      <w:r w:rsidRPr="00441CD0">
        <w:t>):</w:t>
      </w:r>
      <w:r w:rsidRPr="00441CD0">
        <w:tab/>
        <w:t xml:space="preserve">when set to </w:t>
      </w:r>
      <w:r w:rsidRPr="00441CD0">
        <w:rPr>
          <w:noProof/>
        </w:rPr>
        <w:t>"</w:t>
      </w:r>
      <w:r w:rsidRPr="00441CD0">
        <w:t>1</w:t>
      </w:r>
      <w:r w:rsidRPr="00441CD0">
        <w:rPr>
          <w:noProof/>
        </w:rPr>
        <w:t>"</w:t>
      </w:r>
      <w:r w:rsidRPr="00441CD0">
        <w:t>, this indicates it is a UP function initiated request for a reason which is indicated by the PFCPSRReq-Flags, for the PFCP session.</w:t>
      </w:r>
    </w:p>
    <w:p w14:paraId="2CF0AE7F" w14:textId="77777777" w:rsidR="00EE5860" w:rsidRPr="00441CD0" w:rsidRDefault="00EE5860" w:rsidP="00EE5860">
      <w:pPr>
        <w:pStyle w:val="B1"/>
      </w:pPr>
      <w:r w:rsidRPr="00441CD0">
        <w:t>-</w:t>
      </w:r>
      <w:r w:rsidRPr="00441CD0">
        <w:tab/>
        <w:t xml:space="preserve">Bit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28631A00" w14:textId="77777777" w:rsidR="00EE5860" w:rsidRPr="00441CD0" w:rsidRDefault="00EE5860" w:rsidP="00EE5860">
      <w:pPr>
        <w:pStyle w:val="B1"/>
        <w:rPr>
          <w:noProof/>
        </w:rPr>
      </w:pPr>
      <w:r w:rsidRPr="00441CD0">
        <w:rPr>
          <w:noProof/>
        </w:rPr>
        <w:t>At least one bit shall be set to "1". Several bits may be set to "1".</w:t>
      </w:r>
    </w:p>
    <w:p w14:paraId="7CE93FFF" w14:textId="77777777" w:rsidR="00EE5860" w:rsidRPr="00441CD0" w:rsidRDefault="00EE5860" w:rsidP="00EE5860">
      <w:pPr>
        <w:pStyle w:val="Heading3"/>
      </w:pPr>
      <w:bookmarkStart w:id="5249" w:name="_Toc44689255"/>
      <w:bookmarkStart w:id="5250" w:name="_Toc44924009"/>
      <w:bookmarkStart w:id="5251" w:name="_Toc51860979"/>
      <w:bookmarkStart w:id="5252" w:name="_Toc57930750"/>
      <w:bookmarkStart w:id="5253" w:name="_Toc57931380"/>
      <w:bookmarkStart w:id="5254" w:name="_Toc67499772"/>
      <w:r w:rsidRPr="00441CD0">
        <w:t>8.</w:t>
      </w:r>
      <w:r w:rsidRPr="00441CD0">
        <w:rPr>
          <w:lang w:val="en-US"/>
        </w:rPr>
        <w:t>2.22</w:t>
      </w:r>
      <w:r w:rsidRPr="00441CD0">
        <w:tab/>
        <w:t>Offending IE</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1B491D37" w14:textId="77777777" w:rsidR="00EE5860" w:rsidRPr="00441CD0" w:rsidRDefault="00EE5860" w:rsidP="00EE5860">
      <w:r w:rsidRPr="00441CD0">
        <w:t>Offending IE IE is coded as depicted in Figure 8.2.22-1.</w:t>
      </w:r>
    </w:p>
    <w:p w14:paraId="5EF278F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E4E0532" w14:textId="77777777" w:rsidTr="00BB0E1F">
        <w:trPr>
          <w:jc w:val="center"/>
        </w:trPr>
        <w:tc>
          <w:tcPr>
            <w:tcW w:w="151" w:type="dxa"/>
            <w:tcBorders>
              <w:top w:val="single" w:sz="6" w:space="0" w:color="auto"/>
              <w:left w:val="single" w:sz="6" w:space="0" w:color="auto"/>
              <w:bottom w:val="nil"/>
              <w:right w:val="nil"/>
            </w:tcBorders>
            <w:hideMark/>
          </w:tcPr>
          <w:p w14:paraId="17172EC4" w14:textId="77777777" w:rsidR="00EE5860" w:rsidRPr="00441CD0" w:rsidRDefault="00EE5860" w:rsidP="00BB0E1F">
            <w:pPr>
              <w:pStyle w:val="TAC"/>
            </w:pPr>
            <w:r w:rsidRPr="00441CD0">
              <w:t>.</w:t>
            </w:r>
          </w:p>
        </w:tc>
        <w:tc>
          <w:tcPr>
            <w:tcW w:w="1104" w:type="dxa"/>
            <w:tcBorders>
              <w:top w:val="single" w:sz="6" w:space="0" w:color="auto"/>
              <w:left w:val="nil"/>
              <w:bottom w:val="nil"/>
              <w:right w:val="nil"/>
            </w:tcBorders>
          </w:tcPr>
          <w:p w14:paraId="6F69CDEC"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90DC3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1E87D7" w14:textId="77777777" w:rsidR="00EE5860" w:rsidRPr="00441CD0" w:rsidRDefault="00EE5860" w:rsidP="00BB0E1F">
            <w:pPr>
              <w:pStyle w:val="TAC"/>
            </w:pPr>
          </w:p>
        </w:tc>
      </w:tr>
      <w:tr w:rsidR="00EE5860" w:rsidRPr="00441CD0" w14:paraId="5F5B4CAF" w14:textId="77777777" w:rsidTr="00BB0E1F">
        <w:trPr>
          <w:jc w:val="center"/>
        </w:trPr>
        <w:tc>
          <w:tcPr>
            <w:tcW w:w="151" w:type="dxa"/>
            <w:tcBorders>
              <w:top w:val="nil"/>
              <w:left w:val="single" w:sz="6" w:space="0" w:color="auto"/>
              <w:bottom w:val="nil"/>
              <w:right w:val="nil"/>
            </w:tcBorders>
          </w:tcPr>
          <w:p w14:paraId="322A0A95" w14:textId="77777777" w:rsidR="00EE5860" w:rsidRPr="00441CD0" w:rsidRDefault="00EE5860" w:rsidP="00BB0E1F">
            <w:pPr>
              <w:pStyle w:val="TAC"/>
            </w:pPr>
          </w:p>
        </w:tc>
        <w:tc>
          <w:tcPr>
            <w:tcW w:w="1104" w:type="dxa"/>
            <w:tcBorders>
              <w:top w:val="nil"/>
              <w:left w:val="nil"/>
              <w:bottom w:val="nil"/>
              <w:right w:val="nil"/>
            </w:tcBorders>
            <w:hideMark/>
          </w:tcPr>
          <w:p w14:paraId="11E4D18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2478C0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DD49E4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0C99FB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12008AE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DE1A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8B09AB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A2BF42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341A9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02E6C1" w14:textId="77777777" w:rsidR="00EE5860" w:rsidRPr="00441CD0" w:rsidRDefault="00EE5860" w:rsidP="00BB0E1F">
            <w:pPr>
              <w:pStyle w:val="TAC"/>
            </w:pPr>
          </w:p>
        </w:tc>
      </w:tr>
      <w:tr w:rsidR="00EE5860" w:rsidRPr="00441CD0" w14:paraId="4BA8841F" w14:textId="77777777" w:rsidTr="00BB0E1F">
        <w:trPr>
          <w:jc w:val="center"/>
        </w:trPr>
        <w:tc>
          <w:tcPr>
            <w:tcW w:w="151" w:type="dxa"/>
            <w:tcBorders>
              <w:top w:val="nil"/>
              <w:left w:val="single" w:sz="6" w:space="0" w:color="auto"/>
              <w:bottom w:val="nil"/>
              <w:right w:val="nil"/>
            </w:tcBorders>
          </w:tcPr>
          <w:p w14:paraId="4C99B5D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E27C0F"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EBE1BB2" w14:textId="77777777" w:rsidR="00EE5860" w:rsidRPr="00441CD0" w:rsidRDefault="00EE5860" w:rsidP="00BB0E1F">
            <w:pPr>
              <w:pStyle w:val="TAC"/>
            </w:pPr>
            <w:r w:rsidRPr="00441CD0">
              <w:t xml:space="preserve">Type = </w:t>
            </w:r>
            <w:r w:rsidRPr="00441CD0">
              <w:rPr>
                <w:lang w:val="sv-SE"/>
              </w:rPr>
              <w:t>40</w:t>
            </w:r>
            <w:r w:rsidRPr="00441CD0">
              <w:t xml:space="preserve"> (decimal)</w:t>
            </w:r>
          </w:p>
        </w:tc>
        <w:tc>
          <w:tcPr>
            <w:tcW w:w="588" w:type="dxa"/>
            <w:tcBorders>
              <w:top w:val="nil"/>
              <w:left w:val="single" w:sz="4" w:space="0" w:color="auto"/>
              <w:bottom w:val="nil"/>
              <w:right w:val="single" w:sz="6" w:space="0" w:color="auto"/>
            </w:tcBorders>
          </w:tcPr>
          <w:p w14:paraId="0E396A1D" w14:textId="77777777" w:rsidR="00EE5860" w:rsidRPr="00441CD0" w:rsidRDefault="00EE5860" w:rsidP="00BB0E1F">
            <w:pPr>
              <w:pStyle w:val="TAC"/>
            </w:pPr>
          </w:p>
        </w:tc>
      </w:tr>
      <w:tr w:rsidR="00EE5860" w:rsidRPr="00441CD0" w14:paraId="25012235" w14:textId="77777777" w:rsidTr="00BB0E1F">
        <w:trPr>
          <w:jc w:val="center"/>
        </w:trPr>
        <w:tc>
          <w:tcPr>
            <w:tcW w:w="151" w:type="dxa"/>
            <w:tcBorders>
              <w:top w:val="nil"/>
              <w:left w:val="single" w:sz="6" w:space="0" w:color="auto"/>
              <w:bottom w:val="nil"/>
              <w:right w:val="nil"/>
            </w:tcBorders>
          </w:tcPr>
          <w:p w14:paraId="1AE16B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F2AAA9"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C89FEE4" w14:textId="77777777" w:rsidR="00EE5860" w:rsidRPr="00441CD0" w:rsidRDefault="00EE5860" w:rsidP="00BB0E1F">
            <w:pPr>
              <w:pStyle w:val="TAC"/>
            </w:pPr>
            <w:r w:rsidRPr="00441CD0">
              <w:t>Length = 2</w:t>
            </w:r>
          </w:p>
        </w:tc>
        <w:tc>
          <w:tcPr>
            <w:tcW w:w="588" w:type="dxa"/>
            <w:tcBorders>
              <w:top w:val="nil"/>
              <w:left w:val="single" w:sz="4" w:space="0" w:color="auto"/>
              <w:bottom w:val="nil"/>
              <w:right w:val="single" w:sz="6" w:space="0" w:color="auto"/>
            </w:tcBorders>
          </w:tcPr>
          <w:p w14:paraId="55046770" w14:textId="77777777" w:rsidR="00EE5860" w:rsidRPr="00441CD0" w:rsidRDefault="00EE5860" w:rsidP="00BB0E1F">
            <w:pPr>
              <w:pStyle w:val="TAC"/>
            </w:pPr>
          </w:p>
        </w:tc>
      </w:tr>
      <w:tr w:rsidR="00EE5860" w:rsidRPr="00441CD0" w14:paraId="6C46C129" w14:textId="77777777" w:rsidTr="00F512A9">
        <w:trPr>
          <w:jc w:val="center"/>
        </w:trPr>
        <w:tc>
          <w:tcPr>
            <w:tcW w:w="151" w:type="dxa"/>
            <w:tcBorders>
              <w:top w:val="nil"/>
              <w:left w:val="single" w:sz="6" w:space="0" w:color="auto"/>
              <w:bottom w:val="single" w:sz="4" w:space="0" w:color="auto"/>
              <w:right w:val="nil"/>
            </w:tcBorders>
          </w:tcPr>
          <w:p w14:paraId="378A220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4800B1" w14:textId="77777777" w:rsidR="00EE5860" w:rsidRPr="00441CD0" w:rsidRDefault="00EE5860" w:rsidP="00BB0E1F">
            <w:pPr>
              <w:pStyle w:val="TAC"/>
            </w:pPr>
            <w:r w:rsidRPr="00441CD0">
              <w:rPr>
                <w:lang w:val="en-US"/>
              </w:rPr>
              <w:t>5</w:t>
            </w:r>
            <w:r w:rsidRPr="00441CD0">
              <w:t xml:space="preserve"> to </w:t>
            </w:r>
            <w:r w:rsidRPr="00441CD0">
              <w:rPr>
                <w:lang w:val="en-US"/>
              </w:rPr>
              <w:t>6</w:t>
            </w:r>
          </w:p>
        </w:tc>
        <w:tc>
          <w:tcPr>
            <w:tcW w:w="4703" w:type="dxa"/>
            <w:gridSpan w:val="8"/>
            <w:tcBorders>
              <w:top w:val="single" w:sz="4" w:space="0" w:color="auto"/>
              <w:left w:val="single" w:sz="4" w:space="0" w:color="auto"/>
              <w:bottom w:val="single" w:sz="4" w:space="0" w:color="auto"/>
              <w:right w:val="single" w:sz="4" w:space="0" w:color="auto"/>
            </w:tcBorders>
            <w:hideMark/>
          </w:tcPr>
          <w:p w14:paraId="6A4F6F33" w14:textId="77777777" w:rsidR="00EE5860" w:rsidRPr="00441CD0" w:rsidRDefault="00EE5860" w:rsidP="00BB0E1F">
            <w:pPr>
              <w:pStyle w:val="TAC"/>
            </w:pPr>
            <w:r w:rsidRPr="00441CD0">
              <w:t>Type of the offending IE</w:t>
            </w:r>
          </w:p>
        </w:tc>
        <w:tc>
          <w:tcPr>
            <w:tcW w:w="588" w:type="dxa"/>
            <w:tcBorders>
              <w:top w:val="nil"/>
              <w:left w:val="single" w:sz="4" w:space="0" w:color="auto"/>
              <w:bottom w:val="single" w:sz="4" w:space="0" w:color="auto"/>
              <w:right w:val="single" w:sz="6" w:space="0" w:color="auto"/>
            </w:tcBorders>
          </w:tcPr>
          <w:p w14:paraId="0469DCC2" w14:textId="77777777" w:rsidR="00EE5860" w:rsidRPr="00441CD0" w:rsidRDefault="00EE5860" w:rsidP="00BB0E1F">
            <w:pPr>
              <w:pStyle w:val="TAC"/>
            </w:pPr>
          </w:p>
        </w:tc>
      </w:tr>
    </w:tbl>
    <w:p w14:paraId="716D350E" w14:textId="77777777" w:rsidR="00EE5860" w:rsidRPr="00441CD0" w:rsidRDefault="00EE5860" w:rsidP="00EE5860">
      <w:pPr>
        <w:pStyle w:val="TF"/>
      </w:pPr>
      <w:r w:rsidRPr="00441CD0">
        <w:t>Figure 8.</w:t>
      </w:r>
      <w:r w:rsidRPr="00441CD0">
        <w:rPr>
          <w:lang w:val="en-US"/>
        </w:rPr>
        <w:t>2.22</w:t>
      </w:r>
      <w:r w:rsidRPr="00441CD0">
        <w:t>-1: Offending IE</w:t>
      </w:r>
    </w:p>
    <w:p w14:paraId="05996156" w14:textId="77777777" w:rsidR="00EE5860" w:rsidRPr="00441CD0" w:rsidRDefault="00EE5860" w:rsidP="00EE5860">
      <w:r w:rsidRPr="00441CD0">
        <w:t>The offending IE shall contain a mandatory IE type, if the rejection is due to a conditional or mandatory IE is faulty or missing.</w:t>
      </w:r>
    </w:p>
    <w:p w14:paraId="6837CE79" w14:textId="77777777" w:rsidR="00EE5860" w:rsidRPr="00441CD0" w:rsidRDefault="00EE5860" w:rsidP="00EE5860">
      <w:pPr>
        <w:pStyle w:val="Heading3"/>
      </w:pPr>
      <w:bookmarkStart w:id="5255" w:name="_Toc19717368"/>
      <w:bookmarkStart w:id="5256" w:name="_Toc27490869"/>
      <w:bookmarkStart w:id="5257" w:name="_Toc27557162"/>
      <w:bookmarkStart w:id="5258" w:name="_Toc27724079"/>
      <w:bookmarkStart w:id="5259" w:name="_Toc36031153"/>
      <w:bookmarkStart w:id="5260" w:name="_Toc36043073"/>
      <w:bookmarkStart w:id="5261" w:name="_Toc36814398"/>
      <w:bookmarkStart w:id="5262" w:name="_Toc44689256"/>
      <w:bookmarkStart w:id="5263" w:name="_Toc44924010"/>
      <w:bookmarkStart w:id="5264" w:name="_Toc51860980"/>
      <w:bookmarkStart w:id="5265" w:name="_Toc57930751"/>
      <w:bookmarkStart w:id="5266" w:name="_Toc57931381"/>
      <w:bookmarkStart w:id="5267" w:name="_Toc67499773"/>
      <w:r w:rsidRPr="00441CD0">
        <w:t>8.</w:t>
      </w:r>
      <w:r w:rsidRPr="00441CD0">
        <w:rPr>
          <w:lang w:val="en-US"/>
        </w:rPr>
        <w:t>2.23</w:t>
      </w:r>
      <w:r w:rsidRPr="00441CD0">
        <w:tab/>
        <w:t>Forwarding Policy</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3FF8D492" w14:textId="77777777" w:rsidR="00EE5860" w:rsidRPr="00441CD0" w:rsidRDefault="00EE5860" w:rsidP="00EE5860">
      <w:pPr>
        <w:rPr>
          <w:lang w:eastAsia="zh-CN"/>
        </w:rPr>
      </w:pPr>
      <w:r w:rsidRPr="00441CD0">
        <w:t xml:space="preserve">The </w:t>
      </w:r>
      <w:r w:rsidRPr="00441CD0">
        <w:rPr>
          <w:lang w:val="en-US" w:eastAsia="zh-CN"/>
        </w:rPr>
        <w:t>Forwarding Policy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8.2.23-1</w:t>
      </w:r>
      <w:r w:rsidRPr="00441CD0">
        <w:rPr>
          <w:lang w:eastAsia="ja-JP"/>
        </w:rPr>
        <w:t xml:space="preserve">. </w:t>
      </w:r>
      <w:r w:rsidRPr="00441CD0">
        <w:rPr>
          <w:lang w:eastAsia="zh-CN"/>
        </w:rPr>
        <w:t>It indicates a specific forwarding policy to apply to packets.</w:t>
      </w:r>
    </w:p>
    <w:p w14:paraId="47FFABF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E910AE1" w14:textId="77777777" w:rsidTr="00BB0E1F">
        <w:trPr>
          <w:jc w:val="center"/>
        </w:trPr>
        <w:tc>
          <w:tcPr>
            <w:tcW w:w="151" w:type="dxa"/>
            <w:tcBorders>
              <w:top w:val="single" w:sz="6" w:space="0" w:color="auto"/>
              <w:left w:val="single" w:sz="6" w:space="0" w:color="auto"/>
              <w:bottom w:val="nil"/>
              <w:right w:val="nil"/>
            </w:tcBorders>
          </w:tcPr>
          <w:p w14:paraId="36763000"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4C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B9FC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37AA67" w14:textId="77777777" w:rsidR="00EE5860" w:rsidRPr="00441CD0" w:rsidRDefault="00EE5860" w:rsidP="00BB0E1F">
            <w:pPr>
              <w:pStyle w:val="TAC"/>
            </w:pPr>
          </w:p>
        </w:tc>
      </w:tr>
      <w:tr w:rsidR="00EE5860" w:rsidRPr="00441CD0" w14:paraId="78D8D904" w14:textId="77777777" w:rsidTr="00BB0E1F">
        <w:trPr>
          <w:jc w:val="center"/>
        </w:trPr>
        <w:tc>
          <w:tcPr>
            <w:tcW w:w="151" w:type="dxa"/>
            <w:tcBorders>
              <w:top w:val="nil"/>
              <w:left w:val="single" w:sz="6" w:space="0" w:color="auto"/>
              <w:bottom w:val="nil"/>
              <w:right w:val="nil"/>
            </w:tcBorders>
          </w:tcPr>
          <w:p w14:paraId="4D5B554B" w14:textId="77777777" w:rsidR="00EE5860" w:rsidRPr="00441CD0" w:rsidRDefault="00EE5860" w:rsidP="00BB0E1F">
            <w:pPr>
              <w:pStyle w:val="TAC"/>
            </w:pPr>
          </w:p>
        </w:tc>
        <w:tc>
          <w:tcPr>
            <w:tcW w:w="1104" w:type="dxa"/>
            <w:tcBorders>
              <w:top w:val="nil"/>
              <w:left w:val="nil"/>
              <w:bottom w:val="nil"/>
              <w:right w:val="nil"/>
            </w:tcBorders>
            <w:hideMark/>
          </w:tcPr>
          <w:p w14:paraId="43E40C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EB952C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A842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10DAC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1A5D8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675A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1F8CC1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BAB2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55CB7A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FF2FC8" w14:textId="77777777" w:rsidR="00EE5860" w:rsidRPr="00441CD0" w:rsidRDefault="00EE5860" w:rsidP="00BB0E1F">
            <w:pPr>
              <w:pStyle w:val="TAC"/>
            </w:pPr>
          </w:p>
        </w:tc>
      </w:tr>
      <w:tr w:rsidR="00EE5860" w:rsidRPr="00441CD0" w14:paraId="6D2753C1" w14:textId="77777777" w:rsidTr="00BB0E1F">
        <w:trPr>
          <w:jc w:val="center"/>
        </w:trPr>
        <w:tc>
          <w:tcPr>
            <w:tcW w:w="151" w:type="dxa"/>
            <w:tcBorders>
              <w:top w:val="nil"/>
              <w:left w:val="single" w:sz="6" w:space="0" w:color="auto"/>
              <w:bottom w:val="nil"/>
              <w:right w:val="nil"/>
            </w:tcBorders>
          </w:tcPr>
          <w:p w14:paraId="320A705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84A1D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C413541" w14:textId="77777777" w:rsidR="00EE5860" w:rsidRPr="00441CD0" w:rsidRDefault="00EE5860" w:rsidP="00BB0E1F">
            <w:pPr>
              <w:pStyle w:val="TAC"/>
            </w:pPr>
            <w:r w:rsidRPr="00441CD0">
              <w:t>Type = 41 (decimal)</w:t>
            </w:r>
          </w:p>
        </w:tc>
        <w:tc>
          <w:tcPr>
            <w:tcW w:w="588" w:type="dxa"/>
            <w:tcBorders>
              <w:top w:val="nil"/>
              <w:left w:val="single" w:sz="4" w:space="0" w:color="auto"/>
              <w:bottom w:val="nil"/>
              <w:right w:val="single" w:sz="6" w:space="0" w:color="auto"/>
            </w:tcBorders>
          </w:tcPr>
          <w:p w14:paraId="4CA4E663" w14:textId="77777777" w:rsidR="00EE5860" w:rsidRPr="00441CD0" w:rsidRDefault="00EE5860" w:rsidP="00BB0E1F">
            <w:pPr>
              <w:pStyle w:val="TAC"/>
            </w:pPr>
          </w:p>
        </w:tc>
      </w:tr>
      <w:tr w:rsidR="00EE5860" w:rsidRPr="00441CD0" w14:paraId="6C6E5894" w14:textId="77777777" w:rsidTr="00BB0E1F">
        <w:trPr>
          <w:jc w:val="center"/>
        </w:trPr>
        <w:tc>
          <w:tcPr>
            <w:tcW w:w="151" w:type="dxa"/>
            <w:tcBorders>
              <w:top w:val="nil"/>
              <w:left w:val="single" w:sz="6" w:space="0" w:color="auto"/>
              <w:bottom w:val="nil"/>
              <w:right w:val="nil"/>
            </w:tcBorders>
          </w:tcPr>
          <w:p w14:paraId="18C5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8E5BA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5F0B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588EE1" w14:textId="77777777" w:rsidR="00EE5860" w:rsidRPr="00441CD0" w:rsidRDefault="00EE5860" w:rsidP="00BB0E1F">
            <w:pPr>
              <w:pStyle w:val="TAC"/>
            </w:pPr>
          </w:p>
        </w:tc>
      </w:tr>
      <w:tr w:rsidR="00EE5860" w:rsidRPr="00441CD0" w14:paraId="1E2B5D7B" w14:textId="77777777" w:rsidTr="00BB0E1F">
        <w:trPr>
          <w:jc w:val="center"/>
        </w:trPr>
        <w:tc>
          <w:tcPr>
            <w:tcW w:w="151" w:type="dxa"/>
            <w:tcBorders>
              <w:top w:val="nil"/>
              <w:left w:val="single" w:sz="6" w:space="0" w:color="auto"/>
              <w:bottom w:val="nil"/>
              <w:right w:val="nil"/>
            </w:tcBorders>
          </w:tcPr>
          <w:p w14:paraId="60491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DB48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6D79CFDC" w14:textId="77777777" w:rsidR="00EE5860" w:rsidRPr="00441CD0" w:rsidRDefault="00EE5860" w:rsidP="00BB0E1F">
            <w:pPr>
              <w:pStyle w:val="TAC"/>
              <w:rPr>
                <w:lang w:eastAsia="zh-CN"/>
              </w:rPr>
            </w:pPr>
            <w:r w:rsidRPr="00441CD0">
              <w:rPr>
                <w:lang w:eastAsia="zh-CN"/>
              </w:rPr>
              <w:t>Forwarding Policy Identifier Length</w:t>
            </w:r>
          </w:p>
        </w:tc>
        <w:tc>
          <w:tcPr>
            <w:tcW w:w="588" w:type="dxa"/>
            <w:tcBorders>
              <w:top w:val="nil"/>
              <w:left w:val="single" w:sz="4" w:space="0" w:color="auto"/>
              <w:bottom w:val="nil"/>
              <w:right w:val="single" w:sz="6" w:space="0" w:color="auto"/>
            </w:tcBorders>
          </w:tcPr>
          <w:p w14:paraId="752817F1" w14:textId="77777777" w:rsidR="00EE5860" w:rsidRPr="00441CD0" w:rsidRDefault="00EE5860" w:rsidP="00BB0E1F">
            <w:pPr>
              <w:pStyle w:val="TAC"/>
            </w:pPr>
          </w:p>
        </w:tc>
      </w:tr>
      <w:tr w:rsidR="00EE5860" w:rsidRPr="00441CD0" w14:paraId="63696D40" w14:textId="77777777" w:rsidTr="00BB0E1F">
        <w:trPr>
          <w:jc w:val="center"/>
        </w:trPr>
        <w:tc>
          <w:tcPr>
            <w:tcW w:w="151" w:type="dxa"/>
            <w:tcBorders>
              <w:top w:val="nil"/>
              <w:left w:val="single" w:sz="6" w:space="0" w:color="auto"/>
              <w:bottom w:val="nil"/>
              <w:right w:val="nil"/>
            </w:tcBorders>
          </w:tcPr>
          <w:p w14:paraId="00AE04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00291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j to k </w:t>
            </w:r>
          </w:p>
        </w:tc>
        <w:tc>
          <w:tcPr>
            <w:tcW w:w="4708" w:type="dxa"/>
            <w:gridSpan w:val="8"/>
            <w:tcBorders>
              <w:top w:val="single" w:sz="4" w:space="0" w:color="auto"/>
              <w:left w:val="single" w:sz="4" w:space="0" w:color="auto"/>
              <w:bottom w:val="single" w:sz="4" w:space="0" w:color="auto"/>
              <w:right w:val="single" w:sz="4" w:space="0" w:color="auto"/>
            </w:tcBorders>
            <w:hideMark/>
          </w:tcPr>
          <w:p w14:paraId="3434BF75" w14:textId="77777777" w:rsidR="00EE5860" w:rsidRPr="00441CD0" w:rsidRDefault="00EE5860" w:rsidP="00BB0E1F">
            <w:pPr>
              <w:pStyle w:val="TAC"/>
              <w:rPr>
                <w:lang w:eastAsia="zh-CN"/>
              </w:rPr>
            </w:pPr>
            <w:r w:rsidRPr="00441CD0">
              <w:rPr>
                <w:lang w:eastAsia="zh-CN"/>
              </w:rPr>
              <w:t>Forwarding Policy Identifier</w:t>
            </w:r>
          </w:p>
        </w:tc>
        <w:tc>
          <w:tcPr>
            <w:tcW w:w="588" w:type="dxa"/>
            <w:tcBorders>
              <w:top w:val="nil"/>
              <w:left w:val="single" w:sz="4" w:space="0" w:color="auto"/>
              <w:bottom w:val="nil"/>
              <w:right w:val="single" w:sz="6" w:space="0" w:color="auto"/>
            </w:tcBorders>
          </w:tcPr>
          <w:p w14:paraId="66A1ACA7" w14:textId="77777777" w:rsidR="00EE5860" w:rsidRPr="00441CD0" w:rsidRDefault="00EE5860" w:rsidP="00BB0E1F">
            <w:pPr>
              <w:pStyle w:val="TAC"/>
            </w:pPr>
          </w:p>
        </w:tc>
      </w:tr>
      <w:tr w:rsidR="00EE5860" w:rsidRPr="00441CD0" w14:paraId="60C9FDA2" w14:textId="77777777" w:rsidTr="00BB0E1F">
        <w:trPr>
          <w:jc w:val="center"/>
        </w:trPr>
        <w:tc>
          <w:tcPr>
            <w:tcW w:w="151" w:type="dxa"/>
            <w:tcBorders>
              <w:top w:val="nil"/>
              <w:left w:val="single" w:sz="6" w:space="0" w:color="auto"/>
              <w:bottom w:val="single" w:sz="4" w:space="0" w:color="auto"/>
              <w:right w:val="nil"/>
            </w:tcBorders>
          </w:tcPr>
          <w:p w14:paraId="5E912C0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2530B72" w14:textId="77777777" w:rsidR="00EE5860" w:rsidRPr="00441CD0" w:rsidRDefault="00EE5860" w:rsidP="00BB0E1F">
            <w:pPr>
              <w:pStyle w:val="TAC"/>
            </w:pPr>
            <w:r w:rsidRPr="00441CD0">
              <w:rPr>
                <w:lang w:eastAsia="zh-CN"/>
              </w:rPr>
              <w:t>m</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6EAD46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E351E8" w14:textId="77777777" w:rsidR="00EE5860" w:rsidRPr="00441CD0" w:rsidRDefault="00EE5860" w:rsidP="00BB0E1F">
            <w:pPr>
              <w:pStyle w:val="TAC"/>
              <w:rPr>
                <w:lang w:val="x-none"/>
              </w:rPr>
            </w:pPr>
          </w:p>
        </w:tc>
      </w:tr>
    </w:tbl>
    <w:p w14:paraId="40140D3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23</w:t>
      </w:r>
      <w:r w:rsidRPr="00441CD0">
        <w:rPr>
          <w:lang w:eastAsia="zh-CN"/>
        </w:rPr>
        <w:t>-</w:t>
      </w:r>
      <w:r w:rsidRPr="00441CD0">
        <w:rPr>
          <w:lang w:eastAsia="ja-JP"/>
        </w:rPr>
        <w:t>1</w:t>
      </w:r>
      <w:r w:rsidRPr="00441CD0">
        <w:t xml:space="preserve">: </w:t>
      </w:r>
      <w:r w:rsidRPr="00441CD0">
        <w:rPr>
          <w:lang w:eastAsia="ja-JP"/>
        </w:rPr>
        <w:t>Forwarding Policy</w:t>
      </w:r>
    </w:p>
    <w:p w14:paraId="5C4BB6E5" w14:textId="77777777" w:rsidR="00EE5860" w:rsidRPr="00441CD0" w:rsidRDefault="00EE5860" w:rsidP="00EE5860">
      <w:r w:rsidRPr="00441CD0">
        <w:t>The Forwarding Policy Identifier Length shall indicate the length of the Forwarding Policy Identifier.</w:t>
      </w:r>
    </w:p>
    <w:p w14:paraId="5FB446B5" w14:textId="77777777" w:rsidR="00EE5860" w:rsidRPr="00441CD0" w:rsidRDefault="00EE5860" w:rsidP="00EE5860">
      <w:r w:rsidRPr="00441CD0">
        <w:t>The Forwarding Policy Identifier shall be encoded as an Octet String containing a reference to a pre-configured Forwarding Policy in the UP function, with a maximum length of 255 octets.</w:t>
      </w:r>
    </w:p>
    <w:p w14:paraId="22096D97" w14:textId="77777777" w:rsidR="00EE5860" w:rsidRPr="00441CD0" w:rsidRDefault="00EE5860" w:rsidP="00EE5860">
      <w:pPr>
        <w:pStyle w:val="Heading3"/>
      </w:pPr>
      <w:bookmarkStart w:id="5268" w:name="_Toc19717369"/>
      <w:bookmarkStart w:id="5269" w:name="_Toc27490870"/>
      <w:bookmarkStart w:id="5270" w:name="_Toc27557163"/>
      <w:bookmarkStart w:id="5271" w:name="_Toc27724080"/>
      <w:bookmarkStart w:id="5272" w:name="_Toc36031154"/>
      <w:bookmarkStart w:id="5273" w:name="_Toc36043074"/>
      <w:bookmarkStart w:id="5274" w:name="_Toc36814399"/>
      <w:bookmarkStart w:id="5275" w:name="_Toc44689257"/>
      <w:bookmarkStart w:id="5276" w:name="_Toc44924011"/>
      <w:bookmarkStart w:id="5277" w:name="_Toc51860981"/>
      <w:bookmarkStart w:id="5278" w:name="_Toc57930752"/>
      <w:bookmarkStart w:id="5279" w:name="_Toc57931382"/>
      <w:bookmarkStart w:id="5280" w:name="_Toc67499774"/>
      <w:r w:rsidRPr="00441CD0">
        <w:t>8.</w:t>
      </w:r>
      <w:r w:rsidRPr="00441CD0">
        <w:rPr>
          <w:lang w:val="en-US"/>
        </w:rPr>
        <w:t>2.24</w:t>
      </w:r>
      <w:r w:rsidRPr="00441CD0">
        <w:tab/>
        <w:t>Destination Interface</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5EBDF98B" w14:textId="77777777" w:rsidR="00EE5860" w:rsidRPr="00441CD0" w:rsidRDefault="00EE5860" w:rsidP="00EE5860">
      <w:pPr>
        <w:rPr>
          <w:lang w:eastAsia="zh-CN"/>
        </w:rPr>
      </w:pPr>
      <w:r w:rsidRPr="00441CD0">
        <w:t xml:space="preserve">The </w:t>
      </w:r>
      <w:r w:rsidRPr="00441CD0">
        <w:rPr>
          <w:lang w:val="en-US" w:eastAsia="zh-CN"/>
        </w:rPr>
        <w:t>Destination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8.2.24-1</w:t>
      </w:r>
      <w:r w:rsidRPr="00441CD0">
        <w:rPr>
          <w:lang w:eastAsia="ja-JP"/>
        </w:rPr>
        <w:t xml:space="preserve">. </w:t>
      </w:r>
      <w:r w:rsidRPr="00441CD0">
        <w:rPr>
          <w:lang w:eastAsia="zh-CN"/>
        </w:rPr>
        <w:t xml:space="preserve">It indicates </w:t>
      </w:r>
      <w:r w:rsidRPr="00441CD0">
        <w:t>the type of the interface towards which an outgoing packet is sent</w:t>
      </w:r>
      <w:r w:rsidRPr="00441CD0">
        <w:rPr>
          <w:lang w:eastAsia="zh-CN"/>
        </w:rPr>
        <w:t>.</w:t>
      </w:r>
    </w:p>
    <w:p w14:paraId="391B327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4939EBA" w14:textId="77777777" w:rsidTr="00BB0E1F">
        <w:trPr>
          <w:jc w:val="center"/>
        </w:trPr>
        <w:tc>
          <w:tcPr>
            <w:tcW w:w="151" w:type="dxa"/>
            <w:tcBorders>
              <w:top w:val="single" w:sz="6" w:space="0" w:color="auto"/>
              <w:left w:val="single" w:sz="6" w:space="0" w:color="auto"/>
              <w:bottom w:val="nil"/>
              <w:right w:val="nil"/>
            </w:tcBorders>
          </w:tcPr>
          <w:p w14:paraId="636C11CA" w14:textId="77777777" w:rsidR="00EE5860" w:rsidRPr="00441CD0" w:rsidRDefault="00EE5860" w:rsidP="00BB0E1F">
            <w:pPr>
              <w:pStyle w:val="TAC"/>
            </w:pPr>
          </w:p>
        </w:tc>
        <w:tc>
          <w:tcPr>
            <w:tcW w:w="1104" w:type="dxa"/>
            <w:tcBorders>
              <w:top w:val="single" w:sz="6" w:space="0" w:color="auto"/>
              <w:left w:val="nil"/>
              <w:bottom w:val="nil"/>
              <w:right w:val="nil"/>
            </w:tcBorders>
          </w:tcPr>
          <w:p w14:paraId="43F357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6965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5DB273" w14:textId="77777777" w:rsidR="00EE5860" w:rsidRPr="00441CD0" w:rsidRDefault="00EE5860" w:rsidP="00BB0E1F">
            <w:pPr>
              <w:pStyle w:val="TAC"/>
            </w:pPr>
          </w:p>
        </w:tc>
      </w:tr>
      <w:tr w:rsidR="00EE5860" w:rsidRPr="00441CD0" w14:paraId="3D201B83" w14:textId="77777777" w:rsidTr="00BB0E1F">
        <w:trPr>
          <w:jc w:val="center"/>
        </w:trPr>
        <w:tc>
          <w:tcPr>
            <w:tcW w:w="151" w:type="dxa"/>
            <w:tcBorders>
              <w:top w:val="nil"/>
              <w:left w:val="single" w:sz="6" w:space="0" w:color="auto"/>
              <w:bottom w:val="nil"/>
              <w:right w:val="nil"/>
            </w:tcBorders>
          </w:tcPr>
          <w:p w14:paraId="4E3CFAD8" w14:textId="77777777" w:rsidR="00EE5860" w:rsidRPr="00441CD0" w:rsidRDefault="00EE5860" w:rsidP="00BB0E1F">
            <w:pPr>
              <w:pStyle w:val="TAC"/>
            </w:pPr>
          </w:p>
        </w:tc>
        <w:tc>
          <w:tcPr>
            <w:tcW w:w="1104" w:type="dxa"/>
            <w:tcBorders>
              <w:top w:val="nil"/>
              <w:left w:val="nil"/>
              <w:bottom w:val="nil"/>
              <w:right w:val="nil"/>
            </w:tcBorders>
            <w:hideMark/>
          </w:tcPr>
          <w:p w14:paraId="14700F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A1FE0A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3FAFD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E3A65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19AD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74F1E4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49454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F3E3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7ADB5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13DDBA6" w14:textId="77777777" w:rsidR="00EE5860" w:rsidRPr="00441CD0" w:rsidRDefault="00EE5860" w:rsidP="00BB0E1F">
            <w:pPr>
              <w:pStyle w:val="TAC"/>
            </w:pPr>
          </w:p>
        </w:tc>
      </w:tr>
      <w:tr w:rsidR="00EE5860" w:rsidRPr="00441CD0" w14:paraId="03739D57" w14:textId="77777777" w:rsidTr="00BB0E1F">
        <w:trPr>
          <w:jc w:val="center"/>
        </w:trPr>
        <w:tc>
          <w:tcPr>
            <w:tcW w:w="151" w:type="dxa"/>
            <w:tcBorders>
              <w:top w:val="nil"/>
              <w:left w:val="single" w:sz="6" w:space="0" w:color="auto"/>
              <w:bottom w:val="nil"/>
              <w:right w:val="nil"/>
            </w:tcBorders>
          </w:tcPr>
          <w:p w14:paraId="13CC50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476FF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F9F920C" w14:textId="77777777" w:rsidR="00EE5860" w:rsidRPr="00441CD0" w:rsidRDefault="00EE5860" w:rsidP="00BB0E1F">
            <w:pPr>
              <w:pStyle w:val="TAC"/>
            </w:pPr>
            <w:r w:rsidRPr="00441CD0">
              <w:t xml:space="preserve">Type = </w:t>
            </w:r>
            <w:r w:rsidRPr="00441CD0">
              <w:rPr>
                <w:lang w:val="sv-SE"/>
              </w:rPr>
              <w:t>42</w:t>
            </w:r>
            <w:r w:rsidRPr="00441CD0">
              <w:t xml:space="preserve"> (decimal)</w:t>
            </w:r>
          </w:p>
        </w:tc>
        <w:tc>
          <w:tcPr>
            <w:tcW w:w="588" w:type="dxa"/>
            <w:tcBorders>
              <w:top w:val="nil"/>
              <w:left w:val="single" w:sz="4" w:space="0" w:color="auto"/>
              <w:bottom w:val="nil"/>
              <w:right w:val="single" w:sz="6" w:space="0" w:color="auto"/>
            </w:tcBorders>
          </w:tcPr>
          <w:p w14:paraId="57B2DA75" w14:textId="77777777" w:rsidR="00EE5860" w:rsidRPr="00441CD0" w:rsidRDefault="00EE5860" w:rsidP="00BB0E1F">
            <w:pPr>
              <w:pStyle w:val="TAC"/>
            </w:pPr>
          </w:p>
        </w:tc>
      </w:tr>
      <w:tr w:rsidR="00EE5860" w:rsidRPr="00441CD0" w14:paraId="0C0C4740" w14:textId="77777777" w:rsidTr="00BB0E1F">
        <w:trPr>
          <w:jc w:val="center"/>
        </w:trPr>
        <w:tc>
          <w:tcPr>
            <w:tcW w:w="151" w:type="dxa"/>
            <w:tcBorders>
              <w:top w:val="nil"/>
              <w:left w:val="single" w:sz="6" w:space="0" w:color="auto"/>
              <w:bottom w:val="nil"/>
              <w:right w:val="nil"/>
            </w:tcBorders>
          </w:tcPr>
          <w:p w14:paraId="0567B6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C2A0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3A179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C4C6D3" w14:textId="77777777" w:rsidR="00EE5860" w:rsidRPr="00441CD0" w:rsidRDefault="00EE5860" w:rsidP="00BB0E1F">
            <w:pPr>
              <w:pStyle w:val="TAC"/>
            </w:pPr>
          </w:p>
        </w:tc>
      </w:tr>
      <w:tr w:rsidR="00EE5860" w:rsidRPr="00441CD0" w14:paraId="16F86A25" w14:textId="77777777" w:rsidTr="00BB0E1F">
        <w:trPr>
          <w:jc w:val="center"/>
        </w:trPr>
        <w:tc>
          <w:tcPr>
            <w:tcW w:w="151" w:type="dxa"/>
            <w:tcBorders>
              <w:top w:val="nil"/>
              <w:left w:val="single" w:sz="6" w:space="0" w:color="auto"/>
              <w:bottom w:val="nil"/>
              <w:right w:val="nil"/>
            </w:tcBorders>
          </w:tcPr>
          <w:p w14:paraId="4E1617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8B8F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45090782"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671DCB3"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592C63AB" w14:textId="77777777" w:rsidR="00EE5860" w:rsidRPr="00441CD0" w:rsidRDefault="00EE5860" w:rsidP="00BB0E1F">
            <w:pPr>
              <w:pStyle w:val="TAC"/>
            </w:pPr>
          </w:p>
        </w:tc>
      </w:tr>
      <w:tr w:rsidR="00EE5860" w:rsidRPr="00441CD0" w14:paraId="152B6843" w14:textId="77777777" w:rsidTr="00BB0E1F">
        <w:trPr>
          <w:jc w:val="center"/>
        </w:trPr>
        <w:tc>
          <w:tcPr>
            <w:tcW w:w="151" w:type="dxa"/>
            <w:tcBorders>
              <w:top w:val="nil"/>
              <w:left w:val="single" w:sz="6" w:space="0" w:color="auto"/>
              <w:bottom w:val="single" w:sz="4" w:space="0" w:color="auto"/>
              <w:right w:val="nil"/>
            </w:tcBorders>
          </w:tcPr>
          <w:p w14:paraId="530CCAC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CCD37F9"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E91DF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52EF2F5" w14:textId="77777777" w:rsidR="00EE5860" w:rsidRPr="00441CD0" w:rsidRDefault="00EE5860" w:rsidP="00BB0E1F">
            <w:pPr>
              <w:pStyle w:val="TAC"/>
              <w:rPr>
                <w:lang w:val="x-none"/>
              </w:rPr>
            </w:pPr>
          </w:p>
        </w:tc>
      </w:tr>
    </w:tbl>
    <w:p w14:paraId="3D4BA23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2.24</w:t>
      </w:r>
      <w:r w:rsidRPr="00441CD0">
        <w:rPr>
          <w:lang w:eastAsia="zh-CN"/>
        </w:rPr>
        <w:t>-</w:t>
      </w:r>
      <w:r w:rsidRPr="00441CD0">
        <w:rPr>
          <w:lang w:eastAsia="ja-JP"/>
        </w:rPr>
        <w:t>1</w:t>
      </w:r>
      <w:r w:rsidRPr="00441CD0">
        <w:t xml:space="preserve">: </w:t>
      </w:r>
      <w:r w:rsidRPr="00441CD0">
        <w:rPr>
          <w:lang w:eastAsia="ja-JP"/>
        </w:rPr>
        <w:t>Destination Interface</w:t>
      </w:r>
    </w:p>
    <w:p w14:paraId="199AE396" w14:textId="77777777" w:rsidR="00EE5860" w:rsidRPr="00441CD0" w:rsidRDefault="00EE5860" w:rsidP="00EE5860">
      <w:r w:rsidRPr="00441CD0">
        <w:t>The Interface value shall be encoded as a 4 bits binary integer as specified in Table 8.2.24-1.</w:t>
      </w:r>
    </w:p>
    <w:p w14:paraId="6619AF88" w14:textId="77777777" w:rsidR="00EE5860" w:rsidRPr="00441CD0" w:rsidRDefault="00EE5860" w:rsidP="00EE5860">
      <w:pPr>
        <w:pStyle w:val="TH"/>
      </w:pPr>
      <w:r w:rsidRPr="00441CD0">
        <w:t>Table 8.2.24</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6FF6109"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6FDD89"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18927E2E" w14:textId="77777777" w:rsidR="00EE5860" w:rsidRPr="00441CD0" w:rsidRDefault="00EE5860" w:rsidP="00BB0E1F">
            <w:pPr>
              <w:pStyle w:val="TAH"/>
              <w:ind w:left="567"/>
              <w:jc w:val="left"/>
            </w:pPr>
            <w:r w:rsidRPr="00441CD0">
              <w:t>Values (Decimal)</w:t>
            </w:r>
          </w:p>
        </w:tc>
      </w:tr>
      <w:tr w:rsidR="00EE5860" w:rsidRPr="00441CD0" w14:paraId="581476A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3A7B33" w14:textId="77777777" w:rsidR="00EE5860" w:rsidRPr="00441CD0" w:rsidRDefault="00EE5860" w:rsidP="00BB0E1F">
            <w:pPr>
              <w:pStyle w:val="TAC"/>
              <w:jc w:val="left"/>
              <w:rPr>
                <w:lang w:eastAsia="zh-CN"/>
              </w:rPr>
            </w:pPr>
            <w:r w:rsidRPr="00441CD0">
              <w:rPr>
                <w:lang w:eastAsia="zh-CN"/>
              </w:rPr>
              <w:t>Access (NOTE 1, NOTE 3, NOTE 4)</w:t>
            </w:r>
          </w:p>
        </w:tc>
        <w:tc>
          <w:tcPr>
            <w:tcW w:w="3129" w:type="dxa"/>
            <w:tcBorders>
              <w:top w:val="single" w:sz="4" w:space="0" w:color="auto"/>
              <w:left w:val="single" w:sz="4" w:space="0" w:color="auto"/>
              <w:bottom w:val="single" w:sz="4" w:space="0" w:color="auto"/>
              <w:right w:val="single" w:sz="4" w:space="0" w:color="auto"/>
            </w:tcBorders>
            <w:hideMark/>
          </w:tcPr>
          <w:p w14:paraId="349520B4" w14:textId="77777777" w:rsidR="00EE5860" w:rsidRPr="00441CD0" w:rsidRDefault="00EE5860" w:rsidP="00BB0E1F">
            <w:pPr>
              <w:pStyle w:val="TAC"/>
              <w:rPr>
                <w:lang w:val="x-none"/>
              </w:rPr>
            </w:pPr>
            <w:r w:rsidRPr="00441CD0">
              <w:t>0</w:t>
            </w:r>
          </w:p>
        </w:tc>
      </w:tr>
      <w:tr w:rsidR="00EE5860" w:rsidRPr="00441CD0" w14:paraId="5DF0FD1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419AA29" w14:textId="77777777" w:rsidR="00EE5860" w:rsidRPr="00441CD0" w:rsidRDefault="00EE5860" w:rsidP="00BB0E1F">
            <w:pPr>
              <w:pStyle w:val="TAC"/>
              <w:jc w:val="left"/>
              <w:rPr>
                <w:lang w:val="sv-SE" w:eastAsia="zh-CN"/>
              </w:rPr>
            </w:pPr>
            <w:r w:rsidRPr="00441CD0">
              <w:rPr>
                <w:lang w:eastAsia="zh-CN"/>
              </w:rPr>
              <w:t>Core</w:t>
            </w:r>
            <w:r w:rsidRPr="00441CD0">
              <w:rPr>
                <w:lang w:val="sv-SE" w:eastAsia="zh-CN"/>
              </w:rPr>
              <w:t xml:space="preserve"> </w:t>
            </w:r>
            <w:r w:rsidRPr="00441CD0">
              <w:rPr>
                <w:lang w:eastAsia="zh-CN"/>
              </w:rPr>
              <w:t>(see NOTE 1)</w:t>
            </w:r>
          </w:p>
        </w:tc>
        <w:tc>
          <w:tcPr>
            <w:tcW w:w="3129" w:type="dxa"/>
            <w:tcBorders>
              <w:top w:val="single" w:sz="4" w:space="0" w:color="auto"/>
              <w:left w:val="single" w:sz="4" w:space="0" w:color="auto"/>
              <w:bottom w:val="single" w:sz="4" w:space="0" w:color="auto"/>
              <w:right w:val="single" w:sz="4" w:space="0" w:color="auto"/>
            </w:tcBorders>
            <w:hideMark/>
          </w:tcPr>
          <w:p w14:paraId="07A19C2C" w14:textId="77777777" w:rsidR="00EE5860" w:rsidRPr="00441CD0" w:rsidRDefault="00EE5860" w:rsidP="00BB0E1F">
            <w:pPr>
              <w:pStyle w:val="TAC"/>
              <w:rPr>
                <w:lang w:val="x-none"/>
              </w:rPr>
            </w:pPr>
            <w:r w:rsidRPr="00441CD0">
              <w:t>1</w:t>
            </w:r>
          </w:p>
        </w:tc>
      </w:tr>
      <w:tr w:rsidR="00EE5860" w:rsidRPr="00441CD0" w14:paraId="62D3C01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129D1D8" w14:textId="77777777" w:rsidR="00EE5860" w:rsidRPr="00441CD0" w:rsidRDefault="00EE5860" w:rsidP="00BB0E1F">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14:paraId="3C63FC53" w14:textId="77777777" w:rsidR="00EE5860" w:rsidRPr="00441CD0" w:rsidRDefault="00EE5860" w:rsidP="00BB0E1F">
            <w:pPr>
              <w:pStyle w:val="TAC"/>
            </w:pPr>
            <w:r w:rsidRPr="00441CD0">
              <w:rPr>
                <w:lang w:eastAsia="zh-CN"/>
              </w:rPr>
              <w:t>2</w:t>
            </w:r>
          </w:p>
        </w:tc>
      </w:tr>
      <w:tr w:rsidR="00EE5860" w:rsidRPr="00441CD0" w14:paraId="30E2A7C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07DF42B" w14:textId="77777777" w:rsidR="00EE5860" w:rsidRPr="00441CD0" w:rsidRDefault="00EE5860" w:rsidP="00BB0E1F">
            <w:pPr>
              <w:pStyle w:val="TAC"/>
              <w:jc w:val="left"/>
              <w:rPr>
                <w:lang w:eastAsia="zh-CN"/>
              </w:rPr>
            </w:pPr>
            <w:r w:rsidRPr="00441CD0">
              <w:rPr>
                <w:lang w:eastAsia="zh-CN"/>
              </w:rPr>
              <w:t>CP-</w:t>
            </w:r>
            <w:r w:rsidRPr="00441CD0">
              <w:rPr>
                <w:lang w:val="sv-SE" w:eastAsia="zh-CN"/>
              </w:rPr>
              <w:t xml:space="preserve"> F</w:t>
            </w:r>
            <w:r w:rsidRPr="00441CD0">
              <w:rPr>
                <w:lang w:eastAsia="zh-CN"/>
              </w:rPr>
              <w:t>unction</w:t>
            </w:r>
          </w:p>
        </w:tc>
        <w:tc>
          <w:tcPr>
            <w:tcW w:w="3129" w:type="dxa"/>
            <w:tcBorders>
              <w:top w:val="single" w:sz="4" w:space="0" w:color="auto"/>
              <w:left w:val="single" w:sz="4" w:space="0" w:color="auto"/>
              <w:bottom w:val="single" w:sz="4" w:space="0" w:color="auto"/>
              <w:right w:val="single" w:sz="4" w:space="0" w:color="auto"/>
            </w:tcBorders>
            <w:hideMark/>
          </w:tcPr>
          <w:p w14:paraId="2B0D1B72" w14:textId="77777777" w:rsidR="00EE5860" w:rsidRPr="00441CD0" w:rsidRDefault="00EE5860" w:rsidP="00BB0E1F">
            <w:pPr>
              <w:pStyle w:val="TAC"/>
              <w:rPr>
                <w:lang w:eastAsia="zh-CN"/>
              </w:rPr>
            </w:pPr>
            <w:r w:rsidRPr="00441CD0">
              <w:rPr>
                <w:lang w:eastAsia="zh-CN"/>
              </w:rPr>
              <w:t>3</w:t>
            </w:r>
          </w:p>
        </w:tc>
      </w:tr>
      <w:tr w:rsidR="00EE5860" w:rsidRPr="00441CD0" w14:paraId="6D62BE0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4B3C16" w14:textId="77777777" w:rsidR="00EE5860" w:rsidRPr="00441CD0" w:rsidRDefault="00EE5860" w:rsidP="00BB0E1F">
            <w:pPr>
              <w:pStyle w:val="TAC"/>
              <w:jc w:val="left"/>
              <w:rPr>
                <w:lang w:eastAsia="zh-CN"/>
              </w:rPr>
            </w:pPr>
            <w:r w:rsidRPr="00441CD0">
              <w:rPr>
                <w:lang w:eastAsia="zh-CN"/>
              </w:rPr>
              <w:t>LI Function (see NOTE 2)</w:t>
            </w:r>
          </w:p>
        </w:tc>
        <w:tc>
          <w:tcPr>
            <w:tcW w:w="3129" w:type="dxa"/>
            <w:tcBorders>
              <w:top w:val="single" w:sz="4" w:space="0" w:color="auto"/>
              <w:left w:val="single" w:sz="4" w:space="0" w:color="auto"/>
              <w:bottom w:val="single" w:sz="4" w:space="0" w:color="auto"/>
              <w:right w:val="single" w:sz="4" w:space="0" w:color="auto"/>
            </w:tcBorders>
            <w:hideMark/>
          </w:tcPr>
          <w:p w14:paraId="1B4CD3B6" w14:textId="77777777" w:rsidR="00EE5860" w:rsidRPr="00441CD0" w:rsidRDefault="00EE5860" w:rsidP="00BB0E1F">
            <w:pPr>
              <w:pStyle w:val="TAC"/>
              <w:rPr>
                <w:lang w:eastAsia="zh-CN"/>
              </w:rPr>
            </w:pPr>
            <w:r w:rsidRPr="00441CD0">
              <w:rPr>
                <w:lang w:eastAsia="zh-CN"/>
              </w:rPr>
              <w:t>4</w:t>
            </w:r>
          </w:p>
        </w:tc>
      </w:tr>
      <w:tr w:rsidR="00EE5860" w:rsidRPr="00441CD0" w14:paraId="5276FA6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0217D13"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1FC7E3B3" w14:textId="77777777" w:rsidR="00EE5860" w:rsidRPr="00441CD0" w:rsidRDefault="00EE5860" w:rsidP="00BB0E1F">
            <w:pPr>
              <w:pStyle w:val="TAC"/>
              <w:rPr>
                <w:lang w:eastAsia="zh-CN"/>
              </w:rPr>
            </w:pPr>
            <w:r w:rsidRPr="00441CD0">
              <w:rPr>
                <w:lang w:eastAsia="zh-CN"/>
              </w:rPr>
              <w:t>5</w:t>
            </w:r>
          </w:p>
        </w:tc>
      </w:tr>
      <w:tr w:rsidR="00EE5860" w:rsidRPr="00441CD0" w14:paraId="137689D1"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72433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F89C5CF" w14:textId="77777777" w:rsidR="00EE5860" w:rsidRPr="00441CD0" w:rsidRDefault="00EE5860" w:rsidP="00BB0E1F">
            <w:pPr>
              <w:pStyle w:val="TAC"/>
              <w:rPr>
                <w:lang w:eastAsia="zh-CN"/>
              </w:rPr>
            </w:pPr>
            <w:r w:rsidRPr="00441CD0">
              <w:rPr>
                <w:lang w:val="de-DE" w:eastAsia="zh-CN"/>
              </w:rPr>
              <w:t>6</w:t>
            </w:r>
            <w:r w:rsidRPr="00441CD0">
              <w:rPr>
                <w:lang w:eastAsia="zh-CN"/>
              </w:rPr>
              <w:t xml:space="preserve"> to 15</w:t>
            </w:r>
          </w:p>
        </w:tc>
      </w:tr>
      <w:tr w:rsidR="00EE5860" w:rsidRPr="00441CD0" w14:paraId="5D1FC572"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591D4E4" w14:textId="77777777" w:rsidR="00EE5860" w:rsidRPr="00441CD0" w:rsidRDefault="00EE5860" w:rsidP="00BB0E1F">
            <w:pPr>
              <w:pStyle w:val="TAN"/>
            </w:pPr>
            <w:r w:rsidRPr="00441CD0">
              <w:t>NOTE 1:</w:t>
            </w:r>
            <w:r w:rsidRPr="00441CD0">
              <w:tab/>
              <w:t>The "Access" and "Core" values denote a downlink and uplink traffic direction respectively.</w:t>
            </w:r>
          </w:p>
          <w:p w14:paraId="06A110FD" w14:textId="26DDE2A9" w:rsidR="00EE5860" w:rsidRPr="00441CD0" w:rsidRDefault="00EE5860" w:rsidP="00BB0E1F">
            <w:pPr>
              <w:pStyle w:val="TAN"/>
            </w:pPr>
            <w:r w:rsidRPr="00441CD0">
              <w:t>NOTE 2:</w:t>
            </w:r>
            <w:r w:rsidRPr="00441CD0">
              <w:tab/>
              <w:t xml:space="preserve">LI Function may denote an SX3LIF or an LMISF. See </w:t>
            </w:r>
            <w:r w:rsidR="00415C19" w:rsidRPr="00441CD0">
              <w:t>clause</w:t>
            </w:r>
            <w:r w:rsidR="00415C19">
              <w:t> </w:t>
            </w:r>
            <w:r w:rsidR="00415C19" w:rsidRPr="00441CD0">
              <w:t>5</w:t>
            </w:r>
            <w:r w:rsidRPr="00441CD0">
              <w:t>.7.</w:t>
            </w:r>
          </w:p>
          <w:p w14:paraId="6C156B6F" w14:textId="77777777" w:rsidR="00EE5860" w:rsidRPr="00441CD0" w:rsidRDefault="00EE5860" w:rsidP="00BB0E1F">
            <w:pPr>
              <w:pStyle w:val="TAN"/>
            </w:pPr>
            <w:r w:rsidRPr="00441CD0">
              <w:t>NOTE 3:</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p w14:paraId="0CC78401" w14:textId="77777777" w:rsidR="00EE5860" w:rsidRPr="00441CD0" w:rsidRDefault="00EE5860" w:rsidP="00BB0E1F">
            <w:pPr>
              <w:pStyle w:val="TAN"/>
            </w:pPr>
            <w:r w:rsidRPr="00441CD0">
              <w:t>NOTE 4:</w:t>
            </w:r>
            <w:r w:rsidRPr="00441CD0">
              <w:tab/>
              <w:t>For a HTTP redirection, the Source Interface in the PDR to match the uplink packets to be redirected and the Destination Interface in the FAR to enable the HTTP redirection shall both be set to "Access".</w:t>
            </w:r>
          </w:p>
        </w:tc>
      </w:tr>
    </w:tbl>
    <w:p w14:paraId="26E69143" w14:textId="77777777" w:rsidR="00EE5860" w:rsidRPr="00441CD0" w:rsidRDefault="00EE5860" w:rsidP="00EE5860">
      <w:pPr>
        <w:rPr>
          <w:noProof/>
        </w:rPr>
      </w:pPr>
    </w:p>
    <w:p w14:paraId="765F91ED" w14:textId="77777777" w:rsidR="00EE5860" w:rsidRPr="00441CD0" w:rsidRDefault="00EE5860" w:rsidP="00EE5860">
      <w:pPr>
        <w:pStyle w:val="Heading3"/>
      </w:pPr>
      <w:bookmarkStart w:id="5281" w:name="_Toc19717370"/>
      <w:bookmarkStart w:id="5282" w:name="_Toc27490871"/>
      <w:bookmarkStart w:id="5283" w:name="_Toc27557164"/>
      <w:bookmarkStart w:id="5284" w:name="_Toc27724081"/>
      <w:bookmarkStart w:id="5285" w:name="_Toc36031155"/>
      <w:bookmarkStart w:id="5286" w:name="_Toc36043075"/>
      <w:bookmarkStart w:id="5287" w:name="_Toc36814400"/>
      <w:bookmarkStart w:id="5288" w:name="_Toc44689258"/>
      <w:bookmarkStart w:id="5289" w:name="_Toc44924012"/>
      <w:bookmarkStart w:id="5290" w:name="_Toc51860982"/>
      <w:bookmarkStart w:id="5291" w:name="_Toc57930753"/>
      <w:bookmarkStart w:id="5292" w:name="_Toc57931383"/>
      <w:bookmarkStart w:id="5293" w:name="_Toc67499775"/>
      <w:r w:rsidRPr="00441CD0">
        <w:t>8.</w:t>
      </w:r>
      <w:r w:rsidRPr="00441CD0">
        <w:rPr>
          <w:lang w:val="en-US"/>
        </w:rPr>
        <w:t>2.25</w:t>
      </w:r>
      <w:r w:rsidRPr="00441CD0">
        <w:tab/>
        <w:t>UP Function Features</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4B6E2217" w14:textId="77777777" w:rsidR="00EE5860" w:rsidRPr="00441CD0" w:rsidRDefault="00EE5860" w:rsidP="00EE5860">
      <w:pPr>
        <w:rPr>
          <w:lang w:eastAsia="zh-CN"/>
        </w:rPr>
      </w:pPr>
      <w:r w:rsidRPr="00441CD0">
        <w:rPr>
          <w:lang w:eastAsia="zh-CN"/>
        </w:rPr>
        <w:t xml:space="preserve">The UP Function Features IE indicates the features supported by the UP function. </w:t>
      </w:r>
      <w:r w:rsidRPr="00441CD0">
        <w:t xml:space="preserve">It </w:t>
      </w:r>
      <w:r w:rsidRPr="00441CD0">
        <w:rPr>
          <w:lang w:eastAsia="zh-CN"/>
        </w:rPr>
        <w:t>is coded as depicted in Figure 8.2.25-1.</w:t>
      </w:r>
    </w:p>
    <w:p w14:paraId="5B1EA2E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8"/>
        <w:gridCol w:w="588"/>
        <w:gridCol w:w="588"/>
        <w:gridCol w:w="588"/>
        <w:gridCol w:w="588"/>
        <w:gridCol w:w="588"/>
      </w:tblGrid>
      <w:tr w:rsidR="00EE5860" w:rsidRPr="00441CD0" w14:paraId="71310968" w14:textId="77777777" w:rsidTr="00BB0E1F">
        <w:trPr>
          <w:jc w:val="center"/>
        </w:trPr>
        <w:tc>
          <w:tcPr>
            <w:tcW w:w="151" w:type="dxa"/>
            <w:tcBorders>
              <w:top w:val="single" w:sz="6" w:space="0" w:color="auto"/>
              <w:left w:val="single" w:sz="6" w:space="0" w:color="auto"/>
              <w:bottom w:val="nil"/>
            </w:tcBorders>
          </w:tcPr>
          <w:p w14:paraId="415C2387" w14:textId="77777777" w:rsidR="00EE5860" w:rsidRPr="00441CD0" w:rsidRDefault="00EE5860" w:rsidP="00BB0E1F">
            <w:pPr>
              <w:pStyle w:val="TAC"/>
            </w:pPr>
          </w:p>
        </w:tc>
        <w:tc>
          <w:tcPr>
            <w:tcW w:w="1104" w:type="dxa"/>
          </w:tcPr>
          <w:p w14:paraId="06CBC0F2" w14:textId="77777777" w:rsidR="00EE5860" w:rsidRPr="00441CD0" w:rsidRDefault="00EE5860" w:rsidP="00BB0E1F">
            <w:pPr>
              <w:pStyle w:val="TAH"/>
            </w:pPr>
          </w:p>
        </w:tc>
        <w:tc>
          <w:tcPr>
            <w:tcW w:w="4703" w:type="dxa"/>
            <w:gridSpan w:val="8"/>
          </w:tcPr>
          <w:p w14:paraId="51B5C1A7" w14:textId="77777777" w:rsidR="00EE5860" w:rsidRPr="00441CD0" w:rsidRDefault="00EE5860" w:rsidP="00BB0E1F">
            <w:pPr>
              <w:pStyle w:val="TAH"/>
            </w:pPr>
            <w:r w:rsidRPr="00441CD0">
              <w:t>Bits</w:t>
            </w:r>
          </w:p>
        </w:tc>
        <w:tc>
          <w:tcPr>
            <w:tcW w:w="588" w:type="dxa"/>
          </w:tcPr>
          <w:p w14:paraId="44D31748" w14:textId="77777777" w:rsidR="00EE5860" w:rsidRPr="00441CD0" w:rsidRDefault="00EE5860" w:rsidP="00BB0E1F">
            <w:pPr>
              <w:pStyle w:val="TAC"/>
            </w:pPr>
          </w:p>
        </w:tc>
      </w:tr>
      <w:tr w:rsidR="00EE5860" w:rsidRPr="00441CD0" w14:paraId="78973B5A" w14:textId="77777777" w:rsidTr="00BB0E1F">
        <w:trPr>
          <w:jc w:val="center"/>
        </w:trPr>
        <w:tc>
          <w:tcPr>
            <w:tcW w:w="151" w:type="dxa"/>
            <w:tcBorders>
              <w:top w:val="nil"/>
              <w:left w:val="single" w:sz="6" w:space="0" w:color="auto"/>
            </w:tcBorders>
          </w:tcPr>
          <w:p w14:paraId="0142DC56" w14:textId="77777777" w:rsidR="00EE5860" w:rsidRPr="00441CD0" w:rsidRDefault="00EE5860" w:rsidP="00BB0E1F">
            <w:pPr>
              <w:pStyle w:val="TAC"/>
            </w:pPr>
          </w:p>
        </w:tc>
        <w:tc>
          <w:tcPr>
            <w:tcW w:w="1104" w:type="dxa"/>
          </w:tcPr>
          <w:p w14:paraId="7D0B84F6" w14:textId="77777777" w:rsidR="00EE5860" w:rsidRPr="00441CD0" w:rsidRDefault="00EE5860" w:rsidP="00BB0E1F">
            <w:pPr>
              <w:pStyle w:val="TAH"/>
            </w:pPr>
            <w:r w:rsidRPr="00441CD0">
              <w:t>Octets</w:t>
            </w:r>
          </w:p>
        </w:tc>
        <w:tc>
          <w:tcPr>
            <w:tcW w:w="587" w:type="dxa"/>
            <w:tcBorders>
              <w:bottom w:val="single" w:sz="4" w:space="0" w:color="auto"/>
            </w:tcBorders>
          </w:tcPr>
          <w:p w14:paraId="3DF8DAA3" w14:textId="77777777" w:rsidR="00EE5860" w:rsidRPr="00441CD0" w:rsidRDefault="00EE5860" w:rsidP="00BB0E1F">
            <w:pPr>
              <w:pStyle w:val="TAH"/>
            </w:pPr>
            <w:r w:rsidRPr="00441CD0">
              <w:t>8</w:t>
            </w:r>
          </w:p>
        </w:tc>
        <w:tc>
          <w:tcPr>
            <w:tcW w:w="588" w:type="dxa"/>
            <w:tcBorders>
              <w:bottom w:val="single" w:sz="4" w:space="0" w:color="auto"/>
            </w:tcBorders>
          </w:tcPr>
          <w:p w14:paraId="0EE87B9B" w14:textId="77777777" w:rsidR="00EE5860" w:rsidRPr="00441CD0" w:rsidRDefault="00EE5860" w:rsidP="00BB0E1F">
            <w:pPr>
              <w:pStyle w:val="TAH"/>
            </w:pPr>
            <w:r w:rsidRPr="00441CD0">
              <w:t>7</w:t>
            </w:r>
          </w:p>
        </w:tc>
        <w:tc>
          <w:tcPr>
            <w:tcW w:w="588" w:type="dxa"/>
            <w:tcBorders>
              <w:bottom w:val="single" w:sz="4" w:space="0" w:color="auto"/>
            </w:tcBorders>
          </w:tcPr>
          <w:p w14:paraId="07DA9B5D" w14:textId="77777777" w:rsidR="00EE5860" w:rsidRPr="00441CD0" w:rsidRDefault="00EE5860" w:rsidP="00BB0E1F">
            <w:pPr>
              <w:pStyle w:val="TAH"/>
            </w:pPr>
            <w:r w:rsidRPr="00441CD0">
              <w:t>6</w:t>
            </w:r>
          </w:p>
        </w:tc>
        <w:tc>
          <w:tcPr>
            <w:tcW w:w="588" w:type="dxa"/>
            <w:tcBorders>
              <w:bottom w:val="single" w:sz="4" w:space="0" w:color="auto"/>
            </w:tcBorders>
          </w:tcPr>
          <w:p w14:paraId="6886FF25" w14:textId="77777777" w:rsidR="00EE5860" w:rsidRPr="00441CD0" w:rsidRDefault="00EE5860" w:rsidP="00BB0E1F">
            <w:pPr>
              <w:pStyle w:val="TAH"/>
            </w:pPr>
            <w:r w:rsidRPr="00441CD0">
              <w:t>5</w:t>
            </w:r>
          </w:p>
        </w:tc>
        <w:tc>
          <w:tcPr>
            <w:tcW w:w="588" w:type="dxa"/>
            <w:tcBorders>
              <w:bottom w:val="single" w:sz="4" w:space="0" w:color="auto"/>
            </w:tcBorders>
          </w:tcPr>
          <w:p w14:paraId="1DF72FC5" w14:textId="77777777" w:rsidR="00EE5860" w:rsidRPr="00441CD0" w:rsidRDefault="00EE5860" w:rsidP="00BB0E1F">
            <w:pPr>
              <w:pStyle w:val="TAH"/>
            </w:pPr>
            <w:r w:rsidRPr="00441CD0">
              <w:t>4</w:t>
            </w:r>
          </w:p>
        </w:tc>
        <w:tc>
          <w:tcPr>
            <w:tcW w:w="588" w:type="dxa"/>
            <w:tcBorders>
              <w:bottom w:val="single" w:sz="4" w:space="0" w:color="auto"/>
            </w:tcBorders>
          </w:tcPr>
          <w:p w14:paraId="2EF05FAD" w14:textId="77777777" w:rsidR="00EE5860" w:rsidRPr="00441CD0" w:rsidRDefault="00EE5860" w:rsidP="00BB0E1F">
            <w:pPr>
              <w:pStyle w:val="TAH"/>
            </w:pPr>
            <w:r w:rsidRPr="00441CD0">
              <w:t>3</w:t>
            </w:r>
          </w:p>
        </w:tc>
        <w:tc>
          <w:tcPr>
            <w:tcW w:w="588" w:type="dxa"/>
            <w:tcBorders>
              <w:bottom w:val="single" w:sz="4" w:space="0" w:color="auto"/>
            </w:tcBorders>
          </w:tcPr>
          <w:p w14:paraId="569331C9" w14:textId="77777777" w:rsidR="00EE5860" w:rsidRPr="00441CD0" w:rsidRDefault="00EE5860" w:rsidP="00BB0E1F">
            <w:pPr>
              <w:pStyle w:val="TAH"/>
            </w:pPr>
            <w:r w:rsidRPr="00441CD0">
              <w:t>2</w:t>
            </w:r>
          </w:p>
        </w:tc>
        <w:tc>
          <w:tcPr>
            <w:tcW w:w="588" w:type="dxa"/>
            <w:tcBorders>
              <w:bottom w:val="single" w:sz="4" w:space="0" w:color="auto"/>
            </w:tcBorders>
          </w:tcPr>
          <w:p w14:paraId="67E9BFDD" w14:textId="77777777" w:rsidR="00EE5860" w:rsidRPr="00441CD0" w:rsidRDefault="00EE5860" w:rsidP="00BB0E1F">
            <w:pPr>
              <w:pStyle w:val="TAH"/>
            </w:pPr>
            <w:r w:rsidRPr="00441CD0">
              <w:t>1</w:t>
            </w:r>
          </w:p>
        </w:tc>
        <w:tc>
          <w:tcPr>
            <w:tcW w:w="588" w:type="dxa"/>
          </w:tcPr>
          <w:p w14:paraId="0D7264F1" w14:textId="77777777" w:rsidR="00EE5860" w:rsidRPr="00441CD0" w:rsidRDefault="00EE5860" w:rsidP="00BB0E1F">
            <w:pPr>
              <w:pStyle w:val="TAC"/>
            </w:pPr>
          </w:p>
        </w:tc>
      </w:tr>
      <w:tr w:rsidR="00EE5860" w:rsidRPr="00441CD0" w14:paraId="394642AE" w14:textId="77777777" w:rsidTr="00BB0E1F">
        <w:trPr>
          <w:jc w:val="center"/>
        </w:trPr>
        <w:tc>
          <w:tcPr>
            <w:tcW w:w="151" w:type="dxa"/>
            <w:tcBorders>
              <w:top w:val="nil"/>
              <w:left w:val="single" w:sz="6" w:space="0" w:color="auto"/>
            </w:tcBorders>
          </w:tcPr>
          <w:p w14:paraId="5CCCE8AD" w14:textId="77777777" w:rsidR="00EE5860" w:rsidRPr="00441CD0" w:rsidRDefault="00EE5860" w:rsidP="00BB0E1F">
            <w:pPr>
              <w:pStyle w:val="TAC"/>
            </w:pPr>
          </w:p>
        </w:tc>
        <w:tc>
          <w:tcPr>
            <w:tcW w:w="1104" w:type="dxa"/>
            <w:tcBorders>
              <w:right w:val="single" w:sz="4" w:space="0" w:color="auto"/>
            </w:tcBorders>
          </w:tcPr>
          <w:p w14:paraId="3C070DCA"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5A8C929" w14:textId="77777777" w:rsidR="00EE5860" w:rsidRPr="00441CD0" w:rsidRDefault="00EE5860" w:rsidP="00BB0E1F">
            <w:pPr>
              <w:pStyle w:val="TAC"/>
            </w:pPr>
            <w:r w:rsidRPr="00441CD0">
              <w:t xml:space="preserve">Type = </w:t>
            </w:r>
            <w:r w:rsidRPr="00441CD0">
              <w:rPr>
                <w:lang w:val="sv-SE"/>
              </w:rPr>
              <w:t>43</w:t>
            </w:r>
            <w:r w:rsidRPr="00441CD0">
              <w:t xml:space="preserve"> (decimal)</w:t>
            </w:r>
          </w:p>
        </w:tc>
        <w:tc>
          <w:tcPr>
            <w:tcW w:w="588" w:type="dxa"/>
            <w:tcBorders>
              <w:left w:val="single" w:sz="4" w:space="0" w:color="auto"/>
            </w:tcBorders>
          </w:tcPr>
          <w:p w14:paraId="673A0E5F" w14:textId="77777777" w:rsidR="00EE5860" w:rsidRPr="00441CD0" w:rsidRDefault="00EE5860" w:rsidP="00BB0E1F">
            <w:pPr>
              <w:pStyle w:val="TAC"/>
            </w:pPr>
          </w:p>
        </w:tc>
      </w:tr>
      <w:tr w:rsidR="00EE5860" w:rsidRPr="00441CD0" w14:paraId="321AFE72" w14:textId="77777777" w:rsidTr="00BB0E1F">
        <w:trPr>
          <w:jc w:val="center"/>
        </w:trPr>
        <w:tc>
          <w:tcPr>
            <w:tcW w:w="151" w:type="dxa"/>
            <w:tcBorders>
              <w:top w:val="nil"/>
              <w:left w:val="single" w:sz="6" w:space="0" w:color="auto"/>
            </w:tcBorders>
          </w:tcPr>
          <w:p w14:paraId="5778E3D4" w14:textId="77777777" w:rsidR="00EE5860" w:rsidRPr="00441CD0" w:rsidRDefault="00EE5860" w:rsidP="00BB0E1F">
            <w:pPr>
              <w:pStyle w:val="TAC"/>
            </w:pPr>
          </w:p>
        </w:tc>
        <w:tc>
          <w:tcPr>
            <w:tcW w:w="1104" w:type="dxa"/>
            <w:tcBorders>
              <w:right w:val="single" w:sz="4" w:space="0" w:color="auto"/>
            </w:tcBorders>
          </w:tcPr>
          <w:p w14:paraId="53C914F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435C5C8" w14:textId="77777777" w:rsidR="00EE5860" w:rsidRPr="00441CD0" w:rsidRDefault="00EE5860" w:rsidP="00BB0E1F">
            <w:pPr>
              <w:pStyle w:val="TAC"/>
            </w:pPr>
            <w:r w:rsidRPr="00441CD0">
              <w:t>Length = n</w:t>
            </w:r>
          </w:p>
        </w:tc>
        <w:tc>
          <w:tcPr>
            <w:tcW w:w="588" w:type="dxa"/>
            <w:tcBorders>
              <w:left w:val="single" w:sz="4" w:space="0" w:color="auto"/>
            </w:tcBorders>
          </w:tcPr>
          <w:p w14:paraId="7DF16E22" w14:textId="77777777" w:rsidR="00EE5860" w:rsidRPr="00441CD0" w:rsidRDefault="00EE5860" w:rsidP="00BB0E1F">
            <w:pPr>
              <w:pStyle w:val="TAC"/>
            </w:pPr>
          </w:p>
        </w:tc>
      </w:tr>
      <w:tr w:rsidR="00EE5860" w:rsidRPr="00441CD0" w14:paraId="43BA8595" w14:textId="77777777" w:rsidTr="00BB0E1F">
        <w:trPr>
          <w:jc w:val="center"/>
        </w:trPr>
        <w:tc>
          <w:tcPr>
            <w:tcW w:w="151" w:type="dxa"/>
            <w:tcBorders>
              <w:top w:val="nil"/>
              <w:left w:val="single" w:sz="6" w:space="0" w:color="auto"/>
              <w:bottom w:val="nil"/>
            </w:tcBorders>
          </w:tcPr>
          <w:p w14:paraId="50A02B10" w14:textId="77777777" w:rsidR="00EE5860" w:rsidRPr="00441CD0" w:rsidRDefault="00EE5860" w:rsidP="00BB0E1F">
            <w:pPr>
              <w:pStyle w:val="TAC"/>
            </w:pPr>
          </w:p>
        </w:tc>
        <w:tc>
          <w:tcPr>
            <w:tcW w:w="1104" w:type="dxa"/>
            <w:tcBorders>
              <w:right w:val="single" w:sz="4" w:space="0" w:color="auto"/>
            </w:tcBorders>
          </w:tcPr>
          <w:p w14:paraId="2BA0E1E0" w14:textId="77777777" w:rsidR="00EE5860" w:rsidRPr="00441CD0" w:rsidRDefault="00EE5860" w:rsidP="00BB0E1F">
            <w:pPr>
              <w:pStyle w:val="TAC"/>
              <w:rPr>
                <w:lang w:val="sv-SE" w:eastAsia="zh-CN"/>
              </w:rPr>
            </w:pPr>
            <w:r w:rsidRPr="00441CD0">
              <w:rPr>
                <w:lang w:eastAsia="zh-CN"/>
              </w:rPr>
              <w:t xml:space="preserve">5 </w:t>
            </w:r>
            <w:r w:rsidRPr="00441CD0">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tcPr>
          <w:p w14:paraId="560618C7" w14:textId="77777777" w:rsidR="00EE5860" w:rsidRPr="00441CD0" w:rsidRDefault="00EE5860" w:rsidP="00BB0E1F">
            <w:pPr>
              <w:pStyle w:val="TAC"/>
              <w:rPr>
                <w:lang w:eastAsia="zh-CN"/>
              </w:rPr>
            </w:pPr>
            <w:r w:rsidRPr="00441CD0">
              <w:rPr>
                <w:lang w:eastAsia="zh-CN"/>
              </w:rPr>
              <w:t>Supported-Features</w:t>
            </w:r>
          </w:p>
        </w:tc>
        <w:tc>
          <w:tcPr>
            <w:tcW w:w="588" w:type="dxa"/>
            <w:tcBorders>
              <w:left w:val="single" w:sz="4" w:space="0" w:color="auto"/>
            </w:tcBorders>
          </w:tcPr>
          <w:p w14:paraId="42F1724B" w14:textId="77777777" w:rsidR="00EE5860" w:rsidRPr="00441CD0" w:rsidRDefault="00EE5860" w:rsidP="00BB0E1F">
            <w:pPr>
              <w:pStyle w:val="TAC"/>
            </w:pPr>
          </w:p>
        </w:tc>
      </w:tr>
      <w:tr w:rsidR="00EE5860" w:rsidRPr="00441CD0" w14:paraId="52BD4CC2" w14:textId="77777777" w:rsidTr="00BB0E1F">
        <w:trPr>
          <w:jc w:val="center"/>
        </w:trPr>
        <w:tc>
          <w:tcPr>
            <w:tcW w:w="151" w:type="dxa"/>
            <w:tcBorders>
              <w:top w:val="nil"/>
              <w:left w:val="single" w:sz="6" w:space="0" w:color="auto"/>
              <w:bottom w:val="nil"/>
            </w:tcBorders>
          </w:tcPr>
          <w:p w14:paraId="65A372E7" w14:textId="77777777" w:rsidR="00EE5860" w:rsidRPr="00441CD0" w:rsidRDefault="00EE5860" w:rsidP="00BB0E1F">
            <w:pPr>
              <w:pStyle w:val="TAC"/>
            </w:pPr>
          </w:p>
        </w:tc>
        <w:tc>
          <w:tcPr>
            <w:tcW w:w="1104" w:type="dxa"/>
            <w:tcBorders>
              <w:right w:val="single" w:sz="4" w:space="0" w:color="auto"/>
            </w:tcBorders>
          </w:tcPr>
          <w:p w14:paraId="4A7BF696" w14:textId="77777777" w:rsidR="00EE5860" w:rsidRPr="00441CD0" w:rsidRDefault="00EE5860" w:rsidP="00BB0E1F">
            <w:pPr>
              <w:pStyle w:val="TAC"/>
              <w:rPr>
                <w:lang w:eastAsia="zh-CN"/>
              </w:rPr>
            </w:pPr>
            <w:r w:rsidRPr="00441CD0">
              <w:rPr>
                <w:lang w:eastAsia="zh-CN"/>
              </w:rPr>
              <w:t>7 to 8</w:t>
            </w:r>
          </w:p>
        </w:tc>
        <w:tc>
          <w:tcPr>
            <w:tcW w:w="4703" w:type="dxa"/>
            <w:gridSpan w:val="8"/>
            <w:tcBorders>
              <w:top w:val="single" w:sz="4" w:space="0" w:color="auto"/>
              <w:left w:val="single" w:sz="4" w:space="0" w:color="auto"/>
              <w:bottom w:val="single" w:sz="4" w:space="0" w:color="auto"/>
              <w:right w:val="single" w:sz="4" w:space="0" w:color="auto"/>
            </w:tcBorders>
          </w:tcPr>
          <w:p w14:paraId="10AFBD33" w14:textId="77777777" w:rsidR="00EE5860" w:rsidRPr="00441CD0" w:rsidRDefault="00EE5860" w:rsidP="00BB0E1F">
            <w:pPr>
              <w:pStyle w:val="TAC"/>
              <w:rPr>
                <w:lang w:eastAsia="zh-CN"/>
              </w:rPr>
            </w:pPr>
            <w:r w:rsidRPr="00441CD0">
              <w:rPr>
                <w:lang w:eastAsia="zh-CN"/>
              </w:rPr>
              <w:t>Additional Supported-Features 1</w:t>
            </w:r>
          </w:p>
        </w:tc>
        <w:tc>
          <w:tcPr>
            <w:tcW w:w="588" w:type="dxa"/>
            <w:tcBorders>
              <w:left w:val="single" w:sz="4" w:space="0" w:color="auto"/>
            </w:tcBorders>
          </w:tcPr>
          <w:p w14:paraId="40FA05CC" w14:textId="77777777" w:rsidR="00EE5860" w:rsidRPr="00441CD0" w:rsidRDefault="00EE5860" w:rsidP="00BB0E1F">
            <w:pPr>
              <w:pStyle w:val="TAC"/>
            </w:pPr>
          </w:p>
        </w:tc>
      </w:tr>
      <w:tr w:rsidR="00EE5860" w:rsidRPr="00441CD0" w14:paraId="3BC2FB3B" w14:textId="77777777" w:rsidTr="00BB0E1F">
        <w:trPr>
          <w:jc w:val="center"/>
        </w:trPr>
        <w:tc>
          <w:tcPr>
            <w:tcW w:w="151" w:type="dxa"/>
            <w:tcBorders>
              <w:top w:val="nil"/>
              <w:left w:val="single" w:sz="6" w:space="0" w:color="auto"/>
              <w:bottom w:val="nil"/>
            </w:tcBorders>
          </w:tcPr>
          <w:p w14:paraId="43368CA9" w14:textId="77777777" w:rsidR="00EE5860" w:rsidRPr="00441CD0" w:rsidRDefault="00EE5860" w:rsidP="00BB0E1F">
            <w:pPr>
              <w:pStyle w:val="TAC"/>
            </w:pPr>
          </w:p>
        </w:tc>
        <w:tc>
          <w:tcPr>
            <w:tcW w:w="1104" w:type="dxa"/>
            <w:tcBorders>
              <w:right w:val="single" w:sz="4" w:space="0" w:color="auto"/>
            </w:tcBorders>
          </w:tcPr>
          <w:p w14:paraId="1EBF1599" w14:textId="77777777" w:rsidR="00EE5860" w:rsidRPr="00441CD0" w:rsidRDefault="00EE5860" w:rsidP="00BB0E1F">
            <w:pPr>
              <w:pStyle w:val="TAC"/>
              <w:rPr>
                <w:lang w:eastAsia="zh-CN"/>
              </w:rPr>
            </w:pPr>
            <w:r w:rsidRPr="00441CD0">
              <w:rPr>
                <w:lang w:eastAsia="zh-CN"/>
              </w:rPr>
              <w:t>9 to 10</w:t>
            </w:r>
          </w:p>
        </w:tc>
        <w:tc>
          <w:tcPr>
            <w:tcW w:w="4703" w:type="dxa"/>
            <w:gridSpan w:val="8"/>
            <w:tcBorders>
              <w:top w:val="single" w:sz="4" w:space="0" w:color="auto"/>
              <w:left w:val="single" w:sz="4" w:space="0" w:color="auto"/>
              <w:bottom w:val="single" w:sz="4" w:space="0" w:color="auto"/>
              <w:right w:val="single" w:sz="4" w:space="0" w:color="auto"/>
            </w:tcBorders>
          </w:tcPr>
          <w:p w14:paraId="23AC5F22" w14:textId="77777777" w:rsidR="00EE5860" w:rsidRPr="00441CD0" w:rsidRDefault="00EE5860" w:rsidP="00BB0E1F">
            <w:pPr>
              <w:pStyle w:val="TAC"/>
              <w:rPr>
                <w:lang w:eastAsia="zh-CN"/>
              </w:rPr>
            </w:pPr>
            <w:r w:rsidRPr="00441CD0">
              <w:rPr>
                <w:lang w:eastAsia="zh-CN"/>
              </w:rPr>
              <w:t>Additional Supported-Features 2</w:t>
            </w:r>
          </w:p>
        </w:tc>
        <w:tc>
          <w:tcPr>
            <w:tcW w:w="588" w:type="dxa"/>
            <w:tcBorders>
              <w:left w:val="single" w:sz="4" w:space="0" w:color="auto"/>
            </w:tcBorders>
          </w:tcPr>
          <w:p w14:paraId="26CA58F2" w14:textId="77777777" w:rsidR="00EE5860" w:rsidRPr="00441CD0" w:rsidRDefault="00EE5860" w:rsidP="00BB0E1F">
            <w:pPr>
              <w:pStyle w:val="TAC"/>
            </w:pPr>
          </w:p>
        </w:tc>
      </w:tr>
      <w:tr w:rsidR="00EE5860" w:rsidRPr="00441CD0" w14:paraId="21B64FCD" w14:textId="77777777" w:rsidTr="00BB0E1F">
        <w:trPr>
          <w:jc w:val="center"/>
        </w:trPr>
        <w:tc>
          <w:tcPr>
            <w:tcW w:w="151" w:type="dxa"/>
            <w:tcBorders>
              <w:top w:val="nil"/>
              <w:left w:val="single" w:sz="6" w:space="0" w:color="auto"/>
              <w:bottom w:val="single" w:sz="4" w:space="0" w:color="auto"/>
            </w:tcBorders>
          </w:tcPr>
          <w:p w14:paraId="422CCC91" w14:textId="77777777" w:rsidR="00EE5860" w:rsidRPr="00441CD0" w:rsidRDefault="00EE5860" w:rsidP="00BB0E1F">
            <w:pPr>
              <w:pStyle w:val="TAC"/>
            </w:pPr>
          </w:p>
        </w:tc>
        <w:tc>
          <w:tcPr>
            <w:tcW w:w="1104" w:type="dxa"/>
            <w:tcBorders>
              <w:bottom w:val="single" w:sz="4" w:space="0" w:color="auto"/>
              <w:right w:val="single" w:sz="4" w:space="0" w:color="auto"/>
            </w:tcBorders>
          </w:tcPr>
          <w:p w14:paraId="4BB0B11D" w14:textId="77777777" w:rsidR="00EE5860" w:rsidRPr="00441CD0" w:rsidRDefault="00EE5860" w:rsidP="00BB0E1F">
            <w:pPr>
              <w:pStyle w:val="TAC"/>
            </w:pPr>
            <w:r w:rsidRPr="00441CD0">
              <w:rPr>
                <w:lang w:val="sv-SE"/>
              </w:rPr>
              <w:t>11</w:t>
            </w:r>
            <w:r w:rsidRPr="00441CD0">
              <w:t xml:space="preserve"> to (n+4)</w:t>
            </w:r>
          </w:p>
        </w:tc>
        <w:tc>
          <w:tcPr>
            <w:tcW w:w="4703" w:type="dxa"/>
            <w:gridSpan w:val="8"/>
            <w:tcBorders>
              <w:top w:val="single" w:sz="4" w:space="0" w:color="auto"/>
              <w:left w:val="single" w:sz="4" w:space="0" w:color="auto"/>
              <w:bottom w:val="single" w:sz="4" w:space="0" w:color="auto"/>
              <w:right w:val="single" w:sz="4" w:space="0" w:color="auto"/>
            </w:tcBorders>
          </w:tcPr>
          <w:p w14:paraId="54878897" w14:textId="77777777" w:rsidR="00EE5860" w:rsidRPr="00441CD0" w:rsidRDefault="00EE5860" w:rsidP="00BB0E1F">
            <w:pPr>
              <w:pStyle w:val="TAC"/>
              <w:rPr>
                <w:lang w:eastAsia="zh-CN"/>
              </w:rPr>
            </w:pPr>
            <w:r w:rsidRPr="00441CD0">
              <w:t>These octet(s) is/are present only if explicitly specified</w:t>
            </w:r>
          </w:p>
        </w:tc>
        <w:tc>
          <w:tcPr>
            <w:tcW w:w="588" w:type="dxa"/>
            <w:tcBorders>
              <w:left w:val="single" w:sz="4" w:space="0" w:color="auto"/>
              <w:bottom w:val="single" w:sz="4" w:space="0" w:color="auto"/>
            </w:tcBorders>
          </w:tcPr>
          <w:p w14:paraId="6E8FE7A3" w14:textId="77777777" w:rsidR="00EE5860" w:rsidRPr="00441CD0" w:rsidRDefault="00EE5860" w:rsidP="00BB0E1F">
            <w:pPr>
              <w:pStyle w:val="TAC"/>
            </w:pPr>
          </w:p>
        </w:tc>
      </w:tr>
    </w:tbl>
    <w:p w14:paraId="6A20416A" w14:textId="77777777" w:rsidR="00EE5860" w:rsidRPr="00441CD0" w:rsidRDefault="00EE5860" w:rsidP="00EE5860">
      <w:pPr>
        <w:pStyle w:val="TF"/>
        <w:spacing w:before="120"/>
        <w:rPr>
          <w:lang w:val="en-US" w:eastAsia="zh-CN"/>
        </w:rPr>
      </w:pPr>
      <w:r w:rsidRPr="00441CD0">
        <w:rPr>
          <w:lang w:val="en-US"/>
        </w:rPr>
        <w:t>Figure 8.2.25</w:t>
      </w:r>
      <w:r w:rsidRPr="00441CD0">
        <w:rPr>
          <w:lang w:val="en-US" w:eastAsia="zh-CN"/>
        </w:rPr>
        <w:t>-1</w:t>
      </w:r>
      <w:r w:rsidRPr="00441CD0">
        <w:rPr>
          <w:lang w:val="en-US"/>
        </w:rPr>
        <w:t>: UP Function Features</w:t>
      </w:r>
    </w:p>
    <w:p w14:paraId="727A6675" w14:textId="77777777" w:rsidR="00EE5860" w:rsidRPr="00441CD0" w:rsidRDefault="00EE5860" w:rsidP="00EE5860">
      <w:r w:rsidRPr="00441CD0">
        <w:t>The UP Function Features IE takes the form of a bitmask where each bit set indicates that the corresponding feature is supported. Spare bits shall be ignored by the receiver. The same bitmask is defined for all PFCP interfaces.</w:t>
      </w:r>
    </w:p>
    <w:p w14:paraId="5CB9865F" w14:textId="77777777" w:rsidR="00EE5860" w:rsidRPr="00441CD0" w:rsidRDefault="00EE5860" w:rsidP="00EE5860">
      <w:r w:rsidRPr="00441CD0">
        <w:t>The following table specifies the features defined on PFCP interfaces and the interfaces on which they apply.</w:t>
      </w:r>
    </w:p>
    <w:p w14:paraId="2C04C4B0" w14:textId="77777777" w:rsidR="00801D44" w:rsidRDefault="00801D44" w:rsidP="00801D44">
      <w:pPr>
        <w:pStyle w:val="TH"/>
      </w:pPr>
      <w:bookmarkStart w:id="5294" w:name="_Toc19717371"/>
      <w:bookmarkStart w:id="5295" w:name="_Toc27490872"/>
      <w:bookmarkStart w:id="5296" w:name="_Toc27557165"/>
      <w:bookmarkStart w:id="5297" w:name="_Toc27724082"/>
      <w:bookmarkStart w:id="5298" w:name="_Toc36031156"/>
      <w:bookmarkStart w:id="5299" w:name="_Toc36043076"/>
      <w:bookmarkStart w:id="5300" w:name="_Toc36814401"/>
      <w:bookmarkStart w:id="5301" w:name="_Toc44689259"/>
      <w:bookmarkStart w:id="5302" w:name="_Toc44924013"/>
      <w:bookmarkStart w:id="5303" w:name="_Toc51860983"/>
      <w:bookmarkStart w:id="5304" w:name="_Toc57930754"/>
      <w:bookmarkStart w:id="5305" w:name="_Toc57931384"/>
      <w:r>
        <w:lastRenderedPageBreak/>
        <w:t>Table 8.2.25-1: UP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167"/>
        <w:gridCol w:w="1964"/>
        <w:gridCol w:w="1134"/>
        <w:gridCol w:w="4389"/>
        <w:tblGridChange w:id="5306">
          <w:tblGrid>
            <w:gridCol w:w="867"/>
            <w:gridCol w:w="1167"/>
            <w:gridCol w:w="1964"/>
            <w:gridCol w:w="1134"/>
            <w:gridCol w:w="4389"/>
          </w:tblGrid>
        </w:tblGridChange>
      </w:tblGrid>
      <w:tr w:rsidR="00801D44" w14:paraId="6DE25473" w14:textId="77777777" w:rsidTr="00075654">
        <w:trPr>
          <w:cantSplit/>
        </w:trPr>
        <w:tc>
          <w:tcPr>
            <w:tcW w:w="867" w:type="dxa"/>
            <w:tcBorders>
              <w:top w:val="single" w:sz="4" w:space="0" w:color="auto"/>
              <w:left w:val="single" w:sz="4" w:space="0" w:color="auto"/>
              <w:bottom w:val="single" w:sz="4" w:space="0" w:color="auto"/>
              <w:right w:val="single" w:sz="4" w:space="0" w:color="auto"/>
            </w:tcBorders>
            <w:shd w:val="clear" w:color="auto" w:fill="E0E0E0"/>
            <w:hideMark/>
          </w:tcPr>
          <w:p w14:paraId="4DFA6CCD" w14:textId="77777777" w:rsidR="00801D44" w:rsidRDefault="00801D44">
            <w:pPr>
              <w:pStyle w:val="TAH"/>
              <w:rPr>
                <w:lang w:val="fr-FR"/>
              </w:rPr>
            </w:pPr>
            <w:r>
              <w:rPr>
                <w:lang w:val="fr-FR"/>
              </w:rPr>
              <w:lastRenderedPageBreak/>
              <w:t>Feature Octet / Bit</w:t>
            </w:r>
          </w:p>
        </w:tc>
        <w:tc>
          <w:tcPr>
            <w:tcW w:w="1167" w:type="dxa"/>
            <w:tcBorders>
              <w:top w:val="single" w:sz="4" w:space="0" w:color="auto"/>
              <w:left w:val="single" w:sz="4" w:space="0" w:color="auto"/>
              <w:bottom w:val="single" w:sz="4" w:space="0" w:color="auto"/>
              <w:right w:val="single" w:sz="4" w:space="0" w:color="auto"/>
            </w:tcBorders>
            <w:shd w:val="clear" w:color="auto" w:fill="E0E0E0"/>
            <w:hideMark/>
          </w:tcPr>
          <w:p w14:paraId="1B2CDEA6" w14:textId="77777777" w:rsidR="00801D44" w:rsidRDefault="00801D44">
            <w:pPr>
              <w:pStyle w:val="TAH"/>
              <w:rPr>
                <w:lang w:val="fr-FR"/>
              </w:rPr>
            </w:pPr>
            <w:r>
              <w:rPr>
                <w:lang w:val="fr-FR"/>
              </w:rPr>
              <w:t>Feature</w:t>
            </w:r>
          </w:p>
        </w:tc>
        <w:tc>
          <w:tcPr>
            <w:tcW w:w="1964" w:type="dxa"/>
            <w:tcBorders>
              <w:top w:val="single" w:sz="4" w:space="0" w:color="auto"/>
              <w:left w:val="single" w:sz="4" w:space="0" w:color="auto"/>
              <w:bottom w:val="single" w:sz="4" w:space="0" w:color="auto"/>
              <w:right w:val="single" w:sz="4" w:space="0" w:color="auto"/>
            </w:tcBorders>
            <w:shd w:val="clear" w:color="auto" w:fill="E0E0E0"/>
            <w:hideMark/>
          </w:tcPr>
          <w:p w14:paraId="2366488B" w14:textId="77777777" w:rsidR="00801D44" w:rsidRDefault="00801D44">
            <w:pPr>
              <w:pStyle w:val="TAH"/>
              <w:rPr>
                <w:lang w:val="fr-FR"/>
              </w:rPr>
            </w:pPr>
            <w:r>
              <w:rPr>
                <w:lang w:val="fr-FR"/>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E0E0E0"/>
            <w:hideMark/>
          </w:tcPr>
          <w:p w14:paraId="25F9C5DA" w14:textId="77777777" w:rsidR="00801D44" w:rsidRDefault="00801D44">
            <w:pPr>
              <w:pStyle w:val="TAH"/>
              <w:rPr>
                <w:lang w:val="fr-FR"/>
              </w:rPr>
            </w:pPr>
            <w:r>
              <w:rPr>
                <w:lang w:val="fr-FR"/>
              </w:rPr>
              <w:t>M/O</w:t>
            </w:r>
          </w:p>
        </w:tc>
        <w:tc>
          <w:tcPr>
            <w:tcW w:w="4389" w:type="dxa"/>
            <w:tcBorders>
              <w:top w:val="single" w:sz="4" w:space="0" w:color="auto"/>
              <w:left w:val="single" w:sz="4" w:space="0" w:color="auto"/>
              <w:bottom w:val="single" w:sz="4" w:space="0" w:color="auto"/>
              <w:right w:val="single" w:sz="4" w:space="0" w:color="auto"/>
            </w:tcBorders>
            <w:shd w:val="clear" w:color="auto" w:fill="E0E0E0"/>
            <w:hideMark/>
          </w:tcPr>
          <w:p w14:paraId="7A280F5D" w14:textId="77777777" w:rsidR="00801D44" w:rsidRDefault="00801D44">
            <w:pPr>
              <w:pStyle w:val="TAH"/>
              <w:rPr>
                <w:lang w:val="fr-FR"/>
              </w:rPr>
            </w:pPr>
            <w:r>
              <w:rPr>
                <w:lang w:val="fr-FR"/>
              </w:rPr>
              <w:t>Description</w:t>
            </w:r>
          </w:p>
        </w:tc>
      </w:tr>
      <w:tr w:rsidR="00801D44" w14:paraId="1F2E16E2"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ECEAEC0" w14:textId="77777777" w:rsidR="00801D44" w:rsidRDefault="00801D44">
            <w:pPr>
              <w:pStyle w:val="TAC"/>
              <w:rPr>
                <w:lang w:val="fr-FR"/>
              </w:rPr>
            </w:pPr>
            <w:r>
              <w:rPr>
                <w:lang w:val="fr-FR"/>
              </w:rPr>
              <w:t>5/1</w:t>
            </w:r>
          </w:p>
        </w:tc>
        <w:tc>
          <w:tcPr>
            <w:tcW w:w="1167" w:type="dxa"/>
            <w:tcBorders>
              <w:top w:val="single" w:sz="4" w:space="0" w:color="auto"/>
              <w:left w:val="single" w:sz="4" w:space="0" w:color="auto"/>
              <w:bottom w:val="single" w:sz="4" w:space="0" w:color="auto"/>
              <w:right w:val="single" w:sz="4" w:space="0" w:color="auto"/>
            </w:tcBorders>
            <w:hideMark/>
          </w:tcPr>
          <w:p w14:paraId="7A12AFAC" w14:textId="77777777" w:rsidR="00801D44" w:rsidRDefault="00801D44">
            <w:pPr>
              <w:pStyle w:val="TAC"/>
              <w:rPr>
                <w:lang w:val="fr-FR"/>
              </w:rPr>
            </w:pPr>
            <w:r>
              <w:rPr>
                <w:lang w:val="fr-FR"/>
              </w:rPr>
              <w:t>BUCP</w:t>
            </w:r>
          </w:p>
        </w:tc>
        <w:tc>
          <w:tcPr>
            <w:tcW w:w="1964" w:type="dxa"/>
            <w:tcBorders>
              <w:top w:val="single" w:sz="4" w:space="0" w:color="auto"/>
              <w:left w:val="single" w:sz="4" w:space="0" w:color="auto"/>
              <w:bottom w:val="single" w:sz="4" w:space="0" w:color="auto"/>
              <w:right w:val="single" w:sz="4" w:space="0" w:color="auto"/>
            </w:tcBorders>
            <w:hideMark/>
          </w:tcPr>
          <w:p w14:paraId="39EA54F8" w14:textId="77777777" w:rsidR="00801D44" w:rsidRDefault="00801D44">
            <w:pPr>
              <w:pStyle w:val="TAC"/>
              <w:rPr>
                <w:lang w:val="fr-FR"/>
              </w:rPr>
            </w:pPr>
            <w:r>
              <w:rPr>
                <w:lang w:val="fr-FR"/>
              </w:rPr>
              <w:t>Sxa, N4</w:t>
            </w:r>
          </w:p>
        </w:tc>
        <w:tc>
          <w:tcPr>
            <w:tcW w:w="1134" w:type="dxa"/>
            <w:tcBorders>
              <w:top w:val="single" w:sz="4" w:space="0" w:color="auto"/>
              <w:left w:val="single" w:sz="4" w:space="0" w:color="auto"/>
              <w:bottom w:val="single" w:sz="4" w:space="0" w:color="auto"/>
              <w:right w:val="single" w:sz="4" w:space="0" w:color="auto"/>
            </w:tcBorders>
            <w:hideMark/>
          </w:tcPr>
          <w:p w14:paraId="6DCA6EC1" w14:textId="77777777" w:rsidR="00801D44" w:rsidRDefault="00801D44">
            <w:pPr>
              <w:pStyle w:val="TAC"/>
              <w:rPr>
                <w:lang w:val="fr-FR"/>
              </w:rPr>
            </w:pPr>
            <w:r>
              <w:rPr>
                <w:lang w:val="fr-FR"/>
              </w:rPr>
              <w:t>O</w:t>
            </w:r>
          </w:p>
          <w:p w14:paraId="0A07D8F4" w14:textId="547B93B0" w:rsidR="00801D44" w:rsidRDefault="00801D44">
            <w:pPr>
              <w:pStyle w:val="TAC"/>
              <w:rPr>
                <w:lang w:val="fr-FR"/>
              </w:rPr>
            </w:pPr>
            <w:r>
              <w:rPr>
                <w:lang w:val="fr-FR"/>
              </w:rPr>
              <w:t xml:space="preserve">(NOTE </w:t>
            </w:r>
            <w:r>
              <w:rPr>
                <w:lang w:val="fr-FR"/>
              </w:rPr>
              <w:t>2</w:t>
            </w:r>
            <w:r>
              <w:rPr>
                <w:lang w:val="fr-FR"/>
              </w:rPr>
              <w:t>)</w:t>
            </w:r>
          </w:p>
        </w:tc>
        <w:tc>
          <w:tcPr>
            <w:tcW w:w="4389" w:type="dxa"/>
            <w:tcBorders>
              <w:top w:val="single" w:sz="4" w:space="0" w:color="auto"/>
              <w:left w:val="single" w:sz="4" w:space="0" w:color="auto"/>
              <w:bottom w:val="single" w:sz="4" w:space="0" w:color="auto"/>
              <w:right w:val="single" w:sz="4" w:space="0" w:color="auto"/>
            </w:tcBorders>
            <w:hideMark/>
          </w:tcPr>
          <w:p w14:paraId="6A1ABF69" w14:textId="77777777" w:rsidR="00801D44" w:rsidRDefault="00801D44">
            <w:pPr>
              <w:pStyle w:val="TAL"/>
              <w:rPr>
                <w:lang w:val="fr-FR"/>
              </w:rPr>
            </w:pPr>
            <w:r>
              <w:rPr>
                <w:lang w:val="fr-FR"/>
              </w:rPr>
              <w:t>Downlink Data Buffering in CP function is supported by the UP function.</w:t>
            </w:r>
          </w:p>
        </w:tc>
      </w:tr>
      <w:tr w:rsidR="00801D44" w14:paraId="11E0967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630999E" w14:textId="77777777" w:rsidR="00801D44" w:rsidRDefault="00801D44">
            <w:pPr>
              <w:pStyle w:val="TAC"/>
              <w:rPr>
                <w:lang w:val="fr-FR"/>
              </w:rPr>
            </w:pPr>
            <w:r>
              <w:rPr>
                <w:lang w:val="fr-FR"/>
              </w:rPr>
              <w:t>5/2</w:t>
            </w:r>
          </w:p>
        </w:tc>
        <w:tc>
          <w:tcPr>
            <w:tcW w:w="1167" w:type="dxa"/>
            <w:tcBorders>
              <w:top w:val="single" w:sz="4" w:space="0" w:color="auto"/>
              <w:left w:val="single" w:sz="4" w:space="0" w:color="auto"/>
              <w:bottom w:val="single" w:sz="4" w:space="0" w:color="auto"/>
              <w:right w:val="single" w:sz="4" w:space="0" w:color="auto"/>
            </w:tcBorders>
            <w:hideMark/>
          </w:tcPr>
          <w:p w14:paraId="5182211B" w14:textId="77777777" w:rsidR="00801D44" w:rsidRDefault="00801D44">
            <w:pPr>
              <w:pStyle w:val="TAC"/>
              <w:rPr>
                <w:lang w:val="fr-FR"/>
              </w:rPr>
            </w:pPr>
            <w:r>
              <w:rPr>
                <w:lang w:val="fr-FR"/>
              </w:rPr>
              <w:t>DDND</w:t>
            </w:r>
          </w:p>
        </w:tc>
        <w:tc>
          <w:tcPr>
            <w:tcW w:w="1964" w:type="dxa"/>
            <w:tcBorders>
              <w:top w:val="single" w:sz="4" w:space="0" w:color="auto"/>
              <w:left w:val="single" w:sz="4" w:space="0" w:color="auto"/>
              <w:bottom w:val="single" w:sz="4" w:space="0" w:color="auto"/>
              <w:right w:val="single" w:sz="4" w:space="0" w:color="auto"/>
            </w:tcBorders>
            <w:hideMark/>
          </w:tcPr>
          <w:p w14:paraId="083CF96E" w14:textId="77777777" w:rsidR="00801D44" w:rsidRDefault="00801D44">
            <w:pPr>
              <w:pStyle w:val="TAC"/>
              <w:rPr>
                <w:lang w:val="fr-FR"/>
              </w:rPr>
            </w:pPr>
            <w:r>
              <w:rPr>
                <w:lang w:val="fr-FR"/>
              </w:rPr>
              <w:t>Sxa, N4</w:t>
            </w:r>
          </w:p>
        </w:tc>
        <w:tc>
          <w:tcPr>
            <w:tcW w:w="1134" w:type="dxa"/>
            <w:tcBorders>
              <w:top w:val="single" w:sz="4" w:space="0" w:color="auto"/>
              <w:left w:val="single" w:sz="4" w:space="0" w:color="auto"/>
              <w:bottom w:val="single" w:sz="4" w:space="0" w:color="auto"/>
              <w:right w:val="single" w:sz="4" w:space="0" w:color="auto"/>
            </w:tcBorders>
            <w:hideMark/>
          </w:tcPr>
          <w:p w14:paraId="2639A4AA"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0C6ECDFA" w14:textId="77777777" w:rsidR="00801D44" w:rsidRDefault="00801D44">
            <w:pPr>
              <w:pStyle w:val="TAL"/>
              <w:rPr>
                <w:lang w:val="fr-FR"/>
              </w:rPr>
            </w:pPr>
            <w:r>
              <w:rPr>
                <w:lang w:val="fr-FR"/>
              </w:rPr>
              <w:t xml:space="preserve">The buffering parameter 'Downlink Data Notification Delay' is supported by the UP function. </w:t>
            </w:r>
          </w:p>
        </w:tc>
      </w:tr>
      <w:tr w:rsidR="00801D44" w14:paraId="25A900AA"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FF9E265" w14:textId="77777777" w:rsidR="00801D44" w:rsidRDefault="00801D44">
            <w:pPr>
              <w:pStyle w:val="TAC"/>
              <w:rPr>
                <w:lang w:val="fr-FR"/>
              </w:rPr>
            </w:pPr>
            <w:r>
              <w:rPr>
                <w:lang w:val="fr-FR"/>
              </w:rPr>
              <w:t>5/3</w:t>
            </w:r>
          </w:p>
        </w:tc>
        <w:tc>
          <w:tcPr>
            <w:tcW w:w="1167" w:type="dxa"/>
            <w:tcBorders>
              <w:top w:val="single" w:sz="4" w:space="0" w:color="auto"/>
              <w:left w:val="single" w:sz="4" w:space="0" w:color="auto"/>
              <w:bottom w:val="single" w:sz="4" w:space="0" w:color="auto"/>
              <w:right w:val="single" w:sz="4" w:space="0" w:color="auto"/>
            </w:tcBorders>
            <w:hideMark/>
          </w:tcPr>
          <w:p w14:paraId="606F243E" w14:textId="77777777" w:rsidR="00801D44" w:rsidRDefault="00801D44">
            <w:pPr>
              <w:pStyle w:val="TAC"/>
              <w:rPr>
                <w:lang w:val="fr-FR"/>
              </w:rPr>
            </w:pPr>
            <w:r>
              <w:rPr>
                <w:lang w:val="fr-FR"/>
              </w:rPr>
              <w:t>DLBD</w:t>
            </w:r>
          </w:p>
        </w:tc>
        <w:tc>
          <w:tcPr>
            <w:tcW w:w="1964" w:type="dxa"/>
            <w:tcBorders>
              <w:top w:val="single" w:sz="4" w:space="0" w:color="auto"/>
              <w:left w:val="single" w:sz="4" w:space="0" w:color="auto"/>
              <w:bottom w:val="single" w:sz="4" w:space="0" w:color="auto"/>
              <w:right w:val="single" w:sz="4" w:space="0" w:color="auto"/>
            </w:tcBorders>
            <w:hideMark/>
          </w:tcPr>
          <w:p w14:paraId="22CE3990" w14:textId="77777777" w:rsidR="00801D44" w:rsidRDefault="00801D44">
            <w:pPr>
              <w:pStyle w:val="TAC"/>
              <w:rPr>
                <w:lang w:val="fr-FR"/>
              </w:rPr>
            </w:pPr>
            <w:r>
              <w:rPr>
                <w:lang w:val="fr-FR"/>
              </w:rPr>
              <w:t>Sxa, N4</w:t>
            </w:r>
          </w:p>
        </w:tc>
        <w:tc>
          <w:tcPr>
            <w:tcW w:w="1134" w:type="dxa"/>
            <w:tcBorders>
              <w:top w:val="single" w:sz="4" w:space="0" w:color="auto"/>
              <w:left w:val="single" w:sz="4" w:space="0" w:color="auto"/>
              <w:bottom w:val="single" w:sz="4" w:space="0" w:color="auto"/>
              <w:right w:val="single" w:sz="4" w:space="0" w:color="auto"/>
            </w:tcBorders>
            <w:hideMark/>
          </w:tcPr>
          <w:p w14:paraId="5C831763"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C251525" w14:textId="77777777" w:rsidR="00801D44" w:rsidRDefault="00801D44">
            <w:pPr>
              <w:pStyle w:val="TAL"/>
              <w:rPr>
                <w:lang w:val="fr-FR"/>
              </w:rPr>
            </w:pPr>
            <w:r>
              <w:rPr>
                <w:lang w:val="fr-FR"/>
              </w:rPr>
              <w:t xml:space="preserve">The buffering parameter 'DL Buffering Duration' is supported by the UP function. </w:t>
            </w:r>
          </w:p>
        </w:tc>
      </w:tr>
      <w:tr w:rsidR="00801D44" w14:paraId="4B72904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F8B3387" w14:textId="77777777" w:rsidR="00801D44" w:rsidRDefault="00801D44">
            <w:pPr>
              <w:pStyle w:val="TAC"/>
              <w:rPr>
                <w:lang w:val="fr-FR"/>
              </w:rPr>
            </w:pPr>
            <w:r>
              <w:rPr>
                <w:lang w:val="fr-FR"/>
              </w:rPr>
              <w:t>5/4</w:t>
            </w:r>
          </w:p>
        </w:tc>
        <w:tc>
          <w:tcPr>
            <w:tcW w:w="1167" w:type="dxa"/>
            <w:tcBorders>
              <w:top w:val="single" w:sz="4" w:space="0" w:color="auto"/>
              <w:left w:val="single" w:sz="4" w:space="0" w:color="auto"/>
              <w:bottom w:val="single" w:sz="4" w:space="0" w:color="auto"/>
              <w:right w:val="single" w:sz="4" w:space="0" w:color="auto"/>
            </w:tcBorders>
            <w:hideMark/>
          </w:tcPr>
          <w:p w14:paraId="7A449D9A" w14:textId="77777777" w:rsidR="00801D44" w:rsidRDefault="00801D44">
            <w:pPr>
              <w:pStyle w:val="TAC"/>
              <w:rPr>
                <w:lang w:val="fr-FR"/>
              </w:rPr>
            </w:pPr>
            <w:r>
              <w:rPr>
                <w:lang w:val="fr-FR"/>
              </w:rPr>
              <w:t>TRST</w:t>
            </w:r>
          </w:p>
        </w:tc>
        <w:tc>
          <w:tcPr>
            <w:tcW w:w="1964" w:type="dxa"/>
            <w:tcBorders>
              <w:top w:val="single" w:sz="4" w:space="0" w:color="auto"/>
              <w:left w:val="single" w:sz="4" w:space="0" w:color="auto"/>
              <w:bottom w:val="single" w:sz="4" w:space="0" w:color="auto"/>
              <w:right w:val="single" w:sz="4" w:space="0" w:color="auto"/>
            </w:tcBorders>
            <w:hideMark/>
          </w:tcPr>
          <w:p w14:paraId="355F1BCD"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CBA4EE2"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3270EB8D" w14:textId="77777777" w:rsidR="00801D44" w:rsidRDefault="00801D44">
            <w:pPr>
              <w:pStyle w:val="TAL"/>
              <w:rPr>
                <w:lang w:val="fr-FR"/>
              </w:rPr>
            </w:pPr>
            <w:r>
              <w:rPr>
                <w:lang w:val="fr-FR"/>
              </w:rPr>
              <w:t>Traffic Steering is supported by the UP function.</w:t>
            </w:r>
          </w:p>
          <w:p w14:paraId="31094396" w14:textId="77777777" w:rsidR="00801D44" w:rsidRDefault="00801D44">
            <w:pPr>
              <w:pStyle w:val="TAL"/>
              <w:rPr>
                <w:lang w:val="fr-FR"/>
              </w:rPr>
            </w:pPr>
          </w:p>
        </w:tc>
      </w:tr>
      <w:tr w:rsidR="00801D44" w14:paraId="64269B87"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0515FC3E" w14:textId="77777777" w:rsidR="00801D44" w:rsidRDefault="00801D44">
            <w:pPr>
              <w:pStyle w:val="TAC"/>
              <w:rPr>
                <w:lang w:val="de-DE"/>
              </w:rPr>
            </w:pPr>
            <w:r>
              <w:rPr>
                <w:lang w:val="fr-FR"/>
              </w:rPr>
              <w:t>5/</w:t>
            </w:r>
            <w:r>
              <w:rPr>
                <w:lang w:val="de-DE"/>
              </w:rPr>
              <w:t>5</w:t>
            </w:r>
          </w:p>
        </w:tc>
        <w:tc>
          <w:tcPr>
            <w:tcW w:w="1167" w:type="dxa"/>
            <w:tcBorders>
              <w:top w:val="single" w:sz="4" w:space="0" w:color="auto"/>
              <w:left w:val="single" w:sz="4" w:space="0" w:color="auto"/>
              <w:bottom w:val="single" w:sz="4" w:space="0" w:color="auto"/>
              <w:right w:val="single" w:sz="4" w:space="0" w:color="auto"/>
            </w:tcBorders>
            <w:hideMark/>
          </w:tcPr>
          <w:p w14:paraId="377A8115" w14:textId="77777777" w:rsidR="00801D44" w:rsidRDefault="00801D44">
            <w:pPr>
              <w:pStyle w:val="TAC"/>
              <w:rPr>
                <w:lang w:val="x-none"/>
              </w:rPr>
            </w:pPr>
            <w:r>
              <w:rPr>
                <w:lang w:val="fr-FR"/>
              </w:rPr>
              <w:t>FTUP</w:t>
            </w:r>
          </w:p>
        </w:tc>
        <w:tc>
          <w:tcPr>
            <w:tcW w:w="1964" w:type="dxa"/>
            <w:tcBorders>
              <w:top w:val="single" w:sz="4" w:space="0" w:color="auto"/>
              <w:left w:val="single" w:sz="4" w:space="0" w:color="auto"/>
              <w:bottom w:val="single" w:sz="4" w:space="0" w:color="auto"/>
              <w:right w:val="single" w:sz="4" w:space="0" w:color="auto"/>
            </w:tcBorders>
            <w:hideMark/>
          </w:tcPr>
          <w:p w14:paraId="71B6E30F" w14:textId="77777777" w:rsidR="00801D44" w:rsidRDefault="00801D44">
            <w:pPr>
              <w:pStyle w:val="TAC"/>
              <w:rPr>
                <w:lang w:val="fr-FR"/>
              </w:rPr>
            </w:pPr>
            <w:r>
              <w:rPr>
                <w:lang w:val="fr-FR"/>
              </w:rPr>
              <w:t>Sxa, Sxb, N4</w:t>
            </w:r>
          </w:p>
        </w:tc>
        <w:tc>
          <w:tcPr>
            <w:tcW w:w="1134" w:type="dxa"/>
            <w:tcBorders>
              <w:top w:val="single" w:sz="4" w:space="0" w:color="auto"/>
              <w:left w:val="single" w:sz="4" w:space="0" w:color="auto"/>
              <w:bottom w:val="single" w:sz="4" w:space="0" w:color="auto"/>
              <w:right w:val="single" w:sz="4" w:space="0" w:color="auto"/>
            </w:tcBorders>
            <w:hideMark/>
          </w:tcPr>
          <w:p w14:paraId="1031ADE3" w14:textId="77777777" w:rsidR="00801D44" w:rsidRDefault="00801D44">
            <w:pPr>
              <w:pStyle w:val="TAC"/>
              <w:rPr>
                <w:lang w:val="fr-FR"/>
              </w:rPr>
            </w:pPr>
            <w:r>
              <w:rPr>
                <w:lang w:val="fr-FR"/>
              </w:rPr>
              <w:t>M</w:t>
            </w:r>
          </w:p>
        </w:tc>
        <w:tc>
          <w:tcPr>
            <w:tcW w:w="4389" w:type="dxa"/>
            <w:tcBorders>
              <w:top w:val="single" w:sz="4" w:space="0" w:color="auto"/>
              <w:left w:val="single" w:sz="4" w:space="0" w:color="auto"/>
              <w:bottom w:val="single" w:sz="4" w:space="0" w:color="auto"/>
              <w:right w:val="single" w:sz="4" w:space="0" w:color="auto"/>
            </w:tcBorders>
            <w:hideMark/>
          </w:tcPr>
          <w:p w14:paraId="5CE8A59F" w14:textId="77777777" w:rsidR="00801D44" w:rsidRDefault="00801D44">
            <w:pPr>
              <w:pStyle w:val="TAL"/>
              <w:rPr>
                <w:lang w:val="fr-FR"/>
              </w:rPr>
            </w:pPr>
            <w:r>
              <w:rPr>
                <w:lang w:val="fr-FR"/>
              </w:rPr>
              <w:t xml:space="preserve">F-TEID allocation / release in the UP function is supported by the UP function. </w:t>
            </w:r>
          </w:p>
        </w:tc>
      </w:tr>
      <w:tr w:rsidR="00801D44" w14:paraId="3C24DF07"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82970EC" w14:textId="77777777" w:rsidR="00801D44" w:rsidRDefault="00801D44">
            <w:pPr>
              <w:pStyle w:val="TAC"/>
              <w:rPr>
                <w:lang w:val="de-DE"/>
              </w:rPr>
            </w:pPr>
            <w:r>
              <w:rPr>
                <w:lang w:val="fr-FR"/>
              </w:rPr>
              <w:t>5/</w:t>
            </w:r>
            <w:r>
              <w:rPr>
                <w:lang w:val="de-DE"/>
              </w:rPr>
              <w:t>6</w:t>
            </w:r>
          </w:p>
        </w:tc>
        <w:tc>
          <w:tcPr>
            <w:tcW w:w="1167" w:type="dxa"/>
            <w:tcBorders>
              <w:top w:val="single" w:sz="4" w:space="0" w:color="auto"/>
              <w:left w:val="single" w:sz="4" w:space="0" w:color="auto"/>
              <w:bottom w:val="single" w:sz="4" w:space="0" w:color="auto"/>
              <w:right w:val="single" w:sz="4" w:space="0" w:color="auto"/>
            </w:tcBorders>
            <w:hideMark/>
          </w:tcPr>
          <w:p w14:paraId="28DDD046" w14:textId="77777777" w:rsidR="00801D44" w:rsidRDefault="00801D44">
            <w:pPr>
              <w:pStyle w:val="TAC"/>
              <w:rPr>
                <w:lang w:val="x-none"/>
              </w:rPr>
            </w:pPr>
            <w:r>
              <w:rPr>
                <w:lang w:val="fr-FR"/>
              </w:rPr>
              <w:t>PFDM</w:t>
            </w:r>
          </w:p>
        </w:tc>
        <w:tc>
          <w:tcPr>
            <w:tcW w:w="1964" w:type="dxa"/>
            <w:tcBorders>
              <w:top w:val="single" w:sz="4" w:space="0" w:color="auto"/>
              <w:left w:val="single" w:sz="4" w:space="0" w:color="auto"/>
              <w:bottom w:val="single" w:sz="4" w:space="0" w:color="auto"/>
              <w:right w:val="single" w:sz="4" w:space="0" w:color="auto"/>
            </w:tcBorders>
            <w:hideMark/>
          </w:tcPr>
          <w:p w14:paraId="608BCC4B"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6E29424B"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3FE12A69" w14:textId="77777777" w:rsidR="00801D44" w:rsidRDefault="00801D44">
            <w:pPr>
              <w:pStyle w:val="TAL"/>
              <w:rPr>
                <w:lang w:val="fr-FR"/>
              </w:rPr>
            </w:pPr>
            <w:r>
              <w:rPr>
                <w:lang w:val="fr-FR"/>
              </w:rPr>
              <w:t xml:space="preserve">The PFD Management procedure is supported by the UP function. </w:t>
            </w:r>
          </w:p>
        </w:tc>
      </w:tr>
      <w:tr w:rsidR="00801D44" w14:paraId="35BFBE94"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D8CE40F" w14:textId="77777777" w:rsidR="00801D44" w:rsidRDefault="00801D44">
            <w:pPr>
              <w:pStyle w:val="TAC"/>
              <w:rPr>
                <w:lang w:val="fr-FR"/>
              </w:rPr>
            </w:pPr>
            <w:r>
              <w:rPr>
                <w:lang w:val="fr-FR"/>
              </w:rPr>
              <w:t>5/</w:t>
            </w:r>
            <w:r>
              <w:rPr>
                <w:lang w:val="de-DE"/>
              </w:rPr>
              <w:t>7</w:t>
            </w:r>
          </w:p>
        </w:tc>
        <w:tc>
          <w:tcPr>
            <w:tcW w:w="1167" w:type="dxa"/>
            <w:tcBorders>
              <w:top w:val="single" w:sz="4" w:space="0" w:color="auto"/>
              <w:left w:val="single" w:sz="4" w:space="0" w:color="auto"/>
              <w:bottom w:val="single" w:sz="4" w:space="0" w:color="auto"/>
              <w:right w:val="single" w:sz="4" w:space="0" w:color="auto"/>
            </w:tcBorders>
            <w:hideMark/>
          </w:tcPr>
          <w:p w14:paraId="51160F74" w14:textId="77777777" w:rsidR="00801D44" w:rsidRDefault="00801D44">
            <w:pPr>
              <w:pStyle w:val="TAC"/>
              <w:rPr>
                <w:lang w:val="fr-FR"/>
              </w:rPr>
            </w:pPr>
            <w:r>
              <w:rPr>
                <w:lang w:val="fr-FR"/>
              </w:rPr>
              <w:t>HEEU</w:t>
            </w:r>
          </w:p>
        </w:tc>
        <w:tc>
          <w:tcPr>
            <w:tcW w:w="1964" w:type="dxa"/>
            <w:tcBorders>
              <w:top w:val="single" w:sz="4" w:space="0" w:color="auto"/>
              <w:left w:val="single" w:sz="4" w:space="0" w:color="auto"/>
              <w:bottom w:val="single" w:sz="4" w:space="0" w:color="auto"/>
              <w:right w:val="single" w:sz="4" w:space="0" w:color="auto"/>
            </w:tcBorders>
            <w:hideMark/>
          </w:tcPr>
          <w:p w14:paraId="565BC6A8"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9E0FBFE"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72FF465" w14:textId="77777777" w:rsidR="00801D44" w:rsidRDefault="00801D44">
            <w:pPr>
              <w:pStyle w:val="TAL"/>
              <w:rPr>
                <w:lang w:val="fr-FR"/>
              </w:rPr>
            </w:pPr>
            <w:r>
              <w:rPr>
                <w:lang w:val="fr-FR"/>
              </w:rPr>
              <w:t>Header Enrichment of Uplink traffic is supported by the UP function.</w:t>
            </w:r>
          </w:p>
        </w:tc>
      </w:tr>
      <w:tr w:rsidR="00801D44" w14:paraId="04C02EBB"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7FEFF39" w14:textId="77777777" w:rsidR="00801D44" w:rsidRDefault="00801D44">
            <w:pPr>
              <w:pStyle w:val="TAC"/>
              <w:rPr>
                <w:lang w:val="fr-FR"/>
              </w:rPr>
            </w:pPr>
            <w:r>
              <w:rPr>
                <w:lang w:val="fr-FR"/>
              </w:rPr>
              <w:t>5/</w:t>
            </w:r>
            <w:r>
              <w:rPr>
                <w:lang w:val="de-DE"/>
              </w:rPr>
              <w:t>8</w:t>
            </w:r>
          </w:p>
        </w:tc>
        <w:tc>
          <w:tcPr>
            <w:tcW w:w="1167" w:type="dxa"/>
            <w:tcBorders>
              <w:top w:val="single" w:sz="4" w:space="0" w:color="auto"/>
              <w:left w:val="single" w:sz="4" w:space="0" w:color="auto"/>
              <w:bottom w:val="single" w:sz="4" w:space="0" w:color="auto"/>
              <w:right w:val="single" w:sz="4" w:space="0" w:color="auto"/>
            </w:tcBorders>
            <w:hideMark/>
          </w:tcPr>
          <w:p w14:paraId="2C91DDD0" w14:textId="77777777" w:rsidR="00801D44" w:rsidRDefault="00801D44">
            <w:pPr>
              <w:pStyle w:val="TAC"/>
              <w:rPr>
                <w:lang w:val="fr-FR"/>
              </w:rPr>
            </w:pPr>
            <w:r>
              <w:rPr>
                <w:lang w:val="fr-FR"/>
              </w:rPr>
              <w:t>TREU</w:t>
            </w:r>
          </w:p>
        </w:tc>
        <w:tc>
          <w:tcPr>
            <w:tcW w:w="1964" w:type="dxa"/>
            <w:tcBorders>
              <w:top w:val="single" w:sz="4" w:space="0" w:color="auto"/>
              <w:left w:val="single" w:sz="4" w:space="0" w:color="auto"/>
              <w:bottom w:val="single" w:sz="4" w:space="0" w:color="auto"/>
              <w:right w:val="single" w:sz="4" w:space="0" w:color="auto"/>
            </w:tcBorders>
            <w:hideMark/>
          </w:tcPr>
          <w:p w14:paraId="72F73F90"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24E70B3" w14:textId="77777777" w:rsidR="00801D44" w:rsidRDefault="00801D44">
            <w:pPr>
              <w:pStyle w:val="TAC"/>
              <w:rPr>
                <w:lang w:val="fr-FR"/>
              </w:rPr>
            </w:pPr>
            <w:r>
              <w:rPr>
                <w:lang w:val="fr-FR"/>
              </w:rPr>
              <w:t>O</w:t>
            </w:r>
          </w:p>
          <w:p w14:paraId="66464064" w14:textId="719E2B78" w:rsidR="00801D44" w:rsidRDefault="00801D44">
            <w:pPr>
              <w:pStyle w:val="TAC"/>
              <w:rPr>
                <w:lang w:val="fr-FR"/>
              </w:rPr>
            </w:pPr>
            <w:r>
              <w:rPr>
                <w:lang w:val="fr-FR"/>
              </w:rPr>
              <w:t xml:space="preserve">(NOTE </w:t>
            </w:r>
            <w:r>
              <w:rPr>
                <w:lang w:val="fr-FR"/>
              </w:rPr>
              <w:t>3</w:t>
            </w:r>
            <w:r>
              <w:rPr>
                <w:lang w:val="fr-FR"/>
              </w:rPr>
              <w:t>)</w:t>
            </w:r>
          </w:p>
        </w:tc>
        <w:tc>
          <w:tcPr>
            <w:tcW w:w="4389" w:type="dxa"/>
            <w:tcBorders>
              <w:top w:val="single" w:sz="4" w:space="0" w:color="auto"/>
              <w:left w:val="single" w:sz="4" w:space="0" w:color="auto"/>
              <w:bottom w:val="single" w:sz="4" w:space="0" w:color="auto"/>
              <w:right w:val="single" w:sz="4" w:space="0" w:color="auto"/>
            </w:tcBorders>
            <w:hideMark/>
          </w:tcPr>
          <w:p w14:paraId="30213377" w14:textId="77777777" w:rsidR="00801D44" w:rsidRDefault="00801D44">
            <w:pPr>
              <w:pStyle w:val="TAL"/>
              <w:rPr>
                <w:lang w:val="fr-FR"/>
              </w:rPr>
            </w:pPr>
            <w:r>
              <w:rPr>
                <w:lang w:val="fr-FR"/>
              </w:rPr>
              <w:t xml:space="preserve">Traffic Redirection Enforcement in the UP function is supported by the UP function. </w:t>
            </w:r>
          </w:p>
        </w:tc>
      </w:tr>
      <w:tr w:rsidR="00801D44" w14:paraId="7C7C34A5"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BCD6EE2" w14:textId="77777777" w:rsidR="00801D44" w:rsidRDefault="00801D44">
            <w:pPr>
              <w:pStyle w:val="TAC"/>
              <w:rPr>
                <w:lang w:val="fr-FR"/>
              </w:rPr>
            </w:pPr>
            <w:r>
              <w:rPr>
                <w:lang w:val="fr-FR"/>
              </w:rPr>
              <w:t>6/1</w:t>
            </w:r>
          </w:p>
        </w:tc>
        <w:tc>
          <w:tcPr>
            <w:tcW w:w="1167" w:type="dxa"/>
            <w:tcBorders>
              <w:top w:val="single" w:sz="4" w:space="0" w:color="auto"/>
              <w:left w:val="single" w:sz="4" w:space="0" w:color="auto"/>
              <w:bottom w:val="single" w:sz="4" w:space="0" w:color="auto"/>
              <w:right w:val="single" w:sz="4" w:space="0" w:color="auto"/>
            </w:tcBorders>
            <w:hideMark/>
          </w:tcPr>
          <w:p w14:paraId="7323C1B8" w14:textId="77777777" w:rsidR="00801D44" w:rsidRDefault="00801D44">
            <w:pPr>
              <w:pStyle w:val="TAC"/>
              <w:rPr>
                <w:lang w:val="fr-FR"/>
              </w:rPr>
            </w:pPr>
            <w:r>
              <w:rPr>
                <w:lang w:val="fr-FR"/>
              </w:rPr>
              <w:t>EMPU</w:t>
            </w:r>
          </w:p>
        </w:tc>
        <w:tc>
          <w:tcPr>
            <w:tcW w:w="1964" w:type="dxa"/>
            <w:tcBorders>
              <w:top w:val="single" w:sz="4" w:space="0" w:color="auto"/>
              <w:left w:val="single" w:sz="4" w:space="0" w:color="auto"/>
              <w:bottom w:val="single" w:sz="4" w:space="0" w:color="auto"/>
              <w:right w:val="single" w:sz="4" w:space="0" w:color="auto"/>
            </w:tcBorders>
            <w:hideMark/>
          </w:tcPr>
          <w:p w14:paraId="3DCBA615" w14:textId="77777777" w:rsidR="00801D44" w:rsidRDefault="00801D44">
            <w:pPr>
              <w:pStyle w:val="TAC"/>
              <w:rPr>
                <w:lang w:val="fr-FR"/>
              </w:rPr>
            </w:pPr>
            <w:r>
              <w:rPr>
                <w:lang w:val="fr-FR"/>
              </w:rPr>
              <w:t>Sxa, Sxb, N4</w:t>
            </w:r>
          </w:p>
        </w:tc>
        <w:tc>
          <w:tcPr>
            <w:tcW w:w="1134" w:type="dxa"/>
            <w:tcBorders>
              <w:top w:val="single" w:sz="4" w:space="0" w:color="auto"/>
              <w:left w:val="single" w:sz="4" w:space="0" w:color="auto"/>
              <w:bottom w:val="single" w:sz="4" w:space="0" w:color="auto"/>
              <w:right w:val="single" w:sz="4" w:space="0" w:color="auto"/>
            </w:tcBorders>
            <w:hideMark/>
          </w:tcPr>
          <w:p w14:paraId="48AF3F62" w14:textId="77777777" w:rsidR="00801D44" w:rsidRDefault="00801D44">
            <w:pPr>
              <w:pStyle w:val="TAC"/>
              <w:rPr>
                <w:lang w:val="fr-FR"/>
              </w:rPr>
            </w:pPr>
            <w:r>
              <w:rPr>
                <w:lang w:val="fr-FR"/>
              </w:rPr>
              <w:t>M</w:t>
            </w:r>
          </w:p>
        </w:tc>
        <w:tc>
          <w:tcPr>
            <w:tcW w:w="4389" w:type="dxa"/>
            <w:tcBorders>
              <w:top w:val="single" w:sz="4" w:space="0" w:color="auto"/>
              <w:left w:val="single" w:sz="4" w:space="0" w:color="auto"/>
              <w:bottom w:val="single" w:sz="4" w:space="0" w:color="auto"/>
              <w:right w:val="single" w:sz="4" w:space="0" w:color="auto"/>
            </w:tcBorders>
            <w:hideMark/>
          </w:tcPr>
          <w:p w14:paraId="061F5E95" w14:textId="77777777" w:rsidR="00801D44" w:rsidRDefault="00801D44">
            <w:pPr>
              <w:pStyle w:val="TAL"/>
              <w:rPr>
                <w:lang w:val="fr-FR"/>
              </w:rPr>
            </w:pPr>
            <w:r>
              <w:rPr>
                <w:lang w:val="fr-FR"/>
              </w:rPr>
              <w:t>Sending of End Marker packets supported by the UP function.</w:t>
            </w:r>
          </w:p>
        </w:tc>
      </w:tr>
      <w:tr w:rsidR="00801D44" w14:paraId="12743EE5"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3FC98D3" w14:textId="77777777" w:rsidR="00801D44" w:rsidRDefault="00801D44">
            <w:pPr>
              <w:pStyle w:val="TAC"/>
              <w:rPr>
                <w:lang w:val="fr-FR"/>
              </w:rPr>
            </w:pPr>
            <w:r>
              <w:rPr>
                <w:lang w:val="fr-FR"/>
              </w:rPr>
              <w:t>6/2</w:t>
            </w:r>
          </w:p>
        </w:tc>
        <w:tc>
          <w:tcPr>
            <w:tcW w:w="1167" w:type="dxa"/>
            <w:tcBorders>
              <w:top w:val="single" w:sz="4" w:space="0" w:color="auto"/>
              <w:left w:val="single" w:sz="4" w:space="0" w:color="auto"/>
              <w:bottom w:val="single" w:sz="4" w:space="0" w:color="auto"/>
              <w:right w:val="single" w:sz="4" w:space="0" w:color="auto"/>
            </w:tcBorders>
            <w:hideMark/>
          </w:tcPr>
          <w:p w14:paraId="4C7FAC4C" w14:textId="77777777" w:rsidR="00801D44" w:rsidRDefault="00801D44">
            <w:pPr>
              <w:pStyle w:val="TAC"/>
              <w:rPr>
                <w:lang w:val="fr-FR"/>
              </w:rPr>
            </w:pPr>
            <w:r>
              <w:rPr>
                <w:lang w:val="fr-FR"/>
              </w:rPr>
              <w:t>PDIU</w:t>
            </w:r>
          </w:p>
        </w:tc>
        <w:tc>
          <w:tcPr>
            <w:tcW w:w="1964" w:type="dxa"/>
            <w:tcBorders>
              <w:top w:val="single" w:sz="4" w:space="0" w:color="auto"/>
              <w:left w:val="single" w:sz="4" w:space="0" w:color="auto"/>
              <w:bottom w:val="single" w:sz="4" w:space="0" w:color="auto"/>
              <w:right w:val="single" w:sz="4" w:space="0" w:color="auto"/>
            </w:tcBorders>
            <w:hideMark/>
          </w:tcPr>
          <w:p w14:paraId="5901AAB0"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7ECA23A3" w14:textId="77777777" w:rsidR="00075654" w:rsidRDefault="00801D44">
            <w:pPr>
              <w:pStyle w:val="TAC"/>
              <w:rPr>
                <w:lang w:val="fr-FR"/>
              </w:rPr>
            </w:pPr>
            <w:r>
              <w:rPr>
                <w:lang w:val="fr-FR"/>
              </w:rPr>
              <w:t>O</w:t>
            </w:r>
          </w:p>
          <w:p w14:paraId="3DB692B5" w14:textId="2BC62219" w:rsidR="00801D44" w:rsidRDefault="00801D44">
            <w:pPr>
              <w:pStyle w:val="TAC"/>
              <w:rPr>
                <w:lang w:val="fr-FR"/>
              </w:rPr>
            </w:pPr>
            <w:r>
              <w:rPr>
                <w:lang w:val="fr-FR"/>
              </w:rPr>
              <w:t xml:space="preserve">(NOTE </w:t>
            </w:r>
            <w:r>
              <w:rPr>
                <w:lang w:val="fr-FR"/>
              </w:rPr>
              <w:t>4</w:t>
            </w:r>
            <w:r>
              <w:rPr>
                <w:lang w:val="fr-FR"/>
              </w:rPr>
              <w:t>)</w:t>
            </w:r>
          </w:p>
        </w:tc>
        <w:tc>
          <w:tcPr>
            <w:tcW w:w="4389" w:type="dxa"/>
            <w:tcBorders>
              <w:top w:val="single" w:sz="4" w:space="0" w:color="auto"/>
              <w:left w:val="single" w:sz="4" w:space="0" w:color="auto"/>
              <w:bottom w:val="single" w:sz="4" w:space="0" w:color="auto"/>
              <w:right w:val="single" w:sz="4" w:space="0" w:color="auto"/>
            </w:tcBorders>
            <w:hideMark/>
          </w:tcPr>
          <w:p w14:paraId="2026FAE7" w14:textId="40E3BE9F" w:rsidR="00801D44" w:rsidRDefault="00801D44">
            <w:pPr>
              <w:pStyle w:val="TAL"/>
              <w:rPr>
                <w:lang w:val="fr-FR"/>
              </w:rPr>
            </w:pPr>
            <w:r>
              <w:rPr>
                <w:lang w:val="fr-FR"/>
              </w:rPr>
              <w:t xml:space="preserve">Support of PDI optimised signalling in UP function (see </w:t>
            </w:r>
            <w:r w:rsidR="00075654">
              <w:rPr>
                <w:lang w:val="fr-FR"/>
              </w:rPr>
              <w:t>clause 5</w:t>
            </w:r>
            <w:r>
              <w:rPr>
                <w:lang w:val="fr-FR"/>
              </w:rPr>
              <w:t>.2.1A</w:t>
            </w:r>
            <w:r>
              <w:rPr>
                <w:lang w:val="de-DE"/>
              </w:rPr>
              <w:t>.2)</w:t>
            </w:r>
            <w:r>
              <w:rPr>
                <w:lang w:val="fr-FR"/>
              </w:rPr>
              <w:t>.</w:t>
            </w:r>
          </w:p>
        </w:tc>
      </w:tr>
      <w:tr w:rsidR="00801D44" w14:paraId="282505C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09D9BE7" w14:textId="77777777" w:rsidR="00801D44" w:rsidRDefault="00801D44">
            <w:pPr>
              <w:pStyle w:val="TAC"/>
              <w:rPr>
                <w:lang w:val="fr-FR"/>
              </w:rPr>
            </w:pPr>
            <w:r>
              <w:rPr>
                <w:lang w:val="fr-FR"/>
              </w:rPr>
              <w:t>6/3</w:t>
            </w:r>
          </w:p>
        </w:tc>
        <w:tc>
          <w:tcPr>
            <w:tcW w:w="1167" w:type="dxa"/>
            <w:tcBorders>
              <w:top w:val="single" w:sz="4" w:space="0" w:color="auto"/>
              <w:left w:val="single" w:sz="4" w:space="0" w:color="auto"/>
              <w:bottom w:val="single" w:sz="4" w:space="0" w:color="auto"/>
              <w:right w:val="single" w:sz="4" w:space="0" w:color="auto"/>
            </w:tcBorders>
            <w:hideMark/>
          </w:tcPr>
          <w:p w14:paraId="0972B60D" w14:textId="77777777" w:rsidR="00801D44" w:rsidRDefault="00801D44">
            <w:pPr>
              <w:pStyle w:val="TAC"/>
              <w:rPr>
                <w:lang w:val="fr-FR"/>
              </w:rPr>
            </w:pPr>
            <w:r>
              <w:rPr>
                <w:lang w:val="fr-FR"/>
              </w:rPr>
              <w:t>UDBC</w:t>
            </w:r>
          </w:p>
        </w:tc>
        <w:tc>
          <w:tcPr>
            <w:tcW w:w="1964" w:type="dxa"/>
            <w:tcBorders>
              <w:top w:val="single" w:sz="4" w:space="0" w:color="auto"/>
              <w:left w:val="single" w:sz="4" w:space="0" w:color="auto"/>
              <w:bottom w:val="single" w:sz="4" w:space="0" w:color="auto"/>
              <w:right w:val="single" w:sz="4" w:space="0" w:color="auto"/>
            </w:tcBorders>
            <w:hideMark/>
          </w:tcPr>
          <w:p w14:paraId="10BECEFE"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0317979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3B1ED02C" w14:textId="77777777" w:rsidR="00801D44" w:rsidRDefault="00801D44">
            <w:pPr>
              <w:pStyle w:val="TAL"/>
              <w:rPr>
                <w:lang w:val="fr-FR"/>
              </w:rPr>
            </w:pPr>
            <w:r>
              <w:rPr>
                <w:lang w:val="fr-FR"/>
              </w:rPr>
              <w:t>Support of UL/DL Buffering Control</w:t>
            </w:r>
          </w:p>
        </w:tc>
      </w:tr>
      <w:tr w:rsidR="00801D44" w14:paraId="0F30768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F5C3D79" w14:textId="77777777" w:rsidR="00801D44" w:rsidRDefault="00801D44">
            <w:pPr>
              <w:pStyle w:val="TAC"/>
              <w:rPr>
                <w:lang w:val="fr-FR"/>
              </w:rPr>
            </w:pPr>
            <w:r>
              <w:rPr>
                <w:lang w:val="fr-FR"/>
              </w:rPr>
              <w:t>6/4</w:t>
            </w:r>
          </w:p>
        </w:tc>
        <w:tc>
          <w:tcPr>
            <w:tcW w:w="1167" w:type="dxa"/>
            <w:tcBorders>
              <w:top w:val="single" w:sz="4" w:space="0" w:color="auto"/>
              <w:left w:val="single" w:sz="4" w:space="0" w:color="auto"/>
              <w:bottom w:val="single" w:sz="4" w:space="0" w:color="auto"/>
              <w:right w:val="single" w:sz="4" w:space="0" w:color="auto"/>
            </w:tcBorders>
            <w:hideMark/>
          </w:tcPr>
          <w:p w14:paraId="00AF270C" w14:textId="77777777" w:rsidR="00801D44" w:rsidRDefault="00801D44">
            <w:pPr>
              <w:pStyle w:val="TAC"/>
              <w:rPr>
                <w:lang w:val="fr-FR"/>
              </w:rPr>
            </w:pPr>
            <w:r>
              <w:rPr>
                <w:lang w:val="fr-FR"/>
              </w:rPr>
              <w:t>QUOAC</w:t>
            </w:r>
          </w:p>
        </w:tc>
        <w:tc>
          <w:tcPr>
            <w:tcW w:w="1964" w:type="dxa"/>
            <w:tcBorders>
              <w:top w:val="single" w:sz="4" w:space="0" w:color="auto"/>
              <w:left w:val="single" w:sz="4" w:space="0" w:color="auto"/>
              <w:bottom w:val="single" w:sz="4" w:space="0" w:color="auto"/>
              <w:right w:val="single" w:sz="4" w:space="0" w:color="auto"/>
            </w:tcBorders>
            <w:hideMark/>
          </w:tcPr>
          <w:p w14:paraId="5A79B3E6"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09F775C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56DC521" w14:textId="77777777" w:rsidR="00801D44" w:rsidRDefault="00801D44">
            <w:pPr>
              <w:pStyle w:val="TAL"/>
              <w:rPr>
                <w:lang w:val="fr-FR"/>
              </w:rPr>
            </w:pPr>
            <w:r>
              <w:rPr>
                <w:lang w:val="fr-FR"/>
              </w:rPr>
              <w:t xml:space="preserve">The UP function supports being provisioned with the Quota Action to apply when reaching quotas. </w:t>
            </w:r>
          </w:p>
        </w:tc>
      </w:tr>
      <w:tr w:rsidR="00801D44" w14:paraId="16B653B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13FF67A" w14:textId="77777777" w:rsidR="00801D44" w:rsidRDefault="00801D44">
            <w:pPr>
              <w:pStyle w:val="TAC"/>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1DDF9391" w14:textId="77777777" w:rsidR="00801D44" w:rsidRDefault="00801D44">
            <w:pPr>
              <w:pStyle w:val="TAC"/>
              <w:rPr>
                <w:lang w:val="fr-FR"/>
              </w:rPr>
            </w:pPr>
            <w:r>
              <w:rPr>
                <w:lang w:val="fr-FR"/>
              </w:rPr>
              <w:t>TRACE</w:t>
            </w:r>
          </w:p>
        </w:tc>
        <w:tc>
          <w:tcPr>
            <w:tcW w:w="1964" w:type="dxa"/>
            <w:tcBorders>
              <w:top w:val="single" w:sz="4" w:space="0" w:color="auto"/>
              <w:left w:val="single" w:sz="4" w:space="0" w:color="auto"/>
              <w:bottom w:val="single" w:sz="4" w:space="0" w:color="auto"/>
              <w:right w:val="single" w:sz="4" w:space="0" w:color="auto"/>
            </w:tcBorders>
            <w:hideMark/>
          </w:tcPr>
          <w:p w14:paraId="252CF513"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48C293BF"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BAAE8EA" w14:textId="20005D1D" w:rsidR="00801D44" w:rsidRDefault="00801D44">
            <w:pPr>
              <w:pStyle w:val="TAL"/>
              <w:rPr>
                <w:lang w:val="fr-FR"/>
              </w:rPr>
            </w:pPr>
            <w:r>
              <w:rPr>
                <w:lang w:val="fr-FR"/>
              </w:rPr>
              <w:t xml:space="preserve">The UP function supports Trace (see </w:t>
            </w:r>
            <w:r w:rsidR="00075654">
              <w:rPr>
                <w:lang w:val="fr-FR"/>
              </w:rPr>
              <w:t>clause 5</w:t>
            </w:r>
            <w:r>
              <w:rPr>
                <w:lang w:val="fr-FR"/>
              </w:rPr>
              <w:t xml:space="preserve">.15). </w:t>
            </w:r>
          </w:p>
        </w:tc>
      </w:tr>
      <w:tr w:rsidR="00801D44" w14:paraId="59EC638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BB767E1" w14:textId="77777777" w:rsidR="00801D44" w:rsidRDefault="00801D44">
            <w:pPr>
              <w:pStyle w:val="TAC"/>
              <w:rPr>
                <w:lang w:val="fr-FR"/>
              </w:rPr>
            </w:pPr>
            <w:r>
              <w:rPr>
                <w:lang w:val="fr-FR"/>
              </w:rPr>
              <w:t>6/6</w:t>
            </w:r>
          </w:p>
        </w:tc>
        <w:tc>
          <w:tcPr>
            <w:tcW w:w="1167" w:type="dxa"/>
            <w:tcBorders>
              <w:top w:val="single" w:sz="4" w:space="0" w:color="auto"/>
              <w:left w:val="single" w:sz="4" w:space="0" w:color="auto"/>
              <w:bottom w:val="single" w:sz="4" w:space="0" w:color="auto"/>
              <w:right w:val="single" w:sz="4" w:space="0" w:color="auto"/>
            </w:tcBorders>
            <w:hideMark/>
          </w:tcPr>
          <w:p w14:paraId="761903FE" w14:textId="77777777" w:rsidR="00801D44" w:rsidRDefault="00801D44">
            <w:pPr>
              <w:pStyle w:val="TAC"/>
              <w:rPr>
                <w:lang w:val="fr-FR"/>
              </w:rPr>
            </w:pPr>
            <w:r>
              <w:rPr>
                <w:lang w:val="fr-FR"/>
              </w:rPr>
              <w:t>FRRT</w:t>
            </w:r>
          </w:p>
        </w:tc>
        <w:tc>
          <w:tcPr>
            <w:tcW w:w="1964" w:type="dxa"/>
            <w:tcBorders>
              <w:top w:val="single" w:sz="4" w:space="0" w:color="auto"/>
              <w:left w:val="single" w:sz="4" w:space="0" w:color="auto"/>
              <w:bottom w:val="single" w:sz="4" w:space="0" w:color="auto"/>
              <w:right w:val="single" w:sz="4" w:space="0" w:color="auto"/>
            </w:tcBorders>
            <w:hideMark/>
          </w:tcPr>
          <w:p w14:paraId="38BB1EC9"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7D98D41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B0C8237" w14:textId="77777777" w:rsidR="00801D44" w:rsidRDefault="00801D44">
            <w:pPr>
              <w:pStyle w:val="TAL"/>
              <w:rPr>
                <w:lang w:val="fr-FR"/>
              </w:rPr>
            </w:pPr>
            <w:r>
              <w:rPr>
                <w:lang w:val="fr-FR"/>
              </w:rPr>
              <w:t>The UP function supports Framed Routing (see IETF RFC 2865 [37] and IETF RFC 3162 [38]).</w:t>
            </w:r>
          </w:p>
        </w:tc>
      </w:tr>
      <w:tr w:rsidR="00801D44" w14:paraId="10030D1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CB21883" w14:textId="77777777" w:rsidR="00801D44" w:rsidRDefault="00801D44">
            <w:pPr>
              <w:pStyle w:val="TAC"/>
              <w:rPr>
                <w:lang w:val="fr-FR"/>
              </w:rPr>
            </w:pPr>
            <w:r>
              <w:rPr>
                <w:lang w:val="fr-FR"/>
              </w:rPr>
              <w:t>6/7</w:t>
            </w:r>
          </w:p>
        </w:tc>
        <w:tc>
          <w:tcPr>
            <w:tcW w:w="1167" w:type="dxa"/>
            <w:tcBorders>
              <w:top w:val="single" w:sz="4" w:space="0" w:color="auto"/>
              <w:left w:val="single" w:sz="4" w:space="0" w:color="auto"/>
              <w:bottom w:val="single" w:sz="4" w:space="0" w:color="auto"/>
              <w:right w:val="single" w:sz="4" w:space="0" w:color="auto"/>
            </w:tcBorders>
            <w:hideMark/>
          </w:tcPr>
          <w:p w14:paraId="376352D3" w14:textId="77777777" w:rsidR="00801D44" w:rsidRDefault="00801D44">
            <w:pPr>
              <w:pStyle w:val="TAC"/>
              <w:rPr>
                <w:lang w:val="fr-FR"/>
              </w:rPr>
            </w:pPr>
            <w:r>
              <w:rPr>
                <w:lang w:val="fr-FR"/>
              </w:rPr>
              <w:t>PFDE</w:t>
            </w:r>
          </w:p>
        </w:tc>
        <w:tc>
          <w:tcPr>
            <w:tcW w:w="1964" w:type="dxa"/>
            <w:tcBorders>
              <w:top w:val="single" w:sz="4" w:space="0" w:color="auto"/>
              <w:left w:val="single" w:sz="4" w:space="0" w:color="auto"/>
              <w:bottom w:val="single" w:sz="4" w:space="0" w:color="auto"/>
              <w:right w:val="single" w:sz="4" w:space="0" w:color="auto"/>
            </w:tcBorders>
            <w:hideMark/>
          </w:tcPr>
          <w:p w14:paraId="786D3E71"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1201746F"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CDC71B5" w14:textId="77777777" w:rsidR="00801D44" w:rsidRDefault="00801D44">
            <w:pPr>
              <w:pStyle w:val="TAL"/>
              <w:rPr>
                <w:lang w:val="fr-FR"/>
              </w:rPr>
            </w:pPr>
            <w:r>
              <w:rPr>
                <w:lang w:val="fr-FR"/>
              </w:rPr>
              <w:t>The UP function supports a PFD Contents including a property with multiple values.</w:t>
            </w:r>
          </w:p>
        </w:tc>
      </w:tr>
      <w:tr w:rsidR="00801D44" w14:paraId="1438B6A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01ADBA3" w14:textId="77777777" w:rsidR="00801D44" w:rsidRDefault="00801D44">
            <w:pPr>
              <w:pStyle w:val="TAC"/>
              <w:rPr>
                <w:lang w:val="fr-FR"/>
              </w:rPr>
            </w:pPr>
            <w:r>
              <w:rPr>
                <w:lang w:val="fr-FR"/>
              </w:rPr>
              <w:t>6/8</w:t>
            </w:r>
          </w:p>
        </w:tc>
        <w:tc>
          <w:tcPr>
            <w:tcW w:w="1167" w:type="dxa"/>
            <w:tcBorders>
              <w:top w:val="single" w:sz="4" w:space="0" w:color="auto"/>
              <w:left w:val="single" w:sz="4" w:space="0" w:color="auto"/>
              <w:bottom w:val="single" w:sz="4" w:space="0" w:color="auto"/>
              <w:right w:val="single" w:sz="4" w:space="0" w:color="auto"/>
            </w:tcBorders>
            <w:hideMark/>
          </w:tcPr>
          <w:p w14:paraId="0168EEB6" w14:textId="77777777" w:rsidR="00801D44" w:rsidRDefault="00801D44">
            <w:pPr>
              <w:pStyle w:val="TAC"/>
              <w:rPr>
                <w:lang w:val="fr-FR"/>
              </w:rPr>
            </w:pPr>
            <w:r>
              <w:rPr>
                <w:lang w:val="fr-FR"/>
              </w:rPr>
              <w:t>EPFAR</w:t>
            </w:r>
          </w:p>
        </w:tc>
        <w:tc>
          <w:tcPr>
            <w:tcW w:w="1964" w:type="dxa"/>
            <w:tcBorders>
              <w:top w:val="single" w:sz="4" w:space="0" w:color="auto"/>
              <w:left w:val="single" w:sz="4" w:space="0" w:color="auto"/>
              <w:bottom w:val="single" w:sz="4" w:space="0" w:color="auto"/>
              <w:right w:val="single" w:sz="4" w:space="0" w:color="auto"/>
            </w:tcBorders>
            <w:hideMark/>
          </w:tcPr>
          <w:p w14:paraId="319A5E36"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0A1D09E6"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7117817" w14:textId="27C6A3F0" w:rsidR="00801D44" w:rsidRDefault="00801D44">
            <w:pPr>
              <w:pStyle w:val="TAL"/>
              <w:rPr>
                <w:lang w:val="fr-FR"/>
              </w:rPr>
            </w:pPr>
            <w:r>
              <w:rPr>
                <w:lang w:val="fr-FR"/>
              </w:rPr>
              <w:t xml:space="preserve">The UP function supports the Enhanced PFCP Association Release feature (see </w:t>
            </w:r>
            <w:r w:rsidR="00075654">
              <w:rPr>
                <w:lang w:val="fr-FR"/>
              </w:rPr>
              <w:t>clause 5</w:t>
            </w:r>
            <w:r>
              <w:rPr>
                <w:lang w:val="fr-FR"/>
              </w:rPr>
              <w:t>.18).</w:t>
            </w:r>
          </w:p>
        </w:tc>
      </w:tr>
      <w:tr w:rsidR="00801D44" w14:paraId="6F5FCB31"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EC4E266" w14:textId="77777777" w:rsidR="00801D44" w:rsidRDefault="00801D44">
            <w:pPr>
              <w:pStyle w:val="TAC"/>
              <w:rPr>
                <w:lang w:val="fr-FR"/>
              </w:rPr>
            </w:pPr>
            <w:r>
              <w:rPr>
                <w:lang w:val="fr-FR"/>
              </w:rPr>
              <w:t>7/1</w:t>
            </w:r>
          </w:p>
        </w:tc>
        <w:tc>
          <w:tcPr>
            <w:tcW w:w="1167" w:type="dxa"/>
            <w:tcBorders>
              <w:top w:val="single" w:sz="4" w:space="0" w:color="auto"/>
              <w:left w:val="single" w:sz="4" w:space="0" w:color="auto"/>
              <w:bottom w:val="single" w:sz="4" w:space="0" w:color="auto"/>
              <w:right w:val="single" w:sz="4" w:space="0" w:color="auto"/>
            </w:tcBorders>
            <w:hideMark/>
          </w:tcPr>
          <w:p w14:paraId="422E598E" w14:textId="77777777" w:rsidR="00801D44" w:rsidRDefault="00801D44">
            <w:pPr>
              <w:pStyle w:val="TAC"/>
              <w:rPr>
                <w:lang w:val="fr-FR"/>
              </w:rPr>
            </w:pPr>
            <w:r>
              <w:rPr>
                <w:lang w:val="fr-FR"/>
              </w:rPr>
              <w:t>DPDRA</w:t>
            </w:r>
          </w:p>
        </w:tc>
        <w:tc>
          <w:tcPr>
            <w:tcW w:w="1964" w:type="dxa"/>
            <w:tcBorders>
              <w:top w:val="single" w:sz="4" w:space="0" w:color="auto"/>
              <w:left w:val="single" w:sz="4" w:space="0" w:color="auto"/>
              <w:bottom w:val="single" w:sz="4" w:space="0" w:color="auto"/>
              <w:right w:val="single" w:sz="4" w:space="0" w:color="auto"/>
            </w:tcBorders>
            <w:hideMark/>
          </w:tcPr>
          <w:p w14:paraId="072E6D5D" w14:textId="77777777" w:rsidR="00801D44" w:rsidRDefault="00801D44">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hideMark/>
          </w:tcPr>
          <w:p w14:paraId="1B2634EC"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3C8F4B0" w14:textId="77777777" w:rsidR="00801D44" w:rsidRDefault="00801D44">
            <w:pPr>
              <w:pStyle w:val="TAL"/>
              <w:rPr>
                <w:lang w:val="fr-FR"/>
              </w:rPr>
            </w:pPr>
            <w:r>
              <w:rPr>
                <w:lang w:val="fr-FR"/>
              </w:rPr>
              <w:t>The UP function supports Deferred PDR Activation or Deactivation.</w:t>
            </w:r>
          </w:p>
        </w:tc>
      </w:tr>
      <w:tr w:rsidR="00801D44" w14:paraId="0DEBE91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9030D0A" w14:textId="77777777" w:rsidR="00801D44" w:rsidRDefault="00801D44">
            <w:pPr>
              <w:pStyle w:val="TAC"/>
              <w:rPr>
                <w:lang w:val="fr-FR"/>
              </w:rPr>
            </w:pPr>
            <w:r>
              <w:rPr>
                <w:lang w:val="fr-FR"/>
              </w:rPr>
              <w:t>7/2</w:t>
            </w:r>
          </w:p>
        </w:tc>
        <w:tc>
          <w:tcPr>
            <w:tcW w:w="1167" w:type="dxa"/>
            <w:tcBorders>
              <w:top w:val="single" w:sz="4" w:space="0" w:color="auto"/>
              <w:left w:val="single" w:sz="4" w:space="0" w:color="auto"/>
              <w:bottom w:val="single" w:sz="4" w:space="0" w:color="auto"/>
              <w:right w:val="single" w:sz="4" w:space="0" w:color="auto"/>
            </w:tcBorders>
            <w:hideMark/>
          </w:tcPr>
          <w:p w14:paraId="15180463" w14:textId="77777777" w:rsidR="00801D44" w:rsidRDefault="00801D44">
            <w:pPr>
              <w:pStyle w:val="TAC"/>
              <w:rPr>
                <w:lang w:val="fr-FR"/>
              </w:rPr>
            </w:pPr>
            <w:r>
              <w:rPr>
                <w:lang w:val="fr-FR"/>
              </w:rPr>
              <w:t>ADPDP</w:t>
            </w:r>
          </w:p>
        </w:tc>
        <w:tc>
          <w:tcPr>
            <w:tcW w:w="1964" w:type="dxa"/>
            <w:tcBorders>
              <w:top w:val="single" w:sz="4" w:space="0" w:color="auto"/>
              <w:left w:val="single" w:sz="4" w:space="0" w:color="auto"/>
              <w:bottom w:val="single" w:sz="4" w:space="0" w:color="auto"/>
              <w:right w:val="single" w:sz="4" w:space="0" w:color="auto"/>
            </w:tcBorders>
            <w:hideMark/>
          </w:tcPr>
          <w:p w14:paraId="556D15F1"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54EF9F6F"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07C439D9" w14:textId="77777777" w:rsidR="00801D44" w:rsidRDefault="00801D44">
            <w:pPr>
              <w:pStyle w:val="TAL"/>
              <w:rPr>
                <w:lang w:val="fr-FR"/>
              </w:rPr>
            </w:pPr>
            <w:r>
              <w:rPr>
                <w:lang w:val="fr-FR"/>
              </w:rPr>
              <w:t xml:space="preserve">The UP function supports the Activation and Deactivation of Pre-defined PDRs (see clause 5.19). </w:t>
            </w:r>
          </w:p>
        </w:tc>
      </w:tr>
      <w:tr w:rsidR="00801D44" w14:paraId="31516E5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E5AC89D" w14:textId="77777777" w:rsidR="00801D44" w:rsidRDefault="00801D44">
            <w:pPr>
              <w:pStyle w:val="TAC"/>
              <w:rPr>
                <w:lang w:val="fr-FR"/>
              </w:rPr>
            </w:pPr>
            <w:r>
              <w:rPr>
                <w:lang w:val="fr-FR"/>
              </w:rPr>
              <w:t>7/3</w:t>
            </w:r>
          </w:p>
        </w:tc>
        <w:tc>
          <w:tcPr>
            <w:tcW w:w="1167" w:type="dxa"/>
            <w:tcBorders>
              <w:top w:val="single" w:sz="4" w:space="0" w:color="auto"/>
              <w:left w:val="single" w:sz="4" w:space="0" w:color="auto"/>
              <w:bottom w:val="single" w:sz="4" w:space="0" w:color="auto"/>
              <w:right w:val="single" w:sz="4" w:space="0" w:color="auto"/>
            </w:tcBorders>
            <w:hideMark/>
          </w:tcPr>
          <w:p w14:paraId="6BCF0906" w14:textId="77777777" w:rsidR="00801D44" w:rsidRDefault="00801D44">
            <w:pPr>
              <w:pStyle w:val="TAC"/>
              <w:rPr>
                <w:lang w:val="x-none"/>
              </w:rPr>
            </w:pPr>
            <w:r>
              <w:rPr>
                <w:lang w:val="fr-FR"/>
              </w:rPr>
              <w:t>UEIP</w:t>
            </w:r>
          </w:p>
        </w:tc>
        <w:tc>
          <w:tcPr>
            <w:tcW w:w="1964" w:type="dxa"/>
            <w:tcBorders>
              <w:top w:val="single" w:sz="4" w:space="0" w:color="auto"/>
              <w:left w:val="single" w:sz="4" w:space="0" w:color="auto"/>
              <w:bottom w:val="single" w:sz="4" w:space="0" w:color="auto"/>
              <w:right w:val="single" w:sz="4" w:space="0" w:color="auto"/>
            </w:tcBorders>
            <w:hideMark/>
          </w:tcPr>
          <w:p w14:paraId="009A0ACB"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309CB888" w14:textId="77777777" w:rsidR="00801D44" w:rsidRDefault="00801D44">
            <w:pPr>
              <w:pStyle w:val="TAC"/>
              <w:rPr>
                <w:lang w:val="en-US"/>
              </w:rPr>
            </w:pPr>
            <w:r>
              <w:rPr>
                <w:lang w:val="en-US"/>
              </w:rPr>
              <w:t>O</w:t>
            </w:r>
          </w:p>
          <w:p w14:paraId="07600863" w14:textId="1A257BC6" w:rsidR="00801D44" w:rsidRDefault="00801D44">
            <w:pPr>
              <w:pStyle w:val="TAC"/>
              <w:rPr>
                <w:lang w:val="en-US"/>
              </w:rPr>
            </w:pPr>
            <w:r>
              <w:rPr>
                <w:lang w:val="en-US"/>
              </w:rPr>
              <w:t xml:space="preserve">(NOTE </w:t>
            </w:r>
            <w:r>
              <w:rPr>
                <w:lang w:val="en-US"/>
              </w:rPr>
              <w:t>5</w:t>
            </w:r>
            <w:r>
              <w:rPr>
                <w:lang w:val="en-US"/>
              </w:rPr>
              <w:t>)</w:t>
            </w:r>
          </w:p>
        </w:tc>
        <w:tc>
          <w:tcPr>
            <w:tcW w:w="4389" w:type="dxa"/>
            <w:tcBorders>
              <w:top w:val="single" w:sz="4" w:space="0" w:color="auto"/>
              <w:left w:val="single" w:sz="4" w:space="0" w:color="auto"/>
              <w:bottom w:val="single" w:sz="4" w:space="0" w:color="auto"/>
              <w:right w:val="single" w:sz="4" w:space="0" w:color="auto"/>
            </w:tcBorders>
            <w:hideMark/>
          </w:tcPr>
          <w:p w14:paraId="0A2E67D1" w14:textId="77777777" w:rsidR="00801D44" w:rsidRDefault="00801D44">
            <w:pPr>
              <w:pStyle w:val="TAL"/>
              <w:rPr>
                <w:lang w:val="en-US"/>
              </w:rPr>
            </w:pPr>
            <w:r>
              <w:rPr>
                <w:lang w:val="en-US"/>
              </w:rPr>
              <w:t>The UP function supports allocating UE IP addresses or prefixes (see clause 5.21).</w:t>
            </w:r>
          </w:p>
        </w:tc>
      </w:tr>
      <w:tr w:rsidR="00801D44" w14:paraId="20064301"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C02E4A6" w14:textId="77777777" w:rsidR="00801D44" w:rsidRDefault="00801D44">
            <w:pPr>
              <w:pStyle w:val="TAC"/>
              <w:rPr>
                <w:lang w:val="fr-FR"/>
              </w:rPr>
            </w:pPr>
            <w:r>
              <w:rPr>
                <w:lang w:val="fr-FR"/>
              </w:rPr>
              <w:t>7/4</w:t>
            </w:r>
          </w:p>
        </w:tc>
        <w:tc>
          <w:tcPr>
            <w:tcW w:w="1167" w:type="dxa"/>
            <w:tcBorders>
              <w:top w:val="single" w:sz="4" w:space="0" w:color="auto"/>
              <w:left w:val="single" w:sz="4" w:space="0" w:color="auto"/>
              <w:bottom w:val="single" w:sz="4" w:space="0" w:color="auto"/>
              <w:right w:val="single" w:sz="4" w:space="0" w:color="auto"/>
            </w:tcBorders>
            <w:hideMark/>
          </w:tcPr>
          <w:p w14:paraId="360A78C1" w14:textId="77777777" w:rsidR="00801D44" w:rsidRDefault="00801D44">
            <w:pPr>
              <w:pStyle w:val="TAC"/>
              <w:rPr>
                <w:lang w:val="x-none"/>
              </w:rPr>
            </w:pPr>
            <w:r>
              <w:rPr>
                <w:lang w:val="fr-FR"/>
              </w:rPr>
              <w:t>SSET</w:t>
            </w:r>
          </w:p>
        </w:tc>
        <w:tc>
          <w:tcPr>
            <w:tcW w:w="1964" w:type="dxa"/>
            <w:tcBorders>
              <w:top w:val="single" w:sz="4" w:space="0" w:color="auto"/>
              <w:left w:val="single" w:sz="4" w:space="0" w:color="auto"/>
              <w:bottom w:val="single" w:sz="4" w:space="0" w:color="auto"/>
              <w:right w:val="single" w:sz="4" w:space="0" w:color="auto"/>
            </w:tcBorders>
            <w:hideMark/>
          </w:tcPr>
          <w:p w14:paraId="4AC74809"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5A23612D"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A53E85F" w14:textId="14288A18" w:rsidR="00801D44" w:rsidRDefault="00801D44">
            <w:pPr>
              <w:pStyle w:val="TAL"/>
              <w:rPr>
                <w:lang w:val="fr-FR"/>
              </w:rPr>
            </w:pPr>
            <w:r>
              <w:rPr>
                <w:lang w:val="fr-FR"/>
              </w:rPr>
              <w:t xml:space="preserve">UPF support of PFCP sessions successively controlled by different SMFs of a same SMF Set (see </w:t>
            </w:r>
            <w:r w:rsidR="00075654">
              <w:rPr>
                <w:lang w:val="fr-FR"/>
              </w:rPr>
              <w:t>clause 5</w:t>
            </w:r>
            <w:r>
              <w:rPr>
                <w:lang w:val="fr-FR"/>
              </w:rPr>
              <w:t xml:space="preserve">.22). </w:t>
            </w:r>
          </w:p>
        </w:tc>
      </w:tr>
      <w:tr w:rsidR="00801D44" w14:paraId="394766A9"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B454393" w14:textId="77777777" w:rsidR="00801D44" w:rsidRDefault="00801D44">
            <w:pPr>
              <w:pStyle w:val="TAC"/>
              <w:rPr>
                <w:lang w:val="fr-FR"/>
              </w:rPr>
            </w:pPr>
            <w:r>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1B3E1973" w14:textId="77777777" w:rsidR="00801D44" w:rsidRDefault="00801D44">
            <w:pPr>
              <w:pStyle w:val="TAC"/>
              <w:rPr>
                <w:lang w:val="x-none"/>
              </w:rPr>
            </w:pPr>
            <w:r>
              <w:rPr>
                <w:lang w:val="fr-FR"/>
              </w:rPr>
              <w:t>MNOP</w:t>
            </w:r>
          </w:p>
        </w:tc>
        <w:tc>
          <w:tcPr>
            <w:tcW w:w="1964" w:type="dxa"/>
            <w:tcBorders>
              <w:top w:val="single" w:sz="4" w:space="0" w:color="auto"/>
              <w:left w:val="single" w:sz="4" w:space="0" w:color="auto"/>
              <w:bottom w:val="single" w:sz="4" w:space="0" w:color="auto"/>
              <w:right w:val="single" w:sz="4" w:space="0" w:color="auto"/>
            </w:tcBorders>
            <w:hideMark/>
          </w:tcPr>
          <w:p w14:paraId="38630959"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4A6A7A7E"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71EA0179" w14:textId="77777777" w:rsidR="00801D44" w:rsidRDefault="00801D44">
            <w:pPr>
              <w:pStyle w:val="TAL"/>
              <w:rPr>
                <w:lang w:val="fr-FR"/>
              </w:rPr>
            </w:pPr>
            <w:r>
              <w:rPr>
                <w:lang w:val="fr-FR" w:eastAsia="zh-CN"/>
              </w:rPr>
              <w:t>The UP function supports</w:t>
            </w:r>
            <w:r>
              <w:rPr>
                <w:lang w:val="fr-FR"/>
              </w:rPr>
              <w:t xml:space="preserve"> measurement of number of packets which is instructed with the flag '</w:t>
            </w:r>
            <w:r>
              <w:rPr>
                <w:noProof/>
                <w:lang w:val="fr-FR"/>
              </w:rPr>
              <w:t>Measurement of Number of Packets</w:t>
            </w:r>
            <w:r>
              <w:rPr>
                <w:lang w:val="fr-FR"/>
              </w:rPr>
              <w:t>' in a URR. See also clause 5.2.2.2.1.</w:t>
            </w:r>
          </w:p>
        </w:tc>
      </w:tr>
      <w:tr w:rsidR="00801D44" w14:paraId="1E5C4D2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033A23DC" w14:textId="77777777" w:rsidR="00801D44" w:rsidRDefault="00801D44">
            <w:pPr>
              <w:pStyle w:val="TAC"/>
              <w:rPr>
                <w:lang w:val="fr-FR"/>
              </w:rPr>
            </w:pPr>
            <w:r>
              <w:rPr>
                <w:lang w:val="fr-FR"/>
              </w:rPr>
              <w:t>7/6</w:t>
            </w:r>
          </w:p>
        </w:tc>
        <w:tc>
          <w:tcPr>
            <w:tcW w:w="1167" w:type="dxa"/>
            <w:tcBorders>
              <w:top w:val="single" w:sz="4" w:space="0" w:color="auto"/>
              <w:left w:val="single" w:sz="4" w:space="0" w:color="auto"/>
              <w:bottom w:val="single" w:sz="4" w:space="0" w:color="auto"/>
              <w:right w:val="single" w:sz="4" w:space="0" w:color="auto"/>
            </w:tcBorders>
            <w:hideMark/>
          </w:tcPr>
          <w:p w14:paraId="687E66D1" w14:textId="77777777" w:rsidR="00801D44" w:rsidRDefault="00801D44">
            <w:pPr>
              <w:pStyle w:val="TAC"/>
              <w:rPr>
                <w:lang w:val="x-none"/>
              </w:rPr>
            </w:pPr>
            <w:r>
              <w:rPr>
                <w:lang w:val="fr-FR"/>
              </w:rPr>
              <w:t>MTE</w:t>
            </w:r>
          </w:p>
        </w:tc>
        <w:tc>
          <w:tcPr>
            <w:tcW w:w="1964" w:type="dxa"/>
            <w:tcBorders>
              <w:top w:val="single" w:sz="4" w:space="0" w:color="auto"/>
              <w:left w:val="single" w:sz="4" w:space="0" w:color="auto"/>
              <w:bottom w:val="single" w:sz="4" w:space="0" w:color="auto"/>
              <w:right w:val="single" w:sz="4" w:space="0" w:color="auto"/>
            </w:tcBorders>
            <w:hideMark/>
          </w:tcPr>
          <w:p w14:paraId="543B4D19"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02099B84"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459FCBDA" w14:textId="77777777" w:rsidR="00801D44" w:rsidRDefault="00801D44">
            <w:pPr>
              <w:pStyle w:val="TAL"/>
              <w:rPr>
                <w:lang w:val="fr-FR"/>
              </w:rPr>
            </w:pPr>
            <w:r>
              <w:rPr>
                <w:lang w:val="fr-FR"/>
              </w:rPr>
              <w:t>UPF supports multiple instances of Traffic Endpoint IDs in a PDI.</w:t>
            </w:r>
          </w:p>
        </w:tc>
      </w:tr>
      <w:tr w:rsidR="00801D44" w14:paraId="194FCC4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609A62A" w14:textId="77777777" w:rsidR="00801D44" w:rsidRDefault="00801D44">
            <w:pPr>
              <w:pStyle w:val="TAC"/>
              <w:rPr>
                <w:lang w:val="fr-FR"/>
              </w:rPr>
            </w:pPr>
            <w:r>
              <w:rPr>
                <w:lang w:val="fr-FR"/>
              </w:rPr>
              <w:t>7/7</w:t>
            </w:r>
          </w:p>
        </w:tc>
        <w:tc>
          <w:tcPr>
            <w:tcW w:w="1167" w:type="dxa"/>
            <w:tcBorders>
              <w:top w:val="single" w:sz="4" w:space="0" w:color="auto"/>
              <w:left w:val="single" w:sz="4" w:space="0" w:color="auto"/>
              <w:bottom w:val="single" w:sz="4" w:space="0" w:color="auto"/>
              <w:right w:val="single" w:sz="4" w:space="0" w:color="auto"/>
            </w:tcBorders>
            <w:hideMark/>
          </w:tcPr>
          <w:p w14:paraId="4B388BE6" w14:textId="77777777" w:rsidR="00801D44" w:rsidRDefault="00801D44">
            <w:pPr>
              <w:pStyle w:val="TAC"/>
              <w:rPr>
                <w:lang w:val="x-none"/>
              </w:rPr>
            </w:pPr>
            <w:r>
              <w:rPr>
                <w:lang w:val="fr-FR"/>
              </w:rPr>
              <w:t>BUNDL</w:t>
            </w:r>
          </w:p>
        </w:tc>
        <w:tc>
          <w:tcPr>
            <w:tcW w:w="1964" w:type="dxa"/>
            <w:tcBorders>
              <w:top w:val="single" w:sz="4" w:space="0" w:color="auto"/>
              <w:left w:val="single" w:sz="4" w:space="0" w:color="auto"/>
              <w:bottom w:val="single" w:sz="4" w:space="0" w:color="auto"/>
              <w:right w:val="single" w:sz="4" w:space="0" w:color="auto"/>
            </w:tcBorders>
            <w:hideMark/>
          </w:tcPr>
          <w:p w14:paraId="535BCCF2"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03D24A5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3579B634" w14:textId="683751E7" w:rsidR="00801D44" w:rsidRDefault="00801D44">
            <w:pPr>
              <w:pStyle w:val="TAL"/>
              <w:rPr>
                <w:lang w:val="fr-FR"/>
              </w:rPr>
            </w:pPr>
            <w:r>
              <w:rPr>
                <w:lang w:val="fr-FR"/>
              </w:rPr>
              <w:t xml:space="preserve">PFCP messages bundling (see </w:t>
            </w:r>
            <w:r w:rsidR="00075654">
              <w:rPr>
                <w:lang w:val="fr-FR"/>
              </w:rPr>
              <w:t>clause 6</w:t>
            </w:r>
            <w:r>
              <w:rPr>
                <w:lang w:val="fr-FR"/>
              </w:rPr>
              <w:t>.5) is supported by the UP function.</w:t>
            </w:r>
          </w:p>
        </w:tc>
      </w:tr>
      <w:tr w:rsidR="00801D44" w14:paraId="3147502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55B612F" w14:textId="77777777" w:rsidR="00801D44" w:rsidRDefault="00801D44">
            <w:pPr>
              <w:pStyle w:val="TAC"/>
              <w:rPr>
                <w:lang w:val="fr-FR"/>
              </w:rPr>
            </w:pPr>
            <w:r>
              <w:rPr>
                <w:lang w:val="fr-FR"/>
              </w:rPr>
              <w:t>7/8</w:t>
            </w:r>
          </w:p>
        </w:tc>
        <w:tc>
          <w:tcPr>
            <w:tcW w:w="1167" w:type="dxa"/>
            <w:tcBorders>
              <w:top w:val="single" w:sz="4" w:space="0" w:color="auto"/>
              <w:left w:val="single" w:sz="4" w:space="0" w:color="auto"/>
              <w:bottom w:val="single" w:sz="4" w:space="0" w:color="auto"/>
              <w:right w:val="single" w:sz="4" w:space="0" w:color="auto"/>
            </w:tcBorders>
            <w:hideMark/>
          </w:tcPr>
          <w:p w14:paraId="3DAC08D0" w14:textId="77777777" w:rsidR="00801D44" w:rsidRDefault="00801D44">
            <w:pPr>
              <w:pStyle w:val="TAC"/>
              <w:rPr>
                <w:lang w:val="x-none"/>
              </w:rPr>
            </w:pPr>
            <w:r>
              <w:rPr>
                <w:lang w:val="fr-FR"/>
              </w:rPr>
              <w:t>GCOM</w:t>
            </w:r>
          </w:p>
        </w:tc>
        <w:tc>
          <w:tcPr>
            <w:tcW w:w="1964" w:type="dxa"/>
            <w:tcBorders>
              <w:top w:val="single" w:sz="4" w:space="0" w:color="auto"/>
              <w:left w:val="single" w:sz="4" w:space="0" w:color="auto"/>
              <w:bottom w:val="single" w:sz="4" w:space="0" w:color="auto"/>
              <w:right w:val="single" w:sz="4" w:space="0" w:color="auto"/>
            </w:tcBorders>
            <w:hideMark/>
          </w:tcPr>
          <w:p w14:paraId="0BDAEB02"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68765E3A"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009C13F" w14:textId="77777777" w:rsidR="00801D44" w:rsidRDefault="00801D44">
            <w:pPr>
              <w:pStyle w:val="TAL"/>
              <w:rPr>
                <w:lang w:val="fr-FR"/>
              </w:rPr>
            </w:pPr>
            <w:r>
              <w:rPr>
                <w:lang w:val="fr-FR"/>
              </w:rPr>
              <w:t>UPF support of 5G VN Group Communication. (See clause 5.23)</w:t>
            </w:r>
          </w:p>
        </w:tc>
      </w:tr>
      <w:tr w:rsidR="00801D44" w14:paraId="292CD8C2"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7D9A4FC" w14:textId="77777777" w:rsidR="00801D44" w:rsidRDefault="00801D44">
            <w:pPr>
              <w:pStyle w:val="TAC"/>
              <w:rPr>
                <w:lang w:val="fr-FR"/>
              </w:rPr>
            </w:pPr>
            <w:r>
              <w:rPr>
                <w:lang w:val="fr-FR"/>
              </w:rPr>
              <w:t>8/1</w:t>
            </w:r>
          </w:p>
        </w:tc>
        <w:tc>
          <w:tcPr>
            <w:tcW w:w="1167" w:type="dxa"/>
            <w:tcBorders>
              <w:top w:val="single" w:sz="4" w:space="0" w:color="auto"/>
              <w:left w:val="single" w:sz="4" w:space="0" w:color="auto"/>
              <w:bottom w:val="single" w:sz="4" w:space="0" w:color="auto"/>
              <w:right w:val="single" w:sz="4" w:space="0" w:color="auto"/>
            </w:tcBorders>
            <w:hideMark/>
          </w:tcPr>
          <w:p w14:paraId="139B045B" w14:textId="77777777" w:rsidR="00801D44" w:rsidRDefault="00801D44">
            <w:pPr>
              <w:pStyle w:val="TAC"/>
              <w:rPr>
                <w:lang w:val="x-none"/>
              </w:rPr>
            </w:pPr>
            <w:r>
              <w:rPr>
                <w:lang w:val="fr-FR"/>
              </w:rPr>
              <w:t>MPAS</w:t>
            </w:r>
          </w:p>
        </w:tc>
        <w:tc>
          <w:tcPr>
            <w:tcW w:w="1964" w:type="dxa"/>
            <w:tcBorders>
              <w:top w:val="single" w:sz="4" w:space="0" w:color="auto"/>
              <w:left w:val="single" w:sz="4" w:space="0" w:color="auto"/>
              <w:bottom w:val="single" w:sz="4" w:space="0" w:color="auto"/>
              <w:right w:val="single" w:sz="4" w:space="0" w:color="auto"/>
            </w:tcBorders>
            <w:hideMark/>
          </w:tcPr>
          <w:p w14:paraId="3D02E25D"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32B2D25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13B40AD" w14:textId="48DFEC5A" w:rsidR="00801D44" w:rsidRDefault="00801D44">
            <w:pPr>
              <w:pStyle w:val="TAL"/>
              <w:rPr>
                <w:lang w:val="fr-FR"/>
              </w:rPr>
            </w:pPr>
            <w:r>
              <w:rPr>
                <w:lang w:val="fr-FR"/>
              </w:rPr>
              <w:t xml:space="preserve">UPF support for multiple PFCP associations to the SMFs in an SMF set (see </w:t>
            </w:r>
            <w:r w:rsidR="00075654">
              <w:rPr>
                <w:lang w:val="fr-FR"/>
              </w:rPr>
              <w:t>clause 5</w:t>
            </w:r>
            <w:r>
              <w:rPr>
                <w:lang w:val="fr-FR"/>
              </w:rPr>
              <w:t>.22.3).</w:t>
            </w:r>
          </w:p>
        </w:tc>
      </w:tr>
      <w:tr w:rsidR="00801D44" w14:paraId="476790C0"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8844EE3" w14:textId="77777777" w:rsidR="00801D44" w:rsidRDefault="00801D44">
            <w:pPr>
              <w:pStyle w:val="TAC"/>
              <w:rPr>
                <w:lang w:val="fr-FR" w:eastAsia="zh-CN"/>
              </w:rPr>
            </w:pPr>
            <w:r>
              <w:rPr>
                <w:lang w:val="fr-FR" w:eastAsia="zh-CN"/>
              </w:rPr>
              <w:t>8/2</w:t>
            </w:r>
          </w:p>
        </w:tc>
        <w:tc>
          <w:tcPr>
            <w:tcW w:w="1167" w:type="dxa"/>
            <w:tcBorders>
              <w:top w:val="single" w:sz="4" w:space="0" w:color="auto"/>
              <w:left w:val="single" w:sz="4" w:space="0" w:color="auto"/>
              <w:bottom w:val="single" w:sz="4" w:space="0" w:color="auto"/>
              <w:right w:val="single" w:sz="4" w:space="0" w:color="auto"/>
            </w:tcBorders>
            <w:hideMark/>
          </w:tcPr>
          <w:p w14:paraId="46D32E16" w14:textId="77777777" w:rsidR="00801D44" w:rsidRDefault="00801D44">
            <w:pPr>
              <w:pStyle w:val="TAC"/>
              <w:rPr>
                <w:lang w:val="x-none" w:eastAsia="zh-CN"/>
              </w:rPr>
            </w:pPr>
            <w:r>
              <w:rPr>
                <w:lang w:val="fr-FR" w:eastAsia="zh-CN"/>
              </w:rPr>
              <w:t>RTTL</w:t>
            </w:r>
          </w:p>
        </w:tc>
        <w:tc>
          <w:tcPr>
            <w:tcW w:w="1964" w:type="dxa"/>
            <w:tcBorders>
              <w:top w:val="single" w:sz="4" w:space="0" w:color="auto"/>
              <w:left w:val="single" w:sz="4" w:space="0" w:color="auto"/>
              <w:bottom w:val="single" w:sz="4" w:space="0" w:color="auto"/>
              <w:right w:val="single" w:sz="4" w:space="0" w:color="auto"/>
            </w:tcBorders>
            <w:hideMark/>
          </w:tcPr>
          <w:p w14:paraId="2E9BD0BE"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2AA3DF31"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6BB6304B" w14:textId="77777777" w:rsidR="00801D44" w:rsidRDefault="00801D44">
            <w:pPr>
              <w:pStyle w:val="TAL"/>
              <w:rPr>
                <w:lang w:val="fr-FR" w:eastAsia="zh-CN"/>
              </w:rPr>
            </w:pPr>
            <w:r>
              <w:rPr>
                <w:lang w:val="fr-FR" w:eastAsia="zh-CN"/>
              </w:rPr>
              <w:t xml:space="preserve">UPF supports </w:t>
            </w:r>
            <w:r>
              <w:rPr>
                <w:lang w:val="fr-FR"/>
              </w:rPr>
              <w:t>redundant transmission at transport layer.</w:t>
            </w:r>
          </w:p>
        </w:tc>
      </w:tr>
      <w:tr w:rsidR="00801D44" w14:paraId="052C8DBA"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B28F7FB" w14:textId="77777777" w:rsidR="00801D44" w:rsidRDefault="00801D44">
            <w:pPr>
              <w:pStyle w:val="TAC"/>
              <w:rPr>
                <w:lang w:val="fr-FR"/>
              </w:rPr>
            </w:pPr>
            <w:r>
              <w:rPr>
                <w:lang w:val="fr-FR"/>
              </w:rPr>
              <w:t>8/3</w:t>
            </w:r>
          </w:p>
        </w:tc>
        <w:tc>
          <w:tcPr>
            <w:tcW w:w="1167" w:type="dxa"/>
            <w:tcBorders>
              <w:top w:val="single" w:sz="4" w:space="0" w:color="auto"/>
              <w:left w:val="single" w:sz="4" w:space="0" w:color="auto"/>
              <w:bottom w:val="single" w:sz="4" w:space="0" w:color="auto"/>
              <w:right w:val="single" w:sz="4" w:space="0" w:color="auto"/>
            </w:tcBorders>
            <w:hideMark/>
          </w:tcPr>
          <w:p w14:paraId="1DBE370C" w14:textId="77777777" w:rsidR="00801D44" w:rsidRDefault="00801D44">
            <w:pPr>
              <w:pStyle w:val="TAC"/>
              <w:rPr>
                <w:lang w:val="x-none"/>
              </w:rPr>
            </w:pPr>
            <w:r>
              <w:rPr>
                <w:lang w:val="fr-FR"/>
              </w:rPr>
              <w:t>VTIME</w:t>
            </w:r>
          </w:p>
        </w:tc>
        <w:tc>
          <w:tcPr>
            <w:tcW w:w="1964" w:type="dxa"/>
            <w:tcBorders>
              <w:top w:val="single" w:sz="4" w:space="0" w:color="auto"/>
              <w:left w:val="single" w:sz="4" w:space="0" w:color="auto"/>
              <w:bottom w:val="single" w:sz="4" w:space="0" w:color="auto"/>
              <w:right w:val="single" w:sz="4" w:space="0" w:color="auto"/>
            </w:tcBorders>
            <w:hideMark/>
          </w:tcPr>
          <w:p w14:paraId="25527957" w14:textId="77777777" w:rsidR="00801D44" w:rsidRDefault="00801D44">
            <w:pPr>
              <w:pStyle w:val="TAC"/>
              <w:rPr>
                <w:lang w:val="fr-FR"/>
              </w:rPr>
            </w:pPr>
            <w:r>
              <w:rPr>
                <w:lang w:val="fr-FR"/>
              </w:rPr>
              <w:t>Sxb,N4</w:t>
            </w:r>
          </w:p>
        </w:tc>
        <w:tc>
          <w:tcPr>
            <w:tcW w:w="1134" w:type="dxa"/>
            <w:tcBorders>
              <w:top w:val="single" w:sz="4" w:space="0" w:color="auto"/>
              <w:left w:val="single" w:sz="4" w:space="0" w:color="auto"/>
              <w:bottom w:val="single" w:sz="4" w:space="0" w:color="auto"/>
              <w:right w:val="single" w:sz="4" w:space="0" w:color="auto"/>
            </w:tcBorders>
            <w:hideMark/>
          </w:tcPr>
          <w:p w14:paraId="6805B800"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3E70B716" w14:textId="77777777" w:rsidR="00801D44" w:rsidRDefault="00801D44">
            <w:pPr>
              <w:pStyle w:val="TAL"/>
              <w:rPr>
                <w:lang w:val="fr-FR"/>
              </w:rPr>
            </w:pPr>
            <w:r>
              <w:rPr>
                <w:lang w:val="fr-FR" w:eastAsia="zh-CN"/>
              </w:rPr>
              <w:t>UP function</w:t>
            </w:r>
            <w:r>
              <w:rPr>
                <w:lang w:val="fr-FR"/>
              </w:rPr>
              <w:t xml:space="preserve"> support of quota validity time feature.</w:t>
            </w:r>
          </w:p>
        </w:tc>
      </w:tr>
      <w:tr w:rsidR="00801D44" w14:paraId="20D965A9"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945DE08" w14:textId="77777777" w:rsidR="00801D44" w:rsidRDefault="00801D44">
            <w:pPr>
              <w:pStyle w:val="TAC"/>
              <w:rPr>
                <w:lang w:val="fr-FR"/>
              </w:rPr>
            </w:pPr>
            <w:r>
              <w:rPr>
                <w:lang w:val="fr-FR"/>
              </w:rPr>
              <w:t>8/4</w:t>
            </w:r>
          </w:p>
        </w:tc>
        <w:tc>
          <w:tcPr>
            <w:tcW w:w="1167" w:type="dxa"/>
            <w:tcBorders>
              <w:top w:val="single" w:sz="4" w:space="0" w:color="auto"/>
              <w:left w:val="single" w:sz="4" w:space="0" w:color="auto"/>
              <w:bottom w:val="single" w:sz="4" w:space="0" w:color="auto"/>
              <w:right w:val="single" w:sz="4" w:space="0" w:color="auto"/>
            </w:tcBorders>
            <w:hideMark/>
          </w:tcPr>
          <w:p w14:paraId="28639AFF" w14:textId="77777777" w:rsidR="00801D44" w:rsidRDefault="00801D44">
            <w:pPr>
              <w:pStyle w:val="TAC"/>
              <w:rPr>
                <w:lang w:val="fr-FR"/>
              </w:rPr>
            </w:pPr>
            <w:r>
              <w:rPr>
                <w:lang w:val="fr-FR"/>
              </w:rPr>
              <w:t>NORP</w:t>
            </w:r>
          </w:p>
        </w:tc>
        <w:tc>
          <w:tcPr>
            <w:tcW w:w="1964" w:type="dxa"/>
            <w:tcBorders>
              <w:top w:val="single" w:sz="4" w:space="0" w:color="auto"/>
              <w:left w:val="single" w:sz="4" w:space="0" w:color="auto"/>
              <w:bottom w:val="single" w:sz="4" w:space="0" w:color="auto"/>
              <w:right w:val="single" w:sz="4" w:space="0" w:color="auto"/>
            </w:tcBorders>
            <w:hideMark/>
          </w:tcPr>
          <w:p w14:paraId="103DE40F"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3162C880"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35B2A10E" w14:textId="77777777" w:rsidR="00801D44" w:rsidRDefault="00801D44">
            <w:pPr>
              <w:pStyle w:val="TAL"/>
              <w:rPr>
                <w:lang w:val="en-US"/>
              </w:rPr>
            </w:pPr>
            <w:r>
              <w:rPr>
                <w:lang w:val="en-US"/>
              </w:rPr>
              <w:t>UP function support of Number of Reports as specified in clause 5.2.2.2.</w:t>
            </w:r>
          </w:p>
        </w:tc>
      </w:tr>
      <w:tr w:rsidR="00801D44" w14:paraId="300B70F9"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F1DDA7D" w14:textId="77777777" w:rsidR="00801D44" w:rsidRDefault="00801D44">
            <w:pPr>
              <w:pStyle w:val="TAC"/>
              <w:rPr>
                <w:lang w:val="fr-FR"/>
              </w:rPr>
            </w:pPr>
            <w:r>
              <w:rPr>
                <w:lang w:val="fr-FR"/>
              </w:rPr>
              <w:t>8/5</w:t>
            </w:r>
          </w:p>
        </w:tc>
        <w:tc>
          <w:tcPr>
            <w:tcW w:w="1167" w:type="dxa"/>
            <w:tcBorders>
              <w:top w:val="single" w:sz="4" w:space="0" w:color="auto"/>
              <w:left w:val="single" w:sz="4" w:space="0" w:color="auto"/>
              <w:bottom w:val="single" w:sz="4" w:space="0" w:color="auto"/>
              <w:right w:val="single" w:sz="4" w:space="0" w:color="auto"/>
            </w:tcBorders>
            <w:hideMark/>
          </w:tcPr>
          <w:p w14:paraId="4753BBEF" w14:textId="77777777" w:rsidR="00801D44" w:rsidRDefault="00801D44">
            <w:pPr>
              <w:pStyle w:val="TAC"/>
              <w:rPr>
                <w:lang w:val="fr-FR"/>
              </w:rPr>
            </w:pPr>
            <w:r>
              <w:rPr>
                <w:lang w:val="fr-FR"/>
              </w:rPr>
              <w:t>IPTV</w:t>
            </w:r>
          </w:p>
        </w:tc>
        <w:tc>
          <w:tcPr>
            <w:tcW w:w="1964" w:type="dxa"/>
            <w:tcBorders>
              <w:top w:val="single" w:sz="4" w:space="0" w:color="auto"/>
              <w:left w:val="single" w:sz="4" w:space="0" w:color="auto"/>
              <w:bottom w:val="single" w:sz="4" w:space="0" w:color="auto"/>
              <w:right w:val="single" w:sz="4" w:space="0" w:color="auto"/>
            </w:tcBorders>
            <w:hideMark/>
          </w:tcPr>
          <w:p w14:paraId="725DA773"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0DEDC8A3"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7636D161" w14:textId="188698D1" w:rsidR="00801D44" w:rsidRDefault="00801D44">
            <w:pPr>
              <w:pStyle w:val="TAL"/>
              <w:rPr>
                <w:lang w:val="en-US"/>
              </w:rPr>
            </w:pPr>
            <w:r>
              <w:rPr>
                <w:lang w:val="en-US"/>
              </w:rPr>
              <w:t xml:space="preserve">UPF support of IPTV service (see </w:t>
            </w:r>
            <w:r w:rsidR="00075654">
              <w:rPr>
                <w:lang w:val="en-US"/>
              </w:rPr>
              <w:t>clause 5</w:t>
            </w:r>
            <w:r>
              <w:rPr>
                <w:lang w:val="en-US"/>
              </w:rPr>
              <w:t>.25)</w:t>
            </w:r>
          </w:p>
        </w:tc>
      </w:tr>
      <w:tr w:rsidR="00801D44" w14:paraId="511A6C1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1F9C850" w14:textId="77777777" w:rsidR="00801D44" w:rsidRDefault="00801D44">
            <w:pPr>
              <w:pStyle w:val="TAC"/>
              <w:rPr>
                <w:lang w:val="fr-FR"/>
              </w:rPr>
            </w:pPr>
            <w:r>
              <w:rPr>
                <w:lang w:val="fr-FR"/>
              </w:rPr>
              <w:lastRenderedPageBreak/>
              <w:t>8/6</w:t>
            </w:r>
          </w:p>
        </w:tc>
        <w:tc>
          <w:tcPr>
            <w:tcW w:w="1167" w:type="dxa"/>
            <w:tcBorders>
              <w:top w:val="single" w:sz="4" w:space="0" w:color="auto"/>
              <w:left w:val="single" w:sz="4" w:space="0" w:color="auto"/>
              <w:bottom w:val="single" w:sz="4" w:space="0" w:color="auto"/>
              <w:right w:val="single" w:sz="4" w:space="0" w:color="auto"/>
            </w:tcBorders>
            <w:hideMark/>
          </w:tcPr>
          <w:p w14:paraId="26868652" w14:textId="77777777" w:rsidR="00801D44" w:rsidRDefault="00801D44">
            <w:pPr>
              <w:pStyle w:val="TAC"/>
              <w:rPr>
                <w:lang w:val="fr-FR"/>
              </w:rPr>
            </w:pPr>
            <w:r>
              <w:rPr>
                <w:lang w:val="fr-FR"/>
              </w:rPr>
              <w:t>IP6PL</w:t>
            </w:r>
          </w:p>
        </w:tc>
        <w:tc>
          <w:tcPr>
            <w:tcW w:w="1964" w:type="dxa"/>
            <w:tcBorders>
              <w:top w:val="single" w:sz="4" w:space="0" w:color="auto"/>
              <w:left w:val="single" w:sz="4" w:space="0" w:color="auto"/>
              <w:bottom w:val="single" w:sz="4" w:space="0" w:color="auto"/>
              <w:right w:val="single" w:sz="4" w:space="0" w:color="auto"/>
            </w:tcBorders>
            <w:hideMark/>
          </w:tcPr>
          <w:p w14:paraId="11DBC8CA"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37B2AE6C"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CDA322F" w14:textId="77777777" w:rsidR="00801D44" w:rsidRDefault="00801D44">
            <w:pPr>
              <w:pStyle w:val="TAL"/>
              <w:rPr>
                <w:lang w:val="fr-FR"/>
              </w:rPr>
            </w:pPr>
            <w:r>
              <w:rPr>
                <w:lang w:val="fr-FR"/>
              </w:rPr>
              <w:t>UPF supports:</w:t>
            </w:r>
          </w:p>
          <w:p w14:paraId="39C423D2" w14:textId="77777777" w:rsidR="00801D44" w:rsidRDefault="00801D44">
            <w:pPr>
              <w:pStyle w:val="B1"/>
              <w:rPr>
                <w:rFonts w:ascii="Arial" w:hAnsi="Arial"/>
                <w:sz w:val="18"/>
                <w:lang w:val="fr-FR"/>
              </w:rPr>
            </w:pPr>
            <w:r>
              <w:rPr>
                <w:lang w:val="fr-FR"/>
              </w:rPr>
              <w:t>-</w:t>
            </w:r>
            <w:r>
              <w:rPr>
                <w:lang w:val="fr-FR"/>
              </w:rPr>
              <w:tab/>
            </w:r>
            <w:r>
              <w:rPr>
                <w:rFonts w:ascii="Arial" w:hAnsi="Arial"/>
                <w:sz w:val="18"/>
                <w:lang w:val="fr-FR"/>
              </w:rPr>
              <w:t>UE IPv6 address(es) allocation with IPv6 prefix length other than default /64 (including allocating /128 individual IPv6 addresses), as specified in clause 4.6.2.2 of of 3GPP TS 23.316 [57]; and</w:t>
            </w:r>
          </w:p>
          <w:p w14:paraId="349EF499" w14:textId="54C553B5" w:rsidR="00801D44" w:rsidRDefault="00801D44">
            <w:pPr>
              <w:pStyle w:val="B1"/>
              <w:rPr>
                <w:rFonts w:ascii="Arial" w:hAnsi="Arial"/>
                <w:sz w:val="18"/>
                <w:lang w:val="fr-FR"/>
              </w:rPr>
            </w:pPr>
            <w:r>
              <w:rPr>
                <w:rFonts w:ascii="Arial" w:hAnsi="Arial"/>
                <w:sz w:val="18"/>
                <w:lang w:val="fr-FR"/>
              </w:rPr>
              <w:t>-</w:t>
            </w:r>
            <w:r>
              <w:rPr>
                <w:rFonts w:ascii="Arial" w:hAnsi="Arial"/>
                <w:sz w:val="18"/>
                <w:lang w:val="fr-FR"/>
              </w:rPr>
              <w:tab/>
              <w:t xml:space="preserve">multiple UE IPv6 addresses allocation using multiple instances of the UE IP Address IE in a same PDI or Traffic Endpoint, or using multiple PDIs or Traffic Endpoints with a different UE IP Address as specified in </w:t>
            </w:r>
            <w:r w:rsidR="00075654">
              <w:rPr>
                <w:rFonts w:ascii="Arial" w:hAnsi="Arial"/>
                <w:sz w:val="18"/>
                <w:lang w:val="fr-FR"/>
              </w:rPr>
              <w:t>clause 5</w:t>
            </w:r>
            <w:r>
              <w:rPr>
                <w:rFonts w:ascii="Arial" w:hAnsi="Arial"/>
                <w:sz w:val="18"/>
                <w:lang w:val="fr-FR"/>
              </w:rPr>
              <w:t>.21.1.</w:t>
            </w:r>
          </w:p>
        </w:tc>
      </w:tr>
      <w:tr w:rsidR="00801D44" w14:paraId="481EA7AA"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DB1BEBD" w14:textId="77777777" w:rsidR="00801D44" w:rsidRDefault="00801D44">
            <w:pPr>
              <w:pStyle w:val="TAC"/>
              <w:rPr>
                <w:lang w:val="fr-FR"/>
              </w:rPr>
            </w:pPr>
            <w:r>
              <w:rPr>
                <w:lang w:val="fr-FR"/>
              </w:rPr>
              <w:t>8/7</w:t>
            </w:r>
          </w:p>
        </w:tc>
        <w:tc>
          <w:tcPr>
            <w:tcW w:w="1167" w:type="dxa"/>
            <w:tcBorders>
              <w:top w:val="single" w:sz="4" w:space="0" w:color="auto"/>
              <w:left w:val="single" w:sz="4" w:space="0" w:color="auto"/>
              <w:bottom w:val="single" w:sz="4" w:space="0" w:color="auto"/>
              <w:right w:val="single" w:sz="4" w:space="0" w:color="auto"/>
            </w:tcBorders>
            <w:hideMark/>
          </w:tcPr>
          <w:p w14:paraId="26EF59B0" w14:textId="77777777" w:rsidR="00801D44" w:rsidRDefault="00801D44">
            <w:pPr>
              <w:pStyle w:val="TAC"/>
              <w:rPr>
                <w:lang w:val="fr-FR"/>
              </w:rPr>
            </w:pPr>
            <w:r>
              <w:rPr>
                <w:lang w:val="fr-FR"/>
              </w:rPr>
              <w:t>TSCU</w:t>
            </w:r>
          </w:p>
        </w:tc>
        <w:tc>
          <w:tcPr>
            <w:tcW w:w="1964" w:type="dxa"/>
            <w:tcBorders>
              <w:top w:val="single" w:sz="4" w:space="0" w:color="auto"/>
              <w:left w:val="single" w:sz="4" w:space="0" w:color="auto"/>
              <w:bottom w:val="single" w:sz="4" w:space="0" w:color="auto"/>
              <w:right w:val="single" w:sz="4" w:space="0" w:color="auto"/>
            </w:tcBorders>
            <w:hideMark/>
          </w:tcPr>
          <w:p w14:paraId="475086AF"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774BC7EE"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3141E5EE" w14:textId="77777777" w:rsidR="00801D44" w:rsidRDefault="00801D44">
            <w:pPr>
              <w:pStyle w:val="TAL"/>
              <w:rPr>
                <w:lang w:val="en-US"/>
              </w:rPr>
            </w:pPr>
            <w:r>
              <w:rPr>
                <w:lang w:val="en-US"/>
              </w:rPr>
              <w:t>Time Sensitive Communication is supported by the UPF (see clause 5.26).</w:t>
            </w:r>
          </w:p>
        </w:tc>
      </w:tr>
      <w:tr w:rsidR="00801D44" w14:paraId="381F3C9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B12F42E" w14:textId="77777777" w:rsidR="00801D44" w:rsidRDefault="00801D44">
            <w:pPr>
              <w:pStyle w:val="TAC"/>
              <w:rPr>
                <w:lang w:val="fr-FR"/>
              </w:rPr>
            </w:pPr>
            <w:r>
              <w:rPr>
                <w:lang w:val="fr-FR"/>
              </w:rPr>
              <w:t>8/8</w:t>
            </w:r>
          </w:p>
        </w:tc>
        <w:tc>
          <w:tcPr>
            <w:tcW w:w="1167" w:type="dxa"/>
            <w:tcBorders>
              <w:top w:val="single" w:sz="4" w:space="0" w:color="auto"/>
              <w:left w:val="single" w:sz="4" w:space="0" w:color="auto"/>
              <w:bottom w:val="single" w:sz="4" w:space="0" w:color="auto"/>
              <w:right w:val="single" w:sz="4" w:space="0" w:color="auto"/>
            </w:tcBorders>
            <w:hideMark/>
          </w:tcPr>
          <w:p w14:paraId="012E773C" w14:textId="77777777" w:rsidR="00801D44" w:rsidRDefault="00801D44">
            <w:pPr>
              <w:pStyle w:val="TAC"/>
              <w:rPr>
                <w:lang w:val="fr-FR"/>
              </w:rPr>
            </w:pPr>
            <w:r>
              <w:rPr>
                <w:lang w:val="fr-FR"/>
              </w:rPr>
              <w:t>MPTCP</w:t>
            </w:r>
          </w:p>
        </w:tc>
        <w:tc>
          <w:tcPr>
            <w:tcW w:w="1964" w:type="dxa"/>
            <w:tcBorders>
              <w:top w:val="single" w:sz="4" w:space="0" w:color="auto"/>
              <w:left w:val="single" w:sz="4" w:space="0" w:color="auto"/>
              <w:bottom w:val="single" w:sz="4" w:space="0" w:color="auto"/>
              <w:right w:val="single" w:sz="4" w:space="0" w:color="auto"/>
            </w:tcBorders>
            <w:hideMark/>
          </w:tcPr>
          <w:p w14:paraId="6EA0E933"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2E1F3068"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D90D3EE" w14:textId="4B3120F7" w:rsidR="00801D44" w:rsidRDefault="00801D44">
            <w:pPr>
              <w:pStyle w:val="TAL"/>
              <w:rPr>
                <w:lang w:val="fr-FR"/>
              </w:rPr>
            </w:pPr>
            <w:r>
              <w:rPr>
                <w:lang w:val="fr-FR"/>
              </w:rPr>
              <w:t xml:space="preserve">UPF support of MPTCP Proxy functionality (see </w:t>
            </w:r>
            <w:r w:rsidR="00075654">
              <w:rPr>
                <w:lang w:val="fr-FR"/>
              </w:rPr>
              <w:t>clause 5</w:t>
            </w:r>
            <w:r>
              <w:rPr>
                <w:lang w:val="fr-FR"/>
              </w:rPr>
              <w:t>.20)</w:t>
            </w:r>
          </w:p>
        </w:tc>
      </w:tr>
      <w:tr w:rsidR="00801D44" w14:paraId="7593BC41"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164FCEC" w14:textId="77777777" w:rsidR="00801D44" w:rsidRDefault="00801D44">
            <w:pPr>
              <w:pStyle w:val="TAC"/>
              <w:rPr>
                <w:lang w:val="fr-FR"/>
              </w:rPr>
            </w:pPr>
            <w:r>
              <w:rPr>
                <w:lang w:val="fr-FR"/>
              </w:rPr>
              <w:t>9/1</w:t>
            </w:r>
          </w:p>
        </w:tc>
        <w:tc>
          <w:tcPr>
            <w:tcW w:w="1167" w:type="dxa"/>
            <w:tcBorders>
              <w:top w:val="single" w:sz="4" w:space="0" w:color="auto"/>
              <w:left w:val="single" w:sz="4" w:space="0" w:color="auto"/>
              <w:bottom w:val="single" w:sz="4" w:space="0" w:color="auto"/>
              <w:right w:val="single" w:sz="4" w:space="0" w:color="auto"/>
            </w:tcBorders>
            <w:hideMark/>
          </w:tcPr>
          <w:p w14:paraId="3A47B1D1" w14:textId="77777777" w:rsidR="00801D44" w:rsidRDefault="00801D44">
            <w:pPr>
              <w:pStyle w:val="TAC"/>
              <w:rPr>
                <w:lang w:val="fr-FR"/>
              </w:rPr>
            </w:pPr>
            <w:r>
              <w:rPr>
                <w:lang w:val="fr-FR"/>
              </w:rPr>
              <w:t>ATSSS-LL</w:t>
            </w:r>
          </w:p>
        </w:tc>
        <w:tc>
          <w:tcPr>
            <w:tcW w:w="1964" w:type="dxa"/>
            <w:tcBorders>
              <w:top w:val="single" w:sz="4" w:space="0" w:color="auto"/>
              <w:left w:val="single" w:sz="4" w:space="0" w:color="auto"/>
              <w:bottom w:val="single" w:sz="4" w:space="0" w:color="auto"/>
              <w:right w:val="single" w:sz="4" w:space="0" w:color="auto"/>
            </w:tcBorders>
            <w:hideMark/>
          </w:tcPr>
          <w:p w14:paraId="6B7D6EB9"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460D9A34"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12E1A56B" w14:textId="77777777" w:rsidR="00801D44" w:rsidRDefault="00801D44">
            <w:pPr>
              <w:pStyle w:val="TAL"/>
              <w:rPr>
                <w:lang w:val="fr-FR"/>
              </w:rPr>
            </w:pPr>
            <w:r>
              <w:rPr>
                <w:lang w:val="fr-FR"/>
              </w:rPr>
              <w:t>UPF support of ATSSS-LLL steering functionality (see clause 5.20)</w:t>
            </w:r>
          </w:p>
        </w:tc>
      </w:tr>
      <w:tr w:rsidR="00801D44" w14:paraId="53167C0B"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FAA0745" w14:textId="77777777" w:rsidR="00801D44" w:rsidRDefault="00801D44">
            <w:pPr>
              <w:pStyle w:val="TAC"/>
              <w:rPr>
                <w:lang w:val="fr-FR"/>
              </w:rPr>
            </w:pPr>
            <w:r>
              <w:rPr>
                <w:lang w:val="fr-FR"/>
              </w:rPr>
              <w:t>9/2</w:t>
            </w:r>
          </w:p>
        </w:tc>
        <w:tc>
          <w:tcPr>
            <w:tcW w:w="1167" w:type="dxa"/>
            <w:tcBorders>
              <w:top w:val="single" w:sz="4" w:space="0" w:color="auto"/>
              <w:left w:val="single" w:sz="4" w:space="0" w:color="auto"/>
              <w:bottom w:val="single" w:sz="4" w:space="0" w:color="auto"/>
              <w:right w:val="single" w:sz="4" w:space="0" w:color="auto"/>
            </w:tcBorders>
            <w:hideMark/>
          </w:tcPr>
          <w:p w14:paraId="78E5AD11" w14:textId="77777777" w:rsidR="00801D44" w:rsidRDefault="00801D44">
            <w:pPr>
              <w:pStyle w:val="TAC"/>
              <w:rPr>
                <w:lang w:val="fr-FR"/>
              </w:rPr>
            </w:pPr>
            <w:r>
              <w:rPr>
                <w:lang w:val="fr-FR"/>
              </w:rPr>
              <w:t>QFQM</w:t>
            </w:r>
          </w:p>
        </w:tc>
        <w:tc>
          <w:tcPr>
            <w:tcW w:w="1964" w:type="dxa"/>
            <w:tcBorders>
              <w:top w:val="single" w:sz="4" w:space="0" w:color="auto"/>
              <w:left w:val="single" w:sz="4" w:space="0" w:color="auto"/>
              <w:bottom w:val="single" w:sz="4" w:space="0" w:color="auto"/>
              <w:right w:val="single" w:sz="4" w:space="0" w:color="auto"/>
            </w:tcBorders>
            <w:hideMark/>
          </w:tcPr>
          <w:p w14:paraId="1E2D5E90"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4D9177AE"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60A91EFB" w14:textId="77777777" w:rsidR="00801D44" w:rsidRDefault="00801D44">
            <w:pPr>
              <w:pStyle w:val="TAL"/>
              <w:rPr>
                <w:lang w:val="fr-FR" w:eastAsia="zh-CN"/>
              </w:rPr>
            </w:pPr>
            <w:r>
              <w:rPr>
                <w:lang w:val="fr-FR" w:eastAsia="zh-CN"/>
              </w:rPr>
              <w:t xml:space="preserve">UPF support of </w:t>
            </w:r>
            <w:r>
              <w:rPr>
                <w:lang w:val="fr-FR"/>
              </w:rPr>
              <w:t>per QoS flow per UE QoS monitoring (see clause 5.24.4).</w:t>
            </w:r>
          </w:p>
        </w:tc>
      </w:tr>
      <w:tr w:rsidR="00801D44" w14:paraId="78D0918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20A18B50" w14:textId="77777777" w:rsidR="00801D44" w:rsidRDefault="00801D44">
            <w:pPr>
              <w:pStyle w:val="TAC"/>
              <w:rPr>
                <w:lang w:val="fr-FR"/>
              </w:rPr>
            </w:pPr>
            <w:r>
              <w:rPr>
                <w:lang w:val="fr-FR"/>
              </w:rPr>
              <w:t>9/3</w:t>
            </w:r>
          </w:p>
        </w:tc>
        <w:tc>
          <w:tcPr>
            <w:tcW w:w="1167" w:type="dxa"/>
            <w:tcBorders>
              <w:top w:val="single" w:sz="4" w:space="0" w:color="auto"/>
              <w:left w:val="single" w:sz="4" w:space="0" w:color="auto"/>
              <w:bottom w:val="single" w:sz="4" w:space="0" w:color="auto"/>
              <w:right w:val="single" w:sz="4" w:space="0" w:color="auto"/>
            </w:tcBorders>
            <w:hideMark/>
          </w:tcPr>
          <w:p w14:paraId="706A4351" w14:textId="77777777" w:rsidR="00801D44" w:rsidRDefault="00801D44">
            <w:pPr>
              <w:pStyle w:val="TAC"/>
              <w:rPr>
                <w:lang w:val="fr-FR"/>
              </w:rPr>
            </w:pPr>
            <w:r>
              <w:rPr>
                <w:lang w:val="fr-FR"/>
              </w:rPr>
              <w:t>GPQM</w:t>
            </w:r>
          </w:p>
        </w:tc>
        <w:tc>
          <w:tcPr>
            <w:tcW w:w="1964" w:type="dxa"/>
            <w:tcBorders>
              <w:top w:val="single" w:sz="4" w:space="0" w:color="auto"/>
              <w:left w:val="single" w:sz="4" w:space="0" w:color="auto"/>
              <w:bottom w:val="single" w:sz="4" w:space="0" w:color="auto"/>
              <w:right w:val="single" w:sz="4" w:space="0" w:color="auto"/>
            </w:tcBorders>
            <w:hideMark/>
          </w:tcPr>
          <w:p w14:paraId="37A570AA"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60DFF582"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0ADA6E92" w14:textId="77777777" w:rsidR="00801D44" w:rsidRDefault="00801D44">
            <w:pPr>
              <w:pStyle w:val="TAL"/>
              <w:rPr>
                <w:lang w:val="fr-FR" w:eastAsia="zh-CN"/>
              </w:rPr>
            </w:pPr>
            <w:r>
              <w:rPr>
                <w:lang w:val="fr-FR" w:eastAsia="zh-CN"/>
              </w:rPr>
              <w:t xml:space="preserve">UPF support of </w:t>
            </w:r>
            <w:r>
              <w:rPr>
                <w:lang w:val="fr-FR"/>
              </w:rPr>
              <w:t>per GTP-U Path QoS monitoring (see clause 5.24.5).</w:t>
            </w:r>
          </w:p>
        </w:tc>
      </w:tr>
      <w:tr w:rsidR="00801D44" w14:paraId="443AADD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46CEF77" w14:textId="77777777" w:rsidR="00801D44" w:rsidRDefault="00801D44">
            <w:pPr>
              <w:pStyle w:val="TAC"/>
              <w:rPr>
                <w:lang w:val="fr-FR"/>
              </w:rPr>
            </w:pPr>
            <w:r>
              <w:rPr>
                <w:lang w:val="fr-FR"/>
              </w:rPr>
              <w:t>9/4</w:t>
            </w:r>
          </w:p>
        </w:tc>
        <w:tc>
          <w:tcPr>
            <w:tcW w:w="1167" w:type="dxa"/>
            <w:tcBorders>
              <w:top w:val="single" w:sz="4" w:space="0" w:color="auto"/>
              <w:left w:val="single" w:sz="4" w:space="0" w:color="auto"/>
              <w:bottom w:val="single" w:sz="4" w:space="0" w:color="auto"/>
              <w:right w:val="single" w:sz="4" w:space="0" w:color="auto"/>
            </w:tcBorders>
            <w:hideMark/>
          </w:tcPr>
          <w:p w14:paraId="122BA43D" w14:textId="77777777" w:rsidR="00801D44" w:rsidRDefault="00801D44">
            <w:pPr>
              <w:pStyle w:val="TAC"/>
              <w:rPr>
                <w:lang w:val="fr-FR"/>
              </w:rPr>
            </w:pPr>
            <w:r>
              <w:rPr>
                <w:lang w:val="fr-FR"/>
              </w:rPr>
              <w:t>MT-EDT</w:t>
            </w:r>
          </w:p>
        </w:tc>
        <w:tc>
          <w:tcPr>
            <w:tcW w:w="1964" w:type="dxa"/>
            <w:tcBorders>
              <w:top w:val="single" w:sz="4" w:space="0" w:color="auto"/>
              <w:left w:val="single" w:sz="4" w:space="0" w:color="auto"/>
              <w:bottom w:val="single" w:sz="4" w:space="0" w:color="auto"/>
              <w:right w:val="single" w:sz="4" w:space="0" w:color="auto"/>
            </w:tcBorders>
            <w:hideMark/>
          </w:tcPr>
          <w:p w14:paraId="2F488351" w14:textId="77777777" w:rsidR="00801D44" w:rsidRDefault="00801D44">
            <w:pPr>
              <w:pStyle w:val="TAC"/>
              <w:rPr>
                <w:lang w:val="fr-FR" w:eastAsia="zh-CN"/>
              </w:rPr>
            </w:pPr>
            <w:r>
              <w:rPr>
                <w:lang w:val="fr-FR" w:eastAsia="zh-CN"/>
              </w:rPr>
              <w:t>Sxa</w:t>
            </w:r>
          </w:p>
        </w:tc>
        <w:tc>
          <w:tcPr>
            <w:tcW w:w="1134" w:type="dxa"/>
            <w:tcBorders>
              <w:top w:val="single" w:sz="4" w:space="0" w:color="auto"/>
              <w:left w:val="single" w:sz="4" w:space="0" w:color="auto"/>
              <w:bottom w:val="single" w:sz="4" w:space="0" w:color="auto"/>
              <w:right w:val="single" w:sz="4" w:space="0" w:color="auto"/>
            </w:tcBorders>
            <w:hideMark/>
          </w:tcPr>
          <w:p w14:paraId="0BE27506"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09B01C4F" w14:textId="77777777" w:rsidR="00801D44" w:rsidRDefault="00801D44">
            <w:pPr>
              <w:pStyle w:val="TAL"/>
              <w:rPr>
                <w:lang w:val="fr-FR" w:eastAsia="zh-CN"/>
              </w:rPr>
            </w:pPr>
            <w:r>
              <w:rPr>
                <w:lang w:val="fr-FR" w:eastAsia="zh-CN"/>
              </w:rPr>
              <w:t xml:space="preserve">SGW-U support of reporting the size of DL Data Packets. </w:t>
            </w:r>
            <w:r>
              <w:rPr>
                <w:lang w:val="fr-FR"/>
              </w:rPr>
              <w:t>(see clause 5.2.4.1).</w:t>
            </w:r>
          </w:p>
        </w:tc>
      </w:tr>
      <w:tr w:rsidR="00801D44" w14:paraId="2CF5117F"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A2C9C61" w14:textId="77777777" w:rsidR="00801D44" w:rsidRDefault="00801D44">
            <w:pPr>
              <w:pStyle w:val="TAC"/>
              <w:rPr>
                <w:lang w:val="fr-FR"/>
              </w:rPr>
            </w:pPr>
            <w:r>
              <w:rPr>
                <w:lang w:val="fr-FR"/>
              </w:rPr>
              <w:t>9/5</w:t>
            </w:r>
          </w:p>
        </w:tc>
        <w:tc>
          <w:tcPr>
            <w:tcW w:w="1167" w:type="dxa"/>
            <w:tcBorders>
              <w:top w:val="single" w:sz="4" w:space="0" w:color="auto"/>
              <w:left w:val="single" w:sz="4" w:space="0" w:color="auto"/>
              <w:bottom w:val="single" w:sz="4" w:space="0" w:color="auto"/>
              <w:right w:val="single" w:sz="4" w:space="0" w:color="auto"/>
            </w:tcBorders>
            <w:hideMark/>
          </w:tcPr>
          <w:p w14:paraId="3C77E558" w14:textId="77777777" w:rsidR="00801D44" w:rsidRDefault="00801D44">
            <w:pPr>
              <w:pStyle w:val="TAC"/>
              <w:rPr>
                <w:lang w:val="fr-FR"/>
              </w:rPr>
            </w:pPr>
            <w:r>
              <w:rPr>
                <w:lang w:val="fr-FR"/>
              </w:rPr>
              <w:t>CIOT</w:t>
            </w:r>
          </w:p>
        </w:tc>
        <w:tc>
          <w:tcPr>
            <w:tcW w:w="1964" w:type="dxa"/>
            <w:tcBorders>
              <w:top w:val="single" w:sz="4" w:space="0" w:color="auto"/>
              <w:left w:val="single" w:sz="4" w:space="0" w:color="auto"/>
              <w:bottom w:val="single" w:sz="4" w:space="0" w:color="auto"/>
              <w:right w:val="single" w:sz="4" w:space="0" w:color="auto"/>
            </w:tcBorders>
            <w:hideMark/>
          </w:tcPr>
          <w:p w14:paraId="5EA62BF8" w14:textId="77777777" w:rsidR="00801D44" w:rsidRDefault="00801D44">
            <w:pPr>
              <w:pStyle w:val="TAC"/>
              <w:rPr>
                <w:lang w:val="fr-FR" w:eastAsia="zh-CN"/>
              </w:rPr>
            </w:pPr>
            <w:r>
              <w:rPr>
                <w:lang w:val="fr-FR" w:eastAsia="zh-CN"/>
              </w:rPr>
              <w:t>Sxb, N4</w:t>
            </w:r>
          </w:p>
        </w:tc>
        <w:tc>
          <w:tcPr>
            <w:tcW w:w="1134" w:type="dxa"/>
            <w:tcBorders>
              <w:top w:val="single" w:sz="4" w:space="0" w:color="auto"/>
              <w:left w:val="single" w:sz="4" w:space="0" w:color="auto"/>
              <w:bottom w:val="single" w:sz="4" w:space="0" w:color="auto"/>
              <w:right w:val="single" w:sz="4" w:space="0" w:color="auto"/>
            </w:tcBorders>
            <w:hideMark/>
          </w:tcPr>
          <w:p w14:paraId="27F1C27B"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00BEA60E" w14:textId="77777777" w:rsidR="00801D44" w:rsidRDefault="00801D44">
            <w:pPr>
              <w:pStyle w:val="TAL"/>
              <w:rPr>
                <w:lang w:val="fr-FR" w:eastAsia="zh-CN"/>
              </w:rPr>
            </w:pPr>
            <w:r>
              <w:rPr>
                <w:lang w:val="fr-FR" w:eastAsia="zh-CN"/>
              </w:rPr>
              <w:t>UP function support of CIoT feature, e.g. small data packet rate enforcement. (see 5.4.15)</w:t>
            </w:r>
          </w:p>
        </w:tc>
      </w:tr>
      <w:tr w:rsidR="00801D44" w14:paraId="4D23C8A8"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0AD07A2" w14:textId="77777777" w:rsidR="00801D44" w:rsidRDefault="00801D44">
            <w:pPr>
              <w:pStyle w:val="TAC"/>
              <w:rPr>
                <w:lang w:val="fr-FR"/>
              </w:rPr>
            </w:pPr>
            <w:r>
              <w:rPr>
                <w:lang w:val="fr-FR"/>
              </w:rPr>
              <w:t>9/6</w:t>
            </w:r>
          </w:p>
        </w:tc>
        <w:tc>
          <w:tcPr>
            <w:tcW w:w="1167" w:type="dxa"/>
            <w:tcBorders>
              <w:top w:val="single" w:sz="4" w:space="0" w:color="auto"/>
              <w:left w:val="single" w:sz="4" w:space="0" w:color="auto"/>
              <w:bottom w:val="single" w:sz="4" w:space="0" w:color="auto"/>
              <w:right w:val="single" w:sz="4" w:space="0" w:color="auto"/>
            </w:tcBorders>
            <w:hideMark/>
          </w:tcPr>
          <w:p w14:paraId="190AB6AC" w14:textId="77777777" w:rsidR="00801D44" w:rsidRDefault="00801D44">
            <w:pPr>
              <w:pStyle w:val="TAC"/>
              <w:rPr>
                <w:lang w:val="fr-FR"/>
              </w:rPr>
            </w:pPr>
            <w:r>
              <w:rPr>
                <w:lang w:val="fr-FR"/>
              </w:rPr>
              <w:t>ETHAR</w:t>
            </w:r>
          </w:p>
        </w:tc>
        <w:tc>
          <w:tcPr>
            <w:tcW w:w="1964" w:type="dxa"/>
            <w:tcBorders>
              <w:top w:val="single" w:sz="4" w:space="0" w:color="auto"/>
              <w:left w:val="single" w:sz="4" w:space="0" w:color="auto"/>
              <w:bottom w:val="single" w:sz="4" w:space="0" w:color="auto"/>
              <w:right w:val="single" w:sz="4" w:space="0" w:color="auto"/>
            </w:tcBorders>
            <w:hideMark/>
          </w:tcPr>
          <w:p w14:paraId="4B0E93FD"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095030E6"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64708ED1" w14:textId="77777777" w:rsidR="00801D44" w:rsidRDefault="00801D44">
            <w:pPr>
              <w:pStyle w:val="TAL"/>
              <w:rPr>
                <w:lang w:val="fr-FR" w:eastAsia="zh-CN"/>
              </w:rPr>
            </w:pPr>
            <w:r>
              <w:rPr>
                <w:lang w:val="fr-FR" w:eastAsia="zh-CN"/>
              </w:rPr>
              <w:t>UPF support of Ethernet PDU Session Anchor Relocation (see clause 5.13.6).</w:t>
            </w:r>
          </w:p>
        </w:tc>
      </w:tr>
      <w:tr w:rsidR="00801D44" w14:paraId="5B5592C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0D5C1F9" w14:textId="77777777" w:rsidR="00801D44" w:rsidRDefault="00801D44">
            <w:pPr>
              <w:pStyle w:val="TAC"/>
              <w:rPr>
                <w:lang w:val="fr-FR" w:eastAsia="zh-CN"/>
              </w:rPr>
            </w:pPr>
            <w:r>
              <w:rPr>
                <w:lang w:val="fr-FR" w:eastAsia="zh-CN"/>
              </w:rPr>
              <w:t>9/7</w:t>
            </w:r>
          </w:p>
        </w:tc>
        <w:tc>
          <w:tcPr>
            <w:tcW w:w="1167" w:type="dxa"/>
            <w:tcBorders>
              <w:top w:val="single" w:sz="4" w:space="0" w:color="auto"/>
              <w:left w:val="single" w:sz="4" w:space="0" w:color="auto"/>
              <w:bottom w:val="single" w:sz="4" w:space="0" w:color="auto"/>
              <w:right w:val="single" w:sz="4" w:space="0" w:color="auto"/>
            </w:tcBorders>
            <w:hideMark/>
          </w:tcPr>
          <w:p w14:paraId="537F71B4" w14:textId="77777777" w:rsidR="00801D44" w:rsidRDefault="00801D44">
            <w:pPr>
              <w:pStyle w:val="TAC"/>
              <w:rPr>
                <w:lang w:val="fr-FR" w:eastAsia="zh-CN"/>
              </w:rPr>
            </w:pPr>
            <w:r>
              <w:rPr>
                <w:lang w:val="fr-FR" w:eastAsia="zh-CN"/>
              </w:rPr>
              <w:t>DDDS</w:t>
            </w:r>
          </w:p>
        </w:tc>
        <w:tc>
          <w:tcPr>
            <w:tcW w:w="1964" w:type="dxa"/>
            <w:tcBorders>
              <w:top w:val="single" w:sz="4" w:space="0" w:color="auto"/>
              <w:left w:val="single" w:sz="4" w:space="0" w:color="auto"/>
              <w:bottom w:val="single" w:sz="4" w:space="0" w:color="auto"/>
              <w:right w:val="single" w:sz="4" w:space="0" w:color="auto"/>
            </w:tcBorders>
            <w:hideMark/>
          </w:tcPr>
          <w:p w14:paraId="5B39F728"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59CBA188"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7400BCBD" w14:textId="77777777" w:rsidR="00801D44" w:rsidRDefault="00801D44">
            <w:pPr>
              <w:pStyle w:val="TAL"/>
              <w:rPr>
                <w:lang w:val="en-US" w:eastAsia="zh-CN"/>
              </w:rPr>
            </w:pPr>
            <w:r>
              <w:rPr>
                <w:lang w:val="fr-FR" w:eastAsia="zh-CN"/>
              </w:rPr>
              <w:t>UPF support of reporting the first buffered / first discarded downlink data after buffering / directly dropped downlink data for</w:t>
            </w:r>
            <w:r>
              <w:rPr>
                <w:lang w:val="fr-FR"/>
              </w:rPr>
              <w:t xml:space="preserve"> downlink data delivery status notification.</w:t>
            </w:r>
          </w:p>
        </w:tc>
      </w:tr>
      <w:tr w:rsidR="00801D44" w14:paraId="7C6C692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7CED8AED" w14:textId="77777777" w:rsidR="00801D44" w:rsidRDefault="00801D44">
            <w:pPr>
              <w:pStyle w:val="TAC"/>
              <w:rPr>
                <w:lang w:val="fr-FR" w:eastAsia="zh-CN"/>
              </w:rPr>
            </w:pPr>
            <w:r>
              <w:rPr>
                <w:lang w:val="fr-FR" w:eastAsia="zh-CN"/>
              </w:rPr>
              <w:t>9/8</w:t>
            </w:r>
          </w:p>
        </w:tc>
        <w:tc>
          <w:tcPr>
            <w:tcW w:w="1167" w:type="dxa"/>
            <w:tcBorders>
              <w:top w:val="single" w:sz="4" w:space="0" w:color="auto"/>
              <w:left w:val="single" w:sz="4" w:space="0" w:color="auto"/>
              <w:bottom w:val="single" w:sz="4" w:space="0" w:color="auto"/>
              <w:right w:val="single" w:sz="4" w:space="0" w:color="auto"/>
            </w:tcBorders>
            <w:hideMark/>
          </w:tcPr>
          <w:p w14:paraId="3FF798BD" w14:textId="77777777" w:rsidR="00801D44" w:rsidRDefault="00801D44">
            <w:pPr>
              <w:pStyle w:val="TAC"/>
              <w:rPr>
                <w:lang w:val="fr-FR" w:eastAsia="zh-CN"/>
              </w:rPr>
            </w:pPr>
            <w:r>
              <w:rPr>
                <w:lang w:val="fr-FR" w:eastAsia="zh-CN"/>
              </w:rPr>
              <w:t>RDS</w:t>
            </w:r>
          </w:p>
        </w:tc>
        <w:tc>
          <w:tcPr>
            <w:tcW w:w="1964" w:type="dxa"/>
            <w:tcBorders>
              <w:top w:val="single" w:sz="4" w:space="0" w:color="auto"/>
              <w:left w:val="single" w:sz="4" w:space="0" w:color="auto"/>
              <w:bottom w:val="single" w:sz="4" w:space="0" w:color="auto"/>
              <w:right w:val="single" w:sz="4" w:space="0" w:color="auto"/>
            </w:tcBorders>
            <w:hideMark/>
          </w:tcPr>
          <w:p w14:paraId="18AB6134" w14:textId="77777777" w:rsidR="00801D44" w:rsidRDefault="00801D44">
            <w:pPr>
              <w:pStyle w:val="TAC"/>
              <w:rPr>
                <w:lang w:val="fr-FR" w:eastAsia="zh-CN"/>
              </w:rPr>
            </w:pPr>
            <w:r>
              <w:rPr>
                <w:lang w:val="fr-FR" w:eastAsia="zh-CN"/>
              </w:rPr>
              <w:t>Sxb, N4</w:t>
            </w:r>
          </w:p>
        </w:tc>
        <w:tc>
          <w:tcPr>
            <w:tcW w:w="1134" w:type="dxa"/>
            <w:tcBorders>
              <w:top w:val="single" w:sz="4" w:space="0" w:color="auto"/>
              <w:left w:val="single" w:sz="4" w:space="0" w:color="auto"/>
              <w:bottom w:val="single" w:sz="4" w:space="0" w:color="auto"/>
              <w:right w:val="single" w:sz="4" w:space="0" w:color="auto"/>
            </w:tcBorders>
            <w:hideMark/>
          </w:tcPr>
          <w:p w14:paraId="01BCD9DE"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44FEC22F" w14:textId="77777777" w:rsidR="00801D44" w:rsidRDefault="00801D44">
            <w:pPr>
              <w:pStyle w:val="TAL"/>
              <w:rPr>
                <w:lang w:val="fr-FR" w:eastAsia="zh-CN"/>
              </w:rPr>
            </w:pPr>
            <w:r>
              <w:rPr>
                <w:lang w:val="fr-FR" w:eastAsia="zh-CN"/>
              </w:rPr>
              <w:t>UP function support of Reliable Data Service (see clause 5.29).</w:t>
            </w:r>
          </w:p>
        </w:tc>
      </w:tr>
      <w:tr w:rsidR="00801D44" w14:paraId="41A40134"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60BEDF7" w14:textId="77777777" w:rsidR="00801D44" w:rsidRDefault="00801D44">
            <w:pPr>
              <w:pStyle w:val="TAC"/>
              <w:rPr>
                <w:lang w:val="fr-FR"/>
              </w:rPr>
            </w:pPr>
            <w:r>
              <w:rPr>
                <w:lang w:val="fr-FR"/>
              </w:rPr>
              <w:t>10/1</w:t>
            </w:r>
          </w:p>
        </w:tc>
        <w:tc>
          <w:tcPr>
            <w:tcW w:w="1167" w:type="dxa"/>
            <w:tcBorders>
              <w:top w:val="single" w:sz="4" w:space="0" w:color="auto"/>
              <w:left w:val="single" w:sz="4" w:space="0" w:color="auto"/>
              <w:bottom w:val="single" w:sz="4" w:space="0" w:color="auto"/>
              <w:right w:val="single" w:sz="4" w:space="0" w:color="auto"/>
            </w:tcBorders>
            <w:hideMark/>
          </w:tcPr>
          <w:p w14:paraId="72B4F811" w14:textId="77777777" w:rsidR="00801D44" w:rsidRDefault="00801D44">
            <w:pPr>
              <w:pStyle w:val="TAC"/>
              <w:rPr>
                <w:lang w:val="fr-FR"/>
              </w:rPr>
            </w:pPr>
            <w:r>
              <w:rPr>
                <w:lang w:val="fr-FR"/>
              </w:rPr>
              <w:t>RTTWP</w:t>
            </w:r>
          </w:p>
        </w:tc>
        <w:tc>
          <w:tcPr>
            <w:tcW w:w="1964" w:type="dxa"/>
            <w:tcBorders>
              <w:top w:val="single" w:sz="4" w:space="0" w:color="auto"/>
              <w:left w:val="single" w:sz="4" w:space="0" w:color="auto"/>
              <w:bottom w:val="single" w:sz="4" w:space="0" w:color="auto"/>
              <w:right w:val="single" w:sz="4" w:space="0" w:color="auto"/>
            </w:tcBorders>
            <w:hideMark/>
          </w:tcPr>
          <w:p w14:paraId="239D8E20" w14:textId="77777777" w:rsidR="00801D44" w:rsidRDefault="00801D44">
            <w:pPr>
              <w:pStyle w:val="TAC"/>
              <w:rPr>
                <w:lang w:val="fr-FR" w:eastAsia="zh-CN"/>
              </w:rPr>
            </w:pPr>
            <w:r>
              <w:rPr>
                <w:lang w:val="fr-FR" w:eastAsia="zh-CN"/>
              </w:rPr>
              <w:t>N4</w:t>
            </w:r>
          </w:p>
        </w:tc>
        <w:tc>
          <w:tcPr>
            <w:tcW w:w="1134" w:type="dxa"/>
            <w:tcBorders>
              <w:top w:val="single" w:sz="4" w:space="0" w:color="auto"/>
              <w:left w:val="single" w:sz="4" w:space="0" w:color="auto"/>
              <w:bottom w:val="single" w:sz="4" w:space="0" w:color="auto"/>
              <w:right w:val="single" w:sz="4" w:space="0" w:color="auto"/>
            </w:tcBorders>
            <w:hideMark/>
          </w:tcPr>
          <w:p w14:paraId="6E623578" w14:textId="77777777" w:rsidR="00801D44" w:rsidRDefault="00801D44">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hideMark/>
          </w:tcPr>
          <w:p w14:paraId="48AA2040" w14:textId="77777777" w:rsidR="00801D44" w:rsidRDefault="00801D44">
            <w:pPr>
              <w:pStyle w:val="TAL"/>
              <w:rPr>
                <w:lang w:val="fr-FR" w:eastAsia="zh-CN"/>
              </w:rPr>
            </w:pPr>
            <w:r>
              <w:rPr>
                <w:lang w:val="fr-FR" w:eastAsia="zh-CN"/>
              </w:rPr>
              <w:t>UPF support of RTT measurements towards the UE Without PMF.</w:t>
            </w:r>
          </w:p>
        </w:tc>
      </w:tr>
      <w:tr w:rsidR="00E50D07" w14:paraId="00F9D4B2"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6F6EE11E" w14:textId="0479230E" w:rsidR="00E50D07" w:rsidRDefault="00E50D07" w:rsidP="00E50D07">
            <w:pPr>
              <w:pStyle w:val="TAC"/>
              <w:rPr>
                <w:lang w:val="fr-FR"/>
              </w:rPr>
            </w:pPr>
            <w:r>
              <w:rPr>
                <w:lang w:val="fr-FR"/>
              </w:rPr>
              <w:t>10/2</w:t>
            </w:r>
          </w:p>
        </w:tc>
        <w:tc>
          <w:tcPr>
            <w:tcW w:w="1167" w:type="dxa"/>
            <w:tcBorders>
              <w:top w:val="single" w:sz="4" w:space="0" w:color="auto"/>
              <w:left w:val="single" w:sz="4" w:space="0" w:color="auto"/>
              <w:bottom w:val="single" w:sz="4" w:space="0" w:color="auto"/>
              <w:right w:val="single" w:sz="4" w:space="0" w:color="auto"/>
            </w:tcBorders>
          </w:tcPr>
          <w:p w14:paraId="0BBF2480" w14:textId="36428510" w:rsidR="00E50D07" w:rsidRDefault="00E50D07" w:rsidP="00E50D07">
            <w:pPr>
              <w:pStyle w:val="TAC"/>
              <w:rPr>
                <w:lang w:val="fr-FR"/>
              </w:rPr>
            </w:pPr>
            <w:r>
              <w:rPr>
                <w:lang w:val="fr-FR"/>
              </w:rPr>
              <w:t>QUASF</w:t>
            </w:r>
          </w:p>
        </w:tc>
        <w:tc>
          <w:tcPr>
            <w:tcW w:w="1964" w:type="dxa"/>
            <w:tcBorders>
              <w:top w:val="single" w:sz="4" w:space="0" w:color="auto"/>
              <w:left w:val="single" w:sz="4" w:space="0" w:color="auto"/>
              <w:bottom w:val="single" w:sz="4" w:space="0" w:color="auto"/>
              <w:right w:val="single" w:sz="4" w:space="0" w:color="auto"/>
            </w:tcBorders>
          </w:tcPr>
          <w:p w14:paraId="3EE80BDB" w14:textId="30F77A66" w:rsidR="00E50D07" w:rsidRDefault="00E50D07" w:rsidP="00E50D07">
            <w:pPr>
              <w:pStyle w:val="TAC"/>
              <w:rPr>
                <w:lang w:val="fr-FR" w:eastAsia="zh-CN"/>
              </w:rPr>
            </w:pPr>
            <w:r>
              <w:rPr>
                <w:lang w:val="fr-FR" w:eastAsia="zh-CN"/>
              </w:rPr>
              <w:t>Sxb, Sxc, N4</w:t>
            </w:r>
          </w:p>
        </w:tc>
        <w:tc>
          <w:tcPr>
            <w:tcW w:w="1134" w:type="dxa"/>
            <w:tcBorders>
              <w:top w:val="single" w:sz="4" w:space="0" w:color="auto"/>
              <w:left w:val="single" w:sz="4" w:space="0" w:color="auto"/>
              <w:bottom w:val="single" w:sz="4" w:space="0" w:color="auto"/>
              <w:right w:val="single" w:sz="4" w:space="0" w:color="auto"/>
            </w:tcBorders>
          </w:tcPr>
          <w:p w14:paraId="671BA3BA" w14:textId="194B0593" w:rsidR="00E50D07" w:rsidRDefault="00E50D07" w:rsidP="00E50D07">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2A65083D" w14:textId="40FDC0EA" w:rsidR="00E50D07" w:rsidRDefault="00E50D07" w:rsidP="00E50D07">
            <w:pPr>
              <w:pStyle w:val="TAL"/>
              <w:rPr>
                <w:lang w:val="fr-FR" w:eastAsia="zh-CN"/>
              </w:rPr>
            </w:pPr>
            <w:r>
              <w:t xml:space="preserve">The UP function supports being provisioned in a URR with an Exempted Application ID for Quota Action or an </w:t>
            </w:r>
            <w:r>
              <w:rPr>
                <w:lang w:val="fr-FR"/>
              </w:rPr>
              <w:t>Exempted SDF Filter for Quota Action</w:t>
            </w:r>
            <w:r>
              <w:t xml:space="preserve"> which is to be used when the quota is exhausted. See also clauses 5.2.2.2.1 and 5.2.2.3.1.</w:t>
            </w:r>
          </w:p>
        </w:tc>
      </w:tr>
      <w:tr w:rsidR="00CA5E7D" w14:paraId="6776D68E"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1DF80251" w14:textId="066F74D8" w:rsidR="00CA5E7D" w:rsidRDefault="00CA5E7D" w:rsidP="00CA5E7D">
            <w:pPr>
              <w:pStyle w:val="TAC"/>
              <w:rPr>
                <w:lang w:val="fr-FR"/>
              </w:rPr>
            </w:pPr>
            <w:r>
              <w:rPr>
                <w:color w:val="000000" w:themeColor="text1"/>
                <w:szCs w:val="18"/>
                <w:lang w:val="fr-FR"/>
              </w:rPr>
              <w:t>10/2</w:t>
            </w:r>
          </w:p>
        </w:tc>
        <w:tc>
          <w:tcPr>
            <w:tcW w:w="1167" w:type="dxa"/>
            <w:tcBorders>
              <w:top w:val="single" w:sz="4" w:space="0" w:color="auto"/>
              <w:left w:val="single" w:sz="4" w:space="0" w:color="auto"/>
              <w:bottom w:val="single" w:sz="4" w:space="0" w:color="auto"/>
              <w:right w:val="single" w:sz="4" w:space="0" w:color="auto"/>
            </w:tcBorders>
          </w:tcPr>
          <w:p w14:paraId="4E7DA67B" w14:textId="7CE2271B" w:rsidR="00CA5E7D" w:rsidRDefault="00CA5E7D" w:rsidP="00CA5E7D">
            <w:pPr>
              <w:pStyle w:val="TAC"/>
              <w:rPr>
                <w:lang w:val="fr-FR"/>
              </w:rPr>
            </w:pPr>
            <w:r>
              <w:rPr>
                <w:color w:val="000000" w:themeColor="text1"/>
                <w:szCs w:val="18"/>
                <w:lang w:val="fr-FR"/>
              </w:rPr>
              <w:t>NSPOC</w:t>
            </w:r>
          </w:p>
        </w:tc>
        <w:tc>
          <w:tcPr>
            <w:tcW w:w="1964" w:type="dxa"/>
            <w:tcBorders>
              <w:top w:val="single" w:sz="4" w:space="0" w:color="auto"/>
              <w:left w:val="single" w:sz="4" w:space="0" w:color="auto"/>
              <w:bottom w:val="single" w:sz="4" w:space="0" w:color="auto"/>
              <w:right w:val="single" w:sz="4" w:space="0" w:color="auto"/>
            </w:tcBorders>
          </w:tcPr>
          <w:p w14:paraId="45689A58" w14:textId="0B033032" w:rsidR="00CA5E7D" w:rsidRDefault="00CA5E7D" w:rsidP="00CA5E7D">
            <w:pPr>
              <w:pStyle w:val="TAC"/>
              <w:rPr>
                <w:lang w:val="fr-FR" w:eastAsia="zh-CN"/>
              </w:rPr>
            </w:pPr>
            <w:r>
              <w:rPr>
                <w:color w:val="000000" w:themeColor="text1"/>
                <w:szCs w:val="18"/>
                <w:lang w:val="fr-FR"/>
              </w:rPr>
              <w:t>Sxa, Sxb, N4</w:t>
            </w:r>
          </w:p>
        </w:tc>
        <w:tc>
          <w:tcPr>
            <w:tcW w:w="1134" w:type="dxa"/>
            <w:tcBorders>
              <w:top w:val="single" w:sz="4" w:space="0" w:color="auto"/>
              <w:left w:val="single" w:sz="4" w:space="0" w:color="auto"/>
              <w:bottom w:val="single" w:sz="4" w:space="0" w:color="auto"/>
              <w:right w:val="single" w:sz="4" w:space="0" w:color="auto"/>
            </w:tcBorders>
          </w:tcPr>
          <w:p w14:paraId="58F5FDC1" w14:textId="6D398E75" w:rsidR="00CA5E7D" w:rsidRDefault="00CA5E7D" w:rsidP="00CA5E7D">
            <w:pPr>
              <w:pStyle w:val="TAC"/>
              <w:rPr>
                <w:lang w:val="fr-FR" w:eastAsia="zh-CN"/>
              </w:rPr>
            </w:pPr>
            <w:r>
              <w:rPr>
                <w:lang w:val="fr-FR" w:eastAsia="zh-CN"/>
              </w:rPr>
              <w:t>O</w:t>
            </w:r>
          </w:p>
        </w:tc>
        <w:tc>
          <w:tcPr>
            <w:tcW w:w="4389" w:type="dxa"/>
            <w:tcBorders>
              <w:top w:val="single" w:sz="4" w:space="0" w:color="auto"/>
              <w:left w:val="single" w:sz="4" w:space="0" w:color="auto"/>
              <w:bottom w:val="single" w:sz="4" w:space="0" w:color="auto"/>
              <w:right w:val="single" w:sz="4" w:space="0" w:color="auto"/>
            </w:tcBorders>
          </w:tcPr>
          <w:p w14:paraId="7014C282" w14:textId="79BEB674" w:rsidR="00CA5E7D" w:rsidRDefault="00CA5E7D" w:rsidP="00CA5E7D">
            <w:pPr>
              <w:pStyle w:val="TAL"/>
            </w:pPr>
            <w:r>
              <w:rPr>
                <w:color w:val="000000" w:themeColor="text1"/>
                <w:szCs w:val="18"/>
              </w:rPr>
              <w:t>UP function supports notifying start of Pause of Charging via user plane.</w:t>
            </w:r>
          </w:p>
        </w:tc>
      </w:tr>
      <w:tr w:rsidR="00801D44" w14:paraId="7B2CA34D" w14:textId="77777777" w:rsidTr="00801D44">
        <w:trPr>
          <w:cantSplit/>
        </w:trPr>
        <w:tc>
          <w:tcPr>
            <w:tcW w:w="9521" w:type="dxa"/>
            <w:gridSpan w:val="5"/>
            <w:tcBorders>
              <w:top w:val="single" w:sz="4" w:space="0" w:color="auto"/>
              <w:left w:val="single" w:sz="4" w:space="0" w:color="auto"/>
              <w:bottom w:val="single" w:sz="4" w:space="0" w:color="auto"/>
              <w:right w:val="single" w:sz="4" w:space="0" w:color="auto"/>
            </w:tcBorders>
            <w:hideMark/>
          </w:tcPr>
          <w:p w14:paraId="1F72D38E" w14:textId="77777777" w:rsidR="00075654" w:rsidRDefault="00801D44">
            <w:pPr>
              <w:pStyle w:val="TAN"/>
              <w:rPr>
                <w:lang w:val="fr-FR"/>
              </w:rPr>
            </w:pPr>
            <w:r>
              <w:rPr>
                <w:lang w:val="fr-FR"/>
              </w:rPr>
              <w:t>NOTE 1:</w:t>
            </w:r>
            <w:r>
              <w:rPr>
                <w:lang w:val="fr-FR"/>
              </w:rPr>
              <w:tab/>
              <w:t>Features are defined as follows:</w:t>
            </w:r>
          </w:p>
          <w:p w14:paraId="611D421C" w14:textId="132AC25C" w:rsidR="00801D44" w:rsidRDefault="00801D44">
            <w:pPr>
              <w:pStyle w:val="TAN"/>
              <w:rPr>
                <w:lang w:val="fr-FR"/>
              </w:rPr>
            </w:pPr>
            <w:r>
              <w:rPr>
                <w:lang w:val="fr-FR"/>
              </w:rPr>
              <w:tab/>
              <w:t xml:space="preserve">- </w:t>
            </w:r>
            <w:r>
              <w:rPr>
                <w:lang w:val="fr-FR"/>
              </w:rPr>
              <w:t>Feature Octet / Bit: The octet and bit number within the Supported-Features IE, e.g. "5 / 1".</w:t>
            </w:r>
          </w:p>
          <w:p w14:paraId="3A7E1E10" w14:textId="77777777" w:rsidR="00801D44" w:rsidRDefault="00801D44">
            <w:pPr>
              <w:pStyle w:val="TAN"/>
              <w:rPr>
                <w:lang w:val="fr-FR"/>
              </w:rPr>
            </w:pPr>
            <w:r>
              <w:rPr>
                <w:lang w:val="fr-FR"/>
              </w:rPr>
              <w:tab/>
              <w:t xml:space="preserve">- </w:t>
            </w:r>
            <w:r>
              <w:rPr>
                <w:lang w:val="fr-FR"/>
              </w:rPr>
              <w:t>Feature: A short name that can be used to refer to the octet / bit and to the feature.</w:t>
            </w:r>
          </w:p>
          <w:p w14:paraId="13542940" w14:textId="77777777" w:rsidR="00801D44" w:rsidRDefault="00801D44">
            <w:pPr>
              <w:pStyle w:val="TAN"/>
              <w:rPr>
                <w:lang w:val="fr-FR"/>
              </w:rPr>
            </w:pPr>
            <w:r>
              <w:rPr>
                <w:lang w:val="fr-FR"/>
              </w:rPr>
              <w:tab/>
              <w:t xml:space="preserve">- </w:t>
            </w:r>
            <w:r>
              <w:rPr>
                <w:lang w:val="fr-FR"/>
              </w:rPr>
              <w:t>Interface: A list of applicable interfaces to the feature.</w:t>
            </w:r>
          </w:p>
          <w:p w14:paraId="1EBF4322" w14:textId="77777777" w:rsidR="00801D44" w:rsidRDefault="00801D44">
            <w:pPr>
              <w:pStyle w:val="TAN"/>
              <w:rPr>
                <w:lang w:val="fr-FR"/>
              </w:rPr>
            </w:pPr>
            <w:r>
              <w:rPr>
                <w:lang w:val="fr-FR"/>
              </w:rPr>
              <w:tab/>
              <w:t xml:space="preserve">- M/O: Defines if the implementation of the feature is mandatory ("M") or optional ("O") for a UP function complying with this release of the specification. </w:t>
            </w:r>
            <w:r>
              <w:rPr>
                <w:lang w:val="fr-FR"/>
              </w:rPr>
              <w:br/>
              <w:t>A feature defined as mandatory in this release of the specification may not necessarily be defined or mandatory to support in earlier releases (see the respective specifications), therefore a CP function complying with this release of the specification shall be prepared to receive a UP Function Features IE with a mandatory feature bit set to "0".</w:t>
            </w:r>
          </w:p>
          <w:p w14:paraId="2A7F42C0" w14:textId="77777777" w:rsidR="00801D44" w:rsidRDefault="00801D44">
            <w:pPr>
              <w:pStyle w:val="TAN"/>
              <w:rPr>
                <w:lang w:val="fr-FR"/>
              </w:rPr>
            </w:pPr>
            <w:r>
              <w:rPr>
                <w:lang w:val="fr-FR"/>
              </w:rPr>
              <w:tab/>
              <w:t xml:space="preserve">- </w:t>
            </w:r>
            <w:r>
              <w:rPr>
                <w:lang w:val="fr-FR"/>
              </w:rPr>
              <w:t>Description: A clear textual description of the feature.</w:t>
            </w:r>
          </w:p>
          <w:p w14:paraId="6F307998" w14:textId="62FFFAC6" w:rsidR="00801D44" w:rsidRDefault="00801D44">
            <w:pPr>
              <w:pStyle w:val="TAN"/>
              <w:rPr>
                <w:lang w:val="fr-FR"/>
              </w:rPr>
            </w:pPr>
            <w:r>
              <w:rPr>
                <w:lang w:val="fr-FR"/>
              </w:rPr>
              <w:t xml:space="preserve">NOTE </w:t>
            </w:r>
            <w:r>
              <w:rPr>
                <w:lang w:val="fr-FR"/>
              </w:rPr>
              <w:t>2</w:t>
            </w:r>
            <w:r>
              <w:rPr>
                <w:lang w:val="fr-FR"/>
              </w:rPr>
              <w:t>:</w:t>
            </w:r>
            <w:r>
              <w:rPr>
                <w:lang w:val="fr-FR"/>
              </w:rPr>
              <w:tab/>
            </w:r>
            <w:r>
              <w:rPr>
                <w:noProof/>
                <w:lang w:val="fr-FR"/>
              </w:rPr>
              <w:t xml:space="preserve">Downlink data should be buffered preferably in the UP function. </w:t>
            </w:r>
            <w:r>
              <w:rPr>
                <w:lang w:val="fr-FR" w:eastAsia="zh-CN"/>
              </w:rPr>
              <w:t>Downlink data may be buffered in the CP function when desired, e.g. for UEs using power saving methods.</w:t>
            </w:r>
          </w:p>
          <w:p w14:paraId="31B59EC0" w14:textId="77F207ED" w:rsidR="00801D44" w:rsidRDefault="00801D44">
            <w:pPr>
              <w:pStyle w:val="TAN"/>
              <w:rPr>
                <w:lang w:val="fr-FR"/>
              </w:rPr>
            </w:pPr>
            <w:r>
              <w:rPr>
                <w:lang w:val="fr-FR"/>
              </w:rPr>
              <w:t xml:space="preserve">NOTE </w:t>
            </w:r>
            <w:r>
              <w:rPr>
                <w:lang w:val="fr-FR"/>
              </w:rPr>
              <w:t>3</w:t>
            </w:r>
            <w:r>
              <w:rPr>
                <w:lang w:val="fr-FR"/>
              </w:rPr>
              <w:t>:</w:t>
            </w:r>
            <w:r>
              <w:rPr>
                <w:lang w:val="fr-FR"/>
              </w:rPr>
              <w:tab/>
            </w:r>
            <w:r>
              <w:rPr>
                <w:lang w:val="en-US"/>
              </w:rPr>
              <w:t>If the traffic that the UP function can support may be subject to traffic redirection, traffic redirection enforcement in the UP function shall be supported by the UP function</w:t>
            </w:r>
            <w:r>
              <w:rPr>
                <w:lang w:val="fr-FR"/>
              </w:rPr>
              <w:t>.</w:t>
            </w:r>
          </w:p>
          <w:p w14:paraId="1F980032" w14:textId="505B2107" w:rsidR="00801D44" w:rsidRDefault="00801D44">
            <w:pPr>
              <w:pStyle w:val="TAN"/>
              <w:rPr>
                <w:lang w:val="fr-FR"/>
              </w:rPr>
            </w:pPr>
            <w:r>
              <w:rPr>
                <w:lang w:val="fr-FR"/>
              </w:rPr>
              <w:t xml:space="preserve">NOTE </w:t>
            </w:r>
            <w:r>
              <w:rPr>
                <w:lang w:val="fr-FR"/>
              </w:rPr>
              <w:t>4</w:t>
            </w:r>
            <w:r>
              <w:rPr>
                <w:lang w:val="fr-FR"/>
              </w:rPr>
              <w:t>:</w:t>
            </w:r>
            <w:r>
              <w:rPr>
                <w:lang w:val="fr-FR"/>
              </w:rPr>
              <w:tab/>
              <w:t>CP and UP functions complying with this release of the specification should support this feature.</w:t>
            </w:r>
          </w:p>
          <w:p w14:paraId="254C4CD7" w14:textId="6C26DA71" w:rsidR="00801D44" w:rsidRDefault="00801D44">
            <w:pPr>
              <w:pStyle w:val="TAN"/>
              <w:rPr>
                <w:lang w:val="fr-FR"/>
              </w:rPr>
            </w:pPr>
            <w:r>
              <w:rPr>
                <w:lang w:val="fr-FR"/>
              </w:rPr>
              <w:t xml:space="preserve">NOTE </w:t>
            </w:r>
            <w:r>
              <w:rPr>
                <w:lang w:val="fr-FR"/>
              </w:rPr>
              <w:t>5</w:t>
            </w:r>
            <w:r>
              <w:rPr>
                <w:lang w:val="fr-FR"/>
              </w:rPr>
              <w:t>:</w:t>
            </w:r>
            <w:r>
              <w:rPr>
                <w:lang w:val="fr-FR"/>
              </w:rPr>
              <w:tab/>
              <w:t>A UPF that supports the SSET or MPAS feature shall support this feature.</w:t>
            </w:r>
          </w:p>
        </w:tc>
      </w:tr>
    </w:tbl>
    <w:p w14:paraId="7A81C0F2" w14:textId="77777777" w:rsidR="00801D44" w:rsidRDefault="00801D44" w:rsidP="00801D44">
      <w:pPr>
        <w:rPr>
          <w:noProof/>
        </w:rPr>
      </w:pPr>
    </w:p>
    <w:p w14:paraId="48355115" w14:textId="77777777" w:rsidR="00EE5860" w:rsidRPr="00441CD0" w:rsidRDefault="00EE5860" w:rsidP="00EE5860">
      <w:pPr>
        <w:pStyle w:val="Heading3"/>
      </w:pPr>
      <w:bookmarkStart w:id="5307" w:name="_Toc67499776"/>
      <w:r w:rsidRPr="00441CD0">
        <w:lastRenderedPageBreak/>
        <w:t>8.</w:t>
      </w:r>
      <w:r w:rsidRPr="00441CD0">
        <w:rPr>
          <w:lang w:val="en-US"/>
        </w:rPr>
        <w:t>2.26</w:t>
      </w:r>
      <w:r w:rsidRPr="00441CD0">
        <w:tab/>
        <w:t>Apply Action</w:t>
      </w:r>
      <w:bookmarkEnd w:id="5294"/>
      <w:bookmarkEnd w:id="5295"/>
      <w:bookmarkEnd w:id="5296"/>
      <w:bookmarkEnd w:id="5297"/>
      <w:bookmarkEnd w:id="5298"/>
      <w:bookmarkEnd w:id="5299"/>
      <w:bookmarkEnd w:id="5300"/>
      <w:bookmarkEnd w:id="5301"/>
      <w:bookmarkEnd w:id="5302"/>
      <w:bookmarkEnd w:id="5303"/>
      <w:bookmarkEnd w:id="5304"/>
      <w:bookmarkEnd w:id="5305"/>
      <w:bookmarkEnd w:id="5307"/>
    </w:p>
    <w:p w14:paraId="40745C22" w14:textId="77777777" w:rsidR="00EE5860" w:rsidRPr="00441CD0" w:rsidRDefault="00EE5860" w:rsidP="00EE5860">
      <w:pPr>
        <w:rPr>
          <w:lang w:eastAsia="ja-JP"/>
        </w:rPr>
      </w:pPr>
      <w:r w:rsidRPr="00441CD0">
        <w:t>The Apply Action IE indicates t</w:t>
      </w:r>
      <w:r w:rsidRPr="00441CD0">
        <w:rPr>
          <w:lang w:val="en-US"/>
        </w:rPr>
        <w:t>he action(s) the UP function is required to apply to packets</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8.2.26-1</w:t>
      </w:r>
      <w:r w:rsidRPr="00441CD0">
        <w:rPr>
          <w:lang w:eastAsia="ja-JP"/>
        </w:rPr>
        <w:t>.</w:t>
      </w:r>
    </w:p>
    <w:p w14:paraId="4AFF6575" w14:textId="77777777" w:rsidR="00EE5860" w:rsidRPr="00441CD0" w:rsidRDefault="00EE5860" w:rsidP="00EE5860">
      <w:pPr>
        <w:rPr>
          <w:lang w:eastAsia="ja-JP"/>
        </w:rPr>
      </w:pPr>
    </w:p>
    <w:p w14:paraId="42E422E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99CDA04" w14:textId="77777777" w:rsidTr="00BB0E1F">
        <w:trPr>
          <w:jc w:val="center"/>
        </w:trPr>
        <w:tc>
          <w:tcPr>
            <w:tcW w:w="151" w:type="dxa"/>
            <w:tcBorders>
              <w:top w:val="single" w:sz="6" w:space="0" w:color="auto"/>
              <w:left w:val="single" w:sz="6" w:space="0" w:color="auto"/>
              <w:bottom w:val="nil"/>
              <w:right w:val="nil"/>
            </w:tcBorders>
          </w:tcPr>
          <w:p w14:paraId="451CCDB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0DBE3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34786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9FF7E4B" w14:textId="77777777" w:rsidR="00EE5860" w:rsidRPr="00441CD0" w:rsidRDefault="00EE5860" w:rsidP="00BB0E1F">
            <w:pPr>
              <w:pStyle w:val="TAC"/>
              <w:rPr>
                <w:lang w:val="fr-FR"/>
              </w:rPr>
            </w:pPr>
          </w:p>
        </w:tc>
      </w:tr>
      <w:tr w:rsidR="00EE5860" w:rsidRPr="00441CD0" w14:paraId="203BF108" w14:textId="77777777" w:rsidTr="00BB0E1F">
        <w:trPr>
          <w:jc w:val="center"/>
        </w:trPr>
        <w:tc>
          <w:tcPr>
            <w:tcW w:w="151" w:type="dxa"/>
            <w:tcBorders>
              <w:top w:val="nil"/>
              <w:left w:val="single" w:sz="6" w:space="0" w:color="auto"/>
              <w:bottom w:val="nil"/>
              <w:right w:val="nil"/>
            </w:tcBorders>
          </w:tcPr>
          <w:p w14:paraId="31648BF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95A6B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DFE4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456299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886F31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C2822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AD1B89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AA268E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39FDBE9"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6C439A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0E3DA56" w14:textId="77777777" w:rsidR="00EE5860" w:rsidRPr="00441CD0" w:rsidRDefault="00EE5860" w:rsidP="00BB0E1F">
            <w:pPr>
              <w:pStyle w:val="TAC"/>
              <w:rPr>
                <w:lang w:val="fr-FR"/>
              </w:rPr>
            </w:pPr>
          </w:p>
        </w:tc>
      </w:tr>
      <w:tr w:rsidR="00EE5860" w:rsidRPr="00441CD0" w14:paraId="68148303" w14:textId="77777777" w:rsidTr="00BB0E1F">
        <w:trPr>
          <w:jc w:val="center"/>
        </w:trPr>
        <w:tc>
          <w:tcPr>
            <w:tcW w:w="151" w:type="dxa"/>
            <w:tcBorders>
              <w:top w:val="nil"/>
              <w:left w:val="single" w:sz="6" w:space="0" w:color="auto"/>
              <w:bottom w:val="nil"/>
              <w:right w:val="nil"/>
            </w:tcBorders>
          </w:tcPr>
          <w:p w14:paraId="369A86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7868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A307449" w14:textId="77777777" w:rsidR="00EE5860" w:rsidRPr="00441CD0" w:rsidRDefault="00EE5860" w:rsidP="00BB0E1F">
            <w:pPr>
              <w:pStyle w:val="TAC"/>
              <w:rPr>
                <w:lang w:val="fr-FR"/>
              </w:rPr>
            </w:pPr>
            <w:r w:rsidRPr="00441CD0">
              <w:rPr>
                <w:lang w:val="fr-FR"/>
              </w:rPr>
              <w:t>Type = 44 (decimal)</w:t>
            </w:r>
          </w:p>
        </w:tc>
        <w:tc>
          <w:tcPr>
            <w:tcW w:w="588" w:type="dxa"/>
            <w:tcBorders>
              <w:top w:val="nil"/>
              <w:left w:val="single" w:sz="4" w:space="0" w:color="auto"/>
              <w:bottom w:val="nil"/>
              <w:right w:val="single" w:sz="6" w:space="0" w:color="auto"/>
            </w:tcBorders>
          </w:tcPr>
          <w:p w14:paraId="1FE9D170" w14:textId="77777777" w:rsidR="00EE5860" w:rsidRPr="00441CD0" w:rsidRDefault="00EE5860" w:rsidP="00BB0E1F">
            <w:pPr>
              <w:pStyle w:val="TAC"/>
              <w:rPr>
                <w:lang w:val="fr-FR"/>
              </w:rPr>
            </w:pPr>
          </w:p>
        </w:tc>
      </w:tr>
      <w:tr w:rsidR="00EE5860" w:rsidRPr="00441CD0" w14:paraId="48652764" w14:textId="77777777" w:rsidTr="00BB0E1F">
        <w:trPr>
          <w:jc w:val="center"/>
        </w:trPr>
        <w:tc>
          <w:tcPr>
            <w:tcW w:w="151" w:type="dxa"/>
            <w:tcBorders>
              <w:top w:val="nil"/>
              <w:left w:val="single" w:sz="6" w:space="0" w:color="auto"/>
              <w:bottom w:val="nil"/>
              <w:right w:val="nil"/>
            </w:tcBorders>
          </w:tcPr>
          <w:p w14:paraId="75F2F54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B9D52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322F86"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8560E08" w14:textId="77777777" w:rsidR="00EE5860" w:rsidRPr="00441CD0" w:rsidRDefault="00EE5860" w:rsidP="00BB0E1F">
            <w:pPr>
              <w:pStyle w:val="TAC"/>
              <w:rPr>
                <w:lang w:val="fr-FR"/>
              </w:rPr>
            </w:pPr>
          </w:p>
        </w:tc>
      </w:tr>
      <w:tr w:rsidR="00EE5860" w:rsidRPr="00441CD0" w14:paraId="2B5D5458" w14:textId="77777777" w:rsidTr="00BB0E1F">
        <w:trPr>
          <w:jc w:val="center"/>
        </w:trPr>
        <w:tc>
          <w:tcPr>
            <w:tcW w:w="151" w:type="dxa"/>
            <w:tcBorders>
              <w:top w:val="nil"/>
              <w:left w:val="single" w:sz="6" w:space="0" w:color="auto"/>
              <w:bottom w:val="nil"/>
              <w:right w:val="nil"/>
            </w:tcBorders>
          </w:tcPr>
          <w:p w14:paraId="6BA5030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727D10" w14:textId="77777777" w:rsidR="00EE5860" w:rsidRPr="00441CD0" w:rsidRDefault="00EE5860" w:rsidP="00BB0E1F">
            <w:pPr>
              <w:pStyle w:val="TAC"/>
              <w:rPr>
                <w:lang w:val="fr-FR"/>
              </w:rPr>
            </w:pPr>
            <w:r w:rsidRPr="00441CD0">
              <w:rPr>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27348DFB" w14:textId="77777777" w:rsidR="00EE5860" w:rsidRPr="00441CD0" w:rsidRDefault="00EE5860" w:rsidP="00BB0E1F">
            <w:pPr>
              <w:pStyle w:val="TAC"/>
              <w:rPr>
                <w:lang w:val="fr-FR"/>
              </w:rPr>
            </w:pPr>
            <w:r w:rsidRPr="00441CD0">
              <w:rPr>
                <w:lang w:val="fr-FR"/>
              </w:rPr>
              <w:t>DFRT</w:t>
            </w:r>
          </w:p>
        </w:tc>
        <w:tc>
          <w:tcPr>
            <w:tcW w:w="589" w:type="dxa"/>
            <w:tcBorders>
              <w:top w:val="single" w:sz="4" w:space="0" w:color="auto"/>
              <w:left w:val="single" w:sz="4" w:space="0" w:color="auto"/>
              <w:bottom w:val="single" w:sz="4" w:space="0" w:color="auto"/>
              <w:right w:val="single" w:sz="4" w:space="0" w:color="auto"/>
            </w:tcBorders>
            <w:hideMark/>
          </w:tcPr>
          <w:p w14:paraId="26378E62" w14:textId="77777777" w:rsidR="00EE5860" w:rsidRPr="00441CD0" w:rsidRDefault="00EE5860" w:rsidP="00BB0E1F">
            <w:pPr>
              <w:pStyle w:val="TAC"/>
              <w:rPr>
                <w:lang w:val="fr-FR"/>
              </w:rPr>
            </w:pPr>
            <w:r w:rsidRPr="00441CD0">
              <w:rPr>
                <w:lang w:val="fr-FR"/>
              </w:rPr>
              <w:t>IPMD</w:t>
            </w:r>
          </w:p>
        </w:tc>
        <w:tc>
          <w:tcPr>
            <w:tcW w:w="589" w:type="dxa"/>
            <w:tcBorders>
              <w:top w:val="single" w:sz="4" w:space="0" w:color="auto"/>
              <w:left w:val="single" w:sz="4" w:space="0" w:color="auto"/>
              <w:bottom w:val="single" w:sz="4" w:space="0" w:color="auto"/>
              <w:right w:val="single" w:sz="4" w:space="0" w:color="auto"/>
            </w:tcBorders>
            <w:hideMark/>
          </w:tcPr>
          <w:p w14:paraId="3C5E01EB" w14:textId="77777777" w:rsidR="00EE5860" w:rsidRPr="00441CD0" w:rsidRDefault="00EE5860" w:rsidP="00BB0E1F">
            <w:pPr>
              <w:pStyle w:val="TAC"/>
              <w:rPr>
                <w:lang w:val="fr-FR"/>
              </w:rPr>
            </w:pPr>
            <w:r w:rsidRPr="00441CD0">
              <w:rPr>
                <w:lang w:val="fr-FR"/>
              </w:rPr>
              <w:t>IPMA</w:t>
            </w:r>
          </w:p>
        </w:tc>
        <w:tc>
          <w:tcPr>
            <w:tcW w:w="589" w:type="dxa"/>
            <w:tcBorders>
              <w:top w:val="single" w:sz="4" w:space="0" w:color="auto"/>
              <w:left w:val="single" w:sz="4" w:space="0" w:color="auto"/>
              <w:bottom w:val="single" w:sz="4" w:space="0" w:color="auto"/>
              <w:right w:val="single" w:sz="4" w:space="0" w:color="auto"/>
            </w:tcBorders>
            <w:hideMark/>
          </w:tcPr>
          <w:p w14:paraId="7D7C76AC" w14:textId="77777777" w:rsidR="00EE5860" w:rsidRPr="00441CD0" w:rsidRDefault="00EE5860" w:rsidP="00BB0E1F">
            <w:pPr>
              <w:pStyle w:val="TAC"/>
              <w:rPr>
                <w:lang w:val="fr-FR"/>
              </w:rPr>
            </w:pPr>
            <w:r w:rsidRPr="00441CD0">
              <w:rPr>
                <w:lang w:val="fr-FR"/>
              </w:rPr>
              <w:t>DUPL</w:t>
            </w:r>
          </w:p>
        </w:tc>
        <w:tc>
          <w:tcPr>
            <w:tcW w:w="589" w:type="dxa"/>
            <w:tcBorders>
              <w:top w:val="single" w:sz="4" w:space="0" w:color="auto"/>
              <w:left w:val="single" w:sz="4" w:space="0" w:color="auto"/>
              <w:bottom w:val="single" w:sz="4" w:space="0" w:color="auto"/>
              <w:right w:val="single" w:sz="4" w:space="0" w:color="auto"/>
            </w:tcBorders>
            <w:hideMark/>
          </w:tcPr>
          <w:p w14:paraId="2AE1B0AD" w14:textId="77777777" w:rsidR="00EE5860" w:rsidRPr="00441CD0" w:rsidRDefault="00EE5860" w:rsidP="00BB0E1F">
            <w:pPr>
              <w:pStyle w:val="TAC"/>
              <w:rPr>
                <w:lang w:val="fr-FR"/>
              </w:rPr>
            </w:pPr>
            <w:r w:rsidRPr="00441CD0">
              <w:rPr>
                <w:lang w:val="fr-FR"/>
              </w:rPr>
              <w:t>NOCP</w:t>
            </w:r>
          </w:p>
        </w:tc>
        <w:tc>
          <w:tcPr>
            <w:tcW w:w="589" w:type="dxa"/>
            <w:tcBorders>
              <w:top w:val="single" w:sz="4" w:space="0" w:color="auto"/>
              <w:left w:val="single" w:sz="4" w:space="0" w:color="auto"/>
              <w:bottom w:val="single" w:sz="4" w:space="0" w:color="auto"/>
              <w:right w:val="single" w:sz="4" w:space="0" w:color="auto"/>
            </w:tcBorders>
            <w:hideMark/>
          </w:tcPr>
          <w:p w14:paraId="2F43B0FE" w14:textId="77777777" w:rsidR="00EE5860" w:rsidRPr="00441CD0" w:rsidRDefault="00EE5860" w:rsidP="00BB0E1F">
            <w:pPr>
              <w:pStyle w:val="TAC"/>
              <w:rPr>
                <w:lang w:val="fr-FR"/>
              </w:rPr>
            </w:pPr>
            <w:r w:rsidRPr="00441CD0">
              <w:rPr>
                <w:lang w:val="fr-FR"/>
              </w:rPr>
              <w:t>BUFF</w:t>
            </w:r>
          </w:p>
        </w:tc>
        <w:tc>
          <w:tcPr>
            <w:tcW w:w="589" w:type="dxa"/>
            <w:tcBorders>
              <w:top w:val="single" w:sz="4" w:space="0" w:color="auto"/>
              <w:left w:val="single" w:sz="4" w:space="0" w:color="auto"/>
              <w:bottom w:val="single" w:sz="4" w:space="0" w:color="auto"/>
              <w:right w:val="single" w:sz="4" w:space="0" w:color="auto"/>
            </w:tcBorders>
            <w:hideMark/>
          </w:tcPr>
          <w:p w14:paraId="52E9D970" w14:textId="77777777" w:rsidR="00EE5860" w:rsidRPr="00441CD0" w:rsidRDefault="00EE5860" w:rsidP="00BB0E1F">
            <w:pPr>
              <w:pStyle w:val="TAC"/>
              <w:rPr>
                <w:lang w:val="fr-FR"/>
              </w:rPr>
            </w:pPr>
            <w:r w:rsidRPr="00441CD0">
              <w:rPr>
                <w:lang w:val="fr-FR"/>
              </w:rPr>
              <w:t>FORW</w:t>
            </w:r>
          </w:p>
        </w:tc>
        <w:tc>
          <w:tcPr>
            <w:tcW w:w="589" w:type="dxa"/>
            <w:tcBorders>
              <w:top w:val="single" w:sz="4" w:space="0" w:color="auto"/>
              <w:left w:val="single" w:sz="4" w:space="0" w:color="auto"/>
              <w:bottom w:val="single" w:sz="4" w:space="0" w:color="auto"/>
              <w:right w:val="single" w:sz="4" w:space="0" w:color="auto"/>
            </w:tcBorders>
            <w:hideMark/>
          </w:tcPr>
          <w:p w14:paraId="70477D5E"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1A17DA2" w14:textId="77777777" w:rsidR="00EE5860" w:rsidRPr="00441CD0" w:rsidRDefault="00EE5860" w:rsidP="00BB0E1F">
            <w:pPr>
              <w:pStyle w:val="TAC"/>
              <w:rPr>
                <w:lang w:val="fr-FR"/>
              </w:rPr>
            </w:pPr>
          </w:p>
        </w:tc>
      </w:tr>
      <w:tr w:rsidR="00EE5860" w:rsidRPr="00441CD0" w14:paraId="1E11BA11" w14:textId="77777777" w:rsidTr="00BB0E1F">
        <w:trPr>
          <w:jc w:val="center"/>
        </w:trPr>
        <w:tc>
          <w:tcPr>
            <w:tcW w:w="151" w:type="dxa"/>
            <w:tcBorders>
              <w:top w:val="nil"/>
              <w:left w:val="single" w:sz="6" w:space="0" w:color="auto"/>
              <w:bottom w:val="nil"/>
              <w:right w:val="nil"/>
            </w:tcBorders>
          </w:tcPr>
          <w:p w14:paraId="367979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tcPr>
          <w:p w14:paraId="6D25DF32" w14:textId="77777777" w:rsidR="00EE5860" w:rsidRPr="00441CD0" w:rsidRDefault="00EE5860" w:rsidP="00BB0E1F">
            <w:pPr>
              <w:pStyle w:val="TAC"/>
              <w:rPr>
                <w:lang w:val="fr-FR" w:eastAsia="zh-CN"/>
              </w:rPr>
            </w:pPr>
            <w:r w:rsidRPr="00441CD0">
              <w:rPr>
                <w:lang w:val="fr-FR" w:eastAsia="zh-CN"/>
              </w:rPr>
              <w:t>6</w:t>
            </w:r>
          </w:p>
        </w:tc>
        <w:tc>
          <w:tcPr>
            <w:tcW w:w="2944" w:type="dxa"/>
            <w:gridSpan w:val="5"/>
            <w:tcBorders>
              <w:top w:val="single" w:sz="4" w:space="0" w:color="auto"/>
              <w:left w:val="single" w:sz="4" w:space="0" w:color="auto"/>
              <w:bottom w:val="single" w:sz="4" w:space="0" w:color="auto"/>
              <w:right w:val="single" w:sz="4" w:space="0" w:color="auto"/>
            </w:tcBorders>
          </w:tcPr>
          <w:p w14:paraId="60F05FDF" w14:textId="77777777" w:rsidR="00EE5860" w:rsidRPr="00441CD0" w:rsidRDefault="00EE5860" w:rsidP="00BB0E1F">
            <w:pPr>
              <w:pStyle w:val="TAC"/>
              <w:rPr>
                <w:lang w:val="fr-FR" w:eastAsia="zh-CN"/>
              </w:rPr>
            </w:pPr>
            <w:r w:rsidRPr="00441CD0">
              <w:rPr>
                <w:rFonts w:hint="eastAsia"/>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09ADEA2" w14:textId="77777777" w:rsidR="00EE5860" w:rsidRPr="00441CD0" w:rsidRDefault="00EE5860" w:rsidP="00BB0E1F">
            <w:pPr>
              <w:pStyle w:val="TAC"/>
              <w:rPr>
                <w:lang w:val="fr-FR" w:eastAsia="zh-CN"/>
              </w:rPr>
            </w:pPr>
            <w:r>
              <w:rPr>
                <w:rFonts w:hint="eastAsia"/>
                <w:lang w:val="fr-FR" w:eastAsia="zh-CN"/>
              </w:rPr>
              <w:t>D</w:t>
            </w:r>
            <w:r>
              <w:rPr>
                <w:lang w:val="fr-FR" w:eastAsia="zh-CN"/>
              </w:rPr>
              <w:t>DPN</w:t>
            </w:r>
          </w:p>
        </w:tc>
        <w:tc>
          <w:tcPr>
            <w:tcW w:w="589" w:type="dxa"/>
            <w:tcBorders>
              <w:top w:val="single" w:sz="4" w:space="0" w:color="auto"/>
              <w:left w:val="single" w:sz="4" w:space="0" w:color="auto"/>
              <w:bottom w:val="single" w:sz="4" w:space="0" w:color="auto"/>
              <w:right w:val="single" w:sz="4" w:space="0" w:color="auto"/>
            </w:tcBorders>
          </w:tcPr>
          <w:p w14:paraId="505BA08D" w14:textId="77777777" w:rsidR="00EE5860" w:rsidRPr="00441CD0" w:rsidRDefault="00EE5860" w:rsidP="00BB0E1F">
            <w:pPr>
              <w:pStyle w:val="TAC"/>
              <w:rPr>
                <w:lang w:val="fr-FR" w:eastAsia="zh-CN"/>
              </w:rPr>
            </w:pPr>
            <w:r>
              <w:rPr>
                <w:lang w:val="fr-FR" w:eastAsia="zh-CN"/>
              </w:rPr>
              <w:t>BDPN</w:t>
            </w:r>
          </w:p>
        </w:tc>
        <w:tc>
          <w:tcPr>
            <w:tcW w:w="589" w:type="dxa"/>
            <w:tcBorders>
              <w:top w:val="single" w:sz="4" w:space="0" w:color="auto"/>
              <w:left w:val="single" w:sz="4" w:space="0" w:color="auto"/>
              <w:bottom w:val="single" w:sz="4" w:space="0" w:color="auto"/>
              <w:right w:val="single" w:sz="4" w:space="0" w:color="auto"/>
            </w:tcBorders>
          </w:tcPr>
          <w:p w14:paraId="662B27CC" w14:textId="77777777" w:rsidR="00EE5860" w:rsidRPr="00441CD0" w:rsidRDefault="00EE5860" w:rsidP="00BB0E1F">
            <w:pPr>
              <w:pStyle w:val="TAC"/>
              <w:rPr>
                <w:lang w:val="fr-FR" w:eastAsia="zh-CN"/>
              </w:rPr>
            </w:pPr>
            <w:r w:rsidRPr="00441CD0">
              <w:rPr>
                <w:rFonts w:hint="eastAsia"/>
                <w:lang w:val="fr-FR" w:eastAsia="zh-CN"/>
              </w:rPr>
              <w:t>E</w:t>
            </w:r>
            <w:r w:rsidRPr="00441CD0">
              <w:rPr>
                <w:lang w:val="fr-FR" w:eastAsia="zh-CN"/>
              </w:rPr>
              <w:t>DRT</w:t>
            </w:r>
          </w:p>
        </w:tc>
        <w:tc>
          <w:tcPr>
            <w:tcW w:w="588" w:type="dxa"/>
            <w:tcBorders>
              <w:top w:val="nil"/>
              <w:left w:val="single" w:sz="4" w:space="0" w:color="auto"/>
              <w:bottom w:val="nil"/>
              <w:right w:val="single" w:sz="6" w:space="0" w:color="auto"/>
            </w:tcBorders>
          </w:tcPr>
          <w:p w14:paraId="20A2BBF7" w14:textId="77777777" w:rsidR="00EE5860" w:rsidRPr="00441CD0" w:rsidRDefault="00EE5860" w:rsidP="00BB0E1F">
            <w:pPr>
              <w:pStyle w:val="TAC"/>
              <w:rPr>
                <w:lang w:val="fr-FR"/>
              </w:rPr>
            </w:pPr>
          </w:p>
        </w:tc>
      </w:tr>
      <w:tr w:rsidR="00EE5860" w:rsidRPr="00441CD0" w14:paraId="08A30248" w14:textId="77777777" w:rsidTr="00BB0E1F">
        <w:trPr>
          <w:jc w:val="center"/>
        </w:trPr>
        <w:tc>
          <w:tcPr>
            <w:tcW w:w="151" w:type="dxa"/>
            <w:tcBorders>
              <w:top w:val="nil"/>
              <w:left w:val="single" w:sz="6" w:space="0" w:color="auto"/>
              <w:bottom w:val="single" w:sz="4" w:space="0" w:color="auto"/>
              <w:right w:val="nil"/>
            </w:tcBorders>
          </w:tcPr>
          <w:p w14:paraId="291BCEA8"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AD3CA84" w14:textId="77777777" w:rsidR="00EE5860" w:rsidRPr="00441CD0" w:rsidRDefault="00EE5860" w:rsidP="00BB0E1F">
            <w:pPr>
              <w:pStyle w:val="TAC"/>
              <w:rPr>
                <w:lang w:val="fr-FR" w:eastAsia="zh-CN"/>
              </w:rPr>
            </w:pPr>
            <w:r w:rsidRPr="00441CD0">
              <w:rPr>
                <w:lang w:val="fr-FR" w:eastAsia="zh-CN"/>
              </w:rPr>
              <w:t>7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A0CE85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B43BF" w14:textId="77777777" w:rsidR="00EE5860" w:rsidRPr="00441CD0" w:rsidRDefault="00EE5860" w:rsidP="00BB0E1F">
            <w:pPr>
              <w:pStyle w:val="TAC"/>
            </w:pPr>
          </w:p>
        </w:tc>
      </w:tr>
    </w:tbl>
    <w:p w14:paraId="709B3C6D" w14:textId="77777777" w:rsidR="00EE5860" w:rsidRPr="00441CD0" w:rsidRDefault="00EE5860" w:rsidP="00EE5860">
      <w:pPr>
        <w:pStyle w:val="TF"/>
      </w:pPr>
      <w:r w:rsidRPr="00441CD0">
        <w:t xml:space="preserve">Figure </w:t>
      </w:r>
      <w:r w:rsidRPr="00441CD0">
        <w:rPr>
          <w:lang w:eastAsia="zh-CN"/>
        </w:rPr>
        <w:t>8.2.26-</w:t>
      </w:r>
      <w:r w:rsidRPr="00441CD0">
        <w:rPr>
          <w:lang w:eastAsia="ja-JP"/>
        </w:rPr>
        <w:t>1</w:t>
      </w:r>
      <w:r w:rsidRPr="00441CD0">
        <w:t>: Apply Action</w:t>
      </w:r>
    </w:p>
    <w:p w14:paraId="0E6A0B40" w14:textId="77777777" w:rsidR="00EE5860" w:rsidRPr="00441CD0" w:rsidRDefault="00EE5860" w:rsidP="00EE5860">
      <w:r w:rsidRPr="00441CD0">
        <w:t>The octet 5 shall be encoded as follows:</w:t>
      </w:r>
    </w:p>
    <w:p w14:paraId="153E4E39" w14:textId="77777777" w:rsidR="00EE5860" w:rsidRPr="00441CD0" w:rsidRDefault="00EE5860" w:rsidP="00EE5860">
      <w:pPr>
        <w:pStyle w:val="B1"/>
        <w:rPr>
          <w:noProof/>
        </w:rPr>
      </w:pPr>
      <w:r w:rsidRPr="00441CD0">
        <w:rPr>
          <w:noProof/>
        </w:rPr>
        <w:t>-</w:t>
      </w:r>
      <w:r w:rsidRPr="00441CD0">
        <w:rPr>
          <w:noProof/>
        </w:rPr>
        <w:tab/>
        <w:t>Bit 1 – DROP (</w:t>
      </w:r>
      <w:r w:rsidRPr="00441CD0">
        <w:rPr>
          <w:lang w:eastAsia="zh-CN"/>
        </w:rPr>
        <w:t>Drop)</w:t>
      </w:r>
      <w:r w:rsidRPr="00441CD0">
        <w:rPr>
          <w:noProof/>
        </w:rPr>
        <w:t>: when set to "1", this indicates a request to drop the packets.</w:t>
      </w:r>
    </w:p>
    <w:p w14:paraId="124BAE7C" w14:textId="77777777" w:rsidR="00EE5860" w:rsidRPr="00441CD0" w:rsidRDefault="00EE5860" w:rsidP="00EE5860">
      <w:pPr>
        <w:pStyle w:val="B1"/>
        <w:rPr>
          <w:noProof/>
        </w:rPr>
      </w:pPr>
      <w:r w:rsidRPr="00441CD0">
        <w:rPr>
          <w:noProof/>
        </w:rPr>
        <w:t>-</w:t>
      </w:r>
      <w:r w:rsidRPr="00441CD0">
        <w:rPr>
          <w:noProof/>
        </w:rPr>
        <w:tab/>
        <w:t>Bit 2 – FORW (</w:t>
      </w:r>
      <w:r w:rsidRPr="00441CD0">
        <w:rPr>
          <w:lang w:eastAsia="zh-CN"/>
        </w:rPr>
        <w:t>Forward)</w:t>
      </w:r>
      <w:r w:rsidRPr="00441CD0">
        <w:rPr>
          <w:noProof/>
        </w:rPr>
        <w:t>: when set to "1", this indicates a request to forward the packets.</w:t>
      </w:r>
    </w:p>
    <w:p w14:paraId="7C719359" w14:textId="77777777" w:rsidR="00EE5860" w:rsidRPr="00441CD0" w:rsidRDefault="00EE5860" w:rsidP="00EE5860">
      <w:pPr>
        <w:pStyle w:val="B1"/>
        <w:rPr>
          <w:noProof/>
        </w:rPr>
      </w:pPr>
      <w:r w:rsidRPr="00441CD0">
        <w:rPr>
          <w:noProof/>
        </w:rPr>
        <w:t>-</w:t>
      </w:r>
      <w:r w:rsidRPr="00441CD0">
        <w:rPr>
          <w:noProof/>
        </w:rPr>
        <w:tab/>
        <w:t>Bit 3 – BUFF (</w:t>
      </w:r>
      <w:r w:rsidRPr="00441CD0">
        <w:rPr>
          <w:lang w:eastAsia="zh-CN"/>
        </w:rPr>
        <w:t>Buffer)</w:t>
      </w:r>
      <w:r w:rsidRPr="00441CD0">
        <w:rPr>
          <w:noProof/>
        </w:rPr>
        <w:t>: when set to "1", this indicates a request to buffer the packets.</w:t>
      </w:r>
    </w:p>
    <w:p w14:paraId="2C2EC867" w14:textId="77777777" w:rsidR="00EE5860" w:rsidRPr="00441CD0" w:rsidRDefault="00EE5860" w:rsidP="00EE5860">
      <w:pPr>
        <w:pStyle w:val="B1"/>
        <w:rPr>
          <w:noProof/>
        </w:rPr>
      </w:pPr>
      <w:r w:rsidRPr="00441CD0">
        <w:rPr>
          <w:noProof/>
        </w:rPr>
        <w:t>-</w:t>
      </w:r>
      <w:r w:rsidRPr="00441CD0">
        <w:rPr>
          <w:noProof/>
        </w:rPr>
        <w:tab/>
        <w:t>Bit 4 – NOCP (Notify the CP function</w:t>
      </w:r>
      <w:r w:rsidRPr="00441CD0">
        <w:rPr>
          <w:lang w:eastAsia="zh-CN"/>
        </w:rPr>
        <w:t>)</w:t>
      </w:r>
      <w:r w:rsidRPr="00441CD0">
        <w:rPr>
          <w:noProof/>
        </w:rPr>
        <w:t>: when set to "1", this indicates a request to notify the CP function about the arrival of a first downlink packet being buffered.</w:t>
      </w:r>
    </w:p>
    <w:p w14:paraId="19CACFB1" w14:textId="77777777" w:rsidR="00EE5860" w:rsidRPr="00441CD0" w:rsidRDefault="00EE5860" w:rsidP="00EE5860">
      <w:pPr>
        <w:pStyle w:val="B1"/>
        <w:rPr>
          <w:noProof/>
        </w:rPr>
      </w:pPr>
      <w:r w:rsidRPr="00441CD0">
        <w:rPr>
          <w:noProof/>
        </w:rPr>
        <w:t>-</w:t>
      </w:r>
      <w:r w:rsidRPr="00441CD0">
        <w:rPr>
          <w:noProof/>
        </w:rPr>
        <w:tab/>
        <w:t>Bit 5 – DUPL (</w:t>
      </w:r>
      <w:r w:rsidRPr="00441CD0">
        <w:rPr>
          <w:lang w:eastAsia="zh-CN"/>
        </w:rPr>
        <w:t>Duplicate)</w:t>
      </w:r>
      <w:r w:rsidRPr="00441CD0">
        <w:rPr>
          <w:noProof/>
        </w:rPr>
        <w:t>: when set to "1", this indicates a request to duplicate the packets.</w:t>
      </w:r>
    </w:p>
    <w:p w14:paraId="148E7C97" w14:textId="77777777" w:rsidR="00EE5860" w:rsidRPr="00441CD0" w:rsidRDefault="00EE5860" w:rsidP="00EE5860">
      <w:pPr>
        <w:pStyle w:val="B1"/>
        <w:rPr>
          <w:noProof/>
        </w:rPr>
      </w:pPr>
      <w:r w:rsidRPr="00441CD0">
        <w:rPr>
          <w:noProof/>
        </w:rPr>
        <w:t>-</w:t>
      </w:r>
      <w:r w:rsidRPr="00441CD0">
        <w:rPr>
          <w:noProof/>
        </w:rPr>
        <w:tab/>
        <w:t>Bit 6 – IPMA (</w:t>
      </w:r>
      <w:r w:rsidRPr="00441CD0">
        <w:t>IP Multicast Accept</w:t>
      </w:r>
      <w:r w:rsidRPr="00441CD0">
        <w:rPr>
          <w:lang w:eastAsia="zh-CN"/>
        </w:rPr>
        <w:t>)</w:t>
      </w:r>
      <w:r w:rsidRPr="00441CD0">
        <w:rPr>
          <w:noProof/>
        </w:rPr>
        <w:t xml:space="preserve">: when set to "1", this indicates a request to accept UE requests to join an </w:t>
      </w:r>
      <w:r w:rsidRPr="00441CD0">
        <w:t>IP multicast group.</w:t>
      </w:r>
    </w:p>
    <w:p w14:paraId="394E64AE" w14:textId="77777777" w:rsidR="00EE5860" w:rsidRPr="00441CD0" w:rsidRDefault="00EE5860" w:rsidP="00EE5860">
      <w:pPr>
        <w:pStyle w:val="B1"/>
        <w:rPr>
          <w:noProof/>
        </w:rPr>
      </w:pPr>
      <w:bookmarkStart w:id="5308" w:name="_Toc19717372"/>
      <w:bookmarkStart w:id="5309" w:name="_Toc27490873"/>
      <w:bookmarkStart w:id="5310" w:name="_Toc27557166"/>
      <w:bookmarkStart w:id="5311" w:name="_Toc27724083"/>
      <w:r w:rsidRPr="00441CD0">
        <w:rPr>
          <w:noProof/>
        </w:rPr>
        <w:t>-</w:t>
      </w:r>
      <w:r w:rsidRPr="00441CD0">
        <w:rPr>
          <w:noProof/>
        </w:rPr>
        <w:tab/>
        <w:t>Bit 7 – IPMD (</w:t>
      </w:r>
      <w:r w:rsidRPr="00441CD0">
        <w:t>IP Multicast Deny</w:t>
      </w:r>
      <w:r w:rsidRPr="00441CD0">
        <w:rPr>
          <w:lang w:eastAsia="zh-CN"/>
        </w:rPr>
        <w:t>)</w:t>
      </w:r>
      <w:r w:rsidRPr="00441CD0">
        <w:rPr>
          <w:noProof/>
        </w:rPr>
        <w:t xml:space="preserve">: when set to "1", this indicates a request to deny UE requests to join an </w:t>
      </w:r>
      <w:r w:rsidRPr="00441CD0">
        <w:t>IP multicast group</w:t>
      </w:r>
      <w:r w:rsidRPr="00441CD0">
        <w:rPr>
          <w:noProof/>
        </w:rPr>
        <w:t>.</w:t>
      </w:r>
    </w:p>
    <w:p w14:paraId="0F79270E" w14:textId="6389BCFC" w:rsidR="00EE5860" w:rsidRPr="00441CD0" w:rsidRDefault="00EE5860" w:rsidP="00EE5860">
      <w:pPr>
        <w:pStyle w:val="B1"/>
      </w:pPr>
      <w:r w:rsidRPr="00441CD0">
        <w:t>-</w:t>
      </w:r>
      <w:r w:rsidRPr="00441CD0">
        <w:tab/>
        <w:t xml:space="preserve">Bit </w:t>
      </w:r>
      <w:r w:rsidRPr="00441CD0">
        <w:rPr>
          <w:lang w:eastAsia="zh-CN"/>
        </w:rPr>
        <w:t>8</w:t>
      </w:r>
      <w:r w:rsidRPr="00441CD0">
        <w:t xml:space="preserve"> – DFRT </w:t>
      </w:r>
      <w:r w:rsidRPr="00441CD0">
        <w:rPr>
          <w:noProof/>
        </w:rPr>
        <w:t>(</w:t>
      </w:r>
      <w:r w:rsidRPr="00441CD0">
        <w:rPr>
          <w:lang w:eastAsia="zh-CN"/>
        </w:rPr>
        <w:t>Duplicate for Redundant Transmission)</w:t>
      </w:r>
      <w:r w:rsidRPr="00441CD0">
        <w:rPr>
          <w:noProof/>
        </w:rPr>
        <w:t xml:space="preserve">: when set to "1", this indicates a request to duplicate the packets for redundant transmission (see </w:t>
      </w:r>
      <w:r w:rsidR="00415C19" w:rsidRPr="00441CD0">
        <w:rPr>
          <w:noProof/>
        </w:rPr>
        <w:t>clause</w:t>
      </w:r>
      <w:r w:rsidR="00415C19">
        <w:rPr>
          <w:noProof/>
        </w:rPr>
        <w:t> </w:t>
      </w:r>
      <w:r w:rsidR="00415C19" w:rsidRPr="00441CD0">
        <w:rPr>
          <w:noProof/>
        </w:rPr>
        <w:t>5</w:t>
      </w:r>
      <w:r w:rsidRPr="00441CD0">
        <w:rPr>
          <w:noProof/>
        </w:rPr>
        <w:t>.24.2)</w:t>
      </w:r>
      <w:r w:rsidRPr="00441CD0">
        <w:t>.</w:t>
      </w:r>
    </w:p>
    <w:p w14:paraId="35DBEE46" w14:textId="77777777" w:rsidR="00EE5860" w:rsidRPr="00441CD0" w:rsidRDefault="00EE5860" w:rsidP="00EE5860">
      <w:bookmarkStart w:id="5312" w:name="_Toc36031157"/>
      <w:bookmarkStart w:id="5313" w:name="_Toc36043077"/>
      <w:bookmarkStart w:id="5314" w:name="_Toc36814402"/>
      <w:bookmarkStart w:id="5315" w:name="_Toc44689260"/>
      <w:bookmarkStart w:id="5316" w:name="_Toc44924014"/>
      <w:bookmarkStart w:id="5317" w:name="_Toc51860984"/>
      <w:r w:rsidRPr="00441CD0">
        <w:t>The octet 6 shall be encoded as follows:</w:t>
      </w:r>
    </w:p>
    <w:p w14:paraId="5150B105" w14:textId="77777777" w:rsidR="00EE5860" w:rsidRDefault="00EE5860" w:rsidP="00EE5860">
      <w:pPr>
        <w:pStyle w:val="B1"/>
        <w:rPr>
          <w:noProof/>
        </w:rPr>
      </w:pPr>
      <w:r w:rsidRPr="00441CD0">
        <w:rPr>
          <w:noProof/>
        </w:rPr>
        <w:t>-</w:t>
      </w:r>
      <w:r w:rsidRPr="00441CD0">
        <w:rPr>
          <w:noProof/>
        </w:rPr>
        <w:tab/>
        <w:t>Bit 1 – EDRT (</w:t>
      </w:r>
      <w:r w:rsidRPr="00441CD0">
        <w:rPr>
          <w:lang w:eastAsia="x-none"/>
        </w:rPr>
        <w:t>Eliminate Duplicate Packets for Redundant Transmission</w:t>
      </w:r>
      <w:r w:rsidRPr="00441CD0">
        <w:rPr>
          <w:lang w:eastAsia="zh-CN"/>
        </w:rPr>
        <w:t>)</w:t>
      </w:r>
      <w:r w:rsidRPr="00441CD0">
        <w:rPr>
          <w:noProof/>
        </w:rPr>
        <w:t>: when set to "1", this indicates a request to eliminate duplicate packets used for redundant transmission (see clause</w:t>
      </w:r>
      <w:r>
        <w:rPr>
          <w:noProof/>
        </w:rPr>
        <w:t> </w:t>
      </w:r>
      <w:r w:rsidRPr="00441CD0">
        <w:rPr>
          <w:noProof/>
        </w:rPr>
        <w:t>5.24.2).</w:t>
      </w:r>
    </w:p>
    <w:p w14:paraId="1FA3F27F" w14:textId="77777777" w:rsidR="00EE5860" w:rsidRPr="00082746" w:rsidRDefault="00EE5860" w:rsidP="00EE5860">
      <w:pPr>
        <w:pStyle w:val="B1"/>
        <w:rPr>
          <w:noProof/>
        </w:rPr>
      </w:pPr>
      <w:r>
        <w:rPr>
          <w:noProof/>
        </w:rPr>
        <w:t>-</w:t>
      </w:r>
      <w:r>
        <w:rPr>
          <w:noProof/>
        </w:rPr>
        <w:tab/>
        <w:t>Bit 2</w:t>
      </w:r>
      <w:r w:rsidRPr="00441CD0">
        <w:rPr>
          <w:noProof/>
        </w:rPr>
        <w:t xml:space="preserve"> – </w:t>
      </w:r>
      <w:r>
        <w:rPr>
          <w:noProof/>
        </w:rPr>
        <w:t>BDPN</w:t>
      </w:r>
      <w:r w:rsidRPr="00441CD0">
        <w:rPr>
          <w:noProof/>
        </w:rPr>
        <w:t xml:space="preserve"> (</w:t>
      </w:r>
      <w:r>
        <w:rPr>
          <w:noProof/>
        </w:rPr>
        <w:t>Buffered Downlink Packet Notification</w:t>
      </w:r>
      <w:r w:rsidRPr="00441CD0">
        <w:rPr>
          <w:lang w:eastAsia="zh-CN"/>
        </w:rPr>
        <w:t>)</w:t>
      </w:r>
      <w:r w:rsidRPr="00441CD0">
        <w:rPr>
          <w:noProof/>
        </w:rPr>
        <w:t xml:space="preserve">: when set to "1", this indicates a request to notify the CP function about the </w:t>
      </w:r>
      <w:r>
        <w:rPr>
          <w:lang w:val="en-US"/>
        </w:rPr>
        <w:t>first buffered DL packet for downlink data delivery status notification</w:t>
      </w:r>
      <w:r w:rsidRPr="00441CD0">
        <w:rPr>
          <w:noProof/>
        </w:rPr>
        <w:t>.</w:t>
      </w:r>
    </w:p>
    <w:p w14:paraId="6F9AB844" w14:textId="77777777" w:rsidR="00EE5860" w:rsidRPr="00441CD0" w:rsidRDefault="00EE5860" w:rsidP="00EE5860">
      <w:pPr>
        <w:pStyle w:val="B1"/>
        <w:rPr>
          <w:noProof/>
        </w:rPr>
      </w:pPr>
      <w:r>
        <w:rPr>
          <w:noProof/>
        </w:rPr>
        <w:t>-</w:t>
      </w:r>
      <w:r>
        <w:rPr>
          <w:noProof/>
        </w:rPr>
        <w:tab/>
        <w:t>Bit 3</w:t>
      </w:r>
      <w:r w:rsidRPr="00441CD0">
        <w:rPr>
          <w:noProof/>
        </w:rPr>
        <w:t xml:space="preserve"> – </w:t>
      </w:r>
      <w:r>
        <w:rPr>
          <w:noProof/>
        </w:rPr>
        <w:t>DDPN</w:t>
      </w:r>
      <w:r w:rsidRPr="00441CD0">
        <w:rPr>
          <w:noProof/>
        </w:rPr>
        <w:t xml:space="preserve"> (</w:t>
      </w:r>
      <w:r>
        <w:rPr>
          <w:noProof/>
        </w:rPr>
        <w:t>Discarded Downlink Packet Notification</w:t>
      </w:r>
      <w:r w:rsidRPr="00441CD0">
        <w:rPr>
          <w:lang w:eastAsia="zh-CN"/>
        </w:rPr>
        <w:t>)</w:t>
      </w:r>
      <w:r w:rsidRPr="00441CD0">
        <w:rPr>
          <w:noProof/>
        </w:rPr>
        <w:t xml:space="preserve">: when set to "1", this indicates a request to notify the CP function about the </w:t>
      </w:r>
      <w:r>
        <w:rPr>
          <w:lang w:val="en-US"/>
        </w:rPr>
        <w:t>first discarded DL packet</w:t>
      </w:r>
      <w:r w:rsidRPr="00441CD0">
        <w:rPr>
          <w:noProof/>
        </w:rPr>
        <w:t xml:space="preserve"> </w:t>
      </w:r>
      <w:r>
        <w:rPr>
          <w:lang w:val="en-US"/>
        </w:rPr>
        <w:t>for downlink data delivery status notification</w:t>
      </w:r>
      <w:r>
        <w:rPr>
          <w:noProof/>
        </w:rPr>
        <w:t xml:space="preserve"> if the </w:t>
      </w:r>
      <w:r w:rsidRPr="00441CD0">
        <w:t>DL Buffering Duration</w:t>
      </w:r>
      <w:r>
        <w:rPr>
          <w:szCs w:val="22"/>
        </w:rPr>
        <w:t xml:space="preserve"> or </w:t>
      </w:r>
      <w:r w:rsidRPr="00441CD0">
        <w:t>DL Buffering Suggested Packet Count</w:t>
      </w:r>
      <w:r>
        <w:rPr>
          <w:szCs w:val="22"/>
        </w:rPr>
        <w:t xml:space="preserve"> is exceeded or it is discarded directly</w:t>
      </w:r>
      <w:r w:rsidRPr="00441CD0">
        <w:rPr>
          <w:noProof/>
        </w:rPr>
        <w:t>.</w:t>
      </w:r>
      <w:r w:rsidRPr="00A07A1D">
        <w:t xml:space="preserve"> See clause</w:t>
      </w:r>
      <w:r>
        <w:t> </w:t>
      </w:r>
      <w:r w:rsidRPr="00A07A1D">
        <w:t>5.2.3.1.</w:t>
      </w:r>
    </w:p>
    <w:p w14:paraId="1D9C0982" w14:textId="77777777" w:rsidR="00EE5860" w:rsidRPr="00441CD0" w:rsidRDefault="00EE5860" w:rsidP="00EE5860">
      <w:pPr>
        <w:pStyle w:val="B1"/>
        <w:rPr>
          <w:lang w:eastAsia="zh-CN"/>
        </w:rPr>
      </w:pPr>
      <w:r w:rsidRPr="00441CD0">
        <w:rPr>
          <w:noProof/>
        </w:rPr>
        <w:t>-</w:t>
      </w:r>
      <w:r w:rsidRPr="00441CD0">
        <w:rPr>
          <w:noProof/>
        </w:rPr>
        <w:tab/>
        <w:t xml:space="preserve">Bit </w:t>
      </w:r>
      <w:r>
        <w:rPr>
          <w:noProof/>
        </w:rPr>
        <w:t>4</w:t>
      </w:r>
      <w:r w:rsidRPr="00441CD0">
        <w:rPr>
          <w:noProof/>
        </w:rPr>
        <w:t xml:space="preserve"> </w:t>
      </w:r>
      <w:r w:rsidRPr="00441CD0">
        <w:rPr>
          <w:rFonts w:hint="eastAsia"/>
          <w:noProof/>
          <w:lang w:eastAsia="zh-CN"/>
        </w:rPr>
        <w:t>t</w:t>
      </w:r>
      <w:r w:rsidRPr="00441CD0">
        <w:rPr>
          <w:noProof/>
          <w:lang w:eastAsia="zh-CN"/>
        </w:rPr>
        <w:t>o 8</w:t>
      </w:r>
      <w:r w:rsidRPr="00441CD0">
        <w:rPr>
          <w:noProof/>
        </w:rPr>
        <w:t xml:space="preserve"> – Spare, for future use and seto to "</w:t>
      </w:r>
      <w:r w:rsidRPr="00441CD0">
        <w:rPr>
          <w:lang w:val="en-US"/>
        </w:rPr>
        <w:t>0</w:t>
      </w:r>
      <w:r w:rsidRPr="00441CD0">
        <w:rPr>
          <w:noProof/>
        </w:rPr>
        <w:t>".</w:t>
      </w:r>
    </w:p>
    <w:p w14:paraId="06257CFF" w14:textId="77777777" w:rsidR="00EE5860" w:rsidRPr="00441CD0" w:rsidRDefault="00EE5860" w:rsidP="00EE5860">
      <w:pPr>
        <w:rPr>
          <w:lang w:val="en-US"/>
        </w:rPr>
      </w:pPr>
      <w:r w:rsidRPr="00441CD0">
        <w:rPr>
          <w:lang w:val="en-US"/>
        </w:rPr>
        <w:t xml:space="preserve">One and only one of the DROP, FORW, BUFF, IPMA and IPMD flags shall be set to </w:t>
      </w:r>
      <w:r w:rsidRPr="00441CD0">
        <w:rPr>
          <w:noProof/>
        </w:rPr>
        <w:t>"</w:t>
      </w:r>
      <w:r w:rsidRPr="00441CD0">
        <w:rPr>
          <w:lang w:val="en-US"/>
        </w:rPr>
        <w:t>1</w:t>
      </w:r>
      <w:r w:rsidRPr="00441CD0">
        <w:rPr>
          <w:noProof/>
        </w:rPr>
        <w:t>"</w:t>
      </w:r>
      <w:r w:rsidRPr="00441CD0">
        <w:rPr>
          <w:lang w:val="en-US"/>
        </w:rPr>
        <w:t>.</w:t>
      </w:r>
    </w:p>
    <w:p w14:paraId="67390206" w14:textId="77777777" w:rsidR="00EE5860" w:rsidRPr="00441CD0" w:rsidRDefault="00EE5860" w:rsidP="00EE5860">
      <w:pPr>
        <w:rPr>
          <w:lang w:val="en-US"/>
        </w:rPr>
      </w:pPr>
      <w:r w:rsidRPr="00441CD0">
        <w:rPr>
          <w:lang w:val="en-US"/>
        </w:rPr>
        <w:t>The NOCP flag</w:t>
      </w:r>
      <w:r>
        <w:rPr>
          <w:lang w:val="en-US"/>
        </w:rPr>
        <w:t xml:space="preserve"> and BDPN</w:t>
      </w:r>
      <w:r w:rsidRPr="00441CD0">
        <w:rPr>
          <w:lang w:val="en-US"/>
        </w:rPr>
        <w:t xml:space="preserve"> </w:t>
      </w:r>
      <w:r>
        <w:rPr>
          <w:lang w:val="en-US"/>
        </w:rPr>
        <w:t xml:space="preserve">flag </w:t>
      </w:r>
      <w:r w:rsidRPr="00441CD0">
        <w:rPr>
          <w:lang w:val="en-US"/>
        </w:rPr>
        <w:t>may only be set if the BUFF flag is set.</w:t>
      </w:r>
    </w:p>
    <w:p w14:paraId="110F93A6" w14:textId="77777777" w:rsidR="00EE5860" w:rsidRPr="00441CD0" w:rsidRDefault="00EE5860" w:rsidP="00EE5860">
      <w:pPr>
        <w:rPr>
          <w:lang w:val="en-US"/>
        </w:rPr>
      </w:pPr>
      <w:r w:rsidRPr="00441CD0">
        <w:rPr>
          <w:lang w:val="en-US"/>
        </w:rPr>
        <w:t>The DUPL flag may be set with any of the DROP, FORW, BUFF and NOCP flags.</w:t>
      </w:r>
    </w:p>
    <w:p w14:paraId="1D9FF743" w14:textId="77777777" w:rsidR="00EE5860" w:rsidRPr="00441CD0" w:rsidRDefault="00EE5860" w:rsidP="00EE5860">
      <w:pPr>
        <w:rPr>
          <w:lang w:val="en-US"/>
        </w:rPr>
      </w:pPr>
      <w:r w:rsidRPr="00441CD0">
        <w:rPr>
          <w:lang w:val="en-US"/>
        </w:rPr>
        <w:t>The DFRN flag may only be set if the FORW flag is set.</w:t>
      </w:r>
    </w:p>
    <w:p w14:paraId="1CDD8269" w14:textId="77777777" w:rsidR="00EE5860" w:rsidRDefault="00EE5860" w:rsidP="00EE5860">
      <w:pPr>
        <w:rPr>
          <w:lang w:val="en-US"/>
        </w:rPr>
      </w:pPr>
      <w:r w:rsidRPr="00441CD0">
        <w:rPr>
          <w:lang w:val="en-US"/>
        </w:rPr>
        <w:t>The EDRT flag may be set if the FORW flag is set.</w:t>
      </w:r>
    </w:p>
    <w:p w14:paraId="78E0AB0A" w14:textId="77777777" w:rsidR="00EE5860" w:rsidRDefault="00EE5860" w:rsidP="00EE5860">
      <w:pPr>
        <w:rPr>
          <w:lang w:val="en-US"/>
        </w:rPr>
      </w:pPr>
      <w:r>
        <w:rPr>
          <w:lang w:val="en-US"/>
        </w:rPr>
        <w:lastRenderedPageBreak/>
        <w:t xml:space="preserve">The </w:t>
      </w:r>
      <w:r>
        <w:rPr>
          <w:noProof/>
        </w:rPr>
        <w:t xml:space="preserve">DDPN flag may be set with any of the </w:t>
      </w:r>
      <w:r w:rsidRPr="00441CD0">
        <w:rPr>
          <w:lang w:val="en-US"/>
        </w:rPr>
        <w:t>DROP</w:t>
      </w:r>
      <w:r>
        <w:rPr>
          <w:lang w:val="en-US"/>
        </w:rPr>
        <w:t xml:space="preserve"> and BUFF flags.</w:t>
      </w:r>
    </w:p>
    <w:p w14:paraId="5E0EA7FA" w14:textId="77777777" w:rsidR="00EE5860" w:rsidRPr="00441CD0" w:rsidRDefault="00EE5860" w:rsidP="00EE5860">
      <w:pPr>
        <w:pStyle w:val="Heading3"/>
        <w:rPr>
          <w:lang w:val="x-none"/>
        </w:rPr>
      </w:pPr>
      <w:bookmarkStart w:id="5318" w:name="_Toc57930755"/>
      <w:bookmarkStart w:id="5319" w:name="_Toc57931385"/>
      <w:bookmarkStart w:id="5320" w:name="_Toc67499777"/>
      <w:r w:rsidRPr="00441CD0">
        <w:t>8.</w:t>
      </w:r>
      <w:r w:rsidRPr="00441CD0">
        <w:rPr>
          <w:lang w:val="en-US"/>
        </w:rPr>
        <w:t>2.27</w:t>
      </w:r>
      <w:r w:rsidRPr="00441CD0">
        <w:tab/>
        <w:t>Downlink Data Service Information</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734EF9B5" w14:textId="77777777" w:rsidR="00EE5860" w:rsidRPr="00441CD0" w:rsidRDefault="00EE5860" w:rsidP="00EE5860">
      <w:pPr>
        <w:rPr>
          <w:lang w:eastAsia="ja-JP"/>
        </w:rPr>
      </w:pPr>
      <w:r w:rsidRPr="00441CD0">
        <w:t>The Downlink Data Service Information IE is used to carry downlink data service information.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8.2.27-1</w:t>
      </w:r>
      <w:r w:rsidRPr="00441CD0">
        <w:rPr>
          <w:lang w:eastAsia="ja-JP"/>
        </w:rPr>
        <w:t>.</w:t>
      </w:r>
    </w:p>
    <w:p w14:paraId="37CE976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89"/>
        <w:gridCol w:w="588"/>
      </w:tblGrid>
      <w:tr w:rsidR="00EE5860" w:rsidRPr="00441CD0" w14:paraId="05B467BD" w14:textId="77777777" w:rsidTr="00BB0E1F">
        <w:trPr>
          <w:jc w:val="center"/>
        </w:trPr>
        <w:tc>
          <w:tcPr>
            <w:tcW w:w="151" w:type="dxa"/>
            <w:tcBorders>
              <w:top w:val="single" w:sz="6" w:space="0" w:color="auto"/>
              <w:left w:val="single" w:sz="6" w:space="0" w:color="auto"/>
              <w:bottom w:val="nil"/>
              <w:right w:val="nil"/>
            </w:tcBorders>
          </w:tcPr>
          <w:p w14:paraId="0B942869" w14:textId="77777777" w:rsidR="00EE5860" w:rsidRPr="00441CD0" w:rsidRDefault="00EE5860" w:rsidP="00BB0E1F">
            <w:pPr>
              <w:pStyle w:val="TAC"/>
            </w:pPr>
          </w:p>
        </w:tc>
        <w:tc>
          <w:tcPr>
            <w:tcW w:w="1104" w:type="dxa"/>
            <w:tcBorders>
              <w:top w:val="single" w:sz="6" w:space="0" w:color="auto"/>
              <w:left w:val="nil"/>
              <w:bottom w:val="nil"/>
              <w:right w:val="nil"/>
            </w:tcBorders>
          </w:tcPr>
          <w:p w14:paraId="4DDF08A1"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05AE3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C640E5" w14:textId="77777777" w:rsidR="00EE5860" w:rsidRPr="00441CD0" w:rsidRDefault="00EE5860" w:rsidP="00BB0E1F">
            <w:pPr>
              <w:pStyle w:val="TAC"/>
            </w:pPr>
          </w:p>
        </w:tc>
      </w:tr>
      <w:tr w:rsidR="00EE5860" w:rsidRPr="00441CD0" w14:paraId="33699CDB" w14:textId="77777777" w:rsidTr="00BB0E1F">
        <w:trPr>
          <w:jc w:val="center"/>
        </w:trPr>
        <w:tc>
          <w:tcPr>
            <w:tcW w:w="151" w:type="dxa"/>
            <w:tcBorders>
              <w:top w:val="nil"/>
              <w:left w:val="single" w:sz="6" w:space="0" w:color="auto"/>
              <w:bottom w:val="nil"/>
              <w:right w:val="nil"/>
            </w:tcBorders>
          </w:tcPr>
          <w:p w14:paraId="74FC77A7" w14:textId="77777777" w:rsidR="00EE5860" w:rsidRPr="00441CD0" w:rsidRDefault="00EE5860" w:rsidP="00BB0E1F">
            <w:pPr>
              <w:pStyle w:val="TAC"/>
            </w:pPr>
          </w:p>
        </w:tc>
        <w:tc>
          <w:tcPr>
            <w:tcW w:w="1104" w:type="dxa"/>
            <w:tcBorders>
              <w:top w:val="nil"/>
              <w:left w:val="nil"/>
              <w:bottom w:val="nil"/>
              <w:right w:val="nil"/>
            </w:tcBorders>
            <w:hideMark/>
          </w:tcPr>
          <w:p w14:paraId="148732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19B34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A49EA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0C15C4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FD737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A43A9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C9499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5182BD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B57EEF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77660BB" w14:textId="77777777" w:rsidR="00EE5860" w:rsidRPr="00441CD0" w:rsidRDefault="00EE5860" w:rsidP="00BB0E1F">
            <w:pPr>
              <w:pStyle w:val="TAC"/>
            </w:pPr>
          </w:p>
        </w:tc>
      </w:tr>
      <w:tr w:rsidR="00EE5860" w:rsidRPr="00441CD0" w14:paraId="61CF66AB" w14:textId="77777777" w:rsidTr="00BB0E1F">
        <w:trPr>
          <w:jc w:val="center"/>
        </w:trPr>
        <w:tc>
          <w:tcPr>
            <w:tcW w:w="151" w:type="dxa"/>
            <w:tcBorders>
              <w:top w:val="nil"/>
              <w:left w:val="single" w:sz="6" w:space="0" w:color="auto"/>
              <w:bottom w:val="nil"/>
              <w:right w:val="nil"/>
            </w:tcBorders>
          </w:tcPr>
          <w:p w14:paraId="75B35CD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FE8C4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C58AC0D" w14:textId="77777777" w:rsidR="00EE5860" w:rsidRPr="00441CD0" w:rsidRDefault="00EE5860" w:rsidP="00BB0E1F">
            <w:pPr>
              <w:pStyle w:val="TAC"/>
            </w:pPr>
            <w:r w:rsidRPr="00441CD0">
              <w:t xml:space="preserve">Type = </w:t>
            </w:r>
            <w:r w:rsidRPr="00441CD0">
              <w:rPr>
                <w:lang w:val="sv-SE"/>
              </w:rPr>
              <w:t>45</w:t>
            </w:r>
            <w:r w:rsidRPr="00441CD0">
              <w:t xml:space="preserve"> (decimal)</w:t>
            </w:r>
          </w:p>
        </w:tc>
        <w:tc>
          <w:tcPr>
            <w:tcW w:w="588" w:type="dxa"/>
            <w:tcBorders>
              <w:top w:val="nil"/>
              <w:left w:val="single" w:sz="4" w:space="0" w:color="auto"/>
              <w:bottom w:val="nil"/>
              <w:right w:val="single" w:sz="6" w:space="0" w:color="auto"/>
            </w:tcBorders>
          </w:tcPr>
          <w:p w14:paraId="00CD5F58" w14:textId="77777777" w:rsidR="00EE5860" w:rsidRPr="00441CD0" w:rsidRDefault="00EE5860" w:rsidP="00BB0E1F">
            <w:pPr>
              <w:pStyle w:val="TAC"/>
            </w:pPr>
          </w:p>
        </w:tc>
      </w:tr>
      <w:tr w:rsidR="00EE5860" w:rsidRPr="00441CD0" w14:paraId="0D2AA62E" w14:textId="77777777" w:rsidTr="00BB0E1F">
        <w:trPr>
          <w:jc w:val="center"/>
        </w:trPr>
        <w:tc>
          <w:tcPr>
            <w:tcW w:w="151" w:type="dxa"/>
            <w:tcBorders>
              <w:top w:val="nil"/>
              <w:left w:val="single" w:sz="6" w:space="0" w:color="auto"/>
              <w:bottom w:val="nil"/>
              <w:right w:val="nil"/>
            </w:tcBorders>
          </w:tcPr>
          <w:p w14:paraId="6CA294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2F6F8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D608B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197F05" w14:textId="77777777" w:rsidR="00EE5860" w:rsidRPr="00441CD0" w:rsidRDefault="00EE5860" w:rsidP="00BB0E1F">
            <w:pPr>
              <w:pStyle w:val="TAC"/>
            </w:pPr>
          </w:p>
        </w:tc>
      </w:tr>
      <w:tr w:rsidR="00EE5860" w:rsidRPr="00441CD0" w14:paraId="52942417" w14:textId="77777777" w:rsidTr="00BB0E1F">
        <w:trPr>
          <w:jc w:val="center"/>
        </w:trPr>
        <w:tc>
          <w:tcPr>
            <w:tcW w:w="151" w:type="dxa"/>
            <w:tcBorders>
              <w:top w:val="nil"/>
              <w:left w:val="single" w:sz="6" w:space="0" w:color="auto"/>
              <w:bottom w:val="nil"/>
              <w:right w:val="nil"/>
            </w:tcBorders>
          </w:tcPr>
          <w:p w14:paraId="3835F1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7E9D96" w14:textId="77777777" w:rsidR="00EE5860" w:rsidRPr="00441CD0" w:rsidRDefault="00EE5860" w:rsidP="00BB0E1F">
            <w:pPr>
              <w:pStyle w:val="TAC"/>
            </w:pPr>
            <w:r w:rsidRPr="00441CD0">
              <w:t>5</w:t>
            </w:r>
          </w:p>
        </w:tc>
        <w:tc>
          <w:tcPr>
            <w:tcW w:w="3532" w:type="dxa"/>
            <w:gridSpan w:val="6"/>
            <w:tcBorders>
              <w:top w:val="single" w:sz="4" w:space="0" w:color="auto"/>
              <w:left w:val="single" w:sz="4" w:space="0" w:color="auto"/>
              <w:bottom w:val="single" w:sz="4" w:space="0" w:color="auto"/>
              <w:right w:val="single" w:sz="4" w:space="0" w:color="auto"/>
            </w:tcBorders>
            <w:hideMark/>
          </w:tcPr>
          <w:p w14:paraId="7C702E0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76A38927" w14:textId="77777777" w:rsidR="00EE5860" w:rsidRPr="00441CD0" w:rsidRDefault="00EE5860" w:rsidP="00BB0E1F">
            <w:pPr>
              <w:pStyle w:val="TAC"/>
            </w:pPr>
            <w:r w:rsidRPr="00441CD0">
              <w:t>QFII</w:t>
            </w:r>
          </w:p>
        </w:tc>
        <w:tc>
          <w:tcPr>
            <w:tcW w:w="589" w:type="dxa"/>
            <w:tcBorders>
              <w:top w:val="single" w:sz="4" w:space="0" w:color="auto"/>
              <w:left w:val="single" w:sz="4" w:space="0" w:color="auto"/>
              <w:bottom w:val="single" w:sz="4" w:space="0" w:color="auto"/>
              <w:right w:val="single" w:sz="4" w:space="0" w:color="auto"/>
            </w:tcBorders>
            <w:hideMark/>
          </w:tcPr>
          <w:p w14:paraId="7AD194AD" w14:textId="77777777" w:rsidR="00EE5860" w:rsidRPr="00441CD0" w:rsidRDefault="00EE5860" w:rsidP="00BB0E1F">
            <w:pPr>
              <w:pStyle w:val="TAC"/>
            </w:pPr>
            <w:r w:rsidRPr="00441CD0">
              <w:t>PPI</w:t>
            </w:r>
          </w:p>
        </w:tc>
        <w:tc>
          <w:tcPr>
            <w:tcW w:w="588" w:type="dxa"/>
            <w:tcBorders>
              <w:top w:val="nil"/>
              <w:left w:val="single" w:sz="4" w:space="0" w:color="auto"/>
              <w:bottom w:val="nil"/>
              <w:right w:val="single" w:sz="6" w:space="0" w:color="auto"/>
            </w:tcBorders>
          </w:tcPr>
          <w:p w14:paraId="5541A642" w14:textId="77777777" w:rsidR="00EE5860" w:rsidRPr="00441CD0" w:rsidRDefault="00EE5860" w:rsidP="00BB0E1F">
            <w:pPr>
              <w:pStyle w:val="TAC"/>
            </w:pPr>
          </w:p>
        </w:tc>
      </w:tr>
      <w:tr w:rsidR="00EE5860" w:rsidRPr="00441CD0" w14:paraId="7BBA31D9" w14:textId="77777777" w:rsidTr="00BB0E1F">
        <w:trPr>
          <w:jc w:val="center"/>
        </w:trPr>
        <w:tc>
          <w:tcPr>
            <w:tcW w:w="151" w:type="dxa"/>
            <w:tcBorders>
              <w:top w:val="nil"/>
              <w:left w:val="single" w:sz="6" w:space="0" w:color="auto"/>
              <w:bottom w:val="nil"/>
              <w:right w:val="nil"/>
            </w:tcBorders>
          </w:tcPr>
          <w:p w14:paraId="183978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D825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w:t>
            </w:r>
          </w:p>
        </w:tc>
        <w:tc>
          <w:tcPr>
            <w:tcW w:w="1176" w:type="dxa"/>
            <w:gridSpan w:val="2"/>
            <w:tcBorders>
              <w:top w:val="single" w:sz="4" w:space="0" w:color="auto"/>
              <w:left w:val="single" w:sz="4" w:space="0" w:color="auto"/>
              <w:bottom w:val="single" w:sz="4" w:space="0" w:color="auto"/>
              <w:right w:val="single" w:sz="4" w:space="0" w:color="auto"/>
            </w:tcBorders>
            <w:hideMark/>
          </w:tcPr>
          <w:p w14:paraId="52254061"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7A239EE1" w14:textId="77777777" w:rsidR="00EE5860" w:rsidRPr="00441CD0" w:rsidRDefault="00EE5860" w:rsidP="00BB0E1F">
            <w:pPr>
              <w:pStyle w:val="TAC"/>
              <w:rPr>
                <w:lang w:eastAsia="zh-CN"/>
              </w:rPr>
            </w:pPr>
            <w:r w:rsidRPr="00441CD0">
              <w:rPr>
                <w:lang w:eastAsia="zh-CN"/>
              </w:rPr>
              <w:t>Paging Policy Indication value</w:t>
            </w:r>
          </w:p>
        </w:tc>
        <w:tc>
          <w:tcPr>
            <w:tcW w:w="588" w:type="dxa"/>
            <w:tcBorders>
              <w:top w:val="nil"/>
              <w:left w:val="single" w:sz="4" w:space="0" w:color="auto"/>
              <w:bottom w:val="nil"/>
              <w:right w:val="single" w:sz="6" w:space="0" w:color="auto"/>
            </w:tcBorders>
          </w:tcPr>
          <w:p w14:paraId="43930F2E" w14:textId="77777777" w:rsidR="00EE5860" w:rsidRPr="00441CD0" w:rsidRDefault="00EE5860" w:rsidP="00BB0E1F">
            <w:pPr>
              <w:pStyle w:val="TAC"/>
            </w:pPr>
          </w:p>
        </w:tc>
      </w:tr>
      <w:tr w:rsidR="00EE5860" w:rsidRPr="00441CD0" w14:paraId="1D1A1E60" w14:textId="77777777" w:rsidTr="00BB0E1F">
        <w:trPr>
          <w:jc w:val="center"/>
        </w:trPr>
        <w:tc>
          <w:tcPr>
            <w:tcW w:w="151" w:type="dxa"/>
            <w:tcBorders>
              <w:top w:val="nil"/>
              <w:left w:val="single" w:sz="6" w:space="0" w:color="auto"/>
              <w:bottom w:val="nil"/>
              <w:right w:val="nil"/>
            </w:tcBorders>
          </w:tcPr>
          <w:p w14:paraId="31173F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E7354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1176" w:type="dxa"/>
            <w:gridSpan w:val="2"/>
            <w:tcBorders>
              <w:top w:val="single" w:sz="4" w:space="0" w:color="auto"/>
              <w:left w:val="single" w:sz="4" w:space="0" w:color="auto"/>
              <w:bottom w:val="single" w:sz="4" w:space="0" w:color="auto"/>
              <w:right w:val="single" w:sz="4" w:space="0" w:color="auto"/>
            </w:tcBorders>
            <w:hideMark/>
          </w:tcPr>
          <w:p w14:paraId="37F45BE8"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3476AF12" w14:textId="77777777" w:rsidR="00EE5860" w:rsidRPr="00441CD0" w:rsidRDefault="00EE5860" w:rsidP="00BB0E1F">
            <w:pPr>
              <w:pStyle w:val="TAC"/>
              <w:rPr>
                <w:lang w:eastAsia="zh-CN"/>
              </w:rPr>
            </w:pPr>
            <w:r w:rsidRPr="00441CD0">
              <w:rPr>
                <w:lang w:eastAsia="zh-CN"/>
              </w:rPr>
              <w:t>QFI</w:t>
            </w:r>
          </w:p>
        </w:tc>
        <w:tc>
          <w:tcPr>
            <w:tcW w:w="588" w:type="dxa"/>
            <w:tcBorders>
              <w:top w:val="nil"/>
              <w:left w:val="single" w:sz="4" w:space="0" w:color="auto"/>
              <w:bottom w:val="nil"/>
              <w:right w:val="single" w:sz="6" w:space="0" w:color="auto"/>
            </w:tcBorders>
          </w:tcPr>
          <w:p w14:paraId="48270C92" w14:textId="77777777" w:rsidR="00EE5860" w:rsidRPr="00441CD0" w:rsidRDefault="00EE5860" w:rsidP="00BB0E1F">
            <w:pPr>
              <w:pStyle w:val="TAC"/>
            </w:pPr>
          </w:p>
        </w:tc>
      </w:tr>
      <w:tr w:rsidR="00EE5860" w:rsidRPr="00441CD0" w14:paraId="6D308206" w14:textId="77777777" w:rsidTr="00BB0E1F">
        <w:trPr>
          <w:jc w:val="center"/>
        </w:trPr>
        <w:tc>
          <w:tcPr>
            <w:tcW w:w="151" w:type="dxa"/>
            <w:tcBorders>
              <w:top w:val="nil"/>
              <w:left w:val="single" w:sz="6" w:space="0" w:color="auto"/>
              <w:bottom w:val="single" w:sz="4" w:space="0" w:color="auto"/>
              <w:right w:val="nil"/>
            </w:tcBorders>
          </w:tcPr>
          <w:p w14:paraId="0E0BFA7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94FD99" w14:textId="77777777" w:rsidR="00EE5860" w:rsidRPr="00441CD0" w:rsidRDefault="00EE5860" w:rsidP="00BB0E1F">
            <w:pPr>
              <w:pStyle w:val="TAC"/>
              <w:rPr>
                <w:lang w:eastAsia="zh-CN"/>
              </w:rPr>
            </w:pPr>
            <w:r w:rsidRPr="00441CD0">
              <w:rPr>
                <w:lang w:eastAsia="zh-CN"/>
              </w:rPr>
              <w:t>q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AD1CA45"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49A44A" w14:textId="77777777" w:rsidR="00EE5860" w:rsidRPr="00441CD0" w:rsidRDefault="00EE5860" w:rsidP="00BB0E1F">
            <w:pPr>
              <w:pStyle w:val="TAC"/>
            </w:pPr>
          </w:p>
        </w:tc>
      </w:tr>
    </w:tbl>
    <w:p w14:paraId="78F90388" w14:textId="77777777" w:rsidR="00EE5860" w:rsidRPr="00441CD0" w:rsidRDefault="00EE5860" w:rsidP="00EE5860">
      <w:pPr>
        <w:pStyle w:val="TF"/>
        <w:rPr>
          <w:lang w:eastAsia="ja-JP"/>
        </w:rPr>
      </w:pPr>
      <w:r w:rsidRPr="00441CD0">
        <w:t xml:space="preserve">Figure </w:t>
      </w:r>
      <w:r w:rsidRPr="00441CD0">
        <w:rPr>
          <w:lang w:eastAsia="zh-CN"/>
        </w:rPr>
        <w:t>8.2.27-</w:t>
      </w:r>
      <w:r w:rsidRPr="00441CD0">
        <w:rPr>
          <w:lang w:eastAsia="ja-JP"/>
        </w:rPr>
        <w:t>1</w:t>
      </w:r>
      <w:r w:rsidRPr="00441CD0">
        <w:t>: Downlink Data Service Information</w:t>
      </w:r>
    </w:p>
    <w:p w14:paraId="04097338" w14:textId="77777777" w:rsidR="00EE5860" w:rsidRPr="00441CD0" w:rsidRDefault="00EE5860" w:rsidP="00EE5860">
      <w:pPr>
        <w:rPr>
          <w:lang w:eastAsia="zh-CN"/>
        </w:rPr>
      </w:pPr>
      <w:r w:rsidRPr="00441CD0">
        <w:rPr>
          <w:lang w:eastAsia="zh-CN"/>
        </w:rPr>
        <w:t xml:space="preserve">The PPI flag in octet 5 indicates whether the Paging Policy Indication value in octet </w:t>
      </w:r>
      <w:r w:rsidRPr="00441CD0">
        <w:rPr>
          <w:noProof/>
        </w:rPr>
        <w:t>"</w:t>
      </w:r>
      <w:r w:rsidRPr="00441CD0">
        <w:rPr>
          <w:lang w:eastAsia="zh-CN"/>
        </w:rPr>
        <w:t>m</w:t>
      </w:r>
      <w:r w:rsidRPr="00441CD0">
        <w:rPr>
          <w:noProof/>
        </w:rPr>
        <w:t>"</w:t>
      </w:r>
      <w:r w:rsidRPr="00441CD0">
        <w:rPr>
          <w:lang w:eastAsia="zh-CN"/>
        </w:rPr>
        <w:t xml:space="preserve"> shall be present. If PPI is set to </w:t>
      </w:r>
      <w:r w:rsidRPr="00441CD0">
        <w:rPr>
          <w:noProof/>
        </w:rPr>
        <w:t>"</w:t>
      </w:r>
      <w:r w:rsidRPr="00441CD0">
        <w:rPr>
          <w:lang w:eastAsia="zh-CN"/>
        </w:rPr>
        <w:t>1</w:t>
      </w:r>
      <w:r w:rsidRPr="00441CD0">
        <w:rPr>
          <w:noProof/>
        </w:rPr>
        <w:t>"</w:t>
      </w:r>
      <w:r w:rsidRPr="00441CD0">
        <w:rPr>
          <w:lang w:eastAsia="zh-CN"/>
        </w:rPr>
        <w:t xml:space="preserve">, then the Paging Policy Indication value shall be present. If PPI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m</w:t>
      </w:r>
      <w:r w:rsidRPr="00441CD0">
        <w:rPr>
          <w:noProof/>
        </w:rPr>
        <w:t>"</w:t>
      </w:r>
      <w:r w:rsidRPr="00441CD0">
        <w:rPr>
          <w:lang w:eastAsia="zh-CN"/>
        </w:rPr>
        <w:t xml:space="preserve"> shall not be present.</w:t>
      </w:r>
    </w:p>
    <w:p w14:paraId="7995D3BA" w14:textId="77777777" w:rsidR="00EE5860" w:rsidRPr="00441CD0" w:rsidRDefault="00EE5860" w:rsidP="00EE5860">
      <w:pPr>
        <w:rPr>
          <w:lang w:eastAsia="ja-JP"/>
        </w:rPr>
      </w:pPr>
      <w:r w:rsidRPr="00441CD0">
        <w:t xml:space="preserve">The Paging Policy Indication value, in octet </w:t>
      </w:r>
      <w:r w:rsidRPr="00441CD0">
        <w:rPr>
          <w:noProof/>
        </w:rPr>
        <w:t>"</w:t>
      </w:r>
      <w:r w:rsidRPr="00441CD0">
        <w:t>m</w:t>
      </w:r>
      <w:r w:rsidRPr="00441CD0">
        <w:rPr>
          <w:noProof/>
        </w:rPr>
        <w:t>"</w:t>
      </w:r>
      <w:r w:rsidRPr="00441CD0">
        <w:t xml:space="preserve">, shall be encoded as the </w:t>
      </w:r>
      <w:r w:rsidRPr="00441CD0">
        <w:rPr>
          <w:lang w:eastAsia="ja-JP"/>
        </w:rPr>
        <w:t>DSCP in TOS (IPv4) or TC (IPv6) information received in the IP payload of the GTP-U packet from the PGW (see IETF RFC 2474 [13]).</w:t>
      </w:r>
    </w:p>
    <w:p w14:paraId="03E8831B" w14:textId="77777777" w:rsidR="00EE5860" w:rsidRPr="00441CD0" w:rsidRDefault="00EE5860" w:rsidP="00EE5860">
      <w:pPr>
        <w:rPr>
          <w:lang w:eastAsia="zh-CN"/>
        </w:rPr>
      </w:pPr>
      <w:r w:rsidRPr="00441CD0">
        <w:rPr>
          <w:lang w:eastAsia="zh-CN"/>
        </w:rPr>
        <w:t xml:space="preserve">The QFII flag in octet 5 indicates whether the QFI value in octet </w:t>
      </w:r>
      <w:r w:rsidRPr="00441CD0">
        <w:rPr>
          <w:noProof/>
        </w:rPr>
        <w:t>"</w:t>
      </w:r>
      <w:r w:rsidRPr="00441CD0">
        <w:rPr>
          <w:lang w:eastAsia="zh-CN"/>
        </w:rPr>
        <w:t>p</w:t>
      </w:r>
      <w:r w:rsidRPr="00441CD0">
        <w:rPr>
          <w:noProof/>
        </w:rPr>
        <w:t>"</w:t>
      </w:r>
      <w:r w:rsidRPr="00441CD0">
        <w:rPr>
          <w:lang w:eastAsia="zh-CN"/>
        </w:rPr>
        <w:t xml:space="preserve"> shall be present. If QFII is set to </w:t>
      </w:r>
      <w:r w:rsidRPr="00441CD0">
        <w:rPr>
          <w:noProof/>
        </w:rPr>
        <w:t>"</w:t>
      </w:r>
      <w:r w:rsidRPr="00441CD0">
        <w:rPr>
          <w:lang w:eastAsia="zh-CN"/>
        </w:rPr>
        <w:t>1</w:t>
      </w:r>
      <w:r w:rsidRPr="00441CD0">
        <w:rPr>
          <w:noProof/>
        </w:rPr>
        <w:t>"</w:t>
      </w:r>
      <w:r w:rsidRPr="00441CD0">
        <w:rPr>
          <w:lang w:eastAsia="zh-CN"/>
        </w:rPr>
        <w:t xml:space="preserve">, then the QFI value shall be present. If QFII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p</w:t>
      </w:r>
      <w:r w:rsidRPr="00441CD0">
        <w:rPr>
          <w:noProof/>
        </w:rPr>
        <w:t>"</w:t>
      </w:r>
      <w:r w:rsidRPr="00441CD0">
        <w:rPr>
          <w:lang w:eastAsia="zh-CN"/>
        </w:rPr>
        <w:t xml:space="preserve"> shall not be present.</w:t>
      </w:r>
    </w:p>
    <w:p w14:paraId="09FA5218" w14:textId="77777777" w:rsidR="00EE5860" w:rsidRPr="00441CD0" w:rsidRDefault="00EE5860" w:rsidP="00EE5860">
      <w:pPr>
        <w:rPr>
          <w:lang w:eastAsia="ja-JP"/>
        </w:rPr>
      </w:pPr>
      <w:r w:rsidRPr="00441CD0">
        <w:t xml:space="preserve">The QFI value, in octet </w:t>
      </w:r>
      <w:r w:rsidRPr="00441CD0">
        <w:rPr>
          <w:noProof/>
        </w:rPr>
        <w:t>"</w:t>
      </w:r>
      <w:r w:rsidRPr="00441CD0">
        <w:t>p</w:t>
      </w:r>
      <w:r w:rsidRPr="00441CD0">
        <w:rPr>
          <w:noProof/>
        </w:rPr>
        <w:t>"</w:t>
      </w:r>
      <w:r w:rsidRPr="00441CD0">
        <w:t>, shall be encoded as the octet 5 of the QFI IE in clause</w:t>
      </w:r>
      <w:r>
        <w:t> </w:t>
      </w:r>
      <w:r w:rsidRPr="00441CD0">
        <w:t>8.2.89</w:t>
      </w:r>
      <w:r w:rsidRPr="00441CD0">
        <w:rPr>
          <w:lang w:eastAsia="ja-JP"/>
        </w:rPr>
        <w:t>.</w:t>
      </w:r>
    </w:p>
    <w:p w14:paraId="632C076F" w14:textId="77777777" w:rsidR="00EE5860" w:rsidRPr="00441CD0" w:rsidRDefault="00EE5860" w:rsidP="00EE5860">
      <w:pPr>
        <w:pStyle w:val="Heading3"/>
      </w:pPr>
      <w:bookmarkStart w:id="5321" w:name="_Toc19717373"/>
      <w:bookmarkStart w:id="5322" w:name="_Toc27490874"/>
      <w:bookmarkStart w:id="5323" w:name="_Toc27557167"/>
      <w:bookmarkStart w:id="5324" w:name="_Toc27724084"/>
      <w:bookmarkStart w:id="5325" w:name="_Toc36031158"/>
      <w:bookmarkStart w:id="5326" w:name="_Toc36043078"/>
      <w:bookmarkStart w:id="5327" w:name="_Toc36814403"/>
      <w:bookmarkStart w:id="5328" w:name="_Toc44689261"/>
      <w:bookmarkStart w:id="5329" w:name="_Toc44924015"/>
      <w:bookmarkStart w:id="5330" w:name="_Toc51860985"/>
      <w:bookmarkStart w:id="5331" w:name="_Toc57930756"/>
      <w:bookmarkStart w:id="5332" w:name="_Toc57931386"/>
      <w:bookmarkStart w:id="5333" w:name="_Toc67499778"/>
      <w:r w:rsidRPr="00441CD0">
        <w:t>8.</w:t>
      </w:r>
      <w:r w:rsidRPr="00441CD0">
        <w:rPr>
          <w:lang w:val="en-US"/>
        </w:rPr>
        <w:t>2.28</w:t>
      </w:r>
      <w:r w:rsidRPr="00441CD0">
        <w:tab/>
        <w:t>Downlink Data Notification Delay</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2B260751" w14:textId="77777777" w:rsidR="00EE5860" w:rsidRPr="00441CD0" w:rsidRDefault="00EE5860" w:rsidP="00EE5860">
      <w:r w:rsidRPr="00441CD0">
        <w:rPr>
          <w:lang w:eastAsia="zh-CN"/>
        </w:rPr>
        <w:t xml:space="preserve">The Downlink Data Notification Delay IE indicates the delay the UP function shall apply between receiving a downlink data packet and notifying the CP function about the arrival of the packet. It </w:t>
      </w:r>
      <w:r w:rsidRPr="00441CD0">
        <w:t>is coded as depicted in Figure 8.</w:t>
      </w:r>
      <w:r w:rsidRPr="00441CD0">
        <w:rPr>
          <w:lang w:eastAsia="zh-CN"/>
        </w:rPr>
        <w:t>2.28-1</w:t>
      </w:r>
      <w:r w:rsidRPr="00441CD0">
        <w:t>.</w:t>
      </w:r>
    </w:p>
    <w:p w14:paraId="6CF367A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72A3ABDB" w14:textId="77777777" w:rsidTr="00BB0E1F">
        <w:trPr>
          <w:jc w:val="center"/>
        </w:trPr>
        <w:tc>
          <w:tcPr>
            <w:tcW w:w="151" w:type="dxa"/>
            <w:tcBorders>
              <w:top w:val="single" w:sz="6" w:space="0" w:color="auto"/>
              <w:left w:val="single" w:sz="6" w:space="0" w:color="auto"/>
              <w:bottom w:val="nil"/>
              <w:right w:val="nil"/>
            </w:tcBorders>
          </w:tcPr>
          <w:p w14:paraId="50DD02A2" w14:textId="77777777" w:rsidR="00EE5860" w:rsidRPr="00441CD0" w:rsidRDefault="00EE5860" w:rsidP="00BB0E1F">
            <w:pPr>
              <w:pStyle w:val="TAC"/>
            </w:pPr>
          </w:p>
        </w:tc>
        <w:tc>
          <w:tcPr>
            <w:tcW w:w="1104" w:type="dxa"/>
            <w:tcBorders>
              <w:top w:val="single" w:sz="6" w:space="0" w:color="auto"/>
              <w:left w:val="nil"/>
              <w:bottom w:val="nil"/>
              <w:right w:val="nil"/>
            </w:tcBorders>
          </w:tcPr>
          <w:p w14:paraId="49BACFE7"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1EC69C9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725E97" w14:textId="77777777" w:rsidR="00EE5860" w:rsidRPr="00441CD0" w:rsidRDefault="00EE5860" w:rsidP="00BB0E1F">
            <w:pPr>
              <w:pStyle w:val="TAC"/>
            </w:pPr>
          </w:p>
        </w:tc>
      </w:tr>
      <w:tr w:rsidR="00EE5860" w:rsidRPr="00441CD0" w14:paraId="7A061D6D" w14:textId="77777777" w:rsidTr="00BB0E1F">
        <w:trPr>
          <w:jc w:val="center"/>
        </w:trPr>
        <w:tc>
          <w:tcPr>
            <w:tcW w:w="151" w:type="dxa"/>
            <w:tcBorders>
              <w:top w:val="nil"/>
              <w:left w:val="single" w:sz="6" w:space="0" w:color="auto"/>
              <w:bottom w:val="nil"/>
              <w:right w:val="nil"/>
            </w:tcBorders>
          </w:tcPr>
          <w:p w14:paraId="0C04EB12" w14:textId="77777777" w:rsidR="00EE5860" w:rsidRPr="00441CD0" w:rsidRDefault="00EE5860" w:rsidP="00BB0E1F">
            <w:pPr>
              <w:pStyle w:val="TAC"/>
            </w:pPr>
          </w:p>
        </w:tc>
        <w:tc>
          <w:tcPr>
            <w:tcW w:w="1104" w:type="dxa"/>
            <w:tcBorders>
              <w:top w:val="nil"/>
              <w:left w:val="nil"/>
              <w:bottom w:val="nil"/>
              <w:right w:val="nil"/>
            </w:tcBorders>
            <w:hideMark/>
          </w:tcPr>
          <w:p w14:paraId="33BAC46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F0DFD2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6B5E1E3"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AA7B30F"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4E8D0803"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1379327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91846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912B5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4438DD8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49883D3" w14:textId="77777777" w:rsidR="00EE5860" w:rsidRPr="00441CD0" w:rsidRDefault="00EE5860" w:rsidP="00BB0E1F">
            <w:pPr>
              <w:pStyle w:val="TAC"/>
            </w:pPr>
          </w:p>
        </w:tc>
      </w:tr>
      <w:tr w:rsidR="00EE5860" w:rsidRPr="00441CD0" w14:paraId="68497140" w14:textId="77777777" w:rsidTr="00BB0E1F">
        <w:trPr>
          <w:jc w:val="center"/>
        </w:trPr>
        <w:tc>
          <w:tcPr>
            <w:tcW w:w="151" w:type="dxa"/>
            <w:tcBorders>
              <w:top w:val="nil"/>
              <w:left w:val="single" w:sz="6" w:space="0" w:color="auto"/>
              <w:bottom w:val="nil"/>
              <w:right w:val="nil"/>
            </w:tcBorders>
          </w:tcPr>
          <w:p w14:paraId="57A3CE6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31AC7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6B23EC8" w14:textId="77777777" w:rsidR="00EE5860" w:rsidRPr="00441CD0" w:rsidRDefault="00EE5860" w:rsidP="00BB0E1F">
            <w:pPr>
              <w:pStyle w:val="TAC"/>
            </w:pPr>
            <w:r w:rsidRPr="00441CD0">
              <w:t xml:space="preserve">Type = </w:t>
            </w:r>
            <w:r w:rsidRPr="00441CD0">
              <w:rPr>
                <w:lang w:val="sv-SE" w:eastAsia="zh-CN"/>
              </w:rPr>
              <w:t xml:space="preserve">46 </w:t>
            </w:r>
            <w:r w:rsidRPr="00441CD0">
              <w:t>(decimal)</w:t>
            </w:r>
          </w:p>
        </w:tc>
        <w:tc>
          <w:tcPr>
            <w:tcW w:w="588" w:type="dxa"/>
            <w:tcBorders>
              <w:top w:val="nil"/>
              <w:left w:val="single" w:sz="4" w:space="0" w:color="auto"/>
              <w:bottom w:val="nil"/>
              <w:right w:val="single" w:sz="6" w:space="0" w:color="auto"/>
            </w:tcBorders>
          </w:tcPr>
          <w:p w14:paraId="7F1F2132" w14:textId="77777777" w:rsidR="00EE5860" w:rsidRPr="00441CD0" w:rsidRDefault="00EE5860" w:rsidP="00BB0E1F">
            <w:pPr>
              <w:pStyle w:val="TAC"/>
            </w:pPr>
          </w:p>
        </w:tc>
      </w:tr>
      <w:tr w:rsidR="00EE5860" w:rsidRPr="00441CD0" w14:paraId="69F2EAA8" w14:textId="77777777" w:rsidTr="00BB0E1F">
        <w:trPr>
          <w:jc w:val="center"/>
        </w:trPr>
        <w:tc>
          <w:tcPr>
            <w:tcW w:w="151" w:type="dxa"/>
            <w:tcBorders>
              <w:top w:val="nil"/>
              <w:left w:val="single" w:sz="6" w:space="0" w:color="auto"/>
              <w:bottom w:val="nil"/>
              <w:right w:val="nil"/>
            </w:tcBorders>
          </w:tcPr>
          <w:p w14:paraId="648A8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AF871"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139C911"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40E345A0" w14:textId="77777777" w:rsidR="00EE5860" w:rsidRPr="00441CD0" w:rsidRDefault="00EE5860" w:rsidP="00BB0E1F">
            <w:pPr>
              <w:pStyle w:val="TAC"/>
            </w:pPr>
          </w:p>
        </w:tc>
      </w:tr>
      <w:tr w:rsidR="00EE5860" w:rsidRPr="00441CD0" w14:paraId="289D2EA4" w14:textId="77777777" w:rsidTr="00BB0E1F">
        <w:trPr>
          <w:jc w:val="center"/>
        </w:trPr>
        <w:tc>
          <w:tcPr>
            <w:tcW w:w="151" w:type="dxa"/>
            <w:tcBorders>
              <w:top w:val="nil"/>
              <w:left w:val="single" w:sz="6" w:space="0" w:color="auto"/>
              <w:bottom w:val="nil"/>
              <w:right w:val="nil"/>
            </w:tcBorders>
          </w:tcPr>
          <w:p w14:paraId="27211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C51D80" w14:textId="77777777" w:rsidR="00EE5860" w:rsidRPr="00441CD0" w:rsidRDefault="00EE5860" w:rsidP="00BB0E1F">
            <w:pPr>
              <w:pStyle w:val="TAC"/>
              <w:rPr>
                <w:lang w:eastAsia="zh-CN"/>
              </w:rPr>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097BD5" w14:textId="77777777" w:rsidR="00EE5860" w:rsidRPr="00441CD0" w:rsidRDefault="00EE5860" w:rsidP="00BB0E1F">
            <w:pPr>
              <w:pStyle w:val="TAC"/>
              <w:rPr>
                <w:lang w:eastAsia="zh-CN"/>
              </w:rPr>
            </w:pPr>
            <w:r w:rsidRPr="00441CD0">
              <w:rPr>
                <w:lang w:eastAsia="zh-CN"/>
              </w:rPr>
              <w:t>Delay Value in integer multiples of 50 millisecs, or zero</w:t>
            </w:r>
          </w:p>
        </w:tc>
        <w:tc>
          <w:tcPr>
            <w:tcW w:w="588" w:type="dxa"/>
            <w:tcBorders>
              <w:top w:val="nil"/>
              <w:left w:val="single" w:sz="4" w:space="0" w:color="auto"/>
              <w:bottom w:val="nil"/>
              <w:right w:val="single" w:sz="6" w:space="0" w:color="auto"/>
            </w:tcBorders>
          </w:tcPr>
          <w:p w14:paraId="13E08D66" w14:textId="77777777" w:rsidR="00EE5860" w:rsidRPr="00441CD0" w:rsidRDefault="00EE5860" w:rsidP="00BB0E1F">
            <w:pPr>
              <w:pStyle w:val="TAC"/>
            </w:pPr>
          </w:p>
        </w:tc>
      </w:tr>
      <w:tr w:rsidR="00EE5860" w:rsidRPr="00441CD0" w14:paraId="4FE65885" w14:textId="77777777" w:rsidTr="00BB0E1F">
        <w:trPr>
          <w:jc w:val="center"/>
        </w:trPr>
        <w:tc>
          <w:tcPr>
            <w:tcW w:w="151" w:type="dxa"/>
            <w:tcBorders>
              <w:top w:val="nil"/>
              <w:left w:val="single" w:sz="6" w:space="0" w:color="auto"/>
              <w:bottom w:val="single" w:sz="4" w:space="0" w:color="auto"/>
              <w:right w:val="nil"/>
            </w:tcBorders>
          </w:tcPr>
          <w:p w14:paraId="3112FFF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F2EEB7"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42BCB49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C6954C8" w14:textId="77777777" w:rsidR="00EE5860" w:rsidRPr="00441CD0" w:rsidRDefault="00EE5860" w:rsidP="00BB0E1F">
            <w:pPr>
              <w:pStyle w:val="TAC"/>
            </w:pPr>
          </w:p>
        </w:tc>
      </w:tr>
    </w:tbl>
    <w:p w14:paraId="52DEB451" w14:textId="77777777" w:rsidR="00EE5860" w:rsidRPr="00441CD0" w:rsidRDefault="00EE5860" w:rsidP="00EE5860">
      <w:pPr>
        <w:pStyle w:val="TF"/>
        <w:spacing w:before="120"/>
        <w:rPr>
          <w:lang w:eastAsia="zh-CN"/>
        </w:rPr>
      </w:pPr>
      <w:r w:rsidRPr="00441CD0">
        <w:t>Figure 8.</w:t>
      </w:r>
      <w:r w:rsidRPr="00441CD0">
        <w:rPr>
          <w:lang w:eastAsia="zh-CN"/>
        </w:rPr>
        <w:t>2.28-1</w:t>
      </w:r>
      <w:r w:rsidRPr="00441CD0">
        <w:t xml:space="preserve">: </w:t>
      </w:r>
      <w:r w:rsidRPr="00441CD0">
        <w:rPr>
          <w:lang w:eastAsia="zh-CN"/>
        </w:rPr>
        <w:t>Downlink Data Notification Delay</w:t>
      </w:r>
    </w:p>
    <w:p w14:paraId="44B864A3" w14:textId="77777777" w:rsidR="00EE5860" w:rsidRPr="00441CD0" w:rsidRDefault="00EE5860" w:rsidP="00EE5860">
      <w:r w:rsidRPr="00441CD0">
        <w:rPr>
          <w:lang w:eastAsia="zh-CN"/>
        </w:rPr>
        <w:t>Delay Value</w:t>
      </w:r>
      <w:r w:rsidRPr="00441CD0">
        <w:t xml:space="preserve"> shall be set to zero in order to clear a previously set delay condition.</w:t>
      </w:r>
    </w:p>
    <w:p w14:paraId="70F9998D" w14:textId="77777777" w:rsidR="00EE5860" w:rsidRPr="00441CD0" w:rsidRDefault="00EE5860" w:rsidP="00EE5860">
      <w:pPr>
        <w:pStyle w:val="Heading3"/>
      </w:pPr>
      <w:bookmarkStart w:id="5334" w:name="_Toc19717374"/>
      <w:bookmarkStart w:id="5335" w:name="_Toc27490875"/>
      <w:bookmarkStart w:id="5336" w:name="_Toc27557168"/>
      <w:bookmarkStart w:id="5337" w:name="_Toc27724085"/>
      <w:bookmarkStart w:id="5338" w:name="_Toc36031159"/>
      <w:bookmarkStart w:id="5339" w:name="_Toc36043079"/>
      <w:bookmarkStart w:id="5340" w:name="_Toc36814404"/>
      <w:bookmarkStart w:id="5341" w:name="_Toc44689262"/>
      <w:bookmarkStart w:id="5342" w:name="_Toc44924016"/>
      <w:bookmarkStart w:id="5343" w:name="_Toc51860986"/>
      <w:bookmarkStart w:id="5344" w:name="_Toc57930757"/>
      <w:bookmarkStart w:id="5345" w:name="_Toc57931387"/>
      <w:bookmarkStart w:id="5346" w:name="_Toc67499779"/>
      <w:r w:rsidRPr="00441CD0">
        <w:t>8.</w:t>
      </w:r>
      <w:r w:rsidRPr="00441CD0">
        <w:rPr>
          <w:lang w:val="en-US"/>
        </w:rPr>
        <w:t>2.29</w:t>
      </w:r>
      <w:r w:rsidRPr="00441CD0">
        <w:tab/>
        <w:t>DL Buffering Duration</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3284BC58" w14:textId="77777777" w:rsidR="00EE5860" w:rsidRPr="00441CD0" w:rsidRDefault="00EE5860" w:rsidP="00EE5860">
      <w:pPr>
        <w:rPr>
          <w:lang w:eastAsia="ja-JP"/>
        </w:rPr>
      </w:pPr>
      <w:r w:rsidRPr="00441CD0">
        <w:rPr>
          <w:lang w:eastAsia="ja-JP"/>
        </w:rPr>
        <w:t>The DL Buffering Duration IE indicates the duration during which the UP function is requested to buffer the downlink data packets. It is coded as shown in figure 8.2.29-1 and table 8.2.29.1.</w:t>
      </w:r>
    </w:p>
    <w:p w14:paraId="293A5B3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1DD63AE8" w14:textId="77777777" w:rsidTr="00BB0E1F">
        <w:trPr>
          <w:jc w:val="center"/>
        </w:trPr>
        <w:tc>
          <w:tcPr>
            <w:tcW w:w="151" w:type="dxa"/>
            <w:tcBorders>
              <w:top w:val="single" w:sz="6" w:space="0" w:color="auto"/>
              <w:left w:val="single" w:sz="6" w:space="0" w:color="auto"/>
              <w:bottom w:val="nil"/>
              <w:right w:val="nil"/>
            </w:tcBorders>
          </w:tcPr>
          <w:p w14:paraId="3EC9A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5A3A8787"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126E2F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173843" w14:textId="77777777" w:rsidR="00EE5860" w:rsidRPr="00441CD0" w:rsidRDefault="00EE5860" w:rsidP="00BB0E1F">
            <w:pPr>
              <w:pStyle w:val="TAC"/>
            </w:pPr>
          </w:p>
        </w:tc>
      </w:tr>
      <w:tr w:rsidR="00EE5860" w:rsidRPr="00441CD0" w14:paraId="5ABF3A0C" w14:textId="77777777" w:rsidTr="00BB0E1F">
        <w:trPr>
          <w:jc w:val="center"/>
        </w:trPr>
        <w:tc>
          <w:tcPr>
            <w:tcW w:w="151" w:type="dxa"/>
            <w:tcBorders>
              <w:top w:val="nil"/>
              <w:left w:val="single" w:sz="6" w:space="0" w:color="auto"/>
              <w:bottom w:val="nil"/>
              <w:right w:val="nil"/>
            </w:tcBorders>
          </w:tcPr>
          <w:p w14:paraId="3E9EA495" w14:textId="77777777" w:rsidR="00EE5860" w:rsidRPr="00441CD0" w:rsidRDefault="00EE5860" w:rsidP="00BB0E1F">
            <w:pPr>
              <w:pStyle w:val="TAC"/>
            </w:pPr>
          </w:p>
        </w:tc>
        <w:tc>
          <w:tcPr>
            <w:tcW w:w="1104" w:type="dxa"/>
            <w:tcBorders>
              <w:top w:val="nil"/>
              <w:left w:val="nil"/>
              <w:bottom w:val="nil"/>
              <w:right w:val="nil"/>
            </w:tcBorders>
            <w:hideMark/>
          </w:tcPr>
          <w:p w14:paraId="671CBAD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439050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A83A4F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D022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29861C"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620AD37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602AC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56730F"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8BA9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6B699B" w14:textId="77777777" w:rsidR="00EE5860" w:rsidRPr="00441CD0" w:rsidRDefault="00EE5860" w:rsidP="00BB0E1F">
            <w:pPr>
              <w:pStyle w:val="TAC"/>
            </w:pPr>
          </w:p>
        </w:tc>
      </w:tr>
      <w:tr w:rsidR="00EE5860" w:rsidRPr="00441CD0" w14:paraId="1F4151F4" w14:textId="77777777" w:rsidTr="00BB0E1F">
        <w:trPr>
          <w:jc w:val="center"/>
        </w:trPr>
        <w:tc>
          <w:tcPr>
            <w:tcW w:w="151" w:type="dxa"/>
            <w:tcBorders>
              <w:top w:val="nil"/>
              <w:left w:val="single" w:sz="6" w:space="0" w:color="auto"/>
              <w:bottom w:val="nil"/>
              <w:right w:val="nil"/>
            </w:tcBorders>
          </w:tcPr>
          <w:p w14:paraId="7522B6E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D07066"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A74CBDB" w14:textId="77777777" w:rsidR="00EE5860" w:rsidRPr="00441CD0" w:rsidRDefault="00EE5860" w:rsidP="00BB0E1F">
            <w:pPr>
              <w:pStyle w:val="TAC"/>
            </w:pPr>
            <w:r w:rsidRPr="00441CD0">
              <w:t xml:space="preserve">Type = </w:t>
            </w:r>
            <w:r w:rsidRPr="00441CD0">
              <w:rPr>
                <w:lang w:val="sv-SE"/>
              </w:rPr>
              <w:t>47</w:t>
            </w:r>
            <w:r w:rsidRPr="00441CD0">
              <w:t xml:space="preserve"> (decimal)</w:t>
            </w:r>
          </w:p>
        </w:tc>
        <w:tc>
          <w:tcPr>
            <w:tcW w:w="588" w:type="dxa"/>
            <w:tcBorders>
              <w:top w:val="nil"/>
              <w:left w:val="single" w:sz="4" w:space="0" w:color="auto"/>
              <w:bottom w:val="nil"/>
              <w:right w:val="single" w:sz="6" w:space="0" w:color="auto"/>
            </w:tcBorders>
          </w:tcPr>
          <w:p w14:paraId="3DBD3905" w14:textId="77777777" w:rsidR="00EE5860" w:rsidRPr="00441CD0" w:rsidRDefault="00EE5860" w:rsidP="00BB0E1F">
            <w:pPr>
              <w:pStyle w:val="TAC"/>
            </w:pPr>
          </w:p>
        </w:tc>
      </w:tr>
      <w:tr w:rsidR="00EE5860" w:rsidRPr="00441CD0" w14:paraId="5258BD6C" w14:textId="77777777" w:rsidTr="00BB0E1F">
        <w:trPr>
          <w:jc w:val="center"/>
        </w:trPr>
        <w:tc>
          <w:tcPr>
            <w:tcW w:w="151" w:type="dxa"/>
            <w:tcBorders>
              <w:top w:val="nil"/>
              <w:left w:val="single" w:sz="6" w:space="0" w:color="auto"/>
              <w:bottom w:val="nil"/>
              <w:right w:val="nil"/>
            </w:tcBorders>
          </w:tcPr>
          <w:p w14:paraId="27F1CF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9F89F9"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3D7CCDCE"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77F02217" w14:textId="77777777" w:rsidR="00EE5860" w:rsidRPr="00441CD0" w:rsidRDefault="00EE5860" w:rsidP="00BB0E1F">
            <w:pPr>
              <w:pStyle w:val="TAC"/>
            </w:pPr>
          </w:p>
        </w:tc>
      </w:tr>
      <w:tr w:rsidR="00EE5860" w:rsidRPr="00441CD0" w14:paraId="2F4E1FAE" w14:textId="77777777" w:rsidTr="00BB0E1F">
        <w:trPr>
          <w:jc w:val="center"/>
        </w:trPr>
        <w:tc>
          <w:tcPr>
            <w:tcW w:w="151" w:type="dxa"/>
            <w:tcBorders>
              <w:top w:val="nil"/>
              <w:left w:val="single" w:sz="6" w:space="0" w:color="auto"/>
              <w:bottom w:val="nil"/>
              <w:right w:val="nil"/>
            </w:tcBorders>
          </w:tcPr>
          <w:p w14:paraId="3167B5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B70E1B"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73A51352"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1EE33830"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0DEF459C" w14:textId="77777777" w:rsidR="00EE5860" w:rsidRPr="00441CD0" w:rsidRDefault="00EE5860" w:rsidP="00BB0E1F">
            <w:pPr>
              <w:pStyle w:val="TAC"/>
            </w:pPr>
          </w:p>
        </w:tc>
      </w:tr>
      <w:tr w:rsidR="00EE5860" w:rsidRPr="00441CD0" w14:paraId="4CA72D04" w14:textId="77777777" w:rsidTr="00BB0E1F">
        <w:trPr>
          <w:jc w:val="center"/>
        </w:trPr>
        <w:tc>
          <w:tcPr>
            <w:tcW w:w="151" w:type="dxa"/>
            <w:tcBorders>
              <w:top w:val="nil"/>
              <w:left w:val="single" w:sz="6" w:space="0" w:color="auto"/>
              <w:bottom w:val="single" w:sz="4" w:space="0" w:color="auto"/>
              <w:right w:val="nil"/>
            </w:tcBorders>
          </w:tcPr>
          <w:p w14:paraId="63221D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EE293B1"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548C68A"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3F582CA" w14:textId="77777777" w:rsidR="00EE5860" w:rsidRPr="00441CD0" w:rsidRDefault="00EE5860" w:rsidP="00BB0E1F">
            <w:pPr>
              <w:pStyle w:val="TAC"/>
            </w:pPr>
          </w:p>
        </w:tc>
      </w:tr>
    </w:tbl>
    <w:p w14:paraId="4476BD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2.29-</w:t>
      </w:r>
      <w:r w:rsidRPr="00441CD0">
        <w:rPr>
          <w:lang w:eastAsia="ja-JP"/>
        </w:rPr>
        <w:t>1</w:t>
      </w:r>
      <w:r w:rsidRPr="00441CD0">
        <w:t xml:space="preserve">: </w:t>
      </w:r>
      <w:r w:rsidRPr="00441CD0">
        <w:rPr>
          <w:lang w:eastAsia="ja-JP"/>
        </w:rPr>
        <w:t>DL Buffering Duration</w:t>
      </w:r>
    </w:p>
    <w:p w14:paraId="1A57A424" w14:textId="77777777" w:rsidR="00EE5860" w:rsidRPr="00441CD0" w:rsidRDefault="00EE5860" w:rsidP="00EE5860">
      <w:pPr>
        <w:pStyle w:val="TH"/>
        <w:rPr>
          <w:lang w:val="en-US"/>
        </w:rPr>
      </w:pPr>
      <w:r w:rsidRPr="00441CD0">
        <w:rPr>
          <w:lang w:val="en-US"/>
        </w:rPr>
        <w:lastRenderedPageBreak/>
        <w:t>Table 8.2.29.1: DL Buffering Duration</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33AC8F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2F40AA15" w14:textId="77777777" w:rsidR="00EE5860" w:rsidRPr="00441CD0" w:rsidRDefault="00EE5860" w:rsidP="00BB0E1F">
            <w:pPr>
              <w:pStyle w:val="TAL"/>
              <w:rPr>
                <w:lang w:val="x-none"/>
              </w:rPr>
            </w:pPr>
            <w:r w:rsidRPr="00441CD0">
              <w:t>Timer value</w:t>
            </w:r>
          </w:p>
          <w:p w14:paraId="5EC9B986" w14:textId="77777777" w:rsidR="00EE5860" w:rsidRPr="00441CD0" w:rsidRDefault="00EE5860" w:rsidP="00BB0E1F">
            <w:pPr>
              <w:pStyle w:val="TAL"/>
            </w:pPr>
            <w:r w:rsidRPr="00441CD0">
              <w:t>Bits 5 to 1 represent the binary coded timer value.</w:t>
            </w:r>
          </w:p>
          <w:p w14:paraId="7BDF37F9" w14:textId="77777777" w:rsidR="00EE5860" w:rsidRPr="00441CD0" w:rsidRDefault="00EE5860" w:rsidP="00BB0E1F">
            <w:pPr>
              <w:pStyle w:val="TAL"/>
            </w:pPr>
          </w:p>
          <w:p w14:paraId="3D7333AF" w14:textId="77777777" w:rsidR="00EE5860" w:rsidRPr="00441CD0" w:rsidRDefault="00EE5860" w:rsidP="00BB0E1F">
            <w:pPr>
              <w:pStyle w:val="TAL"/>
            </w:pPr>
            <w:r w:rsidRPr="00441CD0">
              <w:t>Timer unit</w:t>
            </w:r>
          </w:p>
          <w:p w14:paraId="07928D88" w14:textId="77777777" w:rsidR="00EE5860" w:rsidRPr="00441CD0" w:rsidRDefault="00EE5860" w:rsidP="00BB0E1F">
            <w:pPr>
              <w:pStyle w:val="TAL"/>
            </w:pPr>
            <w:r w:rsidRPr="00441CD0">
              <w:t>Bits 6 to 8 defines the timer value unit as follows:</w:t>
            </w:r>
          </w:p>
          <w:p w14:paraId="1C4C3C6D" w14:textId="77777777" w:rsidR="00EE5860" w:rsidRPr="00441CD0" w:rsidRDefault="00EE5860" w:rsidP="00BB0E1F">
            <w:pPr>
              <w:pStyle w:val="TAL"/>
            </w:pPr>
            <w:r w:rsidRPr="00441CD0">
              <w:t>Bits</w:t>
            </w:r>
          </w:p>
          <w:p w14:paraId="33B6E6E8" w14:textId="77777777" w:rsidR="00EE5860" w:rsidRPr="00441CD0" w:rsidRDefault="00EE5860" w:rsidP="00BB0E1F">
            <w:pPr>
              <w:pStyle w:val="TAL"/>
              <w:rPr>
                <w:b/>
              </w:rPr>
            </w:pPr>
            <w:r w:rsidRPr="00441CD0">
              <w:rPr>
                <w:b/>
              </w:rPr>
              <w:t>8 7 6</w:t>
            </w:r>
          </w:p>
          <w:p w14:paraId="0AC52CCC" w14:textId="77777777" w:rsidR="00EE5860" w:rsidRPr="00441CD0" w:rsidRDefault="00EE5860" w:rsidP="00BB0E1F">
            <w:pPr>
              <w:pStyle w:val="TAL"/>
            </w:pPr>
            <w:r w:rsidRPr="00441CD0">
              <w:t>0 0 0  value is incremented in multiples of 2 seconds</w:t>
            </w:r>
          </w:p>
          <w:p w14:paraId="495451C5" w14:textId="77777777" w:rsidR="00EE5860" w:rsidRPr="00441CD0" w:rsidRDefault="00EE5860" w:rsidP="00BB0E1F">
            <w:pPr>
              <w:pStyle w:val="TAL"/>
            </w:pPr>
            <w:r w:rsidRPr="00441CD0">
              <w:t>0 0 1  value is incremented in multiples of 1 minute</w:t>
            </w:r>
          </w:p>
          <w:p w14:paraId="42D1CD3B" w14:textId="77777777" w:rsidR="00EE5860" w:rsidRPr="00441CD0" w:rsidRDefault="00EE5860" w:rsidP="00BB0E1F">
            <w:pPr>
              <w:pStyle w:val="TAL"/>
            </w:pPr>
            <w:r w:rsidRPr="00441CD0">
              <w:t>0 1 0  value is incremented in multiples of 10 minutes</w:t>
            </w:r>
          </w:p>
          <w:p w14:paraId="05BB2209" w14:textId="77777777" w:rsidR="00EE5860" w:rsidRPr="00441CD0" w:rsidRDefault="00EE5860" w:rsidP="00BB0E1F">
            <w:pPr>
              <w:pStyle w:val="TAL"/>
            </w:pPr>
            <w:r w:rsidRPr="00441CD0">
              <w:t>0 1 1  value is incremented in multiples of 1 hour</w:t>
            </w:r>
          </w:p>
          <w:p w14:paraId="77155F53" w14:textId="77777777" w:rsidR="00EE5860" w:rsidRPr="00441CD0" w:rsidRDefault="00EE5860" w:rsidP="00BB0E1F">
            <w:pPr>
              <w:pStyle w:val="TAL"/>
            </w:pPr>
            <w:r w:rsidRPr="00441CD0">
              <w:t>1 0 0  value is incremented in multiples of 10 hours</w:t>
            </w:r>
          </w:p>
          <w:p w14:paraId="09F6EBDE" w14:textId="77777777" w:rsidR="00EE5860" w:rsidRPr="00441CD0" w:rsidRDefault="00EE5860" w:rsidP="00BB0E1F">
            <w:pPr>
              <w:pStyle w:val="TAL"/>
            </w:pPr>
            <w:r w:rsidRPr="00441CD0">
              <w:t>1 1 1  value indicates that the timer is infinite</w:t>
            </w:r>
          </w:p>
          <w:p w14:paraId="60C348BC" w14:textId="77777777" w:rsidR="00EE5860" w:rsidRPr="00441CD0" w:rsidRDefault="00EE5860" w:rsidP="00BB0E1F">
            <w:pPr>
              <w:pStyle w:val="TAL"/>
            </w:pPr>
          </w:p>
          <w:p w14:paraId="3ECA5121" w14:textId="77777777" w:rsidR="00EE5860" w:rsidRPr="00441CD0" w:rsidRDefault="00EE5860" w:rsidP="00BB0E1F">
            <w:pPr>
              <w:pStyle w:val="TAL"/>
            </w:pPr>
            <w:r w:rsidRPr="00441CD0">
              <w:t>Other values shall be interpreted as multiples of 1 minute in this version of the protocol.</w:t>
            </w:r>
          </w:p>
          <w:p w14:paraId="729729FD" w14:textId="77777777" w:rsidR="00EE5860" w:rsidRPr="00441CD0" w:rsidRDefault="00EE5860" w:rsidP="00BB0E1F">
            <w:pPr>
              <w:pStyle w:val="TAL"/>
            </w:pPr>
          </w:p>
          <w:p w14:paraId="2C32C84C"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713CEF97" w14:textId="77777777" w:rsidR="00EE5860" w:rsidRPr="00441CD0" w:rsidRDefault="00EE5860" w:rsidP="00EE5860"/>
    <w:p w14:paraId="49C06CB7" w14:textId="77777777" w:rsidR="00EE5860" w:rsidRPr="00441CD0" w:rsidRDefault="00EE5860" w:rsidP="00EE5860">
      <w:pPr>
        <w:pStyle w:val="Heading3"/>
      </w:pPr>
      <w:bookmarkStart w:id="5347" w:name="_Toc19717375"/>
      <w:bookmarkStart w:id="5348" w:name="_Toc27490876"/>
      <w:bookmarkStart w:id="5349" w:name="_Toc27557169"/>
      <w:bookmarkStart w:id="5350" w:name="_Toc27724086"/>
      <w:bookmarkStart w:id="5351" w:name="_Toc36031160"/>
      <w:bookmarkStart w:id="5352" w:name="_Toc36043080"/>
      <w:bookmarkStart w:id="5353" w:name="_Toc36814405"/>
      <w:bookmarkStart w:id="5354" w:name="_Toc44689263"/>
      <w:bookmarkStart w:id="5355" w:name="_Toc44924017"/>
      <w:bookmarkStart w:id="5356" w:name="_Toc51860987"/>
      <w:bookmarkStart w:id="5357" w:name="_Toc57930758"/>
      <w:bookmarkStart w:id="5358" w:name="_Toc57931388"/>
      <w:bookmarkStart w:id="5359" w:name="_Toc67499780"/>
      <w:r w:rsidRPr="00441CD0">
        <w:t>8.</w:t>
      </w:r>
      <w:r w:rsidRPr="00441CD0">
        <w:rPr>
          <w:lang w:val="en-US"/>
        </w:rPr>
        <w:t>2.30</w:t>
      </w:r>
      <w:r w:rsidRPr="00441CD0">
        <w:tab/>
        <w:t>DL Buffering Suggested Packet Count</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761781DE" w14:textId="77777777" w:rsidR="00EE5860" w:rsidRPr="00441CD0" w:rsidRDefault="00EE5860" w:rsidP="00EE5860">
      <w:pPr>
        <w:rPr>
          <w:lang w:eastAsia="zh-CN"/>
        </w:rPr>
      </w:pPr>
      <w:r w:rsidRPr="00441CD0">
        <w:rPr>
          <w:lang w:eastAsia="zh-CN"/>
        </w:rPr>
        <w:t xml:space="preserve">The DL Buffering Suggested Packet Count IE </w:t>
      </w:r>
      <w:r w:rsidRPr="00441CD0">
        <w:t xml:space="preserve">indicates the maximum number of downlink data packets suggested to be buffered in the UP function for this PFCP session. It </w:t>
      </w:r>
      <w:r w:rsidRPr="00441CD0">
        <w:rPr>
          <w:lang w:eastAsia="zh-CN"/>
        </w:rPr>
        <w:t>is coded as depicted in Figure 8.2.30-1.</w:t>
      </w:r>
    </w:p>
    <w:p w14:paraId="7EDE163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EE5860" w:rsidRPr="00441CD0" w14:paraId="7B6B319A" w14:textId="77777777" w:rsidTr="00BB0E1F">
        <w:trPr>
          <w:jc w:val="center"/>
        </w:trPr>
        <w:tc>
          <w:tcPr>
            <w:tcW w:w="151" w:type="dxa"/>
            <w:tcBorders>
              <w:top w:val="single" w:sz="4" w:space="0" w:color="auto"/>
              <w:left w:val="single" w:sz="4" w:space="0" w:color="auto"/>
              <w:bottom w:val="nil"/>
              <w:right w:val="nil"/>
            </w:tcBorders>
          </w:tcPr>
          <w:p w14:paraId="2907EDEA" w14:textId="77777777" w:rsidR="00EE5860" w:rsidRPr="00441CD0" w:rsidRDefault="00EE5860" w:rsidP="00BB0E1F">
            <w:pPr>
              <w:pStyle w:val="TAC"/>
            </w:pPr>
          </w:p>
        </w:tc>
        <w:tc>
          <w:tcPr>
            <w:tcW w:w="1104" w:type="dxa"/>
            <w:tcBorders>
              <w:top w:val="single" w:sz="4" w:space="0" w:color="auto"/>
              <w:left w:val="nil"/>
              <w:bottom w:val="nil"/>
              <w:right w:val="nil"/>
            </w:tcBorders>
          </w:tcPr>
          <w:p w14:paraId="303EF610"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7A72854C"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670AB60" w14:textId="77777777" w:rsidR="00EE5860" w:rsidRPr="00441CD0" w:rsidRDefault="00EE5860" w:rsidP="00BB0E1F">
            <w:pPr>
              <w:pStyle w:val="TAC"/>
            </w:pPr>
          </w:p>
        </w:tc>
      </w:tr>
      <w:tr w:rsidR="00EE5860" w:rsidRPr="00441CD0" w14:paraId="5B9E5536" w14:textId="77777777" w:rsidTr="00BB0E1F">
        <w:trPr>
          <w:jc w:val="center"/>
        </w:trPr>
        <w:tc>
          <w:tcPr>
            <w:tcW w:w="151" w:type="dxa"/>
            <w:tcBorders>
              <w:top w:val="nil"/>
              <w:left w:val="single" w:sz="4" w:space="0" w:color="auto"/>
              <w:bottom w:val="nil"/>
              <w:right w:val="nil"/>
            </w:tcBorders>
          </w:tcPr>
          <w:p w14:paraId="5A5AD5D5" w14:textId="77777777" w:rsidR="00EE5860" w:rsidRPr="00441CD0" w:rsidRDefault="00EE5860" w:rsidP="00BB0E1F">
            <w:pPr>
              <w:pStyle w:val="TAC"/>
            </w:pPr>
          </w:p>
        </w:tc>
        <w:tc>
          <w:tcPr>
            <w:tcW w:w="1104" w:type="dxa"/>
            <w:tcBorders>
              <w:top w:val="nil"/>
              <w:left w:val="nil"/>
              <w:bottom w:val="nil"/>
              <w:right w:val="nil"/>
            </w:tcBorders>
            <w:hideMark/>
          </w:tcPr>
          <w:p w14:paraId="69CA340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D39EC3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22802B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3FD600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A58D651"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D22A4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512D8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05DE4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2D66B2"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5BC97BC6" w14:textId="77777777" w:rsidR="00EE5860" w:rsidRPr="00441CD0" w:rsidRDefault="00EE5860" w:rsidP="00BB0E1F">
            <w:pPr>
              <w:pStyle w:val="TAC"/>
            </w:pPr>
          </w:p>
        </w:tc>
      </w:tr>
      <w:tr w:rsidR="00EE5860" w:rsidRPr="00441CD0" w14:paraId="3570A5E0" w14:textId="77777777" w:rsidTr="00BB0E1F">
        <w:trPr>
          <w:jc w:val="center"/>
        </w:trPr>
        <w:tc>
          <w:tcPr>
            <w:tcW w:w="151" w:type="dxa"/>
            <w:tcBorders>
              <w:top w:val="nil"/>
              <w:left w:val="single" w:sz="4" w:space="0" w:color="auto"/>
              <w:bottom w:val="nil"/>
              <w:right w:val="nil"/>
            </w:tcBorders>
          </w:tcPr>
          <w:p w14:paraId="6437E3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15873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7F0D340" w14:textId="77777777" w:rsidR="00EE5860" w:rsidRPr="00441CD0" w:rsidRDefault="00EE5860" w:rsidP="00BB0E1F">
            <w:pPr>
              <w:pStyle w:val="TAC"/>
            </w:pPr>
            <w:r w:rsidRPr="00441CD0">
              <w:t xml:space="preserve">Type = </w:t>
            </w:r>
            <w:r w:rsidRPr="00441CD0">
              <w:rPr>
                <w:lang w:val="sv-SE" w:eastAsia="zh-CN"/>
              </w:rPr>
              <w:t xml:space="preserve">48 </w:t>
            </w:r>
            <w:r w:rsidRPr="00441CD0">
              <w:t>(decimal)</w:t>
            </w:r>
          </w:p>
        </w:tc>
        <w:tc>
          <w:tcPr>
            <w:tcW w:w="588" w:type="dxa"/>
            <w:tcBorders>
              <w:top w:val="nil"/>
              <w:left w:val="single" w:sz="4" w:space="0" w:color="auto"/>
              <w:bottom w:val="nil"/>
              <w:right w:val="single" w:sz="4" w:space="0" w:color="auto"/>
            </w:tcBorders>
          </w:tcPr>
          <w:p w14:paraId="3CE4ED4E" w14:textId="77777777" w:rsidR="00EE5860" w:rsidRPr="00441CD0" w:rsidRDefault="00EE5860" w:rsidP="00BB0E1F">
            <w:pPr>
              <w:pStyle w:val="TAC"/>
            </w:pPr>
          </w:p>
        </w:tc>
      </w:tr>
      <w:tr w:rsidR="00EE5860" w:rsidRPr="00441CD0" w14:paraId="126F7A60" w14:textId="77777777" w:rsidTr="00BB0E1F">
        <w:trPr>
          <w:jc w:val="center"/>
        </w:trPr>
        <w:tc>
          <w:tcPr>
            <w:tcW w:w="151" w:type="dxa"/>
            <w:tcBorders>
              <w:top w:val="nil"/>
              <w:left w:val="single" w:sz="4" w:space="0" w:color="auto"/>
              <w:bottom w:val="nil"/>
              <w:right w:val="nil"/>
            </w:tcBorders>
          </w:tcPr>
          <w:p w14:paraId="3D984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36C8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1ADDAC7" w14:textId="77777777" w:rsidR="00EE5860" w:rsidRPr="00441CD0" w:rsidRDefault="00EE5860" w:rsidP="00BB0E1F">
            <w:pPr>
              <w:pStyle w:val="TAC"/>
            </w:pPr>
            <w:r w:rsidRPr="00441CD0">
              <w:t xml:space="preserve">Length = </w:t>
            </w:r>
            <w:r w:rsidRPr="00441CD0">
              <w:rPr>
                <w:lang w:eastAsia="zh-CN"/>
              </w:rPr>
              <w:t>n</w:t>
            </w:r>
          </w:p>
        </w:tc>
        <w:tc>
          <w:tcPr>
            <w:tcW w:w="588" w:type="dxa"/>
            <w:tcBorders>
              <w:top w:val="nil"/>
              <w:left w:val="single" w:sz="4" w:space="0" w:color="auto"/>
              <w:bottom w:val="nil"/>
              <w:right w:val="single" w:sz="4" w:space="0" w:color="auto"/>
            </w:tcBorders>
          </w:tcPr>
          <w:p w14:paraId="35AEEAB9" w14:textId="77777777" w:rsidR="00EE5860" w:rsidRPr="00441CD0" w:rsidRDefault="00EE5860" w:rsidP="00BB0E1F">
            <w:pPr>
              <w:pStyle w:val="TAC"/>
            </w:pPr>
          </w:p>
        </w:tc>
      </w:tr>
      <w:tr w:rsidR="00EE5860" w:rsidRPr="00441CD0" w14:paraId="0C10B66D" w14:textId="77777777" w:rsidTr="00BB0E1F">
        <w:trPr>
          <w:jc w:val="center"/>
        </w:trPr>
        <w:tc>
          <w:tcPr>
            <w:tcW w:w="151" w:type="dxa"/>
            <w:tcBorders>
              <w:top w:val="nil"/>
              <w:left w:val="single" w:sz="4" w:space="0" w:color="auto"/>
              <w:bottom w:val="single" w:sz="4" w:space="0" w:color="auto"/>
              <w:right w:val="nil"/>
            </w:tcBorders>
          </w:tcPr>
          <w:p w14:paraId="59B66D1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832E38" w14:textId="77777777" w:rsidR="00EE5860" w:rsidRPr="00441CD0" w:rsidRDefault="00EE5860" w:rsidP="00BB0E1F">
            <w:pPr>
              <w:pStyle w:val="TAC"/>
              <w:rPr>
                <w:lang w:eastAsia="zh-CN"/>
              </w:rPr>
            </w:pPr>
            <w:r w:rsidRPr="00441CD0">
              <w:rPr>
                <w:lang w:eastAsia="zh-CN"/>
              </w:rPr>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190FCA7" w14:textId="77777777" w:rsidR="00EE5860" w:rsidRPr="00441CD0" w:rsidRDefault="00EE5860" w:rsidP="00BB0E1F">
            <w:pPr>
              <w:pStyle w:val="TAC"/>
              <w:rPr>
                <w:lang w:eastAsia="zh-CN"/>
              </w:rPr>
            </w:pPr>
            <w:r w:rsidRPr="00441CD0">
              <w:rPr>
                <w:lang w:eastAsia="zh-CN"/>
              </w:rPr>
              <w:t>Packet Count Value</w:t>
            </w:r>
          </w:p>
        </w:tc>
        <w:tc>
          <w:tcPr>
            <w:tcW w:w="588" w:type="dxa"/>
            <w:tcBorders>
              <w:top w:val="nil"/>
              <w:left w:val="single" w:sz="4" w:space="0" w:color="auto"/>
              <w:bottom w:val="single" w:sz="4" w:space="0" w:color="auto"/>
              <w:right w:val="single" w:sz="4" w:space="0" w:color="auto"/>
            </w:tcBorders>
          </w:tcPr>
          <w:p w14:paraId="22395222" w14:textId="77777777" w:rsidR="00EE5860" w:rsidRPr="00441CD0" w:rsidRDefault="00EE5860" w:rsidP="00BB0E1F">
            <w:pPr>
              <w:pStyle w:val="TAC"/>
            </w:pPr>
          </w:p>
        </w:tc>
      </w:tr>
    </w:tbl>
    <w:p w14:paraId="78331F6D" w14:textId="77777777" w:rsidR="00EE5860" w:rsidRPr="00441CD0" w:rsidRDefault="00EE5860" w:rsidP="00EE5860">
      <w:pPr>
        <w:pStyle w:val="TF"/>
        <w:spacing w:before="120"/>
        <w:rPr>
          <w:lang w:val="en-US" w:eastAsia="zh-CN"/>
        </w:rPr>
      </w:pPr>
      <w:r w:rsidRPr="00441CD0">
        <w:rPr>
          <w:lang w:val="en-US"/>
        </w:rPr>
        <w:t>Figure 8.2.30</w:t>
      </w:r>
      <w:r w:rsidRPr="00441CD0">
        <w:rPr>
          <w:lang w:val="en-US" w:eastAsia="zh-CN"/>
        </w:rPr>
        <w:t>-1</w:t>
      </w:r>
      <w:r w:rsidRPr="00441CD0">
        <w:rPr>
          <w:lang w:val="en-US"/>
        </w:rPr>
        <w:t xml:space="preserve">: </w:t>
      </w:r>
      <w:r w:rsidRPr="00441CD0">
        <w:rPr>
          <w:lang w:val="en-US" w:eastAsia="zh-CN"/>
        </w:rPr>
        <w:t>DL Buffering Suggested Packet Count</w:t>
      </w:r>
    </w:p>
    <w:p w14:paraId="5C49A2C4" w14:textId="77777777" w:rsidR="00EE5860" w:rsidRPr="00441CD0" w:rsidRDefault="00EE5860" w:rsidP="00EE5860">
      <w:pPr>
        <w:rPr>
          <w:lang w:val="en-US"/>
        </w:rPr>
      </w:pPr>
      <w:r w:rsidRPr="00441CD0">
        <w:rPr>
          <w:lang w:val="en-US"/>
        </w:rPr>
        <w:t>The Packet Count value is encoded with the number of octets defined in the Length field, e.g. when n=2, the range of the Packet Count value is from 0 to 65535.</w:t>
      </w:r>
    </w:p>
    <w:p w14:paraId="0FF610F3" w14:textId="77777777" w:rsidR="00EE5860" w:rsidRPr="00441CD0" w:rsidRDefault="00EE5860" w:rsidP="00EE5860">
      <w:pPr>
        <w:rPr>
          <w:lang w:val="en-US"/>
        </w:rPr>
      </w:pPr>
      <w:r w:rsidRPr="00441CD0">
        <w:rPr>
          <w:lang w:val="en-US"/>
        </w:rPr>
        <w:t xml:space="preserve">The </w:t>
      </w:r>
      <w:r w:rsidRPr="00441CD0">
        <w:rPr>
          <w:lang w:val="en-US" w:eastAsia="zh-CN"/>
        </w:rPr>
        <w:t>length shall be set to "1" or "2" octets</w:t>
      </w:r>
      <w:r w:rsidRPr="00441CD0">
        <w:rPr>
          <w:lang w:val="en-US"/>
        </w:rPr>
        <w:t>.</w:t>
      </w:r>
    </w:p>
    <w:p w14:paraId="6DF4E249" w14:textId="77777777" w:rsidR="00EE5860" w:rsidRPr="00441CD0" w:rsidRDefault="00EE5860" w:rsidP="00EE5860">
      <w:pPr>
        <w:pStyle w:val="Heading3"/>
        <w:rPr>
          <w:lang w:val="x-none"/>
        </w:rPr>
      </w:pPr>
      <w:bookmarkStart w:id="5360" w:name="_Toc19717376"/>
      <w:bookmarkStart w:id="5361" w:name="_Toc27490877"/>
      <w:bookmarkStart w:id="5362" w:name="_Toc27557170"/>
      <w:bookmarkStart w:id="5363" w:name="_Toc27724087"/>
      <w:bookmarkStart w:id="5364" w:name="_Toc36031161"/>
      <w:bookmarkStart w:id="5365" w:name="_Toc36043081"/>
      <w:bookmarkStart w:id="5366" w:name="_Toc36814406"/>
      <w:bookmarkStart w:id="5367" w:name="_Toc44689264"/>
      <w:bookmarkStart w:id="5368" w:name="_Toc44924018"/>
      <w:bookmarkStart w:id="5369" w:name="_Toc51860988"/>
      <w:bookmarkStart w:id="5370" w:name="_Toc57930759"/>
      <w:bookmarkStart w:id="5371" w:name="_Toc57931389"/>
      <w:bookmarkStart w:id="5372" w:name="_Toc67499781"/>
      <w:r w:rsidRPr="00441CD0">
        <w:t>8.</w:t>
      </w:r>
      <w:r w:rsidRPr="00441CD0">
        <w:rPr>
          <w:lang w:val="en-US"/>
        </w:rPr>
        <w:t>2.31</w:t>
      </w:r>
      <w:r w:rsidRPr="00441CD0">
        <w:tab/>
        <w:t>PFCPSMReq-Flags</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669A0A92" w14:textId="77777777" w:rsidR="00EE5860" w:rsidRPr="00441CD0" w:rsidRDefault="00EE5860" w:rsidP="00EE5860">
      <w:pPr>
        <w:rPr>
          <w:lang w:eastAsia="zh-CN"/>
        </w:rPr>
      </w:pPr>
      <w:r w:rsidRPr="00441CD0">
        <w:rPr>
          <w:lang w:eastAsia="zh-CN"/>
        </w:rPr>
        <w:t>The PFCPSMReq-Flags IE indicates flags applicable to the PFCP Session Modification Request message</w:t>
      </w:r>
      <w:r w:rsidRPr="00441CD0">
        <w:t xml:space="preserve">. It </w:t>
      </w:r>
      <w:r w:rsidRPr="00441CD0">
        <w:rPr>
          <w:lang w:eastAsia="zh-CN"/>
        </w:rPr>
        <w:t>is coded as depicted in Figure 8.2.31-1.</w:t>
      </w:r>
    </w:p>
    <w:p w14:paraId="3E946D3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29EE26E9" w14:textId="77777777" w:rsidTr="00BB0E1F">
        <w:trPr>
          <w:jc w:val="center"/>
        </w:trPr>
        <w:tc>
          <w:tcPr>
            <w:tcW w:w="151" w:type="dxa"/>
            <w:tcBorders>
              <w:top w:val="single" w:sz="6" w:space="0" w:color="auto"/>
              <w:left w:val="single" w:sz="6" w:space="0" w:color="auto"/>
              <w:bottom w:val="nil"/>
              <w:right w:val="nil"/>
            </w:tcBorders>
          </w:tcPr>
          <w:p w14:paraId="5F2E9937" w14:textId="77777777" w:rsidR="00EE5860" w:rsidRPr="00441CD0" w:rsidRDefault="00EE5860" w:rsidP="00BB0E1F">
            <w:pPr>
              <w:pStyle w:val="TAC"/>
            </w:pPr>
          </w:p>
        </w:tc>
        <w:tc>
          <w:tcPr>
            <w:tcW w:w="1104" w:type="dxa"/>
            <w:tcBorders>
              <w:top w:val="single" w:sz="6" w:space="0" w:color="auto"/>
              <w:left w:val="nil"/>
              <w:bottom w:val="nil"/>
              <w:right w:val="nil"/>
            </w:tcBorders>
          </w:tcPr>
          <w:p w14:paraId="19B8C2B4"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601220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26A0FD5" w14:textId="77777777" w:rsidR="00EE5860" w:rsidRPr="00441CD0" w:rsidRDefault="00EE5860" w:rsidP="00BB0E1F">
            <w:pPr>
              <w:pStyle w:val="TAC"/>
            </w:pPr>
          </w:p>
        </w:tc>
      </w:tr>
      <w:tr w:rsidR="00EE5860" w:rsidRPr="00441CD0" w14:paraId="58E87F5A" w14:textId="77777777" w:rsidTr="00BB0E1F">
        <w:trPr>
          <w:jc w:val="center"/>
        </w:trPr>
        <w:tc>
          <w:tcPr>
            <w:tcW w:w="151" w:type="dxa"/>
            <w:tcBorders>
              <w:top w:val="nil"/>
              <w:left w:val="single" w:sz="6" w:space="0" w:color="auto"/>
              <w:bottom w:val="nil"/>
              <w:right w:val="nil"/>
            </w:tcBorders>
          </w:tcPr>
          <w:p w14:paraId="30578BE4" w14:textId="77777777" w:rsidR="00EE5860" w:rsidRPr="00441CD0" w:rsidRDefault="00EE5860" w:rsidP="00BB0E1F">
            <w:pPr>
              <w:pStyle w:val="TAC"/>
            </w:pPr>
          </w:p>
        </w:tc>
        <w:tc>
          <w:tcPr>
            <w:tcW w:w="1104" w:type="dxa"/>
            <w:tcBorders>
              <w:top w:val="nil"/>
              <w:left w:val="nil"/>
              <w:bottom w:val="nil"/>
              <w:right w:val="nil"/>
            </w:tcBorders>
            <w:hideMark/>
          </w:tcPr>
          <w:p w14:paraId="299E7C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00BB5D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66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9F8C1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22A20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AF08C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F00459"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9E38633"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38A0316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4937B27" w14:textId="77777777" w:rsidR="00EE5860" w:rsidRPr="00441CD0" w:rsidRDefault="00EE5860" w:rsidP="00BB0E1F">
            <w:pPr>
              <w:pStyle w:val="TAC"/>
            </w:pPr>
          </w:p>
        </w:tc>
      </w:tr>
      <w:tr w:rsidR="00EE5860" w:rsidRPr="00441CD0" w14:paraId="4EDF14F7" w14:textId="77777777" w:rsidTr="00BB0E1F">
        <w:trPr>
          <w:jc w:val="center"/>
        </w:trPr>
        <w:tc>
          <w:tcPr>
            <w:tcW w:w="151" w:type="dxa"/>
            <w:tcBorders>
              <w:top w:val="nil"/>
              <w:left w:val="single" w:sz="6" w:space="0" w:color="auto"/>
              <w:bottom w:val="nil"/>
              <w:right w:val="nil"/>
            </w:tcBorders>
          </w:tcPr>
          <w:p w14:paraId="6A6A87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AB7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E192C2" w14:textId="77777777" w:rsidR="00EE5860" w:rsidRPr="00441CD0" w:rsidRDefault="00EE5860" w:rsidP="00BB0E1F">
            <w:pPr>
              <w:pStyle w:val="TAC"/>
            </w:pPr>
            <w:r w:rsidRPr="00441CD0">
              <w:t>Type = 49 (decimal)</w:t>
            </w:r>
          </w:p>
        </w:tc>
        <w:tc>
          <w:tcPr>
            <w:tcW w:w="588" w:type="dxa"/>
            <w:tcBorders>
              <w:top w:val="nil"/>
              <w:left w:val="single" w:sz="4" w:space="0" w:color="auto"/>
              <w:bottom w:val="nil"/>
              <w:right w:val="single" w:sz="6" w:space="0" w:color="auto"/>
            </w:tcBorders>
          </w:tcPr>
          <w:p w14:paraId="02C807C7" w14:textId="77777777" w:rsidR="00EE5860" w:rsidRPr="00441CD0" w:rsidRDefault="00EE5860" w:rsidP="00BB0E1F">
            <w:pPr>
              <w:pStyle w:val="TAC"/>
            </w:pPr>
          </w:p>
        </w:tc>
      </w:tr>
      <w:tr w:rsidR="00EE5860" w:rsidRPr="00441CD0" w14:paraId="67FAD856" w14:textId="77777777" w:rsidTr="00BB0E1F">
        <w:trPr>
          <w:jc w:val="center"/>
        </w:trPr>
        <w:tc>
          <w:tcPr>
            <w:tcW w:w="151" w:type="dxa"/>
            <w:tcBorders>
              <w:top w:val="nil"/>
              <w:left w:val="single" w:sz="6" w:space="0" w:color="auto"/>
              <w:bottom w:val="nil"/>
              <w:right w:val="nil"/>
            </w:tcBorders>
          </w:tcPr>
          <w:p w14:paraId="5F341F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BC69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0257B1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68F05BB3" w14:textId="77777777" w:rsidR="00EE5860" w:rsidRPr="00441CD0" w:rsidRDefault="00EE5860" w:rsidP="00BB0E1F">
            <w:pPr>
              <w:pStyle w:val="TAC"/>
            </w:pPr>
          </w:p>
        </w:tc>
      </w:tr>
      <w:tr w:rsidR="00EE5860" w:rsidRPr="00441CD0" w14:paraId="61C8B14E" w14:textId="77777777" w:rsidTr="00BB0E1F">
        <w:trPr>
          <w:jc w:val="center"/>
        </w:trPr>
        <w:tc>
          <w:tcPr>
            <w:tcW w:w="151" w:type="dxa"/>
            <w:tcBorders>
              <w:top w:val="nil"/>
              <w:left w:val="single" w:sz="6" w:space="0" w:color="auto"/>
              <w:bottom w:val="nil"/>
              <w:right w:val="nil"/>
            </w:tcBorders>
          </w:tcPr>
          <w:p w14:paraId="1D4A542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8C22A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61963FC"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771DB128"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239F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16FB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9C5872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9DE2A00" w14:textId="77777777" w:rsidR="00EE5860" w:rsidRPr="00441CD0" w:rsidRDefault="00EE5860" w:rsidP="00BB0E1F">
            <w:pPr>
              <w:pStyle w:val="TAC"/>
              <w:rPr>
                <w:lang w:eastAsia="zh-CN"/>
              </w:rPr>
            </w:pPr>
            <w:r w:rsidRPr="00441CD0">
              <w:rPr>
                <w:lang w:eastAsia="zh-CN"/>
              </w:rPr>
              <w:t>QAURR</w:t>
            </w:r>
          </w:p>
        </w:tc>
        <w:tc>
          <w:tcPr>
            <w:tcW w:w="589" w:type="dxa"/>
            <w:tcBorders>
              <w:top w:val="single" w:sz="4" w:space="0" w:color="auto"/>
              <w:left w:val="single" w:sz="4" w:space="0" w:color="auto"/>
              <w:bottom w:val="single" w:sz="4" w:space="0" w:color="auto"/>
              <w:right w:val="single" w:sz="4" w:space="0" w:color="auto"/>
            </w:tcBorders>
            <w:hideMark/>
          </w:tcPr>
          <w:p w14:paraId="7AFE0522" w14:textId="77777777" w:rsidR="00EE5860" w:rsidRPr="00441CD0" w:rsidRDefault="00EE5860" w:rsidP="00BB0E1F">
            <w:pPr>
              <w:pStyle w:val="TAC"/>
              <w:rPr>
                <w:lang w:val="x-none" w:eastAsia="zh-CN"/>
              </w:rPr>
            </w:pPr>
            <w:r w:rsidRPr="00441CD0">
              <w:rPr>
                <w:lang w:eastAsia="zh-CN"/>
              </w:rPr>
              <w:t>SNDEM</w:t>
            </w:r>
          </w:p>
        </w:tc>
        <w:tc>
          <w:tcPr>
            <w:tcW w:w="590" w:type="dxa"/>
            <w:tcBorders>
              <w:top w:val="single" w:sz="4" w:space="0" w:color="auto"/>
              <w:left w:val="single" w:sz="4" w:space="0" w:color="auto"/>
              <w:bottom w:val="single" w:sz="4" w:space="0" w:color="auto"/>
              <w:right w:val="single" w:sz="4" w:space="0" w:color="auto"/>
            </w:tcBorders>
            <w:hideMark/>
          </w:tcPr>
          <w:p w14:paraId="7E17DFF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74F7CEE2" w14:textId="77777777" w:rsidR="00EE5860" w:rsidRPr="00441CD0" w:rsidRDefault="00EE5860" w:rsidP="00BB0E1F">
            <w:pPr>
              <w:pStyle w:val="TAC"/>
            </w:pPr>
          </w:p>
        </w:tc>
      </w:tr>
      <w:tr w:rsidR="00EE5860" w:rsidRPr="00441CD0" w14:paraId="36CB601C" w14:textId="77777777" w:rsidTr="00BB0E1F">
        <w:trPr>
          <w:jc w:val="center"/>
        </w:trPr>
        <w:tc>
          <w:tcPr>
            <w:tcW w:w="151" w:type="dxa"/>
            <w:tcBorders>
              <w:top w:val="nil"/>
              <w:left w:val="single" w:sz="6" w:space="0" w:color="auto"/>
              <w:bottom w:val="single" w:sz="4" w:space="0" w:color="auto"/>
              <w:right w:val="nil"/>
            </w:tcBorders>
          </w:tcPr>
          <w:p w14:paraId="6B46EB4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ABC085D"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A99930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0AB4D90" w14:textId="77777777" w:rsidR="00EE5860" w:rsidRPr="00441CD0" w:rsidRDefault="00EE5860" w:rsidP="00BB0E1F">
            <w:pPr>
              <w:pStyle w:val="TAC"/>
            </w:pPr>
          </w:p>
        </w:tc>
      </w:tr>
    </w:tbl>
    <w:p w14:paraId="3332E0FF" w14:textId="77777777" w:rsidR="00EE5860" w:rsidRPr="00441CD0" w:rsidRDefault="00EE5860" w:rsidP="00EE5860">
      <w:pPr>
        <w:pStyle w:val="TF"/>
        <w:spacing w:before="120"/>
        <w:rPr>
          <w:lang w:val="en-US" w:eastAsia="zh-CN"/>
        </w:rPr>
      </w:pPr>
      <w:r w:rsidRPr="00441CD0">
        <w:rPr>
          <w:lang w:val="en-US"/>
        </w:rPr>
        <w:t>Figure 8.2.31</w:t>
      </w:r>
      <w:r w:rsidRPr="00441CD0">
        <w:rPr>
          <w:lang w:val="en-US" w:eastAsia="zh-CN"/>
        </w:rPr>
        <w:t>-1</w:t>
      </w:r>
      <w:r w:rsidRPr="00441CD0">
        <w:rPr>
          <w:lang w:val="en-US"/>
        </w:rPr>
        <w:t xml:space="preserve">: </w:t>
      </w:r>
      <w:r w:rsidRPr="00441CD0">
        <w:rPr>
          <w:lang w:val="en-US" w:eastAsia="zh-CN"/>
        </w:rPr>
        <w:t>PFCPSMReq-Flags</w:t>
      </w:r>
    </w:p>
    <w:p w14:paraId="41EE73C6" w14:textId="77777777" w:rsidR="00EE5860" w:rsidRPr="00441CD0" w:rsidRDefault="00EE5860" w:rsidP="00EE5860">
      <w:pPr>
        <w:rPr>
          <w:lang w:eastAsia="zh-CN"/>
        </w:rPr>
      </w:pPr>
      <w:r w:rsidRPr="00441CD0">
        <w:rPr>
          <w:lang w:eastAsia="zh-CN"/>
        </w:rPr>
        <w:t>The following bits within Octet 5 shall indicate:</w:t>
      </w:r>
    </w:p>
    <w:p w14:paraId="73DC444D" w14:textId="77777777" w:rsidR="00EE5860" w:rsidRPr="00441CD0" w:rsidRDefault="00EE5860" w:rsidP="00EE5860">
      <w:pPr>
        <w:pStyle w:val="B1"/>
      </w:pPr>
      <w:r w:rsidRPr="00441CD0">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643521DA" w14:textId="77777777" w:rsidR="00EE5860" w:rsidRPr="00441CD0" w:rsidRDefault="00EE5860" w:rsidP="00EE5860">
      <w:pPr>
        <w:pStyle w:val="B1"/>
      </w:pPr>
      <w:r w:rsidRPr="00441CD0">
        <w:lastRenderedPageBreak/>
        <w:t>-</w:t>
      </w:r>
      <w:r w:rsidRPr="00441CD0">
        <w:tab/>
        <w:t xml:space="preserve">Bit 2 – SNDEM (Send End Marker Packets): if this bit is set to </w:t>
      </w:r>
      <w:r w:rsidRPr="00441CD0">
        <w:rPr>
          <w:noProof/>
        </w:rPr>
        <w:t>"</w:t>
      </w:r>
      <w:r w:rsidRPr="00441CD0">
        <w:t>1</w:t>
      </w:r>
      <w:r w:rsidRPr="00441CD0">
        <w:rPr>
          <w:noProof/>
        </w:rPr>
        <w:t>"</w:t>
      </w:r>
      <w:r w:rsidRPr="00441CD0">
        <w:t xml:space="preserve">, it indicates that the UP function shall construct and send End Marker packets towards the old F-TEID </w:t>
      </w:r>
      <w:r w:rsidRPr="00441CD0">
        <w:rPr>
          <w:rFonts w:ascii="Arial" w:hAnsi="Arial" w:cs="Arial"/>
          <w:sz w:val="18"/>
          <w:szCs w:val="18"/>
          <w:lang w:eastAsia="zh-CN"/>
        </w:rPr>
        <w:t>of the downstream node</w:t>
      </w:r>
      <w:r w:rsidRPr="00441CD0">
        <w:t xml:space="preserve"> when switching to the new F-TEID.</w:t>
      </w:r>
    </w:p>
    <w:p w14:paraId="656086FA" w14:textId="77777777" w:rsidR="00EE5860" w:rsidRPr="00441CD0" w:rsidRDefault="00EE5860" w:rsidP="00EE5860">
      <w:pPr>
        <w:pStyle w:val="B1"/>
      </w:pPr>
      <w:r w:rsidRPr="00441CD0">
        <w:t>-</w:t>
      </w:r>
      <w:r w:rsidRPr="00441CD0">
        <w:tab/>
        <w:t xml:space="preserve">Bit 3 – QAURR (Query All URRs): if this bit is set to </w:t>
      </w:r>
      <w:r w:rsidRPr="00441CD0">
        <w:rPr>
          <w:noProof/>
        </w:rPr>
        <w:t>"</w:t>
      </w:r>
      <w:r w:rsidRPr="00441CD0">
        <w:t>1</w:t>
      </w:r>
      <w:r w:rsidRPr="00441CD0">
        <w:rPr>
          <w:noProof/>
        </w:rPr>
        <w:t>"</w:t>
      </w:r>
      <w:r w:rsidRPr="00441CD0">
        <w:t>, it indicates that the UP function shall return immediate usage report(s) for all the URRs previously provisioned for this PFCP session.</w:t>
      </w:r>
    </w:p>
    <w:p w14:paraId="43271C68" w14:textId="77777777" w:rsidR="00EE5860" w:rsidRPr="00441CD0" w:rsidRDefault="00EE5860" w:rsidP="00EE5860">
      <w:pPr>
        <w:pStyle w:val="B1"/>
      </w:pPr>
      <w:r w:rsidRPr="00441CD0">
        <w:t>-</w:t>
      </w:r>
      <w:r w:rsidRPr="00441CD0">
        <w:tab/>
        <w:t xml:space="preserve">Bit </w:t>
      </w:r>
      <w:r w:rsidRPr="00441CD0">
        <w:rPr>
          <w:lang w:eastAsia="zh-CN"/>
        </w:rPr>
        <w:t>4</w:t>
      </w:r>
      <w:r w:rsidRPr="00441CD0">
        <w:t xml:space="preserve"> to 8 – Spare, for future use, shall be set to</w:t>
      </w:r>
      <w:r w:rsidRPr="00441CD0">
        <w:rPr>
          <w:noProof/>
        </w:rPr>
        <w:t>"</w:t>
      </w:r>
      <w:r w:rsidRPr="00441CD0">
        <w:t>0</w:t>
      </w:r>
      <w:r w:rsidRPr="00441CD0">
        <w:rPr>
          <w:noProof/>
        </w:rPr>
        <w:t>"</w:t>
      </w:r>
      <w:r w:rsidRPr="00441CD0">
        <w:t xml:space="preserve"> by the sender and discarded by the receiver.</w:t>
      </w:r>
    </w:p>
    <w:p w14:paraId="4E7997B9" w14:textId="77777777" w:rsidR="00EE5860" w:rsidRPr="00441CD0" w:rsidRDefault="00EE5860" w:rsidP="00EE5860">
      <w:pPr>
        <w:pStyle w:val="Heading3"/>
      </w:pPr>
      <w:bookmarkStart w:id="5373" w:name="_Toc19717377"/>
      <w:bookmarkStart w:id="5374" w:name="_Toc27490878"/>
      <w:bookmarkStart w:id="5375" w:name="_Toc27557171"/>
      <w:bookmarkStart w:id="5376" w:name="_Toc27724088"/>
      <w:bookmarkStart w:id="5377" w:name="_Toc36031162"/>
      <w:bookmarkStart w:id="5378" w:name="_Toc36043082"/>
      <w:bookmarkStart w:id="5379" w:name="_Toc36814407"/>
      <w:bookmarkStart w:id="5380" w:name="_Toc44689265"/>
      <w:bookmarkStart w:id="5381" w:name="_Toc44924019"/>
      <w:bookmarkStart w:id="5382" w:name="_Toc51860989"/>
      <w:bookmarkStart w:id="5383" w:name="_Toc57930760"/>
      <w:bookmarkStart w:id="5384" w:name="_Toc57931390"/>
      <w:bookmarkStart w:id="5385" w:name="_Toc67499782"/>
      <w:r w:rsidRPr="00441CD0">
        <w:t>8.</w:t>
      </w:r>
      <w:r w:rsidRPr="00441CD0">
        <w:rPr>
          <w:lang w:val="en-US"/>
        </w:rPr>
        <w:t>2.32</w:t>
      </w:r>
      <w:r w:rsidRPr="00441CD0">
        <w:tab/>
        <w:t>PFCPSRRsp-Flags</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29BE7B29" w14:textId="77777777" w:rsidR="00EE5860" w:rsidRPr="00441CD0" w:rsidRDefault="00EE5860" w:rsidP="00EE5860">
      <w:pPr>
        <w:rPr>
          <w:lang w:eastAsia="zh-CN"/>
        </w:rPr>
      </w:pPr>
      <w:r w:rsidRPr="00441CD0">
        <w:rPr>
          <w:lang w:eastAsia="zh-CN"/>
        </w:rPr>
        <w:t>The PFCPSRRsp-Flags IE indicates flags applicable to the PFCP Session Report Response message</w:t>
      </w:r>
      <w:r w:rsidRPr="00441CD0">
        <w:t xml:space="preserve">. It </w:t>
      </w:r>
      <w:r w:rsidRPr="00441CD0">
        <w:rPr>
          <w:lang w:eastAsia="zh-CN"/>
        </w:rPr>
        <w:t>is coded as depicted in Figure 8.2.32-1.</w:t>
      </w:r>
    </w:p>
    <w:p w14:paraId="0B879D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68A2C35" w14:textId="77777777" w:rsidTr="00BB0E1F">
        <w:trPr>
          <w:jc w:val="center"/>
        </w:trPr>
        <w:tc>
          <w:tcPr>
            <w:tcW w:w="151" w:type="dxa"/>
            <w:tcBorders>
              <w:top w:val="single" w:sz="6" w:space="0" w:color="auto"/>
              <w:left w:val="single" w:sz="6" w:space="0" w:color="auto"/>
              <w:bottom w:val="nil"/>
              <w:right w:val="nil"/>
            </w:tcBorders>
          </w:tcPr>
          <w:p w14:paraId="6CAE3329" w14:textId="77777777" w:rsidR="00EE5860" w:rsidRPr="00441CD0" w:rsidRDefault="00EE5860" w:rsidP="00BB0E1F">
            <w:pPr>
              <w:pStyle w:val="TAC"/>
            </w:pPr>
          </w:p>
        </w:tc>
        <w:tc>
          <w:tcPr>
            <w:tcW w:w="1104" w:type="dxa"/>
            <w:tcBorders>
              <w:top w:val="single" w:sz="6" w:space="0" w:color="auto"/>
              <w:left w:val="nil"/>
              <w:bottom w:val="nil"/>
              <w:right w:val="nil"/>
            </w:tcBorders>
          </w:tcPr>
          <w:p w14:paraId="71ED9551"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286342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8B42B0" w14:textId="77777777" w:rsidR="00EE5860" w:rsidRPr="00441CD0" w:rsidRDefault="00EE5860" w:rsidP="00BB0E1F">
            <w:pPr>
              <w:pStyle w:val="TAC"/>
            </w:pPr>
          </w:p>
        </w:tc>
      </w:tr>
      <w:tr w:rsidR="00EE5860" w:rsidRPr="00441CD0" w14:paraId="5B95CBEE" w14:textId="77777777" w:rsidTr="00BB0E1F">
        <w:trPr>
          <w:jc w:val="center"/>
        </w:trPr>
        <w:tc>
          <w:tcPr>
            <w:tcW w:w="151" w:type="dxa"/>
            <w:tcBorders>
              <w:top w:val="nil"/>
              <w:left w:val="single" w:sz="6" w:space="0" w:color="auto"/>
              <w:bottom w:val="nil"/>
              <w:right w:val="nil"/>
            </w:tcBorders>
          </w:tcPr>
          <w:p w14:paraId="3DCED807" w14:textId="77777777" w:rsidR="00EE5860" w:rsidRPr="00441CD0" w:rsidRDefault="00EE5860" w:rsidP="00BB0E1F">
            <w:pPr>
              <w:pStyle w:val="TAC"/>
            </w:pPr>
          </w:p>
        </w:tc>
        <w:tc>
          <w:tcPr>
            <w:tcW w:w="1104" w:type="dxa"/>
            <w:tcBorders>
              <w:top w:val="nil"/>
              <w:left w:val="nil"/>
              <w:bottom w:val="nil"/>
              <w:right w:val="nil"/>
            </w:tcBorders>
            <w:hideMark/>
          </w:tcPr>
          <w:p w14:paraId="4342582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33D120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8E8ACE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13DA2A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496F71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E919C7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2D92F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66D18F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02640E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9022D9" w14:textId="77777777" w:rsidR="00EE5860" w:rsidRPr="00441CD0" w:rsidRDefault="00EE5860" w:rsidP="00BB0E1F">
            <w:pPr>
              <w:pStyle w:val="TAC"/>
            </w:pPr>
          </w:p>
        </w:tc>
      </w:tr>
      <w:tr w:rsidR="00EE5860" w:rsidRPr="00441CD0" w14:paraId="6D09AD8C" w14:textId="77777777" w:rsidTr="00BB0E1F">
        <w:trPr>
          <w:jc w:val="center"/>
        </w:trPr>
        <w:tc>
          <w:tcPr>
            <w:tcW w:w="151" w:type="dxa"/>
            <w:tcBorders>
              <w:top w:val="nil"/>
              <w:left w:val="single" w:sz="6" w:space="0" w:color="auto"/>
              <w:bottom w:val="nil"/>
              <w:right w:val="nil"/>
            </w:tcBorders>
          </w:tcPr>
          <w:p w14:paraId="1CBD45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04E1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C31B780" w14:textId="77777777" w:rsidR="00EE5860" w:rsidRPr="00441CD0" w:rsidRDefault="00EE5860" w:rsidP="00BB0E1F">
            <w:pPr>
              <w:pStyle w:val="TAC"/>
            </w:pPr>
            <w:r w:rsidRPr="00441CD0">
              <w:t>Type = 50 (decimal)</w:t>
            </w:r>
          </w:p>
        </w:tc>
        <w:tc>
          <w:tcPr>
            <w:tcW w:w="588" w:type="dxa"/>
            <w:tcBorders>
              <w:top w:val="nil"/>
              <w:left w:val="single" w:sz="4" w:space="0" w:color="auto"/>
              <w:bottom w:val="nil"/>
              <w:right w:val="single" w:sz="6" w:space="0" w:color="auto"/>
            </w:tcBorders>
          </w:tcPr>
          <w:p w14:paraId="4A59AB33" w14:textId="77777777" w:rsidR="00EE5860" w:rsidRPr="00441CD0" w:rsidRDefault="00EE5860" w:rsidP="00BB0E1F">
            <w:pPr>
              <w:pStyle w:val="TAC"/>
            </w:pPr>
          </w:p>
        </w:tc>
      </w:tr>
      <w:tr w:rsidR="00EE5860" w:rsidRPr="00441CD0" w14:paraId="4F98C139" w14:textId="77777777" w:rsidTr="00BB0E1F">
        <w:trPr>
          <w:jc w:val="center"/>
        </w:trPr>
        <w:tc>
          <w:tcPr>
            <w:tcW w:w="151" w:type="dxa"/>
            <w:tcBorders>
              <w:top w:val="nil"/>
              <w:left w:val="single" w:sz="6" w:space="0" w:color="auto"/>
              <w:bottom w:val="nil"/>
              <w:right w:val="nil"/>
            </w:tcBorders>
          </w:tcPr>
          <w:p w14:paraId="2753D4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1ADA3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F3229F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228125ED" w14:textId="77777777" w:rsidR="00EE5860" w:rsidRPr="00441CD0" w:rsidRDefault="00EE5860" w:rsidP="00BB0E1F">
            <w:pPr>
              <w:pStyle w:val="TAC"/>
            </w:pPr>
          </w:p>
        </w:tc>
      </w:tr>
      <w:tr w:rsidR="00EE5860" w:rsidRPr="00441CD0" w14:paraId="5F7099B7" w14:textId="77777777" w:rsidTr="00BB0E1F">
        <w:trPr>
          <w:jc w:val="center"/>
        </w:trPr>
        <w:tc>
          <w:tcPr>
            <w:tcW w:w="151" w:type="dxa"/>
            <w:tcBorders>
              <w:top w:val="nil"/>
              <w:left w:val="single" w:sz="6" w:space="0" w:color="auto"/>
              <w:bottom w:val="nil"/>
              <w:right w:val="nil"/>
            </w:tcBorders>
          </w:tcPr>
          <w:p w14:paraId="323996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50855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3A1771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305DDC1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BD1F551"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BCE16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09A2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2C724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CCAB4DD" w14:textId="77777777" w:rsidR="00EE5860" w:rsidRPr="00441CD0" w:rsidRDefault="00EE5860" w:rsidP="00BB0E1F">
            <w:pPr>
              <w:pStyle w:val="TAC"/>
              <w:rPr>
                <w:lang w:eastAsia="zh-CN"/>
              </w:rPr>
            </w:pPr>
            <w:r w:rsidRPr="00441CD0">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14:paraId="77895B2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6B7AC1FB" w14:textId="77777777" w:rsidR="00EE5860" w:rsidRPr="00441CD0" w:rsidRDefault="00EE5860" w:rsidP="00BB0E1F">
            <w:pPr>
              <w:pStyle w:val="TAC"/>
            </w:pPr>
          </w:p>
        </w:tc>
      </w:tr>
      <w:tr w:rsidR="00EE5860" w:rsidRPr="00441CD0" w14:paraId="68E6EE99" w14:textId="77777777" w:rsidTr="00BB0E1F">
        <w:trPr>
          <w:jc w:val="center"/>
        </w:trPr>
        <w:tc>
          <w:tcPr>
            <w:tcW w:w="151" w:type="dxa"/>
            <w:tcBorders>
              <w:top w:val="nil"/>
              <w:left w:val="single" w:sz="6" w:space="0" w:color="auto"/>
              <w:bottom w:val="single" w:sz="4" w:space="0" w:color="auto"/>
              <w:right w:val="nil"/>
            </w:tcBorders>
          </w:tcPr>
          <w:p w14:paraId="7DC5F2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DE58326"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8E5092B"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9D9195" w14:textId="77777777" w:rsidR="00EE5860" w:rsidRPr="00441CD0" w:rsidRDefault="00EE5860" w:rsidP="00BB0E1F">
            <w:pPr>
              <w:pStyle w:val="TAC"/>
            </w:pPr>
          </w:p>
        </w:tc>
      </w:tr>
    </w:tbl>
    <w:p w14:paraId="7E5C4BE1" w14:textId="77777777" w:rsidR="00EE5860" w:rsidRPr="00441CD0" w:rsidRDefault="00EE5860" w:rsidP="00EE5860">
      <w:pPr>
        <w:pStyle w:val="TF"/>
        <w:spacing w:before="120"/>
        <w:rPr>
          <w:lang w:val="en-US" w:eastAsia="zh-CN"/>
        </w:rPr>
      </w:pPr>
      <w:r w:rsidRPr="00441CD0">
        <w:rPr>
          <w:lang w:val="en-US"/>
        </w:rPr>
        <w:t>Figure 8.2.32</w:t>
      </w:r>
      <w:r w:rsidRPr="00441CD0">
        <w:rPr>
          <w:lang w:val="en-US" w:eastAsia="zh-CN"/>
        </w:rPr>
        <w:t>-1</w:t>
      </w:r>
      <w:r w:rsidRPr="00441CD0">
        <w:rPr>
          <w:lang w:val="en-US"/>
        </w:rPr>
        <w:t xml:space="preserve">: </w:t>
      </w:r>
      <w:r w:rsidRPr="00441CD0">
        <w:rPr>
          <w:lang w:val="en-US" w:eastAsia="zh-CN"/>
        </w:rPr>
        <w:t>PFCPSRRsp-Flags</w:t>
      </w:r>
    </w:p>
    <w:p w14:paraId="35D7F0F3" w14:textId="77777777" w:rsidR="00EE5860" w:rsidRPr="00441CD0" w:rsidRDefault="00EE5860" w:rsidP="00EE5860">
      <w:pPr>
        <w:rPr>
          <w:lang w:eastAsia="zh-CN"/>
        </w:rPr>
      </w:pPr>
      <w:r w:rsidRPr="00441CD0">
        <w:rPr>
          <w:lang w:eastAsia="zh-CN"/>
        </w:rPr>
        <w:t>The following bits within Octet 5 shall indicate:</w:t>
      </w:r>
    </w:p>
    <w:p w14:paraId="384357A5" w14:textId="77777777" w:rsidR="00EE5860" w:rsidRPr="00441CD0" w:rsidRDefault="00EE5860" w:rsidP="00EE5860">
      <w:pPr>
        <w:pStyle w:val="B1"/>
      </w:pPr>
      <w:r w:rsidRPr="00441CD0">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0A8625B8"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w:t>
      </w:r>
      <w:r w:rsidRPr="00441CD0">
        <w:rPr>
          <w:noProof/>
        </w:rPr>
        <w:t>"</w:t>
      </w:r>
      <w:r w:rsidRPr="00441CD0">
        <w:t>0</w:t>
      </w:r>
      <w:r w:rsidRPr="00441CD0">
        <w:rPr>
          <w:noProof/>
        </w:rPr>
        <w:t>"</w:t>
      </w:r>
      <w:r w:rsidRPr="00441CD0">
        <w:t xml:space="preserve"> by the sender and discarded by the receiver.</w:t>
      </w:r>
    </w:p>
    <w:p w14:paraId="5761AFFA" w14:textId="77777777" w:rsidR="00EE5860" w:rsidRPr="00441CD0" w:rsidRDefault="00EE5860" w:rsidP="00EE5860">
      <w:pPr>
        <w:pStyle w:val="Heading3"/>
      </w:pPr>
      <w:bookmarkStart w:id="5386" w:name="_Toc19717378"/>
      <w:bookmarkStart w:id="5387" w:name="_Toc27490879"/>
      <w:bookmarkStart w:id="5388" w:name="_Toc27557172"/>
      <w:bookmarkStart w:id="5389" w:name="_Toc27724089"/>
      <w:bookmarkStart w:id="5390" w:name="_Toc36031163"/>
      <w:bookmarkStart w:id="5391" w:name="_Toc36043083"/>
      <w:bookmarkStart w:id="5392" w:name="_Toc36814408"/>
      <w:bookmarkStart w:id="5393" w:name="_Toc44689266"/>
      <w:bookmarkStart w:id="5394" w:name="_Toc44924020"/>
      <w:bookmarkStart w:id="5395" w:name="_Toc51860990"/>
      <w:bookmarkStart w:id="5396" w:name="_Toc57930761"/>
      <w:bookmarkStart w:id="5397" w:name="_Toc57931391"/>
      <w:bookmarkStart w:id="5398" w:name="_Toc67499783"/>
      <w:r w:rsidRPr="00441CD0">
        <w:t>8.</w:t>
      </w:r>
      <w:r w:rsidRPr="00441CD0">
        <w:rPr>
          <w:lang w:val="en-US"/>
        </w:rPr>
        <w:t>2.33</w:t>
      </w:r>
      <w:r w:rsidRPr="00441CD0">
        <w:tab/>
        <w:t>Sequence Number</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59A8E322" w14:textId="77777777" w:rsidR="00EE5860" w:rsidRPr="00441CD0" w:rsidRDefault="00EE5860" w:rsidP="00EE5860">
      <w:pPr>
        <w:rPr>
          <w:lang w:eastAsia="zh-CN"/>
        </w:rPr>
      </w:pPr>
      <w:r w:rsidRPr="00441CD0">
        <w:t xml:space="preserve">The </w:t>
      </w:r>
      <w:r w:rsidRPr="00441CD0">
        <w:rPr>
          <w:lang w:val="en-US" w:eastAsia="zh-CN"/>
        </w:rPr>
        <w:t>Sequence Number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8.2.33-1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rsidRPr="00441CD0">
        <w:rPr>
          <w:lang w:eastAsia="zh-CN"/>
        </w:rPr>
        <w:t>.</w:t>
      </w:r>
    </w:p>
    <w:p w14:paraId="3F1E7C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65E22" w14:textId="77777777" w:rsidTr="00BB0E1F">
        <w:trPr>
          <w:jc w:val="center"/>
        </w:trPr>
        <w:tc>
          <w:tcPr>
            <w:tcW w:w="151" w:type="dxa"/>
            <w:tcBorders>
              <w:top w:val="single" w:sz="6" w:space="0" w:color="auto"/>
              <w:left w:val="single" w:sz="6" w:space="0" w:color="auto"/>
              <w:bottom w:val="nil"/>
              <w:right w:val="nil"/>
            </w:tcBorders>
          </w:tcPr>
          <w:p w14:paraId="0FAD2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018A84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A09471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F9001F" w14:textId="77777777" w:rsidR="00EE5860" w:rsidRPr="00441CD0" w:rsidRDefault="00EE5860" w:rsidP="00BB0E1F">
            <w:pPr>
              <w:pStyle w:val="TAC"/>
            </w:pPr>
          </w:p>
        </w:tc>
      </w:tr>
      <w:tr w:rsidR="00EE5860" w:rsidRPr="00441CD0" w14:paraId="505B0ABE" w14:textId="77777777" w:rsidTr="00BB0E1F">
        <w:trPr>
          <w:jc w:val="center"/>
        </w:trPr>
        <w:tc>
          <w:tcPr>
            <w:tcW w:w="151" w:type="dxa"/>
            <w:tcBorders>
              <w:top w:val="nil"/>
              <w:left w:val="single" w:sz="6" w:space="0" w:color="auto"/>
              <w:bottom w:val="nil"/>
              <w:right w:val="nil"/>
            </w:tcBorders>
          </w:tcPr>
          <w:p w14:paraId="2CD61306" w14:textId="77777777" w:rsidR="00EE5860" w:rsidRPr="00441CD0" w:rsidRDefault="00EE5860" w:rsidP="00BB0E1F">
            <w:pPr>
              <w:pStyle w:val="TAC"/>
            </w:pPr>
          </w:p>
        </w:tc>
        <w:tc>
          <w:tcPr>
            <w:tcW w:w="1104" w:type="dxa"/>
            <w:tcBorders>
              <w:top w:val="nil"/>
              <w:left w:val="nil"/>
              <w:bottom w:val="nil"/>
              <w:right w:val="nil"/>
            </w:tcBorders>
            <w:hideMark/>
          </w:tcPr>
          <w:p w14:paraId="2BA48A6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25E2DE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2135E9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1FB9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8124DD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1406A5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F3DACB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C18634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EA4FF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AF12667" w14:textId="77777777" w:rsidR="00EE5860" w:rsidRPr="00441CD0" w:rsidRDefault="00EE5860" w:rsidP="00BB0E1F">
            <w:pPr>
              <w:pStyle w:val="TAC"/>
            </w:pPr>
          </w:p>
        </w:tc>
      </w:tr>
      <w:tr w:rsidR="00EE5860" w:rsidRPr="00441CD0" w14:paraId="7CEB4FBA" w14:textId="77777777" w:rsidTr="00BB0E1F">
        <w:trPr>
          <w:jc w:val="center"/>
        </w:trPr>
        <w:tc>
          <w:tcPr>
            <w:tcW w:w="151" w:type="dxa"/>
            <w:tcBorders>
              <w:top w:val="nil"/>
              <w:left w:val="single" w:sz="6" w:space="0" w:color="auto"/>
              <w:bottom w:val="nil"/>
              <w:right w:val="nil"/>
            </w:tcBorders>
          </w:tcPr>
          <w:p w14:paraId="4FB806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475F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BDEE07" w14:textId="77777777" w:rsidR="00EE5860" w:rsidRPr="00441CD0" w:rsidRDefault="00EE5860" w:rsidP="00BB0E1F">
            <w:pPr>
              <w:pStyle w:val="TAC"/>
            </w:pPr>
            <w:r w:rsidRPr="00441CD0">
              <w:t xml:space="preserve">Type = </w:t>
            </w:r>
            <w:r w:rsidRPr="00441CD0">
              <w:rPr>
                <w:lang w:val="sv-SE"/>
              </w:rPr>
              <w:t>52</w:t>
            </w:r>
            <w:r w:rsidRPr="00441CD0">
              <w:t xml:space="preserve"> (decimal)</w:t>
            </w:r>
          </w:p>
        </w:tc>
        <w:tc>
          <w:tcPr>
            <w:tcW w:w="588" w:type="dxa"/>
            <w:tcBorders>
              <w:top w:val="nil"/>
              <w:left w:val="single" w:sz="4" w:space="0" w:color="auto"/>
              <w:bottom w:val="nil"/>
              <w:right w:val="single" w:sz="6" w:space="0" w:color="auto"/>
            </w:tcBorders>
          </w:tcPr>
          <w:p w14:paraId="47615AF5" w14:textId="77777777" w:rsidR="00EE5860" w:rsidRPr="00441CD0" w:rsidRDefault="00EE5860" w:rsidP="00BB0E1F">
            <w:pPr>
              <w:pStyle w:val="TAC"/>
            </w:pPr>
          </w:p>
        </w:tc>
      </w:tr>
      <w:tr w:rsidR="00EE5860" w:rsidRPr="00441CD0" w14:paraId="3A5D0B4A" w14:textId="77777777" w:rsidTr="00BB0E1F">
        <w:trPr>
          <w:jc w:val="center"/>
        </w:trPr>
        <w:tc>
          <w:tcPr>
            <w:tcW w:w="151" w:type="dxa"/>
            <w:tcBorders>
              <w:top w:val="nil"/>
              <w:left w:val="single" w:sz="6" w:space="0" w:color="auto"/>
              <w:bottom w:val="nil"/>
              <w:right w:val="nil"/>
            </w:tcBorders>
          </w:tcPr>
          <w:p w14:paraId="6A5E93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5CA5D0"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251EC7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E8504B" w14:textId="77777777" w:rsidR="00EE5860" w:rsidRPr="00441CD0" w:rsidRDefault="00EE5860" w:rsidP="00BB0E1F">
            <w:pPr>
              <w:pStyle w:val="TAC"/>
            </w:pPr>
          </w:p>
        </w:tc>
      </w:tr>
      <w:tr w:rsidR="00EE5860" w:rsidRPr="00441CD0" w14:paraId="7BF09C70" w14:textId="77777777" w:rsidTr="00BB0E1F">
        <w:trPr>
          <w:jc w:val="center"/>
        </w:trPr>
        <w:tc>
          <w:tcPr>
            <w:tcW w:w="151" w:type="dxa"/>
            <w:tcBorders>
              <w:top w:val="nil"/>
              <w:left w:val="single" w:sz="6" w:space="0" w:color="auto"/>
              <w:bottom w:val="single" w:sz="4" w:space="0" w:color="auto"/>
              <w:right w:val="nil"/>
            </w:tcBorders>
          </w:tcPr>
          <w:p w14:paraId="1E86EFA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A47E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682F03C" w14:textId="77777777" w:rsidR="00EE5860" w:rsidRPr="00441CD0" w:rsidRDefault="00EE5860" w:rsidP="00BB0E1F">
            <w:pPr>
              <w:pStyle w:val="TAC"/>
              <w:rPr>
                <w:lang w:eastAsia="zh-CN"/>
              </w:rPr>
            </w:pPr>
            <w:r w:rsidRPr="00441CD0">
              <w:rPr>
                <w:lang w:eastAsia="zh-CN"/>
              </w:rPr>
              <w:t>Sequence Number</w:t>
            </w:r>
          </w:p>
        </w:tc>
        <w:tc>
          <w:tcPr>
            <w:tcW w:w="588" w:type="dxa"/>
            <w:tcBorders>
              <w:top w:val="nil"/>
              <w:left w:val="single" w:sz="4" w:space="0" w:color="auto"/>
              <w:bottom w:val="single" w:sz="4" w:space="0" w:color="auto"/>
              <w:right w:val="single" w:sz="6" w:space="0" w:color="auto"/>
            </w:tcBorders>
          </w:tcPr>
          <w:p w14:paraId="18472203" w14:textId="77777777" w:rsidR="00EE5860" w:rsidRPr="00441CD0" w:rsidRDefault="00EE5860" w:rsidP="00BB0E1F">
            <w:pPr>
              <w:pStyle w:val="TAC"/>
            </w:pPr>
          </w:p>
        </w:tc>
      </w:tr>
    </w:tbl>
    <w:p w14:paraId="58AE5C3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33</w:t>
      </w:r>
      <w:r w:rsidRPr="00441CD0">
        <w:rPr>
          <w:lang w:eastAsia="zh-CN"/>
        </w:rPr>
        <w:t>-</w:t>
      </w:r>
      <w:r w:rsidRPr="00441CD0">
        <w:rPr>
          <w:lang w:eastAsia="ja-JP"/>
        </w:rPr>
        <w:t>1</w:t>
      </w:r>
      <w:r w:rsidRPr="00441CD0">
        <w:t xml:space="preserve">: </w:t>
      </w:r>
      <w:r w:rsidRPr="00441CD0">
        <w:rPr>
          <w:lang w:eastAsia="ja-JP"/>
        </w:rPr>
        <w:t>Sequence Number</w:t>
      </w:r>
    </w:p>
    <w:p w14:paraId="34156B33" w14:textId="77777777" w:rsidR="00EE5860" w:rsidRPr="00441CD0" w:rsidRDefault="00EE5860" w:rsidP="00EE5860">
      <w:pPr>
        <w:pStyle w:val="Heading3"/>
      </w:pPr>
      <w:bookmarkStart w:id="5399" w:name="_Toc19717379"/>
      <w:bookmarkStart w:id="5400" w:name="_Toc27490880"/>
      <w:bookmarkStart w:id="5401" w:name="_Toc27557173"/>
      <w:bookmarkStart w:id="5402" w:name="_Toc27724090"/>
      <w:bookmarkStart w:id="5403" w:name="_Toc36031164"/>
      <w:bookmarkStart w:id="5404" w:name="_Toc36043084"/>
      <w:bookmarkStart w:id="5405" w:name="_Toc36814409"/>
      <w:bookmarkStart w:id="5406" w:name="_Toc44689267"/>
      <w:bookmarkStart w:id="5407" w:name="_Toc44924021"/>
      <w:bookmarkStart w:id="5408" w:name="_Toc51860991"/>
      <w:bookmarkStart w:id="5409" w:name="_Toc57930762"/>
      <w:bookmarkStart w:id="5410" w:name="_Toc57931392"/>
      <w:bookmarkStart w:id="5411" w:name="_Toc67499784"/>
      <w:r w:rsidRPr="00441CD0">
        <w:t>8.</w:t>
      </w:r>
      <w:r w:rsidRPr="00441CD0">
        <w:rPr>
          <w:lang w:val="en-US"/>
        </w:rPr>
        <w:t>2.34</w:t>
      </w:r>
      <w:r w:rsidRPr="00441CD0">
        <w:tab/>
        <w:t>Metric</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34BE519B" w14:textId="77777777" w:rsidR="00EE5860" w:rsidRPr="00441CD0" w:rsidRDefault="00EE5860" w:rsidP="00EE5860">
      <w:r w:rsidRPr="00441CD0">
        <w:t xml:space="preserve">The </w:t>
      </w:r>
      <w:r w:rsidRPr="00441CD0">
        <w:rPr>
          <w:lang w:val="en-US" w:eastAsia="zh-CN"/>
        </w:rPr>
        <w:t>Metric</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8.2.34-1</w:t>
      </w:r>
      <w:r w:rsidRPr="00441CD0">
        <w:rPr>
          <w:lang w:eastAsia="ja-JP"/>
        </w:rPr>
        <w:t xml:space="preserve">. </w:t>
      </w:r>
      <w:r w:rsidRPr="00441CD0">
        <w:t>It indicates a percentage and may take binary coded integer values from and including 0 up to and including 100. Other values shall be considered as 0.</w:t>
      </w:r>
    </w:p>
    <w:p w14:paraId="044D652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C686DEA" w14:textId="77777777" w:rsidTr="00BB0E1F">
        <w:trPr>
          <w:jc w:val="center"/>
        </w:trPr>
        <w:tc>
          <w:tcPr>
            <w:tcW w:w="151" w:type="dxa"/>
            <w:tcBorders>
              <w:top w:val="single" w:sz="6" w:space="0" w:color="auto"/>
              <w:left w:val="single" w:sz="6" w:space="0" w:color="auto"/>
              <w:bottom w:val="nil"/>
              <w:right w:val="nil"/>
            </w:tcBorders>
          </w:tcPr>
          <w:p w14:paraId="282D50D9"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34E9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16B45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5664DD" w14:textId="77777777" w:rsidR="00EE5860" w:rsidRPr="00441CD0" w:rsidRDefault="00EE5860" w:rsidP="00BB0E1F">
            <w:pPr>
              <w:pStyle w:val="TAC"/>
            </w:pPr>
          </w:p>
        </w:tc>
      </w:tr>
      <w:tr w:rsidR="00EE5860" w:rsidRPr="00441CD0" w14:paraId="03D7090E" w14:textId="77777777" w:rsidTr="00BB0E1F">
        <w:trPr>
          <w:jc w:val="center"/>
        </w:trPr>
        <w:tc>
          <w:tcPr>
            <w:tcW w:w="151" w:type="dxa"/>
            <w:tcBorders>
              <w:top w:val="nil"/>
              <w:left w:val="single" w:sz="6" w:space="0" w:color="auto"/>
              <w:bottom w:val="nil"/>
              <w:right w:val="nil"/>
            </w:tcBorders>
          </w:tcPr>
          <w:p w14:paraId="7D4D9F1E" w14:textId="77777777" w:rsidR="00EE5860" w:rsidRPr="00441CD0" w:rsidRDefault="00EE5860" w:rsidP="00BB0E1F">
            <w:pPr>
              <w:pStyle w:val="TAC"/>
            </w:pPr>
          </w:p>
        </w:tc>
        <w:tc>
          <w:tcPr>
            <w:tcW w:w="1104" w:type="dxa"/>
            <w:tcBorders>
              <w:top w:val="nil"/>
              <w:left w:val="nil"/>
              <w:bottom w:val="nil"/>
              <w:right w:val="nil"/>
            </w:tcBorders>
            <w:hideMark/>
          </w:tcPr>
          <w:p w14:paraId="25DE3E8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10B76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E58AA6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8E36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CC4AA6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CA8AF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840D85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AB8D3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8D474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F4EA8D" w14:textId="77777777" w:rsidR="00EE5860" w:rsidRPr="00441CD0" w:rsidRDefault="00EE5860" w:rsidP="00BB0E1F">
            <w:pPr>
              <w:pStyle w:val="TAC"/>
            </w:pPr>
          </w:p>
        </w:tc>
      </w:tr>
      <w:tr w:rsidR="00EE5860" w:rsidRPr="00441CD0" w14:paraId="0C4C37BE" w14:textId="77777777" w:rsidTr="00BB0E1F">
        <w:trPr>
          <w:jc w:val="center"/>
        </w:trPr>
        <w:tc>
          <w:tcPr>
            <w:tcW w:w="151" w:type="dxa"/>
            <w:tcBorders>
              <w:top w:val="nil"/>
              <w:left w:val="single" w:sz="6" w:space="0" w:color="auto"/>
              <w:bottom w:val="nil"/>
              <w:right w:val="nil"/>
            </w:tcBorders>
          </w:tcPr>
          <w:p w14:paraId="6B830B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683CF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2F6CD6E" w14:textId="77777777" w:rsidR="00EE5860" w:rsidRPr="00441CD0" w:rsidRDefault="00EE5860" w:rsidP="00BB0E1F">
            <w:pPr>
              <w:pStyle w:val="TAC"/>
            </w:pPr>
            <w:r w:rsidRPr="00441CD0">
              <w:t xml:space="preserve">Type = </w:t>
            </w:r>
            <w:r w:rsidRPr="00441CD0">
              <w:rPr>
                <w:lang w:val="sv-SE"/>
              </w:rPr>
              <w:t>53</w:t>
            </w:r>
            <w:r w:rsidRPr="00441CD0">
              <w:t xml:space="preserve"> (decimal)</w:t>
            </w:r>
          </w:p>
        </w:tc>
        <w:tc>
          <w:tcPr>
            <w:tcW w:w="588" w:type="dxa"/>
            <w:tcBorders>
              <w:top w:val="nil"/>
              <w:left w:val="single" w:sz="4" w:space="0" w:color="auto"/>
              <w:bottom w:val="nil"/>
              <w:right w:val="single" w:sz="6" w:space="0" w:color="auto"/>
            </w:tcBorders>
          </w:tcPr>
          <w:p w14:paraId="1133D3AC" w14:textId="77777777" w:rsidR="00EE5860" w:rsidRPr="00441CD0" w:rsidRDefault="00EE5860" w:rsidP="00BB0E1F">
            <w:pPr>
              <w:pStyle w:val="TAC"/>
            </w:pPr>
          </w:p>
        </w:tc>
      </w:tr>
      <w:tr w:rsidR="00EE5860" w:rsidRPr="00441CD0" w14:paraId="7EAE944D" w14:textId="77777777" w:rsidTr="00BB0E1F">
        <w:trPr>
          <w:jc w:val="center"/>
        </w:trPr>
        <w:tc>
          <w:tcPr>
            <w:tcW w:w="151" w:type="dxa"/>
            <w:tcBorders>
              <w:top w:val="nil"/>
              <w:left w:val="single" w:sz="6" w:space="0" w:color="auto"/>
              <w:bottom w:val="nil"/>
              <w:right w:val="nil"/>
            </w:tcBorders>
          </w:tcPr>
          <w:p w14:paraId="630327B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17CA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ACB4E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7DF1B5" w14:textId="77777777" w:rsidR="00EE5860" w:rsidRPr="00441CD0" w:rsidRDefault="00EE5860" w:rsidP="00BB0E1F">
            <w:pPr>
              <w:pStyle w:val="TAC"/>
            </w:pPr>
          </w:p>
        </w:tc>
      </w:tr>
      <w:tr w:rsidR="00EE5860" w:rsidRPr="00441CD0" w14:paraId="277C53CE" w14:textId="77777777" w:rsidTr="00BB0E1F">
        <w:trPr>
          <w:jc w:val="center"/>
        </w:trPr>
        <w:tc>
          <w:tcPr>
            <w:tcW w:w="151" w:type="dxa"/>
            <w:tcBorders>
              <w:top w:val="nil"/>
              <w:left w:val="single" w:sz="6" w:space="0" w:color="auto"/>
              <w:bottom w:val="single" w:sz="4" w:space="0" w:color="auto"/>
              <w:right w:val="nil"/>
            </w:tcBorders>
          </w:tcPr>
          <w:p w14:paraId="0A7C4F3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DF8244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1394D18D" w14:textId="77777777" w:rsidR="00EE5860" w:rsidRPr="00441CD0" w:rsidRDefault="00EE5860" w:rsidP="00BB0E1F">
            <w:pPr>
              <w:pStyle w:val="TAC"/>
              <w:rPr>
                <w:lang w:eastAsia="zh-CN"/>
              </w:rPr>
            </w:pPr>
            <w:r w:rsidRPr="00441CD0">
              <w:t>Metric</w:t>
            </w:r>
          </w:p>
        </w:tc>
        <w:tc>
          <w:tcPr>
            <w:tcW w:w="588" w:type="dxa"/>
            <w:tcBorders>
              <w:top w:val="nil"/>
              <w:left w:val="single" w:sz="4" w:space="0" w:color="auto"/>
              <w:bottom w:val="single" w:sz="4" w:space="0" w:color="auto"/>
              <w:right w:val="single" w:sz="6" w:space="0" w:color="auto"/>
            </w:tcBorders>
          </w:tcPr>
          <w:p w14:paraId="4F37B735" w14:textId="77777777" w:rsidR="00EE5860" w:rsidRPr="00441CD0" w:rsidRDefault="00EE5860" w:rsidP="00BB0E1F">
            <w:pPr>
              <w:pStyle w:val="TAC"/>
            </w:pPr>
          </w:p>
        </w:tc>
      </w:tr>
    </w:tbl>
    <w:p w14:paraId="67A7E0B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34</w:t>
      </w:r>
      <w:r w:rsidRPr="00441CD0">
        <w:rPr>
          <w:lang w:eastAsia="zh-CN"/>
        </w:rPr>
        <w:t>-</w:t>
      </w:r>
      <w:r w:rsidRPr="00441CD0">
        <w:rPr>
          <w:lang w:eastAsia="ja-JP"/>
        </w:rPr>
        <w:t>1</w:t>
      </w:r>
      <w:r w:rsidRPr="00441CD0">
        <w:t xml:space="preserve">: </w:t>
      </w:r>
      <w:r w:rsidRPr="00441CD0">
        <w:rPr>
          <w:lang w:eastAsia="ja-JP"/>
        </w:rPr>
        <w:t>Metric</w:t>
      </w:r>
    </w:p>
    <w:p w14:paraId="2E64FFB6" w14:textId="77777777" w:rsidR="00EE5860" w:rsidRPr="00441CD0" w:rsidRDefault="00EE5860" w:rsidP="00EE5860">
      <w:pPr>
        <w:pStyle w:val="Heading3"/>
      </w:pPr>
      <w:bookmarkStart w:id="5412" w:name="_Toc19717380"/>
      <w:bookmarkStart w:id="5413" w:name="_Toc27490881"/>
      <w:bookmarkStart w:id="5414" w:name="_Toc27557174"/>
      <w:bookmarkStart w:id="5415" w:name="_Toc27724091"/>
      <w:bookmarkStart w:id="5416" w:name="_Toc36031165"/>
      <w:bookmarkStart w:id="5417" w:name="_Toc36043085"/>
      <w:bookmarkStart w:id="5418" w:name="_Toc36814410"/>
      <w:bookmarkStart w:id="5419" w:name="_Toc44689268"/>
      <w:bookmarkStart w:id="5420" w:name="_Toc44924022"/>
      <w:bookmarkStart w:id="5421" w:name="_Toc51860992"/>
      <w:bookmarkStart w:id="5422" w:name="_Toc57930763"/>
      <w:bookmarkStart w:id="5423" w:name="_Toc57931393"/>
      <w:bookmarkStart w:id="5424" w:name="_Toc67499785"/>
      <w:r w:rsidRPr="00441CD0">
        <w:lastRenderedPageBreak/>
        <w:t>8.</w:t>
      </w:r>
      <w:r w:rsidRPr="00441CD0">
        <w:rPr>
          <w:lang w:val="en-US"/>
        </w:rPr>
        <w:t>2.35</w:t>
      </w:r>
      <w:r w:rsidRPr="00441CD0">
        <w:tab/>
        <w:t>Timer</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73B2AF2C" w14:textId="77777777" w:rsidR="00EE5860" w:rsidRPr="00441CD0" w:rsidRDefault="00EE5860" w:rsidP="00EE5860">
      <w:pPr>
        <w:rPr>
          <w:lang w:eastAsia="ja-JP"/>
        </w:rPr>
      </w:pPr>
      <w:r w:rsidRPr="00441CD0">
        <w:rPr>
          <w:lang w:eastAsia="ja-JP"/>
        </w:rPr>
        <w:t xml:space="preserve">The purpose of the Timer IE is to specify specific timer values. </w:t>
      </w:r>
      <w:r w:rsidRPr="00441CD0">
        <w:t xml:space="preserve">The </w:t>
      </w:r>
      <w:r w:rsidRPr="00441CD0">
        <w:rPr>
          <w:lang w:val="en-US" w:eastAsia="zh-CN"/>
        </w:rPr>
        <w:t>Timer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8.2.35-1</w:t>
      </w:r>
      <w:r w:rsidRPr="00441CD0">
        <w:rPr>
          <w:lang w:eastAsia="ja-JP"/>
        </w:rPr>
        <w:t xml:space="preserve"> and table 8.2.35.1.</w:t>
      </w:r>
    </w:p>
    <w:p w14:paraId="28F724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BD3A822" w14:textId="77777777" w:rsidTr="00BB0E1F">
        <w:trPr>
          <w:jc w:val="center"/>
        </w:trPr>
        <w:tc>
          <w:tcPr>
            <w:tcW w:w="151" w:type="dxa"/>
            <w:tcBorders>
              <w:top w:val="single" w:sz="6" w:space="0" w:color="auto"/>
              <w:left w:val="single" w:sz="6" w:space="0" w:color="auto"/>
              <w:bottom w:val="nil"/>
              <w:right w:val="nil"/>
            </w:tcBorders>
          </w:tcPr>
          <w:p w14:paraId="2C4C4D41" w14:textId="77777777" w:rsidR="00EE5860" w:rsidRPr="00441CD0" w:rsidRDefault="00EE5860" w:rsidP="00BB0E1F">
            <w:pPr>
              <w:pStyle w:val="TAC"/>
            </w:pPr>
          </w:p>
        </w:tc>
        <w:tc>
          <w:tcPr>
            <w:tcW w:w="1104" w:type="dxa"/>
            <w:tcBorders>
              <w:top w:val="single" w:sz="6" w:space="0" w:color="auto"/>
              <w:left w:val="nil"/>
              <w:bottom w:val="nil"/>
              <w:right w:val="nil"/>
            </w:tcBorders>
          </w:tcPr>
          <w:p w14:paraId="063C7C9A"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5984C6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5AFFEED" w14:textId="77777777" w:rsidR="00EE5860" w:rsidRPr="00441CD0" w:rsidRDefault="00EE5860" w:rsidP="00BB0E1F">
            <w:pPr>
              <w:pStyle w:val="TAC"/>
            </w:pPr>
          </w:p>
        </w:tc>
      </w:tr>
      <w:tr w:rsidR="00EE5860" w:rsidRPr="00441CD0" w14:paraId="2E300A7D" w14:textId="77777777" w:rsidTr="00BB0E1F">
        <w:trPr>
          <w:jc w:val="center"/>
        </w:trPr>
        <w:tc>
          <w:tcPr>
            <w:tcW w:w="151" w:type="dxa"/>
            <w:tcBorders>
              <w:top w:val="nil"/>
              <w:left w:val="single" w:sz="6" w:space="0" w:color="auto"/>
              <w:bottom w:val="nil"/>
              <w:right w:val="nil"/>
            </w:tcBorders>
          </w:tcPr>
          <w:p w14:paraId="61E5F89E" w14:textId="77777777" w:rsidR="00EE5860" w:rsidRPr="00441CD0" w:rsidRDefault="00EE5860" w:rsidP="00BB0E1F">
            <w:pPr>
              <w:pStyle w:val="TAC"/>
            </w:pPr>
          </w:p>
        </w:tc>
        <w:tc>
          <w:tcPr>
            <w:tcW w:w="1104" w:type="dxa"/>
            <w:tcBorders>
              <w:top w:val="nil"/>
              <w:left w:val="nil"/>
              <w:bottom w:val="nil"/>
              <w:right w:val="nil"/>
            </w:tcBorders>
            <w:hideMark/>
          </w:tcPr>
          <w:p w14:paraId="4E7F9E3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0E47AA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41D24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02D9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0EB1354"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055183C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39B16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75882A7"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9993BA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9145D0" w14:textId="77777777" w:rsidR="00EE5860" w:rsidRPr="00441CD0" w:rsidRDefault="00EE5860" w:rsidP="00BB0E1F">
            <w:pPr>
              <w:pStyle w:val="TAC"/>
            </w:pPr>
          </w:p>
        </w:tc>
      </w:tr>
      <w:tr w:rsidR="00EE5860" w:rsidRPr="00441CD0" w14:paraId="59D2C83C" w14:textId="77777777" w:rsidTr="00BB0E1F">
        <w:trPr>
          <w:jc w:val="center"/>
        </w:trPr>
        <w:tc>
          <w:tcPr>
            <w:tcW w:w="151" w:type="dxa"/>
            <w:tcBorders>
              <w:top w:val="nil"/>
              <w:left w:val="single" w:sz="6" w:space="0" w:color="auto"/>
              <w:bottom w:val="nil"/>
              <w:right w:val="nil"/>
            </w:tcBorders>
          </w:tcPr>
          <w:p w14:paraId="040F33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3D6A2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D1D5360" w14:textId="77777777" w:rsidR="00EE5860" w:rsidRPr="00441CD0" w:rsidRDefault="00EE5860" w:rsidP="00BB0E1F">
            <w:pPr>
              <w:pStyle w:val="TAC"/>
            </w:pPr>
            <w:r w:rsidRPr="00441CD0">
              <w:t xml:space="preserve">Type = </w:t>
            </w:r>
            <w:r w:rsidRPr="00441CD0">
              <w:rPr>
                <w:lang w:val="de-DE"/>
              </w:rPr>
              <w:t>55</w:t>
            </w:r>
            <w:r w:rsidRPr="00441CD0">
              <w:t xml:space="preserve"> (decimal)</w:t>
            </w:r>
          </w:p>
        </w:tc>
        <w:tc>
          <w:tcPr>
            <w:tcW w:w="588" w:type="dxa"/>
            <w:tcBorders>
              <w:top w:val="nil"/>
              <w:left w:val="single" w:sz="4" w:space="0" w:color="auto"/>
              <w:bottom w:val="nil"/>
              <w:right w:val="single" w:sz="6" w:space="0" w:color="auto"/>
            </w:tcBorders>
          </w:tcPr>
          <w:p w14:paraId="3914461E" w14:textId="77777777" w:rsidR="00EE5860" w:rsidRPr="00441CD0" w:rsidRDefault="00EE5860" w:rsidP="00BB0E1F">
            <w:pPr>
              <w:pStyle w:val="TAC"/>
            </w:pPr>
          </w:p>
        </w:tc>
      </w:tr>
      <w:tr w:rsidR="00EE5860" w:rsidRPr="00441CD0" w14:paraId="08E3F81C" w14:textId="77777777" w:rsidTr="00BB0E1F">
        <w:trPr>
          <w:jc w:val="center"/>
        </w:trPr>
        <w:tc>
          <w:tcPr>
            <w:tcW w:w="151" w:type="dxa"/>
            <w:tcBorders>
              <w:top w:val="nil"/>
              <w:left w:val="single" w:sz="6" w:space="0" w:color="auto"/>
              <w:bottom w:val="nil"/>
              <w:right w:val="nil"/>
            </w:tcBorders>
          </w:tcPr>
          <w:p w14:paraId="06588F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8F6616"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2E4C095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360F6D61" w14:textId="77777777" w:rsidR="00EE5860" w:rsidRPr="00441CD0" w:rsidRDefault="00EE5860" w:rsidP="00BB0E1F">
            <w:pPr>
              <w:pStyle w:val="TAC"/>
            </w:pPr>
          </w:p>
        </w:tc>
      </w:tr>
      <w:tr w:rsidR="00EE5860" w:rsidRPr="00441CD0" w14:paraId="31FF1E03" w14:textId="77777777" w:rsidTr="00BB0E1F">
        <w:trPr>
          <w:jc w:val="center"/>
        </w:trPr>
        <w:tc>
          <w:tcPr>
            <w:tcW w:w="151" w:type="dxa"/>
            <w:tcBorders>
              <w:top w:val="nil"/>
              <w:left w:val="single" w:sz="6" w:space="0" w:color="auto"/>
              <w:bottom w:val="nil"/>
              <w:right w:val="nil"/>
            </w:tcBorders>
          </w:tcPr>
          <w:p w14:paraId="2CB203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48505F"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25402D3F"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2A149079"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nil"/>
              <w:right w:val="single" w:sz="6" w:space="0" w:color="auto"/>
            </w:tcBorders>
          </w:tcPr>
          <w:p w14:paraId="71F7297A" w14:textId="77777777" w:rsidR="00EE5860" w:rsidRPr="00441CD0" w:rsidRDefault="00EE5860" w:rsidP="00BB0E1F">
            <w:pPr>
              <w:pStyle w:val="TAC"/>
            </w:pPr>
          </w:p>
        </w:tc>
      </w:tr>
      <w:tr w:rsidR="00EE5860" w:rsidRPr="00441CD0" w14:paraId="786B686C" w14:textId="77777777" w:rsidTr="00BB0E1F">
        <w:trPr>
          <w:jc w:val="center"/>
        </w:trPr>
        <w:tc>
          <w:tcPr>
            <w:tcW w:w="151" w:type="dxa"/>
            <w:tcBorders>
              <w:top w:val="nil"/>
              <w:left w:val="single" w:sz="6" w:space="0" w:color="auto"/>
              <w:bottom w:val="single" w:sz="4" w:space="0" w:color="auto"/>
              <w:right w:val="nil"/>
            </w:tcBorders>
          </w:tcPr>
          <w:p w14:paraId="232F3A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5D599B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E76F53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4AB3DB7" w14:textId="77777777" w:rsidR="00EE5860" w:rsidRPr="00441CD0" w:rsidRDefault="00EE5860" w:rsidP="00BB0E1F">
            <w:pPr>
              <w:pStyle w:val="TAC"/>
            </w:pPr>
          </w:p>
        </w:tc>
      </w:tr>
    </w:tbl>
    <w:p w14:paraId="4B91FA5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2.35-</w:t>
      </w:r>
      <w:r w:rsidRPr="00441CD0">
        <w:rPr>
          <w:lang w:eastAsia="ja-JP"/>
        </w:rPr>
        <w:t>1</w:t>
      </w:r>
      <w:r w:rsidRPr="00441CD0">
        <w:t xml:space="preserve">: </w:t>
      </w:r>
      <w:r w:rsidRPr="00441CD0">
        <w:rPr>
          <w:lang w:eastAsia="ja-JP"/>
        </w:rPr>
        <w:t>Timer</w:t>
      </w:r>
    </w:p>
    <w:p w14:paraId="3A3E7077" w14:textId="77777777" w:rsidR="00EE5860" w:rsidRPr="00441CD0" w:rsidRDefault="00EE5860" w:rsidP="00EE5860">
      <w:pPr>
        <w:pStyle w:val="TH"/>
        <w:rPr>
          <w:lang w:val="en-US"/>
        </w:rPr>
      </w:pPr>
      <w:r w:rsidRPr="00441CD0">
        <w:rPr>
          <w:lang w:val="en-US"/>
        </w:rPr>
        <w:t>Table 8.2.35.1: Timer</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793E3540"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086D654B" w14:textId="77777777" w:rsidR="00EE5860" w:rsidRPr="00441CD0" w:rsidRDefault="00EE5860" w:rsidP="00BB0E1F">
            <w:pPr>
              <w:pStyle w:val="TAL"/>
              <w:rPr>
                <w:lang w:val="x-none"/>
              </w:rPr>
            </w:pPr>
            <w:r w:rsidRPr="00441CD0">
              <w:t>Timer value</w:t>
            </w:r>
          </w:p>
          <w:p w14:paraId="67D39C7A" w14:textId="77777777" w:rsidR="00EE5860" w:rsidRPr="00441CD0" w:rsidRDefault="00EE5860" w:rsidP="00BB0E1F">
            <w:pPr>
              <w:pStyle w:val="TAL"/>
            </w:pPr>
            <w:r w:rsidRPr="00441CD0">
              <w:t>Bits 5 to 1 represent the binary coded timer value.</w:t>
            </w:r>
          </w:p>
          <w:p w14:paraId="3C26D0EF" w14:textId="77777777" w:rsidR="00EE5860" w:rsidRPr="00441CD0" w:rsidRDefault="00EE5860" w:rsidP="00BB0E1F">
            <w:pPr>
              <w:pStyle w:val="TAL"/>
            </w:pPr>
          </w:p>
          <w:p w14:paraId="382A27C8" w14:textId="77777777" w:rsidR="00EE5860" w:rsidRPr="00441CD0" w:rsidRDefault="00EE5860" w:rsidP="00BB0E1F">
            <w:pPr>
              <w:pStyle w:val="TAL"/>
            </w:pPr>
            <w:r w:rsidRPr="00441CD0">
              <w:t>Timer unit</w:t>
            </w:r>
          </w:p>
          <w:p w14:paraId="4444FE05" w14:textId="77777777" w:rsidR="00EE5860" w:rsidRPr="00441CD0" w:rsidRDefault="00EE5860" w:rsidP="00BB0E1F">
            <w:pPr>
              <w:pStyle w:val="TAL"/>
            </w:pPr>
            <w:r w:rsidRPr="00441CD0">
              <w:t>Bits 6 to 8 defines the timer value unit for the timer as follows:</w:t>
            </w:r>
          </w:p>
          <w:p w14:paraId="25D1E1E8" w14:textId="77777777" w:rsidR="00EE5860" w:rsidRPr="00441CD0" w:rsidRDefault="00EE5860" w:rsidP="00BB0E1F">
            <w:pPr>
              <w:pStyle w:val="TAL"/>
            </w:pPr>
            <w:r w:rsidRPr="00441CD0">
              <w:t>Bits</w:t>
            </w:r>
          </w:p>
          <w:p w14:paraId="7FD43DD2" w14:textId="77777777" w:rsidR="00EE5860" w:rsidRPr="00441CD0" w:rsidRDefault="00EE5860" w:rsidP="00BB0E1F">
            <w:pPr>
              <w:pStyle w:val="TAL"/>
              <w:rPr>
                <w:b/>
              </w:rPr>
            </w:pPr>
            <w:r w:rsidRPr="00441CD0">
              <w:rPr>
                <w:b/>
              </w:rPr>
              <w:t>8 7 6</w:t>
            </w:r>
          </w:p>
          <w:p w14:paraId="0C549881" w14:textId="77777777" w:rsidR="00EE5860" w:rsidRPr="00441CD0" w:rsidRDefault="00EE5860" w:rsidP="00BB0E1F">
            <w:pPr>
              <w:pStyle w:val="TAL"/>
            </w:pPr>
            <w:r w:rsidRPr="00441CD0">
              <w:t>0 0 0  value is incremented in multiples of 2 seconds</w:t>
            </w:r>
          </w:p>
          <w:p w14:paraId="246B400B" w14:textId="77777777" w:rsidR="00EE5860" w:rsidRPr="00441CD0" w:rsidRDefault="00EE5860" w:rsidP="00BB0E1F">
            <w:pPr>
              <w:pStyle w:val="TAL"/>
            </w:pPr>
            <w:r w:rsidRPr="00441CD0">
              <w:t>0 0 1  value is incremented in multiples of 1 minute</w:t>
            </w:r>
          </w:p>
          <w:p w14:paraId="41849BCB" w14:textId="77777777" w:rsidR="00EE5860" w:rsidRPr="00441CD0" w:rsidRDefault="00EE5860" w:rsidP="00BB0E1F">
            <w:pPr>
              <w:pStyle w:val="TAL"/>
            </w:pPr>
            <w:r w:rsidRPr="00441CD0">
              <w:t>0 1 0  value is incremented in multiples of 10 minutes</w:t>
            </w:r>
          </w:p>
          <w:p w14:paraId="1759A49F" w14:textId="77777777" w:rsidR="00EE5860" w:rsidRPr="00441CD0" w:rsidRDefault="00EE5860" w:rsidP="00BB0E1F">
            <w:pPr>
              <w:pStyle w:val="TAL"/>
            </w:pPr>
            <w:r w:rsidRPr="00441CD0">
              <w:t>0 1 1  value is incremented in multiples of 1 hour</w:t>
            </w:r>
          </w:p>
          <w:p w14:paraId="650D347D" w14:textId="77777777" w:rsidR="00EE5860" w:rsidRPr="00441CD0" w:rsidRDefault="00EE5860" w:rsidP="00BB0E1F">
            <w:pPr>
              <w:pStyle w:val="TAL"/>
            </w:pPr>
            <w:r w:rsidRPr="00441CD0">
              <w:t>1 0 0  value is incremented in multiples of 10 hours</w:t>
            </w:r>
          </w:p>
          <w:p w14:paraId="46A37940" w14:textId="77777777" w:rsidR="00EE5860" w:rsidRPr="00441CD0" w:rsidRDefault="00EE5860" w:rsidP="00BB0E1F">
            <w:pPr>
              <w:pStyle w:val="TAL"/>
            </w:pPr>
            <w:r w:rsidRPr="00441CD0">
              <w:t>1 1 1  value indicates that the timer is infinite</w:t>
            </w:r>
          </w:p>
          <w:p w14:paraId="086F5DED" w14:textId="77777777" w:rsidR="00EE5860" w:rsidRPr="00441CD0" w:rsidRDefault="00EE5860" w:rsidP="00BB0E1F">
            <w:pPr>
              <w:pStyle w:val="TAL"/>
            </w:pPr>
          </w:p>
          <w:p w14:paraId="33730020" w14:textId="77777777" w:rsidR="00EE5860" w:rsidRPr="00441CD0" w:rsidRDefault="00EE5860" w:rsidP="00BB0E1F">
            <w:pPr>
              <w:pStyle w:val="TAL"/>
            </w:pPr>
            <w:r w:rsidRPr="00441CD0">
              <w:t>Other values shall be interpreted as multiples of 1 minute in this version of the protocol.</w:t>
            </w:r>
          </w:p>
          <w:p w14:paraId="5DD899D9" w14:textId="77777777" w:rsidR="00EE5860" w:rsidRPr="00441CD0" w:rsidRDefault="00EE5860" w:rsidP="00BB0E1F">
            <w:pPr>
              <w:pStyle w:val="TAL"/>
            </w:pPr>
          </w:p>
          <w:p w14:paraId="59930BF2"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628DDF7E" w14:textId="77777777" w:rsidR="00EE5860" w:rsidRPr="00441CD0" w:rsidRDefault="00EE5860" w:rsidP="00EE5860"/>
    <w:p w14:paraId="77C3DFBA" w14:textId="77777777" w:rsidR="00EE5860" w:rsidRPr="00441CD0" w:rsidRDefault="00EE5860" w:rsidP="00EE5860">
      <w:pPr>
        <w:pStyle w:val="Heading3"/>
      </w:pPr>
      <w:bookmarkStart w:id="5425" w:name="_Toc19717381"/>
      <w:bookmarkStart w:id="5426" w:name="_Toc27490882"/>
      <w:bookmarkStart w:id="5427" w:name="_Toc27557175"/>
      <w:bookmarkStart w:id="5428" w:name="_Toc27724092"/>
      <w:bookmarkStart w:id="5429" w:name="_Toc36031166"/>
      <w:bookmarkStart w:id="5430" w:name="_Toc36043086"/>
      <w:bookmarkStart w:id="5431" w:name="_Toc36814411"/>
      <w:bookmarkStart w:id="5432" w:name="_Toc44689269"/>
      <w:bookmarkStart w:id="5433" w:name="_Toc44924023"/>
      <w:bookmarkStart w:id="5434" w:name="_Toc51860993"/>
      <w:bookmarkStart w:id="5435" w:name="_Toc57930764"/>
      <w:bookmarkStart w:id="5436" w:name="_Toc57931394"/>
      <w:bookmarkStart w:id="5437" w:name="_Toc67499786"/>
      <w:r w:rsidRPr="00441CD0">
        <w:t>8.</w:t>
      </w:r>
      <w:r w:rsidRPr="00441CD0">
        <w:rPr>
          <w:lang w:val="en-US"/>
        </w:rPr>
        <w:t>2.36</w:t>
      </w:r>
      <w:r w:rsidRPr="00441CD0">
        <w:tab/>
        <w:t>Packet Detection Rule ID (PDR ID)</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306AE58C" w14:textId="77777777" w:rsidR="00EE5860" w:rsidRPr="00441CD0" w:rsidRDefault="00EE5860" w:rsidP="00EE5860">
      <w:pPr>
        <w:rPr>
          <w:lang w:eastAsia="zh-CN"/>
        </w:rPr>
      </w:pPr>
      <w:r w:rsidRPr="00441CD0">
        <w:t xml:space="preserve">The </w:t>
      </w:r>
      <w:r w:rsidRPr="00441CD0">
        <w:rPr>
          <w:lang w:val="en-US" w:eastAsia="zh-CN"/>
        </w:rPr>
        <w:t>PDR ID</w:t>
      </w:r>
      <w:r w:rsidRPr="00441CD0">
        <w:rPr>
          <w:lang w:eastAsia="ja-JP"/>
        </w:rPr>
        <w:t xml:space="preserve"> IE </w:t>
      </w:r>
      <w:r w:rsidRPr="00441CD0">
        <w:rPr>
          <w:rFonts w:eastAsia="Batang"/>
          <w:lang w:eastAsia="ko-KR"/>
        </w:rPr>
        <w:t>is coded as depicted in Figure 8.2.36-1</w:t>
      </w:r>
      <w:r w:rsidRPr="00441CD0">
        <w:rPr>
          <w:lang w:eastAsia="zh-CN"/>
        </w:rPr>
        <w:t>.</w:t>
      </w:r>
    </w:p>
    <w:p w14:paraId="0FF4F2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0"/>
        <w:gridCol w:w="589"/>
        <w:gridCol w:w="589"/>
        <w:gridCol w:w="589"/>
        <w:gridCol w:w="595"/>
        <w:gridCol w:w="582"/>
      </w:tblGrid>
      <w:tr w:rsidR="00EE5860" w:rsidRPr="00441CD0" w14:paraId="2161D34C" w14:textId="77777777" w:rsidTr="00BB0E1F">
        <w:trPr>
          <w:jc w:val="center"/>
        </w:trPr>
        <w:tc>
          <w:tcPr>
            <w:tcW w:w="151" w:type="dxa"/>
            <w:tcBorders>
              <w:top w:val="single" w:sz="6" w:space="0" w:color="auto"/>
              <w:left w:val="single" w:sz="6" w:space="0" w:color="auto"/>
              <w:bottom w:val="nil"/>
              <w:right w:val="nil"/>
            </w:tcBorders>
          </w:tcPr>
          <w:p w14:paraId="4314164A" w14:textId="77777777" w:rsidR="00EE5860" w:rsidRPr="00441CD0" w:rsidRDefault="00EE5860" w:rsidP="00BB0E1F">
            <w:pPr>
              <w:pStyle w:val="TAC"/>
            </w:pPr>
          </w:p>
        </w:tc>
        <w:tc>
          <w:tcPr>
            <w:tcW w:w="1104" w:type="dxa"/>
            <w:tcBorders>
              <w:top w:val="single" w:sz="6" w:space="0" w:color="auto"/>
              <w:left w:val="nil"/>
              <w:bottom w:val="nil"/>
              <w:right w:val="nil"/>
            </w:tcBorders>
          </w:tcPr>
          <w:p w14:paraId="74A7F0F7" w14:textId="77777777" w:rsidR="00EE5860" w:rsidRPr="00441CD0" w:rsidRDefault="00EE5860" w:rsidP="00BB0E1F">
            <w:pPr>
              <w:pStyle w:val="TAH"/>
            </w:pPr>
          </w:p>
        </w:tc>
        <w:tc>
          <w:tcPr>
            <w:tcW w:w="4719" w:type="dxa"/>
            <w:gridSpan w:val="8"/>
            <w:tcBorders>
              <w:top w:val="single" w:sz="6" w:space="0" w:color="auto"/>
              <w:left w:val="nil"/>
              <w:bottom w:val="nil"/>
              <w:right w:val="nil"/>
            </w:tcBorders>
            <w:hideMark/>
          </w:tcPr>
          <w:p w14:paraId="69D43CFF" w14:textId="77777777" w:rsidR="00EE5860" w:rsidRPr="00441CD0" w:rsidRDefault="00EE5860" w:rsidP="00BB0E1F">
            <w:pPr>
              <w:pStyle w:val="TAH"/>
            </w:pPr>
            <w:r w:rsidRPr="00441CD0">
              <w:t>Bits</w:t>
            </w:r>
          </w:p>
        </w:tc>
        <w:tc>
          <w:tcPr>
            <w:tcW w:w="582" w:type="dxa"/>
            <w:tcBorders>
              <w:top w:val="single" w:sz="6" w:space="0" w:color="auto"/>
              <w:left w:val="nil"/>
              <w:bottom w:val="nil"/>
              <w:right w:val="single" w:sz="6" w:space="0" w:color="auto"/>
            </w:tcBorders>
          </w:tcPr>
          <w:p w14:paraId="0E34F9DA" w14:textId="77777777" w:rsidR="00EE5860" w:rsidRPr="00441CD0" w:rsidRDefault="00EE5860" w:rsidP="00BB0E1F">
            <w:pPr>
              <w:pStyle w:val="TAC"/>
            </w:pPr>
          </w:p>
        </w:tc>
      </w:tr>
      <w:tr w:rsidR="00EE5860" w:rsidRPr="00441CD0" w14:paraId="6AB5164D" w14:textId="77777777" w:rsidTr="00BB0E1F">
        <w:trPr>
          <w:jc w:val="center"/>
        </w:trPr>
        <w:tc>
          <w:tcPr>
            <w:tcW w:w="151" w:type="dxa"/>
            <w:tcBorders>
              <w:top w:val="nil"/>
              <w:left w:val="single" w:sz="6" w:space="0" w:color="auto"/>
              <w:bottom w:val="nil"/>
              <w:right w:val="nil"/>
            </w:tcBorders>
          </w:tcPr>
          <w:p w14:paraId="40F3DFCE" w14:textId="77777777" w:rsidR="00EE5860" w:rsidRPr="00441CD0" w:rsidRDefault="00EE5860" w:rsidP="00BB0E1F">
            <w:pPr>
              <w:pStyle w:val="TAC"/>
            </w:pPr>
          </w:p>
        </w:tc>
        <w:tc>
          <w:tcPr>
            <w:tcW w:w="1104" w:type="dxa"/>
            <w:tcBorders>
              <w:top w:val="nil"/>
              <w:left w:val="nil"/>
              <w:bottom w:val="nil"/>
              <w:right w:val="nil"/>
            </w:tcBorders>
            <w:hideMark/>
          </w:tcPr>
          <w:p w14:paraId="66DDA977"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60BB2CF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B81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D47ECB5" w14:textId="77777777" w:rsidR="00EE5860" w:rsidRPr="00441CD0" w:rsidRDefault="00EE5860" w:rsidP="00BB0E1F">
            <w:pPr>
              <w:pStyle w:val="TAH"/>
            </w:pPr>
            <w:r w:rsidRPr="00441CD0">
              <w:t>6</w:t>
            </w:r>
          </w:p>
        </w:tc>
        <w:tc>
          <w:tcPr>
            <w:tcW w:w="590" w:type="dxa"/>
            <w:tcBorders>
              <w:top w:val="nil"/>
              <w:left w:val="nil"/>
              <w:bottom w:val="single" w:sz="4" w:space="0" w:color="auto"/>
              <w:right w:val="nil"/>
            </w:tcBorders>
            <w:hideMark/>
          </w:tcPr>
          <w:p w14:paraId="0B50B3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FA3DE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25869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2A9D14A" w14:textId="77777777" w:rsidR="00EE5860" w:rsidRPr="00441CD0" w:rsidRDefault="00EE5860" w:rsidP="00BB0E1F">
            <w:pPr>
              <w:pStyle w:val="TAH"/>
            </w:pPr>
            <w:r w:rsidRPr="00441CD0">
              <w:t>2</w:t>
            </w:r>
          </w:p>
        </w:tc>
        <w:tc>
          <w:tcPr>
            <w:tcW w:w="595" w:type="dxa"/>
            <w:tcBorders>
              <w:top w:val="nil"/>
              <w:left w:val="nil"/>
              <w:bottom w:val="single" w:sz="4" w:space="0" w:color="auto"/>
              <w:right w:val="nil"/>
            </w:tcBorders>
            <w:hideMark/>
          </w:tcPr>
          <w:p w14:paraId="47CEA35A" w14:textId="77777777" w:rsidR="00EE5860" w:rsidRPr="00441CD0" w:rsidRDefault="00EE5860" w:rsidP="00BB0E1F">
            <w:pPr>
              <w:pStyle w:val="TAH"/>
            </w:pPr>
            <w:r w:rsidRPr="00441CD0">
              <w:t>1</w:t>
            </w:r>
          </w:p>
        </w:tc>
        <w:tc>
          <w:tcPr>
            <w:tcW w:w="582" w:type="dxa"/>
            <w:tcBorders>
              <w:top w:val="nil"/>
              <w:left w:val="nil"/>
              <w:bottom w:val="nil"/>
              <w:right w:val="single" w:sz="6" w:space="0" w:color="auto"/>
            </w:tcBorders>
          </w:tcPr>
          <w:p w14:paraId="5D5D98A0" w14:textId="77777777" w:rsidR="00EE5860" w:rsidRPr="00441CD0" w:rsidRDefault="00EE5860" w:rsidP="00BB0E1F">
            <w:pPr>
              <w:pStyle w:val="TAC"/>
            </w:pPr>
          </w:p>
        </w:tc>
      </w:tr>
      <w:tr w:rsidR="00EE5860" w:rsidRPr="00441CD0" w14:paraId="7BC93D80" w14:textId="77777777" w:rsidTr="00BB0E1F">
        <w:trPr>
          <w:jc w:val="center"/>
        </w:trPr>
        <w:tc>
          <w:tcPr>
            <w:tcW w:w="151" w:type="dxa"/>
            <w:tcBorders>
              <w:top w:val="nil"/>
              <w:left w:val="single" w:sz="6" w:space="0" w:color="auto"/>
              <w:bottom w:val="nil"/>
              <w:right w:val="nil"/>
            </w:tcBorders>
          </w:tcPr>
          <w:p w14:paraId="40258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0E61B7" w14:textId="77777777" w:rsidR="00EE5860" w:rsidRPr="00441CD0" w:rsidRDefault="00EE5860" w:rsidP="00BB0E1F">
            <w:pPr>
              <w:pStyle w:val="TAC"/>
            </w:pPr>
            <w:r w:rsidRPr="00441CD0">
              <w:t>1 to 2</w:t>
            </w:r>
          </w:p>
        </w:tc>
        <w:tc>
          <w:tcPr>
            <w:tcW w:w="4719" w:type="dxa"/>
            <w:gridSpan w:val="8"/>
            <w:tcBorders>
              <w:top w:val="single" w:sz="4" w:space="0" w:color="auto"/>
              <w:left w:val="single" w:sz="4" w:space="0" w:color="auto"/>
              <w:bottom w:val="single" w:sz="4" w:space="0" w:color="auto"/>
              <w:right w:val="single" w:sz="4" w:space="0" w:color="auto"/>
            </w:tcBorders>
            <w:hideMark/>
          </w:tcPr>
          <w:p w14:paraId="14C7AB69" w14:textId="77777777" w:rsidR="00EE5860" w:rsidRPr="00441CD0" w:rsidRDefault="00EE5860" w:rsidP="00BB0E1F">
            <w:pPr>
              <w:pStyle w:val="TAC"/>
            </w:pPr>
            <w:r w:rsidRPr="00441CD0">
              <w:t xml:space="preserve">Type = </w:t>
            </w:r>
            <w:r w:rsidRPr="00441CD0">
              <w:rPr>
                <w:lang w:val="sv-SE"/>
              </w:rPr>
              <w:t>56</w:t>
            </w:r>
            <w:r w:rsidRPr="00441CD0">
              <w:t xml:space="preserve"> (decimal)</w:t>
            </w:r>
          </w:p>
        </w:tc>
        <w:tc>
          <w:tcPr>
            <w:tcW w:w="582" w:type="dxa"/>
            <w:tcBorders>
              <w:top w:val="nil"/>
              <w:left w:val="single" w:sz="4" w:space="0" w:color="auto"/>
              <w:bottom w:val="nil"/>
              <w:right w:val="single" w:sz="6" w:space="0" w:color="auto"/>
            </w:tcBorders>
          </w:tcPr>
          <w:p w14:paraId="4B078D6C" w14:textId="77777777" w:rsidR="00EE5860" w:rsidRPr="00441CD0" w:rsidRDefault="00EE5860" w:rsidP="00BB0E1F">
            <w:pPr>
              <w:pStyle w:val="TAC"/>
            </w:pPr>
          </w:p>
        </w:tc>
      </w:tr>
      <w:tr w:rsidR="00EE5860" w:rsidRPr="00441CD0" w14:paraId="3052E8E6" w14:textId="77777777" w:rsidTr="00BB0E1F">
        <w:trPr>
          <w:jc w:val="center"/>
        </w:trPr>
        <w:tc>
          <w:tcPr>
            <w:tcW w:w="151" w:type="dxa"/>
            <w:tcBorders>
              <w:top w:val="nil"/>
              <w:left w:val="single" w:sz="6" w:space="0" w:color="auto"/>
              <w:bottom w:val="nil"/>
              <w:right w:val="nil"/>
            </w:tcBorders>
          </w:tcPr>
          <w:p w14:paraId="72494C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7398A" w14:textId="77777777" w:rsidR="00EE5860" w:rsidRPr="00441CD0" w:rsidRDefault="00EE5860" w:rsidP="00BB0E1F">
            <w:pPr>
              <w:pStyle w:val="TAC"/>
            </w:pPr>
            <w:r w:rsidRPr="00441CD0">
              <w:t>3 to 4</w:t>
            </w:r>
          </w:p>
        </w:tc>
        <w:tc>
          <w:tcPr>
            <w:tcW w:w="4719" w:type="dxa"/>
            <w:gridSpan w:val="8"/>
            <w:tcBorders>
              <w:top w:val="single" w:sz="4" w:space="0" w:color="auto"/>
              <w:left w:val="single" w:sz="4" w:space="0" w:color="auto"/>
              <w:bottom w:val="single" w:sz="4" w:space="0" w:color="auto"/>
              <w:right w:val="single" w:sz="4" w:space="0" w:color="auto"/>
            </w:tcBorders>
            <w:hideMark/>
          </w:tcPr>
          <w:p w14:paraId="0D37218D" w14:textId="77777777" w:rsidR="00EE5860" w:rsidRPr="00441CD0" w:rsidRDefault="00EE5860" w:rsidP="00BB0E1F">
            <w:pPr>
              <w:pStyle w:val="TAC"/>
              <w:rPr>
                <w:lang w:eastAsia="zh-CN"/>
              </w:rPr>
            </w:pPr>
            <w:r w:rsidRPr="00441CD0">
              <w:t>Length = n</w:t>
            </w:r>
          </w:p>
        </w:tc>
        <w:tc>
          <w:tcPr>
            <w:tcW w:w="582" w:type="dxa"/>
            <w:tcBorders>
              <w:top w:val="nil"/>
              <w:left w:val="single" w:sz="4" w:space="0" w:color="auto"/>
              <w:bottom w:val="nil"/>
              <w:right w:val="single" w:sz="6" w:space="0" w:color="auto"/>
            </w:tcBorders>
          </w:tcPr>
          <w:p w14:paraId="170EDD77" w14:textId="77777777" w:rsidR="00EE5860" w:rsidRPr="00441CD0" w:rsidRDefault="00EE5860" w:rsidP="00BB0E1F">
            <w:pPr>
              <w:pStyle w:val="TAC"/>
            </w:pPr>
          </w:p>
        </w:tc>
      </w:tr>
      <w:tr w:rsidR="00EE5860" w:rsidRPr="00441CD0" w14:paraId="171A87F4" w14:textId="77777777" w:rsidTr="00BB0E1F">
        <w:trPr>
          <w:jc w:val="center"/>
        </w:trPr>
        <w:tc>
          <w:tcPr>
            <w:tcW w:w="151" w:type="dxa"/>
            <w:tcBorders>
              <w:top w:val="nil"/>
              <w:left w:val="single" w:sz="6" w:space="0" w:color="auto"/>
              <w:bottom w:val="nil"/>
              <w:right w:val="nil"/>
            </w:tcBorders>
          </w:tcPr>
          <w:p w14:paraId="77BD8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D9DA26"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 to 6</w:t>
            </w:r>
          </w:p>
        </w:tc>
        <w:tc>
          <w:tcPr>
            <w:tcW w:w="4719" w:type="dxa"/>
            <w:gridSpan w:val="8"/>
            <w:tcBorders>
              <w:top w:val="single" w:sz="4" w:space="0" w:color="auto"/>
              <w:left w:val="single" w:sz="4" w:space="0" w:color="auto"/>
              <w:bottom w:val="single" w:sz="4" w:space="0" w:color="auto"/>
              <w:right w:val="single" w:sz="4" w:space="0" w:color="auto"/>
            </w:tcBorders>
            <w:hideMark/>
          </w:tcPr>
          <w:p w14:paraId="0C92B302" w14:textId="77777777" w:rsidR="00EE5860" w:rsidRPr="00441CD0" w:rsidRDefault="00EE5860" w:rsidP="00BB0E1F">
            <w:pPr>
              <w:pStyle w:val="TAC"/>
              <w:rPr>
                <w:lang w:val="x-none"/>
              </w:rPr>
            </w:pPr>
            <w:r w:rsidRPr="00441CD0">
              <w:t>Rule ID</w:t>
            </w:r>
          </w:p>
        </w:tc>
        <w:tc>
          <w:tcPr>
            <w:tcW w:w="582" w:type="dxa"/>
            <w:tcBorders>
              <w:top w:val="nil"/>
              <w:left w:val="single" w:sz="4" w:space="0" w:color="auto"/>
              <w:bottom w:val="nil"/>
              <w:right w:val="single" w:sz="6" w:space="0" w:color="auto"/>
            </w:tcBorders>
          </w:tcPr>
          <w:p w14:paraId="72EA06FA" w14:textId="77777777" w:rsidR="00EE5860" w:rsidRPr="00441CD0" w:rsidRDefault="00EE5860" w:rsidP="00BB0E1F">
            <w:pPr>
              <w:pStyle w:val="TAC"/>
            </w:pPr>
          </w:p>
        </w:tc>
      </w:tr>
      <w:tr w:rsidR="00EE5860" w:rsidRPr="00441CD0" w14:paraId="2A7B6703" w14:textId="77777777" w:rsidTr="00BB0E1F">
        <w:trPr>
          <w:jc w:val="center"/>
        </w:trPr>
        <w:tc>
          <w:tcPr>
            <w:tcW w:w="151" w:type="dxa"/>
            <w:tcBorders>
              <w:top w:val="nil"/>
              <w:left w:val="single" w:sz="6" w:space="0" w:color="auto"/>
              <w:bottom w:val="single" w:sz="4" w:space="0" w:color="auto"/>
              <w:right w:val="nil"/>
            </w:tcBorders>
          </w:tcPr>
          <w:p w14:paraId="6FDE5B1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9EEE1" w14:textId="77777777" w:rsidR="00EE5860" w:rsidRPr="00441CD0" w:rsidRDefault="00EE5860" w:rsidP="00BB0E1F">
            <w:pPr>
              <w:pStyle w:val="TAC"/>
            </w:pPr>
            <w:r w:rsidRPr="00441CD0">
              <w:rPr>
                <w:lang w:eastAsia="zh-CN"/>
              </w:rPr>
              <w:t>7</w:t>
            </w:r>
            <w:r w:rsidRPr="00441CD0">
              <w:t>to (n+4)</w:t>
            </w:r>
          </w:p>
        </w:tc>
        <w:tc>
          <w:tcPr>
            <w:tcW w:w="4719" w:type="dxa"/>
            <w:gridSpan w:val="8"/>
            <w:tcBorders>
              <w:top w:val="single" w:sz="4" w:space="0" w:color="auto"/>
              <w:left w:val="single" w:sz="4" w:space="0" w:color="auto"/>
              <w:bottom w:val="single" w:sz="4" w:space="0" w:color="auto"/>
              <w:right w:val="single" w:sz="4" w:space="0" w:color="auto"/>
            </w:tcBorders>
            <w:hideMark/>
          </w:tcPr>
          <w:p w14:paraId="552E0015" w14:textId="77777777" w:rsidR="00EE5860" w:rsidRPr="00441CD0" w:rsidRDefault="00EE5860" w:rsidP="00BB0E1F">
            <w:pPr>
              <w:pStyle w:val="TAC"/>
              <w:rPr>
                <w:lang w:val="en-US"/>
              </w:rPr>
            </w:pPr>
            <w:r w:rsidRPr="00441CD0">
              <w:t>These octet(s) is/are present only if explicitly specified</w:t>
            </w:r>
          </w:p>
        </w:tc>
        <w:tc>
          <w:tcPr>
            <w:tcW w:w="582" w:type="dxa"/>
            <w:tcBorders>
              <w:top w:val="nil"/>
              <w:left w:val="single" w:sz="4" w:space="0" w:color="auto"/>
              <w:bottom w:val="single" w:sz="4" w:space="0" w:color="auto"/>
              <w:right w:val="single" w:sz="6" w:space="0" w:color="auto"/>
            </w:tcBorders>
          </w:tcPr>
          <w:p w14:paraId="60C6175E" w14:textId="77777777" w:rsidR="00EE5860" w:rsidRPr="00441CD0" w:rsidRDefault="00EE5860" w:rsidP="00BB0E1F">
            <w:pPr>
              <w:pStyle w:val="TAC"/>
              <w:rPr>
                <w:lang w:val="x-none"/>
              </w:rPr>
            </w:pPr>
          </w:p>
        </w:tc>
      </w:tr>
    </w:tbl>
    <w:p w14:paraId="5B2BAD36" w14:textId="77777777" w:rsidR="00EE5860" w:rsidRPr="00441CD0" w:rsidRDefault="00EE5860" w:rsidP="00EE5860">
      <w:pPr>
        <w:pStyle w:val="TF"/>
        <w:spacing w:before="120"/>
      </w:pPr>
      <w:r w:rsidRPr="00441CD0">
        <w:t>Figure 8.2.36-1: PDR ID</w:t>
      </w:r>
    </w:p>
    <w:p w14:paraId="35A0E9A1" w14:textId="77777777" w:rsidR="00EE5860" w:rsidRPr="00441CD0" w:rsidRDefault="00EE5860" w:rsidP="00EE5860">
      <w:r w:rsidRPr="00441CD0">
        <w:t>Octets 5 to 6 contain the Rule ID and shall be encoded as an integer.</w:t>
      </w:r>
    </w:p>
    <w:p w14:paraId="792F865F" w14:textId="77777777" w:rsidR="00EE5860" w:rsidRPr="00441CD0" w:rsidRDefault="00EE5860" w:rsidP="00EE5860">
      <w:pPr>
        <w:pStyle w:val="Heading3"/>
      </w:pPr>
      <w:bookmarkStart w:id="5438" w:name="_Toc19717382"/>
      <w:bookmarkStart w:id="5439" w:name="_Toc27490883"/>
      <w:bookmarkStart w:id="5440" w:name="_Toc27557176"/>
      <w:bookmarkStart w:id="5441" w:name="_Toc27724093"/>
      <w:bookmarkStart w:id="5442" w:name="_Toc36031167"/>
      <w:bookmarkStart w:id="5443" w:name="_Toc36043087"/>
      <w:bookmarkStart w:id="5444" w:name="_Toc36814412"/>
      <w:bookmarkStart w:id="5445" w:name="_Toc44689270"/>
      <w:bookmarkStart w:id="5446" w:name="_Toc44924024"/>
      <w:bookmarkStart w:id="5447" w:name="_Toc51860994"/>
      <w:bookmarkStart w:id="5448" w:name="_Toc57930765"/>
      <w:bookmarkStart w:id="5449" w:name="_Toc57931395"/>
      <w:bookmarkStart w:id="5450" w:name="_Toc67499787"/>
      <w:r w:rsidRPr="00441CD0">
        <w:t>8.</w:t>
      </w:r>
      <w:r w:rsidRPr="00441CD0">
        <w:rPr>
          <w:lang w:val="en-US"/>
        </w:rPr>
        <w:t>2.37</w:t>
      </w:r>
      <w:r w:rsidRPr="00441CD0">
        <w:tab/>
        <w:t>F-SEID</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2F42F641" w14:textId="77777777" w:rsidR="00EE5860" w:rsidRPr="00441CD0" w:rsidRDefault="00EE5860" w:rsidP="00EE5860">
      <w:r w:rsidRPr="00441CD0">
        <w:t>F-SEID is coded as depicted in Figure 8.2.37-1.</w:t>
      </w:r>
    </w:p>
    <w:p w14:paraId="36EDEC5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400B3EA0" w14:textId="77777777" w:rsidTr="00BB0E1F">
        <w:trPr>
          <w:jc w:val="center"/>
        </w:trPr>
        <w:tc>
          <w:tcPr>
            <w:tcW w:w="151" w:type="dxa"/>
            <w:tcBorders>
              <w:top w:val="single" w:sz="6" w:space="0" w:color="auto"/>
              <w:left w:val="single" w:sz="6" w:space="0" w:color="auto"/>
              <w:bottom w:val="nil"/>
              <w:right w:val="nil"/>
            </w:tcBorders>
          </w:tcPr>
          <w:p w14:paraId="608F8497" w14:textId="77777777" w:rsidR="00EE5860" w:rsidRPr="00441CD0" w:rsidRDefault="00EE5860" w:rsidP="00BB0E1F">
            <w:pPr>
              <w:pStyle w:val="TAC"/>
            </w:pPr>
          </w:p>
        </w:tc>
        <w:tc>
          <w:tcPr>
            <w:tcW w:w="1104" w:type="dxa"/>
            <w:tcBorders>
              <w:top w:val="single" w:sz="6" w:space="0" w:color="auto"/>
              <w:left w:val="nil"/>
              <w:bottom w:val="nil"/>
              <w:right w:val="nil"/>
            </w:tcBorders>
          </w:tcPr>
          <w:p w14:paraId="7CDE724A"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7CD36E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34BB88" w14:textId="77777777" w:rsidR="00EE5860" w:rsidRPr="00441CD0" w:rsidRDefault="00EE5860" w:rsidP="00BB0E1F">
            <w:pPr>
              <w:pStyle w:val="TAC"/>
            </w:pPr>
          </w:p>
        </w:tc>
      </w:tr>
      <w:tr w:rsidR="00EE5860" w:rsidRPr="00441CD0" w14:paraId="7CF005E2" w14:textId="77777777" w:rsidTr="00BB0E1F">
        <w:trPr>
          <w:jc w:val="center"/>
        </w:trPr>
        <w:tc>
          <w:tcPr>
            <w:tcW w:w="151" w:type="dxa"/>
            <w:tcBorders>
              <w:top w:val="nil"/>
              <w:left w:val="single" w:sz="6" w:space="0" w:color="auto"/>
              <w:bottom w:val="nil"/>
              <w:right w:val="nil"/>
            </w:tcBorders>
          </w:tcPr>
          <w:p w14:paraId="0A6E6163" w14:textId="77777777" w:rsidR="00EE5860" w:rsidRPr="00441CD0" w:rsidRDefault="00EE5860" w:rsidP="00BB0E1F">
            <w:pPr>
              <w:pStyle w:val="TAC"/>
            </w:pPr>
          </w:p>
        </w:tc>
        <w:tc>
          <w:tcPr>
            <w:tcW w:w="1104" w:type="dxa"/>
            <w:tcBorders>
              <w:top w:val="nil"/>
              <w:left w:val="nil"/>
              <w:bottom w:val="nil"/>
              <w:right w:val="nil"/>
            </w:tcBorders>
            <w:hideMark/>
          </w:tcPr>
          <w:p w14:paraId="479ABD9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6687DF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B5F98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316BE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04826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40BD0B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5387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EE88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0DAB77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BC3954" w14:textId="77777777" w:rsidR="00EE5860" w:rsidRPr="00441CD0" w:rsidRDefault="00EE5860" w:rsidP="00BB0E1F">
            <w:pPr>
              <w:pStyle w:val="TAC"/>
            </w:pPr>
          </w:p>
        </w:tc>
      </w:tr>
      <w:tr w:rsidR="00EE5860" w:rsidRPr="00441CD0" w14:paraId="20CFF9B2" w14:textId="77777777" w:rsidTr="00BB0E1F">
        <w:trPr>
          <w:jc w:val="center"/>
        </w:trPr>
        <w:tc>
          <w:tcPr>
            <w:tcW w:w="151" w:type="dxa"/>
            <w:tcBorders>
              <w:top w:val="nil"/>
              <w:left w:val="single" w:sz="6" w:space="0" w:color="auto"/>
              <w:bottom w:val="nil"/>
              <w:right w:val="nil"/>
            </w:tcBorders>
          </w:tcPr>
          <w:p w14:paraId="1F1E9C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5566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08E038F6" w14:textId="77777777" w:rsidR="00EE5860" w:rsidRPr="00441CD0" w:rsidRDefault="00EE5860" w:rsidP="00BB0E1F">
            <w:pPr>
              <w:pStyle w:val="TAC"/>
            </w:pPr>
            <w:r w:rsidRPr="00441CD0">
              <w:t xml:space="preserve">Type = </w:t>
            </w:r>
            <w:r w:rsidRPr="00441CD0">
              <w:rPr>
                <w:lang w:val="de-DE"/>
              </w:rPr>
              <w:t>57</w:t>
            </w:r>
            <w:r w:rsidRPr="00441CD0">
              <w:t xml:space="preserve"> (decimal)</w:t>
            </w:r>
          </w:p>
        </w:tc>
        <w:tc>
          <w:tcPr>
            <w:tcW w:w="588" w:type="dxa"/>
            <w:tcBorders>
              <w:top w:val="nil"/>
              <w:left w:val="single" w:sz="4" w:space="0" w:color="auto"/>
              <w:bottom w:val="nil"/>
              <w:right w:val="single" w:sz="6" w:space="0" w:color="auto"/>
            </w:tcBorders>
          </w:tcPr>
          <w:p w14:paraId="1CF5E7F2" w14:textId="77777777" w:rsidR="00EE5860" w:rsidRPr="00441CD0" w:rsidRDefault="00EE5860" w:rsidP="00BB0E1F">
            <w:pPr>
              <w:pStyle w:val="TAC"/>
            </w:pPr>
          </w:p>
        </w:tc>
      </w:tr>
      <w:tr w:rsidR="00EE5860" w:rsidRPr="00441CD0" w14:paraId="2045437D" w14:textId="77777777" w:rsidTr="00BB0E1F">
        <w:trPr>
          <w:jc w:val="center"/>
        </w:trPr>
        <w:tc>
          <w:tcPr>
            <w:tcW w:w="151" w:type="dxa"/>
            <w:tcBorders>
              <w:top w:val="nil"/>
              <w:left w:val="single" w:sz="6" w:space="0" w:color="auto"/>
              <w:bottom w:val="nil"/>
              <w:right w:val="nil"/>
            </w:tcBorders>
          </w:tcPr>
          <w:p w14:paraId="65AADF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57C56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D3C369D"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A080218" w14:textId="77777777" w:rsidR="00EE5860" w:rsidRPr="00441CD0" w:rsidRDefault="00EE5860" w:rsidP="00BB0E1F">
            <w:pPr>
              <w:pStyle w:val="TAC"/>
            </w:pPr>
          </w:p>
        </w:tc>
      </w:tr>
      <w:tr w:rsidR="00EE5860" w:rsidRPr="00441CD0" w14:paraId="35A7B098" w14:textId="77777777" w:rsidTr="00BB0E1F">
        <w:trPr>
          <w:jc w:val="center"/>
        </w:trPr>
        <w:tc>
          <w:tcPr>
            <w:tcW w:w="151" w:type="dxa"/>
            <w:tcBorders>
              <w:top w:val="nil"/>
              <w:left w:val="single" w:sz="6" w:space="0" w:color="auto"/>
              <w:bottom w:val="nil"/>
              <w:right w:val="nil"/>
            </w:tcBorders>
          </w:tcPr>
          <w:p w14:paraId="1C3AD4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E88E91" w14:textId="77777777" w:rsidR="00EE5860" w:rsidRPr="00441CD0" w:rsidRDefault="00EE5860" w:rsidP="00BB0E1F">
            <w:pPr>
              <w:pStyle w:val="TAC"/>
            </w:pPr>
            <w:r w:rsidRPr="00441CD0">
              <w:t>5</w:t>
            </w:r>
          </w:p>
        </w:tc>
        <w:tc>
          <w:tcPr>
            <w:tcW w:w="587" w:type="dxa"/>
            <w:tcBorders>
              <w:top w:val="single" w:sz="4" w:space="0" w:color="auto"/>
              <w:left w:val="single" w:sz="4" w:space="0" w:color="auto"/>
              <w:bottom w:val="single" w:sz="4" w:space="0" w:color="auto"/>
              <w:right w:val="single" w:sz="4" w:space="0" w:color="auto"/>
            </w:tcBorders>
            <w:hideMark/>
          </w:tcPr>
          <w:p w14:paraId="4FB21A54"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7EA8F78E"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32E0A2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08478476"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AB148A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E3C374F"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27229DFA"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76135636"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5EDF4004" w14:textId="77777777" w:rsidR="00EE5860" w:rsidRPr="00441CD0" w:rsidRDefault="00EE5860" w:rsidP="00BB0E1F">
            <w:pPr>
              <w:pStyle w:val="TAC"/>
            </w:pPr>
          </w:p>
        </w:tc>
      </w:tr>
      <w:tr w:rsidR="00EE5860" w:rsidRPr="00441CD0" w14:paraId="5929E691" w14:textId="77777777" w:rsidTr="00BB0E1F">
        <w:trPr>
          <w:jc w:val="center"/>
        </w:trPr>
        <w:tc>
          <w:tcPr>
            <w:tcW w:w="151" w:type="dxa"/>
            <w:tcBorders>
              <w:top w:val="nil"/>
              <w:left w:val="single" w:sz="6" w:space="0" w:color="auto"/>
              <w:bottom w:val="nil"/>
              <w:right w:val="nil"/>
            </w:tcBorders>
          </w:tcPr>
          <w:p w14:paraId="7D2E9A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ECCDB1" w14:textId="77777777" w:rsidR="00EE5860" w:rsidRPr="00441CD0" w:rsidRDefault="00EE5860" w:rsidP="00BB0E1F">
            <w:pPr>
              <w:pStyle w:val="TAC"/>
            </w:pPr>
            <w:r w:rsidRPr="00441CD0">
              <w:t>6 to 13</w:t>
            </w:r>
          </w:p>
        </w:tc>
        <w:tc>
          <w:tcPr>
            <w:tcW w:w="4704" w:type="dxa"/>
            <w:gridSpan w:val="8"/>
            <w:tcBorders>
              <w:top w:val="single" w:sz="4" w:space="0" w:color="auto"/>
              <w:left w:val="single" w:sz="4" w:space="0" w:color="auto"/>
              <w:bottom w:val="single" w:sz="4" w:space="0" w:color="auto"/>
              <w:right w:val="single" w:sz="4" w:space="0" w:color="auto"/>
            </w:tcBorders>
            <w:hideMark/>
          </w:tcPr>
          <w:p w14:paraId="3A9C0CD7" w14:textId="77777777" w:rsidR="00EE5860" w:rsidRPr="00441CD0" w:rsidRDefault="00EE5860" w:rsidP="00BB0E1F">
            <w:pPr>
              <w:pStyle w:val="TAC"/>
            </w:pPr>
            <w:r w:rsidRPr="00441CD0">
              <w:t xml:space="preserve">SEID </w:t>
            </w:r>
          </w:p>
        </w:tc>
        <w:tc>
          <w:tcPr>
            <w:tcW w:w="588" w:type="dxa"/>
            <w:tcBorders>
              <w:top w:val="nil"/>
              <w:left w:val="single" w:sz="4" w:space="0" w:color="auto"/>
              <w:bottom w:val="nil"/>
              <w:right w:val="single" w:sz="6" w:space="0" w:color="auto"/>
            </w:tcBorders>
          </w:tcPr>
          <w:p w14:paraId="0FA57298" w14:textId="77777777" w:rsidR="00EE5860" w:rsidRPr="00441CD0" w:rsidRDefault="00EE5860" w:rsidP="00BB0E1F">
            <w:pPr>
              <w:pStyle w:val="TAC"/>
            </w:pPr>
          </w:p>
        </w:tc>
      </w:tr>
      <w:tr w:rsidR="00EE5860" w:rsidRPr="00441CD0" w14:paraId="620FEE74" w14:textId="77777777" w:rsidTr="00BB0E1F">
        <w:trPr>
          <w:jc w:val="center"/>
        </w:trPr>
        <w:tc>
          <w:tcPr>
            <w:tcW w:w="151" w:type="dxa"/>
            <w:tcBorders>
              <w:top w:val="nil"/>
              <w:left w:val="single" w:sz="6" w:space="0" w:color="auto"/>
              <w:bottom w:val="nil"/>
              <w:right w:val="nil"/>
            </w:tcBorders>
          </w:tcPr>
          <w:p w14:paraId="377F2F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3EDDE6"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7D39825"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0B80AA3F" w14:textId="77777777" w:rsidR="00EE5860" w:rsidRPr="00441CD0" w:rsidRDefault="00EE5860" w:rsidP="00BB0E1F">
            <w:pPr>
              <w:pStyle w:val="TAC"/>
            </w:pPr>
          </w:p>
        </w:tc>
      </w:tr>
      <w:tr w:rsidR="00EE5860" w:rsidRPr="00441CD0" w14:paraId="0E9ABF00" w14:textId="77777777" w:rsidTr="00BB0E1F">
        <w:trPr>
          <w:jc w:val="center"/>
        </w:trPr>
        <w:tc>
          <w:tcPr>
            <w:tcW w:w="151" w:type="dxa"/>
            <w:tcBorders>
              <w:top w:val="nil"/>
              <w:left w:val="single" w:sz="6" w:space="0" w:color="auto"/>
              <w:bottom w:val="nil"/>
              <w:right w:val="nil"/>
            </w:tcBorders>
          </w:tcPr>
          <w:p w14:paraId="183BC1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7AC116"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B4E3951"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12F9A77A" w14:textId="77777777" w:rsidR="00EE5860" w:rsidRPr="00441CD0" w:rsidRDefault="00EE5860" w:rsidP="00BB0E1F">
            <w:pPr>
              <w:pStyle w:val="TAC"/>
            </w:pPr>
          </w:p>
        </w:tc>
      </w:tr>
      <w:tr w:rsidR="00EE5860" w:rsidRPr="00441CD0" w14:paraId="78B49AA4" w14:textId="77777777" w:rsidTr="00BB0E1F">
        <w:trPr>
          <w:jc w:val="center"/>
        </w:trPr>
        <w:tc>
          <w:tcPr>
            <w:tcW w:w="151" w:type="dxa"/>
            <w:tcBorders>
              <w:top w:val="nil"/>
              <w:left w:val="single" w:sz="6" w:space="0" w:color="auto"/>
              <w:bottom w:val="single" w:sz="4" w:space="0" w:color="auto"/>
              <w:right w:val="nil"/>
            </w:tcBorders>
          </w:tcPr>
          <w:p w14:paraId="619E280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71B9BC"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4EF0F14"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224B6F" w14:textId="77777777" w:rsidR="00EE5860" w:rsidRPr="00441CD0" w:rsidRDefault="00EE5860" w:rsidP="00BB0E1F">
            <w:pPr>
              <w:pStyle w:val="TAC"/>
            </w:pPr>
          </w:p>
        </w:tc>
      </w:tr>
    </w:tbl>
    <w:p w14:paraId="439D840F" w14:textId="77777777" w:rsidR="00EE5860" w:rsidRPr="00441CD0" w:rsidRDefault="00EE5860" w:rsidP="00EE5860">
      <w:pPr>
        <w:pStyle w:val="TF"/>
        <w:spacing w:before="120"/>
      </w:pPr>
      <w:r w:rsidRPr="00441CD0">
        <w:t>Figure 8.2.37-1: F-SEID</w:t>
      </w:r>
    </w:p>
    <w:p w14:paraId="0CE01562" w14:textId="77777777" w:rsidR="00EE5860" w:rsidRPr="00441CD0" w:rsidRDefault="00EE5860" w:rsidP="00EE5860">
      <w:r w:rsidRPr="00441CD0">
        <w:t>The following flags are coded within Octet 5:</w:t>
      </w:r>
    </w:p>
    <w:p w14:paraId="0BA11397" w14:textId="77777777" w:rsidR="00EE5860" w:rsidRPr="00441CD0" w:rsidRDefault="00EE5860" w:rsidP="00EE5860">
      <w:pPr>
        <w:pStyle w:val="B1"/>
      </w:pPr>
      <w:r w:rsidRPr="00441CD0">
        <w:t>-</w:t>
      </w:r>
      <w:r w:rsidRPr="00441CD0">
        <w:tab/>
        <w:t>Bit 1 – V6: If this bit is set to "1", then IPv6 address field shall be present in the F-SEID, otherwise the IPv6 address field is not present at all.</w:t>
      </w:r>
    </w:p>
    <w:p w14:paraId="3D794A2B" w14:textId="77777777" w:rsidR="00EE5860" w:rsidRPr="00441CD0" w:rsidRDefault="00EE5860" w:rsidP="00EE5860">
      <w:pPr>
        <w:pStyle w:val="B1"/>
        <w:rPr>
          <w:lang w:val="x-none"/>
        </w:rPr>
      </w:pPr>
      <w:r w:rsidRPr="00441CD0">
        <w:t>-</w:t>
      </w:r>
      <w:r w:rsidRPr="00441CD0">
        <w:tab/>
        <w:t>Bit 2 – V4: If this bit is set to "1", then IPv4 address field shall be present in the F-SEID, otherwise the IPv4 address field is not present at all.</w:t>
      </w:r>
    </w:p>
    <w:p w14:paraId="711F23F1" w14:textId="77777777" w:rsidR="00EE5860" w:rsidRPr="00441CD0" w:rsidRDefault="00EE5860" w:rsidP="00EE5860">
      <w:pPr>
        <w:pStyle w:val="B1"/>
      </w:pPr>
      <w:r w:rsidRPr="00441CD0">
        <w:t>-</w:t>
      </w:r>
      <w:r w:rsidRPr="00441CD0">
        <w:tab/>
        <w:t>Bit 3 to 8 are spare and reserved for future use.</w:t>
      </w:r>
    </w:p>
    <w:p w14:paraId="52B2C9F6" w14:textId="77777777" w:rsidR="00EE5860" w:rsidRPr="00441CD0" w:rsidRDefault="00EE5860" w:rsidP="00EE5860">
      <w:r w:rsidRPr="00441CD0">
        <w:t>At least one of V4 and V6 shall be set to "1", and both may be set to "1".</w:t>
      </w:r>
    </w:p>
    <w:p w14:paraId="2FFAD47C" w14:textId="77777777" w:rsidR="00EE5860" w:rsidRPr="00441CD0" w:rsidRDefault="00EE5860" w:rsidP="00EE5860">
      <w:r w:rsidRPr="00441CD0">
        <w:t>Octets "m to (m+3)" and/or "p to (p+15)" (IPv4 address / IPv6 address fields), if present, contain respective address values.</w:t>
      </w:r>
    </w:p>
    <w:p w14:paraId="44B66506" w14:textId="77777777" w:rsidR="00EE5860" w:rsidRPr="00441CD0" w:rsidRDefault="00EE5860" w:rsidP="00EE5860">
      <w:pPr>
        <w:pStyle w:val="Heading3"/>
      </w:pPr>
      <w:bookmarkStart w:id="5451" w:name="_Toc19717383"/>
      <w:bookmarkStart w:id="5452" w:name="_Toc27490884"/>
      <w:bookmarkStart w:id="5453" w:name="_Toc27557177"/>
      <w:bookmarkStart w:id="5454" w:name="_Toc27724094"/>
      <w:bookmarkStart w:id="5455" w:name="_Toc36031168"/>
      <w:bookmarkStart w:id="5456" w:name="_Toc36043088"/>
      <w:bookmarkStart w:id="5457" w:name="_Toc36814413"/>
      <w:bookmarkStart w:id="5458" w:name="_Toc44689271"/>
      <w:bookmarkStart w:id="5459" w:name="_Toc44924025"/>
      <w:bookmarkStart w:id="5460" w:name="_Toc51860995"/>
      <w:bookmarkStart w:id="5461" w:name="_Toc57930766"/>
      <w:bookmarkStart w:id="5462" w:name="_Toc57931396"/>
      <w:bookmarkStart w:id="5463" w:name="_Toc67499788"/>
      <w:r w:rsidRPr="00441CD0">
        <w:t>8.2.38</w:t>
      </w:r>
      <w:r w:rsidRPr="00441CD0">
        <w:tab/>
        <w:t>Node ID</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244E7810" w14:textId="77777777" w:rsidR="00EE5860" w:rsidRPr="00441CD0" w:rsidRDefault="00EE5860" w:rsidP="00EE5860">
      <w:pPr>
        <w:rPr>
          <w:lang w:eastAsia="ja-JP"/>
        </w:rPr>
      </w:pPr>
      <w:r w:rsidRPr="00441CD0">
        <w:t xml:space="preserve">The Node ID IE shall contain an FQDN or an IPv4/IPv6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8.2.38-1</w:t>
      </w:r>
      <w:r w:rsidRPr="00441CD0">
        <w:rPr>
          <w:lang w:eastAsia="ja-JP"/>
        </w:rPr>
        <w:t>.</w:t>
      </w:r>
    </w:p>
    <w:p w14:paraId="7160D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BD9C032" w14:textId="77777777" w:rsidTr="00BB0E1F">
        <w:trPr>
          <w:jc w:val="center"/>
        </w:trPr>
        <w:tc>
          <w:tcPr>
            <w:tcW w:w="151" w:type="dxa"/>
            <w:tcBorders>
              <w:top w:val="single" w:sz="6" w:space="0" w:color="auto"/>
              <w:left w:val="single" w:sz="6" w:space="0" w:color="auto"/>
              <w:bottom w:val="nil"/>
              <w:right w:val="nil"/>
            </w:tcBorders>
          </w:tcPr>
          <w:p w14:paraId="2A71DC86" w14:textId="77777777" w:rsidR="00EE5860" w:rsidRPr="00441CD0" w:rsidRDefault="00EE5860" w:rsidP="00BB0E1F">
            <w:pPr>
              <w:pStyle w:val="TAC"/>
            </w:pPr>
          </w:p>
        </w:tc>
        <w:tc>
          <w:tcPr>
            <w:tcW w:w="1104" w:type="dxa"/>
            <w:tcBorders>
              <w:top w:val="single" w:sz="6" w:space="0" w:color="auto"/>
              <w:left w:val="nil"/>
              <w:bottom w:val="nil"/>
              <w:right w:val="nil"/>
            </w:tcBorders>
          </w:tcPr>
          <w:p w14:paraId="6D25CBD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E098B5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F333DE1" w14:textId="77777777" w:rsidR="00EE5860" w:rsidRPr="00441CD0" w:rsidRDefault="00EE5860" w:rsidP="00BB0E1F">
            <w:pPr>
              <w:pStyle w:val="TAC"/>
            </w:pPr>
          </w:p>
        </w:tc>
      </w:tr>
      <w:tr w:rsidR="00EE5860" w:rsidRPr="00441CD0" w14:paraId="48255A7E" w14:textId="77777777" w:rsidTr="00BB0E1F">
        <w:trPr>
          <w:jc w:val="center"/>
        </w:trPr>
        <w:tc>
          <w:tcPr>
            <w:tcW w:w="151" w:type="dxa"/>
            <w:tcBorders>
              <w:top w:val="nil"/>
              <w:left w:val="single" w:sz="6" w:space="0" w:color="auto"/>
              <w:bottom w:val="nil"/>
              <w:right w:val="nil"/>
            </w:tcBorders>
          </w:tcPr>
          <w:p w14:paraId="4BAF27BD" w14:textId="77777777" w:rsidR="00EE5860" w:rsidRPr="00441CD0" w:rsidRDefault="00EE5860" w:rsidP="00BB0E1F">
            <w:pPr>
              <w:pStyle w:val="TAC"/>
            </w:pPr>
          </w:p>
        </w:tc>
        <w:tc>
          <w:tcPr>
            <w:tcW w:w="1104" w:type="dxa"/>
            <w:tcBorders>
              <w:top w:val="nil"/>
              <w:left w:val="nil"/>
              <w:bottom w:val="nil"/>
              <w:right w:val="nil"/>
            </w:tcBorders>
            <w:hideMark/>
          </w:tcPr>
          <w:p w14:paraId="199454E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88FFB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C6463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FFA0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A6CC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EF7D0C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4114E6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FA167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33CCAE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4069BD" w14:textId="77777777" w:rsidR="00EE5860" w:rsidRPr="00441CD0" w:rsidRDefault="00EE5860" w:rsidP="00BB0E1F">
            <w:pPr>
              <w:pStyle w:val="TAC"/>
            </w:pPr>
          </w:p>
        </w:tc>
      </w:tr>
      <w:tr w:rsidR="00EE5860" w:rsidRPr="00441CD0" w14:paraId="64B1C547" w14:textId="77777777" w:rsidTr="00BB0E1F">
        <w:trPr>
          <w:jc w:val="center"/>
        </w:trPr>
        <w:tc>
          <w:tcPr>
            <w:tcW w:w="151" w:type="dxa"/>
            <w:tcBorders>
              <w:top w:val="nil"/>
              <w:left w:val="single" w:sz="6" w:space="0" w:color="auto"/>
              <w:bottom w:val="nil"/>
              <w:right w:val="nil"/>
            </w:tcBorders>
          </w:tcPr>
          <w:p w14:paraId="5C0D5D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EAD4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ED96B6F" w14:textId="77777777" w:rsidR="00EE5860" w:rsidRPr="00441CD0" w:rsidRDefault="00EE5860" w:rsidP="00BB0E1F">
            <w:pPr>
              <w:pStyle w:val="TAC"/>
            </w:pPr>
            <w:r w:rsidRPr="00441CD0">
              <w:t xml:space="preserve">Type = </w:t>
            </w:r>
            <w:r w:rsidRPr="00441CD0">
              <w:rPr>
                <w:lang w:val="sv-SE"/>
              </w:rPr>
              <w:t>60</w:t>
            </w:r>
            <w:r w:rsidRPr="00441CD0">
              <w:t xml:space="preserve"> (decimal)</w:t>
            </w:r>
          </w:p>
        </w:tc>
        <w:tc>
          <w:tcPr>
            <w:tcW w:w="588" w:type="dxa"/>
            <w:tcBorders>
              <w:top w:val="nil"/>
              <w:left w:val="single" w:sz="4" w:space="0" w:color="auto"/>
              <w:bottom w:val="nil"/>
              <w:right w:val="single" w:sz="6" w:space="0" w:color="auto"/>
            </w:tcBorders>
          </w:tcPr>
          <w:p w14:paraId="15FB4C7B" w14:textId="77777777" w:rsidR="00EE5860" w:rsidRPr="00441CD0" w:rsidRDefault="00EE5860" w:rsidP="00BB0E1F">
            <w:pPr>
              <w:pStyle w:val="TAC"/>
            </w:pPr>
          </w:p>
        </w:tc>
      </w:tr>
      <w:tr w:rsidR="00EE5860" w:rsidRPr="00441CD0" w14:paraId="245FF113" w14:textId="77777777" w:rsidTr="00BB0E1F">
        <w:trPr>
          <w:jc w:val="center"/>
        </w:trPr>
        <w:tc>
          <w:tcPr>
            <w:tcW w:w="151" w:type="dxa"/>
            <w:tcBorders>
              <w:top w:val="nil"/>
              <w:left w:val="single" w:sz="6" w:space="0" w:color="auto"/>
              <w:bottom w:val="nil"/>
              <w:right w:val="nil"/>
            </w:tcBorders>
          </w:tcPr>
          <w:p w14:paraId="12EA10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7F6BA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B52BDA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042F93B" w14:textId="77777777" w:rsidR="00EE5860" w:rsidRPr="00441CD0" w:rsidRDefault="00EE5860" w:rsidP="00BB0E1F">
            <w:pPr>
              <w:pStyle w:val="TAC"/>
            </w:pPr>
          </w:p>
        </w:tc>
      </w:tr>
      <w:tr w:rsidR="00EE5860" w:rsidRPr="00441CD0" w14:paraId="7C4F120B" w14:textId="77777777" w:rsidTr="00BB0E1F">
        <w:trPr>
          <w:jc w:val="center"/>
        </w:trPr>
        <w:tc>
          <w:tcPr>
            <w:tcW w:w="151" w:type="dxa"/>
            <w:tcBorders>
              <w:top w:val="nil"/>
              <w:left w:val="single" w:sz="6" w:space="0" w:color="auto"/>
              <w:bottom w:val="nil"/>
              <w:right w:val="nil"/>
            </w:tcBorders>
          </w:tcPr>
          <w:p w14:paraId="0FB038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A7D9"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5A28222C" w14:textId="77777777" w:rsidR="00EE5860" w:rsidRPr="00441CD0" w:rsidRDefault="00EE5860" w:rsidP="00BB0E1F">
            <w:pPr>
              <w:pStyle w:val="TAC"/>
            </w:pPr>
            <w:r w:rsidRPr="00441CD0">
              <w:t>Spare</w:t>
            </w:r>
          </w:p>
        </w:tc>
        <w:tc>
          <w:tcPr>
            <w:tcW w:w="2355" w:type="dxa"/>
            <w:gridSpan w:val="4"/>
            <w:tcBorders>
              <w:top w:val="single" w:sz="4" w:space="0" w:color="auto"/>
              <w:left w:val="single" w:sz="4" w:space="0" w:color="auto"/>
              <w:bottom w:val="single" w:sz="4" w:space="0" w:color="auto"/>
              <w:right w:val="single" w:sz="4" w:space="0" w:color="auto"/>
            </w:tcBorders>
            <w:hideMark/>
          </w:tcPr>
          <w:p w14:paraId="50B3D304" w14:textId="77777777" w:rsidR="00EE5860" w:rsidRPr="00441CD0" w:rsidRDefault="00EE5860" w:rsidP="00BB0E1F">
            <w:pPr>
              <w:pStyle w:val="TAC"/>
            </w:pPr>
            <w:r w:rsidRPr="00441CD0">
              <w:t>Node ID Type</w:t>
            </w:r>
          </w:p>
        </w:tc>
        <w:tc>
          <w:tcPr>
            <w:tcW w:w="588" w:type="dxa"/>
            <w:tcBorders>
              <w:top w:val="nil"/>
              <w:left w:val="single" w:sz="4" w:space="0" w:color="auto"/>
              <w:bottom w:val="nil"/>
              <w:right w:val="single" w:sz="6" w:space="0" w:color="auto"/>
            </w:tcBorders>
          </w:tcPr>
          <w:p w14:paraId="1DB322E9" w14:textId="77777777" w:rsidR="00EE5860" w:rsidRPr="00441CD0" w:rsidRDefault="00EE5860" w:rsidP="00BB0E1F">
            <w:pPr>
              <w:pStyle w:val="TAC"/>
            </w:pPr>
          </w:p>
        </w:tc>
      </w:tr>
      <w:tr w:rsidR="00EE5860" w:rsidRPr="00441CD0" w14:paraId="50B00084" w14:textId="77777777" w:rsidTr="00BB0E1F">
        <w:trPr>
          <w:jc w:val="center"/>
        </w:trPr>
        <w:tc>
          <w:tcPr>
            <w:tcW w:w="151" w:type="dxa"/>
            <w:tcBorders>
              <w:top w:val="nil"/>
              <w:left w:val="single" w:sz="6" w:space="0" w:color="auto"/>
              <w:bottom w:val="nil"/>
              <w:right w:val="nil"/>
            </w:tcBorders>
          </w:tcPr>
          <w:p w14:paraId="007422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505E6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14:paraId="6041B25D" w14:textId="77777777" w:rsidR="00EE5860" w:rsidRPr="00441CD0" w:rsidRDefault="00EE5860" w:rsidP="00BB0E1F">
            <w:pPr>
              <w:pStyle w:val="TAC"/>
              <w:rPr>
                <w:lang w:eastAsia="zh-CN"/>
              </w:rPr>
            </w:pPr>
            <w:r w:rsidRPr="00441CD0">
              <w:rPr>
                <w:lang w:eastAsia="zh-CN"/>
              </w:rPr>
              <w:t>Node ID value</w:t>
            </w:r>
          </w:p>
        </w:tc>
        <w:tc>
          <w:tcPr>
            <w:tcW w:w="588" w:type="dxa"/>
            <w:tcBorders>
              <w:top w:val="nil"/>
              <w:left w:val="single" w:sz="4" w:space="0" w:color="auto"/>
              <w:bottom w:val="nil"/>
              <w:right w:val="single" w:sz="6" w:space="0" w:color="auto"/>
            </w:tcBorders>
          </w:tcPr>
          <w:p w14:paraId="53647A2D" w14:textId="77777777" w:rsidR="00EE5860" w:rsidRPr="00441CD0" w:rsidRDefault="00EE5860" w:rsidP="00BB0E1F">
            <w:pPr>
              <w:pStyle w:val="TAC"/>
            </w:pPr>
          </w:p>
        </w:tc>
      </w:tr>
      <w:tr w:rsidR="00EE5860" w:rsidRPr="00441CD0" w14:paraId="63DCE5A2" w14:textId="77777777" w:rsidTr="00BB0E1F">
        <w:trPr>
          <w:jc w:val="center"/>
        </w:trPr>
        <w:tc>
          <w:tcPr>
            <w:tcW w:w="151" w:type="dxa"/>
            <w:tcBorders>
              <w:top w:val="nil"/>
              <w:left w:val="single" w:sz="6" w:space="0" w:color="auto"/>
              <w:bottom w:val="nil"/>
              <w:right w:val="nil"/>
            </w:tcBorders>
          </w:tcPr>
          <w:p w14:paraId="0B109E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A01F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F7AAF6"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nil"/>
              <w:right w:val="single" w:sz="6" w:space="0" w:color="auto"/>
            </w:tcBorders>
          </w:tcPr>
          <w:p w14:paraId="5C6683D8" w14:textId="77777777" w:rsidR="00EE5860" w:rsidRPr="00441CD0" w:rsidRDefault="00EE5860" w:rsidP="00BB0E1F">
            <w:pPr>
              <w:pStyle w:val="TAC"/>
            </w:pPr>
          </w:p>
        </w:tc>
      </w:tr>
    </w:tbl>
    <w:p w14:paraId="2C6274D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38</w:t>
      </w:r>
      <w:r w:rsidRPr="00441CD0">
        <w:rPr>
          <w:lang w:eastAsia="zh-CN"/>
        </w:rPr>
        <w:t>-</w:t>
      </w:r>
      <w:r w:rsidRPr="00441CD0">
        <w:rPr>
          <w:lang w:eastAsia="ja-JP"/>
        </w:rPr>
        <w:t>1</w:t>
      </w:r>
      <w:r w:rsidRPr="00441CD0">
        <w:t xml:space="preserve">: </w:t>
      </w:r>
      <w:r w:rsidRPr="00441CD0">
        <w:rPr>
          <w:lang w:eastAsia="ja-JP"/>
        </w:rPr>
        <w:t>Node ID</w:t>
      </w:r>
    </w:p>
    <w:p w14:paraId="5828E851" w14:textId="77777777" w:rsidR="00EE5860" w:rsidRPr="00441CD0" w:rsidRDefault="00EE5860" w:rsidP="00EE5860">
      <w:r w:rsidRPr="00441CD0">
        <w:t>Node ID Type indicates the type of the Node ID value. It shall be encoded as a 4 bits binary integer as specified in Table 8.2.38-2.</w:t>
      </w:r>
    </w:p>
    <w:p w14:paraId="34655C92" w14:textId="77777777" w:rsidR="00EE5860" w:rsidRPr="00441CD0" w:rsidRDefault="00EE5860" w:rsidP="00EE5860">
      <w:pPr>
        <w:pStyle w:val="TH"/>
      </w:pPr>
      <w:r w:rsidRPr="00441CD0">
        <w:t>Table 8.</w:t>
      </w:r>
      <w:r w:rsidRPr="00441CD0">
        <w:rPr>
          <w:lang w:val="en-US"/>
        </w:rPr>
        <w:t>2.38</w:t>
      </w:r>
      <w:r w:rsidRPr="00441CD0">
        <w:t>-2: Node ID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EE5860" w:rsidRPr="00441CD0" w14:paraId="430624F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2F9D0B28" w14:textId="77777777" w:rsidR="00EE5860" w:rsidRPr="00441CD0" w:rsidRDefault="00EE5860" w:rsidP="00BB0E1F">
            <w:pPr>
              <w:pStyle w:val="TAH"/>
            </w:pPr>
            <w:r w:rsidRPr="00441CD0">
              <w:t>Node ID Type Value (Decimal)</w:t>
            </w:r>
          </w:p>
        </w:tc>
        <w:tc>
          <w:tcPr>
            <w:tcW w:w="3871" w:type="dxa"/>
            <w:tcBorders>
              <w:top w:val="single" w:sz="4" w:space="0" w:color="auto"/>
              <w:left w:val="single" w:sz="4" w:space="0" w:color="auto"/>
              <w:bottom w:val="single" w:sz="4" w:space="0" w:color="auto"/>
              <w:right w:val="single" w:sz="4" w:space="0" w:color="auto"/>
            </w:tcBorders>
            <w:hideMark/>
          </w:tcPr>
          <w:p w14:paraId="36C1C743" w14:textId="77777777" w:rsidR="00EE5860" w:rsidRPr="00441CD0" w:rsidRDefault="00EE5860" w:rsidP="00BB0E1F">
            <w:pPr>
              <w:pStyle w:val="TAH"/>
            </w:pPr>
            <w:r w:rsidRPr="00441CD0">
              <w:t xml:space="preserve">Node ID Type </w:t>
            </w:r>
          </w:p>
        </w:tc>
      </w:tr>
      <w:tr w:rsidR="00EE5860" w:rsidRPr="00441CD0" w14:paraId="44877BE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DC5DAF8" w14:textId="77777777" w:rsidR="00EE5860" w:rsidRPr="00441CD0" w:rsidRDefault="00EE5860" w:rsidP="00BB0E1F">
            <w:pPr>
              <w:pStyle w:val="TAL"/>
            </w:pPr>
            <w:r w:rsidRPr="00441CD0">
              <w:t>0</w:t>
            </w:r>
          </w:p>
        </w:tc>
        <w:tc>
          <w:tcPr>
            <w:tcW w:w="3871" w:type="dxa"/>
            <w:tcBorders>
              <w:top w:val="single" w:sz="4" w:space="0" w:color="auto"/>
              <w:left w:val="single" w:sz="4" w:space="0" w:color="auto"/>
              <w:bottom w:val="single" w:sz="4" w:space="0" w:color="auto"/>
              <w:right w:val="single" w:sz="4" w:space="0" w:color="auto"/>
            </w:tcBorders>
            <w:hideMark/>
          </w:tcPr>
          <w:p w14:paraId="0A6E4CDD" w14:textId="77777777" w:rsidR="00EE5860" w:rsidRPr="00441CD0" w:rsidRDefault="00EE5860" w:rsidP="00BB0E1F">
            <w:pPr>
              <w:pStyle w:val="TAL"/>
            </w:pPr>
            <w:r w:rsidRPr="00441CD0">
              <w:t>IPv4 address</w:t>
            </w:r>
          </w:p>
        </w:tc>
      </w:tr>
      <w:tr w:rsidR="00EE5860" w:rsidRPr="00441CD0" w14:paraId="05A2EEB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1CA9EB12" w14:textId="77777777" w:rsidR="00EE5860" w:rsidRPr="00441CD0" w:rsidRDefault="00EE5860" w:rsidP="00BB0E1F">
            <w:pPr>
              <w:pStyle w:val="TAL"/>
            </w:pPr>
            <w:r w:rsidRPr="00441CD0">
              <w:t>1</w:t>
            </w:r>
          </w:p>
        </w:tc>
        <w:tc>
          <w:tcPr>
            <w:tcW w:w="3871" w:type="dxa"/>
            <w:tcBorders>
              <w:top w:val="single" w:sz="4" w:space="0" w:color="auto"/>
              <w:left w:val="single" w:sz="4" w:space="0" w:color="auto"/>
              <w:bottom w:val="single" w:sz="4" w:space="0" w:color="auto"/>
              <w:right w:val="single" w:sz="4" w:space="0" w:color="auto"/>
            </w:tcBorders>
            <w:hideMark/>
          </w:tcPr>
          <w:p w14:paraId="3DABDF51" w14:textId="77777777" w:rsidR="00EE5860" w:rsidRPr="00441CD0" w:rsidRDefault="00EE5860" w:rsidP="00BB0E1F">
            <w:pPr>
              <w:pStyle w:val="TAL"/>
            </w:pPr>
            <w:r w:rsidRPr="00441CD0">
              <w:t>IPv6 address</w:t>
            </w:r>
          </w:p>
        </w:tc>
      </w:tr>
      <w:tr w:rsidR="00EE5860" w:rsidRPr="00441CD0" w14:paraId="2EDC0D7B"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6AD60A3" w14:textId="77777777" w:rsidR="00EE5860" w:rsidRPr="00441CD0" w:rsidRDefault="00EE5860" w:rsidP="00BB0E1F">
            <w:pPr>
              <w:pStyle w:val="TAL"/>
            </w:pPr>
            <w:r w:rsidRPr="00441CD0">
              <w:t>2</w:t>
            </w:r>
          </w:p>
        </w:tc>
        <w:tc>
          <w:tcPr>
            <w:tcW w:w="3871" w:type="dxa"/>
            <w:tcBorders>
              <w:top w:val="single" w:sz="4" w:space="0" w:color="auto"/>
              <w:left w:val="single" w:sz="4" w:space="0" w:color="auto"/>
              <w:bottom w:val="single" w:sz="4" w:space="0" w:color="auto"/>
              <w:right w:val="single" w:sz="4" w:space="0" w:color="auto"/>
            </w:tcBorders>
            <w:hideMark/>
          </w:tcPr>
          <w:p w14:paraId="54612BD9" w14:textId="77777777" w:rsidR="00EE5860" w:rsidRPr="00441CD0" w:rsidRDefault="00EE5860" w:rsidP="00BB0E1F">
            <w:pPr>
              <w:pStyle w:val="TAL"/>
            </w:pPr>
            <w:r w:rsidRPr="00441CD0">
              <w:t>FQDN</w:t>
            </w:r>
          </w:p>
        </w:tc>
      </w:tr>
      <w:tr w:rsidR="00EE5860" w:rsidRPr="00441CD0" w14:paraId="7B51AAB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4AFE05DE" w14:textId="77777777" w:rsidR="00EE5860" w:rsidRPr="00441CD0" w:rsidRDefault="00EE5860" w:rsidP="00BB0E1F">
            <w:pPr>
              <w:pStyle w:val="TAL"/>
            </w:pPr>
            <w:r w:rsidRPr="00441CD0">
              <w:t>3 to 15</w:t>
            </w:r>
          </w:p>
        </w:tc>
        <w:tc>
          <w:tcPr>
            <w:tcW w:w="3871" w:type="dxa"/>
            <w:tcBorders>
              <w:top w:val="single" w:sz="4" w:space="0" w:color="auto"/>
              <w:left w:val="single" w:sz="4" w:space="0" w:color="auto"/>
              <w:bottom w:val="single" w:sz="4" w:space="0" w:color="auto"/>
              <w:right w:val="single" w:sz="4" w:space="0" w:color="auto"/>
            </w:tcBorders>
            <w:hideMark/>
          </w:tcPr>
          <w:p w14:paraId="0E33FBDB" w14:textId="77777777" w:rsidR="00EE5860" w:rsidRPr="00441CD0" w:rsidRDefault="00EE5860" w:rsidP="00BB0E1F">
            <w:pPr>
              <w:pStyle w:val="TAL"/>
            </w:pPr>
            <w:r w:rsidRPr="00441CD0">
              <w:t>Spare, for future use.</w:t>
            </w:r>
          </w:p>
        </w:tc>
      </w:tr>
    </w:tbl>
    <w:p w14:paraId="07101EFB" w14:textId="77777777" w:rsidR="00EE5860" w:rsidRPr="00441CD0" w:rsidRDefault="00EE5860" w:rsidP="00EE5860">
      <w:pPr>
        <w:ind w:left="142"/>
      </w:pPr>
    </w:p>
    <w:p w14:paraId="108142A7" w14:textId="77777777" w:rsidR="00EE5860" w:rsidRPr="00441CD0" w:rsidRDefault="00EE5860" w:rsidP="00EE5860">
      <w:r w:rsidRPr="00441CD0">
        <w:t>If the Node ID is an IPv4 address, the Node ID value length shall be 4 Octet.</w:t>
      </w:r>
    </w:p>
    <w:p w14:paraId="49E6AE60" w14:textId="77777777" w:rsidR="00EE5860" w:rsidRPr="00441CD0" w:rsidRDefault="00EE5860" w:rsidP="00EE5860">
      <w:r w:rsidRPr="00441CD0">
        <w:t>If the Node ID is an IPv6 address, the Node ID value length shall be 16 Octet.</w:t>
      </w:r>
    </w:p>
    <w:p w14:paraId="31BC6B13" w14:textId="5E468ABB" w:rsidR="00EE5860" w:rsidRPr="00441CD0" w:rsidRDefault="00EE5860" w:rsidP="00EE5860">
      <w:r w:rsidRPr="00441CD0">
        <w:t xml:space="preserve">If the Node ID is an FQDN, the Node ID value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24647558" w14:textId="77777777" w:rsidR="00EE5860" w:rsidRPr="00441CD0" w:rsidRDefault="00EE5860" w:rsidP="00EE5860">
      <w:pPr>
        <w:pStyle w:val="NO"/>
      </w:pPr>
      <w:r w:rsidRPr="00441CD0">
        <w:t>NOTE 1:</w:t>
      </w:r>
      <w:r w:rsidRPr="00441CD0">
        <w:tab/>
        <w:t>The FQDN field in the IE is not encoded as a dotted string as commonly used in DNS master zone files.</w:t>
      </w:r>
    </w:p>
    <w:p w14:paraId="3CF688B6" w14:textId="77777777" w:rsidR="00EE5860" w:rsidRPr="00441CD0" w:rsidRDefault="00EE5860" w:rsidP="00EE5860">
      <w:pPr>
        <w:pStyle w:val="Heading3"/>
      </w:pPr>
      <w:bookmarkStart w:id="5464" w:name="_Toc19717384"/>
      <w:bookmarkStart w:id="5465" w:name="_Toc27490885"/>
      <w:bookmarkStart w:id="5466" w:name="_Toc27557178"/>
      <w:bookmarkStart w:id="5467" w:name="_Toc27724095"/>
      <w:bookmarkStart w:id="5468" w:name="_Toc36031169"/>
      <w:bookmarkStart w:id="5469" w:name="_Toc36043089"/>
      <w:bookmarkStart w:id="5470" w:name="_Toc36814414"/>
      <w:bookmarkStart w:id="5471" w:name="_Toc44689272"/>
      <w:bookmarkStart w:id="5472" w:name="_Toc44924026"/>
      <w:bookmarkStart w:id="5473" w:name="_Toc51860996"/>
      <w:bookmarkStart w:id="5474" w:name="_Toc57930767"/>
      <w:bookmarkStart w:id="5475" w:name="_Toc57931397"/>
      <w:bookmarkStart w:id="5476" w:name="_Toc67499789"/>
      <w:r w:rsidRPr="00441CD0">
        <w:lastRenderedPageBreak/>
        <w:t>8.</w:t>
      </w:r>
      <w:r w:rsidRPr="00441CD0">
        <w:rPr>
          <w:lang w:val="en-US"/>
        </w:rPr>
        <w:t>2.39</w:t>
      </w:r>
      <w:r w:rsidRPr="00441CD0">
        <w:tab/>
        <w:t>PFD Contents</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58E77C7E" w14:textId="77777777" w:rsidR="00EE5860" w:rsidRPr="00441CD0" w:rsidRDefault="00EE5860" w:rsidP="00EE5860">
      <w:pPr>
        <w:rPr>
          <w:lang w:eastAsia="zh-CN"/>
        </w:rPr>
      </w:pPr>
      <w:r w:rsidRPr="00441CD0">
        <w:t xml:space="preserve">The </w:t>
      </w:r>
      <w:r w:rsidRPr="00441CD0">
        <w:rPr>
          <w:lang w:val="en-US" w:eastAsia="zh-CN"/>
        </w:rPr>
        <w:t xml:space="preserve">PFD Contents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8.2.39-1</w:t>
      </w:r>
      <w:r w:rsidRPr="00441CD0">
        <w:rPr>
          <w:lang w:eastAsia="ja-JP"/>
        </w:rPr>
        <w:t xml:space="preserve">. </w:t>
      </w:r>
      <w:r w:rsidRPr="00441CD0">
        <w:rPr>
          <w:lang w:eastAsia="zh-CN"/>
        </w:rPr>
        <w:t>It contains the description of a PFD.</w:t>
      </w:r>
    </w:p>
    <w:p w14:paraId="439FC77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7C8878A" w14:textId="77777777" w:rsidTr="00BB0E1F">
        <w:trPr>
          <w:jc w:val="center"/>
        </w:trPr>
        <w:tc>
          <w:tcPr>
            <w:tcW w:w="151" w:type="dxa"/>
            <w:tcBorders>
              <w:top w:val="single" w:sz="6" w:space="0" w:color="auto"/>
              <w:left w:val="single" w:sz="6" w:space="0" w:color="auto"/>
              <w:bottom w:val="nil"/>
              <w:right w:val="nil"/>
            </w:tcBorders>
          </w:tcPr>
          <w:p w14:paraId="63B3E3F7" w14:textId="77777777" w:rsidR="00EE5860" w:rsidRPr="00441CD0" w:rsidRDefault="00EE5860" w:rsidP="00BB0E1F">
            <w:pPr>
              <w:pStyle w:val="TAC"/>
            </w:pPr>
          </w:p>
        </w:tc>
        <w:tc>
          <w:tcPr>
            <w:tcW w:w="1104" w:type="dxa"/>
            <w:tcBorders>
              <w:top w:val="single" w:sz="6" w:space="0" w:color="auto"/>
              <w:left w:val="nil"/>
              <w:bottom w:val="nil"/>
              <w:right w:val="nil"/>
            </w:tcBorders>
          </w:tcPr>
          <w:p w14:paraId="073D5C5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80D2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F4C224" w14:textId="77777777" w:rsidR="00EE5860" w:rsidRPr="00441CD0" w:rsidRDefault="00EE5860" w:rsidP="00BB0E1F">
            <w:pPr>
              <w:pStyle w:val="TAC"/>
            </w:pPr>
          </w:p>
        </w:tc>
      </w:tr>
      <w:tr w:rsidR="00EE5860" w:rsidRPr="00441CD0" w14:paraId="67EAE918" w14:textId="77777777" w:rsidTr="00BB0E1F">
        <w:trPr>
          <w:jc w:val="center"/>
        </w:trPr>
        <w:tc>
          <w:tcPr>
            <w:tcW w:w="151" w:type="dxa"/>
            <w:tcBorders>
              <w:top w:val="nil"/>
              <w:left w:val="single" w:sz="6" w:space="0" w:color="auto"/>
              <w:bottom w:val="nil"/>
              <w:right w:val="nil"/>
            </w:tcBorders>
          </w:tcPr>
          <w:p w14:paraId="73049644" w14:textId="77777777" w:rsidR="00EE5860" w:rsidRPr="00441CD0" w:rsidRDefault="00EE5860" w:rsidP="00BB0E1F">
            <w:pPr>
              <w:pStyle w:val="TAC"/>
            </w:pPr>
          </w:p>
        </w:tc>
        <w:tc>
          <w:tcPr>
            <w:tcW w:w="1104" w:type="dxa"/>
            <w:tcBorders>
              <w:top w:val="nil"/>
              <w:left w:val="nil"/>
              <w:bottom w:val="nil"/>
              <w:right w:val="nil"/>
            </w:tcBorders>
            <w:hideMark/>
          </w:tcPr>
          <w:p w14:paraId="1205A67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CEFAB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8752B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20453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F6C18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6C3BE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41F1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2E0F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C3F4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7948625" w14:textId="77777777" w:rsidR="00EE5860" w:rsidRPr="00441CD0" w:rsidRDefault="00EE5860" w:rsidP="00BB0E1F">
            <w:pPr>
              <w:pStyle w:val="TAC"/>
            </w:pPr>
          </w:p>
        </w:tc>
      </w:tr>
      <w:tr w:rsidR="00EE5860" w:rsidRPr="00441CD0" w14:paraId="5E308A55" w14:textId="77777777" w:rsidTr="00BB0E1F">
        <w:trPr>
          <w:jc w:val="center"/>
        </w:trPr>
        <w:tc>
          <w:tcPr>
            <w:tcW w:w="151" w:type="dxa"/>
            <w:tcBorders>
              <w:top w:val="nil"/>
              <w:left w:val="single" w:sz="6" w:space="0" w:color="auto"/>
              <w:bottom w:val="nil"/>
              <w:right w:val="nil"/>
            </w:tcBorders>
          </w:tcPr>
          <w:p w14:paraId="39FD2B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FF7F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85879DA" w14:textId="77777777" w:rsidR="00EE5860" w:rsidRPr="00441CD0" w:rsidRDefault="00EE5860" w:rsidP="00BB0E1F">
            <w:pPr>
              <w:pStyle w:val="TAC"/>
            </w:pPr>
            <w:r w:rsidRPr="00441CD0">
              <w:t xml:space="preserve">Type = </w:t>
            </w:r>
            <w:r w:rsidRPr="00441CD0">
              <w:rPr>
                <w:lang w:val="sv-SE"/>
              </w:rPr>
              <w:t>61</w:t>
            </w:r>
            <w:r w:rsidRPr="00441CD0">
              <w:t xml:space="preserve"> (decimal)</w:t>
            </w:r>
          </w:p>
        </w:tc>
        <w:tc>
          <w:tcPr>
            <w:tcW w:w="588" w:type="dxa"/>
            <w:tcBorders>
              <w:top w:val="nil"/>
              <w:left w:val="single" w:sz="4" w:space="0" w:color="auto"/>
              <w:bottom w:val="nil"/>
              <w:right w:val="single" w:sz="6" w:space="0" w:color="auto"/>
            </w:tcBorders>
          </w:tcPr>
          <w:p w14:paraId="45475FBC" w14:textId="77777777" w:rsidR="00EE5860" w:rsidRPr="00441CD0" w:rsidRDefault="00EE5860" w:rsidP="00BB0E1F">
            <w:pPr>
              <w:pStyle w:val="TAC"/>
            </w:pPr>
          </w:p>
        </w:tc>
      </w:tr>
      <w:tr w:rsidR="00EE5860" w:rsidRPr="00441CD0" w14:paraId="542ECCFC" w14:textId="77777777" w:rsidTr="00BB0E1F">
        <w:trPr>
          <w:jc w:val="center"/>
        </w:trPr>
        <w:tc>
          <w:tcPr>
            <w:tcW w:w="151" w:type="dxa"/>
            <w:tcBorders>
              <w:top w:val="nil"/>
              <w:left w:val="single" w:sz="6" w:space="0" w:color="auto"/>
              <w:bottom w:val="nil"/>
              <w:right w:val="nil"/>
            </w:tcBorders>
          </w:tcPr>
          <w:p w14:paraId="0737D3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B2AE9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E1448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0ECF2C" w14:textId="77777777" w:rsidR="00EE5860" w:rsidRPr="00441CD0" w:rsidRDefault="00EE5860" w:rsidP="00BB0E1F">
            <w:pPr>
              <w:pStyle w:val="TAC"/>
            </w:pPr>
          </w:p>
        </w:tc>
      </w:tr>
      <w:tr w:rsidR="00EE5860" w:rsidRPr="00441CD0" w14:paraId="5600EBC5" w14:textId="77777777" w:rsidTr="00BB0E1F">
        <w:trPr>
          <w:jc w:val="center"/>
        </w:trPr>
        <w:tc>
          <w:tcPr>
            <w:tcW w:w="151" w:type="dxa"/>
            <w:tcBorders>
              <w:top w:val="nil"/>
              <w:left w:val="single" w:sz="6" w:space="0" w:color="auto"/>
              <w:bottom w:val="nil"/>
              <w:right w:val="nil"/>
            </w:tcBorders>
          </w:tcPr>
          <w:p w14:paraId="227ABF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0152C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588" w:type="dxa"/>
            <w:tcBorders>
              <w:top w:val="single" w:sz="4" w:space="0" w:color="auto"/>
              <w:left w:val="single" w:sz="4" w:space="0" w:color="auto"/>
              <w:bottom w:val="single" w:sz="4" w:space="0" w:color="auto"/>
              <w:right w:val="single" w:sz="4" w:space="0" w:color="auto"/>
            </w:tcBorders>
            <w:hideMark/>
          </w:tcPr>
          <w:p w14:paraId="7FD2A24B" w14:textId="77777777" w:rsidR="00EE5860" w:rsidRPr="00441CD0" w:rsidRDefault="00EE5860" w:rsidP="00BB0E1F">
            <w:pPr>
              <w:pStyle w:val="TAC"/>
              <w:rPr>
                <w:lang w:val="x-none" w:eastAsia="zh-CN"/>
              </w:rPr>
            </w:pPr>
            <w:r w:rsidRPr="00441CD0">
              <w:rPr>
                <w:lang w:eastAsia="zh-CN"/>
              </w:rPr>
              <w:t>ADNP</w:t>
            </w:r>
          </w:p>
        </w:tc>
        <w:tc>
          <w:tcPr>
            <w:tcW w:w="589" w:type="dxa"/>
            <w:tcBorders>
              <w:top w:val="single" w:sz="4" w:space="0" w:color="auto"/>
              <w:left w:val="single" w:sz="4" w:space="0" w:color="auto"/>
              <w:bottom w:val="single" w:sz="4" w:space="0" w:color="auto"/>
              <w:right w:val="single" w:sz="4" w:space="0" w:color="auto"/>
            </w:tcBorders>
            <w:hideMark/>
          </w:tcPr>
          <w:p w14:paraId="4EA901F2" w14:textId="77777777" w:rsidR="00EE5860" w:rsidRPr="00441CD0" w:rsidRDefault="00EE5860" w:rsidP="00BB0E1F">
            <w:pPr>
              <w:pStyle w:val="TAC"/>
              <w:rPr>
                <w:lang w:eastAsia="zh-CN"/>
              </w:rPr>
            </w:pPr>
            <w:r w:rsidRPr="00441CD0">
              <w:rPr>
                <w:lang w:eastAsia="zh-CN"/>
              </w:rPr>
              <w:t>AURL</w:t>
            </w:r>
          </w:p>
        </w:tc>
        <w:tc>
          <w:tcPr>
            <w:tcW w:w="589" w:type="dxa"/>
            <w:tcBorders>
              <w:top w:val="single" w:sz="4" w:space="0" w:color="auto"/>
              <w:left w:val="single" w:sz="4" w:space="0" w:color="auto"/>
              <w:bottom w:val="single" w:sz="4" w:space="0" w:color="auto"/>
              <w:right w:val="single" w:sz="4" w:space="0" w:color="auto"/>
            </w:tcBorders>
            <w:hideMark/>
          </w:tcPr>
          <w:p w14:paraId="44BC6D91" w14:textId="77777777" w:rsidR="00EE5860" w:rsidRPr="00441CD0" w:rsidRDefault="00EE5860" w:rsidP="00BB0E1F">
            <w:pPr>
              <w:pStyle w:val="TAC"/>
              <w:rPr>
                <w:lang w:eastAsia="zh-CN"/>
              </w:rPr>
            </w:pPr>
            <w:r w:rsidRPr="00441CD0">
              <w:rPr>
                <w:lang w:eastAsia="zh-CN"/>
              </w:rPr>
              <w:t>AFD</w:t>
            </w:r>
          </w:p>
        </w:tc>
        <w:tc>
          <w:tcPr>
            <w:tcW w:w="589" w:type="dxa"/>
            <w:tcBorders>
              <w:top w:val="single" w:sz="4" w:space="0" w:color="auto"/>
              <w:left w:val="single" w:sz="4" w:space="0" w:color="auto"/>
              <w:bottom w:val="single" w:sz="4" w:space="0" w:color="auto"/>
              <w:right w:val="single" w:sz="4" w:space="0" w:color="auto"/>
            </w:tcBorders>
            <w:hideMark/>
          </w:tcPr>
          <w:p w14:paraId="0BC4268D" w14:textId="77777777" w:rsidR="00EE5860" w:rsidRPr="00441CD0" w:rsidRDefault="00EE5860" w:rsidP="00BB0E1F">
            <w:pPr>
              <w:pStyle w:val="TAC"/>
              <w:rPr>
                <w:lang w:eastAsia="zh-CN"/>
              </w:rPr>
            </w:pPr>
            <w:r w:rsidRPr="00441CD0">
              <w:rPr>
                <w:lang w:eastAsia="zh-CN"/>
              </w:rPr>
              <w:t>DNP</w:t>
            </w:r>
          </w:p>
        </w:tc>
        <w:tc>
          <w:tcPr>
            <w:tcW w:w="589" w:type="dxa"/>
            <w:tcBorders>
              <w:top w:val="single" w:sz="4" w:space="0" w:color="auto"/>
              <w:left w:val="single" w:sz="4" w:space="0" w:color="auto"/>
              <w:bottom w:val="single" w:sz="4" w:space="0" w:color="auto"/>
              <w:right w:val="single" w:sz="4" w:space="0" w:color="auto"/>
            </w:tcBorders>
            <w:hideMark/>
          </w:tcPr>
          <w:p w14:paraId="7F079EA6" w14:textId="77777777" w:rsidR="00EE5860" w:rsidRPr="00441CD0" w:rsidRDefault="00EE5860" w:rsidP="00BB0E1F">
            <w:pPr>
              <w:pStyle w:val="TAC"/>
              <w:rPr>
                <w:lang w:eastAsia="zh-CN"/>
              </w:rPr>
            </w:pPr>
            <w:r w:rsidRPr="00441CD0">
              <w:rPr>
                <w:lang w:eastAsia="zh-CN"/>
              </w:rPr>
              <w:t>CP</w:t>
            </w:r>
          </w:p>
        </w:tc>
        <w:tc>
          <w:tcPr>
            <w:tcW w:w="589" w:type="dxa"/>
            <w:tcBorders>
              <w:top w:val="single" w:sz="4" w:space="0" w:color="auto"/>
              <w:left w:val="single" w:sz="4" w:space="0" w:color="auto"/>
              <w:bottom w:val="single" w:sz="4" w:space="0" w:color="auto"/>
              <w:right w:val="single" w:sz="4" w:space="0" w:color="auto"/>
            </w:tcBorders>
            <w:hideMark/>
          </w:tcPr>
          <w:p w14:paraId="625E45AE" w14:textId="77777777" w:rsidR="00EE5860" w:rsidRPr="00441CD0" w:rsidRDefault="00EE5860" w:rsidP="00BB0E1F">
            <w:pPr>
              <w:pStyle w:val="TAC"/>
              <w:rPr>
                <w:lang w:eastAsia="zh-CN"/>
              </w:rPr>
            </w:pPr>
            <w:r w:rsidRPr="00441CD0">
              <w:rPr>
                <w:lang w:eastAsia="zh-CN"/>
              </w:rPr>
              <w:t>DN</w:t>
            </w:r>
          </w:p>
        </w:tc>
        <w:tc>
          <w:tcPr>
            <w:tcW w:w="588" w:type="dxa"/>
            <w:tcBorders>
              <w:top w:val="single" w:sz="4" w:space="0" w:color="auto"/>
              <w:left w:val="single" w:sz="4" w:space="0" w:color="auto"/>
              <w:bottom w:val="single" w:sz="4" w:space="0" w:color="auto"/>
              <w:right w:val="single" w:sz="4" w:space="0" w:color="auto"/>
            </w:tcBorders>
            <w:hideMark/>
          </w:tcPr>
          <w:p w14:paraId="55A41C52" w14:textId="77777777" w:rsidR="00EE5860" w:rsidRPr="00441CD0" w:rsidRDefault="00EE5860" w:rsidP="00BB0E1F">
            <w:pPr>
              <w:pStyle w:val="TAC"/>
              <w:rPr>
                <w:lang w:eastAsia="zh-CN"/>
              </w:rPr>
            </w:pPr>
            <w:r w:rsidRPr="00441CD0">
              <w:rPr>
                <w:lang w:eastAsia="zh-CN"/>
              </w:rPr>
              <w:t>URL</w:t>
            </w:r>
          </w:p>
        </w:tc>
        <w:tc>
          <w:tcPr>
            <w:tcW w:w="589" w:type="dxa"/>
            <w:tcBorders>
              <w:top w:val="single" w:sz="4" w:space="0" w:color="auto"/>
              <w:left w:val="single" w:sz="4" w:space="0" w:color="auto"/>
              <w:bottom w:val="single" w:sz="4" w:space="0" w:color="auto"/>
              <w:right w:val="single" w:sz="4" w:space="0" w:color="auto"/>
            </w:tcBorders>
            <w:hideMark/>
          </w:tcPr>
          <w:p w14:paraId="13DF5626"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79F8B9E8" w14:textId="77777777" w:rsidR="00EE5860" w:rsidRPr="00441CD0" w:rsidRDefault="00EE5860" w:rsidP="00BB0E1F">
            <w:pPr>
              <w:pStyle w:val="TAC"/>
            </w:pPr>
          </w:p>
        </w:tc>
      </w:tr>
      <w:tr w:rsidR="00EE5860" w:rsidRPr="00441CD0" w14:paraId="5D34FCB4" w14:textId="77777777" w:rsidTr="00BB0E1F">
        <w:trPr>
          <w:jc w:val="center"/>
        </w:trPr>
        <w:tc>
          <w:tcPr>
            <w:tcW w:w="151" w:type="dxa"/>
            <w:tcBorders>
              <w:top w:val="nil"/>
              <w:left w:val="single" w:sz="6" w:space="0" w:color="auto"/>
              <w:bottom w:val="nil"/>
              <w:right w:val="nil"/>
            </w:tcBorders>
          </w:tcPr>
          <w:p w14:paraId="7C61D3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49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5CC1A610"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0C0CAC27" w14:textId="77777777" w:rsidR="00EE5860" w:rsidRPr="00441CD0" w:rsidRDefault="00EE5860" w:rsidP="00BB0E1F">
            <w:pPr>
              <w:pStyle w:val="TAC"/>
            </w:pPr>
          </w:p>
        </w:tc>
      </w:tr>
      <w:tr w:rsidR="00EE5860" w:rsidRPr="00441CD0" w14:paraId="65E50C6B" w14:textId="77777777" w:rsidTr="00BB0E1F">
        <w:trPr>
          <w:jc w:val="center"/>
        </w:trPr>
        <w:tc>
          <w:tcPr>
            <w:tcW w:w="151" w:type="dxa"/>
            <w:tcBorders>
              <w:top w:val="nil"/>
              <w:left w:val="single" w:sz="6" w:space="0" w:color="auto"/>
              <w:bottom w:val="nil"/>
              <w:right w:val="nil"/>
            </w:tcBorders>
          </w:tcPr>
          <w:p w14:paraId="54CF69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0EFA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3DA88C38"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06181B89" w14:textId="77777777" w:rsidR="00EE5860" w:rsidRPr="00441CD0" w:rsidRDefault="00EE5860" w:rsidP="00BB0E1F">
            <w:pPr>
              <w:pStyle w:val="TAC"/>
            </w:pPr>
          </w:p>
        </w:tc>
      </w:tr>
      <w:tr w:rsidR="00EE5860" w:rsidRPr="00441CD0" w14:paraId="0F54499E" w14:textId="77777777" w:rsidTr="00BB0E1F">
        <w:trPr>
          <w:jc w:val="center"/>
        </w:trPr>
        <w:tc>
          <w:tcPr>
            <w:tcW w:w="151" w:type="dxa"/>
            <w:tcBorders>
              <w:top w:val="nil"/>
              <w:left w:val="single" w:sz="6" w:space="0" w:color="auto"/>
              <w:bottom w:val="nil"/>
              <w:right w:val="nil"/>
            </w:tcBorders>
          </w:tcPr>
          <w:p w14:paraId="1F1A40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351A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939BCB7"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07096AD6" w14:textId="77777777" w:rsidR="00EE5860" w:rsidRPr="00441CD0" w:rsidRDefault="00EE5860" w:rsidP="00BB0E1F">
            <w:pPr>
              <w:pStyle w:val="TAC"/>
            </w:pPr>
          </w:p>
        </w:tc>
      </w:tr>
      <w:tr w:rsidR="00EE5860" w:rsidRPr="00441CD0" w14:paraId="1F8760DB" w14:textId="77777777" w:rsidTr="00BB0E1F">
        <w:trPr>
          <w:jc w:val="center"/>
        </w:trPr>
        <w:tc>
          <w:tcPr>
            <w:tcW w:w="151" w:type="dxa"/>
            <w:tcBorders>
              <w:top w:val="nil"/>
              <w:left w:val="single" w:sz="6" w:space="0" w:color="auto"/>
              <w:bottom w:val="nil"/>
              <w:right w:val="nil"/>
            </w:tcBorders>
          </w:tcPr>
          <w:p w14:paraId="2F98FC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2A0C5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w:t>
            </w:r>
          </w:p>
        </w:tc>
        <w:tc>
          <w:tcPr>
            <w:tcW w:w="4710" w:type="dxa"/>
            <w:gridSpan w:val="8"/>
            <w:tcBorders>
              <w:top w:val="single" w:sz="4" w:space="0" w:color="auto"/>
              <w:left w:val="single" w:sz="4" w:space="0" w:color="auto"/>
              <w:bottom w:val="single" w:sz="4" w:space="0" w:color="auto"/>
              <w:right w:val="single" w:sz="4" w:space="0" w:color="auto"/>
            </w:tcBorders>
            <w:hideMark/>
          </w:tcPr>
          <w:p w14:paraId="3728662F" w14:textId="77777777" w:rsidR="00EE5860" w:rsidRPr="00441CD0" w:rsidRDefault="00EE5860" w:rsidP="00BB0E1F">
            <w:pPr>
              <w:pStyle w:val="TAC"/>
              <w:rPr>
                <w:lang w:eastAsia="zh-CN"/>
              </w:rPr>
            </w:pPr>
            <w:r w:rsidRPr="00441CD0">
              <w:rPr>
                <w:lang w:eastAsia="zh-CN"/>
              </w:rPr>
              <w:t>Length of URL</w:t>
            </w:r>
          </w:p>
        </w:tc>
        <w:tc>
          <w:tcPr>
            <w:tcW w:w="588" w:type="dxa"/>
            <w:tcBorders>
              <w:top w:val="nil"/>
              <w:left w:val="single" w:sz="4" w:space="0" w:color="auto"/>
              <w:bottom w:val="nil"/>
              <w:right w:val="single" w:sz="6" w:space="0" w:color="auto"/>
            </w:tcBorders>
          </w:tcPr>
          <w:p w14:paraId="23E4E73A" w14:textId="77777777" w:rsidR="00EE5860" w:rsidRPr="00441CD0" w:rsidRDefault="00EE5860" w:rsidP="00BB0E1F">
            <w:pPr>
              <w:pStyle w:val="TAC"/>
            </w:pPr>
          </w:p>
        </w:tc>
      </w:tr>
      <w:tr w:rsidR="00EE5860" w:rsidRPr="00441CD0" w14:paraId="5D79C900" w14:textId="77777777" w:rsidTr="00BB0E1F">
        <w:trPr>
          <w:jc w:val="center"/>
        </w:trPr>
        <w:tc>
          <w:tcPr>
            <w:tcW w:w="151" w:type="dxa"/>
            <w:tcBorders>
              <w:top w:val="nil"/>
              <w:left w:val="single" w:sz="6" w:space="0" w:color="auto"/>
              <w:bottom w:val="nil"/>
              <w:right w:val="nil"/>
            </w:tcBorders>
          </w:tcPr>
          <w:p w14:paraId="279B81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9EA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(q+2) to r</w:t>
            </w:r>
          </w:p>
        </w:tc>
        <w:tc>
          <w:tcPr>
            <w:tcW w:w="4710" w:type="dxa"/>
            <w:gridSpan w:val="8"/>
            <w:tcBorders>
              <w:top w:val="single" w:sz="4" w:space="0" w:color="auto"/>
              <w:left w:val="single" w:sz="4" w:space="0" w:color="auto"/>
              <w:bottom w:val="single" w:sz="4" w:space="0" w:color="auto"/>
              <w:right w:val="single" w:sz="4" w:space="0" w:color="auto"/>
            </w:tcBorders>
            <w:hideMark/>
          </w:tcPr>
          <w:p w14:paraId="4437882C" w14:textId="77777777" w:rsidR="00EE5860" w:rsidRPr="00441CD0" w:rsidRDefault="00EE5860" w:rsidP="00BB0E1F">
            <w:pPr>
              <w:pStyle w:val="TAC"/>
              <w:rPr>
                <w:lang w:eastAsia="zh-CN"/>
              </w:rPr>
            </w:pPr>
            <w:r w:rsidRPr="00441CD0">
              <w:rPr>
                <w:lang w:eastAsia="zh-CN"/>
              </w:rPr>
              <w:t>URL</w:t>
            </w:r>
          </w:p>
        </w:tc>
        <w:tc>
          <w:tcPr>
            <w:tcW w:w="588" w:type="dxa"/>
            <w:tcBorders>
              <w:top w:val="nil"/>
              <w:left w:val="single" w:sz="4" w:space="0" w:color="auto"/>
              <w:bottom w:val="nil"/>
              <w:right w:val="single" w:sz="6" w:space="0" w:color="auto"/>
            </w:tcBorders>
          </w:tcPr>
          <w:p w14:paraId="216FEA3C" w14:textId="77777777" w:rsidR="00EE5860" w:rsidRPr="00441CD0" w:rsidRDefault="00EE5860" w:rsidP="00BB0E1F">
            <w:pPr>
              <w:pStyle w:val="TAC"/>
            </w:pPr>
          </w:p>
        </w:tc>
      </w:tr>
      <w:tr w:rsidR="00EE5860" w:rsidRPr="00441CD0" w14:paraId="6A1A1FAD" w14:textId="77777777" w:rsidTr="00BB0E1F">
        <w:trPr>
          <w:jc w:val="center"/>
        </w:trPr>
        <w:tc>
          <w:tcPr>
            <w:tcW w:w="151" w:type="dxa"/>
            <w:tcBorders>
              <w:top w:val="nil"/>
              <w:left w:val="single" w:sz="6" w:space="0" w:color="auto"/>
              <w:bottom w:val="nil"/>
              <w:right w:val="nil"/>
            </w:tcBorders>
          </w:tcPr>
          <w:p w14:paraId="2420F0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AF1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04C146C6" w14:textId="77777777" w:rsidR="00EE5860" w:rsidRPr="00441CD0" w:rsidRDefault="00EE5860" w:rsidP="00BB0E1F">
            <w:pPr>
              <w:pStyle w:val="TAC"/>
              <w:rPr>
                <w:lang w:eastAsia="zh-CN"/>
              </w:rPr>
            </w:pPr>
            <w:r w:rsidRPr="00441CD0">
              <w:rPr>
                <w:lang w:eastAsia="zh-CN"/>
              </w:rPr>
              <w:t>Length of Domain Name</w:t>
            </w:r>
          </w:p>
        </w:tc>
        <w:tc>
          <w:tcPr>
            <w:tcW w:w="588" w:type="dxa"/>
            <w:tcBorders>
              <w:top w:val="nil"/>
              <w:left w:val="single" w:sz="4" w:space="0" w:color="auto"/>
              <w:bottom w:val="nil"/>
              <w:right w:val="single" w:sz="6" w:space="0" w:color="auto"/>
            </w:tcBorders>
          </w:tcPr>
          <w:p w14:paraId="05C4CDDC" w14:textId="77777777" w:rsidR="00EE5860" w:rsidRPr="00441CD0" w:rsidRDefault="00EE5860" w:rsidP="00BB0E1F">
            <w:pPr>
              <w:pStyle w:val="TAC"/>
            </w:pPr>
          </w:p>
        </w:tc>
      </w:tr>
      <w:tr w:rsidR="00EE5860" w:rsidRPr="00441CD0" w14:paraId="1C76F834" w14:textId="77777777" w:rsidTr="00BB0E1F">
        <w:trPr>
          <w:jc w:val="center"/>
        </w:trPr>
        <w:tc>
          <w:tcPr>
            <w:tcW w:w="151" w:type="dxa"/>
            <w:tcBorders>
              <w:top w:val="nil"/>
              <w:left w:val="single" w:sz="6" w:space="0" w:color="auto"/>
              <w:bottom w:val="nil"/>
              <w:right w:val="nil"/>
            </w:tcBorders>
          </w:tcPr>
          <w:p w14:paraId="073E16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05FD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(s+2) to t</w:t>
            </w:r>
          </w:p>
        </w:tc>
        <w:tc>
          <w:tcPr>
            <w:tcW w:w="4710" w:type="dxa"/>
            <w:gridSpan w:val="8"/>
            <w:tcBorders>
              <w:top w:val="single" w:sz="4" w:space="0" w:color="auto"/>
              <w:left w:val="single" w:sz="4" w:space="0" w:color="auto"/>
              <w:bottom w:val="single" w:sz="4" w:space="0" w:color="auto"/>
              <w:right w:val="single" w:sz="4" w:space="0" w:color="auto"/>
            </w:tcBorders>
            <w:hideMark/>
          </w:tcPr>
          <w:p w14:paraId="4D69E4D1" w14:textId="77777777" w:rsidR="00EE5860" w:rsidRPr="00441CD0" w:rsidRDefault="00EE5860" w:rsidP="00BB0E1F">
            <w:pPr>
              <w:pStyle w:val="TAC"/>
              <w:rPr>
                <w:lang w:eastAsia="zh-CN"/>
              </w:rPr>
            </w:pPr>
            <w:r w:rsidRPr="00441CD0">
              <w:rPr>
                <w:lang w:eastAsia="zh-CN"/>
              </w:rPr>
              <w:t>Domain Name</w:t>
            </w:r>
          </w:p>
        </w:tc>
        <w:tc>
          <w:tcPr>
            <w:tcW w:w="588" w:type="dxa"/>
            <w:tcBorders>
              <w:top w:val="nil"/>
              <w:left w:val="single" w:sz="4" w:space="0" w:color="auto"/>
              <w:bottom w:val="nil"/>
              <w:right w:val="single" w:sz="6" w:space="0" w:color="auto"/>
            </w:tcBorders>
          </w:tcPr>
          <w:p w14:paraId="727C0FCC" w14:textId="77777777" w:rsidR="00EE5860" w:rsidRPr="00441CD0" w:rsidRDefault="00EE5860" w:rsidP="00BB0E1F">
            <w:pPr>
              <w:pStyle w:val="TAC"/>
            </w:pPr>
          </w:p>
        </w:tc>
      </w:tr>
      <w:tr w:rsidR="00EE5860" w:rsidRPr="00441CD0" w14:paraId="0DEAE372" w14:textId="77777777" w:rsidTr="00BB0E1F">
        <w:trPr>
          <w:jc w:val="center"/>
        </w:trPr>
        <w:tc>
          <w:tcPr>
            <w:tcW w:w="151" w:type="dxa"/>
            <w:tcBorders>
              <w:top w:val="nil"/>
              <w:left w:val="single" w:sz="6" w:space="0" w:color="auto"/>
              <w:bottom w:val="nil"/>
              <w:right w:val="nil"/>
            </w:tcBorders>
          </w:tcPr>
          <w:p w14:paraId="1B1C96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C165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(u+1)</w:t>
            </w:r>
          </w:p>
        </w:tc>
        <w:tc>
          <w:tcPr>
            <w:tcW w:w="4710" w:type="dxa"/>
            <w:gridSpan w:val="8"/>
            <w:tcBorders>
              <w:top w:val="single" w:sz="4" w:space="0" w:color="auto"/>
              <w:left w:val="single" w:sz="4" w:space="0" w:color="auto"/>
              <w:bottom w:val="single" w:sz="4" w:space="0" w:color="auto"/>
              <w:right w:val="single" w:sz="4" w:space="0" w:color="auto"/>
            </w:tcBorders>
            <w:hideMark/>
          </w:tcPr>
          <w:p w14:paraId="406C02AE" w14:textId="77777777" w:rsidR="00EE5860" w:rsidRPr="00441CD0" w:rsidRDefault="00EE5860" w:rsidP="00BB0E1F">
            <w:pPr>
              <w:pStyle w:val="TAC"/>
              <w:rPr>
                <w:lang w:eastAsia="zh-CN"/>
              </w:rPr>
            </w:pPr>
            <w:r w:rsidRPr="00441CD0">
              <w:rPr>
                <w:lang w:eastAsia="zh-CN"/>
              </w:rPr>
              <w:t>Length of Custom PFD Content</w:t>
            </w:r>
          </w:p>
        </w:tc>
        <w:tc>
          <w:tcPr>
            <w:tcW w:w="588" w:type="dxa"/>
            <w:tcBorders>
              <w:top w:val="nil"/>
              <w:left w:val="single" w:sz="4" w:space="0" w:color="auto"/>
              <w:bottom w:val="nil"/>
              <w:right w:val="single" w:sz="6" w:space="0" w:color="auto"/>
            </w:tcBorders>
          </w:tcPr>
          <w:p w14:paraId="0AAF9B71" w14:textId="77777777" w:rsidR="00EE5860" w:rsidRPr="00441CD0" w:rsidRDefault="00EE5860" w:rsidP="00BB0E1F">
            <w:pPr>
              <w:pStyle w:val="TAC"/>
            </w:pPr>
          </w:p>
        </w:tc>
      </w:tr>
      <w:tr w:rsidR="00EE5860" w:rsidRPr="00441CD0" w14:paraId="0EE59094" w14:textId="77777777" w:rsidTr="00BB0E1F">
        <w:trPr>
          <w:jc w:val="center"/>
        </w:trPr>
        <w:tc>
          <w:tcPr>
            <w:tcW w:w="151" w:type="dxa"/>
            <w:tcBorders>
              <w:top w:val="nil"/>
              <w:left w:val="single" w:sz="6" w:space="0" w:color="auto"/>
              <w:bottom w:val="nil"/>
              <w:right w:val="nil"/>
            </w:tcBorders>
          </w:tcPr>
          <w:p w14:paraId="0724320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0176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(u+2) to v</w:t>
            </w:r>
          </w:p>
        </w:tc>
        <w:tc>
          <w:tcPr>
            <w:tcW w:w="4710" w:type="dxa"/>
            <w:gridSpan w:val="8"/>
            <w:tcBorders>
              <w:top w:val="single" w:sz="4" w:space="0" w:color="auto"/>
              <w:left w:val="single" w:sz="4" w:space="0" w:color="auto"/>
              <w:bottom w:val="single" w:sz="4" w:space="0" w:color="auto"/>
              <w:right w:val="single" w:sz="4" w:space="0" w:color="auto"/>
            </w:tcBorders>
            <w:hideMark/>
          </w:tcPr>
          <w:p w14:paraId="22AF851E" w14:textId="77777777" w:rsidR="00EE5860" w:rsidRPr="00441CD0" w:rsidRDefault="00EE5860" w:rsidP="00BB0E1F">
            <w:pPr>
              <w:pStyle w:val="TAC"/>
              <w:rPr>
                <w:lang w:eastAsia="zh-CN"/>
              </w:rPr>
            </w:pPr>
            <w:r w:rsidRPr="00441CD0">
              <w:rPr>
                <w:lang w:eastAsia="zh-CN"/>
              </w:rPr>
              <w:t>Custom PFD Content</w:t>
            </w:r>
          </w:p>
        </w:tc>
        <w:tc>
          <w:tcPr>
            <w:tcW w:w="588" w:type="dxa"/>
            <w:tcBorders>
              <w:top w:val="nil"/>
              <w:left w:val="single" w:sz="4" w:space="0" w:color="auto"/>
              <w:bottom w:val="nil"/>
              <w:right w:val="single" w:sz="6" w:space="0" w:color="auto"/>
            </w:tcBorders>
          </w:tcPr>
          <w:p w14:paraId="4292A58B" w14:textId="77777777" w:rsidR="00EE5860" w:rsidRPr="00441CD0" w:rsidRDefault="00EE5860" w:rsidP="00BB0E1F">
            <w:pPr>
              <w:pStyle w:val="TAC"/>
            </w:pPr>
          </w:p>
        </w:tc>
      </w:tr>
      <w:tr w:rsidR="00EE5860" w:rsidRPr="00441CD0" w14:paraId="34B6230E" w14:textId="77777777" w:rsidTr="00BB0E1F">
        <w:trPr>
          <w:jc w:val="center"/>
        </w:trPr>
        <w:tc>
          <w:tcPr>
            <w:tcW w:w="151" w:type="dxa"/>
            <w:tcBorders>
              <w:top w:val="nil"/>
              <w:left w:val="single" w:sz="6" w:space="0" w:color="auto"/>
              <w:bottom w:val="nil"/>
              <w:right w:val="nil"/>
            </w:tcBorders>
          </w:tcPr>
          <w:p w14:paraId="17E831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BBA8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(w+1)</w:t>
            </w:r>
          </w:p>
        </w:tc>
        <w:tc>
          <w:tcPr>
            <w:tcW w:w="4710" w:type="dxa"/>
            <w:gridSpan w:val="8"/>
            <w:tcBorders>
              <w:top w:val="single" w:sz="4" w:space="0" w:color="auto"/>
              <w:left w:val="single" w:sz="4" w:space="0" w:color="auto"/>
              <w:bottom w:val="single" w:sz="4" w:space="0" w:color="auto"/>
              <w:right w:val="single" w:sz="4" w:space="0" w:color="auto"/>
            </w:tcBorders>
            <w:hideMark/>
          </w:tcPr>
          <w:p w14:paraId="574CD055" w14:textId="77777777" w:rsidR="00EE5860" w:rsidRPr="00441CD0" w:rsidRDefault="00EE5860" w:rsidP="00BB0E1F">
            <w:pPr>
              <w:pStyle w:val="TAC"/>
              <w:rPr>
                <w:lang w:eastAsia="zh-CN"/>
              </w:rPr>
            </w:pPr>
            <w:r w:rsidRPr="00441CD0">
              <w:rPr>
                <w:lang w:eastAsia="zh-CN"/>
              </w:rPr>
              <w:t>Length of Domain Name Protocol</w:t>
            </w:r>
          </w:p>
        </w:tc>
        <w:tc>
          <w:tcPr>
            <w:tcW w:w="588" w:type="dxa"/>
            <w:tcBorders>
              <w:top w:val="nil"/>
              <w:left w:val="single" w:sz="4" w:space="0" w:color="auto"/>
              <w:bottom w:val="nil"/>
              <w:right w:val="single" w:sz="6" w:space="0" w:color="auto"/>
            </w:tcBorders>
          </w:tcPr>
          <w:p w14:paraId="38E14238" w14:textId="77777777" w:rsidR="00EE5860" w:rsidRPr="00441CD0" w:rsidRDefault="00EE5860" w:rsidP="00BB0E1F">
            <w:pPr>
              <w:pStyle w:val="TAC"/>
            </w:pPr>
          </w:p>
        </w:tc>
      </w:tr>
      <w:tr w:rsidR="00EE5860" w:rsidRPr="00441CD0" w14:paraId="599CC8E6" w14:textId="77777777" w:rsidTr="00BB0E1F">
        <w:trPr>
          <w:jc w:val="center"/>
        </w:trPr>
        <w:tc>
          <w:tcPr>
            <w:tcW w:w="151" w:type="dxa"/>
            <w:tcBorders>
              <w:top w:val="nil"/>
              <w:left w:val="single" w:sz="6" w:space="0" w:color="auto"/>
              <w:bottom w:val="nil"/>
              <w:right w:val="nil"/>
            </w:tcBorders>
          </w:tcPr>
          <w:p w14:paraId="4A6B99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E1B7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(w+2) to x</w:t>
            </w:r>
          </w:p>
        </w:tc>
        <w:tc>
          <w:tcPr>
            <w:tcW w:w="4710" w:type="dxa"/>
            <w:gridSpan w:val="8"/>
            <w:tcBorders>
              <w:top w:val="single" w:sz="4" w:space="0" w:color="auto"/>
              <w:left w:val="single" w:sz="4" w:space="0" w:color="auto"/>
              <w:bottom w:val="single" w:sz="4" w:space="0" w:color="auto"/>
              <w:right w:val="single" w:sz="4" w:space="0" w:color="auto"/>
            </w:tcBorders>
            <w:hideMark/>
          </w:tcPr>
          <w:p w14:paraId="1A4DB357" w14:textId="77777777" w:rsidR="00EE5860" w:rsidRPr="00441CD0" w:rsidRDefault="00EE5860" w:rsidP="00BB0E1F">
            <w:pPr>
              <w:pStyle w:val="TAC"/>
              <w:rPr>
                <w:lang w:eastAsia="zh-CN"/>
              </w:rPr>
            </w:pPr>
            <w:r w:rsidRPr="00441CD0">
              <w:rPr>
                <w:lang w:eastAsia="zh-CN"/>
              </w:rPr>
              <w:t>Domain Name Protocol</w:t>
            </w:r>
          </w:p>
        </w:tc>
        <w:tc>
          <w:tcPr>
            <w:tcW w:w="588" w:type="dxa"/>
            <w:tcBorders>
              <w:top w:val="nil"/>
              <w:left w:val="single" w:sz="4" w:space="0" w:color="auto"/>
              <w:bottom w:val="nil"/>
              <w:right w:val="single" w:sz="6" w:space="0" w:color="auto"/>
            </w:tcBorders>
          </w:tcPr>
          <w:p w14:paraId="31E5D803" w14:textId="77777777" w:rsidR="00EE5860" w:rsidRPr="00441CD0" w:rsidRDefault="00EE5860" w:rsidP="00BB0E1F">
            <w:pPr>
              <w:pStyle w:val="TAC"/>
            </w:pPr>
          </w:p>
        </w:tc>
      </w:tr>
      <w:tr w:rsidR="00EE5860" w:rsidRPr="00441CD0" w14:paraId="1599BB2B" w14:textId="77777777" w:rsidTr="00BB0E1F">
        <w:trPr>
          <w:jc w:val="center"/>
        </w:trPr>
        <w:tc>
          <w:tcPr>
            <w:tcW w:w="151" w:type="dxa"/>
            <w:tcBorders>
              <w:top w:val="nil"/>
              <w:left w:val="single" w:sz="6" w:space="0" w:color="auto"/>
              <w:bottom w:val="nil"/>
              <w:right w:val="nil"/>
            </w:tcBorders>
          </w:tcPr>
          <w:p w14:paraId="6ED40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4CDF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 to (y+1)</w:t>
            </w:r>
          </w:p>
        </w:tc>
        <w:tc>
          <w:tcPr>
            <w:tcW w:w="4710" w:type="dxa"/>
            <w:gridSpan w:val="8"/>
            <w:tcBorders>
              <w:top w:val="single" w:sz="4" w:space="0" w:color="auto"/>
              <w:left w:val="single" w:sz="4" w:space="0" w:color="auto"/>
              <w:bottom w:val="single" w:sz="4" w:space="0" w:color="auto"/>
              <w:right w:val="single" w:sz="4" w:space="0" w:color="auto"/>
            </w:tcBorders>
            <w:hideMark/>
          </w:tcPr>
          <w:p w14:paraId="370D9F25" w14:textId="77777777" w:rsidR="00EE5860" w:rsidRPr="00441CD0" w:rsidRDefault="00EE5860" w:rsidP="00BB0E1F">
            <w:pPr>
              <w:pStyle w:val="TAC"/>
              <w:rPr>
                <w:lang w:eastAsia="zh-CN"/>
              </w:rPr>
            </w:pPr>
            <w:r w:rsidRPr="00441CD0">
              <w:rPr>
                <w:lang w:eastAsia="zh-CN"/>
              </w:rPr>
              <w:t>Length of Additional Flow Description</w:t>
            </w:r>
          </w:p>
        </w:tc>
        <w:tc>
          <w:tcPr>
            <w:tcW w:w="588" w:type="dxa"/>
            <w:tcBorders>
              <w:top w:val="nil"/>
              <w:left w:val="single" w:sz="4" w:space="0" w:color="auto"/>
              <w:bottom w:val="nil"/>
              <w:right w:val="single" w:sz="6" w:space="0" w:color="auto"/>
            </w:tcBorders>
          </w:tcPr>
          <w:p w14:paraId="209F2D4E" w14:textId="77777777" w:rsidR="00EE5860" w:rsidRPr="00441CD0" w:rsidRDefault="00EE5860" w:rsidP="00BB0E1F">
            <w:pPr>
              <w:pStyle w:val="TAC"/>
            </w:pPr>
          </w:p>
        </w:tc>
      </w:tr>
      <w:tr w:rsidR="00EE5860" w:rsidRPr="00441CD0" w14:paraId="2FEEC1B4" w14:textId="77777777" w:rsidTr="00BB0E1F">
        <w:trPr>
          <w:jc w:val="center"/>
        </w:trPr>
        <w:tc>
          <w:tcPr>
            <w:tcW w:w="151" w:type="dxa"/>
            <w:tcBorders>
              <w:top w:val="nil"/>
              <w:left w:val="single" w:sz="6" w:space="0" w:color="auto"/>
              <w:bottom w:val="nil"/>
              <w:right w:val="nil"/>
            </w:tcBorders>
          </w:tcPr>
          <w:p w14:paraId="45AE0C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12429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(y+2) to z</w:t>
            </w:r>
          </w:p>
        </w:tc>
        <w:tc>
          <w:tcPr>
            <w:tcW w:w="4710" w:type="dxa"/>
            <w:gridSpan w:val="8"/>
            <w:tcBorders>
              <w:top w:val="single" w:sz="4" w:space="0" w:color="auto"/>
              <w:left w:val="single" w:sz="4" w:space="0" w:color="auto"/>
              <w:bottom w:val="single" w:sz="4" w:space="0" w:color="auto"/>
              <w:right w:val="single" w:sz="4" w:space="0" w:color="auto"/>
            </w:tcBorders>
            <w:hideMark/>
          </w:tcPr>
          <w:p w14:paraId="74918733" w14:textId="77777777" w:rsidR="00EE5860" w:rsidRPr="00441CD0" w:rsidRDefault="00EE5860" w:rsidP="00BB0E1F">
            <w:pPr>
              <w:pStyle w:val="TAC"/>
              <w:rPr>
                <w:lang w:eastAsia="zh-CN"/>
              </w:rPr>
            </w:pPr>
            <w:r w:rsidRPr="00441CD0">
              <w:rPr>
                <w:lang w:eastAsia="zh-CN"/>
              </w:rPr>
              <w:t>Additional Flow Description</w:t>
            </w:r>
          </w:p>
        </w:tc>
        <w:tc>
          <w:tcPr>
            <w:tcW w:w="588" w:type="dxa"/>
            <w:tcBorders>
              <w:top w:val="nil"/>
              <w:left w:val="single" w:sz="4" w:space="0" w:color="auto"/>
              <w:bottom w:val="nil"/>
              <w:right w:val="single" w:sz="6" w:space="0" w:color="auto"/>
            </w:tcBorders>
          </w:tcPr>
          <w:p w14:paraId="0DFCA265" w14:textId="77777777" w:rsidR="00EE5860" w:rsidRPr="00441CD0" w:rsidRDefault="00EE5860" w:rsidP="00BB0E1F">
            <w:pPr>
              <w:pStyle w:val="TAC"/>
            </w:pPr>
          </w:p>
        </w:tc>
      </w:tr>
      <w:tr w:rsidR="00EE5860" w:rsidRPr="00441CD0" w14:paraId="4AAE32F6" w14:textId="77777777" w:rsidTr="00BB0E1F">
        <w:trPr>
          <w:jc w:val="center"/>
        </w:trPr>
        <w:tc>
          <w:tcPr>
            <w:tcW w:w="151" w:type="dxa"/>
            <w:tcBorders>
              <w:top w:val="nil"/>
              <w:left w:val="single" w:sz="6" w:space="0" w:color="auto"/>
              <w:bottom w:val="nil"/>
              <w:right w:val="nil"/>
            </w:tcBorders>
          </w:tcPr>
          <w:p w14:paraId="7589D5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E68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 to (a+1)</w:t>
            </w:r>
          </w:p>
        </w:tc>
        <w:tc>
          <w:tcPr>
            <w:tcW w:w="4710" w:type="dxa"/>
            <w:gridSpan w:val="8"/>
            <w:tcBorders>
              <w:top w:val="single" w:sz="4" w:space="0" w:color="auto"/>
              <w:left w:val="single" w:sz="4" w:space="0" w:color="auto"/>
              <w:bottom w:val="single" w:sz="4" w:space="0" w:color="auto"/>
              <w:right w:val="single" w:sz="4" w:space="0" w:color="auto"/>
            </w:tcBorders>
            <w:hideMark/>
          </w:tcPr>
          <w:p w14:paraId="7AAA93F6" w14:textId="77777777" w:rsidR="00EE5860" w:rsidRPr="00441CD0" w:rsidRDefault="00EE5860" w:rsidP="00BB0E1F">
            <w:pPr>
              <w:pStyle w:val="TAC"/>
              <w:rPr>
                <w:lang w:eastAsia="zh-CN"/>
              </w:rPr>
            </w:pPr>
            <w:r w:rsidRPr="00441CD0">
              <w:rPr>
                <w:lang w:eastAsia="zh-CN"/>
              </w:rPr>
              <w:t>Length of Additional URL</w:t>
            </w:r>
          </w:p>
        </w:tc>
        <w:tc>
          <w:tcPr>
            <w:tcW w:w="588" w:type="dxa"/>
            <w:tcBorders>
              <w:top w:val="nil"/>
              <w:left w:val="single" w:sz="4" w:space="0" w:color="auto"/>
              <w:bottom w:val="nil"/>
              <w:right w:val="single" w:sz="6" w:space="0" w:color="auto"/>
            </w:tcBorders>
          </w:tcPr>
          <w:p w14:paraId="7CFB2B04" w14:textId="77777777" w:rsidR="00EE5860" w:rsidRPr="00441CD0" w:rsidRDefault="00EE5860" w:rsidP="00BB0E1F">
            <w:pPr>
              <w:pStyle w:val="TAC"/>
            </w:pPr>
          </w:p>
        </w:tc>
      </w:tr>
      <w:tr w:rsidR="00EE5860" w:rsidRPr="00441CD0" w14:paraId="24B6C304" w14:textId="77777777" w:rsidTr="00BB0E1F">
        <w:trPr>
          <w:jc w:val="center"/>
        </w:trPr>
        <w:tc>
          <w:tcPr>
            <w:tcW w:w="151" w:type="dxa"/>
            <w:tcBorders>
              <w:top w:val="nil"/>
              <w:left w:val="single" w:sz="6" w:space="0" w:color="auto"/>
              <w:bottom w:val="nil"/>
              <w:right w:val="nil"/>
            </w:tcBorders>
          </w:tcPr>
          <w:p w14:paraId="17E5E0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E680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(a+2) to b</w:t>
            </w:r>
          </w:p>
        </w:tc>
        <w:tc>
          <w:tcPr>
            <w:tcW w:w="4710" w:type="dxa"/>
            <w:gridSpan w:val="8"/>
            <w:tcBorders>
              <w:top w:val="single" w:sz="4" w:space="0" w:color="auto"/>
              <w:left w:val="single" w:sz="4" w:space="0" w:color="auto"/>
              <w:bottom w:val="single" w:sz="4" w:space="0" w:color="auto"/>
              <w:right w:val="single" w:sz="4" w:space="0" w:color="auto"/>
            </w:tcBorders>
            <w:hideMark/>
          </w:tcPr>
          <w:p w14:paraId="6DEE315C" w14:textId="77777777" w:rsidR="00EE5860" w:rsidRPr="00441CD0" w:rsidRDefault="00EE5860" w:rsidP="00BB0E1F">
            <w:pPr>
              <w:pStyle w:val="TAC"/>
              <w:rPr>
                <w:lang w:eastAsia="zh-CN"/>
              </w:rPr>
            </w:pPr>
            <w:r w:rsidRPr="00441CD0">
              <w:rPr>
                <w:lang w:eastAsia="zh-CN"/>
              </w:rPr>
              <w:t>Additional URL</w:t>
            </w:r>
          </w:p>
        </w:tc>
        <w:tc>
          <w:tcPr>
            <w:tcW w:w="588" w:type="dxa"/>
            <w:tcBorders>
              <w:top w:val="nil"/>
              <w:left w:val="single" w:sz="4" w:space="0" w:color="auto"/>
              <w:bottom w:val="nil"/>
              <w:right w:val="single" w:sz="6" w:space="0" w:color="auto"/>
            </w:tcBorders>
          </w:tcPr>
          <w:p w14:paraId="65E88803" w14:textId="77777777" w:rsidR="00EE5860" w:rsidRPr="00441CD0" w:rsidRDefault="00EE5860" w:rsidP="00BB0E1F">
            <w:pPr>
              <w:pStyle w:val="TAC"/>
            </w:pPr>
          </w:p>
        </w:tc>
      </w:tr>
      <w:tr w:rsidR="00EE5860" w:rsidRPr="00441CD0" w14:paraId="1A3D5FD4" w14:textId="77777777" w:rsidTr="00BB0E1F">
        <w:trPr>
          <w:jc w:val="center"/>
        </w:trPr>
        <w:tc>
          <w:tcPr>
            <w:tcW w:w="151" w:type="dxa"/>
            <w:tcBorders>
              <w:top w:val="nil"/>
              <w:left w:val="single" w:sz="6" w:space="0" w:color="auto"/>
              <w:bottom w:val="nil"/>
              <w:right w:val="nil"/>
            </w:tcBorders>
          </w:tcPr>
          <w:p w14:paraId="126447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2415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 to (c+1)</w:t>
            </w:r>
          </w:p>
        </w:tc>
        <w:tc>
          <w:tcPr>
            <w:tcW w:w="4710" w:type="dxa"/>
            <w:gridSpan w:val="8"/>
            <w:tcBorders>
              <w:top w:val="single" w:sz="4" w:space="0" w:color="auto"/>
              <w:left w:val="single" w:sz="4" w:space="0" w:color="auto"/>
              <w:bottom w:val="single" w:sz="4" w:space="0" w:color="auto"/>
              <w:right w:val="single" w:sz="4" w:space="0" w:color="auto"/>
            </w:tcBorders>
            <w:hideMark/>
          </w:tcPr>
          <w:p w14:paraId="7F4D9A5D" w14:textId="77777777" w:rsidR="00EE5860" w:rsidRPr="00441CD0" w:rsidRDefault="00EE5860" w:rsidP="00BB0E1F">
            <w:pPr>
              <w:pStyle w:val="TAC"/>
              <w:rPr>
                <w:lang w:eastAsia="zh-CN"/>
              </w:rPr>
            </w:pPr>
            <w:r w:rsidRPr="00441CD0">
              <w:rPr>
                <w:lang w:eastAsia="zh-CN"/>
              </w:rPr>
              <w:t xml:space="preserve">Length of </w:t>
            </w:r>
            <w:r w:rsidRPr="00441CD0">
              <w:t>Additional Domain Name and Domain Name Protocol</w:t>
            </w:r>
          </w:p>
        </w:tc>
        <w:tc>
          <w:tcPr>
            <w:tcW w:w="588" w:type="dxa"/>
            <w:tcBorders>
              <w:top w:val="nil"/>
              <w:left w:val="single" w:sz="4" w:space="0" w:color="auto"/>
              <w:bottom w:val="nil"/>
              <w:right w:val="single" w:sz="6" w:space="0" w:color="auto"/>
            </w:tcBorders>
          </w:tcPr>
          <w:p w14:paraId="5F27F05F" w14:textId="77777777" w:rsidR="00EE5860" w:rsidRPr="00441CD0" w:rsidRDefault="00EE5860" w:rsidP="00BB0E1F">
            <w:pPr>
              <w:pStyle w:val="TAC"/>
            </w:pPr>
          </w:p>
        </w:tc>
      </w:tr>
      <w:tr w:rsidR="00EE5860" w:rsidRPr="00441CD0" w14:paraId="7ABD0A83" w14:textId="77777777" w:rsidTr="00BB0E1F">
        <w:trPr>
          <w:jc w:val="center"/>
        </w:trPr>
        <w:tc>
          <w:tcPr>
            <w:tcW w:w="151" w:type="dxa"/>
            <w:tcBorders>
              <w:top w:val="nil"/>
              <w:left w:val="single" w:sz="6" w:space="0" w:color="auto"/>
              <w:bottom w:val="nil"/>
              <w:right w:val="nil"/>
            </w:tcBorders>
          </w:tcPr>
          <w:p w14:paraId="3F92106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8BDE5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(c+2) to d</w:t>
            </w:r>
          </w:p>
        </w:tc>
        <w:tc>
          <w:tcPr>
            <w:tcW w:w="4710" w:type="dxa"/>
            <w:gridSpan w:val="8"/>
            <w:tcBorders>
              <w:top w:val="single" w:sz="4" w:space="0" w:color="auto"/>
              <w:left w:val="single" w:sz="4" w:space="0" w:color="auto"/>
              <w:bottom w:val="single" w:sz="4" w:space="0" w:color="auto"/>
              <w:right w:val="single" w:sz="4" w:space="0" w:color="auto"/>
            </w:tcBorders>
            <w:hideMark/>
          </w:tcPr>
          <w:p w14:paraId="4DDE704C" w14:textId="77777777" w:rsidR="00EE5860" w:rsidRPr="00441CD0" w:rsidRDefault="00EE5860" w:rsidP="00BB0E1F">
            <w:pPr>
              <w:pStyle w:val="TAC"/>
              <w:rPr>
                <w:lang w:eastAsia="zh-CN"/>
              </w:rPr>
            </w:pPr>
            <w:r w:rsidRPr="00441CD0">
              <w:t>Additional Domain Name and Domain Name Protocol</w:t>
            </w:r>
            <w:r w:rsidRPr="00441CD0">
              <w:rPr>
                <w:lang w:eastAsia="zh-CN"/>
              </w:rPr>
              <w:t xml:space="preserve"> </w:t>
            </w:r>
          </w:p>
        </w:tc>
        <w:tc>
          <w:tcPr>
            <w:tcW w:w="588" w:type="dxa"/>
            <w:tcBorders>
              <w:top w:val="nil"/>
              <w:left w:val="single" w:sz="4" w:space="0" w:color="auto"/>
              <w:bottom w:val="nil"/>
              <w:right w:val="single" w:sz="6" w:space="0" w:color="auto"/>
            </w:tcBorders>
          </w:tcPr>
          <w:p w14:paraId="6986FDA1" w14:textId="77777777" w:rsidR="00EE5860" w:rsidRPr="00441CD0" w:rsidRDefault="00EE5860" w:rsidP="00BB0E1F">
            <w:pPr>
              <w:pStyle w:val="TAC"/>
            </w:pPr>
          </w:p>
        </w:tc>
      </w:tr>
      <w:tr w:rsidR="00EE5860" w:rsidRPr="00441CD0" w14:paraId="787B1A0A" w14:textId="77777777" w:rsidTr="00BB0E1F">
        <w:trPr>
          <w:jc w:val="center"/>
        </w:trPr>
        <w:tc>
          <w:tcPr>
            <w:tcW w:w="151" w:type="dxa"/>
            <w:tcBorders>
              <w:top w:val="nil"/>
              <w:left w:val="single" w:sz="6" w:space="0" w:color="auto"/>
              <w:bottom w:val="single" w:sz="4" w:space="0" w:color="auto"/>
              <w:right w:val="nil"/>
            </w:tcBorders>
          </w:tcPr>
          <w:p w14:paraId="41493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17E62B8" w14:textId="77777777" w:rsidR="00EE5860" w:rsidRPr="00441CD0" w:rsidRDefault="00EE5860" w:rsidP="00BB0E1F">
            <w:pPr>
              <w:pStyle w:val="TAC"/>
            </w:pPr>
            <w:r w:rsidRPr="00441CD0">
              <w:rPr>
                <w:lang w:val="de-DE" w:eastAsia="zh-CN"/>
              </w:rPr>
              <w:t>e</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89E06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15F1A27" w14:textId="77777777" w:rsidR="00EE5860" w:rsidRPr="00441CD0" w:rsidRDefault="00EE5860" w:rsidP="00BB0E1F">
            <w:pPr>
              <w:pStyle w:val="TAC"/>
              <w:rPr>
                <w:lang w:val="x-none"/>
              </w:rPr>
            </w:pPr>
          </w:p>
        </w:tc>
      </w:tr>
    </w:tbl>
    <w:p w14:paraId="25A2E39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39</w:t>
      </w:r>
      <w:r w:rsidRPr="00441CD0">
        <w:rPr>
          <w:lang w:eastAsia="zh-CN"/>
        </w:rPr>
        <w:t>-</w:t>
      </w:r>
      <w:r w:rsidRPr="00441CD0">
        <w:rPr>
          <w:lang w:eastAsia="ja-JP"/>
        </w:rPr>
        <w:t>1</w:t>
      </w:r>
      <w:r w:rsidRPr="00441CD0">
        <w:t xml:space="preserve">: </w:t>
      </w:r>
      <w:r w:rsidRPr="00441CD0">
        <w:rPr>
          <w:lang w:eastAsia="ja-JP"/>
        </w:rPr>
        <w:t>PFD Contents</w:t>
      </w:r>
    </w:p>
    <w:p w14:paraId="7502490F" w14:textId="77777777" w:rsidR="00EE5860" w:rsidRPr="00441CD0" w:rsidRDefault="00EE5860" w:rsidP="00EE5860">
      <w:r w:rsidRPr="00441CD0">
        <w:t>The following flags are coded within Octet 5 in the Figure 8.2.39-1:</w:t>
      </w:r>
    </w:p>
    <w:p w14:paraId="73B9B48A"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36500825" w14:textId="77777777" w:rsidR="00EE5860" w:rsidRPr="00441CD0" w:rsidRDefault="00EE5860" w:rsidP="00EE5860">
      <w:pPr>
        <w:pStyle w:val="B1"/>
      </w:pPr>
      <w:r w:rsidRPr="00441CD0">
        <w:t>-</w:t>
      </w:r>
      <w:r w:rsidRPr="00441CD0">
        <w:tab/>
        <w:t xml:space="preserve">Bit 2 – URL (URL): If this bit is set to "1", then the </w:t>
      </w:r>
      <w:r w:rsidRPr="00441CD0">
        <w:rPr>
          <w:lang w:eastAsia="zh-CN"/>
        </w:rPr>
        <w:t>Length of URL</w:t>
      </w:r>
      <w:r w:rsidRPr="00441CD0">
        <w:t xml:space="preserve"> and the URL fields shall be present, otherwise they shall not be present.</w:t>
      </w:r>
    </w:p>
    <w:p w14:paraId="37555094" w14:textId="77777777" w:rsidR="00EE5860" w:rsidRPr="00441CD0" w:rsidRDefault="00EE5860" w:rsidP="00EE5860">
      <w:pPr>
        <w:pStyle w:val="B1"/>
      </w:pPr>
      <w:r w:rsidRPr="00441CD0">
        <w:t>-</w:t>
      </w:r>
      <w:r w:rsidRPr="00441CD0">
        <w:tab/>
        <w:t xml:space="preserve">Bit 3 – DN (Domain Name): If this bit is set to "1", then the </w:t>
      </w:r>
      <w:r w:rsidRPr="00441CD0">
        <w:rPr>
          <w:lang w:eastAsia="zh-CN"/>
        </w:rPr>
        <w:t>Length of Domain Name</w:t>
      </w:r>
      <w:r w:rsidRPr="00441CD0">
        <w:t xml:space="preserve"> and the Domain Name fields shall be present, otherwise they shall not be present.</w:t>
      </w:r>
    </w:p>
    <w:p w14:paraId="5F010F23" w14:textId="77777777" w:rsidR="00EE5860" w:rsidRPr="00441CD0" w:rsidRDefault="00EE5860" w:rsidP="00EE5860">
      <w:pPr>
        <w:pStyle w:val="B1"/>
      </w:pPr>
      <w:r w:rsidRPr="00441CD0">
        <w:t>-</w:t>
      </w:r>
      <w:r w:rsidRPr="00441CD0">
        <w:tab/>
        <w:t xml:space="preserve">Bit 4 – CP (Custom PFD Content): If this bit is set to "1", then the </w:t>
      </w:r>
      <w:r w:rsidRPr="00441CD0">
        <w:rPr>
          <w:lang w:eastAsia="zh-CN"/>
        </w:rPr>
        <w:t>Length of Custom PFD Content</w:t>
      </w:r>
      <w:r w:rsidRPr="00441CD0">
        <w:t xml:space="preserve"> and the Custom PFD Content fields shall be present, otherwise they shall not be present.</w:t>
      </w:r>
    </w:p>
    <w:p w14:paraId="46AE9598" w14:textId="77777777" w:rsidR="00EE5860" w:rsidRPr="00441CD0" w:rsidRDefault="00EE5860" w:rsidP="00EE5860">
      <w:pPr>
        <w:pStyle w:val="B1"/>
      </w:pPr>
      <w:r w:rsidRPr="00441CD0">
        <w:t>-</w:t>
      </w:r>
      <w:r w:rsidRPr="00441CD0">
        <w:tab/>
        <w:t xml:space="preserve">Bit 5 – DNP (Domain Name Protocol): If this bit is set to "1", then the </w:t>
      </w:r>
      <w:r w:rsidRPr="00441CD0">
        <w:rPr>
          <w:lang w:eastAsia="zh-CN"/>
        </w:rPr>
        <w:t>Length of Domain Name</w:t>
      </w:r>
      <w:r w:rsidRPr="00441CD0">
        <w:t xml:space="preserve"> Protocol and the Domain Name Protocol shall be present, otherwise they shall not be present; and if this bit is set to "1", the </w:t>
      </w:r>
      <w:r w:rsidRPr="00441CD0">
        <w:rPr>
          <w:lang w:eastAsia="zh-CN"/>
        </w:rPr>
        <w:t>Length of Domain Name</w:t>
      </w:r>
      <w:r w:rsidRPr="00441CD0">
        <w:t xml:space="preserve"> and the Domain Name fields shall also be present.</w:t>
      </w:r>
    </w:p>
    <w:p w14:paraId="32ADC6EE" w14:textId="77777777" w:rsidR="00EE5860" w:rsidRPr="00441CD0" w:rsidRDefault="00EE5860" w:rsidP="00EE5860">
      <w:pPr>
        <w:pStyle w:val="B1"/>
      </w:pPr>
      <w:r w:rsidRPr="00441CD0">
        <w:t>-</w:t>
      </w:r>
      <w:r w:rsidRPr="00441CD0">
        <w:tab/>
        <w:t xml:space="preserve">Bit 6 – AFD (Additional Flow Description): If this bit is set to "1", the </w:t>
      </w:r>
      <w:r w:rsidRPr="00441CD0">
        <w:rPr>
          <w:lang w:eastAsia="zh-CN"/>
        </w:rPr>
        <w:t>Length of Additional Flow Description</w:t>
      </w:r>
      <w:r w:rsidRPr="00441CD0">
        <w:t xml:space="preserve"> and the </w:t>
      </w:r>
      <w:r w:rsidRPr="00441CD0">
        <w:rPr>
          <w:lang w:eastAsia="zh-CN"/>
        </w:rPr>
        <w:t>Additional Flow Description</w:t>
      </w:r>
      <w:r w:rsidRPr="00441CD0">
        <w:t xml:space="preserve"> field shall be present, otherwise they shall not be present.</w:t>
      </w:r>
    </w:p>
    <w:p w14:paraId="4FB562B7" w14:textId="77777777" w:rsidR="00EE5860" w:rsidRPr="00441CD0" w:rsidRDefault="00EE5860" w:rsidP="00EE5860">
      <w:pPr>
        <w:pStyle w:val="B1"/>
      </w:pPr>
      <w:r w:rsidRPr="00441CD0">
        <w:t>-</w:t>
      </w:r>
      <w:r w:rsidRPr="00441CD0">
        <w:tab/>
        <w:t xml:space="preserve">Bit 7 – AURL (Additional URL): If this bit is set to "1", the </w:t>
      </w:r>
      <w:r w:rsidRPr="00441CD0">
        <w:rPr>
          <w:lang w:eastAsia="zh-CN"/>
        </w:rPr>
        <w:t>Length of Additional URL</w:t>
      </w:r>
      <w:r w:rsidRPr="00441CD0">
        <w:t xml:space="preserve"> and the </w:t>
      </w:r>
      <w:r w:rsidRPr="00441CD0">
        <w:rPr>
          <w:lang w:eastAsia="zh-CN"/>
        </w:rPr>
        <w:t>Additional URL</w:t>
      </w:r>
      <w:r w:rsidRPr="00441CD0">
        <w:t xml:space="preserve"> field shall be present, </w:t>
      </w:r>
      <w:bookmarkStart w:id="5477" w:name="OLE_LINK26"/>
      <w:bookmarkStart w:id="5478" w:name="OLE_LINK25"/>
      <w:r w:rsidRPr="00441CD0">
        <w:t>otherwise they shall not be present.</w:t>
      </w:r>
      <w:bookmarkEnd w:id="5477"/>
      <w:bookmarkEnd w:id="5478"/>
    </w:p>
    <w:p w14:paraId="7C98E08A" w14:textId="77777777" w:rsidR="00EE5860" w:rsidRPr="00441CD0" w:rsidRDefault="00EE5860" w:rsidP="00EE5860">
      <w:pPr>
        <w:pStyle w:val="B1"/>
      </w:pPr>
      <w:r w:rsidRPr="00441CD0">
        <w:t>-</w:t>
      </w:r>
      <w:r w:rsidRPr="00441CD0">
        <w:tab/>
        <w:t xml:space="preserve">Bit 8 – ADNP (Additional Domain Name and Domain Name Protocol): If this bit is set to "1", the </w:t>
      </w:r>
      <w:r w:rsidRPr="00441CD0">
        <w:rPr>
          <w:lang w:eastAsia="zh-CN"/>
        </w:rPr>
        <w:t xml:space="preserve">Length of </w:t>
      </w:r>
      <w:r w:rsidRPr="00441CD0">
        <w:t>Additional Domain Name and Domain Name Protocol, and the Additional Domain Name and Domain Name Protocol field shall be present, otherwise they shall not be present.</w:t>
      </w:r>
    </w:p>
    <w:p w14:paraId="0FEB1B1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w:t>
      </w:r>
      <w:r>
        <w:t> </w:t>
      </w:r>
      <w:r w:rsidRPr="00441CD0">
        <w:t>6.4.3.7 of 3GPP TS 29.251 [21].</w:t>
      </w:r>
    </w:p>
    <w:p w14:paraId="497A7501" w14:textId="77777777" w:rsidR="00EE5860" w:rsidRPr="00441CD0" w:rsidRDefault="00EE5860" w:rsidP="00EE5860">
      <w:r w:rsidRPr="00441CD0">
        <w:t xml:space="preserve">The Domain Name field, when present, shall be encoded </w:t>
      </w:r>
      <w:r w:rsidRPr="00441CD0">
        <w:rPr>
          <w:lang w:val="en-US" w:eastAsia="zh-CN"/>
        </w:rPr>
        <w:t xml:space="preserve">as an OctetString </w:t>
      </w:r>
      <w:r w:rsidRPr="00441CD0">
        <w:t>as specified in clause</w:t>
      </w:r>
      <w:r>
        <w:t> </w:t>
      </w:r>
      <w:r w:rsidRPr="00441CD0">
        <w:t>6.4.3.9 of 3GPP TS 29.251 [21].</w:t>
      </w:r>
    </w:p>
    <w:p w14:paraId="79E77DAD" w14:textId="77777777" w:rsidR="00EE5860" w:rsidRPr="00441CD0" w:rsidRDefault="00EE5860" w:rsidP="00EE5860">
      <w:r w:rsidRPr="00441CD0">
        <w:lastRenderedPageBreak/>
        <w:t xml:space="preserve">The URL field, when present, shall be encoded </w:t>
      </w:r>
      <w:r w:rsidRPr="00441CD0">
        <w:rPr>
          <w:lang w:val="en-US" w:eastAsia="zh-CN"/>
        </w:rPr>
        <w:t xml:space="preserve">as an OctetString </w:t>
      </w:r>
      <w:r w:rsidRPr="00441CD0">
        <w:t>as specified in clause</w:t>
      </w:r>
      <w:r>
        <w:t> </w:t>
      </w:r>
      <w:r w:rsidRPr="00441CD0">
        <w:t>6.4.3.8 of 3GPP TS 29.251 [21].</w:t>
      </w:r>
    </w:p>
    <w:p w14:paraId="40CD5FA4" w14:textId="12FF866C" w:rsidR="00EE5860" w:rsidRPr="00441CD0" w:rsidRDefault="00EE5860" w:rsidP="00EE5860">
      <w:r w:rsidRPr="00441CD0">
        <w:t xml:space="preserve">The Domain Name Protocol field, when present, shall be encoded as </w:t>
      </w:r>
      <w:r w:rsidRPr="00441CD0">
        <w:rPr>
          <w:lang w:val="en-US" w:eastAsia="zh-CN"/>
        </w:rPr>
        <w:t xml:space="preserve">an OctetString </w:t>
      </w:r>
      <w:r w:rsidRPr="00441CD0">
        <w:t xml:space="preserve">as specified in </w:t>
      </w:r>
      <w:r w:rsidR="00415C19" w:rsidRPr="00441CD0">
        <w:t>clause</w:t>
      </w:r>
      <w:r w:rsidR="00415C19">
        <w:t> </w:t>
      </w:r>
      <w:r w:rsidR="00415C19" w:rsidRPr="00441CD0">
        <w:t>6</w:t>
      </w:r>
      <w:r w:rsidRPr="00441CD0">
        <w:t>.4.3.</w:t>
      </w:r>
      <w:r>
        <w:t>9</w:t>
      </w:r>
      <w:r w:rsidRPr="00441CD0">
        <w:t xml:space="preserve"> of 3GPP TS 29.251 [21].</w:t>
      </w:r>
    </w:p>
    <w:p w14:paraId="21DAF1EB" w14:textId="2914D7D1" w:rsidR="00EE5860" w:rsidRPr="00441CD0" w:rsidRDefault="00EE5860" w:rsidP="00EE5860">
      <w:r w:rsidRPr="00441CD0">
        <w:t>Additional instance(s) of the Flow Description shall be encoded as shown in Figure</w:t>
      </w:r>
      <w:r>
        <w:t> </w:t>
      </w:r>
      <w:r w:rsidRPr="00441CD0">
        <w:t xml:space="preserve">8.2.39-2. The encoding of Flow Description 2, 3 up to m field are the same as the Flow Description field specified in </w:t>
      </w:r>
      <w:r w:rsidR="00415C19" w:rsidRPr="00441CD0">
        <w:t>clause</w:t>
      </w:r>
      <w:r w:rsidR="00415C19">
        <w:t> </w:t>
      </w:r>
      <w:r w:rsidR="00415C19" w:rsidRPr="00441CD0">
        <w:t>8</w:t>
      </w:r>
      <w:r w:rsidRPr="00441CD0">
        <w:t>.2.39.</w:t>
      </w:r>
    </w:p>
    <w:p w14:paraId="677F87F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26C455A8" w14:textId="77777777" w:rsidTr="00BB0E1F">
        <w:trPr>
          <w:jc w:val="center"/>
        </w:trPr>
        <w:tc>
          <w:tcPr>
            <w:tcW w:w="151" w:type="dxa"/>
            <w:tcBorders>
              <w:top w:val="single" w:sz="6" w:space="0" w:color="auto"/>
              <w:left w:val="single" w:sz="6" w:space="0" w:color="auto"/>
              <w:bottom w:val="nil"/>
              <w:right w:val="nil"/>
            </w:tcBorders>
          </w:tcPr>
          <w:p w14:paraId="228F95B3" w14:textId="77777777" w:rsidR="00EE5860" w:rsidRPr="00441CD0" w:rsidRDefault="00EE5860" w:rsidP="00BB0E1F">
            <w:pPr>
              <w:pStyle w:val="TAC"/>
            </w:pPr>
          </w:p>
        </w:tc>
        <w:tc>
          <w:tcPr>
            <w:tcW w:w="1104" w:type="dxa"/>
            <w:tcBorders>
              <w:top w:val="single" w:sz="6" w:space="0" w:color="auto"/>
              <w:left w:val="nil"/>
              <w:bottom w:val="nil"/>
              <w:right w:val="nil"/>
            </w:tcBorders>
          </w:tcPr>
          <w:p w14:paraId="796EC9BE"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2A3E766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525645" w14:textId="77777777" w:rsidR="00EE5860" w:rsidRPr="00441CD0" w:rsidRDefault="00EE5860" w:rsidP="00BB0E1F">
            <w:pPr>
              <w:pStyle w:val="TAC"/>
            </w:pPr>
          </w:p>
        </w:tc>
      </w:tr>
      <w:tr w:rsidR="00EE5860" w:rsidRPr="00441CD0" w14:paraId="069F2DFD" w14:textId="77777777" w:rsidTr="00BB0E1F">
        <w:trPr>
          <w:jc w:val="center"/>
        </w:trPr>
        <w:tc>
          <w:tcPr>
            <w:tcW w:w="151" w:type="dxa"/>
            <w:tcBorders>
              <w:top w:val="nil"/>
              <w:left w:val="single" w:sz="6" w:space="0" w:color="auto"/>
              <w:bottom w:val="nil"/>
              <w:right w:val="nil"/>
            </w:tcBorders>
          </w:tcPr>
          <w:p w14:paraId="5516D789" w14:textId="77777777" w:rsidR="00EE5860" w:rsidRPr="00441CD0" w:rsidRDefault="00EE5860" w:rsidP="00BB0E1F">
            <w:pPr>
              <w:pStyle w:val="TAC"/>
            </w:pPr>
          </w:p>
        </w:tc>
        <w:tc>
          <w:tcPr>
            <w:tcW w:w="1104" w:type="dxa"/>
            <w:tcBorders>
              <w:top w:val="nil"/>
              <w:left w:val="nil"/>
              <w:bottom w:val="nil"/>
              <w:right w:val="nil"/>
            </w:tcBorders>
            <w:hideMark/>
          </w:tcPr>
          <w:p w14:paraId="685783E0"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06B11C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696AEC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BAEE5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755745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745D778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BFB0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E75B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BFDFE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DFDA490" w14:textId="77777777" w:rsidR="00EE5860" w:rsidRPr="00441CD0" w:rsidRDefault="00EE5860" w:rsidP="00BB0E1F">
            <w:pPr>
              <w:pStyle w:val="TAC"/>
            </w:pPr>
          </w:p>
        </w:tc>
      </w:tr>
      <w:tr w:rsidR="00EE5860" w:rsidRPr="00441CD0" w14:paraId="13567B62" w14:textId="77777777" w:rsidTr="00BB0E1F">
        <w:trPr>
          <w:jc w:val="center"/>
        </w:trPr>
        <w:tc>
          <w:tcPr>
            <w:tcW w:w="151" w:type="dxa"/>
            <w:tcBorders>
              <w:top w:val="nil"/>
              <w:left w:val="single" w:sz="6" w:space="0" w:color="auto"/>
              <w:bottom w:val="nil"/>
              <w:right w:val="nil"/>
            </w:tcBorders>
          </w:tcPr>
          <w:p w14:paraId="23B3F8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450288" w14:textId="77777777" w:rsidR="00EE5860" w:rsidRPr="00441CD0" w:rsidRDefault="00EE5860" w:rsidP="00BB0E1F">
            <w:pPr>
              <w:pStyle w:val="TAC"/>
            </w:pPr>
            <w:r w:rsidRPr="00441CD0">
              <w:t>(y+2) to (y+3)</w:t>
            </w:r>
          </w:p>
        </w:tc>
        <w:tc>
          <w:tcPr>
            <w:tcW w:w="4704" w:type="dxa"/>
            <w:gridSpan w:val="8"/>
            <w:tcBorders>
              <w:top w:val="single" w:sz="4" w:space="0" w:color="auto"/>
              <w:left w:val="single" w:sz="4" w:space="0" w:color="auto"/>
              <w:bottom w:val="single" w:sz="4" w:space="0" w:color="auto"/>
              <w:right w:val="single" w:sz="4" w:space="0" w:color="auto"/>
            </w:tcBorders>
            <w:hideMark/>
          </w:tcPr>
          <w:p w14:paraId="547F04FB" w14:textId="77777777" w:rsidR="00EE5860" w:rsidRPr="00441CD0" w:rsidRDefault="00EE5860" w:rsidP="00BB0E1F">
            <w:pPr>
              <w:pStyle w:val="TAC"/>
            </w:pPr>
            <w:r w:rsidRPr="00441CD0">
              <w:rPr>
                <w:lang w:eastAsia="zh-CN"/>
              </w:rPr>
              <w:t>Length of Flow Description 2</w:t>
            </w:r>
          </w:p>
        </w:tc>
        <w:tc>
          <w:tcPr>
            <w:tcW w:w="588" w:type="dxa"/>
            <w:tcBorders>
              <w:top w:val="nil"/>
              <w:left w:val="single" w:sz="4" w:space="0" w:color="auto"/>
              <w:bottom w:val="nil"/>
              <w:right w:val="single" w:sz="6" w:space="0" w:color="auto"/>
            </w:tcBorders>
          </w:tcPr>
          <w:p w14:paraId="27EEE867" w14:textId="77777777" w:rsidR="00EE5860" w:rsidRPr="00441CD0" w:rsidRDefault="00EE5860" w:rsidP="00BB0E1F">
            <w:pPr>
              <w:pStyle w:val="TAC"/>
            </w:pPr>
          </w:p>
        </w:tc>
      </w:tr>
      <w:tr w:rsidR="00EE5860" w:rsidRPr="00441CD0" w14:paraId="2DAB0051" w14:textId="77777777" w:rsidTr="00BB0E1F">
        <w:trPr>
          <w:jc w:val="center"/>
        </w:trPr>
        <w:tc>
          <w:tcPr>
            <w:tcW w:w="151" w:type="dxa"/>
            <w:tcBorders>
              <w:top w:val="nil"/>
              <w:left w:val="single" w:sz="6" w:space="0" w:color="auto"/>
              <w:bottom w:val="nil"/>
              <w:right w:val="nil"/>
            </w:tcBorders>
          </w:tcPr>
          <w:p w14:paraId="77C8086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8B9F" w14:textId="77777777" w:rsidR="00EE5860" w:rsidRPr="00441CD0" w:rsidRDefault="00EE5860" w:rsidP="00BB0E1F">
            <w:pPr>
              <w:pStyle w:val="TAC"/>
            </w:pPr>
            <w:r w:rsidRPr="00441CD0">
              <w:t>(y+4) to i</w:t>
            </w:r>
          </w:p>
        </w:tc>
        <w:tc>
          <w:tcPr>
            <w:tcW w:w="4704" w:type="dxa"/>
            <w:gridSpan w:val="8"/>
            <w:tcBorders>
              <w:top w:val="single" w:sz="4" w:space="0" w:color="auto"/>
              <w:left w:val="single" w:sz="4" w:space="0" w:color="auto"/>
              <w:bottom w:val="single" w:sz="4" w:space="0" w:color="auto"/>
              <w:right w:val="single" w:sz="4" w:space="0" w:color="auto"/>
            </w:tcBorders>
            <w:hideMark/>
          </w:tcPr>
          <w:p w14:paraId="66B426C1" w14:textId="77777777" w:rsidR="00EE5860" w:rsidRPr="00441CD0" w:rsidRDefault="00EE5860" w:rsidP="00BB0E1F">
            <w:pPr>
              <w:pStyle w:val="TAC"/>
            </w:pPr>
            <w:r w:rsidRPr="00441CD0">
              <w:t>Flow Description 2</w:t>
            </w:r>
          </w:p>
        </w:tc>
        <w:tc>
          <w:tcPr>
            <w:tcW w:w="588" w:type="dxa"/>
            <w:tcBorders>
              <w:top w:val="nil"/>
              <w:left w:val="single" w:sz="4" w:space="0" w:color="auto"/>
              <w:bottom w:val="nil"/>
              <w:right w:val="single" w:sz="6" w:space="0" w:color="auto"/>
            </w:tcBorders>
          </w:tcPr>
          <w:p w14:paraId="283FABB5" w14:textId="77777777" w:rsidR="00EE5860" w:rsidRPr="00441CD0" w:rsidRDefault="00EE5860" w:rsidP="00BB0E1F">
            <w:pPr>
              <w:pStyle w:val="TAC"/>
            </w:pPr>
          </w:p>
        </w:tc>
      </w:tr>
      <w:tr w:rsidR="00EE5860" w:rsidRPr="00441CD0" w14:paraId="78B4AC09" w14:textId="77777777" w:rsidTr="00BB0E1F">
        <w:trPr>
          <w:jc w:val="center"/>
        </w:trPr>
        <w:tc>
          <w:tcPr>
            <w:tcW w:w="151" w:type="dxa"/>
            <w:tcBorders>
              <w:top w:val="nil"/>
              <w:left w:val="single" w:sz="6" w:space="0" w:color="auto"/>
              <w:bottom w:val="nil"/>
              <w:right w:val="nil"/>
            </w:tcBorders>
          </w:tcPr>
          <w:p w14:paraId="1437FA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9D0FA5" w14:textId="77777777" w:rsidR="00EE5860" w:rsidRPr="00441CD0" w:rsidRDefault="00EE5860" w:rsidP="00BB0E1F">
            <w:pPr>
              <w:pStyle w:val="TAC"/>
            </w:pPr>
            <w:r w:rsidRPr="00441CD0">
              <w:t xml:space="preserve">j to (j+1) </w:t>
            </w:r>
          </w:p>
        </w:tc>
        <w:tc>
          <w:tcPr>
            <w:tcW w:w="4704" w:type="dxa"/>
            <w:gridSpan w:val="8"/>
            <w:tcBorders>
              <w:top w:val="single" w:sz="4" w:space="0" w:color="auto"/>
              <w:left w:val="single" w:sz="4" w:space="0" w:color="auto"/>
              <w:bottom w:val="single" w:sz="4" w:space="0" w:color="auto"/>
              <w:right w:val="single" w:sz="4" w:space="0" w:color="auto"/>
            </w:tcBorders>
            <w:hideMark/>
          </w:tcPr>
          <w:p w14:paraId="1E6DF4E0" w14:textId="77777777" w:rsidR="00EE5860" w:rsidRPr="00441CD0" w:rsidRDefault="00EE5860" w:rsidP="00BB0E1F">
            <w:pPr>
              <w:pStyle w:val="TAC"/>
            </w:pPr>
            <w:r w:rsidRPr="00441CD0">
              <w:rPr>
                <w:lang w:eastAsia="zh-CN"/>
              </w:rPr>
              <w:t>Length of Flow Description 3</w:t>
            </w:r>
          </w:p>
        </w:tc>
        <w:tc>
          <w:tcPr>
            <w:tcW w:w="588" w:type="dxa"/>
            <w:tcBorders>
              <w:top w:val="nil"/>
              <w:left w:val="single" w:sz="4" w:space="0" w:color="auto"/>
              <w:bottom w:val="nil"/>
              <w:right w:val="single" w:sz="6" w:space="0" w:color="auto"/>
            </w:tcBorders>
          </w:tcPr>
          <w:p w14:paraId="7B57F73C" w14:textId="77777777" w:rsidR="00EE5860" w:rsidRPr="00441CD0" w:rsidRDefault="00EE5860" w:rsidP="00BB0E1F">
            <w:pPr>
              <w:pStyle w:val="TAC"/>
            </w:pPr>
          </w:p>
        </w:tc>
      </w:tr>
      <w:tr w:rsidR="00EE5860" w:rsidRPr="00441CD0" w14:paraId="35FA0235" w14:textId="77777777" w:rsidTr="00BB0E1F">
        <w:trPr>
          <w:jc w:val="center"/>
        </w:trPr>
        <w:tc>
          <w:tcPr>
            <w:tcW w:w="151" w:type="dxa"/>
            <w:tcBorders>
              <w:top w:val="nil"/>
              <w:left w:val="single" w:sz="6" w:space="0" w:color="auto"/>
              <w:bottom w:val="nil"/>
              <w:right w:val="nil"/>
            </w:tcBorders>
          </w:tcPr>
          <w:p w14:paraId="4638B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BEFE9C" w14:textId="77777777" w:rsidR="00EE5860" w:rsidRPr="00441CD0" w:rsidRDefault="00EE5860" w:rsidP="00BB0E1F">
            <w:pPr>
              <w:pStyle w:val="TAC"/>
            </w:pPr>
            <w:r w:rsidRPr="00441CD0">
              <w:t>(j+2) to k</w:t>
            </w:r>
          </w:p>
        </w:tc>
        <w:tc>
          <w:tcPr>
            <w:tcW w:w="4704" w:type="dxa"/>
            <w:gridSpan w:val="8"/>
            <w:tcBorders>
              <w:top w:val="single" w:sz="4" w:space="0" w:color="auto"/>
              <w:left w:val="single" w:sz="4" w:space="0" w:color="auto"/>
              <w:bottom w:val="single" w:sz="4" w:space="0" w:color="auto"/>
              <w:right w:val="single" w:sz="4" w:space="0" w:color="auto"/>
            </w:tcBorders>
            <w:hideMark/>
          </w:tcPr>
          <w:p w14:paraId="7F3A592C" w14:textId="77777777" w:rsidR="00EE5860" w:rsidRPr="00441CD0" w:rsidRDefault="00EE5860" w:rsidP="00BB0E1F">
            <w:pPr>
              <w:pStyle w:val="TAC"/>
            </w:pPr>
            <w:r w:rsidRPr="00441CD0">
              <w:t>FlowDescription 3</w:t>
            </w:r>
          </w:p>
        </w:tc>
        <w:tc>
          <w:tcPr>
            <w:tcW w:w="588" w:type="dxa"/>
            <w:tcBorders>
              <w:top w:val="nil"/>
              <w:left w:val="single" w:sz="4" w:space="0" w:color="auto"/>
              <w:bottom w:val="nil"/>
              <w:right w:val="single" w:sz="6" w:space="0" w:color="auto"/>
            </w:tcBorders>
          </w:tcPr>
          <w:p w14:paraId="7C7BD728" w14:textId="77777777" w:rsidR="00EE5860" w:rsidRPr="00441CD0" w:rsidRDefault="00EE5860" w:rsidP="00BB0E1F">
            <w:pPr>
              <w:pStyle w:val="TAC"/>
            </w:pPr>
          </w:p>
        </w:tc>
      </w:tr>
      <w:tr w:rsidR="00EE5860" w:rsidRPr="00441CD0" w14:paraId="73C97EAA" w14:textId="77777777" w:rsidTr="00BB0E1F">
        <w:trPr>
          <w:jc w:val="center"/>
        </w:trPr>
        <w:tc>
          <w:tcPr>
            <w:tcW w:w="151" w:type="dxa"/>
            <w:tcBorders>
              <w:top w:val="nil"/>
              <w:left w:val="single" w:sz="6" w:space="0" w:color="auto"/>
              <w:bottom w:val="nil"/>
              <w:right w:val="nil"/>
            </w:tcBorders>
          </w:tcPr>
          <w:p w14:paraId="53337BA7" w14:textId="77777777" w:rsidR="00EE5860" w:rsidRPr="00441CD0" w:rsidRDefault="00EE5860" w:rsidP="00BB0E1F">
            <w:pPr>
              <w:pStyle w:val="TAC"/>
            </w:pPr>
          </w:p>
        </w:tc>
        <w:tc>
          <w:tcPr>
            <w:tcW w:w="1104" w:type="dxa"/>
            <w:tcBorders>
              <w:top w:val="nil"/>
              <w:left w:val="nil"/>
              <w:bottom w:val="nil"/>
              <w:right w:val="single" w:sz="4" w:space="0" w:color="auto"/>
            </w:tcBorders>
          </w:tcPr>
          <w:p w14:paraId="791B8BA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30CAA67F"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69621B98" w14:textId="77777777" w:rsidR="00EE5860" w:rsidRPr="00441CD0" w:rsidRDefault="00EE5860" w:rsidP="00BB0E1F">
            <w:pPr>
              <w:pStyle w:val="TAC"/>
            </w:pPr>
          </w:p>
        </w:tc>
      </w:tr>
      <w:tr w:rsidR="00EE5860" w:rsidRPr="00441CD0" w14:paraId="1F86FDDA" w14:textId="77777777" w:rsidTr="00BB0E1F">
        <w:trPr>
          <w:jc w:val="center"/>
        </w:trPr>
        <w:tc>
          <w:tcPr>
            <w:tcW w:w="151" w:type="dxa"/>
            <w:tcBorders>
              <w:top w:val="nil"/>
              <w:left w:val="single" w:sz="6" w:space="0" w:color="auto"/>
              <w:bottom w:val="nil"/>
              <w:right w:val="nil"/>
            </w:tcBorders>
          </w:tcPr>
          <w:p w14:paraId="140D47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8C4467" w14:textId="77777777" w:rsidR="00EE5860" w:rsidRPr="00441CD0" w:rsidRDefault="00EE5860" w:rsidP="00BB0E1F">
            <w:pPr>
              <w:pStyle w:val="TAC"/>
            </w:pPr>
            <w:r w:rsidRPr="00441CD0">
              <w:t>l to (l+1)</w:t>
            </w:r>
          </w:p>
        </w:tc>
        <w:tc>
          <w:tcPr>
            <w:tcW w:w="4704" w:type="dxa"/>
            <w:gridSpan w:val="8"/>
            <w:tcBorders>
              <w:top w:val="single" w:sz="4" w:space="0" w:color="auto"/>
              <w:left w:val="single" w:sz="4" w:space="0" w:color="auto"/>
              <w:bottom w:val="single" w:sz="4" w:space="0" w:color="auto"/>
              <w:right w:val="single" w:sz="4" w:space="0" w:color="auto"/>
            </w:tcBorders>
            <w:hideMark/>
          </w:tcPr>
          <w:p w14:paraId="0C291B4F" w14:textId="77777777" w:rsidR="00EE5860" w:rsidRPr="00441CD0" w:rsidRDefault="00EE5860" w:rsidP="00BB0E1F">
            <w:pPr>
              <w:pStyle w:val="TAC"/>
            </w:pPr>
            <w:r w:rsidRPr="00441CD0">
              <w:t>Length of Flow Description m</w:t>
            </w:r>
          </w:p>
        </w:tc>
        <w:tc>
          <w:tcPr>
            <w:tcW w:w="588" w:type="dxa"/>
            <w:tcBorders>
              <w:top w:val="nil"/>
              <w:left w:val="single" w:sz="4" w:space="0" w:color="auto"/>
              <w:bottom w:val="nil"/>
              <w:right w:val="single" w:sz="6" w:space="0" w:color="auto"/>
            </w:tcBorders>
          </w:tcPr>
          <w:p w14:paraId="20094ACA" w14:textId="77777777" w:rsidR="00EE5860" w:rsidRPr="00441CD0" w:rsidRDefault="00EE5860" w:rsidP="00BB0E1F">
            <w:pPr>
              <w:pStyle w:val="TAC"/>
            </w:pPr>
          </w:p>
        </w:tc>
      </w:tr>
      <w:tr w:rsidR="00EE5860" w:rsidRPr="00441CD0" w14:paraId="46022FFC" w14:textId="77777777" w:rsidTr="00BB0E1F">
        <w:trPr>
          <w:jc w:val="center"/>
        </w:trPr>
        <w:tc>
          <w:tcPr>
            <w:tcW w:w="151" w:type="dxa"/>
            <w:tcBorders>
              <w:top w:val="nil"/>
              <w:left w:val="single" w:sz="6" w:space="0" w:color="auto"/>
              <w:bottom w:val="single" w:sz="4" w:space="0" w:color="auto"/>
              <w:right w:val="nil"/>
            </w:tcBorders>
          </w:tcPr>
          <w:p w14:paraId="18C55F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1FA8C" w14:textId="77777777" w:rsidR="00EE5860" w:rsidRPr="00441CD0" w:rsidRDefault="00EE5860" w:rsidP="00BB0E1F">
            <w:pPr>
              <w:pStyle w:val="TAC"/>
            </w:pPr>
            <w:r w:rsidRPr="00441CD0">
              <w:t>(l+2) to z</w:t>
            </w:r>
          </w:p>
        </w:tc>
        <w:tc>
          <w:tcPr>
            <w:tcW w:w="4704" w:type="dxa"/>
            <w:gridSpan w:val="8"/>
            <w:tcBorders>
              <w:top w:val="single" w:sz="4" w:space="0" w:color="auto"/>
              <w:left w:val="single" w:sz="4" w:space="0" w:color="auto"/>
              <w:bottom w:val="single" w:sz="4" w:space="0" w:color="auto"/>
              <w:right w:val="single" w:sz="4" w:space="0" w:color="auto"/>
            </w:tcBorders>
            <w:hideMark/>
          </w:tcPr>
          <w:p w14:paraId="0655B098" w14:textId="77777777" w:rsidR="00EE5860" w:rsidRPr="00441CD0" w:rsidRDefault="00EE5860" w:rsidP="00BB0E1F">
            <w:pPr>
              <w:pStyle w:val="TAC"/>
            </w:pPr>
            <w:r w:rsidRPr="00441CD0">
              <w:t>Flow Description m</w:t>
            </w:r>
          </w:p>
        </w:tc>
        <w:tc>
          <w:tcPr>
            <w:tcW w:w="588" w:type="dxa"/>
            <w:tcBorders>
              <w:top w:val="nil"/>
              <w:left w:val="single" w:sz="4" w:space="0" w:color="auto"/>
              <w:bottom w:val="single" w:sz="4" w:space="0" w:color="auto"/>
              <w:right w:val="single" w:sz="6" w:space="0" w:color="auto"/>
            </w:tcBorders>
          </w:tcPr>
          <w:p w14:paraId="206461A1" w14:textId="77777777" w:rsidR="00EE5860" w:rsidRPr="00441CD0" w:rsidRDefault="00EE5860" w:rsidP="00BB0E1F">
            <w:pPr>
              <w:pStyle w:val="TAC"/>
            </w:pPr>
          </w:p>
        </w:tc>
      </w:tr>
    </w:tbl>
    <w:p w14:paraId="5CF7AFDC" w14:textId="77777777" w:rsidR="00EE5860" w:rsidRPr="00441CD0" w:rsidRDefault="00EE5860" w:rsidP="00EE5860">
      <w:pPr>
        <w:pStyle w:val="TF"/>
      </w:pPr>
      <w:r w:rsidRPr="00441CD0">
        <w:t xml:space="preserve">Figure 8.2.39-2: </w:t>
      </w:r>
      <w:r w:rsidRPr="00441CD0">
        <w:rPr>
          <w:lang w:eastAsia="zh-CN"/>
        </w:rPr>
        <w:t>Additional Flow Description</w:t>
      </w:r>
      <w:r w:rsidRPr="00441CD0">
        <w:t xml:space="preserve"> field</w:t>
      </w:r>
    </w:p>
    <w:p w14:paraId="2522788B" w14:textId="77777777" w:rsidR="00EE5860" w:rsidRPr="00441CD0" w:rsidRDefault="00EE5860" w:rsidP="00EE5860">
      <w:r w:rsidRPr="00441CD0">
        <w:t xml:space="preserve">Additional instance(s) of the URL shall be encoded as shown in </w:t>
      </w:r>
      <w:r>
        <w:t>Figure </w:t>
      </w:r>
      <w:r w:rsidRPr="00441CD0">
        <w:t>8.2.39-3. The encoding of URL 2, 3 up to m fields are the same as the URL field.</w:t>
      </w:r>
    </w:p>
    <w:p w14:paraId="36773C5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68C27810" w14:textId="77777777" w:rsidTr="00BB0E1F">
        <w:trPr>
          <w:jc w:val="center"/>
        </w:trPr>
        <w:tc>
          <w:tcPr>
            <w:tcW w:w="151" w:type="dxa"/>
            <w:tcBorders>
              <w:top w:val="single" w:sz="6" w:space="0" w:color="auto"/>
              <w:left w:val="single" w:sz="6" w:space="0" w:color="auto"/>
              <w:bottom w:val="nil"/>
              <w:right w:val="nil"/>
            </w:tcBorders>
          </w:tcPr>
          <w:p w14:paraId="1753D41E" w14:textId="77777777" w:rsidR="00EE5860" w:rsidRPr="00441CD0" w:rsidRDefault="00EE5860" w:rsidP="00BB0E1F">
            <w:pPr>
              <w:pStyle w:val="TAC"/>
            </w:pPr>
          </w:p>
        </w:tc>
        <w:tc>
          <w:tcPr>
            <w:tcW w:w="1104" w:type="dxa"/>
            <w:tcBorders>
              <w:top w:val="single" w:sz="6" w:space="0" w:color="auto"/>
              <w:left w:val="nil"/>
              <w:bottom w:val="nil"/>
              <w:right w:val="nil"/>
            </w:tcBorders>
          </w:tcPr>
          <w:p w14:paraId="05FD40F1"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FB1204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3170D6" w14:textId="77777777" w:rsidR="00EE5860" w:rsidRPr="00441CD0" w:rsidRDefault="00EE5860" w:rsidP="00BB0E1F">
            <w:pPr>
              <w:pStyle w:val="TAC"/>
            </w:pPr>
          </w:p>
        </w:tc>
      </w:tr>
      <w:tr w:rsidR="00EE5860" w:rsidRPr="00441CD0" w14:paraId="2DD8547C" w14:textId="77777777" w:rsidTr="00BB0E1F">
        <w:trPr>
          <w:jc w:val="center"/>
        </w:trPr>
        <w:tc>
          <w:tcPr>
            <w:tcW w:w="151" w:type="dxa"/>
            <w:tcBorders>
              <w:top w:val="nil"/>
              <w:left w:val="single" w:sz="6" w:space="0" w:color="auto"/>
              <w:bottom w:val="nil"/>
              <w:right w:val="nil"/>
            </w:tcBorders>
          </w:tcPr>
          <w:p w14:paraId="0784F21B" w14:textId="77777777" w:rsidR="00EE5860" w:rsidRPr="00441CD0" w:rsidRDefault="00EE5860" w:rsidP="00BB0E1F">
            <w:pPr>
              <w:pStyle w:val="TAC"/>
            </w:pPr>
          </w:p>
        </w:tc>
        <w:tc>
          <w:tcPr>
            <w:tcW w:w="1104" w:type="dxa"/>
            <w:tcBorders>
              <w:top w:val="nil"/>
              <w:left w:val="nil"/>
              <w:bottom w:val="nil"/>
              <w:right w:val="nil"/>
            </w:tcBorders>
            <w:hideMark/>
          </w:tcPr>
          <w:p w14:paraId="1248A5B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8092D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1F817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AB5884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13A8096"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C63BE1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7FD8F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B32B1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C88B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C8FE81" w14:textId="77777777" w:rsidR="00EE5860" w:rsidRPr="00441CD0" w:rsidRDefault="00EE5860" w:rsidP="00BB0E1F">
            <w:pPr>
              <w:pStyle w:val="TAC"/>
            </w:pPr>
          </w:p>
        </w:tc>
      </w:tr>
      <w:tr w:rsidR="00EE5860" w:rsidRPr="00441CD0" w14:paraId="2F0D8DB2" w14:textId="77777777" w:rsidTr="00BB0E1F">
        <w:trPr>
          <w:jc w:val="center"/>
        </w:trPr>
        <w:tc>
          <w:tcPr>
            <w:tcW w:w="151" w:type="dxa"/>
            <w:tcBorders>
              <w:top w:val="nil"/>
              <w:left w:val="single" w:sz="6" w:space="0" w:color="auto"/>
              <w:bottom w:val="nil"/>
              <w:right w:val="nil"/>
            </w:tcBorders>
          </w:tcPr>
          <w:p w14:paraId="5F2DE6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F73537" w14:textId="77777777" w:rsidR="00EE5860" w:rsidRPr="00441CD0" w:rsidRDefault="00EE5860" w:rsidP="00BB0E1F">
            <w:pPr>
              <w:pStyle w:val="TAC"/>
            </w:pPr>
            <w:r w:rsidRPr="00441CD0">
              <w:t>(a+2) to (a+3)</w:t>
            </w:r>
          </w:p>
        </w:tc>
        <w:tc>
          <w:tcPr>
            <w:tcW w:w="4704" w:type="dxa"/>
            <w:gridSpan w:val="8"/>
            <w:tcBorders>
              <w:top w:val="single" w:sz="4" w:space="0" w:color="auto"/>
              <w:left w:val="single" w:sz="4" w:space="0" w:color="auto"/>
              <w:bottom w:val="single" w:sz="4" w:space="0" w:color="auto"/>
              <w:right w:val="single" w:sz="4" w:space="0" w:color="auto"/>
            </w:tcBorders>
            <w:hideMark/>
          </w:tcPr>
          <w:p w14:paraId="6CC16BEC" w14:textId="77777777" w:rsidR="00EE5860" w:rsidRPr="00441CD0" w:rsidRDefault="00EE5860" w:rsidP="00BB0E1F">
            <w:pPr>
              <w:pStyle w:val="TAC"/>
            </w:pPr>
            <w:r w:rsidRPr="00441CD0">
              <w:rPr>
                <w:lang w:eastAsia="zh-CN"/>
              </w:rPr>
              <w:t>Length of URL 2</w:t>
            </w:r>
          </w:p>
        </w:tc>
        <w:tc>
          <w:tcPr>
            <w:tcW w:w="588" w:type="dxa"/>
            <w:tcBorders>
              <w:top w:val="nil"/>
              <w:left w:val="single" w:sz="4" w:space="0" w:color="auto"/>
              <w:bottom w:val="nil"/>
              <w:right w:val="single" w:sz="6" w:space="0" w:color="auto"/>
            </w:tcBorders>
          </w:tcPr>
          <w:p w14:paraId="53564122" w14:textId="77777777" w:rsidR="00EE5860" w:rsidRPr="00441CD0" w:rsidRDefault="00EE5860" w:rsidP="00BB0E1F">
            <w:pPr>
              <w:pStyle w:val="TAC"/>
            </w:pPr>
          </w:p>
        </w:tc>
      </w:tr>
      <w:tr w:rsidR="00EE5860" w:rsidRPr="00441CD0" w14:paraId="7E62473C" w14:textId="77777777" w:rsidTr="00BB0E1F">
        <w:trPr>
          <w:jc w:val="center"/>
        </w:trPr>
        <w:tc>
          <w:tcPr>
            <w:tcW w:w="151" w:type="dxa"/>
            <w:tcBorders>
              <w:top w:val="nil"/>
              <w:left w:val="single" w:sz="6" w:space="0" w:color="auto"/>
              <w:bottom w:val="nil"/>
              <w:right w:val="nil"/>
            </w:tcBorders>
          </w:tcPr>
          <w:p w14:paraId="36019F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FE188" w14:textId="77777777" w:rsidR="00EE5860" w:rsidRPr="00441CD0" w:rsidRDefault="00EE5860" w:rsidP="00BB0E1F">
            <w:pPr>
              <w:pStyle w:val="TAC"/>
            </w:pPr>
            <w:r w:rsidRPr="00441CD0">
              <w:t>(a+4) to o</w:t>
            </w:r>
          </w:p>
        </w:tc>
        <w:tc>
          <w:tcPr>
            <w:tcW w:w="4704" w:type="dxa"/>
            <w:gridSpan w:val="8"/>
            <w:tcBorders>
              <w:top w:val="single" w:sz="4" w:space="0" w:color="auto"/>
              <w:left w:val="single" w:sz="4" w:space="0" w:color="auto"/>
              <w:bottom w:val="single" w:sz="4" w:space="0" w:color="auto"/>
              <w:right w:val="single" w:sz="4" w:space="0" w:color="auto"/>
            </w:tcBorders>
            <w:hideMark/>
          </w:tcPr>
          <w:p w14:paraId="68BC0B80" w14:textId="77777777" w:rsidR="00EE5860" w:rsidRPr="00441CD0" w:rsidRDefault="00EE5860" w:rsidP="00BB0E1F">
            <w:pPr>
              <w:pStyle w:val="TAC"/>
            </w:pPr>
            <w:r w:rsidRPr="00441CD0">
              <w:t>URL 2</w:t>
            </w:r>
          </w:p>
        </w:tc>
        <w:tc>
          <w:tcPr>
            <w:tcW w:w="588" w:type="dxa"/>
            <w:tcBorders>
              <w:top w:val="nil"/>
              <w:left w:val="single" w:sz="4" w:space="0" w:color="auto"/>
              <w:bottom w:val="nil"/>
              <w:right w:val="single" w:sz="6" w:space="0" w:color="auto"/>
            </w:tcBorders>
          </w:tcPr>
          <w:p w14:paraId="11121953" w14:textId="77777777" w:rsidR="00EE5860" w:rsidRPr="00441CD0" w:rsidRDefault="00EE5860" w:rsidP="00BB0E1F">
            <w:pPr>
              <w:pStyle w:val="TAC"/>
            </w:pPr>
          </w:p>
        </w:tc>
      </w:tr>
      <w:tr w:rsidR="00EE5860" w:rsidRPr="00441CD0" w14:paraId="077FE505" w14:textId="77777777" w:rsidTr="00BB0E1F">
        <w:trPr>
          <w:jc w:val="center"/>
        </w:trPr>
        <w:tc>
          <w:tcPr>
            <w:tcW w:w="151" w:type="dxa"/>
            <w:tcBorders>
              <w:top w:val="nil"/>
              <w:left w:val="single" w:sz="6" w:space="0" w:color="auto"/>
              <w:bottom w:val="nil"/>
              <w:right w:val="nil"/>
            </w:tcBorders>
          </w:tcPr>
          <w:p w14:paraId="1B53D0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838909" w14:textId="77777777" w:rsidR="00EE5860" w:rsidRPr="00441CD0" w:rsidRDefault="00EE5860" w:rsidP="00BB0E1F">
            <w:pPr>
              <w:pStyle w:val="TAC"/>
            </w:pPr>
            <w:r w:rsidRPr="00441CD0">
              <w:t xml:space="preserve">pa to (pa+1) </w:t>
            </w:r>
          </w:p>
        </w:tc>
        <w:tc>
          <w:tcPr>
            <w:tcW w:w="4704" w:type="dxa"/>
            <w:gridSpan w:val="8"/>
            <w:tcBorders>
              <w:top w:val="single" w:sz="4" w:space="0" w:color="auto"/>
              <w:left w:val="single" w:sz="4" w:space="0" w:color="auto"/>
              <w:bottom w:val="single" w:sz="4" w:space="0" w:color="auto"/>
              <w:right w:val="single" w:sz="4" w:space="0" w:color="auto"/>
            </w:tcBorders>
            <w:hideMark/>
          </w:tcPr>
          <w:p w14:paraId="462D1628" w14:textId="77777777" w:rsidR="00EE5860" w:rsidRPr="00441CD0" w:rsidRDefault="00EE5860" w:rsidP="00BB0E1F">
            <w:pPr>
              <w:pStyle w:val="TAC"/>
            </w:pPr>
            <w:r w:rsidRPr="00441CD0">
              <w:rPr>
                <w:lang w:eastAsia="zh-CN"/>
              </w:rPr>
              <w:t>Length of URL 3</w:t>
            </w:r>
          </w:p>
        </w:tc>
        <w:tc>
          <w:tcPr>
            <w:tcW w:w="588" w:type="dxa"/>
            <w:tcBorders>
              <w:top w:val="nil"/>
              <w:left w:val="single" w:sz="4" w:space="0" w:color="auto"/>
              <w:bottom w:val="nil"/>
              <w:right w:val="single" w:sz="6" w:space="0" w:color="auto"/>
            </w:tcBorders>
          </w:tcPr>
          <w:p w14:paraId="4AB7C7FC" w14:textId="77777777" w:rsidR="00EE5860" w:rsidRPr="00441CD0" w:rsidRDefault="00EE5860" w:rsidP="00BB0E1F">
            <w:pPr>
              <w:pStyle w:val="TAC"/>
            </w:pPr>
          </w:p>
        </w:tc>
      </w:tr>
      <w:tr w:rsidR="00EE5860" w:rsidRPr="00441CD0" w14:paraId="19BF09DF" w14:textId="77777777" w:rsidTr="00BB0E1F">
        <w:trPr>
          <w:jc w:val="center"/>
        </w:trPr>
        <w:tc>
          <w:tcPr>
            <w:tcW w:w="151" w:type="dxa"/>
            <w:tcBorders>
              <w:top w:val="nil"/>
              <w:left w:val="single" w:sz="6" w:space="0" w:color="auto"/>
              <w:bottom w:val="nil"/>
              <w:right w:val="nil"/>
            </w:tcBorders>
          </w:tcPr>
          <w:p w14:paraId="508195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4F7C87" w14:textId="77777777" w:rsidR="00EE5860" w:rsidRPr="00441CD0" w:rsidRDefault="00EE5860" w:rsidP="00BB0E1F">
            <w:pPr>
              <w:pStyle w:val="TAC"/>
            </w:pPr>
            <w:r w:rsidRPr="00441CD0">
              <w:t>(pa+2) to pb</w:t>
            </w:r>
          </w:p>
        </w:tc>
        <w:tc>
          <w:tcPr>
            <w:tcW w:w="4704" w:type="dxa"/>
            <w:gridSpan w:val="8"/>
            <w:tcBorders>
              <w:top w:val="single" w:sz="4" w:space="0" w:color="auto"/>
              <w:left w:val="single" w:sz="4" w:space="0" w:color="auto"/>
              <w:bottom w:val="single" w:sz="4" w:space="0" w:color="auto"/>
              <w:right w:val="single" w:sz="4" w:space="0" w:color="auto"/>
            </w:tcBorders>
            <w:hideMark/>
          </w:tcPr>
          <w:p w14:paraId="0269046A" w14:textId="77777777" w:rsidR="00EE5860" w:rsidRPr="00441CD0" w:rsidRDefault="00EE5860" w:rsidP="00BB0E1F">
            <w:pPr>
              <w:pStyle w:val="TAC"/>
            </w:pPr>
            <w:r w:rsidRPr="00441CD0">
              <w:t>URL 3</w:t>
            </w:r>
          </w:p>
        </w:tc>
        <w:tc>
          <w:tcPr>
            <w:tcW w:w="588" w:type="dxa"/>
            <w:tcBorders>
              <w:top w:val="nil"/>
              <w:left w:val="single" w:sz="4" w:space="0" w:color="auto"/>
              <w:bottom w:val="nil"/>
              <w:right w:val="single" w:sz="6" w:space="0" w:color="auto"/>
            </w:tcBorders>
          </w:tcPr>
          <w:p w14:paraId="11DB00EC" w14:textId="77777777" w:rsidR="00EE5860" w:rsidRPr="00441CD0" w:rsidRDefault="00EE5860" w:rsidP="00BB0E1F">
            <w:pPr>
              <w:pStyle w:val="TAC"/>
            </w:pPr>
          </w:p>
        </w:tc>
      </w:tr>
      <w:tr w:rsidR="00EE5860" w:rsidRPr="00441CD0" w14:paraId="28533573" w14:textId="77777777" w:rsidTr="00BB0E1F">
        <w:trPr>
          <w:jc w:val="center"/>
        </w:trPr>
        <w:tc>
          <w:tcPr>
            <w:tcW w:w="151" w:type="dxa"/>
            <w:tcBorders>
              <w:top w:val="nil"/>
              <w:left w:val="single" w:sz="6" w:space="0" w:color="auto"/>
              <w:bottom w:val="nil"/>
              <w:right w:val="nil"/>
            </w:tcBorders>
          </w:tcPr>
          <w:p w14:paraId="50EA79F7" w14:textId="77777777" w:rsidR="00EE5860" w:rsidRPr="00441CD0" w:rsidRDefault="00EE5860" w:rsidP="00BB0E1F">
            <w:pPr>
              <w:pStyle w:val="TAC"/>
            </w:pPr>
          </w:p>
        </w:tc>
        <w:tc>
          <w:tcPr>
            <w:tcW w:w="1104" w:type="dxa"/>
            <w:tcBorders>
              <w:top w:val="nil"/>
              <w:left w:val="nil"/>
              <w:bottom w:val="nil"/>
              <w:right w:val="single" w:sz="4" w:space="0" w:color="auto"/>
            </w:tcBorders>
          </w:tcPr>
          <w:p w14:paraId="4E55DD49"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F170A37"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41EFD1DF" w14:textId="77777777" w:rsidR="00EE5860" w:rsidRPr="00441CD0" w:rsidRDefault="00EE5860" w:rsidP="00BB0E1F">
            <w:pPr>
              <w:pStyle w:val="TAC"/>
            </w:pPr>
          </w:p>
        </w:tc>
      </w:tr>
      <w:tr w:rsidR="00EE5860" w:rsidRPr="00441CD0" w14:paraId="1A55BF56" w14:textId="77777777" w:rsidTr="00BB0E1F">
        <w:trPr>
          <w:jc w:val="center"/>
        </w:trPr>
        <w:tc>
          <w:tcPr>
            <w:tcW w:w="151" w:type="dxa"/>
            <w:tcBorders>
              <w:top w:val="nil"/>
              <w:left w:val="single" w:sz="6" w:space="0" w:color="auto"/>
              <w:bottom w:val="nil"/>
              <w:right w:val="nil"/>
            </w:tcBorders>
          </w:tcPr>
          <w:p w14:paraId="1B3643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CE7DCB" w14:textId="77777777" w:rsidR="00EE5860" w:rsidRPr="00441CD0" w:rsidRDefault="00EE5860" w:rsidP="00BB0E1F">
            <w:pPr>
              <w:pStyle w:val="TAC"/>
            </w:pPr>
            <w:r w:rsidRPr="00441CD0">
              <w:t>pc to (pc+1)</w:t>
            </w:r>
          </w:p>
        </w:tc>
        <w:tc>
          <w:tcPr>
            <w:tcW w:w="4704" w:type="dxa"/>
            <w:gridSpan w:val="8"/>
            <w:tcBorders>
              <w:top w:val="single" w:sz="4" w:space="0" w:color="auto"/>
              <w:left w:val="single" w:sz="4" w:space="0" w:color="auto"/>
              <w:bottom w:val="single" w:sz="4" w:space="0" w:color="auto"/>
              <w:right w:val="single" w:sz="4" w:space="0" w:color="auto"/>
            </w:tcBorders>
            <w:hideMark/>
          </w:tcPr>
          <w:p w14:paraId="0BBC8E98" w14:textId="77777777" w:rsidR="00EE5860" w:rsidRPr="00441CD0" w:rsidRDefault="00EE5860" w:rsidP="00BB0E1F">
            <w:pPr>
              <w:pStyle w:val="TAC"/>
            </w:pPr>
            <w:r w:rsidRPr="00441CD0">
              <w:t>Length of URL m</w:t>
            </w:r>
          </w:p>
        </w:tc>
        <w:tc>
          <w:tcPr>
            <w:tcW w:w="588" w:type="dxa"/>
            <w:tcBorders>
              <w:top w:val="nil"/>
              <w:left w:val="single" w:sz="4" w:space="0" w:color="auto"/>
              <w:bottom w:val="nil"/>
              <w:right w:val="single" w:sz="6" w:space="0" w:color="auto"/>
            </w:tcBorders>
          </w:tcPr>
          <w:p w14:paraId="5BB71963" w14:textId="77777777" w:rsidR="00EE5860" w:rsidRPr="00441CD0" w:rsidRDefault="00EE5860" w:rsidP="00BB0E1F">
            <w:pPr>
              <w:pStyle w:val="TAC"/>
            </w:pPr>
          </w:p>
        </w:tc>
      </w:tr>
      <w:tr w:rsidR="00EE5860" w:rsidRPr="00441CD0" w14:paraId="28255B8C" w14:textId="77777777" w:rsidTr="00BB0E1F">
        <w:trPr>
          <w:jc w:val="center"/>
        </w:trPr>
        <w:tc>
          <w:tcPr>
            <w:tcW w:w="151" w:type="dxa"/>
            <w:tcBorders>
              <w:top w:val="nil"/>
              <w:left w:val="single" w:sz="6" w:space="0" w:color="auto"/>
              <w:bottom w:val="single" w:sz="4" w:space="0" w:color="auto"/>
              <w:right w:val="nil"/>
            </w:tcBorders>
          </w:tcPr>
          <w:p w14:paraId="669A0DF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5F699" w14:textId="77777777" w:rsidR="00EE5860" w:rsidRPr="00441CD0" w:rsidRDefault="00EE5860" w:rsidP="00BB0E1F">
            <w:pPr>
              <w:pStyle w:val="TAC"/>
            </w:pPr>
            <w:r w:rsidRPr="00441CD0">
              <w:t>(pc+2) to b</w:t>
            </w:r>
          </w:p>
        </w:tc>
        <w:tc>
          <w:tcPr>
            <w:tcW w:w="4704" w:type="dxa"/>
            <w:gridSpan w:val="8"/>
            <w:tcBorders>
              <w:top w:val="single" w:sz="4" w:space="0" w:color="auto"/>
              <w:left w:val="single" w:sz="4" w:space="0" w:color="auto"/>
              <w:bottom w:val="single" w:sz="4" w:space="0" w:color="auto"/>
              <w:right w:val="single" w:sz="4" w:space="0" w:color="auto"/>
            </w:tcBorders>
            <w:hideMark/>
          </w:tcPr>
          <w:p w14:paraId="48A224D2" w14:textId="77777777" w:rsidR="00EE5860" w:rsidRPr="00441CD0" w:rsidRDefault="00EE5860" w:rsidP="00BB0E1F">
            <w:pPr>
              <w:pStyle w:val="TAC"/>
            </w:pPr>
            <w:r w:rsidRPr="00441CD0">
              <w:t>URL m</w:t>
            </w:r>
          </w:p>
        </w:tc>
        <w:tc>
          <w:tcPr>
            <w:tcW w:w="588" w:type="dxa"/>
            <w:tcBorders>
              <w:top w:val="nil"/>
              <w:left w:val="single" w:sz="4" w:space="0" w:color="auto"/>
              <w:bottom w:val="single" w:sz="4" w:space="0" w:color="auto"/>
              <w:right w:val="single" w:sz="6" w:space="0" w:color="auto"/>
            </w:tcBorders>
          </w:tcPr>
          <w:p w14:paraId="0F6B72F2" w14:textId="77777777" w:rsidR="00EE5860" w:rsidRPr="00441CD0" w:rsidRDefault="00EE5860" w:rsidP="00BB0E1F">
            <w:pPr>
              <w:pStyle w:val="TAC"/>
            </w:pPr>
          </w:p>
        </w:tc>
      </w:tr>
    </w:tbl>
    <w:p w14:paraId="3C35D517" w14:textId="77777777" w:rsidR="00EE5860" w:rsidRPr="00441CD0" w:rsidRDefault="00EE5860" w:rsidP="00EE5860">
      <w:pPr>
        <w:pStyle w:val="TF"/>
      </w:pPr>
      <w:r w:rsidRPr="00441CD0">
        <w:t xml:space="preserve">Figure 8.2.39-3: </w:t>
      </w:r>
      <w:r w:rsidRPr="00441CD0">
        <w:rPr>
          <w:lang w:eastAsia="zh-CN"/>
        </w:rPr>
        <w:t>Additional URL</w:t>
      </w:r>
      <w:r w:rsidRPr="00441CD0">
        <w:t xml:space="preserve"> field</w:t>
      </w:r>
    </w:p>
    <w:p w14:paraId="783C94EA" w14:textId="77777777" w:rsidR="00EE5860" w:rsidRPr="00441CD0" w:rsidRDefault="00EE5860" w:rsidP="00EE5860">
      <w:r w:rsidRPr="00441CD0">
        <w:t xml:space="preserve">Additional instance(s) of the Domain Name and Domain Name Protocol shall be encoded as shown in </w:t>
      </w:r>
      <w:r>
        <w:t>Figure </w:t>
      </w:r>
      <w:r w:rsidRPr="00441CD0">
        <w:t>8.2.39-4. The encoding of Domain Name 2, 3, up to m fields and Domain Name Protocol 2, 3 up to m fields are the same as the Domain Name field and Domain Name Protocol field respectively.</w:t>
      </w:r>
    </w:p>
    <w:p w14:paraId="4729D2B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07125D3" w14:textId="77777777" w:rsidTr="00BB0E1F">
        <w:trPr>
          <w:jc w:val="center"/>
        </w:trPr>
        <w:tc>
          <w:tcPr>
            <w:tcW w:w="151" w:type="dxa"/>
            <w:tcBorders>
              <w:top w:val="single" w:sz="6" w:space="0" w:color="auto"/>
              <w:left w:val="single" w:sz="6" w:space="0" w:color="auto"/>
              <w:bottom w:val="nil"/>
              <w:right w:val="nil"/>
            </w:tcBorders>
          </w:tcPr>
          <w:p w14:paraId="2A866EB5" w14:textId="77777777" w:rsidR="00EE5860" w:rsidRPr="00441CD0" w:rsidRDefault="00EE5860" w:rsidP="00BB0E1F">
            <w:pPr>
              <w:pStyle w:val="TAC"/>
            </w:pPr>
          </w:p>
        </w:tc>
        <w:tc>
          <w:tcPr>
            <w:tcW w:w="1104" w:type="dxa"/>
            <w:tcBorders>
              <w:top w:val="single" w:sz="6" w:space="0" w:color="auto"/>
              <w:left w:val="nil"/>
              <w:bottom w:val="nil"/>
              <w:right w:val="nil"/>
            </w:tcBorders>
          </w:tcPr>
          <w:p w14:paraId="0251EBA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BC912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E0F705" w14:textId="77777777" w:rsidR="00EE5860" w:rsidRPr="00441CD0" w:rsidRDefault="00EE5860" w:rsidP="00BB0E1F">
            <w:pPr>
              <w:pStyle w:val="TAC"/>
            </w:pPr>
          </w:p>
        </w:tc>
      </w:tr>
      <w:tr w:rsidR="00EE5860" w:rsidRPr="00441CD0" w14:paraId="12A58346" w14:textId="77777777" w:rsidTr="00BB0E1F">
        <w:trPr>
          <w:jc w:val="center"/>
        </w:trPr>
        <w:tc>
          <w:tcPr>
            <w:tcW w:w="151" w:type="dxa"/>
            <w:tcBorders>
              <w:top w:val="nil"/>
              <w:left w:val="single" w:sz="6" w:space="0" w:color="auto"/>
              <w:bottom w:val="nil"/>
              <w:right w:val="nil"/>
            </w:tcBorders>
          </w:tcPr>
          <w:p w14:paraId="1FC4F389" w14:textId="77777777" w:rsidR="00EE5860" w:rsidRPr="00441CD0" w:rsidRDefault="00EE5860" w:rsidP="00BB0E1F">
            <w:pPr>
              <w:pStyle w:val="TAC"/>
            </w:pPr>
          </w:p>
        </w:tc>
        <w:tc>
          <w:tcPr>
            <w:tcW w:w="1104" w:type="dxa"/>
            <w:tcBorders>
              <w:top w:val="nil"/>
              <w:left w:val="nil"/>
              <w:bottom w:val="nil"/>
              <w:right w:val="nil"/>
            </w:tcBorders>
            <w:hideMark/>
          </w:tcPr>
          <w:p w14:paraId="61BF871D"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BAF54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3C363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0F95C0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94BAC1D"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716CA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059C60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FC18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A804B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6EECFC6" w14:textId="77777777" w:rsidR="00EE5860" w:rsidRPr="00441CD0" w:rsidRDefault="00EE5860" w:rsidP="00BB0E1F">
            <w:pPr>
              <w:pStyle w:val="TAC"/>
            </w:pPr>
          </w:p>
        </w:tc>
      </w:tr>
      <w:tr w:rsidR="00EE5860" w:rsidRPr="00441CD0" w14:paraId="70715E05" w14:textId="77777777" w:rsidTr="00BB0E1F">
        <w:trPr>
          <w:jc w:val="center"/>
        </w:trPr>
        <w:tc>
          <w:tcPr>
            <w:tcW w:w="151" w:type="dxa"/>
            <w:tcBorders>
              <w:top w:val="nil"/>
              <w:left w:val="single" w:sz="6" w:space="0" w:color="auto"/>
              <w:bottom w:val="nil"/>
              <w:right w:val="nil"/>
            </w:tcBorders>
          </w:tcPr>
          <w:p w14:paraId="72A9CB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F3BA9D" w14:textId="77777777" w:rsidR="00EE5860" w:rsidRPr="00441CD0" w:rsidRDefault="00EE5860" w:rsidP="00BB0E1F">
            <w:pPr>
              <w:pStyle w:val="TAC"/>
            </w:pPr>
            <w:r w:rsidRPr="00441CD0">
              <w:t>(c+2) to (c+3)</w:t>
            </w:r>
          </w:p>
        </w:tc>
        <w:tc>
          <w:tcPr>
            <w:tcW w:w="4704" w:type="dxa"/>
            <w:gridSpan w:val="8"/>
            <w:tcBorders>
              <w:top w:val="single" w:sz="4" w:space="0" w:color="auto"/>
              <w:left w:val="single" w:sz="4" w:space="0" w:color="auto"/>
              <w:bottom w:val="single" w:sz="4" w:space="0" w:color="auto"/>
              <w:right w:val="single" w:sz="4" w:space="0" w:color="auto"/>
            </w:tcBorders>
            <w:hideMark/>
          </w:tcPr>
          <w:p w14:paraId="7F4B0EBE" w14:textId="77777777" w:rsidR="00EE5860" w:rsidRPr="00441CD0" w:rsidRDefault="00EE5860" w:rsidP="00BB0E1F">
            <w:pPr>
              <w:pStyle w:val="TAC"/>
            </w:pPr>
            <w:r w:rsidRPr="00441CD0">
              <w:rPr>
                <w:lang w:eastAsia="zh-CN"/>
              </w:rPr>
              <w:t>Length of Domain Name 2</w:t>
            </w:r>
          </w:p>
        </w:tc>
        <w:tc>
          <w:tcPr>
            <w:tcW w:w="588" w:type="dxa"/>
            <w:tcBorders>
              <w:top w:val="nil"/>
              <w:left w:val="single" w:sz="4" w:space="0" w:color="auto"/>
              <w:bottom w:val="nil"/>
              <w:right w:val="single" w:sz="6" w:space="0" w:color="auto"/>
            </w:tcBorders>
          </w:tcPr>
          <w:p w14:paraId="7D819D02" w14:textId="77777777" w:rsidR="00EE5860" w:rsidRPr="00441CD0" w:rsidRDefault="00EE5860" w:rsidP="00BB0E1F">
            <w:pPr>
              <w:pStyle w:val="TAC"/>
            </w:pPr>
          </w:p>
        </w:tc>
      </w:tr>
      <w:tr w:rsidR="00EE5860" w:rsidRPr="00441CD0" w14:paraId="1C38ABCF" w14:textId="77777777" w:rsidTr="00BB0E1F">
        <w:trPr>
          <w:jc w:val="center"/>
        </w:trPr>
        <w:tc>
          <w:tcPr>
            <w:tcW w:w="151" w:type="dxa"/>
            <w:tcBorders>
              <w:top w:val="nil"/>
              <w:left w:val="single" w:sz="6" w:space="0" w:color="auto"/>
              <w:bottom w:val="nil"/>
              <w:right w:val="nil"/>
            </w:tcBorders>
          </w:tcPr>
          <w:p w14:paraId="4830CF3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8B46E2" w14:textId="77777777" w:rsidR="00EE5860" w:rsidRPr="00441CD0" w:rsidRDefault="00EE5860" w:rsidP="00BB0E1F">
            <w:pPr>
              <w:pStyle w:val="TAC"/>
            </w:pPr>
            <w:r w:rsidRPr="00441CD0">
              <w:t>(c+4) to pd</w:t>
            </w:r>
          </w:p>
        </w:tc>
        <w:tc>
          <w:tcPr>
            <w:tcW w:w="4704" w:type="dxa"/>
            <w:gridSpan w:val="8"/>
            <w:tcBorders>
              <w:top w:val="single" w:sz="4" w:space="0" w:color="auto"/>
              <w:left w:val="single" w:sz="4" w:space="0" w:color="auto"/>
              <w:bottom w:val="single" w:sz="4" w:space="0" w:color="auto"/>
              <w:right w:val="single" w:sz="4" w:space="0" w:color="auto"/>
            </w:tcBorders>
            <w:hideMark/>
          </w:tcPr>
          <w:p w14:paraId="612AF8E8" w14:textId="77777777" w:rsidR="00EE5860" w:rsidRPr="00441CD0" w:rsidRDefault="00EE5860" w:rsidP="00BB0E1F">
            <w:pPr>
              <w:pStyle w:val="TAC"/>
            </w:pPr>
            <w:r w:rsidRPr="00441CD0">
              <w:t>Domain Name 2</w:t>
            </w:r>
          </w:p>
        </w:tc>
        <w:tc>
          <w:tcPr>
            <w:tcW w:w="588" w:type="dxa"/>
            <w:tcBorders>
              <w:top w:val="nil"/>
              <w:left w:val="single" w:sz="4" w:space="0" w:color="auto"/>
              <w:bottom w:val="nil"/>
              <w:right w:val="single" w:sz="6" w:space="0" w:color="auto"/>
            </w:tcBorders>
          </w:tcPr>
          <w:p w14:paraId="489BCDF3" w14:textId="77777777" w:rsidR="00EE5860" w:rsidRPr="00441CD0" w:rsidRDefault="00EE5860" w:rsidP="00BB0E1F">
            <w:pPr>
              <w:pStyle w:val="TAC"/>
            </w:pPr>
          </w:p>
        </w:tc>
      </w:tr>
      <w:tr w:rsidR="00EE5860" w:rsidRPr="00441CD0" w14:paraId="7CE2B263" w14:textId="77777777" w:rsidTr="00BB0E1F">
        <w:trPr>
          <w:jc w:val="center"/>
        </w:trPr>
        <w:tc>
          <w:tcPr>
            <w:tcW w:w="151" w:type="dxa"/>
            <w:tcBorders>
              <w:top w:val="nil"/>
              <w:left w:val="single" w:sz="6" w:space="0" w:color="auto"/>
              <w:bottom w:val="nil"/>
              <w:right w:val="nil"/>
            </w:tcBorders>
          </w:tcPr>
          <w:p w14:paraId="4523F77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D8A2B0" w14:textId="77777777" w:rsidR="00EE5860" w:rsidRPr="00441CD0" w:rsidRDefault="00EE5860" w:rsidP="00BB0E1F">
            <w:pPr>
              <w:pStyle w:val="TAC"/>
            </w:pPr>
            <w:r w:rsidRPr="00441CD0">
              <w:t xml:space="preserve">pe to (pe+1) </w:t>
            </w:r>
          </w:p>
        </w:tc>
        <w:tc>
          <w:tcPr>
            <w:tcW w:w="4704" w:type="dxa"/>
            <w:gridSpan w:val="8"/>
            <w:tcBorders>
              <w:top w:val="single" w:sz="4" w:space="0" w:color="auto"/>
              <w:left w:val="single" w:sz="4" w:space="0" w:color="auto"/>
              <w:bottom w:val="single" w:sz="4" w:space="0" w:color="auto"/>
              <w:right w:val="single" w:sz="4" w:space="0" w:color="auto"/>
            </w:tcBorders>
            <w:hideMark/>
          </w:tcPr>
          <w:p w14:paraId="04E5FE5A" w14:textId="77777777" w:rsidR="00EE5860" w:rsidRPr="00441CD0" w:rsidRDefault="00EE5860" w:rsidP="00BB0E1F">
            <w:pPr>
              <w:pStyle w:val="TAC"/>
            </w:pPr>
            <w:r w:rsidRPr="00441CD0">
              <w:rPr>
                <w:lang w:eastAsia="zh-CN"/>
              </w:rPr>
              <w:t>Length of Domain Name Protocol 2</w:t>
            </w:r>
          </w:p>
        </w:tc>
        <w:tc>
          <w:tcPr>
            <w:tcW w:w="588" w:type="dxa"/>
            <w:tcBorders>
              <w:top w:val="nil"/>
              <w:left w:val="single" w:sz="4" w:space="0" w:color="auto"/>
              <w:bottom w:val="nil"/>
              <w:right w:val="single" w:sz="6" w:space="0" w:color="auto"/>
            </w:tcBorders>
          </w:tcPr>
          <w:p w14:paraId="065B6FF5" w14:textId="77777777" w:rsidR="00EE5860" w:rsidRPr="00441CD0" w:rsidRDefault="00EE5860" w:rsidP="00BB0E1F">
            <w:pPr>
              <w:pStyle w:val="TAC"/>
            </w:pPr>
          </w:p>
        </w:tc>
      </w:tr>
      <w:tr w:rsidR="00EE5860" w:rsidRPr="00441CD0" w14:paraId="2E7FA634" w14:textId="77777777" w:rsidTr="00BB0E1F">
        <w:trPr>
          <w:jc w:val="center"/>
        </w:trPr>
        <w:tc>
          <w:tcPr>
            <w:tcW w:w="151" w:type="dxa"/>
            <w:tcBorders>
              <w:top w:val="nil"/>
              <w:left w:val="single" w:sz="6" w:space="0" w:color="auto"/>
              <w:bottom w:val="nil"/>
              <w:right w:val="nil"/>
            </w:tcBorders>
          </w:tcPr>
          <w:p w14:paraId="1FE27C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CEE9C7" w14:textId="77777777" w:rsidR="00EE5860" w:rsidRPr="00441CD0" w:rsidRDefault="00EE5860" w:rsidP="00BB0E1F">
            <w:pPr>
              <w:pStyle w:val="TAC"/>
            </w:pPr>
            <w:r w:rsidRPr="00441CD0">
              <w:t>(pe+2) to pf</w:t>
            </w:r>
          </w:p>
        </w:tc>
        <w:tc>
          <w:tcPr>
            <w:tcW w:w="4704" w:type="dxa"/>
            <w:gridSpan w:val="8"/>
            <w:tcBorders>
              <w:top w:val="single" w:sz="4" w:space="0" w:color="auto"/>
              <w:left w:val="single" w:sz="4" w:space="0" w:color="auto"/>
              <w:bottom w:val="single" w:sz="4" w:space="0" w:color="auto"/>
              <w:right w:val="single" w:sz="4" w:space="0" w:color="auto"/>
            </w:tcBorders>
            <w:hideMark/>
          </w:tcPr>
          <w:p w14:paraId="72EB68BB" w14:textId="77777777" w:rsidR="00EE5860" w:rsidRPr="00441CD0" w:rsidRDefault="00EE5860" w:rsidP="00BB0E1F">
            <w:pPr>
              <w:pStyle w:val="TAC"/>
            </w:pPr>
            <w:r w:rsidRPr="00441CD0">
              <w:t>Domain Name Protocol 2</w:t>
            </w:r>
          </w:p>
        </w:tc>
        <w:tc>
          <w:tcPr>
            <w:tcW w:w="588" w:type="dxa"/>
            <w:tcBorders>
              <w:top w:val="nil"/>
              <w:left w:val="single" w:sz="4" w:space="0" w:color="auto"/>
              <w:bottom w:val="nil"/>
              <w:right w:val="single" w:sz="6" w:space="0" w:color="auto"/>
            </w:tcBorders>
          </w:tcPr>
          <w:p w14:paraId="4C1DCE49" w14:textId="77777777" w:rsidR="00EE5860" w:rsidRPr="00441CD0" w:rsidRDefault="00EE5860" w:rsidP="00BB0E1F">
            <w:pPr>
              <w:pStyle w:val="TAC"/>
            </w:pPr>
          </w:p>
        </w:tc>
      </w:tr>
      <w:tr w:rsidR="00EE5860" w:rsidRPr="00441CD0" w14:paraId="7B3DC6EB" w14:textId="77777777" w:rsidTr="00BB0E1F">
        <w:trPr>
          <w:jc w:val="center"/>
        </w:trPr>
        <w:tc>
          <w:tcPr>
            <w:tcW w:w="151" w:type="dxa"/>
            <w:tcBorders>
              <w:top w:val="nil"/>
              <w:left w:val="single" w:sz="6" w:space="0" w:color="auto"/>
              <w:bottom w:val="nil"/>
              <w:right w:val="nil"/>
            </w:tcBorders>
          </w:tcPr>
          <w:p w14:paraId="7217F1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85A495" w14:textId="77777777" w:rsidR="00EE5860" w:rsidRPr="00441CD0" w:rsidRDefault="00EE5860" w:rsidP="00BB0E1F">
            <w:pPr>
              <w:pStyle w:val="TAC"/>
            </w:pPr>
            <w:r w:rsidRPr="00441CD0">
              <w:t>pg to (pg+1)</w:t>
            </w:r>
          </w:p>
        </w:tc>
        <w:tc>
          <w:tcPr>
            <w:tcW w:w="4704" w:type="dxa"/>
            <w:gridSpan w:val="8"/>
            <w:tcBorders>
              <w:top w:val="single" w:sz="4" w:space="0" w:color="auto"/>
              <w:left w:val="single" w:sz="4" w:space="0" w:color="auto"/>
              <w:bottom w:val="single" w:sz="4" w:space="0" w:color="auto"/>
              <w:right w:val="single" w:sz="4" w:space="0" w:color="auto"/>
            </w:tcBorders>
            <w:hideMark/>
          </w:tcPr>
          <w:p w14:paraId="7107AD49" w14:textId="77777777" w:rsidR="00EE5860" w:rsidRPr="00441CD0" w:rsidRDefault="00EE5860" w:rsidP="00BB0E1F">
            <w:pPr>
              <w:pStyle w:val="TAC"/>
            </w:pPr>
            <w:r w:rsidRPr="00441CD0">
              <w:rPr>
                <w:lang w:eastAsia="zh-CN"/>
              </w:rPr>
              <w:t>Length of Domain Name 3</w:t>
            </w:r>
          </w:p>
        </w:tc>
        <w:tc>
          <w:tcPr>
            <w:tcW w:w="588" w:type="dxa"/>
            <w:tcBorders>
              <w:top w:val="nil"/>
              <w:left w:val="single" w:sz="4" w:space="0" w:color="auto"/>
              <w:bottom w:val="nil"/>
              <w:right w:val="single" w:sz="6" w:space="0" w:color="auto"/>
            </w:tcBorders>
          </w:tcPr>
          <w:p w14:paraId="4E8FBC75" w14:textId="77777777" w:rsidR="00EE5860" w:rsidRPr="00441CD0" w:rsidRDefault="00EE5860" w:rsidP="00BB0E1F">
            <w:pPr>
              <w:pStyle w:val="TAC"/>
            </w:pPr>
          </w:p>
        </w:tc>
      </w:tr>
      <w:tr w:rsidR="00EE5860" w:rsidRPr="00441CD0" w14:paraId="62ED5644" w14:textId="77777777" w:rsidTr="00BB0E1F">
        <w:trPr>
          <w:jc w:val="center"/>
        </w:trPr>
        <w:tc>
          <w:tcPr>
            <w:tcW w:w="151" w:type="dxa"/>
            <w:tcBorders>
              <w:top w:val="nil"/>
              <w:left w:val="single" w:sz="6" w:space="0" w:color="auto"/>
              <w:bottom w:val="nil"/>
              <w:right w:val="nil"/>
            </w:tcBorders>
          </w:tcPr>
          <w:p w14:paraId="0C050D3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91441" w14:textId="77777777" w:rsidR="00EE5860" w:rsidRPr="00441CD0" w:rsidRDefault="00EE5860" w:rsidP="00BB0E1F">
            <w:pPr>
              <w:pStyle w:val="TAC"/>
            </w:pPr>
            <w:r w:rsidRPr="00441CD0">
              <w:t xml:space="preserve">(pg+2) to ph </w:t>
            </w:r>
          </w:p>
        </w:tc>
        <w:tc>
          <w:tcPr>
            <w:tcW w:w="4704" w:type="dxa"/>
            <w:gridSpan w:val="8"/>
            <w:tcBorders>
              <w:top w:val="single" w:sz="4" w:space="0" w:color="auto"/>
              <w:left w:val="single" w:sz="4" w:space="0" w:color="auto"/>
              <w:bottom w:val="single" w:sz="4" w:space="0" w:color="auto"/>
              <w:right w:val="single" w:sz="4" w:space="0" w:color="auto"/>
            </w:tcBorders>
            <w:hideMark/>
          </w:tcPr>
          <w:p w14:paraId="7AEAE590" w14:textId="77777777" w:rsidR="00EE5860" w:rsidRPr="00441CD0" w:rsidRDefault="00EE5860" w:rsidP="00BB0E1F">
            <w:pPr>
              <w:pStyle w:val="TAC"/>
            </w:pPr>
            <w:r w:rsidRPr="00441CD0">
              <w:t>Domain Name 3</w:t>
            </w:r>
          </w:p>
        </w:tc>
        <w:tc>
          <w:tcPr>
            <w:tcW w:w="588" w:type="dxa"/>
            <w:tcBorders>
              <w:top w:val="nil"/>
              <w:left w:val="single" w:sz="4" w:space="0" w:color="auto"/>
              <w:bottom w:val="nil"/>
              <w:right w:val="single" w:sz="6" w:space="0" w:color="auto"/>
            </w:tcBorders>
          </w:tcPr>
          <w:p w14:paraId="2075D15B" w14:textId="77777777" w:rsidR="00EE5860" w:rsidRPr="00441CD0" w:rsidRDefault="00EE5860" w:rsidP="00BB0E1F">
            <w:pPr>
              <w:pStyle w:val="TAC"/>
            </w:pPr>
          </w:p>
        </w:tc>
      </w:tr>
      <w:tr w:rsidR="00EE5860" w:rsidRPr="00441CD0" w14:paraId="149D2D44" w14:textId="77777777" w:rsidTr="00BB0E1F">
        <w:trPr>
          <w:jc w:val="center"/>
        </w:trPr>
        <w:tc>
          <w:tcPr>
            <w:tcW w:w="151" w:type="dxa"/>
            <w:tcBorders>
              <w:top w:val="nil"/>
              <w:left w:val="single" w:sz="6" w:space="0" w:color="auto"/>
              <w:bottom w:val="nil"/>
              <w:right w:val="nil"/>
            </w:tcBorders>
          </w:tcPr>
          <w:p w14:paraId="461350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F5211B" w14:textId="77777777" w:rsidR="00EE5860" w:rsidRPr="00441CD0" w:rsidRDefault="00EE5860" w:rsidP="00BB0E1F">
            <w:pPr>
              <w:pStyle w:val="TAC"/>
            </w:pPr>
            <w:r w:rsidRPr="00441CD0">
              <w:t>pi to (pi+1)</w:t>
            </w:r>
          </w:p>
        </w:tc>
        <w:tc>
          <w:tcPr>
            <w:tcW w:w="4704" w:type="dxa"/>
            <w:gridSpan w:val="8"/>
            <w:tcBorders>
              <w:top w:val="single" w:sz="4" w:space="0" w:color="auto"/>
              <w:left w:val="single" w:sz="4" w:space="0" w:color="auto"/>
              <w:bottom w:val="single" w:sz="4" w:space="0" w:color="auto"/>
              <w:right w:val="single" w:sz="4" w:space="0" w:color="auto"/>
            </w:tcBorders>
            <w:hideMark/>
          </w:tcPr>
          <w:p w14:paraId="7003E7F7" w14:textId="77777777" w:rsidR="00EE5860" w:rsidRPr="00441CD0" w:rsidRDefault="00EE5860" w:rsidP="00BB0E1F">
            <w:pPr>
              <w:pStyle w:val="TAC"/>
            </w:pPr>
            <w:r w:rsidRPr="00441CD0">
              <w:rPr>
                <w:lang w:eastAsia="zh-CN"/>
              </w:rPr>
              <w:t>Length of Domain Name Protocol 3</w:t>
            </w:r>
          </w:p>
        </w:tc>
        <w:tc>
          <w:tcPr>
            <w:tcW w:w="588" w:type="dxa"/>
            <w:tcBorders>
              <w:top w:val="nil"/>
              <w:left w:val="single" w:sz="4" w:space="0" w:color="auto"/>
              <w:bottom w:val="nil"/>
              <w:right w:val="single" w:sz="6" w:space="0" w:color="auto"/>
            </w:tcBorders>
          </w:tcPr>
          <w:p w14:paraId="60E6E2F1" w14:textId="77777777" w:rsidR="00EE5860" w:rsidRPr="00441CD0" w:rsidRDefault="00EE5860" w:rsidP="00BB0E1F">
            <w:pPr>
              <w:pStyle w:val="TAC"/>
            </w:pPr>
          </w:p>
        </w:tc>
      </w:tr>
      <w:tr w:rsidR="00EE5860" w:rsidRPr="00441CD0" w14:paraId="246221AC" w14:textId="77777777" w:rsidTr="00BB0E1F">
        <w:trPr>
          <w:jc w:val="center"/>
        </w:trPr>
        <w:tc>
          <w:tcPr>
            <w:tcW w:w="151" w:type="dxa"/>
            <w:tcBorders>
              <w:top w:val="nil"/>
              <w:left w:val="single" w:sz="6" w:space="0" w:color="auto"/>
              <w:bottom w:val="nil"/>
              <w:right w:val="nil"/>
            </w:tcBorders>
          </w:tcPr>
          <w:p w14:paraId="6CDE4A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6EBE7B8" w14:textId="77777777" w:rsidR="00EE5860" w:rsidRPr="00441CD0" w:rsidRDefault="00EE5860" w:rsidP="00BB0E1F">
            <w:pPr>
              <w:pStyle w:val="TAC"/>
            </w:pPr>
            <w:r w:rsidRPr="00441CD0">
              <w:t>(pi+2) + pj</w:t>
            </w:r>
          </w:p>
        </w:tc>
        <w:tc>
          <w:tcPr>
            <w:tcW w:w="4704" w:type="dxa"/>
            <w:gridSpan w:val="8"/>
            <w:tcBorders>
              <w:top w:val="single" w:sz="4" w:space="0" w:color="auto"/>
              <w:left w:val="single" w:sz="4" w:space="0" w:color="auto"/>
              <w:bottom w:val="single" w:sz="4" w:space="0" w:color="auto"/>
              <w:right w:val="single" w:sz="4" w:space="0" w:color="auto"/>
            </w:tcBorders>
            <w:hideMark/>
          </w:tcPr>
          <w:p w14:paraId="43253E0F" w14:textId="77777777" w:rsidR="00EE5860" w:rsidRPr="00441CD0" w:rsidRDefault="00EE5860" w:rsidP="00BB0E1F">
            <w:pPr>
              <w:pStyle w:val="TAC"/>
            </w:pPr>
            <w:r w:rsidRPr="00441CD0">
              <w:t>Domain Name Protocol 3</w:t>
            </w:r>
          </w:p>
        </w:tc>
        <w:tc>
          <w:tcPr>
            <w:tcW w:w="588" w:type="dxa"/>
            <w:tcBorders>
              <w:top w:val="nil"/>
              <w:left w:val="single" w:sz="4" w:space="0" w:color="auto"/>
              <w:bottom w:val="nil"/>
              <w:right w:val="single" w:sz="6" w:space="0" w:color="auto"/>
            </w:tcBorders>
          </w:tcPr>
          <w:p w14:paraId="06CA927B" w14:textId="77777777" w:rsidR="00EE5860" w:rsidRPr="00441CD0" w:rsidRDefault="00EE5860" w:rsidP="00BB0E1F">
            <w:pPr>
              <w:pStyle w:val="TAC"/>
            </w:pPr>
          </w:p>
        </w:tc>
      </w:tr>
      <w:tr w:rsidR="00EE5860" w:rsidRPr="00441CD0" w14:paraId="799E5C0F" w14:textId="77777777" w:rsidTr="00BB0E1F">
        <w:trPr>
          <w:jc w:val="center"/>
        </w:trPr>
        <w:tc>
          <w:tcPr>
            <w:tcW w:w="151" w:type="dxa"/>
            <w:tcBorders>
              <w:top w:val="nil"/>
              <w:left w:val="single" w:sz="6" w:space="0" w:color="auto"/>
              <w:bottom w:val="nil"/>
              <w:right w:val="nil"/>
            </w:tcBorders>
          </w:tcPr>
          <w:p w14:paraId="63B284AC" w14:textId="77777777" w:rsidR="00EE5860" w:rsidRPr="00441CD0" w:rsidRDefault="00EE5860" w:rsidP="00BB0E1F">
            <w:pPr>
              <w:pStyle w:val="TAC"/>
            </w:pPr>
          </w:p>
        </w:tc>
        <w:tc>
          <w:tcPr>
            <w:tcW w:w="1104" w:type="dxa"/>
            <w:tcBorders>
              <w:top w:val="nil"/>
              <w:left w:val="nil"/>
              <w:bottom w:val="nil"/>
              <w:right w:val="single" w:sz="4" w:space="0" w:color="auto"/>
            </w:tcBorders>
          </w:tcPr>
          <w:p w14:paraId="5298955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2A74404"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5E91383" w14:textId="77777777" w:rsidR="00EE5860" w:rsidRPr="00441CD0" w:rsidRDefault="00EE5860" w:rsidP="00BB0E1F">
            <w:pPr>
              <w:pStyle w:val="TAC"/>
            </w:pPr>
          </w:p>
        </w:tc>
      </w:tr>
      <w:tr w:rsidR="00EE5860" w:rsidRPr="00441CD0" w14:paraId="1361F600" w14:textId="77777777" w:rsidTr="00BB0E1F">
        <w:trPr>
          <w:jc w:val="center"/>
        </w:trPr>
        <w:tc>
          <w:tcPr>
            <w:tcW w:w="151" w:type="dxa"/>
            <w:tcBorders>
              <w:top w:val="nil"/>
              <w:left w:val="single" w:sz="6" w:space="0" w:color="auto"/>
              <w:bottom w:val="nil"/>
              <w:right w:val="nil"/>
            </w:tcBorders>
          </w:tcPr>
          <w:p w14:paraId="4B3E92A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8BE29C" w14:textId="77777777" w:rsidR="00EE5860" w:rsidRPr="00441CD0" w:rsidRDefault="00EE5860" w:rsidP="00BB0E1F">
            <w:pPr>
              <w:pStyle w:val="TAC"/>
            </w:pPr>
            <w:r w:rsidRPr="00441CD0">
              <w:t>pk to (pk+1)</w:t>
            </w:r>
          </w:p>
        </w:tc>
        <w:tc>
          <w:tcPr>
            <w:tcW w:w="4704" w:type="dxa"/>
            <w:gridSpan w:val="8"/>
            <w:tcBorders>
              <w:top w:val="single" w:sz="4" w:space="0" w:color="auto"/>
              <w:left w:val="single" w:sz="4" w:space="0" w:color="auto"/>
              <w:bottom w:val="single" w:sz="4" w:space="0" w:color="auto"/>
              <w:right w:val="single" w:sz="4" w:space="0" w:color="auto"/>
            </w:tcBorders>
            <w:hideMark/>
          </w:tcPr>
          <w:p w14:paraId="23815663" w14:textId="77777777" w:rsidR="00EE5860" w:rsidRPr="00441CD0" w:rsidRDefault="00EE5860" w:rsidP="00BB0E1F">
            <w:pPr>
              <w:pStyle w:val="TAC"/>
            </w:pPr>
            <w:r w:rsidRPr="00441CD0">
              <w:rPr>
                <w:lang w:eastAsia="zh-CN"/>
              </w:rPr>
              <w:t>Length of Domain Name m</w:t>
            </w:r>
          </w:p>
        </w:tc>
        <w:tc>
          <w:tcPr>
            <w:tcW w:w="588" w:type="dxa"/>
            <w:tcBorders>
              <w:top w:val="nil"/>
              <w:left w:val="single" w:sz="4" w:space="0" w:color="auto"/>
              <w:bottom w:val="nil"/>
              <w:right w:val="single" w:sz="6" w:space="0" w:color="auto"/>
            </w:tcBorders>
          </w:tcPr>
          <w:p w14:paraId="33DBD408" w14:textId="77777777" w:rsidR="00EE5860" w:rsidRPr="00441CD0" w:rsidRDefault="00EE5860" w:rsidP="00BB0E1F">
            <w:pPr>
              <w:pStyle w:val="TAC"/>
            </w:pPr>
          </w:p>
        </w:tc>
      </w:tr>
      <w:tr w:rsidR="00EE5860" w:rsidRPr="00441CD0" w14:paraId="3DA86C61" w14:textId="77777777" w:rsidTr="00BB0E1F">
        <w:trPr>
          <w:jc w:val="center"/>
        </w:trPr>
        <w:tc>
          <w:tcPr>
            <w:tcW w:w="151" w:type="dxa"/>
            <w:tcBorders>
              <w:top w:val="nil"/>
              <w:left w:val="single" w:sz="6" w:space="0" w:color="auto"/>
              <w:bottom w:val="nil"/>
              <w:right w:val="nil"/>
            </w:tcBorders>
          </w:tcPr>
          <w:p w14:paraId="30270F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800ADF" w14:textId="77777777" w:rsidR="00EE5860" w:rsidRPr="00441CD0" w:rsidRDefault="00EE5860" w:rsidP="00BB0E1F">
            <w:pPr>
              <w:pStyle w:val="TAC"/>
            </w:pPr>
            <w:r w:rsidRPr="00441CD0">
              <w:t>(pk+2) to pl</w:t>
            </w:r>
          </w:p>
        </w:tc>
        <w:tc>
          <w:tcPr>
            <w:tcW w:w="4704" w:type="dxa"/>
            <w:gridSpan w:val="8"/>
            <w:tcBorders>
              <w:top w:val="single" w:sz="4" w:space="0" w:color="auto"/>
              <w:left w:val="single" w:sz="4" w:space="0" w:color="auto"/>
              <w:bottom w:val="single" w:sz="4" w:space="0" w:color="auto"/>
              <w:right w:val="single" w:sz="4" w:space="0" w:color="auto"/>
            </w:tcBorders>
            <w:hideMark/>
          </w:tcPr>
          <w:p w14:paraId="7C2DEEF1" w14:textId="77777777" w:rsidR="00EE5860" w:rsidRPr="00441CD0" w:rsidRDefault="00EE5860" w:rsidP="00BB0E1F">
            <w:pPr>
              <w:pStyle w:val="TAC"/>
            </w:pPr>
            <w:r w:rsidRPr="00441CD0">
              <w:t>Domain Name m</w:t>
            </w:r>
          </w:p>
        </w:tc>
        <w:tc>
          <w:tcPr>
            <w:tcW w:w="588" w:type="dxa"/>
            <w:tcBorders>
              <w:top w:val="nil"/>
              <w:left w:val="single" w:sz="4" w:space="0" w:color="auto"/>
              <w:bottom w:val="nil"/>
              <w:right w:val="single" w:sz="6" w:space="0" w:color="auto"/>
            </w:tcBorders>
          </w:tcPr>
          <w:p w14:paraId="09347CE7" w14:textId="77777777" w:rsidR="00EE5860" w:rsidRPr="00441CD0" w:rsidRDefault="00EE5860" w:rsidP="00BB0E1F">
            <w:pPr>
              <w:pStyle w:val="TAC"/>
            </w:pPr>
          </w:p>
        </w:tc>
      </w:tr>
      <w:tr w:rsidR="00EE5860" w:rsidRPr="00441CD0" w14:paraId="4812A902" w14:textId="77777777" w:rsidTr="00BB0E1F">
        <w:trPr>
          <w:jc w:val="center"/>
        </w:trPr>
        <w:tc>
          <w:tcPr>
            <w:tcW w:w="151" w:type="dxa"/>
            <w:tcBorders>
              <w:top w:val="nil"/>
              <w:left w:val="single" w:sz="6" w:space="0" w:color="auto"/>
              <w:bottom w:val="nil"/>
              <w:right w:val="nil"/>
            </w:tcBorders>
          </w:tcPr>
          <w:p w14:paraId="0152A3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572C4E" w14:textId="77777777" w:rsidR="00EE5860" w:rsidRPr="00441CD0" w:rsidRDefault="00EE5860" w:rsidP="00BB0E1F">
            <w:pPr>
              <w:pStyle w:val="TAC"/>
            </w:pPr>
            <w:r w:rsidRPr="00441CD0">
              <w:t>pm to (pm+1)</w:t>
            </w:r>
          </w:p>
        </w:tc>
        <w:tc>
          <w:tcPr>
            <w:tcW w:w="4704" w:type="dxa"/>
            <w:gridSpan w:val="8"/>
            <w:tcBorders>
              <w:top w:val="single" w:sz="4" w:space="0" w:color="auto"/>
              <w:left w:val="single" w:sz="4" w:space="0" w:color="auto"/>
              <w:bottom w:val="single" w:sz="4" w:space="0" w:color="auto"/>
              <w:right w:val="single" w:sz="4" w:space="0" w:color="auto"/>
            </w:tcBorders>
            <w:hideMark/>
          </w:tcPr>
          <w:p w14:paraId="5D4B9F20" w14:textId="77777777" w:rsidR="00EE5860" w:rsidRPr="00441CD0" w:rsidRDefault="00EE5860" w:rsidP="00BB0E1F">
            <w:pPr>
              <w:pStyle w:val="TAC"/>
            </w:pPr>
            <w:r w:rsidRPr="00441CD0">
              <w:rPr>
                <w:lang w:eastAsia="zh-CN"/>
              </w:rPr>
              <w:t>Length of Domain Name Protocol m</w:t>
            </w:r>
          </w:p>
        </w:tc>
        <w:tc>
          <w:tcPr>
            <w:tcW w:w="588" w:type="dxa"/>
            <w:tcBorders>
              <w:top w:val="nil"/>
              <w:left w:val="single" w:sz="4" w:space="0" w:color="auto"/>
              <w:bottom w:val="nil"/>
              <w:right w:val="single" w:sz="6" w:space="0" w:color="auto"/>
            </w:tcBorders>
          </w:tcPr>
          <w:p w14:paraId="39247E6B" w14:textId="77777777" w:rsidR="00EE5860" w:rsidRPr="00441CD0" w:rsidRDefault="00EE5860" w:rsidP="00BB0E1F">
            <w:pPr>
              <w:pStyle w:val="TAC"/>
            </w:pPr>
          </w:p>
        </w:tc>
      </w:tr>
      <w:tr w:rsidR="00EE5860" w:rsidRPr="00441CD0" w14:paraId="4DD4D932" w14:textId="77777777" w:rsidTr="00BB0E1F">
        <w:trPr>
          <w:jc w:val="center"/>
        </w:trPr>
        <w:tc>
          <w:tcPr>
            <w:tcW w:w="151" w:type="dxa"/>
            <w:tcBorders>
              <w:top w:val="nil"/>
              <w:left w:val="single" w:sz="6" w:space="0" w:color="auto"/>
              <w:bottom w:val="single" w:sz="4" w:space="0" w:color="auto"/>
              <w:right w:val="nil"/>
            </w:tcBorders>
          </w:tcPr>
          <w:p w14:paraId="0EEA9F4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ED0955" w14:textId="77777777" w:rsidR="00EE5860" w:rsidRPr="00441CD0" w:rsidRDefault="00EE5860" w:rsidP="00BB0E1F">
            <w:pPr>
              <w:pStyle w:val="TAC"/>
            </w:pPr>
            <w:r w:rsidRPr="00441CD0">
              <w:t>(pm+2) to d</w:t>
            </w:r>
          </w:p>
        </w:tc>
        <w:tc>
          <w:tcPr>
            <w:tcW w:w="4704" w:type="dxa"/>
            <w:gridSpan w:val="8"/>
            <w:tcBorders>
              <w:top w:val="single" w:sz="4" w:space="0" w:color="auto"/>
              <w:left w:val="single" w:sz="4" w:space="0" w:color="auto"/>
              <w:bottom w:val="single" w:sz="4" w:space="0" w:color="auto"/>
              <w:right w:val="single" w:sz="4" w:space="0" w:color="auto"/>
            </w:tcBorders>
            <w:hideMark/>
          </w:tcPr>
          <w:p w14:paraId="758BF7F7" w14:textId="77777777" w:rsidR="00EE5860" w:rsidRPr="00441CD0" w:rsidRDefault="00EE5860" w:rsidP="00BB0E1F">
            <w:pPr>
              <w:pStyle w:val="TAC"/>
            </w:pPr>
            <w:r w:rsidRPr="00441CD0">
              <w:t>Domain Name Protocol m</w:t>
            </w:r>
          </w:p>
        </w:tc>
        <w:tc>
          <w:tcPr>
            <w:tcW w:w="588" w:type="dxa"/>
            <w:tcBorders>
              <w:top w:val="nil"/>
              <w:left w:val="single" w:sz="4" w:space="0" w:color="auto"/>
              <w:bottom w:val="single" w:sz="4" w:space="0" w:color="auto"/>
              <w:right w:val="single" w:sz="6" w:space="0" w:color="auto"/>
            </w:tcBorders>
          </w:tcPr>
          <w:p w14:paraId="15B4A2C3" w14:textId="77777777" w:rsidR="00EE5860" w:rsidRPr="00441CD0" w:rsidRDefault="00EE5860" w:rsidP="00BB0E1F">
            <w:pPr>
              <w:pStyle w:val="TAC"/>
            </w:pPr>
          </w:p>
        </w:tc>
      </w:tr>
    </w:tbl>
    <w:p w14:paraId="799D4281" w14:textId="77777777" w:rsidR="00EE5860" w:rsidRPr="00441CD0" w:rsidRDefault="00EE5860" w:rsidP="00EE5860">
      <w:pPr>
        <w:pStyle w:val="TF"/>
      </w:pPr>
      <w:r w:rsidRPr="00441CD0">
        <w:t>Figure 8.2.39-4: Additional Domain Name and Domain Name Protocol field</w:t>
      </w:r>
    </w:p>
    <w:p w14:paraId="210D4BEC" w14:textId="77777777" w:rsidR="00EE5860" w:rsidRPr="00441CD0" w:rsidRDefault="00EE5860" w:rsidP="00EE5860">
      <w:pPr>
        <w:pStyle w:val="Heading3"/>
      </w:pPr>
      <w:bookmarkStart w:id="5479" w:name="_Toc19717385"/>
      <w:bookmarkStart w:id="5480" w:name="_Toc27490886"/>
      <w:bookmarkStart w:id="5481" w:name="_Toc27557179"/>
      <w:bookmarkStart w:id="5482" w:name="_Toc27724096"/>
      <w:bookmarkStart w:id="5483" w:name="_Toc36031170"/>
      <w:bookmarkStart w:id="5484" w:name="_Toc36043090"/>
      <w:bookmarkStart w:id="5485" w:name="_Toc36814415"/>
      <w:bookmarkStart w:id="5486" w:name="_Toc44689273"/>
      <w:bookmarkStart w:id="5487" w:name="_Toc44924027"/>
      <w:bookmarkStart w:id="5488" w:name="_Toc51860997"/>
      <w:bookmarkStart w:id="5489" w:name="_Toc57930768"/>
      <w:bookmarkStart w:id="5490" w:name="_Toc57931398"/>
      <w:bookmarkStart w:id="5491" w:name="_Toc67499790"/>
      <w:r w:rsidRPr="00441CD0">
        <w:lastRenderedPageBreak/>
        <w:t>8.</w:t>
      </w:r>
      <w:r w:rsidRPr="00441CD0">
        <w:rPr>
          <w:lang w:val="en-US"/>
        </w:rPr>
        <w:t>2.40</w:t>
      </w:r>
      <w:r w:rsidRPr="00441CD0">
        <w:tab/>
        <w:t>Measurement Method</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1626565B" w14:textId="77777777" w:rsidR="00EE5860" w:rsidRPr="00441CD0" w:rsidRDefault="00EE5860" w:rsidP="00EE5860">
      <w:pPr>
        <w:rPr>
          <w:lang w:eastAsia="zh-CN"/>
        </w:rPr>
      </w:pPr>
      <w:r w:rsidRPr="00441CD0">
        <w:t xml:space="preserve">The </w:t>
      </w:r>
      <w:r w:rsidRPr="00441CD0">
        <w:rPr>
          <w:lang w:val="en-US" w:eastAsia="zh-CN"/>
        </w:rPr>
        <w:t xml:space="preserve">Measurement Method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8.2.40-1. It indicates </w:t>
      </w:r>
      <w:r w:rsidRPr="00441CD0">
        <w:t>the method for measuring the usage of network resources</w:t>
      </w:r>
      <w:r w:rsidRPr="00441CD0">
        <w:rPr>
          <w:lang w:eastAsia="zh-CN"/>
        </w:rPr>
        <w:t>.</w:t>
      </w:r>
    </w:p>
    <w:p w14:paraId="57CBAE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7704A30" w14:textId="77777777" w:rsidTr="00BB0E1F">
        <w:trPr>
          <w:jc w:val="center"/>
        </w:trPr>
        <w:tc>
          <w:tcPr>
            <w:tcW w:w="151" w:type="dxa"/>
            <w:tcBorders>
              <w:top w:val="single" w:sz="6" w:space="0" w:color="auto"/>
              <w:left w:val="single" w:sz="6" w:space="0" w:color="auto"/>
              <w:bottom w:val="nil"/>
              <w:right w:val="nil"/>
            </w:tcBorders>
          </w:tcPr>
          <w:p w14:paraId="3BF9504F" w14:textId="77777777" w:rsidR="00EE5860" w:rsidRPr="00441CD0" w:rsidRDefault="00EE5860" w:rsidP="00BB0E1F">
            <w:pPr>
              <w:pStyle w:val="TAC"/>
            </w:pPr>
          </w:p>
        </w:tc>
        <w:tc>
          <w:tcPr>
            <w:tcW w:w="1104" w:type="dxa"/>
            <w:tcBorders>
              <w:top w:val="single" w:sz="6" w:space="0" w:color="auto"/>
              <w:left w:val="nil"/>
              <w:bottom w:val="nil"/>
              <w:right w:val="nil"/>
            </w:tcBorders>
          </w:tcPr>
          <w:p w14:paraId="668AAD4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126810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D314D53" w14:textId="77777777" w:rsidR="00EE5860" w:rsidRPr="00441CD0" w:rsidRDefault="00EE5860" w:rsidP="00BB0E1F">
            <w:pPr>
              <w:pStyle w:val="TAC"/>
            </w:pPr>
          </w:p>
        </w:tc>
      </w:tr>
      <w:tr w:rsidR="00EE5860" w:rsidRPr="00441CD0" w14:paraId="5B8DE9B7" w14:textId="77777777" w:rsidTr="00BB0E1F">
        <w:trPr>
          <w:jc w:val="center"/>
        </w:trPr>
        <w:tc>
          <w:tcPr>
            <w:tcW w:w="151" w:type="dxa"/>
            <w:tcBorders>
              <w:top w:val="nil"/>
              <w:left w:val="single" w:sz="6" w:space="0" w:color="auto"/>
              <w:bottom w:val="nil"/>
              <w:right w:val="nil"/>
            </w:tcBorders>
          </w:tcPr>
          <w:p w14:paraId="49DACF9B" w14:textId="77777777" w:rsidR="00EE5860" w:rsidRPr="00441CD0" w:rsidRDefault="00EE5860" w:rsidP="00BB0E1F">
            <w:pPr>
              <w:pStyle w:val="TAC"/>
            </w:pPr>
          </w:p>
        </w:tc>
        <w:tc>
          <w:tcPr>
            <w:tcW w:w="1104" w:type="dxa"/>
            <w:tcBorders>
              <w:top w:val="nil"/>
              <w:left w:val="nil"/>
              <w:bottom w:val="nil"/>
              <w:right w:val="nil"/>
            </w:tcBorders>
            <w:hideMark/>
          </w:tcPr>
          <w:p w14:paraId="6A5B41A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9F377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45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1A70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5C44C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C7A70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E5F0FA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FE96E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330C1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66353AC" w14:textId="77777777" w:rsidR="00EE5860" w:rsidRPr="00441CD0" w:rsidRDefault="00EE5860" w:rsidP="00BB0E1F">
            <w:pPr>
              <w:pStyle w:val="TAC"/>
            </w:pPr>
          </w:p>
        </w:tc>
      </w:tr>
      <w:tr w:rsidR="00EE5860" w:rsidRPr="00441CD0" w14:paraId="0493C94B" w14:textId="77777777" w:rsidTr="00BB0E1F">
        <w:trPr>
          <w:jc w:val="center"/>
        </w:trPr>
        <w:tc>
          <w:tcPr>
            <w:tcW w:w="151" w:type="dxa"/>
            <w:tcBorders>
              <w:top w:val="nil"/>
              <w:left w:val="single" w:sz="6" w:space="0" w:color="auto"/>
              <w:bottom w:val="nil"/>
              <w:right w:val="nil"/>
            </w:tcBorders>
          </w:tcPr>
          <w:p w14:paraId="6E4BF1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80EF9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7749939" w14:textId="77777777" w:rsidR="00EE5860" w:rsidRPr="00441CD0" w:rsidRDefault="00EE5860" w:rsidP="00BB0E1F">
            <w:pPr>
              <w:pStyle w:val="TAC"/>
            </w:pPr>
            <w:r w:rsidRPr="00441CD0">
              <w:t xml:space="preserve">Type = </w:t>
            </w:r>
            <w:r w:rsidRPr="00441CD0">
              <w:rPr>
                <w:lang w:val="sv-SE"/>
              </w:rPr>
              <w:t>62</w:t>
            </w:r>
            <w:r w:rsidRPr="00441CD0">
              <w:t xml:space="preserve"> (decimal)</w:t>
            </w:r>
          </w:p>
        </w:tc>
        <w:tc>
          <w:tcPr>
            <w:tcW w:w="588" w:type="dxa"/>
            <w:tcBorders>
              <w:top w:val="nil"/>
              <w:left w:val="single" w:sz="4" w:space="0" w:color="auto"/>
              <w:bottom w:val="nil"/>
              <w:right w:val="single" w:sz="6" w:space="0" w:color="auto"/>
            </w:tcBorders>
          </w:tcPr>
          <w:p w14:paraId="2F26F50D" w14:textId="77777777" w:rsidR="00EE5860" w:rsidRPr="00441CD0" w:rsidRDefault="00EE5860" w:rsidP="00BB0E1F">
            <w:pPr>
              <w:pStyle w:val="TAC"/>
            </w:pPr>
          </w:p>
        </w:tc>
      </w:tr>
      <w:tr w:rsidR="00EE5860" w:rsidRPr="00441CD0" w14:paraId="4E421DA6" w14:textId="77777777" w:rsidTr="00BB0E1F">
        <w:trPr>
          <w:jc w:val="center"/>
        </w:trPr>
        <w:tc>
          <w:tcPr>
            <w:tcW w:w="151" w:type="dxa"/>
            <w:tcBorders>
              <w:top w:val="nil"/>
              <w:left w:val="single" w:sz="6" w:space="0" w:color="auto"/>
              <w:bottom w:val="nil"/>
              <w:right w:val="nil"/>
            </w:tcBorders>
          </w:tcPr>
          <w:p w14:paraId="349E065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66AF2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75AE3D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E41D3A" w14:textId="77777777" w:rsidR="00EE5860" w:rsidRPr="00441CD0" w:rsidRDefault="00EE5860" w:rsidP="00BB0E1F">
            <w:pPr>
              <w:pStyle w:val="TAC"/>
            </w:pPr>
          </w:p>
        </w:tc>
      </w:tr>
      <w:tr w:rsidR="00EE5860" w:rsidRPr="00441CD0" w14:paraId="5C07C9B0" w14:textId="77777777" w:rsidTr="00BB0E1F">
        <w:trPr>
          <w:jc w:val="center"/>
        </w:trPr>
        <w:tc>
          <w:tcPr>
            <w:tcW w:w="151" w:type="dxa"/>
            <w:tcBorders>
              <w:top w:val="nil"/>
              <w:left w:val="single" w:sz="6" w:space="0" w:color="auto"/>
              <w:bottom w:val="nil"/>
              <w:right w:val="nil"/>
            </w:tcBorders>
          </w:tcPr>
          <w:p w14:paraId="597852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01F99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7ED1618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96AD0A"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C7939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19A91B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1D590D3"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921929D" w14:textId="77777777" w:rsidR="00EE5860" w:rsidRPr="00441CD0" w:rsidRDefault="00EE5860" w:rsidP="00BB0E1F">
            <w:pPr>
              <w:pStyle w:val="TAC"/>
              <w:rPr>
                <w:lang w:eastAsia="zh-CN"/>
              </w:rPr>
            </w:pPr>
            <w:r w:rsidRPr="00441CD0">
              <w:rPr>
                <w:lang w:eastAsia="zh-CN"/>
              </w:rPr>
              <w:t>EVENT</w:t>
            </w:r>
          </w:p>
        </w:tc>
        <w:tc>
          <w:tcPr>
            <w:tcW w:w="588" w:type="dxa"/>
            <w:tcBorders>
              <w:top w:val="single" w:sz="4" w:space="0" w:color="auto"/>
              <w:left w:val="single" w:sz="4" w:space="0" w:color="auto"/>
              <w:bottom w:val="single" w:sz="4" w:space="0" w:color="auto"/>
              <w:right w:val="single" w:sz="4" w:space="0" w:color="auto"/>
            </w:tcBorders>
            <w:hideMark/>
          </w:tcPr>
          <w:p w14:paraId="18029870" w14:textId="77777777" w:rsidR="00EE5860" w:rsidRPr="00441CD0" w:rsidRDefault="00EE5860" w:rsidP="00BB0E1F">
            <w:pPr>
              <w:pStyle w:val="TAC"/>
              <w:rPr>
                <w:lang w:eastAsia="zh-CN"/>
              </w:rPr>
            </w:pPr>
            <w:r w:rsidRPr="00441CD0">
              <w:rPr>
                <w:lang w:eastAsia="zh-CN"/>
              </w:rPr>
              <w:t>VOLUM</w:t>
            </w:r>
          </w:p>
        </w:tc>
        <w:tc>
          <w:tcPr>
            <w:tcW w:w="589" w:type="dxa"/>
            <w:tcBorders>
              <w:top w:val="single" w:sz="4" w:space="0" w:color="auto"/>
              <w:left w:val="single" w:sz="4" w:space="0" w:color="auto"/>
              <w:bottom w:val="single" w:sz="4" w:space="0" w:color="auto"/>
              <w:right w:val="single" w:sz="4" w:space="0" w:color="auto"/>
            </w:tcBorders>
            <w:hideMark/>
          </w:tcPr>
          <w:p w14:paraId="369EAD6C" w14:textId="77777777" w:rsidR="00EE5860" w:rsidRPr="00441CD0" w:rsidRDefault="00EE5860" w:rsidP="00BB0E1F">
            <w:pPr>
              <w:pStyle w:val="TAC"/>
              <w:rPr>
                <w:lang w:eastAsia="zh-CN"/>
              </w:rPr>
            </w:pPr>
            <w:r w:rsidRPr="00441CD0">
              <w:rPr>
                <w:lang w:eastAsia="zh-CN"/>
              </w:rPr>
              <w:t>DURAT</w:t>
            </w:r>
          </w:p>
        </w:tc>
        <w:tc>
          <w:tcPr>
            <w:tcW w:w="588" w:type="dxa"/>
            <w:tcBorders>
              <w:top w:val="nil"/>
              <w:left w:val="single" w:sz="4" w:space="0" w:color="auto"/>
              <w:bottom w:val="nil"/>
              <w:right w:val="single" w:sz="6" w:space="0" w:color="auto"/>
            </w:tcBorders>
          </w:tcPr>
          <w:p w14:paraId="006FCC93" w14:textId="77777777" w:rsidR="00EE5860" w:rsidRPr="00441CD0" w:rsidRDefault="00EE5860" w:rsidP="00BB0E1F">
            <w:pPr>
              <w:pStyle w:val="TAC"/>
            </w:pPr>
          </w:p>
        </w:tc>
      </w:tr>
      <w:tr w:rsidR="00EE5860" w:rsidRPr="00441CD0" w14:paraId="32A70ECC" w14:textId="77777777" w:rsidTr="00BB0E1F">
        <w:trPr>
          <w:jc w:val="center"/>
        </w:trPr>
        <w:tc>
          <w:tcPr>
            <w:tcW w:w="151" w:type="dxa"/>
            <w:tcBorders>
              <w:top w:val="nil"/>
              <w:left w:val="single" w:sz="6" w:space="0" w:color="auto"/>
              <w:bottom w:val="single" w:sz="4" w:space="0" w:color="auto"/>
              <w:right w:val="nil"/>
            </w:tcBorders>
          </w:tcPr>
          <w:p w14:paraId="31D15E2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169F3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6E7DE8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8507BB8" w14:textId="77777777" w:rsidR="00EE5860" w:rsidRPr="00441CD0" w:rsidRDefault="00EE5860" w:rsidP="00BB0E1F">
            <w:pPr>
              <w:pStyle w:val="TAC"/>
              <w:rPr>
                <w:lang w:val="x-none"/>
              </w:rPr>
            </w:pPr>
          </w:p>
        </w:tc>
      </w:tr>
    </w:tbl>
    <w:p w14:paraId="4DEF707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40</w:t>
      </w:r>
      <w:r w:rsidRPr="00441CD0">
        <w:rPr>
          <w:lang w:eastAsia="zh-CN"/>
        </w:rPr>
        <w:t>-</w:t>
      </w:r>
      <w:r w:rsidRPr="00441CD0">
        <w:rPr>
          <w:lang w:eastAsia="ja-JP"/>
        </w:rPr>
        <w:t>1</w:t>
      </w:r>
      <w:r w:rsidRPr="00441CD0">
        <w:t xml:space="preserve">: </w:t>
      </w:r>
      <w:r w:rsidRPr="00441CD0">
        <w:rPr>
          <w:lang w:eastAsia="ja-JP"/>
        </w:rPr>
        <w:t>Measurement Method</w:t>
      </w:r>
    </w:p>
    <w:p w14:paraId="75BB5714" w14:textId="77777777" w:rsidR="00EE5860" w:rsidRPr="00441CD0" w:rsidRDefault="00EE5860" w:rsidP="00EE5860">
      <w:pPr>
        <w:rPr>
          <w:noProof/>
        </w:rPr>
      </w:pPr>
      <w:r w:rsidRPr="00441CD0">
        <w:rPr>
          <w:noProof/>
        </w:rPr>
        <w:t>Octet 5 shall be encoded as follows:</w:t>
      </w:r>
    </w:p>
    <w:p w14:paraId="2F089B25" w14:textId="77777777" w:rsidR="00EE5860" w:rsidRPr="00441CD0" w:rsidRDefault="00EE5860" w:rsidP="00EE5860">
      <w:pPr>
        <w:pStyle w:val="B1"/>
        <w:rPr>
          <w:noProof/>
        </w:rPr>
      </w:pPr>
      <w:r w:rsidRPr="00441CD0">
        <w:rPr>
          <w:noProof/>
        </w:rPr>
        <w:t>-</w:t>
      </w:r>
      <w:r w:rsidRPr="00441CD0">
        <w:rPr>
          <w:noProof/>
        </w:rPr>
        <w:tab/>
        <w:t>Bit 1 – DURAT (</w:t>
      </w:r>
      <w:r w:rsidRPr="00441CD0">
        <w:rPr>
          <w:lang w:eastAsia="zh-CN"/>
        </w:rPr>
        <w:t>Duration)</w:t>
      </w:r>
      <w:r w:rsidRPr="00441CD0">
        <w:rPr>
          <w:noProof/>
        </w:rPr>
        <w:t>: when set to "1", this indicates a request for measuring the duration of the traffic.</w:t>
      </w:r>
    </w:p>
    <w:p w14:paraId="78349E19" w14:textId="77777777" w:rsidR="00EE5860" w:rsidRPr="00441CD0" w:rsidRDefault="00EE5860" w:rsidP="00EE5860">
      <w:pPr>
        <w:pStyle w:val="B1"/>
        <w:rPr>
          <w:noProof/>
        </w:rPr>
      </w:pPr>
      <w:r w:rsidRPr="00441CD0">
        <w:rPr>
          <w:noProof/>
        </w:rPr>
        <w:t>-</w:t>
      </w:r>
      <w:r w:rsidRPr="00441CD0">
        <w:rPr>
          <w:noProof/>
        </w:rPr>
        <w:tab/>
        <w:t>Bit 2 – VOLUM (</w:t>
      </w:r>
      <w:r w:rsidRPr="00441CD0">
        <w:rPr>
          <w:lang w:eastAsia="zh-CN"/>
        </w:rPr>
        <w:t>Volume)</w:t>
      </w:r>
      <w:r w:rsidRPr="00441CD0">
        <w:rPr>
          <w:noProof/>
        </w:rPr>
        <w:t>: when set to "1", this indicates a request for measuring the volume of the traffic.</w:t>
      </w:r>
    </w:p>
    <w:p w14:paraId="15A2261D" w14:textId="77777777" w:rsidR="00EE5860" w:rsidRPr="00441CD0" w:rsidRDefault="00EE5860" w:rsidP="00EE5860">
      <w:pPr>
        <w:pStyle w:val="B1"/>
        <w:rPr>
          <w:noProof/>
        </w:rPr>
      </w:pPr>
      <w:r w:rsidRPr="00441CD0">
        <w:rPr>
          <w:noProof/>
        </w:rPr>
        <w:t>-</w:t>
      </w:r>
      <w:r w:rsidRPr="00441CD0">
        <w:rPr>
          <w:noProof/>
        </w:rPr>
        <w:tab/>
        <w:t>Bit 3 – EVENT (</w:t>
      </w:r>
      <w:r w:rsidRPr="00441CD0">
        <w:rPr>
          <w:lang w:eastAsia="zh-CN"/>
        </w:rPr>
        <w:t>Event)</w:t>
      </w:r>
      <w:r w:rsidRPr="00441CD0">
        <w:rPr>
          <w:noProof/>
        </w:rPr>
        <w:t>: when set to "1", this indicates a request for measuring the events.</w:t>
      </w:r>
    </w:p>
    <w:p w14:paraId="089CD1EC"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32E04BC" w14:textId="77777777" w:rsidR="00EE5860" w:rsidRPr="00441CD0" w:rsidRDefault="00EE5860" w:rsidP="00EE5860">
      <w:pPr>
        <w:pStyle w:val="B1"/>
        <w:ind w:left="0" w:firstLine="0"/>
        <w:rPr>
          <w:noProof/>
        </w:rPr>
      </w:pPr>
      <w:r w:rsidRPr="00441CD0">
        <w:rPr>
          <w:noProof/>
        </w:rPr>
        <w:t>At least one bit shall be set to "1". Several bits may be set to "1".</w:t>
      </w:r>
    </w:p>
    <w:p w14:paraId="1778440A" w14:textId="77777777" w:rsidR="00EE5860" w:rsidRPr="00441CD0" w:rsidRDefault="00EE5860" w:rsidP="00EE5860">
      <w:pPr>
        <w:pStyle w:val="Heading3"/>
      </w:pPr>
      <w:bookmarkStart w:id="5492" w:name="_Toc19717386"/>
      <w:bookmarkStart w:id="5493" w:name="_Toc27490887"/>
      <w:bookmarkStart w:id="5494" w:name="_Toc27557180"/>
      <w:bookmarkStart w:id="5495" w:name="_Toc27724097"/>
      <w:bookmarkStart w:id="5496" w:name="_Toc36031171"/>
      <w:bookmarkStart w:id="5497" w:name="_Toc36043091"/>
      <w:bookmarkStart w:id="5498" w:name="_Toc36814416"/>
      <w:bookmarkStart w:id="5499" w:name="_Toc44689274"/>
      <w:bookmarkStart w:id="5500" w:name="_Toc44924028"/>
      <w:bookmarkStart w:id="5501" w:name="_Toc51860998"/>
      <w:bookmarkStart w:id="5502" w:name="_Toc57930769"/>
      <w:bookmarkStart w:id="5503" w:name="_Toc57931399"/>
      <w:bookmarkStart w:id="5504" w:name="_Toc67499791"/>
      <w:r w:rsidRPr="00441CD0">
        <w:t>8.</w:t>
      </w:r>
      <w:r w:rsidRPr="00441CD0">
        <w:rPr>
          <w:lang w:val="en-US"/>
        </w:rPr>
        <w:t>2.41</w:t>
      </w:r>
      <w:r w:rsidRPr="00441CD0">
        <w:tab/>
        <w:t>Usage Report Trigger</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7BD6FFC2" w14:textId="77777777" w:rsidR="00EE5860" w:rsidRPr="00441CD0" w:rsidRDefault="00EE5860" w:rsidP="00EE5860">
      <w:pPr>
        <w:rPr>
          <w:lang w:eastAsia="zh-CN"/>
        </w:rPr>
      </w:pPr>
      <w:r w:rsidRPr="00441CD0">
        <w:t xml:space="preserve">The Usage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8.2.41-1. It indicates </w:t>
      </w:r>
      <w:r w:rsidRPr="00441CD0">
        <w:t>the trigger of the usage report</w:t>
      </w:r>
      <w:r w:rsidRPr="00441CD0">
        <w:rPr>
          <w:lang w:eastAsia="zh-CN"/>
        </w:rPr>
        <w:t>.</w:t>
      </w:r>
    </w:p>
    <w:p w14:paraId="021EBB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B6B7E01" w14:textId="77777777" w:rsidTr="00BB0E1F">
        <w:trPr>
          <w:jc w:val="center"/>
        </w:trPr>
        <w:tc>
          <w:tcPr>
            <w:tcW w:w="151" w:type="dxa"/>
            <w:tcBorders>
              <w:top w:val="single" w:sz="6" w:space="0" w:color="auto"/>
              <w:left w:val="single" w:sz="6" w:space="0" w:color="auto"/>
              <w:bottom w:val="nil"/>
              <w:right w:val="nil"/>
            </w:tcBorders>
          </w:tcPr>
          <w:p w14:paraId="70043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B6E08"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909221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CB514" w14:textId="77777777" w:rsidR="00EE5860" w:rsidRPr="00441CD0" w:rsidRDefault="00EE5860" w:rsidP="00BB0E1F">
            <w:pPr>
              <w:pStyle w:val="TAC"/>
            </w:pPr>
          </w:p>
        </w:tc>
      </w:tr>
      <w:tr w:rsidR="00EE5860" w:rsidRPr="00441CD0" w14:paraId="027035B0" w14:textId="77777777" w:rsidTr="00BB0E1F">
        <w:trPr>
          <w:jc w:val="center"/>
        </w:trPr>
        <w:tc>
          <w:tcPr>
            <w:tcW w:w="151" w:type="dxa"/>
            <w:tcBorders>
              <w:top w:val="nil"/>
              <w:left w:val="single" w:sz="6" w:space="0" w:color="auto"/>
              <w:bottom w:val="nil"/>
              <w:right w:val="nil"/>
            </w:tcBorders>
          </w:tcPr>
          <w:p w14:paraId="65CDDFFA" w14:textId="77777777" w:rsidR="00EE5860" w:rsidRPr="00441CD0" w:rsidRDefault="00EE5860" w:rsidP="00BB0E1F">
            <w:pPr>
              <w:pStyle w:val="TAC"/>
            </w:pPr>
          </w:p>
        </w:tc>
        <w:tc>
          <w:tcPr>
            <w:tcW w:w="1104" w:type="dxa"/>
            <w:tcBorders>
              <w:top w:val="nil"/>
              <w:left w:val="nil"/>
              <w:bottom w:val="nil"/>
              <w:right w:val="nil"/>
            </w:tcBorders>
            <w:hideMark/>
          </w:tcPr>
          <w:p w14:paraId="26165E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326B9F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FB8EA4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FFC24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D625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421B5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A209985"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FAE82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C779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86B8E7" w14:textId="77777777" w:rsidR="00EE5860" w:rsidRPr="00441CD0" w:rsidRDefault="00EE5860" w:rsidP="00BB0E1F">
            <w:pPr>
              <w:pStyle w:val="TAC"/>
            </w:pPr>
          </w:p>
        </w:tc>
      </w:tr>
      <w:tr w:rsidR="00EE5860" w:rsidRPr="00441CD0" w14:paraId="65324CBF" w14:textId="77777777" w:rsidTr="00BB0E1F">
        <w:trPr>
          <w:jc w:val="center"/>
        </w:trPr>
        <w:tc>
          <w:tcPr>
            <w:tcW w:w="151" w:type="dxa"/>
            <w:tcBorders>
              <w:top w:val="nil"/>
              <w:left w:val="single" w:sz="6" w:space="0" w:color="auto"/>
              <w:bottom w:val="nil"/>
              <w:right w:val="nil"/>
            </w:tcBorders>
          </w:tcPr>
          <w:p w14:paraId="25C844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EB744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9D76AD4" w14:textId="77777777" w:rsidR="00EE5860" w:rsidRPr="00441CD0" w:rsidRDefault="00EE5860" w:rsidP="00BB0E1F">
            <w:pPr>
              <w:pStyle w:val="TAC"/>
            </w:pPr>
            <w:r w:rsidRPr="00441CD0">
              <w:t xml:space="preserve">Type = </w:t>
            </w:r>
            <w:r w:rsidRPr="00441CD0">
              <w:rPr>
                <w:lang w:val="sv-SE"/>
              </w:rPr>
              <w:t>63</w:t>
            </w:r>
            <w:r w:rsidRPr="00441CD0">
              <w:t xml:space="preserve"> (decimal)</w:t>
            </w:r>
          </w:p>
        </w:tc>
        <w:tc>
          <w:tcPr>
            <w:tcW w:w="588" w:type="dxa"/>
            <w:tcBorders>
              <w:top w:val="nil"/>
              <w:left w:val="single" w:sz="4" w:space="0" w:color="auto"/>
              <w:bottom w:val="nil"/>
              <w:right w:val="single" w:sz="6" w:space="0" w:color="auto"/>
            </w:tcBorders>
          </w:tcPr>
          <w:p w14:paraId="582A2DF7" w14:textId="77777777" w:rsidR="00EE5860" w:rsidRPr="00441CD0" w:rsidRDefault="00EE5860" w:rsidP="00BB0E1F">
            <w:pPr>
              <w:pStyle w:val="TAC"/>
            </w:pPr>
          </w:p>
        </w:tc>
      </w:tr>
      <w:tr w:rsidR="00EE5860" w:rsidRPr="00441CD0" w14:paraId="4C650E7A" w14:textId="77777777" w:rsidTr="00BB0E1F">
        <w:trPr>
          <w:jc w:val="center"/>
        </w:trPr>
        <w:tc>
          <w:tcPr>
            <w:tcW w:w="151" w:type="dxa"/>
            <w:tcBorders>
              <w:top w:val="nil"/>
              <w:left w:val="single" w:sz="6" w:space="0" w:color="auto"/>
              <w:bottom w:val="nil"/>
              <w:right w:val="nil"/>
            </w:tcBorders>
          </w:tcPr>
          <w:p w14:paraId="55B72A6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E39F24"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D5D187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7809F1D" w14:textId="77777777" w:rsidR="00EE5860" w:rsidRPr="00441CD0" w:rsidRDefault="00EE5860" w:rsidP="00BB0E1F">
            <w:pPr>
              <w:pStyle w:val="TAC"/>
            </w:pPr>
          </w:p>
        </w:tc>
      </w:tr>
      <w:tr w:rsidR="00EE5860" w:rsidRPr="00441CD0" w14:paraId="5BA54127" w14:textId="77777777" w:rsidTr="00BB0E1F">
        <w:trPr>
          <w:jc w:val="center"/>
        </w:trPr>
        <w:tc>
          <w:tcPr>
            <w:tcW w:w="151" w:type="dxa"/>
            <w:tcBorders>
              <w:top w:val="nil"/>
              <w:left w:val="single" w:sz="6" w:space="0" w:color="auto"/>
              <w:bottom w:val="nil"/>
              <w:right w:val="nil"/>
            </w:tcBorders>
          </w:tcPr>
          <w:p w14:paraId="5BE92A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05A6A0" w14:textId="77777777" w:rsidR="00EE5860" w:rsidRPr="00441CD0" w:rsidRDefault="00EE5860" w:rsidP="00BB0E1F">
            <w:pPr>
              <w:pStyle w:val="TAC"/>
              <w:rPr>
                <w:lang w:eastAsia="zh-CN"/>
              </w:rPr>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42D5FA67" w14:textId="77777777" w:rsidR="00EE5860" w:rsidRPr="00441CD0" w:rsidRDefault="00EE5860" w:rsidP="00BB0E1F">
            <w:pPr>
              <w:pStyle w:val="TAC"/>
              <w:rPr>
                <w:lang w:eastAsia="zh-CN"/>
              </w:rPr>
            </w:pPr>
            <w:r w:rsidRPr="00441CD0">
              <w:rPr>
                <w:lang w:eastAsia="zh-CN"/>
              </w:rPr>
              <w:t>IMMER</w:t>
            </w:r>
          </w:p>
        </w:tc>
        <w:tc>
          <w:tcPr>
            <w:tcW w:w="589" w:type="dxa"/>
            <w:tcBorders>
              <w:top w:val="single" w:sz="4" w:space="0" w:color="auto"/>
              <w:left w:val="single" w:sz="4" w:space="0" w:color="auto"/>
              <w:bottom w:val="single" w:sz="4" w:space="0" w:color="auto"/>
              <w:right w:val="single" w:sz="4" w:space="0" w:color="auto"/>
            </w:tcBorders>
            <w:hideMark/>
          </w:tcPr>
          <w:p w14:paraId="25F416B0"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20172C8A"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3414725D"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0F743786" w14:textId="77777777" w:rsidR="00EE5860" w:rsidRPr="00441CD0" w:rsidRDefault="00EE5860" w:rsidP="00BB0E1F">
            <w:pPr>
              <w:pStyle w:val="TAC"/>
              <w:rPr>
                <w:lang w:eastAsia="zh-CN"/>
              </w:rPr>
            </w:pPr>
            <w:r w:rsidRPr="00441CD0">
              <w:rPr>
                <w:lang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7882CC12" w14:textId="77777777" w:rsidR="00EE5860" w:rsidRPr="00441CD0" w:rsidRDefault="00EE5860" w:rsidP="00BB0E1F">
            <w:pPr>
              <w:pStyle w:val="TAC"/>
              <w:rPr>
                <w:lang w:eastAsia="zh-CN"/>
              </w:rPr>
            </w:pPr>
            <w:r w:rsidRPr="00441CD0">
              <w:rPr>
                <w:lang w:eastAsia="zh-CN"/>
              </w:rPr>
              <w:t>TIMTH</w:t>
            </w:r>
          </w:p>
        </w:tc>
        <w:tc>
          <w:tcPr>
            <w:tcW w:w="589" w:type="dxa"/>
            <w:tcBorders>
              <w:top w:val="single" w:sz="4" w:space="0" w:color="auto"/>
              <w:left w:val="single" w:sz="4" w:space="0" w:color="auto"/>
              <w:bottom w:val="single" w:sz="4" w:space="0" w:color="auto"/>
              <w:right w:val="single" w:sz="4" w:space="0" w:color="auto"/>
            </w:tcBorders>
            <w:hideMark/>
          </w:tcPr>
          <w:p w14:paraId="4CDBB7D0"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24278859"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1BA67362" w14:textId="77777777" w:rsidR="00EE5860" w:rsidRPr="00441CD0" w:rsidRDefault="00EE5860" w:rsidP="00BB0E1F">
            <w:pPr>
              <w:pStyle w:val="TAC"/>
            </w:pPr>
          </w:p>
        </w:tc>
      </w:tr>
      <w:tr w:rsidR="00EE5860" w:rsidRPr="00441CD0" w14:paraId="5B9BDC23" w14:textId="77777777" w:rsidTr="00BB0E1F">
        <w:trPr>
          <w:jc w:val="center"/>
        </w:trPr>
        <w:tc>
          <w:tcPr>
            <w:tcW w:w="151" w:type="dxa"/>
            <w:tcBorders>
              <w:top w:val="nil"/>
              <w:left w:val="single" w:sz="6" w:space="0" w:color="auto"/>
              <w:bottom w:val="nil"/>
              <w:right w:val="nil"/>
            </w:tcBorders>
          </w:tcPr>
          <w:p w14:paraId="6DC16B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36C0E7" w14:textId="77777777" w:rsidR="00EE5860" w:rsidRPr="00441CD0" w:rsidRDefault="00EE5860" w:rsidP="00BB0E1F">
            <w:pPr>
              <w:pStyle w:val="TAC"/>
            </w:pPr>
            <w:r w:rsidRPr="00441CD0">
              <w:t>6</w:t>
            </w:r>
          </w:p>
          <w:p w14:paraId="3F932C85" w14:textId="77777777" w:rsidR="00EE5860" w:rsidRPr="00441CD0" w:rsidRDefault="00EE5860" w:rsidP="00BB0E1F">
            <w:pPr>
              <w:pStyle w:val="TAC"/>
              <w:rPr>
                <w:lang w:eastAsia="zh-CN"/>
              </w:rPr>
            </w:pPr>
          </w:p>
        </w:tc>
        <w:tc>
          <w:tcPr>
            <w:tcW w:w="588" w:type="dxa"/>
            <w:tcBorders>
              <w:top w:val="single" w:sz="4" w:space="0" w:color="auto"/>
              <w:left w:val="single" w:sz="4" w:space="0" w:color="auto"/>
              <w:bottom w:val="single" w:sz="4" w:space="0" w:color="auto"/>
              <w:right w:val="single" w:sz="4" w:space="0" w:color="auto"/>
            </w:tcBorders>
            <w:hideMark/>
          </w:tcPr>
          <w:p w14:paraId="0C1FB28D" w14:textId="77777777" w:rsidR="00EE5860" w:rsidRPr="00441CD0" w:rsidRDefault="00EE5860" w:rsidP="00BB0E1F">
            <w:pPr>
              <w:pStyle w:val="TAC"/>
              <w:rPr>
                <w:lang w:eastAsia="zh-CN"/>
              </w:rPr>
            </w:pPr>
            <w:r w:rsidRPr="00441CD0">
              <w:rPr>
                <w:noProof/>
              </w:rPr>
              <w:t>EVETH</w:t>
            </w:r>
          </w:p>
        </w:tc>
        <w:tc>
          <w:tcPr>
            <w:tcW w:w="589" w:type="dxa"/>
            <w:tcBorders>
              <w:top w:val="single" w:sz="4" w:space="0" w:color="auto"/>
              <w:left w:val="single" w:sz="4" w:space="0" w:color="auto"/>
              <w:bottom w:val="single" w:sz="4" w:space="0" w:color="auto"/>
              <w:right w:val="single" w:sz="4" w:space="0" w:color="auto"/>
            </w:tcBorders>
            <w:hideMark/>
          </w:tcPr>
          <w:p w14:paraId="37118298"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35CBE3FA" w14:textId="77777777" w:rsidR="00EE5860" w:rsidRPr="00441CD0" w:rsidRDefault="00EE5860" w:rsidP="00BB0E1F">
            <w:pPr>
              <w:pStyle w:val="TAC"/>
              <w:rPr>
                <w:lang w:eastAsia="zh-CN"/>
              </w:rPr>
            </w:pPr>
            <w:r w:rsidRPr="00441CD0">
              <w:rPr>
                <w:noProof/>
                <w:lang w:val="sv-SE"/>
              </w:rPr>
              <w:t>ENVCL</w:t>
            </w:r>
          </w:p>
        </w:tc>
        <w:tc>
          <w:tcPr>
            <w:tcW w:w="589" w:type="dxa"/>
            <w:tcBorders>
              <w:top w:val="single" w:sz="4" w:space="0" w:color="auto"/>
              <w:left w:val="single" w:sz="4" w:space="0" w:color="auto"/>
              <w:bottom w:val="single" w:sz="4" w:space="0" w:color="auto"/>
              <w:right w:val="single" w:sz="4" w:space="0" w:color="auto"/>
            </w:tcBorders>
            <w:hideMark/>
          </w:tcPr>
          <w:p w14:paraId="69F5B0BB" w14:textId="77777777" w:rsidR="00EE5860" w:rsidRPr="00441CD0" w:rsidRDefault="00EE5860" w:rsidP="00BB0E1F">
            <w:pPr>
              <w:pStyle w:val="TAC"/>
              <w:rPr>
                <w:lang w:eastAsia="zh-CN"/>
              </w:rPr>
            </w:pPr>
            <w:r w:rsidRPr="00441CD0">
              <w:rPr>
                <w:lang w:eastAsia="zh-CN"/>
              </w:rPr>
              <w:t>MONIT</w:t>
            </w:r>
          </w:p>
        </w:tc>
        <w:tc>
          <w:tcPr>
            <w:tcW w:w="589" w:type="dxa"/>
            <w:tcBorders>
              <w:top w:val="single" w:sz="4" w:space="0" w:color="auto"/>
              <w:left w:val="single" w:sz="4" w:space="0" w:color="auto"/>
              <w:bottom w:val="single" w:sz="4" w:space="0" w:color="auto"/>
              <w:right w:val="single" w:sz="4" w:space="0" w:color="auto"/>
            </w:tcBorders>
            <w:hideMark/>
          </w:tcPr>
          <w:p w14:paraId="1189D7A5" w14:textId="77777777" w:rsidR="00EE5860" w:rsidRPr="00441CD0" w:rsidRDefault="00EE5860" w:rsidP="00BB0E1F">
            <w:pPr>
              <w:pStyle w:val="TAC"/>
              <w:rPr>
                <w:lang w:eastAsia="zh-CN"/>
              </w:rPr>
            </w:pPr>
            <w:r w:rsidRPr="00441CD0">
              <w:rPr>
                <w:lang w:eastAsia="zh-CN"/>
              </w:rPr>
              <w:t>TERMR</w:t>
            </w:r>
          </w:p>
        </w:tc>
        <w:tc>
          <w:tcPr>
            <w:tcW w:w="589" w:type="dxa"/>
            <w:tcBorders>
              <w:top w:val="single" w:sz="4" w:space="0" w:color="auto"/>
              <w:left w:val="single" w:sz="4" w:space="0" w:color="auto"/>
              <w:bottom w:val="single" w:sz="4" w:space="0" w:color="auto"/>
              <w:right w:val="single" w:sz="4" w:space="0" w:color="auto"/>
            </w:tcBorders>
            <w:hideMark/>
          </w:tcPr>
          <w:p w14:paraId="70228305"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77094BDA"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3AAFDFE9"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82DAEE9" w14:textId="77777777" w:rsidR="00EE5860" w:rsidRPr="00441CD0" w:rsidRDefault="00EE5860" w:rsidP="00BB0E1F">
            <w:pPr>
              <w:pStyle w:val="TAC"/>
            </w:pPr>
          </w:p>
        </w:tc>
      </w:tr>
      <w:tr w:rsidR="00EE5860" w:rsidRPr="00441CD0" w14:paraId="69CCDC0A" w14:textId="77777777" w:rsidTr="00BB0E1F">
        <w:trPr>
          <w:jc w:val="center"/>
        </w:trPr>
        <w:tc>
          <w:tcPr>
            <w:tcW w:w="151" w:type="dxa"/>
            <w:tcBorders>
              <w:top w:val="nil"/>
              <w:left w:val="single" w:sz="6" w:space="0" w:color="auto"/>
              <w:bottom w:val="nil"/>
              <w:right w:val="nil"/>
            </w:tcBorders>
          </w:tcPr>
          <w:p w14:paraId="05590D19" w14:textId="77777777" w:rsidR="00EE5860" w:rsidRPr="00441CD0" w:rsidRDefault="00EE5860" w:rsidP="00BB0E1F">
            <w:pPr>
              <w:pStyle w:val="TAC"/>
            </w:pPr>
          </w:p>
        </w:tc>
        <w:tc>
          <w:tcPr>
            <w:tcW w:w="1104" w:type="dxa"/>
            <w:tcBorders>
              <w:top w:val="nil"/>
              <w:left w:val="nil"/>
              <w:bottom w:val="nil"/>
              <w:right w:val="single" w:sz="4" w:space="0" w:color="auto"/>
            </w:tcBorders>
          </w:tcPr>
          <w:p w14:paraId="44583E84" w14:textId="77777777" w:rsidR="00EE5860" w:rsidRPr="00441CD0" w:rsidRDefault="00EE5860" w:rsidP="00BB0E1F">
            <w:pPr>
              <w:pStyle w:val="TAC"/>
            </w:pPr>
            <w:r w:rsidRPr="00441CD0">
              <w:t>7</w:t>
            </w:r>
          </w:p>
        </w:tc>
        <w:tc>
          <w:tcPr>
            <w:tcW w:w="588" w:type="dxa"/>
            <w:tcBorders>
              <w:top w:val="single" w:sz="4" w:space="0" w:color="auto"/>
              <w:left w:val="single" w:sz="4" w:space="0" w:color="auto"/>
              <w:bottom w:val="single" w:sz="4" w:space="0" w:color="auto"/>
              <w:right w:val="single" w:sz="4" w:space="0" w:color="auto"/>
            </w:tcBorders>
          </w:tcPr>
          <w:p w14:paraId="08631DE8" w14:textId="77777777" w:rsidR="00EE5860" w:rsidRPr="00441CD0" w:rsidRDefault="00EE5860" w:rsidP="00BB0E1F">
            <w:pPr>
              <w:pStyle w:val="TAC"/>
              <w:rPr>
                <w:noProof/>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D7EF97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B3610B1" w14:textId="77777777" w:rsidR="00EE5860" w:rsidRPr="00441CD0" w:rsidRDefault="00EE5860" w:rsidP="00BB0E1F">
            <w:pPr>
              <w:pStyle w:val="TAC"/>
              <w:rPr>
                <w:noProof/>
                <w:lang w:val="sv-SE"/>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42B3FCE" w14:textId="77777777" w:rsidR="00EE5860" w:rsidRPr="00441CD0" w:rsidRDefault="00EE5860" w:rsidP="00BB0E1F">
            <w:pPr>
              <w:pStyle w:val="TAC"/>
              <w:rPr>
                <w:lang w:eastAsia="zh-CN"/>
              </w:rPr>
            </w:pPr>
            <w:r>
              <w:rPr>
                <w:lang w:eastAsia="zh-CN"/>
              </w:rPr>
              <w:t>EMRRE</w:t>
            </w:r>
          </w:p>
        </w:tc>
        <w:tc>
          <w:tcPr>
            <w:tcW w:w="589" w:type="dxa"/>
            <w:tcBorders>
              <w:top w:val="single" w:sz="4" w:space="0" w:color="auto"/>
              <w:left w:val="single" w:sz="4" w:space="0" w:color="auto"/>
              <w:bottom w:val="single" w:sz="4" w:space="0" w:color="auto"/>
              <w:right w:val="single" w:sz="4" w:space="0" w:color="auto"/>
            </w:tcBorders>
          </w:tcPr>
          <w:p w14:paraId="5A3B6BB8" w14:textId="77777777" w:rsidR="00EE5860" w:rsidRPr="00441CD0" w:rsidRDefault="00EE5860" w:rsidP="00BB0E1F">
            <w:pPr>
              <w:pStyle w:val="TAC"/>
              <w:rPr>
                <w:lang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tcPr>
          <w:p w14:paraId="34A0604A" w14:textId="77777777" w:rsidR="00EE5860" w:rsidRPr="00441CD0" w:rsidRDefault="00EE5860" w:rsidP="00BB0E1F">
            <w:pPr>
              <w:pStyle w:val="TAC"/>
              <w:rPr>
                <w:lang w:eastAsia="zh-CN"/>
              </w:rPr>
            </w:pPr>
            <w:r w:rsidRPr="00441CD0">
              <w:rPr>
                <w:noProof/>
              </w:rPr>
              <w:t>IPMJL</w:t>
            </w:r>
          </w:p>
        </w:tc>
        <w:tc>
          <w:tcPr>
            <w:tcW w:w="589" w:type="dxa"/>
            <w:tcBorders>
              <w:top w:val="single" w:sz="4" w:space="0" w:color="auto"/>
              <w:left w:val="single" w:sz="4" w:space="0" w:color="auto"/>
              <w:bottom w:val="single" w:sz="4" w:space="0" w:color="auto"/>
              <w:right w:val="single" w:sz="4" w:space="0" w:color="auto"/>
            </w:tcBorders>
          </w:tcPr>
          <w:p w14:paraId="079AC6AF" w14:textId="77777777" w:rsidR="00EE5860" w:rsidRPr="00441CD0" w:rsidRDefault="00EE5860" w:rsidP="00BB0E1F">
            <w:pPr>
              <w:pStyle w:val="TAC"/>
              <w:rPr>
                <w:lang w:eastAsia="zh-CN"/>
              </w:rPr>
            </w:pPr>
            <w:r w:rsidRPr="00441CD0">
              <w:t>TEBUR</w:t>
            </w:r>
          </w:p>
        </w:tc>
        <w:tc>
          <w:tcPr>
            <w:tcW w:w="589" w:type="dxa"/>
            <w:tcBorders>
              <w:top w:val="single" w:sz="4" w:space="0" w:color="auto"/>
              <w:left w:val="single" w:sz="4" w:space="0" w:color="auto"/>
              <w:bottom w:val="single" w:sz="4" w:space="0" w:color="auto"/>
              <w:right w:val="single" w:sz="4" w:space="0" w:color="auto"/>
            </w:tcBorders>
          </w:tcPr>
          <w:p w14:paraId="57C4EC35" w14:textId="77777777" w:rsidR="00EE5860" w:rsidRPr="00441CD0" w:rsidRDefault="00EE5860" w:rsidP="00BB0E1F">
            <w:pPr>
              <w:pStyle w:val="TAC"/>
              <w:rPr>
                <w:lang w:eastAsia="zh-CN"/>
              </w:rPr>
            </w:pPr>
            <w:r w:rsidRPr="00441CD0">
              <w:rPr>
                <w:lang w:eastAsia="zh-CN"/>
              </w:rPr>
              <w:t>EVEQU</w:t>
            </w:r>
          </w:p>
        </w:tc>
        <w:tc>
          <w:tcPr>
            <w:tcW w:w="588" w:type="dxa"/>
            <w:tcBorders>
              <w:top w:val="nil"/>
              <w:left w:val="single" w:sz="4" w:space="0" w:color="auto"/>
              <w:bottom w:val="nil"/>
              <w:right w:val="single" w:sz="6" w:space="0" w:color="auto"/>
            </w:tcBorders>
          </w:tcPr>
          <w:p w14:paraId="38A695C8" w14:textId="77777777" w:rsidR="00EE5860" w:rsidRPr="00441CD0" w:rsidRDefault="00EE5860" w:rsidP="00BB0E1F">
            <w:pPr>
              <w:pStyle w:val="TAC"/>
            </w:pPr>
          </w:p>
        </w:tc>
      </w:tr>
      <w:tr w:rsidR="00EE5860" w:rsidRPr="00441CD0" w14:paraId="0D34D7DE" w14:textId="77777777" w:rsidTr="00BB0E1F">
        <w:trPr>
          <w:jc w:val="center"/>
        </w:trPr>
        <w:tc>
          <w:tcPr>
            <w:tcW w:w="151" w:type="dxa"/>
            <w:tcBorders>
              <w:top w:val="nil"/>
              <w:left w:val="single" w:sz="6" w:space="0" w:color="auto"/>
              <w:bottom w:val="single" w:sz="4" w:space="0" w:color="auto"/>
              <w:right w:val="nil"/>
            </w:tcBorders>
          </w:tcPr>
          <w:p w14:paraId="7322694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E06D1" w14:textId="77777777" w:rsidR="00EE5860" w:rsidRPr="00441CD0" w:rsidRDefault="00EE5860" w:rsidP="00BB0E1F">
            <w:pPr>
              <w:pStyle w:val="TAC"/>
            </w:pPr>
            <w:r w:rsidRPr="00441CD0">
              <w:rPr>
                <w:lang w:eastAsia="zh-CN"/>
              </w:rPr>
              <w:t>8</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C8259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57DFE2" w14:textId="77777777" w:rsidR="00EE5860" w:rsidRPr="00441CD0" w:rsidRDefault="00EE5860" w:rsidP="00BB0E1F">
            <w:pPr>
              <w:pStyle w:val="TAC"/>
              <w:rPr>
                <w:lang w:val="x-none"/>
              </w:rPr>
            </w:pPr>
          </w:p>
        </w:tc>
      </w:tr>
    </w:tbl>
    <w:p w14:paraId="3F4A0F6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41</w:t>
      </w:r>
      <w:r w:rsidRPr="00441CD0">
        <w:rPr>
          <w:lang w:eastAsia="zh-CN"/>
        </w:rPr>
        <w:t>-</w:t>
      </w:r>
      <w:r w:rsidRPr="00441CD0">
        <w:rPr>
          <w:lang w:eastAsia="ja-JP"/>
        </w:rPr>
        <w:t>1</w:t>
      </w:r>
      <w:r w:rsidRPr="00441CD0">
        <w:t xml:space="preserve">: Usage </w:t>
      </w:r>
      <w:r w:rsidRPr="00441CD0">
        <w:rPr>
          <w:lang w:eastAsia="ja-JP"/>
        </w:rPr>
        <w:t>Report Trigger</w:t>
      </w:r>
    </w:p>
    <w:p w14:paraId="173CCAC4" w14:textId="77777777" w:rsidR="00EE5860" w:rsidRPr="00441CD0" w:rsidRDefault="00EE5860" w:rsidP="00EE5860">
      <w:pPr>
        <w:rPr>
          <w:noProof/>
        </w:rPr>
      </w:pPr>
      <w:r w:rsidRPr="00441CD0">
        <w:rPr>
          <w:noProof/>
        </w:rPr>
        <w:t>Octet 5 shall be encoded as follows:</w:t>
      </w:r>
    </w:p>
    <w:p w14:paraId="123B8278"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periodic report.</w:t>
      </w:r>
    </w:p>
    <w:p w14:paraId="1008F117"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that the data volume usage reaches a volume threshold.</w:t>
      </w:r>
    </w:p>
    <w:p w14:paraId="4215BB60" w14:textId="77777777" w:rsidR="00EE5860" w:rsidRPr="00441CD0" w:rsidRDefault="00EE5860" w:rsidP="00EE5860">
      <w:pPr>
        <w:pStyle w:val="B1"/>
        <w:rPr>
          <w:noProof/>
        </w:rPr>
      </w:pPr>
      <w:r w:rsidRPr="00441CD0">
        <w:rPr>
          <w:noProof/>
        </w:rPr>
        <w:t>-</w:t>
      </w:r>
      <w:r w:rsidRPr="00441CD0">
        <w:rPr>
          <w:noProof/>
        </w:rPr>
        <w:tab/>
        <w:t>Bit 3 – TIMTH (</w:t>
      </w:r>
      <w:r w:rsidRPr="00441CD0">
        <w:rPr>
          <w:lang w:eastAsia="zh-CN"/>
        </w:rPr>
        <w:t>Time Threshold)</w:t>
      </w:r>
      <w:r w:rsidRPr="00441CD0">
        <w:rPr>
          <w:noProof/>
        </w:rPr>
        <w:t>: when set to "1", this indicates that the time usage reaches a time threshold.</w:t>
      </w:r>
    </w:p>
    <w:p w14:paraId="56C2184E" w14:textId="77777777" w:rsidR="00EE5860" w:rsidRPr="00441CD0" w:rsidRDefault="00EE5860" w:rsidP="00EE5860">
      <w:pPr>
        <w:pStyle w:val="B1"/>
        <w:rPr>
          <w:noProof/>
        </w:rPr>
      </w:pPr>
      <w:r w:rsidRPr="00441CD0">
        <w:rPr>
          <w:noProof/>
        </w:rPr>
        <w:t>-</w:t>
      </w:r>
      <w:r w:rsidRPr="00441CD0">
        <w:rPr>
          <w:noProof/>
        </w:rPr>
        <w:tab/>
        <w:t>Bit 4 – QUHTI (Quota Holding</w:t>
      </w:r>
      <w:r w:rsidRPr="00441CD0">
        <w:rPr>
          <w:lang w:eastAsia="zh-CN"/>
        </w:rPr>
        <w:t xml:space="preserve"> Time)</w:t>
      </w:r>
      <w:r w:rsidRPr="00441CD0">
        <w:rPr>
          <w:noProof/>
        </w:rPr>
        <w:t>: when set to "1", this indicates that no packets have been received for a period exceeding the Quota Holding Time.</w:t>
      </w:r>
    </w:p>
    <w:p w14:paraId="6F2B5EA5"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that the start of traffic is detected.</w:t>
      </w:r>
    </w:p>
    <w:p w14:paraId="6DDAD8E0"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that the stop of traffic is detected.</w:t>
      </w:r>
    </w:p>
    <w:p w14:paraId="7FBEE9CE"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that the DL traffic being dropped reaches a threshold.</w:t>
      </w:r>
    </w:p>
    <w:p w14:paraId="5A1C7B58" w14:textId="77777777" w:rsidR="00EE5860" w:rsidRPr="00441CD0" w:rsidRDefault="00EE5860" w:rsidP="00EE5860">
      <w:pPr>
        <w:pStyle w:val="B1"/>
        <w:rPr>
          <w:noProof/>
        </w:rPr>
      </w:pPr>
      <w:r w:rsidRPr="00441CD0">
        <w:rPr>
          <w:noProof/>
        </w:rPr>
        <w:lastRenderedPageBreak/>
        <w:t>-</w:t>
      </w:r>
      <w:r w:rsidRPr="00441CD0">
        <w:rPr>
          <w:noProof/>
        </w:rPr>
        <w:tab/>
        <w:t>Bit 8 – IMMER (</w:t>
      </w:r>
      <w:r w:rsidRPr="00441CD0">
        <w:rPr>
          <w:lang w:eastAsia="zh-CN"/>
        </w:rPr>
        <w:t>Immediate Report)</w:t>
      </w:r>
      <w:r w:rsidRPr="00441CD0">
        <w:rPr>
          <w:noProof/>
        </w:rPr>
        <w:t>: when set to "1", this indicates an immediate report reported on CP function demand.</w:t>
      </w:r>
    </w:p>
    <w:p w14:paraId="11B4D462" w14:textId="77777777" w:rsidR="00EE5860" w:rsidRPr="00441CD0" w:rsidRDefault="00EE5860" w:rsidP="00EE5860">
      <w:pPr>
        <w:pStyle w:val="B1"/>
        <w:rPr>
          <w:noProof/>
        </w:rPr>
      </w:pPr>
      <w:r w:rsidRPr="00441CD0">
        <w:rPr>
          <w:noProof/>
        </w:rPr>
        <w:t>Octet 6 shall be encoded as follows:</w:t>
      </w:r>
    </w:p>
    <w:p w14:paraId="61447F47" w14:textId="77777777" w:rsidR="00EE5860" w:rsidRPr="00441CD0" w:rsidRDefault="00EE5860" w:rsidP="00EE5860">
      <w:pPr>
        <w:pStyle w:val="B1"/>
        <w:rPr>
          <w:noProof/>
        </w:rPr>
      </w:pPr>
      <w:r w:rsidRPr="00441CD0">
        <w:rPr>
          <w:noProof/>
        </w:rPr>
        <w:t>-</w:t>
      </w:r>
      <w:r w:rsidRPr="00441CD0">
        <w:rPr>
          <w:noProof/>
        </w:rPr>
        <w:tab/>
        <w:t>Bit 1 – VOLQU (</w:t>
      </w:r>
      <w:r w:rsidRPr="00441CD0">
        <w:rPr>
          <w:lang w:eastAsia="zh-CN"/>
        </w:rPr>
        <w:t>Volume Quota)</w:t>
      </w:r>
      <w:r w:rsidRPr="00441CD0">
        <w:rPr>
          <w:noProof/>
        </w:rPr>
        <w:t>: when set to "1", this indicates that the Volume Quota has been exhausted.</w:t>
      </w:r>
    </w:p>
    <w:p w14:paraId="1BD3B22B"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that the Time Quota has been exhausted.</w:t>
      </w:r>
    </w:p>
    <w:p w14:paraId="2366DA43" w14:textId="5C549926" w:rsidR="00EE5860" w:rsidRPr="00441CD0" w:rsidRDefault="00EE5860" w:rsidP="00EE5860">
      <w:pPr>
        <w:pStyle w:val="B1"/>
        <w:rPr>
          <w:noProof/>
        </w:rPr>
      </w:pPr>
      <w:r w:rsidRPr="00441CD0">
        <w:t>-</w:t>
      </w:r>
      <w:r w:rsidRPr="00441CD0">
        <w:tab/>
        <w:t xml:space="preserve">Bit 3 - </w:t>
      </w:r>
      <w:r w:rsidRPr="00441CD0">
        <w:rPr>
          <w:noProof/>
        </w:rPr>
        <w:t xml:space="preserve">LIUSA (Linked Usage Reporting): when set to "1", this indicates a linked usage report, i.e. a usage report being reported for a URR due to a usage report being also reported for a linked URR (see </w:t>
      </w:r>
      <w:r w:rsidR="00415C19" w:rsidRPr="00441CD0">
        <w:rPr>
          <w:noProof/>
        </w:rPr>
        <w:t>clause</w:t>
      </w:r>
      <w:r w:rsidR="00415C19">
        <w:rPr>
          <w:noProof/>
        </w:rPr>
        <w:t> </w:t>
      </w:r>
      <w:r w:rsidR="00415C19" w:rsidRPr="00441CD0">
        <w:rPr>
          <w:noProof/>
        </w:rPr>
        <w:t>5</w:t>
      </w:r>
      <w:r w:rsidRPr="00441CD0">
        <w:rPr>
          <w:noProof/>
        </w:rPr>
        <w:t>.2.2.4).</w:t>
      </w:r>
    </w:p>
    <w:p w14:paraId="3BD0107C" w14:textId="77777777" w:rsidR="00EE5860" w:rsidRPr="00441CD0" w:rsidRDefault="00EE5860" w:rsidP="00EE5860">
      <w:pPr>
        <w:pStyle w:val="B1"/>
        <w:rPr>
          <w:noProof/>
        </w:rPr>
      </w:pPr>
      <w:r w:rsidRPr="00441CD0">
        <w:t>-</w:t>
      </w:r>
      <w:r w:rsidRPr="00441CD0">
        <w:tab/>
        <w:t xml:space="preserve">Bit 4 – </w:t>
      </w:r>
      <w:r w:rsidRPr="00441CD0">
        <w:rPr>
          <w:noProof/>
        </w:rPr>
        <w:t>TERMR (Termination Report): when set to "1", this indicates a usage report being reported (in a PFCP Session Deletion Response) for a URR due to the termination of the PFCP session, or a usage report being reported (in a PFCP Session Modification Response) for a URR due to the removal of the URR or dissociated from the last PDR.</w:t>
      </w:r>
    </w:p>
    <w:p w14:paraId="38153E36" w14:textId="77777777" w:rsidR="00EE5860" w:rsidRPr="00441CD0" w:rsidRDefault="00EE5860" w:rsidP="00EE5860">
      <w:pPr>
        <w:pStyle w:val="B1"/>
        <w:rPr>
          <w:noProof/>
        </w:rPr>
      </w:pPr>
      <w:r w:rsidRPr="00441CD0">
        <w:t>-</w:t>
      </w:r>
      <w:r w:rsidRPr="00441CD0">
        <w:tab/>
        <w:t xml:space="preserve">Bit 5 – </w:t>
      </w:r>
      <w:r w:rsidRPr="00441CD0">
        <w:rPr>
          <w:noProof/>
        </w:rPr>
        <w:t>MONIT (Monitoring Time): when set to "1", this indicates a usage report being reported for a URR due to the Monitoring Time being reached.</w:t>
      </w:r>
    </w:p>
    <w:p w14:paraId="22007D4E" w14:textId="156F4DA6" w:rsidR="00EE5860" w:rsidRPr="00441CD0" w:rsidRDefault="00EE5860" w:rsidP="00EE5860">
      <w:pPr>
        <w:pStyle w:val="B1"/>
        <w:rPr>
          <w:noProof/>
        </w:rPr>
      </w:pPr>
      <w:r w:rsidRPr="00441CD0">
        <w:rPr>
          <w:noProof/>
        </w:rPr>
        <w:t>-</w:t>
      </w:r>
      <w:r w:rsidRPr="00441CD0">
        <w:rPr>
          <w:noProof/>
        </w:rPr>
        <w:tab/>
        <w:t xml:space="preserve">Bit 6 – ENVCL (Envelope Closure): when set to "1", this indicates the usage report is generated for closure of an envelope (see </w:t>
      </w:r>
      <w:r w:rsidR="00415C19" w:rsidRPr="00441CD0">
        <w:rPr>
          <w:noProof/>
        </w:rPr>
        <w:t>clause</w:t>
      </w:r>
      <w:r w:rsidR="00415C19">
        <w:rPr>
          <w:noProof/>
        </w:rPr>
        <w:t> </w:t>
      </w:r>
      <w:r w:rsidR="00415C19" w:rsidRPr="00441CD0">
        <w:rPr>
          <w:noProof/>
        </w:rPr>
        <w:t>5</w:t>
      </w:r>
      <w:r w:rsidRPr="00441CD0">
        <w:rPr>
          <w:noProof/>
        </w:rPr>
        <w:t>.2.2.3).</w:t>
      </w:r>
    </w:p>
    <w:p w14:paraId="07D3CB18" w14:textId="77777777" w:rsidR="00EE5860" w:rsidRPr="00441CD0" w:rsidRDefault="00EE5860" w:rsidP="00EE5860">
      <w:pPr>
        <w:pStyle w:val="B1"/>
        <w:rPr>
          <w:noProof/>
        </w:rPr>
      </w:pPr>
      <w:r w:rsidRPr="00441CD0">
        <w:rPr>
          <w:noProof/>
        </w:rPr>
        <w:t>-</w:t>
      </w:r>
      <w:r w:rsidRPr="00441CD0">
        <w:rPr>
          <w:noProof/>
        </w:rPr>
        <w:tab/>
        <w:t>Bit 7 – MACAR (MAC Addresses Reporting): when set to "1", this indicates a usage report to report MAC (Ethernet) addresses used as source address of frames sent UL by the UE.</w:t>
      </w:r>
    </w:p>
    <w:p w14:paraId="6322FC35" w14:textId="77777777" w:rsidR="00EE5860" w:rsidRPr="00441CD0" w:rsidRDefault="00EE5860" w:rsidP="00EE5860">
      <w:pPr>
        <w:pStyle w:val="B1"/>
      </w:pPr>
      <w:r w:rsidRPr="00441CD0">
        <w:rPr>
          <w:noProof/>
        </w:rPr>
        <w:t>-</w:t>
      </w:r>
      <w:r w:rsidRPr="00441CD0">
        <w:rPr>
          <w:noProof/>
        </w:rPr>
        <w:tab/>
        <w:t>Bits 8: EVETH (Event Threshold): when set to "1", this indicates a usage report is generated when an event threshold is reached.</w:t>
      </w:r>
    </w:p>
    <w:p w14:paraId="503268B3" w14:textId="77777777" w:rsidR="00EE5860" w:rsidRPr="00441CD0" w:rsidRDefault="00EE5860" w:rsidP="00EE5860">
      <w:pPr>
        <w:rPr>
          <w:noProof/>
        </w:rPr>
      </w:pPr>
      <w:r w:rsidRPr="00441CD0">
        <w:rPr>
          <w:noProof/>
        </w:rPr>
        <w:t>Octet 7 shall be encoded as follows:</w:t>
      </w:r>
    </w:p>
    <w:p w14:paraId="38E78700" w14:textId="77777777" w:rsidR="00EE5860" w:rsidRPr="00441CD0" w:rsidRDefault="00EE5860" w:rsidP="00EE5860">
      <w:pPr>
        <w:pStyle w:val="B1"/>
      </w:pPr>
      <w:r w:rsidRPr="00441CD0">
        <w:t>-</w:t>
      </w:r>
      <w:r w:rsidRPr="00441CD0">
        <w:tab/>
        <w:t xml:space="preserve">Bit 1 – EVEQU (Event Quota): when set to </w:t>
      </w:r>
      <w:r w:rsidRPr="00441CD0">
        <w:rPr>
          <w:noProof/>
        </w:rPr>
        <w:t>"</w:t>
      </w:r>
      <w:r w:rsidRPr="00441CD0">
        <w:t>1</w:t>
      </w:r>
      <w:r w:rsidRPr="00441CD0">
        <w:rPr>
          <w:noProof/>
        </w:rPr>
        <w:t>"</w:t>
      </w:r>
      <w:r w:rsidRPr="00441CD0">
        <w:t>, this indicates that the Event Quota has been exhausted.</w:t>
      </w:r>
    </w:p>
    <w:p w14:paraId="2532DB06" w14:textId="77777777" w:rsidR="00EE5860" w:rsidRPr="00441CD0" w:rsidRDefault="00EE5860" w:rsidP="00EE5860">
      <w:pPr>
        <w:pStyle w:val="B1"/>
      </w:pPr>
      <w:r w:rsidRPr="00441CD0">
        <w:t>-</w:t>
      </w:r>
      <w:r w:rsidRPr="00441CD0">
        <w:tab/>
        <w:t xml:space="preserve">Bit 2 – TEBUR (Termination By UP function Report): when set to </w:t>
      </w:r>
      <w:r w:rsidRPr="00441CD0">
        <w:rPr>
          <w:noProof/>
        </w:rPr>
        <w:t>"</w:t>
      </w:r>
      <w:r w:rsidRPr="00441CD0">
        <w:t>1</w:t>
      </w:r>
      <w:r w:rsidRPr="00441CD0">
        <w:rPr>
          <w:noProof/>
        </w:rPr>
        <w:t>"</w:t>
      </w:r>
      <w:r w:rsidRPr="00441CD0">
        <w:t xml:space="preserve">, this indicates </w:t>
      </w:r>
      <w:r w:rsidRPr="00441CD0">
        <w:rPr>
          <w:noProof/>
        </w:rPr>
        <w:t>a usage report being reported for a URR due to the termination of the PFCP session</w:t>
      </w:r>
      <w:r w:rsidRPr="00441CD0">
        <w:t xml:space="preserve"> which is initiated by the UP function.</w:t>
      </w:r>
    </w:p>
    <w:p w14:paraId="2B094EB8" w14:textId="77777777" w:rsidR="00EE5860" w:rsidRPr="00441CD0" w:rsidRDefault="00EE5860" w:rsidP="00EE5860">
      <w:pPr>
        <w:pStyle w:val="B1"/>
      </w:pPr>
      <w:r w:rsidRPr="00441CD0">
        <w:rPr>
          <w:noProof/>
        </w:rPr>
        <w:t>-</w:t>
      </w:r>
      <w:r w:rsidRPr="00441CD0">
        <w:rPr>
          <w:noProof/>
        </w:rPr>
        <w:tab/>
        <w:t>Bit 3 – IPMJL (IP Multicast Join/Leave): when set to "1", this indicates a usage report being reported for a URR due to the</w:t>
      </w:r>
      <w:r w:rsidRPr="00441CD0">
        <w:t xml:space="preserve"> UPF adding or removing the PDU session to/from the DL replication tree associated with an IP multicast flow</w:t>
      </w:r>
      <w:r w:rsidRPr="00441CD0">
        <w:rPr>
          <w:noProof/>
        </w:rPr>
        <w:t>.</w:t>
      </w:r>
    </w:p>
    <w:p w14:paraId="1F1DC502" w14:textId="77777777" w:rsidR="00EE5860" w:rsidRDefault="00EE5860" w:rsidP="00EE5860">
      <w:pPr>
        <w:pStyle w:val="B1"/>
        <w:rPr>
          <w:noProof/>
        </w:rPr>
      </w:pPr>
      <w:bookmarkStart w:id="5505" w:name="_Hlk526517952"/>
      <w:r w:rsidRPr="00441CD0">
        <w:rPr>
          <w:noProof/>
        </w:rPr>
        <w:t>-</w:t>
      </w:r>
      <w:r w:rsidRPr="00441CD0">
        <w:rPr>
          <w:noProof/>
        </w:rPr>
        <w:tab/>
        <w:t xml:space="preserve">Bit </w:t>
      </w:r>
      <w:r>
        <w:rPr>
          <w:noProof/>
        </w:rPr>
        <w:t>4</w:t>
      </w:r>
      <w:r w:rsidRPr="00441CD0">
        <w:rPr>
          <w:noProof/>
        </w:rPr>
        <w:t xml:space="preserve"> –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541BA13C" w14:textId="155A3336" w:rsidR="00EE5860" w:rsidRPr="00441CD0" w:rsidRDefault="00EE5860" w:rsidP="00EE5860">
      <w:pPr>
        <w:pStyle w:val="B1"/>
      </w:pPr>
      <w:r>
        <w:rPr>
          <w:noProof/>
        </w:rPr>
        <w:t>-</w:t>
      </w:r>
      <w:r>
        <w:rPr>
          <w:noProof/>
        </w:rPr>
        <w:tab/>
        <w:t xml:space="preserve">Bit 5 – </w:t>
      </w:r>
      <w:r w:rsidRPr="00BD4261">
        <w:rPr>
          <w:noProof/>
        </w:rPr>
        <w:t>EMRR</w:t>
      </w:r>
      <w:r>
        <w:rPr>
          <w:noProof/>
        </w:rPr>
        <w:t>E</w:t>
      </w:r>
      <w:r w:rsidRPr="00BD4261">
        <w:rPr>
          <w:noProof/>
        </w:rPr>
        <w:t xml:space="preserve"> (End Marker Reception R</w:t>
      </w:r>
      <w:r>
        <w:rPr>
          <w:noProof/>
        </w:rPr>
        <w:t>E</w:t>
      </w:r>
      <w:r w:rsidRPr="00BD4261">
        <w:rPr>
          <w:noProof/>
        </w:rPr>
        <w:t>port): this indicates that the UP function has received End Marker from the old I-UPF.</w:t>
      </w:r>
      <w:r>
        <w:rPr>
          <w:noProof/>
        </w:rPr>
        <w:t xml:space="preserve"> See clauses 4.2.3.2 and </w:t>
      </w:r>
      <w:r w:rsidRPr="00BD4261">
        <w:rPr>
          <w:noProof/>
        </w:rPr>
        <w:t>4.23</w:t>
      </w:r>
      <w:r>
        <w:rPr>
          <w:noProof/>
        </w:rPr>
        <w:t>.4.3</w:t>
      </w:r>
      <w:r w:rsidRPr="00BD4261">
        <w:rPr>
          <w:noProof/>
        </w:rPr>
        <w:t xml:space="preserve"> in 3GPP </w:t>
      </w:r>
      <w:r w:rsidR="00415C19" w:rsidRPr="00BD4261">
        <w:rPr>
          <w:noProof/>
        </w:rPr>
        <w:t>TS</w:t>
      </w:r>
      <w:r w:rsidR="00415C19">
        <w:rPr>
          <w:noProof/>
        </w:rPr>
        <w:t> </w:t>
      </w:r>
      <w:r w:rsidR="00415C19" w:rsidRPr="00BD4261">
        <w:rPr>
          <w:noProof/>
        </w:rPr>
        <w:t>2</w:t>
      </w:r>
      <w:r w:rsidRPr="00BD4261">
        <w:rPr>
          <w:noProof/>
        </w:rPr>
        <w:t>3.502</w:t>
      </w:r>
      <w:r w:rsidR="00415C19">
        <w:rPr>
          <w:noProof/>
        </w:rPr>
        <w:t> </w:t>
      </w:r>
      <w:r w:rsidR="00415C19" w:rsidRPr="00BD4261">
        <w:rPr>
          <w:noProof/>
        </w:rPr>
        <w:t>[</w:t>
      </w:r>
      <w:r w:rsidRPr="00BD4261">
        <w:rPr>
          <w:noProof/>
        </w:rPr>
        <w:t>29])</w:t>
      </w:r>
    </w:p>
    <w:p w14:paraId="43056DE3" w14:textId="77777777" w:rsidR="00EE5860" w:rsidRPr="00441CD0" w:rsidRDefault="00EE5860" w:rsidP="00EE5860">
      <w:pPr>
        <w:pStyle w:val="B1"/>
      </w:pPr>
      <w:r w:rsidRPr="00441CD0">
        <w:t>-</w:t>
      </w:r>
      <w:r w:rsidRPr="00441CD0">
        <w:tab/>
        <w:t xml:space="preserve">Bit </w:t>
      </w:r>
      <w:r>
        <w:t>6</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bookmarkEnd w:id="5505"/>
    </w:p>
    <w:p w14:paraId="4255774E" w14:textId="77777777" w:rsidR="00EE5860" w:rsidRPr="00441CD0" w:rsidRDefault="00EE5860" w:rsidP="00EE5860">
      <w:pPr>
        <w:pStyle w:val="B1"/>
        <w:rPr>
          <w:noProof/>
        </w:rPr>
      </w:pPr>
      <w:r w:rsidRPr="00441CD0">
        <w:rPr>
          <w:noProof/>
        </w:rPr>
        <w:t>At least one bit shall be set to "1". Several bits may be set to "1".</w:t>
      </w:r>
    </w:p>
    <w:p w14:paraId="63CEBD02" w14:textId="77777777" w:rsidR="00EE5860" w:rsidRPr="00441CD0" w:rsidRDefault="00EE5860" w:rsidP="00EE5860">
      <w:pPr>
        <w:pStyle w:val="Heading3"/>
      </w:pPr>
      <w:bookmarkStart w:id="5506" w:name="_Toc19717387"/>
      <w:bookmarkStart w:id="5507" w:name="_Toc27490888"/>
      <w:bookmarkStart w:id="5508" w:name="_Toc27557181"/>
      <w:bookmarkStart w:id="5509" w:name="_Toc27724098"/>
      <w:bookmarkStart w:id="5510" w:name="_Toc36031172"/>
      <w:bookmarkStart w:id="5511" w:name="_Toc36043092"/>
      <w:bookmarkStart w:id="5512" w:name="_Toc36814417"/>
      <w:bookmarkStart w:id="5513" w:name="_Toc44689275"/>
      <w:bookmarkStart w:id="5514" w:name="_Toc44924029"/>
      <w:bookmarkStart w:id="5515" w:name="_Toc51860999"/>
      <w:bookmarkStart w:id="5516" w:name="_Toc57930770"/>
      <w:bookmarkStart w:id="5517" w:name="_Toc57931400"/>
      <w:bookmarkStart w:id="5518" w:name="_Toc67499792"/>
      <w:r w:rsidRPr="00441CD0">
        <w:t>8.</w:t>
      </w:r>
      <w:r w:rsidRPr="00441CD0">
        <w:rPr>
          <w:lang w:val="en-US"/>
        </w:rPr>
        <w:t>2.42</w:t>
      </w:r>
      <w:r w:rsidRPr="00441CD0">
        <w:tab/>
        <w:t>Measurement Period</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0D35CF1F" w14:textId="77777777" w:rsidR="00EE5860" w:rsidRPr="00441CD0" w:rsidRDefault="00EE5860" w:rsidP="00EE5860">
      <w:pPr>
        <w:rPr>
          <w:lang w:eastAsia="ja-JP"/>
        </w:rPr>
      </w:pPr>
      <w:r w:rsidRPr="00441CD0">
        <w:t xml:space="preserve">The Measurement Period IE contains the period, in seconds, for generating periodic usage reports or the periodic QoS monitoring reports.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igure</w:t>
      </w:r>
      <w:r>
        <w:rPr>
          <w:lang w:eastAsia="ja-JP"/>
        </w:rPr>
        <w:t> </w:t>
      </w:r>
      <w:r w:rsidRPr="00441CD0">
        <w:rPr>
          <w:lang w:eastAsia="zh-CN"/>
        </w:rPr>
        <w:t>8.2.42-1</w:t>
      </w:r>
      <w:r w:rsidRPr="00441CD0">
        <w:rPr>
          <w:lang w:eastAsia="ja-JP"/>
        </w:rPr>
        <w:t>.</w:t>
      </w:r>
    </w:p>
    <w:p w14:paraId="645780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957C5A" w14:textId="77777777" w:rsidTr="00BB0E1F">
        <w:trPr>
          <w:jc w:val="center"/>
        </w:trPr>
        <w:tc>
          <w:tcPr>
            <w:tcW w:w="151" w:type="dxa"/>
            <w:tcBorders>
              <w:top w:val="single" w:sz="6" w:space="0" w:color="auto"/>
              <w:left w:val="single" w:sz="6" w:space="0" w:color="auto"/>
              <w:bottom w:val="nil"/>
              <w:right w:val="nil"/>
            </w:tcBorders>
          </w:tcPr>
          <w:p w14:paraId="0BDB1762"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B03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AA10ED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C408E1" w14:textId="77777777" w:rsidR="00EE5860" w:rsidRPr="00441CD0" w:rsidRDefault="00EE5860" w:rsidP="00BB0E1F">
            <w:pPr>
              <w:pStyle w:val="TAC"/>
            </w:pPr>
          </w:p>
        </w:tc>
      </w:tr>
      <w:tr w:rsidR="00EE5860" w:rsidRPr="00441CD0" w14:paraId="41B42603" w14:textId="77777777" w:rsidTr="00BB0E1F">
        <w:trPr>
          <w:jc w:val="center"/>
        </w:trPr>
        <w:tc>
          <w:tcPr>
            <w:tcW w:w="151" w:type="dxa"/>
            <w:tcBorders>
              <w:top w:val="nil"/>
              <w:left w:val="single" w:sz="6" w:space="0" w:color="auto"/>
              <w:bottom w:val="nil"/>
              <w:right w:val="nil"/>
            </w:tcBorders>
          </w:tcPr>
          <w:p w14:paraId="37D04FA7" w14:textId="77777777" w:rsidR="00EE5860" w:rsidRPr="00441CD0" w:rsidRDefault="00EE5860" w:rsidP="00BB0E1F">
            <w:pPr>
              <w:pStyle w:val="TAC"/>
            </w:pPr>
          </w:p>
        </w:tc>
        <w:tc>
          <w:tcPr>
            <w:tcW w:w="1104" w:type="dxa"/>
            <w:tcBorders>
              <w:top w:val="nil"/>
              <w:left w:val="nil"/>
              <w:bottom w:val="nil"/>
              <w:right w:val="nil"/>
            </w:tcBorders>
            <w:hideMark/>
          </w:tcPr>
          <w:p w14:paraId="4D8C940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17D2F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063D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065DE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17ED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3FBD0D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8810C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F7F35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3E22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B1D137" w14:textId="77777777" w:rsidR="00EE5860" w:rsidRPr="00441CD0" w:rsidRDefault="00EE5860" w:rsidP="00BB0E1F">
            <w:pPr>
              <w:pStyle w:val="TAC"/>
            </w:pPr>
          </w:p>
        </w:tc>
      </w:tr>
      <w:tr w:rsidR="00EE5860" w:rsidRPr="00441CD0" w14:paraId="538219B6" w14:textId="77777777" w:rsidTr="00BB0E1F">
        <w:trPr>
          <w:jc w:val="center"/>
        </w:trPr>
        <w:tc>
          <w:tcPr>
            <w:tcW w:w="151" w:type="dxa"/>
            <w:tcBorders>
              <w:top w:val="nil"/>
              <w:left w:val="single" w:sz="6" w:space="0" w:color="auto"/>
              <w:bottom w:val="nil"/>
              <w:right w:val="nil"/>
            </w:tcBorders>
          </w:tcPr>
          <w:p w14:paraId="372324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485D0F"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527014F" w14:textId="77777777" w:rsidR="00EE5860" w:rsidRPr="00441CD0" w:rsidRDefault="00EE5860" w:rsidP="00BB0E1F">
            <w:pPr>
              <w:pStyle w:val="TAC"/>
            </w:pPr>
            <w:r w:rsidRPr="00441CD0">
              <w:t xml:space="preserve">Type = </w:t>
            </w:r>
            <w:r w:rsidRPr="00441CD0">
              <w:rPr>
                <w:lang w:val="sv-SE"/>
              </w:rPr>
              <w:t>64</w:t>
            </w:r>
            <w:r w:rsidRPr="00441CD0">
              <w:t xml:space="preserve"> (decimal)</w:t>
            </w:r>
          </w:p>
        </w:tc>
        <w:tc>
          <w:tcPr>
            <w:tcW w:w="588" w:type="dxa"/>
            <w:tcBorders>
              <w:top w:val="nil"/>
              <w:left w:val="single" w:sz="4" w:space="0" w:color="auto"/>
              <w:bottom w:val="nil"/>
              <w:right w:val="single" w:sz="6" w:space="0" w:color="auto"/>
            </w:tcBorders>
          </w:tcPr>
          <w:p w14:paraId="646A0D03" w14:textId="77777777" w:rsidR="00EE5860" w:rsidRPr="00441CD0" w:rsidRDefault="00EE5860" w:rsidP="00BB0E1F">
            <w:pPr>
              <w:pStyle w:val="TAC"/>
            </w:pPr>
          </w:p>
        </w:tc>
      </w:tr>
      <w:tr w:rsidR="00EE5860" w:rsidRPr="00441CD0" w14:paraId="484F39B7" w14:textId="77777777" w:rsidTr="00BB0E1F">
        <w:trPr>
          <w:jc w:val="center"/>
        </w:trPr>
        <w:tc>
          <w:tcPr>
            <w:tcW w:w="151" w:type="dxa"/>
            <w:tcBorders>
              <w:top w:val="nil"/>
              <w:left w:val="single" w:sz="6" w:space="0" w:color="auto"/>
              <w:bottom w:val="nil"/>
              <w:right w:val="nil"/>
            </w:tcBorders>
          </w:tcPr>
          <w:p w14:paraId="41212A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7B1DE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E35FEC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7C016A" w14:textId="77777777" w:rsidR="00EE5860" w:rsidRPr="00441CD0" w:rsidRDefault="00EE5860" w:rsidP="00BB0E1F">
            <w:pPr>
              <w:pStyle w:val="TAC"/>
            </w:pPr>
          </w:p>
        </w:tc>
      </w:tr>
      <w:tr w:rsidR="00EE5860" w:rsidRPr="00441CD0" w14:paraId="6BE38759" w14:textId="77777777" w:rsidTr="00BB0E1F">
        <w:trPr>
          <w:jc w:val="center"/>
        </w:trPr>
        <w:tc>
          <w:tcPr>
            <w:tcW w:w="151" w:type="dxa"/>
            <w:tcBorders>
              <w:top w:val="nil"/>
              <w:left w:val="single" w:sz="6" w:space="0" w:color="auto"/>
              <w:bottom w:val="nil"/>
              <w:right w:val="nil"/>
            </w:tcBorders>
          </w:tcPr>
          <w:p w14:paraId="226605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E2B9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AEF03D4" w14:textId="77777777" w:rsidR="00EE5860" w:rsidRPr="00441CD0" w:rsidRDefault="00EE5860" w:rsidP="00BB0E1F">
            <w:pPr>
              <w:pStyle w:val="TAC"/>
              <w:rPr>
                <w:lang w:eastAsia="zh-CN"/>
              </w:rPr>
            </w:pPr>
            <w:r w:rsidRPr="00441CD0">
              <w:rPr>
                <w:lang w:eastAsia="zh-CN"/>
              </w:rPr>
              <w:t>Measurement Period</w:t>
            </w:r>
          </w:p>
        </w:tc>
        <w:tc>
          <w:tcPr>
            <w:tcW w:w="588" w:type="dxa"/>
            <w:tcBorders>
              <w:top w:val="nil"/>
              <w:left w:val="single" w:sz="4" w:space="0" w:color="auto"/>
              <w:bottom w:val="nil"/>
              <w:right w:val="single" w:sz="6" w:space="0" w:color="auto"/>
            </w:tcBorders>
          </w:tcPr>
          <w:p w14:paraId="5E728EF7" w14:textId="77777777" w:rsidR="00EE5860" w:rsidRPr="00441CD0" w:rsidRDefault="00EE5860" w:rsidP="00BB0E1F">
            <w:pPr>
              <w:pStyle w:val="TAC"/>
            </w:pPr>
          </w:p>
        </w:tc>
      </w:tr>
      <w:tr w:rsidR="00EE5860" w:rsidRPr="00441CD0" w14:paraId="1716CAE1" w14:textId="77777777" w:rsidTr="00BB0E1F">
        <w:trPr>
          <w:jc w:val="center"/>
        </w:trPr>
        <w:tc>
          <w:tcPr>
            <w:tcW w:w="151" w:type="dxa"/>
            <w:tcBorders>
              <w:top w:val="nil"/>
              <w:left w:val="single" w:sz="6" w:space="0" w:color="auto"/>
              <w:bottom w:val="single" w:sz="4" w:space="0" w:color="auto"/>
              <w:right w:val="nil"/>
            </w:tcBorders>
          </w:tcPr>
          <w:p w14:paraId="12CC579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44847CB"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3F702B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305417" w14:textId="77777777" w:rsidR="00EE5860" w:rsidRPr="00441CD0" w:rsidRDefault="00EE5860" w:rsidP="00BB0E1F">
            <w:pPr>
              <w:pStyle w:val="TAC"/>
              <w:rPr>
                <w:lang w:val="x-none"/>
              </w:rPr>
            </w:pPr>
          </w:p>
        </w:tc>
      </w:tr>
    </w:tbl>
    <w:p w14:paraId="6071C90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42</w:t>
      </w:r>
      <w:r w:rsidRPr="00441CD0">
        <w:rPr>
          <w:lang w:eastAsia="zh-CN"/>
        </w:rPr>
        <w:t>-</w:t>
      </w:r>
      <w:r w:rsidRPr="00441CD0">
        <w:rPr>
          <w:lang w:eastAsia="ja-JP"/>
        </w:rPr>
        <w:t>1</w:t>
      </w:r>
      <w:r w:rsidRPr="00441CD0">
        <w:t xml:space="preserve">: </w:t>
      </w:r>
      <w:r w:rsidRPr="00441CD0">
        <w:rPr>
          <w:lang w:eastAsia="ja-JP"/>
        </w:rPr>
        <w:t>Measurement Period</w:t>
      </w:r>
    </w:p>
    <w:p w14:paraId="08398FE6" w14:textId="77777777" w:rsidR="00EE5860" w:rsidRPr="00441CD0" w:rsidRDefault="00EE5860" w:rsidP="00EE5860">
      <w:r w:rsidRPr="00441CD0">
        <w:lastRenderedPageBreak/>
        <w:t>The Measurement Period field shall be encoded as an Unsigned32 binary integer value.</w:t>
      </w:r>
    </w:p>
    <w:p w14:paraId="23521E2F" w14:textId="77777777" w:rsidR="00EE5860" w:rsidRPr="00441CD0" w:rsidRDefault="00EE5860" w:rsidP="00EE5860">
      <w:pPr>
        <w:pStyle w:val="Heading3"/>
      </w:pPr>
      <w:bookmarkStart w:id="5519" w:name="_Toc19717388"/>
      <w:bookmarkStart w:id="5520" w:name="_Toc27490889"/>
      <w:bookmarkStart w:id="5521" w:name="_Toc27557182"/>
      <w:bookmarkStart w:id="5522" w:name="_Toc27724099"/>
      <w:bookmarkStart w:id="5523" w:name="_Toc36031173"/>
      <w:bookmarkStart w:id="5524" w:name="_Toc36043093"/>
      <w:bookmarkStart w:id="5525" w:name="_Toc36814418"/>
      <w:bookmarkStart w:id="5526" w:name="_Toc44689276"/>
      <w:bookmarkStart w:id="5527" w:name="_Toc44924030"/>
      <w:bookmarkStart w:id="5528" w:name="_Toc51861000"/>
      <w:bookmarkStart w:id="5529" w:name="_Toc57930771"/>
      <w:bookmarkStart w:id="5530" w:name="_Toc57931401"/>
      <w:bookmarkStart w:id="5531" w:name="_Toc67499793"/>
      <w:r w:rsidRPr="00441CD0">
        <w:t>8.</w:t>
      </w:r>
      <w:r w:rsidRPr="00441CD0">
        <w:rPr>
          <w:lang w:val="en-US"/>
        </w:rPr>
        <w:t>2.43</w:t>
      </w:r>
      <w:r w:rsidRPr="00441CD0">
        <w:tab/>
        <w:t>Fully qualified PDN Connection Set Identifier (FQ-CSID)</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1D23514E" w14:textId="547225CF" w:rsidR="00F00016" w:rsidRDefault="00F00016" w:rsidP="00F00016">
      <w:r>
        <w:t>A fully qualified PDN Connection Set Identifier (FQ-CSID) identifies a set of PDN connections belonging to an arbitrary number of UEs on a SGW-C, PGW-C, SGW-U and PGW-U, or a set of PDU sessions belonging to an arbitrary number of UEs on a SMF or UPF. The FQ-CSID is supported on the Sxa, Sxb and N4 interfaces.</w:t>
      </w:r>
    </w:p>
    <w:p w14:paraId="1DFEDCF0" w14:textId="77777777" w:rsidR="00EE5860" w:rsidRPr="00441CD0" w:rsidRDefault="00EE5860" w:rsidP="00EE5860">
      <w:r w:rsidRPr="00441CD0">
        <w:t>The size of CSID is two octets. The FQ-CSID is coded as follows:</w:t>
      </w:r>
    </w:p>
    <w:p w14:paraId="68CDA74B" w14:textId="77777777" w:rsidR="00CA38EF" w:rsidRPr="00441CD0" w:rsidRDefault="00CA38EF" w:rsidP="00CA38E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CA38EF" w:rsidRPr="00441CD0" w14:paraId="5DD38A70" w14:textId="77777777" w:rsidTr="00413DF0">
        <w:trPr>
          <w:jc w:val="center"/>
        </w:trPr>
        <w:tc>
          <w:tcPr>
            <w:tcW w:w="151" w:type="dxa"/>
            <w:tcBorders>
              <w:top w:val="single" w:sz="6" w:space="0" w:color="auto"/>
              <w:left w:val="single" w:sz="6" w:space="0" w:color="auto"/>
              <w:bottom w:val="nil"/>
              <w:right w:val="nil"/>
            </w:tcBorders>
          </w:tcPr>
          <w:p w14:paraId="3497EA3F" w14:textId="77777777" w:rsidR="00CA38EF" w:rsidRPr="00441CD0" w:rsidRDefault="00CA38EF" w:rsidP="00413DF0">
            <w:pPr>
              <w:pStyle w:val="TAC"/>
            </w:pPr>
          </w:p>
        </w:tc>
        <w:tc>
          <w:tcPr>
            <w:tcW w:w="1104" w:type="dxa"/>
            <w:tcBorders>
              <w:top w:val="single" w:sz="6" w:space="0" w:color="auto"/>
              <w:left w:val="nil"/>
              <w:bottom w:val="nil"/>
              <w:right w:val="nil"/>
            </w:tcBorders>
          </w:tcPr>
          <w:p w14:paraId="43025258" w14:textId="77777777" w:rsidR="00CA38EF" w:rsidRPr="00441CD0" w:rsidRDefault="00CA38EF" w:rsidP="00413DF0">
            <w:pPr>
              <w:pStyle w:val="TAH"/>
            </w:pPr>
          </w:p>
        </w:tc>
        <w:tc>
          <w:tcPr>
            <w:tcW w:w="4703" w:type="dxa"/>
            <w:gridSpan w:val="8"/>
            <w:tcBorders>
              <w:top w:val="single" w:sz="6" w:space="0" w:color="auto"/>
              <w:left w:val="nil"/>
              <w:bottom w:val="nil"/>
              <w:right w:val="nil"/>
            </w:tcBorders>
            <w:hideMark/>
          </w:tcPr>
          <w:p w14:paraId="4B1DE38B" w14:textId="77777777" w:rsidR="00CA38EF" w:rsidRPr="00441CD0" w:rsidRDefault="00CA38EF" w:rsidP="00413DF0">
            <w:pPr>
              <w:pStyle w:val="TAH"/>
            </w:pPr>
            <w:r w:rsidRPr="00441CD0">
              <w:t>Bits</w:t>
            </w:r>
          </w:p>
        </w:tc>
        <w:tc>
          <w:tcPr>
            <w:tcW w:w="588" w:type="dxa"/>
            <w:tcBorders>
              <w:top w:val="single" w:sz="6" w:space="0" w:color="auto"/>
              <w:left w:val="nil"/>
              <w:bottom w:val="nil"/>
              <w:right w:val="single" w:sz="6" w:space="0" w:color="auto"/>
            </w:tcBorders>
          </w:tcPr>
          <w:p w14:paraId="54AF22B6" w14:textId="77777777" w:rsidR="00CA38EF" w:rsidRPr="00441CD0" w:rsidRDefault="00CA38EF" w:rsidP="00413DF0">
            <w:pPr>
              <w:pStyle w:val="TAC"/>
            </w:pPr>
          </w:p>
        </w:tc>
      </w:tr>
      <w:tr w:rsidR="00CA38EF" w:rsidRPr="00441CD0" w14:paraId="1AB93861" w14:textId="77777777" w:rsidTr="00413DF0">
        <w:trPr>
          <w:jc w:val="center"/>
        </w:trPr>
        <w:tc>
          <w:tcPr>
            <w:tcW w:w="151" w:type="dxa"/>
            <w:tcBorders>
              <w:top w:val="nil"/>
              <w:left w:val="single" w:sz="6" w:space="0" w:color="auto"/>
              <w:bottom w:val="nil"/>
              <w:right w:val="nil"/>
            </w:tcBorders>
          </w:tcPr>
          <w:p w14:paraId="1772E13A" w14:textId="77777777" w:rsidR="00CA38EF" w:rsidRPr="00441CD0" w:rsidRDefault="00CA38EF" w:rsidP="00413DF0">
            <w:pPr>
              <w:pStyle w:val="TAC"/>
            </w:pPr>
          </w:p>
        </w:tc>
        <w:tc>
          <w:tcPr>
            <w:tcW w:w="1104" w:type="dxa"/>
            <w:tcBorders>
              <w:top w:val="nil"/>
              <w:left w:val="nil"/>
              <w:bottom w:val="nil"/>
              <w:right w:val="nil"/>
            </w:tcBorders>
            <w:hideMark/>
          </w:tcPr>
          <w:p w14:paraId="2D372F2F" w14:textId="77777777" w:rsidR="00CA38EF" w:rsidRPr="00441CD0" w:rsidRDefault="00CA38EF" w:rsidP="00413DF0">
            <w:pPr>
              <w:pStyle w:val="TAH"/>
            </w:pPr>
            <w:r w:rsidRPr="00441CD0">
              <w:t>Octets</w:t>
            </w:r>
          </w:p>
        </w:tc>
        <w:tc>
          <w:tcPr>
            <w:tcW w:w="587" w:type="dxa"/>
            <w:tcBorders>
              <w:top w:val="nil"/>
              <w:left w:val="nil"/>
              <w:bottom w:val="single" w:sz="4" w:space="0" w:color="auto"/>
              <w:right w:val="nil"/>
            </w:tcBorders>
            <w:hideMark/>
          </w:tcPr>
          <w:p w14:paraId="3919F1FF" w14:textId="77777777" w:rsidR="00CA38EF" w:rsidRPr="00441CD0" w:rsidRDefault="00CA38EF" w:rsidP="00413DF0">
            <w:pPr>
              <w:pStyle w:val="TAH"/>
            </w:pPr>
            <w:r w:rsidRPr="00441CD0">
              <w:t>8</w:t>
            </w:r>
          </w:p>
        </w:tc>
        <w:tc>
          <w:tcPr>
            <w:tcW w:w="588" w:type="dxa"/>
            <w:tcBorders>
              <w:top w:val="nil"/>
              <w:left w:val="nil"/>
              <w:bottom w:val="single" w:sz="4" w:space="0" w:color="auto"/>
              <w:right w:val="nil"/>
            </w:tcBorders>
            <w:hideMark/>
          </w:tcPr>
          <w:p w14:paraId="336587E6" w14:textId="77777777" w:rsidR="00CA38EF" w:rsidRPr="00441CD0" w:rsidRDefault="00CA38EF" w:rsidP="00413DF0">
            <w:pPr>
              <w:pStyle w:val="TAH"/>
            </w:pPr>
            <w:r w:rsidRPr="00441CD0">
              <w:t>7</w:t>
            </w:r>
          </w:p>
        </w:tc>
        <w:tc>
          <w:tcPr>
            <w:tcW w:w="588" w:type="dxa"/>
            <w:tcBorders>
              <w:top w:val="nil"/>
              <w:left w:val="nil"/>
              <w:bottom w:val="single" w:sz="4" w:space="0" w:color="auto"/>
              <w:right w:val="nil"/>
            </w:tcBorders>
            <w:hideMark/>
          </w:tcPr>
          <w:p w14:paraId="591B483D" w14:textId="77777777" w:rsidR="00CA38EF" w:rsidRPr="00441CD0" w:rsidRDefault="00CA38EF" w:rsidP="00413DF0">
            <w:pPr>
              <w:pStyle w:val="TAH"/>
            </w:pPr>
            <w:r w:rsidRPr="00441CD0">
              <w:t>6</w:t>
            </w:r>
          </w:p>
        </w:tc>
        <w:tc>
          <w:tcPr>
            <w:tcW w:w="588" w:type="dxa"/>
            <w:tcBorders>
              <w:top w:val="nil"/>
              <w:left w:val="nil"/>
              <w:bottom w:val="single" w:sz="4" w:space="0" w:color="auto"/>
              <w:right w:val="nil"/>
            </w:tcBorders>
            <w:hideMark/>
          </w:tcPr>
          <w:p w14:paraId="06AF2328" w14:textId="77777777" w:rsidR="00CA38EF" w:rsidRPr="00441CD0" w:rsidRDefault="00CA38EF" w:rsidP="00413DF0">
            <w:pPr>
              <w:pStyle w:val="TAH"/>
            </w:pPr>
            <w:r w:rsidRPr="00441CD0">
              <w:t>5</w:t>
            </w:r>
          </w:p>
        </w:tc>
        <w:tc>
          <w:tcPr>
            <w:tcW w:w="587" w:type="dxa"/>
            <w:tcBorders>
              <w:top w:val="nil"/>
              <w:left w:val="nil"/>
              <w:bottom w:val="single" w:sz="4" w:space="0" w:color="auto"/>
              <w:right w:val="nil"/>
            </w:tcBorders>
            <w:hideMark/>
          </w:tcPr>
          <w:p w14:paraId="07E46497" w14:textId="77777777" w:rsidR="00CA38EF" w:rsidRPr="00441CD0" w:rsidRDefault="00CA38EF" w:rsidP="00413DF0">
            <w:pPr>
              <w:pStyle w:val="TAH"/>
            </w:pPr>
            <w:r w:rsidRPr="00441CD0">
              <w:t>4</w:t>
            </w:r>
          </w:p>
        </w:tc>
        <w:tc>
          <w:tcPr>
            <w:tcW w:w="588" w:type="dxa"/>
            <w:tcBorders>
              <w:top w:val="nil"/>
              <w:left w:val="nil"/>
              <w:bottom w:val="single" w:sz="4" w:space="0" w:color="auto"/>
              <w:right w:val="nil"/>
            </w:tcBorders>
            <w:hideMark/>
          </w:tcPr>
          <w:p w14:paraId="5FF3AB07" w14:textId="77777777" w:rsidR="00CA38EF" w:rsidRPr="00441CD0" w:rsidRDefault="00CA38EF" w:rsidP="00413DF0">
            <w:pPr>
              <w:pStyle w:val="TAH"/>
            </w:pPr>
            <w:r w:rsidRPr="00441CD0">
              <w:t>3</w:t>
            </w:r>
          </w:p>
        </w:tc>
        <w:tc>
          <w:tcPr>
            <w:tcW w:w="588" w:type="dxa"/>
            <w:tcBorders>
              <w:top w:val="nil"/>
              <w:left w:val="nil"/>
              <w:bottom w:val="single" w:sz="4" w:space="0" w:color="auto"/>
              <w:right w:val="nil"/>
            </w:tcBorders>
            <w:hideMark/>
          </w:tcPr>
          <w:p w14:paraId="21F511E6" w14:textId="77777777" w:rsidR="00CA38EF" w:rsidRPr="00441CD0" w:rsidRDefault="00CA38EF" w:rsidP="00413DF0">
            <w:pPr>
              <w:pStyle w:val="TAH"/>
            </w:pPr>
            <w:r w:rsidRPr="00441CD0">
              <w:t>2</w:t>
            </w:r>
          </w:p>
        </w:tc>
        <w:tc>
          <w:tcPr>
            <w:tcW w:w="589" w:type="dxa"/>
            <w:tcBorders>
              <w:top w:val="nil"/>
              <w:left w:val="nil"/>
              <w:bottom w:val="single" w:sz="4" w:space="0" w:color="auto"/>
              <w:right w:val="nil"/>
            </w:tcBorders>
            <w:hideMark/>
          </w:tcPr>
          <w:p w14:paraId="51BC5CAD" w14:textId="77777777" w:rsidR="00CA38EF" w:rsidRPr="00441CD0" w:rsidRDefault="00CA38EF" w:rsidP="00413DF0">
            <w:pPr>
              <w:pStyle w:val="TAH"/>
            </w:pPr>
            <w:r w:rsidRPr="00441CD0">
              <w:t>1</w:t>
            </w:r>
          </w:p>
        </w:tc>
        <w:tc>
          <w:tcPr>
            <w:tcW w:w="588" w:type="dxa"/>
            <w:tcBorders>
              <w:top w:val="nil"/>
              <w:left w:val="nil"/>
              <w:bottom w:val="nil"/>
              <w:right w:val="single" w:sz="6" w:space="0" w:color="auto"/>
            </w:tcBorders>
          </w:tcPr>
          <w:p w14:paraId="423C348F" w14:textId="77777777" w:rsidR="00CA38EF" w:rsidRPr="00441CD0" w:rsidRDefault="00CA38EF" w:rsidP="00413DF0">
            <w:pPr>
              <w:pStyle w:val="TAC"/>
            </w:pPr>
          </w:p>
        </w:tc>
      </w:tr>
      <w:tr w:rsidR="00CA38EF" w:rsidRPr="00441CD0" w14:paraId="2759D64D" w14:textId="77777777" w:rsidTr="00413DF0">
        <w:trPr>
          <w:jc w:val="center"/>
        </w:trPr>
        <w:tc>
          <w:tcPr>
            <w:tcW w:w="151" w:type="dxa"/>
            <w:tcBorders>
              <w:top w:val="nil"/>
              <w:left w:val="single" w:sz="6" w:space="0" w:color="auto"/>
              <w:bottom w:val="nil"/>
              <w:right w:val="nil"/>
            </w:tcBorders>
          </w:tcPr>
          <w:p w14:paraId="4EB4A05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2778E1C" w14:textId="77777777" w:rsidR="00CA38EF" w:rsidRPr="00441CD0" w:rsidRDefault="00CA38EF" w:rsidP="00413DF0">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3F93889C" w14:textId="77777777" w:rsidR="00CA38EF" w:rsidRPr="00441CD0" w:rsidRDefault="00CA38EF" w:rsidP="00413DF0">
            <w:pPr>
              <w:pStyle w:val="TAC"/>
            </w:pPr>
            <w:r w:rsidRPr="00441CD0">
              <w:t xml:space="preserve">Type = </w:t>
            </w:r>
            <w:r w:rsidRPr="00441CD0">
              <w:rPr>
                <w:lang w:val="sv-SE"/>
              </w:rPr>
              <w:t>65</w:t>
            </w:r>
            <w:r w:rsidRPr="00441CD0">
              <w:t xml:space="preserve"> (decimal)</w:t>
            </w:r>
          </w:p>
        </w:tc>
        <w:tc>
          <w:tcPr>
            <w:tcW w:w="588" w:type="dxa"/>
            <w:tcBorders>
              <w:top w:val="nil"/>
              <w:left w:val="single" w:sz="4" w:space="0" w:color="auto"/>
              <w:bottom w:val="nil"/>
              <w:right w:val="single" w:sz="6" w:space="0" w:color="auto"/>
            </w:tcBorders>
          </w:tcPr>
          <w:p w14:paraId="19ECAA9C" w14:textId="77777777" w:rsidR="00CA38EF" w:rsidRPr="00441CD0" w:rsidRDefault="00CA38EF" w:rsidP="00413DF0">
            <w:pPr>
              <w:pStyle w:val="TAC"/>
            </w:pPr>
          </w:p>
        </w:tc>
      </w:tr>
      <w:tr w:rsidR="00CA38EF" w:rsidRPr="00441CD0" w14:paraId="097163BE" w14:textId="77777777" w:rsidTr="00413DF0">
        <w:trPr>
          <w:jc w:val="center"/>
        </w:trPr>
        <w:tc>
          <w:tcPr>
            <w:tcW w:w="151" w:type="dxa"/>
            <w:tcBorders>
              <w:top w:val="nil"/>
              <w:left w:val="single" w:sz="6" w:space="0" w:color="auto"/>
              <w:bottom w:val="nil"/>
              <w:right w:val="nil"/>
            </w:tcBorders>
          </w:tcPr>
          <w:p w14:paraId="3C7F0138"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6F5E927D" w14:textId="77777777" w:rsidR="00CA38EF" w:rsidRPr="00441CD0" w:rsidRDefault="00CA38EF" w:rsidP="00413DF0">
            <w:pPr>
              <w:pStyle w:val="TAC"/>
            </w:pPr>
            <w:r w:rsidRPr="00441CD0">
              <w:t xml:space="preserve">3 to </w:t>
            </w:r>
            <w:r w:rsidRPr="00441CD0">
              <w:rPr>
                <w:lang w:eastAsia="zh-CN"/>
              </w:rPr>
              <w:t>4</w:t>
            </w:r>
          </w:p>
        </w:tc>
        <w:tc>
          <w:tcPr>
            <w:tcW w:w="4703" w:type="dxa"/>
            <w:gridSpan w:val="8"/>
            <w:tcBorders>
              <w:top w:val="single" w:sz="4" w:space="0" w:color="auto"/>
              <w:left w:val="single" w:sz="4" w:space="0" w:color="auto"/>
              <w:bottom w:val="single" w:sz="4" w:space="0" w:color="auto"/>
              <w:right w:val="single" w:sz="4" w:space="0" w:color="auto"/>
            </w:tcBorders>
            <w:hideMark/>
          </w:tcPr>
          <w:p w14:paraId="1A26BAC0" w14:textId="77777777" w:rsidR="00CA38EF" w:rsidRPr="00441CD0" w:rsidRDefault="00CA38EF" w:rsidP="00413DF0">
            <w:pPr>
              <w:pStyle w:val="TAC"/>
            </w:pPr>
            <w:r w:rsidRPr="00441CD0">
              <w:t>Length = n</w:t>
            </w:r>
          </w:p>
        </w:tc>
        <w:tc>
          <w:tcPr>
            <w:tcW w:w="588" w:type="dxa"/>
            <w:tcBorders>
              <w:top w:val="nil"/>
              <w:left w:val="single" w:sz="4" w:space="0" w:color="auto"/>
              <w:bottom w:val="nil"/>
              <w:right w:val="single" w:sz="6" w:space="0" w:color="auto"/>
            </w:tcBorders>
          </w:tcPr>
          <w:p w14:paraId="5AD71C9C" w14:textId="77777777" w:rsidR="00CA38EF" w:rsidRPr="00441CD0" w:rsidRDefault="00CA38EF" w:rsidP="00413DF0">
            <w:pPr>
              <w:pStyle w:val="TAC"/>
            </w:pPr>
          </w:p>
        </w:tc>
      </w:tr>
      <w:tr w:rsidR="00CA38EF" w:rsidRPr="00441CD0" w14:paraId="173FB554" w14:textId="77777777" w:rsidTr="00413DF0">
        <w:trPr>
          <w:jc w:val="center"/>
        </w:trPr>
        <w:tc>
          <w:tcPr>
            <w:tcW w:w="151" w:type="dxa"/>
            <w:tcBorders>
              <w:top w:val="nil"/>
              <w:left w:val="single" w:sz="6" w:space="0" w:color="auto"/>
              <w:bottom w:val="nil"/>
              <w:right w:val="nil"/>
            </w:tcBorders>
          </w:tcPr>
          <w:p w14:paraId="5E0C260C"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31C72C7" w14:textId="77777777" w:rsidR="00CA38EF" w:rsidRPr="00441CD0" w:rsidRDefault="00CA38EF" w:rsidP="00413DF0">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456BFCA8" w14:textId="77777777" w:rsidR="00CA38EF" w:rsidRPr="00441CD0" w:rsidRDefault="00CA38EF" w:rsidP="00413DF0">
            <w:pPr>
              <w:pStyle w:val="TAC"/>
            </w:pPr>
            <w:r w:rsidRPr="00441CD0">
              <w:t>FQ-CSID Node-ID Type</w:t>
            </w:r>
          </w:p>
        </w:tc>
        <w:tc>
          <w:tcPr>
            <w:tcW w:w="2352" w:type="dxa"/>
            <w:gridSpan w:val="4"/>
            <w:tcBorders>
              <w:top w:val="single" w:sz="4" w:space="0" w:color="auto"/>
              <w:left w:val="single" w:sz="4" w:space="0" w:color="auto"/>
              <w:bottom w:val="single" w:sz="4" w:space="0" w:color="auto"/>
              <w:right w:val="single" w:sz="4" w:space="0" w:color="auto"/>
            </w:tcBorders>
            <w:hideMark/>
          </w:tcPr>
          <w:p w14:paraId="5AC893FE" w14:textId="77777777" w:rsidR="00CA38EF" w:rsidRPr="00441CD0" w:rsidRDefault="00CA38EF" w:rsidP="00413DF0">
            <w:pPr>
              <w:pStyle w:val="TAC"/>
            </w:pPr>
            <w:r w:rsidRPr="00441CD0">
              <w:t>Number of CSIDs= m</w:t>
            </w:r>
          </w:p>
        </w:tc>
        <w:tc>
          <w:tcPr>
            <w:tcW w:w="588" w:type="dxa"/>
            <w:tcBorders>
              <w:top w:val="nil"/>
              <w:left w:val="single" w:sz="4" w:space="0" w:color="auto"/>
              <w:bottom w:val="nil"/>
              <w:right w:val="single" w:sz="6" w:space="0" w:color="auto"/>
            </w:tcBorders>
          </w:tcPr>
          <w:p w14:paraId="5BE264BE" w14:textId="77777777" w:rsidR="00CA38EF" w:rsidRPr="00441CD0" w:rsidRDefault="00CA38EF" w:rsidP="00413DF0">
            <w:pPr>
              <w:pStyle w:val="TAC"/>
            </w:pPr>
          </w:p>
        </w:tc>
      </w:tr>
      <w:tr w:rsidR="00CA38EF" w:rsidRPr="00441CD0" w14:paraId="419448D5" w14:textId="77777777" w:rsidTr="00413DF0">
        <w:trPr>
          <w:jc w:val="center"/>
        </w:trPr>
        <w:tc>
          <w:tcPr>
            <w:tcW w:w="151" w:type="dxa"/>
            <w:tcBorders>
              <w:top w:val="nil"/>
              <w:left w:val="single" w:sz="6" w:space="0" w:color="auto"/>
              <w:bottom w:val="nil"/>
              <w:right w:val="nil"/>
            </w:tcBorders>
          </w:tcPr>
          <w:p w14:paraId="021C0500"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7F88E4C" w14:textId="77777777" w:rsidR="00CA38EF" w:rsidRPr="00441CD0" w:rsidRDefault="00CA38EF" w:rsidP="00413DF0">
            <w:pPr>
              <w:pStyle w:val="TAC"/>
            </w:pPr>
            <w:r w:rsidRPr="00441CD0">
              <w:t>6 to p</w:t>
            </w:r>
          </w:p>
        </w:tc>
        <w:tc>
          <w:tcPr>
            <w:tcW w:w="4703" w:type="dxa"/>
            <w:gridSpan w:val="8"/>
            <w:tcBorders>
              <w:top w:val="single" w:sz="4" w:space="0" w:color="auto"/>
              <w:left w:val="single" w:sz="4" w:space="0" w:color="auto"/>
              <w:bottom w:val="single" w:sz="4" w:space="0" w:color="auto"/>
              <w:right w:val="single" w:sz="4" w:space="0" w:color="auto"/>
            </w:tcBorders>
            <w:hideMark/>
          </w:tcPr>
          <w:p w14:paraId="65779D0D" w14:textId="77777777" w:rsidR="00CA38EF" w:rsidRPr="00441CD0" w:rsidRDefault="00CA38EF" w:rsidP="00413DF0">
            <w:pPr>
              <w:pStyle w:val="TAC"/>
            </w:pPr>
            <w:r w:rsidRPr="00441CD0">
              <w:t xml:space="preserve">Node-Address </w:t>
            </w:r>
          </w:p>
        </w:tc>
        <w:tc>
          <w:tcPr>
            <w:tcW w:w="588" w:type="dxa"/>
            <w:tcBorders>
              <w:top w:val="nil"/>
              <w:left w:val="single" w:sz="4" w:space="0" w:color="auto"/>
              <w:bottom w:val="nil"/>
              <w:right w:val="single" w:sz="6" w:space="0" w:color="auto"/>
            </w:tcBorders>
          </w:tcPr>
          <w:p w14:paraId="38D0E956" w14:textId="77777777" w:rsidR="00CA38EF" w:rsidRPr="00441CD0" w:rsidRDefault="00CA38EF" w:rsidP="00413DF0">
            <w:pPr>
              <w:pStyle w:val="TAC"/>
            </w:pPr>
          </w:p>
        </w:tc>
      </w:tr>
      <w:tr w:rsidR="00CA38EF" w:rsidRPr="00441CD0" w14:paraId="3C6A1AFA" w14:textId="77777777" w:rsidTr="00413DF0">
        <w:trPr>
          <w:jc w:val="center"/>
        </w:trPr>
        <w:tc>
          <w:tcPr>
            <w:tcW w:w="151" w:type="dxa"/>
            <w:tcBorders>
              <w:top w:val="nil"/>
              <w:left w:val="single" w:sz="6" w:space="0" w:color="auto"/>
              <w:bottom w:val="nil"/>
              <w:right w:val="nil"/>
            </w:tcBorders>
          </w:tcPr>
          <w:p w14:paraId="70BADCE2"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4BB8AB35" w14:textId="77777777" w:rsidR="00CA38EF" w:rsidRPr="00441CD0" w:rsidRDefault="00CA38EF" w:rsidP="00413DF0">
            <w:pPr>
              <w:pStyle w:val="TAC"/>
            </w:pPr>
            <w:r w:rsidRPr="00441CD0">
              <w:t>(p+1) to (p+2)</w:t>
            </w:r>
          </w:p>
        </w:tc>
        <w:tc>
          <w:tcPr>
            <w:tcW w:w="4703" w:type="dxa"/>
            <w:gridSpan w:val="8"/>
            <w:tcBorders>
              <w:top w:val="single" w:sz="4" w:space="0" w:color="auto"/>
              <w:left w:val="single" w:sz="4" w:space="0" w:color="auto"/>
              <w:bottom w:val="single" w:sz="4" w:space="0" w:color="auto"/>
              <w:right w:val="single" w:sz="4" w:space="0" w:color="auto"/>
            </w:tcBorders>
            <w:hideMark/>
          </w:tcPr>
          <w:p w14:paraId="068CF9AF" w14:textId="77777777" w:rsidR="00CA38EF" w:rsidRPr="00441CD0" w:rsidRDefault="00CA38EF" w:rsidP="00413DF0">
            <w:pPr>
              <w:pStyle w:val="TAC"/>
            </w:pPr>
            <w:r w:rsidRPr="00441CD0">
              <w:t>First PDN Connection Set Identifier (CSID)</w:t>
            </w:r>
          </w:p>
        </w:tc>
        <w:tc>
          <w:tcPr>
            <w:tcW w:w="588" w:type="dxa"/>
            <w:tcBorders>
              <w:top w:val="nil"/>
              <w:left w:val="single" w:sz="4" w:space="0" w:color="auto"/>
              <w:bottom w:val="nil"/>
              <w:right w:val="single" w:sz="6" w:space="0" w:color="auto"/>
            </w:tcBorders>
          </w:tcPr>
          <w:p w14:paraId="6953517D" w14:textId="77777777" w:rsidR="00CA38EF" w:rsidRPr="00441CD0" w:rsidRDefault="00CA38EF" w:rsidP="00413DF0">
            <w:pPr>
              <w:pStyle w:val="TAC"/>
            </w:pPr>
          </w:p>
        </w:tc>
      </w:tr>
      <w:tr w:rsidR="00CA38EF" w:rsidRPr="00441CD0" w14:paraId="40794975" w14:textId="77777777" w:rsidTr="00413DF0">
        <w:trPr>
          <w:jc w:val="center"/>
        </w:trPr>
        <w:tc>
          <w:tcPr>
            <w:tcW w:w="151" w:type="dxa"/>
            <w:tcBorders>
              <w:top w:val="nil"/>
              <w:left w:val="single" w:sz="6" w:space="0" w:color="auto"/>
              <w:bottom w:val="nil"/>
              <w:right w:val="nil"/>
            </w:tcBorders>
          </w:tcPr>
          <w:p w14:paraId="4D99B83E"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D3E110C" w14:textId="77777777" w:rsidR="00CA38EF" w:rsidRPr="00441CD0" w:rsidRDefault="00CA38EF" w:rsidP="00413DF0">
            <w:pPr>
              <w:pStyle w:val="TAC"/>
            </w:pPr>
            <w:r w:rsidRPr="00441CD0">
              <w:t>(p+3) to (p+4)</w:t>
            </w:r>
          </w:p>
        </w:tc>
        <w:tc>
          <w:tcPr>
            <w:tcW w:w="4703" w:type="dxa"/>
            <w:gridSpan w:val="8"/>
            <w:tcBorders>
              <w:top w:val="single" w:sz="4" w:space="0" w:color="auto"/>
              <w:left w:val="single" w:sz="4" w:space="0" w:color="auto"/>
              <w:bottom w:val="single" w:sz="4" w:space="0" w:color="auto"/>
              <w:right w:val="single" w:sz="4" w:space="0" w:color="auto"/>
            </w:tcBorders>
            <w:hideMark/>
          </w:tcPr>
          <w:p w14:paraId="7120A9C3" w14:textId="77777777" w:rsidR="00CA38EF" w:rsidRPr="00441CD0" w:rsidRDefault="00CA38EF" w:rsidP="00413DF0">
            <w:pPr>
              <w:pStyle w:val="TAC"/>
            </w:pPr>
            <w:r w:rsidRPr="00441CD0">
              <w:t>Second PDN Connection Set Identifier (CSID)</w:t>
            </w:r>
          </w:p>
        </w:tc>
        <w:tc>
          <w:tcPr>
            <w:tcW w:w="588" w:type="dxa"/>
            <w:tcBorders>
              <w:top w:val="nil"/>
              <w:left w:val="single" w:sz="4" w:space="0" w:color="auto"/>
              <w:bottom w:val="nil"/>
              <w:right w:val="single" w:sz="6" w:space="0" w:color="auto"/>
            </w:tcBorders>
          </w:tcPr>
          <w:p w14:paraId="0D1D84B8" w14:textId="77777777" w:rsidR="00CA38EF" w:rsidRPr="00441CD0" w:rsidRDefault="00CA38EF" w:rsidP="00413DF0">
            <w:pPr>
              <w:pStyle w:val="TAC"/>
            </w:pPr>
          </w:p>
        </w:tc>
      </w:tr>
      <w:tr w:rsidR="00CA38EF" w:rsidRPr="00441CD0" w14:paraId="2AD7F605" w14:textId="77777777" w:rsidTr="00413DF0">
        <w:trPr>
          <w:jc w:val="center"/>
        </w:trPr>
        <w:tc>
          <w:tcPr>
            <w:tcW w:w="151" w:type="dxa"/>
            <w:tcBorders>
              <w:top w:val="nil"/>
              <w:left w:val="single" w:sz="6" w:space="0" w:color="auto"/>
              <w:bottom w:val="nil"/>
              <w:right w:val="nil"/>
            </w:tcBorders>
          </w:tcPr>
          <w:p w14:paraId="0803D357"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5CF6F2C" w14:textId="77777777" w:rsidR="00CA38EF" w:rsidRPr="00441CD0" w:rsidRDefault="00CA38EF" w:rsidP="00413DF0">
            <w:pPr>
              <w:pStyle w:val="TAC"/>
            </w:pPr>
            <w:r w:rsidRPr="00441CD0">
              <w:t>...</w:t>
            </w:r>
          </w:p>
        </w:tc>
        <w:tc>
          <w:tcPr>
            <w:tcW w:w="4703" w:type="dxa"/>
            <w:gridSpan w:val="8"/>
            <w:tcBorders>
              <w:top w:val="single" w:sz="4" w:space="0" w:color="auto"/>
              <w:left w:val="single" w:sz="4" w:space="0" w:color="auto"/>
              <w:bottom w:val="single" w:sz="4" w:space="0" w:color="auto"/>
              <w:right w:val="single" w:sz="4" w:space="0" w:color="auto"/>
            </w:tcBorders>
            <w:hideMark/>
          </w:tcPr>
          <w:p w14:paraId="51E8B829" w14:textId="77777777" w:rsidR="00CA38EF" w:rsidRPr="00441CD0" w:rsidRDefault="00CA38EF" w:rsidP="00413DF0">
            <w:pPr>
              <w:pStyle w:val="TAC"/>
            </w:pPr>
            <w:r w:rsidRPr="00441CD0">
              <w:t>...</w:t>
            </w:r>
          </w:p>
        </w:tc>
        <w:tc>
          <w:tcPr>
            <w:tcW w:w="588" w:type="dxa"/>
            <w:tcBorders>
              <w:top w:val="nil"/>
              <w:left w:val="single" w:sz="4" w:space="0" w:color="auto"/>
              <w:bottom w:val="nil"/>
              <w:right w:val="single" w:sz="6" w:space="0" w:color="auto"/>
            </w:tcBorders>
          </w:tcPr>
          <w:p w14:paraId="67EDDA2E" w14:textId="77777777" w:rsidR="00CA38EF" w:rsidRPr="00441CD0" w:rsidRDefault="00CA38EF" w:rsidP="00413DF0">
            <w:pPr>
              <w:pStyle w:val="TAC"/>
            </w:pPr>
          </w:p>
        </w:tc>
      </w:tr>
      <w:tr w:rsidR="00CA38EF" w:rsidRPr="00441CD0" w14:paraId="0DEC47B7" w14:textId="77777777" w:rsidTr="00413DF0">
        <w:trPr>
          <w:trHeight w:val="315"/>
          <w:jc w:val="center"/>
        </w:trPr>
        <w:tc>
          <w:tcPr>
            <w:tcW w:w="151" w:type="dxa"/>
            <w:tcBorders>
              <w:top w:val="nil"/>
              <w:left w:val="single" w:sz="6" w:space="0" w:color="auto"/>
              <w:bottom w:val="nil"/>
              <w:right w:val="nil"/>
            </w:tcBorders>
          </w:tcPr>
          <w:p w14:paraId="3A05F97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23FB69A" w14:textId="77777777" w:rsidR="00CA38EF" w:rsidRPr="00441CD0" w:rsidRDefault="00CA38EF" w:rsidP="00413DF0">
            <w:pPr>
              <w:pStyle w:val="TAC"/>
            </w:pPr>
            <w:r w:rsidRPr="00441CD0">
              <w:t>q to q+1</w:t>
            </w:r>
          </w:p>
        </w:tc>
        <w:tc>
          <w:tcPr>
            <w:tcW w:w="4703" w:type="dxa"/>
            <w:gridSpan w:val="8"/>
            <w:tcBorders>
              <w:top w:val="single" w:sz="4" w:space="0" w:color="auto"/>
              <w:left w:val="single" w:sz="4" w:space="0" w:color="auto"/>
              <w:bottom w:val="single" w:sz="4" w:space="0" w:color="auto"/>
              <w:right w:val="single" w:sz="4" w:space="0" w:color="auto"/>
            </w:tcBorders>
            <w:hideMark/>
          </w:tcPr>
          <w:p w14:paraId="314CF528" w14:textId="77777777" w:rsidR="00CA38EF" w:rsidRPr="00441CD0" w:rsidRDefault="00CA38EF" w:rsidP="00413DF0">
            <w:pPr>
              <w:pStyle w:val="TAC"/>
            </w:pPr>
            <w:r w:rsidRPr="00441CD0">
              <w:t>m-th PDN Connection Set Identifier (CSID)</w:t>
            </w:r>
          </w:p>
        </w:tc>
        <w:tc>
          <w:tcPr>
            <w:tcW w:w="588" w:type="dxa"/>
            <w:tcBorders>
              <w:top w:val="nil"/>
              <w:left w:val="single" w:sz="4" w:space="0" w:color="auto"/>
              <w:bottom w:val="nil"/>
              <w:right w:val="single" w:sz="6" w:space="0" w:color="auto"/>
            </w:tcBorders>
          </w:tcPr>
          <w:p w14:paraId="7065D6BF" w14:textId="77777777" w:rsidR="00CA38EF" w:rsidRPr="00441CD0" w:rsidRDefault="00CA38EF" w:rsidP="00413DF0">
            <w:pPr>
              <w:pStyle w:val="TAC"/>
            </w:pPr>
          </w:p>
        </w:tc>
      </w:tr>
      <w:tr w:rsidR="00CA38EF" w:rsidRPr="00441CD0" w14:paraId="6C20F1CB" w14:textId="77777777" w:rsidTr="00413DF0">
        <w:trPr>
          <w:trHeight w:val="315"/>
          <w:jc w:val="center"/>
        </w:trPr>
        <w:tc>
          <w:tcPr>
            <w:tcW w:w="151" w:type="dxa"/>
            <w:tcBorders>
              <w:top w:val="nil"/>
              <w:left w:val="single" w:sz="6" w:space="0" w:color="auto"/>
              <w:bottom w:val="nil"/>
              <w:right w:val="nil"/>
            </w:tcBorders>
          </w:tcPr>
          <w:p w14:paraId="3C87E15E" w14:textId="77777777" w:rsidR="00CA38EF" w:rsidRPr="00441CD0" w:rsidRDefault="00CA38EF" w:rsidP="00413DF0">
            <w:pPr>
              <w:pStyle w:val="TAC"/>
            </w:pPr>
          </w:p>
        </w:tc>
        <w:tc>
          <w:tcPr>
            <w:tcW w:w="1104" w:type="dxa"/>
            <w:tcBorders>
              <w:top w:val="nil"/>
              <w:left w:val="nil"/>
              <w:bottom w:val="nil"/>
              <w:right w:val="single" w:sz="4" w:space="0" w:color="auto"/>
            </w:tcBorders>
          </w:tcPr>
          <w:p w14:paraId="43DD9B3B" w14:textId="77777777" w:rsidR="00CA38EF" w:rsidRPr="00441CD0" w:rsidRDefault="00CA38EF" w:rsidP="00413DF0">
            <w:pPr>
              <w:pStyle w:val="TAC"/>
            </w:pPr>
            <w:r>
              <w:t>q+2</w:t>
            </w:r>
          </w:p>
        </w:tc>
        <w:tc>
          <w:tcPr>
            <w:tcW w:w="2351" w:type="dxa"/>
            <w:gridSpan w:val="4"/>
            <w:tcBorders>
              <w:top w:val="single" w:sz="4" w:space="0" w:color="auto"/>
              <w:left w:val="single" w:sz="4" w:space="0" w:color="auto"/>
              <w:bottom w:val="single" w:sz="4" w:space="0" w:color="auto"/>
              <w:right w:val="single" w:sz="4" w:space="0" w:color="auto"/>
            </w:tcBorders>
          </w:tcPr>
          <w:p w14:paraId="2798F63C" w14:textId="77777777" w:rsidR="00CA38EF" w:rsidRPr="00441CD0" w:rsidRDefault="00CA38EF" w:rsidP="00413DF0">
            <w:pPr>
              <w:pStyle w:val="TAC"/>
            </w:pPr>
            <w:r>
              <w:t>Spare</w:t>
            </w:r>
          </w:p>
        </w:tc>
        <w:tc>
          <w:tcPr>
            <w:tcW w:w="2352" w:type="dxa"/>
            <w:gridSpan w:val="4"/>
            <w:tcBorders>
              <w:top w:val="single" w:sz="4" w:space="0" w:color="auto"/>
              <w:left w:val="single" w:sz="4" w:space="0" w:color="auto"/>
              <w:bottom w:val="single" w:sz="4" w:space="0" w:color="auto"/>
              <w:right w:val="single" w:sz="4" w:space="0" w:color="auto"/>
            </w:tcBorders>
          </w:tcPr>
          <w:p w14:paraId="322B206F" w14:textId="77777777" w:rsidR="00CA38EF" w:rsidRPr="00441CD0" w:rsidRDefault="00CA38EF" w:rsidP="00413DF0">
            <w:pPr>
              <w:pStyle w:val="TAC"/>
            </w:pPr>
            <w:r>
              <w:t>Node Type</w:t>
            </w:r>
          </w:p>
        </w:tc>
        <w:tc>
          <w:tcPr>
            <w:tcW w:w="588" w:type="dxa"/>
            <w:tcBorders>
              <w:top w:val="nil"/>
              <w:left w:val="single" w:sz="4" w:space="0" w:color="auto"/>
              <w:bottom w:val="nil"/>
              <w:right w:val="single" w:sz="6" w:space="0" w:color="auto"/>
            </w:tcBorders>
          </w:tcPr>
          <w:p w14:paraId="3B88047D" w14:textId="77777777" w:rsidR="00CA38EF" w:rsidRPr="00441CD0" w:rsidRDefault="00CA38EF" w:rsidP="00413DF0">
            <w:pPr>
              <w:pStyle w:val="TAC"/>
            </w:pPr>
          </w:p>
        </w:tc>
      </w:tr>
      <w:tr w:rsidR="00CA38EF" w:rsidRPr="00441CD0" w14:paraId="428107BE" w14:textId="77777777" w:rsidTr="00413DF0">
        <w:trPr>
          <w:jc w:val="center"/>
        </w:trPr>
        <w:tc>
          <w:tcPr>
            <w:tcW w:w="151" w:type="dxa"/>
            <w:tcBorders>
              <w:top w:val="nil"/>
              <w:left w:val="single" w:sz="6" w:space="0" w:color="auto"/>
              <w:bottom w:val="single" w:sz="4" w:space="0" w:color="auto"/>
              <w:right w:val="nil"/>
            </w:tcBorders>
          </w:tcPr>
          <w:p w14:paraId="46E8F667" w14:textId="77777777" w:rsidR="00CA38EF" w:rsidRPr="00441CD0" w:rsidRDefault="00CA38EF" w:rsidP="00413DF0">
            <w:pPr>
              <w:pStyle w:val="TAC"/>
            </w:pPr>
          </w:p>
        </w:tc>
        <w:tc>
          <w:tcPr>
            <w:tcW w:w="1104" w:type="dxa"/>
            <w:tcBorders>
              <w:top w:val="nil"/>
              <w:left w:val="nil"/>
              <w:bottom w:val="single" w:sz="4" w:space="0" w:color="auto"/>
              <w:right w:val="single" w:sz="4" w:space="0" w:color="auto"/>
            </w:tcBorders>
            <w:hideMark/>
          </w:tcPr>
          <w:p w14:paraId="7241986B" w14:textId="4D070AE4" w:rsidR="00CA38EF" w:rsidRPr="00441CD0" w:rsidRDefault="00CA38EF" w:rsidP="00413DF0">
            <w:pPr>
              <w:pStyle w:val="TAC"/>
            </w:pPr>
            <w:r w:rsidRPr="00441CD0">
              <w:t>(q+</w:t>
            </w:r>
            <w:r>
              <w:t>3</w:t>
            </w:r>
            <w:r w:rsidRPr="00441CD0">
              <w:t>)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59813A41" w14:textId="77777777" w:rsidR="00CA38EF" w:rsidRPr="00441CD0" w:rsidRDefault="00CA38EF" w:rsidP="00413DF0">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A4B358" w14:textId="77777777" w:rsidR="00CA38EF" w:rsidRPr="00441CD0" w:rsidRDefault="00CA38EF" w:rsidP="00413DF0">
            <w:pPr>
              <w:pStyle w:val="TAC"/>
            </w:pPr>
          </w:p>
        </w:tc>
      </w:tr>
    </w:tbl>
    <w:p w14:paraId="6B12D684" w14:textId="77777777" w:rsidR="00CA38EF" w:rsidRPr="00441CD0" w:rsidRDefault="00CA38EF" w:rsidP="00CA38EF">
      <w:pPr>
        <w:pStyle w:val="TF"/>
        <w:spacing w:before="120"/>
      </w:pPr>
      <w:r w:rsidRPr="00441CD0">
        <w:t>Figure 8.2.43-1: FQ-CSID</w:t>
      </w:r>
    </w:p>
    <w:p w14:paraId="26151FB7" w14:textId="77777777" w:rsidR="00CA38EF" w:rsidRPr="00441CD0" w:rsidRDefault="00CA38EF" w:rsidP="00CA38EF">
      <w:bookmarkStart w:id="5532" w:name="_Toc19717389"/>
      <w:bookmarkStart w:id="5533" w:name="_Toc27490890"/>
      <w:bookmarkStart w:id="5534" w:name="_Toc27557183"/>
      <w:bookmarkStart w:id="5535" w:name="_Toc27724100"/>
      <w:bookmarkStart w:id="5536" w:name="_Toc36031174"/>
      <w:bookmarkStart w:id="5537" w:name="_Toc36043094"/>
      <w:bookmarkStart w:id="5538" w:name="_Toc36814419"/>
      <w:bookmarkStart w:id="5539" w:name="_Toc44689277"/>
      <w:bookmarkStart w:id="5540" w:name="_Toc44924031"/>
      <w:bookmarkStart w:id="5541" w:name="_Toc51861001"/>
      <w:bookmarkStart w:id="5542" w:name="_Toc57930772"/>
      <w:bookmarkStart w:id="5543" w:name="_Toc57931402"/>
      <w:r w:rsidRPr="00441CD0">
        <w:t>Where FQ-CSID Node-ID Type values are:</w:t>
      </w:r>
    </w:p>
    <w:p w14:paraId="136E6E6C" w14:textId="77777777" w:rsidR="00CA38EF" w:rsidRPr="00441CD0" w:rsidRDefault="00CA38EF" w:rsidP="00CA38EF">
      <w:pPr>
        <w:pStyle w:val="B1"/>
      </w:pPr>
      <w:r w:rsidRPr="00441CD0">
        <w:t>0</w:t>
      </w:r>
      <w:r w:rsidRPr="00441CD0">
        <w:tab/>
        <w:t>indicates that Node-Address is a global unicast IPv4 address and p = 9.</w:t>
      </w:r>
    </w:p>
    <w:p w14:paraId="0E8EEEE4" w14:textId="77777777" w:rsidR="00CA38EF" w:rsidRPr="00441CD0" w:rsidRDefault="00CA38EF" w:rsidP="00CA38EF">
      <w:pPr>
        <w:pStyle w:val="B1"/>
      </w:pPr>
      <w:r w:rsidRPr="00441CD0">
        <w:t>1</w:t>
      </w:r>
      <w:r w:rsidRPr="00441CD0">
        <w:tab/>
        <w:t>indicates that Node-Address is a global unicast IPv6 address and p = 21.</w:t>
      </w:r>
    </w:p>
    <w:p w14:paraId="1C6F6983" w14:textId="77777777" w:rsidR="00CA38EF" w:rsidRPr="00441CD0" w:rsidRDefault="00CA38EF" w:rsidP="00CA38EF">
      <w:pPr>
        <w:pStyle w:val="B1"/>
      </w:pPr>
      <w:r w:rsidRPr="00441CD0">
        <w:t>2</w:t>
      </w:r>
      <w:r w:rsidRPr="00441CD0">
        <w:tab/>
        <w:t>indicates that Node-Address is a 4 octets long field with a 32 bit value stored in network order, and p= 9. The coding of the field is specified below:</w:t>
      </w:r>
    </w:p>
    <w:p w14:paraId="792F8168" w14:textId="77777777" w:rsidR="00CA38EF" w:rsidRPr="00441CD0" w:rsidRDefault="00CA38EF" w:rsidP="00564819">
      <w:pPr>
        <w:pStyle w:val="B2"/>
      </w:pPr>
      <w:r w:rsidRPr="00441CD0">
        <w:t>-</w:t>
      </w:r>
      <w:r w:rsidRPr="00441CD0">
        <w:tab/>
        <w:t>Most significant 20 bits are the binary encoded value of (MCC * 1000 + MNC).</w:t>
      </w:r>
    </w:p>
    <w:p w14:paraId="632B07D2" w14:textId="1DADB7E7" w:rsidR="00415C19" w:rsidRDefault="00CA38EF" w:rsidP="00564819">
      <w:pPr>
        <w:pStyle w:val="B2"/>
      </w:pPr>
      <w:r w:rsidRPr="00441CD0">
        <w:t>-</w:t>
      </w:r>
      <w:r w:rsidRPr="00441CD0">
        <w:tab/>
        <w:t>Least significant 12 bits is a 12 bit integer assigned by an operator to an MME, SGW-C, SGW-U, PGW-C</w:t>
      </w:r>
      <w:r>
        <w:t>,</w:t>
      </w:r>
      <w:r w:rsidRPr="00441CD0">
        <w:t xml:space="preserve">  PGW-U</w:t>
      </w:r>
      <w:r>
        <w:t>, ePDG</w:t>
      </w:r>
      <w:r w:rsidR="00F00016">
        <w:t xml:space="preserve">, </w:t>
      </w:r>
      <w:r>
        <w:t>TWAN</w:t>
      </w:r>
      <w:r w:rsidR="00F00016" w:rsidRPr="00F00016">
        <w:t xml:space="preserve"> </w:t>
      </w:r>
      <w:r w:rsidR="00F00016">
        <w:t>, SMF or UPF</w:t>
      </w:r>
      <w:r w:rsidRPr="00441CD0">
        <w:t>.</w:t>
      </w:r>
    </w:p>
    <w:p w14:paraId="27DD7A82" w14:textId="04D7F2A3" w:rsidR="00CA38EF" w:rsidRPr="00441CD0" w:rsidRDefault="00CA38EF" w:rsidP="00CA38EF">
      <w:pPr>
        <w:pStyle w:val="B1"/>
      </w:pPr>
      <w:r w:rsidRPr="00441CD0">
        <w:t>Other values of Node-Address Type are reserved.</w:t>
      </w:r>
    </w:p>
    <w:p w14:paraId="13E73F71" w14:textId="77777777" w:rsidR="00415C19" w:rsidRDefault="00CA38EF" w:rsidP="00CA38EF">
      <w:r w:rsidRPr="00441CD0">
        <w:t xml:space="preserve">Values of Number of CSID </w:t>
      </w:r>
      <w:r>
        <w:t>greater</w:t>
      </w:r>
      <w:r w:rsidRPr="00441CD0">
        <w:t xml:space="preserve"> than 1 </w:t>
      </w:r>
      <w:r>
        <w:t>shall</w:t>
      </w:r>
      <w:r w:rsidRPr="00441CD0">
        <w:t xml:space="preserve"> only </w:t>
      </w:r>
      <w:r>
        <w:t xml:space="preserve">be </w:t>
      </w:r>
      <w:r w:rsidRPr="00441CD0">
        <w:t>employed in the PFCP Session Deletion Request.</w:t>
      </w:r>
      <w:r>
        <w:t xml:space="preserve"> The value 0 shall be used in a PFCP Session Modification Request, with the </w:t>
      </w:r>
      <w:r w:rsidRPr="00441CD0">
        <w:t>FQ-CSID Node-ID Type</w:t>
      </w:r>
      <w:r>
        <w:t xml:space="preserve"> and </w:t>
      </w:r>
      <w:r w:rsidRPr="00441CD0">
        <w:t>Node-Address</w:t>
      </w:r>
      <w:r>
        <w:t xml:space="preserve"> fields set to all zeros, and with the Node Type indicating one node type, to remove an FQ-CSID previously provisioned for the PFCP session for the related node type.</w:t>
      </w:r>
      <w:bookmarkStart w:id="5544" w:name="_Hlk65566386"/>
    </w:p>
    <w:p w14:paraId="5CF55D0B" w14:textId="77777777" w:rsidR="00415C19" w:rsidRPr="00441CD0" w:rsidRDefault="00CA38EF" w:rsidP="00564819">
      <w:pPr>
        <w:pStyle w:val="NO"/>
      </w:pPr>
      <w:r>
        <w:t>NOTE:</w:t>
      </w:r>
      <w:r>
        <w:tab/>
        <w:t>The CP function can remove all the FQ-CSIDs for all node types provisioned in the UP function for a given PFCP session by sending a PFCP Session Modification Request with one FQ-CSID IE with a null length.</w:t>
      </w:r>
      <w:bookmarkEnd w:id="5544"/>
    </w:p>
    <w:p w14:paraId="7334738B" w14:textId="5430F924" w:rsidR="00F00016" w:rsidRDefault="00CA38EF" w:rsidP="00CA38EF">
      <w:r w:rsidRPr="00441CD0">
        <w:t xml:space="preserve">The node that creates the FQ-CSID (i.e. SGW-C for SGW-C FQ-CSID, </w:t>
      </w:r>
      <w:r w:rsidR="008C0F6E">
        <w:t>PGW-C or SMF</w:t>
      </w:r>
      <w:r w:rsidRPr="00441CD0">
        <w:t xml:space="preserve"> for PGW-C</w:t>
      </w:r>
      <w:r w:rsidR="008C0F6E">
        <w:t>/SMF</w:t>
      </w:r>
      <w:r w:rsidRPr="00441CD0">
        <w:t xml:space="preserve"> FQ</w:t>
      </w:r>
      <w:r w:rsidRPr="00441CD0">
        <w:noBreakHyphen/>
        <w:t>CSID and PGW-U</w:t>
      </w:r>
      <w:r>
        <w:t xml:space="preserve"> or SGW-U</w:t>
      </w:r>
      <w:r w:rsidR="008C0F6E">
        <w:t xml:space="preserve"> or UPF</w:t>
      </w:r>
      <w:r w:rsidRPr="00441CD0">
        <w:t xml:space="preserve"> for PGW-U</w:t>
      </w:r>
      <w:r>
        <w:t>/SGW-U</w:t>
      </w:r>
      <w:r w:rsidR="008C0F6E">
        <w:t>/UPF</w:t>
      </w:r>
      <w:r w:rsidRPr="00441CD0">
        <w:t xml:space="preserve"> FQ</w:t>
      </w:r>
      <w:r w:rsidRPr="00441CD0">
        <w:noBreakHyphen/>
        <w:t>CSID) needs to ensure that the Node-ID is globally unique and the CSID value is unique within that node.</w:t>
      </w:r>
    </w:p>
    <w:p w14:paraId="3D9D162D" w14:textId="77777777" w:rsidR="00415C19" w:rsidRPr="00441CD0" w:rsidRDefault="00CA38EF" w:rsidP="00CA38EF">
      <w:r>
        <w:t xml:space="preserve">The Node Type field in bits 1 to 4 of octet (q+2) shall be encoded as defined in Table 8.2.43-2. Bits 5 to 8 of octet (q+2) </w:t>
      </w:r>
      <w:r w:rsidRPr="00441CD0">
        <w:t>shall be set to zero by the sender and ignored by the receiver</w:t>
      </w:r>
      <w:r>
        <w:t>.</w:t>
      </w:r>
    </w:p>
    <w:p w14:paraId="5D470C27" w14:textId="4E689A9B" w:rsidR="00CA38EF" w:rsidRPr="00441CD0" w:rsidRDefault="00CA38EF" w:rsidP="00CA38EF">
      <w:pPr>
        <w:pStyle w:val="TH"/>
      </w:pPr>
      <w:r w:rsidRPr="00441CD0">
        <w:lastRenderedPageBreak/>
        <w:t>Table 8.</w:t>
      </w:r>
      <w:r w:rsidRPr="00441CD0">
        <w:rPr>
          <w:lang w:val="en-US"/>
        </w:rPr>
        <w:t>2.</w:t>
      </w:r>
      <w:r>
        <w:rPr>
          <w:lang w:val="en-US"/>
        </w:rPr>
        <w:t>43</w:t>
      </w:r>
      <w:r w:rsidRPr="00441CD0">
        <w:t xml:space="preserve">-2: </w:t>
      </w:r>
      <w:r>
        <w:t>Node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3"/>
        <w:gridCol w:w="2410"/>
      </w:tblGrid>
      <w:tr w:rsidR="00CA38EF" w:rsidRPr="00441CD0" w14:paraId="0D20D45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09AA2982" w14:textId="77777777" w:rsidR="00CA38EF" w:rsidRPr="00441CD0" w:rsidRDefault="00CA38EF" w:rsidP="00413DF0">
            <w:pPr>
              <w:pStyle w:val="TAH"/>
            </w:pPr>
            <w:r>
              <w:t>Node Type</w:t>
            </w:r>
            <w:r w:rsidRPr="00441CD0">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600724EF" w14:textId="77777777" w:rsidR="00CA38EF" w:rsidRPr="00441CD0" w:rsidRDefault="00CA38EF" w:rsidP="00413DF0">
            <w:pPr>
              <w:pStyle w:val="TAH"/>
            </w:pPr>
            <w:r w:rsidRPr="00441CD0">
              <w:t>Value (Decimal)</w:t>
            </w:r>
          </w:p>
        </w:tc>
      </w:tr>
      <w:tr w:rsidR="00CA38EF" w:rsidRPr="00441CD0" w14:paraId="040A4F86"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3F7E0C0E" w14:textId="77777777" w:rsidR="00CA38EF" w:rsidRPr="00441CD0" w:rsidRDefault="00CA38EF" w:rsidP="00413DF0">
            <w:pPr>
              <w:pStyle w:val="TAL"/>
            </w:pPr>
            <w:r>
              <w:t>MME</w:t>
            </w:r>
          </w:p>
        </w:tc>
        <w:tc>
          <w:tcPr>
            <w:tcW w:w="2410" w:type="dxa"/>
            <w:tcBorders>
              <w:top w:val="single" w:sz="4" w:space="0" w:color="auto"/>
              <w:left w:val="single" w:sz="4" w:space="0" w:color="auto"/>
              <w:bottom w:val="single" w:sz="4" w:space="0" w:color="auto"/>
              <w:right w:val="single" w:sz="4" w:space="0" w:color="auto"/>
            </w:tcBorders>
            <w:hideMark/>
          </w:tcPr>
          <w:p w14:paraId="61A14CC0" w14:textId="77777777" w:rsidR="00CA38EF" w:rsidRPr="00441CD0" w:rsidRDefault="00CA38EF" w:rsidP="00413DF0">
            <w:pPr>
              <w:pStyle w:val="TAC"/>
            </w:pPr>
            <w:r>
              <w:t>0</w:t>
            </w:r>
          </w:p>
        </w:tc>
      </w:tr>
      <w:tr w:rsidR="00CA38EF" w:rsidRPr="00441CD0" w14:paraId="07AEB37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1A997F21" w14:textId="77777777" w:rsidR="00CA38EF" w:rsidRPr="00441CD0" w:rsidRDefault="00CA38EF" w:rsidP="00413DF0">
            <w:pPr>
              <w:pStyle w:val="TAL"/>
            </w:pPr>
            <w:r>
              <w:t>SGW-C</w:t>
            </w:r>
          </w:p>
        </w:tc>
        <w:tc>
          <w:tcPr>
            <w:tcW w:w="2410" w:type="dxa"/>
            <w:tcBorders>
              <w:top w:val="single" w:sz="4" w:space="0" w:color="auto"/>
              <w:left w:val="single" w:sz="4" w:space="0" w:color="auto"/>
              <w:bottom w:val="single" w:sz="4" w:space="0" w:color="auto"/>
              <w:right w:val="single" w:sz="4" w:space="0" w:color="auto"/>
            </w:tcBorders>
            <w:hideMark/>
          </w:tcPr>
          <w:p w14:paraId="0DAED85A" w14:textId="77777777" w:rsidR="00CA38EF" w:rsidRPr="00441CD0" w:rsidRDefault="00CA38EF" w:rsidP="00413DF0">
            <w:pPr>
              <w:pStyle w:val="TAC"/>
            </w:pPr>
            <w:r>
              <w:t>1</w:t>
            </w:r>
          </w:p>
        </w:tc>
      </w:tr>
      <w:tr w:rsidR="00CA38EF" w:rsidRPr="00441CD0" w14:paraId="0E403315"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54287E21" w14:textId="77777777" w:rsidR="00CA38EF" w:rsidRPr="00441CD0" w:rsidRDefault="00CA38EF" w:rsidP="00413DF0">
            <w:pPr>
              <w:pStyle w:val="TAL"/>
            </w:pPr>
            <w:r>
              <w:t>PGW-C</w:t>
            </w:r>
          </w:p>
        </w:tc>
        <w:tc>
          <w:tcPr>
            <w:tcW w:w="2410" w:type="dxa"/>
            <w:tcBorders>
              <w:top w:val="single" w:sz="4" w:space="0" w:color="auto"/>
              <w:left w:val="single" w:sz="4" w:space="0" w:color="auto"/>
              <w:bottom w:val="single" w:sz="4" w:space="0" w:color="auto"/>
              <w:right w:val="single" w:sz="4" w:space="0" w:color="auto"/>
            </w:tcBorders>
            <w:hideMark/>
          </w:tcPr>
          <w:p w14:paraId="307B88EA" w14:textId="77777777" w:rsidR="00CA38EF" w:rsidRPr="00441CD0" w:rsidRDefault="00CA38EF" w:rsidP="00413DF0">
            <w:pPr>
              <w:pStyle w:val="TAC"/>
            </w:pPr>
            <w:r>
              <w:t>2</w:t>
            </w:r>
          </w:p>
        </w:tc>
      </w:tr>
      <w:tr w:rsidR="00CA38EF" w:rsidRPr="00441CD0" w14:paraId="5C9E8BD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FF45756" w14:textId="77777777" w:rsidR="00CA38EF" w:rsidRPr="00441CD0" w:rsidRDefault="00CA38EF" w:rsidP="00413DF0">
            <w:pPr>
              <w:pStyle w:val="TAL"/>
            </w:pPr>
            <w:r>
              <w:t>ePDG</w:t>
            </w:r>
          </w:p>
        </w:tc>
        <w:tc>
          <w:tcPr>
            <w:tcW w:w="2410" w:type="dxa"/>
            <w:tcBorders>
              <w:top w:val="single" w:sz="4" w:space="0" w:color="auto"/>
              <w:left w:val="single" w:sz="4" w:space="0" w:color="auto"/>
              <w:bottom w:val="single" w:sz="4" w:space="0" w:color="auto"/>
              <w:right w:val="single" w:sz="4" w:space="0" w:color="auto"/>
            </w:tcBorders>
            <w:hideMark/>
          </w:tcPr>
          <w:p w14:paraId="6BC76C9C" w14:textId="77777777" w:rsidR="00CA38EF" w:rsidRPr="00441CD0" w:rsidRDefault="00CA38EF" w:rsidP="00413DF0">
            <w:pPr>
              <w:pStyle w:val="TAC"/>
            </w:pPr>
            <w:r>
              <w:t>3</w:t>
            </w:r>
          </w:p>
        </w:tc>
      </w:tr>
      <w:tr w:rsidR="00CA38EF" w:rsidRPr="00441CD0" w14:paraId="6FCA2DF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9688C67" w14:textId="77777777" w:rsidR="00CA38EF" w:rsidRPr="00441CD0" w:rsidRDefault="00CA38EF" w:rsidP="00413DF0">
            <w:pPr>
              <w:pStyle w:val="TAL"/>
            </w:pPr>
            <w:r>
              <w:t>TWAN</w:t>
            </w:r>
          </w:p>
        </w:tc>
        <w:tc>
          <w:tcPr>
            <w:tcW w:w="2410" w:type="dxa"/>
            <w:tcBorders>
              <w:top w:val="single" w:sz="4" w:space="0" w:color="auto"/>
              <w:left w:val="single" w:sz="4" w:space="0" w:color="auto"/>
              <w:bottom w:val="single" w:sz="4" w:space="0" w:color="auto"/>
              <w:right w:val="single" w:sz="4" w:space="0" w:color="auto"/>
            </w:tcBorders>
            <w:hideMark/>
          </w:tcPr>
          <w:p w14:paraId="4ADF3391" w14:textId="77777777" w:rsidR="00CA38EF" w:rsidRPr="00441CD0" w:rsidRDefault="00CA38EF" w:rsidP="00413DF0">
            <w:pPr>
              <w:pStyle w:val="TAC"/>
            </w:pPr>
            <w:r>
              <w:t>4</w:t>
            </w:r>
          </w:p>
        </w:tc>
      </w:tr>
      <w:tr w:rsidR="00CA38EF" w:rsidRPr="00441CD0" w14:paraId="73BFF70E" w14:textId="77777777" w:rsidTr="00413DF0">
        <w:trPr>
          <w:jc w:val="center"/>
        </w:trPr>
        <w:tc>
          <w:tcPr>
            <w:tcW w:w="2703" w:type="dxa"/>
            <w:tcBorders>
              <w:top w:val="single" w:sz="4" w:space="0" w:color="auto"/>
              <w:left w:val="single" w:sz="4" w:space="0" w:color="auto"/>
              <w:bottom w:val="single" w:sz="4" w:space="0" w:color="auto"/>
              <w:right w:val="single" w:sz="4" w:space="0" w:color="auto"/>
            </w:tcBorders>
          </w:tcPr>
          <w:p w14:paraId="3A5188D0" w14:textId="77777777" w:rsidR="00CA38EF" w:rsidRPr="00441CD0" w:rsidRDefault="00CA38EF" w:rsidP="00413DF0">
            <w:pPr>
              <w:pStyle w:val="TAL"/>
            </w:pPr>
            <w:r>
              <w:t>PGW-U/SGW-U</w:t>
            </w:r>
          </w:p>
        </w:tc>
        <w:tc>
          <w:tcPr>
            <w:tcW w:w="2410" w:type="dxa"/>
            <w:tcBorders>
              <w:top w:val="single" w:sz="4" w:space="0" w:color="auto"/>
              <w:left w:val="single" w:sz="4" w:space="0" w:color="auto"/>
              <w:bottom w:val="single" w:sz="4" w:space="0" w:color="auto"/>
              <w:right w:val="single" w:sz="4" w:space="0" w:color="auto"/>
            </w:tcBorders>
            <w:hideMark/>
          </w:tcPr>
          <w:p w14:paraId="64FA5C9E" w14:textId="77777777" w:rsidR="00CA38EF" w:rsidRPr="00441CD0" w:rsidRDefault="00CA38EF" w:rsidP="00413DF0">
            <w:pPr>
              <w:pStyle w:val="TAC"/>
            </w:pPr>
            <w:r>
              <w:t>5</w:t>
            </w:r>
          </w:p>
        </w:tc>
      </w:tr>
      <w:tr w:rsidR="00CA38EF" w:rsidRPr="00441CD0" w14:paraId="0E727E0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2675D63D" w14:textId="77777777" w:rsidR="00CA38EF" w:rsidRPr="00441CD0" w:rsidRDefault="00CA38EF" w:rsidP="00413DF0">
            <w:pPr>
              <w:pStyle w:val="TAL"/>
            </w:pPr>
            <w:r>
              <w:t>Spare, f</w:t>
            </w:r>
            <w:r w:rsidRPr="00441CD0">
              <w:t xml:space="preserve">or future use. </w:t>
            </w:r>
          </w:p>
        </w:tc>
        <w:tc>
          <w:tcPr>
            <w:tcW w:w="2410" w:type="dxa"/>
            <w:tcBorders>
              <w:top w:val="single" w:sz="4" w:space="0" w:color="auto"/>
              <w:left w:val="single" w:sz="4" w:space="0" w:color="auto"/>
              <w:bottom w:val="single" w:sz="4" w:space="0" w:color="auto"/>
              <w:right w:val="single" w:sz="4" w:space="0" w:color="auto"/>
            </w:tcBorders>
            <w:hideMark/>
          </w:tcPr>
          <w:p w14:paraId="11A8A945" w14:textId="77777777" w:rsidR="00CA38EF" w:rsidRPr="00441CD0" w:rsidRDefault="00CA38EF" w:rsidP="00413DF0">
            <w:pPr>
              <w:pStyle w:val="TAC"/>
            </w:pPr>
            <w:r>
              <w:t>6-15</w:t>
            </w:r>
          </w:p>
        </w:tc>
      </w:tr>
    </w:tbl>
    <w:p w14:paraId="5958C035" w14:textId="77777777" w:rsidR="00CA38EF" w:rsidRDefault="00CA38EF" w:rsidP="00CA38EF"/>
    <w:p w14:paraId="3D0DB767" w14:textId="77777777" w:rsidR="00EE5860" w:rsidRPr="00441CD0" w:rsidRDefault="00EE5860" w:rsidP="00EE5860">
      <w:pPr>
        <w:pStyle w:val="Heading3"/>
      </w:pPr>
      <w:bookmarkStart w:id="5545" w:name="_Toc67499794"/>
      <w:r w:rsidRPr="00441CD0">
        <w:t>8.</w:t>
      </w:r>
      <w:r w:rsidRPr="00441CD0">
        <w:rPr>
          <w:lang w:val="en-US"/>
        </w:rPr>
        <w:t>2.44</w:t>
      </w:r>
      <w:r w:rsidRPr="00441CD0">
        <w:tab/>
        <w:t>Volume Measurement</w:t>
      </w:r>
      <w:bookmarkEnd w:id="5532"/>
      <w:bookmarkEnd w:id="5533"/>
      <w:bookmarkEnd w:id="5534"/>
      <w:bookmarkEnd w:id="5535"/>
      <w:bookmarkEnd w:id="5536"/>
      <w:bookmarkEnd w:id="5537"/>
      <w:bookmarkEnd w:id="5538"/>
      <w:bookmarkEnd w:id="5539"/>
      <w:bookmarkEnd w:id="5540"/>
      <w:bookmarkEnd w:id="5541"/>
      <w:bookmarkEnd w:id="5542"/>
      <w:bookmarkEnd w:id="5543"/>
      <w:bookmarkEnd w:id="5545"/>
    </w:p>
    <w:p w14:paraId="5241C90D" w14:textId="77777777" w:rsidR="00EE5860" w:rsidRPr="00441CD0" w:rsidRDefault="00EE5860" w:rsidP="00EE5860">
      <w:pPr>
        <w:rPr>
          <w:lang w:eastAsia="ja-JP"/>
        </w:rPr>
      </w:pPr>
      <w:r w:rsidRPr="00441CD0">
        <w:t xml:space="preserve">The Volume Measurement IE contains the measured traffic volumes.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8.2.44-1</w:t>
      </w:r>
      <w:r w:rsidRPr="00441CD0">
        <w:rPr>
          <w:lang w:eastAsia="ja-JP"/>
        </w:rPr>
        <w:t>.</w:t>
      </w:r>
    </w:p>
    <w:p w14:paraId="40CAE15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72EEAF6" w14:textId="77777777" w:rsidTr="00BB0E1F">
        <w:trPr>
          <w:jc w:val="center"/>
        </w:trPr>
        <w:tc>
          <w:tcPr>
            <w:tcW w:w="151" w:type="dxa"/>
            <w:tcBorders>
              <w:top w:val="single" w:sz="6" w:space="0" w:color="auto"/>
              <w:left w:val="single" w:sz="6" w:space="0" w:color="auto"/>
              <w:bottom w:val="nil"/>
              <w:right w:val="nil"/>
            </w:tcBorders>
          </w:tcPr>
          <w:p w14:paraId="4234D7B2" w14:textId="77777777" w:rsidR="00EE5860" w:rsidRPr="00441CD0" w:rsidRDefault="00EE5860" w:rsidP="00BB0E1F">
            <w:pPr>
              <w:pStyle w:val="TAC"/>
              <w:rPr>
                <w:color w:val="FFFFFF"/>
              </w:rPr>
            </w:pPr>
          </w:p>
        </w:tc>
        <w:tc>
          <w:tcPr>
            <w:tcW w:w="1104" w:type="dxa"/>
            <w:tcBorders>
              <w:top w:val="single" w:sz="6" w:space="0" w:color="auto"/>
              <w:left w:val="nil"/>
              <w:bottom w:val="nil"/>
              <w:right w:val="nil"/>
            </w:tcBorders>
          </w:tcPr>
          <w:p w14:paraId="0043ADD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71EE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CBD820" w14:textId="77777777" w:rsidR="00EE5860" w:rsidRPr="00441CD0" w:rsidRDefault="00EE5860" w:rsidP="00BB0E1F">
            <w:pPr>
              <w:pStyle w:val="TAC"/>
            </w:pPr>
          </w:p>
        </w:tc>
      </w:tr>
      <w:tr w:rsidR="00EE5860" w:rsidRPr="00441CD0" w14:paraId="557BBD34" w14:textId="77777777" w:rsidTr="00BB0E1F">
        <w:trPr>
          <w:jc w:val="center"/>
        </w:trPr>
        <w:tc>
          <w:tcPr>
            <w:tcW w:w="151" w:type="dxa"/>
            <w:tcBorders>
              <w:top w:val="nil"/>
              <w:left w:val="single" w:sz="6" w:space="0" w:color="auto"/>
              <w:bottom w:val="nil"/>
              <w:right w:val="nil"/>
            </w:tcBorders>
          </w:tcPr>
          <w:p w14:paraId="5DF8C711" w14:textId="77777777" w:rsidR="00EE5860" w:rsidRPr="00441CD0" w:rsidRDefault="00EE5860" w:rsidP="00BB0E1F">
            <w:pPr>
              <w:pStyle w:val="TAC"/>
            </w:pPr>
          </w:p>
        </w:tc>
        <w:tc>
          <w:tcPr>
            <w:tcW w:w="1104" w:type="dxa"/>
            <w:tcBorders>
              <w:top w:val="nil"/>
              <w:left w:val="nil"/>
              <w:bottom w:val="nil"/>
              <w:right w:val="nil"/>
            </w:tcBorders>
            <w:hideMark/>
          </w:tcPr>
          <w:p w14:paraId="2BF9C0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7479E4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18F372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43793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D8EB0C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20169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8103C7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ED246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9A8EE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16A48E8" w14:textId="77777777" w:rsidR="00EE5860" w:rsidRPr="00441CD0" w:rsidRDefault="00EE5860" w:rsidP="00BB0E1F">
            <w:pPr>
              <w:pStyle w:val="TAC"/>
            </w:pPr>
          </w:p>
        </w:tc>
      </w:tr>
      <w:tr w:rsidR="00EE5860" w:rsidRPr="00441CD0" w14:paraId="46FCE9C8" w14:textId="77777777" w:rsidTr="00BB0E1F">
        <w:trPr>
          <w:jc w:val="center"/>
        </w:trPr>
        <w:tc>
          <w:tcPr>
            <w:tcW w:w="151" w:type="dxa"/>
            <w:tcBorders>
              <w:top w:val="nil"/>
              <w:left w:val="single" w:sz="6" w:space="0" w:color="auto"/>
              <w:bottom w:val="nil"/>
              <w:right w:val="nil"/>
            </w:tcBorders>
          </w:tcPr>
          <w:p w14:paraId="071654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ADC53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740A13" w14:textId="77777777" w:rsidR="00EE5860" w:rsidRPr="00441CD0" w:rsidRDefault="00EE5860" w:rsidP="00BB0E1F">
            <w:pPr>
              <w:pStyle w:val="TAC"/>
            </w:pPr>
            <w:r w:rsidRPr="00441CD0">
              <w:t xml:space="preserve">Type = </w:t>
            </w:r>
            <w:r w:rsidRPr="00441CD0">
              <w:rPr>
                <w:lang w:val="sv-SE"/>
              </w:rPr>
              <w:t>66</w:t>
            </w:r>
            <w:r w:rsidRPr="00441CD0">
              <w:t xml:space="preserve"> (decimal)</w:t>
            </w:r>
          </w:p>
        </w:tc>
        <w:tc>
          <w:tcPr>
            <w:tcW w:w="588" w:type="dxa"/>
            <w:tcBorders>
              <w:top w:val="nil"/>
              <w:left w:val="single" w:sz="4" w:space="0" w:color="auto"/>
              <w:bottom w:val="nil"/>
              <w:right w:val="single" w:sz="6" w:space="0" w:color="auto"/>
            </w:tcBorders>
          </w:tcPr>
          <w:p w14:paraId="5DB36A2B" w14:textId="77777777" w:rsidR="00EE5860" w:rsidRPr="00441CD0" w:rsidRDefault="00EE5860" w:rsidP="00BB0E1F">
            <w:pPr>
              <w:pStyle w:val="TAC"/>
            </w:pPr>
          </w:p>
        </w:tc>
      </w:tr>
      <w:tr w:rsidR="00EE5860" w:rsidRPr="00441CD0" w14:paraId="2DC207EC" w14:textId="77777777" w:rsidTr="00BB0E1F">
        <w:trPr>
          <w:jc w:val="center"/>
        </w:trPr>
        <w:tc>
          <w:tcPr>
            <w:tcW w:w="151" w:type="dxa"/>
            <w:tcBorders>
              <w:top w:val="nil"/>
              <w:left w:val="single" w:sz="6" w:space="0" w:color="auto"/>
              <w:bottom w:val="nil"/>
              <w:right w:val="nil"/>
            </w:tcBorders>
          </w:tcPr>
          <w:p w14:paraId="6FA188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04573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91DB9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EA36763" w14:textId="77777777" w:rsidR="00EE5860" w:rsidRPr="00441CD0" w:rsidRDefault="00EE5860" w:rsidP="00BB0E1F">
            <w:pPr>
              <w:pStyle w:val="TAC"/>
            </w:pPr>
          </w:p>
        </w:tc>
      </w:tr>
      <w:tr w:rsidR="00EE5860" w:rsidRPr="00441CD0" w14:paraId="336C8978" w14:textId="77777777" w:rsidTr="00BB0E1F">
        <w:trPr>
          <w:jc w:val="center"/>
        </w:trPr>
        <w:tc>
          <w:tcPr>
            <w:tcW w:w="151" w:type="dxa"/>
            <w:tcBorders>
              <w:top w:val="nil"/>
              <w:left w:val="single" w:sz="6" w:space="0" w:color="auto"/>
              <w:bottom w:val="nil"/>
              <w:right w:val="nil"/>
            </w:tcBorders>
          </w:tcPr>
          <w:p w14:paraId="07B6C3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67722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6093BE8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F0111E5" w14:textId="77777777" w:rsidR="00EE5860" w:rsidRPr="00441CD0" w:rsidRDefault="00EE5860" w:rsidP="00BB0E1F">
            <w:pPr>
              <w:pStyle w:val="TAC"/>
              <w:rPr>
                <w:lang w:eastAsia="zh-CN"/>
              </w:rPr>
            </w:pPr>
            <w:r w:rsidRPr="00441CD0">
              <w:rPr>
                <w:lang w:eastAsia="zh-CN"/>
              </w:rPr>
              <w:t>DLNOP</w:t>
            </w:r>
          </w:p>
        </w:tc>
        <w:tc>
          <w:tcPr>
            <w:tcW w:w="589" w:type="dxa"/>
            <w:tcBorders>
              <w:top w:val="single" w:sz="4" w:space="0" w:color="auto"/>
              <w:left w:val="single" w:sz="4" w:space="0" w:color="auto"/>
              <w:bottom w:val="single" w:sz="4" w:space="0" w:color="auto"/>
              <w:right w:val="single" w:sz="4" w:space="0" w:color="auto"/>
            </w:tcBorders>
            <w:hideMark/>
          </w:tcPr>
          <w:p w14:paraId="0718314C" w14:textId="77777777" w:rsidR="00EE5860" w:rsidRPr="00441CD0" w:rsidRDefault="00EE5860" w:rsidP="00BB0E1F">
            <w:pPr>
              <w:pStyle w:val="TAC"/>
              <w:rPr>
                <w:lang w:eastAsia="zh-CN"/>
              </w:rPr>
            </w:pPr>
            <w:r w:rsidRPr="00441CD0">
              <w:rPr>
                <w:lang w:eastAsia="zh-CN"/>
              </w:rPr>
              <w:t>ULNOP</w:t>
            </w:r>
          </w:p>
        </w:tc>
        <w:tc>
          <w:tcPr>
            <w:tcW w:w="589" w:type="dxa"/>
            <w:tcBorders>
              <w:top w:val="single" w:sz="4" w:space="0" w:color="auto"/>
              <w:left w:val="single" w:sz="4" w:space="0" w:color="auto"/>
              <w:bottom w:val="single" w:sz="4" w:space="0" w:color="auto"/>
              <w:right w:val="single" w:sz="4" w:space="0" w:color="auto"/>
            </w:tcBorders>
            <w:hideMark/>
          </w:tcPr>
          <w:p w14:paraId="4627DF71" w14:textId="77777777" w:rsidR="00EE5860" w:rsidRPr="00441CD0" w:rsidRDefault="00EE5860" w:rsidP="00BB0E1F">
            <w:pPr>
              <w:pStyle w:val="TAC"/>
              <w:rPr>
                <w:lang w:eastAsia="zh-CN"/>
              </w:rPr>
            </w:pPr>
            <w:r w:rsidRPr="00441CD0">
              <w:rPr>
                <w:lang w:eastAsia="zh-CN"/>
              </w:rPr>
              <w:t>TONOP</w:t>
            </w:r>
          </w:p>
        </w:tc>
        <w:tc>
          <w:tcPr>
            <w:tcW w:w="589" w:type="dxa"/>
            <w:tcBorders>
              <w:top w:val="single" w:sz="4" w:space="0" w:color="auto"/>
              <w:left w:val="single" w:sz="4" w:space="0" w:color="auto"/>
              <w:bottom w:val="single" w:sz="4" w:space="0" w:color="auto"/>
              <w:right w:val="single" w:sz="4" w:space="0" w:color="auto"/>
            </w:tcBorders>
            <w:hideMark/>
          </w:tcPr>
          <w:p w14:paraId="02B3B9B0"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43E73AED"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18CC7377"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76764CC8" w14:textId="77777777" w:rsidR="00EE5860" w:rsidRPr="00441CD0" w:rsidRDefault="00EE5860" w:rsidP="00BB0E1F">
            <w:pPr>
              <w:pStyle w:val="TAC"/>
            </w:pPr>
          </w:p>
        </w:tc>
      </w:tr>
      <w:tr w:rsidR="00EE5860" w:rsidRPr="00441CD0" w14:paraId="49A47244" w14:textId="77777777" w:rsidTr="00BB0E1F">
        <w:trPr>
          <w:jc w:val="center"/>
        </w:trPr>
        <w:tc>
          <w:tcPr>
            <w:tcW w:w="151" w:type="dxa"/>
            <w:tcBorders>
              <w:top w:val="nil"/>
              <w:left w:val="single" w:sz="6" w:space="0" w:color="auto"/>
              <w:bottom w:val="nil"/>
              <w:right w:val="nil"/>
            </w:tcBorders>
          </w:tcPr>
          <w:p w14:paraId="65E2A1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53DA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25E2CEF8"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092ACA6D" w14:textId="77777777" w:rsidR="00EE5860" w:rsidRPr="00441CD0" w:rsidRDefault="00EE5860" w:rsidP="00BB0E1F">
            <w:pPr>
              <w:pStyle w:val="TAC"/>
            </w:pPr>
          </w:p>
        </w:tc>
      </w:tr>
      <w:tr w:rsidR="00EE5860" w:rsidRPr="00441CD0" w14:paraId="0978209E" w14:textId="77777777" w:rsidTr="00BB0E1F">
        <w:trPr>
          <w:jc w:val="center"/>
        </w:trPr>
        <w:tc>
          <w:tcPr>
            <w:tcW w:w="151" w:type="dxa"/>
            <w:tcBorders>
              <w:top w:val="nil"/>
              <w:left w:val="single" w:sz="6" w:space="0" w:color="auto"/>
              <w:bottom w:val="nil"/>
              <w:right w:val="nil"/>
            </w:tcBorders>
          </w:tcPr>
          <w:p w14:paraId="44C07D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78E5B4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1B513E70"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16D521A3" w14:textId="77777777" w:rsidR="00EE5860" w:rsidRPr="00441CD0" w:rsidRDefault="00EE5860" w:rsidP="00BB0E1F">
            <w:pPr>
              <w:pStyle w:val="TAC"/>
            </w:pPr>
          </w:p>
        </w:tc>
      </w:tr>
      <w:tr w:rsidR="00EE5860" w:rsidRPr="00441CD0" w14:paraId="7E3F9F37" w14:textId="77777777" w:rsidTr="00BB0E1F">
        <w:trPr>
          <w:jc w:val="center"/>
        </w:trPr>
        <w:tc>
          <w:tcPr>
            <w:tcW w:w="151" w:type="dxa"/>
            <w:tcBorders>
              <w:top w:val="nil"/>
              <w:left w:val="single" w:sz="6" w:space="0" w:color="auto"/>
              <w:bottom w:val="nil"/>
              <w:right w:val="nil"/>
            </w:tcBorders>
          </w:tcPr>
          <w:p w14:paraId="6087FB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8AB9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23B4FF8"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8779297" w14:textId="77777777" w:rsidR="00EE5860" w:rsidRPr="00441CD0" w:rsidRDefault="00EE5860" w:rsidP="00BB0E1F">
            <w:pPr>
              <w:pStyle w:val="TAC"/>
            </w:pPr>
          </w:p>
        </w:tc>
      </w:tr>
      <w:tr w:rsidR="00EE5860" w:rsidRPr="00441CD0" w14:paraId="64010AAC" w14:textId="77777777" w:rsidTr="00BB0E1F">
        <w:trPr>
          <w:jc w:val="center"/>
        </w:trPr>
        <w:tc>
          <w:tcPr>
            <w:tcW w:w="151" w:type="dxa"/>
            <w:tcBorders>
              <w:top w:val="nil"/>
              <w:left w:val="single" w:sz="6" w:space="0" w:color="auto"/>
              <w:bottom w:val="nil"/>
              <w:right w:val="nil"/>
            </w:tcBorders>
          </w:tcPr>
          <w:p w14:paraId="69CC04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793ED"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r to (r+7)</w:t>
            </w:r>
          </w:p>
        </w:tc>
        <w:tc>
          <w:tcPr>
            <w:tcW w:w="4710" w:type="dxa"/>
            <w:gridSpan w:val="8"/>
            <w:tcBorders>
              <w:top w:val="single" w:sz="4" w:space="0" w:color="auto"/>
              <w:left w:val="single" w:sz="4" w:space="0" w:color="auto"/>
              <w:bottom w:val="single" w:sz="4" w:space="0" w:color="auto"/>
              <w:right w:val="single" w:sz="4" w:space="0" w:color="auto"/>
            </w:tcBorders>
            <w:hideMark/>
          </w:tcPr>
          <w:p w14:paraId="3352CADB" w14:textId="77777777" w:rsidR="00EE5860" w:rsidRPr="00441CD0" w:rsidRDefault="00EE5860" w:rsidP="00BB0E1F">
            <w:pPr>
              <w:pStyle w:val="TAC"/>
              <w:rPr>
                <w:lang w:eastAsia="zh-CN"/>
              </w:rPr>
            </w:pPr>
            <w:r w:rsidRPr="00441CD0">
              <w:rPr>
                <w:lang w:eastAsia="zh-CN"/>
              </w:rPr>
              <w:t>Total Number of Packets</w:t>
            </w:r>
          </w:p>
        </w:tc>
        <w:tc>
          <w:tcPr>
            <w:tcW w:w="588" w:type="dxa"/>
            <w:tcBorders>
              <w:top w:val="nil"/>
              <w:left w:val="single" w:sz="4" w:space="0" w:color="auto"/>
              <w:bottom w:val="nil"/>
              <w:right w:val="single" w:sz="6" w:space="0" w:color="auto"/>
            </w:tcBorders>
          </w:tcPr>
          <w:p w14:paraId="0A3D12A5" w14:textId="77777777" w:rsidR="00EE5860" w:rsidRPr="00441CD0" w:rsidRDefault="00EE5860" w:rsidP="00BB0E1F">
            <w:pPr>
              <w:pStyle w:val="TAC"/>
            </w:pPr>
          </w:p>
        </w:tc>
      </w:tr>
      <w:tr w:rsidR="00EE5860" w:rsidRPr="00441CD0" w14:paraId="2C59A1E4" w14:textId="77777777" w:rsidTr="00BB0E1F">
        <w:trPr>
          <w:jc w:val="center"/>
        </w:trPr>
        <w:tc>
          <w:tcPr>
            <w:tcW w:w="151" w:type="dxa"/>
            <w:tcBorders>
              <w:top w:val="nil"/>
              <w:left w:val="single" w:sz="6" w:space="0" w:color="auto"/>
              <w:bottom w:val="nil"/>
              <w:right w:val="nil"/>
            </w:tcBorders>
          </w:tcPr>
          <w:p w14:paraId="170354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C61CC8"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s to (s+7)</w:t>
            </w:r>
          </w:p>
        </w:tc>
        <w:tc>
          <w:tcPr>
            <w:tcW w:w="4710" w:type="dxa"/>
            <w:gridSpan w:val="8"/>
            <w:tcBorders>
              <w:top w:val="single" w:sz="4" w:space="0" w:color="auto"/>
              <w:left w:val="single" w:sz="4" w:space="0" w:color="auto"/>
              <w:bottom w:val="single" w:sz="4" w:space="0" w:color="auto"/>
              <w:right w:val="single" w:sz="4" w:space="0" w:color="auto"/>
            </w:tcBorders>
            <w:hideMark/>
          </w:tcPr>
          <w:p w14:paraId="4C4B2CCD" w14:textId="77777777" w:rsidR="00EE5860" w:rsidRPr="00441CD0" w:rsidRDefault="00EE5860" w:rsidP="00BB0E1F">
            <w:pPr>
              <w:pStyle w:val="TAC"/>
              <w:rPr>
                <w:lang w:eastAsia="zh-CN"/>
              </w:rPr>
            </w:pPr>
            <w:r w:rsidRPr="00441CD0">
              <w:rPr>
                <w:lang w:eastAsia="zh-CN"/>
              </w:rPr>
              <w:t>Uplink Number of Packets</w:t>
            </w:r>
          </w:p>
        </w:tc>
        <w:tc>
          <w:tcPr>
            <w:tcW w:w="588" w:type="dxa"/>
            <w:tcBorders>
              <w:top w:val="nil"/>
              <w:left w:val="single" w:sz="4" w:space="0" w:color="auto"/>
              <w:bottom w:val="nil"/>
              <w:right w:val="single" w:sz="6" w:space="0" w:color="auto"/>
            </w:tcBorders>
          </w:tcPr>
          <w:p w14:paraId="7B028FF5" w14:textId="77777777" w:rsidR="00EE5860" w:rsidRPr="00441CD0" w:rsidRDefault="00EE5860" w:rsidP="00BB0E1F">
            <w:pPr>
              <w:pStyle w:val="TAC"/>
            </w:pPr>
          </w:p>
        </w:tc>
      </w:tr>
      <w:tr w:rsidR="00EE5860" w:rsidRPr="00441CD0" w14:paraId="060C7176" w14:textId="77777777" w:rsidTr="00BB0E1F">
        <w:trPr>
          <w:jc w:val="center"/>
        </w:trPr>
        <w:tc>
          <w:tcPr>
            <w:tcW w:w="151" w:type="dxa"/>
            <w:tcBorders>
              <w:top w:val="nil"/>
              <w:left w:val="single" w:sz="6" w:space="0" w:color="auto"/>
              <w:bottom w:val="nil"/>
              <w:right w:val="nil"/>
            </w:tcBorders>
          </w:tcPr>
          <w:p w14:paraId="05A473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E767A0"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t to (t+7)</w:t>
            </w:r>
          </w:p>
        </w:tc>
        <w:tc>
          <w:tcPr>
            <w:tcW w:w="4710" w:type="dxa"/>
            <w:gridSpan w:val="8"/>
            <w:tcBorders>
              <w:top w:val="single" w:sz="4" w:space="0" w:color="auto"/>
              <w:left w:val="single" w:sz="4" w:space="0" w:color="auto"/>
              <w:bottom w:val="single" w:sz="4" w:space="0" w:color="auto"/>
              <w:right w:val="single" w:sz="4" w:space="0" w:color="auto"/>
            </w:tcBorders>
            <w:hideMark/>
          </w:tcPr>
          <w:p w14:paraId="187F3022" w14:textId="77777777" w:rsidR="00EE5860" w:rsidRPr="00441CD0" w:rsidRDefault="00EE5860" w:rsidP="00BB0E1F">
            <w:pPr>
              <w:pStyle w:val="TAC"/>
              <w:rPr>
                <w:lang w:eastAsia="zh-CN"/>
              </w:rPr>
            </w:pPr>
            <w:r w:rsidRPr="00441CD0">
              <w:rPr>
                <w:lang w:eastAsia="zh-CN"/>
              </w:rPr>
              <w:t>Downlink Number of Packets</w:t>
            </w:r>
          </w:p>
        </w:tc>
        <w:tc>
          <w:tcPr>
            <w:tcW w:w="588" w:type="dxa"/>
            <w:tcBorders>
              <w:top w:val="nil"/>
              <w:left w:val="single" w:sz="4" w:space="0" w:color="auto"/>
              <w:bottom w:val="nil"/>
              <w:right w:val="single" w:sz="6" w:space="0" w:color="auto"/>
            </w:tcBorders>
          </w:tcPr>
          <w:p w14:paraId="62663502" w14:textId="77777777" w:rsidR="00EE5860" w:rsidRPr="00441CD0" w:rsidRDefault="00EE5860" w:rsidP="00BB0E1F">
            <w:pPr>
              <w:pStyle w:val="TAC"/>
            </w:pPr>
          </w:p>
        </w:tc>
      </w:tr>
      <w:tr w:rsidR="00EE5860" w:rsidRPr="00441CD0" w14:paraId="1D2ED1E6" w14:textId="77777777" w:rsidTr="00BB0E1F">
        <w:trPr>
          <w:jc w:val="center"/>
        </w:trPr>
        <w:tc>
          <w:tcPr>
            <w:tcW w:w="151" w:type="dxa"/>
            <w:tcBorders>
              <w:top w:val="nil"/>
              <w:left w:val="single" w:sz="6" w:space="0" w:color="auto"/>
              <w:bottom w:val="single" w:sz="4" w:space="0" w:color="auto"/>
              <w:right w:val="nil"/>
            </w:tcBorders>
          </w:tcPr>
          <w:p w14:paraId="2669664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485844A" w14:textId="77777777" w:rsidR="00EE5860" w:rsidRPr="00441CD0" w:rsidRDefault="00EE5860" w:rsidP="00BB0E1F">
            <w:pPr>
              <w:pStyle w:val="TAC"/>
            </w:pPr>
            <w:r w:rsidRPr="00441CD0">
              <w:rPr>
                <w:lang w:eastAsia="zh-CN"/>
              </w:rPr>
              <w:t>z</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30E43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BAF3FC9" w14:textId="77777777" w:rsidR="00EE5860" w:rsidRPr="00441CD0" w:rsidRDefault="00EE5860" w:rsidP="00BB0E1F">
            <w:pPr>
              <w:pStyle w:val="TAC"/>
              <w:rPr>
                <w:lang w:val="x-none"/>
              </w:rPr>
            </w:pPr>
          </w:p>
        </w:tc>
      </w:tr>
    </w:tbl>
    <w:p w14:paraId="2837154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44</w:t>
      </w:r>
      <w:r w:rsidRPr="00441CD0">
        <w:rPr>
          <w:lang w:eastAsia="zh-CN"/>
        </w:rPr>
        <w:t>-</w:t>
      </w:r>
      <w:r w:rsidRPr="00441CD0">
        <w:rPr>
          <w:lang w:eastAsia="ja-JP"/>
        </w:rPr>
        <w:t>1</w:t>
      </w:r>
      <w:r w:rsidRPr="00441CD0">
        <w:t xml:space="preserve">: </w:t>
      </w:r>
      <w:r w:rsidRPr="00441CD0">
        <w:rPr>
          <w:lang w:eastAsia="ja-JP"/>
        </w:rPr>
        <w:t>Volume Measurement</w:t>
      </w:r>
    </w:p>
    <w:p w14:paraId="6437615C" w14:textId="77777777" w:rsidR="00EE5860" w:rsidRPr="00441CD0" w:rsidRDefault="00EE5860" w:rsidP="00EE5860">
      <w:r w:rsidRPr="00441CD0">
        <w:t>The following flags are coded within Octet 5:</w:t>
      </w:r>
    </w:p>
    <w:p w14:paraId="3B9F0533"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E975C41"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FBB0493"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74AB68DF" w14:textId="77777777" w:rsidR="00EE5860" w:rsidRPr="00441CD0" w:rsidRDefault="00EE5860" w:rsidP="00EE5860">
      <w:pPr>
        <w:pStyle w:val="B1"/>
      </w:pPr>
      <w:r w:rsidRPr="00441CD0">
        <w:t>-</w:t>
      </w:r>
      <w:r w:rsidRPr="00441CD0">
        <w:tab/>
        <w:t>Bit 4 – TONOP: If this bit is set to "1", then the Total Number of Packets field shall be present, otherwise the Total Number of Packets field shall not be present.</w:t>
      </w:r>
    </w:p>
    <w:p w14:paraId="6EE31B62" w14:textId="77777777" w:rsidR="00EE5860" w:rsidRPr="00441CD0" w:rsidRDefault="00EE5860" w:rsidP="00EE5860">
      <w:pPr>
        <w:pStyle w:val="B1"/>
      </w:pPr>
      <w:r w:rsidRPr="00441CD0">
        <w:t>-</w:t>
      </w:r>
      <w:r w:rsidRPr="00441CD0">
        <w:tab/>
        <w:t>Bit 5 – ULNOP: If this bit is set to "1", then the Uplink Number of Packets field shall be present, otherwise the Uplink Number of Packets field shall not be present.</w:t>
      </w:r>
    </w:p>
    <w:p w14:paraId="199E7FDB" w14:textId="77777777" w:rsidR="00EE5860" w:rsidRPr="00441CD0" w:rsidRDefault="00EE5860" w:rsidP="00EE5860">
      <w:pPr>
        <w:pStyle w:val="B1"/>
      </w:pPr>
      <w:r w:rsidRPr="00441CD0">
        <w:t>-</w:t>
      </w:r>
      <w:r w:rsidRPr="00441CD0">
        <w:tab/>
        <w:t>Bit 6 – DLNOP: If this bit is set to "1", then the Downlink Number of Packets field shall be present, otherwise the Downlink Number of Packets field shall not be present.</w:t>
      </w:r>
    </w:p>
    <w:p w14:paraId="709BB4C5" w14:textId="77777777" w:rsidR="00EE5860" w:rsidRPr="00441CD0" w:rsidRDefault="00EE5860" w:rsidP="00EE5860">
      <w:pPr>
        <w:pStyle w:val="B1"/>
        <w:rPr>
          <w:noProof/>
        </w:rPr>
      </w:pPr>
      <w:r w:rsidRPr="00441CD0">
        <w:rPr>
          <w:noProof/>
        </w:rPr>
        <w:t>-</w:t>
      </w:r>
      <w:r w:rsidRPr="00441CD0">
        <w:rPr>
          <w:noProof/>
        </w:rPr>
        <w:tab/>
        <w:t>Bit 7 to bit 8: Spare, for future use and set to "0".</w:t>
      </w:r>
    </w:p>
    <w:p w14:paraId="2072DCF5" w14:textId="77777777" w:rsidR="00EE5860" w:rsidRPr="00441CD0" w:rsidRDefault="00EE5860" w:rsidP="00EE5860">
      <w:pPr>
        <w:rPr>
          <w:noProof/>
        </w:rPr>
      </w:pPr>
      <w:r w:rsidRPr="00441CD0">
        <w:rPr>
          <w:noProof/>
        </w:rPr>
        <w:t>At least one bit shall be set to "1". Several bits may be set to "1".</w:t>
      </w:r>
    </w:p>
    <w:p w14:paraId="7193725A"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096CE3F" w14:textId="77777777" w:rsidR="00EE5860" w:rsidRPr="00441CD0" w:rsidRDefault="00EE5860" w:rsidP="00EE5860">
      <w:pPr>
        <w:pStyle w:val="Heading3"/>
      </w:pPr>
      <w:bookmarkStart w:id="5546" w:name="_Toc19717390"/>
      <w:bookmarkStart w:id="5547" w:name="_Toc27490891"/>
      <w:bookmarkStart w:id="5548" w:name="_Toc27557184"/>
      <w:bookmarkStart w:id="5549" w:name="_Toc27724101"/>
      <w:bookmarkStart w:id="5550" w:name="_Toc36031175"/>
      <w:bookmarkStart w:id="5551" w:name="_Toc36043095"/>
      <w:bookmarkStart w:id="5552" w:name="_Toc36814420"/>
      <w:bookmarkStart w:id="5553" w:name="_Toc44689278"/>
      <w:bookmarkStart w:id="5554" w:name="_Toc44924032"/>
      <w:bookmarkStart w:id="5555" w:name="_Toc51861002"/>
      <w:bookmarkStart w:id="5556" w:name="_Toc57930773"/>
      <w:bookmarkStart w:id="5557" w:name="_Toc57931403"/>
      <w:bookmarkStart w:id="5558" w:name="_Toc67499795"/>
      <w:r w:rsidRPr="00441CD0">
        <w:t>8.</w:t>
      </w:r>
      <w:r w:rsidRPr="00441CD0">
        <w:rPr>
          <w:lang w:val="en-US"/>
        </w:rPr>
        <w:t>2.45</w:t>
      </w:r>
      <w:r w:rsidRPr="00441CD0">
        <w:tab/>
        <w:t>Duration Measurement</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747321EC" w14:textId="77777777" w:rsidR="00EE5860" w:rsidRPr="00441CD0" w:rsidRDefault="00EE5860" w:rsidP="00EE5860">
      <w:pPr>
        <w:rPr>
          <w:lang w:eastAsia="ja-JP"/>
        </w:rPr>
      </w:pPr>
      <w:r w:rsidRPr="00441CD0">
        <w:t xml:space="preserve">The </w:t>
      </w:r>
      <w:r w:rsidRPr="00441CD0">
        <w:rPr>
          <w:lang w:val="en-US" w:eastAsia="zh-CN"/>
        </w:rPr>
        <w:t xml:space="preserve">Duration Measurement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8.2.45-1</w:t>
      </w:r>
      <w:r w:rsidRPr="00441CD0">
        <w:rPr>
          <w:lang w:eastAsia="ja-JP"/>
        </w:rPr>
        <w:t>. It contains the used time in seconds.</w:t>
      </w:r>
    </w:p>
    <w:p w14:paraId="7FE94F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02A1B91" w14:textId="77777777" w:rsidTr="00BB0E1F">
        <w:trPr>
          <w:jc w:val="center"/>
        </w:trPr>
        <w:tc>
          <w:tcPr>
            <w:tcW w:w="151" w:type="dxa"/>
            <w:tcBorders>
              <w:top w:val="single" w:sz="6" w:space="0" w:color="auto"/>
              <w:left w:val="single" w:sz="6" w:space="0" w:color="auto"/>
              <w:bottom w:val="nil"/>
              <w:right w:val="nil"/>
            </w:tcBorders>
          </w:tcPr>
          <w:p w14:paraId="348F2F50" w14:textId="77777777" w:rsidR="00EE5860" w:rsidRPr="00441CD0" w:rsidRDefault="00EE5860" w:rsidP="00BB0E1F">
            <w:pPr>
              <w:pStyle w:val="TAC"/>
            </w:pPr>
          </w:p>
        </w:tc>
        <w:tc>
          <w:tcPr>
            <w:tcW w:w="1104" w:type="dxa"/>
            <w:tcBorders>
              <w:top w:val="single" w:sz="6" w:space="0" w:color="auto"/>
              <w:left w:val="nil"/>
              <w:bottom w:val="nil"/>
              <w:right w:val="nil"/>
            </w:tcBorders>
          </w:tcPr>
          <w:p w14:paraId="7416F24A"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F5A061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A91227" w14:textId="77777777" w:rsidR="00EE5860" w:rsidRPr="00441CD0" w:rsidRDefault="00EE5860" w:rsidP="00BB0E1F">
            <w:pPr>
              <w:pStyle w:val="TAC"/>
            </w:pPr>
          </w:p>
        </w:tc>
      </w:tr>
      <w:tr w:rsidR="00EE5860" w:rsidRPr="00441CD0" w14:paraId="4E7BC0FE" w14:textId="77777777" w:rsidTr="00BB0E1F">
        <w:trPr>
          <w:jc w:val="center"/>
        </w:trPr>
        <w:tc>
          <w:tcPr>
            <w:tcW w:w="151" w:type="dxa"/>
            <w:tcBorders>
              <w:top w:val="nil"/>
              <w:left w:val="single" w:sz="6" w:space="0" w:color="auto"/>
              <w:bottom w:val="nil"/>
              <w:right w:val="nil"/>
            </w:tcBorders>
          </w:tcPr>
          <w:p w14:paraId="3A704266" w14:textId="77777777" w:rsidR="00EE5860" w:rsidRPr="00441CD0" w:rsidRDefault="00EE5860" w:rsidP="00BB0E1F">
            <w:pPr>
              <w:pStyle w:val="TAC"/>
            </w:pPr>
          </w:p>
        </w:tc>
        <w:tc>
          <w:tcPr>
            <w:tcW w:w="1104" w:type="dxa"/>
            <w:tcBorders>
              <w:top w:val="nil"/>
              <w:left w:val="nil"/>
              <w:bottom w:val="nil"/>
              <w:right w:val="nil"/>
            </w:tcBorders>
            <w:hideMark/>
          </w:tcPr>
          <w:p w14:paraId="7FB009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744FD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27D3A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EEB0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5EBEB7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6B48C1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76E5A9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963A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5702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FA6830" w14:textId="77777777" w:rsidR="00EE5860" w:rsidRPr="00441CD0" w:rsidRDefault="00EE5860" w:rsidP="00BB0E1F">
            <w:pPr>
              <w:pStyle w:val="TAC"/>
            </w:pPr>
          </w:p>
        </w:tc>
      </w:tr>
      <w:tr w:rsidR="00EE5860" w:rsidRPr="00441CD0" w14:paraId="03375675" w14:textId="77777777" w:rsidTr="00BB0E1F">
        <w:trPr>
          <w:jc w:val="center"/>
        </w:trPr>
        <w:tc>
          <w:tcPr>
            <w:tcW w:w="151" w:type="dxa"/>
            <w:tcBorders>
              <w:top w:val="nil"/>
              <w:left w:val="single" w:sz="6" w:space="0" w:color="auto"/>
              <w:bottom w:val="nil"/>
              <w:right w:val="nil"/>
            </w:tcBorders>
          </w:tcPr>
          <w:p w14:paraId="7CA7BC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4ED4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706296" w14:textId="77777777" w:rsidR="00EE5860" w:rsidRPr="00441CD0" w:rsidRDefault="00EE5860" w:rsidP="00BB0E1F">
            <w:pPr>
              <w:pStyle w:val="TAC"/>
            </w:pPr>
            <w:r w:rsidRPr="00441CD0">
              <w:t xml:space="preserve">Type = </w:t>
            </w:r>
            <w:r w:rsidRPr="00441CD0">
              <w:rPr>
                <w:lang w:val="sv-SE"/>
              </w:rPr>
              <w:t>67</w:t>
            </w:r>
            <w:r w:rsidRPr="00441CD0">
              <w:t xml:space="preserve"> (decimal)</w:t>
            </w:r>
          </w:p>
        </w:tc>
        <w:tc>
          <w:tcPr>
            <w:tcW w:w="588" w:type="dxa"/>
            <w:tcBorders>
              <w:top w:val="nil"/>
              <w:left w:val="single" w:sz="4" w:space="0" w:color="auto"/>
              <w:bottom w:val="nil"/>
              <w:right w:val="single" w:sz="6" w:space="0" w:color="auto"/>
            </w:tcBorders>
          </w:tcPr>
          <w:p w14:paraId="6882F67F" w14:textId="77777777" w:rsidR="00EE5860" w:rsidRPr="00441CD0" w:rsidRDefault="00EE5860" w:rsidP="00BB0E1F">
            <w:pPr>
              <w:pStyle w:val="TAC"/>
            </w:pPr>
          </w:p>
        </w:tc>
      </w:tr>
      <w:tr w:rsidR="00EE5860" w:rsidRPr="00441CD0" w14:paraId="76B40BAF" w14:textId="77777777" w:rsidTr="00BB0E1F">
        <w:trPr>
          <w:jc w:val="center"/>
        </w:trPr>
        <w:tc>
          <w:tcPr>
            <w:tcW w:w="151" w:type="dxa"/>
            <w:tcBorders>
              <w:top w:val="nil"/>
              <w:left w:val="single" w:sz="6" w:space="0" w:color="auto"/>
              <w:bottom w:val="nil"/>
              <w:right w:val="nil"/>
            </w:tcBorders>
          </w:tcPr>
          <w:p w14:paraId="7CFC84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7B715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0B8DF5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BFADF" w14:textId="77777777" w:rsidR="00EE5860" w:rsidRPr="00441CD0" w:rsidRDefault="00EE5860" w:rsidP="00BB0E1F">
            <w:pPr>
              <w:pStyle w:val="TAC"/>
            </w:pPr>
          </w:p>
        </w:tc>
      </w:tr>
      <w:tr w:rsidR="00EE5860" w:rsidRPr="00441CD0" w14:paraId="3316FDDC" w14:textId="77777777" w:rsidTr="00BB0E1F">
        <w:trPr>
          <w:jc w:val="center"/>
        </w:trPr>
        <w:tc>
          <w:tcPr>
            <w:tcW w:w="151" w:type="dxa"/>
            <w:tcBorders>
              <w:top w:val="nil"/>
              <w:left w:val="single" w:sz="6" w:space="0" w:color="auto"/>
              <w:bottom w:val="nil"/>
              <w:right w:val="nil"/>
            </w:tcBorders>
          </w:tcPr>
          <w:p w14:paraId="74312E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3CE6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D22F97" w14:textId="77777777" w:rsidR="00EE5860" w:rsidRPr="00441CD0" w:rsidRDefault="00EE5860" w:rsidP="00BB0E1F">
            <w:pPr>
              <w:pStyle w:val="TAC"/>
              <w:rPr>
                <w:lang w:eastAsia="zh-CN"/>
              </w:rPr>
            </w:pPr>
            <w:r w:rsidRPr="00441CD0">
              <w:rPr>
                <w:lang w:eastAsia="zh-CN"/>
              </w:rPr>
              <w:t>Duration value</w:t>
            </w:r>
          </w:p>
        </w:tc>
        <w:tc>
          <w:tcPr>
            <w:tcW w:w="588" w:type="dxa"/>
            <w:tcBorders>
              <w:top w:val="nil"/>
              <w:left w:val="single" w:sz="4" w:space="0" w:color="auto"/>
              <w:bottom w:val="nil"/>
              <w:right w:val="single" w:sz="6" w:space="0" w:color="auto"/>
            </w:tcBorders>
          </w:tcPr>
          <w:p w14:paraId="49789C75" w14:textId="77777777" w:rsidR="00EE5860" w:rsidRPr="00441CD0" w:rsidRDefault="00EE5860" w:rsidP="00BB0E1F">
            <w:pPr>
              <w:pStyle w:val="TAC"/>
            </w:pPr>
          </w:p>
        </w:tc>
      </w:tr>
      <w:tr w:rsidR="00EE5860" w:rsidRPr="00441CD0" w14:paraId="782B5D21" w14:textId="77777777" w:rsidTr="00BB0E1F">
        <w:trPr>
          <w:jc w:val="center"/>
        </w:trPr>
        <w:tc>
          <w:tcPr>
            <w:tcW w:w="151" w:type="dxa"/>
            <w:tcBorders>
              <w:top w:val="nil"/>
              <w:left w:val="single" w:sz="6" w:space="0" w:color="auto"/>
              <w:bottom w:val="single" w:sz="4" w:space="0" w:color="auto"/>
              <w:right w:val="nil"/>
            </w:tcBorders>
          </w:tcPr>
          <w:p w14:paraId="1415B4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AAC806"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5C856B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B3575D" w14:textId="77777777" w:rsidR="00EE5860" w:rsidRPr="00441CD0" w:rsidRDefault="00EE5860" w:rsidP="00BB0E1F">
            <w:pPr>
              <w:pStyle w:val="TAC"/>
              <w:rPr>
                <w:lang w:val="x-none"/>
              </w:rPr>
            </w:pPr>
          </w:p>
        </w:tc>
      </w:tr>
    </w:tbl>
    <w:p w14:paraId="32A0AC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45</w:t>
      </w:r>
      <w:r w:rsidRPr="00441CD0">
        <w:rPr>
          <w:lang w:eastAsia="zh-CN"/>
        </w:rPr>
        <w:t>-</w:t>
      </w:r>
      <w:r w:rsidRPr="00441CD0">
        <w:rPr>
          <w:lang w:eastAsia="ja-JP"/>
        </w:rPr>
        <w:t>1</w:t>
      </w:r>
      <w:r w:rsidRPr="00441CD0">
        <w:t xml:space="preserve">: </w:t>
      </w:r>
      <w:r w:rsidRPr="00441CD0">
        <w:rPr>
          <w:lang w:eastAsia="ja-JP"/>
        </w:rPr>
        <w:t>Duration Measurement</w:t>
      </w:r>
    </w:p>
    <w:p w14:paraId="590F5195" w14:textId="77777777" w:rsidR="00EE5860" w:rsidRPr="00441CD0" w:rsidRDefault="00EE5860" w:rsidP="00EE5860">
      <w:r w:rsidRPr="00441CD0">
        <w:t>The Duration value shall be encoded as an Unsigned32 binary integer value.</w:t>
      </w:r>
    </w:p>
    <w:p w14:paraId="3BB99E31" w14:textId="77777777" w:rsidR="00EE5860" w:rsidRPr="00441CD0" w:rsidRDefault="00EE5860" w:rsidP="00EE5860">
      <w:pPr>
        <w:pStyle w:val="Heading3"/>
      </w:pPr>
      <w:bookmarkStart w:id="5559" w:name="_Toc19717391"/>
      <w:bookmarkStart w:id="5560" w:name="_Toc27490892"/>
      <w:bookmarkStart w:id="5561" w:name="_Toc27557185"/>
      <w:bookmarkStart w:id="5562" w:name="_Toc27724102"/>
      <w:bookmarkStart w:id="5563" w:name="_Toc36031176"/>
      <w:bookmarkStart w:id="5564" w:name="_Toc36043096"/>
      <w:bookmarkStart w:id="5565" w:name="_Toc36814421"/>
      <w:bookmarkStart w:id="5566" w:name="_Toc44689279"/>
      <w:bookmarkStart w:id="5567" w:name="_Toc44924033"/>
      <w:bookmarkStart w:id="5568" w:name="_Toc51861003"/>
      <w:bookmarkStart w:id="5569" w:name="_Toc57930774"/>
      <w:bookmarkStart w:id="5570" w:name="_Toc57931404"/>
      <w:bookmarkStart w:id="5571" w:name="_Toc67499796"/>
      <w:r w:rsidRPr="00441CD0">
        <w:t>8.</w:t>
      </w:r>
      <w:r w:rsidRPr="00441CD0">
        <w:rPr>
          <w:lang w:val="en-US"/>
        </w:rPr>
        <w:t>2.46</w:t>
      </w:r>
      <w:r w:rsidRPr="00441CD0">
        <w:tab/>
        <w:t>Time of First Packet</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5AF68834" w14:textId="77777777" w:rsidR="00EE5860" w:rsidRPr="00441CD0" w:rsidRDefault="00EE5860" w:rsidP="00EE5860">
      <w:pPr>
        <w:rPr>
          <w:lang w:eastAsia="ja-JP"/>
        </w:rPr>
      </w:pPr>
      <w:r w:rsidRPr="00441CD0">
        <w:t xml:space="preserve">The Time of First Packet IE indicates the time stamp for the first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8.2.46-1</w:t>
      </w:r>
      <w:r w:rsidRPr="00441CD0">
        <w:rPr>
          <w:lang w:eastAsia="ja-JP"/>
        </w:rPr>
        <w:t>.</w:t>
      </w:r>
    </w:p>
    <w:p w14:paraId="3ED41AE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69E7771" w14:textId="77777777" w:rsidTr="00BB0E1F">
        <w:trPr>
          <w:jc w:val="center"/>
        </w:trPr>
        <w:tc>
          <w:tcPr>
            <w:tcW w:w="151" w:type="dxa"/>
            <w:tcBorders>
              <w:top w:val="single" w:sz="6" w:space="0" w:color="auto"/>
              <w:left w:val="single" w:sz="6" w:space="0" w:color="auto"/>
              <w:bottom w:val="nil"/>
              <w:right w:val="nil"/>
            </w:tcBorders>
          </w:tcPr>
          <w:p w14:paraId="6A187B29" w14:textId="77777777" w:rsidR="00EE5860" w:rsidRPr="00441CD0" w:rsidRDefault="00EE5860" w:rsidP="00BB0E1F">
            <w:pPr>
              <w:pStyle w:val="TAC"/>
            </w:pPr>
          </w:p>
        </w:tc>
        <w:tc>
          <w:tcPr>
            <w:tcW w:w="1104" w:type="dxa"/>
            <w:tcBorders>
              <w:top w:val="single" w:sz="6" w:space="0" w:color="auto"/>
              <w:left w:val="nil"/>
              <w:bottom w:val="nil"/>
              <w:right w:val="nil"/>
            </w:tcBorders>
          </w:tcPr>
          <w:p w14:paraId="4839C80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BBBC99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30F11C" w14:textId="77777777" w:rsidR="00EE5860" w:rsidRPr="00441CD0" w:rsidRDefault="00EE5860" w:rsidP="00BB0E1F">
            <w:pPr>
              <w:pStyle w:val="TAC"/>
            </w:pPr>
          </w:p>
        </w:tc>
      </w:tr>
      <w:tr w:rsidR="00EE5860" w:rsidRPr="00441CD0" w14:paraId="2D687C98" w14:textId="77777777" w:rsidTr="00BB0E1F">
        <w:trPr>
          <w:jc w:val="center"/>
        </w:trPr>
        <w:tc>
          <w:tcPr>
            <w:tcW w:w="151" w:type="dxa"/>
            <w:tcBorders>
              <w:top w:val="nil"/>
              <w:left w:val="single" w:sz="6" w:space="0" w:color="auto"/>
              <w:bottom w:val="nil"/>
              <w:right w:val="nil"/>
            </w:tcBorders>
          </w:tcPr>
          <w:p w14:paraId="185913B4" w14:textId="77777777" w:rsidR="00EE5860" w:rsidRPr="00441CD0" w:rsidRDefault="00EE5860" w:rsidP="00BB0E1F">
            <w:pPr>
              <w:pStyle w:val="TAC"/>
            </w:pPr>
          </w:p>
        </w:tc>
        <w:tc>
          <w:tcPr>
            <w:tcW w:w="1104" w:type="dxa"/>
            <w:tcBorders>
              <w:top w:val="nil"/>
              <w:left w:val="nil"/>
              <w:bottom w:val="nil"/>
              <w:right w:val="nil"/>
            </w:tcBorders>
            <w:hideMark/>
          </w:tcPr>
          <w:p w14:paraId="2C5598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BD35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7C689D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6A2BA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BE1247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1C9D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1E935D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AC25E4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A8A5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EEE8E0" w14:textId="77777777" w:rsidR="00EE5860" w:rsidRPr="00441CD0" w:rsidRDefault="00EE5860" w:rsidP="00BB0E1F">
            <w:pPr>
              <w:pStyle w:val="TAC"/>
            </w:pPr>
          </w:p>
        </w:tc>
      </w:tr>
      <w:tr w:rsidR="00EE5860" w:rsidRPr="00441CD0" w14:paraId="6613BC46" w14:textId="77777777" w:rsidTr="00BB0E1F">
        <w:trPr>
          <w:jc w:val="center"/>
        </w:trPr>
        <w:tc>
          <w:tcPr>
            <w:tcW w:w="151" w:type="dxa"/>
            <w:tcBorders>
              <w:top w:val="nil"/>
              <w:left w:val="single" w:sz="6" w:space="0" w:color="auto"/>
              <w:bottom w:val="nil"/>
              <w:right w:val="nil"/>
            </w:tcBorders>
          </w:tcPr>
          <w:p w14:paraId="1C8094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DE53C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404FDB" w14:textId="77777777" w:rsidR="00EE5860" w:rsidRPr="00441CD0" w:rsidRDefault="00EE5860" w:rsidP="00BB0E1F">
            <w:pPr>
              <w:pStyle w:val="TAC"/>
            </w:pPr>
            <w:r w:rsidRPr="00441CD0">
              <w:t xml:space="preserve">Type = </w:t>
            </w:r>
            <w:r w:rsidRPr="00441CD0">
              <w:rPr>
                <w:lang w:val="sv-SE"/>
              </w:rPr>
              <w:t>69</w:t>
            </w:r>
            <w:r w:rsidRPr="00441CD0">
              <w:t xml:space="preserve"> (decimal)</w:t>
            </w:r>
          </w:p>
        </w:tc>
        <w:tc>
          <w:tcPr>
            <w:tcW w:w="588" w:type="dxa"/>
            <w:tcBorders>
              <w:top w:val="nil"/>
              <w:left w:val="single" w:sz="4" w:space="0" w:color="auto"/>
              <w:bottom w:val="nil"/>
              <w:right w:val="single" w:sz="6" w:space="0" w:color="auto"/>
            </w:tcBorders>
          </w:tcPr>
          <w:p w14:paraId="1D44739B" w14:textId="77777777" w:rsidR="00EE5860" w:rsidRPr="00441CD0" w:rsidRDefault="00EE5860" w:rsidP="00BB0E1F">
            <w:pPr>
              <w:pStyle w:val="TAC"/>
            </w:pPr>
          </w:p>
        </w:tc>
      </w:tr>
      <w:tr w:rsidR="00EE5860" w:rsidRPr="00441CD0" w14:paraId="07EE11CF" w14:textId="77777777" w:rsidTr="00BB0E1F">
        <w:trPr>
          <w:jc w:val="center"/>
        </w:trPr>
        <w:tc>
          <w:tcPr>
            <w:tcW w:w="151" w:type="dxa"/>
            <w:tcBorders>
              <w:top w:val="nil"/>
              <w:left w:val="single" w:sz="6" w:space="0" w:color="auto"/>
              <w:bottom w:val="nil"/>
              <w:right w:val="nil"/>
            </w:tcBorders>
          </w:tcPr>
          <w:p w14:paraId="1E2AC7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3E40C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471FC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9BE6B2" w14:textId="77777777" w:rsidR="00EE5860" w:rsidRPr="00441CD0" w:rsidRDefault="00EE5860" w:rsidP="00BB0E1F">
            <w:pPr>
              <w:pStyle w:val="TAC"/>
            </w:pPr>
          </w:p>
        </w:tc>
      </w:tr>
      <w:tr w:rsidR="00EE5860" w:rsidRPr="00441CD0" w14:paraId="0E2043E0" w14:textId="77777777" w:rsidTr="00BB0E1F">
        <w:trPr>
          <w:jc w:val="center"/>
        </w:trPr>
        <w:tc>
          <w:tcPr>
            <w:tcW w:w="151" w:type="dxa"/>
            <w:tcBorders>
              <w:top w:val="nil"/>
              <w:left w:val="single" w:sz="6" w:space="0" w:color="auto"/>
              <w:bottom w:val="nil"/>
              <w:right w:val="nil"/>
            </w:tcBorders>
          </w:tcPr>
          <w:p w14:paraId="532DE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DFF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97022D1" w14:textId="77777777" w:rsidR="00EE5860" w:rsidRPr="00441CD0" w:rsidRDefault="00EE5860" w:rsidP="00BB0E1F">
            <w:pPr>
              <w:pStyle w:val="TAC"/>
              <w:rPr>
                <w:lang w:eastAsia="zh-CN"/>
              </w:rPr>
            </w:pPr>
            <w:r w:rsidRPr="00441CD0">
              <w:rPr>
                <w:lang w:eastAsia="zh-CN"/>
              </w:rPr>
              <w:t>Time of First Packet</w:t>
            </w:r>
          </w:p>
        </w:tc>
        <w:tc>
          <w:tcPr>
            <w:tcW w:w="588" w:type="dxa"/>
            <w:tcBorders>
              <w:top w:val="nil"/>
              <w:left w:val="single" w:sz="4" w:space="0" w:color="auto"/>
              <w:bottom w:val="nil"/>
              <w:right w:val="single" w:sz="6" w:space="0" w:color="auto"/>
            </w:tcBorders>
          </w:tcPr>
          <w:p w14:paraId="5DF4A9BB" w14:textId="77777777" w:rsidR="00EE5860" w:rsidRPr="00441CD0" w:rsidRDefault="00EE5860" w:rsidP="00BB0E1F">
            <w:pPr>
              <w:pStyle w:val="TAC"/>
            </w:pPr>
          </w:p>
        </w:tc>
      </w:tr>
      <w:tr w:rsidR="00EE5860" w:rsidRPr="00441CD0" w14:paraId="4385E56F" w14:textId="77777777" w:rsidTr="00BB0E1F">
        <w:trPr>
          <w:jc w:val="center"/>
        </w:trPr>
        <w:tc>
          <w:tcPr>
            <w:tcW w:w="151" w:type="dxa"/>
            <w:tcBorders>
              <w:top w:val="nil"/>
              <w:left w:val="single" w:sz="6" w:space="0" w:color="auto"/>
              <w:bottom w:val="single" w:sz="4" w:space="0" w:color="auto"/>
              <w:right w:val="nil"/>
            </w:tcBorders>
          </w:tcPr>
          <w:p w14:paraId="06D8B3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5DC3A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227810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08E05EB" w14:textId="77777777" w:rsidR="00EE5860" w:rsidRPr="00441CD0" w:rsidRDefault="00EE5860" w:rsidP="00BB0E1F">
            <w:pPr>
              <w:pStyle w:val="TAC"/>
              <w:rPr>
                <w:lang w:val="x-none"/>
              </w:rPr>
            </w:pPr>
          </w:p>
        </w:tc>
      </w:tr>
    </w:tbl>
    <w:p w14:paraId="02BF9D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46</w:t>
      </w:r>
      <w:r w:rsidRPr="00441CD0">
        <w:rPr>
          <w:lang w:eastAsia="zh-CN"/>
        </w:rPr>
        <w:t>-</w:t>
      </w:r>
      <w:r w:rsidRPr="00441CD0">
        <w:rPr>
          <w:lang w:eastAsia="ja-JP"/>
        </w:rPr>
        <w:t>1</w:t>
      </w:r>
      <w:r w:rsidRPr="00441CD0">
        <w:t xml:space="preserve">: </w:t>
      </w:r>
      <w:r w:rsidRPr="00441CD0">
        <w:rPr>
          <w:lang w:eastAsia="ja-JP"/>
        </w:rPr>
        <w:t>Time of First Packet</w:t>
      </w:r>
    </w:p>
    <w:p w14:paraId="0C12D093" w14:textId="0EDA327D" w:rsidR="00EE5860" w:rsidRPr="00441CD0" w:rsidRDefault="00EE5860" w:rsidP="00EE5860">
      <w:r w:rsidRPr="00441CD0">
        <w:t xml:space="preserve">The Time of First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48D84F6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2D69FAA5" w14:textId="77777777" w:rsidR="00EE5860" w:rsidRPr="00441CD0" w:rsidRDefault="00EE5860" w:rsidP="00EE5860">
      <w:pPr>
        <w:pStyle w:val="Heading3"/>
      </w:pPr>
      <w:bookmarkStart w:id="5572" w:name="_Toc19717392"/>
      <w:bookmarkStart w:id="5573" w:name="_Toc27490893"/>
      <w:bookmarkStart w:id="5574" w:name="_Toc27557186"/>
      <w:bookmarkStart w:id="5575" w:name="_Toc27724103"/>
      <w:bookmarkStart w:id="5576" w:name="_Toc36031177"/>
      <w:bookmarkStart w:id="5577" w:name="_Toc36043097"/>
      <w:bookmarkStart w:id="5578" w:name="_Toc36814422"/>
      <w:bookmarkStart w:id="5579" w:name="_Toc44689280"/>
      <w:bookmarkStart w:id="5580" w:name="_Toc44924034"/>
      <w:bookmarkStart w:id="5581" w:name="_Toc51861004"/>
      <w:bookmarkStart w:id="5582" w:name="_Toc57930775"/>
      <w:bookmarkStart w:id="5583" w:name="_Toc57931405"/>
      <w:bookmarkStart w:id="5584" w:name="_Toc67499797"/>
      <w:r w:rsidRPr="00441CD0">
        <w:t>8.</w:t>
      </w:r>
      <w:r w:rsidRPr="00441CD0">
        <w:rPr>
          <w:lang w:val="en-US"/>
        </w:rPr>
        <w:t>2.47</w:t>
      </w:r>
      <w:r w:rsidRPr="00441CD0">
        <w:tab/>
        <w:t>Time of Last Packet</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55C16242" w14:textId="77777777" w:rsidR="00EE5860" w:rsidRPr="00441CD0" w:rsidRDefault="00EE5860" w:rsidP="00EE5860">
      <w:pPr>
        <w:rPr>
          <w:lang w:eastAsia="ja-JP"/>
        </w:rPr>
      </w:pPr>
      <w:r w:rsidRPr="00441CD0">
        <w:t xml:space="preserve">The Time of Last Packet IE indicates the time stamp for the last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8.2.47-1</w:t>
      </w:r>
      <w:r w:rsidRPr="00441CD0">
        <w:rPr>
          <w:lang w:eastAsia="ja-JP"/>
        </w:rPr>
        <w:t>.</w:t>
      </w:r>
    </w:p>
    <w:p w14:paraId="76E361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19D1EC" w14:textId="77777777" w:rsidTr="00BB0E1F">
        <w:trPr>
          <w:jc w:val="center"/>
        </w:trPr>
        <w:tc>
          <w:tcPr>
            <w:tcW w:w="151" w:type="dxa"/>
            <w:tcBorders>
              <w:top w:val="single" w:sz="6" w:space="0" w:color="auto"/>
              <w:left w:val="single" w:sz="6" w:space="0" w:color="auto"/>
              <w:bottom w:val="nil"/>
              <w:right w:val="nil"/>
            </w:tcBorders>
          </w:tcPr>
          <w:p w14:paraId="0C1CAE0C" w14:textId="77777777" w:rsidR="00EE5860" w:rsidRPr="00441CD0" w:rsidRDefault="00EE5860" w:rsidP="00BB0E1F">
            <w:pPr>
              <w:pStyle w:val="TAC"/>
            </w:pPr>
          </w:p>
        </w:tc>
        <w:tc>
          <w:tcPr>
            <w:tcW w:w="1104" w:type="dxa"/>
            <w:tcBorders>
              <w:top w:val="single" w:sz="6" w:space="0" w:color="auto"/>
              <w:left w:val="nil"/>
              <w:bottom w:val="nil"/>
              <w:right w:val="nil"/>
            </w:tcBorders>
          </w:tcPr>
          <w:p w14:paraId="434DBF2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8AA146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DC9A57" w14:textId="77777777" w:rsidR="00EE5860" w:rsidRPr="00441CD0" w:rsidRDefault="00EE5860" w:rsidP="00BB0E1F">
            <w:pPr>
              <w:pStyle w:val="TAC"/>
            </w:pPr>
          </w:p>
        </w:tc>
      </w:tr>
      <w:tr w:rsidR="00EE5860" w:rsidRPr="00441CD0" w14:paraId="234FB2DE" w14:textId="77777777" w:rsidTr="00BB0E1F">
        <w:trPr>
          <w:jc w:val="center"/>
        </w:trPr>
        <w:tc>
          <w:tcPr>
            <w:tcW w:w="151" w:type="dxa"/>
            <w:tcBorders>
              <w:top w:val="nil"/>
              <w:left w:val="single" w:sz="6" w:space="0" w:color="auto"/>
              <w:bottom w:val="nil"/>
              <w:right w:val="nil"/>
            </w:tcBorders>
          </w:tcPr>
          <w:p w14:paraId="42972E2A" w14:textId="77777777" w:rsidR="00EE5860" w:rsidRPr="00441CD0" w:rsidRDefault="00EE5860" w:rsidP="00BB0E1F">
            <w:pPr>
              <w:pStyle w:val="TAC"/>
            </w:pPr>
          </w:p>
        </w:tc>
        <w:tc>
          <w:tcPr>
            <w:tcW w:w="1104" w:type="dxa"/>
            <w:tcBorders>
              <w:top w:val="nil"/>
              <w:left w:val="nil"/>
              <w:bottom w:val="nil"/>
              <w:right w:val="nil"/>
            </w:tcBorders>
            <w:hideMark/>
          </w:tcPr>
          <w:p w14:paraId="3CD2D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062BD4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04E4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1BBFEF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430478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34058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C56B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1BED9E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1BB3C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6FF82F4" w14:textId="77777777" w:rsidR="00EE5860" w:rsidRPr="00441CD0" w:rsidRDefault="00EE5860" w:rsidP="00BB0E1F">
            <w:pPr>
              <w:pStyle w:val="TAC"/>
            </w:pPr>
          </w:p>
        </w:tc>
      </w:tr>
      <w:tr w:rsidR="00EE5860" w:rsidRPr="00441CD0" w14:paraId="5E2DBCE9" w14:textId="77777777" w:rsidTr="00BB0E1F">
        <w:trPr>
          <w:jc w:val="center"/>
        </w:trPr>
        <w:tc>
          <w:tcPr>
            <w:tcW w:w="151" w:type="dxa"/>
            <w:tcBorders>
              <w:top w:val="nil"/>
              <w:left w:val="single" w:sz="6" w:space="0" w:color="auto"/>
              <w:bottom w:val="nil"/>
              <w:right w:val="nil"/>
            </w:tcBorders>
          </w:tcPr>
          <w:p w14:paraId="438DBB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5FEB7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DD8B0F0" w14:textId="77777777" w:rsidR="00EE5860" w:rsidRPr="00441CD0" w:rsidRDefault="00EE5860" w:rsidP="00BB0E1F">
            <w:pPr>
              <w:pStyle w:val="TAC"/>
            </w:pPr>
            <w:r w:rsidRPr="00441CD0">
              <w:t xml:space="preserve">Type = </w:t>
            </w:r>
            <w:r w:rsidRPr="00441CD0">
              <w:rPr>
                <w:lang w:val="sv-SE"/>
              </w:rPr>
              <w:t>70</w:t>
            </w:r>
            <w:r w:rsidRPr="00441CD0">
              <w:t xml:space="preserve"> (decimal)</w:t>
            </w:r>
          </w:p>
        </w:tc>
        <w:tc>
          <w:tcPr>
            <w:tcW w:w="588" w:type="dxa"/>
            <w:tcBorders>
              <w:top w:val="nil"/>
              <w:left w:val="single" w:sz="4" w:space="0" w:color="auto"/>
              <w:bottom w:val="nil"/>
              <w:right w:val="single" w:sz="6" w:space="0" w:color="auto"/>
            </w:tcBorders>
          </w:tcPr>
          <w:p w14:paraId="4D089AF6" w14:textId="77777777" w:rsidR="00EE5860" w:rsidRPr="00441CD0" w:rsidRDefault="00EE5860" w:rsidP="00BB0E1F">
            <w:pPr>
              <w:pStyle w:val="TAC"/>
            </w:pPr>
          </w:p>
        </w:tc>
      </w:tr>
      <w:tr w:rsidR="00EE5860" w:rsidRPr="00441CD0" w14:paraId="6DF94376" w14:textId="77777777" w:rsidTr="00BB0E1F">
        <w:trPr>
          <w:jc w:val="center"/>
        </w:trPr>
        <w:tc>
          <w:tcPr>
            <w:tcW w:w="151" w:type="dxa"/>
            <w:tcBorders>
              <w:top w:val="nil"/>
              <w:left w:val="single" w:sz="6" w:space="0" w:color="auto"/>
              <w:bottom w:val="nil"/>
              <w:right w:val="nil"/>
            </w:tcBorders>
          </w:tcPr>
          <w:p w14:paraId="1BB525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7C51B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F5856F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0D0803" w14:textId="77777777" w:rsidR="00EE5860" w:rsidRPr="00441CD0" w:rsidRDefault="00EE5860" w:rsidP="00BB0E1F">
            <w:pPr>
              <w:pStyle w:val="TAC"/>
            </w:pPr>
          </w:p>
        </w:tc>
      </w:tr>
      <w:tr w:rsidR="00EE5860" w:rsidRPr="00441CD0" w14:paraId="7F2098C2" w14:textId="77777777" w:rsidTr="00BB0E1F">
        <w:trPr>
          <w:jc w:val="center"/>
        </w:trPr>
        <w:tc>
          <w:tcPr>
            <w:tcW w:w="151" w:type="dxa"/>
            <w:tcBorders>
              <w:top w:val="nil"/>
              <w:left w:val="single" w:sz="6" w:space="0" w:color="auto"/>
              <w:bottom w:val="nil"/>
              <w:right w:val="nil"/>
            </w:tcBorders>
          </w:tcPr>
          <w:p w14:paraId="0E9E0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3F07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3AD4558" w14:textId="77777777" w:rsidR="00EE5860" w:rsidRPr="00441CD0" w:rsidRDefault="00EE5860" w:rsidP="00BB0E1F">
            <w:pPr>
              <w:pStyle w:val="TAC"/>
              <w:rPr>
                <w:lang w:eastAsia="zh-CN"/>
              </w:rPr>
            </w:pPr>
            <w:r w:rsidRPr="00441CD0">
              <w:rPr>
                <w:lang w:eastAsia="zh-CN"/>
              </w:rPr>
              <w:t>Time of Last Packet</w:t>
            </w:r>
          </w:p>
        </w:tc>
        <w:tc>
          <w:tcPr>
            <w:tcW w:w="588" w:type="dxa"/>
            <w:tcBorders>
              <w:top w:val="nil"/>
              <w:left w:val="single" w:sz="4" w:space="0" w:color="auto"/>
              <w:bottom w:val="nil"/>
              <w:right w:val="single" w:sz="6" w:space="0" w:color="auto"/>
            </w:tcBorders>
          </w:tcPr>
          <w:p w14:paraId="094A36AF" w14:textId="77777777" w:rsidR="00EE5860" w:rsidRPr="00441CD0" w:rsidRDefault="00EE5860" w:rsidP="00BB0E1F">
            <w:pPr>
              <w:pStyle w:val="TAC"/>
            </w:pPr>
          </w:p>
        </w:tc>
      </w:tr>
      <w:tr w:rsidR="00EE5860" w:rsidRPr="00441CD0" w14:paraId="08D66B97" w14:textId="77777777" w:rsidTr="00BB0E1F">
        <w:trPr>
          <w:jc w:val="center"/>
        </w:trPr>
        <w:tc>
          <w:tcPr>
            <w:tcW w:w="151" w:type="dxa"/>
            <w:tcBorders>
              <w:top w:val="nil"/>
              <w:left w:val="single" w:sz="6" w:space="0" w:color="auto"/>
              <w:bottom w:val="single" w:sz="4" w:space="0" w:color="auto"/>
              <w:right w:val="nil"/>
            </w:tcBorders>
          </w:tcPr>
          <w:p w14:paraId="20914BB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1130527"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B94FD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386DBB" w14:textId="77777777" w:rsidR="00EE5860" w:rsidRPr="00441CD0" w:rsidRDefault="00EE5860" w:rsidP="00BB0E1F">
            <w:pPr>
              <w:pStyle w:val="TAC"/>
              <w:rPr>
                <w:lang w:val="x-none"/>
              </w:rPr>
            </w:pPr>
          </w:p>
        </w:tc>
      </w:tr>
    </w:tbl>
    <w:p w14:paraId="24EA2C5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47</w:t>
      </w:r>
      <w:r w:rsidRPr="00441CD0">
        <w:rPr>
          <w:lang w:eastAsia="zh-CN"/>
        </w:rPr>
        <w:t>-</w:t>
      </w:r>
      <w:r w:rsidRPr="00441CD0">
        <w:rPr>
          <w:lang w:eastAsia="ja-JP"/>
        </w:rPr>
        <w:t>1</w:t>
      </w:r>
      <w:r w:rsidRPr="00441CD0">
        <w:t>: Time of Last Packet</w:t>
      </w:r>
    </w:p>
    <w:p w14:paraId="46B4C194" w14:textId="064D60F2" w:rsidR="00EE5860" w:rsidRPr="00441CD0" w:rsidRDefault="00EE5860" w:rsidP="00EE5860">
      <w:r w:rsidRPr="00441CD0">
        <w:t xml:space="preserve">The Time of Last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1F7323C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1F308168" w14:textId="77777777" w:rsidR="00EE5860" w:rsidRPr="00441CD0" w:rsidRDefault="00EE5860" w:rsidP="00EE5860">
      <w:pPr>
        <w:pStyle w:val="Heading3"/>
      </w:pPr>
      <w:bookmarkStart w:id="5585" w:name="_Toc19717393"/>
      <w:bookmarkStart w:id="5586" w:name="_Toc27490894"/>
      <w:bookmarkStart w:id="5587" w:name="_Toc27557187"/>
      <w:bookmarkStart w:id="5588" w:name="_Toc27724104"/>
      <w:bookmarkStart w:id="5589" w:name="_Toc36031178"/>
      <w:bookmarkStart w:id="5590" w:name="_Toc36043098"/>
      <w:bookmarkStart w:id="5591" w:name="_Toc36814423"/>
      <w:bookmarkStart w:id="5592" w:name="_Toc44689281"/>
      <w:bookmarkStart w:id="5593" w:name="_Toc44924035"/>
      <w:bookmarkStart w:id="5594" w:name="_Toc51861005"/>
      <w:bookmarkStart w:id="5595" w:name="_Toc57930776"/>
      <w:bookmarkStart w:id="5596" w:name="_Toc57931406"/>
      <w:bookmarkStart w:id="5597" w:name="_Toc67499798"/>
      <w:r w:rsidRPr="00441CD0">
        <w:t>8.</w:t>
      </w:r>
      <w:r w:rsidRPr="00441CD0">
        <w:rPr>
          <w:lang w:val="en-US"/>
        </w:rPr>
        <w:t>2.48</w:t>
      </w:r>
      <w:r w:rsidRPr="00441CD0">
        <w:tab/>
        <w:t>Quota Holding Time</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22E12CC7" w14:textId="77777777" w:rsidR="00EE5860" w:rsidRPr="00441CD0" w:rsidRDefault="00EE5860" w:rsidP="00EE5860">
      <w:pPr>
        <w:rPr>
          <w:lang w:eastAsia="ja-JP"/>
        </w:rPr>
      </w:pPr>
      <w:r w:rsidRPr="00441CD0">
        <w:t xml:space="preserve">The </w:t>
      </w:r>
      <w:r w:rsidRPr="00441CD0">
        <w:rPr>
          <w:lang w:val="en-US" w:eastAsia="zh-CN"/>
        </w:rPr>
        <w:t xml:space="preserve">Quota Holding Time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8.2.48-1</w:t>
      </w:r>
      <w:r w:rsidRPr="00441CD0">
        <w:rPr>
          <w:lang w:eastAsia="ja-JP"/>
        </w:rPr>
        <w:t>. It contains the quota holding time in seconds.</w:t>
      </w:r>
    </w:p>
    <w:p w14:paraId="337F98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F3CB221" w14:textId="77777777" w:rsidTr="00BB0E1F">
        <w:trPr>
          <w:jc w:val="center"/>
        </w:trPr>
        <w:tc>
          <w:tcPr>
            <w:tcW w:w="151" w:type="dxa"/>
            <w:tcBorders>
              <w:top w:val="single" w:sz="6" w:space="0" w:color="auto"/>
              <w:left w:val="single" w:sz="6" w:space="0" w:color="auto"/>
              <w:bottom w:val="nil"/>
              <w:right w:val="nil"/>
            </w:tcBorders>
          </w:tcPr>
          <w:p w14:paraId="41064D2F" w14:textId="77777777" w:rsidR="00EE5860" w:rsidRPr="00441CD0" w:rsidRDefault="00EE5860" w:rsidP="00BB0E1F">
            <w:pPr>
              <w:pStyle w:val="TAC"/>
            </w:pPr>
          </w:p>
        </w:tc>
        <w:tc>
          <w:tcPr>
            <w:tcW w:w="1104" w:type="dxa"/>
            <w:tcBorders>
              <w:top w:val="single" w:sz="6" w:space="0" w:color="auto"/>
              <w:left w:val="nil"/>
              <w:bottom w:val="nil"/>
              <w:right w:val="nil"/>
            </w:tcBorders>
          </w:tcPr>
          <w:p w14:paraId="29CBCC8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7249B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D8194F7" w14:textId="77777777" w:rsidR="00EE5860" w:rsidRPr="00441CD0" w:rsidRDefault="00EE5860" w:rsidP="00BB0E1F">
            <w:pPr>
              <w:pStyle w:val="TAC"/>
            </w:pPr>
          </w:p>
        </w:tc>
      </w:tr>
      <w:tr w:rsidR="00EE5860" w:rsidRPr="00441CD0" w14:paraId="4724A750" w14:textId="77777777" w:rsidTr="00BB0E1F">
        <w:trPr>
          <w:jc w:val="center"/>
        </w:trPr>
        <w:tc>
          <w:tcPr>
            <w:tcW w:w="151" w:type="dxa"/>
            <w:tcBorders>
              <w:top w:val="nil"/>
              <w:left w:val="single" w:sz="6" w:space="0" w:color="auto"/>
              <w:bottom w:val="nil"/>
              <w:right w:val="nil"/>
            </w:tcBorders>
          </w:tcPr>
          <w:p w14:paraId="668A7321" w14:textId="77777777" w:rsidR="00EE5860" w:rsidRPr="00441CD0" w:rsidRDefault="00EE5860" w:rsidP="00BB0E1F">
            <w:pPr>
              <w:pStyle w:val="TAC"/>
            </w:pPr>
          </w:p>
        </w:tc>
        <w:tc>
          <w:tcPr>
            <w:tcW w:w="1104" w:type="dxa"/>
            <w:tcBorders>
              <w:top w:val="nil"/>
              <w:left w:val="nil"/>
              <w:bottom w:val="nil"/>
              <w:right w:val="nil"/>
            </w:tcBorders>
            <w:hideMark/>
          </w:tcPr>
          <w:p w14:paraId="686F9C5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CDB04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EFE17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A8837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C951A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DC4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73F29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42D6E0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DE2FC1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ED56B8" w14:textId="77777777" w:rsidR="00EE5860" w:rsidRPr="00441CD0" w:rsidRDefault="00EE5860" w:rsidP="00BB0E1F">
            <w:pPr>
              <w:pStyle w:val="TAC"/>
            </w:pPr>
          </w:p>
        </w:tc>
      </w:tr>
      <w:tr w:rsidR="00EE5860" w:rsidRPr="00441CD0" w14:paraId="5F9EBA3A" w14:textId="77777777" w:rsidTr="00BB0E1F">
        <w:trPr>
          <w:jc w:val="center"/>
        </w:trPr>
        <w:tc>
          <w:tcPr>
            <w:tcW w:w="151" w:type="dxa"/>
            <w:tcBorders>
              <w:top w:val="nil"/>
              <w:left w:val="single" w:sz="6" w:space="0" w:color="auto"/>
              <w:bottom w:val="nil"/>
              <w:right w:val="nil"/>
            </w:tcBorders>
          </w:tcPr>
          <w:p w14:paraId="6433731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2263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D102FE5" w14:textId="77777777" w:rsidR="00EE5860" w:rsidRPr="00441CD0" w:rsidRDefault="00EE5860" w:rsidP="00BB0E1F">
            <w:pPr>
              <w:pStyle w:val="TAC"/>
            </w:pPr>
            <w:r w:rsidRPr="00441CD0">
              <w:t xml:space="preserve">Type = </w:t>
            </w:r>
            <w:r w:rsidRPr="00441CD0">
              <w:rPr>
                <w:lang w:val="sv-SE"/>
              </w:rPr>
              <w:t>71</w:t>
            </w:r>
            <w:r w:rsidRPr="00441CD0">
              <w:t xml:space="preserve"> (decimal)</w:t>
            </w:r>
          </w:p>
        </w:tc>
        <w:tc>
          <w:tcPr>
            <w:tcW w:w="588" w:type="dxa"/>
            <w:tcBorders>
              <w:top w:val="nil"/>
              <w:left w:val="single" w:sz="4" w:space="0" w:color="auto"/>
              <w:bottom w:val="nil"/>
              <w:right w:val="single" w:sz="6" w:space="0" w:color="auto"/>
            </w:tcBorders>
          </w:tcPr>
          <w:p w14:paraId="610A34F6" w14:textId="77777777" w:rsidR="00EE5860" w:rsidRPr="00441CD0" w:rsidRDefault="00EE5860" w:rsidP="00BB0E1F">
            <w:pPr>
              <w:pStyle w:val="TAC"/>
            </w:pPr>
          </w:p>
        </w:tc>
      </w:tr>
      <w:tr w:rsidR="00EE5860" w:rsidRPr="00441CD0" w14:paraId="6592C456" w14:textId="77777777" w:rsidTr="00BB0E1F">
        <w:trPr>
          <w:jc w:val="center"/>
        </w:trPr>
        <w:tc>
          <w:tcPr>
            <w:tcW w:w="151" w:type="dxa"/>
            <w:tcBorders>
              <w:top w:val="nil"/>
              <w:left w:val="single" w:sz="6" w:space="0" w:color="auto"/>
              <w:bottom w:val="nil"/>
              <w:right w:val="nil"/>
            </w:tcBorders>
          </w:tcPr>
          <w:p w14:paraId="675B1C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5CC93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BA05F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7FA2BC" w14:textId="77777777" w:rsidR="00EE5860" w:rsidRPr="00441CD0" w:rsidRDefault="00EE5860" w:rsidP="00BB0E1F">
            <w:pPr>
              <w:pStyle w:val="TAC"/>
            </w:pPr>
          </w:p>
        </w:tc>
      </w:tr>
      <w:tr w:rsidR="00EE5860" w:rsidRPr="00441CD0" w14:paraId="1186331F" w14:textId="77777777" w:rsidTr="00BB0E1F">
        <w:trPr>
          <w:jc w:val="center"/>
        </w:trPr>
        <w:tc>
          <w:tcPr>
            <w:tcW w:w="151" w:type="dxa"/>
            <w:tcBorders>
              <w:top w:val="nil"/>
              <w:left w:val="single" w:sz="6" w:space="0" w:color="auto"/>
              <w:bottom w:val="nil"/>
              <w:right w:val="nil"/>
            </w:tcBorders>
          </w:tcPr>
          <w:p w14:paraId="4A8300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1E9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67B90F" w14:textId="77777777" w:rsidR="00EE5860" w:rsidRPr="00441CD0" w:rsidRDefault="00EE5860" w:rsidP="00BB0E1F">
            <w:pPr>
              <w:pStyle w:val="TAC"/>
              <w:rPr>
                <w:lang w:eastAsia="zh-CN"/>
              </w:rPr>
            </w:pPr>
            <w:r w:rsidRPr="00441CD0">
              <w:rPr>
                <w:lang w:eastAsia="zh-CN"/>
              </w:rPr>
              <w:t>Quota Holding Time value</w:t>
            </w:r>
          </w:p>
        </w:tc>
        <w:tc>
          <w:tcPr>
            <w:tcW w:w="588" w:type="dxa"/>
            <w:tcBorders>
              <w:top w:val="nil"/>
              <w:left w:val="single" w:sz="4" w:space="0" w:color="auto"/>
              <w:bottom w:val="nil"/>
              <w:right w:val="single" w:sz="6" w:space="0" w:color="auto"/>
            </w:tcBorders>
          </w:tcPr>
          <w:p w14:paraId="6833425F" w14:textId="77777777" w:rsidR="00EE5860" w:rsidRPr="00441CD0" w:rsidRDefault="00EE5860" w:rsidP="00BB0E1F">
            <w:pPr>
              <w:pStyle w:val="TAC"/>
            </w:pPr>
          </w:p>
        </w:tc>
      </w:tr>
      <w:tr w:rsidR="00EE5860" w:rsidRPr="00441CD0" w14:paraId="3B0074EA" w14:textId="77777777" w:rsidTr="00BB0E1F">
        <w:trPr>
          <w:jc w:val="center"/>
        </w:trPr>
        <w:tc>
          <w:tcPr>
            <w:tcW w:w="151" w:type="dxa"/>
            <w:tcBorders>
              <w:top w:val="nil"/>
              <w:left w:val="single" w:sz="6" w:space="0" w:color="auto"/>
              <w:bottom w:val="single" w:sz="4" w:space="0" w:color="auto"/>
              <w:right w:val="nil"/>
            </w:tcBorders>
          </w:tcPr>
          <w:p w14:paraId="6463E25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FC2CE"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7113B7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223964" w14:textId="77777777" w:rsidR="00EE5860" w:rsidRPr="00441CD0" w:rsidRDefault="00EE5860" w:rsidP="00BB0E1F">
            <w:pPr>
              <w:pStyle w:val="TAC"/>
              <w:rPr>
                <w:lang w:val="x-none"/>
              </w:rPr>
            </w:pPr>
          </w:p>
        </w:tc>
      </w:tr>
    </w:tbl>
    <w:p w14:paraId="1B9208B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48</w:t>
      </w:r>
      <w:r w:rsidRPr="00441CD0">
        <w:rPr>
          <w:lang w:eastAsia="zh-CN"/>
        </w:rPr>
        <w:t>-</w:t>
      </w:r>
      <w:r w:rsidRPr="00441CD0">
        <w:rPr>
          <w:lang w:eastAsia="ja-JP"/>
        </w:rPr>
        <w:t>1</w:t>
      </w:r>
      <w:r w:rsidRPr="00441CD0">
        <w:t xml:space="preserve">: </w:t>
      </w:r>
      <w:r w:rsidRPr="00441CD0">
        <w:rPr>
          <w:lang w:eastAsia="ja-JP"/>
        </w:rPr>
        <w:t>Quota Holding Time</w:t>
      </w:r>
    </w:p>
    <w:p w14:paraId="4C64B71C" w14:textId="77777777" w:rsidR="00EE5860" w:rsidRPr="00441CD0" w:rsidRDefault="00EE5860" w:rsidP="00EE5860">
      <w:r w:rsidRPr="00441CD0">
        <w:t>The Quota Holding Time value shall be encoded as an Unsigned32 binary integer value.</w:t>
      </w:r>
    </w:p>
    <w:p w14:paraId="4ED17F38" w14:textId="77777777" w:rsidR="00EE5860" w:rsidRPr="00441CD0" w:rsidRDefault="00EE5860" w:rsidP="00EE5860">
      <w:pPr>
        <w:pStyle w:val="Heading3"/>
      </w:pPr>
      <w:bookmarkStart w:id="5598" w:name="_Toc19717394"/>
      <w:bookmarkStart w:id="5599" w:name="_Toc27490895"/>
      <w:bookmarkStart w:id="5600" w:name="_Toc27557188"/>
      <w:bookmarkStart w:id="5601" w:name="_Toc27724105"/>
      <w:bookmarkStart w:id="5602" w:name="_Toc36031179"/>
      <w:bookmarkStart w:id="5603" w:name="_Toc36043099"/>
      <w:bookmarkStart w:id="5604" w:name="_Toc36814424"/>
      <w:bookmarkStart w:id="5605" w:name="_Toc44689282"/>
      <w:bookmarkStart w:id="5606" w:name="_Toc44924036"/>
      <w:bookmarkStart w:id="5607" w:name="_Toc51861006"/>
      <w:bookmarkStart w:id="5608" w:name="_Toc57930777"/>
      <w:bookmarkStart w:id="5609" w:name="_Toc57931407"/>
      <w:bookmarkStart w:id="5610" w:name="_Toc67499799"/>
      <w:r w:rsidRPr="00441CD0">
        <w:t>8.</w:t>
      </w:r>
      <w:r w:rsidRPr="00441CD0">
        <w:rPr>
          <w:lang w:val="en-US"/>
        </w:rPr>
        <w:t>2.49</w:t>
      </w:r>
      <w:r w:rsidRPr="00441CD0">
        <w:tab/>
        <w:t>Dropped DL Traffic Threshold</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560A5D36" w14:textId="77777777" w:rsidR="00EE5860" w:rsidRPr="00441CD0" w:rsidRDefault="00EE5860" w:rsidP="00EE5860">
      <w:r w:rsidRPr="00441CD0">
        <w:t xml:space="preserve">The Dropped DL Traffic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8.2.49-1</w:t>
      </w:r>
      <w:r w:rsidRPr="00441CD0">
        <w:rPr>
          <w:lang w:eastAsia="ja-JP"/>
        </w:rPr>
        <w:t xml:space="preserve">. It contains the dropped DL </w:t>
      </w:r>
      <w:r w:rsidRPr="00441CD0">
        <w:t>traffic volume thresholds to be monitored by the UP function.</w:t>
      </w:r>
    </w:p>
    <w:p w14:paraId="66A6C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EBEDA5" w14:textId="77777777" w:rsidTr="00BB0E1F">
        <w:trPr>
          <w:jc w:val="center"/>
        </w:trPr>
        <w:tc>
          <w:tcPr>
            <w:tcW w:w="151" w:type="dxa"/>
            <w:tcBorders>
              <w:top w:val="single" w:sz="6" w:space="0" w:color="auto"/>
              <w:left w:val="single" w:sz="6" w:space="0" w:color="auto"/>
              <w:bottom w:val="nil"/>
              <w:right w:val="nil"/>
            </w:tcBorders>
          </w:tcPr>
          <w:p w14:paraId="2637A193" w14:textId="77777777" w:rsidR="00EE5860" w:rsidRPr="00441CD0" w:rsidRDefault="00EE5860" w:rsidP="00BB0E1F">
            <w:pPr>
              <w:pStyle w:val="TAC"/>
            </w:pPr>
          </w:p>
        </w:tc>
        <w:tc>
          <w:tcPr>
            <w:tcW w:w="1104" w:type="dxa"/>
            <w:tcBorders>
              <w:top w:val="single" w:sz="6" w:space="0" w:color="auto"/>
              <w:left w:val="nil"/>
              <w:bottom w:val="nil"/>
              <w:right w:val="nil"/>
            </w:tcBorders>
          </w:tcPr>
          <w:p w14:paraId="3F3E3EC6"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1FAF88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1C977A" w14:textId="77777777" w:rsidR="00EE5860" w:rsidRPr="00441CD0" w:rsidRDefault="00EE5860" w:rsidP="00BB0E1F">
            <w:pPr>
              <w:pStyle w:val="TAC"/>
            </w:pPr>
          </w:p>
        </w:tc>
      </w:tr>
      <w:tr w:rsidR="00EE5860" w:rsidRPr="00441CD0" w14:paraId="034E4B17" w14:textId="77777777" w:rsidTr="00BB0E1F">
        <w:trPr>
          <w:jc w:val="center"/>
        </w:trPr>
        <w:tc>
          <w:tcPr>
            <w:tcW w:w="151" w:type="dxa"/>
            <w:tcBorders>
              <w:top w:val="nil"/>
              <w:left w:val="single" w:sz="6" w:space="0" w:color="auto"/>
              <w:bottom w:val="nil"/>
              <w:right w:val="nil"/>
            </w:tcBorders>
          </w:tcPr>
          <w:p w14:paraId="3108DA57" w14:textId="77777777" w:rsidR="00EE5860" w:rsidRPr="00441CD0" w:rsidRDefault="00EE5860" w:rsidP="00BB0E1F">
            <w:pPr>
              <w:pStyle w:val="TAC"/>
            </w:pPr>
          </w:p>
        </w:tc>
        <w:tc>
          <w:tcPr>
            <w:tcW w:w="1104" w:type="dxa"/>
            <w:tcBorders>
              <w:top w:val="nil"/>
              <w:left w:val="nil"/>
              <w:bottom w:val="nil"/>
              <w:right w:val="nil"/>
            </w:tcBorders>
            <w:hideMark/>
          </w:tcPr>
          <w:p w14:paraId="3BACF7C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AA3B4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B1C0A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439A6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B9688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DEB727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C93D36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E22779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523C1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CD7F13A" w14:textId="77777777" w:rsidR="00EE5860" w:rsidRPr="00441CD0" w:rsidRDefault="00EE5860" w:rsidP="00BB0E1F">
            <w:pPr>
              <w:pStyle w:val="TAC"/>
            </w:pPr>
          </w:p>
        </w:tc>
      </w:tr>
      <w:tr w:rsidR="00EE5860" w:rsidRPr="00441CD0" w14:paraId="1262C9E0" w14:textId="77777777" w:rsidTr="00BB0E1F">
        <w:trPr>
          <w:jc w:val="center"/>
        </w:trPr>
        <w:tc>
          <w:tcPr>
            <w:tcW w:w="151" w:type="dxa"/>
            <w:tcBorders>
              <w:top w:val="nil"/>
              <w:left w:val="single" w:sz="6" w:space="0" w:color="auto"/>
              <w:bottom w:val="nil"/>
              <w:right w:val="nil"/>
            </w:tcBorders>
          </w:tcPr>
          <w:p w14:paraId="6DA35F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859AE2"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93A080" w14:textId="77777777" w:rsidR="00EE5860" w:rsidRPr="00441CD0" w:rsidRDefault="00EE5860" w:rsidP="00BB0E1F">
            <w:pPr>
              <w:pStyle w:val="TAC"/>
            </w:pPr>
            <w:r w:rsidRPr="00441CD0">
              <w:t xml:space="preserve">Type = </w:t>
            </w:r>
            <w:r w:rsidRPr="00441CD0">
              <w:rPr>
                <w:lang w:val="sv-SE"/>
              </w:rPr>
              <w:t>72</w:t>
            </w:r>
            <w:r w:rsidRPr="00441CD0">
              <w:t xml:space="preserve"> (decimal)</w:t>
            </w:r>
          </w:p>
        </w:tc>
        <w:tc>
          <w:tcPr>
            <w:tcW w:w="588" w:type="dxa"/>
            <w:tcBorders>
              <w:top w:val="nil"/>
              <w:left w:val="single" w:sz="4" w:space="0" w:color="auto"/>
              <w:bottom w:val="nil"/>
              <w:right w:val="single" w:sz="6" w:space="0" w:color="auto"/>
            </w:tcBorders>
          </w:tcPr>
          <w:p w14:paraId="41812485" w14:textId="77777777" w:rsidR="00EE5860" w:rsidRPr="00441CD0" w:rsidRDefault="00EE5860" w:rsidP="00BB0E1F">
            <w:pPr>
              <w:pStyle w:val="TAC"/>
            </w:pPr>
          </w:p>
        </w:tc>
      </w:tr>
      <w:tr w:rsidR="00EE5860" w:rsidRPr="00441CD0" w14:paraId="348DCAC2" w14:textId="77777777" w:rsidTr="00BB0E1F">
        <w:trPr>
          <w:jc w:val="center"/>
        </w:trPr>
        <w:tc>
          <w:tcPr>
            <w:tcW w:w="151" w:type="dxa"/>
            <w:tcBorders>
              <w:top w:val="nil"/>
              <w:left w:val="single" w:sz="6" w:space="0" w:color="auto"/>
              <w:bottom w:val="nil"/>
              <w:right w:val="nil"/>
            </w:tcBorders>
          </w:tcPr>
          <w:p w14:paraId="72E75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B802F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E5656F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53BD30" w14:textId="77777777" w:rsidR="00EE5860" w:rsidRPr="00441CD0" w:rsidRDefault="00EE5860" w:rsidP="00BB0E1F">
            <w:pPr>
              <w:pStyle w:val="TAC"/>
            </w:pPr>
          </w:p>
        </w:tc>
      </w:tr>
      <w:tr w:rsidR="00EE5860" w:rsidRPr="00441CD0" w14:paraId="58254551" w14:textId="77777777" w:rsidTr="00BB0E1F">
        <w:trPr>
          <w:jc w:val="center"/>
        </w:trPr>
        <w:tc>
          <w:tcPr>
            <w:tcW w:w="151" w:type="dxa"/>
            <w:tcBorders>
              <w:top w:val="nil"/>
              <w:left w:val="single" w:sz="6" w:space="0" w:color="auto"/>
              <w:bottom w:val="nil"/>
              <w:right w:val="nil"/>
            </w:tcBorders>
          </w:tcPr>
          <w:p w14:paraId="3EA832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F7AB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48029FB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7B5C091" w14:textId="77777777" w:rsidR="00EE5860" w:rsidRPr="00441CD0" w:rsidRDefault="00EE5860" w:rsidP="00BB0E1F">
            <w:pPr>
              <w:pStyle w:val="TAC"/>
              <w:rPr>
                <w:lang w:eastAsia="zh-CN"/>
              </w:rPr>
            </w:pPr>
            <w:r w:rsidRPr="00441CD0">
              <w:rPr>
                <w:lang w:eastAsia="zh-CN"/>
              </w:rPr>
              <w:t>DLBY</w:t>
            </w:r>
          </w:p>
        </w:tc>
        <w:tc>
          <w:tcPr>
            <w:tcW w:w="589" w:type="dxa"/>
            <w:tcBorders>
              <w:top w:val="single" w:sz="4" w:space="0" w:color="auto"/>
              <w:left w:val="single" w:sz="4" w:space="0" w:color="auto"/>
              <w:bottom w:val="single" w:sz="4" w:space="0" w:color="auto"/>
              <w:right w:val="single" w:sz="4" w:space="0" w:color="auto"/>
            </w:tcBorders>
            <w:hideMark/>
          </w:tcPr>
          <w:p w14:paraId="02A93E0A" w14:textId="77777777" w:rsidR="00EE5860" w:rsidRPr="00441CD0" w:rsidRDefault="00EE5860" w:rsidP="00BB0E1F">
            <w:pPr>
              <w:pStyle w:val="TAC"/>
              <w:rPr>
                <w:lang w:eastAsia="zh-CN"/>
              </w:rPr>
            </w:pPr>
            <w:r w:rsidRPr="00441CD0">
              <w:rPr>
                <w:lang w:eastAsia="zh-CN"/>
              </w:rPr>
              <w:t>DLPA</w:t>
            </w:r>
          </w:p>
        </w:tc>
        <w:tc>
          <w:tcPr>
            <w:tcW w:w="588" w:type="dxa"/>
            <w:tcBorders>
              <w:top w:val="nil"/>
              <w:left w:val="single" w:sz="4" w:space="0" w:color="auto"/>
              <w:bottom w:val="nil"/>
              <w:right w:val="single" w:sz="6" w:space="0" w:color="auto"/>
            </w:tcBorders>
          </w:tcPr>
          <w:p w14:paraId="31BDC46D" w14:textId="77777777" w:rsidR="00EE5860" w:rsidRPr="00441CD0" w:rsidRDefault="00EE5860" w:rsidP="00BB0E1F">
            <w:pPr>
              <w:pStyle w:val="TAC"/>
            </w:pPr>
          </w:p>
        </w:tc>
      </w:tr>
      <w:tr w:rsidR="00EE5860" w:rsidRPr="00441CD0" w14:paraId="356C7996" w14:textId="77777777" w:rsidTr="00BB0E1F">
        <w:trPr>
          <w:jc w:val="center"/>
        </w:trPr>
        <w:tc>
          <w:tcPr>
            <w:tcW w:w="151" w:type="dxa"/>
            <w:tcBorders>
              <w:top w:val="nil"/>
              <w:left w:val="single" w:sz="6" w:space="0" w:color="auto"/>
              <w:bottom w:val="nil"/>
              <w:right w:val="nil"/>
            </w:tcBorders>
          </w:tcPr>
          <w:p w14:paraId="28E11C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0980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1" w:type="dxa"/>
            <w:gridSpan w:val="8"/>
            <w:tcBorders>
              <w:top w:val="single" w:sz="4" w:space="0" w:color="auto"/>
              <w:left w:val="single" w:sz="4" w:space="0" w:color="auto"/>
              <w:bottom w:val="single" w:sz="4" w:space="0" w:color="auto"/>
              <w:right w:val="single" w:sz="4" w:space="0" w:color="auto"/>
            </w:tcBorders>
            <w:hideMark/>
          </w:tcPr>
          <w:p w14:paraId="0A82B7B6" w14:textId="77777777" w:rsidR="00EE5860" w:rsidRPr="00441CD0" w:rsidRDefault="00EE5860" w:rsidP="00BB0E1F">
            <w:pPr>
              <w:pStyle w:val="TAC"/>
              <w:rPr>
                <w:lang w:eastAsia="zh-CN"/>
              </w:rPr>
            </w:pPr>
            <w:r w:rsidRPr="00441CD0">
              <w:rPr>
                <w:lang w:eastAsia="zh-CN"/>
              </w:rPr>
              <w:t>Downlink Packets</w:t>
            </w:r>
          </w:p>
        </w:tc>
        <w:tc>
          <w:tcPr>
            <w:tcW w:w="588" w:type="dxa"/>
            <w:tcBorders>
              <w:top w:val="nil"/>
              <w:left w:val="single" w:sz="4" w:space="0" w:color="auto"/>
              <w:bottom w:val="nil"/>
              <w:right w:val="single" w:sz="6" w:space="0" w:color="auto"/>
            </w:tcBorders>
          </w:tcPr>
          <w:p w14:paraId="53CE890C" w14:textId="77777777" w:rsidR="00EE5860" w:rsidRPr="00441CD0" w:rsidRDefault="00EE5860" w:rsidP="00BB0E1F">
            <w:pPr>
              <w:pStyle w:val="TAC"/>
            </w:pPr>
          </w:p>
        </w:tc>
      </w:tr>
      <w:tr w:rsidR="00EE5860" w:rsidRPr="00441CD0" w14:paraId="0DD0EC43" w14:textId="77777777" w:rsidTr="00BB0E1F">
        <w:trPr>
          <w:jc w:val="center"/>
        </w:trPr>
        <w:tc>
          <w:tcPr>
            <w:tcW w:w="151" w:type="dxa"/>
            <w:tcBorders>
              <w:top w:val="nil"/>
              <w:left w:val="single" w:sz="6" w:space="0" w:color="auto"/>
              <w:bottom w:val="nil"/>
              <w:right w:val="nil"/>
            </w:tcBorders>
          </w:tcPr>
          <w:p w14:paraId="1D813C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F5C9EE"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o to (o+7)</w:t>
            </w:r>
          </w:p>
        </w:tc>
        <w:tc>
          <w:tcPr>
            <w:tcW w:w="4711" w:type="dxa"/>
            <w:gridSpan w:val="8"/>
            <w:tcBorders>
              <w:top w:val="single" w:sz="4" w:space="0" w:color="auto"/>
              <w:left w:val="single" w:sz="4" w:space="0" w:color="auto"/>
              <w:bottom w:val="single" w:sz="4" w:space="0" w:color="auto"/>
              <w:right w:val="single" w:sz="4" w:space="0" w:color="auto"/>
            </w:tcBorders>
            <w:hideMark/>
          </w:tcPr>
          <w:p w14:paraId="4D505287" w14:textId="77777777" w:rsidR="00EE5860" w:rsidRPr="00441CD0" w:rsidRDefault="00EE5860" w:rsidP="00BB0E1F">
            <w:pPr>
              <w:pStyle w:val="TAC"/>
              <w:rPr>
                <w:lang w:eastAsia="zh-CN"/>
              </w:rPr>
            </w:pPr>
            <w:r w:rsidRPr="00441CD0">
              <w:rPr>
                <w:lang w:eastAsia="zh-CN"/>
              </w:rPr>
              <w:t>Number of Bytes of Downlink Data</w:t>
            </w:r>
          </w:p>
        </w:tc>
        <w:tc>
          <w:tcPr>
            <w:tcW w:w="588" w:type="dxa"/>
            <w:tcBorders>
              <w:top w:val="nil"/>
              <w:left w:val="single" w:sz="4" w:space="0" w:color="auto"/>
              <w:bottom w:val="nil"/>
              <w:right w:val="single" w:sz="6" w:space="0" w:color="auto"/>
            </w:tcBorders>
          </w:tcPr>
          <w:p w14:paraId="1D7ADF30" w14:textId="77777777" w:rsidR="00EE5860" w:rsidRPr="00441CD0" w:rsidRDefault="00EE5860" w:rsidP="00BB0E1F">
            <w:pPr>
              <w:pStyle w:val="TAC"/>
            </w:pPr>
          </w:p>
        </w:tc>
      </w:tr>
      <w:tr w:rsidR="00EE5860" w:rsidRPr="00441CD0" w14:paraId="044F68F5" w14:textId="77777777" w:rsidTr="00BB0E1F">
        <w:trPr>
          <w:jc w:val="center"/>
        </w:trPr>
        <w:tc>
          <w:tcPr>
            <w:tcW w:w="151" w:type="dxa"/>
            <w:tcBorders>
              <w:top w:val="nil"/>
              <w:left w:val="single" w:sz="6" w:space="0" w:color="auto"/>
              <w:bottom w:val="single" w:sz="4" w:space="0" w:color="auto"/>
              <w:right w:val="nil"/>
            </w:tcBorders>
          </w:tcPr>
          <w:p w14:paraId="230486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9C6341"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D98B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7E1964A" w14:textId="77777777" w:rsidR="00EE5860" w:rsidRPr="00441CD0" w:rsidRDefault="00EE5860" w:rsidP="00BB0E1F">
            <w:pPr>
              <w:pStyle w:val="TAC"/>
            </w:pPr>
          </w:p>
        </w:tc>
      </w:tr>
    </w:tbl>
    <w:p w14:paraId="757A2AD6"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49</w:t>
      </w:r>
      <w:r w:rsidRPr="00441CD0">
        <w:rPr>
          <w:lang w:eastAsia="zh-CN"/>
        </w:rPr>
        <w:t>-</w:t>
      </w:r>
      <w:r w:rsidRPr="00441CD0">
        <w:rPr>
          <w:lang w:eastAsia="ja-JP"/>
        </w:rPr>
        <w:t>1</w:t>
      </w:r>
      <w:r w:rsidRPr="00441CD0">
        <w:t xml:space="preserve">: Dropped DL </w:t>
      </w:r>
      <w:r w:rsidRPr="00441CD0">
        <w:rPr>
          <w:lang w:eastAsia="ja-JP"/>
        </w:rPr>
        <w:t>Traffic Threshold</w:t>
      </w:r>
    </w:p>
    <w:p w14:paraId="6ACA378B" w14:textId="77777777" w:rsidR="00EE5860" w:rsidRPr="00441CD0" w:rsidRDefault="00EE5860" w:rsidP="00EE5860">
      <w:r w:rsidRPr="00441CD0">
        <w:t>The following flags are coded within Octet 5:</w:t>
      </w:r>
    </w:p>
    <w:p w14:paraId="6AC1CD99" w14:textId="77777777" w:rsidR="00EE5860" w:rsidRPr="00441CD0" w:rsidRDefault="00EE5860" w:rsidP="00EE5860">
      <w:pPr>
        <w:pStyle w:val="B1"/>
      </w:pPr>
      <w:r w:rsidRPr="00441CD0">
        <w:t>-</w:t>
      </w:r>
      <w:r w:rsidRPr="00441CD0">
        <w:tab/>
        <w:t>Bit 1 – DLPA: If this bit is set to "1", then the Downlink Packets field shall be present, otherwise the Downlink Packets field shall not be present.</w:t>
      </w:r>
    </w:p>
    <w:p w14:paraId="27F95B66" w14:textId="77777777" w:rsidR="00EE5860" w:rsidRPr="00441CD0" w:rsidRDefault="00EE5860" w:rsidP="00EE5860">
      <w:pPr>
        <w:pStyle w:val="B1"/>
      </w:pPr>
      <w:r w:rsidRPr="00441CD0">
        <w:t>-</w:t>
      </w:r>
      <w:r w:rsidRPr="00441CD0">
        <w:tab/>
        <w:t xml:space="preserve">Bit 2 – DLBY: If this bit is set to "1", then the </w:t>
      </w:r>
      <w:r w:rsidRPr="00441CD0">
        <w:rPr>
          <w:lang w:eastAsia="zh-CN"/>
        </w:rPr>
        <w:t>Number of Bytes of Downlink Data</w:t>
      </w:r>
      <w:r w:rsidRPr="00441CD0">
        <w:t xml:space="preserve"> field shall be present, otherwise the </w:t>
      </w:r>
      <w:r w:rsidRPr="00441CD0">
        <w:rPr>
          <w:lang w:eastAsia="zh-CN"/>
        </w:rPr>
        <w:t>Number of Bytes of Downlink Data</w:t>
      </w:r>
      <w:r w:rsidRPr="00441CD0">
        <w:t xml:space="preserve"> field shall not be present.</w:t>
      </w:r>
    </w:p>
    <w:p w14:paraId="2434125A"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7CB0C64E" w14:textId="77777777" w:rsidR="00EE5860" w:rsidRPr="00441CD0" w:rsidRDefault="00EE5860" w:rsidP="00EE5860">
      <w:r w:rsidRPr="00441CD0">
        <w:t>The Downlink Packets fields shall be encoded as an Unsigned64 binary integer value. It shall contain a number of downlink packets.</w:t>
      </w:r>
    </w:p>
    <w:p w14:paraId="24B4A6B5" w14:textId="77777777" w:rsidR="00EE5860" w:rsidRPr="00441CD0" w:rsidRDefault="00EE5860" w:rsidP="00EE5860">
      <w:r w:rsidRPr="00441CD0">
        <w:t xml:space="preserve">The </w:t>
      </w:r>
      <w:r w:rsidRPr="00441CD0">
        <w:rPr>
          <w:lang w:eastAsia="zh-CN"/>
        </w:rPr>
        <w:t>Number of Bytes of Downlink Data</w:t>
      </w:r>
      <w:r w:rsidRPr="00441CD0">
        <w:t xml:space="preserve"> fields shall be encoded as an Unsigned64 binary integer value. It shall contain the number of bytes of the downlink data.</w:t>
      </w:r>
    </w:p>
    <w:p w14:paraId="416C37B5" w14:textId="77777777" w:rsidR="00EE5860" w:rsidRPr="00441CD0" w:rsidRDefault="00EE5860" w:rsidP="00EE5860">
      <w:pPr>
        <w:pStyle w:val="Heading3"/>
      </w:pPr>
      <w:bookmarkStart w:id="5611" w:name="_Toc19717395"/>
      <w:bookmarkStart w:id="5612" w:name="_Toc27490896"/>
      <w:bookmarkStart w:id="5613" w:name="_Toc27557189"/>
      <w:bookmarkStart w:id="5614" w:name="_Toc27724106"/>
      <w:bookmarkStart w:id="5615" w:name="_Toc36031180"/>
      <w:bookmarkStart w:id="5616" w:name="_Toc36043100"/>
      <w:bookmarkStart w:id="5617" w:name="_Toc36814425"/>
      <w:bookmarkStart w:id="5618" w:name="_Toc44689283"/>
      <w:bookmarkStart w:id="5619" w:name="_Toc44924037"/>
      <w:bookmarkStart w:id="5620" w:name="_Toc51861007"/>
      <w:bookmarkStart w:id="5621" w:name="_Toc57930778"/>
      <w:bookmarkStart w:id="5622" w:name="_Toc57931408"/>
      <w:bookmarkStart w:id="5623" w:name="_Toc67499800"/>
      <w:r w:rsidRPr="00441CD0">
        <w:t>8.</w:t>
      </w:r>
      <w:r w:rsidRPr="00441CD0">
        <w:rPr>
          <w:lang w:val="en-US"/>
        </w:rPr>
        <w:t>2.50</w:t>
      </w:r>
      <w:r w:rsidRPr="00441CD0">
        <w:tab/>
        <w:t>Volume Quota</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6FA1FF4E" w14:textId="77777777" w:rsidR="00EE5860" w:rsidRPr="00441CD0" w:rsidRDefault="00EE5860" w:rsidP="00EE5860">
      <w:pPr>
        <w:rPr>
          <w:lang w:eastAsia="ja-JP"/>
        </w:rPr>
      </w:pPr>
      <w:r w:rsidRPr="00441CD0">
        <w:t xml:space="preserve">The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8.2.50-1</w:t>
      </w:r>
      <w:r w:rsidRPr="00441CD0">
        <w:rPr>
          <w:lang w:eastAsia="ja-JP"/>
        </w:rPr>
        <w:t>. It contains the volume quota to be monitored by the UP function.</w:t>
      </w:r>
    </w:p>
    <w:p w14:paraId="34CC4A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238F988C" w14:textId="77777777" w:rsidTr="00BB0E1F">
        <w:trPr>
          <w:jc w:val="center"/>
        </w:trPr>
        <w:tc>
          <w:tcPr>
            <w:tcW w:w="151" w:type="dxa"/>
            <w:tcBorders>
              <w:top w:val="single" w:sz="6" w:space="0" w:color="auto"/>
              <w:left w:val="single" w:sz="6" w:space="0" w:color="auto"/>
              <w:bottom w:val="nil"/>
              <w:right w:val="nil"/>
            </w:tcBorders>
          </w:tcPr>
          <w:p w14:paraId="1C4EF6A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596F7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E14DE7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A6B58B" w14:textId="77777777" w:rsidR="00EE5860" w:rsidRPr="00441CD0" w:rsidRDefault="00EE5860" w:rsidP="00BB0E1F">
            <w:pPr>
              <w:pStyle w:val="TAC"/>
            </w:pPr>
          </w:p>
        </w:tc>
      </w:tr>
      <w:tr w:rsidR="00EE5860" w:rsidRPr="00441CD0" w14:paraId="77251217" w14:textId="77777777" w:rsidTr="00BB0E1F">
        <w:trPr>
          <w:jc w:val="center"/>
        </w:trPr>
        <w:tc>
          <w:tcPr>
            <w:tcW w:w="151" w:type="dxa"/>
            <w:tcBorders>
              <w:top w:val="nil"/>
              <w:left w:val="single" w:sz="6" w:space="0" w:color="auto"/>
              <w:bottom w:val="nil"/>
              <w:right w:val="nil"/>
            </w:tcBorders>
          </w:tcPr>
          <w:p w14:paraId="56DC00DC" w14:textId="77777777" w:rsidR="00EE5860" w:rsidRPr="00441CD0" w:rsidRDefault="00EE5860" w:rsidP="00BB0E1F">
            <w:pPr>
              <w:pStyle w:val="TAC"/>
            </w:pPr>
          </w:p>
        </w:tc>
        <w:tc>
          <w:tcPr>
            <w:tcW w:w="1104" w:type="dxa"/>
            <w:tcBorders>
              <w:top w:val="nil"/>
              <w:left w:val="nil"/>
              <w:bottom w:val="nil"/>
              <w:right w:val="nil"/>
            </w:tcBorders>
            <w:hideMark/>
          </w:tcPr>
          <w:p w14:paraId="5119D52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1251B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4D4D30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B1C5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5F3DF80"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7D21D53"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2BBBB3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0AF4F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639CF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A897A49" w14:textId="77777777" w:rsidR="00EE5860" w:rsidRPr="00441CD0" w:rsidRDefault="00EE5860" w:rsidP="00BB0E1F">
            <w:pPr>
              <w:pStyle w:val="TAC"/>
            </w:pPr>
          </w:p>
        </w:tc>
      </w:tr>
      <w:tr w:rsidR="00EE5860" w:rsidRPr="00441CD0" w14:paraId="52A54832" w14:textId="77777777" w:rsidTr="00BB0E1F">
        <w:trPr>
          <w:jc w:val="center"/>
        </w:trPr>
        <w:tc>
          <w:tcPr>
            <w:tcW w:w="151" w:type="dxa"/>
            <w:tcBorders>
              <w:top w:val="nil"/>
              <w:left w:val="single" w:sz="6" w:space="0" w:color="auto"/>
              <w:bottom w:val="nil"/>
              <w:right w:val="nil"/>
            </w:tcBorders>
          </w:tcPr>
          <w:p w14:paraId="6433F8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D122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40E9D7E" w14:textId="77777777" w:rsidR="00EE5860" w:rsidRPr="00441CD0" w:rsidRDefault="00EE5860" w:rsidP="00BB0E1F">
            <w:pPr>
              <w:pStyle w:val="TAC"/>
            </w:pPr>
            <w:r w:rsidRPr="00441CD0">
              <w:t xml:space="preserve">Type = </w:t>
            </w:r>
            <w:r w:rsidRPr="00441CD0">
              <w:rPr>
                <w:lang w:val="sv-SE"/>
              </w:rPr>
              <w:t>73</w:t>
            </w:r>
            <w:r w:rsidRPr="00441CD0">
              <w:t xml:space="preserve"> (decimal)</w:t>
            </w:r>
          </w:p>
        </w:tc>
        <w:tc>
          <w:tcPr>
            <w:tcW w:w="588" w:type="dxa"/>
            <w:tcBorders>
              <w:top w:val="nil"/>
              <w:left w:val="single" w:sz="4" w:space="0" w:color="auto"/>
              <w:bottom w:val="nil"/>
              <w:right w:val="single" w:sz="6" w:space="0" w:color="auto"/>
            </w:tcBorders>
          </w:tcPr>
          <w:p w14:paraId="0FBCA226" w14:textId="77777777" w:rsidR="00EE5860" w:rsidRPr="00441CD0" w:rsidRDefault="00EE5860" w:rsidP="00BB0E1F">
            <w:pPr>
              <w:pStyle w:val="TAC"/>
            </w:pPr>
          </w:p>
        </w:tc>
      </w:tr>
      <w:tr w:rsidR="00EE5860" w:rsidRPr="00441CD0" w14:paraId="2D498487" w14:textId="77777777" w:rsidTr="00BB0E1F">
        <w:trPr>
          <w:jc w:val="center"/>
        </w:trPr>
        <w:tc>
          <w:tcPr>
            <w:tcW w:w="151" w:type="dxa"/>
            <w:tcBorders>
              <w:top w:val="nil"/>
              <w:left w:val="single" w:sz="6" w:space="0" w:color="auto"/>
              <w:bottom w:val="nil"/>
              <w:right w:val="nil"/>
            </w:tcBorders>
          </w:tcPr>
          <w:p w14:paraId="29CF8F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BE9D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002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7770D63" w14:textId="77777777" w:rsidR="00EE5860" w:rsidRPr="00441CD0" w:rsidRDefault="00EE5860" w:rsidP="00BB0E1F">
            <w:pPr>
              <w:pStyle w:val="TAC"/>
            </w:pPr>
          </w:p>
        </w:tc>
      </w:tr>
      <w:tr w:rsidR="00EE5860" w:rsidRPr="00441CD0" w14:paraId="3C954C19" w14:textId="77777777" w:rsidTr="00BB0E1F">
        <w:trPr>
          <w:jc w:val="center"/>
        </w:trPr>
        <w:tc>
          <w:tcPr>
            <w:tcW w:w="151" w:type="dxa"/>
            <w:tcBorders>
              <w:top w:val="nil"/>
              <w:left w:val="single" w:sz="6" w:space="0" w:color="auto"/>
              <w:bottom w:val="nil"/>
              <w:right w:val="nil"/>
            </w:tcBorders>
          </w:tcPr>
          <w:p w14:paraId="786E08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51D80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ED98C8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AF1579D"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67BACE77"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048FA06C"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150A0603" w14:textId="77777777" w:rsidR="00EE5860" w:rsidRPr="00441CD0" w:rsidRDefault="00EE5860" w:rsidP="00BB0E1F">
            <w:pPr>
              <w:pStyle w:val="TAC"/>
            </w:pPr>
          </w:p>
        </w:tc>
      </w:tr>
      <w:tr w:rsidR="00EE5860" w:rsidRPr="00441CD0" w14:paraId="742032D0" w14:textId="77777777" w:rsidTr="00BB0E1F">
        <w:trPr>
          <w:jc w:val="center"/>
        </w:trPr>
        <w:tc>
          <w:tcPr>
            <w:tcW w:w="151" w:type="dxa"/>
            <w:tcBorders>
              <w:top w:val="nil"/>
              <w:left w:val="single" w:sz="6" w:space="0" w:color="auto"/>
              <w:bottom w:val="nil"/>
              <w:right w:val="nil"/>
            </w:tcBorders>
          </w:tcPr>
          <w:p w14:paraId="46953E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9D42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9FCC385"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0E59F62" w14:textId="77777777" w:rsidR="00EE5860" w:rsidRPr="00441CD0" w:rsidRDefault="00EE5860" w:rsidP="00BB0E1F">
            <w:pPr>
              <w:pStyle w:val="TAC"/>
            </w:pPr>
          </w:p>
        </w:tc>
      </w:tr>
      <w:tr w:rsidR="00EE5860" w:rsidRPr="00441CD0" w14:paraId="0496539E" w14:textId="77777777" w:rsidTr="00BB0E1F">
        <w:trPr>
          <w:jc w:val="center"/>
        </w:trPr>
        <w:tc>
          <w:tcPr>
            <w:tcW w:w="151" w:type="dxa"/>
            <w:tcBorders>
              <w:top w:val="nil"/>
              <w:left w:val="single" w:sz="6" w:space="0" w:color="auto"/>
              <w:bottom w:val="nil"/>
              <w:right w:val="nil"/>
            </w:tcBorders>
          </w:tcPr>
          <w:p w14:paraId="124A48F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DD87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BB6DC76"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713475C1" w14:textId="77777777" w:rsidR="00EE5860" w:rsidRPr="00441CD0" w:rsidRDefault="00EE5860" w:rsidP="00BB0E1F">
            <w:pPr>
              <w:pStyle w:val="TAC"/>
            </w:pPr>
          </w:p>
        </w:tc>
      </w:tr>
      <w:tr w:rsidR="00EE5860" w:rsidRPr="00441CD0" w14:paraId="71F10015" w14:textId="77777777" w:rsidTr="00BB0E1F">
        <w:trPr>
          <w:jc w:val="center"/>
        </w:trPr>
        <w:tc>
          <w:tcPr>
            <w:tcW w:w="151" w:type="dxa"/>
            <w:tcBorders>
              <w:top w:val="nil"/>
              <w:left w:val="single" w:sz="6" w:space="0" w:color="auto"/>
              <w:bottom w:val="nil"/>
              <w:right w:val="nil"/>
            </w:tcBorders>
          </w:tcPr>
          <w:p w14:paraId="16129A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C4D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6D0830A2"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E3E9542" w14:textId="77777777" w:rsidR="00EE5860" w:rsidRPr="00441CD0" w:rsidRDefault="00EE5860" w:rsidP="00BB0E1F">
            <w:pPr>
              <w:pStyle w:val="TAC"/>
            </w:pPr>
          </w:p>
        </w:tc>
      </w:tr>
      <w:tr w:rsidR="00EE5860" w:rsidRPr="00441CD0" w14:paraId="5B52EA86" w14:textId="77777777" w:rsidTr="00BB0E1F">
        <w:trPr>
          <w:jc w:val="center"/>
        </w:trPr>
        <w:tc>
          <w:tcPr>
            <w:tcW w:w="151" w:type="dxa"/>
            <w:tcBorders>
              <w:top w:val="nil"/>
              <w:left w:val="single" w:sz="6" w:space="0" w:color="auto"/>
              <w:bottom w:val="single" w:sz="4" w:space="0" w:color="auto"/>
              <w:right w:val="nil"/>
            </w:tcBorders>
          </w:tcPr>
          <w:p w14:paraId="459D104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85535F"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6DC417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89041" w14:textId="77777777" w:rsidR="00EE5860" w:rsidRPr="00441CD0" w:rsidRDefault="00EE5860" w:rsidP="00BB0E1F">
            <w:pPr>
              <w:pStyle w:val="TAC"/>
              <w:rPr>
                <w:lang w:val="x-none"/>
              </w:rPr>
            </w:pPr>
          </w:p>
        </w:tc>
      </w:tr>
    </w:tbl>
    <w:p w14:paraId="16FBF98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50</w:t>
      </w:r>
      <w:r w:rsidRPr="00441CD0">
        <w:rPr>
          <w:lang w:eastAsia="zh-CN"/>
        </w:rPr>
        <w:t>-</w:t>
      </w:r>
      <w:r w:rsidRPr="00441CD0">
        <w:rPr>
          <w:lang w:eastAsia="ja-JP"/>
        </w:rPr>
        <w:t>1</w:t>
      </w:r>
      <w:r w:rsidRPr="00441CD0">
        <w:t xml:space="preserve">: Volume </w:t>
      </w:r>
      <w:r w:rsidRPr="00441CD0">
        <w:rPr>
          <w:lang w:eastAsia="ja-JP"/>
        </w:rPr>
        <w:t>Quota</w:t>
      </w:r>
    </w:p>
    <w:p w14:paraId="5B9FE078" w14:textId="77777777" w:rsidR="00EE5860" w:rsidRPr="00441CD0" w:rsidRDefault="00EE5860" w:rsidP="00EE5860">
      <w:r w:rsidRPr="00441CD0">
        <w:lastRenderedPageBreak/>
        <w:t>The following flags are coded within Octet 5:</w:t>
      </w:r>
    </w:p>
    <w:p w14:paraId="1F73392E"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22656E88"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284E2290"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5890A8E8"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40ACA7C5" w14:textId="77777777" w:rsidR="00EE5860" w:rsidRPr="00441CD0" w:rsidRDefault="00EE5860" w:rsidP="00EE5860">
      <w:pPr>
        <w:rPr>
          <w:noProof/>
        </w:rPr>
      </w:pPr>
      <w:r w:rsidRPr="00441CD0">
        <w:rPr>
          <w:noProof/>
        </w:rPr>
        <w:t>At least one bit shall be set to "1". Several bits may be set to "1".</w:t>
      </w:r>
    </w:p>
    <w:p w14:paraId="3AAD021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1A35F7D0" w14:textId="77777777" w:rsidR="00EE5860" w:rsidRPr="00441CD0" w:rsidRDefault="00EE5860" w:rsidP="00EE5860">
      <w:pPr>
        <w:pStyle w:val="Heading3"/>
      </w:pPr>
      <w:bookmarkStart w:id="5624" w:name="_Toc19717396"/>
      <w:bookmarkStart w:id="5625" w:name="_Toc27490897"/>
      <w:bookmarkStart w:id="5626" w:name="_Toc27557190"/>
      <w:bookmarkStart w:id="5627" w:name="_Toc27724107"/>
      <w:bookmarkStart w:id="5628" w:name="_Toc36031181"/>
      <w:bookmarkStart w:id="5629" w:name="_Toc36043101"/>
      <w:bookmarkStart w:id="5630" w:name="_Toc36814426"/>
      <w:bookmarkStart w:id="5631" w:name="_Toc44689284"/>
      <w:bookmarkStart w:id="5632" w:name="_Toc44924038"/>
      <w:bookmarkStart w:id="5633" w:name="_Toc51861008"/>
      <w:bookmarkStart w:id="5634" w:name="_Toc57930779"/>
      <w:bookmarkStart w:id="5635" w:name="_Toc57931409"/>
      <w:bookmarkStart w:id="5636" w:name="_Toc67499801"/>
      <w:r w:rsidRPr="00441CD0">
        <w:t>8.</w:t>
      </w:r>
      <w:r w:rsidRPr="00441CD0">
        <w:rPr>
          <w:lang w:val="en-US"/>
        </w:rPr>
        <w:t>2.51</w:t>
      </w:r>
      <w:r w:rsidRPr="00441CD0">
        <w:tab/>
        <w:t>Time Quota</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237096AB" w14:textId="77777777" w:rsidR="00EE5860" w:rsidRPr="00441CD0" w:rsidRDefault="00EE5860" w:rsidP="00EE5860">
      <w:pPr>
        <w:rPr>
          <w:lang w:eastAsia="ja-JP"/>
        </w:rPr>
      </w:pPr>
      <w:r w:rsidRPr="00441CD0">
        <w:t xml:space="preserve">The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8.2.51-1</w:t>
      </w:r>
      <w:r w:rsidRPr="00441CD0">
        <w:rPr>
          <w:lang w:eastAsia="ja-JP"/>
        </w:rPr>
        <w:t>. It contains the time quota to be monitored by the UP function.</w:t>
      </w:r>
    </w:p>
    <w:p w14:paraId="3150E92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B866C45" w14:textId="77777777" w:rsidTr="00BB0E1F">
        <w:trPr>
          <w:jc w:val="center"/>
        </w:trPr>
        <w:tc>
          <w:tcPr>
            <w:tcW w:w="151" w:type="dxa"/>
            <w:tcBorders>
              <w:top w:val="single" w:sz="6" w:space="0" w:color="auto"/>
              <w:left w:val="single" w:sz="6" w:space="0" w:color="auto"/>
              <w:bottom w:val="nil"/>
              <w:right w:val="nil"/>
            </w:tcBorders>
          </w:tcPr>
          <w:p w14:paraId="080C43A6" w14:textId="77777777" w:rsidR="00EE5860" w:rsidRPr="00441CD0" w:rsidRDefault="00EE5860" w:rsidP="00BB0E1F">
            <w:pPr>
              <w:pStyle w:val="TAC"/>
            </w:pPr>
          </w:p>
        </w:tc>
        <w:tc>
          <w:tcPr>
            <w:tcW w:w="1104" w:type="dxa"/>
            <w:tcBorders>
              <w:top w:val="single" w:sz="6" w:space="0" w:color="auto"/>
              <w:left w:val="nil"/>
              <w:bottom w:val="nil"/>
              <w:right w:val="nil"/>
            </w:tcBorders>
          </w:tcPr>
          <w:p w14:paraId="598BF4A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363B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08C2579" w14:textId="77777777" w:rsidR="00EE5860" w:rsidRPr="00441CD0" w:rsidRDefault="00EE5860" w:rsidP="00BB0E1F">
            <w:pPr>
              <w:pStyle w:val="TAC"/>
            </w:pPr>
          </w:p>
        </w:tc>
      </w:tr>
      <w:tr w:rsidR="00EE5860" w:rsidRPr="00441CD0" w14:paraId="1A070A48" w14:textId="77777777" w:rsidTr="00BB0E1F">
        <w:trPr>
          <w:jc w:val="center"/>
        </w:trPr>
        <w:tc>
          <w:tcPr>
            <w:tcW w:w="151" w:type="dxa"/>
            <w:tcBorders>
              <w:top w:val="nil"/>
              <w:left w:val="single" w:sz="6" w:space="0" w:color="auto"/>
              <w:bottom w:val="nil"/>
              <w:right w:val="nil"/>
            </w:tcBorders>
          </w:tcPr>
          <w:p w14:paraId="6EF480AF" w14:textId="77777777" w:rsidR="00EE5860" w:rsidRPr="00441CD0" w:rsidRDefault="00EE5860" w:rsidP="00BB0E1F">
            <w:pPr>
              <w:pStyle w:val="TAC"/>
            </w:pPr>
          </w:p>
        </w:tc>
        <w:tc>
          <w:tcPr>
            <w:tcW w:w="1104" w:type="dxa"/>
            <w:tcBorders>
              <w:top w:val="nil"/>
              <w:left w:val="nil"/>
              <w:bottom w:val="nil"/>
              <w:right w:val="nil"/>
            </w:tcBorders>
            <w:hideMark/>
          </w:tcPr>
          <w:p w14:paraId="34F9A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DD6A1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E3C9B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23639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B14E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B264DD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84751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8CBA3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4D1898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596ECCB" w14:textId="77777777" w:rsidR="00EE5860" w:rsidRPr="00441CD0" w:rsidRDefault="00EE5860" w:rsidP="00BB0E1F">
            <w:pPr>
              <w:pStyle w:val="TAC"/>
            </w:pPr>
          </w:p>
        </w:tc>
      </w:tr>
      <w:tr w:rsidR="00EE5860" w:rsidRPr="00441CD0" w14:paraId="134CE606" w14:textId="77777777" w:rsidTr="00BB0E1F">
        <w:trPr>
          <w:jc w:val="center"/>
        </w:trPr>
        <w:tc>
          <w:tcPr>
            <w:tcW w:w="151" w:type="dxa"/>
            <w:tcBorders>
              <w:top w:val="nil"/>
              <w:left w:val="single" w:sz="6" w:space="0" w:color="auto"/>
              <w:bottom w:val="nil"/>
              <w:right w:val="nil"/>
            </w:tcBorders>
          </w:tcPr>
          <w:p w14:paraId="1B221A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5284F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6C3CB0D" w14:textId="77777777" w:rsidR="00EE5860" w:rsidRPr="00441CD0" w:rsidRDefault="00EE5860" w:rsidP="00BB0E1F">
            <w:pPr>
              <w:pStyle w:val="TAC"/>
            </w:pPr>
            <w:r w:rsidRPr="00441CD0">
              <w:t xml:space="preserve">Type = </w:t>
            </w:r>
            <w:r w:rsidRPr="00441CD0">
              <w:rPr>
                <w:lang w:val="sv-SE"/>
              </w:rPr>
              <w:t>74</w:t>
            </w:r>
            <w:r w:rsidRPr="00441CD0">
              <w:t xml:space="preserve"> (decimal)</w:t>
            </w:r>
          </w:p>
        </w:tc>
        <w:tc>
          <w:tcPr>
            <w:tcW w:w="588" w:type="dxa"/>
            <w:tcBorders>
              <w:top w:val="nil"/>
              <w:left w:val="single" w:sz="4" w:space="0" w:color="auto"/>
              <w:bottom w:val="nil"/>
              <w:right w:val="single" w:sz="6" w:space="0" w:color="auto"/>
            </w:tcBorders>
          </w:tcPr>
          <w:p w14:paraId="40518AF6" w14:textId="77777777" w:rsidR="00EE5860" w:rsidRPr="00441CD0" w:rsidRDefault="00EE5860" w:rsidP="00BB0E1F">
            <w:pPr>
              <w:pStyle w:val="TAC"/>
            </w:pPr>
          </w:p>
        </w:tc>
      </w:tr>
      <w:tr w:rsidR="00EE5860" w:rsidRPr="00441CD0" w14:paraId="1E5B8805" w14:textId="77777777" w:rsidTr="00BB0E1F">
        <w:trPr>
          <w:jc w:val="center"/>
        </w:trPr>
        <w:tc>
          <w:tcPr>
            <w:tcW w:w="151" w:type="dxa"/>
            <w:tcBorders>
              <w:top w:val="nil"/>
              <w:left w:val="single" w:sz="6" w:space="0" w:color="auto"/>
              <w:bottom w:val="nil"/>
              <w:right w:val="nil"/>
            </w:tcBorders>
          </w:tcPr>
          <w:p w14:paraId="082121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AF3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70774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405D223" w14:textId="77777777" w:rsidR="00EE5860" w:rsidRPr="00441CD0" w:rsidRDefault="00EE5860" w:rsidP="00BB0E1F">
            <w:pPr>
              <w:pStyle w:val="TAC"/>
            </w:pPr>
          </w:p>
        </w:tc>
      </w:tr>
      <w:tr w:rsidR="00EE5860" w:rsidRPr="00441CD0" w14:paraId="0D35FF0F" w14:textId="77777777" w:rsidTr="00BB0E1F">
        <w:trPr>
          <w:jc w:val="center"/>
        </w:trPr>
        <w:tc>
          <w:tcPr>
            <w:tcW w:w="151" w:type="dxa"/>
            <w:tcBorders>
              <w:top w:val="nil"/>
              <w:left w:val="single" w:sz="6" w:space="0" w:color="auto"/>
              <w:bottom w:val="nil"/>
              <w:right w:val="nil"/>
            </w:tcBorders>
          </w:tcPr>
          <w:p w14:paraId="387DF2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3759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55227A6"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0BC7DB55" w14:textId="77777777" w:rsidR="00EE5860" w:rsidRPr="00441CD0" w:rsidRDefault="00EE5860" w:rsidP="00BB0E1F">
            <w:pPr>
              <w:pStyle w:val="TAC"/>
            </w:pPr>
          </w:p>
        </w:tc>
      </w:tr>
      <w:tr w:rsidR="00EE5860" w:rsidRPr="00441CD0" w14:paraId="37678E84" w14:textId="77777777" w:rsidTr="00BB0E1F">
        <w:trPr>
          <w:jc w:val="center"/>
        </w:trPr>
        <w:tc>
          <w:tcPr>
            <w:tcW w:w="151" w:type="dxa"/>
            <w:tcBorders>
              <w:top w:val="nil"/>
              <w:left w:val="single" w:sz="6" w:space="0" w:color="auto"/>
              <w:bottom w:val="single" w:sz="4" w:space="0" w:color="auto"/>
              <w:right w:val="nil"/>
            </w:tcBorders>
          </w:tcPr>
          <w:p w14:paraId="6B86983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8B92C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68A0FA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86E763" w14:textId="77777777" w:rsidR="00EE5860" w:rsidRPr="00441CD0" w:rsidRDefault="00EE5860" w:rsidP="00BB0E1F">
            <w:pPr>
              <w:pStyle w:val="TAC"/>
              <w:rPr>
                <w:lang w:val="x-none"/>
              </w:rPr>
            </w:pPr>
          </w:p>
        </w:tc>
      </w:tr>
    </w:tbl>
    <w:p w14:paraId="1AD337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51</w:t>
      </w:r>
      <w:r w:rsidRPr="00441CD0">
        <w:rPr>
          <w:lang w:eastAsia="zh-CN"/>
        </w:rPr>
        <w:t>-</w:t>
      </w:r>
      <w:r w:rsidRPr="00441CD0">
        <w:rPr>
          <w:lang w:eastAsia="ja-JP"/>
        </w:rPr>
        <w:t>1</w:t>
      </w:r>
      <w:r w:rsidRPr="00441CD0">
        <w:t xml:space="preserve">: Time </w:t>
      </w:r>
      <w:r w:rsidRPr="00441CD0">
        <w:rPr>
          <w:lang w:eastAsia="ja-JP"/>
        </w:rPr>
        <w:t>Quota</w:t>
      </w:r>
    </w:p>
    <w:p w14:paraId="340D588C" w14:textId="77777777" w:rsidR="00EE5860" w:rsidRPr="00441CD0" w:rsidRDefault="00EE5860" w:rsidP="00EE5860">
      <w:r w:rsidRPr="00441CD0">
        <w:t>The Time Quota value shall be encoded as an Unsigned32 binary integer value. It contains a duration in seconds.</w:t>
      </w:r>
    </w:p>
    <w:p w14:paraId="7F0AD05E" w14:textId="77777777" w:rsidR="00EE5860" w:rsidRPr="00441CD0" w:rsidRDefault="00EE5860" w:rsidP="00EE5860">
      <w:pPr>
        <w:pStyle w:val="Heading3"/>
      </w:pPr>
      <w:bookmarkStart w:id="5637" w:name="_Toc19717397"/>
      <w:bookmarkStart w:id="5638" w:name="_Toc27490898"/>
      <w:bookmarkStart w:id="5639" w:name="_Toc27557191"/>
      <w:bookmarkStart w:id="5640" w:name="_Toc27724108"/>
      <w:bookmarkStart w:id="5641" w:name="_Toc36031182"/>
      <w:bookmarkStart w:id="5642" w:name="_Toc36043102"/>
      <w:bookmarkStart w:id="5643" w:name="_Toc36814427"/>
      <w:bookmarkStart w:id="5644" w:name="_Toc44689285"/>
      <w:bookmarkStart w:id="5645" w:name="_Toc44924039"/>
      <w:bookmarkStart w:id="5646" w:name="_Toc51861009"/>
      <w:bookmarkStart w:id="5647" w:name="_Toc57930780"/>
      <w:bookmarkStart w:id="5648" w:name="_Toc57931410"/>
      <w:bookmarkStart w:id="5649" w:name="_Toc67499802"/>
      <w:r w:rsidRPr="00441CD0">
        <w:t>8.</w:t>
      </w:r>
      <w:r w:rsidRPr="00441CD0">
        <w:rPr>
          <w:lang w:val="en-US"/>
        </w:rPr>
        <w:t>2.52</w:t>
      </w:r>
      <w:r w:rsidRPr="00441CD0">
        <w:tab/>
        <w:t>Start Time</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5CE89A5C" w14:textId="77777777" w:rsidR="00EE5860" w:rsidRPr="00441CD0" w:rsidRDefault="00EE5860" w:rsidP="00EE5860">
      <w:pPr>
        <w:rPr>
          <w:lang w:eastAsia="ja-JP"/>
        </w:rPr>
      </w:pPr>
      <w:r w:rsidRPr="00441CD0">
        <w:t xml:space="preserve">The Start Time IE indicates the time at which the UP function started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8.2.52-1</w:t>
      </w:r>
      <w:r w:rsidRPr="00441CD0">
        <w:rPr>
          <w:lang w:eastAsia="ja-JP"/>
        </w:rPr>
        <w:t>.</w:t>
      </w:r>
    </w:p>
    <w:p w14:paraId="6276B12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42AFB1F" w14:textId="77777777" w:rsidTr="00BB0E1F">
        <w:trPr>
          <w:jc w:val="center"/>
        </w:trPr>
        <w:tc>
          <w:tcPr>
            <w:tcW w:w="151" w:type="dxa"/>
            <w:tcBorders>
              <w:top w:val="single" w:sz="6" w:space="0" w:color="auto"/>
              <w:left w:val="single" w:sz="6" w:space="0" w:color="auto"/>
              <w:bottom w:val="nil"/>
              <w:right w:val="nil"/>
            </w:tcBorders>
          </w:tcPr>
          <w:p w14:paraId="7E764CE6" w14:textId="77777777" w:rsidR="00EE5860" w:rsidRPr="00441CD0" w:rsidRDefault="00EE5860" w:rsidP="00BB0E1F">
            <w:pPr>
              <w:pStyle w:val="TAC"/>
            </w:pPr>
          </w:p>
        </w:tc>
        <w:tc>
          <w:tcPr>
            <w:tcW w:w="1104" w:type="dxa"/>
            <w:tcBorders>
              <w:top w:val="single" w:sz="6" w:space="0" w:color="auto"/>
              <w:left w:val="nil"/>
              <w:bottom w:val="nil"/>
              <w:right w:val="nil"/>
            </w:tcBorders>
          </w:tcPr>
          <w:p w14:paraId="1B7114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C3809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CCDF488" w14:textId="77777777" w:rsidR="00EE5860" w:rsidRPr="00441CD0" w:rsidRDefault="00EE5860" w:rsidP="00BB0E1F">
            <w:pPr>
              <w:pStyle w:val="TAC"/>
            </w:pPr>
          </w:p>
        </w:tc>
      </w:tr>
      <w:tr w:rsidR="00EE5860" w:rsidRPr="00441CD0" w14:paraId="04414698" w14:textId="77777777" w:rsidTr="00BB0E1F">
        <w:trPr>
          <w:jc w:val="center"/>
        </w:trPr>
        <w:tc>
          <w:tcPr>
            <w:tcW w:w="151" w:type="dxa"/>
            <w:tcBorders>
              <w:top w:val="nil"/>
              <w:left w:val="single" w:sz="6" w:space="0" w:color="auto"/>
              <w:bottom w:val="nil"/>
              <w:right w:val="nil"/>
            </w:tcBorders>
          </w:tcPr>
          <w:p w14:paraId="6FF09586" w14:textId="77777777" w:rsidR="00EE5860" w:rsidRPr="00441CD0" w:rsidRDefault="00EE5860" w:rsidP="00BB0E1F">
            <w:pPr>
              <w:pStyle w:val="TAC"/>
            </w:pPr>
          </w:p>
        </w:tc>
        <w:tc>
          <w:tcPr>
            <w:tcW w:w="1104" w:type="dxa"/>
            <w:tcBorders>
              <w:top w:val="nil"/>
              <w:left w:val="nil"/>
              <w:bottom w:val="nil"/>
              <w:right w:val="nil"/>
            </w:tcBorders>
            <w:hideMark/>
          </w:tcPr>
          <w:p w14:paraId="7BA5178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784C5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B91EF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9AAA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08D8C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42F52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C329D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27F23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8335B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9B0873E" w14:textId="77777777" w:rsidR="00EE5860" w:rsidRPr="00441CD0" w:rsidRDefault="00EE5860" w:rsidP="00BB0E1F">
            <w:pPr>
              <w:pStyle w:val="TAC"/>
            </w:pPr>
          </w:p>
        </w:tc>
      </w:tr>
      <w:tr w:rsidR="00EE5860" w:rsidRPr="00441CD0" w14:paraId="2D2BD657" w14:textId="77777777" w:rsidTr="00BB0E1F">
        <w:trPr>
          <w:jc w:val="center"/>
        </w:trPr>
        <w:tc>
          <w:tcPr>
            <w:tcW w:w="151" w:type="dxa"/>
            <w:tcBorders>
              <w:top w:val="nil"/>
              <w:left w:val="single" w:sz="6" w:space="0" w:color="auto"/>
              <w:bottom w:val="nil"/>
              <w:right w:val="nil"/>
            </w:tcBorders>
          </w:tcPr>
          <w:p w14:paraId="573DEC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A47FD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ACA592B" w14:textId="77777777" w:rsidR="00EE5860" w:rsidRPr="00441CD0" w:rsidRDefault="00EE5860" w:rsidP="00BB0E1F">
            <w:pPr>
              <w:pStyle w:val="TAC"/>
            </w:pPr>
            <w:r w:rsidRPr="00441CD0">
              <w:t xml:space="preserve">Type = </w:t>
            </w:r>
            <w:r w:rsidRPr="00441CD0">
              <w:rPr>
                <w:lang w:val="sv-SE"/>
              </w:rPr>
              <w:t>75</w:t>
            </w:r>
            <w:r w:rsidRPr="00441CD0">
              <w:t xml:space="preserve"> (decimal)</w:t>
            </w:r>
          </w:p>
        </w:tc>
        <w:tc>
          <w:tcPr>
            <w:tcW w:w="588" w:type="dxa"/>
            <w:tcBorders>
              <w:top w:val="nil"/>
              <w:left w:val="single" w:sz="4" w:space="0" w:color="auto"/>
              <w:bottom w:val="nil"/>
              <w:right w:val="single" w:sz="6" w:space="0" w:color="auto"/>
            </w:tcBorders>
          </w:tcPr>
          <w:p w14:paraId="2FCB814B" w14:textId="77777777" w:rsidR="00EE5860" w:rsidRPr="00441CD0" w:rsidRDefault="00EE5860" w:rsidP="00BB0E1F">
            <w:pPr>
              <w:pStyle w:val="TAC"/>
            </w:pPr>
          </w:p>
        </w:tc>
      </w:tr>
      <w:tr w:rsidR="00EE5860" w:rsidRPr="00441CD0" w14:paraId="2CAB5384" w14:textId="77777777" w:rsidTr="00BB0E1F">
        <w:trPr>
          <w:jc w:val="center"/>
        </w:trPr>
        <w:tc>
          <w:tcPr>
            <w:tcW w:w="151" w:type="dxa"/>
            <w:tcBorders>
              <w:top w:val="nil"/>
              <w:left w:val="single" w:sz="6" w:space="0" w:color="auto"/>
              <w:bottom w:val="nil"/>
              <w:right w:val="nil"/>
            </w:tcBorders>
          </w:tcPr>
          <w:p w14:paraId="05CA950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C3398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783CF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6BD712C" w14:textId="77777777" w:rsidR="00EE5860" w:rsidRPr="00441CD0" w:rsidRDefault="00EE5860" w:rsidP="00BB0E1F">
            <w:pPr>
              <w:pStyle w:val="TAC"/>
            </w:pPr>
          </w:p>
        </w:tc>
      </w:tr>
      <w:tr w:rsidR="00EE5860" w:rsidRPr="00441CD0" w14:paraId="78CA426B" w14:textId="77777777" w:rsidTr="00BB0E1F">
        <w:trPr>
          <w:jc w:val="center"/>
        </w:trPr>
        <w:tc>
          <w:tcPr>
            <w:tcW w:w="151" w:type="dxa"/>
            <w:tcBorders>
              <w:top w:val="nil"/>
              <w:left w:val="single" w:sz="6" w:space="0" w:color="auto"/>
              <w:bottom w:val="nil"/>
              <w:right w:val="nil"/>
            </w:tcBorders>
          </w:tcPr>
          <w:p w14:paraId="43AFC1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ED2B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A377886" w14:textId="77777777" w:rsidR="00EE5860" w:rsidRPr="00441CD0" w:rsidRDefault="00EE5860" w:rsidP="00BB0E1F">
            <w:pPr>
              <w:pStyle w:val="TAC"/>
              <w:rPr>
                <w:lang w:eastAsia="zh-CN"/>
              </w:rPr>
            </w:pPr>
            <w:r w:rsidRPr="00441CD0">
              <w:rPr>
                <w:lang w:eastAsia="zh-CN"/>
              </w:rPr>
              <w:t>Start Time</w:t>
            </w:r>
          </w:p>
        </w:tc>
        <w:tc>
          <w:tcPr>
            <w:tcW w:w="588" w:type="dxa"/>
            <w:tcBorders>
              <w:top w:val="nil"/>
              <w:left w:val="single" w:sz="4" w:space="0" w:color="auto"/>
              <w:bottom w:val="nil"/>
              <w:right w:val="single" w:sz="6" w:space="0" w:color="auto"/>
            </w:tcBorders>
          </w:tcPr>
          <w:p w14:paraId="2D177AAE" w14:textId="77777777" w:rsidR="00EE5860" w:rsidRPr="00441CD0" w:rsidRDefault="00EE5860" w:rsidP="00BB0E1F">
            <w:pPr>
              <w:pStyle w:val="TAC"/>
            </w:pPr>
          </w:p>
        </w:tc>
      </w:tr>
      <w:tr w:rsidR="00EE5860" w:rsidRPr="00441CD0" w14:paraId="1F746B55" w14:textId="77777777" w:rsidTr="00BB0E1F">
        <w:trPr>
          <w:jc w:val="center"/>
        </w:trPr>
        <w:tc>
          <w:tcPr>
            <w:tcW w:w="151" w:type="dxa"/>
            <w:tcBorders>
              <w:top w:val="nil"/>
              <w:left w:val="single" w:sz="6" w:space="0" w:color="auto"/>
              <w:bottom w:val="single" w:sz="4" w:space="0" w:color="auto"/>
              <w:right w:val="nil"/>
            </w:tcBorders>
          </w:tcPr>
          <w:p w14:paraId="0263019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B40443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B8697D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57C5FCF" w14:textId="77777777" w:rsidR="00EE5860" w:rsidRPr="00441CD0" w:rsidRDefault="00EE5860" w:rsidP="00BB0E1F">
            <w:pPr>
              <w:pStyle w:val="TAC"/>
              <w:rPr>
                <w:lang w:val="x-none"/>
              </w:rPr>
            </w:pPr>
          </w:p>
        </w:tc>
      </w:tr>
    </w:tbl>
    <w:p w14:paraId="50465B4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52</w:t>
      </w:r>
      <w:r w:rsidRPr="00441CD0">
        <w:rPr>
          <w:lang w:eastAsia="zh-CN"/>
        </w:rPr>
        <w:t>-</w:t>
      </w:r>
      <w:r w:rsidRPr="00441CD0">
        <w:rPr>
          <w:lang w:eastAsia="ja-JP"/>
        </w:rPr>
        <w:t>1</w:t>
      </w:r>
      <w:r w:rsidRPr="00441CD0">
        <w:t xml:space="preserve">: Start </w:t>
      </w:r>
      <w:r w:rsidRPr="00441CD0">
        <w:rPr>
          <w:lang w:eastAsia="ja-JP"/>
        </w:rPr>
        <w:t>Time</w:t>
      </w:r>
    </w:p>
    <w:p w14:paraId="3628332B" w14:textId="0E9C3F5E" w:rsidR="00EE5860" w:rsidRPr="00441CD0" w:rsidRDefault="00EE5860" w:rsidP="00EE5860">
      <w:r w:rsidRPr="00441CD0">
        <w:t xml:space="preserve">The Start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F3FCEF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DF2B09F" w14:textId="77777777" w:rsidR="00EE5860" w:rsidRPr="00441CD0" w:rsidRDefault="00EE5860" w:rsidP="00EE5860">
      <w:pPr>
        <w:pStyle w:val="Heading3"/>
      </w:pPr>
      <w:bookmarkStart w:id="5650" w:name="_Toc19717398"/>
      <w:bookmarkStart w:id="5651" w:name="_Toc27490899"/>
      <w:bookmarkStart w:id="5652" w:name="_Toc27557192"/>
      <w:bookmarkStart w:id="5653" w:name="_Toc27724109"/>
      <w:bookmarkStart w:id="5654" w:name="_Toc36031183"/>
      <w:bookmarkStart w:id="5655" w:name="_Toc36043103"/>
      <w:bookmarkStart w:id="5656" w:name="_Toc36814428"/>
      <w:bookmarkStart w:id="5657" w:name="_Toc44689286"/>
      <w:bookmarkStart w:id="5658" w:name="_Toc44924040"/>
      <w:bookmarkStart w:id="5659" w:name="_Toc51861010"/>
      <w:bookmarkStart w:id="5660" w:name="_Toc57930781"/>
      <w:bookmarkStart w:id="5661" w:name="_Toc57931411"/>
      <w:bookmarkStart w:id="5662" w:name="_Toc67499803"/>
      <w:r w:rsidRPr="00441CD0">
        <w:t>8.</w:t>
      </w:r>
      <w:r w:rsidRPr="00441CD0">
        <w:rPr>
          <w:lang w:val="en-US"/>
        </w:rPr>
        <w:t>2.53</w:t>
      </w:r>
      <w:r w:rsidRPr="00441CD0">
        <w:tab/>
        <w:t>End Time</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326E78AA" w14:textId="77777777" w:rsidR="00EE5860" w:rsidRPr="00441CD0" w:rsidRDefault="00EE5860" w:rsidP="00EE5860">
      <w:pPr>
        <w:rPr>
          <w:lang w:eastAsia="ja-JP"/>
        </w:rPr>
      </w:pPr>
      <w:r w:rsidRPr="00441CD0">
        <w:t xml:space="preserve">The End Time IE indicates the time at which the UP function ended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8.2.53-1</w:t>
      </w:r>
      <w:r w:rsidRPr="00441CD0">
        <w:rPr>
          <w:lang w:eastAsia="ja-JP"/>
        </w:rPr>
        <w:t>.</w:t>
      </w:r>
    </w:p>
    <w:p w14:paraId="5317CE6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98BC1" w14:textId="77777777" w:rsidTr="00BB0E1F">
        <w:trPr>
          <w:jc w:val="center"/>
        </w:trPr>
        <w:tc>
          <w:tcPr>
            <w:tcW w:w="151" w:type="dxa"/>
            <w:tcBorders>
              <w:top w:val="single" w:sz="6" w:space="0" w:color="auto"/>
              <w:left w:val="single" w:sz="6" w:space="0" w:color="auto"/>
              <w:bottom w:val="nil"/>
              <w:right w:val="nil"/>
            </w:tcBorders>
          </w:tcPr>
          <w:p w14:paraId="535510B1" w14:textId="77777777" w:rsidR="00EE5860" w:rsidRPr="00441CD0" w:rsidRDefault="00EE5860" w:rsidP="00BB0E1F">
            <w:pPr>
              <w:pStyle w:val="TAC"/>
            </w:pPr>
          </w:p>
        </w:tc>
        <w:tc>
          <w:tcPr>
            <w:tcW w:w="1104" w:type="dxa"/>
            <w:tcBorders>
              <w:top w:val="single" w:sz="6" w:space="0" w:color="auto"/>
              <w:left w:val="nil"/>
              <w:bottom w:val="nil"/>
              <w:right w:val="nil"/>
            </w:tcBorders>
          </w:tcPr>
          <w:p w14:paraId="016E2BA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A8D2E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53E1BB4" w14:textId="77777777" w:rsidR="00EE5860" w:rsidRPr="00441CD0" w:rsidRDefault="00EE5860" w:rsidP="00BB0E1F">
            <w:pPr>
              <w:pStyle w:val="TAC"/>
            </w:pPr>
          </w:p>
        </w:tc>
      </w:tr>
      <w:tr w:rsidR="00EE5860" w:rsidRPr="00441CD0" w14:paraId="6CE8BB14" w14:textId="77777777" w:rsidTr="00BB0E1F">
        <w:trPr>
          <w:jc w:val="center"/>
        </w:trPr>
        <w:tc>
          <w:tcPr>
            <w:tcW w:w="151" w:type="dxa"/>
            <w:tcBorders>
              <w:top w:val="nil"/>
              <w:left w:val="single" w:sz="6" w:space="0" w:color="auto"/>
              <w:bottom w:val="nil"/>
              <w:right w:val="nil"/>
            </w:tcBorders>
          </w:tcPr>
          <w:p w14:paraId="0B3329E8" w14:textId="77777777" w:rsidR="00EE5860" w:rsidRPr="00441CD0" w:rsidRDefault="00EE5860" w:rsidP="00BB0E1F">
            <w:pPr>
              <w:pStyle w:val="TAC"/>
            </w:pPr>
          </w:p>
        </w:tc>
        <w:tc>
          <w:tcPr>
            <w:tcW w:w="1104" w:type="dxa"/>
            <w:tcBorders>
              <w:top w:val="nil"/>
              <w:left w:val="nil"/>
              <w:bottom w:val="nil"/>
              <w:right w:val="nil"/>
            </w:tcBorders>
            <w:hideMark/>
          </w:tcPr>
          <w:p w14:paraId="44DB650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BE81E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A8B1B2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59E11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C19A1A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5C0C5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C51482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4AF4D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A0883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95ABB3" w14:textId="77777777" w:rsidR="00EE5860" w:rsidRPr="00441CD0" w:rsidRDefault="00EE5860" w:rsidP="00BB0E1F">
            <w:pPr>
              <w:pStyle w:val="TAC"/>
            </w:pPr>
          </w:p>
        </w:tc>
      </w:tr>
      <w:tr w:rsidR="00EE5860" w:rsidRPr="00441CD0" w14:paraId="4299CEE4" w14:textId="77777777" w:rsidTr="00BB0E1F">
        <w:trPr>
          <w:jc w:val="center"/>
        </w:trPr>
        <w:tc>
          <w:tcPr>
            <w:tcW w:w="151" w:type="dxa"/>
            <w:tcBorders>
              <w:top w:val="nil"/>
              <w:left w:val="single" w:sz="6" w:space="0" w:color="auto"/>
              <w:bottom w:val="nil"/>
              <w:right w:val="nil"/>
            </w:tcBorders>
          </w:tcPr>
          <w:p w14:paraId="375DF2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24DCD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3383942" w14:textId="77777777" w:rsidR="00EE5860" w:rsidRPr="00441CD0" w:rsidRDefault="00EE5860" w:rsidP="00BB0E1F">
            <w:pPr>
              <w:pStyle w:val="TAC"/>
            </w:pPr>
            <w:r w:rsidRPr="00441CD0">
              <w:t xml:space="preserve">Type = </w:t>
            </w:r>
            <w:r w:rsidRPr="00441CD0">
              <w:rPr>
                <w:lang w:val="sv-SE"/>
              </w:rPr>
              <w:t>76</w:t>
            </w:r>
            <w:r w:rsidRPr="00441CD0">
              <w:t xml:space="preserve"> (decimal)</w:t>
            </w:r>
          </w:p>
        </w:tc>
        <w:tc>
          <w:tcPr>
            <w:tcW w:w="588" w:type="dxa"/>
            <w:tcBorders>
              <w:top w:val="nil"/>
              <w:left w:val="single" w:sz="4" w:space="0" w:color="auto"/>
              <w:bottom w:val="nil"/>
              <w:right w:val="single" w:sz="6" w:space="0" w:color="auto"/>
            </w:tcBorders>
          </w:tcPr>
          <w:p w14:paraId="7EF97210" w14:textId="77777777" w:rsidR="00EE5860" w:rsidRPr="00441CD0" w:rsidRDefault="00EE5860" w:rsidP="00BB0E1F">
            <w:pPr>
              <w:pStyle w:val="TAC"/>
            </w:pPr>
          </w:p>
        </w:tc>
      </w:tr>
      <w:tr w:rsidR="00EE5860" w:rsidRPr="00441CD0" w14:paraId="233E9AC0" w14:textId="77777777" w:rsidTr="00BB0E1F">
        <w:trPr>
          <w:jc w:val="center"/>
        </w:trPr>
        <w:tc>
          <w:tcPr>
            <w:tcW w:w="151" w:type="dxa"/>
            <w:tcBorders>
              <w:top w:val="nil"/>
              <w:left w:val="single" w:sz="6" w:space="0" w:color="auto"/>
              <w:bottom w:val="nil"/>
              <w:right w:val="nil"/>
            </w:tcBorders>
          </w:tcPr>
          <w:p w14:paraId="21A2DD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079FA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F84B8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AC1F6E" w14:textId="77777777" w:rsidR="00EE5860" w:rsidRPr="00441CD0" w:rsidRDefault="00EE5860" w:rsidP="00BB0E1F">
            <w:pPr>
              <w:pStyle w:val="TAC"/>
            </w:pPr>
          </w:p>
        </w:tc>
      </w:tr>
      <w:tr w:rsidR="00EE5860" w:rsidRPr="00441CD0" w14:paraId="39448219" w14:textId="77777777" w:rsidTr="00BB0E1F">
        <w:trPr>
          <w:jc w:val="center"/>
        </w:trPr>
        <w:tc>
          <w:tcPr>
            <w:tcW w:w="151" w:type="dxa"/>
            <w:tcBorders>
              <w:top w:val="nil"/>
              <w:left w:val="single" w:sz="6" w:space="0" w:color="auto"/>
              <w:bottom w:val="nil"/>
              <w:right w:val="nil"/>
            </w:tcBorders>
          </w:tcPr>
          <w:p w14:paraId="33C37E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E39F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07D84E0" w14:textId="77777777" w:rsidR="00EE5860" w:rsidRPr="00441CD0" w:rsidRDefault="00EE5860" w:rsidP="00BB0E1F">
            <w:pPr>
              <w:pStyle w:val="TAC"/>
              <w:rPr>
                <w:lang w:eastAsia="zh-CN"/>
              </w:rPr>
            </w:pPr>
            <w:r w:rsidRPr="00441CD0">
              <w:rPr>
                <w:lang w:eastAsia="zh-CN"/>
              </w:rPr>
              <w:t>End Time</w:t>
            </w:r>
          </w:p>
        </w:tc>
        <w:tc>
          <w:tcPr>
            <w:tcW w:w="588" w:type="dxa"/>
            <w:tcBorders>
              <w:top w:val="nil"/>
              <w:left w:val="single" w:sz="4" w:space="0" w:color="auto"/>
              <w:bottom w:val="nil"/>
              <w:right w:val="single" w:sz="6" w:space="0" w:color="auto"/>
            </w:tcBorders>
          </w:tcPr>
          <w:p w14:paraId="7A5F68CD" w14:textId="77777777" w:rsidR="00EE5860" w:rsidRPr="00441CD0" w:rsidRDefault="00EE5860" w:rsidP="00BB0E1F">
            <w:pPr>
              <w:pStyle w:val="TAC"/>
            </w:pPr>
          </w:p>
        </w:tc>
      </w:tr>
      <w:tr w:rsidR="00EE5860" w:rsidRPr="00441CD0" w14:paraId="7FB7A6FE" w14:textId="77777777" w:rsidTr="00BB0E1F">
        <w:trPr>
          <w:jc w:val="center"/>
        </w:trPr>
        <w:tc>
          <w:tcPr>
            <w:tcW w:w="151" w:type="dxa"/>
            <w:tcBorders>
              <w:top w:val="nil"/>
              <w:left w:val="single" w:sz="6" w:space="0" w:color="auto"/>
              <w:bottom w:val="single" w:sz="4" w:space="0" w:color="auto"/>
              <w:right w:val="nil"/>
            </w:tcBorders>
          </w:tcPr>
          <w:p w14:paraId="143FDC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EFE95E"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ED8AE9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AF936E" w14:textId="77777777" w:rsidR="00EE5860" w:rsidRPr="00441CD0" w:rsidRDefault="00EE5860" w:rsidP="00BB0E1F">
            <w:pPr>
              <w:pStyle w:val="TAC"/>
              <w:rPr>
                <w:lang w:val="x-none"/>
              </w:rPr>
            </w:pPr>
          </w:p>
        </w:tc>
      </w:tr>
    </w:tbl>
    <w:p w14:paraId="438E5B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53</w:t>
      </w:r>
      <w:r w:rsidRPr="00441CD0">
        <w:rPr>
          <w:lang w:eastAsia="zh-CN"/>
        </w:rPr>
        <w:t>-</w:t>
      </w:r>
      <w:r w:rsidRPr="00441CD0">
        <w:rPr>
          <w:lang w:eastAsia="ja-JP"/>
        </w:rPr>
        <w:t>1</w:t>
      </w:r>
      <w:r w:rsidRPr="00441CD0">
        <w:t xml:space="preserve">: End </w:t>
      </w:r>
      <w:r w:rsidRPr="00441CD0">
        <w:rPr>
          <w:lang w:eastAsia="ja-JP"/>
        </w:rPr>
        <w:t>Time</w:t>
      </w:r>
    </w:p>
    <w:p w14:paraId="4763C4B9" w14:textId="647E0897" w:rsidR="00EE5860" w:rsidRPr="00441CD0" w:rsidRDefault="00EE5860" w:rsidP="00EE5860">
      <w:r w:rsidRPr="00441CD0">
        <w:t xml:space="preserve">The End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597EC87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6FDD8692" w14:textId="77777777" w:rsidR="00EE5860" w:rsidRPr="00441CD0" w:rsidRDefault="00EE5860" w:rsidP="00EE5860">
      <w:pPr>
        <w:pStyle w:val="Heading3"/>
      </w:pPr>
      <w:bookmarkStart w:id="5663" w:name="_Toc19717399"/>
      <w:bookmarkStart w:id="5664" w:name="_Toc27490900"/>
      <w:bookmarkStart w:id="5665" w:name="_Toc27557193"/>
      <w:bookmarkStart w:id="5666" w:name="_Toc27724110"/>
      <w:bookmarkStart w:id="5667" w:name="_Toc36031184"/>
      <w:bookmarkStart w:id="5668" w:name="_Toc36043104"/>
      <w:bookmarkStart w:id="5669" w:name="_Toc36814429"/>
      <w:bookmarkStart w:id="5670" w:name="_Toc44689287"/>
      <w:bookmarkStart w:id="5671" w:name="_Toc44924041"/>
      <w:bookmarkStart w:id="5672" w:name="_Toc51861011"/>
      <w:bookmarkStart w:id="5673" w:name="_Toc57930782"/>
      <w:bookmarkStart w:id="5674" w:name="_Toc57931412"/>
      <w:bookmarkStart w:id="5675" w:name="_Toc67499804"/>
      <w:r w:rsidRPr="00441CD0">
        <w:t>8.2.54</w:t>
      </w:r>
      <w:r w:rsidRPr="00441CD0">
        <w:tab/>
        <w:t>URR ID</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20808D38" w14:textId="77777777" w:rsidR="00EE5860" w:rsidRPr="00441CD0" w:rsidRDefault="00EE5860" w:rsidP="00EE5860">
      <w:pPr>
        <w:rPr>
          <w:lang w:eastAsia="zh-CN"/>
        </w:rPr>
      </w:pPr>
      <w:r w:rsidRPr="00441CD0">
        <w:t xml:space="preserve">The </w:t>
      </w:r>
      <w:r w:rsidRPr="00441CD0">
        <w:rPr>
          <w:lang w:val="en-US" w:eastAsia="zh-CN"/>
        </w:rPr>
        <w:t>URR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8.2.54-1</w:t>
      </w:r>
      <w:r w:rsidRPr="00441CD0">
        <w:rPr>
          <w:lang w:eastAsia="ja-JP"/>
        </w:rPr>
        <w:t xml:space="preserve">. </w:t>
      </w:r>
      <w:r w:rsidRPr="00441CD0">
        <w:rPr>
          <w:lang w:eastAsia="zh-CN"/>
        </w:rPr>
        <w:t>It contains a Usage Reporting Rule ID.</w:t>
      </w:r>
    </w:p>
    <w:p w14:paraId="7EB672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B61C189" w14:textId="77777777" w:rsidTr="00BB0E1F">
        <w:trPr>
          <w:jc w:val="center"/>
        </w:trPr>
        <w:tc>
          <w:tcPr>
            <w:tcW w:w="151" w:type="dxa"/>
            <w:tcBorders>
              <w:top w:val="single" w:sz="6" w:space="0" w:color="auto"/>
              <w:left w:val="single" w:sz="6" w:space="0" w:color="auto"/>
              <w:bottom w:val="nil"/>
              <w:right w:val="nil"/>
            </w:tcBorders>
          </w:tcPr>
          <w:p w14:paraId="385A9F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7A602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6BA3B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79DEB6" w14:textId="77777777" w:rsidR="00EE5860" w:rsidRPr="00441CD0" w:rsidRDefault="00EE5860" w:rsidP="00BB0E1F">
            <w:pPr>
              <w:pStyle w:val="TAC"/>
            </w:pPr>
          </w:p>
        </w:tc>
      </w:tr>
      <w:tr w:rsidR="00EE5860" w:rsidRPr="00441CD0" w14:paraId="095B6353" w14:textId="77777777" w:rsidTr="00BB0E1F">
        <w:trPr>
          <w:jc w:val="center"/>
        </w:trPr>
        <w:tc>
          <w:tcPr>
            <w:tcW w:w="151" w:type="dxa"/>
            <w:tcBorders>
              <w:top w:val="nil"/>
              <w:left w:val="single" w:sz="6" w:space="0" w:color="auto"/>
              <w:bottom w:val="nil"/>
              <w:right w:val="nil"/>
            </w:tcBorders>
          </w:tcPr>
          <w:p w14:paraId="604A814E" w14:textId="77777777" w:rsidR="00EE5860" w:rsidRPr="00441CD0" w:rsidRDefault="00EE5860" w:rsidP="00BB0E1F">
            <w:pPr>
              <w:pStyle w:val="TAC"/>
            </w:pPr>
          </w:p>
        </w:tc>
        <w:tc>
          <w:tcPr>
            <w:tcW w:w="1104" w:type="dxa"/>
            <w:tcBorders>
              <w:top w:val="nil"/>
              <w:left w:val="nil"/>
              <w:bottom w:val="nil"/>
              <w:right w:val="nil"/>
            </w:tcBorders>
            <w:hideMark/>
          </w:tcPr>
          <w:p w14:paraId="254F73B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416056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BDADB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634B95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B7241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F2B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553057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0455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A4787F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37D10B" w14:textId="77777777" w:rsidR="00EE5860" w:rsidRPr="00441CD0" w:rsidRDefault="00EE5860" w:rsidP="00BB0E1F">
            <w:pPr>
              <w:pStyle w:val="TAC"/>
            </w:pPr>
          </w:p>
        </w:tc>
      </w:tr>
      <w:tr w:rsidR="00EE5860" w:rsidRPr="00441CD0" w14:paraId="0FA5AE02" w14:textId="77777777" w:rsidTr="00BB0E1F">
        <w:trPr>
          <w:jc w:val="center"/>
        </w:trPr>
        <w:tc>
          <w:tcPr>
            <w:tcW w:w="151" w:type="dxa"/>
            <w:tcBorders>
              <w:top w:val="nil"/>
              <w:left w:val="single" w:sz="6" w:space="0" w:color="auto"/>
              <w:bottom w:val="nil"/>
              <w:right w:val="nil"/>
            </w:tcBorders>
          </w:tcPr>
          <w:p w14:paraId="11FE0F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B276C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B83C208" w14:textId="77777777" w:rsidR="00EE5860" w:rsidRPr="00441CD0" w:rsidRDefault="00EE5860" w:rsidP="00BB0E1F">
            <w:pPr>
              <w:pStyle w:val="TAC"/>
            </w:pPr>
            <w:r w:rsidRPr="00441CD0">
              <w:t xml:space="preserve">Type = </w:t>
            </w:r>
            <w:r w:rsidRPr="00441CD0">
              <w:rPr>
                <w:lang w:val="sv-SE"/>
              </w:rPr>
              <w:t>81</w:t>
            </w:r>
            <w:r w:rsidRPr="00441CD0">
              <w:t xml:space="preserve"> (decimal)</w:t>
            </w:r>
          </w:p>
        </w:tc>
        <w:tc>
          <w:tcPr>
            <w:tcW w:w="588" w:type="dxa"/>
            <w:tcBorders>
              <w:top w:val="nil"/>
              <w:left w:val="single" w:sz="4" w:space="0" w:color="auto"/>
              <w:bottom w:val="nil"/>
              <w:right w:val="single" w:sz="6" w:space="0" w:color="auto"/>
            </w:tcBorders>
          </w:tcPr>
          <w:p w14:paraId="58B76B8C" w14:textId="77777777" w:rsidR="00EE5860" w:rsidRPr="00441CD0" w:rsidRDefault="00EE5860" w:rsidP="00BB0E1F">
            <w:pPr>
              <w:pStyle w:val="TAC"/>
            </w:pPr>
          </w:p>
        </w:tc>
      </w:tr>
      <w:tr w:rsidR="00EE5860" w:rsidRPr="00441CD0" w14:paraId="2208E8D5" w14:textId="77777777" w:rsidTr="00BB0E1F">
        <w:trPr>
          <w:jc w:val="center"/>
        </w:trPr>
        <w:tc>
          <w:tcPr>
            <w:tcW w:w="151" w:type="dxa"/>
            <w:tcBorders>
              <w:top w:val="nil"/>
              <w:left w:val="single" w:sz="6" w:space="0" w:color="auto"/>
              <w:bottom w:val="nil"/>
              <w:right w:val="nil"/>
            </w:tcBorders>
          </w:tcPr>
          <w:p w14:paraId="621135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3F5B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AEC6B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0918CB" w14:textId="77777777" w:rsidR="00EE5860" w:rsidRPr="00441CD0" w:rsidRDefault="00EE5860" w:rsidP="00BB0E1F">
            <w:pPr>
              <w:pStyle w:val="TAC"/>
            </w:pPr>
          </w:p>
        </w:tc>
      </w:tr>
      <w:tr w:rsidR="00EE5860" w:rsidRPr="00441CD0" w14:paraId="15368754" w14:textId="77777777" w:rsidTr="00BB0E1F">
        <w:trPr>
          <w:jc w:val="center"/>
        </w:trPr>
        <w:tc>
          <w:tcPr>
            <w:tcW w:w="151" w:type="dxa"/>
            <w:tcBorders>
              <w:top w:val="nil"/>
              <w:left w:val="single" w:sz="6" w:space="0" w:color="auto"/>
              <w:bottom w:val="nil"/>
              <w:right w:val="nil"/>
            </w:tcBorders>
          </w:tcPr>
          <w:p w14:paraId="4AD8F8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D4D1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F86975C" w14:textId="77777777" w:rsidR="00EE5860" w:rsidRPr="00441CD0" w:rsidRDefault="00EE5860" w:rsidP="00BB0E1F">
            <w:pPr>
              <w:pStyle w:val="TAC"/>
              <w:rPr>
                <w:lang w:eastAsia="zh-CN"/>
              </w:rPr>
            </w:pPr>
            <w:r w:rsidRPr="00441CD0">
              <w:rPr>
                <w:lang w:eastAsia="zh-CN"/>
              </w:rPr>
              <w:t>URR ID value</w:t>
            </w:r>
          </w:p>
        </w:tc>
        <w:tc>
          <w:tcPr>
            <w:tcW w:w="588" w:type="dxa"/>
            <w:tcBorders>
              <w:top w:val="nil"/>
              <w:left w:val="single" w:sz="4" w:space="0" w:color="auto"/>
              <w:bottom w:val="nil"/>
              <w:right w:val="single" w:sz="6" w:space="0" w:color="auto"/>
            </w:tcBorders>
          </w:tcPr>
          <w:p w14:paraId="6969A6F2" w14:textId="77777777" w:rsidR="00EE5860" w:rsidRPr="00441CD0" w:rsidRDefault="00EE5860" w:rsidP="00BB0E1F">
            <w:pPr>
              <w:pStyle w:val="TAC"/>
            </w:pPr>
          </w:p>
        </w:tc>
      </w:tr>
      <w:tr w:rsidR="00EE5860" w:rsidRPr="00441CD0" w14:paraId="490DA040" w14:textId="77777777" w:rsidTr="00BB0E1F">
        <w:trPr>
          <w:jc w:val="center"/>
        </w:trPr>
        <w:tc>
          <w:tcPr>
            <w:tcW w:w="151" w:type="dxa"/>
            <w:tcBorders>
              <w:top w:val="nil"/>
              <w:left w:val="single" w:sz="6" w:space="0" w:color="auto"/>
              <w:bottom w:val="single" w:sz="4" w:space="0" w:color="auto"/>
              <w:right w:val="nil"/>
            </w:tcBorders>
          </w:tcPr>
          <w:p w14:paraId="67F26D3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A53DC2C"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3268F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EF2860E" w14:textId="77777777" w:rsidR="00EE5860" w:rsidRPr="00441CD0" w:rsidRDefault="00EE5860" w:rsidP="00BB0E1F">
            <w:pPr>
              <w:pStyle w:val="TAC"/>
              <w:rPr>
                <w:lang w:val="x-none"/>
              </w:rPr>
            </w:pPr>
          </w:p>
        </w:tc>
      </w:tr>
    </w:tbl>
    <w:p w14:paraId="2AC996E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54</w:t>
      </w:r>
      <w:r w:rsidRPr="00441CD0">
        <w:rPr>
          <w:lang w:eastAsia="zh-CN"/>
        </w:rPr>
        <w:t>-</w:t>
      </w:r>
      <w:r w:rsidRPr="00441CD0">
        <w:rPr>
          <w:lang w:eastAsia="ja-JP"/>
        </w:rPr>
        <w:t>1</w:t>
      </w:r>
      <w:r w:rsidRPr="00441CD0">
        <w:t xml:space="preserve">: </w:t>
      </w:r>
      <w:r w:rsidRPr="00441CD0">
        <w:rPr>
          <w:lang w:eastAsia="ja-JP"/>
        </w:rPr>
        <w:t>URR ID</w:t>
      </w:r>
    </w:p>
    <w:p w14:paraId="12B026F1" w14:textId="77777777" w:rsidR="00EE5860" w:rsidRPr="00441CD0" w:rsidRDefault="00EE5860" w:rsidP="00EE5860">
      <w:r w:rsidRPr="00441CD0">
        <w:t>The URR ID value shall be encoded as an Unsigned32 binary integer value.</w:t>
      </w:r>
    </w:p>
    <w:p w14:paraId="0AD2B668"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50AC78DD" w14:textId="77777777" w:rsidR="00EE5860" w:rsidRPr="00441CD0" w:rsidRDefault="00EE5860" w:rsidP="00EE5860">
      <w:pPr>
        <w:pStyle w:val="Heading3"/>
      </w:pPr>
      <w:bookmarkStart w:id="5676" w:name="_Toc19717400"/>
      <w:bookmarkStart w:id="5677" w:name="_Toc27490901"/>
      <w:bookmarkStart w:id="5678" w:name="_Toc27557194"/>
      <w:bookmarkStart w:id="5679" w:name="_Toc27724111"/>
      <w:bookmarkStart w:id="5680" w:name="_Toc36031185"/>
      <w:bookmarkStart w:id="5681" w:name="_Toc36043105"/>
      <w:bookmarkStart w:id="5682" w:name="_Toc36814430"/>
      <w:bookmarkStart w:id="5683" w:name="_Toc44689288"/>
      <w:bookmarkStart w:id="5684" w:name="_Toc44924042"/>
      <w:bookmarkStart w:id="5685" w:name="_Toc51861012"/>
      <w:bookmarkStart w:id="5686" w:name="_Toc57930783"/>
      <w:bookmarkStart w:id="5687" w:name="_Toc57931413"/>
      <w:bookmarkStart w:id="5688" w:name="_Toc67499805"/>
      <w:r w:rsidRPr="00441CD0">
        <w:t>8.2.55</w:t>
      </w:r>
      <w:r w:rsidRPr="00441CD0">
        <w:tab/>
        <w:t>Linked URR ID IE</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03A5A243" w14:textId="77777777" w:rsidR="00EE5860" w:rsidRPr="00441CD0" w:rsidRDefault="00EE5860" w:rsidP="00EE5860">
      <w:r w:rsidRPr="00441CD0">
        <w:t xml:space="preserve">The Linked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8.2.55-1</w:t>
      </w:r>
      <w:r w:rsidRPr="00441CD0">
        <w:rPr>
          <w:lang w:eastAsia="ja-JP"/>
        </w:rPr>
        <w:t xml:space="preserve">. </w:t>
      </w:r>
      <w:r w:rsidRPr="00441CD0">
        <w:t>It contains the URR ID of a linked URR.</w:t>
      </w:r>
    </w:p>
    <w:p w14:paraId="044E8E0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55C0C0" w14:textId="77777777" w:rsidTr="00BB0E1F">
        <w:trPr>
          <w:jc w:val="center"/>
        </w:trPr>
        <w:tc>
          <w:tcPr>
            <w:tcW w:w="151" w:type="dxa"/>
            <w:tcBorders>
              <w:top w:val="single" w:sz="6" w:space="0" w:color="auto"/>
              <w:left w:val="single" w:sz="6" w:space="0" w:color="auto"/>
              <w:bottom w:val="nil"/>
              <w:right w:val="nil"/>
            </w:tcBorders>
          </w:tcPr>
          <w:p w14:paraId="54AA6F8A" w14:textId="77777777" w:rsidR="00EE5860" w:rsidRPr="00441CD0" w:rsidRDefault="00EE5860" w:rsidP="00BB0E1F">
            <w:pPr>
              <w:pStyle w:val="TAC"/>
            </w:pPr>
          </w:p>
        </w:tc>
        <w:tc>
          <w:tcPr>
            <w:tcW w:w="1104" w:type="dxa"/>
            <w:tcBorders>
              <w:top w:val="single" w:sz="6" w:space="0" w:color="auto"/>
              <w:left w:val="nil"/>
              <w:bottom w:val="nil"/>
              <w:right w:val="nil"/>
            </w:tcBorders>
          </w:tcPr>
          <w:p w14:paraId="2985DD4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F8770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9E521FD" w14:textId="77777777" w:rsidR="00EE5860" w:rsidRPr="00441CD0" w:rsidRDefault="00EE5860" w:rsidP="00BB0E1F">
            <w:pPr>
              <w:pStyle w:val="TAC"/>
            </w:pPr>
          </w:p>
        </w:tc>
      </w:tr>
      <w:tr w:rsidR="00EE5860" w:rsidRPr="00441CD0" w14:paraId="4F5E8998" w14:textId="77777777" w:rsidTr="00BB0E1F">
        <w:trPr>
          <w:jc w:val="center"/>
        </w:trPr>
        <w:tc>
          <w:tcPr>
            <w:tcW w:w="151" w:type="dxa"/>
            <w:tcBorders>
              <w:top w:val="nil"/>
              <w:left w:val="single" w:sz="6" w:space="0" w:color="auto"/>
              <w:bottom w:val="nil"/>
              <w:right w:val="nil"/>
            </w:tcBorders>
          </w:tcPr>
          <w:p w14:paraId="62D0576C" w14:textId="77777777" w:rsidR="00EE5860" w:rsidRPr="00441CD0" w:rsidRDefault="00EE5860" w:rsidP="00BB0E1F">
            <w:pPr>
              <w:pStyle w:val="TAC"/>
            </w:pPr>
          </w:p>
        </w:tc>
        <w:tc>
          <w:tcPr>
            <w:tcW w:w="1104" w:type="dxa"/>
            <w:tcBorders>
              <w:top w:val="nil"/>
              <w:left w:val="nil"/>
              <w:bottom w:val="nil"/>
              <w:right w:val="nil"/>
            </w:tcBorders>
            <w:hideMark/>
          </w:tcPr>
          <w:p w14:paraId="6DB6A39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AFFF5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4E3EB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CC66C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A8EDA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5743D2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75AFD2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AF726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DC599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A1EF1A" w14:textId="77777777" w:rsidR="00EE5860" w:rsidRPr="00441CD0" w:rsidRDefault="00EE5860" w:rsidP="00BB0E1F">
            <w:pPr>
              <w:pStyle w:val="TAC"/>
            </w:pPr>
          </w:p>
        </w:tc>
      </w:tr>
      <w:tr w:rsidR="00EE5860" w:rsidRPr="00441CD0" w14:paraId="61E51754" w14:textId="77777777" w:rsidTr="00BB0E1F">
        <w:trPr>
          <w:jc w:val="center"/>
        </w:trPr>
        <w:tc>
          <w:tcPr>
            <w:tcW w:w="151" w:type="dxa"/>
            <w:tcBorders>
              <w:top w:val="nil"/>
              <w:left w:val="single" w:sz="6" w:space="0" w:color="auto"/>
              <w:bottom w:val="nil"/>
              <w:right w:val="nil"/>
            </w:tcBorders>
          </w:tcPr>
          <w:p w14:paraId="78D15B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451E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4E5C794" w14:textId="77777777" w:rsidR="00EE5860" w:rsidRPr="00441CD0" w:rsidRDefault="00EE5860" w:rsidP="00BB0E1F">
            <w:pPr>
              <w:pStyle w:val="TAC"/>
            </w:pPr>
            <w:r w:rsidRPr="00441CD0">
              <w:t xml:space="preserve">Type = </w:t>
            </w:r>
            <w:r w:rsidRPr="00441CD0">
              <w:rPr>
                <w:lang w:val="sv-SE"/>
              </w:rPr>
              <w:t>82</w:t>
            </w:r>
            <w:r w:rsidRPr="00441CD0">
              <w:t xml:space="preserve"> (decimal)</w:t>
            </w:r>
          </w:p>
        </w:tc>
        <w:tc>
          <w:tcPr>
            <w:tcW w:w="588" w:type="dxa"/>
            <w:tcBorders>
              <w:top w:val="nil"/>
              <w:left w:val="single" w:sz="4" w:space="0" w:color="auto"/>
              <w:bottom w:val="nil"/>
              <w:right w:val="single" w:sz="6" w:space="0" w:color="auto"/>
            </w:tcBorders>
          </w:tcPr>
          <w:p w14:paraId="3E26645D" w14:textId="77777777" w:rsidR="00EE5860" w:rsidRPr="00441CD0" w:rsidRDefault="00EE5860" w:rsidP="00BB0E1F">
            <w:pPr>
              <w:pStyle w:val="TAC"/>
            </w:pPr>
          </w:p>
        </w:tc>
      </w:tr>
      <w:tr w:rsidR="00EE5860" w:rsidRPr="00441CD0" w14:paraId="416BEDFD" w14:textId="77777777" w:rsidTr="00BB0E1F">
        <w:trPr>
          <w:jc w:val="center"/>
        </w:trPr>
        <w:tc>
          <w:tcPr>
            <w:tcW w:w="151" w:type="dxa"/>
            <w:tcBorders>
              <w:top w:val="nil"/>
              <w:left w:val="single" w:sz="6" w:space="0" w:color="auto"/>
              <w:bottom w:val="nil"/>
              <w:right w:val="nil"/>
            </w:tcBorders>
          </w:tcPr>
          <w:p w14:paraId="2CBCDF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D30A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A17EB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863355" w14:textId="77777777" w:rsidR="00EE5860" w:rsidRPr="00441CD0" w:rsidRDefault="00EE5860" w:rsidP="00BB0E1F">
            <w:pPr>
              <w:pStyle w:val="TAC"/>
            </w:pPr>
          </w:p>
        </w:tc>
      </w:tr>
      <w:tr w:rsidR="00EE5860" w:rsidRPr="00441CD0" w14:paraId="18E21D19" w14:textId="77777777" w:rsidTr="00BB0E1F">
        <w:trPr>
          <w:jc w:val="center"/>
        </w:trPr>
        <w:tc>
          <w:tcPr>
            <w:tcW w:w="151" w:type="dxa"/>
            <w:tcBorders>
              <w:top w:val="nil"/>
              <w:left w:val="single" w:sz="6" w:space="0" w:color="auto"/>
              <w:bottom w:val="nil"/>
              <w:right w:val="nil"/>
            </w:tcBorders>
          </w:tcPr>
          <w:p w14:paraId="6495DF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B3D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E45FF07" w14:textId="77777777" w:rsidR="00EE5860" w:rsidRPr="00441CD0" w:rsidRDefault="00EE5860" w:rsidP="00BB0E1F">
            <w:pPr>
              <w:pStyle w:val="TAC"/>
              <w:rPr>
                <w:lang w:eastAsia="zh-CN"/>
              </w:rPr>
            </w:pPr>
            <w:r w:rsidRPr="00441CD0">
              <w:rPr>
                <w:lang w:eastAsia="zh-CN"/>
              </w:rPr>
              <w:t>Linked URR ID value</w:t>
            </w:r>
          </w:p>
        </w:tc>
        <w:tc>
          <w:tcPr>
            <w:tcW w:w="588" w:type="dxa"/>
            <w:tcBorders>
              <w:top w:val="nil"/>
              <w:left w:val="single" w:sz="4" w:space="0" w:color="auto"/>
              <w:bottom w:val="nil"/>
              <w:right w:val="single" w:sz="6" w:space="0" w:color="auto"/>
            </w:tcBorders>
          </w:tcPr>
          <w:p w14:paraId="5E55B3DD" w14:textId="77777777" w:rsidR="00EE5860" w:rsidRPr="00441CD0" w:rsidRDefault="00EE5860" w:rsidP="00BB0E1F">
            <w:pPr>
              <w:pStyle w:val="TAC"/>
            </w:pPr>
          </w:p>
        </w:tc>
      </w:tr>
      <w:tr w:rsidR="00EE5860" w:rsidRPr="00441CD0" w14:paraId="05793036" w14:textId="77777777" w:rsidTr="00BB0E1F">
        <w:trPr>
          <w:jc w:val="center"/>
        </w:trPr>
        <w:tc>
          <w:tcPr>
            <w:tcW w:w="151" w:type="dxa"/>
            <w:tcBorders>
              <w:top w:val="nil"/>
              <w:left w:val="single" w:sz="6" w:space="0" w:color="auto"/>
              <w:bottom w:val="single" w:sz="4" w:space="0" w:color="auto"/>
              <w:right w:val="nil"/>
            </w:tcBorders>
          </w:tcPr>
          <w:p w14:paraId="35830C9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85F14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85885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DCBFB6C" w14:textId="77777777" w:rsidR="00EE5860" w:rsidRPr="00441CD0" w:rsidRDefault="00EE5860" w:rsidP="00BB0E1F">
            <w:pPr>
              <w:pStyle w:val="TAC"/>
              <w:rPr>
                <w:lang w:val="x-none"/>
              </w:rPr>
            </w:pPr>
          </w:p>
        </w:tc>
      </w:tr>
    </w:tbl>
    <w:p w14:paraId="153B302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55</w:t>
      </w:r>
      <w:r w:rsidRPr="00441CD0">
        <w:rPr>
          <w:lang w:eastAsia="zh-CN"/>
        </w:rPr>
        <w:t>-</w:t>
      </w:r>
      <w:r w:rsidRPr="00441CD0">
        <w:rPr>
          <w:lang w:eastAsia="ja-JP"/>
        </w:rPr>
        <w:t>1</w:t>
      </w:r>
      <w:r w:rsidRPr="00441CD0">
        <w:t xml:space="preserve">: </w:t>
      </w:r>
      <w:r w:rsidRPr="00441CD0">
        <w:rPr>
          <w:lang w:eastAsia="zh-CN"/>
        </w:rPr>
        <w:t>Linked URR ID</w:t>
      </w:r>
    </w:p>
    <w:p w14:paraId="1AB32C46" w14:textId="77777777" w:rsidR="00EE5860" w:rsidRPr="00441CD0" w:rsidRDefault="00EE5860" w:rsidP="00EE5860">
      <w:r w:rsidRPr="00441CD0">
        <w:t>The Linked URR ID value shall be encoded as an Unsigned32 binary integer value.</w:t>
      </w:r>
    </w:p>
    <w:p w14:paraId="66B646AE" w14:textId="77777777" w:rsidR="00EE5860" w:rsidRPr="00441CD0" w:rsidRDefault="00EE5860" w:rsidP="00EE5860">
      <w:pPr>
        <w:pStyle w:val="Heading3"/>
      </w:pPr>
      <w:bookmarkStart w:id="5689" w:name="_Toc19717401"/>
      <w:bookmarkStart w:id="5690" w:name="_Toc27490902"/>
      <w:bookmarkStart w:id="5691" w:name="_Toc27557195"/>
      <w:bookmarkStart w:id="5692" w:name="_Toc27724112"/>
      <w:bookmarkStart w:id="5693" w:name="_Toc36031186"/>
      <w:bookmarkStart w:id="5694" w:name="_Toc36043106"/>
      <w:bookmarkStart w:id="5695" w:name="_Toc36814431"/>
      <w:bookmarkStart w:id="5696" w:name="_Toc44689289"/>
      <w:bookmarkStart w:id="5697" w:name="_Toc44924043"/>
      <w:bookmarkStart w:id="5698" w:name="_Toc51861013"/>
      <w:bookmarkStart w:id="5699" w:name="_Toc57930784"/>
      <w:bookmarkStart w:id="5700" w:name="_Toc57931414"/>
      <w:bookmarkStart w:id="5701" w:name="_Toc67499806"/>
      <w:r w:rsidRPr="00441CD0">
        <w:t>8.</w:t>
      </w:r>
      <w:r w:rsidRPr="00441CD0">
        <w:rPr>
          <w:lang w:val="en-US"/>
        </w:rPr>
        <w:t>2.56</w:t>
      </w:r>
      <w:r w:rsidRPr="00441CD0">
        <w:tab/>
        <w:t>Outer Header Creation</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79C26576" w14:textId="77777777" w:rsidR="00EE5860" w:rsidRPr="00441CD0" w:rsidRDefault="00EE5860" w:rsidP="00EE5860">
      <w:pPr>
        <w:rPr>
          <w:lang w:eastAsia="ja-JP"/>
        </w:rPr>
      </w:pPr>
      <w:r w:rsidRPr="00441CD0">
        <w:t xml:space="preserve">The </w:t>
      </w:r>
      <w:r w:rsidRPr="00441CD0">
        <w:rPr>
          <w:lang w:val="en-US" w:eastAsia="zh-CN"/>
        </w:rPr>
        <w:t xml:space="preserve">Outer Header Creation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8.2.56-1</w:t>
      </w:r>
      <w:r w:rsidRPr="00441CD0">
        <w:rPr>
          <w:lang w:eastAsia="ja-JP"/>
        </w:rPr>
        <w:t>. It contains the instructions to create an Outer Header.</w:t>
      </w:r>
    </w:p>
    <w:p w14:paraId="31BB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6EB7BD" w14:textId="77777777" w:rsidTr="00BB0E1F">
        <w:trPr>
          <w:jc w:val="center"/>
        </w:trPr>
        <w:tc>
          <w:tcPr>
            <w:tcW w:w="151" w:type="dxa"/>
            <w:tcBorders>
              <w:top w:val="single" w:sz="6" w:space="0" w:color="auto"/>
              <w:left w:val="single" w:sz="6" w:space="0" w:color="auto"/>
              <w:bottom w:val="nil"/>
              <w:right w:val="nil"/>
            </w:tcBorders>
          </w:tcPr>
          <w:p w14:paraId="7C9521F4" w14:textId="77777777" w:rsidR="00EE5860" w:rsidRPr="00441CD0" w:rsidRDefault="00EE5860" w:rsidP="00BB0E1F">
            <w:pPr>
              <w:pStyle w:val="TAC"/>
            </w:pPr>
          </w:p>
        </w:tc>
        <w:tc>
          <w:tcPr>
            <w:tcW w:w="1104" w:type="dxa"/>
            <w:tcBorders>
              <w:top w:val="single" w:sz="6" w:space="0" w:color="auto"/>
              <w:left w:val="nil"/>
              <w:bottom w:val="nil"/>
              <w:right w:val="nil"/>
            </w:tcBorders>
          </w:tcPr>
          <w:p w14:paraId="004496E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25E397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D0703D" w14:textId="77777777" w:rsidR="00EE5860" w:rsidRPr="00441CD0" w:rsidRDefault="00EE5860" w:rsidP="00BB0E1F">
            <w:pPr>
              <w:pStyle w:val="TAC"/>
            </w:pPr>
          </w:p>
        </w:tc>
      </w:tr>
      <w:tr w:rsidR="00EE5860" w:rsidRPr="00441CD0" w14:paraId="01FE7386" w14:textId="77777777" w:rsidTr="00BB0E1F">
        <w:trPr>
          <w:jc w:val="center"/>
        </w:trPr>
        <w:tc>
          <w:tcPr>
            <w:tcW w:w="151" w:type="dxa"/>
            <w:tcBorders>
              <w:top w:val="nil"/>
              <w:left w:val="single" w:sz="6" w:space="0" w:color="auto"/>
              <w:bottom w:val="nil"/>
              <w:right w:val="nil"/>
            </w:tcBorders>
          </w:tcPr>
          <w:p w14:paraId="788BB6DB" w14:textId="77777777" w:rsidR="00EE5860" w:rsidRPr="00441CD0" w:rsidRDefault="00EE5860" w:rsidP="00BB0E1F">
            <w:pPr>
              <w:pStyle w:val="TAC"/>
            </w:pPr>
          </w:p>
        </w:tc>
        <w:tc>
          <w:tcPr>
            <w:tcW w:w="1104" w:type="dxa"/>
            <w:tcBorders>
              <w:top w:val="nil"/>
              <w:left w:val="nil"/>
              <w:bottom w:val="nil"/>
              <w:right w:val="nil"/>
            </w:tcBorders>
            <w:hideMark/>
          </w:tcPr>
          <w:p w14:paraId="22F2F0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075C0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E629A8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CF6EB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BD7EA9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4FFAA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4F90F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7830D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0F65FE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CAED4D" w14:textId="77777777" w:rsidR="00EE5860" w:rsidRPr="00441CD0" w:rsidRDefault="00EE5860" w:rsidP="00BB0E1F">
            <w:pPr>
              <w:pStyle w:val="TAC"/>
            </w:pPr>
          </w:p>
        </w:tc>
      </w:tr>
      <w:tr w:rsidR="00EE5860" w:rsidRPr="00441CD0" w14:paraId="6BE6D59A" w14:textId="77777777" w:rsidTr="00BB0E1F">
        <w:trPr>
          <w:jc w:val="center"/>
        </w:trPr>
        <w:tc>
          <w:tcPr>
            <w:tcW w:w="151" w:type="dxa"/>
            <w:tcBorders>
              <w:top w:val="nil"/>
              <w:left w:val="single" w:sz="6" w:space="0" w:color="auto"/>
              <w:bottom w:val="nil"/>
              <w:right w:val="nil"/>
            </w:tcBorders>
          </w:tcPr>
          <w:p w14:paraId="19A299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DED1C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8216986" w14:textId="77777777" w:rsidR="00EE5860" w:rsidRPr="00441CD0" w:rsidRDefault="00EE5860" w:rsidP="00BB0E1F">
            <w:pPr>
              <w:pStyle w:val="TAC"/>
            </w:pPr>
            <w:r w:rsidRPr="00441CD0">
              <w:t xml:space="preserve">Type = </w:t>
            </w:r>
            <w:r w:rsidRPr="00441CD0">
              <w:rPr>
                <w:lang w:val="sv-SE"/>
              </w:rPr>
              <w:t>84</w:t>
            </w:r>
            <w:r w:rsidRPr="00441CD0">
              <w:t xml:space="preserve"> (decimal)</w:t>
            </w:r>
          </w:p>
        </w:tc>
        <w:tc>
          <w:tcPr>
            <w:tcW w:w="588" w:type="dxa"/>
            <w:tcBorders>
              <w:top w:val="nil"/>
              <w:left w:val="single" w:sz="4" w:space="0" w:color="auto"/>
              <w:bottom w:val="nil"/>
              <w:right w:val="single" w:sz="6" w:space="0" w:color="auto"/>
            </w:tcBorders>
          </w:tcPr>
          <w:p w14:paraId="74DA0B0D" w14:textId="77777777" w:rsidR="00EE5860" w:rsidRPr="00441CD0" w:rsidRDefault="00EE5860" w:rsidP="00BB0E1F">
            <w:pPr>
              <w:pStyle w:val="TAC"/>
            </w:pPr>
          </w:p>
        </w:tc>
      </w:tr>
      <w:tr w:rsidR="00EE5860" w:rsidRPr="00441CD0" w14:paraId="1AD8566E" w14:textId="77777777" w:rsidTr="00BB0E1F">
        <w:trPr>
          <w:jc w:val="center"/>
        </w:trPr>
        <w:tc>
          <w:tcPr>
            <w:tcW w:w="151" w:type="dxa"/>
            <w:tcBorders>
              <w:top w:val="nil"/>
              <w:left w:val="single" w:sz="6" w:space="0" w:color="auto"/>
              <w:bottom w:val="nil"/>
              <w:right w:val="nil"/>
            </w:tcBorders>
          </w:tcPr>
          <w:p w14:paraId="119D53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A1FE3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0A2FA5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76AE4CD" w14:textId="77777777" w:rsidR="00EE5860" w:rsidRPr="00441CD0" w:rsidRDefault="00EE5860" w:rsidP="00BB0E1F">
            <w:pPr>
              <w:pStyle w:val="TAC"/>
            </w:pPr>
          </w:p>
        </w:tc>
      </w:tr>
      <w:tr w:rsidR="00EE5860" w:rsidRPr="00441CD0" w14:paraId="76CC6ECA" w14:textId="77777777" w:rsidTr="00BB0E1F">
        <w:trPr>
          <w:jc w:val="center"/>
        </w:trPr>
        <w:tc>
          <w:tcPr>
            <w:tcW w:w="151" w:type="dxa"/>
            <w:tcBorders>
              <w:top w:val="nil"/>
              <w:left w:val="single" w:sz="6" w:space="0" w:color="auto"/>
              <w:bottom w:val="nil"/>
              <w:right w:val="nil"/>
            </w:tcBorders>
          </w:tcPr>
          <w:p w14:paraId="787878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A640D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45135040" w14:textId="77777777" w:rsidR="00EE5860" w:rsidRPr="00441CD0" w:rsidRDefault="00EE5860" w:rsidP="00BB0E1F">
            <w:pPr>
              <w:pStyle w:val="TAC"/>
              <w:rPr>
                <w:lang w:eastAsia="zh-CN"/>
              </w:rPr>
            </w:pPr>
            <w:r w:rsidRPr="00441CD0">
              <w:rPr>
                <w:lang w:eastAsia="zh-CN"/>
              </w:rPr>
              <w:t>Outer Header Creation Description</w:t>
            </w:r>
          </w:p>
        </w:tc>
        <w:tc>
          <w:tcPr>
            <w:tcW w:w="588" w:type="dxa"/>
            <w:tcBorders>
              <w:top w:val="nil"/>
              <w:left w:val="single" w:sz="4" w:space="0" w:color="auto"/>
              <w:bottom w:val="nil"/>
              <w:right w:val="single" w:sz="6" w:space="0" w:color="auto"/>
            </w:tcBorders>
          </w:tcPr>
          <w:p w14:paraId="10FA8BA8" w14:textId="77777777" w:rsidR="00EE5860" w:rsidRPr="00441CD0" w:rsidRDefault="00EE5860" w:rsidP="00BB0E1F">
            <w:pPr>
              <w:pStyle w:val="TAC"/>
            </w:pPr>
          </w:p>
        </w:tc>
      </w:tr>
      <w:tr w:rsidR="00EE5860" w:rsidRPr="00441CD0" w14:paraId="1325C9AE" w14:textId="77777777" w:rsidTr="00BB0E1F">
        <w:trPr>
          <w:jc w:val="center"/>
        </w:trPr>
        <w:tc>
          <w:tcPr>
            <w:tcW w:w="151" w:type="dxa"/>
            <w:tcBorders>
              <w:top w:val="nil"/>
              <w:left w:val="single" w:sz="6" w:space="0" w:color="auto"/>
              <w:bottom w:val="nil"/>
              <w:right w:val="nil"/>
            </w:tcBorders>
          </w:tcPr>
          <w:p w14:paraId="1BC335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E8E5C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0" w:type="dxa"/>
            <w:gridSpan w:val="8"/>
            <w:tcBorders>
              <w:top w:val="single" w:sz="4" w:space="0" w:color="auto"/>
              <w:left w:val="single" w:sz="4" w:space="0" w:color="auto"/>
              <w:bottom w:val="single" w:sz="4" w:space="0" w:color="auto"/>
              <w:right w:val="single" w:sz="4" w:space="0" w:color="auto"/>
            </w:tcBorders>
            <w:hideMark/>
          </w:tcPr>
          <w:p w14:paraId="43C4523F"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5D9408E3" w14:textId="77777777" w:rsidR="00EE5860" w:rsidRPr="00441CD0" w:rsidRDefault="00EE5860" w:rsidP="00BB0E1F">
            <w:pPr>
              <w:pStyle w:val="TAC"/>
            </w:pPr>
          </w:p>
        </w:tc>
      </w:tr>
      <w:tr w:rsidR="00EE5860" w:rsidRPr="00441CD0" w14:paraId="25F39602" w14:textId="77777777" w:rsidTr="00BB0E1F">
        <w:trPr>
          <w:jc w:val="center"/>
        </w:trPr>
        <w:tc>
          <w:tcPr>
            <w:tcW w:w="151" w:type="dxa"/>
            <w:tcBorders>
              <w:top w:val="nil"/>
              <w:left w:val="single" w:sz="6" w:space="0" w:color="auto"/>
              <w:bottom w:val="nil"/>
              <w:right w:val="nil"/>
            </w:tcBorders>
          </w:tcPr>
          <w:p w14:paraId="2BB6CA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77733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0" w:type="dxa"/>
            <w:gridSpan w:val="8"/>
            <w:tcBorders>
              <w:top w:val="single" w:sz="4" w:space="0" w:color="auto"/>
              <w:left w:val="single" w:sz="4" w:space="0" w:color="auto"/>
              <w:bottom w:val="single" w:sz="4" w:space="0" w:color="auto"/>
              <w:right w:val="single" w:sz="4" w:space="0" w:color="auto"/>
            </w:tcBorders>
            <w:hideMark/>
          </w:tcPr>
          <w:p w14:paraId="678B243F"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5FFA71FB" w14:textId="77777777" w:rsidR="00EE5860" w:rsidRPr="00441CD0" w:rsidRDefault="00EE5860" w:rsidP="00BB0E1F">
            <w:pPr>
              <w:pStyle w:val="TAC"/>
            </w:pPr>
          </w:p>
        </w:tc>
      </w:tr>
      <w:tr w:rsidR="00EE5860" w:rsidRPr="00441CD0" w14:paraId="76B4501A" w14:textId="77777777" w:rsidTr="00BB0E1F">
        <w:trPr>
          <w:jc w:val="center"/>
        </w:trPr>
        <w:tc>
          <w:tcPr>
            <w:tcW w:w="151" w:type="dxa"/>
            <w:tcBorders>
              <w:top w:val="nil"/>
              <w:left w:val="single" w:sz="6" w:space="0" w:color="auto"/>
              <w:bottom w:val="nil"/>
              <w:right w:val="nil"/>
            </w:tcBorders>
          </w:tcPr>
          <w:p w14:paraId="0CCE8C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CE95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0" w:type="dxa"/>
            <w:gridSpan w:val="8"/>
            <w:tcBorders>
              <w:top w:val="single" w:sz="4" w:space="0" w:color="auto"/>
              <w:left w:val="single" w:sz="4" w:space="0" w:color="auto"/>
              <w:bottom w:val="single" w:sz="4" w:space="0" w:color="auto"/>
              <w:right w:val="single" w:sz="4" w:space="0" w:color="auto"/>
            </w:tcBorders>
            <w:hideMark/>
          </w:tcPr>
          <w:p w14:paraId="0390B06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60CB6A27" w14:textId="77777777" w:rsidR="00EE5860" w:rsidRPr="00441CD0" w:rsidRDefault="00EE5860" w:rsidP="00BB0E1F">
            <w:pPr>
              <w:pStyle w:val="TAC"/>
            </w:pPr>
          </w:p>
        </w:tc>
      </w:tr>
      <w:tr w:rsidR="00EE5860" w:rsidRPr="00441CD0" w14:paraId="731F2EBC" w14:textId="77777777" w:rsidTr="00BB0E1F">
        <w:trPr>
          <w:jc w:val="center"/>
        </w:trPr>
        <w:tc>
          <w:tcPr>
            <w:tcW w:w="151" w:type="dxa"/>
            <w:tcBorders>
              <w:top w:val="nil"/>
              <w:left w:val="single" w:sz="6" w:space="0" w:color="auto"/>
              <w:bottom w:val="nil"/>
              <w:right w:val="nil"/>
            </w:tcBorders>
          </w:tcPr>
          <w:p w14:paraId="7E71F1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9F9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r to (r+1)</w:t>
            </w:r>
          </w:p>
        </w:tc>
        <w:tc>
          <w:tcPr>
            <w:tcW w:w="4710" w:type="dxa"/>
            <w:gridSpan w:val="8"/>
            <w:tcBorders>
              <w:top w:val="single" w:sz="4" w:space="0" w:color="auto"/>
              <w:left w:val="single" w:sz="4" w:space="0" w:color="auto"/>
              <w:bottom w:val="single" w:sz="4" w:space="0" w:color="auto"/>
              <w:right w:val="single" w:sz="4" w:space="0" w:color="auto"/>
            </w:tcBorders>
            <w:hideMark/>
          </w:tcPr>
          <w:p w14:paraId="3AC62B9F" w14:textId="77777777" w:rsidR="00EE5860" w:rsidRPr="00441CD0" w:rsidRDefault="00EE5860" w:rsidP="00BB0E1F">
            <w:pPr>
              <w:pStyle w:val="TAC"/>
              <w:rPr>
                <w:lang w:eastAsia="zh-CN"/>
              </w:rPr>
            </w:pPr>
            <w:r w:rsidRPr="00441CD0">
              <w:rPr>
                <w:lang w:eastAsia="zh-CN"/>
              </w:rPr>
              <w:t>Port Number</w:t>
            </w:r>
          </w:p>
        </w:tc>
        <w:tc>
          <w:tcPr>
            <w:tcW w:w="588" w:type="dxa"/>
            <w:tcBorders>
              <w:top w:val="nil"/>
              <w:left w:val="single" w:sz="4" w:space="0" w:color="auto"/>
              <w:bottom w:val="nil"/>
              <w:right w:val="single" w:sz="6" w:space="0" w:color="auto"/>
            </w:tcBorders>
          </w:tcPr>
          <w:p w14:paraId="5F84578A" w14:textId="77777777" w:rsidR="00EE5860" w:rsidRPr="00441CD0" w:rsidRDefault="00EE5860" w:rsidP="00BB0E1F">
            <w:pPr>
              <w:pStyle w:val="TAC"/>
            </w:pPr>
          </w:p>
        </w:tc>
      </w:tr>
      <w:tr w:rsidR="00EE5860" w:rsidRPr="00441CD0" w14:paraId="371F8A1D" w14:textId="77777777" w:rsidTr="00BB0E1F">
        <w:trPr>
          <w:jc w:val="center"/>
        </w:trPr>
        <w:tc>
          <w:tcPr>
            <w:tcW w:w="151" w:type="dxa"/>
            <w:tcBorders>
              <w:top w:val="nil"/>
              <w:left w:val="single" w:sz="6" w:space="0" w:color="auto"/>
              <w:bottom w:val="nil"/>
              <w:right w:val="nil"/>
            </w:tcBorders>
          </w:tcPr>
          <w:p w14:paraId="0E50C7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0EC84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(t+2)</w:t>
            </w:r>
          </w:p>
        </w:tc>
        <w:tc>
          <w:tcPr>
            <w:tcW w:w="4710" w:type="dxa"/>
            <w:gridSpan w:val="8"/>
            <w:tcBorders>
              <w:top w:val="single" w:sz="4" w:space="0" w:color="auto"/>
              <w:left w:val="single" w:sz="4" w:space="0" w:color="auto"/>
              <w:bottom w:val="single" w:sz="4" w:space="0" w:color="auto"/>
              <w:right w:val="single" w:sz="4" w:space="0" w:color="auto"/>
            </w:tcBorders>
            <w:hideMark/>
          </w:tcPr>
          <w:p w14:paraId="6E26822A" w14:textId="77777777" w:rsidR="00EE5860" w:rsidRPr="00441CD0" w:rsidRDefault="00EE5860" w:rsidP="00BB0E1F">
            <w:pPr>
              <w:pStyle w:val="TAC"/>
              <w:rPr>
                <w:lang w:eastAsia="zh-CN"/>
              </w:rPr>
            </w:pPr>
            <w:r w:rsidRPr="00441CD0">
              <w:rPr>
                <w:lang w:eastAsia="zh-CN"/>
              </w:rPr>
              <w:t>C-TAG</w:t>
            </w:r>
          </w:p>
        </w:tc>
        <w:tc>
          <w:tcPr>
            <w:tcW w:w="588" w:type="dxa"/>
            <w:tcBorders>
              <w:top w:val="nil"/>
              <w:left w:val="single" w:sz="4" w:space="0" w:color="auto"/>
              <w:bottom w:val="nil"/>
              <w:right w:val="single" w:sz="6" w:space="0" w:color="auto"/>
            </w:tcBorders>
          </w:tcPr>
          <w:p w14:paraId="565C89CE" w14:textId="77777777" w:rsidR="00EE5860" w:rsidRPr="00441CD0" w:rsidRDefault="00EE5860" w:rsidP="00BB0E1F">
            <w:pPr>
              <w:pStyle w:val="TAC"/>
            </w:pPr>
          </w:p>
        </w:tc>
      </w:tr>
      <w:tr w:rsidR="00EE5860" w:rsidRPr="00441CD0" w14:paraId="50B3BCA2" w14:textId="77777777" w:rsidTr="00BB0E1F">
        <w:trPr>
          <w:jc w:val="center"/>
        </w:trPr>
        <w:tc>
          <w:tcPr>
            <w:tcW w:w="151" w:type="dxa"/>
            <w:tcBorders>
              <w:top w:val="nil"/>
              <w:left w:val="single" w:sz="6" w:space="0" w:color="auto"/>
              <w:bottom w:val="nil"/>
              <w:right w:val="nil"/>
            </w:tcBorders>
          </w:tcPr>
          <w:p w14:paraId="500252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129C8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(u+2)</w:t>
            </w:r>
          </w:p>
        </w:tc>
        <w:tc>
          <w:tcPr>
            <w:tcW w:w="4710" w:type="dxa"/>
            <w:gridSpan w:val="8"/>
            <w:tcBorders>
              <w:top w:val="single" w:sz="4" w:space="0" w:color="auto"/>
              <w:left w:val="single" w:sz="4" w:space="0" w:color="auto"/>
              <w:bottom w:val="single" w:sz="4" w:space="0" w:color="auto"/>
              <w:right w:val="single" w:sz="4" w:space="0" w:color="auto"/>
            </w:tcBorders>
            <w:hideMark/>
          </w:tcPr>
          <w:p w14:paraId="590CD9A3" w14:textId="77777777" w:rsidR="00EE5860" w:rsidRPr="00441CD0" w:rsidRDefault="00EE5860" w:rsidP="00BB0E1F">
            <w:pPr>
              <w:pStyle w:val="TAC"/>
              <w:rPr>
                <w:lang w:eastAsia="zh-CN"/>
              </w:rPr>
            </w:pPr>
            <w:r w:rsidRPr="00441CD0">
              <w:rPr>
                <w:lang w:eastAsia="zh-CN"/>
              </w:rPr>
              <w:t>S-TAG</w:t>
            </w:r>
          </w:p>
        </w:tc>
        <w:tc>
          <w:tcPr>
            <w:tcW w:w="588" w:type="dxa"/>
            <w:tcBorders>
              <w:top w:val="nil"/>
              <w:left w:val="single" w:sz="4" w:space="0" w:color="auto"/>
              <w:bottom w:val="nil"/>
              <w:right w:val="single" w:sz="6" w:space="0" w:color="auto"/>
            </w:tcBorders>
          </w:tcPr>
          <w:p w14:paraId="5D062B30" w14:textId="77777777" w:rsidR="00EE5860" w:rsidRPr="00441CD0" w:rsidRDefault="00EE5860" w:rsidP="00BB0E1F">
            <w:pPr>
              <w:pStyle w:val="TAC"/>
            </w:pPr>
          </w:p>
        </w:tc>
      </w:tr>
      <w:tr w:rsidR="00EE5860" w:rsidRPr="00441CD0" w14:paraId="11DCC4D1" w14:textId="77777777" w:rsidTr="00BB0E1F">
        <w:trPr>
          <w:jc w:val="center"/>
        </w:trPr>
        <w:tc>
          <w:tcPr>
            <w:tcW w:w="151" w:type="dxa"/>
            <w:tcBorders>
              <w:top w:val="nil"/>
              <w:left w:val="single" w:sz="6" w:space="0" w:color="auto"/>
              <w:bottom w:val="single" w:sz="4" w:space="0" w:color="auto"/>
              <w:right w:val="nil"/>
            </w:tcBorders>
          </w:tcPr>
          <w:p w14:paraId="1A5877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F800D5"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B44C8A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8D30111" w14:textId="77777777" w:rsidR="00EE5860" w:rsidRPr="00441CD0" w:rsidRDefault="00EE5860" w:rsidP="00BB0E1F">
            <w:pPr>
              <w:pStyle w:val="TAC"/>
              <w:rPr>
                <w:lang w:val="x-none"/>
              </w:rPr>
            </w:pPr>
          </w:p>
        </w:tc>
      </w:tr>
    </w:tbl>
    <w:p w14:paraId="5D773F0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56</w:t>
      </w:r>
      <w:r w:rsidRPr="00441CD0">
        <w:rPr>
          <w:lang w:eastAsia="zh-CN"/>
        </w:rPr>
        <w:t>-</w:t>
      </w:r>
      <w:r w:rsidRPr="00441CD0">
        <w:rPr>
          <w:lang w:eastAsia="ja-JP"/>
        </w:rPr>
        <w:t>1</w:t>
      </w:r>
      <w:r w:rsidRPr="00441CD0">
        <w:t xml:space="preserve">: </w:t>
      </w:r>
      <w:r w:rsidRPr="00441CD0">
        <w:rPr>
          <w:lang w:eastAsia="ja-JP"/>
        </w:rPr>
        <w:t>Outer Header Creation</w:t>
      </w:r>
    </w:p>
    <w:p w14:paraId="42B98C64" w14:textId="77777777" w:rsidR="00EE5860" w:rsidRPr="00441CD0" w:rsidRDefault="00EE5860" w:rsidP="00EE5860">
      <w:r w:rsidRPr="00441CD0">
        <w:t xml:space="preserve">The Outer Header Creation Description field, when present, shall be encoded </w:t>
      </w:r>
      <w:r w:rsidRPr="00441CD0">
        <w:rPr>
          <w:lang w:val="en-US" w:eastAsia="zh-CN"/>
        </w:rPr>
        <w:t xml:space="preserve">as </w:t>
      </w:r>
      <w:r w:rsidRPr="00441CD0">
        <w:t>specified in Table 8.2.56-1. It takes the form of a bitmask where each bit indicates the outer header to be created in the outgoing packet. Spare bits shall be ignored by the receiver.</w:t>
      </w:r>
    </w:p>
    <w:p w14:paraId="634BAF8B" w14:textId="77777777" w:rsidR="00EE5860" w:rsidRPr="00441CD0" w:rsidRDefault="00EE5860" w:rsidP="00EE5860">
      <w:pPr>
        <w:pStyle w:val="TH"/>
      </w:pPr>
      <w:r w:rsidRPr="00441CD0">
        <w:t>Table 8.</w:t>
      </w:r>
      <w:r w:rsidRPr="00441CD0">
        <w:rPr>
          <w:lang w:val="en-US"/>
        </w:rPr>
        <w:t>2.56</w:t>
      </w:r>
      <w:r w:rsidRPr="00441CD0">
        <w:t>-1: Outer Header Creation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7555"/>
      </w:tblGrid>
      <w:tr w:rsidR="00EE5860" w:rsidRPr="00441CD0" w14:paraId="53DB5758"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699A51D1"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6041B576" w14:textId="77777777" w:rsidR="00EE5860" w:rsidRPr="00441CD0" w:rsidRDefault="00EE5860" w:rsidP="00BB0E1F">
            <w:pPr>
              <w:pStyle w:val="TAH"/>
            </w:pPr>
            <w:r w:rsidRPr="00441CD0">
              <w:t>Outer Header to be created in the outgoing packet</w:t>
            </w:r>
          </w:p>
        </w:tc>
      </w:tr>
      <w:tr w:rsidR="00EE5860" w:rsidRPr="00441CD0" w14:paraId="5F7B190A"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20B29EE4" w14:textId="77777777" w:rsidR="00EE5860" w:rsidRPr="00441CD0" w:rsidRDefault="00EE5860" w:rsidP="00BB0E1F">
            <w:pPr>
              <w:pStyle w:val="TAC"/>
            </w:pPr>
            <w:r w:rsidRPr="00441CD0">
              <w:t>5/1</w:t>
            </w:r>
          </w:p>
        </w:tc>
        <w:tc>
          <w:tcPr>
            <w:tcW w:w="7657" w:type="dxa"/>
            <w:tcBorders>
              <w:top w:val="single" w:sz="4" w:space="0" w:color="auto"/>
              <w:left w:val="single" w:sz="4" w:space="0" w:color="auto"/>
              <w:bottom w:val="single" w:sz="4" w:space="0" w:color="auto"/>
              <w:right w:val="single" w:sz="4" w:space="0" w:color="auto"/>
            </w:tcBorders>
            <w:hideMark/>
          </w:tcPr>
          <w:p w14:paraId="7F865516" w14:textId="77777777" w:rsidR="00EE5860" w:rsidRPr="00441CD0" w:rsidRDefault="00EE5860" w:rsidP="00BB0E1F">
            <w:pPr>
              <w:pStyle w:val="TAL"/>
            </w:pPr>
            <w:r w:rsidRPr="00441CD0">
              <w:t>GTP-U/UDP/IPv4 (NOTE 1), (NOTE 3)</w:t>
            </w:r>
          </w:p>
        </w:tc>
      </w:tr>
      <w:tr w:rsidR="00EE5860" w:rsidRPr="00441CD0" w14:paraId="6C76BAD0"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07C6BC7" w14:textId="77777777" w:rsidR="00EE5860" w:rsidRPr="00441CD0" w:rsidRDefault="00EE5860" w:rsidP="00BB0E1F">
            <w:pPr>
              <w:pStyle w:val="TAC"/>
            </w:pPr>
            <w:r w:rsidRPr="00441CD0">
              <w:t>5/2</w:t>
            </w:r>
          </w:p>
        </w:tc>
        <w:tc>
          <w:tcPr>
            <w:tcW w:w="7657" w:type="dxa"/>
            <w:tcBorders>
              <w:top w:val="single" w:sz="4" w:space="0" w:color="auto"/>
              <w:left w:val="single" w:sz="4" w:space="0" w:color="auto"/>
              <w:bottom w:val="single" w:sz="4" w:space="0" w:color="auto"/>
              <w:right w:val="single" w:sz="4" w:space="0" w:color="auto"/>
            </w:tcBorders>
            <w:hideMark/>
          </w:tcPr>
          <w:p w14:paraId="103F6E4A" w14:textId="77777777" w:rsidR="00EE5860" w:rsidRPr="00441CD0" w:rsidRDefault="00EE5860" w:rsidP="00BB0E1F">
            <w:pPr>
              <w:pStyle w:val="TAL"/>
            </w:pPr>
            <w:r w:rsidRPr="00441CD0">
              <w:t>GTP-U/UDP/IPv6 (NOTE 1), (NOTE 3)</w:t>
            </w:r>
          </w:p>
        </w:tc>
      </w:tr>
      <w:tr w:rsidR="00EE5860" w:rsidRPr="00441CD0" w14:paraId="228BAE65"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21E9A4AA" w14:textId="77777777" w:rsidR="00EE5860" w:rsidRPr="00441CD0" w:rsidRDefault="00EE5860" w:rsidP="00BB0E1F">
            <w:pPr>
              <w:pStyle w:val="TAC"/>
            </w:pPr>
            <w:r w:rsidRPr="00441CD0">
              <w:t>5/3</w:t>
            </w:r>
          </w:p>
        </w:tc>
        <w:tc>
          <w:tcPr>
            <w:tcW w:w="7657" w:type="dxa"/>
            <w:tcBorders>
              <w:top w:val="single" w:sz="4" w:space="0" w:color="auto"/>
              <w:left w:val="single" w:sz="4" w:space="0" w:color="auto"/>
              <w:bottom w:val="single" w:sz="4" w:space="0" w:color="auto"/>
              <w:right w:val="single" w:sz="4" w:space="0" w:color="auto"/>
            </w:tcBorders>
            <w:hideMark/>
          </w:tcPr>
          <w:p w14:paraId="1B5EE534" w14:textId="77777777" w:rsidR="00EE5860" w:rsidRPr="00441CD0" w:rsidRDefault="00EE5860" w:rsidP="00BB0E1F">
            <w:pPr>
              <w:pStyle w:val="TAL"/>
            </w:pPr>
            <w:r w:rsidRPr="00441CD0">
              <w:t>UDP/IPv4 (NOTE 2, NOTE 5)</w:t>
            </w:r>
          </w:p>
        </w:tc>
      </w:tr>
      <w:tr w:rsidR="00EE5860" w:rsidRPr="00441CD0" w14:paraId="6B8305CC"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3AE1C80" w14:textId="77777777" w:rsidR="00EE5860" w:rsidRPr="00441CD0" w:rsidRDefault="00EE5860" w:rsidP="00BB0E1F">
            <w:pPr>
              <w:pStyle w:val="TAC"/>
            </w:pPr>
            <w:r w:rsidRPr="00441CD0">
              <w:t>5/4</w:t>
            </w:r>
          </w:p>
        </w:tc>
        <w:tc>
          <w:tcPr>
            <w:tcW w:w="7657" w:type="dxa"/>
            <w:tcBorders>
              <w:top w:val="single" w:sz="4" w:space="0" w:color="auto"/>
              <w:left w:val="single" w:sz="4" w:space="0" w:color="auto"/>
              <w:bottom w:val="single" w:sz="4" w:space="0" w:color="auto"/>
              <w:right w:val="single" w:sz="4" w:space="0" w:color="auto"/>
            </w:tcBorders>
            <w:hideMark/>
          </w:tcPr>
          <w:p w14:paraId="2988431A" w14:textId="77777777" w:rsidR="00EE5860" w:rsidRPr="00441CD0" w:rsidRDefault="00EE5860" w:rsidP="00BB0E1F">
            <w:pPr>
              <w:pStyle w:val="TAL"/>
            </w:pPr>
            <w:r w:rsidRPr="00441CD0">
              <w:t>UDP/IPv6 (NOTE 2, NOTE 5)</w:t>
            </w:r>
          </w:p>
        </w:tc>
      </w:tr>
      <w:tr w:rsidR="00EE5860" w:rsidRPr="00441CD0" w14:paraId="4DC18628"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C825CA5" w14:textId="77777777" w:rsidR="00EE5860" w:rsidRPr="00441CD0" w:rsidRDefault="00EE5860" w:rsidP="00BB0E1F">
            <w:pPr>
              <w:pStyle w:val="TAC"/>
            </w:pPr>
            <w:r w:rsidRPr="00441CD0">
              <w:t>5/5</w:t>
            </w:r>
          </w:p>
        </w:tc>
        <w:tc>
          <w:tcPr>
            <w:tcW w:w="7657" w:type="dxa"/>
            <w:tcBorders>
              <w:top w:val="single" w:sz="4" w:space="0" w:color="auto"/>
              <w:left w:val="single" w:sz="4" w:space="0" w:color="auto"/>
              <w:bottom w:val="single" w:sz="4" w:space="0" w:color="auto"/>
              <w:right w:val="single" w:sz="4" w:space="0" w:color="auto"/>
            </w:tcBorders>
            <w:hideMark/>
          </w:tcPr>
          <w:p w14:paraId="5028F165" w14:textId="77777777" w:rsidR="00EE5860" w:rsidRPr="00441CD0" w:rsidRDefault="00EE5860" w:rsidP="00BB0E1F">
            <w:pPr>
              <w:pStyle w:val="TAL"/>
            </w:pPr>
            <w:r w:rsidRPr="00441CD0">
              <w:t>IPv4 (NOTE 5)</w:t>
            </w:r>
          </w:p>
        </w:tc>
      </w:tr>
      <w:tr w:rsidR="00EE5860" w:rsidRPr="00441CD0" w14:paraId="35151222"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4449DE7" w14:textId="77777777" w:rsidR="00EE5860" w:rsidRPr="00441CD0" w:rsidRDefault="00EE5860" w:rsidP="00BB0E1F">
            <w:pPr>
              <w:pStyle w:val="TAC"/>
            </w:pPr>
            <w:r w:rsidRPr="00441CD0">
              <w:t>5/6</w:t>
            </w:r>
          </w:p>
        </w:tc>
        <w:tc>
          <w:tcPr>
            <w:tcW w:w="7657" w:type="dxa"/>
            <w:tcBorders>
              <w:top w:val="single" w:sz="4" w:space="0" w:color="auto"/>
              <w:left w:val="single" w:sz="4" w:space="0" w:color="auto"/>
              <w:bottom w:val="single" w:sz="4" w:space="0" w:color="auto"/>
              <w:right w:val="single" w:sz="4" w:space="0" w:color="auto"/>
            </w:tcBorders>
            <w:hideMark/>
          </w:tcPr>
          <w:p w14:paraId="276A5394" w14:textId="77777777" w:rsidR="00EE5860" w:rsidRPr="00441CD0" w:rsidRDefault="00EE5860" w:rsidP="00BB0E1F">
            <w:pPr>
              <w:pStyle w:val="TAL"/>
            </w:pPr>
            <w:r w:rsidRPr="00441CD0">
              <w:t xml:space="preserve">IPv6 (NOTE 5) </w:t>
            </w:r>
          </w:p>
        </w:tc>
      </w:tr>
      <w:tr w:rsidR="00EE5860" w:rsidRPr="00441CD0" w14:paraId="347A2F9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04657321" w14:textId="77777777" w:rsidR="00EE5860" w:rsidRPr="00441CD0" w:rsidRDefault="00EE5860" w:rsidP="00BB0E1F">
            <w:pPr>
              <w:pStyle w:val="TAC"/>
            </w:pPr>
            <w:r w:rsidRPr="00441CD0">
              <w:t>5/7</w:t>
            </w:r>
          </w:p>
        </w:tc>
        <w:tc>
          <w:tcPr>
            <w:tcW w:w="7657" w:type="dxa"/>
            <w:tcBorders>
              <w:top w:val="single" w:sz="4" w:space="0" w:color="auto"/>
              <w:left w:val="single" w:sz="4" w:space="0" w:color="auto"/>
              <w:bottom w:val="single" w:sz="4" w:space="0" w:color="auto"/>
              <w:right w:val="single" w:sz="4" w:space="0" w:color="auto"/>
            </w:tcBorders>
            <w:hideMark/>
          </w:tcPr>
          <w:p w14:paraId="42FE651F" w14:textId="77777777" w:rsidR="00EE5860" w:rsidRPr="00441CD0" w:rsidRDefault="00EE5860" w:rsidP="00BB0E1F">
            <w:pPr>
              <w:pStyle w:val="TAL"/>
            </w:pPr>
            <w:r w:rsidRPr="00441CD0">
              <w:t>C-TAG (see NOTE 4)</w:t>
            </w:r>
          </w:p>
        </w:tc>
      </w:tr>
      <w:tr w:rsidR="00EE5860" w:rsidRPr="00441CD0" w14:paraId="187C4AB1"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4E800806" w14:textId="77777777" w:rsidR="00EE5860" w:rsidRPr="00441CD0" w:rsidRDefault="00EE5860" w:rsidP="00BB0E1F">
            <w:pPr>
              <w:pStyle w:val="TAC"/>
            </w:pPr>
            <w:r w:rsidRPr="00441CD0">
              <w:t>5/8</w:t>
            </w:r>
          </w:p>
        </w:tc>
        <w:tc>
          <w:tcPr>
            <w:tcW w:w="7657" w:type="dxa"/>
            <w:tcBorders>
              <w:top w:val="single" w:sz="4" w:space="0" w:color="auto"/>
              <w:left w:val="single" w:sz="4" w:space="0" w:color="auto"/>
              <w:bottom w:val="single" w:sz="4" w:space="0" w:color="auto"/>
              <w:right w:val="single" w:sz="4" w:space="0" w:color="auto"/>
            </w:tcBorders>
            <w:hideMark/>
          </w:tcPr>
          <w:p w14:paraId="20C09E0E" w14:textId="77777777" w:rsidR="00EE5860" w:rsidRPr="00441CD0" w:rsidRDefault="00EE5860" w:rsidP="00BB0E1F">
            <w:pPr>
              <w:pStyle w:val="TAL"/>
            </w:pPr>
            <w:r w:rsidRPr="00441CD0">
              <w:t>S-TAG (see NOTE 4)</w:t>
            </w:r>
          </w:p>
        </w:tc>
      </w:tr>
      <w:tr w:rsidR="00EE5860" w:rsidRPr="00441CD0" w14:paraId="6AC799C7"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734A2657"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7EADC0BA" w14:textId="77777777" w:rsidR="00EE5860" w:rsidRPr="00441CD0" w:rsidRDefault="00EE5860" w:rsidP="00BB0E1F">
            <w:pPr>
              <w:pStyle w:val="TAL"/>
            </w:pPr>
            <w:r w:rsidRPr="00441CD0">
              <w:rPr>
                <w:lang w:eastAsia="zh-CN"/>
              </w:rPr>
              <w:t>N19 Indication (NOTE 6)</w:t>
            </w:r>
          </w:p>
        </w:tc>
      </w:tr>
      <w:tr w:rsidR="00EE5860" w:rsidRPr="00441CD0" w14:paraId="3F884402"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06634B07" w14:textId="77777777" w:rsidR="00EE5860" w:rsidRPr="00441CD0" w:rsidRDefault="00EE5860" w:rsidP="00BB0E1F">
            <w:pPr>
              <w:pStyle w:val="TAC"/>
            </w:pPr>
            <w:r w:rsidRPr="00441CD0">
              <w:t>6/2</w:t>
            </w:r>
          </w:p>
        </w:tc>
        <w:tc>
          <w:tcPr>
            <w:tcW w:w="7657" w:type="dxa"/>
            <w:tcBorders>
              <w:top w:val="single" w:sz="4" w:space="0" w:color="auto"/>
              <w:left w:val="single" w:sz="4" w:space="0" w:color="auto"/>
              <w:bottom w:val="single" w:sz="4" w:space="0" w:color="auto"/>
              <w:right w:val="single" w:sz="4" w:space="0" w:color="auto"/>
            </w:tcBorders>
            <w:hideMark/>
          </w:tcPr>
          <w:p w14:paraId="2A41F607" w14:textId="77777777" w:rsidR="00EE5860" w:rsidRPr="00441CD0" w:rsidRDefault="00EE5860" w:rsidP="00BB0E1F">
            <w:pPr>
              <w:pStyle w:val="TAL"/>
              <w:rPr>
                <w:lang w:eastAsia="zh-CN"/>
              </w:rPr>
            </w:pPr>
            <w:r w:rsidRPr="00441CD0">
              <w:rPr>
                <w:lang w:eastAsia="zh-CN"/>
              </w:rPr>
              <w:t>N6 Indication (NOTE 6)</w:t>
            </w:r>
          </w:p>
        </w:tc>
      </w:tr>
      <w:tr w:rsidR="00EE5860" w:rsidRPr="00441CD0" w14:paraId="65767A9C"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69A5D5EB" w14:textId="6BCF4891"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also create GTP-U extension header(s) if any has been stored for this packet, during a previous outer header removal (see </w:t>
            </w:r>
            <w:r w:rsidR="00415C19" w:rsidRPr="00441CD0">
              <w:t>clause</w:t>
            </w:r>
            <w:r w:rsidR="00415C19">
              <w:t> </w:t>
            </w:r>
            <w:r w:rsidR="00415C19" w:rsidRPr="00441CD0">
              <w:t>8</w:t>
            </w:r>
            <w:r w:rsidRPr="00441CD0">
              <w:t>.2.64).</w:t>
            </w:r>
          </w:p>
          <w:p w14:paraId="1A0C865E" w14:textId="2C43BE38" w:rsidR="00EE5860" w:rsidRPr="00441CD0" w:rsidRDefault="00EE5860" w:rsidP="00BB0E1F">
            <w:pPr>
              <w:pStyle w:val="TAN"/>
            </w:pPr>
            <w:r w:rsidRPr="00441CD0">
              <w:t xml:space="preserve">NOTE </w:t>
            </w:r>
            <w:r w:rsidRPr="00441CD0">
              <w:rPr>
                <w:lang w:val="en-US"/>
              </w:rPr>
              <w:t>2</w:t>
            </w:r>
            <w:r w:rsidRPr="00441CD0">
              <w:t>:</w:t>
            </w:r>
            <w:r w:rsidRPr="00441CD0">
              <w:tab/>
              <w:t xml:space="preserve">This value may apply to UL packets sent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6D8B907F" w14:textId="77777777" w:rsidR="00EE5860" w:rsidRPr="00441CD0" w:rsidRDefault="00EE5860" w:rsidP="00BB0E1F">
            <w:pPr>
              <w:pStyle w:val="TAN"/>
            </w:pPr>
            <w:r w:rsidRPr="00441CD0">
              <w:t>NOTE 3:</w:t>
            </w:r>
            <w:r w:rsidRPr="00441CD0">
              <w:tab/>
              <w:t>The SGW-U/I-UPF shall set the GTP-U message type to the value stored during the previous outer header removal.</w:t>
            </w:r>
          </w:p>
          <w:p w14:paraId="1E335BDD" w14:textId="71BA8ED6" w:rsidR="00EE5860" w:rsidRPr="00441CD0" w:rsidRDefault="00EE5860" w:rsidP="00BB0E1F">
            <w:pPr>
              <w:pStyle w:val="TAN"/>
            </w:pPr>
            <w:r w:rsidRPr="00441CD0">
              <w:t xml:space="preserve">NOTE </w:t>
            </w:r>
            <w:r w:rsidRPr="00441CD0">
              <w:rPr>
                <w:lang w:val="en-US"/>
              </w:rPr>
              <w:t>4</w:t>
            </w:r>
            <w:r w:rsidRPr="00441CD0">
              <w:t>:</w:t>
            </w:r>
            <w:r w:rsidRPr="00441CD0">
              <w:tab/>
              <w:t xml:space="preserve">This value may apply to UL packets sent by a UPF for Ethernet PDU sessions over N6 (see </w:t>
            </w:r>
            <w:r w:rsidR="00415C19" w:rsidRPr="00441CD0">
              <w:t>clause</w:t>
            </w:r>
            <w:r w:rsidR="00415C19">
              <w:t> </w:t>
            </w:r>
            <w:r w:rsidR="00415C19" w:rsidRPr="00441CD0">
              <w:t>5</w:t>
            </w:r>
            <w:r w:rsidRPr="00441CD0">
              <w:t>.8.2.11.6 of 3GPP TS 23.501 [28]).</w:t>
            </w:r>
          </w:p>
          <w:p w14:paraId="3357ED5A" w14:textId="77777777" w:rsidR="00EE5860" w:rsidRPr="00441CD0" w:rsidRDefault="00EE5860" w:rsidP="00BB0E1F">
            <w:pPr>
              <w:pStyle w:val="TAN"/>
            </w:pPr>
            <w:r w:rsidRPr="00441CD0">
              <w:t>NOTE 5:</w:t>
            </w:r>
            <w:r w:rsidRPr="00441CD0">
              <w:tab/>
              <w:t>This value may apply e.g. to UL packets sent by a UPF (PDU Session Anchor) over N6, when explicit N6 traffic routing information is provided to the SMF (see clause 5.6.7 of 3GPP TS 23.501 [28]).</w:t>
            </w:r>
          </w:p>
          <w:p w14:paraId="4F3954C9" w14:textId="4A389FE1" w:rsidR="00EE5860" w:rsidRPr="00441CD0" w:rsidRDefault="00EE5860" w:rsidP="00BB0E1F">
            <w:pPr>
              <w:pStyle w:val="TAN"/>
            </w:pPr>
            <w:r w:rsidRPr="00441CD0">
              <w:t>NOTE 6:</w:t>
            </w:r>
            <w:r w:rsidRPr="00441CD0">
              <w:tab/>
              <w:t xml:space="preserve">When the "N19 Indication" or "N6 Indication" bit in the Outer Header Creation Description field is set to "1", the UPF shall associate an "N19 Indication" or "N6 Indication" internal flag with the packet to indicate that the packet has been received from a N19 or N6 interface respectively. This indication is further used to prevent the packet from being forwarded back over N19 or N6 respectively (see </w:t>
            </w:r>
            <w:r w:rsidR="00415C19" w:rsidRPr="00441CD0">
              <w:t>clause</w:t>
            </w:r>
            <w:r w:rsidR="00415C19">
              <w:t> </w:t>
            </w:r>
            <w:r w:rsidR="00415C19" w:rsidRPr="00441CD0">
              <w:t>8</w:t>
            </w:r>
            <w:r w:rsidRPr="00441CD0">
              <w:t>.2.130).</w:t>
            </w:r>
          </w:p>
        </w:tc>
      </w:tr>
    </w:tbl>
    <w:p w14:paraId="0D4A997A" w14:textId="77777777" w:rsidR="00EE5860" w:rsidRPr="00441CD0" w:rsidRDefault="00EE5860" w:rsidP="00EE5860"/>
    <w:p w14:paraId="01EE98E4" w14:textId="77777777" w:rsidR="00EE5860" w:rsidRPr="00441CD0" w:rsidRDefault="00EE5860" w:rsidP="00EE5860">
      <w:r w:rsidRPr="00441CD0">
        <w:t>At least one bit of the Outer Header Creation Description field shall be set to "1". Bits 5/1 and 5/2 may both be set to "1" if an F-TEID with both an IPv4 and IPv6 addresses has been assigned by the GTP-U peer. In this case, the UP function shall send the outgoing packet towards the IPv4 or IPv6 address.</w:t>
      </w:r>
    </w:p>
    <w:p w14:paraId="396C25D1" w14:textId="77777777" w:rsidR="00EE5860" w:rsidRPr="00441CD0" w:rsidRDefault="00EE5860" w:rsidP="00EE5860">
      <w:r w:rsidRPr="00441CD0">
        <w:t>The TEID field shall be present if the Outer Header Creation Description requests the creation of a GTP-U header. Otherwise it shall not be present. When present, it shall contain the destination GTP-U TEID to set in the GTP-U header of the outgoing packet.</w:t>
      </w:r>
    </w:p>
    <w:p w14:paraId="04F3853E" w14:textId="77777777" w:rsidR="00EE5860" w:rsidRPr="00441CD0" w:rsidRDefault="00EE5860" w:rsidP="00EE5860">
      <w:r w:rsidRPr="00441CD0">
        <w:t>The IPv4 Address field shall be present if the Outer Header Creation Description requests the creation of an IPv4 header. Otherwise it shall not be present. When present, it shall contain the destination IPv4 address to set in the IPv4 header of the outgoing packet.</w:t>
      </w:r>
    </w:p>
    <w:p w14:paraId="0D4B5C7D" w14:textId="77777777" w:rsidR="00EE5860" w:rsidRPr="00441CD0" w:rsidRDefault="00EE5860" w:rsidP="00EE5860">
      <w:r w:rsidRPr="00441CD0">
        <w:t>The IPv6 Address field shall be present if the Outer Header Creation Description requests the creation of an IPv6 header. Otherwise it shall not be present. When present, it shall contain the destination IPv6 address to set in the IPv6 header of the outgoing packet.</w:t>
      </w:r>
    </w:p>
    <w:p w14:paraId="1F27ED65" w14:textId="77777777" w:rsidR="00EE5860" w:rsidRPr="00441CD0" w:rsidRDefault="00EE5860" w:rsidP="00EE5860">
      <w:r w:rsidRPr="00441CD0">
        <w:lastRenderedPageBreak/>
        <w:t>The Port Number field shall be present if the Outer Header Creation Description requests the creation of a UDP/IP header (i.e. it is set to the value 4). Otherwise it shall not be present. When present, it shall contain the destination Port Number to set in the UDP header of the outgoing packet.</w:t>
      </w:r>
    </w:p>
    <w:p w14:paraId="59CB0831" w14:textId="77777777" w:rsidR="00EE5860" w:rsidRPr="00441CD0" w:rsidRDefault="00EE5860" w:rsidP="00EE5860">
      <w:r w:rsidRPr="00441CD0">
        <w:t xml:space="preserve">The C-TAG field shall be present if the Outer Header Creation Description requests the setting of the C-Tag in Ethernet packet. Otherwise it shall not be present. When present, it shall contain the destination </w:t>
      </w:r>
      <w:r w:rsidRPr="00441CD0">
        <w:rPr>
          <w:lang w:val="en-US" w:eastAsia="zh-CN"/>
        </w:rPr>
        <w:t>Customer-VLAN tag</w:t>
      </w:r>
      <w:r w:rsidRPr="00441CD0">
        <w:t xml:space="preserve"> to set in the </w:t>
      </w:r>
      <w:r w:rsidRPr="00441CD0">
        <w:rPr>
          <w:lang w:val="en-US" w:eastAsia="zh-CN"/>
        </w:rPr>
        <w:t>Customer-VLAN tag</w:t>
      </w:r>
      <w:r w:rsidRPr="00441CD0">
        <w:t xml:space="preserve"> header of the outgoing packet.</w:t>
      </w:r>
    </w:p>
    <w:p w14:paraId="5D062B19" w14:textId="77777777" w:rsidR="00EE5860" w:rsidRPr="00441CD0" w:rsidRDefault="00EE5860" w:rsidP="00EE5860">
      <w:r w:rsidRPr="00441CD0">
        <w:t xml:space="preserve">The S-TAG field shall be present if the Outer Header Creation Description requests the setting of the S-Tag in Ethernet packet. Otherwise it shall not be present. When present, it shall contain the destination </w:t>
      </w:r>
      <w:r w:rsidRPr="00441CD0">
        <w:rPr>
          <w:lang w:val="en-US" w:eastAsia="zh-CN"/>
        </w:rPr>
        <w:t>Service-VLAN tag</w:t>
      </w:r>
      <w:r w:rsidRPr="00441CD0">
        <w:t xml:space="preserve"> to set in the </w:t>
      </w:r>
      <w:r w:rsidRPr="00441CD0">
        <w:rPr>
          <w:lang w:val="en-US" w:eastAsia="zh-CN"/>
        </w:rPr>
        <w:t>Service-VLAN tag</w:t>
      </w:r>
      <w:r w:rsidRPr="00441CD0">
        <w:t xml:space="preserve"> header of the outgoing packet.</w:t>
      </w:r>
    </w:p>
    <w:p w14:paraId="50B03C1E" w14:textId="77777777" w:rsidR="00EE5860" w:rsidRPr="00441CD0" w:rsidRDefault="00EE5860" w:rsidP="00EE5860">
      <w:pPr>
        <w:pStyle w:val="Heading3"/>
      </w:pPr>
      <w:bookmarkStart w:id="5702" w:name="_Toc19717402"/>
      <w:bookmarkStart w:id="5703" w:name="_Toc27490903"/>
      <w:bookmarkStart w:id="5704" w:name="_Toc27557196"/>
      <w:bookmarkStart w:id="5705" w:name="_Toc27724113"/>
      <w:bookmarkStart w:id="5706" w:name="_Toc36031187"/>
      <w:bookmarkStart w:id="5707" w:name="_Toc36043107"/>
      <w:bookmarkStart w:id="5708" w:name="_Toc36814432"/>
      <w:bookmarkStart w:id="5709" w:name="_Toc44689290"/>
      <w:bookmarkStart w:id="5710" w:name="_Toc44924044"/>
      <w:bookmarkStart w:id="5711" w:name="_Toc51861014"/>
      <w:bookmarkStart w:id="5712" w:name="_Toc57930785"/>
      <w:bookmarkStart w:id="5713" w:name="_Toc57931415"/>
      <w:bookmarkStart w:id="5714" w:name="_Toc67499807"/>
      <w:r w:rsidRPr="00441CD0">
        <w:t>8.2.57</w:t>
      </w:r>
      <w:r w:rsidRPr="00441CD0">
        <w:tab/>
        <w:t>BAR ID</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13FF232B" w14:textId="77777777" w:rsidR="00EE5860" w:rsidRPr="00441CD0" w:rsidRDefault="00EE5860" w:rsidP="00EE5860">
      <w:pPr>
        <w:rPr>
          <w:lang w:eastAsia="zh-CN"/>
        </w:rPr>
      </w:pPr>
      <w:r w:rsidRPr="00441CD0">
        <w:t xml:space="preserve">The </w:t>
      </w:r>
      <w:r w:rsidRPr="00441CD0">
        <w:rPr>
          <w:lang w:val="en-US" w:eastAsia="zh-CN"/>
        </w:rPr>
        <w:t>BAR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8.2.57-1</w:t>
      </w:r>
      <w:r w:rsidRPr="00441CD0">
        <w:rPr>
          <w:lang w:eastAsia="ja-JP"/>
        </w:rPr>
        <w:t xml:space="preserve">. </w:t>
      </w:r>
      <w:r w:rsidRPr="00441CD0">
        <w:rPr>
          <w:lang w:eastAsia="zh-CN"/>
        </w:rPr>
        <w:t>It contains a Buffering Action Rule ID.</w:t>
      </w:r>
    </w:p>
    <w:p w14:paraId="3DF4DB0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5DB538" w14:textId="77777777" w:rsidTr="00BB0E1F">
        <w:trPr>
          <w:jc w:val="center"/>
        </w:trPr>
        <w:tc>
          <w:tcPr>
            <w:tcW w:w="151" w:type="dxa"/>
            <w:tcBorders>
              <w:top w:val="single" w:sz="6" w:space="0" w:color="auto"/>
              <w:left w:val="single" w:sz="6" w:space="0" w:color="auto"/>
              <w:bottom w:val="nil"/>
              <w:right w:val="nil"/>
            </w:tcBorders>
          </w:tcPr>
          <w:p w14:paraId="75843E90" w14:textId="77777777" w:rsidR="00EE5860" w:rsidRPr="00441CD0" w:rsidRDefault="00EE5860" w:rsidP="00BB0E1F">
            <w:pPr>
              <w:pStyle w:val="TAC"/>
            </w:pPr>
          </w:p>
        </w:tc>
        <w:tc>
          <w:tcPr>
            <w:tcW w:w="1104" w:type="dxa"/>
            <w:tcBorders>
              <w:top w:val="single" w:sz="6" w:space="0" w:color="auto"/>
              <w:left w:val="nil"/>
              <w:bottom w:val="nil"/>
              <w:right w:val="nil"/>
            </w:tcBorders>
          </w:tcPr>
          <w:p w14:paraId="6D61070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E57AD5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A126E3" w14:textId="77777777" w:rsidR="00EE5860" w:rsidRPr="00441CD0" w:rsidRDefault="00EE5860" w:rsidP="00BB0E1F">
            <w:pPr>
              <w:pStyle w:val="TAC"/>
            </w:pPr>
          </w:p>
        </w:tc>
      </w:tr>
      <w:tr w:rsidR="00EE5860" w:rsidRPr="00441CD0" w14:paraId="02E75E4B" w14:textId="77777777" w:rsidTr="00BB0E1F">
        <w:trPr>
          <w:jc w:val="center"/>
        </w:trPr>
        <w:tc>
          <w:tcPr>
            <w:tcW w:w="151" w:type="dxa"/>
            <w:tcBorders>
              <w:top w:val="nil"/>
              <w:left w:val="single" w:sz="6" w:space="0" w:color="auto"/>
              <w:bottom w:val="nil"/>
              <w:right w:val="nil"/>
            </w:tcBorders>
          </w:tcPr>
          <w:p w14:paraId="26FE0E9F" w14:textId="77777777" w:rsidR="00EE5860" w:rsidRPr="00441CD0" w:rsidRDefault="00EE5860" w:rsidP="00BB0E1F">
            <w:pPr>
              <w:pStyle w:val="TAC"/>
            </w:pPr>
          </w:p>
        </w:tc>
        <w:tc>
          <w:tcPr>
            <w:tcW w:w="1104" w:type="dxa"/>
            <w:tcBorders>
              <w:top w:val="nil"/>
              <w:left w:val="nil"/>
              <w:bottom w:val="nil"/>
              <w:right w:val="nil"/>
            </w:tcBorders>
            <w:hideMark/>
          </w:tcPr>
          <w:p w14:paraId="7B83A5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64B12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5EBE3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72B4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7C4659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47B069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EB783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3F804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2846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25BD99" w14:textId="77777777" w:rsidR="00EE5860" w:rsidRPr="00441CD0" w:rsidRDefault="00EE5860" w:rsidP="00BB0E1F">
            <w:pPr>
              <w:pStyle w:val="TAC"/>
            </w:pPr>
          </w:p>
        </w:tc>
      </w:tr>
      <w:tr w:rsidR="00EE5860" w:rsidRPr="00441CD0" w14:paraId="1EBF5942" w14:textId="77777777" w:rsidTr="00BB0E1F">
        <w:trPr>
          <w:jc w:val="center"/>
        </w:trPr>
        <w:tc>
          <w:tcPr>
            <w:tcW w:w="151" w:type="dxa"/>
            <w:tcBorders>
              <w:top w:val="nil"/>
              <w:left w:val="single" w:sz="6" w:space="0" w:color="auto"/>
              <w:bottom w:val="nil"/>
              <w:right w:val="nil"/>
            </w:tcBorders>
          </w:tcPr>
          <w:p w14:paraId="011910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742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F6713A3" w14:textId="77777777" w:rsidR="00EE5860" w:rsidRPr="00441CD0" w:rsidRDefault="00EE5860" w:rsidP="00BB0E1F">
            <w:pPr>
              <w:pStyle w:val="TAC"/>
            </w:pPr>
            <w:r w:rsidRPr="00441CD0">
              <w:t xml:space="preserve">Type = </w:t>
            </w:r>
            <w:r w:rsidRPr="00441CD0">
              <w:rPr>
                <w:lang w:val="sv-SE"/>
              </w:rPr>
              <w:t>88</w:t>
            </w:r>
            <w:r w:rsidRPr="00441CD0">
              <w:t xml:space="preserve"> (decimal)</w:t>
            </w:r>
          </w:p>
        </w:tc>
        <w:tc>
          <w:tcPr>
            <w:tcW w:w="588" w:type="dxa"/>
            <w:tcBorders>
              <w:top w:val="nil"/>
              <w:left w:val="single" w:sz="4" w:space="0" w:color="auto"/>
              <w:bottom w:val="nil"/>
              <w:right w:val="single" w:sz="6" w:space="0" w:color="auto"/>
            </w:tcBorders>
          </w:tcPr>
          <w:p w14:paraId="40693266" w14:textId="77777777" w:rsidR="00EE5860" w:rsidRPr="00441CD0" w:rsidRDefault="00EE5860" w:rsidP="00BB0E1F">
            <w:pPr>
              <w:pStyle w:val="TAC"/>
            </w:pPr>
          </w:p>
        </w:tc>
      </w:tr>
      <w:tr w:rsidR="00EE5860" w:rsidRPr="00441CD0" w14:paraId="637D7092" w14:textId="77777777" w:rsidTr="00BB0E1F">
        <w:trPr>
          <w:jc w:val="center"/>
        </w:trPr>
        <w:tc>
          <w:tcPr>
            <w:tcW w:w="151" w:type="dxa"/>
            <w:tcBorders>
              <w:top w:val="nil"/>
              <w:left w:val="single" w:sz="6" w:space="0" w:color="auto"/>
              <w:bottom w:val="nil"/>
              <w:right w:val="nil"/>
            </w:tcBorders>
          </w:tcPr>
          <w:p w14:paraId="2DD009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0A3DA3"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0EB558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3D0889" w14:textId="77777777" w:rsidR="00EE5860" w:rsidRPr="00441CD0" w:rsidRDefault="00EE5860" w:rsidP="00BB0E1F">
            <w:pPr>
              <w:pStyle w:val="TAC"/>
            </w:pPr>
          </w:p>
        </w:tc>
      </w:tr>
      <w:tr w:rsidR="00EE5860" w:rsidRPr="00441CD0" w14:paraId="34C86925" w14:textId="77777777" w:rsidTr="00BB0E1F">
        <w:trPr>
          <w:jc w:val="center"/>
        </w:trPr>
        <w:tc>
          <w:tcPr>
            <w:tcW w:w="151" w:type="dxa"/>
            <w:tcBorders>
              <w:top w:val="nil"/>
              <w:left w:val="single" w:sz="6" w:space="0" w:color="auto"/>
              <w:bottom w:val="nil"/>
              <w:right w:val="nil"/>
            </w:tcBorders>
          </w:tcPr>
          <w:p w14:paraId="5E54742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F97B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45FEDEFA" w14:textId="77777777" w:rsidR="00EE5860" w:rsidRPr="00441CD0" w:rsidRDefault="00EE5860" w:rsidP="00BB0E1F">
            <w:pPr>
              <w:pStyle w:val="TAC"/>
              <w:rPr>
                <w:lang w:eastAsia="zh-CN"/>
              </w:rPr>
            </w:pPr>
            <w:r w:rsidRPr="00441CD0">
              <w:rPr>
                <w:lang w:eastAsia="zh-CN"/>
              </w:rPr>
              <w:t>BAR ID value</w:t>
            </w:r>
          </w:p>
        </w:tc>
        <w:tc>
          <w:tcPr>
            <w:tcW w:w="588" w:type="dxa"/>
            <w:tcBorders>
              <w:top w:val="nil"/>
              <w:left w:val="single" w:sz="4" w:space="0" w:color="auto"/>
              <w:bottom w:val="nil"/>
              <w:right w:val="single" w:sz="6" w:space="0" w:color="auto"/>
            </w:tcBorders>
          </w:tcPr>
          <w:p w14:paraId="5DBCF323" w14:textId="77777777" w:rsidR="00EE5860" w:rsidRPr="00441CD0" w:rsidRDefault="00EE5860" w:rsidP="00BB0E1F">
            <w:pPr>
              <w:pStyle w:val="TAC"/>
            </w:pPr>
          </w:p>
        </w:tc>
      </w:tr>
      <w:tr w:rsidR="00EE5860" w:rsidRPr="00441CD0" w14:paraId="14AE2791" w14:textId="77777777" w:rsidTr="00BB0E1F">
        <w:trPr>
          <w:jc w:val="center"/>
        </w:trPr>
        <w:tc>
          <w:tcPr>
            <w:tcW w:w="151" w:type="dxa"/>
            <w:tcBorders>
              <w:top w:val="nil"/>
              <w:left w:val="single" w:sz="6" w:space="0" w:color="auto"/>
              <w:bottom w:val="single" w:sz="4" w:space="0" w:color="auto"/>
              <w:right w:val="nil"/>
            </w:tcBorders>
          </w:tcPr>
          <w:p w14:paraId="07768B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9DA5B5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8F0235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F8822DC" w14:textId="77777777" w:rsidR="00EE5860" w:rsidRPr="00441CD0" w:rsidRDefault="00EE5860" w:rsidP="00BB0E1F">
            <w:pPr>
              <w:pStyle w:val="TAC"/>
              <w:rPr>
                <w:lang w:val="x-none"/>
              </w:rPr>
            </w:pPr>
          </w:p>
        </w:tc>
      </w:tr>
    </w:tbl>
    <w:p w14:paraId="7830B0C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57</w:t>
      </w:r>
      <w:r w:rsidRPr="00441CD0">
        <w:rPr>
          <w:lang w:eastAsia="zh-CN"/>
        </w:rPr>
        <w:t>-</w:t>
      </w:r>
      <w:r w:rsidRPr="00441CD0">
        <w:rPr>
          <w:lang w:eastAsia="ja-JP"/>
        </w:rPr>
        <w:t>1</w:t>
      </w:r>
      <w:r w:rsidRPr="00441CD0">
        <w:t xml:space="preserve">: </w:t>
      </w:r>
      <w:r w:rsidRPr="00441CD0">
        <w:rPr>
          <w:lang w:eastAsia="ja-JP"/>
        </w:rPr>
        <w:t>BAR ID</w:t>
      </w:r>
    </w:p>
    <w:p w14:paraId="7EF9B619" w14:textId="77777777" w:rsidR="00EE5860" w:rsidRPr="00441CD0" w:rsidRDefault="00EE5860" w:rsidP="00EE5860">
      <w:r w:rsidRPr="00441CD0">
        <w:t>The BAR ID value shall be encoded as a binary integer value.</w:t>
      </w:r>
    </w:p>
    <w:p w14:paraId="4CCBE321" w14:textId="77777777" w:rsidR="00EE5860" w:rsidRPr="00441CD0" w:rsidRDefault="00EE5860" w:rsidP="00EE5860">
      <w:pPr>
        <w:pStyle w:val="Heading3"/>
      </w:pPr>
      <w:bookmarkStart w:id="5715" w:name="_Toc19717403"/>
      <w:bookmarkStart w:id="5716" w:name="_Toc27490904"/>
      <w:bookmarkStart w:id="5717" w:name="_Toc27557197"/>
      <w:bookmarkStart w:id="5718" w:name="_Toc27724114"/>
      <w:bookmarkStart w:id="5719" w:name="_Toc36031188"/>
      <w:bookmarkStart w:id="5720" w:name="_Toc36043108"/>
      <w:bookmarkStart w:id="5721" w:name="_Toc36814433"/>
      <w:bookmarkStart w:id="5722" w:name="_Toc44689291"/>
      <w:bookmarkStart w:id="5723" w:name="_Toc44924045"/>
      <w:bookmarkStart w:id="5724" w:name="_Toc51861015"/>
      <w:bookmarkStart w:id="5725" w:name="_Toc57930786"/>
      <w:bookmarkStart w:id="5726" w:name="_Toc57931416"/>
      <w:bookmarkStart w:id="5727" w:name="_Toc67499808"/>
      <w:r w:rsidRPr="00441CD0">
        <w:t>8.</w:t>
      </w:r>
      <w:r w:rsidRPr="00441CD0">
        <w:rPr>
          <w:lang w:val="en-US"/>
        </w:rPr>
        <w:t>2.58</w:t>
      </w:r>
      <w:r w:rsidRPr="00441CD0">
        <w:tab/>
        <w:t>CP Function Features</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44D5412E" w14:textId="77777777" w:rsidR="00EE5860" w:rsidRPr="00441CD0" w:rsidRDefault="00EE5860" w:rsidP="00EE5860">
      <w:pPr>
        <w:rPr>
          <w:lang w:eastAsia="zh-CN"/>
        </w:rPr>
      </w:pPr>
      <w:r w:rsidRPr="00441CD0">
        <w:rPr>
          <w:lang w:eastAsia="zh-CN"/>
        </w:rPr>
        <w:t xml:space="preserve">The CP Function Features IE indicates the features supported by the CP function. Only features having an impact on the (system-wide) UP function behaviour are signalled in this IE. </w:t>
      </w:r>
      <w:r w:rsidRPr="00441CD0">
        <w:t xml:space="preserve">It </w:t>
      </w:r>
      <w:r w:rsidRPr="00441CD0">
        <w:rPr>
          <w:lang w:eastAsia="zh-CN"/>
        </w:rPr>
        <w:t>is coded as depicted in Figure 8.2.58-1.</w:t>
      </w:r>
    </w:p>
    <w:p w14:paraId="443253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3F4E4B8D" w14:textId="77777777" w:rsidTr="00BB0E1F">
        <w:trPr>
          <w:jc w:val="center"/>
        </w:trPr>
        <w:tc>
          <w:tcPr>
            <w:tcW w:w="151" w:type="dxa"/>
            <w:tcBorders>
              <w:top w:val="single" w:sz="6" w:space="0" w:color="auto"/>
              <w:left w:val="single" w:sz="6" w:space="0" w:color="auto"/>
              <w:bottom w:val="nil"/>
              <w:right w:val="nil"/>
            </w:tcBorders>
          </w:tcPr>
          <w:p w14:paraId="59BB6FB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6BA4549" w14:textId="77777777" w:rsidR="00EE5860" w:rsidRPr="00441CD0" w:rsidRDefault="00EE5860" w:rsidP="00BB0E1F">
            <w:pPr>
              <w:pStyle w:val="TAH"/>
              <w:rPr>
                <w:lang w:val="fr-FR"/>
              </w:rPr>
            </w:pPr>
          </w:p>
        </w:tc>
        <w:tc>
          <w:tcPr>
            <w:tcW w:w="4703" w:type="dxa"/>
            <w:gridSpan w:val="8"/>
            <w:tcBorders>
              <w:top w:val="single" w:sz="6" w:space="0" w:color="auto"/>
              <w:left w:val="nil"/>
              <w:bottom w:val="nil"/>
              <w:right w:val="nil"/>
            </w:tcBorders>
            <w:hideMark/>
          </w:tcPr>
          <w:p w14:paraId="3300A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B2CC354" w14:textId="77777777" w:rsidR="00EE5860" w:rsidRPr="00441CD0" w:rsidRDefault="00EE5860" w:rsidP="00BB0E1F">
            <w:pPr>
              <w:pStyle w:val="TAC"/>
              <w:rPr>
                <w:lang w:val="fr-FR"/>
              </w:rPr>
            </w:pPr>
          </w:p>
        </w:tc>
      </w:tr>
      <w:tr w:rsidR="00EE5860" w:rsidRPr="00441CD0" w14:paraId="73DA4FC7" w14:textId="77777777" w:rsidTr="00BB0E1F">
        <w:trPr>
          <w:jc w:val="center"/>
        </w:trPr>
        <w:tc>
          <w:tcPr>
            <w:tcW w:w="151" w:type="dxa"/>
            <w:tcBorders>
              <w:top w:val="nil"/>
              <w:left w:val="single" w:sz="6" w:space="0" w:color="auto"/>
              <w:bottom w:val="nil"/>
              <w:right w:val="nil"/>
            </w:tcBorders>
          </w:tcPr>
          <w:p w14:paraId="39B538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844EC32" w14:textId="77777777" w:rsidR="00EE5860" w:rsidRPr="00441CD0" w:rsidRDefault="00EE5860" w:rsidP="00BB0E1F">
            <w:pPr>
              <w:pStyle w:val="TAH"/>
              <w:rPr>
                <w:lang w:val="fr-FR"/>
              </w:rPr>
            </w:pPr>
            <w:r w:rsidRPr="00441CD0">
              <w:rPr>
                <w:lang w:val="fr-FR"/>
              </w:rPr>
              <w:t>Octets</w:t>
            </w:r>
          </w:p>
        </w:tc>
        <w:tc>
          <w:tcPr>
            <w:tcW w:w="587" w:type="dxa"/>
            <w:tcBorders>
              <w:top w:val="nil"/>
              <w:left w:val="nil"/>
              <w:bottom w:val="single" w:sz="4" w:space="0" w:color="auto"/>
              <w:right w:val="nil"/>
            </w:tcBorders>
            <w:hideMark/>
          </w:tcPr>
          <w:p w14:paraId="072643BC"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620149A7" w14:textId="77777777" w:rsidR="00EE5860" w:rsidRPr="00441CD0" w:rsidRDefault="00EE5860" w:rsidP="00BB0E1F">
            <w:pPr>
              <w:pStyle w:val="TAH"/>
              <w:rPr>
                <w:lang w:val="fr-FR"/>
              </w:rPr>
            </w:pPr>
            <w:r w:rsidRPr="00441CD0">
              <w:rPr>
                <w:lang w:val="fr-FR"/>
              </w:rPr>
              <w:t>7</w:t>
            </w:r>
          </w:p>
        </w:tc>
        <w:tc>
          <w:tcPr>
            <w:tcW w:w="588" w:type="dxa"/>
            <w:tcBorders>
              <w:top w:val="nil"/>
              <w:left w:val="nil"/>
              <w:bottom w:val="single" w:sz="4" w:space="0" w:color="auto"/>
              <w:right w:val="nil"/>
            </w:tcBorders>
            <w:hideMark/>
          </w:tcPr>
          <w:p w14:paraId="66737B02" w14:textId="77777777" w:rsidR="00EE5860" w:rsidRPr="00441CD0" w:rsidRDefault="00EE5860" w:rsidP="00BB0E1F">
            <w:pPr>
              <w:pStyle w:val="TAH"/>
              <w:rPr>
                <w:lang w:val="fr-FR"/>
              </w:rPr>
            </w:pPr>
            <w:r w:rsidRPr="00441CD0">
              <w:rPr>
                <w:lang w:val="fr-FR"/>
              </w:rPr>
              <w:t>6</w:t>
            </w:r>
          </w:p>
        </w:tc>
        <w:tc>
          <w:tcPr>
            <w:tcW w:w="588" w:type="dxa"/>
            <w:tcBorders>
              <w:top w:val="nil"/>
              <w:left w:val="nil"/>
              <w:bottom w:val="single" w:sz="4" w:space="0" w:color="auto"/>
              <w:right w:val="nil"/>
            </w:tcBorders>
            <w:hideMark/>
          </w:tcPr>
          <w:p w14:paraId="7742F8C7" w14:textId="77777777" w:rsidR="00EE5860" w:rsidRPr="00441CD0" w:rsidRDefault="00EE5860" w:rsidP="00BB0E1F">
            <w:pPr>
              <w:pStyle w:val="TAH"/>
              <w:rPr>
                <w:lang w:val="fr-FR"/>
              </w:rPr>
            </w:pPr>
            <w:r w:rsidRPr="00441CD0">
              <w:rPr>
                <w:lang w:val="fr-FR"/>
              </w:rPr>
              <w:t>5</w:t>
            </w:r>
          </w:p>
        </w:tc>
        <w:tc>
          <w:tcPr>
            <w:tcW w:w="588" w:type="dxa"/>
            <w:tcBorders>
              <w:top w:val="nil"/>
              <w:left w:val="nil"/>
              <w:bottom w:val="single" w:sz="4" w:space="0" w:color="auto"/>
              <w:right w:val="nil"/>
            </w:tcBorders>
            <w:hideMark/>
          </w:tcPr>
          <w:p w14:paraId="5F4EF09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26FB15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41F2EEBC" w14:textId="77777777" w:rsidR="00EE5860" w:rsidRPr="00441CD0" w:rsidRDefault="00EE5860" w:rsidP="00BB0E1F">
            <w:pPr>
              <w:pStyle w:val="TAH"/>
              <w:rPr>
                <w:lang w:val="fr-FR"/>
              </w:rPr>
            </w:pPr>
            <w:r w:rsidRPr="00441CD0">
              <w:rPr>
                <w:lang w:val="fr-FR"/>
              </w:rPr>
              <w:t>2</w:t>
            </w:r>
          </w:p>
        </w:tc>
        <w:tc>
          <w:tcPr>
            <w:tcW w:w="588" w:type="dxa"/>
            <w:tcBorders>
              <w:top w:val="nil"/>
              <w:left w:val="nil"/>
              <w:bottom w:val="single" w:sz="4" w:space="0" w:color="auto"/>
              <w:right w:val="nil"/>
            </w:tcBorders>
            <w:hideMark/>
          </w:tcPr>
          <w:p w14:paraId="1FBD68A8"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64BE03" w14:textId="77777777" w:rsidR="00EE5860" w:rsidRPr="00441CD0" w:rsidRDefault="00EE5860" w:rsidP="00BB0E1F">
            <w:pPr>
              <w:pStyle w:val="TAC"/>
              <w:rPr>
                <w:lang w:val="fr-FR"/>
              </w:rPr>
            </w:pPr>
          </w:p>
        </w:tc>
      </w:tr>
      <w:tr w:rsidR="00EE5860" w:rsidRPr="00441CD0" w14:paraId="5E5E8945" w14:textId="77777777" w:rsidTr="00BB0E1F">
        <w:trPr>
          <w:jc w:val="center"/>
        </w:trPr>
        <w:tc>
          <w:tcPr>
            <w:tcW w:w="151" w:type="dxa"/>
            <w:tcBorders>
              <w:top w:val="nil"/>
              <w:left w:val="single" w:sz="6" w:space="0" w:color="auto"/>
              <w:bottom w:val="nil"/>
              <w:right w:val="nil"/>
            </w:tcBorders>
          </w:tcPr>
          <w:p w14:paraId="19338B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7E0055" w14:textId="77777777" w:rsidR="00EE5860" w:rsidRPr="00441CD0" w:rsidRDefault="00EE5860" w:rsidP="00BB0E1F">
            <w:pPr>
              <w:pStyle w:val="TAC"/>
              <w:rPr>
                <w:lang w:val="fr-FR"/>
              </w:rPr>
            </w:pPr>
            <w:r w:rsidRPr="00441CD0">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1DFA1BC" w14:textId="77777777" w:rsidR="00EE5860" w:rsidRPr="00441CD0" w:rsidRDefault="00EE5860" w:rsidP="00BB0E1F">
            <w:pPr>
              <w:pStyle w:val="TAC"/>
              <w:rPr>
                <w:lang w:val="fr-FR"/>
              </w:rPr>
            </w:pPr>
            <w:r w:rsidRPr="00441CD0">
              <w:rPr>
                <w:lang w:val="fr-FR"/>
              </w:rPr>
              <w:t xml:space="preserve">Type = </w:t>
            </w:r>
            <w:r w:rsidRPr="00441CD0">
              <w:rPr>
                <w:lang w:val="sv-SE"/>
              </w:rPr>
              <w:t>89</w:t>
            </w:r>
            <w:r w:rsidRPr="00441CD0">
              <w:rPr>
                <w:lang w:val="fr-FR"/>
              </w:rPr>
              <w:t xml:space="preserve"> (decimal)</w:t>
            </w:r>
          </w:p>
        </w:tc>
        <w:tc>
          <w:tcPr>
            <w:tcW w:w="588" w:type="dxa"/>
            <w:tcBorders>
              <w:top w:val="nil"/>
              <w:left w:val="single" w:sz="4" w:space="0" w:color="auto"/>
              <w:bottom w:val="nil"/>
              <w:right w:val="single" w:sz="6" w:space="0" w:color="auto"/>
            </w:tcBorders>
          </w:tcPr>
          <w:p w14:paraId="1B4C6F82" w14:textId="77777777" w:rsidR="00EE5860" w:rsidRPr="00441CD0" w:rsidRDefault="00EE5860" w:rsidP="00BB0E1F">
            <w:pPr>
              <w:pStyle w:val="TAC"/>
              <w:rPr>
                <w:lang w:val="fr-FR"/>
              </w:rPr>
            </w:pPr>
          </w:p>
        </w:tc>
      </w:tr>
      <w:tr w:rsidR="00EE5860" w:rsidRPr="00441CD0" w14:paraId="6B5A51D8" w14:textId="77777777" w:rsidTr="00BB0E1F">
        <w:trPr>
          <w:jc w:val="center"/>
        </w:trPr>
        <w:tc>
          <w:tcPr>
            <w:tcW w:w="151" w:type="dxa"/>
            <w:tcBorders>
              <w:top w:val="nil"/>
              <w:left w:val="single" w:sz="6" w:space="0" w:color="auto"/>
              <w:bottom w:val="nil"/>
              <w:right w:val="nil"/>
            </w:tcBorders>
          </w:tcPr>
          <w:p w14:paraId="6BC4FB0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DE0E28" w14:textId="77777777" w:rsidR="00EE5860" w:rsidRPr="00441CD0" w:rsidRDefault="00EE5860" w:rsidP="00BB0E1F">
            <w:pPr>
              <w:pStyle w:val="TAC"/>
              <w:rPr>
                <w:lang w:val="fr-FR"/>
              </w:rPr>
            </w:pPr>
            <w:r w:rsidRPr="00441CD0">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7D208BF" w14:textId="77777777" w:rsidR="00EE5860" w:rsidRPr="00441CD0" w:rsidRDefault="00EE5860" w:rsidP="00BB0E1F">
            <w:pPr>
              <w:pStyle w:val="TAC"/>
              <w:rPr>
                <w:lang w:val="fr-FR"/>
              </w:rPr>
            </w:pPr>
            <w:r w:rsidRPr="00441CD0">
              <w:rPr>
                <w:lang w:val="fr-FR"/>
              </w:rPr>
              <w:t>Length = n</w:t>
            </w:r>
          </w:p>
        </w:tc>
        <w:tc>
          <w:tcPr>
            <w:tcW w:w="588" w:type="dxa"/>
            <w:tcBorders>
              <w:top w:val="nil"/>
              <w:left w:val="single" w:sz="4" w:space="0" w:color="auto"/>
              <w:bottom w:val="nil"/>
              <w:right w:val="single" w:sz="6" w:space="0" w:color="auto"/>
            </w:tcBorders>
          </w:tcPr>
          <w:p w14:paraId="3FA656BC" w14:textId="77777777" w:rsidR="00EE5860" w:rsidRPr="00441CD0" w:rsidRDefault="00EE5860" w:rsidP="00BB0E1F">
            <w:pPr>
              <w:pStyle w:val="TAC"/>
              <w:rPr>
                <w:lang w:val="fr-FR"/>
              </w:rPr>
            </w:pPr>
          </w:p>
        </w:tc>
      </w:tr>
      <w:tr w:rsidR="00EE5860" w:rsidRPr="00441CD0" w14:paraId="049959CA" w14:textId="77777777" w:rsidTr="00BB0E1F">
        <w:trPr>
          <w:jc w:val="center"/>
        </w:trPr>
        <w:tc>
          <w:tcPr>
            <w:tcW w:w="151" w:type="dxa"/>
            <w:tcBorders>
              <w:top w:val="nil"/>
              <w:left w:val="single" w:sz="6" w:space="0" w:color="auto"/>
              <w:bottom w:val="nil"/>
              <w:right w:val="nil"/>
            </w:tcBorders>
          </w:tcPr>
          <w:p w14:paraId="0302CCB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D74956C" w14:textId="77777777" w:rsidR="00EE5860" w:rsidRPr="00441CD0" w:rsidRDefault="00EE5860" w:rsidP="00BB0E1F">
            <w:pPr>
              <w:pStyle w:val="TAC"/>
              <w:rPr>
                <w:lang w:val="fr-FR" w:eastAsia="zh-CN"/>
              </w:rPr>
            </w:pPr>
            <w:r w:rsidRPr="00441CD0">
              <w:rPr>
                <w:lang w:val="fr-FR" w:eastAsia="zh-CN"/>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1C951D44" w14:textId="77777777" w:rsidR="00EE5860" w:rsidRPr="00441CD0" w:rsidRDefault="00EE5860" w:rsidP="00BB0E1F">
            <w:pPr>
              <w:pStyle w:val="TAC"/>
              <w:rPr>
                <w:lang w:val="fr-FR" w:eastAsia="zh-CN"/>
              </w:rPr>
            </w:pPr>
            <w:r w:rsidRPr="00441CD0">
              <w:rPr>
                <w:lang w:val="fr-FR" w:eastAsia="zh-CN"/>
              </w:rPr>
              <w:t>Supported-Features</w:t>
            </w:r>
          </w:p>
        </w:tc>
        <w:tc>
          <w:tcPr>
            <w:tcW w:w="588" w:type="dxa"/>
            <w:tcBorders>
              <w:top w:val="nil"/>
              <w:left w:val="single" w:sz="4" w:space="0" w:color="auto"/>
              <w:bottom w:val="nil"/>
              <w:right w:val="single" w:sz="6" w:space="0" w:color="auto"/>
            </w:tcBorders>
          </w:tcPr>
          <w:p w14:paraId="1F9079B2" w14:textId="77777777" w:rsidR="00EE5860" w:rsidRPr="00441CD0" w:rsidRDefault="00EE5860" w:rsidP="00BB0E1F">
            <w:pPr>
              <w:pStyle w:val="TAC"/>
              <w:rPr>
                <w:lang w:val="fr-FR"/>
              </w:rPr>
            </w:pPr>
          </w:p>
        </w:tc>
      </w:tr>
      <w:tr w:rsidR="00EE5860" w:rsidRPr="00441CD0" w14:paraId="45126B88" w14:textId="77777777" w:rsidTr="00BB0E1F">
        <w:trPr>
          <w:jc w:val="center"/>
        </w:trPr>
        <w:tc>
          <w:tcPr>
            <w:tcW w:w="151" w:type="dxa"/>
            <w:tcBorders>
              <w:top w:val="nil"/>
              <w:left w:val="single" w:sz="6" w:space="0" w:color="auto"/>
              <w:bottom w:val="nil"/>
              <w:right w:val="nil"/>
            </w:tcBorders>
          </w:tcPr>
          <w:p w14:paraId="0A164FB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FD9F5D" w14:textId="77777777" w:rsidR="00EE5860" w:rsidRPr="00441CD0" w:rsidRDefault="00EE5860" w:rsidP="00BB0E1F">
            <w:pPr>
              <w:pStyle w:val="TAC"/>
              <w:rPr>
                <w:lang w:val="fr-FR" w:eastAsia="zh-CN"/>
              </w:rPr>
            </w:pPr>
            <w:r w:rsidRPr="00441CD0">
              <w:rPr>
                <w:lang w:val="fr-FR" w:eastAsia="zh-CN"/>
              </w:rPr>
              <w:t>6 to 7</w:t>
            </w:r>
          </w:p>
        </w:tc>
        <w:tc>
          <w:tcPr>
            <w:tcW w:w="4703" w:type="dxa"/>
            <w:gridSpan w:val="8"/>
            <w:tcBorders>
              <w:top w:val="single" w:sz="4" w:space="0" w:color="auto"/>
              <w:left w:val="single" w:sz="4" w:space="0" w:color="auto"/>
              <w:bottom w:val="single" w:sz="4" w:space="0" w:color="auto"/>
              <w:right w:val="single" w:sz="4" w:space="0" w:color="auto"/>
            </w:tcBorders>
            <w:hideMark/>
          </w:tcPr>
          <w:p w14:paraId="60D771E0" w14:textId="77777777" w:rsidR="00EE5860" w:rsidRPr="00441CD0" w:rsidRDefault="00EE5860" w:rsidP="00BB0E1F">
            <w:pPr>
              <w:pStyle w:val="TAC"/>
              <w:rPr>
                <w:lang w:val="fr-FR" w:eastAsia="zh-CN"/>
              </w:rPr>
            </w:pPr>
            <w:r w:rsidRPr="00441CD0">
              <w:rPr>
                <w:lang w:val="fr-FR" w:eastAsia="zh-CN"/>
              </w:rPr>
              <w:t>Additional Supported-Features 1</w:t>
            </w:r>
          </w:p>
        </w:tc>
        <w:tc>
          <w:tcPr>
            <w:tcW w:w="588" w:type="dxa"/>
            <w:tcBorders>
              <w:top w:val="nil"/>
              <w:left w:val="single" w:sz="4" w:space="0" w:color="auto"/>
              <w:bottom w:val="nil"/>
              <w:right w:val="single" w:sz="6" w:space="0" w:color="auto"/>
            </w:tcBorders>
          </w:tcPr>
          <w:p w14:paraId="443875F7" w14:textId="77777777" w:rsidR="00EE5860" w:rsidRPr="00441CD0" w:rsidRDefault="00EE5860" w:rsidP="00BB0E1F">
            <w:pPr>
              <w:pStyle w:val="TAC"/>
              <w:rPr>
                <w:lang w:val="fr-FR"/>
              </w:rPr>
            </w:pPr>
          </w:p>
        </w:tc>
      </w:tr>
      <w:tr w:rsidR="00EE5860" w:rsidRPr="00441CD0" w14:paraId="6FB4C4C3" w14:textId="77777777" w:rsidTr="00BB0E1F">
        <w:trPr>
          <w:jc w:val="center"/>
        </w:trPr>
        <w:tc>
          <w:tcPr>
            <w:tcW w:w="151" w:type="dxa"/>
            <w:tcBorders>
              <w:top w:val="nil"/>
              <w:left w:val="single" w:sz="6" w:space="0" w:color="auto"/>
              <w:bottom w:val="single" w:sz="4" w:space="0" w:color="auto"/>
              <w:right w:val="nil"/>
            </w:tcBorders>
          </w:tcPr>
          <w:p w14:paraId="6EB42256"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F962698" w14:textId="77777777" w:rsidR="00EE5860" w:rsidRPr="00441CD0" w:rsidRDefault="00EE5860" w:rsidP="00BB0E1F">
            <w:pPr>
              <w:pStyle w:val="TAC"/>
              <w:rPr>
                <w:lang w:val="fr-FR"/>
              </w:rPr>
            </w:pPr>
            <w:r w:rsidRPr="00441CD0">
              <w:rPr>
                <w:lang w:val="fr-FR"/>
              </w:rPr>
              <w:t>8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E5357AF"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78C79" w14:textId="77777777" w:rsidR="00EE5860" w:rsidRPr="00441CD0" w:rsidRDefault="00EE5860" w:rsidP="00BB0E1F">
            <w:pPr>
              <w:pStyle w:val="TAC"/>
              <w:rPr>
                <w:lang w:val="fr-FR"/>
              </w:rPr>
            </w:pPr>
          </w:p>
        </w:tc>
      </w:tr>
    </w:tbl>
    <w:p w14:paraId="04ED5FA2" w14:textId="77777777" w:rsidR="00EE5860" w:rsidRPr="00441CD0" w:rsidRDefault="00EE5860" w:rsidP="00EE5860">
      <w:pPr>
        <w:pStyle w:val="TF"/>
        <w:spacing w:before="120"/>
        <w:rPr>
          <w:lang w:val="en-US" w:eastAsia="zh-CN"/>
        </w:rPr>
      </w:pPr>
      <w:r w:rsidRPr="00441CD0">
        <w:rPr>
          <w:lang w:val="en-US"/>
        </w:rPr>
        <w:t>Figure 8.2.58</w:t>
      </w:r>
      <w:r w:rsidRPr="00441CD0">
        <w:rPr>
          <w:lang w:val="en-US" w:eastAsia="zh-CN"/>
        </w:rPr>
        <w:t>-1</w:t>
      </w:r>
      <w:r w:rsidRPr="00441CD0">
        <w:rPr>
          <w:lang w:val="en-US"/>
        </w:rPr>
        <w:t>: CP Function Features</w:t>
      </w:r>
    </w:p>
    <w:p w14:paraId="217A87D2" w14:textId="77777777" w:rsidR="00EE5860" w:rsidRPr="00441CD0" w:rsidRDefault="00EE5860" w:rsidP="00EE5860">
      <w:r w:rsidRPr="00441CD0">
        <w:t>The CP Function Features IE takes the form of a bitmask where each bit set indicates that the corresponding feature is supported. Spare bits shall be ignored by the receiver. The same bitmask is defined for all PFCP interfaces.</w:t>
      </w:r>
    </w:p>
    <w:p w14:paraId="74B93F14" w14:textId="77777777" w:rsidR="00EE5860" w:rsidRPr="00441CD0" w:rsidRDefault="00EE5860" w:rsidP="00EE5860">
      <w:r w:rsidRPr="00441CD0">
        <w:t>The following table specifies the features defined on PFCP interfaces and the interfaces on which they apply.</w:t>
      </w:r>
    </w:p>
    <w:p w14:paraId="46E47780" w14:textId="77777777" w:rsidR="00801D44" w:rsidRDefault="00801D44" w:rsidP="00801D44">
      <w:pPr>
        <w:pStyle w:val="TH"/>
      </w:pPr>
      <w:bookmarkStart w:id="5728" w:name="_Toc19717404"/>
      <w:bookmarkStart w:id="5729" w:name="_Toc27490905"/>
      <w:bookmarkStart w:id="5730" w:name="_Toc27557198"/>
      <w:bookmarkStart w:id="5731" w:name="_Toc27724115"/>
      <w:bookmarkStart w:id="5732" w:name="_Toc36031189"/>
      <w:bookmarkStart w:id="5733" w:name="_Toc36043109"/>
      <w:bookmarkStart w:id="5734" w:name="_Toc36814434"/>
      <w:bookmarkStart w:id="5735" w:name="_Toc44689292"/>
      <w:bookmarkStart w:id="5736" w:name="_Toc44924046"/>
      <w:bookmarkStart w:id="5737" w:name="_Toc51861016"/>
      <w:bookmarkStart w:id="5738" w:name="_Toc57930787"/>
      <w:bookmarkStart w:id="5739" w:name="_Toc57931417"/>
      <w:r>
        <w:lastRenderedPageBreak/>
        <w:t>Table 8.2.58-1: CP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147"/>
        <w:gridCol w:w="1984"/>
        <w:gridCol w:w="1134"/>
        <w:gridCol w:w="4389"/>
        <w:tblGridChange w:id="5740">
          <w:tblGrid>
            <w:gridCol w:w="867"/>
            <w:gridCol w:w="1147"/>
            <w:gridCol w:w="1984"/>
            <w:gridCol w:w="1134"/>
            <w:gridCol w:w="4389"/>
          </w:tblGrid>
        </w:tblGridChange>
      </w:tblGrid>
      <w:tr w:rsidR="00801D44" w14:paraId="1B81D04A" w14:textId="77777777" w:rsidTr="00075654">
        <w:trPr>
          <w:cantSplit/>
        </w:trPr>
        <w:tc>
          <w:tcPr>
            <w:tcW w:w="867" w:type="dxa"/>
            <w:tcBorders>
              <w:top w:val="single" w:sz="4" w:space="0" w:color="auto"/>
              <w:left w:val="single" w:sz="4" w:space="0" w:color="auto"/>
              <w:bottom w:val="single" w:sz="4" w:space="0" w:color="auto"/>
              <w:right w:val="single" w:sz="4" w:space="0" w:color="auto"/>
            </w:tcBorders>
            <w:shd w:val="clear" w:color="auto" w:fill="E0E0E0"/>
            <w:hideMark/>
          </w:tcPr>
          <w:p w14:paraId="45C94FEE" w14:textId="77777777" w:rsidR="00801D44" w:rsidRDefault="00801D44">
            <w:pPr>
              <w:pStyle w:val="TAH"/>
              <w:rPr>
                <w:lang w:val="fr-FR"/>
              </w:rPr>
            </w:pPr>
            <w:r>
              <w:rPr>
                <w:lang w:val="fr-FR"/>
              </w:rPr>
              <w:t>Feature Octet / Bit</w:t>
            </w:r>
          </w:p>
        </w:tc>
        <w:tc>
          <w:tcPr>
            <w:tcW w:w="1147" w:type="dxa"/>
            <w:tcBorders>
              <w:top w:val="single" w:sz="4" w:space="0" w:color="auto"/>
              <w:left w:val="single" w:sz="4" w:space="0" w:color="auto"/>
              <w:bottom w:val="single" w:sz="4" w:space="0" w:color="auto"/>
              <w:right w:val="single" w:sz="4" w:space="0" w:color="auto"/>
            </w:tcBorders>
            <w:shd w:val="clear" w:color="auto" w:fill="E0E0E0"/>
            <w:hideMark/>
          </w:tcPr>
          <w:p w14:paraId="570C2803" w14:textId="77777777" w:rsidR="00801D44" w:rsidRDefault="00801D44">
            <w:pPr>
              <w:pStyle w:val="TAH"/>
              <w:rPr>
                <w:lang w:val="fr-FR"/>
              </w:rPr>
            </w:pPr>
            <w:r>
              <w:rPr>
                <w:lang w:val="fr-FR"/>
              </w:rPr>
              <w:t>Feature</w:t>
            </w:r>
          </w:p>
        </w:tc>
        <w:tc>
          <w:tcPr>
            <w:tcW w:w="1984" w:type="dxa"/>
            <w:tcBorders>
              <w:top w:val="single" w:sz="4" w:space="0" w:color="auto"/>
              <w:left w:val="single" w:sz="4" w:space="0" w:color="auto"/>
              <w:bottom w:val="single" w:sz="4" w:space="0" w:color="auto"/>
              <w:right w:val="single" w:sz="4" w:space="0" w:color="auto"/>
            </w:tcBorders>
            <w:shd w:val="clear" w:color="auto" w:fill="E0E0E0"/>
            <w:hideMark/>
          </w:tcPr>
          <w:p w14:paraId="0867F108" w14:textId="77777777" w:rsidR="00801D44" w:rsidRDefault="00801D44">
            <w:pPr>
              <w:pStyle w:val="TAH"/>
              <w:rPr>
                <w:lang w:val="fr-FR"/>
              </w:rPr>
            </w:pPr>
            <w:r>
              <w:rPr>
                <w:lang w:val="fr-FR"/>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E0E0E0"/>
            <w:hideMark/>
          </w:tcPr>
          <w:p w14:paraId="16966FA3" w14:textId="77777777" w:rsidR="00801D44" w:rsidRDefault="00801D44">
            <w:pPr>
              <w:pStyle w:val="TAH"/>
              <w:rPr>
                <w:lang w:val="fr-FR"/>
              </w:rPr>
            </w:pPr>
            <w:r>
              <w:rPr>
                <w:lang w:val="fr-FR"/>
              </w:rPr>
              <w:t>M/O</w:t>
            </w:r>
          </w:p>
        </w:tc>
        <w:tc>
          <w:tcPr>
            <w:tcW w:w="4389" w:type="dxa"/>
            <w:tcBorders>
              <w:top w:val="single" w:sz="4" w:space="0" w:color="auto"/>
              <w:left w:val="single" w:sz="4" w:space="0" w:color="auto"/>
              <w:bottom w:val="single" w:sz="4" w:space="0" w:color="auto"/>
              <w:right w:val="single" w:sz="4" w:space="0" w:color="auto"/>
            </w:tcBorders>
            <w:shd w:val="clear" w:color="auto" w:fill="E0E0E0"/>
            <w:hideMark/>
          </w:tcPr>
          <w:p w14:paraId="24458EBE" w14:textId="77777777" w:rsidR="00801D44" w:rsidRDefault="00801D44">
            <w:pPr>
              <w:pStyle w:val="TAH"/>
              <w:rPr>
                <w:lang w:val="fr-FR"/>
              </w:rPr>
            </w:pPr>
            <w:r>
              <w:rPr>
                <w:lang w:val="fr-FR"/>
              </w:rPr>
              <w:t>Description</w:t>
            </w:r>
          </w:p>
        </w:tc>
      </w:tr>
      <w:tr w:rsidR="00801D44" w14:paraId="482555A6"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E206260" w14:textId="77777777" w:rsidR="00801D44" w:rsidRDefault="00801D44">
            <w:pPr>
              <w:pStyle w:val="TAC"/>
              <w:rPr>
                <w:lang w:val="fr-FR"/>
              </w:rPr>
            </w:pPr>
            <w:r>
              <w:rPr>
                <w:lang w:val="fr-FR"/>
              </w:rPr>
              <w:t>5/1</w:t>
            </w:r>
          </w:p>
        </w:tc>
        <w:tc>
          <w:tcPr>
            <w:tcW w:w="1147" w:type="dxa"/>
            <w:tcBorders>
              <w:top w:val="single" w:sz="4" w:space="0" w:color="auto"/>
              <w:left w:val="single" w:sz="4" w:space="0" w:color="auto"/>
              <w:bottom w:val="single" w:sz="4" w:space="0" w:color="auto"/>
              <w:right w:val="single" w:sz="4" w:space="0" w:color="auto"/>
            </w:tcBorders>
            <w:hideMark/>
          </w:tcPr>
          <w:p w14:paraId="1B6ADF42" w14:textId="77777777" w:rsidR="00801D44" w:rsidRDefault="00801D44">
            <w:pPr>
              <w:pStyle w:val="TAC"/>
              <w:rPr>
                <w:lang w:val="fr-FR"/>
              </w:rPr>
            </w:pPr>
            <w:r>
              <w:rPr>
                <w:lang w:val="fr-FR"/>
              </w:rPr>
              <w:t>LOAD</w:t>
            </w:r>
          </w:p>
        </w:tc>
        <w:tc>
          <w:tcPr>
            <w:tcW w:w="1984" w:type="dxa"/>
            <w:tcBorders>
              <w:top w:val="single" w:sz="4" w:space="0" w:color="auto"/>
              <w:left w:val="single" w:sz="4" w:space="0" w:color="auto"/>
              <w:bottom w:val="single" w:sz="4" w:space="0" w:color="auto"/>
              <w:right w:val="single" w:sz="4" w:space="0" w:color="auto"/>
            </w:tcBorders>
            <w:hideMark/>
          </w:tcPr>
          <w:p w14:paraId="6E03AD68" w14:textId="77777777" w:rsidR="00801D44" w:rsidRDefault="00801D44">
            <w:pPr>
              <w:pStyle w:val="TAC"/>
              <w:rPr>
                <w:lang w:val="de-DE"/>
              </w:rPr>
            </w:pPr>
            <w:r>
              <w:rPr>
                <w:lang w:val="fr-FR"/>
              </w:rPr>
              <w:t>Sxa, Sxb, Sxc</w:t>
            </w:r>
            <w:r>
              <w:rPr>
                <w:lang w:val="de-DE"/>
              </w:rPr>
              <w:t>, N4</w:t>
            </w:r>
          </w:p>
        </w:tc>
        <w:tc>
          <w:tcPr>
            <w:tcW w:w="1134" w:type="dxa"/>
            <w:tcBorders>
              <w:top w:val="single" w:sz="4" w:space="0" w:color="auto"/>
              <w:left w:val="single" w:sz="4" w:space="0" w:color="auto"/>
              <w:bottom w:val="single" w:sz="4" w:space="0" w:color="auto"/>
              <w:right w:val="single" w:sz="4" w:space="0" w:color="auto"/>
            </w:tcBorders>
            <w:hideMark/>
          </w:tcPr>
          <w:p w14:paraId="1E206518"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5BD31C5D" w14:textId="77777777" w:rsidR="00801D44" w:rsidRDefault="00801D44">
            <w:pPr>
              <w:pStyle w:val="TAL"/>
              <w:rPr>
                <w:lang w:val="x-none"/>
              </w:rPr>
            </w:pPr>
            <w:r>
              <w:rPr>
                <w:lang w:val="fr-FR"/>
              </w:rPr>
              <w:t>Load Control is supported by the CP function.</w:t>
            </w:r>
          </w:p>
          <w:p w14:paraId="4CF40309" w14:textId="77777777" w:rsidR="00801D44" w:rsidRDefault="00801D44">
            <w:pPr>
              <w:pStyle w:val="TAL"/>
              <w:rPr>
                <w:lang w:val="fr-FR"/>
              </w:rPr>
            </w:pPr>
          </w:p>
        </w:tc>
      </w:tr>
      <w:tr w:rsidR="00801D44" w14:paraId="784BEBDC"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B5391ED" w14:textId="77777777" w:rsidR="00801D44" w:rsidRDefault="00801D44">
            <w:pPr>
              <w:pStyle w:val="TAC"/>
              <w:rPr>
                <w:lang w:val="fr-FR"/>
              </w:rPr>
            </w:pPr>
            <w:r>
              <w:rPr>
                <w:lang w:val="fr-FR"/>
              </w:rPr>
              <w:t>5/2</w:t>
            </w:r>
          </w:p>
        </w:tc>
        <w:tc>
          <w:tcPr>
            <w:tcW w:w="1147" w:type="dxa"/>
            <w:tcBorders>
              <w:top w:val="single" w:sz="4" w:space="0" w:color="auto"/>
              <w:left w:val="single" w:sz="4" w:space="0" w:color="auto"/>
              <w:bottom w:val="single" w:sz="4" w:space="0" w:color="auto"/>
              <w:right w:val="single" w:sz="4" w:space="0" w:color="auto"/>
            </w:tcBorders>
            <w:hideMark/>
          </w:tcPr>
          <w:p w14:paraId="30121C06" w14:textId="77777777" w:rsidR="00801D44" w:rsidRDefault="00801D44">
            <w:pPr>
              <w:pStyle w:val="TAC"/>
              <w:rPr>
                <w:lang w:val="fr-FR"/>
              </w:rPr>
            </w:pPr>
            <w:r>
              <w:rPr>
                <w:lang w:val="fr-FR"/>
              </w:rPr>
              <w:t>OVRL</w:t>
            </w:r>
          </w:p>
        </w:tc>
        <w:tc>
          <w:tcPr>
            <w:tcW w:w="1984" w:type="dxa"/>
            <w:tcBorders>
              <w:top w:val="single" w:sz="4" w:space="0" w:color="auto"/>
              <w:left w:val="single" w:sz="4" w:space="0" w:color="auto"/>
              <w:bottom w:val="single" w:sz="4" w:space="0" w:color="auto"/>
              <w:right w:val="single" w:sz="4" w:space="0" w:color="auto"/>
            </w:tcBorders>
            <w:hideMark/>
          </w:tcPr>
          <w:p w14:paraId="41C9CD60" w14:textId="77777777" w:rsidR="00801D44" w:rsidRDefault="00801D44">
            <w:pPr>
              <w:pStyle w:val="TAC"/>
              <w:rPr>
                <w:lang w:val="de-DE"/>
              </w:rPr>
            </w:pPr>
            <w:r>
              <w:rPr>
                <w:lang w:val="fr-FR"/>
              </w:rPr>
              <w:t>Sxa, Sxb, Sxc</w:t>
            </w:r>
            <w:r>
              <w:rPr>
                <w:lang w:val="de-DE"/>
              </w:rPr>
              <w:t>, N4</w:t>
            </w:r>
          </w:p>
        </w:tc>
        <w:tc>
          <w:tcPr>
            <w:tcW w:w="1134" w:type="dxa"/>
            <w:tcBorders>
              <w:top w:val="single" w:sz="4" w:space="0" w:color="auto"/>
              <w:left w:val="single" w:sz="4" w:space="0" w:color="auto"/>
              <w:bottom w:val="single" w:sz="4" w:space="0" w:color="auto"/>
              <w:right w:val="single" w:sz="4" w:space="0" w:color="auto"/>
            </w:tcBorders>
            <w:hideMark/>
          </w:tcPr>
          <w:p w14:paraId="75D8A261"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12DA6085" w14:textId="77777777" w:rsidR="00801D44" w:rsidRDefault="00801D44">
            <w:pPr>
              <w:pStyle w:val="TAL"/>
              <w:rPr>
                <w:lang w:val="x-none"/>
              </w:rPr>
            </w:pPr>
            <w:r>
              <w:rPr>
                <w:lang w:val="fr-FR"/>
              </w:rPr>
              <w:t>Overload Control is supported by the CP function.</w:t>
            </w:r>
          </w:p>
          <w:p w14:paraId="5EB59CC4" w14:textId="77777777" w:rsidR="00801D44" w:rsidRDefault="00801D44">
            <w:pPr>
              <w:pStyle w:val="TAL"/>
              <w:rPr>
                <w:lang w:val="fr-FR"/>
              </w:rPr>
            </w:pPr>
          </w:p>
        </w:tc>
      </w:tr>
      <w:tr w:rsidR="00801D44" w14:paraId="1F105B9E"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3A43CE7" w14:textId="77777777" w:rsidR="00801D44" w:rsidRDefault="00801D44">
            <w:pPr>
              <w:pStyle w:val="TAC"/>
              <w:rPr>
                <w:lang w:val="fr-FR"/>
              </w:rPr>
            </w:pPr>
            <w:r>
              <w:rPr>
                <w:lang w:val="fr-FR"/>
              </w:rPr>
              <w:t>5/3</w:t>
            </w:r>
          </w:p>
        </w:tc>
        <w:tc>
          <w:tcPr>
            <w:tcW w:w="1147" w:type="dxa"/>
            <w:tcBorders>
              <w:top w:val="single" w:sz="4" w:space="0" w:color="auto"/>
              <w:left w:val="single" w:sz="4" w:space="0" w:color="auto"/>
              <w:bottom w:val="single" w:sz="4" w:space="0" w:color="auto"/>
              <w:right w:val="single" w:sz="4" w:space="0" w:color="auto"/>
            </w:tcBorders>
            <w:hideMark/>
          </w:tcPr>
          <w:p w14:paraId="1EC125A3" w14:textId="77777777" w:rsidR="00801D44" w:rsidRDefault="00801D44">
            <w:pPr>
              <w:pStyle w:val="TAC"/>
              <w:rPr>
                <w:lang w:val="fr-FR"/>
              </w:rPr>
            </w:pPr>
            <w:r>
              <w:rPr>
                <w:lang w:val="fr-FR"/>
              </w:rPr>
              <w:t>EPFAR</w:t>
            </w:r>
          </w:p>
        </w:tc>
        <w:tc>
          <w:tcPr>
            <w:tcW w:w="1984" w:type="dxa"/>
            <w:tcBorders>
              <w:top w:val="single" w:sz="4" w:space="0" w:color="auto"/>
              <w:left w:val="single" w:sz="4" w:space="0" w:color="auto"/>
              <w:bottom w:val="single" w:sz="4" w:space="0" w:color="auto"/>
              <w:right w:val="single" w:sz="4" w:space="0" w:color="auto"/>
            </w:tcBorders>
            <w:hideMark/>
          </w:tcPr>
          <w:p w14:paraId="72CDAF22" w14:textId="77777777" w:rsidR="00801D44" w:rsidRDefault="00801D44">
            <w:pPr>
              <w:pStyle w:val="TAC"/>
              <w:rPr>
                <w:lang w:val="fr-FR"/>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57C4B22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2FF32CF4" w14:textId="08C5E7FB" w:rsidR="00801D44" w:rsidRDefault="00801D44">
            <w:pPr>
              <w:pStyle w:val="TAL"/>
              <w:rPr>
                <w:lang w:val="fr-FR"/>
              </w:rPr>
            </w:pPr>
            <w:r>
              <w:rPr>
                <w:lang w:val="fr-FR"/>
              </w:rPr>
              <w:t xml:space="preserve">The CP function supports the Enhanced PFCP Association Release feature (see </w:t>
            </w:r>
            <w:r w:rsidR="00075654">
              <w:rPr>
                <w:lang w:val="fr-FR"/>
              </w:rPr>
              <w:t>clause 5</w:t>
            </w:r>
            <w:r>
              <w:rPr>
                <w:lang w:val="fr-FR"/>
              </w:rPr>
              <w:t>.18).</w:t>
            </w:r>
          </w:p>
        </w:tc>
      </w:tr>
      <w:tr w:rsidR="00801D44" w14:paraId="12D723D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5197811B" w14:textId="77777777" w:rsidR="00801D44" w:rsidRDefault="00801D44">
            <w:pPr>
              <w:pStyle w:val="TAC"/>
              <w:rPr>
                <w:lang w:val="fr-FR"/>
              </w:rPr>
            </w:pPr>
            <w:r>
              <w:rPr>
                <w:lang w:val="fr-FR"/>
              </w:rPr>
              <w:t>5/4</w:t>
            </w:r>
          </w:p>
        </w:tc>
        <w:tc>
          <w:tcPr>
            <w:tcW w:w="1147" w:type="dxa"/>
            <w:tcBorders>
              <w:top w:val="single" w:sz="4" w:space="0" w:color="auto"/>
              <w:left w:val="single" w:sz="4" w:space="0" w:color="auto"/>
              <w:bottom w:val="single" w:sz="4" w:space="0" w:color="auto"/>
              <w:right w:val="single" w:sz="4" w:space="0" w:color="auto"/>
            </w:tcBorders>
            <w:hideMark/>
          </w:tcPr>
          <w:p w14:paraId="3C40D84D" w14:textId="77777777" w:rsidR="00801D44" w:rsidRDefault="00801D44">
            <w:pPr>
              <w:pStyle w:val="TAC"/>
              <w:rPr>
                <w:lang w:val="x-none"/>
              </w:rPr>
            </w:pPr>
            <w:r>
              <w:rPr>
                <w:lang w:val="fr-FR"/>
              </w:rPr>
              <w:t>SSET</w:t>
            </w:r>
          </w:p>
        </w:tc>
        <w:tc>
          <w:tcPr>
            <w:tcW w:w="1984" w:type="dxa"/>
            <w:tcBorders>
              <w:top w:val="single" w:sz="4" w:space="0" w:color="auto"/>
              <w:left w:val="single" w:sz="4" w:space="0" w:color="auto"/>
              <w:bottom w:val="single" w:sz="4" w:space="0" w:color="auto"/>
              <w:right w:val="single" w:sz="4" w:space="0" w:color="auto"/>
            </w:tcBorders>
            <w:hideMark/>
          </w:tcPr>
          <w:p w14:paraId="1EB6E69B" w14:textId="77777777" w:rsidR="00801D44" w:rsidRDefault="00801D44">
            <w:pPr>
              <w:pStyle w:val="TAC"/>
              <w:rPr>
                <w:lang w:val="de-DE"/>
              </w:rPr>
            </w:pPr>
            <w:r>
              <w:rPr>
                <w:lang w:val="de-DE"/>
              </w:rPr>
              <w:t>N4</w:t>
            </w:r>
          </w:p>
        </w:tc>
        <w:tc>
          <w:tcPr>
            <w:tcW w:w="1134" w:type="dxa"/>
            <w:tcBorders>
              <w:top w:val="single" w:sz="4" w:space="0" w:color="auto"/>
              <w:left w:val="single" w:sz="4" w:space="0" w:color="auto"/>
              <w:bottom w:val="single" w:sz="4" w:space="0" w:color="auto"/>
              <w:right w:val="single" w:sz="4" w:space="0" w:color="auto"/>
            </w:tcBorders>
            <w:hideMark/>
          </w:tcPr>
          <w:p w14:paraId="69B9799C"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0B7B4372" w14:textId="0BA7C773" w:rsidR="00801D44" w:rsidRDefault="00801D44">
            <w:pPr>
              <w:pStyle w:val="TAL"/>
              <w:rPr>
                <w:lang w:val="x-none"/>
              </w:rPr>
            </w:pPr>
            <w:r>
              <w:rPr>
                <w:lang w:val="fr-FR"/>
              </w:rPr>
              <w:t xml:space="preserve">SMF support of PFCP sessions successively controlled by different SMFs of a same SMF Set (see </w:t>
            </w:r>
            <w:r w:rsidR="00075654">
              <w:rPr>
                <w:lang w:val="fr-FR"/>
              </w:rPr>
              <w:t>clause 5</w:t>
            </w:r>
            <w:r>
              <w:rPr>
                <w:lang w:val="fr-FR"/>
              </w:rPr>
              <w:t>.22).</w:t>
            </w:r>
          </w:p>
        </w:tc>
      </w:tr>
      <w:tr w:rsidR="00801D44" w14:paraId="097E2DB3"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628798A5" w14:textId="77777777" w:rsidR="00801D44" w:rsidRDefault="00801D44">
            <w:pPr>
              <w:pStyle w:val="TAC"/>
              <w:rPr>
                <w:lang w:val="fr-FR"/>
              </w:rPr>
            </w:pPr>
            <w:r>
              <w:rPr>
                <w:lang w:val="fr-FR"/>
              </w:rPr>
              <w:t>5/5</w:t>
            </w:r>
          </w:p>
        </w:tc>
        <w:tc>
          <w:tcPr>
            <w:tcW w:w="1147" w:type="dxa"/>
            <w:tcBorders>
              <w:top w:val="single" w:sz="4" w:space="0" w:color="auto"/>
              <w:left w:val="single" w:sz="4" w:space="0" w:color="auto"/>
              <w:bottom w:val="single" w:sz="4" w:space="0" w:color="auto"/>
              <w:right w:val="single" w:sz="4" w:space="0" w:color="auto"/>
            </w:tcBorders>
            <w:hideMark/>
          </w:tcPr>
          <w:p w14:paraId="06F7D719" w14:textId="77777777" w:rsidR="00801D44" w:rsidRDefault="00801D44">
            <w:pPr>
              <w:pStyle w:val="TAC"/>
              <w:rPr>
                <w:lang w:val="x-none"/>
              </w:rPr>
            </w:pPr>
            <w:r>
              <w:rPr>
                <w:lang w:val="fr-FR"/>
              </w:rPr>
              <w:t>BUNDL</w:t>
            </w:r>
          </w:p>
        </w:tc>
        <w:tc>
          <w:tcPr>
            <w:tcW w:w="1984" w:type="dxa"/>
            <w:tcBorders>
              <w:top w:val="single" w:sz="4" w:space="0" w:color="auto"/>
              <w:left w:val="single" w:sz="4" w:space="0" w:color="auto"/>
              <w:bottom w:val="single" w:sz="4" w:space="0" w:color="auto"/>
              <w:right w:val="single" w:sz="4" w:space="0" w:color="auto"/>
            </w:tcBorders>
            <w:hideMark/>
          </w:tcPr>
          <w:p w14:paraId="6D0395CC" w14:textId="77777777" w:rsidR="00801D44" w:rsidRDefault="00801D44">
            <w:pPr>
              <w:pStyle w:val="TAC"/>
              <w:rPr>
                <w:lang w:val="de-DE"/>
              </w:rPr>
            </w:pPr>
            <w:r>
              <w:rPr>
                <w:lang w:val="fr-FR"/>
              </w:rPr>
              <w:t>Sxa, Sxb, Sxc, N4</w:t>
            </w:r>
          </w:p>
        </w:tc>
        <w:tc>
          <w:tcPr>
            <w:tcW w:w="1134" w:type="dxa"/>
            <w:tcBorders>
              <w:top w:val="single" w:sz="4" w:space="0" w:color="auto"/>
              <w:left w:val="single" w:sz="4" w:space="0" w:color="auto"/>
              <w:bottom w:val="single" w:sz="4" w:space="0" w:color="auto"/>
              <w:right w:val="single" w:sz="4" w:space="0" w:color="auto"/>
            </w:tcBorders>
            <w:hideMark/>
          </w:tcPr>
          <w:p w14:paraId="3D96AA65"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5813C51F" w14:textId="1971F623" w:rsidR="00801D44" w:rsidRDefault="00801D44">
            <w:pPr>
              <w:pStyle w:val="TAL"/>
              <w:rPr>
                <w:lang w:val="x-none"/>
              </w:rPr>
            </w:pPr>
            <w:r>
              <w:rPr>
                <w:lang w:val="fr-FR"/>
              </w:rPr>
              <w:t xml:space="preserve">PFCP messages bundling (see </w:t>
            </w:r>
            <w:r w:rsidR="00075654">
              <w:rPr>
                <w:lang w:val="fr-FR"/>
              </w:rPr>
              <w:t>clause 6</w:t>
            </w:r>
            <w:r>
              <w:rPr>
                <w:lang w:val="fr-FR"/>
              </w:rPr>
              <w:t>.5) is supported by the CP function.</w:t>
            </w:r>
          </w:p>
        </w:tc>
      </w:tr>
      <w:tr w:rsidR="00801D44" w14:paraId="04BE37C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48ABF409" w14:textId="77777777" w:rsidR="00801D44" w:rsidRDefault="00801D44">
            <w:pPr>
              <w:pStyle w:val="TAC"/>
              <w:rPr>
                <w:lang w:val="fr-FR"/>
              </w:rPr>
            </w:pPr>
            <w:r>
              <w:rPr>
                <w:lang w:val="fr-FR"/>
              </w:rPr>
              <w:t>5/6</w:t>
            </w:r>
          </w:p>
        </w:tc>
        <w:tc>
          <w:tcPr>
            <w:tcW w:w="1147" w:type="dxa"/>
            <w:tcBorders>
              <w:top w:val="single" w:sz="4" w:space="0" w:color="auto"/>
              <w:left w:val="single" w:sz="4" w:space="0" w:color="auto"/>
              <w:bottom w:val="single" w:sz="4" w:space="0" w:color="auto"/>
              <w:right w:val="single" w:sz="4" w:space="0" w:color="auto"/>
            </w:tcBorders>
            <w:hideMark/>
          </w:tcPr>
          <w:p w14:paraId="07BDC61B" w14:textId="77777777" w:rsidR="00801D44" w:rsidRDefault="00801D44">
            <w:pPr>
              <w:pStyle w:val="TAC"/>
              <w:rPr>
                <w:lang w:val="x-none"/>
              </w:rPr>
            </w:pPr>
            <w:r>
              <w:rPr>
                <w:lang w:val="fr-FR"/>
              </w:rPr>
              <w:t>MPAS</w:t>
            </w:r>
          </w:p>
        </w:tc>
        <w:tc>
          <w:tcPr>
            <w:tcW w:w="1984" w:type="dxa"/>
            <w:tcBorders>
              <w:top w:val="single" w:sz="4" w:space="0" w:color="auto"/>
              <w:left w:val="single" w:sz="4" w:space="0" w:color="auto"/>
              <w:bottom w:val="single" w:sz="4" w:space="0" w:color="auto"/>
              <w:right w:val="single" w:sz="4" w:space="0" w:color="auto"/>
            </w:tcBorders>
            <w:hideMark/>
          </w:tcPr>
          <w:p w14:paraId="16659C34" w14:textId="77777777" w:rsidR="00801D44" w:rsidRDefault="00801D44">
            <w:pPr>
              <w:pStyle w:val="TAC"/>
              <w:rPr>
                <w:lang w:val="fr-FR"/>
              </w:rPr>
            </w:pPr>
            <w:r>
              <w:rPr>
                <w:lang w:val="fr-FR"/>
              </w:rPr>
              <w:t>N4</w:t>
            </w:r>
          </w:p>
        </w:tc>
        <w:tc>
          <w:tcPr>
            <w:tcW w:w="1134" w:type="dxa"/>
            <w:tcBorders>
              <w:top w:val="single" w:sz="4" w:space="0" w:color="auto"/>
              <w:left w:val="single" w:sz="4" w:space="0" w:color="auto"/>
              <w:bottom w:val="single" w:sz="4" w:space="0" w:color="auto"/>
              <w:right w:val="single" w:sz="4" w:space="0" w:color="auto"/>
            </w:tcBorders>
            <w:hideMark/>
          </w:tcPr>
          <w:p w14:paraId="532638AD"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7C59311E" w14:textId="0F1D220E" w:rsidR="00801D44" w:rsidRDefault="00801D44">
            <w:pPr>
              <w:pStyle w:val="TAL"/>
              <w:rPr>
                <w:lang w:val="fr-FR"/>
              </w:rPr>
            </w:pPr>
            <w:r>
              <w:rPr>
                <w:lang w:val="fr-FR"/>
              </w:rPr>
              <w:t xml:space="preserve">SMF support for multiple PFCP associations from an SMF set to a single UPF (see </w:t>
            </w:r>
            <w:r w:rsidR="00075654">
              <w:rPr>
                <w:lang w:val="fr-FR"/>
              </w:rPr>
              <w:t>clause 5</w:t>
            </w:r>
            <w:r>
              <w:rPr>
                <w:lang w:val="fr-FR"/>
              </w:rPr>
              <w:t>.22.3).</w:t>
            </w:r>
          </w:p>
        </w:tc>
      </w:tr>
      <w:tr w:rsidR="00801D44" w14:paraId="36C82CED"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106F562B" w14:textId="77777777" w:rsidR="00801D44" w:rsidRDefault="00801D44">
            <w:pPr>
              <w:pStyle w:val="TAC"/>
              <w:rPr>
                <w:lang w:val="fr-FR"/>
              </w:rPr>
            </w:pPr>
            <w:r>
              <w:rPr>
                <w:lang w:val="fr-FR"/>
              </w:rPr>
              <w:t>5/7</w:t>
            </w:r>
          </w:p>
        </w:tc>
        <w:tc>
          <w:tcPr>
            <w:tcW w:w="1147" w:type="dxa"/>
            <w:tcBorders>
              <w:top w:val="single" w:sz="4" w:space="0" w:color="auto"/>
              <w:left w:val="single" w:sz="4" w:space="0" w:color="auto"/>
              <w:bottom w:val="single" w:sz="4" w:space="0" w:color="auto"/>
              <w:right w:val="single" w:sz="4" w:space="0" w:color="auto"/>
            </w:tcBorders>
            <w:hideMark/>
          </w:tcPr>
          <w:p w14:paraId="1A4966EC" w14:textId="77777777" w:rsidR="00801D44" w:rsidRDefault="00801D44">
            <w:pPr>
              <w:pStyle w:val="TAC"/>
              <w:rPr>
                <w:lang w:val="fr-FR"/>
              </w:rPr>
            </w:pPr>
            <w:r>
              <w:rPr>
                <w:lang w:val="fr-FR"/>
              </w:rPr>
              <w:t>ARDR</w:t>
            </w:r>
          </w:p>
        </w:tc>
        <w:tc>
          <w:tcPr>
            <w:tcW w:w="1984" w:type="dxa"/>
            <w:tcBorders>
              <w:top w:val="single" w:sz="4" w:space="0" w:color="auto"/>
              <w:left w:val="single" w:sz="4" w:space="0" w:color="auto"/>
              <w:bottom w:val="single" w:sz="4" w:space="0" w:color="auto"/>
              <w:right w:val="single" w:sz="4" w:space="0" w:color="auto"/>
            </w:tcBorders>
            <w:hideMark/>
          </w:tcPr>
          <w:p w14:paraId="0CFE2129"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0C4AE8EE" w14:textId="77777777" w:rsidR="00801D44" w:rsidRDefault="00801D44">
            <w:pPr>
              <w:pStyle w:val="TAC"/>
              <w:rPr>
                <w:lang w:val="en-US"/>
              </w:rPr>
            </w:pPr>
            <w:r>
              <w:rPr>
                <w:lang w:val="en-US"/>
              </w:rPr>
              <w:t>O</w:t>
            </w:r>
          </w:p>
        </w:tc>
        <w:tc>
          <w:tcPr>
            <w:tcW w:w="4389" w:type="dxa"/>
            <w:tcBorders>
              <w:top w:val="single" w:sz="4" w:space="0" w:color="auto"/>
              <w:left w:val="single" w:sz="4" w:space="0" w:color="auto"/>
              <w:bottom w:val="single" w:sz="4" w:space="0" w:color="auto"/>
              <w:right w:val="single" w:sz="4" w:space="0" w:color="auto"/>
            </w:tcBorders>
            <w:hideMark/>
          </w:tcPr>
          <w:p w14:paraId="30D6AD6E" w14:textId="4F3F2B9B" w:rsidR="00801D44" w:rsidRDefault="00801D44">
            <w:pPr>
              <w:pStyle w:val="TAL"/>
              <w:rPr>
                <w:lang w:val="en-US"/>
              </w:rPr>
            </w:pPr>
            <w:r>
              <w:rPr>
                <w:lang w:val="en-US"/>
              </w:rPr>
              <w:t xml:space="preserve">CP function supports Additional Usage Reports in the PFCP Session Deletion Response (see </w:t>
            </w:r>
            <w:r w:rsidR="00075654">
              <w:rPr>
                <w:lang w:val="en-US"/>
              </w:rPr>
              <w:t>clause 5</w:t>
            </w:r>
            <w:r>
              <w:rPr>
                <w:lang w:val="en-US"/>
              </w:rPr>
              <w:t>.2.2.3.1).</w:t>
            </w:r>
          </w:p>
        </w:tc>
      </w:tr>
      <w:tr w:rsidR="00801D44" w14:paraId="52E06667" w14:textId="77777777" w:rsidTr="00075654">
        <w:trPr>
          <w:cantSplit/>
        </w:trPr>
        <w:tc>
          <w:tcPr>
            <w:tcW w:w="867" w:type="dxa"/>
            <w:tcBorders>
              <w:top w:val="single" w:sz="4" w:space="0" w:color="auto"/>
              <w:left w:val="single" w:sz="4" w:space="0" w:color="auto"/>
              <w:bottom w:val="single" w:sz="4" w:space="0" w:color="auto"/>
              <w:right w:val="single" w:sz="4" w:space="0" w:color="auto"/>
            </w:tcBorders>
            <w:hideMark/>
          </w:tcPr>
          <w:p w14:paraId="38706361" w14:textId="77777777" w:rsidR="00801D44" w:rsidRDefault="00801D44">
            <w:pPr>
              <w:pStyle w:val="TAC"/>
              <w:rPr>
                <w:lang w:val="fr-FR"/>
              </w:rPr>
            </w:pPr>
            <w:r>
              <w:rPr>
                <w:lang w:val="fr-FR"/>
              </w:rPr>
              <w:t>5/8</w:t>
            </w:r>
          </w:p>
        </w:tc>
        <w:tc>
          <w:tcPr>
            <w:tcW w:w="1147" w:type="dxa"/>
            <w:tcBorders>
              <w:top w:val="single" w:sz="4" w:space="0" w:color="auto"/>
              <w:left w:val="single" w:sz="4" w:space="0" w:color="auto"/>
              <w:bottom w:val="single" w:sz="4" w:space="0" w:color="auto"/>
              <w:right w:val="single" w:sz="4" w:space="0" w:color="auto"/>
            </w:tcBorders>
            <w:hideMark/>
          </w:tcPr>
          <w:p w14:paraId="4AA14D90" w14:textId="77777777" w:rsidR="00801D44" w:rsidRDefault="00801D44">
            <w:pPr>
              <w:pStyle w:val="TAC"/>
              <w:rPr>
                <w:lang w:val="fr-FR"/>
              </w:rPr>
            </w:pPr>
            <w:r>
              <w:rPr>
                <w:lang w:val="fr-FR"/>
              </w:rPr>
              <w:t>UIAUR</w:t>
            </w:r>
          </w:p>
        </w:tc>
        <w:tc>
          <w:tcPr>
            <w:tcW w:w="1984" w:type="dxa"/>
            <w:tcBorders>
              <w:top w:val="single" w:sz="4" w:space="0" w:color="auto"/>
              <w:left w:val="single" w:sz="4" w:space="0" w:color="auto"/>
              <w:bottom w:val="single" w:sz="4" w:space="0" w:color="auto"/>
              <w:right w:val="single" w:sz="4" w:space="0" w:color="auto"/>
            </w:tcBorders>
            <w:hideMark/>
          </w:tcPr>
          <w:p w14:paraId="29297889" w14:textId="77777777" w:rsidR="00801D44" w:rsidRDefault="00801D44">
            <w:pPr>
              <w:pStyle w:val="TAC"/>
              <w:rPr>
                <w:lang w:val="fr-FR"/>
              </w:rPr>
            </w:pPr>
            <w:r>
              <w:rPr>
                <w:lang w:val="fr-FR"/>
              </w:rPr>
              <w:t>Sxb, N4</w:t>
            </w:r>
          </w:p>
        </w:tc>
        <w:tc>
          <w:tcPr>
            <w:tcW w:w="1134" w:type="dxa"/>
            <w:tcBorders>
              <w:top w:val="single" w:sz="4" w:space="0" w:color="auto"/>
              <w:left w:val="single" w:sz="4" w:space="0" w:color="auto"/>
              <w:bottom w:val="single" w:sz="4" w:space="0" w:color="auto"/>
              <w:right w:val="single" w:sz="4" w:space="0" w:color="auto"/>
            </w:tcBorders>
            <w:hideMark/>
          </w:tcPr>
          <w:p w14:paraId="3701F6D6" w14:textId="77777777" w:rsidR="00801D44" w:rsidRDefault="00801D44">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hideMark/>
          </w:tcPr>
          <w:p w14:paraId="61674C21" w14:textId="63D46A3E" w:rsidR="00801D44" w:rsidRDefault="00801D44">
            <w:pPr>
              <w:pStyle w:val="TAL"/>
              <w:rPr>
                <w:lang w:val="fr-FR"/>
              </w:rPr>
            </w:pPr>
            <w:r>
              <w:rPr>
                <w:lang w:val="fr-FR"/>
              </w:rPr>
              <w:t xml:space="preserve">CP function supports the </w:t>
            </w:r>
            <w:r>
              <w:rPr>
                <w:lang w:val="en-US"/>
              </w:rPr>
              <w:t>UE IP Address Usage</w:t>
            </w:r>
            <w:r>
              <w:rPr>
                <w:lang w:val="fr-FR"/>
              </w:rPr>
              <w:t xml:space="preserve"> Reporting feature, i.e. receiving and handling of UE IP Address Usage Information IE (see </w:t>
            </w:r>
            <w:r w:rsidR="00075654">
              <w:rPr>
                <w:lang w:val="fr-FR"/>
              </w:rPr>
              <w:t>clause 5</w:t>
            </w:r>
            <w:r>
              <w:rPr>
                <w:lang w:val="fr-FR"/>
              </w:rPr>
              <w:t xml:space="preserve">.21.3.2). </w:t>
            </w:r>
          </w:p>
        </w:tc>
      </w:tr>
      <w:tr w:rsidR="00433965" w14:paraId="65B3BABD" w14:textId="77777777" w:rsidTr="00801D44">
        <w:trPr>
          <w:cantSplit/>
        </w:trPr>
        <w:tc>
          <w:tcPr>
            <w:tcW w:w="867" w:type="dxa"/>
            <w:tcBorders>
              <w:top w:val="single" w:sz="4" w:space="0" w:color="auto"/>
              <w:left w:val="single" w:sz="4" w:space="0" w:color="auto"/>
              <w:bottom w:val="single" w:sz="4" w:space="0" w:color="auto"/>
              <w:right w:val="single" w:sz="4" w:space="0" w:color="auto"/>
            </w:tcBorders>
          </w:tcPr>
          <w:p w14:paraId="3C5DE9D3" w14:textId="5575C223" w:rsidR="00433965" w:rsidRDefault="00433965" w:rsidP="00433965">
            <w:pPr>
              <w:pStyle w:val="TAC"/>
              <w:rPr>
                <w:lang w:val="fr-FR"/>
              </w:rPr>
            </w:pPr>
            <w:r>
              <w:rPr>
                <w:lang w:val="fr-FR"/>
              </w:rPr>
              <w:t>6/x</w:t>
            </w:r>
          </w:p>
        </w:tc>
        <w:tc>
          <w:tcPr>
            <w:tcW w:w="1147" w:type="dxa"/>
            <w:tcBorders>
              <w:top w:val="single" w:sz="4" w:space="0" w:color="auto"/>
              <w:left w:val="single" w:sz="4" w:space="0" w:color="auto"/>
              <w:bottom w:val="single" w:sz="4" w:space="0" w:color="auto"/>
              <w:right w:val="single" w:sz="4" w:space="0" w:color="auto"/>
            </w:tcBorders>
          </w:tcPr>
          <w:p w14:paraId="79E00C1B" w14:textId="21A58B11" w:rsidR="00433965" w:rsidRDefault="00433965" w:rsidP="00433965">
            <w:pPr>
              <w:pStyle w:val="TAC"/>
              <w:rPr>
                <w:lang w:val="fr-FR"/>
              </w:rPr>
            </w:pPr>
            <w:r>
              <w:rPr>
                <w:lang w:val="fr-FR"/>
              </w:rPr>
              <w:t>PSUCC</w:t>
            </w:r>
          </w:p>
        </w:tc>
        <w:tc>
          <w:tcPr>
            <w:tcW w:w="1984" w:type="dxa"/>
            <w:tcBorders>
              <w:top w:val="single" w:sz="4" w:space="0" w:color="auto"/>
              <w:left w:val="single" w:sz="4" w:space="0" w:color="auto"/>
              <w:bottom w:val="single" w:sz="4" w:space="0" w:color="auto"/>
              <w:right w:val="single" w:sz="4" w:space="0" w:color="auto"/>
            </w:tcBorders>
          </w:tcPr>
          <w:p w14:paraId="233D5A73" w14:textId="66D4C731" w:rsidR="00433965" w:rsidRDefault="00433965" w:rsidP="00433965">
            <w:pPr>
              <w:pStyle w:val="TAC"/>
              <w:rPr>
                <w:lang w:val="fr-FR"/>
              </w:rPr>
            </w:pPr>
            <w:r>
              <w:rPr>
                <w:lang w:val="fr-FR"/>
              </w:rPr>
              <w:t>Sxb, Sxc, N4</w:t>
            </w:r>
          </w:p>
        </w:tc>
        <w:tc>
          <w:tcPr>
            <w:tcW w:w="1134" w:type="dxa"/>
            <w:tcBorders>
              <w:top w:val="single" w:sz="4" w:space="0" w:color="auto"/>
              <w:left w:val="single" w:sz="4" w:space="0" w:color="auto"/>
              <w:bottom w:val="single" w:sz="4" w:space="0" w:color="auto"/>
              <w:right w:val="single" w:sz="4" w:space="0" w:color="auto"/>
            </w:tcBorders>
          </w:tcPr>
          <w:p w14:paraId="03C3C453" w14:textId="1F12B093" w:rsidR="00433965" w:rsidRDefault="00433965" w:rsidP="00433965">
            <w:pPr>
              <w:pStyle w:val="TAC"/>
              <w:rPr>
                <w:lang w:val="fr-FR"/>
              </w:rPr>
            </w:pPr>
            <w:r>
              <w:rPr>
                <w:lang w:val="fr-FR"/>
              </w:rPr>
              <w:t>O</w:t>
            </w:r>
          </w:p>
        </w:tc>
        <w:tc>
          <w:tcPr>
            <w:tcW w:w="4389" w:type="dxa"/>
            <w:tcBorders>
              <w:top w:val="single" w:sz="4" w:space="0" w:color="auto"/>
              <w:left w:val="single" w:sz="4" w:space="0" w:color="auto"/>
              <w:bottom w:val="single" w:sz="4" w:space="0" w:color="auto"/>
              <w:right w:val="single" w:sz="4" w:space="0" w:color="auto"/>
            </w:tcBorders>
          </w:tcPr>
          <w:p w14:paraId="406F2962" w14:textId="77777777" w:rsidR="00433965" w:rsidRDefault="00433965" w:rsidP="00433965">
            <w:pPr>
              <w:pStyle w:val="TAL"/>
              <w:rPr>
                <w:lang w:val="en-US"/>
              </w:rPr>
            </w:pPr>
            <w:r>
              <w:t>CP function supports PFCP session est</w:t>
            </w:r>
            <w:r w:rsidRPr="00075654">
              <w:rPr>
                <w:lang w:val="en-US"/>
              </w:rPr>
              <w:t>ablishment or modification with</w:t>
            </w:r>
            <w:r>
              <w:rPr>
                <w:lang w:val="en-US"/>
              </w:rPr>
              <w:t xml:space="preserve"> Partial Success, i.e. with UP function reporting rules that cannot be activated.</w:t>
            </w:r>
          </w:p>
          <w:p w14:paraId="084F4FC4" w14:textId="64819E43" w:rsidR="00433965" w:rsidRDefault="00433965" w:rsidP="00433965">
            <w:pPr>
              <w:pStyle w:val="TAL"/>
              <w:rPr>
                <w:lang w:val="fr-FR"/>
              </w:rPr>
            </w:pPr>
            <w:r>
              <w:rPr>
                <w:lang w:val="en-US"/>
              </w:rPr>
              <w:t>See clause 5.2.</w:t>
            </w:r>
            <w:r>
              <w:rPr>
                <w:lang w:val="en-US"/>
              </w:rPr>
              <w:t>9</w:t>
            </w:r>
            <w:r>
              <w:rPr>
                <w:lang w:val="en-US"/>
              </w:rPr>
              <w:t>.</w:t>
            </w:r>
          </w:p>
        </w:tc>
      </w:tr>
      <w:tr w:rsidR="00801D44" w14:paraId="51733669" w14:textId="77777777" w:rsidTr="00801D44">
        <w:trPr>
          <w:cantSplit/>
        </w:trPr>
        <w:tc>
          <w:tcPr>
            <w:tcW w:w="9521" w:type="dxa"/>
            <w:gridSpan w:val="5"/>
            <w:tcBorders>
              <w:top w:val="single" w:sz="4" w:space="0" w:color="auto"/>
              <w:left w:val="single" w:sz="4" w:space="0" w:color="auto"/>
              <w:bottom w:val="single" w:sz="4" w:space="0" w:color="auto"/>
              <w:right w:val="single" w:sz="4" w:space="0" w:color="auto"/>
            </w:tcBorders>
            <w:hideMark/>
          </w:tcPr>
          <w:p w14:paraId="0BD68A94" w14:textId="77777777" w:rsidR="00075654" w:rsidRDefault="00801D44">
            <w:pPr>
              <w:pStyle w:val="TAN"/>
              <w:rPr>
                <w:lang w:val="fr-FR"/>
              </w:rPr>
            </w:pPr>
            <w:r>
              <w:rPr>
                <w:lang w:val="fr-FR"/>
              </w:rPr>
              <w:t>NOTE:</w:t>
            </w:r>
            <w:r>
              <w:rPr>
                <w:lang w:val="fr-FR"/>
              </w:rPr>
              <w:tab/>
              <w:t>Features are defined as follows:</w:t>
            </w:r>
          </w:p>
          <w:p w14:paraId="009FBA69" w14:textId="408F135A" w:rsidR="00801D44" w:rsidRDefault="00801D44">
            <w:pPr>
              <w:pStyle w:val="TAN"/>
              <w:rPr>
                <w:bCs/>
                <w:lang w:val="fr-FR"/>
              </w:rPr>
            </w:pPr>
            <w:r>
              <w:rPr>
                <w:lang w:val="fr-FR"/>
              </w:rPr>
              <w:tab/>
              <w:t xml:space="preserve">- </w:t>
            </w:r>
            <w:r>
              <w:rPr>
                <w:lang w:val="fr-FR"/>
              </w:rPr>
              <w:t xml:space="preserve">Feature Octet / Bit: The octet and bit number within the </w:t>
            </w:r>
            <w:r>
              <w:rPr>
                <w:bCs/>
                <w:lang w:val="fr-FR"/>
              </w:rPr>
              <w:t>Supported-Features IE, e.g. "5 / 1".</w:t>
            </w:r>
          </w:p>
          <w:p w14:paraId="0ABEEEE4" w14:textId="77777777" w:rsidR="00801D44" w:rsidRDefault="00801D44">
            <w:pPr>
              <w:pStyle w:val="TAN"/>
              <w:rPr>
                <w:bCs/>
                <w:lang w:val="fr-FR"/>
              </w:rPr>
            </w:pPr>
            <w:r>
              <w:rPr>
                <w:bCs/>
                <w:lang w:val="fr-FR"/>
              </w:rPr>
              <w:tab/>
              <w:t xml:space="preserve">- </w:t>
            </w:r>
            <w:r>
              <w:rPr>
                <w:bCs/>
                <w:lang w:val="fr-FR"/>
              </w:rPr>
              <w:t>Feature: A short name that can be used to refer to the octet / bit and to the feature.</w:t>
            </w:r>
          </w:p>
          <w:p w14:paraId="59DF62C4" w14:textId="77777777" w:rsidR="00801D44" w:rsidRDefault="00801D44">
            <w:pPr>
              <w:pStyle w:val="TAN"/>
              <w:rPr>
                <w:bCs/>
                <w:lang w:val="fr-FR"/>
              </w:rPr>
            </w:pPr>
            <w:r>
              <w:rPr>
                <w:bCs/>
                <w:lang w:val="fr-FR"/>
              </w:rPr>
              <w:tab/>
              <w:t xml:space="preserve">- </w:t>
            </w:r>
            <w:r>
              <w:rPr>
                <w:bCs/>
                <w:lang w:val="fr-FR"/>
              </w:rPr>
              <w:t>Interface: A list of applicable interfaces to the feature.</w:t>
            </w:r>
          </w:p>
          <w:p w14:paraId="69DCD88C" w14:textId="77777777" w:rsidR="00801D44" w:rsidRDefault="00801D44">
            <w:pPr>
              <w:pStyle w:val="TAN"/>
              <w:rPr>
                <w:lang w:val="fr-FR"/>
              </w:rPr>
            </w:pPr>
            <w:r>
              <w:rPr>
                <w:lang w:val="fr-FR"/>
              </w:rPr>
              <w:tab/>
              <w:t xml:space="preserve">- M/O: Defines if the implementation of the feature is mandatory ("M") or optional ("O") for a CP function complying with this release of the specification. </w:t>
            </w:r>
            <w:r>
              <w:rPr>
                <w:lang w:val="fr-FR"/>
              </w:rPr>
              <w:br/>
              <w:t>A feature defined as mandatory in this release of the specification may not necessarily be defined or mandatory to support in earlier releases (see the respective specifications), therefore a UP function complying with this release of the specification shall be prepared to receive a CP Function Features IE with a mandatory feature bit set to "0".</w:t>
            </w:r>
          </w:p>
          <w:p w14:paraId="586C6533" w14:textId="77777777" w:rsidR="00801D44" w:rsidRDefault="00801D44">
            <w:pPr>
              <w:pStyle w:val="TAN"/>
              <w:rPr>
                <w:lang w:val="fr-FR"/>
              </w:rPr>
            </w:pPr>
            <w:r>
              <w:rPr>
                <w:lang w:val="fr-FR"/>
              </w:rPr>
              <w:tab/>
              <w:t xml:space="preserve">- </w:t>
            </w:r>
            <w:r>
              <w:rPr>
                <w:lang w:val="fr-FR"/>
              </w:rPr>
              <w:t>Description: A clear textual description of the feature.</w:t>
            </w:r>
          </w:p>
        </w:tc>
      </w:tr>
    </w:tbl>
    <w:p w14:paraId="4BFB2EAA" w14:textId="77777777" w:rsidR="00801D44" w:rsidRDefault="00801D44" w:rsidP="00801D44">
      <w:pPr>
        <w:rPr>
          <w:noProof/>
        </w:rPr>
      </w:pPr>
    </w:p>
    <w:p w14:paraId="64AA3829" w14:textId="77777777" w:rsidR="00EE5860" w:rsidRPr="00441CD0" w:rsidRDefault="00EE5860" w:rsidP="00EE5860">
      <w:pPr>
        <w:pStyle w:val="Heading3"/>
      </w:pPr>
      <w:bookmarkStart w:id="5741" w:name="_Toc67499809"/>
      <w:r w:rsidRPr="00441CD0">
        <w:t>8.</w:t>
      </w:r>
      <w:r w:rsidRPr="00441CD0">
        <w:rPr>
          <w:lang w:val="en-US"/>
        </w:rPr>
        <w:t>2.59</w:t>
      </w:r>
      <w:r w:rsidRPr="00441CD0">
        <w:tab/>
        <w:t>Usage Information</w:t>
      </w:r>
      <w:bookmarkEnd w:id="5728"/>
      <w:bookmarkEnd w:id="5729"/>
      <w:bookmarkEnd w:id="5730"/>
      <w:bookmarkEnd w:id="5731"/>
      <w:bookmarkEnd w:id="5732"/>
      <w:bookmarkEnd w:id="5733"/>
      <w:bookmarkEnd w:id="5734"/>
      <w:bookmarkEnd w:id="5735"/>
      <w:bookmarkEnd w:id="5736"/>
      <w:bookmarkEnd w:id="5737"/>
      <w:bookmarkEnd w:id="5738"/>
      <w:bookmarkEnd w:id="5739"/>
      <w:bookmarkEnd w:id="5741"/>
    </w:p>
    <w:p w14:paraId="71396EA2" w14:textId="77777777" w:rsidR="00EE5860" w:rsidRPr="00441CD0" w:rsidRDefault="00EE5860" w:rsidP="00EE5860">
      <w:pPr>
        <w:rPr>
          <w:lang w:eastAsia="zh-CN"/>
        </w:rPr>
      </w:pPr>
      <w:r w:rsidRPr="00441CD0">
        <w:t xml:space="preserve">The </w:t>
      </w:r>
      <w:r w:rsidRPr="00441CD0">
        <w:rPr>
          <w:lang w:val="en-US" w:eastAsia="zh-CN"/>
        </w:rPr>
        <w:t xml:space="preserve">Usage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8.2.59-1. It provides additional information on the Usage Report.</w:t>
      </w:r>
    </w:p>
    <w:p w14:paraId="435632B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1"/>
        <w:gridCol w:w="498"/>
        <w:gridCol w:w="69"/>
        <w:gridCol w:w="520"/>
        <w:gridCol w:w="588"/>
        <w:gridCol w:w="589"/>
        <w:gridCol w:w="588"/>
      </w:tblGrid>
      <w:tr w:rsidR="00EE5860" w:rsidRPr="00441CD0" w14:paraId="160D8940" w14:textId="77777777" w:rsidTr="00BB0E1F">
        <w:trPr>
          <w:jc w:val="center"/>
        </w:trPr>
        <w:tc>
          <w:tcPr>
            <w:tcW w:w="151" w:type="dxa"/>
            <w:tcBorders>
              <w:top w:val="single" w:sz="6" w:space="0" w:color="auto"/>
              <w:left w:val="single" w:sz="6" w:space="0" w:color="auto"/>
              <w:bottom w:val="nil"/>
              <w:right w:val="nil"/>
            </w:tcBorders>
          </w:tcPr>
          <w:p w14:paraId="5CE465AE" w14:textId="77777777" w:rsidR="00EE5860" w:rsidRPr="00441CD0" w:rsidRDefault="00EE5860" w:rsidP="00BB0E1F">
            <w:pPr>
              <w:pStyle w:val="TAC"/>
            </w:pPr>
          </w:p>
        </w:tc>
        <w:tc>
          <w:tcPr>
            <w:tcW w:w="1104" w:type="dxa"/>
            <w:tcBorders>
              <w:top w:val="single" w:sz="6" w:space="0" w:color="auto"/>
              <w:left w:val="nil"/>
              <w:bottom w:val="nil"/>
              <w:right w:val="nil"/>
            </w:tcBorders>
          </w:tcPr>
          <w:p w14:paraId="411D9DD3"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283C8A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5A50069" w14:textId="77777777" w:rsidR="00EE5860" w:rsidRPr="00441CD0" w:rsidRDefault="00EE5860" w:rsidP="00BB0E1F">
            <w:pPr>
              <w:pStyle w:val="TAC"/>
            </w:pPr>
          </w:p>
        </w:tc>
      </w:tr>
      <w:tr w:rsidR="00EE5860" w:rsidRPr="00441CD0" w14:paraId="2FE59979" w14:textId="77777777" w:rsidTr="00BB0E1F">
        <w:trPr>
          <w:jc w:val="center"/>
        </w:trPr>
        <w:tc>
          <w:tcPr>
            <w:tcW w:w="151" w:type="dxa"/>
            <w:tcBorders>
              <w:top w:val="nil"/>
              <w:left w:val="single" w:sz="6" w:space="0" w:color="auto"/>
              <w:bottom w:val="nil"/>
              <w:right w:val="nil"/>
            </w:tcBorders>
          </w:tcPr>
          <w:p w14:paraId="20570C35" w14:textId="77777777" w:rsidR="00EE5860" w:rsidRPr="00441CD0" w:rsidRDefault="00EE5860" w:rsidP="00BB0E1F">
            <w:pPr>
              <w:pStyle w:val="TAC"/>
            </w:pPr>
          </w:p>
        </w:tc>
        <w:tc>
          <w:tcPr>
            <w:tcW w:w="1104" w:type="dxa"/>
            <w:tcBorders>
              <w:top w:val="nil"/>
              <w:left w:val="nil"/>
              <w:bottom w:val="nil"/>
              <w:right w:val="nil"/>
            </w:tcBorders>
            <w:hideMark/>
          </w:tcPr>
          <w:p w14:paraId="467C0A5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A4C7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F7520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74713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D27D399"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5BED6A26"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E0E1E4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EAC67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71AE82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48F4D6" w14:textId="77777777" w:rsidR="00EE5860" w:rsidRPr="00441CD0" w:rsidRDefault="00EE5860" w:rsidP="00BB0E1F">
            <w:pPr>
              <w:pStyle w:val="TAC"/>
            </w:pPr>
          </w:p>
        </w:tc>
      </w:tr>
      <w:tr w:rsidR="00EE5860" w:rsidRPr="00441CD0" w14:paraId="0B53CD9A" w14:textId="77777777" w:rsidTr="00BB0E1F">
        <w:trPr>
          <w:jc w:val="center"/>
        </w:trPr>
        <w:tc>
          <w:tcPr>
            <w:tcW w:w="151" w:type="dxa"/>
            <w:tcBorders>
              <w:top w:val="nil"/>
              <w:left w:val="single" w:sz="6" w:space="0" w:color="auto"/>
              <w:bottom w:val="nil"/>
              <w:right w:val="nil"/>
            </w:tcBorders>
          </w:tcPr>
          <w:p w14:paraId="163D87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8CE36E"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4FDCC47" w14:textId="77777777" w:rsidR="00EE5860" w:rsidRPr="00441CD0" w:rsidRDefault="00EE5860" w:rsidP="00BB0E1F">
            <w:pPr>
              <w:pStyle w:val="TAC"/>
            </w:pPr>
            <w:r w:rsidRPr="00441CD0">
              <w:t xml:space="preserve">Type = </w:t>
            </w:r>
            <w:r w:rsidRPr="00441CD0">
              <w:rPr>
                <w:lang w:val="sv-SE"/>
              </w:rPr>
              <w:t>90</w:t>
            </w:r>
            <w:r w:rsidRPr="00441CD0">
              <w:t xml:space="preserve"> (decimal)</w:t>
            </w:r>
          </w:p>
        </w:tc>
        <w:tc>
          <w:tcPr>
            <w:tcW w:w="588" w:type="dxa"/>
            <w:tcBorders>
              <w:top w:val="nil"/>
              <w:left w:val="single" w:sz="4" w:space="0" w:color="auto"/>
              <w:bottom w:val="nil"/>
              <w:right w:val="single" w:sz="6" w:space="0" w:color="auto"/>
            </w:tcBorders>
          </w:tcPr>
          <w:p w14:paraId="3792870D" w14:textId="77777777" w:rsidR="00EE5860" w:rsidRPr="00441CD0" w:rsidRDefault="00EE5860" w:rsidP="00BB0E1F">
            <w:pPr>
              <w:pStyle w:val="TAC"/>
            </w:pPr>
          </w:p>
        </w:tc>
      </w:tr>
      <w:tr w:rsidR="00EE5860" w:rsidRPr="00441CD0" w14:paraId="630A62A1" w14:textId="77777777" w:rsidTr="00BB0E1F">
        <w:trPr>
          <w:jc w:val="center"/>
        </w:trPr>
        <w:tc>
          <w:tcPr>
            <w:tcW w:w="151" w:type="dxa"/>
            <w:tcBorders>
              <w:top w:val="nil"/>
              <w:left w:val="single" w:sz="6" w:space="0" w:color="auto"/>
              <w:bottom w:val="nil"/>
              <w:right w:val="nil"/>
            </w:tcBorders>
          </w:tcPr>
          <w:p w14:paraId="290332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A9197A"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4443467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F25742" w14:textId="77777777" w:rsidR="00EE5860" w:rsidRPr="00441CD0" w:rsidRDefault="00EE5860" w:rsidP="00BB0E1F">
            <w:pPr>
              <w:pStyle w:val="TAC"/>
            </w:pPr>
          </w:p>
        </w:tc>
      </w:tr>
      <w:tr w:rsidR="00EE5860" w:rsidRPr="00441CD0" w14:paraId="7F1F4CF3" w14:textId="77777777" w:rsidTr="00BB0E1F">
        <w:trPr>
          <w:jc w:val="center"/>
        </w:trPr>
        <w:tc>
          <w:tcPr>
            <w:tcW w:w="151" w:type="dxa"/>
            <w:tcBorders>
              <w:top w:val="nil"/>
              <w:left w:val="single" w:sz="6" w:space="0" w:color="auto"/>
              <w:bottom w:val="nil"/>
              <w:right w:val="nil"/>
            </w:tcBorders>
          </w:tcPr>
          <w:p w14:paraId="2076AA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7DC5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446" w:type="dxa"/>
            <w:gridSpan w:val="5"/>
            <w:tcBorders>
              <w:top w:val="single" w:sz="4" w:space="0" w:color="auto"/>
              <w:left w:val="single" w:sz="4" w:space="0" w:color="auto"/>
              <w:bottom w:val="single" w:sz="4" w:space="0" w:color="auto"/>
              <w:right w:val="single" w:sz="4" w:space="0" w:color="auto"/>
            </w:tcBorders>
            <w:hideMark/>
          </w:tcPr>
          <w:p w14:paraId="0B144A40" w14:textId="77777777" w:rsidR="00EE5860" w:rsidRPr="00441CD0" w:rsidRDefault="00EE5860" w:rsidP="00BB0E1F">
            <w:pPr>
              <w:pStyle w:val="TAC"/>
              <w:rPr>
                <w:lang w:eastAsia="zh-CN"/>
              </w:rPr>
            </w:pPr>
            <w:r w:rsidRPr="00441CD0">
              <w:rPr>
                <w:lang w:eastAsia="zh-CN"/>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24711DAB" w14:textId="77777777" w:rsidR="00EE5860" w:rsidRPr="00441CD0" w:rsidRDefault="00EE5860" w:rsidP="00BB0E1F">
            <w:pPr>
              <w:pStyle w:val="TAC"/>
              <w:rPr>
                <w:lang w:val="sv-SE" w:eastAsia="zh-CN"/>
              </w:rPr>
            </w:pPr>
            <w:r w:rsidRPr="00441CD0">
              <w:rPr>
                <w:lang w:val="sv-SE" w:eastAsia="zh-CN"/>
              </w:rPr>
              <w:t>UBE</w:t>
            </w:r>
          </w:p>
        </w:tc>
        <w:tc>
          <w:tcPr>
            <w:tcW w:w="520" w:type="dxa"/>
            <w:tcBorders>
              <w:top w:val="single" w:sz="4" w:space="0" w:color="auto"/>
              <w:left w:val="single" w:sz="4" w:space="0" w:color="auto"/>
              <w:bottom w:val="single" w:sz="4" w:space="0" w:color="auto"/>
              <w:right w:val="single" w:sz="4" w:space="0" w:color="auto"/>
            </w:tcBorders>
            <w:hideMark/>
          </w:tcPr>
          <w:p w14:paraId="228BE73D" w14:textId="77777777" w:rsidR="00EE5860" w:rsidRPr="00441CD0" w:rsidRDefault="00EE5860" w:rsidP="00BB0E1F">
            <w:pPr>
              <w:pStyle w:val="TAC"/>
              <w:rPr>
                <w:lang w:val="sv-SE" w:eastAsia="zh-CN"/>
              </w:rPr>
            </w:pPr>
            <w:r w:rsidRPr="00441CD0">
              <w:rPr>
                <w:lang w:val="sv-SE" w:eastAsia="zh-CN"/>
              </w:rPr>
              <w:t>UAE</w:t>
            </w:r>
          </w:p>
        </w:tc>
        <w:tc>
          <w:tcPr>
            <w:tcW w:w="588" w:type="dxa"/>
            <w:tcBorders>
              <w:top w:val="single" w:sz="4" w:space="0" w:color="auto"/>
              <w:left w:val="single" w:sz="4" w:space="0" w:color="auto"/>
              <w:bottom w:val="single" w:sz="4" w:space="0" w:color="auto"/>
              <w:right w:val="single" w:sz="4" w:space="0" w:color="auto"/>
            </w:tcBorders>
            <w:hideMark/>
          </w:tcPr>
          <w:p w14:paraId="6C32D8E3" w14:textId="77777777" w:rsidR="00EE5860" w:rsidRPr="00441CD0" w:rsidRDefault="00EE5860" w:rsidP="00BB0E1F">
            <w:pPr>
              <w:pStyle w:val="TAC"/>
              <w:rPr>
                <w:lang w:val="x-none" w:eastAsia="zh-CN"/>
              </w:rPr>
            </w:pPr>
            <w:r w:rsidRPr="00441CD0">
              <w:rPr>
                <w:lang w:eastAsia="zh-CN"/>
              </w:rPr>
              <w:t>AFT</w:t>
            </w:r>
          </w:p>
        </w:tc>
        <w:tc>
          <w:tcPr>
            <w:tcW w:w="589" w:type="dxa"/>
            <w:tcBorders>
              <w:top w:val="single" w:sz="4" w:space="0" w:color="auto"/>
              <w:left w:val="single" w:sz="4" w:space="0" w:color="auto"/>
              <w:bottom w:val="single" w:sz="4" w:space="0" w:color="auto"/>
              <w:right w:val="single" w:sz="4" w:space="0" w:color="auto"/>
            </w:tcBorders>
            <w:hideMark/>
          </w:tcPr>
          <w:p w14:paraId="75B77279" w14:textId="77777777" w:rsidR="00EE5860" w:rsidRPr="00441CD0" w:rsidRDefault="00EE5860" w:rsidP="00BB0E1F">
            <w:pPr>
              <w:pStyle w:val="TAC"/>
              <w:rPr>
                <w:lang w:eastAsia="zh-CN"/>
              </w:rPr>
            </w:pPr>
            <w:r w:rsidRPr="00441CD0">
              <w:rPr>
                <w:lang w:eastAsia="zh-CN"/>
              </w:rPr>
              <w:t>BEF</w:t>
            </w:r>
          </w:p>
        </w:tc>
        <w:tc>
          <w:tcPr>
            <w:tcW w:w="588" w:type="dxa"/>
            <w:tcBorders>
              <w:top w:val="nil"/>
              <w:left w:val="single" w:sz="4" w:space="0" w:color="auto"/>
              <w:bottom w:val="nil"/>
              <w:right w:val="single" w:sz="6" w:space="0" w:color="auto"/>
            </w:tcBorders>
          </w:tcPr>
          <w:p w14:paraId="19AF8F75" w14:textId="77777777" w:rsidR="00EE5860" w:rsidRPr="00441CD0" w:rsidRDefault="00EE5860" w:rsidP="00BB0E1F">
            <w:pPr>
              <w:pStyle w:val="TAC"/>
            </w:pPr>
          </w:p>
        </w:tc>
      </w:tr>
      <w:tr w:rsidR="00EE5860" w:rsidRPr="00441CD0" w14:paraId="31FF3C1F" w14:textId="77777777" w:rsidTr="00BB0E1F">
        <w:trPr>
          <w:jc w:val="center"/>
        </w:trPr>
        <w:tc>
          <w:tcPr>
            <w:tcW w:w="151" w:type="dxa"/>
            <w:tcBorders>
              <w:top w:val="nil"/>
              <w:left w:val="single" w:sz="6" w:space="0" w:color="auto"/>
              <w:bottom w:val="single" w:sz="4" w:space="0" w:color="auto"/>
              <w:right w:val="nil"/>
            </w:tcBorders>
          </w:tcPr>
          <w:p w14:paraId="6ED7F11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D4A335C" w14:textId="77777777" w:rsidR="00EE5860" w:rsidRPr="00441CD0" w:rsidRDefault="00EE5860" w:rsidP="00BB0E1F">
            <w:pPr>
              <w:pStyle w:val="TAC"/>
            </w:pPr>
            <w:r w:rsidRPr="00441CD0">
              <w:rPr>
                <w:lang w:eastAsia="zh-CN"/>
              </w:rPr>
              <w:t>6</w:t>
            </w:r>
            <w:r w:rsidRPr="00441CD0">
              <w:t xml:space="preserve">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52A14F6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70DDF2" w14:textId="77777777" w:rsidR="00EE5860" w:rsidRPr="00441CD0" w:rsidRDefault="00EE5860" w:rsidP="00BB0E1F">
            <w:pPr>
              <w:pStyle w:val="TAC"/>
              <w:rPr>
                <w:lang w:val="x-none"/>
              </w:rPr>
            </w:pPr>
          </w:p>
        </w:tc>
      </w:tr>
    </w:tbl>
    <w:p w14:paraId="27B2356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2.59</w:t>
      </w:r>
      <w:r w:rsidRPr="00441CD0">
        <w:rPr>
          <w:lang w:eastAsia="zh-CN"/>
        </w:rPr>
        <w:t>-</w:t>
      </w:r>
      <w:r w:rsidRPr="00441CD0">
        <w:rPr>
          <w:lang w:eastAsia="ja-JP"/>
        </w:rPr>
        <w:t>1</w:t>
      </w:r>
      <w:r w:rsidRPr="00441CD0">
        <w:t xml:space="preserve">: </w:t>
      </w:r>
      <w:r w:rsidRPr="00441CD0">
        <w:rPr>
          <w:lang w:eastAsia="ja-JP"/>
        </w:rPr>
        <w:t>Usage Information</w:t>
      </w:r>
    </w:p>
    <w:p w14:paraId="7AB65B9E" w14:textId="77777777" w:rsidR="00EE5860" w:rsidRPr="00441CD0" w:rsidRDefault="00EE5860" w:rsidP="00EE5860">
      <w:pPr>
        <w:rPr>
          <w:noProof/>
        </w:rPr>
      </w:pPr>
      <w:r w:rsidRPr="00441CD0">
        <w:rPr>
          <w:noProof/>
        </w:rPr>
        <w:t>Octet 5 shall be encoded as follows:</w:t>
      </w:r>
    </w:p>
    <w:p w14:paraId="40E5C1FF" w14:textId="77777777" w:rsidR="00EE5860" w:rsidRPr="00441CD0" w:rsidRDefault="00EE5860" w:rsidP="00EE5860">
      <w:pPr>
        <w:pStyle w:val="B1"/>
        <w:rPr>
          <w:noProof/>
        </w:rPr>
      </w:pPr>
      <w:r w:rsidRPr="00441CD0">
        <w:rPr>
          <w:noProof/>
        </w:rPr>
        <w:t>-</w:t>
      </w:r>
      <w:r w:rsidRPr="00441CD0">
        <w:rPr>
          <w:noProof/>
        </w:rPr>
        <w:tab/>
        <w:t>Bit 1 – BEF (</w:t>
      </w:r>
      <w:r w:rsidRPr="00441CD0">
        <w:rPr>
          <w:lang w:eastAsia="zh-CN"/>
        </w:rPr>
        <w:t>Before)</w:t>
      </w:r>
      <w:r w:rsidRPr="00441CD0">
        <w:rPr>
          <w:noProof/>
        </w:rPr>
        <w:t>: when set to "1", this indicates usage before a monitoring time.</w:t>
      </w:r>
    </w:p>
    <w:p w14:paraId="49502861" w14:textId="77777777" w:rsidR="00EE5860" w:rsidRPr="00441CD0" w:rsidRDefault="00EE5860" w:rsidP="00EE5860">
      <w:pPr>
        <w:pStyle w:val="B1"/>
        <w:rPr>
          <w:noProof/>
        </w:rPr>
      </w:pPr>
      <w:r w:rsidRPr="00441CD0">
        <w:rPr>
          <w:noProof/>
        </w:rPr>
        <w:t>-</w:t>
      </w:r>
      <w:r w:rsidRPr="00441CD0">
        <w:rPr>
          <w:noProof/>
        </w:rPr>
        <w:tab/>
        <w:t>Bit 2 – AFT (</w:t>
      </w:r>
      <w:r w:rsidRPr="00441CD0">
        <w:rPr>
          <w:lang w:eastAsia="zh-CN"/>
        </w:rPr>
        <w:t>After)</w:t>
      </w:r>
      <w:r w:rsidRPr="00441CD0">
        <w:rPr>
          <w:noProof/>
        </w:rPr>
        <w:t>: when set to "1", this indicates a usage after a monitoring time.</w:t>
      </w:r>
    </w:p>
    <w:p w14:paraId="2329FBCA" w14:textId="77777777" w:rsidR="00EE5860" w:rsidRPr="00441CD0" w:rsidRDefault="00EE5860" w:rsidP="00EE5860">
      <w:pPr>
        <w:pStyle w:val="B1"/>
        <w:rPr>
          <w:noProof/>
        </w:rPr>
      </w:pPr>
      <w:r w:rsidRPr="00441CD0">
        <w:rPr>
          <w:noProof/>
        </w:rPr>
        <w:t>-</w:t>
      </w:r>
      <w:r w:rsidRPr="00441CD0">
        <w:rPr>
          <w:noProof/>
        </w:rPr>
        <w:tab/>
        <w:t>Bit 3 – UAE (</w:t>
      </w:r>
      <w:r w:rsidRPr="00441CD0">
        <w:rPr>
          <w:lang w:eastAsia="zh-CN"/>
        </w:rPr>
        <w:t>Usage After Enforcement)</w:t>
      </w:r>
      <w:r w:rsidRPr="00441CD0">
        <w:rPr>
          <w:noProof/>
        </w:rPr>
        <w:t>: when set to "1", this indicates a usage after QoS enforcement.</w:t>
      </w:r>
    </w:p>
    <w:p w14:paraId="1CAD331A" w14:textId="77777777" w:rsidR="00EE5860" w:rsidRPr="00441CD0" w:rsidRDefault="00EE5860" w:rsidP="00EE5860">
      <w:pPr>
        <w:pStyle w:val="B1"/>
        <w:rPr>
          <w:noProof/>
        </w:rPr>
      </w:pPr>
      <w:r w:rsidRPr="00441CD0">
        <w:rPr>
          <w:noProof/>
        </w:rPr>
        <w:t>-</w:t>
      </w:r>
      <w:r w:rsidRPr="00441CD0">
        <w:rPr>
          <w:noProof/>
        </w:rPr>
        <w:tab/>
        <w:t>Bit 4 – UBE (</w:t>
      </w:r>
      <w:r w:rsidRPr="00441CD0">
        <w:rPr>
          <w:lang w:eastAsia="zh-CN"/>
        </w:rPr>
        <w:t>Usage Before Enforcement)</w:t>
      </w:r>
      <w:r w:rsidRPr="00441CD0">
        <w:rPr>
          <w:noProof/>
        </w:rPr>
        <w:t>: when set to "1", this indicates a usage before QoS enforcement.</w:t>
      </w:r>
    </w:p>
    <w:p w14:paraId="3B8E2132" w14:textId="77777777" w:rsidR="00EE5860" w:rsidRPr="00441CD0" w:rsidRDefault="00EE5860" w:rsidP="00EE5860">
      <w:pPr>
        <w:pStyle w:val="B1"/>
      </w:pPr>
      <w:r w:rsidRPr="00441CD0">
        <w:rPr>
          <w:noProof/>
        </w:rPr>
        <w:lastRenderedPageBreak/>
        <w:t>-</w:t>
      </w:r>
      <w:r w:rsidRPr="00441CD0">
        <w:rPr>
          <w:noProof/>
        </w:rPr>
        <w:tab/>
        <w:t xml:space="preserve">Bits 5 to 8: </w:t>
      </w:r>
      <w:r w:rsidRPr="00441CD0">
        <w:t>Spare, for future use and set to "0".</w:t>
      </w:r>
    </w:p>
    <w:p w14:paraId="569C5035" w14:textId="77777777" w:rsidR="00EE5860" w:rsidRPr="00441CD0" w:rsidRDefault="00EE5860" w:rsidP="00EE5860">
      <w:pPr>
        <w:pStyle w:val="Heading3"/>
      </w:pPr>
      <w:bookmarkStart w:id="5742" w:name="_Toc19717405"/>
      <w:bookmarkStart w:id="5743" w:name="_Toc27490906"/>
      <w:bookmarkStart w:id="5744" w:name="_Toc27557199"/>
      <w:bookmarkStart w:id="5745" w:name="_Toc27724116"/>
      <w:bookmarkStart w:id="5746" w:name="_Toc36031190"/>
      <w:bookmarkStart w:id="5747" w:name="_Toc36043110"/>
      <w:bookmarkStart w:id="5748" w:name="_Toc36814435"/>
      <w:bookmarkStart w:id="5749" w:name="_Toc44689293"/>
      <w:bookmarkStart w:id="5750" w:name="_Toc44924047"/>
      <w:bookmarkStart w:id="5751" w:name="_Toc51861017"/>
      <w:bookmarkStart w:id="5752" w:name="_Toc57930788"/>
      <w:bookmarkStart w:id="5753" w:name="_Toc57931418"/>
      <w:bookmarkStart w:id="5754" w:name="_Toc67499810"/>
      <w:r w:rsidRPr="00441CD0">
        <w:t>8.</w:t>
      </w:r>
      <w:r w:rsidRPr="00441CD0">
        <w:rPr>
          <w:lang w:val="en-US"/>
        </w:rPr>
        <w:t>2.60</w:t>
      </w:r>
      <w:r w:rsidRPr="00441CD0">
        <w:tab/>
        <w:t>Application Instance ID</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45BDE150" w14:textId="77777777" w:rsidR="00EE5860" w:rsidRPr="00441CD0" w:rsidRDefault="00EE5860" w:rsidP="00EE5860">
      <w:pPr>
        <w:rPr>
          <w:lang w:eastAsia="zh-CN"/>
        </w:rPr>
      </w:pPr>
      <w:r w:rsidRPr="00441CD0">
        <w:t xml:space="preserve">The </w:t>
      </w:r>
      <w:r w:rsidRPr="00441CD0">
        <w:rPr>
          <w:lang w:val="en-US" w:eastAsia="zh-CN"/>
        </w:rPr>
        <w:t>Application Instance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8.2.60-1</w:t>
      </w:r>
      <w:r w:rsidRPr="00441CD0">
        <w:rPr>
          <w:lang w:eastAsia="ja-JP"/>
        </w:rPr>
        <w:t xml:space="preserve">. </w:t>
      </w:r>
      <w:r w:rsidRPr="00441CD0">
        <w:rPr>
          <w:lang w:eastAsia="zh-CN"/>
        </w:rPr>
        <w:t>It contains an Application Instance Identifier referencing an application instance for which the start or stop of traffic is reported to the CP function.</w:t>
      </w:r>
    </w:p>
    <w:p w14:paraId="20798EA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6D9A44E" w14:textId="77777777" w:rsidTr="00BB0E1F">
        <w:trPr>
          <w:jc w:val="center"/>
        </w:trPr>
        <w:tc>
          <w:tcPr>
            <w:tcW w:w="151" w:type="dxa"/>
            <w:tcBorders>
              <w:top w:val="single" w:sz="6" w:space="0" w:color="auto"/>
              <w:left w:val="single" w:sz="6" w:space="0" w:color="auto"/>
              <w:bottom w:val="nil"/>
              <w:right w:val="nil"/>
            </w:tcBorders>
          </w:tcPr>
          <w:p w14:paraId="72629FA4"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343E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8A0A8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7FFB54" w14:textId="77777777" w:rsidR="00EE5860" w:rsidRPr="00441CD0" w:rsidRDefault="00EE5860" w:rsidP="00BB0E1F">
            <w:pPr>
              <w:pStyle w:val="TAC"/>
            </w:pPr>
          </w:p>
        </w:tc>
      </w:tr>
      <w:tr w:rsidR="00EE5860" w:rsidRPr="00441CD0" w14:paraId="45E74572" w14:textId="77777777" w:rsidTr="00BB0E1F">
        <w:trPr>
          <w:jc w:val="center"/>
        </w:trPr>
        <w:tc>
          <w:tcPr>
            <w:tcW w:w="151" w:type="dxa"/>
            <w:tcBorders>
              <w:top w:val="nil"/>
              <w:left w:val="single" w:sz="6" w:space="0" w:color="auto"/>
              <w:bottom w:val="nil"/>
              <w:right w:val="nil"/>
            </w:tcBorders>
          </w:tcPr>
          <w:p w14:paraId="6680EF31" w14:textId="77777777" w:rsidR="00EE5860" w:rsidRPr="00441CD0" w:rsidRDefault="00EE5860" w:rsidP="00BB0E1F">
            <w:pPr>
              <w:pStyle w:val="TAC"/>
            </w:pPr>
          </w:p>
        </w:tc>
        <w:tc>
          <w:tcPr>
            <w:tcW w:w="1104" w:type="dxa"/>
            <w:tcBorders>
              <w:top w:val="nil"/>
              <w:left w:val="nil"/>
              <w:bottom w:val="nil"/>
              <w:right w:val="nil"/>
            </w:tcBorders>
            <w:hideMark/>
          </w:tcPr>
          <w:p w14:paraId="7B6527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29A1D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D748B7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184FE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EBDC5F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60F41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F8102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34040A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2FDBD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667D72" w14:textId="77777777" w:rsidR="00EE5860" w:rsidRPr="00441CD0" w:rsidRDefault="00EE5860" w:rsidP="00BB0E1F">
            <w:pPr>
              <w:pStyle w:val="TAC"/>
            </w:pPr>
          </w:p>
        </w:tc>
      </w:tr>
      <w:tr w:rsidR="00EE5860" w:rsidRPr="00441CD0" w14:paraId="7A42E2BD" w14:textId="77777777" w:rsidTr="00BB0E1F">
        <w:trPr>
          <w:jc w:val="center"/>
        </w:trPr>
        <w:tc>
          <w:tcPr>
            <w:tcW w:w="151" w:type="dxa"/>
            <w:tcBorders>
              <w:top w:val="nil"/>
              <w:left w:val="single" w:sz="6" w:space="0" w:color="auto"/>
              <w:bottom w:val="nil"/>
              <w:right w:val="nil"/>
            </w:tcBorders>
          </w:tcPr>
          <w:p w14:paraId="546007B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16025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E6519F9" w14:textId="77777777" w:rsidR="00EE5860" w:rsidRPr="00441CD0" w:rsidRDefault="00EE5860" w:rsidP="00BB0E1F">
            <w:pPr>
              <w:pStyle w:val="TAC"/>
            </w:pPr>
            <w:r w:rsidRPr="00441CD0">
              <w:t xml:space="preserve">Type = </w:t>
            </w:r>
            <w:r w:rsidRPr="00441CD0">
              <w:rPr>
                <w:lang w:val="sv-SE"/>
              </w:rPr>
              <w:t>91</w:t>
            </w:r>
            <w:r w:rsidRPr="00441CD0">
              <w:t xml:space="preserve"> (decimal)</w:t>
            </w:r>
          </w:p>
        </w:tc>
        <w:tc>
          <w:tcPr>
            <w:tcW w:w="588" w:type="dxa"/>
            <w:tcBorders>
              <w:top w:val="nil"/>
              <w:left w:val="single" w:sz="4" w:space="0" w:color="auto"/>
              <w:bottom w:val="nil"/>
              <w:right w:val="single" w:sz="6" w:space="0" w:color="auto"/>
            </w:tcBorders>
          </w:tcPr>
          <w:p w14:paraId="07A25927" w14:textId="77777777" w:rsidR="00EE5860" w:rsidRPr="00441CD0" w:rsidRDefault="00EE5860" w:rsidP="00BB0E1F">
            <w:pPr>
              <w:pStyle w:val="TAC"/>
            </w:pPr>
          </w:p>
        </w:tc>
      </w:tr>
      <w:tr w:rsidR="00EE5860" w:rsidRPr="00441CD0" w14:paraId="1F737570" w14:textId="77777777" w:rsidTr="00BB0E1F">
        <w:trPr>
          <w:jc w:val="center"/>
        </w:trPr>
        <w:tc>
          <w:tcPr>
            <w:tcW w:w="151" w:type="dxa"/>
            <w:tcBorders>
              <w:top w:val="nil"/>
              <w:left w:val="single" w:sz="6" w:space="0" w:color="auto"/>
              <w:bottom w:val="nil"/>
              <w:right w:val="nil"/>
            </w:tcBorders>
          </w:tcPr>
          <w:p w14:paraId="730167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FF548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95A0C5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E975A63" w14:textId="77777777" w:rsidR="00EE5860" w:rsidRPr="00441CD0" w:rsidRDefault="00EE5860" w:rsidP="00BB0E1F">
            <w:pPr>
              <w:pStyle w:val="TAC"/>
            </w:pPr>
          </w:p>
        </w:tc>
      </w:tr>
      <w:tr w:rsidR="00EE5860" w:rsidRPr="00441CD0" w14:paraId="17AD4235" w14:textId="77777777" w:rsidTr="00BB0E1F">
        <w:trPr>
          <w:jc w:val="center"/>
        </w:trPr>
        <w:tc>
          <w:tcPr>
            <w:tcW w:w="151" w:type="dxa"/>
            <w:tcBorders>
              <w:top w:val="nil"/>
              <w:left w:val="single" w:sz="6" w:space="0" w:color="auto"/>
              <w:bottom w:val="single" w:sz="4" w:space="0" w:color="auto"/>
              <w:right w:val="nil"/>
            </w:tcBorders>
          </w:tcPr>
          <w:p w14:paraId="2B6D0B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163CCF9"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CBB29C0" w14:textId="77777777" w:rsidR="00EE5860" w:rsidRPr="00441CD0" w:rsidRDefault="00EE5860" w:rsidP="00BB0E1F">
            <w:pPr>
              <w:pStyle w:val="TAC"/>
              <w:rPr>
                <w:lang w:val="en-US"/>
              </w:rPr>
            </w:pPr>
            <w:r w:rsidRPr="00441CD0">
              <w:rPr>
                <w:lang w:eastAsia="zh-CN"/>
              </w:rPr>
              <w:t>Application Instance Identifier</w:t>
            </w:r>
          </w:p>
        </w:tc>
        <w:tc>
          <w:tcPr>
            <w:tcW w:w="588" w:type="dxa"/>
            <w:tcBorders>
              <w:top w:val="nil"/>
              <w:left w:val="single" w:sz="4" w:space="0" w:color="auto"/>
              <w:bottom w:val="single" w:sz="4" w:space="0" w:color="auto"/>
              <w:right w:val="single" w:sz="6" w:space="0" w:color="auto"/>
            </w:tcBorders>
          </w:tcPr>
          <w:p w14:paraId="733D748D" w14:textId="77777777" w:rsidR="00EE5860" w:rsidRPr="00441CD0" w:rsidRDefault="00EE5860" w:rsidP="00BB0E1F">
            <w:pPr>
              <w:pStyle w:val="TAC"/>
              <w:rPr>
                <w:lang w:val="x-none"/>
              </w:rPr>
            </w:pPr>
          </w:p>
        </w:tc>
      </w:tr>
    </w:tbl>
    <w:p w14:paraId="6CD19DD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60-</w:t>
      </w:r>
      <w:r w:rsidRPr="00441CD0">
        <w:rPr>
          <w:lang w:eastAsia="ja-JP"/>
        </w:rPr>
        <w:t>1</w:t>
      </w:r>
      <w:r w:rsidRPr="00441CD0">
        <w:t xml:space="preserve">: </w:t>
      </w:r>
      <w:r w:rsidRPr="00441CD0">
        <w:rPr>
          <w:lang w:eastAsia="ja-JP"/>
        </w:rPr>
        <w:t>Application Instance ID</w:t>
      </w:r>
    </w:p>
    <w:p w14:paraId="40A0BF28" w14:textId="77777777" w:rsidR="00EE5860" w:rsidRPr="00441CD0" w:rsidRDefault="00EE5860" w:rsidP="00EE5860">
      <w:pPr>
        <w:rPr>
          <w:lang w:val="en-US" w:eastAsia="zh-CN"/>
        </w:rPr>
      </w:pPr>
      <w:r w:rsidRPr="00441CD0">
        <w:t xml:space="preserve">The </w:t>
      </w:r>
      <w:r w:rsidRPr="00441CD0">
        <w:rPr>
          <w:lang w:val="en-US" w:eastAsia="zh-CN"/>
        </w:rPr>
        <w:t>Application Instance Identifier shall be encoded as an OctetString (see 3GPP</w:t>
      </w:r>
      <w:r w:rsidRPr="00441CD0">
        <w:t> </w:t>
      </w:r>
      <w:r w:rsidRPr="00441CD0">
        <w:rPr>
          <w:lang w:val="en-US" w:eastAsia="zh-CN"/>
        </w:rPr>
        <w:t>TS 29.212 [8]).</w:t>
      </w:r>
    </w:p>
    <w:p w14:paraId="71D24628" w14:textId="77777777" w:rsidR="00EE5860" w:rsidRPr="00441CD0" w:rsidRDefault="00EE5860" w:rsidP="00EE5860">
      <w:pPr>
        <w:pStyle w:val="Heading3"/>
        <w:rPr>
          <w:lang w:val="x-none"/>
        </w:rPr>
      </w:pPr>
      <w:bookmarkStart w:id="5755" w:name="_Toc19717406"/>
      <w:bookmarkStart w:id="5756" w:name="_Toc27490907"/>
      <w:bookmarkStart w:id="5757" w:name="_Toc27557200"/>
      <w:bookmarkStart w:id="5758" w:name="_Toc27724117"/>
      <w:bookmarkStart w:id="5759" w:name="_Toc36031191"/>
      <w:bookmarkStart w:id="5760" w:name="_Toc36043111"/>
      <w:bookmarkStart w:id="5761" w:name="_Toc36814436"/>
      <w:bookmarkStart w:id="5762" w:name="_Toc44689294"/>
      <w:bookmarkStart w:id="5763" w:name="_Toc44924048"/>
      <w:bookmarkStart w:id="5764" w:name="_Toc51861018"/>
      <w:bookmarkStart w:id="5765" w:name="_Toc57930789"/>
      <w:bookmarkStart w:id="5766" w:name="_Toc57931419"/>
      <w:bookmarkStart w:id="5767" w:name="_Toc67499811"/>
      <w:r w:rsidRPr="00441CD0">
        <w:t>8.</w:t>
      </w:r>
      <w:r w:rsidRPr="00441CD0">
        <w:rPr>
          <w:lang w:val="en-US"/>
        </w:rPr>
        <w:t>2.61</w:t>
      </w:r>
      <w:r w:rsidRPr="00441CD0">
        <w:tab/>
        <w:t>Flow Information</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2ADA6A90" w14:textId="77777777" w:rsidR="00EE5860" w:rsidRPr="00441CD0" w:rsidRDefault="00EE5860" w:rsidP="00EE5860">
      <w:pPr>
        <w:rPr>
          <w:lang w:eastAsia="zh-CN"/>
        </w:rPr>
      </w:pPr>
      <w:r w:rsidRPr="00441CD0">
        <w:t xml:space="preserve">The </w:t>
      </w:r>
      <w:r w:rsidRPr="00441CD0">
        <w:rPr>
          <w:lang w:val="en-US" w:eastAsia="zh-CN"/>
        </w:rPr>
        <w:t>Flow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8.2.61-1</w:t>
      </w:r>
      <w:r w:rsidRPr="00441CD0">
        <w:rPr>
          <w:lang w:eastAsia="ja-JP"/>
        </w:rPr>
        <w:t xml:space="preserve">. </w:t>
      </w:r>
      <w:r w:rsidRPr="00441CD0">
        <w:rPr>
          <w:lang w:eastAsia="zh-CN"/>
        </w:rPr>
        <w:t>It contains the description of a flow information.</w:t>
      </w:r>
    </w:p>
    <w:p w14:paraId="1836DDD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09F27F0" w14:textId="77777777" w:rsidTr="00BB0E1F">
        <w:trPr>
          <w:jc w:val="center"/>
        </w:trPr>
        <w:tc>
          <w:tcPr>
            <w:tcW w:w="151" w:type="dxa"/>
            <w:tcBorders>
              <w:top w:val="single" w:sz="6" w:space="0" w:color="auto"/>
              <w:left w:val="single" w:sz="6" w:space="0" w:color="auto"/>
              <w:bottom w:val="nil"/>
              <w:right w:val="nil"/>
            </w:tcBorders>
          </w:tcPr>
          <w:p w14:paraId="0BEA79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D3FF92C"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A46F2E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E0C980" w14:textId="77777777" w:rsidR="00EE5860" w:rsidRPr="00441CD0" w:rsidRDefault="00EE5860" w:rsidP="00BB0E1F">
            <w:pPr>
              <w:pStyle w:val="TAC"/>
            </w:pPr>
          </w:p>
        </w:tc>
      </w:tr>
      <w:tr w:rsidR="00EE5860" w:rsidRPr="00441CD0" w14:paraId="54F3CDC7" w14:textId="77777777" w:rsidTr="00BB0E1F">
        <w:trPr>
          <w:jc w:val="center"/>
        </w:trPr>
        <w:tc>
          <w:tcPr>
            <w:tcW w:w="151" w:type="dxa"/>
            <w:tcBorders>
              <w:top w:val="nil"/>
              <w:left w:val="single" w:sz="6" w:space="0" w:color="auto"/>
              <w:bottom w:val="nil"/>
              <w:right w:val="nil"/>
            </w:tcBorders>
          </w:tcPr>
          <w:p w14:paraId="34CC0684" w14:textId="77777777" w:rsidR="00EE5860" w:rsidRPr="00441CD0" w:rsidRDefault="00EE5860" w:rsidP="00BB0E1F">
            <w:pPr>
              <w:pStyle w:val="TAC"/>
            </w:pPr>
          </w:p>
        </w:tc>
        <w:tc>
          <w:tcPr>
            <w:tcW w:w="1104" w:type="dxa"/>
            <w:tcBorders>
              <w:top w:val="nil"/>
              <w:left w:val="nil"/>
              <w:bottom w:val="nil"/>
              <w:right w:val="nil"/>
            </w:tcBorders>
            <w:hideMark/>
          </w:tcPr>
          <w:p w14:paraId="1222D81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C9821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68F7C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99A91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F80263"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806A8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849437"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936D88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D5EA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C4FB91" w14:textId="77777777" w:rsidR="00EE5860" w:rsidRPr="00441CD0" w:rsidRDefault="00EE5860" w:rsidP="00BB0E1F">
            <w:pPr>
              <w:pStyle w:val="TAC"/>
            </w:pPr>
          </w:p>
        </w:tc>
      </w:tr>
      <w:tr w:rsidR="00EE5860" w:rsidRPr="00441CD0" w14:paraId="2D119443" w14:textId="77777777" w:rsidTr="00BB0E1F">
        <w:trPr>
          <w:jc w:val="center"/>
        </w:trPr>
        <w:tc>
          <w:tcPr>
            <w:tcW w:w="151" w:type="dxa"/>
            <w:tcBorders>
              <w:top w:val="nil"/>
              <w:left w:val="single" w:sz="6" w:space="0" w:color="auto"/>
              <w:bottom w:val="nil"/>
              <w:right w:val="nil"/>
            </w:tcBorders>
          </w:tcPr>
          <w:p w14:paraId="282A3E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BC2E8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95218F6" w14:textId="77777777" w:rsidR="00EE5860" w:rsidRPr="00441CD0" w:rsidRDefault="00EE5860" w:rsidP="00BB0E1F">
            <w:pPr>
              <w:pStyle w:val="TAC"/>
            </w:pPr>
            <w:r w:rsidRPr="00441CD0">
              <w:t xml:space="preserve">Type = </w:t>
            </w:r>
            <w:r w:rsidRPr="00441CD0">
              <w:rPr>
                <w:lang w:val="sv-SE"/>
              </w:rPr>
              <w:t>92</w:t>
            </w:r>
            <w:r w:rsidRPr="00441CD0">
              <w:t xml:space="preserve"> (decimal)</w:t>
            </w:r>
          </w:p>
        </w:tc>
        <w:tc>
          <w:tcPr>
            <w:tcW w:w="588" w:type="dxa"/>
            <w:tcBorders>
              <w:top w:val="nil"/>
              <w:left w:val="single" w:sz="4" w:space="0" w:color="auto"/>
              <w:bottom w:val="nil"/>
              <w:right w:val="single" w:sz="6" w:space="0" w:color="auto"/>
            </w:tcBorders>
          </w:tcPr>
          <w:p w14:paraId="2D944B18" w14:textId="77777777" w:rsidR="00EE5860" w:rsidRPr="00441CD0" w:rsidRDefault="00EE5860" w:rsidP="00BB0E1F">
            <w:pPr>
              <w:pStyle w:val="TAC"/>
            </w:pPr>
          </w:p>
        </w:tc>
      </w:tr>
      <w:tr w:rsidR="00EE5860" w:rsidRPr="00441CD0" w14:paraId="7F2429F8" w14:textId="77777777" w:rsidTr="00BB0E1F">
        <w:trPr>
          <w:jc w:val="center"/>
        </w:trPr>
        <w:tc>
          <w:tcPr>
            <w:tcW w:w="151" w:type="dxa"/>
            <w:tcBorders>
              <w:top w:val="nil"/>
              <w:left w:val="single" w:sz="6" w:space="0" w:color="auto"/>
              <w:bottom w:val="nil"/>
              <w:right w:val="nil"/>
            </w:tcBorders>
          </w:tcPr>
          <w:p w14:paraId="16719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F4CDE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8BEC1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BEDDC2B" w14:textId="77777777" w:rsidR="00EE5860" w:rsidRPr="00441CD0" w:rsidRDefault="00EE5860" w:rsidP="00BB0E1F">
            <w:pPr>
              <w:pStyle w:val="TAC"/>
            </w:pPr>
          </w:p>
        </w:tc>
      </w:tr>
      <w:tr w:rsidR="00EE5860" w:rsidRPr="00441CD0" w14:paraId="5E64E5B4" w14:textId="77777777" w:rsidTr="00BB0E1F">
        <w:trPr>
          <w:jc w:val="center"/>
        </w:trPr>
        <w:tc>
          <w:tcPr>
            <w:tcW w:w="151" w:type="dxa"/>
            <w:tcBorders>
              <w:top w:val="nil"/>
              <w:left w:val="single" w:sz="6" w:space="0" w:color="auto"/>
              <w:bottom w:val="nil"/>
              <w:right w:val="nil"/>
            </w:tcBorders>
          </w:tcPr>
          <w:p w14:paraId="296B12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DC25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9D5DC27"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6C6B7565" w14:textId="77777777" w:rsidR="00EE5860" w:rsidRPr="00441CD0" w:rsidRDefault="00EE5860" w:rsidP="00BB0E1F">
            <w:pPr>
              <w:pStyle w:val="TAC"/>
              <w:rPr>
                <w:lang w:eastAsia="zh-CN"/>
              </w:rPr>
            </w:pPr>
            <w:r w:rsidRPr="00441CD0">
              <w:rPr>
                <w:lang w:eastAsia="zh-CN"/>
              </w:rPr>
              <w:t>Flow Direction</w:t>
            </w:r>
          </w:p>
        </w:tc>
        <w:tc>
          <w:tcPr>
            <w:tcW w:w="588" w:type="dxa"/>
            <w:tcBorders>
              <w:top w:val="nil"/>
              <w:left w:val="single" w:sz="4" w:space="0" w:color="auto"/>
              <w:bottom w:val="nil"/>
              <w:right w:val="single" w:sz="6" w:space="0" w:color="auto"/>
            </w:tcBorders>
          </w:tcPr>
          <w:p w14:paraId="71838A7E" w14:textId="77777777" w:rsidR="00EE5860" w:rsidRPr="00441CD0" w:rsidRDefault="00EE5860" w:rsidP="00BB0E1F">
            <w:pPr>
              <w:pStyle w:val="TAC"/>
            </w:pPr>
          </w:p>
        </w:tc>
      </w:tr>
      <w:tr w:rsidR="00EE5860" w:rsidRPr="00441CD0" w14:paraId="62F77C9D" w14:textId="77777777" w:rsidTr="00BB0E1F">
        <w:trPr>
          <w:jc w:val="center"/>
        </w:trPr>
        <w:tc>
          <w:tcPr>
            <w:tcW w:w="151" w:type="dxa"/>
            <w:tcBorders>
              <w:top w:val="nil"/>
              <w:left w:val="single" w:sz="6" w:space="0" w:color="auto"/>
              <w:bottom w:val="nil"/>
              <w:right w:val="nil"/>
            </w:tcBorders>
          </w:tcPr>
          <w:p w14:paraId="5FCD13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7E023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 to 7</w:t>
            </w:r>
          </w:p>
        </w:tc>
        <w:tc>
          <w:tcPr>
            <w:tcW w:w="4711" w:type="dxa"/>
            <w:gridSpan w:val="8"/>
            <w:tcBorders>
              <w:top w:val="single" w:sz="4" w:space="0" w:color="auto"/>
              <w:left w:val="single" w:sz="4" w:space="0" w:color="auto"/>
              <w:bottom w:val="single" w:sz="4" w:space="0" w:color="auto"/>
              <w:right w:val="single" w:sz="4" w:space="0" w:color="auto"/>
            </w:tcBorders>
            <w:hideMark/>
          </w:tcPr>
          <w:p w14:paraId="52277775"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4F1E92ED" w14:textId="77777777" w:rsidR="00EE5860" w:rsidRPr="00441CD0" w:rsidRDefault="00EE5860" w:rsidP="00BB0E1F">
            <w:pPr>
              <w:pStyle w:val="TAC"/>
            </w:pPr>
          </w:p>
        </w:tc>
      </w:tr>
      <w:tr w:rsidR="00EE5860" w:rsidRPr="00441CD0" w14:paraId="501B905E" w14:textId="77777777" w:rsidTr="00BB0E1F">
        <w:trPr>
          <w:jc w:val="center"/>
        </w:trPr>
        <w:tc>
          <w:tcPr>
            <w:tcW w:w="151" w:type="dxa"/>
            <w:tcBorders>
              <w:top w:val="nil"/>
              <w:left w:val="single" w:sz="6" w:space="0" w:color="auto"/>
              <w:bottom w:val="nil"/>
              <w:right w:val="nil"/>
            </w:tcBorders>
          </w:tcPr>
          <w:p w14:paraId="4B7490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CB822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8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074C3B41"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1289EB7B" w14:textId="77777777" w:rsidR="00EE5860" w:rsidRPr="00441CD0" w:rsidRDefault="00EE5860" w:rsidP="00BB0E1F">
            <w:pPr>
              <w:pStyle w:val="TAC"/>
            </w:pPr>
          </w:p>
        </w:tc>
      </w:tr>
      <w:tr w:rsidR="00EE5860" w:rsidRPr="00441CD0" w14:paraId="55A1B1F8" w14:textId="77777777" w:rsidTr="00BB0E1F">
        <w:trPr>
          <w:jc w:val="center"/>
        </w:trPr>
        <w:tc>
          <w:tcPr>
            <w:tcW w:w="151" w:type="dxa"/>
            <w:tcBorders>
              <w:top w:val="nil"/>
              <w:left w:val="single" w:sz="6" w:space="0" w:color="auto"/>
              <w:bottom w:val="single" w:sz="4" w:space="0" w:color="auto"/>
              <w:right w:val="nil"/>
            </w:tcBorders>
          </w:tcPr>
          <w:p w14:paraId="4C7E59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63532DF" w14:textId="77777777" w:rsidR="00EE5860" w:rsidRPr="00441CD0" w:rsidRDefault="00EE5860" w:rsidP="00BB0E1F">
            <w:pPr>
              <w:pStyle w:val="TAC"/>
            </w:pPr>
            <w:r w:rsidRPr="00441CD0">
              <w:rPr>
                <w:lang w:val="de-DE" w:eastAsia="zh-CN"/>
              </w:rPr>
              <w:t>p</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1ED629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EB0813" w14:textId="77777777" w:rsidR="00EE5860" w:rsidRPr="00441CD0" w:rsidRDefault="00EE5860" w:rsidP="00BB0E1F">
            <w:pPr>
              <w:pStyle w:val="TAC"/>
              <w:rPr>
                <w:lang w:val="x-none"/>
              </w:rPr>
            </w:pPr>
          </w:p>
        </w:tc>
      </w:tr>
    </w:tbl>
    <w:p w14:paraId="373554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 xml:space="preserve">: </w:t>
      </w:r>
      <w:r w:rsidRPr="00441CD0">
        <w:rPr>
          <w:lang w:eastAsia="ja-JP"/>
        </w:rPr>
        <w:t>Flow Information</w:t>
      </w:r>
    </w:p>
    <w:p w14:paraId="13FE6C08" w14:textId="77777777" w:rsidR="00EE5860" w:rsidRPr="00441CD0" w:rsidRDefault="00EE5860" w:rsidP="00EE5860">
      <w:r w:rsidRPr="00441CD0">
        <w:t xml:space="preserve">The Flow Direction field, when present, shall be encoded </w:t>
      </w:r>
      <w:r w:rsidRPr="00441CD0">
        <w:rPr>
          <w:lang w:val="en-US" w:eastAsia="zh-CN"/>
        </w:rPr>
        <w:t xml:space="preserve">as defined in Table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w:t>
      </w:r>
    </w:p>
    <w:p w14:paraId="22833A10" w14:textId="77777777" w:rsidR="00EE5860" w:rsidRPr="00441CD0" w:rsidRDefault="00EE5860" w:rsidP="00EE5860">
      <w:pPr>
        <w:pStyle w:val="TH"/>
      </w:pPr>
      <w:r w:rsidRPr="00441CD0">
        <w:t>Table 8.</w:t>
      </w:r>
      <w:r w:rsidRPr="00441CD0">
        <w:rPr>
          <w:lang w:val="en-US"/>
        </w:rPr>
        <w:t>2.61</w:t>
      </w:r>
      <w:r w:rsidRPr="00441CD0">
        <w:t>-1: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692779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F573269" w14:textId="77777777" w:rsidR="00EE5860" w:rsidRPr="00441CD0" w:rsidRDefault="00EE5860" w:rsidP="00BB0E1F">
            <w:pPr>
              <w:pStyle w:val="TAH"/>
            </w:pPr>
            <w:r w:rsidRPr="00441CD0">
              <w:t xml:space="preserve">Flow Direction </w:t>
            </w:r>
          </w:p>
        </w:tc>
        <w:tc>
          <w:tcPr>
            <w:tcW w:w="1548" w:type="dxa"/>
            <w:tcBorders>
              <w:top w:val="single" w:sz="4" w:space="0" w:color="auto"/>
              <w:left w:val="single" w:sz="4" w:space="0" w:color="auto"/>
              <w:bottom w:val="single" w:sz="4" w:space="0" w:color="auto"/>
              <w:right w:val="single" w:sz="4" w:space="0" w:color="auto"/>
            </w:tcBorders>
            <w:hideMark/>
          </w:tcPr>
          <w:p w14:paraId="6F359B44" w14:textId="77777777" w:rsidR="00EE5860" w:rsidRPr="00441CD0" w:rsidRDefault="00EE5860" w:rsidP="00BB0E1F">
            <w:pPr>
              <w:pStyle w:val="TAH"/>
            </w:pPr>
            <w:r w:rsidRPr="00441CD0">
              <w:t>Value (Decimal)</w:t>
            </w:r>
          </w:p>
        </w:tc>
      </w:tr>
      <w:tr w:rsidR="00EE5860" w:rsidRPr="00441CD0" w14:paraId="791B149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C02A74E" w14:textId="77777777" w:rsidR="00EE5860" w:rsidRPr="00441CD0" w:rsidRDefault="00EE5860" w:rsidP="00BB0E1F">
            <w:pPr>
              <w:pStyle w:val="TAL"/>
            </w:pPr>
            <w:r w:rsidRPr="00441CD0">
              <w:t>Unspecified</w:t>
            </w:r>
          </w:p>
        </w:tc>
        <w:tc>
          <w:tcPr>
            <w:tcW w:w="1548" w:type="dxa"/>
            <w:tcBorders>
              <w:top w:val="single" w:sz="4" w:space="0" w:color="auto"/>
              <w:left w:val="single" w:sz="4" w:space="0" w:color="auto"/>
              <w:bottom w:val="single" w:sz="4" w:space="0" w:color="auto"/>
              <w:right w:val="single" w:sz="4" w:space="0" w:color="auto"/>
            </w:tcBorders>
            <w:hideMark/>
          </w:tcPr>
          <w:p w14:paraId="3CD9583E" w14:textId="77777777" w:rsidR="00EE5860" w:rsidRPr="00441CD0" w:rsidRDefault="00EE5860" w:rsidP="00BB0E1F">
            <w:pPr>
              <w:pStyle w:val="TAC"/>
            </w:pPr>
            <w:r w:rsidRPr="00441CD0">
              <w:t>0</w:t>
            </w:r>
          </w:p>
        </w:tc>
      </w:tr>
      <w:tr w:rsidR="00EE5860" w:rsidRPr="00441CD0" w14:paraId="47899C1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FAE9" w14:textId="77777777" w:rsidR="00EE5860" w:rsidRPr="00441CD0" w:rsidRDefault="00EE5860" w:rsidP="00BB0E1F">
            <w:pPr>
              <w:pStyle w:val="TAL"/>
            </w:pPr>
            <w:r w:rsidRPr="00441CD0">
              <w:t>Downlink (traffic to the UE)</w:t>
            </w:r>
          </w:p>
        </w:tc>
        <w:tc>
          <w:tcPr>
            <w:tcW w:w="1548" w:type="dxa"/>
            <w:tcBorders>
              <w:top w:val="single" w:sz="4" w:space="0" w:color="auto"/>
              <w:left w:val="single" w:sz="4" w:space="0" w:color="auto"/>
              <w:bottom w:val="single" w:sz="4" w:space="0" w:color="auto"/>
              <w:right w:val="single" w:sz="4" w:space="0" w:color="auto"/>
            </w:tcBorders>
            <w:hideMark/>
          </w:tcPr>
          <w:p w14:paraId="1DD6766B" w14:textId="77777777" w:rsidR="00EE5860" w:rsidRPr="00441CD0" w:rsidRDefault="00EE5860" w:rsidP="00BB0E1F">
            <w:pPr>
              <w:pStyle w:val="TAC"/>
            </w:pPr>
            <w:r w:rsidRPr="00441CD0">
              <w:t>1</w:t>
            </w:r>
          </w:p>
        </w:tc>
      </w:tr>
      <w:tr w:rsidR="00EE5860" w:rsidRPr="00441CD0" w14:paraId="6BA8FC0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5353709" w14:textId="77777777" w:rsidR="00EE5860" w:rsidRPr="00441CD0" w:rsidRDefault="00EE5860" w:rsidP="00BB0E1F">
            <w:pPr>
              <w:pStyle w:val="TAL"/>
            </w:pPr>
            <w:r w:rsidRPr="00441CD0">
              <w:t>Uplink (traffic from the UE)</w:t>
            </w:r>
          </w:p>
        </w:tc>
        <w:tc>
          <w:tcPr>
            <w:tcW w:w="1548" w:type="dxa"/>
            <w:tcBorders>
              <w:top w:val="single" w:sz="4" w:space="0" w:color="auto"/>
              <w:left w:val="single" w:sz="4" w:space="0" w:color="auto"/>
              <w:bottom w:val="single" w:sz="4" w:space="0" w:color="auto"/>
              <w:right w:val="single" w:sz="4" w:space="0" w:color="auto"/>
            </w:tcBorders>
            <w:hideMark/>
          </w:tcPr>
          <w:p w14:paraId="658CF53C" w14:textId="77777777" w:rsidR="00EE5860" w:rsidRPr="00441CD0" w:rsidRDefault="00EE5860" w:rsidP="00BB0E1F">
            <w:pPr>
              <w:pStyle w:val="TAC"/>
            </w:pPr>
            <w:r w:rsidRPr="00441CD0">
              <w:t>2</w:t>
            </w:r>
          </w:p>
        </w:tc>
      </w:tr>
      <w:tr w:rsidR="00EE5860" w:rsidRPr="00441CD0" w14:paraId="20CB6E3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D879D8" w14:textId="77777777" w:rsidR="00EE5860" w:rsidRPr="00441CD0" w:rsidRDefault="00EE5860" w:rsidP="00BB0E1F">
            <w:pPr>
              <w:pStyle w:val="TAL"/>
            </w:pPr>
            <w:r w:rsidRPr="00441CD0">
              <w:t>Bidirectional</w:t>
            </w:r>
          </w:p>
        </w:tc>
        <w:tc>
          <w:tcPr>
            <w:tcW w:w="1548" w:type="dxa"/>
            <w:tcBorders>
              <w:top w:val="single" w:sz="4" w:space="0" w:color="auto"/>
              <w:left w:val="single" w:sz="4" w:space="0" w:color="auto"/>
              <w:bottom w:val="single" w:sz="4" w:space="0" w:color="auto"/>
              <w:right w:val="single" w:sz="4" w:space="0" w:color="auto"/>
            </w:tcBorders>
            <w:hideMark/>
          </w:tcPr>
          <w:p w14:paraId="27C73866" w14:textId="77777777" w:rsidR="00EE5860" w:rsidRPr="00441CD0" w:rsidRDefault="00EE5860" w:rsidP="00BB0E1F">
            <w:pPr>
              <w:pStyle w:val="TAC"/>
            </w:pPr>
            <w:r w:rsidRPr="00441CD0">
              <w:t>3</w:t>
            </w:r>
          </w:p>
        </w:tc>
      </w:tr>
      <w:tr w:rsidR="00EE5860" w:rsidRPr="00441CD0" w14:paraId="4B8797C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50AAB8" w14:textId="77777777" w:rsidR="00EE5860" w:rsidRPr="00441CD0" w:rsidRDefault="00EE5860" w:rsidP="00BB0E1F">
            <w:pPr>
              <w:pStyle w:val="TAL"/>
            </w:pPr>
            <w:r w:rsidRPr="00441CD0">
              <w:t>For future use. Shall not be sent. If received, shall be interpreted as the value "0".</w:t>
            </w:r>
          </w:p>
        </w:tc>
        <w:tc>
          <w:tcPr>
            <w:tcW w:w="1548" w:type="dxa"/>
            <w:tcBorders>
              <w:top w:val="single" w:sz="4" w:space="0" w:color="auto"/>
              <w:left w:val="single" w:sz="4" w:space="0" w:color="auto"/>
              <w:bottom w:val="single" w:sz="4" w:space="0" w:color="auto"/>
              <w:right w:val="single" w:sz="4" w:space="0" w:color="auto"/>
            </w:tcBorders>
            <w:hideMark/>
          </w:tcPr>
          <w:p w14:paraId="2CB23427" w14:textId="77777777" w:rsidR="00EE5860" w:rsidRPr="00441CD0" w:rsidRDefault="00EE5860" w:rsidP="00BB0E1F">
            <w:pPr>
              <w:pStyle w:val="TAC"/>
            </w:pPr>
            <w:r w:rsidRPr="00441CD0">
              <w:t>4 to 7</w:t>
            </w:r>
          </w:p>
        </w:tc>
      </w:tr>
    </w:tbl>
    <w:p w14:paraId="2BD7994C" w14:textId="77777777" w:rsidR="00EE5860" w:rsidRPr="00441CD0" w:rsidRDefault="00EE5860" w:rsidP="00EE5860"/>
    <w:p w14:paraId="0920BBD3" w14:textId="21E92E91" w:rsidR="00EE5860" w:rsidRPr="00441CD0" w:rsidRDefault="00EE5860" w:rsidP="00EE5860">
      <w:pPr>
        <w:rPr>
          <w:noProof/>
        </w:rPr>
      </w:pPr>
      <w:r w:rsidRPr="00441CD0">
        <w:t xml:space="preserve">The Flow Description field, when present, shall be encoded </w:t>
      </w:r>
      <w:r w:rsidRPr="00441CD0">
        <w:rPr>
          <w:lang w:val="en-US" w:eastAsia="zh-CN"/>
        </w:rPr>
        <w:t xml:space="preserve">as an OctetString </w:t>
      </w:r>
      <w:r w:rsidRPr="00441CD0">
        <w:t xml:space="preserve">as specified in </w:t>
      </w:r>
      <w:r w:rsidR="00415C19" w:rsidRPr="00441CD0">
        <w:t>clause</w:t>
      </w:r>
      <w:r w:rsidR="00415C19">
        <w:t> </w:t>
      </w:r>
      <w:r w:rsidR="00415C19" w:rsidRPr="00441CD0">
        <w:t>5</w:t>
      </w:r>
      <w:r w:rsidRPr="00441CD0">
        <w:t>.4.2 of 3GPP TS 29.212 [8].</w:t>
      </w:r>
    </w:p>
    <w:p w14:paraId="47D23E81" w14:textId="77777777" w:rsidR="00EE5860" w:rsidRPr="00441CD0" w:rsidRDefault="00EE5860" w:rsidP="00EE5860">
      <w:pPr>
        <w:pStyle w:val="Heading3"/>
      </w:pPr>
      <w:bookmarkStart w:id="5768" w:name="_Toc19717407"/>
      <w:bookmarkStart w:id="5769" w:name="_Toc27490908"/>
      <w:bookmarkStart w:id="5770" w:name="_Toc27557201"/>
      <w:bookmarkStart w:id="5771" w:name="_Toc27724118"/>
      <w:bookmarkStart w:id="5772" w:name="_Toc36031192"/>
      <w:bookmarkStart w:id="5773" w:name="_Toc36043112"/>
      <w:bookmarkStart w:id="5774" w:name="_Toc36814437"/>
      <w:bookmarkStart w:id="5775" w:name="_Toc44689295"/>
      <w:bookmarkStart w:id="5776" w:name="_Toc44924049"/>
      <w:bookmarkStart w:id="5777" w:name="_Toc51861019"/>
      <w:bookmarkStart w:id="5778" w:name="_Toc57930790"/>
      <w:bookmarkStart w:id="5779" w:name="_Toc57931420"/>
      <w:bookmarkStart w:id="5780" w:name="_Toc67499812"/>
      <w:r w:rsidRPr="00441CD0">
        <w:t>8.</w:t>
      </w:r>
      <w:r w:rsidRPr="00441CD0">
        <w:rPr>
          <w:lang w:val="en-US"/>
        </w:rPr>
        <w:t>2.62</w:t>
      </w:r>
      <w:r w:rsidRPr="00441CD0">
        <w:tab/>
        <w:t>UE IP Address</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67B4C52F" w14:textId="77777777" w:rsidR="00EE5860" w:rsidRPr="00441CD0" w:rsidRDefault="00EE5860" w:rsidP="00EE5860">
      <w:pPr>
        <w:rPr>
          <w:lang w:eastAsia="zh-CN"/>
        </w:rPr>
      </w:pPr>
      <w:r w:rsidRPr="00441CD0">
        <w:t xml:space="preserve">The </w:t>
      </w:r>
      <w:r w:rsidRPr="00441CD0">
        <w:rPr>
          <w:lang w:val="en-US" w:eastAsia="zh-CN"/>
        </w:rPr>
        <w:t xml:space="preserve">UE 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8.2.62-1</w:t>
      </w:r>
      <w:r w:rsidRPr="00441CD0">
        <w:rPr>
          <w:lang w:eastAsia="ja-JP"/>
        </w:rPr>
        <w:t xml:space="preserve">. </w:t>
      </w:r>
      <w:r w:rsidRPr="00441CD0">
        <w:rPr>
          <w:lang w:eastAsia="zh-CN"/>
        </w:rPr>
        <w:t>It contains a source or destination IP address.</w:t>
      </w:r>
    </w:p>
    <w:p w14:paraId="1CFD929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A40FCF" w14:textId="77777777" w:rsidTr="00BB0E1F">
        <w:trPr>
          <w:jc w:val="center"/>
        </w:trPr>
        <w:tc>
          <w:tcPr>
            <w:tcW w:w="151" w:type="dxa"/>
            <w:tcBorders>
              <w:top w:val="single" w:sz="6" w:space="0" w:color="auto"/>
              <w:left w:val="single" w:sz="6" w:space="0" w:color="auto"/>
              <w:bottom w:val="nil"/>
              <w:right w:val="nil"/>
            </w:tcBorders>
          </w:tcPr>
          <w:p w14:paraId="46EE5226"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3FD24FBA"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024956D6"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5294EF10" w14:textId="77777777" w:rsidR="00EE5860" w:rsidRPr="00441CD0" w:rsidRDefault="00EE5860" w:rsidP="00BB0E1F">
            <w:pPr>
              <w:pStyle w:val="TAC"/>
              <w:rPr>
                <w:lang w:val="sv-SE"/>
              </w:rPr>
            </w:pPr>
          </w:p>
        </w:tc>
      </w:tr>
      <w:tr w:rsidR="00EE5860" w:rsidRPr="00441CD0" w14:paraId="2ACDF10A" w14:textId="77777777" w:rsidTr="00BB0E1F">
        <w:trPr>
          <w:jc w:val="center"/>
        </w:trPr>
        <w:tc>
          <w:tcPr>
            <w:tcW w:w="151" w:type="dxa"/>
            <w:tcBorders>
              <w:top w:val="nil"/>
              <w:left w:val="single" w:sz="6" w:space="0" w:color="auto"/>
              <w:bottom w:val="nil"/>
              <w:right w:val="nil"/>
            </w:tcBorders>
          </w:tcPr>
          <w:p w14:paraId="4EFF3E42"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1043D73"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0AB62598"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08CCF04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392A3573"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235140F7"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7F360271"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608AA87"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2582D217"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26C2760D"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0D37A552" w14:textId="77777777" w:rsidR="00EE5860" w:rsidRPr="00441CD0" w:rsidRDefault="00EE5860" w:rsidP="00BB0E1F">
            <w:pPr>
              <w:pStyle w:val="TAC"/>
              <w:rPr>
                <w:lang w:val="sv-SE"/>
              </w:rPr>
            </w:pPr>
          </w:p>
        </w:tc>
      </w:tr>
      <w:tr w:rsidR="00EE5860" w:rsidRPr="00441CD0" w14:paraId="65FB257E" w14:textId="77777777" w:rsidTr="00BB0E1F">
        <w:trPr>
          <w:jc w:val="center"/>
        </w:trPr>
        <w:tc>
          <w:tcPr>
            <w:tcW w:w="151" w:type="dxa"/>
            <w:tcBorders>
              <w:top w:val="nil"/>
              <w:left w:val="single" w:sz="6" w:space="0" w:color="auto"/>
              <w:bottom w:val="nil"/>
              <w:right w:val="nil"/>
            </w:tcBorders>
          </w:tcPr>
          <w:p w14:paraId="39A4D39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03562239"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1A6B9A6F" w14:textId="77777777" w:rsidR="00EE5860" w:rsidRPr="00441CD0" w:rsidRDefault="00EE5860" w:rsidP="00BB0E1F">
            <w:pPr>
              <w:pStyle w:val="TAC"/>
              <w:rPr>
                <w:lang w:val="sv-SE"/>
              </w:rPr>
            </w:pPr>
            <w:r w:rsidRPr="00441CD0">
              <w:rPr>
                <w:lang w:val="sv-SE"/>
              </w:rPr>
              <w:t xml:space="preserve">Type = </w:t>
            </w:r>
            <w:r w:rsidRPr="00441CD0">
              <w:rPr>
                <w:lang w:val="de-DE"/>
              </w:rPr>
              <w:t>93</w:t>
            </w:r>
            <w:r w:rsidRPr="00441CD0">
              <w:rPr>
                <w:lang w:val="sv-SE"/>
              </w:rPr>
              <w:t xml:space="preserve"> (decimal)</w:t>
            </w:r>
          </w:p>
        </w:tc>
        <w:tc>
          <w:tcPr>
            <w:tcW w:w="588" w:type="dxa"/>
            <w:tcBorders>
              <w:top w:val="nil"/>
              <w:left w:val="single" w:sz="4" w:space="0" w:color="auto"/>
              <w:bottom w:val="nil"/>
              <w:right w:val="single" w:sz="6" w:space="0" w:color="auto"/>
            </w:tcBorders>
          </w:tcPr>
          <w:p w14:paraId="2D1050DE" w14:textId="77777777" w:rsidR="00EE5860" w:rsidRPr="00441CD0" w:rsidRDefault="00EE5860" w:rsidP="00BB0E1F">
            <w:pPr>
              <w:pStyle w:val="TAC"/>
              <w:rPr>
                <w:lang w:val="sv-SE"/>
              </w:rPr>
            </w:pPr>
          </w:p>
        </w:tc>
      </w:tr>
      <w:tr w:rsidR="00EE5860" w:rsidRPr="00441CD0" w14:paraId="1156D7D9" w14:textId="77777777" w:rsidTr="00BB0E1F">
        <w:trPr>
          <w:jc w:val="center"/>
        </w:trPr>
        <w:tc>
          <w:tcPr>
            <w:tcW w:w="151" w:type="dxa"/>
            <w:tcBorders>
              <w:top w:val="nil"/>
              <w:left w:val="single" w:sz="6" w:space="0" w:color="auto"/>
              <w:bottom w:val="nil"/>
              <w:right w:val="nil"/>
            </w:tcBorders>
          </w:tcPr>
          <w:p w14:paraId="6EDA529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89FB323"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31A833C9"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1CD77958" w14:textId="77777777" w:rsidR="00EE5860" w:rsidRPr="00441CD0" w:rsidRDefault="00EE5860" w:rsidP="00BB0E1F">
            <w:pPr>
              <w:pStyle w:val="TAC"/>
              <w:rPr>
                <w:lang w:val="sv-SE"/>
              </w:rPr>
            </w:pPr>
          </w:p>
        </w:tc>
      </w:tr>
      <w:tr w:rsidR="00EE5860" w:rsidRPr="00441CD0" w14:paraId="058D9F3E" w14:textId="77777777" w:rsidTr="00BB0E1F">
        <w:trPr>
          <w:jc w:val="center"/>
        </w:trPr>
        <w:tc>
          <w:tcPr>
            <w:tcW w:w="151" w:type="dxa"/>
            <w:tcBorders>
              <w:top w:val="nil"/>
              <w:left w:val="single" w:sz="6" w:space="0" w:color="auto"/>
              <w:bottom w:val="nil"/>
              <w:right w:val="nil"/>
            </w:tcBorders>
          </w:tcPr>
          <w:p w14:paraId="4BA3601F"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5AB5941" w14:textId="77777777" w:rsidR="00EE5860" w:rsidRPr="00441CD0" w:rsidRDefault="00EE5860" w:rsidP="00BB0E1F">
            <w:pPr>
              <w:pStyle w:val="TAC"/>
              <w:rPr>
                <w:lang w:val="sv-SE"/>
              </w:rPr>
            </w:pPr>
            <w:r w:rsidRPr="00441CD0">
              <w:rPr>
                <w:lang w:val="sv-SE"/>
              </w:rPr>
              <w:t>5</w:t>
            </w:r>
          </w:p>
        </w:tc>
        <w:tc>
          <w:tcPr>
            <w:tcW w:w="587" w:type="dxa"/>
            <w:tcBorders>
              <w:top w:val="single" w:sz="4" w:space="0" w:color="auto"/>
              <w:left w:val="single" w:sz="4" w:space="0" w:color="auto"/>
              <w:bottom w:val="single" w:sz="4" w:space="0" w:color="auto"/>
              <w:right w:val="single" w:sz="4" w:space="0" w:color="auto"/>
            </w:tcBorders>
            <w:hideMark/>
          </w:tcPr>
          <w:p w14:paraId="298C0435"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tcPr>
          <w:p w14:paraId="7B8A26D0" w14:textId="77777777" w:rsidR="00EE5860" w:rsidRPr="00441CD0" w:rsidRDefault="00EE5860" w:rsidP="00BB0E1F">
            <w:pPr>
              <w:pStyle w:val="TAC"/>
              <w:rPr>
                <w:lang w:val="sv-SE"/>
              </w:rPr>
            </w:pPr>
            <w:r w:rsidRPr="00441CD0">
              <w:rPr>
                <w:lang w:val="sv-SE"/>
              </w:rPr>
              <w:t>IP6PL</w:t>
            </w:r>
          </w:p>
        </w:tc>
        <w:tc>
          <w:tcPr>
            <w:tcW w:w="588" w:type="dxa"/>
            <w:tcBorders>
              <w:top w:val="single" w:sz="4" w:space="0" w:color="auto"/>
              <w:left w:val="single" w:sz="4" w:space="0" w:color="auto"/>
              <w:bottom w:val="single" w:sz="4" w:space="0" w:color="auto"/>
              <w:right w:val="single" w:sz="4" w:space="0" w:color="auto"/>
            </w:tcBorders>
            <w:hideMark/>
          </w:tcPr>
          <w:p w14:paraId="7DFFF74A" w14:textId="77777777" w:rsidR="00EE5860" w:rsidRPr="00441CD0" w:rsidRDefault="00EE5860" w:rsidP="00BB0E1F">
            <w:pPr>
              <w:pStyle w:val="TAC"/>
              <w:rPr>
                <w:lang w:val="sv-SE" w:eastAsia="zh-CN"/>
              </w:rPr>
            </w:pPr>
            <w:r w:rsidRPr="00441CD0">
              <w:rPr>
                <w:lang w:val="sv-SE" w:eastAsia="zh-CN"/>
              </w:rPr>
              <w:t>CHV6</w:t>
            </w:r>
          </w:p>
        </w:tc>
        <w:tc>
          <w:tcPr>
            <w:tcW w:w="588" w:type="dxa"/>
            <w:tcBorders>
              <w:top w:val="single" w:sz="4" w:space="0" w:color="auto"/>
              <w:left w:val="single" w:sz="4" w:space="0" w:color="auto"/>
              <w:bottom w:val="single" w:sz="4" w:space="0" w:color="auto"/>
              <w:right w:val="single" w:sz="4" w:space="0" w:color="auto"/>
            </w:tcBorders>
            <w:hideMark/>
          </w:tcPr>
          <w:p w14:paraId="5FBECA4A" w14:textId="77777777" w:rsidR="00EE5860" w:rsidRPr="00441CD0" w:rsidRDefault="00EE5860" w:rsidP="00BB0E1F">
            <w:pPr>
              <w:pStyle w:val="TAC"/>
              <w:rPr>
                <w:lang w:val="sv-SE"/>
              </w:rPr>
            </w:pPr>
            <w:r w:rsidRPr="00441CD0">
              <w:rPr>
                <w:lang w:val="sv-SE"/>
              </w:rPr>
              <w:t>CHV4</w:t>
            </w:r>
          </w:p>
        </w:tc>
        <w:tc>
          <w:tcPr>
            <w:tcW w:w="588" w:type="dxa"/>
            <w:tcBorders>
              <w:top w:val="single" w:sz="4" w:space="0" w:color="auto"/>
              <w:left w:val="single" w:sz="4" w:space="0" w:color="auto"/>
              <w:bottom w:val="single" w:sz="4" w:space="0" w:color="auto"/>
              <w:right w:val="single" w:sz="4" w:space="0" w:color="auto"/>
            </w:tcBorders>
            <w:hideMark/>
          </w:tcPr>
          <w:p w14:paraId="35637531" w14:textId="77777777" w:rsidR="00EE5860" w:rsidRPr="00441CD0" w:rsidRDefault="00EE5860" w:rsidP="00BB0E1F">
            <w:pPr>
              <w:pStyle w:val="TAC"/>
              <w:rPr>
                <w:lang w:val="sv-SE"/>
              </w:rPr>
            </w:pPr>
            <w:r w:rsidRPr="00441CD0">
              <w:rPr>
                <w:lang w:val="sv-SE"/>
              </w:rPr>
              <w:t>IPv6D</w:t>
            </w:r>
          </w:p>
        </w:tc>
        <w:tc>
          <w:tcPr>
            <w:tcW w:w="588" w:type="dxa"/>
            <w:tcBorders>
              <w:top w:val="single" w:sz="4" w:space="0" w:color="auto"/>
              <w:left w:val="single" w:sz="4" w:space="0" w:color="auto"/>
              <w:bottom w:val="single" w:sz="4" w:space="0" w:color="auto"/>
              <w:right w:val="single" w:sz="4" w:space="0" w:color="auto"/>
            </w:tcBorders>
            <w:hideMark/>
          </w:tcPr>
          <w:p w14:paraId="43939964" w14:textId="77777777" w:rsidR="00EE5860" w:rsidRPr="00441CD0" w:rsidRDefault="00EE5860" w:rsidP="00BB0E1F">
            <w:pPr>
              <w:pStyle w:val="TAC"/>
              <w:rPr>
                <w:lang w:val="sv-SE"/>
              </w:rPr>
            </w:pPr>
            <w:r w:rsidRPr="00441CD0">
              <w:rPr>
                <w:lang w:val="sv-SE"/>
              </w:rPr>
              <w:t>S/D</w:t>
            </w:r>
          </w:p>
        </w:tc>
        <w:tc>
          <w:tcPr>
            <w:tcW w:w="588" w:type="dxa"/>
            <w:tcBorders>
              <w:top w:val="single" w:sz="4" w:space="0" w:color="auto"/>
              <w:left w:val="single" w:sz="4" w:space="0" w:color="auto"/>
              <w:bottom w:val="single" w:sz="4" w:space="0" w:color="auto"/>
              <w:right w:val="single" w:sz="4" w:space="0" w:color="auto"/>
            </w:tcBorders>
            <w:hideMark/>
          </w:tcPr>
          <w:p w14:paraId="10705AD6"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41597E7C"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1564479" w14:textId="77777777" w:rsidR="00EE5860" w:rsidRPr="00441CD0" w:rsidRDefault="00EE5860" w:rsidP="00BB0E1F">
            <w:pPr>
              <w:pStyle w:val="TAC"/>
              <w:rPr>
                <w:lang w:val="sv-SE"/>
              </w:rPr>
            </w:pPr>
          </w:p>
        </w:tc>
      </w:tr>
      <w:tr w:rsidR="00EE5860" w:rsidRPr="00441CD0" w14:paraId="5701C28A" w14:textId="77777777" w:rsidTr="00BB0E1F">
        <w:trPr>
          <w:jc w:val="center"/>
        </w:trPr>
        <w:tc>
          <w:tcPr>
            <w:tcW w:w="151" w:type="dxa"/>
            <w:tcBorders>
              <w:top w:val="nil"/>
              <w:left w:val="single" w:sz="6" w:space="0" w:color="auto"/>
              <w:bottom w:val="nil"/>
              <w:right w:val="nil"/>
            </w:tcBorders>
          </w:tcPr>
          <w:p w14:paraId="2522B35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F47C636"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3F8BCDC6"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7161FBB2" w14:textId="77777777" w:rsidR="00EE5860" w:rsidRPr="00441CD0" w:rsidRDefault="00EE5860" w:rsidP="00BB0E1F">
            <w:pPr>
              <w:pStyle w:val="TAC"/>
              <w:rPr>
                <w:lang w:val="sv-SE"/>
              </w:rPr>
            </w:pPr>
          </w:p>
        </w:tc>
      </w:tr>
      <w:tr w:rsidR="00EE5860" w:rsidRPr="00441CD0" w14:paraId="060C0A86" w14:textId="77777777" w:rsidTr="00BB0E1F">
        <w:trPr>
          <w:jc w:val="center"/>
        </w:trPr>
        <w:tc>
          <w:tcPr>
            <w:tcW w:w="151" w:type="dxa"/>
            <w:tcBorders>
              <w:top w:val="nil"/>
              <w:left w:val="single" w:sz="6" w:space="0" w:color="auto"/>
              <w:bottom w:val="nil"/>
              <w:right w:val="nil"/>
            </w:tcBorders>
          </w:tcPr>
          <w:p w14:paraId="7991111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D4A2501"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07A7C4B"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65FF166C" w14:textId="77777777" w:rsidR="00EE5860" w:rsidRPr="00441CD0" w:rsidRDefault="00EE5860" w:rsidP="00BB0E1F">
            <w:pPr>
              <w:pStyle w:val="TAC"/>
              <w:rPr>
                <w:lang w:val="sv-SE"/>
              </w:rPr>
            </w:pPr>
          </w:p>
        </w:tc>
      </w:tr>
      <w:tr w:rsidR="00EE5860" w:rsidRPr="00441CD0" w14:paraId="70003B08" w14:textId="77777777" w:rsidTr="00BB0E1F">
        <w:trPr>
          <w:jc w:val="center"/>
        </w:trPr>
        <w:tc>
          <w:tcPr>
            <w:tcW w:w="151" w:type="dxa"/>
            <w:tcBorders>
              <w:top w:val="nil"/>
              <w:left w:val="single" w:sz="6" w:space="0" w:color="auto"/>
              <w:bottom w:val="nil"/>
              <w:right w:val="nil"/>
            </w:tcBorders>
          </w:tcPr>
          <w:p w14:paraId="16FC6FA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D5328C3" w14:textId="77777777" w:rsidR="00EE5860" w:rsidRPr="00441CD0" w:rsidRDefault="00EE5860" w:rsidP="00BB0E1F">
            <w:pPr>
              <w:pStyle w:val="TAC"/>
              <w:rPr>
                <w:lang w:val="sv-SE"/>
              </w:rPr>
            </w:pPr>
            <w:r w:rsidRPr="00441CD0">
              <w:rPr>
                <w:lang w:val="sv-SE"/>
              </w:rPr>
              <w:t>r</w:t>
            </w:r>
          </w:p>
        </w:tc>
        <w:tc>
          <w:tcPr>
            <w:tcW w:w="4704" w:type="dxa"/>
            <w:gridSpan w:val="8"/>
            <w:tcBorders>
              <w:top w:val="single" w:sz="4" w:space="0" w:color="auto"/>
              <w:left w:val="single" w:sz="4" w:space="0" w:color="auto"/>
              <w:bottom w:val="single" w:sz="4" w:space="0" w:color="auto"/>
              <w:right w:val="single" w:sz="4" w:space="0" w:color="auto"/>
            </w:tcBorders>
            <w:hideMark/>
          </w:tcPr>
          <w:p w14:paraId="2A4FA04D" w14:textId="77777777" w:rsidR="00EE5860" w:rsidRPr="00441CD0" w:rsidRDefault="00EE5860" w:rsidP="00BB0E1F">
            <w:pPr>
              <w:pStyle w:val="TAC"/>
              <w:rPr>
                <w:lang w:val="sv-SE"/>
              </w:rPr>
            </w:pPr>
            <w:r w:rsidRPr="00441CD0">
              <w:rPr>
                <w:lang w:val="sv-SE"/>
              </w:rPr>
              <w:t>IPv6 Prefix Delegation Bits</w:t>
            </w:r>
          </w:p>
        </w:tc>
        <w:tc>
          <w:tcPr>
            <w:tcW w:w="588" w:type="dxa"/>
            <w:tcBorders>
              <w:top w:val="nil"/>
              <w:left w:val="single" w:sz="4" w:space="0" w:color="auto"/>
              <w:bottom w:val="nil"/>
              <w:right w:val="single" w:sz="6" w:space="0" w:color="auto"/>
            </w:tcBorders>
          </w:tcPr>
          <w:p w14:paraId="4BC56D55" w14:textId="77777777" w:rsidR="00EE5860" w:rsidRPr="00441CD0" w:rsidRDefault="00EE5860" w:rsidP="00BB0E1F">
            <w:pPr>
              <w:pStyle w:val="TAC"/>
              <w:rPr>
                <w:lang w:val="sv-SE"/>
              </w:rPr>
            </w:pPr>
          </w:p>
        </w:tc>
      </w:tr>
      <w:tr w:rsidR="00EE5860" w:rsidRPr="00441CD0" w14:paraId="0F41096D" w14:textId="77777777" w:rsidTr="00BB0E1F">
        <w:trPr>
          <w:jc w:val="center"/>
        </w:trPr>
        <w:tc>
          <w:tcPr>
            <w:tcW w:w="151" w:type="dxa"/>
            <w:tcBorders>
              <w:top w:val="nil"/>
              <w:left w:val="single" w:sz="6" w:space="0" w:color="auto"/>
              <w:bottom w:val="nil"/>
              <w:right w:val="nil"/>
            </w:tcBorders>
          </w:tcPr>
          <w:p w14:paraId="53E583F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tcPr>
          <w:p w14:paraId="270551E9" w14:textId="77777777" w:rsidR="00EE5860" w:rsidRPr="00441CD0" w:rsidRDefault="00EE5860" w:rsidP="00BB0E1F">
            <w:pPr>
              <w:pStyle w:val="TAC"/>
              <w:rPr>
                <w:lang w:val="sv-SE"/>
              </w:rPr>
            </w:pPr>
            <w:r w:rsidRPr="00441CD0">
              <w:rPr>
                <w:lang w:val="sv-SE"/>
              </w:rPr>
              <w:t>s</w:t>
            </w:r>
          </w:p>
        </w:tc>
        <w:tc>
          <w:tcPr>
            <w:tcW w:w="4704" w:type="dxa"/>
            <w:gridSpan w:val="8"/>
            <w:tcBorders>
              <w:top w:val="single" w:sz="4" w:space="0" w:color="auto"/>
              <w:left w:val="single" w:sz="4" w:space="0" w:color="auto"/>
              <w:bottom w:val="single" w:sz="4" w:space="0" w:color="auto"/>
              <w:right w:val="single" w:sz="4" w:space="0" w:color="auto"/>
            </w:tcBorders>
          </w:tcPr>
          <w:p w14:paraId="122418AF" w14:textId="77777777" w:rsidR="00EE5860" w:rsidRPr="00441CD0" w:rsidRDefault="00EE5860" w:rsidP="00BB0E1F">
            <w:pPr>
              <w:pStyle w:val="TAC"/>
              <w:rPr>
                <w:lang w:val="sv-SE"/>
              </w:rPr>
            </w:pPr>
            <w:r w:rsidRPr="00441CD0">
              <w:rPr>
                <w:lang w:val="sv-SE"/>
              </w:rPr>
              <w:t>IPv6 Prefix Length</w:t>
            </w:r>
          </w:p>
        </w:tc>
        <w:tc>
          <w:tcPr>
            <w:tcW w:w="588" w:type="dxa"/>
            <w:tcBorders>
              <w:top w:val="nil"/>
              <w:left w:val="single" w:sz="4" w:space="0" w:color="auto"/>
              <w:bottom w:val="nil"/>
              <w:right w:val="single" w:sz="6" w:space="0" w:color="auto"/>
            </w:tcBorders>
          </w:tcPr>
          <w:p w14:paraId="0DD3BE87" w14:textId="77777777" w:rsidR="00EE5860" w:rsidRPr="00441CD0" w:rsidRDefault="00EE5860" w:rsidP="00BB0E1F">
            <w:pPr>
              <w:pStyle w:val="TAC"/>
              <w:rPr>
                <w:lang w:val="sv-SE"/>
              </w:rPr>
            </w:pPr>
          </w:p>
        </w:tc>
      </w:tr>
      <w:tr w:rsidR="00EE5860" w:rsidRPr="00441CD0" w14:paraId="0EEBCAE8" w14:textId="77777777" w:rsidTr="00BB0E1F">
        <w:trPr>
          <w:jc w:val="center"/>
        </w:trPr>
        <w:tc>
          <w:tcPr>
            <w:tcW w:w="151" w:type="dxa"/>
            <w:tcBorders>
              <w:top w:val="nil"/>
              <w:left w:val="single" w:sz="6" w:space="0" w:color="auto"/>
              <w:bottom w:val="single" w:sz="4" w:space="0" w:color="auto"/>
              <w:right w:val="nil"/>
            </w:tcBorders>
          </w:tcPr>
          <w:p w14:paraId="4D135FE8"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7B5321CB"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3F4452C5"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282A4E" w14:textId="77777777" w:rsidR="00EE5860" w:rsidRPr="00441CD0" w:rsidRDefault="00EE5860" w:rsidP="00BB0E1F">
            <w:pPr>
              <w:pStyle w:val="TAC"/>
              <w:rPr>
                <w:lang w:val="sv-SE"/>
              </w:rPr>
            </w:pPr>
          </w:p>
        </w:tc>
      </w:tr>
    </w:tbl>
    <w:p w14:paraId="06D3CE39" w14:textId="77777777" w:rsidR="00EE5860" w:rsidRPr="00441CD0" w:rsidRDefault="00EE5860" w:rsidP="00EE5860">
      <w:pPr>
        <w:pStyle w:val="TF"/>
        <w:spacing w:before="120"/>
      </w:pPr>
      <w:r w:rsidRPr="00441CD0">
        <w:t>Figure 8.2.62-1: UE IP Address</w:t>
      </w:r>
    </w:p>
    <w:p w14:paraId="069B0D12" w14:textId="77777777" w:rsidR="00EE5860" w:rsidRPr="00441CD0" w:rsidRDefault="00EE5860" w:rsidP="00EE5860">
      <w:r w:rsidRPr="00441CD0">
        <w:t>The following flags are coded within Octet 5:</w:t>
      </w:r>
    </w:p>
    <w:p w14:paraId="05510D09" w14:textId="77777777" w:rsidR="00EE5860" w:rsidRPr="00441CD0" w:rsidRDefault="00EE5860" w:rsidP="00EE5860">
      <w:pPr>
        <w:pStyle w:val="B1"/>
      </w:pPr>
      <w:r w:rsidRPr="00441CD0">
        <w:t>-</w:t>
      </w:r>
      <w:r w:rsidRPr="00441CD0">
        <w:tab/>
        <w:t>Bit 1 – V6: If this bit is set to "1", then the CHV6 bit shall not be set and the IPv6 address field shall be present in the UE IP Address, otherwise the IPv6 address field shall not be present.</w:t>
      </w:r>
    </w:p>
    <w:p w14:paraId="116DCD2B" w14:textId="77777777" w:rsidR="00EE5860" w:rsidRPr="00441CD0" w:rsidRDefault="00EE5860" w:rsidP="00EE5860">
      <w:pPr>
        <w:pStyle w:val="B1"/>
      </w:pPr>
      <w:r w:rsidRPr="00441CD0">
        <w:t>-</w:t>
      </w:r>
      <w:r w:rsidRPr="00441CD0">
        <w:tab/>
        <w:t>Bit 2 – V4: If this bit is set to "1", then the CHV4 bit sshall not be set and the IPv4 address field shall be present in the UE IP Address, otherwise the IPv4 address field shall not be present.</w:t>
      </w:r>
    </w:p>
    <w:p w14:paraId="3C649541" w14:textId="77777777" w:rsidR="00EE5860" w:rsidRPr="00441CD0" w:rsidRDefault="00EE5860" w:rsidP="00EE5860">
      <w:pPr>
        <w:pStyle w:val="B1"/>
      </w:pPr>
      <w:r w:rsidRPr="00441CD0">
        <w:t>-</w:t>
      </w:r>
      <w:r w:rsidRPr="00441CD0">
        <w:tab/>
        <w:t>Bit 3 – S/D: This bit is only applicable to the UE IP Address IE in the PDI IE. It shall be set to "0" and ignored by the receiver in IEs other than PDI IE. In the PDI IE, if this bit is set to "0", this indicates a Source IP address; if this bit is set to "1", this indicates a Destination IP address.</w:t>
      </w:r>
    </w:p>
    <w:p w14:paraId="79BEC603" w14:textId="77777777" w:rsidR="00EE5860" w:rsidRPr="00441CD0" w:rsidRDefault="00EE5860" w:rsidP="00EE5860">
      <w:pPr>
        <w:pStyle w:val="B1"/>
      </w:pPr>
      <w:r w:rsidRPr="00441CD0">
        <w:t>-</w:t>
      </w:r>
      <w:r w:rsidRPr="00441CD0">
        <w:tab/>
        <w:t>Bit 4 – IPv6D: This bit is only applicable to the UE IP address IE in the PDI IE and when the V6 bit or CHV6 bit is set to "1". If this bit is set to "1", then the IPv6 Prefix Delegation Bits field shall be present, otherwise the UP function shall consider IPv6 prefix is default /64.</w:t>
      </w:r>
    </w:p>
    <w:p w14:paraId="26BF5468" w14:textId="77777777" w:rsidR="00EE5860" w:rsidRPr="00441CD0" w:rsidRDefault="00EE5860" w:rsidP="00EE5860">
      <w:pPr>
        <w:pStyle w:val="B1"/>
      </w:pPr>
      <w:r w:rsidRPr="00441CD0">
        <w:t>-</w:t>
      </w:r>
      <w:r w:rsidRPr="00441CD0">
        <w:tab/>
        <w:t>Bit 5 – CHV4 (CHOOSE IPV4): If this bit is set to "1", then the V4 bit shall not be set, the IPv4 address shall not be present and the UP function shall assign an IPv4 address. This bit shall only be set by the CP function.</w:t>
      </w:r>
    </w:p>
    <w:p w14:paraId="1515E23D" w14:textId="77777777" w:rsidR="00EE5860" w:rsidRPr="00441CD0" w:rsidRDefault="00EE5860" w:rsidP="00EE5860">
      <w:pPr>
        <w:pStyle w:val="B1"/>
      </w:pPr>
      <w:r w:rsidRPr="00441CD0">
        <w:t>-</w:t>
      </w:r>
      <w:r w:rsidRPr="00441CD0">
        <w:tab/>
        <w:t>Bit 6 – CHV6 (CHOOSE IPV6): If this bit is set to "1", then the V6 bit shall not be set, the IPv6 address shall not be present and the UP function shall assign an IPv6 address. This bit shall only be set by the CP function.</w:t>
      </w:r>
    </w:p>
    <w:p w14:paraId="03950A71" w14:textId="736CA9E3" w:rsidR="00EE5860" w:rsidRPr="00441CD0" w:rsidRDefault="00EE5860" w:rsidP="00EE5860">
      <w:pPr>
        <w:pStyle w:val="B1"/>
      </w:pPr>
      <w:r w:rsidRPr="00441CD0">
        <w:t>-</w:t>
      </w:r>
      <w:r w:rsidRPr="00441CD0">
        <w:tab/>
        <w:t>Bit 7 – IP6PL (IPv6 Prefix Length): this bit is only applicable when the V6 bit or CHV6 bit is set to "1" and the "IPv6D" bit is set to "0", for an IPv6 prefix other than default /64</w:t>
      </w:r>
      <w:r>
        <w:t xml:space="preserve">, when the </w:t>
      </w:r>
      <w:r w:rsidRPr="00B03B13">
        <w:t xml:space="preserve">UP function supports </w:t>
      </w:r>
      <w:r>
        <w:t xml:space="preserve">the </w:t>
      </w:r>
      <w:r w:rsidRPr="00B03B13">
        <w:t xml:space="preserve">IP6PL feature as specified in </w:t>
      </w:r>
      <w:r w:rsidR="00415C19" w:rsidRPr="00B03B13">
        <w:t>clause</w:t>
      </w:r>
      <w:r w:rsidR="00415C19">
        <w:t> </w:t>
      </w:r>
      <w:r w:rsidR="00415C19" w:rsidRPr="00B03B13">
        <w:t>8</w:t>
      </w:r>
      <w:r w:rsidRPr="00B03B13">
        <w:t>.2.25</w:t>
      </w:r>
      <w:r w:rsidRPr="00441CD0">
        <w:t>. If this bit is set to "1", then the IPv6 Prefix Length field shall be present.</w:t>
      </w:r>
    </w:p>
    <w:p w14:paraId="07BE4115" w14:textId="77777777" w:rsidR="00EE5860" w:rsidRPr="00441CD0" w:rsidRDefault="00EE5860" w:rsidP="00EE5860">
      <w:pPr>
        <w:pStyle w:val="B1"/>
      </w:pPr>
      <w:r w:rsidRPr="00441CD0">
        <w:t>-</w:t>
      </w:r>
      <w:r w:rsidRPr="00441CD0">
        <w:tab/>
        <w:t xml:space="preserve">Bit 8 </w:t>
      </w:r>
      <w:r w:rsidRPr="00441CD0">
        <w:rPr>
          <w:noProof/>
        </w:rPr>
        <w:t>Spare, for future use and set to "0"</w:t>
      </w:r>
      <w:r w:rsidRPr="00441CD0">
        <w:t>.</w:t>
      </w:r>
    </w:p>
    <w:p w14:paraId="28D386AA" w14:textId="77777777" w:rsidR="00EE5860" w:rsidRPr="00441CD0" w:rsidRDefault="00EE5860" w:rsidP="00EE5860">
      <w:r w:rsidRPr="00441CD0">
        <w:t>Octets "m to (m+3)" or "p to (p+15)" (IPv4 address / IPv6 address fields), if present, shall contain the address value.</w:t>
      </w:r>
    </w:p>
    <w:p w14:paraId="55E1FEE6" w14:textId="77777777" w:rsidR="00EE5860" w:rsidRPr="00441CD0" w:rsidRDefault="00EE5860" w:rsidP="00EE5860">
      <w:bookmarkStart w:id="5781" w:name="_Toc19717408"/>
      <w:r w:rsidRPr="00441CD0">
        <w:t>Octet r, if present, shall contain the number of bits allocated for IPv6 prefix delegation (relative to the default /64 IPv6 prefix), e.g. if /60 IPv6 prefix is used, the value shall be set to "4". When using UE IP address IE in a PDI to match packets, the UP function shall only use the IPv6 prefix part and ignore the interface identifier part.</w:t>
      </w:r>
      <w:r>
        <w:t xml:space="preserve"> When the field is set to "0", the UP function shall determine a value based on the local configuration.</w:t>
      </w:r>
    </w:p>
    <w:p w14:paraId="59FCA0E9" w14:textId="77777777" w:rsidR="00EE5860" w:rsidRDefault="00EE5860" w:rsidP="00EE5860">
      <w:pPr>
        <w:rPr>
          <w:noProof/>
        </w:rPr>
      </w:pPr>
      <w:r w:rsidRPr="00441CD0">
        <w:t>The IPv6 Prefix Length in octet s, when present, shall be encoded as a</w:t>
      </w:r>
      <w:r>
        <w:t>n</w:t>
      </w:r>
      <w:r w:rsidRPr="00441CD0">
        <w:t xml:space="preserve"> 8 bits binary integer, e.g. if /72 prefix is used, the value shall be set to to (decimal) 72</w:t>
      </w:r>
      <w:r>
        <w:t>, or if /56 prefix is used, the value shall be set to (decimal) 56</w:t>
      </w:r>
      <w:r w:rsidRPr="00441CD0">
        <w:t>. The prefix length value "128" indicates an individual /128 IPv6 address.</w:t>
      </w:r>
      <w:r>
        <w:t xml:space="preserve"> When the field is set to "0", the UP function shall determine a value based on the local configuration.</w:t>
      </w:r>
    </w:p>
    <w:p w14:paraId="4BB5DEF0" w14:textId="77777777" w:rsidR="00EE5860" w:rsidRPr="00441CD0" w:rsidRDefault="00EE5860" w:rsidP="00EE5860">
      <w:pPr>
        <w:pStyle w:val="Heading3"/>
      </w:pPr>
      <w:r w:rsidRPr="00441CD0">
        <w:t xml:space="preserve"> </w:t>
      </w:r>
      <w:bookmarkStart w:id="5782" w:name="_Toc27490909"/>
      <w:bookmarkStart w:id="5783" w:name="_Toc27557202"/>
      <w:bookmarkStart w:id="5784" w:name="_Toc27724119"/>
      <w:bookmarkStart w:id="5785" w:name="_Toc36031193"/>
      <w:bookmarkStart w:id="5786" w:name="_Toc36043113"/>
      <w:bookmarkStart w:id="5787" w:name="_Toc36814438"/>
      <w:bookmarkStart w:id="5788" w:name="_Toc44689296"/>
      <w:bookmarkStart w:id="5789" w:name="_Toc44924050"/>
      <w:bookmarkStart w:id="5790" w:name="_Toc51861020"/>
      <w:bookmarkStart w:id="5791" w:name="_Toc57930791"/>
      <w:bookmarkStart w:id="5792" w:name="_Toc57931421"/>
      <w:bookmarkStart w:id="5793" w:name="_Toc67499813"/>
      <w:r w:rsidRPr="00441CD0">
        <w:t>8.</w:t>
      </w:r>
      <w:r w:rsidRPr="00441CD0">
        <w:rPr>
          <w:lang w:val="en-US"/>
        </w:rPr>
        <w:t>2.63</w:t>
      </w:r>
      <w:r w:rsidRPr="00441CD0">
        <w:tab/>
        <w:t>Packet Rate</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1B36844B" w14:textId="77777777" w:rsidR="00EE5860" w:rsidRPr="00441CD0" w:rsidRDefault="00EE5860" w:rsidP="00EE5860">
      <w:pPr>
        <w:rPr>
          <w:lang w:eastAsia="ja-JP"/>
        </w:rPr>
      </w:pPr>
      <w:bookmarkStart w:id="5794" w:name="_Toc19717409"/>
      <w:r w:rsidRPr="00441CD0">
        <w:t xml:space="preserve">The Packet Rate IE contains the packet rate thresholds to be enforced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8.2.63-1</w:t>
      </w:r>
      <w:r w:rsidRPr="00441CD0">
        <w:rPr>
          <w:lang w:eastAsia="ja-JP"/>
        </w:rPr>
        <w:t>.</w:t>
      </w:r>
    </w:p>
    <w:p w14:paraId="157DE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8D63345" w14:textId="77777777" w:rsidTr="00BB0E1F">
        <w:trPr>
          <w:jc w:val="center"/>
        </w:trPr>
        <w:tc>
          <w:tcPr>
            <w:tcW w:w="151" w:type="dxa"/>
            <w:tcBorders>
              <w:top w:val="single" w:sz="6" w:space="0" w:color="auto"/>
              <w:left w:val="single" w:sz="6" w:space="0" w:color="auto"/>
              <w:bottom w:val="nil"/>
              <w:right w:val="nil"/>
            </w:tcBorders>
          </w:tcPr>
          <w:p w14:paraId="1960630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1C37AA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4434B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AA78CED" w14:textId="77777777" w:rsidR="00EE5860" w:rsidRPr="00441CD0" w:rsidRDefault="00EE5860" w:rsidP="00BB0E1F">
            <w:pPr>
              <w:pStyle w:val="TAC"/>
              <w:rPr>
                <w:lang w:val="fr-FR"/>
              </w:rPr>
            </w:pPr>
          </w:p>
        </w:tc>
      </w:tr>
      <w:tr w:rsidR="00EE5860" w:rsidRPr="00441CD0" w14:paraId="4EBFFD04" w14:textId="77777777" w:rsidTr="00BB0E1F">
        <w:trPr>
          <w:jc w:val="center"/>
        </w:trPr>
        <w:tc>
          <w:tcPr>
            <w:tcW w:w="151" w:type="dxa"/>
            <w:tcBorders>
              <w:top w:val="nil"/>
              <w:left w:val="single" w:sz="6" w:space="0" w:color="auto"/>
              <w:bottom w:val="nil"/>
              <w:right w:val="nil"/>
            </w:tcBorders>
          </w:tcPr>
          <w:p w14:paraId="6C79A95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636A0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AE7FB3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009E4BC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3CE958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74AE2F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EF0EB6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839C9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31A51D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3C1DBC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F183542" w14:textId="77777777" w:rsidR="00EE5860" w:rsidRPr="00441CD0" w:rsidRDefault="00EE5860" w:rsidP="00BB0E1F">
            <w:pPr>
              <w:pStyle w:val="TAC"/>
              <w:rPr>
                <w:lang w:val="fr-FR"/>
              </w:rPr>
            </w:pPr>
          </w:p>
        </w:tc>
      </w:tr>
      <w:tr w:rsidR="00EE5860" w:rsidRPr="00441CD0" w14:paraId="3DB412BD" w14:textId="77777777" w:rsidTr="00BB0E1F">
        <w:trPr>
          <w:jc w:val="center"/>
        </w:trPr>
        <w:tc>
          <w:tcPr>
            <w:tcW w:w="151" w:type="dxa"/>
            <w:tcBorders>
              <w:top w:val="nil"/>
              <w:left w:val="single" w:sz="6" w:space="0" w:color="auto"/>
              <w:bottom w:val="nil"/>
              <w:right w:val="nil"/>
            </w:tcBorders>
          </w:tcPr>
          <w:p w14:paraId="365A6C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608FE9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1BF8D0" w14:textId="77777777" w:rsidR="00EE5860" w:rsidRPr="00441CD0" w:rsidRDefault="00EE5860" w:rsidP="00BB0E1F">
            <w:pPr>
              <w:pStyle w:val="TAC"/>
              <w:rPr>
                <w:lang w:val="fr-FR"/>
              </w:rPr>
            </w:pPr>
            <w:r w:rsidRPr="00441CD0">
              <w:rPr>
                <w:lang w:val="fr-FR"/>
              </w:rPr>
              <w:t xml:space="preserve">Type = </w:t>
            </w:r>
            <w:r w:rsidRPr="00441CD0">
              <w:rPr>
                <w:lang w:val="sv-SE"/>
              </w:rPr>
              <w:t>94</w:t>
            </w:r>
            <w:r w:rsidRPr="00441CD0">
              <w:rPr>
                <w:lang w:val="fr-FR"/>
              </w:rPr>
              <w:t xml:space="preserve"> (decimal)</w:t>
            </w:r>
          </w:p>
        </w:tc>
        <w:tc>
          <w:tcPr>
            <w:tcW w:w="588" w:type="dxa"/>
            <w:tcBorders>
              <w:top w:val="nil"/>
              <w:left w:val="single" w:sz="4" w:space="0" w:color="auto"/>
              <w:bottom w:val="nil"/>
              <w:right w:val="single" w:sz="6" w:space="0" w:color="auto"/>
            </w:tcBorders>
          </w:tcPr>
          <w:p w14:paraId="66253D78" w14:textId="77777777" w:rsidR="00EE5860" w:rsidRPr="00441CD0" w:rsidRDefault="00EE5860" w:rsidP="00BB0E1F">
            <w:pPr>
              <w:pStyle w:val="TAC"/>
              <w:rPr>
                <w:lang w:val="fr-FR"/>
              </w:rPr>
            </w:pPr>
          </w:p>
        </w:tc>
      </w:tr>
      <w:tr w:rsidR="00EE5860" w:rsidRPr="00441CD0" w14:paraId="6E8AD969" w14:textId="77777777" w:rsidTr="00BB0E1F">
        <w:trPr>
          <w:jc w:val="center"/>
        </w:trPr>
        <w:tc>
          <w:tcPr>
            <w:tcW w:w="151" w:type="dxa"/>
            <w:tcBorders>
              <w:top w:val="nil"/>
              <w:left w:val="single" w:sz="6" w:space="0" w:color="auto"/>
              <w:bottom w:val="nil"/>
              <w:right w:val="nil"/>
            </w:tcBorders>
          </w:tcPr>
          <w:p w14:paraId="403FB6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75A5D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BDD2B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D49AD51" w14:textId="77777777" w:rsidR="00EE5860" w:rsidRPr="00441CD0" w:rsidRDefault="00EE5860" w:rsidP="00BB0E1F">
            <w:pPr>
              <w:pStyle w:val="TAC"/>
              <w:rPr>
                <w:lang w:val="fr-FR"/>
              </w:rPr>
            </w:pPr>
          </w:p>
        </w:tc>
      </w:tr>
      <w:tr w:rsidR="00EE5860" w:rsidRPr="00441CD0" w14:paraId="7366299B" w14:textId="77777777" w:rsidTr="00BB0E1F">
        <w:trPr>
          <w:jc w:val="center"/>
        </w:trPr>
        <w:tc>
          <w:tcPr>
            <w:tcW w:w="151" w:type="dxa"/>
            <w:tcBorders>
              <w:top w:val="nil"/>
              <w:left w:val="single" w:sz="6" w:space="0" w:color="auto"/>
              <w:bottom w:val="nil"/>
              <w:right w:val="nil"/>
            </w:tcBorders>
          </w:tcPr>
          <w:p w14:paraId="5FC37A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505BA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AD9B372" w14:textId="77777777" w:rsidR="00EE5860" w:rsidRPr="00441CD0" w:rsidRDefault="00EE5860" w:rsidP="00BB0E1F">
            <w:pPr>
              <w:pStyle w:val="TAC"/>
              <w:rPr>
                <w:lang w:val="fr-FR" w:eastAsia="zh-CN"/>
              </w:rPr>
            </w:pPr>
            <w:r w:rsidRPr="00441CD0">
              <w:rPr>
                <w:lang w:val="fr-FR" w:eastAsia="zh-CN"/>
              </w:rPr>
              <w:t>Spare</w:t>
            </w:r>
          </w:p>
          <w:p w14:paraId="1CC5EDB7" w14:textId="77777777" w:rsidR="00EE5860" w:rsidRPr="00441CD0" w:rsidRDefault="00EE5860" w:rsidP="00BB0E1F">
            <w:pPr>
              <w:pStyle w:val="TAC"/>
              <w:rPr>
                <w:lang w:val="fr-FR" w:eastAsia="zh-CN"/>
              </w:rPr>
            </w:pPr>
          </w:p>
        </w:tc>
        <w:tc>
          <w:tcPr>
            <w:tcW w:w="589" w:type="dxa"/>
            <w:tcBorders>
              <w:top w:val="single" w:sz="4" w:space="0" w:color="auto"/>
              <w:left w:val="single" w:sz="4" w:space="0" w:color="auto"/>
              <w:bottom w:val="single" w:sz="4" w:space="0" w:color="auto"/>
              <w:right w:val="single" w:sz="4" w:space="0" w:color="auto"/>
            </w:tcBorders>
            <w:hideMark/>
          </w:tcPr>
          <w:p w14:paraId="703D3C07" w14:textId="77777777" w:rsidR="00EE5860" w:rsidRPr="00441CD0" w:rsidRDefault="00EE5860" w:rsidP="00BB0E1F">
            <w:pPr>
              <w:pStyle w:val="TAC"/>
              <w:rPr>
                <w:lang w:val="fr-FR" w:eastAsia="zh-CN"/>
              </w:rPr>
            </w:pPr>
            <w:r w:rsidRPr="00441CD0">
              <w:rPr>
                <w:lang w:val="fr-FR"/>
              </w:rPr>
              <w:t>APRC</w:t>
            </w:r>
          </w:p>
        </w:tc>
        <w:tc>
          <w:tcPr>
            <w:tcW w:w="589" w:type="dxa"/>
            <w:tcBorders>
              <w:top w:val="single" w:sz="4" w:space="0" w:color="auto"/>
              <w:left w:val="single" w:sz="4" w:space="0" w:color="auto"/>
              <w:bottom w:val="single" w:sz="4" w:space="0" w:color="auto"/>
              <w:right w:val="single" w:sz="4" w:space="0" w:color="auto"/>
            </w:tcBorders>
            <w:hideMark/>
          </w:tcPr>
          <w:p w14:paraId="7834BB5F" w14:textId="77777777" w:rsidR="00EE5860" w:rsidRPr="00441CD0" w:rsidRDefault="00EE5860" w:rsidP="00BB0E1F">
            <w:pPr>
              <w:pStyle w:val="TAC"/>
              <w:rPr>
                <w:lang w:val="fr-FR" w:eastAsia="zh-CN"/>
              </w:rPr>
            </w:pPr>
            <w:r w:rsidRPr="00441CD0">
              <w:rPr>
                <w:lang w:val="fr-FR" w:eastAsia="zh-CN"/>
              </w:rPr>
              <w:t>DLPR</w:t>
            </w:r>
          </w:p>
        </w:tc>
        <w:tc>
          <w:tcPr>
            <w:tcW w:w="589" w:type="dxa"/>
            <w:tcBorders>
              <w:top w:val="single" w:sz="4" w:space="0" w:color="auto"/>
              <w:left w:val="single" w:sz="4" w:space="0" w:color="auto"/>
              <w:bottom w:val="single" w:sz="4" w:space="0" w:color="auto"/>
              <w:right w:val="single" w:sz="4" w:space="0" w:color="auto"/>
            </w:tcBorders>
            <w:hideMark/>
          </w:tcPr>
          <w:p w14:paraId="1A051BD5" w14:textId="77777777" w:rsidR="00EE5860" w:rsidRPr="00441CD0" w:rsidRDefault="00EE5860" w:rsidP="00BB0E1F">
            <w:pPr>
              <w:pStyle w:val="TAC"/>
              <w:rPr>
                <w:lang w:val="fr-FR" w:eastAsia="zh-CN"/>
              </w:rPr>
            </w:pPr>
            <w:r w:rsidRPr="00441CD0">
              <w:rPr>
                <w:lang w:val="fr-FR" w:eastAsia="zh-CN"/>
              </w:rPr>
              <w:t>ULPR</w:t>
            </w:r>
          </w:p>
        </w:tc>
        <w:tc>
          <w:tcPr>
            <w:tcW w:w="588" w:type="dxa"/>
            <w:tcBorders>
              <w:top w:val="nil"/>
              <w:left w:val="single" w:sz="4" w:space="0" w:color="auto"/>
              <w:bottom w:val="nil"/>
              <w:right w:val="single" w:sz="6" w:space="0" w:color="auto"/>
            </w:tcBorders>
          </w:tcPr>
          <w:p w14:paraId="510978A5" w14:textId="77777777" w:rsidR="00EE5860" w:rsidRPr="00441CD0" w:rsidRDefault="00EE5860" w:rsidP="00BB0E1F">
            <w:pPr>
              <w:pStyle w:val="TAC"/>
              <w:rPr>
                <w:lang w:val="fr-FR"/>
              </w:rPr>
            </w:pPr>
          </w:p>
        </w:tc>
      </w:tr>
      <w:tr w:rsidR="00EE5860" w:rsidRPr="00441CD0" w14:paraId="2891C18A" w14:textId="77777777" w:rsidTr="00BB0E1F">
        <w:trPr>
          <w:jc w:val="center"/>
        </w:trPr>
        <w:tc>
          <w:tcPr>
            <w:tcW w:w="151" w:type="dxa"/>
            <w:tcBorders>
              <w:top w:val="nil"/>
              <w:left w:val="single" w:sz="6" w:space="0" w:color="auto"/>
              <w:bottom w:val="nil"/>
              <w:right w:val="nil"/>
            </w:tcBorders>
          </w:tcPr>
          <w:p w14:paraId="31570D1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39D9626"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w:t>
            </w:r>
          </w:p>
        </w:tc>
        <w:tc>
          <w:tcPr>
            <w:tcW w:w="2944" w:type="dxa"/>
            <w:gridSpan w:val="5"/>
            <w:tcBorders>
              <w:top w:val="single" w:sz="4" w:space="0" w:color="auto"/>
              <w:left w:val="single" w:sz="4" w:space="0" w:color="auto"/>
              <w:bottom w:val="single" w:sz="4" w:space="0" w:color="auto"/>
              <w:right w:val="single" w:sz="4" w:space="0" w:color="auto"/>
            </w:tcBorders>
            <w:hideMark/>
          </w:tcPr>
          <w:p w14:paraId="7F96207E"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D69892B" w14:textId="77777777" w:rsidR="00EE5860" w:rsidRPr="00441CD0" w:rsidRDefault="00EE5860" w:rsidP="00BB0E1F">
            <w:pPr>
              <w:pStyle w:val="TAC"/>
              <w:rPr>
                <w:lang w:val="fr-FR" w:eastAsia="zh-CN"/>
              </w:rPr>
            </w:pPr>
            <w:r w:rsidRPr="00441CD0">
              <w:rPr>
                <w:lang w:val="fr-FR" w:eastAsia="zh-CN"/>
              </w:rPr>
              <w:t>Uplink Time Unit</w:t>
            </w:r>
          </w:p>
        </w:tc>
        <w:tc>
          <w:tcPr>
            <w:tcW w:w="588" w:type="dxa"/>
            <w:tcBorders>
              <w:top w:val="nil"/>
              <w:left w:val="single" w:sz="4" w:space="0" w:color="auto"/>
              <w:bottom w:val="nil"/>
              <w:right w:val="single" w:sz="6" w:space="0" w:color="auto"/>
            </w:tcBorders>
          </w:tcPr>
          <w:p w14:paraId="14C01928" w14:textId="77777777" w:rsidR="00EE5860" w:rsidRPr="00441CD0" w:rsidRDefault="00EE5860" w:rsidP="00BB0E1F">
            <w:pPr>
              <w:pStyle w:val="TAC"/>
              <w:rPr>
                <w:lang w:val="fr-FR"/>
              </w:rPr>
            </w:pPr>
          </w:p>
        </w:tc>
      </w:tr>
      <w:tr w:rsidR="00EE5860" w:rsidRPr="00441CD0" w14:paraId="1AA995B0" w14:textId="77777777" w:rsidTr="00BB0E1F">
        <w:trPr>
          <w:jc w:val="center"/>
        </w:trPr>
        <w:tc>
          <w:tcPr>
            <w:tcW w:w="151" w:type="dxa"/>
            <w:tcBorders>
              <w:top w:val="nil"/>
              <w:left w:val="single" w:sz="6" w:space="0" w:color="auto"/>
              <w:bottom w:val="nil"/>
              <w:right w:val="nil"/>
            </w:tcBorders>
          </w:tcPr>
          <w:p w14:paraId="7ABA92D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2A0156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(m+1) to (m+2)</w:t>
            </w:r>
          </w:p>
        </w:tc>
        <w:tc>
          <w:tcPr>
            <w:tcW w:w="4711" w:type="dxa"/>
            <w:gridSpan w:val="8"/>
            <w:tcBorders>
              <w:top w:val="single" w:sz="4" w:space="0" w:color="auto"/>
              <w:left w:val="single" w:sz="4" w:space="0" w:color="auto"/>
              <w:bottom w:val="single" w:sz="4" w:space="0" w:color="auto"/>
              <w:right w:val="single" w:sz="4" w:space="0" w:color="auto"/>
            </w:tcBorders>
            <w:hideMark/>
          </w:tcPr>
          <w:p w14:paraId="3262CFD7" w14:textId="77777777" w:rsidR="00EE5860" w:rsidRPr="00441CD0" w:rsidRDefault="00EE5860" w:rsidP="00BB0E1F">
            <w:pPr>
              <w:pStyle w:val="TAC"/>
              <w:rPr>
                <w:lang w:val="fr-FR" w:eastAsia="zh-CN"/>
              </w:rPr>
            </w:pPr>
            <w:r w:rsidRPr="00441CD0">
              <w:rPr>
                <w:lang w:val="fr-FR" w:eastAsia="zh-CN"/>
              </w:rPr>
              <w:t xml:space="preserve">Maximum Uplink Packet Rate </w:t>
            </w:r>
          </w:p>
        </w:tc>
        <w:tc>
          <w:tcPr>
            <w:tcW w:w="588" w:type="dxa"/>
            <w:tcBorders>
              <w:top w:val="nil"/>
              <w:left w:val="single" w:sz="4" w:space="0" w:color="auto"/>
              <w:bottom w:val="nil"/>
              <w:right w:val="single" w:sz="6" w:space="0" w:color="auto"/>
            </w:tcBorders>
          </w:tcPr>
          <w:p w14:paraId="13CC2B66" w14:textId="77777777" w:rsidR="00EE5860" w:rsidRPr="00441CD0" w:rsidRDefault="00EE5860" w:rsidP="00BB0E1F">
            <w:pPr>
              <w:pStyle w:val="TAC"/>
              <w:rPr>
                <w:lang w:val="fr-FR"/>
              </w:rPr>
            </w:pPr>
          </w:p>
        </w:tc>
      </w:tr>
      <w:tr w:rsidR="00EE5860" w:rsidRPr="00441CD0" w14:paraId="45693C6C" w14:textId="77777777" w:rsidTr="00BB0E1F">
        <w:trPr>
          <w:jc w:val="center"/>
        </w:trPr>
        <w:tc>
          <w:tcPr>
            <w:tcW w:w="151" w:type="dxa"/>
            <w:tcBorders>
              <w:top w:val="nil"/>
              <w:left w:val="single" w:sz="6" w:space="0" w:color="auto"/>
              <w:bottom w:val="nil"/>
              <w:right w:val="nil"/>
            </w:tcBorders>
          </w:tcPr>
          <w:p w14:paraId="76E04C2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D6CF3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w:t>
            </w:r>
          </w:p>
        </w:tc>
        <w:tc>
          <w:tcPr>
            <w:tcW w:w="2944" w:type="dxa"/>
            <w:gridSpan w:val="5"/>
            <w:tcBorders>
              <w:top w:val="single" w:sz="4" w:space="0" w:color="auto"/>
              <w:left w:val="single" w:sz="4" w:space="0" w:color="auto"/>
              <w:bottom w:val="single" w:sz="4" w:space="0" w:color="auto"/>
              <w:right w:val="single" w:sz="4" w:space="0" w:color="auto"/>
            </w:tcBorders>
            <w:hideMark/>
          </w:tcPr>
          <w:p w14:paraId="6CD71583"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126141D2" w14:textId="77777777" w:rsidR="00EE5860" w:rsidRPr="00441CD0" w:rsidRDefault="00EE5860" w:rsidP="00BB0E1F">
            <w:pPr>
              <w:pStyle w:val="TAC"/>
              <w:rPr>
                <w:lang w:val="fr-FR" w:eastAsia="zh-CN"/>
              </w:rPr>
            </w:pPr>
            <w:r w:rsidRPr="00441CD0">
              <w:rPr>
                <w:lang w:val="fr-FR" w:eastAsia="zh-CN"/>
              </w:rPr>
              <w:t>Downlink Time Unit</w:t>
            </w:r>
          </w:p>
        </w:tc>
        <w:tc>
          <w:tcPr>
            <w:tcW w:w="588" w:type="dxa"/>
            <w:tcBorders>
              <w:top w:val="nil"/>
              <w:left w:val="single" w:sz="4" w:space="0" w:color="auto"/>
              <w:bottom w:val="nil"/>
              <w:right w:val="single" w:sz="6" w:space="0" w:color="auto"/>
            </w:tcBorders>
          </w:tcPr>
          <w:p w14:paraId="3826D940" w14:textId="77777777" w:rsidR="00EE5860" w:rsidRPr="00441CD0" w:rsidRDefault="00EE5860" w:rsidP="00BB0E1F">
            <w:pPr>
              <w:pStyle w:val="TAC"/>
              <w:rPr>
                <w:lang w:val="fr-FR"/>
              </w:rPr>
            </w:pPr>
          </w:p>
        </w:tc>
      </w:tr>
      <w:tr w:rsidR="00EE5860" w:rsidRPr="00441CD0" w14:paraId="6E65055D" w14:textId="77777777" w:rsidTr="00BB0E1F">
        <w:trPr>
          <w:jc w:val="center"/>
        </w:trPr>
        <w:tc>
          <w:tcPr>
            <w:tcW w:w="151" w:type="dxa"/>
            <w:tcBorders>
              <w:top w:val="nil"/>
              <w:left w:val="single" w:sz="6" w:space="0" w:color="auto"/>
              <w:bottom w:val="nil"/>
              <w:right w:val="nil"/>
            </w:tcBorders>
          </w:tcPr>
          <w:p w14:paraId="713FE2B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AE9340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(p+1) to (p+2)</w:t>
            </w:r>
          </w:p>
        </w:tc>
        <w:tc>
          <w:tcPr>
            <w:tcW w:w="4711" w:type="dxa"/>
            <w:gridSpan w:val="8"/>
            <w:tcBorders>
              <w:top w:val="single" w:sz="4" w:space="0" w:color="auto"/>
              <w:left w:val="single" w:sz="4" w:space="0" w:color="auto"/>
              <w:bottom w:val="single" w:sz="4" w:space="0" w:color="auto"/>
              <w:right w:val="single" w:sz="4" w:space="0" w:color="auto"/>
            </w:tcBorders>
            <w:hideMark/>
          </w:tcPr>
          <w:p w14:paraId="1F7E27E5" w14:textId="77777777" w:rsidR="00EE5860" w:rsidRPr="00441CD0" w:rsidRDefault="00EE5860" w:rsidP="00BB0E1F">
            <w:pPr>
              <w:pStyle w:val="TAC"/>
              <w:rPr>
                <w:lang w:val="fr-FR" w:eastAsia="zh-CN"/>
              </w:rPr>
            </w:pPr>
            <w:r w:rsidRPr="00441CD0">
              <w:rPr>
                <w:lang w:val="fr-FR" w:eastAsia="zh-CN"/>
              </w:rPr>
              <w:t>Maximum Downlink Packet Rate</w:t>
            </w:r>
          </w:p>
        </w:tc>
        <w:tc>
          <w:tcPr>
            <w:tcW w:w="588" w:type="dxa"/>
            <w:tcBorders>
              <w:top w:val="nil"/>
              <w:left w:val="single" w:sz="4" w:space="0" w:color="auto"/>
              <w:bottom w:val="nil"/>
              <w:right w:val="single" w:sz="6" w:space="0" w:color="auto"/>
            </w:tcBorders>
          </w:tcPr>
          <w:p w14:paraId="45CD41E0" w14:textId="77777777" w:rsidR="00EE5860" w:rsidRPr="00441CD0" w:rsidRDefault="00EE5860" w:rsidP="00BB0E1F">
            <w:pPr>
              <w:pStyle w:val="TAC"/>
              <w:rPr>
                <w:lang w:val="fr-FR"/>
              </w:rPr>
            </w:pPr>
          </w:p>
        </w:tc>
      </w:tr>
      <w:tr w:rsidR="00EE5860" w:rsidRPr="00441CD0" w14:paraId="3A68D387" w14:textId="77777777" w:rsidTr="00BB0E1F">
        <w:trPr>
          <w:jc w:val="center"/>
        </w:trPr>
        <w:tc>
          <w:tcPr>
            <w:tcW w:w="151" w:type="dxa"/>
            <w:tcBorders>
              <w:top w:val="nil"/>
              <w:left w:val="single" w:sz="6" w:space="0" w:color="auto"/>
              <w:bottom w:val="nil"/>
              <w:right w:val="nil"/>
            </w:tcBorders>
          </w:tcPr>
          <w:p w14:paraId="348BBC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CDE33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w:t>
            </w:r>
          </w:p>
        </w:tc>
        <w:tc>
          <w:tcPr>
            <w:tcW w:w="2944" w:type="dxa"/>
            <w:gridSpan w:val="5"/>
            <w:tcBorders>
              <w:top w:val="single" w:sz="4" w:space="0" w:color="auto"/>
              <w:left w:val="single" w:sz="4" w:space="0" w:color="auto"/>
              <w:bottom w:val="single" w:sz="4" w:space="0" w:color="auto"/>
              <w:right w:val="single" w:sz="4" w:space="0" w:color="auto"/>
            </w:tcBorders>
            <w:hideMark/>
          </w:tcPr>
          <w:p w14:paraId="489274F8"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59E2CBB" w14:textId="77777777" w:rsidR="00EE5860" w:rsidRPr="00441CD0" w:rsidRDefault="00EE5860" w:rsidP="00BB0E1F">
            <w:pPr>
              <w:pStyle w:val="TAC"/>
              <w:rPr>
                <w:lang w:val="fr-FR" w:eastAsia="zh-CN"/>
              </w:rPr>
            </w:pPr>
            <w:r w:rsidRPr="00441CD0">
              <w:rPr>
                <w:lang w:val="fr-FR" w:eastAsia="zh-CN"/>
              </w:rPr>
              <w:t>Additional Uplink Time Unit</w:t>
            </w:r>
          </w:p>
        </w:tc>
        <w:tc>
          <w:tcPr>
            <w:tcW w:w="588" w:type="dxa"/>
            <w:tcBorders>
              <w:top w:val="nil"/>
              <w:left w:val="single" w:sz="4" w:space="0" w:color="auto"/>
              <w:bottom w:val="nil"/>
              <w:right w:val="single" w:sz="6" w:space="0" w:color="auto"/>
            </w:tcBorders>
          </w:tcPr>
          <w:p w14:paraId="1026C539" w14:textId="77777777" w:rsidR="00EE5860" w:rsidRPr="00441CD0" w:rsidRDefault="00EE5860" w:rsidP="00BB0E1F">
            <w:pPr>
              <w:pStyle w:val="TAC"/>
              <w:rPr>
                <w:lang w:val="fr-FR"/>
              </w:rPr>
            </w:pPr>
          </w:p>
        </w:tc>
      </w:tr>
      <w:tr w:rsidR="00EE5860" w:rsidRPr="00441CD0" w14:paraId="10A77018" w14:textId="77777777" w:rsidTr="00BB0E1F">
        <w:trPr>
          <w:jc w:val="center"/>
        </w:trPr>
        <w:tc>
          <w:tcPr>
            <w:tcW w:w="151" w:type="dxa"/>
            <w:tcBorders>
              <w:top w:val="nil"/>
              <w:left w:val="single" w:sz="6" w:space="0" w:color="auto"/>
              <w:bottom w:val="nil"/>
              <w:right w:val="nil"/>
            </w:tcBorders>
          </w:tcPr>
          <w:p w14:paraId="6287C83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19E97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(q+1) to (q+2)</w:t>
            </w:r>
          </w:p>
        </w:tc>
        <w:tc>
          <w:tcPr>
            <w:tcW w:w="4711" w:type="dxa"/>
            <w:gridSpan w:val="8"/>
            <w:tcBorders>
              <w:top w:val="single" w:sz="4" w:space="0" w:color="auto"/>
              <w:left w:val="single" w:sz="4" w:space="0" w:color="auto"/>
              <w:bottom w:val="single" w:sz="4" w:space="0" w:color="auto"/>
              <w:right w:val="single" w:sz="4" w:space="0" w:color="auto"/>
            </w:tcBorders>
            <w:hideMark/>
          </w:tcPr>
          <w:p w14:paraId="131D2B48" w14:textId="77777777" w:rsidR="00EE5860" w:rsidRPr="00441CD0" w:rsidRDefault="00EE5860" w:rsidP="00BB0E1F">
            <w:pPr>
              <w:pStyle w:val="TAC"/>
              <w:rPr>
                <w:lang w:val="fr-FR" w:eastAsia="zh-CN"/>
              </w:rPr>
            </w:pPr>
            <w:r w:rsidRPr="00441CD0">
              <w:rPr>
                <w:lang w:val="fr-FR" w:eastAsia="zh-CN"/>
              </w:rPr>
              <w:t xml:space="preserve">Additional Maximum Uplink Packet Rate </w:t>
            </w:r>
          </w:p>
        </w:tc>
        <w:tc>
          <w:tcPr>
            <w:tcW w:w="588" w:type="dxa"/>
            <w:tcBorders>
              <w:top w:val="nil"/>
              <w:left w:val="single" w:sz="4" w:space="0" w:color="auto"/>
              <w:bottom w:val="nil"/>
              <w:right w:val="single" w:sz="6" w:space="0" w:color="auto"/>
            </w:tcBorders>
          </w:tcPr>
          <w:p w14:paraId="61122878" w14:textId="77777777" w:rsidR="00EE5860" w:rsidRPr="00441CD0" w:rsidRDefault="00EE5860" w:rsidP="00BB0E1F">
            <w:pPr>
              <w:pStyle w:val="TAC"/>
              <w:rPr>
                <w:lang w:val="fr-FR"/>
              </w:rPr>
            </w:pPr>
          </w:p>
        </w:tc>
      </w:tr>
      <w:tr w:rsidR="00EE5860" w:rsidRPr="00441CD0" w14:paraId="3C603AFB" w14:textId="77777777" w:rsidTr="00BB0E1F">
        <w:trPr>
          <w:jc w:val="center"/>
        </w:trPr>
        <w:tc>
          <w:tcPr>
            <w:tcW w:w="151" w:type="dxa"/>
            <w:tcBorders>
              <w:top w:val="nil"/>
              <w:left w:val="single" w:sz="6" w:space="0" w:color="auto"/>
              <w:bottom w:val="nil"/>
              <w:right w:val="nil"/>
            </w:tcBorders>
          </w:tcPr>
          <w:p w14:paraId="0283FCC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C85DACE"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w:t>
            </w:r>
          </w:p>
        </w:tc>
        <w:tc>
          <w:tcPr>
            <w:tcW w:w="2944" w:type="dxa"/>
            <w:gridSpan w:val="5"/>
            <w:tcBorders>
              <w:top w:val="single" w:sz="4" w:space="0" w:color="auto"/>
              <w:left w:val="single" w:sz="4" w:space="0" w:color="auto"/>
              <w:bottom w:val="single" w:sz="4" w:space="0" w:color="auto"/>
              <w:right w:val="single" w:sz="4" w:space="0" w:color="auto"/>
            </w:tcBorders>
            <w:hideMark/>
          </w:tcPr>
          <w:p w14:paraId="5627C942"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F60D134" w14:textId="77777777" w:rsidR="00EE5860" w:rsidRPr="00441CD0" w:rsidRDefault="00EE5860" w:rsidP="00BB0E1F">
            <w:pPr>
              <w:pStyle w:val="TAC"/>
              <w:rPr>
                <w:lang w:val="fr-FR" w:eastAsia="zh-CN"/>
              </w:rPr>
            </w:pPr>
            <w:r w:rsidRPr="00441CD0">
              <w:rPr>
                <w:lang w:val="fr-FR" w:eastAsia="zh-CN"/>
              </w:rPr>
              <w:t>Additional Downlink Time Unit</w:t>
            </w:r>
          </w:p>
        </w:tc>
        <w:tc>
          <w:tcPr>
            <w:tcW w:w="588" w:type="dxa"/>
            <w:tcBorders>
              <w:top w:val="nil"/>
              <w:left w:val="single" w:sz="4" w:space="0" w:color="auto"/>
              <w:bottom w:val="nil"/>
              <w:right w:val="single" w:sz="6" w:space="0" w:color="auto"/>
            </w:tcBorders>
          </w:tcPr>
          <w:p w14:paraId="504684C4" w14:textId="77777777" w:rsidR="00EE5860" w:rsidRPr="00441CD0" w:rsidRDefault="00EE5860" w:rsidP="00BB0E1F">
            <w:pPr>
              <w:pStyle w:val="TAC"/>
              <w:rPr>
                <w:lang w:val="fr-FR"/>
              </w:rPr>
            </w:pPr>
          </w:p>
        </w:tc>
      </w:tr>
      <w:tr w:rsidR="00EE5860" w:rsidRPr="00441CD0" w14:paraId="664058C9" w14:textId="77777777" w:rsidTr="00BB0E1F">
        <w:trPr>
          <w:jc w:val="center"/>
        </w:trPr>
        <w:tc>
          <w:tcPr>
            <w:tcW w:w="151" w:type="dxa"/>
            <w:tcBorders>
              <w:top w:val="nil"/>
              <w:left w:val="single" w:sz="6" w:space="0" w:color="auto"/>
              <w:bottom w:val="nil"/>
              <w:right w:val="nil"/>
            </w:tcBorders>
          </w:tcPr>
          <w:p w14:paraId="52C3789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FF6F92D"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(r+1) to (r+2)</w:t>
            </w:r>
          </w:p>
        </w:tc>
        <w:tc>
          <w:tcPr>
            <w:tcW w:w="4711" w:type="dxa"/>
            <w:gridSpan w:val="8"/>
            <w:tcBorders>
              <w:top w:val="single" w:sz="4" w:space="0" w:color="auto"/>
              <w:left w:val="single" w:sz="4" w:space="0" w:color="auto"/>
              <w:bottom w:val="single" w:sz="4" w:space="0" w:color="auto"/>
              <w:right w:val="single" w:sz="4" w:space="0" w:color="auto"/>
            </w:tcBorders>
            <w:hideMark/>
          </w:tcPr>
          <w:p w14:paraId="30C1FA88" w14:textId="77777777" w:rsidR="00EE5860" w:rsidRPr="00441CD0" w:rsidRDefault="00EE5860" w:rsidP="00BB0E1F">
            <w:pPr>
              <w:pStyle w:val="TAC"/>
              <w:rPr>
                <w:lang w:val="fr-FR" w:eastAsia="zh-CN"/>
              </w:rPr>
            </w:pPr>
            <w:r w:rsidRPr="00441CD0">
              <w:rPr>
                <w:lang w:val="fr-FR" w:eastAsia="zh-CN"/>
              </w:rPr>
              <w:t xml:space="preserve">Additional Maximum Downlink Packet Rate </w:t>
            </w:r>
          </w:p>
        </w:tc>
        <w:tc>
          <w:tcPr>
            <w:tcW w:w="588" w:type="dxa"/>
            <w:tcBorders>
              <w:top w:val="nil"/>
              <w:left w:val="single" w:sz="4" w:space="0" w:color="auto"/>
              <w:bottom w:val="nil"/>
              <w:right w:val="single" w:sz="6" w:space="0" w:color="auto"/>
            </w:tcBorders>
          </w:tcPr>
          <w:p w14:paraId="1CB4FC50" w14:textId="77777777" w:rsidR="00EE5860" w:rsidRPr="00441CD0" w:rsidRDefault="00EE5860" w:rsidP="00BB0E1F">
            <w:pPr>
              <w:pStyle w:val="TAC"/>
              <w:rPr>
                <w:lang w:val="fr-FR"/>
              </w:rPr>
            </w:pPr>
          </w:p>
        </w:tc>
      </w:tr>
      <w:tr w:rsidR="00EE5860" w:rsidRPr="00441CD0" w14:paraId="01ADE07F" w14:textId="77777777" w:rsidTr="00BB0E1F">
        <w:trPr>
          <w:jc w:val="center"/>
        </w:trPr>
        <w:tc>
          <w:tcPr>
            <w:tcW w:w="151" w:type="dxa"/>
            <w:tcBorders>
              <w:top w:val="nil"/>
              <w:left w:val="single" w:sz="6" w:space="0" w:color="auto"/>
              <w:bottom w:val="single" w:sz="4" w:space="0" w:color="auto"/>
              <w:right w:val="nil"/>
            </w:tcBorders>
          </w:tcPr>
          <w:p w14:paraId="4D9AFB0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D9DE801" w14:textId="77777777" w:rsidR="00EE5860" w:rsidRPr="00441CD0" w:rsidRDefault="00EE5860" w:rsidP="00BB0E1F">
            <w:pPr>
              <w:pStyle w:val="TAC"/>
              <w:rPr>
                <w:lang w:val="fr-FR"/>
              </w:rPr>
            </w:pPr>
            <w:r w:rsidRPr="00441CD0">
              <w:rPr>
                <w:lang w:val="fr-FR"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DDA56BD"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E6B78" w14:textId="77777777" w:rsidR="00EE5860" w:rsidRPr="00441CD0" w:rsidRDefault="00EE5860" w:rsidP="00BB0E1F">
            <w:pPr>
              <w:pStyle w:val="TAC"/>
              <w:rPr>
                <w:lang w:val="fr-FR"/>
              </w:rPr>
            </w:pPr>
          </w:p>
        </w:tc>
      </w:tr>
    </w:tbl>
    <w:p w14:paraId="068A0C0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63</w:t>
      </w:r>
      <w:r w:rsidRPr="00441CD0">
        <w:rPr>
          <w:lang w:eastAsia="zh-CN"/>
        </w:rPr>
        <w:t>-</w:t>
      </w:r>
      <w:r w:rsidRPr="00441CD0">
        <w:rPr>
          <w:lang w:eastAsia="ja-JP"/>
        </w:rPr>
        <w:t>1</w:t>
      </w:r>
      <w:r w:rsidRPr="00441CD0">
        <w:t xml:space="preserve">: </w:t>
      </w:r>
      <w:r w:rsidRPr="00441CD0">
        <w:rPr>
          <w:lang w:eastAsia="ja-JP"/>
        </w:rPr>
        <w:t>Packet Rate</w:t>
      </w:r>
    </w:p>
    <w:p w14:paraId="78FC429B" w14:textId="77777777" w:rsidR="00EE5860" w:rsidRPr="00441CD0" w:rsidRDefault="00EE5860" w:rsidP="00EE5860">
      <w:r w:rsidRPr="00441CD0">
        <w:t>The following flags are coded within Octet 5:</w:t>
      </w:r>
    </w:p>
    <w:p w14:paraId="009431E2" w14:textId="77777777" w:rsidR="00EE5860" w:rsidRPr="00441CD0" w:rsidRDefault="00EE5860" w:rsidP="00EE5860">
      <w:pPr>
        <w:pStyle w:val="B1"/>
      </w:pPr>
      <w:r w:rsidRPr="00441CD0">
        <w:t>-</w:t>
      </w:r>
      <w:r w:rsidRPr="00441CD0">
        <w:tab/>
        <w:t>Bit 1 – ULPR (Uplink Packet Rate): If this bit is set to "1", then octets m to (m+2) shall be present, otherwise these octets shall not be present.</w:t>
      </w:r>
    </w:p>
    <w:p w14:paraId="504A5FED" w14:textId="77777777" w:rsidR="00EE5860" w:rsidRPr="00441CD0" w:rsidRDefault="00EE5860" w:rsidP="00EE5860">
      <w:pPr>
        <w:pStyle w:val="B1"/>
      </w:pPr>
      <w:r w:rsidRPr="00441CD0">
        <w:t>-</w:t>
      </w:r>
      <w:r w:rsidRPr="00441CD0">
        <w:tab/>
        <w:t>Bit 2 – DLPR (Downlink Packet Rate): If this bit is set to "1", then octets p to (p+2) shall be present, otherwise these octets shall not be present.</w:t>
      </w:r>
    </w:p>
    <w:p w14:paraId="504EE31C" w14:textId="77777777" w:rsidR="00EE5860" w:rsidRPr="00441CD0" w:rsidRDefault="00EE5860" w:rsidP="00EE5860">
      <w:pPr>
        <w:pStyle w:val="B1"/>
      </w:pPr>
      <w:r w:rsidRPr="00441CD0">
        <w:t>-</w:t>
      </w:r>
      <w:r w:rsidRPr="00441CD0">
        <w:tab/>
        <w:t>Bit 3 – APRC (Additional Packet Rate Control): If this bit is set to "1", then the presence of octets q to (r+2) is determined as follows:</w:t>
      </w:r>
    </w:p>
    <w:p w14:paraId="7D6B9092" w14:textId="77777777" w:rsidR="00EE5860" w:rsidRPr="00441CD0" w:rsidRDefault="00EE5860" w:rsidP="00EE5860">
      <w:pPr>
        <w:pStyle w:val="B2"/>
      </w:pPr>
      <w:r w:rsidRPr="00441CD0">
        <w:t>-</w:t>
      </w:r>
      <w:r w:rsidRPr="00441CD0">
        <w:tab/>
        <w:t xml:space="preserve">If bit 1 (ULPR) is set to "1", then octets q to (q+2), </w:t>
      </w:r>
      <w:r w:rsidRPr="00441CD0">
        <w:rPr>
          <w:noProof/>
        </w:rPr>
        <w:t xml:space="preserve">the </w:t>
      </w:r>
      <w:r w:rsidRPr="00441CD0">
        <w:rPr>
          <w:lang w:eastAsia="zh-CN"/>
        </w:rPr>
        <w:t xml:space="preserve">Additional Maximum Uplink Packet Rate </w:t>
      </w:r>
      <w:r w:rsidRPr="00441CD0">
        <w:t>shall be present. Otherwise, octets q to (q+2) shall not be present;</w:t>
      </w:r>
    </w:p>
    <w:p w14:paraId="2296245B" w14:textId="77777777" w:rsidR="00EE5860" w:rsidRPr="00441CD0" w:rsidRDefault="00EE5860" w:rsidP="00EE5860">
      <w:pPr>
        <w:pStyle w:val="B2"/>
      </w:pPr>
      <w:r w:rsidRPr="00441CD0">
        <w:t>-</w:t>
      </w:r>
      <w:r w:rsidRPr="00441CD0">
        <w:tab/>
        <w:t xml:space="preserve">If bit 2 (DLPR) is set to "1", then octets r to (r+2), </w:t>
      </w:r>
      <w:r w:rsidRPr="00441CD0">
        <w:rPr>
          <w:noProof/>
        </w:rPr>
        <w:t xml:space="preserve">the </w:t>
      </w:r>
      <w:r w:rsidRPr="00441CD0">
        <w:rPr>
          <w:lang w:eastAsia="zh-CN"/>
        </w:rPr>
        <w:t xml:space="preserve">Additional Maximum Downlink Packet Rate </w:t>
      </w:r>
      <w:r w:rsidRPr="00441CD0">
        <w:t>shall be present. Otherwise, octets r to (r+2) shall not be present.</w:t>
      </w:r>
    </w:p>
    <w:p w14:paraId="74FD7F83"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C11B73B" w14:textId="77777777" w:rsidR="00EE5860" w:rsidRPr="00441CD0" w:rsidRDefault="00EE5860" w:rsidP="00EE5860">
      <w:pPr>
        <w:rPr>
          <w:noProof/>
        </w:rPr>
      </w:pPr>
      <w:r w:rsidRPr="00441CD0">
        <w:rPr>
          <w:noProof/>
        </w:rPr>
        <w:t>At least one bit in Octet 5 shall be set to "1". Several bits may be set to "1".</w:t>
      </w:r>
    </w:p>
    <w:p w14:paraId="0EAF28FB" w14:textId="77777777" w:rsidR="00EE5860" w:rsidRPr="00441CD0" w:rsidRDefault="00EE5860" w:rsidP="00EE5860">
      <w:r w:rsidRPr="00441CD0">
        <w:t>When present, octets m to (m+2) indicate the maximum number of uplink packets allowed to be sent within the uplink time unit.</w:t>
      </w:r>
    </w:p>
    <w:p w14:paraId="70C3D0CA" w14:textId="77777777" w:rsidR="00EE5860" w:rsidRPr="00441CD0" w:rsidRDefault="00EE5860" w:rsidP="00EE5860">
      <w:r w:rsidRPr="00441CD0">
        <w:t>When present, octets p to (p+2) indicate the maximum number of downlink packets allowed to be sent within the downlink time unit.</w:t>
      </w:r>
    </w:p>
    <w:p w14:paraId="232DCAA6" w14:textId="77777777" w:rsidR="00EE5860" w:rsidRPr="00441CD0" w:rsidRDefault="00EE5860" w:rsidP="00EE5860">
      <w:r w:rsidRPr="00441CD0">
        <w:t>When present, octets q to (q+2) indicate the additional maximum number of uplink packets allowed to be sent within the additional uplink time unit.</w:t>
      </w:r>
    </w:p>
    <w:p w14:paraId="2EC4001F" w14:textId="77777777" w:rsidR="00EE5860" w:rsidRPr="00441CD0" w:rsidRDefault="00EE5860" w:rsidP="00EE5860">
      <w:pPr>
        <w:rPr>
          <w:lang w:eastAsia="zh-CN"/>
        </w:rPr>
      </w:pPr>
      <w:r w:rsidRPr="00441CD0">
        <w:t>When present, octets r to (r+2) indicate the additional maximum number of downlink packets allowed to be sent within the additional downlink time unit.</w:t>
      </w:r>
    </w:p>
    <w:p w14:paraId="3045797B" w14:textId="77777777" w:rsidR="00EE5860" w:rsidRPr="00441CD0" w:rsidRDefault="00EE5860" w:rsidP="00EE5860">
      <w:r w:rsidRPr="00441CD0">
        <w:rPr>
          <w:lang w:eastAsia="zh-CN"/>
        </w:rPr>
        <w:t xml:space="preserve">The Additional Uplink/Downlink Time Unit shall be encoded as the Uplink/Downlink Time Unit, see </w:t>
      </w:r>
      <w:r w:rsidRPr="00441CD0">
        <w:rPr>
          <w:lang w:val="en-US"/>
        </w:rPr>
        <w:t>Table 8.2.63.1.</w:t>
      </w:r>
    </w:p>
    <w:p w14:paraId="745243D0" w14:textId="77777777" w:rsidR="00EE5860" w:rsidRPr="00441CD0" w:rsidRDefault="00EE5860" w:rsidP="00EE5860">
      <w:pPr>
        <w:pStyle w:val="TH"/>
        <w:rPr>
          <w:lang w:val="en-US"/>
        </w:rPr>
      </w:pPr>
      <w:r w:rsidRPr="00441CD0">
        <w:rPr>
          <w:lang w:val="en-US"/>
        </w:rPr>
        <w:lastRenderedPageBreak/>
        <w:t>Table 8.2.63.1: Uplink/Downlink Time Unit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5BC72E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1300847E" w14:textId="77777777" w:rsidR="00EE5860" w:rsidRPr="00441CD0" w:rsidRDefault="00EE5860" w:rsidP="00BB0E1F">
            <w:pPr>
              <w:pStyle w:val="TAL"/>
              <w:rPr>
                <w:lang w:val="fr-FR"/>
              </w:rPr>
            </w:pPr>
            <w:r w:rsidRPr="00441CD0">
              <w:rPr>
                <w:lang w:val="fr-FR"/>
              </w:rPr>
              <w:t>Uplink/Downlink Time unit</w:t>
            </w:r>
          </w:p>
          <w:p w14:paraId="15E7880E" w14:textId="77777777" w:rsidR="00EE5860" w:rsidRPr="00441CD0" w:rsidRDefault="00EE5860" w:rsidP="00BB0E1F">
            <w:pPr>
              <w:pStyle w:val="TAL"/>
              <w:rPr>
                <w:lang w:val="fr-FR"/>
              </w:rPr>
            </w:pPr>
            <w:r w:rsidRPr="00441CD0">
              <w:rPr>
                <w:lang w:val="fr-FR"/>
              </w:rPr>
              <w:t>Bits 1 to 3 define the time unit as follows:</w:t>
            </w:r>
          </w:p>
          <w:p w14:paraId="6E5B2FFD" w14:textId="77777777" w:rsidR="00EE5860" w:rsidRPr="00441CD0" w:rsidRDefault="00EE5860" w:rsidP="00BB0E1F">
            <w:pPr>
              <w:pStyle w:val="TAL"/>
              <w:rPr>
                <w:lang w:val="fr-FR"/>
              </w:rPr>
            </w:pPr>
            <w:r w:rsidRPr="00441CD0">
              <w:rPr>
                <w:lang w:val="fr-FR"/>
              </w:rPr>
              <w:t>Bits</w:t>
            </w:r>
          </w:p>
          <w:p w14:paraId="3B4CF1E0" w14:textId="77777777" w:rsidR="00EE5860" w:rsidRPr="00441CD0" w:rsidRDefault="00EE5860" w:rsidP="00BB0E1F">
            <w:pPr>
              <w:pStyle w:val="TAL"/>
              <w:rPr>
                <w:b/>
                <w:lang w:val="fr-FR"/>
              </w:rPr>
            </w:pPr>
            <w:r w:rsidRPr="00441CD0">
              <w:rPr>
                <w:b/>
                <w:lang w:val="fr-FR"/>
              </w:rPr>
              <w:t>3 2 1</w:t>
            </w:r>
          </w:p>
          <w:p w14:paraId="11E7E6AF" w14:textId="77777777" w:rsidR="00EE5860" w:rsidRPr="00441CD0" w:rsidRDefault="00EE5860" w:rsidP="00BB0E1F">
            <w:pPr>
              <w:pStyle w:val="TAL"/>
              <w:rPr>
                <w:lang w:val="fr-FR"/>
              </w:rPr>
            </w:pPr>
            <w:r w:rsidRPr="00441CD0">
              <w:rPr>
                <w:lang w:val="fr-FR"/>
              </w:rPr>
              <w:t>0 0 0  minute</w:t>
            </w:r>
          </w:p>
          <w:p w14:paraId="088985EB" w14:textId="77777777" w:rsidR="00EE5860" w:rsidRPr="00441CD0" w:rsidRDefault="00EE5860" w:rsidP="00BB0E1F">
            <w:pPr>
              <w:pStyle w:val="TAL"/>
              <w:rPr>
                <w:lang w:val="fr-FR"/>
              </w:rPr>
            </w:pPr>
            <w:r w:rsidRPr="00441CD0">
              <w:rPr>
                <w:lang w:val="fr-FR"/>
              </w:rPr>
              <w:t>0 0 1  6 minutes</w:t>
            </w:r>
          </w:p>
          <w:p w14:paraId="1EE340A5" w14:textId="77777777" w:rsidR="00EE5860" w:rsidRPr="00441CD0" w:rsidRDefault="00EE5860" w:rsidP="00BB0E1F">
            <w:pPr>
              <w:pStyle w:val="TAL"/>
              <w:rPr>
                <w:lang w:val="fr-FR"/>
              </w:rPr>
            </w:pPr>
            <w:r w:rsidRPr="00441CD0">
              <w:rPr>
                <w:lang w:val="fr-FR"/>
              </w:rPr>
              <w:t>0 1 0  hour</w:t>
            </w:r>
          </w:p>
          <w:p w14:paraId="0F33BD3B" w14:textId="77777777" w:rsidR="00EE5860" w:rsidRPr="00441CD0" w:rsidRDefault="00EE5860" w:rsidP="00BB0E1F">
            <w:pPr>
              <w:pStyle w:val="TAL"/>
              <w:rPr>
                <w:lang w:val="fr-FR"/>
              </w:rPr>
            </w:pPr>
            <w:r w:rsidRPr="00441CD0">
              <w:rPr>
                <w:lang w:val="fr-FR"/>
              </w:rPr>
              <w:t>0 1 1  day</w:t>
            </w:r>
          </w:p>
          <w:p w14:paraId="4EEF3841" w14:textId="77777777" w:rsidR="00EE5860" w:rsidRPr="00441CD0" w:rsidRDefault="00EE5860" w:rsidP="00BB0E1F">
            <w:pPr>
              <w:pStyle w:val="TAL"/>
              <w:rPr>
                <w:lang w:val="fr-FR"/>
              </w:rPr>
            </w:pPr>
            <w:r w:rsidRPr="00441CD0">
              <w:rPr>
                <w:lang w:val="fr-FR"/>
              </w:rPr>
              <w:t>1 0 0  week</w:t>
            </w:r>
          </w:p>
          <w:p w14:paraId="4A4DFBD1" w14:textId="77777777" w:rsidR="00EE5860" w:rsidRPr="00441CD0" w:rsidRDefault="00EE5860" w:rsidP="00BB0E1F">
            <w:pPr>
              <w:pStyle w:val="TAL"/>
              <w:rPr>
                <w:lang w:val="fr-FR"/>
              </w:rPr>
            </w:pPr>
          </w:p>
          <w:p w14:paraId="2CC2517A" w14:textId="77777777" w:rsidR="00EE5860" w:rsidRPr="00441CD0" w:rsidRDefault="00EE5860" w:rsidP="00BB0E1F">
            <w:pPr>
              <w:pStyle w:val="TAL"/>
              <w:rPr>
                <w:lang w:val="fr-FR"/>
              </w:rPr>
            </w:pPr>
            <w:r w:rsidRPr="00441CD0">
              <w:rPr>
                <w:lang w:val="fr-FR"/>
              </w:rPr>
              <w:t>Other values shall be interpreted as 000 in this version of the protocol.</w:t>
            </w:r>
          </w:p>
        </w:tc>
      </w:tr>
    </w:tbl>
    <w:p w14:paraId="19913A53" w14:textId="77777777" w:rsidR="00EE5860" w:rsidRPr="00441CD0" w:rsidRDefault="00EE5860" w:rsidP="00EE5860"/>
    <w:p w14:paraId="73774848" w14:textId="77777777" w:rsidR="00EE5860" w:rsidRPr="00441CD0" w:rsidRDefault="00EE5860" w:rsidP="00EE5860">
      <w:r w:rsidRPr="00441CD0">
        <w:t>The Maximum Uplink/Downlink Packet Rate shall be encoded as an Unsigned16 binary integer value. They shall indicate the maximum number of uplink/downlink packets allowed to be sent in the indicated uplink/downlink time unit respectively.</w:t>
      </w:r>
    </w:p>
    <w:p w14:paraId="421CF2F5" w14:textId="77777777" w:rsidR="00EE5860" w:rsidRDefault="00EE5860" w:rsidP="00EE5860">
      <w:r w:rsidRPr="00441CD0">
        <w:t>The Additional Maximum Uplink/Downlink Packet Rate shall be encoded as an Unsigned16 binary integer value. They shall indicate the additional maximum number of uplink/downlink packets allowed to be sent in the indicated Additional uplink/downlink time unit respectively.</w:t>
      </w:r>
    </w:p>
    <w:p w14:paraId="6BA18422" w14:textId="77777777" w:rsidR="00EE5860" w:rsidRPr="00F43B3A" w:rsidRDefault="00EE5860" w:rsidP="00EE5860">
      <w:pPr>
        <w:pStyle w:val="NO"/>
        <w:rPr>
          <w:lang w:val="en-US"/>
        </w:rPr>
      </w:pPr>
      <w:r>
        <w:rPr>
          <w:lang w:val="en-US"/>
        </w:rPr>
        <w:t>NOTE</w:t>
      </w:r>
      <w:r w:rsidRPr="00441CD0">
        <w:rPr>
          <w:lang w:val="en-US"/>
        </w:rPr>
        <w:t>:</w:t>
      </w:r>
      <w:r w:rsidRPr="00441CD0">
        <w:rPr>
          <w:lang w:val="en-US"/>
        </w:rPr>
        <w:tab/>
      </w:r>
      <w:r w:rsidRPr="00CC0C94">
        <w:t xml:space="preserve">The Serving PLMN rate control </w:t>
      </w:r>
      <w:r>
        <w:t xml:space="preserve">is only applicable to </w:t>
      </w:r>
      <w:r w:rsidRPr="00441CD0">
        <w:t>downlink packets</w:t>
      </w:r>
      <w:r>
        <w:t xml:space="preserve"> with the value of </w:t>
      </w:r>
      <w:r w:rsidRPr="00441CD0">
        <w:rPr>
          <w:lang w:val="fr-FR" w:eastAsia="zh-CN"/>
        </w:rPr>
        <w:t>Maximum Downlink Packet Rate</w:t>
      </w:r>
      <w:r w:rsidRPr="00CC0C94">
        <w:t xml:space="preserve"> </w:t>
      </w:r>
      <w:r>
        <w:t xml:space="preserve">set to </w:t>
      </w:r>
      <w:r w:rsidRPr="00CC0C94">
        <w:t>equal to or higher than 10</w:t>
      </w:r>
      <w:r>
        <w:t xml:space="preserve"> and with the </w:t>
      </w:r>
      <w:r w:rsidRPr="00441CD0">
        <w:rPr>
          <w:lang w:val="fr-FR" w:eastAsia="zh-CN"/>
        </w:rPr>
        <w:t>Downlink Time Unit</w:t>
      </w:r>
      <w:r>
        <w:rPr>
          <w:lang w:val="fr-FR" w:eastAsia="zh-CN"/>
        </w:rPr>
        <w:t xml:space="preserve"> set to</w:t>
      </w:r>
      <w:r w:rsidRPr="00CC0C94">
        <w:t xml:space="preserve"> 6 minute</w:t>
      </w:r>
      <w:r>
        <w:t>s</w:t>
      </w:r>
      <w:r w:rsidRPr="00CC0C94">
        <w:t>.</w:t>
      </w:r>
      <w:r w:rsidRPr="00F61B3F">
        <w:rPr>
          <w:lang w:val="en-US"/>
        </w:rPr>
        <w:t xml:space="preserve"> </w:t>
      </w:r>
      <w:r>
        <w:rPr>
          <w:lang w:val="en-US"/>
        </w:rPr>
        <w:t xml:space="preserve">The </w:t>
      </w:r>
      <w:r w:rsidRPr="00441CD0">
        <w:rPr>
          <w:lang w:val="en-US"/>
        </w:rPr>
        <w:t>Small Data Rate Control</w:t>
      </w:r>
      <w:r>
        <w:rPr>
          <w:rFonts w:hint="eastAsia"/>
          <w:lang w:val="en-US" w:eastAsia="zh-CN"/>
        </w:rPr>
        <w:t>/</w:t>
      </w:r>
      <w:r>
        <w:rPr>
          <w:lang w:val="en-US" w:eastAsia="zh-CN"/>
        </w:rPr>
        <w:t>APN rate control is applicable to both uplink</w:t>
      </w:r>
      <w:r>
        <w:rPr>
          <w:rFonts w:hint="eastAsia"/>
          <w:lang w:val="en-US" w:eastAsia="zh-CN"/>
        </w:rPr>
        <w:t>/</w:t>
      </w:r>
      <w:r>
        <w:rPr>
          <w:lang w:val="en-US" w:eastAsia="zh-CN"/>
        </w:rPr>
        <w:t xml:space="preserve">downlink packets with the </w:t>
      </w:r>
      <w:r w:rsidRPr="00441CD0">
        <w:rPr>
          <w:lang w:val="fr-FR" w:eastAsia="zh-CN"/>
        </w:rPr>
        <w:t>Time Unit</w:t>
      </w:r>
      <w:r>
        <w:rPr>
          <w:lang w:val="fr-FR" w:eastAsia="zh-CN"/>
        </w:rPr>
        <w:t xml:space="preserve"> set to</w:t>
      </w:r>
      <w:r w:rsidRPr="000523E6">
        <w:rPr>
          <w:lang w:val="fr-FR"/>
        </w:rPr>
        <w:t xml:space="preserve"> </w:t>
      </w:r>
      <w:r w:rsidRPr="00441CD0">
        <w:rPr>
          <w:lang w:val="fr-FR" w:eastAsia="zh-CN"/>
        </w:rPr>
        <w:t>minute</w:t>
      </w:r>
      <w:r>
        <w:rPr>
          <w:rFonts w:hint="eastAsia"/>
          <w:lang w:val="fr-FR" w:eastAsia="zh-CN"/>
        </w:rPr>
        <w:t>/</w:t>
      </w:r>
      <w:r w:rsidRPr="00441CD0">
        <w:rPr>
          <w:lang w:val="fr-FR" w:eastAsia="zh-CN"/>
        </w:rPr>
        <w:t>hour</w:t>
      </w:r>
      <w:r>
        <w:rPr>
          <w:rFonts w:hint="eastAsia"/>
          <w:lang w:val="fr-FR" w:eastAsia="zh-CN"/>
        </w:rPr>
        <w:t>/</w:t>
      </w:r>
      <w:r w:rsidRPr="00441CD0">
        <w:rPr>
          <w:lang w:val="fr-FR" w:eastAsia="zh-CN"/>
        </w:rPr>
        <w:t>day</w:t>
      </w:r>
      <w:r>
        <w:rPr>
          <w:rFonts w:hint="eastAsia"/>
          <w:lang w:val="fr-FR" w:eastAsia="zh-CN"/>
        </w:rPr>
        <w:t>/</w:t>
      </w:r>
      <w:r>
        <w:rPr>
          <w:lang w:val="fr-FR" w:eastAsia="zh-CN"/>
        </w:rPr>
        <w:t>week</w:t>
      </w:r>
      <w:r>
        <w:rPr>
          <w:rFonts w:hint="eastAsia"/>
          <w:lang w:val="fr-FR" w:eastAsia="zh-CN"/>
        </w:rPr>
        <w:t>.</w:t>
      </w:r>
    </w:p>
    <w:p w14:paraId="2E56F21B" w14:textId="77777777" w:rsidR="00EE5860" w:rsidRPr="00441CD0" w:rsidRDefault="00EE5860" w:rsidP="00EE5860">
      <w:pPr>
        <w:pStyle w:val="Heading3"/>
      </w:pPr>
      <w:r w:rsidRPr="00441CD0">
        <w:t xml:space="preserve"> </w:t>
      </w:r>
      <w:bookmarkStart w:id="5795" w:name="_Toc27490910"/>
      <w:bookmarkStart w:id="5796" w:name="_Toc27557203"/>
      <w:bookmarkStart w:id="5797" w:name="_Toc27724120"/>
      <w:bookmarkStart w:id="5798" w:name="_Toc36031194"/>
      <w:bookmarkStart w:id="5799" w:name="_Toc36043114"/>
      <w:bookmarkStart w:id="5800" w:name="_Toc36814439"/>
      <w:bookmarkStart w:id="5801" w:name="_Toc44689297"/>
      <w:bookmarkStart w:id="5802" w:name="_Toc44924051"/>
      <w:bookmarkStart w:id="5803" w:name="_Toc51861021"/>
      <w:bookmarkStart w:id="5804" w:name="_Toc57930792"/>
      <w:bookmarkStart w:id="5805" w:name="_Toc57931422"/>
      <w:bookmarkStart w:id="5806" w:name="_Toc67499814"/>
      <w:r w:rsidRPr="00441CD0">
        <w:t>8.</w:t>
      </w:r>
      <w:r w:rsidRPr="00441CD0">
        <w:rPr>
          <w:lang w:val="en-US"/>
        </w:rPr>
        <w:t>2.64</w:t>
      </w:r>
      <w:r w:rsidRPr="00441CD0">
        <w:tab/>
        <w:t>Outer Header Removal</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5892C30F" w14:textId="77777777" w:rsidR="00EE5860" w:rsidRPr="00441CD0" w:rsidRDefault="00EE5860" w:rsidP="00EE5860">
      <w:pPr>
        <w:rPr>
          <w:lang w:eastAsia="ja-JP"/>
        </w:rPr>
      </w:pPr>
      <w:r w:rsidRPr="00441CD0">
        <w:t xml:space="preserve">The </w:t>
      </w:r>
      <w:r w:rsidRPr="00441CD0">
        <w:rPr>
          <w:lang w:val="en-US" w:eastAsia="zh-CN"/>
        </w:rPr>
        <w:t xml:space="preserve">Outer Header Removal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8.2.64-1</w:t>
      </w:r>
      <w:r w:rsidRPr="00441CD0">
        <w:rPr>
          <w:lang w:eastAsia="ja-JP"/>
        </w:rPr>
        <w:t>. It contains the instructions to remove an Outer Header.</w:t>
      </w:r>
    </w:p>
    <w:p w14:paraId="1151FA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8015A7" w14:textId="77777777" w:rsidTr="00BB0E1F">
        <w:trPr>
          <w:jc w:val="center"/>
        </w:trPr>
        <w:tc>
          <w:tcPr>
            <w:tcW w:w="151" w:type="dxa"/>
            <w:tcBorders>
              <w:top w:val="single" w:sz="6" w:space="0" w:color="auto"/>
              <w:left w:val="single" w:sz="6" w:space="0" w:color="auto"/>
              <w:bottom w:val="nil"/>
              <w:right w:val="nil"/>
            </w:tcBorders>
          </w:tcPr>
          <w:p w14:paraId="110BA695" w14:textId="77777777" w:rsidR="00EE5860" w:rsidRPr="00441CD0" w:rsidRDefault="00EE5860" w:rsidP="00BB0E1F">
            <w:pPr>
              <w:pStyle w:val="TAC"/>
            </w:pPr>
          </w:p>
        </w:tc>
        <w:tc>
          <w:tcPr>
            <w:tcW w:w="1104" w:type="dxa"/>
            <w:tcBorders>
              <w:top w:val="single" w:sz="6" w:space="0" w:color="auto"/>
              <w:left w:val="nil"/>
              <w:bottom w:val="nil"/>
              <w:right w:val="nil"/>
            </w:tcBorders>
          </w:tcPr>
          <w:p w14:paraId="070257C8"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FEE493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C3166" w14:textId="77777777" w:rsidR="00EE5860" w:rsidRPr="00441CD0" w:rsidRDefault="00EE5860" w:rsidP="00BB0E1F">
            <w:pPr>
              <w:pStyle w:val="TAC"/>
            </w:pPr>
          </w:p>
        </w:tc>
      </w:tr>
      <w:tr w:rsidR="00EE5860" w:rsidRPr="00441CD0" w14:paraId="3900AF29" w14:textId="77777777" w:rsidTr="00BB0E1F">
        <w:trPr>
          <w:jc w:val="center"/>
        </w:trPr>
        <w:tc>
          <w:tcPr>
            <w:tcW w:w="151" w:type="dxa"/>
            <w:tcBorders>
              <w:top w:val="nil"/>
              <w:left w:val="single" w:sz="6" w:space="0" w:color="auto"/>
              <w:bottom w:val="nil"/>
              <w:right w:val="nil"/>
            </w:tcBorders>
          </w:tcPr>
          <w:p w14:paraId="12CBB4C3" w14:textId="77777777" w:rsidR="00EE5860" w:rsidRPr="00441CD0" w:rsidRDefault="00EE5860" w:rsidP="00BB0E1F">
            <w:pPr>
              <w:pStyle w:val="TAC"/>
            </w:pPr>
          </w:p>
        </w:tc>
        <w:tc>
          <w:tcPr>
            <w:tcW w:w="1104" w:type="dxa"/>
            <w:tcBorders>
              <w:top w:val="nil"/>
              <w:left w:val="nil"/>
              <w:bottom w:val="nil"/>
              <w:right w:val="nil"/>
            </w:tcBorders>
            <w:hideMark/>
          </w:tcPr>
          <w:p w14:paraId="2BE2518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45E030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A707B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018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15EDB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DFA7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8FB2A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CC491D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C1AFC2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476BD5" w14:textId="77777777" w:rsidR="00EE5860" w:rsidRPr="00441CD0" w:rsidRDefault="00EE5860" w:rsidP="00BB0E1F">
            <w:pPr>
              <w:pStyle w:val="TAC"/>
            </w:pPr>
          </w:p>
        </w:tc>
      </w:tr>
      <w:tr w:rsidR="00EE5860" w:rsidRPr="00441CD0" w14:paraId="42901C8F" w14:textId="77777777" w:rsidTr="00BB0E1F">
        <w:trPr>
          <w:jc w:val="center"/>
        </w:trPr>
        <w:tc>
          <w:tcPr>
            <w:tcW w:w="151" w:type="dxa"/>
            <w:tcBorders>
              <w:top w:val="nil"/>
              <w:left w:val="single" w:sz="6" w:space="0" w:color="auto"/>
              <w:bottom w:val="nil"/>
              <w:right w:val="nil"/>
            </w:tcBorders>
          </w:tcPr>
          <w:p w14:paraId="6A4C77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8618C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705830" w14:textId="77777777" w:rsidR="00EE5860" w:rsidRPr="00441CD0" w:rsidRDefault="00EE5860" w:rsidP="00BB0E1F">
            <w:pPr>
              <w:pStyle w:val="TAC"/>
            </w:pPr>
            <w:r w:rsidRPr="00441CD0">
              <w:t xml:space="preserve">Type = </w:t>
            </w:r>
            <w:r w:rsidRPr="00441CD0">
              <w:rPr>
                <w:lang w:val="sv-SE"/>
              </w:rPr>
              <w:t>95</w:t>
            </w:r>
            <w:r w:rsidRPr="00441CD0">
              <w:t xml:space="preserve"> (decimal)</w:t>
            </w:r>
          </w:p>
        </w:tc>
        <w:tc>
          <w:tcPr>
            <w:tcW w:w="588" w:type="dxa"/>
            <w:tcBorders>
              <w:top w:val="nil"/>
              <w:left w:val="single" w:sz="4" w:space="0" w:color="auto"/>
              <w:bottom w:val="nil"/>
              <w:right w:val="single" w:sz="6" w:space="0" w:color="auto"/>
            </w:tcBorders>
          </w:tcPr>
          <w:p w14:paraId="19F40C7F" w14:textId="77777777" w:rsidR="00EE5860" w:rsidRPr="00441CD0" w:rsidRDefault="00EE5860" w:rsidP="00BB0E1F">
            <w:pPr>
              <w:pStyle w:val="TAC"/>
            </w:pPr>
          </w:p>
        </w:tc>
      </w:tr>
      <w:tr w:rsidR="00EE5860" w:rsidRPr="00441CD0" w14:paraId="622C5D2D" w14:textId="77777777" w:rsidTr="00BB0E1F">
        <w:trPr>
          <w:jc w:val="center"/>
        </w:trPr>
        <w:tc>
          <w:tcPr>
            <w:tcW w:w="151" w:type="dxa"/>
            <w:tcBorders>
              <w:top w:val="nil"/>
              <w:left w:val="single" w:sz="6" w:space="0" w:color="auto"/>
              <w:bottom w:val="nil"/>
              <w:right w:val="nil"/>
            </w:tcBorders>
          </w:tcPr>
          <w:p w14:paraId="2DA46B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B04CE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8407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0F473B" w14:textId="77777777" w:rsidR="00EE5860" w:rsidRPr="00441CD0" w:rsidRDefault="00EE5860" w:rsidP="00BB0E1F">
            <w:pPr>
              <w:pStyle w:val="TAC"/>
            </w:pPr>
          </w:p>
        </w:tc>
      </w:tr>
      <w:tr w:rsidR="00EE5860" w:rsidRPr="00441CD0" w14:paraId="4B9BF3A3" w14:textId="77777777" w:rsidTr="00BB0E1F">
        <w:trPr>
          <w:jc w:val="center"/>
        </w:trPr>
        <w:tc>
          <w:tcPr>
            <w:tcW w:w="151" w:type="dxa"/>
            <w:tcBorders>
              <w:top w:val="nil"/>
              <w:left w:val="single" w:sz="6" w:space="0" w:color="auto"/>
              <w:bottom w:val="nil"/>
              <w:right w:val="nil"/>
            </w:tcBorders>
          </w:tcPr>
          <w:p w14:paraId="5AFF70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9625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5F1E54D1" w14:textId="77777777" w:rsidR="00EE5860" w:rsidRPr="00441CD0" w:rsidRDefault="00EE5860" w:rsidP="00BB0E1F">
            <w:pPr>
              <w:pStyle w:val="TAC"/>
              <w:rPr>
                <w:lang w:eastAsia="zh-CN"/>
              </w:rPr>
            </w:pPr>
            <w:r w:rsidRPr="00441CD0">
              <w:rPr>
                <w:lang w:eastAsia="zh-CN"/>
              </w:rPr>
              <w:t>Outer Header Removal Description</w:t>
            </w:r>
          </w:p>
        </w:tc>
        <w:tc>
          <w:tcPr>
            <w:tcW w:w="588" w:type="dxa"/>
            <w:tcBorders>
              <w:top w:val="nil"/>
              <w:left w:val="single" w:sz="4" w:space="0" w:color="auto"/>
              <w:bottom w:val="nil"/>
              <w:right w:val="single" w:sz="6" w:space="0" w:color="auto"/>
            </w:tcBorders>
          </w:tcPr>
          <w:p w14:paraId="29A8CBB7" w14:textId="77777777" w:rsidR="00EE5860" w:rsidRPr="00441CD0" w:rsidRDefault="00EE5860" w:rsidP="00BB0E1F">
            <w:pPr>
              <w:pStyle w:val="TAC"/>
            </w:pPr>
          </w:p>
        </w:tc>
      </w:tr>
      <w:tr w:rsidR="00EE5860" w:rsidRPr="00441CD0" w14:paraId="222B6C00" w14:textId="77777777" w:rsidTr="00BB0E1F">
        <w:trPr>
          <w:jc w:val="center"/>
        </w:trPr>
        <w:tc>
          <w:tcPr>
            <w:tcW w:w="151" w:type="dxa"/>
            <w:tcBorders>
              <w:top w:val="nil"/>
              <w:left w:val="single" w:sz="6" w:space="0" w:color="auto"/>
              <w:bottom w:val="nil"/>
              <w:right w:val="nil"/>
            </w:tcBorders>
          </w:tcPr>
          <w:p w14:paraId="38DE8A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86A6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49D7659" w14:textId="77777777" w:rsidR="00EE5860" w:rsidRPr="00441CD0" w:rsidRDefault="00EE5860" w:rsidP="00BB0E1F">
            <w:pPr>
              <w:pStyle w:val="TAC"/>
              <w:rPr>
                <w:lang w:eastAsia="zh-CN"/>
              </w:rPr>
            </w:pPr>
            <w:r w:rsidRPr="00441CD0">
              <w:rPr>
                <w:lang w:eastAsia="zh-CN"/>
              </w:rPr>
              <w:t>GTP-U Extension Header Deletion</w:t>
            </w:r>
          </w:p>
        </w:tc>
        <w:tc>
          <w:tcPr>
            <w:tcW w:w="588" w:type="dxa"/>
            <w:tcBorders>
              <w:top w:val="nil"/>
              <w:left w:val="single" w:sz="4" w:space="0" w:color="auto"/>
              <w:bottom w:val="nil"/>
              <w:right w:val="single" w:sz="6" w:space="0" w:color="auto"/>
            </w:tcBorders>
          </w:tcPr>
          <w:p w14:paraId="07D21990" w14:textId="77777777" w:rsidR="00EE5860" w:rsidRPr="00441CD0" w:rsidRDefault="00EE5860" w:rsidP="00BB0E1F">
            <w:pPr>
              <w:pStyle w:val="TAC"/>
            </w:pPr>
          </w:p>
        </w:tc>
      </w:tr>
      <w:tr w:rsidR="00EE5860" w:rsidRPr="00441CD0" w14:paraId="1C08422C" w14:textId="77777777" w:rsidTr="00BB0E1F">
        <w:trPr>
          <w:jc w:val="center"/>
        </w:trPr>
        <w:tc>
          <w:tcPr>
            <w:tcW w:w="151" w:type="dxa"/>
            <w:tcBorders>
              <w:top w:val="nil"/>
              <w:left w:val="single" w:sz="6" w:space="0" w:color="auto"/>
              <w:bottom w:val="single" w:sz="4" w:space="0" w:color="auto"/>
              <w:right w:val="nil"/>
            </w:tcBorders>
          </w:tcPr>
          <w:p w14:paraId="76DB08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ED8148"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18574B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7DB1D85" w14:textId="77777777" w:rsidR="00EE5860" w:rsidRPr="00441CD0" w:rsidRDefault="00EE5860" w:rsidP="00BB0E1F">
            <w:pPr>
              <w:pStyle w:val="TAC"/>
              <w:rPr>
                <w:lang w:val="x-none"/>
              </w:rPr>
            </w:pPr>
          </w:p>
        </w:tc>
      </w:tr>
    </w:tbl>
    <w:p w14:paraId="03DF57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64</w:t>
      </w:r>
      <w:r w:rsidRPr="00441CD0">
        <w:rPr>
          <w:lang w:eastAsia="zh-CN"/>
        </w:rPr>
        <w:t>-</w:t>
      </w:r>
      <w:r w:rsidRPr="00441CD0">
        <w:rPr>
          <w:lang w:eastAsia="ja-JP"/>
        </w:rPr>
        <w:t>1</w:t>
      </w:r>
      <w:r w:rsidRPr="00441CD0">
        <w:t xml:space="preserve">: </w:t>
      </w:r>
      <w:r w:rsidRPr="00441CD0">
        <w:rPr>
          <w:lang w:eastAsia="ja-JP"/>
        </w:rPr>
        <w:t>Outer Header Removal</w:t>
      </w:r>
    </w:p>
    <w:p w14:paraId="2A1C1326" w14:textId="77777777" w:rsidR="00EE5860" w:rsidRPr="00441CD0" w:rsidRDefault="00EE5860" w:rsidP="00EE5860">
      <w:r w:rsidRPr="00441CD0">
        <w:t xml:space="preserve">The Outer Header Removal Description field, when present, shall be encoded </w:t>
      </w:r>
      <w:r w:rsidRPr="00441CD0">
        <w:rPr>
          <w:lang w:val="en-US" w:eastAsia="zh-CN"/>
        </w:rPr>
        <w:t xml:space="preserve">as </w:t>
      </w:r>
      <w:r w:rsidRPr="00441CD0">
        <w:t>specified in Table 8.2.64-1.</w:t>
      </w:r>
    </w:p>
    <w:p w14:paraId="121768D5" w14:textId="77777777" w:rsidR="00EE5860" w:rsidRPr="00441CD0" w:rsidRDefault="00EE5860" w:rsidP="00EE5860">
      <w:pPr>
        <w:pStyle w:val="TH"/>
      </w:pPr>
      <w:r w:rsidRPr="00441CD0">
        <w:lastRenderedPageBreak/>
        <w:t>Table 8.</w:t>
      </w:r>
      <w:r w:rsidRPr="00441CD0">
        <w:rPr>
          <w:lang w:val="en-US"/>
        </w:rPr>
        <w:t>2.64</w:t>
      </w:r>
      <w:r w:rsidRPr="00441CD0">
        <w:t>-1: Outer Header Removal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0C255644"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71D668F" w14:textId="77777777" w:rsidR="00EE5860" w:rsidRPr="00441CD0" w:rsidRDefault="00EE5860" w:rsidP="00BB0E1F">
            <w:pPr>
              <w:pStyle w:val="TAH"/>
            </w:pPr>
            <w:r w:rsidRPr="00441CD0">
              <w:t>Outer Header to be removed from the incoming packet</w:t>
            </w:r>
          </w:p>
        </w:tc>
        <w:tc>
          <w:tcPr>
            <w:tcW w:w="1548" w:type="dxa"/>
            <w:tcBorders>
              <w:top w:val="single" w:sz="4" w:space="0" w:color="auto"/>
              <w:left w:val="single" w:sz="4" w:space="0" w:color="auto"/>
              <w:bottom w:val="single" w:sz="4" w:space="0" w:color="auto"/>
              <w:right w:val="single" w:sz="4" w:space="0" w:color="auto"/>
            </w:tcBorders>
            <w:hideMark/>
          </w:tcPr>
          <w:p w14:paraId="2DF431C0" w14:textId="77777777" w:rsidR="00EE5860" w:rsidRPr="00441CD0" w:rsidRDefault="00EE5860" w:rsidP="00BB0E1F">
            <w:pPr>
              <w:pStyle w:val="TAH"/>
            </w:pPr>
            <w:r w:rsidRPr="00441CD0">
              <w:t>Value (Decimal)</w:t>
            </w:r>
          </w:p>
        </w:tc>
      </w:tr>
      <w:tr w:rsidR="00EE5860" w:rsidRPr="00441CD0" w14:paraId="0D5DF62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F6B1512" w14:textId="77777777" w:rsidR="00EE5860" w:rsidRPr="00441CD0" w:rsidRDefault="00EE5860" w:rsidP="00BB0E1F">
            <w:pPr>
              <w:pStyle w:val="TAL"/>
            </w:pPr>
            <w:r w:rsidRPr="00441CD0">
              <w:t>GTP-U/UDP/IPv4 (NOTE 1), (NOTE 2)</w:t>
            </w:r>
          </w:p>
        </w:tc>
        <w:tc>
          <w:tcPr>
            <w:tcW w:w="1548" w:type="dxa"/>
            <w:tcBorders>
              <w:top w:val="single" w:sz="4" w:space="0" w:color="auto"/>
              <w:left w:val="single" w:sz="4" w:space="0" w:color="auto"/>
              <w:bottom w:val="single" w:sz="4" w:space="0" w:color="auto"/>
              <w:right w:val="single" w:sz="4" w:space="0" w:color="auto"/>
            </w:tcBorders>
            <w:hideMark/>
          </w:tcPr>
          <w:p w14:paraId="1A140704" w14:textId="77777777" w:rsidR="00EE5860" w:rsidRPr="00441CD0" w:rsidRDefault="00EE5860" w:rsidP="00BB0E1F">
            <w:pPr>
              <w:pStyle w:val="TAC"/>
            </w:pPr>
            <w:r w:rsidRPr="00441CD0">
              <w:t>0</w:t>
            </w:r>
          </w:p>
        </w:tc>
      </w:tr>
      <w:tr w:rsidR="00EE5860" w:rsidRPr="00441CD0" w14:paraId="3C00A4F7"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8B80303" w14:textId="77777777" w:rsidR="00EE5860" w:rsidRPr="00441CD0" w:rsidRDefault="00EE5860" w:rsidP="00BB0E1F">
            <w:pPr>
              <w:pStyle w:val="TAL"/>
            </w:pPr>
            <w:r w:rsidRPr="00441CD0">
              <w:t>GTP-U/UDP/IPv6 (NOTE 1), (NOTE 2)</w:t>
            </w:r>
          </w:p>
        </w:tc>
        <w:tc>
          <w:tcPr>
            <w:tcW w:w="1548" w:type="dxa"/>
            <w:tcBorders>
              <w:top w:val="single" w:sz="4" w:space="0" w:color="auto"/>
              <w:left w:val="single" w:sz="4" w:space="0" w:color="auto"/>
              <w:bottom w:val="single" w:sz="4" w:space="0" w:color="auto"/>
              <w:right w:val="single" w:sz="4" w:space="0" w:color="auto"/>
            </w:tcBorders>
            <w:hideMark/>
          </w:tcPr>
          <w:p w14:paraId="76587EAD" w14:textId="77777777" w:rsidR="00EE5860" w:rsidRPr="00441CD0" w:rsidRDefault="00EE5860" w:rsidP="00BB0E1F">
            <w:pPr>
              <w:pStyle w:val="TAC"/>
            </w:pPr>
            <w:r w:rsidRPr="00441CD0">
              <w:t>1</w:t>
            </w:r>
          </w:p>
        </w:tc>
      </w:tr>
      <w:tr w:rsidR="00EE5860" w:rsidRPr="00441CD0" w14:paraId="400566C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FC563C7" w14:textId="77777777" w:rsidR="00EE5860" w:rsidRPr="00441CD0" w:rsidRDefault="00EE5860" w:rsidP="00BB0E1F">
            <w:pPr>
              <w:pStyle w:val="TAL"/>
            </w:pPr>
            <w:r w:rsidRPr="00441CD0">
              <w:t>UDP/IPv4 (NOTE 3, NOTE 6)</w:t>
            </w:r>
          </w:p>
        </w:tc>
        <w:tc>
          <w:tcPr>
            <w:tcW w:w="1548" w:type="dxa"/>
            <w:tcBorders>
              <w:top w:val="single" w:sz="4" w:space="0" w:color="auto"/>
              <w:left w:val="single" w:sz="4" w:space="0" w:color="auto"/>
              <w:bottom w:val="single" w:sz="4" w:space="0" w:color="auto"/>
              <w:right w:val="single" w:sz="4" w:space="0" w:color="auto"/>
            </w:tcBorders>
            <w:hideMark/>
          </w:tcPr>
          <w:p w14:paraId="5291D782" w14:textId="77777777" w:rsidR="00EE5860" w:rsidRPr="00441CD0" w:rsidRDefault="00EE5860" w:rsidP="00BB0E1F">
            <w:pPr>
              <w:pStyle w:val="TAC"/>
              <w:rPr>
                <w:lang w:val="sv-SE"/>
              </w:rPr>
            </w:pPr>
            <w:r w:rsidRPr="00441CD0">
              <w:rPr>
                <w:lang w:val="sv-SE"/>
              </w:rPr>
              <w:t>2</w:t>
            </w:r>
          </w:p>
        </w:tc>
      </w:tr>
      <w:tr w:rsidR="00EE5860" w:rsidRPr="00441CD0" w14:paraId="66E1DAC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A449DE3" w14:textId="77777777" w:rsidR="00EE5860" w:rsidRPr="00441CD0" w:rsidRDefault="00EE5860" w:rsidP="00BB0E1F">
            <w:pPr>
              <w:pStyle w:val="TAL"/>
            </w:pPr>
            <w:r w:rsidRPr="00441CD0">
              <w:t>UDP/IPv6 (NOTE 3, NOTE 6)</w:t>
            </w:r>
          </w:p>
        </w:tc>
        <w:tc>
          <w:tcPr>
            <w:tcW w:w="1548" w:type="dxa"/>
            <w:tcBorders>
              <w:top w:val="single" w:sz="4" w:space="0" w:color="auto"/>
              <w:left w:val="single" w:sz="4" w:space="0" w:color="auto"/>
              <w:bottom w:val="single" w:sz="4" w:space="0" w:color="auto"/>
              <w:right w:val="single" w:sz="4" w:space="0" w:color="auto"/>
            </w:tcBorders>
            <w:hideMark/>
          </w:tcPr>
          <w:p w14:paraId="2569CCC8" w14:textId="77777777" w:rsidR="00EE5860" w:rsidRPr="00441CD0" w:rsidRDefault="00EE5860" w:rsidP="00BB0E1F">
            <w:pPr>
              <w:pStyle w:val="TAC"/>
              <w:rPr>
                <w:lang w:val="sv-SE"/>
              </w:rPr>
            </w:pPr>
            <w:r w:rsidRPr="00441CD0">
              <w:rPr>
                <w:lang w:val="sv-SE"/>
              </w:rPr>
              <w:t>3</w:t>
            </w:r>
          </w:p>
        </w:tc>
      </w:tr>
      <w:tr w:rsidR="00EE5860" w:rsidRPr="00441CD0" w14:paraId="7E30B6C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19351D3" w14:textId="77777777" w:rsidR="00EE5860" w:rsidRPr="00441CD0" w:rsidRDefault="00EE5860" w:rsidP="00BB0E1F">
            <w:pPr>
              <w:pStyle w:val="TAL"/>
              <w:rPr>
                <w:lang w:val="x-none"/>
              </w:rPr>
            </w:pPr>
            <w:r w:rsidRPr="00441CD0">
              <w:t>IPv4 (NOTE 6)</w:t>
            </w:r>
          </w:p>
        </w:tc>
        <w:tc>
          <w:tcPr>
            <w:tcW w:w="1548" w:type="dxa"/>
            <w:tcBorders>
              <w:top w:val="single" w:sz="4" w:space="0" w:color="auto"/>
              <w:left w:val="single" w:sz="4" w:space="0" w:color="auto"/>
              <w:bottom w:val="single" w:sz="4" w:space="0" w:color="auto"/>
              <w:right w:val="single" w:sz="4" w:space="0" w:color="auto"/>
            </w:tcBorders>
            <w:hideMark/>
          </w:tcPr>
          <w:p w14:paraId="0BB6C859" w14:textId="77777777" w:rsidR="00EE5860" w:rsidRPr="00441CD0" w:rsidRDefault="00EE5860" w:rsidP="00BB0E1F">
            <w:pPr>
              <w:pStyle w:val="TAC"/>
              <w:rPr>
                <w:lang w:val="sv-SE"/>
              </w:rPr>
            </w:pPr>
            <w:r w:rsidRPr="00441CD0">
              <w:rPr>
                <w:lang w:val="sv-SE"/>
              </w:rPr>
              <w:t>4</w:t>
            </w:r>
          </w:p>
        </w:tc>
      </w:tr>
      <w:tr w:rsidR="00EE5860" w:rsidRPr="00441CD0" w14:paraId="128E082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DDFE6D7" w14:textId="77777777" w:rsidR="00EE5860" w:rsidRPr="00441CD0" w:rsidRDefault="00EE5860" w:rsidP="00BB0E1F">
            <w:pPr>
              <w:pStyle w:val="TAL"/>
              <w:rPr>
                <w:lang w:val="x-none"/>
              </w:rPr>
            </w:pPr>
            <w:r w:rsidRPr="00441CD0">
              <w:t>IPv6 (NOTE 6)</w:t>
            </w:r>
          </w:p>
        </w:tc>
        <w:tc>
          <w:tcPr>
            <w:tcW w:w="1548" w:type="dxa"/>
            <w:tcBorders>
              <w:top w:val="single" w:sz="4" w:space="0" w:color="auto"/>
              <w:left w:val="single" w:sz="4" w:space="0" w:color="auto"/>
              <w:bottom w:val="single" w:sz="4" w:space="0" w:color="auto"/>
              <w:right w:val="single" w:sz="4" w:space="0" w:color="auto"/>
            </w:tcBorders>
            <w:hideMark/>
          </w:tcPr>
          <w:p w14:paraId="01A78460" w14:textId="77777777" w:rsidR="00EE5860" w:rsidRPr="00441CD0" w:rsidRDefault="00EE5860" w:rsidP="00BB0E1F">
            <w:pPr>
              <w:pStyle w:val="TAC"/>
              <w:rPr>
                <w:lang w:val="sv-SE"/>
              </w:rPr>
            </w:pPr>
            <w:r w:rsidRPr="00441CD0">
              <w:rPr>
                <w:lang w:val="sv-SE"/>
              </w:rPr>
              <w:t>5</w:t>
            </w:r>
          </w:p>
        </w:tc>
      </w:tr>
      <w:tr w:rsidR="00EE5860" w:rsidRPr="00441CD0" w14:paraId="0D4BE5A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DDC941E" w14:textId="77777777" w:rsidR="00EE5860" w:rsidRPr="00441CD0" w:rsidRDefault="00EE5860" w:rsidP="00BB0E1F">
            <w:pPr>
              <w:pStyle w:val="TAL"/>
              <w:rPr>
                <w:lang w:val="x-none"/>
              </w:rPr>
            </w:pPr>
            <w:r w:rsidRPr="00441CD0">
              <w:t>GTP-U/UDP/IP (NOTE 4)</w:t>
            </w:r>
          </w:p>
        </w:tc>
        <w:tc>
          <w:tcPr>
            <w:tcW w:w="1548" w:type="dxa"/>
            <w:tcBorders>
              <w:top w:val="single" w:sz="4" w:space="0" w:color="auto"/>
              <w:left w:val="single" w:sz="4" w:space="0" w:color="auto"/>
              <w:bottom w:val="single" w:sz="4" w:space="0" w:color="auto"/>
              <w:right w:val="single" w:sz="4" w:space="0" w:color="auto"/>
            </w:tcBorders>
            <w:hideMark/>
          </w:tcPr>
          <w:p w14:paraId="422B2C36" w14:textId="77777777" w:rsidR="00EE5860" w:rsidRPr="00441CD0" w:rsidRDefault="00EE5860" w:rsidP="00BB0E1F">
            <w:pPr>
              <w:pStyle w:val="TAC"/>
              <w:rPr>
                <w:lang w:val="sv-SE"/>
              </w:rPr>
            </w:pPr>
            <w:r w:rsidRPr="00441CD0">
              <w:rPr>
                <w:lang w:val="sv-SE"/>
              </w:rPr>
              <w:t>6</w:t>
            </w:r>
          </w:p>
        </w:tc>
      </w:tr>
      <w:tr w:rsidR="00EE5860" w:rsidRPr="00441CD0" w14:paraId="469AB1C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3B680A0" w14:textId="77777777" w:rsidR="00EE5860" w:rsidRPr="00441CD0" w:rsidRDefault="00EE5860" w:rsidP="00BB0E1F">
            <w:pPr>
              <w:pStyle w:val="TAL"/>
              <w:rPr>
                <w:lang w:val="x-none"/>
              </w:rPr>
            </w:pPr>
            <w:r w:rsidRPr="00441CD0">
              <w:t>VLAN S-TAG (See NOTE 5)</w:t>
            </w:r>
          </w:p>
        </w:tc>
        <w:tc>
          <w:tcPr>
            <w:tcW w:w="1548" w:type="dxa"/>
            <w:tcBorders>
              <w:top w:val="single" w:sz="4" w:space="0" w:color="auto"/>
              <w:left w:val="single" w:sz="4" w:space="0" w:color="auto"/>
              <w:bottom w:val="single" w:sz="4" w:space="0" w:color="auto"/>
              <w:right w:val="single" w:sz="4" w:space="0" w:color="auto"/>
            </w:tcBorders>
            <w:hideMark/>
          </w:tcPr>
          <w:p w14:paraId="7B715A1B" w14:textId="77777777" w:rsidR="00EE5860" w:rsidRPr="00441CD0" w:rsidRDefault="00EE5860" w:rsidP="00BB0E1F">
            <w:pPr>
              <w:pStyle w:val="TAC"/>
              <w:rPr>
                <w:lang w:val="sv-SE"/>
              </w:rPr>
            </w:pPr>
            <w:r w:rsidRPr="00441CD0">
              <w:rPr>
                <w:lang w:val="sv-SE"/>
              </w:rPr>
              <w:t>7</w:t>
            </w:r>
          </w:p>
        </w:tc>
      </w:tr>
      <w:tr w:rsidR="00EE5860" w:rsidRPr="00441CD0" w14:paraId="4287389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A3BFD8" w14:textId="77777777" w:rsidR="00EE5860" w:rsidRPr="00441CD0" w:rsidRDefault="00EE5860" w:rsidP="00BB0E1F">
            <w:pPr>
              <w:pStyle w:val="TAL"/>
              <w:rPr>
                <w:lang w:val="x-none"/>
              </w:rPr>
            </w:pPr>
            <w:r w:rsidRPr="00441CD0">
              <w:t>S-TAG and C-TAG (See NOTE 5)</w:t>
            </w:r>
          </w:p>
        </w:tc>
        <w:tc>
          <w:tcPr>
            <w:tcW w:w="1548" w:type="dxa"/>
            <w:tcBorders>
              <w:top w:val="single" w:sz="4" w:space="0" w:color="auto"/>
              <w:left w:val="single" w:sz="4" w:space="0" w:color="auto"/>
              <w:bottom w:val="single" w:sz="4" w:space="0" w:color="auto"/>
              <w:right w:val="single" w:sz="4" w:space="0" w:color="auto"/>
            </w:tcBorders>
            <w:hideMark/>
          </w:tcPr>
          <w:p w14:paraId="2003880E" w14:textId="77777777" w:rsidR="00EE5860" w:rsidRPr="00441CD0" w:rsidRDefault="00EE5860" w:rsidP="00BB0E1F">
            <w:pPr>
              <w:pStyle w:val="TAC"/>
            </w:pPr>
            <w:r w:rsidRPr="00441CD0">
              <w:t>8</w:t>
            </w:r>
          </w:p>
        </w:tc>
      </w:tr>
      <w:tr w:rsidR="00EE5860" w:rsidRPr="00441CD0" w14:paraId="08AAAD5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8938300" w14:textId="77777777" w:rsidR="00EE5860" w:rsidRPr="00441CD0" w:rsidRDefault="00EE5860" w:rsidP="00BB0E1F">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E157809" w14:textId="77777777" w:rsidR="00EE5860" w:rsidRPr="00441CD0" w:rsidRDefault="00EE5860" w:rsidP="00BB0E1F">
            <w:pPr>
              <w:pStyle w:val="TAC"/>
            </w:pPr>
            <w:r w:rsidRPr="00441CD0">
              <w:rPr>
                <w:lang w:val="sv-SE"/>
              </w:rPr>
              <w:t>9</w:t>
            </w:r>
            <w:r w:rsidRPr="00441CD0">
              <w:t xml:space="preserve"> to 255</w:t>
            </w:r>
          </w:p>
        </w:tc>
      </w:tr>
      <w:tr w:rsidR="00EE5860" w:rsidRPr="00441CD0" w14:paraId="6751503B" w14:textId="77777777" w:rsidTr="00BB0E1F">
        <w:trPr>
          <w:jc w:val="center"/>
        </w:trPr>
        <w:tc>
          <w:tcPr>
            <w:tcW w:w="8287" w:type="dxa"/>
            <w:gridSpan w:val="2"/>
            <w:tcBorders>
              <w:top w:val="single" w:sz="4" w:space="0" w:color="auto"/>
              <w:left w:val="single" w:sz="4" w:space="0" w:color="auto"/>
              <w:bottom w:val="single" w:sz="4" w:space="0" w:color="auto"/>
              <w:right w:val="single" w:sz="4" w:space="0" w:color="auto"/>
            </w:tcBorders>
            <w:hideMark/>
          </w:tcPr>
          <w:p w14:paraId="16C99630" w14:textId="0D15517C"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store GTP-U extension header(s) required to be forwarded for this packet (as required by the comprehension rules of Figure 5.2.1-2 of 3GPP </w:t>
            </w:r>
            <w:r w:rsidR="00415C19" w:rsidRPr="00441CD0">
              <w:t>TS</w:t>
            </w:r>
            <w:r w:rsidR="00415C19">
              <w:t> </w:t>
            </w:r>
            <w:r w:rsidR="00415C19" w:rsidRPr="00441CD0">
              <w:t>2</w:t>
            </w:r>
            <w:r w:rsidRPr="00441CD0">
              <w:t>9.281</w:t>
            </w:r>
            <w:r w:rsidR="00415C19">
              <w:t> </w:t>
            </w:r>
            <w:r w:rsidR="00415C19" w:rsidRPr="00441CD0">
              <w:t>[</w:t>
            </w:r>
            <w:r w:rsidRPr="00441CD0">
              <w:t>3]) that are not requested to be deleted by the GTP-U Extension Header Deletion field.</w:t>
            </w:r>
          </w:p>
          <w:p w14:paraId="4E937B44" w14:textId="77777777" w:rsidR="00EE5860" w:rsidRPr="00441CD0" w:rsidRDefault="00EE5860" w:rsidP="00BB0E1F">
            <w:pPr>
              <w:pStyle w:val="TAN"/>
              <w:shd w:val="clear" w:color="auto" w:fill="FFFFFF"/>
            </w:pPr>
            <w:r w:rsidRPr="00441CD0">
              <w:t>NOTE 2:</w:t>
            </w:r>
            <w:r w:rsidRPr="00441CD0">
              <w:tab/>
            </w:r>
            <w:r w:rsidRPr="00441CD0">
              <w:rPr>
                <w:lang w:val="en-US"/>
              </w:rPr>
              <w:t>The SGW-U/I-UPF shall store the GTP-U message type for a GTP-U signalling message which is required to be forwarded, e.g. for an End Marker message.</w:t>
            </w:r>
          </w:p>
          <w:p w14:paraId="0AECB2A7" w14:textId="04E2C3B2" w:rsidR="00EE5860" w:rsidRPr="00441CD0" w:rsidRDefault="00EE5860" w:rsidP="00BB0E1F">
            <w:pPr>
              <w:pStyle w:val="TAN"/>
              <w:shd w:val="clear" w:color="auto" w:fill="FFFFFF"/>
            </w:pPr>
            <w:r w:rsidRPr="00441CD0">
              <w:t xml:space="preserve">NOTE </w:t>
            </w:r>
            <w:r w:rsidRPr="00441CD0">
              <w:rPr>
                <w:lang w:val="en-US"/>
              </w:rPr>
              <w:t>3</w:t>
            </w:r>
            <w:r w:rsidRPr="00441CD0">
              <w:t>:</w:t>
            </w:r>
            <w:r w:rsidRPr="00441CD0">
              <w:tab/>
              <w:t xml:space="preserve">This value may apply to DL packets received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358E6711" w14:textId="77777777" w:rsidR="00EE5860" w:rsidRPr="00441CD0" w:rsidRDefault="00EE5860" w:rsidP="00BB0E1F">
            <w:pPr>
              <w:pStyle w:val="TAN"/>
              <w:shd w:val="clear" w:color="auto" w:fill="FFFFFF"/>
            </w:pPr>
            <w:r w:rsidRPr="00441CD0">
              <w:t>NOTE 4:</w:t>
            </w:r>
            <w:r w:rsidRPr="00441CD0">
              <w:tab/>
              <w:t>The CP function shall use this value to instruct UP function to remove the GTP-U/UDP/IP header regardless it is IPv4 or IPv6.</w:t>
            </w:r>
          </w:p>
          <w:p w14:paraId="3314CC12" w14:textId="0FE77243" w:rsidR="00EE5860" w:rsidRPr="00441CD0" w:rsidRDefault="00EE5860" w:rsidP="00BB0E1F">
            <w:pPr>
              <w:pStyle w:val="TAN"/>
              <w:shd w:val="clear" w:color="auto" w:fill="FFFFFF"/>
            </w:pPr>
            <w:r w:rsidRPr="00441CD0">
              <w:t xml:space="preserve">NOTE </w:t>
            </w:r>
            <w:r w:rsidRPr="00441CD0">
              <w:rPr>
                <w:lang w:val="en-US"/>
              </w:rPr>
              <w:t>5</w:t>
            </w:r>
            <w:r w:rsidRPr="00441CD0">
              <w:t>:</w:t>
            </w:r>
            <w:r w:rsidRPr="00441CD0">
              <w:tab/>
              <w:t xml:space="preserve">This value may apply to DL packets received by a UPF over N6 for Ethernet PDU sessions over (see </w:t>
            </w:r>
            <w:r w:rsidR="00415C19" w:rsidRPr="00441CD0">
              <w:t>clause</w:t>
            </w:r>
            <w:r w:rsidR="00415C19">
              <w:t> </w:t>
            </w:r>
            <w:r w:rsidR="00415C19" w:rsidRPr="00441CD0">
              <w:t>5</w:t>
            </w:r>
            <w:r w:rsidRPr="00441CD0">
              <w:t>.8.2.11.3 of 3GPP TS 23.501 [28]).</w:t>
            </w:r>
          </w:p>
          <w:p w14:paraId="3FE5A0A9" w14:textId="77777777" w:rsidR="00EE5860" w:rsidRPr="00441CD0" w:rsidRDefault="00EE5860" w:rsidP="00BB0E1F">
            <w:pPr>
              <w:pStyle w:val="TAN"/>
              <w:shd w:val="clear" w:color="auto" w:fill="FFFFFF"/>
            </w:pPr>
            <w:r w:rsidRPr="00441CD0">
              <w:t>NOTE 6:</w:t>
            </w:r>
            <w:r w:rsidRPr="00441CD0">
              <w:tab/>
              <w:t>This value may apply e.g. to DL packets received by a UPF (PDU Session Anchor) over N6, when explicit N6 traffic routing information is provided to the SMF (see clause 5.6.7 of 3GPP TS 23.501 [28]).</w:t>
            </w:r>
          </w:p>
        </w:tc>
      </w:tr>
    </w:tbl>
    <w:p w14:paraId="357FC34C" w14:textId="77777777" w:rsidR="00EE5860" w:rsidRPr="00441CD0" w:rsidRDefault="00EE5860" w:rsidP="00EE5860">
      <w:pPr>
        <w:rPr>
          <w:noProof/>
        </w:rPr>
      </w:pPr>
    </w:p>
    <w:p w14:paraId="0174089D" w14:textId="77777777" w:rsidR="00EE5860" w:rsidRPr="00441CD0" w:rsidRDefault="00EE5860" w:rsidP="00EE5860">
      <w:r w:rsidRPr="00441CD0">
        <w:t>The GTP-U Extension Header Deletion field (octet 6) shall be present if it is required to delete GTP-U extension header(s) from incoming GTP-PDUs. Octet 6 shall be absent if all GTP-U extension headers required to be forwarded shall be stored as indicated in NOTE 1 of Table 8.2.64-1.</w:t>
      </w:r>
    </w:p>
    <w:p w14:paraId="5B7B25E2" w14:textId="77777777" w:rsidR="00EE5860" w:rsidRPr="00441CD0" w:rsidRDefault="00EE5860" w:rsidP="00EE5860">
      <w:r w:rsidRPr="00441CD0">
        <w:t xml:space="preserve">The GTP-U Extension Header Deletion field, when present, shall be encoded </w:t>
      </w:r>
      <w:r w:rsidRPr="00441CD0">
        <w:rPr>
          <w:lang w:val="en-US" w:eastAsia="zh-CN"/>
        </w:rPr>
        <w:t xml:space="preserve">as </w:t>
      </w:r>
      <w:r w:rsidRPr="00441CD0">
        <w:t>specified in Table 8.2.64-2. It takes the form of a bitmask where each bit provides instructions on the information to be deleted from the incoming GTP-PDU packet. Spare bits shall be ignored by the receiver.</w:t>
      </w:r>
    </w:p>
    <w:p w14:paraId="1E692772" w14:textId="77777777" w:rsidR="00EE5860" w:rsidRPr="00441CD0" w:rsidRDefault="00EE5860" w:rsidP="00EE5860">
      <w:pPr>
        <w:pStyle w:val="TH"/>
      </w:pPr>
      <w:r w:rsidRPr="00441CD0">
        <w:t>Table 8.</w:t>
      </w:r>
      <w:r w:rsidRPr="00441CD0">
        <w:rPr>
          <w:lang w:val="en-US"/>
        </w:rPr>
        <w:t>2.64</w:t>
      </w:r>
      <w:r w:rsidRPr="00441CD0">
        <w:t>-2: GTP-U Extension Header Deletion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7556"/>
      </w:tblGrid>
      <w:tr w:rsidR="00EE5860" w:rsidRPr="00441CD0" w14:paraId="46F95586"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431B0546"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7EA6257E" w14:textId="77777777" w:rsidR="00EE5860" w:rsidRPr="00441CD0" w:rsidRDefault="00EE5860" w:rsidP="00BB0E1F">
            <w:pPr>
              <w:pStyle w:val="TAH"/>
            </w:pPr>
            <w:r w:rsidRPr="00441CD0">
              <w:t>GTP-U Extension Header to be deleted from incoming packet</w:t>
            </w:r>
          </w:p>
        </w:tc>
      </w:tr>
      <w:tr w:rsidR="00EE5860" w:rsidRPr="00441CD0" w14:paraId="7C563B4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652CE2B"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11BC3552" w14:textId="77777777" w:rsidR="00EE5860" w:rsidRPr="00441CD0" w:rsidRDefault="00EE5860" w:rsidP="00BB0E1F">
            <w:pPr>
              <w:pStyle w:val="TAL"/>
            </w:pPr>
            <w:r w:rsidRPr="00441CD0">
              <w:t>PDU Session Container (NOTE)</w:t>
            </w:r>
          </w:p>
        </w:tc>
      </w:tr>
      <w:tr w:rsidR="00EE5860" w:rsidRPr="00441CD0" w14:paraId="2F3F18CA"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132C8D8D" w14:textId="77777777" w:rsidR="00EE5860" w:rsidRPr="00441CD0" w:rsidRDefault="00EE5860" w:rsidP="00BB0E1F">
            <w:pPr>
              <w:pStyle w:val="TAN"/>
            </w:pPr>
            <w:r w:rsidRPr="00441CD0">
              <w:t>NOTE:</w:t>
            </w:r>
            <w:r w:rsidRPr="00441CD0">
              <w:tab/>
              <w:t>This value shall be used for data forwarding during a 5GS to EPS handover for a UPF that supports EPS-5GS interworking (see clause</w:t>
            </w:r>
            <w:r>
              <w:t> </w:t>
            </w:r>
            <w:r w:rsidRPr="00441CD0">
              <w:t>5.17.3).</w:t>
            </w:r>
          </w:p>
        </w:tc>
      </w:tr>
    </w:tbl>
    <w:p w14:paraId="22A6CA90" w14:textId="77777777" w:rsidR="00EE5860" w:rsidRPr="00441CD0" w:rsidRDefault="00EE5860" w:rsidP="00EE5860">
      <w:pPr>
        <w:rPr>
          <w:noProof/>
        </w:rPr>
      </w:pPr>
    </w:p>
    <w:p w14:paraId="73B5AD3B" w14:textId="77777777" w:rsidR="00EE5860" w:rsidRPr="00441CD0" w:rsidRDefault="00EE5860" w:rsidP="00EE5860">
      <w:pPr>
        <w:pStyle w:val="Heading3"/>
        <w:rPr>
          <w:lang w:val="en-US"/>
        </w:rPr>
      </w:pPr>
      <w:bookmarkStart w:id="5807" w:name="_Toc19717410"/>
      <w:bookmarkStart w:id="5808" w:name="_Toc27490911"/>
      <w:bookmarkStart w:id="5809" w:name="_Toc27557204"/>
      <w:bookmarkStart w:id="5810" w:name="_Toc27724121"/>
      <w:bookmarkStart w:id="5811" w:name="_Toc36031195"/>
      <w:bookmarkStart w:id="5812" w:name="_Toc36043115"/>
      <w:bookmarkStart w:id="5813" w:name="_Toc36814440"/>
      <w:bookmarkStart w:id="5814" w:name="_Toc44689298"/>
      <w:bookmarkStart w:id="5815" w:name="_Toc44924052"/>
      <w:bookmarkStart w:id="5816" w:name="_Toc51861022"/>
      <w:bookmarkStart w:id="5817" w:name="_Toc57930793"/>
      <w:bookmarkStart w:id="5818" w:name="_Toc57931423"/>
      <w:bookmarkStart w:id="5819" w:name="_Toc67499815"/>
      <w:r w:rsidRPr="00441CD0">
        <w:rPr>
          <w:lang w:val="en-US"/>
        </w:rPr>
        <w:t>8.2.65</w:t>
      </w:r>
      <w:r w:rsidRPr="00441CD0">
        <w:rPr>
          <w:lang w:val="en-US"/>
        </w:rPr>
        <w:tab/>
      </w:r>
      <w:r w:rsidRPr="00441CD0">
        <w:rPr>
          <w:lang w:val="en-US" w:eastAsia="zh-CN"/>
        </w:rPr>
        <w:t>Recovery Time Stamp</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1BC3B61C" w14:textId="226853DB" w:rsidR="00EE5860" w:rsidRPr="00441CD0" w:rsidRDefault="00EE5860" w:rsidP="00EE5860">
      <w:r w:rsidRPr="00441CD0">
        <w:t xml:space="preserve">The </w:t>
      </w:r>
      <w:r w:rsidRPr="00441CD0">
        <w:rPr>
          <w:lang w:val="en-US" w:eastAsia="zh-CN"/>
        </w:rPr>
        <w:t>Recovery Time Stamp</w:t>
      </w:r>
      <w:r w:rsidRPr="00441CD0">
        <w:rPr>
          <w:lang w:eastAsia="ja-JP"/>
        </w:rPr>
        <w:t xml:space="preserve"> IE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8.2.65-1</w:t>
      </w:r>
      <w:r w:rsidRPr="00441CD0">
        <w:rPr>
          <w:lang w:eastAsia="ja-JP"/>
        </w:rPr>
        <w:t xml:space="preserve">. </w:t>
      </w:r>
      <w:r w:rsidRPr="00441CD0">
        <w:rPr>
          <w:lang w:eastAsia="zh-CN"/>
        </w:rPr>
        <w:t xml:space="preserve">It indicates the UTC time when the PFCP entity started. </w:t>
      </w:r>
      <w:r w:rsidRPr="00441CD0">
        <w:rPr>
          <w:lang w:eastAsia="ja-JP"/>
        </w:rPr>
        <w:t xml:space="preserve">Octets 5 to </w:t>
      </w:r>
      <w:r w:rsidRPr="00441CD0">
        <w:rPr>
          <w:lang w:eastAsia="zh-CN"/>
        </w:rPr>
        <w:t>8</w:t>
      </w:r>
      <w:r w:rsidRPr="00441CD0">
        <w:rPr>
          <w:lang w:eastAsia="ja-JP"/>
        </w:rPr>
        <w:t xml:space="preserve"> are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[26].</w:t>
      </w:r>
    </w:p>
    <w:p w14:paraId="3E2E0572"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0693C5E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89"/>
        <w:gridCol w:w="588"/>
      </w:tblGrid>
      <w:tr w:rsidR="00EE5860" w:rsidRPr="00441CD0" w14:paraId="5878472A" w14:textId="77777777" w:rsidTr="00BB0E1F">
        <w:trPr>
          <w:jc w:val="center"/>
        </w:trPr>
        <w:tc>
          <w:tcPr>
            <w:tcW w:w="151" w:type="dxa"/>
            <w:tcBorders>
              <w:top w:val="single" w:sz="6" w:space="0" w:color="auto"/>
              <w:left w:val="single" w:sz="6" w:space="0" w:color="auto"/>
              <w:bottom w:val="nil"/>
              <w:right w:val="nil"/>
            </w:tcBorders>
          </w:tcPr>
          <w:p w14:paraId="6E1AE595" w14:textId="77777777" w:rsidR="00EE5860" w:rsidRPr="00441CD0" w:rsidRDefault="00EE5860" w:rsidP="00BB0E1F">
            <w:pPr>
              <w:pStyle w:val="TAC"/>
            </w:pPr>
          </w:p>
        </w:tc>
        <w:tc>
          <w:tcPr>
            <w:tcW w:w="1104" w:type="dxa"/>
            <w:tcBorders>
              <w:top w:val="single" w:sz="6" w:space="0" w:color="auto"/>
              <w:left w:val="nil"/>
              <w:bottom w:val="nil"/>
              <w:right w:val="nil"/>
            </w:tcBorders>
          </w:tcPr>
          <w:p w14:paraId="18E682B6" w14:textId="77777777" w:rsidR="00EE5860" w:rsidRPr="00441CD0" w:rsidRDefault="00EE5860" w:rsidP="00BB0E1F">
            <w:pPr>
              <w:pStyle w:val="TAH"/>
            </w:pPr>
          </w:p>
        </w:tc>
        <w:tc>
          <w:tcPr>
            <w:tcW w:w="4706" w:type="dxa"/>
            <w:gridSpan w:val="8"/>
            <w:tcBorders>
              <w:top w:val="single" w:sz="6" w:space="0" w:color="auto"/>
              <w:left w:val="nil"/>
              <w:bottom w:val="nil"/>
              <w:right w:val="nil"/>
            </w:tcBorders>
            <w:hideMark/>
          </w:tcPr>
          <w:p w14:paraId="5E31441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30D8371" w14:textId="77777777" w:rsidR="00EE5860" w:rsidRPr="00441CD0" w:rsidRDefault="00EE5860" w:rsidP="00BB0E1F">
            <w:pPr>
              <w:pStyle w:val="TAC"/>
            </w:pPr>
          </w:p>
        </w:tc>
      </w:tr>
      <w:tr w:rsidR="00EE5860" w:rsidRPr="00441CD0" w14:paraId="6449B894" w14:textId="77777777" w:rsidTr="00BB0E1F">
        <w:trPr>
          <w:jc w:val="center"/>
        </w:trPr>
        <w:tc>
          <w:tcPr>
            <w:tcW w:w="151" w:type="dxa"/>
            <w:tcBorders>
              <w:top w:val="nil"/>
              <w:left w:val="single" w:sz="6" w:space="0" w:color="auto"/>
              <w:bottom w:val="nil"/>
              <w:right w:val="nil"/>
            </w:tcBorders>
          </w:tcPr>
          <w:p w14:paraId="194EEA2E" w14:textId="77777777" w:rsidR="00EE5860" w:rsidRPr="00441CD0" w:rsidRDefault="00EE5860" w:rsidP="00BB0E1F">
            <w:pPr>
              <w:pStyle w:val="TAC"/>
            </w:pPr>
          </w:p>
        </w:tc>
        <w:tc>
          <w:tcPr>
            <w:tcW w:w="1104" w:type="dxa"/>
            <w:tcBorders>
              <w:top w:val="nil"/>
              <w:left w:val="nil"/>
              <w:bottom w:val="nil"/>
              <w:right w:val="nil"/>
            </w:tcBorders>
            <w:hideMark/>
          </w:tcPr>
          <w:p w14:paraId="037AAAF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3FDD82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C59B4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5DEB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631F28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5327E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D2B39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E50B1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8C70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CA130C" w14:textId="77777777" w:rsidR="00EE5860" w:rsidRPr="00441CD0" w:rsidRDefault="00EE5860" w:rsidP="00BB0E1F">
            <w:pPr>
              <w:pStyle w:val="TAC"/>
            </w:pPr>
          </w:p>
        </w:tc>
      </w:tr>
      <w:tr w:rsidR="00EE5860" w:rsidRPr="00441CD0" w14:paraId="4DE6F691" w14:textId="77777777" w:rsidTr="00BB0E1F">
        <w:trPr>
          <w:jc w:val="center"/>
        </w:trPr>
        <w:tc>
          <w:tcPr>
            <w:tcW w:w="151" w:type="dxa"/>
            <w:tcBorders>
              <w:top w:val="nil"/>
              <w:left w:val="single" w:sz="6" w:space="0" w:color="auto"/>
              <w:bottom w:val="nil"/>
              <w:right w:val="nil"/>
            </w:tcBorders>
          </w:tcPr>
          <w:p w14:paraId="7B3B04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274F5B" w14:textId="77777777" w:rsidR="00EE5860" w:rsidRPr="00441CD0" w:rsidRDefault="00EE5860" w:rsidP="00BB0E1F">
            <w:pPr>
              <w:pStyle w:val="TAC"/>
            </w:pPr>
            <w:r w:rsidRPr="00441CD0">
              <w:t>1 to 2</w:t>
            </w:r>
          </w:p>
        </w:tc>
        <w:tc>
          <w:tcPr>
            <w:tcW w:w="4706" w:type="dxa"/>
            <w:gridSpan w:val="8"/>
            <w:tcBorders>
              <w:top w:val="single" w:sz="4" w:space="0" w:color="auto"/>
              <w:left w:val="single" w:sz="4" w:space="0" w:color="auto"/>
              <w:bottom w:val="single" w:sz="4" w:space="0" w:color="auto"/>
              <w:right w:val="single" w:sz="4" w:space="0" w:color="auto"/>
            </w:tcBorders>
            <w:hideMark/>
          </w:tcPr>
          <w:p w14:paraId="591C0EEE" w14:textId="77777777" w:rsidR="00EE5860" w:rsidRPr="00441CD0" w:rsidRDefault="00EE5860" w:rsidP="00BB0E1F">
            <w:pPr>
              <w:pStyle w:val="NO"/>
              <w:keepNext/>
              <w:spacing w:after="0"/>
              <w:jc w:val="center"/>
            </w:pPr>
            <w:r w:rsidRPr="00441CD0">
              <w:rPr>
                <w:rFonts w:ascii="Arial" w:hAnsi="Arial"/>
                <w:sz w:val="18"/>
              </w:rPr>
              <w:t>Type = 96 (decimal)</w:t>
            </w:r>
          </w:p>
        </w:tc>
        <w:tc>
          <w:tcPr>
            <w:tcW w:w="588" w:type="dxa"/>
            <w:tcBorders>
              <w:top w:val="nil"/>
              <w:left w:val="single" w:sz="4" w:space="0" w:color="auto"/>
              <w:bottom w:val="nil"/>
              <w:right w:val="single" w:sz="6" w:space="0" w:color="auto"/>
            </w:tcBorders>
          </w:tcPr>
          <w:p w14:paraId="24759522" w14:textId="77777777" w:rsidR="00EE5860" w:rsidRPr="00441CD0" w:rsidRDefault="00EE5860" w:rsidP="00BB0E1F">
            <w:pPr>
              <w:pStyle w:val="TAC"/>
              <w:rPr>
                <w:lang w:val="x-none"/>
              </w:rPr>
            </w:pPr>
          </w:p>
        </w:tc>
      </w:tr>
      <w:tr w:rsidR="00EE5860" w:rsidRPr="00441CD0" w14:paraId="2216DF1C" w14:textId="77777777" w:rsidTr="00BB0E1F">
        <w:trPr>
          <w:jc w:val="center"/>
        </w:trPr>
        <w:tc>
          <w:tcPr>
            <w:tcW w:w="151" w:type="dxa"/>
            <w:tcBorders>
              <w:top w:val="nil"/>
              <w:left w:val="single" w:sz="6" w:space="0" w:color="auto"/>
              <w:bottom w:val="nil"/>
              <w:right w:val="nil"/>
            </w:tcBorders>
          </w:tcPr>
          <w:p w14:paraId="308E01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EAC91D" w14:textId="77777777" w:rsidR="00EE5860" w:rsidRPr="00441CD0" w:rsidRDefault="00EE5860" w:rsidP="00BB0E1F">
            <w:pPr>
              <w:pStyle w:val="NO"/>
              <w:keepNext/>
              <w:spacing w:after="0"/>
              <w:jc w:val="center"/>
            </w:pPr>
            <w:r w:rsidRPr="00441CD0">
              <w:t>3 to 4</w:t>
            </w:r>
          </w:p>
        </w:tc>
        <w:tc>
          <w:tcPr>
            <w:tcW w:w="4706" w:type="dxa"/>
            <w:gridSpan w:val="8"/>
            <w:tcBorders>
              <w:top w:val="single" w:sz="4" w:space="0" w:color="auto"/>
              <w:left w:val="single" w:sz="4" w:space="0" w:color="auto"/>
              <w:bottom w:val="single" w:sz="4" w:space="0" w:color="auto"/>
              <w:right w:val="single" w:sz="4" w:space="0" w:color="auto"/>
            </w:tcBorders>
            <w:hideMark/>
          </w:tcPr>
          <w:p w14:paraId="1432361A" w14:textId="77777777" w:rsidR="00EE5860" w:rsidRPr="00441CD0" w:rsidRDefault="00EE5860" w:rsidP="00BB0E1F">
            <w:pPr>
              <w:pStyle w:val="TAC"/>
              <w:rPr>
                <w:lang w:val="x-none" w:eastAsia="zh-CN"/>
              </w:rPr>
            </w:pPr>
            <w:r w:rsidRPr="00441CD0">
              <w:t>Length = n</w:t>
            </w:r>
          </w:p>
        </w:tc>
        <w:tc>
          <w:tcPr>
            <w:tcW w:w="588" w:type="dxa"/>
            <w:tcBorders>
              <w:top w:val="nil"/>
              <w:left w:val="single" w:sz="4" w:space="0" w:color="auto"/>
              <w:bottom w:val="nil"/>
              <w:right w:val="single" w:sz="6" w:space="0" w:color="auto"/>
            </w:tcBorders>
          </w:tcPr>
          <w:p w14:paraId="655251BE" w14:textId="77777777" w:rsidR="00EE5860" w:rsidRPr="00441CD0" w:rsidRDefault="00EE5860" w:rsidP="00BB0E1F">
            <w:pPr>
              <w:pStyle w:val="TAC"/>
            </w:pPr>
          </w:p>
        </w:tc>
      </w:tr>
      <w:tr w:rsidR="00EE5860" w:rsidRPr="00441CD0" w14:paraId="151DBC76" w14:textId="77777777" w:rsidTr="00BB0E1F">
        <w:trPr>
          <w:jc w:val="center"/>
        </w:trPr>
        <w:tc>
          <w:tcPr>
            <w:tcW w:w="151" w:type="dxa"/>
            <w:tcBorders>
              <w:top w:val="nil"/>
              <w:left w:val="single" w:sz="6" w:space="0" w:color="auto"/>
              <w:bottom w:val="nil"/>
              <w:right w:val="nil"/>
            </w:tcBorders>
          </w:tcPr>
          <w:p w14:paraId="6279FD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ECD6C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to </w:t>
            </w:r>
            <w:r w:rsidRPr="00441CD0">
              <w:rPr>
                <w:rFonts w:ascii="Arial" w:hAnsi="Arial" w:cs="Arial"/>
                <w:sz w:val="18"/>
                <w:szCs w:val="18"/>
                <w:lang w:eastAsia="zh-CN"/>
              </w:rPr>
              <w:t>8</w:t>
            </w:r>
          </w:p>
        </w:tc>
        <w:tc>
          <w:tcPr>
            <w:tcW w:w="4706" w:type="dxa"/>
            <w:gridSpan w:val="8"/>
            <w:tcBorders>
              <w:top w:val="single" w:sz="4" w:space="0" w:color="auto"/>
              <w:left w:val="single" w:sz="4" w:space="0" w:color="auto"/>
              <w:bottom w:val="single" w:sz="4" w:space="0" w:color="auto"/>
              <w:right w:val="single" w:sz="4" w:space="0" w:color="auto"/>
            </w:tcBorders>
            <w:hideMark/>
          </w:tcPr>
          <w:p w14:paraId="24F94779" w14:textId="77777777" w:rsidR="00EE5860" w:rsidRPr="00441CD0" w:rsidRDefault="00EE5860" w:rsidP="00BB0E1F">
            <w:pPr>
              <w:pStyle w:val="TAC"/>
              <w:rPr>
                <w:lang w:val="x-none" w:eastAsia="zh-CN"/>
              </w:rPr>
            </w:pPr>
            <w:r w:rsidRPr="00441CD0">
              <w:rPr>
                <w:lang w:val="en-US" w:eastAsia="zh-CN"/>
              </w:rPr>
              <w:t>Recovery Time Stamp</w:t>
            </w:r>
            <w:r w:rsidRPr="00441CD0">
              <w:rPr>
                <w:lang w:val="en-US"/>
              </w:rPr>
              <w:t xml:space="preserve"> value</w:t>
            </w:r>
          </w:p>
        </w:tc>
        <w:tc>
          <w:tcPr>
            <w:tcW w:w="588" w:type="dxa"/>
            <w:tcBorders>
              <w:top w:val="nil"/>
              <w:left w:val="single" w:sz="4" w:space="0" w:color="auto"/>
              <w:bottom w:val="nil"/>
              <w:right w:val="single" w:sz="6" w:space="0" w:color="auto"/>
            </w:tcBorders>
          </w:tcPr>
          <w:p w14:paraId="0A37AE13" w14:textId="77777777" w:rsidR="00EE5860" w:rsidRPr="00441CD0" w:rsidRDefault="00EE5860" w:rsidP="00BB0E1F">
            <w:pPr>
              <w:pStyle w:val="TAC"/>
            </w:pPr>
          </w:p>
        </w:tc>
      </w:tr>
      <w:tr w:rsidR="00EE5860" w:rsidRPr="00441CD0" w14:paraId="2C077F33" w14:textId="77777777" w:rsidTr="00BB0E1F">
        <w:trPr>
          <w:jc w:val="center"/>
        </w:trPr>
        <w:tc>
          <w:tcPr>
            <w:tcW w:w="151" w:type="dxa"/>
            <w:tcBorders>
              <w:top w:val="nil"/>
              <w:left w:val="single" w:sz="6" w:space="0" w:color="auto"/>
              <w:bottom w:val="single" w:sz="4" w:space="0" w:color="auto"/>
              <w:right w:val="nil"/>
            </w:tcBorders>
          </w:tcPr>
          <w:p w14:paraId="30D3BF2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581AAC" w14:textId="77777777" w:rsidR="00EE5860" w:rsidRPr="00441CD0" w:rsidRDefault="00EE5860" w:rsidP="00BB0E1F">
            <w:pPr>
              <w:pStyle w:val="TAC"/>
            </w:pPr>
            <w:r w:rsidRPr="00441CD0">
              <w:rPr>
                <w:lang w:eastAsia="zh-CN"/>
              </w:rPr>
              <w:t>9</w:t>
            </w:r>
            <w:r w:rsidRPr="00441CD0">
              <w:t xml:space="preserve"> to (n+4)</w:t>
            </w:r>
          </w:p>
        </w:tc>
        <w:tc>
          <w:tcPr>
            <w:tcW w:w="4706" w:type="dxa"/>
            <w:gridSpan w:val="8"/>
            <w:tcBorders>
              <w:top w:val="single" w:sz="4" w:space="0" w:color="auto"/>
              <w:left w:val="single" w:sz="4" w:space="0" w:color="auto"/>
              <w:bottom w:val="single" w:sz="4" w:space="0" w:color="auto"/>
              <w:right w:val="single" w:sz="4" w:space="0" w:color="auto"/>
            </w:tcBorders>
            <w:hideMark/>
          </w:tcPr>
          <w:p w14:paraId="3D040F7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FD290BD" w14:textId="77777777" w:rsidR="00EE5860" w:rsidRPr="00441CD0" w:rsidRDefault="00EE5860" w:rsidP="00BB0E1F">
            <w:pPr>
              <w:pStyle w:val="TAC"/>
              <w:rPr>
                <w:lang w:val="x-none"/>
              </w:rPr>
            </w:pPr>
          </w:p>
        </w:tc>
      </w:tr>
    </w:tbl>
    <w:p w14:paraId="36A7878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2.65-</w:t>
      </w:r>
      <w:r w:rsidRPr="00441CD0">
        <w:rPr>
          <w:lang w:eastAsia="ja-JP"/>
        </w:rPr>
        <w:t>1</w:t>
      </w:r>
      <w:r w:rsidRPr="00441CD0">
        <w:t xml:space="preserve">: </w:t>
      </w:r>
      <w:r w:rsidRPr="00441CD0">
        <w:rPr>
          <w:lang w:val="en-US" w:eastAsia="zh-CN"/>
        </w:rPr>
        <w:t>Recovery Time Stamp</w:t>
      </w:r>
    </w:p>
    <w:p w14:paraId="5406B170" w14:textId="77777777" w:rsidR="00EE5860" w:rsidRPr="00441CD0" w:rsidRDefault="00EE5860" w:rsidP="00EE5860">
      <w:pPr>
        <w:pStyle w:val="Heading3"/>
      </w:pPr>
      <w:bookmarkStart w:id="5820" w:name="_Toc19717411"/>
      <w:bookmarkStart w:id="5821" w:name="_Toc27490912"/>
      <w:bookmarkStart w:id="5822" w:name="_Toc27557205"/>
      <w:bookmarkStart w:id="5823" w:name="_Toc27724122"/>
      <w:bookmarkStart w:id="5824" w:name="_Toc36031196"/>
      <w:bookmarkStart w:id="5825" w:name="_Toc36043116"/>
      <w:bookmarkStart w:id="5826" w:name="_Toc36814441"/>
      <w:bookmarkStart w:id="5827" w:name="_Toc44689299"/>
      <w:bookmarkStart w:id="5828" w:name="_Toc44924053"/>
      <w:bookmarkStart w:id="5829" w:name="_Toc51861023"/>
      <w:bookmarkStart w:id="5830" w:name="_Toc57930794"/>
      <w:bookmarkStart w:id="5831" w:name="_Toc57931424"/>
      <w:bookmarkStart w:id="5832" w:name="_Toc67499816"/>
      <w:r w:rsidRPr="00441CD0">
        <w:lastRenderedPageBreak/>
        <w:t>8.</w:t>
      </w:r>
      <w:r w:rsidRPr="00441CD0">
        <w:rPr>
          <w:lang w:val="en-US"/>
        </w:rPr>
        <w:t>2.66</w:t>
      </w:r>
      <w:r w:rsidRPr="00441CD0">
        <w:tab/>
        <w:t>DL Flow Level Marking</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1FD1F167" w14:textId="77777777" w:rsidR="00EE5860" w:rsidRPr="00441CD0" w:rsidRDefault="00EE5860" w:rsidP="00EE5860">
      <w:pPr>
        <w:rPr>
          <w:lang w:eastAsia="ja-JP"/>
        </w:rPr>
      </w:pPr>
      <w:r w:rsidRPr="00441CD0">
        <w:t xml:space="preserve">The </w:t>
      </w:r>
      <w:r w:rsidRPr="00441CD0">
        <w:rPr>
          <w:lang w:val="en-US" w:eastAsia="zh-CN"/>
        </w:rPr>
        <w:t>DL Flow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8.2.66-1</w:t>
      </w:r>
      <w:r w:rsidRPr="00441CD0">
        <w:rPr>
          <w:lang w:eastAsia="ja-JP"/>
        </w:rPr>
        <w:t>.</w:t>
      </w:r>
    </w:p>
    <w:p w14:paraId="5426BC7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2614A2E" w14:textId="77777777" w:rsidTr="00BB0E1F">
        <w:trPr>
          <w:jc w:val="center"/>
        </w:trPr>
        <w:tc>
          <w:tcPr>
            <w:tcW w:w="151" w:type="dxa"/>
            <w:tcBorders>
              <w:top w:val="single" w:sz="6" w:space="0" w:color="auto"/>
              <w:left w:val="single" w:sz="6" w:space="0" w:color="auto"/>
              <w:bottom w:val="nil"/>
              <w:right w:val="nil"/>
            </w:tcBorders>
          </w:tcPr>
          <w:p w14:paraId="6D19A022" w14:textId="77777777" w:rsidR="00EE5860" w:rsidRPr="00441CD0" w:rsidRDefault="00EE5860" w:rsidP="00BB0E1F">
            <w:pPr>
              <w:pStyle w:val="TAC"/>
            </w:pPr>
          </w:p>
        </w:tc>
        <w:tc>
          <w:tcPr>
            <w:tcW w:w="1104" w:type="dxa"/>
            <w:tcBorders>
              <w:top w:val="single" w:sz="6" w:space="0" w:color="auto"/>
              <w:left w:val="nil"/>
              <w:bottom w:val="nil"/>
              <w:right w:val="nil"/>
            </w:tcBorders>
          </w:tcPr>
          <w:p w14:paraId="0B21364F"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42D353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5F4185" w14:textId="77777777" w:rsidR="00EE5860" w:rsidRPr="00441CD0" w:rsidRDefault="00EE5860" w:rsidP="00BB0E1F">
            <w:pPr>
              <w:pStyle w:val="TAC"/>
            </w:pPr>
          </w:p>
        </w:tc>
      </w:tr>
      <w:tr w:rsidR="00EE5860" w:rsidRPr="00441CD0" w14:paraId="483520A7" w14:textId="77777777" w:rsidTr="00BB0E1F">
        <w:trPr>
          <w:jc w:val="center"/>
        </w:trPr>
        <w:tc>
          <w:tcPr>
            <w:tcW w:w="151" w:type="dxa"/>
            <w:tcBorders>
              <w:top w:val="nil"/>
              <w:left w:val="single" w:sz="6" w:space="0" w:color="auto"/>
              <w:bottom w:val="nil"/>
              <w:right w:val="nil"/>
            </w:tcBorders>
          </w:tcPr>
          <w:p w14:paraId="7967AFC2" w14:textId="77777777" w:rsidR="00EE5860" w:rsidRPr="00441CD0" w:rsidRDefault="00EE5860" w:rsidP="00BB0E1F">
            <w:pPr>
              <w:pStyle w:val="TAC"/>
            </w:pPr>
          </w:p>
        </w:tc>
        <w:tc>
          <w:tcPr>
            <w:tcW w:w="1104" w:type="dxa"/>
            <w:tcBorders>
              <w:top w:val="nil"/>
              <w:left w:val="nil"/>
              <w:bottom w:val="nil"/>
              <w:right w:val="nil"/>
            </w:tcBorders>
            <w:hideMark/>
          </w:tcPr>
          <w:p w14:paraId="19CE98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C2AC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5EFF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F784E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6C81C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BA7CB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503E4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871AE3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3543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2595595" w14:textId="77777777" w:rsidR="00EE5860" w:rsidRPr="00441CD0" w:rsidRDefault="00EE5860" w:rsidP="00BB0E1F">
            <w:pPr>
              <w:pStyle w:val="TAC"/>
            </w:pPr>
          </w:p>
        </w:tc>
      </w:tr>
      <w:tr w:rsidR="00EE5860" w:rsidRPr="00441CD0" w14:paraId="104E9E86" w14:textId="77777777" w:rsidTr="00BB0E1F">
        <w:trPr>
          <w:jc w:val="center"/>
        </w:trPr>
        <w:tc>
          <w:tcPr>
            <w:tcW w:w="151" w:type="dxa"/>
            <w:tcBorders>
              <w:top w:val="nil"/>
              <w:left w:val="single" w:sz="6" w:space="0" w:color="auto"/>
              <w:bottom w:val="nil"/>
              <w:right w:val="nil"/>
            </w:tcBorders>
          </w:tcPr>
          <w:p w14:paraId="393273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7C03C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AA364C" w14:textId="77777777" w:rsidR="00EE5860" w:rsidRPr="00441CD0" w:rsidRDefault="00EE5860" w:rsidP="00BB0E1F">
            <w:pPr>
              <w:pStyle w:val="TAC"/>
            </w:pPr>
            <w:r w:rsidRPr="00441CD0">
              <w:t>Type = 97 (decimal)</w:t>
            </w:r>
          </w:p>
        </w:tc>
        <w:tc>
          <w:tcPr>
            <w:tcW w:w="588" w:type="dxa"/>
            <w:tcBorders>
              <w:top w:val="nil"/>
              <w:left w:val="single" w:sz="4" w:space="0" w:color="auto"/>
              <w:bottom w:val="nil"/>
              <w:right w:val="single" w:sz="6" w:space="0" w:color="auto"/>
            </w:tcBorders>
          </w:tcPr>
          <w:p w14:paraId="23F1DA40" w14:textId="77777777" w:rsidR="00EE5860" w:rsidRPr="00441CD0" w:rsidRDefault="00EE5860" w:rsidP="00BB0E1F">
            <w:pPr>
              <w:pStyle w:val="TAC"/>
            </w:pPr>
          </w:p>
        </w:tc>
      </w:tr>
      <w:tr w:rsidR="00EE5860" w:rsidRPr="00441CD0" w14:paraId="2631E402" w14:textId="77777777" w:rsidTr="00BB0E1F">
        <w:trPr>
          <w:jc w:val="center"/>
        </w:trPr>
        <w:tc>
          <w:tcPr>
            <w:tcW w:w="151" w:type="dxa"/>
            <w:tcBorders>
              <w:top w:val="nil"/>
              <w:left w:val="single" w:sz="6" w:space="0" w:color="auto"/>
              <w:bottom w:val="nil"/>
              <w:right w:val="nil"/>
            </w:tcBorders>
          </w:tcPr>
          <w:p w14:paraId="332422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C599B"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DE646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3263F8" w14:textId="77777777" w:rsidR="00EE5860" w:rsidRPr="00441CD0" w:rsidRDefault="00EE5860" w:rsidP="00BB0E1F">
            <w:pPr>
              <w:pStyle w:val="TAC"/>
            </w:pPr>
          </w:p>
        </w:tc>
      </w:tr>
      <w:tr w:rsidR="00EE5860" w:rsidRPr="00441CD0" w14:paraId="6E3CD18A" w14:textId="77777777" w:rsidTr="00BB0E1F">
        <w:trPr>
          <w:jc w:val="center"/>
        </w:trPr>
        <w:tc>
          <w:tcPr>
            <w:tcW w:w="151" w:type="dxa"/>
            <w:tcBorders>
              <w:top w:val="nil"/>
              <w:left w:val="single" w:sz="6" w:space="0" w:color="auto"/>
              <w:bottom w:val="nil"/>
              <w:right w:val="nil"/>
            </w:tcBorders>
          </w:tcPr>
          <w:p w14:paraId="6304DC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7B72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36F6FC39"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C36E5E8" w14:textId="77777777" w:rsidR="00EE5860" w:rsidRPr="00441CD0" w:rsidRDefault="00EE5860" w:rsidP="00BB0E1F">
            <w:pPr>
              <w:pStyle w:val="TAC"/>
              <w:rPr>
                <w:lang w:eastAsia="zh-CN"/>
              </w:rPr>
            </w:pPr>
            <w:r w:rsidRPr="00441CD0">
              <w:rPr>
                <w:lang w:eastAsia="zh-CN"/>
              </w:rPr>
              <w:t>SCI</w:t>
            </w:r>
          </w:p>
        </w:tc>
        <w:tc>
          <w:tcPr>
            <w:tcW w:w="589" w:type="dxa"/>
            <w:tcBorders>
              <w:top w:val="single" w:sz="4" w:space="0" w:color="auto"/>
              <w:left w:val="single" w:sz="4" w:space="0" w:color="auto"/>
              <w:bottom w:val="single" w:sz="4" w:space="0" w:color="auto"/>
              <w:right w:val="single" w:sz="4" w:space="0" w:color="auto"/>
            </w:tcBorders>
            <w:hideMark/>
          </w:tcPr>
          <w:p w14:paraId="211ECEE6" w14:textId="77777777" w:rsidR="00EE5860" w:rsidRPr="00441CD0" w:rsidRDefault="00EE5860" w:rsidP="00BB0E1F">
            <w:pPr>
              <w:pStyle w:val="TAC"/>
              <w:rPr>
                <w:lang w:eastAsia="zh-CN"/>
              </w:rPr>
            </w:pPr>
            <w:r w:rsidRPr="00441CD0">
              <w:rPr>
                <w:lang w:eastAsia="zh-CN"/>
              </w:rPr>
              <w:t>TTC</w:t>
            </w:r>
          </w:p>
        </w:tc>
        <w:tc>
          <w:tcPr>
            <w:tcW w:w="588" w:type="dxa"/>
            <w:tcBorders>
              <w:top w:val="nil"/>
              <w:left w:val="single" w:sz="4" w:space="0" w:color="auto"/>
              <w:bottom w:val="nil"/>
              <w:right w:val="single" w:sz="6" w:space="0" w:color="auto"/>
            </w:tcBorders>
          </w:tcPr>
          <w:p w14:paraId="35F40A53" w14:textId="77777777" w:rsidR="00EE5860" w:rsidRPr="00441CD0" w:rsidRDefault="00EE5860" w:rsidP="00BB0E1F">
            <w:pPr>
              <w:pStyle w:val="TAC"/>
            </w:pPr>
          </w:p>
        </w:tc>
      </w:tr>
      <w:tr w:rsidR="00EE5860" w:rsidRPr="00441CD0" w14:paraId="3BFF0575" w14:textId="77777777" w:rsidTr="00BB0E1F">
        <w:trPr>
          <w:jc w:val="center"/>
        </w:trPr>
        <w:tc>
          <w:tcPr>
            <w:tcW w:w="151" w:type="dxa"/>
            <w:tcBorders>
              <w:top w:val="nil"/>
              <w:left w:val="single" w:sz="6" w:space="0" w:color="auto"/>
              <w:bottom w:val="nil"/>
              <w:right w:val="nil"/>
            </w:tcBorders>
          </w:tcPr>
          <w:p w14:paraId="2E3F8E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4E59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1" w:type="dxa"/>
            <w:gridSpan w:val="8"/>
            <w:tcBorders>
              <w:top w:val="single" w:sz="4" w:space="0" w:color="auto"/>
              <w:left w:val="single" w:sz="4" w:space="0" w:color="auto"/>
              <w:bottom w:val="single" w:sz="4" w:space="0" w:color="auto"/>
              <w:right w:val="single" w:sz="4" w:space="0" w:color="auto"/>
            </w:tcBorders>
            <w:hideMark/>
          </w:tcPr>
          <w:p w14:paraId="73DE8FDA"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3C419BB3" w14:textId="77777777" w:rsidR="00EE5860" w:rsidRPr="00441CD0" w:rsidRDefault="00EE5860" w:rsidP="00BB0E1F">
            <w:pPr>
              <w:pStyle w:val="TAC"/>
            </w:pPr>
          </w:p>
        </w:tc>
      </w:tr>
      <w:tr w:rsidR="00EE5860" w:rsidRPr="00441CD0" w14:paraId="6B679D8D" w14:textId="77777777" w:rsidTr="00BB0E1F">
        <w:trPr>
          <w:jc w:val="center"/>
        </w:trPr>
        <w:tc>
          <w:tcPr>
            <w:tcW w:w="151" w:type="dxa"/>
            <w:tcBorders>
              <w:top w:val="nil"/>
              <w:left w:val="single" w:sz="6" w:space="0" w:color="auto"/>
              <w:bottom w:val="nil"/>
              <w:right w:val="nil"/>
            </w:tcBorders>
          </w:tcPr>
          <w:p w14:paraId="418134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D226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(p+1)</w:t>
            </w:r>
          </w:p>
        </w:tc>
        <w:tc>
          <w:tcPr>
            <w:tcW w:w="4711" w:type="dxa"/>
            <w:gridSpan w:val="8"/>
            <w:tcBorders>
              <w:top w:val="single" w:sz="4" w:space="0" w:color="auto"/>
              <w:left w:val="single" w:sz="4" w:space="0" w:color="auto"/>
              <w:bottom w:val="single" w:sz="4" w:space="0" w:color="auto"/>
              <w:right w:val="single" w:sz="4" w:space="0" w:color="auto"/>
            </w:tcBorders>
            <w:hideMark/>
          </w:tcPr>
          <w:p w14:paraId="5D0FB0E4" w14:textId="77777777" w:rsidR="00EE5860" w:rsidRPr="00441CD0" w:rsidRDefault="00EE5860" w:rsidP="00BB0E1F">
            <w:pPr>
              <w:pStyle w:val="TAC"/>
              <w:rPr>
                <w:lang w:eastAsia="zh-CN"/>
              </w:rPr>
            </w:pPr>
            <w:r w:rsidRPr="00441CD0">
              <w:rPr>
                <w:lang w:eastAsia="zh-CN"/>
              </w:rPr>
              <w:t>Service Class Indicator</w:t>
            </w:r>
          </w:p>
        </w:tc>
        <w:tc>
          <w:tcPr>
            <w:tcW w:w="588" w:type="dxa"/>
            <w:tcBorders>
              <w:top w:val="nil"/>
              <w:left w:val="single" w:sz="4" w:space="0" w:color="auto"/>
              <w:bottom w:val="nil"/>
              <w:right w:val="single" w:sz="6" w:space="0" w:color="auto"/>
            </w:tcBorders>
          </w:tcPr>
          <w:p w14:paraId="3E01F02C" w14:textId="77777777" w:rsidR="00EE5860" w:rsidRPr="00441CD0" w:rsidRDefault="00EE5860" w:rsidP="00BB0E1F">
            <w:pPr>
              <w:pStyle w:val="TAC"/>
            </w:pPr>
          </w:p>
        </w:tc>
      </w:tr>
      <w:tr w:rsidR="00EE5860" w:rsidRPr="00441CD0" w14:paraId="5DCFD00A" w14:textId="77777777" w:rsidTr="00BB0E1F">
        <w:trPr>
          <w:jc w:val="center"/>
        </w:trPr>
        <w:tc>
          <w:tcPr>
            <w:tcW w:w="151" w:type="dxa"/>
            <w:tcBorders>
              <w:top w:val="nil"/>
              <w:left w:val="single" w:sz="6" w:space="0" w:color="auto"/>
              <w:bottom w:val="single" w:sz="4" w:space="0" w:color="auto"/>
              <w:right w:val="nil"/>
            </w:tcBorders>
          </w:tcPr>
          <w:p w14:paraId="011414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6ACED8" w14:textId="77777777" w:rsidR="00EE5860" w:rsidRPr="00441CD0" w:rsidRDefault="00EE5860" w:rsidP="00BB0E1F">
            <w:pPr>
              <w:pStyle w:val="TAC"/>
            </w:pPr>
            <w:r w:rsidRPr="00441CD0">
              <w:rPr>
                <w:lang w:val="de-DE" w:eastAsia="zh-CN"/>
              </w:rPr>
              <w:t>q</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8E410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261D25B" w14:textId="77777777" w:rsidR="00EE5860" w:rsidRPr="00441CD0" w:rsidRDefault="00EE5860" w:rsidP="00BB0E1F">
            <w:pPr>
              <w:pStyle w:val="TAC"/>
              <w:rPr>
                <w:lang w:val="x-none"/>
              </w:rPr>
            </w:pPr>
          </w:p>
        </w:tc>
      </w:tr>
    </w:tbl>
    <w:p w14:paraId="086CE77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66</w:t>
      </w:r>
      <w:r w:rsidRPr="00441CD0">
        <w:rPr>
          <w:lang w:eastAsia="zh-CN"/>
        </w:rPr>
        <w:t>-</w:t>
      </w:r>
      <w:r w:rsidRPr="00441CD0">
        <w:rPr>
          <w:lang w:eastAsia="ja-JP"/>
        </w:rPr>
        <w:t>1</w:t>
      </w:r>
      <w:r w:rsidRPr="00441CD0">
        <w:t xml:space="preserve">: </w:t>
      </w:r>
      <w:r w:rsidRPr="00441CD0">
        <w:rPr>
          <w:lang w:eastAsia="ja-JP"/>
        </w:rPr>
        <w:t>DL Flow Level Marking</w:t>
      </w:r>
    </w:p>
    <w:p w14:paraId="54F7FC1F" w14:textId="77777777" w:rsidR="00EE5860" w:rsidRPr="00441CD0" w:rsidRDefault="00EE5860" w:rsidP="00EE5860">
      <w:r w:rsidRPr="00441CD0">
        <w:t>The following flags are coded within Octet 5:</w:t>
      </w:r>
    </w:p>
    <w:p w14:paraId="489006D4" w14:textId="77777777" w:rsidR="00EE5860" w:rsidRPr="00441CD0" w:rsidRDefault="00EE5860" w:rsidP="00EE5860">
      <w:pPr>
        <w:pStyle w:val="B1"/>
      </w:pPr>
      <w:r w:rsidRPr="00441CD0">
        <w:t>-</w:t>
      </w:r>
      <w:r w:rsidRPr="00441CD0">
        <w:tab/>
        <w:t>Bit 1 – TTC (ToS/Traffic Class): If this bit is set to "1", then the ToS/Traffic Class field shall be present, otherwise the ToS/Traffic Class field shall not be present.</w:t>
      </w:r>
    </w:p>
    <w:p w14:paraId="5862DD7D" w14:textId="77777777" w:rsidR="00EE5860" w:rsidRPr="00441CD0" w:rsidRDefault="00EE5860" w:rsidP="00EE5860">
      <w:pPr>
        <w:pStyle w:val="B1"/>
      </w:pPr>
      <w:r w:rsidRPr="00441CD0">
        <w:t>-</w:t>
      </w:r>
      <w:r w:rsidRPr="00441CD0">
        <w:tab/>
        <w:t>Bit 2 – SCI (Service Class Indicator): If this bit is set to "1", then the Service Class Indicator field shall be present, otherwise the Service Class Indicator field shall not be present.</w:t>
      </w:r>
    </w:p>
    <w:p w14:paraId="63D7E285"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6C19E78C" w14:textId="659B3BC5" w:rsidR="00EE5860" w:rsidRPr="00441CD0" w:rsidRDefault="00EE5860" w:rsidP="00EE5860">
      <w:r w:rsidRPr="00441CD0">
        <w:t xml:space="preserve">The ToS/Traffic Class field, when present, shall be encoded on two octets as an OctetString. The first octet shall contain the IPv4 Type-of-Service or the IPv6 Traffic-Class field and the second octet shall contain the ToS/Traffic Class mask field. See </w:t>
      </w:r>
      <w:r w:rsidR="00415C19" w:rsidRPr="00441CD0">
        <w:t>clause</w:t>
      </w:r>
      <w:r w:rsidR="00415C19">
        <w:t> </w:t>
      </w:r>
      <w:r w:rsidR="00415C19" w:rsidRPr="00441CD0">
        <w:t>5</w:t>
      </w:r>
      <w:r w:rsidRPr="00441CD0">
        <w:t>.3.15 of 3GPP TS 29.212 [8].</w:t>
      </w:r>
    </w:p>
    <w:p w14:paraId="38D4E0E4" w14:textId="77777777" w:rsidR="00EE5860" w:rsidRPr="00441CD0" w:rsidRDefault="00EE5860" w:rsidP="00EE5860">
      <w:r w:rsidRPr="00441CD0">
        <w:t xml:space="preserve">Octets p and (p+1) of the Service Class Indicator field, when present, shall be encoded respectively </w:t>
      </w:r>
      <w:r w:rsidRPr="00441CD0">
        <w:rPr>
          <w:lang w:val="en-US" w:eastAsia="zh-CN"/>
        </w:rPr>
        <w:t xml:space="preserve">as octets 2 and 3 of the Service Class Indicator Extension Header </w:t>
      </w:r>
      <w:r w:rsidRPr="00441CD0">
        <w:t>specified in Figure 5.2.2.3-1 of 3GPP TS 29.281 [3].</w:t>
      </w:r>
    </w:p>
    <w:p w14:paraId="59C46E8E" w14:textId="77777777" w:rsidR="00EE5860" w:rsidRPr="00441CD0" w:rsidRDefault="00EE5860" w:rsidP="00EE5860">
      <w:pPr>
        <w:pStyle w:val="Heading3"/>
      </w:pPr>
      <w:bookmarkStart w:id="5833" w:name="_Toc19717412"/>
      <w:bookmarkStart w:id="5834" w:name="_Toc27490913"/>
      <w:bookmarkStart w:id="5835" w:name="_Toc27557206"/>
      <w:bookmarkStart w:id="5836" w:name="_Toc27724123"/>
      <w:bookmarkStart w:id="5837" w:name="_Toc36031197"/>
      <w:bookmarkStart w:id="5838" w:name="_Toc36043117"/>
      <w:bookmarkStart w:id="5839" w:name="_Toc36814442"/>
      <w:bookmarkStart w:id="5840" w:name="_Toc44689300"/>
      <w:bookmarkStart w:id="5841" w:name="_Toc44924054"/>
      <w:bookmarkStart w:id="5842" w:name="_Toc51861024"/>
      <w:bookmarkStart w:id="5843" w:name="_Toc57930795"/>
      <w:bookmarkStart w:id="5844" w:name="_Toc57931425"/>
      <w:bookmarkStart w:id="5845" w:name="_Toc67499817"/>
      <w:r w:rsidRPr="00441CD0">
        <w:t>8.</w:t>
      </w:r>
      <w:r w:rsidRPr="00441CD0">
        <w:rPr>
          <w:lang w:val="en-US"/>
        </w:rPr>
        <w:t>2.67</w:t>
      </w:r>
      <w:r w:rsidRPr="00441CD0">
        <w:tab/>
        <w:t>Header Enrichment</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5FD234B8" w14:textId="77777777" w:rsidR="00EE5860" w:rsidRPr="00441CD0" w:rsidRDefault="00EE5860" w:rsidP="00EE5860">
      <w:pPr>
        <w:rPr>
          <w:lang w:eastAsia="ja-JP"/>
        </w:rPr>
      </w:pPr>
      <w:r w:rsidRPr="00441CD0">
        <w:t xml:space="preserve">The </w:t>
      </w:r>
      <w:r w:rsidRPr="00441CD0">
        <w:rPr>
          <w:lang w:val="en-US" w:eastAsia="zh-CN"/>
        </w:rPr>
        <w:t xml:space="preserve">Header Enrichment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8.2.67-1</w:t>
      </w:r>
      <w:r w:rsidRPr="00441CD0">
        <w:rPr>
          <w:lang w:eastAsia="ja-JP"/>
        </w:rPr>
        <w:t>. It contains information for header enrichment.</w:t>
      </w:r>
    </w:p>
    <w:p w14:paraId="1E3D6F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EB25E49" w14:textId="77777777" w:rsidTr="00BB0E1F">
        <w:trPr>
          <w:jc w:val="center"/>
        </w:trPr>
        <w:tc>
          <w:tcPr>
            <w:tcW w:w="151" w:type="dxa"/>
            <w:tcBorders>
              <w:top w:val="single" w:sz="6" w:space="0" w:color="auto"/>
              <w:left w:val="single" w:sz="6" w:space="0" w:color="auto"/>
              <w:bottom w:val="nil"/>
              <w:right w:val="nil"/>
            </w:tcBorders>
          </w:tcPr>
          <w:p w14:paraId="35F325B5" w14:textId="77777777" w:rsidR="00EE5860" w:rsidRPr="00441CD0" w:rsidRDefault="00EE5860" w:rsidP="00BB0E1F">
            <w:pPr>
              <w:pStyle w:val="TAC"/>
            </w:pPr>
          </w:p>
        </w:tc>
        <w:tc>
          <w:tcPr>
            <w:tcW w:w="1104" w:type="dxa"/>
            <w:tcBorders>
              <w:top w:val="single" w:sz="6" w:space="0" w:color="auto"/>
              <w:left w:val="nil"/>
              <w:bottom w:val="nil"/>
              <w:right w:val="nil"/>
            </w:tcBorders>
          </w:tcPr>
          <w:p w14:paraId="4BFA5803"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E0F3A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955E156" w14:textId="77777777" w:rsidR="00EE5860" w:rsidRPr="00441CD0" w:rsidRDefault="00EE5860" w:rsidP="00BB0E1F">
            <w:pPr>
              <w:pStyle w:val="TAC"/>
            </w:pPr>
          </w:p>
        </w:tc>
      </w:tr>
      <w:tr w:rsidR="00EE5860" w:rsidRPr="00441CD0" w14:paraId="61FF7E86" w14:textId="77777777" w:rsidTr="00BB0E1F">
        <w:trPr>
          <w:jc w:val="center"/>
        </w:trPr>
        <w:tc>
          <w:tcPr>
            <w:tcW w:w="151" w:type="dxa"/>
            <w:tcBorders>
              <w:top w:val="nil"/>
              <w:left w:val="single" w:sz="6" w:space="0" w:color="auto"/>
              <w:bottom w:val="nil"/>
              <w:right w:val="nil"/>
            </w:tcBorders>
          </w:tcPr>
          <w:p w14:paraId="5BD7D947" w14:textId="77777777" w:rsidR="00EE5860" w:rsidRPr="00441CD0" w:rsidRDefault="00EE5860" w:rsidP="00BB0E1F">
            <w:pPr>
              <w:pStyle w:val="TAC"/>
            </w:pPr>
          </w:p>
        </w:tc>
        <w:tc>
          <w:tcPr>
            <w:tcW w:w="1104" w:type="dxa"/>
            <w:tcBorders>
              <w:top w:val="nil"/>
              <w:left w:val="nil"/>
              <w:bottom w:val="nil"/>
              <w:right w:val="nil"/>
            </w:tcBorders>
            <w:hideMark/>
          </w:tcPr>
          <w:p w14:paraId="02B772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2C0CAC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304EF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5187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BBB034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07A0E1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57B6AE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AC05AE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06C6B5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5DF7FD" w14:textId="77777777" w:rsidR="00EE5860" w:rsidRPr="00441CD0" w:rsidRDefault="00EE5860" w:rsidP="00BB0E1F">
            <w:pPr>
              <w:pStyle w:val="TAC"/>
            </w:pPr>
          </w:p>
        </w:tc>
      </w:tr>
      <w:tr w:rsidR="00EE5860" w:rsidRPr="00441CD0" w14:paraId="3B6CFB3C" w14:textId="77777777" w:rsidTr="00BB0E1F">
        <w:trPr>
          <w:jc w:val="center"/>
        </w:trPr>
        <w:tc>
          <w:tcPr>
            <w:tcW w:w="151" w:type="dxa"/>
            <w:tcBorders>
              <w:top w:val="nil"/>
              <w:left w:val="single" w:sz="6" w:space="0" w:color="auto"/>
              <w:bottom w:val="nil"/>
              <w:right w:val="nil"/>
            </w:tcBorders>
          </w:tcPr>
          <w:p w14:paraId="21A5C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2760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1A10E04" w14:textId="77777777" w:rsidR="00EE5860" w:rsidRPr="00441CD0" w:rsidRDefault="00EE5860" w:rsidP="00BB0E1F">
            <w:pPr>
              <w:pStyle w:val="TAC"/>
            </w:pPr>
            <w:r w:rsidRPr="00441CD0">
              <w:t xml:space="preserve">Type = </w:t>
            </w:r>
            <w:r w:rsidRPr="00441CD0">
              <w:rPr>
                <w:lang w:val="sv-SE"/>
              </w:rPr>
              <w:t>98</w:t>
            </w:r>
            <w:r w:rsidRPr="00441CD0">
              <w:t xml:space="preserve"> (decimal)</w:t>
            </w:r>
          </w:p>
        </w:tc>
        <w:tc>
          <w:tcPr>
            <w:tcW w:w="588" w:type="dxa"/>
            <w:tcBorders>
              <w:top w:val="nil"/>
              <w:left w:val="single" w:sz="4" w:space="0" w:color="auto"/>
              <w:bottom w:val="nil"/>
              <w:right w:val="single" w:sz="6" w:space="0" w:color="auto"/>
            </w:tcBorders>
          </w:tcPr>
          <w:p w14:paraId="0AA37284" w14:textId="77777777" w:rsidR="00EE5860" w:rsidRPr="00441CD0" w:rsidRDefault="00EE5860" w:rsidP="00BB0E1F">
            <w:pPr>
              <w:pStyle w:val="TAC"/>
            </w:pPr>
          </w:p>
        </w:tc>
      </w:tr>
      <w:tr w:rsidR="00EE5860" w:rsidRPr="00441CD0" w14:paraId="04AB319E" w14:textId="77777777" w:rsidTr="00BB0E1F">
        <w:trPr>
          <w:jc w:val="center"/>
        </w:trPr>
        <w:tc>
          <w:tcPr>
            <w:tcW w:w="151" w:type="dxa"/>
            <w:tcBorders>
              <w:top w:val="nil"/>
              <w:left w:val="single" w:sz="6" w:space="0" w:color="auto"/>
              <w:bottom w:val="nil"/>
              <w:right w:val="nil"/>
            </w:tcBorders>
          </w:tcPr>
          <w:p w14:paraId="5EEEF8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D344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3F4D1C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1FAFE2" w14:textId="77777777" w:rsidR="00EE5860" w:rsidRPr="00441CD0" w:rsidRDefault="00EE5860" w:rsidP="00BB0E1F">
            <w:pPr>
              <w:pStyle w:val="TAC"/>
            </w:pPr>
          </w:p>
        </w:tc>
      </w:tr>
      <w:tr w:rsidR="00EE5860" w:rsidRPr="00441CD0" w14:paraId="23D0293A" w14:textId="77777777" w:rsidTr="00BB0E1F">
        <w:trPr>
          <w:jc w:val="center"/>
        </w:trPr>
        <w:tc>
          <w:tcPr>
            <w:tcW w:w="151" w:type="dxa"/>
            <w:tcBorders>
              <w:top w:val="nil"/>
              <w:left w:val="single" w:sz="6" w:space="0" w:color="auto"/>
              <w:bottom w:val="nil"/>
              <w:right w:val="nil"/>
            </w:tcBorders>
          </w:tcPr>
          <w:p w14:paraId="369B3C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7D82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75F315C5" w14:textId="77777777" w:rsidR="00EE5860" w:rsidRPr="00441CD0" w:rsidRDefault="00EE5860" w:rsidP="00BB0E1F">
            <w:pPr>
              <w:pStyle w:val="TAC"/>
              <w:rPr>
                <w:lang w:eastAsia="zh-CN"/>
              </w:rPr>
            </w:pPr>
            <w:r w:rsidRPr="00441CD0">
              <w:rPr>
                <w:lang w:eastAsia="zh-CN"/>
              </w:rPr>
              <w:t>Spare</w:t>
            </w:r>
          </w:p>
        </w:tc>
        <w:tc>
          <w:tcPr>
            <w:tcW w:w="2945" w:type="dxa"/>
            <w:gridSpan w:val="5"/>
            <w:tcBorders>
              <w:top w:val="single" w:sz="4" w:space="0" w:color="auto"/>
              <w:left w:val="single" w:sz="4" w:space="0" w:color="auto"/>
              <w:bottom w:val="single" w:sz="4" w:space="0" w:color="auto"/>
              <w:right w:val="single" w:sz="4" w:space="0" w:color="auto"/>
            </w:tcBorders>
            <w:hideMark/>
          </w:tcPr>
          <w:p w14:paraId="099719E2" w14:textId="77777777" w:rsidR="00EE5860" w:rsidRPr="00441CD0" w:rsidRDefault="00EE5860" w:rsidP="00BB0E1F">
            <w:pPr>
              <w:pStyle w:val="TAC"/>
              <w:rPr>
                <w:lang w:eastAsia="zh-CN"/>
              </w:rPr>
            </w:pPr>
            <w:r w:rsidRPr="00441CD0">
              <w:rPr>
                <w:lang w:eastAsia="zh-CN"/>
              </w:rPr>
              <w:t>Header Type</w:t>
            </w:r>
          </w:p>
        </w:tc>
        <w:tc>
          <w:tcPr>
            <w:tcW w:w="588" w:type="dxa"/>
            <w:tcBorders>
              <w:top w:val="nil"/>
              <w:left w:val="single" w:sz="4" w:space="0" w:color="auto"/>
              <w:bottom w:val="nil"/>
              <w:right w:val="single" w:sz="6" w:space="0" w:color="auto"/>
            </w:tcBorders>
          </w:tcPr>
          <w:p w14:paraId="04C8BB90" w14:textId="77777777" w:rsidR="00EE5860" w:rsidRPr="00441CD0" w:rsidRDefault="00EE5860" w:rsidP="00BB0E1F">
            <w:pPr>
              <w:pStyle w:val="TAC"/>
            </w:pPr>
          </w:p>
        </w:tc>
      </w:tr>
      <w:tr w:rsidR="00EE5860" w:rsidRPr="00441CD0" w14:paraId="4459B819" w14:textId="77777777" w:rsidTr="00BB0E1F">
        <w:trPr>
          <w:jc w:val="center"/>
        </w:trPr>
        <w:tc>
          <w:tcPr>
            <w:tcW w:w="151" w:type="dxa"/>
            <w:tcBorders>
              <w:top w:val="nil"/>
              <w:left w:val="single" w:sz="6" w:space="0" w:color="auto"/>
              <w:bottom w:val="nil"/>
              <w:right w:val="nil"/>
            </w:tcBorders>
          </w:tcPr>
          <w:p w14:paraId="03CA6C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AFD54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7F9568D7" w14:textId="77777777" w:rsidR="00EE5860" w:rsidRPr="00441CD0" w:rsidRDefault="00EE5860" w:rsidP="00BB0E1F">
            <w:pPr>
              <w:pStyle w:val="TAC"/>
              <w:rPr>
                <w:lang w:eastAsia="zh-CN"/>
              </w:rPr>
            </w:pPr>
            <w:r w:rsidRPr="00441CD0">
              <w:rPr>
                <w:lang w:eastAsia="zh-CN"/>
              </w:rPr>
              <w:t>Length of Header Field Name</w:t>
            </w:r>
          </w:p>
        </w:tc>
        <w:tc>
          <w:tcPr>
            <w:tcW w:w="588" w:type="dxa"/>
            <w:tcBorders>
              <w:top w:val="nil"/>
              <w:left w:val="single" w:sz="4" w:space="0" w:color="auto"/>
              <w:bottom w:val="nil"/>
              <w:right w:val="single" w:sz="6" w:space="0" w:color="auto"/>
            </w:tcBorders>
          </w:tcPr>
          <w:p w14:paraId="21E409D3" w14:textId="77777777" w:rsidR="00EE5860" w:rsidRPr="00441CD0" w:rsidRDefault="00EE5860" w:rsidP="00BB0E1F">
            <w:pPr>
              <w:pStyle w:val="TAC"/>
            </w:pPr>
          </w:p>
        </w:tc>
      </w:tr>
      <w:tr w:rsidR="00EE5860" w:rsidRPr="00441CD0" w14:paraId="787A1976" w14:textId="77777777" w:rsidTr="00BB0E1F">
        <w:trPr>
          <w:jc w:val="center"/>
        </w:trPr>
        <w:tc>
          <w:tcPr>
            <w:tcW w:w="151" w:type="dxa"/>
            <w:tcBorders>
              <w:top w:val="nil"/>
              <w:left w:val="single" w:sz="6" w:space="0" w:color="auto"/>
              <w:bottom w:val="nil"/>
              <w:right w:val="nil"/>
            </w:tcBorders>
          </w:tcPr>
          <w:p w14:paraId="40F865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6492A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715BD076" w14:textId="77777777" w:rsidR="00EE5860" w:rsidRPr="00441CD0" w:rsidRDefault="00EE5860" w:rsidP="00BB0E1F">
            <w:pPr>
              <w:pStyle w:val="TAC"/>
              <w:rPr>
                <w:lang w:eastAsia="zh-CN"/>
              </w:rPr>
            </w:pPr>
            <w:r w:rsidRPr="00441CD0">
              <w:rPr>
                <w:lang w:eastAsia="zh-CN"/>
              </w:rPr>
              <w:t>Header Field Name</w:t>
            </w:r>
          </w:p>
        </w:tc>
        <w:tc>
          <w:tcPr>
            <w:tcW w:w="588" w:type="dxa"/>
            <w:tcBorders>
              <w:top w:val="nil"/>
              <w:left w:val="single" w:sz="4" w:space="0" w:color="auto"/>
              <w:bottom w:val="nil"/>
              <w:right w:val="single" w:sz="6" w:space="0" w:color="auto"/>
            </w:tcBorders>
          </w:tcPr>
          <w:p w14:paraId="6A5921FF" w14:textId="77777777" w:rsidR="00EE5860" w:rsidRPr="00441CD0" w:rsidRDefault="00EE5860" w:rsidP="00BB0E1F">
            <w:pPr>
              <w:pStyle w:val="TAC"/>
            </w:pPr>
          </w:p>
        </w:tc>
      </w:tr>
      <w:tr w:rsidR="00EE5860" w:rsidRPr="00441CD0" w14:paraId="5FF4E26D" w14:textId="77777777" w:rsidTr="00BB0E1F">
        <w:trPr>
          <w:jc w:val="center"/>
        </w:trPr>
        <w:tc>
          <w:tcPr>
            <w:tcW w:w="151" w:type="dxa"/>
            <w:tcBorders>
              <w:top w:val="nil"/>
              <w:left w:val="single" w:sz="6" w:space="0" w:color="auto"/>
              <w:bottom w:val="nil"/>
              <w:right w:val="nil"/>
            </w:tcBorders>
          </w:tcPr>
          <w:p w14:paraId="7F2FBE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4625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4711" w:type="dxa"/>
            <w:gridSpan w:val="8"/>
            <w:tcBorders>
              <w:top w:val="single" w:sz="4" w:space="0" w:color="auto"/>
              <w:left w:val="single" w:sz="4" w:space="0" w:color="auto"/>
              <w:bottom w:val="single" w:sz="4" w:space="0" w:color="auto"/>
              <w:right w:val="single" w:sz="4" w:space="0" w:color="auto"/>
            </w:tcBorders>
            <w:hideMark/>
          </w:tcPr>
          <w:p w14:paraId="6E5CAF3D" w14:textId="77777777" w:rsidR="00EE5860" w:rsidRPr="00441CD0" w:rsidRDefault="00EE5860" w:rsidP="00BB0E1F">
            <w:pPr>
              <w:pStyle w:val="TAC"/>
              <w:rPr>
                <w:lang w:eastAsia="zh-CN"/>
              </w:rPr>
            </w:pPr>
            <w:r w:rsidRPr="00441CD0">
              <w:rPr>
                <w:lang w:eastAsia="zh-CN"/>
              </w:rPr>
              <w:t>Length of Header Field Value</w:t>
            </w:r>
          </w:p>
        </w:tc>
        <w:tc>
          <w:tcPr>
            <w:tcW w:w="588" w:type="dxa"/>
            <w:tcBorders>
              <w:top w:val="nil"/>
              <w:left w:val="single" w:sz="4" w:space="0" w:color="auto"/>
              <w:bottom w:val="nil"/>
              <w:right w:val="single" w:sz="6" w:space="0" w:color="auto"/>
            </w:tcBorders>
          </w:tcPr>
          <w:p w14:paraId="74BBB3FD" w14:textId="77777777" w:rsidR="00EE5860" w:rsidRPr="00441CD0" w:rsidRDefault="00EE5860" w:rsidP="00BB0E1F">
            <w:pPr>
              <w:pStyle w:val="TAC"/>
            </w:pPr>
          </w:p>
        </w:tc>
      </w:tr>
      <w:tr w:rsidR="00EE5860" w:rsidRPr="00441CD0" w14:paraId="6B3C168E" w14:textId="77777777" w:rsidTr="00BB0E1F">
        <w:trPr>
          <w:jc w:val="center"/>
        </w:trPr>
        <w:tc>
          <w:tcPr>
            <w:tcW w:w="151" w:type="dxa"/>
            <w:tcBorders>
              <w:top w:val="nil"/>
              <w:left w:val="single" w:sz="6" w:space="0" w:color="auto"/>
              <w:bottom w:val="nil"/>
              <w:right w:val="nil"/>
            </w:tcBorders>
          </w:tcPr>
          <w:p w14:paraId="509F5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E512F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(p+1) to q</w:t>
            </w:r>
          </w:p>
        </w:tc>
        <w:tc>
          <w:tcPr>
            <w:tcW w:w="4711" w:type="dxa"/>
            <w:gridSpan w:val="8"/>
            <w:tcBorders>
              <w:top w:val="single" w:sz="4" w:space="0" w:color="auto"/>
              <w:left w:val="single" w:sz="4" w:space="0" w:color="auto"/>
              <w:bottom w:val="single" w:sz="4" w:space="0" w:color="auto"/>
              <w:right w:val="single" w:sz="4" w:space="0" w:color="auto"/>
            </w:tcBorders>
            <w:hideMark/>
          </w:tcPr>
          <w:p w14:paraId="11149B51" w14:textId="77777777" w:rsidR="00EE5860" w:rsidRPr="00441CD0" w:rsidRDefault="00EE5860" w:rsidP="00BB0E1F">
            <w:pPr>
              <w:pStyle w:val="TAC"/>
              <w:rPr>
                <w:lang w:eastAsia="zh-CN"/>
              </w:rPr>
            </w:pPr>
            <w:r w:rsidRPr="00441CD0">
              <w:rPr>
                <w:lang w:eastAsia="zh-CN"/>
              </w:rPr>
              <w:t>Header Field Value</w:t>
            </w:r>
          </w:p>
        </w:tc>
        <w:tc>
          <w:tcPr>
            <w:tcW w:w="588" w:type="dxa"/>
            <w:tcBorders>
              <w:top w:val="nil"/>
              <w:left w:val="single" w:sz="4" w:space="0" w:color="auto"/>
              <w:bottom w:val="nil"/>
              <w:right w:val="single" w:sz="6" w:space="0" w:color="auto"/>
            </w:tcBorders>
          </w:tcPr>
          <w:p w14:paraId="5E973E40" w14:textId="77777777" w:rsidR="00EE5860" w:rsidRPr="00441CD0" w:rsidRDefault="00EE5860" w:rsidP="00BB0E1F">
            <w:pPr>
              <w:pStyle w:val="TAC"/>
            </w:pPr>
          </w:p>
        </w:tc>
      </w:tr>
      <w:tr w:rsidR="00EE5860" w:rsidRPr="00441CD0" w14:paraId="329B6873" w14:textId="77777777" w:rsidTr="00BB0E1F">
        <w:trPr>
          <w:jc w:val="center"/>
        </w:trPr>
        <w:tc>
          <w:tcPr>
            <w:tcW w:w="151" w:type="dxa"/>
            <w:tcBorders>
              <w:top w:val="nil"/>
              <w:left w:val="single" w:sz="6" w:space="0" w:color="auto"/>
              <w:bottom w:val="single" w:sz="4" w:space="0" w:color="auto"/>
              <w:right w:val="nil"/>
            </w:tcBorders>
          </w:tcPr>
          <w:p w14:paraId="7B3A48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604432A" w14:textId="77777777" w:rsidR="00EE5860" w:rsidRPr="00441CD0" w:rsidRDefault="00EE5860" w:rsidP="00BB0E1F">
            <w:pPr>
              <w:pStyle w:val="TAC"/>
            </w:pPr>
            <w:r w:rsidRPr="00441CD0">
              <w:rPr>
                <w:lang w:val="de-DE"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915C0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F84541C" w14:textId="77777777" w:rsidR="00EE5860" w:rsidRPr="00441CD0" w:rsidRDefault="00EE5860" w:rsidP="00BB0E1F">
            <w:pPr>
              <w:pStyle w:val="TAC"/>
              <w:rPr>
                <w:lang w:val="x-none"/>
              </w:rPr>
            </w:pPr>
          </w:p>
        </w:tc>
      </w:tr>
    </w:tbl>
    <w:p w14:paraId="0F02D9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67</w:t>
      </w:r>
      <w:r w:rsidRPr="00441CD0">
        <w:rPr>
          <w:lang w:eastAsia="zh-CN"/>
        </w:rPr>
        <w:t>-</w:t>
      </w:r>
      <w:r w:rsidRPr="00441CD0">
        <w:rPr>
          <w:lang w:eastAsia="ja-JP"/>
        </w:rPr>
        <w:t>1</w:t>
      </w:r>
      <w:r w:rsidRPr="00441CD0">
        <w:t xml:space="preserve">: </w:t>
      </w:r>
      <w:r w:rsidRPr="00441CD0">
        <w:rPr>
          <w:lang w:eastAsia="ja-JP"/>
        </w:rPr>
        <w:t>Header Enrichment</w:t>
      </w:r>
    </w:p>
    <w:p w14:paraId="7B4D6FF5" w14:textId="77777777" w:rsidR="00EE5860" w:rsidRPr="00441CD0" w:rsidRDefault="00EE5860" w:rsidP="00EE5860">
      <w:r w:rsidRPr="00441CD0">
        <w:t>Header Type indicates the type of the Header. It shall be encoded as defined in Table 8.2.67-1.</w:t>
      </w:r>
    </w:p>
    <w:p w14:paraId="64CCF899" w14:textId="77777777" w:rsidR="00EE5860" w:rsidRPr="00441CD0" w:rsidRDefault="00EE5860" w:rsidP="00EE5860">
      <w:pPr>
        <w:pStyle w:val="TH"/>
      </w:pPr>
      <w:r w:rsidRPr="00441CD0">
        <w:t>Table 8.</w:t>
      </w:r>
      <w:r w:rsidRPr="00441CD0">
        <w:rPr>
          <w:lang w:val="en-US"/>
        </w:rPr>
        <w:t>2.67</w:t>
      </w:r>
      <w:r w:rsidRPr="00441CD0">
        <w:t>-1: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5CC936FC"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669E352" w14:textId="77777777" w:rsidR="00EE5860" w:rsidRPr="00441CD0" w:rsidRDefault="00EE5860" w:rsidP="00BB0E1F">
            <w:pPr>
              <w:pStyle w:val="TAH"/>
            </w:pPr>
            <w:r w:rsidRPr="00441CD0">
              <w:t xml:space="preserve">Header Type </w:t>
            </w:r>
          </w:p>
        </w:tc>
        <w:tc>
          <w:tcPr>
            <w:tcW w:w="1548" w:type="dxa"/>
            <w:tcBorders>
              <w:top w:val="single" w:sz="4" w:space="0" w:color="auto"/>
              <w:left w:val="single" w:sz="4" w:space="0" w:color="auto"/>
              <w:bottom w:val="single" w:sz="4" w:space="0" w:color="auto"/>
              <w:right w:val="single" w:sz="4" w:space="0" w:color="auto"/>
            </w:tcBorders>
            <w:hideMark/>
          </w:tcPr>
          <w:p w14:paraId="47427D2E" w14:textId="77777777" w:rsidR="00EE5860" w:rsidRPr="00441CD0" w:rsidRDefault="00EE5860" w:rsidP="00BB0E1F">
            <w:pPr>
              <w:pStyle w:val="TAH"/>
            </w:pPr>
            <w:r w:rsidRPr="00441CD0">
              <w:t>Value (Decimal)</w:t>
            </w:r>
          </w:p>
        </w:tc>
      </w:tr>
      <w:tr w:rsidR="00EE5860" w:rsidRPr="00441CD0" w14:paraId="29A0B320"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E4F4341" w14:textId="77777777" w:rsidR="00EE5860" w:rsidRPr="00441CD0" w:rsidRDefault="00EE5860" w:rsidP="00BB0E1F">
            <w:pPr>
              <w:pStyle w:val="TAL"/>
            </w:pPr>
            <w:r w:rsidRPr="00441CD0">
              <w:t>HTTP</w:t>
            </w:r>
          </w:p>
        </w:tc>
        <w:tc>
          <w:tcPr>
            <w:tcW w:w="1548" w:type="dxa"/>
            <w:tcBorders>
              <w:top w:val="single" w:sz="4" w:space="0" w:color="auto"/>
              <w:left w:val="single" w:sz="4" w:space="0" w:color="auto"/>
              <w:bottom w:val="single" w:sz="4" w:space="0" w:color="auto"/>
              <w:right w:val="single" w:sz="4" w:space="0" w:color="auto"/>
            </w:tcBorders>
            <w:hideMark/>
          </w:tcPr>
          <w:p w14:paraId="31D3E90F" w14:textId="77777777" w:rsidR="00EE5860" w:rsidRPr="00441CD0" w:rsidRDefault="00EE5860" w:rsidP="00BB0E1F">
            <w:pPr>
              <w:pStyle w:val="TAC"/>
            </w:pPr>
            <w:r w:rsidRPr="00441CD0">
              <w:t>0</w:t>
            </w:r>
          </w:p>
        </w:tc>
      </w:tr>
      <w:tr w:rsidR="00EE5860" w:rsidRPr="00441CD0" w14:paraId="1E8E14D6"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504A1D4"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6DC0F544" w14:textId="77777777" w:rsidR="00EE5860" w:rsidRPr="00441CD0" w:rsidRDefault="00EE5860" w:rsidP="00BB0E1F">
            <w:pPr>
              <w:pStyle w:val="TAC"/>
            </w:pPr>
            <w:r w:rsidRPr="00441CD0">
              <w:t>1 to 31</w:t>
            </w:r>
          </w:p>
        </w:tc>
      </w:tr>
    </w:tbl>
    <w:p w14:paraId="4BC21535" w14:textId="77777777" w:rsidR="00EE5860" w:rsidRPr="00441CD0" w:rsidRDefault="00EE5860" w:rsidP="00EE5860">
      <w:r w:rsidRPr="00441CD0">
        <w:t>Length of Header Field Name indicates the length of the Header Field Name.</w:t>
      </w:r>
    </w:p>
    <w:p w14:paraId="6FB46652" w14:textId="77777777" w:rsidR="00EE5860" w:rsidRPr="00441CD0" w:rsidRDefault="00EE5860" w:rsidP="00EE5860">
      <w:r w:rsidRPr="00441CD0">
        <w:t xml:space="preserve">Header Field Name shall be encoded as an </w:t>
      </w:r>
      <w:r w:rsidRPr="00441CD0">
        <w:rPr>
          <w:lang w:val="en-US" w:eastAsia="zh-CN"/>
        </w:rPr>
        <w:t>OctetString</w:t>
      </w:r>
      <w:r w:rsidRPr="00441CD0">
        <w:t>.</w:t>
      </w:r>
    </w:p>
    <w:p w14:paraId="76C65058" w14:textId="77777777" w:rsidR="00EE5860" w:rsidRPr="00441CD0" w:rsidRDefault="00EE5860" w:rsidP="00EE5860">
      <w:r w:rsidRPr="00441CD0">
        <w:t>Length of Header Field Value indicates the length of the Header Field Value.</w:t>
      </w:r>
    </w:p>
    <w:p w14:paraId="31054A36" w14:textId="77777777" w:rsidR="00EE5860" w:rsidRPr="00441CD0" w:rsidRDefault="00EE5860" w:rsidP="00EE5860">
      <w:r w:rsidRPr="00441CD0">
        <w:lastRenderedPageBreak/>
        <w:t xml:space="preserve">Header Field Value shall be encoded as an </w:t>
      </w:r>
      <w:r w:rsidRPr="00441CD0">
        <w:rPr>
          <w:lang w:val="en-US" w:eastAsia="zh-CN"/>
        </w:rPr>
        <w:t>OctetString</w:t>
      </w:r>
      <w:r w:rsidRPr="00441CD0">
        <w:t>.</w:t>
      </w:r>
    </w:p>
    <w:p w14:paraId="32FCD867" w14:textId="26AADC6E" w:rsidR="00EE5860" w:rsidRPr="00441CD0" w:rsidRDefault="00EE5860" w:rsidP="00EE5860">
      <w:r w:rsidRPr="00441CD0">
        <w:t xml:space="preserve">For a HTTP Header Type, the contents of the Header Field Name and Header Field Value shall comply with the HTTP header field format (see </w:t>
      </w:r>
      <w:r w:rsidR="00415C19" w:rsidRPr="00441CD0">
        <w:t>clause</w:t>
      </w:r>
      <w:r w:rsidR="00415C19">
        <w:t> </w:t>
      </w:r>
      <w:r w:rsidR="00415C19" w:rsidRPr="00441CD0">
        <w:t>3</w:t>
      </w:r>
      <w:r w:rsidRPr="00441CD0">
        <w:t>.2 of IETF RFC 7230 [23]).</w:t>
      </w:r>
    </w:p>
    <w:p w14:paraId="2906B8A4" w14:textId="77777777" w:rsidR="00EE5860" w:rsidRPr="00441CD0" w:rsidRDefault="00EE5860" w:rsidP="00EE5860">
      <w:pPr>
        <w:pStyle w:val="Heading3"/>
      </w:pPr>
      <w:bookmarkStart w:id="5846" w:name="_Toc19717413"/>
      <w:bookmarkStart w:id="5847" w:name="_Toc27490914"/>
      <w:bookmarkStart w:id="5848" w:name="_Toc27557207"/>
      <w:bookmarkStart w:id="5849" w:name="_Toc27724124"/>
      <w:bookmarkStart w:id="5850" w:name="_Toc36031198"/>
      <w:bookmarkStart w:id="5851" w:name="_Toc36043118"/>
      <w:bookmarkStart w:id="5852" w:name="_Toc36814443"/>
      <w:bookmarkStart w:id="5853" w:name="_Toc44689301"/>
      <w:bookmarkStart w:id="5854" w:name="_Toc44924055"/>
      <w:bookmarkStart w:id="5855" w:name="_Toc51861025"/>
      <w:bookmarkStart w:id="5856" w:name="_Toc57930796"/>
      <w:bookmarkStart w:id="5857" w:name="_Toc57931426"/>
      <w:bookmarkStart w:id="5858" w:name="_Toc67499818"/>
      <w:r w:rsidRPr="00441CD0">
        <w:t>8.</w:t>
      </w:r>
      <w:r w:rsidRPr="00441CD0">
        <w:rPr>
          <w:lang w:val="en-US"/>
        </w:rPr>
        <w:t>2.68</w:t>
      </w:r>
      <w:r w:rsidRPr="00441CD0">
        <w:tab/>
        <w:t>Measurement Information</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01E64186" w14:textId="77777777" w:rsidR="00EE5860" w:rsidRPr="00441CD0" w:rsidRDefault="00EE5860" w:rsidP="00EE5860">
      <w:pPr>
        <w:rPr>
          <w:lang w:eastAsia="zh-CN"/>
        </w:rPr>
      </w:pPr>
      <w:r w:rsidRPr="00441CD0">
        <w:t>The Measurement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8.2.68-1. It provides information on the requested measurement information.</w:t>
      </w:r>
    </w:p>
    <w:p w14:paraId="53492721" w14:textId="77777777" w:rsidR="00CA5E7D" w:rsidRDefault="00CA5E7D" w:rsidP="00CA5E7D">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8"/>
        <w:gridCol w:w="581"/>
        <w:gridCol w:w="15"/>
        <w:gridCol w:w="574"/>
        <w:gridCol w:w="23"/>
        <w:gridCol w:w="566"/>
        <w:gridCol w:w="31"/>
        <w:gridCol w:w="558"/>
        <w:gridCol w:w="39"/>
        <w:gridCol w:w="550"/>
        <w:gridCol w:w="47"/>
        <w:gridCol w:w="541"/>
        <w:gridCol w:w="589"/>
        <w:gridCol w:w="588"/>
      </w:tblGrid>
      <w:tr w:rsidR="00CA5E7D" w14:paraId="16F1A4DF" w14:textId="77777777" w:rsidTr="00CA5E7D">
        <w:trPr>
          <w:jc w:val="center"/>
        </w:trPr>
        <w:tc>
          <w:tcPr>
            <w:tcW w:w="151" w:type="dxa"/>
            <w:tcBorders>
              <w:top w:val="single" w:sz="6" w:space="0" w:color="auto"/>
              <w:left w:val="single" w:sz="6" w:space="0" w:color="auto"/>
              <w:bottom w:val="nil"/>
              <w:right w:val="nil"/>
            </w:tcBorders>
          </w:tcPr>
          <w:p w14:paraId="386F09EF" w14:textId="77777777" w:rsidR="00CA5E7D" w:rsidRDefault="00CA5E7D">
            <w:pPr>
              <w:pStyle w:val="TAC"/>
              <w:rPr>
                <w:color w:val="FFFFFF"/>
                <w:lang w:val="fr-FR"/>
              </w:rPr>
            </w:pPr>
          </w:p>
        </w:tc>
        <w:tc>
          <w:tcPr>
            <w:tcW w:w="1104" w:type="dxa"/>
            <w:tcBorders>
              <w:top w:val="single" w:sz="6" w:space="0" w:color="auto"/>
              <w:left w:val="nil"/>
              <w:bottom w:val="nil"/>
              <w:right w:val="nil"/>
            </w:tcBorders>
          </w:tcPr>
          <w:p w14:paraId="16DCF3B6" w14:textId="77777777" w:rsidR="00CA5E7D" w:rsidRDefault="00CA5E7D">
            <w:pPr>
              <w:pStyle w:val="TAH"/>
              <w:rPr>
                <w:lang w:val="fr-FR"/>
              </w:rPr>
            </w:pPr>
          </w:p>
        </w:tc>
        <w:tc>
          <w:tcPr>
            <w:tcW w:w="4710" w:type="dxa"/>
            <w:gridSpan w:val="14"/>
            <w:tcBorders>
              <w:top w:val="single" w:sz="6" w:space="0" w:color="auto"/>
              <w:left w:val="nil"/>
              <w:bottom w:val="nil"/>
              <w:right w:val="nil"/>
            </w:tcBorders>
            <w:hideMark/>
          </w:tcPr>
          <w:p w14:paraId="357E5772" w14:textId="77777777" w:rsidR="00CA5E7D" w:rsidRDefault="00CA5E7D">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4AED9172" w14:textId="77777777" w:rsidR="00CA5E7D" w:rsidRDefault="00CA5E7D">
            <w:pPr>
              <w:pStyle w:val="TAC"/>
              <w:rPr>
                <w:lang w:val="fr-FR"/>
              </w:rPr>
            </w:pPr>
          </w:p>
        </w:tc>
      </w:tr>
      <w:tr w:rsidR="00CA5E7D" w14:paraId="54F3558F" w14:textId="77777777" w:rsidTr="00CA5E7D">
        <w:trPr>
          <w:jc w:val="center"/>
        </w:trPr>
        <w:tc>
          <w:tcPr>
            <w:tcW w:w="151" w:type="dxa"/>
            <w:tcBorders>
              <w:top w:val="nil"/>
              <w:left w:val="single" w:sz="6" w:space="0" w:color="auto"/>
              <w:bottom w:val="nil"/>
              <w:right w:val="nil"/>
            </w:tcBorders>
          </w:tcPr>
          <w:p w14:paraId="4F4ECC69" w14:textId="77777777" w:rsidR="00CA5E7D" w:rsidRDefault="00CA5E7D">
            <w:pPr>
              <w:pStyle w:val="TAC"/>
              <w:rPr>
                <w:lang w:val="fr-FR"/>
              </w:rPr>
            </w:pPr>
          </w:p>
        </w:tc>
        <w:tc>
          <w:tcPr>
            <w:tcW w:w="1104" w:type="dxa"/>
            <w:tcBorders>
              <w:top w:val="nil"/>
              <w:left w:val="nil"/>
              <w:bottom w:val="nil"/>
              <w:right w:val="nil"/>
            </w:tcBorders>
            <w:hideMark/>
          </w:tcPr>
          <w:p w14:paraId="1D04CA56" w14:textId="77777777" w:rsidR="00CA5E7D" w:rsidRDefault="00CA5E7D">
            <w:pPr>
              <w:pStyle w:val="TAH"/>
              <w:rPr>
                <w:lang w:val="fr-FR"/>
              </w:rPr>
            </w:pPr>
            <w:r>
              <w:rPr>
                <w:lang w:val="fr-FR"/>
              </w:rPr>
              <w:t>Octets</w:t>
            </w:r>
          </w:p>
        </w:tc>
        <w:tc>
          <w:tcPr>
            <w:tcW w:w="588" w:type="dxa"/>
            <w:tcBorders>
              <w:top w:val="nil"/>
              <w:left w:val="nil"/>
              <w:bottom w:val="single" w:sz="4" w:space="0" w:color="auto"/>
              <w:right w:val="nil"/>
            </w:tcBorders>
            <w:hideMark/>
          </w:tcPr>
          <w:p w14:paraId="5BD31830" w14:textId="77777777" w:rsidR="00CA5E7D" w:rsidRDefault="00CA5E7D">
            <w:pPr>
              <w:pStyle w:val="TAH"/>
              <w:rPr>
                <w:lang w:val="fr-FR"/>
              </w:rPr>
            </w:pPr>
            <w:r>
              <w:rPr>
                <w:lang w:val="fr-FR"/>
              </w:rPr>
              <w:t>8</w:t>
            </w:r>
          </w:p>
        </w:tc>
        <w:tc>
          <w:tcPr>
            <w:tcW w:w="589" w:type="dxa"/>
            <w:gridSpan w:val="2"/>
            <w:tcBorders>
              <w:top w:val="nil"/>
              <w:left w:val="nil"/>
              <w:bottom w:val="single" w:sz="4" w:space="0" w:color="auto"/>
              <w:right w:val="nil"/>
            </w:tcBorders>
            <w:hideMark/>
          </w:tcPr>
          <w:p w14:paraId="4C53C633" w14:textId="77777777" w:rsidR="00CA5E7D" w:rsidRDefault="00CA5E7D">
            <w:pPr>
              <w:pStyle w:val="TAH"/>
              <w:rPr>
                <w:lang w:val="fr-FR"/>
              </w:rPr>
            </w:pPr>
            <w:r>
              <w:rPr>
                <w:lang w:val="fr-FR"/>
              </w:rPr>
              <w:t>7</w:t>
            </w:r>
          </w:p>
        </w:tc>
        <w:tc>
          <w:tcPr>
            <w:tcW w:w="589" w:type="dxa"/>
            <w:gridSpan w:val="2"/>
            <w:tcBorders>
              <w:top w:val="nil"/>
              <w:left w:val="nil"/>
              <w:bottom w:val="single" w:sz="4" w:space="0" w:color="auto"/>
              <w:right w:val="nil"/>
            </w:tcBorders>
            <w:hideMark/>
          </w:tcPr>
          <w:p w14:paraId="44E7676C" w14:textId="77777777" w:rsidR="00CA5E7D" w:rsidRDefault="00CA5E7D">
            <w:pPr>
              <w:pStyle w:val="TAH"/>
              <w:rPr>
                <w:lang w:val="fr-FR"/>
              </w:rPr>
            </w:pPr>
            <w:r>
              <w:rPr>
                <w:lang w:val="fr-FR"/>
              </w:rPr>
              <w:t>6</w:t>
            </w:r>
          </w:p>
        </w:tc>
        <w:tc>
          <w:tcPr>
            <w:tcW w:w="589" w:type="dxa"/>
            <w:gridSpan w:val="2"/>
            <w:tcBorders>
              <w:top w:val="nil"/>
              <w:left w:val="nil"/>
              <w:bottom w:val="single" w:sz="4" w:space="0" w:color="auto"/>
              <w:right w:val="nil"/>
            </w:tcBorders>
            <w:hideMark/>
          </w:tcPr>
          <w:p w14:paraId="7C776C5A" w14:textId="77777777" w:rsidR="00CA5E7D" w:rsidRDefault="00CA5E7D">
            <w:pPr>
              <w:pStyle w:val="TAH"/>
              <w:rPr>
                <w:lang w:val="fr-FR"/>
              </w:rPr>
            </w:pPr>
            <w:r>
              <w:rPr>
                <w:lang w:val="fr-FR"/>
              </w:rPr>
              <w:t>5</w:t>
            </w:r>
          </w:p>
        </w:tc>
        <w:tc>
          <w:tcPr>
            <w:tcW w:w="589" w:type="dxa"/>
            <w:gridSpan w:val="2"/>
            <w:tcBorders>
              <w:top w:val="nil"/>
              <w:left w:val="nil"/>
              <w:bottom w:val="single" w:sz="4" w:space="0" w:color="auto"/>
              <w:right w:val="nil"/>
            </w:tcBorders>
            <w:hideMark/>
          </w:tcPr>
          <w:p w14:paraId="0C84BBE6" w14:textId="77777777" w:rsidR="00CA5E7D" w:rsidRDefault="00CA5E7D">
            <w:pPr>
              <w:pStyle w:val="TAH"/>
              <w:rPr>
                <w:lang w:val="fr-FR"/>
              </w:rPr>
            </w:pPr>
            <w:r>
              <w:rPr>
                <w:lang w:val="fr-FR"/>
              </w:rPr>
              <w:t>4</w:t>
            </w:r>
          </w:p>
        </w:tc>
        <w:tc>
          <w:tcPr>
            <w:tcW w:w="589" w:type="dxa"/>
            <w:gridSpan w:val="2"/>
            <w:tcBorders>
              <w:top w:val="nil"/>
              <w:left w:val="nil"/>
              <w:bottom w:val="single" w:sz="4" w:space="0" w:color="auto"/>
              <w:right w:val="nil"/>
            </w:tcBorders>
            <w:hideMark/>
          </w:tcPr>
          <w:p w14:paraId="5B291C21" w14:textId="77777777" w:rsidR="00CA5E7D" w:rsidRDefault="00CA5E7D">
            <w:pPr>
              <w:pStyle w:val="TAH"/>
              <w:rPr>
                <w:lang w:val="fr-FR"/>
              </w:rPr>
            </w:pPr>
            <w:r>
              <w:rPr>
                <w:lang w:val="fr-FR"/>
              </w:rPr>
              <w:t>3</w:t>
            </w:r>
          </w:p>
        </w:tc>
        <w:tc>
          <w:tcPr>
            <w:tcW w:w="588" w:type="dxa"/>
            <w:gridSpan w:val="2"/>
            <w:tcBorders>
              <w:top w:val="nil"/>
              <w:left w:val="nil"/>
              <w:bottom w:val="single" w:sz="4" w:space="0" w:color="auto"/>
              <w:right w:val="nil"/>
            </w:tcBorders>
            <w:hideMark/>
          </w:tcPr>
          <w:p w14:paraId="5328F2F5" w14:textId="77777777" w:rsidR="00CA5E7D" w:rsidRDefault="00CA5E7D">
            <w:pPr>
              <w:pStyle w:val="TAH"/>
              <w:rPr>
                <w:lang w:val="fr-FR"/>
              </w:rPr>
            </w:pPr>
            <w:r>
              <w:rPr>
                <w:lang w:val="fr-FR"/>
              </w:rPr>
              <w:t>2</w:t>
            </w:r>
          </w:p>
        </w:tc>
        <w:tc>
          <w:tcPr>
            <w:tcW w:w="589" w:type="dxa"/>
            <w:tcBorders>
              <w:top w:val="nil"/>
              <w:left w:val="nil"/>
              <w:bottom w:val="single" w:sz="4" w:space="0" w:color="auto"/>
              <w:right w:val="nil"/>
            </w:tcBorders>
            <w:hideMark/>
          </w:tcPr>
          <w:p w14:paraId="64FD7A17" w14:textId="77777777" w:rsidR="00CA5E7D" w:rsidRDefault="00CA5E7D">
            <w:pPr>
              <w:pStyle w:val="TAH"/>
              <w:rPr>
                <w:lang w:val="fr-FR"/>
              </w:rPr>
            </w:pPr>
            <w:r>
              <w:rPr>
                <w:lang w:val="fr-FR"/>
              </w:rPr>
              <w:t>1</w:t>
            </w:r>
          </w:p>
        </w:tc>
        <w:tc>
          <w:tcPr>
            <w:tcW w:w="588" w:type="dxa"/>
            <w:tcBorders>
              <w:top w:val="nil"/>
              <w:left w:val="nil"/>
              <w:bottom w:val="nil"/>
              <w:right w:val="single" w:sz="6" w:space="0" w:color="auto"/>
            </w:tcBorders>
          </w:tcPr>
          <w:p w14:paraId="6B41C36E" w14:textId="77777777" w:rsidR="00CA5E7D" w:rsidRDefault="00CA5E7D">
            <w:pPr>
              <w:pStyle w:val="TAC"/>
              <w:rPr>
                <w:lang w:val="fr-FR"/>
              </w:rPr>
            </w:pPr>
          </w:p>
        </w:tc>
      </w:tr>
      <w:tr w:rsidR="00CA5E7D" w14:paraId="77A7FF42" w14:textId="77777777" w:rsidTr="00CA5E7D">
        <w:trPr>
          <w:jc w:val="center"/>
        </w:trPr>
        <w:tc>
          <w:tcPr>
            <w:tcW w:w="151" w:type="dxa"/>
            <w:tcBorders>
              <w:top w:val="nil"/>
              <w:left w:val="single" w:sz="6" w:space="0" w:color="auto"/>
              <w:bottom w:val="nil"/>
              <w:right w:val="nil"/>
            </w:tcBorders>
          </w:tcPr>
          <w:p w14:paraId="16263FDE" w14:textId="77777777" w:rsidR="00CA5E7D" w:rsidRDefault="00CA5E7D">
            <w:pPr>
              <w:pStyle w:val="TAC"/>
              <w:rPr>
                <w:lang w:val="fr-FR"/>
              </w:rPr>
            </w:pPr>
          </w:p>
        </w:tc>
        <w:tc>
          <w:tcPr>
            <w:tcW w:w="1104" w:type="dxa"/>
            <w:tcBorders>
              <w:top w:val="nil"/>
              <w:left w:val="nil"/>
              <w:bottom w:val="nil"/>
              <w:right w:val="single" w:sz="4" w:space="0" w:color="auto"/>
            </w:tcBorders>
            <w:hideMark/>
          </w:tcPr>
          <w:p w14:paraId="546CF739" w14:textId="77777777" w:rsidR="00CA5E7D" w:rsidRDefault="00CA5E7D">
            <w:pPr>
              <w:pStyle w:val="TAC"/>
              <w:rPr>
                <w:lang w:val="fr-FR"/>
              </w:rPr>
            </w:pPr>
            <w:r>
              <w:rPr>
                <w:lang w:val="fr-FR"/>
              </w:rPr>
              <w:t>1 to 2</w:t>
            </w:r>
          </w:p>
        </w:tc>
        <w:tc>
          <w:tcPr>
            <w:tcW w:w="4710" w:type="dxa"/>
            <w:gridSpan w:val="14"/>
            <w:tcBorders>
              <w:top w:val="single" w:sz="4" w:space="0" w:color="auto"/>
              <w:left w:val="single" w:sz="4" w:space="0" w:color="auto"/>
              <w:bottom w:val="single" w:sz="4" w:space="0" w:color="auto"/>
              <w:right w:val="single" w:sz="4" w:space="0" w:color="auto"/>
            </w:tcBorders>
            <w:hideMark/>
          </w:tcPr>
          <w:p w14:paraId="73551BCC" w14:textId="77777777" w:rsidR="00CA5E7D" w:rsidRDefault="00CA5E7D">
            <w:pPr>
              <w:pStyle w:val="TAC"/>
              <w:rPr>
                <w:lang w:val="fr-FR"/>
              </w:rPr>
            </w:pPr>
            <w:r>
              <w:rPr>
                <w:lang w:val="fr-FR"/>
              </w:rPr>
              <w:t xml:space="preserve">Type = </w:t>
            </w:r>
            <w:r>
              <w:rPr>
                <w:lang w:val="sv-SE"/>
              </w:rPr>
              <w:t>100</w:t>
            </w:r>
            <w:r>
              <w:rPr>
                <w:lang w:val="fr-FR"/>
              </w:rPr>
              <w:t xml:space="preserve"> (decimal)</w:t>
            </w:r>
          </w:p>
        </w:tc>
        <w:tc>
          <w:tcPr>
            <w:tcW w:w="588" w:type="dxa"/>
            <w:tcBorders>
              <w:top w:val="nil"/>
              <w:left w:val="single" w:sz="4" w:space="0" w:color="auto"/>
              <w:bottom w:val="nil"/>
              <w:right w:val="single" w:sz="6" w:space="0" w:color="auto"/>
            </w:tcBorders>
          </w:tcPr>
          <w:p w14:paraId="23185600" w14:textId="77777777" w:rsidR="00CA5E7D" w:rsidRDefault="00CA5E7D">
            <w:pPr>
              <w:pStyle w:val="TAC"/>
              <w:rPr>
                <w:lang w:val="fr-FR"/>
              </w:rPr>
            </w:pPr>
          </w:p>
        </w:tc>
      </w:tr>
      <w:tr w:rsidR="00CA5E7D" w14:paraId="27A34A70" w14:textId="77777777" w:rsidTr="00CA5E7D">
        <w:trPr>
          <w:jc w:val="center"/>
        </w:trPr>
        <w:tc>
          <w:tcPr>
            <w:tcW w:w="151" w:type="dxa"/>
            <w:tcBorders>
              <w:top w:val="nil"/>
              <w:left w:val="single" w:sz="6" w:space="0" w:color="auto"/>
              <w:bottom w:val="nil"/>
              <w:right w:val="nil"/>
            </w:tcBorders>
          </w:tcPr>
          <w:p w14:paraId="02F88F33" w14:textId="77777777" w:rsidR="00CA5E7D" w:rsidRDefault="00CA5E7D">
            <w:pPr>
              <w:pStyle w:val="TAC"/>
              <w:rPr>
                <w:lang w:val="fr-FR"/>
              </w:rPr>
            </w:pPr>
          </w:p>
        </w:tc>
        <w:tc>
          <w:tcPr>
            <w:tcW w:w="1104" w:type="dxa"/>
            <w:tcBorders>
              <w:top w:val="nil"/>
              <w:left w:val="nil"/>
              <w:bottom w:val="nil"/>
              <w:right w:val="single" w:sz="4" w:space="0" w:color="auto"/>
            </w:tcBorders>
            <w:hideMark/>
          </w:tcPr>
          <w:p w14:paraId="149A53B3" w14:textId="77777777" w:rsidR="00CA5E7D" w:rsidRDefault="00CA5E7D">
            <w:pPr>
              <w:pStyle w:val="TAC"/>
              <w:rPr>
                <w:lang w:val="fr-FR"/>
              </w:rPr>
            </w:pPr>
            <w:r>
              <w:rPr>
                <w:lang w:val="fr-FR"/>
              </w:rPr>
              <w:t>3 to 4</w:t>
            </w:r>
          </w:p>
        </w:tc>
        <w:tc>
          <w:tcPr>
            <w:tcW w:w="4710" w:type="dxa"/>
            <w:gridSpan w:val="14"/>
            <w:tcBorders>
              <w:top w:val="single" w:sz="4" w:space="0" w:color="auto"/>
              <w:left w:val="single" w:sz="4" w:space="0" w:color="auto"/>
              <w:bottom w:val="single" w:sz="4" w:space="0" w:color="auto"/>
              <w:right w:val="single" w:sz="4" w:space="0" w:color="auto"/>
            </w:tcBorders>
            <w:hideMark/>
          </w:tcPr>
          <w:p w14:paraId="7F89A808" w14:textId="77777777" w:rsidR="00CA5E7D" w:rsidRDefault="00CA5E7D">
            <w:pPr>
              <w:pStyle w:val="TAC"/>
              <w:rPr>
                <w:lang w:val="fr-FR" w:eastAsia="zh-CN"/>
              </w:rPr>
            </w:pPr>
            <w:r>
              <w:rPr>
                <w:lang w:val="fr-FR"/>
              </w:rPr>
              <w:t>Length = n</w:t>
            </w:r>
          </w:p>
        </w:tc>
        <w:tc>
          <w:tcPr>
            <w:tcW w:w="588" w:type="dxa"/>
            <w:tcBorders>
              <w:top w:val="nil"/>
              <w:left w:val="single" w:sz="4" w:space="0" w:color="auto"/>
              <w:bottom w:val="nil"/>
              <w:right w:val="single" w:sz="6" w:space="0" w:color="auto"/>
            </w:tcBorders>
          </w:tcPr>
          <w:p w14:paraId="5F003FFA" w14:textId="77777777" w:rsidR="00CA5E7D" w:rsidRDefault="00CA5E7D">
            <w:pPr>
              <w:pStyle w:val="TAC"/>
              <w:rPr>
                <w:lang w:val="fr-FR"/>
              </w:rPr>
            </w:pPr>
          </w:p>
        </w:tc>
      </w:tr>
      <w:tr w:rsidR="00CA5E7D" w14:paraId="51559404" w14:textId="77777777" w:rsidTr="00CA5E7D">
        <w:trPr>
          <w:jc w:val="center"/>
        </w:trPr>
        <w:tc>
          <w:tcPr>
            <w:tcW w:w="151" w:type="dxa"/>
            <w:tcBorders>
              <w:top w:val="nil"/>
              <w:left w:val="single" w:sz="6" w:space="0" w:color="auto"/>
              <w:bottom w:val="nil"/>
              <w:right w:val="nil"/>
            </w:tcBorders>
          </w:tcPr>
          <w:p w14:paraId="3E6B84C0" w14:textId="77777777" w:rsidR="00CA5E7D" w:rsidRDefault="00CA5E7D">
            <w:pPr>
              <w:pStyle w:val="TAC"/>
              <w:rPr>
                <w:lang w:val="fr-FR"/>
              </w:rPr>
            </w:pPr>
          </w:p>
        </w:tc>
        <w:tc>
          <w:tcPr>
            <w:tcW w:w="1104" w:type="dxa"/>
            <w:tcBorders>
              <w:top w:val="nil"/>
              <w:left w:val="nil"/>
              <w:bottom w:val="nil"/>
              <w:right w:val="single" w:sz="4" w:space="0" w:color="auto"/>
            </w:tcBorders>
            <w:hideMark/>
          </w:tcPr>
          <w:p w14:paraId="3DD0A054" w14:textId="77777777" w:rsidR="00CA5E7D" w:rsidRDefault="00CA5E7D">
            <w:pPr>
              <w:pStyle w:val="NO"/>
              <w:keepNext/>
              <w:spacing w:after="0"/>
              <w:ind w:left="0" w:firstLine="0"/>
              <w:jc w:val="center"/>
              <w:rPr>
                <w:rFonts w:ascii="Arial" w:hAnsi="Arial" w:cs="Arial"/>
                <w:sz w:val="18"/>
                <w:szCs w:val="18"/>
                <w:lang w:val="fr-FR" w:eastAsia="zh-CN"/>
              </w:rPr>
            </w:pPr>
            <w:r>
              <w:rPr>
                <w:rFonts w:ascii="Arial" w:hAnsi="Arial" w:cs="Arial"/>
                <w:sz w:val="18"/>
                <w:szCs w:val="18"/>
                <w:lang w:val="fr-FR"/>
              </w:rPr>
              <w:t>5</w:t>
            </w:r>
          </w:p>
        </w:tc>
        <w:tc>
          <w:tcPr>
            <w:tcW w:w="596" w:type="dxa"/>
            <w:gridSpan w:val="2"/>
            <w:tcBorders>
              <w:top w:val="single" w:sz="4" w:space="0" w:color="auto"/>
              <w:left w:val="single" w:sz="4" w:space="0" w:color="auto"/>
              <w:bottom w:val="single" w:sz="4" w:space="0" w:color="auto"/>
              <w:right w:val="single" w:sz="4" w:space="0" w:color="auto"/>
            </w:tcBorders>
            <w:hideMark/>
          </w:tcPr>
          <w:p w14:paraId="07A3838C" w14:textId="77777777" w:rsidR="00CA5E7D" w:rsidRDefault="00CA5E7D">
            <w:pPr>
              <w:pStyle w:val="TAC"/>
              <w:rPr>
                <w:lang w:val="fr-FR" w:eastAsia="zh-CN"/>
              </w:rPr>
            </w:pPr>
            <w:r>
              <w:rPr>
                <w:lang w:val="fr-FR" w:eastAsia="zh-CN"/>
              </w:rPr>
              <w:t>Spare</w:t>
            </w:r>
          </w:p>
        </w:tc>
        <w:tc>
          <w:tcPr>
            <w:tcW w:w="596" w:type="dxa"/>
            <w:gridSpan w:val="2"/>
            <w:tcBorders>
              <w:top w:val="single" w:sz="4" w:space="0" w:color="auto"/>
              <w:left w:val="single" w:sz="4" w:space="0" w:color="auto"/>
              <w:bottom w:val="single" w:sz="4" w:space="0" w:color="auto"/>
              <w:right w:val="single" w:sz="4" w:space="0" w:color="auto"/>
            </w:tcBorders>
            <w:hideMark/>
          </w:tcPr>
          <w:p w14:paraId="26FA3AD9" w14:textId="77777777" w:rsidR="00CA5E7D" w:rsidRDefault="00CA5E7D">
            <w:pPr>
              <w:pStyle w:val="TAC"/>
              <w:rPr>
                <w:lang w:val="fr-FR" w:eastAsia="zh-CN"/>
              </w:rPr>
            </w:pPr>
            <w:r>
              <w:rPr>
                <w:noProof/>
                <w:lang w:val="fr-FR"/>
              </w:rPr>
              <w:t>ASPOC</w:t>
            </w:r>
          </w:p>
        </w:tc>
        <w:tc>
          <w:tcPr>
            <w:tcW w:w="597" w:type="dxa"/>
            <w:gridSpan w:val="2"/>
            <w:tcBorders>
              <w:top w:val="single" w:sz="4" w:space="0" w:color="auto"/>
              <w:left w:val="single" w:sz="4" w:space="0" w:color="auto"/>
              <w:bottom w:val="single" w:sz="4" w:space="0" w:color="auto"/>
              <w:right w:val="single" w:sz="4" w:space="0" w:color="auto"/>
            </w:tcBorders>
            <w:hideMark/>
          </w:tcPr>
          <w:p w14:paraId="68B05804" w14:textId="77777777" w:rsidR="00CA5E7D" w:rsidRDefault="00CA5E7D">
            <w:pPr>
              <w:pStyle w:val="TAC"/>
              <w:rPr>
                <w:lang w:val="fr-FR" w:eastAsia="zh-CN"/>
              </w:rPr>
            </w:pPr>
            <w:r>
              <w:rPr>
                <w:noProof/>
                <w:lang w:val="fr-FR"/>
              </w:rPr>
              <w:t>SSPOC</w:t>
            </w:r>
          </w:p>
        </w:tc>
        <w:tc>
          <w:tcPr>
            <w:tcW w:w="597" w:type="dxa"/>
            <w:gridSpan w:val="2"/>
            <w:tcBorders>
              <w:top w:val="single" w:sz="4" w:space="0" w:color="auto"/>
              <w:left w:val="single" w:sz="4" w:space="0" w:color="auto"/>
              <w:bottom w:val="single" w:sz="4" w:space="0" w:color="auto"/>
              <w:right w:val="single" w:sz="4" w:space="0" w:color="auto"/>
            </w:tcBorders>
            <w:hideMark/>
          </w:tcPr>
          <w:p w14:paraId="502D92B4" w14:textId="77777777" w:rsidR="00CA5E7D" w:rsidRDefault="00CA5E7D">
            <w:pPr>
              <w:pStyle w:val="TAC"/>
              <w:rPr>
                <w:lang w:val="fr-FR" w:eastAsia="zh-CN"/>
              </w:rPr>
            </w:pPr>
            <w:r>
              <w:rPr>
                <w:lang w:val="fr-FR" w:eastAsia="zh-CN"/>
              </w:rPr>
              <w:t>MNOP</w:t>
            </w:r>
          </w:p>
        </w:tc>
        <w:tc>
          <w:tcPr>
            <w:tcW w:w="597" w:type="dxa"/>
            <w:gridSpan w:val="2"/>
            <w:tcBorders>
              <w:top w:val="single" w:sz="4" w:space="0" w:color="auto"/>
              <w:left w:val="single" w:sz="4" w:space="0" w:color="auto"/>
              <w:bottom w:val="single" w:sz="4" w:space="0" w:color="auto"/>
              <w:right w:val="single" w:sz="4" w:space="0" w:color="auto"/>
            </w:tcBorders>
            <w:hideMark/>
          </w:tcPr>
          <w:p w14:paraId="7F61E9E4" w14:textId="77777777" w:rsidR="00CA5E7D" w:rsidRDefault="00CA5E7D">
            <w:pPr>
              <w:pStyle w:val="TAC"/>
              <w:rPr>
                <w:lang w:val="fr-FR" w:eastAsia="zh-CN"/>
              </w:rPr>
            </w:pPr>
            <w:r>
              <w:rPr>
                <w:lang w:val="fr-FR" w:eastAsia="zh-CN"/>
              </w:rPr>
              <w:t>ISTM</w:t>
            </w:r>
          </w:p>
        </w:tc>
        <w:tc>
          <w:tcPr>
            <w:tcW w:w="597" w:type="dxa"/>
            <w:gridSpan w:val="2"/>
            <w:tcBorders>
              <w:top w:val="single" w:sz="4" w:space="0" w:color="auto"/>
              <w:left w:val="single" w:sz="4" w:space="0" w:color="auto"/>
              <w:bottom w:val="single" w:sz="4" w:space="0" w:color="auto"/>
              <w:right w:val="single" w:sz="4" w:space="0" w:color="auto"/>
            </w:tcBorders>
            <w:hideMark/>
          </w:tcPr>
          <w:p w14:paraId="6A56BC3F" w14:textId="77777777" w:rsidR="00CA5E7D" w:rsidRDefault="00CA5E7D">
            <w:pPr>
              <w:pStyle w:val="TAC"/>
              <w:rPr>
                <w:lang w:val="fr-FR" w:eastAsia="zh-CN"/>
              </w:rPr>
            </w:pPr>
            <w:r>
              <w:rPr>
                <w:lang w:val="fr-FR" w:eastAsia="zh-CN"/>
              </w:rPr>
              <w:t>RADI</w:t>
            </w:r>
          </w:p>
        </w:tc>
        <w:tc>
          <w:tcPr>
            <w:tcW w:w="541" w:type="dxa"/>
            <w:tcBorders>
              <w:top w:val="single" w:sz="4" w:space="0" w:color="auto"/>
              <w:left w:val="single" w:sz="4" w:space="0" w:color="auto"/>
              <w:bottom w:val="single" w:sz="4" w:space="0" w:color="auto"/>
              <w:right w:val="single" w:sz="4" w:space="0" w:color="auto"/>
            </w:tcBorders>
            <w:hideMark/>
          </w:tcPr>
          <w:p w14:paraId="1C80B6CC" w14:textId="77777777" w:rsidR="00CA5E7D" w:rsidRDefault="00CA5E7D">
            <w:pPr>
              <w:pStyle w:val="TAC"/>
              <w:rPr>
                <w:lang w:val="fr-FR" w:eastAsia="zh-CN"/>
              </w:rPr>
            </w:pPr>
            <w:r>
              <w:rPr>
                <w:lang w:val="fr-FR" w:eastAsia="zh-CN"/>
              </w:rPr>
              <w:t>INAM</w:t>
            </w:r>
          </w:p>
        </w:tc>
        <w:tc>
          <w:tcPr>
            <w:tcW w:w="589" w:type="dxa"/>
            <w:tcBorders>
              <w:top w:val="single" w:sz="4" w:space="0" w:color="auto"/>
              <w:left w:val="single" w:sz="4" w:space="0" w:color="auto"/>
              <w:bottom w:val="single" w:sz="4" w:space="0" w:color="auto"/>
              <w:right w:val="single" w:sz="4" w:space="0" w:color="auto"/>
            </w:tcBorders>
            <w:hideMark/>
          </w:tcPr>
          <w:p w14:paraId="10F177E5" w14:textId="77777777" w:rsidR="00CA5E7D" w:rsidRDefault="00CA5E7D">
            <w:pPr>
              <w:pStyle w:val="TAC"/>
              <w:rPr>
                <w:lang w:val="fr-FR" w:eastAsia="zh-CN"/>
              </w:rPr>
            </w:pPr>
            <w:r>
              <w:rPr>
                <w:lang w:val="fr-FR" w:eastAsia="zh-CN"/>
              </w:rPr>
              <w:t>MBQE</w:t>
            </w:r>
          </w:p>
        </w:tc>
        <w:tc>
          <w:tcPr>
            <w:tcW w:w="588" w:type="dxa"/>
            <w:tcBorders>
              <w:top w:val="nil"/>
              <w:left w:val="single" w:sz="4" w:space="0" w:color="auto"/>
              <w:bottom w:val="nil"/>
              <w:right w:val="single" w:sz="6" w:space="0" w:color="auto"/>
            </w:tcBorders>
          </w:tcPr>
          <w:p w14:paraId="1A91401F" w14:textId="77777777" w:rsidR="00CA5E7D" w:rsidRDefault="00CA5E7D">
            <w:pPr>
              <w:pStyle w:val="TAC"/>
              <w:rPr>
                <w:lang w:val="fr-FR"/>
              </w:rPr>
            </w:pPr>
          </w:p>
        </w:tc>
      </w:tr>
      <w:tr w:rsidR="00CA5E7D" w14:paraId="0210B0E0" w14:textId="77777777" w:rsidTr="00CA5E7D">
        <w:trPr>
          <w:jc w:val="center"/>
        </w:trPr>
        <w:tc>
          <w:tcPr>
            <w:tcW w:w="151" w:type="dxa"/>
            <w:tcBorders>
              <w:top w:val="nil"/>
              <w:left w:val="single" w:sz="6" w:space="0" w:color="auto"/>
              <w:bottom w:val="single" w:sz="4" w:space="0" w:color="auto"/>
              <w:right w:val="nil"/>
            </w:tcBorders>
          </w:tcPr>
          <w:p w14:paraId="5B1C447A" w14:textId="77777777" w:rsidR="00CA5E7D" w:rsidRDefault="00CA5E7D">
            <w:pPr>
              <w:pStyle w:val="TAC"/>
              <w:rPr>
                <w:lang w:val="fr-FR"/>
              </w:rPr>
            </w:pPr>
          </w:p>
        </w:tc>
        <w:tc>
          <w:tcPr>
            <w:tcW w:w="1104" w:type="dxa"/>
            <w:tcBorders>
              <w:top w:val="nil"/>
              <w:left w:val="nil"/>
              <w:bottom w:val="single" w:sz="4" w:space="0" w:color="auto"/>
              <w:right w:val="single" w:sz="4" w:space="0" w:color="auto"/>
            </w:tcBorders>
            <w:hideMark/>
          </w:tcPr>
          <w:p w14:paraId="667BF328" w14:textId="77777777" w:rsidR="00CA5E7D" w:rsidRDefault="00CA5E7D">
            <w:pPr>
              <w:pStyle w:val="TAC"/>
              <w:rPr>
                <w:lang w:val="fr-FR"/>
              </w:rPr>
            </w:pPr>
            <w:r>
              <w:rPr>
                <w:lang w:val="fr-FR" w:eastAsia="zh-CN"/>
              </w:rPr>
              <w:t>6</w:t>
            </w:r>
            <w:r>
              <w:rPr>
                <w:lang w:val="fr-FR"/>
              </w:rPr>
              <w:t xml:space="preserve"> to (n+4)</w:t>
            </w:r>
          </w:p>
        </w:tc>
        <w:tc>
          <w:tcPr>
            <w:tcW w:w="4710" w:type="dxa"/>
            <w:gridSpan w:val="14"/>
            <w:tcBorders>
              <w:top w:val="single" w:sz="4" w:space="0" w:color="auto"/>
              <w:left w:val="single" w:sz="4" w:space="0" w:color="auto"/>
              <w:bottom w:val="single" w:sz="4" w:space="0" w:color="auto"/>
              <w:right w:val="single" w:sz="4" w:space="0" w:color="auto"/>
            </w:tcBorders>
            <w:hideMark/>
          </w:tcPr>
          <w:p w14:paraId="3C2C2285" w14:textId="77777777" w:rsidR="00CA5E7D" w:rsidRDefault="00CA5E7D">
            <w:pPr>
              <w:pStyle w:val="TAC"/>
              <w:rPr>
                <w:lang w:val="en-US"/>
              </w:rPr>
            </w:pPr>
            <w:r>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4350BC1" w14:textId="77777777" w:rsidR="00CA5E7D" w:rsidRDefault="00CA5E7D">
            <w:pPr>
              <w:pStyle w:val="TAC"/>
              <w:rPr>
                <w:lang w:val="x-none"/>
              </w:rPr>
            </w:pPr>
          </w:p>
        </w:tc>
      </w:tr>
    </w:tbl>
    <w:p w14:paraId="555E38F9" w14:textId="77777777" w:rsidR="00CA5E7D" w:rsidRDefault="00CA5E7D" w:rsidP="00CA5E7D">
      <w:pPr>
        <w:pStyle w:val="TF"/>
        <w:rPr>
          <w:lang w:eastAsia="ja-JP"/>
        </w:rPr>
      </w:pPr>
      <w:r>
        <w:t xml:space="preserve">Figure </w:t>
      </w:r>
      <w:r>
        <w:rPr>
          <w:lang w:eastAsia="zh-CN"/>
        </w:rPr>
        <w:t>8</w:t>
      </w:r>
      <w:r>
        <w:rPr>
          <w:lang w:eastAsia="ja-JP"/>
        </w:rPr>
        <w:t>.</w:t>
      </w:r>
      <w:r>
        <w:rPr>
          <w:lang w:val="en-US" w:eastAsia="ja-JP"/>
        </w:rPr>
        <w:t>2.</w:t>
      </w:r>
      <w:r>
        <w:rPr>
          <w:lang w:val="en-US" w:eastAsia="zh-CN"/>
        </w:rPr>
        <w:t>68</w:t>
      </w:r>
      <w:r>
        <w:rPr>
          <w:lang w:eastAsia="zh-CN"/>
        </w:rPr>
        <w:t>-</w:t>
      </w:r>
      <w:r>
        <w:rPr>
          <w:lang w:eastAsia="ja-JP"/>
        </w:rPr>
        <w:t>1</w:t>
      </w:r>
      <w:r>
        <w:t>: Measurement Information</w:t>
      </w:r>
    </w:p>
    <w:p w14:paraId="3445CB57" w14:textId="77777777" w:rsidR="00EE5860" w:rsidRPr="00441CD0" w:rsidRDefault="00EE5860" w:rsidP="00EE5860">
      <w:pPr>
        <w:rPr>
          <w:noProof/>
        </w:rPr>
      </w:pPr>
      <w:r w:rsidRPr="00441CD0">
        <w:rPr>
          <w:noProof/>
        </w:rPr>
        <w:t>Octet 5 shall be encoded as follows:</w:t>
      </w:r>
    </w:p>
    <w:p w14:paraId="74969627" w14:textId="77777777" w:rsidR="00EE5860" w:rsidRPr="00441CD0" w:rsidRDefault="00EE5860" w:rsidP="00EE5860">
      <w:pPr>
        <w:pStyle w:val="B1"/>
        <w:rPr>
          <w:noProof/>
        </w:rPr>
      </w:pPr>
      <w:r w:rsidRPr="00441CD0">
        <w:rPr>
          <w:noProof/>
        </w:rPr>
        <w:t>-</w:t>
      </w:r>
      <w:r w:rsidRPr="00441CD0">
        <w:rPr>
          <w:noProof/>
        </w:rPr>
        <w:tab/>
        <w:t>Bit 1 – MBQE (</w:t>
      </w:r>
      <w:r w:rsidRPr="00441CD0">
        <w:rPr>
          <w:lang w:eastAsia="zh-CN"/>
        </w:rPr>
        <w:t>Measurement Before QoS Enforcement)</w:t>
      </w:r>
      <w:r w:rsidRPr="00441CD0">
        <w:rPr>
          <w:noProof/>
        </w:rPr>
        <w:t>: when set to "1", this indicates a request to measure the traffic usage before QoS enforcement.</w:t>
      </w:r>
    </w:p>
    <w:p w14:paraId="500B564B" w14:textId="77777777" w:rsidR="00EE5860" w:rsidRPr="00441CD0" w:rsidRDefault="00EE5860" w:rsidP="00EE5860">
      <w:pPr>
        <w:pStyle w:val="B1"/>
        <w:rPr>
          <w:noProof/>
        </w:rPr>
      </w:pPr>
      <w:r w:rsidRPr="00441CD0">
        <w:rPr>
          <w:noProof/>
        </w:rPr>
        <w:t>-</w:t>
      </w:r>
      <w:r w:rsidRPr="00441CD0">
        <w:rPr>
          <w:noProof/>
        </w:rPr>
        <w:tab/>
        <w:t>Bit 2 – INAM (Inactive Measurement): when set to "1", this indicates that the measurement shall be paused (inactive).</w:t>
      </w:r>
    </w:p>
    <w:p w14:paraId="5DFA6C76" w14:textId="77777777" w:rsidR="00EE5860" w:rsidRPr="00441CD0" w:rsidRDefault="00EE5860" w:rsidP="00EE5860">
      <w:pPr>
        <w:pStyle w:val="B1"/>
        <w:rPr>
          <w:noProof/>
        </w:rPr>
      </w:pPr>
      <w:r w:rsidRPr="00441CD0">
        <w:rPr>
          <w:noProof/>
        </w:rPr>
        <w:t>-</w:t>
      </w:r>
      <w:r w:rsidRPr="00441CD0">
        <w:rPr>
          <w:noProof/>
        </w:rPr>
        <w:tab/>
        <w:t>Bit 3 – RADI (Reduced Application Detection Information): when set to "1", this indicates that the Application Detection Information reported to the CP function, upon detecting the start or stop of an application, shall only contain the Application ID.</w:t>
      </w:r>
    </w:p>
    <w:p w14:paraId="6B1FD650" w14:textId="77777777" w:rsidR="00EE5860" w:rsidRPr="00441CD0" w:rsidRDefault="00EE5860" w:rsidP="00EE5860">
      <w:pPr>
        <w:pStyle w:val="B1"/>
        <w:rPr>
          <w:noProof/>
        </w:rPr>
      </w:pPr>
      <w:r w:rsidRPr="00441CD0">
        <w:rPr>
          <w:noProof/>
        </w:rPr>
        <w:t>-</w:t>
      </w:r>
      <w:r w:rsidRPr="00441CD0">
        <w:rPr>
          <w:noProof/>
        </w:rPr>
        <w:tab/>
        <w:t>Bit 4 – ISTM (Immediate Start Time Metering): when set to "1", this indicates that time metering shall start immediately when the flag is received.</w:t>
      </w:r>
    </w:p>
    <w:p w14:paraId="2F4C0C33" w14:textId="77777777" w:rsidR="00CA5E7D" w:rsidRDefault="00EE5860" w:rsidP="00CA5E7D">
      <w:pPr>
        <w:pStyle w:val="B1"/>
        <w:rPr>
          <w:noProof/>
        </w:rPr>
      </w:pPr>
      <w:r w:rsidRPr="00441CD0">
        <w:rPr>
          <w:noProof/>
        </w:rPr>
        <w:t>-</w:t>
      </w:r>
      <w:r w:rsidRPr="00441CD0">
        <w:rPr>
          <w:noProof/>
        </w:rPr>
        <w:tab/>
        <w:t>Bit 5 – MNOP (Measurement of Number of Packets): when set to "1", this indicate a request to measure the number of packets transferred in UL/DL/Total in addition to the measurement in octets when Volume based measurement applies.</w:t>
      </w:r>
    </w:p>
    <w:p w14:paraId="137CD739" w14:textId="123143CF" w:rsidR="00CA5E7D" w:rsidRDefault="00CA5E7D" w:rsidP="00CA5E7D">
      <w:pPr>
        <w:pStyle w:val="B1"/>
        <w:rPr>
          <w:noProof/>
        </w:rPr>
      </w:pPr>
      <w:r>
        <w:rPr>
          <w:noProof/>
        </w:rPr>
        <w:t>-</w:t>
      </w:r>
      <w:r>
        <w:rPr>
          <w:noProof/>
        </w:rPr>
        <w:tab/>
        <w:t xml:space="preserve">Bit 6 – SSPOC (Send Start Pause of Charging): when set to </w:t>
      </w:r>
      <w:r w:rsidR="00075654">
        <w:rPr>
          <w:noProof/>
        </w:rPr>
        <w:t>"</w:t>
      </w:r>
      <w:r>
        <w:rPr>
          <w:noProof/>
        </w:rPr>
        <w:t>1</w:t>
      </w:r>
      <w:r w:rsidR="00075654">
        <w:rPr>
          <w:noProof/>
        </w:rPr>
        <w:t>"</w:t>
      </w:r>
      <w:r>
        <w:rPr>
          <w:noProof/>
        </w:rPr>
        <w:t>, this indicate that the UP Function shall send a Start Pause of Charging indication to the upstream GTP-U entity(s) when the Dropped DL Traffic Threshold is reached.</w:t>
      </w:r>
    </w:p>
    <w:p w14:paraId="37595F41" w14:textId="1A74D46C" w:rsidR="00CA5E7D" w:rsidRDefault="00CA5E7D" w:rsidP="00CA5E7D">
      <w:pPr>
        <w:pStyle w:val="B1"/>
        <w:rPr>
          <w:noProof/>
        </w:rPr>
      </w:pPr>
      <w:r>
        <w:rPr>
          <w:noProof/>
        </w:rPr>
        <w:t>-</w:t>
      </w:r>
      <w:r>
        <w:rPr>
          <w:noProof/>
        </w:rPr>
        <w:tab/>
      </w:r>
      <w:r>
        <w:rPr>
          <w:noProof/>
        </w:rPr>
        <w:t xml:space="preserve">Bits 7 – ASPOC (Applicable for Start of Pause of Charging): when set to </w:t>
      </w:r>
      <w:r w:rsidR="00075654">
        <w:rPr>
          <w:noProof/>
        </w:rPr>
        <w:t>"</w:t>
      </w:r>
      <w:r>
        <w:rPr>
          <w:noProof/>
        </w:rPr>
        <w:t>1</w:t>
      </w:r>
      <w:r w:rsidR="00075654">
        <w:rPr>
          <w:noProof/>
        </w:rPr>
        <w:t>"</w:t>
      </w:r>
      <w:r>
        <w:rPr>
          <w:noProof/>
        </w:rPr>
        <w:t>, this indicate that UP Function the the URR is applicable for Start of Pause of Charging, so that it shall stop the usage measurement for the URR when receiving Start Pause of Charging indication from the peer downstream GTP-U entity.</w:t>
      </w:r>
    </w:p>
    <w:p w14:paraId="3F6DA709" w14:textId="4BDA9478" w:rsidR="00EE5860" w:rsidRPr="00441CD0" w:rsidRDefault="00CA5E7D" w:rsidP="00EE5860">
      <w:pPr>
        <w:pStyle w:val="B1"/>
      </w:pPr>
      <w:r>
        <w:rPr>
          <w:noProof/>
        </w:rPr>
        <w:t>-</w:t>
      </w:r>
      <w:r>
        <w:rPr>
          <w:noProof/>
        </w:rPr>
        <w:tab/>
        <w:t xml:space="preserve">Bits 8: </w:t>
      </w:r>
      <w:r>
        <w:t>Spare, for future use and set to "0".</w:t>
      </w:r>
    </w:p>
    <w:p w14:paraId="63B8FAA7" w14:textId="77777777" w:rsidR="00EE5860" w:rsidRPr="00441CD0" w:rsidRDefault="00EE5860" w:rsidP="00EE5860">
      <w:r w:rsidRPr="00441CD0">
        <w:rPr>
          <w:noProof/>
        </w:rPr>
        <w:t>At least one bit shall be set to "1". Several bits may be set to "1", e.g. both MBQE and MNOP bits are set to "1".</w:t>
      </w:r>
    </w:p>
    <w:p w14:paraId="4A74D712" w14:textId="77777777" w:rsidR="00EE5860" w:rsidRPr="00441CD0" w:rsidRDefault="00EE5860" w:rsidP="00EE5860">
      <w:pPr>
        <w:pStyle w:val="Heading3"/>
      </w:pPr>
      <w:bookmarkStart w:id="5859" w:name="_Toc19717414"/>
      <w:bookmarkStart w:id="5860" w:name="_Toc27490915"/>
      <w:bookmarkStart w:id="5861" w:name="_Toc27557208"/>
      <w:bookmarkStart w:id="5862" w:name="_Toc27724125"/>
      <w:bookmarkStart w:id="5863" w:name="_Toc36031199"/>
      <w:bookmarkStart w:id="5864" w:name="_Toc36043119"/>
      <w:bookmarkStart w:id="5865" w:name="_Toc36814444"/>
      <w:bookmarkStart w:id="5866" w:name="_Toc44689302"/>
      <w:bookmarkStart w:id="5867" w:name="_Toc44924056"/>
      <w:bookmarkStart w:id="5868" w:name="_Toc51861026"/>
      <w:bookmarkStart w:id="5869" w:name="_Toc57930797"/>
      <w:bookmarkStart w:id="5870" w:name="_Toc57931427"/>
      <w:bookmarkStart w:id="5871" w:name="_Toc67499819"/>
      <w:r w:rsidRPr="00441CD0">
        <w:t>8.</w:t>
      </w:r>
      <w:r w:rsidRPr="00441CD0">
        <w:rPr>
          <w:lang w:val="en-US"/>
        </w:rPr>
        <w:t>2.69</w:t>
      </w:r>
      <w:r w:rsidRPr="00441CD0">
        <w:tab/>
        <w:t>Node Report Type</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7F6BB7C9" w14:textId="77777777" w:rsidR="00EE5860" w:rsidRPr="00441CD0" w:rsidRDefault="00EE5860" w:rsidP="00EE5860">
      <w:pPr>
        <w:rPr>
          <w:lang w:eastAsia="zh-CN"/>
        </w:rPr>
      </w:pPr>
      <w:r w:rsidRPr="00441CD0">
        <w:t xml:space="preserve">The Node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8.2.69-1. It indicates </w:t>
      </w:r>
      <w:r w:rsidRPr="00441CD0">
        <w:t>the type of the node report the UP function sends to the CP function</w:t>
      </w:r>
      <w:r w:rsidRPr="00441CD0">
        <w:rPr>
          <w:lang w:eastAsia="zh-CN"/>
        </w:rPr>
        <w:t>.</w:t>
      </w:r>
    </w:p>
    <w:p w14:paraId="6276899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81B69EA" w14:textId="77777777" w:rsidTr="00BB0E1F">
        <w:trPr>
          <w:jc w:val="center"/>
        </w:trPr>
        <w:tc>
          <w:tcPr>
            <w:tcW w:w="151" w:type="dxa"/>
            <w:tcBorders>
              <w:top w:val="single" w:sz="6" w:space="0" w:color="auto"/>
              <w:left w:val="single" w:sz="6" w:space="0" w:color="auto"/>
              <w:bottom w:val="nil"/>
              <w:right w:val="nil"/>
            </w:tcBorders>
          </w:tcPr>
          <w:p w14:paraId="78892B2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149C4C5"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60EA39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AA6B285" w14:textId="77777777" w:rsidR="00EE5860" w:rsidRPr="00441CD0" w:rsidRDefault="00EE5860" w:rsidP="00BB0E1F">
            <w:pPr>
              <w:pStyle w:val="TAC"/>
              <w:rPr>
                <w:lang w:val="fr-FR"/>
              </w:rPr>
            </w:pPr>
          </w:p>
        </w:tc>
      </w:tr>
      <w:tr w:rsidR="00EE5860" w:rsidRPr="00441CD0" w14:paraId="52E6764E" w14:textId="77777777" w:rsidTr="00BB0E1F">
        <w:trPr>
          <w:jc w:val="center"/>
        </w:trPr>
        <w:tc>
          <w:tcPr>
            <w:tcW w:w="151" w:type="dxa"/>
            <w:tcBorders>
              <w:top w:val="nil"/>
              <w:left w:val="single" w:sz="6" w:space="0" w:color="auto"/>
              <w:bottom w:val="nil"/>
              <w:right w:val="nil"/>
            </w:tcBorders>
          </w:tcPr>
          <w:p w14:paraId="3EBB086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83F364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13401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98E0EC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9D9445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F1F1D2A"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7AE952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F9C91D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492F5E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4F0D69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6645A3C" w14:textId="77777777" w:rsidR="00EE5860" w:rsidRPr="00441CD0" w:rsidRDefault="00EE5860" w:rsidP="00BB0E1F">
            <w:pPr>
              <w:pStyle w:val="TAC"/>
              <w:rPr>
                <w:lang w:val="fr-FR"/>
              </w:rPr>
            </w:pPr>
          </w:p>
        </w:tc>
      </w:tr>
      <w:tr w:rsidR="00EE5860" w:rsidRPr="00441CD0" w14:paraId="50DE10EF" w14:textId="77777777" w:rsidTr="00BB0E1F">
        <w:trPr>
          <w:jc w:val="center"/>
        </w:trPr>
        <w:tc>
          <w:tcPr>
            <w:tcW w:w="151" w:type="dxa"/>
            <w:tcBorders>
              <w:top w:val="nil"/>
              <w:left w:val="single" w:sz="6" w:space="0" w:color="auto"/>
              <w:bottom w:val="nil"/>
              <w:right w:val="nil"/>
            </w:tcBorders>
          </w:tcPr>
          <w:p w14:paraId="6E55654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1A3D1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2A56F8B" w14:textId="77777777" w:rsidR="00EE5860" w:rsidRPr="00441CD0" w:rsidRDefault="00EE5860" w:rsidP="00BB0E1F">
            <w:pPr>
              <w:pStyle w:val="TAC"/>
              <w:rPr>
                <w:lang w:val="fr-FR"/>
              </w:rPr>
            </w:pPr>
            <w:r w:rsidRPr="00441CD0">
              <w:rPr>
                <w:lang w:val="fr-FR"/>
              </w:rPr>
              <w:t xml:space="preserve">Type = </w:t>
            </w:r>
            <w:r w:rsidRPr="00441CD0">
              <w:rPr>
                <w:lang w:val="sv-SE"/>
              </w:rPr>
              <w:t>101</w:t>
            </w:r>
            <w:r w:rsidRPr="00441CD0">
              <w:rPr>
                <w:lang w:val="fr-FR"/>
              </w:rPr>
              <w:t xml:space="preserve"> (decimal)</w:t>
            </w:r>
          </w:p>
        </w:tc>
        <w:tc>
          <w:tcPr>
            <w:tcW w:w="588" w:type="dxa"/>
            <w:tcBorders>
              <w:top w:val="nil"/>
              <w:left w:val="single" w:sz="4" w:space="0" w:color="auto"/>
              <w:bottom w:val="nil"/>
              <w:right w:val="single" w:sz="6" w:space="0" w:color="auto"/>
            </w:tcBorders>
          </w:tcPr>
          <w:p w14:paraId="2FB51471" w14:textId="77777777" w:rsidR="00EE5860" w:rsidRPr="00441CD0" w:rsidRDefault="00EE5860" w:rsidP="00BB0E1F">
            <w:pPr>
              <w:pStyle w:val="TAC"/>
              <w:rPr>
                <w:lang w:val="fr-FR"/>
              </w:rPr>
            </w:pPr>
          </w:p>
        </w:tc>
      </w:tr>
      <w:tr w:rsidR="00EE5860" w:rsidRPr="00441CD0" w14:paraId="2735DAEC" w14:textId="77777777" w:rsidTr="00BB0E1F">
        <w:trPr>
          <w:jc w:val="center"/>
        </w:trPr>
        <w:tc>
          <w:tcPr>
            <w:tcW w:w="151" w:type="dxa"/>
            <w:tcBorders>
              <w:top w:val="nil"/>
              <w:left w:val="single" w:sz="6" w:space="0" w:color="auto"/>
              <w:bottom w:val="nil"/>
              <w:right w:val="nil"/>
            </w:tcBorders>
          </w:tcPr>
          <w:p w14:paraId="723C91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8A755F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69A871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13CDEA2" w14:textId="77777777" w:rsidR="00EE5860" w:rsidRPr="00441CD0" w:rsidRDefault="00EE5860" w:rsidP="00BB0E1F">
            <w:pPr>
              <w:pStyle w:val="TAC"/>
              <w:rPr>
                <w:lang w:val="fr-FR"/>
              </w:rPr>
            </w:pPr>
          </w:p>
        </w:tc>
      </w:tr>
      <w:tr w:rsidR="00EE5860" w:rsidRPr="00441CD0" w14:paraId="71DD2373" w14:textId="77777777" w:rsidTr="00BB0E1F">
        <w:trPr>
          <w:jc w:val="center"/>
        </w:trPr>
        <w:tc>
          <w:tcPr>
            <w:tcW w:w="151" w:type="dxa"/>
            <w:tcBorders>
              <w:top w:val="nil"/>
              <w:left w:val="single" w:sz="6" w:space="0" w:color="auto"/>
              <w:bottom w:val="nil"/>
              <w:right w:val="nil"/>
            </w:tcBorders>
          </w:tcPr>
          <w:p w14:paraId="581C63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410E95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27D3FBCE"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A6FE1D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137739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475AE93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5B27A2B" w14:textId="77777777" w:rsidR="00EE5860" w:rsidRPr="00441CD0" w:rsidRDefault="00EE5860" w:rsidP="00BB0E1F">
            <w:pPr>
              <w:pStyle w:val="TAC"/>
              <w:rPr>
                <w:lang w:val="fr-FR" w:eastAsia="zh-CN"/>
              </w:rPr>
            </w:pPr>
            <w:r w:rsidRPr="00441CD0">
              <w:rPr>
                <w:lang w:eastAsia="zh-CN"/>
              </w:rPr>
              <w:t>GPQR</w:t>
            </w:r>
          </w:p>
        </w:tc>
        <w:tc>
          <w:tcPr>
            <w:tcW w:w="589" w:type="dxa"/>
            <w:tcBorders>
              <w:top w:val="single" w:sz="4" w:space="0" w:color="auto"/>
              <w:left w:val="single" w:sz="4" w:space="0" w:color="auto"/>
              <w:bottom w:val="single" w:sz="4" w:space="0" w:color="auto"/>
              <w:right w:val="single" w:sz="4" w:space="0" w:color="auto"/>
            </w:tcBorders>
          </w:tcPr>
          <w:p w14:paraId="2B057A9F" w14:textId="77777777" w:rsidR="00EE5860" w:rsidRPr="00441CD0" w:rsidRDefault="00EE5860" w:rsidP="00BB0E1F">
            <w:pPr>
              <w:pStyle w:val="TAC"/>
              <w:rPr>
                <w:lang w:val="fr-FR" w:eastAsia="zh-CN"/>
              </w:rPr>
            </w:pPr>
            <w:r w:rsidRPr="00441CD0">
              <w:rPr>
                <w:lang w:eastAsia="zh-CN"/>
              </w:rPr>
              <w:t>CKDR</w:t>
            </w:r>
          </w:p>
        </w:tc>
        <w:tc>
          <w:tcPr>
            <w:tcW w:w="589" w:type="dxa"/>
            <w:tcBorders>
              <w:top w:val="single" w:sz="4" w:space="0" w:color="auto"/>
              <w:left w:val="single" w:sz="4" w:space="0" w:color="auto"/>
              <w:bottom w:val="single" w:sz="4" w:space="0" w:color="auto"/>
              <w:right w:val="single" w:sz="4" w:space="0" w:color="auto"/>
            </w:tcBorders>
            <w:hideMark/>
          </w:tcPr>
          <w:p w14:paraId="0C3DE5AE" w14:textId="77777777" w:rsidR="00EE5860" w:rsidRPr="00441CD0" w:rsidRDefault="00EE5860" w:rsidP="00BB0E1F">
            <w:pPr>
              <w:pStyle w:val="TAC"/>
              <w:rPr>
                <w:lang w:val="fr-FR" w:eastAsia="zh-CN"/>
              </w:rPr>
            </w:pPr>
            <w:r w:rsidRPr="00441CD0">
              <w:rPr>
                <w:lang w:val="fr-FR" w:eastAsia="zh-CN"/>
              </w:rPr>
              <w:t>UPRR</w:t>
            </w:r>
          </w:p>
        </w:tc>
        <w:tc>
          <w:tcPr>
            <w:tcW w:w="589" w:type="dxa"/>
            <w:tcBorders>
              <w:top w:val="single" w:sz="4" w:space="0" w:color="auto"/>
              <w:left w:val="single" w:sz="4" w:space="0" w:color="auto"/>
              <w:bottom w:val="single" w:sz="4" w:space="0" w:color="auto"/>
              <w:right w:val="single" w:sz="4" w:space="0" w:color="auto"/>
            </w:tcBorders>
            <w:hideMark/>
          </w:tcPr>
          <w:p w14:paraId="3DA0F55D" w14:textId="77777777" w:rsidR="00EE5860" w:rsidRPr="00441CD0" w:rsidRDefault="00EE5860" w:rsidP="00BB0E1F">
            <w:pPr>
              <w:pStyle w:val="TAC"/>
              <w:rPr>
                <w:lang w:val="fr-FR" w:eastAsia="zh-CN"/>
              </w:rPr>
            </w:pPr>
            <w:r w:rsidRPr="00441CD0">
              <w:rPr>
                <w:lang w:val="fr-FR" w:eastAsia="zh-CN"/>
              </w:rPr>
              <w:t>UPFR</w:t>
            </w:r>
          </w:p>
        </w:tc>
        <w:tc>
          <w:tcPr>
            <w:tcW w:w="588" w:type="dxa"/>
            <w:tcBorders>
              <w:top w:val="nil"/>
              <w:left w:val="single" w:sz="4" w:space="0" w:color="auto"/>
              <w:bottom w:val="nil"/>
              <w:right w:val="single" w:sz="6" w:space="0" w:color="auto"/>
            </w:tcBorders>
          </w:tcPr>
          <w:p w14:paraId="62F1D09E" w14:textId="77777777" w:rsidR="00EE5860" w:rsidRPr="00441CD0" w:rsidRDefault="00EE5860" w:rsidP="00BB0E1F">
            <w:pPr>
              <w:pStyle w:val="TAC"/>
              <w:rPr>
                <w:lang w:val="fr-FR"/>
              </w:rPr>
            </w:pPr>
          </w:p>
        </w:tc>
      </w:tr>
      <w:tr w:rsidR="00EE5860" w:rsidRPr="00441CD0" w14:paraId="08FA2E6F" w14:textId="77777777" w:rsidTr="00BB0E1F">
        <w:trPr>
          <w:jc w:val="center"/>
        </w:trPr>
        <w:tc>
          <w:tcPr>
            <w:tcW w:w="151" w:type="dxa"/>
            <w:tcBorders>
              <w:top w:val="nil"/>
              <w:left w:val="single" w:sz="6" w:space="0" w:color="auto"/>
              <w:bottom w:val="single" w:sz="4" w:space="0" w:color="auto"/>
              <w:right w:val="nil"/>
            </w:tcBorders>
          </w:tcPr>
          <w:p w14:paraId="4BA5DBC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4EC4106"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68748B6"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FD5D88" w14:textId="77777777" w:rsidR="00EE5860" w:rsidRPr="00441CD0" w:rsidRDefault="00EE5860" w:rsidP="00BB0E1F">
            <w:pPr>
              <w:pStyle w:val="TAC"/>
              <w:rPr>
                <w:lang w:val="fr-FR"/>
              </w:rPr>
            </w:pPr>
          </w:p>
        </w:tc>
      </w:tr>
    </w:tbl>
    <w:p w14:paraId="00D40DE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69</w:t>
      </w:r>
      <w:r w:rsidRPr="00441CD0">
        <w:rPr>
          <w:lang w:eastAsia="zh-CN"/>
        </w:rPr>
        <w:t>-</w:t>
      </w:r>
      <w:r w:rsidRPr="00441CD0">
        <w:rPr>
          <w:lang w:eastAsia="ja-JP"/>
        </w:rPr>
        <w:t>1</w:t>
      </w:r>
      <w:r w:rsidRPr="00441CD0">
        <w:t xml:space="preserve">: Node </w:t>
      </w:r>
      <w:r w:rsidRPr="00441CD0">
        <w:rPr>
          <w:lang w:eastAsia="ja-JP"/>
        </w:rPr>
        <w:t>Report Type</w:t>
      </w:r>
    </w:p>
    <w:p w14:paraId="62260586" w14:textId="77777777" w:rsidR="00EE5860" w:rsidRPr="00441CD0" w:rsidRDefault="00EE5860" w:rsidP="00EE5860">
      <w:pPr>
        <w:rPr>
          <w:noProof/>
        </w:rPr>
      </w:pPr>
      <w:bookmarkStart w:id="5872" w:name="_Toc19717415"/>
      <w:r w:rsidRPr="00441CD0">
        <w:rPr>
          <w:noProof/>
        </w:rPr>
        <w:t>Octet 5 shall be encoded as follows:</w:t>
      </w:r>
    </w:p>
    <w:p w14:paraId="67AEBEC5" w14:textId="77777777" w:rsidR="00EE5860" w:rsidRPr="00441CD0" w:rsidRDefault="00EE5860" w:rsidP="00EE5860">
      <w:pPr>
        <w:pStyle w:val="B1"/>
        <w:rPr>
          <w:noProof/>
        </w:rPr>
      </w:pPr>
      <w:r w:rsidRPr="00441CD0">
        <w:rPr>
          <w:noProof/>
        </w:rPr>
        <w:t>-</w:t>
      </w:r>
      <w:r w:rsidRPr="00441CD0">
        <w:rPr>
          <w:noProof/>
        </w:rPr>
        <w:tab/>
        <w:t>Bit 1 – UPFR (</w:t>
      </w:r>
      <w:r w:rsidRPr="00441CD0">
        <w:rPr>
          <w:lang w:eastAsia="zh-CN"/>
        </w:rPr>
        <w:t>User Plane Path Failure Report)</w:t>
      </w:r>
      <w:r w:rsidRPr="00441CD0">
        <w:rPr>
          <w:noProof/>
        </w:rPr>
        <w:t>: when set to "1", this indicates a User Plane Path Failure Report.</w:t>
      </w:r>
    </w:p>
    <w:p w14:paraId="35D96FBF" w14:textId="77777777" w:rsidR="00EE5860" w:rsidRPr="00441CD0" w:rsidRDefault="00EE5860" w:rsidP="00EE5860">
      <w:pPr>
        <w:pStyle w:val="B1"/>
        <w:rPr>
          <w:noProof/>
        </w:rPr>
      </w:pPr>
      <w:r w:rsidRPr="00441CD0">
        <w:rPr>
          <w:noProof/>
        </w:rPr>
        <w:t>-</w:t>
      </w:r>
      <w:r w:rsidRPr="00441CD0">
        <w:rPr>
          <w:noProof/>
        </w:rPr>
        <w:tab/>
        <w:t>Bit 2 – UPRR (</w:t>
      </w:r>
      <w:r w:rsidRPr="00441CD0">
        <w:rPr>
          <w:lang w:eastAsia="zh-CN"/>
        </w:rPr>
        <w:t>User Plane Path Recovery Report)</w:t>
      </w:r>
      <w:r w:rsidRPr="00441CD0">
        <w:rPr>
          <w:noProof/>
        </w:rPr>
        <w:t>: when set to "1", this indicates a User Plane Path Recovery Report.</w:t>
      </w:r>
    </w:p>
    <w:p w14:paraId="71A0C69A" w14:textId="77777777" w:rsidR="00EE5860" w:rsidRPr="00441CD0" w:rsidRDefault="00EE5860" w:rsidP="00EE5860">
      <w:pPr>
        <w:pStyle w:val="B1"/>
        <w:rPr>
          <w:noProof/>
        </w:rPr>
      </w:pPr>
      <w:r w:rsidRPr="00441CD0">
        <w:rPr>
          <w:noProof/>
        </w:rPr>
        <w:tab/>
        <w:t>Bit 3 – CKDR (</w:t>
      </w:r>
      <w:r w:rsidRPr="00441CD0">
        <w:rPr>
          <w:lang w:eastAsia="zh-CN"/>
        </w:rPr>
        <w:t>Clock Drift Report)</w:t>
      </w:r>
      <w:r w:rsidRPr="00441CD0">
        <w:rPr>
          <w:noProof/>
        </w:rPr>
        <w:t>: when set to "1", this indicates a Clock Drift Report.</w:t>
      </w:r>
    </w:p>
    <w:p w14:paraId="3FF00871" w14:textId="77777777" w:rsidR="00EE5860" w:rsidRPr="00441CD0" w:rsidRDefault="00EE5860" w:rsidP="00EE5860">
      <w:pPr>
        <w:pStyle w:val="B1"/>
        <w:rPr>
          <w:noProof/>
        </w:rPr>
      </w:pPr>
      <w:r w:rsidRPr="00441CD0">
        <w:rPr>
          <w:noProof/>
        </w:rPr>
        <w:t>-</w:t>
      </w:r>
      <w:r w:rsidRPr="00441CD0">
        <w:rPr>
          <w:noProof/>
        </w:rPr>
        <w:tab/>
        <w:t>Bit 4 – GPQR (</w:t>
      </w:r>
      <w:r w:rsidRPr="00441CD0">
        <w:rPr>
          <w:lang w:eastAsia="zh-CN"/>
        </w:rPr>
        <w:t>GTP-U Path QoS Report)</w:t>
      </w:r>
      <w:r w:rsidRPr="00441CD0">
        <w:rPr>
          <w:noProof/>
        </w:rPr>
        <w:t>: when set to "1", this indicates a GTP-U Path QoS Report.</w:t>
      </w:r>
    </w:p>
    <w:p w14:paraId="7680B2AF" w14:textId="77777777" w:rsidR="00EE5860" w:rsidRPr="00441CD0" w:rsidRDefault="00EE5860" w:rsidP="00EE5860">
      <w:pPr>
        <w:pStyle w:val="B1"/>
      </w:pPr>
      <w:r w:rsidRPr="00441CD0">
        <w:t>-</w:t>
      </w:r>
      <w:r w:rsidRPr="00441CD0">
        <w:tab/>
        <w:t xml:space="preserve">Bit 5 to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4253E965" w14:textId="77777777" w:rsidR="00EE5860" w:rsidRPr="00441CD0" w:rsidRDefault="00EE5860" w:rsidP="00EE5860">
      <w:pPr>
        <w:rPr>
          <w:noProof/>
        </w:rPr>
      </w:pPr>
      <w:r w:rsidRPr="00441CD0">
        <w:rPr>
          <w:noProof/>
        </w:rPr>
        <w:t>At least one bit shall be set to "1". Several bits may be set to "1".</w:t>
      </w:r>
    </w:p>
    <w:p w14:paraId="282DB16B" w14:textId="77777777" w:rsidR="00EE5860" w:rsidRPr="00441CD0" w:rsidRDefault="00EE5860" w:rsidP="00EE5860">
      <w:pPr>
        <w:pStyle w:val="NO"/>
        <w:rPr>
          <w:noProof/>
        </w:rPr>
      </w:pPr>
      <w:r w:rsidRPr="00441CD0">
        <w:rPr>
          <w:noProof/>
        </w:rPr>
        <w:t>NOTE:</w:t>
      </w:r>
      <w:r w:rsidRPr="00441CD0">
        <w:rPr>
          <w:noProof/>
        </w:rPr>
        <w:tab/>
        <w:t>If both UPFR and UPRR bits are set to "1", the Remote GTP-U Peer IEs in the User Plane Path Failure Report IE and in the User Plane Path Recovery Report IE are different.</w:t>
      </w:r>
    </w:p>
    <w:p w14:paraId="7BFC14A8" w14:textId="77777777" w:rsidR="00EE5860" w:rsidRPr="00441CD0" w:rsidRDefault="00EE5860" w:rsidP="00EE5860">
      <w:pPr>
        <w:pStyle w:val="Heading3"/>
      </w:pPr>
      <w:bookmarkStart w:id="5873" w:name="_Toc27490916"/>
      <w:bookmarkStart w:id="5874" w:name="_Toc27557209"/>
      <w:bookmarkStart w:id="5875" w:name="_Toc27724126"/>
      <w:bookmarkStart w:id="5876" w:name="_Toc36031200"/>
      <w:bookmarkStart w:id="5877" w:name="_Toc36043120"/>
      <w:bookmarkStart w:id="5878" w:name="_Toc36814445"/>
      <w:bookmarkStart w:id="5879" w:name="_Toc44689303"/>
      <w:bookmarkStart w:id="5880" w:name="_Toc44924057"/>
      <w:bookmarkStart w:id="5881" w:name="_Toc51861027"/>
      <w:bookmarkStart w:id="5882" w:name="_Toc57930798"/>
      <w:bookmarkStart w:id="5883" w:name="_Toc57931428"/>
      <w:bookmarkStart w:id="5884" w:name="_Toc67499820"/>
      <w:r w:rsidRPr="00441CD0">
        <w:t>8.</w:t>
      </w:r>
      <w:r w:rsidRPr="00441CD0">
        <w:rPr>
          <w:lang w:val="en-US"/>
        </w:rPr>
        <w:t>2.70</w:t>
      </w:r>
      <w:r w:rsidRPr="00441CD0">
        <w:tab/>
        <w:t>Remote GTP-U Peer</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10B1797B" w14:textId="77777777" w:rsidR="00EE5860" w:rsidRPr="00441CD0" w:rsidRDefault="00EE5860" w:rsidP="00EE5860">
      <w:r w:rsidRPr="00441CD0">
        <w:t>The Remote GTP-U Peer IE shall be encoded as depicted in Figure 8.2.70-1.</w:t>
      </w:r>
    </w:p>
    <w:p w14:paraId="038E0E5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EB14E5" w14:textId="77777777" w:rsidTr="00BB0E1F">
        <w:trPr>
          <w:jc w:val="center"/>
        </w:trPr>
        <w:tc>
          <w:tcPr>
            <w:tcW w:w="151" w:type="dxa"/>
            <w:tcBorders>
              <w:top w:val="single" w:sz="6" w:space="0" w:color="auto"/>
              <w:left w:val="single" w:sz="6" w:space="0" w:color="auto"/>
              <w:bottom w:val="nil"/>
              <w:right w:val="nil"/>
            </w:tcBorders>
          </w:tcPr>
          <w:p w14:paraId="7BC82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47A031F8"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67A9BF8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626507F" w14:textId="77777777" w:rsidR="00EE5860" w:rsidRPr="00441CD0" w:rsidRDefault="00EE5860" w:rsidP="00BB0E1F">
            <w:pPr>
              <w:pStyle w:val="TAC"/>
            </w:pPr>
          </w:p>
        </w:tc>
      </w:tr>
      <w:tr w:rsidR="00EE5860" w:rsidRPr="00441CD0" w14:paraId="2473FADC" w14:textId="77777777" w:rsidTr="00BB0E1F">
        <w:trPr>
          <w:jc w:val="center"/>
        </w:trPr>
        <w:tc>
          <w:tcPr>
            <w:tcW w:w="151" w:type="dxa"/>
            <w:tcBorders>
              <w:top w:val="nil"/>
              <w:left w:val="single" w:sz="6" w:space="0" w:color="auto"/>
              <w:bottom w:val="nil"/>
              <w:right w:val="nil"/>
            </w:tcBorders>
          </w:tcPr>
          <w:p w14:paraId="738D594C" w14:textId="77777777" w:rsidR="00EE5860" w:rsidRPr="00441CD0" w:rsidRDefault="00EE5860" w:rsidP="00BB0E1F">
            <w:pPr>
              <w:pStyle w:val="TAC"/>
            </w:pPr>
          </w:p>
        </w:tc>
        <w:tc>
          <w:tcPr>
            <w:tcW w:w="1104" w:type="dxa"/>
            <w:tcBorders>
              <w:top w:val="nil"/>
              <w:left w:val="nil"/>
              <w:bottom w:val="nil"/>
              <w:right w:val="nil"/>
            </w:tcBorders>
            <w:hideMark/>
          </w:tcPr>
          <w:p w14:paraId="10A7BD1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E0DADD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DD3CBF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144333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06DD48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07FB33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E0BE8D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F1433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AD33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A9AEC9B" w14:textId="77777777" w:rsidR="00EE5860" w:rsidRPr="00441CD0" w:rsidRDefault="00EE5860" w:rsidP="00BB0E1F">
            <w:pPr>
              <w:pStyle w:val="TAC"/>
            </w:pPr>
          </w:p>
        </w:tc>
      </w:tr>
      <w:tr w:rsidR="00EE5860" w:rsidRPr="00441CD0" w14:paraId="0395603B" w14:textId="77777777" w:rsidTr="00BB0E1F">
        <w:trPr>
          <w:jc w:val="center"/>
        </w:trPr>
        <w:tc>
          <w:tcPr>
            <w:tcW w:w="151" w:type="dxa"/>
            <w:tcBorders>
              <w:top w:val="nil"/>
              <w:left w:val="single" w:sz="6" w:space="0" w:color="auto"/>
              <w:bottom w:val="nil"/>
              <w:right w:val="nil"/>
            </w:tcBorders>
          </w:tcPr>
          <w:p w14:paraId="106B8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93AE43"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490F9D0" w14:textId="77777777" w:rsidR="00EE5860" w:rsidRPr="00441CD0" w:rsidRDefault="00EE5860" w:rsidP="00BB0E1F">
            <w:pPr>
              <w:pStyle w:val="TAC"/>
            </w:pPr>
            <w:r w:rsidRPr="00441CD0">
              <w:t xml:space="preserve">Type = </w:t>
            </w:r>
            <w:r w:rsidRPr="00441CD0">
              <w:rPr>
                <w:lang w:val="de-DE"/>
              </w:rPr>
              <w:t>103</w:t>
            </w:r>
            <w:r w:rsidRPr="00441CD0">
              <w:t xml:space="preserve"> (decimal)</w:t>
            </w:r>
          </w:p>
        </w:tc>
        <w:tc>
          <w:tcPr>
            <w:tcW w:w="588" w:type="dxa"/>
            <w:tcBorders>
              <w:top w:val="nil"/>
              <w:left w:val="single" w:sz="4" w:space="0" w:color="auto"/>
              <w:bottom w:val="nil"/>
              <w:right w:val="single" w:sz="6" w:space="0" w:color="auto"/>
            </w:tcBorders>
          </w:tcPr>
          <w:p w14:paraId="68CC6040" w14:textId="77777777" w:rsidR="00EE5860" w:rsidRPr="00441CD0" w:rsidRDefault="00EE5860" w:rsidP="00BB0E1F">
            <w:pPr>
              <w:pStyle w:val="TAC"/>
            </w:pPr>
          </w:p>
        </w:tc>
      </w:tr>
      <w:tr w:rsidR="00EE5860" w:rsidRPr="00441CD0" w14:paraId="6B77B665" w14:textId="77777777" w:rsidTr="00BB0E1F">
        <w:trPr>
          <w:jc w:val="center"/>
        </w:trPr>
        <w:tc>
          <w:tcPr>
            <w:tcW w:w="151" w:type="dxa"/>
            <w:tcBorders>
              <w:top w:val="nil"/>
              <w:left w:val="single" w:sz="6" w:space="0" w:color="auto"/>
              <w:bottom w:val="nil"/>
              <w:right w:val="nil"/>
            </w:tcBorders>
          </w:tcPr>
          <w:p w14:paraId="149956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A7C0D8"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39E1203"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225B403" w14:textId="77777777" w:rsidR="00EE5860" w:rsidRPr="00441CD0" w:rsidRDefault="00EE5860" w:rsidP="00BB0E1F">
            <w:pPr>
              <w:pStyle w:val="TAC"/>
            </w:pPr>
          </w:p>
        </w:tc>
      </w:tr>
      <w:tr w:rsidR="00EE5860" w:rsidRPr="00441CD0" w14:paraId="08140485" w14:textId="77777777" w:rsidTr="00BB0E1F">
        <w:trPr>
          <w:jc w:val="center"/>
        </w:trPr>
        <w:tc>
          <w:tcPr>
            <w:tcW w:w="151" w:type="dxa"/>
            <w:tcBorders>
              <w:top w:val="nil"/>
              <w:left w:val="single" w:sz="6" w:space="0" w:color="auto"/>
              <w:bottom w:val="nil"/>
              <w:right w:val="nil"/>
            </w:tcBorders>
          </w:tcPr>
          <w:p w14:paraId="6A9D42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145FD6" w14:textId="77777777" w:rsidR="00EE5860" w:rsidRPr="00441CD0" w:rsidRDefault="00EE5860" w:rsidP="00BB0E1F">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5EAD5EEB"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C1F56D5" w14:textId="77777777" w:rsidR="00EE5860" w:rsidRPr="00441CD0" w:rsidRDefault="00EE5860" w:rsidP="00BB0E1F">
            <w:pPr>
              <w:pStyle w:val="TAC"/>
            </w:pPr>
            <w:r w:rsidRPr="00441CD0">
              <w:t>NI</w:t>
            </w:r>
          </w:p>
        </w:tc>
        <w:tc>
          <w:tcPr>
            <w:tcW w:w="588" w:type="dxa"/>
            <w:tcBorders>
              <w:top w:val="single" w:sz="4" w:space="0" w:color="auto"/>
              <w:left w:val="single" w:sz="4" w:space="0" w:color="auto"/>
              <w:bottom w:val="single" w:sz="4" w:space="0" w:color="auto"/>
              <w:right w:val="single" w:sz="4" w:space="0" w:color="auto"/>
            </w:tcBorders>
            <w:hideMark/>
          </w:tcPr>
          <w:p w14:paraId="1952EDB7" w14:textId="77777777" w:rsidR="00EE5860" w:rsidRPr="00441CD0" w:rsidRDefault="00EE5860" w:rsidP="00BB0E1F">
            <w:pPr>
              <w:pStyle w:val="TAC"/>
            </w:pPr>
            <w:r w:rsidRPr="00441CD0">
              <w:t>DI</w:t>
            </w:r>
          </w:p>
        </w:tc>
        <w:tc>
          <w:tcPr>
            <w:tcW w:w="588" w:type="dxa"/>
            <w:tcBorders>
              <w:top w:val="single" w:sz="4" w:space="0" w:color="auto"/>
              <w:left w:val="single" w:sz="4" w:space="0" w:color="auto"/>
              <w:bottom w:val="single" w:sz="4" w:space="0" w:color="auto"/>
              <w:right w:val="single" w:sz="4" w:space="0" w:color="auto"/>
            </w:tcBorders>
            <w:hideMark/>
          </w:tcPr>
          <w:p w14:paraId="1D765222"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5F39B538"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43EA2180" w14:textId="77777777" w:rsidR="00EE5860" w:rsidRPr="00441CD0" w:rsidRDefault="00EE5860" w:rsidP="00BB0E1F">
            <w:pPr>
              <w:pStyle w:val="TAC"/>
            </w:pPr>
          </w:p>
        </w:tc>
      </w:tr>
      <w:tr w:rsidR="00EE5860" w:rsidRPr="00441CD0" w14:paraId="2B0062F3" w14:textId="77777777" w:rsidTr="00BB0E1F">
        <w:trPr>
          <w:jc w:val="center"/>
        </w:trPr>
        <w:tc>
          <w:tcPr>
            <w:tcW w:w="151" w:type="dxa"/>
            <w:tcBorders>
              <w:top w:val="nil"/>
              <w:left w:val="single" w:sz="6" w:space="0" w:color="auto"/>
              <w:bottom w:val="nil"/>
              <w:right w:val="nil"/>
            </w:tcBorders>
          </w:tcPr>
          <w:p w14:paraId="02FE0DB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606C62"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92ADC11"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7C4981AA" w14:textId="77777777" w:rsidR="00EE5860" w:rsidRPr="00441CD0" w:rsidRDefault="00EE5860" w:rsidP="00BB0E1F">
            <w:pPr>
              <w:pStyle w:val="TAC"/>
            </w:pPr>
          </w:p>
        </w:tc>
      </w:tr>
      <w:tr w:rsidR="00EE5860" w:rsidRPr="00441CD0" w14:paraId="444AA704" w14:textId="77777777" w:rsidTr="00BB0E1F">
        <w:trPr>
          <w:jc w:val="center"/>
        </w:trPr>
        <w:tc>
          <w:tcPr>
            <w:tcW w:w="151" w:type="dxa"/>
            <w:tcBorders>
              <w:top w:val="nil"/>
              <w:left w:val="single" w:sz="6" w:space="0" w:color="auto"/>
              <w:bottom w:val="nil"/>
              <w:right w:val="nil"/>
            </w:tcBorders>
          </w:tcPr>
          <w:p w14:paraId="48E0D86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B8065"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23D9A8BD"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702B32D9" w14:textId="77777777" w:rsidR="00EE5860" w:rsidRPr="00441CD0" w:rsidRDefault="00EE5860" w:rsidP="00BB0E1F">
            <w:pPr>
              <w:pStyle w:val="TAC"/>
            </w:pPr>
          </w:p>
        </w:tc>
      </w:tr>
      <w:tr w:rsidR="00EE5860" w:rsidRPr="00441CD0" w14:paraId="49F77921" w14:textId="77777777" w:rsidTr="00BB0E1F">
        <w:trPr>
          <w:jc w:val="center"/>
        </w:trPr>
        <w:tc>
          <w:tcPr>
            <w:tcW w:w="151" w:type="dxa"/>
            <w:tcBorders>
              <w:top w:val="nil"/>
              <w:left w:val="single" w:sz="6" w:space="0" w:color="auto"/>
              <w:bottom w:val="nil"/>
              <w:right w:val="nil"/>
            </w:tcBorders>
          </w:tcPr>
          <w:p w14:paraId="7EF62B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FA5DA4" w14:textId="77777777" w:rsidR="00EE5860" w:rsidRPr="00441CD0" w:rsidRDefault="00EE5860" w:rsidP="00BB0E1F">
            <w:pPr>
              <w:pStyle w:val="TAC"/>
            </w:pPr>
            <w:r w:rsidRPr="00441CD0">
              <w:t>q to (q+1)</w:t>
            </w:r>
          </w:p>
        </w:tc>
        <w:tc>
          <w:tcPr>
            <w:tcW w:w="4704" w:type="dxa"/>
            <w:gridSpan w:val="8"/>
            <w:tcBorders>
              <w:top w:val="single" w:sz="4" w:space="0" w:color="auto"/>
              <w:left w:val="single" w:sz="4" w:space="0" w:color="auto"/>
              <w:bottom w:val="single" w:sz="4" w:space="0" w:color="auto"/>
              <w:right w:val="single" w:sz="4" w:space="0" w:color="auto"/>
            </w:tcBorders>
            <w:hideMark/>
          </w:tcPr>
          <w:p w14:paraId="53E7293B" w14:textId="77777777" w:rsidR="00EE5860" w:rsidRPr="00441CD0" w:rsidRDefault="00EE5860" w:rsidP="00BB0E1F">
            <w:pPr>
              <w:pStyle w:val="TAC"/>
            </w:pPr>
            <w:r w:rsidRPr="00441CD0">
              <w:t>Length of Destination Interface field</w:t>
            </w:r>
          </w:p>
        </w:tc>
        <w:tc>
          <w:tcPr>
            <w:tcW w:w="588" w:type="dxa"/>
            <w:tcBorders>
              <w:top w:val="nil"/>
              <w:left w:val="single" w:sz="4" w:space="0" w:color="auto"/>
              <w:bottom w:val="nil"/>
              <w:right w:val="single" w:sz="6" w:space="0" w:color="auto"/>
            </w:tcBorders>
          </w:tcPr>
          <w:p w14:paraId="66258F4D" w14:textId="77777777" w:rsidR="00EE5860" w:rsidRPr="00441CD0" w:rsidRDefault="00EE5860" w:rsidP="00BB0E1F">
            <w:pPr>
              <w:pStyle w:val="TAC"/>
            </w:pPr>
          </w:p>
        </w:tc>
      </w:tr>
      <w:tr w:rsidR="00EE5860" w:rsidRPr="00441CD0" w14:paraId="536BC6B7" w14:textId="77777777" w:rsidTr="00BB0E1F">
        <w:trPr>
          <w:jc w:val="center"/>
        </w:trPr>
        <w:tc>
          <w:tcPr>
            <w:tcW w:w="151" w:type="dxa"/>
            <w:tcBorders>
              <w:top w:val="nil"/>
              <w:left w:val="single" w:sz="6" w:space="0" w:color="auto"/>
              <w:bottom w:val="nil"/>
              <w:right w:val="nil"/>
            </w:tcBorders>
          </w:tcPr>
          <w:p w14:paraId="35EEC0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48B81D" w14:textId="77777777" w:rsidR="00EE5860" w:rsidRPr="00441CD0" w:rsidRDefault="00EE5860" w:rsidP="00BB0E1F">
            <w:pPr>
              <w:pStyle w:val="TAC"/>
            </w:pPr>
            <w:r w:rsidRPr="00441CD0">
              <w:t>(q+2) to r</w:t>
            </w:r>
          </w:p>
        </w:tc>
        <w:tc>
          <w:tcPr>
            <w:tcW w:w="4704" w:type="dxa"/>
            <w:gridSpan w:val="8"/>
            <w:tcBorders>
              <w:top w:val="single" w:sz="4" w:space="0" w:color="auto"/>
              <w:left w:val="single" w:sz="4" w:space="0" w:color="auto"/>
              <w:bottom w:val="single" w:sz="4" w:space="0" w:color="auto"/>
              <w:right w:val="single" w:sz="4" w:space="0" w:color="auto"/>
            </w:tcBorders>
            <w:hideMark/>
          </w:tcPr>
          <w:p w14:paraId="37CBEA88" w14:textId="77777777" w:rsidR="00EE5860" w:rsidRPr="00441CD0" w:rsidRDefault="00EE5860" w:rsidP="00BB0E1F">
            <w:pPr>
              <w:pStyle w:val="TAC"/>
            </w:pPr>
            <w:r w:rsidRPr="00441CD0">
              <w:t>Destination Interface field</w:t>
            </w:r>
          </w:p>
        </w:tc>
        <w:tc>
          <w:tcPr>
            <w:tcW w:w="588" w:type="dxa"/>
            <w:tcBorders>
              <w:top w:val="nil"/>
              <w:left w:val="single" w:sz="4" w:space="0" w:color="auto"/>
              <w:bottom w:val="nil"/>
              <w:right w:val="single" w:sz="6" w:space="0" w:color="auto"/>
            </w:tcBorders>
          </w:tcPr>
          <w:p w14:paraId="24F12D83" w14:textId="77777777" w:rsidR="00EE5860" w:rsidRPr="00441CD0" w:rsidRDefault="00EE5860" w:rsidP="00BB0E1F">
            <w:pPr>
              <w:pStyle w:val="TAC"/>
            </w:pPr>
          </w:p>
        </w:tc>
      </w:tr>
      <w:tr w:rsidR="00EE5860" w:rsidRPr="00441CD0" w14:paraId="57DA92F6" w14:textId="77777777" w:rsidTr="00BB0E1F">
        <w:trPr>
          <w:jc w:val="center"/>
        </w:trPr>
        <w:tc>
          <w:tcPr>
            <w:tcW w:w="151" w:type="dxa"/>
            <w:tcBorders>
              <w:top w:val="nil"/>
              <w:left w:val="single" w:sz="6" w:space="0" w:color="auto"/>
              <w:bottom w:val="nil"/>
              <w:right w:val="nil"/>
            </w:tcBorders>
          </w:tcPr>
          <w:p w14:paraId="68B349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0FDB40" w14:textId="77777777" w:rsidR="00EE5860" w:rsidRPr="00441CD0" w:rsidRDefault="00EE5860" w:rsidP="00BB0E1F">
            <w:pPr>
              <w:pStyle w:val="TAC"/>
            </w:pPr>
            <w:r w:rsidRPr="00441CD0">
              <w:t>s to (s+1)</w:t>
            </w:r>
          </w:p>
        </w:tc>
        <w:tc>
          <w:tcPr>
            <w:tcW w:w="4704" w:type="dxa"/>
            <w:gridSpan w:val="8"/>
            <w:tcBorders>
              <w:top w:val="single" w:sz="4" w:space="0" w:color="auto"/>
              <w:left w:val="single" w:sz="4" w:space="0" w:color="auto"/>
              <w:bottom w:val="single" w:sz="4" w:space="0" w:color="auto"/>
              <w:right w:val="single" w:sz="4" w:space="0" w:color="auto"/>
            </w:tcBorders>
            <w:hideMark/>
          </w:tcPr>
          <w:p w14:paraId="185AFCA5" w14:textId="77777777" w:rsidR="00EE5860" w:rsidRPr="00441CD0" w:rsidRDefault="00EE5860" w:rsidP="00BB0E1F">
            <w:pPr>
              <w:pStyle w:val="TAC"/>
            </w:pPr>
            <w:r w:rsidRPr="00441CD0">
              <w:t>Length of Network Instance field</w:t>
            </w:r>
          </w:p>
        </w:tc>
        <w:tc>
          <w:tcPr>
            <w:tcW w:w="588" w:type="dxa"/>
            <w:tcBorders>
              <w:top w:val="nil"/>
              <w:left w:val="single" w:sz="4" w:space="0" w:color="auto"/>
              <w:bottom w:val="nil"/>
              <w:right w:val="single" w:sz="6" w:space="0" w:color="auto"/>
            </w:tcBorders>
          </w:tcPr>
          <w:p w14:paraId="759B09F9" w14:textId="77777777" w:rsidR="00EE5860" w:rsidRPr="00441CD0" w:rsidRDefault="00EE5860" w:rsidP="00BB0E1F">
            <w:pPr>
              <w:pStyle w:val="TAC"/>
            </w:pPr>
          </w:p>
        </w:tc>
      </w:tr>
      <w:tr w:rsidR="00EE5860" w:rsidRPr="00441CD0" w14:paraId="0F4AE0FC" w14:textId="77777777" w:rsidTr="00BB0E1F">
        <w:trPr>
          <w:jc w:val="center"/>
        </w:trPr>
        <w:tc>
          <w:tcPr>
            <w:tcW w:w="151" w:type="dxa"/>
            <w:tcBorders>
              <w:top w:val="nil"/>
              <w:left w:val="single" w:sz="6" w:space="0" w:color="auto"/>
              <w:bottom w:val="nil"/>
              <w:right w:val="nil"/>
            </w:tcBorders>
          </w:tcPr>
          <w:p w14:paraId="7744CA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24CF60" w14:textId="77777777" w:rsidR="00EE5860" w:rsidRPr="00441CD0" w:rsidRDefault="00EE5860" w:rsidP="00BB0E1F">
            <w:pPr>
              <w:pStyle w:val="TAC"/>
            </w:pPr>
            <w:r w:rsidRPr="00441CD0">
              <w:t>(s+2) to t</w:t>
            </w:r>
          </w:p>
        </w:tc>
        <w:tc>
          <w:tcPr>
            <w:tcW w:w="4704" w:type="dxa"/>
            <w:gridSpan w:val="8"/>
            <w:tcBorders>
              <w:top w:val="single" w:sz="4" w:space="0" w:color="auto"/>
              <w:left w:val="single" w:sz="4" w:space="0" w:color="auto"/>
              <w:bottom w:val="single" w:sz="4" w:space="0" w:color="auto"/>
              <w:right w:val="single" w:sz="4" w:space="0" w:color="auto"/>
            </w:tcBorders>
            <w:hideMark/>
          </w:tcPr>
          <w:p w14:paraId="103452A5" w14:textId="77777777" w:rsidR="00EE5860" w:rsidRPr="00441CD0" w:rsidRDefault="00EE5860" w:rsidP="00BB0E1F">
            <w:pPr>
              <w:pStyle w:val="TAC"/>
            </w:pPr>
            <w:r w:rsidRPr="00441CD0">
              <w:t>Network Instance field</w:t>
            </w:r>
          </w:p>
        </w:tc>
        <w:tc>
          <w:tcPr>
            <w:tcW w:w="588" w:type="dxa"/>
            <w:tcBorders>
              <w:top w:val="nil"/>
              <w:left w:val="single" w:sz="4" w:space="0" w:color="auto"/>
              <w:bottom w:val="nil"/>
              <w:right w:val="single" w:sz="6" w:space="0" w:color="auto"/>
            </w:tcBorders>
          </w:tcPr>
          <w:p w14:paraId="42534355" w14:textId="77777777" w:rsidR="00EE5860" w:rsidRPr="00441CD0" w:rsidRDefault="00EE5860" w:rsidP="00BB0E1F">
            <w:pPr>
              <w:pStyle w:val="TAC"/>
            </w:pPr>
          </w:p>
        </w:tc>
      </w:tr>
      <w:tr w:rsidR="00EE5860" w:rsidRPr="00441CD0" w14:paraId="4374BA41" w14:textId="77777777" w:rsidTr="00BB0E1F">
        <w:trPr>
          <w:jc w:val="center"/>
        </w:trPr>
        <w:tc>
          <w:tcPr>
            <w:tcW w:w="151" w:type="dxa"/>
            <w:tcBorders>
              <w:top w:val="nil"/>
              <w:left w:val="single" w:sz="6" w:space="0" w:color="auto"/>
              <w:bottom w:val="single" w:sz="4" w:space="0" w:color="auto"/>
              <w:right w:val="nil"/>
            </w:tcBorders>
          </w:tcPr>
          <w:p w14:paraId="46A5D3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AFB8EE"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0A565DB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66530" w14:textId="77777777" w:rsidR="00EE5860" w:rsidRPr="00441CD0" w:rsidRDefault="00EE5860" w:rsidP="00BB0E1F">
            <w:pPr>
              <w:pStyle w:val="TAC"/>
            </w:pPr>
          </w:p>
        </w:tc>
      </w:tr>
    </w:tbl>
    <w:p w14:paraId="701A24F4" w14:textId="77777777" w:rsidR="00EE5860" w:rsidRPr="00441CD0" w:rsidRDefault="00EE5860" w:rsidP="00EE5860">
      <w:pPr>
        <w:pStyle w:val="TF"/>
        <w:spacing w:before="120"/>
      </w:pPr>
      <w:r w:rsidRPr="00441CD0">
        <w:t>Figure 8.2.70-1: Remote GTP-U Peer</w:t>
      </w:r>
    </w:p>
    <w:p w14:paraId="3608A093" w14:textId="77777777" w:rsidR="00EE5860" w:rsidRPr="00441CD0" w:rsidRDefault="00EE5860" w:rsidP="00EE5860">
      <w:r w:rsidRPr="00441CD0">
        <w:t>The following flags are coded within Octet 5:</w:t>
      </w:r>
    </w:p>
    <w:p w14:paraId="0404EBAA"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4BD19E71" w14:textId="77777777" w:rsidR="00EE5860" w:rsidRPr="00441CD0" w:rsidRDefault="00EE5860" w:rsidP="00EE5860">
      <w:pPr>
        <w:pStyle w:val="B1"/>
      </w:pPr>
      <w:r w:rsidRPr="00441CD0">
        <w:t>-</w:t>
      </w:r>
      <w:r w:rsidRPr="00441CD0">
        <w:tab/>
        <w:t>Bit 2 – V4: If this bit is set to "1", then the IPv4 address field shall be present, otherwise the IPv4 address field shall not be present.</w:t>
      </w:r>
    </w:p>
    <w:p w14:paraId="43B82C0B" w14:textId="77777777" w:rsidR="00EE5860" w:rsidRPr="00441CD0" w:rsidRDefault="00EE5860" w:rsidP="00EE5860">
      <w:pPr>
        <w:pStyle w:val="B1"/>
      </w:pPr>
      <w:r w:rsidRPr="00441CD0">
        <w:t>-</w:t>
      </w:r>
      <w:r w:rsidRPr="00441CD0">
        <w:tab/>
        <w:t>Bit 3 – DI: If this bit is set to "1", then the Length of Destination Interface field and the Destination Interface field shall be present, otherwise both the Length of Destination Interface field and the Destination Interface field shall not be present.</w:t>
      </w:r>
    </w:p>
    <w:p w14:paraId="0B7E776B" w14:textId="77777777" w:rsidR="00EE5860" w:rsidRPr="00441CD0" w:rsidRDefault="00EE5860" w:rsidP="00EE5860">
      <w:pPr>
        <w:pStyle w:val="B1"/>
      </w:pPr>
      <w:r w:rsidRPr="00441CD0">
        <w:t>-</w:t>
      </w:r>
      <w:r w:rsidRPr="00441CD0">
        <w:tab/>
        <w:t>Bit 4 – NI: If this bit is set to "1", then the Length of Network Instance field and the Network Instance field shall be present, otherwise both the Length of Network Instance field and the Network Instance field shall not be present.</w:t>
      </w:r>
    </w:p>
    <w:p w14:paraId="0DB7FA0C" w14:textId="77777777" w:rsidR="00EE5860" w:rsidRPr="00441CD0" w:rsidRDefault="00EE5860" w:rsidP="00EE5860">
      <w:pPr>
        <w:pStyle w:val="B1"/>
      </w:pPr>
      <w:r w:rsidRPr="00441CD0">
        <w:t>-</w:t>
      </w:r>
      <w:r w:rsidRPr="00441CD0">
        <w:tab/>
        <w:t>Bit 5 to 8 - Spare, for future use and set to "0".</w:t>
      </w:r>
    </w:p>
    <w:p w14:paraId="66005E59" w14:textId="77777777" w:rsidR="00EE5860" w:rsidRPr="00441CD0" w:rsidRDefault="00EE5860" w:rsidP="00EE5860">
      <w:r w:rsidRPr="00441CD0">
        <w:lastRenderedPageBreak/>
        <w:t>Either the V4 or the V6 bit shall be set to "1".</w:t>
      </w:r>
    </w:p>
    <w:p w14:paraId="37305AD1" w14:textId="77777777" w:rsidR="00EE5860" w:rsidRPr="00441CD0" w:rsidRDefault="00EE5860" w:rsidP="00EE5860">
      <w:r w:rsidRPr="00441CD0">
        <w:t>Octets "m to (m+3)" and/or "p to (p+15)" (IPv4 address / IPv6 address fields), if present, shall contain the respective address values.</w:t>
      </w:r>
    </w:p>
    <w:p w14:paraId="5518DFA3" w14:textId="77777777" w:rsidR="00EE5860" w:rsidRPr="00441CD0" w:rsidRDefault="00EE5860" w:rsidP="00EE5860">
      <w:bookmarkStart w:id="5885" w:name="_Toc19717416"/>
      <w:bookmarkStart w:id="5886" w:name="_Toc27490917"/>
      <w:bookmarkStart w:id="5887" w:name="_Toc27557210"/>
      <w:bookmarkStart w:id="5888" w:name="_Toc27724127"/>
      <w:bookmarkStart w:id="5889" w:name="_Toc36031201"/>
      <w:bookmarkStart w:id="5890" w:name="_Toc36043121"/>
      <w:bookmarkStart w:id="5891" w:name="_Toc36814446"/>
      <w:r w:rsidRPr="00441CD0">
        <w:t xml:space="preserve">The Destination Interface field, when present, shall be encoded as the same as Destination Interface IE </w:t>
      </w:r>
      <w:r>
        <w:t xml:space="preserve">(from octet 5, i.e. excluding Type and Length) </w:t>
      </w:r>
      <w:r w:rsidRPr="00441CD0">
        <w:t>specified in clause</w:t>
      </w:r>
      <w:r>
        <w:t> </w:t>
      </w:r>
      <w:r w:rsidRPr="00441CD0">
        <w:t>8.2.24.</w:t>
      </w:r>
    </w:p>
    <w:p w14:paraId="364856A5" w14:textId="6C70C699" w:rsidR="00EE5860" w:rsidRDefault="00EE5860" w:rsidP="00EE5860">
      <w:pPr>
        <w:rPr>
          <w:lang w:val="en-US"/>
        </w:rPr>
      </w:pPr>
      <w:r w:rsidRPr="00441CD0">
        <w:t xml:space="preserve">The Network Instance field, when present, shall be encoded as the same as Network Instance IE </w:t>
      </w:r>
      <w:r>
        <w:t xml:space="preserve">(from octet 5, i.e. excluding Type and Length) </w:t>
      </w:r>
      <w:r w:rsidRPr="00441CD0">
        <w:t xml:space="preserve">specified in </w:t>
      </w:r>
      <w:r w:rsidR="00415C19" w:rsidRPr="00441CD0">
        <w:t>clause</w:t>
      </w:r>
      <w:r w:rsidR="00415C19">
        <w:t> </w:t>
      </w:r>
      <w:r w:rsidR="00415C19" w:rsidRPr="00441CD0">
        <w:t>8</w:t>
      </w:r>
      <w:r w:rsidRPr="00441CD0">
        <w:t>.2.4.</w:t>
      </w:r>
    </w:p>
    <w:p w14:paraId="1030B709" w14:textId="77777777" w:rsidR="00EE5860" w:rsidRPr="00441CD0" w:rsidRDefault="00EE5860" w:rsidP="00EE5860">
      <w:pPr>
        <w:pStyle w:val="Heading3"/>
      </w:pPr>
      <w:bookmarkStart w:id="5892" w:name="_Toc44689304"/>
      <w:bookmarkStart w:id="5893" w:name="_Toc44924058"/>
      <w:bookmarkStart w:id="5894" w:name="_Toc51861028"/>
      <w:bookmarkStart w:id="5895" w:name="_Toc57930799"/>
      <w:bookmarkStart w:id="5896" w:name="_Toc57931429"/>
      <w:bookmarkStart w:id="5897" w:name="_Toc67499821"/>
      <w:r w:rsidRPr="00441CD0">
        <w:t>8.</w:t>
      </w:r>
      <w:r w:rsidRPr="00441CD0">
        <w:rPr>
          <w:lang w:val="en-US"/>
        </w:rPr>
        <w:t>2.71</w:t>
      </w:r>
      <w:r w:rsidRPr="00441CD0">
        <w:tab/>
        <w:t>UR-SEQN</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37EA8580" w14:textId="77777777" w:rsidR="00EE5860" w:rsidRPr="00441CD0" w:rsidRDefault="00EE5860" w:rsidP="00EE5860">
      <w:pPr>
        <w:rPr>
          <w:lang w:eastAsia="ja-JP"/>
        </w:rPr>
      </w:pPr>
      <w:r w:rsidRPr="00441CD0">
        <w:t xml:space="preserve">The </w:t>
      </w:r>
      <w:r w:rsidRPr="00441CD0">
        <w:rPr>
          <w:lang w:val="en-US" w:eastAsia="zh-CN"/>
        </w:rPr>
        <w:t>UR-SEQN (Usage Report Sequence Number)</w:t>
      </w:r>
      <w:r w:rsidRPr="00441CD0">
        <w:rPr>
          <w:lang w:eastAsia="ja-JP"/>
        </w:rPr>
        <w:t xml:space="preserve"> IE identifies the order in which a usage report is generated for a given URR.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8.2.71-1</w:t>
      </w:r>
      <w:r w:rsidRPr="00441CD0">
        <w:rPr>
          <w:lang w:eastAsia="ja-JP"/>
        </w:rPr>
        <w:t>.</w:t>
      </w:r>
    </w:p>
    <w:p w14:paraId="3B103F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A5EC90B" w14:textId="77777777" w:rsidTr="00BB0E1F">
        <w:trPr>
          <w:jc w:val="center"/>
        </w:trPr>
        <w:tc>
          <w:tcPr>
            <w:tcW w:w="151" w:type="dxa"/>
            <w:tcBorders>
              <w:top w:val="single" w:sz="6" w:space="0" w:color="auto"/>
              <w:left w:val="single" w:sz="6" w:space="0" w:color="auto"/>
              <w:bottom w:val="nil"/>
              <w:right w:val="nil"/>
            </w:tcBorders>
          </w:tcPr>
          <w:p w14:paraId="7971BC1E" w14:textId="77777777" w:rsidR="00EE5860" w:rsidRPr="00441CD0" w:rsidRDefault="00EE5860" w:rsidP="00BB0E1F">
            <w:pPr>
              <w:pStyle w:val="TAC"/>
            </w:pPr>
          </w:p>
        </w:tc>
        <w:tc>
          <w:tcPr>
            <w:tcW w:w="1104" w:type="dxa"/>
            <w:tcBorders>
              <w:top w:val="single" w:sz="6" w:space="0" w:color="auto"/>
              <w:left w:val="nil"/>
              <w:bottom w:val="nil"/>
              <w:right w:val="nil"/>
            </w:tcBorders>
          </w:tcPr>
          <w:p w14:paraId="1B4AB44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F1BDB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07CD61" w14:textId="77777777" w:rsidR="00EE5860" w:rsidRPr="00441CD0" w:rsidRDefault="00EE5860" w:rsidP="00BB0E1F">
            <w:pPr>
              <w:pStyle w:val="TAC"/>
            </w:pPr>
          </w:p>
        </w:tc>
      </w:tr>
      <w:tr w:rsidR="00EE5860" w:rsidRPr="00441CD0" w14:paraId="36294C1B" w14:textId="77777777" w:rsidTr="00BB0E1F">
        <w:trPr>
          <w:jc w:val="center"/>
        </w:trPr>
        <w:tc>
          <w:tcPr>
            <w:tcW w:w="151" w:type="dxa"/>
            <w:tcBorders>
              <w:top w:val="nil"/>
              <w:left w:val="single" w:sz="6" w:space="0" w:color="auto"/>
              <w:bottom w:val="nil"/>
              <w:right w:val="nil"/>
            </w:tcBorders>
          </w:tcPr>
          <w:p w14:paraId="01539DCA" w14:textId="77777777" w:rsidR="00EE5860" w:rsidRPr="00441CD0" w:rsidRDefault="00EE5860" w:rsidP="00BB0E1F">
            <w:pPr>
              <w:pStyle w:val="TAC"/>
            </w:pPr>
          </w:p>
        </w:tc>
        <w:tc>
          <w:tcPr>
            <w:tcW w:w="1104" w:type="dxa"/>
            <w:tcBorders>
              <w:top w:val="nil"/>
              <w:left w:val="nil"/>
              <w:bottom w:val="nil"/>
              <w:right w:val="nil"/>
            </w:tcBorders>
            <w:hideMark/>
          </w:tcPr>
          <w:p w14:paraId="7FD90C5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BB947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3C62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A8AD5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00FD2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A02D38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97A6EF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8FFA9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31D82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113BA0" w14:textId="77777777" w:rsidR="00EE5860" w:rsidRPr="00441CD0" w:rsidRDefault="00EE5860" w:rsidP="00BB0E1F">
            <w:pPr>
              <w:pStyle w:val="TAC"/>
            </w:pPr>
          </w:p>
        </w:tc>
      </w:tr>
      <w:tr w:rsidR="00EE5860" w:rsidRPr="00441CD0" w14:paraId="0A5A3A56" w14:textId="77777777" w:rsidTr="00BB0E1F">
        <w:trPr>
          <w:jc w:val="center"/>
        </w:trPr>
        <w:tc>
          <w:tcPr>
            <w:tcW w:w="151" w:type="dxa"/>
            <w:tcBorders>
              <w:top w:val="nil"/>
              <w:left w:val="single" w:sz="6" w:space="0" w:color="auto"/>
              <w:bottom w:val="nil"/>
              <w:right w:val="nil"/>
            </w:tcBorders>
          </w:tcPr>
          <w:p w14:paraId="69597F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81F27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3FBB29" w14:textId="77777777" w:rsidR="00EE5860" w:rsidRPr="00441CD0" w:rsidRDefault="00EE5860" w:rsidP="00BB0E1F">
            <w:pPr>
              <w:pStyle w:val="TAC"/>
            </w:pPr>
            <w:r w:rsidRPr="00441CD0">
              <w:t xml:space="preserve">Type = </w:t>
            </w:r>
            <w:r w:rsidRPr="00441CD0">
              <w:rPr>
                <w:lang w:val="sv-SE"/>
              </w:rPr>
              <w:t>104</w:t>
            </w:r>
            <w:r w:rsidRPr="00441CD0">
              <w:t xml:space="preserve"> (decimal)</w:t>
            </w:r>
          </w:p>
        </w:tc>
        <w:tc>
          <w:tcPr>
            <w:tcW w:w="588" w:type="dxa"/>
            <w:tcBorders>
              <w:top w:val="nil"/>
              <w:left w:val="single" w:sz="4" w:space="0" w:color="auto"/>
              <w:bottom w:val="nil"/>
              <w:right w:val="single" w:sz="6" w:space="0" w:color="auto"/>
            </w:tcBorders>
          </w:tcPr>
          <w:p w14:paraId="1CFBFE5F" w14:textId="77777777" w:rsidR="00EE5860" w:rsidRPr="00441CD0" w:rsidRDefault="00EE5860" w:rsidP="00BB0E1F">
            <w:pPr>
              <w:pStyle w:val="TAC"/>
            </w:pPr>
          </w:p>
        </w:tc>
      </w:tr>
      <w:tr w:rsidR="00EE5860" w:rsidRPr="00441CD0" w14:paraId="08A6E4CE" w14:textId="77777777" w:rsidTr="00BB0E1F">
        <w:trPr>
          <w:jc w:val="center"/>
        </w:trPr>
        <w:tc>
          <w:tcPr>
            <w:tcW w:w="151" w:type="dxa"/>
            <w:tcBorders>
              <w:top w:val="nil"/>
              <w:left w:val="single" w:sz="6" w:space="0" w:color="auto"/>
              <w:bottom w:val="nil"/>
              <w:right w:val="nil"/>
            </w:tcBorders>
          </w:tcPr>
          <w:p w14:paraId="427CB5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3BB72D"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EF1D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643F8A6" w14:textId="77777777" w:rsidR="00EE5860" w:rsidRPr="00441CD0" w:rsidRDefault="00EE5860" w:rsidP="00BB0E1F">
            <w:pPr>
              <w:pStyle w:val="TAC"/>
            </w:pPr>
          </w:p>
        </w:tc>
      </w:tr>
      <w:tr w:rsidR="00EE5860" w:rsidRPr="00441CD0" w14:paraId="07BCC0F7" w14:textId="77777777" w:rsidTr="00BB0E1F">
        <w:trPr>
          <w:jc w:val="center"/>
        </w:trPr>
        <w:tc>
          <w:tcPr>
            <w:tcW w:w="151" w:type="dxa"/>
            <w:tcBorders>
              <w:top w:val="nil"/>
              <w:left w:val="single" w:sz="6" w:space="0" w:color="auto"/>
              <w:bottom w:val="single" w:sz="4" w:space="0" w:color="auto"/>
              <w:right w:val="nil"/>
            </w:tcBorders>
          </w:tcPr>
          <w:p w14:paraId="05A466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0CDB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5540CF" w14:textId="77777777" w:rsidR="00EE5860" w:rsidRPr="00441CD0" w:rsidRDefault="00EE5860" w:rsidP="00BB0E1F">
            <w:pPr>
              <w:pStyle w:val="TAC"/>
              <w:rPr>
                <w:lang w:eastAsia="zh-CN"/>
              </w:rPr>
            </w:pPr>
            <w:r w:rsidRPr="00441CD0">
              <w:rPr>
                <w:lang w:eastAsia="zh-CN"/>
              </w:rPr>
              <w:t>UR-SEQN</w:t>
            </w:r>
          </w:p>
        </w:tc>
        <w:tc>
          <w:tcPr>
            <w:tcW w:w="588" w:type="dxa"/>
            <w:tcBorders>
              <w:top w:val="nil"/>
              <w:left w:val="single" w:sz="4" w:space="0" w:color="auto"/>
              <w:bottom w:val="single" w:sz="4" w:space="0" w:color="auto"/>
              <w:right w:val="single" w:sz="6" w:space="0" w:color="auto"/>
            </w:tcBorders>
          </w:tcPr>
          <w:p w14:paraId="10A43CCA" w14:textId="77777777" w:rsidR="00EE5860" w:rsidRPr="00441CD0" w:rsidRDefault="00EE5860" w:rsidP="00BB0E1F">
            <w:pPr>
              <w:pStyle w:val="TAC"/>
            </w:pPr>
          </w:p>
        </w:tc>
      </w:tr>
    </w:tbl>
    <w:p w14:paraId="6F4384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71</w:t>
      </w:r>
      <w:r w:rsidRPr="00441CD0">
        <w:rPr>
          <w:lang w:eastAsia="zh-CN"/>
        </w:rPr>
        <w:t>-</w:t>
      </w:r>
      <w:r w:rsidRPr="00441CD0">
        <w:rPr>
          <w:lang w:eastAsia="ja-JP"/>
        </w:rPr>
        <w:t>1</w:t>
      </w:r>
      <w:r w:rsidRPr="00441CD0">
        <w:t xml:space="preserve">: </w:t>
      </w:r>
      <w:r w:rsidRPr="00441CD0">
        <w:rPr>
          <w:lang w:eastAsia="ja-JP"/>
        </w:rPr>
        <w:t>UR-SEQN</w:t>
      </w:r>
    </w:p>
    <w:p w14:paraId="0C38074C" w14:textId="77777777" w:rsidR="00EE5860" w:rsidRPr="00441CD0" w:rsidRDefault="00EE5860" w:rsidP="00EE5860">
      <w:r w:rsidRPr="00441CD0">
        <w:t>The UR-SEQN value shall be encoded as an Unsigned32 binary integer value.</w:t>
      </w:r>
    </w:p>
    <w:p w14:paraId="5C7CA96D" w14:textId="77777777" w:rsidR="00EE5860" w:rsidRPr="00441CD0" w:rsidRDefault="00EE5860" w:rsidP="00EE5860">
      <w:pPr>
        <w:pStyle w:val="Heading3"/>
      </w:pPr>
      <w:bookmarkStart w:id="5898" w:name="_Toc19717417"/>
      <w:bookmarkStart w:id="5899" w:name="_Toc27490918"/>
      <w:bookmarkStart w:id="5900" w:name="_Toc27557211"/>
      <w:bookmarkStart w:id="5901" w:name="_Toc27724128"/>
      <w:bookmarkStart w:id="5902" w:name="_Toc36031202"/>
      <w:bookmarkStart w:id="5903" w:name="_Toc36043122"/>
      <w:bookmarkStart w:id="5904" w:name="_Toc36814447"/>
      <w:bookmarkStart w:id="5905" w:name="_Toc44689305"/>
      <w:bookmarkStart w:id="5906" w:name="_Toc44924059"/>
      <w:bookmarkStart w:id="5907" w:name="_Toc51861029"/>
      <w:bookmarkStart w:id="5908" w:name="_Toc57930800"/>
      <w:bookmarkStart w:id="5909" w:name="_Toc57931430"/>
      <w:bookmarkStart w:id="5910" w:name="_Toc67499822"/>
      <w:r w:rsidRPr="00441CD0">
        <w:t>8.</w:t>
      </w:r>
      <w:r w:rsidRPr="00441CD0">
        <w:rPr>
          <w:lang w:val="en-US"/>
        </w:rPr>
        <w:t>2.72</w:t>
      </w:r>
      <w:r w:rsidRPr="00441CD0">
        <w:tab/>
        <w:t>Activate Predefined Rules</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357CAAFE" w14:textId="77777777" w:rsidR="00EE5860" w:rsidRPr="00441CD0" w:rsidRDefault="00EE5860" w:rsidP="00EE5860">
      <w:r w:rsidRPr="00441CD0">
        <w:t>The Activate Predefined Rules IE type shall be coded as shown in Figure 8.2.72-1. It shall indicate a Predefined Rules Name, referring to one or more predefined rules which need to be activated in the UP function.</w:t>
      </w:r>
    </w:p>
    <w:p w14:paraId="0AB897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32E75C0" w14:textId="77777777" w:rsidTr="00BB0E1F">
        <w:trPr>
          <w:jc w:val="center"/>
        </w:trPr>
        <w:tc>
          <w:tcPr>
            <w:tcW w:w="151" w:type="dxa"/>
            <w:tcBorders>
              <w:top w:val="single" w:sz="6" w:space="0" w:color="auto"/>
              <w:left w:val="single" w:sz="6" w:space="0" w:color="auto"/>
              <w:bottom w:val="nil"/>
              <w:right w:val="nil"/>
            </w:tcBorders>
          </w:tcPr>
          <w:p w14:paraId="669649E6" w14:textId="77777777" w:rsidR="00EE5860" w:rsidRPr="00441CD0" w:rsidRDefault="00EE5860" w:rsidP="00BB0E1F">
            <w:pPr>
              <w:pStyle w:val="TAC"/>
            </w:pPr>
          </w:p>
        </w:tc>
        <w:tc>
          <w:tcPr>
            <w:tcW w:w="1104" w:type="dxa"/>
            <w:tcBorders>
              <w:top w:val="single" w:sz="6" w:space="0" w:color="auto"/>
              <w:left w:val="nil"/>
              <w:bottom w:val="nil"/>
              <w:right w:val="nil"/>
            </w:tcBorders>
          </w:tcPr>
          <w:p w14:paraId="2E9DEED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BDFC8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104B88" w14:textId="77777777" w:rsidR="00EE5860" w:rsidRPr="00441CD0" w:rsidRDefault="00EE5860" w:rsidP="00BB0E1F">
            <w:pPr>
              <w:pStyle w:val="TAC"/>
            </w:pPr>
          </w:p>
        </w:tc>
      </w:tr>
      <w:tr w:rsidR="00EE5860" w:rsidRPr="00441CD0" w14:paraId="6B69326E" w14:textId="77777777" w:rsidTr="00BB0E1F">
        <w:trPr>
          <w:jc w:val="center"/>
        </w:trPr>
        <w:tc>
          <w:tcPr>
            <w:tcW w:w="151" w:type="dxa"/>
            <w:tcBorders>
              <w:top w:val="nil"/>
              <w:left w:val="single" w:sz="6" w:space="0" w:color="auto"/>
              <w:bottom w:val="nil"/>
              <w:right w:val="nil"/>
            </w:tcBorders>
          </w:tcPr>
          <w:p w14:paraId="18681C52" w14:textId="77777777" w:rsidR="00EE5860" w:rsidRPr="00441CD0" w:rsidRDefault="00EE5860" w:rsidP="00BB0E1F">
            <w:pPr>
              <w:pStyle w:val="TAC"/>
            </w:pPr>
          </w:p>
        </w:tc>
        <w:tc>
          <w:tcPr>
            <w:tcW w:w="1104" w:type="dxa"/>
            <w:tcBorders>
              <w:top w:val="nil"/>
              <w:left w:val="nil"/>
              <w:bottom w:val="nil"/>
              <w:right w:val="nil"/>
            </w:tcBorders>
            <w:hideMark/>
          </w:tcPr>
          <w:p w14:paraId="6D1339E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5A10AA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E22FAF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03B6F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C8E1F2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34D1E4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8ED20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1CEA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A68C68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947C16" w14:textId="77777777" w:rsidR="00EE5860" w:rsidRPr="00441CD0" w:rsidRDefault="00EE5860" w:rsidP="00BB0E1F">
            <w:pPr>
              <w:pStyle w:val="TAC"/>
            </w:pPr>
          </w:p>
        </w:tc>
      </w:tr>
      <w:tr w:rsidR="00EE5860" w:rsidRPr="00441CD0" w14:paraId="4BE83ADA" w14:textId="77777777" w:rsidTr="00BB0E1F">
        <w:trPr>
          <w:jc w:val="center"/>
        </w:trPr>
        <w:tc>
          <w:tcPr>
            <w:tcW w:w="151" w:type="dxa"/>
            <w:tcBorders>
              <w:top w:val="nil"/>
              <w:left w:val="single" w:sz="6" w:space="0" w:color="auto"/>
              <w:bottom w:val="nil"/>
              <w:right w:val="nil"/>
            </w:tcBorders>
          </w:tcPr>
          <w:p w14:paraId="3DC089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553D6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720DE20" w14:textId="77777777" w:rsidR="00EE5860" w:rsidRPr="00441CD0" w:rsidRDefault="00EE5860" w:rsidP="00BB0E1F">
            <w:pPr>
              <w:pStyle w:val="TAC"/>
            </w:pPr>
            <w:r w:rsidRPr="00441CD0">
              <w:t xml:space="preserve">Type = </w:t>
            </w:r>
            <w:r w:rsidRPr="00441CD0">
              <w:rPr>
                <w:lang w:val="sv-SE"/>
              </w:rPr>
              <w:t>106</w:t>
            </w:r>
            <w:r w:rsidRPr="00441CD0">
              <w:t xml:space="preserve"> (decimal)</w:t>
            </w:r>
          </w:p>
        </w:tc>
        <w:tc>
          <w:tcPr>
            <w:tcW w:w="588" w:type="dxa"/>
            <w:tcBorders>
              <w:top w:val="nil"/>
              <w:left w:val="single" w:sz="4" w:space="0" w:color="auto"/>
              <w:bottom w:val="nil"/>
              <w:right w:val="single" w:sz="6" w:space="0" w:color="auto"/>
            </w:tcBorders>
          </w:tcPr>
          <w:p w14:paraId="52F63F53" w14:textId="77777777" w:rsidR="00EE5860" w:rsidRPr="00441CD0" w:rsidRDefault="00EE5860" w:rsidP="00BB0E1F">
            <w:pPr>
              <w:pStyle w:val="TAC"/>
            </w:pPr>
          </w:p>
        </w:tc>
      </w:tr>
      <w:tr w:rsidR="00EE5860" w:rsidRPr="00441CD0" w14:paraId="08E27DD9" w14:textId="77777777" w:rsidTr="00BB0E1F">
        <w:trPr>
          <w:jc w:val="center"/>
        </w:trPr>
        <w:tc>
          <w:tcPr>
            <w:tcW w:w="151" w:type="dxa"/>
            <w:tcBorders>
              <w:top w:val="nil"/>
              <w:left w:val="single" w:sz="6" w:space="0" w:color="auto"/>
              <w:bottom w:val="nil"/>
              <w:right w:val="nil"/>
            </w:tcBorders>
          </w:tcPr>
          <w:p w14:paraId="2726A6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BBEC1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5C821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F6DF54" w14:textId="77777777" w:rsidR="00EE5860" w:rsidRPr="00441CD0" w:rsidRDefault="00EE5860" w:rsidP="00BB0E1F">
            <w:pPr>
              <w:pStyle w:val="TAC"/>
            </w:pPr>
          </w:p>
        </w:tc>
      </w:tr>
      <w:tr w:rsidR="00EE5860" w:rsidRPr="00441CD0" w14:paraId="6CC4950A" w14:textId="77777777" w:rsidTr="00BB0E1F">
        <w:trPr>
          <w:jc w:val="center"/>
        </w:trPr>
        <w:tc>
          <w:tcPr>
            <w:tcW w:w="151" w:type="dxa"/>
            <w:tcBorders>
              <w:top w:val="nil"/>
              <w:left w:val="single" w:sz="6" w:space="0" w:color="auto"/>
              <w:bottom w:val="single" w:sz="4" w:space="0" w:color="auto"/>
              <w:right w:val="nil"/>
            </w:tcBorders>
          </w:tcPr>
          <w:p w14:paraId="7402A99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3237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7570D8"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3E76C085" w14:textId="77777777" w:rsidR="00EE5860" w:rsidRPr="00441CD0" w:rsidRDefault="00EE5860" w:rsidP="00BB0E1F">
            <w:pPr>
              <w:pStyle w:val="TAC"/>
            </w:pPr>
          </w:p>
        </w:tc>
      </w:tr>
    </w:tbl>
    <w:p w14:paraId="4C96A1F5" w14:textId="77777777" w:rsidR="00EE5860" w:rsidRPr="00441CD0" w:rsidRDefault="00EE5860" w:rsidP="00EE5860">
      <w:pPr>
        <w:pStyle w:val="NF"/>
      </w:pPr>
    </w:p>
    <w:p w14:paraId="49D021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72</w:t>
      </w:r>
      <w:r w:rsidRPr="00441CD0">
        <w:rPr>
          <w:lang w:eastAsia="zh-CN"/>
        </w:rPr>
        <w:t>-</w:t>
      </w:r>
      <w:r w:rsidRPr="00441CD0">
        <w:rPr>
          <w:lang w:eastAsia="ja-JP"/>
        </w:rPr>
        <w:t>1</w:t>
      </w:r>
      <w:r w:rsidRPr="00441CD0">
        <w:t xml:space="preserve">: Activate </w:t>
      </w:r>
      <w:r w:rsidRPr="00441CD0">
        <w:rPr>
          <w:lang w:eastAsia="ja-JP"/>
        </w:rPr>
        <w:t>Predefined Rules</w:t>
      </w:r>
    </w:p>
    <w:p w14:paraId="50A6C6FF"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292D169B" w14:textId="77777777" w:rsidR="00EE5860" w:rsidRPr="00441CD0" w:rsidRDefault="00EE5860" w:rsidP="00EE5860">
      <w:pPr>
        <w:pStyle w:val="Heading3"/>
      </w:pPr>
      <w:bookmarkStart w:id="5911" w:name="_Toc19717418"/>
      <w:bookmarkStart w:id="5912" w:name="_Toc27490919"/>
      <w:bookmarkStart w:id="5913" w:name="_Toc27557212"/>
      <w:bookmarkStart w:id="5914" w:name="_Toc27724129"/>
      <w:bookmarkStart w:id="5915" w:name="_Toc36031203"/>
      <w:bookmarkStart w:id="5916" w:name="_Toc36043123"/>
      <w:bookmarkStart w:id="5917" w:name="_Toc36814448"/>
      <w:bookmarkStart w:id="5918" w:name="_Toc44689306"/>
      <w:bookmarkStart w:id="5919" w:name="_Toc44924060"/>
      <w:bookmarkStart w:id="5920" w:name="_Toc51861030"/>
      <w:bookmarkStart w:id="5921" w:name="_Toc57930801"/>
      <w:bookmarkStart w:id="5922" w:name="_Toc57931431"/>
      <w:bookmarkStart w:id="5923" w:name="_Toc67499823"/>
      <w:r w:rsidRPr="00441CD0">
        <w:t>8.</w:t>
      </w:r>
      <w:r w:rsidRPr="00441CD0">
        <w:rPr>
          <w:lang w:val="en-US"/>
        </w:rPr>
        <w:t>2.73</w:t>
      </w:r>
      <w:r w:rsidRPr="00441CD0">
        <w:tab/>
        <w:t>Deactivate Predefined Rules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41C8F659" w14:textId="77777777" w:rsidR="00EE5860" w:rsidRPr="00441CD0" w:rsidRDefault="00EE5860" w:rsidP="00EE5860">
      <w:r w:rsidRPr="00441CD0">
        <w:t>The Deactivate Predefined Rules IE type shall be coded as shown in Figure 8.2.73-1. It shall indicate a Predefined Rules Name, referring to one or more predefined rules which need to be deactivated in the UP function.</w:t>
      </w:r>
    </w:p>
    <w:p w14:paraId="559F9D7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DE034A7" w14:textId="77777777" w:rsidTr="00BB0E1F">
        <w:trPr>
          <w:jc w:val="center"/>
        </w:trPr>
        <w:tc>
          <w:tcPr>
            <w:tcW w:w="151" w:type="dxa"/>
            <w:tcBorders>
              <w:top w:val="single" w:sz="6" w:space="0" w:color="auto"/>
              <w:left w:val="single" w:sz="6" w:space="0" w:color="auto"/>
              <w:bottom w:val="nil"/>
              <w:right w:val="nil"/>
            </w:tcBorders>
          </w:tcPr>
          <w:p w14:paraId="67686546" w14:textId="77777777" w:rsidR="00EE5860" w:rsidRPr="00441CD0" w:rsidRDefault="00EE5860" w:rsidP="00BB0E1F">
            <w:pPr>
              <w:pStyle w:val="TAC"/>
            </w:pPr>
          </w:p>
        </w:tc>
        <w:tc>
          <w:tcPr>
            <w:tcW w:w="1104" w:type="dxa"/>
            <w:tcBorders>
              <w:top w:val="single" w:sz="6" w:space="0" w:color="auto"/>
              <w:left w:val="nil"/>
              <w:bottom w:val="nil"/>
              <w:right w:val="nil"/>
            </w:tcBorders>
          </w:tcPr>
          <w:p w14:paraId="2B020B1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714B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6B3E4" w14:textId="77777777" w:rsidR="00EE5860" w:rsidRPr="00441CD0" w:rsidRDefault="00EE5860" w:rsidP="00BB0E1F">
            <w:pPr>
              <w:pStyle w:val="TAC"/>
            </w:pPr>
          </w:p>
        </w:tc>
      </w:tr>
      <w:tr w:rsidR="00EE5860" w:rsidRPr="00441CD0" w14:paraId="7E9FE440" w14:textId="77777777" w:rsidTr="00BB0E1F">
        <w:trPr>
          <w:jc w:val="center"/>
        </w:trPr>
        <w:tc>
          <w:tcPr>
            <w:tcW w:w="151" w:type="dxa"/>
            <w:tcBorders>
              <w:top w:val="nil"/>
              <w:left w:val="single" w:sz="6" w:space="0" w:color="auto"/>
              <w:bottom w:val="nil"/>
              <w:right w:val="nil"/>
            </w:tcBorders>
          </w:tcPr>
          <w:p w14:paraId="2D50CA34" w14:textId="77777777" w:rsidR="00EE5860" w:rsidRPr="00441CD0" w:rsidRDefault="00EE5860" w:rsidP="00BB0E1F">
            <w:pPr>
              <w:pStyle w:val="TAC"/>
            </w:pPr>
          </w:p>
        </w:tc>
        <w:tc>
          <w:tcPr>
            <w:tcW w:w="1104" w:type="dxa"/>
            <w:tcBorders>
              <w:top w:val="nil"/>
              <w:left w:val="nil"/>
              <w:bottom w:val="nil"/>
              <w:right w:val="nil"/>
            </w:tcBorders>
            <w:hideMark/>
          </w:tcPr>
          <w:p w14:paraId="0F69F71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F3840A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C1471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4FAE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29363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12E4A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9DBC03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6A42D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922C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B9B69F" w14:textId="77777777" w:rsidR="00EE5860" w:rsidRPr="00441CD0" w:rsidRDefault="00EE5860" w:rsidP="00BB0E1F">
            <w:pPr>
              <w:pStyle w:val="TAC"/>
            </w:pPr>
          </w:p>
        </w:tc>
      </w:tr>
      <w:tr w:rsidR="00EE5860" w:rsidRPr="00441CD0" w14:paraId="7C34D711" w14:textId="77777777" w:rsidTr="00BB0E1F">
        <w:trPr>
          <w:jc w:val="center"/>
        </w:trPr>
        <w:tc>
          <w:tcPr>
            <w:tcW w:w="151" w:type="dxa"/>
            <w:tcBorders>
              <w:top w:val="nil"/>
              <w:left w:val="single" w:sz="6" w:space="0" w:color="auto"/>
              <w:bottom w:val="nil"/>
              <w:right w:val="nil"/>
            </w:tcBorders>
          </w:tcPr>
          <w:p w14:paraId="57045A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0030E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B607830" w14:textId="77777777" w:rsidR="00EE5860" w:rsidRPr="00441CD0" w:rsidRDefault="00EE5860" w:rsidP="00BB0E1F">
            <w:pPr>
              <w:pStyle w:val="TAC"/>
            </w:pPr>
            <w:r w:rsidRPr="00441CD0">
              <w:t>Type = 107 (decimal)</w:t>
            </w:r>
          </w:p>
        </w:tc>
        <w:tc>
          <w:tcPr>
            <w:tcW w:w="588" w:type="dxa"/>
            <w:tcBorders>
              <w:top w:val="nil"/>
              <w:left w:val="single" w:sz="4" w:space="0" w:color="auto"/>
              <w:bottom w:val="nil"/>
              <w:right w:val="single" w:sz="6" w:space="0" w:color="auto"/>
            </w:tcBorders>
          </w:tcPr>
          <w:p w14:paraId="6EEFAFB6" w14:textId="77777777" w:rsidR="00EE5860" w:rsidRPr="00441CD0" w:rsidRDefault="00EE5860" w:rsidP="00BB0E1F">
            <w:pPr>
              <w:pStyle w:val="TAC"/>
            </w:pPr>
          </w:p>
        </w:tc>
      </w:tr>
      <w:tr w:rsidR="00EE5860" w:rsidRPr="00441CD0" w14:paraId="3F8EAE4C" w14:textId="77777777" w:rsidTr="00BB0E1F">
        <w:trPr>
          <w:jc w:val="center"/>
        </w:trPr>
        <w:tc>
          <w:tcPr>
            <w:tcW w:w="151" w:type="dxa"/>
            <w:tcBorders>
              <w:top w:val="nil"/>
              <w:left w:val="single" w:sz="6" w:space="0" w:color="auto"/>
              <w:bottom w:val="nil"/>
              <w:right w:val="nil"/>
            </w:tcBorders>
          </w:tcPr>
          <w:p w14:paraId="122BB46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52F7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EEB6DE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E335AA" w14:textId="77777777" w:rsidR="00EE5860" w:rsidRPr="00441CD0" w:rsidRDefault="00EE5860" w:rsidP="00BB0E1F">
            <w:pPr>
              <w:pStyle w:val="TAC"/>
            </w:pPr>
          </w:p>
        </w:tc>
      </w:tr>
      <w:tr w:rsidR="00EE5860" w:rsidRPr="00441CD0" w14:paraId="50BF364C" w14:textId="77777777" w:rsidTr="00BB0E1F">
        <w:trPr>
          <w:jc w:val="center"/>
        </w:trPr>
        <w:tc>
          <w:tcPr>
            <w:tcW w:w="151" w:type="dxa"/>
            <w:tcBorders>
              <w:top w:val="nil"/>
              <w:left w:val="single" w:sz="6" w:space="0" w:color="auto"/>
              <w:bottom w:val="single" w:sz="4" w:space="0" w:color="auto"/>
              <w:right w:val="nil"/>
            </w:tcBorders>
          </w:tcPr>
          <w:p w14:paraId="5FC1770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00CE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5F4F3EB"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013E5E95" w14:textId="77777777" w:rsidR="00EE5860" w:rsidRPr="00441CD0" w:rsidRDefault="00EE5860" w:rsidP="00BB0E1F">
            <w:pPr>
              <w:pStyle w:val="TAC"/>
            </w:pPr>
          </w:p>
        </w:tc>
      </w:tr>
    </w:tbl>
    <w:p w14:paraId="5292D5FB" w14:textId="77777777" w:rsidR="00EE5860" w:rsidRPr="00441CD0" w:rsidRDefault="00EE5860" w:rsidP="00EE5860">
      <w:pPr>
        <w:pStyle w:val="NF"/>
      </w:pPr>
    </w:p>
    <w:p w14:paraId="6627D15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73</w:t>
      </w:r>
      <w:r w:rsidRPr="00441CD0">
        <w:rPr>
          <w:lang w:eastAsia="zh-CN"/>
        </w:rPr>
        <w:t>-</w:t>
      </w:r>
      <w:r w:rsidRPr="00441CD0">
        <w:rPr>
          <w:lang w:eastAsia="ja-JP"/>
        </w:rPr>
        <w:t>1</w:t>
      </w:r>
      <w:r w:rsidRPr="00441CD0">
        <w:t xml:space="preserve">: Deactivate </w:t>
      </w:r>
      <w:r w:rsidRPr="00441CD0">
        <w:rPr>
          <w:lang w:eastAsia="ja-JP"/>
        </w:rPr>
        <w:t>Predefined Rules</w:t>
      </w:r>
    </w:p>
    <w:p w14:paraId="20975B5D"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6998C750" w14:textId="77777777" w:rsidR="00EE5860" w:rsidRPr="00441CD0" w:rsidRDefault="00EE5860" w:rsidP="00EE5860">
      <w:pPr>
        <w:pStyle w:val="Heading3"/>
      </w:pPr>
      <w:bookmarkStart w:id="5924" w:name="_Toc19717419"/>
      <w:bookmarkStart w:id="5925" w:name="_Toc27490920"/>
      <w:bookmarkStart w:id="5926" w:name="_Toc27557213"/>
      <w:bookmarkStart w:id="5927" w:name="_Toc27724130"/>
      <w:bookmarkStart w:id="5928" w:name="_Toc36031204"/>
      <w:bookmarkStart w:id="5929" w:name="_Toc36043124"/>
      <w:bookmarkStart w:id="5930" w:name="_Toc36814449"/>
      <w:bookmarkStart w:id="5931" w:name="_Toc44689307"/>
      <w:bookmarkStart w:id="5932" w:name="_Toc44924061"/>
      <w:bookmarkStart w:id="5933" w:name="_Toc51861031"/>
      <w:bookmarkStart w:id="5934" w:name="_Toc57930802"/>
      <w:bookmarkStart w:id="5935" w:name="_Toc57931432"/>
      <w:bookmarkStart w:id="5936" w:name="_Toc67499824"/>
      <w:r w:rsidRPr="00441CD0">
        <w:lastRenderedPageBreak/>
        <w:t>8.2.74</w:t>
      </w:r>
      <w:r w:rsidRPr="00441CD0">
        <w:tab/>
        <w:t>FAR ID</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252341AC" w14:textId="77777777" w:rsidR="00EE5860" w:rsidRPr="00441CD0" w:rsidRDefault="00EE5860" w:rsidP="00EE5860">
      <w:pPr>
        <w:rPr>
          <w:lang w:eastAsia="zh-CN"/>
        </w:rPr>
      </w:pPr>
      <w:r w:rsidRPr="00441CD0">
        <w:t xml:space="preserve">The </w:t>
      </w:r>
      <w:r w:rsidRPr="00441CD0">
        <w:rPr>
          <w:lang w:val="en-US" w:eastAsia="zh-CN"/>
        </w:rPr>
        <w:t>FAR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8.2.74-1</w:t>
      </w:r>
      <w:r w:rsidRPr="00441CD0">
        <w:rPr>
          <w:lang w:eastAsia="ja-JP"/>
        </w:rPr>
        <w:t xml:space="preserve">. </w:t>
      </w:r>
      <w:r w:rsidRPr="00441CD0">
        <w:rPr>
          <w:lang w:eastAsia="zh-CN"/>
        </w:rPr>
        <w:t>It shall contain a Forwarding Action Rule ID.</w:t>
      </w:r>
    </w:p>
    <w:p w14:paraId="549B35C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2E494B" w14:textId="77777777" w:rsidTr="00BB0E1F">
        <w:trPr>
          <w:jc w:val="center"/>
        </w:trPr>
        <w:tc>
          <w:tcPr>
            <w:tcW w:w="151" w:type="dxa"/>
            <w:tcBorders>
              <w:top w:val="single" w:sz="6" w:space="0" w:color="auto"/>
              <w:left w:val="single" w:sz="6" w:space="0" w:color="auto"/>
              <w:bottom w:val="nil"/>
              <w:right w:val="nil"/>
            </w:tcBorders>
          </w:tcPr>
          <w:p w14:paraId="616A17E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2333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76BA1B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728CC31" w14:textId="77777777" w:rsidR="00EE5860" w:rsidRPr="00441CD0" w:rsidRDefault="00EE5860" w:rsidP="00BB0E1F">
            <w:pPr>
              <w:pStyle w:val="TAC"/>
            </w:pPr>
          </w:p>
        </w:tc>
      </w:tr>
      <w:tr w:rsidR="00EE5860" w:rsidRPr="00441CD0" w14:paraId="3B03F4D2" w14:textId="77777777" w:rsidTr="00BB0E1F">
        <w:trPr>
          <w:jc w:val="center"/>
        </w:trPr>
        <w:tc>
          <w:tcPr>
            <w:tcW w:w="151" w:type="dxa"/>
            <w:tcBorders>
              <w:top w:val="nil"/>
              <w:left w:val="single" w:sz="6" w:space="0" w:color="auto"/>
              <w:bottom w:val="nil"/>
              <w:right w:val="nil"/>
            </w:tcBorders>
          </w:tcPr>
          <w:p w14:paraId="01BEA5C1" w14:textId="77777777" w:rsidR="00EE5860" w:rsidRPr="00441CD0" w:rsidRDefault="00EE5860" w:rsidP="00BB0E1F">
            <w:pPr>
              <w:pStyle w:val="TAC"/>
            </w:pPr>
          </w:p>
        </w:tc>
        <w:tc>
          <w:tcPr>
            <w:tcW w:w="1104" w:type="dxa"/>
            <w:tcBorders>
              <w:top w:val="nil"/>
              <w:left w:val="nil"/>
              <w:bottom w:val="nil"/>
              <w:right w:val="nil"/>
            </w:tcBorders>
            <w:hideMark/>
          </w:tcPr>
          <w:p w14:paraId="09E998F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19EB40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06DF92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FD398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E956F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E536D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57575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2C6D5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6B23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62CAD5F" w14:textId="77777777" w:rsidR="00EE5860" w:rsidRPr="00441CD0" w:rsidRDefault="00EE5860" w:rsidP="00BB0E1F">
            <w:pPr>
              <w:pStyle w:val="TAC"/>
            </w:pPr>
          </w:p>
        </w:tc>
      </w:tr>
      <w:tr w:rsidR="00EE5860" w:rsidRPr="00441CD0" w14:paraId="121BB780" w14:textId="77777777" w:rsidTr="00BB0E1F">
        <w:trPr>
          <w:jc w:val="center"/>
        </w:trPr>
        <w:tc>
          <w:tcPr>
            <w:tcW w:w="151" w:type="dxa"/>
            <w:tcBorders>
              <w:top w:val="nil"/>
              <w:left w:val="single" w:sz="6" w:space="0" w:color="auto"/>
              <w:bottom w:val="nil"/>
              <w:right w:val="nil"/>
            </w:tcBorders>
          </w:tcPr>
          <w:p w14:paraId="21D3F7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B1E8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30172A" w14:textId="77777777" w:rsidR="00EE5860" w:rsidRPr="00441CD0" w:rsidRDefault="00EE5860" w:rsidP="00BB0E1F">
            <w:pPr>
              <w:pStyle w:val="TAC"/>
            </w:pPr>
            <w:r w:rsidRPr="00441CD0">
              <w:t xml:space="preserve">Type = </w:t>
            </w:r>
            <w:r w:rsidRPr="00441CD0">
              <w:rPr>
                <w:lang w:val="sv-SE"/>
              </w:rPr>
              <w:t>108</w:t>
            </w:r>
            <w:r w:rsidRPr="00441CD0">
              <w:t xml:space="preserve"> (decimal)</w:t>
            </w:r>
          </w:p>
        </w:tc>
        <w:tc>
          <w:tcPr>
            <w:tcW w:w="588" w:type="dxa"/>
            <w:tcBorders>
              <w:top w:val="nil"/>
              <w:left w:val="single" w:sz="4" w:space="0" w:color="auto"/>
              <w:bottom w:val="nil"/>
              <w:right w:val="single" w:sz="6" w:space="0" w:color="auto"/>
            </w:tcBorders>
          </w:tcPr>
          <w:p w14:paraId="4FF5571C" w14:textId="77777777" w:rsidR="00EE5860" w:rsidRPr="00441CD0" w:rsidRDefault="00EE5860" w:rsidP="00BB0E1F">
            <w:pPr>
              <w:pStyle w:val="TAC"/>
            </w:pPr>
          </w:p>
        </w:tc>
      </w:tr>
      <w:tr w:rsidR="00EE5860" w:rsidRPr="00441CD0" w14:paraId="6728CD0B" w14:textId="77777777" w:rsidTr="00BB0E1F">
        <w:trPr>
          <w:jc w:val="center"/>
        </w:trPr>
        <w:tc>
          <w:tcPr>
            <w:tcW w:w="151" w:type="dxa"/>
            <w:tcBorders>
              <w:top w:val="nil"/>
              <w:left w:val="single" w:sz="6" w:space="0" w:color="auto"/>
              <w:bottom w:val="nil"/>
              <w:right w:val="nil"/>
            </w:tcBorders>
          </w:tcPr>
          <w:p w14:paraId="4C5B61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BFCC5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10F2E4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6F1941" w14:textId="77777777" w:rsidR="00EE5860" w:rsidRPr="00441CD0" w:rsidRDefault="00EE5860" w:rsidP="00BB0E1F">
            <w:pPr>
              <w:pStyle w:val="TAC"/>
            </w:pPr>
          </w:p>
        </w:tc>
      </w:tr>
      <w:tr w:rsidR="00EE5860" w:rsidRPr="00441CD0" w14:paraId="6D447CB2" w14:textId="77777777" w:rsidTr="00BB0E1F">
        <w:trPr>
          <w:jc w:val="center"/>
        </w:trPr>
        <w:tc>
          <w:tcPr>
            <w:tcW w:w="151" w:type="dxa"/>
            <w:tcBorders>
              <w:top w:val="nil"/>
              <w:left w:val="single" w:sz="6" w:space="0" w:color="auto"/>
              <w:bottom w:val="nil"/>
              <w:right w:val="nil"/>
            </w:tcBorders>
          </w:tcPr>
          <w:p w14:paraId="234F178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4786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EFB8212" w14:textId="77777777" w:rsidR="00EE5860" w:rsidRPr="00441CD0" w:rsidRDefault="00EE5860" w:rsidP="00BB0E1F">
            <w:pPr>
              <w:pStyle w:val="TAC"/>
              <w:rPr>
                <w:lang w:eastAsia="zh-CN"/>
              </w:rPr>
            </w:pPr>
            <w:r w:rsidRPr="00441CD0">
              <w:rPr>
                <w:lang w:eastAsia="zh-CN"/>
              </w:rPr>
              <w:t>FAR ID value</w:t>
            </w:r>
          </w:p>
        </w:tc>
        <w:tc>
          <w:tcPr>
            <w:tcW w:w="588" w:type="dxa"/>
            <w:tcBorders>
              <w:top w:val="nil"/>
              <w:left w:val="single" w:sz="4" w:space="0" w:color="auto"/>
              <w:bottom w:val="nil"/>
              <w:right w:val="single" w:sz="6" w:space="0" w:color="auto"/>
            </w:tcBorders>
          </w:tcPr>
          <w:p w14:paraId="21B9BAEB" w14:textId="77777777" w:rsidR="00EE5860" w:rsidRPr="00441CD0" w:rsidRDefault="00EE5860" w:rsidP="00BB0E1F">
            <w:pPr>
              <w:pStyle w:val="TAC"/>
            </w:pPr>
          </w:p>
        </w:tc>
      </w:tr>
      <w:tr w:rsidR="00EE5860" w:rsidRPr="00441CD0" w14:paraId="236AC9FB" w14:textId="77777777" w:rsidTr="00BB0E1F">
        <w:trPr>
          <w:jc w:val="center"/>
        </w:trPr>
        <w:tc>
          <w:tcPr>
            <w:tcW w:w="151" w:type="dxa"/>
            <w:tcBorders>
              <w:top w:val="nil"/>
              <w:left w:val="single" w:sz="6" w:space="0" w:color="auto"/>
              <w:bottom w:val="single" w:sz="4" w:space="0" w:color="auto"/>
              <w:right w:val="nil"/>
            </w:tcBorders>
          </w:tcPr>
          <w:p w14:paraId="7770A2C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20F47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64F938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DABBFE" w14:textId="77777777" w:rsidR="00EE5860" w:rsidRPr="00441CD0" w:rsidRDefault="00EE5860" w:rsidP="00BB0E1F">
            <w:pPr>
              <w:pStyle w:val="TAC"/>
              <w:rPr>
                <w:lang w:val="x-none"/>
              </w:rPr>
            </w:pPr>
          </w:p>
        </w:tc>
      </w:tr>
    </w:tbl>
    <w:p w14:paraId="52D359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74</w:t>
      </w:r>
      <w:r w:rsidRPr="00441CD0">
        <w:rPr>
          <w:lang w:eastAsia="zh-CN"/>
        </w:rPr>
        <w:t>-</w:t>
      </w:r>
      <w:r w:rsidRPr="00441CD0">
        <w:rPr>
          <w:lang w:eastAsia="ja-JP"/>
        </w:rPr>
        <w:t>1</w:t>
      </w:r>
      <w:r w:rsidRPr="00441CD0">
        <w:t xml:space="preserve">: </w:t>
      </w:r>
      <w:r w:rsidRPr="00441CD0">
        <w:rPr>
          <w:lang w:eastAsia="ja-JP"/>
        </w:rPr>
        <w:t>FAR ID</w:t>
      </w:r>
    </w:p>
    <w:p w14:paraId="1116DFBC" w14:textId="77777777" w:rsidR="00EE5860" w:rsidRPr="00441CD0" w:rsidRDefault="00EE5860" w:rsidP="00EE5860">
      <w:r w:rsidRPr="00441CD0">
        <w:t>The FAR ID value shall be encoded as an Unsigned32 binary integer value.</w:t>
      </w:r>
    </w:p>
    <w:p w14:paraId="3591D835"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372049D6" w14:textId="77777777" w:rsidR="00EE5860" w:rsidRPr="00441CD0" w:rsidRDefault="00EE5860" w:rsidP="00EE5860">
      <w:pPr>
        <w:pStyle w:val="Heading3"/>
      </w:pPr>
      <w:bookmarkStart w:id="5937" w:name="_Toc19717420"/>
      <w:bookmarkStart w:id="5938" w:name="_Toc27490921"/>
      <w:bookmarkStart w:id="5939" w:name="_Toc27557214"/>
      <w:bookmarkStart w:id="5940" w:name="_Toc27724131"/>
      <w:bookmarkStart w:id="5941" w:name="_Toc36031205"/>
      <w:bookmarkStart w:id="5942" w:name="_Toc36043125"/>
      <w:bookmarkStart w:id="5943" w:name="_Toc36814450"/>
      <w:bookmarkStart w:id="5944" w:name="_Toc44689308"/>
      <w:bookmarkStart w:id="5945" w:name="_Toc44924062"/>
      <w:bookmarkStart w:id="5946" w:name="_Toc51861032"/>
      <w:bookmarkStart w:id="5947" w:name="_Toc57930803"/>
      <w:bookmarkStart w:id="5948" w:name="_Toc57931433"/>
      <w:bookmarkStart w:id="5949" w:name="_Toc67499825"/>
      <w:r w:rsidRPr="00441CD0">
        <w:t>8.2.75</w:t>
      </w:r>
      <w:r w:rsidRPr="00441CD0">
        <w:tab/>
        <w:t>QER ID</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6CBD75C0" w14:textId="77777777" w:rsidR="00EE5860" w:rsidRPr="00441CD0" w:rsidRDefault="00EE5860" w:rsidP="00EE5860">
      <w:pPr>
        <w:rPr>
          <w:lang w:eastAsia="zh-CN"/>
        </w:rPr>
      </w:pPr>
      <w:r w:rsidRPr="00441CD0">
        <w:t xml:space="preserve">The </w:t>
      </w:r>
      <w:r w:rsidRPr="00441CD0">
        <w:rPr>
          <w:lang w:val="en-US" w:eastAsia="zh-CN"/>
        </w:rPr>
        <w:t>QER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8.2.75-1</w:t>
      </w:r>
      <w:r w:rsidRPr="00441CD0">
        <w:rPr>
          <w:lang w:eastAsia="ja-JP"/>
        </w:rPr>
        <w:t xml:space="preserve">. </w:t>
      </w:r>
      <w:r w:rsidRPr="00441CD0">
        <w:rPr>
          <w:lang w:eastAsia="zh-CN"/>
        </w:rPr>
        <w:t>It shall contain a QoS Enforcement Rule ID.</w:t>
      </w:r>
    </w:p>
    <w:p w14:paraId="3B5B2CE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26DB8D3" w14:textId="77777777" w:rsidTr="00BB0E1F">
        <w:trPr>
          <w:jc w:val="center"/>
        </w:trPr>
        <w:tc>
          <w:tcPr>
            <w:tcW w:w="151" w:type="dxa"/>
            <w:tcBorders>
              <w:top w:val="single" w:sz="6" w:space="0" w:color="auto"/>
              <w:left w:val="single" w:sz="6" w:space="0" w:color="auto"/>
              <w:bottom w:val="nil"/>
              <w:right w:val="nil"/>
            </w:tcBorders>
          </w:tcPr>
          <w:p w14:paraId="33D57D65" w14:textId="77777777" w:rsidR="00EE5860" w:rsidRPr="00441CD0" w:rsidRDefault="00EE5860" w:rsidP="00BB0E1F">
            <w:pPr>
              <w:pStyle w:val="TAC"/>
            </w:pPr>
          </w:p>
        </w:tc>
        <w:tc>
          <w:tcPr>
            <w:tcW w:w="1104" w:type="dxa"/>
            <w:tcBorders>
              <w:top w:val="single" w:sz="6" w:space="0" w:color="auto"/>
              <w:left w:val="nil"/>
              <w:bottom w:val="nil"/>
              <w:right w:val="nil"/>
            </w:tcBorders>
          </w:tcPr>
          <w:p w14:paraId="2038546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09A1B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88CF3B2" w14:textId="77777777" w:rsidR="00EE5860" w:rsidRPr="00441CD0" w:rsidRDefault="00EE5860" w:rsidP="00BB0E1F">
            <w:pPr>
              <w:pStyle w:val="TAC"/>
            </w:pPr>
          </w:p>
        </w:tc>
      </w:tr>
      <w:tr w:rsidR="00EE5860" w:rsidRPr="00441CD0" w14:paraId="499A7668" w14:textId="77777777" w:rsidTr="00BB0E1F">
        <w:trPr>
          <w:jc w:val="center"/>
        </w:trPr>
        <w:tc>
          <w:tcPr>
            <w:tcW w:w="151" w:type="dxa"/>
            <w:tcBorders>
              <w:top w:val="nil"/>
              <w:left w:val="single" w:sz="6" w:space="0" w:color="auto"/>
              <w:bottom w:val="nil"/>
              <w:right w:val="nil"/>
            </w:tcBorders>
          </w:tcPr>
          <w:p w14:paraId="6658433A" w14:textId="77777777" w:rsidR="00EE5860" w:rsidRPr="00441CD0" w:rsidRDefault="00EE5860" w:rsidP="00BB0E1F">
            <w:pPr>
              <w:pStyle w:val="TAC"/>
            </w:pPr>
          </w:p>
        </w:tc>
        <w:tc>
          <w:tcPr>
            <w:tcW w:w="1104" w:type="dxa"/>
            <w:tcBorders>
              <w:top w:val="nil"/>
              <w:left w:val="nil"/>
              <w:bottom w:val="nil"/>
              <w:right w:val="nil"/>
            </w:tcBorders>
            <w:hideMark/>
          </w:tcPr>
          <w:p w14:paraId="6317FA5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9EB8F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DFCA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5BCF4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D2ABF3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F669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2F1A5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512D1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FA12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935E6D" w14:textId="77777777" w:rsidR="00EE5860" w:rsidRPr="00441CD0" w:rsidRDefault="00EE5860" w:rsidP="00BB0E1F">
            <w:pPr>
              <w:pStyle w:val="TAC"/>
            </w:pPr>
          </w:p>
        </w:tc>
      </w:tr>
      <w:tr w:rsidR="00EE5860" w:rsidRPr="00441CD0" w14:paraId="507F23E5" w14:textId="77777777" w:rsidTr="00BB0E1F">
        <w:trPr>
          <w:jc w:val="center"/>
        </w:trPr>
        <w:tc>
          <w:tcPr>
            <w:tcW w:w="151" w:type="dxa"/>
            <w:tcBorders>
              <w:top w:val="nil"/>
              <w:left w:val="single" w:sz="6" w:space="0" w:color="auto"/>
              <w:bottom w:val="nil"/>
              <w:right w:val="nil"/>
            </w:tcBorders>
          </w:tcPr>
          <w:p w14:paraId="45BD42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AE31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DB0A9E6" w14:textId="77777777" w:rsidR="00EE5860" w:rsidRPr="00441CD0" w:rsidRDefault="00EE5860" w:rsidP="00BB0E1F">
            <w:pPr>
              <w:pStyle w:val="TAC"/>
            </w:pPr>
            <w:r w:rsidRPr="00441CD0">
              <w:t xml:space="preserve">Type = </w:t>
            </w:r>
            <w:r w:rsidRPr="00441CD0">
              <w:rPr>
                <w:lang w:val="sv-SE"/>
              </w:rPr>
              <w:t>109</w:t>
            </w:r>
            <w:r w:rsidRPr="00441CD0">
              <w:t xml:space="preserve"> (decimal)</w:t>
            </w:r>
          </w:p>
        </w:tc>
        <w:tc>
          <w:tcPr>
            <w:tcW w:w="588" w:type="dxa"/>
            <w:tcBorders>
              <w:top w:val="nil"/>
              <w:left w:val="single" w:sz="4" w:space="0" w:color="auto"/>
              <w:bottom w:val="nil"/>
              <w:right w:val="single" w:sz="6" w:space="0" w:color="auto"/>
            </w:tcBorders>
          </w:tcPr>
          <w:p w14:paraId="1D7299B3" w14:textId="77777777" w:rsidR="00EE5860" w:rsidRPr="00441CD0" w:rsidRDefault="00EE5860" w:rsidP="00BB0E1F">
            <w:pPr>
              <w:pStyle w:val="TAC"/>
            </w:pPr>
          </w:p>
        </w:tc>
      </w:tr>
      <w:tr w:rsidR="00EE5860" w:rsidRPr="00441CD0" w14:paraId="5AA66CF3" w14:textId="77777777" w:rsidTr="00BB0E1F">
        <w:trPr>
          <w:jc w:val="center"/>
        </w:trPr>
        <w:tc>
          <w:tcPr>
            <w:tcW w:w="151" w:type="dxa"/>
            <w:tcBorders>
              <w:top w:val="nil"/>
              <w:left w:val="single" w:sz="6" w:space="0" w:color="auto"/>
              <w:bottom w:val="nil"/>
              <w:right w:val="nil"/>
            </w:tcBorders>
          </w:tcPr>
          <w:p w14:paraId="3890E7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FCB5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EDBA3D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B28E358" w14:textId="77777777" w:rsidR="00EE5860" w:rsidRPr="00441CD0" w:rsidRDefault="00EE5860" w:rsidP="00BB0E1F">
            <w:pPr>
              <w:pStyle w:val="TAC"/>
            </w:pPr>
          </w:p>
        </w:tc>
      </w:tr>
      <w:tr w:rsidR="00EE5860" w:rsidRPr="00441CD0" w14:paraId="39F2D64E" w14:textId="77777777" w:rsidTr="00BB0E1F">
        <w:trPr>
          <w:jc w:val="center"/>
        </w:trPr>
        <w:tc>
          <w:tcPr>
            <w:tcW w:w="151" w:type="dxa"/>
            <w:tcBorders>
              <w:top w:val="nil"/>
              <w:left w:val="single" w:sz="6" w:space="0" w:color="auto"/>
              <w:bottom w:val="nil"/>
              <w:right w:val="nil"/>
            </w:tcBorders>
          </w:tcPr>
          <w:p w14:paraId="3DAE992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35E5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4AD71E9" w14:textId="77777777" w:rsidR="00EE5860" w:rsidRPr="00441CD0" w:rsidRDefault="00EE5860" w:rsidP="00BB0E1F">
            <w:pPr>
              <w:pStyle w:val="TAC"/>
              <w:rPr>
                <w:lang w:eastAsia="zh-CN"/>
              </w:rPr>
            </w:pPr>
            <w:r w:rsidRPr="00441CD0">
              <w:rPr>
                <w:lang w:eastAsia="zh-CN"/>
              </w:rPr>
              <w:t>QER ID value</w:t>
            </w:r>
          </w:p>
        </w:tc>
        <w:tc>
          <w:tcPr>
            <w:tcW w:w="588" w:type="dxa"/>
            <w:tcBorders>
              <w:top w:val="nil"/>
              <w:left w:val="single" w:sz="4" w:space="0" w:color="auto"/>
              <w:bottom w:val="nil"/>
              <w:right w:val="single" w:sz="6" w:space="0" w:color="auto"/>
            </w:tcBorders>
          </w:tcPr>
          <w:p w14:paraId="2CF7CFFD" w14:textId="77777777" w:rsidR="00EE5860" w:rsidRPr="00441CD0" w:rsidRDefault="00EE5860" w:rsidP="00BB0E1F">
            <w:pPr>
              <w:pStyle w:val="TAC"/>
            </w:pPr>
          </w:p>
        </w:tc>
      </w:tr>
      <w:tr w:rsidR="00EE5860" w:rsidRPr="00441CD0" w14:paraId="72083A43" w14:textId="77777777" w:rsidTr="00BB0E1F">
        <w:trPr>
          <w:jc w:val="center"/>
        </w:trPr>
        <w:tc>
          <w:tcPr>
            <w:tcW w:w="151" w:type="dxa"/>
            <w:tcBorders>
              <w:top w:val="nil"/>
              <w:left w:val="single" w:sz="6" w:space="0" w:color="auto"/>
              <w:bottom w:val="single" w:sz="4" w:space="0" w:color="auto"/>
              <w:right w:val="nil"/>
            </w:tcBorders>
          </w:tcPr>
          <w:p w14:paraId="34144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EAEEF8"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4DE65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2EABAAC" w14:textId="77777777" w:rsidR="00EE5860" w:rsidRPr="00441CD0" w:rsidRDefault="00EE5860" w:rsidP="00BB0E1F">
            <w:pPr>
              <w:pStyle w:val="TAC"/>
              <w:rPr>
                <w:lang w:val="x-none"/>
              </w:rPr>
            </w:pPr>
          </w:p>
        </w:tc>
      </w:tr>
    </w:tbl>
    <w:p w14:paraId="40B01E1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75</w:t>
      </w:r>
      <w:r w:rsidRPr="00441CD0">
        <w:rPr>
          <w:lang w:eastAsia="zh-CN"/>
        </w:rPr>
        <w:t>-</w:t>
      </w:r>
      <w:r w:rsidRPr="00441CD0">
        <w:rPr>
          <w:lang w:eastAsia="ja-JP"/>
        </w:rPr>
        <w:t>1</w:t>
      </w:r>
      <w:r w:rsidRPr="00441CD0">
        <w:t xml:space="preserve">: </w:t>
      </w:r>
      <w:r w:rsidRPr="00441CD0">
        <w:rPr>
          <w:lang w:eastAsia="ja-JP"/>
        </w:rPr>
        <w:t>QER ID</w:t>
      </w:r>
    </w:p>
    <w:p w14:paraId="3F802F74" w14:textId="77777777" w:rsidR="00EE5860" w:rsidRPr="00441CD0" w:rsidRDefault="00EE5860" w:rsidP="00EE5860">
      <w:r w:rsidRPr="00441CD0">
        <w:t>The QER ID value shall be encoded as an Unsigned32 binary integer value.</w:t>
      </w:r>
    </w:p>
    <w:p w14:paraId="33A944B7"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7FBDF692" w14:textId="77777777" w:rsidR="00EE5860" w:rsidRPr="00441CD0" w:rsidRDefault="00EE5860" w:rsidP="00EE5860">
      <w:pPr>
        <w:pStyle w:val="Heading3"/>
      </w:pPr>
      <w:bookmarkStart w:id="5950" w:name="_Toc19717421"/>
      <w:bookmarkStart w:id="5951" w:name="_Toc27490922"/>
      <w:bookmarkStart w:id="5952" w:name="_Toc27557215"/>
      <w:bookmarkStart w:id="5953" w:name="_Toc27724132"/>
      <w:bookmarkStart w:id="5954" w:name="_Toc36031206"/>
      <w:bookmarkStart w:id="5955" w:name="_Toc36043126"/>
      <w:bookmarkStart w:id="5956" w:name="_Toc36814451"/>
      <w:bookmarkStart w:id="5957" w:name="_Toc44689309"/>
      <w:bookmarkStart w:id="5958" w:name="_Toc44924063"/>
      <w:bookmarkStart w:id="5959" w:name="_Toc51861033"/>
      <w:bookmarkStart w:id="5960" w:name="_Toc57930804"/>
      <w:bookmarkStart w:id="5961" w:name="_Toc57931434"/>
      <w:bookmarkStart w:id="5962" w:name="_Toc67499826"/>
      <w:r w:rsidRPr="00441CD0">
        <w:t>8.</w:t>
      </w:r>
      <w:r w:rsidRPr="00441CD0">
        <w:rPr>
          <w:lang w:val="en-US"/>
        </w:rPr>
        <w:t>2.76</w:t>
      </w:r>
      <w:r w:rsidRPr="00441CD0">
        <w:tab/>
        <w:t>OCI Flags</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35A933EE" w14:textId="77777777" w:rsidR="00EE5860" w:rsidRPr="00441CD0" w:rsidRDefault="00EE5860" w:rsidP="00EE5860">
      <w:pPr>
        <w:rPr>
          <w:lang w:eastAsia="ja-JP"/>
        </w:rPr>
      </w:pPr>
      <w:r w:rsidRPr="00441CD0">
        <w:t xml:space="preserve">The OCI Flags IE shall contain the flags for overload control related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8.2.76-1</w:t>
      </w:r>
      <w:r w:rsidRPr="00441CD0">
        <w:rPr>
          <w:lang w:eastAsia="ja-JP"/>
        </w:rPr>
        <w:t>.</w:t>
      </w:r>
    </w:p>
    <w:p w14:paraId="3739F2B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6B53E0E" w14:textId="77777777" w:rsidTr="00BB0E1F">
        <w:trPr>
          <w:jc w:val="center"/>
        </w:trPr>
        <w:tc>
          <w:tcPr>
            <w:tcW w:w="151" w:type="dxa"/>
            <w:tcBorders>
              <w:top w:val="single" w:sz="6" w:space="0" w:color="auto"/>
              <w:left w:val="single" w:sz="6" w:space="0" w:color="auto"/>
              <w:bottom w:val="nil"/>
              <w:right w:val="nil"/>
            </w:tcBorders>
          </w:tcPr>
          <w:p w14:paraId="45218510" w14:textId="77777777" w:rsidR="00EE5860" w:rsidRPr="00441CD0" w:rsidRDefault="00EE5860" w:rsidP="00BB0E1F">
            <w:pPr>
              <w:pStyle w:val="TAC"/>
            </w:pPr>
          </w:p>
        </w:tc>
        <w:tc>
          <w:tcPr>
            <w:tcW w:w="1104" w:type="dxa"/>
            <w:tcBorders>
              <w:top w:val="single" w:sz="6" w:space="0" w:color="auto"/>
              <w:left w:val="nil"/>
              <w:bottom w:val="nil"/>
              <w:right w:val="nil"/>
            </w:tcBorders>
          </w:tcPr>
          <w:p w14:paraId="31FA993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5D3D99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B4F9287" w14:textId="77777777" w:rsidR="00EE5860" w:rsidRPr="00441CD0" w:rsidRDefault="00EE5860" w:rsidP="00BB0E1F">
            <w:pPr>
              <w:pStyle w:val="TAC"/>
            </w:pPr>
          </w:p>
        </w:tc>
      </w:tr>
      <w:tr w:rsidR="00EE5860" w:rsidRPr="00441CD0" w14:paraId="5BB350DC" w14:textId="77777777" w:rsidTr="00BB0E1F">
        <w:trPr>
          <w:jc w:val="center"/>
        </w:trPr>
        <w:tc>
          <w:tcPr>
            <w:tcW w:w="151" w:type="dxa"/>
            <w:tcBorders>
              <w:top w:val="nil"/>
              <w:left w:val="single" w:sz="6" w:space="0" w:color="auto"/>
              <w:bottom w:val="nil"/>
              <w:right w:val="nil"/>
            </w:tcBorders>
          </w:tcPr>
          <w:p w14:paraId="421A5FF9" w14:textId="77777777" w:rsidR="00EE5860" w:rsidRPr="00441CD0" w:rsidRDefault="00EE5860" w:rsidP="00BB0E1F">
            <w:pPr>
              <w:pStyle w:val="TAC"/>
            </w:pPr>
          </w:p>
        </w:tc>
        <w:tc>
          <w:tcPr>
            <w:tcW w:w="1104" w:type="dxa"/>
            <w:tcBorders>
              <w:top w:val="nil"/>
              <w:left w:val="nil"/>
              <w:bottom w:val="nil"/>
              <w:right w:val="nil"/>
            </w:tcBorders>
            <w:hideMark/>
          </w:tcPr>
          <w:p w14:paraId="08E0B8D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1FBA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C3D6C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B803D4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BCEC9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CC740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98C2C5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18D48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42A6E4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5EB5E" w14:textId="77777777" w:rsidR="00EE5860" w:rsidRPr="00441CD0" w:rsidRDefault="00EE5860" w:rsidP="00BB0E1F">
            <w:pPr>
              <w:pStyle w:val="TAC"/>
            </w:pPr>
          </w:p>
        </w:tc>
      </w:tr>
      <w:tr w:rsidR="00EE5860" w:rsidRPr="00441CD0" w14:paraId="6F5069E3" w14:textId="77777777" w:rsidTr="00BB0E1F">
        <w:trPr>
          <w:jc w:val="center"/>
        </w:trPr>
        <w:tc>
          <w:tcPr>
            <w:tcW w:w="151" w:type="dxa"/>
            <w:tcBorders>
              <w:top w:val="nil"/>
              <w:left w:val="single" w:sz="6" w:space="0" w:color="auto"/>
              <w:bottom w:val="nil"/>
              <w:right w:val="nil"/>
            </w:tcBorders>
          </w:tcPr>
          <w:p w14:paraId="0931EE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1B1C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F5E439B" w14:textId="77777777" w:rsidR="00EE5860" w:rsidRPr="00441CD0" w:rsidRDefault="00EE5860" w:rsidP="00BB0E1F">
            <w:pPr>
              <w:pStyle w:val="TAC"/>
            </w:pPr>
            <w:r w:rsidRPr="00441CD0">
              <w:t xml:space="preserve">Type = </w:t>
            </w:r>
            <w:r w:rsidRPr="00441CD0">
              <w:rPr>
                <w:lang w:val="sv-SE"/>
              </w:rPr>
              <w:t>110</w:t>
            </w:r>
            <w:r w:rsidRPr="00441CD0">
              <w:t xml:space="preserve"> (decimal)</w:t>
            </w:r>
          </w:p>
        </w:tc>
        <w:tc>
          <w:tcPr>
            <w:tcW w:w="588" w:type="dxa"/>
            <w:tcBorders>
              <w:top w:val="nil"/>
              <w:left w:val="single" w:sz="4" w:space="0" w:color="auto"/>
              <w:bottom w:val="nil"/>
              <w:right w:val="single" w:sz="6" w:space="0" w:color="auto"/>
            </w:tcBorders>
          </w:tcPr>
          <w:p w14:paraId="5E549E79" w14:textId="77777777" w:rsidR="00EE5860" w:rsidRPr="00441CD0" w:rsidRDefault="00EE5860" w:rsidP="00BB0E1F">
            <w:pPr>
              <w:pStyle w:val="TAC"/>
            </w:pPr>
          </w:p>
        </w:tc>
      </w:tr>
      <w:tr w:rsidR="00EE5860" w:rsidRPr="00441CD0" w14:paraId="3743930F" w14:textId="77777777" w:rsidTr="00BB0E1F">
        <w:trPr>
          <w:jc w:val="center"/>
        </w:trPr>
        <w:tc>
          <w:tcPr>
            <w:tcW w:w="151" w:type="dxa"/>
            <w:tcBorders>
              <w:top w:val="nil"/>
              <w:left w:val="single" w:sz="6" w:space="0" w:color="auto"/>
              <w:bottom w:val="nil"/>
              <w:right w:val="nil"/>
            </w:tcBorders>
          </w:tcPr>
          <w:p w14:paraId="7AFB12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0D9E64"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E821A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37C9C0" w14:textId="77777777" w:rsidR="00EE5860" w:rsidRPr="00441CD0" w:rsidRDefault="00EE5860" w:rsidP="00BB0E1F">
            <w:pPr>
              <w:pStyle w:val="TAC"/>
            </w:pPr>
          </w:p>
        </w:tc>
      </w:tr>
      <w:tr w:rsidR="00EE5860" w:rsidRPr="00441CD0" w14:paraId="5CA706CB" w14:textId="77777777" w:rsidTr="00BB0E1F">
        <w:trPr>
          <w:jc w:val="center"/>
        </w:trPr>
        <w:tc>
          <w:tcPr>
            <w:tcW w:w="151" w:type="dxa"/>
            <w:tcBorders>
              <w:top w:val="nil"/>
              <w:left w:val="single" w:sz="6" w:space="0" w:color="auto"/>
              <w:bottom w:val="nil"/>
              <w:right w:val="nil"/>
            </w:tcBorders>
          </w:tcPr>
          <w:p w14:paraId="366D6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078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7BC91B1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D2192A1" w14:textId="77777777" w:rsidR="00EE5860" w:rsidRPr="00441CD0" w:rsidRDefault="00EE5860" w:rsidP="00BB0E1F">
            <w:pPr>
              <w:pStyle w:val="TAC"/>
              <w:rPr>
                <w:lang w:eastAsia="zh-CN"/>
              </w:rPr>
            </w:pPr>
            <w:r w:rsidRPr="00441CD0">
              <w:rPr>
                <w:lang w:eastAsia="zh-CN"/>
              </w:rPr>
              <w:t>AOCI</w:t>
            </w:r>
          </w:p>
        </w:tc>
        <w:tc>
          <w:tcPr>
            <w:tcW w:w="588" w:type="dxa"/>
            <w:tcBorders>
              <w:top w:val="nil"/>
              <w:left w:val="single" w:sz="4" w:space="0" w:color="auto"/>
              <w:bottom w:val="nil"/>
              <w:right w:val="single" w:sz="6" w:space="0" w:color="auto"/>
            </w:tcBorders>
          </w:tcPr>
          <w:p w14:paraId="3C0310C4" w14:textId="77777777" w:rsidR="00EE5860" w:rsidRPr="00441CD0" w:rsidRDefault="00EE5860" w:rsidP="00BB0E1F">
            <w:pPr>
              <w:pStyle w:val="TAC"/>
            </w:pPr>
          </w:p>
        </w:tc>
      </w:tr>
      <w:tr w:rsidR="00EE5860" w:rsidRPr="00441CD0" w14:paraId="432750BD" w14:textId="77777777" w:rsidTr="00BB0E1F">
        <w:trPr>
          <w:jc w:val="center"/>
        </w:trPr>
        <w:tc>
          <w:tcPr>
            <w:tcW w:w="151" w:type="dxa"/>
            <w:tcBorders>
              <w:top w:val="nil"/>
              <w:left w:val="single" w:sz="6" w:space="0" w:color="auto"/>
              <w:bottom w:val="single" w:sz="4" w:space="0" w:color="auto"/>
              <w:right w:val="nil"/>
            </w:tcBorders>
          </w:tcPr>
          <w:p w14:paraId="0EBC80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9C5CCA"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9A09AB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5CE0C2" w14:textId="77777777" w:rsidR="00EE5860" w:rsidRPr="00441CD0" w:rsidRDefault="00EE5860" w:rsidP="00BB0E1F">
            <w:pPr>
              <w:pStyle w:val="TAC"/>
              <w:rPr>
                <w:lang w:val="x-none"/>
              </w:rPr>
            </w:pPr>
          </w:p>
        </w:tc>
      </w:tr>
    </w:tbl>
    <w:p w14:paraId="565129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76</w:t>
      </w:r>
      <w:r w:rsidRPr="00441CD0">
        <w:rPr>
          <w:lang w:eastAsia="zh-CN"/>
        </w:rPr>
        <w:t>-</w:t>
      </w:r>
      <w:r w:rsidRPr="00441CD0">
        <w:rPr>
          <w:lang w:eastAsia="ja-JP"/>
        </w:rPr>
        <w:t>1</w:t>
      </w:r>
      <w:r w:rsidRPr="00441CD0">
        <w:t>: OCI Flags</w:t>
      </w:r>
    </w:p>
    <w:p w14:paraId="02B0AD06" w14:textId="77777777" w:rsidR="00EE5860" w:rsidRPr="00441CD0" w:rsidRDefault="00EE5860" w:rsidP="00EE5860">
      <w:r w:rsidRPr="00441CD0">
        <w:t>The following flags are coded within Octet 5:</w:t>
      </w:r>
    </w:p>
    <w:p w14:paraId="4EEA7D25" w14:textId="77777777" w:rsidR="00EE5860" w:rsidRPr="00441CD0" w:rsidRDefault="00EE5860" w:rsidP="00EE5860">
      <w:pPr>
        <w:pStyle w:val="B1"/>
      </w:pPr>
      <w:r w:rsidRPr="00441CD0">
        <w:t>-</w:t>
      </w:r>
      <w:r w:rsidRPr="00441CD0">
        <w:tab/>
        <w:t xml:space="preserve">Bit 1 – </w:t>
      </w:r>
      <w:r w:rsidRPr="00441CD0">
        <w:rPr>
          <w:noProof/>
        </w:rPr>
        <w:t>AOCI: Associate OCI with Node ID: The UP function shall set this flag to "1" if it has included the "Overload Control Information" and if this information is to be associated with the Node ID (i.e. FQDN or the IP address used during the UP function selection) of the serving UP function. This flag shall be set to "1" by the UP function, if the "Overload Control Information" is included in the PFCP Session Establishment Response and the Cause IE is set to a rejection cause value.</w:t>
      </w:r>
    </w:p>
    <w:p w14:paraId="14CFD69A" w14:textId="77777777" w:rsidR="00EE5860" w:rsidRPr="00441CD0" w:rsidRDefault="00EE5860" w:rsidP="00EE5860">
      <w:pPr>
        <w:pStyle w:val="B1"/>
        <w:rPr>
          <w:noProof/>
        </w:rPr>
      </w:pPr>
      <w:r w:rsidRPr="00441CD0">
        <w:lastRenderedPageBreak/>
        <w:t>-</w:t>
      </w:r>
      <w:r w:rsidRPr="00441CD0">
        <w:tab/>
      </w:r>
      <w:r w:rsidRPr="00441CD0">
        <w:rPr>
          <w:noProof/>
        </w:rPr>
        <w:t>Bit 2 to 8: Spare, for future use and set to "0".</w:t>
      </w:r>
    </w:p>
    <w:p w14:paraId="04689A7B" w14:textId="77777777" w:rsidR="00EE5860" w:rsidRPr="00441CD0" w:rsidRDefault="00EE5860" w:rsidP="00EE5860">
      <w:pPr>
        <w:pStyle w:val="Heading3"/>
      </w:pPr>
      <w:bookmarkStart w:id="5963" w:name="_Toc19717422"/>
      <w:bookmarkStart w:id="5964" w:name="_Toc27490923"/>
      <w:bookmarkStart w:id="5965" w:name="_Toc27557216"/>
      <w:bookmarkStart w:id="5966" w:name="_Toc27724133"/>
      <w:bookmarkStart w:id="5967" w:name="_Toc36031207"/>
      <w:bookmarkStart w:id="5968" w:name="_Toc36043127"/>
      <w:bookmarkStart w:id="5969" w:name="_Toc36814452"/>
      <w:bookmarkStart w:id="5970" w:name="_Toc44689310"/>
      <w:bookmarkStart w:id="5971" w:name="_Toc44924064"/>
      <w:bookmarkStart w:id="5972" w:name="_Toc51861034"/>
      <w:bookmarkStart w:id="5973" w:name="_Toc57930805"/>
      <w:bookmarkStart w:id="5974" w:name="_Toc57931435"/>
      <w:bookmarkStart w:id="5975" w:name="_Toc67499827"/>
      <w:r w:rsidRPr="00441CD0">
        <w:t>8.</w:t>
      </w:r>
      <w:r w:rsidRPr="00441CD0">
        <w:rPr>
          <w:lang w:val="en-US"/>
        </w:rPr>
        <w:t>2.77</w:t>
      </w:r>
      <w:r w:rsidRPr="00441CD0">
        <w:tab/>
        <w:t>PFCP Association Release Request</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3BFB0D91" w14:textId="77777777" w:rsidR="00EE5860" w:rsidRPr="00441CD0" w:rsidRDefault="00EE5860" w:rsidP="00EE5860">
      <w:pPr>
        <w:rPr>
          <w:lang w:eastAsia="ja-JP"/>
        </w:rPr>
      </w:pPr>
      <w:r w:rsidRPr="00441CD0">
        <w:t xml:space="preserve">The PFCP Association Release Request IE shall </w:t>
      </w:r>
      <w:r w:rsidRPr="00441CD0">
        <w:rPr>
          <w:rFonts w:eastAsia="Batang"/>
          <w:lang w:eastAsia="ko-KR"/>
        </w:rPr>
        <w:t xml:space="preserve">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8.2.77-1</w:t>
      </w:r>
      <w:r w:rsidRPr="00441CD0">
        <w:rPr>
          <w:lang w:eastAsia="ja-JP"/>
        </w:rPr>
        <w:t>.</w:t>
      </w:r>
    </w:p>
    <w:p w14:paraId="294445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DE442A8" w14:textId="77777777" w:rsidTr="00BB0E1F">
        <w:trPr>
          <w:jc w:val="center"/>
        </w:trPr>
        <w:tc>
          <w:tcPr>
            <w:tcW w:w="151" w:type="dxa"/>
            <w:tcBorders>
              <w:top w:val="single" w:sz="6" w:space="0" w:color="auto"/>
              <w:left w:val="single" w:sz="6" w:space="0" w:color="auto"/>
              <w:bottom w:val="nil"/>
              <w:right w:val="nil"/>
            </w:tcBorders>
          </w:tcPr>
          <w:p w14:paraId="3B3C3F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164169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7C23AB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52BB33" w14:textId="77777777" w:rsidR="00EE5860" w:rsidRPr="00441CD0" w:rsidRDefault="00EE5860" w:rsidP="00BB0E1F">
            <w:pPr>
              <w:pStyle w:val="TAC"/>
            </w:pPr>
          </w:p>
        </w:tc>
      </w:tr>
      <w:tr w:rsidR="00EE5860" w:rsidRPr="00441CD0" w14:paraId="09A29660" w14:textId="77777777" w:rsidTr="00BB0E1F">
        <w:trPr>
          <w:jc w:val="center"/>
        </w:trPr>
        <w:tc>
          <w:tcPr>
            <w:tcW w:w="151" w:type="dxa"/>
            <w:tcBorders>
              <w:top w:val="nil"/>
              <w:left w:val="single" w:sz="6" w:space="0" w:color="auto"/>
              <w:bottom w:val="nil"/>
              <w:right w:val="nil"/>
            </w:tcBorders>
          </w:tcPr>
          <w:p w14:paraId="18DE0A8A" w14:textId="77777777" w:rsidR="00EE5860" w:rsidRPr="00441CD0" w:rsidRDefault="00EE5860" w:rsidP="00BB0E1F">
            <w:pPr>
              <w:pStyle w:val="TAC"/>
            </w:pPr>
          </w:p>
        </w:tc>
        <w:tc>
          <w:tcPr>
            <w:tcW w:w="1104" w:type="dxa"/>
            <w:tcBorders>
              <w:top w:val="nil"/>
              <w:left w:val="nil"/>
              <w:bottom w:val="nil"/>
              <w:right w:val="nil"/>
            </w:tcBorders>
            <w:hideMark/>
          </w:tcPr>
          <w:p w14:paraId="1947177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75C071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0882B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2F5336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0F5D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A42A2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F1308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FE0A3D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FAF4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83D582" w14:textId="77777777" w:rsidR="00EE5860" w:rsidRPr="00441CD0" w:rsidRDefault="00EE5860" w:rsidP="00BB0E1F">
            <w:pPr>
              <w:pStyle w:val="TAC"/>
            </w:pPr>
          </w:p>
        </w:tc>
      </w:tr>
      <w:tr w:rsidR="00EE5860" w:rsidRPr="00441CD0" w14:paraId="364B5131" w14:textId="77777777" w:rsidTr="00BB0E1F">
        <w:trPr>
          <w:jc w:val="center"/>
        </w:trPr>
        <w:tc>
          <w:tcPr>
            <w:tcW w:w="151" w:type="dxa"/>
            <w:tcBorders>
              <w:top w:val="nil"/>
              <w:left w:val="single" w:sz="6" w:space="0" w:color="auto"/>
              <w:bottom w:val="nil"/>
              <w:right w:val="nil"/>
            </w:tcBorders>
          </w:tcPr>
          <w:p w14:paraId="3D6F9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6157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D828C2A" w14:textId="77777777" w:rsidR="00EE5860" w:rsidRPr="00441CD0" w:rsidRDefault="00EE5860" w:rsidP="00BB0E1F">
            <w:pPr>
              <w:pStyle w:val="TAC"/>
            </w:pPr>
            <w:r w:rsidRPr="00441CD0">
              <w:t xml:space="preserve">Type = </w:t>
            </w:r>
            <w:r w:rsidRPr="00441CD0">
              <w:rPr>
                <w:lang w:val="sv-SE"/>
              </w:rPr>
              <w:t>111</w:t>
            </w:r>
            <w:r w:rsidRPr="00441CD0">
              <w:t xml:space="preserve"> (decimal)</w:t>
            </w:r>
          </w:p>
        </w:tc>
        <w:tc>
          <w:tcPr>
            <w:tcW w:w="588" w:type="dxa"/>
            <w:tcBorders>
              <w:top w:val="nil"/>
              <w:left w:val="single" w:sz="4" w:space="0" w:color="auto"/>
              <w:bottom w:val="nil"/>
              <w:right w:val="single" w:sz="6" w:space="0" w:color="auto"/>
            </w:tcBorders>
          </w:tcPr>
          <w:p w14:paraId="6447EC91" w14:textId="77777777" w:rsidR="00EE5860" w:rsidRPr="00441CD0" w:rsidRDefault="00EE5860" w:rsidP="00BB0E1F">
            <w:pPr>
              <w:pStyle w:val="TAC"/>
            </w:pPr>
          </w:p>
        </w:tc>
      </w:tr>
      <w:tr w:rsidR="00EE5860" w:rsidRPr="00441CD0" w14:paraId="3CF941AA" w14:textId="77777777" w:rsidTr="00BB0E1F">
        <w:trPr>
          <w:jc w:val="center"/>
        </w:trPr>
        <w:tc>
          <w:tcPr>
            <w:tcW w:w="151" w:type="dxa"/>
            <w:tcBorders>
              <w:top w:val="nil"/>
              <w:left w:val="single" w:sz="6" w:space="0" w:color="auto"/>
              <w:bottom w:val="nil"/>
              <w:right w:val="nil"/>
            </w:tcBorders>
          </w:tcPr>
          <w:p w14:paraId="027688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5DF18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707C00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DCFCA" w14:textId="77777777" w:rsidR="00EE5860" w:rsidRPr="00441CD0" w:rsidRDefault="00EE5860" w:rsidP="00BB0E1F">
            <w:pPr>
              <w:pStyle w:val="TAC"/>
            </w:pPr>
          </w:p>
        </w:tc>
      </w:tr>
      <w:tr w:rsidR="00EE5860" w:rsidRPr="00441CD0" w14:paraId="3BBB3B14" w14:textId="77777777" w:rsidTr="00BB0E1F">
        <w:trPr>
          <w:jc w:val="center"/>
        </w:trPr>
        <w:tc>
          <w:tcPr>
            <w:tcW w:w="151" w:type="dxa"/>
            <w:tcBorders>
              <w:top w:val="nil"/>
              <w:left w:val="single" w:sz="6" w:space="0" w:color="auto"/>
              <w:bottom w:val="nil"/>
              <w:right w:val="nil"/>
            </w:tcBorders>
          </w:tcPr>
          <w:p w14:paraId="4158E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07C6C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76221E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ABB71B0" w14:textId="77777777" w:rsidR="00EE5860" w:rsidRPr="00441CD0" w:rsidRDefault="00EE5860" w:rsidP="00BB0E1F">
            <w:pPr>
              <w:pStyle w:val="TAC"/>
              <w:rPr>
                <w:lang w:eastAsia="zh-CN"/>
              </w:rPr>
            </w:pPr>
            <w:r w:rsidRPr="00441CD0">
              <w:rPr>
                <w:lang w:eastAsia="zh-CN"/>
              </w:rPr>
              <w:t>URSS</w:t>
            </w:r>
          </w:p>
        </w:tc>
        <w:tc>
          <w:tcPr>
            <w:tcW w:w="589" w:type="dxa"/>
            <w:tcBorders>
              <w:top w:val="single" w:sz="4" w:space="0" w:color="auto"/>
              <w:left w:val="single" w:sz="4" w:space="0" w:color="auto"/>
              <w:bottom w:val="single" w:sz="4" w:space="0" w:color="auto"/>
              <w:right w:val="single" w:sz="4" w:space="0" w:color="auto"/>
            </w:tcBorders>
            <w:hideMark/>
          </w:tcPr>
          <w:p w14:paraId="44052D73" w14:textId="77777777" w:rsidR="00EE5860" w:rsidRPr="00441CD0" w:rsidRDefault="00EE5860" w:rsidP="00BB0E1F">
            <w:pPr>
              <w:pStyle w:val="TAC"/>
              <w:rPr>
                <w:lang w:eastAsia="zh-CN"/>
              </w:rPr>
            </w:pPr>
            <w:r w:rsidRPr="00441CD0">
              <w:rPr>
                <w:lang w:eastAsia="zh-CN"/>
              </w:rPr>
              <w:t>SARR</w:t>
            </w:r>
          </w:p>
        </w:tc>
        <w:tc>
          <w:tcPr>
            <w:tcW w:w="588" w:type="dxa"/>
            <w:tcBorders>
              <w:top w:val="nil"/>
              <w:left w:val="single" w:sz="4" w:space="0" w:color="auto"/>
              <w:bottom w:val="nil"/>
              <w:right w:val="single" w:sz="6" w:space="0" w:color="auto"/>
            </w:tcBorders>
          </w:tcPr>
          <w:p w14:paraId="15AD7DAE" w14:textId="77777777" w:rsidR="00EE5860" w:rsidRPr="00441CD0" w:rsidRDefault="00EE5860" w:rsidP="00BB0E1F">
            <w:pPr>
              <w:pStyle w:val="TAC"/>
            </w:pPr>
          </w:p>
        </w:tc>
      </w:tr>
      <w:tr w:rsidR="00EE5860" w:rsidRPr="00441CD0" w14:paraId="370414B9" w14:textId="77777777" w:rsidTr="00BB0E1F">
        <w:trPr>
          <w:jc w:val="center"/>
        </w:trPr>
        <w:tc>
          <w:tcPr>
            <w:tcW w:w="151" w:type="dxa"/>
            <w:tcBorders>
              <w:top w:val="nil"/>
              <w:left w:val="single" w:sz="6" w:space="0" w:color="auto"/>
              <w:bottom w:val="single" w:sz="4" w:space="0" w:color="auto"/>
              <w:right w:val="nil"/>
            </w:tcBorders>
          </w:tcPr>
          <w:p w14:paraId="18D630F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C20CD71"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17648D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D5ED78" w14:textId="77777777" w:rsidR="00EE5860" w:rsidRPr="00441CD0" w:rsidRDefault="00EE5860" w:rsidP="00BB0E1F">
            <w:pPr>
              <w:pStyle w:val="TAC"/>
              <w:rPr>
                <w:lang w:val="x-none"/>
              </w:rPr>
            </w:pPr>
          </w:p>
        </w:tc>
      </w:tr>
    </w:tbl>
    <w:p w14:paraId="329BC81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2.77</w:t>
      </w:r>
      <w:r w:rsidRPr="00441CD0">
        <w:rPr>
          <w:lang w:eastAsia="zh-CN"/>
        </w:rPr>
        <w:t>-</w:t>
      </w:r>
      <w:r w:rsidRPr="00441CD0">
        <w:rPr>
          <w:lang w:eastAsia="ja-JP"/>
        </w:rPr>
        <w:t>1</w:t>
      </w:r>
      <w:r w:rsidRPr="00441CD0">
        <w:t>: PFCP Association Release Request</w:t>
      </w:r>
    </w:p>
    <w:p w14:paraId="1D56D2E6" w14:textId="77777777" w:rsidR="00EE5860" w:rsidRPr="00441CD0" w:rsidRDefault="00EE5860" w:rsidP="00EE5860">
      <w:r w:rsidRPr="00441CD0">
        <w:t>The following flags are coded within Octet 5:</w:t>
      </w:r>
    </w:p>
    <w:p w14:paraId="26E5872A" w14:textId="77777777" w:rsidR="00EE5860" w:rsidRPr="00441CD0" w:rsidRDefault="00EE5860" w:rsidP="00EE5860">
      <w:pPr>
        <w:pStyle w:val="B1"/>
      </w:pPr>
      <w:r w:rsidRPr="00441CD0">
        <w:t>-</w:t>
      </w:r>
      <w:r w:rsidRPr="00441CD0">
        <w:tab/>
        <w:t>Bit 1 – SARR (PFCP Association Release Request): If this bit is set to "1", then the UP function requests the release of the PFCP association.</w:t>
      </w:r>
    </w:p>
    <w:p w14:paraId="4E7F2648" w14:textId="77777777" w:rsidR="00EE5860" w:rsidRPr="00441CD0" w:rsidRDefault="00EE5860" w:rsidP="00EE5860">
      <w:pPr>
        <w:pStyle w:val="B1"/>
      </w:pPr>
      <w:r w:rsidRPr="00441CD0">
        <w:t>-</w:t>
      </w:r>
      <w:r w:rsidRPr="00441CD0">
        <w:rPr>
          <w:noProof/>
        </w:rPr>
        <w:tab/>
        <w:t xml:space="preserve">Bit 2 </w:t>
      </w:r>
      <w:r w:rsidRPr="00441CD0">
        <w:t>– URSS (non-zero Usage Reports for the affected PFCP Sessions Sent): If this bit is set to "1", it indicates that the UP function has sent all the non-zero usage reports to the CP function for all PFCP essions affected by the PFCP Association Release.</w:t>
      </w:r>
    </w:p>
    <w:p w14:paraId="7EEC71B1"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4FD295D3" w14:textId="77777777" w:rsidR="00EE5860" w:rsidRPr="00441CD0" w:rsidRDefault="00EE5860" w:rsidP="00EE5860">
      <w:pPr>
        <w:pStyle w:val="Heading3"/>
      </w:pPr>
      <w:bookmarkStart w:id="5976" w:name="_Toc19717423"/>
      <w:bookmarkStart w:id="5977" w:name="_Toc27490924"/>
      <w:bookmarkStart w:id="5978" w:name="_Toc27557217"/>
      <w:bookmarkStart w:id="5979" w:name="_Toc27724134"/>
      <w:bookmarkStart w:id="5980" w:name="_Toc36031208"/>
      <w:bookmarkStart w:id="5981" w:name="_Toc36043128"/>
      <w:bookmarkStart w:id="5982" w:name="_Toc36814453"/>
      <w:bookmarkStart w:id="5983" w:name="_Toc44689311"/>
      <w:bookmarkStart w:id="5984" w:name="_Toc44924065"/>
      <w:bookmarkStart w:id="5985" w:name="_Toc51861035"/>
      <w:bookmarkStart w:id="5986" w:name="_Toc57930806"/>
      <w:bookmarkStart w:id="5987" w:name="_Toc57931436"/>
      <w:bookmarkStart w:id="5988" w:name="_Toc67499828"/>
      <w:r w:rsidRPr="00441CD0">
        <w:t>8.</w:t>
      </w:r>
      <w:r w:rsidRPr="00441CD0">
        <w:rPr>
          <w:lang w:val="en-US"/>
        </w:rPr>
        <w:t>2.78</w:t>
      </w:r>
      <w:r w:rsidRPr="00441CD0">
        <w:tab/>
        <w:t>Graceful Release Period</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5CCAA9AD" w14:textId="77777777" w:rsidR="00EE5860" w:rsidRPr="00441CD0" w:rsidRDefault="00EE5860" w:rsidP="00EE5860">
      <w:pPr>
        <w:rPr>
          <w:lang w:eastAsia="ja-JP"/>
        </w:rPr>
      </w:pPr>
      <w:r w:rsidRPr="00441CD0">
        <w:rPr>
          <w:lang w:eastAsia="ja-JP"/>
        </w:rPr>
        <w:t xml:space="preserve">The purpose of the </w:t>
      </w:r>
      <w:r w:rsidRPr="00441CD0">
        <w:t>Graceful Release Period</w:t>
      </w:r>
      <w:r w:rsidRPr="00441CD0">
        <w:rPr>
          <w:lang w:eastAsia="ja-JP"/>
        </w:rPr>
        <w:t xml:space="preserve"> IE is to specify a specific time for a graceful release. </w:t>
      </w:r>
      <w:r w:rsidRPr="00441CD0">
        <w:t>The Graceful Release Period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8.2.78-1</w:t>
      </w:r>
      <w:r w:rsidRPr="00441CD0">
        <w:rPr>
          <w:lang w:eastAsia="ja-JP"/>
        </w:rPr>
        <w:t xml:space="preserve"> and table 8.2.78.1.</w:t>
      </w:r>
    </w:p>
    <w:p w14:paraId="65DC2C8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84A86E9" w14:textId="77777777" w:rsidTr="00BB0E1F">
        <w:trPr>
          <w:jc w:val="center"/>
        </w:trPr>
        <w:tc>
          <w:tcPr>
            <w:tcW w:w="151" w:type="dxa"/>
            <w:tcBorders>
              <w:top w:val="single" w:sz="6" w:space="0" w:color="auto"/>
              <w:left w:val="single" w:sz="6" w:space="0" w:color="auto"/>
              <w:bottom w:val="nil"/>
              <w:right w:val="nil"/>
            </w:tcBorders>
          </w:tcPr>
          <w:p w14:paraId="4AA46F30" w14:textId="77777777" w:rsidR="00EE5860" w:rsidRPr="00441CD0" w:rsidRDefault="00EE5860" w:rsidP="00BB0E1F">
            <w:pPr>
              <w:pStyle w:val="TAC"/>
            </w:pPr>
          </w:p>
        </w:tc>
        <w:tc>
          <w:tcPr>
            <w:tcW w:w="1104" w:type="dxa"/>
            <w:tcBorders>
              <w:top w:val="single" w:sz="6" w:space="0" w:color="auto"/>
              <w:left w:val="nil"/>
              <w:bottom w:val="nil"/>
              <w:right w:val="nil"/>
            </w:tcBorders>
          </w:tcPr>
          <w:p w14:paraId="214A56DC"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3BF3084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5910A71" w14:textId="77777777" w:rsidR="00EE5860" w:rsidRPr="00441CD0" w:rsidRDefault="00EE5860" w:rsidP="00BB0E1F">
            <w:pPr>
              <w:pStyle w:val="TAC"/>
            </w:pPr>
          </w:p>
        </w:tc>
      </w:tr>
      <w:tr w:rsidR="00EE5860" w:rsidRPr="00441CD0" w14:paraId="28D4DAAA" w14:textId="77777777" w:rsidTr="00BB0E1F">
        <w:trPr>
          <w:jc w:val="center"/>
        </w:trPr>
        <w:tc>
          <w:tcPr>
            <w:tcW w:w="151" w:type="dxa"/>
            <w:tcBorders>
              <w:top w:val="nil"/>
              <w:left w:val="single" w:sz="6" w:space="0" w:color="auto"/>
              <w:bottom w:val="nil"/>
              <w:right w:val="nil"/>
            </w:tcBorders>
          </w:tcPr>
          <w:p w14:paraId="3E268E35" w14:textId="77777777" w:rsidR="00EE5860" w:rsidRPr="00441CD0" w:rsidRDefault="00EE5860" w:rsidP="00BB0E1F">
            <w:pPr>
              <w:pStyle w:val="TAC"/>
            </w:pPr>
          </w:p>
        </w:tc>
        <w:tc>
          <w:tcPr>
            <w:tcW w:w="1104" w:type="dxa"/>
            <w:tcBorders>
              <w:top w:val="nil"/>
              <w:left w:val="nil"/>
              <w:bottom w:val="nil"/>
              <w:right w:val="nil"/>
            </w:tcBorders>
            <w:hideMark/>
          </w:tcPr>
          <w:p w14:paraId="682A60D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CD307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6DE430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BEF07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1BB530"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02AF8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713C32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C31859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2DF632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EA97F8" w14:textId="77777777" w:rsidR="00EE5860" w:rsidRPr="00441CD0" w:rsidRDefault="00EE5860" w:rsidP="00BB0E1F">
            <w:pPr>
              <w:pStyle w:val="TAC"/>
            </w:pPr>
          </w:p>
        </w:tc>
      </w:tr>
      <w:tr w:rsidR="00EE5860" w:rsidRPr="00441CD0" w14:paraId="14D5D679" w14:textId="77777777" w:rsidTr="00BB0E1F">
        <w:trPr>
          <w:jc w:val="center"/>
        </w:trPr>
        <w:tc>
          <w:tcPr>
            <w:tcW w:w="151" w:type="dxa"/>
            <w:tcBorders>
              <w:top w:val="nil"/>
              <w:left w:val="single" w:sz="6" w:space="0" w:color="auto"/>
              <w:bottom w:val="nil"/>
              <w:right w:val="nil"/>
            </w:tcBorders>
          </w:tcPr>
          <w:p w14:paraId="08D56FD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3175C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277F72B6" w14:textId="77777777" w:rsidR="00EE5860" w:rsidRPr="00441CD0" w:rsidRDefault="00EE5860" w:rsidP="00BB0E1F">
            <w:pPr>
              <w:pStyle w:val="TAC"/>
            </w:pPr>
            <w:r w:rsidRPr="00441CD0">
              <w:t xml:space="preserve">Type = </w:t>
            </w:r>
            <w:r w:rsidRPr="00441CD0">
              <w:rPr>
                <w:lang w:val="de-DE"/>
              </w:rPr>
              <w:t>112</w:t>
            </w:r>
            <w:r w:rsidRPr="00441CD0">
              <w:t xml:space="preserve"> (decimal)</w:t>
            </w:r>
          </w:p>
        </w:tc>
        <w:tc>
          <w:tcPr>
            <w:tcW w:w="588" w:type="dxa"/>
            <w:tcBorders>
              <w:top w:val="nil"/>
              <w:left w:val="single" w:sz="4" w:space="0" w:color="auto"/>
              <w:bottom w:val="nil"/>
              <w:right w:val="single" w:sz="6" w:space="0" w:color="auto"/>
            </w:tcBorders>
          </w:tcPr>
          <w:p w14:paraId="5F6084DC" w14:textId="77777777" w:rsidR="00EE5860" w:rsidRPr="00441CD0" w:rsidRDefault="00EE5860" w:rsidP="00BB0E1F">
            <w:pPr>
              <w:pStyle w:val="TAC"/>
            </w:pPr>
          </w:p>
        </w:tc>
      </w:tr>
      <w:tr w:rsidR="00EE5860" w:rsidRPr="00441CD0" w14:paraId="2320668B" w14:textId="77777777" w:rsidTr="00BB0E1F">
        <w:trPr>
          <w:jc w:val="center"/>
        </w:trPr>
        <w:tc>
          <w:tcPr>
            <w:tcW w:w="151" w:type="dxa"/>
            <w:tcBorders>
              <w:top w:val="nil"/>
              <w:left w:val="single" w:sz="6" w:space="0" w:color="auto"/>
              <w:bottom w:val="nil"/>
              <w:right w:val="nil"/>
            </w:tcBorders>
          </w:tcPr>
          <w:p w14:paraId="6A919E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810798"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440D4DA0"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4D67D342" w14:textId="77777777" w:rsidR="00EE5860" w:rsidRPr="00441CD0" w:rsidRDefault="00EE5860" w:rsidP="00BB0E1F">
            <w:pPr>
              <w:pStyle w:val="TAC"/>
            </w:pPr>
          </w:p>
        </w:tc>
      </w:tr>
      <w:tr w:rsidR="00EE5860" w:rsidRPr="00441CD0" w14:paraId="6758F435" w14:textId="77777777" w:rsidTr="00BB0E1F">
        <w:trPr>
          <w:jc w:val="center"/>
        </w:trPr>
        <w:tc>
          <w:tcPr>
            <w:tcW w:w="151" w:type="dxa"/>
            <w:tcBorders>
              <w:top w:val="nil"/>
              <w:left w:val="single" w:sz="6" w:space="0" w:color="auto"/>
              <w:bottom w:val="single" w:sz="4" w:space="0" w:color="auto"/>
              <w:right w:val="nil"/>
            </w:tcBorders>
          </w:tcPr>
          <w:p w14:paraId="2D0A94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F48576"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04B0B05A"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096A0DD1"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44A0C957" w14:textId="77777777" w:rsidR="00EE5860" w:rsidRPr="00441CD0" w:rsidRDefault="00EE5860" w:rsidP="00BB0E1F">
            <w:pPr>
              <w:pStyle w:val="TAC"/>
            </w:pPr>
          </w:p>
        </w:tc>
      </w:tr>
      <w:tr w:rsidR="00EE5860" w:rsidRPr="00441CD0" w14:paraId="2B91E6DB" w14:textId="77777777" w:rsidTr="00BB0E1F">
        <w:trPr>
          <w:jc w:val="center"/>
        </w:trPr>
        <w:tc>
          <w:tcPr>
            <w:tcW w:w="151" w:type="dxa"/>
            <w:tcBorders>
              <w:top w:val="nil"/>
              <w:left w:val="single" w:sz="6" w:space="0" w:color="auto"/>
              <w:bottom w:val="single" w:sz="4" w:space="0" w:color="auto"/>
              <w:right w:val="nil"/>
            </w:tcBorders>
          </w:tcPr>
          <w:p w14:paraId="5A9D7A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C293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44605A9"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5406B3" w14:textId="77777777" w:rsidR="00EE5860" w:rsidRPr="00441CD0" w:rsidRDefault="00EE5860" w:rsidP="00BB0E1F">
            <w:pPr>
              <w:pStyle w:val="TAC"/>
            </w:pPr>
          </w:p>
        </w:tc>
      </w:tr>
    </w:tbl>
    <w:p w14:paraId="175233A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2.78-</w:t>
      </w:r>
      <w:r w:rsidRPr="00441CD0">
        <w:rPr>
          <w:lang w:eastAsia="ja-JP"/>
        </w:rPr>
        <w:t>1</w:t>
      </w:r>
      <w:r w:rsidRPr="00441CD0">
        <w:t>: Graceful Release Period</w:t>
      </w:r>
    </w:p>
    <w:p w14:paraId="479379AF" w14:textId="77777777" w:rsidR="00EE5860" w:rsidRPr="00441CD0" w:rsidRDefault="00EE5860" w:rsidP="00EE5860">
      <w:pPr>
        <w:pStyle w:val="TH"/>
        <w:rPr>
          <w:lang w:val="en-US"/>
        </w:rPr>
      </w:pPr>
      <w:r w:rsidRPr="00441CD0">
        <w:rPr>
          <w:lang w:val="en-US"/>
        </w:rPr>
        <w:t xml:space="preserve">Table 8.2.78.1: </w:t>
      </w:r>
      <w:r w:rsidRPr="00441CD0">
        <w:t>Graceful Release Period</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1F29644C"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7FB01260" w14:textId="77777777" w:rsidR="00EE5860" w:rsidRPr="00441CD0" w:rsidRDefault="00EE5860" w:rsidP="00BB0E1F">
            <w:pPr>
              <w:pStyle w:val="TAL"/>
              <w:rPr>
                <w:lang w:val="x-none"/>
              </w:rPr>
            </w:pPr>
            <w:r w:rsidRPr="00441CD0">
              <w:t>Timer value</w:t>
            </w:r>
          </w:p>
          <w:p w14:paraId="20BDEAFB" w14:textId="77777777" w:rsidR="00EE5860" w:rsidRPr="00441CD0" w:rsidRDefault="00EE5860" w:rsidP="00BB0E1F">
            <w:pPr>
              <w:pStyle w:val="TAL"/>
            </w:pPr>
            <w:r w:rsidRPr="00441CD0">
              <w:t>Bits 5 to 1 represent the binary coded timer value.</w:t>
            </w:r>
          </w:p>
          <w:p w14:paraId="30EC6DA2" w14:textId="77777777" w:rsidR="00EE5860" w:rsidRPr="00441CD0" w:rsidRDefault="00EE5860" w:rsidP="00BB0E1F">
            <w:pPr>
              <w:pStyle w:val="TAL"/>
            </w:pPr>
          </w:p>
          <w:p w14:paraId="7936C082" w14:textId="77777777" w:rsidR="00EE5860" w:rsidRPr="00441CD0" w:rsidRDefault="00EE5860" w:rsidP="00BB0E1F">
            <w:pPr>
              <w:pStyle w:val="TAL"/>
            </w:pPr>
            <w:r w:rsidRPr="00441CD0">
              <w:t>Timer unit</w:t>
            </w:r>
          </w:p>
          <w:p w14:paraId="44842134" w14:textId="77777777" w:rsidR="00EE5860" w:rsidRPr="00441CD0" w:rsidRDefault="00EE5860" w:rsidP="00BB0E1F">
            <w:pPr>
              <w:pStyle w:val="TAL"/>
            </w:pPr>
            <w:r w:rsidRPr="00441CD0">
              <w:t>Bits 6 to 8 defines the timer value unit for the timer as follows:</w:t>
            </w:r>
          </w:p>
          <w:p w14:paraId="1BFAA9F9" w14:textId="77777777" w:rsidR="00EE5860" w:rsidRPr="00441CD0" w:rsidRDefault="00EE5860" w:rsidP="00BB0E1F">
            <w:pPr>
              <w:pStyle w:val="TAL"/>
            </w:pPr>
            <w:r w:rsidRPr="00441CD0">
              <w:t>Bits</w:t>
            </w:r>
          </w:p>
          <w:p w14:paraId="7A578660" w14:textId="77777777" w:rsidR="00EE5860" w:rsidRPr="00441CD0" w:rsidRDefault="00EE5860" w:rsidP="00BB0E1F">
            <w:pPr>
              <w:pStyle w:val="TAL"/>
              <w:rPr>
                <w:b/>
              </w:rPr>
            </w:pPr>
            <w:r w:rsidRPr="00441CD0">
              <w:rPr>
                <w:b/>
              </w:rPr>
              <w:t>8 7 6</w:t>
            </w:r>
          </w:p>
          <w:p w14:paraId="0ACB17AD" w14:textId="77777777" w:rsidR="00EE5860" w:rsidRPr="00441CD0" w:rsidRDefault="00EE5860" w:rsidP="00BB0E1F">
            <w:pPr>
              <w:pStyle w:val="TAL"/>
            </w:pPr>
            <w:r w:rsidRPr="00441CD0">
              <w:t>0 0 0  value is incremented in multiples of 2 seconds</w:t>
            </w:r>
          </w:p>
          <w:p w14:paraId="2C57F2A2" w14:textId="77777777" w:rsidR="00EE5860" w:rsidRPr="00441CD0" w:rsidRDefault="00EE5860" w:rsidP="00BB0E1F">
            <w:pPr>
              <w:pStyle w:val="TAL"/>
            </w:pPr>
            <w:r w:rsidRPr="00441CD0">
              <w:t>0 0 1  value is incremented in multiples of 1 minute</w:t>
            </w:r>
          </w:p>
          <w:p w14:paraId="4503FFD3" w14:textId="77777777" w:rsidR="00EE5860" w:rsidRPr="00441CD0" w:rsidRDefault="00EE5860" w:rsidP="00BB0E1F">
            <w:pPr>
              <w:pStyle w:val="TAL"/>
            </w:pPr>
            <w:r w:rsidRPr="00441CD0">
              <w:t>0 1 0  value is incremented in multiples of 10 minutes</w:t>
            </w:r>
          </w:p>
          <w:p w14:paraId="457A2CBA" w14:textId="77777777" w:rsidR="00EE5860" w:rsidRPr="00441CD0" w:rsidRDefault="00EE5860" w:rsidP="00BB0E1F">
            <w:pPr>
              <w:pStyle w:val="TAL"/>
            </w:pPr>
            <w:r w:rsidRPr="00441CD0">
              <w:t>0 1 1  value is incremented in multiples of 1 hour</w:t>
            </w:r>
          </w:p>
          <w:p w14:paraId="7B12A4B2" w14:textId="77777777" w:rsidR="00EE5860" w:rsidRPr="00441CD0" w:rsidRDefault="00EE5860" w:rsidP="00BB0E1F">
            <w:pPr>
              <w:pStyle w:val="TAL"/>
            </w:pPr>
            <w:r w:rsidRPr="00441CD0">
              <w:t>1 0 0  value is incremented in multiples of 10 hours</w:t>
            </w:r>
          </w:p>
          <w:p w14:paraId="15454BA9" w14:textId="77777777" w:rsidR="00EE5860" w:rsidRPr="00441CD0" w:rsidRDefault="00EE5860" w:rsidP="00BB0E1F">
            <w:pPr>
              <w:pStyle w:val="TAL"/>
            </w:pPr>
            <w:r w:rsidRPr="00441CD0">
              <w:t>1 1 1  value indicates that the timer is infinite</w:t>
            </w:r>
          </w:p>
          <w:p w14:paraId="1E7443C6" w14:textId="77777777" w:rsidR="00EE5860" w:rsidRPr="00441CD0" w:rsidRDefault="00EE5860" w:rsidP="00BB0E1F">
            <w:pPr>
              <w:pStyle w:val="TAL"/>
            </w:pPr>
          </w:p>
          <w:p w14:paraId="6D58D14D" w14:textId="77777777" w:rsidR="00EE5860" w:rsidRPr="00441CD0" w:rsidRDefault="00EE5860" w:rsidP="00BB0E1F">
            <w:pPr>
              <w:pStyle w:val="TAL"/>
            </w:pPr>
            <w:r w:rsidRPr="00441CD0">
              <w:t>Other values shall be interpreted as multiples of 1 minute in this version of the protocol.</w:t>
            </w:r>
          </w:p>
          <w:p w14:paraId="03627707" w14:textId="77777777" w:rsidR="00EE5860" w:rsidRPr="00441CD0" w:rsidRDefault="00EE5860" w:rsidP="00BB0E1F">
            <w:pPr>
              <w:pStyle w:val="TAL"/>
            </w:pPr>
          </w:p>
          <w:p w14:paraId="737D0B5A"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11F980F8" w14:textId="77777777" w:rsidR="00EE5860" w:rsidRPr="00441CD0" w:rsidRDefault="00EE5860" w:rsidP="00EE5860"/>
    <w:p w14:paraId="2BD556E7" w14:textId="77777777" w:rsidR="00EE5860" w:rsidRPr="00441CD0" w:rsidRDefault="00EE5860" w:rsidP="00EE5860">
      <w:pPr>
        <w:pStyle w:val="Heading3"/>
      </w:pPr>
      <w:bookmarkStart w:id="5989" w:name="_Toc19717424"/>
      <w:bookmarkStart w:id="5990" w:name="_Toc27490925"/>
      <w:bookmarkStart w:id="5991" w:name="_Toc27557218"/>
      <w:bookmarkStart w:id="5992" w:name="_Toc27724135"/>
      <w:bookmarkStart w:id="5993" w:name="_Toc36031209"/>
      <w:bookmarkStart w:id="5994" w:name="_Toc36043129"/>
      <w:bookmarkStart w:id="5995" w:name="_Toc36814454"/>
      <w:bookmarkStart w:id="5996" w:name="_Toc44689312"/>
      <w:bookmarkStart w:id="5997" w:name="_Toc44924066"/>
      <w:bookmarkStart w:id="5998" w:name="_Toc51861036"/>
      <w:bookmarkStart w:id="5999" w:name="_Toc57930807"/>
      <w:bookmarkStart w:id="6000" w:name="_Toc57931437"/>
      <w:bookmarkStart w:id="6001" w:name="_Toc67499829"/>
      <w:r w:rsidRPr="00441CD0">
        <w:lastRenderedPageBreak/>
        <w:t>8.</w:t>
      </w:r>
      <w:r w:rsidRPr="00441CD0">
        <w:rPr>
          <w:lang w:val="en-US"/>
        </w:rPr>
        <w:t>2.79</w:t>
      </w:r>
      <w:r w:rsidRPr="00441CD0">
        <w:tab/>
        <w:t>PDN Type</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3273A739" w14:textId="77777777" w:rsidR="00EE5860" w:rsidRPr="00441CD0" w:rsidRDefault="00EE5860" w:rsidP="00EE5860">
      <w:pPr>
        <w:rPr>
          <w:lang w:eastAsia="zh-CN"/>
        </w:rPr>
      </w:pPr>
      <w:r w:rsidRPr="00441CD0">
        <w:t xml:space="preserve">The </w:t>
      </w:r>
      <w:r w:rsidRPr="00441CD0">
        <w:rPr>
          <w:lang w:val="en-US" w:eastAsia="zh-CN"/>
        </w:rPr>
        <w:t>PDN Type</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8.2.79-1</w:t>
      </w:r>
      <w:r w:rsidRPr="00441CD0">
        <w:rPr>
          <w:lang w:eastAsia="ja-JP"/>
        </w:rPr>
        <w:t xml:space="preserve">. </w:t>
      </w:r>
      <w:r w:rsidRPr="00441CD0">
        <w:rPr>
          <w:lang w:eastAsia="zh-CN"/>
        </w:rPr>
        <w:t xml:space="preserve">It indicates </w:t>
      </w:r>
      <w:r w:rsidRPr="00441CD0">
        <w:t>the type of a PDN connection (IP, Ethernet or Unstructured)</w:t>
      </w:r>
      <w:r w:rsidRPr="00441CD0">
        <w:rPr>
          <w:lang w:eastAsia="zh-CN"/>
        </w:rPr>
        <w:t>.</w:t>
      </w:r>
    </w:p>
    <w:p w14:paraId="19E2FE3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CDDCA3A" w14:textId="77777777" w:rsidTr="00BB0E1F">
        <w:trPr>
          <w:jc w:val="center"/>
        </w:trPr>
        <w:tc>
          <w:tcPr>
            <w:tcW w:w="151" w:type="dxa"/>
            <w:tcBorders>
              <w:top w:val="single" w:sz="6" w:space="0" w:color="auto"/>
              <w:left w:val="single" w:sz="6" w:space="0" w:color="auto"/>
              <w:bottom w:val="nil"/>
              <w:right w:val="nil"/>
            </w:tcBorders>
          </w:tcPr>
          <w:p w14:paraId="34403D68" w14:textId="77777777" w:rsidR="00EE5860" w:rsidRPr="00441CD0" w:rsidRDefault="00EE5860" w:rsidP="00BB0E1F">
            <w:pPr>
              <w:pStyle w:val="TAC"/>
            </w:pPr>
          </w:p>
        </w:tc>
        <w:tc>
          <w:tcPr>
            <w:tcW w:w="1104" w:type="dxa"/>
            <w:tcBorders>
              <w:top w:val="single" w:sz="6" w:space="0" w:color="auto"/>
              <w:left w:val="nil"/>
              <w:bottom w:val="nil"/>
              <w:right w:val="nil"/>
            </w:tcBorders>
          </w:tcPr>
          <w:p w14:paraId="1F80910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498A7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52FDC1" w14:textId="77777777" w:rsidR="00EE5860" w:rsidRPr="00441CD0" w:rsidRDefault="00EE5860" w:rsidP="00BB0E1F">
            <w:pPr>
              <w:pStyle w:val="TAC"/>
            </w:pPr>
          </w:p>
        </w:tc>
      </w:tr>
      <w:tr w:rsidR="00EE5860" w:rsidRPr="00441CD0" w14:paraId="2B3D0678" w14:textId="77777777" w:rsidTr="00BB0E1F">
        <w:trPr>
          <w:jc w:val="center"/>
        </w:trPr>
        <w:tc>
          <w:tcPr>
            <w:tcW w:w="151" w:type="dxa"/>
            <w:tcBorders>
              <w:top w:val="nil"/>
              <w:left w:val="single" w:sz="6" w:space="0" w:color="auto"/>
              <w:bottom w:val="nil"/>
              <w:right w:val="nil"/>
            </w:tcBorders>
          </w:tcPr>
          <w:p w14:paraId="43A3E950" w14:textId="77777777" w:rsidR="00EE5860" w:rsidRPr="00441CD0" w:rsidRDefault="00EE5860" w:rsidP="00BB0E1F">
            <w:pPr>
              <w:pStyle w:val="TAC"/>
            </w:pPr>
          </w:p>
        </w:tc>
        <w:tc>
          <w:tcPr>
            <w:tcW w:w="1104" w:type="dxa"/>
            <w:tcBorders>
              <w:top w:val="nil"/>
              <w:left w:val="nil"/>
              <w:bottom w:val="nil"/>
              <w:right w:val="nil"/>
            </w:tcBorders>
            <w:hideMark/>
          </w:tcPr>
          <w:p w14:paraId="023A7E8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914BA1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B32DA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F22D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DBD51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EC701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95256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C8D4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94F9F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8478819" w14:textId="77777777" w:rsidR="00EE5860" w:rsidRPr="00441CD0" w:rsidRDefault="00EE5860" w:rsidP="00BB0E1F">
            <w:pPr>
              <w:pStyle w:val="TAC"/>
            </w:pPr>
          </w:p>
        </w:tc>
      </w:tr>
      <w:tr w:rsidR="00EE5860" w:rsidRPr="00441CD0" w14:paraId="2B80364F" w14:textId="77777777" w:rsidTr="00BB0E1F">
        <w:trPr>
          <w:jc w:val="center"/>
        </w:trPr>
        <w:tc>
          <w:tcPr>
            <w:tcW w:w="151" w:type="dxa"/>
            <w:tcBorders>
              <w:top w:val="nil"/>
              <w:left w:val="single" w:sz="6" w:space="0" w:color="auto"/>
              <w:bottom w:val="nil"/>
              <w:right w:val="nil"/>
            </w:tcBorders>
          </w:tcPr>
          <w:p w14:paraId="5F2DE5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D71E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CF37" w14:textId="77777777" w:rsidR="00EE5860" w:rsidRPr="00441CD0" w:rsidRDefault="00EE5860" w:rsidP="00BB0E1F">
            <w:pPr>
              <w:pStyle w:val="TAC"/>
            </w:pPr>
            <w:r w:rsidRPr="00441CD0">
              <w:t>Type = 113 (decimal)</w:t>
            </w:r>
          </w:p>
        </w:tc>
        <w:tc>
          <w:tcPr>
            <w:tcW w:w="588" w:type="dxa"/>
            <w:tcBorders>
              <w:top w:val="nil"/>
              <w:left w:val="single" w:sz="4" w:space="0" w:color="auto"/>
              <w:bottom w:val="nil"/>
              <w:right w:val="single" w:sz="6" w:space="0" w:color="auto"/>
            </w:tcBorders>
          </w:tcPr>
          <w:p w14:paraId="167F44D4" w14:textId="77777777" w:rsidR="00EE5860" w:rsidRPr="00441CD0" w:rsidRDefault="00EE5860" w:rsidP="00BB0E1F">
            <w:pPr>
              <w:pStyle w:val="TAC"/>
            </w:pPr>
          </w:p>
        </w:tc>
      </w:tr>
      <w:tr w:rsidR="00EE5860" w:rsidRPr="00441CD0" w14:paraId="0BA9EA66" w14:textId="77777777" w:rsidTr="00BB0E1F">
        <w:trPr>
          <w:jc w:val="center"/>
        </w:trPr>
        <w:tc>
          <w:tcPr>
            <w:tcW w:w="151" w:type="dxa"/>
            <w:tcBorders>
              <w:top w:val="nil"/>
              <w:left w:val="single" w:sz="6" w:space="0" w:color="auto"/>
              <w:bottom w:val="nil"/>
              <w:right w:val="nil"/>
            </w:tcBorders>
          </w:tcPr>
          <w:p w14:paraId="70B03E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5AB17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65794A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8ED88E7" w14:textId="77777777" w:rsidR="00EE5860" w:rsidRPr="00441CD0" w:rsidRDefault="00EE5860" w:rsidP="00BB0E1F">
            <w:pPr>
              <w:pStyle w:val="TAC"/>
            </w:pPr>
          </w:p>
        </w:tc>
      </w:tr>
      <w:tr w:rsidR="00EE5860" w:rsidRPr="00441CD0" w14:paraId="7284181F" w14:textId="77777777" w:rsidTr="00BB0E1F">
        <w:trPr>
          <w:jc w:val="center"/>
        </w:trPr>
        <w:tc>
          <w:tcPr>
            <w:tcW w:w="151" w:type="dxa"/>
            <w:tcBorders>
              <w:top w:val="nil"/>
              <w:left w:val="single" w:sz="6" w:space="0" w:color="auto"/>
              <w:bottom w:val="nil"/>
              <w:right w:val="nil"/>
            </w:tcBorders>
          </w:tcPr>
          <w:p w14:paraId="10921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3432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088A72F" w14:textId="77777777" w:rsidR="00EE5860" w:rsidRPr="00441CD0" w:rsidRDefault="00EE5860" w:rsidP="00BB0E1F">
            <w:pPr>
              <w:pStyle w:val="TAC"/>
              <w:rPr>
                <w:lang w:eastAsia="zh-CN"/>
              </w:rPr>
            </w:pPr>
            <w:r w:rsidRPr="00441CD0">
              <w:rPr>
                <w:lang w:eastAsia="zh-CN"/>
              </w:rPr>
              <w:t>Spare</w:t>
            </w:r>
          </w:p>
        </w:tc>
        <w:tc>
          <w:tcPr>
            <w:tcW w:w="1766" w:type="dxa"/>
            <w:gridSpan w:val="3"/>
            <w:tcBorders>
              <w:top w:val="single" w:sz="4" w:space="0" w:color="auto"/>
              <w:left w:val="single" w:sz="4" w:space="0" w:color="auto"/>
              <w:bottom w:val="single" w:sz="4" w:space="0" w:color="auto"/>
              <w:right w:val="single" w:sz="4" w:space="0" w:color="auto"/>
            </w:tcBorders>
            <w:hideMark/>
          </w:tcPr>
          <w:p w14:paraId="3582807B" w14:textId="77777777" w:rsidR="00EE5860" w:rsidRPr="00441CD0" w:rsidRDefault="00EE5860" w:rsidP="00BB0E1F">
            <w:pPr>
              <w:pStyle w:val="TAC"/>
              <w:rPr>
                <w:lang w:eastAsia="zh-CN"/>
              </w:rPr>
            </w:pPr>
            <w:r w:rsidRPr="00441CD0">
              <w:rPr>
                <w:lang w:eastAsia="zh-CN"/>
              </w:rPr>
              <w:t>PDN Type</w:t>
            </w:r>
          </w:p>
        </w:tc>
        <w:tc>
          <w:tcPr>
            <w:tcW w:w="588" w:type="dxa"/>
            <w:tcBorders>
              <w:top w:val="nil"/>
              <w:left w:val="single" w:sz="4" w:space="0" w:color="auto"/>
              <w:bottom w:val="nil"/>
              <w:right w:val="single" w:sz="6" w:space="0" w:color="auto"/>
            </w:tcBorders>
          </w:tcPr>
          <w:p w14:paraId="6A87B052" w14:textId="77777777" w:rsidR="00EE5860" w:rsidRPr="00441CD0" w:rsidRDefault="00EE5860" w:rsidP="00BB0E1F">
            <w:pPr>
              <w:pStyle w:val="TAC"/>
            </w:pPr>
          </w:p>
        </w:tc>
      </w:tr>
      <w:tr w:rsidR="00EE5860" w:rsidRPr="00441CD0" w14:paraId="170AABDA" w14:textId="77777777" w:rsidTr="00BB0E1F">
        <w:trPr>
          <w:jc w:val="center"/>
        </w:trPr>
        <w:tc>
          <w:tcPr>
            <w:tcW w:w="151" w:type="dxa"/>
            <w:tcBorders>
              <w:top w:val="nil"/>
              <w:left w:val="single" w:sz="6" w:space="0" w:color="auto"/>
              <w:bottom w:val="single" w:sz="4" w:space="0" w:color="auto"/>
              <w:right w:val="nil"/>
            </w:tcBorders>
          </w:tcPr>
          <w:p w14:paraId="509E516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A5A4DF"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B2F1A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8ED6A10" w14:textId="77777777" w:rsidR="00EE5860" w:rsidRPr="00441CD0" w:rsidRDefault="00EE5860" w:rsidP="00BB0E1F">
            <w:pPr>
              <w:pStyle w:val="TAC"/>
              <w:rPr>
                <w:lang w:val="x-none"/>
              </w:rPr>
            </w:pPr>
          </w:p>
        </w:tc>
      </w:tr>
    </w:tbl>
    <w:p w14:paraId="0F6F7AF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79</w:t>
      </w:r>
      <w:r w:rsidRPr="00441CD0">
        <w:rPr>
          <w:lang w:eastAsia="zh-CN"/>
        </w:rPr>
        <w:t>-</w:t>
      </w:r>
      <w:r w:rsidRPr="00441CD0">
        <w:rPr>
          <w:lang w:eastAsia="ja-JP"/>
        </w:rPr>
        <w:t>1</w:t>
      </w:r>
      <w:r w:rsidRPr="00441CD0">
        <w:t xml:space="preserve">: </w:t>
      </w:r>
      <w:r w:rsidRPr="00441CD0">
        <w:rPr>
          <w:lang w:eastAsia="ja-JP"/>
        </w:rPr>
        <w:t>PDN Type</w:t>
      </w:r>
    </w:p>
    <w:p w14:paraId="42CD85D0" w14:textId="77777777" w:rsidR="00EE5860" w:rsidRPr="00441CD0" w:rsidRDefault="00EE5860" w:rsidP="00EE5860">
      <w:r w:rsidRPr="00441CD0">
        <w:t>The PDN Type shall be encoded as a 3 bits binary integer value as specified in Table 8.2.79-1.</w:t>
      </w:r>
    </w:p>
    <w:p w14:paraId="619350DB" w14:textId="77777777" w:rsidR="00EE5860" w:rsidRPr="00441CD0" w:rsidRDefault="00EE5860" w:rsidP="00EE5860">
      <w:pPr>
        <w:pStyle w:val="TH"/>
      </w:pPr>
      <w:r w:rsidRPr="00441CD0">
        <w:t>Table 8.</w:t>
      </w:r>
      <w:r w:rsidRPr="00441CD0">
        <w:rPr>
          <w:lang w:val="en-US"/>
        </w:rPr>
        <w:t>2.79</w:t>
      </w:r>
      <w:r w:rsidRPr="00441CD0">
        <w:t>-1: PDN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06434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B91C8A8" w14:textId="77777777" w:rsidR="00EE5860" w:rsidRPr="00441CD0" w:rsidRDefault="00EE5860" w:rsidP="00BB0E1F">
            <w:pPr>
              <w:pStyle w:val="TAH"/>
            </w:pPr>
            <w:r w:rsidRPr="00441CD0">
              <w:t xml:space="preserve">PDN Type </w:t>
            </w:r>
          </w:p>
        </w:tc>
        <w:tc>
          <w:tcPr>
            <w:tcW w:w="1548" w:type="dxa"/>
            <w:tcBorders>
              <w:top w:val="single" w:sz="4" w:space="0" w:color="auto"/>
              <w:left w:val="single" w:sz="4" w:space="0" w:color="auto"/>
              <w:bottom w:val="single" w:sz="4" w:space="0" w:color="auto"/>
              <w:right w:val="single" w:sz="4" w:space="0" w:color="auto"/>
            </w:tcBorders>
            <w:hideMark/>
          </w:tcPr>
          <w:p w14:paraId="52CBD2D6" w14:textId="77777777" w:rsidR="00EE5860" w:rsidRPr="00441CD0" w:rsidRDefault="00EE5860" w:rsidP="00BB0E1F">
            <w:pPr>
              <w:pStyle w:val="TAH"/>
            </w:pPr>
            <w:r w:rsidRPr="00441CD0">
              <w:t>Value (Decimal)</w:t>
            </w:r>
          </w:p>
        </w:tc>
      </w:tr>
      <w:tr w:rsidR="00EE5860" w:rsidRPr="00441CD0" w14:paraId="503FACD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F45E85A" w14:textId="77777777" w:rsidR="00EE5860" w:rsidRPr="00441CD0" w:rsidRDefault="00EE5860" w:rsidP="00BB0E1F">
            <w:pPr>
              <w:pStyle w:val="TAL"/>
            </w:pPr>
            <w:r w:rsidRPr="00441CD0">
              <w:t>IPv4</w:t>
            </w:r>
          </w:p>
        </w:tc>
        <w:tc>
          <w:tcPr>
            <w:tcW w:w="1548" w:type="dxa"/>
            <w:tcBorders>
              <w:top w:val="single" w:sz="4" w:space="0" w:color="auto"/>
              <w:left w:val="single" w:sz="4" w:space="0" w:color="auto"/>
              <w:bottom w:val="single" w:sz="4" w:space="0" w:color="auto"/>
              <w:right w:val="single" w:sz="4" w:space="0" w:color="auto"/>
            </w:tcBorders>
            <w:hideMark/>
          </w:tcPr>
          <w:p w14:paraId="47EFA953" w14:textId="77777777" w:rsidR="00EE5860" w:rsidRPr="00441CD0" w:rsidRDefault="00EE5860" w:rsidP="00BB0E1F">
            <w:pPr>
              <w:pStyle w:val="TAC"/>
            </w:pPr>
            <w:r w:rsidRPr="00441CD0">
              <w:t>1</w:t>
            </w:r>
          </w:p>
        </w:tc>
      </w:tr>
      <w:tr w:rsidR="00EE5860" w:rsidRPr="00441CD0" w14:paraId="6BD700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5D5BBB2" w14:textId="77777777" w:rsidR="00EE5860" w:rsidRPr="00441CD0" w:rsidRDefault="00EE5860" w:rsidP="00BB0E1F">
            <w:pPr>
              <w:pStyle w:val="TAL"/>
            </w:pPr>
            <w:r w:rsidRPr="00441CD0">
              <w:t>IPv6</w:t>
            </w:r>
          </w:p>
        </w:tc>
        <w:tc>
          <w:tcPr>
            <w:tcW w:w="1548" w:type="dxa"/>
            <w:tcBorders>
              <w:top w:val="single" w:sz="4" w:space="0" w:color="auto"/>
              <w:left w:val="single" w:sz="4" w:space="0" w:color="auto"/>
              <w:bottom w:val="single" w:sz="4" w:space="0" w:color="auto"/>
              <w:right w:val="single" w:sz="4" w:space="0" w:color="auto"/>
            </w:tcBorders>
            <w:hideMark/>
          </w:tcPr>
          <w:p w14:paraId="638E7979" w14:textId="77777777" w:rsidR="00EE5860" w:rsidRPr="00441CD0" w:rsidRDefault="00EE5860" w:rsidP="00BB0E1F">
            <w:pPr>
              <w:pStyle w:val="TAC"/>
            </w:pPr>
            <w:r w:rsidRPr="00441CD0">
              <w:t>2</w:t>
            </w:r>
          </w:p>
        </w:tc>
      </w:tr>
      <w:tr w:rsidR="00EE5860" w:rsidRPr="00441CD0" w14:paraId="20DB7A5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241F85E" w14:textId="77777777" w:rsidR="00EE5860" w:rsidRPr="00441CD0" w:rsidRDefault="00EE5860" w:rsidP="00BB0E1F">
            <w:pPr>
              <w:pStyle w:val="TAL"/>
            </w:pPr>
            <w:r w:rsidRPr="00441CD0">
              <w:t>IPv4v6</w:t>
            </w:r>
          </w:p>
        </w:tc>
        <w:tc>
          <w:tcPr>
            <w:tcW w:w="1548" w:type="dxa"/>
            <w:tcBorders>
              <w:top w:val="single" w:sz="4" w:space="0" w:color="auto"/>
              <w:left w:val="single" w:sz="4" w:space="0" w:color="auto"/>
              <w:bottom w:val="single" w:sz="4" w:space="0" w:color="auto"/>
              <w:right w:val="single" w:sz="4" w:space="0" w:color="auto"/>
            </w:tcBorders>
            <w:hideMark/>
          </w:tcPr>
          <w:p w14:paraId="27E1EA05" w14:textId="77777777" w:rsidR="00EE5860" w:rsidRPr="00441CD0" w:rsidRDefault="00EE5860" w:rsidP="00BB0E1F">
            <w:pPr>
              <w:pStyle w:val="TAC"/>
            </w:pPr>
            <w:r w:rsidRPr="00441CD0">
              <w:t>3</w:t>
            </w:r>
          </w:p>
        </w:tc>
      </w:tr>
      <w:tr w:rsidR="00EE5860" w:rsidRPr="00441CD0" w14:paraId="7BE31BA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2741" w14:textId="77777777" w:rsidR="00EE5860" w:rsidRPr="00441CD0" w:rsidRDefault="00EE5860" w:rsidP="00BB0E1F">
            <w:pPr>
              <w:pStyle w:val="TAL"/>
            </w:pPr>
            <w:r w:rsidRPr="00441CD0">
              <w:t>Non-IP</w:t>
            </w:r>
          </w:p>
        </w:tc>
        <w:tc>
          <w:tcPr>
            <w:tcW w:w="1548" w:type="dxa"/>
            <w:tcBorders>
              <w:top w:val="single" w:sz="4" w:space="0" w:color="auto"/>
              <w:left w:val="single" w:sz="4" w:space="0" w:color="auto"/>
              <w:bottom w:val="single" w:sz="4" w:space="0" w:color="auto"/>
              <w:right w:val="single" w:sz="4" w:space="0" w:color="auto"/>
            </w:tcBorders>
            <w:hideMark/>
          </w:tcPr>
          <w:p w14:paraId="7E1EBA6E" w14:textId="77777777" w:rsidR="00EE5860" w:rsidRPr="00441CD0" w:rsidRDefault="00EE5860" w:rsidP="00BB0E1F">
            <w:pPr>
              <w:pStyle w:val="TAC"/>
            </w:pPr>
            <w:r w:rsidRPr="00441CD0">
              <w:t>4</w:t>
            </w:r>
          </w:p>
        </w:tc>
      </w:tr>
      <w:tr w:rsidR="00EE5860" w:rsidRPr="00441CD0" w14:paraId="093D00AF"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2A89BBA" w14:textId="77777777" w:rsidR="00EE5860" w:rsidRPr="00441CD0" w:rsidRDefault="00EE5860" w:rsidP="00BB0E1F">
            <w:pPr>
              <w:pStyle w:val="TAL"/>
            </w:pPr>
            <w:r w:rsidRPr="00441CD0">
              <w:t>Ethernet</w:t>
            </w:r>
          </w:p>
        </w:tc>
        <w:tc>
          <w:tcPr>
            <w:tcW w:w="1548" w:type="dxa"/>
            <w:tcBorders>
              <w:top w:val="single" w:sz="4" w:space="0" w:color="auto"/>
              <w:left w:val="single" w:sz="4" w:space="0" w:color="auto"/>
              <w:bottom w:val="single" w:sz="4" w:space="0" w:color="auto"/>
              <w:right w:val="single" w:sz="4" w:space="0" w:color="auto"/>
            </w:tcBorders>
            <w:hideMark/>
          </w:tcPr>
          <w:p w14:paraId="296B021E" w14:textId="77777777" w:rsidR="00EE5860" w:rsidRPr="00441CD0" w:rsidRDefault="00EE5860" w:rsidP="00BB0E1F">
            <w:pPr>
              <w:pStyle w:val="TAC"/>
            </w:pPr>
            <w:r w:rsidRPr="00441CD0">
              <w:t>5</w:t>
            </w:r>
          </w:p>
        </w:tc>
      </w:tr>
      <w:tr w:rsidR="00EE5860" w:rsidRPr="00441CD0" w14:paraId="6DF1C06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44FED81" w14:textId="77777777" w:rsidR="00EE5860" w:rsidRPr="00441CD0" w:rsidRDefault="00EE5860" w:rsidP="00BB0E1F">
            <w:pPr>
              <w:pStyle w:val="TAL"/>
            </w:pPr>
            <w:r w:rsidRPr="00441CD0">
              <w:t xml:space="preserve">For future use. Shall not be sent. </w:t>
            </w:r>
          </w:p>
        </w:tc>
        <w:tc>
          <w:tcPr>
            <w:tcW w:w="1548" w:type="dxa"/>
            <w:tcBorders>
              <w:top w:val="single" w:sz="4" w:space="0" w:color="auto"/>
              <w:left w:val="single" w:sz="4" w:space="0" w:color="auto"/>
              <w:bottom w:val="single" w:sz="4" w:space="0" w:color="auto"/>
              <w:right w:val="single" w:sz="4" w:space="0" w:color="auto"/>
            </w:tcBorders>
            <w:hideMark/>
          </w:tcPr>
          <w:p w14:paraId="09571C9F" w14:textId="77777777" w:rsidR="00EE5860" w:rsidRPr="00441CD0" w:rsidRDefault="00EE5860" w:rsidP="00BB0E1F">
            <w:pPr>
              <w:pStyle w:val="TAC"/>
            </w:pPr>
            <w:r w:rsidRPr="00441CD0">
              <w:t>0, 6, 7</w:t>
            </w:r>
          </w:p>
        </w:tc>
      </w:tr>
    </w:tbl>
    <w:p w14:paraId="6E6FE611" w14:textId="77777777" w:rsidR="00EE5860" w:rsidRPr="00441CD0" w:rsidRDefault="00EE5860" w:rsidP="00EE5860"/>
    <w:p w14:paraId="55DA1DAD" w14:textId="77777777" w:rsidR="00EE5860" w:rsidRPr="00441CD0" w:rsidRDefault="00EE5860" w:rsidP="00EE5860">
      <w:pPr>
        <w:pStyle w:val="Heading3"/>
      </w:pPr>
      <w:bookmarkStart w:id="6002" w:name="_Toc19717425"/>
      <w:bookmarkStart w:id="6003" w:name="_Toc27490926"/>
      <w:bookmarkStart w:id="6004" w:name="_Toc27557219"/>
      <w:bookmarkStart w:id="6005" w:name="_Toc27724136"/>
      <w:bookmarkStart w:id="6006" w:name="_Toc36031210"/>
      <w:bookmarkStart w:id="6007" w:name="_Toc36043130"/>
      <w:bookmarkStart w:id="6008" w:name="_Toc36814455"/>
      <w:bookmarkStart w:id="6009" w:name="_Toc44689313"/>
      <w:bookmarkStart w:id="6010" w:name="_Toc44924067"/>
      <w:bookmarkStart w:id="6011" w:name="_Toc51861037"/>
      <w:bookmarkStart w:id="6012" w:name="_Toc57930808"/>
      <w:bookmarkStart w:id="6013" w:name="_Toc57931438"/>
      <w:bookmarkStart w:id="6014" w:name="_Toc67499830"/>
      <w:r w:rsidRPr="00441CD0">
        <w:t>8.2.80</w:t>
      </w:r>
      <w:r w:rsidRPr="00441CD0">
        <w:tab/>
        <w:t>Failed Rule ID</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2BB1474C" w14:textId="77777777" w:rsidR="00EE5860" w:rsidRPr="00441CD0" w:rsidRDefault="00EE5860" w:rsidP="00EE5860">
      <w:pPr>
        <w:rPr>
          <w:lang w:eastAsia="zh-CN"/>
        </w:rPr>
      </w:pPr>
      <w:r w:rsidRPr="00441CD0">
        <w:t xml:space="preserve">The </w:t>
      </w:r>
      <w:r w:rsidRPr="00441CD0">
        <w:rPr>
          <w:lang w:val="en-US" w:eastAsia="zh-CN"/>
        </w:rPr>
        <w:t>Failed Rule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8.2.80-1</w:t>
      </w:r>
      <w:r w:rsidRPr="00441CD0">
        <w:rPr>
          <w:lang w:eastAsia="ja-JP"/>
        </w:rPr>
        <w:t xml:space="preserve">. </w:t>
      </w:r>
      <w:r w:rsidRPr="00441CD0">
        <w:rPr>
          <w:lang w:eastAsia="zh-CN"/>
        </w:rPr>
        <w:t xml:space="preserve">It shall identify the Rule which </w:t>
      </w:r>
      <w:r w:rsidRPr="00441CD0">
        <w:rPr>
          <w:szCs w:val="18"/>
          <w:lang w:val="en-US" w:eastAsia="zh-CN"/>
        </w:rPr>
        <w:t>failed to be created or modified</w:t>
      </w:r>
      <w:r w:rsidRPr="00441CD0">
        <w:rPr>
          <w:lang w:eastAsia="zh-CN"/>
        </w:rPr>
        <w:t>.</w:t>
      </w:r>
    </w:p>
    <w:p w14:paraId="4B08F31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E3EBF22" w14:textId="77777777" w:rsidTr="00BB0E1F">
        <w:trPr>
          <w:jc w:val="center"/>
        </w:trPr>
        <w:tc>
          <w:tcPr>
            <w:tcW w:w="151" w:type="dxa"/>
            <w:tcBorders>
              <w:top w:val="single" w:sz="6" w:space="0" w:color="auto"/>
              <w:left w:val="single" w:sz="6" w:space="0" w:color="auto"/>
              <w:bottom w:val="nil"/>
              <w:right w:val="nil"/>
            </w:tcBorders>
          </w:tcPr>
          <w:p w14:paraId="3162BA4F" w14:textId="77777777" w:rsidR="00EE5860" w:rsidRPr="00441CD0" w:rsidRDefault="00EE5860" w:rsidP="00BB0E1F">
            <w:pPr>
              <w:pStyle w:val="TAC"/>
            </w:pPr>
          </w:p>
        </w:tc>
        <w:tc>
          <w:tcPr>
            <w:tcW w:w="1104" w:type="dxa"/>
            <w:tcBorders>
              <w:top w:val="single" w:sz="6" w:space="0" w:color="auto"/>
              <w:left w:val="nil"/>
              <w:bottom w:val="nil"/>
              <w:right w:val="nil"/>
            </w:tcBorders>
          </w:tcPr>
          <w:p w14:paraId="33923354"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C7F4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3EAB56C" w14:textId="77777777" w:rsidR="00EE5860" w:rsidRPr="00441CD0" w:rsidRDefault="00EE5860" w:rsidP="00BB0E1F">
            <w:pPr>
              <w:pStyle w:val="TAC"/>
            </w:pPr>
          </w:p>
        </w:tc>
      </w:tr>
      <w:tr w:rsidR="00EE5860" w:rsidRPr="00441CD0" w14:paraId="252E27D3" w14:textId="77777777" w:rsidTr="00BB0E1F">
        <w:trPr>
          <w:jc w:val="center"/>
        </w:trPr>
        <w:tc>
          <w:tcPr>
            <w:tcW w:w="151" w:type="dxa"/>
            <w:tcBorders>
              <w:top w:val="nil"/>
              <w:left w:val="single" w:sz="6" w:space="0" w:color="auto"/>
              <w:bottom w:val="nil"/>
              <w:right w:val="nil"/>
            </w:tcBorders>
          </w:tcPr>
          <w:p w14:paraId="58375F74" w14:textId="77777777" w:rsidR="00EE5860" w:rsidRPr="00441CD0" w:rsidRDefault="00EE5860" w:rsidP="00BB0E1F">
            <w:pPr>
              <w:pStyle w:val="TAC"/>
            </w:pPr>
          </w:p>
        </w:tc>
        <w:tc>
          <w:tcPr>
            <w:tcW w:w="1104" w:type="dxa"/>
            <w:tcBorders>
              <w:top w:val="nil"/>
              <w:left w:val="nil"/>
              <w:bottom w:val="nil"/>
              <w:right w:val="nil"/>
            </w:tcBorders>
            <w:hideMark/>
          </w:tcPr>
          <w:p w14:paraId="5F55D8C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B69485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0A195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B7AD4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2307D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948691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9F4241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981E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B99B5A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DA20EF" w14:textId="77777777" w:rsidR="00EE5860" w:rsidRPr="00441CD0" w:rsidRDefault="00EE5860" w:rsidP="00BB0E1F">
            <w:pPr>
              <w:pStyle w:val="TAC"/>
            </w:pPr>
          </w:p>
        </w:tc>
      </w:tr>
      <w:tr w:rsidR="00EE5860" w:rsidRPr="00441CD0" w14:paraId="2FDB44C4" w14:textId="77777777" w:rsidTr="00BB0E1F">
        <w:trPr>
          <w:jc w:val="center"/>
        </w:trPr>
        <w:tc>
          <w:tcPr>
            <w:tcW w:w="151" w:type="dxa"/>
            <w:tcBorders>
              <w:top w:val="nil"/>
              <w:left w:val="single" w:sz="6" w:space="0" w:color="auto"/>
              <w:bottom w:val="nil"/>
              <w:right w:val="nil"/>
            </w:tcBorders>
          </w:tcPr>
          <w:p w14:paraId="76BA899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C573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EE9D2A2" w14:textId="77777777" w:rsidR="00EE5860" w:rsidRPr="00441CD0" w:rsidRDefault="00EE5860" w:rsidP="00BB0E1F">
            <w:pPr>
              <w:pStyle w:val="TAC"/>
            </w:pPr>
            <w:r w:rsidRPr="00441CD0">
              <w:t>Type = 114 (decimal)</w:t>
            </w:r>
          </w:p>
        </w:tc>
        <w:tc>
          <w:tcPr>
            <w:tcW w:w="588" w:type="dxa"/>
            <w:tcBorders>
              <w:top w:val="nil"/>
              <w:left w:val="single" w:sz="4" w:space="0" w:color="auto"/>
              <w:bottom w:val="nil"/>
              <w:right w:val="single" w:sz="6" w:space="0" w:color="auto"/>
            </w:tcBorders>
          </w:tcPr>
          <w:p w14:paraId="2B4276FB" w14:textId="77777777" w:rsidR="00EE5860" w:rsidRPr="00441CD0" w:rsidRDefault="00EE5860" w:rsidP="00BB0E1F">
            <w:pPr>
              <w:pStyle w:val="TAC"/>
            </w:pPr>
          </w:p>
        </w:tc>
      </w:tr>
      <w:tr w:rsidR="00EE5860" w:rsidRPr="00441CD0" w14:paraId="2F3F5CDD" w14:textId="77777777" w:rsidTr="00BB0E1F">
        <w:trPr>
          <w:jc w:val="center"/>
        </w:trPr>
        <w:tc>
          <w:tcPr>
            <w:tcW w:w="151" w:type="dxa"/>
            <w:tcBorders>
              <w:top w:val="nil"/>
              <w:left w:val="single" w:sz="6" w:space="0" w:color="auto"/>
              <w:bottom w:val="nil"/>
              <w:right w:val="nil"/>
            </w:tcBorders>
          </w:tcPr>
          <w:p w14:paraId="09E9D4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99FA4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02498B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7039387" w14:textId="77777777" w:rsidR="00EE5860" w:rsidRPr="00441CD0" w:rsidRDefault="00EE5860" w:rsidP="00BB0E1F">
            <w:pPr>
              <w:pStyle w:val="TAC"/>
            </w:pPr>
          </w:p>
        </w:tc>
      </w:tr>
      <w:tr w:rsidR="00EE5860" w:rsidRPr="00441CD0" w14:paraId="4689015F" w14:textId="77777777" w:rsidTr="00BB0E1F">
        <w:trPr>
          <w:jc w:val="center"/>
        </w:trPr>
        <w:tc>
          <w:tcPr>
            <w:tcW w:w="151" w:type="dxa"/>
            <w:tcBorders>
              <w:top w:val="nil"/>
              <w:left w:val="single" w:sz="6" w:space="0" w:color="auto"/>
              <w:bottom w:val="nil"/>
              <w:right w:val="nil"/>
            </w:tcBorders>
          </w:tcPr>
          <w:p w14:paraId="2CDA54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E16C9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390F8312" w14:textId="77777777" w:rsidR="00EE5860" w:rsidRPr="00441CD0" w:rsidRDefault="00EE5860" w:rsidP="00BB0E1F">
            <w:pPr>
              <w:pStyle w:val="TAC"/>
              <w:rPr>
                <w:lang w:eastAsia="zh-CN"/>
              </w:rPr>
            </w:pPr>
            <w:r w:rsidRPr="00441CD0">
              <w:rPr>
                <w:lang w:eastAsia="zh-CN"/>
              </w:rPr>
              <w:t>Spare</w:t>
            </w:r>
          </w:p>
        </w:tc>
        <w:tc>
          <w:tcPr>
            <w:tcW w:w="2944" w:type="dxa"/>
            <w:gridSpan w:val="5"/>
            <w:tcBorders>
              <w:top w:val="single" w:sz="4" w:space="0" w:color="auto"/>
              <w:left w:val="single" w:sz="4" w:space="0" w:color="auto"/>
              <w:bottom w:val="single" w:sz="4" w:space="0" w:color="auto"/>
              <w:right w:val="single" w:sz="4" w:space="0" w:color="auto"/>
            </w:tcBorders>
            <w:hideMark/>
          </w:tcPr>
          <w:p w14:paraId="23241572" w14:textId="77777777" w:rsidR="00EE5860" w:rsidRPr="00441CD0" w:rsidRDefault="00EE5860" w:rsidP="00BB0E1F">
            <w:pPr>
              <w:pStyle w:val="TAC"/>
              <w:rPr>
                <w:lang w:eastAsia="zh-CN"/>
              </w:rPr>
            </w:pPr>
            <w:r w:rsidRPr="00441CD0">
              <w:rPr>
                <w:lang w:eastAsia="zh-CN"/>
              </w:rPr>
              <w:t>Rule ID Type</w:t>
            </w:r>
          </w:p>
        </w:tc>
        <w:tc>
          <w:tcPr>
            <w:tcW w:w="588" w:type="dxa"/>
            <w:tcBorders>
              <w:top w:val="nil"/>
              <w:left w:val="single" w:sz="4" w:space="0" w:color="auto"/>
              <w:bottom w:val="nil"/>
              <w:right w:val="single" w:sz="6" w:space="0" w:color="auto"/>
            </w:tcBorders>
          </w:tcPr>
          <w:p w14:paraId="3A5769F7" w14:textId="77777777" w:rsidR="00EE5860" w:rsidRPr="00441CD0" w:rsidRDefault="00EE5860" w:rsidP="00BB0E1F">
            <w:pPr>
              <w:pStyle w:val="TAC"/>
            </w:pPr>
          </w:p>
        </w:tc>
      </w:tr>
      <w:tr w:rsidR="00EE5860" w:rsidRPr="00441CD0" w14:paraId="12EE5FAC" w14:textId="77777777" w:rsidTr="00BB0E1F">
        <w:trPr>
          <w:jc w:val="center"/>
        </w:trPr>
        <w:tc>
          <w:tcPr>
            <w:tcW w:w="151" w:type="dxa"/>
            <w:tcBorders>
              <w:top w:val="nil"/>
              <w:left w:val="single" w:sz="6" w:space="0" w:color="auto"/>
              <w:bottom w:val="nil"/>
              <w:right w:val="nil"/>
            </w:tcBorders>
          </w:tcPr>
          <w:p w14:paraId="11066E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D4BD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26D5536" w14:textId="77777777" w:rsidR="00EE5860" w:rsidRPr="00441CD0" w:rsidRDefault="00EE5860" w:rsidP="00BB0E1F">
            <w:pPr>
              <w:pStyle w:val="TAC"/>
              <w:rPr>
                <w:lang w:eastAsia="zh-CN"/>
              </w:rPr>
            </w:pPr>
            <w:r w:rsidRPr="00441CD0">
              <w:rPr>
                <w:lang w:eastAsia="zh-CN"/>
              </w:rPr>
              <w:t>Rule ID value</w:t>
            </w:r>
          </w:p>
        </w:tc>
        <w:tc>
          <w:tcPr>
            <w:tcW w:w="588" w:type="dxa"/>
            <w:tcBorders>
              <w:top w:val="nil"/>
              <w:left w:val="single" w:sz="4" w:space="0" w:color="auto"/>
              <w:bottom w:val="nil"/>
              <w:right w:val="single" w:sz="6" w:space="0" w:color="auto"/>
            </w:tcBorders>
          </w:tcPr>
          <w:p w14:paraId="376AAFFD" w14:textId="77777777" w:rsidR="00EE5860" w:rsidRPr="00441CD0" w:rsidRDefault="00EE5860" w:rsidP="00BB0E1F">
            <w:pPr>
              <w:pStyle w:val="TAC"/>
            </w:pPr>
          </w:p>
        </w:tc>
      </w:tr>
      <w:tr w:rsidR="00EE5860" w:rsidRPr="00441CD0" w14:paraId="3CA2A4E7" w14:textId="77777777" w:rsidTr="00BB0E1F">
        <w:trPr>
          <w:jc w:val="center"/>
        </w:trPr>
        <w:tc>
          <w:tcPr>
            <w:tcW w:w="151" w:type="dxa"/>
            <w:tcBorders>
              <w:top w:val="nil"/>
              <w:left w:val="single" w:sz="6" w:space="0" w:color="auto"/>
              <w:bottom w:val="single" w:sz="4" w:space="0" w:color="auto"/>
              <w:right w:val="nil"/>
            </w:tcBorders>
          </w:tcPr>
          <w:p w14:paraId="5DD8FD0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8701AE8" w14:textId="77777777" w:rsidR="00EE5860" w:rsidRPr="00441CD0" w:rsidRDefault="00EE5860" w:rsidP="00BB0E1F">
            <w:pPr>
              <w:pStyle w:val="TAC"/>
            </w:pPr>
            <w:r w:rsidRPr="00441CD0">
              <w:rPr>
                <w:lang w:eastAsia="zh-CN"/>
              </w:rPr>
              <w:t>(p+1)</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FC531E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18AC9C" w14:textId="77777777" w:rsidR="00EE5860" w:rsidRPr="00441CD0" w:rsidRDefault="00EE5860" w:rsidP="00BB0E1F">
            <w:pPr>
              <w:pStyle w:val="TAC"/>
              <w:rPr>
                <w:lang w:val="x-none"/>
              </w:rPr>
            </w:pPr>
          </w:p>
        </w:tc>
      </w:tr>
    </w:tbl>
    <w:p w14:paraId="469D0F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80</w:t>
      </w:r>
      <w:r w:rsidRPr="00441CD0">
        <w:rPr>
          <w:lang w:eastAsia="zh-CN"/>
        </w:rPr>
        <w:t>-</w:t>
      </w:r>
      <w:r w:rsidRPr="00441CD0">
        <w:rPr>
          <w:lang w:eastAsia="ja-JP"/>
        </w:rPr>
        <w:t>1</w:t>
      </w:r>
      <w:r w:rsidRPr="00441CD0">
        <w:t xml:space="preserve">: </w:t>
      </w:r>
      <w:r w:rsidRPr="00441CD0">
        <w:rPr>
          <w:lang w:eastAsia="ja-JP"/>
        </w:rPr>
        <w:t>Failed Rule ID</w:t>
      </w:r>
    </w:p>
    <w:p w14:paraId="126E5C6D" w14:textId="77777777" w:rsidR="00EE5860" w:rsidRPr="00441CD0" w:rsidRDefault="00EE5860" w:rsidP="00EE5860">
      <w:r w:rsidRPr="00441CD0">
        <w:t>The Rule ID Type shall be encoded as a 5 bits binary integer value as specified in Table 8.2.80-1.</w:t>
      </w:r>
    </w:p>
    <w:p w14:paraId="0CFC456E" w14:textId="77777777" w:rsidR="00455CE0" w:rsidRPr="00441CD0" w:rsidRDefault="00455CE0" w:rsidP="00455CE0">
      <w:pPr>
        <w:pStyle w:val="TH"/>
      </w:pPr>
      <w:bookmarkStart w:id="6015" w:name="_Toc19717426"/>
      <w:bookmarkStart w:id="6016" w:name="_Toc27490927"/>
      <w:bookmarkStart w:id="6017" w:name="_Toc27557220"/>
      <w:bookmarkStart w:id="6018" w:name="_Toc27724137"/>
      <w:bookmarkStart w:id="6019" w:name="_Toc36031211"/>
      <w:bookmarkStart w:id="6020" w:name="_Toc36043131"/>
      <w:bookmarkStart w:id="6021" w:name="_Toc36814456"/>
      <w:bookmarkStart w:id="6022" w:name="_Toc44689314"/>
      <w:bookmarkStart w:id="6023" w:name="_Toc44924068"/>
      <w:bookmarkStart w:id="6024" w:name="_Toc51861038"/>
      <w:bookmarkStart w:id="6025" w:name="_Toc57930809"/>
      <w:bookmarkStart w:id="6026" w:name="_Toc57931439"/>
      <w:r w:rsidRPr="00441CD0">
        <w:t>Table 8.</w:t>
      </w:r>
      <w:r w:rsidRPr="00441CD0">
        <w:rPr>
          <w:lang w:val="en-US"/>
        </w:rPr>
        <w:t>2.80</w:t>
      </w:r>
      <w:r w:rsidRPr="00441CD0">
        <w:t>-1: Rule ID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72"/>
        <w:gridCol w:w="1548"/>
      </w:tblGrid>
      <w:tr w:rsidR="00455CE0" w:rsidRPr="00441CD0" w14:paraId="71DF9841"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45004E86" w14:textId="77777777" w:rsidR="00455CE0" w:rsidRPr="00441CD0" w:rsidRDefault="00455CE0" w:rsidP="00413DF0">
            <w:pPr>
              <w:pStyle w:val="TAH"/>
            </w:pPr>
            <w:r w:rsidRPr="00441CD0">
              <w:t>Rule ID Type</w:t>
            </w:r>
          </w:p>
        </w:tc>
        <w:tc>
          <w:tcPr>
            <w:tcW w:w="1548" w:type="dxa"/>
            <w:tcBorders>
              <w:top w:val="single" w:sz="4" w:space="0" w:color="auto"/>
              <w:left w:val="single" w:sz="4" w:space="0" w:color="auto"/>
              <w:bottom w:val="single" w:sz="4" w:space="0" w:color="auto"/>
              <w:right w:val="single" w:sz="4" w:space="0" w:color="auto"/>
            </w:tcBorders>
            <w:hideMark/>
          </w:tcPr>
          <w:p w14:paraId="37D1420C" w14:textId="77777777" w:rsidR="00455CE0" w:rsidRPr="00441CD0" w:rsidRDefault="00455CE0" w:rsidP="00413DF0">
            <w:pPr>
              <w:pStyle w:val="TAH"/>
            </w:pPr>
            <w:r w:rsidRPr="00441CD0">
              <w:t>Value (Decimal)</w:t>
            </w:r>
          </w:p>
        </w:tc>
      </w:tr>
      <w:tr w:rsidR="00455CE0" w:rsidRPr="00441CD0" w14:paraId="5522FF1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9E0E3E9" w14:textId="77777777" w:rsidR="00455CE0" w:rsidRPr="00441CD0" w:rsidRDefault="00455CE0" w:rsidP="00413DF0">
            <w:pPr>
              <w:pStyle w:val="TAL"/>
            </w:pPr>
            <w:r w:rsidRPr="00441CD0">
              <w:t>PDR</w:t>
            </w:r>
          </w:p>
        </w:tc>
        <w:tc>
          <w:tcPr>
            <w:tcW w:w="1548" w:type="dxa"/>
            <w:tcBorders>
              <w:top w:val="single" w:sz="4" w:space="0" w:color="auto"/>
              <w:left w:val="single" w:sz="4" w:space="0" w:color="auto"/>
              <w:bottom w:val="single" w:sz="4" w:space="0" w:color="auto"/>
              <w:right w:val="single" w:sz="4" w:space="0" w:color="auto"/>
            </w:tcBorders>
            <w:hideMark/>
          </w:tcPr>
          <w:p w14:paraId="33942382" w14:textId="77777777" w:rsidR="00455CE0" w:rsidRPr="00441CD0" w:rsidRDefault="00455CE0" w:rsidP="00413DF0">
            <w:pPr>
              <w:pStyle w:val="TAC"/>
            </w:pPr>
            <w:r w:rsidRPr="00441CD0">
              <w:t>0</w:t>
            </w:r>
          </w:p>
        </w:tc>
      </w:tr>
      <w:tr w:rsidR="00455CE0" w:rsidRPr="00441CD0" w14:paraId="64BA8CD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3AA17039" w14:textId="77777777" w:rsidR="00455CE0" w:rsidRPr="00441CD0" w:rsidRDefault="00455CE0" w:rsidP="00413DF0">
            <w:pPr>
              <w:pStyle w:val="TAL"/>
            </w:pPr>
            <w:r w:rsidRPr="00441CD0">
              <w:t>FAR</w:t>
            </w:r>
          </w:p>
        </w:tc>
        <w:tc>
          <w:tcPr>
            <w:tcW w:w="1548" w:type="dxa"/>
            <w:tcBorders>
              <w:top w:val="single" w:sz="4" w:space="0" w:color="auto"/>
              <w:left w:val="single" w:sz="4" w:space="0" w:color="auto"/>
              <w:bottom w:val="single" w:sz="4" w:space="0" w:color="auto"/>
              <w:right w:val="single" w:sz="4" w:space="0" w:color="auto"/>
            </w:tcBorders>
            <w:hideMark/>
          </w:tcPr>
          <w:p w14:paraId="5E5B0423" w14:textId="77777777" w:rsidR="00455CE0" w:rsidRPr="00441CD0" w:rsidRDefault="00455CE0" w:rsidP="00413DF0">
            <w:pPr>
              <w:pStyle w:val="TAC"/>
            </w:pPr>
            <w:r w:rsidRPr="00441CD0">
              <w:t>1</w:t>
            </w:r>
          </w:p>
        </w:tc>
      </w:tr>
      <w:tr w:rsidR="00455CE0" w:rsidRPr="00441CD0" w14:paraId="19DC2B30"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63BA74BD" w14:textId="77777777" w:rsidR="00455CE0" w:rsidRPr="00441CD0" w:rsidRDefault="00455CE0" w:rsidP="00413DF0">
            <w:pPr>
              <w:pStyle w:val="TAL"/>
            </w:pPr>
            <w:r w:rsidRPr="00441CD0">
              <w:t>QER</w:t>
            </w:r>
          </w:p>
        </w:tc>
        <w:tc>
          <w:tcPr>
            <w:tcW w:w="1548" w:type="dxa"/>
            <w:tcBorders>
              <w:top w:val="single" w:sz="4" w:space="0" w:color="auto"/>
              <w:left w:val="single" w:sz="4" w:space="0" w:color="auto"/>
              <w:bottom w:val="single" w:sz="4" w:space="0" w:color="auto"/>
              <w:right w:val="single" w:sz="4" w:space="0" w:color="auto"/>
            </w:tcBorders>
            <w:hideMark/>
          </w:tcPr>
          <w:p w14:paraId="031D65EF" w14:textId="77777777" w:rsidR="00455CE0" w:rsidRPr="00441CD0" w:rsidRDefault="00455CE0" w:rsidP="00413DF0">
            <w:pPr>
              <w:pStyle w:val="TAC"/>
              <w:rPr>
                <w:lang w:val="sv-SE"/>
              </w:rPr>
            </w:pPr>
            <w:r w:rsidRPr="00441CD0">
              <w:rPr>
                <w:lang w:val="sv-SE"/>
              </w:rPr>
              <w:t>2</w:t>
            </w:r>
          </w:p>
        </w:tc>
      </w:tr>
      <w:tr w:rsidR="00455CE0" w:rsidRPr="00441CD0" w14:paraId="31C99B07"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E718E1B" w14:textId="77777777" w:rsidR="00455CE0" w:rsidRPr="00441CD0" w:rsidRDefault="00455CE0" w:rsidP="00413DF0">
            <w:pPr>
              <w:pStyle w:val="TAL"/>
              <w:rPr>
                <w:lang w:val="x-none"/>
              </w:rPr>
            </w:pPr>
            <w:r w:rsidRPr="00441CD0">
              <w:t>URR</w:t>
            </w:r>
          </w:p>
        </w:tc>
        <w:tc>
          <w:tcPr>
            <w:tcW w:w="1548" w:type="dxa"/>
            <w:tcBorders>
              <w:top w:val="single" w:sz="4" w:space="0" w:color="auto"/>
              <w:left w:val="single" w:sz="4" w:space="0" w:color="auto"/>
              <w:bottom w:val="single" w:sz="4" w:space="0" w:color="auto"/>
              <w:right w:val="single" w:sz="4" w:space="0" w:color="auto"/>
            </w:tcBorders>
            <w:hideMark/>
          </w:tcPr>
          <w:p w14:paraId="55657F18" w14:textId="77777777" w:rsidR="00455CE0" w:rsidRPr="00441CD0" w:rsidRDefault="00455CE0" w:rsidP="00413DF0">
            <w:pPr>
              <w:pStyle w:val="TAC"/>
              <w:rPr>
                <w:lang w:val="sv-SE"/>
              </w:rPr>
            </w:pPr>
            <w:r w:rsidRPr="00441CD0">
              <w:rPr>
                <w:lang w:val="sv-SE"/>
              </w:rPr>
              <w:t>3</w:t>
            </w:r>
          </w:p>
        </w:tc>
      </w:tr>
      <w:tr w:rsidR="00455CE0" w:rsidRPr="00441CD0" w14:paraId="3594BE3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1E4D372F" w14:textId="77777777" w:rsidR="00455CE0" w:rsidRPr="00441CD0" w:rsidRDefault="00455CE0" w:rsidP="00413DF0">
            <w:pPr>
              <w:pStyle w:val="TAL"/>
              <w:rPr>
                <w:lang w:val="x-none"/>
              </w:rPr>
            </w:pPr>
            <w:r w:rsidRPr="00441CD0">
              <w:t>BAR</w:t>
            </w:r>
          </w:p>
        </w:tc>
        <w:tc>
          <w:tcPr>
            <w:tcW w:w="1548" w:type="dxa"/>
            <w:tcBorders>
              <w:top w:val="single" w:sz="4" w:space="0" w:color="auto"/>
              <w:left w:val="single" w:sz="4" w:space="0" w:color="auto"/>
              <w:bottom w:val="single" w:sz="4" w:space="0" w:color="auto"/>
              <w:right w:val="single" w:sz="4" w:space="0" w:color="auto"/>
            </w:tcBorders>
            <w:hideMark/>
          </w:tcPr>
          <w:p w14:paraId="134ABF2C" w14:textId="77777777" w:rsidR="00455CE0" w:rsidRPr="00441CD0" w:rsidRDefault="00455CE0" w:rsidP="00413DF0">
            <w:pPr>
              <w:pStyle w:val="TAC"/>
              <w:rPr>
                <w:lang w:val="sv-SE"/>
              </w:rPr>
            </w:pPr>
            <w:r w:rsidRPr="00441CD0">
              <w:rPr>
                <w:lang w:val="sv-SE"/>
              </w:rPr>
              <w:t>4</w:t>
            </w:r>
          </w:p>
        </w:tc>
      </w:tr>
      <w:tr w:rsidR="00455CE0" w:rsidRPr="00441CD0" w14:paraId="123C9E7D"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26515B62" w14:textId="77777777" w:rsidR="00455CE0" w:rsidRPr="00441CD0" w:rsidRDefault="00455CE0" w:rsidP="00413DF0">
            <w:pPr>
              <w:pStyle w:val="TAL"/>
            </w:pPr>
            <w:r>
              <w:t>MAR</w:t>
            </w:r>
          </w:p>
        </w:tc>
        <w:tc>
          <w:tcPr>
            <w:tcW w:w="1548" w:type="dxa"/>
            <w:tcBorders>
              <w:top w:val="single" w:sz="4" w:space="0" w:color="auto"/>
              <w:left w:val="single" w:sz="4" w:space="0" w:color="auto"/>
              <w:bottom w:val="single" w:sz="4" w:space="0" w:color="auto"/>
              <w:right w:val="single" w:sz="4" w:space="0" w:color="auto"/>
            </w:tcBorders>
          </w:tcPr>
          <w:p w14:paraId="1A2B8290" w14:textId="77777777" w:rsidR="00455CE0" w:rsidRPr="00441CD0" w:rsidRDefault="00455CE0" w:rsidP="00413DF0">
            <w:pPr>
              <w:pStyle w:val="TAC"/>
              <w:rPr>
                <w:lang w:val="sv-SE"/>
              </w:rPr>
            </w:pPr>
            <w:r>
              <w:rPr>
                <w:lang w:val="sv-SE"/>
              </w:rPr>
              <w:t>5</w:t>
            </w:r>
          </w:p>
        </w:tc>
      </w:tr>
      <w:tr w:rsidR="00455CE0" w:rsidRPr="00441CD0" w14:paraId="576B9234"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3A98E286" w14:textId="77777777" w:rsidR="00455CE0" w:rsidRDefault="00455CE0" w:rsidP="00413DF0">
            <w:pPr>
              <w:pStyle w:val="TAL"/>
            </w:pPr>
            <w:r>
              <w:t>SRR</w:t>
            </w:r>
          </w:p>
        </w:tc>
        <w:tc>
          <w:tcPr>
            <w:tcW w:w="1548" w:type="dxa"/>
            <w:tcBorders>
              <w:top w:val="single" w:sz="4" w:space="0" w:color="auto"/>
              <w:left w:val="single" w:sz="4" w:space="0" w:color="auto"/>
              <w:bottom w:val="single" w:sz="4" w:space="0" w:color="auto"/>
              <w:right w:val="single" w:sz="4" w:space="0" w:color="auto"/>
            </w:tcBorders>
          </w:tcPr>
          <w:p w14:paraId="1637029A" w14:textId="77777777" w:rsidR="00455CE0" w:rsidRPr="00441CD0" w:rsidRDefault="00455CE0" w:rsidP="00413DF0">
            <w:pPr>
              <w:pStyle w:val="TAC"/>
              <w:rPr>
                <w:lang w:val="sv-SE"/>
              </w:rPr>
            </w:pPr>
            <w:r>
              <w:rPr>
                <w:lang w:val="sv-SE"/>
              </w:rPr>
              <w:t>6</w:t>
            </w:r>
          </w:p>
        </w:tc>
      </w:tr>
      <w:tr w:rsidR="00455CE0" w:rsidRPr="00441CD0" w14:paraId="272D502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54D4C0F0" w14:textId="77777777" w:rsidR="00455CE0" w:rsidRPr="00441CD0" w:rsidRDefault="00455CE0" w:rsidP="00413DF0">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00FA8E2F" w14:textId="7B4E86A1" w:rsidR="00455CE0" w:rsidRPr="00441CD0" w:rsidRDefault="00455CE0" w:rsidP="00413DF0">
            <w:pPr>
              <w:pStyle w:val="TAC"/>
            </w:pPr>
            <w:r>
              <w:t>7</w:t>
            </w:r>
            <w:r w:rsidRPr="00441CD0">
              <w:t xml:space="preserve"> to 31</w:t>
            </w:r>
          </w:p>
        </w:tc>
      </w:tr>
    </w:tbl>
    <w:p w14:paraId="1067DE87" w14:textId="77777777" w:rsidR="00455CE0" w:rsidRPr="00441CD0" w:rsidRDefault="00455CE0" w:rsidP="00455CE0"/>
    <w:p w14:paraId="7BD0AC88" w14:textId="57169691" w:rsidR="00455CE0" w:rsidRPr="00441CD0" w:rsidRDefault="00455CE0" w:rsidP="00455CE0">
      <w:r w:rsidRPr="00441CD0">
        <w:t xml:space="preserve">The length and the value of the Rule ID value field shall be set as specified for the PDR ID, FAR ID, QER ID, URR ID </w:t>
      </w:r>
      <w:r>
        <w:t>,</w:t>
      </w:r>
      <w:r w:rsidRPr="00441CD0">
        <w:t xml:space="preserve"> BAR ID</w:t>
      </w:r>
      <w:r>
        <w:t>, MAR ID and SRR ID</w:t>
      </w:r>
      <w:r w:rsidRPr="00441CD0">
        <w:t xml:space="preserve"> IE types respectively.</w:t>
      </w:r>
    </w:p>
    <w:p w14:paraId="6C910E53" w14:textId="77777777" w:rsidR="00EE5860" w:rsidRPr="00441CD0" w:rsidRDefault="00EE5860" w:rsidP="00EE5860">
      <w:pPr>
        <w:pStyle w:val="Heading3"/>
      </w:pPr>
      <w:bookmarkStart w:id="6027" w:name="_Toc67499831"/>
      <w:r w:rsidRPr="00441CD0">
        <w:lastRenderedPageBreak/>
        <w:t>8.</w:t>
      </w:r>
      <w:r w:rsidRPr="00441CD0">
        <w:rPr>
          <w:lang w:val="en-US"/>
        </w:rPr>
        <w:t>2.81</w:t>
      </w:r>
      <w:r w:rsidRPr="00441CD0">
        <w:tab/>
        <w:t>Time Quota Mechanism</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13DF8130" w14:textId="77777777" w:rsidR="00EE5860" w:rsidRPr="00441CD0" w:rsidRDefault="00EE5860" w:rsidP="00EE5860">
      <w:pPr>
        <w:rPr>
          <w:lang w:eastAsia="zh-CN"/>
        </w:rPr>
      </w:pPr>
      <w:r w:rsidRPr="00441CD0">
        <w:t>The Time Quota Mechanism</w:t>
      </w:r>
      <w:r w:rsidRPr="00441CD0">
        <w:rPr>
          <w:lang w:eastAsia="ja-JP"/>
        </w:rPr>
        <w:t xml:space="preserv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8.2.81-1</w:t>
      </w:r>
      <w:r w:rsidRPr="00441CD0">
        <w:rPr>
          <w:lang w:eastAsia="ja-JP"/>
        </w:rPr>
        <w:t>.</w:t>
      </w:r>
    </w:p>
    <w:p w14:paraId="006BCBC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92"/>
        <w:gridCol w:w="589"/>
        <w:gridCol w:w="589"/>
        <w:gridCol w:w="588"/>
        <w:gridCol w:w="589"/>
        <w:gridCol w:w="588"/>
      </w:tblGrid>
      <w:tr w:rsidR="00EE5860" w:rsidRPr="00441CD0" w14:paraId="57621B8F" w14:textId="77777777" w:rsidTr="00BB0E1F">
        <w:trPr>
          <w:jc w:val="center"/>
        </w:trPr>
        <w:tc>
          <w:tcPr>
            <w:tcW w:w="151" w:type="dxa"/>
            <w:tcBorders>
              <w:top w:val="single" w:sz="6" w:space="0" w:color="auto"/>
              <w:left w:val="single" w:sz="6" w:space="0" w:color="auto"/>
              <w:bottom w:val="nil"/>
              <w:right w:val="nil"/>
            </w:tcBorders>
          </w:tcPr>
          <w:p w14:paraId="42766E9C" w14:textId="77777777" w:rsidR="00EE5860" w:rsidRPr="00441CD0" w:rsidRDefault="00EE5860" w:rsidP="00BB0E1F">
            <w:pPr>
              <w:pStyle w:val="TAC"/>
            </w:pPr>
          </w:p>
        </w:tc>
        <w:tc>
          <w:tcPr>
            <w:tcW w:w="1104" w:type="dxa"/>
            <w:tcBorders>
              <w:top w:val="single" w:sz="6" w:space="0" w:color="auto"/>
              <w:left w:val="nil"/>
              <w:bottom w:val="nil"/>
              <w:right w:val="nil"/>
            </w:tcBorders>
          </w:tcPr>
          <w:p w14:paraId="547E292B" w14:textId="77777777" w:rsidR="00EE5860" w:rsidRPr="00441CD0" w:rsidRDefault="00EE5860" w:rsidP="00BB0E1F">
            <w:pPr>
              <w:pStyle w:val="TAH"/>
            </w:pPr>
          </w:p>
        </w:tc>
        <w:tc>
          <w:tcPr>
            <w:tcW w:w="4713" w:type="dxa"/>
            <w:gridSpan w:val="8"/>
            <w:tcBorders>
              <w:top w:val="single" w:sz="6" w:space="0" w:color="auto"/>
              <w:left w:val="nil"/>
              <w:bottom w:val="nil"/>
              <w:right w:val="nil"/>
            </w:tcBorders>
            <w:hideMark/>
          </w:tcPr>
          <w:p w14:paraId="06FE3B6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399DA8" w14:textId="77777777" w:rsidR="00EE5860" w:rsidRPr="00441CD0" w:rsidRDefault="00EE5860" w:rsidP="00BB0E1F">
            <w:pPr>
              <w:pStyle w:val="TAC"/>
            </w:pPr>
          </w:p>
        </w:tc>
      </w:tr>
      <w:tr w:rsidR="00EE5860" w:rsidRPr="00441CD0" w14:paraId="2D321351" w14:textId="77777777" w:rsidTr="00BB0E1F">
        <w:trPr>
          <w:jc w:val="center"/>
        </w:trPr>
        <w:tc>
          <w:tcPr>
            <w:tcW w:w="151" w:type="dxa"/>
            <w:tcBorders>
              <w:top w:val="nil"/>
              <w:left w:val="single" w:sz="6" w:space="0" w:color="auto"/>
              <w:bottom w:val="nil"/>
              <w:right w:val="nil"/>
            </w:tcBorders>
          </w:tcPr>
          <w:p w14:paraId="69C81B82" w14:textId="77777777" w:rsidR="00EE5860" w:rsidRPr="00441CD0" w:rsidRDefault="00EE5860" w:rsidP="00BB0E1F">
            <w:pPr>
              <w:pStyle w:val="TAC"/>
            </w:pPr>
          </w:p>
        </w:tc>
        <w:tc>
          <w:tcPr>
            <w:tcW w:w="1104" w:type="dxa"/>
            <w:tcBorders>
              <w:top w:val="nil"/>
              <w:left w:val="nil"/>
              <w:bottom w:val="nil"/>
              <w:right w:val="nil"/>
            </w:tcBorders>
            <w:hideMark/>
          </w:tcPr>
          <w:p w14:paraId="3CD42CE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CBA2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293A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AF2FDC" w14:textId="77777777" w:rsidR="00EE5860" w:rsidRPr="00441CD0" w:rsidRDefault="00EE5860" w:rsidP="00BB0E1F">
            <w:pPr>
              <w:pStyle w:val="TAH"/>
            </w:pPr>
            <w:r w:rsidRPr="00441CD0">
              <w:t>6</w:t>
            </w:r>
          </w:p>
        </w:tc>
        <w:tc>
          <w:tcPr>
            <w:tcW w:w="592" w:type="dxa"/>
            <w:tcBorders>
              <w:top w:val="nil"/>
              <w:left w:val="nil"/>
              <w:bottom w:val="single" w:sz="4" w:space="0" w:color="auto"/>
              <w:right w:val="nil"/>
            </w:tcBorders>
            <w:hideMark/>
          </w:tcPr>
          <w:p w14:paraId="54CBDD1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EEABB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E3DF02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93216B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EB76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EF08D1" w14:textId="77777777" w:rsidR="00EE5860" w:rsidRPr="00441CD0" w:rsidRDefault="00EE5860" w:rsidP="00BB0E1F">
            <w:pPr>
              <w:pStyle w:val="TAC"/>
            </w:pPr>
          </w:p>
        </w:tc>
      </w:tr>
      <w:tr w:rsidR="00EE5860" w:rsidRPr="00441CD0" w14:paraId="722F5779" w14:textId="77777777" w:rsidTr="00BB0E1F">
        <w:trPr>
          <w:jc w:val="center"/>
        </w:trPr>
        <w:tc>
          <w:tcPr>
            <w:tcW w:w="151" w:type="dxa"/>
            <w:tcBorders>
              <w:top w:val="nil"/>
              <w:left w:val="single" w:sz="6" w:space="0" w:color="auto"/>
              <w:bottom w:val="nil"/>
              <w:right w:val="nil"/>
            </w:tcBorders>
          </w:tcPr>
          <w:p w14:paraId="751BE4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0B16A2"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hideMark/>
          </w:tcPr>
          <w:p w14:paraId="2670267C" w14:textId="77777777" w:rsidR="00EE5860" w:rsidRPr="00441CD0" w:rsidRDefault="00EE5860" w:rsidP="00BB0E1F">
            <w:pPr>
              <w:pStyle w:val="TAC"/>
            </w:pPr>
            <w:r w:rsidRPr="00441CD0">
              <w:t xml:space="preserve">Type = </w:t>
            </w:r>
            <w:r w:rsidRPr="00441CD0">
              <w:rPr>
                <w:lang w:val="sv-SE"/>
              </w:rPr>
              <w:t>115</w:t>
            </w:r>
            <w:r w:rsidRPr="00441CD0">
              <w:t xml:space="preserve"> (decimal)</w:t>
            </w:r>
          </w:p>
        </w:tc>
        <w:tc>
          <w:tcPr>
            <w:tcW w:w="588" w:type="dxa"/>
            <w:tcBorders>
              <w:top w:val="nil"/>
              <w:left w:val="single" w:sz="4" w:space="0" w:color="auto"/>
              <w:bottom w:val="nil"/>
              <w:right w:val="single" w:sz="6" w:space="0" w:color="auto"/>
            </w:tcBorders>
          </w:tcPr>
          <w:p w14:paraId="37813086" w14:textId="77777777" w:rsidR="00EE5860" w:rsidRPr="00441CD0" w:rsidRDefault="00EE5860" w:rsidP="00BB0E1F">
            <w:pPr>
              <w:pStyle w:val="TAC"/>
            </w:pPr>
          </w:p>
        </w:tc>
      </w:tr>
      <w:tr w:rsidR="00EE5860" w:rsidRPr="00441CD0" w14:paraId="4A7990EE" w14:textId="77777777" w:rsidTr="00BB0E1F">
        <w:trPr>
          <w:jc w:val="center"/>
        </w:trPr>
        <w:tc>
          <w:tcPr>
            <w:tcW w:w="151" w:type="dxa"/>
            <w:tcBorders>
              <w:top w:val="nil"/>
              <w:left w:val="single" w:sz="6" w:space="0" w:color="auto"/>
              <w:bottom w:val="nil"/>
              <w:right w:val="nil"/>
            </w:tcBorders>
          </w:tcPr>
          <w:p w14:paraId="1D3BB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2E1295"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hideMark/>
          </w:tcPr>
          <w:p w14:paraId="008B892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18E799" w14:textId="77777777" w:rsidR="00EE5860" w:rsidRPr="00441CD0" w:rsidRDefault="00EE5860" w:rsidP="00BB0E1F">
            <w:pPr>
              <w:pStyle w:val="TAC"/>
            </w:pPr>
          </w:p>
        </w:tc>
      </w:tr>
      <w:tr w:rsidR="00EE5860" w:rsidRPr="00441CD0" w14:paraId="326AAD03" w14:textId="77777777" w:rsidTr="00BB0E1F">
        <w:trPr>
          <w:jc w:val="center"/>
        </w:trPr>
        <w:tc>
          <w:tcPr>
            <w:tcW w:w="151" w:type="dxa"/>
            <w:tcBorders>
              <w:top w:val="nil"/>
              <w:left w:val="single" w:sz="6" w:space="0" w:color="auto"/>
              <w:bottom w:val="nil"/>
              <w:right w:val="nil"/>
            </w:tcBorders>
          </w:tcPr>
          <w:p w14:paraId="34B9D0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588B9"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3536" w:type="dxa"/>
            <w:gridSpan w:val="6"/>
            <w:tcBorders>
              <w:top w:val="single" w:sz="4" w:space="0" w:color="auto"/>
              <w:left w:val="single" w:sz="4" w:space="0" w:color="auto"/>
              <w:bottom w:val="single" w:sz="4" w:space="0" w:color="auto"/>
              <w:right w:val="single" w:sz="4" w:space="0" w:color="auto"/>
            </w:tcBorders>
            <w:hideMark/>
          </w:tcPr>
          <w:p w14:paraId="530B0AA1" w14:textId="77777777" w:rsidR="00EE5860" w:rsidRPr="00441CD0" w:rsidRDefault="00EE5860" w:rsidP="00BB0E1F">
            <w:pPr>
              <w:pStyle w:val="TAC"/>
              <w:rPr>
                <w:lang w:val="x-none"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69A3B221" w14:textId="77777777" w:rsidR="00EE5860" w:rsidRPr="00441CD0" w:rsidRDefault="00EE5860" w:rsidP="00BB0E1F">
            <w:pPr>
              <w:pStyle w:val="TAC"/>
              <w:rPr>
                <w:lang w:eastAsia="zh-CN"/>
              </w:rPr>
            </w:pPr>
            <w:r w:rsidRPr="00441CD0">
              <w:rPr>
                <w:lang w:eastAsia="zh-CN"/>
              </w:rPr>
              <w:t>BTIT</w:t>
            </w:r>
          </w:p>
        </w:tc>
        <w:tc>
          <w:tcPr>
            <w:tcW w:w="588" w:type="dxa"/>
            <w:tcBorders>
              <w:top w:val="nil"/>
              <w:left w:val="single" w:sz="4" w:space="0" w:color="auto"/>
              <w:bottom w:val="nil"/>
              <w:right w:val="single" w:sz="6" w:space="0" w:color="auto"/>
            </w:tcBorders>
          </w:tcPr>
          <w:p w14:paraId="47F58E8E" w14:textId="77777777" w:rsidR="00EE5860" w:rsidRPr="00441CD0" w:rsidRDefault="00EE5860" w:rsidP="00BB0E1F">
            <w:pPr>
              <w:pStyle w:val="TAC"/>
            </w:pPr>
          </w:p>
        </w:tc>
      </w:tr>
      <w:tr w:rsidR="00EE5860" w:rsidRPr="00441CD0" w14:paraId="726B7CEB" w14:textId="77777777" w:rsidTr="00BB0E1F">
        <w:trPr>
          <w:jc w:val="center"/>
        </w:trPr>
        <w:tc>
          <w:tcPr>
            <w:tcW w:w="151" w:type="dxa"/>
            <w:tcBorders>
              <w:top w:val="nil"/>
              <w:left w:val="single" w:sz="6" w:space="0" w:color="auto"/>
              <w:bottom w:val="nil"/>
              <w:right w:val="nil"/>
            </w:tcBorders>
          </w:tcPr>
          <w:p w14:paraId="417C14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0218B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3" w:type="dxa"/>
            <w:gridSpan w:val="8"/>
            <w:tcBorders>
              <w:top w:val="single" w:sz="4" w:space="0" w:color="auto"/>
              <w:left w:val="single" w:sz="4" w:space="0" w:color="auto"/>
              <w:bottom w:val="single" w:sz="4" w:space="0" w:color="auto"/>
              <w:right w:val="single" w:sz="4" w:space="0" w:color="auto"/>
            </w:tcBorders>
            <w:hideMark/>
          </w:tcPr>
          <w:p w14:paraId="31F76C8C" w14:textId="77777777" w:rsidR="00EE5860" w:rsidRPr="00441CD0" w:rsidRDefault="00EE5860" w:rsidP="00BB0E1F">
            <w:pPr>
              <w:pStyle w:val="TAC"/>
              <w:rPr>
                <w:lang w:eastAsia="zh-CN"/>
              </w:rPr>
            </w:pPr>
            <w:r w:rsidRPr="00441CD0">
              <w:rPr>
                <w:noProof/>
              </w:rPr>
              <w:t>Base Time Interval</w:t>
            </w:r>
          </w:p>
        </w:tc>
        <w:tc>
          <w:tcPr>
            <w:tcW w:w="588" w:type="dxa"/>
            <w:tcBorders>
              <w:top w:val="nil"/>
              <w:left w:val="single" w:sz="4" w:space="0" w:color="auto"/>
              <w:bottom w:val="nil"/>
              <w:right w:val="single" w:sz="6" w:space="0" w:color="auto"/>
            </w:tcBorders>
          </w:tcPr>
          <w:p w14:paraId="7C0BF964" w14:textId="77777777" w:rsidR="00EE5860" w:rsidRPr="00441CD0" w:rsidRDefault="00EE5860" w:rsidP="00BB0E1F">
            <w:pPr>
              <w:pStyle w:val="TAC"/>
            </w:pPr>
          </w:p>
        </w:tc>
      </w:tr>
      <w:tr w:rsidR="00EE5860" w:rsidRPr="00441CD0" w14:paraId="6B48D142" w14:textId="77777777" w:rsidTr="00BB0E1F">
        <w:trPr>
          <w:jc w:val="center"/>
        </w:trPr>
        <w:tc>
          <w:tcPr>
            <w:tcW w:w="151" w:type="dxa"/>
            <w:tcBorders>
              <w:top w:val="nil"/>
              <w:left w:val="single" w:sz="6" w:space="0" w:color="auto"/>
              <w:bottom w:val="single" w:sz="4" w:space="0" w:color="auto"/>
              <w:right w:val="nil"/>
            </w:tcBorders>
          </w:tcPr>
          <w:p w14:paraId="20A42C7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54BD7FB" w14:textId="77777777" w:rsidR="00EE5860" w:rsidRPr="00441CD0" w:rsidRDefault="00EE5860" w:rsidP="00BB0E1F">
            <w:pPr>
              <w:pStyle w:val="TAC"/>
            </w:pPr>
            <w:r w:rsidRPr="00441CD0">
              <w:rPr>
                <w:lang w:val="de-DE" w:eastAsia="zh-CN"/>
              </w:rPr>
              <w:t>w</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hideMark/>
          </w:tcPr>
          <w:p w14:paraId="59A99BD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C50E9" w14:textId="77777777" w:rsidR="00EE5860" w:rsidRPr="00441CD0" w:rsidRDefault="00EE5860" w:rsidP="00BB0E1F">
            <w:pPr>
              <w:pStyle w:val="TAC"/>
              <w:rPr>
                <w:lang w:val="x-none"/>
              </w:rPr>
            </w:pPr>
          </w:p>
        </w:tc>
      </w:tr>
    </w:tbl>
    <w:p w14:paraId="6390D047" w14:textId="77777777" w:rsidR="00EE5860" w:rsidRPr="00441CD0" w:rsidRDefault="00EE5860" w:rsidP="00EE5860">
      <w:pPr>
        <w:pStyle w:val="NF"/>
      </w:pPr>
    </w:p>
    <w:p w14:paraId="4593250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81</w:t>
      </w:r>
      <w:r w:rsidRPr="00441CD0">
        <w:rPr>
          <w:lang w:eastAsia="zh-CN"/>
        </w:rPr>
        <w:t>-</w:t>
      </w:r>
      <w:r w:rsidRPr="00441CD0">
        <w:rPr>
          <w:lang w:eastAsia="ja-JP"/>
        </w:rPr>
        <w:t>1</w:t>
      </w:r>
      <w:r w:rsidRPr="00441CD0">
        <w:t>: Time Quota Mechanism</w:t>
      </w:r>
    </w:p>
    <w:p w14:paraId="38FFA92D" w14:textId="77777777" w:rsidR="00EE5860" w:rsidRPr="00441CD0" w:rsidRDefault="00EE5860" w:rsidP="00EE5860">
      <w:pPr>
        <w:rPr>
          <w:noProof/>
        </w:rPr>
      </w:pPr>
      <w:r w:rsidRPr="00441CD0">
        <w:t>BTIT (Base Time Interval Type) indicates the type of the interval to be provided in the Base Time Interval field.</w:t>
      </w:r>
    </w:p>
    <w:p w14:paraId="4309E8F5" w14:textId="77777777" w:rsidR="00EE5860" w:rsidRPr="00441CD0" w:rsidRDefault="00EE5860" w:rsidP="00EE5860">
      <w:pPr>
        <w:pStyle w:val="TH"/>
      </w:pPr>
      <w:r w:rsidRPr="00441CD0">
        <w:t>Table 8.</w:t>
      </w:r>
      <w:r w:rsidRPr="00441CD0">
        <w:rPr>
          <w:lang w:val="en-US"/>
        </w:rPr>
        <w:t>2.81</w:t>
      </w:r>
      <w:r w:rsidRPr="00441CD0">
        <w:t>-1: Base Time Interval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674016DD"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3ACF06" w14:textId="77777777" w:rsidR="00EE5860" w:rsidRPr="00441CD0" w:rsidRDefault="00EE5860" w:rsidP="00BB0E1F">
            <w:pPr>
              <w:pStyle w:val="TAH"/>
            </w:pPr>
            <w:r w:rsidRPr="00441CD0">
              <w:t xml:space="preserve">Base Time Interval Type </w:t>
            </w:r>
          </w:p>
        </w:tc>
        <w:tc>
          <w:tcPr>
            <w:tcW w:w="1548" w:type="dxa"/>
            <w:tcBorders>
              <w:top w:val="single" w:sz="4" w:space="0" w:color="auto"/>
              <w:left w:val="single" w:sz="4" w:space="0" w:color="auto"/>
              <w:bottom w:val="single" w:sz="4" w:space="0" w:color="auto"/>
              <w:right w:val="single" w:sz="4" w:space="0" w:color="auto"/>
            </w:tcBorders>
            <w:hideMark/>
          </w:tcPr>
          <w:p w14:paraId="61251915" w14:textId="77777777" w:rsidR="00EE5860" w:rsidRPr="00441CD0" w:rsidRDefault="00EE5860" w:rsidP="00BB0E1F">
            <w:pPr>
              <w:pStyle w:val="TAH"/>
            </w:pPr>
            <w:r w:rsidRPr="00441CD0">
              <w:t>Value (Decimal)</w:t>
            </w:r>
          </w:p>
        </w:tc>
      </w:tr>
      <w:tr w:rsidR="00EE5860" w:rsidRPr="00441CD0" w14:paraId="52DD686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0BA0D21" w14:textId="77777777" w:rsidR="00EE5860" w:rsidRPr="00441CD0" w:rsidRDefault="00EE5860" w:rsidP="00BB0E1F">
            <w:pPr>
              <w:pStyle w:val="TAL"/>
            </w:pPr>
            <w:r w:rsidRPr="00441CD0">
              <w:t>CTP</w:t>
            </w:r>
          </w:p>
        </w:tc>
        <w:tc>
          <w:tcPr>
            <w:tcW w:w="1548" w:type="dxa"/>
            <w:tcBorders>
              <w:top w:val="single" w:sz="4" w:space="0" w:color="auto"/>
              <w:left w:val="single" w:sz="4" w:space="0" w:color="auto"/>
              <w:bottom w:val="single" w:sz="4" w:space="0" w:color="auto"/>
              <w:right w:val="single" w:sz="4" w:space="0" w:color="auto"/>
            </w:tcBorders>
            <w:hideMark/>
          </w:tcPr>
          <w:p w14:paraId="1C967399" w14:textId="77777777" w:rsidR="00EE5860" w:rsidRPr="00441CD0" w:rsidRDefault="00EE5860" w:rsidP="00BB0E1F">
            <w:pPr>
              <w:pStyle w:val="TAC"/>
            </w:pPr>
            <w:r w:rsidRPr="00441CD0">
              <w:t>0</w:t>
            </w:r>
          </w:p>
        </w:tc>
      </w:tr>
      <w:tr w:rsidR="00EE5860" w:rsidRPr="00441CD0" w14:paraId="76A68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2FC387A" w14:textId="77777777" w:rsidR="00EE5860" w:rsidRPr="00441CD0" w:rsidRDefault="00EE5860" w:rsidP="00BB0E1F">
            <w:pPr>
              <w:pStyle w:val="TAL"/>
            </w:pPr>
            <w:r w:rsidRPr="00441CD0">
              <w:rPr>
                <w:lang w:val="de-DE"/>
              </w:rPr>
              <w:t>DTP</w:t>
            </w:r>
          </w:p>
        </w:tc>
        <w:tc>
          <w:tcPr>
            <w:tcW w:w="1548" w:type="dxa"/>
            <w:tcBorders>
              <w:top w:val="single" w:sz="4" w:space="0" w:color="auto"/>
              <w:left w:val="single" w:sz="4" w:space="0" w:color="auto"/>
              <w:bottom w:val="single" w:sz="4" w:space="0" w:color="auto"/>
              <w:right w:val="single" w:sz="4" w:space="0" w:color="auto"/>
            </w:tcBorders>
            <w:hideMark/>
          </w:tcPr>
          <w:p w14:paraId="710F651A" w14:textId="77777777" w:rsidR="00EE5860" w:rsidRPr="00441CD0" w:rsidRDefault="00EE5860" w:rsidP="00BB0E1F">
            <w:pPr>
              <w:pStyle w:val="TAC"/>
            </w:pPr>
            <w:r w:rsidRPr="00441CD0">
              <w:t>1</w:t>
            </w:r>
          </w:p>
        </w:tc>
      </w:tr>
      <w:tr w:rsidR="00EE5860" w:rsidRPr="00441CD0" w14:paraId="017A6C53"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7880DC"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1FF47D5F" w14:textId="77777777" w:rsidR="00EE5860" w:rsidRPr="00441CD0" w:rsidRDefault="00EE5860" w:rsidP="00BB0E1F">
            <w:pPr>
              <w:pStyle w:val="TAC"/>
            </w:pPr>
            <w:r w:rsidRPr="00441CD0">
              <w:rPr>
                <w:lang w:val="de-DE"/>
              </w:rPr>
              <w:t>2</w:t>
            </w:r>
            <w:r w:rsidRPr="00441CD0">
              <w:t xml:space="preserve"> to 3</w:t>
            </w:r>
          </w:p>
        </w:tc>
      </w:tr>
    </w:tbl>
    <w:p w14:paraId="509A5237" w14:textId="77777777" w:rsidR="00EE5860" w:rsidRPr="00441CD0" w:rsidRDefault="00EE5860" w:rsidP="00EE5860"/>
    <w:p w14:paraId="4B50EC4F" w14:textId="77777777" w:rsidR="00EE5860" w:rsidRPr="00441CD0" w:rsidRDefault="00EE5860" w:rsidP="00EE5860">
      <w:r w:rsidRPr="00441CD0">
        <w:t xml:space="preserve">The </w:t>
      </w:r>
      <w:r w:rsidRPr="00441CD0">
        <w:rPr>
          <w:noProof/>
        </w:rPr>
        <w:t>Base Time Interval</w:t>
      </w:r>
      <w:r w:rsidRPr="00441CD0">
        <w:t xml:space="preserve">, shall be encoded </w:t>
      </w:r>
      <w:r w:rsidRPr="00441CD0">
        <w:rPr>
          <w:lang w:val="en-US" w:eastAsia="zh-CN"/>
        </w:rPr>
        <w:t xml:space="preserve">as </w:t>
      </w:r>
      <w:r w:rsidRPr="00441CD0">
        <w:rPr>
          <w:noProof/>
        </w:rPr>
        <w:t xml:space="preserve">Unsigned32 </w:t>
      </w:r>
      <w:r w:rsidRPr="00441CD0">
        <w:t>as specified in clause 7.2.29 of 3GPP TS 32.299 [18].</w:t>
      </w:r>
    </w:p>
    <w:p w14:paraId="7A868051" w14:textId="77777777" w:rsidR="00EE5860" w:rsidRPr="00441CD0" w:rsidRDefault="00EE5860" w:rsidP="00EE5860">
      <w:pPr>
        <w:pStyle w:val="Heading3"/>
      </w:pPr>
      <w:bookmarkStart w:id="6028" w:name="_Toc19717427"/>
      <w:bookmarkStart w:id="6029" w:name="_Toc27490928"/>
      <w:bookmarkStart w:id="6030" w:name="_Toc27557221"/>
      <w:bookmarkStart w:id="6031" w:name="_Toc27724138"/>
      <w:bookmarkStart w:id="6032" w:name="_Toc36031212"/>
      <w:bookmarkStart w:id="6033" w:name="_Toc36043132"/>
      <w:bookmarkStart w:id="6034" w:name="_Toc36814457"/>
      <w:bookmarkStart w:id="6035" w:name="_Toc44689315"/>
      <w:bookmarkStart w:id="6036" w:name="_Toc44924069"/>
      <w:bookmarkStart w:id="6037" w:name="_Toc51861039"/>
      <w:bookmarkStart w:id="6038" w:name="_Toc57930810"/>
      <w:bookmarkStart w:id="6039" w:name="_Toc57931440"/>
      <w:bookmarkStart w:id="6040" w:name="_Toc67499832"/>
      <w:r w:rsidRPr="00441CD0">
        <w:t>8.2.82</w:t>
      </w:r>
      <w:r w:rsidRPr="00441CD0">
        <w:tab/>
      </w:r>
      <w:bookmarkEnd w:id="6028"/>
      <w:bookmarkEnd w:id="6029"/>
      <w:bookmarkEnd w:id="6030"/>
      <w:bookmarkEnd w:id="6031"/>
      <w:r w:rsidRPr="00441CD0">
        <w:t>Void</w:t>
      </w:r>
      <w:bookmarkEnd w:id="6032"/>
      <w:bookmarkEnd w:id="6033"/>
      <w:bookmarkEnd w:id="6034"/>
      <w:bookmarkEnd w:id="6035"/>
      <w:bookmarkEnd w:id="6036"/>
      <w:bookmarkEnd w:id="6037"/>
      <w:bookmarkEnd w:id="6038"/>
      <w:bookmarkEnd w:id="6039"/>
      <w:bookmarkEnd w:id="6040"/>
    </w:p>
    <w:p w14:paraId="14F599AA" w14:textId="77777777" w:rsidR="00EE5860" w:rsidRPr="00441CD0" w:rsidRDefault="00EE5860" w:rsidP="00EE5860">
      <w:pPr>
        <w:pStyle w:val="Heading3"/>
      </w:pPr>
      <w:bookmarkStart w:id="6041" w:name="_Toc19717428"/>
      <w:bookmarkStart w:id="6042" w:name="_Toc27490929"/>
      <w:bookmarkStart w:id="6043" w:name="_Toc27557222"/>
      <w:bookmarkStart w:id="6044" w:name="_Toc27724139"/>
      <w:bookmarkStart w:id="6045" w:name="_Toc36031213"/>
      <w:bookmarkStart w:id="6046" w:name="_Toc36043133"/>
      <w:bookmarkStart w:id="6047" w:name="_Toc36814458"/>
      <w:bookmarkStart w:id="6048" w:name="_Toc44689316"/>
      <w:bookmarkStart w:id="6049" w:name="_Toc44924070"/>
      <w:bookmarkStart w:id="6050" w:name="_Toc51861040"/>
      <w:bookmarkStart w:id="6051" w:name="_Toc57930811"/>
      <w:bookmarkStart w:id="6052" w:name="_Toc57931441"/>
      <w:bookmarkStart w:id="6053" w:name="_Toc67499833"/>
      <w:r w:rsidRPr="00441CD0">
        <w:t>8.</w:t>
      </w:r>
      <w:r w:rsidRPr="00441CD0">
        <w:rPr>
          <w:lang w:val="en-US"/>
        </w:rPr>
        <w:t>2.83</w:t>
      </w:r>
      <w:r w:rsidRPr="00441CD0">
        <w:tab/>
        <w:t>User Plane Inactivity Timer</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2D14DA83" w14:textId="77777777" w:rsidR="00EE5860" w:rsidRPr="00441CD0" w:rsidRDefault="00EE5860" w:rsidP="00EE5860">
      <w:pPr>
        <w:rPr>
          <w:lang w:eastAsia="ja-JP"/>
        </w:rPr>
      </w:pPr>
      <w:r w:rsidRPr="00441CD0">
        <w:t xml:space="preserve">The User Plane Inactivity Timer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8.2.83-1</w:t>
      </w:r>
      <w:r w:rsidRPr="00441CD0">
        <w:rPr>
          <w:lang w:eastAsia="ja-JP"/>
        </w:rPr>
        <w:t>.</w:t>
      </w:r>
    </w:p>
    <w:p w14:paraId="140F9F9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019F225" w14:textId="77777777" w:rsidTr="00BB0E1F">
        <w:trPr>
          <w:jc w:val="center"/>
        </w:trPr>
        <w:tc>
          <w:tcPr>
            <w:tcW w:w="151" w:type="dxa"/>
            <w:tcBorders>
              <w:top w:val="single" w:sz="6" w:space="0" w:color="auto"/>
              <w:left w:val="single" w:sz="6" w:space="0" w:color="auto"/>
              <w:bottom w:val="nil"/>
              <w:right w:val="nil"/>
            </w:tcBorders>
          </w:tcPr>
          <w:p w14:paraId="36695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035D687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17D99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A6C843D" w14:textId="77777777" w:rsidR="00EE5860" w:rsidRPr="00441CD0" w:rsidRDefault="00EE5860" w:rsidP="00BB0E1F">
            <w:pPr>
              <w:pStyle w:val="TAC"/>
            </w:pPr>
          </w:p>
        </w:tc>
      </w:tr>
      <w:tr w:rsidR="00EE5860" w:rsidRPr="00441CD0" w14:paraId="217C443A" w14:textId="77777777" w:rsidTr="00BB0E1F">
        <w:trPr>
          <w:jc w:val="center"/>
        </w:trPr>
        <w:tc>
          <w:tcPr>
            <w:tcW w:w="151" w:type="dxa"/>
            <w:tcBorders>
              <w:top w:val="nil"/>
              <w:left w:val="single" w:sz="6" w:space="0" w:color="auto"/>
              <w:bottom w:val="nil"/>
              <w:right w:val="nil"/>
            </w:tcBorders>
          </w:tcPr>
          <w:p w14:paraId="2E6B7B6A" w14:textId="77777777" w:rsidR="00EE5860" w:rsidRPr="00441CD0" w:rsidRDefault="00EE5860" w:rsidP="00BB0E1F">
            <w:pPr>
              <w:pStyle w:val="TAC"/>
            </w:pPr>
          </w:p>
        </w:tc>
        <w:tc>
          <w:tcPr>
            <w:tcW w:w="1104" w:type="dxa"/>
            <w:tcBorders>
              <w:top w:val="nil"/>
              <w:left w:val="nil"/>
              <w:bottom w:val="nil"/>
              <w:right w:val="nil"/>
            </w:tcBorders>
            <w:hideMark/>
          </w:tcPr>
          <w:p w14:paraId="6C6A6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857960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3228F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FEB44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FB1FE5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A7701A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8770C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FD9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8DBF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4EB49D6" w14:textId="77777777" w:rsidR="00EE5860" w:rsidRPr="00441CD0" w:rsidRDefault="00EE5860" w:rsidP="00BB0E1F">
            <w:pPr>
              <w:pStyle w:val="TAC"/>
            </w:pPr>
          </w:p>
        </w:tc>
      </w:tr>
      <w:tr w:rsidR="00EE5860" w:rsidRPr="00441CD0" w14:paraId="2E08E256" w14:textId="77777777" w:rsidTr="00BB0E1F">
        <w:trPr>
          <w:jc w:val="center"/>
        </w:trPr>
        <w:tc>
          <w:tcPr>
            <w:tcW w:w="151" w:type="dxa"/>
            <w:tcBorders>
              <w:top w:val="nil"/>
              <w:left w:val="single" w:sz="6" w:space="0" w:color="auto"/>
              <w:bottom w:val="nil"/>
              <w:right w:val="nil"/>
            </w:tcBorders>
          </w:tcPr>
          <w:p w14:paraId="37522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FD139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BE55E79" w14:textId="77777777" w:rsidR="00EE5860" w:rsidRPr="00441CD0" w:rsidRDefault="00EE5860" w:rsidP="00BB0E1F">
            <w:pPr>
              <w:pStyle w:val="TAC"/>
            </w:pPr>
            <w:r w:rsidRPr="00441CD0">
              <w:t>Type =</w:t>
            </w:r>
            <w:r w:rsidRPr="00441CD0">
              <w:rPr>
                <w:lang w:val="sv-SE"/>
              </w:rPr>
              <w:t xml:space="preserve"> 117</w:t>
            </w:r>
            <w:r w:rsidRPr="00441CD0">
              <w:t xml:space="preserve"> (decimal)</w:t>
            </w:r>
          </w:p>
        </w:tc>
        <w:tc>
          <w:tcPr>
            <w:tcW w:w="588" w:type="dxa"/>
            <w:tcBorders>
              <w:top w:val="nil"/>
              <w:left w:val="single" w:sz="4" w:space="0" w:color="auto"/>
              <w:bottom w:val="nil"/>
              <w:right w:val="single" w:sz="6" w:space="0" w:color="auto"/>
            </w:tcBorders>
          </w:tcPr>
          <w:p w14:paraId="096620E7" w14:textId="77777777" w:rsidR="00EE5860" w:rsidRPr="00441CD0" w:rsidRDefault="00EE5860" w:rsidP="00BB0E1F">
            <w:pPr>
              <w:pStyle w:val="TAC"/>
            </w:pPr>
          </w:p>
        </w:tc>
      </w:tr>
      <w:tr w:rsidR="00EE5860" w:rsidRPr="00441CD0" w14:paraId="6C451350" w14:textId="77777777" w:rsidTr="00BB0E1F">
        <w:trPr>
          <w:jc w:val="center"/>
        </w:trPr>
        <w:tc>
          <w:tcPr>
            <w:tcW w:w="151" w:type="dxa"/>
            <w:tcBorders>
              <w:top w:val="nil"/>
              <w:left w:val="single" w:sz="6" w:space="0" w:color="auto"/>
              <w:bottom w:val="nil"/>
              <w:right w:val="nil"/>
            </w:tcBorders>
          </w:tcPr>
          <w:p w14:paraId="25DFBB5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23822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444E1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97EBFC" w14:textId="77777777" w:rsidR="00EE5860" w:rsidRPr="00441CD0" w:rsidRDefault="00EE5860" w:rsidP="00BB0E1F">
            <w:pPr>
              <w:pStyle w:val="TAC"/>
            </w:pPr>
          </w:p>
        </w:tc>
      </w:tr>
      <w:tr w:rsidR="00EE5860" w:rsidRPr="00441CD0" w14:paraId="0505719B" w14:textId="77777777" w:rsidTr="00BB0E1F">
        <w:trPr>
          <w:jc w:val="center"/>
        </w:trPr>
        <w:tc>
          <w:tcPr>
            <w:tcW w:w="151" w:type="dxa"/>
            <w:tcBorders>
              <w:top w:val="nil"/>
              <w:left w:val="single" w:sz="6" w:space="0" w:color="auto"/>
              <w:bottom w:val="nil"/>
              <w:right w:val="nil"/>
            </w:tcBorders>
          </w:tcPr>
          <w:p w14:paraId="3102CC2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5E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1CDA957" w14:textId="77777777" w:rsidR="00EE5860" w:rsidRPr="00441CD0" w:rsidRDefault="00EE5860" w:rsidP="00BB0E1F">
            <w:pPr>
              <w:pStyle w:val="TAC"/>
              <w:rPr>
                <w:lang w:eastAsia="zh-CN"/>
              </w:rPr>
            </w:pPr>
            <w:r w:rsidRPr="00441CD0">
              <w:rPr>
                <w:lang w:eastAsia="zh-CN"/>
              </w:rPr>
              <w:t>User Plane Inactivity Timer</w:t>
            </w:r>
          </w:p>
        </w:tc>
        <w:tc>
          <w:tcPr>
            <w:tcW w:w="588" w:type="dxa"/>
            <w:tcBorders>
              <w:top w:val="nil"/>
              <w:left w:val="single" w:sz="4" w:space="0" w:color="auto"/>
              <w:bottom w:val="nil"/>
              <w:right w:val="single" w:sz="6" w:space="0" w:color="auto"/>
            </w:tcBorders>
          </w:tcPr>
          <w:p w14:paraId="29E65988" w14:textId="77777777" w:rsidR="00EE5860" w:rsidRPr="00441CD0" w:rsidRDefault="00EE5860" w:rsidP="00BB0E1F">
            <w:pPr>
              <w:pStyle w:val="TAC"/>
            </w:pPr>
          </w:p>
        </w:tc>
      </w:tr>
      <w:tr w:rsidR="00EE5860" w:rsidRPr="00441CD0" w14:paraId="77E1DE97" w14:textId="77777777" w:rsidTr="00BB0E1F">
        <w:trPr>
          <w:jc w:val="center"/>
        </w:trPr>
        <w:tc>
          <w:tcPr>
            <w:tcW w:w="151" w:type="dxa"/>
            <w:tcBorders>
              <w:top w:val="nil"/>
              <w:left w:val="single" w:sz="6" w:space="0" w:color="auto"/>
              <w:bottom w:val="single" w:sz="4" w:space="0" w:color="auto"/>
              <w:right w:val="nil"/>
            </w:tcBorders>
          </w:tcPr>
          <w:p w14:paraId="3CE3E7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33241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AFB21E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505536" w14:textId="77777777" w:rsidR="00EE5860" w:rsidRPr="00441CD0" w:rsidRDefault="00EE5860" w:rsidP="00BB0E1F">
            <w:pPr>
              <w:pStyle w:val="TAC"/>
              <w:rPr>
                <w:lang w:val="x-none"/>
              </w:rPr>
            </w:pPr>
          </w:p>
        </w:tc>
      </w:tr>
    </w:tbl>
    <w:p w14:paraId="2F254F4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83</w:t>
      </w:r>
      <w:r w:rsidRPr="00441CD0">
        <w:rPr>
          <w:lang w:eastAsia="zh-CN"/>
        </w:rPr>
        <w:t>-</w:t>
      </w:r>
      <w:r w:rsidRPr="00441CD0">
        <w:rPr>
          <w:lang w:eastAsia="ja-JP"/>
        </w:rPr>
        <w:t>1</w:t>
      </w:r>
      <w:r w:rsidRPr="00441CD0">
        <w:t xml:space="preserve">: User Plane </w:t>
      </w:r>
      <w:r w:rsidRPr="00441CD0">
        <w:rPr>
          <w:lang w:eastAsia="ja-JP"/>
        </w:rPr>
        <w:t>Inactivity Timer</w:t>
      </w:r>
    </w:p>
    <w:p w14:paraId="45600DF8" w14:textId="77777777" w:rsidR="00EE5860" w:rsidRPr="00441CD0" w:rsidRDefault="00EE5860" w:rsidP="00EE5860">
      <w:r w:rsidRPr="00441CD0">
        <w:t>The User Plane Inactivity Timer field shall be encoded as an Unsigned32 binary integer value. The timer value "0" shall be interpreted as an indication that user plane inactivity detection and reporting is stopped.</w:t>
      </w:r>
    </w:p>
    <w:p w14:paraId="1104CA7F" w14:textId="77777777" w:rsidR="00EE5860" w:rsidRPr="00441CD0" w:rsidRDefault="00EE5860" w:rsidP="00EE5860">
      <w:pPr>
        <w:pStyle w:val="Heading3"/>
        <w:rPr>
          <w:rFonts w:cs="Arial"/>
        </w:rPr>
      </w:pPr>
      <w:bookmarkStart w:id="6054" w:name="_Toc19717429"/>
      <w:bookmarkStart w:id="6055" w:name="_Toc27490930"/>
      <w:bookmarkStart w:id="6056" w:name="_Toc27557223"/>
      <w:bookmarkStart w:id="6057" w:name="_Toc27724140"/>
      <w:bookmarkStart w:id="6058" w:name="_Toc36031214"/>
      <w:bookmarkStart w:id="6059" w:name="_Toc36043134"/>
      <w:bookmarkStart w:id="6060" w:name="_Toc36814459"/>
      <w:bookmarkStart w:id="6061" w:name="_Toc44689317"/>
      <w:bookmarkStart w:id="6062" w:name="_Toc44924071"/>
      <w:bookmarkStart w:id="6063" w:name="_Toc51861041"/>
      <w:bookmarkStart w:id="6064" w:name="_Toc57930812"/>
      <w:bookmarkStart w:id="6065" w:name="_Toc57931442"/>
      <w:bookmarkStart w:id="6066" w:name="_Toc67499834"/>
      <w:r w:rsidRPr="00441CD0">
        <w:rPr>
          <w:rFonts w:cs="Arial"/>
        </w:rPr>
        <w:t>8.</w:t>
      </w:r>
      <w:r w:rsidRPr="00441CD0">
        <w:rPr>
          <w:rFonts w:cs="Arial"/>
          <w:lang w:val="en-US"/>
        </w:rPr>
        <w:t>2.84</w:t>
      </w:r>
      <w:r w:rsidRPr="00441CD0">
        <w:rPr>
          <w:rFonts w:cs="Arial"/>
        </w:rPr>
        <w:tab/>
        <w:t>Multiplier</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14:paraId="7FD93716" w14:textId="77777777" w:rsidR="00EE5860" w:rsidRPr="00441CD0" w:rsidRDefault="00EE5860" w:rsidP="00EE5860">
      <w:pPr>
        <w:rPr>
          <w:lang w:eastAsia="zh-CN"/>
        </w:rPr>
      </w:pPr>
      <w:r w:rsidRPr="00441CD0">
        <w:t xml:space="preserve">The </w:t>
      </w:r>
      <w:r w:rsidRPr="00441CD0">
        <w:rPr>
          <w:lang w:val="en-US" w:eastAsia="zh-CN"/>
        </w:rPr>
        <w:t>Multiplier</w:t>
      </w:r>
      <w:r w:rsidRPr="00441CD0">
        <w:rPr>
          <w:lang w:eastAsia="ja-JP"/>
        </w:rPr>
        <w:t xml:space="preserve"> IE type </w:t>
      </w:r>
      <w:r w:rsidRPr="00441CD0">
        <w:rPr>
          <w:rFonts w:eastAsia="Calibri Light"/>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8.2.84-1</w:t>
      </w:r>
      <w:r w:rsidRPr="00441CD0">
        <w:rPr>
          <w:lang w:eastAsia="ja-JP"/>
        </w:rPr>
        <w:t xml:space="preserve">. </w:t>
      </w:r>
      <w:r w:rsidRPr="00441CD0">
        <w:rPr>
          <w:lang w:eastAsia="zh-CN"/>
        </w:rPr>
        <w:t>It contains a Multiplier (see IETF RFC 4006 [16]) to</w:t>
      </w:r>
      <w:r w:rsidRPr="00441CD0">
        <w:rPr>
          <w:noProof/>
        </w:rPr>
        <w:t xml:space="preserve"> measure the abstract service units the traffic </w:t>
      </w:r>
      <w:r w:rsidRPr="00441CD0">
        <w:t xml:space="preserve">of an aggregated URR </w:t>
      </w:r>
      <w:r w:rsidRPr="00441CD0">
        <w:rPr>
          <w:noProof/>
        </w:rPr>
        <w:t>consumes from the credit pool</w:t>
      </w:r>
      <w:r w:rsidRPr="00441CD0">
        <w:rPr>
          <w:lang w:eastAsia="zh-CN"/>
        </w:rPr>
        <w:t>.</w:t>
      </w:r>
    </w:p>
    <w:p w14:paraId="4B2335B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3785FD6" w14:textId="77777777" w:rsidTr="00BB0E1F">
        <w:trPr>
          <w:jc w:val="center"/>
        </w:trPr>
        <w:tc>
          <w:tcPr>
            <w:tcW w:w="151" w:type="dxa"/>
            <w:tcBorders>
              <w:top w:val="single" w:sz="6" w:space="0" w:color="auto"/>
              <w:left w:val="single" w:sz="6" w:space="0" w:color="auto"/>
              <w:bottom w:val="nil"/>
              <w:right w:val="nil"/>
            </w:tcBorders>
          </w:tcPr>
          <w:p w14:paraId="20D1591F" w14:textId="77777777" w:rsidR="00EE5860" w:rsidRPr="00441CD0" w:rsidRDefault="00EE5860" w:rsidP="00BB0E1F">
            <w:pPr>
              <w:pStyle w:val="TAC"/>
              <w:rPr>
                <w:rFonts w:cs="Arial"/>
              </w:rPr>
            </w:pPr>
          </w:p>
        </w:tc>
        <w:tc>
          <w:tcPr>
            <w:tcW w:w="1104" w:type="dxa"/>
            <w:tcBorders>
              <w:top w:val="single" w:sz="6" w:space="0" w:color="auto"/>
              <w:left w:val="nil"/>
              <w:bottom w:val="nil"/>
              <w:right w:val="nil"/>
            </w:tcBorders>
          </w:tcPr>
          <w:p w14:paraId="1A54BC5A" w14:textId="77777777" w:rsidR="00EE5860" w:rsidRPr="00441CD0" w:rsidRDefault="00EE5860" w:rsidP="00BB0E1F">
            <w:pPr>
              <w:pStyle w:val="TAH"/>
              <w:rPr>
                <w:rFonts w:cs="Arial"/>
              </w:rPr>
            </w:pPr>
          </w:p>
        </w:tc>
        <w:tc>
          <w:tcPr>
            <w:tcW w:w="4708" w:type="dxa"/>
            <w:gridSpan w:val="8"/>
            <w:tcBorders>
              <w:top w:val="single" w:sz="6" w:space="0" w:color="auto"/>
              <w:left w:val="nil"/>
              <w:bottom w:val="nil"/>
              <w:right w:val="nil"/>
            </w:tcBorders>
            <w:hideMark/>
          </w:tcPr>
          <w:p w14:paraId="3FCA841D" w14:textId="77777777" w:rsidR="00EE5860" w:rsidRPr="00441CD0" w:rsidRDefault="00EE5860" w:rsidP="00BB0E1F">
            <w:pPr>
              <w:pStyle w:val="TAH"/>
              <w:rPr>
                <w:rFonts w:cs="Arial"/>
              </w:rPr>
            </w:pPr>
            <w:r w:rsidRPr="00441CD0">
              <w:rPr>
                <w:rFonts w:cs="Arial"/>
              </w:rPr>
              <w:t>Bits</w:t>
            </w:r>
          </w:p>
        </w:tc>
        <w:tc>
          <w:tcPr>
            <w:tcW w:w="588" w:type="dxa"/>
            <w:tcBorders>
              <w:top w:val="single" w:sz="6" w:space="0" w:color="auto"/>
              <w:left w:val="nil"/>
              <w:bottom w:val="nil"/>
              <w:right w:val="single" w:sz="6" w:space="0" w:color="auto"/>
            </w:tcBorders>
          </w:tcPr>
          <w:p w14:paraId="573B27F2" w14:textId="77777777" w:rsidR="00EE5860" w:rsidRPr="00441CD0" w:rsidRDefault="00EE5860" w:rsidP="00BB0E1F">
            <w:pPr>
              <w:pStyle w:val="TAC"/>
              <w:rPr>
                <w:rFonts w:cs="Arial"/>
              </w:rPr>
            </w:pPr>
          </w:p>
        </w:tc>
      </w:tr>
      <w:tr w:rsidR="00EE5860" w:rsidRPr="00441CD0" w14:paraId="1908E1FC" w14:textId="77777777" w:rsidTr="00BB0E1F">
        <w:trPr>
          <w:jc w:val="center"/>
        </w:trPr>
        <w:tc>
          <w:tcPr>
            <w:tcW w:w="151" w:type="dxa"/>
            <w:tcBorders>
              <w:top w:val="nil"/>
              <w:left w:val="single" w:sz="6" w:space="0" w:color="auto"/>
              <w:bottom w:val="nil"/>
              <w:right w:val="nil"/>
            </w:tcBorders>
          </w:tcPr>
          <w:p w14:paraId="0C013DF5" w14:textId="77777777" w:rsidR="00EE5860" w:rsidRPr="00441CD0" w:rsidRDefault="00EE5860" w:rsidP="00BB0E1F">
            <w:pPr>
              <w:pStyle w:val="TAC"/>
              <w:rPr>
                <w:rFonts w:cs="Arial"/>
              </w:rPr>
            </w:pPr>
          </w:p>
        </w:tc>
        <w:tc>
          <w:tcPr>
            <w:tcW w:w="1104" w:type="dxa"/>
            <w:tcBorders>
              <w:top w:val="nil"/>
              <w:left w:val="nil"/>
              <w:bottom w:val="nil"/>
              <w:right w:val="nil"/>
            </w:tcBorders>
            <w:hideMark/>
          </w:tcPr>
          <w:p w14:paraId="26B28FBC" w14:textId="77777777" w:rsidR="00EE5860" w:rsidRPr="00441CD0" w:rsidRDefault="00EE5860" w:rsidP="00BB0E1F">
            <w:pPr>
              <w:pStyle w:val="TAH"/>
              <w:rPr>
                <w:rFonts w:cs="Arial"/>
              </w:rPr>
            </w:pPr>
            <w:r w:rsidRPr="00441CD0">
              <w:rPr>
                <w:rFonts w:cs="Arial"/>
              </w:rPr>
              <w:t>Octets</w:t>
            </w:r>
          </w:p>
        </w:tc>
        <w:tc>
          <w:tcPr>
            <w:tcW w:w="588" w:type="dxa"/>
            <w:tcBorders>
              <w:top w:val="nil"/>
              <w:left w:val="nil"/>
              <w:bottom w:val="single" w:sz="4" w:space="0" w:color="auto"/>
              <w:right w:val="nil"/>
            </w:tcBorders>
            <w:hideMark/>
          </w:tcPr>
          <w:p w14:paraId="2B40EDD3" w14:textId="77777777" w:rsidR="00EE5860" w:rsidRPr="00441CD0" w:rsidRDefault="00EE5860" w:rsidP="00BB0E1F">
            <w:pPr>
              <w:pStyle w:val="TAH"/>
              <w:rPr>
                <w:rFonts w:cs="Arial"/>
              </w:rPr>
            </w:pPr>
            <w:r w:rsidRPr="00441CD0">
              <w:rPr>
                <w:rFonts w:cs="Arial"/>
              </w:rPr>
              <w:t>8</w:t>
            </w:r>
          </w:p>
        </w:tc>
        <w:tc>
          <w:tcPr>
            <w:tcW w:w="588" w:type="dxa"/>
            <w:tcBorders>
              <w:top w:val="nil"/>
              <w:left w:val="nil"/>
              <w:bottom w:val="single" w:sz="4" w:space="0" w:color="auto"/>
              <w:right w:val="nil"/>
            </w:tcBorders>
            <w:hideMark/>
          </w:tcPr>
          <w:p w14:paraId="74F078E9" w14:textId="77777777" w:rsidR="00EE5860" w:rsidRPr="00441CD0" w:rsidRDefault="00EE5860" w:rsidP="00BB0E1F">
            <w:pPr>
              <w:pStyle w:val="TAH"/>
              <w:rPr>
                <w:rFonts w:cs="Arial"/>
              </w:rPr>
            </w:pPr>
            <w:r w:rsidRPr="00441CD0">
              <w:rPr>
                <w:rFonts w:cs="Arial"/>
              </w:rPr>
              <w:t>7</w:t>
            </w:r>
          </w:p>
        </w:tc>
        <w:tc>
          <w:tcPr>
            <w:tcW w:w="589" w:type="dxa"/>
            <w:tcBorders>
              <w:top w:val="nil"/>
              <w:left w:val="nil"/>
              <w:bottom w:val="single" w:sz="4" w:space="0" w:color="auto"/>
              <w:right w:val="nil"/>
            </w:tcBorders>
            <w:hideMark/>
          </w:tcPr>
          <w:p w14:paraId="485B8ADD" w14:textId="77777777" w:rsidR="00EE5860" w:rsidRPr="00441CD0" w:rsidRDefault="00EE5860" w:rsidP="00BB0E1F">
            <w:pPr>
              <w:pStyle w:val="TAH"/>
              <w:rPr>
                <w:rFonts w:cs="Arial"/>
              </w:rPr>
            </w:pPr>
            <w:r w:rsidRPr="00441CD0">
              <w:rPr>
                <w:rFonts w:cs="Arial"/>
              </w:rPr>
              <w:t>6</w:t>
            </w:r>
          </w:p>
        </w:tc>
        <w:tc>
          <w:tcPr>
            <w:tcW w:w="589" w:type="dxa"/>
            <w:tcBorders>
              <w:top w:val="nil"/>
              <w:left w:val="nil"/>
              <w:bottom w:val="single" w:sz="4" w:space="0" w:color="auto"/>
              <w:right w:val="nil"/>
            </w:tcBorders>
            <w:hideMark/>
          </w:tcPr>
          <w:p w14:paraId="7AEB22D0" w14:textId="77777777" w:rsidR="00EE5860" w:rsidRPr="00441CD0" w:rsidRDefault="00EE5860" w:rsidP="00BB0E1F">
            <w:pPr>
              <w:pStyle w:val="TAH"/>
              <w:rPr>
                <w:rFonts w:cs="Arial"/>
              </w:rPr>
            </w:pPr>
            <w:r w:rsidRPr="00441CD0">
              <w:rPr>
                <w:rFonts w:cs="Arial"/>
              </w:rPr>
              <w:t>5</w:t>
            </w:r>
          </w:p>
        </w:tc>
        <w:tc>
          <w:tcPr>
            <w:tcW w:w="589" w:type="dxa"/>
            <w:tcBorders>
              <w:top w:val="nil"/>
              <w:left w:val="nil"/>
              <w:bottom w:val="single" w:sz="4" w:space="0" w:color="auto"/>
              <w:right w:val="nil"/>
            </w:tcBorders>
            <w:hideMark/>
          </w:tcPr>
          <w:p w14:paraId="29A3804C" w14:textId="77777777" w:rsidR="00EE5860" w:rsidRPr="00441CD0" w:rsidRDefault="00EE5860" w:rsidP="00BB0E1F">
            <w:pPr>
              <w:pStyle w:val="TAH"/>
              <w:rPr>
                <w:rFonts w:cs="Arial"/>
              </w:rPr>
            </w:pPr>
            <w:r w:rsidRPr="00441CD0">
              <w:rPr>
                <w:rFonts w:cs="Arial"/>
              </w:rPr>
              <w:t>4</w:t>
            </w:r>
          </w:p>
        </w:tc>
        <w:tc>
          <w:tcPr>
            <w:tcW w:w="588" w:type="dxa"/>
            <w:tcBorders>
              <w:top w:val="nil"/>
              <w:left w:val="nil"/>
              <w:bottom w:val="single" w:sz="4" w:space="0" w:color="auto"/>
              <w:right w:val="nil"/>
            </w:tcBorders>
            <w:hideMark/>
          </w:tcPr>
          <w:p w14:paraId="007DAB78" w14:textId="77777777" w:rsidR="00EE5860" w:rsidRPr="00441CD0" w:rsidRDefault="00EE5860" w:rsidP="00BB0E1F">
            <w:pPr>
              <w:pStyle w:val="TAH"/>
              <w:rPr>
                <w:rFonts w:cs="Arial"/>
              </w:rPr>
            </w:pPr>
            <w:r w:rsidRPr="00441CD0">
              <w:rPr>
                <w:rFonts w:cs="Arial"/>
              </w:rPr>
              <w:t>3</w:t>
            </w:r>
          </w:p>
        </w:tc>
        <w:tc>
          <w:tcPr>
            <w:tcW w:w="588" w:type="dxa"/>
            <w:tcBorders>
              <w:top w:val="nil"/>
              <w:left w:val="nil"/>
              <w:bottom w:val="single" w:sz="4" w:space="0" w:color="auto"/>
              <w:right w:val="nil"/>
            </w:tcBorders>
            <w:hideMark/>
          </w:tcPr>
          <w:p w14:paraId="7027D57C" w14:textId="77777777" w:rsidR="00EE5860" w:rsidRPr="00441CD0" w:rsidRDefault="00EE5860" w:rsidP="00BB0E1F">
            <w:pPr>
              <w:pStyle w:val="TAH"/>
              <w:rPr>
                <w:rFonts w:cs="Arial"/>
              </w:rPr>
            </w:pPr>
            <w:r w:rsidRPr="00441CD0">
              <w:rPr>
                <w:rFonts w:cs="Arial"/>
              </w:rPr>
              <w:t>2</w:t>
            </w:r>
          </w:p>
        </w:tc>
        <w:tc>
          <w:tcPr>
            <w:tcW w:w="589" w:type="dxa"/>
            <w:tcBorders>
              <w:top w:val="nil"/>
              <w:left w:val="nil"/>
              <w:bottom w:val="single" w:sz="4" w:space="0" w:color="auto"/>
              <w:right w:val="nil"/>
            </w:tcBorders>
            <w:hideMark/>
          </w:tcPr>
          <w:p w14:paraId="4335ED69" w14:textId="77777777" w:rsidR="00EE5860" w:rsidRPr="00441CD0" w:rsidRDefault="00EE5860" w:rsidP="00BB0E1F">
            <w:pPr>
              <w:pStyle w:val="TAH"/>
              <w:rPr>
                <w:rFonts w:cs="Arial"/>
              </w:rPr>
            </w:pPr>
            <w:r w:rsidRPr="00441CD0">
              <w:rPr>
                <w:rFonts w:cs="Arial"/>
              </w:rPr>
              <w:t>1</w:t>
            </w:r>
          </w:p>
        </w:tc>
        <w:tc>
          <w:tcPr>
            <w:tcW w:w="588" w:type="dxa"/>
            <w:tcBorders>
              <w:top w:val="nil"/>
              <w:left w:val="nil"/>
              <w:bottom w:val="nil"/>
              <w:right w:val="single" w:sz="6" w:space="0" w:color="auto"/>
            </w:tcBorders>
          </w:tcPr>
          <w:p w14:paraId="06E1A1CD" w14:textId="77777777" w:rsidR="00EE5860" w:rsidRPr="00441CD0" w:rsidRDefault="00EE5860" w:rsidP="00BB0E1F">
            <w:pPr>
              <w:pStyle w:val="TAC"/>
              <w:rPr>
                <w:rFonts w:cs="Arial"/>
              </w:rPr>
            </w:pPr>
          </w:p>
        </w:tc>
      </w:tr>
      <w:tr w:rsidR="00EE5860" w:rsidRPr="00441CD0" w14:paraId="50B1C3D2" w14:textId="77777777" w:rsidTr="00BB0E1F">
        <w:trPr>
          <w:jc w:val="center"/>
        </w:trPr>
        <w:tc>
          <w:tcPr>
            <w:tcW w:w="151" w:type="dxa"/>
            <w:tcBorders>
              <w:top w:val="nil"/>
              <w:left w:val="single" w:sz="6" w:space="0" w:color="auto"/>
              <w:bottom w:val="nil"/>
              <w:right w:val="nil"/>
            </w:tcBorders>
          </w:tcPr>
          <w:p w14:paraId="04D22FFB"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0E8762D7" w14:textId="77777777" w:rsidR="00EE5860" w:rsidRPr="00441CD0" w:rsidRDefault="00EE5860" w:rsidP="00BB0E1F">
            <w:pPr>
              <w:pStyle w:val="TAC"/>
              <w:rPr>
                <w:rFonts w:cs="Arial"/>
              </w:rPr>
            </w:pPr>
            <w:r w:rsidRPr="00441CD0">
              <w:rPr>
                <w:rFonts w:cs="Arial"/>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AE77D7C" w14:textId="77777777" w:rsidR="00EE5860" w:rsidRPr="00441CD0" w:rsidRDefault="00EE5860" w:rsidP="00BB0E1F">
            <w:pPr>
              <w:pStyle w:val="TAC"/>
              <w:rPr>
                <w:rFonts w:cs="Arial"/>
              </w:rPr>
            </w:pPr>
            <w:r w:rsidRPr="00441CD0">
              <w:rPr>
                <w:rFonts w:cs="Arial"/>
              </w:rPr>
              <w:t>Type = 119 (decimal)</w:t>
            </w:r>
          </w:p>
        </w:tc>
        <w:tc>
          <w:tcPr>
            <w:tcW w:w="588" w:type="dxa"/>
            <w:tcBorders>
              <w:top w:val="nil"/>
              <w:left w:val="single" w:sz="4" w:space="0" w:color="auto"/>
              <w:bottom w:val="nil"/>
              <w:right w:val="single" w:sz="6" w:space="0" w:color="auto"/>
            </w:tcBorders>
          </w:tcPr>
          <w:p w14:paraId="1DC604C5" w14:textId="77777777" w:rsidR="00EE5860" w:rsidRPr="00441CD0" w:rsidRDefault="00EE5860" w:rsidP="00BB0E1F">
            <w:pPr>
              <w:pStyle w:val="TAC"/>
              <w:rPr>
                <w:rFonts w:cs="Arial"/>
              </w:rPr>
            </w:pPr>
          </w:p>
        </w:tc>
      </w:tr>
      <w:tr w:rsidR="00EE5860" w:rsidRPr="00441CD0" w14:paraId="6ED6AFBE" w14:textId="77777777" w:rsidTr="00BB0E1F">
        <w:trPr>
          <w:jc w:val="center"/>
        </w:trPr>
        <w:tc>
          <w:tcPr>
            <w:tcW w:w="151" w:type="dxa"/>
            <w:tcBorders>
              <w:top w:val="nil"/>
              <w:left w:val="single" w:sz="6" w:space="0" w:color="auto"/>
              <w:bottom w:val="nil"/>
              <w:right w:val="nil"/>
            </w:tcBorders>
          </w:tcPr>
          <w:p w14:paraId="4EB2295A"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23E94846" w14:textId="77777777" w:rsidR="00EE5860" w:rsidRPr="00441CD0" w:rsidRDefault="00EE5860" w:rsidP="00BB0E1F">
            <w:pPr>
              <w:pStyle w:val="TAC"/>
              <w:rPr>
                <w:rFonts w:cs="Arial"/>
              </w:rPr>
            </w:pPr>
            <w:r w:rsidRPr="00441CD0">
              <w:rPr>
                <w:rFonts w:cs="Arial"/>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7867275" w14:textId="77777777" w:rsidR="00EE5860" w:rsidRPr="00441CD0" w:rsidRDefault="00EE5860" w:rsidP="00BB0E1F">
            <w:pPr>
              <w:pStyle w:val="TAC"/>
              <w:rPr>
                <w:rFonts w:cs="Arial"/>
                <w:lang w:eastAsia="zh-CN"/>
              </w:rPr>
            </w:pPr>
            <w:r w:rsidRPr="00441CD0">
              <w:rPr>
                <w:rFonts w:cs="Arial"/>
              </w:rPr>
              <w:t>Length = 12</w:t>
            </w:r>
          </w:p>
        </w:tc>
        <w:tc>
          <w:tcPr>
            <w:tcW w:w="588" w:type="dxa"/>
            <w:tcBorders>
              <w:top w:val="nil"/>
              <w:left w:val="single" w:sz="4" w:space="0" w:color="auto"/>
              <w:bottom w:val="nil"/>
              <w:right w:val="single" w:sz="6" w:space="0" w:color="auto"/>
            </w:tcBorders>
          </w:tcPr>
          <w:p w14:paraId="0BE1C1DB" w14:textId="77777777" w:rsidR="00EE5860" w:rsidRPr="00441CD0" w:rsidRDefault="00EE5860" w:rsidP="00BB0E1F">
            <w:pPr>
              <w:pStyle w:val="TAC"/>
              <w:rPr>
                <w:rFonts w:cs="Arial"/>
              </w:rPr>
            </w:pPr>
          </w:p>
        </w:tc>
      </w:tr>
      <w:tr w:rsidR="00EE5860" w:rsidRPr="00441CD0" w14:paraId="4892B76B" w14:textId="77777777" w:rsidTr="00BB0E1F">
        <w:trPr>
          <w:jc w:val="center"/>
        </w:trPr>
        <w:tc>
          <w:tcPr>
            <w:tcW w:w="151" w:type="dxa"/>
            <w:tcBorders>
              <w:top w:val="nil"/>
              <w:left w:val="single" w:sz="6" w:space="0" w:color="auto"/>
              <w:bottom w:val="nil"/>
              <w:right w:val="nil"/>
            </w:tcBorders>
          </w:tcPr>
          <w:p w14:paraId="3D210D46"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38071D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12</w:t>
            </w:r>
          </w:p>
        </w:tc>
        <w:tc>
          <w:tcPr>
            <w:tcW w:w="4708" w:type="dxa"/>
            <w:gridSpan w:val="8"/>
            <w:tcBorders>
              <w:top w:val="single" w:sz="4" w:space="0" w:color="auto"/>
              <w:left w:val="single" w:sz="4" w:space="0" w:color="auto"/>
              <w:bottom w:val="single" w:sz="4" w:space="0" w:color="auto"/>
              <w:right w:val="single" w:sz="4" w:space="0" w:color="auto"/>
            </w:tcBorders>
            <w:hideMark/>
          </w:tcPr>
          <w:p w14:paraId="03F0A2C2" w14:textId="77777777" w:rsidR="00EE5860" w:rsidRPr="00441CD0" w:rsidRDefault="00EE5860" w:rsidP="00BB0E1F">
            <w:pPr>
              <w:pStyle w:val="TAC"/>
              <w:rPr>
                <w:rFonts w:cs="Arial"/>
                <w:lang w:eastAsia="zh-CN"/>
              </w:rPr>
            </w:pPr>
            <w:r w:rsidRPr="00441CD0">
              <w:rPr>
                <w:rFonts w:cs="Arial"/>
                <w:lang w:eastAsia="zh-CN"/>
              </w:rPr>
              <w:t>Value-Digits</w:t>
            </w:r>
          </w:p>
        </w:tc>
        <w:tc>
          <w:tcPr>
            <w:tcW w:w="588" w:type="dxa"/>
            <w:tcBorders>
              <w:top w:val="nil"/>
              <w:left w:val="single" w:sz="4" w:space="0" w:color="auto"/>
              <w:bottom w:val="nil"/>
              <w:right w:val="single" w:sz="6" w:space="0" w:color="auto"/>
            </w:tcBorders>
          </w:tcPr>
          <w:p w14:paraId="41A09576" w14:textId="77777777" w:rsidR="00EE5860" w:rsidRPr="00441CD0" w:rsidRDefault="00EE5860" w:rsidP="00BB0E1F">
            <w:pPr>
              <w:pStyle w:val="TAC"/>
              <w:rPr>
                <w:rFonts w:cs="Arial"/>
              </w:rPr>
            </w:pPr>
          </w:p>
        </w:tc>
      </w:tr>
      <w:tr w:rsidR="00EE5860" w:rsidRPr="00441CD0" w14:paraId="50E3D173" w14:textId="77777777" w:rsidTr="00BB0E1F">
        <w:trPr>
          <w:jc w:val="center"/>
        </w:trPr>
        <w:tc>
          <w:tcPr>
            <w:tcW w:w="151" w:type="dxa"/>
            <w:tcBorders>
              <w:top w:val="nil"/>
              <w:left w:val="single" w:sz="6" w:space="0" w:color="auto"/>
              <w:bottom w:val="single" w:sz="4" w:space="0" w:color="auto"/>
              <w:right w:val="nil"/>
            </w:tcBorders>
          </w:tcPr>
          <w:p w14:paraId="3F935EC2" w14:textId="77777777" w:rsidR="00EE5860" w:rsidRPr="00441CD0" w:rsidRDefault="00EE5860" w:rsidP="00BB0E1F">
            <w:pPr>
              <w:pStyle w:val="TAC"/>
              <w:rPr>
                <w:rFonts w:cs="Arial"/>
              </w:rPr>
            </w:pPr>
          </w:p>
        </w:tc>
        <w:tc>
          <w:tcPr>
            <w:tcW w:w="1104" w:type="dxa"/>
            <w:tcBorders>
              <w:top w:val="nil"/>
              <w:left w:val="nil"/>
              <w:bottom w:val="single" w:sz="4" w:space="0" w:color="auto"/>
              <w:right w:val="single" w:sz="4" w:space="0" w:color="auto"/>
            </w:tcBorders>
            <w:hideMark/>
          </w:tcPr>
          <w:p w14:paraId="13A71E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13 to 16</w:t>
            </w:r>
          </w:p>
        </w:tc>
        <w:tc>
          <w:tcPr>
            <w:tcW w:w="4708" w:type="dxa"/>
            <w:gridSpan w:val="8"/>
            <w:tcBorders>
              <w:top w:val="single" w:sz="4" w:space="0" w:color="auto"/>
              <w:left w:val="single" w:sz="4" w:space="0" w:color="auto"/>
              <w:bottom w:val="single" w:sz="4" w:space="0" w:color="auto"/>
              <w:right w:val="single" w:sz="4" w:space="0" w:color="auto"/>
            </w:tcBorders>
            <w:hideMark/>
          </w:tcPr>
          <w:p w14:paraId="0D5C493F" w14:textId="77777777" w:rsidR="00EE5860" w:rsidRPr="00441CD0" w:rsidRDefault="00EE5860" w:rsidP="00BB0E1F">
            <w:pPr>
              <w:pStyle w:val="TAC"/>
              <w:rPr>
                <w:rFonts w:cs="Arial"/>
                <w:lang w:eastAsia="zh-CN"/>
              </w:rPr>
            </w:pPr>
            <w:r w:rsidRPr="00441CD0">
              <w:rPr>
                <w:rFonts w:cs="Arial"/>
                <w:lang w:eastAsia="zh-CN"/>
              </w:rPr>
              <w:t>Exponent</w:t>
            </w:r>
          </w:p>
        </w:tc>
        <w:tc>
          <w:tcPr>
            <w:tcW w:w="588" w:type="dxa"/>
            <w:tcBorders>
              <w:top w:val="nil"/>
              <w:left w:val="single" w:sz="4" w:space="0" w:color="auto"/>
              <w:bottom w:val="single" w:sz="4" w:space="0" w:color="auto"/>
              <w:right w:val="single" w:sz="6" w:space="0" w:color="auto"/>
            </w:tcBorders>
          </w:tcPr>
          <w:p w14:paraId="2872A2FF" w14:textId="77777777" w:rsidR="00EE5860" w:rsidRPr="00441CD0" w:rsidRDefault="00EE5860" w:rsidP="00BB0E1F">
            <w:pPr>
              <w:pStyle w:val="TAC"/>
              <w:rPr>
                <w:rFonts w:cs="Arial"/>
              </w:rPr>
            </w:pPr>
          </w:p>
        </w:tc>
      </w:tr>
    </w:tbl>
    <w:p w14:paraId="4EE70730" w14:textId="77777777" w:rsidR="00EE5860" w:rsidRPr="00441CD0" w:rsidRDefault="00EE5860" w:rsidP="00EE5860">
      <w:pPr>
        <w:pStyle w:val="NF"/>
        <w:rPr>
          <w:rFonts w:cs="Arial"/>
        </w:rPr>
      </w:pPr>
    </w:p>
    <w:p w14:paraId="100B912F" w14:textId="77777777" w:rsidR="00EE5860" w:rsidRPr="00441CD0" w:rsidRDefault="00EE5860" w:rsidP="00EE5860">
      <w:pPr>
        <w:pStyle w:val="TF"/>
        <w:rPr>
          <w:rFonts w:cs="Arial"/>
          <w:lang w:eastAsia="ja-JP"/>
        </w:rPr>
      </w:pPr>
      <w:r w:rsidRPr="00441CD0">
        <w:rPr>
          <w:rFonts w:cs="Arial"/>
        </w:rPr>
        <w:t xml:space="preserve">Figure </w:t>
      </w:r>
      <w:r w:rsidRPr="00441CD0">
        <w:rPr>
          <w:rFonts w:cs="Arial"/>
          <w:lang w:eastAsia="zh-CN"/>
        </w:rPr>
        <w:t>8</w:t>
      </w:r>
      <w:r w:rsidRPr="00441CD0">
        <w:rPr>
          <w:rFonts w:cs="Arial"/>
          <w:lang w:eastAsia="ja-JP"/>
        </w:rPr>
        <w:t>.</w:t>
      </w:r>
      <w:r w:rsidRPr="00441CD0">
        <w:rPr>
          <w:rFonts w:cs="Arial"/>
          <w:lang w:val="en-US" w:eastAsia="ja-JP"/>
        </w:rPr>
        <w:t>2.84</w:t>
      </w:r>
      <w:r w:rsidRPr="00441CD0">
        <w:rPr>
          <w:rFonts w:cs="Arial"/>
          <w:lang w:eastAsia="zh-CN"/>
        </w:rPr>
        <w:t>-</w:t>
      </w:r>
      <w:r w:rsidRPr="00441CD0">
        <w:rPr>
          <w:rFonts w:cs="Arial"/>
          <w:lang w:eastAsia="ja-JP"/>
        </w:rPr>
        <w:t>1</w:t>
      </w:r>
      <w:r w:rsidRPr="00441CD0">
        <w:rPr>
          <w:rFonts w:cs="Arial"/>
        </w:rPr>
        <w:t xml:space="preserve">: </w:t>
      </w:r>
      <w:r w:rsidRPr="00441CD0">
        <w:rPr>
          <w:rFonts w:cs="Arial"/>
          <w:lang w:eastAsia="ja-JP"/>
        </w:rPr>
        <w:t>Multiplier</w:t>
      </w:r>
    </w:p>
    <w:p w14:paraId="26CD7C43" w14:textId="0BDF53FB" w:rsidR="00EE5860" w:rsidRPr="00441CD0" w:rsidRDefault="00EE5860" w:rsidP="00EE5860">
      <w:r w:rsidRPr="00441CD0">
        <w:t>The Value-Digit value and Exponent value shall be encoded as binary integer value, and set the value as in Value-Digit AVP and Exponent AVP as specified in 3GPP TS 32.299</w:t>
      </w:r>
      <w:r w:rsidR="00415C19">
        <w:t> </w:t>
      </w:r>
      <w:r w:rsidR="00415C19" w:rsidRPr="00441CD0">
        <w:t>[</w:t>
      </w:r>
      <w:r w:rsidRPr="00441CD0">
        <w:t>18].</w:t>
      </w:r>
    </w:p>
    <w:p w14:paraId="3424D50E" w14:textId="77777777" w:rsidR="00EE5860" w:rsidRPr="00441CD0" w:rsidRDefault="00EE5860" w:rsidP="00EE5860">
      <w:pPr>
        <w:pStyle w:val="Heading3"/>
      </w:pPr>
      <w:bookmarkStart w:id="6067" w:name="_Toc19717430"/>
      <w:bookmarkStart w:id="6068" w:name="_Toc27490931"/>
      <w:bookmarkStart w:id="6069" w:name="_Toc27557224"/>
      <w:bookmarkStart w:id="6070" w:name="_Toc27724141"/>
      <w:bookmarkStart w:id="6071" w:name="_Toc36031215"/>
      <w:bookmarkStart w:id="6072" w:name="_Toc36043135"/>
      <w:bookmarkStart w:id="6073" w:name="_Toc36814460"/>
      <w:bookmarkStart w:id="6074" w:name="_Toc44689318"/>
      <w:bookmarkStart w:id="6075" w:name="_Toc44924072"/>
      <w:bookmarkStart w:id="6076" w:name="_Toc51861042"/>
      <w:bookmarkStart w:id="6077" w:name="_Toc57930813"/>
      <w:bookmarkStart w:id="6078" w:name="_Toc57931443"/>
      <w:bookmarkStart w:id="6079" w:name="_Toc67499835"/>
      <w:r w:rsidRPr="00441CD0">
        <w:t>8.2.85</w:t>
      </w:r>
      <w:r w:rsidRPr="00441CD0">
        <w:tab/>
        <w:t>Aggregated URR ID IE</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040E5534" w14:textId="77777777" w:rsidR="00EE5860" w:rsidRPr="00441CD0" w:rsidRDefault="00EE5860" w:rsidP="00EE5860">
      <w:r w:rsidRPr="00441CD0">
        <w:t xml:space="preserve">The Aggregated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8.2.85-1</w:t>
      </w:r>
      <w:r w:rsidRPr="00441CD0">
        <w:rPr>
          <w:lang w:eastAsia="ja-JP"/>
        </w:rPr>
        <w:t xml:space="preserve">. </w:t>
      </w:r>
      <w:r w:rsidRPr="00441CD0">
        <w:t>It contains a URR ID.</w:t>
      </w:r>
    </w:p>
    <w:p w14:paraId="34E75A9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7EB8D04" w14:textId="77777777" w:rsidTr="00BB0E1F">
        <w:trPr>
          <w:jc w:val="center"/>
        </w:trPr>
        <w:tc>
          <w:tcPr>
            <w:tcW w:w="151" w:type="dxa"/>
            <w:tcBorders>
              <w:top w:val="single" w:sz="6" w:space="0" w:color="auto"/>
              <w:left w:val="single" w:sz="6" w:space="0" w:color="auto"/>
              <w:bottom w:val="nil"/>
              <w:right w:val="nil"/>
            </w:tcBorders>
          </w:tcPr>
          <w:p w14:paraId="2A8A731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6E5A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0997B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2224D3" w14:textId="77777777" w:rsidR="00EE5860" w:rsidRPr="00441CD0" w:rsidRDefault="00EE5860" w:rsidP="00BB0E1F">
            <w:pPr>
              <w:pStyle w:val="TAC"/>
            </w:pPr>
          </w:p>
        </w:tc>
      </w:tr>
      <w:tr w:rsidR="00EE5860" w:rsidRPr="00441CD0" w14:paraId="4E7E36A4" w14:textId="77777777" w:rsidTr="00BB0E1F">
        <w:trPr>
          <w:jc w:val="center"/>
        </w:trPr>
        <w:tc>
          <w:tcPr>
            <w:tcW w:w="151" w:type="dxa"/>
            <w:tcBorders>
              <w:top w:val="nil"/>
              <w:left w:val="single" w:sz="6" w:space="0" w:color="auto"/>
              <w:bottom w:val="nil"/>
              <w:right w:val="nil"/>
            </w:tcBorders>
          </w:tcPr>
          <w:p w14:paraId="028DAE8B" w14:textId="77777777" w:rsidR="00EE5860" w:rsidRPr="00441CD0" w:rsidRDefault="00EE5860" w:rsidP="00BB0E1F">
            <w:pPr>
              <w:pStyle w:val="TAC"/>
            </w:pPr>
          </w:p>
        </w:tc>
        <w:tc>
          <w:tcPr>
            <w:tcW w:w="1104" w:type="dxa"/>
            <w:tcBorders>
              <w:top w:val="nil"/>
              <w:left w:val="nil"/>
              <w:bottom w:val="nil"/>
              <w:right w:val="nil"/>
            </w:tcBorders>
            <w:hideMark/>
          </w:tcPr>
          <w:p w14:paraId="106DC70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799B7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A4EAE2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77BDA4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725E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8F7E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EF2FE8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1B91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B56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A2F42C" w14:textId="77777777" w:rsidR="00EE5860" w:rsidRPr="00441CD0" w:rsidRDefault="00EE5860" w:rsidP="00BB0E1F">
            <w:pPr>
              <w:pStyle w:val="TAC"/>
            </w:pPr>
          </w:p>
        </w:tc>
      </w:tr>
      <w:tr w:rsidR="00EE5860" w:rsidRPr="00441CD0" w14:paraId="677D965D" w14:textId="77777777" w:rsidTr="00BB0E1F">
        <w:trPr>
          <w:jc w:val="center"/>
        </w:trPr>
        <w:tc>
          <w:tcPr>
            <w:tcW w:w="151" w:type="dxa"/>
            <w:tcBorders>
              <w:top w:val="nil"/>
              <w:left w:val="single" w:sz="6" w:space="0" w:color="auto"/>
              <w:bottom w:val="nil"/>
              <w:right w:val="nil"/>
            </w:tcBorders>
          </w:tcPr>
          <w:p w14:paraId="5B0318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D6A2A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52AB988" w14:textId="77777777" w:rsidR="00EE5860" w:rsidRPr="00441CD0" w:rsidRDefault="00EE5860" w:rsidP="00BB0E1F">
            <w:pPr>
              <w:pStyle w:val="TAC"/>
            </w:pPr>
            <w:r w:rsidRPr="00441CD0">
              <w:t xml:space="preserve">Type = </w:t>
            </w:r>
            <w:r w:rsidRPr="00441CD0">
              <w:rPr>
                <w:lang w:val="sv-SE"/>
              </w:rPr>
              <w:t>120</w:t>
            </w:r>
            <w:r w:rsidRPr="00441CD0">
              <w:t xml:space="preserve"> (decimal)</w:t>
            </w:r>
          </w:p>
        </w:tc>
        <w:tc>
          <w:tcPr>
            <w:tcW w:w="588" w:type="dxa"/>
            <w:tcBorders>
              <w:top w:val="nil"/>
              <w:left w:val="single" w:sz="4" w:space="0" w:color="auto"/>
              <w:bottom w:val="nil"/>
              <w:right w:val="single" w:sz="6" w:space="0" w:color="auto"/>
            </w:tcBorders>
          </w:tcPr>
          <w:p w14:paraId="331C8095" w14:textId="77777777" w:rsidR="00EE5860" w:rsidRPr="00441CD0" w:rsidRDefault="00EE5860" w:rsidP="00BB0E1F">
            <w:pPr>
              <w:pStyle w:val="TAC"/>
            </w:pPr>
          </w:p>
        </w:tc>
      </w:tr>
      <w:tr w:rsidR="00EE5860" w:rsidRPr="00441CD0" w14:paraId="1933D013" w14:textId="77777777" w:rsidTr="00BB0E1F">
        <w:trPr>
          <w:jc w:val="center"/>
        </w:trPr>
        <w:tc>
          <w:tcPr>
            <w:tcW w:w="151" w:type="dxa"/>
            <w:tcBorders>
              <w:top w:val="nil"/>
              <w:left w:val="single" w:sz="6" w:space="0" w:color="auto"/>
              <w:bottom w:val="nil"/>
              <w:right w:val="nil"/>
            </w:tcBorders>
          </w:tcPr>
          <w:p w14:paraId="57FE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55F10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00CB194"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02051CF0" w14:textId="77777777" w:rsidR="00EE5860" w:rsidRPr="00441CD0" w:rsidRDefault="00EE5860" w:rsidP="00BB0E1F">
            <w:pPr>
              <w:pStyle w:val="TAC"/>
            </w:pPr>
          </w:p>
        </w:tc>
      </w:tr>
      <w:tr w:rsidR="00EE5860" w:rsidRPr="00441CD0" w14:paraId="3D1C8AE9" w14:textId="77777777" w:rsidTr="00BB0E1F">
        <w:trPr>
          <w:jc w:val="center"/>
        </w:trPr>
        <w:tc>
          <w:tcPr>
            <w:tcW w:w="151" w:type="dxa"/>
            <w:tcBorders>
              <w:top w:val="nil"/>
              <w:left w:val="single" w:sz="6" w:space="0" w:color="auto"/>
              <w:bottom w:val="single" w:sz="4" w:space="0" w:color="auto"/>
              <w:right w:val="nil"/>
            </w:tcBorders>
          </w:tcPr>
          <w:p w14:paraId="73C2227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9B114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9688DB6" w14:textId="77777777" w:rsidR="00EE5860" w:rsidRPr="00441CD0" w:rsidRDefault="00EE5860" w:rsidP="00BB0E1F">
            <w:pPr>
              <w:pStyle w:val="TAC"/>
              <w:rPr>
                <w:lang w:eastAsia="zh-CN"/>
              </w:rPr>
            </w:pPr>
            <w:r w:rsidRPr="00441CD0">
              <w:rPr>
                <w:lang w:eastAsia="zh-CN"/>
              </w:rPr>
              <w:t xml:space="preserve">URR ID value </w:t>
            </w:r>
          </w:p>
        </w:tc>
        <w:tc>
          <w:tcPr>
            <w:tcW w:w="588" w:type="dxa"/>
            <w:tcBorders>
              <w:top w:val="nil"/>
              <w:left w:val="single" w:sz="4" w:space="0" w:color="auto"/>
              <w:bottom w:val="single" w:sz="4" w:space="0" w:color="auto"/>
              <w:right w:val="single" w:sz="6" w:space="0" w:color="auto"/>
            </w:tcBorders>
          </w:tcPr>
          <w:p w14:paraId="5B112DF2" w14:textId="77777777" w:rsidR="00EE5860" w:rsidRPr="00441CD0" w:rsidRDefault="00EE5860" w:rsidP="00BB0E1F">
            <w:pPr>
              <w:pStyle w:val="TAC"/>
            </w:pPr>
          </w:p>
        </w:tc>
      </w:tr>
    </w:tbl>
    <w:p w14:paraId="0B09D900"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85</w:t>
      </w:r>
      <w:r w:rsidRPr="00441CD0">
        <w:rPr>
          <w:lang w:eastAsia="zh-CN"/>
        </w:rPr>
        <w:t>-</w:t>
      </w:r>
      <w:r w:rsidRPr="00441CD0">
        <w:rPr>
          <w:lang w:eastAsia="ja-JP"/>
        </w:rPr>
        <w:t>1</w:t>
      </w:r>
      <w:r w:rsidRPr="00441CD0">
        <w:t>: Aggregated URR ID</w:t>
      </w:r>
    </w:p>
    <w:p w14:paraId="13D68C00" w14:textId="77777777" w:rsidR="00EE5860" w:rsidRPr="00441CD0" w:rsidRDefault="00EE5860" w:rsidP="00EE5860">
      <w:r w:rsidRPr="00441CD0">
        <w:t>Each URR ID value shall be encoded as an Unsigned32 binary integer value.</w:t>
      </w:r>
    </w:p>
    <w:p w14:paraId="28C59BEA" w14:textId="77777777" w:rsidR="00EE5860" w:rsidRPr="00441CD0" w:rsidRDefault="00EE5860" w:rsidP="00EE5860">
      <w:pPr>
        <w:pStyle w:val="Heading3"/>
      </w:pPr>
      <w:bookmarkStart w:id="6080" w:name="_Toc19717431"/>
      <w:bookmarkStart w:id="6081" w:name="_Toc27490932"/>
      <w:bookmarkStart w:id="6082" w:name="_Toc27557225"/>
      <w:bookmarkStart w:id="6083" w:name="_Toc27724142"/>
      <w:bookmarkStart w:id="6084" w:name="_Toc36031216"/>
      <w:bookmarkStart w:id="6085" w:name="_Toc36043136"/>
      <w:bookmarkStart w:id="6086" w:name="_Toc36814461"/>
      <w:bookmarkStart w:id="6087" w:name="_Toc44689319"/>
      <w:bookmarkStart w:id="6088" w:name="_Toc44924073"/>
      <w:bookmarkStart w:id="6089" w:name="_Toc51861043"/>
      <w:bookmarkStart w:id="6090" w:name="_Toc57930814"/>
      <w:bookmarkStart w:id="6091" w:name="_Toc57931444"/>
      <w:bookmarkStart w:id="6092" w:name="_Toc67499836"/>
      <w:r w:rsidRPr="00441CD0">
        <w:t>8.</w:t>
      </w:r>
      <w:r w:rsidRPr="00441CD0">
        <w:rPr>
          <w:lang w:val="en-US"/>
        </w:rPr>
        <w:t>2.86</w:t>
      </w:r>
      <w:r w:rsidRPr="00441CD0">
        <w:tab/>
        <w:t>Subsequent Volume Quota</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14:paraId="3FFB3786" w14:textId="77777777" w:rsidR="00EE5860" w:rsidRPr="00441CD0" w:rsidRDefault="00EE5860" w:rsidP="00EE5860">
      <w:pPr>
        <w:rPr>
          <w:lang w:eastAsia="ja-JP"/>
        </w:rPr>
      </w:pPr>
      <w:r w:rsidRPr="00441CD0">
        <w:t xml:space="preserve">The Subsequent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8.2.86-1</w:t>
      </w:r>
      <w:r w:rsidRPr="00441CD0">
        <w:rPr>
          <w:lang w:eastAsia="ja-JP"/>
        </w:rPr>
        <w:t xml:space="preserve">. It contains the volume quota to be monitored by the UP function </w:t>
      </w:r>
      <w:r w:rsidRPr="00441CD0">
        <w:t>after the Monitoring Time</w:t>
      </w:r>
      <w:r w:rsidRPr="00441CD0">
        <w:rPr>
          <w:lang w:eastAsia="ja-JP"/>
        </w:rPr>
        <w:t>.</w:t>
      </w:r>
    </w:p>
    <w:p w14:paraId="238DEF8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1C95B9A7" w14:textId="77777777" w:rsidTr="00BB0E1F">
        <w:trPr>
          <w:jc w:val="center"/>
        </w:trPr>
        <w:tc>
          <w:tcPr>
            <w:tcW w:w="151" w:type="dxa"/>
            <w:tcBorders>
              <w:top w:val="single" w:sz="6" w:space="0" w:color="auto"/>
              <w:left w:val="single" w:sz="6" w:space="0" w:color="auto"/>
              <w:bottom w:val="nil"/>
              <w:right w:val="nil"/>
            </w:tcBorders>
          </w:tcPr>
          <w:p w14:paraId="172A5AA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E42E8D"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DAC36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7C4CD" w14:textId="77777777" w:rsidR="00EE5860" w:rsidRPr="00441CD0" w:rsidRDefault="00EE5860" w:rsidP="00BB0E1F">
            <w:pPr>
              <w:pStyle w:val="TAC"/>
            </w:pPr>
          </w:p>
        </w:tc>
      </w:tr>
      <w:tr w:rsidR="00EE5860" w:rsidRPr="00441CD0" w14:paraId="3DEF4924" w14:textId="77777777" w:rsidTr="00BB0E1F">
        <w:trPr>
          <w:jc w:val="center"/>
        </w:trPr>
        <w:tc>
          <w:tcPr>
            <w:tcW w:w="151" w:type="dxa"/>
            <w:tcBorders>
              <w:top w:val="nil"/>
              <w:left w:val="single" w:sz="6" w:space="0" w:color="auto"/>
              <w:bottom w:val="nil"/>
              <w:right w:val="nil"/>
            </w:tcBorders>
          </w:tcPr>
          <w:p w14:paraId="36FFF297" w14:textId="77777777" w:rsidR="00EE5860" w:rsidRPr="00441CD0" w:rsidRDefault="00EE5860" w:rsidP="00BB0E1F">
            <w:pPr>
              <w:pStyle w:val="TAC"/>
            </w:pPr>
          </w:p>
        </w:tc>
        <w:tc>
          <w:tcPr>
            <w:tcW w:w="1104" w:type="dxa"/>
            <w:tcBorders>
              <w:top w:val="nil"/>
              <w:left w:val="nil"/>
              <w:bottom w:val="nil"/>
              <w:right w:val="nil"/>
            </w:tcBorders>
            <w:hideMark/>
          </w:tcPr>
          <w:p w14:paraId="140A6A2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E97A8E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B3738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85220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74BB3"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19FCDB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A4E94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3975C2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0B6556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DF7FE9A" w14:textId="77777777" w:rsidR="00EE5860" w:rsidRPr="00441CD0" w:rsidRDefault="00EE5860" w:rsidP="00BB0E1F">
            <w:pPr>
              <w:pStyle w:val="TAC"/>
            </w:pPr>
          </w:p>
        </w:tc>
      </w:tr>
      <w:tr w:rsidR="00EE5860" w:rsidRPr="00441CD0" w14:paraId="334CFE6C" w14:textId="77777777" w:rsidTr="00BB0E1F">
        <w:trPr>
          <w:jc w:val="center"/>
        </w:trPr>
        <w:tc>
          <w:tcPr>
            <w:tcW w:w="151" w:type="dxa"/>
            <w:tcBorders>
              <w:top w:val="nil"/>
              <w:left w:val="single" w:sz="6" w:space="0" w:color="auto"/>
              <w:bottom w:val="nil"/>
              <w:right w:val="nil"/>
            </w:tcBorders>
          </w:tcPr>
          <w:p w14:paraId="1FD5B2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3A7D8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2EE9051" w14:textId="77777777" w:rsidR="00EE5860" w:rsidRPr="00441CD0" w:rsidRDefault="00EE5860" w:rsidP="00BB0E1F">
            <w:pPr>
              <w:pStyle w:val="TAC"/>
            </w:pPr>
            <w:r w:rsidRPr="00441CD0">
              <w:t xml:space="preserve">Type = </w:t>
            </w:r>
            <w:r w:rsidRPr="00441CD0">
              <w:rPr>
                <w:lang w:val="sv-SE"/>
              </w:rPr>
              <w:t>121</w:t>
            </w:r>
            <w:r w:rsidRPr="00441CD0">
              <w:t xml:space="preserve"> (decimal)</w:t>
            </w:r>
          </w:p>
        </w:tc>
        <w:tc>
          <w:tcPr>
            <w:tcW w:w="588" w:type="dxa"/>
            <w:tcBorders>
              <w:top w:val="nil"/>
              <w:left w:val="single" w:sz="4" w:space="0" w:color="auto"/>
              <w:bottom w:val="nil"/>
              <w:right w:val="single" w:sz="6" w:space="0" w:color="auto"/>
            </w:tcBorders>
          </w:tcPr>
          <w:p w14:paraId="052338F7" w14:textId="77777777" w:rsidR="00EE5860" w:rsidRPr="00441CD0" w:rsidRDefault="00EE5860" w:rsidP="00BB0E1F">
            <w:pPr>
              <w:pStyle w:val="TAC"/>
            </w:pPr>
          </w:p>
        </w:tc>
      </w:tr>
      <w:tr w:rsidR="00EE5860" w:rsidRPr="00441CD0" w14:paraId="64696A07" w14:textId="77777777" w:rsidTr="00BB0E1F">
        <w:trPr>
          <w:jc w:val="center"/>
        </w:trPr>
        <w:tc>
          <w:tcPr>
            <w:tcW w:w="151" w:type="dxa"/>
            <w:tcBorders>
              <w:top w:val="nil"/>
              <w:left w:val="single" w:sz="6" w:space="0" w:color="auto"/>
              <w:bottom w:val="nil"/>
              <w:right w:val="nil"/>
            </w:tcBorders>
          </w:tcPr>
          <w:p w14:paraId="2BC952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DF6F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C78C2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BF9950" w14:textId="77777777" w:rsidR="00EE5860" w:rsidRPr="00441CD0" w:rsidRDefault="00EE5860" w:rsidP="00BB0E1F">
            <w:pPr>
              <w:pStyle w:val="TAC"/>
            </w:pPr>
          </w:p>
        </w:tc>
      </w:tr>
      <w:tr w:rsidR="00EE5860" w:rsidRPr="00441CD0" w14:paraId="10E581A6" w14:textId="77777777" w:rsidTr="00BB0E1F">
        <w:trPr>
          <w:jc w:val="center"/>
        </w:trPr>
        <w:tc>
          <w:tcPr>
            <w:tcW w:w="151" w:type="dxa"/>
            <w:tcBorders>
              <w:top w:val="nil"/>
              <w:left w:val="single" w:sz="6" w:space="0" w:color="auto"/>
              <w:bottom w:val="nil"/>
              <w:right w:val="nil"/>
            </w:tcBorders>
          </w:tcPr>
          <w:p w14:paraId="3B1571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BC78F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979FA0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77A4F0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2A37F53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FC67E05"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3CDD4D26" w14:textId="77777777" w:rsidR="00EE5860" w:rsidRPr="00441CD0" w:rsidRDefault="00EE5860" w:rsidP="00BB0E1F">
            <w:pPr>
              <w:pStyle w:val="TAC"/>
            </w:pPr>
          </w:p>
        </w:tc>
      </w:tr>
      <w:tr w:rsidR="00EE5860" w:rsidRPr="00441CD0" w14:paraId="4C6C907E" w14:textId="77777777" w:rsidTr="00BB0E1F">
        <w:trPr>
          <w:jc w:val="center"/>
        </w:trPr>
        <w:tc>
          <w:tcPr>
            <w:tcW w:w="151" w:type="dxa"/>
            <w:tcBorders>
              <w:top w:val="nil"/>
              <w:left w:val="single" w:sz="6" w:space="0" w:color="auto"/>
              <w:bottom w:val="nil"/>
              <w:right w:val="nil"/>
            </w:tcBorders>
          </w:tcPr>
          <w:p w14:paraId="4FAB84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11F7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065C32B7"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1A1255A6" w14:textId="77777777" w:rsidR="00EE5860" w:rsidRPr="00441CD0" w:rsidRDefault="00EE5860" w:rsidP="00BB0E1F">
            <w:pPr>
              <w:pStyle w:val="TAC"/>
            </w:pPr>
          </w:p>
        </w:tc>
      </w:tr>
      <w:tr w:rsidR="00EE5860" w:rsidRPr="00441CD0" w14:paraId="653DF3FC" w14:textId="77777777" w:rsidTr="00BB0E1F">
        <w:trPr>
          <w:jc w:val="center"/>
        </w:trPr>
        <w:tc>
          <w:tcPr>
            <w:tcW w:w="151" w:type="dxa"/>
            <w:tcBorders>
              <w:top w:val="nil"/>
              <w:left w:val="single" w:sz="6" w:space="0" w:color="auto"/>
              <w:bottom w:val="nil"/>
              <w:right w:val="nil"/>
            </w:tcBorders>
          </w:tcPr>
          <w:p w14:paraId="7BF022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68803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20C61D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2011C84D" w14:textId="77777777" w:rsidR="00EE5860" w:rsidRPr="00441CD0" w:rsidRDefault="00EE5860" w:rsidP="00BB0E1F">
            <w:pPr>
              <w:pStyle w:val="TAC"/>
            </w:pPr>
          </w:p>
        </w:tc>
      </w:tr>
      <w:tr w:rsidR="00EE5860" w:rsidRPr="00441CD0" w14:paraId="10D28852" w14:textId="77777777" w:rsidTr="00BB0E1F">
        <w:trPr>
          <w:jc w:val="center"/>
        </w:trPr>
        <w:tc>
          <w:tcPr>
            <w:tcW w:w="151" w:type="dxa"/>
            <w:tcBorders>
              <w:top w:val="nil"/>
              <w:left w:val="single" w:sz="6" w:space="0" w:color="auto"/>
              <w:bottom w:val="nil"/>
              <w:right w:val="nil"/>
            </w:tcBorders>
          </w:tcPr>
          <w:p w14:paraId="14C5E5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FCD9F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D42562F"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4F11C2B" w14:textId="77777777" w:rsidR="00EE5860" w:rsidRPr="00441CD0" w:rsidRDefault="00EE5860" w:rsidP="00BB0E1F">
            <w:pPr>
              <w:pStyle w:val="TAC"/>
            </w:pPr>
          </w:p>
        </w:tc>
      </w:tr>
      <w:tr w:rsidR="00EE5860" w:rsidRPr="00441CD0" w14:paraId="2690D721" w14:textId="77777777" w:rsidTr="00BB0E1F">
        <w:trPr>
          <w:jc w:val="center"/>
        </w:trPr>
        <w:tc>
          <w:tcPr>
            <w:tcW w:w="151" w:type="dxa"/>
            <w:tcBorders>
              <w:top w:val="nil"/>
              <w:left w:val="single" w:sz="6" w:space="0" w:color="auto"/>
              <w:bottom w:val="single" w:sz="4" w:space="0" w:color="auto"/>
              <w:right w:val="nil"/>
            </w:tcBorders>
          </w:tcPr>
          <w:p w14:paraId="77C47E7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3387EC"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BF23EA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5B59CD" w14:textId="77777777" w:rsidR="00EE5860" w:rsidRPr="00441CD0" w:rsidRDefault="00EE5860" w:rsidP="00BB0E1F">
            <w:pPr>
              <w:pStyle w:val="TAC"/>
            </w:pPr>
          </w:p>
        </w:tc>
      </w:tr>
    </w:tbl>
    <w:p w14:paraId="1D99D5AC"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86</w:t>
      </w:r>
      <w:r w:rsidRPr="00441CD0">
        <w:rPr>
          <w:lang w:eastAsia="zh-CN"/>
        </w:rPr>
        <w:t>-</w:t>
      </w:r>
      <w:r w:rsidRPr="00441CD0">
        <w:rPr>
          <w:lang w:eastAsia="ja-JP"/>
        </w:rPr>
        <w:t>1</w:t>
      </w:r>
      <w:r w:rsidRPr="00441CD0">
        <w:t xml:space="preserve">: Subsequent Volume </w:t>
      </w:r>
      <w:r w:rsidRPr="00441CD0">
        <w:rPr>
          <w:lang w:eastAsia="ja-JP"/>
        </w:rPr>
        <w:t>Quota</w:t>
      </w:r>
    </w:p>
    <w:p w14:paraId="31A6E24E" w14:textId="77777777" w:rsidR="00EE5860" w:rsidRPr="00441CD0" w:rsidRDefault="00EE5860" w:rsidP="00EE5860">
      <w:r w:rsidRPr="00441CD0">
        <w:t>The following flags are coded within Octet 5:</w:t>
      </w:r>
    </w:p>
    <w:p w14:paraId="6A44945D"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63FC9F4E"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D786646"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3EF87DB2"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5DFAEFA7" w14:textId="77777777" w:rsidR="00EE5860" w:rsidRPr="00441CD0" w:rsidRDefault="00EE5860" w:rsidP="00EE5860">
      <w:pPr>
        <w:rPr>
          <w:noProof/>
        </w:rPr>
      </w:pPr>
      <w:r w:rsidRPr="00441CD0">
        <w:rPr>
          <w:noProof/>
        </w:rPr>
        <w:t>At least one bit shall be set to "1". Several bits may be set to "1".</w:t>
      </w:r>
    </w:p>
    <w:p w14:paraId="7EC8B946" w14:textId="77777777" w:rsidR="00EE5860" w:rsidRPr="00441CD0" w:rsidRDefault="00EE5860" w:rsidP="00EE5860">
      <w:r w:rsidRPr="00441CD0">
        <w:lastRenderedPageBreak/>
        <w:t>The Total Volume, Uplink Volume and Downlink Volume fields shall be encoded as an Unsigned64 binary integer value. They shall contain the total, uplink or downlink number of octets respectively.</w:t>
      </w:r>
    </w:p>
    <w:p w14:paraId="7578A9F0" w14:textId="77777777" w:rsidR="00EE5860" w:rsidRPr="00441CD0" w:rsidRDefault="00EE5860" w:rsidP="00EE5860">
      <w:pPr>
        <w:pStyle w:val="Heading3"/>
      </w:pPr>
      <w:bookmarkStart w:id="6093" w:name="_Toc19717432"/>
      <w:bookmarkStart w:id="6094" w:name="_Toc27490933"/>
      <w:bookmarkStart w:id="6095" w:name="_Toc27557226"/>
      <w:bookmarkStart w:id="6096" w:name="_Toc27724143"/>
      <w:bookmarkStart w:id="6097" w:name="_Toc36031217"/>
      <w:bookmarkStart w:id="6098" w:name="_Toc36043137"/>
      <w:bookmarkStart w:id="6099" w:name="_Toc36814462"/>
      <w:bookmarkStart w:id="6100" w:name="_Toc44689320"/>
      <w:bookmarkStart w:id="6101" w:name="_Toc44924074"/>
      <w:bookmarkStart w:id="6102" w:name="_Toc51861044"/>
      <w:bookmarkStart w:id="6103" w:name="_Toc57930815"/>
      <w:bookmarkStart w:id="6104" w:name="_Toc57931445"/>
      <w:bookmarkStart w:id="6105" w:name="_Toc67499837"/>
      <w:r w:rsidRPr="00441CD0">
        <w:t>8.</w:t>
      </w:r>
      <w:r w:rsidRPr="00441CD0">
        <w:rPr>
          <w:lang w:val="en-US"/>
        </w:rPr>
        <w:t>2.87</w:t>
      </w:r>
      <w:r w:rsidRPr="00441CD0">
        <w:tab/>
        <w:t>Subsequent Time Quota</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311C519A" w14:textId="77777777" w:rsidR="00EE5860" w:rsidRPr="00441CD0" w:rsidRDefault="00EE5860" w:rsidP="00EE5860">
      <w:pPr>
        <w:rPr>
          <w:lang w:eastAsia="ja-JP"/>
        </w:rPr>
      </w:pPr>
      <w:r w:rsidRPr="00441CD0">
        <w:t xml:space="preserve">The Subsequent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8.2.87-1</w:t>
      </w:r>
      <w:r w:rsidRPr="00441CD0">
        <w:rPr>
          <w:lang w:eastAsia="ja-JP"/>
        </w:rPr>
        <w:t>. It contains the time quota to be monitored by the UP function</w:t>
      </w:r>
      <w:r w:rsidRPr="00441CD0">
        <w:t xml:space="preserve"> after the Monitoring Time</w:t>
      </w:r>
      <w:r w:rsidRPr="00441CD0">
        <w:rPr>
          <w:lang w:eastAsia="ja-JP"/>
        </w:rPr>
        <w:t>.</w:t>
      </w:r>
    </w:p>
    <w:p w14:paraId="26734C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F577AAD" w14:textId="77777777" w:rsidTr="00BB0E1F">
        <w:trPr>
          <w:jc w:val="center"/>
        </w:trPr>
        <w:tc>
          <w:tcPr>
            <w:tcW w:w="151" w:type="dxa"/>
            <w:tcBorders>
              <w:top w:val="single" w:sz="6" w:space="0" w:color="auto"/>
              <w:left w:val="single" w:sz="6" w:space="0" w:color="auto"/>
              <w:bottom w:val="nil"/>
              <w:right w:val="nil"/>
            </w:tcBorders>
          </w:tcPr>
          <w:p w14:paraId="30523B02" w14:textId="77777777" w:rsidR="00EE5860" w:rsidRPr="00441CD0" w:rsidRDefault="00EE5860" w:rsidP="00BB0E1F">
            <w:pPr>
              <w:pStyle w:val="TAC"/>
            </w:pPr>
          </w:p>
        </w:tc>
        <w:tc>
          <w:tcPr>
            <w:tcW w:w="1104" w:type="dxa"/>
            <w:tcBorders>
              <w:top w:val="single" w:sz="6" w:space="0" w:color="auto"/>
              <w:left w:val="nil"/>
              <w:bottom w:val="nil"/>
              <w:right w:val="nil"/>
            </w:tcBorders>
          </w:tcPr>
          <w:p w14:paraId="5DAE763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FB23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8A226D" w14:textId="77777777" w:rsidR="00EE5860" w:rsidRPr="00441CD0" w:rsidRDefault="00EE5860" w:rsidP="00BB0E1F">
            <w:pPr>
              <w:pStyle w:val="TAC"/>
            </w:pPr>
          </w:p>
        </w:tc>
      </w:tr>
      <w:tr w:rsidR="00EE5860" w:rsidRPr="00441CD0" w14:paraId="12E24E74" w14:textId="77777777" w:rsidTr="00BB0E1F">
        <w:trPr>
          <w:jc w:val="center"/>
        </w:trPr>
        <w:tc>
          <w:tcPr>
            <w:tcW w:w="151" w:type="dxa"/>
            <w:tcBorders>
              <w:top w:val="nil"/>
              <w:left w:val="single" w:sz="6" w:space="0" w:color="auto"/>
              <w:bottom w:val="nil"/>
              <w:right w:val="nil"/>
            </w:tcBorders>
          </w:tcPr>
          <w:p w14:paraId="1A0A18D7" w14:textId="77777777" w:rsidR="00EE5860" w:rsidRPr="00441CD0" w:rsidRDefault="00EE5860" w:rsidP="00BB0E1F">
            <w:pPr>
              <w:pStyle w:val="TAC"/>
            </w:pPr>
          </w:p>
        </w:tc>
        <w:tc>
          <w:tcPr>
            <w:tcW w:w="1104" w:type="dxa"/>
            <w:tcBorders>
              <w:top w:val="nil"/>
              <w:left w:val="nil"/>
              <w:bottom w:val="nil"/>
              <w:right w:val="nil"/>
            </w:tcBorders>
            <w:hideMark/>
          </w:tcPr>
          <w:p w14:paraId="1067A95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3D8B2D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B51D77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C2F5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B48557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104C5A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203DE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F3F9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A80B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D4AC49" w14:textId="77777777" w:rsidR="00EE5860" w:rsidRPr="00441CD0" w:rsidRDefault="00EE5860" w:rsidP="00BB0E1F">
            <w:pPr>
              <w:pStyle w:val="TAC"/>
            </w:pPr>
          </w:p>
        </w:tc>
      </w:tr>
      <w:tr w:rsidR="00EE5860" w:rsidRPr="00441CD0" w14:paraId="44CFB971" w14:textId="77777777" w:rsidTr="00BB0E1F">
        <w:trPr>
          <w:jc w:val="center"/>
        </w:trPr>
        <w:tc>
          <w:tcPr>
            <w:tcW w:w="151" w:type="dxa"/>
            <w:tcBorders>
              <w:top w:val="nil"/>
              <w:left w:val="single" w:sz="6" w:space="0" w:color="auto"/>
              <w:bottom w:val="nil"/>
              <w:right w:val="nil"/>
            </w:tcBorders>
          </w:tcPr>
          <w:p w14:paraId="0EE87B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B432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BDCBB30" w14:textId="77777777" w:rsidR="00EE5860" w:rsidRPr="00441CD0" w:rsidRDefault="00EE5860" w:rsidP="00BB0E1F">
            <w:pPr>
              <w:pStyle w:val="TAC"/>
            </w:pPr>
            <w:r w:rsidRPr="00441CD0">
              <w:t xml:space="preserve">Type = </w:t>
            </w:r>
            <w:r w:rsidRPr="00441CD0">
              <w:rPr>
                <w:lang w:val="sv-SE"/>
              </w:rPr>
              <w:t>122</w:t>
            </w:r>
            <w:r w:rsidRPr="00441CD0">
              <w:t xml:space="preserve"> (decimal)</w:t>
            </w:r>
          </w:p>
        </w:tc>
        <w:tc>
          <w:tcPr>
            <w:tcW w:w="588" w:type="dxa"/>
            <w:tcBorders>
              <w:top w:val="nil"/>
              <w:left w:val="single" w:sz="4" w:space="0" w:color="auto"/>
              <w:bottom w:val="nil"/>
              <w:right w:val="single" w:sz="6" w:space="0" w:color="auto"/>
            </w:tcBorders>
          </w:tcPr>
          <w:p w14:paraId="7E05EFDC" w14:textId="77777777" w:rsidR="00EE5860" w:rsidRPr="00441CD0" w:rsidRDefault="00EE5860" w:rsidP="00BB0E1F">
            <w:pPr>
              <w:pStyle w:val="TAC"/>
            </w:pPr>
          </w:p>
        </w:tc>
      </w:tr>
      <w:tr w:rsidR="00EE5860" w:rsidRPr="00441CD0" w14:paraId="7F8E7EDB" w14:textId="77777777" w:rsidTr="00BB0E1F">
        <w:trPr>
          <w:jc w:val="center"/>
        </w:trPr>
        <w:tc>
          <w:tcPr>
            <w:tcW w:w="151" w:type="dxa"/>
            <w:tcBorders>
              <w:top w:val="nil"/>
              <w:left w:val="single" w:sz="6" w:space="0" w:color="auto"/>
              <w:bottom w:val="nil"/>
              <w:right w:val="nil"/>
            </w:tcBorders>
          </w:tcPr>
          <w:p w14:paraId="7009FA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AEA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439AD6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3BE88AF" w14:textId="77777777" w:rsidR="00EE5860" w:rsidRPr="00441CD0" w:rsidRDefault="00EE5860" w:rsidP="00BB0E1F">
            <w:pPr>
              <w:pStyle w:val="TAC"/>
            </w:pPr>
          </w:p>
        </w:tc>
      </w:tr>
      <w:tr w:rsidR="00EE5860" w:rsidRPr="00441CD0" w14:paraId="655213E8" w14:textId="77777777" w:rsidTr="00BB0E1F">
        <w:trPr>
          <w:jc w:val="center"/>
        </w:trPr>
        <w:tc>
          <w:tcPr>
            <w:tcW w:w="151" w:type="dxa"/>
            <w:tcBorders>
              <w:top w:val="nil"/>
              <w:left w:val="single" w:sz="6" w:space="0" w:color="auto"/>
              <w:bottom w:val="nil"/>
              <w:right w:val="nil"/>
            </w:tcBorders>
          </w:tcPr>
          <w:p w14:paraId="18A59D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8DBC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6C74DDFF"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5A756936" w14:textId="77777777" w:rsidR="00EE5860" w:rsidRPr="00441CD0" w:rsidRDefault="00EE5860" w:rsidP="00BB0E1F">
            <w:pPr>
              <w:pStyle w:val="TAC"/>
            </w:pPr>
          </w:p>
        </w:tc>
      </w:tr>
      <w:tr w:rsidR="00EE5860" w:rsidRPr="00441CD0" w14:paraId="4DC9C881" w14:textId="77777777" w:rsidTr="00BB0E1F">
        <w:trPr>
          <w:jc w:val="center"/>
        </w:trPr>
        <w:tc>
          <w:tcPr>
            <w:tcW w:w="151" w:type="dxa"/>
            <w:tcBorders>
              <w:top w:val="nil"/>
              <w:left w:val="single" w:sz="6" w:space="0" w:color="auto"/>
              <w:bottom w:val="single" w:sz="4" w:space="0" w:color="auto"/>
              <w:right w:val="nil"/>
            </w:tcBorders>
          </w:tcPr>
          <w:p w14:paraId="18D29C9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CD7F74"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09F6CF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251CAB" w14:textId="77777777" w:rsidR="00EE5860" w:rsidRPr="00441CD0" w:rsidRDefault="00EE5860" w:rsidP="00BB0E1F">
            <w:pPr>
              <w:pStyle w:val="TAC"/>
            </w:pPr>
          </w:p>
        </w:tc>
      </w:tr>
    </w:tbl>
    <w:p w14:paraId="511DCFF5"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87</w:t>
      </w:r>
      <w:r w:rsidRPr="00441CD0">
        <w:rPr>
          <w:lang w:eastAsia="zh-CN"/>
        </w:rPr>
        <w:t>-</w:t>
      </w:r>
      <w:r w:rsidRPr="00441CD0">
        <w:rPr>
          <w:lang w:eastAsia="ja-JP"/>
        </w:rPr>
        <w:t>1</w:t>
      </w:r>
      <w:r w:rsidRPr="00441CD0">
        <w:t xml:space="preserve">: Subsequent Time </w:t>
      </w:r>
      <w:r w:rsidRPr="00441CD0">
        <w:rPr>
          <w:lang w:eastAsia="ja-JP"/>
        </w:rPr>
        <w:t>Quota</w:t>
      </w:r>
    </w:p>
    <w:p w14:paraId="7FBFD4B3" w14:textId="77777777" w:rsidR="00EE5860" w:rsidRPr="00441CD0" w:rsidRDefault="00EE5860" w:rsidP="00EE5860">
      <w:r w:rsidRPr="00441CD0">
        <w:t>The Time Quota value shall be encoded as an Unsigned32 binary integer value. It contains a duration in seconds.</w:t>
      </w:r>
    </w:p>
    <w:p w14:paraId="7D4FCA0A" w14:textId="77777777" w:rsidR="00EE5860" w:rsidRPr="00441CD0" w:rsidRDefault="00EE5860" w:rsidP="00EE5860">
      <w:pPr>
        <w:pStyle w:val="Heading3"/>
      </w:pPr>
      <w:bookmarkStart w:id="6106" w:name="_Toc19717433"/>
      <w:bookmarkStart w:id="6107" w:name="_Toc27490934"/>
      <w:bookmarkStart w:id="6108" w:name="_Toc27557227"/>
      <w:bookmarkStart w:id="6109" w:name="_Toc27724144"/>
      <w:bookmarkStart w:id="6110" w:name="_Toc36031218"/>
      <w:bookmarkStart w:id="6111" w:name="_Toc36043138"/>
      <w:bookmarkStart w:id="6112" w:name="_Toc36814463"/>
      <w:bookmarkStart w:id="6113" w:name="_Toc44689321"/>
      <w:bookmarkStart w:id="6114" w:name="_Toc44924075"/>
      <w:bookmarkStart w:id="6115" w:name="_Toc51861045"/>
      <w:bookmarkStart w:id="6116" w:name="_Toc57930816"/>
      <w:bookmarkStart w:id="6117" w:name="_Toc57931446"/>
      <w:bookmarkStart w:id="6118" w:name="_Toc67499838"/>
      <w:r w:rsidRPr="00441CD0">
        <w:t>8.</w:t>
      </w:r>
      <w:r w:rsidRPr="00441CD0">
        <w:rPr>
          <w:lang w:val="en-US"/>
        </w:rPr>
        <w:t>2.88</w:t>
      </w:r>
      <w:r w:rsidRPr="00441CD0">
        <w:tab/>
        <w:t>RQI</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7906DAF0" w14:textId="77777777" w:rsidR="00EE5860" w:rsidRPr="00441CD0" w:rsidRDefault="00EE5860" w:rsidP="00EE5860">
      <w:pPr>
        <w:rPr>
          <w:lang w:eastAsia="zh-CN"/>
        </w:rPr>
      </w:pPr>
      <w:bookmarkStart w:id="6119" w:name="_Toc19717434"/>
      <w:bookmarkStart w:id="6120" w:name="_Toc27490935"/>
      <w:bookmarkStart w:id="6121" w:name="_Toc27557228"/>
      <w:bookmarkStart w:id="6122" w:name="_Toc27724145"/>
      <w:r w:rsidRPr="00441CD0">
        <w:t>The Reflective QoS Indicator (</w:t>
      </w:r>
      <w:r w:rsidRPr="00441CD0">
        <w:rPr>
          <w:lang w:val="en-US" w:eastAsia="zh-CN"/>
        </w:rPr>
        <w:t>RQI)</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8.2.88-1</w:t>
      </w:r>
      <w:r w:rsidRPr="00441CD0">
        <w:rPr>
          <w:lang w:eastAsia="ja-JP"/>
        </w:rPr>
        <w:t xml:space="preserve">. </w:t>
      </w:r>
      <w:r w:rsidRPr="00441CD0">
        <w:rPr>
          <w:lang w:eastAsia="zh-CN"/>
        </w:rPr>
        <w:t xml:space="preserve">It indicates </w:t>
      </w:r>
      <w:r w:rsidRPr="00441CD0">
        <w:t>if Reflective QoS applies for the UL</w:t>
      </w:r>
      <w:r w:rsidRPr="00441CD0">
        <w:rPr>
          <w:lang w:eastAsia="zh-CN"/>
        </w:rPr>
        <w:t>.</w:t>
      </w:r>
    </w:p>
    <w:p w14:paraId="170A2C6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14CB5EF" w14:textId="77777777" w:rsidTr="00BB0E1F">
        <w:trPr>
          <w:jc w:val="center"/>
        </w:trPr>
        <w:tc>
          <w:tcPr>
            <w:tcW w:w="151" w:type="dxa"/>
            <w:tcBorders>
              <w:top w:val="single" w:sz="6" w:space="0" w:color="auto"/>
              <w:left w:val="single" w:sz="6" w:space="0" w:color="auto"/>
              <w:bottom w:val="nil"/>
              <w:right w:val="nil"/>
            </w:tcBorders>
          </w:tcPr>
          <w:p w14:paraId="7C55ADE6" w14:textId="77777777" w:rsidR="00EE5860" w:rsidRPr="00441CD0" w:rsidRDefault="00EE5860" w:rsidP="00BB0E1F">
            <w:pPr>
              <w:pStyle w:val="TAC"/>
            </w:pPr>
          </w:p>
        </w:tc>
        <w:tc>
          <w:tcPr>
            <w:tcW w:w="1104" w:type="dxa"/>
            <w:tcBorders>
              <w:top w:val="single" w:sz="6" w:space="0" w:color="auto"/>
              <w:left w:val="nil"/>
              <w:bottom w:val="nil"/>
              <w:right w:val="nil"/>
            </w:tcBorders>
          </w:tcPr>
          <w:p w14:paraId="7DFD4BE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9551CB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13B0C1E" w14:textId="77777777" w:rsidR="00EE5860" w:rsidRPr="00441CD0" w:rsidRDefault="00EE5860" w:rsidP="00BB0E1F">
            <w:pPr>
              <w:pStyle w:val="TAC"/>
            </w:pPr>
          </w:p>
        </w:tc>
      </w:tr>
      <w:tr w:rsidR="00EE5860" w:rsidRPr="00441CD0" w14:paraId="345DE48D" w14:textId="77777777" w:rsidTr="00BB0E1F">
        <w:trPr>
          <w:jc w:val="center"/>
        </w:trPr>
        <w:tc>
          <w:tcPr>
            <w:tcW w:w="151" w:type="dxa"/>
            <w:tcBorders>
              <w:top w:val="nil"/>
              <w:left w:val="single" w:sz="6" w:space="0" w:color="auto"/>
              <w:bottom w:val="nil"/>
              <w:right w:val="nil"/>
            </w:tcBorders>
          </w:tcPr>
          <w:p w14:paraId="56EC8643" w14:textId="77777777" w:rsidR="00EE5860" w:rsidRPr="00441CD0" w:rsidRDefault="00EE5860" w:rsidP="00BB0E1F">
            <w:pPr>
              <w:pStyle w:val="TAC"/>
            </w:pPr>
          </w:p>
        </w:tc>
        <w:tc>
          <w:tcPr>
            <w:tcW w:w="1104" w:type="dxa"/>
            <w:tcBorders>
              <w:top w:val="nil"/>
              <w:left w:val="nil"/>
              <w:bottom w:val="nil"/>
              <w:right w:val="nil"/>
            </w:tcBorders>
            <w:hideMark/>
          </w:tcPr>
          <w:p w14:paraId="4AE79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6C6E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D95DE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1F4427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A741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C22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64B440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07E94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316637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CF23EBE" w14:textId="77777777" w:rsidR="00EE5860" w:rsidRPr="00441CD0" w:rsidRDefault="00EE5860" w:rsidP="00BB0E1F">
            <w:pPr>
              <w:pStyle w:val="TAC"/>
            </w:pPr>
          </w:p>
        </w:tc>
      </w:tr>
      <w:tr w:rsidR="00EE5860" w:rsidRPr="00441CD0" w14:paraId="6506CB01" w14:textId="77777777" w:rsidTr="00BB0E1F">
        <w:trPr>
          <w:jc w:val="center"/>
        </w:trPr>
        <w:tc>
          <w:tcPr>
            <w:tcW w:w="151" w:type="dxa"/>
            <w:tcBorders>
              <w:top w:val="nil"/>
              <w:left w:val="single" w:sz="6" w:space="0" w:color="auto"/>
              <w:bottom w:val="nil"/>
              <w:right w:val="nil"/>
            </w:tcBorders>
          </w:tcPr>
          <w:p w14:paraId="1115D3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A825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A16FF8C" w14:textId="77777777" w:rsidR="00EE5860" w:rsidRPr="00441CD0" w:rsidRDefault="00EE5860" w:rsidP="00BB0E1F">
            <w:pPr>
              <w:pStyle w:val="TAC"/>
            </w:pPr>
            <w:r w:rsidRPr="00441CD0">
              <w:t xml:space="preserve">Type = </w:t>
            </w:r>
            <w:r w:rsidRPr="00441CD0">
              <w:rPr>
                <w:lang w:val="de-DE"/>
              </w:rPr>
              <w:t>123</w:t>
            </w:r>
            <w:r w:rsidRPr="00441CD0">
              <w:t xml:space="preserve"> (decimal)</w:t>
            </w:r>
          </w:p>
        </w:tc>
        <w:tc>
          <w:tcPr>
            <w:tcW w:w="588" w:type="dxa"/>
            <w:tcBorders>
              <w:top w:val="nil"/>
              <w:left w:val="single" w:sz="4" w:space="0" w:color="auto"/>
              <w:bottom w:val="nil"/>
              <w:right w:val="single" w:sz="6" w:space="0" w:color="auto"/>
            </w:tcBorders>
          </w:tcPr>
          <w:p w14:paraId="6F5683AF" w14:textId="77777777" w:rsidR="00EE5860" w:rsidRPr="00441CD0" w:rsidRDefault="00EE5860" w:rsidP="00BB0E1F">
            <w:pPr>
              <w:pStyle w:val="TAC"/>
            </w:pPr>
          </w:p>
        </w:tc>
      </w:tr>
      <w:tr w:rsidR="00EE5860" w:rsidRPr="00441CD0" w14:paraId="1ABEF02E" w14:textId="77777777" w:rsidTr="00BB0E1F">
        <w:trPr>
          <w:jc w:val="center"/>
        </w:trPr>
        <w:tc>
          <w:tcPr>
            <w:tcW w:w="151" w:type="dxa"/>
            <w:tcBorders>
              <w:top w:val="nil"/>
              <w:left w:val="single" w:sz="6" w:space="0" w:color="auto"/>
              <w:bottom w:val="nil"/>
              <w:right w:val="nil"/>
            </w:tcBorders>
          </w:tcPr>
          <w:p w14:paraId="50A6DE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A24A4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087B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7CAB29" w14:textId="77777777" w:rsidR="00EE5860" w:rsidRPr="00441CD0" w:rsidRDefault="00EE5860" w:rsidP="00BB0E1F">
            <w:pPr>
              <w:pStyle w:val="TAC"/>
            </w:pPr>
          </w:p>
        </w:tc>
      </w:tr>
      <w:tr w:rsidR="00EE5860" w:rsidRPr="00441CD0" w14:paraId="020951B3" w14:textId="77777777" w:rsidTr="00BB0E1F">
        <w:trPr>
          <w:jc w:val="center"/>
        </w:trPr>
        <w:tc>
          <w:tcPr>
            <w:tcW w:w="151" w:type="dxa"/>
            <w:tcBorders>
              <w:top w:val="nil"/>
              <w:left w:val="single" w:sz="6" w:space="0" w:color="auto"/>
              <w:bottom w:val="nil"/>
              <w:right w:val="nil"/>
            </w:tcBorders>
          </w:tcPr>
          <w:p w14:paraId="2A10D5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F33F5"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27D934FE"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2D2B8D5" w14:textId="77777777" w:rsidR="00EE5860" w:rsidRPr="00441CD0" w:rsidRDefault="00EE5860" w:rsidP="00BB0E1F">
            <w:pPr>
              <w:pStyle w:val="TAC"/>
              <w:rPr>
                <w:lang w:val="de-DE" w:eastAsia="zh-CN"/>
              </w:rPr>
            </w:pPr>
            <w:r w:rsidRPr="00441CD0">
              <w:rPr>
                <w:lang w:val="de-DE" w:eastAsia="zh-CN"/>
              </w:rPr>
              <w:t>RQI</w:t>
            </w:r>
          </w:p>
        </w:tc>
        <w:tc>
          <w:tcPr>
            <w:tcW w:w="588" w:type="dxa"/>
            <w:tcBorders>
              <w:top w:val="nil"/>
              <w:left w:val="single" w:sz="4" w:space="0" w:color="auto"/>
              <w:bottom w:val="nil"/>
              <w:right w:val="single" w:sz="6" w:space="0" w:color="auto"/>
            </w:tcBorders>
          </w:tcPr>
          <w:p w14:paraId="7909A4EF" w14:textId="77777777" w:rsidR="00EE5860" w:rsidRPr="00441CD0" w:rsidRDefault="00EE5860" w:rsidP="00BB0E1F">
            <w:pPr>
              <w:pStyle w:val="TAC"/>
              <w:rPr>
                <w:lang w:val="x-none"/>
              </w:rPr>
            </w:pPr>
          </w:p>
        </w:tc>
      </w:tr>
      <w:tr w:rsidR="00EE5860" w:rsidRPr="00441CD0" w14:paraId="66040680" w14:textId="77777777" w:rsidTr="00BB0E1F">
        <w:trPr>
          <w:jc w:val="center"/>
        </w:trPr>
        <w:tc>
          <w:tcPr>
            <w:tcW w:w="151" w:type="dxa"/>
            <w:tcBorders>
              <w:top w:val="nil"/>
              <w:left w:val="single" w:sz="6" w:space="0" w:color="auto"/>
              <w:bottom w:val="single" w:sz="4" w:space="0" w:color="auto"/>
              <w:right w:val="nil"/>
            </w:tcBorders>
          </w:tcPr>
          <w:p w14:paraId="3A8FF0A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03274"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6C595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AB55B6" w14:textId="77777777" w:rsidR="00EE5860" w:rsidRPr="00441CD0" w:rsidRDefault="00EE5860" w:rsidP="00BB0E1F">
            <w:pPr>
              <w:pStyle w:val="TAC"/>
              <w:rPr>
                <w:lang w:val="x-none"/>
              </w:rPr>
            </w:pPr>
          </w:p>
        </w:tc>
      </w:tr>
    </w:tbl>
    <w:p w14:paraId="437A3F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88</w:t>
      </w:r>
      <w:r w:rsidRPr="00441CD0">
        <w:rPr>
          <w:lang w:eastAsia="zh-CN"/>
        </w:rPr>
        <w:t>-</w:t>
      </w:r>
      <w:r w:rsidRPr="00441CD0">
        <w:rPr>
          <w:lang w:eastAsia="ja-JP"/>
        </w:rPr>
        <w:t>1</w:t>
      </w:r>
      <w:r w:rsidRPr="00441CD0">
        <w:t xml:space="preserve">: </w:t>
      </w:r>
      <w:r w:rsidRPr="00441CD0">
        <w:rPr>
          <w:lang w:eastAsia="ja-JP"/>
        </w:rPr>
        <w:t>RQI</w:t>
      </w:r>
    </w:p>
    <w:p w14:paraId="43D3CA25" w14:textId="77777777" w:rsidR="00EE5860" w:rsidRPr="00441CD0" w:rsidRDefault="00EE5860" w:rsidP="00EE5860">
      <w:r w:rsidRPr="00441CD0">
        <w:t>The value of RQI flag shall be set as follows:</w:t>
      </w:r>
    </w:p>
    <w:p w14:paraId="2EFED764" w14:textId="77777777" w:rsidR="00EE5860" w:rsidRPr="00441CD0" w:rsidRDefault="00EE5860" w:rsidP="00EE5860">
      <w:pPr>
        <w:pStyle w:val="B1"/>
        <w:rPr>
          <w:lang w:eastAsia="zh-CN"/>
        </w:rPr>
      </w:pPr>
      <w:r w:rsidRPr="00441CD0">
        <w:t>-</w:t>
      </w:r>
      <w:r w:rsidRPr="00441CD0">
        <w:tab/>
        <w:t>RQI set to 0: de</w:t>
      </w:r>
      <w:r w:rsidRPr="00441CD0">
        <w:rPr>
          <w:lang w:eastAsia="zh-CN"/>
        </w:rPr>
        <w:t>activate Reflective QoS;</w:t>
      </w:r>
    </w:p>
    <w:p w14:paraId="0199EB07" w14:textId="77777777" w:rsidR="00EE5860" w:rsidRPr="00441CD0" w:rsidRDefault="00EE5860" w:rsidP="00EE5860">
      <w:pPr>
        <w:pStyle w:val="B1"/>
      </w:pPr>
      <w:r w:rsidRPr="00441CD0">
        <w:rPr>
          <w:lang w:eastAsia="zh-CN"/>
        </w:rPr>
        <w:t>-</w:t>
      </w:r>
      <w:r w:rsidRPr="00441CD0">
        <w:rPr>
          <w:lang w:eastAsia="zh-CN"/>
        </w:rPr>
        <w:tab/>
      </w:r>
      <w:r w:rsidRPr="00441CD0">
        <w:t xml:space="preserve">RQI set to 1: </w:t>
      </w:r>
      <w:r w:rsidRPr="00441CD0">
        <w:rPr>
          <w:lang w:eastAsia="zh-CN"/>
        </w:rPr>
        <w:t>activate Reflective QoS.</w:t>
      </w:r>
    </w:p>
    <w:p w14:paraId="08DA1AE7" w14:textId="77777777" w:rsidR="00EE5860" w:rsidRPr="00441CD0" w:rsidRDefault="00EE5860" w:rsidP="00EE5860">
      <w:r w:rsidRPr="00441CD0">
        <w:t>See also clause</w:t>
      </w:r>
      <w:r>
        <w:t> </w:t>
      </w:r>
      <w:r w:rsidRPr="00441CD0">
        <w:t>5.5.3.4 of 3GPP TS 38.415 [34].</w:t>
      </w:r>
    </w:p>
    <w:p w14:paraId="3246BB9A" w14:textId="77777777" w:rsidR="00EE5860" w:rsidRPr="00441CD0" w:rsidRDefault="00EE5860" w:rsidP="00EE5860">
      <w:pPr>
        <w:pStyle w:val="Heading3"/>
      </w:pPr>
      <w:bookmarkStart w:id="6123" w:name="_Toc36031219"/>
      <w:bookmarkStart w:id="6124" w:name="_Toc36043139"/>
      <w:bookmarkStart w:id="6125" w:name="_Toc36814464"/>
      <w:bookmarkStart w:id="6126" w:name="_Toc44689322"/>
      <w:bookmarkStart w:id="6127" w:name="_Toc44924076"/>
      <w:bookmarkStart w:id="6128" w:name="_Toc51861046"/>
      <w:bookmarkStart w:id="6129" w:name="_Toc57930817"/>
      <w:bookmarkStart w:id="6130" w:name="_Toc57931447"/>
      <w:bookmarkStart w:id="6131" w:name="_Toc67499839"/>
      <w:r w:rsidRPr="00441CD0">
        <w:t>8.</w:t>
      </w:r>
      <w:r w:rsidRPr="00441CD0">
        <w:rPr>
          <w:lang w:val="en-US"/>
        </w:rPr>
        <w:t>2.89</w:t>
      </w:r>
      <w:r w:rsidRPr="00441CD0">
        <w:tab/>
        <w:t>QFI</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5E97E450" w14:textId="77777777" w:rsidR="00EE5860" w:rsidRPr="00441CD0" w:rsidRDefault="00EE5860" w:rsidP="00EE5860">
      <w:pPr>
        <w:rPr>
          <w:lang w:eastAsia="zh-CN"/>
        </w:rPr>
      </w:pPr>
      <w:r w:rsidRPr="00441CD0">
        <w:t xml:space="preserve">The </w:t>
      </w:r>
      <w:r w:rsidRPr="00441CD0">
        <w:rPr>
          <w:lang w:val="en-US" w:eastAsia="zh-CN"/>
        </w:rPr>
        <w:t>QFI</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8.2.89-1</w:t>
      </w:r>
      <w:r w:rsidRPr="00441CD0">
        <w:rPr>
          <w:lang w:eastAsia="ja-JP"/>
        </w:rPr>
        <w:t xml:space="preserve">. </w:t>
      </w:r>
      <w:r w:rsidRPr="00441CD0">
        <w:rPr>
          <w:lang w:eastAsia="zh-CN"/>
        </w:rPr>
        <w:t xml:space="preserve">It contains an </w:t>
      </w:r>
      <w:r w:rsidRPr="00441CD0">
        <w:rPr>
          <w:lang w:eastAsia="ja-JP"/>
        </w:rPr>
        <w:t>QoS flow identifier</w:t>
      </w:r>
      <w:r w:rsidRPr="00441CD0">
        <w:rPr>
          <w:lang w:eastAsia="zh-CN"/>
        </w:rPr>
        <w:t xml:space="preserve"> identifying a QoS flow in a 5G system filter.</w:t>
      </w:r>
    </w:p>
    <w:p w14:paraId="041EBF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16DC316" w14:textId="77777777" w:rsidTr="00BB0E1F">
        <w:trPr>
          <w:jc w:val="center"/>
        </w:trPr>
        <w:tc>
          <w:tcPr>
            <w:tcW w:w="151" w:type="dxa"/>
            <w:tcBorders>
              <w:top w:val="single" w:sz="6" w:space="0" w:color="auto"/>
              <w:left w:val="single" w:sz="6" w:space="0" w:color="auto"/>
              <w:bottom w:val="nil"/>
              <w:right w:val="nil"/>
            </w:tcBorders>
          </w:tcPr>
          <w:p w14:paraId="2AACDDBE" w14:textId="77777777" w:rsidR="00EE5860" w:rsidRPr="00441CD0" w:rsidRDefault="00EE5860" w:rsidP="00BB0E1F">
            <w:pPr>
              <w:pStyle w:val="TAC"/>
            </w:pPr>
          </w:p>
        </w:tc>
        <w:tc>
          <w:tcPr>
            <w:tcW w:w="1104" w:type="dxa"/>
            <w:tcBorders>
              <w:top w:val="single" w:sz="6" w:space="0" w:color="auto"/>
              <w:left w:val="nil"/>
              <w:bottom w:val="nil"/>
              <w:right w:val="nil"/>
            </w:tcBorders>
          </w:tcPr>
          <w:p w14:paraId="44C37FD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0C2F5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06349" w14:textId="77777777" w:rsidR="00EE5860" w:rsidRPr="00441CD0" w:rsidRDefault="00EE5860" w:rsidP="00BB0E1F">
            <w:pPr>
              <w:pStyle w:val="TAC"/>
            </w:pPr>
          </w:p>
        </w:tc>
      </w:tr>
      <w:tr w:rsidR="00EE5860" w:rsidRPr="00441CD0" w14:paraId="2D603A33" w14:textId="77777777" w:rsidTr="00BB0E1F">
        <w:trPr>
          <w:jc w:val="center"/>
        </w:trPr>
        <w:tc>
          <w:tcPr>
            <w:tcW w:w="151" w:type="dxa"/>
            <w:tcBorders>
              <w:top w:val="nil"/>
              <w:left w:val="single" w:sz="6" w:space="0" w:color="auto"/>
              <w:bottom w:val="nil"/>
              <w:right w:val="nil"/>
            </w:tcBorders>
          </w:tcPr>
          <w:p w14:paraId="6AE1D51E" w14:textId="77777777" w:rsidR="00EE5860" w:rsidRPr="00441CD0" w:rsidRDefault="00EE5860" w:rsidP="00BB0E1F">
            <w:pPr>
              <w:pStyle w:val="TAC"/>
            </w:pPr>
          </w:p>
        </w:tc>
        <w:tc>
          <w:tcPr>
            <w:tcW w:w="1104" w:type="dxa"/>
            <w:tcBorders>
              <w:top w:val="nil"/>
              <w:left w:val="nil"/>
              <w:bottom w:val="nil"/>
              <w:right w:val="nil"/>
            </w:tcBorders>
            <w:hideMark/>
          </w:tcPr>
          <w:p w14:paraId="74B9CD9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11229A"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6934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A0E1D0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7D96E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12D6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0B0BB9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719984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F492E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B43BA0" w14:textId="77777777" w:rsidR="00EE5860" w:rsidRPr="00441CD0" w:rsidRDefault="00EE5860" w:rsidP="00BB0E1F">
            <w:pPr>
              <w:pStyle w:val="TAC"/>
            </w:pPr>
          </w:p>
        </w:tc>
      </w:tr>
      <w:tr w:rsidR="00EE5860" w:rsidRPr="00441CD0" w14:paraId="34CFA37E" w14:textId="77777777" w:rsidTr="00BB0E1F">
        <w:trPr>
          <w:jc w:val="center"/>
        </w:trPr>
        <w:tc>
          <w:tcPr>
            <w:tcW w:w="151" w:type="dxa"/>
            <w:tcBorders>
              <w:top w:val="nil"/>
              <w:left w:val="single" w:sz="6" w:space="0" w:color="auto"/>
              <w:bottom w:val="nil"/>
              <w:right w:val="nil"/>
            </w:tcBorders>
          </w:tcPr>
          <w:p w14:paraId="5FA57E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4169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113DAB4" w14:textId="77777777" w:rsidR="00EE5860" w:rsidRPr="00441CD0" w:rsidRDefault="00EE5860" w:rsidP="00BB0E1F">
            <w:pPr>
              <w:pStyle w:val="TAC"/>
            </w:pPr>
            <w:r w:rsidRPr="00441CD0">
              <w:t xml:space="preserve">Type = </w:t>
            </w:r>
            <w:r w:rsidRPr="00441CD0">
              <w:rPr>
                <w:lang w:val="sv-SE"/>
              </w:rPr>
              <w:t>124</w:t>
            </w:r>
            <w:r w:rsidRPr="00441CD0">
              <w:t xml:space="preserve"> (decimal)</w:t>
            </w:r>
          </w:p>
        </w:tc>
        <w:tc>
          <w:tcPr>
            <w:tcW w:w="588" w:type="dxa"/>
            <w:tcBorders>
              <w:top w:val="nil"/>
              <w:left w:val="single" w:sz="4" w:space="0" w:color="auto"/>
              <w:bottom w:val="nil"/>
              <w:right w:val="single" w:sz="6" w:space="0" w:color="auto"/>
            </w:tcBorders>
          </w:tcPr>
          <w:p w14:paraId="61B9ED40" w14:textId="77777777" w:rsidR="00EE5860" w:rsidRPr="00441CD0" w:rsidRDefault="00EE5860" w:rsidP="00BB0E1F">
            <w:pPr>
              <w:pStyle w:val="TAC"/>
            </w:pPr>
          </w:p>
        </w:tc>
      </w:tr>
      <w:tr w:rsidR="00EE5860" w:rsidRPr="00441CD0" w14:paraId="3CF44995" w14:textId="77777777" w:rsidTr="00BB0E1F">
        <w:trPr>
          <w:jc w:val="center"/>
        </w:trPr>
        <w:tc>
          <w:tcPr>
            <w:tcW w:w="151" w:type="dxa"/>
            <w:tcBorders>
              <w:top w:val="nil"/>
              <w:left w:val="single" w:sz="6" w:space="0" w:color="auto"/>
              <w:bottom w:val="nil"/>
              <w:right w:val="nil"/>
            </w:tcBorders>
          </w:tcPr>
          <w:p w14:paraId="1CBFDA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222CD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5201AC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B07E90" w14:textId="77777777" w:rsidR="00EE5860" w:rsidRPr="00441CD0" w:rsidRDefault="00EE5860" w:rsidP="00BB0E1F">
            <w:pPr>
              <w:pStyle w:val="TAC"/>
            </w:pPr>
          </w:p>
        </w:tc>
      </w:tr>
      <w:tr w:rsidR="00EE5860" w:rsidRPr="00441CD0" w14:paraId="3E54BB92" w14:textId="77777777" w:rsidTr="00BB0E1F">
        <w:trPr>
          <w:jc w:val="center"/>
        </w:trPr>
        <w:tc>
          <w:tcPr>
            <w:tcW w:w="151" w:type="dxa"/>
            <w:tcBorders>
              <w:top w:val="nil"/>
              <w:left w:val="single" w:sz="6" w:space="0" w:color="auto"/>
              <w:bottom w:val="nil"/>
              <w:right w:val="nil"/>
            </w:tcBorders>
          </w:tcPr>
          <w:p w14:paraId="02B7A8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D87718" w14:textId="77777777" w:rsidR="00EE5860" w:rsidRPr="00441CD0" w:rsidRDefault="00EE5860" w:rsidP="00BB0E1F">
            <w:pPr>
              <w:pStyle w:val="TAC"/>
            </w:pPr>
            <w:r w:rsidRPr="00441CD0">
              <w:rPr>
                <w:rFonts w:cs="Arial"/>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3D5DBC3F" w14:textId="77777777" w:rsidR="00EE5860" w:rsidRPr="00441CD0" w:rsidRDefault="00EE5860" w:rsidP="00BB0E1F">
            <w:pPr>
              <w:pStyle w:val="TAC"/>
              <w:rPr>
                <w:lang w:val="de-DE"/>
              </w:rPr>
            </w:pPr>
            <w:r w:rsidRPr="00441CD0">
              <w:rPr>
                <w:lang w:val="de-DE"/>
              </w:rPr>
              <w:t>Spare</w:t>
            </w:r>
          </w:p>
        </w:tc>
        <w:tc>
          <w:tcPr>
            <w:tcW w:w="3533" w:type="dxa"/>
            <w:gridSpan w:val="6"/>
            <w:tcBorders>
              <w:top w:val="single" w:sz="4" w:space="0" w:color="auto"/>
              <w:left w:val="single" w:sz="4" w:space="0" w:color="auto"/>
              <w:bottom w:val="single" w:sz="4" w:space="0" w:color="auto"/>
              <w:right w:val="single" w:sz="4" w:space="0" w:color="auto"/>
            </w:tcBorders>
            <w:hideMark/>
          </w:tcPr>
          <w:p w14:paraId="500B9647" w14:textId="77777777" w:rsidR="00EE5860" w:rsidRPr="00441CD0" w:rsidRDefault="00EE5860" w:rsidP="00BB0E1F">
            <w:pPr>
              <w:pStyle w:val="TAC"/>
              <w:rPr>
                <w:lang w:val="de-DE"/>
              </w:rPr>
            </w:pPr>
            <w:r w:rsidRPr="00441CD0">
              <w:rPr>
                <w:lang w:val="de-DE" w:eastAsia="zh-CN"/>
              </w:rPr>
              <w:t>QFI value</w:t>
            </w:r>
          </w:p>
        </w:tc>
        <w:tc>
          <w:tcPr>
            <w:tcW w:w="588" w:type="dxa"/>
            <w:tcBorders>
              <w:top w:val="nil"/>
              <w:left w:val="single" w:sz="4" w:space="0" w:color="auto"/>
              <w:bottom w:val="nil"/>
              <w:right w:val="single" w:sz="6" w:space="0" w:color="auto"/>
            </w:tcBorders>
          </w:tcPr>
          <w:p w14:paraId="6790F004" w14:textId="77777777" w:rsidR="00EE5860" w:rsidRPr="00441CD0" w:rsidRDefault="00EE5860" w:rsidP="00BB0E1F">
            <w:pPr>
              <w:pStyle w:val="TAC"/>
            </w:pPr>
          </w:p>
        </w:tc>
      </w:tr>
      <w:tr w:rsidR="00EE5860" w:rsidRPr="00441CD0" w14:paraId="6308E333" w14:textId="77777777" w:rsidTr="00BB0E1F">
        <w:trPr>
          <w:jc w:val="center"/>
        </w:trPr>
        <w:tc>
          <w:tcPr>
            <w:tcW w:w="151" w:type="dxa"/>
            <w:tcBorders>
              <w:top w:val="nil"/>
              <w:left w:val="single" w:sz="6" w:space="0" w:color="auto"/>
              <w:bottom w:val="single" w:sz="4" w:space="0" w:color="auto"/>
              <w:right w:val="nil"/>
            </w:tcBorders>
          </w:tcPr>
          <w:p w14:paraId="53AC9C04" w14:textId="77777777" w:rsidR="00EE5860" w:rsidRPr="00441CD0" w:rsidRDefault="00EE5860" w:rsidP="00BB0E1F">
            <w:pPr>
              <w:pStyle w:val="TAC"/>
              <w:rPr>
                <w:lang w:val="x-none"/>
              </w:rPr>
            </w:pPr>
          </w:p>
        </w:tc>
        <w:tc>
          <w:tcPr>
            <w:tcW w:w="1104" w:type="dxa"/>
            <w:tcBorders>
              <w:top w:val="nil"/>
              <w:left w:val="nil"/>
              <w:bottom w:val="single" w:sz="4" w:space="0" w:color="auto"/>
              <w:right w:val="single" w:sz="4" w:space="0" w:color="auto"/>
            </w:tcBorders>
            <w:hideMark/>
          </w:tcPr>
          <w:p w14:paraId="1FEA2656" w14:textId="77777777" w:rsidR="00EE5860" w:rsidRPr="00441CD0" w:rsidRDefault="00EE5860" w:rsidP="00BB0E1F">
            <w:pPr>
              <w:pStyle w:val="TAC"/>
              <w:rPr>
                <w:rFonts w:cs="Arial"/>
                <w:szCs w:val="18"/>
              </w:rPr>
            </w:pPr>
            <w:r w:rsidRPr="00441CD0">
              <w:rPr>
                <w:lang w:val="de-DE" w:eastAsia="zh-CN"/>
              </w:rP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CD85C2"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915F7D" w14:textId="77777777" w:rsidR="00EE5860" w:rsidRPr="00441CD0" w:rsidRDefault="00EE5860" w:rsidP="00BB0E1F">
            <w:pPr>
              <w:pStyle w:val="TAC"/>
            </w:pPr>
          </w:p>
        </w:tc>
      </w:tr>
    </w:tbl>
    <w:p w14:paraId="6700FC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.2.89</w:t>
      </w:r>
      <w:r w:rsidRPr="00441CD0">
        <w:rPr>
          <w:lang w:eastAsia="zh-CN"/>
        </w:rPr>
        <w:t>-</w:t>
      </w:r>
      <w:r w:rsidRPr="00441CD0">
        <w:rPr>
          <w:lang w:eastAsia="ja-JP"/>
        </w:rPr>
        <w:t>1</w:t>
      </w:r>
      <w:r w:rsidRPr="00441CD0">
        <w:t xml:space="preserve">: </w:t>
      </w:r>
      <w:r w:rsidRPr="00441CD0">
        <w:rPr>
          <w:lang w:eastAsia="ja-JP"/>
        </w:rPr>
        <w:t>QFI</w:t>
      </w:r>
    </w:p>
    <w:p w14:paraId="2BE2FC89" w14:textId="58738F4E" w:rsidR="00EE5860" w:rsidRPr="00441CD0" w:rsidRDefault="00EE5860" w:rsidP="00EE5860">
      <w:r w:rsidRPr="00441CD0">
        <w:t xml:space="preserve">The QFI value shall be encoded as binary integer value, as specified in </w:t>
      </w:r>
      <w:r w:rsidR="00415C19" w:rsidRPr="00441CD0">
        <w:t>clause</w:t>
      </w:r>
      <w:r w:rsidR="00415C19">
        <w:t> </w:t>
      </w:r>
      <w:r w:rsidR="00415C19" w:rsidRPr="00441CD0">
        <w:t>5</w:t>
      </w:r>
      <w:r w:rsidRPr="00441CD0">
        <w:t>.5.3.3 of 3GPP TS 38.415 [34].</w:t>
      </w:r>
    </w:p>
    <w:p w14:paraId="3DFEE54B" w14:textId="77777777" w:rsidR="00EE5860" w:rsidRPr="00441CD0" w:rsidRDefault="00EE5860" w:rsidP="00EE5860">
      <w:pPr>
        <w:pStyle w:val="Heading3"/>
      </w:pPr>
      <w:bookmarkStart w:id="6132" w:name="_Toc19717435"/>
      <w:bookmarkStart w:id="6133" w:name="_Toc27490936"/>
      <w:bookmarkStart w:id="6134" w:name="_Toc27557229"/>
      <w:bookmarkStart w:id="6135" w:name="_Toc27724146"/>
      <w:bookmarkStart w:id="6136" w:name="_Toc36031220"/>
      <w:bookmarkStart w:id="6137" w:name="_Toc36043140"/>
      <w:bookmarkStart w:id="6138" w:name="_Toc36814465"/>
      <w:bookmarkStart w:id="6139" w:name="_Toc44689323"/>
      <w:bookmarkStart w:id="6140" w:name="_Toc44924077"/>
      <w:bookmarkStart w:id="6141" w:name="_Toc51861047"/>
      <w:bookmarkStart w:id="6142" w:name="_Toc57930818"/>
      <w:bookmarkStart w:id="6143" w:name="_Toc57931448"/>
      <w:bookmarkStart w:id="6144" w:name="_Toc67499840"/>
      <w:r w:rsidRPr="00441CD0">
        <w:lastRenderedPageBreak/>
        <w:t>8.2.90</w:t>
      </w:r>
      <w:r w:rsidRPr="00441CD0">
        <w:tab/>
        <w:t>Query URR Reference</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76AF39B2" w14:textId="77777777" w:rsidR="00EE5860" w:rsidRPr="00441CD0" w:rsidRDefault="00EE5860" w:rsidP="00EE5860">
      <w:pPr>
        <w:rPr>
          <w:lang w:eastAsia="zh-CN"/>
        </w:rPr>
      </w:pPr>
      <w:r w:rsidRPr="00441CD0">
        <w:t xml:space="preserve">The </w:t>
      </w:r>
      <w:r w:rsidRPr="00441CD0">
        <w:rPr>
          <w:lang w:val="en-US" w:eastAsia="zh-CN"/>
        </w:rPr>
        <w:t>Query URR Reference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8.2.90-1</w:t>
      </w:r>
      <w:r w:rsidRPr="00441CD0">
        <w:rPr>
          <w:lang w:eastAsia="ja-JP"/>
        </w:rPr>
        <w:t xml:space="preserve">. </w:t>
      </w:r>
      <w:r w:rsidRPr="00441CD0">
        <w:rPr>
          <w:lang w:eastAsia="zh-CN"/>
        </w:rPr>
        <w:t>It shall contain the reference of a query request for URR(s).</w:t>
      </w:r>
    </w:p>
    <w:p w14:paraId="3B455E7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32F5742" w14:textId="77777777" w:rsidTr="00BB0E1F">
        <w:trPr>
          <w:jc w:val="center"/>
        </w:trPr>
        <w:tc>
          <w:tcPr>
            <w:tcW w:w="151" w:type="dxa"/>
            <w:tcBorders>
              <w:top w:val="single" w:sz="6" w:space="0" w:color="auto"/>
              <w:left w:val="single" w:sz="6" w:space="0" w:color="auto"/>
              <w:bottom w:val="nil"/>
              <w:right w:val="nil"/>
            </w:tcBorders>
          </w:tcPr>
          <w:p w14:paraId="6F46F94A" w14:textId="77777777" w:rsidR="00EE5860" w:rsidRPr="00441CD0" w:rsidRDefault="00EE5860" w:rsidP="00BB0E1F">
            <w:pPr>
              <w:pStyle w:val="TAC"/>
            </w:pPr>
          </w:p>
        </w:tc>
        <w:tc>
          <w:tcPr>
            <w:tcW w:w="1104" w:type="dxa"/>
            <w:tcBorders>
              <w:top w:val="single" w:sz="6" w:space="0" w:color="auto"/>
              <w:left w:val="nil"/>
              <w:bottom w:val="nil"/>
              <w:right w:val="nil"/>
            </w:tcBorders>
          </w:tcPr>
          <w:p w14:paraId="10D66CD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1A4F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720B7B" w14:textId="77777777" w:rsidR="00EE5860" w:rsidRPr="00441CD0" w:rsidRDefault="00EE5860" w:rsidP="00BB0E1F">
            <w:pPr>
              <w:pStyle w:val="TAC"/>
            </w:pPr>
          </w:p>
        </w:tc>
      </w:tr>
      <w:tr w:rsidR="00EE5860" w:rsidRPr="00441CD0" w14:paraId="18B20A0D" w14:textId="77777777" w:rsidTr="00BB0E1F">
        <w:trPr>
          <w:jc w:val="center"/>
        </w:trPr>
        <w:tc>
          <w:tcPr>
            <w:tcW w:w="151" w:type="dxa"/>
            <w:tcBorders>
              <w:top w:val="nil"/>
              <w:left w:val="single" w:sz="6" w:space="0" w:color="auto"/>
              <w:bottom w:val="nil"/>
              <w:right w:val="nil"/>
            </w:tcBorders>
          </w:tcPr>
          <w:p w14:paraId="0A335632" w14:textId="77777777" w:rsidR="00EE5860" w:rsidRPr="00441CD0" w:rsidRDefault="00EE5860" w:rsidP="00BB0E1F">
            <w:pPr>
              <w:pStyle w:val="TAC"/>
            </w:pPr>
          </w:p>
        </w:tc>
        <w:tc>
          <w:tcPr>
            <w:tcW w:w="1104" w:type="dxa"/>
            <w:tcBorders>
              <w:top w:val="nil"/>
              <w:left w:val="nil"/>
              <w:bottom w:val="nil"/>
              <w:right w:val="nil"/>
            </w:tcBorders>
            <w:hideMark/>
          </w:tcPr>
          <w:p w14:paraId="6E7E801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6061BC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36548B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FA436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9BE58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657DFA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42BFFF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70812C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C45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334A31" w14:textId="77777777" w:rsidR="00EE5860" w:rsidRPr="00441CD0" w:rsidRDefault="00EE5860" w:rsidP="00BB0E1F">
            <w:pPr>
              <w:pStyle w:val="TAC"/>
            </w:pPr>
          </w:p>
        </w:tc>
      </w:tr>
      <w:tr w:rsidR="00EE5860" w:rsidRPr="00441CD0" w14:paraId="4CB2EC05" w14:textId="77777777" w:rsidTr="00BB0E1F">
        <w:trPr>
          <w:jc w:val="center"/>
        </w:trPr>
        <w:tc>
          <w:tcPr>
            <w:tcW w:w="151" w:type="dxa"/>
            <w:tcBorders>
              <w:top w:val="nil"/>
              <w:left w:val="single" w:sz="6" w:space="0" w:color="auto"/>
              <w:bottom w:val="nil"/>
              <w:right w:val="nil"/>
            </w:tcBorders>
          </w:tcPr>
          <w:p w14:paraId="01385C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4D1AA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B03A3DA" w14:textId="77777777" w:rsidR="00EE5860" w:rsidRPr="00441CD0" w:rsidRDefault="00EE5860" w:rsidP="00BB0E1F">
            <w:pPr>
              <w:pStyle w:val="TAC"/>
            </w:pPr>
            <w:r w:rsidRPr="00441CD0">
              <w:t xml:space="preserve">Type = </w:t>
            </w:r>
            <w:r w:rsidRPr="00441CD0">
              <w:rPr>
                <w:lang w:val="sv-SE"/>
              </w:rPr>
              <w:t>125</w:t>
            </w:r>
            <w:r w:rsidRPr="00441CD0">
              <w:t xml:space="preserve"> (decimal)</w:t>
            </w:r>
          </w:p>
        </w:tc>
        <w:tc>
          <w:tcPr>
            <w:tcW w:w="588" w:type="dxa"/>
            <w:tcBorders>
              <w:top w:val="nil"/>
              <w:left w:val="single" w:sz="4" w:space="0" w:color="auto"/>
              <w:bottom w:val="nil"/>
              <w:right w:val="single" w:sz="6" w:space="0" w:color="auto"/>
            </w:tcBorders>
          </w:tcPr>
          <w:p w14:paraId="45B1AFD2" w14:textId="77777777" w:rsidR="00EE5860" w:rsidRPr="00441CD0" w:rsidRDefault="00EE5860" w:rsidP="00BB0E1F">
            <w:pPr>
              <w:pStyle w:val="TAC"/>
            </w:pPr>
          </w:p>
        </w:tc>
      </w:tr>
      <w:tr w:rsidR="00EE5860" w:rsidRPr="00441CD0" w14:paraId="616C5BF2" w14:textId="77777777" w:rsidTr="00BB0E1F">
        <w:trPr>
          <w:jc w:val="center"/>
        </w:trPr>
        <w:tc>
          <w:tcPr>
            <w:tcW w:w="151" w:type="dxa"/>
            <w:tcBorders>
              <w:top w:val="nil"/>
              <w:left w:val="single" w:sz="6" w:space="0" w:color="auto"/>
              <w:bottom w:val="nil"/>
              <w:right w:val="nil"/>
            </w:tcBorders>
          </w:tcPr>
          <w:p w14:paraId="071568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60DEB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E4D4F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6FF0B96" w14:textId="77777777" w:rsidR="00EE5860" w:rsidRPr="00441CD0" w:rsidRDefault="00EE5860" w:rsidP="00BB0E1F">
            <w:pPr>
              <w:pStyle w:val="TAC"/>
            </w:pPr>
          </w:p>
        </w:tc>
      </w:tr>
      <w:tr w:rsidR="00EE5860" w:rsidRPr="00441CD0" w14:paraId="5A8D94EF" w14:textId="77777777" w:rsidTr="00BB0E1F">
        <w:trPr>
          <w:jc w:val="center"/>
        </w:trPr>
        <w:tc>
          <w:tcPr>
            <w:tcW w:w="151" w:type="dxa"/>
            <w:tcBorders>
              <w:top w:val="nil"/>
              <w:left w:val="single" w:sz="6" w:space="0" w:color="auto"/>
              <w:bottom w:val="nil"/>
              <w:right w:val="nil"/>
            </w:tcBorders>
          </w:tcPr>
          <w:p w14:paraId="151046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744D0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04BC4B95" w14:textId="77777777" w:rsidR="00EE5860" w:rsidRPr="00441CD0" w:rsidRDefault="00EE5860" w:rsidP="00BB0E1F">
            <w:pPr>
              <w:pStyle w:val="TAC"/>
              <w:rPr>
                <w:lang w:eastAsia="zh-CN"/>
              </w:rPr>
            </w:pPr>
            <w:r w:rsidRPr="00441CD0">
              <w:rPr>
                <w:lang w:eastAsia="zh-CN"/>
              </w:rPr>
              <w:t>Query URR Reference value</w:t>
            </w:r>
          </w:p>
        </w:tc>
        <w:tc>
          <w:tcPr>
            <w:tcW w:w="588" w:type="dxa"/>
            <w:tcBorders>
              <w:top w:val="nil"/>
              <w:left w:val="single" w:sz="4" w:space="0" w:color="auto"/>
              <w:bottom w:val="nil"/>
              <w:right w:val="single" w:sz="6" w:space="0" w:color="auto"/>
            </w:tcBorders>
          </w:tcPr>
          <w:p w14:paraId="46AC4987" w14:textId="77777777" w:rsidR="00EE5860" w:rsidRPr="00441CD0" w:rsidRDefault="00EE5860" w:rsidP="00BB0E1F">
            <w:pPr>
              <w:pStyle w:val="TAC"/>
            </w:pPr>
          </w:p>
        </w:tc>
      </w:tr>
      <w:tr w:rsidR="00EE5860" w:rsidRPr="00441CD0" w14:paraId="7EB42367" w14:textId="77777777" w:rsidTr="00BB0E1F">
        <w:trPr>
          <w:jc w:val="center"/>
        </w:trPr>
        <w:tc>
          <w:tcPr>
            <w:tcW w:w="151" w:type="dxa"/>
            <w:tcBorders>
              <w:top w:val="nil"/>
              <w:left w:val="single" w:sz="6" w:space="0" w:color="auto"/>
              <w:bottom w:val="single" w:sz="4" w:space="0" w:color="auto"/>
              <w:right w:val="nil"/>
            </w:tcBorders>
          </w:tcPr>
          <w:p w14:paraId="04978D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514EC8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C31FA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A157DA" w14:textId="77777777" w:rsidR="00EE5860" w:rsidRPr="00441CD0" w:rsidRDefault="00EE5860" w:rsidP="00BB0E1F">
            <w:pPr>
              <w:pStyle w:val="TAC"/>
              <w:rPr>
                <w:lang w:val="x-none"/>
              </w:rPr>
            </w:pPr>
          </w:p>
        </w:tc>
      </w:tr>
    </w:tbl>
    <w:p w14:paraId="5FBF25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90</w:t>
      </w:r>
      <w:r w:rsidRPr="00441CD0">
        <w:rPr>
          <w:lang w:eastAsia="zh-CN"/>
        </w:rPr>
        <w:t>-</w:t>
      </w:r>
      <w:r w:rsidRPr="00441CD0">
        <w:rPr>
          <w:lang w:eastAsia="ja-JP"/>
        </w:rPr>
        <w:t>1</w:t>
      </w:r>
      <w:r w:rsidRPr="00441CD0">
        <w:t xml:space="preserve">: </w:t>
      </w:r>
      <w:r w:rsidRPr="00441CD0">
        <w:rPr>
          <w:lang w:eastAsia="ja-JP"/>
        </w:rPr>
        <w:t>Query URR Reference</w:t>
      </w:r>
    </w:p>
    <w:p w14:paraId="42FFF618" w14:textId="77777777" w:rsidR="00EE5860" w:rsidRPr="00441CD0" w:rsidRDefault="00EE5860" w:rsidP="00EE5860">
      <w:r w:rsidRPr="00441CD0">
        <w:t>The Query URR Reference value shall be encoded as an Unsigned32 binary integer value.</w:t>
      </w:r>
    </w:p>
    <w:p w14:paraId="7090DCC5" w14:textId="77777777" w:rsidR="00EE5860" w:rsidRPr="00441CD0" w:rsidRDefault="00EE5860" w:rsidP="00EE5860">
      <w:pPr>
        <w:pStyle w:val="Heading3"/>
      </w:pPr>
      <w:bookmarkStart w:id="6145" w:name="_Toc19717436"/>
      <w:bookmarkStart w:id="6146" w:name="_Toc27490937"/>
      <w:bookmarkStart w:id="6147" w:name="_Toc27557230"/>
      <w:bookmarkStart w:id="6148" w:name="_Toc27724147"/>
      <w:bookmarkStart w:id="6149" w:name="_Toc36031221"/>
      <w:bookmarkStart w:id="6150" w:name="_Toc36043141"/>
      <w:bookmarkStart w:id="6151" w:name="_Toc36814466"/>
      <w:bookmarkStart w:id="6152" w:name="_Toc44689324"/>
      <w:bookmarkStart w:id="6153" w:name="_Toc44924078"/>
      <w:bookmarkStart w:id="6154" w:name="_Toc51861048"/>
      <w:bookmarkStart w:id="6155" w:name="_Toc57930819"/>
      <w:bookmarkStart w:id="6156" w:name="_Toc57931449"/>
      <w:bookmarkStart w:id="6157" w:name="_Toc67499841"/>
      <w:r w:rsidRPr="00441CD0">
        <w:t>8.2.91</w:t>
      </w:r>
      <w:r w:rsidRPr="00441CD0">
        <w:tab/>
        <w:t>Additional Usage Reports Information</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00725A8C" w14:textId="77777777" w:rsidR="00EE5860" w:rsidRPr="00441CD0" w:rsidRDefault="00EE5860" w:rsidP="00EE5860">
      <w:pPr>
        <w:rPr>
          <w:lang w:eastAsia="zh-CN"/>
        </w:rPr>
      </w:pPr>
      <w:r w:rsidRPr="00441CD0">
        <w:t xml:space="preserve">The </w:t>
      </w:r>
      <w:r w:rsidRPr="00441CD0">
        <w:rPr>
          <w:lang w:val="en-US" w:eastAsia="zh-CN"/>
        </w:rPr>
        <w:t>Additional Usage Reports</w:t>
      </w:r>
      <w:r>
        <w:rPr>
          <w:lang w:val="en-US" w:eastAsia="zh-CN"/>
        </w:rPr>
        <w:t xml:space="preserve">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8.2.91-1</w:t>
      </w:r>
      <w:r w:rsidRPr="00441CD0">
        <w:rPr>
          <w:lang w:eastAsia="ja-JP"/>
        </w:rPr>
        <w:t xml:space="preserve">. </w:t>
      </w:r>
      <w:r w:rsidRPr="00441CD0">
        <w:rPr>
          <w:lang w:eastAsia="zh-CN"/>
        </w:rPr>
        <w:t>It shall either indicate that additional usage reports will follow, or contain the</w:t>
      </w:r>
      <w:r w:rsidRPr="00441CD0">
        <w:rPr>
          <w:szCs w:val="18"/>
          <w:lang w:val="en-US" w:eastAsia="zh-CN"/>
        </w:rPr>
        <w:t xml:space="preserve"> </w:t>
      </w:r>
      <w:r>
        <w:rPr>
          <w:szCs w:val="18"/>
          <w:lang w:val="en-US" w:eastAsia="zh-CN"/>
        </w:rPr>
        <w:t xml:space="preserve">total </w:t>
      </w:r>
      <w:r w:rsidRPr="00441CD0">
        <w:rPr>
          <w:szCs w:val="18"/>
          <w:lang w:val="en-US" w:eastAsia="zh-CN"/>
        </w:rPr>
        <w:t xml:space="preserve">number of usage reports </w:t>
      </w:r>
      <w:r>
        <w:rPr>
          <w:szCs w:val="18"/>
          <w:lang w:val="en-US" w:eastAsia="zh-CN"/>
        </w:rPr>
        <w:t>that</w:t>
      </w:r>
      <w:r w:rsidRPr="00441CD0">
        <w:rPr>
          <w:szCs w:val="18"/>
          <w:lang w:val="en-US" w:eastAsia="zh-CN"/>
        </w:rPr>
        <w:t xml:space="preserve"> need to be sent in </w:t>
      </w:r>
      <w:r>
        <w:rPr>
          <w:szCs w:val="18"/>
          <w:lang w:val="en-US" w:eastAsia="zh-CN"/>
        </w:rPr>
        <w:t xml:space="preserve">all the </w:t>
      </w:r>
      <w:r w:rsidRPr="00441CD0">
        <w:rPr>
          <w:szCs w:val="18"/>
          <w:lang w:val="en-US" w:eastAsia="zh-CN"/>
        </w:rPr>
        <w:t>additional PFCP Session Report Request messages</w:t>
      </w:r>
      <w:r>
        <w:rPr>
          <w:szCs w:val="18"/>
          <w:lang w:val="en-US" w:eastAsia="zh-CN"/>
        </w:rPr>
        <w:t xml:space="preserve"> after the</w:t>
      </w:r>
      <w:r w:rsidRPr="00441CD0">
        <w:rPr>
          <w:szCs w:val="18"/>
          <w:lang w:val="en-US" w:eastAsia="zh-CN"/>
        </w:rPr>
        <w:t xml:space="preserve"> PFCP Session Modification </w:t>
      </w:r>
      <w:r>
        <w:rPr>
          <w:szCs w:val="18"/>
          <w:lang w:val="en-US" w:eastAsia="zh-CN"/>
        </w:rPr>
        <w:t>Response or PFCP Session Deletion Response (see clause </w:t>
      </w:r>
      <w:r w:rsidRPr="00441CD0">
        <w:rPr>
          <w:lang w:eastAsia="zh-CN"/>
        </w:rPr>
        <w:t>5.2.2.3.1</w:t>
      </w:r>
      <w:r>
        <w:rPr>
          <w:szCs w:val="18"/>
          <w:lang w:val="en-US" w:eastAsia="zh-CN"/>
        </w:rPr>
        <w:t>)</w:t>
      </w:r>
      <w:r w:rsidRPr="00441CD0">
        <w:rPr>
          <w:szCs w:val="18"/>
          <w:lang w:val="en-US" w:eastAsia="zh-CN"/>
        </w:rPr>
        <w:t>.</w:t>
      </w:r>
    </w:p>
    <w:p w14:paraId="3E084C6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0AAB689" w14:textId="77777777" w:rsidTr="00BB0E1F">
        <w:trPr>
          <w:jc w:val="center"/>
        </w:trPr>
        <w:tc>
          <w:tcPr>
            <w:tcW w:w="151" w:type="dxa"/>
            <w:tcBorders>
              <w:top w:val="single" w:sz="6" w:space="0" w:color="auto"/>
              <w:left w:val="single" w:sz="6" w:space="0" w:color="auto"/>
              <w:bottom w:val="nil"/>
              <w:right w:val="nil"/>
            </w:tcBorders>
          </w:tcPr>
          <w:p w14:paraId="5F67F750" w14:textId="77777777" w:rsidR="00EE5860" w:rsidRPr="00441CD0" w:rsidRDefault="00EE5860" w:rsidP="00BB0E1F">
            <w:pPr>
              <w:pStyle w:val="TAC"/>
            </w:pPr>
          </w:p>
        </w:tc>
        <w:tc>
          <w:tcPr>
            <w:tcW w:w="1104" w:type="dxa"/>
            <w:tcBorders>
              <w:top w:val="single" w:sz="6" w:space="0" w:color="auto"/>
              <w:left w:val="nil"/>
              <w:bottom w:val="nil"/>
              <w:right w:val="nil"/>
            </w:tcBorders>
          </w:tcPr>
          <w:p w14:paraId="3287B2F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AE8C38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A31006" w14:textId="77777777" w:rsidR="00EE5860" w:rsidRPr="00441CD0" w:rsidRDefault="00EE5860" w:rsidP="00BB0E1F">
            <w:pPr>
              <w:pStyle w:val="TAC"/>
            </w:pPr>
          </w:p>
        </w:tc>
      </w:tr>
      <w:tr w:rsidR="00EE5860" w:rsidRPr="00441CD0" w14:paraId="37EB2273" w14:textId="77777777" w:rsidTr="00BB0E1F">
        <w:trPr>
          <w:jc w:val="center"/>
        </w:trPr>
        <w:tc>
          <w:tcPr>
            <w:tcW w:w="151" w:type="dxa"/>
            <w:tcBorders>
              <w:top w:val="nil"/>
              <w:left w:val="single" w:sz="6" w:space="0" w:color="auto"/>
              <w:bottom w:val="nil"/>
              <w:right w:val="nil"/>
            </w:tcBorders>
          </w:tcPr>
          <w:p w14:paraId="30295F17" w14:textId="77777777" w:rsidR="00EE5860" w:rsidRPr="00441CD0" w:rsidRDefault="00EE5860" w:rsidP="00BB0E1F">
            <w:pPr>
              <w:pStyle w:val="TAC"/>
            </w:pPr>
          </w:p>
        </w:tc>
        <w:tc>
          <w:tcPr>
            <w:tcW w:w="1104" w:type="dxa"/>
            <w:tcBorders>
              <w:top w:val="nil"/>
              <w:left w:val="nil"/>
              <w:bottom w:val="nil"/>
              <w:right w:val="nil"/>
            </w:tcBorders>
            <w:hideMark/>
          </w:tcPr>
          <w:p w14:paraId="3E31CD7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A4715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9BDD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9A111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8D87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84C6B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C72A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B54A5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5F097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E4C1C9" w14:textId="77777777" w:rsidR="00EE5860" w:rsidRPr="00441CD0" w:rsidRDefault="00EE5860" w:rsidP="00BB0E1F">
            <w:pPr>
              <w:pStyle w:val="TAC"/>
            </w:pPr>
          </w:p>
        </w:tc>
      </w:tr>
      <w:tr w:rsidR="00EE5860" w:rsidRPr="00441CD0" w14:paraId="00B0A9F6" w14:textId="77777777" w:rsidTr="00BB0E1F">
        <w:trPr>
          <w:jc w:val="center"/>
        </w:trPr>
        <w:tc>
          <w:tcPr>
            <w:tcW w:w="151" w:type="dxa"/>
            <w:tcBorders>
              <w:top w:val="nil"/>
              <w:left w:val="single" w:sz="6" w:space="0" w:color="auto"/>
              <w:bottom w:val="nil"/>
              <w:right w:val="nil"/>
            </w:tcBorders>
          </w:tcPr>
          <w:p w14:paraId="529554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5A03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5412AF7" w14:textId="77777777" w:rsidR="00EE5860" w:rsidRPr="00441CD0" w:rsidRDefault="00EE5860" w:rsidP="00BB0E1F">
            <w:pPr>
              <w:pStyle w:val="TAC"/>
            </w:pPr>
            <w:r w:rsidRPr="00441CD0">
              <w:t xml:space="preserve">Type = </w:t>
            </w:r>
            <w:r w:rsidRPr="00441CD0">
              <w:rPr>
                <w:lang w:val="sv-SE"/>
              </w:rPr>
              <w:t>126</w:t>
            </w:r>
            <w:r w:rsidRPr="00441CD0">
              <w:t xml:space="preserve"> (decimal)</w:t>
            </w:r>
          </w:p>
        </w:tc>
        <w:tc>
          <w:tcPr>
            <w:tcW w:w="588" w:type="dxa"/>
            <w:tcBorders>
              <w:top w:val="nil"/>
              <w:left w:val="single" w:sz="4" w:space="0" w:color="auto"/>
              <w:bottom w:val="nil"/>
              <w:right w:val="single" w:sz="6" w:space="0" w:color="auto"/>
            </w:tcBorders>
          </w:tcPr>
          <w:p w14:paraId="001A014D" w14:textId="77777777" w:rsidR="00EE5860" w:rsidRPr="00441CD0" w:rsidRDefault="00EE5860" w:rsidP="00BB0E1F">
            <w:pPr>
              <w:pStyle w:val="TAC"/>
            </w:pPr>
          </w:p>
        </w:tc>
      </w:tr>
      <w:tr w:rsidR="00EE5860" w:rsidRPr="00441CD0" w14:paraId="43136E98" w14:textId="77777777" w:rsidTr="00BB0E1F">
        <w:trPr>
          <w:jc w:val="center"/>
        </w:trPr>
        <w:tc>
          <w:tcPr>
            <w:tcW w:w="151" w:type="dxa"/>
            <w:tcBorders>
              <w:top w:val="nil"/>
              <w:left w:val="single" w:sz="6" w:space="0" w:color="auto"/>
              <w:bottom w:val="nil"/>
              <w:right w:val="nil"/>
            </w:tcBorders>
          </w:tcPr>
          <w:p w14:paraId="147504A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4165E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FEF5A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C701648" w14:textId="77777777" w:rsidR="00EE5860" w:rsidRPr="00441CD0" w:rsidRDefault="00EE5860" w:rsidP="00BB0E1F">
            <w:pPr>
              <w:pStyle w:val="TAC"/>
            </w:pPr>
          </w:p>
        </w:tc>
      </w:tr>
      <w:tr w:rsidR="00EE5860" w:rsidRPr="00441CD0" w14:paraId="383D2031" w14:textId="77777777" w:rsidTr="00BB0E1F">
        <w:trPr>
          <w:jc w:val="center"/>
        </w:trPr>
        <w:tc>
          <w:tcPr>
            <w:tcW w:w="151" w:type="dxa"/>
            <w:tcBorders>
              <w:top w:val="nil"/>
              <w:left w:val="single" w:sz="6" w:space="0" w:color="auto"/>
              <w:bottom w:val="nil"/>
              <w:right w:val="nil"/>
            </w:tcBorders>
          </w:tcPr>
          <w:p w14:paraId="5B869E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69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1ECCB27C" w14:textId="77777777" w:rsidR="00EE5860" w:rsidRPr="00441CD0" w:rsidRDefault="00EE5860" w:rsidP="00BB0E1F">
            <w:pPr>
              <w:pStyle w:val="TAC"/>
              <w:rPr>
                <w:lang w:eastAsia="zh-CN"/>
              </w:rPr>
            </w:pPr>
            <w:r w:rsidRPr="00441CD0">
              <w:rPr>
                <w:lang w:eastAsia="zh-CN"/>
              </w:rPr>
              <w:t>AURI</w:t>
            </w:r>
          </w:p>
        </w:tc>
        <w:tc>
          <w:tcPr>
            <w:tcW w:w="4120" w:type="dxa"/>
            <w:gridSpan w:val="7"/>
            <w:tcBorders>
              <w:top w:val="single" w:sz="4" w:space="0" w:color="auto"/>
              <w:left w:val="single" w:sz="4" w:space="0" w:color="auto"/>
              <w:bottom w:val="single" w:sz="4" w:space="0" w:color="auto"/>
              <w:right w:val="single" w:sz="4" w:space="0" w:color="auto"/>
            </w:tcBorders>
            <w:hideMark/>
          </w:tcPr>
          <w:p w14:paraId="2DE809C0"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39CAE843" w14:textId="77777777" w:rsidR="00EE5860" w:rsidRPr="00441CD0" w:rsidRDefault="00EE5860" w:rsidP="00BB0E1F">
            <w:pPr>
              <w:pStyle w:val="TAC"/>
            </w:pPr>
          </w:p>
        </w:tc>
      </w:tr>
      <w:tr w:rsidR="00EE5860" w:rsidRPr="00441CD0" w14:paraId="4FC9D28F" w14:textId="77777777" w:rsidTr="00BB0E1F">
        <w:trPr>
          <w:jc w:val="center"/>
        </w:trPr>
        <w:tc>
          <w:tcPr>
            <w:tcW w:w="151" w:type="dxa"/>
            <w:tcBorders>
              <w:top w:val="nil"/>
              <w:left w:val="single" w:sz="6" w:space="0" w:color="auto"/>
              <w:bottom w:val="nil"/>
              <w:right w:val="nil"/>
            </w:tcBorders>
          </w:tcPr>
          <w:p w14:paraId="1C08C7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CA047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w:t>
            </w:r>
          </w:p>
        </w:tc>
        <w:tc>
          <w:tcPr>
            <w:tcW w:w="4708" w:type="dxa"/>
            <w:gridSpan w:val="8"/>
            <w:tcBorders>
              <w:top w:val="single" w:sz="4" w:space="0" w:color="auto"/>
              <w:left w:val="single" w:sz="4" w:space="0" w:color="auto"/>
              <w:bottom w:val="single" w:sz="4" w:space="0" w:color="auto"/>
              <w:right w:val="single" w:sz="4" w:space="0" w:color="auto"/>
            </w:tcBorders>
            <w:hideMark/>
          </w:tcPr>
          <w:p w14:paraId="3C1AE80E"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6F454736" w14:textId="77777777" w:rsidR="00EE5860" w:rsidRPr="00441CD0" w:rsidRDefault="00EE5860" w:rsidP="00BB0E1F">
            <w:pPr>
              <w:pStyle w:val="TAC"/>
            </w:pPr>
          </w:p>
        </w:tc>
      </w:tr>
      <w:tr w:rsidR="00EE5860" w:rsidRPr="00441CD0" w14:paraId="29242176" w14:textId="77777777" w:rsidTr="00BB0E1F">
        <w:trPr>
          <w:jc w:val="center"/>
        </w:trPr>
        <w:tc>
          <w:tcPr>
            <w:tcW w:w="151" w:type="dxa"/>
            <w:tcBorders>
              <w:top w:val="nil"/>
              <w:left w:val="single" w:sz="6" w:space="0" w:color="auto"/>
              <w:bottom w:val="single" w:sz="4" w:space="0" w:color="auto"/>
              <w:right w:val="nil"/>
            </w:tcBorders>
          </w:tcPr>
          <w:p w14:paraId="0C9FA0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D0AB3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A45917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9EB0B7A" w14:textId="77777777" w:rsidR="00EE5860" w:rsidRPr="00441CD0" w:rsidRDefault="00EE5860" w:rsidP="00BB0E1F">
            <w:pPr>
              <w:pStyle w:val="TAC"/>
              <w:rPr>
                <w:lang w:val="x-none"/>
              </w:rPr>
            </w:pPr>
          </w:p>
        </w:tc>
      </w:tr>
    </w:tbl>
    <w:p w14:paraId="6A24730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91</w:t>
      </w:r>
      <w:r w:rsidRPr="00441CD0">
        <w:rPr>
          <w:lang w:eastAsia="zh-CN"/>
        </w:rPr>
        <w:t>-</w:t>
      </w:r>
      <w:r w:rsidRPr="00441CD0">
        <w:rPr>
          <w:lang w:eastAsia="ja-JP"/>
        </w:rPr>
        <w:t>1</w:t>
      </w:r>
      <w:r w:rsidRPr="00441CD0">
        <w:t xml:space="preserve">: </w:t>
      </w:r>
      <w:r w:rsidRPr="00441CD0">
        <w:rPr>
          <w:lang w:eastAsia="ja-JP"/>
        </w:rPr>
        <w:t>Additional Usage Reports Information</w:t>
      </w:r>
    </w:p>
    <w:p w14:paraId="135E82A2" w14:textId="77777777" w:rsidR="00EE5860" w:rsidRPr="00441CD0" w:rsidRDefault="00EE5860" w:rsidP="00EE5860">
      <w:r w:rsidRPr="00441CD0">
        <w:t xml:space="preserve">The Number of Additional Usage Reports value shall be encoded as an unsigned binary integer value on 15 bits. Bit </w:t>
      </w:r>
      <w:r w:rsidRPr="00441CD0">
        <w:rPr>
          <w:lang w:eastAsia="ja-JP"/>
        </w:rPr>
        <w:t>7</w:t>
      </w:r>
      <w:r w:rsidRPr="00441CD0">
        <w:t xml:space="preserve"> of Octet </w:t>
      </w:r>
      <w:r w:rsidRPr="00441CD0">
        <w:rPr>
          <w:lang w:eastAsia="ja-JP"/>
        </w:rPr>
        <w:t>5</w:t>
      </w:r>
      <w:r w:rsidRPr="00441CD0">
        <w:t xml:space="preserve"> is the most significant bit and bit 1 of Octet </w:t>
      </w:r>
      <w:r w:rsidRPr="00441CD0">
        <w:rPr>
          <w:lang w:eastAsia="ja-JP"/>
        </w:rPr>
        <w:t>6</w:t>
      </w:r>
      <w:r w:rsidRPr="00441CD0">
        <w:t xml:space="preserve"> </w:t>
      </w:r>
      <w:r w:rsidRPr="00441CD0">
        <w:rPr>
          <w:lang w:eastAsia="ja-JP"/>
        </w:rPr>
        <w:t xml:space="preserve">is </w:t>
      </w:r>
      <w:r w:rsidRPr="00441CD0">
        <w:t>the least significant bit.</w:t>
      </w:r>
    </w:p>
    <w:p w14:paraId="2BC62A37" w14:textId="77777777" w:rsidR="00EE5860" w:rsidRPr="00441CD0" w:rsidRDefault="00EE5860" w:rsidP="00EE5860">
      <w:r w:rsidRPr="00441CD0">
        <w:t>The bit 8 of octet 5 shall encode the AURI (Additional Usage Reports Indication) flag:</w:t>
      </w:r>
    </w:p>
    <w:p w14:paraId="6C4E3DA5" w14:textId="77777777" w:rsidR="00EE5860" w:rsidRPr="00441CD0" w:rsidRDefault="00EE5860" w:rsidP="00EE5860">
      <w:pPr>
        <w:pStyle w:val="B1"/>
      </w:pPr>
      <w:r w:rsidRPr="00441CD0">
        <w:t>-</w:t>
      </w:r>
      <w:r w:rsidRPr="00441CD0">
        <w:tab/>
        <w:t>when set to "1", it indicates that additional usage reports will follow. In this case, the Number of Additional Usage Reports value shall be set to "0" by the sender and ignored by the receiver;</w:t>
      </w:r>
    </w:p>
    <w:p w14:paraId="109FCF97" w14:textId="77777777" w:rsidR="00EE5860" w:rsidRPr="00441CD0" w:rsidRDefault="00EE5860" w:rsidP="00EE5860">
      <w:pPr>
        <w:pStyle w:val="B1"/>
      </w:pPr>
      <w:r w:rsidRPr="00441CD0">
        <w:t>-</w:t>
      </w:r>
      <w:r w:rsidRPr="00441CD0">
        <w:tab/>
        <w:t>when set to "0", the Number of Additional Usage Reports value shall be set to the total number of additional usage reports</w:t>
      </w:r>
      <w:r w:rsidRPr="00441CD0">
        <w:rPr>
          <w:szCs w:val="18"/>
          <w:lang w:val="en-US" w:eastAsia="zh-CN"/>
        </w:rPr>
        <w:t xml:space="preserve"> to be sent in PFCP Session Report Request messages.</w:t>
      </w:r>
    </w:p>
    <w:p w14:paraId="5DEB9604" w14:textId="77777777" w:rsidR="00EE5860" w:rsidRPr="00441CD0" w:rsidRDefault="00EE5860" w:rsidP="00EE5860">
      <w:pPr>
        <w:pStyle w:val="Heading3"/>
      </w:pPr>
      <w:bookmarkStart w:id="6158" w:name="_Toc19717437"/>
      <w:bookmarkStart w:id="6159" w:name="_Toc27490938"/>
      <w:bookmarkStart w:id="6160" w:name="_Toc27557231"/>
      <w:bookmarkStart w:id="6161" w:name="_Toc27724148"/>
      <w:bookmarkStart w:id="6162" w:name="_Toc36031222"/>
      <w:bookmarkStart w:id="6163" w:name="_Toc36043142"/>
      <w:bookmarkStart w:id="6164" w:name="_Toc36814467"/>
      <w:bookmarkStart w:id="6165" w:name="_Toc44689325"/>
      <w:bookmarkStart w:id="6166" w:name="_Toc44924079"/>
      <w:bookmarkStart w:id="6167" w:name="_Toc51861049"/>
      <w:bookmarkStart w:id="6168" w:name="_Toc57930820"/>
      <w:bookmarkStart w:id="6169" w:name="_Toc57931450"/>
      <w:bookmarkStart w:id="6170" w:name="_Toc67499842"/>
      <w:r w:rsidRPr="00441CD0">
        <w:t>8.2.92</w:t>
      </w:r>
      <w:r w:rsidRPr="00441CD0">
        <w:tab/>
      </w:r>
      <w:r w:rsidRPr="00441CD0">
        <w:rPr>
          <w:lang w:val="en-US"/>
        </w:rPr>
        <w:t>Traffic Endpoint</w:t>
      </w:r>
      <w:r w:rsidRPr="00441CD0">
        <w:t xml:space="preserve"> ID</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31E70034" w14:textId="77777777" w:rsidR="00EE5860" w:rsidRPr="00441CD0" w:rsidRDefault="00EE5860" w:rsidP="00EE5860">
      <w:pPr>
        <w:rPr>
          <w:lang w:eastAsia="zh-CN"/>
        </w:rPr>
      </w:pPr>
      <w:r w:rsidRPr="00441CD0">
        <w:t xml:space="preserve">The </w:t>
      </w:r>
      <w:r w:rsidRPr="00441CD0">
        <w:rPr>
          <w:lang w:val="en-US"/>
        </w:rPr>
        <w:t>Traffic Endpoint</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8.2.92-1</w:t>
      </w:r>
      <w:r w:rsidRPr="00441CD0">
        <w:rPr>
          <w:lang w:eastAsia="ja-JP"/>
        </w:rPr>
        <w:t xml:space="preserve">. </w:t>
      </w:r>
      <w:r w:rsidRPr="00441CD0">
        <w:rPr>
          <w:lang w:eastAsia="zh-CN"/>
        </w:rPr>
        <w:t xml:space="preserve">It shall contain a </w:t>
      </w:r>
      <w:r w:rsidRPr="00441CD0">
        <w:rPr>
          <w:lang w:val="en-US"/>
        </w:rPr>
        <w:t>Traffic Endpoint</w:t>
      </w:r>
      <w:r w:rsidRPr="00441CD0">
        <w:rPr>
          <w:lang w:eastAsia="zh-CN"/>
        </w:rPr>
        <w:t xml:space="preserve"> ID.</w:t>
      </w:r>
    </w:p>
    <w:p w14:paraId="05FFA23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C85E74E" w14:textId="77777777" w:rsidTr="00BB0E1F">
        <w:trPr>
          <w:jc w:val="center"/>
        </w:trPr>
        <w:tc>
          <w:tcPr>
            <w:tcW w:w="151" w:type="dxa"/>
            <w:tcBorders>
              <w:top w:val="single" w:sz="6" w:space="0" w:color="auto"/>
              <w:left w:val="single" w:sz="6" w:space="0" w:color="auto"/>
              <w:bottom w:val="nil"/>
              <w:right w:val="nil"/>
            </w:tcBorders>
          </w:tcPr>
          <w:p w14:paraId="3AFDB001" w14:textId="77777777" w:rsidR="00EE5860" w:rsidRPr="00441CD0" w:rsidRDefault="00EE5860" w:rsidP="00BB0E1F">
            <w:pPr>
              <w:pStyle w:val="TAC"/>
            </w:pPr>
          </w:p>
        </w:tc>
        <w:tc>
          <w:tcPr>
            <w:tcW w:w="1104" w:type="dxa"/>
            <w:tcBorders>
              <w:top w:val="single" w:sz="6" w:space="0" w:color="auto"/>
              <w:left w:val="nil"/>
              <w:bottom w:val="nil"/>
              <w:right w:val="nil"/>
            </w:tcBorders>
          </w:tcPr>
          <w:p w14:paraId="3155E26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6DBE4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CD46DD1" w14:textId="77777777" w:rsidR="00EE5860" w:rsidRPr="00441CD0" w:rsidRDefault="00EE5860" w:rsidP="00BB0E1F">
            <w:pPr>
              <w:pStyle w:val="TAC"/>
            </w:pPr>
          </w:p>
        </w:tc>
      </w:tr>
      <w:tr w:rsidR="00EE5860" w:rsidRPr="00441CD0" w14:paraId="7562A3C2" w14:textId="77777777" w:rsidTr="00BB0E1F">
        <w:trPr>
          <w:jc w:val="center"/>
        </w:trPr>
        <w:tc>
          <w:tcPr>
            <w:tcW w:w="151" w:type="dxa"/>
            <w:tcBorders>
              <w:top w:val="nil"/>
              <w:left w:val="single" w:sz="6" w:space="0" w:color="auto"/>
              <w:bottom w:val="nil"/>
              <w:right w:val="nil"/>
            </w:tcBorders>
          </w:tcPr>
          <w:p w14:paraId="38078942" w14:textId="77777777" w:rsidR="00EE5860" w:rsidRPr="00441CD0" w:rsidRDefault="00EE5860" w:rsidP="00BB0E1F">
            <w:pPr>
              <w:pStyle w:val="TAC"/>
            </w:pPr>
          </w:p>
        </w:tc>
        <w:tc>
          <w:tcPr>
            <w:tcW w:w="1104" w:type="dxa"/>
            <w:tcBorders>
              <w:top w:val="nil"/>
              <w:left w:val="nil"/>
              <w:bottom w:val="nil"/>
              <w:right w:val="nil"/>
            </w:tcBorders>
            <w:hideMark/>
          </w:tcPr>
          <w:p w14:paraId="14296E7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47E80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1F0DB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5DDA8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955DF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4275F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B374A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18EAC7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97B38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410B7D" w14:textId="77777777" w:rsidR="00EE5860" w:rsidRPr="00441CD0" w:rsidRDefault="00EE5860" w:rsidP="00BB0E1F">
            <w:pPr>
              <w:pStyle w:val="TAC"/>
            </w:pPr>
          </w:p>
        </w:tc>
      </w:tr>
      <w:tr w:rsidR="00EE5860" w:rsidRPr="00441CD0" w14:paraId="7FFA9E17" w14:textId="77777777" w:rsidTr="00BB0E1F">
        <w:trPr>
          <w:jc w:val="center"/>
        </w:trPr>
        <w:tc>
          <w:tcPr>
            <w:tcW w:w="151" w:type="dxa"/>
            <w:tcBorders>
              <w:top w:val="nil"/>
              <w:left w:val="single" w:sz="6" w:space="0" w:color="auto"/>
              <w:bottom w:val="nil"/>
              <w:right w:val="nil"/>
            </w:tcBorders>
          </w:tcPr>
          <w:p w14:paraId="64313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5DD29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63DAB3" w14:textId="77777777" w:rsidR="00EE5860" w:rsidRPr="00441CD0" w:rsidRDefault="00EE5860" w:rsidP="00BB0E1F">
            <w:pPr>
              <w:pStyle w:val="TAC"/>
            </w:pPr>
            <w:r w:rsidRPr="00441CD0">
              <w:t xml:space="preserve">Type = </w:t>
            </w:r>
            <w:r w:rsidRPr="00441CD0">
              <w:rPr>
                <w:lang w:val="sv-SE"/>
              </w:rPr>
              <w:t>131</w:t>
            </w:r>
            <w:r w:rsidRPr="00441CD0">
              <w:t xml:space="preserve"> (decimal)</w:t>
            </w:r>
          </w:p>
        </w:tc>
        <w:tc>
          <w:tcPr>
            <w:tcW w:w="588" w:type="dxa"/>
            <w:tcBorders>
              <w:top w:val="nil"/>
              <w:left w:val="single" w:sz="4" w:space="0" w:color="auto"/>
              <w:bottom w:val="nil"/>
              <w:right w:val="single" w:sz="6" w:space="0" w:color="auto"/>
            </w:tcBorders>
          </w:tcPr>
          <w:p w14:paraId="11C9A639" w14:textId="77777777" w:rsidR="00EE5860" w:rsidRPr="00441CD0" w:rsidRDefault="00EE5860" w:rsidP="00BB0E1F">
            <w:pPr>
              <w:pStyle w:val="TAC"/>
            </w:pPr>
          </w:p>
        </w:tc>
      </w:tr>
      <w:tr w:rsidR="00EE5860" w:rsidRPr="00441CD0" w14:paraId="7D791C48" w14:textId="77777777" w:rsidTr="00BB0E1F">
        <w:trPr>
          <w:jc w:val="center"/>
        </w:trPr>
        <w:tc>
          <w:tcPr>
            <w:tcW w:w="151" w:type="dxa"/>
            <w:tcBorders>
              <w:top w:val="nil"/>
              <w:left w:val="single" w:sz="6" w:space="0" w:color="auto"/>
              <w:bottom w:val="nil"/>
              <w:right w:val="nil"/>
            </w:tcBorders>
          </w:tcPr>
          <w:p w14:paraId="4C8FC8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005BD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D1197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3CB689D" w14:textId="77777777" w:rsidR="00EE5860" w:rsidRPr="00441CD0" w:rsidRDefault="00EE5860" w:rsidP="00BB0E1F">
            <w:pPr>
              <w:pStyle w:val="TAC"/>
            </w:pPr>
          </w:p>
        </w:tc>
      </w:tr>
      <w:tr w:rsidR="00EE5860" w:rsidRPr="00441CD0" w14:paraId="2C480494" w14:textId="77777777" w:rsidTr="00BB0E1F">
        <w:trPr>
          <w:jc w:val="center"/>
        </w:trPr>
        <w:tc>
          <w:tcPr>
            <w:tcW w:w="151" w:type="dxa"/>
            <w:tcBorders>
              <w:top w:val="nil"/>
              <w:left w:val="single" w:sz="6" w:space="0" w:color="auto"/>
              <w:bottom w:val="nil"/>
              <w:right w:val="nil"/>
            </w:tcBorders>
          </w:tcPr>
          <w:p w14:paraId="2A3F00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0D87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780B25A6" w14:textId="77777777" w:rsidR="00EE5860" w:rsidRPr="00441CD0" w:rsidRDefault="00EE5860" w:rsidP="00BB0E1F">
            <w:pPr>
              <w:pStyle w:val="TAC"/>
              <w:rPr>
                <w:lang w:eastAsia="zh-CN"/>
              </w:rPr>
            </w:pPr>
            <w:r w:rsidRPr="00441CD0">
              <w:rPr>
                <w:lang w:val="en-US"/>
              </w:rPr>
              <w:t>Traffic Endpoint</w:t>
            </w:r>
            <w:r w:rsidRPr="00441CD0">
              <w:rPr>
                <w:lang w:eastAsia="zh-CN"/>
              </w:rPr>
              <w:t xml:space="preserve"> ID value</w:t>
            </w:r>
          </w:p>
        </w:tc>
        <w:tc>
          <w:tcPr>
            <w:tcW w:w="588" w:type="dxa"/>
            <w:tcBorders>
              <w:top w:val="nil"/>
              <w:left w:val="single" w:sz="4" w:space="0" w:color="auto"/>
              <w:bottom w:val="nil"/>
              <w:right w:val="single" w:sz="6" w:space="0" w:color="auto"/>
            </w:tcBorders>
          </w:tcPr>
          <w:p w14:paraId="5EB04B5D" w14:textId="77777777" w:rsidR="00EE5860" w:rsidRPr="00441CD0" w:rsidRDefault="00EE5860" w:rsidP="00BB0E1F">
            <w:pPr>
              <w:pStyle w:val="TAC"/>
            </w:pPr>
          </w:p>
        </w:tc>
      </w:tr>
      <w:tr w:rsidR="00EE5860" w:rsidRPr="00441CD0" w14:paraId="798F542E" w14:textId="77777777" w:rsidTr="00BB0E1F">
        <w:trPr>
          <w:trHeight w:val="156"/>
          <w:jc w:val="center"/>
        </w:trPr>
        <w:tc>
          <w:tcPr>
            <w:tcW w:w="151" w:type="dxa"/>
            <w:tcBorders>
              <w:top w:val="nil"/>
              <w:left w:val="single" w:sz="6" w:space="0" w:color="auto"/>
              <w:bottom w:val="single" w:sz="4" w:space="0" w:color="auto"/>
              <w:right w:val="nil"/>
            </w:tcBorders>
          </w:tcPr>
          <w:p w14:paraId="61E47AC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471C68" w14:textId="77777777" w:rsidR="00EE5860" w:rsidRPr="00441CD0" w:rsidRDefault="00EE5860" w:rsidP="00BB0E1F">
            <w:pPr>
              <w:pStyle w:val="TAC"/>
            </w:pPr>
            <w:r w:rsidRPr="00441CD0">
              <w:rPr>
                <w:lang w:val="en-US"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197BC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AE4B66" w14:textId="77777777" w:rsidR="00EE5860" w:rsidRPr="00441CD0" w:rsidRDefault="00EE5860" w:rsidP="00BB0E1F">
            <w:pPr>
              <w:pStyle w:val="TAC"/>
              <w:rPr>
                <w:lang w:val="x-none"/>
              </w:rPr>
            </w:pPr>
          </w:p>
        </w:tc>
      </w:tr>
    </w:tbl>
    <w:p w14:paraId="0A9D578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2.92</w:t>
      </w:r>
      <w:r w:rsidRPr="00441CD0">
        <w:rPr>
          <w:lang w:eastAsia="zh-CN"/>
        </w:rPr>
        <w:t>-</w:t>
      </w:r>
      <w:r w:rsidRPr="00441CD0">
        <w:rPr>
          <w:lang w:eastAsia="ja-JP"/>
        </w:rPr>
        <w:t>1</w:t>
      </w:r>
      <w:r w:rsidRPr="00441CD0">
        <w:t xml:space="preserve">: </w:t>
      </w:r>
      <w:r w:rsidRPr="00441CD0">
        <w:rPr>
          <w:lang w:val="en-US"/>
        </w:rPr>
        <w:t>Traffic Endpoint</w:t>
      </w:r>
      <w:r w:rsidRPr="00441CD0">
        <w:rPr>
          <w:lang w:eastAsia="ja-JP"/>
        </w:rPr>
        <w:t xml:space="preserve"> ID</w:t>
      </w:r>
    </w:p>
    <w:p w14:paraId="5133C8C2" w14:textId="77777777" w:rsidR="00EE5860" w:rsidRPr="00441CD0" w:rsidRDefault="00EE5860" w:rsidP="00EE5860">
      <w:pPr>
        <w:rPr>
          <w:lang w:eastAsia="zh-CN"/>
        </w:rPr>
      </w:pPr>
      <w:r w:rsidRPr="00441CD0">
        <w:rPr>
          <w:lang w:eastAsia="ja-JP"/>
        </w:rPr>
        <w:t xml:space="preserve">The </w:t>
      </w:r>
      <w:r w:rsidRPr="00441CD0">
        <w:rPr>
          <w:lang w:val="en-US" w:eastAsia="zh-CN"/>
        </w:rPr>
        <w:t>Traffic Endpoint</w:t>
      </w:r>
      <w:r w:rsidRPr="00441CD0">
        <w:rPr>
          <w:lang w:eastAsia="zh-CN"/>
        </w:rPr>
        <w:t xml:space="preserve"> ID value shall be encoded </w:t>
      </w:r>
      <w:r w:rsidRPr="00441CD0">
        <w:t>as a binary integer value</w:t>
      </w:r>
      <w:r w:rsidRPr="00441CD0">
        <w:rPr>
          <w:lang w:eastAsia="zh-CN"/>
        </w:rPr>
        <w:t xml:space="preserve"> within the range of 0 to 255.</w:t>
      </w:r>
    </w:p>
    <w:p w14:paraId="4AA997D6" w14:textId="77777777" w:rsidR="00EE5860" w:rsidRPr="00441CD0" w:rsidRDefault="00EE5860" w:rsidP="00EE5860">
      <w:pPr>
        <w:pStyle w:val="Heading3"/>
      </w:pPr>
      <w:bookmarkStart w:id="6171" w:name="_Toc19717438"/>
      <w:bookmarkStart w:id="6172" w:name="_Toc27490939"/>
      <w:bookmarkStart w:id="6173" w:name="_Toc27557232"/>
      <w:bookmarkStart w:id="6174" w:name="_Toc27724149"/>
      <w:bookmarkStart w:id="6175" w:name="_Toc36031223"/>
      <w:bookmarkStart w:id="6176" w:name="_Toc36043143"/>
      <w:bookmarkStart w:id="6177" w:name="_Toc36814468"/>
      <w:bookmarkStart w:id="6178" w:name="_Toc44689326"/>
      <w:bookmarkStart w:id="6179" w:name="_Toc44924080"/>
      <w:bookmarkStart w:id="6180" w:name="_Toc51861050"/>
      <w:bookmarkStart w:id="6181" w:name="_Toc57930821"/>
      <w:bookmarkStart w:id="6182" w:name="_Toc57931451"/>
      <w:bookmarkStart w:id="6183" w:name="_Toc67499843"/>
      <w:r w:rsidRPr="00441CD0">
        <w:lastRenderedPageBreak/>
        <w:t>8.</w:t>
      </w:r>
      <w:r w:rsidRPr="00441CD0">
        <w:rPr>
          <w:lang w:val="en-US"/>
        </w:rPr>
        <w:t>2.93</w:t>
      </w:r>
      <w:r w:rsidRPr="00441CD0">
        <w:tab/>
        <w:t>MAC address</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6732D304" w14:textId="77777777" w:rsidR="00EE5860" w:rsidRPr="00441CD0" w:rsidRDefault="00EE5860" w:rsidP="00EE5860">
      <w:pPr>
        <w:rPr>
          <w:lang w:eastAsia="zh-CN"/>
        </w:rPr>
      </w:pPr>
      <w:r w:rsidRPr="00441CD0">
        <w:t>The MAC address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8.2.93-1</w:t>
      </w:r>
      <w:r w:rsidRPr="00441CD0">
        <w:rPr>
          <w:lang w:eastAsia="ja-JP"/>
        </w:rPr>
        <w:t xml:space="preserve">. </w:t>
      </w:r>
      <w:r w:rsidRPr="00441CD0">
        <w:rPr>
          <w:lang w:eastAsia="zh-CN"/>
        </w:rPr>
        <w:t>It shall contain a MAC address value.</w:t>
      </w:r>
    </w:p>
    <w:p w14:paraId="23D63E5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2"/>
        <w:gridCol w:w="497"/>
        <w:gridCol w:w="70"/>
        <w:gridCol w:w="519"/>
        <w:gridCol w:w="48"/>
        <w:gridCol w:w="540"/>
        <w:gridCol w:w="27"/>
        <w:gridCol w:w="562"/>
        <w:gridCol w:w="588"/>
      </w:tblGrid>
      <w:tr w:rsidR="00EE5860" w:rsidRPr="00441CD0" w14:paraId="148BEA38" w14:textId="77777777" w:rsidTr="00BB0E1F">
        <w:trPr>
          <w:jc w:val="center"/>
        </w:trPr>
        <w:tc>
          <w:tcPr>
            <w:tcW w:w="151" w:type="dxa"/>
            <w:tcBorders>
              <w:top w:val="single" w:sz="6" w:space="0" w:color="auto"/>
              <w:left w:val="single" w:sz="6" w:space="0" w:color="auto"/>
              <w:bottom w:val="nil"/>
              <w:right w:val="nil"/>
            </w:tcBorders>
          </w:tcPr>
          <w:p w14:paraId="6D2222B6" w14:textId="77777777" w:rsidR="00EE5860" w:rsidRPr="00441CD0" w:rsidRDefault="00EE5860" w:rsidP="00BB0E1F">
            <w:pPr>
              <w:pStyle w:val="TAC"/>
            </w:pPr>
          </w:p>
        </w:tc>
        <w:tc>
          <w:tcPr>
            <w:tcW w:w="1104" w:type="dxa"/>
            <w:tcBorders>
              <w:top w:val="single" w:sz="6" w:space="0" w:color="auto"/>
              <w:left w:val="nil"/>
              <w:bottom w:val="nil"/>
              <w:right w:val="nil"/>
            </w:tcBorders>
          </w:tcPr>
          <w:p w14:paraId="519A862B"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301A08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CE5B27" w14:textId="77777777" w:rsidR="00EE5860" w:rsidRPr="00441CD0" w:rsidRDefault="00EE5860" w:rsidP="00BB0E1F">
            <w:pPr>
              <w:pStyle w:val="TAC"/>
            </w:pPr>
          </w:p>
        </w:tc>
      </w:tr>
      <w:tr w:rsidR="00EE5860" w:rsidRPr="00441CD0" w14:paraId="7F0BF703" w14:textId="77777777" w:rsidTr="00BB0E1F">
        <w:trPr>
          <w:jc w:val="center"/>
        </w:trPr>
        <w:tc>
          <w:tcPr>
            <w:tcW w:w="151" w:type="dxa"/>
            <w:tcBorders>
              <w:top w:val="nil"/>
              <w:left w:val="single" w:sz="6" w:space="0" w:color="auto"/>
              <w:bottom w:val="nil"/>
              <w:right w:val="nil"/>
            </w:tcBorders>
          </w:tcPr>
          <w:p w14:paraId="56A53458" w14:textId="77777777" w:rsidR="00EE5860" w:rsidRPr="00441CD0" w:rsidRDefault="00EE5860" w:rsidP="00BB0E1F">
            <w:pPr>
              <w:pStyle w:val="TAC"/>
            </w:pPr>
          </w:p>
        </w:tc>
        <w:tc>
          <w:tcPr>
            <w:tcW w:w="1104" w:type="dxa"/>
            <w:tcBorders>
              <w:top w:val="nil"/>
              <w:left w:val="nil"/>
              <w:bottom w:val="nil"/>
              <w:right w:val="nil"/>
            </w:tcBorders>
            <w:hideMark/>
          </w:tcPr>
          <w:p w14:paraId="1AD5F12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924A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32FB47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2BB1C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F4F994C"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3BB8E46F"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F203869"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220F5ED"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58760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8E4C25" w14:textId="77777777" w:rsidR="00EE5860" w:rsidRPr="00441CD0" w:rsidRDefault="00EE5860" w:rsidP="00BB0E1F">
            <w:pPr>
              <w:pStyle w:val="TAC"/>
            </w:pPr>
          </w:p>
        </w:tc>
      </w:tr>
      <w:tr w:rsidR="00EE5860" w:rsidRPr="00441CD0" w14:paraId="37EC86AF" w14:textId="77777777" w:rsidTr="00BB0E1F">
        <w:trPr>
          <w:jc w:val="center"/>
        </w:trPr>
        <w:tc>
          <w:tcPr>
            <w:tcW w:w="151" w:type="dxa"/>
            <w:tcBorders>
              <w:top w:val="nil"/>
              <w:left w:val="single" w:sz="6" w:space="0" w:color="auto"/>
              <w:bottom w:val="nil"/>
              <w:right w:val="nil"/>
            </w:tcBorders>
          </w:tcPr>
          <w:p w14:paraId="09102A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3D0B75"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5CED7619" w14:textId="77777777" w:rsidR="00EE5860" w:rsidRPr="00441CD0" w:rsidRDefault="00EE5860" w:rsidP="00BB0E1F">
            <w:pPr>
              <w:pStyle w:val="TAC"/>
            </w:pPr>
            <w:r w:rsidRPr="00441CD0">
              <w:t xml:space="preserve">Type = </w:t>
            </w:r>
            <w:r w:rsidRPr="00441CD0">
              <w:rPr>
                <w:lang w:val="de-DE"/>
              </w:rPr>
              <w:t>133</w:t>
            </w:r>
            <w:r w:rsidRPr="00441CD0">
              <w:t xml:space="preserve"> (decimal)</w:t>
            </w:r>
          </w:p>
        </w:tc>
        <w:tc>
          <w:tcPr>
            <w:tcW w:w="588" w:type="dxa"/>
            <w:tcBorders>
              <w:top w:val="nil"/>
              <w:left w:val="single" w:sz="4" w:space="0" w:color="auto"/>
              <w:bottom w:val="nil"/>
              <w:right w:val="single" w:sz="6" w:space="0" w:color="auto"/>
            </w:tcBorders>
          </w:tcPr>
          <w:p w14:paraId="1CD87AD2" w14:textId="77777777" w:rsidR="00EE5860" w:rsidRPr="00441CD0" w:rsidRDefault="00EE5860" w:rsidP="00BB0E1F">
            <w:pPr>
              <w:pStyle w:val="TAC"/>
            </w:pPr>
          </w:p>
        </w:tc>
      </w:tr>
      <w:tr w:rsidR="00EE5860" w:rsidRPr="00441CD0" w14:paraId="36696D53" w14:textId="77777777" w:rsidTr="00BB0E1F">
        <w:trPr>
          <w:jc w:val="center"/>
        </w:trPr>
        <w:tc>
          <w:tcPr>
            <w:tcW w:w="151" w:type="dxa"/>
            <w:tcBorders>
              <w:top w:val="nil"/>
              <w:left w:val="single" w:sz="6" w:space="0" w:color="auto"/>
              <w:bottom w:val="nil"/>
              <w:right w:val="nil"/>
            </w:tcBorders>
          </w:tcPr>
          <w:p w14:paraId="07F7AA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5438C1"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1112189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44F49F" w14:textId="77777777" w:rsidR="00EE5860" w:rsidRPr="00441CD0" w:rsidRDefault="00EE5860" w:rsidP="00BB0E1F">
            <w:pPr>
              <w:pStyle w:val="TAC"/>
            </w:pPr>
          </w:p>
        </w:tc>
      </w:tr>
      <w:tr w:rsidR="00EE5860" w:rsidRPr="00441CD0" w14:paraId="36735AC6" w14:textId="77777777" w:rsidTr="00BB0E1F">
        <w:trPr>
          <w:jc w:val="center"/>
        </w:trPr>
        <w:tc>
          <w:tcPr>
            <w:tcW w:w="151" w:type="dxa"/>
            <w:tcBorders>
              <w:top w:val="nil"/>
              <w:left w:val="single" w:sz="6" w:space="0" w:color="auto"/>
              <w:bottom w:val="nil"/>
              <w:right w:val="nil"/>
            </w:tcBorders>
          </w:tcPr>
          <w:p w14:paraId="0593E2D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723C35" w14:textId="77777777" w:rsidR="00EE5860" w:rsidRPr="00441CD0" w:rsidRDefault="00EE5860" w:rsidP="00BB0E1F">
            <w:pPr>
              <w:pStyle w:val="TAC"/>
              <w:rPr>
                <w:lang w:val="de-DE"/>
              </w:rPr>
            </w:pPr>
            <w:r w:rsidRPr="00441CD0">
              <w:rPr>
                <w:lang w:val="de-DE"/>
              </w:rPr>
              <w:t>5</w:t>
            </w:r>
          </w:p>
        </w:tc>
        <w:tc>
          <w:tcPr>
            <w:tcW w:w="2447" w:type="dxa"/>
            <w:gridSpan w:val="5"/>
            <w:tcBorders>
              <w:top w:val="single" w:sz="4" w:space="0" w:color="auto"/>
              <w:left w:val="single" w:sz="4" w:space="0" w:color="auto"/>
              <w:bottom w:val="single" w:sz="4" w:space="0" w:color="auto"/>
              <w:right w:val="single" w:sz="4" w:space="0" w:color="auto"/>
            </w:tcBorders>
            <w:hideMark/>
          </w:tcPr>
          <w:p w14:paraId="5A7C7885" w14:textId="77777777" w:rsidR="00EE5860" w:rsidRPr="00441CD0" w:rsidRDefault="00EE5860" w:rsidP="00BB0E1F">
            <w:pPr>
              <w:pStyle w:val="TAC"/>
              <w:rPr>
                <w:lang w:val="de-DE"/>
              </w:rPr>
            </w:pPr>
            <w:r w:rsidRPr="00441CD0">
              <w:rPr>
                <w:lang w:val="de-DE"/>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74287A27" w14:textId="77777777" w:rsidR="00EE5860" w:rsidRPr="00441CD0" w:rsidRDefault="00EE5860" w:rsidP="00BB0E1F">
            <w:pPr>
              <w:pStyle w:val="TAC"/>
              <w:rPr>
                <w:lang w:val="de-DE"/>
              </w:rPr>
            </w:pPr>
            <w:r w:rsidRPr="00441CD0">
              <w:rPr>
                <w:lang w:val="de-DE"/>
              </w:rPr>
              <w:t>UDES</w:t>
            </w:r>
          </w:p>
        </w:tc>
        <w:tc>
          <w:tcPr>
            <w:tcW w:w="567" w:type="dxa"/>
            <w:gridSpan w:val="2"/>
            <w:tcBorders>
              <w:top w:val="single" w:sz="4" w:space="0" w:color="auto"/>
              <w:left w:val="single" w:sz="4" w:space="0" w:color="auto"/>
              <w:bottom w:val="single" w:sz="4" w:space="0" w:color="auto"/>
              <w:right w:val="single" w:sz="4" w:space="0" w:color="auto"/>
            </w:tcBorders>
            <w:hideMark/>
          </w:tcPr>
          <w:p w14:paraId="4FE32354" w14:textId="77777777" w:rsidR="00EE5860" w:rsidRPr="00441CD0" w:rsidRDefault="00EE5860" w:rsidP="00BB0E1F">
            <w:pPr>
              <w:pStyle w:val="TAC"/>
              <w:rPr>
                <w:lang w:val="de-DE"/>
              </w:rPr>
            </w:pPr>
            <w:r w:rsidRPr="00441CD0">
              <w:rPr>
                <w:lang w:val="de-DE"/>
              </w:rPr>
              <w:t>USOU</w:t>
            </w:r>
          </w:p>
        </w:tc>
        <w:tc>
          <w:tcPr>
            <w:tcW w:w="567" w:type="dxa"/>
            <w:gridSpan w:val="2"/>
            <w:tcBorders>
              <w:top w:val="single" w:sz="4" w:space="0" w:color="auto"/>
              <w:left w:val="single" w:sz="4" w:space="0" w:color="auto"/>
              <w:bottom w:val="single" w:sz="4" w:space="0" w:color="auto"/>
              <w:right w:val="single" w:sz="4" w:space="0" w:color="auto"/>
            </w:tcBorders>
            <w:hideMark/>
          </w:tcPr>
          <w:p w14:paraId="57CF1C6A" w14:textId="77777777" w:rsidR="00EE5860" w:rsidRPr="00441CD0" w:rsidRDefault="00EE5860" w:rsidP="00BB0E1F">
            <w:pPr>
              <w:pStyle w:val="TAC"/>
              <w:jc w:val="left"/>
              <w:rPr>
                <w:lang w:val="de-DE"/>
              </w:rPr>
            </w:pPr>
            <w:r w:rsidRPr="00441CD0">
              <w:rPr>
                <w:lang w:val="de-DE"/>
              </w:rPr>
              <w:t>DEST</w:t>
            </w:r>
          </w:p>
        </w:tc>
        <w:tc>
          <w:tcPr>
            <w:tcW w:w="562" w:type="dxa"/>
            <w:tcBorders>
              <w:top w:val="single" w:sz="4" w:space="0" w:color="auto"/>
              <w:left w:val="single" w:sz="4" w:space="0" w:color="auto"/>
              <w:bottom w:val="single" w:sz="4" w:space="0" w:color="auto"/>
              <w:right w:val="single" w:sz="4" w:space="0" w:color="auto"/>
            </w:tcBorders>
            <w:hideMark/>
          </w:tcPr>
          <w:p w14:paraId="3F81F29D" w14:textId="77777777" w:rsidR="00EE5860" w:rsidRPr="00441CD0" w:rsidRDefault="00EE5860" w:rsidP="00BB0E1F">
            <w:pPr>
              <w:pStyle w:val="TAC"/>
              <w:rPr>
                <w:lang w:val="de-DE"/>
              </w:rPr>
            </w:pPr>
            <w:r w:rsidRPr="00441CD0">
              <w:rPr>
                <w:lang w:val="de-DE"/>
              </w:rPr>
              <w:t>SOUR</w:t>
            </w:r>
          </w:p>
        </w:tc>
        <w:tc>
          <w:tcPr>
            <w:tcW w:w="588" w:type="dxa"/>
            <w:tcBorders>
              <w:top w:val="nil"/>
              <w:left w:val="single" w:sz="4" w:space="0" w:color="auto"/>
              <w:bottom w:val="nil"/>
              <w:right w:val="single" w:sz="6" w:space="0" w:color="auto"/>
            </w:tcBorders>
          </w:tcPr>
          <w:p w14:paraId="77453E48" w14:textId="77777777" w:rsidR="00EE5860" w:rsidRPr="00441CD0" w:rsidRDefault="00EE5860" w:rsidP="00BB0E1F">
            <w:pPr>
              <w:pStyle w:val="TAC"/>
              <w:rPr>
                <w:lang w:val="x-none"/>
              </w:rPr>
            </w:pPr>
          </w:p>
        </w:tc>
      </w:tr>
      <w:tr w:rsidR="00EE5860" w:rsidRPr="00441CD0" w14:paraId="4FE36535" w14:textId="77777777" w:rsidTr="00BB0E1F">
        <w:trPr>
          <w:jc w:val="center"/>
        </w:trPr>
        <w:tc>
          <w:tcPr>
            <w:tcW w:w="151" w:type="dxa"/>
            <w:tcBorders>
              <w:top w:val="nil"/>
              <w:left w:val="single" w:sz="6" w:space="0" w:color="auto"/>
              <w:bottom w:val="nil"/>
              <w:right w:val="nil"/>
            </w:tcBorders>
          </w:tcPr>
          <w:p w14:paraId="026E39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97CFA7" w14:textId="77777777" w:rsidR="00EE5860" w:rsidRPr="00441CD0" w:rsidRDefault="00EE5860" w:rsidP="00BB0E1F">
            <w:pPr>
              <w:pStyle w:val="TAC"/>
              <w:rPr>
                <w:lang w:val="de-DE"/>
              </w:rPr>
            </w:pPr>
            <w:r w:rsidRPr="00441CD0">
              <w:rPr>
                <w:lang w:val="de-DE"/>
              </w:rPr>
              <w:t>m to (m+5)</w:t>
            </w:r>
          </w:p>
        </w:tc>
        <w:tc>
          <w:tcPr>
            <w:tcW w:w="4710" w:type="dxa"/>
            <w:gridSpan w:val="12"/>
            <w:tcBorders>
              <w:top w:val="single" w:sz="4" w:space="0" w:color="auto"/>
              <w:left w:val="single" w:sz="4" w:space="0" w:color="auto"/>
              <w:bottom w:val="single" w:sz="4" w:space="0" w:color="auto"/>
              <w:right w:val="single" w:sz="4" w:space="0" w:color="auto"/>
            </w:tcBorders>
            <w:hideMark/>
          </w:tcPr>
          <w:p w14:paraId="30060D5E" w14:textId="77777777" w:rsidR="00EE5860" w:rsidRPr="00441CD0" w:rsidRDefault="00EE5860" w:rsidP="00BB0E1F">
            <w:pPr>
              <w:pStyle w:val="TAC"/>
              <w:rPr>
                <w:lang w:val="de-DE"/>
              </w:rPr>
            </w:pPr>
            <w:r w:rsidRPr="00441CD0">
              <w:rPr>
                <w:lang w:val="de-DE"/>
              </w:rPr>
              <w:t xml:space="preserve">Source </w:t>
            </w:r>
            <w:r w:rsidRPr="00441CD0">
              <w:t>MAC address</w:t>
            </w:r>
            <w:r w:rsidRPr="00441CD0">
              <w:rPr>
                <w:lang w:val="de-DE"/>
              </w:rPr>
              <w:t xml:space="preserve"> value</w:t>
            </w:r>
          </w:p>
        </w:tc>
        <w:tc>
          <w:tcPr>
            <w:tcW w:w="588" w:type="dxa"/>
            <w:tcBorders>
              <w:top w:val="nil"/>
              <w:left w:val="single" w:sz="4" w:space="0" w:color="auto"/>
              <w:bottom w:val="nil"/>
              <w:right w:val="single" w:sz="6" w:space="0" w:color="auto"/>
            </w:tcBorders>
          </w:tcPr>
          <w:p w14:paraId="733B9581" w14:textId="77777777" w:rsidR="00EE5860" w:rsidRPr="00441CD0" w:rsidRDefault="00EE5860" w:rsidP="00BB0E1F">
            <w:pPr>
              <w:pStyle w:val="TAC"/>
              <w:rPr>
                <w:lang w:val="x-none"/>
              </w:rPr>
            </w:pPr>
          </w:p>
        </w:tc>
      </w:tr>
      <w:tr w:rsidR="00EE5860" w:rsidRPr="00441CD0" w14:paraId="59967F67" w14:textId="77777777" w:rsidTr="00BB0E1F">
        <w:trPr>
          <w:jc w:val="center"/>
        </w:trPr>
        <w:tc>
          <w:tcPr>
            <w:tcW w:w="151" w:type="dxa"/>
            <w:tcBorders>
              <w:top w:val="nil"/>
              <w:left w:val="single" w:sz="6" w:space="0" w:color="auto"/>
              <w:bottom w:val="nil"/>
              <w:right w:val="nil"/>
            </w:tcBorders>
          </w:tcPr>
          <w:p w14:paraId="61AE79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87B8F" w14:textId="77777777" w:rsidR="00EE5860" w:rsidRPr="00441CD0" w:rsidRDefault="00EE5860" w:rsidP="00BB0E1F">
            <w:pPr>
              <w:pStyle w:val="TAC"/>
              <w:rPr>
                <w:lang w:val="de-DE"/>
              </w:rPr>
            </w:pPr>
            <w:r w:rsidRPr="00441CD0">
              <w:rPr>
                <w:lang w:val="de-DE"/>
              </w:rPr>
              <w:t>n to (n+5)</w:t>
            </w:r>
          </w:p>
        </w:tc>
        <w:tc>
          <w:tcPr>
            <w:tcW w:w="4710" w:type="dxa"/>
            <w:gridSpan w:val="12"/>
            <w:tcBorders>
              <w:top w:val="single" w:sz="4" w:space="0" w:color="auto"/>
              <w:left w:val="single" w:sz="4" w:space="0" w:color="auto"/>
              <w:bottom w:val="single" w:sz="4" w:space="0" w:color="auto"/>
              <w:right w:val="single" w:sz="4" w:space="0" w:color="auto"/>
            </w:tcBorders>
            <w:hideMark/>
          </w:tcPr>
          <w:p w14:paraId="2C592818" w14:textId="77777777" w:rsidR="00EE5860" w:rsidRPr="00441CD0" w:rsidRDefault="00EE5860" w:rsidP="00BB0E1F">
            <w:pPr>
              <w:pStyle w:val="TAC"/>
              <w:rPr>
                <w:lang w:val="de-DE"/>
              </w:rPr>
            </w:pPr>
            <w:r w:rsidRPr="00441CD0">
              <w:rPr>
                <w:lang w:val="de-DE" w:eastAsia="zh-CN"/>
              </w:rPr>
              <w:t>D</w:t>
            </w:r>
            <w:r w:rsidRPr="00441CD0">
              <w:rPr>
                <w:lang w:eastAsia="zh-CN"/>
              </w:rPr>
              <w:t>estination MAC address value</w:t>
            </w:r>
          </w:p>
        </w:tc>
        <w:tc>
          <w:tcPr>
            <w:tcW w:w="588" w:type="dxa"/>
            <w:tcBorders>
              <w:top w:val="nil"/>
              <w:left w:val="single" w:sz="4" w:space="0" w:color="auto"/>
              <w:bottom w:val="nil"/>
              <w:right w:val="single" w:sz="6" w:space="0" w:color="auto"/>
            </w:tcBorders>
          </w:tcPr>
          <w:p w14:paraId="7363E008" w14:textId="77777777" w:rsidR="00EE5860" w:rsidRPr="00441CD0" w:rsidRDefault="00EE5860" w:rsidP="00BB0E1F">
            <w:pPr>
              <w:pStyle w:val="TAC"/>
              <w:rPr>
                <w:lang w:val="x-none"/>
              </w:rPr>
            </w:pPr>
          </w:p>
        </w:tc>
      </w:tr>
      <w:tr w:rsidR="00EE5860" w:rsidRPr="00441CD0" w14:paraId="7650CD50" w14:textId="77777777" w:rsidTr="00BB0E1F">
        <w:trPr>
          <w:jc w:val="center"/>
        </w:trPr>
        <w:tc>
          <w:tcPr>
            <w:tcW w:w="151" w:type="dxa"/>
            <w:tcBorders>
              <w:top w:val="nil"/>
              <w:left w:val="single" w:sz="6" w:space="0" w:color="auto"/>
              <w:bottom w:val="nil"/>
              <w:right w:val="nil"/>
            </w:tcBorders>
          </w:tcPr>
          <w:p w14:paraId="7DA26CD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6F09D" w14:textId="77777777" w:rsidR="00EE5860" w:rsidRPr="00441CD0" w:rsidRDefault="00EE5860" w:rsidP="00BB0E1F">
            <w:pPr>
              <w:pStyle w:val="TAC"/>
              <w:rPr>
                <w:lang w:val="de-DE"/>
              </w:rPr>
            </w:pPr>
            <w:r w:rsidRPr="00441CD0">
              <w:rPr>
                <w:lang w:val="de-DE"/>
              </w:rPr>
              <w:t>o to (o+5)</w:t>
            </w:r>
          </w:p>
        </w:tc>
        <w:tc>
          <w:tcPr>
            <w:tcW w:w="4710" w:type="dxa"/>
            <w:gridSpan w:val="12"/>
            <w:tcBorders>
              <w:top w:val="single" w:sz="4" w:space="0" w:color="auto"/>
              <w:left w:val="single" w:sz="4" w:space="0" w:color="auto"/>
              <w:bottom w:val="single" w:sz="4" w:space="0" w:color="auto"/>
              <w:right w:val="single" w:sz="4" w:space="0" w:color="auto"/>
            </w:tcBorders>
            <w:hideMark/>
          </w:tcPr>
          <w:p w14:paraId="65B995F8" w14:textId="77777777" w:rsidR="00EE5860" w:rsidRPr="00441CD0" w:rsidRDefault="00EE5860" w:rsidP="00BB0E1F">
            <w:pPr>
              <w:pStyle w:val="TAC"/>
              <w:rPr>
                <w:lang w:eastAsia="zh-CN"/>
              </w:rPr>
            </w:pPr>
            <w:r w:rsidRPr="00441CD0">
              <w:t>Upper Source MAC address value</w:t>
            </w:r>
          </w:p>
        </w:tc>
        <w:tc>
          <w:tcPr>
            <w:tcW w:w="588" w:type="dxa"/>
            <w:tcBorders>
              <w:top w:val="nil"/>
              <w:left w:val="single" w:sz="4" w:space="0" w:color="auto"/>
              <w:bottom w:val="nil"/>
              <w:right w:val="single" w:sz="6" w:space="0" w:color="auto"/>
            </w:tcBorders>
          </w:tcPr>
          <w:p w14:paraId="1BBB2A41" w14:textId="77777777" w:rsidR="00EE5860" w:rsidRPr="00441CD0" w:rsidRDefault="00EE5860" w:rsidP="00BB0E1F">
            <w:pPr>
              <w:pStyle w:val="TAC"/>
              <w:rPr>
                <w:lang w:val="x-none"/>
              </w:rPr>
            </w:pPr>
          </w:p>
        </w:tc>
      </w:tr>
      <w:tr w:rsidR="00EE5860" w:rsidRPr="00441CD0" w14:paraId="36081E8E" w14:textId="77777777" w:rsidTr="00BB0E1F">
        <w:trPr>
          <w:jc w:val="center"/>
        </w:trPr>
        <w:tc>
          <w:tcPr>
            <w:tcW w:w="151" w:type="dxa"/>
            <w:tcBorders>
              <w:top w:val="nil"/>
              <w:left w:val="single" w:sz="6" w:space="0" w:color="auto"/>
              <w:bottom w:val="nil"/>
              <w:right w:val="nil"/>
            </w:tcBorders>
          </w:tcPr>
          <w:p w14:paraId="14E15D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6EAAB" w14:textId="77777777" w:rsidR="00EE5860" w:rsidRPr="00441CD0" w:rsidRDefault="00EE5860" w:rsidP="00BB0E1F">
            <w:pPr>
              <w:pStyle w:val="TAC"/>
              <w:rPr>
                <w:lang w:val="de-DE"/>
              </w:rPr>
            </w:pPr>
            <w:r w:rsidRPr="00441CD0">
              <w:rPr>
                <w:lang w:val="de-DE"/>
              </w:rPr>
              <w:t>p to (p+5)</w:t>
            </w:r>
          </w:p>
        </w:tc>
        <w:tc>
          <w:tcPr>
            <w:tcW w:w="4710" w:type="dxa"/>
            <w:gridSpan w:val="12"/>
            <w:tcBorders>
              <w:top w:val="single" w:sz="4" w:space="0" w:color="auto"/>
              <w:left w:val="single" w:sz="4" w:space="0" w:color="auto"/>
              <w:bottom w:val="single" w:sz="4" w:space="0" w:color="auto"/>
              <w:right w:val="single" w:sz="4" w:space="0" w:color="auto"/>
            </w:tcBorders>
            <w:hideMark/>
          </w:tcPr>
          <w:p w14:paraId="63F55A04" w14:textId="77777777" w:rsidR="00EE5860" w:rsidRPr="00441CD0" w:rsidRDefault="00EE5860" w:rsidP="00BB0E1F">
            <w:pPr>
              <w:pStyle w:val="TAC"/>
              <w:rPr>
                <w:lang w:eastAsia="zh-CN"/>
              </w:rPr>
            </w:pPr>
            <w:r w:rsidRPr="00441CD0">
              <w:rPr>
                <w:lang w:eastAsia="zh-CN"/>
              </w:rPr>
              <w:t>Upper Destination MAC address value</w:t>
            </w:r>
          </w:p>
        </w:tc>
        <w:tc>
          <w:tcPr>
            <w:tcW w:w="588" w:type="dxa"/>
            <w:tcBorders>
              <w:top w:val="nil"/>
              <w:left w:val="single" w:sz="4" w:space="0" w:color="auto"/>
              <w:bottom w:val="nil"/>
              <w:right w:val="single" w:sz="6" w:space="0" w:color="auto"/>
            </w:tcBorders>
          </w:tcPr>
          <w:p w14:paraId="568B389F" w14:textId="77777777" w:rsidR="00EE5860" w:rsidRPr="00441CD0" w:rsidRDefault="00EE5860" w:rsidP="00BB0E1F">
            <w:pPr>
              <w:pStyle w:val="TAC"/>
              <w:rPr>
                <w:lang w:val="x-none"/>
              </w:rPr>
            </w:pPr>
          </w:p>
        </w:tc>
      </w:tr>
      <w:tr w:rsidR="00EE5860" w:rsidRPr="00441CD0" w14:paraId="39241834" w14:textId="77777777" w:rsidTr="00BB0E1F">
        <w:trPr>
          <w:jc w:val="center"/>
        </w:trPr>
        <w:tc>
          <w:tcPr>
            <w:tcW w:w="151" w:type="dxa"/>
            <w:tcBorders>
              <w:top w:val="nil"/>
              <w:left w:val="single" w:sz="6" w:space="0" w:color="auto"/>
              <w:bottom w:val="single" w:sz="4" w:space="0" w:color="auto"/>
              <w:right w:val="nil"/>
            </w:tcBorders>
          </w:tcPr>
          <w:p w14:paraId="7088E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FC16261"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48E7FB4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9FBD0C" w14:textId="77777777" w:rsidR="00EE5860" w:rsidRPr="00441CD0" w:rsidRDefault="00EE5860" w:rsidP="00BB0E1F">
            <w:pPr>
              <w:pStyle w:val="TAC"/>
              <w:rPr>
                <w:lang w:val="x-none"/>
              </w:rPr>
            </w:pPr>
          </w:p>
        </w:tc>
      </w:tr>
    </w:tbl>
    <w:p w14:paraId="38C1482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93</w:t>
      </w:r>
      <w:r w:rsidRPr="00441CD0">
        <w:rPr>
          <w:lang w:eastAsia="zh-CN"/>
        </w:rPr>
        <w:t>-</w:t>
      </w:r>
      <w:r w:rsidRPr="00441CD0">
        <w:rPr>
          <w:lang w:eastAsia="ja-JP"/>
        </w:rPr>
        <w:t>1</w:t>
      </w:r>
      <w:r w:rsidRPr="00441CD0">
        <w:t>: MAC address</w:t>
      </w:r>
    </w:p>
    <w:p w14:paraId="69F8C72B" w14:textId="77777777" w:rsidR="00EE5860" w:rsidRPr="00441CD0" w:rsidRDefault="00EE5860" w:rsidP="00EE5860">
      <w:r w:rsidRPr="00441CD0">
        <w:t>The following flags are coded within Octet 5:</w:t>
      </w:r>
    </w:p>
    <w:p w14:paraId="07FDAAC5" w14:textId="77777777" w:rsidR="00EE5860" w:rsidRPr="00441CD0" w:rsidRDefault="00EE5860" w:rsidP="00EE5860">
      <w:pPr>
        <w:pStyle w:val="B1"/>
      </w:pPr>
      <w:r w:rsidRPr="00441CD0">
        <w:t>-</w:t>
      </w:r>
      <w:r w:rsidRPr="00441CD0">
        <w:tab/>
        <w:t xml:space="preserve">Bit 1 – SOUR (Source): If this bit is set to "1", then the </w:t>
      </w:r>
      <w:r w:rsidRPr="00441CD0">
        <w:rPr>
          <w:lang w:eastAsia="zh-CN"/>
        </w:rPr>
        <w:t>source MAC address value is provided</w:t>
      </w:r>
      <w:r w:rsidRPr="00441CD0">
        <w:t>.</w:t>
      </w:r>
    </w:p>
    <w:p w14:paraId="298CFB7E" w14:textId="77777777" w:rsidR="00EE5860" w:rsidRPr="00441CD0" w:rsidRDefault="00EE5860" w:rsidP="00EE5860">
      <w:pPr>
        <w:pStyle w:val="B1"/>
      </w:pPr>
      <w:r w:rsidRPr="00441CD0">
        <w:t>-</w:t>
      </w:r>
      <w:r w:rsidRPr="00441CD0">
        <w:tab/>
        <w:t xml:space="preserve">Bit 2 – DEST (Destination): If this bit is set to "1", then the </w:t>
      </w:r>
      <w:r w:rsidRPr="00441CD0">
        <w:rPr>
          <w:lang w:eastAsia="zh-CN"/>
        </w:rPr>
        <w:t>destination MAC address value is provided</w:t>
      </w:r>
      <w:r w:rsidRPr="00441CD0">
        <w:t>.</w:t>
      </w:r>
    </w:p>
    <w:p w14:paraId="2098E5E5" w14:textId="77777777" w:rsidR="00EE5860" w:rsidRPr="00441CD0" w:rsidRDefault="00EE5860" w:rsidP="00EE5860">
      <w:pPr>
        <w:pStyle w:val="B1"/>
        <w:rPr>
          <w:lang w:val="x-none"/>
        </w:rPr>
      </w:pPr>
      <w:r w:rsidRPr="00441CD0">
        <w:t>-</w:t>
      </w:r>
      <w:r w:rsidRPr="00441CD0">
        <w:tab/>
        <w:t xml:space="preserve">Bit 3 – USOU (Source): If this bit is set to "1", then the </w:t>
      </w:r>
      <w:r w:rsidRPr="00441CD0">
        <w:rPr>
          <w:lang w:eastAsia="zh-CN"/>
        </w:rPr>
        <w:t xml:space="preserve">source MAC address value contains the lower value and </w:t>
      </w:r>
      <w:r w:rsidRPr="00441CD0">
        <w:t>Upper Source MAC address value</w:t>
      </w:r>
      <w:r w:rsidRPr="00441CD0">
        <w:rPr>
          <w:lang w:eastAsia="zh-CN"/>
        </w:rPr>
        <w:t xml:space="preserve"> contains the upper value of an MAC address range</w:t>
      </w:r>
      <w:r w:rsidRPr="00441CD0">
        <w:t>.</w:t>
      </w:r>
    </w:p>
    <w:p w14:paraId="24B842DB" w14:textId="77777777" w:rsidR="00EE5860" w:rsidRPr="00441CD0" w:rsidRDefault="00EE5860" w:rsidP="00EE5860">
      <w:pPr>
        <w:pStyle w:val="B1"/>
        <w:rPr>
          <w:noProof/>
        </w:rPr>
      </w:pPr>
      <w:r w:rsidRPr="00441CD0">
        <w:t>-</w:t>
      </w:r>
      <w:r w:rsidRPr="00441CD0">
        <w:tab/>
        <w:t xml:space="preserve">Bit 4 – UDES (Destination): If this bit is set to "1", then the </w:t>
      </w:r>
      <w:r w:rsidRPr="00441CD0">
        <w:rPr>
          <w:lang w:eastAsia="zh-CN"/>
        </w:rPr>
        <w:t xml:space="preserve">destination MAC address value contains the lower value and </w:t>
      </w:r>
      <w:r w:rsidRPr="00441CD0">
        <w:t>Upper Destination MAC address value</w:t>
      </w:r>
      <w:r w:rsidRPr="00441CD0">
        <w:rPr>
          <w:lang w:eastAsia="zh-CN"/>
        </w:rPr>
        <w:t xml:space="preserve"> contains the upper value of an MAC address range</w:t>
      </w:r>
      <w:r w:rsidRPr="00441CD0">
        <w:t>.-</w:t>
      </w:r>
      <w:r w:rsidRPr="00441CD0">
        <w:tab/>
      </w:r>
      <w:r w:rsidRPr="00441CD0">
        <w:rPr>
          <w:noProof/>
        </w:rPr>
        <w:t>Bit 5 to 8: Spare, for future use and set to "0".</w:t>
      </w:r>
    </w:p>
    <w:p w14:paraId="4BE99C08" w14:textId="77777777" w:rsidR="00EE5860" w:rsidRPr="00441CD0" w:rsidRDefault="00EE5860" w:rsidP="00EE5860">
      <w:r w:rsidRPr="00441CD0">
        <w:t>Octets "m to (m+5)" or "n to (n+5)" and "o to (o+5)" or "p to (p+5)", if present, shall contain a MAC address value (12-digit </w:t>
      </w:r>
      <w:r w:rsidRPr="0084052F">
        <w:t>hexadecimal numbers</w:t>
      </w:r>
      <w:r w:rsidRPr="00441CD0">
        <w:t>).</w:t>
      </w:r>
    </w:p>
    <w:p w14:paraId="5C13BBE4" w14:textId="77777777" w:rsidR="00EE5860" w:rsidRPr="00441CD0" w:rsidRDefault="00EE5860" w:rsidP="00EE5860">
      <w:pPr>
        <w:pStyle w:val="Heading3"/>
      </w:pPr>
      <w:bookmarkStart w:id="6184" w:name="_Toc19717439"/>
      <w:bookmarkStart w:id="6185" w:name="_Toc27490940"/>
      <w:bookmarkStart w:id="6186" w:name="_Toc27557233"/>
      <w:bookmarkStart w:id="6187" w:name="_Toc27724150"/>
      <w:bookmarkStart w:id="6188" w:name="_Toc36031224"/>
      <w:bookmarkStart w:id="6189" w:name="_Toc36043144"/>
      <w:bookmarkStart w:id="6190" w:name="_Toc36814469"/>
      <w:bookmarkStart w:id="6191" w:name="_Toc44689327"/>
      <w:bookmarkStart w:id="6192" w:name="_Toc44924081"/>
      <w:bookmarkStart w:id="6193" w:name="_Toc51861051"/>
      <w:bookmarkStart w:id="6194" w:name="_Toc57930822"/>
      <w:bookmarkStart w:id="6195" w:name="_Toc57931452"/>
      <w:bookmarkStart w:id="6196" w:name="_Toc67499844"/>
      <w:r w:rsidRPr="00441CD0">
        <w:t>8.</w:t>
      </w:r>
      <w:r w:rsidRPr="00441CD0">
        <w:rPr>
          <w:lang w:val="en-US"/>
        </w:rPr>
        <w:t>2.94</w:t>
      </w:r>
      <w:r w:rsidRPr="00441CD0">
        <w:tab/>
        <w:t>C-TAG (Customer-VLAN tag)</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7C1C03A0" w14:textId="77777777" w:rsidR="00EE5860" w:rsidRPr="00441CD0" w:rsidRDefault="00EE5860" w:rsidP="00EE5860">
      <w:pPr>
        <w:rPr>
          <w:lang w:eastAsia="zh-CN"/>
        </w:rPr>
      </w:pPr>
      <w:r w:rsidRPr="00441CD0">
        <w:t xml:space="preserve">The </w:t>
      </w:r>
      <w:r w:rsidRPr="00441CD0">
        <w:rPr>
          <w:lang w:val="en-US" w:eastAsia="zh-CN"/>
        </w:rPr>
        <w:t>C-TAG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8.2.94-1</w:t>
      </w:r>
      <w:r w:rsidRPr="00441CD0">
        <w:rPr>
          <w:lang w:eastAsia="ja-JP"/>
        </w:rPr>
        <w:t xml:space="preserve">. It shall contain the </w:t>
      </w:r>
      <w:r w:rsidRPr="00441CD0">
        <w:t>Customer-VLAN tag (C-TAG) as defined in IEEE 802.1Q [30]</w:t>
      </w:r>
      <w:r w:rsidRPr="00441CD0">
        <w:rPr>
          <w:lang w:eastAsia="zh-CN"/>
        </w:rPr>
        <w:t>.</w:t>
      </w:r>
    </w:p>
    <w:p w14:paraId="59C3FD3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4B447C36" w14:textId="77777777" w:rsidTr="00BB0E1F">
        <w:trPr>
          <w:jc w:val="center"/>
        </w:trPr>
        <w:tc>
          <w:tcPr>
            <w:tcW w:w="76" w:type="dxa"/>
            <w:tcBorders>
              <w:top w:val="single" w:sz="6" w:space="0" w:color="auto"/>
              <w:left w:val="single" w:sz="6" w:space="0" w:color="auto"/>
              <w:bottom w:val="nil"/>
              <w:right w:val="nil"/>
            </w:tcBorders>
          </w:tcPr>
          <w:p w14:paraId="4ED737EC"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31893100"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7729A5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3CA1997" w14:textId="77777777" w:rsidR="00EE5860" w:rsidRPr="00441CD0" w:rsidRDefault="00EE5860" w:rsidP="00BB0E1F">
            <w:pPr>
              <w:pStyle w:val="TAC"/>
            </w:pPr>
          </w:p>
        </w:tc>
      </w:tr>
      <w:tr w:rsidR="00EE5860" w:rsidRPr="00441CD0" w14:paraId="43F23EA0" w14:textId="77777777" w:rsidTr="00BB0E1F">
        <w:trPr>
          <w:jc w:val="center"/>
        </w:trPr>
        <w:tc>
          <w:tcPr>
            <w:tcW w:w="76" w:type="dxa"/>
            <w:tcBorders>
              <w:top w:val="nil"/>
              <w:left w:val="single" w:sz="6" w:space="0" w:color="auto"/>
              <w:bottom w:val="nil"/>
              <w:right w:val="nil"/>
            </w:tcBorders>
          </w:tcPr>
          <w:p w14:paraId="1D5E12F7" w14:textId="77777777" w:rsidR="00EE5860" w:rsidRPr="00441CD0" w:rsidRDefault="00EE5860" w:rsidP="00BB0E1F">
            <w:pPr>
              <w:pStyle w:val="TAC"/>
            </w:pPr>
          </w:p>
        </w:tc>
        <w:tc>
          <w:tcPr>
            <w:tcW w:w="1179" w:type="dxa"/>
            <w:tcBorders>
              <w:top w:val="nil"/>
              <w:left w:val="nil"/>
              <w:bottom w:val="nil"/>
              <w:right w:val="nil"/>
            </w:tcBorders>
            <w:hideMark/>
          </w:tcPr>
          <w:p w14:paraId="3D0A3E0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CFBA55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D03811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7BC11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8AC889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4E0204BE"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3E7CC3B7"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36D2363"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1CF379F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9B9D67" w14:textId="77777777" w:rsidR="00EE5860" w:rsidRPr="00441CD0" w:rsidRDefault="00EE5860" w:rsidP="00BB0E1F">
            <w:pPr>
              <w:pStyle w:val="TAC"/>
            </w:pPr>
          </w:p>
        </w:tc>
      </w:tr>
      <w:tr w:rsidR="00EE5860" w:rsidRPr="00441CD0" w14:paraId="4B4E1AB1" w14:textId="77777777" w:rsidTr="00BB0E1F">
        <w:trPr>
          <w:jc w:val="center"/>
        </w:trPr>
        <w:tc>
          <w:tcPr>
            <w:tcW w:w="76" w:type="dxa"/>
            <w:tcBorders>
              <w:top w:val="nil"/>
              <w:left w:val="single" w:sz="6" w:space="0" w:color="auto"/>
              <w:bottom w:val="nil"/>
              <w:right w:val="nil"/>
            </w:tcBorders>
          </w:tcPr>
          <w:p w14:paraId="3F59618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2FF7D57"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7E7851C3" w14:textId="77777777" w:rsidR="00EE5860" w:rsidRPr="00441CD0" w:rsidRDefault="00EE5860" w:rsidP="00BB0E1F">
            <w:pPr>
              <w:pStyle w:val="TAC"/>
            </w:pPr>
            <w:r w:rsidRPr="00441CD0">
              <w:t xml:space="preserve">Type = </w:t>
            </w:r>
            <w:r w:rsidRPr="00441CD0">
              <w:rPr>
                <w:lang w:val="sv-SE"/>
              </w:rPr>
              <w:t>134</w:t>
            </w:r>
            <w:r w:rsidRPr="00441CD0">
              <w:t xml:space="preserve"> (decimal)</w:t>
            </w:r>
          </w:p>
        </w:tc>
        <w:tc>
          <w:tcPr>
            <w:tcW w:w="588" w:type="dxa"/>
            <w:tcBorders>
              <w:top w:val="nil"/>
              <w:left w:val="single" w:sz="4" w:space="0" w:color="auto"/>
              <w:bottom w:val="nil"/>
              <w:right w:val="single" w:sz="6" w:space="0" w:color="auto"/>
            </w:tcBorders>
          </w:tcPr>
          <w:p w14:paraId="68E599E7" w14:textId="77777777" w:rsidR="00EE5860" w:rsidRPr="00441CD0" w:rsidRDefault="00EE5860" w:rsidP="00BB0E1F">
            <w:pPr>
              <w:pStyle w:val="TAC"/>
            </w:pPr>
          </w:p>
        </w:tc>
      </w:tr>
      <w:tr w:rsidR="00EE5860" w:rsidRPr="00441CD0" w14:paraId="6E24D934" w14:textId="77777777" w:rsidTr="00BB0E1F">
        <w:trPr>
          <w:jc w:val="center"/>
        </w:trPr>
        <w:tc>
          <w:tcPr>
            <w:tcW w:w="76" w:type="dxa"/>
            <w:tcBorders>
              <w:top w:val="nil"/>
              <w:left w:val="single" w:sz="6" w:space="0" w:color="auto"/>
              <w:bottom w:val="nil"/>
              <w:right w:val="nil"/>
            </w:tcBorders>
          </w:tcPr>
          <w:p w14:paraId="0E62E819"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36EBADD"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4A0351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B41B6" w14:textId="77777777" w:rsidR="00EE5860" w:rsidRPr="00441CD0" w:rsidRDefault="00EE5860" w:rsidP="00BB0E1F">
            <w:pPr>
              <w:pStyle w:val="TAC"/>
            </w:pPr>
          </w:p>
        </w:tc>
      </w:tr>
      <w:tr w:rsidR="00EE5860" w:rsidRPr="00441CD0" w14:paraId="6AA47C97" w14:textId="77777777" w:rsidTr="00BB0E1F">
        <w:trPr>
          <w:jc w:val="center"/>
        </w:trPr>
        <w:tc>
          <w:tcPr>
            <w:tcW w:w="76" w:type="dxa"/>
            <w:tcBorders>
              <w:top w:val="nil"/>
              <w:left w:val="single" w:sz="6" w:space="0" w:color="auto"/>
              <w:bottom w:val="nil"/>
              <w:right w:val="nil"/>
            </w:tcBorders>
          </w:tcPr>
          <w:p w14:paraId="16AD83E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19AABB18"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45D850B3"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169CB9B9"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158DA7C1"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76695DC5"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433F336C" w14:textId="77777777" w:rsidR="00EE5860" w:rsidRPr="00441CD0" w:rsidRDefault="00EE5860" w:rsidP="00BB0E1F">
            <w:pPr>
              <w:pStyle w:val="TAC"/>
              <w:rPr>
                <w:lang w:val="x-none"/>
              </w:rPr>
            </w:pPr>
          </w:p>
        </w:tc>
      </w:tr>
      <w:tr w:rsidR="00EE5860" w:rsidRPr="00441CD0" w14:paraId="3A7FFBB3" w14:textId="77777777" w:rsidTr="00BB0E1F">
        <w:trPr>
          <w:jc w:val="center"/>
        </w:trPr>
        <w:tc>
          <w:tcPr>
            <w:tcW w:w="76" w:type="dxa"/>
            <w:tcBorders>
              <w:top w:val="nil"/>
              <w:left w:val="single" w:sz="6" w:space="0" w:color="auto"/>
              <w:bottom w:val="nil"/>
              <w:right w:val="nil"/>
            </w:tcBorders>
          </w:tcPr>
          <w:p w14:paraId="434C9C3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D112738" w14:textId="77777777" w:rsidR="00EE5860" w:rsidRPr="00441CD0" w:rsidRDefault="00EE5860" w:rsidP="00BB0E1F">
            <w:pPr>
              <w:pStyle w:val="TAC"/>
              <w:rPr>
                <w:lang w:val="de-DE"/>
              </w:rPr>
            </w:pPr>
            <w:r w:rsidRPr="00441CD0">
              <w:rPr>
                <w:rFonts w:cs="Arial"/>
                <w:szCs w:val="18"/>
                <w:lang w:val="sv-SE"/>
              </w:rPr>
              <w:t xml:space="preserve">6 </w:t>
            </w:r>
          </w:p>
        </w:tc>
        <w:tc>
          <w:tcPr>
            <w:tcW w:w="2446" w:type="dxa"/>
            <w:gridSpan w:val="5"/>
            <w:tcBorders>
              <w:top w:val="single" w:sz="4" w:space="0" w:color="auto"/>
              <w:left w:val="single" w:sz="4" w:space="0" w:color="auto"/>
              <w:bottom w:val="single" w:sz="4" w:space="0" w:color="auto"/>
              <w:right w:val="single" w:sz="4" w:space="0" w:color="auto"/>
            </w:tcBorders>
            <w:hideMark/>
          </w:tcPr>
          <w:p w14:paraId="461A6F40" w14:textId="77777777" w:rsidR="00EE5860" w:rsidRPr="00441CD0" w:rsidRDefault="00EE5860" w:rsidP="00BB0E1F">
            <w:pPr>
              <w:pStyle w:val="TAC"/>
              <w:rPr>
                <w:lang w:val="de-DE"/>
              </w:rPr>
            </w:pPr>
            <w:r w:rsidRPr="00441CD0">
              <w:rPr>
                <w:lang w:val="en-US" w:eastAsia="zh-CN"/>
              </w:rPr>
              <w:t>C-VID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7F2AD744"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299156EC"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47C06218" w14:textId="77777777" w:rsidR="00EE5860" w:rsidRPr="00441CD0" w:rsidRDefault="00EE5860" w:rsidP="00BB0E1F">
            <w:pPr>
              <w:pStyle w:val="TAC"/>
              <w:rPr>
                <w:lang w:val="x-none"/>
              </w:rPr>
            </w:pPr>
          </w:p>
        </w:tc>
      </w:tr>
      <w:tr w:rsidR="00EE5860" w:rsidRPr="00441CD0" w14:paraId="4571CB71" w14:textId="77777777" w:rsidTr="00BB0E1F">
        <w:trPr>
          <w:jc w:val="center"/>
        </w:trPr>
        <w:tc>
          <w:tcPr>
            <w:tcW w:w="76" w:type="dxa"/>
            <w:tcBorders>
              <w:top w:val="nil"/>
              <w:left w:val="single" w:sz="6" w:space="0" w:color="auto"/>
              <w:bottom w:val="nil"/>
              <w:right w:val="nil"/>
            </w:tcBorders>
          </w:tcPr>
          <w:p w14:paraId="5AE7D8B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B71EAC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2C47B4C6" w14:textId="77777777" w:rsidR="00EE5860" w:rsidRPr="00441CD0" w:rsidRDefault="00EE5860" w:rsidP="00BB0E1F">
            <w:pPr>
              <w:pStyle w:val="TAC"/>
              <w:rPr>
                <w:lang w:val="en-US" w:eastAsia="zh-CN"/>
              </w:rPr>
            </w:pPr>
            <w:r w:rsidRPr="00441CD0">
              <w:rPr>
                <w:lang w:val="en-US" w:eastAsia="zh-CN"/>
              </w:rPr>
              <w:t>C-VID Value</w:t>
            </w:r>
          </w:p>
        </w:tc>
        <w:tc>
          <w:tcPr>
            <w:tcW w:w="588" w:type="dxa"/>
            <w:tcBorders>
              <w:top w:val="nil"/>
              <w:left w:val="single" w:sz="4" w:space="0" w:color="auto"/>
              <w:bottom w:val="nil"/>
              <w:right w:val="single" w:sz="6" w:space="0" w:color="auto"/>
            </w:tcBorders>
          </w:tcPr>
          <w:p w14:paraId="55EECE6B" w14:textId="77777777" w:rsidR="00EE5860" w:rsidRPr="00441CD0" w:rsidRDefault="00EE5860" w:rsidP="00BB0E1F">
            <w:pPr>
              <w:pStyle w:val="TAC"/>
              <w:rPr>
                <w:lang w:val="x-none"/>
              </w:rPr>
            </w:pPr>
          </w:p>
        </w:tc>
      </w:tr>
      <w:tr w:rsidR="00EE5860" w:rsidRPr="00441CD0" w14:paraId="20DAF41C" w14:textId="77777777" w:rsidTr="00BB0E1F">
        <w:trPr>
          <w:jc w:val="center"/>
        </w:trPr>
        <w:tc>
          <w:tcPr>
            <w:tcW w:w="76" w:type="dxa"/>
            <w:tcBorders>
              <w:top w:val="nil"/>
              <w:left w:val="single" w:sz="6" w:space="0" w:color="auto"/>
              <w:bottom w:val="single" w:sz="4" w:space="0" w:color="auto"/>
              <w:right w:val="nil"/>
            </w:tcBorders>
          </w:tcPr>
          <w:p w14:paraId="39968F75"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00A5A70"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083C59DA"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4FA789" w14:textId="77777777" w:rsidR="00EE5860" w:rsidRPr="00441CD0" w:rsidRDefault="00EE5860" w:rsidP="00BB0E1F">
            <w:pPr>
              <w:pStyle w:val="TAC"/>
              <w:rPr>
                <w:lang w:val="x-none"/>
              </w:rPr>
            </w:pPr>
          </w:p>
        </w:tc>
      </w:tr>
    </w:tbl>
    <w:p w14:paraId="0AD398A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94-</w:t>
      </w:r>
      <w:r w:rsidRPr="00441CD0">
        <w:rPr>
          <w:lang w:eastAsia="ja-JP"/>
        </w:rPr>
        <w:t>1</w:t>
      </w:r>
      <w:r w:rsidRPr="00441CD0">
        <w:t xml:space="preserve">: </w:t>
      </w:r>
      <w:r w:rsidRPr="00441CD0">
        <w:rPr>
          <w:lang w:val="en-US" w:eastAsia="zh-CN"/>
        </w:rPr>
        <w:t>C-TAG (Customer-VLAN tag)</w:t>
      </w:r>
    </w:p>
    <w:p w14:paraId="72935D1C" w14:textId="77777777" w:rsidR="00EE5860" w:rsidRPr="00441CD0" w:rsidRDefault="00EE5860" w:rsidP="00EE5860">
      <w:r w:rsidRPr="00441CD0">
        <w:t>The following flags are coded within Octet 5:</w:t>
      </w:r>
    </w:p>
    <w:p w14:paraId="1A67E858"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1F494479"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58D49AE4" w14:textId="77777777" w:rsidR="00EE5860" w:rsidRPr="00441CD0" w:rsidRDefault="00EE5860" w:rsidP="00EE5860">
      <w:pPr>
        <w:pStyle w:val="B1"/>
      </w:pPr>
      <w:r w:rsidRPr="00441CD0">
        <w:t>-</w:t>
      </w:r>
      <w:r w:rsidRPr="00441CD0">
        <w:tab/>
        <w:t>Bit 3 – VID: If this bit is set to "1", then C-VID value field shall used by the receiver, otherwise the VID Value field shall be ignored.</w:t>
      </w:r>
    </w:p>
    <w:p w14:paraId="6F46FADC" w14:textId="77777777" w:rsidR="00EE5860" w:rsidRPr="00441CD0" w:rsidRDefault="00EE5860" w:rsidP="00EE5860">
      <w:pPr>
        <w:pStyle w:val="B1"/>
        <w:rPr>
          <w:lang w:val="x-none"/>
        </w:rPr>
      </w:pPr>
      <w:r w:rsidRPr="00441CD0">
        <w:lastRenderedPageBreak/>
        <w:t>-</w:t>
      </w:r>
      <w:r w:rsidRPr="00441CD0">
        <w:tab/>
        <w:t>Bit 4 to 8 – spare and reserved for future use.</w:t>
      </w:r>
    </w:p>
    <w:p w14:paraId="1112C88E" w14:textId="77777777" w:rsidR="00EE5860" w:rsidRPr="00441CD0" w:rsidRDefault="00EE5860" w:rsidP="00EE5860">
      <w:r w:rsidRPr="00441CD0">
        <w:t>The PCP value, DEI flag and C-VID Value are specified in IEEE 802.1Q [30] tag format.</w:t>
      </w:r>
    </w:p>
    <w:p w14:paraId="18A4A22A" w14:textId="77777777" w:rsidR="00EE5860" w:rsidRPr="00441CD0" w:rsidRDefault="00EE5860" w:rsidP="00EE5860">
      <w:pPr>
        <w:rPr>
          <w:lang w:val="en-US"/>
        </w:rPr>
      </w:pPr>
      <w:r w:rsidRPr="00441CD0">
        <w:rPr>
          <w:lang w:val="en-US"/>
        </w:rPr>
        <w:t>Octet 6 / Bit 3 shall contain the most significant bit of the PCP value.</w:t>
      </w:r>
    </w:p>
    <w:p w14:paraId="7EEDF008" w14:textId="77777777" w:rsidR="00EE5860" w:rsidRPr="00441CD0" w:rsidRDefault="00EE5860" w:rsidP="00EE5860">
      <w:pPr>
        <w:rPr>
          <w:lang w:val="en-US"/>
        </w:rPr>
      </w:pPr>
      <w:r w:rsidRPr="00441CD0">
        <w:rPr>
          <w:lang w:val="en-US"/>
        </w:rPr>
        <w:t>Octet 6 / Bit 8 shall be the most significant bit of the C-VID value and Octet 7 / Bit 1 shall be the least significant bit (see clause 7.1).</w:t>
      </w:r>
    </w:p>
    <w:p w14:paraId="091E6DC1" w14:textId="77777777" w:rsidR="00EE5860" w:rsidRPr="00441CD0" w:rsidRDefault="00EE5860" w:rsidP="00EE5860">
      <w:pPr>
        <w:pStyle w:val="NO"/>
        <w:rPr>
          <w:lang w:val="x-none"/>
        </w:rPr>
      </w:pPr>
      <w:r w:rsidRPr="00441CD0">
        <w:t>NOTE:</w:t>
      </w:r>
      <w:r w:rsidRPr="00441CD0">
        <w:tab/>
        <w:t>The encoding of the C-Tag in PFCP differs from the encoding of the C-Tag defined in IEEE 802.1Q [30].</w:t>
      </w:r>
    </w:p>
    <w:p w14:paraId="6F65288D" w14:textId="77777777" w:rsidR="00EE5860" w:rsidRPr="00441CD0" w:rsidRDefault="00EE5860" w:rsidP="00EE5860">
      <w:pPr>
        <w:pStyle w:val="Heading3"/>
      </w:pPr>
      <w:bookmarkStart w:id="6197" w:name="_Toc19717440"/>
      <w:bookmarkStart w:id="6198" w:name="_Toc27490941"/>
      <w:bookmarkStart w:id="6199" w:name="_Toc27557234"/>
      <w:bookmarkStart w:id="6200" w:name="_Toc27724151"/>
      <w:bookmarkStart w:id="6201" w:name="_Toc36031225"/>
      <w:bookmarkStart w:id="6202" w:name="_Toc36043145"/>
      <w:bookmarkStart w:id="6203" w:name="_Toc36814470"/>
      <w:bookmarkStart w:id="6204" w:name="_Toc44689328"/>
      <w:bookmarkStart w:id="6205" w:name="_Toc44924082"/>
      <w:bookmarkStart w:id="6206" w:name="_Toc51861052"/>
      <w:bookmarkStart w:id="6207" w:name="_Toc57930823"/>
      <w:bookmarkStart w:id="6208" w:name="_Toc57931453"/>
      <w:bookmarkStart w:id="6209" w:name="_Toc67499845"/>
      <w:r w:rsidRPr="00441CD0">
        <w:t>8.</w:t>
      </w:r>
      <w:r w:rsidRPr="00441CD0">
        <w:rPr>
          <w:lang w:val="en-US"/>
        </w:rPr>
        <w:t>2.95</w:t>
      </w:r>
      <w:r w:rsidRPr="00441CD0">
        <w:tab/>
        <w:t>S-TAG (Service-VLAN tag)</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16D1A635" w14:textId="77777777" w:rsidR="00EE5860" w:rsidRPr="00441CD0" w:rsidRDefault="00EE5860" w:rsidP="00EE5860">
      <w:pPr>
        <w:rPr>
          <w:lang w:eastAsia="zh-CN"/>
        </w:rPr>
      </w:pPr>
      <w:r w:rsidRPr="00441CD0">
        <w:t xml:space="preserve">The </w:t>
      </w:r>
      <w:r w:rsidRPr="00441CD0">
        <w:rPr>
          <w:lang w:val="en-US" w:eastAsia="zh-CN"/>
        </w:rPr>
        <w:t>S-TAG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8.2.95-1</w:t>
      </w:r>
      <w:r w:rsidRPr="00441CD0">
        <w:rPr>
          <w:lang w:eastAsia="ja-JP"/>
        </w:rPr>
        <w:t xml:space="preserve">. It shall contain </w:t>
      </w:r>
      <w:r w:rsidRPr="00441CD0">
        <w:t>Service-VLAN tag (S-TAG) as defined in IEEE 802.1Q [30]</w:t>
      </w:r>
    </w:p>
    <w:p w14:paraId="03E1F1D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7519DD3F" w14:textId="77777777" w:rsidTr="00BB0E1F">
        <w:trPr>
          <w:jc w:val="center"/>
        </w:trPr>
        <w:tc>
          <w:tcPr>
            <w:tcW w:w="76" w:type="dxa"/>
            <w:tcBorders>
              <w:top w:val="single" w:sz="6" w:space="0" w:color="auto"/>
              <w:left w:val="single" w:sz="6" w:space="0" w:color="auto"/>
              <w:bottom w:val="nil"/>
              <w:right w:val="nil"/>
            </w:tcBorders>
          </w:tcPr>
          <w:p w14:paraId="0E074329"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47A83A03"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1BC64ED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1CA9DF1" w14:textId="77777777" w:rsidR="00EE5860" w:rsidRPr="00441CD0" w:rsidRDefault="00EE5860" w:rsidP="00BB0E1F">
            <w:pPr>
              <w:pStyle w:val="TAC"/>
            </w:pPr>
          </w:p>
        </w:tc>
      </w:tr>
      <w:tr w:rsidR="00EE5860" w:rsidRPr="00441CD0" w14:paraId="7218F38A" w14:textId="77777777" w:rsidTr="00BB0E1F">
        <w:trPr>
          <w:jc w:val="center"/>
        </w:trPr>
        <w:tc>
          <w:tcPr>
            <w:tcW w:w="76" w:type="dxa"/>
            <w:tcBorders>
              <w:top w:val="nil"/>
              <w:left w:val="single" w:sz="6" w:space="0" w:color="auto"/>
              <w:bottom w:val="nil"/>
              <w:right w:val="nil"/>
            </w:tcBorders>
          </w:tcPr>
          <w:p w14:paraId="7C49AAA7" w14:textId="77777777" w:rsidR="00EE5860" w:rsidRPr="00441CD0" w:rsidRDefault="00EE5860" w:rsidP="00BB0E1F">
            <w:pPr>
              <w:pStyle w:val="TAC"/>
            </w:pPr>
          </w:p>
        </w:tc>
        <w:tc>
          <w:tcPr>
            <w:tcW w:w="1179" w:type="dxa"/>
            <w:tcBorders>
              <w:top w:val="nil"/>
              <w:left w:val="nil"/>
              <w:bottom w:val="nil"/>
              <w:right w:val="nil"/>
            </w:tcBorders>
            <w:hideMark/>
          </w:tcPr>
          <w:p w14:paraId="3124B0B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9D4E6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8D596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E9E8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B7125"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7C805EF2"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63C76731"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3CEB79C"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C66E2B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13866D" w14:textId="77777777" w:rsidR="00EE5860" w:rsidRPr="00441CD0" w:rsidRDefault="00EE5860" w:rsidP="00BB0E1F">
            <w:pPr>
              <w:pStyle w:val="TAC"/>
            </w:pPr>
          </w:p>
        </w:tc>
      </w:tr>
      <w:tr w:rsidR="00EE5860" w:rsidRPr="00441CD0" w14:paraId="31844E09" w14:textId="77777777" w:rsidTr="00BB0E1F">
        <w:trPr>
          <w:jc w:val="center"/>
        </w:trPr>
        <w:tc>
          <w:tcPr>
            <w:tcW w:w="76" w:type="dxa"/>
            <w:tcBorders>
              <w:top w:val="nil"/>
              <w:left w:val="single" w:sz="6" w:space="0" w:color="auto"/>
              <w:bottom w:val="nil"/>
              <w:right w:val="nil"/>
            </w:tcBorders>
          </w:tcPr>
          <w:p w14:paraId="4243DD5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08FDF60"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6A792E41" w14:textId="77777777" w:rsidR="00EE5860" w:rsidRPr="00441CD0" w:rsidRDefault="00EE5860" w:rsidP="00BB0E1F">
            <w:pPr>
              <w:pStyle w:val="TAC"/>
            </w:pPr>
            <w:r w:rsidRPr="00441CD0">
              <w:t xml:space="preserve">Type = </w:t>
            </w:r>
            <w:r w:rsidRPr="00441CD0">
              <w:rPr>
                <w:lang w:val="sv-SE"/>
              </w:rPr>
              <w:t>135</w:t>
            </w:r>
            <w:r w:rsidRPr="00441CD0">
              <w:t xml:space="preserve"> (decimal)</w:t>
            </w:r>
          </w:p>
        </w:tc>
        <w:tc>
          <w:tcPr>
            <w:tcW w:w="588" w:type="dxa"/>
            <w:tcBorders>
              <w:top w:val="nil"/>
              <w:left w:val="single" w:sz="4" w:space="0" w:color="auto"/>
              <w:bottom w:val="nil"/>
              <w:right w:val="single" w:sz="6" w:space="0" w:color="auto"/>
            </w:tcBorders>
          </w:tcPr>
          <w:p w14:paraId="45F05F49" w14:textId="77777777" w:rsidR="00EE5860" w:rsidRPr="00441CD0" w:rsidRDefault="00EE5860" w:rsidP="00BB0E1F">
            <w:pPr>
              <w:pStyle w:val="TAC"/>
            </w:pPr>
          </w:p>
        </w:tc>
      </w:tr>
      <w:tr w:rsidR="00EE5860" w:rsidRPr="00441CD0" w14:paraId="59C77D55" w14:textId="77777777" w:rsidTr="00BB0E1F">
        <w:trPr>
          <w:jc w:val="center"/>
        </w:trPr>
        <w:tc>
          <w:tcPr>
            <w:tcW w:w="76" w:type="dxa"/>
            <w:tcBorders>
              <w:top w:val="nil"/>
              <w:left w:val="single" w:sz="6" w:space="0" w:color="auto"/>
              <w:bottom w:val="nil"/>
              <w:right w:val="nil"/>
            </w:tcBorders>
          </w:tcPr>
          <w:p w14:paraId="3BB272EE"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7EFEF20"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5AB570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9F0D20" w14:textId="77777777" w:rsidR="00EE5860" w:rsidRPr="00441CD0" w:rsidRDefault="00EE5860" w:rsidP="00BB0E1F">
            <w:pPr>
              <w:pStyle w:val="TAC"/>
            </w:pPr>
          </w:p>
        </w:tc>
      </w:tr>
      <w:tr w:rsidR="00EE5860" w:rsidRPr="00441CD0" w14:paraId="5D1216E4" w14:textId="77777777" w:rsidTr="00BB0E1F">
        <w:trPr>
          <w:jc w:val="center"/>
        </w:trPr>
        <w:tc>
          <w:tcPr>
            <w:tcW w:w="76" w:type="dxa"/>
            <w:tcBorders>
              <w:top w:val="nil"/>
              <w:left w:val="single" w:sz="6" w:space="0" w:color="auto"/>
              <w:bottom w:val="nil"/>
              <w:right w:val="nil"/>
            </w:tcBorders>
          </w:tcPr>
          <w:p w14:paraId="552017B2"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B39DE22"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060B895C"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3A13B15"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5B6451FE"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32AA7469"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5040B2A4" w14:textId="77777777" w:rsidR="00EE5860" w:rsidRPr="00441CD0" w:rsidRDefault="00EE5860" w:rsidP="00BB0E1F">
            <w:pPr>
              <w:pStyle w:val="TAC"/>
              <w:rPr>
                <w:lang w:val="x-none"/>
              </w:rPr>
            </w:pPr>
          </w:p>
        </w:tc>
      </w:tr>
      <w:tr w:rsidR="00EE5860" w:rsidRPr="00441CD0" w14:paraId="5CB863DF" w14:textId="77777777" w:rsidTr="00BB0E1F">
        <w:trPr>
          <w:jc w:val="center"/>
        </w:trPr>
        <w:tc>
          <w:tcPr>
            <w:tcW w:w="76" w:type="dxa"/>
            <w:tcBorders>
              <w:top w:val="nil"/>
              <w:left w:val="single" w:sz="6" w:space="0" w:color="auto"/>
              <w:bottom w:val="nil"/>
              <w:right w:val="nil"/>
            </w:tcBorders>
          </w:tcPr>
          <w:p w14:paraId="1A05167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503B09A6" w14:textId="77777777" w:rsidR="00EE5860" w:rsidRPr="00441CD0" w:rsidRDefault="00EE5860" w:rsidP="00BB0E1F">
            <w:pPr>
              <w:pStyle w:val="TAC"/>
              <w:rPr>
                <w:lang w:val="sv-SE"/>
              </w:rPr>
            </w:pPr>
            <w:r w:rsidRPr="00441CD0">
              <w:rPr>
                <w:rFonts w:cs="Arial"/>
                <w:szCs w:val="18"/>
                <w:lang w:val="sv-SE"/>
              </w:rPr>
              <w:t>6</w:t>
            </w:r>
          </w:p>
        </w:tc>
        <w:tc>
          <w:tcPr>
            <w:tcW w:w="2446" w:type="dxa"/>
            <w:gridSpan w:val="5"/>
            <w:tcBorders>
              <w:top w:val="single" w:sz="4" w:space="0" w:color="auto"/>
              <w:left w:val="single" w:sz="4" w:space="0" w:color="auto"/>
              <w:bottom w:val="single" w:sz="4" w:space="0" w:color="auto"/>
              <w:right w:val="single" w:sz="4" w:space="0" w:color="auto"/>
            </w:tcBorders>
            <w:hideMark/>
          </w:tcPr>
          <w:p w14:paraId="03EE1746" w14:textId="77777777" w:rsidR="00EE5860" w:rsidRPr="00441CD0" w:rsidRDefault="00EE5860" w:rsidP="00BB0E1F">
            <w:pPr>
              <w:pStyle w:val="TAC"/>
              <w:rPr>
                <w:lang w:val="de-DE"/>
              </w:rPr>
            </w:pPr>
            <w:r w:rsidRPr="00441CD0">
              <w:rPr>
                <w:lang w:val="en-US" w:eastAsia="zh-CN"/>
              </w:rPr>
              <w:t>S-VID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5FFF9678"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6B3C62B7"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06A4009E" w14:textId="77777777" w:rsidR="00EE5860" w:rsidRPr="00441CD0" w:rsidRDefault="00EE5860" w:rsidP="00BB0E1F">
            <w:pPr>
              <w:pStyle w:val="TAC"/>
              <w:rPr>
                <w:lang w:val="x-none"/>
              </w:rPr>
            </w:pPr>
          </w:p>
        </w:tc>
      </w:tr>
      <w:tr w:rsidR="00EE5860" w:rsidRPr="00441CD0" w14:paraId="236C98A4" w14:textId="77777777" w:rsidTr="00BB0E1F">
        <w:trPr>
          <w:jc w:val="center"/>
        </w:trPr>
        <w:tc>
          <w:tcPr>
            <w:tcW w:w="76" w:type="dxa"/>
            <w:tcBorders>
              <w:top w:val="nil"/>
              <w:left w:val="single" w:sz="6" w:space="0" w:color="auto"/>
              <w:bottom w:val="nil"/>
              <w:right w:val="nil"/>
            </w:tcBorders>
          </w:tcPr>
          <w:p w14:paraId="28DC3DE0"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243E886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0E02A817" w14:textId="77777777" w:rsidR="00EE5860" w:rsidRPr="00441CD0" w:rsidRDefault="00EE5860" w:rsidP="00BB0E1F">
            <w:pPr>
              <w:pStyle w:val="TAC"/>
              <w:rPr>
                <w:lang w:val="en-US" w:eastAsia="zh-CN"/>
              </w:rPr>
            </w:pPr>
            <w:r w:rsidRPr="00441CD0">
              <w:rPr>
                <w:lang w:val="en-US" w:eastAsia="zh-CN"/>
              </w:rPr>
              <w:t>S-VID value</w:t>
            </w:r>
          </w:p>
        </w:tc>
        <w:tc>
          <w:tcPr>
            <w:tcW w:w="588" w:type="dxa"/>
            <w:tcBorders>
              <w:top w:val="nil"/>
              <w:left w:val="single" w:sz="4" w:space="0" w:color="auto"/>
              <w:bottom w:val="nil"/>
              <w:right w:val="single" w:sz="6" w:space="0" w:color="auto"/>
            </w:tcBorders>
          </w:tcPr>
          <w:p w14:paraId="16F72C56" w14:textId="77777777" w:rsidR="00EE5860" w:rsidRPr="00441CD0" w:rsidRDefault="00EE5860" w:rsidP="00BB0E1F">
            <w:pPr>
              <w:pStyle w:val="TAC"/>
              <w:rPr>
                <w:lang w:val="x-none"/>
              </w:rPr>
            </w:pPr>
          </w:p>
        </w:tc>
      </w:tr>
      <w:tr w:rsidR="00EE5860" w:rsidRPr="00441CD0" w14:paraId="2D3D8F1C" w14:textId="77777777" w:rsidTr="00BB0E1F">
        <w:trPr>
          <w:jc w:val="center"/>
        </w:trPr>
        <w:tc>
          <w:tcPr>
            <w:tcW w:w="76" w:type="dxa"/>
            <w:tcBorders>
              <w:top w:val="nil"/>
              <w:left w:val="single" w:sz="6" w:space="0" w:color="auto"/>
              <w:bottom w:val="single" w:sz="4" w:space="0" w:color="auto"/>
              <w:right w:val="nil"/>
            </w:tcBorders>
          </w:tcPr>
          <w:p w14:paraId="1828844D"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56844B4"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6C209936"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A29511" w14:textId="77777777" w:rsidR="00EE5860" w:rsidRPr="00441CD0" w:rsidRDefault="00EE5860" w:rsidP="00BB0E1F">
            <w:pPr>
              <w:pStyle w:val="TAC"/>
              <w:rPr>
                <w:lang w:val="x-none"/>
              </w:rPr>
            </w:pPr>
          </w:p>
        </w:tc>
      </w:tr>
    </w:tbl>
    <w:p w14:paraId="2DA7E82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95-</w:t>
      </w:r>
      <w:r w:rsidRPr="00441CD0">
        <w:rPr>
          <w:lang w:eastAsia="ja-JP"/>
        </w:rPr>
        <w:t>1</w:t>
      </w:r>
      <w:r w:rsidRPr="00441CD0">
        <w:t xml:space="preserve">: </w:t>
      </w:r>
      <w:r w:rsidRPr="00441CD0">
        <w:rPr>
          <w:lang w:val="en-US" w:eastAsia="zh-CN"/>
        </w:rPr>
        <w:t>S-TAG (Service-VLAN tag)</w:t>
      </w:r>
    </w:p>
    <w:p w14:paraId="1D822F35" w14:textId="77777777" w:rsidR="00EE5860" w:rsidRPr="00441CD0" w:rsidRDefault="00EE5860" w:rsidP="00EE5860">
      <w:r w:rsidRPr="00441CD0">
        <w:t>The following flags are coded within Octet 5:</w:t>
      </w:r>
    </w:p>
    <w:p w14:paraId="2659D494"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5F3D00D0"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42551D9B" w14:textId="77777777" w:rsidR="00EE5860" w:rsidRPr="00441CD0" w:rsidRDefault="00EE5860" w:rsidP="00EE5860">
      <w:pPr>
        <w:pStyle w:val="B1"/>
      </w:pPr>
      <w:r w:rsidRPr="00441CD0">
        <w:t>-</w:t>
      </w:r>
      <w:r w:rsidRPr="00441CD0">
        <w:tab/>
        <w:t>Bit 3 – VID: If this bit is set to "1", then VID value field shall used by the receiver, otherwise the VID Value field shall be ignored.</w:t>
      </w:r>
    </w:p>
    <w:p w14:paraId="565D8851" w14:textId="77777777" w:rsidR="00EE5860" w:rsidRPr="00441CD0" w:rsidRDefault="00EE5860" w:rsidP="00EE5860">
      <w:pPr>
        <w:pStyle w:val="B1"/>
        <w:rPr>
          <w:lang w:val="x-none"/>
        </w:rPr>
      </w:pPr>
      <w:r w:rsidRPr="00441CD0">
        <w:t>-</w:t>
      </w:r>
      <w:r w:rsidRPr="00441CD0">
        <w:tab/>
        <w:t>Bit 4 to 8 – spare and reserved for future use.</w:t>
      </w:r>
    </w:p>
    <w:p w14:paraId="5D43706D" w14:textId="77777777" w:rsidR="00EE5860" w:rsidRPr="00441CD0" w:rsidRDefault="00EE5860" w:rsidP="00EE5860">
      <w:r w:rsidRPr="00441CD0">
        <w:t>The PCP value, DEI flag and V-VID Value are specified in IEEE 802.1Q [30] tag format.</w:t>
      </w:r>
    </w:p>
    <w:p w14:paraId="7F3D001A" w14:textId="77777777" w:rsidR="00EE5860" w:rsidRPr="00441CD0" w:rsidRDefault="00EE5860" w:rsidP="00EE5860">
      <w:pPr>
        <w:rPr>
          <w:lang w:val="en-US"/>
        </w:rPr>
      </w:pPr>
      <w:r w:rsidRPr="00441CD0">
        <w:rPr>
          <w:lang w:val="en-US"/>
        </w:rPr>
        <w:t>Octet 6 / Bit 3 shall contain the most significant bit of the PCP value.</w:t>
      </w:r>
    </w:p>
    <w:p w14:paraId="6239E4F9" w14:textId="77777777" w:rsidR="00EE5860" w:rsidRPr="00441CD0" w:rsidRDefault="00EE5860" w:rsidP="00EE5860">
      <w:pPr>
        <w:rPr>
          <w:lang w:val="en-US"/>
        </w:rPr>
      </w:pPr>
      <w:r w:rsidRPr="00441CD0">
        <w:rPr>
          <w:lang w:val="en-US"/>
        </w:rPr>
        <w:t>Octet 6 / Bit 8 shall be the most significant bit of the S-VID value and Octet 7 / Bit 1 shall be the least significant bit (see clause 7.1).</w:t>
      </w:r>
    </w:p>
    <w:p w14:paraId="6212044A" w14:textId="77777777" w:rsidR="00EE5860" w:rsidRPr="00441CD0" w:rsidRDefault="00EE5860" w:rsidP="00EE5860">
      <w:pPr>
        <w:pStyle w:val="NO"/>
        <w:rPr>
          <w:lang w:val="x-none"/>
        </w:rPr>
      </w:pPr>
      <w:r w:rsidRPr="00441CD0">
        <w:t>NOTE:</w:t>
      </w:r>
      <w:r w:rsidRPr="00441CD0">
        <w:tab/>
        <w:t>The encoding of the S-Tag in PFCP differs from the encoding of the S-Tag defined in IEEE 802.1Q [30].</w:t>
      </w:r>
    </w:p>
    <w:p w14:paraId="683B70EF" w14:textId="77777777" w:rsidR="00EE5860" w:rsidRPr="00441CD0" w:rsidRDefault="00EE5860" w:rsidP="00EE5860">
      <w:pPr>
        <w:pStyle w:val="Heading3"/>
      </w:pPr>
      <w:bookmarkStart w:id="6210" w:name="_Toc19717441"/>
      <w:bookmarkStart w:id="6211" w:name="_Toc27490942"/>
      <w:bookmarkStart w:id="6212" w:name="_Toc27557235"/>
      <w:bookmarkStart w:id="6213" w:name="_Toc27724152"/>
      <w:bookmarkStart w:id="6214" w:name="_Toc36031226"/>
      <w:bookmarkStart w:id="6215" w:name="_Toc36043146"/>
      <w:bookmarkStart w:id="6216" w:name="_Toc36814471"/>
      <w:bookmarkStart w:id="6217" w:name="_Toc44689329"/>
      <w:bookmarkStart w:id="6218" w:name="_Toc44924083"/>
      <w:bookmarkStart w:id="6219" w:name="_Toc51861053"/>
      <w:bookmarkStart w:id="6220" w:name="_Toc57930824"/>
      <w:bookmarkStart w:id="6221" w:name="_Toc57931454"/>
      <w:bookmarkStart w:id="6222" w:name="_Toc67499846"/>
      <w:r w:rsidRPr="00441CD0">
        <w:t>8.</w:t>
      </w:r>
      <w:r w:rsidRPr="00441CD0">
        <w:rPr>
          <w:lang w:val="en-US"/>
        </w:rPr>
        <w:t>2.96</w:t>
      </w:r>
      <w:r w:rsidRPr="00441CD0">
        <w:tab/>
        <w:t>Ethertype</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4B6869CC" w14:textId="77777777" w:rsidR="00EE5860" w:rsidRPr="00441CD0" w:rsidRDefault="00EE5860" w:rsidP="00EE5860">
      <w:r w:rsidRPr="00441CD0">
        <w:t>The Ethertype IE type shall be encoded as shown in Figure 8.2.96-1. It contains an Ethertype as defined in IEEE 802.3 [31].</w:t>
      </w:r>
    </w:p>
    <w:p w14:paraId="7FAFA3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6ABF242" w14:textId="77777777" w:rsidTr="00BB0E1F">
        <w:trPr>
          <w:jc w:val="center"/>
        </w:trPr>
        <w:tc>
          <w:tcPr>
            <w:tcW w:w="151" w:type="dxa"/>
            <w:tcBorders>
              <w:top w:val="single" w:sz="6" w:space="0" w:color="auto"/>
              <w:left w:val="single" w:sz="6" w:space="0" w:color="auto"/>
              <w:bottom w:val="nil"/>
              <w:right w:val="nil"/>
            </w:tcBorders>
          </w:tcPr>
          <w:p w14:paraId="1018CC45" w14:textId="77777777" w:rsidR="00EE5860" w:rsidRPr="00441CD0" w:rsidRDefault="00EE5860" w:rsidP="00BB0E1F">
            <w:pPr>
              <w:pStyle w:val="TAC"/>
            </w:pPr>
          </w:p>
        </w:tc>
        <w:tc>
          <w:tcPr>
            <w:tcW w:w="1104" w:type="dxa"/>
            <w:tcBorders>
              <w:top w:val="single" w:sz="6" w:space="0" w:color="auto"/>
              <w:left w:val="nil"/>
              <w:bottom w:val="nil"/>
              <w:right w:val="nil"/>
            </w:tcBorders>
          </w:tcPr>
          <w:p w14:paraId="226119F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22D89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FF162" w14:textId="77777777" w:rsidR="00EE5860" w:rsidRPr="00441CD0" w:rsidRDefault="00EE5860" w:rsidP="00BB0E1F">
            <w:pPr>
              <w:pStyle w:val="TAC"/>
            </w:pPr>
          </w:p>
        </w:tc>
      </w:tr>
      <w:tr w:rsidR="00EE5860" w:rsidRPr="00441CD0" w14:paraId="64056BF5" w14:textId="77777777" w:rsidTr="00BB0E1F">
        <w:trPr>
          <w:jc w:val="center"/>
        </w:trPr>
        <w:tc>
          <w:tcPr>
            <w:tcW w:w="151" w:type="dxa"/>
            <w:tcBorders>
              <w:top w:val="nil"/>
              <w:left w:val="single" w:sz="6" w:space="0" w:color="auto"/>
              <w:bottom w:val="nil"/>
              <w:right w:val="nil"/>
            </w:tcBorders>
          </w:tcPr>
          <w:p w14:paraId="0D797432" w14:textId="77777777" w:rsidR="00EE5860" w:rsidRPr="00441CD0" w:rsidRDefault="00EE5860" w:rsidP="00BB0E1F">
            <w:pPr>
              <w:pStyle w:val="TAC"/>
            </w:pPr>
          </w:p>
        </w:tc>
        <w:tc>
          <w:tcPr>
            <w:tcW w:w="1104" w:type="dxa"/>
            <w:tcBorders>
              <w:top w:val="nil"/>
              <w:left w:val="nil"/>
              <w:bottom w:val="nil"/>
              <w:right w:val="nil"/>
            </w:tcBorders>
            <w:hideMark/>
          </w:tcPr>
          <w:p w14:paraId="076B47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9AA9E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187EE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E7C2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0DBA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CA11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C04088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1C82C2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530A2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B9F553" w14:textId="77777777" w:rsidR="00EE5860" w:rsidRPr="00441CD0" w:rsidRDefault="00EE5860" w:rsidP="00BB0E1F">
            <w:pPr>
              <w:pStyle w:val="TAC"/>
            </w:pPr>
          </w:p>
        </w:tc>
      </w:tr>
      <w:tr w:rsidR="00EE5860" w:rsidRPr="00441CD0" w14:paraId="3FBBE8FD" w14:textId="77777777" w:rsidTr="00BB0E1F">
        <w:trPr>
          <w:jc w:val="center"/>
        </w:trPr>
        <w:tc>
          <w:tcPr>
            <w:tcW w:w="151" w:type="dxa"/>
            <w:tcBorders>
              <w:top w:val="nil"/>
              <w:left w:val="single" w:sz="6" w:space="0" w:color="auto"/>
              <w:bottom w:val="nil"/>
              <w:right w:val="nil"/>
            </w:tcBorders>
          </w:tcPr>
          <w:p w14:paraId="3F0B8B0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E1F43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F61FBC7" w14:textId="77777777" w:rsidR="00EE5860" w:rsidRPr="00441CD0" w:rsidRDefault="00EE5860" w:rsidP="00BB0E1F">
            <w:pPr>
              <w:pStyle w:val="TAC"/>
            </w:pPr>
            <w:r w:rsidRPr="00441CD0">
              <w:t xml:space="preserve">Type = </w:t>
            </w:r>
            <w:r w:rsidRPr="00441CD0">
              <w:rPr>
                <w:lang w:val="de-DE"/>
              </w:rPr>
              <w:t>136</w:t>
            </w:r>
            <w:r w:rsidRPr="00441CD0">
              <w:t xml:space="preserve"> (decimal)</w:t>
            </w:r>
          </w:p>
        </w:tc>
        <w:tc>
          <w:tcPr>
            <w:tcW w:w="588" w:type="dxa"/>
            <w:tcBorders>
              <w:top w:val="nil"/>
              <w:left w:val="single" w:sz="4" w:space="0" w:color="auto"/>
              <w:bottom w:val="nil"/>
              <w:right w:val="single" w:sz="6" w:space="0" w:color="auto"/>
            </w:tcBorders>
          </w:tcPr>
          <w:p w14:paraId="7D04E46B" w14:textId="77777777" w:rsidR="00EE5860" w:rsidRPr="00441CD0" w:rsidRDefault="00EE5860" w:rsidP="00BB0E1F">
            <w:pPr>
              <w:pStyle w:val="TAC"/>
            </w:pPr>
          </w:p>
        </w:tc>
      </w:tr>
      <w:tr w:rsidR="00EE5860" w:rsidRPr="00441CD0" w14:paraId="6F50D074" w14:textId="77777777" w:rsidTr="00BB0E1F">
        <w:trPr>
          <w:jc w:val="center"/>
        </w:trPr>
        <w:tc>
          <w:tcPr>
            <w:tcW w:w="151" w:type="dxa"/>
            <w:tcBorders>
              <w:top w:val="nil"/>
              <w:left w:val="single" w:sz="6" w:space="0" w:color="auto"/>
              <w:bottom w:val="nil"/>
              <w:right w:val="nil"/>
            </w:tcBorders>
          </w:tcPr>
          <w:p w14:paraId="26E5FF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7AAC2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D2B08F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704D449" w14:textId="77777777" w:rsidR="00EE5860" w:rsidRPr="00441CD0" w:rsidRDefault="00EE5860" w:rsidP="00BB0E1F">
            <w:pPr>
              <w:pStyle w:val="TAC"/>
            </w:pPr>
          </w:p>
        </w:tc>
      </w:tr>
      <w:tr w:rsidR="00EE5860" w:rsidRPr="00441CD0" w14:paraId="530681F6" w14:textId="77777777" w:rsidTr="00BB0E1F">
        <w:trPr>
          <w:jc w:val="center"/>
        </w:trPr>
        <w:tc>
          <w:tcPr>
            <w:tcW w:w="151" w:type="dxa"/>
            <w:tcBorders>
              <w:top w:val="nil"/>
              <w:left w:val="single" w:sz="6" w:space="0" w:color="auto"/>
              <w:bottom w:val="nil"/>
              <w:right w:val="nil"/>
            </w:tcBorders>
          </w:tcPr>
          <w:p w14:paraId="0A59ED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F81433" w14:textId="77777777" w:rsidR="00EE5860" w:rsidRPr="00441CD0" w:rsidRDefault="00EE5860" w:rsidP="00BB0E1F">
            <w:pPr>
              <w:pStyle w:val="TAC"/>
            </w:pPr>
            <w:r w:rsidRPr="00441CD0">
              <w:rPr>
                <w:rFonts w:cs="Arial"/>
                <w:szCs w:val="18"/>
                <w:lang w:val="de-DE"/>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62BA8D0" w14:textId="77777777" w:rsidR="00EE5860" w:rsidRPr="00441CD0" w:rsidRDefault="00EE5860" w:rsidP="00BB0E1F">
            <w:pPr>
              <w:pStyle w:val="TAC"/>
            </w:pPr>
            <w:r w:rsidRPr="00441CD0">
              <w:t>Ethertype</w:t>
            </w:r>
          </w:p>
        </w:tc>
        <w:tc>
          <w:tcPr>
            <w:tcW w:w="588" w:type="dxa"/>
            <w:tcBorders>
              <w:top w:val="nil"/>
              <w:left w:val="single" w:sz="4" w:space="0" w:color="auto"/>
              <w:bottom w:val="nil"/>
              <w:right w:val="single" w:sz="6" w:space="0" w:color="auto"/>
            </w:tcBorders>
          </w:tcPr>
          <w:p w14:paraId="33F82DEC" w14:textId="77777777" w:rsidR="00EE5860" w:rsidRPr="00441CD0" w:rsidRDefault="00EE5860" w:rsidP="00BB0E1F">
            <w:pPr>
              <w:pStyle w:val="TAC"/>
              <w:rPr>
                <w:lang w:val="x-none"/>
              </w:rPr>
            </w:pPr>
          </w:p>
        </w:tc>
      </w:tr>
      <w:tr w:rsidR="00EE5860" w:rsidRPr="00441CD0" w14:paraId="7DA0CA56" w14:textId="77777777" w:rsidTr="00BB0E1F">
        <w:trPr>
          <w:jc w:val="center"/>
        </w:trPr>
        <w:tc>
          <w:tcPr>
            <w:tcW w:w="151" w:type="dxa"/>
            <w:tcBorders>
              <w:top w:val="nil"/>
              <w:left w:val="single" w:sz="6" w:space="0" w:color="auto"/>
              <w:bottom w:val="single" w:sz="4" w:space="0" w:color="auto"/>
              <w:right w:val="nil"/>
            </w:tcBorders>
          </w:tcPr>
          <w:p w14:paraId="3BB4A24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C2EE9D"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048C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376EC2" w14:textId="77777777" w:rsidR="00EE5860" w:rsidRPr="00441CD0" w:rsidRDefault="00EE5860" w:rsidP="00BB0E1F">
            <w:pPr>
              <w:pStyle w:val="TAC"/>
              <w:rPr>
                <w:lang w:val="x-none"/>
              </w:rPr>
            </w:pPr>
          </w:p>
        </w:tc>
      </w:tr>
    </w:tbl>
    <w:p w14:paraId="1C7F38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96</w:t>
      </w:r>
      <w:r w:rsidRPr="00441CD0">
        <w:rPr>
          <w:lang w:eastAsia="zh-CN"/>
        </w:rPr>
        <w:t>-</w:t>
      </w:r>
      <w:r w:rsidRPr="00441CD0">
        <w:rPr>
          <w:lang w:eastAsia="ja-JP"/>
        </w:rPr>
        <w:t>1</w:t>
      </w:r>
      <w:r w:rsidRPr="00441CD0">
        <w:t>: Ethertype</w:t>
      </w:r>
    </w:p>
    <w:p w14:paraId="57A6AE9C" w14:textId="77777777" w:rsidR="00EE5860" w:rsidRPr="00441CD0" w:rsidRDefault="00EE5860" w:rsidP="00EE5860">
      <w:pPr>
        <w:pStyle w:val="Heading3"/>
        <w:rPr>
          <w:lang w:val="x-none"/>
        </w:rPr>
      </w:pPr>
      <w:bookmarkStart w:id="6223" w:name="_Toc19717442"/>
      <w:bookmarkStart w:id="6224" w:name="_Toc27490943"/>
      <w:bookmarkStart w:id="6225" w:name="_Toc27557236"/>
      <w:bookmarkStart w:id="6226" w:name="_Toc27724153"/>
      <w:bookmarkStart w:id="6227" w:name="_Toc36031227"/>
      <w:bookmarkStart w:id="6228" w:name="_Toc36043147"/>
      <w:bookmarkStart w:id="6229" w:name="_Toc36814472"/>
      <w:bookmarkStart w:id="6230" w:name="_Toc44689330"/>
      <w:bookmarkStart w:id="6231" w:name="_Toc44924084"/>
      <w:bookmarkStart w:id="6232" w:name="_Toc51861054"/>
      <w:bookmarkStart w:id="6233" w:name="_Toc57930825"/>
      <w:bookmarkStart w:id="6234" w:name="_Toc57931455"/>
      <w:bookmarkStart w:id="6235" w:name="_Toc67499847"/>
      <w:r w:rsidRPr="00441CD0">
        <w:t>8.</w:t>
      </w:r>
      <w:r w:rsidRPr="00441CD0">
        <w:rPr>
          <w:lang w:val="en-US"/>
        </w:rPr>
        <w:t>2.97</w:t>
      </w:r>
      <w:r w:rsidRPr="00441CD0">
        <w:tab/>
      </w:r>
      <w:r w:rsidRPr="00441CD0">
        <w:rPr>
          <w:lang w:eastAsia="zh-CN"/>
        </w:rPr>
        <w:t>Proxying</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30856E0A" w14:textId="77777777" w:rsidR="00EE5860" w:rsidRPr="00441CD0" w:rsidRDefault="00EE5860" w:rsidP="00EE5860">
      <w:pPr>
        <w:rPr>
          <w:lang w:eastAsia="zh-CN"/>
        </w:rPr>
      </w:pPr>
      <w:r w:rsidRPr="00441CD0">
        <w:t xml:space="preserve">The </w:t>
      </w:r>
      <w:r w:rsidRPr="00441CD0">
        <w:rPr>
          <w:lang w:eastAsia="zh-CN"/>
        </w:rPr>
        <w:t>Proxying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8.2.97-1</w:t>
      </w:r>
      <w:r w:rsidRPr="00441CD0">
        <w:rPr>
          <w:lang w:eastAsia="ja-JP"/>
        </w:rPr>
        <w:t xml:space="preserve">. It specifies if </w:t>
      </w:r>
      <w:r w:rsidRPr="00441CD0">
        <w:rPr>
          <w:lang w:eastAsia="zh-CN"/>
        </w:rPr>
        <w:t>responding to Address Resolution Protocol (ARP) (see IETF</w:t>
      </w:r>
      <w:r w:rsidRPr="00441CD0">
        <w:rPr>
          <w:lang w:val="en-US" w:eastAsia="zh-CN"/>
        </w:rPr>
        <w:t> </w:t>
      </w:r>
      <w:r w:rsidRPr="00441CD0">
        <w:rPr>
          <w:lang w:eastAsia="zh-CN"/>
        </w:rPr>
        <w:t>RFC</w:t>
      </w:r>
      <w:r w:rsidRPr="00441CD0">
        <w:rPr>
          <w:lang w:val="en-US" w:eastAsia="zh-CN"/>
        </w:rPr>
        <w:t> </w:t>
      </w:r>
      <w:r w:rsidRPr="00441CD0">
        <w:rPr>
          <w:lang w:eastAsia="zh-CN"/>
        </w:rPr>
        <w:t xml:space="preserve">826 [32]) and / or IPv6 Neighbour Solicitation (see IETF RFC 4861 [33]) as specified in </w:t>
      </w:r>
      <w:r w:rsidRPr="00441CD0">
        <w:t>clause 5.6.10.2 of 3GPP TS 23.501 [28],</w:t>
      </w:r>
      <w:r w:rsidRPr="00441CD0">
        <w:rPr>
          <w:lang w:eastAsia="zh-CN"/>
        </w:rPr>
        <w:t xml:space="preserve"> functionality for the Ethernet PDUs is performed in UPF.</w:t>
      </w:r>
    </w:p>
    <w:p w14:paraId="09DB47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49"/>
        <w:gridCol w:w="567"/>
        <w:gridCol w:w="561"/>
        <w:gridCol w:w="588"/>
      </w:tblGrid>
      <w:tr w:rsidR="00EE5860" w:rsidRPr="00441CD0" w14:paraId="4EAD6FAF" w14:textId="77777777" w:rsidTr="00BB0E1F">
        <w:trPr>
          <w:jc w:val="center"/>
        </w:trPr>
        <w:tc>
          <w:tcPr>
            <w:tcW w:w="151" w:type="dxa"/>
            <w:tcBorders>
              <w:top w:val="single" w:sz="6" w:space="0" w:color="auto"/>
              <w:left w:val="single" w:sz="6" w:space="0" w:color="auto"/>
              <w:bottom w:val="nil"/>
              <w:right w:val="nil"/>
            </w:tcBorders>
          </w:tcPr>
          <w:p w14:paraId="3C53F457" w14:textId="77777777" w:rsidR="00EE5860" w:rsidRPr="00441CD0" w:rsidRDefault="00EE5860" w:rsidP="00BB0E1F">
            <w:pPr>
              <w:pStyle w:val="TAC"/>
            </w:pPr>
          </w:p>
        </w:tc>
        <w:tc>
          <w:tcPr>
            <w:tcW w:w="1104" w:type="dxa"/>
            <w:tcBorders>
              <w:top w:val="single" w:sz="6" w:space="0" w:color="auto"/>
              <w:left w:val="nil"/>
              <w:bottom w:val="nil"/>
              <w:right w:val="nil"/>
            </w:tcBorders>
          </w:tcPr>
          <w:p w14:paraId="7BD16F77"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2CAE1B7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60B285" w14:textId="77777777" w:rsidR="00EE5860" w:rsidRPr="00441CD0" w:rsidRDefault="00EE5860" w:rsidP="00BB0E1F">
            <w:pPr>
              <w:pStyle w:val="TAC"/>
            </w:pPr>
          </w:p>
        </w:tc>
      </w:tr>
      <w:tr w:rsidR="00EE5860" w:rsidRPr="00441CD0" w14:paraId="0FA1331C" w14:textId="77777777" w:rsidTr="00BB0E1F">
        <w:trPr>
          <w:jc w:val="center"/>
        </w:trPr>
        <w:tc>
          <w:tcPr>
            <w:tcW w:w="151" w:type="dxa"/>
            <w:tcBorders>
              <w:top w:val="nil"/>
              <w:left w:val="single" w:sz="6" w:space="0" w:color="auto"/>
              <w:bottom w:val="nil"/>
              <w:right w:val="nil"/>
            </w:tcBorders>
          </w:tcPr>
          <w:p w14:paraId="6EA25E78" w14:textId="77777777" w:rsidR="00EE5860" w:rsidRPr="00441CD0" w:rsidRDefault="00EE5860" w:rsidP="00BB0E1F">
            <w:pPr>
              <w:pStyle w:val="TAC"/>
            </w:pPr>
          </w:p>
        </w:tc>
        <w:tc>
          <w:tcPr>
            <w:tcW w:w="1104" w:type="dxa"/>
            <w:tcBorders>
              <w:top w:val="nil"/>
              <w:left w:val="nil"/>
              <w:bottom w:val="nil"/>
              <w:right w:val="nil"/>
            </w:tcBorders>
            <w:hideMark/>
          </w:tcPr>
          <w:p w14:paraId="660F0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E15FB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20D62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DC564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A4A8C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C6C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FE1067" w14:textId="77777777" w:rsidR="00EE5860" w:rsidRPr="00441CD0" w:rsidRDefault="00EE5860" w:rsidP="00BB0E1F">
            <w:pPr>
              <w:pStyle w:val="TAH"/>
            </w:pPr>
            <w:r w:rsidRPr="00441CD0">
              <w:t>3</w:t>
            </w:r>
          </w:p>
        </w:tc>
        <w:tc>
          <w:tcPr>
            <w:tcW w:w="616" w:type="dxa"/>
            <w:gridSpan w:val="2"/>
            <w:tcBorders>
              <w:top w:val="nil"/>
              <w:left w:val="nil"/>
              <w:bottom w:val="single" w:sz="4" w:space="0" w:color="auto"/>
              <w:right w:val="nil"/>
            </w:tcBorders>
            <w:hideMark/>
          </w:tcPr>
          <w:p w14:paraId="4CC7F930"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2EAF820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1B127E" w14:textId="77777777" w:rsidR="00EE5860" w:rsidRPr="00441CD0" w:rsidRDefault="00EE5860" w:rsidP="00BB0E1F">
            <w:pPr>
              <w:pStyle w:val="TAC"/>
            </w:pPr>
          </w:p>
        </w:tc>
      </w:tr>
      <w:tr w:rsidR="00EE5860" w:rsidRPr="00441CD0" w14:paraId="17D42577" w14:textId="77777777" w:rsidTr="00BB0E1F">
        <w:trPr>
          <w:jc w:val="center"/>
        </w:trPr>
        <w:tc>
          <w:tcPr>
            <w:tcW w:w="151" w:type="dxa"/>
            <w:tcBorders>
              <w:top w:val="nil"/>
              <w:left w:val="single" w:sz="6" w:space="0" w:color="auto"/>
              <w:bottom w:val="nil"/>
              <w:right w:val="nil"/>
            </w:tcBorders>
          </w:tcPr>
          <w:p w14:paraId="363269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BF326"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307BDD96" w14:textId="77777777" w:rsidR="00EE5860" w:rsidRPr="00441CD0" w:rsidRDefault="00EE5860" w:rsidP="00BB0E1F">
            <w:pPr>
              <w:pStyle w:val="TAC"/>
            </w:pPr>
            <w:r w:rsidRPr="00441CD0">
              <w:t xml:space="preserve">Type = </w:t>
            </w:r>
            <w:r w:rsidRPr="00441CD0">
              <w:rPr>
                <w:lang w:val="sv-SE"/>
              </w:rPr>
              <w:t>137</w:t>
            </w:r>
            <w:r w:rsidRPr="00441CD0">
              <w:t xml:space="preserve"> (decimal)</w:t>
            </w:r>
          </w:p>
        </w:tc>
        <w:tc>
          <w:tcPr>
            <w:tcW w:w="588" w:type="dxa"/>
            <w:tcBorders>
              <w:top w:val="nil"/>
              <w:left w:val="single" w:sz="4" w:space="0" w:color="auto"/>
              <w:bottom w:val="nil"/>
              <w:right w:val="single" w:sz="6" w:space="0" w:color="auto"/>
            </w:tcBorders>
          </w:tcPr>
          <w:p w14:paraId="1AF082BC" w14:textId="77777777" w:rsidR="00EE5860" w:rsidRPr="00441CD0" w:rsidRDefault="00EE5860" w:rsidP="00BB0E1F">
            <w:pPr>
              <w:pStyle w:val="TAC"/>
            </w:pPr>
          </w:p>
        </w:tc>
      </w:tr>
      <w:tr w:rsidR="00EE5860" w:rsidRPr="00441CD0" w14:paraId="1889FEB8" w14:textId="77777777" w:rsidTr="00BB0E1F">
        <w:trPr>
          <w:jc w:val="center"/>
        </w:trPr>
        <w:tc>
          <w:tcPr>
            <w:tcW w:w="151" w:type="dxa"/>
            <w:tcBorders>
              <w:top w:val="nil"/>
              <w:left w:val="single" w:sz="6" w:space="0" w:color="auto"/>
              <w:bottom w:val="nil"/>
              <w:right w:val="nil"/>
            </w:tcBorders>
          </w:tcPr>
          <w:p w14:paraId="40ADFE6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067E47"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0A274C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9F40E9" w14:textId="77777777" w:rsidR="00EE5860" w:rsidRPr="00441CD0" w:rsidRDefault="00EE5860" w:rsidP="00BB0E1F">
            <w:pPr>
              <w:pStyle w:val="TAC"/>
            </w:pPr>
          </w:p>
        </w:tc>
      </w:tr>
      <w:tr w:rsidR="00EE5860" w:rsidRPr="00441CD0" w14:paraId="352FE3A0" w14:textId="77777777" w:rsidTr="00BB0E1F">
        <w:trPr>
          <w:jc w:val="center"/>
        </w:trPr>
        <w:tc>
          <w:tcPr>
            <w:tcW w:w="151" w:type="dxa"/>
            <w:tcBorders>
              <w:top w:val="nil"/>
              <w:left w:val="single" w:sz="6" w:space="0" w:color="auto"/>
              <w:bottom w:val="nil"/>
              <w:right w:val="nil"/>
            </w:tcBorders>
          </w:tcPr>
          <w:p w14:paraId="00FD84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D7C4A8"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3580" w:type="dxa"/>
            <w:gridSpan w:val="7"/>
            <w:tcBorders>
              <w:top w:val="single" w:sz="4" w:space="0" w:color="auto"/>
              <w:left w:val="single" w:sz="4" w:space="0" w:color="auto"/>
              <w:bottom w:val="single" w:sz="4" w:space="0" w:color="auto"/>
              <w:right w:val="single" w:sz="4" w:space="0" w:color="auto"/>
            </w:tcBorders>
            <w:hideMark/>
          </w:tcPr>
          <w:p w14:paraId="28A01269" w14:textId="77777777" w:rsidR="00EE5860" w:rsidRPr="00441CD0" w:rsidRDefault="00EE5860" w:rsidP="00BB0E1F">
            <w:pPr>
              <w:pStyle w:val="TAC"/>
              <w:rPr>
                <w:lang w:val="x-none" w:eastAsia="zh-CN"/>
              </w:rPr>
            </w:pPr>
            <w:r w:rsidRPr="00441CD0">
              <w:rPr>
                <w:lang w:eastAsia="zh-CN"/>
              </w:rPr>
              <w:t>Spare</w:t>
            </w:r>
          </w:p>
        </w:tc>
        <w:tc>
          <w:tcPr>
            <w:tcW w:w="567" w:type="dxa"/>
            <w:tcBorders>
              <w:top w:val="single" w:sz="4" w:space="0" w:color="auto"/>
              <w:left w:val="single" w:sz="4" w:space="0" w:color="auto"/>
              <w:bottom w:val="single" w:sz="4" w:space="0" w:color="auto"/>
              <w:right w:val="single" w:sz="4" w:space="0" w:color="auto"/>
            </w:tcBorders>
            <w:hideMark/>
          </w:tcPr>
          <w:p w14:paraId="1FEF2006" w14:textId="77777777" w:rsidR="00EE5860" w:rsidRPr="00441CD0" w:rsidRDefault="00EE5860" w:rsidP="00BB0E1F">
            <w:pPr>
              <w:pStyle w:val="TAC"/>
              <w:rPr>
                <w:lang w:eastAsia="zh-CN"/>
              </w:rPr>
            </w:pPr>
            <w:r w:rsidRPr="00441CD0">
              <w:rPr>
                <w:lang w:val="sv-SE" w:eastAsia="zh-CN"/>
              </w:rPr>
              <w:t>INS</w:t>
            </w:r>
          </w:p>
        </w:tc>
        <w:tc>
          <w:tcPr>
            <w:tcW w:w="561" w:type="dxa"/>
            <w:tcBorders>
              <w:top w:val="single" w:sz="4" w:space="0" w:color="auto"/>
              <w:left w:val="single" w:sz="4" w:space="0" w:color="auto"/>
              <w:bottom w:val="single" w:sz="4" w:space="0" w:color="auto"/>
              <w:right w:val="single" w:sz="4" w:space="0" w:color="auto"/>
            </w:tcBorders>
            <w:hideMark/>
          </w:tcPr>
          <w:p w14:paraId="33AC4828" w14:textId="77777777" w:rsidR="00EE5860" w:rsidRPr="00441CD0" w:rsidRDefault="00EE5860" w:rsidP="00BB0E1F">
            <w:pPr>
              <w:pStyle w:val="TAC"/>
              <w:rPr>
                <w:lang w:val="de-DE" w:eastAsia="zh-CN"/>
              </w:rPr>
            </w:pPr>
            <w:r w:rsidRPr="00441CD0">
              <w:rPr>
                <w:lang w:val="de-DE" w:eastAsia="zh-CN"/>
              </w:rPr>
              <w:t>ARP</w:t>
            </w:r>
          </w:p>
        </w:tc>
        <w:tc>
          <w:tcPr>
            <w:tcW w:w="588" w:type="dxa"/>
            <w:tcBorders>
              <w:top w:val="nil"/>
              <w:left w:val="single" w:sz="4" w:space="0" w:color="auto"/>
              <w:bottom w:val="nil"/>
              <w:right w:val="single" w:sz="6" w:space="0" w:color="auto"/>
            </w:tcBorders>
          </w:tcPr>
          <w:p w14:paraId="7358EAAD" w14:textId="77777777" w:rsidR="00EE5860" w:rsidRPr="00441CD0" w:rsidRDefault="00EE5860" w:rsidP="00BB0E1F">
            <w:pPr>
              <w:pStyle w:val="TAC"/>
              <w:rPr>
                <w:lang w:val="x-none"/>
              </w:rPr>
            </w:pPr>
          </w:p>
        </w:tc>
      </w:tr>
      <w:tr w:rsidR="00EE5860" w:rsidRPr="00441CD0" w14:paraId="7F2637DC" w14:textId="77777777" w:rsidTr="00BB0E1F">
        <w:trPr>
          <w:jc w:val="center"/>
        </w:trPr>
        <w:tc>
          <w:tcPr>
            <w:tcW w:w="151" w:type="dxa"/>
            <w:tcBorders>
              <w:top w:val="nil"/>
              <w:left w:val="single" w:sz="6" w:space="0" w:color="auto"/>
              <w:bottom w:val="single" w:sz="4" w:space="0" w:color="auto"/>
              <w:right w:val="nil"/>
            </w:tcBorders>
          </w:tcPr>
          <w:p w14:paraId="093C3B3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B9128F"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6509E6C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7E6DFD8" w14:textId="77777777" w:rsidR="00EE5860" w:rsidRPr="00441CD0" w:rsidRDefault="00EE5860" w:rsidP="00BB0E1F">
            <w:pPr>
              <w:pStyle w:val="TAC"/>
              <w:rPr>
                <w:lang w:val="x-none"/>
              </w:rPr>
            </w:pPr>
          </w:p>
        </w:tc>
      </w:tr>
    </w:tbl>
    <w:p w14:paraId="7839DD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97</w:t>
      </w:r>
      <w:r w:rsidRPr="00441CD0">
        <w:rPr>
          <w:lang w:eastAsia="zh-CN"/>
        </w:rPr>
        <w:t>-</w:t>
      </w:r>
      <w:r w:rsidRPr="00441CD0">
        <w:rPr>
          <w:lang w:eastAsia="ja-JP"/>
        </w:rPr>
        <w:t>1</w:t>
      </w:r>
      <w:r w:rsidRPr="00441CD0">
        <w:t xml:space="preserve">: </w:t>
      </w:r>
      <w:r w:rsidRPr="00441CD0">
        <w:rPr>
          <w:lang w:val="sv-SE" w:eastAsia="zh-CN"/>
        </w:rPr>
        <w:t>P</w:t>
      </w:r>
      <w:r w:rsidRPr="00441CD0">
        <w:rPr>
          <w:lang w:eastAsia="zh-CN"/>
        </w:rPr>
        <w:t>roxying</w:t>
      </w:r>
    </w:p>
    <w:p w14:paraId="5EEC69EE" w14:textId="77777777" w:rsidR="00EE5860" w:rsidRPr="00441CD0" w:rsidRDefault="00EE5860" w:rsidP="00EE5860">
      <w:r w:rsidRPr="00441CD0">
        <w:t>The following flags are coded within Octet 5:</w:t>
      </w:r>
    </w:p>
    <w:p w14:paraId="2EA8B2E4" w14:textId="77777777" w:rsidR="00EE5860" w:rsidRPr="00441CD0" w:rsidRDefault="00EE5860" w:rsidP="00EE5860">
      <w:pPr>
        <w:pStyle w:val="B1"/>
      </w:pPr>
      <w:r w:rsidRPr="00441CD0">
        <w:t>-</w:t>
      </w:r>
      <w:r w:rsidRPr="00441CD0">
        <w:tab/>
        <w:t xml:space="preserve">Bit 1 – ARP: If this bit is set to "1", then responding ARP is performed in UPF </w:t>
      </w:r>
      <w:r w:rsidRPr="00441CD0">
        <w:rPr>
          <w:lang w:eastAsia="zh-CN"/>
        </w:rPr>
        <w:t>based on local cache information</w:t>
      </w:r>
      <w:r w:rsidRPr="00441CD0">
        <w:t>.</w:t>
      </w:r>
    </w:p>
    <w:p w14:paraId="18E3B018" w14:textId="77777777" w:rsidR="00EE5860" w:rsidRPr="00441CD0" w:rsidRDefault="00EE5860" w:rsidP="00EE5860">
      <w:pPr>
        <w:pStyle w:val="B1"/>
      </w:pPr>
      <w:r w:rsidRPr="00441CD0">
        <w:t>-</w:t>
      </w:r>
      <w:r w:rsidRPr="00441CD0">
        <w:tab/>
        <w:t xml:space="preserve">Bit 2 – INS: If this bit is set to "1", then responding to </w:t>
      </w:r>
      <w:r w:rsidRPr="00441CD0">
        <w:rPr>
          <w:lang w:eastAsia="zh-CN"/>
        </w:rPr>
        <w:t xml:space="preserve">IPv6 </w:t>
      </w:r>
      <w:r w:rsidRPr="00441CD0">
        <w:rPr>
          <w:lang w:val="en-US"/>
        </w:rPr>
        <w:t>Neighbour Solicitation</w:t>
      </w:r>
      <w:r w:rsidRPr="00441CD0">
        <w:t xml:space="preserve"> is performed in UPF </w:t>
      </w:r>
      <w:r w:rsidRPr="00441CD0">
        <w:rPr>
          <w:lang w:eastAsia="zh-CN"/>
        </w:rPr>
        <w:t>based on local cache information</w:t>
      </w:r>
      <w:r w:rsidRPr="00441CD0">
        <w:t>.</w:t>
      </w:r>
    </w:p>
    <w:p w14:paraId="71E74555" w14:textId="77777777" w:rsidR="00EE5860" w:rsidRPr="00441CD0" w:rsidRDefault="00EE5860" w:rsidP="00EE5860">
      <w:pPr>
        <w:pStyle w:val="B1"/>
      </w:pPr>
      <w:r w:rsidRPr="00441CD0">
        <w:t>-</w:t>
      </w:r>
      <w:r w:rsidRPr="00441CD0">
        <w:tab/>
        <w:t>Bit 3 to 8 – spare and reserved for future use.</w:t>
      </w:r>
    </w:p>
    <w:p w14:paraId="505BCC0F" w14:textId="77777777" w:rsidR="00EE5860" w:rsidRPr="00441CD0" w:rsidRDefault="00EE5860" w:rsidP="00EE5860">
      <w:pPr>
        <w:pStyle w:val="Heading3"/>
      </w:pPr>
      <w:bookmarkStart w:id="6236" w:name="_Toc19717443"/>
      <w:bookmarkStart w:id="6237" w:name="_Toc27490944"/>
      <w:bookmarkStart w:id="6238" w:name="_Toc27557237"/>
      <w:bookmarkStart w:id="6239" w:name="_Toc27724154"/>
      <w:bookmarkStart w:id="6240" w:name="_Toc36031228"/>
      <w:bookmarkStart w:id="6241" w:name="_Toc36043148"/>
      <w:bookmarkStart w:id="6242" w:name="_Toc36814473"/>
      <w:bookmarkStart w:id="6243" w:name="_Toc44689331"/>
      <w:bookmarkStart w:id="6244" w:name="_Toc44924085"/>
      <w:bookmarkStart w:id="6245" w:name="_Toc51861055"/>
      <w:bookmarkStart w:id="6246" w:name="_Toc57930826"/>
      <w:bookmarkStart w:id="6247" w:name="_Toc57931456"/>
      <w:bookmarkStart w:id="6248" w:name="_Toc67499848"/>
      <w:r w:rsidRPr="00441CD0">
        <w:t>8.</w:t>
      </w:r>
      <w:r w:rsidRPr="00441CD0">
        <w:rPr>
          <w:lang w:val="en-US"/>
        </w:rPr>
        <w:t>2.98</w:t>
      </w:r>
      <w:r w:rsidRPr="00441CD0">
        <w:tab/>
        <w:t>Ethernet Filter ID</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6CB030CA" w14:textId="77777777" w:rsidR="00EE5860" w:rsidRPr="00441CD0" w:rsidRDefault="00EE5860" w:rsidP="00EE5860">
      <w:pPr>
        <w:rPr>
          <w:lang w:eastAsia="zh-CN"/>
        </w:rPr>
      </w:pPr>
      <w:r w:rsidRPr="00441CD0">
        <w:t>The Ethernet Filter</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8.2.98-1</w:t>
      </w:r>
      <w:r w:rsidRPr="00441CD0">
        <w:rPr>
          <w:lang w:eastAsia="ja-JP"/>
        </w:rPr>
        <w:t>.</w:t>
      </w:r>
    </w:p>
    <w:p w14:paraId="3E4CB15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02B01F1" w14:textId="77777777" w:rsidTr="00BB0E1F">
        <w:trPr>
          <w:jc w:val="center"/>
        </w:trPr>
        <w:tc>
          <w:tcPr>
            <w:tcW w:w="151" w:type="dxa"/>
            <w:tcBorders>
              <w:top w:val="single" w:sz="6" w:space="0" w:color="auto"/>
              <w:left w:val="single" w:sz="6" w:space="0" w:color="auto"/>
              <w:bottom w:val="nil"/>
              <w:right w:val="nil"/>
            </w:tcBorders>
          </w:tcPr>
          <w:p w14:paraId="1F3B34B0" w14:textId="77777777" w:rsidR="00EE5860" w:rsidRPr="00441CD0" w:rsidRDefault="00EE5860" w:rsidP="00BB0E1F">
            <w:pPr>
              <w:pStyle w:val="TAC"/>
            </w:pPr>
          </w:p>
        </w:tc>
        <w:tc>
          <w:tcPr>
            <w:tcW w:w="1104" w:type="dxa"/>
            <w:tcBorders>
              <w:top w:val="single" w:sz="6" w:space="0" w:color="auto"/>
              <w:left w:val="nil"/>
              <w:bottom w:val="nil"/>
              <w:right w:val="nil"/>
            </w:tcBorders>
          </w:tcPr>
          <w:p w14:paraId="3D61099F"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EBAEFC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48C9487" w14:textId="77777777" w:rsidR="00EE5860" w:rsidRPr="00441CD0" w:rsidRDefault="00EE5860" w:rsidP="00BB0E1F">
            <w:pPr>
              <w:pStyle w:val="TAC"/>
            </w:pPr>
          </w:p>
        </w:tc>
      </w:tr>
      <w:tr w:rsidR="00EE5860" w:rsidRPr="00441CD0" w14:paraId="09074EDA" w14:textId="77777777" w:rsidTr="00BB0E1F">
        <w:trPr>
          <w:jc w:val="center"/>
        </w:trPr>
        <w:tc>
          <w:tcPr>
            <w:tcW w:w="151" w:type="dxa"/>
            <w:tcBorders>
              <w:top w:val="nil"/>
              <w:left w:val="single" w:sz="6" w:space="0" w:color="auto"/>
              <w:bottom w:val="nil"/>
              <w:right w:val="nil"/>
            </w:tcBorders>
          </w:tcPr>
          <w:p w14:paraId="1CF660FB" w14:textId="77777777" w:rsidR="00EE5860" w:rsidRPr="00441CD0" w:rsidRDefault="00EE5860" w:rsidP="00BB0E1F">
            <w:pPr>
              <w:pStyle w:val="TAC"/>
            </w:pPr>
          </w:p>
        </w:tc>
        <w:tc>
          <w:tcPr>
            <w:tcW w:w="1104" w:type="dxa"/>
            <w:tcBorders>
              <w:top w:val="nil"/>
              <w:left w:val="nil"/>
              <w:bottom w:val="nil"/>
              <w:right w:val="nil"/>
            </w:tcBorders>
            <w:hideMark/>
          </w:tcPr>
          <w:p w14:paraId="32F33C4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85C21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6BA39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970C6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6756DD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049FF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67970B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BE5055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0B195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0D93D08" w14:textId="77777777" w:rsidR="00EE5860" w:rsidRPr="00441CD0" w:rsidRDefault="00EE5860" w:rsidP="00BB0E1F">
            <w:pPr>
              <w:pStyle w:val="TAC"/>
            </w:pPr>
          </w:p>
        </w:tc>
      </w:tr>
      <w:tr w:rsidR="00EE5860" w:rsidRPr="00441CD0" w14:paraId="4924887C" w14:textId="77777777" w:rsidTr="00BB0E1F">
        <w:trPr>
          <w:jc w:val="center"/>
        </w:trPr>
        <w:tc>
          <w:tcPr>
            <w:tcW w:w="151" w:type="dxa"/>
            <w:tcBorders>
              <w:top w:val="nil"/>
              <w:left w:val="single" w:sz="6" w:space="0" w:color="auto"/>
              <w:bottom w:val="nil"/>
              <w:right w:val="nil"/>
            </w:tcBorders>
          </w:tcPr>
          <w:p w14:paraId="7868A6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1543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987442" w14:textId="77777777" w:rsidR="00EE5860" w:rsidRPr="00441CD0" w:rsidRDefault="00EE5860" w:rsidP="00BB0E1F">
            <w:pPr>
              <w:pStyle w:val="TAC"/>
            </w:pPr>
            <w:r w:rsidRPr="00441CD0">
              <w:t xml:space="preserve">Type = </w:t>
            </w:r>
            <w:r w:rsidRPr="00441CD0">
              <w:rPr>
                <w:lang w:val="sv-SE"/>
              </w:rPr>
              <w:t>138</w:t>
            </w:r>
            <w:r w:rsidRPr="00441CD0">
              <w:t xml:space="preserve"> (decimal)</w:t>
            </w:r>
          </w:p>
        </w:tc>
        <w:tc>
          <w:tcPr>
            <w:tcW w:w="588" w:type="dxa"/>
            <w:tcBorders>
              <w:top w:val="nil"/>
              <w:left w:val="single" w:sz="4" w:space="0" w:color="auto"/>
              <w:bottom w:val="nil"/>
              <w:right w:val="single" w:sz="6" w:space="0" w:color="auto"/>
            </w:tcBorders>
          </w:tcPr>
          <w:p w14:paraId="11B0DD40" w14:textId="77777777" w:rsidR="00EE5860" w:rsidRPr="00441CD0" w:rsidRDefault="00EE5860" w:rsidP="00BB0E1F">
            <w:pPr>
              <w:pStyle w:val="TAC"/>
            </w:pPr>
          </w:p>
        </w:tc>
      </w:tr>
      <w:tr w:rsidR="00EE5860" w:rsidRPr="00441CD0" w14:paraId="273627B3" w14:textId="77777777" w:rsidTr="00BB0E1F">
        <w:trPr>
          <w:jc w:val="center"/>
        </w:trPr>
        <w:tc>
          <w:tcPr>
            <w:tcW w:w="151" w:type="dxa"/>
            <w:tcBorders>
              <w:top w:val="nil"/>
              <w:left w:val="single" w:sz="6" w:space="0" w:color="auto"/>
              <w:bottom w:val="nil"/>
              <w:right w:val="nil"/>
            </w:tcBorders>
          </w:tcPr>
          <w:p w14:paraId="1994EBA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20D05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2E46F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0A28E33" w14:textId="77777777" w:rsidR="00EE5860" w:rsidRPr="00441CD0" w:rsidRDefault="00EE5860" w:rsidP="00BB0E1F">
            <w:pPr>
              <w:pStyle w:val="TAC"/>
            </w:pPr>
          </w:p>
        </w:tc>
      </w:tr>
      <w:tr w:rsidR="00EE5860" w:rsidRPr="00441CD0" w14:paraId="14F61D43" w14:textId="77777777" w:rsidTr="00BB0E1F">
        <w:trPr>
          <w:jc w:val="center"/>
        </w:trPr>
        <w:tc>
          <w:tcPr>
            <w:tcW w:w="151" w:type="dxa"/>
            <w:tcBorders>
              <w:top w:val="nil"/>
              <w:left w:val="single" w:sz="6" w:space="0" w:color="auto"/>
              <w:bottom w:val="nil"/>
              <w:right w:val="nil"/>
            </w:tcBorders>
          </w:tcPr>
          <w:p w14:paraId="639DCA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6F8857" w14:textId="77777777" w:rsidR="00EE5860" w:rsidRPr="00441CD0" w:rsidRDefault="00EE5860" w:rsidP="00BB0E1F">
            <w:pPr>
              <w:pStyle w:val="TAC"/>
            </w:pPr>
            <w:r w:rsidRPr="00441CD0">
              <w:rPr>
                <w:lang w:val="de-DE"/>
              </w:rPr>
              <w:t>5</w:t>
            </w:r>
            <w:r w:rsidRPr="00441CD0">
              <w:t xml:space="preserve"> to </w:t>
            </w:r>
            <w:r w:rsidRPr="00441CD0">
              <w:rPr>
                <w:lang w:val="de-DE"/>
              </w:rPr>
              <w:t>8</w:t>
            </w:r>
          </w:p>
        </w:tc>
        <w:tc>
          <w:tcPr>
            <w:tcW w:w="4708" w:type="dxa"/>
            <w:gridSpan w:val="8"/>
            <w:tcBorders>
              <w:top w:val="single" w:sz="4" w:space="0" w:color="auto"/>
              <w:left w:val="single" w:sz="4" w:space="0" w:color="auto"/>
              <w:bottom w:val="single" w:sz="4" w:space="0" w:color="auto"/>
              <w:right w:val="single" w:sz="4" w:space="0" w:color="auto"/>
            </w:tcBorders>
            <w:hideMark/>
          </w:tcPr>
          <w:p w14:paraId="4CCE4FA4" w14:textId="77777777" w:rsidR="00EE5860" w:rsidRPr="00441CD0" w:rsidRDefault="00EE5860" w:rsidP="00BB0E1F">
            <w:pPr>
              <w:pStyle w:val="TAC"/>
              <w:rPr>
                <w:lang w:eastAsia="zh-CN"/>
              </w:rPr>
            </w:pPr>
            <w:r w:rsidRPr="00441CD0">
              <w:t>Ethernet Filter ID value</w:t>
            </w:r>
          </w:p>
        </w:tc>
        <w:tc>
          <w:tcPr>
            <w:tcW w:w="588" w:type="dxa"/>
            <w:tcBorders>
              <w:top w:val="nil"/>
              <w:left w:val="single" w:sz="4" w:space="0" w:color="auto"/>
              <w:bottom w:val="nil"/>
              <w:right w:val="single" w:sz="6" w:space="0" w:color="auto"/>
            </w:tcBorders>
          </w:tcPr>
          <w:p w14:paraId="21D21ED9" w14:textId="77777777" w:rsidR="00EE5860" w:rsidRPr="00441CD0" w:rsidRDefault="00EE5860" w:rsidP="00BB0E1F">
            <w:pPr>
              <w:pStyle w:val="TAC"/>
            </w:pPr>
          </w:p>
        </w:tc>
      </w:tr>
      <w:tr w:rsidR="00EE5860" w:rsidRPr="00441CD0" w14:paraId="36925F74" w14:textId="77777777" w:rsidTr="00BB0E1F">
        <w:trPr>
          <w:jc w:val="center"/>
        </w:trPr>
        <w:tc>
          <w:tcPr>
            <w:tcW w:w="151" w:type="dxa"/>
            <w:tcBorders>
              <w:top w:val="nil"/>
              <w:left w:val="single" w:sz="6" w:space="0" w:color="auto"/>
              <w:bottom w:val="single" w:sz="4" w:space="0" w:color="auto"/>
              <w:right w:val="nil"/>
            </w:tcBorders>
          </w:tcPr>
          <w:p w14:paraId="40CD502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89E16F" w14:textId="77777777" w:rsidR="00EE5860" w:rsidRPr="00441CD0" w:rsidRDefault="00EE5860" w:rsidP="00BB0E1F">
            <w:pPr>
              <w:pStyle w:val="TAC"/>
            </w:pPr>
            <w:r w:rsidRPr="00441CD0">
              <w:rPr>
                <w:lang w:val="de-DE" w:eastAsia="zh-CN"/>
              </w:rPr>
              <w:t>10</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79A284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090F07" w14:textId="77777777" w:rsidR="00EE5860" w:rsidRPr="00441CD0" w:rsidRDefault="00EE5860" w:rsidP="00BB0E1F">
            <w:pPr>
              <w:pStyle w:val="TAC"/>
              <w:rPr>
                <w:lang w:val="x-none"/>
              </w:rPr>
            </w:pPr>
          </w:p>
        </w:tc>
      </w:tr>
    </w:tbl>
    <w:p w14:paraId="2864ABC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98</w:t>
      </w:r>
      <w:r w:rsidRPr="00441CD0">
        <w:rPr>
          <w:lang w:eastAsia="zh-CN"/>
        </w:rPr>
        <w:t>-</w:t>
      </w:r>
      <w:r w:rsidRPr="00441CD0">
        <w:rPr>
          <w:lang w:eastAsia="ja-JP"/>
        </w:rPr>
        <w:t>1</w:t>
      </w:r>
      <w:r w:rsidRPr="00441CD0">
        <w:t>: Ethernet Filter</w:t>
      </w:r>
      <w:r w:rsidRPr="00441CD0">
        <w:rPr>
          <w:lang w:eastAsia="ja-JP"/>
        </w:rPr>
        <w:t xml:space="preserve"> ID</w:t>
      </w:r>
    </w:p>
    <w:p w14:paraId="391F95F7" w14:textId="77777777" w:rsidR="00EE5860" w:rsidRPr="00441CD0" w:rsidRDefault="00EE5860" w:rsidP="00EE5860">
      <w:pPr>
        <w:rPr>
          <w:lang w:val="de-DE"/>
        </w:rPr>
      </w:pPr>
    </w:p>
    <w:p w14:paraId="0BC8EAF1" w14:textId="77777777" w:rsidR="00EE5860" w:rsidRPr="00441CD0" w:rsidRDefault="00EE5860" w:rsidP="00EE5860">
      <w:r w:rsidRPr="00441CD0">
        <w:t>The Ethernet Filter ID value shall be encoded as an Unsigned32 binary integer value.</w:t>
      </w:r>
    </w:p>
    <w:p w14:paraId="35E9DA98" w14:textId="77777777" w:rsidR="00EE5860" w:rsidRPr="00441CD0" w:rsidRDefault="00EE5860" w:rsidP="00EE5860">
      <w:pPr>
        <w:pStyle w:val="Heading3"/>
      </w:pPr>
      <w:bookmarkStart w:id="6249" w:name="_Toc19717444"/>
      <w:bookmarkStart w:id="6250" w:name="_Toc27490945"/>
      <w:bookmarkStart w:id="6251" w:name="_Toc27557238"/>
      <w:bookmarkStart w:id="6252" w:name="_Toc27724155"/>
      <w:bookmarkStart w:id="6253" w:name="_Toc36031229"/>
      <w:bookmarkStart w:id="6254" w:name="_Toc36043149"/>
      <w:bookmarkStart w:id="6255" w:name="_Toc36814474"/>
      <w:bookmarkStart w:id="6256" w:name="_Toc44689332"/>
      <w:bookmarkStart w:id="6257" w:name="_Toc44924086"/>
      <w:bookmarkStart w:id="6258" w:name="_Toc51861056"/>
      <w:bookmarkStart w:id="6259" w:name="_Toc57930827"/>
      <w:bookmarkStart w:id="6260" w:name="_Toc57931457"/>
      <w:bookmarkStart w:id="6261" w:name="_Toc67499849"/>
      <w:r w:rsidRPr="00441CD0">
        <w:t>8.</w:t>
      </w:r>
      <w:r w:rsidRPr="00441CD0">
        <w:rPr>
          <w:lang w:val="en-US"/>
        </w:rPr>
        <w:t>2.99</w:t>
      </w:r>
      <w:r w:rsidRPr="00441CD0">
        <w:tab/>
        <w:t>Ethernet Filter Properties</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6773D827" w14:textId="77777777" w:rsidR="00EE5860" w:rsidRPr="00441CD0" w:rsidRDefault="00EE5860" w:rsidP="00EE5860">
      <w:pPr>
        <w:rPr>
          <w:lang w:eastAsia="zh-CN"/>
        </w:rPr>
      </w:pPr>
      <w:r w:rsidRPr="00441CD0">
        <w:t>The Ethernet Filter</w:t>
      </w:r>
      <w:r w:rsidRPr="00441CD0">
        <w:rPr>
          <w:lang w:val="en-US" w:eastAsia="zh-CN"/>
        </w:rPr>
        <w:t xml:space="preserve"> Properties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8.2.99-1</w:t>
      </w:r>
      <w:r w:rsidRPr="00441CD0">
        <w:rPr>
          <w:lang w:eastAsia="ja-JP"/>
        </w:rPr>
        <w:t>.</w:t>
      </w:r>
    </w:p>
    <w:p w14:paraId="62382F5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DECDF37" w14:textId="77777777" w:rsidTr="00BB0E1F">
        <w:trPr>
          <w:jc w:val="center"/>
        </w:trPr>
        <w:tc>
          <w:tcPr>
            <w:tcW w:w="151" w:type="dxa"/>
            <w:tcBorders>
              <w:top w:val="single" w:sz="6" w:space="0" w:color="auto"/>
              <w:left w:val="single" w:sz="6" w:space="0" w:color="auto"/>
              <w:bottom w:val="nil"/>
              <w:right w:val="nil"/>
            </w:tcBorders>
          </w:tcPr>
          <w:p w14:paraId="207C7738" w14:textId="77777777" w:rsidR="00EE5860" w:rsidRPr="00441CD0" w:rsidRDefault="00EE5860" w:rsidP="00BB0E1F">
            <w:pPr>
              <w:pStyle w:val="TAC"/>
            </w:pPr>
          </w:p>
        </w:tc>
        <w:tc>
          <w:tcPr>
            <w:tcW w:w="1104" w:type="dxa"/>
            <w:tcBorders>
              <w:top w:val="single" w:sz="6" w:space="0" w:color="auto"/>
              <w:left w:val="nil"/>
              <w:bottom w:val="nil"/>
              <w:right w:val="nil"/>
            </w:tcBorders>
          </w:tcPr>
          <w:p w14:paraId="61F660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3E7DC0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F12388" w14:textId="77777777" w:rsidR="00EE5860" w:rsidRPr="00441CD0" w:rsidRDefault="00EE5860" w:rsidP="00BB0E1F">
            <w:pPr>
              <w:pStyle w:val="TAC"/>
            </w:pPr>
          </w:p>
        </w:tc>
      </w:tr>
      <w:tr w:rsidR="00EE5860" w:rsidRPr="00441CD0" w14:paraId="01A568AC" w14:textId="77777777" w:rsidTr="00BB0E1F">
        <w:trPr>
          <w:jc w:val="center"/>
        </w:trPr>
        <w:tc>
          <w:tcPr>
            <w:tcW w:w="151" w:type="dxa"/>
            <w:tcBorders>
              <w:top w:val="nil"/>
              <w:left w:val="single" w:sz="6" w:space="0" w:color="auto"/>
              <w:bottom w:val="nil"/>
              <w:right w:val="nil"/>
            </w:tcBorders>
          </w:tcPr>
          <w:p w14:paraId="733C0D68" w14:textId="77777777" w:rsidR="00EE5860" w:rsidRPr="00441CD0" w:rsidRDefault="00EE5860" w:rsidP="00BB0E1F">
            <w:pPr>
              <w:pStyle w:val="TAC"/>
            </w:pPr>
          </w:p>
        </w:tc>
        <w:tc>
          <w:tcPr>
            <w:tcW w:w="1104" w:type="dxa"/>
            <w:tcBorders>
              <w:top w:val="nil"/>
              <w:left w:val="nil"/>
              <w:bottom w:val="nil"/>
              <w:right w:val="nil"/>
            </w:tcBorders>
            <w:hideMark/>
          </w:tcPr>
          <w:p w14:paraId="61DB331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449B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0A9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4084F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03A895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0B4C2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95884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09AE4D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49DC8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99E86C7" w14:textId="77777777" w:rsidR="00EE5860" w:rsidRPr="00441CD0" w:rsidRDefault="00EE5860" w:rsidP="00BB0E1F">
            <w:pPr>
              <w:pStyle w:val="TAC"/>
            </w:pPr>
          </w:p>
        </w:tc>
      </w:tr>
      <w:tr w:rsidR="00EE5860" w:rsidRPr="00441CD0" w14:paraId="7C515BC0" w14:textId="77777777" w:rsidTr="00BB0E1F">
        <w:trPr>
          <w:jc w:val="center"/>
        </w:trPr>
        <w:tc>
          <w:tcPr>
            <w:tcW w:w="151" w:type="dxa"/>
            <w:tcBorders>
              <w:top w:val="nil"/>
              <w:left w:val="single" w:sz="6" w:space="0" w:color="auto"/>
              <w:bottom w:val="nil"/>
              <w:right w:val="nil"/>
            </w:tcBorders>
          </w:tcPr>
          <w:p w14:paraId="41AD42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EDAA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AD6110" w14:textId="77777777" w:rsidR="00EE5860" w:rsidRPr="00441CD0" w:rsidRDefault="00EE5860" w:rsidP="00BB0E1F">
            <w:pPr>
              <w:pStyle w:val="TAC"/>
            </w:pPr>
            <w:r w:rsidRPr="00441CD0">
              <w:t xml:space="preserve">Type = </w:t>
            </w:r>
            <w:r w:rsidRPr="00441CD0">
              <w:rPr>
                <w:lang w:val="sv-SE"/>
              </w:rPr>
              <w:t>139</w:t>
            </w:r>
            <w:r w:rsidRPr="00441CD0">
              <w:t xml:space="preserve"> (decimal)</w:t>
            </w:r>
          </w:p>
        </w:tc>
        <w:tc>
          <w:tcPr>
            <w:tcW w:w="588" w:type="dxa"/>
            <w:tcBorders>
              <w:top w:val="nil"/>
              <w:left w:val="single" w:sz="4" w:space="0" w:color="auto"/>
              <w:bottom w:val="nil"/>
              <w:right w:val="single" w:sz="6" w:space="0" w:color="auto"/>
            </w:tcBorders>
          </w:tcPr>
          <w:p w14:paraId="0C719442" w14:textId="77777777" w:rsidR="00EE5860" w:rsidRPr="00441CD0" w:rsidRDefault="00EE5860" w:rsidP="00BB0E1F">
            <w:pPr>
              <w:pStyle w:val="TAC"/>
            </w:pPr>
          </w:p>
        </w:tc>
      </w:tr>
      <w:tr w:rsidR="00EE5860" w:rsidRPr="00441CD0" w14:paraId="78E07B6C" w14:textId="77777777" w:rsidTr="00BB0E1F">
        <w:trPr>
          <w:jc w:val="center"/>
        </w:trPr>
        <w:tc>
          <w:tcPr>
            <w:tcW w:w="151" w:type="dxa"/>
            <w:tcBorders>
              <w:top w:val="nil"/>
              <w:left w:val="single" w:sz="6" w:space="0" w:color="auto"/>
              <w:bottom w:val="nil"/>
              <w:right w:val="nil"/>
            </w:tcBorders>
          </w:tcPr>
          <w:p w14:paraId="5839C2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DFA6A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09A56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A1BD5A8" w14:textId="77777777" w:rsidR="00EE5860" w:rsidRPr="00441CD0" w:rsidRDefault="00EE5860" w:rsidP="00BB0E1F">
            <w:pPr>
              <w:pStyle w:val="TAC"/>
            </w:pPr>
          </w:p>
        </w:tc>
      </w:tr>
      <w:tr w:rsidR="00EE5860" w:rsidRPr="00441CD0" w14:paraId="7BC8FC93" w14:textId="77777777" w:rsidTr="00BB0E1F">
        <w:trPr>
          <w:jc w:val="center"/>
        </w:trPr>
        <w:tc>
          <w:tcPr>
            <w:tcW w:w="151" w:type="dxa"/>
            <w:tcBorders>
              <w:top w:val="nil"/>
              <w:left w:val="single" w:sz="6" w:space="0" w:color="auto"/>
              <w:bottom w:val="nil"/>
              <w:right w:val="nil"/>
            </w:tcBorders>
          </w:tcPr>
          <w:p w14:paraId="56EBE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E0B381"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de-DE"/>
              </w:rPr>
              <w:t>5</w:t>
            </w:r>
          </w:p>
        </w:tc>
        <w:tc>
          <w:tcPr>
            <w:tcW w:w="4119" w:type="dxa"/>
            <w:gridSpan w:val="7"/>
            <w:tcBorders>
              <w:top w:val="single" w:sz="4" w:space="0" w:color="auto"/>
              <w:left w:val="single" w:sz="4" w:space="0" w:color="auto"/>
              <w:bottom w:val="single" w:sz="4" w:space="0" w:color="auto"/>
              <w:right w:val="single" w:sz="4" w:space="0" w:color="auto"/>
            </w:tcBorders>
            <w:hideMark/>
          </w:tcPr>
          <w:p w14:paraId="71531FB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CF5D1F5" w14:textId="77777777" w:rsidR="00EE5860" w:rsidRPr="00441CD0" w:rsidRDefault="00EE5860" w:rsidP="00BB0E1F">
            <w:pPr>
              <w:pStyle w:val="TAC"/>
              <w:rPr>
                <w:lang w:val="de-DE" w:eastAsia="zh-CN"/>
              </w:rPr>
            </w:pPr>
            <w:r w:rsidRPr="00441CD0">
              <w:rPr>
                <w:lang w:val="de-DE" w:eastAsia="zh-CN"/>
              </w:rPr>
              <w:t>BIDE</w:t>
            </w:r>
          </w:p>
        </w:tc>
        <w:tc>
          <w:tcPr>
            <w:tcW w:w="588" w:type="dxa"/>
            <w:tcBorders>
              <w:top w:val="nil"/>
              <w:left w:val="single" w:sz="4" w:space="0" w:color="auto"/>
              <w:bottom w:val="nil"/>
              <w:right w:val="single" w:sz="6" w:space="0" w:color="auto"/>
            </w:tcBorders>
          </w:tcPr>
          <w:p w14:paraId="1D846951" w14:textId="77777777" w:rsidR="00EE5860" w:rsidRPr="00441CD0" w:rsidRDefault="00EE5860" w:rsidP="00BB0E1F">
            <w:pPr>
              <w:pStyle w:val="TAC"/>
              <w:rPr>
                <w:lang w:val="x-none"/>
              </w:rPr>
            </w:pPr>
          </w:p>
        </w:tc>
      </w:tr>
      <w:tr w:rsidR="00EE5860" w:rsidRPr="00441CD0" w14:paraId="7C517838" w14:textId="77777777" w:rsidTr="00BB0E1F">
        <w:trPr>
          <w:jc w:val="center"/>
        </w:trPr>
        <w:tc>
          <w:tcPr>
            <w:tcW w:w="151" w:type="dxa"/>
            <w:tcBorders>
              <w:top w:val="nil"/>
              <w:left w:val="single" w:sz="6" w:space="0" w:color="auto"/>
              <w:bottom w:val="single" w:sz="4" w:space="0" w:color="auto"/>
              <w:right w:val="nil"/>
            </w:tcBorders>
          </w:tcPr>
          <w:p w14:paraId="688E7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6E9956" w14:textId="77777777" w:rsidR="00EE5860" w:rsidRPr="00441CD0" w:rsidRDefault="00EE5860" w:rsidP="00BB0E1F">
            <w:pPr>
              <w:pStyle w:val="TAC"/>
            </w:pPr>
            <w:r w:rsidRPr="00441CD0">
              <w:rPr>
                <w:lang w:val="de-DE"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6FD50C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F11E380" w14:textId="77777777" w:rsidR="00EE5860" w:rsidRPr="00441CD0" w:rsidRDefault="00EE5860" w:rsidP="00BB0E1F">
            <w:pPr>
              <w:pStyle w:val="TAC"/>
              <w:rPr>
                <w:lang w:val="x-none"/>
              </w:rPr>
            </w:pPr>
          </w:p>
        </w:tc>
      </w:tr>
    </w:tbl>
    <w:p w14:paraId="5C7DEA9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99</w:t>
      </w:r>
      <w:r w:rsidRPr="00441CD0">
        <w:rPr>
          <w:lang w:eastAsia="zh-CN"/>
        </w:rPr>
        <w:t>-</w:t>
      </w:r>
      <w:r w:rsidRPr="00441CD0">
        <w:rPr>
          <w:lang w:eastAsia="ja-JP"/>
        </w:rPr>
        <w:t>1</w:t>
      </w:r>
      <w:r w:rsidRPr="00441CD0">
        <w:t>: Ethernet Filter</w:t>
      </w:r>
      <w:r w:rsidRPr="00441CD0">
        <w:rPr>
          <w:lang w:eastAsia="ja-JP"/>
        </w:rPr>
        <w:t xml:space="preserve"> </w:t>
      </w:r>
      <w:r w:rsidRPr="00441CD0">
        <w:t>Properties</w:t>
      </w:r>
    </w:p>
    <w:p w14:paraId="659C77A4" w14:textId="77777777" w:rsidR="00EE5860" w:rsidRPr="00441CD0" w:rsidRDefault="00EE5860" w:rsidP="00EE5860"/>
    <w:p w14:paraId="3EA6CCE8" w14:textId="77777777" w:rsidR="00EE5860" w:rsidRPr="00441CD0" w:rsidRDefault="00EE5860" w:rsidP="00EE5860">
      <w:r w:rsidRPr="00441CD0">
        <w:t>The following flags are coded within Octet 5:</w:t>
      </w:r>
    </w:p>
    <w:p w14:paraId="200FC390" w14:textId="77777777" w:rsidR="00EE5860" w:rsidRPr="00441CD0" w:rsidRDefault="00EE5860" w:rsidP="00EE5860">
      <w:pPr>
        <w:pStyle w:val="B1"/>
      </w:pPr>
      <w:r w:rsidRPr="00441CD0">
        <w:t>-</w:t>
      </w:r>
      <w:r w:rsidRPr="00441CD0">
        <w:tab/>
        <w:t>Bit 1 – BIDE (</w:t>
      </w:r>
      <w:bookmarkStart w:id="6262" w:name="_Hlk507708385"/>
      <w:r w:rsidRPr="00441CD0">
        <w:t>Bidirectional Ethernet Filter</w:t>
      </w:r>
      <w:bookmarkEnd w:id="6262"/>
      <w:r w:rsidRPr="00441CD0">
        <w:t>): If this bit is set to "1", then the Ethernet Filter identified by the Ethernet Filter ID is bidirectional.</w:t>
      </w:r>
    </w:p>
    <w:p w14:paraId="17CE38A4" w14:textId="77777777" w:rsidR="00EE5860" w:rsidRPr="00441CD0" w:rsidRDefault="00EE5860" w:rsidP="00EE5860">
      <w:pPr>
        <w:pStyle w:val="B1"/>
      </w:pPr>
      <w:r w:rsidRPr="00441CD0">
        <w:t>-</w:t>
      </w:r>
      <w:r w:rsidRPr="00441CD0">
        <w:tab/>
        <w:t>Bit 2 to 8 – spare and reserved for future use.</w:t>
      </w:r>
    </w:p>
    <w:p w14:paraId="5D5FB070" w14:textId="77777777" w:rsidR="00EE5860" w:rsidRPr="00441CD0" w:rsidRDefault="00EE5860" w:rsidP="00EE5860">
      <w:pPr>
        <w:pStyle w:val="Heading3"/>
      </w:pPr>
      <w:bookmarkStart w:id="6263" w:name="_Toc19717445"/>
      <w:bookmarkStart w:id="6264" w:name="_Toc27490946"/>
      <w:bookmarkStart w:id="6265" w:name="_Toc27557239"/>
      <w:bookmarkStart w:id="6266" w:name="_Toc27724156"/>
      <w:bookmarkStart w:id="6267" w:name="_Toc36031230"/>
      <w:bookmarkStart w:id="6268" w:name="_Toc36043150"/>
      <w:bookmarkStart w:id="6269" w:name="_Toc36814475"/>
      <w:bookmarkStart w:id="6270" w:name="_Toc44689333"/>
      <w:bookmarkStart w:id="6271" w:name="_Toc44924087"/>
      <w:bookmarkStart w:id="6272" w:name="_Toc51861057"/>
      <w:bookmarkStart w:id="6273" w:name="_Toc57930828"/>
      <w:bookmarkStart w:id="6274" w:name="_Toc57931458"/>
      <w:bookmarkStart w:id="6275" w:name="_Toc67499850"/>
      <w:r w:rsidRPr="00441CD0">
        <w:t>8.</w:t>
      </w:r>
      <w:r w:rsidRPr="00441CD0">
        <w:rPr>
          <w:lang w:val="en-US"/>
        </w:rPr>
        <w:t>2.100</w:t>
      </w:r>
      <w:r w:rsidRPr="00441CD0">
        <w:tab/>
      </w:r>
      <w:bookmarkStart w:id="6276" w:name="OLE_LINK34"/>
      <w:r w:rsidRPr="00441CD0">
        <w:t>Suggested Buffering Packets Count</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3B008FC1" w14:textId="77777777" w:rsidR="00EE5860" w:rsidRPr="00441CD0" w:rsidRDefault="00EE5860" w:rsidP="00EE5860">
      <w:r w:rsidRPr="00441CD0">
        <w:rPr>
          <w:lang w:eastAsia="zh-CN"/>
        </w:rPr>
        <w:t xml:space="preserve">The </w:t>
      </w:r>
      <w:r w:rsidRPr="00441CD0">
        <w:t>Suggested Buffering Packets Count</w:t>
      </w:r>
      <w:r w:rsidRPr="00441CD0">
        <w:rPr>
          <w:lang w:eastAsia="zh-CN"/>
        </w:rPr>
        <w:t xml:space="preserve"> IE indicates the number of packets (including both UL and DL packets) that are suggested to be buffered by the UP function while waiting for the new instruction from the CP function. It </w:t>
      </w:r>
      <w:r w:rsidRPr="00441CD0">
        <w:t>is coded as depicted in Figure 8.</w:t>
      </w:r>
      <w:r w:rsidRPr="00441CD0">
        <w:rPr>
          <w:lang w:eastAsia="zh-CN"/>
        </w:rPr>
        <w:t>2.100-1</w:t>
      </w:r>
      <w:r w:rsidRPr="00441CD0">
        <w:t>.</w:t>
      </w:r>
    </w:p>
    <w:p w14:paraId="1F97BB8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501241B7" w14:textId="77777777" w:rsidTr="00BB0E1F">
        <w:trPr>
          <w:jc w:val="center"/>
        </w:trPr>
        <w:tc>
          <w:tcPr>
            <w:tcW w:w="151" w:type="dxa"/>
            <w:tcBorders>
              <w:top w:val="single" w:sz="6" w:space="0" w:color="auto"/>
              <w:left w:val="single" w:sz="6" w:space="0" w:color="auto"/>
              <w:bottom w:val="nil"/>
              <w:right w:val="nil"/>
            </w:tcBorders>
          </w:tcPr>
          <w:p w14:paraId="1B00F5EB" w14:textId="77777777" w:rsidR="00EE5860" w:rsidRPr="00441CD0" w:rsidRDefault="00EE5860" w:rsidP="00BB0E1F">
            <w:pPr>
              <w:pStyle w:val="TAC"/>
            </w:pPr>
          </w:p>
        </w:tc>
        <w:tc>
          <w:tcPr>
            <w:tcW w:w="1104" w:type="dxa"/>
            <w:tcBorders>
              <w:top w:val="single" w:sz="6" w:space="0" w:color="auto"/>
              <w:left w:val="nil"/>
              <w:bottom w:val="nil"/>
              <w:right w:val="nil"/>
            </w:tcBorders>
          </w:tcPr>
          <w:p w14:paraId="0EE6F8BD"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DE11F4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0791472" w14:textId="77777777" w:rsidR="00EE5860" w:rsidRPr="00441CD0" w:rsidRDefault="00EE5860" w:rsidP="00BB0E1F">
            <w:pPr>
              <w:pStyle w:val="TAC"/>
            </w:pPr>
          </w:p>
        </w:tc>
      </w:tr>
      <w:tr w:rsidR="00EE5860" w:rsidRPr="00441CD0" w14:paraId="006DA9B8" w14:textId="77777777" w:rsidTr="00BB0E1F">
        <w:trPr>
          <w:jc w:val="center"/>
        </w:trPr>
        <w:tc>
          <w:tcPr>
            <w:tcW w:w="151" w:type="dxa"/>
            <w:tcBorders>
              <w:top w:val="nil"/>
              <w:left w:val="single" w:sz="6" w:space="0" w:color="auto"/>
              <w:bottom w:val="nil"/>
              <w:right w:val="nil"/>
            </w:tcBorders>
          </w:tcPr>
          <w:p w14:paraId="676FDD53" w14:textId="77777777" w:rsidR="00EE5860" w:rsidRPr="00441CD0" w:rsidRDefault="00EE5860" w:rsidP="00BB0E1F">
            <w:pPr>
              <w:pStyle w:val="TAC"/>
            </w:pPr>
          </w:p>
        </w:tc>
        <w:tc>
          <w:tcPr>
            <w:tcW w:w="1104" w:type="dxa"/>
            <w:tcBorders>
              <w:top w:val="nil"/>
              <w:left w:val="nil"/>
              <w:bottom w:val="nil"/>
              <w:right w:val="nil"/>
            </w:tcBorders>
            <w:hideMark/>
          </w:tcPr>
          <w:p w14:paraId="498A9CC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AE7B0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1B1ABFA"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81F9520"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7EA8B77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93AEC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1A4815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22B1D"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513CC8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F1704B" w14:textId="77777777" w:rsidR="00EE5860" w:rsidRPr="00441CD0" w:rsidRDefault="00EE5860" w:rsidP="00BB0E1F">
            <w:pPr>
              <w:pStyle w:val="TAC"/>
            </w:pPr>
          </w:p>
        </w:tc>
      </w:tr>
      <w:tr w:rsidR="00EE5860" w:rsidRPr="00441CD0" w14:paraId="0AC60755" w14:textId="77777777" w:rsidTr="00BB0E1F">
        <w:trPr>
          <w:jc w:val="center"/>
        </w:trPr>
        <w:tc>
          <w:tcPr>
            <w:tcW w:w="151" w:type="dxa"/>
            <w:tcBorders>
              <w:top w:val="nil"/>
              <w:left w:val="single" w:sz="6" w:space="0" w:color="auto"/>
              <w:bottom w:val="nil"/>
              <w:right w:val="nil"/>
            </w:tcBorders>
          </w:tcPr>
          <w:p w14:paraId="0A149B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98F602"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228B0C" w14:textId="77777777" w:rsidR="00EE5860" w:rsidRPr="00441CD0" w:rsidRDefault="00EE5860" w:rsidP="00BB0E1F">
            <w:pPr>
              <w:pStyle w:val="TAC"/>
            </w:pPr>
            <w:r w:rsidRPr="00441CD0">
              <w:t xml:space="preserve">Type = </w:t>
            </w:r>
            <w:r w:rsidRPr="00441CD0">
              <w:rPr>
                <w:lang w:val="sv-SE" w:eastAsia="zh-CN"/>
              </w:rPr>
              <w:t xml:space="preserve">140 </w:t>
            </w:r>
            <w:r w:rsidRPr="00441CD0">
              <w:t>(decimal)</w:t>
            </w:r>
          </w:p>
        </w:tc>
        <w:tc>
          <w:tcPr>
            <w:tcW w:w="588" w:type="dxa"/>
            <w:tcBorders>
              <w:top w:val="nil"/>
              <w:left w:val="single" w:sz="4" w:space="0" w:color="auto"/>
              <w:bottom w:val="nil"/>
              <w:right w:val="single" w:sz="6" w:space="0" w:color="auto"/>
            </w:tcBorders>
          </w:tcPr>
          <w:p w14:paraId="7E3D251F" w14:textId="77777777" w:rsidR="00EE5860" w:rsidRPr="00441CD0" w:rsidRDefault="00EE5860" w:rsidP="00BB0E1F">
            <w:pPr>
              <w:pStyle w:val="TAC"/>
            </w:pPr>
          </w:p>
        </w:tc>
      </w:tr>
      <w:tr w:rsidR="00EE5860" w:rsidRPr="00441CD0" w14:paraId="31103171" w14:textId="77777777" w:rsidTr="00BB0E1F">
        <w:trPr>
          <w:jc w:val="center"/>
        </w:trPr>
        <w:tc>
          <w:tcPr>
            <w:tcW w:w="151" w:type="dxa"/>
            <w:tcBorders>
              <w:top w:val="nil"/>
              <w:left w:val="single" w:sz="6" w:space="0" w:color="auto"/>
              <w:bottom w:val="nil"/>
              <w:right w:val="nil"/>
            </w:tcBorders>
          </w:tcPr>
          <w:p w14:paraId="6A13FF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2E5D4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9BCC4D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19D8E685" w14:textId="77777777" w:rsidR="00EE5860" w:rsidRPr="00441CD0" w:rsidRDefault="00EE5860" w:rsidP="00BB0E1F">
            <w:pPr>
              <w:pStyle w:val="TAC"/>
            </w:pPr>
          </w:p>
        </w:tc>
      </w:tr>
      <w:tr w:rsidR="00EE5860" w:rsidRPr="00441CD0" w14:paraId="6C3507E1" w14:textId="77777777" w:rsidTr="00BB0E1F">
        <w:trPr>
          <w:jc w:val="center"/>
        </w:trPr>
        <w:tc>
          <w:tcPr>
            <w:tcW w:w="151" w:type="dxa"/>
            <w:tcBorders>
              <w:top w:val="nil"/>
              <w:left w:val="single" w:sz="6" w:space="0" w:color="auto"/>
              <w:bottom w:val="nil"/>
              <w:right w:val="nil"/>
            </w:tcBorders>
          </w:tcPr>
          <w:p w14:paraId="55458D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50BDA" w14:textId="77777777" w:rsidR="00EE5860" w:rsidRPr="00441CD0" w:rsidRDefault="00EE5860" w:rsidP="00BB0E1F">
            <w:pPr>
              <w:pStyle w:val="TAC"/>
              <w:rPr>
                <w:lang w:eastAsia="zh-CN"/>
              </w:rPr>
            </w:pPr>
            <w:r w:rsidRPr="00441CD0">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21B4A707" w14:textId="77777777" w:rsidR="00EE5860" w:rsidRPr="00441CD0" w:rsidRDefault="00EE5860" w:rsidP="00BB0E1F">
            <w:pPr>
              <w:pStyle w:val="TAC"/>
              <w:rPr>
                <w:lang w:eastAsia="zh-CN"/>
              </w:rPr>
            </w:pPr>
            <w:r w:rsidRPr="00441CD0">
              <w:rPr>
                <w:lang w:eastAsia="zh-CN"/>
              </w:rPr>
              <w:t xml:space="preserve">Packet </w:t>
            </w:r>
            <w:r w:rsidRPr="00441CD0">
              <w:rPr>
                <w:lang w:val="de-DE" w:eastAsia="zh-CN"/>
              </w:rPr>
              <w:t>C</w:t>
            </w:r>
            <w:r w:rsidRPr="00441CD0">
              <w:rPr>
                <w:lang w:eastAsia="zh-CN"/>
              </w:rPr>
              <w:t>ount value</w:t>
            </w:r>
          </w:p>
        </w:tc>
        <w:tc>
          <w:tcPr>
            <w:tcW w:w="588" w:type="dxa"/>
            <w:tcBorders>
              <w:top w:val="nil"/>
              <w:left w:val="single" w:sz="4" w:space="0" w:color="auto"/>
              <w:bottom w:val="nil"/>
              <w:right w:val="single" w:sz="6" w:space="0" w:color="auto"/>
            </w:tcBorders>
          </w:tcPr>
          <w:p w14:paraId="2A78828C" w14:textId="77777777" w:rsidR="00EE5860" w:rsidRPr="00441CD0" w:rsidRDefault="00EE5860" w:rsidP="00BB0E1F">
            <w:pPr>
              <w:pStyle w:val="TAC"/>
            </w:pPr>
          </w:p>
        </w:tc>
      </w:tr>
      <w:tr w:rsidR="00EE5860" w:rsidRPr="00441CD0" w14:paraId="38E28C70" w14:textId="77777777" w:rsidTr="00BB0E1F">
        <w:trPr>
          <w:jc w:val="center"/>
        </w:trPr>
        <w:tc>
          <w:tcPr>
            <w:tcW w:w="151" w:type="dxa"/>
            <w:tcBorders>
              <w:top w:val="nil"/>
              <w:left w:val="single" w:sz="6" w:space="0" w:color="auto"/>
              <w:bottom w:val="single" w:sz="4" w:space="0" w:color="auto"/>
              <w:right w:val="nil"/>
            </w:tcBorders>
          </w:tcPr>
          <w:p w14:paraId="497C267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DC9A71"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C1DBA84"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B892F25" w14:textId="77777777" w:rsidR="00EE5860" w:rsidRPr="00441CD0" w:rsidRDefault="00EE5860" w:rsidP="00BB0E1F">
            <w:pPr>
              <w:pStyle w:val="TAC"/>
            </w:pPr>
          </w:p>
        </w:tc>
      </w:tr>
    </w:tbl>
    <w:p w14:paraId="6632710A" w14:textId="77777777" w:rsidR="00EE5860" w:rsidRPr="00441CD0" w:rsidRDefault="00EE5860" w:rsidP="00EE5860">
      <w:pPr>
        <w:pStyle w:val="TF"/>
        <w:spacing w:before="120"/>
        <w:rPr>
          <w:lang w:eastAsia="zh-CN"/>
        </w:rPr>
      </w:pPr>
      <w:r w:rsidRPr="00441CD0">
        <w:t>Figure 8.</w:t>
      </w:r>
      <w:r w:rsidRPr="00441CD0">
        <w:rPr>
          <w:lang w:eastAsia="zh-CN"/>
        </w:rPr>
        <w:t>2.100-1</w:t>
      </w:r>
      <w:r w:rsidRPr="00441CD0">
        <w:t>: Suggested Buffering Packets Count</w:t>
      </w:r>
    </w:p>
    <w:p w14:paraId="382769FF" w14:textId="77777777" w:rsidR="00EE5860" w:rsidRPr="00441CD0" w:rsidRDefault="00EE5860" w:rsidP="00EE5860">
      <w:pPr>
        <w:rPr>
          <w:lang w:val="en-US"/>
        </w:rPr>
      </w:pPr>
      <w:r w:rsidRPr="00441CD0">
        <w:rPr>
          <w:lang w:val="en-US"/>
        </w:rPr>
        <w:t>The Packet Count value is encoded in octet 5 and the range of the Packet Count value is from 0 to 255.</w:t>
      </w:r>
    </w:p>
    <w:p w14:paraId="5B1A1B8D" w14:textId="77777777" w:rsidR="00EE5860" w:rsidRPr="00441CD0" w:rsidRDefault="00EE5860" w:rsidP="00EE5860">
      <w:pPr>
        <w:pStyle w:val="Heading3"/>
        <w:rPr>
          <w:lang w:val="x-none"/>
        </w:rPr>
      </w:pPr>
      <w:bookmarkStart w:id="6277" w:name="_Toc19717446"/>
      <w:bookmarkStart w:id="6278" w:name="_Toc27490947"/>
      <w:bookmarkStart w:id="6279" w:name="_Toc27557240"/>
      <w:bookmarkStart w:id="6280" w:name="_Toc27724157"/>
      <w:bookmarkStart w:id="6281" w:name="_Toc36031231"/>
      <w:bookmarkStart w:id="6282" w:name="_Toc36043151"/>
      <w:bookmarkStart w:id="6283" w:name="_Toc36814476"/>
      <w:bookmarkStart w:id="6284" w:name="_Toc44689334"/>
      <w:bookmarkStart w:id="6285" w:name="_Toc44924088"/>
      <w:bookmarkStart w:id="6286" w:name="_Toc51861058"/>
      <w:bookmarkStart w:id="6287" w:name="_Toc57930829"/>
      <w:bookmarkStart w:id="6288" w:name="_Toc57931459"/>
      <w:bookmarkStart w:id="6289" w:name="_Toc67499851"/>
      <w:r w:rsidRPr="00441CD0">
        <w:t>8.2.101</w:t>
      </w:r>
      <w:r w:rsidRPr="00441CD0">
        <w:tab/>
      </w:r>
      <w:bookmarkStart w:id="6290" w:name="_Hlk491290328"/>
      <w:r w:rsidRPr="00441CD0">
        <w:t xml:space="preserve">User </w:t>
      </w:r>
      <w:bookmarkEnd w:id="6290"/>
      <w:r w:rsidRPr="00441CD0">
        <w:t>ID</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139FC7BE" w14:textId="77777777" w:rsidR="00EE5860" w:rsidRPr="00441CD0" w:rsidRDefault="00EE5860" w:rsidP="00EE5860">
      <w:pPr>
        <w:rPr>
          <w:lang w:eastAsia="zh-CN"/>
        </w:rPr>
      </w:pPr>
      <w:r w:rsidRPr="00441CD0">
        <w:t>The User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8.2.101-1</w:t>
      </w:r>
      <w:r w:rsidRPr="00441CD0">
        <w:rPr>
          <w:lang w:eastAsia="ja-JP"/>
        </w:rPr>
        <w:t>.</w:t>
      </w:r>
    </w:p>
    <w:p w14:paraId="73BE7D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2496943" w14:textId="77777777" w:rsidTr="00BB0E1F">
        <w:trPr>
          <w:jc w:val="center"/>
        </w:trPr>
        <w:tc>
          <w:tcPr>
            <w:tcW w:w="151" w:type="dxa"/>
            <w:tcBorders>
              <w:top w:val="single" w:sz="6" w:space="0" w:color="auto"/>
              <w:left w:val="single" w:sz="6" w:space="0" w:color="auto"/>
              <w:bottom w:val="nil"/>
              <w:right w:val="nil"/>
            </w:tcBorders>
          </w:tcPr>
          <w:p w14:paraId="6DE13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731AF7C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CA0612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FBB5F71" w14:textId="77777777" w:rsidR="00EE5860" w:rsidRPr="00441CD0" w:rsidRDefault="00EE5860" w:rsidP="00BB0E1F">
            <w:pPr>
              <w:pStyle w:val="TAC"/>
            </w:pPr>
          </w:p>
        </w:tc>
      </w:tr>
      <w:tr w:rsidR="00EE5860" w:rsidRPr="00441CD0" w14:paraId="76442A9D" w14:textId="77777777" w:rsidTr="00BB0E1F">
        <w:trPr>
          <w:jc w:val="center"/>
        </w:trPr>
        <w:tc>
          <w:tcPr>
            <w:tcW w:w="151" w:type="dxa"/>
            <w:tcBorders>
              <w:top w:val="nil"/>
              <w:left w:val="single" w:sz="6" w:space="0" w:color="auto"/>
              <w:bottom w:val="nil"/>
              <w:right w:val="nil"/>
            </w:tcBorders>
          </w:tcPr>
          <w:p w14:paraId="455808CE" w14:textId="77777777" w:rsidR="00EE5860" w:rsidRPr="00441CD0" w:rsidRDefault="00EE5860" w:rsidP="00BB0E1F">
            <w:pPr>
              <w:pStyle w:val="TAC"/>
            </w:pPr>
          </w:p>
        </w:tc>
        <w:tc>
          <w:tcPr>
            <w:tcW w:w="1104" w:type="dxa"/>
            <w:tcBorders>
              <w:top w:val="nil"/>
              <w:left w:val="nil"/>
              <w:bottom w:val="nil"/>
              <w:right w:val="nil"/>
            </w:tcBorders>
            <w:hideMark/>
          </w:tcPr>
          <w:p w14:paraId="5D569C0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ACA6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07DC8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4811A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DEEE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E5F8CF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AFBF9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B54D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C001A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0B6590" w14:textId="77777777" w:rsidR="00EE5860" w:rsidRPr="00441CD0" w:rsidRDefault="00EE5860" w:rsidP="00BB0E1F">
            <w:pPr>
              <w:pStyle w:val="TAC"/>
            </w:pPr>
          </w:p>
        </w:tc>
      </w:tr>
      <w:tr w:rsidR="00EE5860" w:rsidRPr="00441CD0" w14:paraId="3D39BD00" w14:textId="77777777" w:rsidTr="00BB0E1F">
        <w:trPr>
          <w:jc w:val="center"/>
        </w:trPr>
        <w:tc>
          <w:tcPr>
            <w:tcW w:w="151" w:type="dxa"/>
            <w:tcBorders>
              <w:top w:val="nil"/>
              <w:left w:val="single" w:sz="6" w:space="0" w:color="auto"/>
              <w:bottom w:val="nil"/>
              <w:right w:val="nil"/>
            </w:tcBorders>
          </w:tcPr>
          <w:p w14:paraId="3023B90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F16D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79C1E41" w14:textId="77777777" w:rsidR="00EE5860" w:rsidRPr="00441CD0" w:rsidRDefault="00EE5860" w:rsidP="00BB0E1F">
            <w:pPr>
              <w:pStyle w:val="TAC"/>
            </w:pPr>
            <w:r w:rsidRPr="00441CD0">
              <w:t>Type = 141 (decimal)</w:t>
            </w:r>
          </w:p>
        </w:tc>
        <w:tc>
          <w:tcPr>
            <w:tcW w:w="588" w:type="dxa"/>
            <w:tcBorders>
              <w:top w:val="nil"/>
              <w:left w:val="single" w:sz="4" w:space="0" w:color="auto"/>
              <w:bottom w:val="nil"/>
              <w:right w:val="single" w:sz="6" w:space="0" w:color="auto"/>
            </w:tcBorders>
          </w:tcPr>
          <w:p w14:paraId="1B418FE3" w14:textId="77777777" w:rsidR="00EE5860" w:rsidRPr="00441CD0" w:rsidRDefault="00EE5860" w:rsidP="00BB0E1F">
            <w:pPr>
              <w:pStyle w:val="TAC"/>
            </w:pPr>
          </w:p>
        </w:tc>
      </w:tr>
      <w:tr w:rsidR="00EE5860" w:rsidRPr="00441CD0" w14:paraId="4AE8025A" w14:textId="77777777" w:rsidTr="00BB0E1F">
        <w:trPr>
          <w:jc w:val="center"/>
        </w:trPr>
        <w:tc>
          <w:tcPr>
            <w:tcW w:w="151" w:type="dxa"/>
            <w:tcBorders>
              <w:top w:val="nil"/>
              <w:left w:val="single" w:sz="6" w:space="0" w:color="auto"/>
              <w:bottom w:val="nil"/>
              <w:right w:val="nil"/>
            </w:tcBorders>
          </w:tcPr>
          <w:p w14:paraId="6B14720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6860C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45B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0541E" w14:textId="77777777" w:rsidR="00EE5860" w:rsidRPr="00441CD0" w:rsidRDefault="00EE5860" w:rsidP="00BB0E1F">
            <w:pPr>
              <w:pStyle w:val="TAC"/>
            </w:pPr>
          </w:p>
        </w:tc>
      </w:tr>
      <w:tr w:rsidR="00EE5860" w:rsidRPr="00441CD0" w14:paraId="3EC24089" w14:textId="77777777" w:rsidTr="00BB0E1F">
        <w:trPr>
          <w:jc w:val="center"/>
        </w:trPr>
        <w:tc>
          <w:tcPr>
            <w:tcW w:w="151" w:type="dxa"/>
            <w:tcBorders>
              <w:top w:val="nil"/>
              <w:left w:val="single" w:sz="6" w:space="0" w:color="auto"/>
              <w:bottom w:val="nil"/>
              <w:right w:val="nil"/>
            </w:tcBorders>
          </w:tcPr>
          <w:p w14:paraId="41AF0F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F1EB4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22DAE2F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2423383" w14:textId="77777777" w:rsidR="00EE5860" w:rsidRPr="00441CD0" w:rsidRDefault="00EE5860" w:rsidP="00BB0E1F">
            <w:pPr>
              <w:pStyle w:val="TAC"/>
              <w:rPr>
                <w:lang w:eastAsia="zh-CN"/>
              </w:rPr>
            </w:pPr>
            <w:r w:rsidRPr="00441CD0">
              <w:rPr>
                <w:lang w:eastAsia="zh-CN"/>
              </w:rPr>
              <w:t>NAIF</w:t>
            </w:r>
          </w:p>
        </w:tc>
        <w:tc>
          <w:tcPr>
            <w:tcW w:w="589" w:type="dxa"/>
            <w:tcBorders>
              <w:top w:val="single" w:sz="4" w:space="0" w:color="auto"/>
              <w:left w:val="single" w:sz="4" w:space="0" w:color="auto"/>
              <w:bottom w:val="single" w:sz="4" w:space="0" w:color="auto"/>
              <w:right w:val="single" w:sz="4" w:space="0" w:color="auto"/>
            </w:tcBorders>
            <w:hideMark/>
          </w:tcPr>
          <w:p w14:paraId="00BF0641" w14:textId="77777777" w:rsidR="00EE5860" w:rsidRPr="00441CD0" w:rsidRDefault="00EE5860" w:rsidP="00BB0E1F">
            <w:pPr>
              <w:pStyle w:val="TAC"/>
              <w:rPr>
                <w:lang w:eastAsia="zh-CN"/>
              </w:rPr>
            </w:pPr>
            <w:r w:rsidRPr="00441CD0">
              <w:rPr>
                <w:lang w:eastAsia="zh-CN"/>
              </w:rPr>
              <w:t>MSISDNF</w:t>
            </w:r>
          </w:p>
        </w:tc>
        <w:tc>
          <w:tcPr>
            <w:tcW w:w="588" w:type="dxa"/>
            <w:tcBorders>
              <w:top w:val="single" w:sz="4" w:space="0" w:color="auto"/>
              <w:left w:val="single" w:sz="4" w:space="0" w:color="auto"/>
              <w:bottom w:val="single" w:sz="4" w:space="0" w:color="auto"/>
              <w:right w:val="single" w:sz="4" w:space="0" w:color="auto"/>
            </w:tcBorders>
            <w:hideMark/>
          </w:tcPr>
          <w:p w14:paraId="3B5FA10A" w14:textId="77777777" w:rsidR="00EE5860" w:rsidRPr="00441CD0" w:rsidRDefault="00EE5860" w:rsidP="00BB0E1F">
            <w:pPr>
              <w:pStyle w:val="TAC"/>
              <w:rPr>
                <w:lang w:eastAsia="zh-CN"/>
              </w:rPr>
            </w:pPr>
            <w:r w:rsidRPr="00441CD0">
              <w:rPr>
                <w:lang w:eastAsia="zh-CN"/>
              </w:rPr>
              <w:t>IMEIF</w:t>
            </w:r>
          </w:p>
        </w:tc>
        <w:tc>
          <w:tcPr>
            <w:tcW w:w="589" w:type="dxa"/>
            <w:tcBorders>
              <w:top w:val="single" w:sz="4" w:space="0" w:color="auto"/>
              <w:left w:val="single" w:sz="4" w:space="0" w:color="auto"/>
              <w:bottom w:val="single" w:sz="4" w:space="0" w:color="auto"/>
              <w:right w:val="single" w:sz="4" w:space="0" w:color="auto"/>
            </w:tcBorders>
            <w:hideMark/>
          </w:tcPr>
          <w:p w14:paraId="5EB1C3AA" w14:textId="77777777" w:rsidR="00EE5860" w:rsidRPr="00441CD0" w:rsidRDefault="00EE5860" w:rsidP="00BB0E1F">
            <w:pPr>
              <w:pStyle w:val="TAC"/>
              <w:rPr>
                <w:lang w:eastAsia="zh-CN"/>
              </w:rPr>
            </w:pPr>
            <w:r w:rsidRPr="00441CD0">
              <w:rPr>
                <w:lang w:eastAsia="zh-CN"/>
              </w:rPr>
              <w:t>IMSIF</w:t>
            </w:r>
          </w:p>
        </w:tc>
        <w:tc>
          <w:tcPr>
            <w:tcW w:w="588" w:type="dxa"/>
            <w:tcBorders>
              <w:top w:val="nil"/>
              <w:left w:val="single" w:sz="4" w:space="0" w:color="auto"/>
              <w:bottom w:val="nil"/>
              <w:right w:val="single" w:sz="6" w:space="0" w:color="auto"/>
            </w:tcBorders>
          </w:tcPr>
          <w:p w14:paraId="64AC3D8D" w14:textId="77777777" w:rsidR="00EE5860" w:rsidRPr="00441CD0" w:rsidRDefault="00EE5860" w:rsidP="00BB0E1F">
            <w:pPr>
              <w:pStyle w:val="TAC"/>
            </w:pPr>
          </w:p>
        </w:tc>
      </w:tr>
      <w:tr w:rsidR="00EE5860" w:rsidRPr="00441CD0" w14:paraId="143E6845" w14:textId="77777777" w:rsidTr="00BB0E1F">
        <w:trPr>
          <w:jc w:val="center"/>
        </w:trPr>
        <w:tc>
          <w:tcPr>
            <w:tcW w:w="151" w:type="dxa"/>
            <w:tcBorders>
              <w:top w:val="nil"/>
              <w:left w:val="single" w:sz="6" w:space="0" w:color="auto"/>
              <w:bottom w:val="nil"/>
              <w:right w:val="nil"/>
            </w:tcBorders>
          </w:tcPr>
          <w:p w14:paraId="3D32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57DBE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14:paraId="1A9B7CF7" w14:textId="77777777" w:rsidR="00EE5860" w:rsidRPr="00441CD0" w:rsidRDefault="00EE5860" w:rsidP="00BB0E1F">
            <w:pPr>
              <w:pStyle w:val="TAC"/>
              <w:rPr>
                <w:lang w:eastAsia="zh-CN"/>
              </w:rPr>
            </w:pPr>
            <w:r w:rsidRPr="00441CD0">
              <w:t>Length of IMSI</w:t>
            </w:r>
          </w:p>
        </w:tc>
        <w:tc>
          <w:tcPr>
            <w:tcW w:w="588" w:type="dxa"/>
            <w:tcBorders>
              <w:top w:val="nil"/>
              <w:left w:val="single" w:sz="4" w:space="0" w:color="auto"/>
              <w:bottom w:val="nil"/>
              <w:right w:val="single" w:sz="6" w:space="0" w:color="auto"/>
            </w:tcBorders>
          </w:tcPr>
          <w:p w14:paraId="5A15DFFA" w14:textId="77777777" w:rsidR="00EE5860" w:rsidRPr="00441CD0" w:rsidRDefault="00EE5860" w:rsidP="00BB0E1F">
            <w:pPr>
              <w:pStyle w:val="TAC"/>
            </w:pPr>
          </w:p>
        </w:tc>
      </w:tr>
      <w:tr w:rsidR="00EE5860" w:rsidRPr="00441CD0" w14:paraId="6C3A439A" w14:textId="77777777" w:rsidTr="00BB0E1F">
        <w:trPr>
          <w:jc w:val="center"/>
        </w:trPr>
        <w:tc>
          <w:tcPr>
            <w:tcW w:w="151" w:type="dxa"/>
            <w:tcBorders>
              <w:top w:val="nil"/>
              <w:left w:val="single" w:sz="6" w:space="0" w:color="auto"/>
              <w:bottom w:val="nil"/>
              <w:right w:val="nil"/>
            </w:tcBorders>
          </w:tcPr>
          <w:p w14:paraId="3932C8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42C17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7 to a</w:t>
            </w:r>
          </w:p>
        </w:tc>
        <w:tc>
          <w:tcPr>
            <w:tcW w:w="4710" w:type="dxa"/>
            <w:gridSpan w:val="8"/>
            <w:tcBorders>
              <w:top w:val="single" w:sz="4" w:space="0" w:color="auto"/>
              <w:left w:val="single" w:sz="4" w:space="0" w:color="auto"/>
              <w:bottom w:val="single" w:sz="4" w:space="0" w:color="auto"/>
              <w:right w:val="single" w:sz="4" w:space="0" w:color="auto"/>
            </w:tcBorders>
            <w:hideMark/>
          </w:tcPr>
          <w:p w14:paraId="58060DA9" w14:textId="77777777" w:rsidR="00EE5860" w:rsidRPr="00441CD0" w:rsidRDefault="00EE5860" w:rsidP="00BB0E1F">
            <w:pPr>
              <w:pStyle w:val="TAC"/>
              <w:rPr>
                <w:lang w:eastAsia="zh-CN"/>
              </w:rPr>
            </w:pPr>
            <w:r w:rsidRPr="00441CD0">
              <w:t>IMSI</w:t>
            </w:r>
          </w:p>
        </w:tc>
        <w:tc>
          <w:tcPr>
            <w:tcW w:w="588" w:type="dxa"/>
            <w:tcBorders>
              <w:top w:val="nil"/>
              <w:left w:val="single" w:sz="4" w:space="0" w:color="auto"/>
              <w:bottom w:val="nil"/>
              <w:right w:val="single" w:sz="6" w:space="0" w:color="auto"/>
            </w:tcBorders>
          </w:tcPr>
          <w:p w14:paraId="7B46F537" w14:textId="77777777" w:rsidR="00EE5860" w:rsidRPr="00441CD0" w:rsidRDefault="00EE5860" w:rsidP="00BB0E1F">
            <w:pPr>
              <w:pStyle w:val="TAC"/>
            </w:pPr>
          </w:p>
        </w:tc>
      </w:tr>
      <w:tr w:rsidR="00EE5860" w:rsidRPr="00441CD0" w14:paraId="76C061EF" w14:textId="77777777" w:rsidTr="00BB0E1F">
        <w:trPr>
          <w:jc w:val="center"/>
        </w:trPr>
        <w:tc>
          <w:tcPr>
            <w:tcW w:w="151" w:type="dxa"/>
            <w:tcBorders>
              <w:top w:val="nil"/>
              <w:left w:val="single" w:sz="6" w:space="0" w:color="auto"/>
              <w:bottom w:val="nil"/>
              <w:right w:val="nil"/>
            </w:tcBorders>
          </w:tcPr>
          <w:p w14:paraId="124058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7032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b</w:t>
            </w:r>
          </w:p>
        </w:tc>
        <w:tc>
          <w:tcPr>
            <w:tcW w:w="4710" w:type="dxa"/>
            <w:gridSpan w:val="8"/>
            <w:tcBorders>
              <w:top w:val="single" w:sz="4" w:space="0" w:color="auto"/>
              <w:left w:val="single" w:sz="4" w:space="0" w:color="auto"/>
              <w:bottom w:val="single" w:sz="4" w:space="0" w:color="auto"/>
              <w:right w:val="single" w:sz="4" w:space="0" w:color="auto"/>
            </w:tcBorders>
            <w:hideMark/>
          </w:tcPr>
          <w:p w14:paraId="5B905F22" w14:textId="77777777" w:rsidR="00EE5860" w:rsidRPr="00441CD0" w:rsidRDefault="00EE5860" w:rsidP="00BB0E1F">
            <w:pPr>
              <w:pStyle w:val="TAC"/>
              <w:rPr>
                <w:lang w:eastAsia="zh-CN"/>
              </w:rPr>
            </w:pPr>
            <w:r w:rsidRPr="00441CD0">
              <w:t>Length of IMEI</w:t>
            </w:r>
          </w:p>
        </w:tc>
        <w:tc>
          <w:tcPr>
            <w:tcW w:w="588" w:type="dxa"/>
            <w:tcBorders>
              <w:top w:val="nil"/>
              <w:left w:val="single" w:sz="4" w:space="0" w:color="auto"/>
              <w:bottom w:val="nil"/>
              <w:right w:val="single" w:sz="6" w:space="0" w:color="auto"/>
            </w:tcBorders>
          </w:tcPr>
          <w:p w14:paraId="4C9E7A23" w14:textId="77777777" w:rsidR="00EE5860" w:rsidRPr="00441CD0" w:rsidRDefault="00EE5860" w:rsidP="00BB0E1F">
            <w:pPr>
              <w:pStyle w:val="TAC"/>
            </w:pPr>
          </w:p>
        </w:tc>
      </w:tr>
      <w:tr w:rsidR="00EE5860" w:rsidRPr="00441CD0" w14:paraId="139F2481" w14:textId="77777777" w:rsidTr="00BB0E1F">
        <w:trPr>
          <w:jc w:val="center"/>
        </w:trPr>
        <w:tc>
          <w:tcPr>
            <w:tcW w:w="151" w:type="dxa"/>
            <w:tcBorders>
              <w:top w:val="nil"/>
              <w:left w:val="single" w:sz="6" w:space="0" w:color="auto"/>
              <w:bottom w:val="nil"/>
              <w:right w:val="nil"/>
            </w:tcBorders>
          </w:tcPr>
          <w:p w14:paraId="4D7A0A2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E37B03"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(b+1) to c</w:t>
            </w:r>
          </w:p>
        </w:tc>
        <w:tc>
          <w:tcPr>
            <w:tcW w:w="4710" w:type="dxa"/>
            <w:gridSpan w:val="8"/>
            <w:tcBorders>
              <w:top w:val="single" w:sz="4" w:space="0" w:color="auto"/>
              <w:left w:val="single" w:sz="4" w:space="0" w:color="auto"/>
              <w:bottom w:val="single" w:sz="4" w:space="0" w:color="auto"/>
              <w:right w:val="single" w:sz="4" w:space="0" w:color="auto"/>
            </w:tcBorders>
            <w:hideMark/>
          </w:tcPr>
          <w:p w14:paraId="7AF318EC" w14:textId="77777777" w:rsidR="00EE5860" w:rsidRPr="00441CD0" w:rsidRDefault="00EE5860" w:rsidP="00BB0E1F">
            <w:pPr>
              <w:pStyle w:val="TAC"/>
              <w:rPr>
                <w:lang w:eastAsia="zh-CN"/>
              </w:rPr>
            </w:pPr>
            <w:r w:rsidRPr="00441CD0">
              <w:t>IMEI</w:t>
            </w:r>
          </w:p>
        </w:tc>
        <w:tc>
          <w:tcPr>
            <w:tcW w:w="588" w:type="dxa"/>
            <w:tcBorders>
              <w:top w:val="nil"/>
              <w:left w:val="single" w:sz="4" w:space="0" w:color="auto"/>
              <w:bottom w:val="nil"/>
              <w:right w:val="single" w:sz="6" w:space="0" w:color="auto"/>
            </w:tcBorders>
          </w:tcPr>
          <w:p w14:paraId="5B101915" w14:textId="77777777" w:rsidR="00EE5860" w:rsidRPr="00441CD0" w:rsidRDefault="00EE5860" w:rsidP="00BB0E1F">
            <w:pPr>
              <w:pStyle w:val="TAC"/>
            </w:pPr>
          </w:p>
        </w:tc>
      </w:tr>
      <w:tr w:rsidR="00EE5860" w:rsidRPr="00441CD0" w14:paraId="41BBB5D1" w14:textId="77777777" w:rsidTr="00BB0E1F">
        <w:trPr>
          <w:jc w:val="center"/>
        </w:trPr>
        <w:tc>
          <w:tcPr>
            <w:tcW w:w="151" w:type="dxa"/>
            <w:tcBorders>
              <w:top w:val="nil"/>
              <w:left w:val="single" w:sz="6" w:space="0" w:color="auto"/>
              <w:bottom w:val="nil"/>
              <w:right w:val="nil"/>
            </w:tcBorders>
          </w:tcPr>
          <w:p w14:paraId="5B4835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3CBBB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w:t>
            </w:r>
          </w:p>
        </w:tc>
        <w:tc>
          <w:tcPr>
            <w:tcW w:w="4710" w:type="dxa"/>
            <w:gridSpan w:val="8"/>
            <w:tcBorders>
              <w:top w:val="single" w:sz="4" w:space="0" w:color="auto"/>
              <w:left w:val="single" w:sz="4" w:space="0" w:color="auto"/>
              <w:bottom w:val="single" w:sz="4" w:space="0" w:color="auto"/>
              <w:right w:val="single" w:sz="4" w:space="0" w:color="auto"/>
            </w:tcBorders>
            <w:hideMark/>
          </w:tcPr>
          <w:p w14:paraId="40F96D56" w14:textId="77777777" w:rsidR="00EE5860" w:rsidRPr="00441CD0" w:rsidRDefault="00EE5860" w:rsidP="00BB0E1F">
            <w:pPr>
              <w:pStyle w:val="TAC"/>
              <w:rPr>
                <w:lang w:eastAsia="zh-CN"/>
              </w:rPr>
            </w:pPr>
            <w:r w:rsidRPr="00441CD0">
              <w:t>Length of MSISDN</w:t>
            </w:r>
          </w:p>
        </w:tc>
        <w:tc>
          <w:tcPr>
            <w:tcW w:w="588" w:type="dxa"/>
            <w:tcBorders>
              <w:top w:val="nil"/>
              <w:left w:val="single" w:sz="4" w:space="0" w:color="auto"/>
              <w:bottom w:val="nil"/>
              <w:right w:val="single" w:sz="6" w:space="0" w:color="auto"/>
            </w:tcBorders>
          </w:tcPr>
          <w:p w14:paraId="3BE455C8" w14:textId="77777777" w:rsidR="00EE5860" w:rsidRPr="00441CD0" w:rsidRDefault="00EE5860" w:rsidP="00BB0E1F">
            <w:pPr>
              <w:pStyle w:val="TAC"/>
            </w:pPr>
          </w:p>
        </w:tc>
      </w:tr>
      <w:tr w:rsidR="00EE5860" w:rsidRPr="00441CD0" w14:paraId="13A67FAE" w14:textId="77777777" w:rsidTr="00BB0E1F">
        <w:trPr>
          <w:jc w:val="center"/>
        </w:trPr>
        <w:tc>
          <w:tcPr>
            <w:tcW w:w="151" w:type="dxa"/>
            <w:tcBorders>
              <w:top w:val="nil"/>
              <w:left w:val="single" w:sz="6" w:space="0" w:color="auto"/>
              <w:bottom w:val="nil"/>
              <w:right w:val="nil"/>
            </w:tcBorders>
          </w:tcPr>
          <w:p w14:paraId="593AFC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1113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(d+1) to e</w:t>
            </w:r>
          </w:p>
        </w:tc>
        <w:tc>
          <w:tcPr>
            <w:tcW w:w="4710" w:type="dxa"/>
            <w:gridSpan w:val="8"/>
            <w:tcBorders>
              <w:top w:val="single" w:sz="4" w:space="0" w:color="auto"/>
              <w:left w:val="single" w:sz="4" w:space="0" w:color="auto"/>
              <w:bottom w:val="single" w:sz="4" w:space="0" w:color="auto"/>
              <w:right w:val="single" w:sz="4" w:space="0" w:color="auto"/>
            </w:tcBorders>
            <w:hideMark/>
          </w:tcPr>
          <w:p w14:paraId="0EFDAB5F" w14:textId="77777777" w:rsidR="00EE5860" w:rsidRPr="00441CD0" w:rsidRDefault="00EE5860" w:rsidP="00BB0E1F">
            <w:pPr>
              <w:pStyle w:val="TAC"/>
              <w:rPr>
                <w:lang w:eastAsia="zh-CN"/>
              </w:rPr>
            </w:pPr>
            <w:r w:rsidRPr="00441CD0">
              <w:t>MSISDN</w:t>
            </w:r>
          </w:p>
        </w:tc>
        <w:tc>
          <w:tcPr>
            <w:tcW w:w="588" w:type="dxa"/>
            <w:tcBorders>
              <w:top w:val="nil"/>
              <w:left w:val="single" w:sz="4" w:space="0" w:color="auto"/>
              <w:bottom w:val="nil"/>
              <w:right w:val="single" w:sz="6" w:space="0" w:color="auto"/>
            </w:tcBorders>
          </w:tcPr>
          <w:p w14:paraId="34A406D2" w14:textId="77777777" w:rsidR="00EE5860" w:rsidRPr="00441CD0" w:rsidRDefault="00EE5860" w:rsidP="00BB0E1F">
            <w:pPr>
              <w:pStyle w:val="TAC"/>
            </w:pPr>
          </w:p>
        </w:tc>
      </w:tr>
      <w:tr w:rsidR="00EE5860" w:rsidRPr="00441CD0" w14:paraId="07E7A803" w14:textId="77777777" w:rsidTr="00BB0E1F">
        <w:trPr>
          <w:jc w:val="center"/>
        </w:trPr>
        <w:tc>
          <w:tcPr>
            <w:tcW w:w="151" w:type="dxa"/>
            <w:tcBorders>
              <w:top w:val="nil"/>
              <w:left w:val="single" w:sz="6" w:space="0" w:color="auto"/>
              <w:bottom w:val="nil"/>
              <w:right w:val="nil"/>
            </w:tcBorders>
          </w:tcPr>
          <w:p w14:paraId="757D04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20087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f</w:t>
            </w:r>
          </w:p>
        </w:tc>
        <w:tc>
          <w:tcPr>
            <w:tcW w:w="4710" w:type="dxa"/>
            <w:gridSpan w:val="8"/>
            <w:tcBorders>
              <w:top w:val="single" w:sz="4" w:space="0" w:color="auto"/>
              <w:left w:val="single" w:sz="4" w:space="0" w:color="auto"/>
              <w:bottom w:val="single" w:sz="4" w:space="0" w:color="auto"/>
              <w:right w:val="single" w:sz="4" w:space="0" w:color="auto"/>
            </w:tcBorders>
            <w:hideMark/>
          </w:tcPr>
          <w:p w14:paraId="5FF0A31A" w14:textId="77777777" w:rsidR="00EE5860" w:rsidRPr="00441CD0" w:rsidRDefault="00EE5860" w:rsidP="00BB0E1F">
            <w:pPr>
              <w:pStyle w:val="TAC"/>
              <w:rPr>
                <w:lang w:eastAsia="zh-CN"/>
              </w:rPr>
            </w:pPr>
            <w:r w:rsidRPr="00441CD0">
              <w:t>Length of NAI</w:t>
            </w:r>
          </w:p>
        </w:tc>
        <w:tc>
          <w:tcPr>
            <w:tcW w:w="588" w:type="dxa"/>
            <w:tcBorders>
              <w:top w:val="nil"/>
              <w:left w:val="single" w:sz="4" w:space="0" w:color="auto"/>
              <w:bottom w:val="nil"/>
              <w:right w:val="single" w:sz="6" w:space="0" w:color="auto"/>
            </w:tcBorders>
          </w:tcPr>
          <w:p w14:paraId="2DAE044C" w14:textId="77777777" w:rsidR="00EE5860" w:rsidRPr="00441CD0" w:rsidRDefault="00EE5860" w:rsidP="00BB0E1F">
            <w:pPr>
              <w:pStyle w:val="TAC"/>
            </w:pPr>
          </w:p>
        </w:tc>
      </w:tr>
      <w:tr w:rsidR="00EE5860" w:rsidRPr="00441CD0" w14:paraId="02068201" w14:textId="77777777" w:rsidTr="00BB0E1F">
        <w:trPr>
          <w:jc w:val="center"/>
        </w:trPr>
        <w:tc>
          <w:tcPr>
            <w:tcW w:w="151" w:type="dxa"/>
            <w:tcBorders>
              <w:top w:val="nil"/>
              <w:left w:val="single" w:sz="6" w:space="0" w:color="auto"/>
              <w:bottom w:val="nil"/>
              <w:right w:val="nil"/>
            </w:tcBorders>
          </w:tcPr>
          <w:p w14:paraId="5D252A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E5A8F1"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(f+1) to g</w:t>
            </w:r>
          </w:p>
        </w:tc>
        <w:tc>
          <w:tcPr>
            <w:tcW w:w="4710" w:type="dxa"/>
            <w:gridSpan w:val="8"/>
            <w:tcBorders>
              <w:top w:val="single" w:sz="4" w:space="0" w:color="auto"/>
              <w:left w:val="single" w:sz="4" w:space="0" w:color="auto"/>
              <w:bottom w:val="single" w:sz="4" w:space="0" w:color="auto"/>
              <w:right w:val="single" w:sz="4" w:space="0" w:color="auto"/>
            </w:tcBorders>
            <w:hideMark/>
          </w:tcPr>
          <w:p w14:paraId="068F114D" w14:textId="77777777" w:rsidR="00EE5860" w:rsidRPr="00441CD0" w:rsidRDefault="00EE5860" w:rsidP="00BB0E1F">
            <w:pPr>
              <w:pStyle w:val="TAC"/>
              <w:rPr>
                <w:lang w:eastAsia="zh-CN"/>
              </w:rPr>
            </w:pPr>
            <w:r w:rsidRPr="00441CD0">
              <w:t>NAI</w:t>
            </w:r>
          </w:p>
        </w:tc>
        <w:tc>
          <w:tcPr>
            <w:tcW w:w="588" w:type="dxa"/>
            <w:tcBorders>
              <w:top w:val="nil"/>
              <w:left w:val="single" w:sz="4" w:space="0" w:color="auto"/>
              <w:bottom w:val="nil"/>
              <w:right w:val="single" w:sz="6" w:space="0" w:color="auto"/>
            </w:tcBorders>
          </w:tcPr>
          <w:p w14:paraId="3997723E" w14:textId="77777777" w:rsidR="00EE5860" w:rsidRPr="00441CD0" w:rsidRDefault="00EE5860" w:rsidP="00BB0E1F">
            <w:pPr>
              <w:pStyle w:val="TAC"/>
            </w:pPr>
          </w:p>
        </w:tc>
      </w:tr>
      <w:tr w:rsidR="00EE5860" w:rsidRPr="00441CD0" w14:paraId="02B7E9FA" w14:textId="77777777" w:rsidTr="00BB0E1F">
        <w:trPr>
          <w:jc w:val="center"/>
        </w:trPr>
        <w:tc>
          <w:tcPr>
            <w:tcW w:w="151" w:type="dxa"/>
            <w:tcBorders>
              <w:top w:val="nil"/>
              <w:left w:val="single" w:sz="6" w:space="0" w:color="auto"/>
              <w:bottom w:val="single" w:sz="4" w:space="0" w:color="auto"/>
              <w:right w:val="nil"/>
            </w:tcBorders>
          </w:tcPr>
          <w:p w14:paraId="4EB60C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15BCF0" w14:textId="77777777" w:rsidR="00EE5860" w:rsidRPr="00441CD0" w:rsidRDefault="00EE5860" w:rsidP="00BB0E1F">
            <w:pPr>
              <w:pStyle w:val="TAC"/>
            </w:pPr>
            <w:r w:rsidRPr="00441CD0">
              <w:rPr>
                <w:lang w:eastAsia="zh-CN"/>
              </w:rPr>
              <w:t>h</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1FE10F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DD9C09" w14:textId="77777777" w:rsidR="00EE5860" w:rsidRPr="00441CD0" w:rsidRDefault="00EE5860" w:rsidP="00BB0E1F">
            <w:pPr>
              <w:pStyle w:val="TAC"/>
            </w:pPr>
          </w:p>
        </w:tc>
      </w:tr>
    </w:tbl>
    <w:p w14:paraId="6497D417"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101</w:t>
      </w:r>
      <w:r w:rsidRPr="00441CD0">
        <w:rPr>
          <w:lang w:eastAsia="zh-CN"/>
        </w:rPr>
        <w:t>-</w:t>
      </w:r>
      <w:r w:rsidRPr="00441CD0">
        <w:rPr>
          <w:lang w:eastAsia="ja-JP"/>
        </w:rPr>
        <w:t>1</w:t>
      </w:r>
      <w:r w:rsidRPr="00441CD0">
        <w:t>: User ID</w:t>
      </w:r>
    </w:p>
    <w:p w14:paraId="2FB06002" w14:textId="77777777" w:rsidR="00EE5860" w:rsidRPr="00441CD0" w:rsidRDefault="00EE5860" w:rsidP="00EE5860">
      <w:r w:rsidRPr="00441CD0">
        <w:t>The following flags are coded within Octet 5:</w:t>
      </w:r>
    </w:p>
    <w:p w14:paraId="1C5FFB8E" w14:textId="77777777" w:rsidR="00EE5860" w:rsidRPr="00441CD0" w:rsidRDefault="00EE5860" w:rsidP="00EE5860">
      <w:pPr>
        <w:pStyle w:val="B1"/>
      </w:pPr>
      <w:r w:rsidRPr="00441CD0">
        <w:lastRenderedPageBreak/>
        <w:t>-</w:t>
      </w:r>
      <w:r w:rsidRPr="00441CD0">
        <w:tab/>
        <w:t>Bit 1 – IMSIF: If this bit is set to "1", then the Length of IMSI and IMSI fields shall be present, otherwise these fields shall not be present.</w:t>
      </w:r>
    </w:p>
    <w:p w14:paraId="29422D5C" w14:textId="77777777" w:rsidR="00EE5860" w:rsidRPr="00441CD0" w:rsidRDefault="00EE5860" w:rsidP="00EE5860">
      <w:pPr>
        <w:pStyle w:val="B1"/>
      </w:pPr>
      <w:r w:rsidRPr="00441CD0">
        <w:t>-</w:t>
      </w:r>
      <w:r w:rsidRPr="00441CD0">
        <w:tab/>
        <w:t>Bit 2 – IMEIF: If this bit is set to "1", then the Length of IMEI and IMEI fields shall be present, otherwise these fields shall not be present.</w:t>
      </w:r>
    </w:p>
    <w:p w14:paraId="6AD2F3CB" w14:textId="77777777" w:rsidR="00EE5860" w:rsidRPr="00441CD0" w:rsidRDefault="00EE5860" w:rsidP="00EE5860">
      <w:pPr>
        <w:pStyle w:val="B1"/>
      </w:pPr>
      <w:r w:rsidRPr="00441CD0">
        <w:t>-</w:t>
      </w:r>
      <w:r w:rsidRPr="00441CD0">
        <w:tab/>
        <w:t>Bit 3 – MSISDNF: If this bit is set to "1", then the Length of MSISDN and MSISDN fields shall be present, otherwise these fields shall not be present.</w:t>
      </w:r>
    </w:p>
    <w:p w14:paraId="39DF96A0" w14:textId="77777777" w:rsidR="00EE5860" w:rsidRPr="00441CD0" w:rsidRDefault="00EE5860" w:rsidP="00EE5860">
      <w:pPr>
        <w:pStyle w:val="B1"/>
      </w:pPr>
      <w:r w:rsidRPr="00441CD0">
        <w:t>-</w:t>
      </w:r>
      <w:r w:rsidRPr="00441CD0">
        <w:tab/>
        <w:t>Bit 4 – NAIF: If this bit is set to "1", then the Length of NAI and NAI fields shall be present, otherwise these fields shall not be present.</w:t>
      </w:r>
    </w:p>
    <w:p w14:paraId="51A256E9" w14:textId="77777777" w:rsidR="00EE5860" w:rsidRPr="00441CD0" w:rsidRDefault="00EE5860" w:rsidP="00EE5860">
      <w:pPr>
        <w:pStyle w:val="B1"/>
      </w:pPr>
      <w:r w:rsidRPr="00441CD0">
        <w:rPr>
          <w:noProof/>
        </w:rPr>
        <w:t>-</w:t>
      </w:r>
      <w:r w:rsidRPr="00441CD0">
        <w:rPr>
          <w:noProof/>
        </w:rPr>
        <w:tab/>
        <w:t>Bit 5 to 8: Spare, for future use and set to "0".</w:t>
      </w:r>
    </w:p>
    <w:p w14:paraId="5BECF9DE" w14:textId="77777777" w:rsidR="00EE5860" w:rsidRPr="00441CD0" w:rsidRDefault="00EE5860" w:rsidP="00EE5860">
      <w:r w:rsidRPr="00441CD0">
        <w:t>One or more flags may be set to "1".</w:t>
      </w:r>
    </w:p>
    <w:p w14:paraId="2D3A8F98" w14:textId="599301CC" w:rsidR="00EE5860" w:rsidRPr="00441CD0" w:rsidRDefault="00EE5860" w:rsidP="00EE5860">
      <w:r w:rsidRPr="00441CD0">
        <w:t xml:space="preserve">The coding of IMSI field, from octets 7 to 'a' shall be encoded as the octets 5 to n+4 of the IMSI IE type specified in </w:t>
      </w:r>
      <w:r w:rsidR="00415C19" w:rsidRPr="00441CD0">
        <w:t>clause</w:t>
      </w:r>
      <w:r w:rsidR="00415C19">
        <w:t> </w:t>
      </w:r>
      <w:r w:rsidR="00415C19" w:rsidRPr="00441CD0">
        <w:t>8</w:t>
      </w:r>
      <w:r w:rsidRPr="00441CD0">
        <w:t>.3 of 3GPP TS 29.274 [9].</w:t>
      </w:r>
    </w:p>
    <w:p w14:paraId="3AA37ACF" w14:textId="77DB55F4" w:rsidR="00EE5860" w:rsidRPr="00441CD0" w:rsidRDefault="00EE5860" w:rsidP="00EE5860">
      <w:r w:rsidRPr="00441CD0">
        <w:t xml:space="preserve">The coding of IMEI field, in octets 'b+1' to 'c' shall be encoded as the octets 5 to n+4 of the MEI IE type specified in </w:t>
      </w:r>
      <w:r w:rsidR="00415C19" w:rsidRPr="00441CD0">
        <w:t>clause</w:t>
      </w:r>
      <w:r w:rsidR="00415C19">
        <w:t> </w:t>
      </w:r>
      <w:r w:rsidR="00415C19" w:rsidRPr="00441CD0">
        <w:t>8</w:t>
      </w:r>
      <w:r w:rsidRPr="00441CD0">
        <w:t>.10 of 3GPP TS 29.274 [9].</w:t>
      </w:r>
    </w:p>
    <w:p w14:paraId="2CAB20B5" w14:textId="37A0EF6E" w:rsidR="00EE5860" w:rsidRPr="00441CD0" w:rsidRDefault="00EE5860" w:rsidP="00EE5860">
      <w:r w:rsidRPr="00441CD0">
        <w:t xml:space="preserve">The coding of MSISDN field, in octets 'd+1' to 'e' shall be encoded as the octets 5 to n+4 of the MSISDN IE type specified in </w:t>
      </w:r>
      <w:r w:rsidR="00415C19" w:rsidRPr="00441CD0">
        <w:t>clause</w:t>
      </w:r>
      <w:r w:rsidR="00415C19">
        <w:t> </w:t>
      </w:r>
      <w:r w:rsidR="00415C19" w:rsidRPr="00441CD0">
        <w:t>8</w:t>
      </w:r>
      <w:r w:rsidRPr="00441CD0">
        <w:t>.11 of 3GPP TS 29.274 [9].</w:t>
      </w:r>
    </w:p>
    <w:p w14:paraId="3C127A80" w14:textId="77777777" w:rsidR="00EE5860" w:rsidRPr="00441CD0" w:rsidRDefault="00EE5860" w:rsidP="00EE5860">
      <w:r w:rsidRPr="00441CD0">
        <w:t>The NAI field, in octets 'f+1' to 'g' shall be encoded as an Octet String (see IETF RFC 4282 [36]).</w:t>
      </w:r>
    </w:p>
    <w:p w14:paraId="2BF24390" w14:textId="77777777" w:rsidR="00EE5860" w:rsidRPr="00441CD0" w:rsidRDefault="00EE5860" w:rsidP="00EE5860">
      <w:pPr>
        <w:pStyle w:val="Heading3"/>
        <w:rPr>
          <w:lang w:val="fr-FR"/>
        </w:rPr>
      </w:pPr>
      <w:bookmarkStart w:id="6291" w:name="_Toc19717447"/>
      <w:bookmarkStart w:id="6292" w:name="_Toc27490948"/>
      <w:bookmarkStart w:id="6293" w:name="_Toc27557241"/>
      <w:bookmarkStart w:id="6294" w:name="_Toc27724158"/>
      <w:bookmarkStart w:id="6295" w:name="_Toc36031232"/>
      <w:bookmarkStart w:id="6296" w:name="_Toc36043152"/>
      <w:bookmarkStart w:id="6297" w:name="_Toc36814477"/>
      <w:bookmarkStart w:id="6298" w:name="_Toc44689335"/>
      <w:bookmarkStart w:id="6299" w:name="_Toc44924089"/>
      <w:bookmarkStart w:id="6300" w:name="_Toc51861059"/>
      <w:bookmarkStart w:id="6301" w:name="_Toc57930830"/>
      <w:bookmarkStart w:id="6302" w:name="_Toc57931460"/>
      <w:bookmarkStart w:id="6303" w:name="_Toc67499852"/>
      <w:r w:rsidRPr="00441CD0">
        <w:rPr>
          <w:lang w:val="fr-FR"/>
        </w:rPr>
        <w:t>8.2.102</w:t>
      </w:r>
      <w:r w:rsidRPr="00441CD0">
        <w:rPr>
          <w:lang w:val="fr-FR"/>
        </w:rPr>
        <w:tab/>
        <w:t>Ethernet PDU Session Information</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0816B499" w14:textId="77777777" w:rsidR="00EE5860" w:rsidRPr="00441CD0" w:rsidRDefault="00EE5860" w:rsidP="00EE5860">
      <w:r w:rsidRPr="00441CD0">
        <w:t>Ethernet PDU Session Indication is coded as depicted in Figure 8.2.102-1.</w:t>
      </w:r>
    </w:p>
    <w:p w14:paraId="6A1AF76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9516EC" w14:textId="77777777" w:rsidTr="00BB0E1F">
        <w:trPr>
          <w:jc w:val="center"/>
        </w:trPr>
        <w:tc>
          <w:tcPr>
            <w:tcW w:w="151" w:type="dxa"/>
            <w:tcBorders>
              <w:top w:val="single" w:sz="6" w:space="0" w:color="auto"/>
              <w:left w:val="single" w:sz="6" w:space="0" w:color="auto"/>
              <w:bottom w:val="nil"/>
              <w:right w:val="nil"/>
            </w:tcBorders>
          </w:tcPr>
          <w:p w14:paraId="2792B9A9" w14:textId="77777777" w:rsidR="00EE5860" w:rsidRPr="00441CD0" w:rsidRDefault="00EE5860" w:rsidP="00BB0E1F">
            <w:pPr>
              <w:pStyle w:val="TAC"/>
            </w:pPr>
          </w:p>
        </w:tc>
        <w:tc>
          <w:tcPr>
            <w:tcW w:w="1104" w:type="dxa"/>
            <w:tcBorders>
              <w:top w:val="single" w:sz="6" w:space="0" w:color="auto"/>
              <w:left w:val="nil"/>
              <w:bottom w:val="nil"/>
              <w:right w:val="nil"/>
            </w:tcBorders>
          </w:tcPr>
          <w:p w14:paraId="42E9508D"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0BC407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735BC9" w14:textId="77777777" w:rsidR="00EE5860" w:rsidRPr="00441CD0" w:rsidRDefault="00EE5860" w:rsidP="00BB0E1F">
            <w:pPr>
              <w:pStyle w:val="TAC"/>
            </w:pPr>
          </w:p>
        </w:tc>
      </w:tr>
      <w:tr w:rsidR="00EE5860" w:rsidRPr="00441CD0" w14:paraId="141F2662" w14:textId="77777777" w:rsidTr="00BB0E1F">
        <w:trPr>
          <w:jc w:val="center"/>
        </w:trPr>
        <w:tc>
          <w:tcPr>
            <w:tcW w:w="151" w:type="dxa"/>
            <w:tcBorders>
              <w:top w:val="nil"/>
              <w:left w:val="single" w:sz="6" w:space="0" w:color="auto"/>
              <w:bottom w:val="nil"/>
              <w:right w:val="nil"/>
            </w:tcBorders>
          </w:tcPr>
          <w:p w14:paraId="109D1A9A" w14:textId="77777777" w:rsidR="00EE5860" w:rsidRPr="00441CD0" w:rsidRDefault="00EE5860" w:rsidP="00BB0E1F">
            <w:pPr>
              <w:pStyle w:val="TAC"/>
            </w:pPr>
          </w:p>
        </w:tc>
        <w:tc>
          <w:tcPr>
            <w:tcW w:w="1104" w:type="dxa"/>
            <w:tcBorders>
              <w:top w:val="nil"/>
              <w:left w:val="nil"/>
              <w:bottom w:val="nil"/>
              <w:right w:val="nil"/>
            </w:tcBorders>
            <w:hideMark/>
          </w:tcPr>
          <w:p w14:paraId="761248A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6793BA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F2568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2EF33BD"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A0D5A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E31CC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739A8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8FB99A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41DA5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61B9BB" w14:textId="77777777" w:rsidR="00EE5860" w:rsidRPr="00441CD0" w:rsidRDefault="00EE5860" w:rsidP="00BB0E1F">
            <w:pPr>
              <w:pStyle w:val="TAC"/>
            </w:pPr>
          </w:p>
        </w:tc>
      </w:tr>
      <w:tr w:rsidR="00EE5860" w:rsidRPr="00441CD0" w14:paraId="2BD70379" w14:textId="77777777" w:rsidTr="00BB0E1F">
        <w:trPr>
          <w:jc w:val="center"/>
        </w:trPr>
        <w:tc>
          <w:tcPr>
            <w:tcW w:w="151" w:type="dxa"/>
            <w:tcBorders>
              <w:top w:val="nil"/>
              <w:left w:val="single" w:sz="6" w:space="0" w:color="auto"/>
              <w:bottom w:val="nil"/>
              <w:right w:val="nil"/>
            </w:tcBorders>
          </w:tcPr>
          <w:p w14:paraId="0A1043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EF3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142F31D" w14:textId="77777777" w:rsidR="00EE5860" w:rsidRPr="00441CD0" w:rsidRDefault="00EE5860" w:rsidP="00BB0E1F">
            <w:pPr>
              <w:pStyle w:val="TAC"/>
            </w:pPr>
            <w:r w:rsidRPr="00441CD0">
              <w:t xml:space="preserve">Type = </w:t>
            </w:r>
            <w:r w:rsidRPr="00441CD0">
              <w:rPr>
                <w:lang w:val="de-DE"/>
              </w:rPr>
              <w:t>142</w:t>
            </w:r>
            <w:r w:rsidRPr="00441CD0">
              <w:t xml:space="preserve"> (decimal)</w:t>
            </w:r>
          </w:p>
        </w:tc>
        <w:tc>
          <w:tcPr>
            <w:tcW w:w="588" w:type="dxa"/>
            <w:tcBorders>
              <w:top w:val="nil"/>
              <w:left w:val="single" w:sz="4" w:space="0" w:color="auto"/>
              <w:bottom w:val="nil"/>
              <w:right w:val="single" w:sz="6" w:space="0" w:color="auto"/>
            </w:tcBorders>
          </w:tcPr>
          <w:p w14:paraId="3075A210" w14:textId="77777777" w:rsidR="00EE5860" w:rsidRPr="00441CD0" w:rsidRDefault="00EE5860" w:rsidP="00BB0E1F">
            <w:pPr>
              <w:pStyle w:val="TAC"/>
            </w:pPr>
          </w:p>
        </w:tc>
      </w:tr>
      <w:tr w:rsidR="00EE5860" w:rsidRPr="00441CD0" w14:paraId="78E34610" w14:textId="77777777" w:rsidTr="00BB0E1F">
        <w:trPr>
          <w:jc w:val="center"/>
        </w:trPr>
        <w:tc>
          <w:tcPr>
            <w:tcW w:w="151" w:type="dxa"/>
            <w:tcBorders>
              <w:top w:val="nil"/>
              <w:left w:val="single" w:sz="6" w:space="0" w:color="auto"/>
              <w:bottom w:val="nil"/>
              <w:right w:val="nil"/>
            </w:tcBorders>
          </w:tcPr>
          <w:p w14:paraId="72AD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68C5B"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65D377E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CAC4BC2" w14:textId="77777777" w:rsidR="00EE5860" w:rsidRPr="00441CD0" w:rsidRDefault="00EE5860" w:rsidP="00BB0E1F">
            <w:pPr>
              <w:pStyle w:val="TAC"/>
            </w:pPr>
          </w:p>
        </w:tc>
      </w:tr>
      <w:tr w:rsidR="00EE5860" w:rsidRPr="00441CD0" w14:paraId="44D9E1AA" w14:textId="77777777" w:rsidTr="00BB0E1F">
        <w:trPr>
          <w:jc w:val="center"/>
        </w:trPr>
        <w:tc>
          <w:tcPr>
            <w:tcW w:w="151" w:type="dxa"/>
            <w:tcBorders>
              <w:top w:val="nil"/>
              <w:left w:val="single" w:sz="6" w:space="0" w:color="auto"/>
              <w:bottom w:val="nil"/>
              <w:right w:val="nil"/>
            </w:tcBorders>
          </w:tcPr>
          <w:p w14:paraId="4203C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CD0784"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5A61471"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6B0374" w14:textId="77777777" w:rsidR="00EE5860" w:rsidRPr="00441CD0" w:rsidRDefault="00EE5860" w:rsidP="00BB0E1F">
            <w:pPr>
              <w:pStyle w:val="TAC"/>
            </w:pPr>
            <w:r w:rsidRPr="00441CD0">
              <w:t>ETHI</w:t>
            </w:r>
          </w:p>
        </w:tc>
        <w:tc>
          <w:tcPr>
            <w:tcW w:w="588" w:type="dxa"/>
            <w:tcBorders>
              <w:top w:val="nil"/>
              <w:left w:val="single" w:sz="4" w:space="0" w:color="auto"/>
              <w:bottom w:val="nil"/>
              <w:right w:val="single" w:sz="6" w:space="0" w:color="auto"/>
            </w:tcBorders>
          </w:tcPr>
          <w:p w14:paraId="177028CC" w14:textId="77777777" w:rsidR="00EE5860" w:rsidRPr="00441CD0" w:rsidRDefault="00EE5860" w:rsidP="00BB0E1F">
            <w:pPr>
              <w:pStyle w:val="TAC"/>
            </w:pPr>
          </w:p>
        </w:tc>
      </w:tr>
      <w:tr w:rsidR="00EE5860" w:rsidRPr="00441CD0" w14:paraId="1944C590" w14:textId="77777777" w:rsidTr="00BB0E1F">
        <w:trPr>
          <w:jc w:val="center"/>
        </w:trPr>
        <w:tc>
          <w:tcPr>
            <w:tcW w:w="151" w:type="dxa"/>
            <w:tcBorders>
              <w:top w:val="nil"/>
              <w:left w:val="single" w:sz="6" w:space="0" w:color="auto"/>
              <w:bottom w:val="single" w:sz="4" w:space="0" w:color="auto"/>
              <w:right w:val="nil"/>
            </w:tcBorders>
          </w:tcPr>
          <w:p w14:paraId="75B322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3F9058"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59165F2"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600D6FE" w14:textId="77777777" w:rsidR="00EE5860" w:rsidRPr="00441CD0" w:rsidRDefault="00EE5860" w:rsidP="00BB0E1F">
            <w:pPr>
              <w:pStyle w:val="TAC"/>
            </w:pPr>
          </w:p>
        </w:tc>
      </w:tr>
    </w:tbl>
    <w:p w14:paraId="7E5BDF61" w14:textId="77777777" w:rsidR="00EE5860" w:rsidRPr="00441CD0" w:rsidRDefault="00EE5860" w:rsidP="00EE5860">
      <w:pPr>
        <w:pStyle w:val="TF"/>
        <w:spacing w:before="120"/>
        <w:rPr>
          <w:lang w:val="fr-FR"/>
        </w:rPr>
      </w:pPr>
      <w:r w:rsidRPr="00441CD0">
        <w:rPr>
          <w:lang w:val="fr-FR"/>
        </w:rPr>
        <w:t>Figure 8.2.102-1: Ethernet PDU Session Information</w:t>
      </w:r>
    </w:p>
    <w:p w14:paraId="259583AD" w14:textId="77777777" w:rsidR="00EE5860" w:rsidRPr="00441CD0" w:rsidRDefault="00EE5860" w:rsidP="00EE5860">
      <w:r w:rsidRPr="00441CD0">
        <w:t>The following flags are coded within Octet 5:</w:t>
      </w:r>
    </w:p>
    <w:p w14:paraId="73E94C00" w14:textId="47018D2F" w:rsidR="00EE5860" w:rsidRPr="00441CD0" w:rsidRDefault="00EE5860" w:rsidP="00EE5860">
      <w:pPr>
        <w:pStyle w:val="B1"/>
      </w:pPr>
      <w:r w:rsidRPr="00441CD0">
        <w:t>-</w:t>
      </w:r>
      <w:r w:rsidRPr="00441CD0">
        <w:tab/>
        <w:t xml:space="preserve">Bit 1 – ETHI (Ethernet Indication): This bit shall be set to "1". This refers to all the DL traffic matching the Ethernet PDU session (see </w:t>
      </w:r>
      <w:r w:rsidR="00415C19" w:rsidRPr="00441CD0">
        <w:t>clause</w:t>
      </w:r>
      <w:r w:rsidR="00415C19">
        <w:t> </w:t>
      </w:r>
      <w:r w:rsidR="00415C19" w:rsidRPr="00441CD0">
        <w:t>5</w:t>
      </w:r>
      <w:r w:rsidRPr="00441CD0">
        <w:t>.13.1).</w:t>
      </w:r>
    </w:p>
    <w:p w14:paraId="58159921" w14:textId="77777777" w:rsidR="00EE5860" w:rsidRPr="00441CD0" w:rsidRDefault="00EE5860" w:rsidP="00EE5860">
      <w:pPr>
        <w:pStyle w:val="B1"/>
      </w:pPr>
      <w:r w:rsidRPr="00441CD0">
        <w:t>-</w:t>
      </w:r>
      <w:r w:rsidRPr="00441CD0">
        <w:tab/>
        <w:t>Bit 2 to 8 are spare and reserved for future use.</w:t>
      </w:r>
    </w:p>
    <w:p w14:paraId="4FA06E04" w14:textId="77777777" w:rsidR="00EE5860" w:rsidRPr="00441CD0" w:rsidRDefault="00EE5860" w:rsidP="00EE5860">
      <w:pPr>
        <w:pStyle w:val="Heading3"/>
      </w:pPr>
      <w:bookmarkStart w:id="6304" w:name="_Toc19717448"/>
      <w:bookmarkStart w:id="6305" w:name="_Toc27490949"/>
      <w:bookmarkStart w:id="6306" w:name="_Toc27557242"/>
      <w:bookmarkStart w:id="6307" w:name="_Toc27724159"/>
      <w:bookmarkStart w:id="6308" w:name="_Toc36031233"/>
      <w:bookmarkStart w:id="6309" w:name="_Toc36043153"/>
      <w:bookmarkStart w:id="6310" w:name="_Toc36814478"/>
      <w:bookmarkStart w:id="6311" w:name="_Toc44689336"/>
      <w:bookmarkStart w:id="6312" w:name="_Toc44924090"/>
      <w:bookmarkStart w:id="6313" w:name="_Toc51861060"/>
      <w:bookmarkStart w:id="6314" w:name="_Toc57930831"/>
      <w:bookmarkStart w:id="6315" w:name="_Toc57931461"/>
      <w:bookmarkStart w:id="6316" w:name="_Toc67499853"/>
      <w:r w:rsidRPr="00441CD0">
        <w:t>8.</w:t>
      </w:r>
      <w:r w:rsidRPr="00441CD0">
        <w:rPr>
          <w:lang w:val="en-US"/>
        </w:rPr>
        <w:t>2.103</w:t>
      </w:r>
      <w:r w:rsidRPr="00441CD0">
        <w:tab/>
        <w:t>MAC Addresses Detected</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58A95FED" w14:textId="77777777" w:rsidR="00EE5860" w:rsidRPr="00441CD0" w:rsidRDefault="00EE5860" w:rsidP="00EE5860">
      <w:pPr>
        <w:rPr>
          <w:lang w:eastAsia="zh-CN"/>
        </w:rPr>
      </w:pPr>
      <w:r w:rsidRPr="00441CD0">
        <w:t>The MAC Addresses Detected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8.2.103-1</w:t>
      </w:r>
      <w:r w:rsidRPr="00441CD0">
        <w:rPr>
          <w:lang w:eastAsia="ja-JP"/>
        </w:rPr>
        <w:t xml:space="preserve">. </w:t>
      </w:r>
      <w:r w:rsidRPr="00441CD0">
        <w:rPr>
          <w:lang w:eastAsia="zh-CN"/>
        </w:rPr>
        <w:t>It shall contain a list of MAC address values.</w:t>
      </w:r>
    </w:p>
    <w:p w14:paraId="74D1E415" w14:textId="77777777" w:rsidR="00EE5860" w:rsidRPr="00441CD0" w:rsidRDefault="00EE5860" w:rsidP="00EE5860">
      <w:pPr>
        <w:pStyle w:val="TH"/>
        <w:rPr>
          <w:lang w:eastAsia="zh-CN"/>
        </w:rPr>
      </w:pPr>
      <w:bookmarkStart w:id="6317" w:name="_Toc19717449"/>
      <w:bookmarkStart w:id="6318" w:name="_Toc27490950"/>
      <w:bookmarkStart w:id="6319" w:name="_Toc27557243"/>
      <w:bookmarkStart w:id="6320" w:name="_Toc277241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C06D43" w14:textId="77777777" w:rsidTr="00BB0E1F">
        <w:trPr>
          <w:jc w:val="center"/>
        </w:trPr>
        <w:tc>
          <w:tcPr>
            <w:tcW w:w="151" w:type="dxa"/>
            <w:tcBorders>
              <w:top w:val="single" w:sz="6" w:space="0" w:color="auto"/>
              <w:left w:val="single" w:sz="6" w:space="0" w:color="auto"/>
              <w:bottom w:val="nil"/>
              <w:right w:val="nil"/>
            </w:tcBorders>
          </w:tcPr>
          <w:p w14:paraId="3327E36E" w14:textId="77777777" w:rsidR="00EE5860" w:rsidRPr="00441CD0" w:rsidRDefault="00EE5860" w:rsidP="00BB0E1F">
            <w:pPr>
              <w:pStyle w:val="TAC"/>
            </w:pPr>
          </w:p>
        </w:tc>
        <w:tc>
          <w:tcPr>
            <w:tcW w:w="1104" w:type="dxa"/>
            <w:tcBorders>
              <w:top w:val="single" w:sz="6" w:space="0" w:color="auto"/>
              <w:left w:val="nil"/>
              <w:bottom w:val="nil"/>
              <w:right w:val="nil"/>
            </w:tcBorders>
          </w:tcPr>
          <w:p w14:paraId="1C4CB8B9"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65748C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90D823" w14:textId="77777777" w:rsidR="00EE5860" w:rsidRPr="00441CD0" w:rsidRDefault="00EE5860" w:rsidP="00BB0E1F">
            <w:pPr>
              <w:pStyle w:val="TAC"/>
            </w:pPr>
          </w:p>
        </w:tc>
      </w:tr>
      <w:tr w:rsidR="00EE5860" w:rsidRPr="00441CD0" w14:paraId="39E1C913" w14:textId="77777777" w:rsidTr="00BB0E1F">
        <w:trPr>
          <w:jc w:val="center"/>
        </w:trPr>
        <w:tc>
          <w:tcPr>
            <w:tcW w:w="151" w:type="dxa"/>
            <w:tcBorders>
              <w:top w:val="nil"/>
              <w:left w:val="single" w:sz="6" w:space="0" w:color="auto"/>
              <w:bottom w:val="nil"/>
              <w:right w:val="nil"/>
            </w:tcBorders>
          </w:tcPr>
          <w:p w14:paraId="692C862B" w14:textId="77777777" w:rsidR="00EE5860" w:rsidRPr="00441CD0" w:rsidRDefault="00EE5860" w:rsidP="00BB0E1F">
            <w:pPr>
              <w:pStyle w:val="TAC"/>
            </w:pPr>
          </w:p>
        </w:tc>
        <w:tc>
          <w:tcPr>
            <w:tcW w:w="1104" w:type="dxa"/>
            <w:tcBorders>
              <w:top w:val="nil"/>
              <w:left w:val="nil"/>
              <w:bottom w:val="nil"/>
              <w:right w:val="nil"/>
            </w:tcBorders>
            <w:hideMark/>
          </w:tcPr>
          <w:p w14:paraId="6C240F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E816ED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68735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C2BD76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8F3674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CD04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0318A5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79449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C43D3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D1C42" w14:textId="77777777" w:rsidR="00EE5860" w:rsidRPr="00441CD0" w:rsidRDefault="00EE5860" w:rsidP="00BB0E1F">
            <w:pPr>
              <w:pStyle w:val="TAC"/>
            </w:pPr>
          </w:p>
        </w:tc>
      </w:tr>
      <w:tr w:rsidR="00EE5860" w:rsidRPr="00441CD0" w14:paraId="41B4B161" w14:textId="77777777" w:rsidTr="00BB0E1F">
        <w:trPr>
          <w:jc w:val="center"/>
        </w:trPr>
        <w:tc>
          <w:tcPr>
            <w:tcW w:w="151" w:type="dxa"/>
            <w:tcBorders>
              <w:top w:val="nil"/>
              <w:left w:val="single" w:sz="6" w:space="0" w:color="auto"/>
              <w:bottom w:val="nil"/>
              <w:right w:val="nil"/>
            </w:tcBorders>
          </w:tcPr>
          <w:p w14:paraId="25EBA1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0ACC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8402C12" w14:textId="77777777" w:rsidR="00EE5860" w:rsidRPr="00441CD0" w:rsidRDefault="00EE5860" w:rsidP="00BB0E1F">
            <w:pPr>
              <w:pStyle w:val="TAC"/>
            </w:pPr>
            <w:r w:rsidRPr="00441CD0">
              <w:t xml:space="preserve">Type = </w:t>
            </w:r>
            <w:r w:rsidRPr="00441CD0">
              <w:rPr>
                <w:lang w:val="de-DE"/>
              </w:rPr>
              <w:t>144</w:t>
            </w:r>
            <w:r w:rsidRPr="00441CD0">
              <w:t xml:space="preserve"> (decimal)</w:t>
            </w:r>
          </w:p>
        </w:tc>
        <w:tc>
          <w:tcPr>
            <w:tcW w:w="588" w:type="dxa"/>
            <w:tcBorders>
              <w:top w:val="nil"/>
              <w:left w:val="single" w:sz="4" w:space="0" w:color="auto"/>
              <w:bottom w:val="nil"/>
              <w:right w:val="single" w:sz="6" w:space="0" w:color="auto"/>
            </w:tcBorders>
          </w:tcPr>
          <w:p w14:paraId="30E7A514" w14:textId="77777777" w:rsidR="00EE5860" w:rsidRPr="00441CD0" w:rsidRDefault="00EE5860" w:rsidP="00BB0E1F">
            <w:pPr>
              <w:pStyle w:val="TAC"/>
            </w:pPr>
          </w:p>
        </w:tc>
      </w:tr>
      <w:tr w:rsidR="00EE5860" w:rsidRPr="00441CD0" w14:paraId="5BAEA4F3" w14:textId="77777777" w:rsidTr="00BB0E1F">
        <w:trPr>
          <w:jc w:val="center"/>
        </w:trPr>
        <w:tc>
          <w:tcPr>
            <w:tcW w:w="151" w:type="dxa"/>
            <w:tcBorders>
              <w:top w:val="nil"/>
              <w:left w:val="single" w:sz="6" w:space="0" w:color="auto"/>
              <w:bottom w:val="nil"/>
              <w:right w:val="nil"/>
            </w:tcBorders>
          </w:tcPr>
          <w:p w14:paraId="4C05AA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5DAB2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47BE33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FC88BF9" w14:textId="77777777" w:rsidR="00EE5860" w:rsidRPr="00441CD0" w:rsidRDefault="00EE5860" w:rsidP="00BB0E1F">
            <w:pPr>
              <w:pStyle w:val="TAC"/>
            </w:pPr>
          </w:p>
        </w:tc>
      </w:tr>
      <w:tr w:rsidR="00EE5860" w:rsidRPr="00441CD0" w14:paraId="78DF57DD" w14:textId="77777777" w:rsidTr="00BB0E1F">
        <w:trPr>
          <w:jc w:val="center"/>
        </w:trPr>
        <w:tc>
          <w:tcPr>
            <w:tcW w:w="151" w:type="dxa"/>
            <w:tcBorders>
              <w:top w:val="nil"/>
              <w:left w:val="single" w:sz="6" w:space="0" w:color="auto"/>
              <w:bottom w:val="nil"/>
              <w:right w:val="nil"/>
            </w:tcBorders>
          </w:tcPr>
          <w:p w14:paraId="55FAE1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497E4" w14:textId="77777777" w:rsidR="00EE5860" w:rsidRPr="00441CD0" w:rsidRDefault="00EE5860" w:rsidP="00BB0E1F">
            <w:pPr>
              <w:pStyle w:val="TAC"/>
              <w:rPr>
                <w:lang w:val="de-DE"/>
              </w:rPr>
            </w:pPr>
            <w:r w:rsidRPr="00441CD0">
              <w:rPr>
                <w:lang w:val="de-DE"/>
              </w:rPr>
              <w:t>5</w:t>
            </w:r>
          </w:p>
        </w:tc>
        <w:tc>
          <w:tcPr>
            <w:tcW w:w="4711" w:type="dxa"/>
            <w:gridSpan w:val="8"/>
            <w:tcBorders>
              <w:top w:val="single" w:sz="4" w:space="0" w:color="auto"/>
              <w:left w:val="single" w:sz="4" w:space="0" w:color="auto"/>
              <w:bottom w:val="single" w:sz="4" w:space="0" w:color="auto"/>
              <w:right w:val="single" w:sz="4" w:space="0" w:color="auto"/>
            </w:tcBorders>
            <w:hideMark/>
          </w:tcPr>
          <w:p w14:paraId="6F33BE52" w14:textId="77777777" w:rsidR="00EE5860" w:rsidRPr="00441CD0" w:rsidRDefault="00EE5860" w:rsidP="00BB0E1F">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14:paraId="2F194E58" w14:textId="77777777" w:rsidR="00EE5860" w:rsidRPr="00441CD0" w:rsidRDefault="00EE5860" w:rsidP="00BB0E1F">
            <w:pPr>
              <w:pStyle w:val="TAC"/>
              <w:rPr>
                <w:lang w:val="x-none"/>
              </w:rPr>
            </w:pPr>
          </w:p>
        </w:tc>
      </w:tr>
      <w:tr w:rsidR="00EE5860" w:rsidRPr="00441CD0" w14:paraId="01DDF790" w14:textId="77777777" w:rsidTr="00BB0E1F">
        <w:trPr>
          <w:jc w:val="center"/>
        </w:trPr>
        <w:tc>
          <w:tcPr>
            <w:tcW w:w="151" w:type="dxa"/>
            <w:tcBorders>
              <w:top w:val="nil"/>
              <w:left w:val="single" w:sz="6" w:space="0" w:color="auto"/>
              <w:bottom w:val="nil"/>
              <w:right w:val="nil"/>
            </w:tcBorders>
          </w:tcPr>
          <w:p w14:paraId="2B3AA7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3BC0FF" w14:textId="77777777" w:rsidR="00EE5860" w:rsidRPr="00441CD0" w:rsidRDefault="00EE5860" w:rsidP="00BB0E1F">
            <w:pPr>
              <w:pStyle w:val="TAC"/>
              <w:rPr>
                <w:lang w:val="de-DE"/>
              </w:rPr>
            </w:pPr>
            <w:r w:rsidRPr="00441CD0">
              <w:rPr>
                <w:lang w:val="de-DE"/>
              </w:rPr>
              <w:t>6 to 11</w:t>
            </w:r>
          </w:p>
        </w:tc>
        <w:tc>
          <w:tcPr>
            <w:tcW w:w="4711" w:type="dxa"/>
            <w:gridSpan w:val="8"/>
            <w:tcBorders>
              <w:top w:val="single" w:sz="4" w:space="0" w:color="auto"/>
              <w:left w:val="single" w:sz="4" w:space="0" w:color="auto"/>
              <w:bottom w:val="single" w:sz="4" w:space="0" w:color="auto"/>
              <w:right w:val="single" w:sz="4" w:space="0" w:color="auto"/>
            </w:tcBorders>
            <w:hideMark/>
          </w:tcPr>
          <w:p w14:paraId="03679D27"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3904A295" w14:textId="77777777" w:rsidR="00EE5860" w:rsidRPr="00441CD0" w:rsidRDefault="00EE5860" w:rsidP="00BB0E1F">
            <w:pPr>
              <w:pStyle w:val="TAC"/>
              <w:rPr>
                <w:lang w:val="x-none"/>
              </w:rPr>
            </w:pPr>
          </w:p>
        </w:tc>
      </w:tr>
      <w:tr w:rsidR="00EE5860" w:rsidRPr="00441CD0" w14:paraId="57493585" w14:textId="77777777" w:rsidTr="00BB0E1F">
        <w:trPr>
          <w:jc w:val="center"/>
        </w:trPr>
        <w:tc>
          <w:tcPr>
            <w:tcW w:w="151" w:type="dxa"/>
            <w:tcBorders>
              <w:top w:val="nil"/>
              <w:left w:val="single" w:sz="6" w:space="0" w:color="auto"/>
              <w:bottom w:val="nil"/>
              <w:right w:val="nil"/>
            </w:tcBorders>
          </w:tcPr>
          <w:p w14:paraId="3B6F0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D6508B" w14:textId="77777777" w:rsidR="00EE5860" w:rsidRPr="00441CD0" w:rsidRDefault="00EE5860" w:rsidP="00BB0E1F">
            <w:pPr>
              <w:pStyle w:val="TAC"/>
              <w:rPr>
                <w:lang w:val="de-DE"/>
              </w:rPr>
            </w:pPr>
            <w:r w:rsidRPr="00441CD0">
              <w:rPr>
                <w:lang w:val="de-DE"/>
              </w:rPr>
              <w:t>o to (o+5)</w:t>
            </w:r>
          </w:p>
        </w:tc>
        <w:tc>
          <w:tcPr>
            <w:tcW w:w="4711" w:type="dxa"/>
            <w:gridSpan w:val="8"/>
            <w:tcBorders>
              <w:top w:val="single" w:sz="4" w:space="0" w:color="auto"/>
              <w:left w:val="single" w:sz="4" w:space="0" w:color="auto"/>
              <w:bottom w:val="single" w:sz="4" w:space="0" w:color="auto"/>
              <w:right w:val="single" w:sz="4" w:space="0" w:color="auto"/>
            </w:tcBorders>
            <w:hideMark/>
          </w:tcPr>
          <w:p w14:paraId="34DC9E0B"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0EA7D2A8" w14:textId="77777777" w:rsidR="00EE5860" w:rsidRPr="00441CD0" w:rsidRDefault="00EE5860" w:rsidP="00BB0E1F">
            <w:pPr>
              <w:pStyle w:val="TAC"/>
              <w:rPr>
                <w:lang w:val="x-none"/>
              </w:rPr>
            </w:pPr>
          </w:p>
        </w:tc>
      </w:tr>
      <w:tr w:rsidR="00EE5860" w:rsidRPr="00441CD0" w14:paraId="60671279" w14:textId="77777777" w:rsidTr="00BB0E1F">
        <w:trPr>
          <w:jc w:val="center"/>
        </w:trPr>
        <w:tc>
          <w:tcPr>
            <w:tcW w:w="151" w:type="dxa"/>
            <w:tcBorders>
              <w:top w:val="nil"/>
              <w:left w:val="single" w:sz="6" w:space="0" w:color="auto"/>
              <w:bottom w:val="nil"/>
              <w:right w:val="nil"/>
            </w:tcBorders>
          </w:tcPr>
          <w:p w14:paraId="2E971B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15B4DE" w14:textId="77777777" w:rsidR="00EE5860" w:rsidRPr="00441CD0" w:rsidRDefault="00EE5860" w:rsidP="00BB0E1F">
            <w:pPr>
              <w:pStyle w:val="TAC"/>
              <w:rPr>
                <w:lang w:val="de-DE"/>
              </w:rPr>
            </w:pPr>
            <w:r w:rsidRPr="00441CD0">
              <w:rPr>
                <w:lang w:val="de-DE"/>
              </w:rPr>
              <w:t>p to (p+5)</w:t>
            </w:r>
          </w:p>
        </w:tc>
        <w:tc>
          <w:tcPr>
            <w:tcW w:w="4711" w:type="dxa"/>
            <w:gridSpan w:val="8"/>
            <w:tcBorders>
              <w:top w:val="single" w:sz="4" w:space="0" w:color="auto"/>
              <w:left w:val="single" w:sz="4" w:space="0" w:color="auto"/>
              <w:bottom w:val="single" w:sz="4" w:space="0" w:color="auto"/>
              <w:right w:val="single" w:sz="4" w:space="0" w:color="auto"/>
            </w:tcBorders>
            <w:hideMark/>
          </w:tcPr>
          <w:p w14:paraId="39C8ADF2"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2C5FC25" w14:textId="77777777" w:rsidR="00EE5860" w:rsidRPr="00441CD0" w:rsidRDefault="00EE5860" w:rsidP="00BB0E1F">
            <w:pPr>
              <w:pStyle w:val="TAC"/>
            </w:pPr>
          </w:p>
        </w:tc>
      </w:tr>
      <w:tr w:rsidR="00EE5860" w:rsidRPr="00441CD0" w14:paraId="45BFFC37" w14:textId="77777777" w:rsidTr="00BB0E1F">
        <w:trPr>
          <w:jc w:val="center"/>
        </w:trPr>
        <w:tc>
          <w:tcPr>
            <w:tcW w:w="151" w:type="dxa"/>
            <w:tcBorders>
              <w:top w:val="nil"/>
              <w:left w:val="single" w:sz="6" w:space="0" w:color="auto"/>
              <w:bottom w:val="nil"/>
              <w:right w:val="nil"/>
            </w:tcBorders>
          </w:tcPr>
          <w:p w14:paraId="6D3C8F8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5B63F8" w14:textId="77777777" w:rsidR="00EE5860" w:rsidRPr="00441CD0" w:rsidRDefault="00EE5860" w:rsidP="00BB0E1F">
            <w:pPr>
              <w:pStyle w:val="TAC"/>
              <w:rPr>
                <w:lang w:val="de-DE"/>
              </w:rPr>
            </w:pPr>
            <w:r w:rsidRPr="00441CD0">
              <w:rPr>
                <w:lang w:val="de-DE"/>
              </w:rPr>
              <w:t>q to (q+5)</w:t>
            </w:r>
          </w:p>
        </w:tc>
        <w:tc>
          <w:tcPr>
            <w:tcW w:w="4711" w:type="dxa"/>
            <w:gridSpan w:val="8"/>
            <w:tcBorders>
              <w:top w:val="single" w:sz="4" w:space="0" w:color="auto"/>
              <w:left w:val="single" w:sz="4" w:space="0" w:color="auto"/>
              <w:bottom w:val="single" w:sz="4" w:space="0" w:color="auto"/>
              <w:right w:val="single" w:sz="4" w:space="0" w:color="auto"/>
            </w:tcBorders>
            <w:hideMark/>
          </w:tcPr>
          <w:p w14:paraId="1816FBD6"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44C7F2F2" w14:textId="77777777" w:rsidR="00EE5860" w:rsidRPr="00441CD0" w:rsidRDefault="00EE5860" w:rsidP="00BB0E1F">
            <w:pPr>
              <w:pStyle w:val="TAC"/>
            </w:pPr>
          </w:p>
        </w:tc>
      </w:tr>
      <w:tr w:rsidR="00EE5860" w:rsidRPr="00441CD0" w14:paraId="1CC508FB" w14:textId="77777777" w:rsidTr="00BB0E1F">
        <w:trPr>
          <w:jc w:val="center"/>
        </w:trPr>
        <w:tc>
          <w:tcPr>
            <w:tcW w:w="151" w:type="dxa"/>
            <w:tcBorders>
              <w:top w:val="nil"/>
              <w:left w:val="single" w:sz="6" w:space="0" w:color="auto"/>
              <w:bottom w:val="nil"/>
              <w:right w:val="nil"/>
            </w:tcBorders>
          </w:tcPr>
          <w:p w14:paraId="713B9C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F76D40"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D26EB38"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491A9B4F" w14:textId="77777777" w:rsidR="00EE5860" w:rsidRPr="00441CD0" w:rsidRDefault="00EE5860" w:rsidP="00BB0E1F">
            <w:pPr>
              <w:pStyle w:val="TAC"/>
            </w:pPr>
          </w:p>
        </w:tc>
      </w:tr>
      <w:tr w:rsidR="00EE5860" w:rsidRPr="00441CD0" w14:paraId="078C8DB8" w14:textId="77777777" w:rsidTr="00BB0E1F">
        <w:trPr>
          <w:jc w:val="center"/>
        </w:trPr>
        <w:tc>
          <w:tcPr>
            <w:tcW w:w="151" w:type="dxa"/>
            <w:tcBorders>
              <w:top w:val="nil"/>
              <w:left w:val="single" w:sz="6" w:space="0" w:color="auto"/>
              <w:bottom w:val="nil"/>
              <w:right w:val="nil"/>
            </w:tcBorders>
          </w:tcPr>
          <w:p w14:paraId="4DF652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C83072"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03F782D9"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9637501" w14:textId="77777777" w:rsidR="00EE5860" w:rsidRPr="00441CD0" w:rsidRDefault="00EE5860" w:rsidP="00BB0E1F">
            <w:pPr>
              <w:pStyle w:val="TAC"/>
            </w:pPr>
          </w:p>
        </w:tc>
      </w:tr>
      <w:tr w:rsidR="00EE5860" w:rsidRPr="00441CD0" w14:paraId="495F6785" w14:textId="77777777" w:rsidTr="00BB0E1F">
        <w:trPr>
          <w:jc w:val="center"/>
        </w:trPr>
        <w:tc>
          <w:tcPr>
            <w:tcW w:w="151" w:type="dxa"/>
            <w:tcBorders>
              <w:top w:val="nil"/>
              <w:left w:val="single" w:sz="6" w:space="0" w:color="auto"/>
              <w:bottom w:val="nil"/>
              <w:right w:val="nil"/>
            </w:tcBorders>
          </w:tcPr>
          <w:p w14:paraId="362583F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447671"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5580B37A"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457234C6" w14:textId="77777777" w:rsidR="00EE5860" w:rsidRPr="00441CD0" w:rsidRDefault="00EE5860" w:rsidP="00BB0E1F">
            <w:pPr>
              <w:pStyle w:val="TAC"/>
            </w:pPr>
          </w:p>
        </w:tc>
      </w:tr>
      <w:tr w:rsidR="00EE5860" w:rsidRPr="00441CD0" w14:paraId="378E1F15" w14:textId="77777777" w:rsidTr="00BB0E1F">
        <w:trPr>
          <w:jc w:val="center"/>
        </w:trPr>
        <w:tc>
          <w:tcPr>
            <w:tcW w:w="151" w:type="dxa"/>
            <w:tcBorders>
              <w:top w:val="nil"/>
              <w:left w:val="single" w:sz="6" w:space="0" w:color="auto"/>
              <w:bottom w:val="nil"/>
              <w:right w:val="nil"/>
            </w:tcBorders>
          </w:tcPr>
          <w:p w14:paraId="6C1340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A0D5"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5619CE70"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7118E55" w14:textId="77777777" w:rsidR="00EE5860" w:rsidRPr="00441CD0" w:rsidRDefault="00EE5860" w:rsidP="00BB0E1F">
            <w:pPr>
              <w:pStyle w:val="TAC"/>
            </w:pPr>
          </w:p>
        </w:tc>
      </w:tr>
      <w:tr w:rsidR="00EE5860" w:rsidRPr="00441CD0" w14:paraId="5934AA1E" w14:textId="77777777" w:rsidTr="00BB0E1F">
        <w:trPr>
          <w:jc w:val="center"/>
        </w:trPr>
        <w:tc>
          <w:tcPr>
            <w:tcW w:w="151" w:type="dxa"/>
            <w:tcBorders>
              <w:top w:val="nil"/>
              <w:left w:val="single" w:sz="6" w:space="0" w:color="auto"/>
              <w:bottom w:val="single" w:sz="4" w:space="0" w:color="auto"/>
              <w:right w:val="nil"/>
            </w:tcBorders>
          </w:tcPr>
          <w:p w14:paraId="624B380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B2393D" w14:textId="77777777" w:rsidR="00EE5860" w:rsidRPr="00441CD0" w:rsidRDefault="00EE5860" w:rsidP="00BB0E1F">
            <w:pPr>
              <w:pStyle w:val="TAC"/>
            </w:pPr>
            <w:r w:rsidRPr="00441CD0">
              <w:rPr>
                <w:lang w:val="de-DE" w:eastAsia="zh-CN"/>
              </w:rPr>
              <w:t>w</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4AD6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C0BBBE9" w14:textId="77777777" w:rsidR="00EE5860" w:rsidRPr="00441CD0" w:rsidRDefault="00EE5860" w:rsidP="00BB0E1F">
            <w:pPr>
              <w:pStyle w:val="TAC"/>
              <w:rPr>
                <w:lang w:val="x-none"/>
              </w:rPr>
            </w:pPr>
          </w:p>
        </w:tc>
      </w:tr>
    </w:tbl>
    <w:p w14:paraId="546F1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103</w:t>
      </w:r>
      <w:r w:rsidRPr="00441CD0">
        <w:rPr>
          <w:lang w:eastAsia="zh-CN"/>
        </w:rPr>
        <w:t>-</w:t>
      </w:r>
      <w:r w:rsidRPr="00441CD0">
        <w:rPr>
          <w:lang w:eastAsia="ja-JP"/>
        </w:rPr>
        <w:t>1</w:t>
      </w:r>
      <w:r w:rsidRPr="00441CD0">
        <w:t>: MAC addresses Detected</w:t>
      </w:r>
    </w:p>
    <w:p w14:paraId="635E73AD" w14:textId="77777777" w:rsidR="00EE5860" w:rsidRPr="00441CD0" w:rsidRDefault="00EE5860" w:rsidP="00EE5860">
      <w:r w:rsidRPr="00441CD0">
        <w:t>Octet 5 shall encode the number of 48-bit MAC addresses.</w:t>
      </w:r>
    </w:p>
    <w:p w14:paraId="398891CF" w14:textId="77777777" w:rsidR="00EE5860" w:rsidRPr="00441CD0" w:rsidRDefault="00EE5860" w:rsidP="00EE5860">
      <w:r w:rsidRPr="00441CD0">
        <w:t>MAC address values shall be encoded as 12-digit hexadecimal numbers.</w:t>
      </w:r>
    </w:p>
    <w:p w14:paraId="474E837F" w14:textId="77777777" w:rsidR="00EE5860" w:rsidRPr="00441CD0" w:rsidRDefault="00EE5860" w:rsidP="00EE5860">
      <w:r w:rsidRPr="00441CD0">
        <w:t>The Length of C-TAG field shall indicate the length of the C-TAG field. It shall be set to 0 if the C-TAG field is absent.</w:t>
      </w:r>
    </w:p>
    <w:p w14:paraId="2A177C0D" w14:textId="31B06727"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61FEBB30" w14:textId="77777777" w:rsidR="00EE5860" w:rsidRPr="00441CD0" w:rsidRDefault="00EE5860" w:rsidP="00EE5860">
      <w:r w:rsidRPr="00441CD0">
        <w:t>The Length of S-TAG field shall indicate the length of the S-TAG field. It shall be set to 0 if the S-TAG field is absent.</w:t>
      </w:r>
    </w:p>
    <w:p w14:paraId="046010AF" w14:textId="0D61DE17"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746CC0CB" w14:textId="77777777" w:rsidR="00EE5860" w:rsidRPr="00441CD0" w:rsidRDefault="00EE5860" w:rsidP="00EE5860">
      <w:pPr>
        <w:pStyle w:val="Heading3"/>
      </w:pPr>
      <w:bookmarkStart w:id="6321" w:name="_Toc36031234"/>
      <w:bookmarkStart w:id="6322" w:name="_Toc36043154"/>
      <w:bookmarkStart w:id="6323" w:name="_Toc36814479"/>
      <w:bookmarkStart w:id="6324" w:name="_Toc44689337"/>
      <w:bookmarkStart w:id="6325" w:name="_Toc44924091"/>
      <w:bookmarkStart w:id="6326" w:name="_Toc51861061"/>
      <w:bookmarkStart w:id="6327" w:name="_Toc57930832"/>
      <w:bookmarkStart w:id="6328" w:name="_Toc57931462"/>
      <w:bookmarkStart w:id="6329" w:name="_Toc67499854"/>
      <w:r w:rsidRPr="00441CD0">
        <w:t>8.</w:t>
      </w:r>
      <w:r w:rsidRPr="00441CD0">
        <w:rPr>
          <w:lang w:val="en-US"/>
        </w:rPr>
        <w:t>2.104</w:t>
      </w:r>
      <w:r w:rsidRPr="00441CD0">
        <w:tab/>
        <w:t>MAC Addresses Removed</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0B2D26EF" w14:textId="77777777" w:rsidR="00EE5860" w:rsidRPr="00441CD0" w:rsidRDefault="00EE5860" w:rsidP="00EE5860">
      <w:pPr>
        <w:rPr>
          <w:lang w:eastAsia="zh-CN"/>
        </w:rPr>
      </w:pPr>
      <w:r w:rsidRPr="00441CD0">
        <w:t>The MAC Addresses Removed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8.2.104-1</w:t>
      </w:r>
      <w:r w:rsidRPr="00441CD0">
        <w:rPr>
          <w:lang w:eastAsia="ja-JP"/>
        </w:rPr>
        <w:t xml:space="preserve">. </w:t>
      </w:r>
      <w:r w:rsidRPr="00441CD0">
        <w:rPr>
          <w:lang w:eastAsia="zh-CN"/>
        </w:rPr>
        <w:t>It shall contain a list of MAC address values.</w:t>
      </w:r>
    </w:p>
    <w:p w14:paraId="5E3B439D" w14:textId="77777777" w:rsidR="00EE5860" w:rsidRPr="00441CD0" w:rsidRDefault="00EE5860" w:rsidP="00EE5860">
      <w:pPr>
        <w:pStyle w:val="TH"/>
        <w:rPr>
          <w:lang w:eastAsia="zh-CN"/>
        </w:rPr>
      </w:pPr>
      <w:bookmarkStart w:id="6330" w:name="_Toc19717450"/>
      <w:bookmarkStart w:id="6331" w:name="_Toc27490951"/>
      <w:bookmarkStart w:id="6332" w:name="_Toc27557244"/>
      <w:bookmarkStart w:id="6333" w:name="_Toc27724161"/>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0"/>
        <w:gridCol w:w="588"/>
      </w:tblGrid>
      <w:tr w:rsidR="00EE5860" w:rsidRPr="00441CD0" w14:paraId="39C278B4" w14:textId="77777777" w:rsidTr="00BB0E1F">
        <w:trPr>
          <w:jc w:val="center"/>
        </w:trPr>
        <w:tc>
          <w:tcPr>
            <w:tcW w:w="151" w:type="dxa"/>
            <w:tcBorders>
              <w:top w:val="single" w:sz="6" w:space="0" w:color="auto"/>
              <w:left w:val="single" w:sz="6" w:space="0" w:color="auto"/>
              <w:bottom w:val="nil"/>
              <w:right w:val="nil"/>
            </w:tcBorders>
          </w:tcPr>
          <w:p w14:paraId="229DBEFF" w14:textId="77777777" w:rsidR="00EE5860" w:rsidRPr="00441CD0" w:rsidRDefault="00EE5860" w:rsidP="00BB0E1F">
            <w:pPr>
              <w:pStyle w:val="TAC"/>
            </w:pPr>
          </w:p>
        </w:tc>
        <w:tc>
          <w:tcPr>
            <w:tcW w:w="1104" w:type="dxa"/>
            <w:tcBorders>
              <w:top w:val="single" w:sz="6" w:space="0" w:color="auto"/>
              <w:left w:val="nil"/>
              <w:bottom w:val="nil"/>
              <w:right w:val="nil"/>
            </w:tcBorders>
          </w:tcPr>
          <w:p w14:paraId="18B4F1C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0AB97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DA963E" w14:textId="77777777" w:rsidR="00EE5860" w:rsidRPr="00441CD0" w:rsidRDefault="00EE5860" w:rsidP="00BB0E1F">
            <w:pPr>
              <w:pStyle w:val="TAC"/>
            </w:pPr>
          </w:p>
        </w:tc>
      </w:tr>
      <w:tr w:rsidR="00EE5860" w:rsidRPr="00441CD0" w14:paraId="2F362674" w14:textId="77777777" w:rsidTr="00BB0E1F">
        <w:trPr>
          <w:jc w:val="center"/>
        </w:trPr>
        <w:tc>
          <w:tcPr>
            <w:tcW w:w="151" w:type="dxa"/>
            <w:tcBorders>
              <w:top w:val="nil"/>
              <w:left w:val="single" w:sz="6" w:space="0" w:color="auto"/>
              <w:bottom w:val="nil"/>
              <w:right w:val="nil"/>
            </w:tcBorders>
          </w:tcPr>
          <w:p w14:paraId="749D635D" w14:textId="77777777" w:rsidR="00EE5860" w:rsidRPr="00441CD0" w:rsidRDefault="00EE5860" w:rsidP="00BB0E1F">
            <w:pPr>
              <w:pStyle w:val="TAC"/>
            </w:pPr>
          </w:p>
        </w:tc>
        <w:tc>
          <w:tcPr>
            <w:tcW w:w="1104" w:type="dxa"/>
            <w:tcBorders>
              <w:top w:val="nil"/>
              <w:left w:val="nil"/>
              <w:bottom w:val="nil"/>
              <w:right w:val="nil"/>
            </w:tcBorders>
            <w:hideMark/>
          </w:tcPr>
          <w:p w14:paraId="54F9CCB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2E56F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2CB82E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4696F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E263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18DD1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FE5B0B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9BA1B2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B06E8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28BFB57" w14:textId="77777777" w:rsidR="00EE5860" w:rsidRPr="00441CD0" w:rsidRDefault="00EE5860" w:rsidP="00BB0E1F">
            <w:pPr>
              <w:pStyle w:val="TAC"/>
            </w:pPr>
          </w:p>
        </w:tc>
      </w:tr>
      <w:tr w:rsidR="00EE5860" w:rsidRPr="00441CD0" w14:paraId="461A88B7" w14:textId="77777777" w:rsidTr="00BB0E1F">
        <w:trPr>
          <w:jc w:val="center"/>
        </w:trPr>
        <w:tc>
          <w:tcPr>
            <w:tcW w:w="151" w:type="dxa"/>
            <w:tcBorders>
              <w:top w:val="nil"/>
              <w:left w:val="single" w:sz="6" w:space="0" w:color="auto"/>
              <w:bottom w:val="nil"/>
              <w:right w:val="nil"/>
            </w:tcBorders>
          </w:tcPr>
          <w:p w14:paraId="4B6DEE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65A33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324DF6" w14:textId="77777777" w:rsidR="00EE5860" w:rsidRPr="00441CD0" w:rsidRDefault="00EE5860" w:rsidP="00BB0E1F">
            <w:pPr>
              <w:pStyle w:val="TAC"/>
            </w:pPr>
            <w:r w:rsidRPr="00441CD0">
              <w:t xml:space="preserve">Type = </w:t>
            </w:r>
            <w:r w:rsidRPr="00441CD0">
              <w:rPr>
                <w:lang w:val="de-DE"/>
              </w:rPr>
              <w:t>145</w:t>
            </w:r>
            <w:r w:rsidRPr="00441CD0">
              <w:t xml:space="preserve"> (decimal)</w:t>
            </w:r>
          </w:p>
        </w:tc>
        <w:tc>
          <w:tcPr>
            <w:tcW w:w="588" w:type="dxa"/>
            <w:tcBorders>
              <w:top w:val="nil"/>
              <w:left w:val="single" w:sz="4" w:space="0" w:color="auto"/>
              <w:bottom w:val="nil"/>
              <w:right w:val="single" w:sz="6" w:space="0" w:color="auto"/>
            </w:tcBorders>
          </w:tcPr>
          <w:p w14:paraId="0DE5DB4B" w14:textId="77777777" w:rsidR="00EE5860" w:rsidRPr="00441CD0" w:rsidRDefault="00EE5860" w:rsidP="00BB0E1F">
            <w:pPr>
              <w:pStyle w:val="TAC"/>
            </w:pPr>
          </w:p>
        </w:tc>
      </w:tr>
      <w:tr w:rsidR="00EE5860" w:rsidRPr="00441CD0" w14:paraId="75CF8854" w14:textId="77777777" w:rsidTr="00BB0E1F">
        <w:trPr>
          <w:jc w:val="center"/>
        </w:trPr>
        <w:tc>
          <w:tcPr>
            <w:tcW w:w="151" w:type="dxa"/>
            <w:tcBorders>
              <w:top w:val="nil"/>
              <w:left w:val="single" w:sz="6" w:space="0" w:color="auto"/>
              <w:bottom w:val="nil"/>
              <w:right w:val="nil"/>
            </w:tcBorders>
          </w:tcPr>
          <w:p w14:paraId="02FB9E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F70D0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5BADA8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C5F0F01" w14:textId="77777777" w:rsidR="00EE5860" w:rsidRPr="00441CD0" w:rsidRDefault="00EE5860" w:rsidP="00BB0E1F">
            <w:pPr>
              <w:pStyle w:val="TAC"/>
            </w:pPr>
          </w:p>
        </w:tc>
      </w:tr>
      <w:tr w:rsidR="00EE5860" w:rsidRPr="00441CD0" w14:paraId="09073F82" w14:textId="77777777" w:rsidTr="00BB0E1F">
        <w:trPr>
          <w:jc w:val="center"/>
        </w:trPr>
        <w:tc>
          <w:tcPr>
            <w:tcW w:w="151" w:type="dxa"/>
            <w:tcBorders>
              <w:top w:val="nil"/>
              <w:left w:val="single" w:sz="6" w:space="0" w:color="auto"/>
              <w:bottom w:val="nil"/>
              <w:right w:val="nil"/>
            </w:tcBorders>
          </w:tcPr>
          <w:p w14:paraId="35ADFF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2009DE" w14:textId="77777777" w:rsidR="00EE5860" w:rsidRPr="00441CD0" w:rsidRDefault="00EE5860" w:rsidP="00BB0E1F">
            <w:pPr>
              <w:pStyle w:val="TAC"/>
              <w:rPr>
                <w:lang w:val="de-DE"/>
              </w:rPr>
            </w:pPr>
            <w:r w:rsidRPr="00441CD0">
              <w:rPr>
                <w:lang w:val="de-DE"/>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3B2774CC" w14:textId="77777777" w:rsidR="00EE5860" w:rsidRPr="00441CD0" w:rsidRDefault="00EE5860" w:rsidP="00BB0E1F">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14:paraId="73B8865B" w14:textId="77777777" w:rsidR="00EE5860" w:rsidRPr="00441CD0" w:rsidRDefault="00EE5860" w:rsidP="00BB0E1F">
            <w:pPr>
              <w:pStyle w:val="TAC"/>
              <w:rPr>
                <w:lang w:val="x-none"/>
              </w:rPr>
            </w:pPr>
          </w:p>
        </w:tc>
      </w:tr>
      <w:tr w:rsidR="00EE5860" w:rsidRPr="00441CD0" w14:paraId="3A7BF5BA" w14:textId="77777777" w:rsidTr="00BB0E1F">
        <w:trPr>
          <w:jc w:val="center"/>
        </w:trPr>
        <w:tc>
          <w:tcPr>
            <w:tcW w:w="151" w:type="dxa"/>
            <w:tcBorders>
              <w:top w:val="nil"/>
              <w:left w:val="single" w:sz="6" w:space="0" w:color="auto"/>
              <w:bottom w:val="nil"/>
              <w:right w:val="nil"/>
            </w:tcBorders>
          </w:tcPr>
          <w:p w14:paraId="761C07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648923" w14:textId="77777777" w:rsidR="00EE5860" w:rsidRPr="00441CD0" w:rsidRDefault="00EE5860" w:rsidP="00BB0E1F">
            <w:pPr>
              <w:pStyle w:val="TAC"/>
              <w:rPr>
                <w:lang w:val="de-DE"/>
              </w:rPr>
            </w:pPr>
            <w:r w:rsidRPr="00441CD0">
              <w:rPr>
                <w:lang w:val="de-DE"/>
              </w:rPr>
              <w:t>6 to 11</w:t>
            </w:r>
          </w:p>
        </w:tc>
        <w:tc>
          <w:tcPr>
            <w:tcW w:w="4710" w:type="dxa"/>
            <w:gridSpan w:val="8"/>
            <w:tcBorders>
              <w:top w:val="single" w:sz="4" w:space="0" w:color="auto"/>
              <w:left w:val="single" w:sz="4" w:space="0" w:color="auto"/>
              <w:bottom w:val="single" w:sz="4" w:space="0" w:color="auto"/>
              <w:right w:val="single" w:sz="4" w:space="0" w:color="auto"/>
            </w:tcBorders>
            <w:hideMark/>
          </w:tcPr>
          <w:p w14:paraId="27EDBDC9"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66969917" w14:textId="77777777" w:rsidR="00EE5860" w:rsidRPr="00441CD0" w:rsidRDefault="00EE5860" w:rsidP="00BB0E1F">
            <w:pPr>
              <w:pStyle w:val="TAC"/>
              <w:rPr>
                <w:lang w:val="x-none"/>
              </w:rPr>
            </w:pPr>
          </w:p>
        </w:tc>
      </w:tr>
      <w:tr w:rsidR="00EE5860" w:rsidRPr="00441CD0" w14:paraId="3ADBC4A9" w14:textId="77777777" w:rsidTr="00BB0E1F">
        <w:trPr>
          <w:jc w:val="center"/>
        </w:trPr>
        <w:tc>
          <w:tcPr>
            <w:tcW w:w="151" w:type="dxa"/>
            <w:tcBorders>
              <w:top w:val="nil"/>
              <w:left w:val="single" w:sz="6" w:space="0" w:color="auto"/>
              <w:bottom w:val="nil"/>
              <w:right w:val="nil"/>
            </w:tcBorders>
          </w:tcPr>
          <w:p w14:paraId="408EA96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059D2D" w14:textId="77777777" w:rsidR="00EE5860" w:rsidRPr="00441CD0" w:rsidRDefault="00EE5860" w:rsidP="00BB0E1F">
            <w:pPr>
              <w:pStyle w:val="TAC"/>
              <w:rPr>
                <w:lang w:val="de-DE"/>
              </w:rPr>
            </w:pPr>
            <w:r w:rsidRPr="00441CD0">
              <w:rPr>
                <w:lang w:val="de-DE"/>
              </w:rPr>
              <w:t>o to (o+5)</w:t>
            </w:r>
          </w:p>
        </w:tc>
        <w:tc>
          <w:tcPr>
            <w:tcW w:w="4710" w:type="dxa"/>
            <w:gridSpan w:val="8"/>
            <w:tcBorders>
              <w:top w:val="single" w:sz="4" w:space="0" w:color="auto"/>
              <w:left w:val="single" w:sz="4" w:space="0" w:color="auto"/>
              <w:bottom w:val="single" w:sz="4" w:space="0" w:color="auto"/>
              <w:right w:val="single" w:sz="4" w:space="0" w:color="auto"/>
            </w:tcBorders>
            <w:hideMark/>
          </w:tcPr>
          <w:p w14:paraId="3E6B8923"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3E78C9A0" w14:textId="77777777" w:rsidR="00EE5860" w:rsidRPr="00441CD0" w:rsidRDefault="00EE5860" w:rsidP="00BB0E1F">
            <w:pPr>
              <w:pStyle w:val="TAC"/>
              <w:rPr>
                <w:lang w:val="x-none"/>
              </w:rPr>
            </w:pPr>
          </w:p>
        </w:tc>
      </w:tr>
      <w:tr w:rsidR="00EE5860" w:rsidRPr="00441CD0" w14:paraId="58DA6207" w14:textId="77777777" w:rsidTr="00BB0E1F">
        <w:trPr>
          <w:jc w:val="center"/>
        </w:trPr>
        <w:tc>
          <w:tcPr>
            <w:tcW w:w="151" w:type="dxa"/>
            <w:tcBorders>
              <w:top w:val="nil"/>
              <w:left w:val="single" w:sz="6" w:space="0" w:color="auto"/>
              <w:bottom w:val="nil"/>
              <w:right w:val="nil"/>
            </w:tcBorders>
          </w:tcPr>
          <w:p w14:paraId="1C1450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5F2970" w14:textId="77777777" w:rsidR="00EE5860" w:rsidRPr="00441CD0" w:rsidRDefault="00EE5860" w:rsidP="00BB0E1F">
            <w:pPr>
              <w:pStyle w:val="TAC"/>
              <w:rPr>
                <w:lang w:val="de-DE"/>
              </w:rPr>
            </w:pPr>
            <w:r w:rsidRPr="00441CD0">
              <w:rPr>
                <w:lang w:val="de-DE"/>
              </w:rPr>
              <w:t>p to (p+5)</w:t>
            </w:r>
          </w:p>
        </w:tc>
        <w:tc>
          <w:tcPr>
            <w:tcW w:w="4710" w:type="dxa"/>
            <w:gridSpan w:val="8"/>
            <w:tcBorders>
              <w:top w:val="single" w:sz="4" w:space="0" w:color="auto"/>
              <w:left w:val="single" w:sz="4" w:space="0" w:color="auto"/>
              <w:bottom w:val="single" w:sz="4" w:space="0" w:color="auto"/>
              <w:right w:val="single" w:sz="4" w:space="0" w:color="auto"/>
            </w:tcBorders>
            <w:hideMark/>
          </w:tcPr>
          <w:p w14:paraId="27C5897A"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037D45A" w14:textId="77777777" w:rsidR="00EE5860" w:rsidRPr="00441CD0" w:rsidRDefault="00EE5860" w:rsidP="00BB0E1F">
            <w:pPr>
              <w:pStyle w:val="TAC"/>
            </w:pPr>
          </w:p>
        </w:tc>
      </w:tr>
      <w:tr w:rsidR="00EE5860" w:rsidRPr="00441CD0" w14:paraId="140E848F" w14:textId="77777777" w:rsidTr="00BB0E1F">
        <w:trPr>
          <w:jc w:val="center"/>
        </w:trPr>
        <w:tc>
          <w:tcPr>
            <w:tcW w:w="151" w:type="dxa"/>
            <w:tcBorders>
              <w:top w:val="nil"/>
              <w:left w:val="single" w:sz="6" w:space="0" w:color="auto"/>
              <w:bottom w:val="nil"/>
              <w:right w:val="nil"/>
            </w:tcBorders>
          </w:tcPr>
          <w:p w14:paraId="4CEF7E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D52482" w14:textId="77777777" w:rsidR="00EE5860" w:rsidRPr="00441CD0" w:rsidRDefault="00EE5860" w:rsidP="00BB0E1F">
            <w:pPr>
              <w:pStyle w:val="TAC"/>
              <w:rPr>
                <w:lang w:val="de-DE"/>
              </w:rPr>
            </w:pPr>
            <w:r w:rsidRPr="00441CD0">
              <w:rPr>
                <w:lang w:val="de-DE"/>
              </w:rPr>
              <w:t>q to (q+5)</w:t>
            </w:r>
          </w:p>
        </w:tc>
        <w:tc>
          <w:tcPr>
            <w:tcW w:w="4710" w:type="dxa"/>
            <w:gridSpan w:val="8"/>
            <w:tcBorders>
              <w:top w:val="single" w:sz="4" w:space="0" w:color="auto"/>
              <w:left w:val="single" w:sz="4" w:space="0" w:color="auto"/>
              <w:bottom w:val="single" w:sz="4" w:space="0" w:color="auto"/>
              <w:right w:val="single" w:sz="4" w:space="0" w:color="auto"/>
            </w:tcBorders>
            <w:hideMark/>
          </w:tcPr>
          <w:p w14:paraId="7DE65C8D"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09797873" w14:textId="77777777" w:rsidR="00EE5860" w:rsidRPr="00441CD0" w:rsidRDefault="00EE5860" w:rsidP="00BB0E1F">
            <w:pPr>
              <w:pStyle w:val="TAC"/>
            </w:pPr>
          </w:p>
        </w:tc>
      </w:tr>
      <w:tr w:rsidR="00EE5860" w:rsidRPr="00441CD0" w14:paraId="5AEF7F8C" w14:textId="77777777" w:rsidTr="00BB0E1F">
        <w:trPr>
          <w:jc w:val="center"/>
        </w:trPr>
        <w:tc>
          <w:tcPr>
            <w:tcW w:w="151" w:type="dxa"/>
            <w:tcBorders>
              <w:top w:val="nil"/>
              <w:left w:val="single" w:sz="6" w:space="0" w:color="auto"/>
              <w:bottom w:val="nil"/>
              <w:right w:val="nil"/>
            </w:tcBorders>
          </w:tcPr>
          <w:p w14:paraId="0C001E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FD7D7"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3F86092"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0A9D987C" w14:textId="77777777" w:rsidR="00EE5860" w:rsidRPr="00441CD0" w:rsidRDefault="00EE5860" w:rsidP="00BB0E1F">
            <w:pPr>
              <w:pStyle w:val="TAC"/>
            </w:pPr>
          </w:p>
        </w:tc>
      </w:tr>
      <w:tr w:rsidR="00EE5860" w:rsidRPr="00441CD0" w14:paraId="235DD326" w14:textId="77777777" w:rsidTr="00BB0E1F">
        <w:trPr>
          <w:jc w:val="center"/>
        </w:trPr>
        <w:tc>
          <w:tcPr>
            <w:tcW w:w="151" w:type="dxa"/>
            <w:tcBorders>
              <w:top w:val="nil"/>
              <w:left w:val="single" w:sz="6" w:space="0" w:color="auto"/>
              <w:bottom w:val="nil"/>
              <w:right w:val="nil"/>
            </w:tcBorders>
          </w:tcPr>
          <w:p w14:paraId="30FD08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2A0381"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44D55B95"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8273660" w14:textId="77777777" w:rsidR="00EE5860" w:rsidRPr="00441CD0" w:rsidRDefault="00EE5860" w:rsidP="00BB0E1F">
            <w:pPr>
              <w:pStyle w:val="TAC"/>
            </w:pPr>
          </w:p>
        </w:tc>
      </w:tr>
      <w:tr w:rsidR="00EE5860" w:rsidRPr="00441CD0" w14:paraId="16E76EE0" w14:textId="77777777" w:rsidTr="00BB0E1F">
        <w:trPr>
          <w:jc w:val="center"/>
        </w:trPr>
        <w:tc>
          <w:tcPr>
            <w:tcW w:w="151" w:type="dxa"/>
            <w:tcBorders>
              <w:top w:val="nil"/>
              <w:left w:val="single" w:sz="6" w:space="0" w:color="auto"/>
              <w:bottom w:val="nil"/>
              <w:right w:val="nil"/>
            </w:tcBorders>
          </w:tcPr>
          <w:p w14:paraId="617A1D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BF9A9A"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659AD4B1"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7FDE86D4" w14:textId="77777777" w:rsidR="00EE5860" w:rsidRPr="00441CD0" w:rsidRDefault="00EE5860" w:rsidP="00BB0E1F">
            <w:pPr>
              <w:pStyle w:val="TAC"/>
            </w:pPr>
          </w:p>
        </w:tc>
      </w:tr>
      <w:tr w:rsidR="00EE5860" w:rsidRPr="00441CD0" w14:paraId="31C46EA5" w14:textId="77777777" w:rsidTr="00BB0E1F">
        <w:trPr>
          <w:jc w:val="center"/>
        </w:trPr>
        <w:tc>
          <w:tcPr>
            <w:tcW w:w="151" w:type="dxa"/>
            <w:tcBorders>
              <w:top w:val="nil"/>
              <w:left w:val="single" w:sz="6" w:space="0" w:color="auto"/>
              <w:bottom w:val="nil"/>
              <w:right w:val="nil"/>
            </w:tcBorders>
          </w:tcPr>
          <w:p w14:paraId="479544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753E0E"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60DA79D3"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8806C38" w14:textId="77777777" w:rsidR="00EE5860" w:rsidRPr="00441CD0" w:rsidRDefault="00EE5860" w:rsidP="00BB0E1F">
            <w:pPr>
              <w:pStyle w:val="TAC"/>
            </w:pPr>
          </w:p>
        </w:tc>
      </w:tr>
      <w:tr w:rsidR="00EE5860" w:rsidRPr="00441CD0" w14:paraId="276956ED" w14:textId="77777777" w:rsidTr="00BB0E1F">
        <w:trPr>
          <w:jc w:val="center"/>
        </w:trPr>
        <w:tc>
          <w:tcPr>
            <w:tcW w:w="151" w:type="dxa"/>
            <w:tcBorders>
              <w:top w:val="nil"/>
              <w:left w:val="single" w:sz="6" w:space="0" w:color="auto"/>
              <w:bottom w:val="single" w:sz="4" w:space="0" w:color="auto"/>
              <w:right w:val="nil"/>
            </w:tcBorders>
          </w:tcPr>
          <w:p w14:paraId="57D582A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027B9D" w14:textId="77777777" w:rsidR="00EE5860" w:rsidRPr="00441CD0" w:rsidRDefault="00EE5860" w:rsidP="00BB0E1F">
            <w:pPr>
              <w:pStyle w:val="TAC"/>
            </w:pPr>
            <w:r w:rsidRPr="00441CD0">
              <w:rPr>
                <w:lang w:val="de-DE" w:eastAsia="zh-CN"/>
              </w:rPr>
              <w:t>w</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B4D17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83693F" w14:textId="77777777" w:rsidR="00EE5860" w:rsidRPr="00441CD0" w:rsidRDefault="00EE5860" w:rsidP="00BB0E1F">
            <w:pPr>
              <w:pStyle w:val="TAC"/>
              <w:rPr>
                <w:lang w:val="x-none"/>
              </w:rPr>
            </w:pPr>
          </w:p>
        </w:tc>
      </w:tr>
    </w:tbl>
    <w:p w14:paraId="0F388F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104</w:t>
      </w:r>
      <w:r w:rsidRPr="00441CD0">
        <w:rPr>
          <w:lang w:eastAsia="zh-CN"/>
        </w:rPr>
        <w:t>-</w:t>
      </w:r>
      <w:r w:rsidRPr="00441CD0">
        <w:rPr>
          <w:lang w:eastAsia="ja-JP"/>
        </w:rPr>
        <w:t>1</w:t>
      </w:r>
      <w:r w:rsidRPr="00441CD0">
        <w:t>: MAC addresses Removed</w:t>
      </w:r>
    </w:p>
    <w:p w14:paraId="0528071F" w14:textId="77777777" w:rsidR="00EE5860" w:rsidRPr="00441CD0" w:rsidRDefault="00EE5860" w:rsidP="00EE5860">
      <w:r w:rsidRPr="00441CD0">
        <w:t>Octet 5 shall encode the number of 48-bit MAC addresses.</w:t>
      </w:r>
    </w:p>
    <w:p w14:paraId="6BA5E469" w14:textId="77777777" w:rsidR="00EE5860" w:rsidRPr="00441CD0" w:rsidRDefault="00EE5860" w:rsidP="00EE5860">
      <w:r w:rsidRPr="00441CD0">
        <w:t>MAC address values shall be encoded as 12-digit hexadecimal numbers.</w:t>
      </w:r>
    </w:p>
    <w:p w14:paraId="56387A2B" w14:textId="77777777" w:rsidR="00EE5860" w:rsidRPr="00441CD0" w:rsidRDefault="00EE5860" w:rsidP="00EE5860">
      <w:r w:rsidRPr="00441CD0">
        <w:t>The Length of C-TAG field shall indicate the length of the C-TAG field. It shall be set to 0 if the C-TAG field is absent.</w:t>
      </w:r>
    </w:p>
    <w:p w14:paraId="4FB39E5C" w14:textId="4F2BB21F"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38CF07FD" w14:textId="77777777" w:rsidR="00EE5860" w:rsidRPr="00441CD0" w:rsidRDefault="00EE5860" w:rsidP="00EE5860">
      <w:r w:rsidRPr="00441CD0">
        <w:t>The Length of S-TAG field shall indicate the length of the S-TAG field. It shall be set to 0 if the S-TAG field is absent.</w:t>
      </w:r>
    </w:p>
    <w:p w14:paraId="79724335" w14:textId="51BEFD3D" w:rsidR="00EE5860" w:rsidRPr="00441CD0" w:rsidRDefault="00EE5860" w:rsidP="00EE5860">
      <w:r w:rsidRPr="00441CD0">
        <w:lastRenderedPageBreak/>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2F894157" w14:textId="77777777" w:rsidR="00EE5860" w:rsidRPr="00441CD0" w:rsidRDefault="00EE5860" w:rsidP="00EE5860">
      <w:pPr>
        <w:pStyle w:val="Heading3"/>
      </w:pPr>
      <w:bookmarkStart w:id="6334" w:name="_Toc36031235"/>
      <w:bookmarkStart w:id="6335" w:name="_Toc36043155"/>
      <w:bookmarkStart w:id="6336" w:name="_Toc36814480"/>
      <w:bookmarkStart w:id="6337" w:name="_Toc44689338"/>
      <w:bookmarkStart w:id="6338" w:name="_Toc44924092"/>
      <w:bookmarkStart w:id="6339" w:name="_Toc51861062"/>
      <w:bookmarkStart w:id="6340" w:name="_Toc57930833"/>
      <w:bookmarkStart w:id="6341" w:name="_Toc57931463"/>
      <w:bookmarkStart w:id="6342" w:name="_Toc67499855"/>
      <w:r w:rsidRPr="00441CD0">
        <w:t>8.</w:t>
      </w:r>
      <w:r w:rsidRPr="00441CD0">
        <w:rPr>
          <w:lang w:val="en-US"/>
        </w:rPr>
        <w:t>2.105</w:t>
      </w:r>
      <w:r w:rsidRPr="00441CD0">
        <w:tab/>
        <w:t>Ethernet Inactivity Timer</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3F9C6E76" w14:textId="77777777" w:rsidR="00EE5860" w:rsidRPr="00441CD0" w:rsidRDefault="00EE5860" w:rsidP="00EE5860">
      <w:pPr>
        <w:rPr>
          <w:lang w:eastAsia="ja-JP"/>
        </w:rPr>
      </w:pPr>
      <w:r w:rsidRPr="00441CD0">
        <w:t xml:space="preserve">The Ethenet Inactivity Timer IE contains the inactivity time period, in seconds, to be monitored by the UP function, to detect that a UE MAC address is inactive.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8.2.105-1</w:t>
      </w:r>
      <w:r w:rsidRPr="00441CD0">
        <w:rPr>
          <w:lang w:eastAsia="ja-JP"/>
        </w:rPr>
        <w:t>.</w:t>
      </w:r>
    </w:p>
    <w:p w14:paraId="6F4686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BD3A846" w14:textId="77777777" w:rsidTr="00BB0E1F">
        <w:trPr>
          <w:jc w:val="center"/>
        </w:trPr>
        <w:tc>
          <w:tcPr>
            <w:tcW w:w="151" w:type="dxa"/>
            <w:tcBorders>
              <w:top w:val="single" w:sz="6" w:space="0" w:color="auto"/>
              <w:left w:val="single" w:sz="6" w:space="0" w:color="auto"/>
              <w:bottom w:val="nil"/>
              <w:right w:val="nil"/>
            </w:tcBorders>
          </w:tcPr>
          <w:p w14:paraId="7F944A9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FF9D3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740012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926D5" w14:textId="77777777" w:rsidR="00EE5860" w:rsidRPr="00441CD0" w:rsidRDefault="00EE5860" w:rsidP="00BB0E1F">
            <w:pPr>
              <w:pStyle w:val="TAC"/>
            </w:pPr>
          </w:p>
        </w:tc>
      </w:tr>
      <w:tr w:rsidR="00EE5860" w:rsidRPr="00441CD0" w14:paraId="30EDF4CD" w14:textId="77777777" w:rsidTr="00BB0E1F">
        <w:trPr>
          <w:jc w:val="center"/>
        </w:trPr>
        <w:tc>
          <w:tcPr>
            <w:tcW w:w="151" w:type="dxa"/>
            <w:tcBorders>
              <w:top w:val="nil"/>
              <w:left w:val="single" w:sz="6" w:space="0" w:color="auto"/>
              <w:bottom w:val="nil"/>
              <w:right w:val="nil"/>
            </w:tcBorders>
          </w:tcPr>
          <w:p w14:paraId="71EB58AC" w14:textId="77777777" w:rsidR="00EE5860" w:rsidRPr="00441CD0" w:rsidRDefault="00EE5860" w:rsidP="00BB0E1F">
            <w:pPr>
              <w:pStyle w:val="TAC"/>
            </w:pPr>
          </w:p>
        </w:tc>
        <w:tc>
          <w:tcPr>
            <w:tcW w:w="1104" w:type="dxa"/>
            <w:tcBorders>
              <w:top w:val="nil"/>
              <w:left w:val="nil"/>
              <w:bottom w:val="nil"/>
              <w:right w:val="nil"/>
            </w:tcBorders>
            <w:hideMark/>
          </w:tcPr>
          <w:p w14:paraId="6CB5B71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3EE4D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DD2D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3784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5D7DE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7C576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E3214E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25815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45F1B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E5794A2" w14:textId="77777777" w:rsidR="00EE5860" w:rsidRPr="00441CD0" w:rsidRDefault="00EE5860" w:rsidP="00BB0E1F">
            <w:pPr>
              <w:pStyle w:val="TAC"/>
            </w:pPr>
          </w:p>
        </w:tc>
      </w:tr>
      <w:tr w:rsidR="00EE5860" w:rsidRPr="00441CD0" w14:paraId="19FC887E" w14:textId="77777777" w:rsidTr="00BB0E1F">
        <w:trPr>
          <w:jc w:val="center"/>
        </w:trPr>
        <w:tc>
          <w:tcPr>
            <w:tcW w:w="151" w:type="dxa"/>
            <w:tcBorders>
              <w:top w:val="nil"/>
              <w:left w:val="single" w:sz="6" w:space="0" w:color="auto"/>
              <w:bottom w:val="nil"/>
              <w:right w:val="nil"/>
            </w:tcBorders>
          </w:tcPr>
          <w:p w14:paraId="33D530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AB771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1042A70" w14:textId="77777777" w:rsidR="00EE5860" w:rsidRPr="00441CD0" w:rsidRDefault="00EE5860" w:rsidP="00BB0E1F">
            <w:pPr>
              <w:pStyle w:val="TAC"/>
            </w:pPr>
            <w:r w:rsidRPr="00441CD0">
              <w:t xml:space="preserve">Type = </w:t>
            </w:r>
            <w:r w:rsidRPr="00441CD0">
              <w:rPr>
                <w:lang w:val="sv-SE"/>
              </w:rPr>
              <w:t>146</w:t>
            </w:r>
            <w:r w:rsidRPr="00441CD0">
              <w:t xml:space="preserve"> (decimal)</w:t>
            </w:r>
          </w:p>
        </w:tc>
        <w:tc>
          <w:tcPr>
            <w:tcW w:w="588" w:type="dxa"/>
            <w:tcBorders>
              <w:top w:val="nil"/>
              <w:left w:val="single" w:sz="4" w:space="0" w:color="auto"/>
              <w:bottom w:val="nil"/>
              <w:right w:val="single" w:sz="6" w:space="0" w:color="auto"/>
            </w:tcBorders>
          </w:tcPr>
          <w:p w14:paraId="67DCBAF0" w14:textId="77777777" w:rsidR="00EE5860" w:rsidRPr="00441CD0" w:rsidRDefault="00EE5860" w:rsidP="00BB0E1F">
            <w:pPr>
              <w:pStyle w:val="TAC"/>
            </w:pPr>
          </w:p>
        </w:tc>
      </w:tr>
      <w:tr w:rsidR="00EE5860" w:rsidRPr="00441CD0" w14:paraId="423973B5" w14:textId="77777777" w:rsidTr="00BB0E1F">
        <w:trPr>
          <w:jc w:val="center"/>
        </w:trPr>
        <w:tc>
          <w:tcPr>
            <w:tcW w:w="151" w:type="dxa"/>
            <w:tcBorders>
              <w:top w:val="nil"/>
              <w:left w:val="single" w:sz="6" w:space="0" w:color="auto"/>
              <w:bottom w:val="nil"/>
              <w:right w:val="nil"/>
            </w:tcBorders>
          </w:tcPr>
          <w:p w14:paraId="080D14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DA49B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4A481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BD9CE9" w14:textId="77777777" w:rsidR="00EE5860" w:rsidRPr="00441CD0" w:rsidRDefault="00EE5860" w:rsidP="00BB0E1F">
            <w:pPr>
              <w:pStyle w:val="TAC"/>
            </w:pPr>
          </w:p>
        </w:tc>
      </w:tr>
      <w:tr w:rsidR="00EE5860" w:rsidRPr="00441CD0" w14:paraId="749964C7" w14:textId="77777777" w:rsidTr="00BB0E1F">
        <w:trPr>
          <w:jc w:val="center"/>
        </w:trPr>
        <w:tc>
          <w:tcPr>
            <w:tcW w:w="151" w:type="dxa"/>
            <w:tcBorders>
              <w:top w:val="nil"/>
              <w:left w:val="single" w:sz="6" w:space="0" w:color="auto"/>
              <w:bottom w:val="nil"/>
              <w:right w:val="nil"/>
            </w:tcBorders>
          </w:tcPr>
          <w:p w14:paraId="3118B1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51338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532C6BE" w14:textId="77777777" w:rsidR="00EE5860" w:rsidRPr="00441CD0" w:rsidRDefault="00EE5860" w:rsidP="00BB0E1F">
            <w:pPr>
              <w:pStyle w:val="TAC"/>
              <w:rPr>
                <w:lang w:eastAsia="zh-CN"/>
              </w:rPr>
            </w:pPr>
            <w:r w:rsidRPr="00441CD0">
              <w:rPr>
                <w:lang w:eastAsia="zh-CN"/>
              </w:rPr>
              <w:t>Ethernet Inactivity Timer</w:t>
            </w:r>
          </w:p>
        </w:tc>
        <w:tc>
          <w:tcPr>
            <w:tcW w:w="588" w:type="dxa"/>
            <w:tcBorders>
              <w:top w:val="nil"/>
              <w:left w:val="single" w:sz="4" w:space="0" w:color="auto"/>
              <w:bottom w:val="nil"/>
              <w:right w:val="single" w:sz="6" w:space="0" w:color="auto"/>
            </w:tcBorders>
          </w:tcPr>
          <w:p w14:paraId="57FF34CC" w14:textId="77777777" w:rsidR="00EE5860" w:rsidRPr="00441CD0" w:rsidRDefault="00EE5860" w:rsidP="00BB0E1F">
            <w:pPr>
              <w:pStyle w:val="TAC"/>
            </w:pPr>
          </w:p>
        </w:tc>
      </w:tr>
      <w:tr w:rsidR="00EE5860" w:rsidRPr="00441CD0" w14:paraId="0F3814F7" w14:textId="77777777" w:rsidTr="00BB0E1F">
        <w:trPr>
          <w:jc w:val="center"/>
        </w:trPr>
        <w:tc>
          <w:tcPr>
            <w:tcW w:w="151" w:type="dxa"/>
            <w:tcBorders>
              <w:top w:val="nil"/>
              <w:left w:val="single" w:sz="6" w:space="0" w:color="auto"/>
              <w:bottom w:val="single" w:sz="4" w:space="0" w:color="auto"/>
              <w:right w:val="nil"/>
            </w:tcBorders>
          </w:tcPr>
          <w:p w14:paraId="3BBC0AF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FEB74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C9BBB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3339AA" w14:textId="77777777" w:rsidR="00EE5860" w:rsidRPr="00441CD0" w:rsidRDefault="00EE5860" w:rsidP="00BB0E1F">
            <w:pPr>
              <w:pStyle w:val="TAC"/>
              <w:rPr>
                <w:lang w:val="x-none"/>
              </w:rPr>
            </w:pPr>
          </w:p>
        </w:tc>
      </w:tr>
    </w:tbl>
    <w:p w14:paraId="7588F1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105</w:t>
      </w:r>
      <w:r w:rsidRPr="00441CD0">
        <w:rPr>
          <w:lang w:eastAsia="zh-CN"/>
        </w:rPr>
        <w:t>-</w:t>
      </w:r>
      <w:r w:rsidRPr="00441CD0">
        <w:rPr>
          <w:lang w:eastAsia="ja-JP"/>
        </w:rPr>
        <w:t>1</w:t>
      </w:r>
      <w:r w:rsidRPr="00441CD0">
        <w:t xml:space="preserve">: Ethernet </w:t>
      </w:r>
      <w:r w:rsidRPr="00441CD0">
        <w:rPr>
          <w:lang w:eastAsia="ja-JP"/>
        </w:rPr>
        <w:t>Inactivity Timer</w:t>
      </w:r>
    </w:p>
    <w:p w14:paraId="21B581F7" w14:textId="77777777" w:rsidR="00EE5860" w:rsidRPr="00441CD0" w:rsidRDefault="00EE5860" w:rsidP="00EE5860">
      <w:r w:rsidRPr="00441CD0">
        <w:t>The Ethernet Inactivity Timer field shall be encoded as an Unsigned32 binary integer value.</w:t>
      </w:r>
    </w:p>
    <w:p w14:paraId="4B47A032" w14:textId="77777777" w:rsidR="00EE5860" w:rsidRPr="00441CD0" w:rsidRDefault="00EE5860" w:rsidP="00EE5860">
      <w:pPr>
        <w:pStyle w:val="Heading3"/>
      </w:pPr>
      <w:bookmarkStart w:id="6343" w:name="_Toc19717451"/>
      <w:bookmarkStart w:id="6344" w:name="_Toc27490952"/>
      <w:bookmarkStart w:id="6345" w:name="_Toc27557245"/>
      <w:bookmarkStart w:id="6346" w:name="_Toc27724162"/>
      <w:bookmarkStart w:id="6347" w:name="_Toc36031236"/>
      <w:bookmarkStart w:id="6348" w:name="_Toc36043156"/>
      <w:bookmarkStart w:id="6349" w:name="_Toc36814481"/>
      <w:bookmarkStart w:id="6350" w:name="_Toc44689339"/>
      <w:bookmarkStart w:id="6351" w:name="_Toc44924093"/>
      <w:bookmarkStart w:id="6352" w:name="_Toc51861063"/>
      <w:bookmarkStart w:id="6353" w:name="_Toc57930834"/>
      <w:bookmarkStart w:id="6354" w:name="_Toc57931464"/>
      <w:bookmarkStart w:id="6355" w:name="_Toc67499856"/>
      <w:r w:rsidRPr="00441CD0">
        <w:t>8.</w:t>
      </w:r>
      <w:r w:rsidRPr="00441CD0">
        <w:rPr>
          <w:lang w:val="en-US"/>
        </w:rPr>
        <w:t>2.106</w:t>
      </w:r>
      <w:r w:rsidRPr="00441CD0">
        <w:tab/>
        <w:t>Subsequent Event Quota</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15D9723D" w14:textId="77777777" w:rsidR="00EE5860" w:rsidRPr="00441CD0" w:rsidRDefault="00EE5860" w:rsidP="00EE5860">
      <w:pPr>
        <w:rPr>
          <w:lang w:eastAsia="ja-JP"/>
        </w:rPr>
      </w:pPr>
      <w:r w:rsidRPr="00441CD0">
        <w:t xml:space="preserve">The Subsequent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8.2.106-1</w:t>
      </w:r>
      <w:r w:rsidRPr="00441CD0">
        <w:rPr>
          <w:lang w:eastAsia="ja-JP"/>
        </w:rPr>
        <w:t>. It contains the event quota to be monitored by the UP function.</w:t>
      </w:r>
    </w:p>
    <w:p w14:paraId="520039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D1E2E58" w14:textId="77777777" w:rsidTr="00BB0E1F">
        <w:trPr>
          <w:jc w:val="center"/>
        </w:trPr>
        <w:tc>
          <w:tcPr>
            <w:tcW w:w="151" w:type="dxa"/>
            <w:tcBorders>
              <w:top w:val="single" w:sz="6" w:space="0" w:color="auto"/>
              <w:left w:val="single" w:sz="6" w:space="0" w:color="auto"/>
              <w:bottom w:val="nil"/>
              <w:right w:val="nil"/>
            </w:tcBorders>
          </w:tcPr>
          <w:p w14:paraId="6DBDA913" w14:textId="77777777" w:rsidR="00EE5860" w:rsidRPr="00441CD0" w:rsidRDefault="00EE5860" w:rsidP="00BB0E1F">
            <w:pPr>
              <w:pStyle w:val="TAC"/>
            </w:pPr>
          </w:p>
        </w:tc>
        <w:tc>
          <w:tcPr>
            <w:tcW w:w="1104" w:type="dxa"/>
            <w:tcBorders>
              <w:top w:val="single" w:sz="6" w:space="0" w:color="auto"/>
              <w:left w:val="nil"/>
              <w:bottom w:val="nil"/>
              <w:right w:val="nil"/>
            </w:tcBorders>
          </w:tcPr>
          <w:p w14:paraId="200C3C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66E72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BF8A01" w14:textId="77777777" w:rsidR="00EE5860" w:rsidRPr="00441CD0" w:rsidRDefault="00EE5860" w:rsidP="00BB0E1F">
            <w:pPr>
              <w:pStyle w:val="TAC"/>
            </w:pPr>
          </w:p>
        </w:tc>
      </w:tr>
      <w:tr w:rsidR="00EE5860" w:rsidRPr="00441CD0" w14:paraId="52EC3669" w14:textId="77777777" w:rsidTr="00BB0E1F">
        <w:trPr>
          <w:jc w:val="center"/>
        </w:trPr>
        <w:tc>
          <w:tcPr>
            <w:tcW w:w="151" w:type="dxa"/>
            <w:tcBorders>
              <w:top w:val="nil"/>
              <w:left w:val="single" w:sz="6" w:space="0" w:color="auto"/>
              <w:bottom w:val="nil"/>
              <w:right w:val="nil"/>
            </w:tcBorders>
          </w:tcPr>
          <w:p w14:paraId="59E4A19C" w14:textId="77777777" w:rsidR="00EE5860" w:rsidRPr="00441CD0" w:rsidRDefault="00EE5860" w:rsidP="00BB0E1F">
            <w:pPr>
              <w:pStyle w:val="TAC"/>
            </w:pPr>
          </w:p>
        </w:tc>
        <w:tc>
          <w:tcPr>
            <w:tcW w:w="1104" w:type="dxa"/>
            <w:tcBorders>
              <w:top w:val="nil"/>
              <w:left w:val="nil"/>
              <w:bottom w:val="nil"/>
              <w:right w:val="nil"/>
            </w:tcBorders>
            <w:hideMark/>
          </w:tcPr>
          <w:p w14:paraId="3318CDF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9A347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F97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76E25F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7B4385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275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5B7926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774D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D5012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9A5645" w14:textId="77777777" w:rsidR="00EE5860" w:rsidRPr="00441CD0" w:rsidRDefault="00EE5860" w:rsidP="00BB0E1F">
            <w:pPr>
              <w:pStyle w:val="TAC"/>
            </w:pPr>
          </w:p>
        </w:tc>
      </w:tr>
      <w:tr w:rsidR="00EE5860" w:rsidRPr="00441CD0" w14:paraId="5035B212" w14:textId="77777777" w:rsidTr="00BB0E1F">
        <w:trPr>
          <w:jc w:val="center"/>
        </w:trPr>
        <w:tc>
          <w:tcPr>
            <w:tcW w:w="151" w:type="dxa"/>
            <w:tcBorders>
              <w:top w:val="nil"/>
              <w:left w:val="single" w:sz="6" w:space="0" w:color="auto"/>
              <w:bottom w:val="nil"/>
              <w:right w:val="nil"/>
            </w:tcBorders>
          </w:tcPr>
          <w:p w14:paraId="4AF02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D077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E46D3F" w14:textId="77777777" w:rsidR="00EE5860" w:rsidRPr="00441CD0" w:rsidRDefault="00EE5860" w:rsidP="00BB0E1F">
            <w:pPr>
              <w:pStyle w:val="TAC"/>
            </w:pPr>
            <w:r w:rsidRPr="00441CD0">
              <w:t xml:space="preserve">Type = </w:t>
            </w:r>
            <w:r w:rsidRPr="00441CD0">
              <w:rPr>
                <w:lang w:val="sv-SE"/>
              </w:rPr>
              <w:t>150</w:t>
            </w:r>
            <w:r w:rsidRPr="00441CD0">
              <w:t xml:space="preserve"> (decimal)</w:t>
            </w:r>
          </w:p>
        </w:tc>
        <w:tc>
          <w:tcPr>
            <w:tcW w:w="588" w:type="dxa"/>
            <w:tcBorders>
              <w:top w:val="nil"/>
              <w:left w:val="single" w:sz="4" w:space="0" w:color="auto"/>
              <w:bottom w:val="nil"/>
              <w:right w:val="single" w:sz="6" w:space="0" w:color="auto"/>
            </w:tcBorders>
          </w:tcPr>
          <w:p w14:paraId="7F3FDE07" w14:textId="77777777" w:rsidR="00EE5860" w:rsidRPr="00441CD0" w:rsidRDefault="00EE5860" w:rsidP="00BB0E1F">
            <w:pPr>
              <w:pStyle w:val="TAC"/>
            </w:pPr>
          </w:p>
        </w:tc>
      </w:tr>
      <w:tr w:rsidR="00EE5860" w:rsidRPr="00441CD0" w14:paraId="0CD2086A" w14:textId="77777777" w:rsidTr="00BB0E1F">
        <w:trPr>
          <w:jc w:val="center"/>
        </w:trPr>
        <w:tc>
          <w:tcPr>
            <w:tcW w:w="151" w:type="dxa"/>
            <w:tcBorders>
              <w:top w:val="nil"/>
              <w:left w:val="single" w:sz="6" w:space="0" w:color="auto"/>
              <w:bottom w:val="nil"/>
              <w:right w:val="nil"/>
            </w:tcBorders>
          </w:tcPr>
          <w:p w14:paraId="36FD3C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01EE9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29F34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6723B8" w14:textId="77777777" w:rsidR="00EE5860" w:rsidRPr="00441CD0" w:rsidRDefault="00EE5860" w:rsidP="00BB0E1F">
            <w:pPr>
              <w:pStyle w:val="TAC"/>
            </w:pPr>
          </w:p>
        </w:tc>
      </w:tr>
      <w:tr w:rsidR="00EE5860" w:rsidRPr="00441CD0" w14:paraId="3AECC9F7" w14:textId="77777777" w:rsidTr="00BB0E1F">
        <w:trPr>
          <w:jc w:val="center"/>
        </w:trPr>
        <w:tc>
          <w:tcPr>
            <w:tcW w:w="151" w:type="dxa"/>
            <w:tcBorders>
              <w:top w:val="nil"/>
              <w:left w:val="single" w:sz="6" w:space="0" w:color="auto"/>
              <w:bottom w:val="nil"/>
              <w:right w:val="nil"/>
            </w:tcBorders>
          </w:tcPr>
          <w:p w14:paraId="709971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9D34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EE39C4A"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6CEF7F1F" w14:textId="77777777" w:rsidR="00EE5860" w:rsidRPr="00441CD0" w:rsidRDefault="00EE5860" w:rsidP="00BB0E1F">
            <w:pPr>
              <w:pStyle w:val="TAC"/>
            </w:pPr>
          </w:p>
        </w:tc>
      </w:tr>
      <w:tr w:rsidR="00EE5860" w:rsidRPr="00441CD0" w14:paraId="744BE09D" w14:textId="77777777" w:rsidTr="00BB0E1F">
        <w:trPr>
          <w:jc w:val="center"/>
        </w:trPr>
        <w:tc>
          <w:tcPr>
            <w:tcW w:w="151" w:type="dxa"/>
            <w:tcBorders>
              <w:top w:val="nil"/>
              <w:left w:val="single" w:sz="6" w:space="0" w:color="auto"/>
              <w:bottom w:val="single" w:sz="4" w:space="0" w:color="auto"/>
              <w:right w:val="nil"/>
            </w:tcBorders>
          </w:tcPr>
          <w:p w14:paraId="290CCC6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B09F2F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7BBCBD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A88FC81" w14:textId="77777777" w:rsidR="00EE5860" w:rsidRPr="00441CD0" w:rsidRDefault="00EE5860" w:rsidP="00BB0E1F">
            <w:pPr>
              <w:pStyle w:val="TAC"/>
              <w:rPr>
                <w:lang w:val="x-none"/>
              </w:rPr>
            </w:pPr>
          </w:p>
        </w:tc>
      </w:tr>
    </w:tbl>
    <w:p w14:paraId="1DF4DBB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106</w:t>
      </w:r>
      <w:r w:rsidRPr="00441CD0">
        <w:rPr>
          <w:lang w:eastAsia="zh-CN"/>
        </w:rPr>
        <w:t>-</w:t>
      </w:r>
      <w:r w:rsidRPr="00441CD0">
        <w:rPr>
          <w:lang w:eastAsia="ja-JP"/>
        </w:rPr>
        <w:t>1</w:t>
      </w:r>
      <w:r w:rsidRPr="00441CD0">
        <w:t xml:space="preserve">: Subsequent </w:t>
      </w:r>
      <w:r w:rsidRPr="00441CD0">
        <w:rPr>
          <w:lang w:eastAsia="ja-JP"/>
        </w:rPr>
        <w:t>Event Quota</w:t>
      </w:r>
    </w:p>
    <w:p w14:paraId="559D34D2" w14:textId="77777777" w:rsidR="00EE5860" w:rsidRPr="00441CD0" w:rsidRDefault="00EE5860" w:rsidP="00EE5860">
      <w:r w:rsidRPr="00441CD0">
        <w:t>The Subsequent Event Quota field shall be encoded as an Unsigned32 binary integer value.</w:t>
      </w:r>
    </w:p>
    <w:p w14:paraId="0B00517B" w14:textId="77777777" w:rsidR="00EE5860" w:rsidRPr="00441CD0" w:rsidRDefault="00EE5860" w:rsidP="00EE5860">
      <w:pPr>
        <w:pStyle w:val="Heading3"/>
      </w:pPr>
      <w:bookmarkStart w:id="6356" w:name="_Toc19717452"/>
      <w:bookmarkStart w:id="6357" w:name="_Toc27490953"/>
      <w:bookmarkStart w:id="6358" w:name="_Toc27557246"/>
      <w:bookmarkStart w:id="6359" w:name="_Toc27724163"/>
      <w:bookmarkStart w:id="6360" w:name="_Toc36031237"/>
      <w:bookmarkStart w:id="6361" w:name="_Toc36043157"/>
      <w:bookmarkStart w:id="6362" w:name="_Toc36814482"/>
      <w:bookmarkStart w:id="6363" w:name="_Toc44689340"/>
      <w:bookmarkStart w:id="6364" w:name="_Toc44924094"/>
      <w:bookmarkStart w:id="6365" w:name="_Toc51861064"/>
      <w:bookmarkStart w:id="6366" w:name="_Toc57930835"/>
      <w:bookmarkStart w:id="6367" w:name="_Toc57931465"/>
      <w:bookmarkStart w:id="6368" w:name="_Toc67499857"/>
      <w:r w:rsidRPr="00441CD0">
        <w:t>8.</w:t>
      </w:r>
      <w:r w:rsidRPr="00441CD0">
        <w:rPr>
          <w:lang w:val="en-US"/>
        </w:rPr>
        <w:t>2.107</w:t>
      </w:r>
      <w:r w:rsidRPr="00441CD0">
        <w:tab/>
        <w:t>Subsequent Event Threshold</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26429275" w14:textId="77777777" w:rsidR="00EE5860" w:rsidRPr="00441CD0" w:rsidRDefault="00EE5860" w:rsidP="00EE5860">
      <w:pPr>
        <w:rPr>
          <w:lang w:eastAsia="ja-JP"/>
        </w:rPr>
      </w:pPr>
      <w:r w:rsidRPr="00441CD0">
        <w:t xml:space="preserve">The Subsequent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8.2.107-1</w:t>
      </w:r>
      <w:r w:rsidRPr="00441CD0">
        <w:rPr>
          <w:lang w:eastAsia="ja-JP"/>
        </w:rPr>
        <w:t>.</w:t>
      </w:r>
    </w:p>
    <w:p w14:paraId="62F963E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825A0C" w14:textId="77777777" w:rsidTr="00BB0E1F">
        <w:trPr>
          <w:jc w:val="center"/>
        </w:trPr>
        <w:tc>
          <w:tcPr>
            <w:tcW w:w="151" w:type="dxa"/>
            <w:tcBorders>
              <w:top w:val="single" w:sz="6" w:space="0" w:color="auto"/>
              <w:left w:val="single" w:sz="6" w:space="0" w:color="auto"/>
              <w:bottom w:val="nil"/>
              <w:right w:val="nil"/>
            </w:tcBorders>
          </w:tcPr>
          <w:p w14:paraId="14796C4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3AD85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89B2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8E19D8" w14:textId="77777777" w:rsidR="00EE5860" w:rsidRPr="00441CD0" w:rsidRDefault="00EE5860" w:rsidP="00BB0E1F">
            <w:pPr>
              <w:pStyle w:val="TAC"/>
            </w:pPr>
          </w:p>
        </w:tc>
      </w:tr>
      <w:tr w:rsidR="00EE5860" w:rsidRPr="00441CD0" w14:paraId="4AA9E182" w14:textId="77777777" w:rsidTr="00BB0E1F">
        <w:trPr>
          <w:jc w:val="center"/>
        </w:trPr>
        <w:tc>
          <w:tcPr>
            <w:tcW w:w="151" w:type="dxa"/>
            <w:tcBorders>
              <w:top w:val="nil"/>
              <w:left w:val="single" w:sz="6" w:space="0" w:color="auto"/>
              <w:bottom w:val="nil"/>
              <w:right w:val="nil"/>
            </w:tcBorders>
          </w:tcPr>
          <w:p w14:paraId="13C54B64" w14:textId="77777777" w:rsidR="00EE5860" w:rsidRPr="00441CD0" w:rsidRDefault="00EE5860" w:rsidP="00BB0E1F">
            <w:pPr>
              <w:pStyle w:val="TAC"/>
            </w:pPr>
          </w:p>
        </w:tc>
        <w:tc>
          <w:tcPr>
            <w:tcW w:w="1104" w:type="dxa"/>
            <w:tcBorders>
              <w:top w:val="nil"/>
              <w:left w:val="nil"/>
              <w:bottom w:val="nil"/>
              <w:right w:val="nil"/>
            </w:tcBorders>
            <w:hideMark/>
          </w:tcPr>
          <w:p w14:paraId="12E9E4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E8B8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7FF39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5DF9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2F5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64BAD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05FA4B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03FC51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97818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487B2A" w14:textId="77777777" w:rsidR="00EE5860" w:rsidRPr="00441CD0" w:rsidRDefault="00EE5860" w:rsidP="00BB0E1F">
            <w:pPr>
              <w:pStyle w:val="TAC"/>
            </w:pPr>
          </w:p>
        </w:tc>
      </w:tr>
      <w:tr w:rsidR="00EE5860" w:rsidRPr="00441CD0" w14:paraId="3FA4F6EC" w14:textId="77777777" w:rsidTr="00BB0E1F">
        <w:trPr>
          <w:jc w:val="center"/>
        </w:trPr>
        <w:tc>
          <w:tcPr>
            <w:tcW w:w="151" w:type="dxa"/>
            <w:tcBorders>
              <w:top w:val="nil"/>
              <w:left w:val="single" w:sz="6" w:space="0" w:color="auto"/>
              <w:bottom w:val="nil"/>
              <w:right w:val="nil"/>
            </w:tcBorders>
          </w:tcPr>
          <w:p w14:paraId="723D1D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AB53AD"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0B5D051" w14:textId="77777777" w:rsidR="00EE5860" w:rsidRPr="00441CD0" w:rsidRDefault="00EE5860" w:rsidP="00BB0E1F">
            <w:pPr>
              <w:pStyle w:val="TAC"/>
            </w:pPr>
            <w:r w:rsidRPr="00441CD0">
              <w:t xml:space="preserve">Type = </w:t>
            </w:r>
            <w:r w:rsidRPr="00441CD0">
              <w:rPr>
                <w:lang w:val="sv-SE"/>
              </w:rPr>
              <w:t>151</w:t>
            </w:r>
            <w:r w:rsidRPr="00441CD0">
              <w:t xml:space="preserve"> (decimal)</w:t>
            </w:r>
          </w:p>
        </w:tc>
        <w:tc>
          <w:tcPr>
            <w:tcW w:w="588" w:type="dxa"/>
            <w:tcBorders>
              <w:top w:val="nil"/>
              <w:left w:val="single" w:sz="4" w:space="0" w:color="auto"/>
              <w:bottom w:val="nil"/>
              <w:right w:val="single" w:sz="6" w:space="0" w:color="auto"/>
            </w:tcBorders>
          </w:tcPr>
          <w:p w14:paraId="7A057D4D" w14:textId="77777777" w:rsidR="00EE5860" w:rsidRPr="00441CD0" w:rsidRDefault="00EE5860" w:rsidP="00BB0E1F">
            <w:pPr>
              <w:pStyle w:val="TAC"/>
            </w:pPr>
          </w:p>
        </w:tc>
      </w:tr>
      <w:tr w:rsidR="00EE5860" w:rsidRPr="00441CD0" w14:paraId="4BD8EA3A" w14:textId="77777777" w:rsidTr="00BB0E1F">
        <w:trPr>
          <w:jc w:val="center"/>
        </w:trPr>
        <w:tc>
          <w:tcPr>
            <w:tcW w:w="151" w:type="dxa"/>
            <w:tcBorders>
              <w:top w:val="nil"/>
              <w:left w:val="single" w:sz="6" w:space="0" w:color="auto"/>
              <w:bottom w:val="nil"/>
              <w:right w:val="nil"/>
            </w:tcBorders>
          </w:tcPr>
          <w:p w14:paraId="36A19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6429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FA637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6AC5229" w14:textId="77777777" w:rsidR="00EE5860" w:rsidRPr="00441CD0" w:rsidRDefault="00EE5860" w:rsidP="00BB0E1F">
            <w:pPr>
              <w:pStyle w:val="TAC"/>
            </w:pPr>
          </w:p>
        </w:tc>
      </w:tr>
      <w:tr w:rsidR="00EE5860" w:rsidRPr="00441CD0" w14:paraId="6C133CD6" w14:textId="77777777" w:rsidTr="00BB0E1F">
        <w:trPr>
          <w:jc w:val="center"/>
        </w:trPr>
        <w:tc>
          <w:tcPr>
            <w:tcW w:w="151" w:type="dxa"/>
            <w:tcBorders>
              <w:top w:val="nil"/>
              <w:left w:val="single" w:sz="6" w:space="0" w:color="auto"/>
              <w:bottom w:val="nil"/>
              <w:right w:val="nil"/>
            </w:tcBorders>
          </w:tcPr>
          <w:p w14:paraId="5B9E8C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79995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0FFCE5B1" w14:textId="77777777" w:rsidR="00EE5860" w:rsidRPr="00441CD0" w:rsidRDefault="00EE5860" w:rsidP="00BB0E1F">
            <w:pPr>
              <w:pStyle w:val="TAC"/>
              <w:rPr>
                <w:lang w:eastAsia="zh-CN"/>
              </w:rPr>
            </w:pPr>
            <w:r w:rsidRPr="00441CD0">
              <w:t xml:space="preserve">Subsequent </w:t>
            </w:r>
            <w:r w:rsidRPr="00441CD0">
              <w:rPr>
                <w:lang w:eastAsia="zh-CN"/>
              </w:rPr>
              <w:t>Event Threshold</w:t>
            </w:r>
          </w:p>
        </w:tc>
        <w:tc>
          <w:tcPr>
            <w:tcW w:w="588" w:type="dxa"/>
            <w:tcBorders>
              <w:top w:val="nil"/>
              <w:left w:val="single" w:sz="4" w:space="0" w:color="auto"/>
              <w:bottom w:val="nil"/>
              <w:right w:val="single" w:sz="6" w:space="0" w:color="auto"/>
            </w:tcBorders>
          </w:tcPr>
          <w:p w14:paraId="7404829A" w14:textId="77777777" w:rsidR="00EE5860" w:rsidRPr="00441CD0" w:rsidRDefault="00EE5860" w:rsidP="00BB0E1F">
            <w:pPr>
              <w:pStyle w:val="TAC"/>
            </w:pPr>
          </w:p>
        </w:tc>
      </w:tr>
      <w:tr w:rsidR="00EE5860" w:rsidRPr="00441CD0" w14:paraId="0B7EE6BF" w14:textId="77777777" w:rsidTr="00BB0E1F">
        <w:trPr>
          <w:jc w:val="center"/>
        </w:trPr>
        <w:tc>
          <w:tcPr>
            <w:tcW w:w="151" w:type="dxa"/>
            <w:tcBorders>
              <w:top w:val="nil"/>
              <w:left w:val="single" w:sz="6" w:space="0" w:color="auto"/>
              <w:bottom w:val="single" w:sz="4" w:space="0" w:color="auto"/>
              <w:right w:val="nil"/>
            </w:tcBorders>
          </w:tcPr>
          <w:p w14:paraId="3911D75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7F6A0A"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F13F36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B6C7985" w14:textId="77777777" w:rsidR="00EE5860" w:rsidRPr="00441CD0" w:rsidRDefault="00EE5860" w:rsidP="00BB0E1F">
            <w:pPr>
              <w:pStyle w:val="TAC"/>
              <w:rPr>
                <w:lang w:val="x-none"/>
              </w:rPr>
            </w:pPr>
          </w:p>
        </w:tc>
      </w:tr>
    </w:tbl>
    <w:p w14:paraId="1E66D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107</w:t>
      </w:r>
      <w:r w:rsidRPr="00441CD0">
        <w:rPr>
          <w:lang w:eastAsia="zh-CN"/>
        </w:rPr>
        <w:t>-</w:t>
      </w:r>
      <w:r w:rsidRPr="00441CD0">
        <w:rPr>
          <w:lang w:eastAsia="ja-JP"/>
        </w:rPr>
        <w:t>1</w:t>
      </w:r>
      <w:r w:rsidRPr="00441CD0">
        <w:t xml:space="preserve">: Subsequent </w:t>
      </w:r>
      <w:r w:rsidRPr="00441CD0">
        <w:rPr>
          <w:lang w:eastAsia="ja-JP"/>
        </w:rPr>
        <w:t xml:space="preserve">Event </w:t>
      </w:r>
      <w:r w:rsidRPr="00441CD0">
        <w:t>Threshold</w:t>
      </w:r>
    </w:p>
    <w:p w14:paraId="6982EA56" w14:textId="77777777" w:rsidR="00EE5860" w:rsidRPr="00441CD0" w:rsidRDefault="00EE5860" w:rsidP="00EE5860">
      <w:r w:rsidRPr="00441CD0">
        <w:t>The Subsequent Event Threshold field shall be encoded as an Unsigned32 binary integer value.</w:t>
      </w:r>
    </w:p>
    <w:p w14:paraId="5E64E1B2" w14:textId="77777777" w:rsidR="00EE5860" w:rsidRPr="00441CD0" w:rsidRDefault="00EE5860" w:rsidP="00EE5860">
      <w:pPr>
        <w:pStyle w:val="Heading3"/>
      </w:pPr>
      <w:bookmarkStart w:id="6369" w:name="_Toc19717453"/>
      <w:bookmarkStart w:id="6370" w:name="_Toc27490954"/>
      <w:bookmarkStart w:id="6371" w:name="_Toc27557247"/>
      <w:bookmarkStart w:id="6372" w:name="_Toc27724164"/>
      <w:bookmarkStart w:id="6373" w:name="_Toc36031238"/>
      <w:bookmarkStart w:id="6374" w:name="_Toc36043158"/>
      <w:bookmarkStart w:id="6375" w:name="_Toc36814483"/>
      <w:bookmarkStart w:id="6376" w:name="_Toc44689341"/>
      <w:bookmarkStart w:id="6377" w:name="_Toc44924095"/>
      <w:bookmarkStart w:id="6378" w:name="_Toc51861065"/>
      <w:bookmarkStart w:id="6379" w:name="_Toc57930836"/>
      <w:bookmarkStart w:id="6380" w:name="_Toc57931466"/>
      <w:bookmarkStart w:id="6381" w:name="_Toc67499858"/>
      <w:r w:rsidRPr="00441CD0">
        <w:t>8.</w:t>
      </w:r>
      <w:r w:rsidRPr="00441CD0">
        <w:rPr>
          <w:lang w:val="en-US"/>
        </w:rPr>
        <w:t>2.108</w:t>
      </w:r>
      <w:r w:rsidRPr="00441CD0">
        <w:tab/>
        <w:t>Trace Information</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5F335E8D" w14:textId="77777777" w:rsidR="00EE5860" w:rsidRPr="00441CD0" w:rsidRDefault="00EE5860" w:rsidP="00EE5860">
      <w:r w:rsidRPr="00441CD0">
        <w:t xml:space="preserve">The Trace Information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8.2.108-1</w:t>
      </w:r>
      <w:r w:rsidRPr="00441CD0">
        <w:rPr>
          <w:lang w:eastAsia="ja-JP"/>
        </w:rPr>
        <w:t>. It contains the trace control and configuration parameters to apply for the PFCP session</w:t>
      </w:r>
      <w:r w:rsidRPr="00441CD0">
        <w:t>.</w:t>
      </w:r>
    </w:p>
    <w:p w14:paraId="50BF2E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1"/>
        <w:gridCol w:w="590"/>
        <w:gridCol w:w="7"/>
      </w:tblGrid>
      <w:tr w:rsidR="00EE5860" w:rsidRPr="00441CD0" w14:paraId="0CF5679B" w14:textId="77777777" w:rsidTr="00BB0E1F">
        <w:trPr>
          <w:jc w:val="center"/>
        </w:trPr>
        <w:tc>
          <w:tcPr>
            <w:tcW w:w="151" w:type="dxa"/>
            <w:tcBorders>
              <w:top w:val="single" w:sz="6" w:space="0" w:color="auto"/>
              <w:left w:val="single" w:sz="6" w:space="0" w:color="auto"/>
              <w:bottom w:val="nil"/>
              <w:right w:val="nil"/>
            </w:tcBorders>
          </w:tcPr>
          <w:p w14:paraId="51751C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4DA6E52" w14:textId="77777777" w:rsidR="00EE5860" w:rsidRPr="00441CD0" w:rsidRDefault="00EE5860" w:rsidP="00BB0E1F">
            <w:pPr>
              <w:pStyle w:val="TAH"/>
            </w:pPr>
          </w:p>
        </w:tc>
        <w:tc>
          <w:tcPr>
            <w:tcW w:w="4712" w:type="dxa"/>
            <w:gridSpan w:val="8"/>
            <w:tcBorders>
              <w:top w:val="single" w:sz="6" w:space="0" w:color="auto"/>
              <w:left w:val="nil"/>
              <w:bottom w:val="nil"/>
              <w:right w:val="nil"/>
            </w:tcBorders>
            <w:hideMark/>
          </w:tcPr>
          <w:p w14:paraId="1AC70639" w14:textId="77777777" w:rsidR="00EE5860" w:rsidRPr="00441CD0" w:rsidRDefault="00EE5860" w:rsidP="00BB0E1F">
            <w:pPr>
              <w:pStyle w:val="TAH"/>
            </w:pPr>
            <w:r w:rsidRPr="00441CD0">
              <w:t>Bits</w:t>
            </w:r>
          </w:p>
        </w:tc>
        <w:tc>
          <w:tcPr>
            <w:tcW w:w="597" w:type="dxa"/>
            <w:gridSpan w:val="2"/>
            <w:tcBorders>
              <w:top w:val="single" w:sz="6" w:space="0" w:color="auto"/>
              <w:left w:val="nil"/>
              <w:bottom w:val="nil"/>
              <w:right w:val="single" w:sz="6" w:space="0" w:color="auto"/>
            </w:tcBorders>
          </w:tcPr>
          <w:p w14:paraId="604688A7" w14:textId="77777777" w:rsidR="00EE5860" w:rsidRPr="00441CD0" w:rsidRDefault="00EE5860" w:rsidP="00BB0E1F">
            <w:pPr>
              <w:pStyle w:val="TAC"/>
            </w:pPr>
          </w:p>
        </w:tc>
      </w:tr>
      <w:tr w:rsidR="00EE5860" w:rsidRPr="00441CD0" w14:paraId="1A6B1E8A" w14:textId="77777777" w:rsidTr="00BB0E1F">
        <w:trPr>
          <w:jc w:val="center"/>
        </w:trPr>
        <w:tc>
          <w:tcPr>
            <w:tcW w:w="151" w:type="dxa"/>
            <w:tcBorders>
              <w:top w:val="nil"/>
              <w:left w:val="single" w:sz="6" w:space="0" w:color="auto"/>
              <w:bottom w:val="nil"/>
              <w:right w:val="nil"/>
            </w:tcBorders>
          </w:tcPr>
          <w:p w14:paraId="3D945F3B" w14:textId="77777777" w:rsidR="00EE5860" w:rsidRPr="00441CD0" w:rsidRDefault="00EE5860" w:rsidP="00BB0E1F">
            <w:pPr>
              <w:pStyle w:val="TAC"/>
            </w:pPr>
          </w:p>
        </w:tc>
        <w:tc>
          <w:tcPr>
            <w:tcW w:w="1104" w:type="dxa"/>
            <w:tcBorders>
              <w:top w:val="nil"/>
              <w:left w:val="nil"/>
              <w:bottom w:val="nil"/>
              <w:right w:val="nil"/>
            </w:tcBorders>
            <w:hideMark/>
          </w:tcPr>
          <w:p w14:paraId="00161D9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B793A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BDF0F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D2115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6EF254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74AD0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1F399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AF13157" w14:textId="77777777" w:rsidR="00EE5860" w:rsidRPr="00441CD0" w:rsidRDefault="00EE5860" w:rsidP="00BB0E1F">
            <w:pPr>
              <w:pStyle w:val="TAH"/>
            </w:pPr>
            <w:r w:rsidRPr="00441CD0">
              <w:t>2</w:t>
            </w:r>
          </w:p>
        </w:tc>
        <w:tc>
          <w:tcPr>
            <w:tcW w:w="591" w:type="dxa"/>
            <w:tcBorders>
              <w:top w:val="nil"/>
              <w:left w:val="nil"/>
              <w:bottom w:val="single" w:sz="4" w:space="0" w:color="auto"/>
              <w:right w:val="nil"/>
            </w:tcBorders>
            <w:hideMark/>
          </w:tcPr>
          <w:p w14:paraId="11FECE7E" w14:textId="77777777" w:rsidR="00EE5860" w:rsidRPr="00441CD0" w:rsidRDefault="00EE5860" w:rsidP="00BB0E1F">
            <w:pPr>
              <w:pStyle w:val="TAH"/>
            </w:pPr>
            <w:r w:rsidRPr="00441CD0">
              <w:t>1</w:t>
            </w:r>
          </w:p>
        </w:tc>
        <w:tc>
          <w:tcPr>
            <w:tcW w:w="597" w:type="dxa"/>
            <w:gridSpan w:val="2"/>
            <w:tcBorders>
              <w:top w:val="nil"/>
              <w:left w:val="nil"/>
              <w:bottom w:val="nil"/>
              <w:right w:val="single" w:sz="6" w:space="0" w:color="auto"/>
            </w:tcBorders>
          </w:tcPr>
          <w:p w14:paraId="77448339" w14:textId="77777777" w:rsidR="00EE5860" w:rsidRPr="00441CD0" w:rsidRDefault="00EE5860" w:rsidP="00BB0E1F">
            <w:pPr>
              <w:pStyle w:val="TAC"/>
            </w:pPr>
          </w:p>
        </w:tc>
      </w:tr>
      <w:tr w:rsidR="00EE5860" w:rsidRPr="00441CD0" w14:paraId="081761AA" w14:textId="77777777" w:rsidTr="00BB0E1F">
        <w:trPr>
          <w:jc w:val="center"/>
        </w:trPr>
        <w:tc>
          <w:tcPr>
            <w:tcW w:w="151" w:type="dxa"/>
            <w:tcBorders>
              <w:top w:val="nil"/>
              <w:left w:val="single" w:sz="6" w:space="0" w:color="auto"/>
              <w:bottom w:val="nil"/>
              <w:right w:val="nil"/>
            </w:tcBorders>
          </w:tcPr>
          <w:p w14:paraId="1A7F5F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77547B" w14:textId="77777777" w:rsidR="00EE5860" w:rsidRPr="00441CD0" w:rsidRDefault="00EE5860" w:rsidP="00BB0E1F">
            <w:pPr>
              <w:pStyle w:val="TAC"/>
            </w:pPr>
            <w:r w:rsidRPr="00441CD0">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33F0A7CF" w14:textId="77777777" w:rsidR="00EE5860" w:rsidRPr="00441CD0" w:rsidRDefault="00EE5860" w:rsidP="00BB0E1F">
            <w:pPr>
              <w:pStyle w:val="TAC"/>
            </w:pPr>
            <w:r w:rsidRPr="00441CD0">
              <w:t xml:space="preserve">Type = </w:t>
            </w:r>
            <w:r w:rsidRPr="00441CD0">
              <w:rPr>
                <w:lang w:val="sv-SE"/>
              </w:rPr>
              <w:t>152</w:t>
            </w:r>
            <w:r w:rsidRPr="00441CD0">
              <w:t xml:space="preserve"> (decimal)</w:t>
            </w:r>
          </w:p>
        </w:tc>
        <w:tc>
          <w:tcPr>
            <w:tcW w:w="597" w:type="dxa"/>
            <w:gridSpan w:val="2"/>
            <w:tcBorders>
              <w:top w:val="nil"/>
              <w:left w:val="single" w:sz="4" w:space="0" w:color="auto"/>
              <w:bottom w:val="nil"/>
              <w:right w:val="single" w:sz="6" w:space="0" w:color="auto"/>
            </w:tcBorders>
          </w:tcPr>
          <w:p w14:paraId="326281B9" w14:textId="77777777" w:rsidR="00EE5860" w:rsidRPr="00441CD0" w:rsidRDefault="00EE5860" w:rsidP="00BB0E1F">
            <w:pPr>
              <w:pStyle w:val="TAC"/>
            </w:pPr>
          </w:p>
        </w:tc>
      </w:tr>
      <w:tr w:rsidR="00EE5860" w:rsidRPr="00441CD0" w14:paraId="78CD5213" w14:textId="77777777" w:rsidTr="00BB0E1F">
        <w:trPr>
          <w:jc w:val="center"/>
        </w:trPr>
        <w:tc>
          <w:tcPr>
            <w:tcW w:w="151" w:type="dxa"/>
            <w:tcBorders>
              <w:top w:val="nil"/>
              <w:left w:val="single" w:sz="6" w:space="0" w:color="auto"/>
              <w:bottom w:val="nil"/>
              <w:right w:val="nil"/>
            </w:tcBorders>
          </w:tcPr>
          <w:p w14:paraId="040A66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18F74A" w14:textId="77777777" w:rsidR="00EE5860" w:rsidRPr="00441CD0" w:rsidRDefault="00EE5860" w:rsidP="00BB0E1F">
            <w:pPr>
              <w:pStyle w:val="TAC"/>
            </w:pPr>
            <w:r w:rsidRPr="00441CD0">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ED3A4E7" w14:textId="77777777" w:rsidR="00EE5860" w:rsidRPr="00441CD0" w:rsidRDefault="00EE5860" w:rsidP="00BB0E1F">
            <w:pPr>
              <w:pStyle w:val="TAC"/>
              <w:rPr>
                <w:lang w:eastAsia="zh-CN"/>
              </w:rPr>
            </w:pPr>
            <w:r w:rsidRPr="00441CD0">
              <w:t>Length = n</w:t>
            </w:r>
          </w:p>
        </w:tc>
        <w:tc>
          <w:tcPr>
            <w:tcW w:w="597" w:type="dxa"/>
            <w:gridSpan w:val="2"/>
            <w:tcBorders>
              <w:top w:val="nil"/>
              <w:left w:val="single" w:sz="4" w:space="0" w:color="auto"/>
              <w:bottom w:val="nil"/>
              <w:right w:val="single" w:sz="6" w:space="0" w:color="auto"/>
            </w:tcBorders>
          </w:tcPr>
          <w:p w14:paraId="586A15A5" w14:textId="77777777" w:rsidR="00EE5860" w:rsidRPr="00441CD0" w:rsidRDefault="00EE5860" w:rsidP="00BB0E1F">
            <w:pPr>
              <w:pStyle w:val="TAC"/>
            </w:pPr>
          </w:p>
        </w:tc>
      </w:tr>
      <w:tr w:rsidR="00EE5860" w:rsidRPr="00441CD0" w14:paraId="054653BF" w14:textId="77777777" w:rsidTr="00BB0E1F">
        <w:trPr>
          <w:gridAfter w:val="1"/>
          <w:wAfter w:w="7" w:type="dxa"/>
          <w:jc w:val="center"/>
        </w:trPr>
        <w:tc>
          <w:tcPr>
            <w:tcW w:w="151" w:type="dxa"/>
            <w:tcBorders>
              <w:top w:val="nil"/>
              <w:left w:val="single" w:sz="6" w:space="0" w:color="auto"/>
              <w:bottom w:val="nil"/>
              <w:right w:val="nil"/>
            </w:tcBorders>
          </w:tcPr>
          <w:p w14:paraId="77D29B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E613A"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6DD4E2BB" w14:textId="77777777" w:rsidR="00EE5860" w:rsidRPr="00441CD0" w:rsidRDefault="00EE5860" w:rsidP="00BB0E1F">
            <w:pPr>
              <w:pStyle w:val="TAC"/>
            </w:pPr>
            <w:r w:rsidRPr="00441CD0">
              <w:t>MCC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1B0B1905" w14:textId="77777777" w:rsidR="00EE5860" w:rsidRPr="00441CD0" w:rsidRDefault="00EE5860" w:rsidP="00BB0E1F">
            <w:pPr>
              <w:pStyle w:val="TAC"/>
            </w:pPr>
            <w:r w:rsidRPr="00441CD0">
              <w:t>MCC digit 1</w:t>
            </w:r>
          </w:p>
        </w:tc>
        <w:tc>
          <w:tcPr>
            <w:tcW w:w="590" w:type="dxa"/>
            <w:tcBorders>
              <w:top w:val="nil"/>
              <w:left w:val="single" w:sz="4" w:space="0" w:color="auto"/>
              <w:bottom w:val="nil"/>
              <w:right w:val="single" w:sz="6" w:space="0" w:color="auto"/>
            </w:tcBorders>
          </w:tcPr>
          <w:p w14:paraId="13CB9CAD" w14:textId="77777777" w:rsidR="00EE5860" w:rsidRPr="00441CD0" w:rsidRDefault="00EE5860" w:rsidP="00BB0E1F">
            <w:pPr>
              <w:pStyle w:val="TAC"/>
            </w:pPr>
          </w:p>
        </w:tc>
      </w:tr>
      <w:tr w:rsidR="00EE5860" w:rsidRPr="00441CD0" w14:paraId="31DEFB63" w14:textId="77777777" w:rsidTr="00BB0E1F">
        <w:trPr>
          <w:gridAfter w:val="1"/>
          <w:wAfter w:w="7" w:type="dxa"/>
          <w:jc w:val="center"/>
        </w:trPr>
        <w:tc>
          <w:tcPr>
            <w:tcW w:w="151" w:type="dxa"/>
            <w:tcBorders>
              <w:top w:val="nil"/>
              <w:left w:val="single" w:sz="6" w:space="0" w:color="auto"/>
              <w:bottom w:val="nil"/>
              <w:right w:val="nil"/>
            </w:tcBorders>
          </w:tcPr>
          <w:p w14:paraId="760771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87B438" w14:textId="77777777" w:rsidR="00EE5860" w:rsidRPr="00441CD0" w:rsidRDefault="00EE5860" w:rsidP="00BB0E1F">
            <w:pPr>
              <w:pStyle w:val="TAC"/>
            </w:pPr>
            <w:r w:rsidRPr="00441CD0">
              <w:t>6</w:t>
            </w:r>
          </w:p>
        </w:tc>
        <w:tc>
          <w:tcPr>
            <w:tcW w:w="2355" w:type="dxa"/>
            <w:gridSpan w:val="4"/>
            <w:tcBorders>
              <w:top w:val="single" w:sz="4" w:space="0" w:color="auto"/>
              <w:left w:val="single" w:sz="4" w:space="0" w:color="auto"/>
              <w:bottom w:val="single" w:sz="4" w:space="0" w:color="auto"/>
              <w:right w:val="single" w:sz="4" w:space="0" w:color="auto"/>
            </w:tcBorders>
            <w:hideMark/>
          </w:tcPr>
          <w:p w14:paraId="6F19954B" w14:textId="77777777" w:rsidR="00EE5860" w:rsidRPr="00441CD0" w:rsidRDefault="00EE5860" w:rsidP="00BB0E1F">
            <w:pPr>
              <w:pStyle w:val="TAC"/>
            </w:pPr>
            <w:r w:rsidRPr="00441CD0">
              <w:t>MNC digit 3</w:t>
            </w:r>
          </w:p>
        </w:tc>
        <w:tc>
          <w:tcPr>
            <w:tcW w:w="2357" w:type="dxa"/>
            <w:gridSpan w:val="4"/>
            <w:tcBorders>
              <w:top w:val="single" w:sz="4" w:space="0" w:color="auto"/>
              <w:left w:val="single" w:sz="4" w:space="0" w:color="auto"/>
              <w:bottom w:val="single" w:sz="4" w:space="0" w:color="auto"/>
              <w:right w:val="single" w:sz="4" w:space="0" w:color="auto"/>
            </w:tcBorders>
            <w:hideMark/>
          </w:tcPr>
          <w:p w14:paraId="43814CFD" w14:textId="77777777" w:rsidR="00EE5860" w:rsidRPr="00441CD0" w:rsidRDefault="00EE5860" w:rsidP="00BB0E1F">
            <w:pPr>
              <w:pStyle w:val="TAC"/>
            </w:pPr>
            <w:r w:rsidRPr="00441CD0">
              <w:t>MCC digit 3</w:t>
            </w:r>
          </w:p>
        </w:tc>
        <w:tc>
          <w:tcPr>
            <w:tcW w:w="590" w:type="dxa"/>
            <w:tcBorders>
              <w:top w:val="nil"/>
              <w:left w:val="single" w:sz="4" w:space="0" w:color="auto"/>
              <w:bottom w:val="nil"/>
              <w:right w:val="single" w:sz="6" w:space="0" w:color="auto"/>
            </w:tcBorders>
          </w:tcPr>
          <w:p w14:paraId="527371BB" w14:textId="77777777" w:rsidR="00EE5860" w:rsidRPr="00441CD0" w:rsidRDefault="00EE5860" w:rsidP="00BB0E1F">
            <w:pPr>
              <w:pStyle w:val="TAC"/>
            </w:pPr>
          </w:p>
        </w:tc>
      </w:tr>
      <w:tr w:rsidR="00EE5860" w:rsidRPr="00441CD0" w14:paraId="36AB2571" w14:textId="77777777" w:rsidTr="00BB0E1F">
        <w:trPr>
          <w:gridAfter w:val="1"/>
          <w:wAfter w:w="7" w:type="dxa"/>
          <w:jc w:val="center"/>
        </w:trPr>
        <w:tc>
          <w:tcPr>
            <w:tcW w:w="151" w:type="dxa"/>
            <w:tcBorders>
              <w:top w:val="nil"/>
              <w:left w:val="single" w:sz="6" w:space="0" w:color="auto"/>
              <w:bottom w:val="nil"/>
              <w:right w:val="nil"/>
            </w:tcBorders>
          </w:tcPr>
          <w:p w14:paraId="525EC0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074B04" w14:textId="77777777" w:rsidR="00EE5860" w:rsidRPr="00441CD0" w:rsidRDefault="00EE5860" w:rsidP="00BB0E1F">
            <w:pPr>
              <w:pStyle w:val="TAC"/>
            </w:pPr>
            <w:r w:rsidRPr="00441CD0">
              <w:t>7</w:t>
            </w:r>
          </w:p>
        </w:tc>
        <w:tc>
          <w:tcPr>
            <w:tcW w:w="2355" w:type="dxa"/>
            <w:gridSpan w:val="4"/>
            <w:tcBorders>
              <w:top w:val="single" w:sz="4" w:space="0" w:color="auto"/>
              <w:left w:val="single" w:sz="4" w:space="0" w:color="auto"/>
              <w:bottom w:val="single" w:sz="4" w:space="0" w:color="auto"/>
              <w:right w:val="single" w:sz="4" w:space="0" w:color="auto"/>
            </w:tcBorders>
            <w:hideMark/>
          </w:tcPr>
          <w:p w14:paraId="6AD5A301" w14:textId="77777777" w:rsidR="00EE5860" w:rsidRPr="00441CD0" w:rsidRDefault="00EE5860" w:rsidP="00BB0E1F">
            <w:pPr>
              <w:pStyle w:val="TAC"/>
            </w:pPr>
            <w:r w:rsidRPr="00441CD0">
              <w:t>MNC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20DB534D" w14:textId="77777777" w:rsidR="00EE5860" w:rsidRPr="00441CD0" w:rsidRDefault="00EE5860" w:rsidP="00BB0E1F">
            <w:pPr>
              <w:pStyle w:val="TAC"/>
            </w:pPr>
            <w:r w:rsidRPr="00441CD0">
              <w:t>MNC digit 1</w:t>
            </w:r>
          </w:p>
        </w:tc>
        <w:tc>
          <w:tcPr>
            <w:tcW w:w="590" w:type="dxa"/>
            <w:tcBorders>
              <w:top w:val="nil"/>
              <w:left w:val="single" w:sz="4" w:space="0" w:color="auto"/>
              <w:bottom w:val="nil"/>
              <w:right w:val="single" w:sz="6" w:space="0" w:color="auto"/>
            </w:tcBorders>
          </w:tcPr>
          <w:p w14:paraId="19178738" w14:textId="77777777" w:rsidR="00EE5860" w:rsidRPr="00441CD0" w:rsidRDefault="00EE5860" w:rsidP="00BB0E1F">
            <w:pPr>
              <w:pStyle w:val="TAC"/>
            </w:pPr>
          </w:p>
        </w:tc>
      </w:tr>
      <w:tr w:rsidR="00EE5860" w:rsidRPr="00441CD0" w14:paraId="0A148F26" w14:textId="77777777" w:rsidTr="00BB0E1F">
        <w:trPr>
          <w:gridAfter w:val="1"/>
          <w:wAfter w:w="7" w:type="dxa"/>
          <w:jc w:val="center"/>
        </w:trPr>
        <w:tc>
          <w:tcPr>
            <w:tcW w:w="151" w:type="dxa"/>
            <w:tcBorders>
              <w:top w:val="nil"/>
              <w:left w:val="single" w:sz="6" w:space="0" w:color="auto"/>
              <w:bottom w:val="nil"/>
              <w:right w:val="nil"/>
            </w:tcBorders>
          </w:tcPr>
          <w:p w14:paraId="5EC83F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3667EE" w14:textId="77777777" w:rsidR="00EE5860" w:rsidRPr="00441CD0" w:rsidRDefault="00EE5860" w:rsidP="00BB0E1F">
            <w:pPr>
              <w:pStyle w:val="TAC"/>
            </w:pPr>
            <w:r w:rsidRPr="00441CD0">
              <w:t>8 to10</w:t>
            </w:r>
          </w:p>
        </w:tc>
        <w:tc>
          <w:tcPr>
            <w:tcW w:w="4712" w:type="dxa"/>
            <w:gridSpan w:val="8"/>
            <w:tcBorders>
              <w:top w:val="single" w:sz="4" w:space="0" w:color="auto"/>
              <w:left w:val="single" w:sz="4" w:space="0" w:color="auto"/>
              <w:bottom w:val="single" w:sz="4" w:space="0" w:color="auto"/>
              <w:right w:val="single" w:sz="4" w:space="0" w:color="auto"/>
            </w:tcBorders>
            <w:hideMark/>
          </w:tcPr>
          <w:p w14:paraId="193DF0CD" w14:textId="77777777" w:rsidR="00EE5860" w:rsidRPr="00441CD0" w:rsidRDefault="00EE5860" w:rsidP="00BB0E1F">
            <w:pPr>
              <w:pStyle w:val="TAC"/>
            </w:pPr>
            <w:r w:rsidRPr="00441CD0">
              <w:t>Trace ID</w:t>
            </w:r>
          </w:p>
        </w:tc>
        <w:tc>
          <w:tcPr>
            <w:tcW w:w="590" w:type="dxa"/>
            <w:tcBorders>
              <w:top w:val="nil"/>
              <w:left w:val="single" w:sz="4" w:space="0" w:color="auto"/>
              <w:bottom w:val="nil"/>
              <w:right w:val="single" w:sz="6" w:space="0" w:color="auto"/>
            </w:tcBorders>
          </w:tcPr>
          <w:p w14:paraId="784BAC0E" w14:textId="77777777" w:rsidR="00EE5860" w:rsidRPr="00441CD0" w:rsidRDefault="00EE5860" w:rsidP="00BB0E1F">
            <w:pPr>
              <w:pStyle w:val="TAC"/>
            </w:pPr>
          </w:p>
        </w:tc>
      </w:tr>
      <w:tr w:rsidR="00EE5860" w:rsidRPr="00441CD0" w14:paraId="683ACB6C" w14:textId="77777777" w:rsidTr="00BB0E1F">
        <w:trPr>
          <w:gridAfter w:val="1"/>
          <w:wAfter w:w="7" w:type="dxa"/>
          <w:jc w:val="center"/>
        </w:trPr>
        <w:tc>
          <w:tcPr>
            <w:tcW w:w="151" w:type="dxa"/>
            <w:tcBorders>
              <w:top w:val="nil"/>
              <w:left w:val="single" w:sz="6" w:space="0" w:color="auto"/>
              <w:bottom w:val="nil"/>
              <w:right w:val="nil"/>
            </w:tcBorders>
          </w:tcPr>
          <w:p w14:paraId="51C454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E05ACF" w14:textId="77777777" w:rsidR="00EE5860" w:rsidRPr="00441CD0" w:rsidRDefault="00EE5860" w:rsidP="00BB0E1F">
            <w:pPr>
              <w:pStyle w:val="TAC"/>
            </w:pPr>
            <w:r w:rsidRPr="00441CD0">
              <w:t>11</w:t>
            </w:r>
          </w:p>
        </w:tc>
        <w:tc>
          <w:tcPr>
            <w:tcW w:w="4712" w:type="dxa"/>
            <w:gridSpan w:val="8"/>
            <w:tcBorders>
              <w:top w:val="single" w:sz="4" w:space="0" w:color="auto"/>
              <w:left w:val="single" w:sz="4" w:space="0" w:color="auto"/>
              <w:bottom w:val="single" w:sz="4" w:space="0" w:color="auto"/>
              <w:right w:val="single" w:sz="4" w:space="0" w:color="auto"/>
            </w:tcBorders>
            <w:hideMark/>
          </w:tcPr>
          <w:p w14:paraId="0108AF50" w14:textId="77777777" w:rsidR="00EE5860" w:rsidRPr="00441CD0" w:rsidRDefault="00EE5860" w:rsidP="00BB0E1F">
            <w:pPr>
              <w:pStyle w:val="TAC"/>
            </w:pPr>
            <w:r w:rsidRPr="00441CD0">
              <w:t>Length of Triggering Events</w:t>
            </w:r>
          </w:p>
        </w:tc>
        <w:tc>
          <w:tcPr>
            <w:tcW w:w="590" w:type="dxa"/>
            <w:tcBorders>
              <w:top w:val="nil"/>
              <w:left w:val="single" w:sz="4" w:space="0" w:color="auto"/>
              <w:bottom w:val="nil"/>
              <w:right w:val="single" w:sz="6" w:space="0" w:color="auto"/>
            </w:tcBorders>
          </w:tcPr>
          <w:p w14:paraId="453A4A22" w14:textId="77777777" w:rsidR="00EE5860" w:rsidRPr="00441CD0" w:rsidRDefault="00EE5860" w:rsidP="00BB0E1F">
            <w:pPr>
              <w:pStyle w:val="TAC"/>
            </w:pPr>
          </w:p>
        </w:tc>
      </w:tr>
      <w:tr w:rsidR="00EE5860" w:rsidRPr="00441CD0" w14:paraId="195885D9" w14:textId="77777777" w:rsidTr="00BB0E1F">
        <w:trPr>
          <w:gridAfter w:val="1"/>
          <w:wAfter w:w="7" w:type="dxa"/>
          <w:jc w:val="center"/>
        </w:trPr>
        <w:tc>
          <w:tcPr>
            <w:tcW w:w="151" w:type="dxa"/>
            <w:tcBorders>
              <w:top w:val="nil"/>
              <w:left w:val="single" w:sz="6" w:space="0" w:color="auto"/>
              <w:bottom w:val="nil"/>
              <w:right w:val="nil"/>
            </w:tcBorders>
          </w:tcPr>
          <w:p w14:paraId="329AE8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C5BB59" w14:textId="77777777" w:rsidR="00EE5860" w:rsidRPr="00441CD0" w:rsidRDefault="00EE5860" w:rsidP="00BB0E1F">
            <w:pPr>
              <w:pStyle w:val="TAC"/>
            </w:pPr>
            <w:r w:rsidRPr="00441CD0">
              <w:t>12 to m</w:t>
            </w:r>
          </w:p>
        </w:tc>
        <w:tc>
          <w:tcPr>
            <w:tcW w:w="4712" w:type="dxa"/>
            <w:gridSpan w:val="8"/>
            <w:tcBorders>
              <w:top w:val="single" w:sz="4" w:space="0" w:color="auto"/>
              <w:left w:val="single" w:sz="4" w:space="0" w:color="auto"/>
              <w:bottom w:val="single" w:sz="4" w:space="0" w:color="auto"/>
              <w:right w:val="single" w:sz="4" w:space="0" w:color="auto"/>
            </w:tcBorders>
            <w:hideMark/>
          </w:tcPr>
          <w:p w14:paraId="6BB14A1A" w14:textId="77777777" w:rsidR="00EE5860" w:rsidRPr="00441CD0" w:rsidRDefault="00EE5860" w:rsidP="00BB0E1F">
            <w:pPr>
              <w:pStyle w:val="TAC"/>
            </w:pPr>
            <w:r w:rsidRPr="00441CD0">
              <w:t>Triggering Events</w:t>
            </w:r>
          </w:p>
        </w:tc>
        <w:tc>
          <w:tcPr>
            <w:tcW w:w="590" w:type="dxa"/>
            <w:tcBorders>
              <w:top w:val="nil"/>
              <w:left w:val="single" w:sz="4" w:space="0" w:color="auto"/>
              <w:bottom w:val="nil"/>
              <w:right w:val="single" w:sz="6" w:space="0" w:color="auto"/>
            </w:tcBorders>
          </w:tcPr>
          <w:p w14:paraId="0B74C28E" w14:textId="77777777" w:rsidR="00EE5860" w:rsidRPr="00441CD0" w:rsidRDefault="00EE5860" w:rsidP="00BB0E1F">
            <w:pPr>
              <w:pStyle w:val="TAC"/>
            </w:pPr>
          </w:p>
        </w:tc>
      </w:tr>
      <w:tr w:rsidR="00EE5860" w:rsidRPr="00441CD0" w14:paraId="32D909C0" w14:textId="77777777" w:rsidTr="00BB0E1F">
        <w:trPr>
          <w:gridAfter w:val="1"/>
          <w:wAfter w:w="7" w:type="dxa"/>
          <w:jc w:val="center"/>
        </w:trPr>
        <w:tc>
          <w:tcPr>
            <w:tcW w:w="151" w:type="dxa"/>
            <w:tcBorders>
              <w:top w:val="nil"/>
              <w:left w:val="single" w:sz="6" w:space="0" w:color="auto"/>
              <w:bottom w:val="nil"/>
              <w:right w:val="nil"/>
            </w:tcBorders>
          </w:tcPr>
          <w:p w14:paraId="74139B8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41EDF2" w14:textId="77777777" w:rsidR="00EE5860" w:rsidRPr="00441CD0" w:rsidRDefault="00EE5860" w:rsidP="00BB0E1F">
            <w:pPr>
              <w:pStyle w:val="TAC"/>
            </w:pPr>
            <w:r w:rsidRPr="00441CD0">
              <w:t>m+1</w:t>
            </w:r>
          </w:p>
        </w:tc>
        <w:tc>
          <w:tcPr>
            <w:tcW w:w="4712" w:type="dxa"/>
            <w:gridSpan w:val="8"/>
            <w:tcBorders>
              <w:top w:val="single" w:sz="4" w:space="0" w:color="auto"/>
              <w:left w:val="single" w:sz="4" w:space="0" w:color="auto"/>
              <w:bottom w:val="single" w:sz="4" w:space="0" w:color="auto"/>
              <w:right w:val="single" w:sz="4" w:space="0" w:color="auto"/>
            </w:tcBorders>
            <w:hideMark/>
          </w:tcPr>
          <w:p w14:paraId="0F523269" w14:textId="77777777" w:rsidR="00EE5860" w:rsidRPr="00441CD0" w:rsidRDefault="00EE5860" w:rsidP="00BB0E1F">
            <w:pPr>
              <w:pStyle w:val="TAC"/>
            </w:pPr>
            <w:r w:rsidRPr="00441CD0">
              <w:t>Session Trace Depth</w:t>
            </w:r>
          </w:p>
        </w:tc>
        <w:tc>
          <w:tcPr>
            <w:tcW w:w="590" w:type="dxa"/>
            <w:tcBorders>
              <w:top w:val="nil"/>
              <w:left w:val="single" w:sz="4" w:space="0" w:color="auto"/>
              <w:bottom w:val="nil"/>
              <w:right w:val="single" w:sz="6" w:space="0" w:color="auto"/>
            </w:tcBorders>
          </w:tcPr>
          <w:p w14:paraId="5F64A349" w14:textId="77777777" w:rsidR="00EE5860" w:rsidRPr="00441CD0" w:rsidRDefault="00EE5860" w:rsidP="00BB0E1F">
            <w:pPr>
              <w:pStyle w:val="TAC"/>
            </w:pPr>
          </w:p>
        </w:tc>
      </w:tr>
      <w:tr w:rsidR="00EE5860" w:rsidRPr="00441CD0" w14:paraId="42870CB3" w14:textId="77777777" w:rsidTr="00BB0E1F">
        <w:trPr>
          <w:gridAfter w:val="1"/>
          <w:wAfter w:w="7" w:type="dxa"/>
          <w:jc w:val="center"/>
        </w:trPr>
        <w:tc>
          <w:tcPr>
            <w:tcW w:w="151" w:type="dxa"/>
            <w:tcBorders>
              <w:top w:val="nil"/>
              <w:left w:val="single" w:sz="6" w:space="0" w:color="auto"/>
              <w:bottom w:val="nil"/>
              <w:right w:val="nil"/>
            </w:tcBorders>
          </w:tcPr>
          <w:p w14:paraId="4B57E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A9DDDE" w14:textId="77777777" w:rsidR="00EE5860" w:rsidRPr="00441CD0" w:rsidRDefault="00EE5860" w:rsidP="00BB0E1F">
            <w:pPr>
              <w:pStyle w:val="TAC"/>
            </w:pPr>
            <w:r w:rsidRPr="00441CD0">
              <w:t>m+2</w:t>
            </w:r>
          </w:p>
        </w:tc>
        <w:tc>
          <w:tcPr>
            <w:tcW w:w="4712" w:type="dxa"/>
            <w:gridSpan w:val="8"/>
            <w:tcBorders>
              <w:top w:val="single" w:sz="4" w:space="0" w:color="auto"/>
              <w:left w:val="single" w:sz="4" w:space="0" w:color="auto"/>
              <w:bottom w:val="single" w:sz="4" w:space="0" w:color="auto"/>
              <w:right w:val="single" w:sz="4" w:space="0" w:color="auto"/>
            </w:tcBorders>
            <w:hideMark/>
          </w:tcPr>
          <w:p w14:paraId="3DB1391B" w14:textId="77777777" w:rsidR="00EE5860" w:rsidRPr="00441CD0" w:rsidRDefault="00EE5860" w:rsidP="00BB0E1F">
            <w:pPr>
              <w:pStyle w:val="TAC"/>
            </w:pPr>
            <w:r w:rsidRPr="00441CD0">
              <w:t>Length of List of Interfaces</w:t>
            </w:r>
          </w:p>
        </w:tc>
        <w:tc>
          <w:tcPr>
            <w:tcW w:w="590" w:type="dxa"/>
            <w:tcBorders>
              <w:top w:val="nil"/>
              <w:left w:val="single" w:sz="4" w:space="0" w:color="auto"/>
              <w:bottom w:val="nil"/>
              <w:right w:val="single" w:sz="6" w:space="0" w:color="auto"/>
            </w:tcBorders>
          </w:tcPr>
          <w:p w14:paraId="52E8A822" w14:textId="77777777" w:rsidR="00EE5860" w:rsidRPr="00441CD0" w:rsidRDefault="00EE5860" w:rsidP="00BB0E1F">
            <w:pPr>
              <w:pStyle w:val="TAC"/>
            </w:pPr>
          </w:p>
        </w:tc>
      </w:tr>
      <w:tr w:rsidR="00EE5860" w:rsidRPr="00441CD0" w14:paraId="6D061E42" w14:textId="77777777" w:rsidTr="00BB0E1F">
        <w:trPr>
          <w:gridAfter w:val="1"/>
          <w:wAfter w:w="7" w:type="dxa"/>
          <w:jc w:val="center"/>
        </w:trPr>
        <w:tc>
          <w:tcPr>
            <w:tcW w:w="151" w:type="dxa"/>
            <w:tcBorders>
              <w:top w:val="nil"/>
              <w:left w:val="single" w:sz="6" w:space="0" w:color="auto"/>
              <w:bottom w:val="nil"/>
              <w:right w:val="nil"/>
            </w:tcBorders>
          </w:tcPr>
          <w:p w14:paraId="51FEFB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45557" w14:textId="77777777" w:rsidR="00EE5860" w:rsidRPr="00441CD0" w:rsidRDefault="00EE5860" w:rsidP="00BB0E1F">
            <w:pPr>
              <w:pStyle w:val="TAC"/>
            </w:pPr>
            <w:r w:rsidRPr="00441CD0">
              <w:t>(m+3) to p</w:t>
            </w:r>
          </w:p>
        </w:tc>
        <w:tc>
          <w:tcPr>
            <w:tcW w:w="4712" w:type="dxa"/>
            <w:gridSpan w:val="8"/>
            <w:tcBorders>
              <w:top w:val="single" w:sz="4" w:space="0" w:color="auto"/>
              <w:left w:val="single" w:sz="4" w:space="0" w:color="auto"/>
              <w:bottom w:val="single" w:sz="4" w:space="0" w:color="auto"/>
              <w:right w:val="single" w:sz="4" w:space="0" w:color="auto"/>
            </w:tcBorders>
            <w:hideMark/>
          </w:tcPr>
          <w:p w14:paraId="474AC8A4" w14:textId="77777777" w:rsidR="00EE5860" w:rsidRPr="00441CD0" w:rsidRDefault="00EE5860" w:rsidP="00BB0E1F">
            <w:pPr>
              <w:pStyle w:val="TAC"/>
            </w:pPr>
            <w:r w:rsidRPr="00441CD0">
              <w:t>List of Interfaces</w:t>
            </w:r>
          </w:p>
        </w:tc>
        <w:tc>
          <w:tcPr>
            <w:tcW w:w="590" w:type="dxa"/>
            <w:tcBorders>
              <w:top w:val="nil"/>
              <w:left w:val="single" w:sz="4" w:space="0" w:color="auto"/>
              <w:bottom w:val="nil"/>
              <w:right w:val="single" w:sz="6" w:space="0" w:color="auto"/>
            </w:tcBorders>
          </w:tcPr>
          <w:p w14:paraId="1B0013D9" w14:textId="77777777" w:rsidR="00EE5860" w:rsidRPr="00441CD0" w:rsidRDefault="00EE5860" w:rsidP="00BB0E1F">
            <w:pPr>
              <w:pStyle w:val="TAC"/>
            </w:pPr>
          </w:p>
        </w:tc>
      </w:tr>
      <w:tr w:rsidR="00EE5860" w:rsidRPr="00441CD0" w14:paraId="2C1F4C74" w14:textId="77777777" w:rsidTr="00BB0E1F">
        <w:trPr>
          <w:gridAfter w:val="1"/>
          <w:wAfter w:w="7" w:type="dxa"/>
          <w:jc w:val="center"/>
        </w:trPr>
        <w:tc>
          <w:tcPr>
            <w:tcW w:w="151" w:type="dxa"/>
            <w:tcBorders>
              <w:top w:val="nil"/>
              <w:left w:val="single" w:sz="6" w:space="0" w:color="auto"/>
              <w:bottom w:val="nil"/>
              <w:right w:val="nil"/>
            </w:tcBorders>
          </w:tcPr>
          <w:p w14:paraId="1EC3AD2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D7AA6E" w14:textId="77777777" w:rsidR="00EE5860" w:rsidRPr="00441CD0" w:rsidRDefault="00EE5860" w:rsidP="00BB0E1F">
            <w:pPr>
              <w:pStyle w:val="TAC"/>
            </w:pPr>
            <w:r w:rsidRPr="00441CD0">
              <w:t>p+1</w:t>
            </w:r>
          </w:p>
        </w:tc>
        <w:tc>
          <w:tcPr>
            <w:tcW w:w="4712" w:type="dxa"/>
            <w:gridSpan w:val="8"/>
            <w:tcBorders>
              <w:top w:val="single" w:sz="4" w:space="0" w:color="auto"/>
              <w:left w:val="single" w:sz="4" w:space="0" w:color="auto"/>
              <w:bottom w:val="single" w:sz="4" w:space="0" w:color="auto"/>
              <w:right w:val="single" w:sz="4" w:space="0" w:color="auto"/>
            </w:tcBorders>
            <w:hideMark/>
          </w:tcPr>
          <w:p w14:paraId="13B22D4F" w14:textId="77777777" w:rsidR="00EE5860" w:rsidRPr="00441CD0" w:rsidRDefault="00EE5860" w:rsidP="00BB0E1F">
            <w:pPr>
              <w:pStyle w:val="TAC"/>
            </w:pPr>
            <w:r w:rsidRPr="00441CD0">
              <w:t xml:space="preserve">Length of IP Address of Trace Collection Entity </w:t>
            </w:r>
          </w:p>
        </w:tc>
        <w:tc>
          <w:tcPr>
            <w:tcW w:w="590" w:type="dxa"/>
            <w:tcBorders>
              <w:top w:val="nil"/>
              <w:left w:val="single" w:sz="4" w:space="0" w:color="auto"/>
              <w:bottom w:val="nil"/>
              <w:right w:val="single" w:sz="6" w:space="0" w:color="auto"/>
            </w:tcBorders>
          </w:tcPr>
          <w:p w14:paraId="3580E007" w14:textId="77777777" w:rsidR="00EE5860" w:rsidRPr="00441CD0" w:rsidRDefault="00EE5860" w:rsidP="00BB0E1F">
            <w:pPr>
              <w:pStyle w:val="TAC"/>
            </w:pPr>
          </w:p>
        </w:tc>
      </w:tr>
      <w:tr w:rsidR="00EE5860" w:rsidRPr="00441CD0" w14:paraId="4EF74127" w14:textId="77777777" w:rsidTr="00BB0E1F">
        <w:trPr>
          <w:gridAfter w:val="1"/>
          <w:wAfter w:w="7" w:type="dxa"/>
          <w:jc w:val="center"/>
        </w:trPr>
        <w:tc>
          <w:tcPr>
            <w:tcW w:w="151" w:type="dxa"/>
            <w:tcBorders>
              <w:top w:val="nil"/>
              <w:left w:val="single" w:sz="6" w:space="0" w:color="auto"/>
              <w:bottom w:val="nil"/>
              <w:right w:val="nil"/>
            </w:tcBorders>
          </w:tcPr>
          <w:p w14:paraId="47C4C4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EAAF6" w14:textId="77777777" w:rsidR="00EE5860" w:rsidRPr="00441CD0" w:rsidRDefault="00EE5860" w:rsidP="00BB0E1F">
            <w:pPr>
              <w:pStyle w:val="TAC"/>
            </w:pPr>
            <w:r w:rsidRPr="00441CD0">
              <w:t>(p+2) to q</w:t>
            </w:r>
          </w:p>
        </w:tc>
        <w:tc>
          <w:tcPr>
            <w:tcW w:w="4712" w:type="dxa"/>
            <w:gridSpan w:val="8"/>
            <w:tcBorders>
              <w:top w:val="single" w:sz="4" w:space="0" w:color="auto"/>
              <w:left w:val="single" w:sz="4" w:space="0" w:color="auto"/>
              <w:bottom w:val="single" w:sz="4" w:space="0" w:color="auto"/>
              <w:right w:val="single" w:sz="4" w:space="0" w:color="auto"/>
            </w:tcBorders>
            <w:hideMark/>
          </w:tcPr>
          <w:p w14:paraId="47B18BF0" w14:textId="77777777" w:rsidR="00EE5860" w:rsidRPr="00441CD0" w:rsidRDefault="00EE5860" w:rsidP="00BB0E1F">
            <w:pPr>
              <w:pStyle w:val="TAC"/>
            </w:pPr>
            <w:r w:rsidRPr="00441CD0">
              <w:t xml:space="preserve">IP Address of Trace Collection Entity </w:t>
            </w:r>
          </w:p>
        </w:tc>
        <w:tc>
          <w:tcPr>
            <w:tcW w:w="590" w:type="dxa"/>
            <w:tcBorders>
              <w:top w:val="nil"/>
              <w:left w:val="single" w:sz="4" w:space="0" w:color="auto"/>
              <w:bottom w:val="nil"/>
              <w:right w:val="single" w:sz="6" w:space="0" w:color="auto"/>
            </w:tcBorders>
          </w:tcPr>
          <w:p w14:paraId="01525799" w14:textId="77777777" w:rsidR="00EE5860" w:rsidRPr="00441CD0" w:rsidRDefault="00EE5860" w:rsidP="00BB0E1F">
            <w:pPr>
              <w:pStyle w:val="TAC"/>
            </w:pPr>
          </w:p>
        </w:tc>
      </w:tr>
      <w:tr w:rsidR="00EE5860" w:rsidRPr="00441CD0" w14:paraId="39DE1B56" w14:textId="77777777" w:rsidTr="00BB0E1F">
        <w:trPr>
          <w:gridAfter w:val="1"/>
          <w:wAfter w:w="7" w:type="dxa"/>
          <w:jc w:val="center"/>
        </w:trPr>
        <w:tc>
          <w:tcPr>
            <w:tcW w:w="151" w:type="dxa"/>
            <w:tcBorders>
              <w:top w:val="nil"/>
              <w:left w:val="single" w:sz="6" w:space="0" w:color="auto"/>
              <w:bottom w:val="single" w:sz="4" w:space="0" w:color="auto"/>
              <w:right w:val="nil"/>
            </w:tcBorders>
          </w:tcPr>
          <w:p w14:paraId="7E8B54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2EF3AE" w14:textId="77777777" w:rsidR="00EE5860" w:rsidRPr="00441CD0" w:rsidRDefault="00EE5860" w:rsidP="00BB0E1F">
            <w:pPr>
              <w:pStyle w:val="TAC"/>
            </w:pPr>
            <w:r w:rsidRPr="00441CD0">
              <w:t>(q+1)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1E473A0C" w14:textId="77777777" w:rsidR="00EE5860" w:rsidRPr="00441CD0" w:rsidRDefault="00EE5860" w:rsidP="00BB0E1F">
            <w:pPr>
              <w:pStyle w:val="TAC"/>
            </w:pPr>
            <w:r w:rsidRPr="00441CD0">
              <w:t>These octet(s) is/are present only if explicitly specified</w:t>
            </w:r>
          </w:p>
        </w:tc>
        <w:tc>
          <w:tcPr>
            <w:tcW w:w="590" w:type="dxa"/>
            <w:tcBorders>
              <w:top w:val="nil"/>
              <w:left w:val="single" w:sz="4" w:space="0" w:color="auto"/>
              <w:bottom w:val="single" w:sz="4" w:space="0" w:color="auto"/>
              <w:right w:val="single" w:sz="6" w:space="0" w:color="auto"/>
            </w:tcBorders>
          </w:tcPr>
          <w:p w14:paraId="2D8A9E0D" w14:textId="77777777" w:rsidR="00EE5860" w:rsidRPr="00441CD0" w:rsidRDefault="00EE5860" w:rsidP="00BB0E1F">
            <w:pPr>
              <w:pStyle w:val="TAC"/>
            </w:pPr>
          </w:p>
        </w:tc>
      </w:tr>
    </w:tbl>
    <w:p w14:paraId="18CB781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108</w:t>
      </w:r>
      <w:r w:rsidRPr="00441CD0">
        <w:rPr>
          <w:lang w:eastAsia="zh-CN"/>
        </w:rPr>
        <w:t>-</w:t>
      </w:r>
      <w:r w:rsidRPr="00441CD0">
        <w:rPr>
          <w:lang w:eastAsia="ja-JP"/>
        </w:rPr>
        <w:t>1</w:t>
      </w:r>
      <w:r w:rsidRPr="00441CD0">
        <w:t>: Trace Information</w:t>
      </w:r>
    </w:p>
    <w:p w14:paraId="50CA55D4" w14:textId="372313C5" w:rsidR="00EE5860" w:rsidRPr="00441CD0" w:rsidRDefault="00EE5860" w:rsidP="00EE5860">
      <w:r w:rsidRPr="00441CD0">
        <w:t xml:space="preserve">Octets 5 to 10 represent the Trace Reference parameter as defined in </w:t>
      </w:r>
      <w:r w:rsidR="00415C19" w:rsidRPr="00441CD0">
        <w:t>clause</w:t>
      </w:r>
      <w:r w:rsidR="00415C19">
        <w:t> </w:t>
      </w:r>
      <w:r w:rsidR="00415C19" w:rsidRPr="00441CD0">
        <w:t>5</w:t>
      </w:r>
      <w:r w:rsidRPr="00441CD0">
        <w:t>.6 of 3GPP TS 32.422 [35].</w:t>
      </w:r>
    </w:p>
    <w:p w14:paraId="7D4B998D" w14:textId="77777777" w:rsidR="00EE5860" w:rsidRPr="00441CD0" w:rsidRDefault="00EE5860" w:rsidP="00EE5860">
      <w:pPr>
        <w:rPr>
          <w:lang w:eastAsia="zh-CN"/>
        </w:rPr>
      </w:pPr>
      <w:r w:rsidRPr="00441CD0">
        <w:t xml:space="preserve">Triggering Events, Session Trace Depth, </w:t>
      </w:r>
      <w:r w:rsidRPr="00441CD0">
        <w:rPr>
          <w:lang w:eastAsia="zh-CN"/>
        </w:rPr>
        <w:t>List of Interfaces</w:t>
      </w:r>
      <w:r w:rsidRPr="00441CD0">
        <w:t xml:space="preserve"> and IP Address of Trace Collection Entity are specified in 3GPP TS 32.422 [35]</w:t>
      </w:r>
      <w:r w:rsidRPr="00441CD0">
        <w:rPr>
          <w:lang w:eastAsia="zh-CN"/>
        </w:rPr>
        <w:t>.</w:t>
      </w:r>
    </w:p>
    <w:p w14:paraId="584EB9DF" w14:textId="77777777" w:rsidR="00EE5860" w:rsidRPr="00441CD0" w:rsidRDefault="00EE5860" w:rsidP="00EE5860">
      <w:r w:rsidRPr="00441CD0">
        <w:t>Octets "(p+2) to q" shall contain an IPv4 address value (4 octets) or IPv6 address value (16 octets).</w:t>
      </w:r>
    </w:p>
    <w:p w14:paraId="5F3D7F65" w14:textId="475B3490" w:rsidR="00EE5860" w:rsidRPr="00441CD0" w:rsidRDefault="00EE5860" w:rsidP="00EE5860">
      <w:r w:rsidRPr="00441CD0">
        <w:t xml:space="preserve">See 3GPP TS 24.008 [5], </w:t>
      </w:r>
      <w:r w:rsidR="00415C19" w:rsidRPr="00441CD0">
        <w:t>clause</w:t>
      </w:r>
      <w:r w:rsidR="00415C19">
        <w:t> </w:t>
      </w:r>
      <w:r w:rsidR="00415C19" w:rsidRPr="00441CD0">
        <w:t>1</w:t>
      </w:r>
      <w:r w:rsidRPr="00441CD0">
        <w:t>0.5.1.4, Mobile Identity, for the coding of MCC and MNC. If MNC is 2 digits long, bits 5 to 8 of octet 6 are coded as "1111".</w:t>
      </w:r>
    </w:p>
    <w:p w14:paraId="554D284C" w14:textId="77777777" w:rsidR="00EE5860" w:rsidRPr="00441CD0" w:rsidRDefault="00EE5860" w:rsidP="00EE5860">
      <w:pPr>
        <w:pStyle w:val="Heading3"/>
      </w:pPr>
      <w:bookmarkStart w:id="6382" w:name="_Toc19717454"/>
      <w:bookmarkStart w:id="6383" w:name="_Toc27490955"/>
      <w:bookmarkStart w:id="6384" w:name="_Toc27557248"/>
      <w:bookmarkStart w:id="6385" w:name="_Toc27724165"/>
      <w:bookmarkStart w:id="6386" w:name="_Toc36031239"/>
      <w:bookmarkStart w:id="6387" w:name="_Toc36043159"/>
      <w:bookmarkStart w:id="6388" w:name="_Toc36814484"/>
      <w:bookmarkStart w:id="6389" w:name="_Toc44689342"/>
      <w:bookmarkStart w:id="6390" w:name="_Toc44924096"/>
      <w:bookmarkStart w:id="6391" w:name="_Toc51861066"/>
      <w:bookmarkStart w:id="6392" w:name="_Toc57930837"/>
      <w:bookmarkStart w:id="6393" w:name="_Toc57931467"/>
      <w:bookmarkStart w:id="6394" w:name="_Toc67499859"/>
      <w:r w:rsidRPr="00441CD0">
        <w:t>8.</w:t>
      </w:r>
      <w:r w:rsidRPr="00441CD0">
        <w:rPr>
          <w:lang w:val="en-US"/>
        </w:rPr>
        <w:t>2.109</w:t>
      </w:r>
      <w:r w:rsidRPr="00441CD0">
        <w:tab/>
        <w:t>Framed-Route</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0C0FC6F3" w14:textId="77777777" w:rsidR="00EE5860" w:rsidRPr="00441CD0" w:rsidRDefault="00EE5860" w:rsidP="00EE5860">
      <w:pPr>
        <w:rPr>
          <w:lang w:eastAsia="ja-JP"/>
        </w:rPr>
      </w:pPr>
      <w:r w:rsidRPr="00441CD0">
        <w:t xml:space="preserve">The Framed-Route IE describes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8.2.109-1</w:t>
      </w:r>
      <w:r w:rsidRPr="00441CD0">
        <w:rPr>
          <w:lang w:eastAsia="ja-JP"/>
        </w:rPr>
        <w:t>.</w:t>
      </w:r>
    </w:p>
    <w:p w14:paraId="54501BD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028C392" w14:textId="77777777" w:rsidTr="00BB0E1F">
        <w:trPr>
          <w:jc w:val="center"/>
        </w:trPr>
        <w:tc>
          <w:tcPr>
            <w:tcW w:w="151" w:type="dxa"/>
            <w:tcBorders>
              <w:top w:val="single" w:sz="4" w:space="0" w:color="auto"/>
              <w:left w:val="single" w:sz="4" w:space="0" w:color="auto"/>
              <w:bottom w:val="nil"/>
              <w:right w:val="nil"/>
            </w:tcBorders>
          </w:tcPr>
          <w:p w14:paraId="2049C0FB" w14:textId="77777777" w:rsidR="00EE5860" w:rsidRPr="00441CD0" w:rsidRDefault="00EE5860" w:rsidP="00BB0E1F">
            <w:pPr>
              <w:pStyle w:val="TAC"/>
            </w:pPr>
          </w:p>
        </w:tc>
        <w:tc>
          <w:tcPr>
            <w:tcW w:w="1104" w:type="dxa"/>
            <w:tcBorders>
              <w:top w:val="single" w:sz="4" w:space="0" w:color="auto"/>
              <w:left w:val="nil"/>
              <w:bottom w:val="nil"/>
              <w:right w:val="nil"/>
            </w:tcBorders>
          </w:tcPr>
          <w:p w14:paraId="487D32E7" w14:textId="77777777" w:rsidR="00EE5860" w:rsidRPr="00441CD0" w:rsidRDefault="00EE5860" w:rsidP="00BB0E1F">
            <w:pPr>
              <w:pStyle w:val="TAH"/>
            </w:pPr>
          </w:p>
        </w:tc>
        <w:tc>
          <w:tcPr>
            <w:tcW w:w="4710" w:type="dxa"/>
            <w:gridSpan w:val="8"/>
            <w:tcBorders>
              <w:top w:val="single" w:sz="4" w:space="0" w:color="auto"/>
              <w:left w:val="nil"/>
              <w:bottom w:val="nil"/>
              <w:right w:val="nil"/>
            </w:tcBorders>
            <w:hideMark/>
          </w:tcPr>
          <w:p w14:paraId="061699F8"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2C1D6E9A" w14:textId="77777777" w:rsidR="00EE5860" w:rsidRPr="00441CD0" w:rsidRDefault="00EE5860" w:rsidP="00BB0E1F">
            <w:pPr>
              <w:pStyle w:val="TAC"/>
            </w:pPr>
          </w:p>
        </w:tc>
      </w:tr>
      <w:tr w:rsidR="00EE5860" w:rsidRPr="00441CD0" w14:paraId="7371EB10" w14:textId="77777777" w:rsidTr="00BB0E1F">
        <w:trPr>
          <w:jc w:val="center"/>
        </w:trPr>
        <w:tc>
          <w:tcPr>
            <w:tcW w:w="151" w:type="dxa"/>
            <w:tcBorders>
              <w:top w:val="nil"/>
              <w:left w:val="single" w:sz="4" w:space="0" w:color="auto"/>
              <w:bottom w:val="nil"/>
              <w:right w:val="nil"/>
            </w:tcBorders>
          </w:tcPr>
          <w:p w14:paraId="36E35F4D" w14:textId="77777777" w:rsidR="00EE5860" w:rsidRPr="00441CD0" w:rsidRDefault="00EE5860" w:rsidP="00BB0E1F">
            <w:pPr>
              <w:pStyle w:val="TAC"/>
            </w:pPr>
          </w:p>
        </w:tc>
        <w:tc>
          <w:tcPr>
            <w:tcW w:w="1104" w:type="dxa"/>
            <w:tcBorders>
              <w:top w:val="nil"/>
              <w:left w:val="nil"/>
              <w:bottom w:val="nil"/>
              <w:right w:val="nil"/>
            </w:tcBorders>
            <w:hideMark/>
          </w:tcPr>
          <w:p w14:paraId="4BCBED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6B0DB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AFA4B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277B5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8B2FB6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562F5E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7FAE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5CF91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CCC3E5"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2483E842" w14:textId="77777777" w:rsidR="00EE5860" w:rsidRPr="00441CD0" w:rsidRDefault="00EE5860" w:rsidP="00BB0E1F">
            <w:pPr>
              <w:pStyle w:val="TAC"/>
            </w:pPr>
          </w:p>
        </w:tc>
      </w:tr>
      <w:tr w:rsidR="00EE5860" w:rsidRPr="00441CD0" w14:paraId="7A363FFC" w14:textId="77777777" w:rsidTr="00BB0E1F">
        <w:trPr>
          <w:jc w:val="center"/>
        </w:trPr>
        <w:tc>
          <w:tcPr>
            <w:tcW w:w="151" w:type="dxa"/>
            <w:tcBorders>
              <w:top w:val="nil"/>
              <w:left w:val="single" w:sz="4" w:space="0" w:color="auto"/>
              <w:bottom w:val="nil"/>
              <w:right w:val="nil"/>
            </w:tcBorders>
          </w:tcPr>
          <w:p w14:paraId="7453C2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63C0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9CCA83E" w14:textId="77777777" w:rsidR="00EE5860" w:rsidRPr="00441CD0" w:rsidRDefault="00EE5860" w:rsidP="00BB0E1F">
            <w:pPr>
              <w:pStyle w:val="TAC"/>
            </w:pPr>
            <w:r w:rsidRPr="00441CD0">
              <w:t>Type = 153 (decimal)</w:t>
            </w:r>
          </w:p>
        </w:tc>
        <w:tc>
          <w:tcPr>
            <w:tcW w:w="588" w:type="dxa"/>
            <w:tcBorders>
              <w:top w:val="nil"/>
              <w:left w:val="single" w:sz="4" w:space="0" w:color="auto"/>
              <w:bottom w:val="nil"/>
              <w:right w:val="single" w:sz="4" w:space="0" w:color="auto"/>
            </w:tcBorders>
          </w:tcPr>
          <w:p w14:paraId="2B5F185C" w14:textId="77777777" w:rsidR="00EE5860" w:rsidRPr="00441CD0" w:rsidRDefault="00EE5860" w:rsidP="00BB0E1F">
            <w:pPr>
              <w:pStyle w:val="TAC"/>
            </w:pPr>
          </w:p>
        </w:tc>
      </w:tr>
      <w:tr w:rsidR="00EE5860" w:rsidRPr="00441CD0" w14:paraId="0C6F247F" w14:textId="77777777" w:rsidTr="00BB0E1F">
        <w:trPr>
          <w:jc w:val="center"/>
        </w:trPr>
        <w:tc>
          <w:tcPr>
            <w:tcW w:w="151" w:type="dxa"/>
            <w:tcBorders>
              <w:top w:val="nil"/>
              <w:left w:val="single" w:sz="4" w:space="0" w:color="auto"/>
              <w:bottom w:val="nil"/>
              <w:right w:val="nil"/>
            </w:tcBorders>
          </w:tcPr>
          <w:p w14:paraId="0E419A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C11B6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C4611D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07275EDE" w14:textId="77777777" w:rsidR="00EE5860" w:rsidRPr="00441CD0" w:rsidRDefault="00EE5860" w:rsidP="00BB0E1F">
            <w:pPr>
              <w:pStyle w:val="TAC"/>
            </w:pPr>
          </w:p>
        </w:tc>
      </w:tr>
      <w:tr w:rsidR="00EE5860" w:rsidRPr="00441CD0" w14:paraId="1E0E8FAE" w14:textId="77777777" w:rsidTr="00BB0E1F">
        <w:trPr>
          <w:jc w:val="center"/>
        </w:trPr>
        <w:tc>
          <w:tcPr>
            <w:tcW w:w="151" w:type="dxa"/>
            <w:tcBorders>
              <w:top w:val="nil"/>
              <w:left w:val="single" w:sz="4" w:space="0" w:color="auto"/>
              <w:bottom w:val="single" w:sz="4" w:space="0" w:color="auto"/>
              <w:right w:val="nil"/>
            </w:tcBorders>
          </w:tcPr>
          <w:p w14:paraId="1ED7D84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91FC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0987376" w14:textId="77777777" w:rsidR="00EE5860" w:rsidRPr="00441CD0" w:rsidRDefault="00EE5860" w:rsidP="00BB0E1F">
            <w:pPr>
              <w:pStyle w:val="TAC"/>
              <w:rPr>
                <w:lang w:eastAsia="zh-CN"/>
              </w:rPr>
            </w:pPr>
            <w:r w:rsidRPr="00441CD0">
              <w:rPr>
                <w:lang w:eastAsia="zh-CN"/>
              </w:rPr>
              <w:t>Framed-Route</w:t>
            </w:r>
          </w:p>
        </w:tc>
        <w:tc>
          <w:tcPr>
            <w:tcW w:w="588" w:type="dxa"/>
            <w:tcBorders>
              <w:top w:val="nil"/>
              <w:left w:val="single" w:sz="4" w:space="0" w:color="auto"/>
              <w:bottom w:val="single" w:sz="4" w:space="0" w:color="auto"/>
              <w:right w:val="single" w:sz="4" w:space="0" w:color="auto"/>
            </w:tcBorders>
          </w:tcPr>
          <w:p w14:paraId="03924931" w14:textId="77777777" w:rsidR="00EE5860" w:rsidRPr="00441CD0" w:rsidRDefault="00EE5860" w:rsidP="00BB0E1F">
            <w:pPr>
              <w:pStyle w:val="TAC"/>
            </w:pPr>
          </w:p>
        </w:tc>
      </w:tr>
    </w:tbl>
    <w:p w14:paraId="2FAAC68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109</w:t>
      </w:r>
      <w:r w:rsidRPr="00441CD0">
        <w:rPr>
          <w:lang w:eastAsia="zh-CN"/>
        </w:rPr>
        <w:t>-</w:t>
      </w:r>
      <w:r w:rsidRPr="00441CD0">
        <w:rPr>
          <w:lang w:eastAsia="ja-JP"/>
        </w:rPr>
        <w:t>1</w:t>
      </w:r>
      <w:r w:rsidRPr="00441CD0">
        <w:t>: Framed-Route</w:t>
      </w:r>
    </w:p>
    <w:p w14:paraId="458DF07F" w14:textId="77777777" w:rsidR="00EE5860" w:rsidRPr="00441CD0" w:rsidRDefault="00EE5860" w:rsidP="00EE5860">
      <w:r w:rsidRPr="00441CD0">
        <w:t>The Framed-Route field shall be encoded as an Octet String as the value part of the Framed-Routing AVP specified in IETF RFC 2865 [37].</w:t>
      </w:r>
    </w:p>
    <w:p w14:paraId="7150035D" w14:textId="77777777" w:rsidR="00EE5860" w:rsidRPr="00441CD0" w:rsidRDefault="00EE5860" w:rsidP="00EE5860">
      <w:pPr>
        <w:pStyle w:val="Heading3"/>
      </w:pPr>
      <w:bookmarkStart w:id="6395" w:name="_Toc19717455"/>
      <w:bookmarkStart w:id="6396" w:name="_Toc27490956"/>
      <w:bookmarkStart w:id="6397" w:name="_Toc27557249"/>
      <w:bookmarkStart w:id="6398" w:name="_Toc27724166"/>
      <w:bookmarkStart w:id="6399" w:name="_Toc36031240"/>
      <w:bookmarkStart w:id="6400" w:name="_Toc36043160"/>
      <w:bookmarkStart w:id="6401" w:name="_Toc36814485"/>
      <w:bookmarkStart w:id="6402" w:name="_Toc44689343"/>
      <w:bookmarkStart w:id="6403" w:name="_Toc44924097"/>
      <w:bookmarkStart w:id="6404" w:name="_Toc51861067"/>
      <w:bookmarkStart w:id="6405" w:name="_Toc57930838"/>
      <w:bookmarkStart w:id="6406" w:name="_Toc57931468"/>
      <w:bookmarkStart w:id="6407" w:name="_Toc67499860"/>
      <w:r w:rsidRPr="00441CD0">
        <w:t>8.</w:t>
      </w:r>
      <w:r w:rsidRPr="00441CD0">
        <w:rPr>
          <w:lang w:val="en-US"/>
        </w:rPr>
        <w:t>2.110</w:t>
      </w:r>
      <w:r w:rsidRPr="00441CD0">
        <w:tab/>
        <w:t>Framed-Routing</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259DEEB6" w14:textId="77777777" w:rsidR="00EE5860" w:rsidRPr="00441CD0" w:rsidRDefault="00EE5860" w:rsidP="00EE5860">
      <w:pPr>
        <w:rPr>
          <w:lang w:eastAsia="ja-JP"/>
        </w:rPr>
      </w:pPr>
      <w:r w:rsidRPr="00441CD0">
        <w:t xml:space="preserve">The Framed-Routing IE describes the frame routing of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8.2.110-1</w:t>
      </w:r>
      <w:r w:rsidRPr="00441CD0">
        <w:rPr>
          <w:lang w:eastAsia="ja-JP"/>
        </w:rPr>
        <w:t>.</w:t>
      </w:r>
    </w:p>
    <w:p w14:paraId="36DB93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D8357D0" w14:textId="77777777" w:rsidTr="00BB0E1F">
        <w:trPr>
          <w:jc w:val="center"/>
        </w:trPr>
        <w:tc>
          <w:tcPr>
            <w:tcW w:w="151" w:type="dxa"/>
            <w:tcBorders>
              <w:top w:val="single" w:sz="6" w:space="0" w:color="auto"/>
              <w:left w:val="single" w:sz="6" w:space="0" w:color="auto"/>
              <w:bottom w:val="nil"/>
              <w:right w:val="nil"/>
            </w:tcBorders>
          </w:tcPr>
          <w:p w14:paraId="20B8ADD1" w14:textId="77777777" w:rsidR="00EE5860" w:rsidRPr="00441CD0" w:rsidRDefault="00EE5860" w:rsidP="00BB0E1F">
            <w:pPr>
              <w:pStyle w:val="TAC"/>
            </w:pPr>
          </w:p>
        </w:tc>
        <w:tc>
          <w:tcPr>
            <w:tcW w:w="1104" w:type="dxa"/>
            <w:tcBorders>
              <w:top w:val="single" w:sz="6" w:space="0" w:color="auto"/>
              <w:left w:val="nil"/>
              <w:bottom w:val="nil"/>
              <w:right w:val="nil"/>
            </w:tcBorders>
          </w:tcPr>
          <w:p w14:paraId="67F0EEB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1038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FF462E9" w14:textId="77777777" w:rsidR="00EE5860" w:rsidRPr="00441CD0" w:rsidRDefault="00EE5860" w:rsidP="00BB0E1F">
            <w:pPr>
              <w:pStyle w:val="TAC"/>
            </w:pPr>
          </w:p>
        </w:tc>
      </w:tr>
      <w:tr w:rsidR="00EE5860" w:rsidRPr="00441CD0" w14:paraId="1C0AC00F" w14:textId="77777777" w:rsidTr="00BB0E1F">
        <w:trPr>
          <w:jc w:val="center"/>
        </w:trPr>
        <w:tc>
          <w:tcPr>
            <w:tcW w:w="151" w:type="dxa"/>
            <w:tcBorders>
              <w:top w:val="nil"/>
              <w:left w:val="single" w:sz="6" w:space="0" w:color="auto"/>
              <w:bottom w:val="nil"/>
              <w:right w:val="nil"/>
            </w:tcBorders>
          </w:tcPr>
          <w:p w14:paraId="32CCB83B" w14:textId="77777777" w:rsidR="00EE5860" w:rsidRPr="00441CD0" w:rsidRDefault="00EE5860" w:rsidP="00BB0E1F">
            <w:pPr>
              <w:pStyle w:val="TAC"/>
            </w:pPr>
          </w:p>
        </w:tc>
        <w:tc>
          <w:tcPr>
            <w:tcW w:w="1104" w:type="dxa"/>
            <w:tcBorders>
              <w:top w:val="nil"/>
              <w:left w:val="nil"/>
              <w:bottom w:val="nil"/>
              <w:right w:val="nil"/>
            </w:tcBorders>
            <w:hideMark/>
          </w:tcPr>
          <w:p w14:paraId="72C4780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63DF1D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73DFF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648B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D44EBD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18C0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892FC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9F7853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BDF6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DB3F6AB" w14:textId="77777777" w:rsidR="00EE5860" w:rsidRPr="00441CD0" w:rsidRDefault="00EE5860" w:rsidP="00BB0E1F">
            <w:pPr>
              <w:pStyle w:val="TAC"/>
            </w:pPr>
          </w:p>
        </w:tc>
      </w:tr>
      <w:tr w:rsidR="00EE5860" w:rsidRPr="00441CD0" w14:paraId="51C52C97" w14:textId="77777777" w:rsidTr="00BB0E1F">
        <w:trPr>
          <w:jc w:val="center"/>
        </w:trPr>
        <w:tc>
          <w:tcPr>
            <w:tcW w:w="151" w:type="dxa"/>
            <w:tcBorders>
              <w:top w:val="nil"/>
              <w:left w:val="single" w:sz="6" w:space="0" w:color="auto"/>
              <w:bottom w:val="nil"/>
              <w:right w:val="nil"/>
            </w:tcBorders>
          </w:tcPr>
          <w:p w14:paraId="6376D3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94C7E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6C5B2B9" w14:textId="77777777" w:rsidR="00EE5860" w:rsidRPr="00441CD0" w:rsidRDefault="00EE5860" w:rsidP="00BB0E1F">
            <w:pPr>
              <w:pStyle w:val="TAC"/>
            </w:pPr>
            <w:r w:rsidRPr="00441CD0">
              <w:t>Type = 154 (decimal)</w:t>
            </w:r>
          </w:p>
        </w:tc>
        <w:tc>
          <w:tcPr>
            <w:tcW w:w="588" w:type="dxa"/>
            <w:tcBorders>
              <w:top w:val="nil"/>
              <w:left w:val="single" w:sz="4" w:space="0" w:color="auto"/>
              <w:bottom w:val="nil"/>
              <w:right w:val="single" w:sz="6" w:space="0" w:color="auto"/>
            </w:tcBorders>
          </w:tcPr>
          <w:p w14:paraId="296639D3" w14:textId="77777777" w:rsidR="00EE5860" w:rsidRPr="00441CD0" w:rsidRDefault="00EE5860" w:rsidP="00BB0E1F">
            <w:pPr>
              <w:pStyle w:val="TAC"/>
            </w:pPr>
          </w:p>
        </w:tc>
      </w:tr>
      <w:tr w:rsidR="00EE5860" w:rsidRPr="00441CD0" w14:paraId="632877C6" w14:textId="77777777" w:rsidTr="00BB0E1F">
        <w:trPr>
          <w:jc w:val="center"/>
        </w:trPr>
        <w:tc>
          <w:tcPr>
            <w:tcW w:w="151" w:type="dxa"/>
            <w:tcBorders>
              <w:top w:val="nil"/>
              <w:left w:val="single" w:sz="6" w:space="0" w:color="auto"/>
              <w:bottom w:val="nil"/>
              <w:right w:val="nil"/>
            </w:tcBorders>
          </w:tcPr>
          <w:p w14:paraId="144C8E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F054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9D7CCA1"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26D20C24" w14:textId="77777777" w:rsidR="00EE5860" w:rsidRPr="00441CD0" w:rsidRDefault="00EE5860" w:rsidP="00BB0E1F">
            <w:pPr>
              <w:pStyle w:val="TAC"/>
            </w:pPr>
          </w:p>
        </w:tc>
      </w:tr>
      <w:tr w:rsidR="00EE5860" w:rsidRPr="00441CD0" w14:paraId="4F196171" w14:textId="77777777" w:rsidTr="00BB0E1F">
        <w:trPr>
          <w:jc w:val="center"/>
        </w:trPr>
        <w:tc>
          <w:tcPr>
            <w:tcW w:w="151" w:type="dxa"/>
            <w:tcBorders>
              <w:top w:val="nil"/>
              <w:left w:val="single" w:sz="6" w:space="0" w:color="auto"/>
              <w:bottom w:val="single" w:sz="4" w:space="0" w:color="auto"/>
              <w:right w:val="nil"/>
            </w:tcBorders>
          </w:tcPr>
          <w:p w14:paraId="2287D7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6AAFA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7E1EB18" w14:textId="77777777" w:rsidR="00EE5860" w:rsidRPr="00441CD0" w:rsidRDefault="00EE5860" w:rsidP="00BB0E1F">
            <w:pPr>
              <w:pStyle w:val="TAC"/>
              <w:rPr>
                <w:lang w:eastAsia="zh-CN"/>
              </w:rPr>
            </w:pPr>
            <w:r w:rsidRPr="00441CD0">
              <w:rPr>
                <w:lang w:eastAsia="zh-CN"/>
              </w:rPr>
              <w:t>Framed-Routing</w:t>
            </w:r>
          </w:p>
        </w:tc>
        <w:tc>
          <w:tcPr>
            <w:tcW w:w="588" w:type="dxa"/>
            <w:tcBorders>
              <w:top w:val="nil"/>
              <w:left w:val="single" w:sz="4" w:space="0" w:color="auto"/>
              <w:bottom w:val="single" w:sz="4" w:space="0" w:color="auto"/>
              <w:right w:val="single" w:sz="6" w:space="0" w:color="auto"/>
            </w:tcBorders>
          </w:tcPr>
          <w:p w14:paraId="2104C57F" w14:textId="77777777" w:rsidR="00EE5860" w:rsidRPr="00441CD0" w:rsidRDefault="00EE5860" w:rsidP="00BB0E1F">
            <w:pPr>
              <w:pStyle w:val="TAC"/>
            </w:pPr>
          </w:p>
        </w:tc>
      </w:tr>
    </w:tbl>
    <w:p w14:paraId="1BBC10C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110</w:t>
      </w:r>
      <w:r w:rsidRPr="00441CD0">
        <w:rPr>
          <w:lang w:eastAsia="zh-CN"/>
        </w:rPr>
        <w:t>-</w:t>
      </w:r>
      <w:r w:rsidRPr="00441CD0">
        <w:rPr>
          <w:lang w:eastAsia="ja-JP"/>
        </w:rPr>
        <w:t>1</w:t>
      </w:r>
      <w:r w:rsidRPr="00441CD0">
        <w:t>: Framed-Routing</w:t>
      </w:r>
    </w:p>
    <w:p w14:paraId="18DB9AC0" w14:textId="77777777" w:rsidR="00EE5860" w:rsidRPr="00441CD0" w:rsidRDefault="00EE5860" w:rsidP="00EE5860">
      <w:r w:rsidRPr="00441CD0">
        <w:t>The Framed-Routing field shall be encoded as the value part of the Framed-Routing AVP specified in IETF RFC 2865 [37].</w:t>
      </w:r>
    </w:p>
    <w:p w14:paraId="3BCC7B09" w14:textId="77777777" w:rsidR="00EE5860" w:rsidRPr="00441CD0" w:rsidRDefault="00EE5860" w:rsidP="00EE5860">
      <w:pPr>
        <w:pStyle w:val="Heading3"/>
      </w:pPr>
      <w:bookmarkStart w:id="6408" w:name="_Toc19717456"/>
      <w:bookmarkStart w:id="6409" w:name="_Toc27490957"/>
      <w:bookmarkStart w:id="6410" w:name="_Toc27557250"/>
      <w:bookmarkStart w:id="6411" w:name="_Toc27724167"/>
      <w:bookmarkStart w:id="6412" w:name="_Toc36031241"/>
      <w:bookmarkStart w:id="6413" w:name="_Toc36043161"/>
      <w:bookmarkStart w:id="6414" w:name="_Toc36814486"/>
      <w:bookmarkStart w:id="6415" w:name="_Toc44689344"/>
      <w:bookmarkStart w:id="6416" w:name="_Toc44924098"/>
      <w:bookmarkStart w:id="6417" w:name="_Toc51861068"/>
      <w:bookmarkStart w:id="6418" w:name="_Toc57930839"/>
      <w:bookmarkStart w:id="6419" w:name="_Toc57931469"/>
      <w:bookmarkStart w:id="6420" w:name="_Toc67499861"/>
      <w:r w:rsidRPr="00441CD0">
        <w:lastRenderedPageBreak/>
        <w:t>8.</w:t>
      </w:r>
      <w:r w:rsidRPr="00441CD0">
        <w:rPr>
          <w:lang w:val="en-US"/>
        </w:rPr>
        <w:t>2.111</w:t>
      </w:r>
      <w:r w:rsidRPr="00441CD0">
        <w:tab/>
        <w:t>Framed-IPv6-Route</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2E98E675" w14:textId="77777777" w:rsidR="00EE5860" w:rsidRPr="00441CD0" w:rsidRDefault="00EE5860" w:rsidP="00EE5860">
      <w:pPr>
        <w:rPr>
          <w:lang w:eastAsia="ja-JP"/>
        </w:rPr>
      </w:pPr>
      <w:r w:rsidRPr="00441CD0">
        <w:t xml:space="preserve">The Framed-IPv6-Route IE describes a framed IPv6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8.2.111-1</w:t>
      </w:r>
      <w:r w:rsidRPr="00441CD0">
        <w:rPr>
          <w:lang w:eastAsia="ja-JP"/>
        </w:rPr>
        <w:t>.</w:t>
      </w:r>
    </w:p>
    <w:p w14:paraId="3ACDD65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BB765F1" w14:textId="77777777" w:rsidTr="00BB0E1F">
        <w:trPr>
          <w:jc w:val="center"/>
        </w:trPr>
        <w:tc>
          <w:tcPr>
            <w:tcW w:w="151" w:type="dxa"/>
            <w:tcBorders>
              <w:top w:val="single" w:sz="6" w:space="0" w:color="auto"/>
              <w:left w:val="single" w:sz="6" w:space="0" w:color="auto"/>
              <w:bottom w:val="nil"/>
              <w:right w:val="nil"/>
            </w:tcBorders>
          </w:tcPr>
          <w:p w14:paraId="05A4BE85" w14:textId="77777777" w:rsidR="00EE5860" w:rsidRPr="00441CD0" w:rsidRDefault="00EE5860" w:rsidP="00BB0E1F">
            <w:pPr>
              <w:pStyle w:val="TAC"/>
            </w:pPr>
          </w:p>
        </w:tc>
        <w:tc>
          <w:tcPr>
            <w:tcW w:w="1104" w:type="dxa"/>
            <w:tcBorders>
              <w:top w:val="single" w:sz="6" w:space="0" w:color="auto"/>
              <w:left w:val="nil"/>
              <w:bottom w:val="nil"/>
              <w:right w:val="nil"/>
            </w:tcBorders>
          </w:tcPr>
          <w:p w14:paraId="1C2DB1E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00EF6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925017F" w14:textId="77777777" w:rsidR="00EE5860" w:rsidRPr="00441CD0" w:rsidRDefault="00EE5860" w:rsidP="00BB0E1F">
            <w:pPr>
              <w:pStyle w:val="TAC"/>
            </w:pPr>
          </w:p>
        </w:tc>
      </w:tr>
      <w:tr w:rsidR="00EE5860" w:rsidRPr="00441CD0" w14:paraId="440447D1" w14:textId="77777777" w:rsidTr="00BB0E1F">
        <w:trPr>
          <w:jc w:val="center"/>
        </w:trPr>
        <w:tc>
          <w:tcPr>
            <w:tcW w:w="151" w:type="dxa"/>
            <w:tcBorders>
              <w:top w:val="nil"/>
              <w:left w:val="single" w:sz="6" w:space="0" w:color="auto"/>
              <w:bottom w:val="nil"/>
              <w:right w:val="nil"/>
            </w:tcBorders>
          </w:tcPr>
          <w:p w14:paraId="65CE8B51" w14:textId="77777777" w:rsidR="00EE5860" w:rsidRPr="00441CD0" w:rsidRDefault="00EE5860" w:rsidP="00BB0E1F">
            <w:pPr>
              <w:pStyle w:val="TAC"/>
            </w:pPr>
          </w:p>
        </w:tc>
        <w:tc>
          <w:tcPr>
            <w:tcW w:w="1104" w:type="dxa"/>
            <w:tcBorders>
              <w:top w:val="nil"/>
              <w:left w:val="nil"/>
              <w:bottom w:val="nil"/>
              <w:right w:val="nil"/>
            </w:tcBorders>
            <w:hideMark/>
          </w:tcPr>
          <w:p w14:paraId="3FC3882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4C19D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8716E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685992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E51E1E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537E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C1E834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9E756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0B0F7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65E2026" w14:textId="77777777" w:rsidR="00EE5860" w:rsidRPr="00441CD0" w:rsidRDefault="00EE5860" w:rsidP="00BB0E1F">
            <w:pPr>
              <w:pStyle w:val="TAC"/>
            </w:pPr>
          </w:p>
        </w:tc>
      </w:tr>
      <w:tr w:rsidR="00EE5860" w:rsidRPr="00441CD0" w14:paraId="38E43779" w14:textId="77777777" w:rsidTr="00BB0E1F">
        <w:trPr>
          <w:jc w:val="center"/>
        </w:trPr>
        <w:tc>
          <w:tcPr>
            <w:tcW w:w="151" w:type="dxa"/>
            <w:tcBorders>
              <w:top w:val="nil"/>
              <w:left w:val="single" w:sz="6" w:space="0" w:color="auto"/>
              <w:bottom w:val="nil"/>
              <w:right w:val="nil"/>
            </w:tcBorders>
          </w:tcPr>
          <w:p w14:paraId="7343F9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DA295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96FCA22" w14:textId="77777777" w:rsidR="00EE5860" w:rsidRPr="00441CD0" w:rsidRDefault="00EE5860" w:rsidP="00BB0E1F">
            <w:pPr>
              <w:pStyle w:val="TAC"/>
            </w:pPr>
            <w:r w:rsidRPr="00441CD0">
              <w:t>Type = 155 (decimal)</w:t>
            </w:r>
          </w:p>
        </w:tc>
        <w:tc>
          <w:tcPr>
            <w:tcW w:w="588" w:type="dxa"/>
            <w:tcBorders>
              <w:top w:val="nil"/>
              <w:left w:val="single" w:sz="4" w:space="0" w:color="auto"/>
              <w:bottom w:val="nil"/>
              <w:right w:val="single" w:sz="6" w:space="0" w:color="auto"/>
            </w:tcBorders>
          </w:tcPr>
          <w:p w14:paraId="50AA8604" w14:textId="77777777" w:rsidR="00EE5860" w:rsidRPr="00441CD0" w:rsidRDefault="00EE5860" w:rsidP="00BB0E1F">
            <w:pPr>
              <w:pStyle w:val="TAC"/>
            </w:pPr>
          </w:p>
        </w:tc>
      </w:tr>
      <w:tr w:rsidR="00EE5860" w:rsidRPr="00441CD0" w14:paraId="733937D1" w14:textId="77777777" w:rsidTr="00BB0E1F">
        <w:trPr>
          <w:jc w:val="center"/>
        </w:trPr>
        <w:tc>
          <w:tcPr>
            <w:tcW w:w="151" w:type="dxa"/>
            <w:tcBorders>
              <w:top w:val="nil"/>
              <w:left w:val="single" w:sz="6" w:space="0" w:color="auto"/>
              <w:bottom w:val="nil"/>
              <w:right w:val="nil"/>
            </w:tcBorders>
          </w:tcPr>
          <w:p w14:paraId="2630E5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E67F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B2361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CD1AF26" w14:textId="77777777" w:rsidR="00EE5860" w:rsidRPr="00441CD0" w:rsidRDefault="00EE5860" w:rsidP="00BB0E1F">
            <w:pPr>
              <w:pStyle w:val="TAC"/>
            </w:pPr>
          </w:p>
        </w:tc>
      </w:tr>
      <w:tr w:rsidR="00EE5860" w:rsidRPr="00441CD0" w14:paraId="2FFB5A9F" w14:textId="77777777" w:rsidTr="00BB0E1F">
        <w:trPr>
          <w:jc w:val="center"/>
        </w:trPr>
        <w:tc>
          <w:tcPr>
            <w:tcW w:w="151" w:type="dxa"/>
            <w:tcBorders>
              <w:top w:val="nil"/>
              <w:left w:val="single" w:sz="6" w:space="0" w:color="auto"/>
              <w:bottom w:val="single" w:sz="4" w:space="0" w:color="auto"/>
              <w:right w:val="nil"/>
            </w:tcBorders>
          </w:tcPr>
          <w:p w14:paraId="751F46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D368D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869C0C6" w14:textId="77777777" w:rsidR="00EE5860" w:rsidRPr="00441CD0" w:rsidRDefault="00EE5860" w:rsidP="00BB0E1F">
            <w:pPr>
              <w:pStyle w:val="TAC"/>
              <w:rPr>
                <w:lang w:eastAsia="zh-CN"/>
              </w:rPr>
            </w:pPr>
            <w:r w:rsidRPr="00441CD0">
              <w:rPr>
                <w:lang w:eastAsia="zh-CN"/>
              </w:rPr>
              <w:t>Framed-IPv6-Route</w:t>
            </w:r>
          </w:p>
        </w:tc>
        <w:tc>
          <w:tcPr>
            <w:tcW w:w="588" w:type="dxa"/>
            <w:tcBorders>
              <w:top w:val="nil"/>
              <w:left w:val="single" w:sz="4" w:space="0" w:color="auto"/>
              <w:bottom w:val="single" w:sz="4" w:space="0" w:color="auto"/>
              <w:right w:val="single" w:sz="6" w:space="0" w:color="auto"/>
            </w:tcBorders>
          </w:tcPr>
          <w:p w14:paraId="5C15160A" w14:textId="77777777" w:rsidR="00EE5860" w:rsidRPr="00441CD0" w:rsidRDefault="00EE5860" w:rsidP="00BB0E1F">
            <w:pPr>
              <w:pStyle w:val="TAC"/>
            </w:pPr>
          </w:p>
        </w:tc>
      </w:tr>
    </w:tbl>
    <w:p w14:paraId="58D049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111</w:t>
      </w:r>
      <w:r w:rsidRPr="00441CD0">
        <w:rPr>
          <w:lang w:eastAsia="zh-CN"/>
        </w:rPr>
        <w:t>-</w:t>
      </w:r>
      <w:r w:rsidRPr="00441CD0">
        <w:rPr>
          <w:lang w:eastAsia="ja-JP"/>
        </w:rPr>
        <w:t>1</w:t>
      </w:r>
      <w:r w:rsidRPr="00441CD0">
        <w:t>: Framed-IPv6-Route</w:t>
      </w:r>
    </w:p>
    <w:p w14:paraId="4994EF49" w14:textId="77777777" w:rsidR="00EE5860" w:rsidRPr="00441CD0" w:rsidRDefault="00EE5860" w:rsidP="00EE5860">
      <w:r w:rsidRPr="00441CD0">
        <w:t>The Framed-IPv6-Route field shall be encoded as an Octet String as the value part of the Framed-IPv6-Route AVP specified in IETF RFC 3162 [38].</w:t>
      </w:r>
    </w:p>
    <w:p w14:paraId="71ACA17A" w14:textId="77777777" w:rsidR="00EE5860" w:rsidRPr="00441CD0" w:rsidRDefault="00EE5860" w:rsidP="00EE5860">
      <w:pPr>
        <w:pStyle w:val="Heading3"/>
      </w:pPr>
      <w:bookmarkStart w:id="6421" w:name="_Toc19717457"/>
      <w:bookmarkStart w:id="6422" w:name="_Toc27490958"/>
      <w:bookmarkStart w:id="6423" w:name="_Toc27557251"/>
      <w:bookmarkStart w:id="6424" w:name="_Toc27724168"/>
      <w:bookmarkStart w:id="6425" w:name="_Toc36031242"/>
      <w:bookmarkStart w:id="6426" w:name="_Toc36043162"/>
      <w:bookmarkStart w:id="6427" w:name="_Toc36814487"/>
      <w:bookmarkStart w:id="6428" w:name="_Toc44689345"/>
      <w:bookmarkStart w:id="6429" w:name="_Toc44924099"/>
      <w:bookmarkStart w:id="6430" w:name="_Toc51861069"/>
      <w:bookmarkStart w:id="6431" w:name="_Toc57930840"/>
      <w:bookmarkStart w:id="6432" w:name="_Toc57931470"/>
      <w:bookmarkStart w:id="6433" w:name="_Toc67499862"/>
      <w:r w:rsidRPr="00441CD0">
        <w:t>8.</w:t>
      </w:r>
      <w:r w:rsidRPr="00441CD0">
        <w:rPr>
          <w:lang w:val="en-US"/>
        </w:rPr>
        <w:t>2.112</w:t>
      </w:r>
      <w:r w:rsidRPr="00441CD0">
        <w:tab/>
        <w:t>Event Quota</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06BBBCFC" w14:textId="77777777" w:rsidR="00EE5860" w:rsidRPr="00441CD0" w:rsidRDefault="00EE5860" w:rsidP="00EE5860">
      <w:pPr>
        <w:rPr>
          <w:lang w:eastAsia="ja-JP"/>
        </w:rPr>
      </w:pPr>
      <w:r w:rsidRPr="00441CD0">
        <w:t xml:space="preserve">The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8.2.112-1</w:t>
      </w:r>
      <w:r w:rsidRPr="00441CD0">
        <w:rPr>
          <w:lang w:eastAsia="ja-JP"/>
        </w:rPr>
        <w:t>. It contains the event quota to be monitored by the UP function.</w:t>
      </w:r>
    </w:p>
    <w:p w14:paraId="6B4DC6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46CE3A1" w14:textId="77777777" w:rsidTr="00BB0E1F">
        <w:trPr>
          <w:jc w:val="center"/>
        </w:trPr>
        <w:tc>
          <w:tcPr>
            <w:tcW w:w="151" w:type="dxa"/>
            <w:tcBorders>
              <w:top w:val="single" w:sz="6" w:space="0" w:color="auto"/>
              <w:left w:val="single" w:sz="6" w:space="0" w:color="auto"/>
              <w:bottom w:val="nil"/>
              <w:right w:val="nil"/>
            </w:tcBorders>
          </w:tcPr>
          <w:p w14:paraId="21B8496C" w14:textId="77777777" w:rsidR="00EE5860" w:rsidRPr="00441CD0" w:rsidRDefault="00EE5860" w:rsidP="00BB0E1F">
            <w:pPr>
              <w:pStyle w:val="TAC"/>
            </w:pPr>
          </w:p>
        </w:tc>
        <w:tc>
          <w:tcPr>
            <w:tcW w:w="1104" w:type="dxa"/>
            <w:tcBorders>
              <w:top w:val="single" w:sz="6" w:space="0" w:color="auto"/>
              <w:left w:val="nil"/>
              <w:bottom w:val="nil"/>
              <w:right w:val="nil"/>
            </w:tcBorders>
          </w:tcPr>
          <w:p w14:paraId="35E579F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85E33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B4619" w14:textId="77777777" w:rsidR="00EE5860" w:rsidRPr="00441CD0" w:rsidRDefault="00EE5860" w:rsidP="00BB0E1F">
            <w:pPr>
              <w:pStyle w:val="TAC"/>
            </w:pPr>
          </w:p>
        </w:tc>
      </w:tr>
      <w:tr w:rsidR="00EE5860" w:rsidRPr="00441CD0" w14:paraId="4319345D" w14:textId="77777777" w:rsidTr="00BB0E1F">
        <w:trPr>
          <w:jc w:val="center"/>
        </w:trPr>
        <w:tc>
          <w:tcPr>
            <w:tcW w:w="151" w:type="dxa"/>
            <w:tcBorders>
              <w:top w:val="nil"/>
              <w:left w:val="single" w:sz="6" w:space="0" w:color="auto"/>
              <w:bottom w:val="nil"/>
              <w:right w:val="nil"/>
            </w:tcBorders>
          </w:tcPr>
          <w:p w14:paraId="20657A52" w14:textId="77777777" w:rsidR="00EE5860" w:rsidRPr="00441CD0" w:rsidRDefault="00EE5860" w:rsidP="00BB0E1F">
            <w:pPr>
              <w:pStyle w:val="TAC"/>
            </w:pPr>
          </w:p>
        </w:tc>
        <w:tc>
          <w:tcPr>
            <w:tcW w:w="1104" w:type="dxa"/>
            <w:tcBorders>
              <w:top w:val="nil"/>
              <w:left w:val="nil"/>
              <w:bottom w:val="nil"/>
              <w:right w:val="nil"/>
            </w:tcBorders>
            <w:hideMark/>
          </w:tcPr>
          <w:p w14:paraId="701265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D32EB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CB3AA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A674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D567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779BC3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4354B7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9BE4E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A923E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D2E7F2" w14:textId="77777777" w:rsidR="00EE5860" w:rsidRPr="00441CD0" w:rsidRDefault="00EE5860" w:rsidP="00BB0E1F">
            <w:pPr>
              <w:pStyle w:val="TAC"/>
            </w:pPr>
          </w:p>
        </w:tc>
      </w:tr>
      <w:tr w:rsidR="00EE5860" w:rsidRPr="00441CD0" w14:paraId="7141CA0F" w14:textId="77777777" w:rsidTr="00BB0E1F">
        <w:trPr>
          <w:jc w:val="center"/>
        </w:trPr>
        <w:tc>
          <w:tcPr>
            <w:tcW w:w="151" w:type="dxa"/>
            <w:tcBorders>
              <w:top w:val="nil"/>
              <w:left w:val="single" w:sz="6" w:space="0" w:color="auto"/>
              <w:bottom w:val="nil"/>
              <w:right w:val="nil"/>
            </w:tcBorders>
          </w:tcPr>
          <w:p w14:paraId="38FA9A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985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558EF45" w14:textId="77777777" w:rsidR="00EE5860" w:rsidRPr="00441CD0" w:rsidRDefault="00EE5860" w:rsidP="00BB0E1F">
            <w:pPr>
              <w:pStyle w:val="TAC"/>
            </w:pPr>
            <w:r w:rsidRPr="00441CD0">
              <w:t xml:space="preserve">Type = </w:t>
            </w:r>
            <w:r w:rsidRPr="00441CD0">
              <w:rPr>
                <w:lang w:val="sv-SE"/>
              </w:rPr>
              <w:t>148</w:t>
            </w:r>
            <w:r w:rsidRPr="00441CD0">
              <w:t xml:space="preserve"> (decimal)</w:t>
            </w:r>
          </w:p>
        </w:tc>
        <w:tc>
          <w:tcPr>
            <w:tcW w:w="588" w:type="dxa"/>
            <w:tcBorders>
              <w:top w:val="nil"/>
              <w:left w:val="single" w:sz="4" w:space="0" w:color="auto"/>
              <w:bottom w:val="nil"/>
              <w:right w:val="single" w:sz="6" w:space="0" w:color="auto"/>
            </w:tcBorders>
          </w:tcPr>
          <w:p w14:paraId="1FE00C3A" w14:textId="77777777" w:rsidR="00EE5860" w:rsidRPr="00441CD0" w:rsidRDefault="00EE5860" w:rsidP="00BB0E1F">
            <w:pPr>
              <w:pStyle w:val="TAC"/>
            </w:pPr>
          </w:p>
        </w:tc>
      </w:tr>
      <w:tr w:rsidR="00EE5860" w:rsidRPr="00441CD0" w14:paraId="59D187EF" w14:textId="77777777" w:rsidTr="00BB0E1F">
        <w:trPr>
          <w:jc w:val="center"/>
        </w:trPr>
        <w:tc>
          <w:tcPr>
            <w:tcW w:w="151" w:type="dxa"/>
            <w:tcBorders>
              <w:top w:val="nil"/>
              <w:left w:val="single" w:sz="6" w:space="0" w:color="auto"/>
              <w:bottom w:val="nil"/>
              <w:right w:val="nil"/>
            </w:tcBorders>
          </w:tcPr>
          <w:p w14:paraId="03F19C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FE9EF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12607F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0C16C0" w14:textId="77777777" w:rsidR="00EE5860" w:rsidRPr="00441CD0" w:rsidRDefault="00EE5860" w:rsidP="00BB0E1F">
            <w:pPr>
              <w:pStyle w:val="TAC"/>
            </w:pPr>
          </w:p>
        </w:tc>
      </w:tr>
      <w:tr w:rsidR="00EE5860" w:rsidRPr="00441CD0" w14:paraId="2C5635D6" w14:textId="77777777" w:rsidTr="00BB0E1F">
        <w:trPr>
          <w:jc w:val="center"/>
        </w:trPr>
        <w:tc>
          <w:tcPr>
            <w:tcW w:w="151" w:type="dxa"/>
            <w:tcBorders>
              <w:top w:val="nil"/>
              <w:left w:val="single" w:sz="6" w:space="0" w:color="auto"/>
              <w:bottom w:val="nil"/>
              <w:right w:val="nil"/>
            </w:tcBorders>
          </w:tcPr>
          <w:p w14:paraId="5658C0E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ED390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8B1BCF4"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75AA9655" w14:textId="77777777" w:rsidR="00EE5860" w:rsidRPr="00441CD0" w:rsidRDefault="00EE5860" w:rsidP="00BB0E1F">
            <w:pPr>
              <w:pStyle w:val="TAC"/>
            </w:pPr>
          </w:p>
        </w:tc>
      </w:tr>
      <w:tr w:rsidR="00EE5860" w:rsidRPr="00441CD0" w14:paraId="77F717A8" w14:textId="77777777" w:rsidTr="00BB0E1F">
        <w:trPr>
          <w:jc w:val="center"/>
        </w:trPr>
        <w:tc>
          <w:tcPr>
            <w:tcW w:w="151" w:type="dxa"/>
            <w:tcBorders>
              <w:top w:val="nil"/>
              <w:left w:val="single" w:sz="6" w:space="0" w:color="auto"/>
              <w:bottom w:val="single" w:sz="4" w:space="0" w:color="auto"/>
              <w:right w:val="nil"/>
            </w:tcBorders>
          </w:tcPr>
          <w:p w14:paraId="025C2F6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945CE3"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7BC46B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F18139" w14:textId="77777777" w:rsidR="00EE5860" w:rsidRPr="00441CD0" w:rsidRDefault="00EE5860" w:rsidP="00BB0E1F">
            <w:pPr>
              <w:pStyle w:val="TAC"/>
              <w:rPr>
                <w:lang w:val="x-none"/>
              </w:rPr>
            </w:pPr>
          </w:p>
        </w:tc>
      </w:tr>
    </w:tbl>
    <w:p w14:paraId="5D5391D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2.112</w:t>
      </w:r>
      <w:r w:rsidRPr="00441CD0">
        <w:rPr>
          <w:lang w:eastAsia="zh-CN"/>
        </w:rPr>
        <w:t>-</w:t>
      </w:r>
      <w:r w:rsidRPr="00441CD0">
        <w:rPr>
          <w:lang w:eastAsia="ja-JP"/>
        </w:rPr>
        <w:t>1</w:t>
      </w:r>
      <w:r w:rsidRPr="00441CD0">
        <w:t xml:space="preserve">: </w:t>
      </w:r>
      <w:r w:rsidRPr="00441CD0">
        <w:rPr>
          <w:lang w:eastAsia="ja-JP"/>
        </w:rPr>
        <w:t xml:space="preserve">Event </w:t>
      </w:r>
      <w:r w:rsidRPr="00441CD0">
        <w:t>Quota</w:t>
      </w:r>
    </w:p>
    <w:p w14:paraId="6A0E26FD" w14:textId="77777777" w:rsidR="00EE5860" w:rsidRPr="00441CD0" w:rsidRDefault="00EE5860" w:rsidP="00EE5860">
      <w:r w:rsidRPr="00441CD0">
        <w:t>The Event Quota field shall be encoded as an Unsigned32 binary integer value.</w:t>
      </w:r>
    </w:p>
    <w:p w14:paraId="3BFAA1DC" w14:textId="77777777" w:rsidR="00EE5860" w:rsidRPr="00441CD0" w:rsidRDefault="00EE5860" w:rsidP="00EE5860">
      <w:pPr>
        <w:pStyle w:val="Heading3"/>
      </w:pPr>
      <w:bookmarkStart w:id="6434" w:name="_Toc19717458"/>
      <w:bookmarkStart w:id="6435" w:name="_Toc27490959"/>
      <w:bookmarkStart w:id="6436" w:name="_Toc27557252"/>
      <w:bookmarkStart w:id="6437" w:name="_Toc27724169"/>
      <w:bookmarkStart w:id="6438" w:name="_Toc36031243"/>
      <w:bookmarkStart w:id="6439" w:name="_Toc36043163"/>
      <w:bookmarkStart w:id="6440" w:name="_Toc36814488"/>
      <w:bookmarkStart w:id="6441" w:name="_Toc44689346"/>
      <w:bookmarkStart w:id="6442" w:name="_Toc44924100"/>
      <w:bookmarkStart w:id="6443" w:name="_Toc51861070"/>
      <w:bookmarkStart w:id="6444" w:name="_Toc57930841"/>
      <w:bookmarkStart w:id="6445" w:name="_Toc57931471"/>
      <w:bookmarkStart w:id="6446" w:name="_Toc67499863"/>
      <w:r w:rsidRPr="00441CD0">
        <w:t>8.</w:t>
      </w:r>
      <w:r w:rsidRPr="00441CD0">
        <w:rPr>
          <w:lang w:val="en-US"/>
        </w:rPr>
        <w:t>2.113</w:t>
      </w:r>
      <w:r w:rsidRPr="00441CD0">
        <w:tab/>
        <w:t>Event Threshold</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1920489F" w14:textId="77777777" w:rsidR="00EE5860" w:rsidRPr="00441CD0" w:rsidRDefault="00EE5860" w:rsidP="00EE5860">
      <w:pPr>
        <w:rPr>
          <w:lang w:eastAsia="ja-JP"/>
        </w:rPr>
      </w:pPr>
      <w:r w:rsidRPr="00441CD0">
        <w:t xml:space="preserve">The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8.2.113-1</w:t>
      </w:r>
      <w:r w:rsidRPr="00441CD0">
        <w:rPr>
          <w:lang w:eastAsia="ja-JP"/>
        </w:rPr>
        <w:t>.</w:t>
      </w:r>
    </w:p>
    <w:p w14:paraId="068EAB1F"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2A29CA0" w14:textId="77777777" w:rsidTr="00BB0E1F">
        <w:trPr>
          <w:jc w:val="center"/>
        </w:trPr>
        <w:tc>
          <w:tcPr>
            <w:tcW w:w="151" w:type="dxa"/>
            <w:tcBorders>
              <w:top w:val="single" w:sz="6" w:space="0" w:color="auto"/>
              <w:left w:val="single" w:sz="6" w:space="0" w:color="auto"/>
              <w:bottom w:val="nil"/>
              <w:right w:val="nil"/>
            </w:tcBorders>
          </w:tcPr>
          <w:p w14:paraId="2A476FF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9E6C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5C014A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E4A534" w14:textId="77777777" w:rsidR="00EE5860" w:rsidRPr="00441CD0" w:rsidRDefault="00EE5860" w:rsidP="00BB0E1F">
            <w:pPr>
              <w:pStyle w:val="TAC"/>
            </w:pPr>
          </w:p>
        </w:tc>
      </w:tr>
      <w:tr w:rsidR="00EE5860" w:rsidRPr="00441CD0" w14:paraId="1307EECD" w14:textId="77777777" w:rsidTr="00BB0E1F">
        <w:trPr>
          <w:jc w:val="center"/>
        </w:trPr>
        <w:tc>
          <w:tcPr>
            <w:tcW w:w="151" w:type="dxa"/>
            <w:tcBorders>
              <w:top w:val="nil"/>
              <w:left w:val="single" w:sz="6" w:space="0" w:color="auto"/>
              <w:bottom w:val="nil"/>
              <w:right w:val="nil"/>
            </w:tcBorders>
          </w:tcPr>
          <w:p w14:paraId="735F6CB4" w14:textId="77777777" w:rsidR="00EE5860" w:rsidRPr="00441CD0" w:rsidRDefault="00EE5860" w:rsidP="00BB0E1F">
            <w:pPr>
              <w:pStyle w:val="TAC"/>
            </w:pPr>
          </w:p>
        </w:tc>
        <w:tc>
          <w:tcPr>
            <w:tcW w:w="1104" w:type="dxa"/>
            <w:tcBorders>
              <w:top w:val="nil"/>
              <w:left w:val="nil"/>
              <w:bottom w:val="nil"/>
              <w:right w:val="nil"/>
            </w:tcBorders>
            <w:hideMark/>
          </w:tcPr>
          <w:p w14:paraId="2EDA39A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E212F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FF0F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F65C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43F5F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E4106E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FB2F93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1005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FB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250A45" w14:textId="77777777" w:rsidR="00EE5860" w:rsidRPr="00441CD0" w:rsidRDefault="00EE5860" w:rsidP="00BB0E1F">
            <w:pPr>
              <w:pStyle w:val="TAC"/>
            </w:pPr>
          </w:p>
        </w:tc>
      </w:tr>
      <w:tr w:rsidR="00EE5860" w:rsidRPr="00441CD0" w14:paraId="4B16727C" w14:textId="77777777" w:rsidTr="00BB0E1F">
        <w:trPr>
          <w:jc w:val="center"/>
        </w:trPr>
        <w:tc>
          <w:tcPr>
            <w:tcW w:w="151" w:type="dxa"/>
            <w:tcBorders>
              <w:top w:val="nil"/>
              <w:left w:val="single" w:sz="6" w:space="0" w:color="auto"/>
              <w:bottom w:val="nil"/>
              <w:right w:val="nil"/>
            </w:tcBorders>
          </w:tcPr>
          <w:p w14:paraId="3260DC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F162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F6255DD" w14:textId="77777777" w:rsidR="00EE5860" w:rsidRPr="00441CD0" w:rsidRDefault="00EE5860" w:rsidP="00BB0E1F">
            <w:pPr>
              <w:pStyle w:val="TAC"/>
            </w:pPr>
            <w:r w:rsidRPr="00441CD0">
              <w:t xml:space="preserve">Type = </w:t>
            </w:r>
            <w:r w:rsidRPr="00441CD0">
              <w:rPr>
                <w:lang w:val="sv-SE"/>
              </w:rPr>
              <w:t>149</w:t>
            </w:r>
            <w:r w:rsidRPr="00441CD0">
              <w:t xml:space="preserve"> (decimal)</w:t>
            </w:r>
          </w:p>
        </w:tc>
        <w:tc>
          <w:tcPr>
            <w:tcW w:w="588" w:type="dxa"/>
            <w:tcBorders>
              <w:top w:val="nil"/>
              <w:left w:val="single" w:sz="4" w:space="0" w:color="auto"/>
              <w:bottom w:val="nil"/>
              <w:right w:val="single" w:sz="6" w:space="0" w:color="auto"/>
            </w:tcBorders>
          </w:tcPr>
          <w:p w14:paraId="2A84FE24" w14:textId="77777777" w:rsidR="00EE5860" w:rsidRPr="00441CD0" w:rsidRDefault="00EE5860" w:rsidP="00BB0E1F">
            <w:pPr>
              <w:pStyle w:val="TAC"/>
            </w:pPr>
          </w:p>
        </w:tc>
      </w:tr>
      <w:tr w:rsidR="00EE5860" w:rsidRPr="00441CD0" w14:paraId="5B474B94" w14:textId="77777777" w:rsidTr="00BB0E1F">
        <w:trPr>
          <w:jc w:val="center"/>
        </w:trPr>
        <w:tc>
          <w:tcPr>
            <w:tcW w:w="151" w:type="dxa"/>
            <w:tcBorders>
              <w:top w:val="nil"/>
              <w:left w:val="single" w:sz="6" w:space="0" w:color="auto"/>
              <w:bottom w:val="nil"/>
              <w:right w:val="nil"/>
            </w:tcBorders>
          </w:tcPr>
          <w:p w14:paraId="3732DCD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4FA74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BD15A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9826AC8" w14:textId="77777777" w:rsidR="00EE5860" w:rsidRPr="00441CD0" w:rsidRDefault="00EE5860" w:rsidP="00BB0E1F">
            <w:pPr>
              <w:pStyle w:val="TAC"/>
            </w:pPr>
          </w:p>
        </w:tc>
      </w:tr>
      <w:tr w:rsidR="00EE5860" w:rsidRPr="00441CD0" w14:paraId="463E3895" w14:textId="77777777" w:rsidTr="00BB0E1F">
        <w:trPr>
          <w:jc w:val="center"/>
        </w:trPr>
        <w:tc>
          <w:tcPr>
            <w:tcW w:w="151" w:type="dxa"/>
            <w:tcBorders>
              <w:top w:val="nil"/>
              <w:left w:val="single" w:sz="6" w:space="0" w:color="auto"/>
              <w:bottom w:val="nil"/>
              <w:right w:val="nil"/>
            </w:tcBorders>
          </w:tcPr>
          <w:p w14:paraId="592B4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D6E9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8C8D1F3" w14:textId="77777777" w:rsidR="00EE5860" w:rsidRPr="00441CD0" w:rsidRDefault="00EE5860" w:rsidP="00BB0E1F">
            <w:pPr>
              <w:pStyle w:val="TAC"/>
              <w:rPr>
                <w:lang w:eastAsia="zh-CN"/>
              </w:rPr>
            </w:pPr>
            <w:r w:rsidRPr="00441CD0">
              <w:rPr>
                <w:lang w:eastAsia="zh-CN"/>
              </w:rPr>
              <w:t>Event Threshold</w:t>
            </w:r>
          </w:p>
        </w:tc>
        <w:tc>
          <w:tcPr>
            <w:tcW w:w="588" w:type="dxa"/>
            <w:tcBorders>
              <w:top w:val="nil"/>
              <w:left w:val="single" w:sz="4" w:space="0" w:color="auto"/>
              <w:bottom w:val="nil"/>
              <w:right w:val="single" w:sz="6" w:space="0" w:color="auto"/>
            </w:tcBorders>
          </w:tcPr>
          <w:p w14:paraId="7B2B468B" w14:textId="77777777" w:rsidR="00EE5860" w:rsidRPr="00441CD0" w:rsidRDefault="00EE5860" w:rsidP="00BB0E1F">
            <w:pPr>
              <w:pStyle w:val="TAC"/>
            </w:pPr>
          </w:p>
        </w:tc>
      </w:tr>
      <w:tr w:rsidR="00EE5860" w:rsidRPr="00441CD0" w14:paraId="38B7E05A" w14:textId="77777777" w:rsidTr="00BB0E1F">
        <w:trPr>
          <w:jc w:val="center"/>
        </w:trPr>
        <w:tc>
          <w:tcPr>
            <w:tcW w:w="151" w:type="dxa"/>
            <w:tcBorders>
              <w:top w:val="nil"/>
              <w:left w:val="single" w:sz="6" w:space="0" w:color="auto"/>
              <w:bottom w:val="single" w:sz="4" w:space="0" w:color="auto"/>
              <w:right w:val="nil"/>
            </w:tcBorders>
          </w:tcPr>
          <w:p w14:paraId="5C0D90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603B2E"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9CB15B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0D3504" w14:textId="77777777" w:rsidR="00EE5860" w:rsidRPr="00441CD0" w:rsidRDefault="00EE5860" w:rsidP="00BB0E1F">
            <w:pPr>
              <w:pStyle w:val="TAC"/>
              <w:rPr>
                <w:lang w:val="x-none"/>
              </w:rPr>
            </w:pPr>
          </w:p>
        </w:tc>
      </w:tr>
    </w:tbl>
    <w:p w14:paraId="0126A6F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2.113</w:t>
      </w:r>
      <w:r w:rsidRPr="00441CD0">
        <w:rPr>
          <w:lang w:eastAsia="zh-CN"/>
        </w:rPr>
        <w:t>-</w:t>
      </w:r>
      <w:r w:rsidRPr="00441CD0">
        <w:rPr>
          <w:lang w:eastAsia="ja-JP"/>
        </w:rPr>
        <w:t>1</w:t>
      </w:r>
      <w:r w:rsidRPr="00441CD0">
        <w:t xml:space="preserve">: </w:t>
      </w:r>
      <w:r w:rsidRPr="00441CD0">
        <w:rPr>
          <w:lang w:eastAsia="ja-JP"/>
        </w:rPr>
        <w:t xml:space="preserve">Event </w:t>
      </w:r>
      <w:r w:rsidRPr="00441CD0">
        <w:t>Threshold</w:t>
      </w:r>
    </w:p>
    <w:p w14:paraId="42DF9257" w14:textId="77777777" w:rsidR="00EE5860" w:rsidRPr="00441CD0" w:rsidRDefault="00EE5860" w:rsidP="00EE5860">
      <w:r w:rsidRPr="00441CD0">
        <w:t>The Event Threshold field shall be encoded as an Unsigned32 binary integer value.</w:t>
      </w:r>
    </w:p>
    <w:p w14:paraId="15FDFA30" w14:textId="77777777" w:rsidR="00EE5860" w:rsidRPr="00441CD0" w:rsidRDefault="00EE5860" w:rsidP="00EE5860">
      <w:pPr>
        <w:pStyle w:val="Heading3"/>
      </w:pPr>
      <w:bookmarkStart w:id="6447" w:name="_Toc19717459"/>
      <w:bookmarkStart w:id="6448" w:name="_Toc27490960"/>
      <w:bookmarkStart w:id="6449" w:name="_Toc27557253"/>
      <w:bookmarkStart w:id="6450" w:name="_Toc27724170"/>
      <w:bookmarkStart w:id="6451" w:name="_Toc36031244"/>
      <w:bookmarkStart w:id="6452" w:name="_Toc36043164"/>
      <w:bookmarkStart w:id="6453" w:name="_Toc36814489"/>
      <w:bookmarkStart w:id="6454" w:name="_Toc44689347"/>
      <w:bookmarkStart w:id="6455" w:name="_Toc44924101"/>
      <w:bookmarkStart w:id="6456" w:name="_Toc51861071"/>
      <w:bookmarkStart w:id="6457" w:name="_Toc57930842"/>
      <w:bookmarkStart w:id="6458" w:name="_Toc57931472"/>
      <w:bookmarkStart w:id="6459" w:name="_Toc67499864"/>
      <w:r w:rsidRPr="00441CD0">
        <w:t>8.</w:t>
      </w:r>
      <w:r w:rsidRPr="00441CD0">
        <w:rPr>
          <w:lang w:val="en-US"/>
        </w:rPr>
        <w:t>2.114</w:t>
      </w:r>
      <w:r w:rsidRPr="00441CD0">
        <w:tab/>
        <w:t>Time Stamp</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4B73B590" w14:textId="77777777" w:rsidR="00EE5860" w:rsidRPr="00441CD0" w:rsidRDefault="00EE5860" w:rsidP="00EE5860">
      <w:pPr>
        <w:rPr>
          <w:lang w:eastAsia="ja-JP"/>
        </w:rPr>
      </w:pPr>
      <w:bookmarkStart w:id="6460" w:name="_Toc19717460"/>
      <w:bookmarkStart w:id="6461" w:name="_Toc27490961"/>
      <w:bookmarkStart w:id="6462" w:name="_Toc27557254"/>
      <w:bookmarkStart w:id="6463" w:name="_Toc27724171"/>
      <w:bookmarkStart w:id="6464" w:name="_Toc36031245"/>
      <w:bookmarkStart w:id="6465" w:name="_Toc36043165"/>
      <w:bookmarkStart w:id="6466" w:name="_Toc36814490"/>
      <w:bookmarkStart w:id="6467" w:name="_Toc44689348"/>
      <w:bookmarkStart w:id="6468" w:name="_Toc44924102"/>
      <w:r w:rsidRPr="00441CD0">
        <w:t xml:space="preserve">The Time Stamp IE indicates the time stamp when </w:t>
      </w:r>
      <w:r>
        <w:t>certain</w:t>
      </w:r>
      <w:r w:rsidRPr="00441CD0">
        <w:t xml:space="preserve"> event occurs </w:t>
      </w:r>
      <w:r>
        <w:t>or certain operation occurs</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8.2.114-1</w:t>
      </w:r>
      <w:r w:rsidRPr="00441CD0">
        <w:rPr>
          <w:lang w:eastAsia="ja-JP"/>
        </w:rPr>
        <w:t>.</w:t>
      </w:r>
    </w:p>
    <w:p w14:paraId="31094302"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6DA8251" w14:textId="77777777" w:rsidTr="00BB0E1F">
        <w:trPr>
          <w:jc w:val="center"/>
        </w:trPr>
        <w:tc>
          <w:tcPr>
            <w:tcW w:w="151" w:type="dxa"/>
            <w:tcBorders>
              <w:top w:val="single" w:sz="6" w:space="0" w:color="auto"/>
              <w:left w:val="single" w:sz="6" w:space="0" w:color="auto"/>
              <w:bottom w:val="nil"/>
              <w:right w:val="nil"/>
            </w:tcBorders>
          </w:tcPr>
          <w:p w14:paraId="4B5C7A91" w14:textId="77777777" w:rsidR="00EE5860" w:rsidRPr="00441CD0" w:rsidRDefault="00EE5860" w:rsidP="00BB0E1F">
            <w:pPr>
              <w:pStyle w:val="TAC"/>
            </w:pPr>
          </w:p>
        </w:tc>
        <w:tc>
          <w:tcPr>
            <w:tcW w:w="1104" w:type="dxa"/>
            <w:tcBorders>
              <w:top w:val="single" w:sz="6" w:space="0" w:color="auto"/>
              <w:left w:val="nil"/>
              <w:bottom w:val="nil"/>
              <w:right w:val="nil"/>
            </w:tcBorders>
          </w:tcPr>
          <w:p w14:paraId="35D6FA8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355A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7AB6F52" w14:textId="77777777" w:rsidR="00EE5860" w:rsidRPr="00441CD0" w:rsidRDefault="00EE5860" w:rsidP="00BB0E1F">
            <w:pPr>
              <w:pStyle w:val="TAC"/>
            </w:pPr>
          </w:p>
        </w:tc>
      </w:tr>
      <w:tr w:rsidR="00EE5860" w:rsidRPr="00441CD0" w14:paraId="31955F2B" w14:textId="77777777" w:rsidTr="00BB0E1F">
        <w:trPr>
          <w:jc w:val="center"/>
        </w:trPr>
        <w:tc>
          <w:tcPr>
            <w:tcW w:w="151" w:type="dxa"/>
            <w:tcBorders>
              <w:top w:val="nil"/>
              <w:left w:val="single" w:sz="6" w:space="0" w:color="auto"/>
              <w:bottom w:val="nil"/>
              <w:right w:val="nil"/>
            </w:tcBorders>
          </w:tcPr>
          <w:p w14:paraId="67C63BFC" w14:textId="77777777" w:rsidR="00EE5860" w:rsidRPr="00441CD0" w:rsidRDefault="00EE5860" w:rsidP="00BB0E1F">
            <w:pPr>
              <w:pStyle w:val="TAC"/>
            </w:pPr>
          </w:p>
        </w:tc>
        <w:tc>
          <w:tcPr>
            <w:tcW w:w="1104" w:type="dxa"/>
            <w:tcBorders>
              <w:top w:val="nil"/>
              <w:left w:val="nil"/>
              <w:bottom w:val="nil"/>
              <w:right w:val="nil"/>
            </w:tcBorders>
            <w:hideMark/>
          </w:tcPr>
          <w:p w14:paraId="3AF8153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53346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0D2C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78C9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D586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4F79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71C402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1D573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4BB02D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568691E" w14:textId="77777777" w:rsidR="00EE5860" w:rsidRPr="00441CD0" w:rsidRDefault="00EE5860" w:rsidP="00BB0E1F">
            <w:pPr>
              <w:pStyle w:val="TAC"/>
            </w:pPr>
          </w:p>
        </w:tc>
      </w:tr>
      <w:tr w:rsidR="00EE5860" w:rsidRPr="00441CD0" w14:paraId="1D938727" w14:textId="77777777" w:rsidTr="00BB0E1F">
        <w:trPr>
          <w:jc w:val="center"/>
        </w:trPr>
        <w:tc>
          <w:tcPr>
            <w:tcW w:w="151" w:type="dxa"/>
            <w:tcBorders>
              <w:top w:val="nil"/>
              <w:left w:val="single" w:sz="6" w:space="0" w:color="auto"/>
              <w:bottom w:val="nil"/>
              <w:right w:val="nil"/>
            </w:tcBorders>
          </w:tcPr>
          <w:p w14:paraId="4A70C2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30BE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57B8590" w14:textId="77777777" w:rsidR="00EE5860" w:rsidRPr="00441CD0" w:rsidRDefault="00EE5860" w:rsidP="00BB0E1F">
            <w:pPr>
              <w:pStyle w:val="TAC"/>
            </w:pPr>
            <w:r w:rsidRPr="00441CD0">
              <w:t>Type = 156 (decimal)</w:t>
            </w:r>
          </w:p>
        </w:tc>
        <w:tc>
          <w:tcPr>
            <w:tcW w:w="588" w:type="dxa"/>
            <w:tcBorders>
              <w:top w:val="nil"/>
              <w:left w:val="single" w:sz="4" w:space="0" w:color="auto"/>
              <w:bottom w:val="nil"/>
              <w:right w:val="single" w:sz="6" w:space="0" w:color="auto"/>
            </w:tcBorders>
          </w:tcPr>
          <w:p w14:paraId="7EBFC272" w14:textId="77777777" w:rsidR="00EE5860" w:rsidRPr="00441CD0" w:rsidRDefault="00EE5860" w:rsidP="00BB0E1F">
            <w:pPr>
              <w:pStyle w:val="TAC"/>
            </w:pPr>
          </w:p>
        </w:tc>
      </w:tr>
      <w:tr w:rsidR="00EE5860" w:rsidRPr="00441CD0" w14:paraId="6FF21896" w14:textId="77777777" w:rsidTr="00BB0E1F">
        <w:trPr>
          <w:jc w:val="center"/>
        </w:trPr>
        <w:tc>
          <w:tcPr>
            <w:tcW w:w="151" w:type="dxa"/>
            <w:tcBorders>
              <w:top w:val="nil"/>
              <w:left w:val="single" w:sz="6" w:space="0" w:color="auto"/>
              <w:bottom w:val="nil"/>
              <w:right w:val="nil"/>
            </w:tcBorders>
          </w:tcPr>
          <w:p w14:paraId="3FB4A0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8AF80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9E68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EEB066" w14:textId="77777777" w:rsidR="00EE5860" w:rsidRPr="00441CD0" w:rsidRDefault="00EE5860" w:rsidP="00BB0E1F">
            <w:pPr>
              <w:pStyle w:val="TAC"/>
            </w:pPr>
          </w:p>
        </w:tc>
      </w:tr>
      <w:tr w:rsidR="00EE5860" w:rsidRPr="00441CD0" w14:paraId="47F21C61" w14:textId="77777777" w:rsidTr="00BB0E1F">
        <w:trPr>
          <w:jc w:val="center"/>
        </w:trPr>
        <w:tc>
          <w:tcPr>
            <w:tcW w:w="151" w:type="dxa"/>
            <w:tcBorders>
              <w:top w:val="nil"/>
              <w:left w:val="single" w:sz="6" w:space="0" w:color="auto"/>
              <w:bottom w:val="nil"/>
              <w:right w:val="nil"/>
            </w:tcBorders>
          </w:tcPr>
          <w:p w14:paraId="35A623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9AE3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E171139" w14:textId="77777777" w:rsidR="00EE5860" w:rsidRPr="00441CD0" w:rsidRDefault="00EE5860" w:rsidP="00BB0E1F">
            <w:pPr>
              <w:pStyle w:val="TAC"/>
              <w:rPr>
                <w:lang w:eastAsia="zh-CN"/>
              </w:rPr>
            </w:pPr>
            <w:r w:rsidRPr="00441CD0">
              <w:t xml:space="preserve">Time Stamp </w:t>
            </w:r>
          </w:p>
        </w:tc>
        <w:tc>
          <w:tcPr>
            <w:tcW w:w="588" w:type="dxa"/>
            <w:tcBorders>
              <w:top w:val="nil"/>
              <w:left w:val="single" w:sz="4" w:space="0" w:color="auto"/>
              <w:bottom w:val="nil"/>
              <w:right w:val="single" w:sz="6" w:space="0" w:color="auto"/>
            </w:tcBorders>
          </w:tcPr>
          <w:p w14:paraId="05FCA27C" w14:textId="77777777" w:rsidR="00EE5860" w:rsidRPr="00441CD0" w:rsidRDefault="00EE5860" w:rsidP="00BB0E1F">
            <w:pPr>
              <w:pStyle w:val="TAC"/>
            </w:pPr>
          </w:p>
        </w:tc>
      </w:tr>
      <w:tr w:rsidR="00EE5860" w:rsidRPr="00441CD0" w14:paraId="1632E4BC" w14:textId="77777777" w:rsidTr="00BB0E1F">
        <w:trPr>
          <w:jc w:val="center"/>
        </w:trPr>
        <w:tc>
          <w:tcPr>
            <w:tcW w:w="151" w:type="dxa"/>
            <w:tcBorders>
              <w:top w:val="nil"/>
              <w:left w:val="single" w:sz="6" w:space="0" w:color="auto"/>
              <w:bottom w:val="single" w:sz="4" w:space="0" w:color="auto"/>
              <w:right w:val="nil"/>
            </w:tcBorders>
          </w:tcPr>
          <w:p w14:paraId="2E378AF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DAAB0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6E0E79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216BD7" w14:textId="77777777" w:rsidR="00EE5860" w:rsidRPr="00441CD0" w:rsidRDefault="00EE5860" w:rsidP="00BB0E1F">
            <w:pPr>
              <w:pStyle w:val="TAC"/>
              <w:rPr>
                <w:lang w:val="x-none"/>
              </w:rPr>
            </w:pPr>
          </w:p>
        </w:tc>
      </w:tr>
    </w:tbl>
    <w:p w14:paraId="397DBAA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2.114</w:t>
      </w:r>
      <w:r w:rsidRPr="00441CD0">
        <w:rPr>
          <w:lang w:eastAsia="zh-CN"/>
        </w:rPr>
        <w:t>-</w:t>
      </w:r>
      <w:r w:rsidRPr="00441CD0">
        <w:rPr>
          <w:lang w:eastAsia="ja-JP"/>
        </w:rPr>
        <w:t>1</w:t>
      </w:r>
      <w:r w:rsidRPr="00441CD0">
        <w:t>: Time Stamp</w:t>
      </w:r>
    </w:p>
    <w:p w14:paraId="276EF8B5" w14:textId="677EA379" w:rsidR="00EE5860" w:rsidRPr="00441CD0" w:rsidRDefault="00EE5860" w:rsidP="00EE5860">
      <w:r w:rsidRPr="00441CD0">
        <w:t xml:space="preserve">The Time Stamp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6747EF46"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4DB3411F" w14:textId="77777777" w:rsidR="00EE5860" w:rsidRPr="00441CD0" w:rsidRDefault="00EE5860" w:rsidP="00EE5860">
      <w:pPr>
        <w:pStyle w:val="Heading3"/>
      </w:pPr>
      <w:bookmarkStart w:id="6469" w:name="_Toc51861072"/>
      <w:bookmarkStart w:id="6470" w:name="_Toc57930843"/>
      <w:bookmarkStart w:id="6471" w:name="_Toc57931473"/>
      <w:bookmarkStart w:id="6472" w:name="_Toc67499865"/>
      <w:r w:rsidRPr="00441CD0">
        <w:t>8.</w:t>
      </w:r>
      <w:r w:rsidRPr="00441CD0">
        <w:rPr>
          <w:lang w:val="en-US"/>
        </w:rPr>
        <w:t>2.115</w:t>
      </w:r>
      <w:r w:rsidRPr="00441CD0">
        <w:tab/>
        <w:t>Averaging Window</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70D6234B" w14:textId="429819AD" w:rsidR="00EE5860" w:rsidRPr="00441CD0" w:rsidRDefault="00EE5860" w:rsidP="00EE5860">
      <w:pPr>
        <w:rPr>
          <w:lang w:eastAsia="ja-JP"/>
        </w:rPr>
      </w:pPr>
      <w:r w:rsidRPr="00441CD0">
        <w:t xml:space="preserve">The Averaging Window IE shall contain the duration over which the GFBR and MFBR is calculated (see </w:t>
      </w:r>
      <w:r w:rsidR="00415C19" w:rsidRPr="00441CD0">
        <w:t>clause</w:t>
      </w:r>
      <w:r w:rsidR="00415C19">
        <w:t> </w:t>
      </w:r>
      <w:r w:rsidR="00415C19" w:rsidRPr="00441CD0">
        <w:t>5</w:t>
      </w:r>
      <w:r w:rsidRPr="00441CD0">
        <w:t xml:space="preserve">.7.3.6 of 3GPP TS 23.501 [28]).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8.2.115-1</w:t>
      </w:r>
      <w:r w:rsidRPr="00441CD0">
        <w:rPr>
          <w:lang w:eastAsia="ja-JP"/>
        </w:rPr>
        <w:t>.</w:t>
      </w:r>
    </w:p>
    <w:p w14:paraId="6214D6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1F8439" w14:textId="77777777" w:rsidTr="00BB0E1F">
        <w:trPr>
          <w:jc w:val="center"/>
        </w:trPr>
        <w:tc>
          <w:tcPr>
            <w:tcW w:w="151" w:type="dxa"/>
            <w:tcBorders>
              <w:top w:val="single" w:sz="6" w:space="0" w:color="auto"/>
              <w:left w:val="single" w:sz="6" w:space="0" w:color="auto"/>
              <w:bottom w:val="nil"/>
              <w:right w:val="nil"/>
            </w:tcBorders>
          </w:tcPr>
          <w:p w14:paraId="547D84F1" w14:textId="77777777" w:rsidR="00EE5860" w:rsidRPr="00441CD0" w:rsidRDefault="00EE5860" w:rsidP="00BB0E1F">
            <w:pPr>
              <w:pStyle w:val="TAC"/>
            </w:pPr>
          </w:p>
        </w:tc>
        <w:tc>
          <w:tcPr>
            <w:tcW w:w="1104" w:type="dxa"/>
            <w:tcBorders>
              <w:top w:val="single" w:sz="6" w:space="0" w:color="auto"/>
              <w:left w:val="nil"/>
              <w:bottom w:val="nil"/>
              <w:right w:val="nil"/>
            </w:tcBorders>
          </w:tcPr>
          <w:p w14:paraId="6E61EB5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D8D4D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0D4C892" w14:textId="77777777" w:rsidR="00EE5860" w:rsidRPr="00441CD0" w:rsidRDefault="00EE5860" w:rsidP="00BB0E1F">
            <w:pPr>
              <w:pStyle w:val="TAC"/>
            </w:pPr>
          </w:p>
        </w:tc>
      </w:tr>
      <w:tr w:rsidR="00EE5860" w:rsidRPr="00441CD0" w14:paraId="16E60167" w14:textId="77777777" w:rsidTr="00BB0E1F">
        <w:trPr>
          <w:jc w:val="center"/>
        </w:trPr>
        <w:tc>
          <w:tcPr>
            <w:tcW w:w="151" w:type="dxa"/>
            <w:tcBorders>
              <w:top w:val="nil"/>
              <w:left w:val="single" w:sz="6" w:space="0" w:color="auto"/>
              <w:bottom w:val="nil"/>
              <w:right w:val="nil"/>
            </w:tcBorders>
          </w:tcPr>
          <w:p w14:paraId="0A2049DD" w14:textId="77777777" w:rsidR="00EE5860" w:rsidRPr="00441CD0" w:rsidRDefault="00EE5860" w:rsidP="00BB0E1F">
            <w:pPr>
              <w:pStyle w:val="TAC"/>
            </w:pPr>
          </w:p>
        </w:tc>
        <w:tc>
          <w:tcPr>
            <w:tcW w:w="1104" w:type="dxa"/>
            <w:tcBorders>
              <w:top w:val="nil"/>
              <w:left w:val="nil"/>
              <w:bottom w:val="nil"/>
              <w:right w:val="nil"/>
            </w:tcBorders>
            <w:hideMark/>
          </w:tcPr>
          <w:p w14:paraId="13BE5DE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9245C3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2F2EE9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808A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B3184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C64FA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EA3FF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CA4A4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3823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C45B0E" w14:textId="77777777" w:rsidR="00EE5860" w:rsidRPr="00441CD0" w:rsidRDefault="00EE5860" w:rsidP="00BB0E1F">
            <w:pPr>
              <w:pStyle w:val="TAC"/>
            </w:pPr>
          </w:p>
        </w:tc>
      </w:tr>
      <w:tr w:rsidR="00EE5860" w:rsidRPr="00441CD0" w14:paraId="7AFFF511" w14:textId="77777777" w:rsidTr="00BB0E1F">
        <w:trPr>
          <w:jc w:val="center"/>
        </w:trPr>
        <w:tc>
          <w:tcPr>
            <w:tcW w:w="151" w:type="dxa"/>
            <w:tcBorders>
              <w:top w:val="nil"/>
              <w:left w:val="single" w:sz="6" w:space="0" w:color="auto"/>
              <w:bottom w:val="nil"/>
              <w:right w:val="nil"/>
            </w:tcBorders>
          </w:tcPr>
          <w:p w14:paraId="10D093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BE23B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56D3BD0" w14:textId="77777777" w:rsidR="00EE5860" w:rsidRPr="00441CD0" w:rsidRDefault="00EE5860" w:rsidP="00BB0E1F">
            <w:pPr>
              <w:pStyle w:val="TAC"/>
            </w:pPr>
            <w:r w:rsidRPr="00441CD0">
              <w:t>Type = 157 (decimal)</w:t>
            </w:r>
          </w:p>
        </w:tc>
        <w:tc>
          <w:tcPr>
            <w:tcW w:w="588" w:type="dxa"/>
            <w:tcBorders>
              <w:top w:val="nil"/>
              <w:left w:val="single" w:sz="4" w:space="0" w:color="auto"/>
              <w:bottom w:val="nil"/>
              <w:right w:val="single" w:sz="6" w:space="0" w:color="auto"/>
            </w:tcBorders>
          </w:tcPr>
          <w:p w14:paraId="1A9C589B" w14:textId="77777777" w:rsidR="00EE5860" w:rsidRPr="00441CD0" w:rsidRDefault="00EE5860" w:rsidP="00BB0E1F">
            <w:pPr>
              <w:pStyle w:val="TAC"/>
            </w:pPr>
          </w:p>
        </w:tc>
      </w:tr>
      <w:tr w:rsidR="00EE5860" w:rsidRPr="00441CD0" w14:paraId="18B73D69" w14:textId="77777777" w:rsidTr="00BB0E1F">
        <w:trPr>
          <w:jc w:val="center"/>
        </w:trPr>
        <w:tc>
          <w:tcPr>
            <w:tcW w:w="151" w:type="dxa"/>
            <w:tcBorders>
              <w:top w:val="nil"/>
              <w:left w:val="single" w:sz="6" w:space="0" w:color="auto"/>
              <w:bottom w:val="nil"/>
              <w:right w:val="nil"/>
            </w:tcBorders>
          </w:tcPr>
          <w:p w14:paraId="486987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78BE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3269A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0B39DB" w14:textId="77777777" w:rsidR="00EE5860" w:rsidRPr="00441CD0" w:rsidRDefault="00EE5860" w:rsidP="00BB0E1F">
            <w:pPr>
              <w:pStyle w:val="TAC"/>
            </w:pPr>
          </w:p>
        </w:tc>
      </w:tr>
      <w:tr w:rsidR="00EE5860" w:rsidRPr="00441CD0" w14:paraId="42B30E20" w14:textId="77777777" w:rsidTr="00BB0E1F">
        <w:trPr>
          <w:jc w:val="center"/>
        </w:trPr>
        <w:tc>
          <w:tcPr>
            <w:tcW w:w="151" w:type="dxa"/>
            <w:tcBorders>
              <w:top w:val="nil"/>
              <w:left w:val="single" w:sz="6" w:space="0" w:color="auto"/>
              <w:bottom w:val="nil"/>
              <w:right w:val="nil"/>
            </w:tcBorders>
          </w:tcPr>
          <w:p w14:paraId="48BB9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A160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4CED7EE6" w14:textId="77777777" w:rsidR="00EE5860" w:rsidRPr="00441CD0" w:rsidRDefault="00EE5860" w:rsidP="00BB0E1F">
            <w:pPr>
              <w:pStyle w:val="TAC"/>
              <w:rPr>
                <w:lang w:eastAsia="zh-CN"/>
              </w:rPr>
            </w:pPr>
            <w:r w:rsidRPr="00441CD0">
              <w:rPr>
                <w:lang w:eastAsia="zh-CN"/>
              </w:rPr>
              <w:t>Averaging Window</w:t>
            </w:r>
          </w:p>
        </w:tc>
        <w:tc>
          <w:tcPr>
            <w:tcW w:w="588" w:type="dxa"/>
            <w:tcBorders>
              <w:top w:val="nil"/>
              <w:left w:val="single" w:sz="4" w:space="0" w:color="auto"/>
              <w:bottom w:val="nil"/>
              <w:right w:val="single" w:sz="6" w:space="0" w:color="auto"/>
            </w:tcBorders>
          </w:tcPr>
          <w:p w14:paraId="4E2A2AA6" w14:textId="77777777" w:rsidR="00EE5860" w:rsidRPr="00441CD0" w:rsidRDefault="00EE5860" w:rsidP="00BB0E1F">
            <w:pPr>
              <w:pStyle w:val="TAC"/>
            </w:pPr>
          </w:p>
        </w:tc>
      </w:tr>
      <w:tr w:rsidR="00EE5860" w:rsidRPr="00441CD0" w14:paraId="343F48CE" w14:textId="77777777" w:rsidTr="00BB0E1F">
        <w:trPr>
          <w:jc w:val="center"/>
        </w:trPr>
        <w:tc>
          <w:tcPr>
            <w:tcW w:w="151" w:type="dxa"/>
            <w:tcBorders>
              <w:top w:val="nil"/>
              <w:left w:val="single" w:sz="6" w:space="0" w:color="auto"/>
              <w:bottom w:val="single" w:sz="4" w:space="0" w:color="auto"/>
              <w:right w:val="nil"/>
            </w:tcBorders>
          </w:tcPr>
          <w:p w14:paraId="6A31CA1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3221C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EB340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D0F476" w14:textId="77777777" w:rsidR="00EE5860" w:rsidRPr="00441CD0" w:rsidRDefault="00EE5860" w:rsidP="00BB0E1F">
            <w:pPr>
              <w:pStyle w:val="TAC"/>
              <w:rPr>
                <w:lang w:val="x-none"/>
              </w:rPr>
            </w:pPr>
          </w:p>
        </w:tc>
      </w:tr>
    </w:tbl>
    <w:p w14:paraId="7AD8DCE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115</w:t>
      </w:r>
      <w:r w:rsidRPr="00441CD0">
        <w:rPr>
          <w:lang w:eastAsia="zh-CN"/>
        </w:rPr>
        <w:t>-</w:t>
      </w:r>
      <w:r w:rsidRPr="00441CD0">
        <w:rPr>
          <w:lang w:eastAsia="ja-JP"/>
        </w:rPr>
        <w:t>1</w:t>
      </w:r>
      <w:r w:rsidRPr="00441CD0">
        <w:t>: Averaging Window</w:t>
      </w:r>
    </w:p>
    <w:p w14:paraId="6CA064FC" w14:textId="77777777" w:rsidR="00EE5860" w:rsidRPr="00441CD0" w:rsidRDefault="00EE5860" w:rsidP="00EE5860">
      <w:r w:rsidRPr="00441CD0">
        <w:t>The Averaging Window field shall be encoded as an Unsigned32 binary integer value. It shall contain the duration in ms.</w:t>
      </w:r>
    </w:p>
    <w:p w14:paraId="604EFF2C" w14:textId="77777777" w:rsidR="00EE5860" w:rsidRPr="00441CD0" w:rsidRDefault="00EE5860" w:rsidP="00EE5860">
      <w:pPr>
        <w:pStyle w:val="Heading3"/>
      </w:pPr>
      <w:bookmarkStart w:id="6473" w:name="_Toc19717461"/>
      <w:bookmarkStart w:id="6474" w:name="_Toc27490962"/>
      <w:bookmarkStart w:id="6475" w:name="_Toc27557255"/>
      <w:bookmarkStart w:id="6476" w:name="_Toc27724172"/>
      <w:bookmarkStart w:id="6477" w:name="_Toc36031246"/>
      <w:bookmarkStart w:id="6478" w:name="_Toc36043166"/>
      <w:bookmarkStart w:id="6479" w:name="_Toc36814491"/>
      <w:bookmarkStart w:id="6480" w:name="_Toc44689349"/>
      <w:bookmarkStart w:id="6481" w:name="_Toc44924103"/>
      <w:bookmarkStart w:id="6482" w:name="_Toc51861073"/>
      <w:bookmarkStart w:id="6483" w:name="_Toc57930844"/>
      <w:bookmarkStart w:id="6484" w:name="_Toc57931474"/>
      <w:bookmarkStart w:id="6485" w:name="_Toc67499866"/>
      <w:r w:rsidRPr="00441CD0">
        <w:t>8.</w:t>
      </w:r>
      <w:r w:rsidRPr="00441CD0">
        <w:rPr>
          <w:lang w:val="en-US"/>
        </w:rPr>
        <w:t>2.116</w:t>
      </w:r>
      <w:r w:rsidRPr="00441CD0">
        <w:tab/>
        <w:t>Paging Policy Indicator (PPI)</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51A01CEA" w14:textId="77777777" w:rsidR="00EE5860" w:rsidRPr="00441CD0" w:rsidRDefault="00EE5860" w:rsidP="00EE5860">
      <w:pPr>
        <w:rPr>
          <w:lang w:eastAsia="ja-JP"/>
        </w:rPr>
      </w:pPr>
      <w:r w:rsidRPr="00441CD0">
        <w:t xml:space="preserve">The Paging Policy Indicator (PPI) IE indicates a PPI value for paging policy differentation.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8.2.116-1</w:t>
      </w:r>
      <w:r w:rsidRPr="00441CD0">
        <w:rPr>
          <w:lang w:eastAsia="ja-JP"/>
        </w:rPr>
        <w:t>.</w:t>
      </w:r>
    </w:p>
    <w:p w14:paraId="0682265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C37168" w14:textId="77777777" w:rsidTr="00BB0E1F">
        <w:trPr>
          <w:jc w:val="center"/>
        </w:trPr>
        <w:tc>
          <w:tcPr>
            <w:tcW w:w="151" w:type="dxa"/>
            <w:tcBorders>
              <w:top w:val="single" w:sz="6" w:space="0" w:color="auto"/>
              <w:left w:val="single" w:sz="6" w:space="0" w:color="auto"/>
              <w:bottom w:val="nil"/>
              <w:right w:val="nil"/>
            </w:tcBorders>
          </w:tcPr>
          <w:p w14:paraId="4A0659BC" w14:textId="77777777" w:rsidR="00EE5860" w:rsidRPr="00441CD0" w:rsidRDefault="00EE5860" w:rsidP="00BB0E1F">
            <w:pPr>
              <w:pStyle w:val="TAC"/>
            </w:pPr>
          </w:p>
        </w:tc>
        <w:tc>
          <w:tcPr>
            <w:tcW w:w="1104" w:type="dxa"/>
            <w:tcBorders>
              <w:top w:val="single" w:sz="6" w:space="0" w:color="auto"/>
              <w:left w:val="nil"/>
              <w:bottom w:val="nil"/>
              <w:right w:val="nil"/>
            </w:tcBorders>
          </w:tcPr>
          <w:p w14:paraId="70AD519E"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4210FD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3686A51" w14:textId="77777777" w:rsidR="00EE5860" w:rsidRPr="00441CD0" w:rsidRDefault="00EE5860" w:rsidP="00BB0E1F">
            <w:pPr>
              <w:pStyle w:val="TAC"/>
            </w:pPr>
          </w:p>
        </w:tc>
      </w:tr>
      <w:tr w:rsidR="00EE5860" w:rsidRPr="00441CD0" w14:paraId="41737836" w14:textId="77777777" w:rsidTr="00BB0E1F">
        <w:trPr>
          <w:jc w:val="center"/>
        </w:trPr>
        <w:tc>
          <w:tcPr>
            <w:tcW w:w="151" w:type="dxa"/>
            <w:tcBorders>
              <w:top w:val="nil"/>
              <w:left w:val="single" w:sz="6" w:space="0" w:color="auto"/>
              <w:bottom w:val="nil"/>
              <w:right w:val="nil"/>
            </w:tcBorders>
          </w:tcPr>
          <w:p w14:paraId="3FE25D4D" w14:textId="77777777" w:rsidR="00EE5860" w:rsidRPr="00441CD0" w:rsidRDefault="00EE5860" w:rsidP="00BB0E1F">
            <w:pPr>
              <w:pStyle w:val="TAC"/>
            </w:pPr>
          </w:p>
        </w:tc>
        <w:tc>
          <w:tcPr>
            <w:tcW w:w="1104" w:type="dxa"/>
            <w:tcBorders>
              <w:top w:val="nil"/>
              <w:left w:val="nil"/>
              <w:bottom w:val="nil"/>
              <w:right w:val="nil"/>
            </w:tcBorders>
            <w:hideMark/>
          </w:tcPr>
          <w:p w14:paraId="6A2227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51E26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F67ED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1205D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A6D9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EBA3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E11D9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13914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5E4B79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64007D" w14:textId="77777777" w:rsidR="00EE5860" w:rsidRPr="00441CD0" w:rsidRDefault="00EE5860" w:rsidP="00BB0E1F">
            <w:pPr>
              <w:pStyle w:val="TAC"/>
            </w:pPr>
          </w:p>
        </w:tc>
      </w:tr>
      <w:tr w:rsidR="00EE5860" w:rsidRPr="00441CD0" w14:paraId="4D8F768C" w14:textId="77777777" w:rsidTr="00BB0E1F">
        <w:trPr>
          <w:jc w:val="center"/>
        </w:trPr>
        <w:tc>
          <w:tcPr>
            <w:tcW w:w="151" w:type="dxa"/>
            <w:tcBorders>
              <w:top w:val="nil"/>
              <w:left w:val="single" w:sz="6" w:space="0" w:color="auto"/>
              <w:bottom w:val="nil"/>
              <w:right w:val="nil"/>
            </w:tcBorders>
          </w:tcPr>
          <w:p w14:paraId="05D77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0AC2F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E53659" w14:textId="77777777" w:rsidR="00EE5860" w:rsidRPr="00441CD0" w:rsidRDefault="00EE5860" w:rsidP="00BB0E1F">
            <w:pPr>
              <w:pStyle w:val="TAC"/>
            </w:pPr>
            <w:r w:rsidRPr="00441CD0">
              <w:t xml:space="preserve">Type = </w:t>
            </w:r>
            <w:r w:rsidRPr="00441CD0">
              <w:rPr>
                <w:lang w:val="sv-SE"/>
              </w:rPr>
              <w:t>158</w:t>
            </w:r>
            <w:r w:rsidRPr="00441CD0">
              <w:t xml:space="preserve"> (decimal)</w:t>
            </w:r>
          </w:p>
        </w:tc>
        <w:tc>
          <w:tcPr>
            <w:tcW w:w="588" w:type="dxa"/>
            <w:tcBorders>
              <w:top w:val="nil"/>
              <w:left w:val="single" w:sz="4" w:space="0" w:color="auto"/>
              <w:bottom w:val="nil"/>
              <w:right w:val="single" w:sz="6" w:space="0" w:color="auto"/>
            </w:tcBorders>
          </w:tcPr>
          <w:p w14:paraId="1E62C0E9" w14:textId="77777777" w:rsidR="00EE5860" w:rsidRPr="00441CD0" w:rsidRDefault="00EE5860" w:rsidP="00BB0E1F">
            <w:pPr>
              <w:pStyle w:val="TAC"/>
            </w:pPr>
          </w:p>
        </w:tc>
      </w:tr>
      <w:tr w:rsidR="00EE5860" w:rsidRPr="00441CD0" w14:paraId="7E800F33" w14:textId="77777777" w:rsidTr="00BB0E1F">
        <w:trPr>
          <w:jc w:val="center"/>
        </w:trPr>
        <w:tc>
          <w:tcPr>
            <w:tcW w:w="151" w:type="dxa"/>
            <w:tcBorders>
              <w:top w:val="nil"/>
              <w:left w:val="single" w:sz="6" w:space="0" w:color="auto"/>
              <w:bottom w:val="nil"/>
              <w:right w:val="nil"/>
            </w:tcBorders>
          </w:tcPr>
          <w:p w14:paraId="13C3B2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E2E9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63D6C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70E14C" w14:textId="77777777" w:rsidR="00EE5860" w:rsidRPr="00441CD0" w:rsidRDefault="00EE5860" w:rsidP="00BB0E1F">
            <w:pPr>
              <w:pStyle w:val="TAC"/>
            </w:pPr>
          </w:p>
        </w:tc>
      </w:tr>
      <w:tr w:rsidR="00EE5860" w:rsidRPr="00441CD0" w14:paraId="77A3AFA0" w14:textId="77777777" w:rsidTr="00BB0E1F">
        <w:trPr>
          <w:jc w:val="center"/>
        </w:trPr>
        <w:tc>
          <w:tcPr>
            <w:tcW w:w="151" w:type="dxa"/>
            <w:tcBorders>
              <w:top w:val="nil"/>
              <w:left w:val="single" w:sz="6" w:space="0" w:color="auto"/>
              <w:bottom w:val="nil"/>
              <w:right w:val="nil"/>
            </w:tcBorders>
          </w:tcPr>
          <w:p w14:paraId="11D41B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34AB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CB59FE2"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EC37EB0" w14:textId="77777777" w:rsidR="00EE5860" w:rsidRPr="00441CD0" w:rsidRDefault="00EE5860" w:rsidP="00BB0E1F">
            <w:pPr>
              <w:pStyle w:val="TAC"/>
              <w:rPr>
                <w:lang w:eastAsia="zh-CN"/>
              </w:rPr>
            </w:pPr>
            <w:r w:rsidRPr="00441CD0">
              <w:rPr>
                <w:lang w:eastAsia="zh-CN"/>
              </w:rPr>
              <w:t>PPI value</w:t>
            </w:r>
          </w:p>
        </w:tc>
        <w:tc>
          <w:tcPr>
            <w:tcW w:w="588" w:type="dxa"/>
            <w:tcBorders>
              <w:top w:val="nil"/>
              <w:left w:val="single" w:sz="4" w:space="0" w:color="auto"/>
              <w:bottom w:val="nil"/>
              <w:right w:val="single" w:sz="6" w:space="0" w:color="auto"/>
            </w:tcBorders>
          </w:tcPr>
          <w:p w14:paraId="3CDFFAC2" w14:textId="77777777" w:rsidR="00EE5860" w:rsidRPr="00441CD0" w:rsidRDefault="00EE5860" w:rsidP="00BB0E1F">
            <w:pPr>
              <w:pStyle w:val="TAC"/>
            </w:pPr>
          </w:p>
        </w:tc>
      </w:tr>
      <w:tr w:rsidR="00EE5860" w:rsidRPr="00441CD0" w14:paraId="641208BC" w14:textId="77777777" w:rsidTr="00BB0E1F">
        <w:trPr>
          <w:jc w:val="center"/>
        </w:trPr>
        <w:tc>
          <w:tcPr>
            <w:tcW w:w="151" w:type="dxa"/>
            <w:tcBorders>
              <w:top w:val="nil"/>
              <w:left w:val="single" w:sz="6" w:space="0" w:color="auto"/>
              <w:bottom w:val="single" w:sz="4" w:space="0" w:color="auto"/>
              <w:right w:val="nil"/>
            </w:tcBorders>
          </w:tcPr>
          <w:p w14:paraId="5D95947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6CB50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B6A932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9D354A" w14:textId="77777777" w:rsidR="00EE5860" w:rsidRPr="00441CD0" w:rsidRDefault="00EE5860" w:rsidP="00BB0E1F">
            <w:pPr>
              <w:pStyle w:val="TAC"/>
              <w:rPr>
                <w:lang w:val="x-none"/>
              </w:rPr>
            </w:pPr>
          </w:p>
        </w:tc>
      </w:tr>
    </w:tbl>
    <w:p w14:paraId="22E5FE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116</w:t>
      </w:r>
      <w:r w:rsidRPr="00441CD0">
        <w:rPr>
          <w:lang w:eastAsia="zh-CN"/>
        </w:rPr>
        <w:t>-</w:t>
      </w:r>
      <w:r w:rsidRPr="00441CD0">
        <w:rPr>
          <w:lang w:eastAsia="ja-JP"/>
        </w:rPr>
        <w:t>1</w:t>
      </w:r>
      <w:r w:rsidRPr="00441CD0">
        <w:t xml:space="preserve">: </w:t>
      </w:r>
      <w:r w:rsidRPr="00441CD0">
        <w:rPr>
          <w:lang w:eastAsia="ja-JP"/>
        </w:rPr>
        <w:t>Paging Policy Indicator (PPI)</w:t>
      </w:r>
    </w:p>
    <w:p w14:paraId="6C6600F0" w14:textId="0AFDD91F" w:rsidR="00EE5860" w:rsidRPr="00441CD0" w:rsidRDefault="00EE5860" w:rsidP="00EE5860">
      <w:r w:rsidRPr="00441CD0">
        <w:t xml:space="preserve">The PPI value shall be encoded as a value between 0 and 7, as specified in </w:t>
      </w:r>
      <w:r w:rsidR="00415C19" w:rsidRPr="00441CD0">
        <w:t>clause</w:t>
      </w:r>
      <w:r w:rsidR="00415C19">
        <w:t> </w:t>
      </w:r>
      <w:r w:rsidR="00415C19" w:rsidRPr="00441CD0">
        <w:t>5</w:t>
      </w:r>
      <w:r w:rsidRPr="00441CD0">
        <w:t>.5.3.7 of 3GPP TS 38.415 [34].</w:t>
      </w:r>
    </w:p>
    <w:p w14:paraId="203ED599" w14:textId="77777777" w:rsidR="00EE5860" w:rsidRPr="00441CD0" w:rsidRDefault="00EE5860" w:rsidP="00EE5860">
      <w:pPr>
        <w:pStyle w:val="Heading3"/>
        <w:rPr>
          <w:lang w:eastAsia="zh-CN"/>
        </w:rPr>
      </w:pPr>
      <w:bookmarkStart w:id="6486" w:name="_Toc19717462"/>
      <w:bookmarkStart w:id="6487" w:name="_Toc27490963"/>
      <w:bookmarkStart w:id="6488" w:name="_Toc27557256"/>
      <w:bookmarkStart w:id="6489" w:name="_Toc27724173"/>
      <w:bookmarkStart w:id="6490" w:name="_Toc36031247"/>
      <w:bookmarkStart w:id="6491" w:name="_Toc36043167"/>
      <w:bookmarkStart w:id="6492" w:name="_Toc36814492"/>
      <w:bookmarkStart w:id="6493" w:name="_Toc44689350"/>
      <w:bookmarkStart w:id="6494" w:name="_Toc44924104"/>
      <w:bookmarkStart w:id="6495" w:name="_Toc51861074"/>
      <w:bookmarkStart w:id="6496" w:name="_Toc57930845"/>
      <w:bookmarkStart w:id="6497" w:name="_Toc57931475"/>
      <w:bookmarkStart w:id="6498" w:name="_Toc67499867"/>
      <w:r w:rsidRPr="00441CD0">
        <w:t>8.</w:t>
      </w:r>
      <w:r w:rsidRPr="00441CD0">
        <w:rPr>
          <w:lang w:eastAsia="zh-CN"/>
        </w:rPr>
        <w:t>2.117</w:t>
      </w:r>
      <w:r w:rsidRPr="00441CD0">
        <w:tab/>
      </w:r>
      <w:r w:rsidRPr="00441CD0">
        <w:rPr>
          <w:lang w:eastAsia="zh-CN"/>
        </w:rPr>
        <w:t>APN/DNN</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25952354" w14:textId="77777777" w:rsidR="00EE5860" w:rsidRPr="00441CD0" w:rsidRDefault="00EE5860" w:rsidP="00EE5860">
      <w:r w:rsidRPr="00441CD0">
        <w:t xml:space="preserve">Access Point Name (APN) </w:t>
      </w:r>
      <w:r w:rsidRPr="00441CD0">
        <w:rPr>
          <w:lang w:eastAsia="zh-CN"/>
        </w:rPr>
        <w:t xml:space="preserve">/ Data Network Name (DNN) </w:t>
      </w:r>
      <w:r w:rsidRPr="00441CD0">
        <w:t xml:space="preserve">is transferred </w:t>
      </w:r>
      <w:r w:rsidRPr="00441CD0">
        <w:rPr>
          <w:lang w:eastAsia="zh-CN"/>
        </w:rPr>
        <w:t>from CP function to UP function</w:t>
      </w:r>
      <w:r w:rsidRPr="00441CD0">
        <w:t>.</w:t>
      </w:r>
    </w:p>
    <w:p w14:paraId="657911B3"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9"/>
        <w:gridCol w:w="587"/>
        <w:gridCol w:w="587"/>
        <w:gridCol w:w="588"/>
        <w:gridCol w:w="588"/>
        <w:gridCol w:w="589"/>
        <w:gridCol w:w="588"/>
      </w:tblGrid>
      <w:tr w:rsidR="00EE5860" w:rsidRPr="00441CD0" w14:paraId="66D4B070" w14:textId="77777777" w:rsidTr="00BB0E1F">
        <w:trPr>
          <w:jc w:val="center"/>
        </w:trPr>
        <w:tc>
          <w:tcPr>
            <w:tcW w:w="151" w:type="dxa"/>
            <w:tcBorders>
              <w:top w:val="single" w:sz="6" w:space="0" w:color="auto"/>
              <w:left w:val="single" w:sz="6" w:space="0" w:color="auto"/>
              <w:bottom w:val="nil"/>
              <w:right w:val="nil"/>
            </w:tcBorders>
          </w:tcPr>
          <w:p w14:paraId="70A8E51A" w14:textId="77777777" w:rsidR="00EE5860" w:rsidRPr="00441CD0" w:rsidRDefault="00EE5860" w:rsidP="00BB0E1F">
            <w:pPr>
              <w:pStyle w:val="TAC"/>
            </w:pPr>
          </w:p>
        </w:tc>
        <w:tc>
          <w:tcPr>
            <w:tcW w:w="1104" w:type="dxa"/>
            <w:tcBorders>
              <w:top w:val="single" w:sz="6" w:space="0" w:color="auto"/>
              <w:left w:val="nil"/>
              <w:bottom w:val="nil"/>
              <w:right w:val="nil"/>
            </w:tcBorders>
          </w:tcPr>
          <w:p w14:paraId="1A6A17ED"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73248DC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C5FEB5A" w14:textId="77777777" w:rsidR="00EE5860" w:rsidRPr="00441CD0" w:rsidRDefault="00EE5860" w:rsidP="00BB0E1F">
            <w:pPr>
              <w:pStyle w:val="TAC"/>
            </w:pPr>
          </w:p>
        </w:tc>
      </w:tr>
      <w:tr w:rsidR="00EE5860" w:rsidRPr="00441CD0" w14:paraId="4FCC2B9D" w14:textId="77777777" w:rsidTr="00BB0E1F">
        <w:trPr>
          <w:jc w:val="center"/>
        </w:trPr>
        <w:tc>
          <w:tcPr>
            <w:tcW w:w="151" w:type="dxa"/>
            <w:tcBorders>
              <w:top w:val="nil"/>
              <w:left w:val="single" w:sz="6" w:space="0" w:color="auto"/>
              <w:bottom w:val="nil"/>
              <w:right w:val="nil"/>
            </w:tcBorders>
          </w:tcPr>
          <w:p w14:paraId="0881A33D" w14:textId="77777777" w:rsidR="00EE5860" w:rsidRPr="00441CD0" w:rsidRDefault="00EE5860" w:rsidP="00BB0E1F">
            <w:pPr>
              <w:pStyle w:val="TAC"/>
            </w:pPr>
          </w:p>
        </w:tc>
        <w:tc>
          <w:tcPr>
            <w:tcW w:w="1104" w:type="dxa"/>
            <w:tcBorders>
              <w:top w:val="nil"/>
              <w:left w:val="nil"/>
              <w:bottom w:val="nil"/>
              <w:right w:val="nil"/>
            </w:tcBorders>
            <w:hideMark/>
          </w:tcPr>
          <w:p w14:paraId="706019D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1CD817D"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33ED6D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8CDB33"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4C2081F"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32BE69E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F07D5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0500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0E7269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C11193" w14:textId="77777777" w:rsidR="00EE5860" w:rsidRPr="00441CD0" w:rsidRDefault="00EE5860" w:rsidP="00BB0E1F">
            <w:pPr>
              <w:pStyle w:val="TAC"/>
            </w:pPr>
          </w:p>
        </w:tc>
      </w:tr>
      <w:tr w:rsidR="00EE5860" w:rsidRPr="00441CD0" w14:paraId="6715F718" w14:textId="77777777" w:rsidTr="00BB0E1F">
        <w:trPr>
          <w:jc w:val="center"/>
        </w:trPr>
        <w:tc>
          <w:tcPr>
            <w:tcW w:w="151" w:type="dxa"/>
            <w:tcBorders>
              <w:top w:val="nil"/>
              <w:left w:val="single" w:sz="6" w:space="0" w:color="auto"/>
              <w:bottom w:val="nil"/>
              <w:right w:val="nil"/>
            </w:tcBorders>
          </w:tcPr>
          <w:p w14:paraId="66B1F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68690"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70852C2F" w14:textId="77777777" w:rsidR="00EE5860" w:rsidRPr="00441CD0" w:rsidRDefault="00EE5860" w:rsidP="00BB0E1F">
            <w:pPr>
              <w:pStyle w:val="TAC"/>
            </w:pPr>
            <w:r w:rsidRPr="00441CD0">
              <w:t>Type = 159 (decimal)</w:t>
            </w:r>
          </w:p>
        </w:tc>
        <w:tc>
          <w:tcPr>
            <w:tcW w:w="588" w:type="dxa"/>
            <w:tcBorders>
              <w:top w:val="nil"/>
              <w:left w:val="single" w:sz="4" w:space="0" w:color="auto"/>
              <w:bottom w:val="nil"/>
              <w:right w:val="single" w:sz="6" w:space="0" w:color="auto"/>
            </w:tcBorders>
          </w:tcPr>
          <w:p w14:paraId="3FFCFA2A" w14:textId="77777777" w:rsidR="00EE5860" w:rsidRPr="00441CD0" w:rsidRDefault="00EE5860" w:rsidP="00BB0E1F">
            <w:pPr>
              <w:pStyle w:val="TAC"/>
            </w:pPr>
          </w:p>
        </w:tc>
      </w:tr>
      <w:tr w:rsidR="00EE5860" w:rsidRPr="00441CD0" w14:paraId="3A261326" w14:textId="77777777" w:rsidTr="00BB0E1F">
        <w:trPr>
          <w:jc w:val="center"/>
        </w:trPr>
        <w:tc>
          <w:tcPr>
            <w:tcW w:w="151" w:type="dxa"/>
            <w:tcBorders>
              <w:top w:val="nil"/>
              <w:left w:val="single" w:sz="6" w:space="0" w:color="auto"/>
              <w:bottom w:val="nil"/>
              <w:right w:val="nil"/>
            </w:tcBorders>
          </w:tcPr>
          <w:p w14:paraId="50B54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280480"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841971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674E191B" w14:textId="77777777" w:rsidR="00EE5860" w:rsidRPr="00441CD0" w:rsidRDefault="00EE5860" w:rsidP="00BB0E1F">
            <w:pPr>
              <w:pStyle w:val="TAC"/>
            </w:pPr>
          </w:p>
        </w:tc>
      </w:tr>
      <w:tr w:rsidR="00EE5860" w:rsidRPr="00441CD0" w14:paraId="140A5F18" w14:textId="77777777" w:rsidTr="00BB0E1F">
        <w:trPr>
          <w:jc w:val="center"/>
        </w:trPr>
        <w:tc>
          <w:tcPr>
            <w:tcW w:w="151" w:type="dxa"/>
            <w:tcBorders>
              <w:top w:val="nil"/>
              <w:left w:val="single" w:sz="6" w:space="0" w:color="auto"/>
              <w:bottom w:val="single" w:sz="4" w:space="0" w:color="auto"/>
              <w:right w:val="nil"/>
            </w:tcBorders>
          </w:tcPr>
          <w:p w14:paraId="61B979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7E2975" w14:textId="77777777" w:rsidR="00EE5860" w:rsidRPr="00441CD0" w:rsidRDefault="00EE5860" w:rsidP="00BB0E1F">
            <w:pPr>
              <w:pStyle w:val="TAC"/>
            </w:pPr>
            <w:r w:rsidRPr="00441CD0">
              <w:rPr>
                <w:lang w:eastAsia="zh-CN"/>
              </w:rPr>
              <w:t>5</w:t>
            </w:r>
            <w:r w:rsidRPr="00441CD0">
              <w:t xml:space="preserve"> 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3A094326" w14:textId="77777777" w:rsidR="00EE5860" w:rsidRPr="00441CD0" w:rsidRDefault="00EE5860" w:rsidP="00BB0E1F">
            <w:pPr>
              <w:pStyle w:val="TAC"/>
              <w:rPr>
                <w:lang w:eastAsia="zh-CN"/>
              </w:rPr>
            </w:pPr>
            <w:r w:rsidRPr="00441CD0">
              <w:rPr>
                <w:lang w:eastAsia="zh-CN"/>
              </w:rPr>
              <w:t>APN/DNN</w:t>
            </w:r>
          </w:p>
        </w:tc>
        <w:tc>
          <w:tcPr>
            <w:tcW w:w="588" w:type="dxa"/>
            <w:tcBorders>
              <w:top w:val="nil"/>
              <w:left w:val="single" w:sz="4" w:space="0" w:color="auto"/>
              <w:bottom w:val="single" w:sz="4" w:space="0" w:color="auto"/>
              <w:right w:val="single" w:sz="6" w:space="0" w:color="auto"/>
            </w:tcBorders>
          </w:tcPr>
          <w:p w14:paraId="1061D3E3" w14:textId="77777777" w:rsidR="00EE5860" w:rsidRPr="00441CD0" w:rsidRDefault="00EE5860" w:rsidP="00BB0E1F">
            <w:pPr>
              <w:pStyle w:val="TAC"/>
            </w:pPr>
          </w:p>
        </w:tc>
      </w:tr>
    </w:tbl>
    <w:p w14:paraId="6CEED4F6" w14:textId="77777777" w:rsidR="00EE5860" w:rsidRPr="00441CD0" w:rsidRDefault="00EE5860" w:rsidP="00EE5860">
      <w:pPr>
        <w:pStyle w:val="TF"/>
        <w:spacing w:before="120"/>
        <w:rPr>
          <w:lang w:eastAsia="zh-CN"/>
        </w:rPr>
      </w:pPr>
      <w:r w:rsidRPr="00441CD0">
        <w:t>Figure 8.</w:t>
      </w:r>
      <w:r w:rsidRPr="00441CD0">
        <w:rPr>
          <w:lang w:eastAsia="zh-CN"/>
        </w:rPr>
        <w:t>2.117</w:t>
      </w:r>
      <w:r w:rsidRPr="00441CD0">
        <w:t xml:space="preserve">-1: </w:t>
      </w:r>
      <w:r w:rsidRPr="00441CD0">
        <w:rPr>
          <w:lang w:eastAsia="zh-CN"/>
        </w:rPr>
        <w:t>APN/DNN</w:t>
      </w:r>
    </w:p>
    <w:p w14:paraId="216CD8E1" w14:textId="454FF758" w:rsidR="00EE5860" w:rsidRPr="00441CD0" w:rsidRDefault="00EE5860" w:rsidP="00EE5860">
      <w:r w:rsidRPr="00441CD0">
        <w:lastRenderedPageBreak/>
        <w:t>The encoding the APN</w:t>
      </w:r>
      <w:r w:rsidRPr="00441CD0">
        <w:rPr>
          <w:lang w:eastAsia="zh-CN"/>
        </w:rPr>
        <w:t>/DNN</w:t>
      </w:r>
      <w:r w:rsidRPr="00441CD0">
        <w:t xml:space="preserve"> field follows 3GPP</w:t>
      </w:r>
      <w:r w:rsidRPr="00441CD0">
        <w:rPr>
          <w:lang w:val="en-US"/>
        </w:rPr>
        <w:t> </w:t>
      </w:r>
      <w:r w:rsidRPr="00441CD0">
        <w:t>TS</w:t>
      </w:r>
      <w:r w:rsidRPr="00441CD0">
        <w:rPr>
          <w:lang w:val="en-US"/>
        </w:rPr>
        <w:t> </w:t>
      </w:r>
      <w:r w:rsidRPr="00441CD0">
        <w:t>23.003</w:t>
      </w:r>
      <w:r w:rsidR="00415C19">
        <w:t> </w:t>
      </w:r>
      <w:r w:rsidR="00415C19" w:rsidRPr="00441CD0">
        <w:t>[</w:t>
      </w:r>
      <w:r w:rsidRPr="00441CD0">
        <w:rPr>
          <w:lang w:eastAsia="zh-CN"/>
        </w:rPr>
        <w:t>2</w:t>
      </w:r>
      <w:r w:rsidRPr="00441CD0">
        <w:t xml:space="preserve">] </w:t>
      </w:r>
      <w:r w:rsidR="00415C19" w:rsidRPr="00441CD0">
        <w:t>clause</w:t>
      </w:r>
      <w:r w:rsidR="00415C19">
        <w:t> </w:t>
      </w:r>
      <w:r w:rsidR="00415C19" w:rsidRPr="00441CD0">
        <w:t>9</w:t>
      </w:r>
      <w:r w:rsidRPr="00441CD0">
        <w:t>.1. The content of the APN</w:t>
      </w:r>
      <w:r w:rsidRPr="00441CD0">
        <w:rPr>
          <w:lang w:eastAsia="zh-CN"/>
        </w:rPr>
        <w:t>/DNN</w:t>
      </w:r>
      <w:r w:rsidRPr="00441CD0">
        <w:t xml:space="preserve"> field shall be the full APN</w:t>
      </w:r>
      <w:r w:rsidRPr="00441CD0">
        <w:rPr>
          <w:lang w:eastAsia="zh-CN"/>
        </w:rPr>
        <w:t>/DNN</w:t>
      </w:r>
      <w:r w:rsidRPr="00441CD0">
        <w:t xml:space="preserve"> with both the APN</w:t>
      </w:r>
      <w:r w:rsidRPr="00441CD0">
        <w:rPr>
          <w:lang w:eastAsia="zh-CN"/>
        </w:rPr>
        <w:t>/DNN</w:t>
      </w:r>
      <w:r w:rsidRPr="00441CD0">
        <w:t xml:space="preserve"> Network Identifier and APN</w:t>
      </w:r>
      <w:r w:rsidRPr="00441CD0">
        <w:rPr>
          <w:lang w:eastAsia="zh-CN"/>
        </w:rPr>
        <w:t>/DNN</w:t>
      </w:r>
      <w:r w:rsidRPr="00441CD0">
        <w:t xml:space="preserve"> Operator Identifier being present as specified in 3GPP</w:t>
      </w:r>
      <w:r w:rsidRPr="00441CD0">
        <w:rPr>
          <w:lang w:val="en-US"/>
        </w:rPr>
        <w:t> </w:t>
      </w:r>
      <w:r w:rsidRPr="00441CD0">
        <w:t>TS</w:t>
      </w:r>
      <w:r w:rsidRPr="00441CD0">
        <w:rPr>
          <w:lang w:val="en-US"/>
        </w:rPr>
        <w:t> </w:t>
      </w:r>
      <w:r w:rsidRPr="00441CD0">
        <w:t>23.003</w:t>
      </w:r>
      <w:r w:rsidR="00415C19">
        <w:t> </w:t>
      </w:r>
      <w:r w:rsidR="00415C19" w:rsidRPr="00441CD0">
        <w:t>[</w:t>
      </w:r>
      <w:r w:rsidRPr="00441CD0">
        <w:t>2] clauses 9.1.1 and 9.1.2</w:t>
      </w:r>
      <w:r w:rsidRPr="00441CD0">
        <w:rPr>
          <w:lang w:eastAsia="zh-CN"/>
        </w:rPr>
        <w:t>, 3GPP</w:t>
      </w:r>
      <w:r w:rsidRPr="00441CD0">
        <w:rPr>
          <w:lang w:val="en-US" w:eastAsia="zh-CN"/>
        </w:rPr>
        <w:t> </w:t>
      </w:r>
      <w:r w:rsidRPr="00441CD0">
        <w:rPr>
          <w:lang w:eastAsia="zh-CN"/>
        </w:rPr>
        <w:t>TS</w:t>
      </w:r>
      <w:r w:rsidRPr="00441CD0">
        <w:rPr>
          <w:lang w:val="en-US" w:eastAsia="zh-CN"/>
        </w:rPr>
        <w:t> </w:t>
      </w:r>
      <w:r w:rsidRPr="00441CD0">
        <w:rPr>
          <w:lang w:eastAsia="zh-CN"/>
        </w:rPr>
        <w:t>23.060</w:t>
      </w:r>
      <w:r w:rsidRPr="00441CD0">
        <w:rPr>
          <w:lang w:val="en-US" w:eastAsia="zh-CN"/>
        </w:rPr>
        <w:t> </w:t>
      </w:r>
      <w:r w:rsidRPr="00441CD0">
        <w:rPr>
          <w:lang w:eastAsia="zh-CN"/>
        </w:rPr>
        <w:t xml:space="preserve">[19] </w:t>
      </w:r>
      <w:r w:rsidRPr="00441CD0">
        <w:t>Annex A</w:t>
      </w:r>
      <w:r w:rsidRPr="00441CD0">
        <w:rPr>
          <w:lang w:eastAsia="zh-CN"/>
        </w:rPr>
        <w:t xml:space="preserve"> and</w:t>
      </w:r>
      <w:r w:rsidRPr="00441CD0">
        <w:rPr>
          <w:color w:val="993300"/>
          <w:lang w:eastAsia="zh-CN"/>
        </w:rPr>
        <w:t xml:space="preserve"> </w:t>
      </w:r>
      <w:r w:rsidRPr="00441CD0">
        <w:rPr>
          <w:lang w:eastAsia="zh-CN"/>
        </w:rPr>
        <w:t>3GPP</w:t>
      </w:r>
      <w:r w:rsidRPr="00441CD0">
        <w:rPr>
          <w:lang w:val="en-US" w:eastAsia="zh-CN"/>
        </w:rPr>
        <w:t> </w:t>
      </w:r>
      <w:r w:rsidRPr="00441CD0">
        <w:rPr>
          <w:lang w:eastAsia="zh-CN"/>
        </w:rPr>
        <w:t>TS</w:t>
      </w:r>
      <w:r w:rsidRPr="00441CD0">
        <w:rPr>
          <w:lang w:val="en-US" w:eastAsia="zh-CN"/>
        </w:rPr>
        <w:t> </w:t>
      </w:r>
      <w:r w:rsidRPr="00441CD0">
        <w:rPr>
          <w:lang w:eastAsia="zh-CN"/>
        </w:rPr>
        <w:t>23.401</w:t>
      </w:r>
      <w:r w:rsidR="00415C19">
        <w:rPr>
          <w:lang w:eastAsia="zh-CN"/>
        </w:rPr>
        <w:t> </w:t>
      </w:r>
      <w:r w:rsidR="00415C19" w:rsidRPr="00441CD0">
        <w:rPr>
          <w:lang w:eastAsia="zh-CN"/>
        </w:rPr>
        <w:t>[</w:t>
      </w:r>
      <w:r w:rsidRPr="00441CD0">
        <w:rPr>
          <w:lang w:eastAsia="zh-CN"/>
        </w:rPr>
        <w:t xml:space="preserve">14] </w:t>
      </w:r>
      <w:r w:rsidRPr="00441CD0">
        <w:t>clauses</w:t>
      </w:r>
      <w:r w:rsidRPr="00441CD0">
        <w:rPr>
          <w:lang w:eastAsia="zh-CN"/>
        </w:rPr>
        <w:t xml:space="preserve"> </w:t>
      </w:r>
      <w:r w:rsidRPr="00441CD0">
        <w:t>4.3.8.1.</w:t>
      </w:r>
    </w:p>
    <w:p w14:paraId="67C8FEC9" w14:textId="77777777" w:rsidR="00EE5860" w:rsidRPr="00441CD0" w:rsidRDefault="00EE5860" w:rsidP="00EE5860">
      <w:pPr>
        <w:pStyle w:val="NO"/>
      </w:pPr>
      <w:r w:rsidRPr="00441CD0">
        <w:t>NOTE:</w:t>
      </w:r>
      <w:r w:rsidRPr="00441CD0">
        <w:tab/>
        <w:t>The APN</w:t>
      </w:r>
      <w:r w:rsidRPr="00441CD0">
        <w:rPr>
          <w:lang w:eastAsia="zh-CN"/>
        </w:rPr>
        <w:t>/DNN</w:t>
      </w:r>
      <w:r w:rsidRPr="00441CD0">
        <w:t xml:space="preserve"> field is not encoded as a dotted string as commonly used in documentation.</w:t>
      </w:r>
    </w:p>
    <w:p w14:paraId="24E35710" w14:textId="77777777" w:rsidR="00EE5860" w:rsidRPr="00441CD0" w:rsidRDefault="00EE5860" w:rsidP="00EE5860">
      <w:pPr>
        <w:pStyle w:val="Heading3"/>
      </w:pPr>
      <w:bookmarkStart w:id="6499" w:name="_Toc19717463"/>
      <w:bookmarkStart w:id="6500" w:name="_Toc27490964"/>
      <w:bookmarkStart w:id="6501" w:name="_Toc27557257"/>
      <w:bookmarkStart w:id="6502" w:name="_Toc27724174"/>
      <w:bookmarkStart w:id="6503" w:name="_Toc36031248"/>
      <w:bookmarkStart w:id="6504" w:name="_Toc36043168"/>
      <w:bookmarkStart w:id="6505" w:name="_Toc36814493"/>
      <w:bookmarkStart w:id="6506" w:name="_Toc44689351"/>
      <w:bookmarkStart w:id="6507" w:name="_Toc44924105"/>
      <w:bookmarkStart w:id="6508" w:name="_Toc51861075"/>
      <w:bookmarkStart w:id="6509" w:name="_Toc57930846"/>
      <w:bookmarkStart w:id="6510" w:name="_Toc57931476"/>
      <w:bookmarkStart w:id="6511" w:name="_Toc67499868"/>
      <w:r w:rsidRPr="00441CD0">
        <w:t>8.</w:t>
      </w:r>
      <w:r w:rsidRPr="00441CD0">
        <w:rPr>
          <w:lang w:eastAsia="zh-CN"/>
        </w:rPr>
        <w:t>2.118</w:t>
      </w:r>
      <w:r w:rsidRPr="00441CD0">
        <w:tab/>
      </w:r>
      <w:r w:rsidRPr="00441CD0">
        <w:rPr>
          <w:lang w:eastAsia="zh-CN"/>
        </w:rPr>
        <w:t>3GPP</w:t>
      </w:r>
      <w:r w:rsidRPr="00441CD0">
        <w:t xml:space="preserve"> </w:t>
      </w:r>
      <w:r w:rsidRPr="00441CD0">
        <w:rPr>
          <w:lang w:eastAsia="zh-CN"/>
        </w:rPr>
        <w:t>Interface Type</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408FC5D2" w14:textId="77777777" w:rsidR="00EE5860" w:rsidRPr="00441CD0" w:rsidRDefault="00EE5860" w:rsidP="00EE5860">
      <w:pPr>
        <w:rPr>
          <w:lang w:eastAsia="zh-CN"/>
        </w:rPr>
      </w:pPr>
      <w:r w:rsidRPr="00441CD0">
        <w:t xml:space="preserve">The </w:t>
      </w:r>
      <w:r w:rsidRPr="00441CD0">
        <w:rPr>
          <w:lang w:val="en-US" w:eastAsia="zh-CN"/>
        </w:rPr>
        <w:t>3GPP Interface</w:t>
      </w:r>
      <w:r w:rsidRPr="00441CD0">
        <w:rPr>
          <w:lang w:val="en-US" w:eastAsia="ja-JP"/>
        </w:rPr>
        <w:t xml:space="preserve"> </w:t>
      </w:r>
      <w:r w:rsidRPr="00441CD0">
        <w:rPr>
          <w:lang w:eastAsia="zh-CN"/>
        </w:rPr>
        <w:t xml:space="preserve">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8.2.118-1</w:t>
      </w:r>
      <w:r w:rsidRPr="00441CD0">
        <w:rPr>
          <w:lang w:eastAsia="ja-JP"/>
        </w:rPr>
        <w:t xml:space="preserve">. </w:t>
      </w:r>
      <w:r w:rsidRPr="00441CD0">
        <w:rPr>
          <w:lang w:eastAsia="zh-CN"/>
        </w:rPr>
        <w:t xml:space="preserve">It indicates </w:t>
      </w:r>
      <w:r w:rsidRPr="00441CD0">
        <w:t xml:space="preserve">the </w:t>
      </w:r>
      <w:r w:rsidRPr="00441CD0">
        <w:rPr>
          <w:lang w:eastAsia="zh-CN"/>
        </w:rPr>
        <w:t xml:space="preserve">3GPP interface </w:t>
      </w:r>
      <w:r w:rsidRPr="00441CD0">
        <w:t xml:space="preserve">type of the </w:t>
      </w:r>
      <w:r w:rsidRPr="00441CD0">
        <w:rPr>
          <w:lang w:eastAsia="zh-CN"/>
        </w:rPr>
        <w:t>Source Interface within the PDR IE, or the 3GPP interface type of the Destination Interface within the FAR IE.</w:t>
      </w:r>
    </w:p>
    <w:p w14:paraId="66A4EE4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2"/>
        <w:gridCol w:w="6"/>
        <w:gridCol w:w="589"/>
        <w:gridCol w:w="539"/>
        <w:gridCol w:w="639"/>
        <w:gridCol w:w="588"/>
        <w:gridCol w:w="588"/>
        <w:gridCol w:w="589"/>
        <w:gridCol w:w="588"/>
      </w:tblGrid>
      <w:tr w:rsidR="00EE5860" w:rsidRPr="00441CD0" w14:paraId="5FC4477C" w14:textId="77777777" w:rsidTr="00BB0E1F">
        <w:trPr>
          <w:jc w:val="center"/>
        </w:trPr>
        <w:tc>
          <w:tcPr>
            <w:tcW w:w="151" w:type="dxa"/>
            <w:tcBorders>
              <w:top w:val="single" w:sz="6" w:space="0" w:color="auto"/>
              <w:left w:val="single" w:sz="6" w:space="0" w:color="auto"/>
              <w:bottom w:val="nil"/>
              <w:right w:val="nil"/>
            </w:tcBorders>
          </w:tcPr>
          <w:p w14:paraId="60568764" w14:textId="77777777" w:rsidR="00EE5860" w:rsidRPr="00441CD0" w:rsidRDefault="00EE5860" w:rsidP="00BB0E1F">
            <w:pPr>
              <w:pStyle w:val="TAC"/>
            </w:pPr>
          </w:p>
        </w:tc>
        <w:tc>
          <w:tcPr>
            <w:tcW w:w="1104" w:type="dxa"/>
            <w:tcBorders>
              <w:top w:val="single" w:sz="6" w:space="0" w:color="auto"/>
              <w:left w:val="nil"/>
              <w:bottom w:val="nil"/>
              <w:right w:val="nil"/>
            </w:tcBorders>
          </w:tcPr>
          <w:p w14:paraId="7294E07D"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547521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915DB2" w14:textId="77777777" w:rsidR="00EE5860" w:rsidRPr="00441CD0" w:rsidRDefault="00EE5860" w:rsidP="00BB0E1F">
            <w:pPr>
              <w:pStyle w:val="TAC"/>
            </w:pPr>
          </w:p>
        </w:tc>
      </w:tr>
      <w:tr w:rsidR="00EE5860" w:rsidRPr="00441CD0" w14:paraId="09840745" w14:textId="77777777" w:rsidTr="00BB0E1F">
        <w:trPr>
          <w:jc w:val="center"/>
        </w:trPr>
        <w:tc>
          <w:tcPr>
            <w:tcW w:w="151" w:type="dxa"/>
            <w:tcBorders>
              <w:top w:val="nil"/>
              <w:left w:val="single" w:sz="6" w:space="0" w:color="auto"/>
              <w:bottom w:val="nil"/>
              <w:right w:val="nil"/>
            </w:tcBorders>
          </w:tcPr>
          <w:p w14:paraId="07F74760" w14:textId="77777777" w:rsidR="00EE5860" w:rsidRPr="00441CD0" w:rsidRDefault="00EE5860" w:rsidP="00BB0E1F">
            <w:pPr>
              <w:pStyle w:val="TAC"/>
            </w:pPr>
          </w:p>
        </w:tc>
        <w:tc>
          <w:tcPr>
            <w:tcW w:w="1104" w:type="dxa"/>
            <w:tcBorders>
              <w:top w:val="nil"/>
              <w:left w:val="nil"/>
              <w:bottom w:val="nil"/>
              <w:right w:val="nil"/>
            </w:tcBorders>
            <w:hideMark/>
          </w:tcPr>
          <w:p w14:paraId="3479F3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58D0B6C" w14:textId="77777777" w:rsidR="00EE5860" w:rsidRPr="00441CD0" w:rsidRDefault="00EE5860" w:rsidP="00BB0E1F">
            <w:pPr>
              <w:pStyle w:val="TAH"/>
            </w:pPr>
            <w:r w:rsidRPr="00441CD0">
              <w:t>8</w:t>
            </w:r>
          </w:p>
        </w:tc>
        <w:tc>
          <w:tcPr>
            <w:tcW w:w="588" w:type="dxa"/>
            <w:gridSpan w:val="2"/>
            <w:tcBorders>
              <w:top w:val="nil"/>
              <w:left w:val="nil"/>
              <w:bottom w:val="single" w:sz="4" w:space="0" w:color="auto"/>
              <w:right w:val="nil"/>
            </w:tcBorders>
            <w:hideMark/>
          </w:tcPr>
          <w:p w14:paraId="4EFC19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86C5471" w14:textId="77777777" w:rsidR="00EE5860" w:rsidRPr="00441CD0" w:rsidRDefault="00EE5860" w:rsidP="00BB0E1F">
            <w:pPr>
              <w:pStyle w:val="TAH"/>
            </w:pPr>
            <w:r w:rsidRPr="00441CD0">
              <w:t>6</w:t>
            </w:r>
          </w:p>
        </w:tc>
        <w:tc>
          <w:tcPr>
            <w:tcW w:w="539" w:type="dxa"/>
            <w:tcBorders>
              <w:top w:val="nil"/>
              <w:left w:val="nil"/>
              <w:bottom w:val="single" w:sz="4" w:space="0" w:color="auto"/>
              <w:right w:val="nil"/>
            </w:tcBorders>
            <w:hideMark/>
          </w:tcPr>
          <w:p w14:paraId="2EF04B51" w14:textId="77777777" w:rsidR="00EE5860" w:rsidRPr="00441CD0" w:rsidRDefault="00EE5860" w:rsidP="00BB0E1F">
            <w:pPr>
              <w:pStyle w:val="TAH"/>
            </w:pPr>
            <w:r w:rsidRPr="00441CD0">
              <w:t>5</w:t>
            </w:r>
          </w:p>
        </w:tc>
        <w:tc>
          <w:tcPr>
            <w:tcW w:w="639" w:type="dxa"/>
            <w:tcBorders>
              <w:top w:val="nil"/>
              <w:left w:val="nil"/>
              <w:bottom w:val="single" w:sz="4" w:space="0" w:color="auto"/>
              <w:right w:val="nil"/>
            </w:tcBorders>
            <w:hideMark/>
          </w:tcPr>
          <w:p w14:paraId="53863B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F9A902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9A47C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4C1261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0DF170D" w14:textId="77777777" w:rsidR="00EE5860" w:rsidRPr="00441CD0" w:rsidRDefault="00EE5860" w:rsidP="00BB0E1F">
            <w:pPr>
              <w:pStyle w:val="TAC"/>
            </w:pPr>
          </w:p>
        </w:tc>
      </w:tr>
      <w:tr w:rsidR="00EE5860" w:rsidRPr="00441CD0" w14:paraId="03B9C7C5" w14:textId="77777777" w:rsidTr="00BB0E1F">
        <w:trPr>
          <w:jc w:val="center"/>
        </w:trPr>
        <w:tc>
          <w:tcPr>
            <w:tcW w:w="151" w:type="dxa"/>
            <w:tcBorders>
              <w:top w:val="nil"/>
              <w:left w:val="single" w:sz="6" w:space="0" w:color="auto"/>
              <w:bottom w:val="nil"/>
              <w:right w:val="nil"/>
            </w:tcBorders>
          </w:tcPr>
          <w:p w14:paraId="2917A8B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0B191"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1498B62C" w14:textId="77777777" w:rsidR="00EE5860" w:rsidRPr="00441CD0" w:rsidRDefault="00EE5860" w:rsidP="00BB0E1F">
            <w:pPr>
              <w:pStyle w:val="TAC"/>
            </w:pPr>
            <w:r w:rsidRPr="00441CD0">
              <w:t>Type = 160 (decimal)</w:t>
            </w:r>
          </w:p>
        </w:tc>
        <w:tc>
          <w:tcPr>
            <w:tcW w:w="588" w:type="dxa"/>
            <w:tcBorders>
              <w:top w:val="nil"/>
              <w:left w:val="single" w:sz="4" w:space="0" w:color="auto"/>
              <w:bottom w:val="nil"/>
              <w:right w:val="single" w:sz="6" w:space="0" w:color="auto"/>
            </w:tcBorders>
          </w:tcPr>
          <w:p w14:paraId="41917171" w14:textId="77777777" w:rsidR="00EE5860" w:rsidRPr="00441CD0" w:rsidRDefault="00EE5860" w:rsidP="00BB0E1F">
            <w:pPr>
              <w:pStyle w:val="TAC"/>
            </w:pPr>
          </w:p>
        </w:tc>
      </w:tr>
      <w:tr w:rsidR="00EE5860" w:rsidRPr="00441CD0" w14:paraId="427690E7" w14:textId="77777777" w:rsidTr="00BB0E1F">
        <w:trPr>
          <w:jc w:val="center"/>
        </w:trPr>
        <w:tc>
          <w:tcPr>
            <w:tcW w:w="151" w:type="dxa"/>
            <w:tcBorders>
              <w:top w:val="nil"/>
              <w:left w:val="single" w:sz="6" w:space="0" w:color="auto"/>
              <w:bottom w:val="nil"/>
              <w:right w:val="nil"/>
            </w:tcBorders>
          </w:tcPr>
          <w:p w14:paraId="093185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BEB486F"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1C46AFC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D23CE2" w14:textId="77777777" w:rsidR="00EE5860" w:rsidRPr="00441CD0" w:rsidRDefault="00EE5860" w:rsidP="00BB0E1F">
            <w:pPr>
              <w:pStyle w:val="TAC"/>
            </w:pPr>
          </w:p>
        </w:tc>
      </w:tr>
      <w:tr w:rsidR="00EE5860" w:rsidRPr="00441CD0" w14:paraId="39D49581" w14:textId="77777777" w:rsidTr="00BB0E1F">
        <w:trPr>
          <w:jc w:val="center"/>
        </w:trPr>
        <w:tc>
          <w:tcPr>
            <w:tcW w:w="151" w:type="dxa"/>
            <w:tcBorders>
              <w:top w:val="nil"/>
              <w:left w:val="single" w:sz="6" w:space="0" w:color="auto"/>
              <w:bottom w:val="nil"/>
              <w:right w:val="nil"/>
            </w:tcBorders>
          </w:tcPr>
          <w:p w14:paraId="59A1CF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AFA12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1170" w:type="dxa"/>
            <w:gridSpan w:val="2"/>
            <w:tcBorders>
              <w:top w:val="single" w:sz="4" w:space="0" w:color="auto"/>
              <w:left w:val="single" w:sz="4" w:space="0" w:color="auto"/>
              <w:bottom w:val="single" w:sz="4" w:space="0" w:color="auto"/>
              <w:right w:val="single" w:sz="4" w:space="0" w:color="auto"/>
            </w:tcBorders>
            <w:hideMark/>
          </w:tcPr>
          <w:p w14:paraId="7FC74A62" w14:textId="77777777" w:rsidR="00EE5860" w:rsidRPr="00441CD0" w:rsidRDefault="00EE5860" w:rsidP="00BB0E1F">
            <w:pPr>
              <w:pStyle w:val="TAC"/>
              <w:rPr>
                <w:lang w:eastAsia="zh-CN"/>
              </w:rPr>
            </w:pPr>
            <w:r w:rsidRPr="00441CD0">
              <w:rPr>
                <w:lang w:eastAsia="zh-CN"/>
              </w:rPr>
              <w:t>Spare</w:t>
            </w:r>
          </w:p>
        </w:tc>
        <w:tc>
          <w:tcPr>
            <w:tcW w:w="3538" w:type="dxa"/>
            <w:gridSpan w:val="7"/>
            <w:tcBorders>
              <w:top w:val="single" w:sz="4" w:space="0" w:color="auto"/>
              <w:left w:val="single" w:sz="4" w:space="0" w:color="auto"/>
              <w:bottom w:val="single" w:sz="4" w:space="0" w:color="auto"/>
              <w:right w:val="single" w:sz="4" w:space="0" w:color="auto"/>
            </w:tcBorders>
            <w:hideMark/>
          </w:tcPr>
          <w:p w14:paraId="1B7D884A" w14:textId="77777777" w:rsidR="00EE5860" w:rsidRPr="00441CD0" w:rsidRDefault="00EE5860" w:rsidP="00BB0E1F">
            <w:pPr>
              <w:pStyle w:val="TAC"/>
              <w:rPr>
                <w:lang w:eastAsia="zh-CN"/>
              </w:rPr>
            </w:pPr>
            <w:r w:rsidRPr="00441CD0">
              <w:rPr>
                <w:lang w:eastAsia="zh-CN"/>
              </w:rPr>
              <w:t>Interface Type value</w:t>
            </w:r>
          </w:p>
        </w:tc>
        <w:tc>
          <w:tcPr>
            <w:tcW w:w="588" w:type="dxa"/>
            <w:tcBorders>
              <w:top w:val="nil"/>
              <w:left w:val="single" w:sz="4" w:space="0" w:color="auto"/>
              <w:bottom w:val="nil"/>
              <w:right w:val="single" w:sz="6" w:space="0" w:color="auto"/>
            </w:tcBorders>
          </w:tcPr>
          <w:p w14:paraId="39E24DEF" w14:textId="77777777" w:rsidR="00EE5860" w:rsidRPr="00441CD0" w:rsidRDefault="00EE5860" w:rsidP="00BB0E1F">
            <w:pPr>
              <w:pStyle w:val="TAC"/>
            </w:pPr>
          </w:p>
        </w:tc>
      </w:tr>
      <w:tr w:rsidR="00EE5860" w:rsidRPr="00441CD0" w14:paraId="0374EC13" w14:textId="77777777" w:rsidTr="00BB0E1F">
        <w:trPr>
          <w:jc w:val="center"/>
        </w:trPr>
        <w:tc>
          <w:tcPr>
            <w:tcW w:w="151" w:type="dxa"/>
            <w:tcBorders>
              <w:top w:val="nil"/>
              <w:left w:val="single" w:sz="6" w:space="0" w:color="auto"/>
              <w:bottom w:val="single" w:sz="4" w:space="0" w:color="auto"/>
              <w:right w:val="nil"/>
            </w:tcBorders>
          </w:tcPr>
          <w:p w14:paraId="2B783A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E776204"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04F8079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A4851BF" w14:textId="77777777" w:rsidR="00EE5860" w:rsidRPr="00441CD0" w:rsidRDefault="00EE5860" w:rsidP="00BB0E1F">
            <w:pPr>
              <w:pStyle w:val="TAC"/>
              <w:rPr>
                <w:lang w:val="x-none"/>
              </w:rPr>
            </w:pPr>
          </w:p>
        </w:tc>
      </w:tr>
    </w:tbl>
    <w:p w14:paraId="379146A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2.118</w:t>
      </w:r>
      <w:r w:rsidRPr="00441CD0">
        <w:rPr>
          <w:lang w:eastAsia="zh-CN"/>
        </w:rPr>
        <w:t>-</w:t>
      </w:r>
      <w:r w:rsidRPr="00441CD0">
        <w:rPr>
          <w:lang w:eastAsia="ja-JP"/>
        </w:rPr>
        <w:t>1</w:t>
      </w:r>
      <w:r w:rsidRPr="00441CD0">
        <w:t xml:space="preserve">: </w:t>
      </w:r>
      <w:r w:rsidRPr="00441CD0">
        <w:rPr>
          <w:lang w:eastAsia="zh-CN"/>
        </w:rPr>
        <w:t>3GPP Interface Type</w:t>
      </w:r>
    </w:p>
    <w:p w14:paraId="5B5065E2" w14:textId="77777777" w:rsidR="00EE5860" w:rsidRPr="00441CD0" w:rsidRDefault="00EE5860" w:rsidP="00EE5860">
      <w:r w:rsidRPr="00441CD0">
        <w:t xml:space="preserve">The </w:t>
      </w:r>
      <w:r w:rsidRPr="00441CD0">
        <w:rPr>
          <w:lang w:eastAsia="zh-CN"/>
        </w:rPr>
        <w:t xml:space="preserve">3GPP </w:t>
      </w:r>
      <w:r w:rsidRPr="00441CD0">
        <w:t xml:space="preserve">Interface </w:t>
      </w:r>
      <w:r w:rsidRPr="00441CD0">
        <w:rPr>
          <w:lang w:eastAsia="zh-CN"/>
        </w:rPr>
        <w:t xml:space="preserve">Type </w:t>
      </w:r>
      <w:r w:rsidRPr="00441CD0">
        <w:t xml:space="preserve">value shall be encoded as a </w:t>
      </w:r>
      <w:r w:rsidRPr="00441CD0">
        <w:rPr>
          <w:lang w:eastAsia="zh-CN"/>
        </w:rPr>
        <w:t>6</w:t>
      </w:r>
      <w:r w:rsidRPr="00441CD0">
        <w:t xml:space="preserve"> bits binary integer as specified in in Table 8.2.118-1.</w:t>
      </w:r>
    </w:p>
    <w:p w14:paraId="4496ACF0" w14:textId="77777777" w:rsidR="00CC5F1B" w:rsidRPr="00441CD0" w:rsidRDefault="00CC5F1B" w:rsidP="00CC5F1B">
      <w:pPr>
        <w:pStyle w:val="TH"/>
      </w:pPr>
      <w:bookmarkStart w:id="6512" w:name="_Toc19717464"/>
      <w:bookmarkStart w:id="6513" w:name="_Toc27490965"/>
      <w:bookmarkStart w:id="6514" w:name="_Toc27557258"/>
      <w:bookmarkStart w:id="6515" w:name="_Toc27724175"/>
      <w:bookmarkStart w:id="6516" w:name="_Toc36031249"/>
      <w:bookmarkStart w:id="6517" w:name="_Toc36043169"/>
      <w:bookmarkStart w:id="6518" w:name="_Toc36814494"/>
      <w:bookmarkStart w:id="6519" w:name="_Toc44689352"/>
      <w:bookmarkStart w:id="6520" w:name="_Toc44924106"/>
      <w:bookmarkStart w:id="6521" w:name="_Toc51861076"/>
      <w:bookmarkStart w:id="6522" w:name="_Toc57930847"/>
      <w:bookmarkStart w:id="6523" w:name="_Toc57931477"/>
      <w:r w:rsidRPr="00441CD0">
        <w:lastRenderedPageBreak/>
        <w:t>Table 8.</w:t>
      </w:r>
      <w:r w:rsidRPr="00441CD0">
        <w:rPr>
          <w:lang w:val="de-DE"/>
        </w:rPr>
        <w:t>2.118</w:t>
      </w:r>
      <w:r w:rsidRPr="00441CD0">
        <w:rPr>
          <w:lang w:eastAsia="zh-CN"/>
        </w:rPr>
        <w:t>-1</w:t>
      </w:r>
      <w:r w:rsidRPr="00441CD0">
        <w:t xml:space="preserve">: Interface </w:t>
      </w:r>
      <w:r w:rsidRPr="00441CD0">
        <w:rPr>
          <w:lang w:eastAsia="zh-CN"/>
        </w:rPr>
        <w:t xml:space="preserve">Type </w:t>
      </w:r>
      <w:r w:rsidRPr="00441CD0">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46"/>
        <w:gridCol w:w="1711"/>
      </w:tblGrid>
      <w:tr w:rsidR="00CC5F1B" w:rsidRPr="00441CD0" w14:paraId="4BC89C5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3753C9E" w14:textId="77777777" w:rsidR="00CC5F1B" w:rsidRPr="00441CD0" w:rsidRDefault="00CC5F1B" w:rsidP="00413DF0">
            <w:pPr>
              <w:pStyle w:val="TAH"/>
              <w:ind w:left="567"/>
              <w:jc w:val="left"/>
            </w:pPr>
            <w:r w:rsidRPr="00441CD0">
              <w:t>Interface value</w:t>
            </w:r>
          </w:p>
        </w:tc>
        <w:tc>
          <w:tcPr>
            <w:tcW w:w="1711" w:type="dxa"/>
            <w:tcBorders>
              <w:top w:val="single" w:sz="4" w:space="0" w:color="auto"/>
              <w:left w:val="single" w:sz="4" w:space="0" w:color="auto"/>
              <w:bottom w:val="single" w:sz="4" w:space="0" w:color="auto"/>
              <w:right w:val="single" w:sz="4" w:space="0" w:color="auto"/>
            </w:tcBorders>
            <w:hideMark/>
          </w:tcPr>
          <w:p w14:paraId="23A3538A" w14:textId="77777777" w:rsidR="00CC5F1B" w:rsidRPr="00441CD0" w:rsidRDefault="00CC5F1B" w:rsidP="00413DF0">
            <w:pPr>
              <w:pStyle w:val="TAH"/>
              <w:ind w:left="567"/>
              <w:jc w:val="left"/>
            </w:pPr>
            <w:r w:rsidRPr="00441CD0">
              <w:t>Values (Decimal)</w:t>
            </w:r>
          </w:p>
        </w:tc>
      </w:tr>
      <w:tr w:rsidR="00CC5F1B" w:rsidRPr="00441CD0" w14:paraId="47CC2BF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A219854" w14:textId="77777777" w:rsidR="00CC5F1B" w:rsidRPr="00441CD0" w:rsidRDefault="00CC5F1B" w:rsidP="00413DF0">
            <w:pPr>
              <w:pStyle w:val="TAC"/>
              <w:jc w:val="left"/>
              <w:rPr>
                <w:lang w:eastAsia="zh-CN"/>
              </w:rPr>
            </w:pPr>
            <w:r w:rsidRPr="00441CD0">
              <w:rPr>
                <w:lang w:eastAsia="zh-CN"/>
              </w:rPr>
              <w:t>S1-U</w:t>
            </w:r>
          </w:p>
        </w:tc>
        <w:tc>
          <w:tcPr>
            <w:tcW w:w="1711" w:type="dxa"/>
            <w:tcBorders>
              <w:top w:val="single" w:sz="4" w:space="0" w:color="auto"/>
              <w:left w:val="single" w:sz="4" w:space="0" w:color="auto"/>
              <w:bottom w:val="single" w:sz="4" w:space="0" w:color="auto"/>
              <w:right w:val="single" w:sz="4" w:space="0" w:color="auto"/>
            </w:tcBorders>
            <w:hideMark/>
          </w:tcPr>
          <w:p w14:paraId="25DDC49B" w14:textId="77777777" w:rsidR="00CC5F1B" w:rsidRPr="00441CD0" w:rsidRDefault="00CC5F1B" w:rsidP="00413DF0">
            <w:pPr>
              <w:pStyle w:val="TAC"/>
            </w:pPr>
            <w:r w:rsidRPr="00441CD0">
              <w:t>0</w:t>
            </w:r>
          </w:p>
        </w:tc>
      </w:tr>
      <w:tr w:rsidR="00CC5F1B" w:rsidRPr="00441CD0" w14:paraId="3CC4882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EBFDC19" w14:textId="77777777" w:rsidR="00CC5F1B" w:rsidRPr="00441CD0" w:rsidRDefault="00CC5F1B" w:rsidP="00413DF0">
            <w:pPr>
              <w:pStyle w:val="TAC"/>
              <w:jc w:val="left"/>
              <w:rPr>
                <w:lang w:eastAsia="zh-CN"/>
              </w:rPr>
            </w:pPr>
            <w:r w:rsidRPr="00441CD0">
              <w:rPr>
                <w:lang w:eastAsia="zh-CN"/>
              </w:rPr>
              <w:t>S5 /S8-U (NOTE 1)</w:t>
            </w:r>
          </w:p>
        </w:tc>
        <w:tc>
          <w:tcPr>
            <w:tcW w:w="1711" w:type="dxa"/>
            <w:tcBorders>
              <w:top w:val="single" w:sz="4" w:space="0" w:color="auto"/>
              <w:left w:val="single" w:sz="4" w:space="0" w:color="auto"/>
              <w:bottom w:val="single" w:sz="4" w:space="0" w:color="auto"/>
              <w:right w:val="single" w:sz="4" w:space="0" w:color="auto"/>
            </w:tcBorders>
            <w:hideMark/>
          </w:tcPr>
          <w:p w14:paraId="216BB9D3" w14:textId="77777777" w:rsidR="00CC5F1B" w:rsidRPr="00441CD0" w:rsidRDefault="00CC5F1B" w:rsidP="00413DF0">
            <w:pPr>
              <w:pStyle w:val="TAC"/>
              <w:rPr>
                <w:lang w:eastAsia="zh-CN"/>
              </w:rPr>
            </w:pPr>
            <w:r w:rsidRPr="00441CD0">
              <w:rPr>
                <w:lang w:eastAsia="zh-CN"/>
              </w:rPr>
              <w:t>1</w:t>
            </w:r>
          </w:p>
        </w:tc>
      </w:tr>
      <w:tr w:rsidR="00CC5F1B" w:rsidRPr="00441CD0" w14:paraId="29F50A1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AA90CD9" w14:textId="77777777" w:rsidR="00CC5F1B" w:rsidRPr="00441CD0" w:rsidRDefault="00CC5F1B" w:rsidP="00413DF0">
            <w:pPr>
              <w:pStyle w:val="TAC"/>
              <w:jc w:val="left"/>
              <w:rPr>
                <w:lang w:eastAsia="zh-CN"/>
              </w:rPr>
            </w:pPr>
            <w:r w:rsidRPr="00441CD0">
              <w:rPr>
                <w:lang w:eastAsia="zh-CN"/>
              </w:rPr>
              <w:t>S4-U</w:t>
            </w:r>
          </w:p>
        </w:tc>
        <w:tc>
          <w:tcPr>
            <w:tcW w:w="1711" w:type="dxa"/>
            <w:tcBorders>
              <w:top w:val="single" w:sz="4" w:space="0" w:color="auto"/>
              <w:left w:val="single" w:sz="4" w:space="0" w:color="auto"/>
              <w:bottom w:val="single" w:sz="4" w:space="0" w:color="auto"/>
              <w:right w:val="single" w:sz="4" w:space="0" w:color="auto"/>
            </w:tcBorders>
            <w:hideMark/>
          </w:tcPr>
          <w:p w14:paraId="225ECD41" w14:textId="77777777" w:rsidR="00CC5F1B" w:rsidRPr="00441CD0" w:rsidRDefault="00CC5F1B" w:rsidP="00413DF0">
            <w:pPr>
              <w:pStyle w:val="TAC"/>
              <w:rPr>
                <w:lang w:eastAsia="zh-CN"/>
              </w:rPr>
            </w:pPr>
            <w:r w:rsidRPr="00441CD0">
              <w:rPr>
                <w:lang w:eastAsia="zh-CN"/>
              </w:rPr>
              <w:t>2</w:t>
            </w:r>
          </w:p>
        </w:tc>
      </w:tr>
      <w:tr w:rsidR="00CC5F1B" w:rsidRPr="00441CD0" w14:paraId="04168CA2"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890AECE" w14:textId="77777777" w:rsidR="00CC5F1B" w:rsidRPr="00441CD0" w:rsidRDefault="00CC5F1B" w:rsidP="00413DF0">
            <w:pPr>
              <w:pStyle w:val="TAC"/>
              <w:jc w:val="left"/>
              <w:rPr>
                <w:lang w:eastAsia="zh-CN"/>
              </w:rPr>
            </w:pPr>
            <w:r w:rsidRPr="00441CD0">
              <w:rPr>
                <w:lang w:eastAsia="zh-CN"/>
              </w:rPr>
              <w:t>S11-U</w:t>
            </w:r>
          </w:p>
        </w:tc>
        <w:tc>
          <w:tcPr>
            <w:tcW w:w="1711" w:type="dxa"/>
            <w:tcBorders>
              <w:top w:val="single" w:sz="4" w:space="0" w:color="auto"/>
              <w:left w:val="single" w:sz="4" w:space="0" w:color="auto"/>
              <w:bottom w:val="single" w:sz="4" w:space="0" w:color="auto"/>
              <w:right w:val="single" w:sz="4" w:space="0" w:color="auto"/>
            </w:tcBorders>
            <w:hideMark/>
          </w:tcPr>
          <w:p w14:paraId="218EF33F" w14:textId="77777777" w:rsidR="00CC5F1B" w:rsidRPr="00441CD0" w:rsidRDefault="00CC5F1B" w:rsidP="00413DF0">
            <w:pPr>
              <w:pStyle w:val="TAC"/>
              <w:rPr>
                <w:lang w:eastAsia="zh-CN"/>
              </w:rPr>
            </w:pPr>
            <w:r w:rsidRPr="00441CD0">
              <w:rPr>
                <w:lang w:eastAsia="zh-CN"/>
              </w:rPr>
              <w:t>3</w:t>
            </w:r>
          </w:p>
        </w:tc>
      </w:tr>
      <w:tr w:rsidR="00CC5F1B" w:rsidRPr="00441CD0" w14:paraId="0080168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01DE709" w14:textId="0C71DB5B" w:rsidR="00CC5F1B" w:rsidRPr="00441CD0" w:rsidRDefault="00CC5F1B" w:rsidP="00413DF0">
            <w:pPr>
              <w:pStyle w:val="TAC"/>
              <w:jc w:val="left"/>
              <w:rPr>
                <w:lang w:eastAsia="zh-CN"/>
              </w:rPr>
            </w:pPr>
            <w:r w:rsidRPr="00441CD0">
              <w:rPr>
                <w:lang w:eastAsia="zh-CN"/>
              </w:rPr>
              <w:t>S12</w:t>
            </w:r>
          </w:p>
        </w:tc>
        <w:tc>
          <w:tcPr>
            <w:tcW w:w="1711" w:type="dxa"/>
            <w:tcBorders>
              <w:top w:val="single" w:sz="4" w:space="0" w:color="auto"/>
              <w:left w:val="single" w:sz="4" w:space="0" w:color="auto"/>
              <w:bottom w:val="single" w:sz="4" w:space="0" w:color="auto"/>
              <w:right w:val="single" w:sz="4" w:space="0" w:color="auto"/>
            </w:tcBorders>
            <w:hideMark/>
          </w:tcPr>
          <w:p w14:paraId="46352959" w14:textId="77777777" w:rsidR="00CC5F1B" w:rsidRPr="00441CD0" w:rsidRDefault="00CC5F1B" w:rsidP="00413DF0">
            <w:pPr>
              <w:pStyle w:val="TAC"/>
              <w:rPr>
                <w:lang w:eastAsia="zh-CN"/>
              </w:rPr>
            </w:pPr>
            <w:r w:rsidRPr="00441CD0">
              <w:rPr>
                <w:lang w:eastAsia="zh-CN"/>
              </w:rPr>
              <w:t>4</w:t>
            </w:r>
          </w:p>
        </w:tc>
      </w:tr>
      <w:tr w:rsidR="00CC5F1B" w:rsidRPr="00441CD0" w14:paraId="27D9B493"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CECC854" w14:textId="77777777" w:rsidR="00CC5F1B" w:rsidRPr="00441CD0" w:rsidRDefault="00CC5F1B" w:rsidP="00413DF0">
            <w:pPr>
              <w:pStyle w:val="TAC"/>
              <w:jc w:val="left"/>
              <w:rPr>
                <w:lang w:eastAsia="zh-CN"/>
              </w:rPr>
            </w:pPr>
            <w:r w:rsidRPr="00441CD0">
              <w:rPr>
                <w:lang w:eastAsia="zh-CN"/>
              </w:rPr>
              <w:t>Gn/Gp-U (NOTE 2)</w:t>
            </w:r>
          </w:p>
        </w:tc>
        <w:tc>
          <w:tcPr>
            <w:tcW w:w="1711" w:type="dxa"/>
            <w:tcBorders>
              <w:top w:val="single" w:sz="4" w:space="0" w:color="auto"/>
              <w:left w:val="single" w:sz="4" w:space="0" w:color="auto"/>
              <w:bottom w:val="single" w:sz="4" w:space="0" w:color="auto"/>
              <w:right w:val="single" w:sz="4" w:space="0" w:color="auto"/>
            </w:tcBorders>
            <w:hideMark/>
          </w:tcPr>
          <w:p w14:paraId="32CE1A74" w14:textId="77777777" w:rsidR="00CC5F1B" w:rsidRPr="00441CD0" w:rsidRDefault="00CC5F1B" w:rsidP="00413DF0">
            <w:pPr>
              <w:pStyle w:val="TAC"/>
              <w:rPr>
                <w:lang w:eastAsia="zh-CN"/>
              </w:rPr>
            </w:pPr>
            <w:r w:rsidRPr="00441CD0">
              <w:rPr>
                <w:lang w:eastAsia="zh-CN"/>
              </w:rPr>
              <w:t>5</w:t>
            </w:r>
          </w:p>
        </w:tc>
      </w:tr>
      <w:tr w:rsidR="00CC5F1B" w:rsidRPr="00441CD0" w14:paraId="79764B5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5F13C79" w14:textId="77777777" w:rsidR="00CC5F1B" w:rsidRPr="00441CD0" w:rsidRDefault="00CC5F1B" w:rsidP="00413DF0">
            <w:pPr>
              <w:pStyle w:val="TAC"/>
              <w:jc w:val="left"/>
              <w:rPr>
                <w:lang w:eastAsia="zh-CN"/>
              </w:rPr>
            </w:pPr>
            <w:r w:rsidRPr="00441CD0">
              <w:rPr>
                <w:lang w:eastAsia="zh-CN"/>
              </w:rPr>
              <w:t>S2a-U</w:t>
            </w:r>
          </w:p>
        </w:tc>
        <w:tc>
          <w:tcPr>
            <w:tcW w:w="1711" w:type="dxa"/>
            <w:tcBorders>
              <w:top w:val="single" w:sz="4" w:space="0" w:color="auto"/>
              <w:left w:val="single" w:sz="4" w:space="0" w:color="auto"/>
              <w:bottom w:val="single" w:sz="4" w:space="0" w:color="auto"/>
              <w:right w:val="single" w:sz="4" w:space="0" w:color="auto"/>
            </w:tcBorders>
            <w:hideMark/>
          </w:tcPr>
          <w:p w14:paraId="72A9DC53" w14:textId="77777777" w:rsidR="00CC5F1B" w:rsidRPr="00441CD0" w:rsidRDefault="00CC5F1B" w:rsidP="00413DF0">
            <w:pPr>
              <w:pStyle w:val="TAC"/>
              <w:rPr>
                <w:lang w:eastAsia="zh-CN"/>
              </w:rPr>
            </w:pPr>
            <w:r w:rsidRPr="00441CD0">
              <w:rPr>
                <w:lang w:eastAsia="zh-CN"/>
              </w:rPr>
              <w:t>6</w:t>
            </w:r>
          </w:p>
        </w:tc>
      </w:tr>
      <w:tr w:rsidR="00CC5F1B" w:rsidRPr="00441CD0" w14:paraId="23FCE33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A355E16" w14:textId="77777777" w:rsidR="00CC5F1B" w:rsidRPr="00441CD0" w:rsidRDefault="00CC5F1B" w:rsidP="00413DF0">
            <w:pPr>
              <w:pStyle w:val="TAC"/>
              <w:jc w:val="left"/>
              <w:rPr>
                <w:lang w:eastAsia="zh-CN"/>
              </w:rPr>
            </w:pPr>
            <w:r w:rsidRPr="00441CD0">
              <w:rPr>
                <w:lang w:eastAsia="zh-CN"/>
              </w:rPr>
              <w:t>S2b-U</w:t>
            </w:r>
          </w:p>
        </w:tc>
        <w:tc>
          <w:tcPr>
            <w:tcW w:w="1711" w:type="dxa"/>
            <w:tcBorders>
              <w:top w:val="single" w:sz="4" w:space="0" w:color="auto"/>
              <w:left w:val="single" w:sz="4" w:space="0" w:color="auto"/>
              <w:bottom w:val="single" w:sz="4" w:space="0" w:color="auto"/>
              <w:right w:val="single" w:sz="4" w:space="0" w:color="auto"/>
            </w:tcBorders>
            <w:hideMark/>
          </w:tcPr>
          <w:p w14:paraId="7C675A37" w14:textId="77777777" w:rsidR="00CC5F1B" w:rsidRPr="00441CD0" w:rsidRDefault="00CC5F1B" w:rsidP="00413DF0">
            <w:pPr>
              <w:pStyle w:val="TAC"/>
              <w:rPr>
                <w:lang w:eastAsia="zh-CN"/>
              </w:rPr>
            </w:pPr>
            <w:r w:rsidRPr="00441CD0">
              <w:rPr>
                <w:lang w:eastAsia="zh-CN"/>
              </w:rPr>
              <w:t>7</w:t>
            </w:r>
          </w:p>
        </w:tc>
      </w:tr>
      <w:tr w:rsidR="00CC5F1B" w:rsidRPr="00441CD0" w14:paraId="727A453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7A5C345" w14:textId="77777777" w:rsidR="00CC5F1B" w:rsidRPr="00441CD0" w:rsidRDefault="00CC5F1B" w:rsidP="00413DF0">
            <w:pPr>
              <w:pStyle w:val="TAC"/>
              <w:jc w:val="left"/>
              <w:rPr>
                <w:lang w:eastAsia="zh-CN"/>
              </w:rPr>
            </w:pPr>
            <w:r w:rsidRPr="00441CD0">
              <w:rPr>
                <w:lang w:eastAsia="zh-CN"/>
              </w:rPr>
              <w:t>eNodeB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6D41056E" w14:textId="77777777" w:rsidR="00CC5F1B" w:rsidRPr="00441CD0" w:rsidRDefault="00CC5F1B" w:rsidP="00413DF0">
            <w:pPr>
              <w:pStyle w:val="TAC"/>
              <w:rPr>
                <w:lang w:eastAsia="zh-CN"/>
              </w:rPr>
            </w:pPr>
            <w:r w:rsidRPr="00441CD0">
              <w:rPr>
                <w:lang w:eastAsia="zh-CN"/>
              </w:rPr>
              <w:t>8</w:t>
            </w:r>
          </w:p>
        </w:tc>
      </w:tr>
      <w:tr w:rsidR="00CC5F1B" w:rsidRPr="00441CD0" w14:paraId="4127A1B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7BE63B6" w14:textId="77777777" w:rsidR="00CC5F1B" w:rsidRPr="00441CD0" w:rsidRDefault="00CC5F1B" w:rsidP="00413DF0">
            <w:pPr>
              <w:pStyle w:val="TAC"/>
              <w:jc w:val="left"/>
              <w:rPr>
                <w:lang w:eastAsia="zh-CN"/>
              </w:rPr>
            </w:pPr>
            <w:r w:rsidRPr="00441CD0">
              <w:rPr>
                <w:lang w:eastAsia="zh-CN"/>
              </w:rPr>
              <w:t>eNodeB GTP-U interface for UL data forwarding</w:t>
            </w:r>
          </w:p>
        </w:tc>
        <w:tc>
          <w:tcPr>
            <w:tcW w:w="1711" w:type="dxa"/>
            <w:tcBorders>
              <w:top w:val="single" w:sz="4" w:space="0" w:color="auto"/>
              <w:left w:val="single" w:sz="4" w:space="0" w:color="auto"/>
              <w:bottom w:val="single" w:sz="4" w:space="0" w:color="auto"/>
              <w:right w:val="single" w:sz="4" w:space="0" w:color="auto"/>
            </w:tcBorders>
            <w:hideMark/>
          </w:tcPr>
          <w:p w14:paraId="3E042C63" w14:textId="77777777" w:rsidR="00CC5F1B" w:rsidRPr="00441CD0" w:rsidRDefault="00CC5F1B" w:rsidP="00413DF0">
            <w:pPr>
              <w:pStyle w:val="TAC"/>
              <w:rPr>
                <w:lang w:eastAsia="zh-CN"/>
              </w:rPr>
            </w:pPr>
            <w:r w:rsidRPr="00441CD0">
              <w:rPr>
                <w:lang w:eastAsia="zh-CN"/>
              </w:rPr>
              <w:t>9</w:t>
            </w:r>
          </w:p>
        </w:tc>
      </w:tr>
      <w:tr w:rsidR="00CC5F1B" w:rsidRPr="00441CD0" w14:paraId="1FB83B4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2872C0F8" w14:textId="77777777" w:rsidR="00CC5F1B" w:rsidRPr="00441CD0" w:rsidRDefault="00CC5F1B" w:rsidP="00413DF0">
            <w:pPr>
              <w:pStyle w:val="TAC"/>
              <w:jc w:val="left"/>
              <w:rPr>
                <w:lang w:eastAsia="zh-CN"/>
              </w:rPr>
            </w:pPr>
            <w:r w:rsidRPr="00441CD0">
              <w:rPr>
                <w:lang w:eastAsia="zh-CN"/>
              </w:rPr>
              <w:t>SGW/UPF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5561B060" w14:textId="77777777" w:rsidR="00CC5F1B" w:rsidRPr="00441CD0" w:rsidRDefault="00CC5F1B" w:rsidP="00413DF0">
            <w:pPr>
              <w:pStyle w:val="TAC"/>
              <w:rPr>
                <w:lang w:eastAsia="zh-CN"/>
              </w:rPr>
            </w:pPr>
            <w:r w:rsidRPr="00441CD0">
              <w:rPr>
                <w:lang w:eastAsia="zh-CN"/>
              </w:rPr>
              <w:t>10</w:t>
            </w:r>
          </w:p>
        </w:tc>
      </w:tr>
      <w:tr w:rsidR="00CC5F1B" w:rsidRPr="00441CD0" w14:paraId="465EDA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9C5E10F" w14:textId="77777777" w:rsidR="00CC5F1B" w:rsidRPr="00441CD0" w:rsidRDefault="00CC5F1B" w:rsidP="00413DF0">
            <w:pPr>
              <w:pStyle w:val="TAC"/>
              <w:jc w:val="left"/>
              <w:rPr>
                <w:lang w:eastAsia="zh-CN"/>
              </w:rPr>
            </w:pPr>
            <w:r w:rsidRPr="00441CD0">
              <w:rPr>
                <w:lang w:eastAsia="zh-CN"/>
              </w:rPr>
              <w:t>N3 3GPP Access</w:t>
            </w:r>
          </w:p>
        </w:tc>
        <w:tc>
          <w:tcPr>
            <w:tcW w:w="1711" w:type="dxa"/>
            <w:tcBorders>
              <w:top w:val="single" w:sz="4" w:space="0" w:color="auto"/>
              <w:left w:val="single" w:sz="4" w:space="0" w:color="auto"/>
              <w:bottom w:val="single" w:sz="4" w:space="0" w:color="auto"/>
              <w:right w:val="single" w:sz="4" w:space="0" w:color="auto"/>
            </w:tcBorders>
            <w:hideMark/>
          </w:tcPr>
          <w:p w14:paraId="37580259" w14:textId="77777777" w:rsidR="00CC5F1B" w:rsidRPr="00441CD0" w:rsidRDefault="00CC5F1B" w:rsidP="00413DF0">
            <w:pPr>
              <w:pStyle w:val="TAC"/>
              <w:rPr>
                <w:lang w:eastAsia="zh-CN"/>
              </w:rPr>
            </w:pPr>
            <w:r w:rsidRPr="00441CD0">
              <w:rPr>
                <w:lang w:eastAsia="zh-CN"/>
              </w:rPr>
              <w:t>11</w:t>
            </w:r>
          </w:p>
        </w:tc>
      </w:tr>
      <w:tr w:rsidR="00CC5F1B" w:rsidRPr="00441CD0" w14:paraId="413D044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FF4868E" w14:textId="77777777" w:rsidR="00CC5F1B" w:rsidRPr="00441CD0" w:rsidRDefault="00CC5F1B" w:rsidP="00413DF0">
            <w:pPr>
              <w:pStyle w:val="TAC"/>
              <w:jc w:val="left"/>
              <w:rPr>
                <w:lang w:val="fr-FR" w:eastAsia="zh-CN"/>
              </w:rPr>
            </w:pPr>
            <w:r w:rsidRPr="00441CD0">
              <w:rPr>
                <w:lang w:val="fr-FR" w:eastAsia="zh-CN"/>
              </w:rPr>
              <w:t>N3 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22DADC2A" w14:textId="77777777" w:rsidR="00CC5F1B" w:rsidRPr="00441CD0" w:rsidRDefault="00CC5F1B" w:rsidP="00413DF0">
            <w:pPr>
              <w:pStyle w:val="TAC"/>
              <w:rPr>
                <w:lang w:val="x-none" w:eastAsia="zh-CN"/>
              </w:rPr>
            </w:pPr>
            <w:r w:rsidRPr="00441CD0">
              <w:rPr>
                <w:lang w:eastAsia="zh-CN"/>
              </w:rPr>
              <w:t>12</w:t>
            </w:r>
          </w:p>
        </w:tc>
      </w:tr>
      <w:tr w:rsidR="00CC5F1B" w:rsidRPr="00441CD0" w14:paraId="615B866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CDA33DE" w14:textId="77777777" w:rsidR="00CC5F1B" w:rsidRPr="00441CD0" w:rsidRDefault="00CC5F1B" w:rsidP="00413DF0">
            <w:pPr>
              <w:pStyle w:val="TAC"/>
              <w:jc w:val="left"/>
              <w:rPr>
                <w:lang w:eastAsia="zh-CN"/>
              </w:rPr>
            </w:pPr>
            <w:r w:rsidRPr="00441CD0">
              <w:rPr>
                <w:lang w:eastAsia="zh-CN"/>
              </w:rPr>
              <w:t>N3 Untrusted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3A04B333" w14:textId="77777777" w:rsidR="00CC5F1B" w:rsidRPr="00441CD0" w:rsidRDefault="00CC5F1B" w:rsidP="00413DF0">
            <w:pPr>
              <w:pStyle w:val="TAC"/>
              <w:rPr>
                <w:lang w:eastAsia="zh-CN"/>
              </w:rPr>
            </w:pPr>
            <w:r w:rsidRPr="00441CD0">
              <w:rPr>
                <w:lang w:eastAsia="zh-CN"/>
              </w:rPr>
              <w:t>13</w:t>
            </w:r>
          </w:p>
        </w:tc>
      </w:tr>
      <w:tr w:rsidR="00CC5F1B" w:rsidRPr="00441CD0" w14:paraId="3FCEA94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F407703" w14:textId="77777777" w:rsidR="00CC5F1B" w:rsidRPr="00441CD0" w:rsidRDefault="00CC5F1B" w:rsidP="00413DF0">
            <w:pPr>
              <w:pStyle w:val="TAC"/>
              <w:jc w:val="left"/>
              <w:rPr>
                <w:lang w:eastAsia="zh-CN"/>
              </w:rPr>
            </w:pPr>
            <w:r w:rsidRPr="00441CD0">
              <w:rPr>
                <w:lang w:eastAsia="zh-CN"/>
              </w:rPr>
              <w:t>N3 for data forwarding</w:t>
            </w:r>
          </w:p>
        </w:tc>
        <w:tc>
          <w:tcPr>
            <w:tcW w:w="1711" w:type="dxa"/>
            <w:tcBorders>
              <w:top w:val="single" w:sz="4" w:space="0" w:color="auto"/>
              <w:left w:val="single" w:sz="4" w:space="0" w:color="auto"/>
              <w:bottom w:val="single" w:sz="4" w:space="0" w:color="auto"/>
              <w:right w:val="single" w:sz="4" w:space="0" w:color="auto"/>
            </w:tcBorders>
            <w:hideMark/>
          </w:tcPr>
          <w:p w14:paraId="37227426" w14:textId="77777777" w:rsidR="00CC5F1B" w:rsidRPr="00441CD0" w:rsidRDefault="00CC5F1B" w:rsidP="00413DF0">
            <w:pPr>
              <w:pStyle w:val="TAC"/>
              <w:rPr>
                <w:lang w:eastAsia="zh-CN"/>
              </w:rPr>
            </w:pPr>
            <w:r w:rsidRPr="00441CD0">
              <w:rPr>
                <w:lang w:eastAsia="zh-CN"/>
              </w:rPr>
              <w:t>14</w:t>
            </w:r>
          </w:p>
        </w:tc>
      </w:tr>
      <w:tr w:rsidR="00CC5F1B" w:rsidRPr="00441CD0" w14:paraId="7717F0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640C99A" w14:textId="47853954" w:rsidR="00CC5F1B" w:rsidRPr="00441CD0" w:rsidRDefault="00CC5F1B" w:rsidP="00413DF0">
            <w:pPr>
              <w:pStyle w:val="TAC"/>
              <w:jc w:val="left"/>
              <w:rPr>
                <w:lang w:eastAsia="zh-CN"/>
              </w:rPr>
            </w:pPr>
            <w:r w:rsidRPr="00441CD0">
              <w:rPr>
                <w:lang w:eastAsia="zh-CN"/>
              </w:rPr>
              <w:t>N</w:t>
            </w:r>
            <w:r w:rsidRPr="0033741E">
              <w:rPr>
                <w:lang w:val="fr-FR" w:eastAsia="zh-CN"/>
              </w:rPr>
              <w:t xml:space="preserve">9 (or N9 for non-roaming, see NOTE </w:t>
            </w:r>
            <w:r>
              <w:rPr>
                <w:lang w:val="fr-FR" w:eastAsia="zh-CN"/>
              </w:rPr>
              <w:t>3</w:t>
            </w:r>
            <w:r w:rsidRPr="0033741E">
              <w:rPr>
                <w:lang w:val="fr-FR" w:eastAsia="zh-CN"/>
              </w:rPr>
              <w:t>)</w:t>
            </w:r>
          </w:p>
        </w:tc>
        <w:tc>
          <w:tcPr>
            <w:tcW w:w="1711" w:type="dxa"/>
            <w:tcBorders>
              <w:top w:val="single" w:sz="4" w:space="0" w:color="auto"/>
              <w:left w:val="single" w:sz="4" w:space="0" w:color="auto"/>
              <w:bottom w:val="single" w:sz="4" w:space="0" w:color="auto"/>
              <w:right w:val="single" w:sz="4" w:space="0" w:color="auto"/>
            </w:tcBorders>
            <w:hideMark/>
          </w:tcPr>
          <w:p w14:paraId="2E831DB8" w14:textId="77777777" w:rsidR="00CC5F1B" w:rsidRPr="00441CD0" w:rsidRDefault="00CC5F1B" w:rsidP="00413DF0">
            <w:pPr>
              <w:pStyle w:val="TAC"/>
              <w:rPr>
                <w:lang w:eastAsia="zh-CN"/>
              </w:rPr>
            </w:pPr>
            <w:r w:rsidRPr="00441CD0">
              <w:rPr>
                <w:lang w:eastAsia="zh-CN"/>
              </w:rPr>
              <w:t>15</w:t>
            </w:r>
          </w:p>
        </w:tc>
      </w:tr>
      <w:tr w:rsidR="00CC5F1B" w:rsidRPr="00441CD0" w14:paraId="3493320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C75950A" w14:textId="77777777" w:rsidR="00CC5F1B" w:rsidRPr="00441CD0" w:rsidRDefault="00CC5F1B" w:rsidP="00413DF0">
            <w:pPr>
              <w:pStyle w:val="TAC"/>
              <w:jc w:val="left"/>
              <w:rPr>
                <w:lang w:eastAsia="zh-CN"/>
              </w:rPr>
            </w:pPr>
            <w:r w:rsidRPr="00441CD0">
              <w:rPr>
                <w:lang w:eastAsia="zh-CN"/>
              </w:rPr>
              <w:t>SGi</w:t>
            </w:r>
          </w:p>
        </w:tc>
        <w:tc>
          <w:tcPr>
            <w:tcW w:w="1711" w:type="dxa"/>
            <w:tcBorders>
              <w:top w:val="single" w:sz="4" w:space="0" w:color="auto"/>
              <w:left w:val="single" w:sz="4" w:space="0" w:color="auto"/>
              <w:bottom w:val="single" w:sz="4" w:space="0" w:color="auto"/>
              <w:right w:val="single" w:sz="4" w:space="0" w:color="auto"/>
            </w:tcBorders>
            <w:hideMark/>
          </w:tcPr>
          <w:p w14:paraId="75E385DC" w14:textId="77777777" w:rsidR="00CC5F1B" w:rsidRPr="00441CD0" w:rsidRDefault="00CC5F1B" w:rsidP="00413DF0">
            <w:pPr>
              <w:pStyle w:val="TAC"/>
              <w:rPr>
                <w:lang w:eastAsia="zh-CN"/>
              </w:rPr>
            </w:pPr>
            <w:r w:rsidRPr="00441CD0">
              <w:rPr>
                <w:lang w:eastAsia="zh-CN"/>
              </w:rPr>
              <w:t>16</w:t>
            </w:r>
          </w:p>
        </w:tc>
      </w:tr>
      <w:tr w:rsidR="00CC5F1B" w:rsidRPr="00441CD0" w14:paraId="2A0494A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DF3CA35" w14:textId="77777777" w:rsidR="00CC5F1B" w:rsidRPr="00441CD0" w:rsidRDefault="00CC5F1B" w:rsidP="00413DF0">
            <w:pPr>
              <w:pStyle w:val="TAC"/>
              <w:jc w:val="left"/>
              <w:rPr>
                <w:lang w:eastAsia="zh-CN"/>
              </w:rPr>
            </w:pPr>
            <w:r w:rsidRPr="00441CD0">
              <w:rPr>
                <w:lang w:eastAsia="zh-CN"/>
              </w:rPr>
              <w:t>N6</w:t>
            </w:r>
          </w:p>
        </w:tc>
        <w:tc>
          <w:tcPr>
            <w:tcW w:w="1711" w:type="dxa"/>
            <w:tcBorders>
              <w:top w:val="single" w:sz="4" w:space="0" w:color="auto"/>
              <w:left w:val="single" w:sz="4" w:space="0" w:color="auto"/>
              <w:bottom w:val="single" w:sz="4" w:space="0" w:color="auto"/>
              <w:right w:val="single" w:sz="4" w:space="0" w:color="auto"/>
            </w:tcBorders>
            <w:hideMark/>
          </w:tcPr>
          <w:p w14:paraId="5CA1108B" w14:textId="77777777" w:rsidR="00CC5F1B" w:rsidRPr="00441CD0" w:rsidRDefault="00CC5F1B" w:rsidP="00413DF0">
            <w:pPr>
              <w:pStyle w:val="TAC"/>
              <w:rPr>
                <w:lang w:eastAsia="zh-CN"/>
              </w:rPr>
            </w:pPr>
            <w:r w:rsidRPr="00441CD0">
              <w:rPr>
                <w:lang w:eastAsia="zh-CN"/>
              </w:rPr>
              <w:t>17</w:t>
            </w:r>
          </w:p>
        </w:tc>
      </w:tr>
      <w:tr w:rsidR="00CC5F1B" w:rsidRPr="00441CD0" w14:paraId="2AAE3FB5"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CC81461" w14:textId="77777777" w:rsidR="00CC5F1B" w:rsidRPr="00441CD0" w:rsidRDefault="00CC5F1B" w:rsidP="00413DF0">
            <w:pPr>
              <w:pStyle w:val="TAC"/>
              <w:jc w:val="left"/>
              <w:rPr>
                <w:lang w:eastAsia="zh-CN"/>
              </w:rPr>
            </w:pPr>
            <w:r w:rsidRPr="00441CD0">
              <w:rPr>
                <w:lang w:eastAsia="zh-CN"/>
              </w:rPr>
              <w:t>N19</w:t>
            </w:r>
          </w:p>
        </w:tc>
        <w:tc>
          <w:tcPr>
            <w:tcW w:w="1711" w:type="dxa"/>
            <w:tcBorders>
              <w:top w:val="single" w:sz="4" w:space="0" w:color="auto"/>
              <w:left w:val="single" w:sz="4" w:space="0" w:color="auto"/>
              <w:bottom w:val="single" w:sz="4" w:space="0" w:color="auto"/>
              <w:right w:val="single" w:sz="4" w:space="0" w:color="auto"/>
            </w:tcBorders>
            <w:hideMark/>
          </w:tcPr>
          <w:p w14:paraId="72C27FD0" w14:textId="77777777" w:rsidR="00CC5F1B" w:rsidRPr="00441CD0" w:rsidRDefault="00CC5F1B" w:rsidP="00413DF0">
            <w:pPr>
              <w:pStyle w:val="TAC"/>
              <w:rPr>
                <w:lang w:eastAsia="zh-CN"/>
              </w:rPr>
            </w:pPr>
            <w:r w:rsidRPr="00441CD0">
              <w:rPr>
                <w:lang w:eastAsia="zh-CN"/>
              </w:rPr>
              <w:t>18</w:t>
            </w:r>
          </w:p>
        </w:tc>
      </w:tr>
      <w:tr w:rsidR="00CC5F1B" w:rsidRPr="00441CD0" w14:paraId="3A4BC09B"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9CEC104" w14:textId="77777777" w:rsidR="00CC5F1B" w:rsidRPr="00441CD0" w:rsidRDefault="00CC5F1B" w:rsidP="00413DF0">
            <w:pPr>
              <w:pStyle w:val="TAC"/>
              <w:jc w:val="left"/>
              <w:rPr>
                <w:lang w:eastAsia="zh-CN"/>
              </w:rPr>
            </w:pPr>
            <w:r w:rsidRPr="00441CD0">
              <w:rPr>
                <w:lang w:eastAsia="zh-CN"/>
              </w:rPr>
              <w:t>S8-U</w:t>
            </w:r>
          </w:p>
        </w:tc>
        <w:tc>
          <w:tcPr>
            <w:tcW w:w="1711" w:type="dxa"/>
            <w:tcBorders>
              <w:top w:val="single" w:sz="4" w:space="0" w:color="auto"/>
              <w:left w:val="single" w:sz="4" w:space="0" w:color="auto"/>
              <w:bottom w:val="single" w:sz="4" w:space="0" w:color="auto"/>
              <w:right w:val="single" w:sz="4" w:space="0" w:color="auto"/>
            </w:tcBorders>
          </w:tcPr>
          <w:p w14:paraId="0BCFB47C" w14:textId="77777777" w:rsidR="00CC5F1B" w:rsidRPr="00441CD0" w:rsidRDefault="00CC5F1B" w:rsidP="00413DF0">
            <w:pPr>
              <w:pStyle w:val="TAC"/>
              <w:rPr>
                <w:lang w:eastAsia="zh-CN"/>
              </w:rPr>
            </w:pPr>
            <w:r w:rsidRPr="00441CD0">
              <w:rPr>
                <w:lang w:eastAsia="zh-CN"/>
              </w:rPr>
              <w:t>19</w:t>
            </w:r>
          </w:p>
        </w:tc>
      </w:tr>
      <w:tr w:rsidR="00CC5F1B" w:rsidRPr="00441CD0" w14:paraId="06C6409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0728BFB2" w14:textId="77777777" w:rsidR="00CC5F1B" w:rsidRPr="00441CD0" w:rsidRDefault="00CC5F1B" w:rsidP="00413DF0">
            <w:pPr>
              <w:pStyle w:val="TAC"/>
              <w:jc w:val="left"/>
              <w:rPr>
                <w:lang w:eastAsia="zh-CN"/>
              </w:rPr>
            </w:pPr>
            <w:r w:rsidRPr="00441CD0">
              <w:rPr>
                <w:lang w:eastAsia="zh-CN"/>
              </w:rPr>
              <w:t>Gp-U</w:t>
            </w:r>
          </w:p>
        </w:tc>
        <w:tc>
          <w:tcPr>
            <w:tcW w:w="1711" w:type="dxa"/>
            <w:tcBorders>
              <w:top w:val="single" w:sz="4" w:space="0" w:color="auto"/>
              <w:left w:val="single" w:sz="4" w:space="0" w:color="auto"/>
              <w:bottom w:val="single" w:sz="4" w:space="0" w:color="auto"/>
              <w:right w:val="single" w:sz="4" w:space="0" w:color="auto"/>
            </w:tcBorders>
          </w:tcPr>
          <w:p w14:paraId="414ECAC8" w14:textId="77777777" w:rsidR="00CC5F1B" w:rsidRPr="00441CD0" w:rsidRDefault="00CC5F1B" w:rsidP="00413DF0">
            <w:pPr>
              <w:pStyle w:val="TAC"/>
              <w:rPr>
                <w:lang w:eastAsia="zh-CN"/>
              </w:rPr>
            </w:pPr>
            <w:r w:rsidRPr="00441CD0">
              <w:rPr>
                <w:lang w:eastAsia="zh-CN"/>
              </w:rPr>
              <w:t>20</w:t>
            </w:r>
          </w:p>
        </w:tc>
      </w:tr>
      <w:tr w:rsidR="00CC5F1B" w:rsidRPr="00441CD0" w14:paraId="1CBAEAE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EA788FC" w14:textId="77777777" w:rsidR="00CC5F1B" w:rsidRPr="00441CD0" w:rsidRDefault="00CC5F1B" w:rsidP="00413DF0">
            <w:pPr>
              <w:pStyle w:val="TAC"/>
              <w:jc w:val="left"/>
              <w:rPr>
                <w:lang w:eastAsia="zh-CN"/>
              </w:rPr>
            </w:pPr>
            <w:r>
              <w:rPr>
                <w:lang w:val="fr-FR" w:eastAsia="zh-CN"/>
              </w:rPr>
              <w:t xml:space="preserve">N9 for </w:t>
            </w:r>
            <w:r w:rsidRPr="0033741E">
              <w:rPr>
                <w:lang w:val="fr-FR" w:eastAsia="zh-CN"/>
              </w:rPr>
              <w:t>roaming</w:t>
            </w:r>
          </w:p>
        </w:tc>
        <w:tc>
          <w:tcPr>
            <w:tcW w:w="1711" w:type="dxa"/>
            <w:tcBorders>
              <w:top w:val="single" w:sz="4" w:space="0" w:color="auto"/>
              <w:left w:val="single" w:sz="4" w:space="0" w:color="auto"/>
              <w:bottom w:val="single" w:sz="4" w:space="0" w:color="auto"/>
              <w:right w:val="single" w:sz="4" w:space="0" w:color="auto"/>
            </w:tcBorders>
          </w:tcPr>
          <w:p w14:paraId="7C3F1FFB" w14:textId="581A783C" w:rsidR="00CC5F1B" w:rsidRPr="00441CD0" w:rsidRDefault="00CC5F1B" w:rsidP="00413DF0">
            <w:pPr>
              <w:pStyle w:val="TAC"/>
              <w:rPr>
                <w:lang w:eastAsia="zh-CN"/>
              </w:rPr>
            </w:pPr>
            <w:r>
              <w:rPr>
                <w:lang w:eastAsia="zh-CN"/>
              </w:rPr>
              <w:t>21</w:t>
            </w:r>
          </w:p>
        </w:tc>
      </w:tr>
      <w:tr w:rsidR="00CC5F1B" w:rsidRPr="00441CD0" w14:paraId="36BC3BD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9D1759B" w14:textId="77777777" w:rsidR="00CC5F1B" w:rsidRDefault="00CC5F1B" w:rsidP="00413DF0">
            <w:pPr>
              <w:pStyle w:val="TAC"/>
              <w:jc w:val="left"/>
              <w:rPr>
                <w:lang w:eastAsia="zh-CN"/>
              </w:rPr>
            </w:pPr>
            <w:r>
              <w:rPr>
                <w:rFonts w:hint="eastAsia"/>
                <w:lang w:eastAsia="zh-CN"/>
              </w:rPr>
              <w:t>I</w:t>
            </w:r>
            <w:r>
              <w:rPr>
                <w:lang w:eastAsia="zh-CN"/>
              </w:rPr>
              <w:t>u-U</w:t>
            </w:r>
          </w:p>
        </w:tc>
        <w:tc>
          <w:tcPr>
            <w:tcW w:w="1711" w:type="dxa"/>
            <w:tcBorders>
              <w:top w:val="single" w:sz="4" w:space="0" w:color="auto"/>
              <w:left w:val="single" w:sz="4" w:space="0" w:color="auto"/>
              <w:bottom w:val="single" w:sz="4" w:space="0" w:color="auto"/>
              <w:right w:val="single" w:sz="4" w:space="0" w:color="auto"/>
            </w:tcBorders>
          </w:tcPr>
          <w:p w14:paraId="03999A2C" w14:textId="7985E50B" w:rsidR="00CC5F1B" w:rsidRPr="00441CD0" w:rsidRDefault="00CC5F1B" w:rsidP="00413DF0">
            <w:pPr>
              <w:pStyle w:val="TAC"/>
              <w:rPr>
                <w:lang w:eastAsia="zh-CN"/>
              </w:rPr>
            </w:pPr>
            <w:r>
              <w:rPr>
                <w:lang w:eastAsia="zh-CN"/>
              </w:rPr>
              <w:t>22</w:t>
            </w:r>
          </w:p>
        </w:tc>
      </w:tr>
      <w:tr w:rsidR="00CC5F1B" w:rsidRPr="00441CD0" w14:paraId="5F91BA84"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6E4F6C62" w14:textId="77777777" w:rsidR="00CC5F1B" w:rsidRPr="00441CD0" w:rsidRDefault="00CC5F1B" w:rsidP="00413DF0">
            <w:pPr>
              <w:pStyle w:val="TAC"/>
              <w:jc w:val="left"/>
              <w:rPr>
                <w:lang w:eastAsia="zh-CN"/>
              </w:rPr>
            </w:pPr>
            <w:r>
              <w:rPr>
                <w:rFonts w:hint="eastAsia"/>
                <w:lang w:eastAsia="zh-CN"/>
              </w:rPr>
              <w:t>N</w:t>
            </w:r>
            <w:r>
              <w:rPr>
                <w:lang w:eastAsia="zh-CN"/>
              </w:rPr>
              <w:t>9 for data forwarding</w:t>
            </w:r>
          </w:p>
        </w:tc>
        <w:tc>
          <w:tcPr>
            <w:tcW w:w="1711" w:type="dxa"/>
            <w:tcBorders>
              <w:top w:val="single" w:sz="4" w:space="0" w:color="auto"/>
              <w:left w:val="single" w:sz="4" w:space="0" w:color="auto"/>
              <w:bottom w:val="single" w:sz="4" w:space="0" w:color="auto"/>
              <w:right w:val="single" w:sz="4" w:space="0" w:color="auto"/>
            </w:tcBorders>
          </w:tcPr>
          <w:p w14:paraId="77FDD2ED" w14:textId="5578EDA1" w:rsidR="00CC5F1B" w:rsidRPr="00441CD0" w:rsidRDefault="00CC5F1B" w:rsidP="00413DF0">
            <w:pPr>
              <w:pStyle w:val="TAC"/>
              <w:rPr>
                <w:lang w:eastAsia="zh-CN"/>
              </w:rPr>
            </w:pPr>
            <w:r>
              <w:rPr>
                <w:lang w:eastAsia="zh-CN"/>
              </w:rPr>
              <w:t>23</w:t>
            </w:r>
          </w:p>
        </w:tc>
      </w:tr>
      <w:tr w:rsidR="00CC5F1B" w:rsidRPr="00441CD0" w14:paraId="4A3D1F9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4AD53DC" w14:textId="77777777" w:rsidR="00CC5F1B" w:rsidRPr="00441CD0" w:rsidRDefault="00CC5F1B" w:rsidP="00413DF0">
            <w:pPr>
              <w:pStyle w:val="TAC"/>
              <w:jc w:val="left"/>
              <w:rPr>
                <w:lang w:eastAsia="zh-CN"/>
              </w:rPr>
            </w:pPr>
            <w:r>
              <w:rPr>
                <w:lang w:eastAsia="zh-CN"/>
              </w:rPr>
              <w:t>Sxa-U</w:t>
            </w:r>
          </w:p>
        </w:tc>
        <w:tc>
          <w:tcPr>
            <w:tcW w:w="1711" w:type="dxa"/>
            <w:tcBorders>
              <w:top w:val="single" w:sz="4" w:space="0" w:color="auto"/>
              <w:left w:val="single" w:sz="4" w:space="0" w:color="auto"/>
              <w:bottom w:val="single" w:sz="4" w:space="0" w:color="auto"/>
              <w:right w:val="single" w:sz="4" w:space="0" w:color="auto"/>
            </w:tcBorders>
          </w:tcPr>
          <w:p w14:paraId="38770D11" w14:textId="55C58551" w:rsidR="00CC5F1B" w:rsidRPr="00441CD0" w:rsidRDefault="00CC5F1B" w:rsidP="00413DF0">
            <w:pPr>
              <w:pStyle w:val="TAC"/>
              <w:rPr>
                <w:lang w:eastAsia="zh-CN"/>
              </w:rPr>
            </w:pPr>
            <w:r>
              <w:rPr>
                <w:lang w:eastAsia="zh-CN"/>
              </w:rPr>
              <w:t>24</w:t>
            </w:r>
          </w:p>
        </w:tc>
      </w:tr>
      <w:tr w:rsidR="00CC5F1B" w:rsidRPr="00441CD0" w14:paraId="6448784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25F2AD18" w14:textId="77777777" w:rsidR="00CC5F1B" w:rsidRDefault="00CC5F1B" w:rsidP="00413DF0">
            <w:pPr>
              <w:pStyle w:val="TAC"/>
              <w:jc w:val="left"/>
              <w:rPr>
                <w:lang w:eastAsia="zh-CN"/>
              </w:rPr>
            </w:pPr>
            <w:r>
              <w:rPr>
                <w:rFonts w:hint="eastAsia"/>
                <w:lang w:eastAsia="zh-CN"/>
              </w:rPr>
              <w:t>S</w:t>
            </w:r>
            <w:r>
              <w:rPr>
                <w:lang w:eastAsia="zh-CN"/>
              </w:rPr>
              <w:t>xb-U</w:t>
            </w:r>
          </w:p>
        </w:tc>
        <w:tc>
          <w:tcPr>
            <w:tcW w:w="1711" w:type="dxa"/>
            <w:tcBorders>
              <w:top w:val="single" w:sz="4" w:space="0" w:color="auto"/>
              <w:left w:val="single" w:sz="4" w:space="0" w:color="auto"/>
              <w:bottom w:val="single" w:sz="4" w:space="0" w:color="auto"/>
              <w:right w:val="single" w:sz="4" w:space="0" w:color="auto"/>
            </w:tcBorders>
          </w:tcPr>
          <w:p w14:paraId="69E72A23" w14:textId="5CB94B85" w:rsidR="00CC5F1B" w:rsidRDefault="00CC5F1B" w:rsidP="00413DF0">
            <w:pPr>
              <w:pStyle w:val="TAC"/>
              <w:rPr>
                <w:lang w:eastAsia="zh-CN"/>
              </w:rPr>
            </w:pPr>
            <w:r>
              <w:rPr>
                <w:lang w:eastAsia="zh-CN"/>
              </w:rPr>
              <w:t>25</w:t>
            </w:r>
          </w:p>
        </w:tc>
      </w:tr>
      <w:tr w:rsidR="00CC5F1B" w:rsidRPr="00441CD0" w14:paraId="3AB850DF"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B3BF7EA" w14:textId="77777777" w:rsidR="00CC5F1B" w:rsidRDefault="00CC5F1B" w:rsidP="00413DF0">
            <w:pPr>
              <w:pStyle w:val="TAC"/>
              <w:jc w:val="left"/>
              <w:rPr>
                <w:lang w:eastAsia="zh-CN"/>
              </w:rPr>
            </w:pPr>
            <w:r>
              <w:rPr>
                <w:rFonts w:hint="eastAsia"/>
                <w:lang w:eastAsia="zh-CN"/>
              </w:rPr>
              <w:t>S</w:t>
            </w:r>
            <w:r>
              <w:rPr>
                <w:lang w:eastAsia="zh-CN"/>
              </w:rPr>
              <w:t>xc-U</w:t>
            </w:r>
          </w:p>
        </w:tc>
        <w:tc>
          <w:tcPr>
            <w:tcW w:w="1711" w:type="dxa"/>
            <w:tcBorders>
              <w:top w:val="single" w:sz="4" w:space="0" w:color="auto"/>
              <w:left w:val="single" w:sz="4" w:space="0" w:color="auto"/>
              <w:bottom w:val="single" w:sz="4" w:space="0" w:color="auto"/>
              <w:right w:val="single" w:sz="4" w:space="0" w:color="auto"/>
            </w:tcBorders>
          </w:tcPr>
          <w:p w14:paraId="56A2B2F5" w14:textId="75B255E1" w:rsidR="00CC5F1B" w:rsidRDefault="00CC5F1B" w:rsidP="00413DF0">
            <w:pPr>
              <w:pStyle w:val="TAC"/>
              <w:rPr>
                <w:lang w:eastAsia="zh-CN"/>
              </w:rPr>
            </w:pPr>
            <w:r>
              <w:rPr>
                <w:lang w:eastAsia="zh-CN"/>
              </w:rPr>
              <w:t>26</w:t>
            </w:r>
          </w:p>
        </w:tc>
      </w:tr>
      <w:tr w:rsidR="00CC5F1B" w:rsidRPr="00441CD0" w14:paraId="536B3D6E"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C035C1E" w14:textId="77777777" w:rsidR="00CC5F1B" w:rsidRDefault="00CC5F1B" w:rsidP="00413DF0">
            <w:pPr>
              <w:pStyle w:val="TAC"/>
              <w:jc w:val="left"/>
              <w:rPr>
                <w:lang w:eastAsia="zh-CN"/>
              </w:rPr>
            </w:pPr>
            <w:r>
              <w:rPr>
                <w:rFonts w:hint="eastAsia"/>
                <w:lang w:eastAsia="zh-CN"/>
              </w:rPr>
              <w:t>N</w:t>
            </w:r>
            <w:r>
              <w:rPr>
                <w:lang w:eastAsia="zh-CN"/>
              </w:rPr>
              <w:t>4-U</w:t>
            </w:r>
          </w:p>
        </w:tc>
        <w:tc>
          <w:tcPr>
            <w:tcW w:w="1711" w:type="dxa"/>
            <w:tcBorders>
              <w:top w:val="single" w:sz="4" w:space="0" w:color="auto"/>
              <w:left w:val="single" w:sz="4" w:space="0" w:color="auto"/>
              <w:bottom w:val="single" w:sz="4" w:space="0" w:color="auto"/>
              <w:right w:val="single" w:sz="4" w:space="0" w:color="auto"/>
            </w:tcBorders>
          </w:tcPr>
          <w:p w14:paraId="37F1D453" w14:textId="69321F82" w:rsidR="00CC5F1B" w:rsidRDefault="00CC5F1B" w:rsidP="00413DF0">
            <w:pPr>
              <w:pStyle w:val="TAC"/>
              <w:rPr>
                <w:lang w:eastAsia="zh-CN"/>
              </w:rPr>
            </w:pPr>
            <w:r>
              <w:rPr>
                <w:lang w:eastAsia="zh-CN"/>
              </w:rPr>
              <w:t>27</w:t>
            </w:r>
          </w:p>
        </w:tc>
      </w:tr>
      <w:tr w:rsidR="00CC5F1B" w:rsidRPr="00441CD0" w14:paraId="23ACF4C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54209786" w14:textId="77777777" w:rsidR="00CC5F1B" w:rsidRDefault="00CC5F1B" w:rsidP="00413DF0">
            <w:pPr>
              <w:pStyle w:val="TAC"/>
              <w:jc w:val="left"/>
              <w:rPr>
                <w:lang w:eastAsia="zh-CN"/>
              </w:rPr>
            </w:pPr>
            <w:r w:rsidRPr="00441CD0">
              <w:rPr>
                <w:lang w:eastAsia="zh-CN"/>
              </w:rPr>
              <w:t xml:space="preserve">SGW/UPF GTP-U interface for </w:t>
            </w:r>
            <w:r>
              <w:rPr>
                <w:lang w:eastAsia="zh-CN"/>
              </w:rPr>
              <w:t>U</w:t>
            </w:r>
            <w:r w:rsidRPr="00441CD0">
              <w:rPr>
                <w:lang w:eastAsia="zh-CN"/>
              </w:rPr>
              <w:t>L data forwarding</w:t>
            </w:r>
          </w:p>
        </w:tc>
        <w:tc>
          <w:tcPr>
            <w:tcW w:w="1711" w:type="dxa"/>
            <w:tcBorders>
              <w:top w:val="single" w:sz="4" w:space="0" w:color="auto"/>
              <w:left w:val="single" w:sz="4" w:space="0" w:color="auto"/>
              <w:bottom w:val="single" w:sz="4" w:space="0" w:color="auto"/>
              <w:right w:val="single" w:sz="4" w:space="0" w:color="auto"/>
            </w:tcBorders>
          </w:tcPr>
          <w:p w14:paraId="0161E579" w14:textId="522CFD85" w:rsidR="00CC5F1B" w:rsidRPr="00441CD0" w:rsidRDefault="00CC5F1B" w:rsidP="00413DF0">
            <w:pPr>
              <w:pStyle w:val="TAC"/>
              <w:rPr>
                <w:lang w:eastAsia="zh-CN"/>
              </w:rPr>
            </w:pPr>
            <w:r>
              <w:rPr>
                <w:lang w:eastAsia="zh-CN"/>
              </w:rPr>
              <w:t>28</w:t>
            </w:r>
          </w:p>
        </w:tc>
      </w:tr>
      <w:tr w:rsidR="00CC5F1B" w:rsidRPr="00441CD0" w14:paraId="2E71601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D364085" w14:textId="77777777" w:rsidR="00CC5F1B" w:rsidRPr="00441CD0" w:rsidRDefault="00CC5F1B" w:rsidP="00413DF0">
            <w:pPr>
              <w:pStyle w:val="TAC"/>
              <w:jc w:val="left"/>
              <w:rPr>
                <w:lang w:eastAsia="zh-CN"/>
              </w:rPr>
            </w:pPr>
            <w:r w:rsidRPr="00441CD0">
              <w:rPr>
                <w:lang w:eastAsia="zh-CN"/>
              </w:rPr>
              <w:t>Spare</w:t>
            </w:r>
          </w:p>
        </w:tc>
        <w:tc>
          <w:tcPr>
            <w:tcW w:w="1711" w:type="dxa"/>
            <w:tcBorders>
              <w:top w:val="single" w:sz="4" w:space="0" w:color="auto"/>
              <w:left w:val="single" w:sz="4" w:space="0" w:color="auto"/>
              <w:bottom w:val="single" w:sz="4" w:space="0" w:color="auto"/>
              <w:right w:val="single" w:sz="4" w:space="0" w:color="auto"/>
            </w:tcBorders>
            <w:hideMark/>
          </w:tcPr>
          <w:p w14:paraId="6555FA54" w14:textId="5EA0D26C" w:rsidR="00CC5F1B" w:rsidRPr="00441CD0" w:rsidRDefault="00CC5F1B" w:rsidP="00413DF0">
            <w:pPr>
              <w:pStyle w:val="TAC"/>
              <w:rPr>
                <w:lang w:eastAsia="zh-CN"/>
              </w:rPr>
            </w:pPr>
            <w:r>
              <w:rPr>
                <w:lang w:eastAsia="zh-CN"/>
              </w:rPr>
              <w:t>29</w:t>
            </w:r>
            <w:r w:rsidRPr="00441CD0">
              <w:rPr>
                <w:lang w:eastAsia="zh-CN"/>
              </w:rPr>
              <w:t xml:space="preserve"> to 64</w:t>
            </w:r>
          </w:p>
        </w:tc>
      </w:tr>
      <w:tr w:rsidR="00CC5F1B" w:rsidRPr="00441CD0" w14:paraId="64CC157B" w14:textId="77777777" w:rsidTr="00413DF0">
        <w:trPr>
          <w:jc w:val="center"/>
        </w:trPr>
        <w:tc>
          <w:tcPr>
            <w:tcW w:w="6257" w:type="dxa"/>
            <w:gridSpan w:val="2"/>
            <w:tcBorders>
              <w:top w:val="single" w:sz="4" w:space="0" w:color="auto"/>
              <w:left w:val="single" w:sz="4" w:space="0" w:color="auto"/>
              <w:bottom w:val="single" w:sz="4" w:space="0" w:color="auto"/>
              <w:right w:val="single" w:sz="4" w:space="0" w:color="auto"/>
            </w:tcBorders>
          </w:tcPr>
          <w:p w14:paraId="4E809B63" w14:textId="77777777" w:rsidR="00CC5F1B" w:rsidRPr="00441CD0" w:rsidRDefault="00CC5F1B" w:rsidP="00413DF0">
            <w:pPr>
              <w:pStyle w:val="TAN"/>
            </w:pPr>
            <w:r w:rsidRPr="00441CD0">
              <w:t>NOTE 1:</w:t>
            </w:r>
            <w:r w:rsidRPr="00441CD0">
              <w:tab/>
              <w:t>If separation of roaming and non-roaming traffic is desired this value should only be used for the S5-U interface and "S8-U" (decimal 19) should be used for the S8-U interface.</w:t>
            </w:r>
          </w:p>
          <w:p w14:paraId="36D60BEB" w14:textId="77777777" w:rsidR="00CC5F1B" w:rsidRDefault="00CC5F1B" w:rsidP="00413DF0">
            <w:pPr>
              <w:pStyle w:val="TAN"/>
            </w:pPr>
            <w:r w:rsidRPr="00441CD0">
              <w:t>NOTE 2:</w:t>
            </w:r>
            <w:r w:rsidRPr="00441CD0">
              <w:tab/>
              <w:t>If separation of roaming and non-roaming traffic is desired this value should only be used for the Gn-U interface and "Gp-U" (decimal 20) should be used for the Gp-U interface.</w:t>
            </w:r>
          </w:p>
          <w:p w14:paraId="4C93FFE0" w14:textId="15634DFC" w:rsidR="00CC5F1B" w:rsidRPr="00441CD0" w:rsidRDefault="00CC5F1B" w:rsidP="00413DF0">
            <w:pPr>
              <w:pStyle w:val="TAN"/>
              <w:rPr>
                <w:lang w:eastAsia="zh-CN"/>
              </w:rPr>
            </w:pPr>
            <w:r>
              <w:t>NOTE 3</w:t>
            </w:r>
            <w:r w:rsidRPr="000C0D75">
              <w:t xml:space="preserve">: If separation of roaming and non-roaming traffic is desired, this value should only be used for N9 non-roaming interfaces and (decimal value </w:t>
            </w:r>
            <w:r>
              <w:t>"21"</w:t>
            </w:r>
            <w:r w:rsidRPr="000C0D75">
              <w:t>) should be used for N9 roaming interfaces.</w:t>
            </w:r>
          </w:p>
        </w:tc>
      </w:tr>
    </w:tbl>
    <w:p w14:paraId="0460F91D" w14:textId="77777777" w:rsidR="00CC5F1B" w:rsidRPr="003820BB" w:rsidRDefault="00CC5F1B" w:rsidP="00CC5F1B">
      <w:pPr>
        <w:rPr>
          <w:noProof/>
        </w:rPr>
      </w:pPr>
    </w:p>
    <w:p w14:paraId="6FE26E9D" w14:textId="77777777" w:rsidR="00EE5860" w:rsidRPr="00441CD0" w:rsidRDefault="00EE5860" w:rsidP="00EE5860">
      <w:pPr>
        <w:pStyle w:val="Heading3"/>
      </w:pPr>
      <w:bookmarkStart w:id="6524" w:name="_Toc67499869"/>
      <w:r w:rsidRPr="00441CD0">
        <w:t>8.</w:t>
      </w:r>
      <w:r w:rsidRPr="00441CD0">
        <w:rPr>
          <w:lang w:val="en-US"/>
        </w:rPr>
        <w:t>2.119</w:t>
      </w:r>
      <w:r w:rsidRPr="00441CD0">
        <w:tab/>
        <w:t>PFCPSRReq-Flags</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5CBA6868" w14:textId="77777777" w:rsidR="00EE5860" w:rsidRPr="00441CD0" w:rsidRDefault="00EE5860" w:rsidP="00EE5860">
      <w:pPr>
        <w:rPr>
          <w:lang w:eastAsia="zh-CN"/>
        </w:rPr>
      </w:pPr>
      <w:r w:rsidRPr="00441CD0">
        <w:rPr>
          <w:lang w:eastAsia="zh-CN"/>
        </w:rPr>
        <w:t>The PFCPSRReq-Flags IE indicates flags applicable to the PFCP Session Report Request message</w:t>
      </w:r>
      <w:r w:rsidRPr="00441CD0">
        <w:t xml:space="preserve">. It </w:t>
      </w:r>
      <w:r w:rsidRPr="00441CD0">
        <w:rPr>
          <w:lang w:eastAsia="zh-CN"/>
        </w:rPr>
        <w:t>is coded as depicted in Figure 8.2.119-1.</w:t>
      </w:r>
    </w:p>
    <w:p w14:paraId="764442D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0C596B2C" w14:textId="77777777" w:rsidTr="00BB0E1F">
        <w:trPr>
          <w:jc w:val="center"/>
        </w:trPr>
        <w:tc>
          <w:tcPr>
            <w:tcW w:w="151" w:type="dxa"/>
            <w:tcBorders>
              <w:top w:val="single" w:sz="6" w:space="0" w:color="auto"/>
              <w:left w:val="single" w:sz="6" w:space="0" w:color="auto"/>
              <w:bottom w:val="nil"/>
              <w:right w:val="nil"/>
            </w:tcBorders>
          </w:tcPr>
          <w:p w14:paraId="33C5CD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657A75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2BBA881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04E1DB" w14:textId="77777777" w:rsidR="00EE5860" w:rsidRPr="00441CD0" w:rsidRDefault="00EE5860" w:rsidP="00BB0E1F">
            <w:pPr>
              <w:pStyle w:val="TAC"/>
            </w:pPr>
          </w:p>
        </w:tc>
      </w:tr>
      <w:tr w:rsidR="00EE5860" w:rsidRPr="00441CD0" w14:paraId="2A808EEC" w14:textId="77777777" w:rsidTr="00BB0E1F">
        <w:trPr>
          <w:jc w:val="center"/>
        </w:trPr>
        <w:tc>
          <w:tcPr>
            <w:tcW w:w="151" w:type="dxa"/>
            <w:tcBorders>
              <w:top w:val="nil"/>
              <w:left w:val="single" w:sz="6" w:space="0" w:color="auto"/>
              <w:bottom w:val="nil"/>
              <w:right w:val="nil"/>
            </w:tcBorders>
          </w:tcPr>
          <w:p w14:paraId="5D713DF1" w14:textId="77777777" w:rsidR="00EE5860" w:rsidRPr="00441CD0" w:rsidRDefault="00EE5860" w:rsidP="00BB0E1F">
            <w:pPr>
              <w:pStyle w:val="TAC"/>
            </w:pPr>
          </w:p>
        </w:tc>
        <w:tc>
          <w:tcPr>
            <w:tcW w:w="1104" w:type="dxa"/>
            <w:tcBorders>
              <w:top w:val="nil"/>
              <w:left w:val="nil"/>
              <w:bottom w:val="nil"/>
              <w:right w:val="nil"/>
            </w:tcBorders>
            <w:hideMark/>
          </w:tcPr>
          <w:p w14:paraId="5C6220E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958D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352B49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E82EF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5EDF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C415C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B851CFC"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CB5BC4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304A34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F85FD0" w14:textId="77777777" w:rsidR="00EE5860" w:rsidRPr="00441CD0" w:rsidRDefault="00EE5860" w:rsidP="00BB0E1F">
            <w:pPr>
              <w:pStyle w:val="TAC"/>
            </w:pPr>
          </w:p>
        </w:tc>
      </w:tr>
      <w:tr w:rsidR="00EE5860" w:rsidRPr="00441CD0" w14:paraId="12489D60" w14:textId="77777777" w:rsidTr="00BB0E1F">
        <w:trPr>
          <w:jc w:val="center"/>
        </w:trPr>
        <w:tc>
          <w:tcPr>
            <w:tcW w:w="151" w:type="dxa"/>
            <w:tcBorders>
              <w:top w:val="nil"/>
              <w:left w:val="single" w:sz="6" w:space="0" w:color="auto"/>
              <w:bottom w:val="nil"/>
              <w:right w:val="nil"/>
            </w:tcBorders>
          </w:tcPr>
          <w:p w14:paraId="20F7BD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AAD3B"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5149F40" w14:textId="77777777" w:rsidR="00EE5860" w:rsidRPr="00441CD0" w:rsidRDefault="00EE5860" w:rsidP="00BB0E1F">
            <w:pPr>
              <w:pStyle w:val="TAC"/>
            </w:pPr>
            <w:r w:rsidRPr="00441CD0">
              <w:t>Type = 161 (decimal)</w:t>
            </w:r>
          </w:p>
        </w:tc>
        <w:tc>
          <w:tcPr>
            <w:tcW w:w="588" w:type="dxa"/>
            <w:tcBorders>
              <w:top w:val="nil"/>
              <w:left w:val="single" w:sz="4" w:space="0" w:color="auto"/>
              <w:bottom w:val="nil"/>
              <w:right w:val="single" w:sz="6" w:space="0" w:color="auto"/>
            </w:tcBorders>
          </w:tcPr>
          <w:p w14:paraId="332E4CE4" w14:textId="77777777" w:rsidR="00EE5860" w:rsidRPr="00441CD0" w:rsidRDefault="00EE5860" w:rsidP="00BB0E1F">
            <w:pPr>
              <w:pStyle w:val="TAC"/>
            </w:pPr>
          </w:p>
        </w:tc>
      </w:tr>
      <w:tr w:rsidR="00EE5860" w:rsidRPr="00441CD0" w14:paraId="4E3CC76E" w14:textId="77777777" w:rsidTr="00BB0E1F">
        <w:trPr>
          <w:jc w:val="center"/>
        </w:trPr>
        <w:tc>
          <w:tcPr>
            <w:tcW w:w="151" w:type="dxa"/>
            <w:tcBorders>
              <w:top w:val="nil"/>
              <w:left w:val="single" w:sz="6" w:space="0" w:color="auto"/>
              <w:bottom w:val="nil"/>
              <w:right w:val="nil"/>
            </w:tcBorders>
          </w:tcPr>
          <w:p w14:paraId="06CA17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F3BEF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EF12E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57F4312" w14:textId="77777777" w:rsidR="00EE5860" w:rsidRPr="00441CD0" w:rsidRDefault="00EE5860" w:rsidP="00BB0E1F">
            <w:pPr>
              <w:pStyle w:val="TAC"/>
            </w:pPr>
          </w:p>
        </w:tc>
      </w:tr>
      <w:tr w:rsidR="00EE5860" w:rsidRPr="00441CD0" w14:paraId="0D99AFC5" w14:textId="77777777" w:rsidTr="00BB0E1F">
        <w:trPr>
          <w:jc w:val="center"/>
        </w:trPr>
        <w:tc>
          <w:tcPr>
            <w:tcW w:w="151" w:type="dxa"/>
            <w:tcBorders>
              <w:top w:val="nil"/>
              <w:left w:val="single" w:sz="6" w:space="0" w:color="auto"/>
              <w:bottom w:val="nil"/>
              <w:right w:val="nil"/>
            </w:tcBorders>
          </w:tcPr>
          <w:p w14:paraId="0CBBA22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4867D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15C398DE"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BCC2B4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2A435B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AD131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AC2CF0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E8DC9D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08505B6"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7A38F154" w14:textId="77777777" w:rsidR="00EE5860" w:rsidRPr="00441CD0" w:rsidRDefault="00EE5860" w:rsidP="00BB0E1F">
            <w:pPr>
              <w:pStyle w:val="TAC"/>
              <w:rPr>
                <w:lang w:eastAsia="zh-CN"/>
              </w:rPr>
            </w:pPr>
            <w:r w:rsidRPr="00441CD0">
              <w:rPr>
                <w:lang w:eastAsia="zh-CN"/>
              </w:rPr>
              <w:t>PSDBU</w:t>
            </w:r>
          </w:p>
        </w:tc>
        <w:tc>
          <w:tcPr>
            <w:tcW w:w="588" w:type="dxa"/>
            <w:tcBorders>
              <w:top w:val="nil"/>
              <w:left w:val="single" w:sz="4" w:space="0" w:color="auto"/>
              <w:bottom w:val="single" w:sz="4" w:space="0" w:color="auto"/>
              <w:right w:val="single" w:sz="6" w:space="0" w:color="auto"/>
            </w:tcBorders>
          </w:tcPr>
          <w:p w14:paraId="758F1807" w14:textId="77777777" w:rsidR="00EE5860" w:rsidRPr="00441CD0" w:rsidRDefault="00EE5860" w:rsidP="00BB0E1F">
            <w:pPr>
              <w:pStyle w:val="TAC"/>
            </w:pPr>
          </w:p>
        </w:tc>
      </w:tr>
      <w:tr w:rsidR="00EE5860" w:rsidRPr="00441CD0" w14:paraId="70CFE743" w14:textId="77777777" w:rsidTr="00BB0E1F">
        <w:trPr>
          <w:jc w:val="center"/>
        </w:trPr>
        <w:tc>
          <w:tcPr>
            <w:tcW w:w="151" w:type="dxa"/>
            <w:tcBorders>
              <w:top w:val="nil"/>
              <w:left w:val="single" w:sz="6" w:space="0" w:color="auto"/>
              <w:bottom w:val="single" w:sz="4" w:space="0" w:color="auto"/>
              <w:right w:val="nil"/>
            </w:tcBorders>
          </w:tcPr>
          <w:p w14:paraId="5BF8C95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2511852"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C1EFC73"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C78897" w14:textId="77777777" w:rsidR="00EE5860" w:rsidRPr="00441CD0" w:rsidRDefault="00EE5860" w:rsidP="00BB0E1F">
            <w:pPr>
              <w:pStyle w:val="TAC"/>
            </w:pPr>
          </w:p>
        </w:tc>
      </w:tr>
    </w:tbl>
    <w:p w14:paraId="72E7F072" w14:textId="77777777" w:rsidR="00EE5860" w:rsidRPr="00441CD0" w:rsidRDefault="00EE5860" w:rsidP="00EE5860">
      <w:pPr>
        <w:pStyle w:val="TF"/>
        <w:spacing w:before="120"/>
        <w:rPr>
          <w:lang w:val="en-US" w:eastAsia="zh-CN"/>
        </w:rPr>
      </w:pPr>
      <w:r w:rsidRPr="00441CD0">
        <w:rPr>
          <w:lang w:val="en-US"/>
        </w:rPr>
        <w:t>Figure 8.2.199</w:t>
      </w:r>
      <w:r w:rsidRPr="00441CD0">
        <w:rPr>
          <w:lang w:val="en-US" w:eastAsia="zh-CN"/>
        </w:rPr>
        <w:t>-1</w:t>
      </w:r>
      <w:r w:rsidRPr="00441CD0">
        <w:rPr>
          <w:lang w:val="en-US"/>
        </w:rPr>
        <w:t xml:space="preserve">: </w:t>
      </w:r>
      <w:r w:rsidRPr="00441CD0">
        <w:rPr>
          <w:lang w:val="en-US" w:eastAsia="zh-CN"/>
        </w:rPr>
        <w:t>PFCPSRReq-Flags</w:t>
      </w:r>
    </w:p>
    <w:p w14:paraId="47003009" w14:textId="77777777" w:rsidR="00EE5860" w:rsidRPr="00441CD0" w:rsidRDefault="00EE5860" w:rsidP="00EE5860">
      <w:pPr>
        <w:rPr>
          <w:lang w:eastAsia="zh-CN"/>
        </w:rPr>
      </w:pPr>
      <w:r w:rsidRPr="00441CD0">
        <w:rPr>
          <w:lang w:eastAsia="zh-CN"/>
        </w:rPr>
        <w:t>The following bits within Octet 5 shall indicate:</w:t>
      </w:r>
    </w:p>
    <w:p w14:paraId="6D3FB563" w14:textId="77777777" w:rsidR="00EE5860" w:rsidRPr="00441CD0" w:rsidRDefault="00EE5860" w:rsidP="00EE5860">
      <w:pPr>
        <w:pStyle w:val="B1"/>
      </w:pPr>
      <w:r w:rsidRPr="00441CD0">
        <w:lastRenderedPageBreak/>
        <w:t>-</w:t>
      </w:r>
      <w:r w:rsidRPr="00441CD0">
        <w:tab/>
        <w:t>Bit 1 – PSDBU (PFCP Session Deleted By the UP function): if this bit is set to "1", it indicates that the UP function has reported all non-zero Usage Reports for all URRs in the PFCP Session and the PFCP Session is being deleted in the UP function locally.</w:t>
      </w:r>
    </w:p>
    <w:p w14:paraId="401E9B4A"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71383754" w14:textId="77777777" w:rsidR="00EE5860" w:rsidRPr="00441CD0" w:rsidRDefault="00EE5860" w:rsidP="00EE5860">
      <w:pPr>
        <w:pStyle w:val="Heading3"/>
      </w:pPr>
      <w:bookmarkStart w:id="6525" w:name="_Toc19717465"/>
      <w:bookmarkStart w:id="6526" w:name="_Toc27490966"/>
      <w:bookmarkStart w:id="6527" w:name="_Toc27557259"/>
      <w:bookmarkStart w:id="6528" w:name="_Toc27724176"/>
      <w:bookmarkStart w:id="6529" w:name="_Toc36031250"/>
      <w:bookmarkStart w:id="6530" w:name="_Toc36043170"/>
      <w:bookmarkStart w:id="6531" w:name="_Toc36814495"/>
      <w:bookmarkStart w:id="6532" w:name="_Toc44689353"/>
      <w:bookmarkStart w:id="6533" w:name="_Toc44924107"/>
      <w:bookmarkStart w:id="6534" w:name="_Toc51861077"/>
      <w:bookmarkStart w:id="6535" w:name="_Toc57930848"/>
      <w:bookmarkStart w:id="6536" w:name="_Toc57931478"/>
      <w:bookmarkStart w:id="6537" w:name="_Toc67499870"/>
      <w:r w:rsidRPr="00441CD0">
        <w:t>8.</w:t>
      </w:r>
      <w:r w:rsidRPr="00441CD0">
        <w:rPr>
          <w:lang w:val="en-US"/>
        </w:rPr>
        <w:t>2.120</w:t>
      </w:r>
      <w:r w:rsidRPr="00441CD0">
        <w:tab/>
        <w:t>PFCPAUReq-Flags</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14AF7C5E" w14:textId="77777777" w:rsidR="00EE5860" w:rsidRPr="00441CD0" w:rsidRDefault="00EE5860" w:rsidP="00EE5860">
      <w:pPr>
        <w:rPr>
          <w:lang w:eastAsia="zh-CN"/>
        </w:rPr>
      </w:pPr>
      <w:r w:rsidRPr="00441CD0">
        <w:rPr>
          <w:lang w:eastAsia="zh-CN"/>
        </w:rPr>
        <w:t>The PFCPAUReq-Flags IE indicates flags applicable to the PFCP Association Update Request message</w:t>
      </w:r>
      <w:r w:rsidRPr="00441CD0">
        <w:t xml:space="preserve">. It </w:t>
      </w:r>
      <w:r w:rsidRPr="00441CD0">
        <w:rPr>
          <w:lang w:eastAsia="zh-CN"/>
        </w:rPr>
        <w:t>is coded as depicted in Figure 8.2.120-1.</w:t>
      </w:r>
    </w:p>
    <w:p w14:paraId="2B42D68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36A85D02" w14:textId="77777777" w:rsidTr="00BB0E1F">
        <w:trPr>
          <w:jc w:val="center"/>
        </w:trPr>
        <w:tc>
          <w:tcPr>
            <w:tcW w:w="151" w:type="dxa"/>
            <w:tcBorders>
              <w:top w:val="single" w:sz="6" w:space="0" w:color="auto"/>
              <w:left w:val="single" w:sz="6" w:space="0" w:color="auto"/>
              <w:bottom w:val="nil"/>
              <w:right w:val="nil"/>
            </w:tcBorders>
          </w:tcPr>
          <w:p w14:paraId="3E2CAB3F" w14:textId="77777777" w:rsidR="00EE5860" w:rsidRPr="00441CD0" w:rsidRDefault="00EE5860" w:rsidP="00BB0E1F">
            <w:pPr>
              <w:pStyle w:val="TAC"/>
            </w:pPr>
          </w:p>
        </w:tc>
        <w:tc>
          <w:tcPr>
            <w:tcW w:w="1104" w:type="dxa"/>
            <w:tcBorders>
              <w:top w:val="single" w:sz="6" w:space="0" w:color="auto"/>
              <w:left w:val="nil"/>
              <w:bottom w:val="nil"/>
              <w:right w:val="nil"/>
            </w:tcBorders>
          </w:tcPr>
          <w:p w14:paraId="52B25E3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FD42A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622EC1" w14:textId="77777777" w:rsidR="00EE5860" w:rsidRPr="00441CD0" w:rsidRDefault="00EE5860" w:rsidP="00BB0E1F">
            <w:pPr>
              <w:pStyle w:val="TAC"/>
            </w:pPr>
          </w:p>
        </w:tc>
      </w:tr>
      <w:tr w:rsidR="00EE5860" w:rsidRPr="00441CD0" w14:paraId="7610F09C" w14:textId="77777777" w:rsidTr="00BB0E1F">
        <w:trPr>
          <w:jc w:val="center"/>
        </w:trPr>
        <w:tc>
          <w:tcPr>
            <w:tcW w:w="151" w:type="dxa"/>
            <w:tcBorders>
              <w:top w:val="nil"/>
              <w:left w:val="single" w:sz="6" w:space="0" w:color="auto"/>
              <w:bottom w:val="nil"/>
              <w:right w:val="nil"/>
            </w:tcBorders>
          </w:tcPr>
          <w:p w14:paraId="7404E6B9" w14:textId="77777777" w:rsidR="00EE5860" w:rsidRPr="00441CD0" w:rsidRDefault="00EE5860" w:rsidP="00BB0E1F">
            <w:pPr>
              <w:pStyle w:val="TAC"/>
            </w:pPr>
          </w:p>
        </w:tc>
        <w:tc>
          <w:tcPr>
            <w:tcW w:w="1104" w:type="dxa"/>
            <w:tcBorders>
              <w:top w:val="nil"/>
              <w:left w:val="nil"/>
              <w:bottom w:val="nil"/>
              <w:right w:val="nil"/>
            </w:tcBorders>
            <w:hideMark/>
          </w:tcPr>
          <w:p w14:paraId="7B142E9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04CE39F"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C539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3ED5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A8DCD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04FB6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32CB5B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5451D60"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4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8CD695" w14:textId="77777777" w:rsidR="00EE5860" w:rsidRPr="00441CD0" w:rsidRDefault="00EE5860" w:rsidP="00BB0E1F">
            <w:pPr>
              <w:pStyle w:val="TAC"/>
            </w:pPr>
          </w:p>
        </w:tc>
      </w:tr>
      <w:tr w:rsidR="00EE5860" w:rsidRPr="00441CD0" w14:paraId="7F173617" w14:textId="77777777" w:rsidTr="00BB0E1F">
        <w:trPr>
          <w:jc w:val="center"/>
        </w:trPr>
        <w:tc>
          <w:tcPr>
            <w:tcW w:w="151" w:type="dxa"/>
            <w:tcBorders>
              <w:top w:val="nil"/>
              <w:left w:val="single" w:sz="6" w:space="0" w:color="auto"/>
              <w:bottom w:val="nil"/>
              <w:right w:val="nil"/>
            </w:tcBorders>
          </w:tcPr>
          <w:p w14:paraId="02EB92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698FD1"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6BF0405" w14:textId="77777777" w:rsidR="00EE5860" w:rsidRPr="00441CD0" w:rsidRDefault="00EE5860" w:rsidP="00BB0E1F">
            <w:pPr>
              <w:pStyle w:val="TAC"/>
            </w:pPr>
            <w:r w:rsidRPr="00441CD0">
              <w:t>Type = 162 (decimal)</w:t>
            </w:r>
          </w:p>
        </w:tc>
        <w:tc>
          <w:tcPr>
            <w:tcW w:w="588" w:type="dxa"/>
            <w:tcBorders>
              <w:top w:val="nil"/>
              <w:left w:val="single" w:sz="4" w:space="0" w:color="auto"/>
              <w:bottom w:val="nil"/>
              <w:right w:val="single" w:sz="6" w:space="0" w:color="auto"/>
            </w:tcBorders>
          </w:tcPr>
          <w:p w14:paraId="2909FC0D" w14:textId="77777777" w:rsidR="00EE5860" w:rsidRPr="00441CD0" w:rsidRDefault="00EE5860" w:rsidP="00BB0E1F">
            <w:pPr>
              <w:pStyle w:val="TAC"/>
            </w:pPr>
          </w:p>
        </w:tc>
      </w:tr>
      <w:tr w:rsidR="00EE5860" w:rsidRPr="00441CD0" w14:paraId="5BBB19C2" w14:textId="77777777" w:rsidTr="00BB0E1F">
        <w:trPr>
          <w:jc w:val="center"/>
        </w:trPr>
        <w:tc>
          <w:tcPr>
            <w:tcW w:w="151" w:type="dxa"/>
            <w:tcBorders>
              <w:top w:val="nil"/>
              <w:left w:val="single" w:sz="6" w:space="0" w:color="auto"/>
              <w:bottom w:val="nil"/>
              <w:right w:val="nil"/>
            </w:tcBorders>
          </w:tcPr>
          <w:p w14:paraId="388319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5206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6818E1"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48F624E" w14:textId="77777777" w:rsidR="00EE5860" w:rsidRPr="00441CD0" w:rsidRDefault="00EE5860" w:rsidP="00BB0E1F">
            <w:pPr>
              <w:pStyle w:val="TAC"/>
            </w:pPr>
          </w:p>
        </w:tc>
      </w:tr>
      <w:tr w:rsidR="00EE5860" w:rsidRPr="00441CD0" w14:paraId="571B7481" w14:textId="77777777" w:rsidTr="00BB0E1F">
        <w:trPr>
          <w:jc w:val="center"/>
        </w:trPr>
        <w:tc>
          <w:tcPr>
            <w:tcW w:w="151" w:type="dxa"/>
            <w:tcBorders>
              <w:top w:val="nil"/>
              <w:left w:val="single" w:sz="6" w:space="0" w:color="auto"/>
              <w:bottom w:val="nil"/>
              <w:right w:val="nil"/>
            </w:tcBorders>
          </w:tcPr>
          <w:p w14:paraId="33D815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D0AE68"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77BF8C4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A76022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C3D2AA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19ACB2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7123F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17C769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EDD8FDA"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04E46109" w14:textId="77777777" w:rsidR="00EE5860" w:rsidRPr="00441CD0" w:rsidRDefault="00EE5860" w:rsidP="00BB0E1F">
            <w:pPr>
              <w:pStyle w:val="TAC"/>
              <w:rPr>
                <w:lang w:eastAsia="zh-CN"/>
              </w:rPr>
            </w:pPr>
            <w:r w:rsidRPr="00441CD0">
              <w:rPr>
                <w:lang w:eastAsia="zh-CN"/>
              </w:rPr>
              <w:t>PARPS</w:t>
            </w:r>
          </w:p>
        </w:tc>
        <w:tc>
          <w:tcPr>
            <w:tcW w:w="588" w:type="dxa"/>
            <w:tcBorders>
              <w:top w:val="nil"/>
              <w:left w:val="single" w:sz="4" w:space="0" w:color="auto"/>
              <w:bottom w:val="single" w:sz="4" w:space="0" w:color="auto"/>
              <w:right w:val="single" w:sz="6" w:space="0" w:color="auto"/>
            </w:tcBorders>
          </w:tcPr>
          <w:p w14:paraId="486B4AA5" w14:textId="77777777" w:rsidR="00EE5860" w:rsidRPr="00441CD0" w:rsidRDefault="00EE5860" w:rsidP="00BB0E1F">
            <w:pPr>
              <w:pStyle w:val="TAC"/>
            </w:pPr>
          </w:p>
        </w:tc>
      </w:tr>
      <w:tr w:rsidR="00EE5860" w:rsidRPr="00441CD0" w14:paraId="336F4DA0" w14:textId="77777777" w:rsidTr="00BB0E1F">
        <w:trPr>
          <w:jc w:val="center"/>
        </w:trPr>
        <w:tc>
          <w:tcPr>
            <w:tcW w:w="151" w:type="dxa"/>
            <w:tcBorders>
              <w:top w:val="nil"/>
              <w:left w:val="single" w:sz="6" w:space="0" w:color="auto"/>
              <w:bottom w:val="single" w:sz="4" w:space="0" w:color="auto"/>
              <w:right w:val="nil"/>
            </w:tcBorders>
          </w:tcPr>
          <w:p w14:paraId="53516D8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5E3A6C3"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981750F"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74A1C8" w14:textId="77777777" w:rsidR="00EE5860" w:rsidRPr="00441CD0" w:rsidRDefault="00EE5860" w:rsidP="00BB0E1F">
            <w:pPr>
              <w:pStyle w:val="TAC"/>
            </w:pPr>
          </w:p>
        </w:tc>
      </w:tr>
    </w:tbl>
    <w:p w14:paraId="5001B00B" w14:textId="77777777" w:rsidR="00EE5860" w:rsidRPr="00441CD0" w:rsidRDefault="00EE5860" w:rsidP="00EE5860">
      <w:pPr>
        <w:pStyle w:val="TF"/>
        <w:spacing w:before="120"/>
        <w:rPr>
          <w:lang w:val="en-US" w:eastAsia="zh-CN"/>
        </w:rPr>
      </w:pPr>
      <w:r w:rsidRPr="00441CD0">
        <w:rPr>
          <w:lang w:val="en-US"/>
        </w:rPr>
        <w:t>Figure 8.2.120</w:t>
      </w:r>
      <w:r w:rsidRPr="00441CD0">
        <w:rPr>
          <w:lang w:val="en-US" w:eastAsia="zh-CN"/>
        </w:rPr>
        <w:t>-1</w:t>
      </w:r>
      <w:r w:rsidRPr="00441CD0">
        <w:rPr>
          <w:lang w:val="en-US"/>
        </w:rPr>
        <w:t xml:space="preserve">: </w:t>
      </w:r>
      <w:r w:rsidRPr="00441CD0">
        <w:rPr>
          <w:lang w:val="en-US" w:eastAsia="zh-CN"/>
        </w:rPr>
        <w:t>PFCPAUReq-Flags</w:t>
      </w:r>
    </w:p>
    <w:p w14:paraId="6BCB6352" w14:textId="77777777" w:rsidR="00EE5860" w:rsidRPr="00441CD0" w:rsidRDefault="00EE5860" w:rsidP="00EE5860">
      <w:pPr>
        <w:rPr>
          <w:lang w:eastAsia="zh-CN"/>
        </w:rPr>
      </w:pPr>
      <w:r w:rsidRPr="00441CD0">
        <w:rPr>
          <w:lang w:eastAsia="zh-CN"/>
        </w:rPr>
        <w:t>The following bits within Octet 5 shall indicate:</w:t>
      </w:r>
    </w:p>
    <w:p w14:paraId="74AE2C02" w14:textId="77777777" w:rsidR="00EE5860" w:rsidRPr="00441CD0" w:rsidRDefault="00EE5860" w:rsidP="00EE5860">
      <w:pPr>
        <w:pStyle w:val="B1"/>
      </w:pPr>
      <w:r w:rsidRPr="00441CD0">
        <w:t>-</w:t>
      </w:r>
      <w:r w:rsidRPr="00441CD0">
        <w:tab/>
        <w:t>Bit 1 – PARPS (PFCP Association Release Preparation Start): if this bit is set to "1", it indicates that the PFCP association is to be released and all non-zero usage reports for the PFCP Sessions affected by the release of the PFCP association shall be reported.</w:t>
      </w:r>
    </w:p>
    <w:p w14:paraId="58DB463B"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6F2228DC" w14:textId="77777777" w:rsidR="00EE5860" w:rsidRPr="00441CD0" w:rsidRDefault="00EE5860" w:rsidP="00EE5860">
      <w:pPr>
        <w:pStyle w:val="Heading3"/>
      </w:pPr>
      <w:bookmarkStart w:id="6538" w:name="_Toc19717466"/>
      <w:bookmarkStart w:id="6539" w:name="_Toc27490967"/>
      <w:bookmarkStart w:id="6540" w:name="_Toc27557260"/>
      <w:bookmarkStart w:id="6541" w:name="_Toc27724177"/>
      <w:bookmarkStart w:id="6542" w:name="_Toc36031251"/>
      <w:bookmarkStart w:id="6543" w:name="_Toc36043171"/>
      <w:bookmarkStart w:id="6544" w:name="_Toc36814496"/>
      <w:bookmarkStart w:id="6545" w:name="_Toc44689354"/>
      <w:bookmarkStart w:id="6546" w:name="_Toc44924108"/>
      <w:bookmarkStart w:id="6547" w:name="_Toc51861078"/>
      <w:bookmarkStart w:id="6548" w:name="_Toc57930849"/>
      <w:bookmarkStart w:id="6549" w:name="_Toc57931479"/>
      <w:bookmarkStart w:id="6550" w:name="_Toc67499871"/>
      <w:r w:rsidRPr="00441CD0">
        <w:t>8.</w:t>
      </w:r>
      <w:r w:rsidRPr="00441CD0">
        <w:rPr>
          <w:lang w:val="en-US"/>
        </w:rPr>
        <w:t>2.121</w:t>
      </w:r>
      <w:r w:rsidRPr="00441CD0">
        <w:tab/>
        <w:t>Activation Time</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0C86818D" w14:textId="77777777" w:rsidR="00EE5860" w:rsidRPr="00441CD0" w:rsidRDefault="00EE5860" w:rsidP="00EE5860">
      <w:pPr>
        <w:rPr>
          <w:lang w:eastAsia="ja-JP"/>
        </w:rPr>
      </w:pPr>
      <w:r w:rsidRPr="00441CD0">
        <w:t>The Activation Time IE indicates the time that the PDR shall be set to be 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8.2.121-1</w:t>
      </w:r>
      <w:r w:rsidRPr="00441CD0">
        <w:rPr>
          <w:lang w:eastAsia="ja-JP"/>
        </w:rPr>
        <w:t>.</w:t>
      </w:r>
    </w:p>
    <w:p w14:paraId="1F24BA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106541E" w14:textId="77777777" w:rsidTr="00BB0E1F">
        <w:trPr>
          <w:jc w:val="center"/>
        </w:trPr>
        <w:tc>
          <w:tcPr>
            <w:tcW w:w="151" w:type="dxa"/>
            <w:tcBorders>
              <w:top w:val="single" w:sz="6" w:space="0" w:color="auto"/>
              <w:left w:val="single" w:sz="6" w:space="0" w:color="auto"/>
              <w:bottom w:val="nil"/>
              <w:right w:val="nil"/>
            </w:tcBorders>
          </w:tcPr>
          <w:p w14:paraId="5F2661A9" w14:textId="77777777" w:rsidR="00EE5860" w:rsidRPr="00441CD0" w:rsidRDefault="00EE5860" w:rsidP="00BB0E1F">
            <w:pPr>
              <w:pStyle w:val="TAC"/>
            </w:pPr>
          </w:p>
        </w:tc>
        <w:tc>
          <w:tcPr>
            <w:tcW w:w="1104" w:type="dxa"/>
            <w:tcBorders>
              <w:top w:val="single" w:sz="6" w:space="0" w:color="auto"/>
              <w:left w:val="nil"/>
              <w:bottom w:val="nil"/>
              <w:right w:val="nil"/>
            </w:tcBorders>
          </w:tcPr>
          <w:p w14:paraId="5E7D83D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3865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E90B897" w14:textId="77777777" w:rsidR="00EE5860" w:rsidRPr="00441CD0" w:rsidRDefault="00EE5860" w:rsidP="00BB0E1F">
            <w:pPr>
              <w:pStyle w:val="TAC"/>
            </w:pPr>
          </w:p>
        </w:tc>
      </w:tr>
      <w:tr w:rsidR="00EE5860" w:rsidRPr="00441CD0" w14:paraId="4ADB382D" w14:textId="77777777" w:rsidTr="00BB0E1F">
        <w:trPr>
          <w:jc w:val="center"/>
        </w:trPr>
        <w:tc>
          <w:tcPr>
            <w:tcW w:w="151" w:type="dxa"/>
            <w:tcBorders>
              <w:top w:val="nil"/>
              <w:left w:val="single" w:sz="6" w:space="0" w:color="auto"/>
              <w:bottom w:val="nil"/>
              <w:right w:val="nil"/>
            </w:tcBorders>
          </w:tcPr>
          <w:p w14:paraId="1AD5E5E2" w14:textId="77777777" w:rsidR="00EE5860" w:rsidRPr="00441CD0" w:rsidRDefault="00EE5860" w:rsidP="00BB0E1F">
            <w:pPr>
              <w:pStyle w:val="TAC"/>
            </w:pPr>
          </w:p>
        </w:tc>
        <w:tc>
          <w:tcPr>
            <w:tcW w:w="1104" w:type="dxa"/>
            <w:tcBorders>
              <w:top w:val="nil"/>
              <w:left w:val="nil"/>
              <w:bottom w:val="nil"/>
              <w:right w:val="nil"/>
            </w:tcBorders>
            <w:hideMark/>
          </w:tcPr>
          <w:p w14:paraId="1AE0C0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4ABCC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D39D5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D0833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046D5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889FC8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A9A48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71AA97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4E2F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31229D2" w14:textId="77777777" w:rsidR="00EE5860" w:rsidRPr="00441CD0" w:rsidRDefault="00EE5860" w:rsidP="00BB0E1F">
            <w:pPr>
              <w:pStyle w:val="TAC"/>
            </w:pPr>
          </w:p>
        </w:tc>
      </w:tr>
      <w:tr w:rsidR="00EE5860" w:rsidRPr="00441CD0" w14:paraId="75CFE33E" w14:textId="77777777" w:rsidTr="00BB0E1F">
        <w:trPr>
          <w:jc w:val="center"/>
        </w:trPr>
        <w:tc>
          <w:tcPr>
            <w:tcW w:w="151" w:type="dxa"/>
            <w:tcBorders>
              <w:top w:val="nil"/>
              <w:left w:val="single" w:sz="6" w:space="0" w:color="auto"/>
              <w:bottom w:val="nil"/>
              <w:right w:val="nil"/>
            </w:tcBorders>
          </w:tcPr>
          <w:p w14:paraId="5706FC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1EFD4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9E67A16" w14:textId="77777777" w:rsidR="00EE5860" w:rsidRPr="00441CD0" w:rsidRDefault="00EE5860" w:rsidP="00BB0E1F">
            <w:pPr>
              <w:pStyle w:val="TAC"/>
            </w:pPr>
            <w:r w:rsidRPr="00441CD0">
              <w:t>Type = 163 (decimal)</w:t>
            </w:r>
          </w:p>
        </w:tc>
        <w:tc>
          <w:tcPr>
            <w:tcW w:w="588" w:type="dxa"/>
            <w:tcBorders>
              <w:top w:val="nil"/>
              <w:left w:val="single" w:sz="4" w:space="0" w:color="auto"/>
              <w:bottom w:val="nil"/>
              <w:right w:val="single" w:sz="6" w:space="0" w:color="auto"/>
            </w:tcBorders>
          </w:tcPr>
          <w:p w14:paraId="59E65ECE" w14:textId="77777777" w:rsidR="00EE5860" w:rsidRPr="00441CD0" w:rsidRDefault="00EE5860" w:rsidP="00BB0E1F">
            <w:pPr>
              <w:pStyle w:val="TAC"/>
            </w:pPr>
          </w:p>
        </w:tc>
      </w:tr>
      <w:tr w:rsidR="00EE5860" w:rsidRPr="00441CD0" w14:paraId="209468BD" w14:textId="77777777" w:rsidTr="00BB0E1F">
        <w:trPr>
          <w:jc w:val="center"/>
        </w:trPr>
        <w:tc>
          <w:tcPr>
            <w:tcW w:w="151" w:type="dxa"/>
            <w:tcBorders>
              <w:top w:val="nil"/>
              <w:left w:val="single" w:sz="6" w:space="0" w:color="auto"/>
              <w:bottom w:val="nil"/>
              <w:right w:val="nil"/>
            </w:tcBorders>
          </w:tcPr>
          <w:p w14:paraId="434DBC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4A57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FCB93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85A7056" w14:textId="77777777" w:rsidR="00EE5860" w:rsidRPr="00441CD0" w:rsidRDefault="00EE5860" w:rsidP="00BB0E1F">
            <w:pPr>
              <w:pStyle w:val="TAC"/>
            </w:pPr>
          </w:p>
        </w:tc>
      </w:tr>
      <w:tr w:rsidR="00EE5860" w:rsidRPr="00441CD0" w14:paraId="07419EC4" w14:textId="77777777" w:rsidTr="00BB0E1F">
        <w:trPr>
          <w:jc w:val="center"/>
        </w:trPr>
        <w:tc>
          <w:tcPr>
            <w:tcW w:w="151" w:type="dxa"/>
            <w:tcBorders>
              <w:top w:val="nil"/>
              <w:left w:val="single" w:sz="6" w:space="0" w:color="auto"/>
              <w:bottom w:val="nil"/>
              <w:right w:val="nil"/>
            </w:tcBorders>
          </w:tcPr>
          <w:p w14:paraId="7882D7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9DB5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3509954" w14:textId="77777777" w:rsidR="00EE5860" w:rsidRPr="00441CD0" w:rsidRDefault="00EE5860" w:rsidP="00BB0E1F">
            <w:pPr>
              <w:pStyle w:val="TAC"/>
              <w:rPr>
                <w:lang w:eastAsia="zh-CN"/>
              </w:rPr>
            </w:pPr>
            <w:r w:rsidRPr="00441CD0">
              <w:rPr>
                <w:lang w:eastAsia="zh-CN"/>
              </w:rPr>
              <w:t>Activation Time</w:t>
            </w:r>
          </w:p>
        </w:tc>
        <w:tc>
          <w:tcPr>
            <w:tcW w:w="588" w:type="dxa"/>
            <w:tcBorders>
              <w:top w:val="nil"/>
              <w:left w:val="single" w:sz="4" w:space="0" w:color="auto"/>
              <w:bottom w:val="nil"/>
              <w:right w:val="single" w:sz="6" w:space="0" w:color="auto"/>
            </w:tcBorders>
          </w:tcPr>
          <w:p w14:paraId="1616E450" w14:textId="77777777" w:rsidR="00EE5860" w:rsidRPr="00441CD0" w:rsidRDefault="00EE5860" w:rsidP="00BB0E1F">
            <w:pPr>
              <w:pStyle w:val="TAC"/>
            </w:pPr>
          </w:p>
        </w:tc>
      </w:tr>
      <w:tr w:rsidR="00EE5860" w:rsidRPr="00441CD0" w14:paraId="3C3AE3E8" w14:textId="77777777" w:rsidTr="00BB0E1F">
        <w:trPr>
          <w:jc w:val="center"/>
        </w:trPr>
        <w:tc>
          <w:tcPr>
            <w:tcW w:w="151" w:type="dxa"/>
            <w:tcBorders>
              <w:top w:val="nil"/>
              <w:left w:val="single" w:sz="6" w:space="0" w:color="auto"/>
              <w:bottom w:val="single" w:sz="4" w:space="0" w:color="auto"/>
              <w:right w:val="nil"/>
            </w:tcBorders>
          </w:tcPr>
          <w:p w14:paraId="7B74868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A44F5"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21449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F4E5C62" w14:textId="77777777" w:rsidR="00EE5860" w:rsidRPr="00441CD0" w:rsidRDefault="00EE5860" w:rsidP="00BB0E1F">
            <w:pPr>
              <w:pStyle w:val="TAC"/>
              <w:rPr>
                <w:lang w:val="x-none"/>
              </w:rPr>
            </w:pPr>
          </w:p>
        </w:tc>
      </w:tr>
    </w:tbl>
    <w:p w14:paraId="3A461FF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2.121-</w:t>
      </w:r>
      <w:r w:rsidRPr="00441CD0">
        <w:rPr>
          <w:lang w:eastAsia="ja-JP"/>
        </w:rPr>
        <w:t>1</w:t>
      </w:r>
      <w:r w:rsidRPr="00441CD0">
        <w:t xml:space="preserve">: Activation </w:t>
      </w:r>
      <w:r w:rsidRPr="00441CD0">
        <w:rPr>
          <w:lang w:eastAsia="ja-JP"/>
        </w:rPr>
        <w:t>Time</w:t>
      </w:r>
    </w:p>
    <w:p w14:paraId="2F45E52F" w14:textId="1D0DC138" w:rsidR="00EE5860" w:rsidRPr="00441CD0" w:rsidRDefault="00EE5860" w:rsidP="00EE5860">
      <w:r w:rsidRPr="00441CD0">
        <w:t xml:space="preserve">The Activation Time field shall indicate </w:t>
      </w:r>
      <w:r w:rsidRPr="00441CD0">
        <w:rPr>
          <w:lang w:eastAsia="zh-CN"/>
        </w:rPr>
        <w:t xml:space="preserve">the 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2775FF5D"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4D24A9B" w14:textId="77777777" w:rsidR="00EE5860" w:rsidRPr="00441CD0" w:rsidRDefault="00EE5860" w:rsidP="00EE5860">
      <w:pPr>
        <w:pStyle w:val="Heading3"/>
      </w:pPr>
      <w:bookmarkStart w:id="6551" w:name="_Toc19717467"/>
      <w:bookmarkStart w:id="6552" w:name="_Toc27490968"/>
      <w:bookmarkStart w:id="6553" w:name="_Toc27557261"/>
      <w:bookmarkStart w:id="6554" w:name="_Toc27724178"/>
      <w:bookmarkStart w:id="6555" w:name="_Toc36031252"/>
      <w:bookmarkStart w:id="6556" w:name="_Toc36043172"/>
      <w:bookmarkStart w:id="6557" w:name="_Toc36814497"/>
      <w:bookmarkStart w:id="6558" w:name="_Toc44689355"/>
      <w:bookmarkStart w:id="6559" w:name="_Toc44924109"/>
      <w:bookmarkStart w:id="6560" w:name="_Toc51861079"/>
      <w:bookmarkStart w:id="6561" w:name="_Toc57930850"/>
      <w:bookmarkStart w:id="6562" w:name="_Toc57931480"/>
      <w:bookmarkStart w:id="6563" w:name="_Toc67499872"/>
      <w:r w:rsidRPr="00441CD0">
        <w:t>8.</w:t>
      </w:r>
      <w:r w:rsidRPr="00441CD0">
        <w:rPr>
          <w:lang w:val="en-US"/>
        </w:rPr>
        <w:t>2.122</w:t>
      </w:r>
      <w:r w:rsidRPr="00441CD0">
        <w:tab/>
        <w:t>Deactivation Time</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42850283" w14:textId="77777777" w:rsidR="00EE5860" w:rsidRPr="00441CD0" w:rsidRDefault="00EE5860" w:rsidP="00EE5860">
      <w:pPr>
        <w:rPr>
          <w:lang w:eastAsia="ja-JP"/>
        </w:rPr>
      </w:pPr>
      <w:r w:rsidRPr="00441CD0">
        <w:t>The Deactivation Time IE indicates the time that the PDR shall be set to be inactive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8.2.122-1</w:t>
      </w:r>
      <w:r w:rsidRPr="00441CD0">
        <w:rPr>
          <w:lang w:eastAsia="ja-JP"/>
        </w:rPr>
        <w:t>.</w:t>
      </w:r>
    </w:p>
    <w:p w14:paraId="03BE2C2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EBCB71" w14:textId="77777777" w:rsidTr="00BB0E1F">
        <w:trPr>
          <w:jc w:val="center"/>
        </w:trPr>
        <w:tc>
          <w:tcPr>
            <w:tcW w:w="151" w:type="dxa"/>
            <w:tcBorders>
              <w:top w:val="single" w:sz="6" w:space="0" w:color="auto"/>
              <w:left w:val="single" w:sz="6" w:space="0" w:color="auto"/>
              <w:bottom w:val="nil"/>
              <w:right w:val="nil"/>
            </w:tcBorders>
          </w:tcPr>
          <w:p w14:paraId="31B01EAC"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56BC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555D9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F4DDBF" w14:textId="77777777" w:rsidR="00EE5860" w:rsidRPr="00441CD0" w:rsidRDefault="00EE5860" w:rsidP="00BB0E1F">
            <w:pPr>
              <w:pStyle w:val="TAC"/>
            </w:pPr>
          </w:p>
        </w:tc>
      </w:tr>
      <w:tr w:rsidR="00EE5860" w:rsidRPr="00441CD0" w14:paraId="7B6A5A65" w14:textId="77777777" w:rsidTr="00BB0E1F">
        <w:trPr>
          <w:jc w:val="center"/>
        </w:trPr>
        <w:tc>
          <w:tcPr>
            <w:tcW w:w="151" w:type="dxa"/>
            <w:tcBorders>
              <w:top w:val="nil"/>
              <w:left w:val="single" w:sz="6" w:space="0" w:color="auto"/>
              <w:bottom w:val="nil"/>
              <w:right w:val="nil"/>
            </w:tcBorders>
          </w:tcPr>
          <w:p w14:paraId="60E88CD5" w14:textId="77777777" w:rsidR="00EE5860" w:rsidRPr="00441CD0" w:rsidRDefault="00EE5860" w:rsidP="00BB0E1F">
            <w:pPr>
              <w:pStyle w:val="TAC"/>
            </w:pPr>
          </w:p>
        </w:tc>
        <w:tc>
          <w:tcPr>
            <w:tcW w:w="1104" w:type="dxa"/>
            <w:tcBorders>
              <w:top w:val="nil"/>
              <w:left w:val="nil"/>
              <w:bottom w:val="nil"/>
              <w:right w:val="nil"/>
            </w:tcBorders>
            <w:hideMark/>
          </w:tcPr>
          <w:p w14:paraId="546FBEF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FDDFA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7AB0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CF823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3C272F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5C1F79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43AD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87429A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6F9DC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03A8A9" w14:textId="77777777" w:rsidR="00EE5860" w:rsidRPr="00441CD0" w:rsidRDefault="00EE5860" w:rsidP="00BB0E1F">
            <w:pPr>
              <w:pStyle w:val="TAC"/>
            </w:pPr>
          </w:p>
        </w:tc>
      </w:tr>
      <w:tr w:rsidR="00EE5860" w:rsidRPr="00441CD0" w14:paraId="55498F8D" w14:textId="77777777" w:rsidTr="00BB0E1F">
        <w:trPr>
          <w:jc w:val="center"/>
        </w:trPr>
        <w:tc>
          <w:tcPr>
            <w:tcW w:w="151" w:type="dxa"/>
            <w:tcBorders>
              <w:top w:val="nil"/>
              <w:left w:val="single" w:sz="6" w:space="0" w:color="auto"/>
              <w:bottom w:val="nil"/>
              <w:right w:val="nil"/>
            </w:tcBorders>
          </w:tcPr>
          <w:p w14:paraId="3A1AD0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CEE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D2C4A16" w14:textId="77777777" w:rsidR="00EE5860" w:rsidRPr="00441CD0" w:rsidRDefault="00EE5860" w:rsidP="00BB0E1F">
            <w:pPr>
              <w:pStyle w:val="TAC"/>
            </w:pPr>
            <w:r w:rsidRPr="00441CD0">
              <w:t>Type = 164 (decimal)</w:t>
            </w:r>
          </w:p>
        </w:tc>
        <w:tc>
          <w:tcPr>
            <w:tcW w:w="588" w:type="dxa"/>
            <w:tcBorders>
              <w:top w:val="nil"/>
              <w:left w:val="single" w:sz="4" w:space="0" w:color="auto"/>
              <w:bottom w:val="nil"/>
              <w:right w:val="single" w:sz="6" w:space="0" w:color="auto"/>
            </w:tcBorders>
          </w:tcPr>
          <w:p w14:paraId="3723037C" w14:textId="77777777" w:rsidR="00EE5860" w:rsidRPr="00441CD0" w:rsidRDefault="00EE5860" w:rsidP="00BB0E1F">
            <w:pPr>
              <w:pStyle w:val="TAC"/>
            </w:pPr>
          </w:p>
        </w:tc>
      </w:tr>
      <w:tr w:rsidR="00EE5860" w:rsidRPr="00441CD0" w14:paraId="7303CB62" w14:textId="77777777" w:rsidTr="00BB0E1F">
        <w:trPr>
          <w:jc w:val="center"/>
        </w:trPr>
        <w:tc>
          <w:tcPr>
            <w:tcW w:w="151" w:type="dxa"/>
            <w:tcBorders>
              <w:top w:val="nil"/>
              <w:left w:val="single" w:sz="6" w:space="0" w:color="auto"/>
              <w:bottom w:val="nil"/>
              <w:right w:val="nil"/>
            </w:tcBorders>
          </w:tcPr>
          <w:p w14:paraId="0214F6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3F9EF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C39B3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3258FA1" w14:textId="77777777" w:rsidR="00EE5860" w:rsidRPr="00441CD0" w:rsidRDefault="00EE5860" w:rsidP="00BB0E1F">
            <w:pPr>
              <w:pStyle w:val="TAC"/>
            </w:pPr>
          </w:p>
        </w:tc>
      </w:tr>
      <w:tr w:rsidR="00EE5860" w:rsidRPr="00441CD0" w14:paraId="31FEB13F" w14:textId="77777777" w:rsidTr="00BB0E1F">
        <w:trPr>
          <w:jc w:val="center"/>
        </w:trPr>
        <w:tc>
          <w:tcPr>
            <w:tcW w:w="151" w:type="dxa"/>
            <w:tcBorders>
              <w:top w:val="nil"/>
              <w:left w:val="single" w:sz="6" w:space="0" w:color="auto"/>
              <w:bottom w:val="nil"/>
              <w:right w:val="nil"/>
            </w:tcBorders>
          </w:tcPr>
          <w:p w14:paraId="739E5B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33876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CDF7255" w14:textId="77777777" w:rsidR="00EE5860" w:rsidRPr="00441CD0" w:rsidRDefault="00EE5860" w:rsidP="00BB0E1F">
            <w:pPr>
              <w:pStyle w:val="TAC"/>
              <w:rPr>
                <w:lang w:eastAsia="zh-CN"/>
              </w:rPr>
            </w:pPr>
            <w:r w:rsidRPr="00441CD0">
              <w:rPr>
                <w:lang w:eastAsia="zh-CN"/>
              </w:rPr>
              <w:t>Deactivation Time</w:t>
            </w:r>
          </w:p>
        </w:tc>
        <w:tc>
          <w:tcPr>
            <w:tcW w:w="588" w:type="dxa"/>
            <w:tcBorders>
              <w:top w:val="nil"/>
              <w:left w:val="single" w:sz="4" w:space="0" w:color="auto"/>
              <w:bottom w:val="nil"/>
              <w:right w:val="single" w:sz="6" w:space="0" w:color="auto"/>
            </w:tcBorders>
          </w:tcPr>
          <w:p w14:paraId="03320BE3" w14:textId="77777777" w:rsidR="00EE5860" w:rsidRPr="00441CD0" w:rsidRDefault="00EE5860" w:rsidP="00BB0E1F">
            <w:pPr>
              <w:pStyle w:val="TAC"/>
            </w:pPr>
          </w:p>
        </w:tc>
      </w:tr>
      <w:tr w:rsidR="00EE5860" w:rsidRPr="00441CD0" w14:paraId="337A9FA1" w14:textId="77777777" w:rsidTr="00BB0E1F">
        <w:trPr>
          <w:jc w:val="center"/>
        </w:trPr>
        <w:tc>
          <w:tcPr>
            <w:tcW w:w="151" w:type="dxa"/>
            <w:tcBorders>
              <w:top w:val="nil"/>
              <w:left w:val="single" w:sz="6" w:space="0" w:color="auto"/>
              <w:bottom w:val="single" w:sz="4" w:space="0" w:color="auto"/>
              <w:right w:val="nil"/>
            </w:tcBorders>
          </w:tcPr>
          <w:p w14:paraId="12E2970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9C9C469"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C80BF3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233ACD8" w14:textId="77777777" w:rsidR="00EE5860" w:rsidRPr="00441CD0" w:rsidRDefault="00EE5860" w:rsidP="00BB0E1F">
            <w:pPr>
              <w:pStyle w:val="TAC"/>
              <w:rPr>
                <w:lang w:val="x-none"/>
              </w:rPr>
            </w:pPr>
          </w:p>
        </w:tc>
      </w:tr>
    </w:tbl>
    <w:p w14:paraId="024AB0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2.122</w:t>
      </w:r>
      <w:r w:rsidRPr="00441CD0">
        <w:rPr>
          <w:lang w:eastAsia="zh-CN"/>
        </w:rPr>
        <w:t>-</w:t>
      </w:r>
      <w:r w:rsidRPr="00441CD0">
        <w:rPr>
          <w:lang w:eastAsia="ja-JP"/>
        </w:rPr>
        <w:t>1</w:t>
      </w:r>
      <w:r w:rsidRPr="00441CD0">
        <w:t xml:space="preserve">: Deactivation </w:t>
      </w:r>
      <w:r w:rsidRPr="00441CD0">
        <w:rPr>
          <w:lang w:eastAsia="ja-JP"/>
        </w:rPr>
        <w:t>Time</w:t>
      </w:r>
    </w:p>
    <w:p w14:paraId="06514815" w14:textId="7A8265E1" w:rsidR="00EE5860" w:rsidRPr="00441CD0" w:rsidRDefault="00EE5860" w:rsidP="00EE5860">
      <w:r w:rsidRPr="00441CD0">
        <w:t xml:space="preserve">The Deactivation Time field shall indicate </w:t>
      </w:r>
      <w:r w:rsidRPr="00441CD0">
        <w:rPr>
          <w:lang w:eastAsia="zh-CN"/>
        </w:rPr>
        <w:t xml:space="preserve">the deactivation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7747012E"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A053157" w14:textId="77777777" w:rsidR="00EE5860" w:rsidRPr="00441CD0" w:rsidRDefault="00EE5860" w:rsidP="00EE5860">
      <w:pPr>
        <w:pStyle w:val="Heading3"/>
      </w:pPr>
      <w:bookmarkStart w:id="6564" w:name="_Toc19717468"/>
      <w:bookmarkStart w:id="6565" w:name="_Toc27490969"/>
      <w:bookmarkStart w:id="6566" w:name="_Toc27557262"/>
      <w:bookmarkStart w:id="6567" w:name="_Toc27724179"/>
      <w:bookmarkStart w:id="6568" w:name="_Toc36031253"/>
      <w:bookmarkStart w:id="6569" w:name="_Toc36043173"/>
      <w:bookmarkStart w:id="6570" w:name="_Toc36814498"/>
      <w:bookmarkStart w:id="6571" w:name="_Toc44689356"/>
      <w:bookmarkStart w:id="6572" w:name="_Toc44924110"/>
      <w:bookmarkStart w:id="6573" w:name="_Toc51861080"/>
      <w:bookmarkStart w:id="6574" w:name="_Toc57930851"/>
      <w:bookmarkStart w:id="6575" w:name="_Toc57931481"/>
      <w:bookmarkStart w:id="6576" w:name="_Toc67499873"/>
      <w:r w:rsidRPr="00441CD0">
        <w:t>8.2.123</w:t>
      </w:r>
      <w:r w:rsidRPr="00441CD0">
        <w:tab/>
        <w:t>MAR ID</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3442E066" w14:textId="77777777" w:rsidR="00EE5860" w:rsidRPr="00441CD0" w:rsidRDefault="00EE5860" w:rsidP="00EE5860">
      <w:pPr>
        <w:rPr>
          <w:lang w:eastAsia="zh-CN"/>
        </w:rPr>
      </w:pPr>
      <w:r w:rsidRPr="00441CD0">
        <w:t xml:space="preserve">The </w:t>
      </w:r>
      <w:r w:rsidRPr="00441CD0">
        <w:rPr>
          <w:lang w:val="en-US" w:eastAsia="zh-CN"/>
        </w:rPr>
        <w:t>MAR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8.2.123-1</w:t>
      </w:r>
      <w:r w:rsidRPr="00441CD0">
        <w:rPr>
          <w:lang w:eastAsia="ja-JP"/>
        </w:rPr>
        <w:t xml:space="preserve">. </w:t>
      </w:r>
      <w:r w:rsidRPr="00441CD0">
        <w:rPr>
          <w:lang w:eastAsia="zh-CN"/>
        </w:rPr>
        <w:t>It shall contain a Multi-Access Rule ID.</w:t>
      </w:r>
    </w:p>
    <w:p w14:paraId="04A7846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338922" w14:textId="77777777" w:rsidTr="00BB0E1F">
        <w:trPr>
          <w:jc w:val="center"/>
        </w:trPr>
        <w:tc>
          <w:tcPr>
            <w:tcW w:w="151" w:type="dxa"/>
            <w:tcBorders>
              <w:top w:val="single" w:sz="6" w:space="0" w:color="auto"/>
              <w:left w:val="single" w:sz="6" w:space="0" w:color="auto"/>
              <w:bottom w:val="nil"/>
              <w:right w:val="nil"/>
            </w:tcBorders>
          </w:tcPr>
          <w:p w14:paraId="298EDA47" w14:textId="77777777" w:rsidR="00EE5860" w:rsidRPr="00441CD0" w:rsidRDefault="00EE5860" w:rsidP="00BB0E1F">
            <w:pPr>
              <w:pStyle w:val="TAC"/>
            </w:pPr>
          </w:p>
        </w:tc>
        <w:tc>
          <w:tcPr>
            <w:tcW w:w="1104" w:type="dxa"/>
            <w:tcBorders>
              <w:top w:val="single" w:sz="6" w:space="0" w:color="auto"/>
              <w:left w:val="nil"/>
              <w:bottom w:val="nil"/>
              <w:right w:val="nil"/>
            </w:tcBorders>
          </w:tcPr>
          <w:p w14:paraId="6858A9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6AF6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71220A" w14:textId="77777777" w:rsidR="00EE5860" w:rsidRPr="00441CD0" w:rsidRDefault="00EE5860" w:rsidP="00BB0E1F">
            <w:pPr>
              <w:pStyle w:val="TAC"/>
            </w:pPr>
          </w:p>
        </w:tc>
      </w:tr>
      <w:tr w:rsidR="00EE5860" w:rsidRPr="00441CD0" w14:paraId="2CE4E835" w14:textId="77777777" w:rsidTr="00BB0E1F">
        <w:trPr>
          <w:jc w:val="center"/>
        </w:trPr>
        <w:tc>
          <w:tcPr>
            <w:tcW w:w="151" w:type="dxa"/>
            <w:tcBorders>
              <w:top w:val="nil"/>
              <w:left w:val="single" w:sz="6" w:space="0" w:color="auto"/>
              <w:bottom w:val="nil"/>
              <w:right w:val="nil"/>
            </w:tcBorders>
          </w:tcPr>
          <w:p w14:paraId="5520E3B2" w14:textId="77777777" w:rsidR="00EE5860" w:rsidRPr="00441CD0" w:rsidRDefault="00EE5860" w:rsidP="00BB0E1F">
            <w:pPr>
              <w:pStyle w:val="TAC"/>
            </w:pPr>
          </w:p>
        </w:tc>
        <w:tc>
          <w:tcPr>
            <w:tcW w:w="1104" w:type="dxa"/>
            <w:tcBorders>
              <w:top w:val="nil"/>
              <w:left w:val="nil"/>
              <w:bottom w:val="nil"/>
              <w:right w:val="nil"/>
            </w:tcBorders>
            <w:hideMark/>
          </w:tcPr>
          <w:p w14:paraId="69CC17B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5B7224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DAA99E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4DE9E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B639F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39A6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823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6DD37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56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AD6C8DF" w14:textId="77777777" w:rsidR="00EE5860" w:rsidRPr="00441CD0" w:rsidRDefault="00EE5860" w:rsidP="00BB0E1F">
            <w:pPr>
              <w:pStyle w:val="TAC"/>
            </w:pPr>
          </w:p>
        </w:tc>
      </w:tr>
      <w:tr w:rsidR="00EE5860" w:rsidRPr="00441CD0" w14:paraId="58A31EA0" w14:textId="77777777" w:rsidTr="00BB0E1F">
        <w:trPr>
          <w:jc w:val="center"/>
        </w:trPr>
        <w:tc>
          <w:tcPr>
            <w:tcW w:w="151" w:type="dxa"/>
            <w:tcBorders>
              <w:top w:val="nil"/>
              <w:left w:val="single" w:sz="6" w:space="0" w:color="auto"/>
              <w:bottom w:val="nil"/>
              <w:right w:val="nil"/>
            </w:tcBorders>
          </w:tcPr>
          <w:p w14:paraId="64AD00E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07D0D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E2BF4A" w14:textId="77777777" w:rsidR="00EE5860" w:rsidRPr="00441CD0" w:rsidRDefault="00EE5860" w:rsidP="00BB0E1F">
            <w:pPr>
              <w:pStyle w:val="TAC"/>
            </w:pPr>
            <w:r w:rsidRPr="00441CD0">
              <w:t xml:space="preserve">Type = </w:t>
            </w:r>
            <w:r w:rsidRPr="00441CD0">
              <w:rPr>
                <w:lang w:val="sv-SE"/>
              </w:rPr>
              <w:t>170</w:t>
            </w:r>
            <w:r w:rsidRPr="00441CD0">
              <w:t xml:space="preserve"> (decimal)</w:t>
            </w:r>
          </w:p>
        </w:tc>
        <w:tc>
          <w:tcPr>
            <w:tcW w:w="588" w:type="dxa"/>
            <w:tcBorders>
              <w:top w:val="nil"/>
              <w:left w:val="single" w:sz="4" w:space="0" w:color="auto"/>
              <w:bottom w:val="nil"/>
              <w:right w:val="single" w:sz="6" w:space="0" w:color="auto"/>
            </w:tcBorders>
          </w:tcPr>
          <w:p w14:paraId="3FD139CC" w14:textId="77777777" w:rsidR="00EE5860" w:rsidRPr="00441CD0" w:rsidRDefault="00EE5860" w:rsidP="00BB0E1F">
            <w:pPr>
              <w:pStyle w:val="TAC"/>
            </w:pPr>
          </w:p>
        </w:tc>
      </w:tr>
      <w:tr w:rsidR="00EE5860" w:rsidRPr="00441CD0" w14:paraId="0C5BCFE0" w14:textId="77777777" w:rsidTr="00BB0E1F">
        <w:trPr>
          <w:jc w:val="center"/>
        </w:trPr>
        <w:tc>
          <w:tcPr>
            <w:tcW w:w="151" w:type="dxa"/>
            <w:tcBorders>
              <w:top w:val="nil"/>
              <w:left w:val="single" w:sz="6" w:space="0" w:color="auto"/>
              <w:bottom w:val="nil"/>
              <w:right w:val="nil"/>
            </w:tcBorders>
          </w:tcPr>
          <w:p w14:paraId="04DABF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03000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926021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29E5A6" w14:textId="77777777" w:rsidR="00EE5860" w:rsidRPr="00441CD0" w:rsidRDefault="00EE5860" w:rsidP="00BB0E1F">
            <w:pPr>
              <w:pStyle w:val="TAC"/>
            </w:pPr>
          </w:p>
        </w:tc>
      </w:tr>
      <w:tr w:rsidR="00EE5860" w:rsidRPr="00441CD0" w14:paraId="15E2B051" w14:textId="77777777" w:rsidTr="00BB0E1F">
        <w:trPr>
          <w:jc w:val="center"/>
        </w:trPr>
        <w:tc>
          <w:tcPr>
            <w:tcW w:w="151" w:type="dxa"/>
            <w:tcBorders>
              <w:top w:val="nil"/>
              <w:left w:val="single" w:sz="6" w:space="0" w:color="auto"/>
              <w:bottom w:val="nil"/>
              <w:right w:val="nil"/>
            </w:tcBorders>
          </w:tcPr>
          <w:p w14:paraId="39426B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16EDB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3EAAB184" w14:textId="77777777" w:rsidR="00EE5860" w:rsidRPr="00441CD0" w:rsidRDefault="00EE5860" w:rsidP="00BB0E1F">
            <w:pPr>
              <w:pStyle w:val="TAC"/>
              <w:rPr>
                <w:lang w:eastAsia="zh-CN"/>
              </w:rPr>
            </w:pPr>
            <w:r w:rsidRPr="00441CD0">
              <w:rPr>
                <w:lang w:eastAsia="zh-CN"/>
              </w:rPr>
              <w:t>MAR ID value</w:t>
            </w:r>
          </w:p>
        </w:tc>
        <w:tc>
          <w:tcPr>
            <w:tcW w:w="588" w:type="dxa"/>
            <w:tcBorders>
              <w:top w:val="nil"/>
              <w:left w:val="single" w:sz="4" w:space="0" w:color="auto"/>
              <w:bottom w:val="nil"/>
              <w:right w:val="single" w:sz="6" w:space="0" w:color="auto"/>
            </w:tcBorders>
          </w:tcPr>
          <w:p w14:paraId="3568F097" w14:textId="77777777" w:rsidR="00EE5860" w:rsidRPr="00441CD0" w:rsidRDefault="00EE5860" w:rsidP="00BB0E1F">
            <w:pPr>
              <w:pStyle w:val="TAC"/>
            </w:pPr>
          </w:p>
        </w:tc>
      </w:tr>
      <w:tr w:rsidR="00EE5860" w:rsidRPr="00441CD0" w14:paraId="02805C2B" w14:textId="77777777" w:rsidTr="00BB0E1F">
        <w:trPr>
          <w:jc w:val="center"/>
        </w:trPr>
        <w:tc>
          <w:tcPr>
            <w:tcW w:w="151" w:type="dxa"/>
            <w:tcBorders>
              <w:top w:val="nil"/>
              <w:left w:val="single" w:sz="6" w:space="0" w:color="auto"/>
              <w:bottom w:val="single" w:sz="4" w:space="0" w:color="auto"/>
              <w:right w:val="nil"/>
            </w:tcBorders>
          </w:tcPr>
          <w:p w14:paraId="3492D6A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0410270"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907204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6E60B3" w14:textId="77777777" w:rsidR="00EE5860" w:rsidRPr="00441CD0" w:rsidRDefault="00EE5860" w:rsidP="00BB0E1F">
            <w:pPr>
              <w:pStyle w:val="TAC"/>
              <w:rPr>
                <w:lang w:val="x-none"/>
              </w:rPr>
            </w:pPr>
          </w:p>
        </w:tc>
      </w:tr>
    </w:tbl>
    <w:p w14:paraId="115C866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123</w:t>
      </w:r>
      <w:r w:rsidRPr="00441CD0">
        <w:rPr>
          <w:lang w:eastAsia="zh-CN"/>
        </w:rPr>
        <w:t>-</w:t>
      </w:r>
      <w:r w:rsidRPr="00441CD0">
        <w:rPr>
          <w:lang w:eastAsia="ja-JP"/>
        </w:rPr>
        <w:t>1</w:t>
      </w:r>
      <w:r w:rsidRPr="00441CD0">
        <w:t xml:space="preserve">: </w:t>
      </w:r>
      <w:r w:rsidRPr="00441CD0">
        <w:rPr>
          <w:lang w:eastAsia="ja-JP"/>
        </w:rPr>
        <w:t>MAR ID</w:t>
      </w:r>
    </w:p>
    <w:p w14:paraId="259C3BC0" w14:textId="77777777" w:rsidR="00EE5860" w:rsidRPr="00441CD0" w:rsidRDefault="00EE5860" w:rsidP="00EE5860">
      <w:r w:rsidRPr="00441CD0">
        <w:t>The MAR ID value field shall be encoded as an Unsigned16 binary integer value.</w:t>
      </w:r>
    </w:p>
    <w:p w14:paraId="75ACED48" w14:textId="77777777" w:rsidR="00EE5860" w:rsidRPr="00441CD0" w:rsidRDefault="00EE5860" w:rsidP="00EE5860">
      <w:pPr>
        <w:pStyle w:val="Heading3"/>
      </w:pPr>
      <w:bookmarkStart w:id="6577" w:name="_Toc19717469"/>
      <w:bookmarkStart w:id="6578" w:name="_Toc27490970"/>
      <w:bookmarkStart w:id="6579" w:name="_Toc27557263"/>
      <w:bookmarkStart w:id="6580" w:name="_Toc27724180"/>
      <w:bookmarkStart w:id="6581" w:name="_Toc36031254"/>
      <w:bookmarkStart w:id="6582" w:name="_Toc36043174"/>
      <w:bookmarkStart w:id="6583" w:name="_Toc36814499"/>
      <w:bookmarkStart w:id="6584" w:name="_Toc44689357"/>
      <w:bookmarkStart w:id="6585" w:name="_Toc44924111"/>
      <w:bookmarkStart w:id="6586" w:name="_Toc51861081"/>
      <w:bookmarkStart w:id="6587" w:name="_Toc57930852"/>
      <w:bookmarkStart w:id="6588" w:name="_Toc57931482"/>
      <w:bookmarkStart w:id="6589" w:name="_Toc67499874"/>
      <w:r w:rsidRPr="00441CD0">
        <w:t>8.</w:t>
      </w:r>
      <w:r w:rsidRPr="00441CD0">
        <w:rPr>
          <w:lang w:val="en-US"/>
        </w:rPr>
        <w:t>2.124</w:t>
      </w:r>
      <w:r w:rsidRPr="00441CD0">
        <w:tab/>
        <w:t>Steering Functionality</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0617D204" w14:textId="77777777" w:rsidR="00EE5860" w:rsidRPr="00441CD0" w:rsidRDefault="00EE5860" w:rsidP="00EE5860">
      <w:pPr>
        <w:rPr>
          <w:lang w:eastAsia="zh-CN"/>
        </w:rPr>
      </w:pPr>
      <w:r w:rsidRPr="00441CD0">
        <w:t>The Steering Functionality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8.2.124-1</w:t>
      </w:r>
      <w:r w:rsidRPr="00441CD0">
        <w:rPr>
          <w:lang w:eastAsia="ja-JP"/>
        </w:rPr>
        <w:t xml:space="preserve">. </w:t>
      </w:r>
      <w:r w:rsidRPr="00441CD0">
        <w:rPr>
          <w:lang w:eastAsia="zh-CN"/>
        </w:rPr>
        <w:t xml:space="preserve">It indicates </w:t>
      </w:r>
      <w:r w:rsidRPr="00441CD0">
        <w:t>the steering functionality (ATSSS feature) to be used in a MAR.</w:t>
      </w:r>
    </w:p>
    <w:p w14:paraId="5AE0A01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0E4C3D1" w14:textId="77777777" w:rsidTr="00BB0E1F">
        <w:trPr>
          <w:jc w:val="center"/>
        </w:trPr>
        <w:tc>
          <w:tcPr>
            <w:tcW w:w="151" w:type="dxa"/>
            <w:tcBorders>
              <w:top w:val="single" w:sz="6" w:space="0" w:color="auto"/>
              <w:left w:val="single" w:sz="6" w:space="0" w:color="auto"/>
              <w:bottom w:val="nil"/>
              <w:right w:val="nil"/>
            </w:tcBorders>
          </w:tcPr>
          <w:p w14:paraId="7669AA5A" w14:textId="77777777" w:rsidR="00EE5860" w:rsidRPr="00441CD0" w:rsidRDefault="00EE5860" w:rsidP="00BB0E1F">
            <w:pPr>
              <w:pStyle w:val="TAC"/>
            </w:pPr>
          </w:p>
        </w:tc>
        <w:tc>
          <w:tcPr>
            <w:tcW w:w="1104" w:type="dxa"/>
            <w:tcBorders>
              <w:top w:val="single" w:sz="6" w:space="0" w:color="auto"/>
              <w:left w:val="nil"/>
              <w:bottom w:val="nil"/>
              <w:right w:val="nil"/>
            </w:tcBorders>
          </w:tcPr>
          <w:p w14:paraId="4EB93A67"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30257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BD2CBE3" w14:textId="77777777" w:rsidR="00EE5860" w:rsidRPr="00441CD0" w:rsidRDefault="00EE5860" w:rsidP="00BB0E1F">
            <w:pPr>
              <w:pStyle w:val="TAC"/>
            </w:pPr>
          </w:p>
        </w:tc>
      </w:tr>
      <w:tr w:rsidR="00EE5860" w:rsidRPr="00441CD0" w14:paraId="49E7B239" w14:textId="77777777" w:rsidTr="00BB0E1F">
        <w:trPr>
          <w:jc w:val="center"/>
        </w:trPr>
        <w:tc>
          <w:tcPr>
            <w:tcW w:w="151" w:type="dxa"/>
            <w:tcBorders>
              <w:top w:val="nil"/>
              <w:left w:val="single" w:sz="6" w:space="0" w:color="auto"/>
              <w:bottom w:val="nil"/>
              <w:right w:val="nil"/>
            </w:tcBorders>
          </w:tcPr>
          <w:p w14:paraId="4339089C" w14:textId="77777777" w:rsidR="00EE5860" w:rsidRPr="00441CD0" w:rsidRDefault="00EE5860" w:rsidP="00BB0E1F">
            <w:pPr>
              <w:pStyle w:val="TAC"/>
            </w:pPr>
          </w:p>
        </w:tc>
        <w:tc>
          <w:tcPr>
            <w:tcW w:w="1104" w:type="dxa"/>
            <w:tcBorders>
              <w:top w:val="nil"/>
              <w:left w:val="nil"/>
              <w:bottom w:val="nil"/>
              <w:right w:val="nil"/>
            </w:tcBorders>
            <w:hideMark/>
          </w:tcPr>
          <w:p w14:paraId="7E0C20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52B03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93FD9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180EB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D2410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1669A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0DF6A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328D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21B9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BA44A2" w14:textId="77777777" w:rsidR="00EE5860" w:rsidRPr="00441CD0" w:rsidRDefault="00EE5860" w:rsidP="00BB0E1F">
            <w:pPr>
              <w:pStyle w:val="TAC"/>
            </w:pPr>
          </w:p>
        </w:tc>
      </w:tr>
      <w:tr w:rsidR="00EE5860" w:rsidRPr="00441CD0" w14:paraId="72BB9FE7" w14:textId="77777777" w:rsidTr="00BB0E1F">
        <w:trPr>
          <w:jc w:val="center"/>
        </w:trPr>
        <w:tc>
          <w:tcPr>
            <w:tcW w:w="151" w:type="dxa"/>
            <w:tcBorders>
              <w:top w:val="nil"/>
              <w:left w:val="single" w:sz="6" w:space="0" w:color="auto"/>
              <w:bottom w:val="nil"/>
              <w:right w:val="nil"/>
            </w:tcBorders>
          </w:tcPr>
          <w:p w14:paraId="58AD17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9F32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2A18DCA" w14:textId="77777777" w:rsidR="00EE5860" w:rsidRPr="00441CD0" w:rsidRDefault="00EE5860" w:rsidP="00BB0E1F">
            <w:pPr>
              <w:pStyle w:val="TAC"/>
            </w:pPr>
            <w:r w:rsidRPr="00441CD0">
              <w:t xml:space="preserve">Type = </w:t>
            </w:r>
            <w:r w:rsidRPr="00441CD0">
              <w:rPr>
                <w:lang w:val="sv-SE"/>
              </w:rPr>
              <w:t>171</w:t>
            </w:r>
            <w:r w:rsidRPr="00441CD0">
              <w:t xml:space="preserve"> (decimal)</w:t>
            </w:r>
          </w:p>
        </w:tc>
        <w:tc>
          <w:tcPr>
            <w:tcW w:w="588" w:type="dxa"/>
            <w:tcBorders>
              <w:top w:val="nil"/>
              <w:left w:val="single" w:sz="4" w:space="0" w:color="auto"/>
              <w:bottom w:val="nil"/>
              <w:right w:val="single" w:sz="6" w:space="0" w:color="auto"/>
            </w:tcBorders>
          </w:tcPr>
          <w:p w14:paraId="5AC92C76" w14:textId="77777777" w:rsidR="00EE5860" w:rsidRPr="00441CD0" w:rsidRDefault="00EE5860" w:rsidP="00BB0E1F">
            <w:pPr>
              <w:pStyle w:val="TAC"/>
            </w:pPr>
          </w:p>
        </w:tc>
      </w:tr>
      <w:tr w:rsidR="00EE5860" w:rsidRPr="00441CD0" w14:paraId="1EBDEBD0" w14:textId="77777777" w:rsidTr="00BB0E1F">
        <w:trPr>
          <w:jc w:val="center"/>
        </w:trPr>
        <w:tc>
          <w:tcPr>
            <w:tcW w:w="151" w:type="dxa"/>
            <w:tcBorders>
              <w:top w:val="nil"/>
              <w:left w:val="single" w:sz="6" w:space="0" w:color="auto"/>
              <w:bottom w:val="nil"/>
              <w:right w:val="nil"/>
            </w:tcBorders>
          </w:tcPr>
          <w:p w14:paraId="22F256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C86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DEBD49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48464D" w14:textId="77777777" w:rsidR="00EE5860" w:rsidRPr="00441CD0" w:rsidRDefault="00EE5860" w:rsidP="00BB0E1F">
            <w:pPr>
              <w:pStyle w:val="TAC"/>
            </w:pPr>
          </w:p>
        </w:tc>
      </w:tr>
      <w:tr w:rsidR="00EE5860" w:rsidRPr="00441CD0" w14:paraId="146B2160" w14:textId="77777777" w:rsidTr="00BB0E1F">
        <w:trPr>
          <w:jc w:val="center"/>
        </w:trPr>
        <w:tc>
          <w:tcPr>
            <w:tcW w:w="151" w:type="dxa"/>
            <w:tcBorders>
              <w:top w:val="nil"/>
              <w:left w:val="single" w:sz="6" w:space="0" w:color="auto"/>
              <w:bottom w:val="nil"/>
              <w:right w:val="nil"/>
            </w:tcBorders>
          </w:tcPr>
          <w:p w14:paraId="770C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6C20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3F3A5EF4"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3D5996B3" w14:textId="77777777" w:rsidR="00EE5860" w:rsidRPr="00441CD0" w:rsidRDefault="00EE5860" w:rsidP="00BB0E1F">
            <w:pPr>
              <w:pStyle w:val="TAC"/>
              <w:rPr>
                <w:lang w:eastAsia="zh-CN"/>
              </w:rPr>
            </w:pPr>
            <w:r w:rsidRPr="00441CD0">
              <w:t>Steering Functionality Value</w:t>
            </w:r>
          </w:p>
        </w:tc>
        <w:tc>
          <w:tcPr>
            <w:tcW w:w="588" w:type="dxa"/>
            <w:tcBorders>
              <w:top w:val="nil"/>
              <w:left w:val="single" w:sz="4" w:space="0" w:color="auto"/>
              <w:bottom w:val="nil"/>
              <w:right w:val="single" w:sz="6" w:space="0" w:color="auto"/>
            </w:tcBorders>
          </w:tcPr>
          <w:p w14:paraId="30F7259F" w14:textId="77777777" w:rsidR="00EE5860" w:rsidRPr="00441CD0" w:rsidRDefault="00EE5860" w:rsidP="00BB0E1F">
            <w:pPr>
              <w:pStyle w:val="TAC"/>
            </w:pPr>
          </w:p>
        </w:tc>
      </w:tr>
      <w:tr w:rsidR="00EE5860" w:rsidRPr="00441CD0" w14:paraId="2900E0E5" w14:textId="77777777" w:rsidTr="00BB0E1F">
        <w:trPr>
          <w:jc w:val="center"/>
        </w:trPr>
        <w:tc>
          <w:tcPr>
            <w:tcW w:w="151" w:type="dxa"/>
            <w:tcBorders>
              <w:top w:val="nil"/>
              <w:left w:val="single" w:sz="6" w:space="0" w:color="auto"/>
              <w:bottom w:val="single" w:sz="4" w:space="0" w:color="auto"/>
              <w:right w:val="nil"/>
            </w:tcBorders>
          </w:tcPr>
          <w:p w14:paraId="6CEC26D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9A93B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22BC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D20D1" w14:textId="77777777" w:rsidR="00EE5860" w:rsidRPr="00441CD0" w:rsidRDefault="00EE5860" w:rsidP="00BB0E1F">
            <w:pPr>
              <w:pStyle w:val="TAC"/>
              <w:rPr>
                <w:lang w:val="x-none"/>
              </w:rPr>
            </w:pPr>
          </w:p>
        </w:tc>
      </w:tr>
    </w:tbl>
    <w:p w14:paraId="21C08B6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2.124</w:t>
      </w:r>
      <w:r w:rsidRPr="00441CD0">
        <w:rPr>
          <w:lang w:eastAsia="zh-CN"/>
        </w:rPr>
        <w:t>-</w:t>
      </w:r>
      <w:r w:rsidRPr="00441CD0">
        <w:rPr>
          <w:lang w:eastAsia="ja-JP"/>
        </w:rPr>
        <w:t>1</w:t>
      </w:r>
      <w:r w:rsidRPr="00441CD0">
        <w:t>: Steering Functionality</w:t>
      </w:r>
    </w:p>
    <w:p w14:paraId="72B0E2EE" w14:textId="77777777" w:rsidR="00EE5860" w:rsidRPr="00441CD0" w:rsidRDefault="00EE5860" w:rsidP="00EE5860">
      <w:r w:rsidRPr="00441CD0">
        <w:t>The Steering Functionality value shall be encoded as a 4 bits binary integer as specified in Table 8.2.124-1.</w:t>
      </w:r>
    </w:p>
    <w:p w14:paraId="06FEAF9D" w14:textId="77777777" w:rsidR="00EE5860" w:rsidRPr="00441CD0" w:rsidRDefault="00EE5860" w:rsidP="00EE5860">
      <w:pPr>
        <w:pStyle w:val="TH"/>
      </w:pPr>
      <w:r w:rsidRPr="00441CD0">
        <w:t>Table 8.2.124</w:t>
      </w:r>
      <w:r w:rsidRPr="00441CD0">
        <w:rPr>
          <w:lang w:eastAsia="zh-CN"/>
        </w:rPr>
        <w:t>-1</w:t>
      </w:r>
      <w:r w:rsidRPr="00441CD0">
        <w:t>: Steering Functionality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B2ADE0"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3A3C3EB" w14:textId="77777777" w:rsidR="00EE5860" w:rsidRPr="00441CD0" w:rsidRDefault="00EE5860" w:rsidP="00BB0E1F">
            <w:pPr>
              <w:pStyle w:val="TAH"/>
              <w:ind w:left="567"/>
            </w:pPr>
            <w:r w:rsidRPr="00441CD0">
              <w:t>Steering Functionality Value</w:t>
            </w:r>
          </w:p>
        </w:tc>
        <w:tc>
          <w:tcPr>
            <w:tcW w:w="3129" w:type="dxa"/>
            <w:tcBorders>
              <w:top w:val="single" w:sz="4" w:space="0" w:color="auto"/>
              <w:left w:val="single" w:sz="4" w:space="0" w:color="auto"/>
              <w:bottom w:val="single" w:sz="4" w:space="0" w:color="auto"/>
              <w:right w:val="single" w:sz="4" w:space="0" w:color="auto"/>
            </w:tcBorders>
            <w:hideMark/>
          </w:tcPr>
          <w:p w14:paraId="6C9FFCD0" w14:textId="77777777" w:rsidR="00EE5860" w:rsidRPr="00441CD0" w:rsidRDefault="00EE5860" w:rsidP="00BB0E1F">
            <w:pPr>
              <w:pStyle w:val="TAH"/>
              <w:ind w:left="567"/>
              <w:jc w:val="left"/>
            </w:pPr>
            <w:r w:rsidRPr="00441CD0">
              <w:t>Values (Decimal)</w:t>
            </w:r>
          </w:p>
        </w:tc>
      </w:tr>
      <w:tr w:rsidR="00EE5860" w:rsidRPr="00441CD0" w14:paraId="6AB501B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1C53D05" w14:textId="77777777" w:rsidR="00EE5860" w:rsidRPr="00441CD0" w:rsidRDefault="00EE5860" w:rsidP="00BB0E1F">
            <w:pPr>
              <w:pStyle w:val="TAC"/>
              <w:jc w:val="left"/>
              <w:rPr>
                <w:lang w:eastAsia="zh-CN"/>
              </w:rPr>
            </w:pPr>
            <w:r w:rsidRPr="00441CD0">
              <w:rPr>
                <w:lang w:eastAsia="zh-CN"/>
              </w:rPr>
              <w:t>ATSSS-LL</w:t>
            </w:r>
          </w:p>
        </w:tc>
        <w:tc>
          <w:tcPr>
            <w:tcW w:w="3129" w:type="dxa"/>
            <w:tcBorders>
              <w:top w:val="single" w:sz="4" w:space="0" w:color="auto"/>
              <w:left w:val="single" w:sz="4" w:space="0" w:color="auto"/>
              <w:bottom w:val="single" w:sz="4" w:space="0" w:color="auto"/>
              <w:right w:val="single" w:sz="4" w:space="0" w:color="auto"/>
            </w:tcBorders>
            <w:hideMark/>
          </w:tcPr>
          <w:p w14:paraId="36C2D012" w14:textId="77777777" w:rsidR="00EE5860" w:rsidRPr="00441CD0" w:rsidRDefault="00EE5860" w:rsidP="00BB0E1F">
            <w:pPr>
              <w:pStyle w:val="TAC"/>
            </w:pPr>
            <w:r w:rsidRPr="00441CD0">
              <w:t>0</w:t>
            </w:r>
          </w:p>
        </w:tc>
      </w:tr>
      <w:tr w:rsidR="00EE5860" w:rsidRPr="00441CD0" w14:paraId="43B6094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D0F34F3" w14:textId="77777777" w:rsidR="00EE5860" w:rsidRPr="00441CD0" w:rsidRDefault="00EE5860" w:rsidP="00BB0E1F">
            <w:pPr>
              <w:pStyle w:val="TAC"/>
              <w:jc w:val="left"/>
              <w:rPr>
                <w:lang w:val="sv-SE" w:eastAsia="zh-CN"/>
              </w:rPr>
            </w:pPr>
            <w:r w:rsidRPr="00441CD0">
              <w:rPr>
                <w:lang w:eastAsia="zh-CN"/>
              </w:rPr>
              <w:t>MPTCP</w:t>
            </w:r>
          </w:p>
        </w:tc>
        <w:tc>
          <w:tcPr>
            <w:tcW w:w="3129" w:type="dxa"/>
            <w:tcBorders>
              <w:top w:val="single" w:sz="4" w:space="0" w:color="auto"/>
              <w:left w:val="single" w:sz="4" w:space="0" w:color="auto"/>
              <w:bottom w:val="single" w:sz="4" w:space="0" w:color="auto"/>
              <w:right w:val="single" w:sz="4" w:space="0" w:color="auto"/>
            </w:tcBorders>
            <w:hideMark/>
          </w:tcPr>
          <w:p w14:paraId="0B6F30F6" w14:textId="77777777" w:rsidR="00EE5860" w:rsidRPr="00441CD0" w:rsidRDefault="00EE5860" w:rsidP="00BB0E1F">
            <w:pPr>
              <w:pStyle w:val="TAC"/>
              <w:rPr>
                <w:lang w:val="x-none"/>
              </w:rPr>
            </w:pPr>
            <w:r w:rsidRPr="00441CD0">
              <w:t>1</w:t>
            </w:r>
          </w:p>
        </w:tc>
      </w:tr>
      <w:tr w:rsidR="00EE5860" w:rsidRPr="00441CD0" w14:paraId="201B66BC"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900187"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4976C1C" w14:textId="77777777" w:rsidR="00EE5860" w:rsidRPr="00441CD0" w:rsidRDefault="00EE5860" w:rsidP="00BB0E1F">
            <w:pPr>
              <w:pStyle w:val="TAC"/>
              <w:rPr>
                <w:lang w:eastAsia="zh-CN"/>
              </w:rPr>
            </w:pPr>
            <w:r w:rsidRPr="00441CD0">
              <w:rPr>
                <w:lang w:val="de-DE" w:eastAsia="zh-CN"/>
              </w:rPr>
              <w:t>2</w:t>
            </w:r>
            <w:r w:rsidRPr="00441CD0">
              <w:rPr>
                <w:lang w:eastAsia="zh-CN"/>
              </w:rPr>
              <w:t xml:space="preserve"> to 15</w:t>
            </w:r>
          </w:p>
        </w:tc>
      </w:tr>
    </w:tbl>
    <w:p w14:paraId="5640F7BD" w14:textId="77777777" w:rsidR="00EE5860" w:rsidRPr="00441CD0" w:rsidRDefault="00EE5860" w:rsidP="00EE5860"/>
    <w:p w14:paraId="156CE567" w14:textId="77777777" w:rsidR="00EE5860" w:rsidRPr="00441CD0" w:rsidRDefault="00EE5860" w:rsidP="00EE5860">
      <w:pPr>
        <w:pStyle w:val="Heading3"/>
      </w:pPr>
      <w:bookmarkStart w:id="6590" w:name="_Toc19717470"/>
      <w:bookmarkStart w:id="6591" w:name="_Toc27490971"/>
      <w:bookmarkStart w:id="6592" w:name="_Toc27557264"/>
      <w:bookmarkStart w:id="6593" w:name="_Toc27724181"/>
      <w:bookmarkStart w:id="6594" w:name="_Toc36031255"/>
      <w:bookmarkStart w:id="6595" w:name="_Toc36043175"/>
      <w:bookmarkStart w:id="6596" w:name="_Toc36814500"/>
      <w:bookmarkStart w:id="6597" w:name="_Toc44689358"/>
      <w:bookmarkStart w:id="6598" w:name="_Toc44924112"/>
      <w:bookmarkStart w:id="6599" w:name="_Toc51861082"/>
      <w:bookmarkStart w:id="6600" w:name="_Toc57930853"/>
      <w:bookmarkStart w:id="6601" w:name="_Toc57931483"/>
      <w:bookmarkStart w:id="6602" w:name="_Toc67499875"/>
      <w:r w:rsidRPr="00441CD0">
        <w:t>8.</w:t>
      </w:r>
      <w:r w:rsidRPr="00441CD0">
        <w:rPr>
          <w:lang w:val="en-US"/>
        </w:rPr>
        <w:t>2.125</w:t>
      </w:r>
      <w:r w:rsidRPr="00441CD0">
        <w:tab/>
        <w:t>Steering Mode</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0DA96ECC" w14:textId="77777777" w:rsidR="00EE5860" w:rsidRPr="00441CD0" w:rsidRDefault="00EE5860" w:rsidP="00EE5860">
      <w:pPr>
        <w:rPr>
          <w:lang w:eastAsia="zh-CN"/>
        </w:rPr>
      </w:pPr>
      <w:r w:rsidRPr="00441CD0">
        <w:t>The Steering Mode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8.2.125-1</w:t>
      </w:r>
      <w:r w:rsidRPr="00441CD0">
        <w:rPr>
          <w:lang w:eastAsia="ja-JP"/>
        </w:rPr>
        <w:t xml:space="preserve">. </w:t>
      </w:r>
      <w:r w:rsidRPr="00441CD0">
        <w:rPr>
          <w:lang w:eastAsia="zh-CN"/>
        </w:rPr>
        <w:t xml:space="preserve">It indicates </w:t>
      </w:r>
      <w:r w:rsidRPr="00441CD0">
        <w:t>the steering mode to be used in a MAR.</w:t>
      </w:r>
    </w:p>
    <w:p w14:paraId="380C3B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198C10F" w14:textId="77777777" w:rsidTr="00BB0E1F">
        <w:trPr>
          <w:jc w:val="center"/>
        </w:trPr>
        <w:tc>
          <w:tcPr>
            <w:tcW w:w="151" w:type="dxa"/>
            <w:tcBorders>
              <w:top w:val="single" w:sz="6" w:space="0" w:color="auto"/>
              <w:left w:val="single" w:sz="6" w:space="0" w:color="auto"/>
              <w:bottom w:val="nil"/>
              <w:right w:val="nil"/>
            </w:tcBorders>
          </w:tcPr>
          <w:p w14:paraId="4850FB6C" w14:textId="77777777" w:rsidR="00EE5860" w:rsidRPr="00441CD0" w:rsidRDefault="00EE5860" w:rsidP="00BB0E1F">
            <w:pPr>
              <w:pStyle w:val="TAC"/>
            </w:pPr>
          </w:p>
        </w:tc>
        <w:tc>
          <w:tcPr>
            <w:tcW w:w="1104" w:type="dxa"/>
            <w:tcBorders>
              <w:top w:val="single" w:sz="6" w:space="0" w:color="auto"/>
              <w:left w:val="nil"/>
              <w:bottom w:val="nil"/>
              <w:right w:val="nil"/>
            </w:tcBorders>
          </w:tcPr>
          <w:p w14:paraId="65CA3FD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00F5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C89F6D" w14:textId="77777777" w:rsidR="00EE5860" w:rsidRPr="00441CD0" w:rsidRDefault="00EE5860" w:rsidP="00BB0E1F">
            <w:pPr>
              <w:pStyle w:val="TAC"/>
            </w:pPr>
          </w:p>
        </w:tc>
      </w:tr>
      <w:tr w:rsidR="00EE5860" w:rsidRPr="00441CD0" w14:paraId="766A69CD" w14:textId="77777777" w:rsidTr="00BB0E1F">
        <w:trPr>
          <w:jc w:val="center"/>
        </w:trPr>
        <w:tc>
          <w:tcPr>
            <w:tcW w:w="151" w:type="dxa"/>
            <w:tcBorders>
              <w:top w:val="nil"/>
              <w:left w:val="single" w:sz="6" w:space="0" w:color="auto"/>
              <w:bottom w:val="nil"/>
              <w:right w:val="nil"/>
            </w:tcBorders>
          </w:tcPr>
          <w:p w14:paraId="1C333996" w14:textId="77777777" w:rsidR="00EE5860" w:rsidRPr="00441CD0" w:rsidRDefault="00EE5860" w:rsidP="00BB0E1F">
            <w:pPr>
              <w:pStyle w:val="TAC"/>
            </w:pPr>
          </w:p>
        </w:tc>
        <w:tc>
          <w:tcPr>
            <w:tcW w:w="1104" w:type="dxa"/>
            <w:tcBorders>
              <w:top w:val="nil"/>
              <w:left w:val="nil"/>
              <w:bottom w:val="nil"/>
              <w:right w:val="nil"/>
            </w:tcBorders>
            <w:hideMark/>
          </w:tcPr>
          <w:p w14:paraId="743500D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6F022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DB2E4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34B3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C9794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03ECC7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437077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61AF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E5AB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FFC662" w14:textId="77777777" w:rsidR="00EE5860" w:rsidRPr="00441CD0" w:rsidRDefault="00EE5860" w:rsidP="00BB0E1F">
            <w:pPr>
              <w:pStyle w:val="TAC"/>
            </w:pPr>
          </w:p>
        </w:tc>
      </w:tr>
      <w:tr w:rsidR="00EE5860" w:rsidRPr="00441CD0" w14:paraId="03045D8A" w14:textId="77777777" w:rsidTr="00BB0E1F">
        <w:trPr>
          <w:jc w:val="center"/>
        </w:trPr>
        <w:tc>
          <w:tcPr>
            <w:tcW w:w="151" w:type="dxa"/>
            <w:tcBorders>
              <w:top w:val="nil"/>
              <w:left w:val="single" w:sz="6" w:space="0" w:color="auto"/>
              <w:bottom w:val="nil"/>
              <w:right w:val="nil"/>
            </w:tcBorders>
          </w:tcPr>
          <w:p w14:paraId="6B69D34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DA797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973D3FB" w14:textId="77777777" w:rsidR="00EE5860" w:rsidRPr="00441CD0" w:rsidRDefault="00EE5860" w:rsidP="00BB0E1F">
            <w:pPr>
              <w:pStyle w:val="TAC"/>
            </w:pPr>
            <w:r w:rsidRPr="00441CD0">
              <w:t xml:space="preserve">Type = </w:t>
            </w:r>
            <w:r w:rsidRPr="00441CD0">
              <w:rPr>
                <w:lang w:val="sv-SE"/>
              </w:rPr>
              <w:t>172</w:t>
            </w:r>
            <w:r w:rsidRPr="00441CD0">
              <w:t xml:space="preserve"> (decimal)</w:t>
            </w:r>
          </w:p>
        </w:tc>
        <w:tc>
          <w:tcPr>
            <w:tcW w:w="588" w:type="dxa"/>
            <w:tcBorders>
              <w:top w:val="nil"/>
              <w:left w:val="single" w:sz="4" w:space="0" w:color="auto"/>
              <w:bottom w:val="nil"/>
              <w:right w:val="single" w:sz="6" w:space="0" w:color="auto"/>
            </w:tcBorders>
          </w:tcPr>
          <w:p w14:paraId="2B980BAB" w14:textId="77777777" w:rsidR="00EE5860" w:rsidRPr="00441CD0" w:rsidRDefault="00EE5860" w:rsidP="00BB0E1F">
            <w:pPr>
              <w:pStyle w:val="TAC"/>
            </w:pPr>
          </w:p>
        </w:tc>
      </w:tr>
      <w:tr w:rsidR="00EE5860" w:rsidRPr="00441CD0" w14:paraId="5AC5ED6C" w14:textId="77777777" w:rsidTr="00BB0E1F">
        <w:trPr>
          <w:jc w:val="center"/>
        </w:trPr>
        <w:tc>
          <w:tcPr>
            <w:tcW w:w="151" w:type="dxa"/>
            <w:tcBorders>
              <w:top w:val="nil"/>
              <w:left w:val="single" w:sz="6" w:space="0" w:color="auto"/>
              <w:bottom w:val="nil"/>
              <w:right w:val="nil"/>
            </w:tcBorders>
          </w:tcPr>
          <w:p w14:paraId="598536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83C00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6B353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E498C8" w14:textId="77777777" w:rsidR="00EE5860" w:rsidRPr="00441CD0" w:rsidRDefault="00EE5860" w:rsidP="00BB0E1F">
            <w:pPr>
              <w:pStyle w:val="TAC"/>
            </w:pPr>
          </w:p>
        </w:tc>
      </w:tr>
      <w:tr w:rsidR="00EE5860" w:rsidRPr="00441CD0" w14:paraId="7FCE9CAE" w14:textId="77777777" w:rsidTr="00BB0E1F">
        <w:trPr>
          <w:jc w:val="center"/>
        </w:trPr>
        <w:tc>
          <w:tcPr>
            <w:tcW w:w="151" w:type="dxa"/>
            <w:tcBorders>
              <w:top w:val="nil"/>
              <w:left w:val="single" w:sz="6" w:space="0" w:color="auto"/>
              <w:bottom w:val="nil"/>
              <w:right w:val="nil"/>
            </w:tcBorders>
          </w:tcPr>
          <w:p w14:paraId="76322D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1B10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6F42197B"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55D86E28" w14:textId="77777777" w:rsidR="00EE5860" w:rsidRPr="00441CD0" w:rsidRDefault="00EE5860" w:rsidP="00BB0E1F">
            <w:pPr>
              <w:pStyle w:val="TAC"/>
              <w:rPr>
                <w:lang w:eastAsia="zh-CN"/>
              </w:rPr>
            </w:pPr>
            <w:r w:rsidRPr="00441CD0">
              <w:t>Steering Mode Value</w:t>
            </w:r>
          </w:p>
        </w:tc>
        <w:tc>
          <w:tcPr>
            <w:tcW w:w="588" w:type="dxa"/>
            <w:tcBorders>
              <w:top w:val="nil"/>
              <w:left w:val="single" w:sz="4" w:space="0" w:color="auto"/>
              <w:bottom w:val="nil"/>
              <w:right w:val="single" w:sz="6" w:space="0" w:color="auto"/>
            </w:tcBorders>
          </w:tcPr>
          <w:p w14:paraId="6B06D2B7" w14:textId="77777777" w:rsidR="00EE5860" w:rsidRPr="00441CD0" w:rsidRDefault="00EE5860" w:rsidP="00BB0E1F">
            <w:pPr>
              <w:pStyle w:val="TAC"/>
            </w:pPr>
          </w:p>
        </w:tc>
      </w:tr>
      <w:tr w:rsidR="00EE5860" w:rsidRPr="00441CD0" w14:paraId="788538AE" w14:textId="77777777" w:rsidTr="00BB0E1F">
        <w:trPr>
          <w:jc w:val="center"/>
        </w:trPr>
        <w:tc>
          <w:tcPr>
            <w:tcW w:w="151" w:type="dxa"/>
            <w:tcBorders>
              <w:top w:val="nil"/>
              <w:left w:val="single" w:sz="6" w:space="0" w:color="auto"/>
              <w:bottom w:val="single" w:sz="4" w:space="0" w:color="auto"/>
              <w:right w:val="nil"/>
            </w:tcBorders>
          </w:tcPr>
          <w:p w14:paraId="345DB6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0A74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1BEAE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B3A596B" w14:textId="77777777" w:rsidR="00EE5860" w:rsidRPr="00441CD0" w:rsidRDefault="00EE5860" w:rsidP="00BB0E1F">
            <w:pPr>
              <w:pStyle w:val="TAC"/>
              <w:rPr>
                <w:lang w:val="x-none"/>
              </w:rPr>
            </w:pPr>
          </w:p>
        </w:tc>
      </w:tr>
    </w:tbl>
    <w:p w14:paraId="29DC711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2.125</w:t>
      </w:r>
      <w:r w:rsidRPr="00441CD0">
        <w:rPr>
          <w:lang w:eastAsia="zh-CN"/>
        </w:rPr>
        <w:t>-</w:t>
      </w:r>
      <w:r w:rsidRPr="00441CD0">
        <w:rPr>
          <w:lang w:eastAsia="ja-JP"/>
        </w:rPr>
        <w:t>1</w:t>
      </w:r>
      <w:r w:rsidRPr="00441CD0">
        <w:t>: Steering Mode</w:t>
      </w:r>
    </w:p>
    <w:p w14:paraId="08EC096E" w14:textId="77777777" w:rsidR="00EE5860" w:rsidRPr="00441CD0" w:rsidRDefault="00EE5860" w:rsidP="00EE5860">
      <w:r w:rsidRPr="00441CD0">
        <w:t>The Steering Mode value shall be encoded as a 4 bits binary integer as specified in Table 8.2.125-1.</w:t>
      </w:r>
    </w:p>
    <w:p w14:paraId="623274A9" w14:textId="77777777" w:rsidR="00EE5860" w:rsidRPr="00441CD0" w:rsidRDefault="00EE5860" w:rsidP="00EE5860">
      <w:pPr>
        <w:pStyle w:val="TH"/>
      </w:pPr>
      <w:r w:rsidRPr="00441CD0">
        <w:t>Table 8.2.125</w:t>
      </w:r>
      <w:r w:rsidRPr="00441CD0">
        <w:rPr>
          <w:lang w:eastAsia="zh-CN"/>
        </w:rPr>
        <w:t>-1</w:t>
      </w:r>
      <w:r w:rsidRPr="00441CD0">
        <w:t>: Steering Mode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6E55F265"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4B25DF9" w14:textId="77777777" w:rsidR="00EE5860" w:rsidRPr="00441CD0" w:rsidRDefault="00EE5860" w:rsidP="00BB0E1F">
            <w:pPr>
              <w:pStyle w:val="TAH"/>
              <w:ind w:left="567"/>
            </w:pPr>
            <w:r w:rsidRPr="00441CD0">
              <w:t>Steering Mode Value</w:t>
            </w:r>
          </w:p>
        </w:tc>
        <w:tc>
          <w:tcPr>
            <w:tcW w:w="3129" w:type="dxa"/>
            <w:tcBorders>
              <w:top w:val="single" w:sz="4" w:space="0" w:color="auto"/>
              <w:left w:val="single" w:sz="4" w:space="0" w:color="auto"/>
              <w:bottom w:val="single" w:sz="4" w:space="0" w:color="auto"/>
              <w:right w:val="single" w:sz="4" w:space="0" w:color="auto"/>
            </w:tcBorders>
            <w:hideMark/>
          </w:tcPr>
          <w:p w14:paraId="09CBE67D" w14:textId="77777777" w:rsidR="00EE5860" w:rsidRPr="00441CD0" w:rsidRDefault="00EE5860" w:rsidP="00BB0E1F">
            <w:pPr>
              <w:pStyle w:val="TAH"/>
              <w:ind w:left="567"/>
              <w:jc w:val="left"/>
            </w:pPr>
            <w:r w:rsidRPr="00441CD0">
              <w:t>Values (Decimal)</w:t>
            </w:r>
          </w:p>
        </w:tc>
      </w:tr>
      <w:tr w:rsidR="00EE5860" w:rsidRPr="00441CD0" w14:paraId="70CF677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40F43D" w14:textId="77777777" w:rsidR="00EE5860" w:rsidRPr="00441CD0" w:rsidRDefault="00EE5860" w:rsidP="00BB0E1F">
            <w:pPr>
              <w:pStyle w:val="TAC"/>
              <w:jc w:val="left"/>
              <w:rPr>
                <w:lang w:eastAsia="zh-CN"/>
              </w:rPr>
            </w:pPr>
            <w:r w:rsidRPr="00441CD0">
              <w:rPr>
                <w:lang w:eastAsia="zh-CN"/>
              </w:rPr>
              <w:t>Active-Standby</w:t>
            </w:r>
          </w:p>
        </w:tc>
        <w:tc>
          <w:tcPr>
            <w:tcW w:w="3129" w:type="dxa"/>
            <w:tcBorders>
              <w:top w:val="single" w:sz="4" w:space="0" w:color="auto"/>
              <w:left w:val="single" w:sz="4" w:space="0" w:color="auto"/>
              <w:bottom w:val="single" w:sz="4" w:space="0" w:color="auto"/>
              <w:right w:val="single" w:sz="4" w:space="0" w:color="auto"/>
            </w:tcBorders>
            <w:hideMark/>
          </w:tcPr>
          <w:p w14:paraId="40E6C990" w14:textId="77777777" w:rsidR="00EE5860" w:rsidRPr="00441CD0" w:rsidRDefault="00EE5860" w:rsidP="00BB0E1F">
            <w:pPr>
              <w:pStyle w:val="TAC"/>
            </w:pPr>
            <w:r w:rsidRPr="00441CD0">
              <w:t>0</w:t>
            </w:r>
          </w:p>
        </w:tc>
      </w:tr>
      <w:tr w:rsidR="00EE5860" w:rsidRPr="00441CD0" w14:paraId="56DAD37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FC10503" w14:textId="77777777" w:rsidR="00EE5860" w:rsidRPr="00441CD0" w:rsidRDefault="00EE5860" w:rsidP="00BB0E1F">
            <w:pPr>
              <w:pStyle w:val="TAC"/>
              <w:jc w:val="left"/>
              <w:rPr>
                <w:lang w:eastAsia="zh-CN"/>
              </w:rPr>
            </w:pPr>
            <w:r w:rsidRPr="00441CD0">
              <w:rPr>
                <w:lang w:eastAsia="zh-CN"/>
              </w:rPr>
              <w:t>Smallest Delay</w:t>
            </w:r>
          </w:p>
        </w:tc>
        <w:tc>
          <w:tcPr>
            <w:tcW w:w="3129" w:type="dxa"/>
            <w:tcBorders>
              <w:top w:val="single" w:sz="4" w:space="0" w:color="auto"/>
              <w:left w:val="single" w:sz="4" w:space="0" w:color="auto"/>
              <w:bottom w:val="single" w:sz="4" w:space="0" w:color="auto"/>
              <w:right w:val="single" w:sz="4" w:space="0" w:color="auto"/>
            </w:tcBorders>
            <w:hideMark/>
          </w:tcPr>
          <w:p w14:paraId="0AEA3AB4" w14:textId="77777777" w:rsidR="00EE5860" w:rsidRPr="00441CD0" w:rsidRDefault="00EE5860" w:rsidP="00BB0E1F">
            <w:pPr>
              <w:pStyle w:val="TAC"/>
            </w:pPr>
            <w:r w:rsidRPr="00441CD0">
              <w:t>1</w:t>
            </w:r>
          </w:p>
        </w:tc>
      </w:tr>
      <w:tr w:rsidR="00EE5860" w:rsidRPr="00441CD0" w14:paraId="31848DB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3EF98C2" w14:textId="77777777" w:rsidR="00EE5860" w:rsidRPr="00441CD0" w:rsidRDefault="00EE5860" w:rsidP="00BB0E1F">
            <w:pPr>
              <w:pStyle w:val="TAC"/>
              <w:jc w:val="left"/>
              <w:rPr>
                <w:lang w:eastAsia="zh-CN"/>
              </w:rPr>
            </w:pPr>
            <w:r w:rsidRPr="00441CD0">
              <w:rPr>
                <w:lang w:eastAsia="zh-CN"/>
              </w:rPr>
              <w:t>Load Balancing</w:t>
            </w:r>
          </w:p>
        </w:tc>
        <w:tc>
          <w:tcPr>
            <w:tcW w:w="3129" w:type="dxa"/>
            <w:tcBorders>
              <w:top w:val="single" w:sz="4" w:space="0" w:color="auto"/>
              <w:left w:val="single" w:sz="4" w:space="0" w:color="auto"/>
              <w:bottom w:val="single" w:sz="4" w:space="0" w:color="auto"/>
              <w:right w:val="single" w:sz="4" w:space="0" w:color="auto"/>
            </w:tcBorders>
            <w:hideMark/>
          </w:tcPr>
          <w:p w14:paraId="39C40F1D" w14:textId="77777777" w:rsidR="00EE5860" w:rsidRPr="00441CD0" w:rsidRDefault="00EE5860" w:rsidP="00BB0E1F">
            <w:pPr>
              <w:pStyle w:val="TAC"/>
            </w:pPr>
            <w:r w:rsidRPr="00441CD0">
              <w:t>2</w:t>
            </w:r>
          </w:p>
        </w:tc>
      </w:tr>
      <w:tr w:rsidR="00EE5860" w:rsidRPr="00441CD0" w14:paraId="2AE4766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53CCE6A" w14:textId="77777777" w:rsidR="00EE5860" w:rsidRPr="00441CD0" w:rsidRDefault="00EE5860" w:rsidP="00BB0E1F">
            <w:pPr>
              <w:pStyle w:val="TAC"/>
              <w:jc w:val="left"/>
              <w:rPr>
                <w:lang w:eastAsia="zh-CN"/>
              </w:rPr>
            </w:pPr>
            <w:r w:rsidRPr="00441CD0">
              <w:rPr>
                <w:lang w:eastAsia="zh-CN"/>
              </w:rPr>
              <w:t>Priority-based</w:t>
            </w:r>
          </w:p>
        </w:tc>
        <w:tc>
          <w:tcPr>
            <w:tcW w:w="3129" w:type="dxa"/>
            <w:tcBorders>
              <w:top w:val="single" w:sz="4" w:space="0" w:color="auto"/>
              <w:left w:val="single" w:sz="4" w:space="0" w:color="auto"/>
              <w:bottom w:val="single" w:sz="4" w:space="0" w:color="auto"/>
              <w:right w:val="single" w:sz="4" w:space="0" w:color="auto"/>
            </w:tcBorders>
            <w:hideMark/>
          </w:tcPr>
          <w:p w14:paraId="48C78FCD" w14:textId="77777777" w:rsidR="00EE5860" w:rsidRPr="00441CD0" w:rsidRDefault="00EE5860" w:rsidP="00BB0E1F">
            <w:pPr>
              <w:pStyle w:val="TAC"/>
            </w:pPr>
            <w:r w:rsidRPr="00441CD0">
              <w:t>3</w:t>
            </w:r>
          </w:p>
        </w:tc>
      </w:tr>
      <w:tr w:rsidR="00EE5860" w:rsidRPr="00441CD0" w14:paraId="4567FDD0"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199F197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7A0F873" w14:textId="77777777" w:rsidR="00EE5860" w:rsidRPr="00441CD0" w:rsidRDefault="00EE5860" w:rsidP="00BB0E1F">
            <w:pPr>
              <w:pStyle w:val="TAC"/>
              <w:rPr>
                <w:lang w:eastAsia="zh-CN"/>
              </w:rPr>
            </w:pPr>
            <w:r w:rsidRPr="00441CD0">
              <w:rPr>
                <w:lang w:eastAsia="zh-CN"/>
              </w:rPr>
              <w:t>4 to 15</w:t>
            </w:r>
          </w:p>
        </w:tc>
      </w:tr>
    </w:tbl>
    <w:p w14:paraId="4180EA95" w14:textId="77777777" w:rsidR="00EE5860" w:rsidRPr="00441CD0" w:rsidRDefault="00EE5860" w:rsidP="00EE5860">
      <w:pPr>
        <w:rPr>
          <w:noProof/>
        </w:rPr>
      </w:pPr>
    </w:p>
    <w:p w14:paraId="09B41DB0" w14:textId="77777777" w:rsidR="00EE5860" w:rsidRPr="00441CD0" w:rsidRDefault="00EE5860" w:rsidP="00EE5860">
      <w:pPr>
        <w:pStyle w:val="Heading3"/>
      </w:pPr>
      <w:bookmarkStart w:id="6603" w:name="_Toc19717471"/>
      <w:bookmarkStart w:id="6604" w:name="_Toc27490972"/>
      <w:bookmarkStart w:id="6605" w:name="_Toc27557265"/>
      <w:bookmarkStart w:id="6606" w:name="_Toc27724182"/>
      <w:bookmarkStart w:id="6607" w:name="_Toc36031256"/>
      <w:bookmarkStart w:id="6608" w:name="_Toc36043176"/>
      <w:bookmarkStart w:id="6609" w:name="_Toc36814501"/>
      <w:bookmarkStart w:id="6610" w:name="_Toc44689359"/>
      <w:bookmarkStart w:id="6611" w:name="_Toc44924113"/>
      <w:bookmarkStart w:id="6612" w:name="_Toc51861083"/>
      <w:bookmarkStart w:id="6613" w:name="_Toc57930854"/>
      <w:bookmarkStart w:id="6614" w:name="_Toc57931484"/>
      <w:bookmarkStart w:id="6615" w:name="_Toc67499876"/>
      <w:r w:rsidRPr="00441CD0">
        <w:t>8.</w:t>
      </w:r>
      <w:r w:rsidRPr="00441CD0">
        <w:rPr>
          <w:lang w:val="en-US"/>
        </w:rPr>
        <w:t>2.126</w:t>
      </w:r>
      <w:r w:rsidRPr="00441CD0">
        <w:tab/>
        <w:t>Weight</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5DE3AE52" w14:textId="77777777" w:rsidR="00EE5860" w:rsidRPr="00441CD0" w:rsidRDefault="00EE5860" w:rsidP="00EE5860">
      <w:r w:rsidRPr="00441CD0">
        <w:t>The Weight</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8.2.126-1</w:t>
      </w:r>
      <w:r w:rsidRPr="00441CD0">
        <w:rPr>
          <w:lang w:eastAsia="ja-JP"/>
        </w:rPr>
        <w:t xml:space="preserve">. </w:t>
      </w:r>
      <w:r w:rsidRPr="00441CD0">
        <w:t>It indicates the percentage of the traffic to be transferred over one access.</w:t>
      </w:r>
    </w:p>
    <w:p w14:paraId="02A36146" w14:textId="77777777" w:rsidR="00EE5860" w:rsidRPr="00441CD0" w:rsidRDefault="00EE5860" w:rsidP="00EE5860">
      <w:r w:rsidRPr="00441CD0">
        <w:t>The Weight Value field shall take binary coded integer values from 0 up to 100. Other values shall be considered as 0.</w:t>
      </w:r>
    </w:p>
    <w:p w14:paraId="50D779F8"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04DC0DC" w14:textId="77777777" w:rsidTr="00BB0E1F">
        <w:trPr>
          <w:jc w:val="center"/>
        </w:trPr>
        <w:tc>
          <w:tcPr>
            <w:tcW w:w="151" w:type="dxa"/>
            <w:tcBorders>
              <w:top w:val="single" w:sz="6" w:space="0" w:color="auto"/>
              <w:left w:val="single" w:sz="6" w:space="0" w:color="auto"/>
              <w:bottom w:val="nil"/>
              <w:right w:val="nil"/>
            </w:tcBorders>
          </w:tcPr>
          <w:p w14:paraId="756EFA22" w14:textId="77777777" w:rsidR="00EE5860" w:rsidRPr="00441CD0" w:rsidRDefault="00EE5860" w:rsidP="00BB0E1F">
            <w:pPr>
              <w:pStyle w:val="TAC"/>
            </w:pPr>
          </w:p>
        </w:tc>
        <w:tc>
          <w:tcPr>
            <w:tcW w:w="1104" w:type="dxa"/>
            <w:tcBorders>
              <w:top w:val="single" w:sz="6" w:space="0" w:color="auto"/>
              <w:left w:val="nil"/>
              <w:bottom w:val="nil"/>
              <w:right w:val="nil"/>
            </w:tcBorders>
          </w:tcPr>
          <w:p w14:paraId="3D7ECF6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4E88A2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8AFD2" w14:textId="77777777" w:rsidR="00EE5860" w:rsidRPr="00441CD0" w:rsidRDefault="00EE5860" w:rsidP="00BB0E1F">
            <w:pPr>
              <w:pStyle w:val="TAC"/>
            </w:pPr>
          </w:p>
        </w:tc>
      </w:tr>
      <w:tr w:rsidR="00EE5860" w:rsidRPr="00441CD0" w14:paraId="611A68D7" w14:textId="77777777" w:rsidTr="00BB0E1F">
        <w:trPr>
          <w:jc w:val="center"/>
        </w:trPr>
        <w:tc>
          <w:tcPr>
            <w:tcW w:w="151" w:type="dxa"/>
            <w:tcBorders>
              <w:top w:val="nil"/>
              <w:left w:val="single" w:sz="6" w:space="0" w:color="auto"/>
              <w:bottom w:val="nil"/>
              <w:right w:val="nil"/>
            </w:tcBorders>
          </w:tcPr>
          <w:p w14:paraId="71ECB340" w14:textId="77777777" w:rsidR="00EE5860" w:rsidRPr="00441CD0" w:rsidRDefault="00EE5860" w:rsidP="00BB0E1F">
            <w:pPr>
              <w:pStyle w:val="TAC"/>
            </w:pPr>
          </w:p>
        </w:tc>
        <w:tc>
          <w:tcPr>
            <w:tcW w:w="1104" w:type="dxa"/>
            <w:tcBorders>
              <w:top w:val="nil"/>
              <w:left w:val="nil"/>
              <w:bottom w:val="nil"/>
              <w:right w:val="nil"/>
            </w:tcBorders>
            <w:hideMark/>
          </w:tcPr>
          <w:p w14:paraId="20A59D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A59AE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8352A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B3DC2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10ECA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5396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EC2033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0351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E61C9E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8C154F" w14:textId="77777777" w:rsidR="00EE5860" w:rsidRPr="00441CD0" w:rsidRDefault="00EE5860" w:rsidP="00BB0E1F">
            <w:pPr>
              <w:pStyle w:val="TAC"/>
            </w:pPr>
          </w:p>
        </w:tc>
      </w:tr>
      <w:tr w:rsidR="00EE5860" w:rsidRPr="00441CD0" w14:paraId="00A21D35" w14:textId="77777777" w:rsidTr="00BB0E1F">
        <w:trPr>
          <w:jc w:val="center"/>
        </w:trPr>
        <w:tc>
          <w:tcPr>
            <w:tcW w:w="151" w:type="dxa"/>
            <w:tcBorders>
              <w:top w:val="nil"/>
              <w:left w:val="single" w:sz="6" w:space="0" w:color="auto"/>
              <w:bottom w:val="nil"/>
              <w:right w:val="nil"/>
            </w:tcBorders>
          </w:tcPr>
          <w:p w14:paraId="4D34E4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32183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D8125A" w14:textId="77777777" w:rsidR="00EE5860" w:rsidRPr="00441CD0" w:rsidRDefault="00EE5860" w:rsidP="00BB0E1F">
            <w:pPr>
              <w:pStyle w:val="TAC"/>
            </w:pPr>
            <w:r w:rsidRPr="00441CD0">
              <w:t>Type = 173 (decimal)</w:t>
            </w:r>
          </w:p>
        </w:tc>
        <w:tc>
          <w:tcPr>
            <w:tcW w:w="588" w:type="dxa"/>
            <w:tcBorders>
              <w:top w:val="nil"/>
              <w:left w:val="single" w:sz="4" w:space="0" w:color="auto"/>
              <w:bottom w:val="nil"/>
              <w:right w:val="single" w:sz="6" w:space="0" w:color="auto"/>
            </w:tcBorders>
          </w:tcPr>
          <w:p w14:paraId="71450A1E" w14:textId="77777777" w:rsidR="00EE5860" w:rsidRPr="00441CD0" w:rsidRDefault="00EE5860" w:rsidP="00BB0E1F">
            <w:pPr>
              <w:pStyle w:val="TAC"/>
            </w:pPr>
          </w:p>
        </w:tc>
      </w:tr>
      <w:tr w:rsidR="00EE5860" w:rsidRPr="00441CD0" w14:paraId="57603B94" w14:textId="77777777" w:rsidTr="00BB0E1F">
        <w:trPr>
          <w:jc w:val="center"/>
        </w:trPr>
        <w:tc>
          <w:tcPr>
            <w:tcW w:w="151" w:type="dxa"/>
            <w:tcBorders>
              <w:top w:val="nil"/>
              <w:left w:val="single" w:sz="6" w:space="0" w:color="auto"/>
              <w:bottom w:val="nil"/>
              <w:right w:val="nil"/>
            </w:tcBorders>
          </w:tcPr>
          <w:p w14:paraId="66473A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C19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685BEB" w14:textId="77777777" w:rsidR="00EE5860" w:rsidRPr="00441CD0" w:rsidRDefault="00EE5860" w:rsidP="00BB0E1F">
            <w:pPr>
              <w:pStyle w:val="TAC"/>
              <w:rPr>
                <w:lang w:eastAsia="zh-CN"/>
              </w:rPr>
            </w:pPr>
            <w:r w:rsidRPr="00441CD0">
              <w:t>Length = 1</w:t>
            </w:r>
          </w:p>
        </w:tc>
        <w:tc>
          <w:tcPr>
            <w:tcW w:w="588" w:type="dxa"/>
            <w:tcBorders>
              <w:top w:val="nil"/>
              <w:left w:val="single" w:sz="4" w:space="0" w:color="auto"/>
              <w:bottom w:val="nil"/>
              <w:right w:val="single" w:sz="6" w:space="0" w:color="auto"/>
            </w:tcBorders>
          </w:tcPr>
          <w:p w14:paraId="2C9B2827" w14:textId="77777777" w:rsidR="00EE5860" w:rsidRPr="00441CD0" w:rsidRDefault="00EE5860" w:rsidP="00BB0E1F">
            <w:pPr>
              <w:pStyle w:val="TAC"/>
            </w:pPr>
          </w:p>
        </w:tc>
      </w:tr>
      <w:tr w:rsidR="00EE5860" w:rsidRPr="00441CD0" w14:paraId="4BCA9DE4" w14:textId="77777777" w:rsidTr="00BB0E1F">
        <w:trPr>
          <w:jc w:val="center"/>
        </w:trPr>
        <w:tc>
          <w:tcPr>
            <w:tcW w:w="151" w:type="dxa"/>
            <w:tcBorders>
              <w:top w:val="nil"/>
              <w:left w:val="single" w:sz="6" w:space="0" w:color="auto"/>
              <w:bottom w:val="nil"/>
              <w:right w:val="nil"/>
            </w:tcBorders>
          </w:tcPr>
          <w:p w14:paraId="21DA8D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87A422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654881E5" w14:textId="77777777" w:rsidR="00EE5860" w:rsidRPr="00441CD0" w:rsidRDefault="00EE5860" w:rsidP="00BB0E1F">
            <w:pPr>
              <w:pStyle w:val="TAC"/>
              <w:rPr>
                <w:lang w:eastAsia="zh-CN"/>
              </w:rPr>
            </w:pPr>
            <w:r w:rsidRPr="00441CD0">
              <w:t>Weight Value</w:t>
            </w:r>
          </w:p>
        </w:tc>
        <w:tc>
          <w:tcPr>
            <w:tcW w:w="588" w:type="dxa"/>
            <w:tcBorders>
              <w:top w:val="nil"/>
              <w:left w:val="single" w:sz="4" w:space="0" w:color="auto"/>
              <w:bottom w:val="single" w:sz="4" w:space="0" w:color="auto"/>
              <w:right w:val="single" w:sz="6" w:space="0" w:color="auto"/>
            </w:tcBorders>
          </w:tcPr>
          <w:p w14:paraId="29AC2315" w14:textId="77777777" w:rsidR="00EE5860" w:rsidRPr="00441CD0" w:rsidRDefault="00EE5860" w:rsidP="00BB0E1F">
            <w:pPr>
              <w:pStyle w:val="TAC"/>
            </w:pPr>
          </w:p>
        </w:tc>
      </w:tr>
    </w:tbl>
    <w:p w14:paraId="371815A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2.126</w:t>
      </w:r>
      <w:r w:rsidRPr="00441CD0">
        <w:rPr>
          <w:lang w:eastAsia="zh-CN"/>
        </w:rPr>
        <w:t>-</w:t>
      </w:r>
      <w:r w:rsidRPr="00441CD0">
        <w:rPr>
          <w:lang w:eastAsia="ja-JP"/>
        </w:rPr>
        <w:t>1</w:t>
      </w:r>
      <w:r w:rsidRPr="00441CD0">
        <w:t>: Weight</w:t>
      </w:r>
    </w:p>
    <w:p w14:paraId="3204BCF5" w14:textId="77777777" w:rsidR="00EE5860" w:rsidRPr="00441CD0" w:rsidRDefault="00EE5860" w:rsidP="00EE5860">
      <w:pPr>
        <w:pStyle w:val="Heading3"/>
      </w:pPr>
      <w:bookmarkStart w:id="6616" w:name="_Toc19717472"/>
      <w:bookmarkStart w:id="6617" w:name="_Toc27490973"/>
      <w:bookmarkStart w:id="6618" w:name="_Toc27557266"/>
      <w:bookmarkStart w:id="6619" w:name="_Toc27724183"/>
      <w:bookmarkStart w:id="6620" w:name="_Toc36031257"/>
      <w:bookmarkStart w:id="6621" w:name="_Toc36043177"/>
      <w:bookmarkStart w:id="6622" w:name="_Toc36814502"/>
      <w:bookmarkStart w:id="6623" w:name="_Toc44689360"/>
      <w:bookmarkStart w:id="6624" w:name="_Toc44924114"/>
      <w:bookmarkStart w:id="6625" w:name="_Toc51861084"/>
      <w:bookmarkStart w:id="6626" w:name="_Toc57930855"/>
      <w:bookmarkStart w:id="6627" w:name="_Toc57931485"/>
      <w:bookmarkStart w:id="6628" w:name="_Toc67499877"/>
      <w:r w:rsidRPr="00441CD0">
        <w:t>8.</w:t>
      </w:r>
      <w:r w:rsidRPr="00441CD0">
        <w:rPr>
          <w:lang w:val="en-US"/>
        </w:rPr>
        <w:t>2.127</w:t>
      </w:r>
      <w:r w:rsidRPr="00441CD0">
        <w:tab/>
        <w:t>Priority</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7AD1C96F" w14:textId="77777777" w:rsidR="00EE5860" w:rsidRPr="00441CD0" w:rsidRDefault="00EE5860" w:rsidP="00EE5860">
      <w:pPr>
        <w:rPr>
          <w:lang w:eastAsia="zh-CN"/>
        </w:rPr>
      </w:pPr>
      <w:bookmarkStart w:id="6629" w:name="_Toc19717473"/>
      <w:bookmarkStart w:id="6630" w:name="_Toc27490974"/>
      <w:bookmarkStart w:id="6631" w:name="_Toc27557267"/>
      <w:bookmarkStart w:id="6632" w:name="_Toc27724184"/>
      <w:r w:rsidRPr="00441CD0">
        <w:t>The Priority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8.2.127-1</w:t>
      </w:r>
      <w:r w:rsidRPr="00441CD0">
        <w:rPr>
          <w:lang w:eastAsia="ja-JP"/>
        </w:rPr>
        <w:t xml:space="preserve">. </w:t>
      </w:r>
      <w:r w:rsidRPr="00441CD0">
        <w:rPr>
          <w:lang w:eastAsia="zh-CN"/>
        </w:rPr>
        <w:t xml:space="preserve">It indicates </w:t>
      </w:r>
      <w:r w:rsidRPr="00441CD0">
        <w:t>whether it is active or standby or no standby for a given access when the Steering Mode is set to Active-Standby, or whether it is high or low priority for a given access when the Steering Mode is set to Priority-based.</w:t>
      </w:r>
    </w:p>
    <w:p w14:paraId="5D299D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A9B942C" w14:textId="77777777" w:rsidTr="00BB0E1F">
        <w:trPr>
          <w:jc w:val="center"/>
        </w:trPr>
        <w:tc>
          <w:tcPr>
            <w:tcW w:w="151" w:type="dxa"/>
            <w:tcBorders>
              <w:top w:val="single" w:sz="6" w:space="0" w:color="auto"/>
              <w:left w:val="single" w:sz="6" w:space="0" w:color="auto"/>
              <w:bottom w:val="nil"/>
              <w:right w:val="nil"/>
            </w:tcBorders>
          </w:tcPr>
          <w:p w14:paraId="209148DD" w14:textId="77777777" w:rsidR="00EE5860" w:rsidRPr="00441CD0" w:rsidRDefault="00EE5860" w:rsidP="00BB0E1F">
            <w:pPr>
              <w:pStyle w:val="TAC"/>
            </w:pPr>
          </w:p>
        </w:tc>
        <w:tc>
          <w:tcPr>
            <w:tcW w:w="1104" w:type="dxa"/>
            <w:tcBorders>
              <w:top w:val="single" w:sz="6" w:space="0" w:color="auto"/>
              <w:left w:val="nil"/>
              <w:bottom w:val="nil"/>
              <w:right w:val="nil"/>
            </w:tcBorders>
          </w:tcPr>
          <w:p w14:paraId="00A5072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611085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67AA868" w14:textId="77777777" w:rsidR="00EE5860" w:rsidRPr="00441CD0" w:rsidRDefault="00EE5860" w:rsidP="00BB0E1F">
            <w:pPr>
              <w:pStyle w:val="TAC"/>
            </w:pPr>
          </w:p>
        </w:tc>
      </w:tr>
      <w:tr w:rsidR="00EE5860" w:rsidRPr="00441CD0" w14:paraId="76112C22" w14:textId="77777777" w:rsidTr="00BB0E1F">
        <w:trPr>
          <w:jc w:val="center"/>
        </w:trPr>
        <w:tc>
          <w:tcPr>
            <w:tcW w:w="151" w:type="dxa"/>
            <w:tcBorders>
              <w:top w:val="nil"/>
              <w:left w:val="single" w:sz="6" w:space="0" w:color="auto"/>
              <w:bottom w:val="nil"/>
              <w:right w:val="nil"/>
            </w:tcBorders>
          </w:tcPr>
          <w:p w14:paraId="0D900F2A" w14:textId="77777777" w:rsidR="00EE5860" w:rsidRPr="00441CD0" w:rsidRDefault="00EE5860" w:rsidP="00BB0E1F">
            <w:pPr>
              <w:pStyle w:val="TAC"/>
            </w:pPr>
          </w:p>
        </w:tc>
        <w:tc>
          <w:tcPr>
            <w:tcW w:w="1104" w:type="dxa"/>
            <w:tcBorders>
              <w:top w:val="nil"/>
              <w:left w:val="nil"/>
              <w:bottom w:val="nil"/>
              <w:right w:val="nil"/>
            </w:tcBorders>
            <w:hideMark/>
          </w:tcPr>
          <w:p w14:paraId="6AA2740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4B26F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22781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660A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DAFE1A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6F6A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04828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B42767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FC6BF6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A94037" w14:textId="77777777" w:rsidR="00EE5860" w:rsidRPr="00441CD0" w:rsidRDefault="00EE5860" w:rsidP="00BB0E1F">
            <w:pPr>
              <w:pStyle w:val="TAC"/>
            </w:pPr>
          </w:p>
        </w:tc>
      </w:tr>
      <w:tr w:rsidR="00EE5860" w:rsidRPr="00441CD0" w14:paraId="0D0E6C2C" w14:textId="77777777" w:rsidTr="00BB0E1F">
        <w:trPr>
          <w:jc w:val="center"/>
        </w:trPr>
        <w:tc>
          <w:tcPr>
            <w:tcW w:w="151" w:type="dxa"/>
            <w:tcBorders>
              <w:top w:val="nil"/>
              <w:left w:val="single" w:sz="6" w:space="0" w:color="auto"/>
              <w:bottom w:val="nil"/>
              <w:right w:val="nil"/>
            </w:tcBorders>
          </w:tcPr>
          <w:p w14:paraId="0BD710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9B649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86E3C5B" w14:textId="77777777" w:rsidR="00EE5860" w:rsidRPr="00441CD0" w:rsidRDefault="00EE5860" w:rsidP="00BB0E1F">
            <w:pPr>
              <w:pStyle w:val="TAC"/>
            </w:pPr>
            <w:r w:rsidRPr="00441CD0">
              <w:t xml:space="preserve">Type = </w:t>
            </w:r>
            <w:r w:rsidRPr="00441CD0">
              <w:rPr>
                <w:lang w:val="sv-SE"/>
              </w:rPr>
              <w:t>174</w:t>
            </w:r>
            <w:r w:rsidRPr="00441CD0">
              <w:t xml:space="preserve"> (decimal)</w:t>
            </w:r>
          </w:p>
        </w:tc>
        <w:tc>
          <w:tcPr>
            <w:tcW w:w="588" w:type="dxa"/>
            <w:tcBorders>
              <w:top w:val="nil"/>
              <w:left w:val="single" w:sz="4" w:space="0" w:color="auto"/>
              <w:bottom w:val="nil"/>
              <w:right w:val="single" w:sz="6" w:space="0" w:color="auto"/>
            </w:tcBorders>
          </w:tcPr>
          <w:p w14:paraId="680E70E8" w14:textId="77777777" w:rsidR="00EE5860" w:rsidRPr="00441CD0" w:rsidRDefault="00EE5860" w:rsidP="00BB0E1F">
            <w:pPr>
              <w:pStyle w:val="TAC"/>
            </w:pPr>
          </w:p>
        </w:tc>
      </w:tr>
      <w:tr w:rsidR="00EE5860" w:rsidRPr="00441CD0" w14:paraId="31C6ACF8" w14:textId="77777777" w:rsidTr="00BB0E1F">
        <w:trPr>
          <w:jc w:val="center"/>
        </w:trPr>
        <w:tc>
          <w:tcPr>
            <w:tcW w:w="151" w:type="dxa"/>
            <w:tcBorders>
              <w:top w:val="nil"/>
              <w:left w:val="single" w:sz="6" w:space="0" w:color="auto"/>
              <w:bottom w:val="nil"/>
              <w:right w:val="nil"/>
            </w:tcBorders>
          </w:tcPr>
          <w:p w14:paraId="7D5879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9A4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939BA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7C7A9B8" w14:textId="77777777" w:rsidR="00EE5860" w:rsidRPr="00441CD0" w:rsidRDefault="00EE5860" w:rsidP="00BB0E1F">
            <w:pPr>
              <w:pStyle w:val="TAC"/>
            </w:pPr>
          </w:p>
        </w:tc>
      </w:tr>
      <w:tr w:rsidR="00EE5860" w:rsidRPr="00441CD0" w14:paraId="3D5BBA6F" w14:textId="77777777" w:rsidTr="00BB0E1F">
        <w:trPr>
          <w:jc w:val="center"/>
        </w:trPr>
        <w:tc>
          <w:tcPr>
            <w:tcW w:w="151" w:type="dxa"/>
            <w:tcBorders>
              <w:top w:val="nil"/>
              <w:left w:val="single" w:sz="6" w:space="0" w:color="auto"/>
              <w:bottom w:val="nil"/>
              <w:right w:val="nil"/>
            </w:tcBorders>
          </w:tcPr>
          <w:p w14:paraId="2DE677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87B3D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5A0B88A9"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786ACEA" w14:textId="77777777" w:rsidR="00EE5860" w:rsidRPr="00441CD0" w:rsidRDefault="00EE5860" w:rsidP="00BB0E1F">
            <w:pPr>
              <w:pStyle w:val="TAC"/>
              <w:rPr>
                <w:lang w:eastAsia="zh-CN"/>
              </w:rPr>
            </w:pPr>
            <w:r w:rsidRPr="00441CD0">
              <w:t>Priority Value</w:t>
            </w:r>
          </w:p>
        </w:tc>
        <w:tc>
          <w:tcPr>
            <w:tcW w:w="588" w:type="dxa"/>
            <w:tcBorders>
              <w:top w:val="nil"/>
              <w:left w:val="single" w:sz="4" w:space="0" w:color="auto"/>
              <w:bottom w:val="nil"/>
              <w:right w:val="single" w:sz="6" w:space="0" w:color="auto"/>
            </w:tcBorders>
          </w:tcPr>
          <w:p w14:paraId="54A4479A" w14:textId="77777777" w:rsidR="00EE5860" w:rsidRPr="00441CD0" w:rsidRDefault="00EE5860" w:rsidP="00BB0E1F">
            <w:pPr>
              <w:pStyle w:val="TAC"/>
            </w:pPr>
          </w:p>
        </w:tc>
      </w:tr>
      <w:tr w:rsidR="00EE5860" w:rsidRPr="00441CD0" w14:paraId="64D6BB32" w14:textId="77777777" w:rsidTr="00BB0E1F">
        <w:trPr>
          <w:jc w:val="center"/>
        </w:trPr>
        <w:tc>
          <w:tcPr>
            <w:tcW w:w="151" w:type="dxa"/>
            <w:tcBorders>
              <w:top w:val="nil"/>
              <w:left w:val="single" w:sz="6" w:space="0" w:color="auto"/>
              <w:bottom w:val="single" w:sz="4" w:space="0" w:color="auto"/>
              <w:right w:val="nil"/>
            </w:tcBorders>
          </w:tcPr>
          <w:p w14:paraId="030C05D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492148"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38EC3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01A2FF" w14:textId="77777777" w:rsidR="00EE5860" w:rsidRPr="00441CD0" w:rsidRDefault="00EE5860" w:rsidP="00BB0E1F">
            <w:pPr>
              <w:pStyle w:val="TAC"/>
              <w:rPr>
                <w:lang w:val="x-none"/>
              </w:rPr>
            </w:pPr>
          </w:p>
        </w:tc>
      </w:tr>
    </w:tbl>
    <w:p w14:paraId="1CD84D9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2.127</w:t>
      </w:r>
      <w:r w:rsidRPr="00441CD0">
        <w:rPr>
          <w:lang w:eastAsia="zh-CN"/>
        </w:rPr>
        <w:t>-</w:t>
      </w:r>
      <w:r w:rsidRPr="00441CD0">
        <w:rPr>
          <w:lang w:eastAsia="ja-JP"/>
        </w:rPr>
        <w:t>1</w:t>
      </w:r>
      <w:r w:rsidRPr="00441CD0">
        <w:t>: Priority</w:t>
      </w:r>
    </w:p>
    <w:p w14:paraId="3125B7A8" w14:textId="77777777" w:rsidR="00EE5860" w:rsidRPr="00441CD0" w:rsidRDefault="00EE5860" w:rsidP="00EE5860">
      <w:r w:rsidRPr="00441CD0">
        <w:t>The Priority Value shall be encoded as a 4 bits binary integer as specified in Table</w:t>
      </w:r>
      <w:r>
        <w:t> </w:t>
      </w:r>
      <w:r w:rsidRPr="00441CD0">
        <w:t>8.2.127-1.</w:t>
      </w:r>
    </w:p>
    <w:p w14:paraId="0F03700A" w14:textId="77777777" w:rsidR="00EE5860" w:rsidRPr="00441CD0" w:rsidRDefault="00EE5860" w:rsidP="00EE5860">
      <w:pPr>
        <w:pStyle w:val="TH"/>
      </w:pPr>
      <w:r w:rsidRPr="00441CD0">
        <w:lastRenderedPageBreak/>
        <w:t>Table 8.2.127</w:t>
      </w:r>
      <w:r w:rsidRPr="00441CD0">
        <w:rPr>
          <w:lang w:eastAsia="zh-CN"/>
        </w:rPr>
        <w:t>-1</w:t>
      </w:r>
      <w:r w:rsidRPr="00441CD0">
        <w:t>: Priority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C8F6CB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1EDF877" w14:textId="77777777" w:rsidR="00EE5860" w:rsidRPr="00441CD0" w:rsidRDefault="00EE5860" w:rsidP="00BB0E1F">
            <w:pPr>
              <w:pStyle w:val="TAH"/>
              <w:ind w:left="567"/>
            </w:pPr>
            <w:r w:rsidRPr="00441CD0">
              <w:t>Priority Value</w:t>
            </w:r>
          </w:p>
        </w:tc>
        <w:tc>
          <w:tcPr>
            <w:tcW w:w="3129" w:type="dxa"/>
            <w:tcBorders>
              <w:top w:val="single" w:sz="4" w:space="0" w:color="auto"/>
              <w:left w:val="single" w:sz="4" w:space="0" w:color="auto"/>
              <w:bottom w:val="single" w:sz="4" w:space="0" w:color="auto"/>
              <w:right w:val="single" w:sz="4" w:space="0" w:color="auto"/>
            </w:tcBorders>
            <w:hideMark/>
          </w:tcPr>
          <w:p w14:paraId="7161B5FC" w14:textId="77777777" w:rsidR="00EE5860" w:rsidRPr="00441CD0" w:rsidRDefault="00EE5860" w:rsidP="00BB0E1F">
            <w:pPr>
              <w:pStyle w:val="TAH"/>
              <w:ind w:left="567"/>
              <w:jc w:val="left"/>
            </w:pPr>
            <w:r w:rsidRPr="00441CD0">
              <w:t>Values (Decimal)</w:t>
            </w:r>
          </w:p>
        </w:tc>
      </w:tr>
      <w:tr w:rsidR="00EE5860" w:rsidRPr="00441CD0" w14:paraId="18CD160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549D516" w14:textId="77777777" w:rsidR="00EE5860" w:rsidRPr="00441CD0" w:rsidRDefault="00EE5860" w:rsidP="00BB0E1F">
            <w:pPr>
              <w:pStyle w:val="TAC"/>
              <w:jc w:val="left"/>
              <w:rPr>
                <w:lang w:eastAsia="zh-CN"/>
              </w:rPr>
            </w:pPr>
            <w:r w:rsidRPr="00441CD0">
              <w:rPr>
                <w:lang w:eastAsia="zh-CN"/>
              </w:rPr>
              <w:t>Active</w:t>
            </w:r>
          </w:p>
        </w:tc>
        <w:tc>
          <w:tcPr>
            <w:tcW w:w="3129" w:type="dxa"/>
            <w:tcBorders>
              <w:top w:val="single" w:sz="4" w:space="0" w:color="auto"/>
              <w:left w:val="single" w:sz="4" w:space="0" w:color="auto"/>
              <w:bottom w:val="single" w:sz="4" w:space="0" w:color="auto"/>
              <w:right w:val="single" w:sz="4" w:space="0" w:color="auto"/>
            </w:tcBorders>
            <w:hideMark/>
          </w:tcPr>
          <w:p w14:paraId="6C808076" w14:textId="77777777" w:rsidR="00EE5860" w:rsidRPr="00441CD0" w:rsidRDefault="00EE5860" w:rsidP="00BB0E1F">
            <w:pPr>
              <w:pStyle w:val="TAC"/>
            </w:pPr>
            <w:r w:rsidRPr="00441CD0">
              <w:t>0</w:t>
            </w:r>
          </w:p>
        </w:tc>
      </w:tr>
      <w:tr w:rsidR="00EE5860" w:rsidRPr="00441CD0" w14:paraId="6380FD1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ED3827C" w14:textId="77777777" w:rsidR="00EE5860" w:rsidRPr="00441CD0" w:rsidRDefault="00EE5860" w:rsidP="00BB0E1F">
            <w:pPr>
              <w:pStyle w:val="TAC"/>
              <w:jc w:val="left"/>
              <w:rPr>
                <w:lang w:eastAsia="zh-CN"/>
              </w:rPr>
            </w:pPr>
            <w:r w:rsidRPr="00441CD0">
              <w:rPr>
                <w:lang w:eastAsia="zh-CN"/>
              </w:rPr>
              <w:t>Standby</w:t>
            </w:r>
          </w:p>
        </w:tc>
        <w:tc>
          <w:tcPr>
            <w:tcW w:w="3129" w:type="dxa"/>
            <w:tcBorders>
              <w:top w:val="single" w:sz="4" w:space="0" w:color="auto"/>
              <w:left w:val="single" w:sz="4" w:space="0" w:color="auto"/>
              <w:bottom w:val="single" w:sz="4" w:space="0" w:color="auto"/>
              <w:right w:val="single" w:sz="4" w:space="0" w:color="auto"/>
            </w:tcBorders>
            <w:hideMark/>
          </w:tcPr>
          <w:p w14:paraId="63418465" w14:textId="77777777" w:rsidR="00EE5860" w:rsidRPr="00441CD0" w:rsidRDefault="00EE5860" w:rsidP="00BB0E1F">
            <w:pPr>
              <w:pStyle w:val="TAC"/>
            </w:pPr>
            <w:r w:rsidRPr="00441CD0">
              <w:t>1</w:t>
            </w:r>
          </w:p>
        </w:tc>
      </w:tr>
      <w:tr w:rsidR="00EE5860" w:rsidRPr="00441CD0" w14:paraId="4DC8D05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tcPr>
          <w:p w14:paraId="667B4D59" w14:textId="77777777" w:rsidR="00EE5860" w:rsidRPr="00441CD0" w:rsidRDefault="00EE5860" w:rsidP="00BB0E1F">
            <w:pPr>
              <w:pStyle w:val="TAC"/>
              <w:jc w:val="left"/>
              <w:rPr>
                <w:lang w:val="en-US" w:eastAsia="zh-CN"/>
              </w:rPr>
            </w:pPr>
            <w:r w:rsidRPr="00441CD0">
              <w:rPr>
                <w:lang w:val="en-US" w:eastAsia="zh-CN"/>
              </w:rPr>
              <w:t>No Standby</w:t>
            </w:r>
          </w:p>
        </w:tc>
        <w:tc>
          <w:tcPr>
            <w:tcW w:w="3129" w:type="dxa"/>
            <w:tcBorders>
              <w:top w:val="single" w:sz="4" w:space="0" w:color="auto"/>
              <w:left w:val="single" w:sz="4" w:space="0" w:color="auto"/>
              <w:bottom w:val="single" w:sz="4" w:space="0" w:color="auto"/>
              <w:right w:val="single" w:sz="4" w:space="0" w:color="auto"/>
            </w:tcBorders>
          </w:tcPr>
          <w:p w14:paraId="23534D4A" w14:textId="77777777" w:rsidR="00EE5860" w:rsidRPr="00441CD0" w:rsidRDefault="00EE5860" w:rsidP="00BB0E1F">
            <w:pPr>
              <w:pStyle w:val="TAC"/>
            </w:pPr>
            <w:r w:rsidRPr="00441CD0">
              <w:t>2</w:t>
            </w:r>
          </w:p>
        </w:tc>
      </w:tr>
      <w:tr w:rsidR="00EE5860" w:rsidRPr="00441CD0" w14:paraId="431F1F7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BECBBB9" w14:textId="77777777" w:rsidR="00EE5860" w:rsidRPr="00441CD0" w:rsidRDefault="00EE5860" w:rsidP="00BB0E1F">
            <w:pPr>
              <w:pStyle w:val="TAC"/>
              <w:jc w:val="left"/>
              <w:rPr>
                <w:lang w:eastAsia="zh-CN"/>
              </w:rPr>
            </w:pPr>
            <w:r w:rsidRPr="00441CD0">
              <w:rPr>
                <w:lang w:eastAsia="zh-CN"/>
              </w:rPr>
              <w:t>High</w:t>
            </w:r>
          </w:p>
        </w:tc>
        <w:tc>
          <w:tcPr>
            <w:tcW w:w="3129" w:type="dxa"/>
            <w:tcBorders>
              <w:top w:val="single" w:sz="4" w:space="0" w:color="auto"/>
              <w:left w:val="single" w:sz="4" w:space="0" w:color="auto"/>
              <w:bottom w:val="single" w:sz="4" w:space="0" w:color="auto"/>
              <w:right w:val="single" w:sz="4" w:space="0" w:color="auto"/>
            </w:tcBorders>
            <w:hideMark/>
          </w:tcPr>
          <w:p w14:paraId="33EA6B32" w14:textId="77777777" w:rsidR="00EE5860" w:rsidRPr="00441CD0" w:rsidRDefault="00EE5860" w:rsidP="00BB0E1F">
            <w:pPr>
              <w:pStyle w:val="TAC"/>
            </w:pPr>
            <w:r w:rsidRPr="00441CD0">
              <w:t>3</w:t>
            </w:r>
          </w:p>
        </w:tc>
      </w:tr>
      <w:tr w:rsidR="00EE5860" w:rsidRPr="00441CD0" w14:paraId="5EFAB6F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C075BA5" w14:textId="77777777" w:rsidR="00EE5860" w:rsidRPr="00441CD0" w:rsidRDefault="00EE5860" w:rsidP="00BB0E1F">
            <w:pPr>
              <w:pStyle w:val="TAC"/>
              <w:jc w:val="left"/>
              <w:rPr>
                <w:lang w:eastAsia="zh-CN"/>
              </w:rPr>
            </w:pPr>
            <w:r w:rsidRPr="00441CD0">
              <w:rPr>
                <w:lang w:eastAsia="zh-CN"/>
              </w:rPr>
              <w:t>Low</w:t>
            </w:r>
          </w:p>
        </w:tc>
        <w:tc>
          <w:tcPr>
            <w:tcW w:w="3129" w:type="dxa"/>
            <w:tcBorders>
              <w:top w:val="single" w:sz="4" w:space="0" w:color="auto"/>
              <w:left w:val="single" w:sz="4" w:space="0" w:color="auto"/>
              <w:bottom w:val="single" w:sz="4" w:space="0" w:color="auto"/>
              <w:right w:val="single" w:sz="4" w:space="0" w:color="auto"/>
            </w:tcBorders>
            <w:hideMark/>
          </w:tcPr>
          <w:p w14:paraId="615397FD" w14:textId="77777777" w:rsidR="00EE5860" w:rsidRPr="00441CD0" w:rsidRDefault="00EE5860" w:rsidP="00BB0E1F">
            <w:pPr>
              <w:pStyle w:val="TAC"/>
            </w:pPr>
            <w:r w:rsidRPr="00441CD0">
              <w:t>4</w:t>
            </w:r>
          </w:p>
        </w:tc>
      </w:tr>
      <w:tr w:rsidR="00EE5860" w:rsidRPr="00441CD0" w14:paraId="7EA186D7"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534973A6"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3E68C4F" w14:textId="77777777" w:rsidR="00EE5860" w:rsidRPr="00441CD0" w:rsidRDefault="00EE5860" w:rsidP="00BB0E1F">
            <w:pPr>
              <w:pStyle w:val="TAC"/>
              <w:rPr>
                <w:lang w:eastAsia="zh-CN"/>
              </w:rPr>
            </w:pPr>
            <w:r w:rsidRPr="00441CD0">
              <w:rPr>
                <w:lang w:eastAsia="zh-CN"/>
              </w:rPr>
              <w:t>5 to 15</w:t>
            </w:r>
          </w:p>
        </w:tc>
      </w:tr>
    </w:tbl>
    <w:p w14:paraId="15BEE5A3" w14:textId="77777777" w:rsidR="00EE5860" w:rsidRPr="00441CD0" w:rsidRDefault="00EE5860" w:rsidP="00EE5860">
      <w:r w:rsidRPr="00441CD0">
        <w:t>The "</w:t>
      </w:r>
      <w:r w:rsidRPr="00441CD0">
        <w:rPr>
          <w:lang w:val="en-US"/>
        </w:rPr>
        <w:t>No Standby</w:t>
      </w:r>
      <w:r w:rsidRPr="00441CD0">
        <w:t xml:space="preserve">" Priority value </w:t>
      </w:r>
      <w:r w:rsidRPr="00441CD0">
        <w:rPr>
          <w:rFonts w:hint="eastAsia"/>
          <w:lang w:eastAsia="zh-CN"/>
        </w:rPr>
        <w:t>may be</w:t>
      </w:r>
      <w:r w:rsidRPr="00441CD0">
        <w:t xml:space="preserve"> used when </w:t>
      </w:r>
      <w:r w:rsidRPr="00441CD0">
        <w:rPr>
          <w:rFonts w:hint="eastAsia"/>
          <w:lang w:eastAsia="zh-CN"/>
        </w:rPr>
        <w:t xml:space="preserve">the </w:t>
      </w:r>
      <w:r w:rsidRPr="00441CD0">
        <w:t xml:space="preserve">network determines </w:t>
      </w:r>
      <w:r w:rsidRPr="00441CD0">
        <w:rPr>
          <w:rFonts w:hint="eastAsia"/>
          <w:lang w:eastAsia="zh-CN"/>
        </w:rPr>
        <w:t xml:space="preserve">to </w:t>
      </w:r>
      <w:r w:rsidRPr="00441CD0">
        <w:t xml:space="preserve">not define </w:t>
      </w:r>
      <w:r w:rsidRPr="00441CD0">
        <w:rPr>
          <w:rFonts w:hint="eastAsia"/>
          <w:lang w:eastAsia="zh-CN"/>
        </w:rPr>
        <w:t xml:space="preserve">a </w:t>
      </w:r>
      <w:r w:rsidRPr="00441CD0">
        <w:t>Standby acces</w:t>
      </w:r>
      <w:r w:rsidRPr="00441CD0">
        <w:rPr>
          <w:rFonts w:hint="eastAsia"/>
          <w:lang w:eastAsia="zh-CN"/>
        </w:rPr>
        <w:t>s</w:t>
      </w:r>
      <w:r w:rsidRPr="00441CD0">
        <w:t>.</w:t>
      </w:r>
    </w:p>
    <w:p w14:paraId="577C57AF" w14:textId="77777777" w:rsidR="00EE5860" w:rsidRPr="00441CD0" w:rsidRDefault="00EE5860" w:rsidP="00EE5860">
      <w:pPr>
        <w:pStyle w:val="Heading3"/>
      </w:pPr>
      <w:bookmarkStart w:id="6633" w:name="_Toc36031258"/>
      <w:bookmarkStart w:id="6634" w:name="_Toc36043178"/>
      <w:bookmarkStart w:id="6635" w:name="_Toc36814503"/>
      <w:bookmarkStart w:id="6636" w:name="_Toc44689361"/>
      <w:bookmarkStart w:id="6637" w:name="_Toc44924115"/>
      <w:bookmarkStart w:id="6638" w:name="_Toc51861085"/>
      <w:bookmarkStart w:id="6639" w:name="_Toc57930856"/>
      <w:bookmarkStart w:id="6640" w:name="_Toc57931486"/>
      <w:bookmarkStart w:id="6641" w:name="_Toc67499878"/>
      <w:r w:rsidRPr="00441CD0">
        <w:t>8.2.128</w:t>
      </w:r>
      <w:r w:rsidRPr="00441CD0">
        <w:tab/>
        <w:t>UE IP address Pool Identity</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583CBAA0" w14:textId="77777777" w:rsidR="00EE5860" w:rsidRPr="00441CD0" w:rsidRDefault="00EE5860" w:rsidP="00EE5860">
      <w:pPr>
        <w:rPr>
          <w:lang w:eastAsia="ja-JP"/>
        </w:rPr>
      </w:pPr>
      <w:r w:rsidRPr="00441CD0">
        <w:t xml:space="preserve">The User Plane UE IP Pool Identity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8.2.128-1</w:t>
      </w:r>
      <w:r w:rsidRPr="00441CD0">
        <w:rPr>
          <w:lang w:eastAsia="ja-JP"/>
        </w:rPr>
        <w:t>.</w:t>
      </w:r>
    </w:p>
    <w:p w14:paraId="2CD075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E89C7" w14:textId="77777777" w:rsidTr="00BB0E1F">
        <w:trPr>
          <w:jc w:val="center"/>
        </w:trPr>
        <w:tc>
          <w:tcPr>
            <w:tcW w:w="151" w:type="dxa"/>
            <w:tcBorders>
              <w:top w:val="single" w:sz="6" w:space="0" w:color="auto"/>
              <w:left w:val="single" w:sz="6" w:space="0" w:color="auto"/>
              <w:bottom w:val="nil"/>
              <w:right w:val="nil"/>
            </w:tcBorders>
          </w:tcPr>
          <w:p w14:paraId="54292C47" w14:textId="77777777" w:rsidR="00EE5860" w:rsidRPr="00441CD0" w:rsidRDefault="00EE5860" w:rsidP="00BB0E1F">
            <w:pPr>
              <w:pStyle w:val="TAC"/>
            </w:pPr>
          </w:p>
        </w:tc>
        <w:tc>
          <w:tcPr>
            <w:tcW w:w="1104" w:type="dxa"/>
            <w:tcBorders>
              <w:top w:val="single" w:sz="6" w:space="0" w:color="auto"/>
              <w:left w:val="nil"/>
              <w:bottom w:val="nil"/>
              <w:right w:val="nil"/>
            </w:tcBorders>
          </w:tcPr>
          <w:p w14:paraId="4A9484B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EB47A6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C7DEE4" w14:textId="77777777" w:rsidR="00EE5860" w:rsidRPr="00441CD0" w:rsidRDefault="00EE5860" w:rsidP="00BB0E1F">
            <w:pPr>
              <w:pStyle w:val="TAC"/>
            </w:pPr>
          </w:p>
        </w:tc>
      </w:tr>
      <w:tr w:rsidR="00EE5860" w:rsidRPr="00441CD0" w14:paraId="22F132C6" w14:textId="77777777" w:rsidTr="00BB0E1F">
        <w:trPr>
          <w:jc w:val="center"/>
        </w:trPr>
        <w:tc>
          <w:tcPr>
            <w:tcW w:w="151" w:type="dxa"/>
            <w:tcBorders>
              <w:top w:val="nil"/>
              <w:left w:val="single" w:sz="6" w:space="0" w:color="auto"/>
              <w:bottom w:val="nil"/>
              <w:right w:val="nil"/>
            </w:tcBorders>
          </w:tcPr>
          <w:p w14:paraId="4AB84C91" w14:textId="77777777" w:rsidR="00EE5860" w:rsidRPr="00441CD0" w:rsidRDefault="00EE5860" w:rsidP="00BB0E1F">
            <w:pPr>
              <w:pStyle w:val="TAC"/>
            </w:pPr>
          </w:p>
        </w:tc>
        <w:tc>
          <w:tcPr>
            <w:tcW w:w="1104" w:type="dxa"/>
            <w:tcBorders>
              <w:top w:val="nil"/>
              <w:left w:val="nil"/>
              <w:bottom w:val="nil"/>
              <w:right w:val="nil"/>
            </w:tcBorders>
            <w:hideMark/>
          </w:tcPr>
          <w:p w14:paraId="1B5E36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84F9FE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1B71E5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12CD6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15E1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E0491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15FBA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86E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AC0DC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D989DF9" w14:textId="77777777" w:rsidR="00EE5860" w:rsidRPr="00441CD0" w:rsidRDefault="00EE5860" w:rsidP="00BB0E1F">
            <w:pPr>
              <w:pStyle w:val="TAC"/>
            </w:pPr>
          </w:p>
        </w:tc>
      </w:tr>
      <w:tr w:rsidR="00EE5860" w:rsidRPr="00441CD0" w14:paraId="07306E06" w14:textId="77777777" w:rsidTr="00BB0E1F">
        <w:trPr>
          <w:jc w:val="center"/>
        </w:trPr>
        <w:tc>
          <w:tcPr>
            <w:tcW w:w="151" w:type="dxa"/>
            <w:tcBorders>
              <w:top w:val="nil"/>
              <w:left w:val="single" w:sz="6" w:space="0" w:color="auto"/>
              <w:bottom w:val="nil"/>
              <w:right w:val="nil"/>
            </w:tcBorders>
          </w:tcPr>
          <w:p w14:paraId="1A359D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DC0A5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5846AAB" w14:textId="77777777" w:rsidR="00EE5860" w:rsidRPr="00441CD0" w:rsidRDefault="00EE5860" w:rsidP="00BB0E1F">
            <w:pPr>
              <w:pStyle w:val="TAC"/>
            </w:pPr>
            <w:r w:rsidRPr="00441CD0">
              <w:t>Type = 177 (decimal)</w:t>
            </w:r>
          </w:p>
        </w:tc>
        <w:tc>
          <w:tcPr>
            <w:tcW w:w="588" w:type="dxa"/>
            <w:tcBorders>
              <w:top w:val="nil"/>
              <w:left w:val="single" w:sz="4" w:space="0" w:color="auto"/>
              <w:bottom w:val="nil"/>
              <w:right w:val="single" w:sz="6" w:space="0" w:color="auto"/>
            </w:tcBorders>
          </w:tcPr>
          <w:p w14:paraId="33FCE02A" w14:textId="77777777" w:rsidR="00EE5860" w:rsidRPr="00441CD0" w:rsidRDefault="00EE5860" w:rsidP="00BB0E1F">
            <w:pPr>
              <w:pStyle w:val="TAC"/>
            </w:pPr>
          </w:p>
        </w:tc>
      </w:tr>
      <w:tr w:rsidR="00EE5860" w:rsidRPr="00441CD0" w14:paraId="5BFB09F7" w14:textId="77777777" w:rsidTr="00BB0E1F">
        <w:trPr>
          <w:jc w:val="center"/>
        </w:trPr>
        <w:tc>
          <w:tcPr>
            <w:tcW w:w="151" w:type="dxa"/>
            <w:tcBorders>
              <w:top w:val="nil"/>
              <w:left w:val="single" w:sz="6" w:space="0" w:color="auto"/>
              <w:bottom w:val="nil"/>
              <w:right w:val="nil"/>
            </w:tcBorders>
          </w:tcPr>
          <w:p w14:paraId="67F9899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201C2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9E5DE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9AE976" w14:textId="77777777" w:rsidR="00EE5860" w:rsidRPr="00441CD0" w:rsidRDefault="00EE5860" w:rsidP="00BB0E1F">
            <w:pPr>
              <w:pStyle w:val="TAC"/>
            </w:pPr>
          </w:p>
        </w:tc>
      </w:tr>
      <w:tr w:rsidR="00EE5860" w:rsidRPr="00441CD0" w14:paraId="19F18734" w14:textId="77777777" w:rsidTr="00BB0E1F">
        <w:trPr>
          <w:jc w:val="center"/>
        </w:trPr>
        <w:tc>
          <w:tcPr>
            <w:tcW w:w="151" w:type="dxa"/>
            <w:tcBorders>
              <w:top w:val="nil"/>
              <w:left w:val="single" w:sz="6" w:space="0" w:color="auto"/>
              <w:bottom w:val="nil"/>
              <w:right w:val="nil"/>
            </w:tcBorders>
          </w:tcPr>
          <w:p w14:paraId="48BA28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A1C32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0C8176A" w14:textId="77777777" w:rsidR="00EE5860" w:rsidRPr="00441CD0" w:rsidRDefault="00EE5860" w:rsidP="00BB0E1F">
            <w:pPr>
              <w:pStyle w:val="TAC"/>
              <w:rPr>
                <w:lang w:eastAsia="zh-CN"/>
              </w:rPr>
            </w:pPr>
            <w:r w:rsidRPr="00441CD0">
              <w:rPr>
                <w:szCs w:val="18"/>
                <w:lang w:eastAsia="zh-CN"/>
              </w:rPr>
              <w:t xml:space="preserve">UE IP address Pool Id Length </w:t>
            </w:r>
          </w:p>
        </w:tc>
        <w:tc>
          <w:tcPr>
            <w:tcW w:w="588" w:type="dxa"/>
            <w:tcBorders>
              <w:top w:val="nil"/>
              <w:left w:val="single" w:sz="4" w:space="0" w:color="auto"/>
              <w:bottom w:val="nil"/>
              <w:right w:val="single" w:sz="6" w:space="0" w:color="auto"/>
            </w:tcBorders>
          </w:tcPr>
          <w:p w14:paraId="77372774" w14:textId="77777777" w:rsidR="00EE5860" w:rsidRPr="00441CD0" w:rsidRDefault="00EE5860" w:rsidP="00BB0E1F">
            <w:pPr>
              <w:pStyle w:val="TAC"/>
            </w:pPr>
          </w:p>
        </w:tc>
      </w:tr>
      <w:tr w:rsidR="00EE5860" w:rsidRPr="00441CD0" w14:paraId="0577D885" w14:textId="77777777" w:rsidTr="00BB0E1F">
        <w:trPr>
          <w:jc w:val="center"/>
        </w:trPr>
        <w:tc>
          <w:tcPr>
            <w:tcW w:w="151" w:type="dxa"/>
            <w:tcBorders>
              <w:top w:val="nil"/>
              <w:left w:val="single" w:sz="6" w:space="0" w:color="auto"/>
              <w:bottom w:val="nil"/>
              <w:right w:val="nil"/>
            </w:tcBorders>
          </w:tcPr>
          <w:p w14:paraId="61DC85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F373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k</w:t>
            </w:r>
          </w:p>
        </w:tc>
        <w:tc>
          <w:tcPr>
            <w:tcW w:w="4710" w:type="dxa"/>
            <w:gridSpan w:val="8"/>
            <w:tcBorders>
              <w:top w:val="single" w:sz="4" w:space="0" w:color="auto"/>
              <w:left w:val="single" w:sz="4" w:space="0" w:color="auto"/>
              <w:bottom w:val="single" w:sz="4" w:space="0" w:color="auto"/>
              <w:right w:val="single" w:sz="4" w:space="0" w:color="auto"/>
            </w:tcBorders>
            <w:hideMark/>
          </w:tcPr>
          <w:p w14:paraId="0DAE7796" w14:textId="77777777" w:rsidR="00EE5860" w:rsidRPr="00441CD0" w:rsidRDefault="00EE5860" w:rsidP="00BB0E1F">
            <w:pPr>
              <w:pStyle w:val="TAC"/>
              <w:rPr>
                <w:lang w:eastAsia="zh-CN"/>
              </w:rPr>
            </w:pPr>
            <w:r w:rsidRPr="00441CD0">
              <w:rPr>
                <w:szCs w:val="18"/>
                <w:lang w:eastAsia="zh-CN"/>
              </w:rPr>
              <w:t>UE IP address Pool Identity</w:t>
            </w:r>
          </w:p>
        </w:tc>
        <w:tc>
          <w:tcPr>
            <w:tcW w:w="588" w:type="dxa"/>
            <w:tcBorders>
              <w:top w:val="nil"/>
              <w:left w:val="single" w:sz="4" w:space="0" w:color="auto"/>
              <w:bottom w:val="nil"/>
              <w:right w:val="single" w:sz="6" w:space="0" w:color="auto"/>
            </w:tcBorders>
          </w:tcPr>
          <w:p w14:paraId="792E6F7C" w14:textId="77777777" w:rsidR="00EE5860" w:rsidRPr="00441CD0" w:rsidRDefault="00EE5860" w:rsidP="00BB0E1F">
            <w:pPr>
              <w:pStyle w:val="TAC"/>
            </w:pPr>
          </w:p>
        </w:tc>
      </w:tr>
      <w:tr w:rsidR="00EE5860" w:rsidRPr="00441CD0" w14:paraId="3A2AED46" w14:textId="77777777" w:rsidTr="00BB0E1F">
        <w:trPr>
          <w:jc w:val="center"/>
        </w:trPr>
        <w:tc>
          <w:tcPr>
            <w:tcW w:w="151" w:type="dxa"/>
            <w:tcBorders>
              <w:top w:val="nil"/>
              <w:left w:val="single" w:sz="6" w:space="0" w:color="auto"/>
              <w:bottom w:val="single" w:sz="4" w:space="0" w:color="auto"/>
              <w:right w:val="nil"/>
            </w:tcBorders>
          </w:tcPr>
          <w:p w14:paraId="61BA0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7129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eastAsia="zh-CN"/>
              </w:rPr>
              <w:t>m</w:t>
            </w:r>
            <w:r w:rsidRPr="00441CD0">
              <w:rPr>
                <w:rFonts w:ascii="Arial" w:hAnsi="Arial" w:cs="Arial"/>
                <w:sz w:val="18"/>
                <w:szCs w:val="18"/>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636429" w14:textId="77777777" w:rsidR="00EE5860" w:rsidRPr="00441CD0" w:rsidRDefault="00EE5860" w:rsidP="00BB0E1F">
            <w:pPr>
              <w:pStyle w:val="TAC"/>
              <w:rPr>
                <w:lang w:eastAsia="zh-CN"/>
              </w:rPr>
            </w:pPr>
            <w:r w:rsidRPr="00441CD0">
              <w:rPr>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064FAA" w14:textId="77777777" w:rsidR="00EE5860" w:rsidRPr="00441CD0" w:rsidRDefault="00EE5860" w:rsidP="00BB0E1F">
            <w:pPr>
              <w:pStyle w:val="TAC"/>
            </w:pPr>
          </w:p>
        </w:tc>
      </w:tr>
    </w:tbl>
    <w:p w14:paraId="1BDD58F8" w14:textId="77777777" w:rsidR="00EE5860" w:rsidRPr="00441CD0" w:rsidRDefault="00EE5860" w:rsidP="00EE5860">
      <w:pPr>
        <w:pStyle w:val="TF"/>
      </w:pPr>
      <w:r w:rsidRPr="00441CD0">
        <w:t>Figure 8.</w:t>
      </w:r>
      <w:r w:rsidRPr="009A5184">
        <w:t>2.128</w:t>
      </w:r>
      <w:r w:rsidRPr="00441CD0">
        <w:t>-1: UE IP address Pool Identity</w:t>
      </w:r>
    </w:p>
    <w:p w14:paraId="15AAE0F6" w14:textId="77777777" w:rsidR="00EE5860" w:rsidRPr="00441CD0" w:rsidRDefault="00EE5860" w:rsidP="00EE5860">
      <w:pPr>
        <w:rPr>
          <w:lang w:val="en-US" w:eastAsia="zh-CN"/>
        </w:rPr>
      </w:pPr>
      <w:bookmarkStart w:id="6642" w:name="_Toc19717474"/>
      <w:bookmarkStart w:id="6643" w:name="_Toc27490975"/>
      <w:bookmarkStart w:id="6644" w:name="_Toc27557268"/>
      <w:bookmarkStart w:id="6645" w:name="_Toc27724185"/>
      <w:bookmarkStart w:id="6646" w:name="_Toc36031259"/>
      <w:bookmarkStart w:id="6647" w:name="_Toc36043179"/>
      <w:bookmarkStart w:id="6648" w:name="_Toc36814504"/>
      <w:r w:rsidRPr="00441CD0">
        <w:t>Octets 7 to "k": The UE IP address Pool Identity</w:t>
      </w:r>
      <w:r w:rsidRPr="00441CD0">
        <w:rPr>
          <w:lang w:val="en-US" w:eastAsia="zh-CN"/>
        </w:rPr>
        <w:t xml:space="preserve"> shall be encoded as an OctetString (see the Framed-Ipv6-Pool and Framed-Pool in clause</w:t>
      </w:r>
      <w:r>
        <w:rPr>
          <w:lang w:val="en-US" w:eastAsia="zh-CN"/>
        </w:rPr>
        <w:t> </w:t>
      </w:r>
      <w:r w:rsidRPr="00441CD0">
        <w:rPr>
          <w:lang w:val="en-US" w:eastAsia="zh-CN"/>
        </w:rPr>
        <w:t>12.6.3 of 3GPP</w:t>
      </w:r>
      <w:r w:rsidRPr="00441CD0">
        <w:t> </w:t>
      </w:r>
      <w:r w:rsidRPr="00441CD0">
        <w:rPr>
          <w:lang w:val="en-US" w:eastAsia="zh-CN"/>
        </w:rPr>
        <w:t>TS 29.561 [49]</w:t>
      </w:r>
      <w:r>
        <w:rPr>
          <w:lang w:val="en-US" w:eastAsia="zh-CN"/>
        </w:rPr>
        <w:t xml:space="preserve">); the value part of </w:t>
      </w:r>
      <w:r w:rsidRPr="00441CD0">
        <w:rPr>
          <w:lang w:val="en-US" w:eastAsia="zh-CN"/>
        </w:rPr>
        <w:t>Framed-Pool</w:t>
      </w:r>
      <w:r>
        <w:rPr>
          <w:lang w:val="en-US" w:eastAsia="zh-CN"/>
        </w:rPr>
        <w:t xml:space="preserve"> or </w:t>
      </w:r>
      <w:r w:rsidRPr="00441CD0">
        <w:rPr>
          <w:lang w:val="en-US" w:eastAsia="zh-CN"/>
        </w:rPr>
        <w:t>Framed-Ipv6-Pool</w:t>
      </w:r>
      <w:r>
        <w:rPr>
          <w:lang w:val="en-US" w:eastAsia="zh-CN"/>
        </w:rPr>
        <w:t xml:space="preserve"> is copied into the </w:t>
      </w:r>
      <w:r w:rsidRPr="00441CD0">
        <w:rPr>
          <w:szCs w:val="18"/>
          <w:lang w:eastAsia="zh-CN"/>
        </w:rPr>
        <w:t>UE IP address Pool Identity</w:t>
      </w:r>
      <w:r>
        <w:rPr>
          <w:szCs w:val="18"/>
          <w:lang w:eastAsia="zh-CN"/>
        </w:rPr>
        <w:t xml:space="preserve"> field of the </w:t>
      </w:r>
      <w:r w:rsidRPr="00441CD0">
        <w:t>UE IP address Pool Identi</w:t>
      </w:r>
      <w:r w:rsidRPr="00091523">
        <w:rPr>
          <w:lang w:val="en-US" w:eastAsia="zh-CN"/>
        </w:rPr>
        <w:t xml:space="preserve">ty IE if the </w:t>
      </w:r>
      <w:r>
        <w:rPr>
          <w:lang w:val="en-US" w:eastAsia="zh-CN"/>
        </w:rPr>
        <w:t>CP function</w:t>
      </w:r>
      <w:r w:rsidRPr="00091523">
        <w:rPr>
          <w:lang w:val="en-US" w:eastAsia="zh-CN"/>
        </w:rPr>
        <w:t xml:space="preserve"> receives the corresponding information from </w:t>
      </w:r>
      <w:r>
        <w:rPr>
          <w:lang w:val="en-US" w:eastAsia="zh-CN"/>
        </w:rPr>
        <w:t xml:space="preserve">an </w:t>
      </w:r>
      <w:r w:rsidRPr="00091523">
        <w:rPr>
          <w:lang w:val="en-US" w:eastAsia="zh-CN"/>
        </w:rPr>
        <w:t>external server</w:t>
      </w:r>
      <w:r w:rsidRPr="00441CD0">
        <w:rPr>
          <w:lang w:val="en-US" w:eastAsia="zh-CN"/>
        </w:rPr>
        <w:t>.</w:t>
      </w:r>
    </w:p>
    <w:p w14:paraId="5785000D" w14:textId="77777777" w:rsidR="00EE5860" w:rsidRPr="00441CD0" w:rsidRDefault="00EE5860" w:rsidP="00EE5860">
      <w:pPr>
        <w:pStyle w:val="Heading3"/>
        <w:rPr>
          <w:lang w:val="x-none"/>
        </w:rPr>
      </w:pPr>
      <w:bookmarkStart w:id="6649" w:name="_Toc44689362"/>
      <w:bookmarkStart w:id="6650" w:name="_Toc44924116"/>
      <w:bookmarkStart w:id="6651" w:name="_Toc51861086"/>
      <w:bookmarkStart w:id="6652" w:name="_Toc57930857"/>
      <w:bookmarkStart w:id="6653" w:name="_Toc57931487"/>
      <w:bookmarkStart w:id="6654" w:name="_Toc67499879"/>
      <w:r w:rsidRPr="00441CD0">
        <w:t>8.2.129</w:t>
      </w:r>
      <w:r w:rsidRPr="00441CD0">
        <w:tab/>
        <w:t>Alternative SMF IP Address</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245FE5E4" w14:textId="77777777" w:rsidR="00EE5860" w:rsidRPr="00441CD0" w:rsidRDefault="00EE5860" w:rsidP="00EE5860">
      <w:pPr>
        <w:rPr>
          <w:lang w:eastAsia="ja-JP"/>
        </w:rPr>
      </w:pPr>
      <w:r w:rsidRPr="00441CD0">
        <w:t xml:space="preserve">The Alternative SMF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8.2.129-1</w:t>
      </w:r>
      <w:r w:rsidRPr="00441CD0">
        <w:rPr>
          <w:lang w:eastAsia="ja-JP"/>
        </w:rPr>
        <w:t>.</w:t>
      </w:r>
    </w:p>
    <w:p w14:paraId="0E03164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98B684" w14:textId="77777777" w:rsidTr="00BB0E1F">
        <w:trPr>
          <w:jc w:val="center"/>
        </w:trPr>
        <w:tc>
          <w:tcPr>
            <w:tcW w:w="151" w:type="dxa"/>
            <w:tcBorders>
              <w:top w:val="single" w:sz="4" w:space="0" w:color="auto"/>
              <w:left w:val="single" w:sz="4" w:space="0" w:color="auto"/>
              <w:bottom w:val="nil"/>
              <w:right w:val="nil"/>
            </w:tcBorders>
          </w:tcPr>
          <w:p w14:paraId="277A48FB" w14:textId="77777777" w:rsidR="00EE5860" w:rsidRPr="00441CD0" w:rsidRDefault="00EE5860" w:rsidP="00BB0E1F">
            <w:pPr>
              <w:pStyle w:val="TAC"/>
            </w:pPr>
          </w:p>
        </w:tc>
        <w:tc>
          <w:tcPr>
            <w:tcW w:w="1104" w:type="dxa"/>
            <w:tcBorders>
              <w:top w:val="single" w:sz="4" w:space="0" w:color="auto"/>
              <w:left w:val="nil"/>
              <w:bottom w:val="nil"/>
              <w:right w:val="nil"/>
            </w:tcBorders>
          </w:tcPr>
          <w:p w14:paraId="194E9EF3" w14:textId="77777777" w:rsidR="00EE5860" w:rsidRPr="00441CD0" w:rsidRDefault="00EE5860" w:rsidP="00BB0E1F">
            <w:pPr>
              <w:pStyle w:val="TAH"/>
            </w:pPr>
          </w:p>
        </w:tc>
        <w:tc>
          <w:tcPr>
            <w:tcW w:w="4711" w:type="dxa"/>
            <w:gridSpan w:val="8"/>
            <w:tcBorders>
              <w:top w:val="single" w:sz="4" w:space="0" w:color="auto"/>
              <w:left w:val="nil"/>
              <w:bottom w:val="nil"/>
              <w:right w:val="nil"/>
            </w:tcBorders>
            <w:hideMark/>
          </w:tcPr>
          <w:p w14:paraId="78349AFA"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52A6CB2" w14:textId="77777777" w:rsidR="00EE5860" w:rsidRPr="00441CD0" w:rsidRDefault="00EE5860" w:rsidP="00BB0E1F">
            <w:pPr>
              <w:pStyle w:val="TAC"/>
            </w:pPr>
          </w:p>
        </w:tc>
      </w:tr>
      <w:tr w:rsidR="00EE5860" w:rsidRPr="00441CD0" w14:paraId="0CDE4FA0" w14:textId="77777777" w:rsidTr="00BB0E1F">
        <w:trPr>
          <w:jc w:val="center"/>
        </w:trPr>
        <w:tc>
          <w:tcPr>
            <w:tcW w:w="151" w:type="dxa"/>
            <w:tcBorders>
              <w:top w:val="nil"/>
              <w:left w:val="single" w:sz="4" w:space="0" w:color="auto"/>
              <w:bottom w:val="nil"/>
              <w:right w:val="nil"/>
            </w:tcBorders>
          </w:tcPr>
          <w:p w14:paraId="589EB53A" w14:textId="77777777" w:rsidR="00EE5860" w:rsidRPr="00441CD0" w:rsidRDefault="00EE5860" w:rsidP="00BB0E1F">
            <w:pPr>
              <w:pStyle w:val="TAC"/>
            </w:pPr>
          </w:p>
        </w:tc>
        <w:tc>
          <w:tcPr>
            <w:tcW w:w="1104" w:type="dxa"/>
            <w:tcBorders>
              <w:top w:val="nil"/>
              <w:left w:val="nil"/>
              <w:bottom w:val="nil"/>
              <w:right w:val="nil"/>
            </w:tcBorders>
            <w:hideMark/>
          </w:tcPr>
          <w:p w14:paraId="5B9B5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0BEAFA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6665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62F17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3D69E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B78472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04FA01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9BDF0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D226A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226089" w14:textId="77777777" w:rsidR="00EE5860" w:rsidRPr="00441CD0" w:rsidRDefault="00EE5860" w:rsidP="00BB0E1F">
            <w:pPr>
              <w:pStyle w:val="TAC"/>
            </w:pPr>
          </w:p>
        </w:tc>
      </w:tr>
      <w:tr w:rsidR="00EE5860" w:rsidRPr="00441CD0" w14:paraId="160821EF" w14:textId="77777777" w:rsidTr="00BB0E1F">
        <w:trPr>
          <w:jc w:val="center"/>
        </w:trPr>
        <w:tc>
          <w:tcPr>
            <w:tcW w:w="151" w:type="dxa"/>
            <w:tcBorders>
              <w:top w:val="nil"/>
              <w:left w:val="single" w:sz="4" w:space="0" w:color="auto"/>
              <w:bottom w:val="nil"/>
              <w:right w:val="nil"/>
            </w:tcBorders>
          </w:tcPr>
          <w:p w14:paraId="47A157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9995E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618F991" w14:textId="77777777" w:rsidR="00EE5860" w:rsidRPr="00441CD0" w:rsidRDefault="00EE5860" w:rsidP="00BB0E1F">
            <w:pPr>
              <w:pStyle w:val="TAC"/>
            </w:pPr>
            <w:r w:rsidRPr="00441CD0">
              <w:t xml:space="preserve">Type = </w:t>
            </w:r>
            <w:r w:rsidRPr="00441CD0">
              <w:rPr>
                <w:lang w:val="sv-SE"/>
              </w:rPr>
              <w:t>178</w:t>
            </w:r>
            <w:r w:rsidRPr="00441CD0">
              <w:t xml:space="preserve"> (decimal)</w:t>
            </w:r>
          </w:p>
        </w:tc>
        <w:tc>
          <w:tcPr>
            <w:tcW w:w="588" w:type="dxa"/>
            <w:tcBorders>
              <w:top w:val="nil"/>
              <w:left w:val="single" w:sz="4" w:space="0" w:color="auto"/>
              <w:bottom w:val="nil"/>
              <w:right w:val="single" w:sz="4" w:space="0" w:color="auto"/>
            </w:tcBorders>
          </w:tcPr>
          <w:p w14:paraId="072AF510" w14:textId="77777777" w:rsidR="00EE5860" w:rsidRPr="00441CD0" w:rsidRDefault="00EE5860" w:rsidP="00BB0E1F">
            <w:pPr>
              <w:pStyle w:val="TAC"/>
            </w:pPr>
          </w:p>
        </w:tc>
      </w:tr>
      <w:tr w:rsidR="00EE5860" w:rsidRPr="00441CD0" w14:paraId="37354BF8" w14:textId="77777777" w:rsidTr="00BB0E1F">
        <w:trPr>
          <w:jc w:val="center"/>
        </w:trPr>
        <w:tc>
          <w:tcPr>
            <w:tcW w:w="151" w:type="dxa"/>
            <w:tcBorders>
              <w:top w:val="nil"/>
              <w:left w:val="single" w:sz="4" w:space="0" w:color="auto"/>
              <w:bottom w:val="nil"/>
              <w:right w:val="nil"/>
            </w:tcBorders>
          </w:tcPr>
          <w:p w14:paraId="510A8D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DE03D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C4583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61DB5ABF" w14:textId="77777777" w:rsidR="00EE5860" w:rsidRPr="00441CD0" w:rsidRDefault="00EE5860" w:rsidP="00BB0E1F">
            <w:pPr>
              <w:pStyle w:val="TAC"/>
            </w:pPr>
          </w:p>
        </w:tc>
      </w:tr>
      <w:tr w:rsidR="00EE5860" w:rsidRPr="00441CD0" w14:paraId="5265CE8F" w14:textId="77777777" w:rsidTr="00BB0E1F">
        <w:trPr>
          <w:jc w:val="center"/>
        </w:trPr>
        <w:tc>
          <w:tcPr>
            <w:tcW w:w="151" w:type="dxa"/>
            <w:tcBorders>
              <w:top w:val="nil"/>
              <w:left w:val="single" w:sz="4" w:space="0" w:color="auto"/>
              <w:bottom w:val="nil"/>
              <w:right w:val="nil"/>
            </w:tcBorders>
          </w:tcPr>
          <w:p w14:paraId="12B049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F611A3" w14:textId="77777777" w:rsidR="00EE5860" w:rsidRPr="00441CD0" w:rsidRDefault="00EE5860" w:rsidP="00BB0E1F">
            <w:pPr>
              <w:pStyle w:val="TAC"/>
            </w:pPr>
            <w:r w:rsidRPr="00441CD0">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E0F4C57"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5BF0934D"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374FC7D1"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4" w:space="0" w:color="auto"/>
            </w:tcBorders>
          </w:tcPr>
          <w:p w14:paraId="0AB16469" w14:textId="77777777" w:rsidR="00EE5860" w:rsidRPr="00441CD0" w:rsidRDefault="00EE5860" w:rsidP="00BB0E1F">
            <w:pPr>
              <w:pStyle w:val="TAC"/>
            </w:pPr>
          </w:p>
        </w:tc>
      </w:tr>
      <w:tr w:rsidR="00EE5860" w:rsidRPr="00441CD0" w14:paraId="009EFB8C" w14:textId="77777777" w:rsidTr="00BB0E1F">
        <w:trPr>
          <w:jc w:val="center"/>
        </w:trPr>
        <w:tc>
          <w:tcPr>
            <w:tcW w:w="151" w:type="dxa"/>
            <w:tcBorders>
              <w:top w:val="nil"/>
              <w:left w:val="single" w:sz="4" w:space="0" w:color="auto"/>
              <w:bottom w:val="nil"/>
              <w:right w:val="nil"/>
            </w:tcBorders>
          </w:tcPr>
          <w:p w14:paraId="26B229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F0EBC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04910350"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4" w:space="0" w:color="auto"/>
            </w:tcBorders>
          </w:tcPr>
          <w:p w14:paraId="4A38D061" w14:textId="77777777" w:rsidR="00EE5860" w:rsidRPr="00441CD0" w:rsidRDefault="00EE5860" w:rsidP="00BB0E1F">
            <w:pPr>
              <w:pStyle w:val="TAC"/>
            </w:pPr>
          </w:p>
        </w:tc>
      </w:tr>
      <w:tr w:rsidR="00EE5860" w:rsidRPr="00441CD0" w14:paraId="421CEA1C" w14:textId="77777777" w:rsidTr="00BB0E1F">
        <w:trPr>
          <w:jc w:val="center"/>
        </w:trPr>
        <w:tc>
          <w:tcPr>
            <w:tcW w:w="151" w:type="dxa"/>
            <w:tcBorders>
              <w:top w:val="nil"/>
              <w:left w:val="single" w:sz="4" w:space="0" w:color="auto"/>
              <w:bottom w:val="nil"/>
              <w:right w:val="nil"/>
            </w:tcBorders>
          </w:tcPr>
          <w:p w14:paraId="6E24E9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17E9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455B0D71"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4" w:space="0" w:color="auto"/>
            </w:tcBorders>
          </w:tcPr>
          <w:p w14:paraId="511F8ACE" w14:textId="77777777" w:rsidR="00EE5860" w:rsidRPr="00441CD0" w:rsidRDefault="00EE5860" w:rsidP="00BB0E1F">
            <w:pPr>
              <w:pStyle w:val="TAC"/>
            </w:pPr>
          </w:p>
        </w:tc>
      </w:tr>
      <w:tr w:rsidR="00EE5860" w:rsidRPr="00441CD0" w14:paraId="138949E5" w14:textId="77777777" w:rsidTr="00BB0E1F">
        <w:trPr>
          <w:jc w:val="center"/>
        </w:trPr>
        <w:tc>
          <w:tcPr>
            <w:tcW w:w="151" w:type="dxa"/>
            <w:tcBorders>
              <w:top w:val="nil"/>
              <w:left w:val="single" w:sz="4" w:space="0" w:color="auto"/>
              <w:bottom w:val="single" w:sz="4" w:space="0" w:color="auto"/>
              <w:right w:val="nil"/>
            </w:tcBorders>
          </w:tcPr>
          <w:p w14:paraId="6A4E15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AA2D2F"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B9432C0"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6F6BBEF2" w14:textId="77777777" w:rsidR="00EE5860" w:rsidRPr="00441CD0" w:rsidRDefault="00EE5860" w:rsidP="00BB0E1F">
            <w:pPr>
              <w:pStyle w:val="TAC"/>
            </w:pPr>
          </w:p>
        </w:tc>
      </w:tr>
    </w:tbl>
    <w:p w14:paraId="14E492F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129</w:t>
      </w:r>
      <w:r w:rsidRPr="00441CD0">
        <w:rPr>
          <w:lang w:eastAsia="zh-CN"/>
        </w:rPr>
        <w:t>-</w:t>
      </w:r>
      <w:r w:rsidRPr="00441CD0">
        <w:rPr>
          <w:lang w:eastAsia="ja-JP"/>
        </w:rPr>
        <w:t>1</w:t>
      </w:r>
      <w:r w:rsidRPr="00441CD0">
        <w:t xml:space="preserve">: </w:t>
      </w:r>
      <w:r w:rsidRPr="00441CD0">
        <w:rPr>
          <w:lang w:eastAsia="ja-JP"/>
        </w:rPr>
        <w:t>Alternative SMF IP Address</w:t>
      </w:r>
    </w:p>
    <w:p w14:paraId="1FE6A6C2" w14:textId="77777777" w:rsidR="00EE5860" w:rsidRPr="00441CD0" w:rsidRDefault="00EE5860" w:rsidP="00EE5860">
      <w:r w:rsidRPr="00441CD0">
        <w:t>The following flags are coded within Octet 5:</w:t>
      </w:r>
    </w:p>
    <w:p w14:paraId="6E982D93" w14:textId="77777777" w:rsidR="00EE5860" w:rsidRPr="00441CD0" w:rsidRDefault="00EE5860" w:rsidP="00EE5860">
      <w:pPr>
        <w:pStyle w:val="B1"/>
      </w:pPr>
      <w:r w:rsidRPr="00441CD0">
        <w:t>-</w:t>
      </w:r>
      <w:r w:rsidRPr="00441CD0">
        <w:tab/>
        <w:t>Bit 1 – V6: If this bit is set to "1", then the IPv6 address field shall be present in the Alternative SMF IP Address, otherwise the IPv6 address field shall not be present.</w:t>
      </w:r>
    </w:p>
    <w:p w14:paraId="5F195D15" w14:textId="77777777" w:rsidR="00EE5860" w:rsidRPr="00441CD0" w:rsidRDefault="00EE5860" w:rsidP="00EE5860">
      <w:pPr>
        <w:pStyle w:val="B1"/>
      </w:pPr>
      <w:r w:rsidRPr="00441CD0">
        <w:t>-</w:t>
      </w:r>
      <w:r w:rsidRPr="00441CD0">
        <w:tab/>
        <w:t>Bit 2 – V4: If this bit is set to "1", then the IPv4 address field shall be present in the Alternative SMF IP Address, otherwise the IPv4 address field shall not be present.</w:t>
      </w:r>
    </w:p>
    <w:p w14:paraId="6B14D20E"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18CB64B7" w14:textId="77777777" w:rsidR="00EE5860" w:rsidRPr="00441CD0" w:rsidRDefault="00EE5860" w:rsidP="00EE5860">
      <w:r w:rsidRPr="00441CD0">
        <w:t>Octets "p to (p+3)" or "q to (q+15)" (IPv4 address / IPv6 address fields), if present, shall contain the address value.</w:t>
      </w:r>
    </w:p>
    <w:p w14:paraId="4DE37D3F" w14:textId="77777777" w:rsidR="00EE5860" w:rsidRPr="00441CD0" w:rsidRDefault="00EE5860" w:rsidP="00EE5860">
      <w:pPr>
        <w:pStyle w:val="Heading3"/>
      </w:pPr>
      <w:bookmarkStart w:id="6655" w:name="_Toc19717475"/>
      <w:bookmarkStart w:id="6656" w:name="_Toc27490976"/>
      <w:bookmarkStart w:id="6657" w:name="_Toc27557269"/>
      <w:bookmarkStart w:id="6658" w:name="_Toc27724186"/>
      <w:bookmarkStart w:id="6659" w:name="_Toc36031260"/>
      <w:bookmarkStart w:id="6660" w:name="_Toc36043180"/>
      <w:bookmarkStart w:id="6661" w:name="_Toc36814505"/>
      <w:bookmarkStart w:id="6662" w:name="_Toc44689363"/>
      <w:bookmarkStart w:id="6663" w:name="_Toc44924117"/>
      <w:bookmarkStart w:id="6664" w:name="_Toc51861087"/>
      <w:bookmarkStart w:id="6665" w:name="_Toc57930858"/>
      <w:bookmarkStart w:id="6666" w:name="_Toc57931488"/>
      <w:bookmarkStart w:id="6667" w:name="_Toc67499880"/>
      <w:r w:rsidRPr="00441CD0">
        <w:lastRenderedPageBreak/>
        <w:t>8.</w:t>
      </w:r>
      <w:r w:rsidRPr="00441CD0">
        <w:rPr>
          <w:lang w:val="en-US"/>
        </w:rPr>
        <w:t>2.130</w:t>
      </w:r>
      <w:r w:rsidRPr="00441CD0">
        <w:tab/>
        <w:t>Packet Replication and Detection Carry-On Information</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2B48BFA4" w14:textId="77777777" w:rsidR="00EE5860" w:rsidRPr="00441CD0" w:rsidRDefault="00EE5860" w:rsidP="00EE5860">
      <w:pPr>
        <w:rPr>
          <w:lang w:eastAsia="zh-CN"/>
        </w:rPr>
      </w:pPr>
      <w:r w:rsidRPr="00441CD0">
        <w:t>The Packet Replication and Detection Carry-On Information</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8.2.130-1.</w:t>
      </w:r>
    </w:p>
    <w:p w14:paraId="20ECC3A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494"/>
        <w:gridCol w:w="95"/>
        <w:gridCol w:w="471"/>
        <w:gridCol w:w="118"/>
        <w:gridCol w:w="589"/>
        <w:gridCol w:w="588"/>
        <w:gridCol w:w="589"/>
        <w:gridCol w:w="588"/>
      </w:tblGrid>
      <w:tr w:rsidR="00EE5860" w:rsidRPr="00441CD0" w14:paraId="01790DF9" w14:textId="77777777" w:rsidTr="00BB0E1F">
        <w:trPr>
          <w:jc w:val="center"/>
        </w:trPr>
        <w:tc>
          <w:tcPr>
            <w:tcW w:w="151" w:type="dxa"/>
            <w:tcBorders>
              <w:top w:val="single" w:sz="6" w:space="0" w:color="auto"/>
              <w:left w:val="single" w:sz="6" w:space="0" w:color="auto"/>
              <w:bottom w:val="nil"/>
              <w:right w:val="nil"/>
            </w:tcBorders>
          </w:tcPr>
          <w:p w14:paraId="361BC087" w14:textId="77777777" w:rsidR="00EE5860" w:rsidRPr="00441CD0" w:rsidRDefault="00EE5860" w:rsidP="00BB0E1F">
            <w:pPr>
              <w:pStyle w:val="TAC"/>
            </w:pPr>
          </w:p>
        </w:tc>
        <w:tc>
          <w:tcPr>
            <w:tcW w:w="1104" w:type="dxa"/>
            <w:tcBorders>
              <w:top w:val="single" w:sz="6" w:space="0" w:color="auto"/>
              <w:left w:val="nil"/>
              <w:bottom w:val="nil"/>
              <w:right w:val="nil"/>
            </w:tcBorders>
          </w:tcPr>
          <w:p w14:paraId="61B5DE79"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1924A33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967E53" w14:textId="77777777" w:rsidR="00EE5860" w:rsidRPr="00441CD0" w:rsidRDefault="00EE5860" w:rsidP="00BB0E1F">
            <w:pPr>
              <w:pStyle w:val="TAC"/>
            </w:pPr>
          </w:p>
        </w:tc>
      </w:tr>
      <w:tr w:rsidR="00EE5860" w:rsidRPr="00441CD0" w14:paraId="15281C4A" w14:textId="77777777" w:rsidTr="00BB0E1F">
        <w:trPr>
          <w:jc w:val="center"/>
        </w:trPr>
        <w:tc>
          <w:tcPr>
            <w:tcW w:w="151" w:type="dxa"/>
            <w:tcBorders>
              <w:top w:val="nil"/>
              <w:left w:val="single" w:sz="6" w:space="0" w:color="auto"/>
              <w:bottom w:val="nil"/>
              <w:right w:val="nil"/>
            </w:tcBorders>
          </w:tcPr>
          <w:p w14:paraId="1C19B871" w14:textId="77777777" w:rsidR="00EE5860" w:rsidRPr="00441CD0" w:rsidRDefault="00EE5860" w:rsidP="00BB0E1F">
            <w:pPr>
              <w:pStyle w:val="TAC"/>
            </w:pPr>
          </w:p>
        </w:tc>
        <w:tc>
          <w:tcPr>
            <w:tcW w:w="1104" w:type="dxa"/>
            <w:tcBorders>
              <w:top w:val="nil"/>
              <w:left w:val="nil"/>
              <w:bottom w:val="nil"/>
              <w:right w:val="nil"/>
            </w:tcBorders>
            <w:hideMark/>
          </w:tcPr>
          <w:p w14:paraId="21C5764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5691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71C144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41BAE5"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23ABCB02"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1097C58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98074B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009CF8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6AE8A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76BFF25" w14:textId="77777777" w:rsidR="00EE5860" w:rsidRPr="00441CD0" w:rsidRDefault="00EE5860" w:rsidP="00BB0E1F">
            <w:pPr>
              <w:pStyle w:val="TAC"/>
            </w:pPr>
          </w:p>
        </w:tc>
      </w:tr>
      <w:tr w:rsidR="00EE5860" w:rsidRPr="00441CD0" w14:paraId="451847AE" w14:textId="77777777" w:rsidTr="00BB0E1F">
        <w:trPr>
          <w:jc w:val="center"/>
        </w:trPr>
        <w:tc>
          <w:tcPr>
            <w:tcW w:w="151" w:type="dxa"/>
            <w:tcBorders>
              <w:top w:val="nil"/>
              <w:left w:val="single" w:sz="6" w:space="0" w:color="auto"/>
              <w:bottom w:val="nil"/>
              <w:right w:val="nil"/>
            </w:tcBorders>
          </w:tcPr>
          <w:p w14:paraId="3ED201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88A637"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A5D4B26" w14:textId="77777777" w:rsidR="00EE5860" w:rsidRPr="00441CD0" w:rsidRDefault="00EE5860" w:rsidP="00BB0E1F">
            <w:pPr>
              <w:pStyle w:val="TAC"/>
            </w:pPr>
            <w:r w:rsidRPr="00441CD0">
              <w:t>Type = 179 (decimal)</w:t>
            </w:r>
          </w:p>
        </w:tc>
        <w:tc>
          <w:tcPr>
            <w:tcW w:w="588" w:type="dxa"/>
            <w:tcBorders>
              <w:top w:val="nil"/>
              <w:left w:val="single" w:sz="4" w:space="0" w:color="auto"/>
              <w:bottom w:val="nil"/>
              <w:right w:val="single" w:sz="6" w:space="0" w:color="auto"/>
            </w:tcBorders>
          </w:tcPr>
          <w:p w14:paraId="5818A900" w14:textId="77777777" w:rsidR="00EE5860" w:rsidRPr="00441CD0" w:rsidRDefault="00EE5860" w:rsidP="00BB0E1F">
            <w:pPr>
              <w:pStyle w:val="TAC"/>
            </w:pPr>
          </w:p>
        </w:tc>
      </w:tr>
      <w:tr w:rsidR="00EE5860" w:rsidRPr="00441CD0" w14:paraId="4F38DD02" w14:textId="77777777" w:rsidTr="00BB0E1F">
        <w:trPr>
          <w:jc w:val="center"/>
        </w:trPr>
        <w:tc>
          <w:tcPr>
            <w:tcW w:w="151" w:type="dxa"/>
            <w:tcBorders>
              <w:top w:val="nil"/>
              <w:left w:val="single" w:sz="6" w:space="0" w:color="auto"/>
              <w:bottom w:val="nil"/>
              <w:right w:val="nil"/>
            </w:tcBorders>
          </w:tcPr>
          <w:p w14:paraId="4F82C0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206DC7"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052065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6EB62C4" w14:textId="77777777" w:rsidR="00EE5860" w:rsidRPr="00441CD0" w:rsidRDefault="00EE5860" w:rsidP="00BB0E1F">
            <w:pPr>
              <w:pStyle w:val="TAC"/>
            </w:pPr>
          </w:p>
        </w:tc>
      </w:tr>
      <w:tr w:rsidR="00EE5860" w:rsidRPr="00441CD0" w14:paraId="571D3E8D" w14:textId="77777777" w:rsidTr="00BB0E1F">
        <w:trPr>
          <w:jc w:val="center"/>
        </w:trPr>
        <w:tc>
          <w:tcPr>
            <w:tcW w:w="151" w:type="dxa"/>
            <w:tcBorders>
              <w:top w:val="nil"/>
              <w:left w:val="single" w:sz="6" w:space="0" w:color="auto"/>
              <w:bottom w:val="nil"/>
              <w:right w:val="nil"/>
            </w:tcBorders>
          </w:tcPr>
          <w:p w14:paraId="53836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B62F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260" w:type="dxa"/>
            <w:gridSpan w:val="4"/>
            <w:tcBorders>
              <w:top w:val="single" w:sz="4" w:space="0" w:color="auto"/>
              <w:left w:val="single" w:sz="4" w:space="0" w:color="auto"/>
              <w:bottom w:val="single" w:sz="4" w:space="0" w:color="auto"/>
              <w:right w:val="single" w:sz="4" w:space="0" w:color="auto"/>
            </w:tcBorders>
            <w:hideMark/>
          </w:tcPr>
          <w:p w14:paraId="73E09DC8" w14:textId="77777777" w:rsidR="00EE5860" w:rsidRPr="00441CD0" w:rsidRDefault="00EE5860" w:rsidP="00BB0E1F">
            <w:pPr>
              <w:pStyle w:val="TAC"/>
              <w:rPr>
                <w:lang w:eastAsia="zh-CN"/>
              </w:rPr>
            </w:pPr>
            <w:r w:rsidRPr="00441CD0">
              <w:rPr>
                <w:lang w:eastAsia="zh-CN"/>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B11EBD5" w14:textId="77777777" w:rsidR="00EE5860" w:rsidRPr="00441CD0" w:rsidRDefault="00EE5860" w:rsidP="00BB0E1F">
            <w:pPr>
              <w:pStyle w:val="TAC"/>
              <w:rPr>
                <w:lang w:eastAsia="zh-CN"/>
              </w:rPr>
            </w:pPr>
            <w:r w:rsidRPr="00441CD0">
              <w:t>DCARONI</w:t>
            </w:r>
          </w:p>
        </w:tc>
        <w:tc>
          <w:tcPr>
            <w:tcW w:w="707" w:type="dxa"/>
            <w:gridSpan w:val="2"/>
            <w:tcBorders>
              <w:top w:val="single" w:sz="4" w:space="0" w:color="auto"/>
              <w:left w:val="single" w:sz="4" w:space="0" w:color="auto"/>
              <w:bottom w:val="single" w:sz="4" w:space="0" w:color="auto"/>
              <w:right w:val="single" w:sz="4" w:space="0" w:color="auto"/>
            </w:tcBorders>
            <w:hideMark/>
          </w:tcPr>
          <w:p w14:paraId="49910CB1" w14:textId="77777777" w:rsidR="00EE5860" w:rsidRPr="00441CD0" w:rsidRDefault="00EE5860" w:rsidP="00BB0E1F">
            <w:pPr>
              <w:pStyle w:val="TAC"/>
              <w:rPr>
                <w:lang w:eastAsia="zh-CN"/>
              </w:rPr>
            </w:pPr>
            <w:r w:rsidRPr="00441CD0">
              <w:t>PRIN6I</w:t>
            </w:r>
          </w:p>
        </w:tc>
        <w:tc>
          <w:tcPr>
            <w:tcW w:w="588" w:type="dxa"/>
            <w:tcBorders>
              <w:top w:val="single" w:sz="4" w:space="0" w:color="auto"/>
              <w:left w:val="single" w:sz="4" w:space="0" w:color="auto"/>
              <w:bottom w:val="single" w:sz="4" w:space="0" w:color="auto"/>
              <w:right w:val="single" w:sz="4" w:space="0" w:color="auto"/>
            </w:tcBorders>
            <w:hideMark/>
          </w:tcPr>
          <w:p w14:paraId="5CA0B29F" w14:textId="77777777" w:rsidR="00EE5860" w:rsidRPr="00441CD0" w:rsidRDefault="00EE5860" w:rsidP="00BB0E1F">
            <w:pPr>
              <w:pStyle w:val="TAC"/>
              <w:rPr>
                <w:lang w:eastAsia="zh-CN"/>
              </w:rPr>
            </w:pPr>
            <w:r w:rsidRPr="00441CD0">
              <w:t>PRIN19I</w:t>
            </w:r>
          </w:p>
        </w:tc>
        <w:tc>
          <w:tcPr>
            <w:tcW w:w="589" w:type="dxa"/>
            <w:tcBorders>
              <w:top w:val="single" w:sz="4" w:space="0" w:color="auto"/>
              <w:left w:val="single" w:sz="4" w:space="0" w:color="auto"/>
              <w:bottom w:val="single" w:sz="4" w:space="0" w:color="auto"/>
              <w:right w:val="single" w:sz="4" w:space="0" w:color="auto"/>
            </w:tcBorders>
            <w:hideMark/>
          </w:tcPr>
          <w:p w14:paraId="1BF1732D" w14:textId="77777777" w:rsidR="00EE5860" w:rsidRPr="00441CD0" w:rsidRDefault="00EE5860" w:rsidP="00BB0E1F">
            <w:pPr>
              <w:pStyle w:val="TAC"/>
              <w:rPr>
                <w:lang w:eastAsia="zh-CN"/>
              </w:rPr>
            </w:pPr>
            <w:r w:rsidRPr="00441CD0">
              <w:t>PRIUEAI</w:t>
            </w:r>
          </w:p>
        </w:tc>
        <w:tc>
          <w:tcPr>
            <w:tcW w:w="588" w:type="dxa"/>
            <w:tcBorders>
              <w:top w:val="nil"/>
              <w:left w:val="single" w:sz="4" w:space="0" w:color="auto"/>
              <w:bottom w:val="nil"/>
              <w:right w:val="single" w:sz="6" w:space="0" w:color="auto"/>
            </w:tcBorders>
          </w:tcPr>
          <w:p w14:paraId="18DC5107" w14:textId="77777777" w:rsidR="00EE5860" w:rsidRPr="00441CD0" w:rsidRDefault="00EE5860" w:rsidP="00BB0E1F">
            <w:pPr>
              <w:pStyle w:val="TAC"/>
            </w:pPr>
          </w:p>
        </w:tc>
      </w:tr>
      <w:tr w:rsidR="00EE5860" w:rsidRPr="00441CD0" w14:paraId="7C4D76BD" w14:textId="77777777" w:rsidTr="00BB0E1F">
        <w:trPr>
          <w:jc w:val="center"/>
        </w:trPr>
        <w:tc>
          <w:tcPr>
            <w:tcW w:w="151" w:type="dxa"/>
            <w:tcBorders>
              <w:top w:val="nil"/>
              <w:left w:val="single" w:sz="6" w:space="0" w:color="auto"/>
              <w:bottom w:val="nil"/>
              <w:right w:val="nil"/>
            </w:tcBorders>
          </w:tcPr>
          <w:p w14:paraId="17F58C3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116137"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6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2FCB5425"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667EF20" w14:textId="77777777" w:rsidR="00EE5860" w:rsidRPr="00441CD0" w:rsidRDefault="00EE5860" w:rsidP="00BB0E1F">
            <w:pPr>
              <w:pStyle w:val="TAC"/>
            </w:pPr>
          </w:p>
        </w:tc>
      </w:tr>
    </w:tbl>
    <w:p w14:paraId="42D121E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2.130</w:t>
      </w:r>
      <w:r w:rsidRPr="00441CD0">
        <w:rPr>
          <w:lang w:eastAsia="zh-CN"/>
        </w:rPr>
        <w:t>-</w:t>
      </w:r>
      <w:r w:rsidRPr="00441CD0">
        <w:rPr>
          <w:lang w:eastAsia="ja-JP"/>
        </w:rPr>
        <w:t>1</w:t>
      </w:r>
      <w:r w:rsidRPr="00441CD0">
        <w:t>: Packet Replication and Detection Carry-On Information</w:t>
      </w:r>
    </w:p>
    <w:p w14:paraId="6C0D79E5" w14:textId="77777777" w:rsidR="00EE5860" w:rsidRPr="00441CD0" w:rsidRDefault="00EE5860" w:rsidP="00EE5860">
      <w:r w:rsidRPr="00441CD0">
        <w:t>The following flags are coded within Octet 5:</w:t>
      </w:r>
    </w:p>
    <w:p w14:paraId="5C0A3921" w14:textId="77777777" w:rsidR="00EE5860" w:rsidRPr="00441CD0" w:rsidRDefault="00EE5860" w:rsidP="00EE5860">
      <w:pPr>
        <w:pStyle w:val="B1"/>
      </w:pPr>
      <w:r w:rsidRPr="00441CD0">
        <w:t>-</w:t>
      </w:r>
      <w:r w:rsidRPr="00441CD0">
        <w:tab/>
        <w:t>Bit 1 – PRIUEAI (Packet Replication Information – UE/PDU Session Address Indication): This bit shall be set to "1" to indicate</w:t>
      </w:r>
      <w:r w:rsidRPr="00441CD0">
        <w:rPr>
          <w:rFonts w:eastAsia="MS Mincho"/>
        </w:rPr>
        <w:t xml:space="preserve"> that if the packet has been received from the UE's PDU session (e.g. the source IP address is set to the UE's PDU IP session address, or the source MAC address is an Ethernet MAC address associated to the PDU session for an Ethernet PDU session), the UP function shall neither create a copy of the packet nor apply the corresponding processing (i.e. FAR, QER, URR). Otherwise the UPF shall perform a copy of the packet and apply the corresponding processing (i.e. FAR, QER, URR).</w:t>
      </w:r>
    </w:p>
    <w:p w14:paraId="0F3E9968" w14:textId="382D0370" w:rsidR="00EE5860" w:rsidRPr="00441CD0" w:rsidRDefault="00EE5860" w:rsidP="00EE5860">
      <w:pPr>
        <w:pStyle w:val="B1"/>
      </w:pPr>
      <w:r w:rsidRPr="00441CD0">
        <w:t>-</w:t>
      </w:r>
      <w:r w:rsidRPr="00441CD0">
        <w:tab/>
        <w:t>Bit 2 – PRIN19I (Packet Replication Information - N19 Indication): This bit shall be set to "1" to indicate that</w:t>
      </w:r>
      <w:r w:rsidRPr="00441CD0">
        <w:rPr>
          <w:rFonts w:eastAsia="MS Mincho"/>
        </w:rPr>
        <w:t xml:space="preserve"> if the packet has been received from a N19 interface (i.e. a "N19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6F8FEC44" w14:textId="1C2C597B" w:rsidR="00EE5860" w:rsidRPr="00441CD0" w:rsidRDefault="00EE5860" w:rsidP="00EE5860">
      <w:pPr>
        <w:pStyle w:val="B1"/>
      </w:pPr>
      <w:r w:rsidRPr="00441CD0">
        <w:t>-</w:t>
      </w:r>
      <w:r w:rsidRPr="00441CD0">
        <w:tab/>
        <w:t xml:space="preserve">Bit 3 – PRIN6I (Packet Replication Information - N6 Indication): This bit shall be set to "1" to indicate that </w:t>
      </w:r>
      <w:r w:rsidRPr="00441CD0">
        <w:rPr>
          <w:rFonts w:eastAsia="MS Mincho"/>
        </w:rPr>
        <w:t xml:space="preserve">if the packet has been received from a N6 interface (i.e. a "N6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7F67E376" w14:textId="0552FF3F" w:rsidR="00EE5860" w:rsidRPr="00441CD0" w:rsidRDefault="00EE5860" w:rsidP="00EE5860">
      <w:pPr>
        <w:pStyle w:val="B1"/>
      </w:pPr>
      <w:r w:rsidRPr="00441CD0">
        <w:t>-</w:t>
      </w:r>
      <w:r w:rsidRPr="00441CD0">
        <w:tab/>
        <w:t xml:space="preserve">Bit 4 – DCARONI (Detection Carry-On Indication): This bit shall be set to "1" to request the UP function to continue the packet detection process, i.e. look up of other PDRs of other PFCP sessions matching the packet (see </w:t>
      </w:r>
      <w:r w:rsidR="00415C19" w:rsidRPr="00441CD0">
        <w:t>clause</w:t>
      </w:r>
      <w:r w:rsidR="00415C19">
        <w:t> </w:t>
      </w:r>
      <w:r w:rsidR="00415C19" w:rsidRPr="00441CD0">
        <w:t>5</w:t>
      </w:r>
      <w:r w:rsidRPr="00441CD0">
        <w:t>.2.1).</w:t>
      </w:r>
    </w:p>
    <w:p w14:paraId="4F8E2253" w14:textId="77777777" w:rsidR="00EE5860" w:rsidRPr="00441CD0" w:rsidRDefault="00EE5860" w:rsidP="00EE5860">
      <w:pPr>
        <w:pStyle w:val="B1"/>
      </w:pPr>
      <w:r w:rsidRPr="00441CD0">
        <w:t>-</w:t>
      </w:r>
      <w:r w:rsidRPr="00441CD0">
        <w:tab/>
        <w:t>Bit 5 to 8 are spare and reserved for future use.</w:t>
      </w:r>
    </w:p>
    <w:p w14:paraId="1AC798C1" w14:textId="77777777" w:rsidR="00EE5860" w:rsidRPr="00441CD0" w:rsidRDefault="00EE5860" w:rsidP="00EE5860">
      <w:pPr>
        <w:pStyle w:val="Heading3"/>
      </w:pPr>
      <w:bookmarkStart w:id="6668" w:name="_Toc19717476"/>
      <w:bookmarkStart w:id="6669" w:name="_Toc27490977"/>
      <w:bookmarkStart w:id="6670" w:name="_Toc27557270"/>
      <w:bookmarkStart w:id="6671" w:name="_Toc27724187"/>
      <w:bookmarkStart w:id="6672" w:name="_Toc36031261"/>
      <w:bookmarkStart w:id="6673" w:name="_Toc36043181"/>
      <w:bookmarkStart w:id="6674" w:name="_Toc36814506"/>
      <w:bookmarkStart w:id="6675" w:name="_Toc44689364"/>
      <w:bookmarkStart w:id="6676" w:name="_Toc44924118"/>
      <w:bookmarkStart w:id="6677" w:name="_Toc51861088"/>
      <w:bookmarkStart w:id="6678" w:name="_Toc57930859"/>
      <w:bookmarkStart w:id="6679" w:name="_Toc57931489"/>
      <w:bookmarkStart w:id="6680" w:name="_Toc67499881"/>
      <w:r w:rsidRPr="00441CD0">
        <w:t>8.2.131</w:t>
      </w:r>
      <w:r w:rsidRPr="00441CD0">
        <w:tab/>
        <w:t>SMF Set ID</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763BEC57" w14:textId="77777777" w:rsidR="00EE5860" w:rsidRPr="00441CD0" w:rsidRDefault="00EE5860" w:rsidP="00EE5860">
      <w:pPr>
        <w:rPr>
          <w:lang w:eastAsia="ja-JP"/>
        </w:rPr>
      </w:pPr>
      <w:r w:rsidRPr="00441CD0">
        <w:t xml:space="preserve">The SMF Set ID IE shall contain an FQDN representing the SMF Set.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8.2.131-1</w:t>
      </w:r>
      <w:r w:rsidRPr="00441CD0">
        <w:rPr>
          <w:lang w:eastAsia="ja-JP"/>
        </w:rPr>
        <w:t>.</w:t>
      </w:r>
    </w:p>
    <w:p w14:paraId="73E6C9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401"/>
        <w:gridCol w:w="291"/>
        <w:gridCol w:w="589"/>
        <w:gridCol w:w="589"/>
        <w:gridCol w:w="589"/>
        <w:gridCol w:w="589"/>
        <w:gridCol w:w="589"/>
        <w:gridCol w:w="588"/>
        <w:gridCol w:w="712"/>
        <w:gridCol w:w="465"/>
      </w:tblGrid>
      <w:tr w:rsidR="00EE5860" w:rsidRPr="00441CD0" w14:paraId="51F0423D" w14:textId="77777777" w:rsidTr="00BB0E1F">
        <w:trPr>
          <w:jc w:val="center"/>
        </w:trPr>
        <w:tc>
          <w:tcPr>
            <w:tcW w:w="151" w:type="dxa"/>
            <w:tcBorders>
              <w:top w:val="single" w:sz="4" w:space="0" w:color="auto"/>
              <w:left w:val="single" w:sz="4" w:space="0" w:color="auto"/>
              <w:bottom w:val="nil"/>
              <w:right w:val="nil"/>
            </w:tcBorders>
          </w:tcPr>
          <w:p w14:paraId="77D4E138" w14:textId="77777777" w:rsidR="00EE5860" w:rsidRPr="00441CD0" w:rsidRDefault="00EE5860" w:rsidP="00BB0E1F">
            <w:pPr>
              <w:pStyle w:val="TAC"/>
            </w:pPr>
          </w:p>
        </w:tc>
        <w:tc>
          <w:tcPr>
            <w:tcW w:w="1401" w:type="dxa"/>
            <w:tcBorders>
              <w:top w:val="single" w:sz="4" w:space="0" w:color="auto"/>
              <w:left w:val="nil"/>
              <w:bottom w:val="nil"/>
              <w:right w:val="nil"/>
            </w:tcBorders>
          </w:tcPr>
          <w:p w14:paraId="3CD111A9" w14:textId="77777777" w:rsidR="00EE5860" w:rsidRPr="00441CD0" w:rsidRDefault="00EE5860" w:rsidP="00BB0E1F">
            <w:pPr>
              <w:pStyle w:val="TAH"/>
            </w:pPr>
          </w:p>
        </w:tc>
        <w:tc>
          <w:tcPr>
            <w:tcW w:w="4536" w:type="dxa"/>
            <w:gridSpan w:val="8"/>
            <w:tcBorders>
              <w:top w:val="single" w:sz="4" w:space="0" w:color="auto"/>
              <w:left w:val="nil"/>
              <w:bottom w:val="nil"/>
              <w:right w:val="nil"/>
            </w:tcBorders>
            <w:hideMark/>
          </w:tcPr>
          <w:p w14:paraId="3B9F6506" w14:textId="77777777" w:rsidR="00EE5860" w:rsidRPr="00441CD0" w:rsidRDefault="00EE5860" w:rsidP="00BB0E1F">
            <w:pPr>
              <w:pStyle w:val="TAH"/>
            </w:pPr>
            <w:r w:rsidRPr="00441CD0">
              <w:t>Bits</w:t>
            </w:r>
          </w:p>
        </w:tc>
        <w:tc>
          <w:tcPr>
            <w:tcW w:w="465" w:type="dxa"/>
            <w:tcBorders>
              <w:top w:val="single" w:sz="4" w:space="0" w:color="auto"/>
              <w:left w:val="nil"/>
              <w:bottom w:val="nil"/>
              <w:right w:val="single" w:sz="4" w:space="0" w:color="auto"/>
            </w:tcBorders>
          </w:tcPr>
          <w:p w14:paraId="6CF36ED8" w14:textId="77777777" w:rsidR="00EE5860" w:rsidRPr="00441CD0" w:rsidRDefault="00EE5860" w:rsidP="00BB0E1F">
            <w:pPr>
              <w:pStyle w:val="TAC"/>
            </w:pPr>
          </w:p>
        </w:tc>
      </w:tr>
      <w:tr w:rsidR="00EE5860" w:rsidRPr="00441CD0" w14:paraId="531E5173" w14:textId="77777777" w:rsidTr="00BB0E1F">
        <w:trPr>
          <w:jc w:val="center"/>
        </w:trPr>
        <w:tc>
          <w:tcPr>
            <w:tcW w:w="151" w:type="dxa"/>
            <w:tcBorders>
              <w:top w:val="nil"/>
              <w:left w:val="single" w:sz="4" w:space="0" w:color="auto"/>
              <w:bottom w:val="nil"/>
              <w:right w:val="nil"/>
            </w:tcBorders>
          </w:tcPr>
          <w:p w14:paraId="0929FC0D" w14:textId="77777777" w:rsidR="00EE5860" w:rsidRPr="00441CD0" w:rsidRDefault="00EE5860" w:rsidP="00BB0E1F">
            <w:pPr>
              <w:pStyle w:val="TAC"/>
            </w:pPr>
          </w:p>
        </w:tc>
        <w:tc>
          <w:tcPr>
            <w:tcW w:w="1401" w:type="dxa"/>
            <w:tcBorders>
              <w:top w:val="nil"/>
              <w:left w:val="nil"/>
              <w:bottom w:val="nil"/>
              <w:right w:val="nil"/>
            </w:tcBorders>
            <w:hideMark/>
          </w:tcPr>
          <w:p w14:paraId="2AB722B1" w14:textId="77777777" w:rsidR="00EE5860" w:rsidRPr="00441CD0" w:rsidRDefault="00EE5860" w:rsidP="00BB0E1F">
            <w:pPr>
              <w:pStyle w:val="TAH"/>
            </w:pPr>
            <w:r w:rsidRPr="00441CD0">
              <w:t>Octets</w:t>
            </w:r>
          </w:p>
        </w:tc>
        <w:tc>
          <w:tcPr>
            <w:tcW w:w="291" w:type="dxa"/>
            <w:tcBorders>
              <w:top w:val="nil"/>
              <w:left w:val="nil"/>
              <w:bottom w:val="single" w:sz="4" w:space="0" w:color="auto"/>
              <w:right w:val="nil"/>
            </w:tcBorders>
            <w:hideMark/>
          </w:tcPr>
          <w:p w14:paraId="4EBA9A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D7FE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44D349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0E8A9F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8CCC89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37FF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648410B" w14:textId="77777777" w:rsidR="00EE5860" w:rsidRPr="00441CD0" w:rsidRDefault="00EE5860" w:rsidP="00BB0E1F">
            <w:pPr>
              <w:pStyle w:val="TAH"/>
            </w:pPr>
            <w:r w:rsidRPr="00441CD0">
              <w:t>2</w:t>
            </w:r>
          </w:p>
        </w:tc>
        <w:tc>
          <w:tcPr>
            <w:tcW w:w="712" w:type="dxa"/>
            <w:tcBorders>
              <w:top w:val="nil"/>
              <w:left w:val="nil"/>
              <w:bottom w:val="single" w:sz="4" w:space="0" w:color="auto"/>
              <w:right w:val="nil"/>
            </w:tcBorders>
            <w:hideMark/>
          </w:tcPr>
          <w:p w14:paraId="4CF43A6E" w14:textId="77777777" w:rsidR="00EE5860" w:rsidRPr="00441CD0" w:rsidRDefault="00EE5860" w:rsidP="00BB0E1F">
            <w:pPr>
              <w:pStyle w:val="TAH"/>
            </w:pPr>
            <w:r w:rsidRPr="00441CD0">
              <w:t>1</w:t>
            </w:r>
          </w:p>
        </w:tc>
        <w:tc>
          <w:tcPr>
            <w:tcW w:w="465" w:type="dxa"/>
            <w:tcBorders>
              <w:top w:val="nil"/>
              <w:left w:val="nil"/>
              <w:bottom w:val="nil"/>
              <w:right w:val="single" w:sz="4" w:space="0" w:color="auto"/>
            </w:tcBorders>
          </w:tcPr>
          <w:p w14:paraId="50727C7B" w14:textId="77777777" w:rsidR="00EE5860" w:rsidRPr="00441CD0" w:rsidRDefault="00EE5860" w:rsidP="00BB0E1F">
            <w:pPr>
              <w:pStyle w:val="TAC"/>
            </w:pPr>
          </w:p>
        </w:tc>
      </w:tr>
      <w:tr w:rsidR="00EE5860" w:rsidRPr="00441CD0" w14:paraId="7735FCE5" w14:textId="77777777" w:rsidTr="00BB0E1F">
        <w:trPr>
          <w:jc w:val="center"/>
        </w:trPr>
        <w:tc>
          <w:tcPr>
            <w:tcW w:w="151" w:type="dxa"/>
            <w:tcBorders>
              <w:top w:val="nil"/>
              <w:left w:val="single" w:sz="4" w:space="0" w:color="auto"/>
              <w:bottom w:val="nil"/>
              <w:right w:val="nil"/>
            </w:tcBorders>
          </w:tcPr>
          <w:p w14:paraId="4D278FA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01BEE292" w14:textId="77777777" w:rsidR="00EE5860" w:rsidRPr="00441CD0" w:rsidRDefault="00EE5860" w:rsidP="00BB0E1F">
            <w:pPr>
              <w:pStyle w:val="TAC"/>
              <w:rPr>
                <w:rFonts w:cs="Arial"/>
                <w:szCs w:val="18"/>
              </w:rPr>
            </w:pPr>
            <w:r w:rsidRPr="00441CD0">
              <w:rPr>
                <w:rFonts w:cs="Arial"/>
                <w:szCs w:val="18"/>
              </w:rPr>
              <w:t>1 to 2</w:t>
            </w:r>
          </w:p>
        </w:tc>
        <w:tc>
          <w:tcPr>
            <w:tcW w:w="4536" w:type="dxa"/>
            <w:gridSpan w:val="8"/>
            <w:tcBorders>
              <w:top w:val="single" w:sz="4" w:space="0" w:color="auto"/>
              <w:left w:val="single" w:sz="4" w:space="0" w:color="auto"/>
              <w:bottom w:val="single" w:sz="4" w:space="0" w:color="auto"/>
              <w:right w:val="single" w:sz="4" w:space="0" w:color="auto"/>
            </w:tcBorders>
            <w:hideMark/>
          </w:tcPr>
          <w:p w14:paraId="1306B9E8" w14:textId="77777777" w:rsidR="00EE5860" w:rsidRPr="00441CD0" w:rsidRDefault="00EE5860" w:rsidP="00BB0E1F">
            <w:pPr>
              <w:pStyle w:val="TAC"/>
              <w:rPr>
                <w:rFonts w:cs="Arial"/>
                <w:szCs w:val="18"/>
              </w:rPr>
            </w:pPr>
            <w:r w:rsidRPr="00441CD0">
              <w:rPr>
                <w:rFonts w:cs="Arial"/>
                <w:szCs w:val="18"/>
              </w:rPr>
              <w:t xml:space="preserve">Type = </w:t>
            </w:r>
            <w:r w:rsidRPr="00441CD0">
              <w:rPr>
                <w:rFonts w:cs="Arial"/>
                <w:szCs w:val="18"/>
                <w:lang w:val="sv-SE"/>
              </w:rPr>
              <w:t>180</w:t>
            </w:r>
            <w:r w:rsidRPr="00441CD0">
              <w:rPr>
                <w:rFonts w:cs="Arial"/>
                <w:szCs w:val="18"/>
              </w:rPr>
              <w:t xml:space="preserve"> (decimal)</w:t>
            </w:r>
          </w:p>
        </w:tc>
        <w:tc>
          <w:tcPr>
            <w:tcW w:w="465" w:type="dxa"/>
            <w:tcBorders>
              <w:top w:val="nil"/>
              <w:left w:val="single" w:sz="4" w:space="0" w:color="auto"/>
              <w:bottom w:val="nil"/>
              <w:right w:val="single" w:sz="4" w:space="0" w:color="auto"/>
            </w:tcBorders>
          </w:tcPr>
          <w:p w14:paraId="0416BBF9" w14:textId="77777777" w:rsidR="00EE5860" w:rsidRPr="00441CD0" w:rsidRDefault="00EE5860" w:rsidP="00BB0E1F">
            <w:pPr>
              <w:pStyle w:val="TAC"/>
            </w:pPr>
          </w:p>
        </w:tc>
      </w:tr>
      <w:tr w:rsidR="00EE5860" w:rsidRPr="00441CD0" w14:paraId="34DDBCDD" w14:textId="77777777" w:rsidTr="00BB0E1F">
        <w:trPr>
          <w:jc w:val="center"/>
        </w:trPr>
        <w:tc>
          <w:tcPr>
            <w:tcW w:w="151" w:type="dxa"/>
            <w:tcBorders>
              <w:top w:val="nil"/>
              <w:left w:val="single" w:sz="4" w:space="0" w:color="auto"/>
              <w:bottom w:val="nil"/>
              <w:right w:val="nil"/>
            </w:tcBorders>
          </w:tcPr>
          <w:p w14:paraId="6D33DB4B"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7970C10E" w14:textId="77777777" w:rsidR="00EE5860" w:rsidRPr="00441CD0" w:rsidRDefault="00EE5860" w:rsidP="00BB0E1F">
            <w:pPr>
              <w:pStyle w:val="TAC"/>
              <w:rPr>
                <w:rFonts w:cs="Arial"/>
                <w:szCs w:val="18"/>
              </w:rPr>
            </w:pPr>
            <w:r w:rsidRPr="00441CD0">
              <w:rPr>
                <w:rFonts w:cs="Arial"/>
                <w:szCs w:val="18"/>
              </w:rPr>
              <w:t>3 to 4</w:t>
            </w:r>
          </w:p>
        </w:tc>
        <w:tc>
          <w:tcPr>
            <w:tcW w:w="4536" w:type="dxa"/>
            <w:gridSpan w:val="8"/>
            <w:tcBorders>
              <w:top w:val="single" w:sz="4" w:space="0" w:color="auto"/>
              <w:left w:val="single" w:sz="4" w:space="0" w:color="auto"/>
              <w:bottom w:val="single" w:sz="4" w:space="0" w:color="auto"/>
              <w:right w:val="single" w:sz="4" w:space="0" w:color="auto"/>
            </w:tcBorders>
            <w:hideMark/>
          </w:tcPr>
          <w:p w14:paraId="75AB3D2E" w14:textId="77777777" w:rsidR="00EE5860" w:rsidRPr="00441CD0" w:rsidRDefault="00EE5860" w:rsidP="00BB0E1F">
            <w:pPr>
              <w:pStyle w:val="TAC"/>
              <w:rPr>
                <w:rFonts w:cs="Arial"/>
                <w:szCs w:val="18"/>
                <w:lang w:eastAsia="zh-CN"/>
              </w:rPr>
            </w:pPr>
            <w:r w:rsidRPr="00441CD0">
              <w:rPr>
                <w:rFonts w:cs="Arial"/>
                <w:szCs w:val="18"/>
              </w:rPr>
              <w:t>Length = n</w:t>
            </w:r>
          </w:p>
        </w:tc>
        <w:tc>
          <w:tcPr>
            <w:tcW w:w="465" w:type="dxa"/>
            <w:tcBorders>
              <w:top w:val="nil"/>
              <w:left w:val="single" w:sz="4" w:space="0" w:color="auto"/>
              <w:bottom w:val="nil"/>
              <w:right w:val="single" w:sz="4" w:space="0" w:color="auto"/>
            </w:tcBorders>
          </w:tcPr>
          <w:p w14:paraId="4556FABB" w14:textId="77777777" w:rsidR="00EE5860" w:rsidRPr="00441CD0" w:rsidRDefault="00EE5860" w:rsidP="00BB0E1F">
            <w:pPr>
              <w:pStyle w:val="TAC"/>
            </w:pPr>
          </w:p>
        </w:tc>
      </w:tr>
      <w:tr w:rsidR="00EE5860" w:rsidRPr="00441CD0" w14:paraId="12D99F77" w14:textId="77777777" w:rsidTr="00BB0E1F">
        <w:trPr>
          <w:jc w:val="center"/>
        </w:trPr>
        <w:tc>
          <w:tcPr>
            <w:tcW w:w="151" w:type="dxa"/>
            <w:tcBorders>
              <w:top w:val="nil"/>
              <w:left w:val="single" w:sz="4" w:space="0" w:color="auto"/>
              <w:bottom w:val="nil"/>
              <w:right w:val="nil"/>
            </w:tcBorders>
          </w:tcPr>
          <w:p w14:paraId="39A33776"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45938727" w14:textId="77777777" w:rsidR="00EE5860" w:rsidRPr="00441CD0" w:rsidRDefault="00EE5860" w:rsidP="00BB0E1F">
            <w:pPr>
              <w:pStyle w:val="TAC"/>
              <w:rPr>
                <w:rFonts w:cs="Arial"/>
                <w:szCs w:val="18"/>
              </w:rPr>
            </w:pPr>
            <w:r w:rsidRPr="00441CD0">
              <w:rPr>
                <w:rFonts w:cs="Arial"/>
                <w:szCs w:val="18"/>
              </w:rPr>
              <w:t>5</w:t>
            </w:r>
          </w:p>
        </w:tc>
        <w:tc>
          <w:tcPr>
            <w:tcW w:w="4536" w:type="dxa"/>
            <w:gridSpan w:val="8"/>
            <w:tcBorders>
              <w:top w:val="single" w:sz="4" w:space="0" w:color="auto"/>
              <w:left w:val="single" w:sz="4" w:space="0" w:color="auto"/>
              <w:bottom w:val="single" w:sz="4" w:space="0" w:color="auto"/>
              <w:right w:val="single" w:sz="4" w:space="0" w:color="auto"/>
            </w:tcBorders>
            <w:hideMark/>
          </w:tcPr>
          <w:p w14:paraId="47B4C27A" w14:textId="77777777" w:rsidR="00EE5860" w:rsidRPr="00441CD0" w:rsidRDefault="00EE5860" w:rsidP="00BB0E1F">
            <w:pPr>
              <w:pStyle w:val="TAC"/>
              <w:rPr>
                <w:rFonts w:cs="Arial"/>
                <w:szCs w:val="18"/>
              </w:rPr>
            </w:pPr>
            <w:r w:rsidRPr="00441CD0">
              <w:rPr>
                <w:rFonts w:cs="Arial"/>
                <w:szCs w:val="18"/>
              </w:rPr>
              <w:t>Spare</w:t>
            </w:r>
          </w:p>
        </w:tc>
        <w:tc>
          <w:tcPr>
            <w:tcW w:w="465" w:type="dxa"/>
            <w:tcBorders>
              <w:top w:val="nil"/>
              <w:left w:val="single" w:sz="4" w:space="0" w:color="auto"/>
              <w:bottom w:val="nil"/>
              <w:right w:val="single" w:sz="4" w:space="0" w:color="auto"/>
            </w:tcBorders>
          </w:tcPr>
          <w:p w14:paraId="7C959DF4" w14:textId="77777777" w:rsidR="00EE5860" w:rsidRPr="00441CD0" w:rsidRDefault="00EE5860" w:rsidP="00BB0E1F">
            <w:pPr>
              <w:pStyle w:val="TAC"/>
            </w:pPr>
          </w:p>
        </w:tc>
      </w:tr>
      <w:tr w:rsidR="00EE5860" w:rsidRPr="00441CD0" w14:paraId="49D14AB2" w14:textId="77777777" w:rsidTr="00BB0E1F">
        <w:trPr>
          <w:jc w:val="center"/>
        </w:trPr>
        <w:tc>
          <w:tcPr>
            <w:tcW w:w="151" w:type="dxa"/>
            <w:tcBorders>
              <w:top w:val="nil"/>
              <w:left w:val="single" w:sz="4" w:space="0" w:color="auto"/>
              <w:bottom w:val="nil"/>
              <w:right w:val="nil"/>
            </w:tcBorders>
          </w:tcPr>
          <w:p w14:paraId="41C75B9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181195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m</w:t>
            </w:r>
          </w:p>
        </w:tc>
        <w:tc>
          <w:tcPr>
            <w:tcW w:w="4536" w:type="dxa"/>
            <w:gridSpan w:val="8"/>
            <w:tcBorders>
              <w:top w:val="single" w:sz="4" w:space="0" w:color="auto"/>
              <w:left w:val="single" w:sz="4" w:space="0" w:color="auto"/>
              <w:bottom w:val="single" w:sz="4" w:space="0" w:color="auto"/>
              <w:right w:val="single" w:sz="4" w:space="0" w:color="auto"/>
            </w:tcBorders>
            <w:hideMark/>
          </w:tcPr>
          <w:p w14:paraId="758E4FCE" w14:textId="77777777" w:rsidR="00EE5860" w:rsidRPr="00441CD0" w:rsidRDefault="00EE5860" w:rsidP="00BB0E1F">
            <w:pPr>
              <w:pStyle w:val="TAC"/>
              <w:rPr>
                <w:rFonts w:cs="Arial"/>
                <w:szCs w:val="18"/>
                <w:lang w:eastAsia="zh-CN"/>
              </w:rPr>
            </w:pPr>
            <w:r w:rsidRPr="00441CD0">
              <w:rPr>
                <w:rFonts w:cs="Arial"/>
                <w:szCs w:val="18"/>
                <w:lang w:eastAsia="zh-CN"/>
              </w:rPr>
              <w:t>FQDN</w:t>
            </w:r>
          </w:p>
        </w:tc>
        <w:tc>
          <w:tcPr>
            <w:tcW w:w="465" w:type="dxa"/>
            <w:tcBorders>
              <w:top w:val="nil"/>
              <w:left w:val="single" w:sz="4" w:space="0" w:color="auto"/>
              <w:bottom w:val="nil"/>
              <w:right w:val="single" w:sz="4" w:space="0" w:color="auto"/>
            </w:tcBorders>
          </w:tcPr>
          <w:p w14:paraId="6F98891F" w14:textId="77777777" w:rsidR="00EE5860" w:rsidRPr="00441CD0" w:rsidRDefault="00EE5860" w:rsidP="00BB0E1F">
            <w:pPr>
              <w:pStyle w:val="TAC"/>
            </w:pPr>
          </w:p>
        </w:tc>
      </w:tr>
      <w:tr w:rsidR="00EE5860" w:rsidRPr="00441CD0" w14:paraId="0C1BC3FF" w14:textId="77777777" w:rsidTr="00BB0E1F">
        <w:trPr>
          <w:jc w:val="center"/>
        </w:trPr>
        <w:tc>
          <w:tcPr>
            <w:tcW w:w="151" w:type="dxa"/>
            <w:tcBorders>
              <w:top w:val="nil"/>
              <w:left w:val="single" w:sz="4" w:space="0" w:color="auto"/>
              <w:bottom w:val="single" w:sz="4" w:space="0" w:color="auto"/>
              <w:right w:val="nil"/>
            </w:tcBorders>
          </w:tcPr>
          <w:p w14:paraId="7D2B5FCF" w14:textId="77777777" w:rsidR="00EE5860" w:rsidRPr="00441CD0" w:rsidRDefault="00EE5860" w:rsidP="00BB0E1F">
            <w:pPr>
              <w:pStyle w:val="TAC"/>
            </w:pPr>
          </w:p>
        </w:tc>
        <w:tc>
          <w:tcPr>
            <w:tcW w:w="1401" w:type="dxa"/>
            <w:tcBorders>
              <w:top w:val="nil"/>
              <w:left w:val="nil"/>
              <w:bottom w:val="single" w:sz="4" w:space="0" w:color="auto"/>
              <w:right w:val="single" w:sz="4" w:space="0" w:color="auto"/>
            </w:tcBorders>
            <w:hideMark/>
          </w:tcPr>
          <w:p w14:paraId="04077D8A"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sv-SE" w:eastAsia="zh-CN"/>
              </w:rPr>
              <w:t>(m+1)</w:t>
            </w:r>
            <w:r w:rsidRPr="00441CD0">
              <w:rPr>
                <w:rFonts w:ascii="Arial" w:hAnsi="Arial" w:cs="Arial"/>
                <w:sz w:val="18"/>
                <w:szCs w:val="18"/>
              </w:rPr>
              <w:t xml:space="preserve"> to (n+4)</w:t>
            </w:r>
          </w:p>
        </w:tc>
        <w:tc>
          <w:tcPr>
            <w:tcW w:w="4536" w:type="dxa"/>
            <w:gridSpan w:val="8"/>
            <w:tcBorders>
              <w:top w:val="single" w:sz="4" w:space="0" w:color="auto"/>
              <w:left w:val="single" w:sz="4" w:space="0" w:color="auto"/>
              <w:bottom w:val="single" w:sz="4" w:space="0" w:color="auto"/>
              <w:right w:val="single" w:sz="4" w:space="0" w:color="auto"/>
            </w:tcBorders>
            <w:hideMark/>
          </w:tcPr>
          <w:p w14:paraId="2E67DBFE" w14:textId="77777777" w:rsidR="00EE5860" w:rsidRPr="00441CD0" w:rsidRDefault="00EE5860" w:rsidP="00BB0E1F">
            <w:pPr>
              <w:pStyle w:val="TAC"/>
              <w:rPr>
                <w:rFonts w:cs="Arial"/>
                <w:szCs w:val="18"/>
                <w:lang w:eastAsia="zh-CN"/>
              </w:rPr>
            </w:pPr>
            <w:r w:rsidRPr="00441CD0">
              <w:rPr>
                <w:rFonts w:cs="Arial"/>
                <w:szCs w:val="18"/>
              </w:rPr>
              <w:t>These octet(s) is/are present only if explicitly specified</w:t>
            </w:r>
          </w:p>
        </w:tc>
        <w:tc>
          <w:tcPr>
            <w:tcW w:w="465" w:type="dxa"/>
            <w:tcBorders>
              <w:top w:val="nil"/>
              <w:left w:val="single" w:sz="4" w:space="0" w:color="auto"/>
              <w:bottom w:val="single" w:sz="4" w:space="0" w:color="auto"/>
              <w:right w:val="single" w:sz="4" w:space="0" w:color="auto"/>
            </w:tcBorders>
          </w:tcPr>
          <w:p w14:paraId="616F7657" w14:textId="77777777" w:rsidR="00EE5860" w:rsidRPr="00441CD0" w:rsidRDefault="00EE5860" w:rsidP="00BB0E1F">
            <w:pPr>
              <w:pStyle w:val="TAC"/>
            </w:pPr>
          </w:p>
        </w:tc>
      </w:tr>
    </w:tbl>
    <w:p w14:paraId="203ABFB1" w14:textId="77777777" w:rsidR="00EE5860" w:rsidRPr="00441CD0" w:rsidRDefault="00EE5860" w:rsidP="00EE5860">
      <w:pPr>
        <w:pStyle w:val="TF"/>
        <w:spacing w:before="120"/>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131</w:t>
      </w:r>
      <w:r w:rsidRPr="00441CD0">
        <w:rPr>
          <w:lang w:eastAsia="zh-CN"/>
        </w:rPr>
        <w:t>-</w:t>
      </w:r>
      <w:r w:rsidRPr="00441CD0">
        <w:rPr>
          <w:lang w:eastAsia="ja-JP"/>
        </w:rPr>
        <w:t>1</w:t>
      </w:r>
      <w:r w:rsidRPr="00441CD0">
        <w:t xml:space="preserve">: </w:t>
      </w:r>
      <w:r w:rsidRPr="00441CD0">
        <w:rPr>
          <w:lang w:eastAsia="ja-JP"/>
        </w:rPr>
        <w:t>SMF Set ID</w:t>
      </w:r>
    </w:p>
    <w:p w14:paraId="08D8A9AB" w14:textId="030367FF" w:rsidR="00EE5860" w:rsidRPr="00441CD0" w:rsidRDefault="00EE5860" w:rsidP="00EE5860">
      <w:r w:rsidRPr="00441CD0">
        <w:t xml:space="preserve">FQDN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7AF1B9B8" w14:textId="77777777" w:rsidR="00EE5860" w:rsidRPr="00441CD0" w:rsidRDefault="00EE5860" w:rsidP="00EE5860">
      <w:pPr>
        <w:pStyle w:val="NO"/>
      </w:pPr>
      <w:r w:rsidRPr="00441CD0">
        <w:t>NOTE:</w:t>
      </w:r>
      <w:r w:rsidRPr="00441CD0">
        <w:tab/>
        <w:t>The FQDN field in the IE is not encoded as a dotted string as commonly used in DNS master zone files.</w:t>
      </w:r>
    </w:p>
    <w:p w14:paraId="266EB551" w14:textId="77777777" w:rsidR="00EE5860" w:rsidRPr="00441CD0" w:rsidRDefault="00EE5860" w:rsidP="00EE5860">
      <w:pPr>
        <w:pStyle w:val="Heading3"/>
        <w:rPr>
          <w:noProof/>
        </w:rPr>
      </w:pPr>
      <w:bookmarkStart w:id="6681" w:name="_Toc19717477"/>
      <w:bookmarkStart w:id="6682" w:name="_Toc27490978"/>
      <w:bookmarkStart w:id="6683" w:name="_Toc27557271"/>
      <w:bookmarkStart w:id="6684" w:name="_Toc27724188"/>
      <w:bookmarkStart w:id="6685" w:name="_Toc36031262"/>
      <w:bookmarkStart w:id="6686" w:name="_Toc36043182"/>
      <w:bookmarkStart w:id="6687" w:name="_Toc36814507"/>
      <w:bookmarkStart w:id="6688" w:name="_Toc44689365"/>
      <w:bookmarkStart w:id="6689" w:name="_Toc44924119"/>
      <w:bookmarkStart w:id="6690" w:name="_Toc51861089"/>
      <w:bookmarkStart w:id="6691" w:name="_Toc57930860"/>
      <w:bookmarkStart w:id="6692" w:name="_Toc57931490"/>
      <w:bookmarkStart w:id="6693" w:name="_Toc67499882"/>
      <w:r w:rsidRPr="00441CD0">
        <w:rPr>
          <w:noProof/>
        </w:rPr>
        <w:lastRenderedPageBreak/>
        <w:t>8.2.132</w:t>
      </w:r>
      <w:r w:rsidRPr="00441CD0">
        <w:rPr>
          <w:noProof/>
        </w:rPr>
        <w:tab/>
        <w:t>Quota Validity Time</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002EA671" w14:textId="77777777" w:rsidR="00EE5860" w:rsidRPr="00441CD0" w:rsidRDefault="00EE5860" w:rsidP="00EE5860">
      <w:pPr>
        <w:rPr>
          <w:noProof/>
        </w:rPr>
      </w:pPr>
      <w:r w:rsidRPr="00441CD0">
        <w:rPr>
          <w:noProof/>
        </w:rPr>
        <w:t>The Quota Validity Time IE type shall be encoded as shown in Figure 8.2.132-1. It contains the quota validity time in seconds.</w:t>
      </w:r>
    </w:p>
    <w:p w14:paraId="18B3F181" w14:textId="77777777" w:rsidR="00EE5860" w:rsidRPr="00441CD0" w:rsidRDefault="00EE5860" w:rsidP="00EE5860">
      <w:pPr>
        <w:pStyle w:val="TH"/>
        <w:rPr>
          <w:noProof/>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482D91F" w14:textId="77777777" w:rsidTr="00BB0E1F">
        <w:trPr>
          <w:jc w:val="center"/>
        </w:trPr>
        <w:tc>
          <w:tcPr>
            <w:tcW w:w="151" w:type="dxa"/>
            <w:tcBorders>
              <w:top w:val="single" w:sz="6" w:space="0" w:color="auto"/>
              <w:left w:val="single" w:sz="6" w:space="0" w:color="auto"/>
              <w:bottom w:val="nil"/>
              <w:right w:val="nil"/>
            </w:tcBorders>
          </w:tcPr>
          <w:p w14:paraId="4A449B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4FC80D1"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E6A81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CCB7637" w14:textId="77777777" w:rsidR="00EE5860" w:rsidRPr="00441CD0" w:rsidRDefault="00EE5860" w:rsidP="00BB0E1F">
            <w:pPr>
              <w:pStyle w:val="TAC"/>
            </w:pPr>
          </w:p>
        </w:tc>
      </w:tr>
      <w:tr w:rsidR="00EE5860" w:rsidRPr="00441CD0" w14:paraId="3930E503" w14:textId="77777777" w:rsidTr="00BB0E1F">
        <w:trPr>
          <w:jc w:val="center"/>
        </w:trPr>
        <w:tc>
          <w:tcPr>
            <w:tcW w:w="151" w:type="dxa"/>
            <w:tcBorders>
              <w:top w:val="nil"/>
              <w:left w:val="single" w:sz="6" w:space="0" w:color="auto"/>
              <w:bottom w:val="nil"/>
              <w:right w:val="nil"/>
            </w:tcBorders>
          </w:tcPr>
          <w:p w14:paraId="6AD05C7E" w14:textId="77777777" w:rsidR="00EE5860" w:rsidRPr="00441CD0" w:rsidRDefault="00EE5860" w:rsidP="00BB0E1F">
            <w:pPr>
              <w:pStyle w:val="TAC"/>
            </w:pPr>
          </w:p>
        </w:tc>
        <w:tc>
          <w:tcPr>
            <w:tcW w:w="1104" w:type="dxa"/>
            <w:tcBorders>
              <w:top w:val="nil"/>
              <w:left w:val="nil"/>
              <w:bottom w:val="nil"/>
              <w:right w:val="nil"/>
            </w:tcBorders>
            <w:hideMark/>
          </w:tcPr>
          <w:p w14:paraId="56792C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1B21B3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CA06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96A7B0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4FEE6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CA971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14432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861D0B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B8FEAB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2D7010" w14:textId="77777777" w:rsidR="00EE5860" w:rsidRPr="00441CD0" w:rsidRDefault="00EE5860" w:rsidP="00BB0E1F">
            <w:pPr>
              <w:pStyle w:val="TAC"/>
            </w:pPr>
          </w:p>
        </w:tc>
      </w:tr>
      <w:tr w:rsidR="00EE5860" w:rsidRPr="00441CD0" w14:paraId="617159E5" w14:textId="77777777" w:rsidTr="00BB0E1F">
        <w:trPr>
          <w:jc w:val="center"/>
        </w:trPr>
        <w:tc>
          <w:tcPr>
            <w:tcW w:w="151" w:type="dxa"/>
            <w:tcBorders>
              <w:top w:val="nil"/>
              <w:left w:val="single" w:sz="6" w:space="0" w:color="auto"/>
              <w:bottom w:val="nil"/>
              <w:right w:val="nil"/>
            </w:tcBorders>
          </w:tcPr>
          <w:p w14:paraId="23CE7D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9458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5ACE512" w14:textId="77777777" w:rsidR="00EE5860" w:rsidRPr="00441CD0" w:rsidRDefault="00EE5860" w:rsidP="00BB0E1F">
            <w:pPr>
              <w:pStyle w:val="TAC"/>
            </w:pPr>
            <w:r w:rsidRPr="00441CD0">
              <w:t>Type = 181 (decimal)</w:t>
            </w:r>
          </w:p>
        </w:tc>
        <w:tc>
          <w:tcPr>
            <w:tcW w:w="588" w:type="dxa"/>
            <w:tcBorders>
              <w:top w:val="nil"/>
              <w:left w:val="single" w:sz="4" w:space="0" w:color="auto"/>
              <w:bottom w:val="nil"/>
              <w:right w:val="single" w:sz="6" w:space="0" w:color="auto"/>
            </w:tcBorders>
          </w:tcPr>
          <w:p w14:paraId="44DCB0A4" w14:textId="77777777" w:rsidR="00EE5860" w:rsidRPr="00441CD0" w:rsidRDefault="00EE5860" w:rsidP="00BB0E1F">
            <w:pPr>
              <w:pStyle w:val="TAC"/>
            </w:pPr>
          </w:p>
        </w:tc>
      </w:tr>
      <w:tr w:rsidR="00EE5860" w:rsidRPr="00441CD0" w14:paraId="32DDBC76" w14:textId="77777777" w:rsidTr="00BB0E1F">
        <w:trPr>
          <w:jc w:val="center"/>
        </w:trPr>
        <w:tc>
          <w:tcPr>
            <w:tcW w:w="151" w:type="dxa"/>
            <w:tcBorders>
              <w:top w:val="nil"/>
              <w:left w:val="single" w:sz="6" w:space="0" w:color="auto"/>
              <w:bottom w:val="nil"/>
              <w:right w:val="nil"/>
            </w:tcBorders>
          </w:tcPr>
          <w:p w14:paraId="549289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6740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8DED2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D015B5" w14:textId="77777777" w:rsidR="00EE5860" w:rsidRPr="00441CD0" w:rsidRDefault="00EE5860" w:rsidP="00BB0E1F">
            <w:pPr>
              <w:pStyle w:val="TAC"/>
            </w:pPr>
          </w:p>
        </w:tc>
      </w:tr>
      <w:tr w:rsidR="00EE5860" w:rsidRPr="00441CD0" w14:paraId="15178096" w14:textId="77777777" w:rsidTr="00BB0E1F">
        <w:trPr>
          <w:jc w:val="center"/>
        </w:trPr>
        <w:tc>
          <w:tcPr>
            <w:tcW w:w="151" w:type="dxa"/>
            <w:tcBorders>
              <w:top w:val="nil"/>
              <w:left w:val="single" w:sz="6" w:space="0" w:color="auto"/>
              <w:bottom w:val="nil"/>
              <w:right w:val="nil"/>
            </w:tcBorders>
          </w:tcPr>
          <w:p w14:paraId="7F93D0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2FC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1940643" w14:textId="77777777" w:rsidR="00EE5860" w:rsidRPr="00441CD0" w:rsidRDefault="00EE5860" w:rsidP="00BB0E1F">
            <w:pPr>
              <w:pStyle w:val="TAC"/>
              <w:rPr>
                <w:lang w:eastAsia="zh-CN"/>
              </w:rPr>
            </w:pPr>
            <w:r w:rsidRPr="00441CD0">
              <w:rPr>
                <w:lang w:eastAsia="zh-CN"/>
              </w:rPr>
              <w:t>Validity Time value</w:t>
            </w:r>
          </w:p>
        </w:tc>
        <w:tc>
          <w:tcPr>
            <w:tcW w:w="588" w:type="dxa"/>
            <w:tcBorders>
              <w:top w:val="nil"/>
              <w:left w:val="single" w:sz="4" w:space="0" w:color="auto"/>
              <w:bottom w:val="nil"/>
              <w:right w:val="single" w:sz="6" w:space="0" w:color="auto"/>
            </w:tcBorders>
          </w:tcPr>
          <w:p w14:paraId="66C0FF85" w14:textId="77777777" w:rsidR="00EE5860" w:rsidRPr="00441CD0" w:rsidRDefault="00EE5860" w:rsidP="00BB0E1F">
            <w:pPr>
              <w:pStyle w:val="TAC"/>
            </w:pPr>
          </w:p>
        </w:tc>
      </w:tr>
      <w:tr w:rsidR="00EE5860" w:rsidRPr="00441CD0" w14:paraId="762A485A" w14:textId="77777777" w:rsidTr="00BB0E1F">
        <w:trPr>
          <w:jc w:val="center"/>
        </w:trPr>
        <w:tc>
          <w:tcPr>
            <w:tcW w:w="151" w:type="dxa"/>
            <w:tcBorders>
              <w:top w:val="nil"/>
              <w:left w:val="single" w:sz="6" w:space="0" w:color="auto"/>
              <w:bottom w:val="single" w:sz="4" w:space="0" w:color="auto"/>
              <w:right w:val="nil"/>
            </w:tcBorders>
          </w:tcPr>
          <w:p w14:paraId="41ACCA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D6840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C932D5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407DE3" w14:textId="77777777" w:rsidR="00EE5860" w:rsidRPr="00441CD0" w:rsidRDefault="00EE5860" w:rsidP="00BB0E1F">
            <w:pPr>
              <w:pStyle w:val="TAC"/>
              <w:rPr>
                <w:lang w:val="x-none"/>
              </w:rPr>
            </w:pPr>
          </w:p>
        </w:tc>
      </w:tr>
    </w:tbl>
    <w:p w14:paraId="4F268B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132</w:t>
      </w:r>
      <w:r w:rsidRPr="00441CD0">
        <w:rPr>
          <w:lang w:eastAsia="zh-CN"/>
        </w:rPr>
        <w:t>-</w:t>
      </w:r>
      <w:r w:rsidRPr="00441CD0">
        <w:rPr>
          <w:lang w:eastAsia="ja-JP"/>
        </w:rPr>
        <w:t>1</w:t>
      </w:r>
      <w:r w:rsidRPr="00441CD0">
        <w:t xml:space="preserve">: Quota </w:t>
      </w:r>
      <w:r w:rsidRPr="00441CD0">
        <w:rPr>
          <w:lang w:eastAsia="ja-JP"/>
        </w:rPr>
        <w:t>Validity Time</w:t>
      </w:r>
    </w:p>
    <w:p w14:paraId="14B6E997" w14:textId="77777777" w:rsidR="00EE5860" w:rsidRPr="00441CD0" w:rsidRDefault="00EE5860" w:rsidP="00EE5860">
      <w:pPr>
        <w:rPr>
          <w:lang w:val="en-US"/>
        </w:rPr>
      </w:pPr>
      <w:r w:rsidRPr="00441CD0">
        <w:rPr>
          <w:lang w:val="en-US"/>
        </w:rPr>
        <w:t>The Quota Validity Time value shall be encoded as an Unsigned32 binary integer value.</w:t>
      </w:r>
    </w:p>
    <w:p w14:paraId="482BF2F6" w14:textId="77777777" w:rsidR="00EE5860" w:rsidRPr="00441CD0" w:rsidRDefault="00EE5860" w:rsidP="00EE5860">
      <w:pPr>
        <w:pStyle w:val="Heading3"/>
        <w:rPr>
          <w:rFonts w:eastAsia="SimSun"/>
        </w:rPr>
      </w:pPr>
      <w:bookmarkStart w:id="6694" w:name="_Toc27490979"/>
      <w:bookmarkStart w:id="6695" w:name="_Toc27557272"/>
      <w:bookmarkStart w:id="6696" w:name="_Toc27724189"/>
      <w:bookmarkStart w:id="6697" w:name="_Toc36031263"/>
      <w:bookmarkStart w:id="6698" w:name="_Toc36043183"/>
      <w:bookmarkStart w:id="6699" w:name="_Toc36814508"/>
      <w:bookmarkStart w:id="6700" w:name="_Toc44689366"/>
      <w:bookmarkStart w:id="6701" w:name="_Toc44924120"/>
      <w:bookmarkStart w:id="6702" w:name="_Toc51861090"/>
      <w:bookmarkStart w:id="6703" w:name="_Toc57930861"/>
      <w:bookmarkStart w:id="6704" w:name="_Toc57931491"/>
      <w:bookmarkStart w:id="6705" w:name="_Toc67499883"/>
      <w:r w:rsidRPr="00441CD0">
        <w:rPr>
          <w:rFonts w:eastAsia="SimSun"/>
        </w:rPr>
        <w:t>8.</w:t>
      </w:r>
      <w:r w:rsidRPr="00441CD0">
        <w:rPr>
          <w:rFonts w:eastAsia="SimSun"/>
          <w:lang w:val="en-US"/>
        </w:rPr>
        <w:t>2.133</w:t>
      </w:r>
      <w:r w:rsidRPr="00441CD0">
        <w:rPr>
          <w:rFonts w:eastAsia="SimSun"/>
        </w:rPr>
        <w:tab/>
        <w:t>Number of Reports</w:t>
      </w:r>
      <w:bookmarkEnd w:id="6694"/>
      <w:bookmarkEnd w:id="6695"/>
      <w:bookmarkEnd w:id="6696"/>
      <w:bookmarkEnd w:id="6697"/>
      <w:bookmarkEnd w:id="6698"/>
      <w:bookmarkEnd w:id="6699"/>
      <w:bookmarkEnd w:id="6700"/>
      <w:bookmarkEnd w:id="6701"/>
      <w:bookmarkEnd w:id="6702"/>
      <w:bookmarkEnd w:id="6703"/>
      <w:bookmarkEnd w:id="6704"/>
      <w:bookmarkEnd w:id="6705"/>
    </w:p>
    <w:p w14:paraId="5914AE8B" w14:textId="77777777" w:rsidR="00EE5860" w:rsidRPr="00441CD0" w:rsidRDefault="00EE5860" w:rsidP="00EE5860">
      <w:pPr>
        <w:rPr>
          <w:rFonts w:eastAsia="SimSun"/>
          <w:lang w:eastAsia="zh-CN"/>
        </w:rPr>
      </w:pPr>
      <w:r w:rsidRPr="00441CD0">
        <w:t>The Number of Reports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8.2.133-1</w:t>
      </w:r>
      <w:r w:rsidRPr="00441CD0">
        <w:rPr>
          <w:lang w:eastAsia="ja-JP"/>
        </w:rPr>
        <w:t xml:space="preserve">. </w:t>
      </w:r>
      <w:r w:rsidRPr="00441CD0">
        <w:rPr>
          <w:lang w:eastAsia="zh-CN"/>
        </w:rPr>
        <w:t xml:space="preserve">It </w:t>
      </w:r>
      <w:r w:rsidRPr="00441CD0">
        <w:rPr>
          <w:lang w:eastAsia="ja-JP"/>
        </w:rPr>
        <w:t>contains an Un</w:t>
      </w:r>
      <w:r w:rsidRPr="00441CD0">
        <w:t>igned16 binary integer value excluding the first value "0"</w:t>
      </w:r>
      <w:r w:rsidRPr="00441CD0">
        <w:rPr>
          <w:lang w:eastAsia="zh-CN"/>
        </w:rPr>
        <w:t>.</w:t>
      </w:r>
    </w:p>
    <w:p w14:paraId="0978E8E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F5545D9" w14:textId="77777777" w:rsidTr="00BB0E1F">
        <w:trPr>
          <w:jc w:val="center"/>
        </w:trPr>
        <w:tc>
          <w:tcPr>
            <w:tcW w:w="151" w:type="dxa"/>
            <w:tcBorders>
              <w:top w:val="single" w:sz="6" w:space="0" w:color="auto"/>
              <w:left w:val="single" w:sz="6" w:space="0" w:color="auto"/>
              <w:bottom w:val="nil"/>
              <w:right w:val="nil"/>
            </w:tcBorders>
          </w:tcPr>
          <w:p w14:paraId="7E8BE106"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7448DBA"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7BFDFDCC"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9FE6428" w14:textId="77777777" w:rsidR="00EE5860" w:rsidRPr="00441CD0" w:rsidRDefault="00EE5860" w:rsidP="00BB0E1F">
            <w:pPr>
              <w:pStyle w:val="TAC"/>
              <w:rPr>
                <w:lang w:val="fr-FR"/>
              </w:rPr>
            </w:pPr>
          </w:p>
        </w:tc>
      </w:tr>
      <w:tr w:rsidR="00EE5860" w:rsidRPr="00441CD0" w14:paraId="32AE087E" w14:textId="77777777" w:rsidTr="00BB0E1F">
        <w:trPr>
          <w:jc w:val="center"/>
        </w:trPr>
        <w:tc>
          <w:tcPr>
            <w:tcW w:w="151" w:type="dxa"/>
            <w:tcBorders>
              <w:top w:val="nil"/>
              <w:left w:val="single" w:sz="6" w:space="0" w:color="auto"/>
              <w:bottom w:val="nil"/>
              <w:right w:val="nil"/>
            </w:tcBorders>
          </w:tcPr>
          <w:p w14:paraId="55655E36"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CDC294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528D666"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5AB5CAB7"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2EA92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81BC20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BEFCC0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3974076F"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334DF8C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4DC0C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EE8C3D8" w14:textId="77777777" w:rsidR="00EE5860" w:rsidRPr="00441CD0" w:rsidRDefault="00EE5860" w:rsidP="00BB0E1F">
            <w:pPr>
              <w:pStyle w:val="TAC"/>
              <w:rPr>
                <w:lang w:val="fr-FR"/>
              </w:rPr>
            </w:pPr>
          </w:p>
        </w:tc>
      </w:tr>
      <w:tr w:rsidR="00EE5860" w:rsidRPr="00441CD0" w14:paraId="56165CA7" w14:textId="77777777" w:rsidTr="00BB0E1F">
        <w:trPr>
          <w:jc w:val="center"/>
        </w:trPr>
        <w:tc>
          <w:tcPr>
            <w:tcW w:w="151" w:type="dxa"/>
            <w:tcBorders>
              <w:top w:val="nil"/>
              <w:left w:val="single" w:sz="6" w:space="0" w:color="auto"/>
              <w:bottom w:val="nil"/>
              <w:right w:val="nil"/>
            </w:tcBorders>
          </w:tcPr>
          <w:p w14:paraId="598887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5B540D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585BDB0" w14:textId="77777777" w:rsidR="00EE5860" w:rsidRPr="00441CD0" w:rsidRDefault="00EE5860" w:rsidP="00BB0E1F">
            <w:pPr>
              <w:pStyle w:val="TAC"/>
              <w:rPr>
                <w:lang w:val="fr-FR"/>
              </w:rPr>
            </w:pPr>
            <w:r w:rsidRPr="00441CD0">
              <w:rPr>
                <w:lang w:val="fr-FR"/>
              </w:rPr>
              <w:t>Type = 182 (decimal)</w:t>
            </w:r>
          </w:p>
        </w:tc>
        <w:tc>
          <w:tcPr>
            <w:tcW w:w="588" w:type="dxa"/>
            <w:tcBorders>
              <w:top w:val="nil"/>
              <w:left w:val="single" w:sz="4" w:space="0" w:color="auto"/>
              <w:bottom w:val="nil"/>
              <w:right w:val="single" w:sz="6" w:space="0" w:color="auto"/>
            </w:tcBorders>
          </w:tcPr>
          <w:p w14:paraId="26CB089E" w14:textId="77777777" w:rsidR="00EE5860" w:rsidRPr="00441CD0" w:rsidRDefault="00EE5860" w:rsidP="00BB0E1F">
            <w:pPr>
              <w:pStyle w:val="TAC"/>
              <w:rPr>
                <w:lang w:val="fr-FR"/>
              </w:rPr>
            </w:pPr>
          </w:p>
        </w:tc>
      </w:tr>
      <w:tr w:rsidR="00EE5860" w:rsidRPr="00441CD0" w14:paraId="7F36EBAD" w14:textId="77777777" w:rsidTr="00BB0E1F">
        <w:trPr>
          <w:jc w:val="center"/>
        </w:trPr>
        <w:tc>
          <w:tcPr>
            <w:tcW w:w="151" w:type="dxa"/>
            <w:tcBorders>
              <w:top w:val="nil"/>
              <w:left w:val="single" w:sz="6" w:space="0" w:color="auto"/>
              <w:bottom w:val="nil"/>
              <w:right w:val="nil"/>
            </w:tcBorders>
          </w:tcPr>
          <w:p w14:paraId="32ED68E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DE57E2"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4DE5D8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1B606FD" w14:textId="77777777" w:rsidR="00EE5860" w:rsidRPr="00441CD0" w:rsidRDefault="00EE5860" w:rsidP="00BB0E1F">
            <w:pPr>
              <w:pStyle w:val="TAC"/>
              <w:rPr>
                <w:lang w:val="fr-FR"/>
              </w:rPr>
            </w:pPr>
          </w:p>
        </w:tc>
      </w:tr>
      <w:tr w:rsidR="00EE5860" w:rsidRPr="00441CD0" w14:paraId="167A6982" w14:textId="77777777" w:rsidTr="00BB0E1F">
        <w:trPr>
          <w:jc w:val="center"/>
        </w:trPr>
        <w:tc>
          <w:tcPr>
            <w:tcW w:w="151" w:type="dxa"/>
            <w:tcBorders>
              <w:top w:val="nil"/>
              <w:left w:val="single" w:sz="6" w:space="0" w:color="auto"/>
              <w:bottom w:val="nil"/>
              <w:right w:val="nil"/>
            </w:tcBorders>
          </w:tcPr>
          <w:p w14:paraId="78FC4EE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26B9B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753B73DE" w14:textId="77777777" w:rsidR="00EE5860" w:rsidRPr="00441CD0" w:rsidRDefault="00EE5860" w:rsidP="00BB0E1F">
            <w:pPr>
              <w:pStyle w:val="TAC"/>
              <w:rPr>
                <w:lang w:val="fr-FR" w:eastAsia="zh-CN"/>
              </w:rPr>
            </w:pPr>
            <w:r w:rsidRPr="00441CD0">
              <w:rPr>
                <w:lang w:val="fr-FR"/>
              </w:rPr>
              <w:t>Number of Reports</w:t>
            </w:r>
          </w:p>
        </w:tc>
        <w:tc>
          <w:tcPr>
            <w:tcW w:w="588" w:type="dxa"/>
            <w:tcBorders>
              <w:top w:val="nil"/>
              <w:left w:val="single" w:sz="4" w:space="0" w:color="auto"/>
              <w:bottom w:val="single" w:sz="4" w:space="0" w:color="auto"/>
              <w:right w:val="single" w:sz="6" w:space="0" w:color="auto"/>
            </w:tcBorders>
          </w:tcPr>
          <w:p w14:paraId="04D91154" w14:textId="77777777" w:rsidR="00EE5860" w:rsidRPr="00441CD0" w:rsidRDefault="00EE5860" w:rsidP="00BB0E1F">
            <w:pPr>
              <w:pStyle w:val="TAC"/>
              <w:rPr>
                <w:lang w:val="fr-FR"/>
              </w:rPr>
            </w:pPr>
          </w:p>
        </w:tc>
      </w:tr>
    </w:tbl>
    <w:p w14:paraId="712E5739"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2.133</w:t>
      </w:r>
      <w:r w:rsidRPr="00441CD0">
        <w:rPr>
          <w:lang w:eastAsia="zh-CN"/>
        </w:rPr>
        <w:t>-</w:t>
      </w:r>
      <w:r w:rsidRPr="00441CD0">
        <w:rPr>
          <w:lang w:eastAsia="ja-JP"/>
        </w:rPr>
        <w:t>1</w:t>
      </w:r>
      <w:r w:rsidRPr="00441CD0">
        <w:t>: Number of Reports</w:t>
      </w:r>
    </w:p>
    <w:p w14:paraId="19D50BFD" w14:textId="77777777" w:rsidR="00EE5860" w:rsidRPr="00441CD0" w:rsidRDefault="00EE5860" w:rsidP="00EE5860">
      <w:pPr>
        <w:pStyle w:val="Heading3"/>
      </w:pPr>
      <w:bookmarkStart w:id="6706" w:name="_Toc27490980"/>
      <w:bookmarkStart w:id="6707" w:name="_Toc27557273"/>
      <w:bookmarkStart w:id="6708" w:name="_Toc27724190"/>
      <w:bookmarkStart w:id="6709" w:name="_Toc36031264"/>
      <w:bookmarkStart w:id="6710" w:name="_Toc36043184"/>
      <w:bookmarkStart w:id="6711" w:name="_Toc36814509"/>
      <w:bookmarkStart w:id="6712" w:name="_Toc44689367"/>
      <w:bookmarkStart w:id="6713" w:name="_Toc44924121"/>
      <w:bookmarkStart w:id="6714" w:name="_Toc51861091"/>
      <w:bookmarkStart w:id="6715" w:name="_Toc57930862"/>
      <w:bookmarkStart w:id="6716" w:name="_Toc57931492"/>
      <w:bookmarkStart w:id="6717" w:name="_Toc67499884"/>
      <w:r w:rsidRPr="00441CD0">
        <w:t>8.</w:t>
      </w:r>
      <w:r w:rsidRPr="00441CD0">
        <w:rPr>
          <w:lang w:val="en-US"/>
        </w:rPr>
        <w:t>2.134</w:t>
      </w:r>
      <w:r w:rsidRPr="00441CD0">
        <w:tab/>
        <w:t>PFCPASRsp-Flags</w:t>
      </w:r>
      <w:bookmarkEnd w:id="6706"/>
      <w:bookmarkEnd w:id="6707"/>
      <w:bookmarkEnd w:id="6708"/>
      <w:bookmarkEnd w:id="6709"/>
      <w:bookmarkEnd w:id="6710"/>
      <w:bookmarkEnd w:id="6711"/>
      <w:bookmarkEnd w:id="6712"/>
      <w:bookmarkEnd w:id="6713"/>
      <w:bookmarkEnd w:id="6714"/>
      <w:bookmarkEnd w:id="6715"/>
      <w:bookmarkEnd w:id="6716"/>
      <w:bookmarkEnd w:id="6717"/>
    </w:p>
    <w:p w14:paraId="1D399A24" w14:textId="77777777" w:rsidR="00EE5860" w:rsidRPr="00441CD0" w:rsidRDefault="00EE5860" w:rsidP="00EE5860">
      <w:pPr>
        <w:rPr>
          <w:lang w:eastAsia="zh-CN"/>
        </w:rPr>
      </w:pPr>
      <w:r w:rsidRPr="00441CD0">
        <w:rPr>
          <w:lang w:eastAsia="zh-CN"/>
        </w:rPr>
        <w:t xml:space="preserve">The </w:t>
      </w:r>
      <w:r w:rsidRPr="00441CD0">
        <w:t>PFCPASRsp-Flags</w:t>
      </w:r>
      <w:r w:rsidRPr="00441CD0">
        <w:rPr>
          <w:lang w:eastAsia="zh-CN"/>
        </w:rPr>
        <w:t xml:space="preserve"> IE indicates flags applicable to the PFCP Association Setup Response message</w:t>
      </w:r>
      <w:r w:rsidRPr="00441CD0">
        <w:t xml:space="preserve">. It </w:t>
      </w:r>
      <w:r w:rsidRPr="00441CD0">
        <w:rPr>
          <w:lang w:eastAsia="zh-CN"/>
        </w:rPr>
        <w:t>is coded as depicted in Figure 8.2.134-1.</w:t>
      </w:r>
    </w:p>
    <w:p w14:paraId="45DB1784" w14:textId="77777777" w:rsidR="00EE5860" w:rsidRPr="00441CD0" w:rsidRDefault="00EE5860" w:rsidP="00EE5860">
      <w:pPr>
        <w:pStyle w:val="TH"/>
        <w:rPr>
          <w:lang w:eastAsia="zh-CN"/>
        </w:rPr>
      </w:pPr>
      <w:bookmarkStart w:id="6718" w:name="_Toc27490981"/>
      <w:bookmarkStart w:id="6719" w:name="_Toc27557274"/>
      <w:bookmarkStart w:id="6720" w:name="_Toc27724191"/>
      <w:bookmarkStart w:id="6721" w:name="_Toc36031265"/>
      <w:bookmarkStart w:id="6722" w:name="_Toc36043185"/>
      <w:bookmarkStart w:id="6723" w:name="_Toc3681451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0E3D7565" w14:textId="77777777" w:rsidTr="00BB0E1F">
        <w:trPr>
          <w:jc w:val="center"/>
        </w:trPr>
        <w:tc>
          <w:tcPr>
            <w:tcW w:w="151" w:type="dxa"/>
            <w:tcBorders>
              <w:top w:val="single" w:sz="6" w:space="0" w:color="auto"/>
              <w:left w:val="single" w:sz="6" w:space="0" w:color="auto"/>
              <w:bottom w:val="nil"/>
              <w:right w:val="nil"/>
            </w:tcBorders>
          </w:tcPr>
          <w:p w14:paraId="012204E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1223B74"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694F937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CD8A4F7" w14:textId="77777777" w:rsidR="00EE5860" w:rsidRPr="00441CD0" w:rsidRDefault="00EE5860" w:rsidP="00BB0E1F">
            <w:pPr>
              <w:pStyle w:val="TAC"/>
              <w:rPr>
                <w:lang w:val="fr-FR"/>
              </w:rPr>
            </w:pPr>
          </w:p>
        </w:tc>
      </w:tr>
      <w:tr w:rsidR="00EE5860" w:rsidRPr="00441CD0" w14:paraId="7E1B15EB" w14:textId="77777777" w:rsidTr="00BB0E1F">
        <w:trPr>
          <w:jc w:val="center"/>
        </w:trPr>
        <w:tc>
          <w:tcPr>
            <w:tcW w:w="151" w:type="dxa"/>
            <w:tcBorders>
              <w:top w:val="nil"/>
              <w:left w:val="single" w:sz="6" w:space="0" w:color="auto"/>
              <w:bottom w:val="nil"/>
              <w:right w:val="nil"/>
            </w:tcBorders>
          </w:tcPr>
          <w:p w14:paraId="66CD591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EE09AE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9A47DC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67AACC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B4385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85C716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D780F6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1F3D416"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21C1886"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2AE59FE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35195E" w14:textId="77777777" w:rsidR="00EE5860" w:rsidRPr="00441CD0" w:rsidRDefault="00EE5860" w:rsidP="00BB0E1F">
            <w:pPr>
              <w:pStyle w:val="TAC"/>
              <w:rPr>
                <w:lang w:val="fr-FR"/>
              </w:rPr>
            </w:pPr>
          </w:p>
        </w:tc>
      </w:tr>
      <w:tr w:rsidR="00EE5860" w:rsidRPr="00441CD0" w14:paraId="6D8CD9F9" w14:textId="77777777" w:rsidTr="00BB0E1F">
        <w:trPr>
          <w:jc w:val="center"/>
        </w:trPr>
        <w:tc>
          <w:tcPr>
            <w:tcW w:w="151" w:type="dxa"/>
            <w:tcBorders>
              <w:top w:val="nil"/>
              <w:left w:val="single" w:sz="6" w:space="0" w:color="auto"/>
              <w:bottom w:val="nil"/>
              <w:right w:val="nil"/>
            </w:tcBorders>
          </w:tcPr>
          <w:p w14:paraId="7024D25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FA6BBC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4A7FCA71" w14:textId="77777777" w:rsidR="00EE5860" w:rsidRPr="00441CD0" w:rsidRDefault="00EE5860" w:rsidP="00BB0E1F">
            <w:pPr>
              <w:pStyle w:val="TAC"/>
              <w:rPr>
                <w:lang w:val="fr-FR"/>
              </w:rPr>
            </w:pPr>
            <w:r w:rsidRPr="00441CD0">
              <w:rPr>
                <w:lang w:val="fr-FR"/>
              </w:rPr>
              <w:t xml:space="preserve">Type = </w:t>
            </w:r>
            <w:r>
              <w:rPr>
                <w:lang w:val="fr-FR"/>
              </w:rPr>
              <w:t>184</w:t>
            </w:r>
            <w:r w:rsidRPr="00441CD0">
              <w:rPr>
                <w:lang w:val="fr-FR"/>
              </w:rPr>
              <w:t xml:space="preserve"> (decimal)</w:t>
            </w:r>
          </w:p>
        </w:tc>
        <w:tc>
          <w:tcPr>
            <w:tcW w:w="588" w:type="dxa"/>
            <w:tcBorders>
              <w:top w:val="nil"/>
              <w:left w:val="single" w:sz="4" w:space="0" w:color="auto"/>
              <w:bottom w:val="nil"/>
              <w:right w:val="single" w:sz="6" w:space="0" w:color="auto"/>
            </w:tcBorders>
          </w:tcPr>
          <w:p w14:paraId="23862D84" w14:textId="77777777" w:rsidR="00EE5860" w:rsidRPr="00441CD0" w:rsidRDefault="00EE5860" w:rsidP="00BB0E1F">
            <w:pPr>
              <w:pStyle w:val="TAC"/>
              <w:rPr>
                <w:lang w:val="fr-FR"/>
              </w:rPr>
            </w:pPr>
          </w:p>
        </w:tc>
      </w:tr>
      <w:tr w:rsidR="00EE5860" w:rsidRPr="00441CD0" w14:paraId="7310BDEA" w14:textId="77777777" w:rsidTr="00BB0E1F">
        <w:trPr>
          <w:jc w:val="center"/>
        </w:trPr>
        <w:tc>
          <w:tcPr>
            <w:tcW w:w="151" w:type="dxa"/>
            <w:tcBorders>
              <w:top w:val="nil"/>
              <w:left w:val="single" w:sz="6" w:space="0" w:color="auto"/>
              <w:bottom w:val="nil"/>
              <w:right w:val="nil"/>
            </w:tcBorders>
          </w:tcPr>
          <w:p w14:paraId="4F9308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A92926"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29C80C1"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39043FCF" w14:textId="77777777" w:rsidR="00EE5860" w:rsidRPr="00441CD0" w:rsidRDefault="00EE5860" w:rsidP="00BB0E1F">
            <w:pPr>
              <w:pStyle w:val="TAC"/>
              <w:rPr>
                <w:lang w:val="fr-FR"/>
              </w:rPr>
            </w:pPr>
          </w:p>
        </w:tc>
      </w:tr>
      <w:tr w:rsidR="00EE5860" w:rsidRPr="00441CD0" w14:paraId="3D394A5D" w14:textId="77777777" w:rsidTr="00BB0E1F">
        <w:trPr>
          <w:jc w:val="center"/>
        </w:trPr>
        <w:tc>
          <w:tcPr>
            <w:tcW w:w="151" w:type="dxa"/>
            <w:tcBorders>
              <w:top w:val="nil"/>
              <w:left w:val="single" w:sz="6" w:space="0" w:color="auto"/>
              <w:bottom w:val="nil"/>
              <w:right w:val="nil"/>
            </w:tcBorders>
          </w:tcPr>
          <w:p w14:paraId="6452B26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39388D0"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5DF47A83"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70CE376" w14:textId="77777777" w:rsidR="00EE5860" w:rsidRPr="00441CD0" w:rsidRDefault="00EE5860" w:rsidP="00BB0E1F">
            <w:pPr>
              <w:pStyle w:val="TAC"/>
              <w:rPr>
                <w:lang w:val="fr-FR" w:eastAsia="zh-CN"/>
              </w:rPr>
            </w:pPr>
            <w:r>
              <w:rPr>
                <w:lang w:val="fr-FR" w:eastAsia="zh-CN"/>
              </w:rPr>
              <w:t>UUPSI</w:t>
            </w:r>
          </w:p>
        </w:tc>
        <w:tc>
          <w:tcPr>
            <w:tcW w:w="590" w:type="dxa"/>
            <w:tcBorders>
              <w:top w:val="single" w:sz="4" w:space="0" w:color="auto"/>
              <w:left w:val="single" w:sz="4" w:space="0" w:color="auto"/>
              <w:bottom w:val="single" w:sz="4" w:space="0" w:color="auto"/>
              <w:right w:val="single" w:sz="4" w:space="0" w:color="auto"/>
            </w:tcBorders>
            <w:hideMark/>
          </w:tcPr>
          <w:p w14:paraId="147EE09D" w14:textId="77777777" w:rsidR="00EE5860" w:rsidRPr="00441CD0" w:rsidRDefault="00EE5860" w:rsidP="00BB0E1F">
            <w:pPr>
              <w:pStyle w:val="TAC"/>
              <w:rPr>
                <w:lang w:val="fr-FR" w:eastAsia="zh-CN"/>
              </w:rPr>
            </w:pPr>
            <w:r w:rsidRPr="00441CD0">
              <w:rPr>
                <w:lang w:val="fr-FR"/>
              </w:rPr>
              <w:t>PSREI</w:t>
            </w:r>
          </w:p>
        </w:tc>
        <w:tc>
          <w:tcPr>
            <w:tcW w:w="588" w:type="dxa"/>
            <w:tcBorders>
              <w:top w:val="nil"/>
              <w:left w:val="single" w:sz="4" w:space="0" w:color="auto"/>
              <w:bottom w:val="single" w:sz="4" w:space="0" w:color="auto"/>
              <w:right w:val="single" w:sz="6" w:space="0" w:color="auto"/>
            </w:tcBorders>
          </w:tcPr>
          <w:p w14:paraId="627BAA18" w14:textId="77777777" w:rsidR="00EE5860" w:rsidRPr="00441CD0" w:rsidRDefault="00EE5860" w:rsidP="00BB0E1F">
            <w:pPr>
              <w:pStyle w:val="TAC"/>
              <w:rPr>
                <w:lang w:val="fr-FR"/>
              </w:rPr>
            </w:pPr>
          </w:p>
        </w:tc>
      </w:tr>
      <w:tr w:rsidR="00EE5860" w:rsidRPr="00441CD0" w14:paraId="625D8F1C" w14:textId="77777777" w:rsidTr="00BB0E1F">
        <w:trPr>
          <w:jc w:val="center"/>
        </w:trPr>
        <w:tc>
          <w:tcPr>
            <w:tcW w:w="151" w:type="dxa"/>
            <w:tcBorders>
              <w:top w:val="nil"/>
              <w:left w:val="single" w:sz="6" w:space="0" w:color="auto"/>
              <w:bottom w:val="single" w:sz="4" w:space="0" w:color="auto"/>
              <w:right w:val="nil"/>
            </w:tcBorders>
          </w:tcPr>
          <w:p w14:paraId="59E69DF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F47C255"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7EF72565"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6290E5" w14:textId="77777777" w:rsidR="00EE5860" w:rsidRPr="00441CD0" w:rsidRDefault="00EE5860" w:rsidP="00BB0E1F">
            <w:pPr>
              <w:pStyle w:val="TAC"/>
              <w:rPr>
                <w:lang w:val="fr-FR"/>
              </w:rPr>
            </w:pPr>
          </w:p>
        </w:tc>
      </w:tr>
    </w:tbl>
    <w:p w14:paraId="3A4810EB" w14:textId="77777777" w:rsidR="00EE5860" w:rsidRPr="00441CD0" w:rsidRDefault="00EE5860" w:rsidP="00EE5860">
      <w:pPr>
        <w:pStyle w:val="TF"/>
        <w:spacing w:before="120"/>
        <w:rPr>
          <w:lang w:val="en-US" w:eastAsia="zh-CN"/>
        </w:rPr>
      </w:pPr>
      <w:r w:rsidRPr="00441CD0">
        <w:rPr>
          <w:lang w:val="en-US"/>
        </w:rPr>
        <w:t>Figure 8.2.134</w:t>
      </w:r>
      <w:r w:rsidRPr="00441CD0">
        <w:rPr>
          <w:lang w:val="en-US" w:eastAsia="zh-CN"/>
        </w:rPr>
        <w:t>-1</w:t>
      </w:r>
      <w:r w:rsidRPr="00441CD0">
        <w:rPr>
          <w:lang w:val="en-US"/>
        </w:rPr>
        <w:t xml:space="preserve">: </w:t>
      </w:r>
      <w:r w:rsidRPr="00441CD0">
        <w:t>PFCPASRsp-Flags</w:t>
      </w:r>
    </w:p>
    <w:p w14:paraId="79BDE8D9" w14:textId="77777777" w:rsidR="00EE5860" w:rsidRPr="00441CD0" w:rsidRDefault="00EE5860" w:rsidP="00EE5860">
      <w:pPr>
        <w:rPr>
          <w:lang w:eastAsia="zh-CN"/>
        </w:rPr>
      </w:pPr>
      <w:r w:rsidRPr="00441CD0">
        <w:rPr>
          <w:lang w:eastAsia="zh-CN"/>
        </w:rPr>
        <w:t>The following bits within Octet 5 shall indicate:</w:t>
      </w:r>
    </w:p>
    <w:p w14:paraId="059AD91A" w14:textId="77777777" w:rsidR="00EE5860" w:rsidRDefault="00EE5860" w:rsidP="00EE5860">
      <w:pPr>
        <w:pStyle w:val="B1"/>
      </w:pPr>
      <w:r w:rsidRPr="00441CD0">
        <w:t>-</w:t>
      </w:r>
      <w:r w:rsidRPr="00441CD0">
        <w:tab/>
        <w:t>Bit 1 – PSREI (PFCP Session Retained Indication): if this bit is set to "1", it indicates that an existing PFCP association was already established for the same Node ID and the requested PFCP sessions have been retained. See clause</w:t>
      </w:r>
      <w:r>
        <w:t> </w:t>
      </w:r>
      <w:r w:rsidRPr="00441CD0">
        <w:t>6.2.6.2.2.</w:t>
      </w:r>
    </w:p>
    <w:p w14:paraId="20876F1F" w14:textId="77777777" w:rsidR="00EE5860" w:rsidRPr="00441CD0" w:rsidRDefault="00EE5860" w:rsidP="00EE5860">
      <w:pPr>
        <w:pStyle w:val="B1"/>
      </w:pPr>
      <w:r>
        <w:t>-</w:t>
      </w:r>
      <w:r>
        <w:tab/>
        <w:t xml:space="preserve">Bit 2 </w:t>
      </w:r>
      <w:r w:rsidRPr="00441CD0">
        <w:t xml:space="preserve">– </w:t>
      </w:r>
      <w:r>
        <w:t xml:space="preserve">UUPSI (UPF configured for IPUPS Indication): if </w:t>
      </w:r>
      <w:r w:rsidRPr="00441CD0">
        <w:t>this bit is set to "1", it indicates that</w:t>
      </w:r>
      <w:r>
        <w:t xml:space="preserve"> the UPF is configured to be used for IPUPS. See clause 5.27.</w:t>
      </w:r>
    </w:p>
    <w:p w14:paraId="06BEC657" w14:textId="77777777" w:rsidR="00EE5860" w:rsidRDefault="00EE5860" w:rsidP="00EE5860">
      <w:pPr>
        <w:pStyle w:val="B1"/>
      </w:pPr>
      <w:r w:rsidRPr="00441CD0">
        <w:t>-</w:t>
      </w:r>
      <w:r w:rsidRPr="00441CD0">
        <w:tab/>
        <w:t xml:space="preserve">Bit </w:t>
      </w:r>
      <w:r>
        <w:t>3</w:t>
      </w:r>
      <w:r w:rsidRPr="00441CD0">
        <w:t xml:space="preserve"> to 8 – Spare, for future use, shall be set to "0" by the sender and discarded by the receiver.</w:t>
      </w:r>
    </w:p>
    <w:p w14:paraId="5FCBB56B" w14:textId="77777777" w:rsidR="00EE5860" w:rsidRPr="00441CD0" w:rsidRDefault="00EE5860" w:rsidP="00EE5860">
      <w:pPr>
        <w:pStyle w:val="Heading3"/>
      </w:pPr>
      <w:bookmarkStart w:id="6724" w:name="_Toc44689368"/>
      <w:bookmarkStart w:id="6725" w:name="_Toc44924122"/>
      <w:bookmarkStart w:id="6726" w:name="_Toc51861092"/>
      <w:bookmarkStart w:id="6727" w:name="_Toc57930863"/>
      <w:bookmarkStart w:id="6728" w:name="_Toc57931493"/>
      <w:bookmarkStart w:id="6729" w:name="_Toc67499885"/>
      <w:r w:rsidRPr="00441CD0">
        <w:lastRenderedPageBreak/>
        <w:t>8.2.135</w:t>
      </w:r>
      <w:r w:rsidRPr="00441CD0">
        <w:tab/>
        <w:t>CP PFCP Entity IP Address</w:t>
      </w:r>
      <w:bookmarkEnd w:id="6718"/>
      <w:bookmarkEnd w:id="6719"/>
      <w:bookmarkEnd w:id="6720"/>
      <w:bookmarkEnd w:id="6721"/>
      <w:bookmarkEnd w:id="6722"/>
      <w:bookmarkEnd w:id="6723"/>
      <w:bookmarkEnd w:id="6724"/>
      <w:bookmarkEnd w:id="6725"/>
      <w:bookmarkEnd w:id="6726"/>
      <w:bookmarkEnd w:id="6727"/>
      <w:bookmarkEnd w:id="6728"/>
      <w:bookmarkEnd w:id="6729"/>
    </w:p>
    <w:p w14:paraId="24FBC475" w14:textId="77777777" w:rsidR="00EE5860" w:rsidRPr="00441CD0" w:rsidRDefault="00EE5860" w:rsidP="00EE5860">
      <w:pPr>
        <w:rPr>
          <w:lang w:eastAsia="ja-JP"/>
        </w:rPr>
      </w:pPr>
      <w:r w:rsidRPr="00441CD0">
        <w:t xml:space="preserve">The CP PFCP Entity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8.2.135-1</w:t>
      </w:r>
      <w:r w:rsidRPr="00441CD0">
        <w:rPr>
          <w:lang w:eastAsia="ja-JP"/>
        </w:rPr>
        <w:t>.</w:t>
      </w:r>
    </w:p>
    <w:p w14:paraId="69AC764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D63E884" w14:textId="77777777" w:rsidTr="00BB0E1F">
        <w:trPr>
          <w:jc w:val="center"/>
        </w:trPr>
        <w:tc>
          <w:tcPr>
            <w:tcW w:w="151" w:type="dxa"/>
            <w:tcBorders>
              <w:top w:val="single" w:sz="6" w:space="0" w:color="auto"/>
              <w:left w:val="single" w:sz="6" w:space="0" w:color="auto"/>
              <w:bottom w:val="nil"/>
              <w:right w:val="nil"/>
            </w:tcBorders>
          </w:tcPr>
          <w:p w14:paraId="184236F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F4486C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2F2D4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8D0629C" w14:textId="77777777" w:rsidR="00EE5860" w:rsidRPr="00441CD0" w:rsidRDefault="00EE5860" w:rsidP="00BB0E1F">
            <w:pPr>
              <w:pStyle w:val="TAC"/>
              <w:rPr>
                <w:lang w:val="fr-FR"/>
              </w:rPr>
            </w:pPr>
          </w:p>
        </w:tc>
      </w:tr>
      <w:tr w:rsidR="00EE5860" w:rsidRPr="00441CD0" w14:paraId="57753A86" w14:textId="77777777" w:rsidTr="00BB0E1F">
        <w:trPr>
          <w:jc w:val="center"/>
        </w:trPr>
        <w:tc>
          <w:tcPr>
            <w:tcW w:w="151" w:type="dxa"/>
            <w:tcBorders>
              <w:top w:val="nil"/>
              <w:left w:val="single" w:sz="6" w:space="0" w:color="auto"/>
              <w:bottom w:val="nil"/>
              <w:right w:val="nil"/>
            </w:tcBorders>
          </w:tcPr>
          <w:p w14:paraId="2CDBF4E2"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D4E4F5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04713F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1D52C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17AD3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5DFF76"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61E26D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DC4B8D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EF39C1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2B820F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CD5218F" w14:textId="77777777" w:rsidR="00EE5860" w:rsidRPr="00441CD0" w:rsidRDefault="00EE5860" w:rsidP="00BB0E1F">
            <w:pPr>
              <w:pStyle w:val="TAC"/>
              <w:rPr>
                <w:lang w:val="fr-FR"/>
              </w:rPr>
            </w:pPr>
          </w:p>
        </w:tc>
      </w:tr>
      <w:tr w:rsidR="00EE5860" w:rsidRPr="00441CD0" w14:paraId="40032DD5" w14:textId="77777777" w:rsidTr="00BB0E1F">
        <w:trPr>
          <w:jc w:val="center"/>
        </w:trPr>
        <w:tc>
          <w:tcPr>
            <w:tcW w:w="151" w:type="dxa"/>
            <w:tcBorders>
              <w:top w:val="nil"/>
              <w:left w:val="single" w:sz="6" w:space="0" w:color="auto"/>
              <w:bottom w:val="nil"/>
              <w:right w:val="nil"/>
            </w:tcBorders>
          </w:tcPr>
          <w:p w14:paraId="4752FC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B8067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FDC77C5" w14:textId="77777777" w:rsidR="00EE5860" w:rsidRPr="00441CD0" w:rsidRDefault="00EE5860" w:rsidP="00BB0E1F">
            <w:pPr>
              <w:pStyle w:val="TAC"/>
              <w:rPr>
                <w:lang w:val="fr-FR"/>
              </w:rPr>
            </w:pPr>
            <w:r w:rsidRPr="00441CD0">
              <w:rPr>
                <w:lang w:val="fr-FR"/>
              </w:rPr>
              <w:t xml:space="preserve">Type = </w:t>
            </w:r>
            <w:r w:rsidRPr="00441CD0">
              <w:rPr>
                <w:lang w:val="sv-SE"/>
              </w:rPr>
              <w:t>135</w:t>
            </w:r>
            <w:r w:rsidRPr="00441CD0">
              <w:rPr>
                <w:lang w:val="fr-FR"/>
              </w:rPr>
              <w:t xml:space="preserve"> (decimal)</w:t>
            </w:r>
          </w:p>
        </w:tc>
        <w:tc>
          <w:tcPr>
            <w:tcW w:w="588" w:type="dxa"/>
            <w:tcBorders>
              <w:top w:val="nil"/>
              <w:left w:val="single" w:sz="4" w:space="0" w:color="auto"/>
              <w:bottom w:val="nil"/>
              <w:right w:val="single" w:sz="6" w:space="0" w:color="auto"/>
            </w:tcBorders>
          </w:tcPr>
          <w:p w14:paraId="17EB7C10" w14:textId="77777777" w:rsidR="00EE5860" w:rsidRPr="00441CD0" w:rsidRDefault="00EE5860" w:rsidP="00BB0E1F">
            <w:pPr>
              <w:pStyle w:val="TAC"/>
              <w:rPr>
                <w:lang w:val="fr-FR"/>
              </w:rPr>
            </w:pPr>
          </w:p>
        </w:tc>
      </w:tr>
      <w:tr w:rsidR="00EE5860" w:rsidRPr="00441CD0" w14:paraId="4F7D9DD9" w14:textId="77777777" w:rsidTr="00BB0E1F">
        <w:trPr>
          <w:jc w:val="center"/>
        </w:trPr>
        <w:tc>
          <w:tcPr>
            <w:tcW w:w="151" w:type="dxa"/>
            <w:tcBorders>
              <w:top w:val="nil"/>
              <w:left w:val="single" w:sz="6" w:space="0" w:color="auto"/>
              <w:bottom w:val="nil"/>
              <w:right w:val="nil"/>
            </w:tcBorders>
          </w:tcPr>
          <w:p w14:paraId="55020AC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659D8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7587D2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8C66E2D" w14:textId="77777777" w:rsidR="00EE5860" w:rsidRPr="00441CD0" w:rsidRDefault="00EE5860" w:rsidP="00BB0E1F">
            <w:pPr>
              <w:pStyle w:val="TAC"/>
              <w:rPr>
                <w:lang w:val="fr-FR"/>
              </w:rPr>
            </w:pPr>
          </w:p>
        </w:tc>
      </w:tr>
      <w:tr w:rsidR="00EE5860" w:rsidRPr="00441CD0" w14:paraId="3136247A" w14:textId="77777777" w:rsidTr="00BB0E1F">
        <w:trPr>
          <w:jc w:val="center"/>
        </w:trPr>
        <w:tc>
          <w:tcPr>
            <w:tcW w:w="151" w:type="dxa"/>
            <w:tcBorders>
              <w:top w:val="nil"/>
              <w:left w:val="single" w:sz="6" w:space="0" w:color="auto"/>
              <w:bottom w:val="nil"/>
              <w:right w:val="nil"/>
            </w:tcBorders>
          </w:tcPr>
          <w:p w14:paraId="211D5E1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AF13B5"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1D93FCEB"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15A8814" w14:textId="77777777" w:rsidR="00EE5860" w:rsidRPr="00441CD0" w:rsidRDefault="00EE5860" w:rsidP="00BB0E1F">
            <w:pPr>
              <w:pStyle w:val="TAC"/>
              <w:rPr>
                <w:lang w:val="fr-FR"/>
              </w:rPr>
            </w:pPr>
            <w:r w:rsidRPr="00441CD0">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14:paraId="192356C3" w14:textId="77777777" w:rsidR="00EE5860" w:rsidRPr="00441CD0" w:rsidRDefault="00EE5860" w:rsidP="00BB0E1F">
            <w:pPr>
              <w:pStyle w:val="TAC"/>
              <w:rPr>
                <w:lang w:val="fr-FR"/>
              </w:rPr>
            </w:pPr>
            <w:r w:rsidRPr="00441CD0">
              <w:rPr>
                <w:lang w:val="fr-FR"/>
              </w:rPr>
              <w:t>V6</w:t>
            </w:r>
          </w:p>
        </w:tc>
        <w:tc>
          <w:tcPr>
            <w:tcW w:w="588" w:type="dxa"/>
            <w:tcBorders>
              <w:top w:val="nil"/>
              <w:left w:val="single" w:sz="4" w:space="0" w:color="auto"/>
              <w:bottom w:val="nil"/>
              <w:right w:val="single" w:sz="6" w:space="0" w:color="auto"/>
            </w:tcBorders>
          </w:tcPr>
          <w:p w14:paraId="7BC4351A" w14:textId="77777777" w:rsidR="00EE5860" w:rsidRPr="00441CD0" w:rsidRDefault="00EE5860" w:rsidP="00BB0E1F">
            <w:pPr>
              <w:pStyle w:val="TAC"/>
              <w:rPr>
                <w:lang w:val="fr-FR"/>
              </w:rPr>
            </w:pPr>
          </w:p>
        </w:tc>
      </w:tr>
      <w:tr w:rsidR="00EE5860" w:rsidRPr="00441CD0" w14:paraId="755FBF22" w14:textId="77777777" w:rsidTr="00BB0E1F">
        <w:trPr>
          <w:jc w:val="center"/>
        </w:trPr>
        <w:tc>
          <w:tcPr>
            <w:tcW w:w="151" w:type="dxa"/>
            <w:tcBorders>
              <w:top w:val="nil"/>
              <w:left w:val="single" w:sz="6" w:space="0" w:color="auto"/>
              <w:bottom w:val="nil"/>
              <w:right w:val="nil"/>
            </w:tcBorders>
          </w:tcPr>
          <w:p w14:paraId="052223E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C7342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3A276ABE" w14:textId="77777777" w:rsidR="00EE5860" w:rsidRPr="00441CD0" w:rsidRDefault="00EE5860" w:rsidP="00BB0E1F">
            <w:pPr>
              <w:pStyle w:val="TAC"/>
              <w:rPr>
                <w:lang w:val="fr-FR" w:eastAsia="zh-CN"/>
              </w:rPr>
            </w:pPr>
            <w:r w:rsidRPr="00441CD0">
              <w:rPr>
                <w:lang w:val="fr-FR" w:eastAsia="zh-CN"/>
              </w:rPr>
              <w:t>IPv4 Address</w:t>
            </w:r>
          </w:p>
        </w:tc>
        <w:tc>
          <w:tcPr>
            <w:tcW w:w="588" w:type="dxa"/>
            <w:tcBorders>
              <w:top w:val="nil"/>
              <w:left w:val="single" w:sz="4" w:space="0" w:color="auto"/>
              <w:bottom w:val="nil"/>
              <w:right w:val="single" w:sz="6" w:space="0" w:color="auto"/>
            </w:tcBorders>
          </w:tcPr>
          <w:p w14:paraId="1536E0EE" w14:textId="77777777" w:rsidR="00EE5860" w:rsidRPr="00441CD0" w:rsidRDefault="00EE5860" w:rsidP="00BB0E1F">
            <w:pPr>
              <w:pStyle w:val="TAC"/>
              <w:rPr>
                <w:lang w:val="fr-FR"/>
              </w:rPr>
            </w:pPr>
          </w:p>
        </w:tc>
      </w:tr>
      <w:tr w:rsidR="00EE5860" w:rsidRPr="00441CD0" w14:paraId="5AE124F0" w14:textId="77777777" w:rsidTr="00BB0E1F">
        <w:trPr>
          <w:jc w:val="center"/>
        </w:trPr>
        <w:tc>
          <w:tcPr>
            <w:tcW w:w="151" w:type="dxa"/>
            <w:tcBorders>
              <w:top w:val="nil"/>
              <w:left w:val="single" w:sz="6" w:space="0" w:color="auto"/>
              <w:bottom w:val="nil"/>
              <w:right w:val="nil"/>
            </w:tcBorders>
          </w:tcPr>
          <w:p w14:paraId="75346F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B17CB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6F0A3458" w14:textId="77777777" w:rsidR="00EE5860" w:rsidRPr="00441CD0" w:rsidRDefault="00EE5860" w:rsidP="00BB0E1F">
            <w:pPr>
              <w:pStyle w:val="TAC"/>
              <w:rPr>
                <w:lang w:val="fr-FR" w:eastAsia="zh-CN"/>
              </w:rPr>
            </w:pPr>
            <w:r w:rsidRPr="00441CD0">
              <w:rPr>
                <w:lang w:val="fr-FR" w:eastAsia="zh-CN"/>
              </w:rPr>
              <w:t>IPv6 Address</w:t>
            </w:r>
          </w:p>
        </w:tc>
        <w:tc>
          <w:tcPr>
            <w:tcW w:w="588" w:type="dxa"/>
            <w:tcBorders>
              <w:top w:val="nil"/>
              <w:left w:val="single" w:sz="4" w:space="0" w:color="auto"/>
              <w:bottom w:val="nil"/>
              <w:right w:val="single" w:sz="6" w:space="0" w:color="auto"/>
            </w:tcBorders>
          </w:tcPr>
          <w:p w14:paraId="75871943" w14:textId="77777777" w:rsidR="00EE5860" w:rsidRPr="00441CD0" w:rsidRDefault="00EE5860" w:rsidP="00BB0E1F">
            <w:pPr>
              <w:pStyle w:val="TAC"/>
              <w:rPr>
                <w:lang w:val="fr-FR"/>
              </w:rPr>
            </w:pPr>
          </w:p>
        </w:tc>
      </w:tr>
      <w:tr w:rsidR="00EE5860" w:rsidRPr="00441CD0" w14:paraId="71CDE551" w14:textId="77777777" w:rsidTr="00BB0E1F">
        <w:trPr>
          <w:jc w:val="center"/>
        </w:trPr>
        <w:tc>
          <w:tcPr>
            <w:tcW w:w="151" w:type="dxa"/>
            <w:tcBorders>
              <w:top w:val="nil"/>
              <w:left w:val="single" w:sz="6" w:space="0" w:color="auto"/>
              <w:bottom w:val="nil"/>
              <w:right w:val="nil"/>
            </w:tcBorders>
          </w:tcPr>
          <w:p w14:paraId="0A52DFE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8659803"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C8569CE"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538DEF4" w14:textId="77777777" w:rsidR="00EE5860" w:rsidRPr="00441CD0" w:rsidRDefault="00EE5860" w:rsidP="00BB0E1F">
            <w:pPr>
              <w:pStyle w:val="TAC"/>
              <w:rPr>
                <w:lang w:val="fr-FR"/>
              </w:rPr>
            </w:pPr>
          </w:p>
        </w:tc>
      </w:tr>
    </w:tbl>
    <w:p w14:paraId="02E35AD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135</w:t>
      </w:r>
      <w:r w:rsidRPr="00441CD0">
        <w:rPr>
          <w:lang w:eastAsia="zh-CN"/>
        </w:rPr>
        <w:t>-</w:t>
      </w:r>
      <w:r w:rsidRPr="00441CD0">
        <w:rPr>
          <w:lang w:eastAsia="ja-JP"/>
        </w:rPr>
        <w:t>1</w:t>
      </w:r>
      <w:r w:rsidRPr="00441CD0">
        <w:t xml:space="preserve">: </w:t>
      </w:r>
      <w:r w:rsidRPr="00441CD0">
        <w:rPr>
          <w:lang w:eastAsia="ja-JP"/>
        </w:rPr>
        <w:t>CP PFCP Entity IP Address</w:t>
      </w:r>
    </w:p>
    <w:p w14:paraId="67210B93" w14:textId="77777777" w:rsidR="00EE5860" w:rsidRPr="00441CD0" w:rsidRDefault="00EE5860" w:rsidP="00EE5860">
      <w:r w:rsidRPr="00441CD0">
        <w:t>The following flags are coded within Octet 5:</w:t>
      </w:r>
    </w:p>
    <w:p w14:paraId="79C5F0F3" w14:textId="77777777" w:rsidR="00EE5860" w:rsidRPr="00441CD0" w:rsidRDefault="00EE5860" w:rsidP="00EE5860">
      <w:pPr>
        <w:pStyle w:val="B1"/>
      </w:pPr>
      <w:r w:rsidRPr="00441CD0">
        <w:t>-</w:t>
      </w:r>
      <w:r w:rsidRPr="00441CD0">
        <w:tab/>
        <w:t>Bit 1 – V6: If this bit is set to "1", then the IPv6 address field shall be present in the CP PFCP Entity IP Address, otherwise the IPv6 address field shall not be present.</w:t>
      </w:r>
    </w:p>
    <w:p w14:paraId="39B9965C" w14:textId="77777777" w:rsidR="00EE5860" w:rsidRPr="00441CD0" w:rsidRDefault="00EE5860" w:rsidP="00EE5860">
      <w:pPr>
        <w:pStyle w:val="B1"/>
      </w:pPr>
      <w:r w:rsidRPr="00441CD0">
        <w:t>-</w:t>
      </w:r>
      <w:r w:rsidRPr="00441CD0">
        <w:tab/>
        <w:t>Bit 2 – V4: If this bit is set to "1", then the IPv4 address field shall be present in the CP PFCP Entity IP Address, otherwise the IPv4 address field shall not be present.</w:t>
      </w:r>
    </w:p>
    <w:p w14:paraId="1FCA1978"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273FE677" w14:textId="77777777" w:rsidR="00EE5860" w:rsidRPr="00441CD0" w:rsidRDefault="00EE5860" w:rsidP="00EE5860">
      <w:r w:rsidRPr="00441CD0">
        <w:t>Octets "p to (p+3)" or "q to (q+15)" (IPv4 address / IPv6 address fields), if present, shall contain the address value.</w:t>
      </w:r>
    </w:p>
    <w:p w14:paraId="59791CD9" w14:textId="77777777" w:rsidR="00EE5860" w:rsidRPr="00441CD0" w:rsidRDefault="00EE5860" w:rsidP="00EE5860">
      <w:pPr>
        <w:pStyle w:val="Heading3"/>
        <w:rPr>
          <w:rFonts w:eastAsia="SimSun"/>
        </w:rPr>
      </w:pPr>
      <w:bookmarkStart w:id="6730" w:name="_Toc27490982"/>
      <w:bookmarkStart w:id="6731" w:name="_Toc27557275"/>
      <w:bookmarkStart w:id="6732" w:name="_Toc27724192"/>
      <w:bookmarkStart w:id="6733" w:name="_Toc36031266"/>
      <w:bookmarkStart w:id="6734" w:name="_Toc36043186"/>
      <w:bookmarkStart w:id="6735" w:name="_Toc36814511"/>
      <w:bookmarkStart w:id="6736" w:name="_Toc44689369"/>
      <w:bookmarkStart w:id="6737" w:name="_Toc44924123"/>
      <w:bookmarkStart w:id="6738" w:name="_Toc51861093"/>
      <w:bookmarkStart w:id="6739" w:name="_Toc57930864"/>
      <w:bookmarkStart w:id="6740" w:name="_Toc57931494"/>
      <w:bookmarkStart w:id="6741" w:name="_Toc67499886"/>
      <w:r w:rsidRPr="00441CD0">
        <w:rPr>
          <w:rFonts w:eastAsia="SimSun"/>
        </w:rPr>
        <w:t>8.</w:t>
      </w:r>
      <w:r w:rsidRPr="00441CD0">
        <w:rPr>
          <w:rFonts w:eastAsia="SimSun"/>
          <w:lang w:val="en-US"/>
        </w:rPr>
        <w:t>2.136</w:t>
      </w:r>
      <w:r w:rsidRPr="00441CD0">
        <w:rPr>
          <w:rFonts w:eastAsia="SimSun"/>
        </w:rPr>
        <w:tab/>
        <w:t>PFCPSEReq-Flags</w:t>
      </w:r>
      <w:bookmarkEnd w:id="6730"/>
      <w:bookmarkEnd w:id="6731"/>
      <w:bookmarkEnd w:id="6732"/>
      <w:bookmarkEnd w:id="6733"/>
      <w:bookmarkEnd w:id="6734"/>
      <w:bookmarkEnd w:id="6735"/>
      <w:bookmarkEnd w:id="6736"/>
      <w:bookmarkEnd w:id="6737"/>
      <w:bookmarkEnd w:id="6738"/>
      <w:bookmarkEnd w:id="6739"/>
      <w:bookmarkEnd w:id="6740"/>
      <w:bookmarkEnd w:id="6741"/>
    </w:p>
    <w:p w14:paraId="1654A4D3" w14:textId="77777777" w:rsidR="00EE5860" w:rsidRPr="00441CD0" w:rsidRDefault="00EE5860" w:rsidP="00EE5860">
      <w:pPr>
        <w:rPr>
          <w:rFonts w:eastAsia="SimSun"/>
          <w:lang w:eastAsia="zh-CN"/>
        </w:rPr>
      </w:pPr>
      <w:r w:rsidRPr="00441CD0">
        <w:rPr>
          <w:lang w:eastAsia="zh-CN"/>
        </w:rPr>
        <w:t xml:space="preserve">The </w:t>
      </w:r>
      <w:r w:rsidRPr="00441CD0">
        <w:t>PFCPSEReq-Flags</w:t>
      </w:r>
      <w:r w:rsidRPr="00441CD0">
        <w:rPr>
          <w:lang w:eastAsia="zh-CN"/>
        </w:rPr>
        <w:t xml:space="preserve"> IE indicates flags applicable to the PFCP Session Establishment Request message</w:t>
      </w:r>
      <w:r w:rsidRPr="00441CD0">
        <w:t xml:space="preserve">. It </w:t>
      </w:r>
      <w:r w:rsidRPr="00441CD0">
        <w:rPr>
          <w:lang w:eastAsia="zh-CN"/>
        </w:rPr>
        <w:t>is coded as depicted in Figure 8.2.136-1.</w:t>
      </w:r>
    </w:p>
    <w:p w14:paraId="4843E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5FACB2D6" w14:textId="77777777" w:rsidTr="00BB0E1F">
        <w:trPr>
          <w:jc w:val="center"/>
        </w:trPr>
        <w:tc>
          <w:tcPr>
            <w:tcW w:w="151" w:type="dxa"/>
            <w:tcBorders>
              <w:top w:val="single" w:sz="6" w:space="0" w:color="auto"/>
              <w:left w:val="single" w:sz="6" w:space="0" w:color="auto"/>
              <w:bottom w:val="nil"/>
              <w:right w:val="nil"/>
            </w:tcBorders>
          </w:tcPr>
          <w:p w14:paraId="70E8C5C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CF7A7BA"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3EA54F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FCABC75" w14:textId="77777777" w:rsidR="00EE5860" w:rsidRPr="00441CD0" w:rsidRDefault="00EE5860" w:rsidP="00BB0E1F">
            <w:pPr>
              <w:pStyle w:val="TAC"/>
              <w:rPr>
                <w:lang w:val="fr-FR"/>
              </w:rPr>
            </w:pPr>
          </w:p>
        </w:tc>
      </w:tr>
      <w:tr w:rsidR="00EE5860" w:rsidRPr="00441CD0" w14:paraId="709BA8AC" w14:textId="77777777" w:rsidTr="00BB0E1F">
        <w:trPr>
          <w:jc w:val="center"/>
        </w:trPr>
        <w:tc>
          <w:tcPr>
            <w:tcW w:w="151" w:type="dxa"/>
            <w:tcBorders>
              <w:top w:val="nil"/>
              <w:left w:val="single" w:sz="6" w:space="0" w:color="auto"/>
              <w:bottom w:val="nil"/>
              <w:right w:val="nil"/>
            </w:tcBorders>
          </w:tcPr>
          <w:p w14:paraId="7F55AFE1"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49396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52C2F90"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7B29668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5014B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138E86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F37E15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DCC124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E71C6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753A05D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DFFFD0D" w14:textId="77777777" w:rsidR="00EE5860" w:rsidRPr="00441CD0" w:rsidRDefault="00EE5860" w:rsidP="00BB0E1F">
            <w:pPr>
              <w:pStyle w:val="TAC"/>
              <w:rPr>
                <w:lang w:val="fr-FR"/>
              </w:rPr>
            </w:pPr>
          </w:p>
        </w:tc>
      </w:tr>
      <w:tr w:rsidR="00EE5860" w:rsidRPr="00441CD0" w14:paraId="509C77D0" w14:textId="77777777" w:rsidTr="00BB0E1F">
        <w:trPr>
          <w:jc w:val="center"/>
        </w:trPr>
        <w:tc>
          <w:tcPr>
            <w:tcW w:w="151" w:type="dxa"/>
            <w:tcBorders>
              <w:top w:val="nil"/>
              <w:left w:val="single" w:sz="6" w:space="0" w:color="auto"/>
              <w:bottom w:val="nil"/>
              <w:right w:val="nil"/>
            </w:tcBorders>
          </w:tcPr>
          <w:p w14:paraId="1EA2BD3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44245E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802447" w14:textId="77777777" w:rsidR="00EE5860" w:rsidRPr="00441CD0" w:rsidRDefault="00EE5860" w:rsidP="00BB0E1F">
            <w:pPr>
              <w:pStyle w:val="TAC"/>
              <w:rPr>
                <w:lang w:val="fr-FR"/>
              </w:rPr>
            </w:pPr>
            <w:r w:rsidRPr="00441CD0">
              <w:rPr>
                <w:lang w:val="fr-FR"/>
              </w:rPr>
              <w:t>Type = 186 (decimal)</w:t>
            </w:r>
          </w:p>
        </w:tc>
        <w:tc>
          <w:tcPr>
            <w:tcW w:w="588" w:type="dxa"/>
            <w:tcBorders>
              <w:top w:val="nil"/>
              <w:left w:val="single" w:sz="4" w:space="0" w:color="auto"/>
              <w:bottom w:val="nil"/>
              <w:right w:val="single" w:sz="6" w:space="0" w:color="auto"/>
            </w:tcBorders>
          </w:tcPr>
          <w:p w14:paraId="17FC9994" w14:textId="77777777" w:rsidR="00EE5860" w:rsidRPr="00441CD0" w:rsidRDefault="00EE5860" w:rsidP="00BB0E1F">
            <w:pPr>
              <w:pStyle w:val="TAC"/>
              <w:rPr>
                <w:lang w:val="fr-FR"/>
              </w:rPr>
            </w:pPr>
          </w:p>
        </w:tc>
      </w:tr>
      <w:tr w:rsidR="00EE5860" w:rsidRPr="00441CD0" w14:paraId="71927170" w14:textId="77777777" w:rsidTr="00BB0E1F">
        <w:trPr>
          <w:jc w:val="center"/>
        </w:trPr>
        <w:tc>
          <w:tcPr>
            <w:tcW w:w="151" w:type="dxa"/>
            <w:tcBorders>
              <w:top w:val="nil"/>
              <w:left w:val="single" w:sz="6" w:space="0" w:color="auto"/>
              <w:bottom w:val="nil"/>
              <w:right w:val="nil"/>
            </w:tcBorders>
          </w:tcPr>
          <w:p w14:paraId="1DAD57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01D94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7F88F12"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25957411" w14:textId="77777777" w:rsidR="00EE5860" w:rsidRPr="00441CD0" w:rsidRDefault="00EE5860" w:rsidP="00BB0E1F">
            <w:pPr>
              <w:pStyle w:val="TAC"/>
              <w:rPr>
                <w:lang w:val="fr-FR"/>
              </w:rPr>
            </w:pPr>
          </w:p>
        </w:tc>
      </w:tr>
      <w:tr w:rsidR="00EE5860" w:rsidRPr="00441CD0" w14:paraId="74DC532C" w14:textId="77777777" w:rsidTr="00BB0E1F">
        <w:trPr>
          <w:jc w:val="center"/>
        </w:trPr>
        <w:tc>
          <w:tcPr>
            <w:tcW w:w="151" w:type="dxa"/>
            <w:tcBorders>
              <w:top w:val="nil"/>
              <w:left w:val="single" w:sz="6" w:space="0" w:color="auto"/>
              <w:bottom w:val="nil"/>
              <w:right w:val="nil"/>
            </w:tcBorders>
          </w:tcPr>
          <w:p w14:paraId="1A16B78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8C3206" w14:textId="77777777" w:rsidR="00EE5860" w:rsidRPr="00441CD0" w:rsidRDefault="00EE5860" w:rsidP="00BB0E1F">
            <w:pPr>
              <w:pStyle w:val="TAC"/>
              <w:rPr>
                <w:lang w:val="fr-FR"/>
              </w:rPr>
            </w:pPr>
            <w:r w:rsidRPr="00441CD0">
              <w:rPr>
                <w:lang w:val="fr-FR"/>
              </w:rPr>
              <w:t>5</w:t>
            </w:r>
          </w:p>
        </w:tc>
        <w:tc>
          <w:tcPr>
            <w:tcW w:w="4121" w:type="dxa"/>
            <w:gridSpan w:val="7"/>
            <w:tcBorders>
              <w:top w:val="single" w:sz="4" w:space="0" w:color="auto"/>
              <w:left w:val="single" w:sz="4" w:space="0" w:color="auto"/>
              <w:bottom w:val="single" w:sz="4" w:space="0" w:color="auto"/>
              <w:right w:val="single" w:sz="4" w:space="0" w:color="auto"/>
            </w:tcBorders>
          </w:tcPr>
          <w:p w14:paraId="41680AEA" w14:textId="77777777" w:rsidR="00EE5860" w:rsidRPr="00441CD0" w:rsidRDefault="00EE5860" w:rsidP="00BB0E1F">
            <w:pPr>
              <w:pStyle w:val="TAC"/>
              <w:rPr>
                <w:lang w:val="fr-FR" w:eastAsia="zh-CN"/>
              </w:rPr>
            </w:pPr>
            <w:r w:rsidRPr="00441CD0">
              <w:rPr>
                <w:lang w:val="fr-FR" w:eastAsia="zh-CN"/>
              </w:rPr>
              <w:t>Spare</w:t>
            </w:r>
          </w:p>
          <w:p w14:paraId="4F777ADD" w14:textId="77777777" w:rsidR="00EE5860" w:rsidRPr="00441CD0" w:rsidRDefault="00EE5860" w:rsidP="00BB0E1F">
            <w:pPr>
              <w:pStyle w:val="TAC"/>
              <w:rPr>
                <w:lang w:val="sv-SE" w:eastAsia="zh-CN"/>
              </w:rPr>
            </w:pPr>
          </w:p>
        </w:tc>
        <w:tc>
          <w:tcPr>
            <w:tcW w:w="590" w:type="dxa"/>
            <w:tcBorders>
              <w:top w:val="single" w:sz="4" w:space="0" w:color="auto"/>
              <w:left w:val="single" w:sz="4" w:space="0" w:color="auto"/>
              <w:bottom w:val="single" w:sz="4" w:space="0" w:color="auto"/>
              <w:right w:val="single" w:sz="4" w:space="0" w:color="auto"/>
            </w:tcBorders>
            <w:hideMark/>
          </w:tcPr>
          <w:p w14:paraId="35B1518B" w14:textId="77777777" w:rsidR="00EE5860" w:rsidRPr="00441CD0" w:rsidRDefault="00EE5860" w:rsidP="00BB0E1F">
            <w:pPr>
              <w:pStyle w:val="TAC"/>
              <w:rPr>
                <w:lang w:val="fr-FR" w:eastAsia="zh-CN"/>
              </w:rPr>
            </w:pPr>
            <w:r w:rsidRPr="00441CD0">
              <w:rPr>
                <w:lang w:val="fr-FR" w:eastAsia="zh-CN"/>
              </w:rPr>
              <w:t>RESTI</w:t>
            </w:r>
          </w:p>
        </w:tc>
        <w:tc>
          <w:tcPr>
            <w:tcW w:w="588" w:type="dxa"/>
            <w:tcBorders>
              <w:top w:val="nil"/>
              <w:left w:val="single" w:sz="4" w:space="0" w:color="auto"/>
              <w:bottom w:val="single" w:sz="4" w:space="0" w:color="auto"/>
              <w:right w:val="single" w:sz="6" w:space="0" w:color="auto"/>
            </w:tcBorders>
          </w:tcPr>
          <w:p w14:paraId="6E92127E" w14:textId="77777777" w:rsidR="00EE5860" w:rsidRPr="00441CD0" w:rsidRDefault="00EE5860" w:rsidP="00BB0E1F">
            <w:pPr>
              <w:pStyle w:val="TAC"/>
              <w:rPr>
                <w:lang w:val="fr-FR"/>
              </w:rPr>
            </w:pPr>
          </w:p>
        </w:tc>
      </w:tr>
      <w:tr w:rsidR="00EE5860" w:rsidRPr="00441CD0" w14:paraId="31B7519F" w14:textId="77777777" w:rsidTr="00BB0E1F">
        <w:trPr>
          <w:jc w:val="center"/>
        </w:trPr>
        <w:tc>
          <w:tcPr>
            <w:tcW w:w="151" w:type="dxa"/>
            <w:tcBorders>
              <w:top w:val="nil"/>
              <w:left w:val="single" w:sz="6" w:space="0" w:color="auto"/>
              <w:bottom w:val="single" w:sz="4" w:space="0" w:color="auto"/>
              <w:right w:val="nil"/>
            </w:tcBorders>
          </w:tcPr>
          <w:p w14:paraId="436FB24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F17FC6E" w14:textId="77777777" w:rsidR="00EE5860" w:rsidRPr="00441CD0" w:rsidRDefault="00EE5860" w:rsidP="00BB0E1F">
            <w:pPr>
              <w:pStyle w:val="TAC"/>
              <w:rPr>
                <w:lang w:val="fr-FR"/>
              </w:rPr>
            </w:pPr>
            <w:r w:rsidRPr="00441CD0">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63BD43D"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049FE8F" w14:textId="77777777" w:rsidR="00EE5860" w:rsidRPr="00441CD0" w:rsidRDefault="00EE5860" w:rsidP="00BB0E1F">
            <w:pPr>
              <w:pStyle w:val="TAC"/>
              <w:rPr>
                <w:lang w:val="fr-FR"/>
              </w:rPr>
            </w:pPr>
          </w:p>
        </w:tc>
      </w:tr>
    </w:tbl>
    <w:p w14:paraId="60C317E7" w14:textId="77777777" w:rsidR="00EE5860" w:rsidRPr="00441CD0" w:rsidRDefault="00EE5860" w:rsidP="00EE5860">
      <w:pPr>
        <w:pStyle w:val="TF"/>
        <w:spacing w:before="120"/>
        <w:rPr>
          <w:lang w:val="en-US" w:eastAsia="zh-CN"/>
        </w:rPr>
      </w:pPr>
      <w:r w:rsidRPr="00441CD0">
        <w:rPr>
          <w:lang w:val="en-US"/>
        </w:rPr>
        <w:t>Figure 8.2.136</w:t>
      </w:r>
      <w:r w:rsidRPr="00441CD0">
        <w:rPr>
          <w:lang w:val="en-US" w:eastAsia="zh-CN"/>
        </w:rPr>
        <w:t>-1</w:t>
      </w:r>
      <w:r w:rsidRPr="00441CD0">
        <w:rPr>
          <w:lang w:val="en-US"/>
        </w:rPr>
        <w:t xml:space="preserve">: </w:t>
      </w:r>
      <w:r w:rsidRPr="00441CD0">
        <w:rPr>
          <w:lang w:val="en-US" w:eastAsia="zh-CN"/>
        </w:rPr>
        <w:t>PFCPSEReq-Flags</w:t>
      </w:r>
    </w:p>
    <w:p w14:paraId="3778EAA9" w14:textId="77777777" w:rsidR="00EE5860" w:rsidRPr="00441CD0" w:rsidRDefault="00EE5860" w:rsidP="00EE5860">
      <w:pPr>
        <w:rPr>
          <w:lang w:eastAsia="zh-CN"/>
        </w:rPr>
      </w:pPr>
      <w:r w:rsidRPr="00441CD0">
        <w:rPr>
          <w:lang w:eastAsia="zh-CN"/>
        </w:rPr>
        <w:t>The following bits within Octet 5 shall indicate:</w:t>
      </w:r>
    </w:p>
    <w:p w14:paraId="34CF24E5" w14:textId="77777777" w:rsidR="00EE5860" w:rsidRPr="00441CD0" w:rsidRDefault="00EE5860" w:rsidP="00EE5860">
      <w:pPr>
        <w:pStyle w:val="B1"/>
      </w:pPr>
      <w:r w:rsidRPr="00441CD0">
        <w:t>-</w:t>
      </w:r>
      <w:r w:rsidRPr="00441CD0">
        <w:tab/>
        <w:t>Bit 1 – RESTI (Restoration Indication): if this bit is set to "1", it indicates to the UP function that the PFCP session to be established is to restore an existing PFCP session.</w:t>
      </w:r>
    </w:p>
    <w:p w14:paraId="09C73452"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"0" by the sender and discarded by the receiver.</w:t>
      </w:r>
    </w:p>
    <w:p w14:paraId="3A2EDA13" w14:textId="77777777" w:rsidR="00EE5860" w:rsidRPr="00441CD0" w:rsidRDefault="00EE5860" w:rsidP="00EE5860">
      <w:pPr>
        <w:pStyle w:val="Heading3"/>
      </w:pPr>
      <w:bookmarkStart w:id="6742" w:name="_Toc27490983"/>
      <w:bookmarkStart w:id="6743" w:name="_Toc27557276"/>
      <w:bookmarkStart w:id="6744" w:name="_Toc27724193"/>
      <w:bookmarkStart w:id="6745" w:name="_Toc36031267"/>
      <w:bookmarkStart w:id="6746" w:name="_Toc36043187"/>
      <w:bookmarkStart w:id="6747" w:name="_Toc36814512"/>
      <w:bookmarkStart w:id="6748" w:name="_Toc44689370"/>
      <w:bookmarkStart w:id="6749" w:name="_Toc44924124"/>
      <w:bookmarkStart w:id="6750" w:name="_Toc51861094"/>
      <w:bookmarkStart w:id="6751" w:name="_Toc57930865"/>
      <w:bookmarkStart w:id="6752" w:name="_Toc57931495"/>
      <w:bookmarkStart w:id="6753" w:name="_Toc67499887"/>
      <w:r w:rsidRPr="00441CD0">
        <w:t>8.</w:t>
      </w:r>
      <w:r w:rsidRPr="00441CD0">
        <w:rPr>
          <w:lang w:val="en-US"/>
        </w:rPr>
        <w:t>2.137</w:t>
      </w:r>
      <w:r w:rsidRPr="00441CD0">
        <w:tab/>
        <w:t>IP Multicast Address</w:t>
      </w:r>
      <w:bookmarkEnd w:id="6742"/>
      <w:bookmarkEnd w:id="6743"/>
      <w:bookmarkEnd w:id="6744"/>
      <w:bookmarkEnd w:id="6745"/>
      <w:bookmarkEnd w:id="6746"/>
      <w:bookmarkEnd w:id="6747"/>
      <w:bookmarkEnd w:id="6748"/>
      <w:bookmarkEnd w:id="6749"/>
      <w:bookmarkEnd w:id="6750"/>
      <w:bookmarkEnd w:id="6751"/>
      <w:bookmarkEnd w:id="6752"/>
      <w:bookmarkEnd w:id="6753"/>
    </w:p>
    <w:p w14:paraId="3270CBCB" w14:textId="77777777" w:rsidR="00EE5860" w:rsidRPr="00441CD0" w:rsidRDefault="00EE5860" w:rsidP="00EE5860">
      <w:pPr>
        <w:rPr>
          <w:lang w:eastAsia="zh-CN"/>
        </w:rPr>
      </w:pPr>
      <w:r w:rsidRPr="00441CD0">
        <w:t xml:space="preserve">The </w:t>
      </w:r>
      <w:r w:rsidRPr="00441CD0">
        <w:rPr>
          <w:lang w:val="en-US" w:eastAsia="zh-CN"/>
        </w:rPr>
        <w:t xml:space="preserve">IP Multicast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8.2.137-1</w:t>
      </w:r>
      <w:r w:rsidRPr="00441CD0">
        <w:rPr>
          <w:lang w:eastAsia="ja-JP"/>
        </w:rPr>
        <w:t xml:space="preserve">. </w:t>
      </w:r>
      <w:r w:rsidRPr="00441CD0">
        <w:rPr>
          <w:lang w:eastAsia="zh-CN"/>
        </w:rPr>
        <w:t>It contains an IP multicast address or a range of IP multicast addresses.</w:t>
      </w:r>
    </w:p>
    <w:p w14:paraId="2C46E9C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76BCB5D" w14:textId="77777777" w:rsidTr="00BB0E1F">
        <w:trPr>
          <w:jc w:val="center"/>
        </w:trPr>
        <w:tc>
          <w:tcPr>
            <w:tcW w:w="151" w:type="dxa"/>
            <w:tcBorders>
              <w:top w:val="single" w:sz="6" w:space="0" w:color="auto"/>
              <w:left w:val="single" w:sz="6" w:space="0" w:color="auto"/>
              <w:bottom w:val="nil"/>
              <w:right w:val="nil"/>
            </w:tcBorders>
          </w:tcPr>
          <w:p w14:paraId="3782AE77"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2B6BCFCB"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620F59F0"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01FA3910" w14:textId="77777777" w:rsidR="00EE5860" w:rsidRPr="00441CD0" w:rsidRDefault="00EE5860" w:rsidP="00BB0E1F">
            <w:pPr>
              <w:pStyle w:val="TAC"/>
              <w:rPr>
                <w:lang w:val="sv-SE"/>
              </w:rPr>
            </w:pPr>
          </w:p>
        </w:tc>
      </w:tr>
      <w:tr w:rsidR="00EE5860" w:rsidRPr="00441CD0" w14:paraId="5DD1DBDD" w14:textId="77777777" w:rsidTr="00BB0E1F">
        <w:trPr>
          <w:jc w:val="center"/>
        </w:trPr>
        <w:tc>
          <w:tcPr>
            <w:tcW w:w="151" w:type="dxa"/>
            <w:tcBorders>
              <w:top w:val="nil"/>
              <w:left w:val="single" w:sz="6" w:space="0" w:color="auto"/>
              <w:bottom w:val="nil"/>
              <w:right w:val="nil"/>
            </w:tcBorders>
          </w:tcPr>
          <w:p w14:paraId="7D65A399"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F421C3E"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66425382"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198A8C07"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732AAE4C"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476D9DEF"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5350AB45"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8C760EA"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73DDCB98"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ED87737"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71622928" w14:textId="77777777" w:rsidR="00EE5860" w:rsidRPr="00441CD0" w:rsidRDefault="00EE5860" w:rsidP="00BB0E1F">
            <w:pPr>
              <w:pStyle w:val="TAC"/>
              <w:rPr>
                <w:lang w:val="sv-SE"/>
              </w:rPr>
            </w:pPr>
          </w:p>
        </w:tc>
      </w:tr>
      <w:tr w:rsidR="00EE5860" w:rsidRPr="00441CD0" w14:paraId="3D02179D" w14:textId="77777777" w:rsidTr="00BB0E1F">
        <w:trPr>
          <w:jc w:val="center"/>
        </w:trPr>
        <w:tc>
          <w:tcPr>
            <w:tcW w:w="151" w:type="dxa"/>
            <w:tcBorders>
              <w:top w:val="nil"/>
              <w:left w:val="single" w:sz="6" w:space="0" w:color="auto"/>
              <w:bottom w:val="nil"/>
              <w:right w:val="nil"/>
            </w:tcBorders>
          </w:tcPr>
          <w:p w14:paraId="56ECA2B2"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F2A78B4"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B657CC4" w14:textId="77777777" w:rsidR="00EE5860" w:rsidRPr="00441CD0" w:rsidRDefault="00EE5860" w:rsidP="00BB0E1F">
            <w:pPr>
              <w:pStyle w:val="TAC"/>
              <w:rPr>
                <w:lang w:val="sv-SE"/>
              </w:rPr>
            </w:pPr>
            <w:r w:rsidRPr="00441CD0">
              <w:rPr>
                <w:lang w:val="sv-SE"/>
              </w:rPr>
              <w:t xml:space="preserve">Type = </w:t>
            </w:r>
            <w:r w:rsidRPr="00441CD0">
              <w:rPr>
                <w:lang w:val="de-DE"/>
              </w:rPr>
              <w:t>191</w:t>
            </w:r>
            <w:r w:rsidRPr="00441CD0">
              <w:rPr>
                <w:lang w:val="sv-SE"/>
              </w:rPr>
              <w:t xml:space="preserve"> (decimal)</w:t>
            </w:r>
          </w:p>
        </w:tc>
        <w:tc>
          <w:tcPr>
            <w:tcW w:w="588" w:type="dxa"/>
            <w:tcBorders>
              <w:top w:val="nil"/>
              <w:left w:val="single" w:sz="4" w:space="0" w:color="auto"/>
              <w:bottom w:val="nil"/>
              <w:right w:val="single" w:sz="6" w:space="0" w:color="auto"/>
            </w:tcBorders>
          </w:tcPr>
          <w:p w14:paraId="6F7029D7" w14:textId="77777777" w:rsidR="00EE5860" w:rsidRPr="00441CD0" w:rsidRDefault="00EE5860" w:rsidP="00BB0E1F">
            <w:pPr>
              <w:pStyle w:val="TAC"/>
              <w:rPr>
                <w:lang w:val="sv-SE"/>
              </w:rPr>
            </w:pPr>
          </w:p>
        </w:tc>
      </w:tr>
      <w:tr w:rsidR="00EE5860" w:rsidRPr="00441CD0" w14:paraId="68D0F590" w14:textId="77777777" w:rsidTr="00BB0E1F">
        <w:trPr>
          <w:jc w:val="center"/>
        </w:trPr>
        <w:tc>
          <w:tcPr>
            <w:tcW w:w="151" w:type="dxa"/>
            <w:tcBorders>
              <w:top w:val="nil"/>
              <w:left w:val="single" w:sz="6" w:space="0" w:color="auto"/>
              <w:bottom w:val="nil"/>
              <w:right w:val="nil"/>
            </w:tcBorders>
          </w:tcPr>
          <w:p w14:paraId="1450BB4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2D5314"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7DD9209F"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DC5656E" w14:textId="77777777" w:rsidR="00EE5860" w:rsidRPr="00441CD0" w:rsidRDefault="00EE5860" w:rsidP="00BB0E1F">
            <w:pPr>
              <w:pStyle w:val="TAC"/>
              <w:rPr>
                <w:lang w:val="sv-SE"/>
              </w:rPr>
            </w:pPr>
          </w:p>
        </w:tc>
      </w:tr>
      <w:tr w:rsidR="00EE5860" w:rsidRPr="00441CD0" w14:paraId="61BB069C" w14:textId="77777777" w:rsidTr="00BB0E1F">
        <w:trPr>
          <w:jc w:val="center"/>
        </w:trPr>
        <w:tc>
          <w:tcPr>
            <w:tcW w:w="151" w:type="dxa"/>
            <w:tcBorders>
              <w:top w:val="nil"/>
              <w:left w:val="single" w:sz="6" w:space="0" w:color="auto"/>
              <w:bottom w:val="nil"/>
              <w:right w:val="nil"/>
            </w:tcBorders>
          </w:tcPr>
          <w:p w14:paraId="336995E4"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4A819FA" w14:textId="77777777" w:rsidR="00EE5860" w:rsidRPr="00441CD0" w:rsidRDefault="00EE5860" w:rsidP="00BB0E1F">
            <w:pPr>
              <w:pStyle w:val="TAC"/>
              <w:rPr>
                <w:lang w:val="sv-SE"/>
              </w:rPr>
            </w:pPr>
            <w:r w:rsidRPr="00441CD0">
              <w:rPr>
                <w:lang w:val="sv-SE"/>
              </w:rPr>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6FF976F7"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5055D857" w14:textId="77777777" w:rsidR="00EE5860" w:rsidRPr="00441CD0" w:rsidRDefault="00EE5860" w:rsidP="00BB0E1F">
            <w:pPr>
              <w:pStyle w:val="TAC"/>
              <w:rPr>
                <w:lang w:val="sv-SE"/>
              </w:rPr>
            </w:pPr>
            <w:r w:rsidRPr="00441CD0">
              <w:rPr>
                <w:lang w:val="sv-SE"/>
              </w:rPr>
              <w:t>A</w:t>
            </w:r>
          </w:p>
        </w:tc>
        <w:tc>
          <w:tcPr>
            <w:tcW w:w="588" w:type="dxa"/>
            <w:tcBorders>
              <w:top w:val="single" w:sz="4" w:space="0" w:color="auto"/>
              <w:left w:val="single" w:sz="4" w:space="0" w:color="auto"/>
              <w:bottom w:val="single" w:sz="4" w:space="0" w:color="auto"/>
              <w:right w:val="single" w:sz="4" w:space="0" w:color="auto"/>
            </w:tcBorders>
            <w:hideMark/>
          </w:tcPr>
          <w:p w14:paraId="08597021" w14:textId="77777777" w:rsidR="00EE5860" w:rsidRPr="00441CD0" w:rsidRDefault="00EE5860" w:rsidP="00BB0E1F">
            <w:pPr>
              <w:pStyle w:val="TAC"/>
              <w:rPr>
                <w:lang w:val="sv-SE"/>
              </w:rPr>
            </w:pPr>
            <w:r w:rsidRPr="00441CD0">
              <w:rPr>
                <w:lang w:val="sv-SE"/>
              </w:rPr>
              <w:t>R</w:t>
            </w:r>
          </w:p>
        </w:tc>
        <w:tc>
          <w:tcPr>
            <w:tcW w:w="588" w:type="dxa"/>
            <w:tcBorders>
              <w:top w:val="single" w:sz="4" w:space="0" w:color="auto"/>
              <w:left w:val="single" w:sz="4" w:space="0" w:color="auto"/>
              <w:bottom w:val="single" w:sz="4" w:space="0" w:color="auto"/>
              <w:right w:val="single" w:sz="4" w:space="0" w:color="auto"/>
            </w:tcBorders>
            <w:hideMark/>
          </w:tcPr>
          <w:p w14:paraId="6A2F5264"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3478AD35"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14998CCB" w14:textId="77777777" w:rsidR="00EE5860" w:rsidRPr="00441CD0" w:rsidRDefault="00EE5860" w:rsidP="00BB0E1F">
            <w:pPr>
              <w:pStyle w:val="TAC"/>
              <w:rPr>
                <w:lang w:val="sv-SE"/>
              </w:rPr>
            </w:pPr>
          </w:p>
        </w:tc>
      </w:tr>
      <w:tr w:rsidR="00EE5860" w:rsidRPr="00441CD0" w14:paraId="5E6A1E8D" w14:textId="77777777" w:rsidTr="00BB0E1F">
        <w:trPr>
          <w:jc w:val="center"/>
        </w:trPr>
        <w:tc>
          <w:tcPr>
            <w:tcW w:w="151" w:type="dxa"/>
            <w:tcBorders>
              <w:top w:val="nil"/>
              <w:left w:val="single" w:sz="6" w:space="0" w:color="auto"/>
              <w:bottom w:val="nil"/>
              <w:right w:val="nil"/>
            </w:tcBorders>
          </w:tcPr>
          <w:p w14:paraId="5EF977B8"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372C103"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04634A8A" w14:textId="77777777" w:rsidR="00EE5860" w:rsidRPr="00441CD0" w:rsidRDefault="00EE5860" w:rsidP="00BB0E1F">
            <w:pPr>
              <w:pStyle w:val="TAC"/>
              <w:rPr>
                <w:lang w:val="sv-SE"/>
              </w:rPr>
            </w:pPr>
            <w:r w:rsidRPr="00441CD0">
              <w:rPr>
                <w:lang w:val="sv-SE"/>
              </w:rPr>
              <w:t>(start) IPv4 address</w:t>
            </w:r>
          </w:p>
        </w:tc>
        <w:tc>
          <w:tcPr>
            <w:tcW w:w="588" w:type="dxa"/>
            <w:tcBorders>
              <w:top w:val="nil"/>
              <w:left w:val="single" w:sz="4" w:space="0" w:color="auto"/>
              <w:bottom w:val="nil"/>
              <w:right w:val="single" w:sz="6" w:space="0" w:color="auto"/>
            </w:tcBorders>
          </w:tcPr>
          <w:p w14:paraId="702F3751" w14:textId="77777777" w:rsidR="00EE5860" w:rsidRPr="00441CD0" w:rsidRDefault="00EE5860" w:rsidP="00BB0E1F">
            <w:pPr>
              <w:pStyle w:val="TAC"/>
              <w:rPr>
                <w:lang w:val="sv-SE"/>
              </w:rPr>
            </w:pPr>
          </w:p>
        </w:tc>
      </w:tr>
      <w:tr w:rsidR="00EE5860" w:rsidRPr="00441CD0" w14:paraId="2B61F7E3" w14:textId="77777777" w:rsidTr="00BB0E1F">
        <w:trPr>
          <w:jc w:val="center"/>
        </w:trPr>
        <w:tc>
          <w:tcPr>
            <w:tcW w:w="151" w:type="dxa"/>
            <w:tcBorders>
              <w:top w:val="nil"/>
              <w:left w:val="single" w:sz="6" w:space="0" w:color="auto"/>
              <w:bottom w:val="nil"/>
              <w:right w:val="nil"/>
            </w:tcBorders>
          </w:tcPr>
          <w:p w14:paraId="2822F87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0A1CC22"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A212053" w14:textId="77777777" w:rsidR="00EE5860" w:rsidRPr="00441CD0" w:rsidRDefault="00EE5860" w:rsidP="00BB0E1F">
            <w:pPr>
              <w:pStyle w:val="TAC"/>
              <w:rPr>
                <w:lang w:val="sv-SE"/>
              </w:rPr>
            </w:pPr>
            <w:r w:rsidRPr="00441CD0">
              <w:rPr>
                <w:lang w:val="sv-SE"/>
              </w:rPr>
              <w:t xml:space="preserve">(start) IPv6 address </w:t>
            </w:r>
          </w:p>
        </w:tc>
        <w:tc>
          <w:tcPr>
            <w:tcW w:w="588" w:type="dxa"/>
            <w:tcBorders>
              <w:top w:val="nil"/>
              <w:left w:val="single" w:sz="4" w:space="0" w:color="auto"/>
              <w:bottom w:val="nil"/>
              <w:right w:val="single" w:sz="6" w:space="0" w:color="auto"/>
            </w:tcBorders>
          </w:tcPr>
          <w:p w14:paraId="23E1E02E" w14:textId="77777777" w:rsidR="00EE5860" w:rsidRPr="00441CD0" w:rsidRDefault="00EE5860" w:rsidP="00BB0E1F">
            <w:pPr>
              <w:pStyle w:val="TAC"/>
              <w:rPr>
                <w:lang w:val="sv-SE"/>
              </w:rPr>
            </w:pPr>
          </w:p>
        </w:tc>
      </w:tr>
      <w:tr w:rsidR="00EE5860" w:rsidRPr="00441CD0" w14:paraId="3858EDE4" w14:textId="77777777" w:rsidTr="00BB0E1F">
        <w:trPr>
          <w:jc w:val="center"/>
        </w:trPr>
        <w:tc>
          <w:tcPr>
            <w:tcW w:w="151" w:type="dxa"/>
            <w:tcBorders>
              <w:top w:val="nil"/>
              <w:left w:val="single" w:sz="6" w:space="0" w:color="auto"/>
              <w:bottom w:val="nil"/>
              <w:right w:val="nil"/>
            </w:tcBorders>
          </w:tcPr>
          <w:p w14:paraId="686F9BA0"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B23300" w14:textId="77777777" w:rsidR="00EE5860" w:rsidRPr="00441CD0" w:rsidRDefault="00EE5860" w:rsidP="00BB0E1F">
            <w:pPr>
              <w:pStyle w:val="TAC"/>
              <w:rPr>
                <w:lang w:val="sv-SE"/>
              </w:rPr>
            </w:pPr>
            <w:r w:rsidRPr="00441CD0">
              <w:rPr>
                <w:lang w:val="sv-SE"/>
              </w:rPr>
              <w:t>q to (q+3)</w:t>
            </w:r>
          </w:p>
        </w:tc>
        <w:tc>
          <w:tcPr>
            <w:tcW w:w="4704" w:type="dxa"/>
            <w:gridSpan w:val="8"/>
            <w:tcBorders>
              <w:top w:val="single" w:sz="4" w:space="0" w:color="auto"/>
              <w:left w:val="single" w:sz="4" w:space="0" w:color="auto"/>
              <w:bottom w:val="single" w:sz="4" w:space="0" w:color="auto"/>
              <w:right w:val="single" w:sz="4" w:space="0" w:color="auto"/>
            </w:tcBorders>
            <w:hideMark/>
          </w:tcPr>
          <w:p w14:paraId="7B5B53B9" w14:textId="77777777" w:rsidR="00EE5860" w:rsidRPr="00441CD0" w:rsidRDefault="00EE5860" w:rsidP="00BB0E1F">
            <w:pPr>
              <w:pStyle w:val="TAC"/>
              <w:rPr>
                <w:lang w:val="sv-SE"/>
              </w:rPr>
            </w:pPr>
            <w:r w:rsidRPr="00441CD0">
              <w:rPr>
                <w:lang w:val="sv-SE"/>
              </w:rPr>
              <w:t>(end) IPv4 address</w:t>
            </w:r>
          </w:p>
        </w:tc>
        <w:tc>
          <w:tcPr>
            <w:tcW w:w="588" w:type="dxa"/>
            <w:tcBorders>
              <w:top w:val="nil"/>
              <w:left w:val="single" w:sz="4" w:space="0" w:color="auto"/>
              <w:bottom w:val="nil"/>
              <w:right w:val="single" w:sz="6" w:space="0" w:color="auto"/>
            </w:tcBorders>
          </w:tcPr>
          <w:p w14:paraId="79A7E068" w14:textId="77777777" w:rsidR="00EE5860" w:rsidRPr="00441CD0" w:rsidRDefault="00EE5860" w:rsidP="00BB0E1F">
            <w:pPr>
              <w:pStyle w:val="TAC"/>
              <w:rPr>
                <w:lang w:val="sv-SE"/>
              </w:rPr>
            </w:pPr>
          </w:p>
        </w:tc>
      </w:tr>
      <w:tr w:rsidR="00EE5860" w:rsidRPr="00441CD0" w14:paraId="05215CC7" w14:textId="77777777" w:rsidTr="00BB0E1F">
        <w:trPr>
          <w:jc w:val="center"/>
        </w:trPr>
        <w:tc>
          <w:tcPr>
            <w:tcW w:w="151" w:type="dxa"/>
            <w:tcBorders>
              <w:top w:val="nil"/>
              <w:left w:val="single" w:sz="6" w:space="0" w:color="auto"/>
              <w:bottom w:val="nil"/>
              <w:right w:val="nil"/>
            </w:tcBorders>
          </w:tcPr>
          <w:p w14:paraId="46AB2443"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E9AEF6A" w14:textId="77777777" w:rsidR="00EE5860" w:rsidRPr="00441CD0" w:rsidRDefault="00EE5860" w:rsidP="00BB0E1F">
            <w:pPr>
              <w:pStyle w:val="TAC"/>
              <w:rPr>
                <w:lang w:val="sv-SE"/>
              </w:rPr>
            </w:pPr>
            <w:r w:rsidRPr="00441CD0">
              <w:rPr>
                <w:lang w:val="sv-SE"/>
              </w:rPr>
              <w:t>r to (r+15)</w:t>
            </w:r>
          </w:p>
        </w:tc>
        <w:tc>
          <w:tcPr>
            <w:tcW w:w="4704" w:type="dxa"/>
            <w:gridSpan w:val="8"/>
            <w:tcBorders>
              <w:top w:val="single" w:sz="4" w:space="0" w:color="auto"/>
              <w:left w:val="single" w:sz="4" w:space="0" w:color="auto"/>
              <w:bottom w:val="single" w:sz="4" w:space="0" w:color="auto"/>
              <w:right w:val="single" w:sz="4" w:space="0" w:color="auto"/>
            </w:tcBorders>
            <w:hideMark/>
          </w:tcPr>
          <w:p w14:paraId="08DF7D85" w14:textId="77777777" w:rsidR="00EE5860" w:rsidRPr="00441CD0" w:rsidRDefault="00EE5860" w:rsidP="00BB0E1F">
            <w:pPr>
              <w:pStyle w:val="TAC"/>
              <w:rPr>
                <w:lang w:val="sv-SE"/>
              </w:rPr>
            </w:pPr>
            <w:r w:rsidRPr="00441CD0">
              <w:rPr>
                <w:lang w:val="sv-SE"/>
              </w:rPr>
              <w:t xml:space="preserve">(end) IPv6 address </w:t>
            </w:r>
          </w:p>
        </w:tc>
        <w:tc>
          <w:tcPr>
            <w:tcW w:w="588" w:type="dxa"/>
            <w:tcBorders>
              <w:top w:val="nil"/>
              <w:left w:val="single" w:sz="4" w:space="0" w:color="auto"/>
              <w:bottom w:val="nil"/>
              <w:right w:val="single" w:sz="6" w:space="0" w:color="auto"/>
            </w:tcBorders>
          </w:tcPr>
          <w:p w14:paraId="00DEF9CA" w14:textId="77777777" w:rsidR="00EE5860" w:rsidRPr="00441CD0" w:rsidRDefault="00EE5860" w:rsidP="00BB0E1F">
            <w:pPr>
              <w:pStyle w:val="TAC"/>
              <w:rPr>
                <w:lang w:val="sv-SE"/>
              </w:rPr>
            </w:pPr>
          </w:p>
        </w:tc>
      </w:tr>
      <w:tr w:rsidR="00EE5860" w:rsidRPr="00441CD0" w14:paraId="193A6041" w14:textId="77777777" w:rsidTr="00BB0E1F">
        <w:trPr>
          <w:jc w:val="center"/>
        </w:trPr>
        <w:tc>
          <w:tcPr>
            <w:tcW w:w="151" w:type="dxa"/>
            <w:tcBorders>
              <w:top w:val="nil"/>
              <w:left w:val="single" w:sz="6" w:space="0" w:color="auto"/>
              <w:bottom w:val="single" w:sz="4" w:space="0" w:color="auto"/>
              <w:right w:val="nil"/>
            </w:tcBorders>
          </w:tcPr>
          <w:p w14:paraId="6BF10014"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79CF709"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7BBDE0EB"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E6A909B" w14:textId="77777777" w:rsidR="00EE5860" w:rsidRPr="00441CD0" w:rsidRDefault="00EE5860" w:rsidP="00BB0E1F">
            <w:pPr>
              <w:pStyle w:val="TAC"/>
              <w:rPr>
                <w:lang w:val="sv-SE"/>
              </w:rPr>
            </w:pPr>
          </w:p>
        </w:tc>
      </w:tr>
    </w:tbl>
    <w:p w14:paraId="6F8B5E33" w14:textId="77777777" w:rsidR="00EE5860" w:rsidRPr="00441CD0" w:rsidRDefault="00EE5860" w:rsidP="00EE5860">
      <w:pPr>
        <w:pStyle w:val="TF"/>
        <w:spacing w:before="120"/>
      </w:pPr>
      <w:r w:rsidRPr="00441CD0">
        <w:t>Figure 8.2.137-1: IP Multicast Address</w:t>
      </w:r>
    </w:p>
    <w:p w14:paraId="50A9BA65" w14:textId="77777777" w:rsidR="00EE5860" w:rsidRPr="00441CD0" w:rsidRDefault="00EE5860" w:rsidP="00EE5860">
      <w:r w:rsidRPr="00441CD0">
        <w:t>The following flags are coded within Octet 5:</w:t>
      </w:r>
    </w:p>
    <w:p w14:paraId="1A6095E0" w14:textId="77777777" w:rsidR="00EE5860" w:rsidRPr="00441CD0" w:rsidRDefault="00EE5860" w:rsidP="00EE5860">
      <w:pPr>
        <w:pStyle w:val="B1"/>
      </w:pPr>
      <w:r w:rsidRPr="00441CD0">
        <w:t>-</w:t>
      </w:r>
      <w:r w:rsidRPr="00441CD0">
        <w:tab/>
        <w:t>Bit 1 – V6: If this bit is set to "1", then the (start) IPv6 address field shall be present, otherwise the (start) IPv6 address field shall not be present.</w:t>
      </w:r>
    </w:p>
    <w:p w14:paraId="06627C68" w14:textId="77777777" w:rsidR="00EE5860" w:rsidRPr="00441CD0" w:rsidRDefault="00EE5860" w:rsidP="00EE5860">
      <w:pPr>
        <w:pStyle w:val="B1"/>
      </w:pPr>
      <w:r w:rsidRPr="00441CD0">
        <w:t>-</w:t>
      </w:r>
      <w:r w:rsidRPr="00441CD0">
        <w:tab/>
        <w:t>Bit 2 – V4: If this bit is set to "1", then the (start) IPv4 address field shall be present, otherwise the (start) IPv4 address field shall not be present.</w:t>
      </w:r>
    </w:p>
    <w:p w14:paraId="0B4B66F2" w14:textId="77777777" w:rsidR="00EE5860" w:rsidRPr="00441CD0" w:rsidRDefault="00EE5860" w:rsidP="00EE5860">
      <w:pPr>
        <w:pStyle w:val="B1"/>
      </w:pPr>
      <w:r w:rsidRPr="00441CD0">
        <w:t>-</w:t>
      </w:r>
      <w:r w:rsidRPr="00441CD0">
        <w:tab/>
        <w:t>Bit 3 – R (Range): If this bit is set to "1", this indicates that a range of addresses is included, i.e. that</w:t>
      </w:r>
    </w:p>
    <w:p w14:paraId="66B8F820" w14:textId="77777777" w:rsidR="00EE5860" w:rsidRPr="00441CD0" w:rsidRDefault="00EE5860" w:rsidP="00EE5860">
      <w:pPr>
        <w:pStyle w:val="B2"/>
      </w:pPr>
      <w:r w:rsidRPr="00441CD0">
        <w:t>-</w:t>
      </w:r>
      <w:r w:rsidRPr="00441CD0">
        <w:tab/>
        <w:t>the (start) IPv4 address and (end) IPv4 address fields shall be present if bit 2 (V4) is set to "1";</w:t>
      </w:r>
    </w:p>
    <w:p w14:paraId="6113D5E4" w14:textId="77777777" w:rsidR="00EE5860" w:rsidRPr="00441CD0" w:rsidRDefault="00EE5860" w:rsidP="00EE5860">
      <w:pPr>
        <w:pStyle w:val="B2"/>
      </w:pPr>
      <w:r w:rsidRPr="00441CD0">
        <w:t>-</w:t>
      </w:r>
      <w:r w:rsidRPr="00441CD0">
        <w:tab/>
        <w:t>the (start) IPv6 address and (end) IPv6 address fields shall be present if bit 1 (V6) is set to "1",</w:t>
      </w:r>
    </w:p>
    <w:p w14:paraId="510165BE" w14:textId="77777777" w:rsidR="00EE5860" w:rsidRPr="00441CD0" w:rsidRDefault="00EE5860" w:rsidP="00EE5860">
      <w:pPr>
        <w:ind w:left="851" w:hanging="284"/>
      </w:pPr>
      <w:r w:rsidRPr="00441CD0">
        <w:t>otherwise (end) address fields shall not be present.</w:t>
      </w:r>
    </w:p>
    <w:p w14:paraId="3DA902AA" w14:textId="77777777" w:rsidR="00EE5860" w:rsidRPr="00441CD0" w:rsidRDefault="00EE5860" w:rsidP="00EE5860">
      <w:pPr>
        <w:pStyle w:val="B1"/>
      </w:pPr>
      <w:r w:rsidRPr="00441CD0">
        <w:t>-</w:t>
      </w:r>
      <w:r w:rsidRPr="00441CD0">
        <w:tab/>
        <w:t>Bit 4 – Any: If this bit is set to "1", this indicates any IP multicast address; in this case, no IP address field shall be included.</w:t>
      </w:r>
    </w:p>
    <w:p w14:paraId="17D80907"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55DF2024" w14:textId="77777777" w:rsidR="00EE5860" w:rsidRPr="00441CD0" w:rsidRDefault="00EE5860" w:rsidP="00EE5860">
      <w:r w:rsidRPr="00441CD0">
        <w:t>One and only one of the V6, V4 and A flags shall be set to "1". The R flag may be set if the V6 or the V4 flag is set to "1".</w:t>
      </w:r>
    </w:p>
    <w:p w14:paraId="6BE0F3AC" w14:textId="77777777" w:rsidR="00EE5860" w:rsidRPr="00441CD0" w:rsidRDefault="00EE5860" w:rsidP="00EE5860">
      <w:r w:rsidRPr="00441CD0">
        <w:t>Octets "m to (m+3)", "p to (p+15)", "q to (q+3)", "r to (r+15)" (IPv4 address / IPv6 address fields), if present, shall contain the address value.</w:t>
      </w:r>
    </w:p>
    <w:p w14:paraId="2FF0EB39" w14:textId="77777777" w:rsidR="00EE5860" w:rsidRPr="00441CD0" w:rsidRDefault="00EE5860" w:rsidP="00EE5860">
      <w:pPr>
        <w:pStyle w:val="Heading3"/>
      </w:pPr>
      <w:bookmarkStart w:id="6754" w:name="_Toc27490984"/>
      <w:bookmarkStart w:id="6755" w:name="_Toc27557277"/>
      <w:bookmarkStart w:id="6756" w:name="_Toc27724194"/>
      <w:bookmarkStart w:id="6757" w:name="_Toc36031268"/>
      <w:bookmarkStart w:id="6758" w:name="_Toc36043188"/>
      <w:bookmarkStart w:id="6759" w:name="_Toc36814513"/>
      <w:bookmarkStart w:id="6760" w:name="_Toc44689371"/>
      <w:bookmarkStart w:id="6761" w:name="_Toc44924125"/>
      <w:bookmarkStart w:id="6762" w:name="_Toc51861095"/>
      <w:bookmarkStart w:id="6763" w:name="_Toc57930866"/>
      <w:bookmarkStart w:id="6764" w:name="_Toc57931496"/>
      <w:bookmarkStart w:id="6765" w:name="_Toc67499888"/>
      <w:r w:rsidRPr="00441CD0">
        <w:t>8.</w:t>
      </w:r>
      <w:r w:rsidRPr="00441CD0">
        <w:rPr>
          <w:lang w:val="en-US"/>
        </w:rPr>
        <w:t>2.138</w:t>
      </w:r>
      <w:r w:rsidRPr="00441CD0">
        <w:tab/>
        <w:t>Source IP Address</w:t>
      </w:r>
      <w:bookmarkEnd w:id="6754"/>
      <w:bookmarkEnd w:id="6755"/>
      <w:bookmarkEnd w:id="6756"/>
      <w:bookmarkEnd w:id="6757"/>
      <w:bookmarkEnd w:id="6758"/>
      <w:bookmarkEnd w:id="6759"/>
      <w:bookmarkEnd w:id="6760"/>
      <w:bookmarkEnd w:id="6761"/>
      <w:bookmarkEnd w:id="6762"/>
      <w:bookmarkEnd w:id="6763"/>
      <w:bookmarkEnd w:id="6764"/>
      <w:bookmarkEnd w:id="6765"/>
    </w:p>
    <w:p w14:paraId="487CA62D" w14:textId="77777777" w:rsidR="00EE5860" w:rsidRPr="00441CD0" w:rsidRDefault="00EE5860" w:rsidP="00EE5860">
      <w:pPr>
        <w:rPr>
          <w:lang w:eastAsia="zh-CN"/>
        </w:rPr>
      </w:pPr>
      <w:r w:rsidRPr="00441CD0">
        <w:t xml:space="preserve">The Source </w:t>
      </w:r>
      <w:r w:rsidRPr="00441CD0">
        <w:rPr>
          <w:lang w:val="en-US" w:eastAsia="zh-CN"/>
        </w:rPr>
        <w:t xml:space="preserve">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8.2.138-1</w:t>
      </w:r>
    </w:p>
    <w:p w14:paraId="70FFD6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225F492" w14:textId="77777777" w:rsidTr="00BB0E1F">
        <w:trPr>
          <w:jc w:val="center"/>
        </w:trPr>
        <w:tc>
          <w:tcPr>
            <w:tcW w:w="151" w:type="dxa"/>
            <w:tcBorders>
              <w:top w:val="single" w:sz="6" w:space="0" w:color="auto"/>
              <w:left w:val="single" w:sz="6" w:space="0" w:color="auto"/>
              <w:bottom w:val="nil"/>
              <w:right w:val="nil"/>
            </w:tcBorders>
          </w:tcPr>
          <w:p w14:paraId="21CA4CA8"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68EB9DEC"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32165F38"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1F4FC42F" w14:textId="77777777" w:rsidR="00EE5860" w:rsidRPr="00441CD0" w:rsidRDefault="00EE5860" w:rsidP="00BB0E1F">
            <w:pPr>
              <w:pStyle w:val="TAC"/>
              <w:rPr>
                <w:lang w:val="sv-SE"/>
              </w:rPr>
            </w:pPr>
          </w:p>
        </w:tc>
      </w:tr>
      <w:tr w:rsidR="00EE5860" w:rsidRPr="00441CD0" w14:paraId="182E8964" w14:textId="77777777" w:rsidTr="00BB0E1F">
        <w:trPr>
          <w:jc w:val="center"/>
        </w:trPr>
        <w:tc>
          <w:tcPr>
            <w:tcW w:w="151" w:type="dxa"/>
            <w:tcBorders>
              <w:top w:val="nil"/>
              <w:left w:val="single" w:sz="6" w:space="0" w:color="auto"/>
              <w:bottom w:val="nil"/>
              <w:right w:val="nil"/>
            </w:tcBorders>
          </w:tcPr>
          <w:p w14:paraId="15247968"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35241A1"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75AC95D3"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78FCC5C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143C1C2B"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61114C00"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6F9D868C"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093F8DF1"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66350B60"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C023DE4"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1D0D0968" w14:textId="77777777" w:rsidR="00EE5860" w:rsidRPr="00441CD0" w:rsidRDefault="00EE5860" w:rsidP="00BB0E1F">
            <w:pPr>
              <w:pStyle w:val="TAC"/>
              <w:rPr>
                <w:lang w:val="sv-SE"/>
              </w:rPr>
            </w:pPr>
          </w:p>
        </w:tc>
      </w:tr>
      <w:tr w:rsidR="00EE5860" w:rsidRPr="00441CD0" w14:paraId="01D32331" w14:textId="77777777" w:rsidTr="00BB0E1F">
        <w:trPr>
          <w:jc w:val="center"/>
        </w:trPr>
        <w:tc>
          <w:tcPr>
            <w:tcW w:w="151" w:type="dxa"/>
            <w:tcBorders>
              <w:top w:val="nil"/>
              <w:left w:val="single" w:sz="6" w:space="0" w:color="auto"/>
              <w:bottom w:val="nil"/>
              <w:right w:val="nil"/>
            </w:tcBorders>
          </w:tcPr>
          <w:p w14:paraId="4C59740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EC615CE"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303F35B6" w14:textId="77777777" w:rsidR="00EE5860" w:rsidRPr="00441CD0" w:rsidRDefault="00EE5860" w:rsidP="00BB0E1F">
            <w:pPr>
              <w:pStyle w:val="TAC"/>
              <w:rPr>
                <w:lang w:val="sv-SE"/>
              </w:rPr>
            </w:pPr>
            <w:r w:rsidRPr="00441CD0">
              <w:rPr>
                <w:lang w:val="sv-SE"/>
              </w:rPr>
              <w:t xml:space="preserve">Type = </w:t>
            </w:r>
            <w:r w:rsidRPr="00441CD0">
              <w:rPr>
                <w:lang w:val="de-DE"/>
              </w:rPr>
              <w:t>192</w:t>
            </w:r>
            <w:r w:rsidRPr="00441CD0">
              <w:rPr>
                <w:lang w:val="sv-SE"/>
              </w:rPr>
              <w:t xml:space="preserve"> (decimal)</w:t>
            </w:r>
          </w:p>
        </w:tc>
        <w:tc>
          <w:tcPr>
            <w:tcW w:w="588" w:type="dxa"/>
            <w:tcBorders>
              <w:top w:val="nil"/>
              <w:left w:val="single" w:sz="4" w:space="0" w:color="auto"/>
              <w:bottom w:val="nil"/>
              <w:right w:val="single" w:sz="6" w:space="0" w:color="auto"/>
            </w:tcBorders>
          </w:tcPr>
          <w:p w14:paraId="03FC519A" w14:textId="77777777" w:rsidR="00EE5860" w:rsidRPr="00441CD0" w:rsidRDefault="00EE5860" w:rsidP="00BB0E1F">
            <w:pPr>
              <w:pStyle w:val="TAC"/>
              <w:rPr>
                <w:lang w:val="sv-SE"/>
              </w:rPr>
            </w:pPr>
          </w:p>
        </w:tc>
      </w:tr>
      <w:tr w:rsidR="00EE5860" w:rsidRPr="00441CD0" w14:paraId="685BACF0" w14:textId="77777777" w:rsidTr="00BB0E1F">
        <w:trPr>
          <w:jc w:val="center"/>
        </w:trPr>
        <w:tc>
          <w:tcPr>
            <w:tcW w:w="151" w:type="dxa"/>
            <w:tcBorders>
              <w:top w:val="nil"/>
              <w:left w:val="single" w:sz="6" w:space="0" w:color="auto"/>
              <w:bottom w:val="nil"/>
              <w:right w:val="nil"/>
            </w:tcBorders>
          </w:tcPr>
          <w:p w14:paraId="1BF9C2A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7AD4ED2"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EB5AA14"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A4A884D" w14:textId="77777777" w:rsidR="00EE5860" w:rsidRPr="00441CD0" w:rsidRDefault="00EE5860" w:rsidP="00BB0E1F">
            <w:pPr>
              <w:pStyle w:val="TAC"/>
              <w:rPr>
                <w:lang w:val="sv-SE"/>
              </w:rPr>
            </w:pPr>
          </w:p>
        </w:tc>
      </w:tr>
      <w:tr w:rsidR="00EE5860" w:rsidRPr="00441CD0" w14:paraId="36187151" w14:textId="77777777" w:rsidTr="00BB0E1F">
        <w:trPr>
          <w:jc w:val="center"/>
        </w:trPr>
        <w:tc>
          <w:tcPr>
            <w:tcW w:w="151" w:type="dxa"/>
            <w:tcBorders>
              <w:top w:val="nil"/>
              <w:left w:val="single" w:sz="6" w:space="0" w:color="auto"/>
              <w:bottom w:val="nil"/>
              <w:right w:val="nil"/>
            </w:tcBorders>
          </w:tcPr>
          <w:p w14:paraId="20067185"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23DB83C" w14:textId="77777777" w:rsidR="00EE5860" w:rsidRPr="00441CD0" w:rsidRDefault="00EE5860" w:rsidP="00BB0E1F">
            <w:pPr>
              <w:pStyle w:val="TAC"/>
              <w:rPr>
                <w:lang w:val="sv-SE"/>
              </w:rPr>
            </w:pPr>
            <w:r w:rsidRPr="00441CD0">
              <w:rPr>
                <w:lang w:val="sv-SE"/>
              </w:rPr>
              <w:t>5</w:t>
            </w:r>
          </w:p>
        </w:tc>
        <w:tc>
          <w:tcPr>
            <w:tcW w:w="2939" w:type="dxa"/>
            <w:gridSpan w:val="5"/>
            <w:tcBorders>
              <w:top w:val="single" w:sz="4" w:space="0" w:color="auto"/>
              <w:left w:val="single" w:sz="4" w:space="0" w:color="auto"/>
              <w:bottom w:val="single" w:sz="4" w:space="0" w:color="auto"/>
              <w:right w:val="single" w:sz="4" w:space="0" w:color="auto"/>
            </w:tcBorders>
            <w:hideMark/>
          </w:tcPr>
          <w:p w14:paraId="04D1A320"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796BC77B" w14:textId="77777777" w:rsidR="00EE5860" w:rsidRPr="00441CD0" w:rsidRDefault="00EE5860" w:rsidP="00BB0E1F">
            <w:pPr>
              <w:pStyle w:val="TAC"/>
              <w:rPr>
                <w:lang w:val="sv-SE"/>
              </w:rPr>
            </w:pPr>
            <w:r w:rsidRPr="00441CD0">
              <w:rPr>
                <w:lang w:val="sv-SE"/>
              </w:rPr>
              <w:t>MPL</w:t>
            </w:r>
          </w:p>
        </w:tc>
        <w:tc>
          <w:tcPr>
            <w:tcW w:w="588" w:type="dxa"/>
            <w:tcBorders>
              <w:top w:val="single" w:sz="4" w:space="0" w:color="auto"/>
              <w:left w:val="single" w:sz="4" w:space="0" w:color="auto"/>
              <w:bottom w:val="single" w:sz="4" w:space="0" w:color="auto"/>
              <w:right w:val="single" w:sz="4" w:space="0" w:color="auto"/>
            </w:tcBorders>
            <w:hideMark/>
          </w:tcPr>
          <w:p w14:paraId="36D0B71D"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000DB013"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82888E5" w14:textId="77777777" w:rsidR="00EE5860" w:rsidRPr="00441CD0" w:rsidRDefault="00EE5860" w:rsidP="00BB0E1F">
            <w:pPr>
              <w:pStyle w:val="TAC"/>
              <w:rPr>
                <w:lang w:val="sv-SE"/>
              </w:rPr>
            </w:pPr>
          </w:p>
        </w:tc>
      </w:tr>
      <w:tr w:rsidR="00EE5860" w:rsidRPr="00441CD0" w14:paraId="681D74AB" w14:textId="77777777" w:rsidTr="00BB0E1F">
        <w:trPr>
          <w:jc w:val="center"/>
        </w:trPr>
        <w:tc>
          <w:tcPr>
            <w:tcW w:w="151" w:type="dxa"/>
            <w:tcBorders>
              <w:top w:val="nil"/>
              <w:left w:val="single" w:sz="6" w:space="0" w:color="auto"/>
              <w:bottom w:val="nil"/>
              <w:right w:val="nil"/>
            </w:tcBorders>
          </w:tcPr>
          <w:p w14:paraId="62BFF36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E9EBD1"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4108A79D"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04130117" w14:textId="77777777" w:rsidR="00EE5860" w:rsidRPr="00441CD0" w:rsidRDefault="00EE5860" w:rsidP="00BB0E1F">
            <w:pPr>
              <w:pStyle w:val="TAC"/>
              <w:rPr>
                <w:lang w:val="sv-SE"/>
              </w:rPr>
            </w:pPr>
          </w:p>
        </w:tc>
      </w:tr>
      <w:tr w:rsidR="00EE5860" w:rsidRPr="00441CD0" w14:paraId="7B091AE0" w14:textId="77777777" w:rsidTr="00BB0E1F">
        <w:trPr>
          <w:jc w:val="center"/>
        </w:trPr>
        <w:tc>
          <w:tcPr>
            <w:tcW w:w="151" w:type="dxa"/>
            <w:tcBorders>
              <w:top w:val="nil"/>
              <w:left w:val="single" w:sz="6" w:space="0" w:color="auto"/>
              <w:bottom w:val="nil"/>
              <w:right w:val="nil"/>
            </w:tcBorders>
          </w:tcPr>
          <w:p w14:paraId="4D11AF7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A8659C7"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F2EFB70"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5870D0DA" w14:textId="77777777" w:rsidR="00EE5860" w:rsidRPr="00441CD0" w:rsidRDefault="00EE5860" w:rsidP="00BB0E1F">
            <w:pPr>
              <w:pStyle w:val="TAC"/>
              <w:rPr>
                <w:lang w:val="sv-SE"/>
              </w:rPr>
            </w:pPr>
          </w:p>
        </w:tc>
      </w:tr>
      <w:tr w:rsidR="00EE5860" w:rsidRPr="00441CD0" w14:paraId="147D6D0B" w14:textId="77777777" w:rsidTr="00BB0E1F">
        <w:trPr>
          <w:jc w:val="center"/>
        </w:trPr>
        <w:tc>
          <w:tcPr>
            <w:tcW w:w="151" w:type="dxa"/>
            <w:tcBorders>
              <w:top w:val="nil"/>
              <w:left w:val="single" w:sz="6" w:space="0" w:color="auto"/>
              <w:bottom w:val="nil"/>
              <w:right w:val="nil"/>
            </w:tcBorders>
          </w:tcPr>
          <w:p w14:paraId="275901D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A8F96A" w14:textId="77777777" w:rsidR="00EE5860" w:rsidRPr="00441CD0" w:rsidRDefault="00EE5860" w:rsidP="00BB0E1F">
            <w:pPr>
              <w:pStyle w:val="TAC"/>
              <w:rPr>
                <w:lang w:val="sv-SE"/>
              </w:rPr>
            </w:pPr>
            <w:r w:rsidRPr="00441CD0">
              <w:rPr>
                <w:lang w:val="sv-SE"/>
              </w:rPr>
              <w:t>q</w:t>
            </w:r>
          </w:p>
        </w:tc>
        <w:tc>
          <w:tcPr>
            <w:tcW w:w="4704" w:type="dxa"/>
            <w:gridSpan w:val="8"/>
            <w:tcBorders>
              <w:top w:val="single" w:sz="4" w:space="0" w:color="auto"/>
              <w:left w:val="single" w:sz="4" w:space="0" w:color="auto"/>
              <w:bottom w:val="single" w:sz="4" w:space="0" w:color="auto"/>
              <w:right w:val="single" w:sz="4" w:space="0" w:color="auto"/>
            </w:tcBorders>
            <w:hideMark/>
          </w:tcPr>
          <w:p w14:paraId="19751C98" w14:textId="77777777" w:rsidR="00EE5860" w:rsidRPr="00441CD0" w:rsidRDefault="00EE5860" w:rsidP="00BB0E1F">
            <w:pPr>
              <w:pStyle w:val="TAC"/>
              <w:rPr>
                <w:lang w:val="sv-SE"/>
              </w:rPr>
            </w:pPr>
            <w:r w:rsidRPr="00441CD0">
              <w:rPr>
                <w:lang w:val="sv-SE"/>
              </w:rPr>
              <w:t xml:space="preserve">mask/prefix length </w:t>
            </w:r>
          </w:p>
        </w:tc>
        <w:tc>
          <w:tcPr>
            <w:tcW w:w="588" w:type="dxa"/>
            <w:tcBorders>
              <w:top w:val="nil"/>
              <w:left w:val="single" w:sz="4" w:space="0" w:color="auto"/>
              <w:bottom w:val="nil"/>
              <w:right w:val="single" w:sz="6" w:space="0" w:color="auto"/>
            </w:tcBorders>
          </w:tcPr>
          <w:p w14:paraId="3CD6B8D4" w14:textId="77777777" w:rsidR="00EE5860" w:rsidRPr="00441CD0" w:rsidRDefault="00EE5860" w:rsidP="00BB0E1F">
            <w:pPr>
              <w:pStyle w:val="TAC"/>
              <w:rPr>
                <w:lang w:val="sv-SE"/>
              </w:rPr>
            </w:pPr>
          </w:p>
        </w:tc>
      </w:tr>
      <w:tr w:rsidR="00EE5860" w:rsidRPr="00441CD0" w14:paraId="50519502" w14:textId="77777777" w:rsidTr="00BB0E1F">
        <w:trPr>
          <w:jc w:val="center"/>
        </w:trPr>
        <w:tc>
          <w:tcPr>
            <w:tcW w:w="151" w:type="dxa"/>
            <w:tcBorders>
              <w:top w:val="nil"/>
              <w:left w:val="single" w:sz="6" w:space="0" w:color="auto"/>
              <w:bottom w:val="single" w:sz="4" w:space="0" w:color="auto"/>
              <w:right w:val="nil"/>
            </w:tcBorders>
          </w:tcPr>
          <w:p w14:paraId="2ACCF22C"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3735E26"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BEF9B51"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2263F27" w14:textId="77777777" w:rsidR="00EE5860" w:rsidRPr="00441CD0" w:rsidRDefault="00EE5860" w:rsidP="00BB0E1F">
            <w:pPr>
              <w:pStyle w:val="TAC"/>
              <w:rPr>
                <w:lang w:val="sv-SE"/>
              </w:rPr>
            </w:pPr>
          </w:p>
        </w:tc>
      </w:tr>
    </w:tbl>
    <w:p w14:paraId="64CE3F65" w14:textId="77777777" w:rsidR="00EE5860" w:rsidRPr="00441CD0" w:rsidRDefault="00EE5860" w:rsidP="00EE5860">
      <w:pPr>
        <w:pStyle w:val="TF"/>
        <w:spacing w:before="120"/>
      </w:pPr>
      <w:r w:rsidRPr="00441CD0">
        <w:t>Figure 8.2.138-1: Source IP Address</w:t>
      </w:r>
    </w:p>
    <w:p w14:paraId="57630571" w14:textId="77777777" w:rsidR="00EE5860" w:rsidRPr="00441CD0" w:rsidRDefault="00EE5860" w:rsidP="00EE5860">
      <w:r w:rsidRPr="00441CD0">
        <w:t>The following flags are coded within Octet 5:</w:t>
      </w:r>
    </w:p>
    <w:p w14:paraId="0CD4B4A5"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5722C354" w14:textId="77777777" w:rsidR="00EE5860" w:rsidRPr="00441CD0" w:rsidRDefault="00EE5860" w:rsidP="00EE5860">
      <w:pPr>
        <w:pStyle w:val="B1"/>
      </w:pPr>
      <w:r w:rsidRPr="00441CD0">
        <w:lastRenderedPageBreak/>
        <w:t>-</w:t>
      </w:r>
      <w:r w:rsidRPr="00441CD0">
        <w:tab/>
        <w:t>Bit 2 – V4: If this bit is set to "1", then the IPv4 address field shall be present, otherwise the IPv4 address field shall not be present.</w:t>
      </w:r>
    </w:p>
    <w:p w14:paraId="6BAC5FDB" w14:textId="77777777" w:rsidR="00EE5860" w:rsidRPr="00441CD0" w:rsidRDefault="00EE5860" w:rsidP="00EE5860">
      <w:pPr>
        <w:pStyle w:val="B1"/>
      </w:pPr>
      <w:r w:rsidRPr="00441CD0">
        <w:t>-</w:t>
      </w:r>
      <w:r w:rsidRPr="00441CD0">
        <w:tab/>
        <w:t>Bit 3 – Mask/Prefix Length: If this bit is set to "1", then the mask (for IPv4) / prefix (for IPv6) length field shall be present, otherwise this field shall not be present.</w:t>
      </w:r>
    </w:p>
    <w:p w14:paraId="4EE63571"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709D04A4" w14:textId="77777777" w:rsidR="00EE5860" w:rsidRPr="00441CD0" w:rsidRDefault="00EE5860" w:rsidP="00EE5860">
      <w:r w:rsidRPr="00441CD0">
        <w:t>Octets "m to (m+3)", "p to (p+15)" (IPv4 address / IPv6 address fields), if present, shall contain the address value.</w:t>
      </w:r>
    </w:p>
    <w:p w14:paraId="52C80A8D" w14:textId="77777777" w:rsidR="00EE5860" w:rsidRPr="00441CD0" w:rsidRDefault="00EE5860" w:rsidP="00EE5860">
      <w:r w:rsidRPr="00441CD0">
        <w:t>The mask/prefix length field, if present, shall be encoded as a 8 bits binary integer.</w:t>
      </w:r>
    </w:p>
    <w:p w14:paraId="5F49B08B" w14:textId="77777777" w:rsidR="00EE5860" w:rsidRPr="00441CD0" w:rsidRDefault="00EE5860" w:rsidP="00EE5860">
      <w:pPr>
        <w:pStyle w:val="EX"/>
      </w:pPr>
      <w:r w:rsidRPr="00441CD0">
        <w:t>EXAMPLE 1: this field encodes the value 24 for the IPv4 subnet 192.0.2.10/24.</w:t>
      </w:r>
    </w:p>
    <w:p w14:paraId="29069EDD" w14:textId="77777777" w:rsidR="00EE5860" w:rsidRPr="00441CD0" w:rsidRDefault="00EE5860" w:rsidP="00EE5860">
      <w:pPr>
        <w:pStyle w:val="EX"/>
      </w:pPr>
      <w:r w:rsidRPr="00441CD0">
        <w:t>EXAMPLE 2: this field encodes the value 64 for the /64 IPv6 prefix.</w:t>
      </w:r>
    </w:p>
    <w:p w14:paraId="7E093A01" w14:textId="77777777" w:rsidR="00EE5860" w:rsidRPr="00441CD0" w:rsidRDefault="00EE5860" w:rsidP="00EE5860">
      <w:pPr>
        <w:pStyle w:val="Heading3"/>
      </w:pPr>
      <w:bookmarkStart w:id="6766" w:name="_Toc27490985"/>
      <w:bookmarkStart w:id="6767" w:name="_Toc27557278"/>
      <w:bookmarkStart w:id="6768" w:name="_Toc27724195"/>
      <w:bookmarkStart w:id="6769" w:name="_Toc36031269"/>
      <w:bookmarkStart w:id="6770" w:name="_Toc36043189"/>
      <w:bookmarkStart w:id="6771" w:name="_Toc36814514"/>
      <w:bookmarkStart w:id="6772" w:name="_Toc44689372"/>
      <w:bookmarkStart w:id="6773" w:name="_Toc44924126"/>
      <w:bookmarkStart w:id="6774" w:name="_Toc51861096"/>
      <w:bookmarkStart w:id="6775" w:name="_Toc57930867"/>
      <w:bookmarkStart w:id="6776" w:name="_Toc57931497"/>
      <w:bookmarkStart w:id="6777" w:name="_Toc67499889"/>
      <w:r w:rsidRPr="00441CD0">
        <w:t>8.</w:t>
      </w:r>
      <w:r w:rsidRPr="00441CD0">
        <w:rPr>
          <w:lang w:val="en-US"/>
        </w:rPr>
        <w:t>2.139</w:t>
      </w:r>
      <w:r w:rsidRPr="00441CD0">
        <w:tab/>
        <w:t>Packet Rate Status</w:t>
      </w:r>
      <w:bookmarkEnd w:id="6766"/>
      <w:bookmarkEnd w:id="6767"/>
      <w:bookmarkEnd w:id="6768"/>
      <w:bookmarkEnd w:id="6769"/>
      <w:bookmarkEnd w:id="6770"/>
      <w:bookmarkEnd w:id="6771"/>
      <w:bookmarkEnd w:id="6772"/>
      <w:bookmarkEnd w:id="6773"/>
      <w:bookmarkEnd w:id="6774"/>
      <w:bookmarkEnd w:id="6775"/>
      <w:bookmarkEnd w:id="6776"/>
      <w:bookmarkEnd w:id="6777"/>
    </w:p>
    <w:p w14:paraId="430341A2" w14:textId="77777777" w:rsidR="00EE5860" w:rsidRPr="00441CD0" w:rsidRDefault="00EE5860" w:rsidP="00EE5860">
      <w:pPr>
        <w:rPr>
          <w:lang w:eastAsia="ja-JP"/>
        </w:rPr>
      </w:pPr>
      <w:r w:rsidRPr="00441CD0">
        <w:rPr>
          <w:lang w:eastAsia="ja-JP"/>
        </w:rPr>
        <w:t>Packet Rate Status</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8.2.139-1</w:t>
      </w:r>
      <w:r w:rsidRPr="00441CD0">
        <w:rPr>
          <w:lang w:eastAsia="ja-JP"/>
        </w:rPr>
        <w:t>.</w:t>
      </w:r>
    </w:p>
    <w:p w14:paraId="6EF9B4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61C3B64" w14:textId="77777777" w:rsidTr="00BB0E1F">
        <w:trPr>
          <w:jc w:val="center"/>
        </w:trPr>
        <w:tc>
          <w:tcPr>
            <w:tcW w:w="151" w:type="dxa"/>
            <w:tcBorders>
              <w:top w:val="single" w:sz="6" w:space="0" w:color="auto"/>
              <w:left w:val="single" w:sz="6" w:space="0" w:color="auto"/>
              <w:bottom w:val="nil"/>
              <w:right w:val="nil"/>
            </w:tcBorders>
          </w:tcPr>
          <w:p w14:paraId="7C96107D"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403871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6635F8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D552294" w14:textId="77777777" w:rsidR="00EE5860" w:rsidRPr="00441CD0" w:rsidRDefault="00EE5860" w:rsidP="00BB0E1F">
            <w:pPr>
              <w:pStyle w:val="TAC"/>
              <w:rPr>
                <w:lang w:val="fr-FR"/>
              </w:rPr>
            </w:pPr>
          </w:p>
        </w:tc>
      </w:tr>
      <w:tr w:rsidR="00EE5860" w:rsidRPr="00441CD0" w14:paraId="7E5A08FE" w14:textId="77777777" w:rsidTr="00BB0E1F">
        <w:trPr>
          <w:jc w:val="center"/>
        </w:trPr>
        <w:tc>
          <w:tcPr>
            <w:tcW w:w="151" w:type="dxa"/>
            <w:tcBorders>
              <w:top w:val="nil"/>
              <w:left w:val="single" w:sz="6" w:space="0" w:color="auto"/>
              <w:bottom w:val="nil"/>
              <w:right w:val="nil"/>
            </w:tcBorders>
          </w:tcPr>
          <w:p w14:paraId="641F4AE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8AAA5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5B5743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D384D0E"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3F0DB3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A16B19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3A8855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310220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CF5AAE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7AA234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5183FF2" w14:textId="77777777" w:rsidR="00EE5860" w:rsidRPr="00441CD0" w:rsidRDefault="00EE5860" w:rsidP="00BB0E1F">
            <w:pPr>
              <w:pStyle w:val="TAC"/>
              <w:rPr>
                <w:lang w:val="fr-FR"/>
              </w:rPr>
            </w:pPr>
          </w:p>
        </w:tc>
      </w:tr>
      <w:tr w:rsidR="00EE5860" w:rsidRPr="00441CD0" w14:paraId="0F5B2364" w14:textId="77777777" w:rsidTr="00BB0E1F">
        <w:trPr>
          <w:jc w:val="center"/>
        </w:trPr>
        <w:tc>
          <w:tcPr>
            <w:tcW w:w="151" w:type="dxa"/>
            <w:tcBorders>
              <w:top w:val="nil"/>
              <w:left w:val="single" w:sz="6" w:space="0" w:color="auto"/>
              <w:bottom w:val="nil"/>
              <w:right w:val="nil"/>
            </w:tcBorders>
          </w:tcPr>
          <w:p w14:paraId="5F17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4E216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4637DAD" w14:textId="77777777" w:rsidR="00EE5860" w:rsidRPr="00441CD0" w:rsidRDefault="00EE5860" w:rsidP="00BB0E1F">
            <w:pPr>
              <w:pStyle w:val="TAC"/>
              <w:rPr>
                <w:lang w:val="fr-FR"/>
              </w:rPr>
            </w:pPr>
            <w:r w:rsidRPr="00441CD0">
              <w:rPr>
                <w:lang w:val="fr-FR"/>
              </w:rPr>
              <w:t xml:space="preserve">Type = </w:t>
            </w:r>
            <w:r w:rsidRPr="00441CD0">
              <w:rPr>
                <w:lang w:val="sv-SE"/>
              </w:rPr>
              <w:t>193</w:t>
            </w:r>
            <w:r w:rsidRPr="00441CD0">
              <w:rPr>
                <w:lang w:val="fr-FR"/>
              </w:rPr>
              <w:t xml:space="preserve"> (decimal)</w:t>
            </w:r>
          </w:p>
        </w:tc>
        <w:tc>
          <w:tcPr>
            <w:tcW w:w="588" w:type="dxa"/>
            <w:tcBorders>
              <w:top w:val="nil"/>
              <w:left w:val="single" w:sz="4" w:space="0" w:color="auto"/>
              <w:bottom w:val="nil"/>
              <w:right w:val="single" w:sz="6" w:space="0" w:color="auto"/>
            </w:tcBorders>
          </w:tcPr>
          <w:p w14:paraId="67D91DDA" w14:textId="77777777" w:rsidR="00EE5860" w:rsidRPr="00441CD0" w:rsidRDefault="00EE5860" w:rsidP="00BB0E1F">
            <w:pPr>
              <w:pStyle w:val="TAC"/>
              <w:rPr>
                <w:lang w:val="fr-FR"/>
              </w:rPr>
            </w:pPr>
          </w:p>
        </w:tc>
      </w:tr>
      <w:tr w:rsidR="00EE5860" w:rsidRPr="00441CD0" w14:paraId="5FED0BAC" w14:textId="77777777" w:rsidTr="00BB0E1F">
        <w:trPr>
          <w:jc w:val="center"/>
        </w:trPr>
        <w:tc>
          <w:tcPr>
            <w:tcW w:w="151" w:type="dxa"/>
            <w:tcBorders>
              <w:top w:val="nil"/>
              <w:left w:val="single" w:sz="6" w:space="0" w:color="auto"/>
              <w:bottom w:val="nil"/>
              <w:right w:val="nil"/>
            </w:tcBorders>
          </w:tcPr>
          <w:p w14:paraId="36697C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7CA19C8"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F4BD39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B002735" w14:textId="77777777" w:rsidR="00EE5860" w:rsidRPr="00441CD0" w:rsidRDefault="00EE5860" w:rsidP="00BB0E1F">
            <w:pPr>
              <w:pStyle w:val="TAC"/>
              <w:rPr>
                <w:lang w:val="fr-FR"/>
              </w:rPr>
            </w:pPr>
          </w:p>
        </w:tc>
      </w:tr>
      <w:tr w:rsidR="00EE5860" w:rsidRPr="00441CD0" w14:paraId="4F014BBA" w14:textId="77777777" w:rsidTr="00BB0E1F">
        <w:trPr>
          <w:jc w:val="center"/>
        </w:trPr>
        <w:tc>
          <w:tcPr>
            <w:tcW w:w="151" w:type="dxa"/>
            <w:tcBorders>
              <w:top w:val="nil"/>
              <w:left w:val="single" w:sz="6" w:space="0" w:color="auto"/>
              <w:bottom w:val="nil"/>
              <w:right w:val="nil"/>
            </w:tcBorders>
          </w:tcPr>
          <w:p w14:paraId="23E5A32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B09E3B"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1B3047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BBF2A90" w14:textId="77777777" w:rsidR="00EE5860" w:rsidRPr="00441CD0" w:rsidRDefault="00EE5860" w:rsidP="00BB0E1F">
            <w:pPr>
              <w:pStyle w:val="TAC"/>
              <w:rPr>
                <w:lang w:val="fr-FR" w:eastAsia="zh-CN"/>
              </w:rPr>
            </w:pPr>
            <w:r w:rsidRPr="00441CD0">
              <w:rPr>
                <w:lang w:val="fr-FR" w:eastAsia="zh-CN"/>
              </w:rPr>
              <w:t>APR</w:t>
            </w:r>
          </w:p>
        </w:tc>
        <w:tc>
          <w:tcPr>
            <w:tcW w:w="589" w:type="dxa"/>
            <w:tcBorders>
              <w:top w:val="single" w:sz="4" w:space="0" w:color="auto"/>
              <w:left w:val="single" w:sz="4" w:space="0" w:color="auto"/>
              <w:bottom w:val="single" w:sz="4" w:space="0" w:color="auto"/>
              <w:right w:val="single" w:sz="4" w:space="0" w:color="auto"/>
            </w:tcBorders>
            <w:hideMark/>
          </w:tcPr>
          <w:p w14:paraId="7FD0AE47" w14:textId="77777777" w:rsidR="00EE5860" w:rsidRPr="00441CD0" w:rsidRDefault="00EE5860" w:rsidP="00BB0E1F">
            <w:pPr>
              <w:pStyle w:val="TAC"/>
              <w:rPr>
                <w:lang w:val="fr-FR" w:eastAsia="zh-CN"/>
              </w:rPr>
            </w:pPr>
            <w:r w:rsidRPr="00441CD0">
              <w:rPr>
                <w:lang w:val="fr-FR" w:eastAsia="zh-CN"/>
              </w:rPr>
              <w:t>DL</w:t>
            </w:r>
          </w:p>
        </w:tc>
        <w:tc>
          <w:tcPr>
            <w:tcW w:w="589" w:type="dxa"/>
            <w:tcBorders>
              <w:top w:val="single" w:sz="4" w:space="0" w:color="auto"/>
              <w:left w:val="single" w:sz="4" w:space="0" w:color="auto"/>
              <w:bottom w:val="single" w:sz="4" w:space="0" w:color="auto"/>
              <w:right w:val="single" w:sz="4" w:space="0" w:color="auto"/>
            </w:tcBorders>
            <w:hideMark/>
          </w:tcPr>
          <w:p w14:paraId="03BAD414" w14:textId="77777777" w:rsidR="00EE5860" w:rsidRPr="00441CD0" w:rsidRDefault="00EE5860" w:rsidP="00BB0E1F">
            <w:pPr>
              <w:pStyle w:val="TAC"/>
              <w:rPr>
                <w:lang w:val="fr-FR" w:eastAsia="zh-CN"/>
              </w:rPr>
            </w:pPr>
            <w:r w:rsidRPr="00441CD0">
              <w:rPr>
                <w:lang w:val="fr-FR" w:eastAsia="zh-CN"/>
              </w:rPr>
              <w:t>UL</w:t>
            </w:r>
          </w:p>
        </w:tc>
        <w:tc>
          <w:tcPr>
            <w:tcW w:w="588" w:type="dxa"/>
            <w:tcBorders>
              <w:top w:val="nil"/>
              <w:left w:val="single" w:sz="4" w:space="0" w:color="auto"/>
              <w:bottom w:val="nil"/>
              <w:right w:val="single" w:sz="6" w:space="0" w:color="auto"/>
            </w:tcBorders>
          </w:tcPr>
          <w:p w14:paraId="3166C787" w14:textId="77777777" w:rsidR="00EE5860" w:rsidRPr="00441CD0" w:rsidRDefault="00EE5860" w:rsidP="00BB0E1F">
            <w:pPr>
              <w:pStyle w:val="TAC"/>
              <w:rPr>
                <w:lang w:val="fr-FR"/>
              </w:rPr>
            </w:pPr>
          </w:p>
        </w:tc>
      </w:tr>
      <w:tr w:rsidR="00EE5860" w:rsidRPr="00441CD0" w14:paraId="7E364344" w14:textId="77777777" w:rsidTr="00BB0E1F">
        <w:trPr>
          <w:jc w:val="center"/>
        </w:trPr>
        <w:tc>
          <w:tcPr>
            <w:tcW w:w="151" w:type="dxa"/>
            <w:tcBorders>
              <w:top w:val="nil"/>
              <w:left w:val="single" w:sz="6" w:space="0" w:color="auto"/>
              <w:bottom w:val="nil"/>
              <w:right w:val="nil"/>
            </w:tcBorders>
          </w:tcPr>
          <w:p w14:paraId="7FC2F5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536AB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a to (a+1)</w:t>
            </w:r>
          </w:p>
        </w:tc>
        <w:tc>
          <w:tcPr>
            <w:tcW w:w="4711" w:type="dxa"/>
            <w:gridSpan w:val="8"/>
            <w:tcBorders>
              <w:top w:val="single" w:sz="4" w:space="0" w:color="auto"/>
              <w:left w:val="single" w:sz="4" w:space="0" w:color="auto"/>
              <w:bottom w:val="single" w:sz="4" w:space="0" w:color="auto"/>
              <w:right w:val="single" w:sz="4" w:space="0" w:color="auto"/>
            </w:tcBorders>
            <w:hideMark/>
          </w:tcPr>
          <w:p w14:paraId="1C326479" w14:textId="77777777" w:rsidR="00EE5860" w:rsidRPr="00441CD0" w:rsidRDefault="00EE5860" w:rsidP="00BB0E1F">
            <w:pPr>
              <w:pStyle w:val="TAC"/>
              <w:rPr>
                <w:lang w:val="fr-FR" w:eastAsia="zh-CN"/>
              </w:rPr>
            </w:pPr>
            <w:r w:rsidRPr="00441CD0">
              <w:rPr>
                <w:lang w:val="fr-FR" w:eastAsia="zh-CN"/>
              </w:rPr>
              <w:t>Number of Remaining Uplink Packets Allowed</w:t>
            </w:r>
          </w:p>
        </w:tc>
        <w:tc>
          <w:tcPr>
            <w:tcW w:w="588" w:type="dxa"/>
            <w:tcBorders>
              <w:top w:val="nil"/>
              <w:left w:val="single" w:sz="4" w:space="0" w:color="auto"/>
              <w:bottom w:val="nil"/>
              <w:right w:val="single" w:sz="6" w:space="0" w:color="auto"/>
            </w:tcBorders>
          </w:tcPr>
          <w:p w14:paraId="54453605" w14:textId="77777777" w:rsidR="00EE5860" w:rsidRPr="00441CD0" w:rsidRDefault="00EE5860" w:rsidP="00BB0E1F">
            <w:pPr>
              <w:pStyle w:val="TAC"/>
              <w:rPr>
                <w:lang w:val="fr-FR"/>
              </w:rPr>
            </w:pPr>
          </w:p>
        </w:tc>
      </w:tr>
      <w:tr w:rsidR="00EE5860" w:rsidRPr="00441CD0" w14:paraId="5F45CA85" w14:textId="77777777" w:rsidTr="00BB0E1F">
        <w:trPr>
          <w:jc w:val="center"/>
        </w:trPr>
        <w:tc>
          <w:tcPr>
            <w:tcW w:w="151" w:type="dxa"/>
            <w:tcBorders>
              <w:top w:val="nil"/>
              <w:left w:val="single" w:sz="6" w:space="0" w:color="auto"/>
              <w:bottom w:val="nil"/>
              <w:right w:val="nil"/>
            </w:tcBorders>
          </w:tcPr>
          <w:p w14:paraId="02BF85A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87764E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b to (b+1)</w:t>
            </w:r>
          </w:p>
        </w:tc>
        <w:tc>
          <w:tcPr>
            <w:tcW w:w="4711" w:type="dxa"/>
            <w:gridSpan w:val="8"/>
            <w:tcBorders>
              <w:top w:val="single" w:sz="4" w:space="0" w:color="auto"/>
              <w:left w:val="single" w:sz="4" w:space="0" w:color="auto"/>
              <w:bottom w:val="single" w:sz="4" w:space="0" w:color="auto"/>
              <w:right w:val="single" w:sz="4" w:space="0" w:color="auto"/>
            </w:tcBorders>
            <w:hideMark/>
          </w:tcPr>
          <w:p w14:paraId="6767012E" w14:textId="77777777" w:rsidR="00EE5860" w:rsidRPr="00441CD0" w:rsidRDefault="00EE5860" w:rsidP="00BB0E1F">
            <w:pPr>
              <w:pStyle w:val="TAC"/>
              <w:rPr>
                <w:lang w:val="fr-FR" w:eastAsia="zh-CN"/>
              </w:rPr>
            </w:pPr>
            <w:r w:rsidRPr="00441CD0">
              <w:rPr>
                <w:lang w:val="fr-FR" w:eastAsia="zh-CN"/>
              </w:rPr>
              <w:t>Number of Remaining Additional Uplink Packets Allowed</w:t>
            </w:r>
          </w:p>
        </w:tc>
        <w:tc>
          <w:tcPr>
            <w:tcW w:w="588" w:type="dxa"/>
            <w:tcBorders>
              <w:top w:val="nil"/>
              <w:left w:val="single" w:sz="4" w:space="0" w:color="auto"/>
              <w:bottom w:val="nil"/>
              <w:right w:val="single" w:sz="6" w:space="0" w:color="auto"/>
            </w:tcBorders>
          </w:tcPr>
          <w:p w14:paraId="75A53DEE" w14:textId="77777777" w:rsidR="00EE5860" w:rsidRPr="00441CD0" w:rsidRDefault="00EE5860" w:rsidP="00BB0E1F">
            <w:pPr>
              <w:pStyle w:val="TAC"/>
              <w:rPr>
                <w:lang w:val="fr-FR"/>
              </w:rPr>
            </w:pPr>
          </w:p>
        </w:tc>
      </w:tr>
      <w:tr w:rsidR="00EE5860" w:rsidRPr="00441CD0" w14:paraId="65E2B62B" w14:textId="77777777" w:rsidTr="00BB0E1F">
        <w:trPr>
          <w:jc w:val="center"/>
        </w:trPr>
        <w:tc>
          <w:tcPr>
            <w:tcW w:w="151" w:type="dxa"/>
            <w:tcBorders>
              <w:top w:val="nil"/>
              <w:left w:val="single" w:sz="6" w:space="0" w:color="auto"/>
              <w:bottom w:val="nil"/>
              <w:right w:val="nil"/>
            </w:tcBorders>
          </w:tcPr>
          <w:p w14:paraId="137742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6A8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c to (c+1)</w:t>
            </w:r>
          </w:p>
        </w:tc>
        <w:tc>
          <w:tcPr>
            <w:tcW w:w="4711" w:type="dxa"/>
            <w:gridSpan w:val="8"/>
            <w:tcBorders>
              <w:top w:val="single" w:sz="4" w:space="0" w:color="auto"/>
              <w:left w:val="single" w:sz="4" w:space="0" w:color="auto"/>
              <w:bottom w:val="single" w:sz="4" w:space="0" w:color="auto"/>
              <w:right w:val="single" w:sz="4" w:space="0" w:color="auto"/>
            </w:tcBorders>
            <w:hideMark/>
          </w:tcPr>
          <w:p w14:paraId="08ED5F14" w14:textId="77777777" w:rsidR="00EE5860" w:rsidRPr="00441CD0" w:rsidRDefault="00EE5860" w:rsidP="00BB0E1F">
            <w:pPr>
              <w:pStyle w:val="TAC"/>
              <w:rPr>
                <w:lang w:val="fr-FR" w:eastAsia="zh-CN"/>
              </w:rPr>
            </w:pPr>
            <w:r w:rsidRPr="00441CD0">
              <w:rPr>
                <w:lang w:val="fr-FR" w:eastAsia="zh-CN"/>
              </w:rPr>
              <w:t>Number of Remaining Downlink Packets Allowed</w:t>
            </w:r>
          </w:p>
        </w:tc>
        <w:tc>
          <w:tcPr>
            <w:tcW w:w="588" w:type="dxa"/>
            <w:tcBorders>
              <w:top w:val="nil"/>
              <w:left w:val="single" w:sz="4" w:space="0" w:color="auto"/>
              <w:bottom w:val="nil"/>
              <w:right w:val="single" w:sz="6" w:space="0" w:color="auto"/>
            </w:tcBorders>
          </w:tcPr>
          <w:p w14:paraId="15652FAD" w14:textId="77777777" w:rsidR="00EE5860" w:rsidRPr="00441CD0" w:rsidRDefault="00EE5860" w:rsidP="00BB0E1F">
            <w:pPr>
              <w:pStyle w:val="TAC"/>
              <w:rPr>
                <w:lang w:val="fr-FR"/>
              </w:rPr>
            </w:pPr>
          </w:p>
        </w:tc>
      </w:tr>
      <w:tr w:rsidR="00EE5860" w:rsidRPr="00441CD0" w14:paraId="608A9B07" w14:textId="77777777" w:rsidTr="00BB0E1F">
        <w:trPr>
          <w:jc w:val="center"/>
        </w:trPr>
        <w:tc>
          <w:tcPr>
            <w:tcW w:w="151" w:type="dxa"/>
            <w:tcBorders>
              <w:top w:val="nil"/>
              <w:left w:val="single" w:sz="6" w:space="0" w:color="auto"/>
              <w:bottom w:val="nil"/>
              <w:right w:val="nil"/>
            </w:tcBorders>
          </w:tcPr>
          <w:p w14:paraId="457383E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B9857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d to (d+1)</w:t>
            </w:r>
          </w:p>
        </w:tc>
        <w:tc>
          <w:tcPr>
            <w:tcW w:w="4711" w:type="dxa"/>
            <w:gridSpan w:val="8"/>
            <w:tcBorders>
              <w:top w:val="single" w:sz="4" w:space="0" w:color="auto"/>
              <w:left w:val="single" w:sz="4" w:space="0" w:color="auto"/>
              <w:bottom w:val="single" w:sz="4" w:space="0" w:color="auto"/>
              <w:right w:val="single" w:sz="4" w:space="0" w:color="auto"/>
            </w:tcBorders>
            <w:hideMark/>
          </w:tcPr>
          <w:p w14:paraId="1E707BEE" w14:textId="77777777" w:rsidR="00EE5860" w:rsidRPr="00441CD0" w:rsidRDefault="00EE5860" w:rsidP="00BB0E1F">
            <w:pPr>
              <w:pStyle w:val="TAC"/>
              <w:rPr>
                <w:lang w:val="fr-FR" w:eastAsia="zh-CN"/>
              </w:rPr>
            </w:pPr>
            <w:r w:rsidRPr="00441CD0">
              <w:rPr>
                <w:lang w:val="fr-FR" w:eastAsia="zh-CN"/>
              </w:rPr>
              <w:t>Number of Remaining Additional Downlink Packets Allowed</w:t>
            </w:r>
          </w:p>
        </w:tc>
        <w:tc>
          <w:tcPr>
            <w:tcW w:w="588" w:type="dxa"/>
            <w:tcBorders>
              <w:top w:val="nil"/>
              <w:left w:val="single" w:sz="4" w:space="0" w:color="auto"/>
              <w:bottom w:val="nil"/>
              <w:right w:val="single" w:sz="6" w:space="0" w:color="auto"/>
            </w:tcBorders>
          </w:tcPr>
          <w:p w14:paraId="5C4F12A1" w14:textId="77777777" w:rsidR="00EE5860" w:rsidRPr="00441CD0" w:rsidRDefault="00EE5860" w:rsidP="00BB0E1F">
            <w:pPr>
              <w:pStyle w:val="TAC"/>
              <w:rPr>
                <w:lang w:val="fr-FR"/>
              </w:rPr>
            </w:pPr>
          </w:p>
        </w:tc>
      </w:tr>
      <w:tr w:rsidR="00EE5860" w:rsidRPr="00441CD0" w14:paraId="6CE7576B" w14:textId="77777777" w:rsidTr="00BB0E1F">
        <w:trPr>
          <w:jc w:val="center"/>
        </w:trPr>
        <w:tc>
          <w:tcPr>
            <w:tcW w:w="151" w:type="dxa"/>
            <w:tcBorders>
              <w:top w:val="nil"/>
              <w:left w:val="single" w:sz="6" w:space="0" w:color="auto"/>
              <w:bottom w:val="nil"/>
              <w:right w:val="nil"/>
            </w:tcBorders>
          </w:tcPr>
          <w:p w14:paraId="406A550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4BCBB3" w14:textId="77777777" w:rsidR="00EE5860" w:rsidRPr="00441CD0" w:rsidRDefault="00EE5860" w:rsidP="00BB0E1F">
            <w:pPr>
              <w:pStyle w:val="TAC"/>
              <w:rPr>
                <w:lang w:val="fr-FR" w:eastAsia="zh-CN"/>
              </w:rPr>
            </w:pPr>
            <w:r w:rsidRPr="00441CD0">
              <w:rPr>
                <w:lang w:val="fr-FR" w:eastAsia="zh-CN"/>
              </w:rPr>
              <w:t>e to (e+7)</w:t>
            </w:r>
          </w:p>
        </w:tc>
        <w:tc>
          <w:tcPr>
            <w:tcW w:w="4711" w:type="dxa"/>
            <w:gridSpan w:val="8"/>
            <w:tcBorders>
              <w:top w:val="single" w:sz="4" w:space="0" w:color="auto"/>
              <w:left w:val="single" w:sz="4" w:space="0" w:color="auto"/>
              <w:bottom w:val="single" w:sz="4" w:space="0" w:color="auto"/>
              <w:right w:val="single" w:sz="4" w:space="0" w:color="auto"/>
            </w:tcBorders>
            <w:hideMark/>
          </w:tcPr>
          <w:p w14:paraId="58D25EAE" w14:textId="77777777" w:rsidR="00EE5860" w:rsidRPr="00441CD0" w:rsidRDefault="00EE5860" w:rsidP="00BB0E1F">
            <w:pPr>
              <w:pStyle w:val="TAC"/>
              <w:rPr>
                <w:lang w:val="fr-FR"/>
              </w:rPr>
            </w:pPr>
            <w:r w:rsidRPr="00441CD0">
              <w:rPr>
                <w:lang w:val="fr-FR" w:eastAsia="ja-JP"/>
              </w:rPr>
              <w:t>Rate Control Status Validity Time</w:t>
            </w:r>
          </w:p>
        </w:tc>
        <w:tc>
          <w:tcPr>
            <w:tcW w:w="588" w:type="dxa"/>
            <w:tcBorders>
              <w:top w:val="nil"/>
              <w:left w:val="single" w:sz="4" w:space="0" w:color="auto"/>
              <w:bottom w:val="nil"/>
              <w:right w:val="single" w:sz="6" w:space="0" w:color="auto"/>
            </w:tcBorders>
          </w:tcPr>
          <w:p w14:paraId="19870C16" w14:textId="77777777" w:rsidR="00EE5860" w:rsidRPr="00441CD0" w:rsidRDefault="00EE5860" w:rsidP="00BB0E1F">
            <w:pPr>
              <w:pStyle w:val="TAC"/>
              <w:rPr>
                <w:lang w:val="fr-FR"/>
              </w:rPr>
            </w:pPr>
          </w:p>
        </w:tc>
      </w:tr>
      <w:tr w:rsidR="00EE5860" w:rsidRPr="00441CD0" w14:paraId="782AFE51" w14:textId="77777777" w:rsidTr="00BB0E1F">
        <w:trPr>
          <w:jc w:val="center"/>
        </w:trPr>
        <w:tc>
          <w:tcPr>
            <w:tcW w:w="151" w:type="dxa"/>
            <w:tcBorders>
              <w:top w:val="nil"/>
              <w:left w:val="single" w:sz="6" w:space="0" w:color="auto"/>
              <w:bottom w:val="single" w:sz="4" w:space="0" w:color="auto"/>
              <w:right w:val="nil"/>
            </w:tcBorders>
          </w:tcPr>
          <w:p w14:paraId="0211A34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9B09FFE" w14:textId="77777777" w:rsidR="00EE5860" w:rsidRPr="00441CD0" w:rsidRDefault="00EE5860" w:rsidP="00BB0E1F">
            <w:pPr>
              <w:pStyle w:val="TAC"/>
              <w:rPr>
                <w:lang w:val="fr-FR" w:eastAsia="zh-CN"/>
              </w:rPr>
            </w:pPr>
            <w:r w:rsidRPr="00441CD0">
              <w:rPr>
                <w:lang w:val="fr-FR"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7F6DA00"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15ECD2" w14:textId="77777777" w:rsidR="00EE5860" w:rsidRPr="00441CD0" w:rsidRDefault="00EE5860" w:rsidP="00BB0E1F">
            <w:pPr>
              <w:pStyle w:val="TAC"/>
              <w:rPr>
                <w:lang w:val="fr-FR"/>
              </w:rPr>
            </w:pPr>
          </w:p>
        </w:tc>
      </w:tr>
    </w:tbl>
    <w:p w14:paraId="246B54F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139</w:t>
      </w:r>
      <w:r w:rsidRPr="00441CD0">
        <w:rPr>
          <w:lang w:eastAsia="zh-CN"/>
        </w:rPr>
        <w:t>-</w:t>
      </w:r>
      <w:r w:rsidRPr="00441CD0">
        <w:rPr>
          <w:lang w:eastAsia="ja-JP"/>
        </w:rPr>
        <w:t>1</w:t>
      </w:r>
      <w:r w:rsidRPr="00441CD0">
        <w:t xml:space="preserve">: </w:t>
      </w:r>
      <w:r w:rsidRPr="00441CD0">
        <w:rPr>
          <w:lang w:eastAsia="ja-JP"/>
        </w:rPr>
        <w:t>Packet Rate Status</w:t>
      </w:r>
    </w:p>
    <w:p w14:paraId="44A6BAEE" w14:textId="77777777" w:rsidR="00EE5860" w:rsidRPr="00441CD0" w:rsidRDefault="00EE5860" w:rsidP="00EE5860">
      <w:r w:rsidRPr="00441CD0">
        <w:t>The following flags are coded within Octet 5:</w:t>
      </w:r>
    </w:p>
    <w:p w14:paraId="4B5E0F55" w14:textId="77777777" w:rsidR="00EE5860" w:rsidRPr="00441CD0" w:rsidRDefault="00EE5860" w:rsidP="00EE5860">
      <w:pPr>
        <w:pStyle w:val="B1"/>
      </w:pPr>
      <w:r w:rsidRPr="00441CD0">
        <w:rPr>
          <w:noProof/>
        </w:rPr>
        <w:t>-</w:t>
      </w:r>
      <w:r w:rsidRPr="00441CD0">
        <w:rPr>
          <w:noProof/>
        </w:rPr>
        <w:tab/>
        <w:t>Bit 1 – UL (remaining uplink packet limit</w:t>
      </w:r>
      <w:r w:rsidRPr="00441CD0">
        <w:t xml:space="preserve">): If this bit is set to "1", then </w:t>
      </w:r>
      <w:r w:rsidRPr="00441CD0">
        <w:rPr>
          <w:lang w:eastAsia="zh-CN"/>
        </w:rPr>
        <w:t>octets 'a' to (a+1), the Number of Remaining Uplink Packets Allowed shall be present, otherwise these octets shall not present</w:t>
      </w:r>
      <w:r w:rsidRPr="00441CD0">
        <w:t>.</w:t>
      </w:r>
    </w:p>
    <w:p w14:paraId="727F05AB" w14:textId="77777777" w:rsidR="00EE5860" w:rsidRPr="00441CD0" w:rsidRDefault="00EE5860" w:rsidP="00EE5860">
      <w:pPr>
        <w:pStyle w:val="B1"/>
      </w:pPr>
      <w:r w:rsidRPr="00441CD0">
        <w:rPr>
          <w:noProof/>
        </w:rPr>
        <w:t>-</w:t>
      </w:r>
      <w:r w:rsidRPr="00441CD0">
        <w:rPr>
          <w:noProof/>
        </w:rPr>
        <w:tab/>
        <w:t>Bit 2 – DL (remaining downlink packet limit</w:t>
      </w:r>
      <w:r w:rsidRPr="00441CD0">
        <w:t xml:space="preserve">): If this bit is set to "1", then </w:t>
      </w:r>
      <w:r w:rsidRPr="00441CD0">
        <w:rPr>
          <w:lang w:eastAsia="zh-CN"/>
        </w:rPr>
        <w:t>octets 'c' to (c+1), the Number of Remaining Downlink Packets Allowed shall be present, otherwise these octets shall not present</w:t>
      </w:r>
      <w:r w:rsidRPr="00441CD0">
        <w:t>.</w:t>
      </w:r>
    </w:p>
    <w:p w14:paraId="0E097081" w14:textId="77777777" w:rsidR="00EE5860" w:rsidRPr="00441CD0" w:rsidRDefault="00EE5860" w:rsidP="00EE5860">
      <w:pPr>
        <w:pStyle w:val="B1"/>
      </w:pPr>
      <w:r w:rsidRPr="00441CD0">
        <w:t>-</w:t>
      </w:r>
      <w:r w:rsidRPr="00441CD0">
        <w:tab/>
        <w:t xml:space="preserve">Bit 3 – APR (Additional Packet Rates, i.e. </w:t>
      </w:r>
      <w:r w:rsidRPr="00441CD0">
        <w:rPr>
          <w:noProof/>
        </w:rPr>
        <w:t>remaining additional packet limit</w:t>
      </w:r>
      <w:r w:rsidRPr="00441CD0">
        <w:t xml:space="preserve">): If this bit is set to "1", then the presence of Number of </w:t>
      </w:r>
      <w:r w:rsidRPr="00441CD0">
        <w:rPr>
          <w:lang w:eastAsia="zh-CN"/>
        </w:rPr>
        <w:t>Remaining Additional Uplink/Downlink Packets Allowed</w:t>
      </w:r>
      <w:r w:rsidRPr="00441CD0">
        <w:t xml:space="preserve"> is determined as follows:</w:t>
      </w:r>
    </w:p>
    <w:p w14:paraId="1B2DB040" w14:textId="77777777" w:rsidR="00EE5860" w:rsidRPr="00441CD0" w:rsidRDefault="00EE5860" w:rsidP="00EE5860">
      <w:pPr>
        <w:pStyle w:val="B2"/>
      </w:pPr>
      <w:r w:rsidRPr="00441CD0">
        <w:t>-</w:t>
      </w:r>
      <w:r w:rsidRPr="00441CD0">
        <w:tab/>
        <w:t xml:space="preserve">If bit 1 (UL) is set to "1", then octets b to (b+1), </w:t>
      </w:r>
      <w:r w:rsidRPr="00441CD0">
        <w:rPr>
          <w:noProof/>
        </w:rPr>
        <w:t xml:space="preserve">the </w:t>
      </w:r>
      <w:r w:rsidRPr="00441CD0">
        <w:rPr>
          <w:lang w:eastAsia="zh-CN"/>
        </w:rPr>
        <w:t>Number of Remaining Additional Uplink Packets Allowed</w:t>
      </w:r>
      <w:r w:rsidRPr="00441CD0">
        <w:t xml:space="preserve"> shall be present. Otherwise, octets b to (b+1) shall not be present;</w:t>
      </w:r>
    </w:p>
    <w:p w14:paraId="42CF413F" w14:textId="77777777" w:rsidR="00EE5860" w:rsidRPr="00441CD0" w:rsidRDefault="00EE5860" w:rsidP="00EE5860">
      <w:pPr>
        <w:pStyle w:val="B2"/>
      </w:pPr>
      <w:r w:rsidRPr="00441CD0">
        <w:t>-</w:t>
      </w:r>
      <w:r w:rsidRPr="00441CD0">
        <w:tab/>
        <w:t xml:space="preserve">If bit 2 (DL) is set to "1", then octets d to (d+1), </w:t>
      </w:r>
      <w:r w:rsidRPr="00441CD0">
        <w:rPr>
          <w:noProof/>
        </w:rPr>
        <w:t xml:space="preserve">the </w:t>
      </w:r>
      <w:r w:rsidRPr="00441CD0">
        <w:rPr>
          <w:lang w:eastAsia="zh-CN"/>
        </w:rPr>
        <w:t>Number of Remaining Additional Downlink Packets Allowed</w:t>
      </w:r>
      <w:r w:rsidRPr="00441CD0">
        <w:t xml:space="preserve"> shall be present. Otherwise, octets d to (d+1) shall not be present.</w:t>
      </w:r>
    </w:p>
    <w:p w14:paraId="2406D7FE"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598F767" w14:textId="77777777" w:rsidR="00EE5860" w:rsidRPr="00441CD0" w:rsidRDefault="00EE5860" w:rsidP="00EE5860">
      <w:pPr>
        <w:rPr>
          <w:lang w:eastAsia="zh-CN"/>
        </w:rPr>
      </w:pPr>
      <w:r w:rsidRPr="00441CD0">
        <w:t xml:space="preserve">If either bit 1 or bit 2 is set to '1', then </w:t>
      </w:r>
      <w:r w:rsidRPr="00441CD0">
        <w:rPr>
          <w:lang w:eastAsia="zh-CN"/>
        </w:rPr>
        <w:t>octets 'e' to (e+7), the</w:t>
      </w:r>
      <w:r w:rsidRPr="00441CD0">
        <w:t xml:space="preserve"> </w:t>
      </w:r>
      <w:r w:rsidRPr="00441CD0">
        <w:rPr>
          <w:lang w:eastAsia="ja-JP"/>
        </w:rPr>
        <w:t>Rate Control Status Validity Time</w:t>
      </w:r>
      <w:r w:rsidRPr="00441CD0">
        <w:rPr>
          <w:lang w:eastAsia="zh-CN"/>
        </w:rPr>
        <w:t xml:space="preserve"> shall be present.</w:t>
      </w:r>
    </w:p>
    <w:p w14:paraId="4857F2E0" w14:textId="77777777" w:rsidR="00EE5860" w:rsidRPr="00441CD0" w:rsidRDefault="00EE5860" w:rsidP="00EE5860">
      <w:r w:rsidRPr="00441CD0">
        <w:rPr>
          <w:lang w:eastAsia="zh-CN"/>
        </w:rPr>
        <w:t xml:space="preserve">If present, the Number of Remaining Uplink Packets Allowed in </w:t>
      </w:r>
      <w:r w:rsidRPr="00441CD0">
        <w:t xml:space="preserve">octets </w:t>
      </w:r>
      <w:r w:rsidRPr="00441CD0">
        <w:rPr>
          <w:lang w:eastAsia="zh-CN"/>
        </w:rPr>
        <w:t xml:space="preserve">'a' to (a+1) shall </w:t>
      </w:r>
      <w:r w:rsidRPr="00441CD0">
        <w:t xml:space="preserve">indicate the number of uplink packets that are still allowed to be sent within the </w:t>
      </w:r>
      <w:r w:rsidRPr="00441CD0">
        <w:rPr>
          <w:lang w:eastAsia="ja-JP"/>
        </w:rPr>
        <w:t>Rate Control Status Validity Time</w:t>
      </w:r>
      <w:r w:rsidRPr="00441CD0">
        <w:t>.</w:t>
      </w:r>
    </w:p>
    <w:p w14:paraId="710D47A6" w14:textId="77777777" w:rsidR="00EE5860" w:rsidRPr="00441CD0" w:rsidRDefault="00EE5860" w:rsidP="00EE5860">
      <w:r w:rsidRPr="00441CD0">
        <w:rPr>
          <w:lang w:eastAsia="zh-CN"/>
        </w:rPr>
        <w:t xml:space="preserve">If present, the Number of Remaining Additional Uplink Packets Allowed in </w:t>
      </w:r>
      <w:r w:rsidRPr="00441CD0">
        <w:t xml:space="preserve">octets </w:t>
      </w:r>
      <w:r w:rsidRPr="00441CD0">
        <w:rPr>
          <w:lang w:eastAsia="zh-CN"/>
        </w:rPr>
        <w:t xml:space="preserve">'b' to (b+1) shall </w:t>
      </w:r>
      <w:r w:rsidRPr="00441CD0">
        <w:t xml:space="preserve">indicate the number of additional uplink packets that are still allowed to be sent within the </w:t>
      </w:r>
      <w:r w:rsidRPr="00441CD0">
        <w:rPr>
          <w:lang w:eastAsia="ja-JP"/>
        </w:rPr>
        <w:t>Rate Control Status Validity Time</w:t>
      </w:r>
      <w:r w:rsidRPr="00441CD0">
        <w:t>.</w:t>
      </w:r>
    </w:p>
    <w:p w14:paraId="2582A810" w14:textId="77777777" w:rsidR="00EE5860" w:rsidRPr="00441CD0" w:rsidRDefault="00EE5860" w:rsidP="00EE5860">
      <w:r w:rsidRPr="00441CD0">
        <w:rPr>
          <w:lang w:eastAsia="zh-CN"/>
        </w:rPr>
        <w:t xml:space="preserve">If present, the Number of Remaining Downlink Packets Allowed in octets 'c' to (c+1) shall </w:t>
      </w:r>
      <w:r w:rsidRPr="00441CD0">
        <w:t xml:space="preserve">indicate the number of downlink packets that are still allowed to be sent within the </w:t>
      </w:r>
      <w:r w:rsidRPr="00441CD0">
        <w:rPr>
          <w:lang w:eastAsia="ja-JP"/>
        </w:rPr>
        <w:t>Rate Control Status Validity Time</w:t>
      </w:r>
      <w:r w:rsidRPr="00441CD0">
        <w:t>.</w:t>
      </w:r>
    </w:p>
    <w:p w14:paraId="207631ED" w14:textId="77777777" w:rsidR="00EE5860" w:rsidRPr="00441CD0" w:rsidRDefault="00EE5860" w:rsidP="00EE5860">
      <w:r w:rsidRPr="00441CD0">
        <w:rPr>
          <w:lang w:eastAsia="zh-CN"/>
        </w:rPr>
        <w:lastRenderedPageBreak/>
        <w:t xml:space="preserve">If present, the Number of Remaining Additional Downlink Packets Allowed in octets 'd' to (d+1) </w:t>
      </w:r>
      <w:r w:rsidRPr="00441CD0">
        <w:t xml:space="preserve">indicate the number of additional downlink packets that are still allowed to be sent within the </w:t>
      </w:r>
      <w:r w:rsidRPr="00441CD0">
        <w:rPr>
          <w:lang w:eastAsia="ja-JP"/>
        </w:rPr>
        <w:t>Rate Control Status Validity Time</w:t>
      </w:r>
      <w:r w:rsidRPr="00441CD0">
        <w:t>.</w:t>
      </w:r>
    </w:p>
    <w:p w14:paraId="716608D7" w14:textId="7E4F39F5" w:rsidR="00EE5860" w:rsidRPr="00441CD0" w:rsidRDefault="00EE5860" w:rsidP="00EE5860">
      <w:r w:rsidRPr="00441CD0">
        <w:rPr>
          <w:lang w:eastAsia="zh-CN"/>
        </w:rPr>
        <w:t xml:space="preserve">If present, the </w:t>
      </w:r>
      <w:r w:rsidRPr="00441CD0">
        <w:rPr>
          <w:lang w:eastAsia="ja-JP"/>
        </w:rPr>
        <w:t>Rate Control Status Validity Time</w:t>
      </w:r>
      <w:r w:rsidRPr="00441CD0">
        <w:rPr>
          <w:lang w:eastAsia="zh-CN"/>
        </w:rPr>
        <w:t xml:space="preserve"> shall be </w:t>
      </w:r>
      <w:r w:rsidRPr="00441CD0">
        <w:rPr>
          <w:lang w:eastAsia="ja-JP"/>
        </w:rPr>
        <w:t>coded as the time in seconds relative to 00:00:00 on 1 January 1900 (</w:t>
      </w:r>
      <w:r w:rsidRPr="00441CD0">
        <w:rPr>
          <w:rFonts w:cs="Arial"/>
          <w:szCs w:val="18"/>
        </w:rPr>
        <w:t>calculated as continuous time without leap seconds and traceable to a common time reference</w:t>
      </w:r>
      <w:r w:rsidRPr="00441CD0">
        <w:rPr>
          <w:lang w:eastAsia="ja-JP"/>
        </w:rPr>
        <w:t xml:space="preserve">) where binary encoding of the integer part is in the 32 most significant bits and binary encoding of the fraction part in the 32 least significant bits. The fraction part is expressed with a granularity of 1 /2**32 second (see </w:t>
      </w:r>
      <w:r w:rsidR="00415C19" w:rsidRPr="00441CD0">
        <w:rPr>
          <w:lang w:eastAsia="ja-JP"/>
        </w:rPr>
        <w:t>clause</w:t>
      </w:r>
      <w:r w:rsidR="00415C19">
        <w:rPr>
          <w:lang w:eastAsia="ja-JP"/>
        </w:rPr>
        <w:t> </w:t>
      </w:r>
      <w:r w:rsidR="00415C19" w:rsidRPr="00441CD0">
        <w:rPr>
          <w:lang w:eastAsia="ja-JP"/>
        </w:rPr>
        <w:t>8</w:t>
      </w:r>
      <w:r w:rsidRPr="00441CD0">
        <w:rPr>
          <w:lang w:eastAsia="ja-JP"/>
        </w:rPr>
        <w:t xml:space="preserve">.135 in </w:t>
      </w:r>
      <w:r w:rsidRPr="00441CD0">
        <w:t>3GPP TS 29.274 [9]).</w:t>
      </w:r>
    </w:p>
    <w:p w14:paraId="726E25B3" w14:textId="77777777" w:rsidR="00EE5860" w:rsidRPr="00441CD0" w:rsidRDefault="00EE5860" w:rsidP="00EE5860">
      <w:pPr>
        <w:pStyle w:val="Heading3"/>
        <w:rPr>
          <w:lang w:eastAsia="zh-CN"/>
        </w:rPr>
      </w:pPr>
      <w:bookmarkStart w:id="6778" w:name="_Toc27490986"/>
      <w:bookmarkStart w:id="6779" w:name="_Toc27557279"/>
      <w:bookmarkStart w:id="6780" w:name="_Toc27724196"/>
      <w:bookmarkStart w:id="6781" w:name="_Toc36031270"/>
      <w:bookmarkStart w:id="6782" w:name="_Toc36043190"/>
      <w:bookmarkStart w:id="6783" w:name="_Toc36814515"/>
      <w:bookmarkStart w:id="6784" w:name="_Toc44689373"/>
      <w:bookmarkStart w:id="6785" w:name="_Toc44924127"/>
      <w:bookmarkStart w:id="6786" w:name="_Toc51861097"/>
      <w:bookmarkStart w:id="6787" w:name="_Toc57930868"/>
      <w:bookmarkStart w:id="6788" w:name="_Toc57931498"/>
      <w:bookmarkStart w:id="6789" w:name="_Toc67499890"/>
      <w:r w:rsidRPr="00441CD0">
        <w:t>8.</w:t>
      </w:r>
      <w:r w:rsidRPr="00441CD0">
        <w:rPr>
          <w:lang w:val="en-US"/>
        </w:rPr>
        <w:t>2.140</w:t>
      </w:r>
      <w:r w:rsidRPr="00441CD0">
        <w:tab/>
        <w:t>Create Bridge Info for TSC</w:t>
      </w:r>
      <w:r w:rsidRPr="00441CD0">
        <w:rPr>
          <w:lang w:val="en-US"/>
        </w:rPr>
        <w:t xml:space="preserve"> IE</w:t>
      </w:r>
      <w:bookmarkEnd w:id="6778"/>
      <w:bookmarkEnd w:id="6779"/>
      <w:bookmarkEnd w:id="6780"/>
      <w:bookmarkEnd w:id="6781"/>
      <w:bookmarkEnd w:id="6782"/>
      <w:bookmarkEnd w:id="6783"/>
      <w:bookmarkEnd w:id="6784"/>
      <w:bookmarkEnd w:id="6785"/>
      <w:bookmarkEnd w:id="6786"/>
      <w:bookmarkEnd w:id="6787"/>
      <w:bookmarkEnd w:id="6788"/>
      <w:bookmarkEnd w:id="6789"/>
    </w:p>
    <w:p w14:paraId="06A93F23" w14:textId="77777777" w:rsidR="00EE5860" w:rsidRPr="00441CD0" w:rsidRDefault="00EE5860" w:rsidP="00EE5860">
      <w:pPr>
        <w:rPr>
          <w:lang w:eastAsia="ja-JP"/>
        </w:rPr>
      </w:pPr>
      <w:r w:rsidRPr="00441CD0">
        <w:t xml:space="preserve">The </w:t>
      </w:r>
      <w:r w:rsidRPr="00441CD0">
        <w:rPr>
          <w:lang w:val="en-US"/>
        </w:rPr>
        <w:t xml:space="preserve">Create Bridge Info for TSC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 8.2.140</w:t>
      </w:r>
      <w:r w:rsidRPr="00441CD0">
        <w:t>-1</w:t>
      </w:r>
      <w:r w:rsidRPr="00441CD0">
        <w:rPr>
          <w:lang w:eastAsia="ja-JP"/>
        </w:rPr>
        <w:t>.</w:t>
      </w:r>
    </w:p>
    <w:p w14:paraId="25E7E5FA"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754DA69" w14:textId="77777777" w:rsidTr="00BB0E1F">
        <w:trPr>
          <w:jc w:val="center"/>
        </w:trPr>
        <w:tc>
          <w:tcPr>
            <w:tcW w:w="151" w:type="dxa"/>
            <w:tcBorders>
              <w:top w:val="single" w:sz="6" w:space="0" w:color="auto"/>
              <w:left w:val="single" w:sz="6" w:space="0" w:color="auto"/>
              <w:bottom w:val="nil"/>
              <w:right w:val="nil"/>
            </w:tcBorders>
          </w:tcPr>
          <w:p w14:paraId="4C6E6D8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36BC4DB"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86BDAF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BC855A" w14:textId="77777777" w:rsidR="00EE5860" w:rsidRPr="00441CD0" w:rsidRDefault="00EE5860" w:rsidP="00BB0E1F">
            <w:pPr>
              <w:pStyle w:val="TAC"/>
              <w:rPr>
                <w:lang w:val="fr-FR"/>
              </w:rPr>
            </w:pPr>
          </w:p>
        </w:tc>
      </w:tr>
      <w:tr w:rsidR="00EE5860" w:rsidRPr="00441CD0" w14:paraId="7C2F88E3" w14:textId="77777777" w:rsidTr="00BB0E1F">
        <w:trPr>
          <w:jc w:val="center"/>
        </w:trPr>
        <w:tc>
          <w:tcPr>
            <w:tcW w:w="151" w:type="dxa"/>
            <w:tcBorders>
              <w:top w:val="nil"/>
              <w:left w:val="single" w:sz="6" w:space="0" w:color="auto"/>
              <w:bottom w:val="nil"/>
              <w:right w:val="nil"/>
            </w:tcBorders>
          </w:tcPr>
          <w:p w14:paraId="3D4BCCC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FBD7F2"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B9816BD"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4AD108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E5ECF0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639E35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5D259E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1CF53E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9D270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3C598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B447454" w14:textId="77777777" w:rsidR="00EE5860" w:rsidRPr="00441CD0" w:rsidRDefault="00EE5860" w:rsidP="00BB0E1F">
            <w:pPr>
              <w:pStyle w:val="TAC"/>
              <w:rPr>
                <w:lang w:val="fr-FR"/>
              </w:rPr>
            </w:pPr>
          </w:p>
        </w:tc>
      </w:tr>
      <w:tr w:rsidR="00EE5860" w:rsidRPr="00441CD0" w14:paraId="756374C4" w14:textId="77777777" w:rsidTr="00BB0E1F">
        <w:trPr>
          <w:jc w:val="center"/>
        </w:trPr>
        <w:tc>
          <w:tcPr>
            <w:tcW w:w="151" w:type="dxa"/>
            <w:tcBorders>
              <w:top w:val="nil"/>
              <w:left w:val="single" w:sz="6" w:space="0" w:color="auto"/>
              <w:bottom w:val="nil"/>
              <w:right w:val="nil"/>
            </w:tcBorders>
          </w:tcPr>
          <w:p w14:paraId="46A36C8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686EE21"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16A2A3B" w14:textId="77777777" w:rsidR="00EE5860" w:rsidRPr="00441CD0" w:rsidRDefault="00EE5860" w:rsidP="00BB0E1F">
            <w:pPr>
              <w:pStyle w:val="TAC"/>
              <w:rPr>
                <w:lang w:val="fr-FR"/>
              </w:rPr>
            </w:pPr>
            <w:r w:rsidRPr="00441CD0">
              <w:rPr>
                <w:lang w:val="fr-FR"/>
              </w:rPr>
              <w:t xml:space="preserve">Type = </w:t>
            </w:r>
            <w:r w:rsidRPr="00441CD0">
              <w:rPr>
                <w:lang w:val="fr-FR" w:eastAsia="zh-CN"/>
              </w:rPr>
              <w:t>194</w:t>
            </w:r>
            <w:r w:rsidRPr="00441CD0">
              <w:rPr>
                <w:lang w:val="fr-FR"/>
              </w:rPr>
              <w:t xml:space="preserve"> (decimal)</w:t>
            </w:r>
          </w:p>
        </w:tc>
        <w:tc>
          <w:tcPr>
            <w:tcW w:w="588" w:type="dxa"/>
            <w:tcBorders>
              <w:top w:val="nil"/>
              <w:left w:val="single" w:sz="4" w:space="0" w:color="auto"/>
              <w:bottom w:val="nil"/>
              <w:right w:val="single" w:sz="6" w:space="0" w:color="auto"/>
            </w:tcBorders>
          </w:tcPr>
          <w:p w14:paraId="60E2BC6C" w14:textId="77777777" w:rsidR="00EE5860" w:rsidRPr="00441CD0" w:rsidRDefault="00EE5860" w:rsidP="00BB0E1F">
            <w:pPr>
              <w:pStyle w:val="TAC"/>
              <w:rPr>
                <w:lang w:val="fr-FR"/>
              </w:rPr>
            </w:pPr>
          </w:p>
        </w:tc>
      </w:tr>
      <w:tr w:rsidR="00EE5860" w:rsidRPr="00441CD0" w14:paraId="406790E2" w14:textId="77777777" w:rsidTr="00BB0E1F">
        <w:trPr>
          <w:jc w:val="center"/>
        </w:trPr>
        <w:tc>
          <w:tcPr>
            <w:tcW w:w="151" w:type="dxa"/>
            <w:tcBorders>
              <w:top w:val="nil"/>
              <w:left w:val="single" w:sz="6" w:space="0" w:color="auto"/>
              <w:bottom w:val="nil"/>
              <w:right w:val="nil"/>
            </w:tcBorders>
          </w:tcPr>
          <w:p w14:paraId="0383805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6DF23E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9714BC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A74081A" w14:textId="77777777" w:rsidR="00EE5860" w:rsidRPr="00441CD0" w:rsidRDefault="00EE5860" w:rsidP="00BB0E1F">
            <w:pPr>
              <w:pStyle w:val="TAC"/>
              <w:rPr>
                <w:lang w:val="fr-FR"/>
              </w:rPr>
            </w:pPr>
          </w:p>
        </w:tc>
      </w:tr>
      <w:tr w:rsidR="00EE5860" w:rsidRPr="00441CD0" w14:paraId="018E4032" w14:textId="77777777" w:rsidTr="00BB0E1F">
        <w:trPr>
          <w:jc w:val="center"/>
        </w:trPr>
        <w:tc>
          <w:tcPr>
            <w:tcW w:w="151" w:type="dxa"/>
            <w:tcBorders>
              <w:top w:val="nil"/>
              <w:left w:val="single" w:sz="6" w:space="0" w:color="auto"/>
              <w:bottom w:val="nil"/>
              <w:right w:val="nil"/>
            </w:tcBorders>
          </w:tcPr>
          <w:p w14:paraId="602DF3D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F11CE1"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5EDDB67"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106B4F8" w14:textId="77777777" w:rsidR="00EE5860" w:rsidRPr="00441CD0" w:rsidRDefault="00EE5860" w:rsidP="00BB0E1F">
            <w:pPr>
              <w:pStyle w:val="TAC"/>
              <w:rPr>
                <w:lang w:val="fr-FR" w:eastAsia="zh-CN"/>
              </w:rPr>
            </w:pPr>
            <w:r w:rsidRPr="00441CD0">
              <w:rPr>
                <w:lang w:val="fr-FR" w:eastAsia="zh-CN"/>
              </w:rPr>
              <w:t>BII</w:t>
            </w:r>
          </w:p>
        </w:tc>
        <w:tc>
          <w:tcPr>
            <w:tcW w:w="588" w:type="dxa"/>
            <w:tcBorders>
              <w:top w:val="nil"/>
              <w:left w:val="single" w:sz="4" w:space="0" w:color="auto"/>
              <w:bottom w:val="nil"/>
              <w:right w:val="single" w:sz="6" w:space="0" w:color="auto"/>
            </w:tcBorders>
          </w:tcPr>
          <w:p w14:paraId="49594A90" w14:textId="77777777" w:rsidR="00EE5860" w:rsidRPr="00441CD0" w:rsidRDefault="00EE5860" w:rsidP="00BB0E1F">
            <w:pPr>
              <w:pStyle w:val="TAC"/>
              <w:rPr>
                <w:lang w:val="fr-FR"/>
              </w:rPr>
            </w:pPr>
          </w:p>
        </w:tc>
      </w:tr>
      <w:tr w:rsidR="00EE5860" w:rsidRPr="00441CD0" w14:paraId="5D7A6B4F" w14:textId="77777777" w:rsidTr="00BB0E1F">
        <w:trPr>
          <w:jc w:val="center"/>
        </w:trPr>
        <w:tc>
          <w:tcPr>
            <w:tcW w:w="151" w:type="dxa"/>
            <w:tcBorders>
              <w:top w:val="nil"/>
              <w:left w:val="single" w:sz="6" w:space="0" w:color="auto"/>
              <w:bottom w:val="nil"/>
              <w:right w:val="nil"/>
            </w:tcBorders>
          </w:tcPr>
          <w:p w14:paraId="494175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412BC8" w14:textId="77777777" w:rsidR="00EE5860" w:rsidRPr="00441CD0" w:rsidRDefault="00EE5860" w:rsidP="00BB0E1F">
            <w:pPr>
              <w:pStyle w:val="TAC"/>
              <w:rPr>
                <w:rFonts w:cs="Arial"/>
                <w:szCs w:val="18"/>
                <w:lang w:val="fr-FR"/>
              </w:rPr>
            </w:pPr>
            <w:r w:rsidRPr="00441CD0">
              <w:rPr>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23994A3"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6080A27" w14:textId="77777777" w:rsidR="00EE5860" w:rsidRPr="00441CD0" w:rsidRDefault="00EE5860" w:rsidP="00BB0E1F">
            <w:pPr>
              <w:pStyle w:val="TAC"/>
              <w:rPr>
                <w:lang w:val="fr-FR"/>
              </w:rPr>
            </w:pPr>
          </w:p>
        </w:tc>
      </w:tr>
    </w:tbl>
    <w:p w14:paraId="3C739A2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140</w:t>
      </w:r>
      <w:r w:rsidRPr="00441CD0">
        <w:rPr>
          <w:lang w:eastAsia="zh-CN"/>
        </w:rPr>
        <w:t>-</w:t>
      </w:r>
      <w:r w:rsidRPr="00441CD0">
        <w:rPr>
          <w:lang w:eastAsia="ja-JP"/>
        </w:rPr>
        <w:t>1</w:t>
      </w:r>
      <w:r w:rsidRPr="00441CD0">
        <w:t>: Create Bridge Info for TSC IE</w:t>
      </w:r>
    </w:p>
    <w:p w14:paraId="39EEA071" w14:textId="77777777" w:rsidR="00EE5860" w:rsidRPr="00441CD0" w:rsidRDefault="00EE5860" w:rsidP="00EE5860">
      <w:r w:rsidRPr="00441CD0">
        <w:t>The following flags are coded within Octet 5:</w:t>
      </w:r>
    </w:p>
    <w:p w14:paraId="128DDEB4" w14:textId="77777777" w:rsidR="00EE5860" w:rsidRPr="00441CD0" w:rsidRDefault="00EE5860" w:rsidP="00EE5860">
      <w:pPr>
        <w:pStyle w:val="B1"/>
      </w:pPr>
      <w:r w:rsidRPr="00441CD0">
        <w:t>-</w:t>
      </w:r>
      <w:r w:rsidRPr="00441CD0">
        <w:tab/>
        <w:t xml:space="preserve">Bit 1 – </w:t>
      </w:r>
      <w:r w:rsidRPr="00441CD0">
        <w:rPr>
          <w:lang w:eastAsia="zh-CN"/>
        </w:rPr>
        <w:t>BII (Bridge Information Indication)</w:t>
      </w:r>
      <w:r w:rsidRPr="00441CD0">
        <w:t xml:space="preserve">: If this bit is set to "1", then the </w:t>
      </w:r>
      <w:r w:rsidRPr="00441CD0">
        <w:rPr>
          <w:lang w:eastAsia="zh-CN"/>
        </w:rPr>
        <w:t>Bridge Information comprising a DS-TT port number and the related TSN Bridge ID is requested to be provided.</w:t>
      </w:r>
    </w:p>
    <w:p w14:paraId="67A55616"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w:t>
      </w:r>
      <w:r w:rsidRPr="00441CD0">
        <w:rPr>
          <w:noProof/>
        </w:rPr>
        <w:t>Spare, for future use and set to "0"</w:t>
      </w:r>
      <w:r w:rsidRPr="00441CD0">
        <w:t>.</w:t>
      </w:r>
    </w:p>
    <w:p w14:paraId="4CE47AC2" w14:textId="77777777" w:rsidR="00EE5860" w:rsidRPr="00441CD0" w:rsidRDefault="00EE5860" w:rsidP="00EE5860">
      <w:pPr>
        <w:pStyle w:val="Heading3"/>
      </w:pPr>
      <w:bookmarkStart w:id="6790" w:name="_Toc27490987"/>
      <w:bookmarkStart w:id="6791" w:name="_Toc27557280"/>
      <w:bookmarkStart w:id="6792" w:name="_Toc27724197"/>
      <w:bookmarkStart w:id="6793" w:name="_Toc36031271"/>
      <w:bookmarkStart w:id="6794" w:name="_Toc36043191"/>
      <w:bookmarkStart w:id="6795" w:name="_Toc36814516"/>
      <w:bookmarkStart w:id="6796" w:name="_Toc44689374"/>
      <w:bookmarkStart w:id="6797" w:name="_Toc44924128"/>
      <w:bookmarkStart w:id="6798" w:name="_Toc51861098"/>
      <w:bookmarkStart w:id="6799" w:name="_Toc57930869"/>
      <w:bookmarkStart w:id="6800" w:name="_Toc57931499"/>
      <w:bookmarkStart w:id="6801" w:name="_Toc67499891"/>
      <w:r w:rsidRPr="00441CD0">
        <w:t>8.</w:t>
      </w:r>
      <w:r w:rsidRPr="00441CD0">
        <w:rPr>
          <w:lang w:val="en-US"/>
        </w:rPr>
        <w:t>2.141</w:t>
      </w:r>
      <w:r w:rsidRPr="00441CD0">
        <w:tab/>
        <w:t>DS-TT Port Number</w:t>
      </w:r>
      <w:bookmarkEnd w:id="6790"/>
      <w:bookmarkEnd w:id="6791"/>
      <w:bookmarkEnd w:id="6792"/>
      <w:bookmarkEnd w:id="6793"/>
      <w:bookmarkEnd w:id="6794"/>
      <w:bookmarkEnd w:id="6795"/>
      <w:bookmarkEnd w:id="6796"/>
      <w:bookmarkEnd w:id="6797"/>
      <w:bookmarkEnd w:id="6798"/>
      <w:bookmarkEnd w:id="6799"/>
      <w:bookmarkEnd w:id="6800"/>
      <w:bookmarkEnd w:id="6801"/>
    </w:p>
    <w:p w14:paraId="74464C79" w14:textId="77777777" w:rsidR="00EE5860" w:rsidRPr="00441CD0" w:rsidRDefault="00EE5860" w:rsidP="00EE5860">
      <w:pPr>
        <w:rPr>
          <w:lang w:eastAsia="zh-CN"/>
        </w:rPr>
      </w:pPr>
      <w:r w:rsidRPr="00441CD0">
        <w:t xml:space="preserve">The DS-TT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8.2.141-1</w:t>
      </w:r>
      <w:r w:rsidRPr="00441CD0">
        <w:rPr>
          <w:lang w:eastAsia="ja-JP"/>
        </w:rPr>
        <w:t xml:space="preserve">. </w:t>
      </w:r>
      <w:r w:rsidRPr="00441CD0">
        <w:rPr>
          <w:lang w:eastAsia="zh-CN"/>
        </w:rPr>
        <w:t>It shall contain one Port Number value.</w:t>
      </w:r>
    </w:p>
    <w:p w14:paraId="47F0C2A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B069740" w14:textId="77777777" w:rsidTr="00BB0E1F">
        <w:trPr>
          <w:jc w:val="center"/>
        </w:trPr>
        <w:tc>
          <w:tcPr>
            <w:tcW w:w="1104" w:type="dxa"/>
            <w:tcBorders>
              <w:top w:val="single" w:sz="6" w:space="0" w:color="auto"/>
              <w:left w:val="nil"/>
              <w:bottom w:val="nil"/>
              <w:right w:val="nil"/>
            </w:tcBorders>
          </w:tcPr>
          <w:p w14:paraId="7A6874E1"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1458D16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E65309C" w14:textId="77777777" w:rsidR="00EE5860" w:rsidRPr="00441CD0" w:rsidRDefault="00EE5860" w:rsidP="00BB0E1F">
            <w:pPr>
              <w:pStyle w:val="TAC"/>
              <w:rPr>
                <w:lang w:val="fr-FR"/>
              </w:rPr>
            </w:pPr>
          </w:p>
        </w:tc>
      </w:tr>
      <w:tr w:rsidR="00EE5860" w:rsidRPr="00441CD0" w14:paraId="05F3EB3A" w14:textId="77777777" w:rsidTr="00BB0E1F">
        <w:trPr>
          <w:jc w:val="center"/>
        </w:trPr>
        <w:tc>
          <w:tcPr>
            <w:tcW w:w="1104" w:type="dxa"/>
            <w:tcBorders>
              <w:top w:val="nil"/>
              <w:left w:val="nil"/>
              <w:bottom w:val="nil"/>
              <w:right w:val="nil"/>
            </w:tcBorders>
            <w:hideMark/>
          </w:tcPr>
          <w:p w14:paraId="46E5768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BFFD6E7"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0E443E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00E6CB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46D298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0ADF0EB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A4440D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77796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1E5C56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D21EC9" w14:textId="77777777" w:rsidR="00EE5860" w:rsidRPr="00441CD0" w:rsidRDefault="00EE5860" w:rsidP="00BB0E1F">
            <w:pPr>
              <w:pStyle w:val="TAC"/>
              <w:rPr>
                <w:lang w:val="fr-FR"/>
              </w:rPr>
            </w:pPr>
          </w:p>
        </w:tc>
      </w:tr>
      <w:tr w:rsidR="00EE5860" w:rsidRPr="00441CD0" w14:paraId="4A4853EF" w14:textId="77777777" w:rsidTr="00BB0E1F">
        <w:trPr>
          <w:jc w:val="center"/>
        </w:trPr>
        <w:tc>
          <w:tcPr>
            <w:tcW w:w="1104" w:type="dxa"/>
            <w:tcBorders>
              <w:top w:val="nil"/>
              <w:left w:val="nil"/>
              <w:bottom w:val="nil"/>
              <w:right w:val="single" w:sz="4" w:space="0" w:color="auto"/>
            </w:tcBorders>
            <w:hideMark/>
          </w:tcPr>
          <w:p w14:paraId="7993BA4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35D3392" w14:textId="77777777" w:rsidR="00EE5860" w:rsidRPr="00441CD0" w:rsidRDefault="00EE5860" w:rsidP="00BB0E1F">
            <w:pPr>
              <w:pStyle w:val="TAC"/>
              <w:rPr>
                <w:lang w:val="fr-FR"/>
              </w:rPr>
            </w:pPr>
            <w:r w:rsidRPr="00441CD0">
              <w:rPr>
                <w:lang w:val="fr-FR"/>
              </w:rPr>
              <w:t>Type = 196 (decimal)</w:t>
            </w:r>
          </w:p>
        </w:tc>
        <w:tc>
          <w:tcPr>
            <w:tcW w:w="588" w:type="dxa"/>
            <w:tcBorders>
              <w:top w:val="nil"/>
              <w:left w:val="single" w:sz="4" w:space="0" w:color="auto"/>
              <w:bottom w:val="nil"/>
              <w:right w:val="single" w:sz="6" w:space="0" w:color="auto"/>
            </w:tcBorders>
          </w:tcPr>
          <w:p w14:paraId="19902782" w14:textId="77777777" w:rsidR="00EE5860" w:rsidRPr="00441CD0" w:rsidRDefault="00EE5860" w:rsidP="00BB0E1F">
            <w:pPr>
              <w:pStyle w:val="TAC"/>
              <w:rPr>
                <w:lang w:val="fr-FR"/>
              </w:rPr>
            </w:pPr>
          </w:p>
        </w:tc>
      </w:tr>
      <w:tr w:rsidR="00EE5860" w:rsidRPr="00441CD0" w14:paraId="539C2F3D" w14:textId="77777777" w:rsidTr="00BB0E1F">
        <w:trPr>
          <w:jc w:val="center"/>
        </w:trPr>
        <w:tc>
          <w:tcPr>
            <w:tcW w:w="1104" w:type="dxa"/>
            <w:tcBorders>
              <w:top w:val="nil"/>
              <w:left w:val="nil"/>
              <w:bottom w:val="nil"/>
              <w:right w:val="single" w:sz="4" w:space="0" w:color="auto"/>
            </w:tcBorders>
            <w:hideMark/>
          </w:tcPr>
          <w:p w14:paraId="53C8CA05"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8FB059F"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31137C81" w14:textId="77777777" w:rsidR="00EE5860" w:rsidRPr="00441CD0" w:rsidRDefault="00EE5860" w:rsidP="00BB0E1F">
            <w:pPr>
              <w:pStyle w:val="TAC"/>
              <w:rPr>
                <w:lang w:val="fr-FR"/>
              </w:rPr>
            </w:pPr>
          </w:p>
        </w:tc>
      </w:tr>
      <w:tr w:rsidR="00EE5860" w:rsidRPr="00441CD0" w14:paraId="58DDF032" w14:textId="77777777" w:rsidTr="00BB0E1F">
        <w:trPr>
          <w:jc w:val="center"/>
        </w:trPr>
        <w:tc>
          <w:tcPr>
            <w:tcW w:w="1104" w:type="dxa"/>
            <w:tcBorders>
              <w:top w:val="nil"/>
              <w:left w:val="nil"/>
              <w:bottom w:val="single" w:sz="4" w:space="0" w:color="auto"/>
              <w:right w:val="single" w:sz="4" w:space="0" w:color="auto"/>
            </w:tcBorders>
            <w:hideMark/>
          </w:tcPr>
          <w:p w14:paraId="29CD10D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3B0C3EEE"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5FD71217" w14:textId="77777777" w:rsidR="00EE5860" w:rsidRPr="00441CD0" w:rsidRDefault="00EE5860" w:rsidP="00BB0E1F">
            <w:pPr>
              <w:pStyle w:val="TAC"/>
              <w:rPr>
                <w:lang w:val="fr-FR"/>
              </w:rPr>
            </w:pPr>
          </w:p>
        </w:tc>
      </w:tr>
    </w:tbl>
    <w:p w14:paraId="555480F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141</w:t>
      </w:r>
      <w:r w:rsidRPr="00441CD0">
        <w:rPr>
          <w:lang w:eastAsia="zh-CN"/>
        </w:rPr>
        <w:t>-</w:t>
      </w:r>
      <w:r w:rsidRPr="00441CD0">
        <w:rPr>
          <w:lang w:eastAsia="ja-JP"/>
        </w:rPr>
        <w:t>1</w:t>
      </w:r>
      <w:r w:rsidRPr="00441CD0">
        <w:t>: DS-TT Port Number</w:t>
      </w:r>
    </w:p>
    <w:p w14:paraId="25E42C32" w14:textId="77777777" w:rsidR="00EE5860" w:rsidRPr="00441CD0" w:rsidRDefault="00EE5860" w:rsidP="00EE5860">
      <w:pPr>
        <w:pStyle w:val="Heading3"/>
      </w:pPr>
      <w:bookmarkStart w:id="6802" w:name="_Toc27490988"/>
      <w:bookmarkStart w:id="6803" w:name="_Toc27557281"/>
      <w:bookmarkStart w:id="6804" w:name="_Toc27724198"/>
      <w:bookmarkStart w:id="6805" w:name="_Toc36031272"/>
      <w:bookmarkStart w:id="6806" w:name="_Toc36043192"/>
      <w:bookmarkStart w:id="6807" w:name="_Toc36814517"/>
      <w:bookmarkStart w:id="6808" w:name="_Toc44689375"/>
      <w:bookmarkStart w:id="6809" w:name="_Toc44924129"/>
      <w:bookmarkStart w:id="6810" w:name="_Toc51861099"/>
      <w:bookmarkStart w:id="6811" w:name="_Toc57930870"/>
      <w:bookmarkStart w:id="6812" w:name="_Toc57931500"/>
      <w:bookmarkStart w:id="6813" w:name="_Toc67499892"/>
      <w:r w:rsidRPr="00441CD0">
        <w:t>8.</w:t>
      </w:r>
      <w:r w:rsidRPr="00441CD0">
        <w:rPr>
          <w:lang w:val="en-US"/>
        </w:rPr>
        <w:t>2.142</w:t>
      </w:r>
      <w:r w:rsidRPr="00441CD0">
        <w:tab/>
        <w:t>NW-TT Port Number</w:t>
      </w:r>
      <w:bookmarkEnd w:id="6802"/>
      <w:bookmarkEnd w:id="6803"/>
      <w:bookmarkEnd w:id="6804"/>
      <w:bookmarkEnd w:id="6805"/>
      <w:bookmarkEnd w:id="6806"/>
      <w:bookmarkEnd w:id="6807"/>
      <w:bookmarkEnd w:id="6808"/>
      <w:bookmarkEnd w:id="6809"/>
      <w:bookmarkEnd w:id="6810"/>
      <w:bookmarkEnd w:id="6811"/>
      <w:bookmarkEnd w:id="6812"/>
      <w:bookmarkEnd w:id="6813"/>
    </w:p>
    <w:p w14:paraId="3D8030F0" w14:textId="77777777" w:rsidR="00EE5860" w:rsidRPr="00441CD0" w:rsidRDefault="00EE5860" w:rsidP="00EE5860">
      <w:pPr>
        <w:rPr>
          <w:lang w:eastAsia="zh-CN"/>
        </w:rPr>
      </w:pPr>
      <w:r w:rsidRPr="00441CD0">
        <w:t xml:space="preserve">The NW-TT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8.2.142-1</w:t>
      </w:r>
      <w:r w:rsidRPr="00441CD0">
        <w:rPr>
          <w:lang w:eastAsia="ja-JP"/>
        </w:rPr>
        <w:t xml:space="preserve">. </w:t>
      </w:r>
      <w:r w:rsidRPr="00441CD0">
        <w:rPr>
          <w:lang w:eastAsia="zh-CN"/>
        </w:rPr>
        <w:t>It shall contain one Port Number value.</w:t>
      </w:r>
    </w:p>
    <w:p w14:paraId="79E2388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7DF6F79" w14:textId="77777777" w:rsidTr="00BB0E1F">
        <w:trPr>
          <w:jc w:val="center"/>
        </w:trPr>
        <w:tc>
          <w:tcPr>
            <w:tcW w:w="1104" w:type="dxa"/>
            <w:tcBorders>
              <w:top w:val="single" w:sz="6" w:space="0" w:color="auto"/>
              <w:left w:val="nil"/>
              <w:bottom w:val="nil"/>
              <w:right w:val="nil"/>
            </w:tcBorders>
          </w:tcPr>
          <w:p w14:paraId="76A0A9D3"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0CA008CE"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27E71C4" w14:textId="77777777" w:rsidR="00EE5860" w:rsidRPr="00441CD0" w:rsidRDefault="00EE5860" w:rsidP="00BB0E1F">
            <w:pPr>
              <w:pStyle w:val="TAC"/>
              <w:rPr>
                <w:lang w:val="fr-FR"/>
              </w:rPr>
            </w:pPr>
          </w:p>
        </w:tc>
      </w:tr>
      <w:tr w:rsidR="00EE5860" w:rsidRPr="00441CD0" w14:paraId="55E6E2DD" w14:textId="77777777" w:rsidTr="00BB0E1F">
        <w:trPr>
          <w:jc w:val="center"/>
        </w:trPr>
        <w:tc>
          <w:tcPr>
            <w:tcW w:w="1104" w:type="dxa"/>
            <w:tcBorders>
              <w:top w:val="nil"/>
              <w:left w:val="nil"/>
              <w:bottom w:val="nil"/>
              <w:right w:val="nil"/>
            </w:tcBorders>
            <w:hideMark/>
          </w:tcPr>
          <w:p w14:paraId="51C47E2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A28681E"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B2F51D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1628FC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D32787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4446FC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08028F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FB13EA4"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DBCCD0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F1363C1" w14:textId="77777777" w:rsidR="00EE5860" w:rsidRPr="00441CD0" w:rsidRDefault="00EE5860" w:rsidP="00BB0E1F">
            <w:pPr>
              <w:pStyle w:val="TAC"/>
              <w:rPr>
                <w:lang w:val="fr-FR"/>
              </w:rPr>
            </w:pPr>
          </w:p>
        </w:tc>
      </w:tr>
      <w:tr w:rsidR="00EE5860" w:rsidRPr="00441CD0" w14:paraId="2D70BED1" w14:textId="77777777" w:rsidTr="00BB0E1F">
        <w:trPr>
          <w:jc w:val="center"/>
        </w:trPr>
        <w:tc>
          <w:tcPr>
            <w:tcW w:w="1104" w:type="dxa"/>
            <w:tcBorders>
              <w:top w:val="nil"/>
              <w:left w:val="nil"/>
              <w:bottom w:val="nil"/>
              <w:right w:val="single" w:sz="4" w:space="0" w:color="auto"/>
            </w:tcBorders>
            <w:hideMark/>
          </w:tcPr>
          <w:p w14:paraId="159A2CF4"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6BB38FF" w14:textId="77777777" w:rsidR="00EE5860" w:rsidRPr="00441CD0" w:rsidRDefault="00EE5860" w:rsidP="00BB0E1F">
            <w:pPr>
              <w:pStyle w:val="TAC"/>
              <w:rPr>
                <w:lang w:val="fr-FR"/>
              </w:rPr>
            </w:pPr>
            <w:r w:rsidRPr="00441CD0">
              <w:rPr>
                <w:lang w:val="fr-FR"/>
              </w:rPr>
              <w:t>Type = 197 (decimal)</w:t>
            </w:r>
          </w:p>
        </w:tc>
        <w:tc>
          <w:tcPr>
            <w:tcW w:w="588" w:type="dxa"/>
            <w:tcBorders>
              <w:top w:val="nil"/>
              <w:left w:val="single" w:sz="4" w:space="0" w:color="auto"/>
              <w:bottom w:val="nil"/>
              <w:right w:val="single" w:sz="6" w:space="0" w:color="auto"/>
            </w:tcBorders>
          </w:tcPr>
          <w:p w14:paraId="67867CDB" w14:textId="77777777" w:rsidR="00EE5860" w:rsidRPr="00441CD0" w:rsidRDefault="00EE5860" w:rsidP="00BB0E1F">
            <w:pPr>
              <w:pStyle w:val="TAC"/>
              <w:rPr>
                <w:lang w:val="fr-FR"/>
              </w:rPr>
            </w:pPr>
          </w:p>
        </w:tc>
      </w:tr>
      <w:tr w:rsidR="00EE5860" w:rsidRPr="00441CD0" w14:paraId="53175C80" w14:textId="77777777" w:rsidTr="00BB0E1F">
        <w:trPr>
          <w:jc w:val="center"/>
        </w:trPr>
        <w:tc>
          <w:tcPr>
            <w:tcW w:w="1104" w:type="dxa"/>
            <w:tcBorders>
              <w:top w:val="nil"/>
              <w:left w:val="nil"/>
              <w:bottom w:val="nil"/>
              <w:right w:val="single" w:sz="4" w:space="0" w:color="auto"/>
            </w:tcBorders>
            <w:hideMark/>
          </w:tcPr>
          <w:p w14:paraId="595528EC"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30FCD23"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003D84AC" w14:textId="77777777" w:rsidR="00EE5860" w:rsidRPr="00441CD0" w:rsidRDefault="00EE5860" w:rsidP="00BB0E1F">
            <w:pPr>
              <w:pStyle w:val="TAC"/>
              <w:rPr>
                <w:lang w:val="fr-FR"/>
              </w:rPr>
            </w:pPr>
          </w:p>
        </w:tc>
      </w:tr>
      <w:tr w:rsidR="00EE5860" w:rsidRPr="00441CD0" w14:paraId="59DE7490" w14:textId="77777777" w:rsidTr="00BB0E1F">
        <w:trPr>
          <w:jc w:val="center"/>
        </w:trPr>
        <w:tc>
          <w:tcPr>
            <w:tcW w:w="1104" w:type="dxa"/>
            <w:tcBorders>
              <w:top w:val="nil"/>
              <w:left w:val="nil"/>
              <w:bottom w:val="single" w:sz="4" w:space="0" w:color="auto"/>
              <w:right w:val="single" w:sz="4" w:space="0" w:color="auto"/>
            </w:tcBorders>
            <w:hideMark/>
          </w:tcPr>
          <w:p w14:paraId="4244862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9DC2EE2"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6EFF7954" w14:textId="77777777" w:rsidR="00EE5860" w:rsidRPr="00441CD0" w:rsidRDefault="00EE5860" w:rsidP="00BB0E1F">
            <w:pPr>
              <w:pStyle w:val="TAC"/>
              <w:rPr>
                <w:lang w:val="fr-FR"/>
              </w:rPr>
            </w:pPr>
          </w:p>
        </w:tc>
      </w:tr>
    </w:tbl>
    <w:p w14:paraId="462AABA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2.142</w:t>
      </w:r>
      <w:r w:rsidRPr="00441CD0">
        <w:rPr>
          <w:lang w:eastAsia="zh-CN"/>
        </w:rPr>
        <w:t>-</w:t>
      </w:r>
      <w:r w:rsidRPr="00441CD0">
        <w:rPr>
          <w:lang w:eastAsia="ja-JP"/>
        </w:rPr>
        <w:t>1</w:t>
      </w:r>
      <w:r w:rsidRPr="00441CD0">
        <w:t>: NW-TT Port Number</w:t>
      </w:r>
    </w:p>
    <w:p w14:paraId="6E0707DE" w14:textId="77777777" w:rsidR="00EE5860" w:rsidRPr="00441CD0" w:rsidRDefault="00EE5860" w:rsidP="00EE5860">
      <w:pPr>
        <w:pStyle w:val="Heading3"/>
      </w:pPr>
      <w:bookmarkStart w:id="6814" w:name="_Toc11315402"/>
      <w:bookmarkStart w:id="6815" w:name="_Toc27490989"/>
      <w:bookmarkStart w:id="6816" w:name="_Toc27557282"/>
      <w:bookmarkStart w:id="6817" w:name="_Toc27724199"/>
      <w:bookmarkStart w:id="6818" w:name="_Toc36031273"/>
      <w:bookmarkStart w:id="6819" w:name="_Toc36043193"/>
      <w:bookmarkStart w:id="6820" w:name="_Toc36814518"/>
      <w:bookmarkStart w:id="6821" w:name="_Toc44689376"/>
      <w:bookmarkStart w:id="6822" w:name="_Toc44924130"/>
      <w:bookmarkStart w:id="6823" w:name="_Toc51861100"/>
      <w:bookmarkStart w:id="6824" w:name="_Toc57930871"/>
      <w:bookmarkStart w:id="6825" w:name="_Toc57931501"/>
      <w:bookmarkStart w:id="6826" w:name="_Toc67499893"/>
      <w:r w:rsidRPr="00441CD0">
        <w:t>8.</w:t>
      </w:r>
      <w:r w:rsidRPr="00441CD0">
        <w:rPr>
          <w:lang w:val="en-US"/>
        </w:rPr>
        <w:t>2.143</w:t>
      </w:r>
      <w:r w:rsidRPr="00441CD0">
        <w:tab/>
      </w:r>
      <w:bookmarkEnd w:id="6814"/>
      <w:r w:rsidRPr="00441CD0">
        <w:t>TSN Bridge ID</w:t>
      </w:r>
      <w:bookmarkEnd w:id="6815"/>
      <w:bookmarkEnd w:id="6816"/>
      <w:bookmarkEnd w:id="6817"/>
      <w:bookmarkEnd w:id="6818"/>
      <w:bookmarkEnd w:id="6819"/>
      <w:bookmarkEnd w:id="6820"/>
      <w:bookmarkEnd w:id="6821"/>
      <w:bookmarkEnd w:id="6822"/>
      <w:bookmarkEnd w:id="6823"/>
      <w:bookmarkEnd w:id="6824"/>
      <w:bookmarkEnd w:id="6825"/>
      <w:bookmarkEnd w:id="6826"/>
    </w:p>
    <w:p w14:paraId="1EC5BB53" w14:textId="77777777" w:rsidR="00EE5860" w:rsidRPr="00441CD0" w:rsidRDefault="00EE5860" w:rsidP="00EE5860">
      <w:pPr>
        <w:rPr>
          <w:lang w:eastAsia="zh-CN"/>
        </w:rPr>
      </w:pPr>
      <w:r w:rsidRPr="00441CD0">
        <w:t>The TSN Bridge ID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8.2.143-1</w:t>
      </w:r>
      <w:r w:rsidRPr="00441CD0">
        <w:rPr>
          <w:lang w:eastAsia="ja-JP"/>
        </w:rPr>
        <w:t>.</w:t>
      </w:r>
    </w:p>
    <w:p w14:paraId="22B01361" w14:textId="77777777" w:rsidR="00EE5860" w:rsidRPr="00441CD0" w:rsidRDefault="00EE5860" w:rsidP="00EE5860">
      <w:pPr>
        <w:pStyle w:val="TH"/>
        <w:rPr>
          <w:lang w:eastAsia="zh-CN"/>
        </w:rPr>
      </w:pPr>
      <w:bookmarkStart w:id="6827" w:name="_Toc27490990"/>
      <w:bookmarkStart w:id="6828" w:name="_Toc27557283"/>
      <w:bookmarkStart w:id="6829" w:name="_Toc27724200"/>
      <w:bookmarkStart w:id="6830" w:name="_Toc36031274"/>
      <w:bookmarkStart w:id="6831" w:name="_Toc36043194"/>
      <w:bookmarkStart w:id="6832" w:name="_Toc36814519"/>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9"/>
      </w:tblGrid>
      <w:tr w:rsidR="00EE5860" w:rsidRPr="00441CD0" w14:paraId="26780D1F" w14:textId="77777777" w:rsidTr="00BB0E1F">
        <w:trPr>
          <w:jc w:val="center"/>
        </w:trPr>
        <w:tc>
          <w:tcPr>
            <w:tcW w:w="151" w:type="dxa"/>
            <w:tcBorders>
              <w:top w:val="single" w:sz="6" w:space="0" w:color="auto"/>
              <w:left w:val="single" w:sz="6" w:space="0" w:color="auto"/>
              <w:bottom w:val="nil"/>
              <w:right w:val="nil"/>
            </w:tcBorders>
          </w:tcPr>
          <w:p w14:paraId="57E43ADE" w14:textId="77777777" w:rsidR="00EE5860" w:rsidRPr="00DE0678" w:rsidRDefault="00EE5860" w:rsidP="00BB0E1F">
            <w:pPr>
              <w:pStyle w:val="TAC"/>
            </w:pPr>
          </w:p>
        </w:tc>
        <w:tc>
          <w:tcPr>
            <w:tcW w:w="1104" w:type="dxa"/>
            <w:tcBorders>
              <w:top w:val="single" w:sz="6" w:space="0" w:color="auto"/>
              <w:left w:val="nil"/>
              <w:bottom w:val="nil"/>
              <w:right w:val="nil"/>
            </w:tcBorders>
          </w:tcPr>
          <w:p w14:paraId="69B32D30" w14:textId="77777777" w:rsidR="00EE5860" w:rsidRPr="00DE0678" w:rsidRDefault="00EE5860" w:rsidP="00BB0E1F">
            <w:pPr>
              <w:pStyle w:val="TAH"/>
            </w:pPr>
          </w:p>
        </w:tc>
        <w:tc>
          <w:tcPr>
            <w:tcW w:w="4711" w:type="dxa"/>
            <w:gridSpan w:val="8"/>
            <w:tcBorders>
              <w:top w:val="single" w:sz="6" w:space="0" w:color="auto"/>
              <w:left w:val="nil"/>
              <w:bottom w:val="nil"/>
              <w:right w:val="nil"/>
            </w:tcBorders>
            <w:hideMark/>
          </w:tcPr>
          <w:p w14:paraId="19D982C6" w14:textId="77777777" w:rsidR="00EE5860" w:rsidRPr="00441CD0" w:rsidRDefault="00EE5860" w:rsidP="00BB0E1F">
            <w:pPr>
              <w:pStyle w:val="TAH"/>
              <w:rPr>
                <w:lang w:val="fr-FR"/>
              </w:rPr>
            </w:pPr>
            <w:r w:rsidRPr="00441CD0">
              <w:rPr>
                <w:lang w:val="fr-FR"/>
              </w:rPr>
              <w:t>Bits</w:t>
            </w:r>
          </w:p>
        </w:tc>
        <w:tc>
          <w:tcPr>
            <w:tcW w:w="589" w:type="dxa"/>
            <w:tcBorders>
              <w:top w:val="single" w:sz="6" w:space="0" w:color="auto"/>
              <w:left w:val="nil"/>
              <w:bottom w:val="nil"/>
              <w:right w:val="single" w:sz="6" w:space="0" w:color="auto"/>
            </w:tcBorders>
          </w:tcPr>
          <w:p w14:paraId="487AB4D4" w14:textId="77777777" w:rsidR="00EE5860" w:rsidRPr="00441CD0" w:rsidRDefault="00EE5860" w:rsidP="00BB0E1F">
            <w:pPr>
              <w:pStyle w:val="TAC"/>
              <w:rPr>
                <w:lang w:val="fr-FR"/>
              </w:rPr>
            </w:pPr>
          </w:p>
        </w:tc>
      </w:tr>
      <w:tr w:rsidR="00EE5860" w:rsidRPr="00441CD0" w14:paraId="03AD2993" w14:textId="77777777" w:rsidTr="00BB0E1F">
        <w:trPr>
          <w:jc w:val="center"/>
        </w:trPr>
        <w:tc>
          <w:tcPr>
            <w:tcW w:w="151" w:type="dxa"/>
            <w:tcBorders>
              <w:top w:val="nil"/>
              <w:left w:val="single" w:sz="6" w:space="0" w:color="auto"/>
              <w:bottom w:val="nil"/>
              <w:right w:val="nil"/>
            </w:tcBorders>
          </w:tcPr>
          <w:p w14:paraId="669C2B83"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3E24D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184DA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E6802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7233BE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DBF14C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68D88D6"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EC7527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FB32EB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814F994" w14:textId="77777777" w:rsidR="00EE5860" w:rsidRPr="00441CD0" w:rsidRDefault="00EE5860" w:rsidP="00BB0E1F">
            <w:pPr>
              <w:pStyle w:val="TAH"/>
              <w:rPr>
                <w:lang w:val="fr-FR"/>
              </w:rPr>
            </w:pPr>
            <w:r w:rsidRPr="00441CD0">
              <w:rPr>
                <w:lang w:val="fr-FR"/>
              </w:rPr>
              <w:t>1</w:t>
            </w:r>
          </w:p>
        </w:tc>
        <w:tc>
          <w:tcPr>
            <w:tcW w:w="589" w:type="dxa"/>
            <w:tcBorders>
              <w:top w:val="nil"/>
              <w:left w:val="nil"/>
              <w:bottom w:val="nil"/>
              <w:right w:val="single" w:sz="6" w:space="0" w:color="auto"/>
            </w:tcBorders>
          </w:tcPr>
          <w:p w14:paraId="67B7726A" w14:textId="77777777" w:rsidR="00EE5860" w:rsidRPr="00441CD0" w:rsidRDefault="00EE5860" w:rsidP="00BB0E1F">
            <w:pPr>
              <w:pStyle w:val="TAC"/>
              <w:rPr>
                <w:lang w:val="fr-FR"/>
              </w:rPr>
            </w:pPr>
          </w:p>
        </w:tc>
      </w:tr>
      <w:tr w:rsidR="00EE5860" w:rsidRPr="00441CD0" w14:paraId="3F7FEE3F" w14:textId="77777777" w:rsidTr="00BB0E1F">
        <w:trPr>
          <w:jc w:val="center"/>
        </w:trPr>
        <w:tc>
          <w:tcPr>
            <w:tcW w:w="151" w:type="dxa"/>
            <w:tcBorders>
              <w:top w:val="nil"/>
              <w:left w:val="single" w:sz="6" w:space="0" w:color="auto"/>
              <w:bottom w:val="nil"/>
              <w:right w:val="nil"/>
            </w:tcBorders>
          </w:tcPr>
          <w:p w14:paraId="2520907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52270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3B0FC10" w14:textId="77777777" w:rsidR="00EE5860" w:rsidRPr="00441CD0" w:rsidRDefault="00EE5860" w:rsidP="00BB0E1F">
            <w:pPr>
              <w:pStyle w:val="TAC"/>
              <w:rPr>
                <w:lang w:val="fr-FR"/>
              </w:rPr>
            </w:pPr>
            <w:r w:rsidRPr="00441CD0">
              <w:rPr>
                <w:lang w:val="fr-FR"/>
              </w:rPr>
              <w:t xml:space="preserve">Type = </w:t>
            </w:r>
            <w:r w:rsidRPr="00441CD0">
              <w:rPr>
                <w:lang w:val="de-DE"/>
              </w:rPr>
              <w:t>198</w:t>
            </w:r>
            <w:r w:rsidRPr="00441CD0">
              <w:rPr>
                <w:lang w:val="fr-FR"/>
              </w:rPr>
              <w:t xml:space="preserve"> (decimal)</w:t>
            </w:r>
          </w:p>
        </w:tc>
        <w:tc>
          <w:tcPr>
            <w:tcW w:w="589" w:type="dxa"/>
            <w:tcBorders>
              <w:top w:val="nil"/>
              <w:left w:val="single" w:sz="4" w:space="0" w:color="auto"/>
              <w:bottom w:val="nil"/>
              <w:right w:val="single" w:sz="6" w:space="0" w:color="auto"/>
            </w:tcBorders>
          </w:tcPr>
          <w:p w14:paraId="37C2994D" w14:textId="77777777" w:rsidR="00EE5860" w:rsidRPr="00441CD0" w:rsidRDefault="00EE5860" w:rsidP="00BB0E1F">
            <w:pPr>
              <w:pStyle w:val="TAC"/>
              <w:rPr>
                <w:lang w:val="fr-FR"/>
              </w:rPr>
            </w:pPr>
          </w:p>
        </w:tc>
      </w:tr>
      <w:tr w:rsidR="00EE5860" w:rsidRPr="00441CD0" w14:paraId="2E9B33C3" w14:textId="77777777" w:rsidTr="00BB0E1F">
        <w:trPr>
          <w:jc w:val="center"/>
        </w:trPr>
        <w:tc>
          <w:tcPr>
            <w:tcW w:w="151" w:type="dxa"/>
            <w:tcBorders>
              <w:top w:val="nil"/>
              <w:left w:val="single" w:sz="6" w:space="0" w:color="auto"/>
              <w:bottom w:val="nil"/>
              <w:right w:val="nil"/>
            </w:tcBorders>
          </w:tcPr>
          <w:p w14:paraId="29E3C77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68259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776B13" w14:textId="77777777" w:rsidR="00EE5860" w:rsidRPr="00441CD0" w:rsidRDefault="00EE5860" w:rsidP="00BB0E1F">
            <w:pPr>
              <w:pStyle w:val="TAC"/>
              <w:rPr>
                <w:lang w:val="fr-FR" w:eastAsia="zh-CN"/>
              </w:rPr>
            </w:pPr>
            <w:r w:rsidRPr="00441CD0">
              <w:rPr>
                <w:lang w:val="fr-FR"/>
              </w:rPr>
              <w:t>Length = n</w:t>
            </w:r>
          </w:p>
        </w:tc>
        <w:tc>
          <w:tcPr>
            <w:tcW w:w="589" w:type="dxa"/>
            <w:tcBorders>
              <w:top w:val="nil"/>
              <w:left w:val="single" w:sz="4" w:space="0" w:color="auto"/>
              <w:bottom w:val="nil"/>
              <w:right w:val="single" w:sz="6" w:space="0" w:color="auto"/>
            </w:tcBorders>
          </w:tcPr>
          <w:p w14:paraId="5053817B" w14:textId="77777777" w:rsidR="00EE5860" w:rsidRPr="00441CD0" w:rsidRDefault="00EE5860" w:rsidP="00BB0E1F">
            <w:pPr>
              <w:pStyle w:val="TAC"/>
              <w:rPr>
                <w:lang w:val="fr-FR"/>
              </w:rPr>
            </w:pPr>
          </w:p>
        </w:tc>
      </w:tr>
      <w:tr w:rsidR="00EE5860" w:rsidRPr="00441CD0" w14:paraId="44080376" w14:textId="77777777" w:rsidTr="00BB0E1F">
        <w:trPr>
          <w:jc w:val="center"/>
        </w:trPr>
        <w:tc>
          <w:tcPr>
            <w:tcW w:w="151" w:type="dxa"/>
            <w:tcBorders>
              <w:top w:val="nil"/>
              <w:left w:val="single" w:sz="6" w:space="0" w:color="auto"/>
              <w:bottom w:val="nil"/>
              <w:right w:val="nil"/>
            </w:tcBorders>
          </w:tcPr>
          <w:p w14:paraId="131D7EC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95884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w:t>
            </w:r>
          </w:p>
        </w:tc>
        <w:tc>
          <w:tcPr>
            <w:tcW w:w="4122" w:type="dxa"/>
            <w:gridSpan w:val="7"/>
            <w:tcBorders>
              <w:top w:val="single" w:sz="4" w:space="0" w:color="auto"/>
              <w:left w:val="single" w:sz="4" w:space="0" w:color="auto"/>
              <w:bottom w:val="single" w:sz="4" w:space="0" w:color="auto"/>
              <w:right w:val="single" w:sz="4" w:space="0" w:color="auto"/>
            </w:tcBorders>
            <w:hideMark/>
          </w:tcPr>
          <w:p w14:paraId="1C9B2DBF"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36B35C" w14:textId="77777777" w:rsidR="00EE5860" w:rsidRPr="00441CD0" w:rsidRDefault="00EE5860" w:rsidP="00BB0E1F">
            <w:pPr>
              <w:pStyle w:val="TAC"/>
              <w:rPr>
                <w:lang w:val="fr-FR"/>
              </w:rPr>
            </w:pPr>
            <w:r>
              <w:rPr>
                <w:lang w:val="fr-FR"/>
              </w:rPr>
              <w:t>BID</w:t>
            </w:r>
          </w:p>
        </w:tc>
        <w:tc>
          <w:tcPr>
            <w:tcW w:w="589" w:type="dxa"/>
            <w:tcBorders>
              <w:top w:val="nil"/>
              <w:left w:val="single" w:sz="4" w:space="0" w:color="auto"/>
              <w:bottom w:val="nil"/>
              <w:right w:val="single" w:sz="6" w:space="0" w:color="auto"/>
            </w:tcBorders>
          </w:tcPr>
          <w:p w14:paraId="358B8206" w14:textId="77777777" w:rsidR="00EE5860" w:rsidRPr="00441CD0" w:rsidRDefault="00EE5860" w:rsidP="00BB0E1F">
            <w:pPr>
              <w:spacing w:after="0"/>
              <w:rPr>
                <w:lang w:val="fr-FR"/>
              </w:rPr>
            </w:pPr>
          </w:p>
        </w:tc>
      </w:tr>
      <w:tr w:rsidR="00EE5860" w:rsidRPr="00441CD0" w14:paraId="0E872222" w14:textId="77777777" w:rsidTr="00BB0E1F">
        <w:trPr>
          <w:jc w:val="center"/>
        </w:trPr>
        <w:tc>
          <w:tcPr>
            <w:tcW w:w="151" w:type="dxa"/>
            <w:tcBorders>
              <w:top w:val="nil"/>
              <w:left w:val="single" w:sz="6" w:space="0" w:color="auto"/>
              <w:bottom w:val="nil"/>
              <w:right w:val="nil"/>
            </w:tcBorders>
          </w:tcPr>
          <w:p w14:paraId="0279933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D10AA07" w14:textId="77777777" w:rsidR="00EE5860" w:rsidRPr="00441CD0" w:rsidRDefault="00EE5860" w:rsidP="00BB0E1F">
            <w:pPr>
              <w:pStyle w:val="TAC"/>
              <w:rPr>
                <w:lang w:val="de-DE"/>
              </w:rPr>
            </w:pPr>
            <w:r w:rsidRPr="00441CD0">
              <w:rPr>
                <w:lang w:val="de-DE"/>
              </w:rPr>
              <w:t>m to (m+</w:t>
            </w:r>
            <w:r>
              <w:rPr>
                <w:lang w:val="de-DE"/>
              </w:rPr>
              <w:t>7</w:t>
            </w:r>
            <w:r w:rsidRPr="00441CD0">
              <w:rPr>
                <w:lang w:val="de-DE"/>
              </w:rPr>
              <w:t>)</w:t>
            </w:r>
          </w:p>
        </w:tc>
        <w:tc>
          <w:tcPr>
            <w:tcW w:w="4711" w:type="dxa"/>
            <w:gridSpan w:val="8"/>
            <w:tcBorders>
              <w:top w:val="single" w:sz="4" w:space="0" w:color="auto"/>
              <w:left w:val="single" w:sz="4" w:space="0" w:color="auto"/>
              <w:bottom w:val="single" w:sz="4" w:space="0" w:color="auto"/>
              <w:right w:val="single" w:sz="4" w:space="0" w:color="auto"/>
            </w:tcBorders>
            <w:hideMark/>
          </w:tcPr>
          <w:p w14:paraId="53577F3F" w14:textId="77777777" w:rsidR="00EE5860" w:rsidRPr="00441CD0" w:rsidRDefault="00EE5860" w:rsidP="00BB0E1F">
            <w:pPr>
              <w:pStyle w:val="TAC"/>
              <w:rPr>
                <w:lang w:val="de-DE"/>
              </w:rPr>
            </w:pPr>
            <w:r>
              <w:rPr>
                <w:lang w:val="fr-FR"/>
              </w:rPr>
              <w:t>Bridge</w:t>
            </w:r>
            <w:r w:rsidRPr="00441CD0">
              <w:rPr>
                <w:lang w:val="fr-FR"/>
              </w:rPr>
              <w:t xml:space="preserve"> </w:t>
            </w:r>
            <w:r>
              <w:rPr>
                <w:lang w:val="fr-FR"/>
              </w:rPr>
              <w:t>ID</w:t>
            </w:r>
            <w:r w:rsidRPr="00441CD0">
              <w:rPr>
                <w:lang w:val="de-DE"/>
              </w:rPr>
              <w:t xml:space="preserve"> value</w:t>
            </w:r>
          </w:p>
        </w:tc>
        <w:tc>
          <w:tcPr>
            <w:tcW w:w="589" w:type="dxa"/>
            <w:tcBorders>
              <w:top w:val="nil"/>
              <w:left w:val="single" w:sz="4" w:space="0" w:color="auto"/>
              <w:bottom w:val="nil"/>
              <w:right w:val="single" w:sz="6" w:space="0" w:color="auto"/>
            </w:tcBorders>
          </w:tcPr>
          <w:p w14:paraId="5EB98744" w14:textId="77777777" w:rsidR="00EE5860" w:rsidRPr="00441CD0" w:rsidRDefault="00EE5860" w:rsidP="00BB0E1F">
            <w:pPr>
              <w:pStyle w:val="TAC"/>
              <w:rPr>
                <w:lang w:val="fr-FR"/>
              </w:rPr>
            </w:pPr>
          </w:p>
        </w:tc>
      </w:tr>
      <w:tr w:rsidR="00EE5860" w:rsidRPr="00441CD0" w14:paraId="65194CDC" w14:textId="77777777" w:rsidTr="00BB0E1F">
        <w:trPr>
          <w:jc w:val="center"/>
        </w:trPr>
        <w:tc>
          <w:tcPr>
            <w:tcW w:w="151" w:type="dxa"/>
            <w:tcBorders>
              <w:top w:val="nil"/>
              <w:left w:val="single" w:sz="6" w:space="0" w:color="auto"/>
              <w:bottom w:val="single" w:sz="4" w:space="0" w:color="auto"/>
              <w:right w:val="nil"/>
            </w:tcBorders>
          </w:tcPr>
          <w:p w14:paraId="7135317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0B693A5" w14:textId="77777777" w:rsidR="00EE5860" w:rsidRPr="00441CD0" w:rsidRDefault="00EE5860" w:rsidP="00BB0E1F">
            <w:pPr>
              <w:pStyle w:val="TAC"/>
              <w:rPr>
                <w:lang w:val="fr-FR"/>
              </w:rPr>
            </w:pPr>
            <w:r w:rsidRPr="00441CD0">
              <w:rPr>
                <w:lang w:val="de-DE"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74AE175" w14:textId="77777777" w:rsidR="00EE5860" w:rsidRPr="00441CD0" w:rsidRDefault="00EE5860" w:rsidP="00BB0E1F">
            <w:pPr>
              <w:pStyle w:val="TAC"/>
              <w:rPr>
                <w:lang w:val="en-US"/>
              </w:rPr>
            </w:pPr>
            <w:r w:rsidRPr="00DE0678">
              <w:t>These octet(s) is/are present only if explicitly specified</w:t>
            </w:r>
          </w:p>
        </w:tc>
        <w:tc>
          <w:tcPr>
            <w:tcW w:w="589" w:type="dxa"/>
            <w:tcBorders>
              <w:top w:val="nil"/>
              <w:left w:val="single" w:sz="4" w:space="0" w:color="auto"/>
              <w:bottom w:val="single" w:sz="4" w:space="0" w:color="auto"/>
              <w:right w:val="single" w:sz="6" w:space="0" w:color="auto"/>
            </w:tcBorders>
          </w:tcPr>
          <w:p w14:paraId="2EB8080B" w14:textId="77777777" w:rsidR="00EE5860" w:rsidRPr="00DE0678" w:rsidRDefault="00EE5860" w:rsidP="00BB0E1F">
            <w:pPr>
              <w:pStyle w:val="TAC"/>
            </w:pPr>
          </w:p>
        </w:tc>
      </w:tr>
    </w:tbl>
    <w:p w14:paraId="16A67CF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2.143</w:t>
      </w:r>
      <w:r w:rsidRPr="00441CD0">
        <w:rPr>
          <w:lang w:eastAsia="zh-CN"/>
        </w:rPr>
        <w:t>-</w:t>
      </w:r>
      <w:r w:rsidRPr="00441CD0">
        <w:rPr>
          <w:lang w:eastAsia="ja-JP"/>
        </w:rPr>
        <w:t>1</w:t>
      </w:r>
      <w:r w:rsidRPr="00441CD0">
        <w:t>: TSN Bridge ID</w:t>
      </w:r>
    </w:p>
    <w:p w14:paraId="0C152943" w14:textId="77777777" w:rsidR="00EE5860" w:rsidRPr="00441CD0" w:rsidRDefault="00EE5860" w:rsidP="00EE5860"/>
    <w:p w14:paraId="22DCA9C9" w14:textId="77777777" w:rsidR="00EE5860" w:rsidRPr="00441CD0" w:rsidRDefault="00EE5860" w:rsidP="00EE5860">
      <w:r w:rsidRPr="00441CD0">
        <w:t>The following flags are coded within Octet 5:</w:t>
      </w:r>
    </w:p>
    <w:p w14:paraId="066A5193" w14:textId="77777777" w:rsidR="00EE5860" w:rsidRPr="00441CD0" w:rsidRDefault="00EE5860" w:rsidP="00EE5860">
      <w:pPr>
        <w:pStyle w:val="B1"/>
      </w:pPr>
      <w:r w:rsidRPr="00441CD0">
        <w:t>-</w:t>
      </w:r>
      <w:r w:rsidRPr="00441CD0">
        <w:tab/>
        <w:t xml:space="preserve">Bit 1 – </w:t>
      </w:r>
      <w:r>
        <w:t>BID</w:t>
      </w:r>
      <w:r w:rsidRPr="00441CD0">
        <w:t xml:space="preserve">: If this bit is set to "1", then the </w:t>
      </w:r>
      <w:r>
        <w:t>Bridge ID</w:t>
      </w:r>
      <w:r w:rsidRPr="00441CD0">
        <w:t xml:space="preserve"> value field shall be present.</w:t>
      </w:r>
    </w:p>
    <w:p w14:paraId="37C827CE" w14:textId="77777777" w:rsidR="00EE5860" w:rsidRPr="00441CD0" w:rsidRDefault="00EE5860" w:rsidP="00EE5860">
      <w:pPr>
        <w:pStyle w:val="B1"/>
      </w:pPr>
      <w:r w:rsidRPr="00441CD0">
        <w:rPr>
          <w:noProof/>
        </w:rPr>
        <w:t>-</w:t>
      </w:r>
      <w:r w:rsidRPr="00441CD0">
        <w:rPr>
          <w:noProof/>
        </w:rPr>
        <w:tab/>
        <w:t>Bit 2 to 8: Spare, for future use and set to "0".</w:t>
      </w:r>
    </w:p>
    <w:p w14:paraId="14ABD48B" w14:textId="77777777" w:rsidR="00EE5860" w:rsidRPr="000B1B9D" w:rsidRDefault="00EE5860" w:rsidP="00EE5860">
      <w:pPr>
        <w:rPr>
          <w:lang w:val="en-US"/>
        </w:rPr>
      </w:pPr>
      <w:r>
        <w:t xml:space="preserve">The Bridge ID is </w:t>
      </w:r>
      <w:r w:rsidRPr="00004B1D">
        <w:t xml:space="preserve">defined in </w:t>
      </w:r>
      <w:r w:rsidRPr="008F3FF6">
        <w:t>IEEE</w:t>
      </w:r>
      <w:r w:rsidRPr="00004B1D">
        <w:t> </w:t>
      </w:r>
      <w:r w:rsidRPr="008F3FF6">
        <w:t>802.1Q</w:t>
      </w:r>
      <w:r w:rsidRPr="00004B1D">
        <w:t> </w:t>
      </w:r>
      <w:r w:rsidRPr="008F3FF6">
        <w:t>[</w:t>
      </w:r>
      <w:r>
        <w:t>30</w:t>
      </w:r>
      <w:r w:rsidRPr="008F3FF6">
        <w:t>]</w:t>
      </w:r>
      <w:r w:rsidRPr="00004B1D">
        <w:t xml:space="preserve"> </w:t>
      </w:r>
      <w:r>
        <w:t>clause</w:t>
      </w:r>
      <w:r>
        <w:rPr>
          <w:rFonts w:cs="Arial"/>
        </w:rPr>
        <w:t> </w:t>
      </w:r>
      <w:r w:rsidRPr="00B425DC">
        <w:rPr>
          <w:rFonts w:cs="Arial"/>
        </w:rPr>
        <w:t>14.2.5</w:t>
      </w:r>
      <w:r>
        <w:rPr>
          <w:rFonts w:cs="Arial"/>
        </w:rPr>
        <w:t xml:space="preserve"> and </w:t>
      </w:r>
      <w:r w:rsidRPr="00441CD0">
        <w:t>value shall be encoded as an Unsigned</w:t>
      </w:r>
      <w:r>
        <w:t>64</w:t>
      </w:r>
      <w:r w:rsidRPr="00441CD0">
        <w:t xml:space="preserve"> binary integer</w:t>
      </w:r>
      <w:r w:rsidRPr="000B1B9D">
        <w:rPr>
          <w:rFonts w:ascii="TimesNewRomanPSMT" w:eastAsia="TimesNewRomanPSMT" w:hAnsi="CG Times (WN)" w:cs="TimesNewRomanPSMT"/>
          <w:lang w:val="en-US" w:eastAsia="fr-FR"/>
        </w:rPr>
        <w:t>.</w:t>
      </w:r>
    </w:p>
    <w:p w14:paraId="1F058FA5" w14:textId="77777777" w:rsidR="00EE5860" w:rsidRPr="00441CD0" w:rsidRDefault="00EE5860" w:rsidP="00EE5860">
      <w:pPr>
        <w:pStyle w:val="Heading3"/>
      </w:pPr>
      <w:bookmarkStart w:id="6833" w:name="_Toc44689377"/>
      <w:bookmarkStart w:id="6834" w:name="_Toc44924131"/>
      <w:bookmarkStart w:id="6835" w:name="_Toc51861101"/>
      <w:bookmarkStart w:id="6836" w:name="_Toc57930872"/>
      <w:bookmarkStart w:id="6837" w:name="_Toc57931502"/>
      <w:bookmarkStart w:id="6838" w:name="_Toc67499894"/>
      <w:r w:rsidRPr="00441CD0">
        <w:t>8.2.144</w:t>
      </w:r>
      <w:r w:rsidRPr="00441CD0">
        <w:tab/>
        <w:t>Port Management Information Container</w:t>
      </w:r>
      <w:bookmarkEnd w:id="6827"/>
      <w:bookmarkEnd w:id="6828"/>
      <w:bookmarkEnd w:id="6829"/>
      <w:bookmarkEnd w:id="6830"/>
      <w:bookmarkEnd w:id="6831"/>
      <w:bookmarkEnd w:id="6832"/>
      <w:bookmarkEnd w:id="6833"/>
      <w:bookmarkEnd w:id="6834"/>
      <w:bookmarkEnd w:id="6835"/>
      <w:bookmarkEnd w:id="6836"/>
      <w:bookmarkEnd w:id="6837"/>
      <w:bookmarkEnd w:id="6838"/>
    </w:p>
    <w:p w14:paraId="33647ACB" w14:textId="77777777" w:rsidR="00EE5860" w:rsidRPr="00441CD0" w:rsidRDefault="00EE5860" w:rsidP="00EE5860">
      <w:pPr>
        <w:rPr>
          <w:lang w:eastAsia="ja-JP"/>
        </w:rPr>
      </w:pPr>
      <w:bookmarkStart w:id="6839" w:name="_Toc27490991"/>
      <w:bookmarkStart w:id="6840" w:name="_Toc27557284"/>
      <w:bookmarkStart w:id="6841" w:name="_Toc27724201"/>
      <w:r w:rsidRPr="00441CD0">
        <w:t xml:space="preserve">The Port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8.2.144-1</w:t>
      </w:r>
      <w:r w:rsidRPr="00441CD0">
        <w:rPr>
          <w:lang w:eastAsia="ja-JP"/>
        </w:rPr>
        <w:t>. It contains an opaque container of port management information.</w:t>
      </w:r>
    </w:p>
    <w:p w14:paraId="30C78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7169910" w14:textId="77777777" w:rsidTr="00BB0E1F">
        <w:trPr>
          <w:jc w:val="center"/>
        </w:trPr>
        <w:tc>
          <w:tcPr>
            <w:tcW w:w="151" w:type="dxa"/>
            <w:tcBorders>
              <w:top w:val="single" w:sz="6" w:space="0" w:color="auto"/>
              <w:left w:val="single" w:sz="6" w:space="0" w:color="auto"/>
              <w:bottom w:val="nil"/>
              <w:right w:val="nil"/>
            </w:tcBorders>
          </w:tcPr>
          <w:p w14:paraId="7279D9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795FD1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01A34F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86DCB21" w14:textId="77777777" w:rsidR="00EE5860" w:rsidRPr="00441CD0" w:rsidRDefault="00EE5860" w:rsidP="00BB0E1F">
            <w:pPr>
              <w:pStyle w:val="TAC"/>
              <w:rPr>
                <w:lang w:val="fr-FR"/>
              </w:rPr>
            </w:pPr>
          </w:p>
        </w:tc>
      </w:tr>
      <w:tr w:rsidR="00EE5860" w:rsidRPr="00441CD0" w14:paraId="05F7BC83" w14:textId="77777777" w:rsidTr="00BB0E1F">
        <w:trPr>
          <w:jc w:val="center"/>
        </w:trPr>
        <w:tc>
          <w:tcPr>
            <w:tcW w:w="151" w:type="dxa"/>
            <w:tcBorders>
              <w:top w:val="nil"/>
              <w:left w:val="single" w:sz="6" w:space="0" w:color="auto"/>
              <w:bottom w:val="nil"/>
              <w:right w:val="nil"/>
            </w:tcBorders>
          </w:tcPr>
          <w:p w14:paraId="18FAE01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B74A88D"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731843"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B76CA0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731934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3ED27F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C225EA1"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D95400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71C5F1A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D3AA5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39D6F1" w14:textId="77777777" w:rsidR="00EE5860" w:rsidRPr="00441CD0" w:rsidRDefault="00EE5860" w:rsidP="00BB0E1F">
            <w:pPr>
              <w:pStyle w:val="TAC"/>
              <w:rPr>
                <w:lang w:val="fr-FR"/>
              </w:rPr>
            </w:pPr>
          </w:p>
        </w:tc>
      </w:tr>
      <w:tr w:rsidR="00EE5860" w:rsidRPr="00441CD0" w14:paraId="58CF26B2" w14:textId="77777777" w:rsidTr="00BB0E1F">
        <w:trPr>
          <w:jc w:val="center"/>
        </w:trPr>
        <w:tc>
          <w:tcPr>
            <w:tcW w:w="151" w:type="dxa"/>
            <w:tcBorders>
              <w:top w:val="nil"/>
              <w:left w:val="single" w:sz="6" w:space="0" w:color="auto"/>
              <w:bottom w:val="nil"/>
              <w:right w:val="nil"/>
            </w:tcBorders>
          </w:tcPr>
          <w:p w14:paraId="0C07A2B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BFA1801"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477A9D0" w14:textId="77777777" w:rsidR="00EE5860" w:rsidRPr="00441CD0" w:rsidRDefault="00EE5860" w:rsidP="00BB0E1F">
            <w:pPr>
              <w:pStyle w:val="TAC"/>
              <w:rPr>
                <w:lang w:val="fr-FR"/>
              </w:rPr>
            </w:pPr>
            <w:r w:rsidRPr="00441CD0">
              <w:rPr>
                <w:lang w:val="fr-FR"/>
              </w:rPr>
              <w:t>Type = 202 (decimal)</w:t>
            </w:r>
          </w:p>
        </w:tc>
        <w:tc>
          <w:tcPr>
            <w:tcW w:w="588" w:type="dxa"/>
            <w:tcBorders>
              <w:top w:val="nil"/>
              <w:left w:val="single" w:sz="4" w:space="0" w:color="auto"/>
              <w:bottom w:val="nil"/>
              <w:right w:val="single" w:sz="6" w:space="0" w:color="auto"/>
            </w:tcBorders>
          </w:tcPr>
          <w:p w14:paraId="5DBA8D64" w14:textId="77777777" w:rsidR="00EE5860" w:rsidRPr="00441CD0" w:rsidRDefault="00EE5860" w:rsidP="00BB0E1F">
            <w:pPr>
              <w:pStyle w:val="TAC"/>
              <w:rPr>
                <w:lang w:val="fr-FR"/>
              </w:rPr>
            </w:pPr>
          </w:p>
        </w:tc>
      </w:tr>
      <w:tr w:rsidR="00EE5860" w:rsidRPr="00441CD0" w14:paraId="2BD8A470" w14:textId="77777777" w:rsidTr="00BB0E1F">
        <w:trPr>
          <w:jc w:val="center"/>
        </w:trPr>
        <w:tc>
          <w:tcPr>
            <w:tcW w:w="151" w:type="dxa"/>
            <w:tcBorders>
              <w:top w:val="nil"/>
              <w:left w:val="single" w:sz="6" w:space="0" w:color="auto"/>
              <w:bottom w:val="nil"/>
              <w:right w:val="nil"/>
            </w:tcBorders>
          </w:tcPr>
          <w:p w14:paraId="1E0C4DB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90D164D"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1D7F1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4A227AC" w14:textId="77777777" w:rsidR="00EE5860" w:rsidRPr="00441CD0" w:rsidRDefault="00EE5860" w:rsidP="00BB0E1F">
            <w:pPr>
              <w:pStyle w:val="TAC"/>
              <w:rPr>
                <w:lang w:val="fr-FR"/>
              </w:rPr>
            </w:pPr>
          </w:p>
        </w:tc>
      </w:tr>
      <w:tr w:rsidR="00EE5860" w:rsidRPr="00441CD0" w14:paraId="28798067" w14:textId="77777777" w:rsidTr="00BB0E1F">
        <w:trPr>
          <w:jc w:val="center"/>
        </w:trPr>
        <w:tc>
          <w:tcPr>
            <w:tcW w:w="151" w:type="dxa"/>
            <w:tcBorders>
              <w:top w:val="nil"/>
              <w:left w:val="single" w:sz="6" w:space="0" w:color="auto"/>
              <w:bottom w:val="single" w:sz="4" w:space="0" w:color="auto"/>
              <w:right w:val="nil"/>
            </w:tcBorders>
          </w:tcPr>
          <w:p w14:paraId="312923F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254CA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9F472FC" w14:textId="77777777" w:rsidR="00EE5860" w:rsidRPr="00441CD0" w:rsidRDefault="00EE5860" w:rsidP="00BB0E1F">
            <w:pPr>
              <w:pStyle w:val="TAC"/>
              <w:rPr>
                <w:lang w:val="fr-FR" w:eastAsia="zh-CN"/>
              </w:rPr>
            </w:pPr>
            <w:r w:rsidRPr="00441CD0">
              <w:rPr>
                <w:lang w:val="fr-FR" w:eastAsia="zh-CN"/>
              </w:rPr>
              <w:t>Port Management Information</w:t>
            </w:r>
          </w:p>
        </w:tc>
        <w:tc>
          <w:tcPr>
            <w:tcW w:w="588" w:type="dxa"/>
            <w:tcBorders>
              <w:top w:val="nil"/>
              <w:left w:val="single" w:sz="4" w:space="0" w:color="auto"/>
              <w:bottom w:val="single" w:sz="4" w:space="0" w:color="auto"/>
              <w:right w:val="single" w:sz="6" w:space="0" w:color="auto"/>
            </w:tcBorders>
          </w:tcPr>
          <w:p w14:paraId="11EC11F4" w14:textId="77777777" w:rsidR="00EE5860" w:rsidRPr="00441CD0" w:rsidRDefault="00EE5860" w:rsidP="00BB0E1F">
            <w:pPr>
              <w:pStyle w:val="TAC"/>
              <w:rPr>
                <w:lang w:val="fr-FR"/>
              </w:rPr>
            </w:pPr>
          </w:p>
        </w:tc>
      </w:tr>
    </w:tbl>
    <w:p w14:paraId="583FC330" w14:textId="77777777" w:rsidR="00EE5860" w:rsidRPr="00441CD0" w:rsidRDefault="00EE5860" w:rsidP="00EE5860">
      <w:pPr>
        <w:pStyle w:val="TF"/>
        <w:rPr>
          <w:lang w:val="fr-FR" w:eastAsia="ja-JP"/>
        </w:rPr>
      </w:pPr>
      <w:r w:rsidRPr="00441CD0">
        <w:rPr>
          <w:lang w:val="fr-FR"/>
        </w:rPr>
        <w:t xml:space="preserve">Figure </w:t>
      </w:r>
      <w:r w:rsidRPr="00441CD0">
        <w:rPr>
          <w:lang w:val="fr-FR" w:eastAsia="zh-CN"/>
        </w:rPr>
        <w:t>8</w:t>
      </w:r>
      <w:r w:rsidRPr="00441CD0">
        <w:rPr>
          <w:lang w:val="fr-FR" w:eastAsia="ja-JP"/>
        </w:rPr>
        <w:t>.2.</w:t>
      </w:r>
      <w:r w:rsidRPr="00441CD0">
        <w:rPr>
          <w:lang w:val="fr-FR" w:eastAsia="zh-CN"/>
        </w:rPr>
        <w:t>144-</w:t>
      </w:r>
      <w:r w:rsidRPr="00441CD0">
        <w:rPr>
          <w:lang w:val="fr-FR" w:eastAsia="ja-JP"/>
        </w:rPr>
        <w:t>1</w:t>
      </w:r>
      <w:r w:rsidRPr="00441CD0">
        <w:rPr>
          <w:lang w:val="fr-FR"/>
        </w:rPr>
        <w:t>: Port Management Information Container</w:t>
      </w:r>
    </w:p>
    <w:p w14:paraId="212FE520" w14:textId="36E91657" w:rsidR="00EE5860" w:rsidRPr="00441CD0" w:rsidRDefault="00EE5860" w:rsidP="00EE5860">
      <w:r w:rsidRPr="00441CD0">
        <w:t>The Port Management Information field shall be encoded as an Octet String. It shall encode an Ethernet port management message defined in clause</w:t>
      </w:r>
      <w:r>
        <w:t> </w:t>
      </w:r>
      <w:r w:rsidRPr="00441CD0">
        <w:t xml:space="preserve">8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4575CA8D" w14:textId="77777777" w:rsidR="00EE5860" w:rsidRPr="00441CD0" w:rsidRDefault="00EE5860" w:rsidP="00EE5860">
      <w:pPr>
        <w:pStyle w:val="Heading3"/>
      </w:pPr>
      <w:bookmarkStart w:id="6842" w:name="_Toc36031275"/>
      <w:bookmarkStart w:id="6843" w:name="_Toc36043195"/>
      <w:bookmarkStart w:id="6844" w:name="_Toc36814520"/>
      <w:bookmarkStart w:id="6845" w:name="_Toc44689378"/>
      <w:bookmarkStart w:id="6846" w:name="_Toc44924132"/>
      <w:bookmarkStart w:id="6847" w:name="_Toc51861102"/>
      <w:bookmarkStart w:id="6848" w:name="_Toc57930873"/>
      <w:bookmarkStart w:id="6849" w:name="_Toc57931503"/>
      <w:bookmarkStart w:id="6850" w:name="_Toc67499895"/>
      <w:r w:rsidRPr="00441CD0">
        <w:t>8.</w:t>
      </w:r>
      <w:r w:rsidRPr="00441CD0">
        <w:rPr>
          <w:lang w:val="en-US"/>
        </w:rPr>
        <w:t>2.145</w:t>
      </w:r>
      <w:r w:rsidRPr="00441CD0">
        <w:tab/>
      </w:r>
      <w:bookmarkStart w:id="6851" w:name="_Hlk23348792"/>
      <w:r w:rsidRPr="00441CD0">
        <w:t>Requested Clock Drift Information</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52E85977" w14:textId="77777777" w:rsidR="00EE5860" w:rsidRPr="00441CD0" w:rsidRDefault="00EE5860" w:rsidP="00EE5860">
      <w:pPr>
        <w:rPr>
          <w:lang w:eastAsia="zh-CN"/>
        </w:rPr>
      </w:pPr>
      <w:r w:rsidRPr="00441CD0">
        <w:t xml:space="preserve">The Requested Clock Drift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8.2.145-1. It indicates </w:t>
      </w:r>
      <w:r w:rsidRPr="00441CD0">
        <w:t>the clock drift information to report to the CP function</w:t>
      </w:r>
      <w:r w:rsidRPr="00441CD0">
        <w:rPr>
          <w:lang w:eastAsia="zh-CN"/>
        </w:rPr>
        <w:t>.</w:t>
      </w:r>
    </w:p>
    <w:p w14:paraId="36BD06B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92"/>
        <w:gridCol w:w="589"/>
        <w:gridCol w:w="590"/>
        <w:gridCol w:w="589"/>
        <w:gridCol w:w="589"/>
        <w:gridCol w:w="589"/>
        <w:gridCol w:w="20"/>
        <w:gridCol w:w="568"/>
        <w:gridCol w:w="589"/>
        <w:gridCol w:w="588"/>
      </w:tblGrid>
      <w:tr w:rsidR="00EE5860" w:rsidRPr="00441CD0" w14:paraId="158D1766" w14:textId="77777777" w:rsidTr="00BB0E1F">
        <w:trPr>
          <w:jc w:val="center"/>
        </w:trPr>
        <w:tc>
          <w:tcPr>
            <w:tcW w:w="151" w:type="dxa"/>
            <w:tcBorders>
              <w:top w:val="single" w:sz="6" w:space="0" w:color="auto"/>
              <w:left w:val="single" w:sz="6" w:space="0" w:color="auto"/>
              <w:bottom w:val="nil"/>
              <w:right w:val="nil"/>
            </w:tcBorders>
          </w:tcPr>
          <w:p w14:paraId="0CB693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34C832E" w14:textId="77777777" w:rsidR="00EE5860" w:rsidRPr="00441CD0" w:rsidRDefault="00EE5860" w:rsidP="00BB0E1F">
            <w:pPr>
              <w:pStyle w:val="TAH"/>
              <w:rPr>
                <w:lang w:val="fr-FR"/>
              </w:rPr>
            </w:pPr>
          </w:p>
        </w:tc>
        <w:tc>
          <w:tcPr>
            <w:tcW w:w="4715" w:type="dxa"/>
            <w:gridSpan w:val="9"/>
            <w:tcBorders>
              <w:top w:val="single" w:sz="6" w:space="0" w:color="auto"/>
              <w:left w:val="nil"/>
              <w:bottom w:val="nil"/>
              <w:right w:val="nil"/>
            </w:tcBorders>
            <w:hideMark/>
          </w:tcPr>
          <w:p w14:paraId="3951570D"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0855150" w14:textId="77777777" w:rsidR="00EE5860" w:rsidRPr="00441CD0" w:rsidRDefault="00EE5860" w:rsidP="00BB0E1F">
            <w:pPr>
              <w:pStyle w:val="TAC"/>
              <w:rPr>
                <w:lang w:val="fr-FR"/>
              </w:rPr>
            </w:pPr>
          </w:p>
        </w:tc>
      </w:tr>
      <w:tr w:rsidR="00EE5860" w:rsidRPr="00441CD0" w14:paraId="41CAEE71" w14:textId="77777777" w:rsidTr="00BB0E1F">
        <w:trPr>
          <w:jc w:val="center"/>
        </w:trPr>
        <w:tc>
          <w:tcPr>
            <w:tcW w:w="151" w:type="dxa"/>
            <w:tcBorders>
              <w:top w:val="nil"/>
              <w:left w:val="single" w:sz="6" w:space="0" w:color="auto"/>
              <w:bottom w:val="nil"/>
              <w:right w:val="nil"/>
            </w:tcBorders>
          </w:tcPr>
          <w:p w14:paraId="60C7536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9D7C0B1" w14:textId="77777777" w:rsidR="00EE5860" w:rsidRPr="00441CD0" w:rsidRDefault="00EE5860" w:rsidP="00BB0E1F">
            <w:pPr>
              <w:pStyle w:val="TAH"/>
              <w:rPr>
                <w:lang w:val="fr-FR"/>
              </w:rPr>
            </w:pPr>
            <w:r w:rsidRPr="00441CD0">
              <w:rPr>
                <w:lang w:val="fr-FR"/>
              </w:rPr>
              <w:t>Octets</w:t>
            </w:r>
          </w:p>
        </w:tc>
        <w:tc>
          <w:tcPr>
            <w:tcW w:w="592" w:type="dxa"/>
            <w:tcBorders>
              <w:top w:val="nil"/>
              <w:left w:val="nil"/>
              <w:bottom w:val="single" w:sz="4" w:space="0" w:color="auto"/>
              <w:right w:val="nil"/>
            </w:tcBorders>
            <w:hideMark/>
          </w:tcPr>
          <w:p w14:paraId="45082AD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560E441" w14:textId="77777777" w:rsidR="00EE5860" w:rsidRPr="00441CD0" w:rsidRDefault="00EE5860" w:rsidP="00BB0E1F">
            <w:pPr>
              <w:pStyle w:val="TAH"/>
              <w:rPr>
                <w:lang w:val="fr-FR"/>
              </w:rPr>
            </w:pPr>
            <w:r w:rsidRPr="00441CD0">
              <w:rPr>
                <w:lang w:val="fr-FR"/>
              </w:rPr>
              <w:t>7</w:t>
            </w:r>
          </w:p>
        </w:tc>
        <w:tc>
          <w:tcPr>
            <w:tcW w:w="590" w:type="dxa"/>
            <w:tcBorders>
              <w:top w:val="nil"/>
              <w:left w:val="nil"/>
              <w:bottom w:val="single" w:sz="4" w:space="0" w:color="auto"/>
              <w:right w:val="nil"/>
            </w:tcBorders>
            <w:hideMark/>
          </w:tcPr>
          <w:p w14:paraId="51218381"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BEC9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B3D55D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B1385F5" w14:textId="77777777" w:rsidR="00EE5860" w:rsidRPr="00441CD0" w:rsidRDefault="00EE5860" w:rsidP="00BB0E1F">
            <w:pPr>
              <w:pStyle w:val="TAH"/>
              <w:rPr>
                <w:lang w:val="fr-FR"/>
              </w:rPr>
            </w:pPr>
            <w:r w:rsidRPr="00441CD0">
              <w:rPr>
                <w:lang w:val="fr-FR"/>
              </w:rPr>
              <w:t>3</w:t>
            </w:r>
          </w:p>
        </w:tc>
        <w:tc>
          <w:tcPr>
            <w:tcW w:w="588" w:type="dxa"/>
            <w:gridSpan w:val="2"/>
            <w:tcBorders>
              <w:top w:val="nil"/>
              <w:left w:val="nil"/>
              <w:bottom w:val="single" w:sz="4" w:space="0" w:color="auto"/>
              <w:right w:val="nil"/>
            </w:tcBorders>
            <w:hideMark/>
          </w:tcPr>
          <w:p w14:paraId="2706C1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4A643C"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5F4220C" w14:textId="77777777" w:rsidR="00EE5860" w:rsidRPr="00441CD0" w:rsidRDefault="00EE5860" w:rsidP="00BB0E1F">
            <w:pPr>
              <w:pStyle w:val="TAC"/>
              <w:rPr>
                <w:lang w:val="fr-FR"/>
              </w:rPr>
            </w:pPr>
          </w:p>
        </w:tc>
      </w:tr>
      <w:tr w:rsidR="00EE5860" w:rsidRPr="00441CD0" w14:paraId="69718743" w14:textId="77777777" w:rsidTr="00BB0E1F">
        <w:trPr>
          <w:jc w:val="center"/>
        </w:trPr>
        <w:tc>
          <w:tcPr>
            <w:tcW w:w="151" w:type="dxa"/>
            <w:tcBorders>
              <w:top w:val="nil"/>
              <w:left w:val="single" w:sz="6" w:space="0" w:color="auto"/>
              <w:bottom w:val="nil"/>
              <w:right w:val="nil"/>
            </w:tcBorders>
          </w:tcPr>
          <w:p w14:paraId="212A34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B3A53D4" w14:textId="77777777" w:rsidR="00EE5860" w:rsidRPr="00441CD0" w:rsidRDefault="00EE5860" w:rsidP="00BB0E1F">
            <w:pPr>
              <w:pStyle w:val="TAC"/>
              <w:rPr>
                <w:lang w:val="fr-FR"/>
              </w:rPr>
            </w:pPr>
            <w:r w:rsidRPr="00441CD0">
              <w:rPr>
                <w:lang w:val="fr-FR"/>
              </w:rPr>
              <w:t>1 to 2</w:t>
            </w:r>
          </w:p>
        </w:tc>
        <w:tc>
          <w:tcPr>
            <w:tcW w:w="4715" w:type="dxa"/>
            <w:gridSpan w:val="9"/>
            <w:tcBorders>
              <w:top w:val="single" w:sz="4" w:space="0" w:color="auto"/>
              <w:left w:val="single" w:sz="4" w:space="0" w:color="auto"/>
              <w:bottom w:val="single" w:sz="4" w:space="0" w:color="auto"/>
              <w:right w:val="single" w:sz="4" w:space="0" w:color="auto"/>
            </w:tcBorders>
            <w:hideMark/>
          </w:tcPr>
          <w:p w14:paraId="37AED48B" w14:textId="77777777" w:rsidR="00EE5860" w:rsidRPr="00441CD0" w:rsidRDefault="00EE5860" w:rsidP="00BB0E1F">
            <w:pPr>
              <w:pStyle w:val="TAC"/>
              <w:rPr>
                <w:lang w:val="fr-FR"/>
              </w:rPr>
            </w:pPr>
            <w:r w:rsidRPr="00441CD0">
              <w:rPr>
                <w:lang w:val="fr-FR"/>
              </w:rPr>
              <w:t xml:space="preserve">Type = </w:t>
            </w:r>
            <w:r w:rsidRPr="00441CD0">
              <w:rPr>
                <w:lang w:val="sv-SE"/>
              </w:rPr>
              <w:t>204</w:t>
            </w:r>
            <w:r w:rsidRPr="00441CD0">
              <w:rPr>
                <w:lang w:val="fr-FR"/>
              </w:rPr>
              <w:t xml:space="preserve"> (decimal)</w:t>
            </w:r>
          </w:p>
        </w:tc>
        <w:tc>
          <w:tcPr>
            <w:tcW w:w="588" w:type="dxa"/>
            <w:tcBorders>
              <w:top w:val="nil"/>
              <w:left w:val="single" w:sz="4" w:space="0" w:color="auto"/>
              <w:bottom w:val="nil"/>
              <w:right w:val="single" w:sz="6" w:space="0" w:color="auto"/>
            </w:tcBorders>
          </w:tcPr>
          <w:p w14:paraId="491C9AF5" w14:textId="77777777" w:rsidR="00EE5860" w:rsidRPr="00441CD0" w:rsidRDefault="00EE5860" w:rsidP="00BB0E1F">
            <w:pPr>
              <w:pStyle w:val="TAC"/>
              <w:rPr>
                <w:lang w:val="fr-FR"/>
              </w:rPr>
            </w:pPr>
          </w:p>
        </w:tc>
      </w:tr>
      <w:tr w:rsidR="00EE5860" w:rsidRPr="00441CD0" w14:paraId="4DEA2274" w14:textId="77777777" w:rsidTr="00BB0E1F">
        <w:trPr>
          <w:jc w:val="center"/>
        </w:trPr>
        <w:tc>
          <w:tcPr>
            <w:tcW w:w="151" w:type="dxa"/>
            <w:tcBorders>
              <w:top w:val="nil"/>
              <w:left w:val="single" w:sz="6" w:space="0" w:color="auto"/>
              <w:bottom w:val="nil"/>
              <w:right w:val="nil"/>
            </w:tcBorders>
          </w:tcPr>
          <w:p w14:paraId="435F02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EF02805" w14:textId="77777777" w:rsidR="00EE5860" w:rsidRPr="00441CD0" w:rsidRDefault="00EE5860" w:rsidP="00BB0E1F">
            <w:pPr>
              <w:pStyle w:val="TAC"/>
              <w:rPr>
                <w:lang w:val="fr-FR"/>
              </w:rPr>
            </w:pPr>
            <w:r w:rsidRPr="00441CD0">
              <w:rPr>
                <w:lang w:val="fr-FR"/>
              </w:rPr>
              <w:t>3 to 4</w:t>
            </w:r>
          </w:p>
        </w:tc>
        <w:tc>
          <w:tcPr>
            <w:tcW w:w="4715" w:type="dxa"/>
            <w:gridSpan w:val="9"/>
            <w:tcBorders>
              <w:top w:val="single" w:sz="4" w:space="0" w:color="auto"/>
              <w:left w:val="single" w:sz="4" w:space="0" w:color="auto"/>
              <w:bottom w:val="single" w:sz="4" w:space="0" w:color="auto"/>
              <w:right w:val="single" w:sz="4" w:space="0" w:color="auto"/>
            </w:tcBorders>
            <w:hideMark/>
          </w:tcPr>
          <w:p w14:paraId="4E3C05C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FB6ABCF" w14:textId="77777777" w:rsidR="00EE5860" w:rsidRPr="00441CD0" w:rsidRDefault="00EE5860" w:rsidP="00BB0E1F">
            <w:pPr>
              <w:pStyle w:val="TAC"/>
              <w:rPr>
                <w:lang w:val="fr-FR"/>
              </w:rPr>
            </w:pPr>
          </w:p>
        </w:tc>
      </w:tr>
      <w:tr w:rsidR="00EE5860" w:rsidRPr="00441CD0" w14:paraId="0D5E2304" w14:textId="77777777" w:rsidTr="00BB0E1F">
        <w:trPr>
          <w:jc w:val="center"/>
        </w:trPr>
        <w:tc>
          <w:tcPr>
            <w:tcW w:w="151" w:type="dxa"/>
            <w:tcBorders>
              <w:top w:val="nil"/>
              <w:left w:val="single" w:sz="6" w:space="0" w:color="auto"/>
              <w:bottom w:val="nil"/>
              <w:right w:val="nil"/>
            </w:tcBorders>
          </w:tcPr>
          <w:p w14:paraId="2A38988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404B7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58" w:type="dxa"/>
            <w:gridSpan w:val="7"/>
            <w:tcBorders>
              <w:top w:val="single" w:sz="4" w:space="0" w:color="auto"/>
              <w:left w:val="single" w:sz="4" w:space="0" w:color="auto"/>
              <w:bottom w:val="single" w:sz="4" w:space="0" w:color="auto"/>
              <w:right w:val="single" w:sz="4" w:space="0" w:color="auto"/>
            </w:tcBorders>
            <w:hideMark/>
          </w:tcPr>
          <w:p w14:paraId="359BAE3B" w14:textId="77777777" w:rsidR="00EE5860" w:rsidRPr="00441CD0" w:rsidRDefault="00EE5860" w:rsidP="00BB0E1F">
            <w:pPr>
              <w:pStyle w:val="TAC"/>
              <w:rPr>
                <w:lang w:val="fr-FR" w:eastAsia="zh-CN"/>
              </w:rPr>
            </w:pPr>
            <w:r w:rsidRPr="00441CD0">
              <w:rPr>
                <w:lang w:val="fr-FR" w:eastAsia="zh-CN"/>
              </w:rPr>
              <w:t>Spare</w:t>
            </w:r>
          </w:p>
        </w:tc>
        <w:tc>
          <w:tcPr>
            <w:tcW w:w="568" w:type="dxa"/>
            <w:tcBorders>
              <w:top w:val="single" w:sz="4" w:space="0" w:color="auto"/>
              <w:left w:val="single" w:sz="4" w:space="0" w:color="auto"/>
              <w:bottom w:val="single" w:sz="4" w:space="0" w:color="auto"/>
              <w:right w:val="single" w:sz="4" w:space="0" w:color="auto"/>
            </w:tcBorders>
            <w:hideMark/>
          </w:tcPr>
          <w:p w14:paraId="3077E866" w14:textId="77777777" w:rsidR="00EE5860" w:rsidRPr="00441CD0" w:rsidRDefault="00EE5860" w:rsidP="00BB0E1F">
            <w:pPr>
              <w:pStyle w:val="TAC"/>
              <w:rPr>
                <w:lang w:val="fr-FR" w:eastAsia="zh-CN"/>
              </w:rPr>
            </w:pPr>
            <w:r w:rsidRPr="00441CD0">
              <w:rPr>
                <w:lang w:val="fr-FR" w:eastAsia="zh-CN"/>
              </w:rPr>
              <w:t>RRCR</w:t>
            </w:r>
          </w:p>
        </w:tc>
        <w:tc>
          <w:tcPr>
            <w:tcW w:w="589" w:type="dxa"/>
            <w:tcBorders>
              <w:top w:val="single" w:sz="4" w:space="0" w:color="auto"/>
              <w:left w:val="single" w:sz="4" w:space="0" w:color="auto"/>
              <w:bottom w:val="single" w:sz="4" w:space="0" w:color="auto"/>
              <w:right w:val="single" w:sz="4" w:space="0" w:color="auto"/>
            </w:tcBorders>
            <w:hideMark/>
          </w:tcPr>
          <w:p w14:paraId="031B582A" w14:textId="77777777" w:rsidR="00EE5860" w:rsidRPr="00441CD0" w:rsidRDefault="00EE5860" w:rsidP="00BB0E1F">
            <w:pPr>
              <w:pStyle w:val="TAC"/>
              <w:rPr>
                <w:lang w:val="fr-FR" w:eastAsia="zh-CN"/>
              </w:rPr>
            </w:pPr>
            <w:r w:rsidRPr="00441CD0">
              <w:rPr>
                <w:lang w:val="fr-FR" w:eastAsia="zh-CN"/>
              </w:rPr>
              <w:t>RRTO</w:t>
            </w:r>
          </w:p>
        </w:tc>
        <w:tc>
          <w:tcPr>
            <w:tcW w:w="588" w:type="dxa"/>
            <w:tcBorders>
              <w:top w:val="nil"/>
              <w:left w:val="single" w:sz="4" w:space="0" w:color="auto"/>
              <w:bottom w:val="nil"/>
              <w:right w:val="single" w:sz="6" w:space="0" w:color="auto"/>
            </w:tcBorders>
          </w:tcPr>
          <w:p w14:paraId="4B120532" w14:textId="77777777" w:rsidR="00EE5860" w:rsidRPr="00441CD0" w:rsidRDefault="00EE5860" w:rsidP="00BB0E1F">
            <w:pPr>
              <w:pStyle w:val="TAC"/>
              <w:rPr>
                <w:lang w:val="fr-FR"/>
              </w:rPr>
            </w:pPr>
          </w:p>
        </w:tc>
      </w:tr>
      <w:tr w:rsidR="00EE5860" w:rsidRPr="00441CD0" w14:paraId="56401BB3" w14:textId="77777777" w:rsidTr="00BB0E1F">
        <w:trPr>
          <w:jc w:val="center"/>
        </w:trPr>
        <w:tc>
          <w:tcPr>
            <w:tcW w:w="151" w:type="dxa"/>
            <w:tcBorders>
              <w:top w:val="nil"/>
              <w:left w:val="single" w:sz="6" w:space="0" w:color="auto"/>
              <w:bottom w:val="single" w:sz="4" w:space="0" w:color="auto"/>
              <w:right w:val="nil"/>
            </w:tcBorders>
          </w:tcPr>
          <w:p w14:paraId="6F71FE6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338DCB5"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5" w:type="dxa"/>
            <w:gridSpan w:val="9"/>
            <w:tcBorders>
              <w:top w:val="single" w:sz="4" w:space="0" w:color="auto"/>
              <w:left w:val="single" w:sz="4" w:space="0" w:color="auto"/>
              <w:bottom w:val="single" w:sz="4" w:space="0" w:color="auto"/>
              <w:right w:val="single" w:sz="4" w:space="0" w:color="auto"/>
            </w:tcBorders>
            <w:hideMark/>
          </w:tcPr>
          <w:p w14:paraId="3777BCD5"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941040" w14:textId="77777777" w:rsidR="00EE5860" w:rsidRPr="00441CD0" w:rsidRDefault="00EE5860" w:rsidP="00BB0E1F">
            <w:pPr>
              <w:pStyle w:val="TAC"/>
              <w:rPr>
                <w:lang w:val="fr-FR"/>
              </w:rPr>
            </w:pPr>
          </w:p>
        </w:tc>
      </w:tr>
    </w:tbl>
    <w:p w14:paraId="7473818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145</w:t>
      </w:r>
      <w:r w:rsidRPr="00441CD0">
        <w:rPr>
          <w:lang w:eastAsia="zh-CN"/>
        </w:rPr>
        <w:t>-</w:t>
      </w:r>
      <w:r w:rsidRPr="00441CD0">
        <w:rPr>
          <w:lang w:eastAsia="ja-JP"/>
        </w:rPr>
        <w:t>1</w:t>
      </w:r>
      <w:r w:rsidRPr="00441CD0">
        <w:t>: Requested Clock Drift Information</w:t>
      </w:r>
    </w:p>
    <w:p w14:paraId="0E3E3B7F" w14:textId="77777777" w:rsidR="00EE5860" w:rsidRPr="00441CD0" w:rsidRDefault="00EE5860" w:rsidP="00EE5860">
      <w:pPr>
        <w:rPr>
          <w:noProof/>
        </w:rPr>
      </w:pPr>
      <w:r w:rsidRPr="00441CD0">
        <w:rPr>
          <w:noProof/>
        </w:rPr>
        <w:t>Octet 5 shall be encoded as follows:</w:t>
      </w:r>
    </w:p>
    <w:p w14:paraId="047D2406" w14:textId="77777777" w:rsidR="00EE5860" w:rsidRPr="00441CD0" w:rsidRDefault="00EE5860" w:rsidP="00EE5860">
      <w:pPr>
        <w:pStyle w:val="B1"/>
      </w:pPr>
      <w:r w:rsidRPr="00441CD0">
        <w:rPr>
          <w:noProof/>
        </w:rPr>
        <w:t>-</w:t>
      </w:r>
      <w:r w:rsidRPr="00441CD0">
        <w:rPr>
          <w:noProof/>
        </w:rPr>
        <w:tab/>
        <w:t xml:space="preserve">Bit 1: (RRTO) </w:t>
      </w:r>
      <w:bookmarkStart w:id="6852" w:name="_Hlk23348002"/>
      <w:r w:rsidRPr="00441CD0">
        <w:rPr>
          <w:noProof/>
        </w:rPr>
        <w:t xml:space="preserve">Request to Report </w:t>
      </w:r>
      <w:r w:rsidRPr="00441CD0">
        <w:rPr>
          <w:lang w:val="en-US"/>
        </w:rPr>
        <w:t>Time Offset</w:t>
      </w:r>
      <w:bookmarkEnd w:id="6852"/>
      <w:r w:rsidRPr="00441CD0">
        <w:t xml:space="preserve">: when set to </w:t>
      </w:r>
      <w:r w:rsidRPr="00441CD0">
        <w:rPr>
          <w:noProof/>
        </w:rPr>
        <w:t>"</w:t>
      </w:r>
      <w:r w:rsidRPr="00441CD0">
        <w:t>1</w:t>
      </w:r>
      <w:r w:rsidRPr="00441CD0">
        <w:rPr>
          <w:noProof/>
        </w:rPr>
        <w:t>"</w:t>
      </w:r>
      <w:r w:rsidRPr="00441CD0">
        <w:t xml:space="preserve">, this indicates a request to </w:t>
      </w:r>
      <w:r w:rsidRPr="00441CD0">
        <w:rPr>
          <w:noProof/>
        </w:rPr>
        <w:t xml:space="preserve">report when the </w:t>
      </w:r>
      <w:r w:rsidRPr="00441CD0">
        <w:rPr>
          <w:lang w:val="en-US"/>
        </w:rPr>
        <w:t>Time Offset Reporting Threshold is exceeded</w:t>
      </w:r>
      <w:r w:rsidRPr="00441CD0">
        <w:t>.</w:t>
      </w:r>
    </w:p>
    <w:p w14:paraId="4FDBA616" w14:textId="77777777" w:rsidR="00EE5860" w:rsidRPr="00441CD0" w:rsidRDefault="00EE5860" w:rsidP="00EE5860">
      <w:pPr>
        <w:pStyle w:val="B1"/>
      </w:pPr>
      <w:r w:rsidRPr="00441CD0">
        <w:rPr>
          <w:noProof/>
        </w:rPr>
        <w:t>-</w:t>
      </w:r>
      <w:r w:rsidRPr="00441CD0">
        <w:rPr>
          <w:noProof/>
        </w:rPr>
        <w:tab/>
        <w:t xml:space="preserve">Bit 2: (RRCR) Request to Report Cumulative </w:t>
      </w:r>
      <w:r w:rsidRPr="00441CD0">
        <w:t xml:space="preserve">RateRatio: when set to </w:t>
      </w:r>
      <w:r w:rsidRPr="00441CD0">
        <w:rPr>
          <w:noProof/>
        </w:rPr>
        <w:t>"</w:t>
      </w:r>
      <w:r w:rsidRPr="00441CD0">
        <w:t>1</w:t>
      </w:r>
      <w:r w:rsidRPr="00441CD0">
        <w:rPr>
          <w:noProof/>
        </w:rPr>
        <w:t>"</w:t>
      </w:r>
      <w:r w:rsidRPr="00441CD0">
        <w:t xml:space="preserve">, this indicates a request </w:t>
      </w:r>
      <w:r w:rsidRPr="00441CD0">
        <w:rPr>
          <w:noProof/>
        </w:rPr>
        <w:t xml:space="preserve">to report when the cumulative </w:t>
      </w:r>
      <w:r w:rsidRPr="00441CD0">
        <w:t xml:space="preserve">RateRatio </w:t>
      </w:r>
      <w:r w:rsidRPr="00441CD0">
        <w:rPr>
          <w:lang w:val="en-US"/>
        </w:rPr>
        <w:t>Reporting Thresholds is exceeded</w:t>
      </w:r>
      <w:r w:rsidRPr="00441CD0">
        <w:t>.</w:t>
      </w:r>
    </w:p>
    <w:p w14:paraId="387F84C4" w14:textId="77777777" w:rsidR="00EE5860" w:rsidRPr="00441CD0" w:rsidRDefault="00EE5860" w:rsidP="00EE5860">
      <w:pPr>
        <w:pStyle w:val="B1"/>
      </w:pPr>
      <w:r w:rsidRPr="00441CD0">
        <w:rPr>
          <w:noProof/>
        </w:rPr>
        <w:t>-</w:t>
      </w:r>
      <w:r w:rsidRPr="00441CD0">
        <w:rPr>
          <w:noProof/>
        </w:rPr>
        <w:tab/>
        <w:t xml:space="preserve">Bits 3 to 8: </w:t>
      </w:r>
      <w:r w:rsidRPr="00441CD0">
        <w:t xml:space="preserve">Spare, for future use and set to </w:t>
      </w:r>
      <w:r w:rsidRPr="00441CD0">
        <w:rPr>
          <w:noProof/>
        </w:rPr>
        <w:t>"</w:t>
      </w:r>
      <w:r w:rsidRPr="00441CD0">
        <w:t>0</w:t>
      </w:r>
      <w:r w:rsidRPr="00441CD0">
        <w:rPr>
          <w:noProof/>
        </w:rPr>
        <w:t>"</w:t>
      </w:r>
      <w:r w:rsidRPr="00441CD0">
        <w:t>.</w:t>
      </w:r>
    </w:p>
    <w:p w14:paraId="0F1526D4" w14:textId="77777777" w:rsidR="00EE5860" w:rsidRPr="00441CD0" w:rsidRDefault="00EE5860" w:rsidP="00EE5860">
      <w:pPr>
        <w:pStyle w:val="B1"/>
      </w:pPr>
      <w:r w:rsidRPr="00441CD0">
        <w:rPr>
          <w:noProof/>
        </w:rPr>
        <w:lastRenderedPageBreak/>
        <w:t>At least one bit shall be set to "1". Several bits may be set to "1".</w:t>
      </w:r>
    </w:p>
    <w:p w14:paraId="397F3B67" w14:textId="77777777" w:rsidR="00EE5860" w:rsidRPr="00441CD0" w:rsidRDefault="00EE5860" w:rsidP="00EE5860">
      <w:pPr>
        <w:pStyle w:val="Heading3"/>
      </w:pPr>
      <w:bookmarkStart w:id="6853" w:name="_Toc27490992"/>
      <w:bookmarkStart w:id="6854" w:name="_Toc27557285"/>
      <w:bookmarkStart w:id="6855" w:name="_Toc27724202"/>
      <w:bookmarkStart w:id="6856" w:name="_Toc36031276"/>
      <w:bookmarkStart w:id="6857" w:name="_Toc36043196"/>
      <w:bookmarkStart w:id="6858" w:name="_Toc36814521"/>
      <w:bookmarkStart w:id="6859" w:name="_Toc44689379"/>
      <w:bookmarkStart w:id="6860" w:name="_Toc44924133"/>
      <w:bookmarkStart w:id="6861" w:name="_Toc51861103"/>
      <w:bookmarkStart w:id="6862" w:name="_Toc57930874"/>
      <w:bookmarkStart w:id="6863" w:name="_Toc57931504"/>
      <w:bookmarkStart w:id="6864" w:name="_Toc27490993"/>
      <w:bookmarkStart w:id="6865" w:name="_Toc27557286"/>
      <w:bookmarkStart w:id="6866" w:name="_Toc27724203"/>
      <w:bookmarkStart w:id="6867" w:name="_Toc67499896"/>
      <w:r w:rsidRPr="00441CD0">
        <w:t>8.2.146</w:t>
      </w:r>
      <w:r w:rsidRPr="00441CD0">
        <w:tab/>
      </w:r>
      <w:bookmarkStart w:id="6868" w:name="_Hlk23348810"/>
      <w:r w:rsidRPr="00441CD0">
        <w:t>TSN Time Domain Number</w:t>
      </w:r>
      <w:bookmarkEnd w:id="6853"/>
      <w:bookmarkEnd w:id="6854"/>
      <w:bookmarkEnd w:id="6855"/>
      <w:bookmarkEnd w:id="6856"/>
      <w:bookmarkEnd w:id="6857"/>
      <w:bookmarkEnd w:id="6858"/>
      <w:bookmarkEnd w:id="6859"/>
      <w:bookmarkEnd w:id="6860"/>
      <w:bookmarkEnd w:id="6861"/>
      <w:bookmarkEnd w:id="6862"/>
      <w:bookmarkEnd w:id="6863"/>
      <w:bookmarkEnd w:id="6867"/>
      <w:bookmarkEnd w:id="6868"/>
    </w:p>
    <w:p w14:paraId="6116B495" w14:textId="77777777" w:rsidR="00EE5860" w:rsidRPr="00441CD0" w:rsidRDefault="00EE5860" w:rsidP="00EE5860">
      <w:pPr>
        <w:rPr>
          <w:lang w:eastAsia="zh-CN"/>
        </w:rPr>
      </w:pPr>
      <w:r w:rsidRPr="00441CD0">
        <w:t>The TSN Time Domain Number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8.2.146-1</w:t>
      </w:r>
      <w:r w:rsidRPr="00441CD0">
        <w:rPr>
          <w:lang w:eastAsia="ja-JP"/>
        </w:rPr>
        <w:t xml:space="preserve">. </w:t>
      </w:r>
      <w:r w:rsidRPr="00441CD0">
        <w:rPr>
          <w:lang w:eastAsia="zh-CN"/>
        </w:rPr>
        <w:t>It shall contain a TSN timing related D</w:t>
      </w:r>
      <w:r w:rsidRPr="00441CD0">
        <w:t>omain Number</w:t>
      </w:r>
      <w:r w:rsidRPr="00441CD0">
        <w:rPr>
          <w:lang w:eastAsia="zh-CN"/>
        </w:rPr>
        <w:t>.</w:t>
      </w:r>
    </w:p>
    <w:p w14:paraId="3F1AB3F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E584903" w14:textId="77777777" w:rsidTr="00BB0E1F">
        <w:trPr>
          <w:jc w:val="center"/>
        </w:trPr>
        <w:tc>
          <w:tcPr>
            <w:tcW w:w="151" w:type="dxa"/>
            <w:tcBorders>
              <w:top w:val="single" w:sz="6" w:space="0" w:color="auto"/>
              <w:left w:val="single" w:sz="6" w:space="0" w:color="auto"/>
              <w:bottom w:val="nil"/>
              <w:right w:val="nil"/>
            </w:tcBorders>
          </w:tcPr>
          <w:p w14:paraId="7E77AE0C"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05D0AF4"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1C7A1194"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011390" w14:textId="77777777" w:rsidR="00EE5860" w:rsidRPr="00441CD0" w:rsidRDefault="00EE5860" w:rsidP="00BB0E1F">
            <w:pPr>
              <w:pStyle w:val="TAC"/>
              <w:rPr>
                <w:lang w:val="fr-FR"/>
              </w:rPr>
            </w:pPr>
          </w:p>
        </w:tc>
      </w:tr>
      <w:tr w:rsidR="00EE5860" w:rsidRPr="00441CD0" w14:paraId="2311F899" w14:textId="77777777" w:rsidTr="00BB0E1F">
        <w:trPr>
          <w:jc w:val="center"/>
        </w:trPr>
        <w:tc>
          <w:tcPr>
            <w:tcW w:w="151" w:type="dxa"/>
            <w:tcBorders>
              <w:top w:val="nil"/>
              <w:left w:val="single" w:sz="6" w:space="0" w:color="auto"/>
              <w:bottom w:val="nil"/>
              <w:right w:val="nil"/>
            </w:tcBorders>
          </w:tcPr>
          <w:p w14:paraId="2BF5DFC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97313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D479C83"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F4C3AC2"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7717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5C4700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C0AC51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2436CEB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65A4ABB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95BE9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26A197" w14:textId="77777777" w:rsidR="00EE5860" w:rsidRPr="00441CD0" w:rsidRDefault="00EE5860" w:rsidP="00BB0E1F">
            <w:pPr>
              <w:pStyle w:val="TAC"/>
              <w:rPr>
                <w:lang w:val="fr-FR"/>
              </w:rPr>
            </w:pPr>
          </w:p>
        </w:tc>
      </w:tr>
      <w:tr w:rsidR="00EE5860" w:rsidRPr="00441CD0" w14:paraId="78AC1FAB" w14:textId="77777777" w:rsidTr="00BB0E1F">
        <w:trPr>
          <w:jc w:val="center"/>
        </w:trPr>
        <w:tc>
          <w:tcPr>
            <w:tcW w:w="151" w:type="dxa"/>
            <w:tcBorders>
              <w:top w:val="nil"/>
              <w:left w:val="single" w:sz="6" w:space="0" w:color="auto"/>
              <w:bottom w:val="nil"/>
              <w:right w:val="nil"/>
            </w:tcBorders>
          </w:tcPr>
          <w:p w14:paraId="037AB7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E96853"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53E483" w14:textId="77777777" w:rsidR="00EE5860" w:rsidRPr="00441CD0" w:rsidRDefault="00EE5860" w:rsidP="00BB0E1F">
            <w:pPr>
              <w:pStyle w:val="TAC"/>
              <w:rPr>
                <w:lang w:val="fr-FR"/>
              </w:rPr>
            </w:pPr>
            <w:r w:rsidRPr="00441CD0">
              <w:rPr>
                <w:lang w:val="fr-FR"/>
              </w:rPr>
              <w:t xml:space="preserve">Type = </w:t>
            </w:r>
            <w:r w:rsidRPr="00441CD0">
              <w:rPr>
                <w:lang w:val="sv-SE"/>
              </w:rPr>
              <w:t>206</w:t>
            </w:r>
            <w:r w:rsidRPr="00441CD0">
              <w:rPr>
                <w:lang w:val="fr-FR"/>
              </w:rPr>
              <w:t xml:space="preserve"> (decimal)</w:t>
            </w:r>
          </w:p>
        </w:tc>
        <w:tc>
          <w:tcPr>
            <w:tcW w:w="588" w:type="dxa"/>
            <w:tcBorders>
              <w:top w:val="nil"/>
              <w:left w:val="single" w:sz="4" w:space="0" w:color="auto"/>
              <w:bottom w:val="nil"/>
              <w:right w:val="single" w:sz="6" w:space="0" w:color="auto"/>
            </w:tcBorders>
          </w:tcPr>
          <w:p w14:paraId="4B723D72" w14:textId="77777777" w:rsidR="00EE5860" w:rsidRPr="00441CD0" w:rsidRDefault="00EE5860" w:rsidP="00BB0E1F">
            <w:pPr>
              <w:pStyle w:val="TAC"/>
              <w:rPr>
                <w:lang w:val="fr-FR"/>
              </w:rPr>
            </w:pPr>
          </w:p>
        </w:tc>
      </w:tr>
      <w:tr w:rsidR="00EE5860" w:rsidRPr="00441CD0" w14:paraId="64CABF02" w14:textId="77777777" w:rsidTr="00BB0E1F">
        <w:trPr>
          <w:jc w:val="center"/>
        </w:trPr>
        <w:tc>
          <w:tcPr>
            <w:tcW w:w="151" w:type="dxa"/>
            <w:tcBorders>
              <w:top w:val="nil"/>
              <w:left w:val="single" w:sz="6" w:space="0" w:color="auto"/>
              <w:bottom w:val="nil"/>
              <w:right w:val="nil"/>
            </w:tcBorders>
          </w:tcPr>
          <w:p w14:paraId="7E47DA7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5958829"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49560E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1B2D60F" w14:textId="77777777" w:rsidR="00EE5860" w:rsidRPr="00441CD0" w:rsidRDefault="00EE5860" w:rsidP="00BB0E1F">
            <w:pPr>
              <w:pStyle w:val="TAC"/>
              <w:rPr>
                <w:lang w:val="fr-FR"/>
              </w:rPr>
            </w:pPr>
          </w:p>
        </w:tc>
      </w:tr>
      <w:tr w:rsidR="00EE5860" w:rsidRPr="00441CD0" w14:paraId="201EEED4" w14:textId="77777777" w:rsidTr="00BB0E1F">
        <w:trPr>
          <w:jc w:val="center"/>
        </w:trPr>
        <w:tc>
          <w:tcPr>
            <w:tcW w:w="151" w:type="dxa"/>
            <w:tcBorders>
              <w:top w:val="nil"/>
              <w:left w:val="single" w:sz="6" w:space="0" w:color="auto"/>
              <w:bottom w:val="nil"/>
              <w:right w:val="nil"/>
            </w:tcBorders>
          </w:tcPr>
          <w:p w14:paraId="510EAD7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213367"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3BDBE5A" w14:textId="77777777" w:rsidR="00EE5860" w:rsidRPr="00441CD0" w:rsidRDefault="00EE5860" w:rsidP="00BB0E1F">
            <w:pPr>
              <w:pStyle w:val="TAC"/>
              <w:rPr>
                <w:lang w:val="fr-FR" w:eastAsia="zh-CN"/>
              </w:rPr>
            </w:pPr>
            <w:r w:rsidRPr="00441CD0">
              <w:rPr>
                <w:lang w:val="fr-FR"/>
              </w:rPr>
              <w:t>TSN Time Domain Number</w:t>
            </w:r>
            <w:r w:rsidRPr="00441CD0">
              <w:rPr>
                <w:lang w:val="fr-FR" w:eastAsia="ja-JP"/>
              </w:rPr>
              <w:t xml:space="preserve"> </w:t>
            </w:r>
            <w:r w:rsidRPr="00441CD0">
              <w:rPr>
                <w:lang w:val="fr-FR" w:eastAsia="zh-CN"/>
              </w:rPr>
              <w:t>value</w:t>
            </w:r>
          </w:p>
        </w:tc>
        <w:tc>
          <w:tcPr>
            <w:tcW w:w="588" w:type="dxa"/>
            <w:tcBorders>
              <w:top w:val="nil"/>
              <w:left w:val="single" w:sz="4" w:space="0" w:color="auto"/>
              <w:bottom w:val="nil"/>
              <w:right w:val="single" w:sz="6" w:space="0" w:color="auto"/>
            </w:tcBorders>
          </w:tcPr>
          <w:p w14:paraId="213C448F" w14:textId="77777777" w:rsidR="00EE5860" w:rsidRPr="00441CD0" w:rsidRDefault="00EE5860" w:rsidP="00BB0E1F">
            <w:pPr>
              <w:pStyle w:val="TAC"/>
              <w:rPr>
                <w:lang w:val="fr-FR"/>
              </w:rPr>
            </w:pPr>
          </w:p>
        </w:tc>
      </w:tr>
      <w:tr w:rsidR="00EE5860" w:rsidRPr="00441CD0" w14:paraId="5B243059" w14:textId="77777777" w:rsidTr="00BB0E1F">
        <w:trPr>
          <w:jc w:val="center"/>
        </w:trPr>
        <w:tc>
          <w:tcPr>
            <w:tcW w:w="151" w:type="dxa"/>
            <w:tcBorders>
              <w:top w:val="nil"/>
              <w:left w:val="single" w:sz="6" w:space="0" w:color="auto"/>
              <w:bottom w:val="single" w:sz="4" w:space="0" w:color="auto"/>
              <w:right w:val="nil"/>
            </w:tcBorders>
          </w:tcPr>
          <w:p w14:paraId="5DBCFC6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62CD164"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069C377"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7C99C7" w14:textId="77777777" w:rsidR="00EE5860" w:rsidRPr="00441CD0" w:rsidRDefault="00EE5860" w:rsidP="00BB0E1F">
            <w:pPr>
              <w:pStyle w:val="TAC"/>
              <w:rPr>
                <w:lang w:val="fr-FR"/>
              </w:rPr>
            </w:pPr>
          </w:p>
        </w:tc>
      </w:tr>
    </w:tbl>
    <w:p w14:paraId="165FA3F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146-1</w:t>
      </w:r>
      <w:r w:rsidRPr="00441CD0">
        <w:t>: TSN Time Domain Number</w:t>
      </w:r>
    </w:p>
    <w:p w14:paraId="6E23230F" w14:textId="77777777" w:rsidR="00EE5860" w:rsidRPr="00C95CC3" w:rsidRDefault="00EE5860" w:rsidP="00EE5860">
      <w:r w:rsidRPr="00441CD0">
        <w:t>The TSN Time Domain Number</w:t>
      </w:r>
      <w:r w:rsidRPr="00441CD0">
        <w:rPr>
          <w:lang w:eastAsia="ja-JP"/>
        </w:rPr>
        <w:t xml:space="preserve"> </w:t>
      </w:r>
      <w:r w:rsidRPr="00441CD0">
        <w:t>value field shall be encoded as a binary integer value.</w:t>
      </w:r>
    </w:p>
    <w:p w14:paraId="5504E3D8" w14:textId="77777777" w:rsidR="00EE5860" w:rsidRPr="00441CD0" w:rsidRDefault="00EE5860" w:rsidP="00EE5860">
      <w:pPr>
        <w:pStyle w:val="Heading3"/>
      </w:pPr>
      <w:bookmarkStart w:id="6869" w:name="_Toc36031277"/>
      <w:bookmarkStart w:id="6870" w:name="_Toc36043197"/>
      <w:bookmarkStart w:id="6871" w:name="_Toc36814522"/>
      <w:bookmarkStart w:id="6872" w:name="_Toc44689380"/>
      <w:bookmarkStart w:id="6873" w:name="_Toc44924134"/>
      <w:bookmarkStart w:id="6874" w:name="_Toc51861104"/>
      <w:bookmarkStart w:id="6875" w:name="_Toc57930875"/>
      <w:bookmarkStart w:id="6876" w:name="_Toc57931505"/>
      <w:bookmarkStart w:id="6877" w:name="_Toc67499897"/>
      <w:r w:rsidRPr="00441CD0">
        <w:t>8.</w:t>
      </w:r>
      <w:r w:rsidRPr="00441CD0">
        <w:rPr>
          <w:lang w:val="en-US"/>
        </w:rPr>
        <w:t>2.147</w:t>
      </w:r>
      <w:r w:rsidRPr="00441CD0">
        <w:tab/>
        <w:t>Time Offset Threshold</w:t>
      </w:r>
      <w:bookmarkEnd w:id="6864"/>
      <w:bookmarkEnd w:id="6865"/>
      <w:bookmarkEnd w:id="6866"/>
      <w:bookmarkEnd w:id="6869"/>
      <w:bookmarkEnd w:id="6870"/>
      <w:bookmarkEnd w:id="6871"/>
      <w:bookmarkEnd w:id="6872"/>
      <w:bookmarkEnd w:id="6873"/>
      <w:bookmarkEnd w:id="6874"/>
      <w:bookmarkEnd w:id="6875"/>
      <w:bookmarkEnd w:id="6876"/>
      <w:bookmarkEnd w:id="6877"/>
    </w:p>
    <w:p w14:paraId="37A5B6CD" w14:textId="77777777" w:rsidR="00EE5860" w:rsidRPr="00441CD0" w:rsidRDefault="00EE5860" w:rsidP="00EE5860">
      <w:r w:rsidRPr="00441CD0">
        <w:t xml:space="preserve">The Time Offset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8.2.147-1</w:t>
      </w:r>
      <w:r w:rsidRPr="00441CD0">
        <w:rPr>
          <w:lang w:eastAsia="ja-JP"/>
        </w:rPr>
        <w:t>.</w:t>
      </w:r>
    </w:p>
    <w:p w14:paraId="6B62AE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E3B69C" w14:textId="77777777" w:rsidTr="00BB0E1F">
        <w:trPr>
          <w:jc w:val="center"/>
        </w:trPr>
        <w:tc>
          <w:tcPr>
            <w:tcW w:w="151" w:type="dxa"/>
            <w:tcBorders>
              <w:top w:val="single" w:sz="6" w:space="0" w:color="auto"/>
              <w:left w:val="single" w:sz="6" w:space="0" w:color="auto"/>
              <w:bottom w:val="nil"/>
              <w:right w:val="nil"/>
            </w:tcBorders>
          </w:tcPr>
          <w:p w14:paraId="43CAE1F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94BB47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85837F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B67D1AC" w14:textId="77777777" w:rsidR="00EE5860" w:rsidRPr="00441CD0" w:rsidRDefault="00EE5860" w:rsidP="00BB0E1F">
            <w:pPr>
              <w:pStyle w:val="TAC"/>
              <w:rPr>
                <w:lang w:val="fr-FR"/>
              </w:rPr>
            </w:pPr>
          </w:p>
        </w:tc>
      </w:tr>
      <w:tr w:rsidR="00EE5860" w:rsidRPr="00441CD0" w14:paraId="03C7D2FC" w14:textId="77777777" w:rsidTr="00BB0E1F">
        <w:trPr>
          <w:jc w:val="center"/>
        </w:trPr>
        <w:tc>
          <w:tcPr>
            <w:tcW w:w="151" w:type="dxa"/>
            <w:tcBorders>
              <w:top w:val="nil"/>
              <w:left w:val="single" w:sz="6" w:space="0" w:color="auto"/>
              <w:bottom w:val="nil"/>
              <w:right w:val="nil"/>
            </w:tcBorders>
          </w:tcPr>
          <w:p w14:paraId="32E153B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55738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E3E49BA"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69F412F"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6946F0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7746045"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69E132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951A21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BC383C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6A2363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806B12D" w14:textId="77777777" w:rsidR="00EE5860" w:rsidRPr="00441CD0" w:rsidRDefault="00EE5860" w:rsidP="00BB0E1F">
            <w:pPr>
              <w:pStyle w:val="TAC"/>
              <w:rPr>
                <w:lang w:val="fr-FR"/>
              </w:rPr>
            </w:pPr>
          </w:p>
        </w:tc>
      </w:tr>
      <w:tr w:rsidR="00EE5860" w:rsidRPr="00441CD0" w14:paraId="6748E02D" w14:textId="77777777" w:rsidTr="00BB0E1F">
        <w:trPr>
          <w:jc w:val="center"/>
        </w:trPr>
        <w:tc>
          <w:tcPr>
            <w:tcW w:w="151" w:type="dxa"/>
            <w:tcBorders>
              <w:top w:val="nil"/>
              <w:left w:val="single" w:sz="6" w:space="0" w:color="auto"/>
              <w:bottom w:val="nil"/>
              <w:right w:val="nil"/>
            </w:tcBorders>
          </w:tcPr>
          <w:p w14:paraId="23F5B3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F56C2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9421445" w14:textId="77777777" w:rsidR="00EE5860" w:rsidRPr="00441CD0" w:rsidRDefault="00EE5860" w:rsidP="00BB0E1F">
            <w:pPr>
              <w:pStyle w:val="TAC"/>
              <w:rPr>
                <w:lang w:val="fr-FR"/>
              </w:rPr>
            </w:pPr>
            <w:r w:rsidRPr="00441CD0">
              <w:rPr>
                <w:lang w:val="fr-FR"/>
              </w:rPr>
              <w:t xml:space="preserve">Type = </w:t>
            </w:r>
            <w:r w:rsidRPr="00441CD0">
              <w:rPr>
                <w:lang w:val="sv-SE"/>
              </w:rPr>
              <w:t>207</w:t>
            </w:r>
            <w:r w:rsidRPr="00441CD0">
              <w:rPr>
                <w:lang w:val="fr-FR"/>
              </w:rPr>
              <w:t xml:space="preserve"> (decimal)</w:t>
            </w:r>
          </w:p>
        </w:tc>
        <w:tc>
          <w:tcPr>
            <w:tcW w:w="588" w:type="dxa"/>
            <w:tcBorders>
              <w:top w:val="nil"/>
              <w:left w:val="single" w:sz="4" w:space="0" w:color="auto"/>
              <w:bottom w:val="nil"/>
              <w:right w:val="single" w:sz="6" w:space="0" w:color="auto"/>
            </w:tcBorders>
          </w:tcPr>
          <w:p w14:paraId="17104C39" w14:textId="77777777" w:rsidR="00EE5860" w:rsidRPr="00441CD0" w:rsidRDefault="00EE5860" w:rsidP="00BB0E1F">
            <w:pPr>
              <w:pStyle w:val="TAC"/>
              <w:rPr>
                <w:lang w:val="fr-FR"/>
              </w:rPr>
            </w:pPr>
          </w:p>
        </w:tc>
      </w:tr>
      <w:tr w:rsidR="00EE5860" w:rsidRPr="00441CD0" w14:paraId="4535C8EC" w14:textId="77777777" w:rsidTr="00BB0E1F">
        <w:trPr>
          <w:jc w:val="center"/>
        </w:trPr>
        <w:tc>
          <w:tcPr>
            <w:tcW w:w="151" w:type="dxa"/>
            <w:tcBorders>
              <w:top w:val="nil"/>
              <w:left w:val="single" w:sz="6" w:space="0" w:color="auto"/>
              <w:bottom w:val="nil"/>
              <w:right w:val="nil"/>
            </w:tcBorders>
          </w:tcPr>
          <w:p w14:paraId="71CD04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2EA60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5A446D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A3D8576" w14:textId="77777777" w:rsidR="00EE5860" w:rsidRPr="00441CD0" w:rsidRDefault="00EE5860" w:rsidP="00BB0E1F">
            <w:pPr>
              <w:pStyle w:val="TAC"/>
              <w:rPr>
                <w:lang w:val="fr-FR"/>
              </w:rPr>
            </w:pPr>
          </w:p>
        </w:tc>
      </w:tr>
      <w:tr w:rsidR="00EE5860" w:rsidRPr="00441CD0" w14:paraId="10A2E288" w14:textId="77777777" w:rsidTr="00BB0E1F">
        <w:trPr>
          <w:jc w:val="center"/>
        </w:trPr>
        <w:tc>
          <w:tcPr>
            <w:tcW w:w="151" w:type="dxa"/>
            <w:tcBorders>
              <w:top w:val="nil"/>
              <w:left w:val="single" w:sz="6" w:space="0" w:color="auto"/>
              <w:bottom w:val="nil"/>
              <w:right w:val="nil"/>
            </w:tcBorders>
          </w:tcPr>
          <w:p w14:paraId="3B69E36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845757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4BB8B6B7" w14:textId="77777777" w:rsidR="00EE5860" w:rsidRPr="00441CD0" w:rsidRDefault="00EE5860" w:rsidP="00BB0E1F">
            <w:pPr>
              <w:pStyle w:val="TAC"/>
              <w:rPr>
                <w:lang w:val="fr-FR" w:eastAsia="zh-CN"/>
              </w:rPr>
            </w:pPr>
            <w:r w:rsidRPr="00441CD0">
              <w:rPr>
                <w:lang w:val="fr-FR"/>
              </w:rPr>
              <w:t>Time Offset Threshold</w:t>
            </w:r>
          </w:p>
        </w:tc>
        <w:tc>
          <w:tcPr>
            <w:tcW w:w="588" w:type="dxa"/>
            <w:tcBorders>
              <w:top w:val="nil"/>
              <w:left w:val="single" w:sz="4" w:space="0" w:color="auto"/>
              <w:bottom w:val="nil"/>
              <w:right w:val="single" w:sz="6" w:space="0" w:color="auto"/>
            </w:tcBorders>
          </w:tcPr>
          <w:p w14:paraId="08466BD1" w14:textId="77777777" w:rsidR="00EE5860" w:rsidRPr="00441CD0" w:rsidRDefault="00EE5860" w:rsidP="00BB0E1F">
            <w:pPr>
              <w:pStyle w:val="TAC"/>
              <w:rPr>
                <w:lang w:val="fr-FR"/>
              </w:rPr>
            </w:pPr>
          </w:p>
        </w:tc>
      </w:tr>
      <w:tr w:rsidR="00EE5860" w:rsidRPr="00441CD0" w14:paraId="36EA83B3" w14:textId="77777777" w:rsidTr="00BB0E1F">
        <w:trPr>
          <w:jc w:val="center"/>
        </w:trPr>
        <w:tc>
          <w:tcPr>
            <w:tcW w:w="151" w:type="dxa"/>
            <w:tcBorders>
              <w:top w:val="nil"/>
              <w:left w:val="single" w:sz="6" w:space="0" w:color="auto"/>
              <w:bottom w:val="single" w:sz="4" w:space="0" w:color="auto"/>
              <w:right w:val="nil"/>
            </w:tcBorders>
          </w:tcPr>
          <w:p w14:paraId="53D9385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F52957A"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3D548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E12F91" w14:textId="77777777" w:rsidR="00EE5860" w:rsidRPr="00441CD0" w:rsidRDefault="00EE5860" w:rsidP="00BB0E1F">
            <w:pPr>
              <w:pStyle w:val="TAC"/>
              <w:rPr>
                <w:lang w:val="fr-FR"/>
              </w:rPr>
            </w:pPr>
          </w:p>
        </w:tc>
      </w:tr>
    </w:tbl>
    <w:p w14:paraId="5DCB427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147</w:t>
      </w:r>
      <w:r w:rsidRPr="00441CD0">
        <w:rPr>
          <w:lang w:eastAsia="zh-CN"/>
        </w:rPr>
        <w:t>-</w:t>
      </w:r>
      <w:r w:rsidRPr="00441CD0">
        <w:rPr>
          <w:lang w:eastAsia="ja-JP"/>
        </w:rPr>
        <w:t>1</w:t>
      </w:r>
      <w:r w:rsidRPr="00441CD0">
        <w:t>: Time Offset Threshold</w:t>
      </w:r>
    </w:p>
    <w:p w14:paraId="59C0E6C7" w14:textId="77777777" w:rsidR="00EE5860" w:rsidRPr="00441CD0" w:rsidRDefault="00EE5860" w:rsidP="00EE5860">
      <w:r w:rsidRPr="00441CD0">
        <w:t>The Time Offset Threshold field shall be encoded as a signed64 binary integer value. It shall contain the Time Offset Threshold in nanoseconds.</w:t>
      </w:r>
    </w:p>
    <w:p w14:paraId="5862588D" w14:textId="77777777" w:rsidR="00EE5860" w:rsidRPr="00441CD0" w:rsidRDefault="00EE5860" w:rsidP="00EE5860">
      <w:pPr>
        <w:pStyle w:val="Heading3"/>
      </w:pPr>
      <w:bookmarkStart w:id="6878" w:name="_Toc27490994"/>
      <w:bookmarkStart w:id="6879" w:name="_Toc27557287"/>
      <w:bookmarkStart w:id="6880" w:name="_Toc27724204"/>
      <w:bookmarkStart w:id="6881" w:name="_Toc36031278"/>
      <w:bookmarkStart w:id="6882" w:name="_Toc36043198"/>
      <w:bookmarkStart w:id="6883" w:name="_Toc36814523"/>
      <w:bookmarkStart w:id="6884" w:name="_Toc44689381"/>
      <w:bookmarkStart w:id="6885" w:name="_Toc44924135"/>
      <w:bookmarkStart w:id="6886" w:name="_Toc51861105"/>
      <w:bookmarkStart w:id="6887" w:name="_Toc57930876"/>
      <w:bookmarkStart w:id="6888" w:name="_Toc57931506"/>
      <w:bookmarkStart w:id="6889" w:name="_Toc67499898"/>
      <w:r w:rsidRPr="00441CD0">
        <w:t>8.</w:t>
      </w:r>
      <w:r w:rsidRPr="00441CD0">
        <w:rPr>
          <w:lang w:val="en-US"/>
        </w:rPr>
        <w:t>2.148</w:t>
      </w:r>
      <w:r w:rsidRPr="00441CD0">
        <w:tab/>
        <w:t>Cumulative rateRatio Threshold</w:t>
      </w:r>
      <w:bookmarkEnd w:id="6878"/>
      <w:bookmarkEnd w:id="6879"/>
      <w:bookmarkEnd w:id="6880"/>
      <w:bookmarkEnd w:id="6881"/>
      <w:bookmarkEnd w:id="6882"/>
      <w:bookmarkEnd w:id="6883"/>
      <w:bookmarkEnd w:id="6884"/>
      <w:bookmarkEnd w:id="6885"/>
      <w:bookmarkEnd w:id="6886"/>
      <w:bookmarkEnd w:id="6887"/>
      <w:bookmarkEnd w:id="6888"/>
      <w:bookmarkEnd w:id="6889"/>
    </w:p>
    <w:p w14:paraId="4FEC0784" w14:textId="77777777" w:rsidR="00EE5860" w:rsidRPr="00441CD0" w:rsidRDefault="00EE5860" w:rsidP="00EE5860">
      <w:r w:rsidRPr="00441CD0">
        <w:t xml:space="preserve">The Cumulative rateRatio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8.2.148-1</w:t>
      </w:r>
      <w:r w:rsidRPr="00441CD0">
        <w:rPr>
          <w:lang w:eastAsia="ja-JP"/>
        </w:rPr>
        <w:t>.</w:t>
      </w:r>
    </w:p>
    <w:p w14:paraId="2CE93B2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CBAEF9" w14:textId="77777777" w:rsidTr="00BB0E1F">
        <w:trPr>
          <w:jc w:val="center"/>
        </w:trPr>
        <w:tc>
          <w:tcPr>
            <w:tcW w:w="151" w:type="dxa"/>
            <w:tcBorders>
              <w:top w:val="single" w:sz="6" w:space="0" w:color="auto"/>
              <w:left w:val="single" w:sz="6" w:space="0" w:color="auto"/>
              <w:bottom w:val="nil"/>
              <w:right w:val="nil"/>
            </w:tcBorders>
          </w:tcPr>
          <w:p w14:paraId="0A902097"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63F024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A46DA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B391447" w14:textId="77777777" w:rsidR="00EE5860" w:rsidRPr="00441CD0" w:rsidRDefault="00EE5860" w:rsidP="00BB0E1F">
            <w:pPr>
              <w:pStyle w:val="TAC"/>
              <w:rPr>
                <w:lang w:val="fr-FR"/>
              </w:rPr>
            </w:pPr>
          </w:p>
        </w:tc>
      </w:tr>
      <w:tr w:rsidR="00EE5860" w:rsidRPr="00441CD0" w14:paraId="7CD15414" w14:textId="77777777" w:rsidTr="00BB0E1F">
        <w:trPr>
          <w:jc w:val="center"/>
        </w:trPr>
        <w:tc>
          <w:tcPr>
            <w:tcW w:w="151" w:type="dxa"/>
            <w:tcBorders>
              <w:top w:val="nil"/>
              <w:left w:val="single" w:sz="6" w:space="0" w:color="auto"/>
              <w:bottom w:val="nil"/>
              <w:right w:val="nil"/>
            </w:tcBorders>
          </w:tcPr>
          <w:p w14:paraId="5C0475B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225305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7BD712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9AA80F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D226C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CA881F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8F1EC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89B77C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F4FDB5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59DCF8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2302A3E" w14:textId="77777777" w:rsidR="00EE5860" w:rsidRPr="00441CD0" w:rsidRDefault="00EE5860" w:rsidP="00BB0E1F">
            <w:pPr>
              <w:pStyle w:val="TAC"/>
              <w:rPr>
                <w:lang w:val="fr-FR"/>
              </w:rPr>
            </w:pPr>
          </w:p>
        </w:tc>
      </w:tr>
      <w:tr w:rsidR="00EE5860" w:rsidRPr="00441CD0" w14:paraId="67BAE069" w14:textId="77777777" w:rsidTr="00BB0E1F">
        <w:trPr>
          <w:jc w:val="center"/>
        </w:trPr>
        <w:tc>
          <w:tcPr>
            <w:tcW w:w="151" w:type="dxa"/>
            <w:tcBorders>
              <w:top w:val="nil"/>
              <w:left w:val="single" w:sz="6" w:space="0" w:color="auto"/>
              <w:bottom w:val="nil"/>
              <w:right w:val="nil"/>
            </w:tcBorders>
          </w:tcPr>
          <w:p w14:paraId="05936F0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16A7B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42D31AE" w14:textId="77777777" w:rsidR="00EE5860" w:rsidRPr="00441CD0" w:rsidRDefault="00EE5860" w:rsidP="00BB0E1F">
            <w:pPr>
              <w:pStyle w:val="TAC"/>
              <w:rPr>
                <w:lang w:val="fr-FR"/>
              </w:rPr>
            </w:pPr>
            <w:r w:rsidRPr="00441CD0">
              <w:rPr>
                <w:lang w:val="fr-FR"/>
              </w:rPr>
              <w:t xml:space="preserve">Type = </w:t>
            </w:r>
            <w:r w:rsidRPr="00441CD0">
              <w:rPr>
                <w:lang w:val="sv-SE"/>
              </w:rPr>
              <w:t>208</w:t>
            </w:r>
            <w:r w:rsidRPr="00441CD0">
              <w:rPr>
                <w:lang w:val="fr-FR"/>
              </w:rPr>
              <w:t xml:space="preserve"> (decimal)</w:t>
            </w:r>
          </w:p>
        </w:tc>
        <w:tc>
          <w:tcPr>
            <w:tcW w:w="588" w:type="dxa"/>
            <w:tcBorders>
              <w:top w:val="nil"/>
              <w:left w:val="single" w:sz="4" w:space="0" w:color="auto"/>
              <w:bottom w:val="nil"/>
              <w:right w:val="single" w:sz="6" w:space="0" w:color="auto"/>
            </w:tcBorders>
          </w:tcPr>
          <w:p w14:paraId="04D7D960" w14:textId="77777777" w:rsidR="00EE5860" w:rsidRPr="00441CD0" w:rsidRDefault="00EE5860" w:rsidP="00BB0E1F">
            <w:pPr>
              <w:pStyle w:val="TAC"/>
              <w:rPr>
                <w:lang w:val="fr-FR"/>
              </w:rPr>
            </w:pPr>
          </w:p>
        </w:tc>
      </w:tr>
      <w:tr w:rsidR="00EE5860" w:rsidRPr="00441CD0" w14:paraId="3117C6FC" w14:textId="77777777" w:rsidTr="00BB0E1F">
        <w:trPr>
          <w:jc w:val="center"/>
        </w:trPr>
        <w:tc>
          <w:tcPr>
            <w:tcW w:w="151" w:type="dxa"/>
            <w:tcBorders>
              <w:top w:val="nil"/>
              <w:left w:val="single" w:sz="6" w:space="0" w:color="auto"/>
              <w:bottom w:val="nil"/>
              <w:right w:val="nil"/>
            </w:tcBorders>
          </w:tcPr>
          <w:p w14:paraId="074000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D566480"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65A66C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24D54D" w14:textId="77777777" w:rsidR="00EE5860" w:rsidRPr="00441CD0" w:rsidRDefault="00EE5860" w:rsidP="00BB0E1F">
            <w:pPr>
              <w:pStyle w:val="TAC"/>
              <w:rPr>
                <w:lang w:val="fr-FR"/>
              </w:rPr>
            </w:pPr>
          </w:p>
        </w:tc>
      </w:tr>
      <w:tr w:rsidR="00EE5860" w:rsidRPr="00441CD0" w14:paraId="6A6851A2" w14:textId="77777777" w:rsidTr="00BB0E1F">
        <w:trPr>
          <w:jc w:val="center"/>
        </w:trPr>
        <w:tc>
          <w:tcPr>
            <w:tcW w:w="151" w:type="dxa"/>
            <w:tcBorders>
              <w:top w:val="nil"/>
              <w:left w:val="single" w:sz="6" w:space="0" w:color="auto"/>
              <w:bottom w:val="nil"/>
              <w:right w:val="nil"/>
            </w:tcBorders>
          </w:tcPr>
          <w:p w14:paraId="78398D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2F5A30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to 8 </w:t>
            </w:r>
          </w:p>
        </w:tc>
        <w:tc>
          <w:tcPr>
            <w:tcW w:w="4711" w:type="dxa"/>
            <w:gridSpan w:val="8"/>
            <w:tcBorders>
              <w:top w:val="single" w:sz="4" w:space="0" w:color="auto"/>
              <w:left w:val="single" w:sz="4" w:space="0" w:color="auto"/>
              <w:bottom w:val="single" w:sz="4" w:space="0" w:color="auto"/>
              <w:right w:val="single" w:sz="4" w:space="0" w:color="auto"/>
            </w:tcBorders>
            <w:hideMark/>
          </w:tcPr>
          <w:p w14:paraId="347BA9B2" w14:textId="77777777" w:rsidR="00EE5860" w:rsidRPr="00441CD0" w:rsidRDefault="00EE5860" w:rsidP="00BB0E1F">
            <w:pPr>
              <w:pStyle w:val="TAC"/>
              <w:rPr>
                <w:lang w:val="fr-FR" w:eastAsia="zh-CN"/>
              </w:rPr>
            </w:pPr>
            <w:r w:rsidRPr="00441CD0">
              <w:rPr>
                <w:lang w:val="fr-FR"/>
              </w:rPr>
              <w:t>Cumulative rateRatio Threshold</w:t>
            </w:r>
          </w:p>
        </w:tc>
        <w:tc>
          <w:tcPr>
            <w:tcW w:w="588" w:type="dxa"/>
            <w:tcBorders>
              <w:top w:val="nil"/>
              <w:left w:val="single" w:sz="4" w:space="0" w:color="auto"/>
              <w:bottom w:val="nil"/>
              <w:right w:val="single" w:sz="6" w:space="0" w:color="auto"/>
            </w:tcBorders>
          </w:tcPr>
          <w:p w14:paraId="0729D1F5" w14:textId="77777777" w:rsidR="00EE5860" w:rsidRPr="00441CD0" w:rsidRDefault="00EE5860" w:rsidP="00BB0E1F">
            <w:pPr>
              <w:pStyle w:val="TAC"/>
              <w:rPr>
                <w:lang w:val="fr-FR"/>
              </w:rPr>
            </w:pPr>
          </w:p>
        </w:tc>
      </w:tr>
      <w:tr w:rsidR="00EE5860" w:rsidRPr="00441CD0" w14:paraId="21AAA2EB" w14:textId="77777777" w:rsidTr="00BB0E1F">
        <w:trPr>
          <w:jc w:val="center"/>
        </w:trPr>
        <w:tc>
          <w:tcPr>
            <w:tcW w:w="151" w:type="dxa"/>
            <w:tcBorders>
              <w:top w:val="nil"/>
              <w:left w:val="single" w:sz="6" w:space="0" w:color="auto"/>
              <w:bottom w:val="single" w:sz="4" w:space="0" w:color="auto"/>
              <w:right w:val="nil"/>
            </w:tcBorders>
          </w:tcPr>
          <w:p w14:paraId="3F10A57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CA7C7F9"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BAF9930"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A94987C" w14:textId="77777777" w:rsidR="00EE5860" w:rsidRPr="00441CD0" w:rsidRDefault="00EE5860" w:rsidP="00BB0E1F">
            <w:pPr>
              <w:pStyle w:val="TAC"/>
              <w:rPr>
                <w:lang w:val="fr-FR"/>
              </w:rPr>
            </w:pPr>
          </w:p>
        </w:tc>
      </w:tr>
    </w:tbl>
    <w:p w14:paraId="2A38CAF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148</w:t>
      </w:r>
      <w:r w:rsidRPr="00441CD0">
        <w:rPr>
          <w:lang w:eastAsia="zh-CN"/>
        </w:rPr>
        <w:t>-</w:t>
      </w:r>
      <w:r w:rsidRPr="00441CD0">
        <w:rPr>
          <w:lang w:eastAsia="ja-JP"/>
        </w:rPr>
        <w:t>1</w:t>
      </w:r>
      <w:r w:rsidRPr="00441CD0">
        <w:t>: Cumulative rateRatio Threshold</w:t>
      </w:r>
    </w:p>
    <w:p w14:paraId="5FD03FE6" w14:textId="77777777" w:rsidR="00EE5860" w:rsidRPr="00441CD0" w:rsidRDefault="00EE5860" w:rsidP="00EE5860">
      <w:r w:rsidRPr="00441CD0">
        <w:t>The Cumulative rateRatio Threshold field shall be encoded as the cumulativeRateRatio (Integer32) specified in clauses 14.4.2 and 15.6 of IEEE Std 802.1AS-Rev/D7.3 [58], i.e. the quantity "(rateRatio- 1.0)(2^41)".</w:t>
      </w:r>
    </w:p>
    <w:p w14:paraId="53303B49" w14:textId="77777777" w:rsidR="00EE5860" w:rsidRPr="00441CD0" w:rsidRDefault="00EE5860" w:rsidP="00EE5860">
      <w:pPr>
        <w:pStyle w:val="Heading3"/>
      </w:pPr>
      <w:bookmarkStart w:id="6890" w:name="_Toc27490995"/>
      <w:bookmarkStart w:id="6891" w:name="_Toc27557288"/>
      <w:bookmarkStart w:id="6892" w:name="_Toc27724205"/>
      <w:bookmarkStart w:id="6893" w:name="_Toc36031279"/>
      <w:bookmarkStart w:id="6894" w:name="_Toc36043199"/>
      <w:bookmarkStart w:id="6895" w:name="_Toc36814524"/>
      <w:bookmarkStart w:id="6896" w:name="_Toc44689382"/>
      <w:bookmarkStart w:id="6897" w:name="_Toc44924136"/>
      <w:bookmarkStart w:id="6898" w:name="_Toc51861106"/>
      <w:bookmarkStart w:id="6899" w:name="_Toc57930877"/>
      <w:bookmarkStart w:id="6900" w:name="_Toc57931507"/>
      <w:bookmarkStart w:id="6901" w:name="_Toc67499899"/>
      <w:r w:rsidRPr="00441CD0">
        <w:t>8.</w:t>
      </w:r>
      <w:r w:rsidRPr="00441CD0">
        <w:rPr>
          <w:lang w:val="en-US"/>
        </w:rPr>
        <w:t>2.149</w:t>
      </w:r>
      <w:r w:rsidRPr="00441CD0">
        <w:tab/>
        <w:t>Time Offset Measurement</w:t>
      </w:r>
      <w:bookmarkEnd w:id="6890"/>
      <w:bookmarkEnd w:id="6891"/>
      <w:bookmarkEnd w:id="6892"/>
      <w:bookmarkEnd w:id="6893"/>
      <w:bookmarkEnd w:id="6894"/>
      <w:bookmarkEnd w:id="6895"/>
      <w:bookmarkEnd w:id="6896"/>
      <w:bookmarkEnd w:id="6897"/>
      <w:bookmarkEnd w:id="6898"/>
      <w:bookmarkEnd w:id="6899"/>
      <w:bookmarkEnd w:id="6900"/>
      <w:bookmarkEnd w:id="6901"/>
    </w:p>
    <w:p w14:paraId="7C5F4C76" w14:textId="77777777" w:rsidR="00EE5860" w:rsidRPr="00441CD0" w:rsidRDefault="00EE5860" w:rsidP="00EE5860">
      <w:r w:rsidRPr="00441CD0">
        <w:t xml:space="preserve">The Time Offset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8.2.149-1</w:t>
      </w:r>
      <w:r w:rsidRPr="00441CD0">
        <w:rPr>
          <w:lang w:eastAsia="ja-JP"/>
        </w:rPr>
        <w:t>.</w:t>
      </w:r>
    </w:p>
    <w:p w14:paraId="6F054F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01EF143" w14:textId="77777777" w:rsidTr="00BB0E1F">
        <w:trPr>
          <w:jc w:val="center"/>
        </w:trPr>
        <w:tc>
          <w:tcPr>
            <w:tcW w:w="151" w:type="dxa"/>
            <w:tcBorders>
              <w:top w:val="single" w:sz="6" w:space="0" w:color="auto"/>
              <w:left w:val="single" w:sz="6" w:space="0" w:color="auto"/>
              <w:bottom w:val="nil"/>
              <w:right w:val="nil"/>
            </w:tcBorders>
          </w:tcPr>
          <w:p w14:paraId="39B8FC4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8B3FE0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C25F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79AFE69" w14:textId="77777777" w:rsidR="00EE5860" w:rsidRPr="00441CD0" w:rsidRDefault="00EE5860" w:rsidP="00BB0E1F">
            <w:pPr>
              <w:pStyle w:val="TAC"/>
              <w:rPr>
                <w:lang w:val="fr-FR"/>
              </w:rPr>
            </w:pPr>
          </w:p>
        </w:tc>
      </w:tr>
      <w:tr w:rsidR="00EE5860" w:rsidRPr="00441CD0" w14:paraId="104DFD02" w14:textId="77777777" w:rsidTr="00BB0E1F">
        <w:trPr>
          <w:jc w:val="center"/>
        </w:trPr>
        <w:tc>
          <w:tcPr>
            <w:tcW w:w="151" w:type="dxa"/>
            <w:tcBorders>
              <w:top w:val="nil"/>
              <w:left w:val="single" w:sz="6" w:space="0" w:color="auto"/>
              <w:bottom w:val="nil"/>
              <w:right w:val="nil"/>
            </w:tcBorders>
          </w:tcPr>
          <w:p w14:paraId="6E1A7F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99CAD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0720EC"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886EBE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B13F12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7182E6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5B9043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5E3101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2EDFE7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F48754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9C7C7EF" w14:textId="77777777" w:rsidR="00EE5860" w:rsidRPr="00441CD0" w:rsidRDefault="00EE5860" w:rsidP="00BB0E1F">
            <w:pPr>
              <w:pStyle w:val="TAC"/>
              <w:rPr>
                <w:lang w:val="fr-FR"/>
              </w:rPr>
            </w:pPr>
          </w:p>
        </w:tc>
      </w:tr>
      <w:tr w:rsidR="00EE5860" w:rsidRPr="00441CD0" w14:paraId="10A2D839" w14:textId="77777777" w:rsidTr="00BB0E1F">
        <w:trPr>
          <w:jc w:val="center"/>
        </w:trPr>
        <w:tc>
          <w:tcPr>
            <w:tcW w:w="151" w:type="dxa"/>
            <w:tcBorders>
              <w:top w:val="nil"/>
              <w:left w:val="single" w:sz="6" w:space="0" w:color="auto"/>
              <w:bottom w:val="nil"/>
              <w:right w:val="nil"/>
            </w:tcBorders>
          </w:tcPr>
          <w:p w14:paraId="1AEFFFC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337AA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5F48BCB" w14:textId="77777777" w:rsidR="00EE5860" w:rsidRPr="00441CD0" w:rsidRDefault="00EE5860" w:rsidP="00BB0E1F">
            <w:pPr>
              <w:pStyle w:val="TAC"/>
              <w:rPr>
                <w:lang w:val="fr-FR"/>
              </w:rPr>
            </w:pPr>
            <w:r w:rsidRPr="00441CD0">
              <w:rPr>
                <w:lang w:val="fr-FR"/>
              </w:rPr>
              <w:t xml:space="preserve">Type = </w:t>
            </w:r>
            <w:r w:rsidRPr="00441CD0">
              <w:rPr>
                <w:lang w:val="sv-SE"/>
              </w:rPr>
              <w:t>209</w:t>
            </w:r>
            <w:r w:rsidRPr="00441CD0">
              <w:rPr>
                <w:lang w:val="fr-FR"/>
              </w:rPr>
              <w:t xml:space="preserve"> (decimal)</w:t>
            </w:r>
          </w:p>
        </w:tc>
        <w:tc>
          <w:tcPr>
            <w:tcW w:w="588" w:type="dxa"/>
            <w:tcBorders>
              <w:top w:val="nil"/>
              <w:left w:val="single" w:sz="4" w:space="0" w:color="auto"/>
              <w:bottom w:val="nil"/>
              <w:right w:val="single" w:sz="6" w:space="0" w:color="auto"/>
            </w:tcBorders>
          </w:tcPr>
          <w:p w14:paraId="51A3B6A6" w14:textId="77777777" w:rsidR="00EE5860" w:rsidRPr="00441CD0" w:rsidRDefault="00EE5860" w:rsidP="00BB0E1F">
            <w:pPr>
              <w:pStyle w:val="TAC"/>
              <w:rPr>
                <w:lang w:val="fr-FR"/>
              </w:rPr>
            </w:pPr>
          </w:p>
        </w:tc>
      </w:tr>
      <w:tr w:rsidR="00EE5860" w:rsidRPr="00441CD0" w14:paraId="71657E2A" w14:textId="77777777" w:rsidTr="00BB0E1F">
        <w:trPr>
          <w:jc w:val="center"/>
        </w:trPr>
        <w:tc>
          <w:tcPr>
            <w:tcW w:w="151" w:type="dxa"/>
            <w:tcBorders>
              <w:top w:val="nil"/>
              <w:left w:val="single" w:sz="6" w:space="0" w:color="auto"/>
              <w:bottom w:val="nil"/>
              <w:right w:val="nil"/>
            </w:tcBorders>
          </w:tcPr>
          <w:p w14:paraId="524DB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A24FCD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3AC87"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FFE7F46" w14:textId="77777777" w:rsidR="00EE5860" w:rsidRPr="00441CD0" w:rsidRDefault="00EE5860" w:rsidP="00BB0E1F">
            <w:pPr>
              <w:pStyle w:val="TAC"/>
              <w:rPr>
                <w:lang w:val="fr-FR"/>
              </w:rPr>
            </w:pPr>
          </w:p>
        </w:tc>
      </w:tr>
      <w:tr w:rsidR="00EE5860" w:rsidRPr="00441CD0" w14:paraId="395D0A6D" w14:textId="77777777" w:rsidTr="00BB0E1F">
        <w:trPr>
          <w:jc w:val="center"/>
        </w:trPr>
        <w:tc>
          <w:tcPr>
            <w:tcW w:w="151" w:type="dxa"/>
            <w:tcBorders>
              <w:top w:val="nil"/>
              <w:left w:val="single" w:sz="6" w:space="0" w:color="auto"/>
              <w:bottom w:val="nil"/>
              <w:right w:val="nil"/>
            </w:tcBorders>
          </w:tcPr>
          <w:p w14:paraId="5DA5F4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8F008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0313913D" w14:textId="77777777" w:rsidR="00EE5860" w:rsidRPr="00441CD0" w:rsidRDefault="00EE5860" w:rsidP="00BB0E1F">
            <w:pPr>
              <w:pStyle w:val="TAC"/>
              <w:rPr>
                <w:lang w:val="fr-FR" w:eastAsia="zh-CN"/>
              </w:rPr>
            </w:pPr>
            <w:r w:rsidRPr="00441CD0">
              <w:rPr>
                <w:lang w:val="fr-FR"/>
              </w:rPr>
              <w:t>Time Offset Measurement</w:t>
            </w:r>
          </w:p>
        </w:tc>
        <w:tc>
          <w:tcPr>
            <w:tcW w:w="588" w:type="dxa"/>
            <w:tcBorders>
              <w:top w:val="nil"/>
              <w:left w:val="single" w:sz="4" w:space="0" w:color="auto"/>
              <w:bottom w:val="nil"/>
              <w:right w:val="single" w:sz="6" w:space="0" w:color="auto"/>
            </w:tcBorders>
          </w:tcPr>
          <w:p w14:paraId="20B77700" w14:textId="77777777" w:rsidR="00EE5860" w:rsidRPr="00441CD0" w:rsidRDefault="00EE5860" w:rsidP="00BB0E1F">
            <w:pPr>
              <w:pStyle w:val="TAC"/>
              <w:rPr>
                <w:lang w:val="fr-FR"/>
              </w:rPr>
            </w:pPr>
          </w:p>
        </w:tc>
      </w:tr>
      <w:tr w:rsidR="00EE5860" w:rsidRPr="00441CD0" w14:paraId="38541656" w14:textId="77777777" w:rsidTr="00BB0E1F">
        <w:trPr>
          <w:jc w:val="center"/>
        </w:trPr>
        <w:tc>
          <w:tcPr>
            <w:tcW w:w="151" w:type="dxa"/>
            <w:tcBorders>
              <w:top w:val="nil"/>
              <w:left w:val="single" w:sz="6" w:space="0" w:color="auto"/>
              <w:bottom w:val="single" w:sz="4" w:space="0" w:color="auto"/>
              <w:right w:val="nil"/>
            </w:tcBorders>
          </w:tcPr>
          <w:p w14:paraId="4165D6C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AEC9E2D"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27D0C0C"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44112E" w14:textId="77777777" w:rsidR="00EE5860" w:rsidRPr="00441CD0" w:rsidRDefault="00EE5860" w:rsidP="00BB0E1F">
            <w:pPr>
              <w:pStyle w:val="TAC"/>
              <w:rPr>
                <w:lang w:val="fr-FR"/>
              </w:rPr>
            </w:pPr>
          </w:p>
        </w:tc>
      </w:tr>
    </w:tbl>
    <w:p w14:paraId="0CE9A83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149</w:t>
      </w:r>
      <w:r w:rsidRPr="00441CD0">
        <w:rPr>
          <w:lang w:eastAsia="zh-CN"/>
        </w:rPr>
        <w:t>-</w:t>
      </w:r>
      <w:r w:rsidRPr="00441CD0">
        <w:rPr>
          <w:lang w:eastAsia="ja-JP"/>
        </w:rPr>
        <w:t>1</w:t>
      </w:r>
      <w:r w:rsidRPr="00441CD0">
        <w:t>: Time Offset Measurement</w:t>
      </w:r>
    </w:p>
    <w:p w14:paraId="7AE686E3" w14:textId="77777777" w:rsidR="00EE5860" w:rsidRPr="00441CD0" w:rsidRDefault="00EE5860" w:rsidP="00EE5860">
      <w:bookmarkStart w:id="6902" w:name="_Toc27490996"/>
      <w:bookmarkStart w:id="6903" w:name="_Toc27557289"/>
      <w:bookmarkStart w:id="6904" w:name="_Toc27724206"/>
      <w:r w:rsidRPr="00441CD0">
        <w:t>The Time Offset Measurement field shall be encoded as a signed64 binary integer value. It shall contain the Time Offset Measurement in nanoseconds. It shall contain the time offset between the 5GS clock and the clock of the TSN time domain.</w:t>
      </w:r>
    </w:p>
    <w:p w14:paraId="78D1B4E9" w14:textId="77777777" w:rsidR="00EE5860" w:rsidRPr="00441CD0" w:rsidRDefault="00EE5860" w:rsidP="00EE5860">
      <w:pPr>
        <w:pStyle w:val="Heading3"/>
      </w:pPr>
      <w:bookmarkStart w:id="6905" w:name="_Toc36031280"/>
      <w:bookmarkStart w:id="6906" w:name="_Toc36043200"/>
      <w:bookmarkStart w:id="6907" w:name="_Toc36814525"/>
      <w:bookmarkStart w:id="6908" w:name="_Toc44689383"/>
      <w:bookmarkStart w:id="6909" w:name="_Toc44924137"/>
      <w:bookmarkStart w:id="6910" w:name="_Toc51861107"/>
      <w:bookmarkStart w:id="6911" w:name="_Toc57930878"/>
      <w:bookmarkStart w:id="6912" w:name="_Toc57931508"/>
      <w:bookmarkStart w:id="6913" w:name="_Toc67499900"/>
      <w:r w:rsidRPr="00441CD0">
        <w:t>8.</w:t>
      </w:r>
      <w:r w:rsidRPr="00441CD0">
        <w:rPr>
          <w:lang w:val="en-US"/>
        </w:rPr>
        <w:t>2.150</w:t>
      </w:r>
      <w:r w:rsidRPr="00441CD0">
        <w:tab/>
        <w:t>Cumulative rateRatio Measurement</w:t>
      </w:r>
      <w:bookmarkEnd w:id="6902"/>
      <w:bookmarkEnd w:id="6903"/>
      <w:bookmarkEnd w:id="6904"/>
      <w:bookmarkEnd w:id="6905"/>
      <w:bookmarkEnd w:id="6906"/>
      <w:bookmarkEnd w:id="6907"/>
      <w:bookmarkEnd w:id="6908"/>
      <w:bookmarkEnd w:id="6909"/>
      <w:bookmarkEnd w:id="6910"/>
      <w:bookmarkEnd w:id="6911"/>
      <w:bookmarkEnd w:id="6912"/>
      <w:bookmarkEnd w:id="6913"/>
    </w:p>
    <w:p w14:paraId="201657FE" w14:textId="77777777" w:rsidR="00EE5860" w:rsidRPr="00441CD0" w:rsidRDefault="00EE5860" w:rsidP="00EE5860">
      <w:r w:rsidRPr="00441CD0">
        <w:t xml:space="preserve">The Cumulative rateRatio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8.2.150-1</w:t>
      </w:r>
      <w:r w:rsidRPr="00441CD0">
        <w:rPr>
          <w:lang w:eastAsia="ja-JP"/>
        </w:rPr>
        <w:t>.</w:t>
      </w:r>
    </w:p>
    <w:p w14:paraId="143A5CC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117E130" w14:textId="77777777" w:rsidTr="00BB0E1F">
        <w:trPr>
          <w:jc w:val="center"/>
        </w:trPr>
        <w:tc>
          <w:tcPr>
            <w:tcW w:w="151" w:type="dxa"/>
            <w:tcBorders>
              <w:top w:val="single" w:sz="6" w:space="0" w:color="auto"/>
              <w:left w:val="single" w:sz="6" w:space="0" w:color="auto"/>
              <w:bottom w:val="nil"/>
              <w:right w:val="nil"/>
            </w:tcBorders>
          </w:tcPr>
          <w:p w14:paraId="1E0700C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B5F078"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7D6F01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BC509DB" w14:textId="77777777" w:rsidR="00EE5860" w:rsidRPr="00441CD0" w:rsidRDefault="00EE5860" w:rsidP="00BB0E1F">
            <w:pPr>
              <w:pStyle w:val="TAC"/>
              <w:rPr>
                <w:lang w:val="fr-FR"/>
              </w:rPr>
            </w:pPr>
          </w:p>
        </w:tc>
      </w:tr>
      <w:tr w:rsidR="00EE5860" w:rsidRPr="00441CD0" w14:paraId="05CC60D0" w14:textId="77777777" w:rsidTr="00BB0E1F">
        <w:trPr>
          <w:jc w:val="center"/>
        </w:trPr>
        <w:tc>
          <w:tcPr>
            <w:tcW w:w="151" w:type="dxa"/>
            <w:tcBorders>
              <w:top w:val="nil"/>
              <w:left w:val="single" w:sz="6" w:space="0" w:color="auto"/>
              <w:bottom w:val="nil"/>
              <w:right w:val="nil"/>
            </w:tcBorders>
          </w:tcPr>
          <w:p w14:paraId="4C26C4F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65FA32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E03046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4CDD41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4D5D6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E0602E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AB204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B01358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6E72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01EF9C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F61CB99" w14:textId="77777777" w:rsidR="00EE5860" w:rsidRPr="00441CD0" w:rsidRDefault="00EE5860" w:rsidP="00BB0E1F">
            <w:pPr>
              <w:pStyle w:val="TAC"/>
              <w:rPr>
                <w:lang w:val="fr-FR"/>
              </w:rPr>
            </w:pPr>
          </w:p>
        </w:tc>
      </w:tr>
      <w:tr w:rsidR="00EE5860" w:rsidRPr="00441CD0" w14:paraId="3F4C83F5" w14:textId="77777777" w:rsidTr="00BB0E1F">
        <w:trPr>
          <w:jc w:val="center"/>
        </w:trPr>
        <w:tc>
          <w:tcPr>
            <w:tcW w:w="151" w:type="dxa"/>
            <w:tcBorders>
              <w:top w:val="nil"/>
              <w:left w:val="single" w:sz="6" w:space="0" w:color="auto"/>
              <w:bottom w:val="nil"/>
              <w:right w:val="nil"/>
            </w:tcBorders>
          </w:tcPr>
          <w:p w14:paraId="0CAAAFD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B282E9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F8EF5EC" w14:textId="77777777" w:rsidR="00EE5860" w:rsidRPr="00441CD0" w:rsidRDefault="00EE5860" w:rsidP="00BB0E1F">
            <w:pPr>
              <w:pStyle w:val="TAC"/>
              <w:rPr>
                <w:lang w:val="fr-FR"/>
              </w:rPr>
            </w:pPr>
            <w:r w:rsidRPr="00441CD0">
              <w:rPr>
                <w:lang w:val="fr-FR"/>
              </w:rPr>
              <w:t xml:space="preserve">Type = </w:t>
            </w:r>
            <w:r w:rsidRPr="00441CD0">
              <w:rPr>
                <w:lang w:val="sv-SE"/>
              </w:rPr>
              <w:t>210</w:t>
            </w:r>
            <w:r w:rsidRPr="00441CD0">
              <w:rPr>
                <w:lang w:val="fr-FR"/>
              </w:rPr>
              <w:t xml:space="preserve"> (decimal)</w:t>
            </w:r>
          </w:p>
        </w:tc>
        <w:tc>
          <w:tcPr>
            <w:tcW w:w="588" w:type="dxa"/>
            <w:tcBorders>
              <w:top w:val="nil"/>
              <w:left w:val="single" w:sz="4" w:space="0" w:color="auto"/>
              <w:bottom w:val="nil"/>
              <w:right w:val="single" w:sz="6" w:space="0" w:color="auto"/>
            </w:tcBorders>
          </w:tcPr>
          <w:p w14:paraId="4A7D2DA2" w14:textId="77777777" w:rsidR="00EE5860" w:rsidRPr="00441CD0" w:rsidRDefault="00EE5860" w:rsidP="00BB0E1F">
            <w:pPr>
              <w:pStyle w:val="TAC"/>
              <w:rPr>
                <w:lang w:val="fr-FR"/>
              </w:rPr>
            </w:pPr>
          </w:p>
        </w:tc>
      </w:tr>
      <w:tr w:rsidR="00EE5860" w:rsidRPr="00441CD0" w14:paraId="631B3BD4" w14:textId="77777777" w:rsidTr="00BB0E1F">
        <w:trPr>
          <w:jc w:val="center"/>
        </w:trPr>
        <w:tc>
          <w:tcPr>
            <w:tcW w:w="151" w:type="dxa"/>
            <w:tcBorders>
              <w:top w:val="nil"/>
              <w:left w:val="single" w:sz="6" w:space="0" w:color="auto"/>
              <w:bottom w:val="nil"/>
              <w:right w:val="nil"/>
            </w:tcBorders>
          </w:tcPr>
          <w:p w14:paraId="756F1B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7570D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E77CFFD"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72E07F" w14:textId="77777777" w:rsidR="00EE5860" w:rsidRPr="00441CD0" w:rsidRDefault="00EE5860" w:rsidP="00BB0E1F">
            <w:pPr>
              <w:pStyle w:val="TAC"/>
              <w:rPr>
                <w:lang w:val="fr-FR"/>
              </w:rPr>
            </w:pPr>
          </w:p>
        </w:tc>
      </w:tr>
      <w:tr w:rsidR="00EE5860" w:rsidRPr="00441CD0" w14:paraId="4336331F" w14:textId="77777777" w:rsidTr="00BB0E1F">
        <w:trPr>
          <w:jc w:val="center"/>
        </w:trPr>
        <w:tc>
          <w:tcPr>
            <w:tcW w:w="151" w:type="dxa"/>
            <w:tcBorders>
              <w:top w:val="nil"/>
              <w:left w:val="single" w:sz="6" w:space="0" w:color="auto"/>
              <w:bottom w:val="nil"/>
              <w:right w:val="nil"/>
            </w:tcBorders>
          </w:tcPr>
          <w:p w14:paraId="26D3301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9012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1BDD24DC" w14:textId="77777777" w:rsidR="00EE5860" w:rsidRPr="00441CD0" w:rsidRDefault="00EE5860" w:rsidP="00BB0E1F">
            <w:pPr>
              <w:pStyle w:val="TAC"/>
              <w:rPr>
                <w:lang w:val="fr-FR" w:eastAsia="zh-CN"/>
              </w:rPr>
            </w:pPr>
            <w:r w:rsidRPr="00441CD0">
              <w:rPr>
                <w:lang w:val="fr-FR"/>
              </w:rPr>
              <w:t>Cumulative rateRatio Measurement</w:t>
            </w:r>
          </w:p>
        </w:tc>
        <w:tc>
          <w:tcPr>
            <w:tcW w:w="588" w:type="dxa"/>
            <w:tcBorders>
              <w:top w:val="nil"/>
              <w:left w:val="single" w:sz="4" w:space="0" w:color="auto"/>
              <w:bottom w:val="nil"/>
              <w:right w:val="single" w:sz="6" w:space="0" w:color="auto"/>
            </w:tcBorders>
          </w:tcPr>
          <w:p w14:paraId="0DDBC58C" w14:textId="77777777" w:rsidR="00EE5860" w:rsidRPr="00441CD0" w:rsidRDefault="00EE5860" w:rsidP="00BB0E1F">
            <w:pPr>
              <w:pStyle w:val="TAC"/>
              <w:rPr>
                <w:lang w:val="fr-FR"/>
              </w:rPr>
            </w:pPr>
          </w:p>
        </w:tc>
      </w:tr>
      <w:tr w:rsidR="00EE5860" w:rsidRPr="00441CD0" w14:paraId="366F25DF" w14:textId="77777777" w:rsidTr="00BB0E1F">
        <w:trPr>
          <w:jc w:val="center"/>
        </w:trPr>
        <w:tc>
          <w:tcPr>
            <w:tcW w:w="151" w:type="dxa"/>
            <w:tcBorders>
              <w:top w:val="nil"/>
              <w:left w:val="single" w:sz="6" w:space="0" w:color="auto"/>
              <w:bottom w:val="single" w:sz="4" w:space="0" w:color="auto"/>
              <w:right w:val="nil"/>
            </w:tcBorders>
          </w:tcPr>
          <w:p w14:paraId="11540CFF"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60835938"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A02973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07CC3" w14:textId="77777777" w:rsidR="00EE5860" w:rsidRPr="00441CD0" w:rsidRDefault="00EE5860" w:rsidP="00BB0E1F">
            <w:pPr>
              <w:pStyle w:val="TAC"/>
              <w:rPr>
                <w:lang w:val="fr-FR"/>
              </w:rPr>
            </w:pPr>
          </w:p>
        </w:tc>
      </w:tr>
    </w:tbl>
    <w:p w14:paraId="610CBE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150</w:t>
      </w:r>
      <w:r w:rsidRPr="00441CD0">
        <w:rPr>
          <w:lang w:eastAsia="zh-CN"/>
        </w:rPr>
        <w:t>-</w:t>
      </w:r>
      <w:r w:rsidRPr="00441CD0">
        <w:rPr>
          <w:lang w:eastAsia="ja-JP"/>
        </w:rPr>
        <w:t>1</w:t>
      </w:r>
      <w:r w:rsidRPr="00441CD0">
        <w:t>: Cumulative rateRatio Measurement</w:t>
      </w:r>
    </w:p>
    <w:p w14:paraId="40F3CEFF" w14:textId="77777777" w:rsidR="00EE5860" w:rsidRPr="00441CD0" w:rsidRDefault="00EE5860" w:rsidP="00EE5860">
      <w:bookmarkStart w:id="6914" w:name="_Toc27490997"/>
      <w:bookmarkStart w:id="6915" w:name="_Toc27557290"/>
      <w:bookmarkStart w:id="6916" w:name="_Toc27724207"/>
      <w:r w:rsidRPr="00441CD0">
        <w:t>The Cumulative rateRatio Measurement field shall be encoded as the cumulativeRateRatio (Integer32) specified in clauses 14.4.2 and 15.6 of IEEE Std 802.1AS-Rev/D7.3 [58], i.e. the quantity "(rateRatio- 1.0)(2^41)". It shall be equal to the cumulative ratio of the frequency of the 5GS clock to the frequency of the clock of the TSN time domain.</w:t>
      </w:r>
    </w:p>
    <w:p w14:paraId="6458D876" w14:textId="77777777" w:rsidR="00EE5860" w:rsidRPr="00441CD0" w:rsidRDefault="00EE5860" w:rsidP="00EE5860">
      <w:pPr>
        <w:pStyle w:val="Heading3"/>
      </w:pPr>
      <w:bookmarkStart w:id="6917" w:name="_Toc36031281"/>
      <w:bookmarkStart w:id="6918" w:name="_Toc36043201"/>
      <w:bookmarkStart w:id="6919" w:name="_Toc36814526"/>
      <w:bookmarkStart w:id="6920" w:name="_Toc44689384"/>
      <w:bookmarkStart w:id="6921" w:name="_Toc44924138"/>
      <w:bookmarkStart w:id="6922" w:name="_Toc51861108"/>
      <w:bookmarkStart w:id="6923" w:name="_Toc57930879"/>
      <w:bookmarkStart w:id="6924" w:name="_Toc57931509"/>
      <w:bookmarkStart w:id="6925" w:name="_Toc67499901"/>
      <w:r w:rsidRPr="00441CD0">
        <w:t>8.2.151</w:t>
      </w:r>
      <w:r w:rsidRPr="00441CD0">
        <w:tab/>
        <w:t>SRR ID</w:t>
      </w:r>
      <w:bookmarkEnd w:id="6914"/>
      <w:bookmarkEnd w:id="6915"/>
      <w:bookmarkEnd w:id="6916"/>
      <w:bookmarkEnd w:id="6917"/>
      <w:bookmarkEnd w:id="6918"/>
      <w:bookmarkEnd w:id="6919"/>
      <w:bookmarkEnd w:id="6920"/>
      <w:bookmarkEnd w:id="6921"/>
      <w:bookmarkEnd w:id="6922"/>
      <w:bookmarkEnd w:id="6923"/>
      <w:bookmarkEnd w:id="6924"/>
      <w:bookmarkEnd w:id="6925"/>
    </w:p>
    <w:p w14:paraId="3F75202D" w14:textId="77777777" w:rsidR="00EE5860" w:rsidRPr="00441CD0" w:rsidRDefault="00EE5860" w:rsidP="00EE5860">
      <w:pPr>
        <w:rPr>
          <w:lang w:eastAsia="zh-CN"/>
        </w:rPr>
      </w:pPr>
      <w:r w:rsidRPr="00441CD0">
        <w:t xml:space="preserve">The </w:t>
      </w:r>
      <w:r w:rsidRPr="00441CD0">
        <w:rPr>
          <w:lang w:val="en-US" w:eastAsia="zh-CN"/>
        </w:rPr>
        <w:t>SRR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8.2.151-1</w:t>
      </w:r>
      <w:r w:rsidRPr="00441CD0">
        <w:rPr>
          <w:lang w:eastAsia="ja-JP"/>
        </w:rPr>
        <w:t xml:space="preserve">. </w:t>
      </w:r>
      <w:r w:rsidRPr="00441CD0">
        <w:rPr>
          <w:lang w:eastAsia="zh-CN"/>
        </w:rPr>
        <w:t>It contains a Session Reporting Rule ID.</w:t>
      </w:r>
    </w:p>
    <w:p w14:paraId="0B603B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6EA4AA9" w14:textId="77777777" w:rsidTr="00BB0E1F">
        <w:trPr>
          <w:jc w:val="center"/>
        </w:trPr>
        <w:tc>
          <w:tcPr>
            <w:tcW w:w="151" w:type="dxa"/>
            <w:tcBorders>
              <w:top w:val="single" w:sz="6" w:space="0" w:color="auto"/>
              <w:left w:val="single" w:sz="6" w:space="0" w:color="auto"/>
              <w:bottom w:val="nil"/>
              <w:right w:val="nil"/>
            </w:tcBorders>
          </w:tcPr>
          <w:p w14:paraId="05C8761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6663C4B"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4B240C7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0FE4D5A" w14:textId="77777777" w:rsidR="00EE5860" w:rsidRPr="00441CD0" w:rsidRDefault="00EE5860" w:rsidP="00BB0E1F">
            <w:pPr>
              <w:pStyle w:val="TAC"/>
              <w:rPr>
                <w:lang w:val="fr-FR"/>
              </w:rPr>
            </w:pPr>
          </w:p>
        </w:tc>
      </w:tr>
      <w:tr w:rsidR="00EE5860" w:rsidRPr="00441CD0" w14:paraId="655A63ED" w14:textId="77777777" w:rsidTr="00BB0E1F">
        <w:trPr>
          <w:jc w:val="center"/>
        </w:trPr>
        <w:tc>
          <w:tcPr>
            <w:tcW w:w="151" w:type="dxa"/>
            <w:tcBorders>
              <w:top w:val="nil"/>
              <w:left w:val="single" w:sz="6" w:space="0" w:color="auto"/>
              <w:bottom w:val="nil"/>
              <w:right w:val="nil"/>
            </w:tcBorders>
          </w:tcPr>
          <w:p w14:paraId="153F34D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4DB41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A7153F7"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8AF177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023862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DDD29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9F558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3A1D74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22CC2BC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DB7AC9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A64BAAD" w14:textId="77777777" w:rsidR="00EE5860" w:rsidRPr="00441CD0" w:rsidRDefault="00EE5860" w:rsidP="00BB0E1F">
            <w:pPr>
              <w:pStyle w:val="TAC"/>
              <w:rPr>
                <w:lang w:val="fr-FR"/>
              </w:rPr>
            </w:pPr>
          </w:p>
        </w:tc>
      </w:tr>
      <w:tr w:rsidR="00EE5860" w:rsidRPr="00441CD0" w14:paraId="6EAC83E8" w14:textId="77777777" w:rsidTr="00BB0E1F">
        <w:trPr>
          <w:jc w:val="center"/>
        </w:trPr>
        <w:tc>
          <w:tcPr>
            <w:tcW w:w="151" w:type="dxa"/>
            <w:tcBorders>
              <w:top w:val="nil"/>
              <w:left w:val="single" w:sz="6" w:space="0" w:color="auto"/>
              <w:bottom w:val="nil"/>
              <w:right w:val="nil"/>
            </w:tcBorders>
          </w:tcPr>
          <w:p w14:paraId="57B8563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D02AA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017574" w14:textId="77777777" w:rsidR="00EE5860" w:rsidRPr="00441CD0" w:rsidRDefault="00EE5860" w:rsidP="00BB0E1F">
            <w:pPr>
              <w:pStyle w:val="TAC"/>
              <w:rPr>
                <w:lang w:val="fr-FR"/>
              </w:rPr>
            </w:pPr>
            <w:r w:rsidRPr="00441CD0">
              <w:rPr>
                <w:lang w:val="fr-FR"/>
              </w:rPr>
              <w:t xml:space="preserve">Type = </w:t>
            </w:r>
            <w:r w:rsidRPr="00441CD0">
              <w:rPr>
                <w:lang w:val="sv-SE"/>
              </w:rPr>
              <w:t>215</w:t>
            </w:r>
            <w:r w:rsidRPr="00441CD0">
              <w:rPr>
                <w:lang w:val="fr-FR"/>
              </w:rPr>
              <w:t xml:space="preserve"> (decimal)</w:t>
            </w:r>
          </w:p>
        </w:tc>
        <w:tc>
          <w:tcPr>
            <w:tcW w:w="588" w:type="dxa"/>
            <w:tcBorders>
              <w:top w:val="nil"/>
              <w:left w:val="single" w:sz="4" w:space="0" w:color="auto"/>
              <w:bottom w:val="nil"/>
              <w:right w:val="single" w:sz="6" w:space="0" w:color="auto"/>
            </w:tcBorders>
          </w:tcPr>
          <w:p w14:paraId="0903B7BD" w14:textId="77777777" w:rsidR="00EE5860" w:rsidRPr="00441CD0" w:rsidRDefault="00EE5860" w:rsidP="00BB0E1F">
            <w:pPr>
              <w:pStyle w:val="TAC"/>
              <w:rPr>
                <w:lang w:val="fr-FR"/>
              </w:rPr>
            </w:pPr>
          </w:p>
        </w:tc>
      </w:tr>
      <w:tr w:rsidR="00EE5860" w:rsidRPr="00441CD0" w14:paraId="13099C0B" w14:textId="77777777" w:rsidTr="00BB0E1F">
        <w:trPr>
          <w:jc w:val="center"/>
        </w:trPr>
        <w:tc>
          <w:tcPr>
            <w:tcW w:w="151" w:type="dxa"/>
            <w:tcBorders>
              <w:top w:val="nil"/>
              <w:left w:val="single" w:sz="6" w:space="0" w:color="auto"/>
              <w:bottom w:val="nil"/>
              <w:right w:val="nil"/>
            </w:tcBorders>
          </w:tcPr>
          <w:p w14:paraId="6B4D489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71663"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25290B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4873BB0" w14:textId="77777777" w:rsidR="00EE5860" w:rsidRPr="00441CD0" w:rsidRDefault="00EE5860" w:rsidP="00BB0E1F">
            <w:pPr>
              <w:pStyle w:val="TAC"/>
              <w:rPr>
                <w:lang w:val="fr-FR"/>
              </w:rPr>
            </w:pPr>
          </w:p>
        </w:tc>
      </w:tr>
      <w:tr w:rsidR="00EE5860" w:rsidRPr="00441CD0" w14:paraId="2DE234E7" w14:textId="77777777" w:rsidTr="00BB0E1F">
        <w:trPr>
          <w:jc w:val="center"/>
        </w:trPr>
        <w:tc>
          <w:tcPr>
            <w:tcW w:w="151" w:type="dxa"/>
            <w:tcBorders>
              <w:top w:val="nil"/>
              <w:left w:val="single" w:sz="6" w:space="0" w:color="auto"/>
              <w:bottom w:val="nil"/>
              <w:right w:val="nil"/>
            </w:tcBorders>
          </w:tcPr>
          <w:p w14:paraId="72B401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BAAB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090BD18" w14:textId="77777777" w:rsidR="00EE5860" w:rsidRPr="00441CD0" w:rsidRDefault="00EE5860" w:rsidP="00BB0E1F">
            <w:pPr>
              <w:pStyle w:val="TAC"/>
              <w:rPr>
                <w:lang w:val="fr-FR" w:eastAsia="zh-CN"/>
              </w:rPr>
            </w:pPr>
            <w:r w:rsidRPr="00441CD0">
              <w:rPr>
                <w:lang w:val="fr-FR" w:eastAsia="zh-CN"/>
              </w:rPr>
              <w:t>SRR ID value</w:t>
            </w:r>
          </w:p>
        </w:tc>
        <w:tc>
          <w:tcPr>
            <w:tcW w:w="588" w:type="dxa"/>
            <w:tcBorders>
              <w:top w:val="nil"/>
              <w:left w:val="single" w:sz="4" w:space="0" w:color="auto"/>
              <w:bottom w:val="nil"/>
              <w:right w:val="single" w:sz="6" w:space="0" w:color="auto"/>
            </w:tcBorders>
          </w:tcPr>
          <w:p w14:paraId="4BB30561" w14:textId="77777777" w:rsidR="00EE5860" w:rsidRPr="00441CD0" w:rsidRDefault="00EE5860" w:rsidP="00BB0E1F">
            <w:pPr>
              <w:pStyle w:val="TAC"/>
              <w:rPr>
                <w:lang w:val="fr-FR"/>
              </w:rPr>
            </w:pPr>
          </w:p>
        </w:tc>
      </w:tr>
      <w:tr w:rsidR="00EE5860" w:rsidRPr="00441CD0" w14:paraId="022272F4" w14:textId="77777777" w:rsidTr="00BB0E1F">
        <w:trPr>
          <w:jc w:val="center"/>
        </w:trPr>
        <w:tc>
          <w:tcPr>
            <w:tcW w:w="151" w:type="dxa"/>
            <w:tcBorders>
              <w:top w:val="nil"/>
              <w:left w:val="single" w:sz="6" w:space="0" w:color="auto"/>
              <w:bottom w:val="single" w:sz="4" w:space="0" w:color="auto"/>
              <w:right w:val="nil"/>
            </w:tcBorders>
          </w:tcPr>
          <w:p w14:paraId="5A145EFA"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A8C8D96"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D209B7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6FA0F1C" w14:textId="77777777" w:rsidR="00EE5860" w:rsidRPr="00441CD0" w:rsidRDefault="00EE5860" w:rsidP="00BB0E1F">
            <w:pPr>
              <w:pStyle w:val="TAC"/>
              <w:rPr>
                <w:lang w:val="fr-FR"/>
              </w:rPr>
            </w:pPr>
          </w:p>
        </w:tc>
      </w:tr>
    </w:tbl>
    <w:p w14:paraId="7EA09C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151</w:t>
      </w:r>
      <w:r w:rsidRPr="00441CD0">
        <w:rPr>
          <w:lang w:eastAsia="zh-CN"/>
        </w:rPr>
        <w:t>-</w:t>
      </w:r>
      <w:r w:rsidRPr="00441CD0">
        <w:rPr>
          <w:lang w:eastAsia="ja-JP"/>
        </w:rPr>
        <w:t>1</w:t>
      </w:r>
      <w:r w:rsidRPr="00441CD0">
        <w:t xml:space="preserve">: </w:t>
      </w:r>
      <w:r w:rsidRPr="00441CD0">
        <w:rPr>
          <w:lang w:eastAsia="ja-JP"/>
        </w:rPr>
        <w:t>SRR ID</w:t>
      </w:r>
    </w:p>
    <w:p w14:paraId="72A3E4D5" w14:textId="77777777" w:rsidR="00EE5860" w:rsidRPr="00441CD0" w:rsidRDefault="00EE5860" w:rsidP="00EE5860">
      <w:r w:rsidRPr="00441CD0">
        <w:t>The SRR ID value shall be encoded as a binary integer value.</w:t>
      </w:r>
    </w:p>
    <w:p w14:paraId="148EB518" w14:textId="77777777" w:rsidR="00EE5860" w:rsidRPr="00441CD0" w:rsidRDefault="00EE5860" w:rsidP="00EE5860">
      <w:pPr>
        <w:pStyle w:val="Heading3"/>
      </w:pPr>
      <w:bookmarkStart w:id="6926" w:name="_Toc27490998"/>
      <w:bookmarkStart w:id="6927" w:name="_Toc27557291"/>
      <w:bookmarkStart w:id="6928" w:name="_Toc27724208"/>
      <w:bookmarkStart w:id="6929" w:name="_Toc36031282"/>
      <w:bookmarkStart w:id="6930" w:name="_Toc36043202"/>
      <w:bookmarkStart w:id="6931" w:name="_Toc36814527"/>
      <w:bookmarkStart w:id="6932" w:name="_Toc44689385"/>
      <w:bookmarkStart w:id="6933" w:name="_Toc44924139"/>
      <w:bookmarkStart w:id="6934" w:name="_Toc51861109"/>
      <w:bookmarkStart w:id="6935" w:name="_Toc57930880"/>
      <w:bookmarkStart w:id="6936" w:name="_Toc57931510"/>
      <w:bookmarkStart w:id="6937" w:name="_Toc67499902"/>
      <w:r w:rsidRPr="00441CD0">
        <w:t>8.</w:t>
      </w:r>
      <w:r w:rsidRPr="00441CD0">
        <w:rPr>
          <w:lang w:val="en-US"/>
        </w:rPr>
        <w:t>2.152</w:t>
      </w:r>
      <w:r w:rsidRPr="00441CD0">
        <w:tab/>
        <w:t>Requested Access Availability Information</w:t>
      </w:r>
      <w:bookmarkEnd w:id="6926"/>
      <w:bookmarkEnd w:id="6927"/>
      <w:bookmarkEnd w:id="6928"/>
      <w:bookmarkEnd w:id="6929"/>
      <w:bookmarkEnd w:id="6930"/>
      <w:bookmarkEnd w:id="6931"/>
      <w:bookmarkEnd w:id="6932"/>
      <w:bookmarkEnd w:id="6933"/>
      <w:bookmarkEnd w:id="6934"/>
      <w:bookmarkEnd w:id="6935"/>
      <w:bookmarkEnd w:id="6936"/>
      <w:bookmarkEnd w:id="6937"/>
    </w:p>
    <w:p w14:paraId="41C61AFB" w14:textId="77777777" w:rsidR="00EE5860" w:rsidRPr="00441CD0" w:rsidRDefault="00EE5860" w:rsidP="00EE5860">
      <w:pPr>
        <w:rPr>
          <w:lang w:eastAsia="zh-CN"/>
        </w:rPr>
      </w:pPr>
      <w:r w:rsidRPr="00441CD0">
        <w:t>The Requested Access Availability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8.2.152-1. It indicates </w:t>
      </w:r>
      <w:r w:rsidRPr="00441CD0">
        <w:t>the access availability information requested to be reported to the CP function</w:t>
      </w:r>
      <w:r w:rsidRPr="00441CD0">
        <w:rPr>
          <w:lang w:eastAsia="zh-CN"/>
        </w:rPr>
        <w:t>.</w:t>
      </w:r>
    </w:p>
    <w:p w14:paraId="6805F10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C9EE6C" w14:textId="77777777" w:rsidTr="00BB0E1F">
        <w:trPr>
          <w:jc w:val="center"/>
        </w:trPr>
        <w:tc>
          <w:tcPr>
            <w:tcW w:w="151" w:type="dxa"/>
            <w:tcBorders>
              <w:top w:val="single" w:sz="6" w:space="0" w:color="auto"/>
              <w:left w:val="single" w:sz="6" w:space="0" w:color="auto"/>
              <w:bottom w:val="nil"/>
              <w:right w:val="nil"/>
            </w:tcBorders>
          </w:tcPr>
          <w:p w14:paraId="46FCEF0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06A32E2"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352EFE6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6E2FB27" w14:textId="77777777" w:rsidR="00EE5860" w:rsidRPr="00441CD0" w:rsidRDefault="00EE5860" w:rsidP="00BB0E1F">
            <w:pPr>
              <w:pStyle w:val="TAC"/>
              <w:rPr>
                <w:lang w:val="fr-FR"/>
              </w:rPr>
            </w:pPr>
          </w:p>
        </w:tc>
      </w:tr>
      <w:tr w:rsidR="00EE5860" w:rsidRPr="00441CD0" w14:paraId="5D299C67" w14:textId="77777777" w:rsidTr="00BB0E1F">
        <w:trPr>
          <w:jc w:val="center"/>
        </w:trPr>
        <w:tc>
          <w:tcPr>
            <w:tcW w:w="151" w:type="dxa"/>
            <w:tcBorders>
              <w:top w:val="nil"/>
              <w:left w:val="single" w:sz="6" w:space="0" w:color="auto"/>
              <w:bottom w:val="nil"/>
              <w:right w:val="nil"/>
            </w:tcBorders>
          </w:tcPr>
          <w:p w14:paraId="59CC643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12EBB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8EA44E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E63666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65B841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FE7FD1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1E529C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F81A47E"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5B905B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C1CB6D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49EDA4E" w14:textId="77777777" w:rsidR="00EE5860" w:rsidRPr="00441CD0" w:rsidRDefault="00EE5860" w:rsidP="00BB0E1F">
            <w:pPr>
              <w:pStyle w:val="TAC"/>
              <w:rPr>
                <w:lang w:val="fr-FR"/>
              </w:rPr>
            </w:pPr>
          </w:p>
        </w:tc>
      </w:tr>
      <w:tr w:rsidR="00EE5860" w:rsidRPr="00441CD0" w14:paraId="2D676656" w14:textId="77777777" w:rsidTr="00BB0E1F">
        <w:trPr>
          <w:jc w:val="center"/>
        </w:trPr>
        <w:tc>
          <w:tcPr>
            <w:tcW w:w="151" w:type="dxa"/>
            <w:tcBorders>
              <w:top w:val="nil"/>
              <w:left w:val="single" w:sz="6" w:space="0" w:color="auto"/>
              <w:bottom w:val="nil"/>
              <w:right w:val="nil"/>
            </w:tcBorders>
          </w:tcPr>
          <w:p w14:paraId="206212D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7A239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B33A83" w14:textId="77777777" w:rsidR="00EE5860" w:rsidRPr="00441CD0" w:rsidRDefault="00EE5860" w:rsidP="00BB0E1F">
            <w:pPr>
              <w:pStyle w:val="TAC"/>
              <w:rPr>
                <w:lang w:val="fr-FR"/>
              </w:rPr>
            </w:pPr>
            <w:r w:rsidRPr="00441CD0">
              <w:rPr>
                <w:lang w:val="fr-FR"/>
              </w:rPr>
              <w:t xml:space="preserve">Type = </w:t>
            </w:r>
            <w:r w:rsidRPr="00441CD0">
              <w:rPr>
                <w:lang w:val="sv-SE"/>
              </w:rPr>
              <w:t>217</w:t>
            </w:r>
            <w:r w:rsidRPr="00441CD0">
              <w:rPr>
                <w:lang w:val="fr-FR"/>
              </w:rPr>
              <w:t xml:space="preserve"> (decimal)</w:t>
            </w:r>
          </w:p>
        </w:tc>
        <w:tc>
          <w:tcPr>
            <w:tcW w:w="588" w:type="dxa"/>
            <w:tcBorders>
              <w:top w:val="nil"/>
              <w:left w:val="single" w:sz="4" w:space="0" w:color="auto"/>
              <w:bottom w:val="nil"/>
              <w:right w:val="single" w:sz="6" w:space="0" w:color="auto"/>
            </w:tcBorders>
          </w:tcPr>
          <w:p w14:paraId="53D855FB" w14:textId="77777777" w:rsidR="00EE5860" w:rsidRPr="00441CD0" w:rsidRDefault="00EE5860" w:rsidP="00BB0E1F">
            <w:pPr>
              <w:pStyle w:val="TAC"/>
              <w:rPr>
                <w:lang w:val="fr-FR"/>
              </w:rPr>
            </w:pPr>
          </w:p>
        </w:tc>
      </w:tr>
      <w:tr w:rsidR="00EE5860" w:rsidRPr="00441CD0" w14:paraId="0A357604" w14:textId="77777777" w:rsidTr="00BB0E1F">
        <w:trPr>
          <w:jc w:val="center"/>
        </w:trPr>
        <w:tc>
          <w:tcPr>
            <w:tcW w:w="151" w:type="dxa"/>
            <w:tcBorders>
              <w:top w:val="nil"/>
              <w:left w:val="single" w:sz="6" w:space="0" w:color="auto"/>
              <w:bottom w:val="nil"/>
              <w:right w:val="nil"/>
            </w:tcBorders>
          </w:tcPr>
          <w:p w14:paraId="72CD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C6A90FF"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F4976F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0655332" w14:textId="77777777" w:rsidR="00EE5860" w:rsidRPr="00441CD0" w:rsidRDefault="00EE5860" w:rsidP="00BB0E1F">
            <w:pPr>
              <w:pStyle w:val="TAC"/>
              <w:rPr>
                <w:lang w:val="fr-FR"/>
              </w:rPr>
            </w:pPr>
          </w:p>
        </w:tc>
      </w:tr>
      <w:tr w:rsidR="00EE5860" w:rsidRPr="00441CD0" w14:paraId="380843D0" w14:textId="77777777" w:rsidTr="00BB0E1F">
        <w:trPr>
          <w:jc w:val="center"/>
        </w:trPr>
        <w:tc>
          <w:tcPr>
            <w:tcW w:w="151" w:type="dxa"/>
            <w:tcBorders>
              <w:top w:val="nil"/>
              <w:left w:val="single" w:sz="6" w:space="0" w:color="auto"/>
              <w:bottom w:val="nil"/>
              <w:right w:val="nil"/>
            </w:tcBorders>
          </w:tcPr>
          <w:p w14:paraId="3FFD2A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E565EC7"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027EE64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955713C" w14:textId="77777777" w:rsidR="00EE5860" w:rsidRPr="00441CD0" w:rsidRDefault="00EE5860" w:rsidP="00BB0E1F">
            <w:pPr>
              <w:pStyle w:val="TAC"/>
              <w:rPr>
                <w:lang w:val="fr-FR" w:eastAsia="zh-CN"/>
              </w:rPr>
            </w:pPr>
            <w:r w:rsidRPr="00441CD0">
              <w:rPr>
                <w:lang w:val="fr-FR" w:eastAsia="zh-CN"/>
              </w:rPr>
              <w:t>RRCA</w:t>
            </w:r>
          </w:p>
        </w:tc>
        <w:tc>
          <w:tcPr>
            <w:tcW w:w="588" w:type="dxa"/>
            <w:tcBorders>
              <w:top w:val="nil"/>
              <w:left w:val="single" w:sz="4" w:space="0" w:color="auto"/>
              <w:bottom w:val="nil"/>
              <w:right w:val="single" w:sz="6" w:space="0" w:color="auto"/>
            </w:tcBorders>
          </w:tcPr>
          <w:p w14:paraId="3DE5E829" w14:textId="77777777" w:rsidR="00EE5860" w:rsidRPr="00441CD0" w:rsidRDefault="00EE5860" w:rsidP="00BB0E1F">
            <w:pPr>
              <w:pStyle w:val="TAC"/>
              <w:rPr>
                <w:lang w:val="fr-FR"/>
              </w:rPr>
            </w:pPr>
          </w:p>
        </w:tc>
      </w:tr>
      <w:tr w:rsidR="00EE5860" w:rsidRPr="00441CD0" w14:paraId="192B4FB5" w14:textId="77777777" w:rsidTr="00BB0E1F">
        <w:trPr>
          <w:jc w:val="center"/>
        </w:trPr>
        <w:tc>
          <w:tcPr>
            <w:tcW w:w="151" w:type="dxa"/>
            <w:tcBorders>
              <w:top w:val="nil"/>
              <w:left w:val="single" w:sz="6" w:space="0" w:color="auto"/>
              <w:bottom w:val="single" w:sz="4" w:space="0" w:color="auto"/>
              <w:right w:val="nil"/>
            </w:tcBorders>
          </w:tcPr>
          <w:p w14:paraId="301E5104"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616C0C0"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ED455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8AE2CC" w14:textId="77777777" w:rsidR="00EE5860" w:rsidRPr="00441CD0" w:rsidRDefault="00EE5860" w:rsidP="00BB0E1F">
            <w:pPr>
              <w:pStyle w:val="TAC"/>
              <w:rPr>
                <w:lang w:val="fr-FR"/>
              </w:rPr>
            </w:pPr>
          </w:p>
        </w:tc>
      </w:tr>
    </w:tbl>
    <w:p w14:paraId="2D9D8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152</w:t>
      </w:r>
      <w:r w:rsidRPr="00441CD0">
        <w:rPr>
          <w:lang w:eastAsia="zh-CN"/>
        </w:rPr>
        <w:t>-</w:t>
      </w:r>
      <w:r w:rsidRPr="00441CD0">
        <w:rPr>
          <w:lang w:eastAsia="ja-JP"/>
        </w:rPr>
        <w:t>1</w:t>
      </w:r>
      <w:r w:rsidRPr="00441CD0">
        <w:t>: Requested Access Availability Information</w:t>
      </w:r>
    </w:p>
    <w:p w14:paraId="0E80C327" w14:textId="77777777" w:rsidR="00EE5860" w:rsidRPr="00441CD0" w:rsidRDefault="00EE5860" w:rsidP="00EE5860">
      <w:pPr>
        <w:rPr>
          <w:noProof/>
        </w:rPr>
      </w:pPr>
      <w:r w:rsidRPr="00441CD0">
        <w:rPr>
          <w:noProof/>
        </w:rPr>
        <w:lastRenderedPageBreak/>
        <w:t>Octet 5 shall be encoded as follows:</w:t>
      </w:r>
    </w:p>
    <w:p w14:paraId="7CCB69B9" w14:textId="77777777" w:rsidR="00EE5860" w:rsidRPr="00441CD0" w:rsidRDefault="00EE5860" w:rsidP="00EE5860">
      <w:pPr>
        <w:pStyle w:val="B1"/>
      </w:pPr>
      <w:r w:rsidRPr="00441CD0">
        <w:rPr>
          <w:noProof/>
        </w:rPr>
        <w:t>-</w:t>
      </w:r>
      <w:r w:rsidRPr="00441CD0">
        <w:rPr>
          <w:noProof/>
        </w:rPr>
        <w:tab/>
        <w:t xml:space="preserve">Bit 1: (RRCA) </w:t>
      </w:r>
      <w:r w:rsidRPr="00441CD0">
        <w:rPr>
          <w:lang w:eastAsia="zh-CN"/>
        </w:rPr>
        <w:t>Request to Report Change in Access availability</w:t>
      </w:r>
      <w:r w:rsidRPr="00441CD0">
        <w:t xml:space="preserve">: when set to "1", this indicates a request to the UPF </w:t>
      </w:r>
      <w:r w:rsidRPr="00441CD0">
        <w:rPr>
          <w:noProof/>
        </w:rPr>
        <w:t>to report when an</w:t>
      </w:r>
      <w:r w:rsidRPr="00441CD0">
        <w:t xml:space="preserve"> access (3GPP or non-3GPP access) becomes available or unavailable.</w:t>
      </w:r>
    </w:p>
    <w:p w14:paraId="22A3C965" w14:textId="77777777" w:rsidR="00EE5860" w:rsidRPr="00441CD0" w:rsidRDefault="00EE5860" w:rsidP="00EE5860">
      <w:pPr>
        <w:pStyle w:val="B1"/>
      </w:pPr>
      <w:r w:rsidRPr="00441CD0">
        <w:rPr>
          <w:noProof/>
        </w:rPr>
        <w:t>-</w:t>
      </w:r>
      <w:r w:rsidRPr="00441CD0">
        <w:rPr>
          <w:noProof/>
        </w:rPr>
        <w:tab/>
        <w:t xml:space="preserve">Bits 2 to 8: </w:t>
      </w:r>
      <w:r w:rsidRPr="00441CD0">
        <w:t>Spare, for future use and set to "0".</w:t>
      </w:r>
    </w:p>
    <w:p w14:paraId="0071E835" w14:textId="77777777" w:rsidR="00EE5860" w:rsidRPr="00441CD0" w:rsidRDefault="00EE5860" w:rsidP="00EE5860">
      <w:pPr>
        <w:pStyle w:val="B1"/>
        <w:rPr>
          <w:noProof/>
        </w:rPr>
      </w:pPr>
      <w:r w:rsidRPr="00441CD0">
        <w:rPr>
          <w:noProof/>
        </w:rPr>
        <w:t>At least one bit shall be set to "1". Several bits may be set to "1".</w:t>
      </w:r>
    </w:p>
    <w:p w14:paraId="2CE5FBCB" w14:textId="77777777" w:rsidR="00EE5860" w:rsidRPr="00441CD0" w:rsidRDefault="00EE5860" w:rsidP="00EE5860">
      <w:pPr>
        <w:pStyle w:val="Heading3"/>
      </w:pPr>
      <w:bookmarkStart w:id="6938" w:name="_Toc11315428"/>
      <w:bookmarkStart w:id="6939" w:name="_Toc27490999"/>
      <w:bookmarkStart w:id="6940" w:name="_Toc27557292"/>
      <w:bookmarkStart w:id="6941" w:name="_Toc27724209"/>
      <w:bookmarkStart w:id="6942" w:name="_Toc36031283"/>
      <w:bookmarkStart w:id="6943" w:name="_Toc36043203"/>
      <w:bookmarkStart w:id="6944" w:name="_Toc36814528"/>
      <w:bookmarkStart w:id="6945" w:name="_Toc44689386"/>
      <w:bookmarkStart w:id="6946" w:name="_Toc44924140"/>
      <w:bookmarkStart w:id="6947" w:name="_Toc51861110"/>
      <w:bookmarkStart w:id="6948" w:name="_Toc57930881"/>
      <w:bookmarkStart w:id="6949" w:name="_Toc57931511"/>
      <w:bookmarkStart w:id="6950" w:name="_Toc67499903"/>
      <w:r w:rsidRPr="00441CD0">
        <w:t>8.2.153</w:t>
      </w:r>
      <w:r w:rsidRPr="00441CD0">
        <w:tab/>
      </w:r>
      <w:bookmarkEnd w:id="6938"/>
      <w:r w:rsidRPr="00441CD0">
        <w:t>Access Availability Information</w:t>
      </w:r>
      <w:bookmarkEnd w:id="6939"/>
      <w:bookmarkEnd w:id="6940"/>
      <w:bookmarkEnd w:id="6941"/>
      <w:bookmarkEnd w:id="6942"/>
      <w:bookmarkEnd w:id="6943"/>
      <w:bookmarkEnd w:id="6944"/>
      <w:bookmarkEnd w:id="6945"/>
      <w:bookmarkEnd w:id="6946"/>
      <w:bookmarkEnd w:id="6947"/>
      <w:bookmarkEnd w:id="6948"/>
      <w:bookmarkEnd w:id="6949"/>
      <w:bookmarkEnd w:id="6950"/>
    </w:p>
    <w:p w14:paraId="0DF9599E" w14:textId="77777777" w:rsidR="00EE5860" w:rsidRPr="00441CD0" w:rsidRDefault="00EE5860" w:rsidP="00EE5860">
      <w:pPr>
        <w:rPr>
          <w:lang w:eastAsia="ja-JP"/>
        </w:rPr>
      </w:pPr>
      <w:r w:rsidRPr="00441CD0">
        <w:t xml:space="preserve">The Access Availability Information IE shall indicate an access type and whether the access type has become available or not available.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8.2.153-1</w:t>
      </w:r>
      <w:r w:rsidRPr="00441CD0">
        <w:rPr>
          <w:lang w:eastAsia="ja-JP"/>
        </w:rPr>
        <w:t>.</w:t>
      </w:r>
    </w:p>
    <w:p w14:paraId="31EFAA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ED6FC7B" w14:textId="77777777" w:rsidTr="00BB0E1F">
        <w:trPr>
          <w:jc w:val="center"/>
        </w:trPr>
        <w:tc>
          <w:tcPr>
            <w:tcW w:w="151" w:type="dxa"/>
            <w:tcBorders>
              <w:top w:val="single" w:sz="6" w:space="0" w:color="auto"/>
              <w:left w:val="single" w:sz="6" w:space="0" w:color="auto"/>
              <w:bottom w:val="nil"/>
              <w:right w:val="nil"/>
            </w:tcBorders>
          </w:tcPr>
          <w:p w14:paraId="5262282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AAB67C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CB81168"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80A8C1" w14:textId="77777777" w:rsidR="00EE5860" w:rsidRPr="00441CD0" w:rsidRDefault="00EE5860" w:rsidP="00BB0E1F">
            <w:pPr>
              <w:pStyle w:val="TAC"/>
              <w:rPr>
                <w:lang w:val="fr-FR"/>
              </w:rPr>
            </w:pPr>
          </w:p>
        </w:tc>
      </w:tr>
      <w:tr w:rsidR="00EE5860" w:rsidRPr="00441CD0" w14:paraId="76611A10" w14:textId="77777777" w:rsidTr="00BB0E1F">
        <w:trPr>
          <w:jc w:val="center"/>
        </w:trPr>
        <w:tc>
          <w:tcPr>
            <w:tcW w:w="151" w:type="dxa"/>
            <w:tcBorders>
              <w:top w:val="nil"/>
              <w:left w:val="single" w:sz="6" w:space="0" w:color="auto"/>
              <w:bottom w:val="nil"/>
              <w:right w:val="nil"/>
            </w:tcBorders>
          </w:tcPr>
          <w:p w14:paraId="48A0EB0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06443A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1834F2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58078F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CAC6D0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DE67D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84356C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A6449A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469C10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81F79C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A8F4BF0" w14:textId="77777777" w:rsidR="00EE5860" w:rsidRPr="00441CD0" w:rsidRDefault="00EE5860" w:rsidP="00BB0E1F">
            <w:pPr>
              <w:pStyle w:val="TAC"/>
              <w:rPr>
                <w:lang w:val="fr-FR"/>
              </w:rPr>
            </w:pPr>
          </w:p>
        </w:tc>
      </w:tr>
      <w:tr w:rsidR="00EE5860" w:rsidRPr="00441CD0" w14:paraId="4E45F4F3" w14:textId="77777777" w:rsidTr="00BB0E1F">
        <w:trPr>
          <w:jc w:val="center"/>
        </w:trPr>
        <w:tc>
          <w:tcPr>
            <w:tcW w:w="151" w:type="dxa"/>
            <w:tcBorders>
              <w:top w:val="nil"/>
              <w:left w:val="single" w:sz="6" w:space="0" w:color="auto"/>
              <w:bottom w:val="nil"/>
              <w:right w:val="nil"/>
            </w:tcBorders>
          </w:tcPr>
          <w:p w14:paraId="0631DCE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F3BAB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E4EFEE8" w14:textId="77777777" w:rsidR="00EE5860" w:rsidRPr="00441CD0" w:rsidRDefault="00EE5860" w:rsidP="00BB0E1F">
            <w:pPr>
              <w:pStyle w:val="TAC"/>
              <w:rPr>
                <w:lang w:val="fr-FR"/>
              </w:rPr>
            </w:pPr>
            <w:r w:rsidRPr="00441CD0">
              <w:rPr>
                <w:lang w:val="fr-FR"/>
              </w:rPr>
              <w:t xml:space="preserve">Type = </w:t>
            </w:r>
            <w:r w:rsidRPr="00441CD0">
              <w:rPr>
                <w:lang w:val="sv-SE"/>
              </w:rPr>
              <w:t>219</w:t>
            </w:r>
            <w:r w:rsidRPr="00441CD0">
              <w:rPr>
                <w:lang w:val="fr-FR"/>
              </w:rPr>
              <w:t xml:space="preserve"> (decimal)</w:t>
            </w:r>
          </w:p>
        </w:tc>
        <w:tc>
          <w:tcPr>
            <w:tcW w:w="588" w:type="dxa"/>
            <w:tcBorders>
              <w:top w:val="nil"/>
              <w:left w:val="single" w:sz="4" w:space="0" w:color="auto"/>
              <w:bottom w:val="nil"/>
              <w:right w:val="single" w:sz="6" w:space="0" w:color="auto"/>
            </w:tcBorders>
          </w:tcPr>
          <w:p w14:paraId="7795F0DB" w14:textId="77777777" w:rsidR="00EE5860" w:rsidRPr="00441CD0" w:rsidRDefault="00EE5860" w:rsidP="00BB0E1F">
            <w:pPr>
              <w:pStyle w:val="TAC"/>
              <w:rPr>
                <w:lang w:val="fr-FR"/>
              </w:rPr>
            </w:pPr>
          </w:p>
        </w:tc>
      </w:tr>
      <w:tr w:rsidR="00EE5860" w:rsidRPr="00441CD0" w14:paraId="7341CD41" w14:textId="77777777" w:rsidTr="00BB0E1F">
        <w:trPr>
          <w:jc w:val="center"/>
        </w:trPr>
        <w:tc>
          <w:tcPr>
            <w:tcW w:w="151" w:type="dxa"/>
            <w:tcBorders>
              <w:top w:val="nil"/>
              <w:left w:val="single" w:sz="6" w:space="0" w:color="auto"/>
              <w:bottom w:val="nil"/>
              <w:right w:val="nil"/>
            </w:tcBorders>
          </w:tcPr>
          <w:p w14:paraId="6CD2DDA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8D2AA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2AB09E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6A7179E" w14:textId="77777777" w:rsidR="00EE5860" w:rsidRPr="00441CD0" w:rsidRDefault="00EE5860" w:rsidP="00BB0E1F">
            <w:pPr>
              <w:pStyle w:val="TAC"/>
              <w:rPr>
                <w:lang w:val="fr-FR"/>
              </w:rPr>
            </w:pPr>
          </w:p>
        </w:tc>
      </w:tr>
      <w:tr w:rsidR="00EE5860" w:rsidRPr="00441CD0" w14:paraId="7E4FF2C0" w14:textId="77777777" w:rsidTr="00BB0E1F">
        <w:trPr>
          <w:jc w:val="center"/>
        </w:trPr>
        <w:tc>
          <w:tcPr>
            <w:tcW w:w="151" w:type="dxa"/>
            <w:tcBorders>
              <w:top w:val="nil"/>
              <w:left w:val="single" w:sz="6" w:space="0" w:color="auto"/>
              <w:bottom w:val="nil"/>
              <w:right w:val="nil"/>
            </w:tcBorders>
          </w:tcPr>
          <w:p w14:paraId="3E6C340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156688"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80B55C2" w14:textId="77777777" w:rsidR="00EE5860" w:rsidRPr="00441CD0" w:rsidRDefault="00EE5860" w:rsidP="00BB0E1F">
            <w:pPr>
              <w:pStyle w:val="TAC"/>
              <w:rPr>
                <w:lang w:val="fr-FR"/>
              </w:rPr>
            </w:pPr>
            <w:r w:rsidRPr="00441CD0">
              <w:rPr>
                <w:lang w:val="fr-FR"/>
              </w:rPr>
              <w:t>Spare</w:t>
            </w:r>
          </w:p>
        </w:tc>
        <w:tc>
          <w:tcPr>
            <w:tcW w:w="1178" w:type="dxa"/>
            <w:gridSpan w:val="2"/>
            <w:tcBorders>
              <w:top w:val="single" w:sz="4" w:space="0" w:color="auto"/>
              <w:left w:val="single" w:sz="4" w:space="0" w:color="auto"/>
              <w:bottom w:val="single" w:sz="4" w:space="0" w:color="auto"/>
              <w:right w:val="single" w:sz="4" w:space="0" w:color="auto"/>
            </w:tcBorders>
            <w:hideMark/>
          </w:tcPr>
          <w:p w14:paraId="75E5D1F5" w14:textId="77777777" w:rsidR="00EE5860" w:rsidRPr="00441CD0" w:rsidRDefault="00EE5860" w:rsidP="00BB0E1F">
            <w:pPr>
              <w:pStyle w:val="TAC"/>
              <w:rPr>
                <w:lang w:val="fr-FR"/>
              </w:rPr>
            </w:pPr>
            <w:r w:rsidRPr="00441CD0">
              <w:rPr>
                <w:lang w:val="fr-FR"/>
              </w:rPr>
              <w:t>Availability Status</w:t>
            </w:r>
          </w:p>
        </w:tc>
        <w:tc>
          <w:tcPr>
            <w:tcW w:w="1178" w:type="dxa"/>
            <w:gridSpan w:val="2"/>
            <w:tcBorders>
              <w:top w:val="single" w:sz="4" w:space="0" w:color="auto"/>
              <w:left w:val="single" w:sz="4" w:space="0" w:color="auto"/>
              <w:bottom w:val="single" w:sz="4" w:space="0" w:color="auto"/>
              <w:right w:val="single" w:sz="4" w:space="0" w:color="auto"/>
            </w:tcBorders>
            <w:hideMark/>
          </w:tcPr>
          <w:p w14:paraId="0CB4A615" w14:textId="77777777" w:rsidR="00EE5860" w:rsidRPr="00441CD0" w:rsidRDefault="00EE5860" w:rsidP="00BB0E1F">
            <w:pPr>
              <w:pStyle w:val="TAC"/>
              <w:rPr>
                <w:lang w:val="fr-FR"/>
              </w:rPr>
            </w:pPr>
            <w:r w:rsidRPr="00441CD0">
              <w:rPr>
                <w:lang w:val="fr-FR"/>
              </w:rPr>
              <w:t xml:space="preserve">Access Type </w:t>
            </w:r>
          </w:p>
        </w:tc>
        <w:tc>
          <w:tcPr>
            <w:tcW w:w="588" w:type="dxa"/>
            <w:tcBorders>
              <w:top w:val="nil"/>
              <w:left w:val="single" w:sz="4" w:space="0" w:color="auto"/>
              <w:bottom w:val="nil"/>
              <w:right w:val="single" w:sz="6" w:space="0" w:color="auto"/>
            </w:tcBorders>
          </w:tcPr>
          <w:p w14:paraId="095433B2" w14:textId="77777777" w:rsidR="00EE5860" w:rsidRPr="00441CD0" w:rsidRDefault="00EE5860" w:rsidP="00BB0E1F">
            <w:pPr>
              <w:pStyle w:val="TAC"/>
              <w:rPr>
                <w:lang w:val="fr-FR"/>
              </w:rPr>
            </w:pPr>
          </w:p>
        </w:tc>
      </w:tr>
      <w:tr w:rsidR="00EE5860" w:rsidRPr="00441CD0" w14:paraId="12C2341D" w14:textId="77777777" w:rsidTr="00BB0E1F">
        <w:trPr>
          <w:jc w:val="center"/>
        </w:trPr>
        <w:tc>
          <w:tcPr>
            <w:tcW w:w="151" w:type="dxa"/>
            <w:tcBorders>
              <w:top w:val="nil"/>
              <w:left w:val="single" w:sz="6" w:space="0" w:color="auto"/>
              <w:bottom w:val="nil"/>
              <w:right w:val="nil"/>
            </w:tcBorders>
          </w:tcPr>
          <w:p w14:paraId="5C20AD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CB4B94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sz w:val="18"/>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344E9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2DB84F2D" w14:textId="77777777" w:rsidR="00EE5860" w:rsidRPr="00441CD0" w:rsidRDefault="00EE5860" w:rsidP="00BB0E1F">
            <w:pPr>
              <w:pStyle w:val="TAC"/>
              <w:rPr>
                <w:lang w:val="fr-FR"/>
              </w:rPr>
            </w:pPr>
          </w:p>
        </w:tc>
      </w:tr>
    </w:tbl>
    <w:p w14:paraId="3F55E9F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153</w:t>
      </w:r>
      <w:r w:rsidRPr="00441CD0">
        <w:rPr>
          <w:lang w:eastAsia="zh-CN"/>
        </w:rPr>
        <w:t>-</w:t>
      </w:r>
      <w:r w:rsidRPr="00441CD0">
        <w:rPr>
          <w:lang w:eastAsia="ja-JP"/>
        </w:rPr>
        <w:t>1</w:t>
      </w:r>
      <w:r w:rsidRPr="00441CD0">
        <w:t xml:space="preserve">: </w:t>
      </w:r>
      <w:r w:rsidRPr="00441CD0">
        <w:rPr>
          <w:lang w:eastAsia="ja-JP"/>
        </w:rPr>
        <w:t>Access Availability Information</w:t>
      </w:r>
    </w:p>
    <w:p w14:paraId="5DFC9F3C" w14:textId="77777777" w:rsidR="00EE5860" w:rsidRPr="00441CD0" w:rsidRDefault="00EE5860" w:rsidP="00EE5860">
      <w:r w:rsidRPr="00441CD0">
        <w:t>The Access Type shall be encoded as a 2 bits binary integer as specified in Table 8.2.153-1.</w:t>
      </w:r>
    </w:p>
    <w:p w14:paraId="3F75B516" w14:textId="77777777" w:rsidR="00EE5860" w:rsidRPr="00441CD0" w:rsidRDefault="00EE5860" w:rsidP="00EE5860">
      <w:pPr>
        <w:pStyle w:val="TH"/>
      </w:pPr>
      <w:r w:rsidRPr="00441CD0">
        <w:t>Table 8.2.153</w:t>
      </w:r>
      <w:r w:rsidRPr="00441CD0">
        <w:rPr>
          <w:lang w:eastAsia="zh-CN"/>
        </w:rPr>
        <w:t>-1</w:t>
      </w:r>
      <w:r w:rsidRPr="00441CD0">
        <w:t>: Access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18DC305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1B0E33D" w14:textId="77777777" w:rsidR="00EE5860" w:rsidRPr="00441CD0" w:rsidRDefault="00EE5860" w:rsidP="00BB0E1F">
            <w:pPr>
              <w:pStyle w:val="TAH"/>
              <w:ind w:left="567"/>
              <w:rPr>
                <w:lang w:val="fr-FR"/>
              </w:rPr>
            </w:pPr>
            <w:r w:rsidRPr="00441CD0">
              <w:rPr>
                <w:lang w:val="fr-FR"/>
              </w:rPr>
              <w:t>Access Type</w:t>
            </w:r>
          </w:p>
        </w:tc>
        <w:tc>
          <w:tcPr>
            <w:tcW w:w="3129" w:type="dxa"/>
            <w:tcBorders>
              <w:top w:val="single" w:sz="4" w:space="0" w:color="auto"/>
              <w:left w:val="single" w:sz="4" w:space="0" w:color="auto"/>
              <w:bottom w:val="single" w:sz="4" w:space="0" w:color="auto"/>
              <w:right w:val="single" w:sz="4" w:space="0" w:color="auto"/>
            </w:tcBorders>
            <w:hideMark/>
          </w:tcPr>
          <w:p w14:paraId="1A0A5143"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E3F88A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2381C07" w14:textId="77777777" w:rsidR="00EE5860" w:rsidRPr="00441CD0" w:rsidRDefault="00EE5860" w:rsidP="00BB0E1F">
            <w:pPr>
              <w:pStyle w:val="TAC"/>
              <w:jc w:val="left"/>
              <w:rPr>
                <w:lang w:val="fr-FR" w:eastAsia="zh-CN"/>
              </w:rPr>
            </w:pPr>
            <w:r w:rsidRPr="00441CD0">
              <w:rPr>
                <w:lang w:val="fr-FR" w:eastAsia="zh-CN"/>
              </w:rPr>
              <w:t>3GPP access type</w:t>
            </w:r>
          </w:p>
        </w:tc>
        <w:tc>
          <w:tcPr>
            <w:tcW w:w="3129" w:type="dxa"/>
            <w:tcBorders>
              <w:top w:val="single" w:sz="4" w:space="0" w:color="auto"/>
              <w:left w:val="single" w:sz="4" w:space="0" w:color="auto"/>
              <w:bottom w:val="single" w:sz="4" w:space="0" w:color="auto"/>
              <w:right w:val="single" w:sz="4" w:space="0" w:color="auto"/>
            </w:tcBorders>
            <w:hideMark/>
          </w:tcPr>
          <w:p w14:paraId="4D9813E1" w14:textId="77777777" w:rsidR="00EE5860" w:rsidRPr="00441CD0" w:rsidRDefault="00EE5860" w:rsidP="00BB0E1F">
            <w:pPr>
              <w:pStyle w:val="TAC"/>
              <w:rPr>
                <w:lang w:val="fr-FR"/>
              </w:rPr>
            </w:pPr>
            <w:r w:rsidRPr="00441CD0">
              <w:rPr>
                <w:lang w:val="fr-FR"/>
              </w:rPr>
              <w:t>0</w:t>
            </w:r>
          </w:p>
        </w:tc>
      </w:tr>
      <w:tr w:rsidR="00EE5860" w:rsidRPr="00441CD0" w14:paraId="5AB1921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66B9BA2" w14:textId="77777777" w:rsidR="00EE5860" w:rsidRPr="00441CD0" w:rsidRDefault="00EE5860" w:rsidP="00BB0E1F">
            <w:pPr>
              <w:pStyle w:val="TAC"/>
              <w:jc w:val="left"/>
              <w:rPr>
                <w:lang w:val="fr-FR" w:eastAsia="zh-CN"/>
              </w:rPr>
            </w:pPr>
            <w:r w:rsidRPr="00441CD0">
              <w:rPr>
                <w:lang w:val="fr-FR" w:eastAsia="zh-CN"/>
              </w:rPr>
              <w:t>Non-3GPP access type</w:t>
            </w:r>
          </w:p>
        </w:tc>
        <w:tc>
          <w:tcPr>
            <w:tcW w:w="3129" w:type="dxa"/>
            <w:tcBorders>
              <w:top w:val="single" w:sz="4" w:space="0" w:color="auto"/>
              <w:left w:val="single" w:sz="4" w:space="0" w:color="auto"/>
              <w:bottom w:val="single" w:sz="4" w:space="0" w:color="auto"/>
              <w:right w:val="single" w:sz="4" w:space="0" w:color="auto"/>
            </w:tcBorders>
            <w:hideMark/>
          </w:tcPr>
          <w:p w14:paraId="293E6B92" w14:textId="77777777" w:rsidR="00EE5860" w:rsidRPr="00441CD0" w:rsidRDefault="00EE5860" w:rsidP="00BB0E1F">
            <w:pPr>
              <w:pStyle w:val="TAC"/>
              <w:rPr>
                <w:lang w:val="fr-FR"/>
              </w:rPr>
            </w:pPr>
            <w:r w:rsidRPr="00441CD0">
              <w:rPr>
                <w:lang w:val="fr-FR"/>
              </w:rPr>
              <w:t>1</w:t>
            </w:r>
          </w:p>
        </w:tc>
      </w:tr>
      <w:tr w:rsidR="00EE5860" w:rsidRPr="00441CD0" w14:paraId="654F6FE8"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693E2BDC" w14:textId="77777777" w:rsidR="00EE5860" w:rsidRPr="00441CD0" w:rsidRDefault="00EE5860" w:rsidP="00BB0E1F">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112576E8" w14:textId="77777777" w:rsidR="00EE5860" w:rsidRPr="00441CD0" w:rsidRDefault="00EE5860" w:rsidP="00BB0E1F">
            <w:pPr>
              <w:pStyle w:val="TAC"/>
              <w:rPr>
                <w:lang w:val="fr-FR" w:eastAsia="zh-CN"/>
              </w:rPr>
            </w:pPr>
            <w:r w:rsidRPr="00441CD0">
              <w:rPr>
                <w:lang w:val="fr-FR" w:eastAsia="zh-CN"/>
              </w:rPr>
              <w:t>2 to 3</w:t>
            </w:r>
          </w:p>
        </w:tc>
      </w:tr>
    </w:tbl>
    <w:p w14:paraId="3384F804" w14:textId="77777777" w:rsidR="00EE5860" w:rsidRPr="00441CD0" w:rsidRDefault="00EE5860" w:rsidP="00EE5860">
      <w:pPr>
        <w:rPr>
          <w:noProof/>
        </w:rPr>
      </w:pPr>
    </w:p>
    <w:p w14:paraId="0F2B780A" w14:textId="77777777" w:rsidR="00EE5860" w:rsidRPr="00441CD0" w:rsidRDefault="00EE5860" w:rsidP="00EE5860">
      <w:r w:rsidRPr="00441CD0">
        <w:t>The Availability Status shall be encoded as a 2 bits binary integer as specified in Table 8.2.153-2.</w:t>
      </w:r>
    </w:p>
    <w:p w14:paraId="11A8CF28" w14:textId="77777777" w:rsidR="00EE5860" w:rsidRPr="00441CD0" w:rsidRDefault="00EE5860" w:rsidP="00EE5860">
      <w:pPr>
        <w:pStyle w:val="TH"/>
      </w:pPr>
      <w:r w:rsidRPr="00441CD0">
        <w:t>Table 8.2.153</w:t>
      </w:r>
      <w:r w:rsidRPr="00441CD0">
        <w:rPr>
          <w:lang w:eastAsia="zh-CN"/>
        </w:rPr>
        <w:t>-2</w:t>
      </w:r>
      <w:r w:rsidRPr="00441CD0">
        <w:t>: Availability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7753FE1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41FFBDD" w14:textId="77777777" w:rsidR="00EE5860" w:rsidRPr="00441CD0" w:rsidRDefault="00EE5860" w:rsidP="00BB0E1F">
            <w:pPr>
              <w:pStyle w:val="TAH"/>
              <w:ind w:left="567"/>
              <w:rPr>
                <w:lang w:val="fr-FR"/>
              </w:rPr>
            </w:pPr>
            <w:r w:rsidRPr="00441CD0">
              <w:rPr>
                <w:lang w:val="fr-FR"/>
              </w:rPr>
              <w:t>Availability Status</w:t>
            </w:r>
          </w:p>
        </w:tc>
        <w:tc>
          <w:tcPr>
            <w:tcW w:w="3129" w:type="dxa"/>
            <w:tcBorders>
              <w:top w:val="single" w:sz="4" w:space="0" w:color="auto"/>
              <w:left w:val="single" w:sz="4" w:space="0" w:color="auto"/>
              <w:bottom w:val="single" w:sz="4" w:space="0" w:color="auto"/>
              <w:right w:val="single" w:sz="4" w:space="0" w:color="auto"/>
            </w:tcBorders>
            <w:hideMark/>
          </w:tcPr>
          <w:p w14:paraId="2A0E07F5"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645064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6C47D27B" w14:textId="77777777" w:rsidR="00EE5860" w:rsidRPr="00441CD0" w:rsidRDefault="00EE5860" w:rsidP="00BB0E1F">
            <w:pPr>
              <w:pStyle w:val="TAC"/>
              <w:jc w:val="left"/>
              <w:rPr>
                <w:lang w:val="fr-FR" w:eastAsia="zh-CN"/>
              </w:rPr>
            </w:pPr>
            <w:r w:rsidRPr="00441CD0">
              <w:rPr>
                <w:lang w:val="fr-FR" w:eastAsia="zh-CN"/>
              </w:rPr>
              <w:t>Access has become unavailable</w:t>
            </w:r>
          </w:p>
        </w:tc>
        <w:tc>
          <w:tcPr>
            <w:tcW w:w="3129" w:type="dxa"/>
            <w:tcBorders>
              <w:top w:val="single" w:sz="4" w:space="0" w:color="auto"/>
              <w:left w:val="single" w:sz="4" w:space="0" w:color="auto"/>
              <w:bottom w:val="single" w:sz="4" w:space="0" w:color="auto"/>
              <w:right w:val="single" w:sz="4" w:space="0" w:color="auto"/>
            </w:tcBorders>
            <w:hideMark/>
          </w:tcPr>
          <w:p w14:paraId="1A62AAF4" w14:textId="77777777" w:rsidR="00EE5860" w:rsidRPr="00441CD0" w:rsidRDefault="00EE5860" w:rsidP="00BB0E1F">
            <w:pPr>
              <w:pStyle w:val="TAC"/>
              <w:rPr>
                <w:lang w:val="fr-FR"/>
              </w:rPr>
            </w:pPr>
            <w:r w:rsidRPr="00441CD0">
              <w:rPr>
                <w:lang w:val="fr-FR"/>
              </w:rPr>
              <w:t>0</w:t>
            </w:r>
          </w:p>
        </w:tc>
      </w:tr>
      <w:tr w:rsidR="00EE5860" w:rsidRPr="00441CD0" w14:paraId="6BA06A9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10E3E50" w14:textId="77777777" w:rsidR="00EE5860" w:rsidRPr="00441CD0" w:rsidRDefault="00EE5860" w:rsidP="00BB0E1F">
            <w:pPr>
              <w:pStyle w:val="TAC"/>
              <w:jc w:val="left"/>
              <w:rPr>
                <w:lang w:val="fr-FR" w:eastAsia="zh-CN"/>
              </w:rPr>
            </w:pPr>
            <w:r w:rsidRPr="00441CD0">
              <w:rPr>
                <w:lang w:val="fr-FR" w:eastAsia="zh-CN"/>
              </w:rPr>
              <w:t>Access has become available</w:t>
            </w:r>
          </w:p>
        </w:tc>
        <w:tc>
          <w:tcPr>
            <w:tcW w:w="3129" w:type="dxa"/>
            <w:tcBorders>
              <w:top w:val="single" w:sz="4" w:space="0" w:color="auto"/>
              <w:left w:val="single" w:sz="4" w:space="0" w:color="auto"/>
              <w:bottom w:val="single" w:sz="4" w:space="0" w:color="auto"/>
              <w:right w:val="single" w:sz="4" w:space="0" w:color="auto"/>
            </w:tcBorders>
            <w:hideMark/>
          </w:tcPr>
          <w:p w14:paraId="0A795437" w14:textId="77777777" w:rsidR="00EE5860" w:rsidRPr="00441CD0" w:rsidRDefault="00EE5860" w:rsidP="00BB0E1F">
            <w:pPr>
              <w:pStyle w:val="TAC"/>
              <w:rPr>
                <w:lang w:val="fr-FR"/>
              </w:rPr>
            </w:pPr>
            <w:r w:rsidRPr="00441CD0">
              <w:rPr>
                <w:lang w:val="fr-FR"/>
              </w:rPr>
              <w:t>1</w:t>
            </w:r>
          </w:p>
        </w:tc>
      </w:tr>
      <w:tr w:rsidR="00EE5860" w:rsidRPr="00441CD0" w14:paraId="394B615B"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04260DEF" w14:textId="77777777" w:rsidR="00EE5860" w:rsidRPr="00441CD0" w:rsidRDefault="00EE5860" w:rsidP="00BB0E1F">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2F12CAB" w14:textId="77777777" w:rsidR="00EE5860" w:rsidRPr="00441CD0" w:rsidRDefault="00EE5860" w:rsidP="00BB0E1F">
            <w:pPr>
              <w:pStyle w:val="TAC"/>
              <w:rPr>
                <w:lang w:val="fr-FR" w:eastAsia="zh-CN"/>
              </w:rPr>
            </w:pPr>
            <w:r w:rsidRPr="00441CD0">
              <w:rPr>
                <w:lang w:val="fr-FR" w:eastAsia="zh-CN"/>
              </w:rPr>
              <w:t>2 to 3</w:t>
            </w:r>
          </w:p>
        </w:tc>
      </w:tr>
    </w:tbl>
    <w:p w14:paraId="1BE2B39B" w14:textId="77777777" w:rsidR="00EE5860" w:rsidRPr="00441CD0" w:rsidRDefault="00EE5860" w:rsidP="00EE5860"/>
    <w:p w14:paraId="63110917" w14:textId="77777777" w:rsidR="00EE5860" w:rsidRPr="00441CD0" w:rsidRDefault="00EE5860" w:rsidP="00EE5860">
      <w:pPr>
        <w:pStyle w:val="Heading3"/>
      </w:pPr>
      <w:bookmarkStart w:id="6951" w:name="_Toc27491000"/>
      <w:bookmarkStart w:id="6952" w:name="_Toc27557293"/>
      <w:bookmarkStart w:id="6953" w:name="_Toc27724210"/>
      <w:bookmarkStart w:id="6954" w:name="_Toc36031284"/>
      <w:bookmarkStart w:id="6955" w:name="_Toc36043204"/>
      <w:bookmarkStart w:id="6956" w:name="_Toc36814529"/>
      <w:bookmarkStart w:id="6957" w:name="_Toc44689387"/>
      <w:bookmarkStart w:id="6958" w:name="_Toc44924141"/>
      <w:bookmarkStart w:id="6959" w:name="_Toc51861111"/>
      <w:bookmarkStart w:id="6960" w:name="_Toc57930882"/>
      <w:bookmarkStart w:id="6961" w:name="_Toc57931512"/>
      <w:bookmarkStart w:id="6962" w:name="_Toc67499904"/>
      <w:r w:rsidRPr="00441CD0">
        <w:t>8.2.</w:t>
      </w:r>
      <w:r w:rsidRPr="00441CD0">
        <w:rPr>
          <w:lang w:eastAsia="zh-CN"/>
        </w:rPr>
        <w:t>154</w:t>
      </w:r>
      <w:r w:rsidRPr="00441CD0">
        <w:tab/>
      </w:r>
      <w:r w:rsidRPr="00441CD0">
        <w:rPr>
          <w:lang w:eastAsia="zh-CN"/>
        </w:rPr>
        <w:t>MPTCP Control Information</w:t>
      </w:r>
      <w:bookmarkEnd w:id="6951"/>
      <w:bookmarkEnd w:id="6952"/>
      <w:bookmarkEnd w:id="6953"/>
      <w:bookmarkEnd w:id="6954"/>
      <w:bookmarkEnd w:id="6955"/>
      <w:bookmarkEnd w:id="6956"/>
      <w:bookmarkEnd w:id="6957"/>
      <w:bookmarkEnd w:id="6958"/>
      <w:bookmarkEnd w:id="6959"/>
      <w:bookmarkEnd w:id="6960"/>
      <w:bookmarkEnd w:id="6961"/>
      <w:bookmarkEnd w:id="6962"/>
    </w:p>
    <w:p w14:paraId="1F9691A5" w14:textId="77777777" w:rsidR="00EE5860" w:rsidRPr="00441CD0" w:rsidRDefault="00EE5860" w:rsidP="00EE5860">
      <w:pPr>
        <w:rPr>
          <w:lang w:val="en-US" w:eastAsia="ja-JP"/>
        </w:rPr>
      </w:pPr>
      <w:r w:rsidRPr="00441CD0">
        <w:t xml:space="preserve">The </w:t>
      </w:r>
      <w:r w:rsidRPr="00441CD0">
        <w:rPr>
          <w:lang w:eastAsia="zh-CN"/>
        </w:rPr>
        <w:t>MPTCP Control Information</w:t>
      </w:r>
      <w:r w:rsidRPr="00441CD0">
        <w:t xml:space="preserve"> IE shall </w:t>
      </w:r>
      <w:r w:rsidRPr="00441CD0">
        <w:rPr>
          <w:lang w:eastAsia="zh-CN"/>
        </w:rPr>
        <w:t>provide details of the required MPTCP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8.2.154-1</w:t>
      </w:r>
      <w:r w:rsidRPr="00441CD0">
        <w:rPr>
          <w:lang w:eastAsia="ja-JP"/>
        </w:rPr>
        <w:t>.</w:t>
      </w:r>
    </w:p>
    <w:p w14:paraId="6E5E3C0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442A742" w14:textId="77777777" w:rsidTr="00BB0E1F">
        <w:trPr>
          <w:jc w:val="center"/>
        </w:trPr>
        <w:tc>
          <w:tcPr>
            <w:tcW w:w="151" w:type="dxa"/>
            <w:tcBorders>
              <w:top w:val="single" w:sz="6" w:space="0" w:color="auto"/>
              <w:left w:val="single" w:sz="6" w:space="0" w:color="auto"/>
              <w:bottom w:val="nil"/>
              <w:right w:val="nil"/>
            </w:tcBorders>
          </w:tcPr>
          <w:p w14:paraId="3032F27A"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D8D02DF"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5B3E29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10913A0" w14:textId="77777777" w:rsidR="00EE5860" w:rsidRPr="00441CD0" w:rsidRDefault="00EE5860" w:rsidP="00BB0E1F">
            <w:pPr>
              <w:pStyle w:val="TAC"/>
              <w:rPr>
                <w:lang w:val="fr-FR"/>
              </w:rPr>
            </w:pPr>
          </w:p>
        </w:tc>
      </w:tr>
      <w:tr w:rsidR="00EE5860" w:rsidRPr="00441CD0" w14:paraId="6ABB1D50" w14:textId="77777777" w:rsidTr="00BB0E1F">
        <w:trPr>
          <w:jc w:val="center"/>
        </w:trPr>
        <w:tc>
          <w:tcPr>
            <w:tcW w:w="151" w:type="dxa"/>
            <w:tcBorders>
              <w:top w:val="nil"/>
              <w:left w:val="single" w:sz="6" w:space="0" w:color="auto"/>
              <w:bottom w:val="nil"/>
              <w:right w:val="nil"/>
            </w:tcBorders>
          </w:tcPr>
          <w:p w14:paraId="4C17696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933EA9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7BA751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72B114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3B347"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24191BF"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881160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376CAE"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8510A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8005EA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13CF621" w14:textId="77777777" w:rsidR="00EE5860" w:rsidRPr="00441CD0" w:rsidRDefault="00EE5860" w:rsidP="00BB0E1F">
            <w:pPr>
              <w:pStyle w:val="TAC"/>
              <w:rPr>
                <w:lang w:val="fr-FR"/>
              </w:rPr>
            </w:pPr>
          </w:p>
        </w:tc>
      </w:tr>
      <w:tr w:rsidR="00EE5860" w:rsidRPr="00441CD0" w14:paraId="26BBB8E6" w14:textId="77777777" w:rsidTr="00BB0E1F">
        <w:trPr>
          <w:jc w:val="center"/>
        </w:trPr>
        <w:tc>
          <w:tcPr>
            <w:tcW w:w="151" w:type="dxa"/>
            <w:tcBorders>
              <w:top w:val="nil"/>
              <w:left w:val="single" w:sz="6" w:space="0" w:color="auto"/>
              <w:bottom w:val="nil"/>
              <w:right w:val="nil"/>
            </w:tcBorders>
          </w:tcPr>
          <w:p w14:paraId="276071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9E6D496"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7765AE0" w14:textId="77777777" w:rsidR="00EE5860" w:rsidRPr="00441CD0" w:rsidRDefault="00EE5860" w:rsidP="00BB0E1F">
            <w:pPr>
              <w:pStyle w:val="TAC"/>
              <w:rPr>
                <w:lang w:val="fr-FR"/>
              </w:rPr>
            </w:pPr>
            <w:r w:rsidRPr="00441CD0">
              <w:rPr>
                <w:lang w:val="fr-FR"/>
              </w:rPr>
              <w:t xml:space="preserve">Type = </w:t>
            </w:r>
            <w:r w:rsidRPr="00441CD0">
              <w:rPr>
                <w:lang w:val="fr-FR" w:eastAsia="zh-CN"/>
              </w:rPr>
              <w:t>222</w:t>
            </w:r>
            <w:r w:rsidRPr="00441CD0">
              <w:rPr>
                <w:lang w:val="fr-FR"/>
              </w:rPr>
              <w:t xml:space="preserve"> (decimal)</w:t>
            </w:r>
          </w:p>
        </w:tc>
        <w:tc>
          <w:tcPr>
            <w:tcW w:w="588" w:type="dxa"/>
            <w:tcBorders>
              <w:top w:val="nil"/>
              <w:left w:val="single" w:sz="4" w:space="0" w:color="auto"/>
              <w:bottom w:val="nil"/>
              <w:right w:val="single" w:sz="6" w:space="0" w:color="auto"/>
            </w:tcBorders>
          </w:tcPr>
          <w:p w14:paraId="42894227" w14:textId="77777777" w:rsidR="00EE5860" w:rsidRPr="00441CD0" w:rsidRDefault="00EE5860" w:rsidP="00BB0E1F">
            <w:pPr>
              <w:pStyle w:val="TAC"/>
              <w:rPr>
                <w:lang w:val="fr-FR"/>
              </w:rPr>
            </w:pPr>
          </w:p>
        </w:tc>
      </w:tr>
      <w:tr w:rsidR="00EE5860" w:rsidRPr="00441CD0" w14:paraId="1B7C9EC4" w14:textId="77777777" w:rsidTr="00BB0E1F">
        <w:trPr>
          <w:jc w:val="center"/>
        </w:trPr>
        <w:tc>
          <w:tcPr>
            <w:tcW w:w="151" w:type="dxa"/>
            <w:tcBorders>
              <w:top w:val="nil"/>
              <w:left w:val="single" w:sz="6" w:space="0" w:color="auto"/>
              <w:bottom w:val="nil"/>
              <w:right w:val="nil"/>
            </w:tcBorders>
          </w:tcPr>
          <w:p w14:paraId="0AB1042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F939A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B250A8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7113DCC" w14:textId="77777777" w:rsidR="00EE5860" w:rsidRPr="00441CD0" w:rsidRDefault="00EE5860" w:rsidP="00BB0E1F">
            <w:pPr>
              <w:pStyle w:val="TAC"/>
              <w:rPr>
                <w:lang w:val="fr-FR"/>
              </w:rPr>
            </w:pPr>
          </w:p>
        </w:tc>
      </w:tr>
      <w:tr w:rsidR="00EE5860" w:rsidRPr="00441CD0" w14:paraId="15E0584A" w14:textId="77777777" w:rsidTr="00BB0E1F">
        <w:trPr>
          <w:jc w:val="center"/>
        </w:trPr>
        <w:tc>
          <w:tcPr>
            <w:tcW w:w="151" w:type="dxa"/>
            <w:tcBorders>
              <w:top w:val="nil"/>
              <w:left w:val="single" w:sz="6" w:space="0" w:color="auto"/>
              <w:bottom w:val="nil"/>
              <w:right w:val="nil"/>
            </w:tcBorders>
          </w:tcPr>
          <w:p w14:paraId="16E38F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F21658"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C5006E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525E36C" w14:textId="77777777" w:rsidR="00EE5860" w:rsidRPr="00441CD0" w:rsidRDefault="00EE5860" w:rsidP="00BB0E1F">
            <w:pPr>
              <w:pStyle w:val="TAC"/>
              <w:rPr>
                <w:lang w:val="fr-FR" w:eastAsia="zh-CN"/>
              </w:rPr>
            </w:pPr>
            <w:r w:rsidRPr="00441CD0">
              <w:rPr>
                <w:lang w:val="fr-FR" w:eastAsia="zh-CN"/>
              </w:rPr>
              <w:t>TCI</w:t>
            </w:r>
          </w:p>
        </w:tc>
        <w:tc>
          <w:tcPr>
            <w:tcW w:w="588" w:type="dxa"/>
            <w:tcBorders>
              <w:top w:val="nil"/>
              <w:left w:val="single" w:sz="4" w:space="0" w:color="auto"/>
              <w:bottom w:val="nil"/>
              <w:right w:val="single" w:sz="6" w:space="0" w:color="auto"/>
            </w:tcBorders>
          </w:tcPr>
          <w:p w14:paraId="49928AB7" w14:textId="77777777" w:rsidR="00EE5860" w:rsidRPr="00441CD0" w:rsidRDefault="00EE5860" w:rsidP="00BB0E1F">
            <w:pPr>
              <w:pStyle w:val="TAC"/>
              <w:rPr>
                <w:lang w:val="fr-FR"/>
              </w:rPr>
            </w:pPr>
          </w:p>
        </w:tc>
      </w:tr>
      <w:tr w:rsidR="00EE5860" w:rsidRPr="00441CD0" w14:paraId="1EFE92AF" w14:textId="77777777" w:rsidTr="00BB0E1F">
        <w:trPr>
          <w:jc w:val="center"/>
        </w:trPr>
        <w:tc>
          <w:tcPr>
            <w:tcW w:w="151" w:type="dxa"/>
            <w:tcBorders>
              <w:top w:val="nil"/>
              <w:left w:val="single" w:sz="6" w:space="0" w:color="auto"/>
              <w:bottom w:val="nil"/>
              <w:right w:val="nil"/>
            </w:tcBorders>
          </w:tcPr>
          <w:p w14:paraId="5AA7BF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5C7AA7"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6DA49D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F4E6ED5" w14:textId="77777777" w:rsidR="00EE5860" w:rsidRPr="00441CD0" w:rsidRDefault="00EE5860" w:rsidP="00BB0E1F">
            <w:pPr>
              <w:pStyle w:val="TAC"/>
              <w:rPr>
                <w:lang w:val="fr-FR"/>
              </w:rPr>
            </w:pPr>
          </w:p>
        </w:tc>
      </w:tr>
    </w:tbl>
    <w:p w14:paraId="274E0AF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154</w:t>
      </w:r>
      <w:r w:rsidRPr="00441CD0">
        <w:rPr>
          <w:lang w:eastAsia="zh-CN"/>
        </w:rPr>
        <w:t>-</w:t>
      </w:r>
      <w:r w:rsidRPr="00441CD0">
        <w:rPr>
          <w:lang w:eastAsia="ja-JP"/>
        </w:rPr>
        <w:t>1</w:t>
      </w:r>
      <w:r w:rsidRPr="00441CD0">
        <w:t xml:space="preserve">: </w:t>
      </w:r>
      <w:r w:rsidRPr="00441CD0">
        <w:rPr>
          <w:lang w:eastAsia="zh-CN"/>
        </w:rPr>
        <w:t>MPTCP Control Information</w:t>
      </w:r>
    </w:p>
    <w:p w14:paraId="78081CFE" w14:textId="77777777" w:rsidR="00EE5860" w:rsidRPr="00441CD0" w:rsidRDefault="00EE5860" w:rsidP="00EE5860">
      <w:r w:rsidRPr="00441CD0">
        <w:t>The following flags are coded within Octet 5:</w:t>
      </w:r>
    </w:p>
    <w:p w14:paraId="6A4D25FF" w14:textId="77777777" w:rsidR="00EE5860" w:rsidRPr="00441CD0" w:rsidRDefault="00EE5860" w:rsidP="00EE5860">
      <w:pPr>
        <w:pStyle w:val="B1"/>
      </w:pPr>
      <w:r w:rsidRPr="00441CD0">
        <w:lastRenderedPageBreak/>
        <w:t>-</w:t>
      </w:r>
      <w:r w:rsidRPr="00441CD0">
        <w:tab/>
        <w:t xml:space="preserve">Bit 1 – </w:t>
      </w:r>
      <w:r w:rsidRPr="00441CD0">
        <w:rPr>
          <w:lang w:eastAsia="zh-CN"/>
        </w:rPr>
        <w:t>TCI (Transport Converter Indication)</w:t>
      </w:r>
      <w:r w:rsidRPr="00441CD0">
        <w:t xml:space="preserve">: If this bit is set to "1", it indicates that the </w:t>
      </w:r>
      <w:r w:rsidRPr="00441CD0">
        <w:rPr>
          <w:lang w:eastAsia="zh-CN"/>
        </w:rPr>
        <w:t xml:space="preserve">required MPTCP steering functionality is of type Transport Converter (see </w:t>
      </w:r>
      <w:r w:rsidRPr="00441CD0">
        <w:t>IETF RFC </w:t>
      </w:r>
      <w:r>
        <w:t>8803</w:t>
      </w:r>
      <w:r w:rsidRPr="00441CD0">
        <w:rPr>
          <w:lang w:val="en-US" w:eastAsia="zh-CN"/>
        </w:rPr>
        <w:t> </w:t>
      </w:r>
      <w:r w:rsidRPr="00441CD0">
        <w:rPr>
          <w:lang w:eastAsia="zh-CN"/>
        </w:rPr>
        <w:t>[60]) and the UPF shall allocate relevant resource as specified in clause</w:t>
      </w:r>
      <w:r>
        <w:rPr>
          <w:lang w:eastAsia="zh-CN"/>
        </w:rPr>
        <w:t> </w:t>
      </w:r>
      <w:r w:rsidRPr="00441CD0">
        <w:rPr>
          <w:lang w:eastAsia="zh-CN"/>
        </w:rPr>
        <w:t>5.20.2.1.</w:t>
      </w:r>
    </w:p>
    <w:p w14:paraId="2CB78CDE"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18A3E356" w14:textId="77777777" w:rsidR="00EE5860" w:rsidRPr="00441CD0" w:rsidRDefault="00EE5860" w:rsidP="00EE5860">
      <w:pPr>
        <w:pStyle w:val="Heading3"/>
      </w:pPr>
      <w:bookmarkStart w:id="6963" w:name="_Toc27491001"/>
      <w:bookmarkStart w:id="6964" w:name="_Toc27557294"/>
      <w:bookmarkStart w:id="6965" w:name="_Toc27724211"/>
      <w:bookmarkStart w:id="6966" w:name="_Toc36031285"/>
      <w:bookmarkStart w:id="6967" w:name="_Toc36043205"/>
      <w:bookmarkStart w:id="6968" w:name="_Toc36814530"/>
      <w:bookmarkStart w:id="6969" w:name="_Toc44689388"/>
      <w:bookmarkStart w:id="6970" w:name="_Toc44924142"/>
      <w:bookmarkStart w:id="6971" w:name="_Toc51861112"/>
      <w:bookmarkStart w:id="6972" w:name="_Toc57930883"/>
      <w:bookmarkStart w:id="6973" w:name="_Toc57931513"/>
      <w:bookmarkStart w:id="6974" w:name="_Toc67499905"/>
      <w:r w:rsidRPr="00441CD0">
        <w:t>8.2.</w:t>
      </w:r>
      <w:r w:rsidRPr="00441CD0">
        <w:rPr>
          <w:lang w:eastAsia="zh-CN"/>
        </w:rPr>
        <w:t>155</w:t>
      </w:r>
      <w:r w:rsidRPr="00441CD0">
        <w:tab/>
      </w:r>
      <w:r w:rsidRPr="00441CD0">
        <w:rPr>
          <w:lang w:eastAsia="zh-CN"/>
        </w:rPr>
        <w:t>ATSSS-LL Control Information</w:t>
      </w:r>
      <w:bookmarkEnd w:id="6963"/>
      <w:bookmarkEnd w:id="6964"/>
      <w:bookmarkEnd w:id="6965"/>
      <w:bookmarkEnd w:id="6966"/>
      <w:bookmarkEnd w:id="6967"/>
      <w:bookmarkEnd w:id="6968"/>
      <w:bookmarkEnd w:id="6969"/>
      <w:bookmarkEnd w:id="6970"/>
      <w:bookmarkEnd w:id="6971"/>
      <w:bookmarkEnd w:id="6972"/>
      <w:bookmarkEnd w:id="6973"/>
      <w:bookmarkEnd w:id="6974"/>
    </w:p>
    <w:p w14:paraId="6255270B" w14:textId="77777777" w:rsidR="00EE5860" w:rsidRPr="00441CD0" w:rsidRDefault="00EE5860" w:rsidP="00EE5860">
      <w:pPr>
        <w:rPr>
          <w:lang w:eastAsia="ja-JP"/>
        </w:rPr>
      </w:pPr>
      <w:r w:rsidRPr="00441CD0">
        <w:t xml:space="preserve">The </w:t>
      </w:r>
      <w:r w:rsidRPr="00441CD0">
        <w:rPr>
          <w:lang w:eastAsia="zh-CN"/>
        </w:rPr>
        <w:t>ATSSS-LL Control Information</w:t>
      </w:r>
      <w:r w:rsidRPr="00441CD0">
        <w:t xml:space="preserve"> IE shall </w:t>
      </w:r>
      <w:r w:rsidRPr="00441CD0">
        <w:rPr>
          <w:lang w:eastAsia="zh-CN"/>
        </w:rPr>
        <w:t>provide details of the required ATSSS-LL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8.2.155-1</w:t>
      </w:r>
      <w:r w:rsidRPr="00441CD0">
        <w:rPr>
          <w:lang w:eastAsia="ja-JP"/>
        </w:rPr>
        <w:t>.</w:t>
      </w:r>
    </w:p>
    <w:p w14:paraId="77C7B1C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696A35E" w14:textId="77777777" w:rsidTr="00BB0E1F">
        <w:trPr>
          <w:jc w:val="center"/>
        </w:trPr>
        <w:tc>
          <w:tcPr>
            <w:tcW w:w="151" w:type="dxa"/>
            <w:tcBorders>
              <w:top w:val="single" w:sz="6" w:space="0" w:color="auto"/>
              <w:left w:val="single" w:sz="6" w:space="0" w:color="auto"/>
              <w:bottom w:val="nil"/>
              <w:right w:val="nil"/>
            </w:tcBorders>
          </w:tcPr>
          <w:p w14:paraId="42FCF96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F824C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3A8C48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C8788C3" w14:textId="77777777" w:rsidR="00EE5860" w:rsidRPr="00441CD0" w:rsidRDefault="00EE5860" w:rsidP="00BB0E1F">
            <w:pPr>
              <w:pStyle w:val="TAC"/>
              <w:rPr>
                <w:lang w:val="fr-FR"/>
              </w:rPr>
            </w:pPr>
          </w:p>
        </w:tc>
      </w:tr>
      <w:tr w:rsidR="00EE5860" w:rsidRPr="00441CD0" w14:paraId="5044FFF5" w14:textId="77777777" w:rsidTr="00BB0E1F">
        <w:trPr>
          <w:jc w:val="center"/>
        </w:trPr>
        <w:tc>
          <w:tcPr>
            <w:tcW w:w="151" w:type="dxa"/>
            <w:tcBorders>
              <w:top w:val="nil"/>
              <w:left w:val="single" w:sz="6" w:space="0" w:color="auto"/>
              <w:bottom w:val="nil"/>
              <w:right w:val="nil"/>
            </w:tcBorders>
          </w:tcPr>
          <w:p w14:paraId="7C0610C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FBFAFD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7CA830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F11AA4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3BDBCC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1011D5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2CEE7F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A607B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A838DB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3DF835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0BE5162" w14:textId="77777777" w:rsidR="00EE5860" w:rsidRPr="00441CD0" w:rsidRDefault="00EE5860" w:rsidP="00BB0E1F">
            <w:pPr>
              <w:pStyle w:val="TAC"/>
              <w:rPr>
                <w:lang w:val="fr-FR"/>
              </w:rPr>
            </w:pPr>
          </w:p>
        </w:tc>
      </w:tr>
      <w:tr w:rsidR="00EE5860" w:rsidRPr="00441CD0" w14:paraId="7F6C6FC4" w14:textId="77777777" w:rsidTr="00BB0E1F">
        <w:trPr>
          <w:jc w:val="center"/>
        </w:trPr>
        <w:tc>
          <w:tcPr>
            <w:tcW w:w="151" w:type="dxa"/>
            <w:tcBorders>
              <w:top w:val="nil"/>
              <w:left w:val="single" w:sz="6" w:space="0" w:color="auto"/>
              <w:bottom w:val="nil"/>
              <w:right w:val="nil"/>
            </w:tcBorders>
          </w:tcPr>
          <w:p w14:paraId="021C2E7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2EC07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99F158" w14:textId="77777777" w:rsidR="00EE5860" w:rsidRPr="00441CD0" w:rsidRDefault="00EE5860" w:rsidP="00BB0E1F">
            <w:pPr>
              <w:pStyle w:val="TAC"/>
              <w:rPr>
                <w:lang w:val="fr-FR"/>
              </w:rPr>
            </w:pPr>
            <w:r w:rsidRPr="00441CD0">
              <w:rPr>
                <w:lang w:val="fr-FR"/>
              </w:rPr>
              <w:t xml:space="preserve">Type = </w:t>
            </w:r>
            <w:r w:rsidRPr="00441CD0">
              <w:rPr>
                <w:lang w:val="fr-FR" w:eastAsia="zh-CN"/>
              </w:rPr>
              <w:t>223</w:t>
            </w:r>
            <w:r w:rsidRPr="00441CD0">
              <w:rPr>
                <w:lang w:val="fr-FR"/>
              </w:rPr>
              <w:t xml:space="preserve"> (decimal)</w:t>
            </w:r>
          </w:p>
        </w:tc>
        <w:tc>
          <w:tcPr>
            <w:tcW w:w="588" w:type="dxa"/>
            <w:tcBorders>
              <w:top w:val="nil"/>
              <w:left w:val="single" w:sz="4" w:space="0" w:color="auto"/>
              <w:bottom w:val="nil"/>
              <w:right w:val="single" w:sz="6" w:space="0" w:color="auto"/>
            </w:tcBorders>
          </w:tcPr>
          <w:p w14:paraId="56CC8739" w14:textId="77777777" w:rsidR="00EE5860" w:rsidRPr="00441CD0" w:rsidRDefault="00EE5860" w:rsidP="00BB0E1F">
            <w:pPr>
              <w:pStyle w:val="TAC"/>
              <w:rPr>
                <w:lang w:val="fr-FR"/>
              </w:rPr>
            </w:pPr>
          </w:p>
        </w:tc>
      </w:tr>
      <w:tr w:rsidR="00EE5860" w:rsidRPr="00441CD0" w14:paraId="1E978C6E" w14:textId="77777777" w:rsidTr="00BB0E1F">
        <w:trPr>
          <w:jc w:val="center"/>
        </w:trPr>
        <w:tc>
          <w:tcPr>
            <w:tcW w:w="151" w:type="dxa"/>
            <w:tcBorders>
              <w:top w:val="nil"/>
              <w:left w:val="single" w:sz="6" w:space="0" w:color="auto"/>
              <w:bottom w:val="nil"/>
              <w:right w:val="nil"/>
            </w:tcBorders>
          </w:tcPr>
          <w:p w14:paraId="7E08BF2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99BB8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BC99E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26883DD" w14:textId="77777777" w:rsidR="00EE5860" w:rsidRPr="00441CD0" w:rsidRDefault="00EE5860" w:rsidP="00BB0E1F">
            <w:pPr>
              <w:pStyle w:val="TAC"/>
              <w:rPr>
                <w:lang w:val="fr-FR"/>
              </w:rPr>
            </w:pPr>
          </w:p>
        </w:tc>
      </w:tr>
      <w:tr w:rsidR="00EE5860" w:rsidRPr="00441CD0" w14:paraId="599EFCCF" w14:textId="77777777" w:rsidTr="00BB0E1F">
        <w:trPr>
          <w:jc w:val="center"/>
        </w:trPr>
        <w:tc>
          <w:tcPr>
            <w:tcW w:w="151" w:type="dxa"/>
            <w:tcBorders>
              <w:top w:val="nil"/>
              <w:left w:val="single" w:sz="6" w:space="0" w:color="auto"/>
              <w:bottom w:val="nil"/>
              <w:right w:val="nil"/>
            </w:tcBorders>
          </w:tcPr>
          <w:p w14:paraId="36F314F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677A8F0"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5798BFED"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A07BE8B"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36258D00" w14:textId="77777777" w:rsidR="00EE5860" w:rsidRPr="00441CD0" w:rsidRDefault="00EE5860" w:rsidP="00BB0E1F">
            <w:pPr>
              <w:pStyle w:val="TAC"/>
              <w:rPr>
                <w:lang w:val="fr-FR"/>
              </w:rPr>
            </w:pPr>
          </w:p>
        </w:tc>
      </w:tr>
      <w:tr w:rsidR="00EE5860" w:rsidRPr="00441CD0" w14:paraId="6727738D" w14:textId="77777777" w:rsidTr="00BB0E1F">
        <w:trPr>
          <w:jc w:val="center"/>
        </w:trPr>
        <w:tc>
          <w:tcPr>
            <w:tcW w:w="151" w:type="dxa"/>
            <w:tcBorders>
              <w:top w:val="nil"/>
              <w:left w:val="single" w:sz="6" w:space="0" w:color="auto"/>
              <w:bottom w:val="nil"/>
              <w:right w:val="nil"/>
            </w:tcBorders>
          </w:tcPr>
          <w:p w14:paraId="435579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2E76D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91763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D6FDABE" w14:textId="77777777" w:rsidR="00EE5860" w:rsidRPr="00441CD0" w:rsidRDefault="00EE5860" w:rsidP="00BB0E1F">
            <w:pPr>
              <w:pStyle w:val="TAC"/>
              <w:rPr>
                <w:lang w:val="fr-FR"/>
              </w:rPr>
            </w:pPr>
          </w:p>
        </w:tc>
      </w:tr>
    </w:tbl>
    <w:p w14:paraId="6F88E1D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155</w:t>
      </w:r>
      <w:r w:rsidRPr="00441CD0">
        <w:rPr>
          <w:lang w:eastAsia="zh-CN"/>
        </w:rPr>
        <w:t>-</w:t>
      </w:r>
      <w:r w:rsidRPr="00441CD0">
        <w:rPr>
          <w:lang w:eastAsia="ja-JP"/>
        </w:rPr>
        <w:t>1</w:t>
      </w:r>
      <w:r w:rsidRPr="00441CD0">
        <w:t xml:space="preserve">: </w:t>
      </w:r>
      <w:r w:rsidRPr="00441CD0">
        <w:rPr>
          <w:lang w:eastAsia="zh-CN"/>
        </w:rPr>
        <w:t>ATSSS-LL Control Information</w:t>
      </w:r>
    </w:p>
    <w:p w14:paraId="714C7AA6" w14:textId="77777777" w:rsidR="00EE5860" w:rsidRPr="00441CD0" w:rsidRDefault="00EE5860" w:rsidP="00EE5860">
      <w:r w:rsidRPr="00441CD0">
        <w:t>The following flags are coded within Octet 5:</w:t>
      </w:r>
    </w:p>
    <w:p w14:paraId="1E0A1D3B"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the </w:t>
      </w:r>
      <w:r w:rsidRPr="00441CD0">
        <w:rPr>
          <w:lang w:eastAsia="zh-CN"/>
        </w:rPr>
        <w:t>ATSSS-LL steering functionality is required.</w:t>
      </w:r>
    </w:p>
    <w:p w14:paraId="05101BB5"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560395DE" w14:textId="77777777" w:rsidR="00EE5860" w:rsidRPr="00441CD0" w:rsidRDefault="00EE5860" w:rsidP="00EE5860">
      <w:pPr>
        <w:pStyle w:val="Heading3"/>
      </w:pPr>
      <w:bookmarkStart w:id="6975" w:name="_Toc27491002"/>
      <w:bookmarkStart w:id="6976" w:name="_Toc27557295"/>
      <w:bookmarkStart w:id="6977" w:name="_Toc27724212"/>
      <w:bookmarkStart w:id="6978" w:name="_Toc36031286"/>
      <w:bookmarkStart w:id="6979" w:name="_Toc36043206"/>
      <w:bookmarkStart w:id="6980" w:name="_Toc36814531"/>
      <w:bookmarkStart w:id="6981" w:name="_Toc44689389"/>
      <w:bookmarkStart w:id="6982" w:name="_Toc44924143"/>
      <w:bookmarkStart w:id="6983" w:name="_Toc51861113"/>
      <w:bookmarkStart w:id="6984" w:name="_Toc57930884"/>
      <w:bookmarkStart w:id="6985" w:name="_Toc57931514"/>
      <w:bookmarkStart w:id="6986" w:name="_Toc67499906"/>
      <w:r w:rsidRPr="00441CD0">
        <w:t>8.2.</w:t>
      </w:r>
      <w:r w:rsidRPr="00441CD0">
        <w:rPr>
          <w:lang w:eastAsia="zh-CN"/>
        </w:rPr>
        <w:t>156</w:t>
      </w:r>
      <w:r w:rsidRPr="00441CD0">
        <w:tab/>
      </w:r>
      <w:r w:rsidRPr="00441CD0">
        <w:rPr>
          <w:lang w:eastAsia="zh-CN"/>
        </w:rPr>
        <w:t>PMF Control Information</w:t>
      </w:r>
      <w:bookmarkEnd w:id="6975"/>
      <w:bookmarkEnd w:id="6976"/>
      <w:bookmarkEnd w:id="6977"/>
      <w:bookmarkEnd w:id="6978"/>
      <w:bookmarkEnd w:id="6979"/>
      <w:bookmarkEnd w:id="6980"/>
      <w:bookmarkEnd w:id="6981"/>
      <w:bookmarkEnd w:id="6982"/>
      <w:bookmarkEnd w:id="6983"/>
      <w:bookmarkEnd w:id="6984"/>
      <w:bookmarkEnd w:id="6985"/>
      <w:bookmarkEnd w:id="6986"/>
    </w:p>
    <w:p w14:paraId="62993871" w14:textId="77777777" w:rsidR="00EE5860" w:rsidRPr="00441CD0" w:rsidRDefault="00EE5860" w:rsidP="00EE5860">
      <w:pPr>
        <w:rPr>
          <w:lang w:eastAsia="ja-JP"/>
        </w:rPr>
      </w:pPr>
      <w:r w:rsidRPr="00441CD0">
        <w:t xml:space="preserve">The </w:t>
      </w:r>
      <w:r w:rsidRPr="00441CD0">
        <w:rPr>
          <w:lang w:eastAsia="zh-CN"/>
        </w:rPr>
        <w:t>PMF Control Information</w:t>
      </w:r>
      <w:r w:rsidRPr="00441CD0">
        <w:t xml:space="preserve"> IE shall </w:t>
      </w:r>
      <w:r w:rsidRPr="00441CD0">
        <w:rPr>
          <w:lang w:eastAsia="zh-CN"/>
        </w:rPr>
        <w:t>provide details of the required PMF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8.2.156-1</w:t>
      </w:r>
      <w:r w:rsidRPr="00441CD0">
        <w:rPr>
          <w:lang w:eastAsia="ja-JP"/>
        </w:rPr>
        <w:t>.</w:t>
      </w:r>
    </w:p>
    <w:p w14:paraId="2B173C3D" w14:textId="77777777" w:rsidR="00EE5860" w:rsidRPr="00867BF5" w:rsidRDefault="00EE5860" w:rsidP="00EE5860">
      <w:pPr>
        <w:pStyle w:val="TH"/>
        <w:rPr>
          <w:lang w:eastAsia="zh-CN"/>
        </w:rPr>
      </w:pPr>
      <w:bookmarkStart w:id="6987" w:name="_Toc27491003"/>
      <w:bookmarkStart w:id="6988" w:name="_Toc27557296"/>
      <w:bookmarkStart w:id="6989" w:name="_Toc27724213"/>
      <w:bookmarkStart w:id="6990" w:name="_Toc36031287"/>
      <w:bookmarkStart w:id="6991" w:name="_Toc36043207"/>
      <w:bookmarkStart w:id="6992" w:name="_Toc36814532"/>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867BF5" w14:paraId="36B51CCE" w14:textId="77777777" w:rsidTr="00BB0E1F">
        <w:trPr>
          <w:jc w:val="center"/>
        </w:trPr>
        <w:tc>
          <w:tcPr>
            <w:tcW w:w="151" w:type="dxa"/>
            <w:tcBorders>
              <w:top w:val="single" w:sz="6" w:space="0" w:color="auto"/>
              <w:left w:val="single" w:sz="6" w:space="0" w:color="auto"/>
              <w:bottom w:val="nil"/>
              <w:right w:val="nil"/>
            </w:tcBorders>
          </w:tcPr>
          <w:p w14:paraId="356ECD4C" w14:textId="77777777" w:rsidR="00EE5860" w:rsidRPr="00867BF5" w:rsidRDefault="00EE5860" w:rsidP="00BB0E1F">
            <w:pPr>
              <w:pStyle w:val="TAC"/>
              <w:rPr>
                <w:lang w:val="fr-FR"/>
              </w:rPr>
            </w:pPr>
          </w:p>
        </w:tc>
        <w:tc>
          <w:tcPr>
            <w:tcW w:w="1104" w:type="dxa"/>
            <w:tcBorders>
              <w:top w:val="single" w:sz="6" w:space="0" w:color="auto"/>
              <w:left w:val="nil"/>
              <w:bottom w:val="nil"/>
              <w:right w:val="nil"/>
            </w:tcBorders>
          </w:tcPr>
          <w:p w14:paraId="76C6ADFA" w14:textId="77777777" w:rsidR="00EE5860" w:rsidRPr="00867BF5" w:rsidRDefault="00EE5860" w:rsidP="00BB0E1F">
            <w:pPr>
              <w:pStyle w:val="TAH"/>
              <w:rPr>
                <w:lang w:val="fr-FR"/>
              </w:rPr>
            </w:pPr>
          </w:p>
        </w:tc>
        <w:tc>
          <w:tcPr>
            <w:tcW w:w="4711" w:type="dxa"/>
            <w:gridSpan w:val="8"/>
            <w:tcBorders>
              <w:top w:val="single" w:sz="6" w:space="0" w:color="auto"/>
              <w:left w:val="nil"/>
              <w:bottom w:val="nil"/>
              <w:right w:val="nil"/>
            </w:tcBorders>
            <w:hideMark/>
          </w:tcPr>
          <w:p w14:paraId="3F0D5A10" w14:textId="77777777" w:rsidR="00EE5860" w:rsidRPr="00867BF5" w:rsidRDefault="00EE5860" w:rsidP="00BB0E1F">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14:paraId="7E44F698" w14:textId="77777777" w:rsidR="00EE5860" w:rsidRPr="00867BF5" w:rsidRDefault="00EE5860" w:rsidP="00BB0E1F">
            <w:pPr>
              <w:pStyle w:val="TAC"/>
              <w:rPr>
                <w:lang w:val="fr-FR"/>
              </w:rPr>
            </w:pPr>
          </w:p>
        </w:tc>
      </w:tr>
      <w:tr w:rsidR="00EE5860" w:rsidRPr="00867BF5" w14:paraId="62E862DB" w14:textId="77777777" w:rsidTr="00BB0E1F">
        <w:trPr>
          <w:jc w:val="center"/>
        </w:trPr>
        <w:tc>
          <w:tcPr>
            <w:tcW w:w="151" w:type="dxa"/>
            <w:tcBorders>
              <w:top w:val="nil"/>
              <w:left w:val="single" w:sz="6" w:space="0" w:color="auto"/>
              <w:bottom w:val="nil"/>
              <w:right w:val="nil"/>
            </w:tcBorders>
          </w:tcPr>
          <w:p w14:paraId="5D1EE0C7" w14:textId="77777777" w:rsidR="00EE5860" w:rsidRPr="00867BF5" w:rsidRDefault="00EE5860" w:rsidP="00BB0E1F">
            <w:pPr>
              <w:pStyle w:val="TAC"/>
              <w:rPr>
                <w:lang w:val="fr-FR"/>
              </w:rPr>
            </w:pPr>
          </w:p>
        </w:tc>
        <w:tc>
          <w:tcPr>
            <w:tcW w:w="1104" w:type="dxa"/>
            <w:tcBorders>
              <w:top w:val="nil"/>
              <w:left w:val="nil"/>
              <w:bottom w:val="nil"/>
              <w:right w:val="nil"/>
            </w:tcBorders>
            <w:hideMark/>
          </w:tcPr>
          <w:p w14:paraId="04A21940" w14:textId="77777777" w:rsidR="00EE5860" w:rsidRPr="00867BF5" w:rsidRDefault="00EE5860" w:rsidP="00BB0E1F">
            <w:pPr>
              <w:pStyle w:val="TAH"/>
              <w:rPr>
                <w:lang w:val="fr-FR"/>
              </w:rPr>
            </w:pPr>
            <w:r w:rsidRPr="00867BF5">
              <w:rPr>
                <w:lang w:val="fr-FR"/>
              </w:rPr>
              <w:t>Octets</w:t>
            </w:r>
          </w:p>
        </w:tc>
        <w:tc>
          <w:tcPr>
            <w:tcW w:w="588" w:type="dxa"/>
            <w:tcBorders>
              <w:top w:val="nil"/>
              <w:left w:val="nil"/>
              <w:bottom w:val="single" w:sz="4" w:space="0" w:color="auto"/>
              <w:right w:val="nil"/>
            </w:tcBorders>
            <w:hideMark/>
          </w:tcPr>
          <w:p w14:paraId="59AF4F64" w14:textId="77777777" w:rsidR="00EE5860" w:rsidRPr="00867BF5" w:rsidRDefault="00EE5860" w:rsidP="00BB0E1F">
            <w:pPr>
              <w:pStyle w:val="TAH"/>
              <w:rPr>
                <w:lang w:val="fr-FR"/>
              </w:rPr>
            </w:pPr>
            <w:r w:rsidRPr="00867BF5">
              <w:rPr>
                <w:lang w:val="fr-FR"/>
              </w:rPr>
              <w:t>8</w:t>
            </w:r>
          </w:p>
        </w:tc>
        <w:tc>
          <w:tcPr>
            <w:tcW w:w="589" w:type="dxa"/>
            <w:tcBorders>
              <w:top w:val="nil"/>
              <w:left w:val="nil"/>
              <w:bottom w:val="single" w:sz="4" w:space="0" w:color="auto"/>
              <w:right w:val="nil"/>
            </w:tcBorders>
            <w:hideMark/>
          </w:tcPr>
          <w:p w14:paraId="35859070" w14:textId="77777777" w:rsidR="00EE5860" w:rsidRPr="00867BF5" w:rsidRDefault="00EE5860" w:rsidP="00BB0E1F">
            <w:pPr>
              <w:pStyle w:val="TAH"/>
              <w:rPr>
                <w:lang w:val="fr-FR"/>
              </w:rPr>
            </w:pPr>
            <w:r w:rsidRPr="00867BF5">
              <w:rPr>
                <w:lang w:val="fr-FR"/>
              </w:rPr>
              <w:t>7</w:t>
            </w:r>
          </w:p>
        </w:tc>
        <w:tc>
          <w:tcPr>
            <w:tcW w:w="589" w:type="dxa"/>
            <w:tcBorders>
              <w:top w:val="nil"/>
              <w:left w:val="nil"/>
              <w:bottom w:val="single" w:sz="4" w:space="0" w:color="auto"/>
              <w:right w:val="nil"/>
            </w:tcBorders>
            <w:hideMark/>
          </w:tcPr>
          <w:p w14:paraId="6002DBBF" w14:textId="77777777" w:rsidR="00EE5860" w:rsidRPr="00867BF5" w:rsidRDefault="00EE5860" w:rsidP="00BB0E1F">
            <w:pPr>
              <w:pStyle w:val="TAH"/>
              <w:rPr>
                <w:lang w:val="fr-FR"/>
              </w:rPr>
            </w:pPr>
            <w:r w:rsidRPr="00867BF5">
              <w:rPr>
                <w:lang w:val="fr-FR"/>
              </w:rPr>
              <w:t>6</w:t>
            </w:r>
          </w:p>
        </w:tc>
        <w:tc>
          <w:tcPr>
            <w:tcW w:w="589" w:type="dxa"/>
            <w:tcBorders>
              <w:top w:val="nil"/>
              <w:left w:val="nil"/>
              <w:bottom w:val="single" w:sz="4" w:space="0" w:color="auto"/>
              <w:right w:val="nil"/>
            </w:tcBorders>
            <w:hideMark/>
          </w:tcPr>
          <w:p w14:paraId="68B51E07" w14:textId="77777777" w:rsidR="00EE5860" w:rsidRPr="00867BF5" w:rsidRDefault="00EE5860" w:rsidP="00BB0E1F">
            <w:pPr>
              <w:pStyle w:val="TAH"/>
              <w:rPr>
                <w:lang w:val="fr-FR"/>
              </w:rPr>
            </w:pPr>
            <w:r w:rsidRPr="00867BF5">
              <w:rPr>
                <w:lang w:val="fr-FR"/>
              </w:rPr>
              <w:t>5</w:t>
            </w:r>
          </w:p>
        </w:tc>
        <w:tc>
          <w:tcPr>
            <w:tcW w:w="589" w:type="dxa"/>
            <w:tcBorders>
              <w:top w:val="nil"/>
              <w:left w:val="nil"/>
              <w:bottom w:val="single" w:sz="4" w:space="0" w:color="auto"/>
              <w:right w:val="nil"/>
            </w:tcBorders>
            <w:hideMark/>
          </w:tcPr>
          <w:p w14:paraId="074DE51D" w14:textId="77777777" w:rsidR="00EE5860" w:rsidRPr="00867BF5" w:rsidRDefault="00EE5860" w:rsidP="00BB0E1F">
            <w:pPr>
              <w:pStyle w:val="TAH"/>
              <w:rPr>
                <w:lang w:val="fr-FR"/>
              </w:rPr>
            </w:pPr>
            <w:r w:rsidRPr="00867BF5">
              <w:rPr>
                <w:lang w:val="fr-FR"/>
              </w:rPr>
              <w:t>4</w:t>
            </w:r>
          </w:p>
        </w:tc>
        <w:tc>
          <w:tcPr>
            <w:tcW w:w="589" w:type="dxa"/>
            <w:tcBorders>
              <w:top w:val="nil"/>
              <w:left w:val="nil"/>
              <w:bottom w:val="single" w:sz="4" w:space="0" w:color="auto"/>
              <w:right w:val="nil"/>
            </w:tcBorders>
            <w:hideMark/>
          </w:tcPr>
          <w:p w14:paraId="525B3298" w14:textId="77777777" w:rsidR="00EE5860" w:rsidRPr="00867BF5" w:rsidRDefault="00EE5860" w:rsidP="00BB0E1F">
            <w:pPr>
              <w:pStyle w:val="TAH"/>
              <w:rPr>
                <w:lang w:val="fr-FR"/>
              </w:rPr>
            </w:pPr>
            <w:r w:rsidRPr="00867BF5">
              <w:rPr>
                <w:lang w:val="fr-FR"/>
              </w:rPr>
              <w:t>3</w:t>
            </w:r>
          </w:p>
        </w:tc>
        <w:tc>
          <w:tcPr>
            <w:tcW w:w="589" w:type="dxa"/>
            <w:tcBorders>
              <w:top w:val="nil"/>
              <w:left w:val="nil"/>
              <w:bottom w:val="single" w:sz="4" w:space="0" w:color="auto"/>
              <w:right w:val="nil"/>
            </w:tcBorders>
            <w:hideMark/>
          </w:tcPr>
          <w:p w14:paraId="0FB0DFBE" w14:textId="77777777" w:rsidR="00EE5860" w:rsidRPr="00867BF5" w:rsidRDefault="00EE5860" w:rsidP="00BB0E1F">
            <w:pPr>
              <w:pStyle w:val="TAH"/>
              <w:rPr>
                <w:lang w:val="fr-FR"/>
              </w:rPr>
            </w:pPr>
            <w:r w:rsidRPr="00867BF5">
              <w:rPr>
                <w:lang w:val="fr-FR"/>
              </w:rPr>
              <w:t>2</w:t>
            </w:r>
          </w:p>
        </w:tc>
        <w:tc>
          <w:tcPr>
            <w:tcW w:w="589" w:type="dxa"/>
            <w:tcBorders>
              <w:top w:val="nil"/>
              <w:left w:val="nil"/>
              <w:bottom w:val="single" w:sz="4" w:space="0" w:color="auto"/>
              <w:right w:val="nil"/>
            </w:tcBorders>
            <w:hideMark/>
          </w:tcPr>
          <w:p w14:paraId="0F842C6E" w14:textId="77777777" w:rsidR="00EE5860" w:rsidRPr="00867BF5" w:rsidRDefault="00EE5860" w:rsidP="00BB0E1F">
            <w:pPr>
              <w:pStyle w:val="TAH"/>
              <w:rPr>
                <w:lang w:val="fr-FR"/>
              </w:rPr>
            </w:pPr>
            <w:r w:rsidRPr="00867BF5">
              <w:rPr>
                <w:lang w:val="fr-FR"/>
              </w:rPr>
              <w:t>1</w:t>
            </w:r>
          </w:p>
        </w:tc>
        <w:tc>
          <w:tcPr>
            <w:tcW w:w="588" w:type="dxa"/>
            <w:tcBorders>
              <w:top w:val="nil"/>
              <w:left w:val="nil"/>
              <w:bottom w:val="nil"/>
              <w:right w:val="single" w:sz="6" w:space="0" w:color="auto"/>
            </w:tcBorders>
          </w:tcPr>
          <w:p w14:paraId="5CA93879" w14:textId="77777777" w:rsidR="00EE5860" w:rsidRPr="00867BF5" w:rsidRDefault="00EE5860" w:rsidP="00BB0E1F">
            <w:pPr>
              <w:pStyle w:val="TAC"/>
              <w:rPr>
                <w:lang w:val="fr-FR"/>
              </w:rPr>
            </w:pPr>
          </w:p>
        </w:tc>
      </w:tr>
      <w:tr w:rsidR="00EE5860" w:rsidRPr="00867BF5" w14:paraId="24EDE110" w14:textId="77777777" w:rsidTr="00BB0E1F">
        <w:trPr>
          <w:jc w:val="center"/>
        </w:trPr>
        <w:tc>
          <w:tcPr>
            <w:tcW w:w="151" w:type="dxa"/>
            <w:tcBorders>
              <w:top w:val="nil"/>
              <w:left w:val="single" w:sz="6" w:space="0" w:color="auto"/>
              <w:bottom w:val="nil"/>
              <w:right w:val="nil"/>
            </w:tcBorders>
          </w:tcPr>
          <w:p w14:paraId="082550CA"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1A991812" w14:textId="77777777" w:rsidR="00EE5860" w:rsidRPr="00867BF5" w:rsidRDefault="00EE5860" w:rsidP="00BB0E1F">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E3D3756" w14:textId="77777777" w:rsidR="00EE5860" w:rsidRPr="00867BF5" w:rsidRDefault="00EE5860" w:rsidP="00BB0E1F">
            <w:pPr>
              <w:pStyle w:val="TAC"/>
              <w:rPr>
                <w:lang w:val="fr-FR"/>
              </w:rPr>
            </w:pPr>
            <w:r w:rsidRPr="00867BF5">
              <w:rPr>
                <w:lang w:val="fr-FR"/>
              </w:rPr>
              <w:t xml:space="preserve">Type = </w:t>
            </w:r>
            <w:r w:rsidRPr="00867BF5">
              <w:rPr>
                <w:lang w:val="fr-FR" w:eastAsia="zh-CN"/>
              </w:rPr>
              <w:t>224</w:t>
            </w:r>
            <w:r w:rsidRPr="00867BF5">
              <w:rPr>
                <w:lang w:val="fr-FR"/>
              </w:rPr>
              <w:t xml:space="preserve"> (decimal)</w:t>
            </w:r>
          </w:p>
        </w:tc>
        <w:tc>
          <w:tcPr>
            <w:tcW w:w="588" w:type="dxa"/>
            <w:tcBorders>
              <w:top w:val="nil"/>
              <w:left w:val="single" w:sz="4" w:space="0" w:color="auto"/>
              <w:bottom w:val="nil"/>
              <w:right w:val="single" w:sz="6" w:space="0" w:color="auto"/>
            </w:tcBorders>
          </w:tcPr>
          <w:p w14:paraId="0D80E56B" w14:textId="77777777" w:rsidR="00EE5860" w:rsidRPr="00867BF5" w:rsidRDefault="00EE5860" w:rsidP="00BB0E1F">
            <w:pPr>
              <w:pStyle w:val="TAC"/>
              <w:rPr>
                <w:lang w:val="fr-FR"/>
              </w:rPr>
            </w:pPr>
          </w:p>
        </w:tc>
      </w:tr>
      <w:tr w:rsidR="00EE5860" w:rsidRPr="00867BF5" w14:paraId="51E92FBE" w14:textId="77777777" w:rsidTr="00BB0E1F">
        <w:trPr>
          <w:jc w:val="center"/>
        </w:trPr>
        <w:tc>
          <w:tcPr>
            <w:tcW w:w="151" w:type="dxa"/>
            <w:tcBorders>
              <w:top w:val="nil"/>
              <w:left w:val="single" w:sz="6" w:space="0" w:color="auto"/>
              <w:bottom w:val="nil"/>
              <w:right w:val="nil"/>
            </w:tcBorders>
          </w:tcPr>
          <w:p w14:paraId="54DFD636"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2A29C6B0" w14:textId="77777777" w:rsidR="00EE5860" w:rsidRPr="00867BF5" w:rsidRDefault="00EE5860" w:rsidP="00BB0E1F">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FB80516" w14:textId="77777777" w:rsidR="00EE5860" w:rsidRPr="00867BF5" w:rsidRDefault="00EE5860" w:rsidP="00BB0E1F">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14:paraId="71A7EAD7" w14:textId="77777777" w:rsidR="00EE5860" w:rsidRPr="00867BF5" w:rsidRDefault="00EE5860" w:rsidP="00BB0E1F">
            <w:pPr>
              <w:pStyle w:val="TAC"/>
              <w:rPr>
                <w:lang w:val="fr-FR"/>
              </w:rPr>
            </w:pPr>
          </w:p>
        </w:tc>
      </w:tr>
      <w:tr w:rsidR="00EE5860" w:rsidRPr="00867BF5" w14:paraId="61E61B8E" w14:textId="77777777" w:rsidTr="00BB0E1F">
        <w:trPr>
          <w:jc w:val="center"/>
        </w:trPr>
        <w:tc>
          <w:tcPr>
            <w:tcW w:w="151" w:type="dxa"/>
            <w:tcBorders>
              <w:top w:val="nil"/>
              <w:left w:val="single" w:sz="6" w:space="0" w:color="auto"/>
              <w:bottom w:val="nil"/>
              <w:right w:val="nil"/>
            </w:tcBorders>
          </w:tcPr>
          <w:p w14:paraId="79D96CC1"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252E1510" w14:textId="77777777" w:rsidR="00EE5860" w:rsidRPr="00867BF5" w:rsidRDefault="00EE5860" w:rsidP="00BB0E1F">
            <w:pPr>
              <w:pStyle w:val="TAC"/>
              <w:rPr>
                <w:lang w:val="fr-FR"/>
              </w:rPr>
            </w:pPr>
            <w:r w:rsidRPr="00867BF5">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3EABE7B" w14:textId="77777777" w:rsidR="00EE5860" w:rsidRPr="00867BF5" w:rsidRDefault="00EE5860" w:rsidP="00BB0E1F">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F9A7351" w14:textId="77777777" w:rsidR="00EE5860" w:rsidRPr="00867BF5" w:rsidRDefault="00EE5860" w:rsidP="00BB0E1F">
            <w:pPr>
              <w:pStyle w:val="TAC"/>
              <w:rPr>
                <w:lang w:val="fr-FR" w:eastAsia="zh-CN"/>
              </w:rPr>
            </w:pPr>
            <w:r>
              <w:rPr>
                <w:lang w:val="fr-FR" w:eastAsia="zh-CN"/>
              </w:rPr>
              <w:t>DRTTI</w:t>
            </w:r>
          </w:p>
        </w:tc>
        <w:tc>
          <w:tcPr>
            <w:tcW w:w="589" w:type="dxa"/>
            <w:tcBorders>
              <w:top w:val="single" w:sz="4" w:space="0" w:color="auto"/>
              <w:left w:val="single" w:sz="4" w:space="0" w:color="auto"/>
              <w:bottom w:val="single" w:sz="4" w:space="0" w:color="auto"/>
              <w:right w:val="single" w:sz="4" w:space="0" w:color="auto"/>
            </w:tcBorders>
            <w:hideMark/>
          </w:tcPr>
          <w:p w14:paraId="33469D01" w14:textId="77777777" w:rsidR="00EE5860" w:rsidRPr="00867BF5" w:rsidRDefault="00EE5860" w:rsidP="00BB0E1F">
            <w:pPr>
              <w:pStyle w:val="TAC"/>
              <w:rPr>
                <w:lang w:val="fr-FR" w:eastAsia="zh-CN"/>
              </w:rPr>
            </w:pPr>
            <w:r w:rsidRPr="00867BF5">
              <w:rPr>
                <w:lang w:val="fr-FR" w:eastAsia="zh-CN"/>
              </w:rPr>
              <w:t>PMFI</w:t>
            </w:r>
          </w:p>
        </w:tc>
        <w:tc>
          <w:tcPr>
            <w:tcW w:w="588" w:type="dxa"/>
            <w:tcBorders>
              <w:top w:val="nil"/>
              <w:left w:val="single" w:sz="4" w:space="0" w:color="auto"/>
              <w:bottom w:val="nil"/>
              <w:right w:val="single" w:sz="6" w:space="0" w:color="auto"/>
            </w:tcBorders>
          </w:tcPr>
          <w:p w14:paraId="3701FA25" w14:textId="77777777" w:rsidR="00EE5860" w:rsidRPr="00867BF5" w:rsidRDefault="00EE5860" w:rsidP="00BB0E1F">
            <w:pPr>
              <w:pStyle w:val="TAC"/>
              <w:rPr>
                <w:lang w:val="fr-FR"/>
              </w:rPr>
            </w:pPr>
          </w:p>
        </w:tc>
      </w:tr>
      <w:tr w:rsidR="00EE5860" w:rsidRPr="00867BF5" w14:paraId="473F0F05" w14:textId="77777777" w:rsidTr="00BB0E1F">
        <w:trPr>
          <w:jc w:val="center"/>
        </w:trPr>
        <w:tc>
          <w:tcPr>
            <w:tcW w:w="151" w:type="dxa"/>
            <w:tcBorders>
              <w:top w:val="nil"/>
              <w:left w:val="single" w:sz="6" w:space="0" w:color="auto"/>
              <w:bottom w:val="nil"/>
              <w:right w:val="nil"/>
            </w:tcBorders>
          </w:tcPr>
          <w:p w14:paraId="53BC06AE"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6F5910DB" w14:textId="77777777" w:rsidR="00EE5860" w:rsidRPr="00867BF5" w:rsidRDefault="00EE5860" w:rsidP="00BB0E1F">
            <w:pPr>
              <w:pStyle w:val="NO"/>
              <w:keepNext/>
              <w:spacing w:after="0"/>
              <w:ind w:left="0" w:firstLine="0"/>
              <w:jc w:val="center"/>
              <w:rPr>
                <w:rFonts w:ascii="Arial" w:hAnsi="Arial" w:cs="Arial"/>
                <w:sz w:val="18"/>
                <w:szCs w:val="18"/>
                <w:lang w:val="fr-FR"/>
              </w:rPr>
            </w:pPr>
            <w:r w:rsidRPr="00867BF5">
              <w:rPr>
                <w:lang w:val="sv-SE" w:eastAsia="zh-CN"/>
              </w:rPr>
              <w:t>m</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6E8A4FC" w14:textId="77777777" w:rsidR="00EE5860" w:rsidRPr="00E41DC5" w:rsidRDefault="00EE5860" w:rsidP="00BB0E1F">
            <w:pPr>
              <w:pStyle w:val="TAC"/>
              <w:rPr>
                <w:lang w:eastAsia="zh-CN"/>
              </w:rPr>
            </w:pPr>
            <w:r w:rsidRPr="00E41DC5">
              <w:t>These octet(s) is/are present only if explicitly specified</w:t>
            </w:r>
          </w:p>
        </w:tc>
        <w:tc>
          <w:tcPr>
            <w:tcW w:w="588" w:type="dxa"/>
            <w:tcBorders>
              <w:top w:val="nil"/>
              <w:left w:val="single" w:sz="4" w:space="0" w:color="auto"/>
              <w:bottom w:val="nil"/>
              <w:right w:val="single" w:sz="6" w:space="0" w:color="auto"/>
            </w:tcBorders>
          </w:tcPr>
          <w:p w14:paraId="660E2219" w14:textId="77777777" w:rsidR="00EE5860" w:rsidRPr="00E41DC5" w:rsidRDefault="00EE5860" w:rsidP="00BB0E1F">
            <w:pPr>
              <w:pStyle w:val="TAC"/>
            </w:pPr>
          </w:p>
        </w:tc>
      </w:tr>
    </w:tbl>
    <w:p w14:paraId="593008E8" w14:textId="77777777" w:rsidR="00EE5860" w:rsidRPr="00867BF5" w:rsidRDefault="00EE5860" w:rsidP="00EE5860">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156</w:t>
      </w:r>
      <w:r w:rsidRPr="00867BF5">
        <w:rPr>
          <w:lang w:eastAsia="zh-CN"/>
        </w:rPr>
        <w:t>-</w:t>
      </w:r>
      <w:r w:rsidRPr="00867BF5">
        <w:rPr>
          <w:lang w:eastAsia="ja-JP"/>
        </w:rPr>
        <w:t>1</w:t>
      </w:r>
      <w:r w:rsidRPr="00867BF5">
        <w:t xml:space="preserve">: </w:t>
      </w:r>
      <w:r w:rsidRPr="00867BF5">
        <w:rPr>
          <w:lang w:eastAsia="zh-CN"/>
        </w:rPr>
        <w:t>PMF Control Information</w:t>
      </w:r>
    </w:p>
    <w:p w14:paraId="22D2A12C" w14:textId="77777777" w:rsidR="00EE5860" w:rsidRPr="00867BF5" w:rsidRDefault="00EE5860" w:rsidP="00EE5860">
      <w:r w:rsidRPr="00867BF5">
        <w:t>The following flags are coded within Octet 5:</w:t>
      </w:r>
    </w:p>
    <w:p w14:paraId="057DD640" w14:textId="77777777" w:rsidR="00EE5860" w:rsidRDefault="00EE5860" w:rsidP="00EE5860">
      <w:pPr>
        <w:pStyle w:val="B1"/>
      </w:pPr>
      <w:r w:rsidRPr="00867BF5">
        <w:t>-</w:t>
      </w:r>
      <w:r w:rsidRPr="00867BF5">
        <w:tab/>
        <w:t xml:space="preserve">Bit </w:t>
      </w:r>
      <w:r w:rsidRPr="00867BF5">
        <w:rPr>
          <w:lang w:eastAsia="zh-CN"/>
        </w:rPr>
        <w:t>1</w:t>
      </w:r>
      <w:r w:rsidRPr="00867BF5">
        <w:t xml:space="preserve"> – </w:t>
      </w:r>
      <w:r w:rsidRPr="00867BF5">
        <w:rPr>
          <w:lang w:eastAsia="zh-CN"/>
        </w:rPr>
        <w:t>PMFI</w:t>
      </w:r>
      <w:r w:rsidRPr="00867BF5">
        <w:t xml:space="preserve">: If this bit is set to "1", it indicates that the </w:t>
      </w:r>
      <w:r w:rsidRPr="00867BF5">
        <w:rPr>
          <w:lang w:eastAsia="zh-CN"/>
        </w:rPr>
        <w:t>PMF functionality is required and the UPF shall allocate relevant resource as specified in 5.20.3.1</w:t>
      </w:r>
      <w:r w:rsidRPr="00867BF5">
        <w:t>.</w:t>
      </w:r>
    </w:p>
    <w:p w14:paraId="479110BE" w14:textId="77777777" w:rsidR="00EE5860" w:rsidRPr="00867BF5" w:rsidRDefault="00EE5860" w:rsidP="00EE5860">
      <w:pPr>
        <w:pStyle w:val="B1"/>
      </w:pPr>
      <w:r w:rsidRPr="00867BF5">
        <w:t>-</w:t>
      </w:r>
      <w:r w:rsidRPr="00867BF5">
        <w:tab/>
        <w:t xml:space="preserve">Bit </w:t>
      </w:r>
      <w:r>
        <w:rPr>
          <w:lang w:eastAsia="zh-CN"/>
        </w:rPr>
        <w:t>2</w:t>
      </w:r>
      <w:r w:rsidRPr="00867BF5">
        <w:t xml:space="preserve"> – </w:t>
      </w:r>
      <w:r>
        <w:t>D</w:t>
      </w:r>
      <w:r>
        <w:rPr>
          <w:lang w:eastAsia="zh-CN"/>
        </w:rPr>
        <w:t>RTT</w:t>
      </w:r>
      <w:r w:rsidRPr="00867BF5">
        <w:rPr>
          <w:lang w:eastAsia="zh-CN"/>
        </w:rPr>
        <w:t>I</w:t>
      </w:r>
      <w:r>
        <w:rPr>
          <w:lang w:eastAsia="zh-CN"/>
        </w:rPr>
        <w:t xml:space="preserve"> (Disallow PMF RTT Indication)</w:t>
      </w:r>
      <w:r w:rsidRPr="00867BF5">
        <w:t xml:space="preserve">: If this bit is set to "1", it indicates that </w:t>
      </w:r>
      <w:r>
        <w:t>PMF RTT measurements are not allowed</w:t>
      </w:r>
      <w:r w:rsidRPr="00867BF5">
        <w:t>.</w:t>
      </w:r>
      <w:r>
        <w:t xml:space="preserve"> This bit shall be set to "1" if the UE does not support PMF RTT measurements (i.e. if the UE supports MPTCP with any steering mode and ATSSS-LL with only the Active-Standby steering mode, see clauses 5.32.2 and </w:t>
      </w:r>
      <w:r>
        <w:rPr>
          <w:noProof/>
        </w:rPr>
        <w:t>5.32.5.1</w:t>
      </w:r>
      <w:r w:rsidRPr="00145A6D">
        <w:rPr>
          <w:noProof/>
        </w:rPr>
        <w:t xml:space="preserve"> </w:t>
      </w:r>
      <w:r w:rsidRPr="00867BF5">
        <w:rPr>
          <w:noProof/>
        </w:rPr>
        <w:t>of 3GPP TS 23.501 [28]</w:t>
      </w:r>
      <w:r>
        <w:t>).</w:t>
      </w:r>
    </w:p>
    <w:p w14:paraId="233C2B68" w14:textId="77777777" w:rsidR="00EE5860" w:rsidRPr="00867BF5" w:rsidRDefault="00EE5860" w:rsidP="00EE5860">
      <w:pPr>
        <w:pStyle w:val="B1"/>
      </w:pPr>
      <w:r w:rsidRPr="00867BF5">
        <w:t>-</w:t>
      </w:r>
      <w:r w:rsidRPr="00867BF5">
        <w:tab/>
        <w:t xml:space="preserve">Bit </w:t>
      </w:r>
      <w:r>
        <w:t>3</w:t>
      </w:r>
      <w:r w:rsidRPr="00867BF5">
        <w:t xml:space="preserve"> to 8 </w:t>
      </w:r>
      <w:r w:rsidRPr="00867BF5">
        <w:rPr>
          <w:noProof/>
        </w:rPr>
        <w:t xml:space="preserve">Spare, for future use and </w:t>
      </w:r>
      <w:r>
        <w:rPr>
          <w:noProof/>
        </w:rPr>
        <w:t>set to "0"</w:t>
      </w:r>
      <w:r w:rsidRPr="00867BF5">
        <w:t>.</w:t>
      </w:r>
    </w:p>
    <w:p w14:paraId="5659FB36" w14:textId="77777777" w:rsidR="00EE5860" w:rsidRPr="00441CD0" w:rsidRDefault="00EE5860" w:rsidP="00EE5860">
      <w:pPr>
        <w:pStyle w:val="Heading3"/>
      </w:pPr>
      <w:bookmarkStart w:id="6993" w:name="_Toc44689390"/>
      <w:bookmarkStart w:id="6994" w:name="_Toc44924144"/>
      <w:bookmarkStart w:id="6995" w:name="_Toc51861114"/>
      <w:bookmarkStart w:id="6996" w:name="_Toc57930885"/>
      <w:bookmarkStart w:id="6997" w:name="_Toc57931515"/>
      <w:bookmarkStart w:id="6998" w:name="_Toc67499907"/>
      <w:r w:rsidRPr="00441CD0">
        <w:t>8.2.</w:t>
      </w:r>
      <w:r w:rsidRPr="00441CD0">
        <w:rPr>
          <w:lang w:eastAsia="zh-CN"/>
        </w:rPr>
        <w:t>157</w:t>
      </w:r>
      <w:r w:rsidRPr="00441CD0">
        <w:tab/>
      </w:r>
      <w:r w:rsidRPr="00441CD0">
        <w:rPr>
          <w:lang w:eastAsia="zh-CN"/>
        </w:rPr>
        <w:t>MPTCP Address Information</w:t>
      </w:r>
      <w:bookmarkEnd w:id="6987"/>
      <w:bookmarkEnd w:id="6988"/>
      <w:bookmarkEnd w:id="6989"/>
      <w:bookmarkEnd w:id="6990"/>
      <w:bookmarkEnd w:id="6991"/>
      <w:bookmarkEnd w:id="6992"/>
      <w:bookmarkEnd w:id="6993"/>
      <w:bookmarkEnd w:id="6994"/>
      <w:bookmarkEnd w:id="6995"/>
      <w:bookmarkEnd w:id="6996"/>
      <w:bookmarkEnd w:id="6997"/>
      <w:bookmarkEnd w:id="6998"/>
    </w:p>
    <w:p w14:paraId="55073CEE" w14:textId="77777777" w:rsidR="00EE5860" w:rsidRPr="00441CD0" w:rsidRDefault="00EE5860" w:rsidP="00EE5860">
      <w:pPr>
        <w:rPr>
          <w:lang w:eastAsia="ja-JP"/>
        </w:rPr>
      </w:pPr>
      <w:r w:rsidRPr="00441CD0">
        <w:t xml:space="preserve">The </w:t>
      </w:r>
      <w:r w:rsidRPr="00441CD0">
        <w:rPr>
          <w:lang w:eastAsia="zh-CN"/>
        </w:rPr>
        <w:t>MPTCP Address Information</w:t>
      </w:r>
      <w:r w:rsidRPr="00441CD0">
        <w:t xml:space="preserve"> IE shall </w:t>
      </w:r>
      <w:r w:rsidRPr="00441CD0">
        <w:rPr>
          <w:lang w:eastAsia="zh-CN"/>
        </w:rPr>
        <w:t>carry the address information of MPTCP proxy in the UPF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8.2.157-1</w:t>
      </w:r>
      <w:r w:rsidRPr="00441CD0">
        <w:rPr>
          <w:lang w:eastAsia="ja-JP"/>
        </w:rPr>
        <w:t>.</w:t>
      </w:r>
    </w:p>
    <w:p w14:paraId="11B9490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0F7A7E5F" w14:textId="77777777" w:rsidTr="00BB0E1F">
        <w:trPr>
          <w:jc w:val="center"/>
        </w:trPr>
        <w:tc>
          <w:tcPr>
            <w:tcW w:w="151" w:type="dxa"/>
            <w:tcBorders>
              <w:top w:val="single" w:sz="6" w:space="0" w:color="auto"/>
              <w:left w:val="single" w:sz="6" w:space="0" w:color="auto"/>
              <w:bottom w:val="nil"/>
              <w:right w:val="nil"/>
            </w:tcBorders>
          </w:tcPr>
          <w:p w14:paraId="0C33983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26252F0"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0114917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D1C3DC6" w14:textId="77777777" w:rsidR="00EE5860" w:rsidRPr="00441CD0" w:rsidRDefault="00EE5860" w:rsidP="00BB0E1F">
            <w:pPr>
              <w:pStyle w:val="TAC"/>
              <w:rPr>
                <w:lang w:val="fr-FR"/>
              </w:rPr>
            </w:pPr>
          </w:p>
        </w:tc>
      </w:tr>
      <w:tr w:rsidR="00EE5860" w:rsidRPr="00441CD0" w14:paraId="13BFFB92" w14:textId="77777777" w:rsidTr="00BB0E1F">
        <w:trPr>
          <w:jc w:val="center"/>
        </w:trPr>
        <w:tc>
          <w:tcPr>
            <w:tcW w:w="151" w:type="dxa"/>
            <w:tcBorders>
              <w:top w:val="nil"/>
              <w:left w:val="single" w:sz="6" w:space="0" w:color="auto"/>
              <w:bottom w:val="nil"/>
              <w:right w:val="nil"/>
            </w:tcBorders>
          </w:tcPr>
          <w:p w14:paraId="694EAC4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A343D55"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121A8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3524F3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B5EFE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C18BF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12295A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D3561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499D1C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C12501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5980335" w14:textId="77777777" w:rsidR="00EE5860" w:rsidRPr="00441CD0" w:rsidRDefault="00EE5860" w:rsidP="00BB0E1F">
            <w:pPr>
              <w:pStyle w:val="TAC"/>
              <w:rPr>
                <w:lang w:val="fr-FR"/>
              </w:rPr>
            </w:pPr>
          </w:p>
        </w:tc>
      </w:tr>
      <w:tr w:rsidR="00EE5860" w:rsidRPr="00441CD0" w14:paraId="7C2AC17C" w14:textId="77777777" w:rsidTr="00BB0E1F">
        <w:trPr>
          <w:jc w:val="center"/>
        </w:trPr>
        <w:tc>
          <w:tcPr>
            <w:tcW w:w="151" w:type="dxa"/>
            <w:tcBorders>
              <w:top w:val="nil"/>
              <w:left w:val="single" w:sz="6" w:space="0" w:color="auto"/>
              <w:bottom w:val="nil"/>
              <w:right w:val="nil"/>
            </w:tcBorders>
          </w:tcPr>
          <w:p w14:paraId="4722D86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D56C8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CB1EB02" w14:textId="77777777" w:rsidR="00EE5860" w:rsidRPr="00441CD0" w:rsidRDefault="00EE5860" w:rsidP="00BB0E1F">
            <w:pPr>
              <w:pStyle w:val="TAC"/>
              <w:rPr>
                <w:lang w:val="fr-FR"/>
              </w:rPr>
            </w:pPr>
            <w:r w:rsidRPr="00441CD0">
              <w:rPr>
                <w:lang w:val="fr-FR"/>
              </w:rPr>
              <w:t xml:space="preserve">Type = </w:t>
            </w:r>
            <w:r w:rsidRPr="00441CD0">
              <w:rPr>
                <w:lang w:val="fr-FR" w:eastAsia="zh-CN"/>
              </w:rPr>
              <w:t>228</w:t>
            </w:r>
            <w:r w:rsidRPr="00441CD0">
              <w:rPr>
                <w:lang w:val="fr-FR"/>
              </w:rPr>
              <w:t xml:space="preserve"> (decimal)</w:t>
            </w:r>
          </w:p>
        </w:tc>
        <w:tc>
          <w:tcPr>
            <w:tcW w:w="588" w:type="dxa"/>
            <w:tcBorders>
              <w:top w:val="nil"/>
              <w:left w:val="single" w:sz="4" w:space="0" w:color="auto"/>
              <w:bottom w:val="nil"/>
              <w:right w:val="single" w:sz="6" w:space="0" w:color="auto"/>
            </w:tcBorders>
          </w:tcPr>
          <w:p w14:paraId="509195C0" w14:textId="77777777" w:rsidR="00EE5860" w:rsidRPr="00441CD0" w:rsidRDefault="00EE5860" w:rsidP="00BB0E1F">
            <w:pPr>
              <w:pStyle w:val="TAC"/>
              <w:rPr>
                <w:lang w:val="fr-FR"/>
              </w:rPr>
            </w:pPr>
          </w:p>
        </w:tc>
      </w:tr>
      <w:tr w:rsidR="00EE5860" w:rsidRPr="00441CD0" w14:paraId="5F64E814" w14:textId="77777777" w:rsidTr="00BB0E1F">
        <w:trPr>
          <w:jc w:val="center"/>
        </w:trPr>
        <w:tc>
          <w:tcPr>
            <w:tcW w:w="151" w:type="dxa"/>
            <w:tcBorders>
              <w:top w:val="nil"/>
              <w:left w:val="single" w:sz="6" w:space="0" w:color="auto"/>
              <w:bottom w:val="nil"/>
              <w:right w:val="nil"/>
            </w:tcBorders>
          </w:tcPr>
          <w:p w14:paraId="0F4DB0F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8B354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18778BA"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52F372F" w14:textId="77777777" w:rsidR="00EE5860" w:rsidRPr="00441CD0" w:rsidRDefault="00EE5860" w:rsidP="00BB0E1F">
            <w:pPr>
              <w:pStyle w:val="TAC"/>
              <w:rPr>
                <w:lang w:val="fr-FR"/>
              </w:rPr>
            </w:pPr>
          </w:p>
        </w:tc>
      </w:tr>
      <w:tr w:rsidR="00EE5860" w:rsidRPr="00441CD0" w14:paraId="32FC6238" w14:textId="77777777" w:rsidTr="00BB0E1F">
        <w:trPr>
          <w:jc w:val="center"/>
        </w:trPr>
        <w:tc>
          <w:tcPr>
            <w:tcW w:w="151" w:type="dxa"/>
            <w:tcBorders>
              <w:top w:val="nil"/>
              <w:left w:val="single" w:sz="6" w:space="0" w:color="auto"/>
              <w:bottom w:val="nil"/>
              <w:right w:val="nil"/>
            </w:tcBorders>
          </w:tcPr>
          <w:p w14:paraId="3D28379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E933AF"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F709145"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4C81F5F5" w14:textId="77777777" w:rsidR="00EE5860" w:rsidRPr="00441CD0" w:rsidRDefault="00EE5860" w:rsidP="00BB0E1F">
            <w:pPr>
              <w:pStyle w:val="TAC"/>
              <w:rPr>
                <w:lang w:val="fr-FR"/>
              </w:rPr>
            </w:pPr>
            <w:r w:rsidRPr="00441CD0">
              <w:rPr>
                <w:lang w:val="fr-FR"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30C59571" w14:textId="77777777" w:rsidR="00EE5860" w:rsidRPr="00441CD0" w:rsidRDefault="00EE5860" w:rsidP="00BB0E1F">
            <w:pPr>
              <w:pStyle w:val="TAC"/>
              <w:rPr>
                <w:lang w:val="fr-FR"/>
              </w:rPr>
            </w:pPr>
            <w:r w:rsidRPr="00441CD0">
              <w:rPr>
                <w:lang w:val="fr-FR" w:eastAsia="zh-CN"/>
              </w:rPr>
              <w:t>V4</w:t>
            </w:r>
          </w:p>
        </w:tc>
        <w:tc>
          <w:tcPr>
            <w:tcW w:w="588" w:type="dxa"/>
            <w:tcBorders>
              <w:top w:val="nil"/>
              <w:left w:val="single" w:sz="4" w:space="0" w:color="auto"/>
              <w:bottom w:val="nil"/>
              <w:right w:val="single" w:sz="6" w:space="0" w:color="auto"/>
            </w:tcBorders>
          </w:tcPr>
          <w:p w14:paraId="2702D6EF" w14:textId="77777777" w:rsidR="00EE5860" w:rsidRPr="00441CD0" w:rsidRDefault="00EE5860" w:rsidP="00BB0E1F">
            <w:pPr>
              <w:pStyle w:val="TAC"/>
              <w:rPr>
                <w:lang w:val="fr-FR"/>
              </w:rPr>
            </w:pPr>
          </w:p>
        </w:tc>
      </w:tr>
      <w:tr w:rsidR="00EE5860" w:rsidRPr="00441CD0" w14:paraId="6917386E" w14:textId="77777777" w:rsidTr="00BB0E1F">
        <w:trPr>
          <w:jc w:val="center"/>
        </w:trPr>
        <w:tc>
          <w:tcPr>
            <w:tcW w:w="151" w:type="dxa"/>
            <w:tcBorders>
              <w:top w:val="nil"/>
              <w:left w:val="single" w:sz="6" w:space="0" w:color="auto"/>
              <w:bottom w:val="nil"/>
              <w:right w:val="nil"/>
            </w:tcBorders>
          </w:tcPr>
          <w:p w14:paraId="1750DE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76A9C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275B257C" w14:textId="77777777" w:rsidR="00EE5860" w:rsidRPr="00441CD0" w:rsidRDefault="00EE5860" w:rsidP="00BB0E1F">
            <w:pPr>
              <w:pStyle w:val="TAC"/>
              <w:rPr>
                <w:lang w:val="fr-FR" w:eastAsia="zh-CN"/>
              </w:rPr>
            </w:pPr>
            <w:r w:rsidRPr="00441CD0">
              <w:rPr>
                <w:lang w:val="fr-FR" w:eastAsia="zh-CN"/>
              </w:rPr>
              <w:t>MPTCP Proxy Type</w:t>
            </w:r>
          </w:p>
        </w:tc>
        <w:tc>
          <w:tcPr>
            <w:tcW w:w="588" w:type="dxa"/>
            <w:tcBorders>
              <w:top w:val="nil"/>
              <w:left w:val="single" w:sz="4" w:space="0" w:color="auto"/>
              <w:bottom w:val="nil"/>
              <w:right w:val="single" w:sz="6" w:space="0" w:color="auto"/>
            </w:tcBorders>
          </w:tcPr>
          <w:p w14:paraId="6EB9CDC0" w14:textId="77777777" w:rsidR="00EE5860" w:rsidRPr="00441CD0" w:rsidRDefault="00EE5860" w:rsidP="00BB0E1F">
            <w:pPr>
              <w:pStyle w:val="TAC"/>
              <w:rPr>
                <w:lang w:val="fr-FR"/>
              </w:rPr>
            </w:pPr>
          </w:p>
        </w:tc>
      </w:tr>
      <w:tr w:rsidR="00EE5860" w:rsidRPr="00441CD0" w14:paraId="5D33B009" w14:textId="77777777" w:rsidTr="00BB0E1F">
        <w:trPr>
          <w:jc w:val="center"/>
        </w:trPr>
        <w:tc>
          <w:tcPr>
            <w:tcW w:w="151" w:type="dxa"/>
            <w:tcBorders>
              <w:top w:val="nil"/>
              <w:left w:val="single" w:sz="6" w:space="0" w:color="auto"/>
              <w:bottom w:val="nil"/>
              <w:right w:val="nil"/>
            </w:tcBorders>
          </w:tcPr>
          <w:p w14:paraId="3ADCD3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4AD21F7"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7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40FCD4BA" w14:textId="77777777" w:rsidR="00EE5860" w:rsidRPr="00441CD0" w:rsidRDefault="00EE5860" w:rsidP="00BB0E1F">
            <w:pPr>
              <w:pStyle w:val="TAC"/>
              <w:rPr>
                <w:lang w:val="en-US" w:eastAsia="zh-CN"/>
              </w:rPr>
            </w:pPr>
            <w:r w:rsidRPr="00441CD0">
              <w:rPr>
                <w:lang w:val="en-US" w:eastAsia="zh-CN"/>
              </w:rPr>
              <w:t>MPTCP Proxy Port</w:t>
            </w:r>
          </w:p>
        </w:tc>
        <w:tc>
          <w:tcPr>
            <w:tcW w:w="588" w:type="dxa"/>
            <w:tcBorders>
              <w:top w:val="nil"/>
              <w:left w:val="single" w:sz="4" w:space="0" w:color="auto"/>
              <w:bottom w:val="nil"/>
              <w:right w:val="single" w:sz="6" w:space="0" w:color="auto"/>
            </w:tcBorders>
          </w:tcPr>
          <w:p w14:paraId="3E79AECC" w14:textId="77777777" w:rsidR="00EE5860" w:rsidRPr="00441CD0" w:rsidRDefault="00EE5860" w:rsidP="00BB0E1F">
            <w:pPr>
              <w:pStyle w:val="TAC"/>
              <w:rPr>
                <w:lang w:val="fr-FR"/>
              </w:rPr>
            </w:pPr>
          </w:p>
        </w:tc>
      </w:tr>
      <w:tr w:rsidR="00EE5860" w:rsidRPr="00441CD0" w14:paraId="025A7962" w14:textId="77777777" w:rsidTr="00BB0E1F">
        <w:trPr>
          <w:jc w:val="center"/>
        </w:trPr>
        <w:tc>
          <w:tcPr>
            <w:tcW w:w="151" w:type="dxa"/>
            <w:tcBorders>
              <w:top w:val="nil"/>
              <w:left w:val="single" w:sz="6" w:space="0" w:color="auto"/>
              <w:bottom w:val="nil"/>
              <w:right w:val="nil"/>
            </w:tcBorders>
          </w:tcPr>
          <w:p w14:paraId="22F520A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F1DF1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4A092377" w14:textId="77777777" w:rsidR="00EE5860" w:rsidRPr="00441CD0" w:rsidRDefault="00EE5860" w:rsidP="00BB0E1F">
            <w:pPr>
              <w:pStyle w:val="TAC"/>
              <w:rPr>
                <w:lang w:val="fr-FR" w:eastAsia="zh-CN"/>
              </w:rPr>
            </w:pPr>
            <w:r w:rsidRPr="00441CD0">
              <w:rPr>
                <w:lang w:val="fr-FR" w:eastAsia="zh-CN"/>
              </w:rPr>
              <w:t>MPTCP Proxy IPv4 Address</w:t>
            </w:r>
          </w:p>
        </w:tc>
        <w:tc>
          <w:tcPr>
            <w:tcW w:w="588" w:type="dxa"/>
            <w:tcBorders>
              <w:top w:val="nil"/>
              <w:left w:val="single" w:sz="4" w:space="0" w:color="auto"/>
              <w:bottom w:val="nil"/>
              <w:right w:val="single" w:sz="6" w:space="0" w:color="auto"/>
            </w:tcBorders>
          </w:tcPr>
          <w:p w14:paraId="5BA27474" w14:textId="77777777" w:rsidR="00EE5860" w:rsidRPr="00441CD0" w:rsidRDefault="00EE5860" w:rsidP="00BB0E1F">
            <w:pPr>
              <w:pStyle w:val="TAC"/>
              <w:rPr>
                <w:lang w:val="fr-FR"/>
              </w:rPr>
            </w:pPr>
          </w:p>
        </w:tc>
      </w:tr>
      <w:tr w:rsidR="00EE5860" w:rsidRPr="00441CD0" w14:paraId="7EFE79D5" w14:textId="77777777" w:rsidTr="00BB0E1F">
        <w:trPr>
          <w:jc w:val="center"/>
        </w:trPr>
        <w:tc>
          <w:tcPr>
            <w:tcW w:w="151" w:type="dxa"/>
            <w:tcBorders>
              <w:top w:val="nil"/>
              <w:left w:val="single" w:sz="6" w:space="0" w:color="auto"/>
              <w:bottom w:val="nil"/>
              <w:right w:val="nil"/>
            </w:tcBorders>
          </w:tcPr>
          <w:p w14:paraId="63EF66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970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3ADC7F3E" w14:textId="77777777" w:rsidR="00EE5860" w:rsidRPr="00441CD0" w:rsidRDefault="00EE5860" w:rsidP="00BB0E1F">
            <w:pPr>
              <w:pStyle w:val="TAC"/>
              <w:rPr>
                <w:lang w:val="fr-FR" w:eastAsia="zh-CN"/>
              </w:rPr>
            </w:pPr>
            <w:r w:rsidRPr="00441CD0">
              <w:rPr>
                <w:lang w:val="fr-FR" w:eastAsia="zh-CN"/>
              </w:rPr>
              <w:t>MPTCP Proxy IPv6 Address</w:t>
            </w:r>
          </w:p>
        </w:tc>
        <w:tc>
          <w:tcPr>
            <w:tcW w:w="588" w:type="dxa"/>
            <w:tcBorders>
              <w:top w:val="nil"/>
              <w:left w:val="single" w:sz="4" w:space="0" w:color="auto"/>
              <w:bottom w:val="nil"/>
              <w:right w:val="single" w:sz="6" w:space="0" w:color="auto"/>
            </w:tcBorders>
          </w:tcPr>
          <w:p w14:paraId="380A5227" w14:textId="77777777" w:rsidR="00EE5860" w:rsidRPr="00441CD0" w:rsidRDefault="00EE5860" w:rsidP="00BB0E1F">
            <w:pPr>
              <w:pStyle w:val="TAC"/>
              <w:rPr>
                <w:lang w:val="fr-FR"/>
              </w:rPr>
            </w:pPr>
          </w:p>
        </w:tc>
      </w:tr>
      <w:tr w:rsidR="00EE5860" w:rsidRPr="00441CD0" w14:paraId="6D18F6C5" w14:textId="77777777" w:rsidTr="00BB0E1F">
        <w:trPr>
          <w:jc w:val="center"/>
        </w:trPr>
        <w:tc>
          <w:tcPr>
            <w:tcW w:w="151" w:type="dxa"/>
            <w:tcBorders>
              <w:top w:val="nil"/>
              <w:left w:val="single" w:sz="6" w:space="0" w:color="auto"/>
              <w:bottom w:val="nil"/>
              <w:right w:val="nil"/>
            </w:tcBorders>
          </w:tcPr>
          <w:p w14:paraId="0394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565B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00B01A2"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14A5E86" w14:textId="77777777" w:rsidR="00EE5860" w:rsidRPr="00441CD0" w:rsidRDefault="00EE5860" w:rsidP="00BB0E1F">
            <w:pPr>
              <w:pStyle w:val="TAC"/>
              <w:rPr>
                <w:lang w:val="fr-FR"/>
              </w:rPr>
            </w:pPr>
          </w:p>
        </w:tc>
      </w:tr>
    </w:tbl>
    <w:p w14:paraId="71BFD75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228</w:t>
      </w:r>
      <w:r w:rsidRPr="00441CD0">
        <w:rPr>
          <w:lang w:eastAsia="zh-CN"/>
        </w:rPr>
        <w:t>-</w:t>
      </w:r>
      <w:r w:rsidRPr="00441CD0">
        <w:rPr>
          <w:lang w:eastAsia="ja-JP"/>
        </w:rPr>
        <w:t>1</w:t>
      </w:r>
      <w:r w:rsidRPr="00441CD0">
        <w:t xml:space="preserve">: </w:t>
      </w:r>
      <w:r w:rsidRPr="00441CD0">
        <w:rPr>
          <w:lang w:eastAsia="zh-CN"/>
        </w:rPr>
        <w:t>MPTCP Address Information</w:t>
      </w:r>
    </w:p>
    <w:p w14:paraId="67B4A3C7" w14:textId="77777777" w:rsidR="00EE5860" w:rsidRPr="00441CD0" w:rsidRDefault="00EE5860" w:rsidP="00EE5860">
      <w:r w:rsidRPr="00441CD0">
        <w:t>The following flags are coded within Octet 5:</w:t>
      </w:r>
    </w:p>
    <w:p w14:paraId="17FC09A6"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If this bit is set to "1", then the MPTCP Proxy IPv</w:t>
      </w:r>
      <w:r w:rsidRPr="00441CD0">
        <w:rPr>
          <w:lang w:eastAsia="zh-CN"/>
        </w:rPr>
        <w:t>4</w:t>
      </w:r>
      <w:r w:rsidRPr="00441CD0">
        <w:t xml:space="preserve"> Address field shall be present in the MPTCP </w:t>
      </w:r>
      <w:r w:rsidRPr="00441CD0">
        <w:rPr>
          <w:lang w:eastAsia="zh-CN"/>
        </w:rPr>
        <w:t>Address Information</w:t>
      </w:r>
      <w:r w:rsidRPr="00441CD0">
        <w:t xml:space="preserve"> IE.</w:t>
      </w:r>
    </w:p>
    <w:p w14:paraId="3B0ADE8D" w14:textId="77777777" w:rsidR="00EE5860" w:rsidRPr="00441CD0" w:rsidRDefault="00EE5860" w:rsidP="00EE5860">
      <w:pPr>
        <w:pStyle w:val="B1"/>
      </w:pPr>
      <w:r w:rsidRPr="00441CD0">
        <w:t>-</w:t>
      </w:r>
      <w:r w:rsidRPr="00441CD0">
        <w:tab/>
        <w:t xml:space="preserve">Bit 1 – </w:t>
      </w:r>
      <w:r w:rsidRPr="00441CD0">
        <w:rPr>
          <w:lang w:eastAsia="zh-CN"/>
        </w:rPr>
        <w:t>V6</w:t>
      </w:r>
      <w:r w:rsidRPr="00441CD0">
        <w:t>: If this bit is set to "1", then the MPTCP IPv</w:t>
      </w:r>
      <w:r w:rsidRPr="00441CD0">
        <w:rPr>
          <w:lang w:eastAsia="zh-CN"/>
        </w:rPr>
        <w:t>6</w:t>
      </w:r>
      <w:r w:rsidRPr="00441CD0">
        <w:t xml:space="preserve"> Address field shall be present in the MPTCP </w:t>
      </w:r>
      <w:r w:rsidRPr="00441CD0">
        <w:rPr>
          <w:lang w:eastAsia="zh-CN"/>
        </w:rPr>
        <w:t>Address Information</w:t>
      </w:r>
      <w:r w:rsidRPr="00441CD0">
        <w:t xml:space="preserve"> IE.</w:t>
      </w:r>
    </w:p>
    <w:p w14:paraId="2B08985F"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03CA437D" w14:textId="35B6B92D" w:rsidR="00EE5860" w:rsidRPr="00441CD0" w:rsidRDefault="00EE5860" w:rsidP="00EE5860">
      <w:pPr>
        <w:rPr>
          <w:lang w:eastAsia="zh-CN"/>
        </w:rPr>
      </w:pPr>
      <w:r w:rsidRPr="00441CD0">
        <w:rPr>
          <w:lang w:eastAsia="zh-CN"/>
        </w:rPr>
        <w:t xml:space="preserve">Octets 6 shall indicate the MPTCP Proxy Type, with the value specified in </w:t>
      </w:r>
      <w:r w:rsidR="00415C19" w:rsidRPr="00441CD0">
        <w:rPr>
          <w:lang w:eastAsia="zh-CN"/>
        </w:rPr>
        <w:t>clause</w:t>
      </w:r>
      <w:r w:rsidR="00415C19">
        <w:rPr>
          <w:lang w:eastAsia="zh-CN"/>
        </w:rPr>
        <w:t> </w:t>
      </w:r>
      <w:r w:rsidR="00415C19" w:rsidRPr="00441CD0">
        <w:rPr>
          <w:lang w:eastAsia="zh-CN"/>
        </w:rPr>
        <w:t>6</w:t>
      </w:r>
      <w:r w:rsidRPr="00441CD0">
        <w:rPr>
          <w:lang w:eastAsia="zh-CN"/>
        </w:rPr>
        <w:t>.1.4 of 3GPP</w:t>
      </w:r>
      <w:r w:rsidRPr="00441CD0">
        <w:rPr>
          <w:lang w:val="en-US" w:eastAsia="zh-CN"/>
        </w:rPr>
        <w:t> TS</w:t>
      </w:r>
      <w:r>
        <w:rPr>
          <w:lang w:val="en-US" w:eastAsia="zh-CN"/>
        </w:rPr>
        <w:t> </w:t>
      </w:r>
      <w:r w:rsidRPr="00441CD0">
        <w:rPr>
          <w:lang w:val="en-US" w:eastAsia="zh-CN"/>
        </w:rPr>
        <w:t>24.193 [59].</w:t>
      </w:r>
    </w:p>
    <w:p w14:paraId="018BD720" w14:textId="77777777" w:rsidR="00EE5860" w:rsidRPr="00441CD0" w:rsidRDefault="00EE5860" w:rsidP="00EE5860">
      <w:pPr>
        <w:rPr>
          <w:lang w:val="en-US" w:eastAsia="zh-CN"/>
        </w:rPr>
      </w:pPr>
      <w:r w:rsidRPr="00441CD0">
        <w:rPr>
          <w:lang w:eastAsia="zh-CN"/>
        </w:rPr>
        <w:t xml:space="preserve">Octets 7 to 8 shall indicate the allocated </w:t>
      </w:r>
      <w:r w:rsidRPr="00441CD0">
        <w:rPr>
          <w:rFonts w:hint="eastAsia"/>
          <w:lang w:eastAsia="zh-CN"/>
        </w:rPr>
        <w:t xml:space="preserve">TCP </w:t>
      </w:r>
      <w:r w:rsidRPr="00441CD0">
        <w:rPr>
          <w:lang w:eastAsia="zh-CN"/>
        </w:rPr>
        <w:t>port number of the MPTCP Proxy</w:t>
      </w:r>
      <w:r w:rsidRPr="00441CD0">
        <w:rPr>
          <w:lang w:val="en-US" w:eastAsia="zh-CN"/>
        </w:rPr>
        <w:t>.</w:t>
      </w:r>
    </w:p>
    <w:p w14:paraId="6CC88964" w14:textId="77777777" w:rsidR="00EE5860" w:rsidRPr="00441CD0" w:rsidRDefault="00EE5860" w:rsidP="00EE5860">
      <w:r w:rsidRPr="00441CD0">
        <w:t>Octets "p to (p+3)" or "q to (q+15)" (IPv4 address / IPv6 address fields), if present, shall contain the address value.</w:t>
      </w:r>
    </w:p>
    <w:p w14:paraId="644BA5F5" w14:textId="77777777" w:rsidR="00EE5860" w:rsidRPr="00441CD0" w:rsidRDefault="00EE5860" w:rsidP="00EE5860">
      <w:pPr>
        <w:pStyle w:val="Heading3"/>
      </w:pPr>
      <w:bookmarkStart w:id="6999" w:name="_Toc27491004"/>
      <w:bookmarkStart w:id="7000" w:name="_Toc27557297"/>
      <w:bookmarkStart w:id="7001" w:name="_Toc27724214"/>
      <w:bookmarkStart w:id="7002" w:name="_Toc36031288"/>
      <w:bookmarkStart w:id="7003" w:name="_Toc36043208"/>
      <w:bookmarkStart w:id="7004" w:name="_Toc36814533"/>
      <w:bookmarkStart w:id="7005" w:name="_Toc44689391"/>
      <w:bookmarkStart w:id="7006" w:name="_Toc44924145"/>
      <w:bookmarkStart w:id="7007" w:name="_Toc51861115"/>
      <w:bookmarkStart w:id="7008" w:name="_Toc57930886"/>
      <w:bookmarkStart w:id="7009" w:name="_Toc57931516"/>
      <w:bookmarkStart w:id="7010" w:name="_Toc67499908"/>
      <w:r w:rsidRPr="00441CD0">
        <w:t>8.2.</w:t>
      </w:r>
      <w:r w:rsidRPr="00441CD0">
        <w:rPr>
          <w:lang w:eastAsia="zh-CN"/>
        </w:rPr>
        <w:t>158</w:t>
      </w:r>
      <w:r w:rsidRPr="00441CD0">
        <w:tab/>
        <w:t xml:space="preserve">UE </w:t>
      </w:r>
      <w:r w:rsidRPr="00441CD0">
        <w:rPr>
          <w:lang w:eastAsia="zh-CN"/>
        </w:rPr>
        <w:t>Link-Specific IP Address</w:t>
      </w:r>
      <w:bookmarkEnd w:id="6999"/>
      <w:bookmarkEnd w:id="7000"/>
      <w:bookmarkEnd w:id="7001"/>
      <w:bookmarkEnd w:id="7002"/>
      <w:bookmarkEnd w:id="7003"/>
      <w:bookmarkEnd w:id="7004"/>
      <w:bookmarkEnd w:id="7005"/>
      <w:bookmarkEnd w:id="7006"/>
      <w:bookmarkEnd w:id="7007"/>
      <w:bookmarkEnd w:id="7008"/>
      <w:bookmarkEnd w:id="7009"/>
      <w:bookmarkEnd w:id="7010"/>
    </w:p>
    <w:p w14:paraId="452A8B49" w14:textId="77777777" w:rsidR="00EE5860" w:rsidRPr="00441CD0" w:rsidRDefault="00EE5860" w:rsidP="00EE5860">
      <w:pPr>
        <w:rPr>
          <w:lang w:eastAsia="ja-JP"/>
        </w:rPr>
      </w:pPr>
      <w:r w:rsidRPr="00441CD0">
        <w:t xml:space="preserve">The UE </w:t>
      </w:r>
      <w:r w:rsidRPr="00441CD0">
        <w:rPr>
          <w:lang w:eastAsia="zh-CN"/>
        </w:rPr>
        <w:t>Link-Specific IP Address</w:t>
      </w:r>
      <w:r w:rsidRPr="00441CD0">
        <w:t xml:space="preserve"> IE shall </w:t>
      </w:r>
      <w:r w:rsidRPr="00441CD0">
        <w:rPr>
          <w:lang w:eastAsia="zh-CN"/>
        </w:rPr>
        <w:t>carry link-specific IP address used for MPTCP steering function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8.2.158-1</w:t>
      </w:r>
      <w:r w:rsidRPr="00441CD0">
        <w:rPr>
          <w:lang w:eastAsia="ja-JP"/>
        </w:rPr>
        <w:t>.</w:t>
      </w:r>
    </w:p>
    <w:p w14:paraId="0C2E3C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1FE7C9CE" w14:textId="77777777" w:rsidTr="00BB0E1F">
        <w:trPr>
          <w:jc w:val="center"/>
        </w:trPr>
        <w:tc>
          <w:tcPr>
            <w:tcW w:w="151" w:type="dxa"/>
            <w:tcBorders>
              <w:top w:val="single" w:sz="6" w:space="0" w:color="auto"/>
              <w:left w:val="single" w:sz="6" w:space="0" w:color="auto"/>
              <w:bottom w:val="nil"/>
              <w:right w:val="nil"/>
            </w:tcBorders>
          </w:tcPr>
          <w:p w14:paraId="64E115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A09FE5E"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5C7038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835B82F" w14:textId="77777777" w:rsidR="00EE5860" w:rsidRPr="00441CD0" w:rsidRDefault="00EE5860" w:rsidP="00BB0E1F">
            <w:pPr>
              <w:pStyle w:val="TAC"/>
              <w:rPr>
                <w:lang w:val="fr-FR"/>
              </w:rPr>
            </w:pPr>
          </w:p>
        </w:tc>
      </w:tr>
      <w:tr w:rsidR="00EE5860" w:rsidRPr="00441CD0" w14:paraId="709B25AB" w14:textId="77777777" w:rsidTr="00BB0E1F">
        <w:trPr>
          <w:jc w:val="center"/>
        </w:trPr>
        <w:tc>
          <w:tcPr>
            <w:tcW w:w="151" w:type="dxa"/>
            <w:tcBorders>
              <w:top w:val="nil"/>
              <w:left w:val="single" w:sz="6" w:space="0" w:color="auto"/>
              <w:bottom w:val="nil"/>
              <w:right w:val="nil"/>
            </w:tcBorders>
          </w:tcPr>
          <w:p w14:paraId="1A35987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25C7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6E9F0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FD8633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62A58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275B5A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C7116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7F268D0"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9ABE4B4"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271B1DF"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EC181BE" w14:textId="77777777" w:rsidR="00EE5860" w:rsidRPr="00441CD0" w:rsidRDefault="00EE5860" w:rsidP="00BB0E1F">
            <w:pPr>
              <w:pStyle w:val="TAC"/>
              <w:rPr>
                <w:lang w:val="fr-FR"/>
              </w:rPr>
            </w:pPr>
          </w:p>
        </w:tc>
      </w:tr>
      <w:tr w:rsidR="00EE5860" w:rsidRPr="00441CD0" w14:paraId="49A8A5BB" w14:textId="77777777" w:rsidTr="00BB0E1F">
        <w:trPr>
          <w:jc w:val="center"/>
        </w:trPr>
        <w:tc>
          <w:tcPr>
            <w:tcW w:w="151" w:type="dxa"/>
            <w:tcBorders>
              <w:top w:val="nil"/>
              <w:left w:val="single" w:sz="6" w:space="0" w:color="auto"/>
              <w:bottom w:val="nil"/>
              <w:right w:val="nil"/>
            </w:tcBorders>
          </w:tcPr>
          <w:p w14:paraId="0B01148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7E096A"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53BF715" w14:textId="77777777" w:rsidR="00EE5860" w:rsidRPr="00441CD0" w:rsidRDefault="00EE5860" w:rsidP="00BB0E1F">
            <w:pPr>
              <w:pStyle w:val="TAC"/>
              <w:rPr>
                <w:lang w:val="fr-FR"/>
              </w:rPr>
            </w:pPr>
            <w:r w:rsidRPr="00441CD0">
              <w:rPr>
                <w:lang w:val="fr-FR"/>
              </w:rPr>
              <w:t xml:space="preserve">Type = </w:t>
            </w:r>
            <w:r w:rsidRPr="00441CD0">
              <w:rPr>
                <w:lang w:val="fr-FR" w:eastAsia="zh-CN"/>
              </w:rPr>
              <w:t>229</w:t>
            </w:r>
            <w:r w:rsidRPr="00441CD0">
              <w:rPr>
                <w:lang w:val="fr-FR"/>
              </w:rPr>
              <w:t xml:space="preserve"> (decimal)</w:t>
            </w:r>
          </w:p>
        </w:tc>
        <w:tc>
          <w:tcPr>
            <w:tcW w:w="588" w:type="dxa"/>
            <w:tcBorders>
              <w:top w:val="nil"/>
              <w:left w:val="single" w:sz="4" w:space="0" w:color="auto"/>
              <w:bottom w:val="nil"/>
              <w:right w:val="single" w:sz="6" w:space="0" w:color="auto"/>
            </w:tcBorders>
          </w:tcPr>
          <w:p w14:paraId="7882B6B8" w14:textId="77777777" w:rsidR="00EE5860" w:rsidRPr="00441CD0" w:rsidRDefault="00EE5860" w:rsidP="00BB0E1F">
            <w:pPr>
              <w:pStyle w:val="TAC"/>
              <w:rPr>
                <w:lang w:val="fr-FR"/>
              </w:rPr>
            </w:pPr>
          </w:p>
        </w:tc>
      </w:tr>
      <w:tr w:rsidR="00EE5860" w:rsidRPr="00441CD0" w14:paraId="1E66161D" w14:textId="77777777" w:rsidTr="00BB0E1F">
        <w:trPr>
          <w:jc w:val="center"/>
        </w:trPr>
        <w:tc>
          <w:tcPr>
            <w:tcW w:w="151" w:type="dxa"/>
            <w:tcBorders>
              <w:top w:val="nil"/>
              <w:left w:val="single" w:sz="6" w:space="0" w:color="auto"/>
              <w:bottom w:val="nil"/>
              <w:right w:val="nil"/>
            </w:tcBorders>
          </w:tcPr>
          <w:p w14:paraId="65EADE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68F5C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BAAC23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00E9A4DB" w14:textId="77777777" w:rsidR="00EE5860" w:rsidRPr="00441CD0" w:rsidRDefault="00EE5860" w:rsidP="00BB0E1F">
            <w:pPr>
              <w:pStyle w:val="TAC"/>
              <w:rPr>
                <w:lang w:val="fr-FR"/>
              </w:rPr>
            </w:pPr>
          </w:p>
        </w:tc>
      </w:tr>
      <w:tr w:rsidR="00EE5860" w:rsidRPr="00441CD0" w14:paraId="0DD88F27" w14:textId="77777777" w:rsidTr="00BB0E1F">
        <w:trPr>
          <w:jc w:val="center"/>
        </w:trPr>
        <w:tc>
          <w:tcPr>
            <w:tcW w:w="151" w:type="dxa"/>
            <w:tcBorders>
              <w:top w:val="nil"/>
              <w:left w:val="single" w:sz="6" w:space="0" w:color="auto"/>
              <w:bottom w:val="nil"/>
              <w:right w:val="nil"/>
            </w:tcBorders>
          </w:tcPr>
          <w:p w14:paraId="4D6B2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76C3B5"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13EC4F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0179CF0" w14:textId="77777777" w:rsidR="00EE5860" w:rsidRPr="00441CD0" w:rsidRDefault="00EE5860" w:rsidP="00BB0E1F">
            <w:pPr>
              <w:pStyle w:val="TAC"/>
              <w:rPr>
                <w:lang w:val="fr-FR" w:eastAsia="zh-CN"/>
              </w:rPr>
            </w:pPr>
            <w:r w:rsidRPr="00441CD0">
              <w:rPr>
                <w:lang w:val="fr-FR" w:eastAsia="zh-CN"/>
              </w:rPr>
              <w:t>NV6</w:t>
            </w:r>
          </w:p>
        </w:tc>
        <w:tc>
          <w:tcPr>
            <w:tcW w:w="589" w:type="dxa"/>
            <w:tcBorders>
              <w:top w:val="single" w:sz="4" w:space="0" w:color="auto"/>
              <w:left w:val="single" w:sz="4" w:space="0" w:color="auto"/>
              <w:bottom w:val="single" w:sz="4" w:space="0" w:color="auto"/>
              <w:right w:val="single" w:sz="4" w:space="0" w:color="auto"/>
            </w:tcBorders>
            <w:hideMark/>
          </w:tcPr>
          <w:p w14:paraId="44EC6F2A" w14:textId="77777777" w:rsidR="00EE5860" w:rsidRPr="00441CD0" w:rsidRDefault="00EE5860" w:rsidP="00BB0E1F">
            <w:pPr>
              <w:pStyle w:val="TAC"/>
              <w:rPr>
                <w:lang w:val="fr-FR" w:eastAsia="zh-CN"/>
              </w:rPr>
            </w:pPr>
            <w:r w:rsidRPr="00441CD0">
              <w:rPr>
                <w:lang w:val="fr-FR" w:eastAsia="zh-CN"/>
              </w:rPr>
              <w:t>NV4</w:t>
            </w:r>
          </w:p>
        </w:tc>
        <w:tc>
          <w:tcPr>
            <w:tcW w:w="589" w:type="dxa"/>
            <w:tcBorders>
              <w:top w:val="single" w:sz="4" w:space="0" w:color="auto"/>
              <w:left w:val="single" w:sz="4" w:space="0" w:color="auto"/>
              <w:bottom w:val="single" w:sz="4" w:space="0" w:color="auto"/>
              <w:right w:val="single" w:sz="4" w:space="0" w:color="auto"/>
            </w:tcBorders>
            <w:hideMark/>
          </w:tcPr>
          <w:p w14:paraId="3D717F24"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46275C99"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6F182F39" w14:textId="77777777" w:rsidR="00EE5860" w:rsidRPr="00441CD0" w:rsidRDefault="00EE5860" w:rsidP="00BB0E1F">
            <w:pPr>
              <w:pStyle w:val="TAC"/>
              <w:rPr>
                <w:lang w:val="fr-FR"/>
              </w:rPr>
            </w:pPr>
          </w:p>
        </w:tc>
      </w:tr>
      <w:tr w:rsidR="00EE5860" w:rsidRPr="00441CD0" w14:paraId="16CB73E2" w14:textId="77777777" w:rsidTr="00BB0E1F">
        <w:trPr>
          <w:jc w:val="center"/>
        </w:trPr>
        <w:tc>
          <w:tcPr>
            <w:tcW w:w="151" w:type="dxa"/>
            <w:tcBorders>
              <w:top w:val="nil"/>
              <w:left w:val="single" w:sz="6" w:space="0" w:color="auto"/>
              <w:bottom w:val="nil"/>
              <w:right w:val="nil"/>
            </w:tcBorders>
          </w:tcPr>
          <w:p w14:paraId="47F87E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2AD11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3CA474FD" w14:textId="77777777" w:rsidR="00EE5860" w:rsidRPr="00441CD0" w:rsidRDefault="00EE5860" w:rsidP="00BB0E1F">
            <w:pPr>
              <w:pStyle w:val="TAC"/>
              <w:rPr>
                <w:lang w:val="fr-FR" w:eastAsia="zh-CN"/>
              </w:rPr>
            </w:pPr>
            <w:r w:rsidRPr="00441CD0">
              <w:rPr>
                <w:lang w:val="fr-FR" w:eastAsia="zh-CN"/>
              </w:rPr>
              <w:t>UE Link-Specific IPv4 Address for 3GPP Access</w:t>
            </w:r>
          </w:p>
        </w:tc>
        <w:tc>
          <w:tcPr>
            <w:tcW w:w="588" w:type="dxa"/>
            <w:tcBorders>
              <w:top w:val="nil"/>
              <w:left w:val="single" w:sz="4" w:space="0" w:color="auto"/>
              <w:bottom w:val="nil"/>
              <w:right w:val="single" w:sz="6" w:space="0" w:color="auto"/>
            </w:tcBorders>
          </w:tcPr>
          <w:p w14:paraId="0C28DDA3" w14:textId="77777777" w:rsidR="00EE5860" w:rsidRPr="00441CD0" w:rsidRDefault="00EE5860" w:rsidP="00BB0E1F">
            <w:pPr>
              <w:pStyle w:val="TAC"/>
              <w:rPr>
                <w:lang w:val="fr-FR"/>
              </w:rPr>
            </w:pPr>
          </w:p>
        </w:tc>
      </w:tr>
      <w:tr w:rsidR="00EE5860" w:rsidRPr="00441CD0" w14:paraId="16EC5526" w14:textId="77777777" w:rsidTr="00BB0E1F">
        <w:trPr>
          <w:jc w:val="center"/>
        </w:trPr>
        <w:tc>
          <w:tcPr>
            <w:tcW w:w="151" w:type="dxa"/>
            <w:tcBorders>
              <w:top w:val="nil"/>
              <w:left w:val="single" w:sz="6" w:space="0" w:color="auto"/>
              <w:bottom w:val="nil"/>
              <w:right w:val="nil"/>
            </w:tcBorders>
          </w:tcPr>
          <w:p w14:paraId="16296B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0976F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5C262FA2" w14:textId="77777777" w:rsidR="00EE5860" w:rsidRPr="00441CD0" w:rsidRDefault="00EE5860" w:rsidP="00BB0E1F">
            <w:pPr>
              <w:pStyle w:val="TAC"/>
              <w:rPr>
                <w:lang w:val="fr-FR" w:eastAsia="zh-CN"/>
              </w:rPr>
            </w:pPr>
            <w:r w:rsidRPr="00441CD0">
              <w:rPr>
                <w:lang w:val="fr-FR" w:eastAsia="zh-CN"/>
              </w:rPr>
              <w:t>UE Link-Specific IPv6 Address for 3GPP Access</w:t>
            </w:r>
          </w:p>
        </w:tc>
        <w:tc>
          <w:tcPr>
            <w:tcW w:w="588" w:type="dxa"/>
            <w:tcBorders>
              <w:top w:val="nil"/>
              <w:left w:val="single" w:sz="4" w:space="0" w:color="auto"/>
              <w:bottom w:val="nil"/>
              <w:right w:val="single" w:sz="6" w:space="0" w:color="auto"/>
            </w:tcBorders>
          </w:tcPr>
          <w:p w14:paraId="3FFE3963" w14:textId="77777777" w:rsidR="00EE5860" w:rsidRPr="00441CD0" w:rsidRDefault="00EE5860" w:rsidP="00BB0E1F">
            <w:pPr>
              <w:pStyle w:val="TAC"/>
              <w:rPr>
                <w:lang w:val="fr-FR"/>
              </w:rPr>
            </w:pPr>
          </w:p>
        </w:tc>
      </w:tr>
      <w:tr w:rsidR="00EE5860" w:rsidRPr="00441CD0" w14:paraId="66C3F044" w14:textId="77777777" w:rsidTr="00BB0E1F">
        <w:trPr>
          <w:jc w:val="center"/>
        </w:trPr>
        <w:tc>
          <w:tcPr>
            <w:tcW w:w="151" w:type="dxa"/>
            <w:tcBorders>
              <w:top w:val="nil"/>
              <w:left w:val="single" w:sz="6" w:space="0" w:color="auto"/>
              <w:bottom w:val="nil"/>
              <w:right w:val="nil"/>
            </w:tcBorders>
          </w:tcPr>
          <w:p w14:paraId="038B3F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0115578" w14:textId="77777777" w:rsidR="00EE5860" w:rsidRPr="00441CD0" w:rsidRDefault="00EE5860" w:rsidP="00BB0E1F">
            <w:pPr>
              <w:pStyle w:val="NO"/>
              <w:keepNext/>
              <w:spacing w:after="0"/>
              <w:ind w:left="0" w:firstLine="0"/>
              <w:jc w:val="center"/>
              <w:rPr>
                <w:lang w:val="fr-FR"/>
              </w:rPr>
            </w:pPr>
            <w:r w:rsidRPr="00441CD0">
              <w:rPr>
                <w:rFonts w:ascii="Arial" w:hAnsi="Arial" w:cs="Arial"/>
                <w:sz w:val="18"/>
                <w:szCs w:val="18"/>
                <w:lang w:val="en-US" w:eastAsia="zh-CN"/>
              </w:rPr>
              <w:t>r to (r+3)</w:t>
            </w:r>
          </w:p>
        </w:tc>
        <w:tc>
          <w:tcPr>
            <w:tcW w:w="4712" w:type="dxa"/>
            <w:gridSpan w:val="8"/>
            <w:tcBorders>
              <w:top w:val="single" w:sz="4" w:space="0" w:color="auto"/>
              <w:left w:val="single" w:sz="4" w:space="0" w:color="auto"/>
              <w:bottom w:val="single" w:sz="4" w:space="0" w:color="auto"/>
              <w:right w:val="single" w:sz="4" w:space="0" w:color="auto"/>
            </w:tcBorders>
            <w:hideMark/>
          </w:tcPr>
          <w:p w14:paraId="0408A940" w14:textId="77777777" w:rsidR="00EE5860" w:rsidRPr="00441CD0" w:rsidRDefault="00EE5860" w:rsidP="00BB0E1F">
            <w:pPr>
              <w:pStyle w:val="TAC"/>
              <w:rPr>
                <w:lang w:val="en-US" w:eastAsia="zh-CN"/>
              </w:rPr>
            </w:pPr>
            <w:r w:rsidRPr="00441CD0">
              <w:rPr>
                <w:lang w:val="en-US" w:eastAsia="zh-CN"/>
              </w:rPr>
              <w:t xml:space="preserve">UE Link-Specific IPv4 Address for Non-3GPP Access </w:t>
            </w:r>
          </w:p>
        </w:tc>
        <w:tc>
          <w:tcPr>
            <w:tcW w:w="588" w:type="dxa"/>
            <w:tcBorders>
              <w:top w:val="nil"/>
              <w:left w:val="single" w:sz="4" w:space="0" w:color="auto"/>
              <w:bottom w:val="nil"/>
              <w:right w:val="single" w:sz="6" w:space="0" w:color="auto"/>
            </w:tcBorders>
          </w:tcPr>
          <w:p w14:paraId="5B51A8C2" w14:textId="77777777" w:rsidR="00EE5860" w:rsidRPr="00441CD0" w:rsidRDefault="00EE5860" w:rsidP="00BB0E1F">
            <w:pPr>
              <w:pStyle w:val="TAC"/>
              <w:rPr>
                <w:lang w:val="fr-FR"/>
              </w:rPr>
            </w:pPr>
          </w:p>
        </w:tc>
      </w:tr>
      <w:tr w:rsidR="00EE5860" w:rsidRPr="00441CD0" w14:paraId="42AC830C" w14:textId="77777777" w:rsidTr="00BB0E1F">
        <w:trPr>
          <w:jc w:val="center"/>
        </w:trPr>
        <w:tc>
          <w:tcPr>
            <w:tcW w:w="151" w:type="dxa"/>
            <w:tcBorders>
              <w:top w:val="nil"/>
              <w:left w:val="single" w:sz="6" w:space="0" w:color="auto"/>
              <w:bottom w:val="nil"/>
              <w:right w:val="nil"/>
            </w:tcBorders>
          </w:tcPr>
          <w:p w14:paraId="05E560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A3D760"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(s+3)</w:t>
            </w:r>
          </w:p>
        </w:tc>
        <w:tc>
          <w:tcPr>
            <w:tcW w:w="4712" w:type="dxa"/>
            <w:gridSpan w:val="8"/>
            <w:tcBorders>
              <w:top w:val="single" w:sz="4" w:space="0" w:color="auto"/>
              <w:left w:val="single" w:sz="4" w:space="0" w:color="auto"/>
              <w:bottom w:val="single" w:sz="4" w:space="0" w:color="auto"/>
              <w:right w:val="single" w:sz="4" w:space="0" w:color="auto"/>
            </w:tcBorders>
            <w:hideMark/>
          </w:tcPr>
          <w:p w14:paraId="678A5E3B" w14:textId="77777777" w:rsidR="00EE5860" w:rsidRPr="00441CD0" w:rsidRDefault="00EE5860" w:rsidP="00BB0E1F">
            <w:pPr>
              <w:pStyle w:val="TAC"/>
              <w:rPr>
                <w:lang w:val="en-US" w:eastAsia="zh-CN"/>
              </w:rPr>
            </w:pPr>
            <w:r w:rsidRPr="00441CD0">
              <w:rPr>
                <w:lang w:val="en-US" w:eastAsia="zh-CN"/>
              </w:rPr>
              <w:t>UE Link-Specific IPv6 Adress for Non-3GPP Access</w:t>
            </w:r>
          </w:p>
        </w:tc>
        <w:tc>
          <w:tcPr>
            <w:tcW w:w="588" w:type="dxa"/>
            <w:tcBorders>
              <w:top w:val="nil"/>
              <w:left w:val="single" w:sz="4" w:space="0" w:color="auto"/>
              <w:bottom w:val="nil"/>
              <w:right w:val="single" w:sz="6" w:space="0" w:color="auto"/>
            </w:tcBorders>
          </w:tcPr>
          <w:p w14:paraId="424DEDE7" w14:textId="77777777" w:rsidR="00EE5860" w:rsidRPr="00441CD0" w:rsidRDefault="00EE5860" w:rsidP="00BB0E1F">
            <w:pPr>
              <w:pStyle w:val="TAC"/>
              <w:rPr>
                <w:lang w:val="fr-FR"/>
              </w:rPr>
            </w:pPr>
          </w:p>
        </w:tc>
      </w:tr>
      <w:tr w:rsidR="00EE5860" w:rsidRPr="00441CD0" w14:paraId="12BB7083" w14:textId="77777777" w:rsidTr="00BB0E1F">
        <w:trPr>
          <w:jc w:val="center"/>
        </w:trPr>
        <w:tc>
          <w:tcPr>
            <w:tcW w:w="151" w:type="dxa"/>
            <w:tcBorders>
              <w:top w:val="nil"/>
              <w:left w:val="single" w:sz="6" w:space="0" w:color="auto"/>
              <w:bottom w:val="nil"/>
              <w:right w:val="nil"/>
            </w:tcBorders>
          </w:tcPr>
          <w:p w14:paraId="6F2C2B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C99BD35"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00FC4A7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9C0564B" w14:textId="77777777" w:rsidR="00EE5860" w:rsidRPr="00441CD0" w:rsidRDefault="00EE5860" w:rsidP="00BB0E1F">
            <w:pPr>
              <w:pStyle w:val="TAC"/>
              <w:rPr>
                <w:lang w:val="fr-FR"/>
              </w:rPr>
            </w:pPr>
          </w:p>
        </w:tc>
      </w:tr>
    </w:tbl>
    <w:p w14:paraId="3BD81AC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158</w:t>
      </w:r>
      <w:r w:rsidRPr="00441CD0">
        <w:rPr>
          <w:lang w:eastAsia="zh-CN"/>
        </w:rPr>
        <w:t>-</w:t>
      </w:r>
      <w:r w:rsidRPr="00441CD0">
        <w:rPr>
          <w:lang w:eastAsia="ja-JP"/>
        </w:rPr>
        <w:t>1</w:t>
      </w:r>
      <w:r w:rsidRPr="00441CD0">
        <w:t xml:space="preserve">: UE </w:t>
      </w:r>
      <w:r w:rsidRPr="00441CD0">
        <w:rPr>
          <w:lang w:eastAsia="zh-CN"/>
        </w:rPr>
        <w:t>Link-Specific IP Address</w:t>
      </w:r>
    </w:p>
    <w:p w14:paraId="6C88C957" w14:textId="77777777" w:rsidR="00EE5860" w:rsidRPr="00441CD0" w:rsidRDefault="00EE5860" w:rsidP="00EE5860">
      <w:r w:rsidRPr="00441CD0">
        <w:t>The following flags are coded within Octet 5:</w:t>
      </w:r>
    </w:p>
    <w:p w14:paraId="56A10883"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3GPP Access </w:t>
      </w:r>
      <w:r w:rsidRPr="00441CD0">
        <w:t xml:space="preserve">shall be present in the UE Link-Specific IP </w:t>
      </w:r>
      <w:r w:rsidRPr="00441CD0">
        <w:rPr>
          <w:lang w:eastAsia="zh-CN"/>
        </w:rPr>
        <w:t xml:space="preserve">Address </w:t>
      </w:r>
      <w:r w:rsidRPr="00441CD0">
        <w:t>IE.</w:t>
      </w:r>
    </w:p>
    <w:p w14:paraId="7AD077CE" w14:textId="77777777" w:rsidR="00EE5860" w:rsidRPr="00441CD0" w:rsidRDefault="00EE5860" w:rsidP="00EE5860">
      <w:pPr>
        <w:pStyle w:val="B1"/>
      </w:pPr>
      <w:r w:rsidRPr="00441CD0">
        <w:t>-</w:t>
      </w:r>
      <w:r w:rsidRPr="00441CD0">
        <w:tab/>
        <w:t xml:space="preserve">Bit 2 – </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3GPP Access </w:t>
      </w:r>
      <w:r w:rsidRPr="00441CD0">
        <w:t xml:space="preserve">shall be present in the UE Link-Specific IP </w:t>
      </w:r>
      <w:r w:rsidRPr="00441CD0">
        <w:rPr>
          <w:lang w:eastAsia="zh-CN"/>
        </w:rPr>
        <w:t xml:space="preserve">Address </w:t>
      </w:r>
      <w:r w:rsidRPr="00441CD0">
        <w:t>IE.</w:t>
      </w:r>
    </w:p>
    <w:p w14:paraId="2A912175" w14:textId="77777777" w:rsidR="00EE5860" w:rsidRPr="00441CD0" w:rsidRDefault="00EE5860" w:rsidP="00EE5860">
      <w:pPr>
        <w:pStyle w:val="B1"/>
      </w:pPr>
      <w:r w:rsidRPr="00441CD0">
        <w:t>-</w:t>
      </w:r>
      <w:r w:rsidRPr="00441CD0">
        <w:tab/>
        <w:t>Bit 3 – N</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Non-3GPP Access </w:t>
      </w:r>
      <w:r w:rsidRPr="00441CD0">
        <w:t xml:space="preserve">shall be present in the UE Link-Specific IP </w:t>
      </w:r>
      <w:r w:rsidRPr="00441CD0">
        <w:rPr>
          <w:lang w:eastAsia="zh-CN"/>
        </w:rPr>
        <w:t xml:space="preserve">Address </w:t>
      </w:r>
      <w:r w:rsidRPr="00441CD0">
        <w:t>IE.</w:t>
      </w:r>
    </w:p>
    <w:p w14:paraId="1CBD56A7" w14:textId="77777777" w:rsidR="00EE5860" w:rsidRPr="00441CD0" w:rsidRDefault="00EE5860" w:rsidP="00EE5860">
      <w:pPr>
        <w:pStyle w:val="B1"/>
      </w:pPr>
      <w:r w:rsidRPr="00441CD0">
        <w:t>-</w:t>
      </w:r>
      <w:r w:rsidRPr="00441CD0">
        <w:tab/>
        <w:t>Bit 4 – N</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Non-3GPP Access </w:t>
      </w:r>
      <w:r w:rsidRPr="00441CD0">
        <w:t xml:space="preserve">shall be present in the UE Link-Specific IP </w:t>
      </w:r>
      <w:r w:rsidRPr="00441CD0">
        <w:rPr>
          <w:lang w:eastAsia="zh-CN"/>
        </w:rPr>
        <w:t xml:space="preserve">Address </w:t>
      </w:r>
      <w:r w:rsidRPr="00441CD0">
        <w:t>IE.</w:t>
      </w:r>
    </w:p>
    <w:p w14:paraId="26B213A5"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18A865A7" w14:textId="77777777" w:rsidR="00EE5860" w:rsidRPr="00441CD0" w:rsidRDefault="00EE5860" w:rsidP="00EE5860">
      <w:r w:rsidRPr="00441CD0">
        <w:lastRenderedPageBreak/>
        <w:t>Octets "p to (p+3)" or "q to (q+15)" (IPv4 address / IPv6 address fields), if present, shall contain the value for UE Link-Specific IP Address for 3GPP access.</w:t>
      </w:r>
    </w:p>
    <w:p w14:paraId="0F5080CD" w14:textId="77777777" w:rsidR="00EE5860" w:rsidRPr="00441CD0" w:rsidRDefault="00EE5860" w:rsidP="00EE5860">
      <w:r w:rsidRPr="00441CD0">
        <w:t>Octets "r to (r+3)" or "s to (s+15)" (IPv4 address / IPv6 address fields), if present, shall contain the value for UE Link-Specific IP Address for Non-3GPP access.</w:t>
      </w:r>
    </w:p>
    <w:p w14:paraId="1E69F6BE" w14:textId="77777777" w:rsidR="00EE5860" w:rsidRPr="00441CD0" w:rsidRDefault="00EE5860" w:rsidP="00EE5860">
      <w:pPr>
        <w:pStyle w:val="Heading3"/>
      </w:pPr>
      <w:bookmarkStart w:id="7011" w:name="_Toc27491005"/>
      <w:bookmarkStart w:id="7012" w:name="_Toc27557298"/>
      <w:bookmarkStart w:id="7013" w:name="_Toc27724215"/>
      <w:bookmarkStart w:id="7014" w:name="_Toc36031289"/>
      <w:bookmarkStart w:id="7015" w:name="_Toc36043209"/>
      <w:bookmarkStart w:id="7016" w:name="_Toc36814534"/>
      <w:bookmarkStart w:id="7017" w:name="_Toc44689392"/>
      <w:bookmarkStart w:id="7018" w:name="_Toc44924146"/>
      <w:bookmarkStart w:id="7019" w:name="_Toc51861116"/>
      <w:bookmarkStart w:id="7020" w:name="_Toc57930887"/>
      <w:bookmarkStart w:id="7021" w:name="_Toc57931517"/>
      <w:bookmarkStart w:id="7022" w:name="_Toc67499909"/>
      <w:r w:rsidRPr="00441CD0">
        <w:t>8.2.</w:t>
      </w:r>
      <w:r w:rsidRPr="00441CD0">
        <w:rPr>
          <w:lang w:eastAsia="zh-CN"/>
        </w:rPr>
        <w:t>159</w:t>
      </w:r>
      <w:r w:rsidRPr="00441CD0">
        <w:tab/>
      </w:r>
      <w:r w:rsidRPr="00441CD0">
        <w:rPr>
          <w:lang w:eastAsia="zh-CN"/>
        </w:rPr>
        <w:t>PMF Address Information</w:t>
      </w:r>
      <w:bookmarkEnd w:id="7011"/>
      <w:bookmarkEnd w:id="7012"/>
      <w:bookmarkEnd w:id="7013"/>
      <w:bookmarkEnd w:id="7014"/>
      <w:bookmarkEnd w:id="7015"/>
      <w:bookmarkEnd w:id="7016"/>
      <w:bookmarkEnd w:id="7017"/>
      <w:bookmarkEnd w:id="7018"/>
      <w:bookmarkEnd w:id="7019"/>
      <w:bookmarkEnd w:id="7020"/>
      <w:bookmarkEnd w:id="7021"/>
      <w:bookmarkEnd w:id="7022"/>
    </w:p>
    <w:p w14:paraId="622B8853" w14:textId="77777777" w:rsidR="00EE5860" w:rsidRPr="00441CD0" w:rsidRDefault="00EE5860" w:rsidP="00EE5860">
      <w:pPr>
        <w:rPr>
          <w:lang w:eastAsia="ja-JP"/>
        </w:rPr>
      </w:pPr>
      <w:r w:rsidRPr="00441CD0">
        <w:t xml:space="preserve">The PMF </w:t>
      </w:r>
      <w:r w:rsidRPr="00441CD0">
        <w:rPr>
          <w:lang w:eastAsia="zh-CN"/>
        </w:rPr>
        <w:t>Address Information</w:t>
      </w:r>
      <w:r w:rsidRPr="00441CD0">
        <w:t xml:space="preserve"> IE shall </w:t>
      </w:r>
      <w:r w:rsidRPr="00441CD0">
        <w:rPr>
          <w:lang w:eastAsia="zh-CN"/>
        </w:rPr>
        <w:t>contain the address information of Performance Measure Function (PMF)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8.2.159-1</w:t>
      </w:r>
      <w:r w:rsidRPr="00441CD0">
        <w:rPr>
          <w:lang w:eastAsia="ja-JP"/>
        </w:rPr>
        <w:t>.</w:t>
      </w:r>
    </w:p>
    <w:p w14:paraId="3B19C5E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25C1CA45" w14:textId="77777777" w:rsidTr="00BB0E1F">
        <w:trPr>
          <w:jc w:val="center"/>
        </w:trPr>
        <w:tc>
          <w:tcPr>
            <w:tcW w:w="151" w:type="dxa"/>
            <w:tcBorders>
              <w:top w:val="single" w:sz="6" w:space="0" w:color="auto"/>
              <w:left w:val="single" w:sz="6" w:space="0" w:color="auto"/>
              <w:bottom w:val="nil"/>
              <w:right w:val="nil"/>
            </w:tcBorders>
          </w:tcPr>
          <w:p w14:paraId="66CACC8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15DA3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1A617B8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8CB9938" w14:textId="77777777" w:rsidR="00EE5860" w:rsidRPr="00441CD0" w:rsidRDefault="00EE5860" w:rsidP="00BB0E1F">
            <w:pPr>
              <w:pStyle w:val="TAC"/>
              <w:rPr>
                <w:lang w:val="fr-FR"/>
              </w:rPr>
            </w:pPr>
          </w:p>
        </w:tc>
      </w:tr>
      <w:tr w:rsidR="00EE5860" w:rsidRPr="00441CD0" w14:paraId="0BAA25C0" w14:textId="77777777" w:rsidTr="00BB0E1F">
        <w:trPr>
          <w:jc w:val="center"/>
        </w:trPr>
        <w:tc>
          <w:tcPr>
            <w:tcW w:w="151" w:type="dxa"/>
            <w:tcBorders>
              <w:top w:val="nil"/>
              <w:left w:val="single" w:sz="6" w:space="0" w:color="auto"/>
              <w:bottom w:val="nil"/>
              <w:right w:val="nil"/>
            </w:tcBorders>
          </w:tcPr>
          <w:p w14:paraId="1679732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C42D6C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36CB6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025842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BE1A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C1C857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D389F8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04E2AC9"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1CC21F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1F40868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975EA4C" w14:textId="77777777" w:rsidR="00EE5860" w:rsidRPr="00441CD0" w:rsidRDefault="00EE5860" w:rsidP="00BB0E1F">
            <w:pPr>
              <w:pStyle w:val="TAC"/>
              <w:rPr>
                <w:lang w:val="fr-FR"/>
              </w:rPr>
            </w:pPr>
          </w:p>
        </w:tc>
      </w:tr>
      <w:tr w:rsidR="00EE5860" w:rsidRPr="00441CD0" w14:paraId="02B78190" w14:textId="77777777" w:rsidTr="00BB0E1F">
        <w:trPr>
          <w:jc w:val="center"/>
        </w:trPr>
        <w:tc>
          <w:tcPr>
            <w:tcW w:w="151" w:type="dxa"/>
            <w:tcBorders>
              <w:top w:val="nil"/>
              <w:left w:val="single" w:sz="6" w:space="0" w:color="auto"/>
              <w:bottom w:val="nil"/>
              <w:right w:val="nil"/>
            </w:tcBorders>
          </w:tcPr>
          <w:p w14:paraId="1976FC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CD64AC"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69BDB4C" w14:textId="77777777" w:rsidR="00EE5860" w:rsidRPr="00441CD0" w:rsidRDefault="00EE5860" w:rsidP="00BB0E1F">
            <w:pPr>
              <w:pStyle w:val="TAC"/>
              <w:rPr>
                <w:lang w:val="fr-FR"/>
              </w:rPr>
            </w:pPr>
            <w:r w:rsidRPr="00441CD0">
              <w:rPr>
                <w:lang w:val="fr-FR"/>
              </w:rPr>
              <w:t xml:space="preserve">Type = </w:t>
            </w:r>
            <w:r w:rsidRPr="00441CD0">
              <w:rPr>
                <w:lang w:val="fr-FR" w:eastAsia="zh-CN"/>
              </w:rPr>
              <w:t>230</w:t>
            </w:r>
            <w:r w:rsidRPr="00441CD0">
              <w:rPr>
                <w:lang w:val="fr-FR"/>
              </w:rPr>
              <w:t xml:space="preserve"> (decimal)</w:t>
            </w:r>
          </w:p>
        </w:tc>
        <w:tc>
          <w:tcPr>
            <w:tcW w:w="588" w:type="dxa"/>
            <w:tcBorders>
              <w:top w:val="nil"/>
              <w:left w:val="single" w:sz="4" w:space="0" w:color="auto"/>
              <w:bottom w:val="nil"/>
              <w:right w:val="single" w:sz="6" w:space="0" w:color="auto"/>
            </w:tcBorders>
          </w:tcPr>
          <w:p w14:paraId="3438D105" w14:textId="77777777" w:rsidR="00EE5860" w:rsidRPr="00441CD0" w:rsidRDefault="00EE5860" w:rsidP="00BB0E1F">
            <w:pPr>
              <w:pStyle w:val="TAC"/>
              <w:rPr>
                <w:lang w:val="fr-FR"/>
              </w:rPr>
            </w:pPr>
          </w:p>
        </w:tc>
      </w:tr>
      <w:tr w:rsidR="00EE5860" w:rsidRPr="00441CD0" w14:paraId="59A11533" w14:textId="77777777" w:rsidTr="00BB0E1F">
        <w:trPr>
          <w:jc w:val="center"/>
        </w:trPr>
        <w:tc>
          <w:tcPr>
            <w:tcW w:w="151" w:type="dxa"/>
            <w:tcBorders>
              <w:top w:val="nil"/>
              <w:left w:val="single" w:sz="6" w:space="0" w:color="auto"/>
              <w:bottom w:val="nil"/>
              <w:right w:val="nil"/>
            </w:tcBorders>
          </w:tcPr>
          <w:p w14:paraId="54F2357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FB2E37"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4128E61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9101922" w14:textId="77777777" w:rsidR="00EE5860" w:rsidRPr="00441CD0" w:rsidRDefault="00EE5860" w:rsidP="00BB0E1F">
            <w:pPr>
              <w:pStyle w:val="TAC"/>
              <w:rPr>
                <w:lang w:val="fr-FR"/>
              </w:rPr>
            </w:pPr>
          </w:p>
        </w:tc>
      </w:tr>
      <w:tr w:rsidR="00EE5860" w:rsidRPr="00441CD0" w14:paraId="6BE755CD" w14:textId="77777777" w:rsidTr="00BB0E1F">
        <w:trPr>
          <w:jc w:val="center"/>
        </w:trPr>
        <w:tc>
          <w:tcPr>
            <w:tcW w:w="151" w:type="dxa"/>
            <w:tcBorders>
              <w:top w:val="nil"/>
              <w:left w:val="single" w:sz="6" w:space="0" w:color="auto"/>
              <w:bottom w:val="nil"/>
              <w:right w:val="nil"/>
            </w:tcBorders>
          </w:tcPr>
          <w:p w14:paraId="13B73C4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90B8E6" w14:textId="77777777" w:rsidR="00EE5860" w:rsidRPr="00441CD0" w:rsidRDefault="00EE5860" w:rsidP="00BB0E1F">
            <w:pPr>
              <w:pStyle w:val="TAC"/>
              <w:rPr>
                <w:lang w:val="fr-FR"/>
              </w:rPr>
            </w:pPr>
            <w:r w:rsidRPr="00441CD0">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6123D7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4CD36C8" w14:textId="77777777" w:rsidR="00EE5860" w:rsidRPr="00441CD0" w:rsidRDefault="00EE5860" w:rsidP="00BB0E1F">
            <w:pPr>
              <w:pStyle w:val="TAC"/>
              <w:rPr>
                <w:lang w:val="fr-FR" w:eastAsia="zh-CN"/>
              </w:rPr>
            </w:pPr>
            <w:r w:rsidRPr="00441CD0">
              <w:rPr>
                <w:lang w:val="fr-FR" w:eastAsia="zh-CN"/>
              </w:rPr>
              <w:t>MAC</w:t>
            </w:r>
          </w:p>
        </w:tc>
        <w:tc>
          <w:tcPr>
            <w:tcW w:w="589" w:type="dxa"/>
            <w:tcBorders>
              <w:top w:val="single" w:sz="4" w:space="0" w:color="auto"/>
              <w:left w:val="single" w:sz="4" w:space="0" w:color="auto"/>
              <w:bottom w:val="single" w:sz="4" w:space="0" w:color="auto"/>
              <w:right w:val="single" w:sz="4" w:space="0" w:color="auto"/>
            </w:tcBorders>
            <w:hideMark/>
          </w:tcPr>
          <w:p w14:paraId="4FBB58BE"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614852CE"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2E9D8440" w14:textId="77777777" w:rsidR="00EE5860" w:rsidRPr="00441CD0" w:rsidRDefault="00EE5860" w:rsidP="00BB0E1F">
            <w:pPr>
              <w:pStyle w:val="TAC"/>
              <w:rPr>
                <w:lang w:val="fr-FR"/>
              </w:rPr>
            </w:pPr>
          </w:p>
        </w:tc>
      </w:tr>
      <w:tr w:rsidR="00EE5860" w:rsidRPr="00441CD0" w14:paraId="128EBEDE" w14:textId="77777777" w:rsidTr="00BB0E1F">
        <w:trPr>
          <w:jc w:val="center"/>
        </w:trPr>
        <w:tc>
          <w:tcPr>
            <w:tcW w:w="151" w:type="dxa"/>
            <w:tcBorders>
              <w:top w:val="nil"/>
              <w:left w:val="single" w:sz="6" w:space="0" w:color="auto"/>
              <w:bottom w:val="nil"/>
              <w:right w:val="nil"/>
            </w:tcBorders>
          </w:tcPr>
          <w:p w14:paraId="24D38F6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331856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7DD7036C" w14:textId="77777777" w:rsidR="00EE5860" w:rsidRPr="00441CD0" w:rsidRDefault="00EE5860" w:rsidP="00BB0E1F">
            <w:pPr>
              <w:pStyle w:val="TAC"/>
              <w:rPr>
                <w:lang w:val="fr-FR" w:eastAsia="zh-CN"/>
              </w:rPr>
            </w:pPr>
            <w:r w:rsidRPr="00441CD0">
              <w:rPr>
                <w:lang w:val="fr-FR" w:eastAsia="zh-CN"/>
              </w:rPr>
              <w:t>PMF IPv4 Address</w:t>
            </w:r>
          </w:p>
        </w:tc>
        <w:tc>
          <w:tcPr>
            <w:tcW w:w="588" w:type="dxa"/>
            <w:tcBorders>
              <w:top w:val="nil"/>
              <w:left w:val="single" w:sz="4" w:space="0" w:color="auto"/>
              <w:bottom w:val="nil"/>
              <w:right w:val="single" w:sz="6" w:space="0" w:color="auto"/>
            </w:tcBorders>
          </w:tcPr>
          <w:p w14:paraId="3CAB4BFB" w14:textId="77777777" w:rsidR="00EE5860" w:rsidRPr="00441CD0" w:rsidRDefault="00EE5860" w:rsidP="00BB0E1F">
            <w:pPr>
              <w:pStyle w:val="TAC"/>
              <w:rPr>
                <w:lang w:val="fr-FR"/>
              </w:rPr>
            </w:pPr>
          </w:p>
        </w:tc>
      </w:tr>
      <w:tr w:rsidR="00EE5860" w:rsidRPr="00441CD0" w14:paraId="765DB784" w14:textId="77777777" w:rsidTr="00BB0E1F">
        <w:trPr>
          <w:jc w:val="center"/>
        </w:trPr>
        <w:tc>
          <w:tcPr>
            <w:tcW w:w="151" w:type="dxa"/>
            <w:tcBorders>
              <w:top w:val="nil"/>
              <w:left w:val="single" w:sz="6" w:space="0" w:color="auto"/>
              <w:bottom w:val="nil"/>
              <w:right w:val="nil"/>
            </w:tcBorders>
          </w:tcPr>
          <w:p w14:paraId="093D069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532B4B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054A71A6" w14:textId="77777777" w:rsidR="00EE5860" w:rsidRPr="00441CD0" w:rsidRDefault="00EE5860" w:rsidP="00BB0E1F">
            <w:pPr>
              <w:pStyle w:val="TAC"/>
              <w:rPr>
                <w:lang w:val="fr-FR" w:eastAsia="zh-CN"/>
              </w:rPr>
            </w:pPr>
            <w:r w:rsidRPr="00441CD0">
              <w:rPr>
                <w:lang w:val="fr-FR" w:eastAsia="zh-CN"/>
              </w:rPr>
              <w:t>PMF IPv6 Address</w:t>
            </w:r>
          </w:p>
        </w:tc>
        <w:tc>
          <w:tcPr>
            <w:tcW w:w="588" w:type="dxa"/>
            <w:tcBorders>
              <w:top w:val="nil"/>
              <w:left w:val="single" w:sz="4" w:space="0" w:color="auto"/>
              <w:bottom w:val="nil"/>
              <w:right w:val="single" w:sz="6" w:space="0" w:color="auto"/>
            </w:tcBorders>
          </w:tcPr>
          <w:p w14:paraId="13F69924" w14:textId="77777777" w:rsidR="00EE5860" w:rsidRPr="00441CD0" w:rsidRDefault="00EE5860" w:rsidP="00BB0E1F">
            <w:pPr>
              <w:pStyle w:val="TAC"/>
              <w:rPr>
                <w:lang w:val="fr-FR"/>
              </w:rPr>
            </w:pPr>
          </w:p>
        </w:tc>
      </w:tr>
      <w:tr w:rsidR="00EE5860" w:rsidRPr="00441CD0" w14:paraId="6280BBF7" w14:textId="77777777" w:rsidTr="00BB0E1F">
        <w:trPr>
          <w:jc w:val="center"/>
        </w:trPr>
        <w:tc>
          <w:tcPr>
            <w:tcW w:w="151" w:type="dxa"/>
            <w:tcBorders>
              <w:top w:val="nil"/>
              <w:left w:val="single" w:sz="6" w:space="0" w:color="auto"/>
              <w:bottom w:val="nil"/>
              <w:right w:val="nil"/>
            </w:tcBorders>
          </w:tcPr>
          <w:p w14:paraId="045641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C0AAAE5"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r to (r+1)</w:t>
            </w:r>
          </w:p>
        </w:tc>
        <w:tc>
          <w:tcPr>
            <w:tcW w:w="4712" w:type="dxa"/>
            <w:gridSpan w:val="8"/>
            <w:tcBorders>
              <w:top w:val="single" w:sz="4" w:space="0" w:color="auto"/>
              <w:left w:val="single" w:sz="4" w:space="0" w:color="auto"/>
              <w:bottom w:val="single" w:sz="4" w:space="0" w:color="auto"/>
              <w:right w:val="single" w:sz="4" w:space="0" w:color="auto"/>
            </w:tcBorders>
            <w:hideMark/>
          </w:tcPr>
          <w:p w14:paraId="404B1A36" w14:textId="77777777" w:rsidR="00EE5860" w:rsidRPr="00441CD0" w:rsidRDefault="00EE5860" w:rsidP="00BB0E1F">
            <w:pPr>
              <w:pStyle w:val="TAC"/>
              <w:rPr>
                <w:lang w:val="en-US" w:eastAsia="zh-CN"/>
              </w:rPr>
            </w:pPr>
            <w:r w:rsidRPr="00441CD0">
              <w:rPr>
                <w:lang w:val="en-US" w:eastAsia="zh-CN"/>
              </w:rPr>
              <w:t>PMF Port for 3GPP Access</w:t>
            </w:r>
          </w:p>
        </w:tc>
        <w:tc>
          <w:tcPr>
            <w:tcW w:w="588" w:type="dxa"/>
            <w:tcBorders>
              <w:top w:val="nil"/>
              <w:left w:val="single" w:sz="4" w:space="0" w:color="auto"/>
              <w:bottom w:val="nil"/>
              <w:right w:val="single" w:sz="6" w:space="0" w:color="auto"/>
            </w:tcBorders>
          </w:tcPr>
          <w:p w14:paraId="1C396FBF" w14:textId="77777777" w:rsidR="00EE5860" w:rsidRPr="00441CD0" w:rsidRDefault="00EE5860" w:rsidP="00BB0E1F">
            <w:pPr>
              <w:pStyle w:val="TAC"/>
              <w:rPr>
                <w:lang w:val="fr-FR"/>
              </w:rPr>
            </w:pPr>
          </w:p>
        </w:tc>
      </w:tr>
      <w:tr w:rsidR="00EE5860" w:rsidRPr="00441CD0" w14:paraId="4F50E800" w14:textId="77777777" w:rsidTr="00BB0E1F">
        <w:trPr>
          <w:jc w:val="center"/>
        </w:trPr>
        <w:tc>
          <w:tcPr>
            <w:tcW w:w="151" w:type="dxa"/>
            <w:tcBorders>
              <w:top w:val="nil"/>
              <w:left w:val="single" w:sz="6" w:space="0" w:color="auto"/>
              <w:bottom w:val="nil"/>
              <w:right w:val="nil"/>
            </w:tcBorders>
          </w:tcPr>
          <w:p w14:paraId="7FB7DA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51F623"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(s+1)</w:t>
            </w:r>
          </w:p>
        </w:tc>
        <w:tc>
          <w:tcPr>
            <w:tcW w:w="4712" w:type="dxa"/>
            <w:gridSpan w:val="8"/>
            <w:tcBorders>
              <w:top w:val="single" w:sz="4" w:space="0" w:color="auto"/>
              <w:left w:val="single" w:sz="4" w:space="0" w:color="auto"/>
              <w:bottom w:val="single" w:sz="4" w:space="0" w:color="auto"/>
              <w:right w:val="single" w:sz="4" w:space="0" w:color="auto"/>
            </w:tcBorders>
            <w:hideMark/>
          </w:tcPr>
          <w:p w14:paraId="225C8CBC" w14:textId="77777777" w:rsidR="00EE5860" w:rsidRPr="00441CD0" w:rsidRDefault="00EE5860" w:rsidP="00BB0E1F">
            <w:pPr>
              <w:pStyle w:val="TAC"/>
              <w:rPr>
                <w:lang w:val="en-US" w:eastAsia="zh-CN"/>
              </w:rPr>
            </w:pPr>
            <w:r w:rsidRPr="00441CD0">
              <w:rPr>
                <w:lang w:val="en-US" w:eastAsia="zh-CN"/>
              </w:rPr>
              <w:t>PMF Port for Non-3GPP Access</w:t>
            </w:r>
          </w:p>
        </w:tc>
        <w:tc>
          <w:tcPr>
            <w:tcW w:w="588" w:type="dxa"/>
            <w:tcBorders>
              <w:top w:val="nil"/>
              <w:left w:val="single" w:sz="4" w:space="0" w:color="auto"/>
              <w:bottom w:val="nil"/>
              <w:right w:val="single" w:sz="6" w:space="0" w:color="auto"/>
            </w:tcBorders>
          </w:tcPr>
          <w:p w14:paraId="538FD0FA" w14:textId="77777777" w:rsidR="00EE5860" w:rsidRPr="00441CD0" w:rsidRDefault="00EE5860" w:rsidP="00BB0E1F">
            <w:pPr>
              <w:pStyle w:val="TAC"/>
              <w:rPr>
                <w:lang w:val="fr-FR"/>
              </w:rPr>
            </w:pPr>
          </w:p>
        </w:tc>
      </w:tr>
      <w:tr w:rsidR="00EE5860" w:rsidRPr="00441CD0" w14:paraId="7184F420" w14:textId="77777777" w:rsidTr="00BB0E1F">
        <w:trPr>
          <w:jc w:val="center"/>
        </w:trPr>
        <w:tc>
          <w:tcPr>
            <w:tcW w:w="151" w:type="dxa"/>
            <w:tcBorders>
              <w:top w:val="nil"/>
              <w:left w:val="single" w:sz="6" w:space="0" w:color="auto"/>
              <w:bottom w:val="nil"/>
              <w:right w:val="nil"/>
            </w:tcBorders>
          </w:tcPr>
          <w:p w14:paraId="6DE1386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3D3FD9"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t to (t+5)</w:t>
            </w:r>
          </w:p>
        </w:tc>
        <w:tc>
          <w:tcPr>
            <w:tcW w:w="4712" w:type="dxa"/>
            <w:gridSpan w:val="8"/>
            <w:tcBorders>
              <w:top w:val="single" w:sz="4" w:space="0" w:color="auto"/>
              <w:left w:val="single" w:sz="4" w:space="0" w:color="auto"/>
              <w:bottom w:val="single" w:sz="4" w:space="0" w:color="auto"/>
              <w:right w:val="single" w:sz="4" w:space="0" w:color="auto"/>
            </w:tcBorders>
            <w:hideMark/>
          </w:tcPr>
          <w:p w14:paraId="6CC75AD8" w14:textId="77777777" w:rsidR="00EE5860" w:rsidRPr="00441CD0" w:rsidRDefault="00EE5860" w:rsidP="00BB0E1F">
            <w:pPr>
              <w:pStyle w:val="TAC"/>
              <w:rPr>
                <w:lang w:val="en-US" w:eastAsia="zh-CN"/>
              </w:rPr>
            </w:pPr>
            <w:r w:rsidRPr="00441CD0">
              <w:rPr>
                <w:lang w:val="en-US" w:eastAsia="zh-CN"/>
              </w:rPr>
              <w:t>PMF MAC Address for 3GPP Access</w:t>
            </w:r>
          </w:p>
        </w:tc>
        <w:tc>
          <w:tcPr>
            <w:tcW w:w="588" w:type="dxa"/>
            <w:tcBorders>
              <w:top w:val="nil"/>
              <w:left w:val="single" w:sz="4" w:space="0" w:color="auto"/>
              <w:bottom w:val="nil"/>
              <w:right w:val="single" w:sz="6" w:space="0" w:color="auto"/>
            </w:tcBorders>
          </w:tcPr>
          <w:p w14:paraId="36F509C7" w14:textId="77777777" w:rsidR="00EE5860" w:rsidRPr="00441CD0" w:rsidRDefault="00EE5860" w:rsidP="00BB0E1F">
            <w:pPr>
              <w:pStyle w:val="TAC"/>
              <w:rPr>
                <w:lang w:val="fr-FR"/>
              </w:rPr>
            </w:pPr>
          </w:p>
        </w:tc>
      </w:tr>
      <w:tr w:rsidR="00EE5860" w:rsidRPr="00441CD0" w14:paraId="74333E24" w14:textId="77777777" w:rsidTr="00BB0E1F">
        <w:trPr>
          <w:jc w:val="center"/>
        </w:trPr>
        <w:tc>
          <w:tcPr>
            <w:tcW w:w="151" w:type="dxa"/>
            <w:tcBorders>
              <w:top w:val="nil"/>
              <w:left w:val="single" w:sz="6" w:space="0" w:color="auto"/>
              <w:bottom w:val="nil"/>
              <w:right w:val="nil"/>
            </w:tcBorders>
          </w:tcPr>
          <w:p w14:paraId="149671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9A8658"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u to (u+5)</w:t>
            </w:r>
          </w:p>
        </w:tc>
        <w:tc>
          <w:tcPr>
            <w:tcW w:w="4712" w:type="dxa"/>
            <w:gridSpan w:val="8"/>
            <w:tcBorders>
              <w:top w:val="single" w:sz="4" w:space="0" w:color="auto"/>
              <w:left w:val="single" w:sz="4" w:space="0" w:color="auto"/>
              <w:bottom w:val="single" w:sz="4" w:space="0" w:color="auto"/>
              <w:right w:val="single" w:sz="4" w:space="0" w:color="auto"/>
            </w:tcBorders>
            <w:hideMark/>
          </w:tcPr>
          <w:p w14:paraId="4520C91E" w14:textId="77777777" w:rsidR="00EE5860" w:rsidRPr="00441CD0" w:rsidRDefault="00EE5860" w:rsidP="00BB0E1F">
            <w:pPr>
              <w:pStyle w:val="TAC"/>
              <w:rPr>
                <w:lang w:val="en-US" w:eastAsia="zh-CN"/>
              </w:rPr>
            </w:pPr>
            <w:r w:rsidRPr="00441CD0">
              <w:rPr>
                <w:lang w:val="en-US" w:eastAsia="zh-CN"/>
              </w:rPr>
              <w:t>PMF MAC Address for Non-3GPP Access</w:t>
            </w:r>
          </w:p>
        </w:tc>
        <w:tc>
          <w:tcPr>
            <w:tcW w:w="588" w:type="dxa"/>
            <w:tcBorders>
              <w:top w:val="nil"/>
              <w:left w:val="single" w:sz="4" w:space="0" w:color="auto"/>
              <w:bottom w:val="nil"/>
              <w:right w:val="single" w:sz="6" w:space="0" w:color="auto"/>
            </w:tcBorders>
          </w:tcPr>
          <w:p w14:paraId="15D05400" w14:textId="77777777" w:rsidR="00EE5860" w:rsidRPr="00441CD0" w:rsidRDefault="00EE5860" w:rsidP="00BB0E1F">
            <w:pPr>
              <w:pStyle w:val="TAC"/>
              <w:rPr>
                <w:lang w:val="fr-FR"/>
              </w:rPr>
            </w:pPr>
          </w:p>
        </w:tc>
      </w:tr>
      <w:tr w:rsidR="00EE5860" w:rsidRPr="00441CD0" w14:paraId="5992C596" w14:textId="77777777" w:rsidTr="00BB0E1F">
        <w:trPr>
          <w:jc w:val="center"/>
        </w:trPr>
        <w:tc>
          <w:tcPr>
            <w:tcW w:w="151" w:type="dxa"/>
            <w:tcBorders>
              <w:top w:val="nil"/>
              <w:left w:val="single" w:sz="6" w:space="0" w:color="auto"/>
              <w:bottom w:val="nil"/>
              <w:right w:val="nil"/>
            </w:tcBorders>
          </w:tcPr>
          <w:p w14:paraId="6CE3E9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80FE01"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en-US" w:eastAsia="zh-CN"/>
              </w:rPr>
              <w:t>m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359D62F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71EAD8F9" w14:textId="77777777" w:rsidR="00EE5860" w:rsidRPr="00441CD0" w:rsidRDefault="00EE5860" w:rsidP="00BB0E1F">
            <w:pPr>
              <w:pStyle w:val="TAC"/>
              <w:rPr>
                <w:lang w:val="fr-FR"/>
              </w:rPr>
            </w:pPr>
          </w:p>
        </w:tc>
      </w:tr>
    </w:tbl>
    <w:p w14:paraId="6EB2F28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159</w:t>
      </w:r>
      <w:r w:rsidRPr="00441CD0">
        <w:rPr>
          <w:lang w:eastAsia="zh-CN"/>
        </w:rPr>
        <w:t>-</w:t>
      </w:r>
      <w:r w:rsidRPr="00441CD0">
        <w:rPr>
          <w:lang w:eastAsia="ja-JP"/>
        </w:rPr>
        <w:t>1</w:t>
      </w:r>
      <w:r w:rsidRPr="00441CD0">
        <w:t xml:space="preserve">: </w:t>
      </w:r>
      <w:r w:rsidRPr="00441CD0">
        <w:rPr>
          <w:lang w:eastAsia="zh-CN"/>
        </w:rPr>
        <w:t>PMF Addresss Information</w:t>
      </w:r>
    </w:p>
    <w:p w14:paraId="620EA8CA" w14:textId="77777777" w:rsidR="00EE5860" w:rsidRPr="00441CD0" w:rsidRDefault="00EE5860" w:rsidP="00EE5860">
      <w:r w:rsidRPr="00441CD0">
        <w:t>The following flags are coded within Octet 5:</w:t>
      </w:r>
    </w:p>
    <w:p w14:paraId="676E2A84" w14:textId="77777777" w:rsidR="00EE5860" w:rsidRPr="00441CD0" w:rsidRDefault="00EE5860" w:rsidP="00EE5860">
      <w:pPr>
        <w:pStyle w:val="B1"/>
      </w:pPr>
      <w:r w:rsidRPr="00441CD0">
        <w:t>-</w:t>
      </w:r>
      <w:r w:rsidRPr="00441CD0">
        <w:tab/>
        <w:t xml:space="preserve">Bit 1 – V4: If this bit is set to "1", it indicates the PMF IPv4 Address filed shall be presend in the PMF </w:t>
      </w:r>
      <w:r w:rsidRPr="00441CD0">
        <w:rPr>
          <w:lang w:eastAsia="zh-CN"/>
        </w:rPr>
        <w:t>Address Information</w:t>
      </w:r>
      <w:r w:rsidRPr="00441CD0">
        <w:t xml:space="preserve"> IE, together with: PMF Port for 3GPP Access, PMF Port for Non-3GPP Access.</w:t>
      </w:r>
    </w:p>
    <w:p w14:paraId="086201B1" w14:textId="77777777" w:rsidR="00EE5860" w:rsidRPr="00441CD0" w:rsidRDefault="00EE5860" w:rsidP="00EE5860">
      <w:pPr>
        <w:pStyle w:val="B1"/>
      </w:pPr>
      <w:r w:rsidRPr="00441CD0">
        <w:t>-</w:t>
      </w:r>
      <w:r w:rsidRPr="00441CD0">
        <w:tab/>
        <w:t xml:space="preserve">Bit 2 – V6: If this bit is set to "1", it indicates the PMF IPv6 Address filed shall be presend in the PMF </w:t>
      </w:r>
      <w:r w:rsidRPr="00441CD0">
        <w:rPr>
          <w:lang w:eastAsia="zh-CN"/>
        </w:rPr>
        <w:t>Address Information</w:t>
      </w:r>
      <w:r w:rsidRPr="00441CD0">
        <w:t xml:space="preserve"> IE, together with: PMF Port for 3GPP Access, PMF Port for Non-3GPP Access.</w:t>
      </w:r>
    </w:p>
    <w:p w14:paraId="32E7A0D1" w14:textId="77777777" w:rsidR="00EE5860" w:rsidRPr="00441CD0" w:rsidRDefault="00EE5860" w:rsidP="00EE5860">
      <w:pPr>
        <w:pStyle w:val="B1"/>
      </w:pPr>
      <w:r w:rsidRPr="00441CD0">
        <w:t>-</w:t>
      </w:r>
      <w:r w:rsidRPr="00441CD0">
        <w:tab/>
        <w:t xml:space="preserve">Bit 3 – MAC: If this bit is set to "1", it indicates the PMF MAC Address for 3GPP Access, PMF MAC Address for Non-3GPP Access filed shall be presend in the PMF </w:t>
      </w:r>
      <w:r w:rsidRPr="00441CD0">
        <w:rPr>
          <w:lang w:eastAsia="zh-CN"/>
        </w:rPr>
        <w:t>Address Information</w:t>
      </w:r>
      <w:r w:rsidRPr="00441CD0">
        <w:t xml:space="preserve"> IE.</w:t>
      </w:r>
    </w:p>
    <w:p w14:paraId="7B1150A2"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624F4778" w14:textId="77777777" w:rsidR="00EE5860" w:rsidRPr="00441CD0" w:rsidRDefault="00EE5860" w:rsidP="00EE5860">
      <w:r w:rsidRPr="00441CD0">
        <w:t>Octets "p to (p+3)" or "q to (q+15)" (IPv4 address / IPv6 address fields), if present, shall contain the value for PMF IP Address.</w:t>
      </w:r>
    </w:p>
    <w:p w14:paraId="1675A0BC" w14:textId="77777777" w:rsidR="00EE5860" w:rsidRPr="00441CD0" w:rsidRDefault="00EE5860" w:rsidP="00EE5860">
      <w:pPr>
        <w:rPr>
          <w:lang w:eastAsia="zh-CN"/>
        </w:rPr>
      </w:pPr>
      <w:r w:rsidRPr="00441CD0">
        <w:t xml:space="preserve">Octets "r to (r+1)"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3GPP access network, for IP PDU session.</w:t>
      </w:r>
    </w:p>
    <w:p w14:paraId="39A4137B" w14:textId="77777777" w:rsidR="00EE5860" w:rsidRPr="00441CD0" w:rsidRDefault="00EE5860" w:rsidP="00EE5860">
      <w:pPr>
        <w:rPr>
          <w:lang w:eastAsia="zh-CN"/>
        </w:rPr>
      </w:pPr>
      <w:r w:rsidRPr="00441CD0">
        <w:t xml:space="preserve">Octets "s to (s+1)"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Non-3GPP access network, for IP PDU session.</w:t>
      </w:r>
    </w:p>
    <w:p w14:paraId="668C1E96" w14:textId="77777777" w:rsidR="00EE5860" w:rsidRPr="00441CD0" w:rsidRDefault="00EE5860" w:rsidP="00EE5860">
      <w:pPr>
        <w:rPr>
          <w:lang w:eastAsia="zh-CN"/>
        </w:rPr>
      </w:pPr>
      <w:r w:rsidRPr="00441CD0">
        <w:t xml:space="preserve">Octets "t to (t+5)" shall carry the </w:t>
      </w:r>
      <w:r w:rsidRPr="00441CD0">
        <w:rPr>
          <w:lang w:eastAsia="zh-CN"/>
        </w:rPr>
        <w:t>allocated PMF MAC address for 3GPP access, for Ethernet PDU session.</w:t>
      </w:r>
    </w:p>
    <w:p w14:paraId="287E5695" w14:textId="77777777" w:rsidR="00EE5860" w:rsidRPr="00441CD0" w:rsidRDefault="00EE5860" w:rsidP="00EE5860">
      <w:pPr>
        <w:rPr>
          <w:lang w:eastAsia="zh-CN"/>
        </w:rPr>
      </w:pPr>
      <w:r w:rsidRPr="00441CD0">
        <w:t xml:space="preserve">Octets "u to (u+5)" shall carry the </w:t>
      </w:r>
      <w:r w:rsidRPr="00441CD0">
        <w:rPr>
          <w:lang w:eastAsia="zh-CN"/>
        </w:rPr>
        <w:t>allocated PMF MAC address for Non-3GPP access, for Ethernet PDU session.</w:t>
      </w:r>
    </w:p>
    <w:p w14:paraId="11CC4FCC" w14:textId="77777777" w:rsidR="00EE5860" w:rsidRPr="00441CD0" w:rsidRDefault="00EE5860" w:rsidP="00EE5860">
      <w:pPr>
        <w:pStyle w:val="Heading3"/>
      </w:pPr>
      <w:bookmarkStart w:id="7023" w:name="_Toc27491006"/>
      <w:bookmarkStart w:id="7024" w:name="_Toc27557299"/>
      <w:bookmarkStart w:id="7025" w:name="_Toc27724216"/>
      <w:bookmarkStart w:id="7026" w:name="_Toc36031290"/>
      <w:bookmarkStart w:id="7027" w:name="_Toc36043210"/>
      <w:bookmarkStart w:id="7028" w:name="_Toc36814535"/>
      <w:bookmarkStart w:id="7029" w:name="_Toc44689393"/>
      <w:bookmarkStart w:id="7030" w:name="_Toc44924147"/>
      <w:bookmarkStart w:id="7031" w:name="_Toc51861117"/>
      <w:bookmarkStart w:id="7032" w:name="_Toc57930888"/>
      <w:bookmarkStart w:id="7033" w:name="_Toc57931518"/>
      <w:bookmarkStart w:id="7034" w:name="_Toc67499910"/>
      <w:r w:rsidRPr="00441CD0">
        <w:t>8.2.</w:t>
      </w:r>
      <w:r w:rsidRPr="00441CD0">
        <w:rPr>
          <w:lang w:eastAsia="zh-CN"/>
        </w:rPr>
        <w:t>160</w:t>
      </w:r>
      <w:r w:rsidRPr="00441CD0">
        <w:tab/>
      </w:r>
      <w:r w:rsidRPr="00441CD0">
        <w:rPr>
          <w:lang w:eastAsia="zh-CN"/>
        </w:rPr>
        <w:t>ATSSS-LL Information</w:t>
      </w:r>
      <w:bookmarkEnd w:id="7023"/>
      <w:bookmarkEnd w:id="7024"/>
      <w:bookmarkEnd w:id="7025"/>
      <w:bookmarkEnd w:id="7026"/>
      <w:bookmarkEnd w:id="7027"/>
      <w:bookmarkEnd w:id="7028"/>
      <w:bookmarkEnd w:id="7029"/>
      <w:bookmarkEnd w:id="7030"/>
      <w:bookmarkEnd w:id="7031"/>
      <w:bookmarkEnd w:id="7032"/>
      <w:bookmarkEnd w:id="7033"/>
      <w:bookmarkEnd w:id="7034"/>
    </w:p>
    <w:p w14:paraId="661E0B64" w14:textId="77777777" w:rsidR="00EE5860" w:rsidRPr="00441CD0" w:rsidRDefault="00EE5860" w:rsidP="00EE5860">
      <w:pPr>
        <w:rPr>
          <w:lang w:eastAsia="ja-JP"/>
        </w:rPr>
      </w:pPr>
      <w:r w:rsidRPr="00441CD0">
        <w:t xml:space="preserve">The </w:t>
      </w:r>
      <w:r w:rsidRPr="00441CD0">
        <w:rPr>
          <w:lang w:eastAsia="zh-CN"/>
        </w:rPr>
        <w:t>ATSSS-LL Information</w:t>
      </w:r>
      <w:r w:rsidRPr="00441CD0">
        <w:t xml:space="preserve"> IE shall </w:t>
      </w:r>
      <w:r w:rsidRPr="00441CD0">
        <w:rPr>
          <w:lang w:eastAsia="zh-CN"/>
        </w:rPr>
        <w:t>contain ATSSS-LL information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8.2.160-1</w:t>
      </w:r>
      <w:r w:rsidRPr="00441CD0">
        <w:rPr>
          <w:lang w:eastAsia="ja-JP"/>
        </w:rPr>
        <w:t>.</w:t>
      </w:r>
    </w:p>
    <w:p w14:paraId="29A7E3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A0095BD" w14:textId="77777777" w:rsidTr="00BB0E1F">
        <w:trPr>
          <w:jc w:val="center"/>
        </w:trPr>
        <w:tc>
          <w:tcPr>
            <w:tcW w:w="151" w:type="dxa"/>
            <w:tcBorders>
              <w:top w:val="single" w:sz="6" w:space="0" w:color="auto"/>
              <w:left w:val="single" w:sz="6" w:space="0" w:color="auto"/>
              <w:bottom w:val="nil"/>
              <w:right w:val="nil"/>
            </w:tcBorders>
          </w:tcPr>
          <w:p w14:paraId="28D74B3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666CE96C"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B43C4C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1E0D963" w14:textId="77777777" w:rsidR="00EE5860" w:rsidRPr="00441CD0" w:rsidRDefault="00EE5860" w:rsidP="00BB0E1F">
            <w:pPr>
              <w:pStyle w:val="TAC"/>
              <w:rPr>
                <w:lang w:val="fr-FR"/>
              </w:rPr>
            </w:pPr>
          </w:p>
        </w:tc>
      </w:tr>
      <w:tr w:rsidR="00EE5860" w:rsidRPr="00441CD0" w14:paraId="1AFFA372" w14:textId="77777777" w:rsidTr="00BB0E1F">
        <w:trPr>
          <w:jc w:val="center"/>
        </w:trPr>
        <w:tc>
          <w:tcPr>
            <w:tcW w:w="151" w:type="dxa"/>
            <w:tcBorders>
              <w:top w:val="nil"/>
              <w:left w:val="single" w:sz="6" w:space="0" w:color="auto"/>
              <w:bottom w:val="nil"/>
              <w:right w:val="nil"/>
            </w:tcBorders>
          </w:tcPr>
          <w:p w14:paraId="637D475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82743C7"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5FFB56"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E3A0E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44A181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98B05F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571C0BB"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7FBAFA8"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D8EA52F"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463DE2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4E7587" w14:textId="77777777" w:rsidR="00EE5860" w:rsidRPr="00441CD0" w:rsidRDefault="00EE5860" w:rsidP="00BB0E1F">
            <w:pPr>
              <w:pStyle w:val="TAC"/>
              <w:rPr>
                <w:lang w:val="fr-FR"/>
              </w:rPr>
            </w:pPr>
          </w:p>
        </w:tc>
      </w:tr>
      <w:tr w:rsidR="00EE5860" w:rsidRPr="00441CD0" w14:paraId="7FF7DD2A" w14:textId="77777777" w:rsidTr="00BB0E1F">
        <w:trPr>
          <w:jc w:val="center"/>
        </w:trPr>
        <w:tc>
          <w:tcPr>
            <w:tcW w:w="151" w:type="dxa"/>
            <w:tcBorders>
              <w:top w:val="nil"/>
              <w:left w:val="single" w:sz="6" w:space="0" w:color="auto"/>
              <w:bottom w:val="nil"/>
              <w:right w:val="nil"/>
            </w:tcBorders>
          </w:tcPr>
          <w:p w14:paraId="5C2E195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8FF387"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07E6DB8" w14:textId="77777777" w:rsidR="00EE5860" w:rsidRPr="00441CD0" w:rsidRDefault="00EE5860" w:rsidP="00BB0E1F">
            <w:pPr>
              <w:pStyle w:val="TAC"/>
              <w:rPr>
                <w:lang w:val="fr-FR"/>
              </w:rPr>
            </w:pPr>
            <w:r w:rsidRPr="00441CD0">
              <w:rPr>
                <w:lang w:val="fr-FR"/>
              </w:rPr>
              <w:t xml:space="preserve">Type = </w:t>
            </w:r>
            <w:r w:rsidRPr="00441CD0">
              <w:rPr>
                <w:lang w:val="fr-FR" w:eastAsia="zh-CN"/>
              </w:rPr>
              <w:t>231</w:t>
            </w:r>
            <w:r w:rsidRPr="00441CD0">
              <w:rPr>
                <w:lang w:val="fr-FR"/>
              </w:rPr>
              <w:t xml:space="preserve"> (decimal)</w:t>
            </w:r>
          </w:p>
        </w:tc>
        <w:tc>
          <w:tcPr>
            <w:tcW w:w="588" w:type="dxa"/>
            <w:tcBorders>
              <w:top w:val="nil"/>
              <w:left w:val="single" w:sz="4" w:space="0" w:color="auto"/>
              <w:bottom w:val="nil"/>
              <w:right w:val="single" w:sz="6" w:space="0" w:color="auto"/>
            </w:tcBorders>
          </w:tcPr>
          <w:p w14:paraId="0D43E012" w14:textId="77777777" w:rsidR="00EE5860" w:rsidRPr="00441CD0" w:rsidRDefault="00EE5860" w:rsidP="00BB0E1F">
            <w:pPr>
              <w:pStyle w:val="TAC"/>
              <w:rPr>
                <w:lang w:val="fr-FR"/>
              </w:rPr>
            </w:pPr>
          </w:p>
        </w:tc>
      </w:tr>
      <w:tr w:rsidR="00EE5860" w:rsidRPr="00441CD0" w14:paraId="07B3943F" w14:textId="77777777" w:rsidTr="00BB0E1F">
        <w:trPr>
          <w:jc w:val="center"/>
        </w:trPr>
        <w:tc>
          <w:tcPr>
            <w:tcW w:w="151" w:type="dxa"/>
            <w:tcBorders>
              <w:top w:val="nil"/>
              <w:left w:val="single" w:sz="6" w:space="0" w:color="auto"/>
              <w:bottom w:val="nil"/>
              <w:right w:val="nil"/>
            </w:tcBorders>
          </w:tcPr>
          <w:p w14:paraId="62EC9CA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A43067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5CD65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C983EF1" w14:textId="77777777" w:rsidR="00EE5860" w:rsidRPr="00441CD0" w:rsidRDefault="00EE5860" w:rsidP="00BB0E1F">
            <w:pPr>
              <w:pStyle w:val="TAC"/>
              <w:rPr>
                <w:lang w:val="fr-FR"/>
              </w:rPr>
            </w:pPr>
          </w:p>
        </w:tc>
      </w:tr>
      <w:tr w:rsidR="00EE5860" w:rsidRPr="00441CD0" w14:paraId="3AE8761F" w14:textId="77777777" w:rsidTr="00BB0E1F">
        <w:trPr>
          <w:jc w:val="center"/>
        </w:trPr>
        <w:tc>
          <w:tcPr>
            <w:tcW w:w="151" w:type="dxa"/>
            <w:tcBorders>
              <w:top w:val="nil"/>
              <w:left w:val="single" w:sz="6" w:space="0" w:color="auto"/>
              <w:bottom w:val="nil"/>
              <w:right w:val="nil"/>
            </w:tcBorders>
          </w:tcPr>
          <w:p w14:paraId="0F4A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8D4FD0B"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2DFC5C6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57180E2"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2E6A310C" w14:textId="77777777" w:rsidR="00EE5860" w:rsidRPr="00441CD0" w:rsidRDefault="00EE5860" w:rsidP="00BB0E1F">
            <w:pPr>
              <w:pStyle w:val="TAC"/>
              <w:rPr>
                <w:lang w:val="fr-FR"/>
              </w:rPr>
            </w:pPr>
          </w:p>
        </w:tc>
      </w:tr>
      <w:tr w:rsidR="00EE5860" w:rsidRPr="00441CD0" w14:paraId="65D8B8F1" w14:textId="77777777" w:rsidTr="00BB0E1F">
        <w:trPr>
          <w:jc w:val="center"/>
        </w:trPr>
        <w:tc>
          <w:tcPr>
            <w:tcW w:w="151" w:type="dxa"/>
            <w:tcBorders>
              <w:top w:val="nil"/>
              <w:left w:val="single" w:sz="6" w:space="0" w:color="auto"/>
              <w:bottom w:val="nil"/>
              <w:right w:val="nil"/>
            </w:tcBorders>
          </w:tcPr>
          <w:p w14:paraId="0308582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AC8A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608B81"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8D4C6BB" w14:textId="77777777" w:rsidR="00EE5860" w:rsidRPr="00441CD0" w:rsidRDefault="00EE5860" w:rsidP="00BB0E1F">
            <w:pPr>
              <w:pStyle w:val="TAC"/>
              <w:rPr>
                <w:lang w:val="fr-FR"/>
              </w:rPr>
            </w:pPr>
          </w:p>
        </w:tc>
      </w:tr>
    </w:tbl>
    <w:p w14:paraId="463BDA8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160</w:t>
      </w:r>
      <w:r w:rsidRPr="00441CD0">
        <w:rPr>
          <w:lang w:eastAsia="zh-CN"/>
        </w:rPr>
        <w:t>-</w:t>
      </w:r>
      <w:r w:rsidRPr="00441CD0">
        <w:rPr>
          <w:lang w:eastAsia="ja-JP"/>
        </w:rPr>
        <w:t>1</w:t>
      </w:r>
      <w:r w:rsidRPr="00441CD0">
        <w:t xml:space="preserve">: </w:t>
      </w:r>
      <w:r w:rsidRPr="00441CD0">
        <w:rPr>
          <w:lang w:eastAsia="zh-CN"/>
        </w:rPr>
        <w:t>ATSSS-LL Information</w:t>
      </w:r>
    </w:p>
    <w:p w14:paraId="013C4DBC" w14:textId="77777777" w:rsidR="00EE5860" w:rsidRPr="00441CD0" w:rsidRDefault="00EE5860" w:rsidP="00EE5860">
      <w:r w:rsidRPr="00441CD0">
        <w:t>The following flags are coded within Octet 5:</w:t>
      </w:r>
    </w:p>
    <w:p w14:paraId="017ED81A"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resources for the </w:t>
      </w:r>
      <w:r w:rsidRPr="00441CD0">
        <w:rPr>
          <w:lang w:eastAsia="zh-CN"/>
        </w:rPr>
        <w:t>ATSSS-LL steering functionality have been allocated.</w:t>
      </w:r>
    </w:p>
    <w:p w14:paraId="7A3516C3"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61B740D1" w14:textId="77777777" w:rsidR="00EE5860" w:rsidRPr="00441CD0" w:rsidRDefault="00EE5860" w:rsidP="00EE5860">
      <w:pPr>
        <w:pStyle w:val="Heading3"/>
      </w:pPr>
      <w:bookmarkStart w:id="7035" w:name="_Toc27491007"/>
      <w:bookmarkStart w:id="7036" w:name="_Toc27557300"/>
      <w:bookmarkStart w:id="7037" w:name="_Toc27724217"/>
      <w:bookmarkStart w:id="7038" w:name="_Toc36031291"/>
      <w:bookmarkStart w:id="7039" w:name="_Toc36043211"/>
      <w:bookmarkStart w:id="7040" w:name="_Toc36814536"/>
      <w:bookmarkStart w:id="7041" w:name="_Toc44689394"/>
      <w:bookmarkStart w:id="7042" w:name="_Toc44924148"/>
      <w:bookmarkStart w:id="7043" w:name="_Toc51861118"/>
      <w:bookmarkStart w:id="7044" w:name="_Toc57930889"/>
      <w:bookmarkStart w:id="7045" w:name="_Toc57931519"/>
      <w:bookmarkStart w:id="7046" w:name="_Toc67499911"/>
      <w:r w:rsidRPr="00441CD0">
        <w:t>8.</w:t>
      </w:r>
      <w:r w:rsidRPr="00441CD0">
        <w:rPr>
          <w:lang w:val="en-US"/>
        </w:rPr>
        <w:t>2.161</w:t>
      </w:r>
      <w:r w:rsidRPr="00441CD0">
        <w:tab/>
        <w:t>Data Network Access Identifier</w:t>
      </w:r>
      <w:bookmarkEnd w:id="7035"/>
      <w:bookmarkEnd w:id="7036"/>
      <w:bookmarkEnd w:id="7037"/>
      <w:bookmarkEnd w:id="7038"/>
      <w:bookmarkEnd w:id="7039"/>
      <w:bookmarkEnd w:id="7040"/>
      <w:bookmarkEnd w:id="7041"/>
      <w:bookmarkEnd w:id="7042"/>
      <w:bookmarkEnd w:id="7043"/>
      <w:bookmarkEnd w:id="7044"/>
      <w:bookmarkEnd w:id="7045"/>
      <w:bookmarkEnd w:id="7046"/>
    </w:p>
    <w:p w14:paraId="4E3E7AE6" w14:textId="77777777" w:rsidR="00EE5860" w:rsidRPr="00441CD0" w:rsidRDefault="00EE5860" w:rsidP="00EE5860">
      <w:pPr>
        <w:rPr>
          <w:lang w:eastAsia="zh-CN"/>
        </w:rPr>
      </w:pPr>
      <w:r w:rsidRPr="00441CD0">
        <w:t xml:space="preserve">The </w:t>
      </w:r>
      <w:r w:rsidRPr="00441CD0">
        <w:rPr>
          <w:lang w:val="en-US" w:eastAsia="zh-CN"/>
        </w:rPr>
        <w:t>Data Network Access Identifier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8.2.161-1</w:t>
      </w:r>
      <w:r w:rsidRPr="00441CD0">
        <w:rPr>
          <w:lang w:eastAsia="ja-JP"/>
        </w:rPr>
        <w:t xml:space="preserve">. </w:t>
      </w:r>
      <w:r w:rsidRPr="00441CD0">
        <w:t>It contains an identifier of a Data Network Access.</w:t>
      </w:r>
    </w:p>
    <w:p w14:paraId="4DFDB5C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8"/>
        <w:gridCol w:w="589"/>
        <w:gridCol w:w="589"/>
        <w:gridCol w:w="589"/>
        <w:gridCol w:w="588"/>
        <w:gridCol w:w="588"/>
        <w:gridCol w:w="589"/>
        <w:gridCol w:w="588"/>
      </w:tblGrid>
      <w:tr w:rsidR="00EE5860" w:rsidRPr="00441CD0" w14:paraId="52AE6D96" w14:textId="77777777" w:rsidTr="00BB0E1F">
        <w:trPr>
          <w:jc w:val="center"/>
        </w:trPr>
        <w:tc>
          <w:tcPr>
            <w:tcW w:w="151" w:type="dxa"/>
            <w:tcBorders>
              <w:top w:val="single" w:sz="4" w:space="0" w:color="auto"/>
              <w:left w:val="single" w:sz="4" w:space="0" w:color="auto"/>
              <w:bottom w:val="nil"/>
            </w:tcBorders>
          </w:tcPr>
          <w:p w14:paraId="19326BAE" w14:textId="77777777" w:rsidR="00EE5860" w:rsidRPr="00441CD0" w:rsidRDefault="00EE5860" w:rsidP="00BB0E1F">
            <w:pPr>
              <w:pStyle w:val="TAC"/>
            </w:pPr>
          </w:p>
        </w:tc>
        <w:tc>
          <w:tcPr>
            <w:tcW w:w="1104" w:type="dxa"/>
            <w:tcBorders>
              <w:top w:val="single" w:sz="4" w:space="0" w:color="auto"/>
            </w:tcBorders>
          </w:tcPr>
          <w:p w14:paraId="3E59BF63" w14:textId="77777777" w:rsidR="00EE5860" w:rsidRPr="00441CD0" w:rsidRDefault="00EE5860" w:rsidP="00BB0E1F">
            <w:pPr>
              <w:pStyle w:val="TAH"/>
            </w:pPr>
          </w:p>
        </w:tc>
        <w:tc>
          <w:tcPr>
            <w:tcW w:w="4708" w:type="dxa"/>
            <w:gridSpan w:val="8"/>
            <w:tcBorders>
              <w:top w:val="single" w:sz="4" w:space="0" w:color="auto"/>
            </w:tcBorders>
          </w:tcPr>
          <w:p w14:paraId="14101641" w14:textId="77777777" w:rsidR="00EE5860" w:rsidRPr="00441CD0" w:rsidRDefault="00EE5860" w:rsidP="00BB0E1F">
            <w:pPr>
              <w:pStyle w:val="TAH"/>
            </w:pPr>
            <w:r w:rsidRPr="00441CD0">
              <w:t>Bits</w:t>
            </w:r>
          </w:p>
        </w:tc>
        <w:tc>
          <w:tcPr>
            <w:tcW w:w="588" w:type="dxa"/>
            <w:tcBorders>
              <w:top w:val="single" w:sz="4" w:space="0" w:color="auto"/>
              <w:right w:val="single" w:sz="4" w:space="0" w:color="auto"/>
            </w:tcBorders>
          </w:tcPr>
          <w:p w14:paraId="4832748F" w14:textId="77777777" w:rsidR="00EE5860" w:rsidRPr="00441CD0" w:rsidRDefault="00EE5860" w:rsidP="00BB0E1F">
            <w:pPr>
              <w:pStyle w:val="TAC"/>
            </w:pPr>
          </w:p>
        </w:tc>
      </w:tr>
      <w:tr w:rsidR="00EE5860" w:rsidRPr="00441CD0" w14:paraId="6591924D" w14:textId="77777777" w:rsidTr="00BB0E1F">
        <w:trPr>
          <w:jc w:val="center"/>
        </w:trPr>
        <w:tc>
          <w:tcPr>
            <w:tcW w:w="151" w:type="dxa"/>
            <w:tcBorders>
              <w:top w:val="nil"/>
              <w:left w:val="single" w:sz="4" w:space="0" w:color="auto"/>
            </w:tcBorders>
          </w:tcPr>
          <w:p w14:paraId="08AEF2F4" w14:textId="77777777" w:rsidR="00EE5860" w:rsidRPr="00441CD0" w:rsidRDefault="00EE5860" w:rsidP="00BB0E1F">
            <w:pPr>
              <w:pStyle w:val="TAC"/>
            </w:pPr>
          </w:p>
        </w:tc>
        <w:tc>
          <w:tcPr>
            <w:tcW w:w="1104" w:type="dxa"/>
          </w:tcPr>
          <w:p w14:paraId="3AAB3DDA" w14:textId="77777777" w:rsidR="00EE5860" w:rsidRPr="00441CD0" w:rsidRDefault="00EE5860" w:rsidP="00BB0E1F">
            <w:pPr>
              <w:pStyle w:val="TAH"/>
            </w:pPr>
            <w:r w:rsidRPr="00441CD0">
              <w:t>Octets</w:t>
            </w:r>
          </w:p>
        </w:tc>
        <w:tc>
          <w:tcPr>
            <w:tcW w:w="588" w:type="dxa"/>
            <w:tcBorders>
              <w:bottom w:val="single" w:sz="4" w:space="0" w:color="auto"/>
            </w:tcBorders>
          </w:tcPr>
          <w:p w14:paraId="5670AB69" w14:textId="77777777" w:rsidR="00EE5860" w:rsidRPr="00441CD0" w:rsidRDefault="00EE5860" w:rsidP="00BB0E1F">
            <w:pPr>
              <w:pStyle w:val="TAH"/>
            </w:pPr>
            <w:r w:rsidRPr="00441CD0">
              <w:t>8</w:t>
            </w:r>
          </w:p>
        </w:tc>
        <w:tc>
          <w:tcPr>
            <w:tcW w:w="588" w:type="dxa"/>
            <w:tcBorders>
              <w:bottom w:val="single" w:sz="4" w:space="0" w:color="auto"/>
            </w:tcBorders>
          </w:tcPr>
          <w:p w14:paraId="3B6CC578" w14:textId="77777777" w:rsidR="00EE5860" w:rsidRPr="00441CD0" w:rsidRDefault="00EE5860" w:rsidP="00BB0E1F">
            <w:pPr>
              <w:pStyle w:val="TAH"/>
            </w:pPr>
            <w:r w:rsidRPr="00441CD0">
              <w:t>7</w:t>
            </w:r>
          </w:p>
        </w:tc>
        <w:tc>
          <w:tcPr>
            <w:tcW w:w="589" w:type="dxa"/>
            <w:tcBorders>
              <w:bottom w:val="single" w:sz="4" w:space="0" w:color="auto"/>
            </w:tcBorders>
          </w:tcPr>
          <w:p w14:paraId="56E05CC4" w14:textId="77777777" w:rsidR="00EE5860" w:rsidRPr="00441CD0" w:rsidRDefault="00EE5860" w:rsidP="00BB0E1F">
            <w:pPr>
              <w:pStyle w:val="TAH"/>
            </w:pPr>
            <w:r w:rsidRPr="00441CD0">
              <w:t>6</w:t>
            </w:r>
          </w:p>
        </w:tc>
        <w:tc>
          <w:tcPr>
            <w:tcW w:w="589" w:type="dxa"/>
            <w:tcBorders>
              <w:bottom w:val="single" w:sz="4" w:space="0" w:color="auto"/>
            </w:tcBorders>
          </w:tcPr>
          <w:p w14:paraId="7853B2AD" w14:textId="77777777" w:rsidR="00EE5860" w:rsidRPr="00441CD0" w:rsidRDefault="00EE5860" w:rsidP="00BB0E1F">
            <w:pPr>
              <w:pStyle w:val="TAH"/>
            </w:pPr>
            <w:r w:rsidRPr="00441CD0">
              <w:t>5</w:t>
            </w:r>
          </w:p>
        </w:tc>
        <w:tc>
          <w:tcPr>
            <w:tcW w:w="589" w:type="dxa"/>
            <w:tcBorders>
              <w:bottom w:val="single" w:sz="4" w:space="0" w:color="auto"/>
            </w:tcBorders>
          </w:tcPr>
          <w:p w14:paraId="3DFA9122" w14:textId="77777777" w:rsidR="00EE5860" w:rsidRPr="00441CD0" w:rsidRDefault="00EE5860" w:rsidP="00BB0E1F">
            <w:pPr>
              <w:pStyle w:val="TAH"/>
            </w:pPr>
            <w:r w:rsidRPr="00441CD0">
              <w:t>4</w:t>
            </w:r>
          </w:p>
        </w:tc>
        <w:tc>
          <w:tcPr>
            <w:tcW w:w="588" w:type="dxa"/>
            <w:tcBorders>
              <w:bottom w:val="single" w:sz="4" w:space="0" w:color="auto"/>
            </w:tcBorders>
          </w:tcPr>
          <w:p w14:paraId="509E899C" w14:textId="77777777" w:rsidR="00EE5860" w:rsidRPr="00441CD0" w:rsidRDefault="00EE5860" w:rsidP="00BB0E1F">
            <w:pPr>
              <w:pStyle w:val="TAH"/>
            </w:pPr>
            <w:r w:rsidRPr="00441CD0">
              <w:t>3</w:t>
            </w:r>
          </w:p>
        </w:tc>
        <w:tc>
          <w:tcPr>
            <w:tcW w:w="588" w:type="dxa"/>
            <w:tcBorders>
              <w:bottom w:val="single" w:sz="4" w:space="0" w:color="auto"/>
            </w:tcBorders>
          </w:tcPr>
          <w:p w14:paraId="6D1211B7" w14:textId="77777777" w:rsidR="00EE5860" w:rsidRPr="00441CD0" w:rsidRDefault="00EE5860" w:rsidP="00BB0E1F">
            <w:pPr>
              <w:pStyle w:val="TAH"/>
            </w:pPr>
            <w:r w:rsidRPr="00441CD0">
              <w:t>2</w:t>
            </w:r>
          </w:p>
        </w:tc>
        <w:tc>
          <w:tcPr>
            <w:tcW w:w="589" w:type="dxa"/>
            <w:tcBorders>
              <w:bottom w:val="single" w:sz="4" w:space="0" w:color="auto"/>
            </w:tcBorders>
          </w:tcPr>
          <w:p w14:paraId="693E96D5" w14:textId="77777777" w:rsidR="00EE5860" w:rsidRPr="00441CD0" w:rsidRDefault="00EE5860" w:rsidP="00BB0E1F">
            <w:pPr>
              <w:pStyle w:val="TAH"/>
            </w:pPr>
            <w:r w:rsidRPr="00441CD0">
              <w:t>1</w:t>
            </w:r>
          </w:p>
        </w:tc>
        <w:tc>
          <w:tcPr>
            <w:tcW w:w="588" w:type="dxa"/>
            <w:tcBorders>
              <w:right w:val="single" w:sz="4" w:space="0" w:color="auto"/>
            </w:tcBorders>
          </w:tcPr>
          <w:p w14:paraId="212D653D" w14:textId="77777777" w:rsidR="00EE5860" w:rsidRPr="00441CD0" w:rsidRDefault="00EE5860" w:rsidP="00BB0E1F">
            <w:pPr>
              <w:pStyle w:val="TAC"/>
            </w:pPr>
          </w:p>
        </w:tc>
      </w:tr>
      <w:tr w:rsidR="00EE5860" w:rsidRPr="00441CD0" w14:paraId="02C0DED8" w14:textId="77777777" w:rsidTr="00BB0E1F">
        <w:trPr>
          <w:jc w:val="center"/>
        </w:trPr>
        <w:tc>
          <w:tcPr>
            <w:tcW w:w="151" w:type="dxa"/>
            <w:tcBorders>
              <w:top w:val="nil"/>
              <w:left w:val="single" w:sz="4" w:space="0" w:color="auto"/>
            </w:tcBorders>
          </w:tcPr>
          <w:p w14:paraId="1CA67635" w14:textId="77777777" w:rsidR="00EE5860" w:rsidRPr="00441CD0" w:rsidRDefault="00EE5860" w:rsidP="00BB0E1F">
            <w:pPr>
              <w:pStyle w:val="TAC"/>
            </w:pPr>
          </w:p>
        </w:tc>
        <w:tc>
          <w:tcPr>
            <w:tcW w:w="1104" w:type="dxa"/>
            <w:tcBorders>
              <w:right w:val="single" w:sz="4" w:space="0" w:color="auto"/>
            </w:tcBorders>
          </w:tcPr>
          <w:p w14:paraId="391187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tcPr>
          <w:p w14:paraId="7091A8F0" w14:textId="77777777" w:rsidR="00EE5860" w:rsidRPr="00441CD0" w:rsidRDefault="00EE5860" w:rsidP="00BB0E1F">
            <w:pPr>
              <w:pStyle w:val="TAC"/>
            </w:pPr>
            <w:r w:rsidRPr="00441CD0">
              <w:t>Type = 232 (decimal)</w:t>
            </w:r>
          </w:p>
        </w:tc>
        <w:tc>
          <w:tcPr>
            <w:tcW w:w="588" w:type="dxa"/>
            <w:tcBorders>
              <w:left w:val="single" w:sz="4" w:space="0" w:color="auto"/>
              <w:right w:val="single" w:sz="4" w:space="0" w:color="auto"/>
            </w:tcBorders>
          </w:tcPr>
          <w:p w14:paraId="1F0AF760" w14:textId="77777777" w:rsidR="00EE5860" w:rsidRPr="00441CD0" w:rsidRDefault="00EE5860" w:rsidP="00BB0E1F">
            <w:pPr>
              <w:pStyle w:val="TAC"/>
            </w:pPr>
          </w:p>
        </w:tc>
      </w:tr>
      <w:tr w:rsidR="00EE5860" w:rsidRPr="00441CD0" w14:paraId="4F1FE4EB" w14:textId="77777777" w:rsidTr="00BB0E1F">
        <w:trPr>
          <w:jc w:val="center"/>
        </w:trPr>
        <w:tc>
          <w:tcPr>
            <w:tcW w:w="151" w:type="dxa"/>
            <w:tcBorders>
              <w:top w:val="nil"/>
              <w:left w:val="single" w:sz="4" w:space="0" w:color="auto"/>
            </w:tcBorders>
          </w:tcPr>
          <w:p w14:paraId="3C31A417" w14:textId="77777777" w:rsidR="00EE5860" w:rsidRPr="00441CD0" w:rsidRDefault="00EE5860" w:rsidP="00BB0E1F">
            <w:pPr>
              <w:pStyle w:val="TAC"/>
            </w:pPr>
          </w:p>
        </w:tc>
        <w:tc>
          <w:tcPr>
            <w:tcW w:w="1104" w:type="dxa"/>
            <w:tcBorders>
              <w:right w:val="single" w:sz="4" w:space="0" w:color="auto"/>
            </w:tcBorders>
          </w:tcPr>
          <w:p w14:paraId="5770D2D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tcPr>
          <w:p w14:paraId="1E561DDC" w14:textId="77777777" w:rsidR="00EE5860" w:rsidRPr="00441CD0" w:rsidRDefault="00EE5860" w:rsidP="00BB0E1F">
            <w:pPr>
              <w:pStyle w:val="TAC"/>
              <w:rPr>
                <w:lang w:eastAsia="zh-CN"/>
              </w:rPr>
            </w:pPr>
            <w:r w:rsidRPr="00441CD0">
              <w:t>Length = n</w:t>
            </w:r>
          </w:p>
        </w:tc>
        <w:tc>
          <w:tcPr>
            <w:tcW w:w="588" w:type="dxa"/>
            <w:tcBorders>
              <w:left w:val="single" w:sz="4" w:space="0" w:color="auto"/>
              <w:right w:val="single" w:sz="4" w:space="0" w:color="auto"/>
            </w:tcBorders>
          </w:tcPr>
          <w:p w14:paraId="68C455E3" w14:textId="77777777" w:rsidR="00EE5860" w:rsidRPr="00441CD0" w:rsidRDefault="00EE5860" w:rsidP="00BB0E1F">
            <w:pPr>
              <w:pStyle w:val="TAC"/>
            </w:pPr>
          </w:p>
        </w:tc>
      </w:tr>
      <w:tr w:rsidR="00EE5860" w:rsidRPr="00441CD0" w14:paraId="3BC88B53" w14:textId="77777777" w:rsidTr="00BB0E1F">
        <w:trPr>
          <w:jc w:val="center"/>
        </w:trPr>
        <w:tc>
          <w:tcPr>
            <w:tcW w:w="151" w:type="dxa"/>
            <w:tcBorders>
              <w:top w:val="nil"/>
              <w:left w:val="single" w:sz="4" w:space="0" w:color="auto"/>
              <w:bottom w:val="single" w:sz="4" w:space="0" w:color="auto"/>
            </w:tcBorders>
          </w:tcPr>
          <w:p w14:paraId="159DE417" w14:textId="77777777" w:rsidR="00EE5860" w:rsidRPr="00441CD0" w:rsidRDefault="00EE5860" w:rsidP="00BB0E1F">
            <w:pPr>
              <w:pStyle w:val="TAC"/>
            </w:pPr>
          </w:p>
        </w:tc>
        <w:tc>
          <w:tcPr>
            <w:tcW w:w="1104" w:type="dxa"/>
            <w:tcBorders>
              <w:bottom w:val="single" w:sz="4" w:space="0" w:color="auto"/>
              <w:right w:val="single" w:sz="4" w:space="0" w:color="auto"/>
            </w:tcBorders>
          </w:tcPr>
          <w:p w14:paraId="6543FC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tcPr>
          <w:p w14:paraId="7C302DE9" w14:textId="77777777" w:rsidR="00EE5860" w:rsidRPr="00441CD0" w:rsidRDefault="00EE5860" w:rsidP="00BB0E1F">
            <w:pPr>
              <w:pStyle w:val="TAC"/>
              <w:rPr>
                <w:lang w:eastAsia="zh-CN"/>
              </w:rPr>
            </w:pPr>
            <w:r w:rsidRPr="00441CD0">
              <w:rPr>
                <w:lang w:eastAsia="zh-CN"/>
              </w:rPr>
              <w:t>Data Network Access Identfier</w:t>
            </w:r>
          </w:p>
        </w:tc>
        <w:tc>
          <w:tcPr>
            <w:tcW w:w="588" w:type="dxa"/>
            <w:tcBorders>
              <w:left w:val="single" w:sz="4" w:space="0" w:color="auto"/>
              <w:bottom w:val="single" w:sz="4" w:space="0" w:color="auto"/>
              <w:right w:val="single" w:sz="4" w:space="0" w:color="auto"/>
            </w:tcBorders>
          </w:tcPr>
          <w:p w14:paraId="5F5E329D" w14:textId="77777777" w:rsidR="00EE5860" w:rsidRPr="00441CD0" w:rsidRDefault="00EE5860" w:rsidP="00BB0E1F">
            <w:pPr>
              <w:pStyle w:val="TAC"/>
            </w:pPr>
          </w:p>
        </w:tc>
      </w:tr>
    </w:tbl>
    <w:p w14:paraId="1795C44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161</w:t>
      </w:r>
      <w:r w:rsidRPr="00441CD0">
        <w:rPr>
          <w:lang w:eastAsia="zh-CN"/>
        </w:rPr>
        <w:t>-</w:t>
      </w:r>
      <w:r w:rsidRPr="00441CD0">
        <w:rPr>
          <w:lang w:eastAsia="ja-JP"/>
        </w:rPr>
        <w:t>1</w:t>
      </w:r>
      <w:r w:rsidRPr="00441CD0">
        <w:t xml:space="preserve">: </w:t>
      </w:r>
      <w:r w:rsidRPr="00441CD0">
        <w:rPr>
          <w:lang w:eastAsia="ja-JP"/>
        </w:rPr>
        <w:t>Data Network Access Identifier</w:t>
      </w:r>
    </w:p>
    <w:p w14:paraId="67977217" w14:textId="77777777" w:rsidR="00EE5860" w:rsidRPr="00441CD0" w:rsidRDefault="00EE5860" w:rsidP="00EE5860">
      <w:r w:rsidRPr="00441CD0">
        <w:t xml:space="preserve">The Data Network Access Identifier field shall be encoded as an </w:t>
      </w:r>
      <w:r w:rsidRPr="00441CD0">
        <w:rPr>
          <w:lang w:val="en-US" w:eastAsia="zh-CN"/>
        </w:rPr>
        <w:t>OctetString</w:t>
      </w:r>
      <w:r w:rsidRPr="00441CD0">
        <w:t>.</w:t>
      </w:r>
    </w:p>
    <w:p w14:paraId="3800D331" w14:textId="77777777" w:rsidR="00EE5860" w:rsidRPr="00441CD0" w:rsidRDefault="00EE5860" w:rsidP="00EE5860">
      <w:pPr>
        <w:pStyle w:val="Heading3"/>
      </w:pPr>
      <w:bookmarkStart w:id="7047" w:name="_Toc27491008"/>
      <w:bookmarkStart w:id="7048" w:name="_Toc27557301"/>
      <w:bookmarkStart w:id="7049" w:name="_Toc27724218"/>
      <w:bookmarkStart w:id="7050" w:name="_Toc36031292"/>
      <w:bookmarkStart w:id="7051" w:name="_Toc36043212"/>
      <w:bookmarkStart w:id="7052" w:name="_Toc36814537"/>
      <w:bookmarkStart w:id="7053" w:name="_Toc44689395"/>
      <w:bookmarkStart w:id="7054" w:name="_Toc44924149"/>
      <w:bookmarkStart w:id="7055" w:name="_Toc51861119"/>
      <w:bookmarkStart w:id="7056" w:name="_Toc57930890"/>
      <w:bookmarkStart w:id="7057" w:name="_Toc57931520"/>
      <w:bookmarkStart w:id="7058" w:name="_Toc67499912"/>
      <w:r w:rsidRPr="00441CD0">
        <w:t>8.</w:t>
      </w:r>
      <w:r w:rsidRPr="00441CD0">
        <w:rPr>
          <w:lang w:val="en-US"/>
        </w:rPr>
        <w:t>2.162</w:t>
      </w:r>
      <w:r w:rsidRPr="00441CD0">
        <w:tab/>
        <w:t>Average Packet Delay</w:t>
      </w:r>
      <w:bookmarkEnd w:id="7047"/>
      <w:bookmarkEnd w:id="7048"/>
      <w:bookmarkEnd w:id="7049"/>
      <w:bookmarkEnd w:id="7050"/>
      <w:bookmarkEnd w:id="7051"/>
      <w:bookmarkEnd w:id="7052"/>
      <w:bookmarkEnd w:id="7053"/>
      <w:bookmarkEnd w:id="7054"/>
      <w:bookmarkEnd w:id="7055"/>
      <w:bookmarkEnd w:id="7056"/>
      <w:bookmarkEnd w:id="7057"/>
      <w:bookmarkEnd w:id="7058"/>
    </w:p>
    <w:p w14:paraId="12B2DBCA" w14:textId="77777777" w:rsidR="00EE5860" w:rsidRPr="00441CD0" w:rsidRDefault="00EE5860" w:rsidP="00EE5860">
      <w:r w:rsidRPr="00441CD0">
        <w:rPr>
          <w:lang w:eastAsia="zh-CN"/>
        </w:rPr>
        <w:t xml:space="preserve">The Average Packet Delay IE indicates the average packet delay experienced by user plane packets on a GTP-U path. It </w:t>
      </w:r>
      <w:r w:rsidRPr="00441CD0">
        <w:t>shall be coded as depicted in Figure 8.</w:t>
      </w:r>
      <w:r w:rsidRPr="00441CD0">
        <w:rPr>
          <w:lang w:eastAsia="zh-CN"/>
        </w:rPr>
        <w:t>2.w-1</w:t>
      </w:r>
      <w:r w:rsidRPr="00441CD0">
        <w:t>.</w:t>
      </w:r>
    </w:p>
    <w:p w14:paraId="72A697D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2F7DB0D8" w14:textId="77777777" w:rsidTr="00BB0E1F">
        <w:trPr>
          <w:jc w:val="center"/>
        </w:trPr>
        <w:tc>
          <w:tcPr>
            <w:tcW w:w="151" w:type="dxa"/>
            <w:tcBorders>
              <w:top w:val="single" w:sz="6" w:space="0" w:color="auto"/>
              <w:left w:val="single" w:sz="6" w:space="0" w:color="auto"/>
              <w:bottom w:val="nil"/>
            </w:tcBorders>
          </w:tcPr>
          <w:p w14:paraId="7C1B190B" w14:textId="77777777" w:rsidR="00EE5860" w:rsidRPr="00441CD0" w:rsidRDefault="00EE5860" w:rsidP="00BB0E1F">
            <w:pPr>
              <w:pStyle w:val="TAC"/>
            </w:pPr>
          </w:p>
        </w:tc>
        <w:tc>
          <w:tcPr>
            <w:tcW w:w="1104" w:type="dxa"/>
          </w:tcPr>
          <w:p w14:paraId="369CBF65" w14:textId="77777777" w:rsidR="00EE5860" w:rsidRPr="00441CD0" w:rsidRDefault="00EE5860" w:rsidP="00BB0E1F">
            <w:pPr>
              <w:pStyle w:val="TAH"/>
            </w:pPr>
          </w:p>
        </w:tc>
        <w:tc>
          <w:tcPr>
            <w:tcW w:w="4703" w:type="dxa"/>
            <w:gridSpan w:val="8"/>
          </w:tcPr>
          <w:p w14:paraId="36675E08" w14:textId="77777777" w:rsidR="00EE5860" w:rsidRPr="00441CD0" w:rsidRDefault="00EE5860" w:rsidP="00BB0E1F">
            <w:pPr>
              <w:pStyle w:val="TAH"/>
            </w:pPr>
            <w:r w:rsidRPr="00441CD0">
              <w:t>Bits</w:t>
            </w:r>
          </w:p>
        </w:tc>
        <w:tc>
          <w:tcPr>
            <w:tcW w:w="588" w:type="dxa"/>
          </w:tcPr>
          <w:p w14:paraId="368F38AA" w14:textId="77777777" w:rsidR="00EE5860" w:rsidRPr="00441CD0" w:rsidRDefault="00EE5860" w:rsidP="00BB0E1F">
            <w:pPr>
              <w:pStyle w:val="TAC"/>
            </w:pPr>
          </w:p>
        </w:tc>
      </w:tr>
      <w:tr w:rsidR="00EE5860" w:rsidRPr="00441CD0" w14:paraId="3FD180CA" w14:textId="77777777" w:rsidTr="00BB0E1F">
        <w:trPr>
          <w:jc w:val="center"/>
        </w:trPr>
        <w:tc>
          <w:tcPr>
            <w:tcW w:w="151" w:type="dxa"/>
            <w:tcBorders>
              <w:top w:val="nil"/>
              <w:left w:val="single" w:sz="6" w:space="0" w:color="auto"/>
            </w:tcBorders>
          </w:tcPr>
          <w:p w14:paraId="03F61534" w14:textId="77777777" w:rsidR="00EE5860" w:rsidRPr="00441CD0" w:rsidRDefault="00EE5860" w:rsidP="00BB0E1F">
            <w:pPr>
              <w:pStyle w:val="TAC"/>
            </w:pPr>
          </w:p>
        </w:tc>
        <w:tc>
          <w:tcPr>
            <w:tcW w:w="1104" w:type="dxa"/>
          </w:tcPr>
          <w:p w14:paraId="1298315A" w14:textId="77777777" w:rsidR="00EE5860" w:rsidRPr="00441CD0" w:rsidRDefault="00EE5860" w:rsidP="00BB0E1F">
            <w:pPr>
              <w:pStyle w:val="TAH"/>
            </w:pPr>
            <w:r w:rsidRPr="00441CD0">
              <w:t>Octets</w:t>
            </w:r>
          </w:p>
        </w:tc>
        <w:tc>
          <w:tcPr>
            <w:tcW w:w="587" w:type="dxa"/>
            <w:tcBorders>
              <w:bottom w:val="single" w:sz="4" w:space="0" w:color="auto"/>
            </w:tcBorders>
          </w:tcPr>
          <w:p w14:paraId="73AA0BC7" w14:textId="77777777" w:rsidR="00EE5860" w:rsidRPr="00441CD0" w:rsidRDefault="00EE5860" w:rsidP="00BB0E1F">
            <w:pPr>
              <w:pStyle w:val="TAH"/>
            </w:pPr>
            <w:r w:rsidRPr="00441CD0">
              <w:t>8</w:t>
            </w:r>
          </w:p>
        </w:tc>
        <w:tc>
          <w:tcPr>
            <w:tcW w:w="588" w:type="dxa"/>
            <w:tcBorders>
              <w:bottom w:val="single" w:sz="4" w:space="0" w:color="auto"/>
            </w:tcBorders>
          </w:tcPr>
          <w:p w14:paraId="5D92D970" w14:textId="77777777" w:rsidR="00EE5860" w:rsidRPr="00441CD0" w:rsidRDefault="00EE5860" w:rsidP="00BB0E1F">
            <w:pPr>
              <w:pStyle w:val="TAH"/>
            </w:pPr>
            <w:r w:rsidRPr="00441CD0">
              <w:t>7</w:t>
            </w:r>
          </w:p>
        </w:tc>
        <w:tc>
          <w:tcPr>
            <w:tcW w:w="588" w:type="dxa"/>
            <w:tcBorders>
              <w:bottom w:val="single" w:sz="4" w:space="0" w:color="auto"/>
            </w:tcBorders>
          </w:tcPr>
          <w:p w14:paraId="65AC792C" w14:textId="77777777" w:rsidR="00EE5860" w:rsidRPr="00441CD0" w:rsidRDefault="00EE5860" w:rsidP="00BB0E1F">
            <w:pPr>
              <w:pStyle w:val="TAH"/>
            </w:pPr>
            <w:r w:rsidRPr="00441CD0">
              <w:t>6</w:t>
            </w:r>
          </w:p>
        </w:tc>
        <w:tc>
          <w:tcPr>
            <w:tcW w:w="587" w:type="dxa"/>
            <w:tcBorders>
              <w:bottom w:val="single" w:sz="4" w:space="0" w:color="auto"/>
            </w:tcBorders>
          </w:tcPr>
          <w:p w14:paraId="24B184DF" w14:textId="77777777" w:rsidR="00EE5860" w:rsidRPr="00441CD0" w:rsidRDefault="00EE5860" w:rsidP="00BB0E1F">
            <w:pPr>
              <w:pStyle w:val="TAH"/>
            </w:pPr>
            <w:r w:rsidRPr="00441CD0">
              <w:t>5</w:t>
            </w:r>
          </w:p>
        </w:tc>
        <w:tc>
          <w:tcPr>
            <w:tcW w:w="587" w:type="dxa"/>
            <w:tcBorders>
              <w:bottom w:val="single" w:sz="4" w:space="0" w:color="auto"/>
            </w:tcBorders>
          </w:tcPr>
          <w:p w14:paraId="49432A77" w14:textId="77777777" w:rsidR="00EE5860" w:rsidRPr="00441CD0" w:rsidRDefault="00EE5860" w:rsidP="00BB0E1F">
            <w:pPr>
              <w:pStyle w:val="TAH"/>
            </w:pPr>
            <w:r w:rsidRPr="00441CD0">
              <w:t>4</w:t>
            </w:r>
          </w:p>
        </w:tc>
        <w:tc>
          <w:tcPr>
            <w:tcW w:w="588" w:type="dxa"/>
            <w:tcBorders>
              <w:bottom w:val="single" w:sz="4" w:space="0" w:color="auto"/>
            </w:tcBorders>
          </w:tcPr>
          <w:p w14:paraId="30C0EDB3" w14:textId="77777777" w:rsidR="00EE5860" w:rsidRPr="00441CD0" w:rsidRDefault="00EE5860" w:rsidP="00BB0E1F">
            <w:pPr>
              <w:pStyle w:val="TAH"/>
            </w:pPr>
            <w:r w:rsidRPr="00441CD0">
              <w:t>3</w:t>
            </w:r>
          </w:p>
        </w:tc>
        <w:tc>
          <w:tcPr>
            <w:tcW w:w="588" w:type="dxa"/>
            <w:tcBorders>
              <w:bottom w:val="single" w:sz="4" w:space="0" w:color="auto"/>
            </w:tcBorders>
          </w:tcPr>
          <w:p w14:paraId="746BB707" w14:textId="77777777" w:rsidR="00EE5860" w:rsidRPr="00441CD0" w:rsidRDefault="00EE5860" w:rsidP="00BB0E1F">
            <w:pPr>
              <w:pStyle w:val="TAH"/>
            </w:pPr>
            <w:r w:rsidRPr="00441CD0">
              <w:t>2</w:t>
            </w:r>
          </w:p>
        </w:tc>
        <w:tc>
          <w:tcPr>
            <w:tcW w:w="590" w:type="dxa"/>
            <w:tcBorders>
              <w:bottom w:val="single" w:sz="4" w:space="0" w:color="auto"/>
            </w:tcBorders>
          </w:tcPr>
          <w:p w14:paraId="635980ED" w14:textId="77777777" w:rsidR="00EE5860" w:rsidRPr="00441CD0" w:rsidRDefault="00EE5860" w:rsidP="00BB0E1F">
            <w:pPr>
              <w:pStyle w:val="TAH"/>
            </w:pPr>
            <w:r w:rsidRPr="00441CD0">
              <w:t>1</w:t>
            </w:r>
          </w:p>
        </w:tc>
        <w:tc>
          <w:tcPr>
            <w:tcW w:w="588" w:type="dxa"/>
          </w:tcPr>
          <w:p w14:paraId="7BB3E7D3" w14:textId="77777777" w:rsidR="00EE5860" w:rsidRPr="00441CD0" w:rsidRDefault="00EE5860" w:rsidP="00BB0E1F">
            <w:pPr>
              <w:pStyle w:val="TAC"/>
            </w:pPr>
          </w:p>
        </w:tc>
      </w:tr>
      <w:tr w:rsidR="00EE5860" w:rsidRPr="00441CD0" w14:paraId="765B77CE" w14:textId="77777777" w:rsidTr="00BB0E1F">
        <w:trPr>
          <w:jc w:val="center"/>
        </w:trPr>
        <w:tc>
          <w:tcPr>
            <w:tcW w:w="151" w:type="dxa"/>
            <w:tcBorders>
              <w:top w:val="nil"/>
              <w:left w:val="single" w:sz="6" w:space="0" w:color="auto"/>
            </w:tcBorders>
          </w:tcPr>
          <w:p w14:paraId="63469807" w14:textId="77777777" w:rsidR="00EE5860" w:rsidRPr="00441CD0" w:rsidRDefault="00EE5860" w:rsidP="00BB0E1F">
            <w:pPr>
              <w:pStyle w:val="TAC"/>
            </w:pPr>
          </w:p>
        </w:tc>
        <w:tc>
          <w:tcPr>
            <w:tcW w:w="1104" w:type="dxa"/>
            <w:tcBorders>
              <w:right w:val="single" w:sz="4" w:space="0" w:color="auto"/>
            </w:tcBorders>
          </w:tcPr>
          <w:p w14:paraId="26432BCC"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9F3F01F" w14:textId="77777777" w:rsidR="00EE5860" w:rsidRPr="00441CD0" w:rsidRDefault="00EE5860" w:rsidP="00BB0E1F">
            <w:pPr>
              <w:pStyle w:val="TAC"/>
            </w:pPr>
            <w:r w:rsidRPr="00441CD0">
              <w:t xml:space="preserve">Type = </w:t>
            </w:r>
            <w:r w:rsidRPr="00441CD0">
              <w:rPr>
                <w:lang w:val="sv-SE" w:eastAsia="zh-CN"/>
              </w:rPr>
              <w:t>234</w:t>
            </w:r>
            <w:r w:rsidRPr="00441CD0">
              <w:rPr>
                <w:lang w:eastAsia="zh-CN"/>
              </w:rPr>
              <w:t xml:space="preserve"> </w:t>
            </w:r>
            <w:r w:rsidRPr="00441CD0">
              <w:t>(decimal)</w:t>
            </w:r>
          </w:p>
        </w:tc>
        <w:tc>
          <w:tcPr>
            <w:tcW w:w="588" w:type="dxa"/>
            <w:tcBorders>
              <w:left w:val="single" w:sz="4" w:space="0" w:color="auto"/>
            </w:tcBorders>
          </w:tcPr>
          <w:p w14:paraId="1E4FCC40" w14:textId="77777777" w:rsidR="00EE5860" w:rsidRPr="00441CD0" w:rsidRDefault="00EE5860" w:rsidP="00BB0E1F">
            <w:pPr>
              <w:pStyle w:val="TAC"/>
            </w:pPr>
          </w:p>
        </w:tc>
      </w:tr>
      <w:tr w:rsidR="00EE5860" w:rsidRPr="00441CD0" w14:paraId="1D82DE47" w14:textId="77777777" w:rsidTr="00BB0E1F">
        <w:trPr>
          <w:jc w:val="center"/>
        </w:trPr>
        <w:tc>
          <w:tcPr>
            <w:tcW w:w="151" w:type="dxa"/>
            <w:tcBorders>
              <w:top w:val="nil"/>
              <w:left w:val="single" w:sz="6" w:space="0" w:color="auto"/>
            </w:tcBorders>
          </w:tcPr>
          <w:p w14:paraId="2E1021C2" w14:textId="77777777" w:rsidR="00EE5860" w:rsidRPr="00441CD0" w:rsidRDefault="00EE5860" w:rsidP="00BB0E1F">
            <w:pPr>
              <w:pStyle w:val="TAC"/>
            </w:pPr>
          </w:p>
        </w:tc>
        <w:tc>
          <w:tcPr>
            <w:tcW w:w="1104" w:type="dxa"/>
            <w:tcBorders>
              <w:right w:val="single" w:sz="4" w:space="0" w:color="auto"/>
            </w:tcBorders>
          </w:tcPr>
          <w:p w14:paraId="3BEBD62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182BB34" w14:textId="77777777" w:rsidR="00EE5860" w:rsidRPr="00441CD0" w:rsidRDefault="00EE5860" w:rsidP="00BB0E1F">
            <w:pPr>
              <w:pStyle w:val="TAC"/>
            </w:pPr>
            <w:r w:rsidRPr="00441CD0">
              <w:t>Length = n</w:t>
            </w:r>
          </w:p>
        </w:tc>
        <w:tc>
          <w:tcPr>
            <w:tcW w:w="588" w:type="dxa"/>
            <w:tcBorders>
              <w:left w:val="single" w:sz="4" w:space="0" w:color="auto"/>
            </w:tcBorders>
          </w:tcPr>
          <w:p w14:paraId="6F54A676" w14:textId="77777777" w:rsidR="00EE5860" w:rsidRPr="00441CD0" w:rsidRDefault="00EE5860" w:rsidP="00BB0E1F">
            <w:pPr>
              <w:pStyle w:val="TAC"/>
            </w:pPr>
          </w:p>
        </w:tc>
      </w:tr>
      <w:tr w:rsidR="00EE5860" w:rsidRPr="00441CD0" w14:paraId="39880C1F" w14:textId="77777777" w:rsidTr="00BB0E1F">
        <w:trPr>
          <w:jc w:val="center"/>
        </w:trPr>
        <w:tc>
          <w:tcPr>
            <w:tcW w:w="151" w:type="dxa"/>
            <w:tcBorders>
              <w:top w:val="nil"/>
              <w:left w:val="single" w:sz="6" w:space="0" w:color="auto"/>
              <w:bottom w:val="nil"/>
            </w:tcBorders>
          </w:tcPr>
          <w:p w14:paraId="4096025D" w14:textId="77777777" w:rsidR="00EE5860" w:rsidRPr="00441CD0" w:rsidRDefault="00EE5860" w:rsidP="00BB0E1F">
            <w:pPr>
              <w:pStyle w:val="TAC"/>
            </w:pPr>
          </w:p>
        </w:tc>
        <w:tc>
          <w:tcPr>
            <w:tcW w:w="1104" w:type="dxa"/>
            <w:tcBorders>
              <w:right w:val="single" w:sz="4" w:space="0" w:color="auto"/>
            </w:tcBorders>
          </w:tcPr>
          <w:p w14:paraId="55E588F1"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61C3799D"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31D63BD" w14:textId="77777777" w:rsidR="00EE5860" w:rsidRPr="00441CD0" w:rsidRDefault="00EE5860" w:rsidP="00BB0E1F">
            <w:pPr>
              <w:pStyle w:val="TAC"/>
            </w:pPr>
          </w:p>
        </w:tc>
      </w:tr>
      <w:tr w:rsidR="00EE5860" w:rsidRPr="00441CD0" w14:paraId="7ED547B1" w14:textId="77777777" w:rsidTr="00BB0E1F">
        <w:trPr>
          <w:jc w:val="center"/>
        </w:trPr>
        <w:tc>
          <w:tcPr>
            <w:tcW w:w="151" w:type="dxa"/>
            <w:tcBorders>
              <w:top w:val="nil"/>
              <w:left w:val="single" w:sz="6" w:space="0" w:color="auto"/>
              <w:bottom w:val="single" w:sz="4" w:space="0" w:color="auto"/>
            </w:tcBorders>
          </w:tcPr>
          <w:p w14:paraId="3345DF86" w14:textId="77777777" w:rsidR="00EE5860" w:rsidRPr="00441CD0" w:rsidRDefault="00EE5860" w:rsidP="00BB0E1F">
            <w:pPr>
              <w:pStyle w:val="TAC"/>
            </w:pPr>
          </w:p>
        </w:tc>
        <w:tc>
          <w:tcPr>
            <w:tcW w:w="1104" w:type="dxa"/>
            <w:tcBorders>
              <w:bottom w:val="single" w:sz="4" w:space="0" w:color="auto"/>
              <w:right w:val="single" w:sz="4" w:space="0" w:color="auto"/>
            </w:tcBorders>
          </w:tcPr>
          <w:p w14:paraId="1A9CDE7D"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0F102DD7"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7ABB4F11" w14:textId="77777777" w:rsidR="00EE5860" w:rsidRPr="00441CD0" w:rsidRDefault="00EE5860" w:rsidP="00BB0E1F">
            <w:pPr>
              <w:pStyle w:val="TAC"/>
            </w:pPr>
          </w:p>
        </w:tc>
      </w:tr>
    </w:tbl>
    <w:p w14:paraId="572C4FB4" w14:textId="77777777" w:rsidR="00EE5860" w:rsidRPr="00441CD0" w:rsidRDefault="00EE5860" w:rsidP="00EE5860">
      <w:pPr>
        <w:pStyle w:val="TF"/>
        <w:spacing w:before="120"/>
        <w:rPr>
          <w:lang w:eastAsia="zh-CN"/>
        </w:rPr>
      </w:pPr>
      <w:r w:rsidRPr="00441CD0">
        <w:t>Figure 8.</w:t>
      </w:r>
      <w:r w:rsidRPr="00441CD0">
        <w:rPr>
          <w:lang w:eastAsia="zh-CN"/>
        </w:rPr>
        <w:t>2.162-1</w:t>
      </w:r>
      <w:r w:rsidRPr="00441CD0">
        <w:t xml:space="preserve">: Average </w:t>
      </w:r>
      <w:r w:rsidRPr="00441CD0">
        <w:rPr>
          <w:lang w:eastAsia="zh-CN"/>
        </w:rPr>
        <w:t>Packet Delay</w:t>
      </w:r>
    </w:p>
    <w:p w14:paraId="59FA96B6"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7D74BAA6" w14:textId="77777777" w:rsidR="00EE5860" w:rsidRPr="00441CD0" w:rsidRDefault="00EE5860" w:rsidP="00EE5860">
      <w:pPr>
        <w:pStyle w:val="Heading3"/>
      </w:pPr>
      <w:bookmarkStart w:id="7059" w:name="_Toc27491009"/>
      <w:bookmarkStart w:id="7060" w:name="_Toc27557302"/>
      <w:bookmarkStart w:id="7061" w:name="_Toc27724219"/>
      <w:bookmarkStart w:id="7062" w:name="_Toc36031293"/>
      <w:bookmarkStart w:id="7063" w:name="_Toc36043213"/>
      <w:bookmarkStart w:id="7064" w:name="_Toc36814538"/>
      <w:bookmarkStart w:id="7065" w:name="_Toc44689396"/>
      <w:bookmarkStart w:id="7066" w:name="_Toc44924150"/>
      <w:bookmarkStart w:id="7067" w:name="_Toc51861120"/>
      <w:bookmarkStart w:id="7068" w:name="_Toc57930891"/>
      <w:bookmarkStart w:id="7069" w:name="_Toc57931521"/>
      <w:bookmarkStart w:id="7070" w:name="_Toc67499913"/>
      <w:r w:rsidRPr="00441CD0">
        <w:t>8.</w:t>
      </w:r>
      <w:r w:rsidRPr="00441CD0">
        <w:rPr>
          <w:lang w:val="en-US"/>
        </w:rPr>
        <w:t>2.163</w:t>
      </w:r>
      <w:r w:rsidRPr="00441CD0">
        <w:tab/>
        <w:t>Minimum Packet Delay</w:t>
      </w:r>
      <w:bookmarkEnd w:id="7059"/>
      <w:bookmarkEnd w:id="7060"/>
      <w:bookmarkEnd w:id="7061"/>
      <w:bookmarkEnd w:id="7062"/>
      <w:bookmarkEnd w:id="7063"/>
      <w:bookmarkEnd w:id="7064"/>
      <w:bookmarkEnd w:id="7065"/>
      <w:bookmarkEnd w:id="7066"/>
      <w:bookmarkEnd w:id="7067"/>
      <w:bookmarkEnd w:id="7068"/>
      <w:bookmarkEnd w:id="7069"/>
      <w:bookmarkEnd w:id="7070"/>
    </w:p>
    <w:p w14:paraId="02298026" w14:textId="77777777" w:rsidR="00EE5860" w:rsidRPr="00441CD0" w:rsidRDefault="00EE5860" w:rsidP="00EE5860">
      <w:r w:rsidRPr="00441CD0">
        <w:rPr>
          <w:lang w:eastAsia="zh-CN"/>
        </w:rPr>
        <w:t xml:space="preserve">The Minimum Packet Delay IE indicates the minimum packet delay experienced by user plane packets on a GTP-U path. It </w:t>
      </w:r>
      <w:r w:rsidRPr="00441CD0">
        <w:t>shall be coded as depicted in Figure 8.</w:t>
      </w:r>
      <w:r w:rsidRPr="00441CD0">
        <w:rPr>
          <w:lang w:eastAsia="zh-CN"/>
        </w:rPr>
        <w:t>2.163-1</w:t>
      </w:r>
      <w:r w:rsidRPr="00441CD0">
        <w:t>.</w:t>
      </w:r>
    </w:p>
    <w:p w14:paraId="0D25DF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136D7F57" w14:textId="77777777" w:rsidTr="00BB0E1F">
        <w:trPr>
          <w:jc w:val="center"/>
        </w:trPr>
        <w:tc>
          <w:tcPr>
            <w:tcW w:w="151" w:type="dxa"/>
            <w:tcBorders>
              <w:top w:val="single" w:sz="6" w:space="0" w:color="auto"/>
              <w:left w:val="single" w:sz="6" w:space="0" w:color="auto"/>
              <w:bottom w:val="nil"/>
            </w:tcBorders>
          </w:tcPr>
          <w:p w14:paraId="00F996EC" w14:textId="77777777" w:rsidR="00EE5860" w:rsidRPr="00441CD0" w:rsidRDefault="00EE5860" w:rsidP="00BB0E1F">
            <w:pPr>
              <w:pStyle w:val="TAC"/>
            </w:pPr>
          </w:p>
        </w:tc>
        <w:tc>
          <w:tcPr>
            <w:tcW w:w="1104" w:type="dxa"/>
          </w:tcPr>
          <w:p w14:paraId="021F8DEE" w14:textId="77777777" w:rsidR="00EE5860" w:rsidRPr="00441CD0" w:rsidRDefault="00EE5860" w:rsidP="00BB0E1F">
            <w:pPr>
              <w:pStyle w:val="TAH"/>
            </w:pPr>
          </w:p>
        </w:tc>
        <w:tc>
          <w:tcPr>
            <w:tcW w:w="4703" w:type="dxa"/>
            <w:gridSpan w:val="8"/>
          </w:tcPr>
          <w:p w14:paraId="0F94A282" w14:textId="77777777" w:rsidR="00EE5860" w:rsidRPr="00441CD0" w:rsidRDefault="00EE5860" w:rsidP="00BB0E1F">
            <w:pPr>
              <w:pStyle w:val="TAH"/>
            </w:pPr>
            <w:r w:rsidRPr="00441CD0">
              <w:t>Bits</w:t>
            </w:r>
          </w:p>
        </w:tc>
        <w:tc>
          <w:tcPr>
            <w:tcW w:w="588" w:type="dxa"/>
          </w:tcPr>
          <w:p w14:paraId="542B1265" w14:textId="77777777" w:rsidR="00EE5860" w:rsidRPr="00441CD0" w:rsidRDefault="00EE5860" w:rsidP="00BB0E1F">
            <w:pPr>
              <w:pStyle w:val="TAC"/>
            </w:pPr>
          </w:p>
        </w:tc>
      </w:tr>
      <w:tr w:rsidR="00EE5860" w:rsidRPr="00441CD0" w14:paraId="38A4112D" w14:textId="77777777" w:rsidTr="00BB0E1F">
        <w:trPr>
          <w:jc w:val="center"/>
        </w:trPr>
        <w:tc>
          <w:tcPr>
            <w:tcW w:w="151" w:type="dxa"/>
            <w:tcBorders>
              <w:top w:val="nil"/>
              <w:left w:val="single" w:sz="6" w:space="0" w:color="auto"/>
            </w:tcBorders>
          </w:tcPr>
          <w:p w14:paraId="6ABAED7E" w14:textId="77777777" w:rsidR="00EE5860" w:rsidRPr="00441CD0" w:rsidRDefault="00EE5860" w:rsidP="00BB0E1F">
            <w:pPr>
              <w:pStyle w:val="TAC"/>
            </w:pPr>
          </w:p>
        </w:tc>
        <w:tc>
          <w:tcPr>
            <w:tcW w:w="1104" w:type="dxa"/>
          </w:tcPr>
          <w:p w14:paraId="2035E027" w14:textId="77777777" w:rsidR="00EE5860" w:rsidRPr="00441CD0" w:rsidRDefault="00EE5860" w:rsidP="00BB0E1F">
            <w:pPr>
              <w:pStyle w:val="TAH"/>
            </w:pPr>
            <w:r w:rsidRPr="00441CD0">
              <w:t>Octets</w:t>
            </w:r>
          </w:p>
        </w:tc>
        <w:tc>
          <w:tcPr>
            <w:tcW w:w="587" w:type="dxa"/>
            <w:tcBorders>
              <w:bottom w:val="single" w:sz="4" w:space="0" w:color="auto"/>
            </w:tcBorders>
          </w:tcPr>
          <w:p w14:paraId="4DE508CA" w14:textId="77777777" w:rsidR="00EE5860" w:rsidRPr="00441CD0" w:rsidRDefault="00EE5860" w:rsidP="00BB0E1F">
            <w:pPr>
              <w:pStyle w:val="TAH"/>
            </w:pPr>
            <w:r w:rsidRPr="00441CD0">
              <w:t>8</w:t>
            </w:r>
          </w:p>
        </w:tc>
        <w:tc>
          <w:tcPr>
            <w:tcW w:w="588" w:type="dxa"/>
            <w:tcBorders>
              <w:bottom w:val="single" w:sz="4" w:space="0" w:color="auto"/>
            </w:tcBorders>
          </w:tcPr>
          <w:p w14:paraId="668F184E" w14:textId="77777777" w:rsidR="00EE5860" w:rsidRPr="00441CD0" w:rsidRDefault="00EE5860" w:rsidP="00BB0E1F">
            <w:pPr>
              <w:pStyle w:val="TAH"/>
            </w:pPr>
            <w:r w:rsidRPr="00441CD0">
              <w:t>7</w:t>
            </w:r>
          </w:p>
        </w:tc>
        <w:tc>
          <w:tcPr>
            <w:tcW w:w="588" w:type="dxa"/>
            <w:tcBorders>
              <w:bottom w:val="single" w:sz="4" w:space="0" w:color="auto"/>
            </w:tcBorders>
          </w:tcPr>
          <w:p w14:paraId="1AA449E5" w14:textId="77777777" w:rsidR="00EE5860" w:rsidRPr="00441CD0" w:rsidRDefault="00EE5860" w:rsidP="00BB0E1F">
            <w:pPr>
              <w:pStyle w:val="TAH"/>
            </w:pPr>
            <w:r w:rsidRPr="00441CD0">
              <w:t>6</w:t>
            </w:r>
          </w:p>
        </w:tc>
        <w:tc>
          <w:tcPr>
            <w:tcW w:w="587" w:type="dxa"/>
            <w:tcBorders>
              <w:bottom w:val="single" w:sz="4" w:space="0" w:color="auto"/>
            </w:tcBorders>
          </w:tcPr>
          <w:p w14:paraId="2BB39CB3" w14:textId="77777777" w:rsidR="00EE5860" w:rsidRPr="00441CD0" w:rsidRDefault="00EE5860" w:rsidP="00BB0E1F">
            <w:pPr>
              <w:pStyle w:val="TAH"/>
            </w:pPr>
            <w:r w:rsidRPr="00441CD0">
              <w:t>5</w:t>
            </w:r>
          </w:p>
        </w:tc>
        <w:tc>
          <w:tcPr>
            <w:tcW w:w="587" w:type="dxa"/>
            <w:tcBorders>
              <w:bottom w:val="single" w:sz="4" w:space="0" w:color="auto"/>
            </w:tcBorders>
          </w:tcPr>
          <w:p w14:paraId="248F55F2" w14:textId="77777777" w:rsidR="00EE5860" w:rsidRPr="00441CD0" w:rsidRDefault="00EE5860" w:rsidP="00BB0E1F">
            <w:pPr>
              <w:pStyle w:val="TAH"/>
            </w:pPr>
            <w:r w:rsidRPr="00441CD0">
              <w:t>4</w:t>
            </w:r>
          </w:p>
        </w:tc>
        <w:tc>
          <w:tcPr>
            <w:tcW w:w="588" w:type="dxa"/>
            <w:tcBorders>
              <w:bottom w:val="single" w:sz="4" w:space="0" w:color="auto"/>
            </w:tcBorders>
          </w:tcPr>
          <w:p w14:paraId="29E0F35E" w14:textId="77777777" w:rsidR="00EE5860" w:rsidRPr="00441CD0" w:rsidRDefault="00EE5860" w:rsidP="00BB0E1F">
            <w:pPr>
              <w:pStyle w:val="TAH"/>
            </w:pPr>
            <w:r w:rsidRPr="00441CD0">
              <w:t>3</w:t>
            </w:r>
          </w:p>
        </w:tc>
        <w:tc>
          <w:tcPr>
            <w:tcW w:w="588" w:type="dxa"/>
            <w:tcBorders>
              <w:bottom w:val="single" w:sz="4" w:space="0" w:color="auto"/>
            </w:tcBorders>
          </w:tcPr>
          <w:p w14:paraId="35E51772" w14:textId="77777777" w:rsidR="00EE5860" w:rsidRPr="00441CD0" w:rsidRDefault="00EE5860" w:rsidP="00BB0E1F">
            <w:pPr>
              <w:pStyle w:val="TAH"/>
            </w:pPr>
            <w:r w:rsidRPr="00441CD0">
              <w:t>2</w:t>
            </w:r>
          </w:p>
        </w:tc>
        <w:tc>
          <w:tcPr>
            <w:tcW w:w="590" w:type="dxa"/>
            <w:tcBorders>
              <w:bottom w:val="single" w:sz="4" w:space="0" w:color="auto"/>
            </w:tcBorders>
          </w:tcPr>
          <w:p w14:paraId="30C13008" w14:textId="77777777" w:rsidR="00EE5860" w:rsidRPr="00441CD0" w:rsidRDefault="00EE5860" w:rsidP="00BB0E1F">
            <w:pPr>
              <w:pStyle w:val="TAH"/>
            </w:pPr>
            <w:r w:rsidRPr="00441CD0">
              <w:t>1</w:t>
            </w:r>
          </w:p>
        </w:tc>
        <w:tc>
          <w:tcPr>
            <w:tcW w:w="588" w:type="dxa"/>
          </w:tcPr>
          <w:p w14:paraId="7E5C5E8C" w14:textId="77777777" w:rsidR="00EE5860" w:rsidRPr="00441CD0" w:rsidRDefault="00EE5860" w:rsidP="00BB0E1F">
            <w:pPr>
              <w:pStyle w:val="TAC"/>
            </w:pPr>
          </w:p>
        </w:tc>
      </w:tr>
      <w:tr w:rsidR="00EE5860" w:rsidRPr="00441CD0" w14:paraId="7067C005" w14:textId="77777777" w:rsidTr="00BB0E1F">
        <w:trPr>
          <w:jc w:val="center"/>
        </w:trPr>
        <w:tc>
          <w:tcPr>
            <w:tcW w:w="151" w:type="dxa"/>
            <w:tcBorders>
              <w:top w:val="nil"/>
              <w:left w:val="single" w:sz="6" w:space="0" w:color="auto"/>
            </w:tcBorders>
          </w:tcPr>
          <w:p w14:paraId="0933CFFB" w14:textId="77777777" w:rsidR="00EE5860" w:rsidRPr="00441CD0" w:rsidRDefault="00EE5860" w:rsidP="00BB0E1F">
            <w:pPr>
              <w:pStyle w:val="TAC"/>
            </w:pPr>
          </w:p>
        </w:tc>
        <w:tc>
          <w:tcPr>
            <w:tcW w:w="1104" w:type="dxa"/>
            <w:tcBorders>
              <w:right w:val="single" w:sz="4" w:space="0" w:color="auto"/>
            </w:tcBorders>
          </w:tcPr>
          <w:p w14:paraId="23BE817D"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5E7A5FD1" w14:textId="77777777" w:rsidR="00EE5860" w:rsidRPr="00441CD0" w:rsidRDefault="00EE5860" w:rsidP="00BB0E1F">
            <w:pPr>
              <w:pStyle w:val="TAC"/>
            </w:pPr>
            <w:r w:rsidRPr="00441CD0">
              <w:t xml:space="preserve">Type = </w:t>
            </w:r>
            <w:r w:rsidRPr="00441CD0">
              <w:rPr>
                <w:lang w:val="sv-SE" w:eastAsia="zh-CN"/>
              </w:rPr>
              <w:t>235</w:t>
            </w:r>
            <w:r w:rsidRPr="00441CD0">
              <w:rPr>
                <w:lang w:eastAsia="zh-CN"/>
              </w:rPr>
              <w:t xml:space="preserve"> </w:t>
            </w:r>
            <w:r w:rsidRPr="00441CD0">
              <w:t>(decimal)</w:t>
            </w:r>
          </w:p>
        </w:tc>
        <w:tc>
          <w:tcPr>
            <w:tcW w:w="588" w:type="dxa"/>
            <w:tcBorders>
              <w:left w:val="single" w:sz="4" w:space="0" w:color="auto"/>
            </w:tcBorders>
          </w:tcPr>
          <w:p w14:paraId="17BAB2BD" w14:textId="77777777" w:rsidR="00EE5860" w:rsidRPr="00441CD0" w:rsidRDefault="00EE5860" w:rsidP="00BB0E1F">
            <w:pPr>
              <w:pStyle w:val="TAC"/>
            </w:pPr>
          </w:p>
        </w:tc>
      </w:tr>
      <w:tr w:rsidR="00EE5860" w:rsidRPr="00441CD0" w14:paraId="28C5C1FB" w14:textId="77777777" w:rsidTr="00BB0E1F">
        <w:trPr>
          <w:jc w:val="center"/>
        </w:trPr>
        <w:tc>
          <w:tcPr>
            <w:tcW w:w="151" w:type="dxa"/>
            <w:tcBorders>
              <w:top w:val="nil"/>
              <w:left w:val="single" w:sz="6" w:space="0" w:color="auto"/>
            </w:tcBorders>
          </w:tcPr>
          <w:p w14:paraId="573E64F8" w14:textId="77777777" w:rsidR="00EE5860" w:rsidRPr="00441CD0" w:rsidRDefault="00EE5860" w:rsidP="00BB0E1F">
            <w:pPr>
              <w:pStyle w:val="TAC"/>
            </w:pPr>
          </w:p>
        </w:tc>
        <w:tc>
          <w:tcPr>
            <w:tcW w:w="1104" w:type="dxa"/>
            <w:tcBorders>
              <w:right w:val="single" w:sz="4" w:space="0" w:color="auto"/>
            </w:tcBorders>
          </w:tcPr>
          <w:p w14:paraId="0FB4605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15E02F04" w14:textId="77777777" w:rsidR="00EE5860" w:rsidRPr="00441CD0" w:rsidRDefault="00EE5860" w:rsidP="00BB0E1F">
            <w:pPr>
              <w:pStyle w:val="TAC"/>
            </w:pPr>
            <w:r w:rsidRPr="00441CD0">
              <w:t>Length = n</w:t>
            </w:r>
          </w:p>
        </w:tc>
        <w:tc>
          <w:tcPr>
            <w:tcW w:w="588" w:type="dxa"/>
            <w:tcBorders>
              <w:left w:val="single" w:sz="4" w:space="0" w:color="auto"/>
            </w:tcBorders>
          </w:tcPr>
          <w:p w14:paraId="54785E48" w14:textId="77777777" w:rsidR="00EE5860" w:rsidRPr="00441CD0" w:rsidRDefault="00EE5860" w:rsidP="00BB0E1F">
            <w:pPr>
              <w:pStyle w:val="TAC"/>
            </w:pPr>
          </w:p>
        </w:tc>
      </w:tr>
      <w:tr w:rsidR="00EE5860" w:rsidRPr="00441CD0" w14:paraId="246622F6" w14:textId="77777777" w:rsidTr="00BB0E1F">
        <w:trPr>
          <w:jc w:val="center"/>
        </w:trPr>
        <w:tc>
          <w:tcPr>
            <w:tcW w:w="151" w:type="dxa"/>
            <w:tcBorders>
              <w:top w:val="nil"/>
              <w:left w:val="single" w:sz="6" w:space="0" w:color="auto"/>
              <w:bottom w:val="nil"/>
            </w:tcBorders>
          </w:tcPr>
          <w:p w14:paraId="45AF7B25" w14:textId="77777777" w:rsidR="00EE5860" w:rsidRPr="00441CD0" w:rsidRDefault="00EE5860" w:rsidP="00BB0E1F">
            <w:pPr>
              <w:pStyle w:val="TAC"/>
            </w:pPr>
          </w:p>
        </w:tc>
        <w:tc>
          <w:tcPr>
            <w:tcW w:w="1104" w:type="dxa"/>
            <w:tcBorders>
              <w:right w:val="single" w:sz="4" w:space="0" w:color="auto"/>
            </w:tcBorders>
          </w:tcPr>
          <w:p w14:paraId="781426C9"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3820DFE3"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6039CC79" w14:textId="77777777" w:rsidR="00EE5860" w:rsidRPr="00441CD0" w:rsidRDefault="00EE5860" w:rsidP="00BB0E1F">
            <w:pPr>
              <w:pStyle w:val="TAC"/>
            </w:pPr>
          </w:p>
        </w:tc>
      </w:tr>
      <w:tr w:rsidR="00EE5860" w:rsidRPr="00441CD0" w14:paraId="021391B6" w14:textId="77777777" w:rsidTr="00BB0E1F">
        <w:trPr>
          <w:jc w:val="center"/>
        </w:trPr>
        <w:tc>
          <w:tcPr>
            <w:tcW w:w="151" w:type="dxa"/>
            <w:tcBorders>
              <w:top w:val="nil"/>
              <w:left w:val="single" w:sz="6" w:space="0" w:color="auto"/>
              <w:bottom w:val="single" w:sz="4" w:space="0" w:color="auto"/>
            </w:tcBorders>
          </w:tcPr>
          <w:p w14:paraId="7D580B82" w14:textId="77777777" w:rsidR="00EE5860" w:rsidRPr="00441CD0" w:rsidRDefault="00EE5860" w:rsidP="00BB0E1F">
            <w:pPr>
              <w:pStyle w:val="TAC"/>
            </w:pPr>
          </w:p>
        </w:tc>
        <w:tc>
          <w:tcPr>
            <w:tcW w:w="1104" w:type="dxa"/>
            <w:tcBorders>
              <w:bottom w:val="single" w:sz="4" w:space="0" w:color="auto"/>
              <w:right w:val="single" w:sz="4" w:space="0" w:color="auto"/>
            </w:tcBorders>
          </w:tcPr>
          <w:p w14:paraId="35BE79C1"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751C0F2"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4663E9F7" w14:textId="77777777" w:rsidR="00EE5860" w:rsidRPr="00441CD0" w:rsidRDefault="00EE5860" w:rsidP="00BB0E1F">
            <w:pPr>
              <w:pStyle w:val="TAC"/>
            </w:pPr>
          </w:p>
        </w:tc>
      </w:tr>
    </w:tbl>
    <w:p w14:paraId="43C99296" w14:textId="77777777" w:rsidR="00EE5860" w:rsidRPr="00441CD0" w:rsidRDefault="00EE5860" w:rsidP="00EE5860">
      <w:pPr>
        <w:pStyle w:val="TF"/>
        <w:spacing w:before="120"/>
        <w:rPr>
          <w:lang w:eastAsia="zh-CN"/>
        </w:rPr>
      </w:pPr>
      <w:r w:rsidRPr="00441CD0">
        <w:t>Figure 8.</w:t>
      </w:r>
      <w:r w:rsidRPr="00441CD0">
        <w:rPr>
          <w:lang w:eastAsia="zh-CN"/>
        </w:rPr>
        <w:t>2.163-1</w:t>
      </w:r>
      <w:r w:rsidRPr="00441CD0">
        <w:t xml:space="preserve">: Minimum </w:t>
      </w:r>
      <w:r w:rsidRPr="00441CD0">
        <w:rPr>
          <w:lang w:eastAsia="zh-CN"/>
        </w:rPr>
        <w:t>Packet Delay</w:t>
      </w:r>
    </w:p>
    <w:p w14:paraId="2709696D"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2F1E386A" w14:textId="77777777" w:rsidR="00EE5860" w:rsidRPr="00441CD0" w:rsidRDefault="00EE5860" w:rsidP="00EE5860">
      <w:pPr>
        <w:pStyle w:val="Heading3"/>
      </w:pPr>
      <w:bookmarkStart w:id="7071" w:name="_Toc27491010"/>
      <w:bookmarkStart w:id="7072" w:name="_Toc27557303"/>
      <w:bookmarkStart w:id="7073" w:name="_Toc27724220"/>
      <w:bookmarkStart w:id="7074" w:name="_Toc36031294"/>
      <w:bookmarkStart w:id="7075" w:name="_Toc36043214"/>
      <w:bookmarkStart w:id="7076" w:name="_Toc36814539"/>
      <w:bookmarkStart w:id="7077" w:name="_Toc44689397"/>
      <w:bookmarkStart w:id="7078" w:name="_Toc44924151"/>
      <w:bookmarkStart w:id="7079" w:name="_Toc51861121"/>
      <w:bookmarkStart w:id="7080" w:name="_Toc57930892"/>
      <w:bookmarkStart w:id="7081" w:name="_Toc57931522"/>
      <w:bookmarkStart w:id="7082" w:name="_Toc67499914"/>
      <w:r w:rsidRPr="00441CD0">
        <w:t>8.</w:t>
      </w:r>
      <w:r w:rsidRPr="00441CD0">
        <w:rPr>
          <w:lang w:val="en-US"/>
        </w:rPr>
        <w:t>2.164</w:t>
      </w:r>
      <w:r w:rsidRPr="00441CD0">
        <w:tab/>
        <w:t>Maximum Packet Delay</w:t>
      </w:r>
      <w:bookmarkEnd w:id="7071"/>
      <w:bookmarkEnd w:id="7072"/>
      <w:bookmarkEnd w:id="7073"/>
      <w:bookmarkEnd w:id="7074"/>
      <w:bookmarkEnd w:id="7075"/>
      <w:bookmarkEnd w:id="7076"/>
      <w:bookmarkEnd w:id="7077"/>
      <w:bookmarkEnd w:id="7078"/>
      <w:bookmarkEnd w:id="7079"/>
      <w:bookmarkEnd w:id="7080"/>
      <w:bookmarkEnd w:id="7081"/>
      <w:bookmarkEnd w:id="7082"/>
    </w:p>
    <w:p w14:paraId="35670EBA" w14:textId="77777777" w:rsidR="00EE5860" w:rsidRPr="00441CD0" w:rsidRDefault="00EE5860" w:rsidP="00EE5860">
      <w:r w:rsidRPr="00441CD0">
        <w:rPr>
          <w:lang w:eastAsia="zh-CN"/>
        </w:rPr>
        <w:t xml:space="preserve">The Maximum Packet Delay IE indicates the maximum packet delay experienced by user plane packets on a GTP-U path. It </w:t>
      </w:r>
      <w:r w:rsidRPr="00441CD0">
        <w:t>shall be coded as depicted in Figure 8.</w:t>
      </w:r>
      <w:r w:rsidRPr="00441CD0">
        <w:rPr>
          <w:lang w:eastAsia="zh-CN"/>
        </w:rPr>
        <w:t>2.164-1</w:t>
      </w:r>
      <w:r w:rsidRPr="00441CD0">
        <w:t>.</w:t>
      </w:r>
    </w:p>
    <w:p w14:paraId="4DACD5B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00DB733F" w14:textId="77777777" w:rsidTr="00BB0E1F">
        <w:trPr>
          <w:jc w:val="center"/>
        </w:trPr>
        <w:tc>
          <w:tcPr>
            <w:tcW w:w="151" w:type="dxa"/>
            <w:tcBorders>
              <w:top w:val="single" w:sz="6" w:space="0" w:color="auto"/>
              <w:left w:val="single" w:sz="6" w:space="0" w:color="auto"/>
              <w:bottom w:val="nil"/>
            </w:tcBorders>
          </w:tcPr>
          <w:p w14:paraId="7A8F35F3" w14:textId="77777777" w:rsidR="00EE5860" w:rsidRPr="00441CD0" w:rsidRDefault="00EE5860" w:rsidP="00BB0E1F">
            <w:pPr>
              <w:pStyle w:val="TAC"/>
            </w:pPr>
          </w:p>
        </w:tc>
        <w:tc>
          <w:tcPr>
            <w:tcW w:w="1104" w:type="dxa"/>
          </w:tcPr>
          <w:p w14:paraId="6315AA21" w14:textId="77777777" w:rsidR="00EE5860" w:rsidRPr="00441CD0" w:rsidRDefault="00EE5860" w:rsidP="00BB0E1F">
            <w:pPr>
              <w:pStyle w:val="TAH"/>
            </w:pPr>
          </w:p>
        </w:tc>
        <w:tc>
          <w:tcPr>
            <w:tcW w:w="4703" w:type="dxa"/>
            <w:gridSpan w:val="8"/>
          </w:tcPr>
          <w:p w14:paraId="512CA1C2" w14:textId="77777777" w:rsidR="00EE5860" w:rsidRPr="00441CD0" w:rsidRDefault="00EE5860" w:rsidP="00BB0E1F">
            <w:pPr>
              <w:pStyle w:val="TAH"/>
            </w:pPr>
            <w:r w:rsidRPr="00441CD0">
              <w:t>Bits</w:t>
            </w:r>
          </w:p>
        </w:tc>
        <w:tc>
          <w:tcPr>
            <w:tcW w:w="588" w:type="dxa"/>
          </w:tcPr>
          <w:p w14:paraId="38466D4A" w14:textId="77777777" w:rsidR="00EE5860" w:rsidRPr="00441CD0" w:rsidRDefault="00EE5860" w:rsidP="00BB0E1F">
            <w:pPr>
              <w:pStyle w:val="TAC"/>
            </w:pPr>
          </w:p>
        </w:tc>
      </w:tr>
      <w:tr w:rsidR="00EE5860" w:rsidRPr="00441CD0" w14:paraId="052E7364" w14:textId="77777777" w:rsidTr="00BB0E1F">
        <w:trPr>
          <w:jc w:val="center"/>
        </w:trPr>
        <w:tc>
          <w:tcPr>
            <w:tcW w:w="151" w:type="dxa"/>
            <w:tcBorders>
              <w:top w:val="nil"/>
              <w:left w:val="single" w:sz="6" w:space="0" w:color="auto"/>
            </w:tcBorders>
          </w:tcPr>
          <w:p w14:paraId="7DE0F6AC" w14:textId="77777777" w:rsidR="00EE5860" w:rsidRPr="00441CD0" w:rsidRDefault="00EE5860" w:rsidP="00BB0E1F">
            <w:pPr>
              <w:pStyle w:val="TAC"/>
            </w:pPr>
          </w:p>
        </w:tc>
        <w:tc>
          <w:tcPr>
            <w:tcW w:w="1104" w:type="dxa"/>
          </w:tcPr>
          <w:p w14:paraId="3A642CEE" w14:textId="77777777" w:rsidR="00EE5860" w:rsidRPr="00441CD0" w:rsidRDefault="00EE5860" w:rsidP="00BB0E1F">
            <w:pPr>
              <w:pStyle w:val="TAH"/>
            </w:pPr>
            <w:r w:rsidRPr="00441CD0">
              <w:t>Octets</w:t>
            </w:r>
          </w:p>
        </w:tc>
        <w:tc>
          <w:tcPr>
            <w:tcW w:w="587" w:type="dxa"/>
            <w:tcBorders>
              <w:bottom w:val="single" w:sz="4" w:space="0" w:color="auto"/>
            </w:tcBorders>
          </w:tcPr>
          <w:p w14:paraId="301C8300" w14:textId="77777777" w:rsidR="00EE5860" w:rsidRPr="00441CD0" w:rsidRDefault="00EE5860" w:rsidP="00BB0E1F">
            <w:pPr>
              <w:pStyle w:val="TAH"/>
            </w:pPr>
            <w:r w:rsidRPr="00441CD0">
              <w:t>8</w:t>
            </w:r>
          </w:p>
        </w:tc>
        <w:tc>
          <w:tcPr>
            <w:tcW w:w="588" w:type="dxa"/>
            <w:tcBorders>
              <w:bottom w:val="single" w:sz="4" w:space="0" w:color="auto"/>
            </w:tcBorders>
          </w:tcPr>
          <w:p w14:paraId="50DA56FD" w14:textId="77777777" w:rsidR="00EE5860" w:rsidRPr="00441CD0" w:rsidRDefault="00EE5860" w:rsidP="00BB0E1F">
            <w:pPr>
              <w:pStyle w:val="TAH"/>
            </w:pPr>
            <w:r w:rsidRPr="00441CD0">
              <w:t>7</w:t>
            </w:r>
          </w:p>
        </w:tc>
        <w:tc>
          <w:tcPr>
            <w:tcW w:w="588" w:type="dxa"/>
            <w:tcBorders>
              <w:bottom w:val="single" w:sz="4" w:space="0" w:color="auto"/>
            </w:tcBorders>
          </w:tcPr>
          <w:p w14:paraId="63480665" w14:textId="77777777" w:rsidR="00EE5860" w:rsidRPr="00441CD0" w:rsidRDefault="00EE5860" w:rsidP="00BB0E1F">
            <w:pPr>
              <w:pStyle w:val="TAH"/>
            </w:pPr>
            <w:r w:rsidRPr="00441CD0">
              <w:t>6</w:t>
            </w:r>
          </w:p>
        </w:tc>
        <w:tc>
          <w:tcPr>
            <w:tcW w:w="587" w:type="dxa"/>
            <w:tcBorders>
              <w:bottom w:val="single" w:sz="4" w:space="0" w:color="auto"/>
            </w:tcBorders>
          </w:tcPr>
          <w:p w14:paraId="5D2A2C67" w14:textId="77777777" w:rsidR="00EE5860" w:rsidRPr="00441CD0" w:rsidRDefault="00EE5860" w:rsidP="00BB0E1F">
            <w:pPr>
              <w:pStyle w:val="TAH"/>
            </w:pPr>
            <w:r w:rsidRPr="00441CD0">
              <w:t>5</w:t>
            </w:r>
          </w:p>
        </w:tc>
        <w:tc>
          <w:tcPr>
            <w:tcW w:w="587" w:type="dxa"/>
            <w:tcBorders>
              <w:bottom w:val="single" w:sz="4" w:space="0" w:color="auto"/>
            </w:tcBorders>
          </w:tcPr>
          <w:p w14:paraId="35F651D9" w14:textId="77777777" w:rsidR="00EE5860" w:rsidRPr="00441CD0" w:rsidRDefault="00EE5860" w:rsidP="00BB0E1F">
            <w:pPr>
              <w:pStyle w:val="TAH"/>
            </w:pPr>
            <w:r w:rsidRPr="00441CD0">
              <w:t>4</w:t>
            </w:r>
          </w:p>
        </w:tc>
        <w:tc>
          <w:tcPr>
            <w:tcW w:w="588" w:type="dxa"/>
            <w:tcBorders>
              <w:bottom w:val="single" w:sz="4" w:space="0" w:color="auto"/>
            </w:tcBorders>
          </w:tcPr>
          <w:p w14:paraId="45AEB0EC" w14:textId="77777777" w:rsidR="00EE5860" w:rsidRPr="00441CD0" w:rsidRDefault="00EE5860" w:rsidP="00BB0E1F">
            <w:pPr>
              <w:pStyle w:val="TAH"/>
            </w:pPr>
            <w:r w:rsidRPr="00441CD0">
              <w:t>3</w:t>
            </w:r>
          </w:p>
        </w:tc>
        <w:tc>
          <w:tcPr>
            <w:tcW w:w="588" w:type="dxa"/>
            <w:tcBorders>
              <w:bottom w:val="single" w:sz="4" w:space="0" w:color="auto"/>
            </w:tcBorders>
          </w:tcPr>
          <w:p w14:paraId="59C62553" w14:textId="77777777" w:rsidR="00EE5860" w:rsidRPr="00441CD0" w:rsidRDefault="00EE5860" w:rsidP="00BB0E1F">
            <w:pPr>
              <w:pStyle w:val="TAH"/>
            </w:pPr>
            <w:r w:rsidRPr="00441CD0">
              <w:t>2</w:t>
            </w:r>
          </w:p>
        </w:tc>
        <w:tc>
          <w:tcPr>
            <w:tcW w:w="590" w:type="dxa"/>
            <w:tcBorders>
              <w:bottom w:val="single" w:sz="4" w:space="0" w:color="auto"/>
            </w:tcBorders>
          </w:tcPr>
          <w:p w14:paraId="2192C7F5" w14:textId="77777777" w:rsidR="00EE5860" w:rsidRPr="00441CD0" w:rsidRDefault="00EE5860" w:rsidP="00BB0E1F">
            <w:pPr>
              <w:pStyle w:val="TAH"/>
            </w:pPr>
            <w:r w:rsidRPr="00441CD0">
              <w:t>1</w:t>
            </w:r>
          </w:p>
        </w:tc>
        <w:tc>
          <w:tcPr>
            <w:tcW w:w="588" w:type="dxa"/>
          </w:tcPr>
          <w:p w14:paraId="170DBD93" w14:textId="77777777" w:rsidR="00EE5860" w:rsidRPr="00441CD0" w:rsidRDefault="00EE5860" w:rsidP="00BB0E1F">
            <w:pPr>
              <w:pStyle w:val="TAC"/>
            </w:pPr>
          </w:p>
        </w:tc>
      </w:tr>
      <w:tr w:rsidR="00EE5860" w:rsidRPr="00441CD0" w14:paraId="4945C1F0" w14:textId="77777777" w:rsidTr="00BB0E1F">
        <w:trPr>
          <w:jc w:val="center"/>
        </w:trPr>
        <w:tc>
          <w:tcPr>
            <w:tcW w:w="151" w:type="dxa"/>
            <w:tcBorders>
              <w:top w:val="nil"/>
              <w:left w:val="single" w:sz="6" w:space="0" w:color="auto"/>
            </w:tcBorders>
          </w:tcPr>
          <w:p w14:paraId="620D85A3" w14:textId="77777777" w:rsidR="00EE5860" w:rsidRPr="00441CD0" w:rsidRDefault="00EE5860" w:rsidP="00BB0E1F">
            <w:pPr>
              <w:pStyle w:val="TAC"/>
            </w:pPr>
          </w:p>
        </w:tc>
        <w:tc>
          <w:tcPr>
            <w:tcW w:w="1104" w:type="dxa"/>
            <w:tcBorders>
              <w:right w:val="single" w:sz="4" w:space="0" w:color="auto"/>
            </w:tcBorders>
          </w:tcPr>
          <w:p w14:paraId="3BCCB4E7"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3744D0F8" w14:textId="77777777" w:rsidR="00EE5860" w:rsidRPr="00441CD0" w:rsidRDefault="00EE5860" w:rsidP="00BB0E1F">
            <w:pPr>
              <w:pStyle w:val="TAC"/>
            </w:pPr>
            <w:r w:rsidRPr="00441CD0">
              <w:t xml:space="preserve">Type = </w:t>
            </w:r>
            <w:r w:rsidRPr="00441CD0">
              <w:rPr>
                <w:lang w:val="sv-SE" w:eastAsia="zh-CN"/>
              </w:rPr>
              <w:t>236</w:t>
            </w:r>
            <w:r w:rsidRPr="00441CD0">
              <w:rPr>
                <w:lang w:eastAsia="zh-CN"/>
              </w:rPr>
              <w:t xml:space="preserve"> </w:t>
            </w:r>
            <w:r w:rsidRPr="00441CD0">
              <w:t>(decimal)</w:t>
            </w:r>
          </w:p>
        </w:tc>
        <w:tc>
          <w:tcPr>
            <w:tcW w:w="588" w:type="dxa"/>
            <w:tcBorders>
              <w:left w:val="single" w:sz="4" w:space="0" w:color="auto"/>
            </w:tcBorders>
          </w:tcPr>
          <w:p w14:paraId="661185C5" w14:textId="77777777" w:rsidR="00EE5860" w:rsidRPr="00441CD0" w:rsidRDefault="00EE5860" w:rsidP="00BB0E1F">
            <w:pPr>
              <w:pStyle w:val="TAC"/>
            </w:pPr>
          </w:p>
        </w:tc>
      </w:tr>
      <w:tr w:rsidR="00EE5860" w:rsidRPr="00441CD0" w14:paraId="5C95CD77" w14:textId="77777777" w:rsidTr="00BB0E1F">
        <w:trPr>
          <w:jc w:val="center"/>
        </w:trPr>
        <w:tc>
          <w:tcPr>
            <w:tcW w:w="151" w:type="dxa"/>
            <w:tcBorders>
              <w:top w:val="nil"/>
              <w:left w:val="single" w:sz="6" w:space="0" w:color="auto"/>
            </w:tcBorders>
          </w:tcPr>
          <w:p w14:paraId="142DF932" w14:textId="77777777" w:rsidR="00EE5860" w:rsidRPr="00441CD0" w:rsidRDefault="00EE5860" w:rsidP="00BB0E1F">
            <w:pPr>
              <w:pStyle w:val="TAC"/>
            </w:pPr>
          </w:p>
        </w:tc>
        <w:tc>
          <w:tcPr>
            <w:tcW w:w="1104" w:type="dxa"/>
            <w:tcBorders>
              <w:right w:val="single" w:sz="4" w:space="0" w:color="auto"/>
            </w:tcBorders>
          </w:tcPr>
          <w:p w14:paraId="42BDA0F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7FD43D13" w14:textId="77777777" w:rsidR="00EE5860" w:rsidRPr="00441CD0" w:rsidRDefault="00EE5860" w:rsidP="00BB0E1F">
            <w:pPr>
              <w:pStyle w:val="TAC"/>
            </w:pPr>
            <w:r w:rsidRPr="00441CD0">
              <w:t>Length = n</w:t>
            </w:r>
          </w:p>
        </w:tc>
        <w:tc>
          <w:tcPr>
            <w:tcW w:w="588" w:type="dxa"/>
            <w:tcBorders>
              <w:left w:val="single" w:sz="4" w:space="0" w:color="auto"/>
            </w:tcBorders>
          </w:tcPr>
          <w:p w14:paraId="0C3807F4" w14:textId="77777777" w:rsidR="00EE5860" w:rsidRPr="00441CD0" w:rsidRDefault="00EE5860" w:rsidP="00BB0E1F">
            <w:pPr>
              <w:pStyle w:val="TAC"/>
            </w:pPr>
          </w:p>
        </w:tc>
      </w:tr>
      <w:tr w:rsidR="00EE5860" w:rsidRPr="00441CD0" w14:paraId="320765BA" w14:textId="77777777" w:rsidTr="00BB0E1F">
        <w:trPr>
          <w:jc w:val="center"/>
        </w:trPr>
        <w:tc>
          <w:tcPr>
            <w:tcW w:w="151" w:type="dxa"/>
            <w:tcBorders>
              <w:top w:val="nil"/>
              <w:left w:val="single" w:sz="6" w:space="0" w:color="auto"/>
              <w:bottom w:val="nil"/>
            </w:tcBorders>
          </w:tcPr>
          <w:p w14:paraId="79F8466A" w14:textId="77777777" w:rsidR="00EE5860" w:rsidRPr="00441CD0" w:rsidRDefault="00EE5860" w:rsidP="00BB0E1F">
            <w:pPr>
              <w:pStyle w:val="TAC"/>
            </w:pPr>
          </w:p>
        </w:tc>
        <w:tc>
          <w:tcPr>
            <w:tcW w:w="1104" w:type="dxa"/>
            <w:tcBorders>
              <w:right w:val="single" w:sz="4" w:space="0" w:color="auto"/>
            </w:tcBorders>
          </w:tcPr>
          <w:p w14:paraId="44B237D5"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0414D2CE"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DE7D5F2" w14:textId="77777777" w:rsidR="00EE5860" w:rsidRPr="00441CD0" w:rsidRDefault="00EE5860" w:rsidP="00BB0E1F">
            <w:pPr>
              <w:pStyle w:val="TAC"/>
            </w:pPr>
          </w:p>
        </w:tc>
      </w:tr>
      <w:tr w:rsidR="00EE5860" w:rsidRPr="00441CD0" w14:paraId="6224BEED" w14:textId="77777777" w:rsidTr="00BB0E1F">
        <w:trPr>
          <w:jc w:val="center"/>
        </w:trPr>
        <w:tc>
          <w:tcPr>
            <w:tcW w:w="151" w:type="dxa"/>
            <w:tcBorders>
              <w:top w:val="nil"/>
              <w:left w:val="single" w:sz="6" w:space="0" w:color="auto"/>
              <w:bottom w:val="single" w:sz="4" w:space="0" w:color="auto"/>
            </w:tcBorders>
          </w:tcPr>
          <w:p w14:paraId="60D66EFA" w14:textId="77777777" w:rsidR="00EE5860" w:rsidRPr="00441CD0" w:rsidRDefault="00EE5860" w:rsidP="00BB0E1F">
            <w:pPr>
              <w:pStyle w:val="TAC"/>
            </w:pPr>
          </w:p>
        </w:tc>
        <w:tc>
          <w:tcPr>
            <w:tcW w:w="1104" w:type="dxa"/>
            <w:tcBorders>
              <w:bottom w:val="single" w:sz="4" w:space="0" w:color="auto"/>
              <w:right w:val="single" w:sz="4" w:space="0" w:color="auto"/>
            </w:tcBorders>
          </w:tcPr>
          <w:p w14:paraId="1D6C67EE"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2DBD9A5"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27397406" w14:textId="77777777" w:rsidR="00EE5860" w:rsidRPr="00441CD0" w:rsidRDefault="00EE5860" w:rsidP="00BB0E1F">
            <w:pPr>
              <w:pStyle w:val="TAC"/>
            </w:pPr>
          </w:p>
        </w:tc>
      </w:tr>
    </w:tbl>
    <w:p w14:paraId="36BD8581" w14:textId="77777777" w:rsidR="00EE5860" w:rsidRPr="00441CD0" w:rsidRDefault="00EE5860" w:rsidP="00EE5860">
      <w:pPr>
        <w:pStyle w:val="TF"/>
        <w:spacing w:before="120"/>
        <w:rPr>
          <w:lang w:eastAsia="zh-CN"/>
        </w:rPr>
      </w:pPr>
      <w:r w:rsidRPr="00441CD0">
        <w:t>Figure 8.</w:t>
      </w:r>
      <w:r w:rsidRPr="00441CD0">
        <w:rPr>
          <w:lang w:eastAsia="zh-CN"/>
        </w:rPr>
        <w:t>2.164-1</w:t>
      </w:r>
      <w:r w:rsidRPr="00441CD0">
        <w:t xml:space="preserve">: Maximum </w:t>
      </w:r>
      <w:r w:rsidRPr="00441CD0">
        <w:rPr>
          <w:lang w:eastAsia="zh-CN"/>
        </w:rPr>
        <w:t>Packet Delay</w:t>
      </w:r>
    </w:p>
    <w:p w14:paraId="1FB785EC"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5E998354" w14:textId="77777777" w:rsidR="00EE5860" w:rsidRPr="00441CD0" w:rsidRDefault="00EE5860" w:rsidP="00EE5860">
      <w:pPr>
        <w:pStyle w:val="Heading3"/>
      </w:pPr>
      <w:bookmarkStart w:id="7083" w:name="_Toc27491011"/>
      <w:bookmarkStart w:id="7084" w:name="_Toc27557304"/>
      <w:bookmarkStart w:id="7085" w:name="_Toc27724221"/>
      <w:bookmarkStart w:id="7086" w:name="_Toc36031295"/>
      <w:bookmarkStart w:id="7087" w:name="_Toc36043215"/>
      <w:bookmarkStart w:id="7088" w:name="_Toc36814540"/>
      <w:bookmarkStart w:id="7089" w:name="_Toc44689398"/>
      <w:bookmarkStart w:id="7090" w:name="_Toc44924152"/>
      <w:bookmarkStart w:id="7091" w:name="_Toc51861122"/>
      <w:bookmarkStart w:id="7092" w:name="_Toc57930893"/>
      <w:bookmarkStart w:id="7093" w:name="_Toc57931523"/>
      <w:bookmarkStart w:id="7094" w:name="_Toc67499915"/>
      <w:r w:rsidRPr="00441CD0">
        <w:t>8.</w:t>
      </w:r>
      <w:r w:rsidRPr="00441CD0">
        <w:rPr>
          <w:lang w:val="en-US"/>
        </w:rPr>
        <w:t>2.165</w:t>
      </w:r>
      <w:r w:rsidRPr="00441CD0">
        <w:tab/>
        <w:t>QoS Report Trigger</w:t>
      </w:r>
      <w:bookmarkEnd w:id="7083"/>
      <w:bookmarkEnd w:id="7084"/>
      <w:bookmarkEnd w:id="7085"/>
      <w:bookmarkEnd w:id="7086"/>
      <w:bookmarkEnd w:id="7087"/>
      <w:bookmarkEnd w:id="7088"/>
      <w:bookmarkEnd w:id="7089"/>
      <w:bookmarkEnd w:id="7090"/>
      <w:bookmarkEnd w:id="7091"/>
      <w:bookmarkEnd w:id="7092"/>
      <w:bookmarkEnd w:id="7093"/>
      <w:bookmarkEnd w:id="7094"/>
    </w:p>
    <w:p w14:paraId="42500A21" w14:textId="77777777" w:rsidR="00EE5860" w:rsidRPr="00441CD0" w:rsidRDefault="00EE5860" w:rsidP="00EE5860">
      <w:pPr>
        <w:rPr>
          <w:lang w:eastAsia="zh-CN"/>
        </w:rPr>
      </w:pPr>
      <w:r w:rsidRPr="00441CD0">
        <w:t xml:space="preserve">The QoS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8.2.165-1.</w:t>
      </w:r>
      <w:r w:rsidRPr="00441CD0">
        <w:rPr>
          <w:rFonts w:hint="eastAsia"/>
          <w:lang w:eastAsia="zh-CN"/>
        </w:rPr>
        <w:t xml:space="preserve"> It indicates </w:t>
      </w:r>
      <w:r w:rsidRPr="00441CD0">
        <w:t>the trigger of the QoS report</w:t>
      </w:r>
      <w:r w:rsidRPr="00441CD0">
        <w:rPr>
          <w:lang w:eastAsia="zh-CN"/>
        </w:rPr>
        <w:t>.</w:t>
      </w:r>
    </w:p>
    <w:p w14:paraId="13A15A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BE475D9" w14:textId="77777777" w:rsidTr="00BB0E1F">
        <w:trPr>
          <w:jc w:val="center"/>
        </w:trPr>
        <w:tc>
          <w:tcPr>
            <w:tcW w:w="151" w:type="dxa"/>
            <w:tcBorders>
              <w:top w:val="single" w:sz="6" w:space="0" w:color="auto"/>
              <w:left w:val="single" w:sz="6" w:space="0" w:color="auto"/>
              <w:bottom w:val="nil"/>
              <w:right w:val="nil"/>
            </w:tcBorders>
          </w:tcPr>
          <w:p w14:paraId="302AD047" w14:textId="77777777" w:rsidR="00EE5860" w:rsidRPr="00441CD0" w:rsidRDefault="00EE5860" w:rsidP="00BB0E1F">
            <w:pPr>
              <w:pStyle w:val="TAC"/>
            </w:pPr>
          </w:p>
        </w:tc>
        <w:tc>
          <w:tcPr>
            <w:tcW w:w="1104" w:type="dxa"/>
            <w:tcBorders>
              <w:top w:val="single" w:sz="6" w:space="0" w:color="auto"/>
              <w:left w:val="nil"/>
              <w:bottom w:val="nil"/>
              <w:right w:val="nil"/>
            </w:tcBorders>
          </w:tcPr>
          <w:p w14:paraId="75850FE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CBF0DA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7B43CB" w14:textId="77777777" w:rsidR="00EE5860" w:rsidRPr="00441CD0" w:rsidRDefault="00EE5860" w:rsidP="00BB0E1F">
            <w:pPr>
              <w:pStyle w:val="TAC"/>
            </w:pPr>
          </w:p>
        </w:tc>
      </w:tr>
      <w:tr w:rsidR="00EE5860" w:rsidRPr="00441CD0" w14:paraId="5D3C636E" w14:textId="77777777" w:rsidTr="00BB0E1F">
        <w:trPr>
          <w:jc w:val="center"/>
        </w:trPr>
        <w:tc>
          <w:tcPr>
            <w:tcW w:w="151" w:type="dxa"/>
            <w:tcBorders>
              <w:top w:val="nil"/>
              <w:left w:val="single" w:sz="6" w:space="0" w:color="auto"/>
              <w:bottom w:val="nil"/>
              <w:right w:val="nil"/>
            </w:tcBorders>
          </w:tcPr>
          <w:p w14:paraId="1689DB07" w14:textId="77777777" w:rsidR="00EE5860" w:rsidRPr="00441CD0" w:rsidRDefault="00EE5860" w:rsidP="00BB0E1F">
            <w:pPr>
              <w:pStyle w:val="TAC"/>
            </w:pPr>
          </w:p>
        </w:tc>
        <w:tc>
          <w:tcPr>
            <w:tcW w:w="1104" w:type="dxa"/>
            <w:tcBorders>
              <w:top w:val="nil"/>
              <w:left w:val="nil"/>
              <w:bottom w:val="nil"/>
              <w:right w:val="nil"/>
            </w:tcBorders>
            <w:hideMark/>
          </w:tcPr>
          <w:p w14:paraId="41A463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7D81B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BE58D6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6DF5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66230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A5B167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79B94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FC5E8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6726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339DE0" w14:textId="77777777" w:rsidR="00EE5860" w:rsidRPr="00441CD0" w:rsidRDefault="00EE5860" w:rsidP="00BB0E1F">
            <w:pPr>
              <w:pStyle w:val="TAC"/>
            </w:pPr>
          </w:p>
        </w:tc>
      </w:tr>
      <w:tr w:rsidR="00EE5860" w:rsidRPr="00441CD0" w14:paraId="1CDCAEA5" w14:textId="77777777" w:rsidTr="00BB0E1F">
        <w:trPr>
          <w:jc w:val="center"/>
        </w:trPr>
        <w:tc>
          <w:tcPr>
            <w:tcW w:w="151" w:type="dxa"/>
            <w:tcBorders>
              <w:top w:val="nil"/>
              <w:left w:val="single" w:sz="6" w:space="0" w:color="auto"/>
              <w:bottom w:val="nil"/>
              <w:right w:val="nil"/>
            </w:tcBorders>
          </w:tcPr>
          <w:p w14:paraId="70BF50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BF8C"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B54B54" w14:textId="77777777" w:rsidR="00EE5860" w:rsidRPr="00441CD0" w:rsidRDefault="00EE5860" w:rsidP="00BB0E1F">
            <w:pPr>
              <w:pStyle w:val="TAC"/>
            </w:pPr>
            <w:r w:rsidRPr="00441CD0">
              <w:t xml:space="preserve">Type = </w:t>
            </w:r>
            <w:r w:rsidRPr="00441CD0">
              <w:rPr>
                <w:lang w:val="sv-SE"/>
              </w:rPr>
              <w:t>237</w:t>
            </w:r>
            <w:r w:rsidRPr="00441CD0">
              <w:t xml:space="preserve"> (decimal)</w:t>
            </w:r>
          </w:p>
        </w:tc>
        <w:tc>
          <w:tcPr>
            <w:tcW w:w="588" w:type="dxa"/>
            <w:tcBorders>
              <w:top w:val="nil"/>
              <w:left w:val="single" w:sz="4" w:space="0" w:color="auto"/>
              <w:bottom w:val="nil"/>
              <w:right w:val="single" w:sz="6" w:space="0" w:color="auto"/>
            </w:tcBorders>
          </w:tcPr>
          <w:p w14:paraId="0F17BDE5" w14:textId="77777777" w:rsidR="00EE5860" w:rsidRPr="00441CD0" w:rsidRDefault="00EE5860" w:rsidP="00BB0E1F">
            <w:pPr>
              <w:pStyle w:val="TAC"/>
            </w:pPr>
          </w:p>
        </w:tc>
      </w:tr>
      <w:tr w:rsidR="00EE5860" w:rsidRPr="00441CD0" w14:paraId="47A095F8" w14:textId="77777777" w:rsidTr="00BB0E1F">
        <w:trPr>
          <w:jc w:val="center"/>
        </w:trPr>
        <w:tc>
          <w:tcPr>
            <w:tcW w:w="151" w:type="dxa"/>
            <w:tcBorders>
              <w:top w:val="nil"/>
              <w:left w:val="single" w:sz="6" w:space="0" w:color="auto"/>
              <w:bottom w:val="nil"/>
              <w:right w:val="nil"/>
            </w:tcBorders>
          </w:tcPr>
          <w:p w14:paraId="5924A9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7887B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0FB4A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68D42C" w14:textId="77777777" w:rsidR="00EE5860" w:rsidRPr="00441CD0" w:rsidRDefault="00EE5860" w:rsidP="00BB0E1F">
            <w:pPr>
              <w:pStyle w:val="TAC"/>
            </w:pPr>
          </w:p>
        </w:tc>
      </w:tr>
      <w:tr w:rsidR="00EE5860" w:rsidRPr="00441CD0" w14:paraId="45338334" w14:textId="77777777" w:rsidTr="00BB0E1F">
        <w:trPr>
          <w:jc w:val="center"/>
        </w:trPr>
        <w:tc>
          <w:tcPr>
            <w:tcW w:w="151" w:type="dxa"/>
            <w:tcBorders>
              <w:top w:val="nil"/>
              <w:left w:val="single" w:sz="6" w:space="0" w:color="auto"/>
              <w:bottom w:val="nil"/>
              <w:right w:val="nil"/>
            </w:tcBorders>
          </w:tcPr>
          <w:p w14:paraId="76A61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3A49A3" w14:textId="77777777" w:rsidR="00EE5860" w:rsidRPr="00441CD0" w:rsidRDefault="00EE5860" w:rsidP="00BB0E1F">
            <w:pPr>
              <w:pStyle w:val="TAC"/>
              <w:rPr>
                <w:lang w:eastAsia="zh-CN"/>
              </w:rPr>
            </w:pPr>
            <w:r w:rsidRPr="00441CD0">
              <w:t>5</w:t>
            </w:r>
          </w:p>
        </w:tc>
        <w:tc>
          <w:tcPr>
            <w:tcW w:w="2944" w:type="dxa"/>
            <w:gridSpan w:val="5"/>
            <w:tcBorders>
              <w:top w:val="single" w:sz="4" w:space="0" w:color="auto"/>
              <w:left w:val="single" w:sz="4" w:space="0" w:color="auto"/>
              <w:bottom w:val="single" w:sz="4" w:space="0" w:color="auto"/>
              <w:right w:val="single" w:sz="4" w:space="0" w:color="auto"/>
            </w:tcBorders>
          </w:tcPr>
          <w:p w14:paraId="2027C7D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12B0E00" w14:textId="77777777" w:rsidR="00EE5860" w:rsidRPr="00441CD0" w:rsidRDefault="00EE5860" w:rsidP="00BB0E1F">
            <w:pPr>
              <w:pStyle w:val="TAC"/>
              <w:rPr>
                <w:lang w:eastAsia="zh-CN"/>
              </w:rPr>
            </w:pPr>
            <w:r w:rsidRPr="00441CD0">
              <w:rPr>
                <w:lang w:eastAsia="zh-CN"/>
              </w:rPr>
              <w:t>IRE</w:t>
            </w:r>
          </w:p>
        </w:tc>
        <w:tc>
          <w:tcPr>
            <w:tcW w:w="589" w:type="dxa"/>
            <w:tcBorders>
              <w:top w:val="single" w:sz="4" w:space="0" w:color="auto"/>
              <w:left w:val="single" w:sz="4" w:space="0" w:color="auto"/>
              <w:bottom w:val="single" w:sz="4" w:space="0" w:color="auto"/>
              <w:right w:val="single" w:sz="4" w:space="0" w:color="auto"/>
            </w:tcBorders>
          </w:tcPr>
          <w:p w14:paraId="5BC4EFFD" w14:textId="77777777" w:rsidR="00EE5860" w:rsidRPr="00441CD0" w:rsidRDefault="00EE5860" w:rsidP="00BB0E1F">
            <w:pPr>
              <w:pStyle w:val="TAC"/>
              <w:rPr>
                <w:lang w:eastAsia="zh-CN"/>
              </w:rPr>
            </w:pPr>
            <w:r w:rsidRPr="00441CD0">
              <w:rPr>
                <w:lang w:eastAsia="zh-CN"/>
              </w:rPr>
              <w:t>THR</w:t>
            </w:r>
          </w:p>
        </w:tc>
        <w:tc>
          <w:tcPr>
            <w:tcW w:w="589" w:type="dxa"/>
            <w:tcBorders>
              <w:top w:val="single" w:sz="4" w:space="0" w:color="auto"/>
              <w:left w:val="single" w:sz="4" w:space="0" w:color="auto"/>
              <w:bottom w:val="single" w:sz="4" w:space="0" w:color="auto"/>
              <w:right w:val="single" w:sz="4" w:space="0" w:color="auto"/>
            </w:tcBorders>
          </w:tcPr>
          <w:p w14:paraId="2D379C85" w14:textId="77777777" w:rsidR="00EE5860" w:rsidRPr="00441CD0" w:rsidRDefault="00EE5860" w:rsidP="00BB0E1F">
            <w:pPr>
              <w:pStyle w:val="TAC"/>
              <w:rPr>
                <w:lang w:eastAsia="zh-CN"/>
              </w:rPr>
            </w:pPr>
            <w:r w:rsidRPr="00441CD0">
              <w:rPr>
                <w:lang w:eastAsia="zh-CN"/>
              </w:rPr>
              <w:t>PER</w:t>
            </w:r>
          </w:p>
        </w:tc>
        <w:tc>
          <w:tcPr>
            <w:tcW w:w="588" w:type="dxa"/>
            <w:tcBorders>
              <w:top w:val="nil"/>
              <w:left w:val="single" w:sz="4" w:space="0" w:color="auto"/>
              <w:bottom w:val="nil"/>
              <w:right w:val="single" w:sz="6" w:space="0" w:color="auto"/>
            </w:tcBorders>
          </w:tcPr>
          <w:p w14:paraId="497C6B77" w14:textId="77777777" w:rsidR="00EE5860" w:rsidRPr="00441CD0" w:rsidRDefault="00EE5860" w:rsidP="00BB0E1F">
            <w:pPr>
              <w:pStyle w:val="TAC"/>
            </w:pPr>
          </w:p>
        </w:tc>
      </w:tr>
      <w:tr w:rsidR="00EE5860" w:rsidRPr="00441CD0" w14:paraId="6ABBCE3C" w14:textId="77777777" w:rsidTr="00BB0E1F">
        <w:trPr>
          <w:jc w:val="center"/>
        </w:trPr>
        <w:tc>
          <w:tcPr>
            <w:tcW w:w="151" w:type="dxa"/>
            <w:tcBorders>
              <w:top w:val="nil"/>
              <w:left w:val="single" w:sz="6" w:space="0" w:color="auto"/>
              <w:bottom w:val="single" w:sz="4" w:space="0" w:color="auto"/>
              <w:right w:val="nil"/>
            </w:tcBorders>
          </w:tcPr>
          <w:p w14:paraId="643D4CF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EBE68D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9C9A4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BA8CE4" w14:textId="77777777" w:rsidR="00EE5860" w:rsidRPr="00441CD0" w:rsidRDefault="00EE5860" w:rsidP="00BB0E1F">
            <w:pPr>
              <w:pStyle w:val="TAC"/>
            </w:pPr>
          </w:p>
        </w:tc>
      </w:tr>
    </w:tbl>
    <w:p w14:paraId="41E3B19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165</w:t>
      </w:r>
      <w:r w:rsidRPr="00441CD0">
        <w:rPr>
          <w:lang w:eastAsia="zh-CN"/>
        </w:rPr>
        <w:t>-</w:t>
      </w:r>
      <w:r w:rsidRPr="00441CD0">
        <w:rPr>
          <w:lang w:eastAsia="ja-JP"/>
        </w:rPr>
        <w:t>1</w:t>
      </w:r>
      <w:r w:rsidRPr="00441CD0">
        <w:t xml:space="preserve">: QoS </w:t>
      </w:r>
      <w:r w:rsidRPr="00441CD0">
        <w:rPr>
          <w:lang w:eastAsia="ja-JP"/>
        </w:rPr>
        <w:t>Report Trigger</w:t>
      </w:r>
    </w:p>
    <w:p w14:paraId="57217108" w14:textId="77777777" w:rsidR="00EE5860" w:rsidRPr="00441CD0" w:rsidRDefault="00EE5860" w:rsidP="00EE5860">
      <w:pPr>
        <w:rPr>
          <w:noProof/>
        </w:rPr>
      </w:pPr>
      <w:r w:rsidRPr="00441CD0">
        <w:rPr>
          <w:noProof/>
        </w:rPr>
        <w:t>Octet 5 shall be encoded as follows:</w:t>
      </w:r>
    </w:p>
    <w:p w14:paraId="38FA250F" w14:textId="77777777" w:rsidR="00EE5860" w:rsidRPr="00441CD0" w:rsidRDefault="00EE5860" w:rsidP="00EE5860">
      <w:pPr>
        <w:pStyle w:val="B1"/>
        <w:rPr>
          <w:noProof/>
        </w:rPr>
      </w:pPr>
      <w:r w:rsidRPr="00441CD0">
        <w:rPr>
          <w:noProof/>
        </w:rPr>
        <w:t>-</w:t>
      </w:r>
      <w:r w:rsidRPr="00441CD0">
        <w:rPr>
          <w:noProof/>
        </w:rPr>
        <w:tab/>
        <w:t>Bit 1 – PER (</w:t>
      </w:r>
      <w:r w:rsidRPr="00441CD0">
        <w:rPr>
          <w:lang w:eastAsia="zh-CN"/>
        </w:rPr>
        <w:t>Periodic Reporting)</w:t>
      </w:r>
      <w:r w:rsidRPr="00441CD0">
        <w:rPr>
          <w:noProof/>
        </w:rPr>
        <w:t>: when set to "1", this indicates a periodic report.</w:t>
      </w:r>
    </w:p>
    <w:p w14:paraId="6F6C9287" w14:textId="77777777" w:rsidR="00EE5860" w:rsidRPr="00441CD0" w:rsidRDefault="00EE5860" w:rsidP="00EE5860">
      <w:pPr>
        <w:pStyle w:val="B1"/>
        <w:rPr>
          <w:noProof/>
        </w:rPr>
      </w:pPr>
      <w:r w:rsidRPr="00441CD0">
        <w:rPr>
          <w:noProof/>
        </w:rPr>
        <w:t>-</w:t>
      </w:r>
      <w:r w:rsidRPr="00441CD0">
        <w:rPr>
          <w:noProof/>
        </w:rPr>
        <w:tab/>
        <w:t xml:space="preserve">Bit 2 –THR (Event triggered based on </w:t>
      </w:r>
      <w:r w:rsidRPr="00441CD0">
        <w:rPr>
          <w:lang w:eastAsia="zh-CN"/>
        </w:rPr>
        <w:t>Threshold)</w:t>
      </w:r>
      <w:r w:rsidRPr="00441CD0">
        <w:rPr>
          <w:noProof/>
        </w:rPr>
        <w:t>: when set to "1", this indicates a report caused by QoS exceeding a threshold.</w:t>
      </w:r>
    </w:p>
    <w:p w14:paraId="333E3C54" w14:textId="77777777" w:rsidR="00EE5860" w:rsidRPr="00441CD0" w:rsidRDefault="00EE5860" w:rsidP="00EE5860">
      <w:pPr>
        <w:pStyle w:val="B1"/>
        <w:rPr>
          <w:noProof/>
        </w:rPr>
      </w:pPr>
      <w:r w:rsidRPr="00441CD0">
        <w:rPr>
          <w:noProof/>
        </w:rPr>
        <w:t>-</w:t>
      </w:r>
      <w:r w:rsidRPr="00441CD0">
        <w:rPr>
          <w:noProof/>
        </w:rPr>
        <w:tab/>
        <w:t>Bit 3 – IRE (</w:t>
      </w:r>
      <w:r w:rsidRPr="00441CD0">
        <w:rPr>
          <w:lang w:eastAsia="zh-CN"/>
        </w:rPr>
        <w:t>Immediate Report)</w:t>
      </w:r>
      <w:r w:rsidRPr="00441CD0">
        <w:rPr>
          <w:noProof/>
        </w:rPr>
        <w:t>: when set to "1", this indicates an immediate report requested by CP function.</w:t>
      </w:r>
    </w:p>
    <w:p w14:paraId="759D42F2" w14:textId="77777777" w:rsidR="00EE5860" w:rsidRPr="00441CD0" w:rsidRDefault="00EE5860" w:rsidP="00EE5860">
      <w:pPr>
        <w:pStyle w:val="B1"/>
      </w:pPr>
      <w:r w:rsidRPr="00441CD0">
        <w:t>-</w:t>
      </w:r>
      <w:r w:rsidRPr="00441CD0">
        <w:tab/>
        <w:t>Bit 4 to 8</w:t>
      </w:r>
      <w:r w:rsidRPr="00441CD0">
        <w:rPr>
          <w:noProof/>
        </w:rPr>
        <w:t xml:space="preserve">: </w:t>
      </w:r>
      <w:r w:rsidRPr="00441CD0">
        <w:t>Spare, for future use and set to "0".</w:t>
      </w:r>
    </w:p>
    <w:p w14:paraId="2D1E355A" w14:textId="77777777" w:rsidR="00EE5860" w:rsidRPr="00441CD0" w:rsidRDefault="00EE5860" w:rsidP="00EE5860">
      <w:pPr>
        <w:pStyle w:val="Heading3"/>
      </w:pPr>
      <w:bookmarkStart w:id="7095" w:name="_Toc27491012"/>
      <w:bookmarkStart w:id="7096" w:name="_Toc27557305"/>
      <w:bookmarkStart w:id="7097" w:name="_Toc27724222"/>
      <w:bookmarkStart w:id="7098" w:name="_Toc36031296"/>
      <w:bookmarkStart w:id="7099" w:name="_Toc36043216"/>
      <w:bookmarkStart w:id="7100" w:name="_Toc36814541"/>
      <w:bookmarkStart w:id="7101" w:name="_Toc44689399"/>
      <w:bookmarkStart w:id="7102" w:name="_Toc44924153"/>
      <w:bookmarkStart w:id="7103" w:name="_Toc51861123"/>
      <w:bookmarkStart w:id="7104" w:name="_Toc57930894"/>
      <w:bookmarkStart w:id="7105" w:name="_Toc57931524"/>
      <w:bookmarkStart w:id="7106" w:name="_Toc67499916"/>
      <w:r w:rsidRPr="00441CD0">
        <w:t>8.</w:t>
      </w:r>
      <w:r w:rsidRPr="00441CD0">
        <w:rPr>
          <w:lang w:val="en-US"/>
        </w:rPr>
        <w:t>2.166</w:t>
      </w:r>
      <w:r w:rsidRPr="00441CD0">
        <w:tab/>
        <w:t>GTP-U Path Interface Type</w:t>
      </w:r>
      <w:bookmarkEnd w:id="7095"/>
      <w:bookmarkEnd w:id="7096"/>
      <w:bookmarkEnd w:id="7097"/>
      <w:bookmarkEnd w:id="7098"/>
      <w:bookmarkEnd w:id="7099"/>
      <w:bookmarkEnd w:id="7100"/>
      <w:bookmarkEnd w:id="7101"/>
      <w:bookmarkEnd w:id="7102"/>
      <w:bookmarkEnd w:id="7103"/>
      <w:bookmarkEnd w:id="7104"/>
      <w:bookmarkEnd w:id="7105"/>
      <w:bookmarkEnd w:id="7106"/>
    </w:p>
    <w:p w14:paraId="7AF185D9" w14:textId="77777777" w:rsidR="00EE5860" w:rsidRPr="00441CD0" w:rsidRDefault="00EE5860" w:rsidP="00EE5860">
      <w:pPr>
        <w:rPr>
          <w:lang w:eastAsia="zh-CN"/>
        </w:rPr>
      </w:pPr>
      <w:r w:rsidRPr="00441CD0">
        <w:t>The GTP-U Path Interface Type</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8.2.166-1.</w:t>
      </w:r>
    </w:p>
    <w:p w14:paraId="1EA8D2F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4D7AEE9" w14:textId="77777777" w:rsidTr="00BB0E1F">
        <w:trPr>
          <w:jc w:val="center"/>
        </w:trPr>
        <w:tc>
          <w:tcPr>
            <w:tcW w:w="151" w:type="dxa"/>
            <w:tcBorders>
              <w:top w:val="single" w:sz="6" w:space="0" w:color="auto"/>
              <w:left w:val="single" w:sz="6" w:space="0" w:color="auto"/>
              <w:bottom w:val="nil"/>
              <w:right w:val="nil"/>
            </w:tcBorders>
          </w:tcPr>
          <w:p w14:paraId="4DB20E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2DF092A"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16F6D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ABECD53" w14:textId="77777777" w:rsidR="00EE5860" w:rsidRPr="00441CD0" w:rsidRDefault="00EE5860" w:rsidP="00BB0E1F">
            <w:pPr>
              <w:pStyle w:val="TAC"/>
            </w:pPr>
          </w:p>
        </w:tc>
      </w:tr>
      <w:tr w:rsidR="00EE5860" w:rsidRPr="00441CD0" w14:paraId="06BAD593" w14:textId="77777777" w:rsidTr="00BB0E1F">
        <w:trPr>
          <w:jc w:val="center"/>
        </w:trPr>
        <w:tc>
          <w:tcPr>
            <w:tcW w:w="151" w:type="dxa"/>
            <w:tcBorders>
              <w:top w:val="nil"/>
              <w:left w:val="single" w:sz="6" w:space="0" w:color="auto"/>
              <w:bottom w:val="nil"/>
              <w:right w:val="nil"/>
            </w:tcBorders>
          </w:tcPr>
          <w:p w14:paraId="115E0A1C" w14:textId="77777777" w:rsidR="00EE5860" w:rsidRPr="00441CD0" w:rsidRDefault="00EE5860" w:rsidP="00BB0E1F">
            <w:pPr>
              <w:pStyle w:val="TAC"/>
            </w:pPr>
          </w:p>
        </w:tc>
        <w:tc>
          <w:tcPr>
            <w:tcW w:w="1104" w:type="dxa"/>
            <w:tcBorders>
              <w:top w:val="nil"/>
              <w:left w:val="nil"/>
              <w:bottom w:val="nil"/>
              <w:right w:val="nil"/>
            </w:tcBorders>
            <w:hideMark/>
          </w:tcPr>
          <w:p w14:paraId="5FB68D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6A72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3B2874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FB42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34B35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D14A0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412C41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EF8970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C6624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B5E264" w14:textId="77777777" w:rsidR="00EE5860" w:rsidRPr="00441CD0" w:rsidRDefault="00EE5860" w:rsidP="00BB0E1F">
            <w:pPr>
              <w:pStyle w:val="TAC"/>
            </w:pPr>
          </w:p>
        </w:tc>
      </w:tr>
      <w:tr w:rsidR="00EE5860" w:rsidRPr="00441CD0" w14:paraId="16195F50" w14:textId="77777777" w:rsidTr="00BB0E1F">
        <w:trPr>
          <w:jc w:val="center"/>
        </w:trPr>
        <w:tc>
          <w:tcPr>
            <w:tcW w:w="151" w:type="dxa"/>
            <w:tcBorders>
              <w:top w:val="nil"/>
              <w:left w:val="single" w:sz="6" w:space="0" w:color="auto"/>
              <w:bottom w:val="nil"/>
              <w:right w:val="nil"/>
            </w:tcBorders>
          </w:tcPr>
          <w:p w14:paraId="48A018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CD7EB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68448E5" w14:textId="77777777" w:rsidR="00EE5860" w:rsidRPr="00441CD0" w:rsidRDefault="00EE5860" w:rsidP="00BB0E1F">
            <w:pPr>
              <w:pStyle w:val="TAC"/>
            </w:pPr>
            <w:r w:rsidRPr="00441CD0">
              <w:t xml:space="preserve">Type = </w:t>
            </w:r>
            <w:r w:rsidRPr="00441CD0">
              <w:rPr>
                <w:lang w:val="sv-SE"/>
              </w:rPr>
              <w:t>241</w:t>
            </w:r>
            <w:r w:rsidRPr="00441CD0">
              <w:t xml:space="preserve"> (decimal)</w:t>
            </w:r>
          </w:p>
        </w:tc>
        <w:tc>
          <w:tcPr>
            <w:tcW w:w="588" w:type="dxa"/>
            <w:tcBorders>
              <w:top w:val="nil"/>
              <w:left w:val="single" w:sz="4" w:space="0" w:color="auto"/>
              <w:bottom w:val="nil"/>
              <w:right w:val="single" w:sz="6" w:space="0" w:color="auto"/>
            </w:tcBorders>
          </w:tcPr>
          <w:p w14:paraId="3BED350F" w14:textId="77777777" w:rsidR="00EE5860" w:rsidRPr="00441CD0" w:rsidRDefault="00EE5860" w:rsidP="00BB0E1F">
            <w:pPr>
              <w:pStyle w:val="TAC"/>
            </w:pPr>
          </w:p>
        </w:tc>
      </w:tr>
      <w:tr w:rsidR="00EE5860" w:rsidRPr="00441CD0" w14:paraId="0C32663F" w14:textId="77777777" w:rsidTr="00BB0E1F">
        <w:trPr>
          <w:jc w:val="center"/>
        </w:trPr>
        <w:tc>
          <w:tcPr>
            <w:tcW w:w="151" w:type="dxa"/>
            <w:tcBorders>
              <w:top w:val="nil"/>
              <w:left w:val="single" w:sz="6" w:space="0" w:color="auto"/>
              <w:bottom w:val="nil"/>
              <w:right w:val="nil"/>
            </w:tcBorders>
          </w:tcPr>
          <w:p w14:paraId="666A31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08C9A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32CCCA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B328D5" w14:textId="77777777" w:rsidR="00EE5860" w:rsidRPr="00441CD0" w:rsidRDefault="00EE5860" w:rsidP="00BB0E1F">
            <w:pPr>
              <w:pStyle w:val="TAC"/>
            </w:pPr>
          </w:p>
        </w:tc>
      </w:tr>
      <w:tr w:rsidR="00EE5860" w:rsidRPr="00441CD0" w14:paraId="5D700757" w14:textId="77777777" w:rsidTr="00BB0E1F">
        <w:trPr>
          <w:jc w:val="center"/>
        </w:trPr>
        <w:tc>
          <w:tcPr>
            <w:tcW w:w="151" w:type="dxa"/>
            <w:tcBorders>
              <w:top w:val="nil"/>
              <w:left w:val="single" w:sz="6" w:space="0" w:color="auto"/>
              <w:bottom w:val="nil"/>
              <w:right w:val="nil"/>
            </w:tcBorders>
          </w:tcPr>
          <w:p w14:paraId="048943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FE8D32" w14:textId="77777777" w:rsidR="00EE5860" w:rsidRPr="00441CD0" w:rsidRDefault="00EE5860" w:rsidP="00BB0E1F">
            <w:pPr>
              <w:pStyle w:val="TAC"/>
              <w:rPr>
                <w:lang w:eastAsia="zh-CN"/>
              </w:rPr>
            </w:pPr>
            <w:r w:rsidRPr="00441CD0">
              <w:t>5</w:t>
            </w:r>
          </w:p>
        </w:tc>
        <w:tc>
          <w:tcPr>
            <w:tcW w:w="3533" w:type="dxa"/>
            <w:gridSpan w:val="6"/>
            <w:tcBorders>
              <w:top w:val="single" w:sz="4" w:space="0" w:color="auto"/>
              <w:left w:val="single" w:sz="4" w:space="0" w:color="auto"/>
              <w:bottom w:val="single" w:sz="4" w:space="0" w:color="auto"/>
              <w:right w:val="single" w:sz="4" w:space="0" w:color="auto"/>
            </w:tcBorders>
          </w:tcPr>
          <w:p w14:paraId="607B8B4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7E9C2EDC" w14:textId="77777777" w:rsidR="00EE5860" w:rsidRPr="00441CD0" w:rsidRDefault="00EE5860" w:rsidP="00BB0E1F">
            <w:pPr>
              <w:pStyle w:val="TAC"/>
              <w:rPr>
                <w:lang w:eastAsia="zh-CN"/>
              </w:rPr>
            </w:pPr>
            <w:r w:rsidRPr="00441CD0">
              <w:rPr>
                <w:lang w:eastAsia="zh-CN"/>
              </w:rPr>
              <w:t>N3</w:t>
            </w:r>
          </w:p>
        </w:tc>
        <w:tc>
          <w:tcPr>
            <w:tcW w:w="589" w:type="dxa"/>
            <w:tcBorders>
              <w:top w:val="single" w:sz="4" w:space="0" w:color="auto"/>
              <w:left w:val="single" w:sz="4" w:space="0" w:color="auto"/>
              <w:bottom w:val="single" w:sz="4" w:space="0" w:color="auto"/>
              <w:right w:val="single" w:sz="4" w:space="0" w:color="auto"/>
            </w:tcBorders>
          </w:tcPr>
          <w:p w14:paraId="48BEB3F8" w14:textId="77777777" w:rsidR="00EE5860" w:rsidRPr="00441CD0" w:rsidRDefault="00EE5860" w:rsidP="00BB0E1F">
            <w:pPr>
              <w:pStyle w:val="TAC"/>
              <w:rPr>
                <w:lang w:eastAsia="zh-CN"/>
              </w:rPr>
            </w:pPr>
            <w:r w:rsidRPr="00441CD0">
              <w:rPr>
                <w:lang w:eastAsia="zh-CN"/>
              </w:rPr>
              <w:t>N9</w:t>
            </w:r>
          </w:p>
        </w:tc>
        <w:tc>
          <w:tcPr>
            <w:tcW w:w="588" w:type="dxa"/>
            <w:tcBorders>
              <w:top w:val="nil"/>
              <w:left w:val="single" w:sz="4" w:space="0" w:color="auto"/>
              <w:bottom w:val="nil"/>
              <w:right w:val="single" w:sz="6" w:space="0" w:color="auto"/>
            </w:tcBorders>
          </w:tcPr>
          <w:p w14:paraId="570B0949" w14:textId="77777777" w:rsidR="00EE5860" w:rsidRPr="00441CD0" w:rsidRDefault="00EE5860" w:rsidP="00BB0E1F">
            <w:pPr>
              <w:pStyle w:val="TAC"/>
            </w:pPr>
          </w:p>
        </w:tc>
      </w:tr>
      <w:tr w:rsidR="00EE5860" w:rsidRPr="00441CD0" w14:paraId="332BC630" w14:textId="77777777" w:rsidTr="00BB0E1F">
        <w:trPr>
          <w:jc w:val="center"/>
        </w:trPr>
        <w:tc>
          <w:tcPr>
            <w:tcW w:w="151" w:type="dxa"/>
            <w:tcBorders>
              <w:top w:val="nil"/>
              <w:left w:val="single" w:sz="6" w:space="0" w:color="auto"/>
              <w:bottom w:val="single" w:sz="4" w:space="0" w:color="auto"/>
              <w:right w:val="nil"/>
            </w:tcBorders>
          </w:tcPr>
          <w:p w14:paraId="2DD67B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85D45CF"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D4BE2B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44D852" w14:textId="77777777" w:rsidR="00EE5860" w:rsidRPr="00441CD0" w:rsidRDefault="00EE5860" w:rsidP="00BB0E1F">
            <w:pPr>
              <w:pStyle w:val="TAC"/>
            </w:pPr>
          </w:p>
        </w:tc>
      </w:tr>
    </w:tbl>
    <w:p w14:paraId="315EF7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166-</w:t>
      </w:r>
      <w:r w:rsidRPr="00441CD0">
        <w:rPr>
          <w:lang w:eastAsia="ja-JP"/>
        </w:rPr>
        <w:t>1</w:t>
      </w:r>
      <w:r w:rsidRPr="00441CD0">
        <w:t>: GTP-U Path Interface Type</w:t>
      </w:r>
    </w:p>
    <w:p w14:paraId="23546D0E" w14:textId="77777777" w:rsidR="00EE5860" w:rsidRPr="00441CD0" w:rsidRDefault="00EE5860" w:rsidP="00EE5860">
      <w:pPr>
        <w:rPr>
          <w:noProof/>
        </w:rPr>
      </w:pPr>
      <w:r w:rsidRPr="00441CD0">
        <w:rPr>
          <w:noProof/>
        </w:rPr>
        <w:t>Octet 5 shall be encoded as follows:</w:t>
      </w:r>
    </w:p>
    <w:p w14:paraId="78E86ACE" w14:textId="77777777" w:rsidR="00EE5860" w:rsidRPr="00441CD0" w:rsidRDefault="00EE5860" w:rsidP="00EE5860">
      <w:pPr>
        <w:pStyle w:val="B1"/>
        <w:rPr>
          <w:noProof/>
        </w:rPr>
      </w:pPr>
      <w:r w:rsidRPr="00441CD0">
        <w:rPr>
          <w:noProof/>
        </w:rPr>
        <w:t>-</w:t>
      </w:r>
      <w:r w:rsidRPr="00441CD0">
        <w:rPr>
          <w:noProof/>
        </w:rPr>
        <w:tab/>
        <w:t>Bit 1 – N9: when set to "1", this indicates the N9 interface type.</w:t>
      </w:r>
    </w:p>
    <w:p w14:paraId="07564DEF" w14:textId="77777777" w:rsidR="00EE5860" w:rsidRPr="00441CD0" w:rsidRDefault="00EE5860" w:rsidP="00EE5860">
      <w:pPr>
        <w:pStyle w:val="B1"/>
        <w:rPr>
          <w:noProof/>
        </w:rPr>
      </w:pPr>
      <w:r w:rsidRPr="00441CD0">
        <w:rPr>
          <w:noProof/>
        </w:rPr>
        <w:t>-</w:t>
      </w:r>
      <w:r w:rsidRPr="00441CD0">
        <w:rPr>
          <w:noProof/>
        </w:rPr>
        <w:tab/>
        <w:t>Bit 2 –N3: when set to "1", this indicates the N3 interface type.</w:t>
      </w:r>
    </w:p>
    <w:p w14:paraId="14F88F49" w14:textId="77777777" w:rsidR="00EE5860" w:rsidRPr="00441CD0" w:rsidRDefault="00EE5860" w:rsidP="00EE5860">
      <w:pPr>
        <w:pStyle w:val="B1"/>
      </w:pPr>
      <w:r w:rsidRPr="00441CD0">
        <w:t>-</w:t>
      </w:r>
      <w:r w:rsidRPr="00441CD0">
        <w:tab/>
        <w:t>Bit 3 to 8</w:t>
      </w:r>
      <w:r w:rsidRPr="00441CD0">
        <w:rPr>
          <w:noProof/>
        </w:rPr>
        <w:t xml:space="preserve">: </w:t>
      </w:r>
      <w:r w:rsidRPr="00441CD0">
        <w:t>Spare, for future use and set to "0".</w:t>
      </w:r>
    </w:p>
    <w:p w14:paraId="1E9DA59C" w14:textId="77777777" w:rsidR="00EE5860" w:rsidRPr="00441CD0" w:rsidRDefault="00EE5860" w:rsidP="00EE5860">
      <w:pPr>
        <w:pStyle w:val="Heading3"/>
      </w:pPr>
      <w:bookmarkStart w:id="7107" w:name="_Toc27491013"/>
      <w:bookmarkStart w:id="7108" w:name="_Toc27557306"/>
      <w:bookmarkStart w:id="7109" w:name="_Toc27724223"/>
      <w:bookmarkStart w:id="7110" w:name="_Toc36031297"/>
      <w:bookmarkStart w:id="7111" w:name="_Toc36043217"/>
      <w:bookmarkStart w:id="7112" w:name="_Toc36814542"/>
      <w:bookmarkStart w:id="7113" w:name="_Toc44689400"/>
      <w:bookmarkStart w:id="7114" w:name="_Toc44924154"/>
      <w:bookmarkStart w:id="7115" w:name="_Toc51861124"/>
      <w:bookmarkStart w:id="7116" w:name="_Toc57930895"/>
      <w:bookmarkStart w:id="7117" w:name="_Toc57931525"/>
      <w:bookmarkStart w:id="7118" w:name="_Toc67499917"/>
      <w:r w:rsidRPr="00441CD0">
        <w:t>8.</w:t>
      </w:r>
      <w:r w:rsidRPr="00441CD0">
        <w:rPr>
          <w:lang w:val="en-US"/>
        </w:rPr>
        <w:t>2.167</w:t>
      </w:r>
      <w:r w:rsidRPr="00441CD0">
        <w:tab/>
        <w:t xml:space="preserve">Requested </w:t>
      </w:r>
      <w:r w:rsidRPr="00441CD0">
        <w:rPr>
          <w:noProof/>
          <w:lang w:eastAsia="zh-CN"/>
        </w:rPr>
        <w:t>Qos Monitoring</w:t>
      </w:r>
      <w:bookmarkEnd w:id="7107"/>
      <w:bookmarkEnd w:id="7108"/>
      <w:bookmarkEnd w:id="7109"/>
      <w:bookmarkEnd w:id="7110"/>
      <w:bookmarkEnd w:id="7111"/>
      <w:bookmarkEnd w:id="7112"/>
      <w:bookmarkEnd w:id="7113"/>
      <w:bookmarkEnd w:id="7114"/>
      <w:bookmarkEnd w:id="7115"/>
      <w:bookmarkEnd w:id="7116"/>
      <w:bookmarkEnd w:id="7117"/>
      <w:bookmarkEnd w:id="7118"/>
    </w:p>
    <w:p w14:paraId="20E70D18" w14:textId="77777777" w:rsidR="00EE5860" w:rsidRPr="00441CD0" w:rsidRDefault="00EE5860" w:rsidP="00EE5860">
      <w:pPr>
        <w:rPr>
          <w:lang w:eastAsia="zh-CN"/>
        </w:rPr>
      </w:pPr>
      <w:r w:rsidRPr="00441CD0">
        <w:t xml:space="preserve">The Requested </w:t>
      </w:r>
      <w:r w:rsidRPr="00441CD0">
        <w:rPr>
          <w:noProof/>
          <w:lang w:eastAsia="zh-CN"/>
        </w:rPr>
        <w:t>Qos Monitoring</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8.2.167-1.</w:t>
      </w:r>
    </w:p>
    <w:p w14:paraId="5AEE06C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91"/>
        <w:gridCol w:w="588"/>
      </w:tblGrid>
      <w:tr w:rsidR="00EE5860" w:rsidRPr="00441CD0" w14:paraId="5E73CD42" w14:textId="77777777" w:rsidTr="00BB0E1F">
        <w:trPr>
          <w:jc w:val="center"/>
        </w:trPr>
        <w:tc>
          <w:tcPr>
            <w:tcW w:w="151" w:type="dxa"/>
            <w:tcBorders>
              <w:top w:val="single" w:sz="6" w:space="0" w:color="auto"/>
              <w:left w:val="single" w:sz="6" w:space="0" w:color="auto"/>
              <w:bottom w:val="nil"/>
            </w:tcBorders>
          </w:tcPr>
          <w:p w14:paraId="78867E1E" w14:textId="77777777" w:rsidR="00EE5860" w:rsidRPr="00441CD0" w:rsidRDefault="00EE5860" w:rsidP="00BB0E1F">
            <w:pPr>
              <w:pStyle w:val="TAC"/>
            </w:pPr>
          </w:p>
        </w:tc>
        <w:tc>
          <w:tcPr>
            <w:tcW w:w="1104" w:type="dxa"/>
          </w:tcPr>
          <w:p w14:paraId="5AA13AD6" w14:textId="77777777" w:rsidR="00EE5860" w:rsidRPr="00441CD0" w:rsidRDefault="00EE5860" w:rsidP="00BB0E1F">
            <w:pPr>
              <w:pStyle w:val="TAH"/>
            </w:pPr>
          </w:p>
        </w:tc>
        <w:tc>
          <w:tcPr>
            <w:tcW w:w="4713" w:type="dxa"/>
            <w:gridSpan w:val="8"/>
          </w:tcPr>
          <w:p w14:paraId="765AF9FB" w14:textId="77777777" w:rsidR="00EE5860" w:rsidRPr="00441CD0" w:rsidRDefault="00EE5860" w:rsidP="00BB0E1F">
            <w:pPr>
              <w:pStyle w:val="TAH"/>
            </w:pPr>
            <w:r w:rsidRPr="00441CD0">
              <w:t>Bits</w:t>
            </w:r>
          </w:p>
        </w:tc>
        <w:tc>
          <w:tcPr>
            <w:tcW w:w="588" w:type="dxa"/>
          </w:tcPr>
          <w:p w14:paraId="1B351503" w14:textId="77777777" w:rsidR="00EE5860" w:rsidRPr="00441CD0" w:rsidRDefault="00EE5860" w:rsidP="00BB0E1F">
            <w:pPr>
              <w:pStyle w:val="TAC"/>
            </w:pPr>
          </w:p>
        </w:tc>
      </w:tr>
      <w:tr w:rsidR="00EE5860" w:rsidRPr="00441CD0" w14:paraId="0C6631B2" w14:textId="77777777" w:rsidTr="00BB0E1F">
        <w:trPr>
          <w:jc w:val="center"/>
        </w:trPr>
        <w:tc>
          <w:tcPr>
            <w:tcW w:w="151" w:type="dxa"/>
            <w:tcBorders>
              <w:top w:val="nil"/>
              <w:left w:val="single" w:sz="6" w:space="0" w:color="auto"/>
            </w:tcBorders>
          </w:tcPr>
          <w:p w14:paraId="1B964D85" w14:textId="77777777" w:rsidR="00EE5860" w:rsidRPr="00441CD0" w:rsidRDefault="00EE5860" w:rsidP="00BB0E1F">
            <w:pPr>
              <w:pStyle w:val="TAC"/>
            </w:pPr>
          </w:p>
        </w:tc>
        <w:tc>
          <w:tcPr>
            <w:tcW w:w="1104" w:type="dxa"/>
          </w:tcPr>
          <w:p w14:paraId="7028BA69" w14:textId="77777777" w:rsidR="00EE5860" w:rsidRPr="00441CD0" w:rsidRDefault="00EE5860" w:rsidP="00BB0E1F">
            <w:pPr>
              <w:pStyle w:val="TAH"/>
            </w:pPr>
            <w:r w:rsidRPr="00441CD0">
              <w:t>Octets</w:t>
            </w:r>
          </w:p>
        </w:tc>
        <w:tc>
          <w:tcPr>
            <w:tcW w:w="588" w:type="dxa"/>
            <w:tcBorders>
              <w:bottom w:val="single" w:sz="4" w:space="0" w:color="auto"/>
            </w:tcBorders>
          </w:tcPr>
          <w:p w14:paraId="658438D7" w14:textId="77777777" w:rsidR="00EE5860" w:rsidRPr="00441CD0" w:rsidRDefault="00EE5860" w:rsidP="00BB0E1F">
            <w:pPr>
              <w:pStyle w:val="TAH"/>
            </w:pPr>
            <w:r w:rsidRPr="00441CD0">
              <w:t>8</w:t>
            </w:r>
          </w:p>
        </w:tc>
        <w:tc>
          <w:tcPr>
            <w:tcW w:w="589" w:type="dxa"/>
            <w:tcBorders>
              <w:bottom w:val="single" w:sz="4" w:space="0" w:color="auto"/>
            </w:tcBorders>
          </w:tcPr>
          <w:p w14:paraId="1C85831F" w14:textId="77777777" w:rsidR="00EE5860" w:rsidRPr="00441CD0" w:rsidRDefault="00EE5860" w:rsidP="00BB0E1F">
            <w:pPr>
              <w:pStyle w:val="TAH"/>
            </w:pPr>
            <w:r w:rsidRPr="00441CD0">
              <w:t>7</w:t>
            </w:r>
          </w:p>
        </w:tc>
        <w:tc>
          <w:tcPr>
            <w:tcW w:w="589" w:type="dxa"/>
            <w:tcBorders>
              <w:bottom w:val="single" w:sz="4" w:space="0" w:color="auto"/>
            </w:tcBorders>
          </w:tcPr>
          <w:p w14:paraId="49040F22" w14:textId="77777777" w:rsidR="00EE5860" w:rsidRPr="00441CD0" w:rsidRDefault="00EE5860" w:rsidP="00BB0E1F">
            <w:pPr>
              <w:pStyle w:val="TAH"/>
            </w:pPr>
            <w:r w:rsidRPr="00441CD0">
              <w:t>6</w:t>
            </w:r>
          </w:p>
        </w:tc>
        <w:tc>
          <w:tcPr>
            <w:tcW w:w="589" w:type="dxa"/>
            <w:tcBorders>
              <w:bottom w:val="single" w:sz="4" w:space="0" w:color="auto"/>
            </w:tcBorders>
          </w:tcPr>
          <w:p w14:paraId="3BC56125" w14:textId="77777777" w:rsidR="00EE5860" w:rsidRPr="00441CD0" w:rsidRDefault="00EE5860" w:rsidP="00BB0E1F">
            <w:pPr>
              <w:pStyle w:val="TAH"/>
            </w:pPr>
            <w:r w:rsidRPr="00441CD0">
              <w:t>5</w:t>
            </w:r>
          </w:p>
        </w:tc>
        <w:tc>
          <w:tcPr>
            <w:tcW w:w="589" w:type="dxa"/>
            <w:tcBorders>
              <w:bottom w:val="single" w:sz="4" w:space="0" w:color="auto"/>
            </w:tcBorders>
          </w:tcPr>
          <w:p w14:paraId="1E2CA175" w14:textId="77777777" w:rsidR="00EE5860" w:rsidRPr="00441CD0" w:rsidRDefault="00EE5860" w:rsidP="00BB0E1F">
            <w:pPr>
              <w:pStyle w:val="TAH"/>
            </w:pPr>
            <w:r w:rsidRPr="00441CD0">
              <w:t>4</w:t>
            </w:r>
          </w:p>
        </w:tc>
        <w:tc>
          <w:tcPr>
            <w:tcW w:w="589" w:type="dxa"/>
            <w:tcBorders>
              <w:bottom w:val="single" w:sz="4" w:space="0" w:color="auto"/>
            </w:tcBorders>
          </w:tcPr>
          <w:p w14:paraId="313AD740" w14:textId="77777777" w:rsidR="00EE5860" w:rsidRPr="00441CD0" w:rsidRDefault="00EE5860" w:rsidP="00BB0E1F">
            <w:pPr>
              <w:pStyle w:val="TAH"/>
            </w:pPr>
            <w:r w:rsidRPr="00441CD0">
              <w:t>3</w:t>
            </w:r>
          </w:p>
        </w:tc>
        <w:tc>
          <w:tcPr>
            <w:tcW w:w="589" w:type="dxa"/>
            <w:tcBorders>
              <w:bottom w:val="single" w:sz="4" w:space="0" w:color="auto"/>
            </w:tcBorders>
          </w:tcPr>
          <w:p w14:paraId="3960929C" w14:textId="77777777" w:rsidR="00EE5860" w:rsidRPr="00441CD0" w:rsidRDefault="00EE5860" w:rsidP="00BB0E1F">
            <w:pPr>
              <w:pStyle w:val="TAH"/>
            </w:pPr>
            <w:r w:rsidRPr="00441CD0">
              <w:t>2</w:t>
            </w:r>
          </w:p>
        </w:tc>
        <w:tc>
          <w:tcPr>
            <w:tcW w:w="591" w:type="dxa"/>
            <w:tcBorders>
              <w:bottom w:val="single" w:sz="4" w:space="0" w:color="auto"/>
            </w:tcBorders>
          </w:tcPr>
          <w:p w14:paraId="48E534C7" w14:textId="77777777" w:rsidR="00EE5860" w:rsidRPr="00441CD0" w:rsidRDefault="00EE5860" w:rsidP="00BB0E1F">
            <w:pPr>
              <w:pStyle w:val="TAH"/>
            </w:pPr>
            <w:r w:rsidRPr="00441CD0">
              <w:t>1</w:t>
            </w:r>
          </w:p>
        </w:tc>
        <w:tc>
          <w:tcPr>
            <w:tcW w:w="588" w:type="dxa"/>
          </w:tcPr>
          <w:p w14:paraId="1C26826C" w14:textId="77777777" w:rsidR="00EE5860" w:rsidRPr="00441CD0" w:rsidRDefault="00EE5860" w:rsidP="00BB0E1F">
            <w:pPr>
              <w:pStyle w:val="TAC"/>
            </w:pPr>
          </w:p>
        </w:tc>
      </w:tr>
      <w:tr w:rsidR="00EE5860" w:rsidRPr="00441CD0" w14:paraId="3E875F4D" w14:textId="77777777" w:rsidTr="00BB0E1F">
        <w:trPr>
          <w:jc w:val="center"/>
        </w:trPr>
        <w:tc>
          <w:tcPr>
            <w:tcW w:w="151" w:type="dxa"/>
            <w:tcBorders>
              <w:top w:val="nil"/>
              <w:left w:val="single" w:sz="6" w:space="0" w:color="auto"/>
            </w:tcBorders>
          </w:tcPr>
          <w:p w14:paraId="478D1F94" w14:textId="77777777" w:rsidR="00EE5860" w:rsidRPr="00441CD0" w:rsidRDefault="00EE5860" w:rsidP="00BB0E1F">
            <w:pPr>
              <w:pStyle w:val="TAC"/>
            </w:pPr>
          </w:p>
        </w:tc>
        <w:tc>
          <w:tcPr>
            <w:tcW w:w="1104" w:type="dxa"/>
            <w:tcBorders>
              <w:right w:val="single" w:sz="4" w:space="0" w:color="auto"/>
            </w:tcBorders>
          </w:tcPr>
          <w:p w14:paraId="0C014729"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tcPr>
          <w:p w14:paraId="2813B3EE" w14:textId="77777777" w:rsidR="00EE5860" w:rsidRPr="00441CD0" w:rsidRDefault="00EE5860" w:rsidP="00BB0E1F">
            <w:pPr>
              <w:pStyle w:val="TAC"/>
            </w:pPr>
            <w:r w:rsidRPr="00441CD0">
              <w:t xml:space="preserve">Type = </w:t>
            </w:r>
            <w:r w:rsidRPr="00441CD0">
              <w:rPr>
                <w:lang w:val="sv-SE"/>
              </w:rPr>
              <w:t>243</w:t>
            </w:r>
            <w:r w:rsidRPr="00441CD0">
              <w:t xml:space="preserve"> (decimal)</w:t>
            </w:r>
          </w:p>
        </w:tc>
        <w:tc>
          <w:tcPr>
            <w:tcW w:w="588" w:type="dxa"/>
            <w:tcBorders>
              <w:left w:val="single" w:sz="4" w:space="0" w:color="auto"/>
            </w:tcBorders>
          </w:tcPr>
          <w:p w14:paraId="16EA889B" w14:textId="77777777" w:rsidR="00EE5860" w:rsidRPr="00441CD0" w:rsidRDefault="00EE5860" w:rsidP="00BB0E1F">
            <w:pPr>
              <w:pStyle w:val="TAC"/>
            </w:pPr>
          </w:p>
        </w:tc>
      </w:tr>
      <w:tr w:rsidR="00EE5860" w:rsidRPr="00441CD0" w14:paraId="66020D13" w14:textId="77777777" w:rsidTr="00BB0E1F">
        <w:trPr>
          <w:jc w:val="center"/>
        </w:trPr>
        <w:tc>
          <w:tcPr>
            <w:tcW w:w="151" w:type="dxa"/>
            <w:tcBorders>
              <w:top w:val="nil"/>
              <w:left w:val="single" w:sz="6" w:space="0" w:color="auto"/>
            </w:tcBorders>
          </w:tcPr>
          <w:p w14:paraId="6A5FE144" w14:textId="77777777" w:rsidR="00EE5860" w:rsidRPr="00441CD0" w:rsidRDefault="00EE5860" w:rsidP="00BB0E1F">
            <w:pPr>
              <w:pStyle w:val="TAC"/>
            </w:pPr>
          </w:p>
        </w:tc>
        <w:tc>
          <w:tcPr>
            <w:tcW w:w="1104" w:type="dxa"/>
            <w:tcBorders>
              <w:right w:val="single" w:sz="4" w:space="0" w:color="auto"/>
            </w:tcBorders>
          </w:tcPr>
          <w:p w14:paraId="7B51D4CD"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tcPr>
          <w:p w14:paraId="0D5DBA48"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5FC00EBB" w14:textId="77777777" w:rsidR="00EE5860" w:rsidRPr="00441CD0" w:rsidRDefault="00EE5860" w:rsidP="00BB0E1F">
            <w:pPr>
              <w:pStyle w:val="TAC"/>
            </w:pPr>
          </w:p>
        </w:tc>
      </w:tr>
      <w:tr w:rsidR="00EE5860" w:rsidRPr="00441CD0" w14:paraId="34549E69" w14:textId="77777777" w:rsidTr="00BB0E1F">
        <w:trPr>
          <w:jc w:val="center"/>
        </w:trPr>
        <w:tc>
          <w:tcPr>
            <w:tcW w:w="151" w:type="dxa"/>
            <w:tcBorders>
              <w:top w:val="nil"/>
              <w:left w:val="single" w:sz="6" w:space="0" w:color="auto"/>
              <w:bottom w:val="nil"/>
            </w:tcBorders>
          </w:tcPr>
          <w:p w14:paraId="77BC7661" w14:textId="77777777" w:rsidR="00EE5860" w:rsidRPr="00441CD0" w:rsidRDefault="00EE5860" w:rsidP="00BB0E1F">
            <w:pPr>
              <w:pStyle w:val="TAC"/>
            </w:pPr>
          </w:p>
        </w:tc>
        <w:tc>
          <w:tcPr>
            <w:tcW w:w="1104" w:type="dxa"/>
            <w:tcBorders>
              <w:bottom w:val="nil"/>
              <w:right w:val="single" w:sz="4" w:space="0" w:color="auto"/>
            </w:tcBorders>
          </w:tcPr>
          <w:p w14:paraId="1416575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38212787"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AF6431A" w14:textId="77777777" w:rsidR="00EE5860" w:rsidRPr="00441CD0" w:rsidRDefault="00EE5860" w:rsidP="00BB0E1F">
            <w:pPr>
              <w:pStyle w:val="TAC"/>
              <w:rPr>
                <w:lang w:eastAsia="zh-CN"/>
              </w:rPr>
            </w:pPr>
            <w:r>
              <w:rPr>
                <w:lang w:eastAsia="zh-CN"/>
              </w:rPr>
              <w:t>GTPUPM</w:t>
            </w:r>
          </w:p>
        </w:tc>
        <w:tc>
          <w:tcPr>
            <w:tcW w:w="589" w:type="dxa"/>
            <w:tcBorders>
              <w:top w:val="single" w:sz="4" w:space="0" w:color="auto"/>
              <w:left w:val="single" w:sz="4" w:space="0" w:color="auto"/>
              <w:bottom w:val="single" w:sz="4" w:space="0" w:color="auto"/>
              <w:right w:val="single" w:sz="4" w:space="0" w:color="auto"/>
            </w:tcBorders>
          </w:tcPr>
          <w:p w14:paraId="04792D37"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7C858B2" w14:textId="77777777" w:rsidR="00EE5860" w:rsidRPr="00441CD0" w:rsidRDefault="00EE5860" w:rsidP="00BB0E1F">
            <w:pPr>
              <w:pStyle w:val="TAC"/>
              <w:rPr>
                <w:lang w:eastAsia="zh-CN"/>
              </w:rPr>
            </w:pPr>
            <w:r w:rsidRPr="00441CD0">
              <w:rPr>
                <w:lang w:eastAsia="zh-CN"/>
              </w:rPr>
              <w:t>UL</w:t>
            </w:r>
          </w:p>
        </w:tc>
        <w:tc>
          <w:tcPr>
            <w:tcW w:w="591" w:type="dxa"/>
            <w:tcBorders>
              <w:top w:val="single" w:sz="4" w:space="0" w:color="auto"/>
              <w:left w:val="single" w:sz="4" w:space="0" w:color="auto"/>
              <w:bottom w:val="single" w:sz="4" w:space="0" w:color="auto"/>
              <w:right w:val="single" w:sz="4" w:space="0" w:color="auto"/>
            </w:tcBorders>
          </w:tcPr>
          <w:p w14:paraId="1BFF639B"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2F9CFAF7" w14:textId="77777777" w:rsidR="00EE5860" w:rsidRPr="00441CD0" w:rsidRDefault="00EE5860" w:rsidP="00BB0E1F">
            <w:pPr>
              <w:pStyle w:val="TAC"/>
            </w:pPr>
          </w:p>
        </w:tc>
      </w:tr>
      <w:tr w:rsidR="00EE5860" w:rsidRPr="00441CD0" w14:paraId="2473DD99" w14:textId="77777777" w:rsidTr="00BB0E1F">
        <w:trPr>
          <w:jc w:val="center"/>
        </w:trPr>
        <w:tc>
          <w:tcPr>
            <w:tcW w:w="151" w:type="dxa"/>
            <w:tcBorders>
              <w:top w:val="nil"/>
              <w:left w:val="single" w:sz="6" w:space="0" w:color="auto"/>
              <w:bottom w:val="single" w:sz="4" w:space="0" w:color="auto"/>
            </w:tcBorders>
          </w:tcPr>
          <w:p w14:paraId="2D4E0354"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24E2778C" w14:textId="77777777" w:rsidR="00EE5860" w:rsidRPr="00441CD0" w:rsidRDefault="00EE5860" w:rsidP="00BB0E1F">
            <w:pPr>
              <w:pStyle w:val="TAC"/>
            </w:pPr>
            <w:r w:rsidRPr="00441CD0">
              <w:rPr>
                <w:lang w:eastAsia="zh-CN"/>
              </w:rPr>
              <w:t>6</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tcPr>
          <w:p w14:paraId="1F10FB0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97ABB64" w14:textId="77777777" w:rsidR="00EE5860" w:rsidRPr="00441CD0" w:rsidRDefault="00EE5860" w:rsidP="00BB0E1F">
            <w:pPr>
              <w:pStyle w:val="TAC"/>
            </w:pPr>
          </w:p>
        </w:tc>
      </w:tr>
    </w:tbl>
    <w:p w14:paraId="0C08EA2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167</w:t>
      </w:r>
      <w:r w:rsidRPr="00441CD0">
        <w:rPr>
          <w:lang w:eastAsia="zh-CN"/>
        </w:rPr>
        <w:t>-</w:t>
      </w:r>
      <w:r w:rsidRPr="00441CD0">
        <w:rPr>
          <w:lang w:eastAsia="ja-JP"/>
        </w:rPr>
        <w:t>1</w:t>
      </w:r>
      <w:r w:rsidRPr="00441CD0">
        <w:t xml:space="preserve">: Requested </w:t>
      </w:r>
      <w:r w:rsidRPr="00441CD0">
        <w:rPr>
          <w:noProof/>
          <w:lang w:eastAsia="zh-CN"/>
        </w:rPr>
        <w:t>Qos Monitoring</w:t>
      </w:r>
    </w:p>
    <w:p w14:paraId="4D0AF2FE" w14:textId="77777777" w:rsidR="00EE5860" w:rsidRPr="00441CD0" w:rsidRDefault="00EE5860" w:rsidP="00EE5860">
      <w:pPr>
        <w:rPr>
          <w:noProof/>
        </w:rPr>
      </w:pPr>
      <w:bookmarkStart w:id="7119" w:name="_Toc27491014"/>
      <w:bookmarkStart w:id="7120" w:name="_Toc27557307"/>
      <w:bookmarkStart w:id="7121" w:name="_Toc27724224"/>
      <w:bookmarkStart w:id="7122" w:name="_Toc36031298"/>
      <w:bookmarkStart w:id="7123" w:name="_Toc36043218"/>
      <w:bookmarkStart w:id="7124" w:name="_Toc36814543"/>
      <w:bookmarkStart w:id="7125" w:name="_Toc44689401"/>
      <w:bookmarkStart w:id="7126" w:name="_Toc44924155"/>
      <w:bookmarkStart w:id="7127" w:name="_Toc51861125"/>
      <w:r w:rsidRPr="00441CD0">
        <w:rPr>
          <w:noProof/>
        </w:rPr>
        <w:t>Octet 5 shall be encoded as follows:</w:t>
      </w:r>
    </w:p>
    <w:p w14:paraId="3818CF8B" w14:textId="77777777" w:rsidR="00EE5860" w:rsidRPr="00441CD0" w:rsidRDefault="00EE5860" w:rsidP="00EE5860">
      <w:pPr>
        <w:pStyle w:val="B1"/>
        <w:rPr>
          <w:noProof/>
        </w:rPr>
      </w:pPr>
      <w:r w:rsidRPr="00441CD0">
        <w:rPr>
          <w:noProof/>
        </w:rPr>
        <w:t>-</w:t>
      </w:r>
      <w:r w:rsidRPr="00441CD0">
        <w:rPr>
          <w:noProof/>
        </w:rPr>
        <w:tab/>
        <w:t>Bit 1 – DL (</w:t>
      </w:r>
      <w:r w:rsidRPr="00441CD0">
        <w:rPr>
          <w:lang w:eastAsia="zh-CN"/>
        </w:rPr>
        <w:t>Downlink)</w:t>
      </w:r>
      <w:r w:rsidRPr="00441CD0">
        <w:rPr>
          <w:noProof/>
        </w:rPr>
        <w:t>: when set to "1", this indicates a request for measuring the downlink packet delay from the UPF (PSA) to the UE.</w:t>
      </w:r>
    </w:p>
    <w:p w14:paraId="2ADED619" w14:textId="77777777" w:rsidR="00EE5860" w:rsidRPr="00441CD0" w:rsidRDefault="00EE5860" w:rsidP="00EE5860">
      <w:pPr>
        <w:pStyle w:val="B1"/>
        <w:rPr>
          <w:noProof/>
        </w:rPr>
      </w:pPr>
      <w:r w:rsidRPr="00441CD0">
        <w:rPr>
          <w:noProof/>
        </w:rPr>
        <w:t>-</w:t>
      </w:r>
      <w:r w:rsidRPr="00441CD0">
        <w:rPr>
          <w:noProof/>
        </w:rPr>
        <w:tab/>
        <w:t>Bit 2 – UL (</w:t>
      </w:r>
      <w:r w:rsidRPr="00441CD0">
        <w:rPr>
          <w:lang w:eastAsia="zh-CN"/>
        </w:rPr>
        <w:t>Uplink)</w:t>
      </w:r>
      <w:r w:rsidRPr="00441CD0">
        <w:rPr>
          <w:noProof/>
        </w:rPr>
        <w:t>: when set to "1", this indicates a request for measuring the uplink packet delay from the UE to the UPF (PSA).</w:t>
      </w:r>
    </w:p>
    <w:p w14:paraId="41C84550" w14:textId="77777777" w:rsidR="00EE5860" w:rsidRDefault="00EE5860" w:rsidP="00EE5860">
      <w:pPr>
        <w:pStyle w:val="B1"/>
        <w:rPr>
          <w:noProof/>
        </w:rPr>
      </w:pPr>
      <w:r w:rsidRPr="00441CD0">
        <w:rPr>
          <w:noProof/>
        </w:rPr>
        <w:t>-</w:t>
      </w:r>
      <w:r w:rsidRPr="00441CD0">
        <w:rPr>
          <w:noProof/>
        </w:rPr>
        <w:tab/>
        <w:t>Bit 3 – RP (</w:t>
      </w:r>
      <w:r w:rsidRPr="00441CD0">
        <w:rPr>
          <w:lang w:eastAsia="zh-CN"/>
        </w:rPr>
        <w:t>Round Trip)</w:t>
      </w:r>
      <w:r w:rsidRPr="00441CD0">
        <w:rPr>
          <w:noProof/>
        </w:rPr>
        <w:t>: when set to "1", this indicates a request for measuring the round trip packet delay between the UPF (PSA) and UE.</w:t>
      </w:r>
    </w:p>
    <w:p w14:paraId="3B17EBCC" w14:textId="77777777" w:rsidR="00EE5860" w:rsidRDefault="00EE5860" w:rsidP="00EE5860">
      <w:pPr>
        <w:pStyle w:val="B1"/>
        <w:rPr>
          <w:noProof/>
        </w:rPr>
      </w:pPr>
      <w:r>
        <w:rPr>
          <w:noProof/>
        </w:rPr>
        <w:t>-</w:t>
      </w:r>
      <w:r>
        <w:rPr>
          <w:noProof/>
        </w:rPr>
        <w:tab/>
        <w:t>Bit 4 – GTPUPM (GTP-U Path Monitoring):</w:t>
      </w:r>
    </w:p>
    <w:p w14:paraId="1FBDD3DE" w14:textId="77777777" w:rsidR="00EE5860" w:rsidRDefault="00EE5860" w:rsidP="00EE5860">
      <w:pPr>
        <w:pStyle w:val="B2"/>
      </w:pPr>
      <w:r>
        <w:rPr>
          <w:noProof/>
        </w:rPr>
        <w:t>-</w:t>
      </w:r>
      <w:r>
        <w:rPr>
          <w:noProof/>
        </w:rPr>
        <w:tab/>
        <w:t>when set to "1, this indicates that the Downlink, Uplink or Round Trip delay shall be measured by using GTP-U path monitoring, i.e. by the I-UPF reporting the one-way end to end accumulated transport delay in UL GTP-U packets towards the PSA; see clause </w:t>
      </w:r>
      <w:r>
        <w:t xml:space="preserve">5.33.3.3 of </w:t>
      </w:r>
      <w:r w:rsidRPr="00441CD0">
        <w:t>3GPP TS 23.501 [28]</w:t>
      </w:r>
      <w:r>
        <w:t>;</w:t>
      </w:r>
    </w:p>
    <w:p w14:paraId="5075AE8F" w14:textId="77777777" w:rsidR="00EE5860" w:rsidRPr="00441CD0" w:rsidRDefault="00EE5860" w:rsidP="00EE5860">
      <w:pPr>
        <w:pStyle w:val="B2"/>
        <w:rPr>
          <w:noProof/>
        </w:rPr>
      </w:pPr>
      <w:r>
        <w:t>-</w:t>
      </w:r>
      <w:r>
        <w:tab/>
        <w:t>when set to "0", this</w:t>
      </w:r>
      <w:r w:rsidRPr="009C19D3">
        <w:rPr>
          <w:noProof/>
        </w:rPr>
        <w:t xml:space="preserve"> </w:t>
      </w:r>
      <w:r>
        <w:rPr>
          <w:noProof/>
        </w:rPr>
        <w:t>indicates that the Downlink, Uplink or Round Trip delay shall be measured by using RAN and UPF time information in GTP-U packets; see clause </w:t>
      </w:r>
      <w:r>
        <w:t xml:space="preserve">5.33.3.2 of </w:t>
      </w:r>
      <w:r w:rsidRPr="00441CD0">
        <w:t>3GPP TS 23.501 [28]</w:t>
      </w:r>
      <w:r>
        <w:t>.</w:t>
      </w:r>
    </w:p>
    <w:p w14:paraId="4DB685A8" w14:textId="77777777" w:rsidR="00EE5860" w:rsidRPr="00441CD0" w:rsidRDefault="00EE5860" w:rsidP="00EE5860">
      <w:pPr>
        <w:pStyle w:val="B1"/>
        <w:rPr>
          <w:noProof/>
        </w:rPr>
      </w:pPr>
      <w:r w:rsidRPr="00441CD0">
        <w:rPr>
          <w:noProof/>
        </w:rPr>
        <w:t>-</w:t>
      </w:r>
      <w:r w:rsidRPr="00441CD0">
        <w:rPr>
          <w:noProof/>
        </w:rPr>
        <w:tab/>
        <w:t xml:space="preserve">Bit </w:t>
      </w:r>
      <w:r>
        <w:rPr>
          <w:noProof/>
        </w:rPr>
        <w:t>5</w:t>
      </w:r>
      <w:r w:rsidRPr="00441CD0">
        <w:rPr>
          <w:noProof/>
        </w:rPr>
        <w:t xml:space="preserve"> to 8: Spare, for future use and set to "0".</w:t>
      </w:r>
    </w:p>
    <w:p w14:paraId="6E325279" w14:textId="77777777" w:rsidR="00EE5860" w:rsidRDefault="00EE5860" w:rsidP="00EE5860">
      <w:pPr>
        <w:pStyle w:val="B1"/>
        <w:ind w:left="0" w:firstLine="0"/>
        <w:rPr>
          <w:noProof/>
        </w:rPr>
      </w:pPr>
      <w:r w:rsidRPr="00441CD0">
        <w:rPr>
          <w:noProof/>
        </w:rPr>
        <w:t>At least one bit shall be set to "1". Several bits may be set to "1".</w:t>
      </w:r>
    </w:p>
    <w:p w14:paraId="1B92E0FF" w14:textId="77777777" w:rsidR="00EE5860" w:rsidRPr="00441CD0" w:rsidRDefault="00EE5860" w:rsidP="00EE5860">
      <w:pPr>
        <w:pStyle w:val="Heading3"/>
      </w:pPr>
      <w:bookmarkStart w:id="7128" w:name="_Toc57930896"/>
      <w:bookmarkStart w:id="7129" w:name="_Toc57931526"/>
      <w:bookmarkStart w:id="7130" w:name="_Toc67499918"/>
      <w:r w:rsidRPr="00441CD0">
        <w:t>8.</w:t>
      </w:r>
      <w:r w:rsidRPr="00441CD0">
        <w:rPr>
          <w:lang w:val="en-US"/>
        </w:rPr>
        <w:t>2.168</w:t>
      </w:r>
      <w:r w:rsidRPr="00441CD0">
        <w:tab/>
        <w:t>Reporting Frequency</w:t>
      </w:r>
      <w:bookmarkEnd w:id="7119"/>
      <w:bookmarkEnd w:id="7120"/>
      <w:bookmarkEnd w:id="7121"/>
      <w:bookmarkEnd w:id="7122"/>
      <w:bookmarkEnd w:id="7123"/>
      <w:bookmarkEnd w:id="7124"/>
      <w:bookmarkEnd w:id="7125"/>
      <w:bookmarkEnd w:id="7126"/>
      <w:bookmarkEnd w:id="7127"/>
      <w:bookmarkEnd w:id="7128"/>
      <w:bookmarkEnd w:id="7129"/>
      <w:bookmarkEnd w:id="7130"/>
    </w:p>
    <w:p w14:paraId="6CCE65FC" w14:textId="77777777" w:rsidR="00EE5860" w:rsidRPr="00441CD0" w:rsidRDefault="00EE5860" w:rsidP="00EE5860">
      <w:pPr>
        <w:rPr>
          <w:lang w:eastAsia="zh-CN"/>
        </w:rPr>
      </w:pPr>
      <w:r w:rsidRPr="00441CD0">
        <w:t xml:space="preserve">The </w:t>
      </w:r>
      <w:r w:rsidRPr="00441CD0">
        <w:rPr>
          <w:lang w:val="en-US" w:eastAsia="zh-CN"/>
        </w:rPr>
        <w:t xml:space="preserve">Reporting Frequency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8.2.168-1.</w:t>
      </w:r>
      <w:r w:rsidRPr="00441CD0">
        <w:rPr>
          <w:rFonts w:hint="eastAsia"/>
          <w:lang w:eastAsia="zh-CN"/>
        </w:rPr>
        <w:t xml:space="preserve"> It indicates </w:t>
      </w:r>
      <w:r w:rsidRPr="00441CD0">
        <w:t xml:space="preserve">the </w:t>
      </w:r>
      <w:r w:rsidRPr="00441CD0">
        <w:rPr>
          <w:lang w:val="en-US"/>
        </w:rPr>
        <w:t xml:space="preserve">frequency for </w:t>
      </w:r>
      <w:r w:rsidRPr="00441CD0">
        <w:t>the UP function to send a QoS Monitoring report to the CP function</w:t>
      </w:r>
      <w:r w:rsidRPr="00441CD0">
        <w:rPr>
          <w:lang w:eastAsia="zh-CN"/>
        </w:rPr>
        <w:t>.</w:t>
      </w:r>
    </w:p>
    <w:p w14:paraId="452B5C1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CA9BD45" w14:textId="77777777" w:rsidTr="00BB0E1F">
        <w:trPr>
          <w:jc w:val="center"/>
        </w:trPr>
        <w:tc>
          <w:tcPr>
            <w:tcW w:w="151" w:type="dxa"/>
            <w:tcBorders>
              <w:top w:val="single" w:sz="6" w:space="0" w:color="auto"/>
              <w:left w:val="single" w:sz="6" w:space="0" w:color="auto"/>
              <w:bottom w:val="nil"/>
              <w:right w:val="nil"/>
            </w:tcBorders>
          </w:tcPr>
          <w:p w14:paraId="2B79061F" w14:textId="77777777" w:rsidR="00EE5860" w:rsidRPr="00441CD0" w:rsidRDefault="00EE5860" w:rsidP="00BB0E1F">
            <w:pPr>
              <w:pStyle w:val="TAC"/>
            </w:pPr>
          </w:p>
        </w:tc>
        <w:tc>
          <w:tcPr>
            <w:tcW w:w="1104" w:type="dxa"/>
            <w:tcBorders>
              <w:top w:val="single" w:sz="6" w:space="0" w:color="auto"/>
              <w:left w:val="nil"/>
              <w:bottom w:val="nil"/>
              <w:right w:val="nil"/>
            </w:tcBorders>
          </w:tcPr>
          <w:p w14:paraId="5CECA15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CF6446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ABB775" w14:textId="77777777" w:rsidR="00EE5860" w:rsidRPr="00441CD0" w:rsidRDefault="00EE5860" w:rsidP="00BB0E1F">
            <w:pPr>
              <w:pStyle w:val="TAC"/>
            </w:pPr>
          </w:p>
        </w:tc>
      </w:tr>
      <w:tr w:rsidR="00EE5860" w:rsidRPr="00441CD0" w14:paraId="335C196E" w14:textId="77777777" w:rsidTr="00BB0E1F">
        <w:trPr>
          <w:jc w:val="center"/>
        </w:trPr>
        <w:tc>
          <w:tcPr>
            <w:tcW w:w="151" w:type="dxa"/>
            <w:tcBorders>
              <w:top w:val="nil"/>
              <w:left w:val="single" w:sz="6" w:space="0" w:color="auto"/>
              <w:bottom w:val="nil"/>
              <w:right w:val="nil"/>
            </w:tcBorders>
          </w:tcPr>
          <w:p w14:paraId="46CF01FE" w14:textId="77777777" w:rsidR="00EE5860" w:rsidRPr="00441CD0" w:rsidRDefault="00EE5860" w:rsidP="00BB0E1F">
            <w:pPr>
              <w:pStyle w:val="TAC"/>
            </w:pPr>
          </w:p>
        </w:tc>
        <w:tc>
          <w:tcPr>
            <w:tcW w:w="1104" w:type="dxa"/>
            <w:tcBorders>
              <w:top w:val="nil"/>
              <w:left w:val="nil"/>
              <w:bottom w:val="nil"/>
              <w:right w:val="nil"/>
            </w:tcBorders>
            <w:hideMark/>
          </w:tcPr>
          <w:p w14:paraId="0E8C45E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662F74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DB52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A9B43E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89927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C4E86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15677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2F90E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9D6E9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BC3578" w14:textId="77777777" w:rsidR="00EE5860" w:rsidRPr="00441CD0" w:rsidRDefault="00EE5860" w:rsidP="00BB0E1F">
            <w:pPr>
              <w:pStyle w:val="TAC"/>
            </w:pPr>
          </w:p>
        </w:tc>
      </w:tr>
      <w:tr w:rsidR="00EE5860" w:rsidRPr="00441CD0" w14:paraId="36C91BEA" w14:textId="77777777" w:rsidTr="00BB0E1F">
        <w:trPr>
          <w:jc w:val="center"/>
        </w:trPr>
        <w:tc>
          <w:tcPr>
            <w:tcW w:w="151" w:type="dxa"/>
            <w:tcBorders>
              <w:top w:val="nil"/>
              <w:left w:val="single" w:sz="6" w:space="0" w:color="auto"/>
              <w:bottom w:val="nil"/>
              <w:right w:val="nil"/>
            </w:tcBorders>
          </w:tcPr>
          <w:p w14:paraId="6F486C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3A8A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E9EBF3" w14:textId="77777777" w:rsidR="00EE5860" w:rsidRPr="00441CD0" w:rsidRDefault="00EE5860" w:rsidP="00BB0E1F">
            <w:pPr>
              <w:pStyle w:val="TAC"/>
            </w:pPr>
            <w:r w:rsidRPr="00441CD0">
              <w:t xml:space="preserve">Type = </w:t>
            </w:r>
            <w:r w:rsidRPr="00441CD0">
              <w:rPr>
                <w:lang w:val="sv-SE"/>
              </w:rPr>
              <w:t>244</w:t>
            </w:r>
            <w:r w:rsidRPr="00441CD0">
              <w:t xml:space="preserve"> (decimal)</w:t>
            </w:r>
          </w:p>
        </w:tc>
        <w:tc>
          <w:tcPr>
            <w:tcW w:w="588" w:type="dxa"/>
            <w:tcBorders>
              <w:top w:val="nil"/>
              <w:left w:val="single" w:sz="4" w:space="0" w:color="auto"/>
              <w:bottom w:val="nil"/>
              <w:right w:val="single" w:sz="6" w:space="0" w:color="auto"/>
            </w:tcBorders>
          </w:tcPr>
          <w:p w14:paraId="120DCEF4" w14:textId="77777777" w:rsidR="00EE5860" w:rsidRPr="00441CD0" w:rsidRDefault="00EE5860" w:rsidP="00BB0E1F">
            <w:pPr>
              <w:pStyle w:val="TAC"/>
            </w:pPr>
          </w:p>
        </w:tc>
      </w:tr>
      <w:tr w:rsidR="00EE5860" w:rsidRPr="00441CD0" w14:paraId="6CB17088" w14:textId="77777777" w:rsidTr="00BB0E1F">
        <w:trPr>
          <w:jc w:val="center"/>
        </w:trPr>
        <w:tc>
          <w:tcPr>
            <w:tcW w:w="151" w:type="dxa"/>
            <w:tcBorders>
              <w:top w:val="nil"/>
              <w:left w:val="single" w:sz="6" w:space="0" w:color="auto"/>
              <w:bottom w:val="nil"/>
              <w:right w:val="nil"/>
            </w:tcBorders>
          </w:tcPr>
          <w:p w14:paraId="5C40BF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E21C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263B30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D8E40D" w14:textId="77777777" w:rsidR="00EE5860" w:rsidRPr="00441CD0" w:rsidRDefault="00EE5860" w:rsidP="00BB0E1F">
            <w:pPr>
              <w:pStyle w:val="TAC"/>
            </w:pPr>
          </w:p>
        </w:tc>
      </w:tr>
      <w:tr w:rsidR="00EE5860" w:rsidRPr="00441CD0" w14:paraId="2E29DDA4" w14:textId="77777777" w:rsidTr="00BB0E1F">
        <w:trPr>
          <w:jc w:val="center"/>
        </w:trPr>
        <w:tc>
          <w:tcPr>
            <w:tcW w:w="151" w:type="dxa"/>
            <w:tcBorders>
              <w:top w:val="nil"/>
              <w:left w:val="single" w:sz="6" w:space="0" w:color="auto"/>
              <w:bottom w:val="nil"/>
              <w:right w:val="nil"/>
            </w:tcBorders>
          </w:tcPr>
          <w:p w14:paraId="6E36F8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F6CA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0FB3EC63" w14:textId="77777777" w:rsidR="00EE5860" w:rsidRPr="00441CD0" w:rsidRDefault="00EE5860" w:rsidP="00BB0E1F">
            <w:pPr>
              <w:pStyle w:val="TAC"/>
              <w:rPr>
                <w:lang w:val="sv-SE" w:eastAsia="zh-CN"/>
              </w:rPr>
            </w:pPr>
            <w:r w:rsidRPr="00441CD0">
              <w:rPr>
                <w:rFonts w:hint="eastAsia"/>
                <w:lang w:val="sv-SE" w:eastAsia="zh-CN"/>
              </w:rPr>
              <w:t>S</w:t>
            </w:r>
            <w:r w:rsidRPr="00441CD0">
              <w:rPr>
                <w:lang w:val="sv-SE" w:eastAsia="zh-CN"/>
              </w:rPr>
              <w:t>pare</w:t>
            </w:r>
          </w:p>
        </w:tc>
        <w:tc>
          <w:tcPr>
            <w:tcW w:w="589" w:type="dxa"/>
            <w:tcBorders>
              <w:top w:val="single" w:sz="4" w:space="0" w:color="auto"/>
              <w:left w:val="single" w:sz="4" w:space="0" w:color="auto"/>
              <w:bottom w:val="single" w:sz="4" w:space="0" w:color="auto"/>
              <w:right w:val="single" w:sz="4" w:space="0" w:color="auto"/>
            </w:tcBorders>
            <w:hideMark/>
          </w:tcPr>
          <w:p w14:paraId="04805A80" w14:textId="77777777" w:rsidR="00EE5860" w:rsidRPr="00441CD0" w:rsidRDefault="00EE5860" w:rsidP="00BB0E1F">
            <w:pPr>
              <w:pStyle w:val="TAC"/>
              <w:rPr>
                <w:lang w:eastAsia="zh-CN"/>
              </w:rPr>
            </w:pPr>
            <w:r w:rsidRPr="00441CD0">
              <w:rPr>
                <w:rFonts w:hint="eastAsia"/>
                <w:lang w:eastAsia="zh-CN"/>
              </w:rPr>
              <w:t>S</w:t>
            </w:r>
            <w:r w:rsidRPr="00441CD0">
              <w:rPr>
                <w:lang w:eastAsia="zh-CN"/>
              </w:rPr>
              <w:t>ESRL</w:t>
            </w:r>
          </w:p>
        </w:tc>
        <w:tc>
          <w:tcPr>
            <w:tcW w:w="588" w:type="dxa"/>
            <w:tcBorders>
              <w:top w:val="single" w:sz="4" w:space="0" w:color="auto"/>
              <w:left w:val="single" w:sz="4" w:space="0" w:color="auto"/>
              <w:bottom w:val="single" w:sz="4" w:space="0" w:color="auto"/>
              <w:right w:val="single" w:sz="4" w:space="0" w:color="auto"/>
            </w:tcBorders>
            <w:hideMark/>
          </w:tcPr>
          <w:p w14:paraId="4B1C8D62" w14:textId="77777777" w:rsidR="00EE5860" w:rsidRPr="00441CD0" w:rsidRDefault="00EE5860" w:rsidP="00BB0E1F">
            <w:pPr>
              <w:pStyle w:val="TAC"/>
              <w:rPr>
                <w:lang w:eastAsia="zh-CN"/>
              </w:rPr>
            </w:pPr>
            <w:r w:rsidRPr="00441CD0">
              <w:rPr>
                <w:lang w:eastAsia="zh-CN"/>
              </w:rPr>
              <w:t>PERIO</w:t>
            </w:r>
          </w:p>
        </w:tc>
        <w:tc>
          <w:tcPr>
            <w:tcW w:w="589" w:type="dxa"/>
            <w:tcBorders>
              <w:top w:val="single" w:sz="4" w:space="0" w:color="auto"/>
              <w:left w:val="single" w:sz="4" w:space="0" w:color="auto"/>
              <w:bottom w:val="single" w:sz="4" w:space="0" w:color="auto"/>
              <w:right w:val="single" w:sz="4" w:space="0" w:color="auto"/>
            </w:tcBorders>
            <w:hideMark/>
          </w:tcPr>
          <w:p w14:paraId="2168BAE0" w14:textId="77777777" w:rsidR="00EE5860" w:rsidRPr="00441CD0" w:rsidRDefault="00EE5860" w:rsidP="00BB0E1F">
            <w:pPr>
              <w:pStyle w:val="TAC"/>
              <w:rPr>
                <w:lang w:eastAsia="zh-CN"/>
              </w:rPr>
            </w:pPr>
            <w:r w:rsidRPr="00441CD0">
              <w:rPr>
                <w:lang w:eastAsia="zh-CN"/>
              </w:rPr>
              <w:t>EVETT</w:t>
            </w:r>
          </w:p>
        </w:tc>
        <w:tc>
          <w:tcPr>
            <w:tcW w:w="588" w:type="dxa"/>
            <w:tcBorders>
              <w:top w:val="nil"/>
              <w:left w:val="single" w:sz="4" w:space="0" w:color="auto"/>
              <w:bottom w:val="nil"/>
              <w:right w:val="single" w:sz="6" w:space="0" w:color="auto"/>
            </w:tcBorders>
          </w:tcPr>
          <w:p w14:paraId="49D5E7C9" w14:textId="77777777" w:rsidR="00EE5860" w:rsidRPr="00441CD0" w:rsidRDefault="00EE5860" w:rsidP="00BB0E1F">
            <w:pPr>
              <w:pStyle w:val="TAC"/>
            </w:pPr>
          </w:p>
        </w:tc>
      </w:tr>
      <w:tr w:rsidR="00EE5860" w:rsidRPr="00441CD0" w14:paraId="1FD9C672" w14:textId="77777777" w:rsidTr="00BB0E1F">
        <w:trPr>
          <w:jc w:val="center"/>
        </w:trPr>
        <w:tc>
          <w:tcPr>
            <w:tcW w:w="151" w:type="dxa"/>
            <w:tcBorders>
              <w:top w:val="nil"/>
              <w:left w:val="single" w:sz="6" w:space="0" w:color="auto"/>
              <w:bottom w:val="single" w:sz="4" w:space="0" w:color="auto"/>
              <w:right w:val="nil"/>
            </w:tcBorders>
          </w:tcPr>
          <w:p w14:paraId="1728AB5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418BB0" w14:textId="77777777" w:rsidR="00EE5860" w:rsidRPr="00441CD0" w:rsidRDefault="00EE5860" w:rsidP="00BB0E1F">
            <w:pPr>
              <w:pStyle w:val="TAC"/>
            </w:pPr>
            <w:r w:rsidRPr="00441CD0">
              <w:rPr>
                <w:lang w:val="sv-SE"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988E1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8F05AF" w14:textId="77777777" w:rsidR="00EE5860" w:rsidRPr="00441CD0" w:rsidRDefault="00EE5860" w:rsidP="00BB0E1F">
            <w:pPr>
              <w:pStyle w:val="TAC"/>
            </w:pPr>
          </w:p>
        </w:tc>
      </w:tr>
    </w:tbl>
    <w:p w14:paraId="009EBB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Reporting Frequency</w:t>
      </w:r>
    </w:p>
    <w:p w14:paraId="649BB1D5" w14:textId="77777777" w:rsidR="00EE5860" w:rsidRPr="00441CD0" w:rsidRDefault="00EE5860" w:rsidP="00EE5860">
      <w:pPr>
        <w:rPr>
          <w:noProof/>
        </w:rPr>
      </w:pPr>
      <w:r w:rsidRPr="00441CD0">
        <w:rPr>
          <w:noProof/>
        </w:rPr>
        <w:t>Octet 5 shall be encoded as follows:</w:t>
      </w:r>
    </w:p>
    <w:p w14:paraId="44023091" w14:textId="77777777" w:rsidR="00EE5860" w:rsidRPr="00441CD0" w:rsidRDefault="00EE5860" w:rsidP="00EE5860">
      <w:pPr>
        <w:pStyle w:val="B1"/>
        <w:rPr>
          <w:noProof/>
        </w:rPr>
      </w:pPr>
      <w:r w:rsidRPr="00441CD0">
        <w:rPr>
          <w:noProof/>
        </w:rPr>
        <w:t>-</w:t>
      </w:r>
      <w:r w:rsidRPr="00441CD0">
        <w:rPr>
          <w:noProof/>
        </w:rPr>
        <w:tab/>
        <w:t xml:space="preserve">Bit 1 – EVETT (Event Triggered QoS monitoring reporting): when set to "1", this indicates </w:t>
      </w:r>
      <w:r w:rsidRPr="00441CD0">
        <w:t>the delay for QoS monitoring is reported when the delay exceeds a threshold</w:t>
      </w:r>
      <w:r w:rsidRPr="00441CD0">
        <w:rPr>
          <w:noProof/>
        </w:rPr>
        <w:t>.</w:t>
      </w:r>
    </w:p>
    <w:p w14:paraId="230DF71B" w14:textId="77777777" w:rsidR="00EE5860" w:rsidRPr="00441CD0" w:rsidRDefault="00EE5860" w:rsidP="00EE5860">
      <w:pPr>
        <w:pStyle w:val="B1"/>
        <w:rPr>
          <w:noProof/>
        </w:rPr>
      </w:pPr>
      <w:r w:rsidRPr="00441CD0">
        <w:rPr>
          <w:noProof/>
        </w:rPr>
        <w:t>-</w:t>
      </w:r>
      <w:r w:rsidRPr="00441CD0">
        <w:rPr>
          <w:noProof/>
        </w:rPr>
        <w:tab/>
        <w:t xml:space="preserve">Bit 2 – PERIO (Periodic QoS monitoring reporting): when set to "1", this indicates </w:t>
      </w:r>
      <w:r w:rsidRPr="00441CD0">
        <w:t>the delay for QoS monitoring is reported periodicly</w:t>
      </w:r>
      <w:r w:rsidRPr="00441CD0">
        <w:rPr>
          <w:noProof/>
        </w:rPr>
        <w:t>.</w:t>
      </w:r>
    </w:p>
    <w:p w14:paraId="69CD84C6" w14:textId="77777777" w:rsidR="00EE5860" w:rsidRPr="00441CD0" w:rsidRDefault="00EE5860" w:rsidP="00EE5860">
      <w:pPr>
        <w:pStyle w:val="B1"/>
        <w:rPr>
          <w:noProof/>
        </w:rPr>
      </w:pPr>
      <w:r w:rsidRPr="00441CD0">
        <w:rPr>
          <w:noProof/>
        </w:rPr>
        <w:t>-</w:t>
      </w:r>
      <w:r w:rsidRPr="00441CD0">
        <w:rPr>
          <w:noProof/>
        </w:rPr>
        <w:tab/>
        <w:t xml:space="preserve">Bit 3 – </w:t>
      </w:r>
      <w:r w:rsidRPr="00441CD0">
        <w:rPr>
          <w:rFonts w:hint="eastAsia"/>
          <w:lang w:eastAsia="zh-CN"/>
        </w:rPr>
        <w:t>S</w:t>
      </w:r>
      <w:r w:rsidRPr="00441CD0">
        <w:rPr>
          <w:lang w:eastAsia="zh-CN"/>
        </w:rPr>
        <w:t>ESRL</w:t>
      </w:r>
      <w:r w:rsidRPr="00441CD0">
        <w:rPr>
          <w:noProof/>
        </w:rPr>
        <w:t xml:space="preserve"> (</w:t>
      </w:r>
      <w:r w:rsidRPr="00441CD0">
        <w:rPr>
          <w:lang w:eastAsia="zh-CN"/>
        </w:rPr>
        <w:t>Session Released</w:t>
      </w:r>
      <w:r w:rsidRPr="00441CD0">
        <w:rPr>
          <w:noProof/>
        </w:rPr>
        <w:t xml:space="preserve"> QoS monitoring reporting</w:t>
      </w:r>
      <w:r w:rsidRPr="00441CD0">
        <w:rPr>
          <w:lang w:eastAsia="zh-CN"/>
        </w:rPr>
        <w:t>)</w:t>
      </w:r>
      <w:r w:rsidRPr="00441CD0">
        <w:rPr>
          <w:noProof/>
        </w:rPr>
        <w:t xml:space="preserve">: when set to "1", this indicates </w:t>
      </w:r>
      <w:r w:rsidRPr="00441CD0">
        <w:t>the delay for QoS monitoring is reported when the PDU session is released.</w:t>
      </w:r>
    </w:p>
    <w:p w14:paraId="0C6B8217" w14:textId="77777777" w:rsidR="00EE5860" w:rsidRPr="00441CD0" w:rsidRDefault="00EE5860" w:rsidP="00EE5860">
      <w:pPr>
        <w:pStyle w:val="B1"/>
      </w:pPr>
      <w:r w:rsidRPr="00441CD0">
        <w:rPr>
          <w:noProof/>
        </w:rPr>
        <w:t>-</w:t>
      </w:r>
      <w:r w:rsidRPr="00441CD0">
        <w:rPr>
          <w:noProof/>
        </w:rPr>
        <w:tab/>
        <w:t xml:space="preserve">Bits 4 to 8: </w:t>
      </w:r>
      <w:r w:rsidRPr="00441CD0">
        <w:t>Spare, for future use and set to "0".</w:t>
      </w:r>
    </w:p>
    <w:p w14:paraId="136A5DE3" w14:textId="77777777" w:rsidR="00EE5860" w:rsidRPr="00441CD0" w:rsidRDefault="00EE5860" w:rsidP="00EE5860">
      <w:pPr>
        <w:rPr>
          <w:noProof/>
        </w:rPr>
      </w:pPr>
      <w:r w:rsidRPr="00441CD0">
        <w:rPr>
          <w:noProof/>
        </w:rPr>
        <w:t>At least one bit shall be set to "1". Several bits may be set to "1".</w:t>
      </w:r>
    </w:p>
    <w:p w14:paraId="72A08369" w14:textId="77777777" w:rsidR="00EE5860" w:rsidRPr="00441CD0" w:rsidRDefault="00EE5860" w:rsidP="00EE5860">
      <w:pPr>
        <w:pStyle w:val="Heading3"/>
      </w:pPr>
      <w:bookmarkStart w:id="7131" w:name="_Toc27491015"/>
      <w:bookmarkStart w:id="7132" w:name="_Toc27557308"/>
      <w:bookmarkStart w:id="7133" w:name="_Toc27724225"/>
      <w:bookmarkStart w:id="7134" w:name="_Toc36031299"/>
      <w:bookmarkStart w:id="7135" w:name="_Toc36043219"/>
      <w:bookmarkStart w:id="7136" w:name="_Toc36814544"/>
      <w:bookmarkStart w:id="7137" w:name="_Toc44689402"/>
      <w:bookmarkStart w:id="7138" w:name="_Toc44924156"/>
      <w:bookmarkStart w:id="7139" w:name="_Toc51861126"/>
      <w:bookmarkStart w:id="7140" w:name="_Toc57930897"/>
      <w:bookmarkStart w:id="7141" w:name="_Toc57931527"/>
      <w:bookmarkStart w:id="7142" w:name="_Toc67499919"/>
      <w:r w:rsidRPr="00441CD0">
        <w:t>8.</w:t>
      </w:r>
      <w:r w:rsidRPr="00441CD0">
        <w:rPr>
          <w:lang w:val="en-US"/>
        </w:rPr>
        <w:t>2.169</w:t>
      </w:r>
      <w:r w:rsidRPr="00441CD0">
        <w:tab/>
        <w:t>Packet Delay Thresholds</w:t>
      </w:r>
      <w:bookmarkEnd w:id="7131"/>
      <w:bookmarkEnd w:id="7132"/>
      <w:bookmarkEnd w:id="7133"/>
      <w:bookmarkEnd w:id="7134"/>
      <w:bookmarkEnd w:id="7135"/>
      <w:bookmarkEnd w:id="7136"/>
      <w:bookmarkEnd w:id="7137"/>
      <w:bookmarkEnd w:id="7138"/>
      <w:bookmarkEnd w:id="7139"/>
      <w:bookmarkEnd w:id="7140"/>
      <w:bookmarkEnd w:id="7141"/>
      <w:bookmarkEnd w:id="7142"/>
    </w:p>
    <w:p w14:paraId="12DE4AF5" w14:textId="77777777" w:rsidR="00EE5860" w:rsidRPr="00441CD0" w:rsidRDefault="00EE5860" w:rsidP="00EE5860">
      <w:pPr>
        <w:rPr>
          <w:lang w:eastAsia="ja-JP"/>
        </w:rPr>
      </w:pPr>
      <w:r w:rsidRPr="00441CD0">
        <w:t xml:space="preserve">The Packet Delay Thresholds IE contains a packet delay thresholds in milliseconds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8.2.169-1</w:t>
      </w:r>
      <w:r w:rsidRPr="00441CD0">
        <w:rPr>
          <w:lang w:eastAsia="ja-JP"/>
        </w:rPr>
        <w:t>.</w:t>
      </w:r>
    </w:p>
    <w:p w14:paraId="74EE5D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44AFB7D7" w14:textId="77777777" w:rsidTr="00BB0E1F">
        <w:trPr>
          <w:jc w:val="center"/>
        </w:trPr>
        <w:tc>
          <w:tcPr>
            <w:tcW w:w="151" w:type="dxa"/>
            <w:tcBorders>
              <w:top w:val="single" w:sz="6" w:space="0" w:color="auto"/>
              <w:left w:val="single" w:sz="6" w:space="0" w:color="auto"/>
              <w:bottom w:val="nil"/>
            </w:tcBorders>
          </w:tcPr>
          <w:p w14:paraId="77883EDE" w14:textId="77777777" w:rsidR="00EE5860" w:rsidRPr="00441CD0" w:rsidRDefault="00EE5860" w:rsidP="00BB0E1F">
            <w:pPr>
              <w:pStyle w:val="TAC"/>
            </w:pPr>
          </w:p>
        </w:tc>
        <w:tc>
          <w:tcPr>
            <w:tcW w:w="1104" w:type="dxa"/>
          </w:tcPr>
          <w:p w14:paraId="40E0B7AB" w14:textId="77777777" w:rsidR="00EE5860" w:rsidRPr="00441CD0" w:rsidRDefault="00EE5860" w:rsidP="00BB0E1F">
            <w:pPr>
              <w:pStyle w:val="TAH"/>
            </w:pPr>
          </w:p>
        </w:tc>
        <w:tc>
          <w:tcPr>
            <w:tcW w:w="4710" w:type="dxa"/>
            <w:gridSpan w:val="8"/>
          </w:tcPr>
          <w:p w14:paraId="07F3000E" w14:textId="77777777" w:rsidR="00EE5860" w:rsidRPr="00441CD0" w:rsidRDefault="00EE5860" w:rsidP="00BB0E1F">
            <w:pPr>
              <w:pStyle w:val="TAH"/>
            </w:pPr>
            <w:r w:rsidRPr="00441CD0">
              <w:t>Bits</w:t>
            </w:r>
          </w:p>
        </w:tc>
        <w:tc>
          <w:tcPr>
            <w:tcW w:w="588" w:type="dxa"/>
          </w:tcPr>
          <w:p w14:paraId="1055BFE7" w14:textId="77777777" w:rsidR="00EE5860" w:rsidRPr="00441CD0" w:rsidRDefault="00EE5860" w:rsidP="00BB0E1F">
            <w:pPr>
              <w:pStyle w:val="TAC"/>
            </w:pPr>
          </w:p>
        </w:tc>
      </w:tr>
      <w:tr w:rsidR="00EE5860" w:rsidRPr="00441CD0" w14:paraId="7C014CFB" w14:textId="77777777" w:rsidTr="00BB0E1F">
        <w:trPr>
          <w:jc w:val="center"/>
        </w:trPr>
        <w:tc>
          <w:tcPr>
            <w:tcW w:w="151" w:type="dxa"/>
            <w:tcBorders>
              <w:top w:val="nil"/>
              <w:left w:val="single" w:sz="6" w:space="0" w:color="auto"/>
            </w:tcBorders>
          </w:tcPr>
          <w:p w14:paraId="242C926B" w14:textId="77777777" w:rsidR="00EE5860" w:rsidRPr="00441CD0" w:rsidRDefault="00EE5860" w:rsidP="00BB0E1F">
            <w:pPr>
              <w:pStyle w:val="TAC"/>
            </w:pPr>
          </w:p>
        </w:tc>
        <w:tc>
          <w:tcPr>
            <w:tcW w:w="1104" w:type="dxa"/>
          </w:tcPr>
          <w:p w14:paraId="5CF9C825" w14:textId="77777777" w:rsidR="00EE5860" w:rsidRPr="00441CD0" w:rsidRDefault="00EE5860" w:rsidP="00BB0E1F">
            <w:pPr>
              <w:pStyle w:val="TAH"/>
            </w:pPr>
            <w:r w:rsidRPr="00441CD0">
              <w:t>Octets</w:t>
            </w:r>
          </w:p>
        </w:tc>
        <w:tc>
          <w:tcPr>
            <w:tcW w:w="588" w:type="dxa"/>
            <w:tcBorders>
              <w:bottom w:val="single" w:sz="4" w:space="0" w:color="auto"/>
            </w:tcBorders>
          </w:tcPr>
          <w:p w14:paraId="758012E6" w14:textId="77777777" w:rsidR="00EE5860" w:rsidRPr="00441CD0" w:rsidRDefault="00EE5860" w:rsidP="00BB0E1F">
            <w:pPr>
              <w:pStyle w:val="TAH"/>
            </w:pPr>
            <w:r w:rsidRPr="00441CD0">
              <w:t>8</w:t>
            </w:r>
          </w:p>
        </w:tc>
        <w:tc>
          <w:tcPr>
            <w:tcW w:w="589" w:type="dxa"/>
            <w:tcBorders>
              <w:bottom w:val="single" w:sz="4" w:space="0" w:color="auto"/>
            </w:tcBorders>
          </w:tcPr>
          <w:p w14:paraId="4D61EB21" w14:textId="77777777" w:rsidR="00EE5860" w:rsidRPr="00441CD0" w:rsidRDefault="00EE5860" w:rsidP="00BB0E1F">
            <w:pPr>
              <w:pStyle w:val="TAH"/>
            </w:pPr>
            <w:r w:rsidRPr="00441CD0">
              <w:t>7</w:t>
            </w:r>
          </w:p>
        </w:tc>
        <w:tc>
          <w:tcPr>
            <w:tcW w:w="589" w:type="dxa"/>
            <w:tcBorders>
              <w:bottom w:val="single" w:sz="4" w:space="0" w:color="auto"/>
            </w:tcBorders>
          </w:tcPr>
          <w:p w14:paraId="40862848" w14:textId="77777777" w:rsidR="00EE5860" w:rsidRPr="00441CD0" w:rsidRDefault="00EE5860" w:rsidP="00BB0E1F">
            <w:pPr>
              <w:pStyle w:val="TAH"/>
            </w:pPr>
            <w:r w:rsidRPr="00441CD0">
              <w:t>6</w:t>
            </w:r>
          </w:p>
        </w:tc>
        <w:tc>
          <w:tcPr>
            <w:tcW w:w="589" w:type="dxa"/>
            <w:tcBorders>
              <w:bottom w:val="single" w:sz="4" w:space="0" w:color="auto"/>
            </w:tcBorders>
          </w:tcPr>
          <w:p w14:paraId="75C41D15" w14:textId="77777777" w:rsidR="00EE5860" w:rsidRPr="00441CD0" w:rsidRDefault="00EE5860" w:rsidP="00BB0E1F">
            <w:pPr>
              <w:pStyle w:val="TAH"/>
            </w:pPr>
            <w:r w:rsidRPr="00441CD0">
              <w:t>5</w:t>
            </w:r>
          </w:p>
        </w:tc>
        <w:tc>
          <w:tcPr>
            <w:tcW w:w="589" w:type="dxa"/>
            <w:tcBorders>
              <w:bottom w:val="single" w:sz="4" w:space="0" w:color="auto"/>
            </w:tcBorders>
          </w:tcPr>
          <w:p w14:paraId="7F9CA10A" w14:textId="77777777" w:rsidR="00EE5860" w:rsidRPr="00441CD0" w:rsidRDefault="00EE5860" w:rsidP="00BB0E1F">
            <w:pPr>
              <w:pStyle w:val="TAH"/>
            </w:pPr>
            <w:r w:rsidRPr="00441CD0">
              <w:t>4</w:t>
            </w:r>
          </w:p>
        </w:tc>
        <w:tc>
          <w:tcPr>
            <w:tcW w:w="589" w:type="dxa"/>
            <w:tcBorders>
              <w:bottom w:val="single" w:sz="4" w:space="0" w:color="auto"/>
            </w:tcBorders>
          </w:tcPr>
          <w:p w14:paraId="36DB0AEC" w14:textId="77777777" w:rsidR="00EE5860" w:rsidRPr="00441CD0" w:rsidRDefault="00EE5860" w:rsidP="00BB0E1F">
            <w:pPr>
              <w:pStyle w:val="TAH"/>
            </w:pPr>
            <w:r w:rsidRPr="00441CD0">
              <w:t>3</w:t>
            </w:r>
          </w:p>
        </w:tc>
        <w:tc>
          <w:tcPr>
            <w:tcW w:w="588" w:type="dxa"/>
            <w:tcBorders>
              <w:bottom w:val="single" w:sz="4" w:space="0" w:color="auto"/>
            </w:tcBorders>
          </w:tcPr>
          <w:p w14:paraId="0C3ED72E" w14:textId="77777777" w:rsidR="00EE5860" w:rsidRPr="00441CD0" w:rsidRDefault="00EE5860" w:rsidP="00BB0E1F">
            <w:pPr>
              <w:pStyle w:val="TAH"/>
            </w:pPr>
            <w:r w:rsidRPr="00441CD0">
              <w:t>2</w:t>
            </w:r>
          </w:p>
        </w:tc>
        <w:tc>
          <w:tcPr>
            <w:tcW w:w="589" w:type="dxa"/>
            <w:tcBorders>
              <w:bottom w:val="single" w:sz="4" w:space="0" w:color="auto"/>
            </w:tcBorders>
          </w:tcPr>
          <w:p w14:paraId="61D1B236" w14:textId="77777777" w:rsidR="00EE5860" w:rsidRPr="00441CD0" w:rsidRDefault="00EE5860" w:rsidP="00BB0E1F">
            <w:pPr>
              <w:pStyle w:val="TAH"/>
            </w:pPr>
            <w:r w:rsidRPr="00441CD0">
              <w:t>1</w:t>
            </w:r>
          </w:p>
        </w:tc>
        <w:tc>
          <w:tcPr>
            <w:tcW w:w="588" w:type="dxa"/>
          </w:tcPr>
          <w:p w14:paraId="44AEABCA" w14:textId="77777777" w:rsidR="00EE5860" w:rsidRPr="00441CD0" w:rsidRDefault="00EE5860" w:rsidP="00BB0E1F">
            <w:pPr>
              <w:pStyle w:val="TAC"/>
            </w:pPr>
          </w:p>
        </w:tc>
      </w:tr>
      <w:tr w:rsidR="00EE5860" w:rsidRPr="00441CD0" w14:paraId="11F0388D" w14:textId="77777777" w:rsidTr="00BB0E1F">
        <w:trPr>
          <w:jc w:val="center"/>
        </w:trPr>
        <w:tc>
          <w:tcPr>
            <w:tcW w:w="151" w:type="dxa"/>
            <w:tcBorders>
              <w:top w:val="nil"/>
              <w:left w:val="single" w:sz="6" w:space="0" w:color="auto"/>
            </w:tcBorders>
          </w:tcPr>
          <w:p w14:paraId="58F328E7" w14:textId="77777777" w:rsidR="00EE5860" w:rsidRPr="00441CD0" w:rsidRDefault="00EE5860" w:rsidP="00BB0E1F">
            <w:pPr>
              <w:pStyle w:val="TAC"/>
            </w:pPr>
          </w:p>
        </w:tc>
        <w:tc>
          <w:tcPr>
            <w:tcW w:w="1104" w:type="dxa"/>
            <w:tcBorders>
              <w:right w:val="single" w:sz="4" w:space="0" w:color="auto"/>
            </w:tcBorders>
          </w:tcPr>
          <w:p w14:paraId="0374F92B"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39879288" w14:textId="77777777" w:rsidR="00EE5860" w:rsidRPr="00441CD0" w:rsidRDefault="00EE5860" w:rsidP="00BB0E1F">
            <w:pPr>
              <w:pStyle w:val="TAC"/>
            </w:pPr>
            <w:r w:rsidRPr="00441CD0">
              <w:t xml:space="preserve">Type = </w:t>
            </w:r>
            <w:r w:rsidRPr="00441CD0">
              <w:rPr>
                <w:lang w:val="sv-SE"/>
              </w:rPr>
              <w:t>245</w:t>
            </w:r>
            <w:r w:rsidRPr="00441CD0">
              <w:t xml:space="preserve"> (decimal)</w:t>
            </w:r>
          </w:p>
        </w:tc>
        <w:tc>
          <w:tcPr>
            <w:tcW w:w="588" w:type="dxa"/>
            <w:tcBorders>
              <w:left w:val="single" w:sz="4" w:space="0" w:color="auto"/>
            </w:tcBorders>
          </w:tcPr>
          <w:p w14:paraId="210D2FD1" w14:textId="77777777" w:rsidR="00EE5860" w:rsidRPr="00441CD0" w:rsidRDefault="00EE5860" w:rsidP="00BB0E1F">
            <w:pPr>
              <w:pStyle w:val="TAC"/>
            </w:pPr>
          </w:p>
        </w:tc>
      </w:tr>
      <w:tr w:rsidR="00EE5860" w:rsidRPr="00441CD0" w14:paraId="5AEE4F39" w14:textId="77777777" w:rsidTr="00BB0E1F">
        <w:trPr>
          <w:jc w:val="center"/>
        </w:trPr>
        <w:tc>
          <w:tcPr>
            <w:tcW w:w="151" w:type="dxa"/>
            <w:tcBorders>
              <w:top w:val="nil"/>
              <w:left w:val="single" w:sz="6" w:space="0" w:color="auto"/>
            </w:tcBorders>
          </w:tcPr>
          <w:p w14:paraId="47B6219C" w14:textId="77777777" w:rsidR="00EE5860" w:rsidRPr="00441CD0" w:rsidRDefault="00EE5860" w:rsidP="00BB0E1F">
            <w:pPr>
              <w:pStyle w:val="TAC"/>
            </w:pPr>
          </w:p>
        </w:tc>
        <w:tc>
          <w:tcPr>
            <w:tcW w:w="1104" w:type="dxa"/>
            <w:tcBorders>
              <w:right w:val="single" w:sz="4" w:space="0" w:color="auto"/>
            </w:tcBorders>
          </w:tcPr>
          <w:p w14:paraId="313433D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3AB59499"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63129516" w14:textId="77777777" w:rsidR="00EE5860" w:rsidRPr="00441CD0" w:rsidRDefault="00EE5860" w:rsidP="00BB0E1F">
            <w:pPr>
              <w:pStyle w:val="TAC"/>
            </w:pPr>
          </w:p>
        </w:tc>
      </w:tr>
      <w:tr w:rsidR="00EE5860" w:rsidRPr="00441CD0" w14:paraId="3D5D719C" w14:textId="77777777" w:rsidTr="00BB0E1F">
        <w:trPr>
          <w:jc w:val="center"/>
        </w:trPr>
        <w:tc>
          <w:tcPr>
            <w:tcW w:w="151" w:type="dxa"/>
            <w:tcBorders>
              <w:top w:val="nil"/>
              <w:left w:val="single" w:sz="6" w:space="0" w:color="auto"/>
              <w:bottom w:val="nil"/>
            </w:tcBorders>
          </w:tcPr>
          <w:p w14:paraId="03621C92" w14:textId="77777777" w:rsidR="00EE5860" w:rsidRPr="00441CD0" w:rsidRDefault="00EE5860" w:rsidP="00BB0E1F">
            <w:pPr>
              <w:pStyle w:val="TAC"/>
            </w:pPr>
          </w:p>
        </w:tc>
        <w:tc>
          <w:tcPr>
            <w:tcW w:w="1104" w:type="dxa"/>
            <w:tcBorders>
              <w:bottom w:val="nil"/>
              <w:right w:val="single" w:sz="4" w:space="0" w:color="auto"/>
            </w:tcBorders>
          </w:tcPr>
          <w:p w14:paraId="65EEBED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131D1C7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DA0EEB" w14:textId="77777777" w:rsidR="00EE5860" w:rsidRPr="00441CD0" w:rsidRDefault="00EE5860" w:rsidP="00BB0E1F">
            <w:pPr>
              <w:pStyle w:val="TAC"/>
              <w:rPr>
                <w:lang w:eastAsia="zh-CN"/>
              </w:rPr>
            </w:pPr>
            <w:r w:rsidRPr="00441CD0">
              <w:rPr>
                <w:lang w:eastAsia="zh-CN"/>
              </w:rPr>
              <w:t>RP</w:t>
            </w:r>
          </w:p>
        </w:tc>
        <w:tc>
          <w:tcPr>
            <w:tcW w:w="588" w:type="dxa"/>
            <w:tcBorders>
              <w:top w:val="single" w:sz="4" w:space="0" w:color="auto"/>
              <w:left w:val="single" w:sz="4" w:space="0" w:color="auto"/>
              <w:bottom w:val="single" w:sz="4" w:space="0" w:color="auto"/>
              <w:right w:val="single" w:sz="4" w:space="0" w:color="auto"/>
            </w:tcBorders>
          </w:tcPr>
          <w:p w14:paraId="6E7B39B7"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621459"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5B35F58" w14:textId="77777777" w:rsidR="00EE5860" w:rsidRPr="00441CD0" w:rsidRDefault="00EE5860" w:rsidP="00BB0E1F">
            <w:pPr>
              <w:pStyle w:val="TAC"/>
            </w:pPr>
          </w:p>
        </w:tc>
      </w:tr>
      <w:tr w:rsidR="00EE5860" w:rsidRPr="00441CD0" w14:paraId="7B10759A" w14:textId="77777777" w:rsidTr="00BB0E1F">
        <w:trPr>
          <w:jc w:val="center"/>
        </w:trPr>
        <w:tc>
          <w:tcPr>
            <w:tcW w:w="151" w:type="dxa"/>
            <w:tcBorders>
              <w:top w:val="nil"/>
              <w:left w:val="single" w:sz="6" w:space="0" w:color="auto"/>
              <w:bottom w:val="nil"/>
            </w:tcBorders>
          </w:tcPr>
          <w:p w14:paraId="44DC41D1" w14:textId="77777777" w:rsidR="00EE5860" w:rsidRPr="00441CD0" w:rsidRDefault="00EE5860" w:rsidP="00BB0E1F">
            <w:pPr>
              <w:pStyle w:val="TAC"/>
            </w:pPr>
          </w:p>
        </w:tc>
        <w:tc>
          <w:tcPr>
            <w:tcW w:w="1104" w:type="dxa"/>
            <w:tcBorders>
              <w:bottom w:val="nil"/>
              <w:right w:val="single" w:sz="4" w:space="0" w:color="auto"/>
            </w:tcBorders>
          </w:tcPr>
          <w:p w14:paraId="50D5C81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0" w:type="dxa"/>
            <w:gridSpan w:val="8"/>
            <w:tcBorders>
              <w:top w:val="single" w:sz="4" w:space="0" w:color="auto"/>
              <w:left w:val="single" w:sz="4" w:space="0" w:color="auto"/>
              <w:bottom w:val="single" w:sz="4" w:space="0" w:color="auto"/>
              <w:right w:val="single" w:sz="4" w:space="0" w:color="auto"/>
            </w:tcBorders>
          </w:tcPr>
          <w:p w14:paraId="3469FA0A" w14:textId="77777777" w:rsidR="00EE5860" w:rsidRPr="00441CD0" w:rsidRDefault="00EE5860" w:rsidP="00BB0E1F">
            <w:pPr>
              <w:pStyle w:val="TAC"/>
              <w:rPr>
                <w:lang w:eastAsia="zh-CN"/>
              </w:rPr>
            </w:pPr>
            <w:r w:rsidRPr="00441CD0">
              <w:rPr>
                <w:lang w:eastAsia="zh-CN"/>
              </w:rPr>
              <w:t>Downlink packet delay threshold</w:t>
            </w:r>
          </w:p>
        </w:tc>
        <w:tc>
          <w:tcPr>
            <w:tcW w:w="588" w:type="dxa"/>
            <w:tcBorders>
              <w:left w:val="single" w:sz="4" w:space="0" w:color="auto"/>
              <w:bottom w:val="nil"/>
            </w:tcBorders>
          </w:tcPr>
          <w:p w14:paraId="60AA29BF" w14:textId="77777777" w:rsidR="00EE5860" w:rsidRPr="00441CD0" w:rsidRDefault="00EE5860" w:rsidP="00BB0E1F">
            <w:pPr>
              <w:pStyle w:val="TAC"/>
            </w:pPr>
          </w:p>
        </w:tc>
      </w:tr>
      <w:tr w:rsidR="00EE5860" w:rsidRPr="00441CD0" w14:paraId="595BF3FD" w14:textId="77777777" w:rsidTr="00BB0E1F">
        <w:trPr>
          <w:jc w:val="center"/>
        </w:trPr>
        <w:tc>
          <w:tcPr>
            <w:tcW w:w="151" w:type="dxa"/>
            <w:tcBorders>
              <w:top w:val="nil"/>
              <w:left w:val="single" w:sz="6" w:space="0" w:color="auto"/>
              <w:bottom w:val="nil"/>
            </w:tcBorders>
          </w:tcPr>
          <w:p w14:paraId="417C8065" w14:textId="77777777" w:rsidR="00EE5860" w:rsidRPr="00441CD0" w:rsidRDefault="00EE5860" w:rsidP="00BB0E1F">
            <w:pPr>
              <w:pStyle w:val="TAC"/>
            </w:pPr>
          </w:p>
        </w:tc>
        <w:tc>
          <w:tcPr>
            <w:tcW w:w="1104" w:type="dxa"/>
            <w:tcBorders>
              <w:bottom w:val="nil"/>
              <w:right w:val="single" w:sz="4" w:space="0" w:color="auto"/>
            </w:tcBorders>
          </w:tcPr>
          <w:p w14:paraId="605668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0" w:type="dxa"/>
            <w:gridSpan w:val="8"/>
            <w:tcBorders>
              <w:top w:val="single" w:sz="4" w:space="0" w:color="auto"/>
              <w:left w:val="single" w:sz="4" w:space="0" w:color="auto"/>
              <w:bottom w:val="single" w:sz="4" w:space="0" w:color="auto"/>
              <w:right w:val="single" w:sz="4" w:space="0" w:color="auto"/>
            </w:tcBorders>
          </w:tcPr>
          <w:p w14:paraId="6DF1E1BC" w14:textId="77777777" w:rsidR="00EE5860" w:rsidRPr="00441CD0" w:rsidRDefault="00EE5860" w:rsidP="00BB0E1F">
            <w:pPr>
              <w:pStyle w:val="TAC"/>
              <w:rPr>
                <w:lang w:eastAsia="zh-CN"/>
              </w:rPr>
            </w:pPr>
            <w:r w:rsidRPr="00441CD0">
              <w:rPr>
                <w:lang w:eastAsia="zh-CN"/>
              </w:rPr>
              <w:t>Uplink packet delay threshold</w:t>
            </w:r>
          </w:p>
        </w:tc>
        <w:tc>
          <w:tcPr>
            <w:tcW w:w="588" w:type="dxa"/>
            <w:tcBorders>
              <w:left w:val="single" w:sz="4" w:space="0" w:color="auto"/>
              <w:bottom w:val="nil"/>
            </w:tcBorders>
          </w:tcPr>
          <w:p w14:paraId="736DE0F4" w14:textId="77777777" w:rsidR="00EE5860" w:rsidRPr="00441CD0" w:rsidRDefault="00EE5860" w:rsidP="00BB0E1F">
            <w:pPr>
              <w:pStyle w:val="TAC"/>
            </w:pPr>
          </w:p>
        </w:tc>
      </w:tr>
      <w:tr w:rsidR="00EE5860" w:rsidRPr="00441CD0" w14:paraId="0E905E6B" w14:textId="77777777" w:rsidTr="00BB0E1F">
        <w:trPr>
          <w:jc w:val="center"/>
        </w:trPr>
        <w:tc>
          <w:tcPr>
            <w:tcW w:w="151" w:type="dxa"/>
            <w:tcBorders>
              <w:top w:val="nil"/>
              <w:left w:val="single" w:sz="6" w:space="0" w:color="auto"/>
              <w:bottom w:val="nil"/>
            </w:tcBorders>
          </w:tcPr>
          <w:p w14:paraId="37AC1AC9" w14:textId="77777777" w:rsidR="00EE5860" w:rsidRPr="00441CD0" w:rsidRDefault="00EE5860" w:rsidP="00BB0E1F">
            <w:pPr>
              <w:pStyle w:val="TAC"/>
            </w:pPr>
          </w:p>
        </w:tc>
        <w:tc>
          <w:tcPr>
            <w:tcW w:w="1104" w:type="dxa"/>
            <w:tcBorders>
              <w:bottom w:val="nil"/>
              <w:right w:val="single" w:sz="4" w:space="0" w:color="auto"/>
            </w:tcBorders>
          </w:tcPr>
          <w:p w14:paraId="608C5DB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0" w:type="dxa"/>
            <w:gridSpan w:val="8"/>
            <w:tcBorders>
              <w:top w:val="single" w:sz="4" w:space="0" w:color="auto"/>
              <w:left w:val="single" w:sz="4" w:space="0" w:color="auto"/>
              <w:bottom w:val="single" w:sz="4" w:space="0" w:color="auto"/>
              <w:right w:val="single" w:sz="4" w:space="0" w:color="auto"/>
            </w:tcBorders>
          </w:tcPr>
          <w:p w14:paraId="03F5423B" w14:textId="77777777" w:rsidR="00EE5860" w:rsidRPr="00441CD0" w:rsidRDefault="00EE5860" w:rsidP="00BB0E1F">
            <w:pPr>
              <w:pStyle w:val="TAC"/>
              <w:rPr>
                <w:lang w:eastAsia="zh-CN"/>
              </w:rPr>
            </w:pPr>
            <w:r w:rsidRPr="00441CD0">
              <w:rPr>
                <w:lang w:eastAsia="zh-CN"/>
              </w:rPr>
              <w:t>Round trip packet delay threshold</w:t>
            </w:r>
          </w:p>
        </w:tc>
        <w:tc>
          <w:tcPr>
            <w:tcW w:w="588" w:type="dxa"/>
            <w:tcBorders>
              <w:left w:val="single" w:sz="4" w:space="0" w:color="auto"/>
              <w:bottom w:val="nil"/>
            </w:tcBorders>
          </w:tcPr>
          <w:p w14:paraId="72FA7CBD" w14:textId="77777777" w:rsidR="00EE5860" w:rsidRPr="00441CD0" w:rsidRDefault="00EE5860" w:rsidP="00BB0E1F">
            <w:pPr>
              <w:pStyle w:val="TAC"/>
            </w:pPr>
          </w:p>
        </w:tc>
      </w:tr>
      <w:tr w:rsidR="00EE5860" w:rsidRPr="00441CD0" w14:paraId="4A1F5988" w14:textId="77777777" w:rsidTr="00BB0E1F">
        <w:trPr>
          <w:jc w:val="center"/>
        </w:trPr>
        <w:tc>
          <w:tcPr>
            <w:tcW w:w="151" w:type="dxa"/>
            <w:tcBorders>
              <w:top w:val="nil"/>
              <w:left w:val="single" w:sz="6" w:space="0" w:color="auto"/>
              <w:bottom w:val="single" w:sz="4" w:space="0" w:color="auto"/>
            </w:tcBorders>
          </w:tcPr>
          <w:p w14:paraId="5382D6CF"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5D7795EB"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4FBF469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03F01C" w14:textId="77777777" w:rsidR="00EE5860" w:rsidRPr="00441CD0" w:rsidRDefault="00EE5860" w:rsidP="00BB0E1F">
            <w:pPr>
              <w:pStyle w:val="TAC"/>
            </w:pPr>
          </w:p>
        </w:tc>
      </w:tr>
    </w:tbl>
    <w:p w14:paraId="2FBA9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169</w:t>
      </w:r>
      <w:r w:rsidRPr="00441CD0">
        <w:rPr>
          <w:lang w:eastAsia="zh-CN"/>
        </w:rPr>
        <w:t>-</w:t>
      </w:r>
      <w:r w:rsidRPr="00441CD0">
        <w:rPr>
          <w:lang w:eastAsia="ja-JP"/>
        </w:rPr>
        <w:t>1</w:t>
      </w:r>
      <w:r w:rsidRPr="00441CD0">
        <w:t>: Packet Delay Thresholds</w:t>
      </w:r>
    </w:p>
    <w:p w14:paraId="2547BB06" w14:textId="77777777" w:rsidR="00EE5860" w:rsidRPr="00441CD0" w:rsidRDefault="00EE5860" w:rsidP="00EE5860">
      <w:r w:rsidRPr="00441CD0">
        <w:t>The following flags are coded within Octet 5:</w:t>
      </w:r>
    </w:p>
    <w:p w14:paraId="4BDE9970" w14:textId="77777777" w:rsidR="00EE5860" w:rsidRPr="00441CD0" w:rsidRDefault="00EE5860" w:rsidP="00EE5860">
      <w:pPr>
        <w:pStyle w:val="B1"/>
      </w:pPr>
      <w:r w:rsidRPr="00441CD0">
        <w:t>-</w:t>
      </w:r>
      <w:r w:rsidRPr="00441CD0">
        <w:tab/>
        <w:t xml:space="preserve">Bit 1 – DL: If this bit is set to "1", then the </w:t>
      </w:r>
      <w:r w:rsidRPr="00441CD0">
        <w:rPr>
          <w:lang w:eastAsia="zh-CN"/>
        </w:rPr>
        <w:t>Downlink packet delay threshold</w:t>
      </w:r>
      <w:r w:rsidRPr="00441CD0">
        <w:t xml:space="preserve"> field shall be present, otherwise the </w:t>
      </w:r>
      <w:r w:rsidRPr="00441CD0">
        <w:rPr>
          <w:lang w:eastAsia="zh-CN"/>
        </w:rPr>
        <w:t>Downlink packet delay threshold</w:t>
      </w:r>
      <w:r w:rsidRPr="00441CD0">
        <w:t xml:space="preserve"> field shall not be present.</w:t>
      </w:r>
    </w:p>
    <w:p w14:paraId="35B149BC" w14:textId="77777777" w:rsidR="00EE5860" w:rsidRPr="00441CD0" w:rsidRDefault="00EE5860" w:rsidP="00EE5860">
      <w:pPr>
        <w:pStyle w:val="B1"/>
      </w:pPr>
      <w:r w:rsidRPr="00441CD0">
        <w:t>-</w:t>
      </w:r>
      <w:r w:rsidRPr="00441CD0">
        <w:tab/>
        <w:t xml:space="preserve">Bit 2 – UL: If this bit is set to "1", then the </w:t>
      </w:r>
      <w:r w:rsidRPr="00441CD0">
        <w:rPr>
          <w:lang w:eastAsia="zh-CN"/>
        </w:rPr>
        <w:t>Uplink packet delay threshold</w:t>
      </w:r>
      <w:r w:rsidRPr="00441CD0">
        <w:t xml:space="preserve"> field shall be present, otherwise the </w:t>
      </w:r>
      <w:r w:rsidRPr="00441CD0">
        <w:rPr>
          <w:lang w:eastAsia="zh-CN"/>
        </w:rPr>
        <w:t>Uplink packet delay threshold</w:t>
      </w:r>
      <w:r w:rsidRPr="00441CD0">
        <w:t xml:space="preserve"> field shall not be present.</w:t>
      </w:r>
    </w:p>
    <w:p w14:paraId="6D668849" w14:textId="77777777" w:rsidR="00EE5860" w:rsidRPr="00441CD0" w:rsidRDefault="00EE5860" w:rsidP="00EE5860">
      <w:pPr>
        <w:pStyle w:val="B1"/>
      </w:pPr>
      <w:r w:rsidRPr="00441CD0">
        <w:t>-</w:t>
      </w:r>
      <w:r w:rsidRPr="00441CD0">
        <w:tab/>
        <w:t xml:space="preserve">Bit 3 – RP: If this bit is set to "1", then the </w:t>
      </w:r>
      <w:r w:rsidRPr="00441CD0">
        <w:rPr>
          <w:lang w:eastAsia="zh-CN"/>
        </w:rPr>
        <w:t>Round trip packet delay threshold</w:t>
      </w:r>
      <w:r w:rsidRPr="00441CD0">
        <w:t xml:space="preserve"> field shall be present, otherwise the </w:t>
      </w:r>
      <w:r w:rsidRPr="00441CD0">
        <w:rPr>
          <w:lang w:eastAsia="zh-CN"/>
        </w:rPr>
        <w:t>Round trip packet delay threshold</w:t>
      </w:r>
      <w:r w:rsidRPr="00441CD0">
        <w:t xml:space="preserve"> field shall not be present.</w:t>
      </w:r>
    </w:p>
    <w:p w14:paraId="1187544E"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FB9EA83" w14:textId="77777777" w:rsidR="00EE5860" w:rsidRPr="00441CD0" w:rsidRDefault="00EE5860" w:rsidP="00EE5860">
      <w:pPr>
        <w:rPr>
          <w:noProof/>
        </w:rPr>
      </w:pPr>
      <w:r w:rsidRPr="00441CD0">
        <w:rPr>
          <w:noProof/>
        </w:rPr>
        <w:t>At least one bit shall be set to "1". Several bits may be set to "1".</w:t>
      </w:r>
    </w:p>
    <w:p w14:paraId="6A666394" w14:textId="77777777" w:rsidR="00EE5860" w:rsidRPr="00441CD0" w:rsidRDefault="00EE5860" w:rsidP="00EE5860">
      <w:r w:rsidRPr="00441CD0">
        <w:t xml:space="preserve">The </w:t>
      </w:r>
      <w:r w:rsidRPr="00441CD0">
        <w:rPr>
          <w:lang w:eastAsia="zh-CN"/>
        </w:rPr>
        <w:t>Downlink packet delay threshold</w:t>
      </w:r>
      <w:r w:rsidRPr="00441CD0">
        <w:t xml:space="preserve">, </w:t>
      </w:r>
      <w:r w:rsidRPr="00441CD0">
        <w:rPr>
          <w:lang w:eastAsia="zh-CN"/>
        </w:rPr>
        <w:t>Uplink packet delay threshold</w:t>
      </w:r>
      <w:r w:rsidRPr="00441CD0">
        <w:t xml:space="preserve"> and </w:t>
      </w:r>
      <w:r w:rsidRPr="00441CD0">
        <w:rPr>
          <w:lang w:eastAsia="zh-CN"/>
        </w:rPr>
        <w:t>Round trip packet delay threshold</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7507033F" w14:textId="77777777" w:rsidR="00EE5860" w:rsidRPr="00441CD0" w:rsidRDefault="00EE5860" w:rsidP="00EE5860">
      <w:pPr>
        <w:pStyle w:val="Heading3"/>
      </w:pPr>
      <w:bookmarkStart w:id="7143" w:name="_Toc27491016"/>
      <w:bookmarkStart w:id="7144" w:name="_Toc27557309"/>
      <w:bookmarkStart w:id="7145" w:name="_Toc27724226"/>
      <w:bookmarkStart w:id="7146" w:name="_Toc36031300"/>
      <w:bookmarkStart w:id="7147" w:name="_Toc36043220"/>
      <w:bookmarkStart w:id="7148" w:name="_Toc36814545"/>
      <w:bookmarkStart w:id="7149" w:name="_Toc44689403"/>
      <w:bookmarkStart w:id="7150" w:name="_Toc44924157"/>
      <w:bookmarkStart w:id="7151" w:name="_Toc51861127"/>
      <w:bookmarkStart w:id="7152" w:name="_Toc57930898"/>
      <w:bookmarkStart w:id="7153" w:name="_Toc57931528"/>
      <w:bookmarkStart w:id="7154" w:name="_Toc67499920"/>
      <w:r w:rsidRPr="00441CD0">
        <w:lastRenderedPageBreak/>
        <w:t>8.</w:t>
      </w:r>
      <w:r w:rsidRPr="00441CD0">
        <w:rPr>
          <w:lang w:val="en-US"/>
        </w:rPr>
        <w:t>2.170</w:t>
      </w:r>
      <w:r w:rsidRPr="00441CD0">
        <w:tab/>
      </w:r>
      <w:r w:rsidRPr="00441CD0">
        <w:rPr>
          <w:lang w:val="sv-SE" w:eastAsia="zh-CN"/>
        </w:rPr>
        <w:t xml:space="preserve">Minimum </w:t>
      </w:r>
      <w:r w:rsidRPr="00441CD0">
        <w:rPr>
          <w:rFonts w:hint="eastAsia"/>
          <w:lang w:val="sv-SE" w:eastAsia="zh-CN"/>
        </w:rPr>
        <w:t>W</w:t>
      </w:r>
      <w:r w:rsidRPr="00441CD0">
        <w:rPr>
          <w:lang w:val="sv-SE" w:eastAsia="zh-CN"/>
        </w:rPr>
        <w:t>ait Time</w:t>
      </w:r>
      <w:bookmarkEnd w:id="7143"/>
      <w:bookmarkEnd w:id="7144"/>
      <w:bookmarkEnd w:id="7145"/>
      <w:bookmarkEnd w:id="7146"/>
      <w:bookmarkEnd w:id="7147"/>
      <w:bookmarkEnd w:id="7148"/>
      <w:bookmarkEnd w:id="7149"/>
      <w:bookmarkEnd w:id="7150"/>
      <w:bookmarkEnd w:id="7151"/>
      <w:bookmarkEnd w:id="7152"/>
      <w:bookmarkEnd w:id="7153"/>
      <w:bookmarkEnd w:id="7154"/>
    </w:p>
    <w:p w14:paraId="291489F7" w14:textId="77777777" w:rsidR="00EE5860" w:rsidRPr="00441CD0" w:rsidRDefault="00EE5860" w:rsidP="00EE5860">
      <w:pPr>
        <w:rPr>
          <w:lang w:eastAsia="ja-JP"/>
        </w:rPr>
      </w:pPr>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IE contains the </w:t>
      </w:r>
      <w:r w:rsidRPr="00441CD0">
        <w:rPr>
          <w:lang w:val="en-US"/>
        </w:rPr>
        <w:t>minimum waiting time between two consecutive reports for event triggered QoS monitoring reporting. It shall be encoded as shown</w:t>
      </w:r>
      <w:r w:rsidRPr="00441CD0">
        <w:rPr>
          <w:lang w:eastAsia="ja-JP"/>
        </w:rPr>
        <w:t xml:space="preserve"> in </w:t>
      </w:r>
      <w:r w:rsidRPr="00441CD0">
        <w:rPr>
          <w:rFonts w:hint="eastAsia"/>
          <w:lang w:eastAsia="zh-CN"/>
        </w:rPr>
        <w:t>F</w:t>
      </w:r>
      <w:r w:rsidRPr="00441CD0">
        <w:rPr>
          <w:lang w:eastAsia="ja-JP"/>
        </w:rPr>
        <w:t xml:space="preserve">igure </w:t>
      </w:r>
      <w:r w:rsidRPr="00441CD0">
        <w:rPr>
          <w:lang w:eastAsia="zh-CN"/>
        </w:rPr>
        <w:t>8.2.170-1</w:t>
      </w:r>
      <w:r w:rsidRPr="00441CD0">
        <w:rPr>
          <w:lang w:eastAsia="ja-JP"/>
        </w:rPr>
        <w:t>.</w:t>
      </w:r>
    </w:p>
    <w:p w14:paraId="13FD88C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6C189290" w14:textId="77777777" w:rsidTr="00BB0E1F">
        <w:trPr>
          <w:jc w:val="center"/>
        </w:trPr>
        <w:tc>
          <w:tcPr>
            <w:tcW w:w="151" w:type="dxa"/>
            <w:tcBorders>
              <w:top w:val="single" w:sz="6" w:space="0" w:color="auto"/>
              <w:left w:val="single" w:sz="6" w:space="0" w:color="auto"/>
              <w:bottom w:val="nil"/>
            </w:tcBorders>
          </w:tcPr>
          <w:p w14:paraId="0075B934" w14:textId="77777777" w:rsidR="00EE5860" w:rsidRPr="00441CD0" w:rsidRDefault="00EE5860" w:rsidP="00BB0E1F">
            <w:pPr>
              <w:pStyle w:val="TAC"/>
            </w:pPr>
          </w:p>
        </w:tc>
        <w:tc>
          <w:tcPr>
            <w:tcW w:w="1104" w:type="dxa"/>
          </w:tcPr>
          <w:p w14:paraId="3F4EB11E" w14:textId="77777777" w:rsidR="00EE5860" w:rsidRPr="00441CD0" w:rsidRDefault="00EE5860" w:rsidP="00BB0E1F">
            <w:pPr>
              <w:pStyle w:val="TAH"/>
            </w:pPr>
          </w:p>
        </w:tc>
        <w:tc>
          <w:tcPr>
            <w:tcW w:w="4710" w:type="dxa"/>
            <w:gridSpan w:val="8"/>
          </w:tcPr>
          <w:p w14:paraId="48EDB2B3" w14:textId="77777777" w:rsidR="00EE5860" w:rsidRPr="00441CD0" w:rsidRDefault="00EE5860" w:rsidP="00BB0E1F">
            <w:pPr>
              <w:pStyle w:val="TAH"/>
            </w:pPr>
            <w:r w:rsidRPr="00441CD0">
              <w:t>Bits</w:t>
            </w:r>
          </w:p>
        </w:tc>
        <w:tc>
          <w:tcPr>
            <w:tcW w:w="588" w:type="dxa"/>
          </w:tcPr>
          <w:p w14:paraId="61ED6A6C" w14:textId="77777777" w:rsidR="00EE5860" w:rsidRPr="00441CD0" w:rsidRDefault="00EE5860" w:rsidP="00BB0E1F">
            <w:pPr>
              <w:pStyle w:val="TAC"/>
            </w:pPr>
          </w:p>
        </w:tc>
      </w:tr>
      <w:tr w:rsidR="00EE5860" w:rsidRPr="00441CD0" w14:paraId="5E0F7682" w14:textId="77777777" w:rsidTr="00BB0E1F">
        <w:trPr>
          <w:jc w:val="center"/>
        </w:trPr>
        <w:tc>
          <w:tcPr>
            <w:tcW w:w="151" w:type="dxa"/>
            <w:tcBorders>
              <w:top w:val="nil"/>
              <w:left w:val="single" w:sz="6" w:space="0" w:color="auto"/>
            </w:tcBorders>
          </w:tcPr>
          <w:p w14:paraId="05BB9CA5" w14:textId="77777777" w:rsidR="00EE5860" w:rsidRPr="00441CD0" w:rsidRDefault="00EE5860" w:rsidP="00BB0E1F">
            <w:pPr>
              <w:pStyle w:val="TAC"/>
            </w:pPr>
          </w:p>
        </w:tc>
        <w:tc>
          <w:tcPr>
            <w:tcW w:w="1104" w:type="dxa"/>
          </w:tcPr>
          <w:p w14:paraId="09752303" w14:textId="77777777" w:rsidR="00EE5860" w:rsidRPr="00441CD0" w:rsidRDefault="00EE5860" w:rsidP="00BB0E1F">
            <w:pPr>
              <w:pStyle w:val="TAH"/>
            </w:pPr>
            <w:r w:rsidRPr="00441CD0">
              <w:t>Octets</w:t>
            </w:r>
          </w:p>
        </w:tc>
        <w:tc>
          <w:tcPr>
            <w:tcW w:w="588" w:type="dxa"/>
            <w:tcBorders>
              <w:bottom w:val="single" w:sz="4" w:space="0" w:color="auto"/>
            </w:tcBorders>
          </w:tcPr>
          <w:p w14:paraId="6DCCDEFD" w14:textId="77777777" w:rsidR="00EE5860" w:rsidRPr="00441CD0" w:rsidRDefault="00EE5860" w:rsidP="00BB0E1F">
            <w:pPr>
              <w:pStyle w:val="TAH"/>
            </w:pPr>
            <w:r w:rsidRPr="00441CD0">
              <w:t>8</w:t>
            </w:r>
          </w:p>
        </w:tc>
        <w:tc>
          <w:tcPr>
            <w:tcW w:w="589" w:type="dxa"/>
            <w:tcBorders>
              <w:bottom w:val="single" w:sz="4" w:space="0" w:color="auto"/>
            </w:tcBorders>
          </w:tcPr>
          <w:p w14:paraId="679372E3" w14:textId="77777777" w:rsidR="00EE5860" w:rsidRPr="00441CD0" w:rsidRDefault="00EE5860" w:rsidP="00BB0E1F">
            <w:pPr>
              <w:pStyle w:val="TAH"/>
            </w:pPr>
            <w:r w:rsidRPr="00441CD0">
              <w:t>7</w:t>
            </w:r>
          </w:p>
        </w:tc>
        <w:tc>
          <w:tcPr>
            <w:tcW w:w="589" w:type="dxa"/>
            <w:tcBorders>
              <w:bottom w:val="single" w:sz="4" w:space="0" w:color="auto"/>
            </w:tcBorders>
          </w:tcPr>
          <w:p w14:paraId="1EAB6CB9" w14:textId="77777777" w:rsidR="00EE5860" w:rsidRPr="00441CD0" w:rsidRDefault="00EE5860" w:rsidP="00BB0E1F">
            <w:pPr>
              <w:pStyle w:val="TAH"/>
            </w:pPr>
            <w:r w:rsidRPr="00441CD0">
              <w:t>6</w:t>
            </w:r>
          </w:p>
        </w:tc>
        <w:tc>
          <w:tcPr>
            <w:tcW w:w="589" w:type="dxa"/>
            <w:tcBorders>
              <w:bottom w:val="single" w:sz="4" w:space="0" w:color="auto"/>
            </w:tcBorders>
          </w:tcPr>
          <w:p w14:paraId="3176AB28" w14:textId="77777777" w:rsidR="00EE5860" w:rsidRPr="00441CD0" w:rsidRDefault="00EE5860" w:rsidP="00BB0E1F">
            <w:pPr>
              <w:pStyle w:val="TAH"/>
            </w:pPr>
            <w:r w:rsidRPr="00441CD0">
              <w:t>5</w:t>
            </w:r>
          </w:p>
        </w:tc>
        <w:tc>
          <w:tcPr>
            <w:tcW w:w="589" w:type="dxa"/>
            <w:tcBorders>
              <w:bottom w:val="single" w:sz="4" w:space="0" w:color="auto"/>
            </w:tcBorders>
          </w:tcPr>
          <w:p w14:paraId="3090EEFB" w14:textId="77777777" w:rsidR="00EE5860" w:rsidRPr="00441CD0" w:rsidRDefault="00EE5860" w:rsidP="00BB0E1F">
            <w:pPr>
              <w:pStyle w:val="TAH"/>
            </w:pPr>
            <w:r w:rsidRPr="00441CD0">
              <w:t>4</w:t>
            </w:r>
          </w:p>
        </w:tc>
        <w:tc>
          <w:tcPr>
            <w:tcW w:w="589" w:type="dxa"/>
            <w:tcBorders>
              <w:bottom w:val="single" w:sz="4" w:space="0" w:color="auto"/>
            </w:tcBorders>
          </w:tcPr>
          <w:p w14:paraId="432CD7AB" w14:textId="77777777" w:rsidR="00EE5860" w:rsidRPr="00441CD0" w:rsidRDefault="00EE5860" w:rsidP="00BB0E1F">
            <w:pPr>
              <w:pStyle w:val="TAH"/>
            </w:pPr>
            <w:r w:rsidRPr="00441CD0">
              <w:t>3</w:t>
            </w:r>
          </w:p>
        </w:tc>
        <w:tc>
          <w:tcPr>
            <w:tcW w:w="588" w:type="dxa"/>
            <w:tcBorders>
              <w:bottom w:val="single" w:sz="4" w:space="0" w:color="auto"/>
            </w:tcBorders>
          </w:tcPr>
          <w:p w14:paraId="2A5A95B6" w14:textId="77777777" w:rsidR="00EE5860" w:rsidRPr="00441CD0" w:rsidRDefault="00EE5860" w:rsidP="00BB0E1F">
            <w:pPr>
              <w:pStyle w:val="TAH"/>
            </w:pPr>
            <w:r w:rsidRPr="00441CD0">
              <w:t>2</w:t>
            </w:r>
          </w:p>
        </w:tc>
        <w:tc>
          <w:tcPr>
            <w:tcW w:w="589" w:type="dxa"/>
            <w:tcBorders>
              <w:bottom w:val="single" w:sz="4" w:space="0" w:color="auto"/>
            </w:tcBorders>
          </w:tcPr>
          <w:p w14:paraId="702E31BE" w14:textId="77777777" w:rsidR="00EE5860" w:rsidRPr="00441CD0" w:rsidRDefault="00EE5860" w:rsidP="00BB0E1F">
            <w:pPr>
              <w:pStyle w:val="TAH"/>
            </w:pPr>
            <w:r w:rsidRPr="00441CD0">
              <w:t>1</w:t>
            </w:r>
          </w:p>
        </w:tc>
        <w:tc>
          <w:tcPr>
            <w:tcW w:w="588" w:type="dxa"/>
          </w:tcPr>
          <w:p w14:paraId="373742EE" w14:textId="77777777" w:rsidR="00EE5860" w:rsidRPr="00441CD0" w:rsidRDefault="00EE5860" w:rsidP="00BB0E1F">
            <w:pPr>
              <w:pStyle w:val="TAC"/>
            </w:pPr>
          </w:p>
        </w:tc>
      </w:tr>
      <w:tr w:rsidR="00EE5860" w:rsidRPr="00441CD0" w14:paraId="4E3F4005" w14:textId="77777777" w:rsidTr="00BB0E1F">
        <w:trPr>
          <w:jc w:val="center"/>
        </w:trPr>
        <w:tc>
          <w:tcPr>
            <w:tcW w:w="151" w:type="dxa"/>
            <w:tcBorders>
              <w:top w:val="nil"/>
              <w:left w:val="single" w:sz="6" w:space="0" w:color="auto"/>
            </w:tcBorders>
          </w:tcPr>
          <w:p w14:paraId="12422F19" w14:textId="77777777" w:rsidR="00EE5860" w:rsidRPr="00441CD0" w:rsidRDefault="00EE5860" w:rsidP="00BB0E1F">
            <w:pPr>
              <w:pStyle w:val="TAC"/>
            </w:pPr>
          </w:p>
        </w:tc>
        <w:tc>
          <w:tcPr>
            <w:tcW w:w="1104" w:type="dxa"/>
            <w:tcBorders>
              <w:right w:val="single" w:sz="4" w:space="0" w:color="auto"/>
            </w:tcBorders>
          </w:tcPr>
          <w:p w14:paraId="10158BB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259D4605" w14:textId="77777777" w:rsidR="00EE5860" w:rsidRPr="00441CD0" w:rsidRDefault="00EE5860" w:rsidP="00BB0E1F">
            <w:pPr>
              <w:pStyle w:val="TAC"/>
            </w:pPr>
            <w:r w:rsidRPr="00441CD0">
              <w:t xml:space="preserve">Type = </w:t>
            </w:r>
            <w:r w:rsidRPr="00441CD0">
              <w:rPr>
                <w:lang w:val="sv-SE"/>
              </w:rPr>
              <w:t>246</w:t>
            </w:r>
            <w:r w:rsidRPr="00441CD0">
              <w:t xml:space="preserve"> (decimal)</w:t>
            </w:r>
          </w:p>
        </w:tc>
        <w:tc>
          <w:tcPr>
            <w:tcW w:w="588" w:type="dxa"/>
            <w:tcBorders>
              <w:left w:val="single" w:sz="4" w:space="0" w:color="auto"/>
            </w:tcBorders>
          </w:tcPr>
          <w:p w14:paraId="1D93E830" w14:textId="77777777" w:rsidR="00EE5860" w:rsidRPr="00441CD0" w:rsidRDefault="00EE5860" w:rsidP="00BB0E1F">
            <w:pPr>
              <w:pStyle w:val="TAC"/>
            </w:pPr>
          </w:p>
        </w:tc>
      </w:tr>
      <w:tr w:rsidR="00EE5860" w:rsidRPr="00441CD0" w14:paraId="41BD06EE" w14:textId="77777777" w:rsidTr="00BB0E1F">
        <w:trPr>
          <w:jc w:val="center"/>
        </w:trPr>
        <w:tc>
          <w:tcPr>
            <w:tcW w:w="151" w:type="dxa"/>
            <w:tcBorders>
              <w:top w:val="nil"/>
              <w:left w:val="single" w:sz="6" w:space="0" w:color="auto"/>
            </w:tcBorders>
          </w:tcPr>
          <w:p w14:paraId="6B87DDB3" w14:textId="77777777" w:rsidR="00EE5860" w:rsidRPr="00441CD0" w:rsidRDefault="00EE5860" w:rsidP="00BB0E1F">
            <w:pPr>
              <w:pStyle w:val="TAC"/>
            </w:pPr>
          </w:p>
        </w:tc>
        <w:tc>
          <w:tcPr>
            <w:tcW w:w="1104" w:type="dxa"/>
            <w:tcBorders>
              <w:right w:val="single" w:sz="4" w:space="0" w:color="auto"/>
            </w:tcBorders>
          </w:tcPr>
          <w:p w14:paraId="56510CB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7E61CFDF"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0970A6D6" w14:textId="77777777" w:rsidR="00EE5860" w:rsidRPr="00441CD0" w:rsidRDefault="00EE5860" w:rsidP="00BB0E1F">
            <w:pPr>
              <w:pStyle w:val="TAC"/>
            </w:pPr>
          </w:p>
        </w:tc>
      </w:tr>
      <w:tr w:rsidR="00EE5860" w:rsidRPr="00441CD0" w14:paraId="7A110330" w14:textId="77777777" w:rsidTr="00BB0E1F">
        <w:trPr>
          <w:jc w:val="center"/>
        </w:trPr>
        <w:tc>
          <w:tcPr>
            <w:tcW w:w="151" w:type="dxa"/>
            <w:tcBorders>
              <w:top w:val="nil"/>
              <w:left w:val="single" w:sz="6" w:space="0" w:color="auto"/>
              <w:bottom w:val="nil"/>
            </w:tcBorders>
          </w:tcPr>
          <w:p w14:paraId="0BBFB23B" w14:textId="77777777" w:rsidR="00EE5860" w:rsidRPr="00441CD0" w:rsidRDefault="00EE5860" w:rsidP="00BB0E1F">
            <w:pPr>
              <w:pStyle w:val="TAC"/>
            </w:pPr>
          </w:p>
        </w:tc>
        <w:tc>
          <w:tcPr>
            <w:tcW w:w="1104" w:type="dxa"/>
            <w:tcBorders>
              <w:bottom w:val="nil"/>
              <w:right w:val="single" w:sz="4" w:space="0" w:color="auto"/>
            </w:tcBorders>
          </w:tcPr>
          <w:p w14:paraId="542525C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tcPr>
          <w:p w14:paraId="3026FA71" w14:textId="77777777" w:rsidR="00EE5860" w:rsidRPr="00441CD0" w:rsidRDefault="00EE5860" w:rsidP="00BB0E1F">
            <w:pPr>
              <w:pStyle w:val="TAC"/>
              <w:rPr>
                <w:lang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588" w:type="dxa"/>
            <w:tcBorders>
              <w:left w:val="single" w:sz="4" w:space="0" w:color="auto"/>
              <w:bottom w:val="nil"/>
            </w:tcBorders>
          </w:tcPr>
          <w:p w14:paraId="62628EE6" w14:textId="77777777" w:rsidR="00EE5860" w:rsidRPr="00441CD0" w:rsidRDefault="00EE5860" w:rsidP="00BB0E1F">
            <w:pPr>
              <w:pStyle w:val="TAC"/>
            </w:pPr>
          </w:p>
        </w:tc>
      </w:tr>
      <w:tr w:rsidR="00EE5860" w:rsidRPr="00441CD0" w14:paraId="125C09E5" w14:textId="77777777" w:rsidTr="00BB0E1F">
        <w:trPr>
          <w:jc w:val="center"/>
        </w:trPr>
        <w:tc>
          <w:tcPr>
            <w:tcW w:w="151" w:type="dxa"/>
            <w:tcBorders>
              <w:top w:val="nil"/>
              <w:left w:val="single" w:sz="6" w:space="0" w:color="auto"/>
              <w:bottom w:val="single" w:sz="4" w:space="0" w:color="auto"/>
            </w:tcBorders>
          </w:tcPr>
          <w:p w14:paraId="79B44F61"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55641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2922C3B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BC42D1" w14:textId="77777777" w:rsidR="00EE5860" w:rsidRPr="00441CD0" w:rsidRDefault="00EE5860" w:rsidP="00BB0E1F">
            <w:pPr>
              <w:pStyle w:val="TAC"/>
            </w:pPr>
          </w:p>
        </w:tc>
      </w:tr>
    </w:tbl>
    <w:p w14:paraId="6FF451F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170</w:t>
      </w:r>
      <w:r w:rsidRPr="00441CD0">
        <w:rPr>
          <w:lang w:eastAsia="zh-CN"/>
        </w:rPr>
        <w:t>-</w:t>
      </w:r>
      <w:r w:rsidRPr="00441CD0">
        <w:rPr>
          <w:lang w:eastAsia="ja-JP"/>
        </w:rPr>
        <w:t>1</w:t>
      </w:r>
      <w:r w:rsidRPr="00441CD0">
        <w:t xml:space="preserve">: </w:t>
      </w:r>
      <w:r w:rsidRPr="00441CD0">
        <w:rPr>
          <w:lang w:val="sv-SE" w:eastAsia="zh-CN"/>
        </w:rPr>
        <w:t xml:space="preserve">Minimum </w:t>
      </w:r>
      <w:r w:rsidRPr="00441CD0">
        <w:rPr>
          <w:rFonts w:hint="eastAsia"/>
          <w:lang w:val="sv-SE" w:eastAsia="zh-CN"/>
        </w:rPr>
        <w:t>W</w:t>
      </w:r>
      <w:r w:rsidRPr="00441CD0">
        <w:rPr>
          <w:lang w:val="sv-SE" w:eastAsia="zh-CN"/>
        </w:rPr>
        <w:t>ait Time</w:t>
      </w:r>
    </w:p>
    <w:p w14:paraId="0AFA0871" w14:textId="77777777" w:rsidR="00EE5860" w:rsidRPr="00441CD0" w:rsidRDefault="00EE5860" w:rsidP="00EE5860">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field shall be encoded as an Unsigned32 binary integer value. It shall contain the duration in seconds.</w:t>
      </w:r>
    </w:p>
    <w:p w14:paraId="35228D13" w14:textId="77777777" w:rsidR="00EE5860" w:rsidRPr="00441CD0" w:rsidRDefault="00EE5860" w:rsidP="00EE5860">
      <w:pPr>
        <w:pStyle w:val="Heading3"/>
      </w:pPr>
      <w:bookmarkStart w:id="7155" w:name="_Toc27491017"/>
      <w:bookmarkStart w:id="7156" w:name="_Toc27557310"/>
      <w:bookmarkStart w:id="7157" w:name="_Toc27724227"/>
      <w:bookmarkStart w:id="7158" w:name="_Toc36031301"/>
      <w:bookmarkStart w:id="7159" w:name="_Toc36043221"/>
      <w:bookmarkStart w:id="7160" w:name="_Toc36814546"/>
      <w:bookmarkStart w:id="7161" w:name="_Toc44689404"/>
      <w:bookmarkStart w:id="7162" w:name="_Toc44924158"/>
      <w:bookmarkStart w:id="7163" w:name="_Toc51861128"/>
      <w:bookmarkStart w:id="7164" w:name="_Toc57930899"/>
      <w:bookmarkStart w:id="7165" w:name="_Toc57931529"/>
      <w:bookmarkStart w:id="7166" w:name="_Toc67499921"/>
      <w:r w:rsidRPr="00441CD0">
        <w:t>8.</w:t>
      </w:r>
      <w:r w:rsidRPr="00441CD0">
        <w:rPr>
          <w:lang w:val="en-US"/>
        </w:rPr>
        <w:t>2.171</w:t>
      </w:r>
      <w:r w:rsidRPr="00441CD0">
        <w:tab/>
      </w:r>
      <w:r w:rsidRPr="00441CD0">
        <w:rPr>
          <w:szCs w:val="18"/>
          <w:lang w:val="de-DE" w:eastAsia="zh-CN"/>
        </w:rPr>
        <w:t xml:space="preserve">QoS Monitoring </w:t>
      </w:r>
      <w:r w:rsidRPr="00441CD0">
        <w:rPr>
          <w:szCs w:val="18"/>
          <w:lang w:val="de-DE"/>
        </w:rPr>
        <w:t>Measurement</w:t>
      </w:r>
      <w:bookmarkEnd w:id="7155"/>
      <w:bookmarkEnd w:id="7156"/>
      <w:bookmarkEnd w:id="7157"/>
      <w:bookmarkEnd w:id="7158"/>
      <w:bookmarkEnd w:id="7159"/>
      <w:bookmarkEnd w:id="7160"/>
      <w:bookmarkEnd w:id="7161"/>
      <w:bookmarkEnd w:id="7162"/>
      <w:bookmarkEnd w:id="7163"/>
      <w:bookmarkEnd w:id="7164"/>
      <w:bookmarkEnd w:id="7165"/>
      <w:bookmarkEnd w:id="7166"/>
    </w:p>
    <w:p w14:paraId="098AEA52" w14:textId="77777777" w:rsidR="00EE5860" w:rsidRPr="00441CD0" w:rsidRDefault="00EE5860" w:rsidP="00EE5860">
      <w:pPr>
        <w:rPr>
          <w:lang w:eastAsia="ja-JP"/>
        </w:rPr>
      </w:pPr>
      <w:r w:rsidRPr="00441CD0">
        <w:t xml:space="preserve">The </w:t>
      </w:r>
      <w:r w:rsidRPr="00441CD0">
        <w:rPr>
          <w:szCs w:val="18"/>
          <w:lang w:val="de-DE" w:eastAsia="zh-CN"/>
        </w:rPr>
        <w:t xml:space="preserve">QoS Monitoring </w:t>
      </w:r>
      <w:r w:rsidRPr="00441CD0">
        <w:rPr>
          <w:szCs w:val="18"/>
          <w:lang w:val="de-DE"/>
        </w:rPr>
        <w:t>Measurement</w:t>
      </w:r>
      <w:r w:rsidRPr="00441CD0">
        <w:t xml:space="preserve"> IE contains the packet delay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8.2.171-1</w:t>
      </w:r>
      <w:r w:rsidRPr="00441CD0">
        <w:rPr>
          <w:lang w:eastAsia="ja-JP"/>
        </w:rPr>
        <w:t>.</w:t>
      </w:r>
    </w:p>
    <w:p w14:paraId="314C0C2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89"/>
        <w:gridCol w:w="588"/>
      </w:tblGrid>
      <w:tr w:rsidR="00EE5860" w:rsidRPr="00441CD0" w14:paraId="391A2AF1" w14:textId="77777777" w:rsidTr="00BB0E1F">
        <w:trPr>
          <w:jc w:val="center"/>
        </w:trPr>
        <w:tc>
          <w:tcPr>
            <w:tcW w:w="151" w:type="dxa"/>
            <w:tcBorders>
              <w:top w:val="single" w:sz="6" w:space="0" w:color="auto"/>
              <w:left w:val="single" w:sz="6" w:space="0" w:color="auto"/>
              <w:bottom w:val="nil"/>
            </w:tcBorders>
          </w:tcPr>
          <w:p w14:paraId="4D7B0F21" w14:textId="77777777" w:rsidR="00EE5860" w:rsidRPr="00441CD0" w:rsidRDefault="00EE5860" w:rsidP="00BB0E1F">
            <w:pPr>
              <w:pStyle w:val="TAC"/>
            </w:pPr>
          </w:p>
        </w:tc>
        <w:tc>
          <w:tcPr>
            <w:tcW w:w="1104" w:type="dxa"/>
          </w:tcPr>
          <w:p w14:paraId="05005276" w14:textId="77777777" w:rsidR="00EE5860" w:rsidRPr="00441CD0" w:rsidRDefault="00EE5860" w:rsidP="00BB0E1F">
            <w:pPr>
              <w:pStyle w:val="TAH"/>
            </w:pPr>
          </w:p>
        </w:tc>
        <w:tc>
          <w:tcPr>
            <w:tcW w:w="4711" w:type="dxa"/>
            <w:gridSpan w:val="8"/>
          </w:tcPr>
          <w:p w14:paraId="78683ACD" w14:textId="77777777" w:rsidR="00EE5860" w:rsidRPr="00441CD0" w:rsidRDefault="00EE5860" w:rsidP="00BB0E1F">
            <w:pPr>
              <w:pStyle w:val="TAH"/>
            </w:pPr>
            <w:r w:rsidRPr="00441CD0">
              <w:t>Bits</w:t>
            </w:r>
          </w:p>
        </w:tc>
        <w:tc>
          <w:tcPr>
            <w:tcW w:w="588" w:type="dxa"/>
          </w:tcPr>
          <w:p w14:paraId="51A4C4AE" w14:textId="77777777" w:rsidR="00EE5860" w:rsidRPr="00441CD0" w:rsidRDefault="00EE5860" w:rsidP="00BB0E1F">
            <w:pPr>
              <w:pStyle w:val="TAC"/>
            </w:pPr>
          </w:p>
        </w:tc>
      </w:tr>
      <w:tr w:rsidR="00EE5860" w:rsidRPr="00441CD0" w14:paraId="4E639B6A" w14:textId="77777777" w:rsidTr="00BB0E1F">
        <w:trPr>
          <w:jc w:val="center"/>
        </w:trPr>
        <w:tc>
          <w:tcPr>
            <w:tcW w:w="151" w:type="dxa"/>
            <w:tcBorders>
              <w:top w:val="nil"/>
              <w:left w:val="single" w:sz="6" w:space="0" w:color="auto"/>
            </w:tcBorders>
          </w:tcPr>
          <w:p w14:paraId="3BEE3053" w14:textId="77777777" w:rsidR="00EE5860" w:rsidRPr="00441CD0" w:rsidRDefault="00EE5860" w:rsidP="00BB0E1F">
            <w:pPr>
              <w:pStyle w:val="TAC"/>
            </w:pPr>
          </w:p>
        </w:tc>
        <w:tc>
          <w:tcPr>
            <w:tcW w:w="1104" w:type="dxa"/>
          </w:tcPr>
          <w:p w14:paraId="3BC0B2A6" w14:textId="77777777" w:rsidR="00EE5860" w:rsidRPr="00441CD0" w:rsidRDefault="00EE5860" w:rsidP="00BB0E1F">
            <w:pPr>
              <w:pStyle w:val="TAH"/>
            </w:pPr>
            <w:r w:rsidRPr="00441CD0">
              <w:t>Octets</w:t>
            </w:r>
          </w:p>
        </w:tc>
        <w:tc>
          <w:tcPr>
            <w:tcW w:w="588" w:type="dxa"/>
            <w:tcBorders>
              <w:bottom w:val="single" w:sz="4" w:space="0" w:color="auto"/>
            </w:tcBorders>
          </w:tcPr>
          <w:p w14:paraId="6A92639E" w14:textId="77777777" w:rsidR="00EE5860" w:rsidRPr="00441CD0" w:rsidRDefault="00EE5860" w:rsidP="00BB0E1F">
            <w:pPr>
              <w:pStyle w:val="TAH"/>
            </w:pPr>
            <w:r w:rsidRPr="00441CD0">
              <w:t>8</w:t>
            </w:r>
          </w:p>
        </w:tc>
        <w:tc>
          <w:tcPr>
            <w:tcW w:w="589" w:type="dxa"/>
            <w:tcBorders>
              <w:bottom w:val="single" w:sz="4" w:space="0" w:color="auto"/>
            </w:tcBorders>
          </w:tcPr>
          <w:p w14:paraId="0D049206" w14:textId="77777777" w:rsidR="00EE5860" w:rsidRPr="00441CD0" w:rsidRDefault="00EE5860" w:rsidP="00BB0E1F">
            <w:pPr>
              <w:pStyle w:val="TAH"/>
            </w:pPr>
            <w:r w:rsidRPr="00441CD0">
              <w:t>7</w:t>
            </w:r>
          </w:p>
        </w:tc>
        <w:tc>
          <w:tcPr>
            <w:tcW w:w="589" w:type="dxa"/>
            <w:tcBorders>
              <w:bottom w:val="single" w:sz="4" w:space="0" w:color="auto"/>
            </w:tcBorders>
          </w:tcPr>
          <w:p w14:paraId="036299B2" w14:textId="77777777" w:rsidR="00EE5860" w:rsidRPr="00441CD0" w:rsidRDefault="00EE5860" w:rsidP="00BB0E1F">
            <w:pPr>
              <w:pStyle w:val="TAH"/>
            </w:pPr>
            <w:r w:rsidRPr="00441CD0">
              <w:t>6</w:t>
            </w:r>
          </w:p>
        </w:tc>
        <w:tc>
          <w:tcPr>
            <w:tcW w:w="589" w:type="dxa"/>
            <w:tcBorders>
              <w:bottom w:val="single" w:sz="4" w:space="0" w:color="auto"/>
            </w:tcBorders>
          </w:tcPr>
          <w:p w14:paraId="78AEE6E6" w14:textId="77777777" w:rsidR="00EE5860" w:rsidRPr="00441CD0" w:rsidRDefault="00EE5860" w:rsidP="00BB0E1F">
            <w:pPr>
              <w:pStyle w:val="TAH"/>
            </w:pPr>
            <w:r w:rsidRPr="00441CD0">
              <w:t>5</w:t>
            </w:r>
          </w:p>
        </w:tc>
        <w:tc>
          <w:tcPr>
            <w:tcW w:w="589" w:type="dxa"/>
            <w:tcBorders>
              <w:bottom w:val="single" w:sz="4" w:space="0" w:color="auto"/>
            </w:tcBorders>
          </w:tcPr>
          <w:p w14:paraId="68DD1052" w14:textId="77777777" w:rsidR="00EE5860" w:rsidRPr="00441CD0" w:rsidRDefault="00EE5860" w:rsidP="00BB0E1F">
            <w:pPr>
              <w:pStyle w:val="TAH"/>
            </w:pPr>
            <w:r w:rsidRPr="00441CD0">
              <w:t>4</w:t>
            </w:r>
          </w:p>
        </w:tc>
        <w:tc>
          <w:tcPr>
            <w:tcW w:w="589" w:type="dxa"/>
            <w:tcBorders>
              <w:bottom w:val="single" w:sz="4" w:space="0" w:color="auto"/>
            </w:tcBorders>
          </w:tcPr>
          <w:p w14:paraId="03C802EB" w14:textId="77777777" w:rsidR="00EE5860" w:rsidRPr="00441CD0" w:rsidRDefault="00EE5860" w:rsidP="00BB0E1F">
            <w:pPr>
              <w:pStyle w:val="TAH"/>
            </w:pPr>
            <w:r w:rsidRPr="00441CD0">
              <w:t>3</w:t>
            </w:r>
          </w:p>
        </w:tc>
        <w:tc>
          <w:tcPr>
            <w:tcW w:w="589" w:type="dxa"/>
            <w:tcBorders>
              <w:bottom w:val="single" w:sz="4" w:space="0" w:color="auto"/>
            </w:tcBorders>
          </w:tcPr>
          <w:p w14:paraId="2B249EC7" w14:textId="77777777" w:rsidR="00EE5860" w:rsidRPr="00441CD0" w:rsidRDefault="00EE5860" w:rsidP="00BB0E1F">
            <w:pPr>
              <w:pStyle w:val="TAH"/>
            </w:pPr>
            <w:r w:rsidRPr="00441CD0">
              <w:t>2</w:t>
            </w:r>
          </w:p>
        </w:tc>
        <w:tc>
          <w:tcPr>
            <w:tcW w:w="589" w:type="dxa"/>
            <w:tcBorders>
              <w:bottom w:val="single" w:sz="4" w:space="0" w:color="auto"/>
            </w:tcBorders>
          </w:tcPr>
          <w:p w14:paraId="36EC14FB" w14:textId="77777777" w:rsidR="00EE5860" w:rsidRPr="00441CD0" w:rsidRDefault="00EE5860" w:rsidP="00BB0E1F">
            <w:pPr>
              <w:pStyle w:val="TAH"/>
            </w:pPr>
            <w:r w:rsidRPr="00441CD0">
              <w:t>1</w:t>
            </w:r>
          </w:p>
        </w:tc>
        <w:tc>
          <w:tcPr>
            <w:tcW w:w="588" w:type="dxa"/>
          </w:tcPr>
          <w:p w14:paraId="19EDAF1D" w14:textId="77777777" w:rsidR="00EE5860" w:rsidRPr="00441CD0" w:rsidRDefault="00EE5860" w:rsidP="00BB0E1F">
            <w:pPr>
              <w:pStyle w:val="TAC"/>
            </w:pPr>
          </w:p>
        </w:tc>
      </w:tr>
      <w:tr w:rsidR="00EE5860" w:rsidRPr="00441CD0" w14:paraId="5C39D345" w14:textId="77777777" w:rsidTr="00BB0E1F">
        <w:trPr>
          <w:jc w:val="center"/>
        </w:trPr>
        <w:tc>
          <w:tcPr>
            <w:tcW w:w="151" w:type="dxa"/>
            <w:tcBorders>
              <w:top w:val="nil"/>
              <w:left w:val="single" w:sz="6" w:space="0" w:color="auto"/>
            </w:tcBorders>
          </w:tcPr>
          <w:p w14:paraId="5E4E0DF8" w14:textId="77777777" w:rsidR="00EE5860" w:rsidRPr="00441CD0" w:rsidRDefault="00EE5860" w:rsidP="00BB0E1F">
            <w:pPr>
              <w:pStyle w:val="TAC"/>
            </w:pPr>
          </w:p>
        </w:tc>
        <w:tc>
          <w:tcPr>
            <w:tcW w:w="1104" w:type="dxa"/>
            <w:tcBorders>
              <w:right w:val="single" w:sz="4" w:space="0" w:color="auto"/>
            </w:tcBorders>
          </w:tcPr>
          <w:p w14:paraId="737AC27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tcPr>
          <w:p w14:paraId="4783A4ED" w14:textId="77777777" w:rsidR="00EE5860" w:rsidRPr="00441CD0" w:rsidRDefault="00EE5860" w:rsidP="00BB0E1F">
            <w:pPr>
              <w:pStyle w:val="TAC"/>
            </w:pPr>
            <w:r w:rsidRPr="00441CD0">
              <w:t xml:space="preserve">Type = </w:t>
            </w:r>
            <w:r w:rsidRPr="00441CD0">
              <w:rPr>
                <w:lang w:val="sv-SE"/>
              </w:rPr>
              <w:t>248</w:t>
            </w:r>
            <w:r w:rsidRPr="00441CD0">
              <w:t xml:space="preserve"> (decimal)</w:t>
            </w:r>
          </w:p>
        </w:tc>
        <w:tc>
          <w:tcPr>
            <w:tcW w:w="588" w:type="dxa"/>
            <w:tcBorders>
              <w:left w:val="single" w:sz="4" w:space="0" w:color="auto"/>
            </w:tcBorders>
          </w:tcPr>
          <w:p w14:paraId="205AF370" w14:textId="77777777" w:rsidR="00EE5860" w:rsidRPr="00441CD0" w:rsidRDefault="00EE5860" w:rsidP="00BB0E1F">
            <w:pPr>
              <w:pStyle w:val="TAC"/>
            </w:pPr>
          </w:p>
        </w:tc>
      </w:tr>
      <w:tr w:rsidR="00EE5860" w:rsidRPr="00441CD0" w14:paraId="48998BA5" w14:textId="77777777" w:rsidTr="00BB0E1F">
        <w:trPr>
          <w:jc w:val="center"/>
        </w:trPr>
        <w:tc>
          <w:tcPr>
            <w:tcW w:w="151" w:type="dxa"/>
            <w:tcBorders>
              <w:top w:val="nil"/>
              <w:left w:val="single" w:sz="6" w:space="0" w:color="auto"/>
            </w:tcBorders>
          </w:tcPr>
          <w:p w14:paraId="316AF820" w14:textId="77777777" w:rsidR="00EE5860" w:rsidRPr="00441CD0" w:rsidRDefault="00EE5860" w:rsidP="00BB0E1F">
            <w:pPr>
              <w:pStyle w:val="TAC"/>
            </w:pPr>
          </w:p>
        </w:tc>
        <w:tc>
          <w:tcPr>
            <w:tcW w:w="1104" w:type="dxa"/>
            <w:tcBorders>
              <w:right w:val="single" w:sz="4" w:space="0" w:color="auto"/>
            </w:tcBorders>
          </w:tcPr>
          <w:p w14:paraId="6FBDB95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tcPr>
          <w:p w14:paraId="5C7C3704"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24576A66" w14:textId="77777777" w:rsidR="00EE5860" w:rsidRPr="00441CD0" w:rsidRDefault="00EE5860" w:rsidP="00BB0E1F">
            <w:pPr>
              <w:pStyle w:val="TAC"/>
            </w:pPr>
          </w:p>
        </w:tc>
      </w:tr>
      <w:tr w:rsidR="00EE5860" w:rsidRPr="00441CD0" w14:paraId="654AA447" w14:textId="77777777" w:rsidTr="00BB0E1F">
        <w:trPr>
          <w:jc w:val="center"/>
        </w:trPr>
        <w:tc>
          <w:tcPr>
            <w:tcW w:w="151" w:type="dxa"/>
            <w:tcBorders>
              <w:top w:val="nil"/>
              <w:left w:val="single" w:sz="6" w:space="0" w:color="auto"/>
              <w:bottom w:val="nil"/>
            </w:tcBorders>
          </w:tcPr>
          <w:p w14:paraId="458F0272" w14:textId="77777777" w:rsidR="00EE5860" w:rsidRPr="00441CD0" w:rsidRDefault="00EE5860" w:rsidP="00BB0E1F">
            <w:pPr>
              <w:pStyle w:val="TAC"/>
            </w:pPr>
          </w:p>
        </w:tc>
        <w:tc>
          <w:tcPr>
            <w:tcW w:w="1104" w:type="dxa"/>
            <w:tcBorders>
              <w:bottom w:val="nil"/>
              <w:right w:val="single" w:sz="4" w:space="0" w:color="auto"/>
            </w:tcBorders>
          </w:tcPr>
          <w:p w14:paraId="1A5DB08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1749C7B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4808D4F" w14:textId="77777777" w:rsidR="00EE5860" w:rsidRPr="00441CD0" w:rsidRDefault="00EE5860" w:rsidP="00BB0E1F">
            <w:pPr>
              <w:pStyle w:val="TAC"/>
              <w:rPr>
                <w:lang w:eastAsia="zh-CN"/>
              </w:rPr>
            </w:pPr>
            <w:r w:rsidRPr="00441CD0">
              <w:rPr>
                <w:rFonts w:hint="eastAsia"/>
                <w:lang w:eastAsia="zh-CN"/>
              </w:rPr>
              <w:t>P</w:t>
            </w:r>
            <w:r w:rsidRPr="00441CD0">
              <w:rPr>
                <w:lang w:eastAsia="zh-CN"/>
              </w:rPr>
              <w:t>LMF</w:t>
            </w:r>
          </w:p>
        </w:tc>
        <w:tc>
          <w:tcPr>
            <w:tcW w:w="589" w:type="dxa"/>
            <w:tcBorders>
              <w:top w:val="single" w:sz="4" w:space="0" w:color="auto"/>
              <w:left w:val="single" w:sz="4" w:space="0" w:color="auto"/>
              <w:bottom w:val="single" w:sz="4" w:space="0" w:color="auto"/>
              <w:right w:val="single" w:sz="4" w:space="0" w:color="auto"/>
            </w:tcBorders>
          </w:tcPr>
          <w:p w14:paraId="52B9B58A"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9763E8F"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4ABC1C"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61F2E94" w14:textId="77777777" w:rsidR="00EE5860" w:rsidRPr="00441CD0" w:rsidRDefault="00EE5860" w:rsidP="00BB0E1F">
            <w:pPr>
              <w:pStyle w:val="TAC"/>
            </w:pPr>
          </w:p>
        </w:tc>
      </w:tr>
      <w:tr w:rsidR="00EE5860" w:rsidRPr="00441CD0" w14:paraId="186A44E3" w14:textId="77777777" w:rsidTr="00BB0E1F">
        <w:trPr>
          <w:jc w:val="center"/>
        </w:trPr>
        <w:tc>
          <w:tcPr>
            <w:tcW w:w="151" w:type="dxa"/>
            <w:tcBorders>
              <w:top w:val="nil"/>
              <w:left w:val="single" w:sz="6" w:space="0" w:color="auto"/>
              <w:bottom w:val="nil"/>
            </w:tcBorders>
          </w:tcPr>
          <w:p w14:paraId="7B8D20B0" w14:textId="77777777" w:rsidR="00EE5860" w:rsidRPr="00441CD0" w:rsidRDefault="00EE5860" w:rsidP="00BB0E1F">
            <w:pPr>
              <w:pStyle w:val="TAC"/>
            </w:pPr>
          </w:p>
        </w:tc>
        <w:tc>
          <w:tcPr>
            <w:tcW w:w="1104" w:type="dxa"/>
            <w:tcBorders>
              <w:bottom w:val="nil"/>
              <w:right w:val="single" w:sz="4" w:space="0" w:color="auto"/>
            </w:tcBorders>
          </w:tcPr>
          <w:p w14:paraId="702C0B8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1" w:type="dxa"/>
            <w:gridSpan w:val="8"/>
            <w:tcBorders>
              <w:top w:val="single" w:sz="4" w:space="0" w:color="auto"/>
              <w:left w:val="single" w:sz="4" w:space="0" w:color="auto"/>
              <w:bottom w:val="single" w:sz="4" w:space="0" w:color="auto"/>
              <w:right w:val="single" w:sz="4" w:space="0" w:color="auto"/>
            </w:tcBorders>
          </w:tcPr>
          <w:p w14:paraId="64C3232A" w14:textId="77777777" w:rsidR="00EE5860" w:rsidRPr="00441CD0" w:rsidRDefault="00EE5860" w:rsidP="00BB0E1F">
            <w:pPr>
              <w:pStyle w:val="TAC"/>
              <w:rPr>
                <w:lang w:eastAsia="zh-CN"/>
              </w:rPr>
            </w:pPr>
            <w:r w:rsidRPr="00441CD0">
              <w:rPr>
                <w:lang w:eastAsia="zh-CN"/>
              </w:rPr>
              <w:t>Downlink packet delay</w:t>
            </w:r>
          </w:p>
        </w:tc>
        <w:tc>
          <w:tcPr>
            <w:tcW w:w="588" w:type="dxa"/>
            <w:tcBorders>
              <w:left w:val="single" w:sz="4" w:space="0" w:color="auto"/>
              <w:bottom w:val="nil"/>
            </w:tcBorders>
          </w:tcPr>
          <w:p w14:paraId="2D28FC78" w14:textId="77777777" w:rsidR="00EE5860" w:rsidRPr="00441CD0" w:rsidRDefault="00EE5860" w:rsidP="00BB0E1F">
            <w:pPr>
              <w:pStyle w:val="TAC"/>
            </w:pPr>
          </w:p>
        </w:tc>
      </w:tr>
      <w:tr w:rsidR="00EE5860" w:rsidRPr="00441CD0" w14:paraId="3FA6196A" w14:textId="77777777" w:rsidTr="00BB0E1F">
        <w:trPr>
          <w:jc w:val="center"/>
        </w:trPr>
        <w:tc>
          <w:tcPr>
            <w:tcW w:w="151" w:type="dxa"/>
            <w:tcBorders>
              <w:top w:val="nil"/>
              <w:left w:val="single" w:sz="6" w:space="0" w:color="auto"/>
              <w:bottom w:val="nil"/>
            </w:tcBorders>
          </w:tcPr>
          <w:p w14:paraId="3FE18245" w14:textId="77777777" w:rsidR="00EE5860" w:rsidRPr="00441CD0" w:rsidRDefault="00EE5860" w:rsidP="00BB0E1F">
            <w:pPr>
              <w:pStyle w:val="TAC"/>
            </w:pPr>
          </w:p>
        </w:tc>
        <w:tc>
          <w:tcPr>
            <w:tcW w:w="1104" w:type="dxa"/>
            <w:tcBorders>
              <w:bottom w:val="nil"/>
              <w:right w:val="single" w:sz="4" w:space="0" w:color="auto"/>
            </w:tcBorders>
          </w:tcPr>
          <w:p w14:paraId="494F67A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1" w:type="dxa"/>
            <w:gridSpan w:val="8"/>
            <w:tcBorders>
              <w:top w:val="single" w:sz="4" w:space="0" w:color="auto"/>
              <w:left w:val="single" w:sz="4" w:space="0" w:color="auto"/>
              <w:bottom w:val="single" w:sz="4" w:space="0" w:color="auto"/>
              <w:right w:val="single" w:sz="4" w:space="0" w:color="auto"/>
            </w:tcBorders>
          </w:tcPr>
          <w:p w14:paraId="06497D85" w14:textId="77777777" w:rsidR="00EE5860" w:rsidRPr="00441CD0" w:rsidRDefault="00EE5860" w:rsidP="00BB0E1F">
            <w:pPr>
              <w:pStyle w:val="TAC"/>
              <w:rPr>
                <w:lang w:eastAsia="zh-CN"/>
              </w:rPr>
            </w:pPr>
            <w:r w:rsidRPr="00441CD0">
              <w:rPr>
                <w:lang w:eastAsia="zh-CN"/>
              </w:rPr>
              <w:t>Uplink packet delay</w:t>
            </w:r>
          </w:p>
        </w:tc>
        <w:tc>
          <w:tcPr>
            <w:tcW w:w="588" w:type="dxa"/>
            <w:tcBorders>
              <w:left w:val="single" w:sz="4" w:space="0" w:color="auto"/>
              <w:bottom w:val="nil"/>
            </w:tcBorders>
          </w:tcPr>
          <w:p w14:paraId="4C60FBBB" w14:textId="77777777" w:rsidR="00EE5860" w:rsidRPr="00441CD0" w:rsidRDefault="00EE5860" w:rsidP="00BB0E1F">
            <w:pPr>
              <w:pStyle w:val="TAC"/>
            </w:pPr>
          </w:p>
        </w:tc>
      </w:tr>
      <w:tr w:rsidR="00EE5860" w:rsidRPr="00441CD0" w14:paraId="3643E6C4" w14:textId="77777777" w:rsidTr="00BB0E1F">
        <w:trPr>
          <w:jc w:val="center"/>
        </w:trPr>
        <w:tc>
          <w:tcPr>
            <w:tcW w:w="151" w:type="dxa"/>
            <w:tcBorders>
              <w:top w:val="nil"/>
              <w:left w:val="single" w:sz="6" w:space="0" w:color="auto"/>
              <w:bottom w:val="nil"/>
            </w:tcBorders>
          </w:tcPr>
          <w:p w14:paraId="6229C13C" w14:textId="77777777" w:rsidR="00EE5860" w:rsidRPr="00441CD0" w:rsidRDefault="00EE5860" w:rsidP="00BB0E1F">
            <w:pPr>
              <w:pStyle w:val="TAC"/>
            </w:pPr>
          </w:p>
        </w:tc>
        <w:tc>
          <w:tcPr>
            <w:tcW w:w="1104" w:type="dxa"/>
            <w:tcBorders>
              <w:bottom w:val="nil"/>
              <w:right w:val="single" w:sz="4" w:space="0" w:color="auto"/>
            </w:tcBorders>
          </w:tcPr>
          <w:p w14:paraId="76E710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1" w:type="dxa"/>
            <w:gridSpan w:val="8"/>
            <w:tcBorders>
              <w:top w:val="single" w:sz="4" w:space="0" w:color="auto"/>
              <w:left w:val="single" w:sz="4" w:space="0" w:color="auto"/>
              <w:bottom w:val="single" w:sz="4" w:space="0" w:color="auto"/>
              <w:right w:val="single" w:sz="4" w:space="0" w:color="auto"/>
            </w:tcBorders>
          </w:tcPr>
          <w:p w14:paraId="197CB243" w14:textId="77777777" w:rsidR="00EE5860" w:rsidRPr="00441CD0" w:rsidRDefault="00EE5860" w:rsidP="00BB0E1F">
            <w:pPr>
              <w:pStyle w:val="TAC"/>
              <w:rPr>
                <w:lang w:eastAsia="zh-CN"/>
              </w:rPr>
            </w:pPr>
            <w:r w:rsidRPr="00441CD0">
              <w:rPr>
                <w:lang w:eastAsia="zh-CN"/>
              </w:rPr>
              <w:t>Round trip packet delay</w:t>
            </w:r>
          </w:p>
        </w:tc>
        <w:tc>
          <w:tcPr>
            <w:tcW w:w="588" w:type="dxa"/>
            <w:tcBorders>
              <w:left w:val="single" w:sz="4" w:space="0" w:color="auto"/>
              <w:bottom w:val="nil"/>
            </w:tcBorders>
          </w:tcPr>
          <w:p w14:paraId="5FCF7EE4" w14:textId="77777777" w:rsidR="00EE5860" w:rsidRPr="00441CD0" w:rsidRDefault="00EE5860" w:rsidP="00BB0E1F">
            <w:pPr>
              <w:pStyle w:val="TAC"/>
            </w:pPr>
          </w:p>
        </w:tc>
      </w:tr>
      <w:tr w:rsidR="00EE5860" w:rsidRPr="00441CD0" w14:paraId="1BFA2B3B" w14:textId="77777777" w:rsidTr="00BB0E1F">
        <w:trPr>
          <w:jc w:val="center"/>
        </w:trPr>
        <w:tc>
          <w:tcPr>
            <w:tcW w:w="151" w:type="dxa"/>
            <w:tcBorders>
              <w:top w:val="nil"/>
              <w:left w:val="single" w:sz="6" w:space="0" w:color="auto"/>
              <w:bottom w:val="single" w:sz="4" w:space="0" w:color="auto"/>
            </w:tcBorders>
          </w:tcPr>
          <w:p w14:paraId="65F8C34B"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3690923"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tcPr>
          <w:p w14:paraId="3F9044F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B30CAE" w14:textId="77777777" w:rsidR="00EE5860" w:rsidRPr="00441CD0" w:rsidRDefault="00EE5860" w:rsidP="00BB0E1F">
            <w:pPr>
              <w:pStyle w:val="TAC"/>
            </w:pPr>
          </w:p>
        </w:tc>
      </w:tr>
    </w:tbl>
    <w:p w14:paraId="67593CD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171</w:t>
      </w:r>
      <w:r w:rsidRPr="00441CD0">
        <w:rPr>
          <w:lang w:eastAsia="zh-CN"/>
        </w:rPr>
        <w:t>-</w:t>
      </w:r>
      <w:r w:rsidRPr="00441CD0">
        <w:rPr>
          <w:lang w:eastAsia="ja-JP"/>
        </w:rPr>
        <w:t>1</w:t>
      </w:r>
      <w:r w:rsidRPr="00441CD0">
        <w:t xml:space="preserve">: </w:t>
      </w:r>
      <w:r w:rsidRPr="00441CD0">
        <w:rPr>
          <w:szCs w:val="18"/>
          <w:lang w:val="de-DE" w:eastAsia="zh-CN"/>
        </w:rPr>
        <w:t xml:space="preserve">QoS Monitoring </w:t>
      </w:r>
      <w:r w:rsidRPr="00441CD0">
        <w:rPr>
          <w:szCs w:val="18"/>
          <w:lang w:val="de-DE"/>
        </w:rPr>
        <w:t>Measurement</w:t>
      </w:r>
    </w:p>
    <w:p w14:paraId="6580E098" w14:textId="77777777" w:rsidR="00EE5860" w:rsidRPr="00441CD0" w:rsidRDefault="00EE5860" w:rsidP="00EE5860">
      <w:r w:rsidRPr="00441CD0">
        <w:t>The following flags are coded within Octet 5:</w:t>
      </w:r>
    </w:p>
    <w:p w14:paraId="1C352028" w14:textId="77777777" w:rsidR="00EE5860" w:rsidRPr="00441CD0" w:rsidRDefault="00EE5860" w:rsidP="00EE5860">
      <w:pPr>
        <w:pStyle w:val="B1"/>
      </w:pPr>
      <w:r w:rsidRPr="00441CD0">
        <w:t>-</w:t>
      </w:r>
      <w:r w:rsidRPr="00441CD0">
        <w:tab/>
        <w:t>Bit 1 – DL</w:t>
      </w:r>
      <w:r w:rsidRPr="00441CD0">
        <w:rPr>
          <w:noProof/>
        </w:rPr>
        <w:t xml:space="preserve"> (</w:t>
      </w:r>
      <w:r w:rsidRPr="00441CD0">
        <w:rPr>
          <w:lang w:eastAsia="zh-CN"/>
        </w:rPr>
        <w:t>Downlink)</w:t>
      </w:r>
      <w:r w:rsidRPr="00441CD0">
        <w:t xml:space="preserve">: If this bit is set to "1", then the </w:t>
      </w:r>
      <w:r w:rsidRPr="00441CD0">
        <w:rPr>
          <w:lang w:eastAsia="zh-CN"/>
        </w:rPr>
        <w:t>Downlink packet delay</w:t>
      </w:r>
      <w:r w:rsidRPr="00441CD0">
        <w:t xml:space="preserve"> field shall be present, otherwise the </w:t>
      </w:r>
      <w:r w:rsidRPr="00441CD0">
        <w:rPr>
          <w:lang w:eastAsia="zh-CN"/>
        </w:rPr>
        <w:t>Downlink packet delay</w:t>
      </w:r>
      <w:r w:rsidRPr="00441CD0">
        <w:t xml:space="preserve"> field shall not be present.</w:t>
      </w:r>
    </w:p>
    <w:p w14:paraId="3D1F5874" w14:textId="77777777" w:rsidR="00EE5860" w:rsidRPr="00441CD0" w:rsidRDefault="00EE5860" w:rsidP="00EE5860">
      <w:pPr>
        <w:pStyle w:val="B1"/>
      </w:pPr>
      <w:r w:rsidRPr="00441CD0">
        <w:t>-</w:t>
      </w:r>
      <w:r w:rsidRPr="00441CD0">
        <w:tab/>
        <w:t>Bit 2 – UL</w:t>
      </w:r>
      <w:r w:rsidRPr="00441CD0">
        <w:rPr>
          <w:noProof/>
        </w:rPr>
        <w:t xml:space="preserve"> (</w:t>
      </w:r>
      <w:r w:rsidRPr="00441CD0">
        <w:rPr>
          <w:lang w:eastAsia="zh-CN"/>
        </w:rPr>
        <w:t>Uplink)</w:t>
      </w:r>
      <w:r w:rsidRPr="00441CD0">
        <w:t xml:space="preserve">: If this bit is set to "1", then the </w:t>
      </w:r>
      <w:r w:rsidRPr="00441CD0">
        <w:rPr>
          <w:lang w:eastAsia="zh-CN"/>
        </w:rPr>
        <w:t>Uplink packet delay</w:t>
      </w:r>
      <w:r w:rsidRPr="00441CD0">
        <w:t xml:space="preserve"> field shall be present, otherwise the </w:t>
      </w:r>
      <w:r w:rsidRPr="00441CD0">
        <w:rPr>
          <w:lang w:eastAsia="zh-CN"/>
        </w:rPr>
        <w:t>Uplink packet delay</w:t>
      </w:r>
      <w:r w:rsidRPr="00441CD0">
        <w:t xml:space="preserve"> field shall not be present.</w:t>
      </w:r>
    </w:p>
    <w:p w14:paraId="76911D46" w14:textId="77777777" w:rsidR="00EE5860" w:rsidRPr="00441CD0" w:rsidRDefault="00EE5860" w:rsidP="00EE5860">
      <w:pPr>
        <w:pStyle w:val="B1"/>
      </w:pPr>
      <w:r w:rsidRPr="00441CD0">
        <w:t>-</w:t>
      </w:r>
      <w:r w:rsidRPr="00441CD0">
        <w:tab/>
        <w:t>Bit 3 – RP</w:t>
      </w:r>
      <w:r w:rsidRPr="00441CD0">
        <w:rPr>
          <w:noProof/>
        </w:rPr>
        <w:t xml:space="preserve"> (</w:t>
      </w:r>
      <w:r w:rsidRPr="00441CD0">
        <w:rPr>
          <w:lang w:eastAsia="zh-CN"/>
        </w:rPr>
        <w:t>Round Trip)</w:t>
      </w:r>
      <w:r w:rsidRPr="00441CD0">
        <w:t xml:space="preserve">: If this bit is set to "1", then the </w:t>
      </w:r>
      <w:r w:rsidRPr="00441CD0">
        <w:rPr>
          <w:lang w:eastAsia="zh-CN"/>
        </w:rPr>
        <w:t>Round trip packet delay</w:t>
      </w:r>
      <w:r w:rsidRPr="00441CD0">
        <w:t xml:space="preserve"> field shall be present, otherwise the </w:t>
      </w:r>
      <w:r w:rsidRPr="00441CD0">
        <w:rPr>
          <w:lang w:eastAsia="zh-CN"/>
        </w:rPr>
        <w:t>Round trip packet delay</w:t>
      </w:r>
      <w:r w:rsidRPr="00441CD0">
        <w:t xml:space="preserve"> field shall not be present.</w:t>
      </w:r>
    </w:p>
    <w:p w14:paraId="381CFD0B" w14:textId="77777777" w:rsidR="00EE5860" w:rsidRPr="00441CD0" w:rsidRDefault="00EE5860" w:rsidP="00EE5860">
      <w:pPr>
        <w:pStyle w:val="B1"/>
      </w:pPr>
      <w:r w:rsidRPr="00441CD0">
        <w:t>-</w:t>
      </w:r>
      <w:r w:rsidRPr="00441CD0">
        <w:tab/>
        <w:t>Bit 4 – PLMF</w:t>
      </w:r>
      <w:r w:rsidRPr="00441CD0">
        <w:rPr>
          <w:noProof/>
        </w:rPr>
        <w:t xml:space="preserve"> (</w:t>
      </w:r>
      <w:r w:rsidRPr="00441CD0">
        <w:rPr>
          <w:lang w:eastAsia="zh-CN"/>
        </w:rPr>
        <w:t>Packet Delay Measurement Failure)</w:t>
      </w:r>
      <w:r w:rsidRPr="00441CD0">
        <w:t xml:space="preserve">: If this bit is set to "1", </w:t>
      </w:r>
      <w:r w:rsidRPr="00441CD0">
        <w:rPr>
          <w:noProof/>
        </w:rPr>
        <w:t xml:space="preserve">this indicates no </w:t>
      </w:r>
      <w:r w:rsidRPr="00441CD0">
        <w:rPr>
          <w:lang w:eastAsia="zh-CN"/>
        </w:rPr>
        <w:t xml:space="preserve">timestamp is received in </w:t>
      </w:r>
      <w:r w:rsidRPr="00441CD0">
        <w:t>uplink packet for a delay exceeding the Packet Delay Thresholds or the Measurement Period.</w:t>
      </w:r>
    </w:p>
    <w:p w14:paraId="4B245727" w14:textId="77777777" w:rsidR="00EE5860" w:rsidRPr="00441CD0" w:rsidRDefault="00EE5860" w:rsidP="00EE5860">
      <w:pPr>
        <w:pStyle w:val="B1"/>
        <w:rPr>
          <w:noProof/>
        </w:rPr>
      </w:pPr>
      <w:r w:rsidRPr="00441CD0">
        <w:rPr>
          <w:noProof/>
        </w:rPr>
        <w:t>-</w:t>
      </w:r>
      <w:r w:rsidRPr="00441CD0">
        <w:rPr>
          <w:noProof/>
        </w:rPr>
        <w:tab/>
        <w:t>Bit 5 to 8: Spare, for future use and set to "0".</w:t>
      </w:r>
    </w:p>
    <w:p w14:paraId="4C3049EF" w14:textId="77777777" w:rsidR="00EE5860" w:rsidRPr="00441CD0" w:rsidRDefault="00EE5860" w:rsidP="00EE5860">
      <w:pPr>
        <w:rPr>
          <w:noProof/>
        </w:rPr>
      </w:pPr>
      <w:r w:rsidRPr="00441CD0">
        <w:rPr>
          <w:noProof/>
        </w:rPr>
        <w:t>At least one bit shall be set to "1". Several bits may be set to "1".</w:t>
      </w:r>
    </w:p>
    <w:p w14:paraId="73913CB3" w14:textId="77777777" w:rsidR="00EE5860" w:rsidRPr="00441CD0" w:rsidRDefault="00EE5860" w:rsidP="00EE5860">
      <w:r w:rsidRPr="00441CD0">
        <w:t xml:space="preserve">The </w:t>
      </w:r>
      <w:r w:rsidRPr="00441CD0">
        <w:rPr>
          <w:lang w:eastAsia="zh-CN"/>
        </w:rPr>
        <w:t>Downlink packet delay</w:t>
      </w:r>
      <w:r w:rsidRPr="00441CD0">
        <w:t xml:space="preserve">, </w:t>
      </w:r>
      <w:r w:rsidRPr="00441CD0">
        <w:rPr>
          <w:lang w:eastAsia="zh-CN"/>
        </w:rPr>
        <w:t>Uplink packet delay</w:t>
      </w:r>
      <w:r w:rsidRPr="00441CD0">
        <w:t xml:space="preserve"> and </w:t>
      </w:r>
      <w:r w:rsidRPr="00441CD0">
        <w:rPr>
          <w:lang w:eastAsia="zh-CN"/>
        </w:rPr>
        <w:t>Round trip packet delay</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25D287EE" w14:textId="77777777" w:rsidR="00EE5860" w:rsidRPr="00441CD0" w:rsidRDefault="00EE5860" w:rsidP="00EE5860">
      <w:pPr>
        <w:pStyle w:val="Heading3"/>
        <w:rPr>
          <w:lang w:val="fr-FR"/>
        </w:rPr>
      </w:pPr>
      <w:bookmarkStart w:id="7167" w:name="_Toc36031302"/>
      <w:bookmarkStart w:id="7168" w:name="_Toc36043222"/>
      <w:bookmarkStart w:id="7169" w:name="_Toc36814547"/>
      <w:bookmarkStart w:id="7170" w:name="_Toc44689405"/>
      <w:bookmarkStart w:id="7171" w:name="_Toc44924159"/>
      <w:bookmarkStart w:id="7172" w:name="_Toc51861129"/>
      <w:bookmarkStart w:id="7173" w:name="_Toc57930900"/>
      <w:bookmarkStart w:id="7174" w:name="_Toc57931530"/>
      <w:bookmarkStart w:id="7175" w:name="_Toc67499922"/>
      <w:r w:rsidRPr="00441CD0">
        <w:rPr>
          <w:lang w:val="fr-FR"/>
        </w:rPr>
        <w:t>8.2.172</w:t>
      </w:r>
      <w:r w:rsidRPr="00441CD0">
        <w:rPr>
          <w:lang w:val="fr-FR"/>
        </w:rPr>
        <w:tab/>
        <w:t>MT-EDT Control Information</w:t>
      </w:r>
      <w:bookmarkEnd w:id="7167"/>
      <w:bookmarkEnd w:id="7168"/>
      <w:bookmarkEnd w:id="7169"/>
      <w:bookmarkEnd w:id="7170"/>
      <w:bookmarkEnd w:id="7171"/>
      <w:bookmarkEnd w:id="7172"/>
      <w:bookmarkEnd w:id="7173"/>
      <w:bookmarkEnd w:id="7174"/>
      <w:bookmarkEnd w:id="7175"/>
    </w:p>
    <w:p w14:paraId="18B57454" w14:textId="77777777" w:rsidR="00EE5860" w:rsidRPr="00441CD0" w:rsidRDefault="00EE5860" w:rsidP="00EE5860">
      <w:r w:rsidRPr="00441CD0">
        <w:rPr>
          <w:lang w:val="fr-FR"/>
        </w:rPr>
        <w:t>MT-EDT Control Information</w:t>
      </w:r>
      <w:r w:rsidRPr="00441CD0">
        <w:t xml:space="preserve"> is coded as depicted in Figure</w:t>
      </w:r>
      <w:r>
        <w:t> </w:t>
      </w:r>
      <w:r w:rsidRPr="00441CD0">
        <w:t>8.2.172-1.</w:t>
      </w:r>
    </w:p>
    <w:p w14:paraId="043C7D3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3CF5F29" w14:textId="77777777" w:rsidTr="00BB0E1F">
        <w:trPr>
          <w:jc w:val="center"/>
        </w:trPr>
        <w:tc>
          <w:tcPr>
            <w:tcW w:w="151" w:type="dxa"/>
            <w:tcBorders>
              <w:top w:val="single" w:sz="6" w:space="0" w:color="auto"/>
              <w:left w:val="single" w:sz="6" w:space="0" w:color="auto"/>
              <w:bottom w:val="nil"/>
              <w:right w:val="nil"/>
            </w:tcBorders>
          </w:tcPr>
          <w:p w14:paraId="1F9C00B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D3671C"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4F276A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63614F9" w14:textId="77777777" w:rsidR="00EE5860" w:rsidRPr="00441CD0" w:rsidRDefault="00EE5860" w:rsidP="00BB0E1F">
            <w:pPr>
              <w:pStyle w:val="TAC"/>
            </w:pPr>
          </w:p>
        </w:tc>
      </w:tr>
      <w:tr w:rsidR="00EE5860" w:rsidRPr="00441CD0" w14:paraId="7CAA44DD" w14:textId="77777777" w:rsidTr="00BB0E1F">
        <w:trPr>
          <w:jc w:val="center"/>
        </w:trPr>
        <w:tc>
          <w:tcPr>
            <w:tcW w:w="151" w:type="dxa"/>
            <w:tcBorders>
              <w:top w:val="nil"/>
              <w:left w:val="single" w:sz="6" w:space="0" w:color="auto"/>
              <w:bottom w:val="nil"/>
              <w:right w:val="nil"/>
            </w:tcBorders>
          </w:tcPr>
          <w:p w14:paraId="55828567" w14:textId="77777777" w:rsidR="00EE5860" w:rsidRPr="00441CD0" w:rsidRDefault="00EE5860" w:rsidP="00BB0E1F">
            <w:pPr>
              <w:pStyle w:val="TAC"/>
            </w:pPr>
          </w:p>
        </w:tc>
        <w:tc>
          <w:tcPr>
            <w:tcW w:w="1104" w:type="dxa"/>
            <w:tcBorders>
              <w:top w:val="nil"/>
              <w:left w:val="nil"/>
              <w:bottom w:val="nil"/>
              <w:right w:val="nil"/>
            </w:tcBorders>
            <w:hideMark/>
          </w:tcPr>
          <w:p w14:paraId="0B44B4A3"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D27A2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6A3FE3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C5C164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3CEEE7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49F3B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BB0CE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8FF61A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851C10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67B57D" w14:textId="77777777" w:rsidR="00EE5860" w:rsidRPr="00441CD0" w:rsidRDefault="00EE5860" w:rsidP="00BB0E1F">
            <w:pPr>
              <w:pStyle w:val="TAC"/>
            </w:pPr>
          </w:p>
        </w:tc>
      </w:tr>
      <w:tr w:rsidR="00EE5860" w:rsidRPr="00441CD0" w14:paraId="27D0CC71" w14:textId="77777777" w:rsidTr="00BB0E1F">
        <w:trPr>
          <w:jc w:val="center"/>
        </w:trPr>
        <w:tc>
          <w:tcPr>
            <w:tcW w:w="151" w:type="dxa"/>
            <w:tcBorders>
              <w:top w:val="nil"/>
              <w:left w:val="single" w:sz="6" w:space="0" w:color="auto"/>
              <w:bottom w:val="nil"/>
              <w:right w:val="nil"/>
            </w:tcBorders>
          </w:tcPr>
          <w:p w14:paraId="2B20C4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2F8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27FFB8C" w14:textId="77777777" w:rsidR="00EE5860" w:rsidRPr="00441CD0" w:rsidRDefault="00EE5860" w:rsidP="00BB0E1F">
            <w:pPr>
              <w:pStyle w:val="TAC"/>
            </w:pPr>
            <w:r w:rsidRPr="00441CD0">
              <w:t xml:space="preserve">Type = </w:t>
            </w:r>
            <w:r w:rsidRPr="00441CD0">
              <w:rPr>
                <w:lang w:val="de-DE"/>
              </w:rPr>
              <w:t>249</w:t>
            </w:r>
            <w:r w:rsidRPr="00441CD0">
              <w:t xml:space="preserve"> (decimal)</w:t>
            </w:r>
          </w:p>
        </w:tc>
        <w:tc>
          <w:tcPr>
            <w:tcW w:w="588" w:type="dxa"/>
            <w:tcBorders>
              <w:top w:val="nil"/>
              <w:left w:val="single" w:sz="4" w:space="0" w:color="auto"/>
              <w:bottom w:val="nil"/>
              <w:right w:val="single" w:sz="6" w:space="0" w:color="auto"/>
            </w:tcBorders>
          </w:tcPr>
          <w:p w14:paraId="32E21F20" w14:textId="77777777" w:rsidR="00EE5860" w:rsidRPr="00441CD0" w:rsidRDefault="00EE5860" w:rsidP="00BB0E1F">
            <w:pPr>
              <w:pStyle w:val="TAC"/>
            </w:pPr>
          </w:p>
        </w:tc>
      </w:tr>
      <w:tr w:rsidR="00EE5860" w:rsidRPr="00441CD0" w14:paraId="16FC8FE8" w14:textId="77777777" w:rsidTr="00BB0E1F">
        <w:trPr>
          <w:jc w:val="center"/>
        </w:trPr>
        <w:tc>
          <w:tcPr>
            <w:tcW w:w="151" w:type="dxa"/>
            <w:tcBorders>
              <w:top w:val="nil"/>
              <w:left w:val="single" w:sz="6" w:space="0" w:color="auto"/>
              <w:bottom w:val="nil"/>
              <w:right w:val="nil"/>
            </w:tcBorders>
          </w:tcPr>
          <w:p w14:paraId="103FDF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53A3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F769217"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2CF54FE" w14:textId="77777777" w:rsidR="00EE5860" w:rsidRPr="00441CD0" w:rsidRDefault="00EE5860" w:rsidP="00BB0E1F">
            <w:pPr>
              <w:pStyle w:val="TAC"/>
            </w:pPr>
          </w:p>
        </w:tc>
      </w:tr>
      <w:tr w:rsidR="00EE5860" w:rsidRPr="00441CD0" w14:paraId="41F604F5" w14:textId="77777777" w:rsidTr="00BB0E1F">
        <w:trPr>
          <w:jc w:val="center"/>
        </w:trPr>
        <w:tc>
          <w:tcPr>
            <w:tcW w:w="151" w:type="dxa"/>
            <w:tcBorders>
              <w:top w:val="nil"/>
              <w:left w:val="single" w:sz="6" w:space="0" w:color="auto"/>
              <w:bottom w:val="nil"/>
              <w:right w:val="nil"/>
            </w:tcBorders>
          </w:tcPr>
          <w:p w14:paraId="722986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7B713"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907298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32D1AAF0" w14:textId="77777777" w:rsidR="00EE5860" w:rsidRPr="00441CD0" w:rsidRDefault="00EE5860" w:rsidP="00BB0E1F">
            <w:pPr>
              <w:pStyle w:val="TAC"/>
            </w:pPr>
            <w:r w:rsidRPr="00441CD0">
              <w:t>RDSI</w:t>
            </w:r>
          </w:p>
        </w:tc>
        <w:tc>
          <w:tcPr>
            <w:tcW w:w="588" w:type="dxa"/>
            <w:tcBorders>
              <w:top w:val="nil"/>
              <w:left w:val="single" w:sz="4" w:space="0" w:color="auto"/>
              <w:bottom w:val="nil"/>
              <w:right w:val="single" w:sz="6" w:space="0" w:color="auto"/>
            </w:tcBorders>
          </w:tcPr>
          <w:p w14:paraId="3097932D" w14:textId="77777777" w:rsidR="00EE5860" w:rsidRPr="00441CD0" w:rsidRDefault="00EE5860" w:rsidP="00BB0E1F">
            <w:pPr>
              <w:pStyle w:val="TAC"/>
            </w:pPr>
          </w:p>
        </w:tc>
      </w:tr>
      <w:tr w:rsidR="00EE5860" w:rsidRPr="00441CD0" w14:paraId="7EE2943C" w14:textId="77777777" w:rsidTr="00BB0E1F">
        <w:trPr>
          <w:jc w:val="center"/>
        </w:trPr>
        <w:tc>
          <w:tcPr>
            <w:tcW w:w="151" w:type="dxa"/>
            <w:tcBorders>
              <w:top w:val="nil"/>
              <w:left w:val="single" w:sz="6" w:space="0" w:color="auto"/>
              <w:bottom w:val="single" w:sz="4" w:space="0" w:color="auto"/>
              <w:right w:val="nil"/>
            </w:tcBorders>
          </w:tcPr>
          <w:p w14:paraId="1628F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5E3325"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61DCD726"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036BC4C" w14:textId="77777777" w:rsidR="00EE5860" w:rsidRPr="00441CD0" w:rsidRDefault="00EE5860" w:rsidP="00BB0E1F">
            <w:pPr>
              <w:pStyle w:val="TAC"/>
            </w:pPr>
          </w:p>
        </w:tc>
      </w:tr>
    </w:tbl>
    <w:p w14:paraId="555DBFE6" w14:textId="77777777" w:rsidR="00EE5860" w:rsidRPr="009A5184" w:rsidRDefault="00EE5860" w:rsidP="00EE5860">
      <w:pPr>
        <w:pStyle w:val="TF"/>
      </w:pPr>
      <w:r w:rsidRPr="009A5184">
        <w:t>Figure 8.2.172-1: MT-EDT Control Information</w:t>
      </w:r>
    </w:p>
    <w:p w14:paraId="0897CF5F" w14:textId="77777777" w:rsidR="00EE5860" w:rsidRPr="00441CD0" w:rsidRDefault="00EE5860" w:rsidP="00EE5860">
      <w:r w:rsidRPr="00441CD0">
        <w:t>The following flags are coded within Octet 5:</w:t>
      </w:r>
    </w:p>
    <w:p w14:paraId="42FB29CE" w14:textId="77777777" w:rsidR="00EE5860" w:rsidRPr="00441CD0" w:rsidRDefault="00EE5860" w:rsidP="00EE5860">
      <w:pPr>
        <w:pStyle w:val="B1"/>
      </w:pPr>
      <w:r w:rsidRPr="00441CD0">
        <w:t>-</w:t>
      </w:r>
      <w:r w:rsidRPr="00441CD0">
        <w:tab/>
        <w:t>Bit 1 – RDSI (Reporting DL data packets Size Indication): This bit shall be set to "1" if the UP function is requested to report the sum of DL data packets size.</w:t>
      </w:r>
    </w:p>
    <w:p w14:paraId="387FA9D0" w14:textId="77777777" w:rsidR="00EE5860" w:rsidRPr="00441CD0" w:rsidRDefault="00EE5860" w:rsidP="00EE5860">
      <w:pPr>
        <w:pStyle w:val="B1"/>
        <w:rPr>
          <w:rStyle w:val="B1Char1"/>
        </w:rPr>
      </w:pPr>
      <w:r w:rsidRPr="00441CD0">
        <w:rPr>
          <w:rStyle w:val="B1Char1"/>
        </w:rPr>
        <w:t>-</w:t>
      </w:r>
      <w:r w:rsidRPr="00441CD0">
        <w:rPr>
          <w:rStyle w:val="B1Char1"/>
        </w:rPr>
        <w:tab/>
        <w:t>Bit 2 to 8 are spare and reserved for future use.</w:t>
      </w:r>
    </w:p>
    <w:p w14:paraId="14A27292" w14:textId="77777777" w:rsidR="00EE5860" w:rsidRPr="00441CD0" w:rsidRDefault="00EE5860" w:rsidP="00EE5860">
      <w:pPr>
        <w:pStyle w:val="Heading3"/>
      </w:pPr>
      <w:bookmarkStart w:id="7176" w:name="_Toc36031303"/>
      <w:bookmarkStart w:id="7177" w:name="_Toc36043223"/>
      <w:bookmarkStart w:id="7178" w:name="_Toc36814548"/>
      <w:bookmarkStart w:id="7179" w:name="_Toc44689406"/>
      <w:bookmarkStart w:id="7180" w:name="_Toc44924160"/>
      <w:bookmarkStart w:id="7181" w:name="_Toc51861130"/>
      <w:bookmarkStart w:id="7182" w:name="_Toc57930901"/>
      <w:bookmarkStart w:id="7183" w:name="_Toc57931531"/>
      <w:bookmarkStart w:id="7184" w:name="_Toc67499923"/>
      <w:r w:rsidRPr="00441CD0">
        <w:t>8.</w:t>
      </w:r>
      <w:r w:rsidRPr="00441CD0">
        <w:rPr>
          <w:lang w:val="en-US"/>
        </w:rPr>
        <w:t>2.173</w:t>
      </w:r>
      <w:r w:rsidRPr="00441CD0">
        <w:tab/>
        <w:t>DL Data Packets Size</w:t>
      </w:r>
      <w:bookmarkEnd w:id="7176"/>
      <w:bookmarkEnd w:id="7177"/>
      <w:bookmarkEnd w:id="7178"/>
      <w:bookmarkEnd w:id="7179"/>
      <w:bookmarkEnd w:id="7180"/>
      <w:bookmarkEnd w:id="7181"/>
      <w:bookmarkEnd w:id="7182"/>
      <w:bookmarkEnd w:id="7183"/>
      <w:bookmarkEnd w:id="7184"/>
    </w:p>
    <w:p w14:paraId="371214FF" w14:textId="77777777" w:rsidR="00EE5860" w:rsidRPr="00441CD0" w:rsidRDefault="00EE5860" w:rsidP="00EE5860">
      <w:pPr>
        <w:rPr>
          <w:lang w:eastAsia="ja-JP"/>
        </w:rPr>
      </w:pPr>
      <w:r w:rsidRPr="00441CD0">
        <w:t>The DL Data Packets Size</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8.2.173-1</w:t>
      </w:r>
      <w:r w:rsidRPr="00441CD0">
        <w:rPr>
          <w:lang w:eastAsia="ja-JP"/>
        </w:rPr>
        <w:t xml:space="preserve">. It contains the </w:t>
      </w:r>
      <w:r w:rsidRPr="00441CD0">
        <w:t>sum of DL data packets size in byte which triggers to send Downlink Data Report</w:t>
      </w:r>
      <w:r w:rsidRPr="00441CD0">
        <w:rPr>
          <w:lang w:eastAsia="ja-JP"/>
        </w:rPr>
        <w:t>.</w:t>
      </w:r>
    </w:p>
    <w:p w14:paraId="4BBC38D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2455179" w14:textId="77777777" w:rsidTr="00BB0E1F">
        <w:trPr>
          <w:jc w:val="center"/>
        </w:trPr>
        <w:tc>
          <w:tcPr>
            <w:tcW w:w="151" w:type="dxa"/>
            <w:tcBorders>
              <w:top w:val="single" w:sz="6" w:space="0" w:color="auto"/>
              <w:left w:val="single" w:sz="6" w:space="0" w:color="auto"/>
              <w:bottom w:val="nil"/>
              <w:right w:val="nil"/>
            </w:tcBorders>
          </w:tcPr>
          <w:p w14:paraId="0EDCEDB7"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851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6897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97BED23" w14:textId="77777777" w:rsidR="00EE5860" w:rsidRPr="00441CD0" w:rsidRDefault="00EE5860" w:rsidP="00BB0E1F">
            <w:pPr>
              <w:pStyle w:val="TAC"/>
            </w:pPr>
          </w:p>
        </w:tc>
      </w:tr>
      <w:tr w:rsidR="00EE5860" w:rsidRPr="00441CD0" w14:paraId="0BDDDDAA" w14:textId="77777777" w:rsidTr="00BB0E1F">
        <w:trPr>
          <w:jc w:val="center"/>
        </w:trPr>
        <w:tc>
          <w:tcPr>
            <w:tcW w:w="151" w:type="dxa"/>
            <w:tcBorders>
              <w:top w:val="nil"/>
              <w:left w:val="single" w:sz="6" w:space="0" w:color="auto"/>
              <w:bottom w:val="nil"/>
              <w:right w:val="nil"/>
            </w:tcBorders>
          </w:tcPr>
          <w:p w14:paraId="48536F2A" w14:textId="77777777" w:rsidR="00EE5860" w:rsidRPr="00441CD0" w:rsidRDefault="00EE5860" w:rsidP="00BB0E1F">
            <w:pPr>
              <w:pStyle w:val="TAC"/>
            </w:pPr>
          </w:p>
        </w:tc>
        <w:tc>
          <w:tcPr>
            <w:tcW w:w="1104" w:type="dxa"/>
            <w:tcBorders>
              <w:top w:val="nil"/>
              <w:left w:val="nil"/>
              <w:bottom w:val="nil"/>
              <w:right w:val="nil"/>
            </w:tcBorders>
            <w:hideMark/>
          </w:tcPr>
          <w:p w14:paraId="43DC8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4599C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22848D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E7E73B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28E0D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F471B0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5E5DEB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E9D411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D79F1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8003AD6" w14:textId="77777777" w:rsidR="00EE5860" w:rsidRPr="00441CD0" w:rsidRDefault="00EE5860" w:rsidP="00BB0E1F">
            <w:pPr>
              <w:pStyle w:val="TAC"/>
            </w:pPr>
          </w:p>
        </w:tc>
      </w:tr>
      <w:tr w:rsidR="00EE5860" w:rsidRPr="00441CD0" w14:paraId="1633CDCE" w14:textId="77777777" w:rsidTr="00BB0E1F">
        <w:trPr>
          <w:jc w:val="center"/>
        </w:trPr>
        <w:tc>
          <w:tcPr>
            <w:tcW w:w="151" w:type="dxa"/>
            <w:tcBorders>
              <w:top w:val="nil"/>
              <w:left w:val="single" w:sz="6" w:space="0" w:color="auto"/>
              <w:bottom w:val="nil"/>
              <w:right w:val="nil"/>
            </w:tcBorders>
          </w:tcPr>
          <w:p w14:paraId="598D85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56727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712123" w14:textId="77777777" w:rsidR="00EE5860" w:rsidRPr="00441CD0" w:rsidRDefault="00EE5860" w:rsidP="00BB0E1F">
            <w:pPr>
              <w:pStyle w:val="TAC"/>
            </w:pPr>
            <w:r w:rsidRPr="00441CD0">
              <w:t>Type = 250 (decimal)</w:t>
            </w:r>
          </w:p>
        </w:tc>
        <w:tc>
          <w:tcPr>
            <w:tcW w:w="588" w:type="dxa"/>
            <w:tcBorders>
              <w:top w:val="nil"/>
              <w:left w:val="single" w:sz="4" w:space="0" w:color="auto"/>
              <w:bottom w:val="nil"/>
              <w:right w:val="single" w:sz="6" w:space="0" w:color="auto"/>
            </w:tcBorders>
          </w:tcPr>
          <w:p w14:paraId="0F10E527" w14:textId="77777777" w:rsidR="00EE5860" w:rsidRPr="00441CD0" w:rsidRDefault="00EE5860" w:rsidP="00BB0E1F">
            <w:pPr>
              <w:pStyle w:val="TAC"/>
            </w:pPr>
          </w:p>
        </w:tc>
      </w:tr>
      <w:tr w:rsidR="00EE5860" w:rsidRPr="00441CD0" w14:paraId="0CB88D9B" w14:textId="77777777" w:rsidTr="00BB0E1F">
        <w:trPr>
          <w:jc w:val="center"/>
        </w:trPr>
        <w:tc>
          <w:tcPr>
            <w:tcW w:w="151" w:type="dxa"/>
            <w:tcBorders>
              <w:top w:val="nil"/>
              <w:left w:val="single" w:sz="6" w:space="0" w:color="auto"/>
              <w:bottom w:val="nil"/>
              <w:right w:val="nil"/>
            </w:tcBorders>
          </w:tcPr>
          <w:p w14:paraId="5C6B25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8A70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B0C0F6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B90319" w14:textId="77777777" w:rsidR="00EE5860" w:rsidRPr="00441CD0" w:rsidRDefault="00EE5860" w:rsidP="00BB0E1F">
            <w:pPr>
              <w:pStyle w:val="TAC"/>
            </w:pPr>
          </w:p>
        </w:tc>
      </w:tr>
      <w:tr w:rsidR="00EE5860" w:rsidRPr="00441CD0" w14:paraId="3CFC6F57" w14:textId="77777777" w:rsidTr="00BB0E1F">
        <w:trPr>
          <w:jc w:val="center"/>
        </w:trPr>
        <w:tc>
          <w:tcPr>
            <w:tcW w:w="151" w:type="dxa"/>
            <w:tcBorders>
              <w:top w:val="nil"/>
              <w:left w:val="single" w:sz="6" w:space="0" w:color="auto"/>
              <w:bottom w:val="nil"/>
              <w:right w:val="nil"/>
            </w:tcBorders>
          </w:tcPr>
          <w:p w14:paraId="1F1D3D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D2773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08358E59" w14:textId="77777777" w:rsidR="00EE5860" w:rsidRPr="00441CD0" w:rsidRDefault="00EE5860" w:rsidP="00BB0E1F">
            <w:pPr>
              <w:pStyle w:val="TAC"/>
              <w:rPr>
                <w:lang w:eastAsia="zh-CN"/>
              </w:rPr>
            </w:pPr>
            <w:r w:rsidRPr="00441CD0">
              <w:t>DL Data Packets Size</w:t>
            </w:r>
          </w:p>
        </w:tc>
        <w:tc>
          <w:tcPr>
            <w:tcW w:w="588" w:type="dxa"/>
            <w:tcBorders>
              <w:top w:val="nil"/>
              <w:left w:val="single" w:sz="4" w:space="0" w:color="auto"/>
              <w:bottom w:val="nil"/>
              <w:right w:val="single" w:sz="6" w:space="0" w:color="auto"/>
            </w:tcBorders>
          </w:tcPr>
          <w:p w14:paraId="09A29360" w14:textId="77777777" w:rsidR="00EE5860" w:rsidRPr="00441CD0" w:rsidRDefault="00EE5860" w:rsidP="00BB0E1F">
            <w:pPr>
              <w:pStyle w:val="TAC"/>
            </w:pPr>
          </w:p>
        </w:tc>
      </w:tr>
      <w:tr w:rsidR="00EE5860" w:rsidRPr="00441CD0" w14:paraId="69A339D1" w14:textId="77777777" w:rsidTr="00BB0E1F">
        <w:trPr>
          <w:jc w:val="center"/>
        </w:trPr>
        <w:tc>
          <w:tcPr>
            <w:tcW w:w="151" w:type="dxa"/>
            <w:tcBorders>
              <w:top w:val="nil"/>
              <w:left w:val="single" w:sz="6" w:space="0" w:color="auto"/>
              <w:bottom w:val="single" w:sz="4" w:space="0" w:color="auto"/>
              <w:right w:val="nil"/>
            </w:tcBorders>
          </w:tcPr>
          <w:p w14:paraId="3B482F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B5510FC" w14:textId="77777777" w:rsidR="00EE5860" w:rsidRPr="00441CD0" w:rsidRDefault="00EE5860" w:rsidP="00BB0E1F">
            <w:pPr>
              <w:pStyle w:val="TAC"/>
            </w:pPr>
            <w:r w:rsidRPr="00441CD0">
              <w:rPr>
                <w:lang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979687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8892B" w14:textId="77777777" w:rsidR="00EE5860" w:rsidRPr="00441CD0" w:rsidRDefault="00EE5860" w:rsidP="00BB0E1F">
            <w:pPr>
              <w:pStyle w:val="TAC"/>
              <w:rPr>
                <w:lang w:val="x-none"/>
              </w:rPr>
            </w:pPr>
          </w:p>
        </w:tc>
      </w:tr>
    </w:tbl>
    <w:p w14:paraId="35EE093A" w14:textId="77777777" w:rsidR="00EE5860" w:rsidRPr="00441CD0" w:rsidRDefault="00EE5860" w:rsidP="00EE5860">
      <w:pPr>
        <w:pStyle w:val="TF"/>
      </w:pPr>
      <w:r w:rsidRPr="00C7640C">
        <w:t xml:space="preserve">Figure </w:t>
      </w:r>
      <w:r w:rsidRPr="009A5184">
        <w:t>8.2.173-1</w:t>
      </w:r>
      <w:r w:rsidRPr="00C7640C">
        <w:t>: DL Data Packets Size</w:t>
      </w:r>
    </w:p>
    <w:p w14:paraId="07E4CB0B" w14:textId="77777777" w:rsidR="00EE5860" w:rsidRPr="00441CD0" w:rsidRDefault="00EE5860" w:rsidP="00EE5860">
      <w:pPr>
        <w:pStyle w:val="B1"/>
        <w:ind w:left="0" w:firstLine="0"/>
      </w:pPr>
      <w:r w:rsidRPr="00441CD0">
        <w:t>The DL Data Packets Size shall be encoded as an Unsigned16 binary integer value.</w:t>
      </w:r>
    </w:p>
    <w:p w14:paraId="6F4E17B8" w14:textId="77777777" w:rsidR="00EE5860" w:rsidRPr="00441CD0" w:rsidRDefault="00EE5860" w:rsidP="00EE5860">
      <w:pPr>
        <w:pStyle w:val="Heading3"/>
      </w:pPr>
      <w:bookmarkStart w:id="7185" w:name="_Toc36031304"/>
      <w:bookmarkStart w:id="7186" w:name="_Toc36043224"/>
      <w:bookmarkStart w:id="7187" w:name="_Toc36814549"/>
      <w:bookmarkStart w:id="7188" w:name="_Toc44689407"/>
      <w:bookmarkStart w:id="7189" w:name="_Toc44924161"/>
      <w:bookmarkStart w:id="7190" w:name="_Toc51861131"/>
      <w:bookmarkStart w:id="7191" w:name="_Toc57930902"/>
      <w:bookmarkStart w:id="7192" w:name="_Toc57931532"/>
      <w:bookmarkStart w:id="7193" w:name="_Toc67499924"/>
      <w:r w:rsidRPr="00441CD0">
        <w:t>8.</w:t>
      </w:r>
      <w:r w:rsidRPr="00441CD0">
        <w:rPr>
          <w:lang w:val="en-US"/>
        </w:rPr>
        <w:t>2.174</w:t>
      </w:r>
      <w:r w:rsidRPr="00441CD0">
        <w:tab/>
        <w:t>QER Control Indications</w:t>
      </w:r>
      <w:bookmarkEnd w:id="7185"/>
      <w:bookmarkEnd w:id="7186"/>
      <w:bookmarkEnd w:id="7187"/>
      <w:bookmarkEnd w:id="7188"/>
      <w:bookmarkEnd w:id="7189"/>
      <w:bookmarkEnd w:id="7190"/>
      <w:bookmarkEnd w:id="7191"/>
      <w:bookmarkEnd w:id="7192"/>
      <w:bookmarkEnd w:id="7193"/>
    </w:p>
    <w:p w14:paraId="21F0ECED" w14:textId="77777777" w:rsidR="00EE5860" w:rsidRPr="00441CD0" w:rsidRDefault="00EE5860" w:rsidP="00EE5860">
      <w:pPr>
        <w:rPr>
          <w:lang w:eastAsia="zh-CN"/>
        </w:rPr>
      </w:pPr>
      <w:r w:rsidRPr="00441CD0">
        <w:rPr>
          <w:lang w:eastAsia="zh-CN"/>
        </w:rPr>
        <w:t xml:space="preserve">The </w:t>
      </w:r>
      <w:r w:rsidRPr="00441CD0">
        <w:t>QER Control Indications</w:t>
      </w:r>
      <w:r w:rsidRPr="00441CD0">
        <w:rPr>
          <w:lang w:eastAsia="zh-CN"/>
        </w:rPr>
        <w:t xml:space="preserve"> IE indicates flags applicable to a QER</w:t>
      </w:r>
      <w:r w:rsidRPr="00441CD0">
        <w:t xml:space="preserve">. It </w:t>
      </w:r>
      <w:r w:rsidRPr="00441CD0">
        <w:rPr>
          <w:lang w:eastAsia="zh-CN"/>
        </w:rPr>
        <w:t>is coded as depicted in Figure 8.2.174-1.</w:t>
      </w:r>
    </w:p>
    <w:p w14:paraId="32BDF5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3C8C51A" w14:textId="77777777" w:rsidTr="00BB0E1F">
        <w:trPr>
          <w:jc w:val="center"/>
        </w:trPr>
        <w:tc>
          <w:tcPr>
            <w:tcW w:w="151" w:type="dxa"/>
            <w:tcBorders>
              <w:top w:val="single" w:sz="6" w:space="0" w:color="auto"/>
              <w:left w:val="single" w:sz="6" w:space="0" w:color="auto"/>
              <w:bottom w:val="nil"/>
              <w:right w:val="nil"/>
            </w:tcBorders>
          </w:tcPr>
          <w:p w14:paraId="3C921BF0" w14:textId="77777777" w:rsidR="00EE5860" w:rsidRPr="00441CD0" w:rsidRDefault="00EE5860" w:rsidP="00BB0E1F">
            <w:pPr>
              <w:pStyle w:val="TAC"/>
            </w:pPr>
          </w:p>
        </w:tc>
        <w:tc>
          <w:tcPr>
            <w:tcW w:w="1104" w:type="dxa"/>
            <w:tcBorders>
              <w:top w:val="single" w:sz="6" w:space="0" w:color="auto"/>
              <w:left w:val="nil"/>
              <w:bottom w:val="nil"/>
              <w:right w:val="nil"/>
            </w:tcBorders>
          </w:tcPr>
          <w:p w14:paraId="4C468ECB"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9E0DB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633A84" w14:textId="77777777" w:rsidR="00EE5860" w:rsidRPr="00441CD0" w:rsidRDefault="00EE5860" w:rsidP="00BB0E1F">
            <w:pPr>
              <w:pStyle w:val="TAC"/>
            </w:pPr>
          </w:p>
        </w:tc>
      </w:tr>
      <w:tr w:rsidR="00EE5860" w:rsidRPr="00441CD0" w14:paraId="208A87F4" w14:textId="77777777" w:rsidTr="00BB0E1F">
        <w:trPr>
          <w:jc w:val="center"/>
        </w:trPr>
        <w:tc>
          <w:tcPr>
            <w:tcW w:w="151" w:type="dxa"/>
            <w:tcBorders>
              <w:top w:val="nil"/>
              <w:left w:val="single" w:sz="6" w:space="0" w:color="auto"/>
              <w:bottom w:val="nil"/>
              <w:right w:val="nil"/>
            </w:tcBorders>
          </w:tcPr>
          <w:p w14:paraId="083E468C" w14:textId="77777777" w:rsidR="00EE5860" w:rsidRPr="00441CD0" w:rsidRDefault="00EE5860" w:rsidP="00BB0E1F">
            <w:pPr>
              <w:pStyle w:val="TAC"/>
            </w:pPr>
          </w:p>
        </w:tc>
        <w:tc>
          <w:tcPr>
            <w:tcW w:w="1104" w:type="dxa"/>
            <w:tcBorders>
              <w:top w:val="nil"/>
              <w:left w:val="nil"/>
              <w:bottom w:val="nil"/>
              <w:right w:val="nil"/>
            </w:tcBorders>
            <w:hideMark/>
          </w:tcPr>
          <w:p w14:paraId="582523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3BCB56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881AA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73DB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B1EAC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879B4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95D7A63"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22D28C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981CA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3C04A2" w14:textId="77777777" w:rsidR="00EE5860" w:rsidRPr="00441CD0" w:rsidRDefault="00EE5860" w:rsidP="00BB0E1F">
            <w:pPr>
              <w:pStyle w:val="TAC"/>
            </w:pPr>
          </w:p>
        </w:tc>
      </w:tr>
      <w:tr w:rsidR="00EE5860" w:rsidRPr="00441CD0" w14:paraId="1E8594AB" w14:textId="77777777" w:rsidTr="00BB0E1F">
        <w:trPr>
          <w:jc w:val="center"/>
        </w:trPr>
        <w:tc>
          <w:tcPr>
            <w:tcW w:w="151" w:type="dxa"/>
            <w:tcBorders>
              <w:top w:val="nil"/>
              <w:left w:val="single" w:sz="6" w:space="0" w:color="auto"/>
              <w:bottom w:val="nil"/>
              <w:right w:val="nil"/>
            </w:tcBorders>
          </w:tcPr>
          <w:p w14:paraId="7D8E71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B6A76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64228A9" w14:textId="77777777" w:rsidR="00EE5860" w:rsidRPr="00441CD0" w:rsidRDefault="00EE5860" w:rsidP="00BB0E1F">
            <w:pPr>
              <w:pStyle w:val="TAC"/>
            </w:pPr>
            <w:r w:rsidRPr="00441CD0">
              <w:t>Type = 251 (decimal)</w:t>
            </w:r>
          </w:p>
        </w:tc>
        <w:tc>
          <w:tcPr>
            <w:tcW w:w="588" w:type="dxa"/>
            <w:tcBorders>
              <w:top w:val="nil"/>
              <w:left w:val="single" w:sz="4" w:space="0" w:color="auto"/>
              <w:bottom w:val="nil"/>
              <w:right w:val="single" w:sz="6" w:space="0" w:color="auto"/>
            </w:tcBorders>
          </w:tcPr>
          <w:p w14:paraId="131EC559" w14:textId="77777777" w:rsidR="00EE5860" w:rsidRPr="00441CD0" w:rsidRDefault="00EE5860" w:rsidP="00BB0E1F">
            <w:pPr>
              <w:pStyle w:val="TAC"/>
            </w:pPr>
          </w:p>
        </w:tc>
      </w:tr>
      <w:tr w:rsidR="00EE5860" w:rsidRPr="00441CD0" w14:paraId="53ACDC50" w14:textId="77777777" w:rsidTr="00BB0E1F">
        <w:trPr>
          <w:jc w:val="center"/>
        </w:trPr>
        <w:tc>
          <w:tcPr>
            <w:tcW w:w="151" w:type="dxa"/>
            <w:tcBorders>
              <w:top w:val="nil"/>
              <w:left w:val="single" w:sz="6" w:space="0" w:color="auto"/>
              <w:bottom w:val="nil"/>
              <w:right w:val="nil"/>
            </w:tcBorders>
          </w:tcPr>
          <w:p w14:paraId="05A513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E9015E"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E649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568BFE6F" w14:textId="77777777" w:rsidR="00EE5860" w:rsidRPr="00441CD0" w:rsidRDefault="00EE5860" w:rsidP="00BB0E1F">
            <w:pPr>
              <w:pStyle w:val="TAC"/>
            </w:pPr>
          </w:p>
        </w:tc>
      </w:tr>
      <w:tr w:rsidR="00EE5860" w:rsidRPr="00441CD0" w14:paraId="1559ECEE" w14:textId="77777777" w:rsidTr="00BB0E1F">
        <w:trPr>
          <w:jc w:val="center"/>
        </w:trPr>
        <w:tc>
          <w:tcPr>
            <w:tcW w:w="151" w:type="dxa"/>
            <w:tcBorders>
              <w:top w:val="nil"/>
              <w:left w:val="single" w:sz="6" w:space="0" w:color="auto"/>
              <w:bottom w:val="nil"/>
              <w:right w:val="nil"/>
            </w:tcBorders>
          </w:tcPr>
          <w:p w14:paraId="298CC9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265DB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FE52D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60354C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D7C43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890144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65CF0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EC39848"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0B5D51A" w14:textId="77777777" w:rsidR="00EE5860" w:rsidRPr="00441CD0" w:rsidRDefault="00EE5860" w:rsidP="00BB0E1F">
            <w:pPr>
              <w:pStyle w:val="TAC"/>
              <w:rPr>
                <w:lang w:eastAsia="zh-CN"/>
              </w:rPr>
            </w:pPr>
            <w:r>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6ABD2334" w14:textId="77777777" w:rsidR="00EE5860" w:rsidRPr="00441CD0" w:rsidRDefault="00EE5860" w:rsidP="00BB0E1F">
            <w:pPr>
              <w:pStyle w:val="TAC"/>
              <w:rPr>
                <w:lang w:eastAsia="zh-CN"/>
              </w:rPr>
            </w:pPr>
            <w:r w:rsidRPr="00441CD0">
              <w:rPr>
                <w:lang w:eastAsia="zh-CN"/>
              </w:rPr>
              <w:t>RCSR</w:t>
            </w:r>
          </w:p>
        </w:tc>
        <w:tc>
          <w:tcPr>
            <w:tcW w:w="588" w:type="dxa"/>
            <w:tcBorders>
              <w:top w:val="nil"/>
              <w:left w:val="single" w:sz="4" w:space="0" w:color="auto"/>
              <w:bottom w:val="single" w:sz="4" w:space="0" w:color="auto"/>
              <w:right w:val="single" w:sz="6" w:space="0" w:color="auto"/>
            </w:tcBorders>
          </w:tcPr>
          <w:p w14:paraId="74FC7D25" w14:textId="77777777" w:rsidR="00EE5860" w:rsidRPr="00441CD0" w:rsidRDefault="00EE5860" w:rsidP="00BB0E1F">
            <w:pPr>
              <w:pStyle w:val="TAC"/>
            </w:pPr>
          </w:p>
        </w:tc>
      </w:tr>
      <w:tr w:rsidR="00EE5860" w:rsidRPr="00441CD0" w14:paraId="3D4DB265" w14:textId="77777777" w:rsidTr="00BB0E1F">
        <w:trPr>
          <w:jc w:val="center"/>
        </w:trPr>
        <w:tc>
          <w:tcPr>
            <w:tcW w:w="151" w:type="dxa"/>
            <w:tcBorders>
              <w:top w:val="nil"/>
              <w:left w:val="single" w:sz="6" w:space="0" w:color="auto"/>
              <w:bottom w:val="single" w:sz="4" w:space="0" w:color="auto"/>
              <w:right w:val="nil"/>
            </w:tcBorders>
          </w:tcPr>
          <w:p w14:paraId="35E31C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D9D8AF"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45AA5F1"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49CC565" w14:textId="77777777" w:rsidR="00EE5860" w:rsidRPr="00441CD0" w:rsidRDefault="00EE5860" w:rsidP="00BB0E1F">
            <w:pPr>
              <w:pStyle w:val="TAC"/>
            </w:pPr>
          </w:p>
        </w:tc>
      </w:tr>
    </w:tbl>
    <w:p w14:paraId="68C1AC86" w14:textId="77777777" w:rsidR="00EE5860" w:rsidRPr="009A5184" w:rsidRDefault="00EE5860" w:rsidP="00EE5860">
      <w:pPr>
        <w:pStyle w:val="TF"/>
      </w:pPr>
      <w:r w:rsidRPr="009A5184">
        <w:t xml:space="preserve">Figure 8.2.174-1: </w:t>
      </w:r>
      <w:r w:rsidRPr="00441CD0">
        <w:t>QER Control Indications</w:t>
      </w:r>
    </w:p>
    <w:p w14:paraId="690476BB" w14:textId="77777777" w:rsidR="00EE5860" w:rsidRPr="00441CD0" w:rsidRDefault="00EE5860" w:rsidP="00EE5860">
      <w:pPr>
        <w:rPr>
          <w:lang w:eastAsia="zh-CN"/>
        </w:rPr>
      </w:pPr>
      <w:r w:rsidRPr="00441CD0">
        <w:rPr>
          <w:lang w:eastAsia="zh-CN"/>
        </w:rPr>
        <w:t>The following bits within Octet 5 shall indicate:</w:t>
      </w:r>
    </w:p>
    <w:p w14:paraId="6B4BCCE8" w14:textId="3BF964BF" w:rsidR="00EE5860" w:rsidRPr="00441CD0" w:rsidRDefault="00EE5860" w:rsidP="00EE5860">
      <w:pPr>
        <w:pStyle w:val="B1"/>
      </w:pPr>
      <w:r w:rsidRPr="00441CD0">
        <w:t>-</w:t>
      </w:r>
      <w:r w:rsidRPr="00441CD0">
        <w:tab/>
        <w:t xml:space="preserve">Bit 1 – RCSR (Rate Control Status Reporting): If this bit is set to "1", then the UP function shall report the rate control status when the PFCP session is released. If this bit is set to "0", then the UPF shall not report the rate control status (see </w:t>
      </w:r>
      <w:r w:rsidR="00415C19" w:rsidRPr="00441CD0">
        <w:t>clause</w:t>
      </w:r>
      <w:r w:rsidR="00415C19">
        <w:t> </w:t>
      </w:r>
      <w:r w:rsidR="00415C19" w:rsidRPr="00441CD0">
        <w:t>5</w:t>
      </w:r>
      <w:r w:rsidRPr="00441CD0">
        <w:t>.4.15).</w:t>
      </w:r>
    </w:p>
    <w:p w14:paraId="5600CC7A" w14:textId="77777777" w:rsidR="00EE5860" w:rsidRPr="00441CD0" w:rsidRDefault="00EE5860" w:rsidP="00EE5860">
      <w:pPr>
        <w:pStyle w:val="B1"/>
      </w:pPr>
      <w:r w:rsidRPr="00441CD0">
        <w:t>-</w:t>
      </w:r>
      <w:r w:rsidRPr="00441CD0">
        <w:tab/>
        <w:t xml:space="preserve">Bit </w:t>
      </w:r>
      <w:r>
        <w:t>2</w:t>
      </w:r>
      <w:r w:rsidRPr="00441CD0">
        <w:t xml:space="preserve"> to 8 – Spare, for future use, shall be set to "0" by the sender and discarded by the receiver.</w:t>
      </w:r>
    </w:p>
    <w:p w14:paraId="77B1493F" w14:textId="77777777" w:rsidR="00EE5860" w:rsidRPr="00441CD0" w:rsidRDefault="00EE5860" w:rsidP="00EE5860">
      <w:pPr>
        <w:pStyle w:val="Heading3"/>
      </w:pPr>
      <w:bookmarkStart w:id="7194" w:name="_Toc36031305"/>
      <w:bookmarkStart w:id="7195" w:name="_Toc36043225"/>
      <w:bookmarkStart w:id="7196" w:name="_Toc36814550"/>
      <w:bookmarkStart w:id="7197" w:name="_Toc44689408"/>
      <w:bookmarkStart w:id="7198" w:name="_Toc44924162"/>
      <w:bookmarkStart w:id="7199" w:name="_Toc51861132"/>
      <w:bookmarkStart w:id="7200" w:name="_Toc57930903"/>
      <w:bookmarkStart w:id="7201" w:name="_Toc57931533"/>
      <w:bookmarkStart w:id="7202" w:name="_Toc67499925"/>
      <w:r w:rsidRPr="00441CD0">
        <w:t>8.</w:t>
      </w:r>
      <w:r w:rsidRPr="00441CD0">
        <w:rPr>
          <w:lang w:val="en-US"/>
        </w:rPr>
        <w:t>2.175</w:t>
      </w:r>
      <w:r w:rsidRPr="00441CD0">
        <w:tab/>
      </w:r>
      <w:r w:rsidRPr="00441CD0">
        <w:rPr>
          <w:szCs w:val="18"/>
          <w:lang w:val="de-DE" w:eastAsia="zh-CN"/>
        </w:rPr>
        <w:t>NF Instance ID</w:t>
      </w:r>
      <w:bookmarkEnd w:id="7194"/>
      <w:bookmarkEnd w:id="7195"/>
      <w:bookmarkEnd w:id="7196"/>
      <w:bookmarkEnd w:id="7197"/>
      <w:bookmarkEnd w:id="7198"/>
      <w:bookmarkEnd w:id="7199"/>
      <w:bookmarkEnd w:id="7200"/>
      <w:bookmarkEnd w:id="7201"/>
      <w:bookmarkEnd w:id="7202"/>
    </w:p>
    <w:p w14:paraId="6753E96D" w14:textId="77777777" w:rsidR="00EE5860" w:rsidRPr="00441CD0" w:rsidRDefault="00EE5860" w:rsidP="00EE5860">
      <w:pPr>
        <w:rPr>
          <w:lang w:eastAsia="ja-JP"/>
        </w:rPr>
      </w:pPr>
      <w:r w:rsidRPr="00441CD0">
        <w:t xml:space="preserve">The </w:t>
      </w:r>
      <w:r w:rsidRPr="00441CD0">
        <w:rPr>
          <w:szCs w:val="18"/>
          <w:lang w:val="de-DE" w:eastAsia="zh-CN"/>
        </w:rPr>
        <w:t>NF Instance ID</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8.2.175-1</w:t>
      </w:r>
      <w:r w:rsidRPr="00441CD0">
        <w:rPr>
          <w:lang w:eastAsia="ja-JP"/>
        </w:rPr>
        <w:t>. It contains the NF Instance ID of a UPF.</w:t>
      </w:r>
    </w:p>
    <w:p w14:paraId="192ED809"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9056C33" w14:textId="77777777" w:rsidTr="00BB0E1F">
        <w:trPr>
          <w:jc w:val="center"/>
        </w:trPr>
        <w:tc>
          <w:tcPr>
            <w:tcW w:w="151" w:type="dxa"/>
            <w:tcBorders>
              <w:top w:val="single" w:sz="4" w:space="0" w:color="auto"/>
              <w:left w:val="single" w:sz="4" w:space="0" w:color="auto"/>
              <w:bottom w:val="nil"/>
              <w:right w:val="nil"/>
            </w:tcBorders>
          </w:tcPr>
          <w:p w14:paraId="35229827" w14:textId="77777777" w:rsidR="00EE5860" w:rsidRPr="00441CD0" w:rsidRDefault="00EE5860" w:rsidP="00BB0E1F">
            <w:pPr>
              <w:pStyle w:val="TAC"/>
            </w:pPr>
          </w:p>
        </w:tc>
        <w:tc>
          <w:tcPr>
            <w:tcW w:w="1104" w:type="dxa"/>
            <w:tcBorders>
              <w:top w:val="single" w:sz="4" w:space="0" w:color="auto"/>
              <w:left w:val="nil"/>
              <w:bottom w:val="nil"/>
              <w:right w:val="nil"/>
            </w:tcBorders>
          </w:tcPr>
          <w:p w14:paraId="0B33E391"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60ADEB85"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0B312FDA" w14:textId="77777777" w:rsidR="00EE5860" w:rsidRPr="00441CD0" w:rsidRDefault="00EE5860" w:rsidP="00BB0E1F">
            <w:pPr>
              <w:pStyle w:val="TAC"/>
            </w:pPr>
          </w:p>
        </w:tc>
      </w:tr>
      <w:tr w:rsidR="00EE5860" w:rsidRPr="00441CD0" w14:paraId="42E79099" w14:textId="77777777" w:rsidTr="00BB0E1F">
        <w:trPr>
          <w:jc w:val="center"/>
        </w:trPr>
        <w:tc>
          <w:tcPr>
            <w:tcW w:w="151" w:type="dxa"/>
            <w:tcBorders>
              <w:top w:val="nil"/>
              <w:left w:val="single" w:sz="4" w:space="0" w:color="auto"/>
              <w:bottom w:val="nil"/>
              <w:right w:val="nil"/>
            </w:tcBorders>
          </w:tcPr>
          <w:p w14:paraId="6014CE98" w14:textId="77777777" w:rsidR="00EE5860" w:rsidRPr="00441CD0" w:rsidRDefault="00EE5860" w:rsidP="00BB0E1F">
            <w:pPr>
              <w:pStyle w:val="TAC"/>
            </w:pPr>
          </w:p>
        </w:tc>
        <w:tc>
          <w:tcPr>
            <w:tcW w:w="1104" w:type="dxa"/>
            <w:tcBorders>
              <w:top w:val="nil"/>
              <w:left w:val="nil"/>
              <w:bottom w:val="nil"/>
              <w:right w:val="nil"/>
            </w:tcBorders>
            <w:hideMark/>
          </w:tcPr>
          <w:p w14:paraId="194696F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1AD50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6B50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BBD4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8EE2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6488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3C39A8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20B53E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9DB2B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DEA187" w14:textId="77777777" w:rsidR="00EE5860" w:rsidRPr="00441CD0" w:rsidRDefault="00EE5860" w:rsidP="00BB0E1F">
            <w:pPr>
              <w:pStyle w:val="TAC"/>
            </w:pPr>
          </w:p>
        </w:tc>
      </w:tr>
      <w:tr w:rsidR="00EE5860" w:rsidRPr="00441CD0" w14:paraId="4C2870B2" w14:textId="77777777" w:rsidTr="00BB0E1F">
        <w:trPr>
          <w:jc w:val="center"/>
        </w:trPr>
        <w:tc>
          <w:tcPr>
            <w:tcW w:w="151" w:type="dxa"/>
            <w:tcBorders>
              <w:top w:val="nil"/>
              <w:left w:val="single" w:sz="4" w:space="0" w:color="auto"/>
              <w:bottom w:val="nil"/>
              <w:right w:val="nil"/>
            </w:tcBorders>
          </w:tcPr>
          <w:p w14:paraId="48A32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8107F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1C5FD6" w14:textId="77777777" w:rsidR="00EE5860" w:rsidRPr="00441CD0" w:rsidRDefault="00EE5860" w:rsidP="00BB0E1F">
            <w:pPr>
              <w:pStyle w:val="TAC"/>
            </w:pPr>
            <w:r w:rsidRPr="00441CD0">
              <w:t xml:space="preserve">Type = </w:t>
            </w:r>
            <w:r w:rsidRPr="00441CD0">
              <w:rPr>
                <w:lang w:val="sv-SE"/>
              </w:rPr>
              <w:t>253</w:t>
            </w:r>
            <w:r w:rsidRPr="00441CD0">
              <w:t xml:space="preserve"> (decimal)</w:t>
            </w:r>
          </w:p>
        </w:tc>
        <w:tc>
          <w:tcPr>
            <w:tcW w:w="588" w:type="dxa"/>
            <w:tcBorders>
              <w:top w:val="nil"/>
              <w:left w:val="single" w:sz="4" w:space="0" w:color="auto"/>
              <w:bottom w:val="nil"/>
              <w:right w:val="single" w:sz="4" w:space="0" w:color="auto"/>
            </w:tcBorders>
          </w:tcPr>
          <w:p w14:paraId="05954FF0" w14:textId="77777777" w:rsidR="00EE5860" w:rsidRPr="00441CD0" w:rsidRDefault="00EE5860" w:rsidP="00BB0E1F">
            <w:pPr>
              <w:pStyle w:val="TAC"/>
            </w:pPr>
          </w:p>
        </w:tc>
      </w:tr>
      <w:tr w:rsidR="00EE5860" w:rsidRPr="00441CD0" w14:paraId="2C85E5A0" w14:textId="77777777" w:rsidTr="00BB0E1F">
        <w:trPr>
          <w:jc w:val="center"/>
        </w:trPr>
        <w:tc>
          <w:tcPr>
            <w:tcW w:w="151" w:type="dxa"/>
            <w:tcBorders>
              <w:top w:val="nil"/>
              <w:left w:val="single" w:sz="4" w:space="0" w:color="auto"/>
              <w:bottom w:val="nil"/>
              <w:right w:val="nil"/>
            </w:tcBorders>
          </w:tcPr>
          <w:p w14:paraId="467833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FA995"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CF9736C" w14:textId="77777777" w:rsidR="00EE5860" w:rsidRPr="00441CD0" w:rsidRDefault="00EE5860" w:rsidP="00BB0E1F">
            <w:pPr>
              <w:pStyle w:val="TAC"/>
              <w:rPr>
                <w:lang w:eastAsia="zh-CN"/>
              </w:rPr>
            </w:pPr>
            <w:r w:rsidRPr="00441CD0">
              <w:t>Length = 16</w:t>
            </w:r>
          </w:p>
        </w:tc>
        <w:tc>
          <w:tcPr>
            <w:tcW w:w="588" w:type="dxa"/>
            <w:tcBorders>
              <w:top w:val="nil"/>
              <w:left w:val="single" w:sz="4" w:space="0" w:color="auto"/>
              <w:bottom w:val="nil"/>
              <w:right w:val="single" w:sz="4" w:space="0" w:color="auto"/>
            </w:tcBorders>
          </w:tcPr>
          <w:p w14:paraId="18CDDC37" w14:textId="77777777" w:rsidR="00EE5860" w:rsidRPr="00441CD0" w:rsidRDefault="00EE5860" w:rsidP="00BB0E1F">
            <w:pPr>
              <w:pStyle w:val="TAC"/>
            </w:pPr>
          </w:p>
        </w:tc>
      </w:tr>
      <w:tr w:rsidR="00EE5860" w:rsidRPr="00441CD0" w14:paraId="71FC631F" w14:textId="77777777" w:rsidTr="00BB0E1F">
        <w:trPr>
          <w:jc w:val="center"/>
        </w:trPr>
        <w:tc>
          <w:tcPr>
            <w:tcW w:w="151" w:type="dxa"/>
            <w:tcBorders>
              <w:top w:val="nil"/>
              <w:left w:val="single" w:sz="4" w:space="0" w:color="auto"/>
              <w:bottom w:val="single" w:sz="4" w:space="0" w:color="auto"/>
              <w:right w:val="nil"/>
            </w:tcBorders>
          </w:tcPr>
          <w:p w14:paraId="27C6F51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6B4E4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20</w:t>
            </w:r>
          </w:p>
        </w:tc>
        <w:tc>
          <w:tcPr>
            <w:tcW w:w="4708" w:type="dxa"/>
            <w:gridSpan w:val="8"/>
            <w:tcBorders>
              <w:top w:val="single" w:sz="4" w:space="0" w:color="auto"/>
              <w:left w:val="single" w:sz="4" w:space="0" w:color="auto"/>
              <w:bottom w:val="single" w:sz="4" w:space="0" w:color="auto"/>
              <w:right w:val="single" w:sz="4" w:space="0" w:color="auto"/>
            </w:tcBorders>
            <w:hideMark/>
          </w:tcPr>
          <w:p w14:paraId="34BB1CFD" w14:textId="77777777" w:rsidR="00EE5860" w:rsidRPr="00441CD0" w:rsidRDefault="00EE5860" w:rsidP="00BB0E1F">
            <w:pPr>
              <w:pStyle w:val="TAC"/>
              <w:rPr>
                <w:lang w:eastAsia="zh-CN"/>
              </w:rPr>
            </w:pPr>
            <w:r w:rsidRPr="00441CD0">
              <w:rPr>
                <w:szCs w:val="18"/>
                <w:lang w:val="de-DE" w:eastAsia="zh-CN"/>
              </w:rPr>
              <w:t>NF Instance ID</w:t>
            </w:r>
          </w:p>
        </w:tc>
        <w:tc>
          <w:tcPr>
            <w:tcW w:w="588" w:type="dxa"/>
            <w:tcBorders>
              <w:top w:val="nil"/>
              <w:left w:val="single" w:sz="4" w:space="0" w:color="auto"/>
              <w:bottom w:val="single" w:sz="4" w:space="0" w:color="auto"/>
              <w:right w:val="single" w:sz="4" w:space="0" w:color="auto"/>
            </w:tcBorders>
          </w:tcPr>
          <w:p w14:paraId="0953E171" w14:textId="77777777" w:rsidR="00EE5860" w:rsidRPr="00441CD0" w:rsidRDefault="00EE5860" w:rsidP="00BB0E1F">
            <w:pPr>
              <w:pStyle w:val="TAC"/>
            </w:pPr>
          </w:p>
        </w:tc>
      </w:tr>
    </w:tbl>
    <w:p w14:paraId="7A738981" w14:textId="77777777" w:rsidR="00EE5860" w:rsidRPr="00441CD0" w:rsidRDefault="00EE5860" w:rsidP="00EE5860">
      <w:pPr>
        <w:pStyle w:val="TF"/>
      </w:pPr>
      <w:r w:rsidRPr="00441CD0">
        <w:t>Figure 8.</w:t>
      </w:r>
      <w:r w:rsidRPr="009A5184">
        <w:t>2.175</w:t>
      </w:r>
      <w:r w:rsidRPr="00441CD0">
        <w:t xml:space="preserve">-1: </w:t>
      </w:r>
      <w:r w:rsidRPr="009A5184">
        <w:t>NF Instance ID</w:t>
      </w:r>
    </w:p>
    <w:p w14:paraId="3D6F13C6" w14:textId="77777777" w:rsidR="00EE5860" w:rsidRDefault="00EE5860" w:rsidP="00EE5860">
      <w:r w:rsidRPr="00441CD0">
        <w:t xml:space="preserve">The </w:t>
      </w:r>
      <w:r w:rsidRPr="00441CD0">
        <w:rPr>
          <w:szCs w:val="18"/>
          <w:lang w:val="de-DE" w:eastAsia="zh-CN"/>
        </w:rPr>
        <w:t>NF Instance ID field</w:t>
      </w:r>
      <w:r w:rsidRPr="00441CD0">
        <w:t xml:space="preserve"> shall be encoded as specified in 3GPP TS 29.571</w:t>
      </w:r>
      <w:r>
        <w:t> </w:t>
      </w:r>
      <w:r w:rsidRPr="00441CD0">
        <w:t>[61].</w:t>
      </w:r>
    </w:p>
    <w:p w14:paraId="69565AC9" w14:textId="77777777" w:rsidR="00EE5860" w:rsidRPr="00441CD0" w:rsidRDefault="00EE5860" w:rsidP="00EE5860">
      <w:pPr>
        <w:pStyle w:val="Heading3"/>
        <w:rPr>
          <w:lang w:eastAsia="zh-CN"/>
        </w:rPr>
      </w:pPr>
      <w:bookmarkStart w:id="7203" w:name="_Toc44689409"/>
      <w:bookmarkStart w:id="7204" w:name="_Toc44924163"/>
      <w:bookmarkStart w:id="7205" w:name="_Toc51861133"/>
      <w:bookmarkStart w:id="7206" w:name="_Toc57930904"/>
      <w:bookmarkStart w:id="7207" w:name="_Toc57931534"/>
      <w:bookmarkStart w:id="7208" w:name="_Toc67499926"/>
      <w:r w:rsidRPr="00441CD0">
        <w:t>8.</w:t>
      </w:r>
      <w:r w:rsidRPr="00441CD0">
        <w:rPr>
          <w:lang w:eastAsia="zh-CN"/>
        </w:rPr>
        <w:t>2.</w:t>
      </w:r>
      <w:r>
        <w:rPr>
          <w:lang w:eastAsia="zh-CN"/>
        </w:rPr>
        <w:t>176</w:t>
      </w:r>
      <w:r w:rsidRPr="00441CD0">
        <w:tab/>
      </w:r>
      <w:r>
        <w:rPr>
          <w:lang w:eastAsia="zh-CN"/>
        </w:rPr>
        <w:t>S-NSSAI</w:t>
      </w:r>
      <w:bookmarkEnd w:id="7203"/>
      <w:bookmarkEnd w:id="7204"/>
      <w:bookmarkEnd w:id="7205"/>
      <w:bookmarkEnd w:id="7206"/>
      <w:bookmarkEnd w:id="7207"/>
      <w:bookmarkEnd w:id="7208"/>
    </w:p>
    <w:p w14:paraId="30E5B247" w14:textId="77777777" w:rsidR="00EE5860" w:rsidRPr="00441CD0" w:rsidRDefault="00EE5860" w:rsidP="00EE5860">
      <w:pPr>
        <w:rPr>
          <w:lang w:eastAsia="ja-JP"/>
        </w:rPr>
      </w:pPr>
      <w:r w:rsidRPr="00441CD0">
        <w:t xml:space="preserve">The </w:t>
      </w:r>
      <w:r>
        <w:t>S-NSSAI</w:t>
      </w:r>
      <w:r w:rsidRPr="00441CD0">
        <w:t xml:space="preserve"> IE indicates </w:t>
      </w:r>
      <w:r>
        <w:t>the S-NSSAI of a PDU session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176</w:t>
      </w:r>
      <w:r w:rsidRPr="00441CD0">
        <w:rPr>
          <w:lang w:eastAsia="zh-CN"/>
        </w:rPr>
        <w:t>-1</w:t>
      </w:r>
      <w:r w:rsidRPr="00441CD0">
        <w:rPr>
          <w:lang w:eastAsia="ja-JP"/>
        </w:rPr>
        <w:t>.</w:t>
      </w:r>
    </w:p>
    <w:p w14:paraId="76F51ECA" w14:textId="77777777" w:rsidR="00EE586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7"/>
        <w:gridCol w:w="587"/>
        <w:gridCol w:w="589"/>
        <w:gridCol w:w="587"/>
        <w:gridCol w:w="587"/>
        <w:gridCol w:w="588"/>
        <w:gridCol w:w="588"/>
        <w:gridCol w:w="589"/>
        <w:gridCol w:w="588"/>
      </w:tblGrid>
      <w:tr w:rsidR="00EE5860" w:rsidRPr="00441CD0" w14:paraId="4888926A" w14:textId="77777777" w:rsidTr="00BB0E1F">
        <w:trPr>
          <w:jc w:val="center"/>
        </w:trPr>
        <w:tc>
          <w:tcPr>
            <w:tcW w:w="1104" w:type="dxa"/>
            <w:tcBorders>
              <w:top w:val="single" w:sz="4" w:space="0" w:color="auto"/>
              <w:left w:val="single" w:sz="4" w:space="0" w:color="auto"/>
              <w:bottom w:val="nil"/>
              <w:right w:val="nil"/>
            </w:tcBorders>
          </w:tcPr>
          <w:p w14:paraId="34AB12C9" w14:textId="77777777" w:rsidR="00EE5860" w:rsidRPr="00441CD0" w:rsidRDefault="00EE5860" w:rsidP="00BB0E1F">
            <w:pPr>
              <w:pStyle w:val="TAH"/>
            </w:pPr>
          </w:p>
        </w:tc>
        <w:tc>
          <w:tcPr>
            <w:tcW w:w="4702" w:type="dxa"/>
            <w:gridSpan w:val="8"/>
            <w:tcBorders>
              <w:top w:val="single" w:sz="4" w:space="0" w:color="auto"/>
              <w:left w:val="nil"/>
              <w:bottom w:val="nil"/>
              <w:right w:val="nil"/>
            </w:tcBorders>
            <w:hideMark/>
          </w:tcPr>
          <w:p w14:paraId="21FC75F9"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D4699D6" w14:textId="77777777" w:rsidR="00EE5860" w:rsidRPr="00441CD0" w:rsidRDefault="00EE5860" w:rsidP="00BB0E1F">
            <w:pPr>
              <w:pStyle w:val="TAC"/>
            </w:pPr>
          </w:p>
        </w:tc>
      </w:tr>
      <w:tr w:rsidR="00EE5860" w:rsidRPr="00441CD0" w14:paraId="22970725" w14:textId="77777777" w:rsidTr="00BB0E1F">
        <w:trPr>
          <w:jc w:val="center"/>
        </w:trPr>
        <w:tc>
          <w:tcPr>
            <w:tcW w:w="1104" w:type="dxa"/>
            <w:tcBorders>
              <w:top w:val="nil"/>
              <w:left w:val="single" w:sz="4" w:space="0" w:color="auto"/>
              <w:bottom w:val="nil"/>
              <w:right w:val="nil"/>
            </w:tcBorders>
            <w:hideMark/>
          </w:tcPr>
          <w:p w14:paraId="3A65C71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D93D4B5"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5B5420A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575C571"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22455EB"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5700F85A"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B4488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3C824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5FD747"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1AD2C332" w14:textId="77777777" w:rsidR="00EE5860" w:rsidRPr="00441CD0" w:rsidRDefault="00EE5860" w:rsidP="00BB0E1F">
            <w:pPr>
              <w:pStyle w:val="TAC"/>
            </w:pPr>
          </w:p>
        </w:tc>
      </w:tr>
      <w:tr w:rsidR="00EE5860" w:rsidRPr="00441CD0" w14:paraId="640B8535" w14:textId="77777777" w:rsidTr="00BB0E1F">
        <w:trPr>
          <w:jc w:val="center"/>
        </w:trPr>
        <w:tc>
          <w:tcPr>
            <w:tcW w:w="1104" w:type="dxa"/>
            <w:tcBorders>
              <w:top w:val="nil"/>
              <w:left w:val="single" w:sz="4" w:space="0" w:color="auto"/>
              <w:bottom w:val="nil"/>
              <w:right w:val="single" w:sz="4" w:space="0" w:color="auto"/>
            </w:tcBorders>
            <w:hideMark/>
          </w:tcPr>
          <w:p w14:paraId="16F9CFD7"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08A723D4" w14:textId="77777777" w:rsidR="00EE5860" w:rsidRPr="00441CD0" w:rsidRDefault="00EE5860" w:rsidP="00BB0E1F">
            <w:pPr>
              <w:pStyle w:val="TAC"/>
            </w:pPr>
            <w:r w:rsidRPr="00441CD0">
              <w:t xml:space="preserve">Type = </w:t>
            </w:r>
            <w:r>
              <w:t>257</w:t>
            </w:r>
            <w:r w:rsidRPr="00441CD0">
              <w:t xml:space="preserve"> (decimal)</w:t>
            </w:r>
          </w:p>
        </w:tc>
        <w:tc>
          <w:tcPr>
            <w:tcW w:w="588" w:type="dxa"/>
            <w:tcBorders>
              <w:top w:val="nil"/>
              <w:left w:val="single" w:sz="4" w:space="0" w:color="auto"/>
              <w:bottom w:val="nil"/>
              <w:right w:val="single" w:sz="4" w:space="0" w:color="auto"/>
            </w:tcBorders>
          </w:tcPr>
          <w:p w14:paraId="0F1642C0" w14:textId="77777777" w:rsidR="00EE5860" w:rsidRPr="00441CD0" w:rsidRDefault="00EE5860" w:rsidP="00BB0E1F">
            <w:pPr>
              <w:pStyle w:val="TAC"/>
            </w:pPr>
          </w:p>
        </w:tc>
      </w:tr>
      <w:tr w:rsidR="00EE5860" w:rsidRPr="00441CD0" w14:paraId="14139F9D" w14:textId="77777777" w:rsidTr="00BB0E1F">
        <w:trPr>
          <w:jc w:val="center"/>
        </w:trPr>
        <w:tc>
          <w:tcPr>
            <w:tcW w:w="1104" w:type="dxa"/>
            <w:tcBorders>
              <w:top w:val="nil"/>
              <w:left w:val="single" w:sz="4" w:space="0" w:color="auto"/>
              <w:bottom w:val="nil"/>
              <w:right w:val="single" w:sz="4" w:space="0" w:color="auto"/>
            </w:tcBorders>
            <w:hideMark/>
          </w:tcPr>
          <w:p w14:paraId="29022AB5"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32D1D2C" w14:textId="77777777" w:rsidR="00EE5860" w:rsidRPr="00441CD0" w:rsidRDefault="00EE5860" w:rsidP="00BB0E1F">
            <w:pPr>
              <w:pStyle w:val="TAC"/>
            </w:pPr>
            <w:r w:rsidRPr="00441CD0">
              <w:t>Length =</w:t>
            </w:r>
            <w:r>
              <w:t xml:space="preserve"> 4</w:t>
            </w:r>
          </w:p>
        </w:tc>
        <w:tc>
          <w:tcPr>
            <w:tcW w:w="588" w:type="dxa"/>
            <w:tcBorders>
              <w:top w:val="nil"/>
              <w:left w:val="single" w:sz="4" w:space="0" w:color="auto"/>
              <w:bottom w:val="nil"/>
              <w:right w:val="single" w:sz="4" w:space="0" w:color="auto"/>
            </w:tcBorders>
          </w:tcPr>
          <w:p w14:paraId="04C4FC67" w14:textId="77777777" w:rsidR="00EE5860" w:rsidRPr="00441CD0" w:rsidRDefault="00EE5860" w:rsidP="00BB0E1F">
            <w:pPr>
              <w:pStyle w:val="TAC"/>
            </w:pPr>
          </w:p>
        </w:tc>
      </w:tr>
      <w:tr w:rsidR="00EE5860" w:rsidRPr="00441CD0" w14:paraId="6EB89B61" w14:textId="77777777" w:rsidTr="00BB0E1F">
        <w:trPr>
          <w:jc w:val="center"/>
        </w:trPr>
        <w:tc>
          <w:tcPr>
            <w:tcW w:w="1104" w:type="dxa"/>
            <w:tcBorders>
              <w:top w:val="nil"/>
              <w:left w:val="single" w:sz="4" w:space="0" w:color="auto"/>
              <w:bottom w:val="nil"/>
              <w:right w:val="single" w:sz="4" w:space="0" w:color="auto"/>
            </w:tcBorders>
            <w:hideMark/>
          </w:tcPr>
          <w:p w14:paraId="4FDEF33F" w14:textId="77777777" w:rsidR="00EE5860" w:rsidRPr="00441CD0" w:rsidRDefault="00EE5860" w:rsidP="00BB0E1F">
            <w:pPr>
              <w:pStyle w:val="TAC"/>
            </w:pPr>
            <w:r w:rsidRPr="00441CD0">
              <w:rPr>
                <w:lang w:eastAsia="zh-CN"/>
              </w:rPr>
              <w:t>5</w:t>
            </w:r>
          </w:p>
        </w:tc>
        <w:tc>
          <w:tcPr>
            <w:tcW w:w="4702" w:type="dxa"/>
            <w:gridSpan w:val="8"/>
            <w:tcBorders>
              <w:top w:val="single" w:sz="4" w:space="0" w:color="auto"/>
              <w:left w:val="single" w:sz="4" w:space="0" w:color="auto"/>
              <w:bottom w:val="single" w:sz="4" w:space="0" w:color="auto"/>
              <w:right w:val="single" w:sz="4" w:space="0" w:color="auto"/>
            </w:tcBorders>
            <w:hideMark/>
          </w:tcPr>
          <w:p w14:paraId="37268DFB" w14:textId="77777777" w:rsidR="00EE5860" w:rsidRPr="00441CD0" w:rsidRDefault="00EE5860" w:rsidP="00BB0E1F">
            <w:pPr>
              <w:pStyle w:val="TAC"/>
              <w:rPr>
                <w:lang w:eastAsia="zh-CN"/>
              </w:rPr>
            </w:pPr>
            <w:r>
              <w:rPr>
                <w:lang w:eastAsia="zh-CN"/>
              </w:rPr>
              <w:t>SST</w:t>
            </w:r>
          </w:p>
        </w:tc>
        <w:tc>
          <w:tcPr>
            <w:tcW w:w="588" w:type="dxa"/>
            <w:tcBorders>
              <w:top w:val="nil"/>
              <w:left w:val="single" w:sz="4" w:space="0" w:color="auto"/>
              <w:bottom w:val="single" w:sz="4" w:space="0" w:color="auto"/>
              <w:right w:val="single" w:sz="4" w:space="0" w:color="auto"/>
            </w:tcBorders>
          </w:tcPr>
          <w:p w14:paraId="5D21A4B5" w14:textId="77777777" w:rsidR="00EE5860" w:rsidRPr="00441CD0" w:rsidRDefault="00EE5860" w:rsidP="00BB0E1F">
            <w:pPr>
              <w:pStyle w:val="TAC"/>
            </w:pPr>
          </w:p>
        </w:tc>
      </w:tr>
      <w:tr w:rsidR="00EE5860" w:rsidRPr="00441CD0" w14:paraId="251FAF78" w14:textId="77777777" w:rsidTr="00BB0E1F">
        <w:trPr>
          <w:jc w:val="center"/>
        </w:trPr>
        <w:tc>
          <w:tcPr>
            <w:tcW w:w="1104" w:type="dxa"/>
            <w:tcBorders>
              <w:top w:val="nil"/>
              <w:left w:val="single" w:sz="4" w:space="0" w:color="auto"/>
              <w:bottom w:val="single" w:sz="4" w:space="0" w:color="auto"/>
              <w:right w:val="single" w:sz="4" w:space="0" w:color="auto"/>
            </w:tcBorders>
            <w:hideMark/>
          </w:tcPr>
          <w:p w14:paraId="3B2DBA18" w14:textId="77777777" w:rsidR="00EE5860" w:rsidRPr="00441CD0" w:rsidRDefault="00EE5860" w:rsidP="00BB0E1F">
            <w:pPr>
              <w:pStyle w:val="TAC"/>
            </w:pPr>
            <w:r>
              <w:rPr>
                <w:lang w:eastAsia="zh-CN"/>
              </w:rPr>
              <w:t>6 to 8</w:t>
            </w:r>
          </w:p>
        </w:tc>
        <w:tc>
          <w:tcPr>
            <w:tcW w:w="4702" w:type="dxa"/>
            <w:gridSpan w:val="8"/>
            <w:tcBorders>
              <w:top w:val="single" w:sz="4" w:space="0" w:color="auto"/>
              <w:left w:val="single" w:sz="4" w:space="0" w:color="auto"/>
              <w:bottom w:val="single" w:sz="4" w:space="0" w:color="auto"/>
              <w:right w:val="single" w:sz="4" w:space="0" w:color="auto"/>
            </w:tcBorders>
            <w:hideMark/>
          </w:tcPr>
          <w:p w14:paraId="64490D3F" w14:textId="77777777" w:rsidR="00EE5860" w:rsidRPr="00441CD0" w:rsidRDefault="00EE5860" w:rsidP="00BB0E1F">
            <w:pPr>
              <w:pStyle w:val="TAC"/>
              <w:rPr>
                <w:lang w:eastAsia="zh-CN"/>
              </w:rPr>
            </w:pPr>
            <w:r>
              <w:rPr>
                <w:lang w:eastAsia="zh-CN"/>
              </w:rPr>
              <w:t>SD</w:t>
            </w:r>
          </w:p>
        </w:tc>
        <w:tc>
          <w:tcPr>
            <w:tcW w:w="588" w:type="dxa"/>
            <w:tcBorders>
              <w:top w:val="nil"/>
              <w:left w:val="single" w:sz="4" w:space="0" w:color="auto"/>
              <w:bottom w:val="single" w:sz="4" w:space="0" w:color="auto"/>
              <w:right w:val="single" w:sz="4" w:space="0" w:color="auto"/>
            </w:tcBorders>
          </w:tcPr>
          <w:p w14:paraId="618E249E" w14:textId="77777777" w:rsidR="00EE5860" w:rsidRPr="00441CD0" w:rsidRDefault="00EE5860" w:rsidP="00BB0E1F">
            <w:pPr>
              <w:pStyle w:val="TAC"/>
            </w:pPr>
          </w:p>
        </w:tc>
      </w:tr>
    </w:tbl>
    <w:p w14:paraId="4B9B61EA" w14:textId="77777777" w:rsidR="00EE5860" w:rsidRPr="00441CD0" w:rsidRDefault="00EE5860" w:rsidP="00EE5860">
      <w:pPr>
        <w:pStyle w:val="TF"/>
      </w:pPr>
      <w:r w:rsidRPr="00441CD0">
        <w:t>Figure 8.2.</w:t>
      </w:r>
      <w:r>
        <w:t>176</w:t>
      </w:r>
      <w:r w:rsidRPr="00441CD0">
        <w:t xml:space="preserve">-1: </w:t>
      </w:r>
      <w:r>
        <w:t>S-NSSAI</w:t>
      </w:r>
    </w:p>
    <w:p w14:paraId="23082740" w14:textId="77777777" w:rsidR="00EE5860" w:rsidRDefault="00EE5860" w:rsidP="00EE5860">
      <w:r>
        <w:t xml:space="preserve">The SST (Slice/Service Type) and SD (Slice Differentiator) </w:t>
      </w:r>
      <w:r w:rsidRPr="00441CD0">
        <w:t>field</w:t>
      </w:r>
      <w:r>
        <w:t xml:space="preserve">s shall be encoded as defined in clause 28.4.2 of </w:t>
      </w:r>
      <w:r w:rsidRPr="00441CD0">
        <w:t>3GPP</w:t>
      </w:r>
      <w:r w:rsidRPr="00441CD0">
        <w:rPr>
          <w:lang w:val="en-US"/>
        </w:rPr>
        <w:t> </w:t>
      </w:r>
      <w:r w:rsidRPr="00441CD0">
        <w:t>TS</w:t>
      </w:r>
      <w:r w:rsidRPr="00441CD0">
        <w:rPr>
          <w:lang w:val="en-US"/>
        </w:rPr>
        <w:t> </w:t>
      </w:r>
      <w:r w:rsidRPr="00441CD0">
        <w:t>23.003</w:t>
      </w:r>
      <w:r>
        <w:t> </w:t>
      </w:r>
      <w:r w:rsidRPr="00441CD0">
        <w:t>[</w:t>
      </w:r>
      <w:r w:rsidRPr="00441CD0">
        <w:rPr>
          <w:lang w:eastAsia="zh-CN"/>
        </w:rPr>
        <w:t>2</w:t>
      </w:r>
      <w:r w:rsidRPr="00441CD0">
        <w:t>].</w:t>
      </w:r>
    </w:p>
    <w:p w14:paraId="0AD6828B" w14:textId="77777777" w:rsidR="00EE5860" w:rsidRPr="00441CD0" w:rsidRDefault="00EE5860" w:rsidP="00EE5860">
      <w:pPr>
        <w:pStyle w:val="Heading3"/>
      </w:pPr>
      <w:bookmarkStart w:id="7209" w:name="_Toc44689410"/>
      <w:bookmarkStart w:id="7210" w:name="_Toc44924164"/>
      <w:bookmarkStart w:id="7211" w:name="_Toc51861134"/>
      <w:bookmarkStart w:id="7212" w:name="_Toc57930905"/>
      <w:bookmarkStart w:id="7213" w:name="_Toc57931535"/>
      <w:bookmarkStart w:id="7214" w:name="_Toc67499927"/>
      <w:r w:rsidRPr="00441CD0">
        <w:t>8.</w:t>
      </w:r>
      <w:r w:rsidRPr="00441CD0">
        <w:rPr>
          <w:lang w:val="en-US"/>
        </w:rPr>
        <w:t>2.</w:t>
      </w:r>
      <w:r>
        <w:rPr>
          <w:lang w:val="en-US"/>
        </w:rPr>
        <w:t>177</w:t>
      </w:r>
      <w:r w:rsidRPr="00441CD0">
        <w:tab/>
      </w:r>
      <w:r>
        <w:t>IP version</w:t>
      </w:r>
      <w:bookmarkEnd w:id="7209"/>
      <w:bookmarkEnd w:id="7210"/>
      <w:bookmarkEnd w:id="7211"/>
      <w:bookmarkEnd w:id="7212"/>
      <w:bookmarkEnd w:id="7213"/>
      <w:bookmarkEnd w:id="7214"/>
    </w:p>
    <w:p w14:paraId="625ABC20" w14:textId="77777777" w:rsidR="00EE5860" w:rsidRPr="00441CD0" w:rsidRDefault="00EE5860" w:rsidP="00EE5860">
      <w:pPr>
        <w:rPr>
          <w:lang w:eastAsia="ja-JP"/>
        </w:rPr>
      </w:pPr>
      <w:r>
        <w:rPr>
          <w:lang w:eastAsia="ja-JP"/>
        </w:rPr>
        <w:t>IP version</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177</w:t>
      </w:r>
      <w:r w:rsidRPr="00441CD0">
        <w:rPr>
          <w:lang w:eastAsia="zh-CN"/>
        </w:rPr>
        <w:t>-1</w:t>
      </w:r>
      <w:r w:rsidRPr="00441CD0">
        <w:rPr>
          <w:lang w:eastAsia="ja-JP"/>
        </w:rPr>
        <w:t>.</w:t>
      </w:r>
    </w:p>
    <w:p w14:paraId="4DF0093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654BD84" w14:textId="77777777" w:rsidTr="00BB0E1F">
        <w:trPr>
          <w:jc w:val="center"/>
        </w:trPr>
        <w:tc>
          <w:tcPr>
            <w:tcW w:w="151" w:type="dxa"/>
            <w:tcBorders>
              <w:top w:val="single" w:sz="6" w:space="0" w:color="auto"/>
              <w:left w:val="single" w:sz="6" w:space="0" w:color="auto"/>
              <w:bottom w:val="nil"/>
              <w:right w:val="nil"/>
            </w:tcBorders>
          </w:tcPr>
          <w:p w14:paraId="0C9E6AE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4781DA6"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F163B3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EA01D3" w14:textId="77777777" w:rsidR="00EE5860" w:rsidRPr="00441CD0" w:rsidRDefault="00EE5860" w:rsidP="00BB0E1F">
            <w:pPr>
              <w:pStyle w:val="TAC"/>
              <w:rPr>
                <w:lang w:val="fr-FR"/>
              </w:rPr>
            </w:pPr>
          </w:p>
        </w:tc>
      </w:tr>
      <w:tr w:rsidR="00EE5860" w:rsidRPr="00441CD0" w14:paraId="44756BDA" w14:textId="77777777" w:rsidTr="00BB0E1F">
        <w:trPr>
          <w:jc w:val="center"/>
        </w:trPr>
        <w:tc>
          <w:tcPr>
            <w:tcW w:w="151" w:type="dxa"/>
            <w:tcBorders>
              <w:top w:val="nil"/>
              <w:left w:val="single" w:sz="6" w:space="0" w:color="auto"/>
              <w:bottom w:val="nil"/>
              <w:right w:val="nil"/>
            </w:tcBorders>
          </w:tcPr>
          <w:p w14:paraId="6BF73DD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70BD5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159640"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331F65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C4EA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364605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CD042D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CA21C0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2195F0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25E80F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E85F785" w14:textId="77777777" w:rsidR="00EE5860" w:rsidRPr="00441CD0" w:rsidRDefault="00EE5860" w:rsidP="00BB0E1F">
            <w:pPr>
              <w:pStyle w:val="TAC"/>
              <w:rPr>
                <w:lang w:val="fr-FR"/>
              </w:rPr>
            </w:pPr>
          </w:p>
        </w:tc>
      </w:tr>
      <w:tr w:rsidR="00EE5860" w:rsidRPr="00441CD0" w14:paraId="636C9035" w14:textId="77777777" w:rsidTr="00BB0E1F">
        <w:trPr>
          <w:jc w:val="center"/>
        </w:trPr>
        <w:tc>
          <w:tcPr>
            <w:tcW w:w="151" w:type="dxa"/>
            <w:tcBorders>
              <w:top w:val="nil"/>
              <w:left w:val="single" w:sz="6" w:space="0" w:color="auto"/>
              <w:bottom w:val="nil"/>
              <w:right w:val="nil"/>
            </w:tcBorders>
          </w:tcPr>
          <w:p w14:paraId="67B76F6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33A6B4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3329C51" w14:textId="77777777" w:rsidR="00EE5860" w:rsidRPr="00441CD0" w:rsidRDefault="00EE5860" w:rsidP="00BB0E1F">
            <w:pPr>
              <w:pStyle w:val="TAC"/>
              <w:rPr>
                <w:lang w:val="fr-FR"/>
              </w:rPr>
            </w:pPr>
            <w:r w:rsidRPr="00441CD0">
              <w:rPr>
                <w:lang w:val="fr-FR"/>
              </w:rPr>
              <w:t xml:space="preserve">Type = </w:t>
            </w:r>
            <w:r>
              <w:rPr>
                <w:lang w:val="sv-SE"/>
              </w:rPr>
              <w:t>258</w:t>
            </w:r>
            <w:r w:rsidRPr="00441CD0">
              <w:rPr>
                <w:lang w:val="fr-FR"/>
              </w:rPr>
              <w:t xml:space="preserve"> (decimal)</w:t>
            </w:r>
          </w:p>
        </w:tc>
        <w:tc>
          <w:tcPr>
            <w:tcW w:w="588" w:type="dxa"/>
            <w:tcBorders>
              <w:top w:val="nil"/>
              <w:left w:val="single" w:sz="4" w:space="0" w:color="auto"/>
              <w:bottom w:val="nil"/>
              <w:right w:val="single" w:sz="6" w:space="0" w:color="auto"/>
            </w:tcBorders>
          </w:tcPr>
          <w:p w14:paraId="77A3D698" w14:textId="77777777" w:rsidR="00EE5860" w:rsidRPr="00441CD0" w:rsidRDefault="00EE5860" w:rsidP="00BB0E1F">
            <w:pPr>
              <w:pStyle w:val="TAC"/>
              <w:rPr>
                <w:lang w:val="fr-FR"/>
              </w:rPr>
            </w:pPr>
          </w:p>
        </w:tc>
      </w:tr>
      <w:tr w:rsidR="00EE5860" w:rsidRPr="00441CD0" w14:paraId="765D43E2" w14:textId="77777777" w:rsidTr="00BB0E1F">
        <w:trPr>
          <w:jc w:val="center"/>
        </w:trPr>
        <w:tc>
          <w:tcPr>
            <w:tcW w:w="151" w:type="dxa"/>
            <w:tcBorders>
              <w:top w:val="nil"/>
              <w:left w:val="single" w:sz="6" w:space="0" w:color="auto"/>
              <w:bottom w:val="nil"/>
              <w:right w:val="nil"/>
            </w:tcBorders>
          </w:tcPr>
          <w:p w14:paraId="56E53F5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3BC7AC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BFBDCC"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36E12535" w14:textId="77777777" w:rsidR="00EE5860" w:rsidRPr="00441CD0" w:rsidRDefault="00EE5860" w:rsidP="00BB0E1F">
            <w:pPr>
              <w:pStyle w:val="TAC"/>
              <w:rPr>
                <w:lang w:val="fr-FR"/>
              </w:rPr>
            </w:pPr>
          </w:p>
        </w:tc>
      </w:tr>
      <w:tr w:rsidR="00EE5860" w:rsidRPr="00441CD0" w14:paraId="2B79F458" w14:textId="77777777" w:rsidTr="00BB0E1F">
        <w:trPr>
          <w:jc w:val="center"/>
        </w:trPr>
        <w:tc>
          <w:tcPr>
            <w:tcW w:w="151" w:type="dxa"/>
            <w:tcBorders>
              <w:top w:val="nil"/>
              <w:left w:val="single" w:sz="6" w:space="0" w:color="auto"/>
              <w:bottom w:val="nil"/>
              <w:right w:val="nil"/>
            </w:tcBorders>
          </w:tcPr>
          <w:p w14:paraId="730228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E9787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BC07CF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2873852" w14:textId="77777777" w:rsidR="00EE5860" w:rsidRPr="00441CD0" w:rsidRDefault="00EE5860" w:rsidP="00BB0E1F">
            <w:pPr>
              <w:pStyle w:val="TAC"/>
              <w:rPr>
                <w:lang w:val="fr-FR" w:eastAsia="zh-CN"/>
              </w:rPr>
            </w:pPr>
            <w:r>
              <w:rPr>
                <w:rFonts w:hint="eastAsia"/>
                <w:lang w:val="fr-FR" w:eastAsia="zh-CN"/>
              </w:rPr>
              <w:t>V</w:t>
            </w:r>
            <w:r>
              <w:rPr>
                <w:lang w:val="fr-FR" w:eastAsia="zh-CN"/>
              </w:rPr>
              <w:t>6</w:t>
            </w:r>
          </w:p>
        </w:tc>
        <w:tc>
          <w:tcPr>
            <w:tcW w:w="589" w:type="dxa"/>
            <w:tcBorders>
              <w:top w:val="single" w:sz="4" w:space="0" w:color="auto"/>
              <w:left w:val="single" w:sz="4" w:space="0" w:color="auto"/>
              <w:bottom w:val="single" w:sz="4" w:space="0" w:color="auto"/>
              <w:right w:val="single" w:sz="4" w:space="0" w:color="auto"/>
            </w:tcBorders>
          </w:tcPr>
          <w:p w14:paraId="38886FF1" w14:textId="77777777" w:rsidR="00EE5860" w:rsidRPr="00441CD0" w:rsidRDefault="00EE5860" w:rsidP="00BB0E1F">
            <w:pPr>
              <w:pStyle w:val="TAC"/>
              <w:rPr>
                <w:lang w:val="fr-FR" w:eastAsia="zh-CN"/>
              </w:rPr>
            </w:pPr>
            <w:r>
              <w:rPr>
                <w:rFonts w:hint="eastAsia"/>
                <w:lang w:val="fr-FR" w:eastAsia="zh-CN"/>
              </w:rPr>
              <w:t>V</w:t>
            </w:r>
            <w:r>
              <w:rPr>
                <w:lang w:val="fr-FR" w:eastAsia="zh-CN"/>
              </w:rPr>
              <w:t>4</w:t>
            </w:r>
          </w:p>
        </w:tc>
        <w:tc>
          <w:tcPr>
            <w:tcW w:w="588" w:type="dxa"/>
            <w:tcBorders>
              <w:top w:val="nil"/>
              <w:left w:val="single" w:sz="4" w:space="0" w:color="auto"/>
              <w:bottom w:val="nil"/>
              <w:right w:val="single" w:sz="6" w:space="0" w:color="auto"/>
            </w:tcBorders>
          </w:tcPr>
          <w:p w14:paraId="653B3555" w14:textId="77777777" w:rsidR="00EE5860" w:rsidRPr="00441CD0" w:rsidRDefault="00EE5860" w:rsidP="00BB0E1F">
            <w:pPr>
              <w:pStyle w:val="TAC"/>
              <w:rPr>
                <w:lang w:val="fr-FR"/>
              </w:rPr>
            </w:pPr>
          </w:p>
        </w:tc>
      </w:tr>
      <w:tr w:rsidR="00EE5860" w:rsidRPr="00441CD0" w14:paraId="78F4AEC9" w14:textId="77777777" w:rsidTr="00BB0E1F">
        <w:trPr>
          <w:jc w:val="center"/>
        </w:trPr>
        <w:tc>
          <w:tcPr>
            <w:tcW w:w="151" w:type="dxa"/>
            <w:tcBorders>
              <w:top w:val="nil"/>
              <w:left w:val="single" w:sz="6" w:space="0" w:color="auto"/>
              <w:bottom w:val="single" w:sz="4" w:space="0" w:color="auto"/>
              <w:right w:val="nil"/>
            </w:tcBorders>
          </w:tcPr>
          <w:p w14:paraId="009F8E1E"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41BC694" w14:textId="77777777" w:rsidR="00EE5860" w:rsidRPr="00441CD0" w:rsidRDefault="00EE5860" w:rsidP="00BB0E1F">
            <w:pPr>
              <w:pStyle w:val="TAC"/>
              <w:rPr>
                <w:lang w:val="fr-FR" w:eastAsia="zh-CN"/>
              </w:rPr>
            </w:pPr>
            <w:r>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89DDFA7"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B99DE5F" w14:textId="77777777" w:rsidR="00EE5860" w:rsidRPr="00441CD0" w:rsidRDefault="00EE5860" w:rsidP="00BB0E1F">
            <w:pPr>
              <w:pStyle w:val="TAC"/>
              <w:rPr>
                <w:lang w:val="fr-FR"/>
              </w:rPr>
            </w:pPr>
          </w:p>
        </w:tc>
      </w:tr>
    </w:tbl>
    <w:p w14:paraId="5DE251C6" w14:textId="77777777" w:rsidR="00EE5860" w:rsidRPr="00441CD0" w:rsidRDefault="00EE5860" w:rsidP="00EE5860">
      <w:pPr>
        <w:pStyle w:val="TF"/>
      </w:pPr>
      <w:r w:rsidRPr="00441CD0">
        <w:t>Figure 8.</w:t>
      </w:r>
      <w:r w:rsidRPr="009A5184">
        <w:t>2.177</w:t>
      </w:r>
      <w:r w:rsidRPr="00441CD0">
        <w:t xml:space="preserve">-1: </w:t>
      </w:r>
      <w:r>
        <w:t>IP version</w:t>
      </w:r>
    </w:p>
    <w:p w14:paraId="4E680367" w14:textId="77777777" w:rsidR="00EE5860" w:rsidRPr="00867BF5" w:rsidRDefault="00EE5860" w:rsidP="00EE5860">
      <w:r w:rsidRPr="00867BF5">
        <w:t>The following flags are coded within Octet 5:</w:t>
      </w:r>
    </w:p>
    <w:p w14:paraId="07576488" w14:textId="77777777" w:rsidR="00EE5860" w:rsidRDefault="00EE5860" w:rsidP="00EE5860">
      <w:pPr>
        <w:pStyle w:val="B1"/>
      </w:pPr>
      <w:r w:rsidRPr="00867BF5">
        <w:t>-</w:t>
      </w:r>
      <w:r w:rsidRPr="00867BF5">
        <w:tab/>
        <w:t xml:space="preserve">Bit 1 – </w:t>
      </w:r>
      <w:r>
        <w:t>V4</w:t>
      </w:r>
      <w:r w:rsidRPr="00867BF5">
        <w:t xml:space="preserve">: </w:t>
      </w:r>
      <w:r>
        <w:t>when</w:t>
      </w:r>
      <w:r w:rsidRPr="00867BF5">
        <w:t xml:space="preserve"> set to "1", </w:t>
      </w:r>
      <w:r>
        <w:t>this indicate the IP version is V4;</w:t>
      </w:r>
    </w:p>
    <w:p w14:paraId="3EB86E47" w14:textId="77777777" w:rsidR="00EE5860" w:rsidRPr="00867BF5" w:rsidRDefault="00EE5860" w:rsidP="00EE5860">
      <w:pPr>
        <w:pStyle w:val="B1"/>
      </w:pPr>
      <w:r>
        <w:t>-</w:t>
      </w:r>
      <w:r>
        <w:tab/>
        <w:t>Bit 2</w:t>
      </w:r>
      <w:r w:rsidRPr="00867BF5">
        <w:t xml:space="preserve"> – </w:t>
      </w:r>
      <w:r>
        <w:t>V6</w:t>
      </w:r>
      <w:r w:rsidRPr="00867BF5">
        <w:t xml:space="preserve">: </w:t>
      </w:r>
      <w:r>
        <w:t>when</w:t>
      </w:r>
      <w:r w:rsidRPr="00867BF5">
        <w:t xml:space="preserve"> set to "1", </w:t>
      </w:r>
      <w:r>
        <w:t>this indicate the IP version is V6;</w:t>
      </w:r>
    </w:p>
    <w:p w14:paraId="446B6E76" w14:textId="77777777" w:rsidR="00EE5860" w:rsidRPr="00867BF5" w:rsidRDefault="00EE5860" w:rsidP="00EE5860">
      <w:pPr>
        <w:pStyle w:val="B1"/>
        <w:rPr>
          <w:noProof/>
        </w:rPr>
      </w:pPr>
      <w:r w:rsidRPr="00867BF5">
        <w:rPr>
          <w:noProof/>
        </w:rPr>
        <w:t>-</w:t>
      </w:r>
      <w:r w:rsidRPr="00867BF5">
        <w:rPr>
          <w:noProof/>
        </w:rPr>
        <w:tab/>
        <w:t xml:space="preserve">Bit </w:t>
      </w:r>
      <w:r>
        <w:rPr>
          <w:noProof/>
        </w:rPr>
        <w:t>3</w:t>
      </w:r>
      <w:r w:rsidRPr="00867BF5">
        <w:rPr>
          <w:noProof/>
        </w:rPr>
        <w:t xml:space="preserve"> to 8: Spare, for future use and set to </w:t>
      </w:r>
      <w:r>
        <w:rPr>
          <w:noProof/>
        </w:rPr>
        <w:t>"</w:t>
      </w:r>
      <w:r w:rsidRPr="00867BF5">
        <w:rPr>
          <w:noProof/>
        </w:rPr>
        <w:t>0</w:t>
      </w:r>
      <w:r>
        <w:rPr>
          <w:noProof/>
        </w:rPr>
        <w:t>"</w:t>
      </w:r>
      <w:r w:rsidRPr="00867BF5">
        <w:rPr>
          <w:noProof/>
        </w:rPr>
        <w:t>.</w:t>
      </w:r>
    </w:p>
    <w:p w14:paraId="68798872" w14:textId="77777777" w:rsidR="00EE5860" w:rsidRPr="00EA783A" w:rsidRDefault="00EE5860" w:rsidP="00EE5860">
      <w:r w:rsidRPr="00441CD0">
        <w:t>At least one of V4 and V6 shall be set to "1", and both may be set to "1".</w:t>
      </w:r>
    </w:p>
    <w:p w14:paraId="1974669E" w14:textId="77777777" w:rsidR="00EE5860" w:rsidRPr="00441CD0" w:rsidRDefault="00EE5860" w:rsidP="00EE5860">
      <w:pPr>
        <w:pStyle w:val="Heading3"/>
      </w:pPr>
      <w:bookmarkStart w:id="7215" w:name="_Toc44689411"/>
      <w:bookmarkStart w:id="7216" w:name="_Toc44924165"/>
      <w:bookmarkStart w:id="7217" w:name="_Toc51861135"/>
      <w:bookmarkStart w:id="7218" w:name="_Toc57930906"/>
      <w:bookmarkStart w:id="7219" w:name="_Toc57931536"/>
      <w:bookmarkStart w:id="7220" w:name="_Toc67499928"/>
      <w:r w:rsidRPr="00441CD0">
        <w:t>8.</w:t>
      </w:r>
      <w:r w:rsidRPr="00441CD0">
        <w:rPr>
          <w:lang w:val="en-US"/>
        </w:rPr>
        <w:t>2.</w:t>
      </w:r>
      <w:r>
        <w:rPr>
          <w:lang w:val="en-US"/>
        </w:rPr>
        <w:t>178</w:t>
      </w:r>
      <w:r w:rsidRPr="00441CD0">
        <w:tab/>
        <w:t>PFCPASR</w:t>
      </w:r>
      <w:r>
        <w:t>eq</w:t>
      </w:r>
      <w:r w:rsidRPr="00441CD0">
        <w:t>-Flags</w:t>
      </w:r>
      <w:bookmarkEnd w:id="7215"/>
      <w:bookmarkEnd w:id="7216"/>
      <w:bookmarkEnd w:id="7217"/>
      <w:bookmarkEnd w:id="7218"/>
      <w:bookmarkEnd w:id="7219"/>
      <w:bookmarkEnd w:id="7220"/>
    </w:p>
    <w:p w14:paraId="21916FC7" w14:textId="77777777" w:rsidR="00EE5860" w:rsidRPr="00441CD0" w:rsidRDefault="00EE5860" w:rsidP="00EE5860">
      <w:pPr>
        <w:rPr>
          <w:lang w:eastAsia="zh-CN"/>
        </w:rPr>
      </w:pPr>
      <w:r w:rsidRPr="00441CD0">
        <w:rPr>
          <w:lang w:eastAsia="zh-CN"/>
        </w:rPr>
        <w:t xml:space="preserve">The </w:t>
      </w:r>
      <w:r w:rsidRPr="00441CD0">
        <w:t>PFCPASR</w:t>
      </w:r>
      <w:r>
        <w:t>eq</w:t>
      </w:r>
      <w:r w:rsidRPr="00441CD0">
        <w:t>-Flags</w:t>
      </w:r>
      <w:r w:rsidRPr="00441CD0">
        <w:rPr>
          <w:lang w:eastAsia="zh-CN"/>
        </w:rPr>
        <w:t xml:space="preserve"> IE indicates flags applicable to the PFCP Association Setup </w:t>
      </w:r>
      <w:r>
        <w:rPr>
          <w:lang w:eastAsia="zh-CN"/>
        </w:rPr>
        <w:t>Request</w:t>
      </w:r>
      <w:r w:rsidRPr="00441CD0">
        <w:rPr>
          <w:lang w:eastAsia="zh-CN"/>
        </w:rPr>
        <w:t xml:space="preserve"> message</w:t>
      </w:r>
      <w:r w:rsidRPr="00441CD0">
        <w:t xml:space="preserve">. It </w:t>
      </w:r>
      <w:r w:rsidRPr="00441CD0">
        <w:rPr>
          <w:lang w:eastAsia="zh-CN"/>
        </w:rPr>
        <w:t>is coded as depicted in Figure 8.2.</w:t>
      </w:r>
      <w:r>
        <w:rPr>
          <w:lang w:eastAsia="zh-CN"/>
        </w:rPr>
        <w:t>178</w:t>
      </w:r>
      <w:r w:rsidRPr="00441CD0">
        <w:rPr>
          <w:lang w:eastAsia="zh-CN"/>
        </w:rPr>
        <w:t>-1.</w:t>
      </w:r>
    </w:p>
    <w:p w14:paraId="6379D7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7C75DDF8" w14:textId="77777777" w:rsidTr="00BB0E1F">
        <w:trPr>
          <w:jc w:val="center"/>
        </w:trPr>
        <w:tc>
          <w:tcPr>
            <w:tcW w:w="151" w:type="dxa"/>
            <w:tcBorders>
              <w:top w:val="single" w:sz="6" w:space="0" w:color="auto"/>
              <w:left w:val="single" w:sz="6" w:space="0" w:color="auto"/>
              <w:bottom w:val="nil"/>
              <w:right w:val="nil"/>
            </w:tcBorders>
          </w:tcPr>
          <w:p w14:paraId="544CF17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6D7286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27360C0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F773D41" w14:textId="77777777" w:rsidR="00EE5860" w:rsidRPr="00441CD0" w:rsidRDefault="00EE5860" w:rsidP="00BB0E1F">
            <w:pPr>
              <w:pStyle w:val="TAC"/>
              <w:rPr>
                <w:lang w:val="fr-FR"/>
              </w:rPr>
            </w:pPr>
          </w:p>
        </w:tc>
      </w:tr>
      <w:tr w:rsidR="00EE5860" w:rsidRPr="00441CD0" w14:paraId="410C980F" w14:textId="77777777" w:rsidTr="00BB0E1F">
        <w:trPr>
          <w:jc w:val="center"/>
        </w:trPr>
        <w:tc>
          <w:tcPr>
            <w:tcW w:w="151" w:type="dxa"/>
            <w:tcBorders>
              <w:top w:val="nil"/>
              <w:left w:val="single" w:sz="6" w:space="0" w:color="auto"/>
              <w:bottom w:val="nil"/>
              <w:right w:val="nil"/>
            </w:tcBorders>
          </w:tcPr>
          <w:p w14:paraId="50D180D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4944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E40DC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8F090C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FEF498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59E4D06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A1CE6A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1C859BA"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E26E0A0"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48452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36ABE1F" w14:textId="77777777" w:rsidR="00EE5860" w:rsidRPr="00441CD0" w:rsidRDefault="00EE5860" w:rsidP="00BB0E1F">
            <w:pPr>
              <w:pStyle w:val="TAC"/>
              <w:rPr>
                <w:lang w:val="fr-FR"/>
              </w:rPr>
            </w:pPr>
          </w:p>
        </w:tc>
      </w:tr>
      <w:tr w:rsidR="00EE5860" w:rsidRPr="00441CD0" w14:paraId="66714546" w14:textId="77777777" w:rsidTr="00BB0E1F">
        <w:trPr>
          <w:jc w:val="center"/>
        </w:trPr>
        <w:tc>
          <w:tcPr>
            <w:tcW w:w="151" w:type="dxa"/>
            <w:tcBorders>
              <w:top w:val="nil"/>
              <w:left w:val="single" w:sz="6" w:space="0" w:color="auto"/>
              <w:bottom w:val="nil"/>
              <w:right w:val="nil"/>
            </w:tcBorders>
          </w:tcPr>
          <w:p w14:paraId="1B3247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E9E69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12416869" w14:textId="77777777" w:rsidR="00EE5860" w:rsidRPr="00441CD0" w:rsidRDefault="00EE5860" w:rsidP="00BB0E1F">
            <w:pPr>
              <w:pStyle w:val="TAC"/>
              <w:rPr>
                <w:lang w:val="fr-FR"/>
              </w:rPr>
            </w:pPr>
            <w:r w:rsidRPr="00441CD0">
              <w:rPr>
                <w:lang w:val="fr-FR"/>
              </w:rPr>
              <w:t xml:space="preserve">Type = </w:t>
            </w:r>
            <w:r>
              <w:rPr>
                <w:lang w:val="fr-FR"/>
              </w:rPr>
              <w:t>259</w:t>
            </w:r>
            <w:r w:rsidRPr="00441CD0">
              <w:rPr>
                <w:lang w:val="fr-FR"/>
              </w:rPr>
              <w:t xml:space="preserve"> (decimal)</w:t>
            </w:r>
          </w:p>
        </w:tc>
        <w:tc>
          <w:tcPr>
            <w:tcW w:w="588" w:type="dxa"/>
            <w:tcBorders>
              <w:top w:val="nil"/>
              <w:left w:val="single" w:sz="4" w:space="0" w:color="auto"/>
              <w:bottom w:val="nil"/>
              <w:right w:val="single" w:sz="6" w:space="0" w:color="auto"/>
            </w:tcBorders>
          </w:tcPr>
          <w:p w14:paraId="724F475A" w14:textId="77777777" w:rsidR="00EE5860" w:rsidRPr="00441CD0" w:rsidRDefault="00EE5860" w:rsidP="00BB0E1F">
            <w:pPr>
              <w:pStyle w:val="TAC"/>
              <w:rPr>
                <w:lang w:val="fr-FR"/>
              </w:rPr>
            </w:pPr>
          </w:p>
        </w:tc>
      </w:tr>
      <w:tr w:rsidR="00EE5860" w:rsidRPr="00441CD0" w14:paraId="43642728" w14:textId="77777777" w:rsidTr="00BB0E1F">
        <w:trPr>
          <w:jc w:val="center"/>
        </w:trPr>
        <w:tc>
          <w:tcPr>
            <w:tcW w:w="151" w:type="dxa"/>
            <w:tcBorders>
              <w:top w:val="nil"/>
              <w:left w:val="single" w:sz="6" w:space="0" w:color="auto"/>
              <w:bottom w:val="nil"/>
              <w:right w:val="nil"/>
            </w:tcBorders>
          </w:tcPr>
          <w:p w14:paraId="227B78C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D45449"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6DB25BFE"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6E8019A1" w14:textId="77777777" w:rsidR="00EE5860" w:rsidRPr="00441CD0" w:rsidRDefault="00EE5860" w:rsidP="00BB0E1F">
            <w:pPr>
              <w:pStyle w:val="TAC"/>
              <w:rPr>
                <w:lang w:val="fr-FR"/>
              </w:rPr>
            </w:pPr>
          </w:p>
        </w:tc>
      </w:tr>
      <w:tr w:rsidR="00EE5860" w:rsidRPr="00441CD0" w14:paraId="1FE37B37" w14:textId="77777777" w:rsidTr="00BB0E1F">
        <w:trPr>
          <w:jc w:val="center"/>
        </w:trPr>
        <w:tc>
          <w:tcPr>
            <w:tcW w:w="151" w:type="dxa"/>
            <w:tcBorders>
              <w:top w:val="nil"/>
              <w:left w:val="single" w:sz="6" w:space="0" w:color="auto"/>
              <w:bottom w:val="nil"/>
              <w:right w:val="nil"/>
            </w:tcBorders>
          </w:tcPr>
          <w:p w14:paraId="743EF22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DDC02EE"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6C69329C" w14:textId="77777777" w:rsidR="00EE5860" w:rsidRPr="00441CD0" w:rsidRDefault="00EE5860" w:rsidP="00BB0E1F">
            <w:pPr>
              <w:pStyle w:val="TAC"/>
              <w:rPr>
                <w:lang w:val="fr-FR" w:eastAsia="zh-CN"/>
              </w:rPr>
            </w:pPr>
            <w:r w:rsidRPr="00441CD0">
              <w:rPr>
                <w:lang w:val="fr-FR"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1AC775D2" w14:textId="77777777" w:rsidR="00EE5860" w:rsidRPr="00441CD0" w:rsidRDefault="00EE5860" w:rsidP="00BB0E1F">
            <w:pPr>
              <w:pStyle w:val="TAC"/>
              <w:rPr>
                <w:lang w:val="fr-FR" w:eastAsia="zh-CN"/>
              </w:rPr>
            </w:pPr>
            <w:r>
              <w:rPr>
                <w:lang w:val="fr-FR" w:eastAsia="zh-CN"/>
              </w:rPr>
              <w:t>UUPSI</w:t>
            </w:r>
          </w:p>
        </w:tc>
        <w:tc>
          <w:tcPr>
            <w:tcW w:w="588" w:type="dxa"/>
            <w:tcBorders>
              <w:top w:val="nil"/>
              <w:left w:val="single" w:sz="4" w:space="0" w:color="auto"/>
              <w:bottom w:val="single" w:sz="4" w:space="0" w:color="auto"/>
              <w:right w:val="single" w:sz="6" w:space="0" w:color="auto"/>
            </w:tcBorders>
          </w:tcPr>
          <w:p w14:paraId="70FFC989" w14:textId="77777777" w:rsidR="00EE5860" w:rsidRPr="00441CD0" w:rsidRDefault="00EE5860" w:rsidP="00BB0E1F">
            <w:pPr>
              <w:pStyle w:val="TAC"/>
              <w:rPr>
                <w:lang w:val="fr-FR"/>
              </w:rPr>
            </w:pPr>
          </w:p>
        </w:tc>
      </w:tr>
      <w:tr w:rsidR="00EE5860" w:rsidRPr="00441CD0" w14:paraId="6BECE537" w14:textId="77777777" w:rsidTr="00BB0E1F">
        <w:trPr>
          <w:jc w:val="center"/>
        </w:trPr>
        <w:tc>
          <w:tcPr>
            <w:tcW w:w="151" w:type="dxa"/>
            <w:tcBorders>
              <w:top w:val="nil"/>
              <w:left w:val="single" w:sz="6" w:space="0" w:color="auto"/>
              <w:bottom w:val="single" w:sz="4" w:space="0" w:color="auto"/>
              <w:right w:val="nil"/>
            </w:tcBorders>
          </w:tcPr>
          <w:p w14:paraId="74FABCE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22EC908"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67E31856"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2992AE" w14:textId="77777777" w:rsidR="00EE5860" w:rsidRPr="00441CD0" w:rsidRDefault="00EE5860" w:rsidP="00BB0E1F">
            <w:pPr>
              <w:pStyle w:val="TAC"/>
              <w:rPr>
                <w:lang w:val="fr-FR"/>
              </w:rPr>
            </w:pPr>
          </w:p>
        </w:tc>
      </w:tr>
    </w:tbl>
    <w:p w14:paraId="7A225E2C" w14:textId="77777777" w:rsidR="00EE5860" w:rsidRPr="009A5184" w:rsidRDefault="00EE5860" w:rsidP="00EE5860">
      <w:pPr>
        <w:pStyle w:val="TF"/>
      </w:pPr>
      <w:r w:rsidRPr="009A5184">
        <w:t xml:space="preserve">Figure 8.2.178: </w:t>
      </w:r>
      <w:r w:rsidRPr="00441CD0">
        <w:t>PFCPASR</w:t>
      </w:r>
      <w:r>
        <w:t>eq</w:t>
      </w:r>
      <w:r w:rsidRPr="00441CD0">
        <w:t>-Flags</w:t>
      </w:r>
    </w:p>
    <w:p w14:paraId="1383AD1B" w14:textId="77777777" w:rsidR="00EE5860" w:rsidRPr="00441CD0" w:rsidRDefault="00EE5860" w:rsidP="00EE5860">
      <w:pPr>
        <w:rPr>
          <w:lang w:eastAsia="zh-CN"/>
        </w:rPr>
      </w:pPr>
      <w:r w:rsidRPr="00441CD0">
        <w:rPr>
          <w:lang w:eastAsia="zh-CN"/>
        </w:rPr>
        <w:t>The following bits within Octet 5 shall indicate:</w:t>
      </w:r>
    </w:p>
    <w:p w14:paraId="3D94A6AC" w14:textId="53BC9939" w:rsidR="00EE5860" w:rsidRDefault="00EE5860" w:rsidP="00EE5860">
      <w:pPr>
        <w:pStyle w:val="B1"/>
      </w:pPr>
      <w:r w:rsidRPr="00441CD0">
        <w:t>-</w:t>
      </w:r>
      <w:r w:rsidRPr="00441CD0">
        <w:tab/>
        <w:t xml:space="preserve">Bit 1 – </w:t>
      </w:r>
      <w:r>
        <w:t xml:space="preserve">UUPSI (UPF configured for IPUPS Indication): if </w:t>
      </w:r>
      <w:r w:rsidRPr="00441CD0">
        <w:t>this bit is set to "1", it indicates that</w:t>
      </w:r>
      <w:r>
        <w:t xml:space="preserve"> the UPF is configured to be used for IPUPS. See </w:t>
      </w:r>
      <w:r w:rsidR="00415C19">
        <w:t>clause 5</w:t>
      </w:r>
      <w:r>
        <w:t>.27</w:t>
      </w:r>
      <w:r w:rsidRPr="00441CD0">
        <w:t>.</w:t>
      </w:r>
    </w:p>
    <w:p w14:paraId="0ACAE15D" w14:textId="77777777" w:rsidR="00EE5860" w:rsidRDefault="00EE5860" w:rsidP="00EE5860">
      <w:pPr>
        <w:pStyle w:val="B1"/>
      </w:pPr>
      <w:r>
        <w:t>-</w:t>
      </w:r>
      <w:r>
        <w:tab/>
      </w:r>
      <w:r w:rsidRPr="00441CD0">
        <w:t xml:space="preserve">Bit </w:t>
      </w:r>
      <w:r>
        <w:t>2</w:t>
      </w:r>
      <w:r w:rsidRPr="00441CD0">
        <w:t xml:space="preserve"> to 8 – Spare, for future use, shall be set to "0" by the sender and discarded by the receiver.</w:t>
      </w:r>
    </w:p>
    <w:p w14:paraId="24346E33" w14:textId="77777777" w:rsidR="00EE5860" w:rsidRPr="00441CD0" w:rsidRDefault="00EE5860" w:rsidP="00EE5860">
      <w:pPr>
        <w:pStyle w:val="Heading3"/>
      </w:pPr>
      <w:bookmarkStart w:id="7221" w:name="_Toc44689412"/>
      <w:bookmarkStart w:id="7222" w:name="_Toc44924166"/>
      <w:bookmarkStart w:id="7223" w:name="_Toc51861136"/>
      <w:bookmarkStart w:id="7224" w:name="_Toc57930907"/>
      <w:bookmarkStart w:id="7225" w:name="_Toc57931537"/>
      <w:bookmarkStart w:id="7226" w:name="_Toc67499929"/>
      <w:r w:rsidRPr="00441CD0">
        <w:t>8.</w:t>
      </w:r>
      <w:r w:rsidRPr="00441CD0">
        <w:rPr>
          <w:lang w:val="en-US"/>
        </w:rPr>
        <w:t>2.</w:t>
      </w:r>
      <w:r>
        <w:rPr>
          <w:lang w:val="en-US"/>
        </w:rPr>
        <w:t>179</w:t>
      </w:r>
      <w:r w:rsidRPr="00441CD0">
        <w:tab/>
      </w:r>
      <w:r>
        <w:t>Data Status</w:t>
      </w:r>
      <w:bookmarkEnd w:id="7221"/>
      <w:bookmarkEnd w:id="7222"/>
      <w:bookmarkEnd w:id="7223"/>
      <w:bookmarkEnd w:id="7224"/>
      <w:bookmarkEnd w:id="7225"/>
      <w:bookmarkEnd w:id="7226"/>
    </w:p>
    <w:p w14:paraId="0A7463F6" w14:textId="77777777" w:rsidR="00EE5860" w:rsidRPr="00441CD0" w:rsidRDefault="00EE5860" w:rsidP="00EE5860">
      <w:pPr>
        <w:rPr>
          <w:lang w:eastAsia="ja-JP"/>
        </w:rPr>
      </w:pPr>
      <w:r w:rsidRPr="00441CD0">
        <w:t xml:space="preserve">The </w:t>
      </w:r>
      <w:r>
        <w:t>Data Status</w:t>
      </w:r>
      <w:r w:rsidRPr="00441CD0">
        <w:t xml:space="preserve"> IE indicates t</w:t>
      </w:r>
      <w:r w:rsidRPr="00441CD0">
        <w:rPr>
          <w:lang w:val="en-US"/>
        </w:rPr>
        <w:t xml:space="preserve">he </w:t>
      </w:r>
      <w:r>
        <w:rPr>
          <w:lang w:val="en-US"/>
        </w:rPr>
        <w:t>status of the data packets in</w:t>
      </w:r>
      <w:r w:rsidRPr="00441CD0">
        <w:rPr>
          <w:lang w:val="en-US"/>
        </w:rPr>
        <w:t xml:space="preserve"> the UP function</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179</w:t>
      </w:r>
      <w:r w:rsidRPr="00441CD0">
        <w:rPr>
          <w:lang w:eastAsia="zh-CN"/>
        </w:rPr>
        <w:t>-1</w:t>
      </w:r>
      <w:r w:rsidRPr="00441CD0">
        <w:rPr>
          <w:lang w:eastAsia="ja-JP"/>
        </w:rPr>
        <w:t>.</w:t>
      </w:r>
    </w:p>
    <w:p w14:paraId="2E2B8825"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1D46399" w14:textId="77777777" w:rsidTr="00BB0E1F">
        <w:trPr>
          <w:jc w:val="center"/>
        </w:trPr>
        <w:tc>
          <w:tcPr>
            <w:tcW w:w="151" w:type="dxa"/>
            <w:tcBorders>
              <w:top w:val="single" w:sz="6" w:space="0" w:color="auto"/>
              <w:left w:val="single" w:sz="6" w:space="0" w:color="auto"/>
              <w:bottom w:val="nil"/>
              <w:right w:val="nil"/>
            </w:tcBorders>
          </w:tcPr>
          <w:p w14:paraId="5712BA9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48E550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60E3A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7097B85" w14:textId="77777777" w:rsidR="00EE5860" w:rsidRPr="00441CD0" w:rsidRDefault="00EE5860" w:rsidP="00BB0E1F">
            <w:pPr>
              <w:pStyle w:val="TAC"/>
              <w:rPr>
                <w:lang w:val="fr-FR"/>
              </w:rPr>
            </w:pPr>
          </w:p>
        </w:tc>
      </w:tr>
      <w:tr w:rsidR="00EE5860" w:rsidRPr="00441CD0" w14:paraId="3499B662" w14:textId="77777777" w:rsidTr="00BB0E1F">
        <w:trPr>
          <w:jc w:val="center"/>
        </w:trPr>
        <w:tc>
          <w:tcPr>
            <w:tcW w:w="151" w:type="dxa"/>
            <w:tcBorders>
              <w:top w:val="nil"/>
              <w:left w:val="single" w:sz="6" w:space="0" w:color="auto"/>
              <w:bottom w:val="nil"/>
              <w:right w:val="nil"/>
            </w:tcBorders>
          </w:tcPr>
          <w:p w14:paraId="2BFDCCF5"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2ACADD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950A7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1BF1B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B7D6E9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60902A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2B7B269"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C4435A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FCACA1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1B6C0D3"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B101F9D" w14:textId="77777777" w:rsidR="00EE5860" w:rsidRPr="00441CD0" w:rsidRDefault="00EE5860" w:rsidP="00BB0E1F">
            <w:pPr>
              <w:pStyle w:val="TAC"/>
              <w:rPr>
                <w:lang w:val="fr-FR"/>
              </w:rPr>
            </w:pPr>
          </w:p>
        </w:tc>
      </w:tr>
      <w:tr w:rsidR="00EE5860" w:rsidRPr="00441CD0" w14:paraId="0E1D6804" w14:textId="77777777" w:rsidTr="00BB0E1F">
        <w:trPr>
          <w:jc w:val="center"/>
        </w:trPr>
        <w:tc>
          <w:tcPr>
            <w:tcW w:w="151" w:type="dxa"/>
            <w:tcBorders>
              <w:top w:val="nil"/>
              <w:left w:val="single" w:sz="6" w:space="0" w:color="auto"/>
              <w:bottom w:val="nil"/>
              <w:right w:val="nil"/>
            </w:tcBorders>
          </w:tcPr>
          <w:p w14:paraId="07F69A4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A88827D"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202A4D8" w14:textId="77777777" w:rsidR="00EE5860" w:rsidRPr="00441CD0" w:rsidRDefault="00EE5860" w:rsidP="00BB0E1F">
            <w:pPr>
              <w:pStyle w:val="TAC"/>
              <w:rPr>
                <w:lang w:val="fr-FR"/>
              </w:rPr>
            </w:pPr>
            <w:r w:rsidRPr="00441CD0">
              <w:rPr>
                <w:lang w:val="fr-FR"/>
              </w:rPr>
              <w:t xml:space="preserve">Type = </w:t>
            </w:r>
            <w:r>
              <w:rPr>
                <w:lang w:val="fr-FR"/>
              </w:rPr>
              <w:t>260</w:t>
            </w:r>
            <w:r w:rsidRPr="00441CD0">
              <w:rPr>
                <w:lang w:val="fr-FR"/>
              </w:rPr>
              <w:t xml:space="preserve"> (decimal)</w:t>
            </w:r>
          </w:p>
        </w:tc>
        <w:tc>
          <w:tcPr>
            <w:tcW w:w="588" w:type="dxa"/>
            <w:tcBorders>
              <w:top w:val="nil"/>
              <w:left w:val="single" w:sz="4" w:space="0" w:color="auto"/>
              <w:bottom w:val="nil"/>
              <w:right w:val="single" w:sz="6" w:space="0" w:color="auto"/>
            </w:tcBorders>
          </w:tcPr>
          <w:p w14:paraId="3A7AA51F" w14:textId="77777777" w:rsidR="00EE5860" w:rsidRPr="00441CD0" w:rsidRDefault="00EE5860" w:rsidP="00BB0E1F">
            <w:pPr>
              <w:pStyle w:val="TAC"/>
              <w:rPr>
                <w:lang w:val="fr-FR"/>
              </w:rPr>
            </w:pPr>
          </w:p>
        </w:tc>
      </w:tr>
      <w:tr w:rsidR="00EE5860" w:rsidRPr="00441CD0" w14:paraId="4059E176" w14:textId="77777777" w:rsidTr="00BB0E1F">
        <w:trPr>
          <w:jc w:val="center"/>
        </w:trPr>
        <w:tc>
          <w:tcPr>
            <w:tcW w:w="151" w:type="dxa"/>
            <w:tcBorders>
              <w:top w:val="nil"/>
              <w:left w:val="single" w:sz="6" w:space="0" w:color="auto"/>
              <w:bottom w:val="nil"/>
              <w:right w:val="nil"/>
            </w:tcBorders>
          </w:tcPr>
          <w:p w14:paraId="192C0C1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9D88F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01E2A5"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7609C53" w14:textId="77777777" w:rsidR="00EE5860" w:rsidRPr="00441CD0" w:rsidRDefault="00EE5860" w:rsidP="00BB0E1F">
            <w:pPr>
              <w:pStyle w:val="TAC"/>
              <w:rPr>
                <w:lang w:val="fr-FR"/>
              </w:rPr>
            </w:pPr>
          </w:p>
        </w:tc>
      </w:tr>
      <w:tr w:rsidR="00EE5860" w:rsidRPr="00441CD0" w14:paraId="3C2B7486" w14:textId="77777777" w:rsidTr="00BB0E1F">
        <w:trPr>
          <w:jc w:val="center"/>
        </w:trPr>
        <w:tc>
          <w:tcPr>
            <w:tcW w:w="151" w:type="dxa"/>
            <w:tcBorders>
              <w:top w:val="nil"/>
              <w:left w:val="single" w:sz="6" w:space="0" w:color="auto"/>
              <w:bottom w:val="nil"/>
              <w:right w:val="nil"/>
            </w:tcBorders>
          </w:tcPr>
          <w:p w14:paraId="532B466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E37E143"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00C9A202" w14:textId="77777777" w:rsidR="00EE5860" w:rsidRPr="00441CD0" w:rsidRDefault="00EE5860" w:rsidP="00BB0E1F">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258D1F6" w14:textId="77777777" w:rsidR="00EE5860" w:rsidRPr="00441CD0" w:rsidRDefault="00EE5860" w:rsidP="00BB0E1F">
            <w:pPr>
              <w:pStyle w:val="TAC"/>
              <w:rPr>
                <w:lang w:val="fr-FR" w:eastAsia="zh-CN"/>
              </w:rPr>
            </w:pPr>
            <w:r>
              <w:rPr>
                <w:rFonts w:hint="eastAsia"/>
                <w:lang w:val="fr-FR" w:eastAsia="zh-CN"/>
              </w:rPr>
              <w:t>B</w:t>
            </w:r>
            <w:r>
              <w:rPr>
                <w:lang w:val="fr-FR" w:eastAsia="zh-CN"/>
              </w:rPr>
              <w:t>UFF</w:t>
            </w:r>
          </w:p>
        </w:tc>
        <w:tc>
          <w:tcPr>
            <w:tcW w:w="589" w:type="dxa"/>
            <w:tcBorders>
              <w:top w:val="single" w:sz="4" w:space="0" w:color="auto"/>
              <w:left w:val="single" w:sz="4" w:space="0" w:color="auto"/>
              <w:bottom w:val="single" w:sz="4" w:space="0" w:color="auto"/>
              <w:right w:val="single" w:sz="4" w:space="0" w:color="auto"/>
            </w:tcBorders>
            <w:hideMark/>
          </w:tcPr>
          <w:p w14:paraId="347B9CCA"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53ACF32" w14:textId="77777777" w:rsidR="00EE5860" w:rsidRPr="00441CD0" w:rsidRDefault="00EE5860" w:rsidP="00BB0E1F">
            <w:pPr>
              <w:pStyle w:val="TAC"/>
              <w:rPr>
                <w:lang w:val="fr-FR"/>
              </w:rPr>
            </w:pPr>
          </w:p>
        </w:tc>
      </w:tr>
      <w:tr w:rsidR="00EE5860" w:rsidRPr="00441CD0" w14:paraId="6F97F8FF" w14:textId="77777777" w:rsidTr="00BB0E1F">
        <w:trPr>
          <w:jc w:val="center"/>
        </w:trPr>
        <w:tc>
          <w:tcPr>
            <w:tcW w:w="151" w:type="dxa"/>
            <w:tcBorders>
              <w:top w:val="nil"/>
              <w:left w:val="single" w:sz="6" w:space="0" w:color="auto"/>
              <w:bottom w:val="single" w:sz="4" w:space="0" w:color="auto"/>
              <w:right w:val="nil"/>
            </w:tcBorders>
          </w:tcPr>
          <w:p w14:paraId="6A221DD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9DF5676" w14:textId="77777777" w:rsidR="00EE5860" w:rsidRPr="00441CD0" w:rsidRDefault="00EE5860" w:rsidP="00BB0E1F">
            <w:pPr>
              <w:pStyle w:val="TAC"/>
              <w:rPr>
                <w:lang w:val="fr-FR" w:eastAsia="zh-CN"/>
              </w:rPr>
            </w:pPr>
            <w:r>
              <w:rPr>
                <w:lang w:val="fr-FR" w:eastAsia="zh-CN"/>
              </w:rPr>
              <w:t>6</w:t>
            </w:r>
            <w:r w:rsidRPr="00441CD0">
              <w:rPr>
                <w:lang w:val="fr-FR" w:eastAsia="zh-CN"/>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4BDC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F1CED0" w14:textId="77777777" w:rsidR="00EE5860" w:rsidRPr="00441CD0" w:rsidRDefault="00EE5860" w:rsidP="00BB0E1F">
            <w:pPr>
              <w:pStyle w:val="TAC"/>
            </w:pPr>
          </w:p>
        </w:tc>
      </w:tr>
    </w:tbl>
    <w:p w14:paraId="34383D28" w14:textId="77777777" w:rsidR="00EE5860" w:rsidRPr="009F52C1" w:rsidRDefault="00EE5860" w:rsidP="00EE5860">
      <w:pPr>
        <w:pStyle w:val="TF"/>
      </w:pPr>
      <w:r w:rsidRPr="00C7640C">
        <w:t xml:space="preserve">Figure </w:t>
      </w:r>
      <w:r w:rsidRPr="009A5184">
        <w:t>8.2.179-1</w:t>
      </w:r>
      <w:r w:rsidRPr="009F52C1">
        <w:t>: Data Status</w:t>
      </w:r>
    </w:p>
    <w:p w14:paraId="6C8EFE5F" w14:textId="77777777" w:rsidR="00EE5860" w:rsidRPr="00441CD0" w:rsidRDefault="00EE5860" w:rsidP="00EE5860">
      <w:r w:rsidRPr="00441CD0">
        <w:t>The following flags are coded within Octet 5:</w:t>
      </w:r>
    </w:p>
    <w:p w14:paraId="44C1705B" w14:textId="77777777" w:rsidR="00EE5860" w:rsidRPr="00441CD0" w:rsidRDefault="00EE5860" w:rsidP="00EE5860">
      <w:pPr>
        <w:pStyle w:val="B1"/>
      </w:pPr>
      <w:r w:rsidRPr="00441CD0">
        <w:t>-</w:t>
      </w:r>
      <w:r w:rsidRPr="00441CD0">
        <w:tab/>
        <w:t xml:space="preserve">Bit 1 – </w:t>
      </w:r>
      <w:r>
        <w:t>DROP</w:t>
      </w:r>
      <w:r w:rsidRPr="00441CD0">
        <w:t xml:space="preserve">: </w:t>
      </w:r>
      <w:r w:rsidRPr="00441CD0">
        <w:rPr>
          <w:noProof/>
        </w:rPr>
        <w:t xml:space="preserve">when set to "1", this indicates </w:t>
      </w:r>
      <w:r>
        <w:rPr>
          <w:noProof/>
        </w:rPr>
        <w:t xml:space="preserve">first </w:t>
      </w:r>
      <w:r>
        <w:rPr>
          <w:lang w:val="en-US"/>
        </w:rPr>
        <w:t>DL packet is discarded by the UP function</w:t>
      </w:r>
      <w:r w:rsidRPr="00441CD0">
        <w:t>.</w:t>
      </w:r>
    </w:p>
    <w:p w14:paraId="4C0037FD" w14:textId="77777777" w:rsidR="00EE5860" w:rsidRDefault="00EE5860" w:rsidP="00EE5860">
      <w:pPr>
        <w:pStyle w:val="B1"/>
      </w:pPr>
      <w:r w:rsidRPr="00441CD0">
        <w:t>-</w:t>
      </w:r>
      <w:r w:rsidRPr="00441CD0">
        <w:tab/>
        <w:t xml:space="preserve">Bit </w:t>
      </w:r>
      <w:r>
        <w:t>2</w:t>
      </w:r>
      <w:r w:rsidRPr="00441CD0">
        <w:t xml:space="preserve"> – </w:t>
      </w:r>
      <w:r>
        <w:t>BUFF</w:t>
      </w:r>
      <w:r w:rsidRPr="00441CD0">
        <w:t xml:space="preserve">: </w:t>
      </w:r>
      <w:r w:rsidRPr="00441CD0">
        <w:rPr>
          <w:noProof/>
        </w:rPr>
        <w:t xml:space="preserve">when set to "1", this indicates </w:t>
      </w:r>
      <w:r>
        <w:rPr>
          <w:noProof/>
        </w:rPr>
        <w:t xml:space="preserve">first </w:t>
      </w:r>
      <w:r>
        <w:rPr>
          <w:lang w:val="en-US"/>
        </w:rPr>
        <w:t>DL packet is received and buffered by the UP function</w:t>
      </w:r>
      <w:r w:rsidRPr="00441CD0">
        <w:t>.</w:t>
      </w:r>
    </w:p>
    <w:p w14:paraId="3F70B216" w14:textId="77777777" w:rsidR="00EE5860" w:rsidRDefault="00EE5860" w:rsidP="00EE5860">
      <w:pPr>
        <w:pStyle w:val="B1"/>
      </w:pPr>
      <w:r w:rsidRPr="00441CD0">
        <w:t>-</w:t>
      </w:r>
      <w:r w:rsidRPr="00441CD0">
        <w:tab/>
        <w:t xml:space="preserve">Bit </w:t>
      </w:r>
      <w:r>
        <w:t>3 to 8</w:t>
      </w:r>
      <w:r w:rsidRPr="00441CD0">
        <w:t xml:space="preserve"> </w:t>
      </w:r>
      <w:r w:rsidRPr="00441CD0">
        <w:rPr>
          <w:noProof/>
        </w:rPr>
        <w:t>Spare, for future use and set to "0"</w:t>
      </w:r>
      <w:r w:rsidRPr="00441CD0">
        <w:t>.</w:t>
      </w:r>
    </w:p>
    <w:p w14:paraId="616CD347" w14:textId="77777777" w:rsidR="00EE5860" w:rsidRPr="00867BF5" w:rsidRDefault="00EE5860" w:rsidP="00EE5860">
      <w:pPr>
        <w:pStyle w:val="Heading3"/>
      </w:pPr>
      <w:bookmarkStart w:id="7227" w:name="_Toc44689413"/>
      <w:bookmarkStart w:id="7228" w:name="_Toc44924167"/>
      <w:bookmarkStart w:id="7229" w:name="_Toc51861137"/>
      <w:bookmarkStart w:id="7230" w:name="_Toc57930908"/>
      <w:bookmarkStart w:id="7231" w:name="_Toc57931538"/>
      <w:bookmarkStart w:id="7232" w:name="_Toc67499930"/>
      <w:r w:rsidRPr="00867BF5">
        <w:t>8.2.</w:t>
      </w:r>
      <w:r>
        <w:rPr>
          <w:lang w:eastAsia="zh-CN"/>
        </w:rPr>
        <w:t>180</w:t>
      </w:r>
      <w:r w:rsidRPr="00867BF5">
        <w:tab/>
      </w:r>
      <w:r>
        <w:rPr>
          <w:rFonts w:hint="eastAsia"/>
          <w:lang w:val="fr-FR" w:eastAsia="zh-CN"/>
        </w:rPr>
        <w:t>RDS Configuration</w:t>
      </w:r>
      <w:r w:rsidRPr="00867BF5">
        <w:rPr>
          <w:lang w:val="fr-FR" w:eastAsia="zh-CN"/>
        </w:rPr>
        <w:t xml:space="preserve"> Information</w:t>
      </w:r>
      <w:bookmarkEnd w:id="7227"/>
      <w:bookmarkEnd w:id="7228"/>
      <w:bookmarkEnd w:id="7229"/>
      <w:bookmarkEnd w:id="7230"/>
      <w:bookmarkEnd w:id="7231"/>
      <w:bookmarkEnd w:id="7232"/>
    </w:p>
    <w:p w14:paraId="26F22A1B" w14:textId="77777777" w:rsidR="00EE5860" w:rsidRDefault="00EE5860" w:rsidP="00EE5860">
      <w:pPr>
        <w:rPr>
          <w:lang w:eastAsia="ja-JP"/>
        </w:rPr>
      </w:pPr>
      <w:r w:rsidRPr="00867BF5">
        <w:t xml:space="preserve">The </w:t>
      </w:r>
      <w:r>
        <w:rPr>
          <w:rFonts w:hint="eastAsia"/>
          <w:lang w:val="fr-FR" w:eastAsia="zh-CN"/>
        </w:rPr>
        <w:t>RDS Configuration</w:t>
      </w:r>
      <w:r w:rsidRPr="00867BF5">
        <w:rPr>
          <w:lang w:eastAsia="zh-CN"/>
        </w:rPr>
        <w:t xml:space="preserve"> Information</w:t>
      </w:r>
      <w:r w:rsidRPr="00867BF5">
        <w:t xml:space="preserve"> IE shall </w:t>
      </w:r>
      <w:r w:rsidRPr="00867BF5">
        <w:rPr>
          <w:lang w:eastAsia="zh-CN"/>
        </w:rPr>
        <w:t xml:space="preserve">provide details of the </w:t>
      </w:r>
      <w:r>
        <w:rPr>
          <w:rFonts w:hint="eastAsia"/>
          <w:lang w:val="fr-FR" w:eastAsia="zh-CN"/>
        </w:rPr>
        <w:t>RDS Configuration</w:t>
      </w:r>
      <w:r w:rsidRPr="00867BF5">
        <w:rPr>
          <w:lang w:val="fr-FR" w:eastAsia="zh-CN"/>
        </w:rPr>
        <w:t xml:space="preserve"> Information</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Pr>
          <w:lang w:eastAsia="zh-CN"/>
        </w:rPr>
        <w:t>180</w:t>
      </w:r>
      <w:r w:rsidRPr="00867BF5">
        <w:rPr>
          <w:lang w:eastAsia="zh-CN"/>
        </w:rPr>
        <w:t>-1</w:t>
      </w:r>
      <w:r w:rsidRPr="00867BF5">
        <w:rPr>
          <w:lang w:eastAsia="ja-JP"/>
        </w:rPr>
        <w:t>.</w:t>
      </w:r>
    </w:p>
    <w:p w14:paraId="33460315" w14:textId="77777777" w:rsidR="00EE5860" w:rsidRPr="00867BF5" w:rsidRDefault="00EE5860" w:rsidP="00EE5860">
      <w:pPr>
        <w:pStyle w:val="TH"/>
        <w:rPr>
          <w:lang w:val="en-US"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0510757" w14:textId="77777777" w:rsidTr="00BB0E1F">
        <w:trPr>
          <w:jc w:val="center"/>
        </w:trPr>
        <w:tc>
          <w:tcPr>
            <w:tcW w:w="151" w:type="dxa"/>
            <w:tcBorders>
              <w:top w:val="single" w:sz="6" w:space="0" w:color="auto"/>
              <w:left w:val="single" w:sz="6" w:space="0" w:color="auto"/>
              <w:bottom w:val="nil"/>
              <w:right w:val="nil"/>
            </w:tcBorders>
          </w:tcPr>
          <w:p w14:paraId="1FF11C17" w14:textId="77777777" w:rsidR="00EE5860" w:rsidRPr="00441CD0" w:rsidRDefault="00EE5860" w:rsidP="00BB0E1F">
            <w:pPr>
              <w:pStyle w:val="TAC"/>
            </w:pPr>
          </w:p>
        </w:tc>
        <w:tc>
          <w:tcPr>
            <w:tcW w:w="1104" w:type="dxa"/>
            <w:tcBorders>
              <w:top w:val="single" w:sz="6" w:space="0" w:color="auto"/>
              <w:left w:val="nil"/>
              <w:bottom w:val="nil"/>
              <w:right w:val="nil"/>
            </w:tcBorders>
          </w:tcPr>
          <w:p w14:paraId="7FCF619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1DECE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B3EB26" w14:textId="77777777" w:rsidR="00EE5860" w:rsidRPr="00441CD0" w:rsidRDefault="00EE5860" w:rsidP="00BB0E1F">
            <w:pPr>
              <w:pStyle w:val="TAC"/>
            </w:pPr>
          </w:p>
        </w:tc>
      </w:tr>
      <w:tr w:rsidR="00EE5860" w:rsidRPr="00441CD0" w14:paraId="1BA8B7B0" w14:textId="77777777" w:rsidTr="00BB0E1F">
        <w:trPr>
          <w:jc w:val="center"/>
        </w:trPr>
        <w:tc>
          <w:tcPr>
            <w:tcW w:w="151" w:type="dxa"/>
            <w:tcBorders>
              <w:top w:val="nil"/>
              <w:left w:val="single" w:sz="6" w:space="0" w:color="auto"/>
              <w:bottom w:val="nil"/>
              <w:right w:val="nil"/>
            </w:tcBorders>
          </w:tcPr>
          <w:p w14:paraId="6F937C3B" w14:textId="77777777" w:rsidR="00EE5860" w:rsidRPr="00441CD0" w:rsidRDefault="00EE5860" w:rsidP="00BB0E1F">
            <w:pPr>
              <w:pStyle w:val="TAC"/>
            </w:pPr>
          </w:p>
        </w:tc>
        <w:tc>
          <w:tcPr>
            <w:tcW w:w="1104" w:type="dxa"/>
            <w:tcBorders>
              <w:top w:val="nil"/>
              <w:left w:val="nil"/>
              <w:bottom w:val="nil"/>
              <w:right w:val="nil"/>
            </w:tcBorders>
            <w:hideMark/>
          </w:tcPr>
          <w:p w14:paraId="0811C55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2CCD6A3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7062E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58EDDC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4DE2AE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A20A81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DCB7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B7F01F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7C7C8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C27900" w14:textId="77777777" w:rsidR="00EE5860" w:rsidRPr="00441CD0" w:rsidRDefault="00EE5860" w:rsidP="00BB0E1F">
            <w:pPr>
              <w:pStyle w:val="TAC"/>
            </w:pPr>
          </w:p>
        </w:tc>
      </w:tr>
      <w:tr w:rsidR="00EE5860" w:rsidRPr="00441CD0" w14:paraId="3A3C93F5" w14:textId="77777777" w:rsidTr="00BB0E1F">
        <w:trPr>
          <w:jc w:val="center"/>
        </w:trPr>
        <w:tc>
          <w:tcPr>
            <w:tcW w:w="151" w:type="dxa"/>
            <w:tcBorders>
              <w:top w:val="nil"/>
              <w:left w:val="single" w:sz="6" w:space="0" w:color="auto"/>
              <w:bottom w:val="nil"/>
              <w:right w:val="nil"/>
            </w:tcBorders>
          </w:tcPr>
          <w:p w14:paraId="329BA7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EDE78"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56296F25" w14:textId="77777777" w:rsidR="00EE5860" w:rsidRPr="00441CD0" w:rsidRDefault="00EE5860" w:rsidP="00BB0E1F">
            <w:pPr>
              <w:pStyle w:val="TAC"/>
            </w:pPr>
            <w:r w:rsidRPr="00441CD0">
              <w:t xml:space="preserve">Type = </w:t>
            </w:r>
            <w:r>
              <w:rPr>
                <w:lang w:val="de-DE" w:eastAsia="zh-CN"/>
              </w:rPr>
              <w:t>262</w:t>
            </w:r>
            <w:r w:rsidRPr="00441CD0">
              <w:t xml:space="preserve"> (decimal)</w:t>
            </w:r>
          </w:p>
        </w:tc>
        <w:tc>
          <w:tcPr>
            <w:tcW w:w="588" w:type="dxa"/>
            <w:tcBorders>
              <w:top w:val="nil"/>
              <w:left w:val="single" w:sz="4" w:space="0" w:color="auto"/>
              <w:bottom w:val="nil"/>
              <w:right w:val="single" w:sz="6" w:space="0" w:color="auto"/>
            </w:tcBorders>
          </w:tcPr>
          <w:p w14:paraId="0E99B835" w14:textId="77777777" w:rsidR="00EE5860" w:rsidRPr="00441CD0" w:rsidRDefault="00EE5860" w:rsidP="00BB0E1F">
            <w:pPr>
              <w:pStyle w:val="TAC"/>
            </w:pPr>
          </w:p>
        </w:tc>
      </w:tr>
      <w:tr w:rsidR="00EE5860" w:rsidRPr="00441CD0" w14:paraId="20E986DE" w14:textId="77777777" w:rsidTr="00BB0E1F">
        <w:trPr>
          <w:jc w:val="center"/>
        </w:trPr>
        <w:tc>
          <w:tcPr>
            <w:tcW w:w="151" w:type="dxa"/>
            <w:tcBorders>
              <w:top w:val="nil"/>
              <w:left w:val="single" w:sz="6" w:space="0" w:color="auto"/>
              <w:bottom w:val="nil"/>
              <w:right w:val="nil"/>
            </w:tcBorders>
          </w:tcPr>
          <w:p w14:paraId="4104FB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1C4CD"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4B57E21C"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058A2CE8" w14:textId="77777777" w:rsidR="00EE5860" w:rsidRPr="00441CD0" w:rsidRDefault="00EE5860" w:rsidP="00BB0E1F">
            <w:pPr>
              <w:pStyle w:val="TAC"/>
            </w:pPr>
          </w:p>
        </w:tc>
      </w:tr>
      <w:tr w:rsidR="00EE5860" w:rsidRPr="00441CD0" w14:paraId="66225D93" w14:textId="77777777" w:rsidTr="00BB0E1F">
        <w:trPr>
          <w:jc w:val="center"/>
        </w:trPr>
        <w:tc>
          <w:tcPr>
            <w:tcW w:w="151" w:type="dxa"/>
            <w:tcBorders>
              <w:top w:val="nil"/>
              <w:left w:val="single" w:sz="6" w:space="0" w:color="auto"/>
              <w:bottom w:val="nil"/>
              <w:right w:val="nil"/>
            </w:tcBorders>
          </w:tcPr>
          <w:p w14:paraId="39E7AA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782451"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2715F219"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F5652E" w14:textId="77777777" w:rsidR="00EE5860" w:rsidRPr="00441CD0" w:rsidRDefault="00EE5860" w:rsidP="00BB0E1F">
            <w:pPr>
              <w:pStyle w:val="TAC"/>
              <w:rPr>
                <w:lang w:eastAsia="zh-CN"/>
              </w:rPr>
            </w:pPr>
            <w:r>
              <w:t>RD</w:t>
            </w:r>
            <w:r>
              <w:rPr>
                <w:rFonts w:hint="eastAsia"/>
                <w:lang w:eastAsia="zh-CN"/>
              </w:rPr>
              <w:t>S</w:t>
            </w:r>
          </w:p>
        </w:tc>
        <w:tc>
          <w:tcPr>
            <w:tcW w:w="588" w:type="dxa"/>
            <w:tcBorders>
              <w:top w:val="nil"/>
              <w:left w:val="single" w:sz="4" w:space="0" w:color="auto"/>
              <w:bottom w:val="nil"/>
              <w:right w:val="single" w:sz="6" w:space="0" w:color="auto"/>
            </w:tcBorders>
          </w:tcPr>
          <w:p w14:paraId="54373CBF" w14:textId="77777777" w:rsidR="00EE5860" w:rsidRPr="00441CD0" w:rsidRDefault="00EE5860" w:rsidP="00BB0E1F">
            <w:pPr>
              <w:pStyle w:val="TAC"/>
            </w:pPr>
          </w:p>
        </w:tc>
      </w:tr>
      <w:tr w:rsidR="00EE5860" w:rsidRPr="00441CD0" w14:paraId="472B944B" w14:textId="77777777" w:rsidTr="00BB0E1F">
        <w:trPr>
          <w:jc w:val="center"/>
        </w:trPr>
        <w:tc>
          <w:tcPr>
            <w:tcW w:w="151" w:type="dxa"/>
            <w:tcBorders>
              <w:top w:val="nil"/>
              <w:left w:val="single" w:sz="6" w:space="0" w:color="auto"/>
              <w:bottom w:val="single" w:sz="4" w:space="0" w:color="auto"/>
              <w:right w:val="nil"/>
            </w:tcBorders>
          </w:tcPr>
          <w:p w14:paraId="4F6CC9B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8327E2" w14:textId="77777777" w:rsidR="00EE5860" w:rsidRPr="00441CD0" w:rsidRDefault="00EE5860" w:rsidP="00BB0E1F">
            <w:pPr>
              <w:pStyle w:val="TAC"/>
            </w:pPr>
            <w:r>
              <w:rPr>
                <w:rFonts w:hint="eastAsia"/>
                <w:lang w:eastAsia="zh-CN"/>
              </w:rPr>
              <w:t>m</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119DB7A3"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A93F8" w14:textId="77777777" w:rsidR="00EE5860" w:rsidRPr="00441CD0" w:rsidRDefault="00EE5860" w:rsidP="00BB0E1F">
            <w:pPr>
              <w:pStyle w:val="TAC"/>
            </w:pPr>
          </w:p>
        </w:tc>
      </w:tr>
    </w:tbl>
    <w:p w14:paraId="6DE4DD1B" w14:textId="77777777" w:rsidR="00EE5860" w:rsidRPr="009A5184" w:rsidRDefault="00EE5860" w:rsidP="00EE5860">
      <w:pPr>
        <w:pStyle w:val="TF"/>
      </w:pPr>
      <w:r w:rsidRPr="00C7640C">
        <w:t xml:space="preserve">Figure </w:t>
      </w:r>
      <w:r w:rsidRPr="009A5184">
        <w:t>8.2.180-1</w:t>
      </w:r>
      <w:r w:rsidRPr="009F52C1">
        <w:t xml:space="preserve">: </w:t>
      </w:r>
      <w:r w:rsidRPr="009A5184">
        <w:t>RDS Configuration Information</w:t>
      </w:r>
    </w:p>
    <w:p w14:paraId="0003492D" w14:textId="77777777" w:rsidR="00EE5860" w:rsidRPr="00867BF5" w:rsidRDefault="00EE5860" w:rsidP="00EE5860">
      <w:r w:rsidRPr="00867BF5">
        <w:t>The following flags are coded within Octet 5:</w:t>
      </w:r>
    </w:p>
    <w:p w14:paraId="191AFA46" w14:textId="77777777" w:rsidR="00EE5860" w:rsidRPr="00867BF5" w:rsidRDefault="00EE5860" w:rsidP="00EE5860">
      <w:pPr>
        <w:pStyle w:val="B1"/>
      </w:pPr>
      <w:r w:rsidRPr="00867BF5">
        <w:t>-</w:t>
      </w:r>
      <w:r w:rsidRPr="00867BF5">
        <w:tab/>
        <w:t xml:space="preserve">Bit 1 – </w:t>
      </w:r>
      <w:r>
        <w:rPr>
          <w:rFonts w:hint="eastAsia"/>
          <w:lang w:eastAsia="zh-CN"/>
        </w:rPr>
        <w:t>RDS</w:t>
      </w:r>
      <w:r w:rsidRPr="00867BF5">
        <w:rPr>
          <w:lang w:eastAsia="zh-CN"/>
        </w:rPr>
        <w:t xml:space="preserve"> (</w:t>
      </w:r>
      <w:r w:rsidRPr="000E39D5">
        <w:rPr>
          <w:lang w:eastAsia="zh-CN"/>
        </w:rPr>
        <w:t>Reliable Data Service</w:t>
      </w:r>
      <w:r w:rsidRPr="00867BF5">
        <w:rPr>
          <w:lang w:eastAsia="zh-CN"/>
        </w:rPr>
        <w:t>)</w:t>
      </w:r>
      <w:r w:rsidRPr="00867BF5">
        <w:t xml:space="preserve">: If this bit is set to "1", it indicates that the </w:t>
      </w:r>
      <w:r w:rsidRPr="00A60206">
        <w:rPr>
          <w:lang w:eastAsia="zh-CN"/>
        </w:rPr>
        <w:t>RDS is requested to be applied (in request) / applied (in response)</w:t>
      </w:r>
      <w:r w:rsidRPr="00867BF5">
        <w:rPr>
          <w:lang w:eastAsia="zh-CN"/>
        </w:rPr>
        <w:t>.</w:t>
      </w:r>
    </w:p>
    <w:p w14:paraId="3B000861" w14:textId="77777777" w:rsidR="00EE5860" w:rsidRDefault="00EE5860" w:rsidP="00EE5860">
      <w:pPr>
        <w:pStyle w:val="B1"/>
      </w:pPr>
      <w:r w:rsidRPr="00867BF5">
        <w:t>-</w:t>
      </w:r>
      <w:r w:rsidRPr="00867BF5">
        <w:tab/>
        <w:t xml:space="preserve">Bit 2 to 8 </w:t>
      </w:r>
      <w:r w:rsidRPr="00867BF5">
        <w:rPr>
          <w:noProof/>
        </w:rPr>
        <w:t xml:space="preserve">Spare, for future use and </w:t>
      </w:r>
      <w:r>
        <w:rPr>
          <w:noProof/>
        </w:rPr>
        <w:t>set to "0"</w:t>
      </w:r>
      <w:r w:rsidRPr="00867BF5">
        <w:t>.</w:t>
      </w:r>
    </w:p>
    <w:p w14:paraId="0B4E3457" w14:textId="77777777" w:rsidR="00EE5860" w:rsidRPr="00791A39" w:rsidRDefault="00EE5860" w:rsidP="00EE5860">
      <w:pPr>
        <w:pStyle w:val="Heading3"/>
      </w:pPr>
      <w:bookmarkStart w:id="7233" w:name="_Toc44689414"/>
      <w:bookmarkStart w:id="7234" w:name="_Toc44924168"/>
      <w:bookmarkStart w:id="7235" w:name="_Toc51861138"/>
      <w:bookmarkStart w:id="7236" w:name="_Toc57930909"/>
      <w:bookmarkStart w:id="7237" w:name="_Toc57931539"/>
      <w:bookmarkStart w:id="7238" w:name="_Toc67499931"/>
      <w:r w:rsidRPr="00791A39">
        <w:lastRenderedPageBreak/>
        <w:t>8.2.</w:t>
      </w:r>
      <w:r>
        <w:t>181</w:t>
      </w:r>
      <w:r w:rsidRPr="00791A39">
        <w:tab/>
        <w:t>MPTCP Applicable Indication</w:t>
      </w:r>
      <w:bookmarkEnd w:id="7233"/>
      <w:bookmarkEnd w:id="7234"/>
      <w:bookmarkEnd w:id="7235"/>
      <w:bookmarkEnd w:id="7236"/>
      <w:bookmarkEnd w:id="7237"/>
      <w:bookmarkEnd w:id="7238"/>
    </w:p>
    <w:p w14:paraId="523AA726" w14:textId="77777777" w:rsidR="00EE5860" w:rsidRDefault="00EE5860" w:rsidP="00EE5860">
      <w:r w:rsidRPr="00791A39">
        <w:t>MPTCP Applicable Indication</w:t>
      </w:r>
      <w:r w:rsidRPr="00441CD0">
        <w:t xml:space="preserve"> </w:t>
      </w:r>
      <w:r>
        <w:t>shall be</w:t>
      </w:r>
      <w:r w:rsidRPr="00441CD0">
        <w:t xml:space="preserve"> coded as depicted in Figure 8.2.</w:t>
      </w:r>
      <w:r>
        <w:t>181</w:t>
      </w:r>
      <w:r w:rsidRPr="00441CD0">
        <w:t>-1.</w:t>
      </w:r>
    </w:p>
    <w:p w14:paraId="2F2B49D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3E79FCF" w14:textId="77777777" w:rsidTr="00BB0E1F">
        <w:trPr>
          <w:jc w:val="center"/>
        </w:trPr>
        <w:tc>
          <w:tcPr>
            <w:tcW w:w="151" w:type="dxa"/>
            <w:tcBorders>
              <w:top w:val="single" w:sz="6" w:space="0" w:color="auto"/>
              <w:left w:val="single" w:sz="6" w:space="0" w:color="auto"/>
              <w:bottom w:val="nil"/>
              <w:right w:val="nil"/>
            </w:tcBorders>
          </w:tcPr>
          <w:p w14:paraId="2ABC08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A9F297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70568B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8FACDE" w14:textId="77777777" w:rsidR="00EE5860" w:rsidRPr="00441CD0" w:rsidRDefault="00EE5860" w:rsidP="00BB0E1F">
            <w:pPr>
              <w:pStyle w:val="TAC"/>
            </w:pPr>
          </w:p>
        </w:tc>
      </w:tr>
      <w:tr w:rsidR="00EE5860" w:rsidRPr="00441CD0" w14:paraId="5DA93EC4" w14:textId="77777777" w:rsidTr="00BB0E1F">
        <w:trPr>
          <w:jc w:val="center"/>
        </w:trPr>
        <w:tc>
          <w:tcPr>
            <w:tcW w:w="151" w:type="dxa"/>
            <w:tcBorders>
              <w:top w:val="nil"/>
              <w:left w:val="single" w:sz="6" w:space="0" w:color="auto"/>
              <w:bottom w:val="nil"/>
              <w:right w:val="nil"/>
            </w:tcBorders>
          </w:tcPr>
          <w:p w14:paraId="57EA95E6" w14:textId="77777777" w:rsidR="00EE5860" w:rsidRPr="00441CD0" w:rsidRDefault="00EE5860" w:rsidP="00BB0E1F">
            <w:pPr>
              <w:pStyle w:val="TAC"/>
            </w:pPr>
          </w:p>
        </w:tc>
        <w:tc>
          <w:tcPr>
            <w:tcW w:w="1104" w:type="dxa"/>
            <w:tcBorders>
              <w:top w:val="nil"/>
              <w:left w:val="nil"/>
              <w:bottom w:val="nil"/>
              <w:right w:val="nil"/>
            </w:tcBorders>
            <w:hideMark/>
          </w:tcPr>
          <w:p w14:paraId="5D85804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96267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4D74F2"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28C5515"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A8F96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975623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4520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6915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0268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6D3C26" w14:textId="77777777" w:rsidR="00EE5860" w:rsidRPr="00441CD0" w:rsidRDefault="00EE5860" w:rsidP="00BB0E1F">
            <w:pPr>
              <w:pStyle w:val="TAC"/>
            </w:pPr>
          </w:p>
        </w:tc>
      </w:tr>
      <w:tr w:rsidR="00EE5860" w:rsidRPr="00441CD0" w14:paraId="02067FD3" w14:textId="77777777" w:rsidTr="00BB0E1F">
        <w:trPr>
          <w:jc w:val="center"/>
        </w:trPr>
        <w:tc>
          <w:tcPr>
            <w:tcW w:w="151" w:type="dxa"/>
            <w:tcBorders>
              <w:top w:val="nil"/>
              <w:left w:val="single" w:sz="6" w:space="0" w:color="auto"/>
              <w:bottom w:val="nil"/>
              <w:right w:val="nil"/>
            </w:tcBorders>
          </w:tcPr>
          <w:p w14:paraId="40D9D1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48DAB9"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8FBD682" w14:textId="77777777" w:rsidR="00EE5860" w:rsidRPr="00441CD0" w:rsidRDefault="00EE5860" w:rsidP="00BB0E1F">
            <w:pPr>
              <w:pStyle w:val="TAC"/>
            </w:pPr>
            <w:r w:rsidRPr="00441CD0">
              <w:t xml:space="preserve">Type = </w:t>
            </w:r>
            <w:r>
              <w:t>265</w:t>
            </w:r>
            <w:r w:rsidRPr="00441CD0">
              <w:t xml:space="preserve"> (decimal)</w:t>
            </w:r>
          </w:p>
        </w:tc>
        <w:tc>
          <w:tcPr>
            <w:tcW w:w="588" w:type="dxa"/>
            <w:tcBorders>
              <w:top w:val="nil"/>
              <w:left w:val="single" w:sz="4" w:space="0" w:color="auto"/>
              <w:bottom w:val="nil"/>
              <w:right w:val="single" w:sz="6" w:space="0" w:color="auto"/>
            </w:tcBorders>
          </w:tcPr>
          <w:p w14:paraId="6060F0E6" w14:textId="77777777" w:rsidR="00EE5860" w:rsidRPr="00441CD0" w:rsidRDefault="00EE5860" w:rsidP="00BB0E1F">
            <w:pPr>
              <w:pStyle w:val="TAC"/>
            </w:pPr>
          </w:p>
        </w:tc>
      </w:tr>
      <w:tr w:rsidR="00EE5860" w:rsidRPr="00441CD0" w14:paraId="6A1B6AE8" w14:textId="77777777" w:rsidTr="00BB0E1F">
        <w:trPr>
          <w:jc w:val="center"/>
        </w:trPr>
        <w:tc>
          <w:tcPr>
            <w:tcW w:w="151" w:type="dxa"/>
            <w:tcBorders>
              <w:top w:val="nil"/>
              <w:left w:val="single" w:sz="6" w:space="0" w:color="auto"/>
              <w:bottom w:val="nil"/>
              <w:right w:val="nil"/>
            </w:tcBorders>
          </w:tcPr>
          <w:p w14:paraId="4E6274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0C0679"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2612D52"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51462B4" w14:textId="77777777" w:rsidR="00EE5860" w:rsidRPr="00441CD0" w:rsidRDefault="00EE5860" w:rsidP="00BB0E1F">
            <w:pPr>
              <w:pStyle w:val="TAC"/>
            </w:pPr>
          </w:p>
        </w:tc>
      </w:tr>
      <w:tr w:rsidR="00EE5860" w:rsidRPr="00441CD0" w14:paraId="2D645E38" w14:textId="77777777" w:rsidTr="00BB0E1F">
        <w:trPr>
          <w:jc w:val="center"/>
        </w:trPr>
        <w:tc>
          <w:tcPr>
            <w:tcW w:w="151" w:type="dxa"/>
            <w:tcBorders>
              <w:top w:val="nil"/>
              <w:left w:val="single" w:sz="6" w:space="0" w:color="auto"/>
              <w:bottom w:val="nil"/>
              <w:right w:val="nil"/>
            </w:tcBorders>
          </w:tcPr>
          <w:p w14:paraId="38E126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00C97"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3B6FBF78"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4911246D" w14:textId="77777777" w:rsidR="00EE5860" w:rsidRPr="00441CD0" w:rsidRDefault="00EE5860" w:rsidP="00BB0E1F">
            <w:pPr>
              <w:pStyle w:val="TAC"/>
            </w:pPr>
            <w:r>
              <w:t>MAI</w:t>
            </w:r>
          </w:p>
        </w:tc>
        <w:tc>
          <w:tcPr>
            <w:tcW w:w="588" w:type="dxa"/>
            <w:tcBorders>
              <w:top w:val="nil"/>
              <w:left w:val="single" w:sz="4" w:space="0" w:color="auto"/>
              <w:bottom w:val="nil"/>
              <w:right w:val="single" w:sz="6" w:space="0" w:color="auto"/>
            </w:tcBorders>
          </w:tcPr>
          <w:p w14:paraId="31AF4E87" w14:textId="77777777" w:rsidR="00EE5860" w:rsidRPr="00441CD0" w:rsidRDefault="00EE5860" w:rsidP="00BB0E1F">
            <w:pPr>
              <w:pStyle w:val="TAC"/>
            </w:pPr>
          </w:p>
        </w:tc>
      </w:tr>
      <w:tr w:rsidR="00EE5860" w:rsidRPr="00441CD0" w14:paraId="5DED94E9" w14:textId="77777777" w:rsidTr="00BB0E1F">
        <w:trPr>
          <w:jc w:val="center"/>
        </w:trPr>
        <w:tc>
          <w:tcPr>
            <w:tcW w:w="151" w:type="dxa"/>
            <w:tcBorders>
              <w:top w:val="nil"/>
              <w:left w:val="single" w:sz="6" w:space="0" w:color="auto"/>
              <w:bottom w:val="single" w:sz="4" w:space="0" w:color="auto"/>
              <w:right w:val="nil"/>
            </w:tcBorders>
          </w:tcPr>
          <w:p w14:paraId="7E7F67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8B76ACB" w14:textId="77777777" w:rsidR="00EE5860" w:rsidRPr="00441CD0" w:rsidRDefault="00EE5860" w:rsidP="00BB0E1F">
            <w:pPr>
              <w:pStyle w:val="TAC"/>
            </w:pPr>
            <w:r>
              <w:t>6</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F88EFB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36251EC" w14:textId="77777777" w:rsidR="00EE5860" w:rsidRPr="00441CD0" w:rsidRDefault="00EE5860" w:rsidP="00BB0E1F">
            <w:pPr>
              <w:pStyle w:val="TAC"/>
            </w:pPr>
          </w:p>
        </w:tc>
      </w:tr>
    </w:tbl>
    <w:p w14:paraId="7E76A81A" w14:textId="77777777" w:rsidR="00EE5860" w:rsidRPr="00791A39" w:rsidRDefault="00EE5860" w:rsidP="00EE5860">
      <w:pPr>
        <w:pStyle w:val="TF"/>
      </w:pPr>
      <w:r w:rsidRPr="00791A39">
        <w:t>Figure 8.2.</w:t>
      </w:r>
      <w:r>
        <w:t>181</w:t>
      </w:r>
      <w:r w:rsidRPr="00791A39">
        <w:t>-1: MPTCP Applicable Indication</w:t>
      </w:r>
    </w:p>
    <w:p w14:paraId="291BD825" w14:textId="77777777" w:rsidR="00EE5860" w:rsidRPr="00441CD0" w:rsidRDefault="00EE5860" w:rsidP="00EE5860">
      <w:r w:rsidRPr="00441CD0">
        <w:t>The following flags are coded within Octet 5:</w:t>
      </w:r>
    </w:p>
    <w:p w14:paraId="2C3FD018" w14:textId="77777777" w:rsidR="00EE5860" w:rsidRPr="00441CD0" w:rsidRDefault="00EE5860" w:rsidP="00EE5860">
      <w:pPr>
        <w:pStyle w:val="B1"/>
      </w:pPr>
      <w:r w:rsidRPr="00441CD0">
        <w:t>-</w:t>
      </w:r>
      <w:r w:rsidRPr="00441CD0">
        <w:tab/>
        <w:t xml:space="preserve">Bit 1 – </w:t>
      </w:r>
      <w:r>
        <w:t>MAI</w:t>
      </w:r>
      <w:r w:rsidRPr="00441CD0">
        <w:t xml:space="preserve"> (</w:t>
      </w:r>
      <w:r w:rsidRPr="00791A39">
        <w:t>MPTCP Applicable Indication</w:t>
      </w:r>
      <w:r w:rsidRPr="00441CD0">
        <w:t xml:space="preserve">): </w:t>
      </w:r>
      <w:r>
        <w:t>When t</w:t>
      </w:r>
      <w:r w:rsidRPr="00441CD0">
        <w:t xml:space="preserve">his bit </w:t>
      </w:r>
      <w:r>
        <w:t>is</w:t>
      </w:r>
      <w:r w:rsidRPr="00441CD0">
        <w:t xml:space="preserve"> set to "1"</w:t>
      </w:r>
      <w:r>
        <w:t xml:space="preserve">, it indicates that the PDR is used to detect user plane traffic for which MPTCP is applicable </w:t>
      </w:r>
      <w:r w:rsidRPr="00441CD0">
        <w:t>(see clause</w:t>
      </w:r>
      <w:r>
        <w:t> </w:t>
      </w:r>
      <w:r w:rsidRPr="00441CD0">
        <w:t>5.</w:t>
      </w:r>
      <w:r>
        <w:t>20.2.4</w:t>
      </w:r>
      <w:r w:rsidRPr="00441CD0">
        <w:t>).</w:t>
      </w:r>
    </w:p>
    <w:p w14:paraId="271EFB97" w14:textId="77777777" w:rsidR="00EE5860" w:rsidRDefault="00EE5860" w:rsidP="00EE5860">
      <w:pPr>
        <w:pStyle w:val="B1"/>
      </w:pPr>
      <w:r w:rsidRPr="00441CD0">
        <w:t>-</w:t>
      </w:r>
      <w:r w:rsidRPr="00441CD0">
        <w:tab/>
        <w:t>Bit 2 to 8 are spare and reserved for future use.</w:t>
      </w:r>
    </w:p>
    <w:p w14:paraId="6AA6A5A5" w14:textId="77777777" w:rsidR="00EE5860" w:rsidRPr="00441CD0" w:rsidRDefault="00EE5860" w:rsidP="00EE5860">
      <w:pPr>
        <w:pStyle w:val="Heading3"/>
      </w:pPr>
      <w:bookmarkStart w:id="7239" w:name="_Toc44689415"/>
      <w:bookmarkStart w:id="7240" w:name="_Toc44924169"/>
      <w:bookmarkStart w:id="7241" w:name="_Toc51861139"/>
      <w:bookmarkStart w:id="7242" w:name="_Toc57930910"/>
      <w:bookmarkStart w:id="7243" w:name="_Toc57931540"/>
      <w:bookmarkStart w:id="7244" w:name="_Toc67499932"/>
      <w:r w:rsidRPr="00441CD0">
        <w:t>8.2.</w:t>
      </w:r>
      <w:r>
        <w:t>182</w:t>
      </w:r>
      <w:r w:rsidRPr="00441CD0">
        <w:tab/>
      </w:r>
      <w:r>
        <w:t>Bridge</w:t>
      </w:r>
      <w:r w:rsidRPr="00441CD0">
        <w:t xml:space="preserve"> Management Information Container</w:t>
      </w:r>
      <w:bookmarkEnd w:id="7239"/>
      <w:bookmarkEnd w:id="7240"/>
      <w:bookmarkEnd w:id="7241"/>
      <w:bookmarkEnd w:id="7242"/>
      <w:bookmarkEnd w:id="7243"/>
      <w:bookmarkEnd w:id="7244"/>
    </w:p>
    <w:p w14:paraId="162DAA53" w14:textId="77777777" w:rsidR="00EE5860" w:rsidRPr="00791A39" w:rsidRDefault="00EE5860" w:rsidP="00EE5860">
      <w:pPr>
        <w:rPr>
          <w:lang w:val="en-US" w:eastAsia="ja-JP"/>
        </w:rPr>
      </w:pPr>
      <w:r w:rsidRPr="00441CD0">
        <w:t xml:space="preserve">The </w:t>
      </w:r>
      <w:r>
        <w:t>Bridge</w:t>
      </w:r>
      <w:r w:rsidRPr="00441CD0">
        <w:t xml:space="preserve">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182</w:t>
      </w:r>
      <w:r w:rsidRPr="00441CD0">
        <w:rPr>
          <w:lang w:eastAsia="zh-CN"/>
        </w:rPr>
        <w:t>-1</w:t>
      </w:r>
      <w:r w:rsidRPr="00441CD0">
        <w:rPr>
          <w:lang w:eastAsia="ja-JP"/>
        </w:rPr>
        <w:t xml:space="preserve">. It contains an opaque container of </w:t>
      </w:r>
      <w:r>
        <w:rPr>
          <w:lang w:eastAsia="ja-JP"/>
        </w:rPr>
        <w:t>bridge</w:t>
      </w:r>
      <w:r w:rsidRPr="00441CD0">
        <w:rPr>
          <w:lang w:eastAsia="ja-JP"/>
        </w:rPr>
        <w:t xml:space="preserve"> management information.</w:t>
      </w:r>
    </w:p>
    <w:p w14:paraId="70EBDD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442D91" w14:textId="77777777" w:rsidTr="00BB0E1F">
        <w:trPr>
          <w:jc w:val="center"/>
        </w:trPr>
        <w:tc>
          <w:tcPr>
            <w:tcW w:w="151" w:type="dxa"/>
            <w:tcBorders>
              <w:top w:val="single" w:sz="6" w:space="0" w:color="auto"/>
              <w:left w:val="single" w:sz="6" w:space="0" w:color="auto"/>
              <w:bottom w:val="nil"/>
              <w:right w:val="nil"/>
            </w:tcBorders>
          </w:tcPr>
          <w:p w14:paraId="239EB121" w14:textId="77777777" w:rsidR="00EE5860" w:rsidRPr="00441CD0" w:rsidRDefault="00EE5860" w:rsidP="00BB0E1F">
            <w:pPr>
              <w:pStyle w:val="TAC"/>
            </w:pPr>
          </w:p>
        </w:tc>
        <w:tc>
          <w:tcPr>
            <w:tcW w:w="1104" w:type="dxa"/>
            <w:tcBorders>
              <w:top w:val="single" w:sz="6" w:space="0" w:color="auto"/>
              <w:left w:val="nil"/>
              <w:bottom w:val="nil"/>
              <w:right w:val="nil"/>
            </w:tcBorders>
          </w:tcPr>
          <w:p w14:paraId="19FE093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1B5699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7A08611" w14:textId="77777777" w:rsidR="00EE5860" w:rsidRPr="00441CD0" w:rsidRDefault="00EE5860" w:rsidP="00BB0E1F">
            <w:pPr>
              <w:pStyle w:val="TAC"/>
              <w:rPr>
                <w:lang w:val="fr-FR"/>
              </w:rPr>
            </w:pPr>
          </w:p>
        </w:tc>
      </w:tr>
      <w:tr w:rsidR="00EE5860" w:rsidRPr="00441CD0" w14:paraId="00792EB5" w14:textId="77777777" w:rsidTr="00BB0E1F">
        <w:trPr>
          <w:jc w:val="center"/>
        </w:trPr>
        <w:tc>
          <w:tcPr>
            <w:tcW w:w="151" w:type="dxa"/>
            <w:tcBorders>
              <w:top w:val="nil"/>
              <w:left w:val="single" w:sz="6" w:space="0" w:color="auto"/>
              <w:bottom w:val="nil"/>
              <w:right w:val="nil"/>
            </w:tcBorders>
          </w:tcPr>
          <w:p w14:paraId="1694E30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8D644B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F1794D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6B522CA"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E048BC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F7431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794648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2E0D414"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634B89E"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F9B457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2C4BC50" w14:textId="77777777" w:rsidR="00EE5860" w:rsidRPr="00441CD0" w:rsidRDefault="00EE5860" w:rsidP="00BB0E1F">
            <w:pPr>
              <w:pStyle w:val="TAC"/>
              <w:rPr>
                <w:lang w:val="fr-FR"/>
              </w:rPr>
            </w:pPr>
          </w:p>
        </w:tc>
      </w:tr>
      <w:tr w:rsidR="00EE5860" w:rsidRPr="00441CD0" w14:paraId="20159EF4" w14:textId="77777777" w:rsidTr="00BB0E1F">
        <w:trPr>
          <w:jc w:val="center"/>
        </w:trPr>
        <w:tc>
          <w:tcPr>
            <w:tcW w:w="151" w:type="dxa"/>
            <w:tcBorders>
              <w:top w:val="nil"/>
              <w:left w:val="single" w:sz="6" w:space="0" w:color="auto"/>
              <w:bottom w:val="nil"/>
              <w:right w:val="nil"/>
            </w:tcBorders>
          </w:tcPr>
          <w:p w14:paraId="4401855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64F4D6"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11645A" w14:textId="77777777" w:rsidR="00EE5860" w:rsidRPr="00441CD0" w:rsidRDefault="00EE5860" w:rsidP="00BB0E1F">
            <w:pPr>
              <w:pStyle w:val="TAC"/>
              <w:rPr>
                <w:lang w:val="fr-FR"/>
              </w:rPr>
            </w:pPr>
            <w:r w:rsidRPr="00441CD0">
              <w:rPr>
                <w:lang w:val="fr-FR"/>
              </w:rPr>
              <w:t xml:space="preserve">Type = </w:t>
            </w:r>
            <w:r>
              <w:rPr>
                <w:lang w:val="fr-FR"/>
              </w:rPr>
              <w:t>266</w:t>
            </w:r>
            <w:r w:rsidRPr="00441CD0">
              <w:rPr>
                <w:lang w:val="fr-FR"/>
              </w:rPr>
              <w:t xml:space="preserve"> (decimal)</w:t>
            </w:r>
          </w:p>
        </w:tc>
        <w:tc>
          <w:tcPr>
            <w:tcW w:w="588" w:type="dxa"/>
            <w:tcBorders>
              <w:top w:val="nil"/>
              <w:left w:val="single" w:sz="4" w:space="0" w:color="auto"/>
              <w:bottom w:val="nil"/>
              <w:right w:val="single" w:sz="6" w:space="0" w:color="auto"/>
            </w:tcBorders>
          </w:tcPr>
          <w:p w14:paraId="1343836D" w14:textId="77777777" w:rsidR="00EE5860" w:rsidRPr="00441CD0" w:rsidRDefault="00EE5860" w:rsidP="00BB0E1F">
            <w:pPr>
              <w:pStyle w:val="TAC"/>
              <w:rPr>
                <w:lang w:val="fr-FR"/>
              </w:rPr>
            </w:pPr>
          </w:p>
        </w:tc>
      </w:tr>
      <w:tr w:rsidR="00EE5860" w:rsidRPr="00441CD0" w14:paraId="056F8717" w14:textId="77777777" w:rsidTr="00BB0E1F">
        <w:trPr>
          <w:jc w:val="center"/>
        </w:trPr>
        <w:tc>
          <w:tcPr>
            <w:tcW w:w="151" w:type="dxa"/>
            <w:tcBorders>
              <w:top w:val="nil"/>
              <w:left w:val="single" w:sz="6" w:space="0" w:color="auto"/>
              <w:bottom w:val="nil"/>
              <w:right w:val="nil"/>
            </w:tcBorders>
          </w:tcPr>
          <w:p w14:paraId="787FB8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C34A94"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10FF3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301A8BBC" w14:textId="77777777" w:rsidR="00EE5860" w:rsidRPr="00441CD0" w:rsidRDefault="00EE5860" w:rsidP="00BB0E1F">
            <w:pPr>
              <w:pStyle w:val="TAC"/>
              <w:rPr>
                <w:lang w:val="fr-FR"/>
              </w:rPr>
            </w:pPr>
          </w:p>
        </w:tc>
      </w:tr>
      <w:tr w:rsidR="00EE5860" w:rsidRPr="00441CD0" w14:paraId="068CB5FA" w14:textId="77777777" w:rsidTr="00BB0E1F">
        <w:trPr>
          <w:jc w:val="center"/>
        </w:trPr>
        <w:tc>
          <w:tcPr>
            <w:tcW w:w="151" w:type="dxa"/>
            <w:tcBorders>
              <w:top w:val="nil"/>
              <w:left w:val="single" w:sz="6" w:space="0" w:color="auto"/>
              <w:bottom w:val="single" w:sz="4" w:space="0" w:color="auto"/>
              <w:right w:val="nil"/>
            </w:tcBorders>
          </w:tcPr>
          <w:p w14:paraId="229E1E07"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6F2AD8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6F7528E" w14:textId="77777777" w:rsidR="00EE5860" w:rsidRPr="00441CD0" w:rsidRDefault="00EE5860" w:rsidP="00BB0E1F">
            <w:pPr>
              <w:pStyle w:val="TAC"/>
              <w:rPr>
                <w:lang w:val="fr-FR" w:eastAsia="zh-CN"/>
              </w:rPr>
            </w:pPr>
            <w:r>
              <w:rPr>
                <w:lang w:val="fr-FR" w:eastAsia="zh-CN"/>
              </w:rPr>
              <w:t>Bridge</w:t>
            </w:r>
            <w:r w:rsidRPr="00441CD0">
              <w:rPr>
                <w:lang w:val="fr-FR" w:eastAsia="zh-CN"/>
              </w:rPr>
              <w:t xml:space="preserve"> Management Information</w:t>
            </w:r>
          </w:p>
        </w:tc>
        <w:tc>
          <w:tcPr>
            <w:tcW w:w="588" w:type="dxa"/>
            <w:tcBorders>
              <w:top w:val="nil"/>
              <w:left w:val="single" w:sz="4" w:space="0" w:color="auto"/>
              <w:bottom w:val="single" w:sz="4" w:space="0" w:color="auto"/>
              <w:right w:val="single" w:sz="6" w:space="0" w:color="auto"/>
            </w:tcBorders>
          </w:tcPr>
          <w:p w14:paraId="1926F4DE" w14:textId="77777777" w:rsidR="00EE5860" w:rsidRPr="00441CD0" w:rsidRDefault="00EE5860" w:rsidP="00BB0E1F">
            <w:pPr>
              <w:pStyle w:val="TAC"/>
              <w:rPr>
                <w:lang w:val="fr-FR"/>
              </w:rPr>
            </w:pPr>
          </w:p>
        </w:tc>
      </w:tr>
    </w:tbl>
    <w:p w14:paraId="5F2DFCAE" w14:textId="77777777" w:rsidR="00EE5860" w:rsidRPr="009A5184" w:rsidRDefault="00EE5860" w:rsidP="00EE5860">
      <w:pPr>
        <w:pStyle w:val="TF"/>
      </w:pPr>
      <w:r w:rsidRPr="009A5184">
        <w:t>Figure 8.2.182 -1: Bridge Management Information Container</w:t>
      </w:r>
    </w:p>
    <w:p w14:paraId="02437648" w14:textId="03ADC9B8" w:rsidR="00EE5860" w:rsidRDefault="00EE5860" w:rsidP="00EE5860">
      <w:pPr>
        <w:rPr>
          <w:lang w:eastAsia="ko-KR"/>
        </w:rPr>
      </w:pPr>
      <w:r w:rsidRPr="00441CD0">
        <w:t xml:space="preserve">The </w:t>
      </w:r>
      <w:r>
        <w:t>Bridge</w:t>
      </w:r>
      <w:r w:rsidRPr="00441CD0">
        <w:t xml:space="preserve"> Management Information field shall be encoded as an Octet String. It shall encode a </w:t>
      </w:r>
      <w:r>
        <w:t xml:space="preserve">TSN Bridge </w:t>
      </w:r>
      <w:r w:rsidRPr="00441CD0">
        <w:t>management message defined in clause</w:t>
      </w:r>
      <w:r>
        <w:t> 9</w:t>
      </w:r>
      <w:r w:rsidRPr="00441CD0">
        <w:t xml:space="preserve">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711D5E2D" w14:textId="77777777" w:rsidR="00EE5860" w:rsidRPr="00441CD0" w:rsidRDefault="00EE5860" w:rsidP="00EE5860">
      <w:pPr>
        <w:pStyle w:val="Heading3"/>
      </w:pPr>
      <w:bookmarkStart w:id="7245" w:name="_Toc51861140"/>
      <w:bookmarkStart w:id="7246" w:name="_Toc57930911"/>
      <w:bookmarkStart w:id="7247" w:name="_Toc57931541"/>
      <w:bookmarkStart w:id="7248" w:name="_Toc67499933"/>
      <w:r w:rsidRPr="00441CD0">
        <w:t>8.</w:t>
      </w:r>
      <w:r w:rsidRPr="00441CD0">
        <w:rPr>
          <w:lang w:val="en-US"/>
        </w:rPr>
        <w:t>2.</w:t>
      </w:r>
      <w:r>
        <w:rPr>
          <w:lang w:val="en-US"/>
        </w:rPr>
        <w:t>183</w:t>
      </w:r>
      <w:r w:rsidRPr="00441CD0">
        <w:tab/>
      </w:r>
      <w:r w:rsidRPr="00AA0279">
        <w:t>Number of UE IP Address</w:t>
      </w:r>
      <w:r>
        <w:t>es</w:t>
      </w:r>
      <w:bookmarkEnd w:id="7245"/>
      <w:bookmarkEnd w:id="7246"/>
      <w:bookmarkEnd w:id="7247"/>
      <w:bookmarkEnd w:id="7248"/>
    </w:p>
    <w:p w14:paraId="0EB2E322" w14:textId="77777777" w:rsidR="00EE5860" w:rsidRPr="00441CD0" w:rsidRDefault="00EE5860" w:rsidP="00EE5860">
      <w:r w:rsidRPr="00AA0279">
        <w:t>Number of UE IP Address</w:t>
      </w:r>
      <w:r>
        <w:t>es</w:t>
      </w:r>
      <w:r w:rsidRPr="00441CD0">
        <w:t xml:space="preserve"> IE </w:t>
      </w:r>
      <w:r>
        <w:t>shall be</w:t>
      </w:r>
      <w:r w:rsidRPr="00441CD0">
        <w:t xml:space="preserve"> coded as depicted in Figure 8.2.</w:t>
      </w:r>
      <w:r>
        <w:t>183</w:t>
      </w:r>
      <w:r w:rsidRPr="00441CD0">
        <w:t>-1.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t xml:space="preserve"> in octets "a to (a+3)" and "b to (b+3</w:t>
      </w:r>
      <w:r w:rsidRPr="00441CD0">
        <w:t>)"</w:t>
      </w:r>
      <w:r w:rsidRPr="00441CD0">
        <w:rPr>
          <w:lang w:eastAsia="zh-CN"/>
        </w:rPr>
        <w:t>.</w:t>
      </w:r>
    </w:p>
    <w:p w14:paraId="7FC0406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D55C6AC" w14:textId="77777777" w:rsidTr="00BB0E1F">
        <w:trPr>
          <w:jc w:val="center"/>
        </w:trPr>
        <w:tc>
          <w:tcPr>
            <w:tcW w:w="151" w:type="dxa"/>
            <w:tcBorders>
              <w:top w:val="single" w:sz="4" w:space="0" w:color="auto"/>
              <w:left w:val="single" w:sz="4" w:space="0" w:color="auto"/>
              <w:bottom w:val="nil"/>
              <w:right w:val="nil"/>
            </w:tcBorders>
            <w:hideMark/>
          </w:tcPr>
          <w:p w14:paraId="0D7494D4" w14:textId="77777777" w:rsidR="00EE5860" w:rsidRPr="00441CD0" w:rsidRDefault="00EE5860" w:rsidP="00BB0E1F">
            <w:pPr>
              <w:pStyle w:val="TAC"/>
            </w:pPr>
          </w:p>
        </w:tc>
        <w:tc>
          <w:tcPr>
            <w:tcW w:w="1104" w:type="dxa"/>
            <w:tcBorders>
              <w:top w:val="single" w:sz="4" w:space="0" w:color="auto"/>
              <w:left w:val="nil"/>
              <w:bottom w:val="nil"/>
              <w:right w:val="nil"/>
            </w:tcBorders>
          </w:tcPr>
          <w:p w14:paraId="4C7E4CFA"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45BE2FF"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742011BF" w14:textId="77777777" w:rsidR="00EE5860" w:rsidRPr="00441CD0" w:rsidRDefault="00EE5860" w:rsidP="00BB0E1F">
            <w:pPr>
              <w:pStyle w:val="TAC"/>
            </w:pPr>
          </w:p>
        </w:tc>
      </w:tr>
      <w:tr w:rsidR="00EE5860" w:rsidRPr="00441CD0" w14:paraId="6891A2B6" w14:textId="77777777" w:rsidTr="00BB0E1F">
        <w:trPr>
          <w:jc w:val="center"/>
        </w:trPr>
        <w:tc>
          <w:tcPr>
            <w:tcW w:w="151" w:type="dxa"/>
            <w:tcBorders>
              <w:top w:val="nil"/>
              <w:left w:val="single" w:sz="4" w:space="0" w:color="auto"/>
              <w:bottom w:val="nil"/>
              <w:right w:val="nil"/>
            </w:tcBorders>
          </w:tcPr>
          <w:p w14:paraId="2EB378BF" w14:textId="77777777" w:rsidR="00EE5860" w:rsidRPr="00441CD0" w:rsidRDefault="00EE5860" w:rsidP="00BB0E1F">
            <w:pPr>
              <w:pStyle w:val="TAC"/>
            </w:pPr>
          </w:p>
        </w:tc>
        <w:tc>
          <w:tcPr>
            <w:tcW w:w="1104" w:type="dxa"/>
            <w:tcBorders>
              <w:top w:val="nil"/>
              <w:left w:val="nil"/>
              <w:bottom w:val="nil"/>
              <w:right w:val="nil"/>
            </w:tcBorders>
            <w:hideMark/>
          </w:tcPr>
          <w:p w14:paraId="362BFD12"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098728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36EA0D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61C9B3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527A66CA"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CC631D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73ED5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C65C8D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D7124A"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30E55243" w14:textId="77777777" w:rsidR="00EE5860" w:rsidRPr="00441CD0" w:rsidRDefault="00EE5860" w:rsidP="00BB0E1F">
            <w:pPr>
              <w:pStyle w:val="TAC"/>
            </w:pPr>
          </w:p>
        </w:tc>
      </w:tr>
      <w:tr w:rsidR="00EE5860" w:rsidRPr="00441CD0" w14:paraId="744CE0D9" w14:textId="77777777" w:rsidTr="00BB0E1F">
        <w:trPr>
          <w:jc w:val="center"/>
        </w:trPr>
        <w:tc>
          <w:tcPr>
            <w:tcW w:w="151" w:type="dxa"/>
            <w:tcBorders>
              <w:top w:val="nil"/>
              <w:left w:val="single" w:sz="4" w:space="0" w:color="auto"/>
              <w:bottom w:val="nil"/>
              <w:right w:val="nil"/>
            </w:tcBorders>
          </w:tcPr>
          <w:p w14:paraId="361C20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0AFBB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7067A379" w14:textId="77777777" w:rsidR="00EE5860" w:rsidRPr="00441CD0" w:rsidRDefault="00EE5860" w:rsidP="00BB0E1F">
            <w:pPr>
              <w:pStyle w:val="TAC"/>
            </w:pPr>
            <w:r w:rsidRPr="00441CD0">
              <w:t xml:space="preserve">Type = </w:t>
            </w:r>
            <w:r>
              <w:t>268</w:t>
            </w:r>
            <w:r w:rsidRPr="00441CD0">
              <w:t xml:space="preserve"> (decimal)</w:t>
            </w:r>
          </w:p>
        </w:tc>
        <w:tc>
          <w:tcPr>
            <w:tcW w:w="588" w:type="dxa"/>
            <w:tcBorders>
              <w:top w:val="nil"/>
              <w:left w:val="single" w:sz="4" w:space="0" w:color="auto"/>
              <w:bottom w:val="nil"/>
              <w:right w:val="single" w:sz="4" w:space="0" w:color="auto"/>
            </w:tcBorders>
          </w:tcPr>
          <w:p w14:paraId="52F74CDF" w14:textId="77777777" w:rsidR="00EE5860" w:rsidRPr="00441CD0" w:rsidRDefault="00EE5860" w:rsidP="00BB0E1F">
            <w:pPr>
              <w:pStyle w:val="TAC"/>
            </w:pPr>
          </w:p>
        </w:tc>
      </w:tr>
      <w:tr w:rsidR="00EE5860" w:rsidRPr="00441CD0" w14:paraId="327296F9" w14:textId="77777777" w:rsidTr="00BB0E1F">
        <w:trPr>
          <w:jc w:val="center"/>
        </w:trPr>
        <w:tc>
          <w:tcPr>
            <w:tcW w:w="151" w:type="dxa"/>
            <w:tcBorders>
              <w:top w:val="nil"/>
              <w:left w:val="single" w:sz="4" w:space="0" w:color="auto"/>
              <w:bottom w:val="nil"/>
              <w:right w:val="nil"/>
            </w:tcBorders>
          </w:tcPr>
          <w:p w14:paraId="445ADC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D80A2F"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70BAF9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565C6A9B" w14:textId="77777777" w:rsidR="00EE5860" w:rsidRPr="00441CD0" w:rsidRDefault="00EE5860" w:rsidP="00BB0E1F">
            <w:pPr>
              <w:pStyle w:val="TAC"/>
            </w:pPr>
          </w:p>
        </w:tc>
      </w:tr>
      <w:tr w:rsidR="00EE5860" w:rsidRPr="00441CD0" w14:paraId="015D9971" w14:textId="77777777" w:rsidTr="00BB0E1F">
        <w:trPr>
          <w:jc w:val="center"/>
        </w:trPr>
        <w:tc>
          <w:tcPr>
            <w:tcW w:w="151" w:type="dxa"/>
            <w:tcBorders>
              <w:top w:val="nil"/>
              <w:left w:val="single" w:sz="4" w:space="0" w:color="auto"/>
              <w:bottom w:val="nil"/>
              <w:right w:val="nil"/>
            </w:tcBorders>
          </w:tcPr>
          <w:p w14:paraId="7116A00D" w14:textId="77777777" w:rsidR="00EE5860" w:rsidRPr="00441CD0" w:rsidRDefault="00EE5860" w:rsidP="00BB0E1F">
            <w:pPr>
              <w:pStyle w:val="TAC"/>
            </w:pPr>
          </w:p>
        </w:tc>
        <w:tc>
          <w:tcPr>
            <w:tcW w:w="1104" w:type="dxa"/>
            <w:tcBorders>
              <w:top w:val="nil"/>
              <w:left w:val="nil"/>
              <w:bottom w:val="nil"/>
              <w:right w:val="single" w:sz="4" w:space="0" w:color="auto"/>
            </w:tcBorders>
          </w:tcPr>
          <w:p w14:paraId="0C070B83" w14:textId="77777777" w:rsidR="00EE5860" w:rsidRPr="00441CD0" w:rsidRDefault="00EE5860" w:rsidP="00BB0E1F">
            <w:pPr>
              <w:pStyle w:val="TAC"/>
            </w:pPr>
            <w:r>
              <w:t>5</w:t>
            </w:r>
          </w:p>
        </w:tc>
        <w:tc>
          <w:tcPr>
            <w:tcW w:w="587" w:type="dxa"/>
            <w:tcBorders>
              <w:top w:val="single" w:sz="4" w:space="0" w:color="auto"/>
              <w:left w:val="single" w:sz="4" w:space="0" w:color="auto"/>
              <w:bottom w:val="single" w:sz="4" w:space="0" w:color="auto"/>
              <w:right w:val="single" w:sz="4" w:space="0" w:color="auto"/>
            </w:tcBorders>
          </w:tcPr>
          <w:p w14:paraId="05514C94"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1AF36EC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07EDBE29"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46A4D3A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3C58A6AD"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2FFF221A"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69CBFE75" w14:textId="77777777" w:rsidR="00EE5860" w:rsidRPr="00441CD0" w:rsidRDefault="00EE5860" w:rsidP="00BB0E1F">
            <w:pPr>
              <w:pStyle w:val="TAC"/>
            </w:pPr>
            <w:r>
              <w:t>IPv6</w:t>
            </w:r>
          </w:p>
        </w:tc>
        <w:tc>
          <w:tcPr>
            <w:tcW w:w="588" w:type="dxa"/>
            <w:tcBorders>
              <w:top w:val="single" w:sz="4" w:space="0" w:color="auto"/>
              <w:left w:val="single" w:sz="4" w:space="0" w:color="auto"/>
              <w:bottom w:val="single" w:sz="4" w:space="0" w:color="auto"/>
              <w:right w:val="single" w:sz="4" w:space="0" w:color="auto"/>
            </w:tcBorders>
          </w:tcPr>
          <w:p w14:paraId="51EDC57D" w14:textId="77777777" w:rsidR="00EE5860" w:rsidRPr="00441CD0" w:rsidRDefault="00EE5860" w:rsidP="00BB0E1F">
            <w:pPr>
              <w:pStyle w:val="TAC"/>
            </w:pPr>
            <w:r>
              <w:t>IPv4</w:t>
            </w:r>
          </w:p>
        </w:tc>
        <w:tc>
          <w:tcPr>
            <w:tcW w:w="588" w:type="dxa"/>
            <w:tcBorders>
              <w:top w:val="nil"/>
              <w:left w:val="single" w:sz="4" w:space="0" w:color="auto"/>
              <w:bottom w:val="nil"/>
              <w:right w:val="single" w:sz="4" w:space="0" w:color="auto"/>
            </w:tcBorders>
          </w:tcPr>
          <w:p w14:paraId="29BE3756" w14:textId="77777777" w:rsidR="00EE5860" w:rsidRPr="00441CD0" w:rsidRDefault="00EE5860" w:rsidP="00BB0E1F">
            <w:pPr>
              <w:pStyle w:val="TAC"/>
            </w:pPr>
          </w:p>
        </w:tc>
      </w:tr>
      <w:tr w:rsidR="00EE5860" w:rsidRPr="00441CD0" w14:paraId="128F9AE1" w14:textId="77777777" w:rsidTr="00BB0E1F">
        <w:trPr>
          <w:jc w:val="center"/>
        </w:trPr>
        <w:tc>
          <w:tcPr>
            <w:tcW w:w="151" w:type="dxa"/>
            <w:tcBorders>
              <w:top w:val="nil"/>
              <w:left w:val="single" w:sz="4" w:space="0" w:color="auto"/>
              <w:bottom w:val="nil"/>
              <w:right w:val="nil"/>
            </w:tcBorders>
          </w:tcPr>
          <w:p w14:paraId="7ED424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7D6915" w14:textId="77777777" w:rsidR="00EE5860" w:rsidRPr="00441CD0" w:rsidRDefault="00EE5860" w:rsidP="00BB0E1F">
            <w:pPr>
              <w:pStyle w:val="TAC"/>
            </w:pPr>
            <w:r>
              <w:t>a to (a+3)</w:t>
            </w:r>
          </w:p>
        </w:tc>
        <w:tc>
          <w:tcPr>
            <w:tcW w:w="4703" w:type="dxa"/>
            <w:gridSpan w:val="8"/>
            <w:tcBorders>
              <w:top w:val="single" w:sz="4" w:space="0" w:color="auto"/>
              <w:left w:val="single" w:sz="4" w:space="0" w:color="auto"/>
              <w:bottom w:val="single" w:sz="4" w:space="0" w:color="auto"/>
              <w:right w:val="single" w:sz="4" w:space="0" w:color="auto"/>
            </w:tcBorders>
            <w:hideMark/>
          </w:tcPr>
          <w:p w14:paraId="0535249F" w14:textId="77777777" w:rsidR="00EE5860" w:rsidRPr="00441CD0" w:rsidRDefault="00EE5860" w:rsidP="00BB0E1F">
            <w:pPr>
              <w:pStyle w:val="TAC"/>
            </w:pPr>
            <w:r>
              <w:t>Number of UE IPv4 Addresses</w:t>
            </w:r>
          </w:p>
        </w:tc>
        <w:tc>
          <w:tcPr>
            <w:tcW w:w="588" w:type="dxa"/>
            <w:tcBorders>
              <w:top w:val="nil"/>
              <w:left w:val="single" w:sz="4" w:space="0" w:color="auto"/>
              <w:bottom w:val="nil"/>
              <w:right w:val="single" w:sz="4" w:space="0" w:color="auto"/>
            </w:tcBorders>
          </w:tcPr>
          <w:p w14:paraId="62CAA101" w14:textId="77777777" w:rsidR="00EE5860" w:rsidRPr="00441CD0" w:rsidRDefault="00EE5860" w:rsidP="00BB0E1F">
            <w:pPr>
              <w:pStyle w:val="TAC"/>
            </w:pPr>
          </w:p>
        </w:tc>
      </w:tr>
      <w:tr w:rsidR="00EE5860" w:rsidRPr="00441CD0" w14:paraId="37AC8D19" w14:textId="77777777" w:rsidTr="00BB0E1F">
        <w:trPr>
          <w:jc w:val="center"/>
        </w:trPr>
        <w:tc>
          <w:tcPr>
            <w:tcW w:w="151" w:type="dxa"/>
            <w:tcBorders>
              <w:top w:val="nil"/>
              <w:left w:val="single" w:sz="4" w:space="0" w:color="auto"/>
              <w:bottom w:val="nil"/>
              <w:right w:val="nil"/>
            </w:tcBorders>
          </w:tcPr>
          <w:p w14:paraId="2A35525A" w14:textId="77777777" w:rsidR="00EE5860" w:rsidRPr="00441CD0" w:rsidRDefault="00EE5860" w:rsidP="00BB0E1F">
            <w:pPr>
              <w:pStyle w:val="TAC"/>
            </w:pPr>
          </w:p>
        </w:tc>
        <w:tc>
          <w:tcPr>
            <w:tcW w:w="1104" w:type="dxa"/>
            <w:tcBorders>
              <w:top w:val="nil"/>
              <w:left w:val="nil"/>
              <w:bottom w:val="nil"/>
              <w:right w:val="single" w:sz="4" w:space="0" w:color="auto"/>
            </w:tcBorders>
          </w:tcPr>
          <w:p w14:paraId="5AA50B67" w14:textId="77777777" w:rsidR="00EE5860" w:rsidRDefault="00EE5860" w:rsidP="00BB0E1F">
            <w:pPr>
              <w:pStyle w:val="TAC"/>
            </w:pPr>
            <w:r>
              <w:t>b to (b+3)</w:t>
            </w:r>
          </w:p>
        </w:tc>
        <w:tc>
          <w:tcPr>
            <w:tcW w:w="4703" w:type="dxa"/>
            <w:gridSpan w:val="8"/>
            <w:tcBorders>
              <w:top w:val="single" w:sz="4" w:space="0" w:color="auto"/>
              <w:left w:val="single" w:sz="4" w:space="0" w:color="auto"/>
              <w:bottom w:val="single" w:sz="4" w:space="0" w:color="auto"/>
              <w:right w:val="single" w:sz="4" w:space="0" w:color="auto"/>
            </w:tcBorders>
          </w:tcPr>
          <w:p w14:paraId="08B35DEA" w14:textId="77777777" w:rsidR="00EE5860" w:rsidRDefault="00EE5860" w:rsidP="00BB0E1F">
            <w:pPr>
              <w:pStyle w:val="TAC"/>
            </w:pPr>
            <w:r>
              <w:t>Number of UE IPv6 Addresses</w:t>
            </w:r>
          </w:p>
        </w:tc>
        <w:tc>
          <w:tcPr>
            <w:tcW w:w="588" w:type="dxa"/>
            <w:tcBorders>
              <w:top w:val="nil"/>
              <w:left w:val="single" w:sz="4" w:space="0" w:color="auto"/>
              <w:bottom w:val="nil"/>
              <w:right w:val="single" w:sz="4" w:space="0" w:color="auto"/>
            </w:tcBorders>
          </w:tcPr>
          <w:p w14:paraId="64269845" w14:textId="77777777" w:rsidR="00EE5860" w:rsidRPr="00441CD0" w:rsidRDefault="00EE5860" w:rsidP="00BB0E1F">
            <w:pPr>
              <w:pStyle w:val="TAC"/>
            </w:pPr>
          </w:p>
        </w:tc>
      </w:tr>
      <w:tr w:rsidR="00EE5860" w:rsidRPr="00441CD0" w14:paraId="53A3AF99" w14:textId="77777777" w:rsidTr="00BB0E1F">
        <w:trPr>
          <w:jc w:val="center"/>
        </w:trPr>
        <w:tc>
          <w:tcPr>
            <w:tcW w:w="151" w:type="dxa"/>
            <w:tcBorders>
              <w:top w:val="nil"/>
              <w:left w:val="single" w:sz="4" w:space="0" w:color="auto"/>
              <w:bottom w:val="single" w:sz="4" w:space="0" w:color="auto"/>
              <w:right w:val="nil"/>
            </w:tcBorders>
          </w:tcPr>
          <w:p w14:paraId="71ADBF7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3197FC39"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2EB3DA12"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44C1A354" w14:textId="77777777" w:rsidR="00EE5860" w:rsidRPr="00441CD0" w:rsidRDefault="00EE5860" w:rsidP="00BB0E1F">
            <w:pPr>
              <w:pStyle w:val="TAC"/>
            </w:pPr>
          </w:p>
        </w:tc>
      </w:tr>
    </w:tbl>
    <w:p w14:paraId="49945181" w14:textId="77777777" w:rsidR="00EE5860" w:rsidRPr="00441CD0" w:rsidRDefault="00EE5860" w:rsidP="00EE5860">
      <w:pPr>
        <w:pStyle w:val="TF"/>
      </w:pPr>
      <w:r w:rsidRPr="00441CD0">
        <w:t>Figure 8.</w:t>
      </w:r>
      <w:r w:rsidRPr="00441CD0">
        <w:rPr>
          <w:lang w:val="en-US"/>
        </w:rPr>
        <w:t>2.</w:t>
      </w:r>
      <w:r>
        <w:rPr>
          <w:lang w:val="en-US"/>
        </w:rPr>
        <w:t>183</w:t>
      </w:r>
      <w:r w:rsidRPr="00441CD0">
        <w:t xml:space="preserve">-1: </w:t>
      </w:r>
      <w:r w:rsidRPr="00AA0279">
        <w:t>Number of UE IP Address</w:t>
      </w:r>
      <w:r>
        <w:t>es</w:t>
      </w:r>
    </w:p>
    <w:p w14:paraId="5A07A24B" w14:textId="77777777" w:rsidR="00EE5860" w:rsidRPr="00441CD0" w:rsidRDefault="00EE5860" w:rsidP="00EE5860">
      <w:r w:rsidRPr="00441CD0">
        <w:t>The following flags are coded within Octet 5:</w:t>
      </w:r>
    </w:p>
    <w:p w14:paraId="71EA0EAE" w14:textId="77777777" w:rsidR="00EE5860" w:rsidRPr="00441CD0" w:rsidRDefault="00EE5860" w:rsidP="00EE5860">
      <w:pPr>
        <w:pStyle w:val="B1"/>
      </w:pPr>
      <w:r>
        <w:t>-</w:t>
      </w:r>
      <w:r>
        <w:tab/>
        <w:t>Bit 1 – IPv4</w:t>
      </w:r>
      <w:r w:rsidRPr="00441CD0">
        <w:t xml:space="preserve">: If this bit is set to "1", </w:t>
      </w:r>
      <w:r>
        <w:t>Number of UE IPv4 Addresses</w:t>
      </w:r>
      <w:r w:rsidRPr="00441CD0">
        <w:t xml:space="preserve"> field shall be present</w:t>
      </w:r>
      <w:r>
        <w:t>.</w:t>
      </w:r>
      <w:r w:rsidRPr="00441CD0">
        <w:t xml:space="preserve"> </w:t>
      </w:r>
      <w:r>
        <w:t>Otherwise the Number of UE IPv4 Addresses</w:t>
      </w:r>
      <w:r w:rsidRPr="00441CD0">
        <w:t xml:space="preserve"> field shall not be present.</w:t>
      </w:r>
    </w:p>
    <w:p w14:paraId="3B421795" w14:textId="77777777" w:rsidR="00EE5860" w:rsidRPr="00441CD0" w:rsidRDefault="00EE5860" w:rsidP="00EE5860">
      <w:pPr>
        <w:pStyle w:val="B1"/>
      </w:pPr>
      <w:r>
        <w:t>-</w:t>
      </w:r>
      <w:r>
        <w:tab/>
        <w:t>Bit 2 – IPv6</w:t>
      </w:r>
      <w:r w:rsidRPr="00441CD0">
        <w:t xml:space="preserve">: If this bit is set to "1", </w:t>
      </w:r>
      <w:r>
        <w:t>Number of UE IPv6 Addresses</w:t>
      </w:r>
      <w:r w:rsidRPr="00441CD0">
        <w:t xml:space="preserve"> field shall be present</w:t>
      </w:r>
      <w:r>
        <w:t>.</w:t>
      </w:r>
      <w:r w:rsidRPr="00441CD0">
        <w:t xml:space="preserve"> </w:t>
      </w:r>
      <w:r>
        <w:t>Otherwise the Number of UE IPv6 Addresses</w:t>
      </w:r>
      <w:r w:rsidRPr="00441CD0">
        <w:t xml:space="preserve"> </w:t>
      </w:r>
      <w:r>
        <w:t>field shall not be present</w:t>
      </w:r>
      <w:r w:rsidRPr="00441CD0">
        <w:t>.</w:t>
      </w:r>
    </w:p>
    <w:p w14:paraId="718F7808" w14:textId="77777777" w:rsidR="00EE5860" w:rsidRPr="00441CD0" w:rsidRDefault="00EE5860" w:rsidP="00EE5860">
      <w:r>
        <w:lastRenderedPageBreak/>
        <w:t>Octets "a to (a+3)" and/or "b to (b+3</w:t>
      </w:r>
      <w:r w:rsidRPr="00441CD0">
        <w:t>)"</w:t>
      </w:r>
      <w:r>
        <w:t xml:space="preserve"> shall be present if Bis 1 and/or Bit 2 in octet 5 is present</w:t>
      </w:r>
      <w:r w:rsidRPr="00441CD0">
        <w:t>.</w:t>
      </w:r>
      <w:r>
        <w:t xml:space="preserve"> Otherwise, these octets shall not be present.</w:t>
      </w:r>
    </w:p>
    <w:p w14:paraId="27FCC0FF" w14:textId="77777777" w:rsidR="00EE5860" w:rsidRPr="00441CD0" w:rsidRDefault="00EE5860" w:rsidP="00EE5860">
      <w:pPr>
        <w:pStyle w:val="Heading3"/>
      </w:pPr>
      <w:bookmarkStart w:id="7249" w:name="_Toc51861141"/>
      <w:bookmarkStart w:id="7250" w:name="_Toc57930912"/>
      <w:bookmarkStart w:id="7251" w:name="_Toc57931542"/>
      <w:bookmarkStart w:id="7252" w:name="_Toc67499934"/>
      <w:r w:rsidRPr="00441CD0">
        <w:t>8.</w:t>
      </w:r>
      <w:r w:rsidRPr="00441CD0">
        <w:rPr>
          <w:lang w:val="en-US"/>
        </w:rPr>
        <w:t>2.</w:t>
      </w:r>
      <w:r>
        <w:rPr>
          <w:lang w:val="en-US"/>
        </w:rPr>
        <w:t>184</w:t>
      </w:r>
      <w:r w:rsidRPr="00441CD0">
        <w:tab/>
      </w:r>
      <w:r>
        <w:t>Validity Timer</w:t>
      </w:r>
      <w:bookmarkEnd w:id="7249"/>
      <w:bookmarkEnd w:id="7250"/>
      <w:bookmarkEnd w:id="7251"/>
      <w:bookmarkEnd w:id="7252"/>
    </w:p>
    <w:p w14:paraId="2684B44E" w14:textId="77777777" w:rsidR="00EE5860" w:rsidRDefault="00EE5860" w:rsidP="00EE5860">
      <w:pPr>
        <w:rPr>
          <w:lang w:eastAsia="zh-CN"/>
        </w:rPr>
      </w:pPr>
      <w:r>
        <w:t>Validity Timer</w:t>
      </w:r>
      <w:r w:rsidRPr="00441CD0">
        <w:t xml:space="preserve"> IE </w:t>
      </w:r>
      <w:r>
        <w:t>shall be</w:t>
      </w:r>
      <w:r w:rsidRPr="00441CD0">
        <w:t xml:space="preserve"> coded as depicted in Figure 8.2.</w:t>
      </w:r>
      <w:r>
        <w:t>184</w:t>
      </w:r>
      <w:r w:rsidRPr="00441CD0">
        <w:t>-1.</w:t>
      </w:r>
      <w:r w:rsidRPr="00441CD0">
        <w:rPr>
          <w:lang w:eastAsia="ja-JP"/>
        </w:rPr>
        <w:t xml:space="preserve"> </w:t>
      </w:r>
      <w:r w:rsidRPr="00441CD0">
        <w:rPr>
          <w:lang w:eastAsia="zh-CN"/>
        </w:rPr>
        <w:t xml:space="preserve">It </w:t>
      </w:r>
      <w:r>
        <w:rPr>
          <w:lang w:eastAsia="zh-CN"/>
        </w:rPr>
        <w:t xml:space="preserve">shall </w:t>
      </w:r>
      <w:r w:rsidRPr="00441CD0">
        <w:rPr>
          <w:lang w:eastAsia="ja-JP"/>
        </w:rPr>
        <w:t xml:space="preserve">contain </w:t>
      </w:r>
      <w:r>
        <w:rPr>
          <w:lang w:eastAsia="ja-JP"/>
        </w:rPr>
        <w:t xml:space="preserve">two octets long </w:t>
      </w:r>
      <w:r>
        <w:t>Unsigned16</w:t>
      </w:r>
      <w:r w:rsidRPr="00441CD0">
        <w:t xml:space="preserve"> binary integer value</w:t>
      </w:r>
      <w:r>
        <w:t xml:space="preserve"> representing a time interval in seconds</w:t>
      </w:r>
      <w:r w:rsidRPr="00441CD0">
        <w:rPr>
          <w:lang w:eastAsia="zh-CN"/>
        </w:rPr>
        <w:t>.</w:t>
      </w:r>
    </w:p>
    <w:p w14:paraId="4C05DA9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9164A17" w14:textId="77777777" w:rsidTr="00BB0E1F">
        <w:trPr>
          <w:jc w:val="center"/>
        </w:trPr>
        <w:tc>
          <w:tcPr>
            <w:tcW w:w="151" w:type="dxa"/>
            <w:tcBorders>
              <w:top w:val="single" w:sz="4" w:space="0" w:color="auto"/>
              <w:left w:val="single" w:sz="4" w:space="0" w:color="auto"/>
              <w:bottom w:val="nil"/>
              <w:right w:val="nil"/>
            </w:tcBorders>
            <w:hideMark/>
          </w:tcPr>
          <w:p w14:paraId="17A0C7C7" w14:textId="77777777" w:rsidR="00EE5860" w:rsidRPr="00441CD0" w:rsidRDefault="00EE5860" w:rsidP="00BB0E1F">
            <w:pPr>
              <w:pStyle w:val="TAC"/>
            </w:pPr>
          </w:p>
        </w:tc>
        <w:tc>
          <w:tcPr>
            <w:tcW w:w="1104" w:type="dxa"/>
            <w:tcBorders>
              <w:top w:val="single" w:sz="4" w:space="0" w:color="auto"/>
              <w:left w:val="nil"/>
              <w:bottom w:val="nil"/>
              <w:right w:val="nil"/>
            </w:tcBorders>
          </w:tcPr>
          <w:p w14:paraId="0E1CD1BF"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02A74590"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6244920" w14:textId="77777777" w:rsidR="00EE5860" w:rsidRPr="00441CD0" w:rsidRDefault="00EE5860" w:rsidP="00BB0E1F">
            <w:pPr>
              <w:pStyle w:val="TAC"/>
            </w:pPr>
          </w:p>
        </w:tc>
      </w:tr>
      <w:tr w:rsidR="00EE5860" w:rsidRPr="00441CD0" w14:paraId="0855CE7C" w14:textId="77777777" w:rsidTr="00BB0E1F">
        <w:trPr>
          <w:jc w:val="center"/>
        </w:trPr>
        <w:tc>
          <w:tcPr>
            <w:tcW w:w="151" w:type="dxa"/>
            <w:tcBorders>
              <w:top w:val="nil"/>
              <w:left w:val="single" w:sz="4" w:space="0" w:color="auto"/>
              <w:bottom w:val="nil"/>
              <w:right w:val="nil"/>
            </w:tcBorders>
          </w:tcPr>
          <w:p w14:paraId="07250955" w14:textId="77777777" w:rsidR="00EE5860" w:rsidRPr="00441CD0" w:rsidRDefault="00EE5860" w:rsidP="00BB0E1F">
            <w:pPr>
              <w:pStyle w:val="TAC"/>
            </w:pPr>
          </w:p>
        </w:tc>
        <w:tc>
          <w:tcPr>
            <w:tcW w:w="1104" w:type="dxa"/>
            <w:tcBorders>
              <w:top w:val="nil"/>
              <w:left w:val="nil"/>
              <w:bottom w:val="nil"/>
              <w:right w:val="nil"/>
            </w:tcBorders>
            <w:hideMark/>
          </w:tcPr>
          <w:p w14:paraId="32E3C57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71B39E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8A0ED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D6739F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C27DB53"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015DF2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1E0F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3F5D57"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EC9931"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6ABDA452" w14:textId="77777777" w:rsidR="00EE5860" w:rsidRPr="00441CD0" w:rsidRDefault="00EE5860" w:rsidP="00BB0E1F">
            <w:pPr>
              <w:pStyle w:val="TAC"/>
            </w:pPr>
          </w:p>
        </w:tc>
      </w:tr>
      <w:tr w:rsidR="00EE5860" w:rsidRPr="00441CD0" w14:paraId="79D4E784" w14:textId="77777777" w:rsidTr="00BB0E1F">
        <w:trPr>
          <w:jc w:val="center"/>
        </w:trPr>
        <w:tc>
          <w:tcPr>
            <w:tcW w:w="151" w:type="dxa"/>
            <w:tcBorders>
              <w:top w:val="nil"/>
              <w:left w:val="single" w:sz="4" w:space="0" w:color="auto"/>
              <w:bottom w:val="nil"/>
              <w:right w:val="nil"/>
            </w:tcBorders>
          </w:tcPr>
          <w:p w14:paraId="5EDF25B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BFF0"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4AEE2797" w14:textId="77777777" w:rsidR="00EE5860" w:rsidRPr="00441CD0" w:rsidRDefault="00EE5860" w:rsidP="00BB0E1F">
            <w:pPr>
              <w:pStyle w:val="TAC"/>
            </w:pPr>
            <w:r w:rsidRPr="00441CD0">
              <w:t xml:space="preserve">Type = </w:t>
            </w:r>
            <w:r>
              <w:t>269</w:t>
            </w:r>
            <w:r w:rsidRPr="00441CD0">
              <w:t xml:space="preserve"> (decimal)</w:t>
            </w:r>
          </w:p>
        </w:tc>
        <w:tc>
          <w:tcPr>
            <w:tcW w:w="588" w:type="dxa"/>
            <w:tcBorders>
              <w:top w:val="nil"/>
              <w:left w:val="single" w:sz="4" w:space="0" w:color="auto"/>
              <w:bottom w:val="nil"/>
              <w:right w:val="single" w:sz="4" w:space="0" w:color="auto"/>
            </w:tcBorders>
          </w:tcPr>
          <w:p w14:paraId="2D7197AF" w14:textId="77777777" w:rsidR="00EE5860" w:rsidRPr="00441CD0" w:rsidRDefault="00EE5860" w:rsidP="00BB0E1F">
            <w:pPr>
              <w:pStyle w:val="TAC"/>
            </w:pPr>
          </w:p>
        </w:tc>
      </w:tr>
      <w:tr w:rsidR="00EE5860" w:rsidRPr="00441CD0" w14:paraId="6CBD840A" w14:textId="77777777" w:rsidTr="00BB0E1F">
        <w:trPr>
          <w:jc w:val="center"/>
        </w:trPr>
        <w:tc>
          <w:tcPr>
            <w:tcW w:w="151" w:type="dxa"/>
            <w:tcBorders>
              <w:top w:val="nil"/>
              <w:left w:val="single" w:sz="4" w:space="0" w:color="auto"/>
              <w:bottom w:val="nil"/>
              <w:right w:val="nil"/>
            </w:tcBorders>
          </w:tcPr>
          <w:p w14:paraId="77C2B6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CFF25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B8FA0D5"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3019E6F1" w14:textId="77777777" w:rsidR="00EE5860" w:rsidRPr="00441CD0" w:rsidRDefault="00EE5860" w:rsidP="00BB0E1F">
            <w:pPr>
              <w:pStyle w:val="TAC"/>
            </w:pPr>
          </w:p>
        </w:tc>
      </w:tr>
      <w:tr w:rsidR="00EE5860" w:rsidRPr="00441CD0" w14:paraId="2D8D2E58" w14:textId="77777777" w:rsidTr="00BB0E1F">
        <w:trPr>
          <w:jc w:val="center"/>
        </w:trPr>
        <w:tc>
          <w:tcPr>
            <w:tcW w:w="151" w:type="dxa"/>
            <w:tcBorders>
              <w:top w:val="nil"/>
              <w:left w:val="single" w:sz="4" w:space="0" w:color="auto"/>
              <w:bottom w:val="nil"/>
              <w:right w:val="nil"/>
            </w:tcBorders>
          </w:tcPr>
          <w:p w14:paraId="3D7F6154" w14:textId="77777777" w:rsidR="00EE5860" w:rsidRPr="00441CD0" w:rsidRDefault="00EE5860" w:rsidP="00BB0E1F">
            <w:pPr>
              <w:pStyle w:val="TAC"/>
            </w:pPr>
          </w:p>
        </w:tc>
        <w:tc>
          <w:tcPr>
            <w:tcW w:w="1104" w:type="dxa"/>
            <w:tcBorders>
              <w:top w:val="nil"/>
              <w:left w:val="nil"/>
              <w:bottom w:val="nil"/>
              <w:right w:val="single" w:sz="4" w:space="0" w:color="auto"/>
            </w:tcBorders>
          </w:tcPr>
          <w:p w14:paraId="5AC5AA5B" w14:textId="77777777" w:rsidR="00EE5860" w:rsidRDefault="00EE5860" w:rsidP="00BB0E1F">
            <w:pPr>
              <w:pStyle w:val="TAC"/>
            </w:pPr>
            <w:r>
              <w:t>5 to 6</w:t>
            </w:r>
          </w:p>
        </w:tc>
        <w:tc>
          <w:tcPr>
            <w:tcW w:w="4703" w:type="dxa"/>
            <w:gridSpan w:val="8"/>
            <w:tcBorders>
              <w:top w:val="single" w:sz="4" w:space="0" w:color="auto"/>
              <w:left w:val="single" w:sz="4" w:space="0" w:color="auto"/>
              <w:bottom w:val="single" w:sz="4" w:space="0" w:color="auto"/>
              <w:right w:val="single" w:sz="4" w:space="0" w:color="auto"/>
            </w:tcBorders>
          </w:tcPr>
          <w:p w14:paraId="6C2552E7" w14:textId="77777777" w:rsidR="00EE5860" w:rsidRDefault="00EE5860" w:rsidP="00BB0E1F">
            <w:pPr>
              <w:pStyle w:val="TAC"/>
            </w:pPr>
            <w:r>
              <w:t>Validity Timer</w:t>
            </w:r>
          </w:p>
        </w:tc>
        <w:tc>
          <w:tcPr>
            <w:tcW w:w="588" w:type="dxa"/>
            <w:tcBorders>
              <w:top w:val="nil"/>
              <w:left w:val="single" w:sz="4" w:space="0" w:color="auto"/>
              <w:bottom w:val="nil"/>
              <w:right w:val="single" w:sz="4" w:space="0" w:color="auto"/>
            </w:tcBorders>
          </w:tcPr>
          <w:p w14:paraId="6EEA4CB2" w14:textId="77777777" w:rsidR="00EE5860" w:rsidRPr="00441CD0" w:rsidRDefault="00EE5860" w:rsidP="00BB0E1F">
            <w:pPr>
              <w:pStyle w:val="TAC"/>
            </w:pPr>
          </w:p>
        </w:tc>
      </w:tr>
      <w:tr w:rsidR="00EE5860" w:rsidRPr="00441CD0" w14:paraId="18C7C52B" w14:textId="77777777" w:rsidTr="00BB0E1F">
        <w:trPr>
          <w:jc w:val="center"/>
        </w:trPr>
        <w:tc>
          <w:tcPr>
            <w:tcW w:w="151" w:type="dxa"/>
            <w:tcBorders>
              <w:top w:val="nil"/>
              <w:left w:val="single" w:sz="4" w:space="0" w:color="auto"/>
              <w:bottom w:val="single" w:sz="4" w:space="0" w:color="auto"/>
              <w:right w:val="nil"/>
            </w:tcBorders>
          </w:tcPr>
          <w:p w14:paraId="1C37AC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1ED51BC2"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70969A0B"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5CA09D84" w14:textId="77777777" w:rsidR="00EE5860" w:rsidRPr="00441CD0" w:rsidRDefault="00EE5860" w:rsidP="00BB0E1F">
            <w:pPr>
              <w:pStyle w:val="TAC"/>
            </w:pPr>
          </w:p>
        </w:tc>
      </w:tr>
    </w:tbl>
    <w:p w14:paraId="42E3D1E5" w14:textId="5EC90613" w:rsidR="00EE5860" w:rsidRDefault="00EE5860" w:rsidP="00EE5860">
      <w:pPr>
        <w:pStyle w:val="TF"/>
      </w:pPr>
      <w:r w:rsidRPr="00441CD0">
        <w:t>Figure 8.</w:t>
      </w:r>
      <w:r w:rsidRPr="00441CD0">
        <w:rPr>
          <w:lang w:val="en-US"/>
        </w:rPr>
        <w:t>2.</w:t>
      </w:r>
      <w:r>
        <w:rPr>
          <w:lang w:val="en-US"/>
        </w:rPr>
        <w:t>184</w:t>
      </w:r>
      <w:r w:rsidRPr="00441CD0">
        <w:t xml:space="preserve">-1: </w:t>
      </w:r>
      <w:r>
        <w:t>Validity Timer</w:t>
      </w:r>
    </w:p>
    <w:p w14:paraId="128065B1" w14:textId="33D7A975" w:rsidR="00433965" w:rsidRDefault="00433965" w:rsidP="00433965">
      <w:pPr>
        <w:pStyle w:val="Heading3"/>
      </w:pPr>
      <w:bookmarkStart w:id="7253" w:name="_Toc67499935"/>
      <w:r>
        <w:t>8.</w:t>
      </w:r>
      <w:r>
        <w:rPr>
          <w:lang w:val="en-US"/>
        </w:rPr>
        <w:t>2.</w:t>
      </w:r>
      <w:r>
        <w:rPr>
          <w:lang w:val="en-US"/>
        </w:rPr>
        <w:t>185</w:t>
      </w:r>
      <w:r>
        <w:tab/>
        <w:t>Offending IE Information</w:t>
      </w:r>
      <w:bookmarkEnd w:id="7253"/>
    </w:p>
    <w:p w14:paraId="62C9E7B4" w14:textId="447A54E7" w:rsidR="00433965" w:rsidRDefault="00433965" w:rsidP="00433965">
      <w:r>
        <w:t>Offending IE Information shall be coded as depicted in Figure 8.2.</w:t>
      </w:r>
      <w:r>
        <w:t>185</w:t>
      </w:r>
      <w:r>
        <w:t>-1.</w:t>
      </w:r>
    </w:p>
    <w:p w14:paraId="76CACB44" w14:textId="77777777" w:rsidR="00433965" w:rsidRDefault="00433965" w:rsidP="0043396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433965" w14:paraId="375CDF59" w14:textId="77777777" w:rsidTr="00433965">
        <w:trPr>
          <w:jc w:val="center"/>
        </w:trPr>
        <w:tc>
          <w:tcPr>
            <w:tcW w:w="151" w:type="dxa"/>
            <w:tcBorders>
              <w:top w:val="single" w:sz="6" w:space="0" w:color="auto"/>
              <w:left w:val="single" w:sz="6" w:space="0" w:color="auto"/>
              <w:bottom w:val="nil"/>
              <w:right w:val="nil"/>
            </w:tcBorders>
            <w:hideMark/>
          </w:tcPr>
          <w:p w14:paraId="5CE4D89A" w14:textId="77777777" w:rsidR="00433965" w:rsidRDefault="00433965">
            <w:pPr>
              <w:pStyle w:val="TAC"/>
              <w:rPr>
                <w:lang w:val="fr-FR"/>
              </w:rPr>
            </w:pPr>
            <w:r>
              <w:rPr>
                <w:lang w:val="fr-FR"/>
              </w:rPr>
              <w:t>.</w:t>
            </w:r>
          </w:p>
        </w:tc>
        <w:tc>
          <w:tcPr>
            <w:tcW w:w="1104" w:type="dxa"/>
            <w:tcBorders>
              <w:top w:val="single" w:sz="6" w:space="0" w:color="auto"/>
              <w:left w:val="nil"/>
              <w:bottom w:val="nil"/>
              <w:right w:val="nil"/>
            </w:tcBorders>
          </w:tcPr>
          <w:p w14:paraId="5256712C" w14:textId="77777777" w:rsidR="00433965" w:rsidRDefault="00433965">
            <w:pPr>
              <w:pStyle w:val="TAH"/>
              <w:rPr>
                <w:lang w:val="fr-FR"/>
              </w:rPr>
            </w:pPr>
          </w:p>
        </w:tc>
        <w:tc>
          <w:tcPr>
            <w:tcW w:w="4703" w:type="dxa"/>
            <w:gridSpan w:val="8"/>
            <w:tcBorders>
              <w:top w:val="single" w:sz="6" w:space="0" w:color="auto"/>
              <w:left w:val="nil"/>
              <w:bottom w:val="nil"/>
              <w:right w:val="nil"/>
            </w:tcBorders>
            <w:hideMark/>
          </w:tcPr>
          <w:p w14:paraId="59408E08" w14:textId="77777777" w:rsidR="00433965" w:rsidRDefault="00433965">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1C95BC13" w14:textId="77777777" w:rsidR="00433965" w:rsidRDefault="00433965">
            <w:pPr>
              <w:pStyle w:val="TAC"/>
              <w:rPr>
                <w:lang w:val="fr-FR"/>
              </w:rPr>
            </w:pPr>
          </w:p>
        </w:tc>
      </w:tr>
      <w:tr w:rsidR="00433965" w14:paraId="628DF82D" w14:textId="77777777" w:rsidTr="00433965">
        <w:trPr>
          <w:jc w:val="center"/>
        </w:trPr>
        <w:tc>
          <w:tcPr>
            <w:tcW w:w="151" w:type="dxa"/>
            <w:tcBorders>
              <w:top w:val="nil"/>
              <w:left w:val="single" w:sz="6" w:space="0" w:color="auto"/>
              <w:bottom w:val="nil"/>
              <w:right w:val="nil"/>
            </w:tcBorders>
          </w:tcPr>
          <w:p w14:paraId="00F126E3" w14:textId="77777777" w:rsidR="00433965" w:rsidRDefault="00433965">
            <w:pPr>
              <w:pStyle w:val="TAC"/>
              <w:rPr>
                <w:lang w:val="fr-FR"/>
              </w:rPr>
            </w:pPr>
          </w:p>
        </w:tc>
        <w:tc>
          <w:tcPr>
            <w:tcW w:w="1104" w:type="dxa"/>
            <w:tcBorders>
              <w:top w:val="nil"/>
              <w:left w:val="nil"/>
              <w:bottom w:val="nil"/>
              <w:right w:val="nil"/>
            </w:tcBorders>
            <w:hideMark/>
          </w:tcPr>
          <w:p w14:paraId="3E6D85DE" w14:textId="77777777" w:rsidR="00433965" w:rsidRDefault="00433965">
            <w:pPr>
              <w:pStyle w:val="TAH"/>
              <w:rPr>
                <w:lang w:val="fr-FR"/>
              </w:rPr>
            </w:pPr>
            <w:r>
              <w:rPr>
                <w:lang w:val="fr-FR"/>
              </w:rPr>
              <w:t>Octets</w:t>
            </w:r>
          </w:p>
        </w:tc>
        <w:tc>
          <w:tcPr>
            <w:tcW w:w="587" w:type="dxa"/>
            <w:tcBorders>
              <w:top w:val="nil"/>
              <w:left w:val="nil"/>
              <w:bottom w:val="single" w:sz="4" w:space="0" w:color="auto"/>
              <w:right w:val="nil"/>
            </w:tcBorders>
            <w:hideMark/>
          </w:tcPr>
          <w:p w14:paraId="0AB5605B" w14:textId="77777777" w:rsidR="00433965" w:rsidRDefault="00433965">
            <w:pPr>
              <w:pStyle w:val="TAH"/>
              <w:rPr>
                <w:lang w:val="fr-FR"/>
              </w:rPr>
            </w:pPr>
            <w:r>
              <w:rPr>
                <w:lang w:val="fr-FR"/>
              </w:rPr>
              <w:t>8</w:t>
            </w:r>
          </w:p>
        </w:tc>
        <w:tc>
          <w:tcPr>
            <w:tcW w:w="588" w:type="dxa"/>
            <w:tcBorders>
              <w:top w:val="nil"/>
              <w:left w:val="nil"/>
              <w:bottom w:val="single" w:sz="4" w:space="0" w:color="auto"/>
              <w:right w:val="nil"/>
            </w:tcBorders>
            <w:hideMark/>
          </w:tcPr>
          <w:p w14:paraId="6B3E45AB" w14:textId="77777777" w:rsidR="00433965" w:rsidRDefault="00433965">
            <w:pPr>
              <w:pStyle w:val="TAH"/>
              <w:rPr>
                <w:lang w:val="fr-FR"/>
              </w:rPr>
            </w:pPr>
            <w:r>
              <w:rPr>
                <w:lang w:val="fr-FR"/>
              </w:rPr>
              <w:t>7</w:t>
            </w:r>
          </w:p>
        </w:tc>
        <w:tc>
          <w:tcPr>
            <w:tcW w:w="588" w:type="dxa"/>
            <w:tcBorders>
              <w:top w:val="nil"/>
              <w:left w:val="nil"/>
              <w:bottom w:val="single" w:sz="4" w:space="0" w:color="auto"/>
              <w:right w:val="nil"/>
            </w:tcBorders>
            <w:hideMark/>
          </w:tcPr>
          <w:p w14:paraId="4F039D51" w14:textId="77777777" w:rsidR="00433965" w:rsidRDefault="00433965">
            <w:pPr>
              <w:pStyle w:val="TAH"/>
              <w:rPr>
                <w:lang w:val="fr-FR"/>
              </w:rPr>
            </w:pPr>
            <w:r>
              <w:rPr>
                <w:lang w:val="fr-FR"/>
              </w:rPr>
              <w:t>6</w:t>
            </w:r>
          </w:p>
        </w:tc>
        <w:tc>
          <w:tcPr>
            <w:tcW w:w="588" w:type="dxa"/>
            <w:tcBorders>
              <w:top w:val="nil"/>
              <w:left w:val="nil"/>
              <w:bottom w:val="single" w:sz="4" w:space="0" w:color="auto"/>
              <w:right w:val="nil"/>
            </w:tcBorders>
            <w:hideMark/>
          </w:tcPr>
          <w:p w14:paraId="58B7115A" w14:textId="77777777" w:rsidR="00433965" w:rsidRDefault="00433965">
            <w:pPr>
              <w:pStyle w:val="TAH"/>
              <w:rPr>
                <w:lang w:val="fr-FR"/>
              </w:rPr>
            </w:pPr>
            <w:r>
              <w:rPr>
                <w:lang w:val="fr-FR"/>
              </w:rPr>
              <w:t>5</w:t>
            </w:r>
          </w:p>
        </w:tc>
        <w:tc>
          <w:tcPr>
            <w:tcW w:w="588" w:type="dxa"/>
            <w:tcBorders>
              <w:top w:val="nil"/>
              <w:left w:val="nil"/>
              <w:bottom w:val="single" w:sz="4" w:space="0" w:color="auto"/>
              <w:right w:val="nil"/>
            </w:tcBorders>
            <w:hideMark/>
          </w:tcPr>
          <w:p w14:paraId="02219D3D" w14:textId="77777777" w:rsidR="00433965" w:rsidRDefault="00433965">
            <w:pPr>
              <w:pStyle w:val="TAH"/>
              <w:rPr>
                <w:lang w:val="fr-FR"/>
              </w:rPr>
            </w:pPr>
            <w:r>
              <w:rPr>
                <w:lang w:val="fr-FR"/>
              </w:rPr>
              <w:t>4</w:t>
            </w:r>
          </w:p>
        </w:tc>
        <w:tc>
          <w:tcPr>
            <w:tcW w:w="588" w:type="dxa"/>
            <w:tcBorders>
              <w:top w:val="nil"/>
              <w:left w:val="nil"/>
              <w:bottom w:val="single" w:sz="4" w:space="0" w:color="auto"/>
              <w:right w:val="nil"/>
            </w:tcBorders>
            <w:hideMark/>
          </w:tcPr>
          <w:p w14:paraId="5E99E415" w14:textId="77777777" w:rsidR="00433965" w:rsidRDefault="00433965">
            <w:pPr>
              <w:pStyle w:val="TAH"/>
              <w:rPr>
                <w:lang w:val="fr-FR"/>
              </w:rPr>
            </w:pPr>
            <w:r>
              <w:rPr>
                <w:lang w:val="fr-FR"/>
              </w:rPr>
              <w:t>3</w:t>
            </w:r>
          </w:p>
        </w:tc>
        <w:tc>
          <w:tcPr>
            <w:tcW w:w="588" w:type="dxa"/>
            <w:tcBorders>
              <w:top w:val="nil"/>
              <w:left w:val="nil"/>
              <w:bottom w:val="single" w:sz="4" w:space="0" w:color="auto"/>
              <w:right w:val="nil"/>
            </w:tcBorders>
            <w:hideMark/>
          </w:tcPr>
          <w:p w14:paraId="50CFD8F0" w14:textId="77777777" w:rsidR="00433965" w:rsidRDefault="00433965">
            <w:pPr>
              <w:pStyle w:val="TAH"/>
              <w:rPr>
                <w:lang w:val="fr-FR"/>
              </w:rPr>
            </w:pPr>
            <w:r>
              <w:rPr>
                <w:lang w:val="fr-FR"/>
              </w:rPr>
              <w:t>2</w:t>
            </w:r>
          </w:p>
        </w:tc>
        <w:tc>
          <w:tcPr>
            <w:tcW w:w="588" w:type="dxa"/>
            <w:tcBorders>
              <w:top w:val="nil"/>
              <w:left w:val="nil"/>
              <w:bottom w:val="single" w:sz="4" w:space="0" w:color="auto"/>
              <w:right w:val="nil"/>
            </w:tcBorders>
            <w:hideMark/>
          </w:tcPr>
          <w:p w14:paraId="50C261D4" w14:textId="77777777" w:rsidR="00433965" w:rsidRDefault="00433965">
            <w:pPr>
              <w:pStyle w:val="TAH"/>
              <w:rPr>
                <w:lang w:val="fr-FR"/>
              </w:rPr>
            </w:pPr>
            <w:r>
              <w:rPr>
                <w:lang w:val="fr-FR"/>
              </w:rPr>
              <w:t>1</w:t>
            </w:r>
          </w:p>
        </w:tc>
        <w:tc>
          <w:tcPr>
            <w:tcW w:w="588" w:type="dxa"/>
            <w:tcBorders>
              <w:top w:val="nil"/>
              <w:left w:val="nil"/>
              <w:bottom w:val="nil"/>
              <w:right w:val="single" w:sz="6" w:space="0" w:color="auto"/>
            </w:tcBorders>
          </w:tcPr>
          <w:p w14:paraId="4C2FD868" w14:textId="77777777" w:rsidR="00433965" w:rsidRDefault="00433965">
            <w:pPr>
              <w:pStyle w:val="TAC"/>
              <w:rPr>
                <w:lang w:val="fr-FR"/>
              </w:rPr>
            </w:pPr>
          </w:p>
        </w:tc>
      </w:tr>
      <w:tr w:rsidR="00433965" w14:paraId="7ABABD4E" w14:textId="77777777" w:rsidTr="00433965">
        <w:trPr>
          <w:jc w:val="center"/>
        </w:trPr>
        <w:tc>
          <w:tcPr>
            <w:tcW w:w="151" w:type="dxa"/>
            <w:tcBorders>
              <w:top w:val="nil"/>
              <w:left w:val="single" w:sz="6" w:space="0" w:color="auto"/>
              <w:bottom w:val="nil"/>
              <w:right w:val="nil"/>
            </w:tcBorders>
          </w:tcPr>
          <w:p w14:paraId="7B76D3D9"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18AA358E" w14:textId="77777777" w:rsidR="00433965" w:rsidRDefault="00433965">
            <w:pPr>
              <w:pStyle w:val="TAC"/>
              <w:rPr>
                <w:lang w:val="fr-FR"/>
              </w:rPr>
            </w:pPr>
            <w:r>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54D536AA" w14:textId="61FB69C9" w:rsidR="00433965" w:rsidRDefault="00433965">
            <w:pPr>
              <w:pStyle w:val="TAC"/>
              <w:rPr>
                <w:lang w:val="fr-FR"/>
              </w:rPr>
            </w:pPr>
            <w:r>
              <w:rPr>
                <w:lang w:val="fr-FR"/>
              </w:rPr>
              <w:t xml:space="preserve">Type = </w:t>
            </w:r>
            <w:r w:rsidR="00792621">
              <w:rPr>
                <w:lang w:val="sv-SE"/>
              </w:rPr>
              <w:t>274</w:t>
            </w:r>
            <w:r>
              <w:rPr>
                <w:lang w:val="fr-FR"/>
              </w:rPr>
              <w:t xml:space="preserve"> (decimal)</w:t>
            </w:r>
          </w:p>
        </w:tc>
        <w:tc>
          <w:tcPr>
            <w:tcW w:w="588" w:type="dxa"/>
            <w:tcBorders>
              <w:top w:val="nil"/>
              <w:left w:val="single" w:sz="4" w:space="0" w:color="auto"/>
              <w:bottom w:val="nil"/>
              <w:right w:val="single" w:sz="6" w:space="0" w:color="auto"/>
            </w:tcBorders>
          </w:tcPr>
          <w:p w14:paraId="129F0CCD" w14:textId="77777777" w:rsidR="00433965" w:rsidRDefault="00433965">
            <w:pPr>
              <w:pStyle w:val="TAC"/>
              <w:rPr>
                <w:lang w:val="fr-FR"/>
              </w:rPr>
            </w:pPr>
          </w:p>
        </w:tc>
      </w:tr>
      <w:tr w:rsidR="00433965" w14:paraId="188E6842" w14:textId="77777777" w:rsidTr="00433965">
        <w:trPr>
          <w:jc w:val="center"/>
        </w:trPr>
        <w:tc>
          <w:tcPr>
            <w:tcW w:w="151" w:type="dxa"/>
            <w:tcBorders>
              <w:top w:val="nil"/>
              <w:left w:val="single" w:sz="6" w:space="0" w:color="auto"/>
              <w:bottom w:val="nil"/>
              <w:right w:val="nil"/>
            </w:tcBorders>
          </w:tcPr>
          <w:p w14:paraId="68FD5950"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5A583531" w14:textId="77777777" w:rsidR="00433965" w:rsidRDefault="00433965">
            <w:pPr>
              <w:pStyle w:val="TAC"/>
              <w:rPr>
                <w:lang w:val="fr-FR"/>
              </w:rPr>
            </w:pPr>
            <w:r>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04FD7E8F" w14:textId="77777777" w:rsidR="00433965" w:rsidRDefault="00433965">
            <w:pPr>
              <w:pStyle w:val="TAC"/>
              <w:rPr>
                <w:lang w:val="fr-FR"/>
              </w:rPr>
            </w:pPr>
            <w:r>
              <w:rPr>
                <w:lang w:val="fr-FR"/>
              </w:rPr>
              <w:t>Length = n</w:t>
            </w:r>
          </w:p>
        </w:tc>
        <w:tc>
          <w:tcPr>
            <w:tcW w:w="588" w:type="dxa"/>
            <w:tcBorders>
              <w:top w:val="nil"/>
              <w:left w:val="single" w:sz="4" w:space="0" w:color="auto"/>
              <w:bottom w:val="nil"/>
              <w:right w:val="single" w:sz="6" w:space="0" w:color="auto"/>
            </w:tcBorders>
          </w:tcPr>
          <w:p w14:paraId="0BECDAB1" w14:textId="77777777" w:rsidR="00433965" w:rsidRDefault="00433965">
            <w:pPr>
              <w:pStyle w:val="TAC"/>
              <w:rPr>
                <w:lang w:val="fr-FR"/>
              </w:rPr>
            </w:pPr>
          </w:p>
        </w:tc>
      </w:tr>
      <w:tr w:rsidR="00433965" w14:paraId="2DD797A2" w14:textId="77777777" w:rsidTr="00433965">
        <w:trPr>
          <w:jc w:val="center"/>
        </w:trPr>
        <w:tc>
          <w:tcPr>
            <w:tcW w:w="151" w:type="dxa"/>
            <w:tcBorders>
              <w:top w:val="nil"/>
              <w:left w:val="single" w:sz="6" w:space="0" w:color="auto"/>
              <w:bottom w:val="nil"/>
              <w:right w:val="nil"/>
            </w:tcBorders>
          </w:tcPr>
          <w:p w14:paraId="2A42690B"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50C4A642" w14:textId="77777777" w:rsidR="00433965" w:rsidRDefault="00433965">
            <w:pPr>
              <w:pStyle w:val="TAC"/>
              <w:rPr>
                <w:lang w:val="en-US"/>
              </w:rPr>
            </w:pPr>
            <w:r>
              <w:rPr>
                <w:lang w:val="en-US"/>
              </w:rPr>
              <w:t>5 to 6</w:t>
            </w:r>
          </w:p>
        </w:tc>
        <w:tc>
          <w:tcPr>
            <w:tcW w:w="4703" w:type="dxa"/>
            <w:gridSpan w:val="8"/>
            <w:tcBorders>
              <w:top w:val="single" w:sz="4" w:space="0" w:color="auto"/>
              <w:left w:val="single" w:sz="4" w:space="0" w:color="auto"/>
              <w:bottom w:val="single" w:sz="4" w:space="0" w:color="auto"/>
              <w:right w:val="single" w:sz="4" w:space="0" w:color="auto"/>
            </w:tcBorders>
            <w:hideMark/>
          </w:tcPr>
          <w:p w14:paraId="232B14F5" w14:textId="77777777" w:rsidR="00433965" w:rsidRDefault="00433965">
            <w:pPr>
              <w:pStyle w:val="TAC"/>
              <w:rPr>
                <w:lang w:val="fr-FR"/>
              </w:rPr>
            </w:pPr>
            <w:r>
              <w:rPr>
                <w:lang w:val="fr-FR"/>
              </w:rPr>
              <w:t>Type of the offending IE</w:t>
            </w:r>
          </w:p>
        </w:tc>
        <w:tc>
          <w:tcPr>
            <w:tcW w:w="588" w:type="dxa"/>
            <w:tcBorders>
              <w:top w:val="nil"/>
              <w:left w:val="single" w:sz="4" w:space="0" w:color="auto"/>
              <w:bottom w:val="nil"/>
              <w:right w:val="single" w:sz="6" w:space="0" w:color="auto"/>
            </w:tcBorders>
          </w:tcPr>
          <w:p w14:paraId="46CFD2D2" w14:textId="77777777" w:rsidR="00433965" w:rsidRDefault="00433965">
            <w:pPr>
              <w:pStyle w:val="TAC"/>
              <w:rPr>
                <w:lang w:val="fr-FR"/>
              </w:rPr>
            </w:pPr>
          </w:p>
        </w:tc>
      </w:tr>
      <w:tr w:rsidR="00433965" w14:paraId="2C160D2C" w14:textId="77777777" w:rsidTr="00433965">
        <w:trPr>
          <w:jc w:val="center"/>
        </w:trPr>
        <w:tc>
          <w:tcPr>
            <w:tcW w:w="151" w:type="dxa"/>
            <w:tcBorders>
              <w:top w:val="nil"/>
              <w:left w:val="single" w:sz="6" w:space="0" w:color="auto"/>
              <w:bottom w:val="nil"/>
              <w:right w:val="nil"/>
            </w:tcBorders>
          </w:tcPr>
          <w:p w14:paraId="42E0F76B" w14:textId="77777777" w:rsidR="00433965" w:rsidRDefault="00433965">
            <w:pPr>
              <w:pStyle w:val="TAC"/>
              <w:rPr>
                <w:lang w:val="fr-FR"/>
              </w:rPr>
            </w:pPr>
          </w:p>
        </w:tc>
        <w:tc>
          <w:tcPr>
            <w:tcW w:w="1104" w:type="dxa"/>
            <w:tcBorders>
              <w:top w:val="nil"/>
              <w:left w:val="nil"/>
              <w:bottom w:val="nil"/>
              <w:right w:val="single" w:sz="4" w:space="0" w:color="auto"/>
            </w:tcBorders>
            <w:hideMark/>
          </w:tcPr>
          <w:p w14:paraId="4B80AE58" w14:textId="77777777" w:rsidR="00433965" w:rsidRDefault="00433965">
            <w:pPr>
              <w:pStyle w:val="TAC"/>
              <w:rPr>
                <w:lang w:val="en-US"/>
              </w:rPr>
            </w:pPr>
            <w:r>
              <w:rPr>
                <w:lang w:val="en-US"/>
              </w:rPr>
              <w:t>7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22AD4415" w14:textId="77777777" w:rsidR="00433965" w:rsidRDefault="00433965">
            <w:pPr>
              <w:pStyle w:val="TAC"/>
              <w:rPr>
                <w:lang w:val="fr-FR"/>
              </w:rPr>
            </w:pPr>
            <w:r>
              <w:rPr>
                <w:lang w:val="fr-FR"/>
              </w:rPr>
              <w:t>Value of the offending IE</w:t>
            </w:r>
          </w:p>
        </w:tc>
        <w:tc>
          <w:tcPr>
            <w:tcW w:w="588" w:type="dxa"/>
            <w:tcBorders>
              <w:top w:val="nil"/>
              <w:left w:val="single" w:sz="4" w:space="0" w:color="auto"/>
              <w:bottom w:val="nil"/>
              <w:right w:val="single" w:sz="6" w:space="0" w:color="auto"/>
            </w:tcBorders>
          </w:tcPr>
          <w:p w14:paraId="6C19927F" w14:textId="77777777" w:rsidR="00433965" w:rsidRDefault="00433965">
            <w:pPr>
              <w:pStyle w:val="TAC"/>
              <w:rPr>
                <w:lang w:val="fr-FR"/>
              </w:rPr>
            </w:pPr>
          </w:p>
        </w:tc>
      </w:tr>
    </w:tbl>
    <w:p w14:paraId="65040E59" w14:textId="5B93B95B" w:rsidR="00433965" w:rsidRDefault="00433965" w:rsidP="00433965">
      <w:pPr>
        <w:pStyle w:val="TF"/>
      </w:pPr>
      <w:r>
        <w:t>Figure 8.</w:t>
      </w:r>
      <w:r>
        <w:rPr>
          <w:lang w:val="en-US"/>
        </w:rPr>
        <w:t>2.</w:t>
      </w:r>
      <w:r>
        <w:rPr>
          <w:lang w:val="en-US"/>
        </w:rPr>
        <w:t>185</w:t>
      </w:r>
      <w:r>
        <w:t>-1: Offending IE Information</w:t>
      </w:r>
    </w:p>
    <w:p w14:paraId="67A76377" w14:textId="77777777" w:rsidR="00433965" w:rsidRDefault="00433965" w:rsidP="00433965">
      <w:r>
        <w:t>The Type of the offending IE field in octets 5 to 6 shall contain the IE type (as defined in clause 8.2.1) that caused the failure.</w:t>
      </w:r>
    </w:p>
    <w:p w14:paraId="60FAE862" w14:textId="7557FFA7" w:rsidR="00433965" w:rsidRDefault="00433965" w:rsidP="00433965">
      <w:r>
        <w:t>The Value of the offending IE field in octets 7 to (n+4) shall contain the value of the offending IE that caused the failure.</w:t>
      </w:r>
    </w:p>
    <w:p w14:paraId="2D2D6257" w14:textId="41ABE2DC" w:rsidR="00EE4D6C" w:rsidRDefault="00EE4D6C" w:rsidP="00EE4D6C">
      <w:pPr>
        <w:pStyle w:val="Heading3"/>
        <w:rPr>
          <w:lang w:val="x-none"/>
        </w:rPr>
      </w:pPr>
      <w:bookmarkStart w:id="7254" w:name="_Toc67499936"/>
      <w:r>
        <w:t>8.</w:t>
      </w:r>
      <w:r>
        <w:rPr>
          <w:lang w:val="en-US"/>
        </w:rPr>
        <w:t>2.</w:t>
      </w:r>
      <w:r>
        <w:rPr>
          <w:lang w:val="en-US"/>
        </w:rPr>
        <w:t>186</w:t>
      </w:r>
      <w:r>
        <w:tab/>
        <w:t>RAT Type</w:t>
      </w:r>
      <w:bookmarkEnd w:id="7254"/>
    </w:p>
    <w:p w14:paraId="41226070" w14:textId="439CB4AF" w:rsidR="00EE4D6C" w:rsidRDefault="00EE4D6C" w:rsidP="00EE4D6C">
      <w:pPr>
        <w:rPr>
          <w:lang w:eastAsia="ja-JP"/>
        </w:rPr>
      </w:pPr>
      <w:r>
        <w:t xml:space="preserve">The RAT Type IE indicates the RAT type for the PFCP Session. The RAT Type </w:t>
      </w:r>
      <w:r>
        <w:rPr>
          <w:lang w:eastAsia="ja-JP"/>
        </w:rPr>
        <w:t xml:space="preserve">IE type </w:t>
      </w:r>
      <w:r>
        <w:rPr>
          <w:rFonts w:eastAsia="Batang"/>
          <w:lang w:eastAsia="ko-KR"/>
        </w:rPr>
        <w:t xml:space="preserve">shall be encoded </w:t>
      </w:r>
      <w:r>
        <w:rPr>
          <w:lang w:eastAsia="ja-JP"/>
        </w:rPr>
        <w:t xml:space="preserve">as shown in </w:t>
      </w:r>
      <w:r>
        <w:rPr>
          <w:lang w:eastAsia="zh-CN"/>
        </w:rPr>
        <w:t>F</w:t>
      </w:r>
      <w:r>
        <w:rPr>
          <w:lang w:eastAsia="ja-JP"/>
        </w:rPr>
        <w:t xml:space="preserve">igure </w:t>
      </w:r>
      <w:r>
        <w:rPr>
          <w:lang w:eastAsia="zh-CN"/>
        </w:rPr>
        <w:t>8.2.</w:t>
      </w:r>
      <w:r>
        <w:rPr>
          <w:lang w:eastAsia="zh-CN"/>
        </w:rPr>
        <w:t>186</w:t>
      </w:r>
      <w:r>
        <w:rPr>
          <w:lang w:eastAsia="zh-CN"/>
        </w:rPr>
        <w:t>-1</w:t>
      </w:r>
      <w:r>
        <w:rPr>
          <w:lang w:eastAsia="ja-JP"/>
        </w:rPr>
        <w:t>.</w:t>
      </w:r>
    </w:p>
    <w:p w14:paraId="6DCC6E92" w14:textId="77777777" w:rsidR="00075654" w:rsidRDefault="00075654" w:rsidP="00075654">
      <w:pPr>
        <w:pStyle w:val="TH"/>
        <w:rPr>
          <w:lang w:val="en-US"/>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4D6C" w14:paraId="376FE396" w14:textId="77777777" w:rsidTr="00EE4D6C">
        <w:trPr>
          <w:jc w:val="center"/>
        </w:trPr>
        <w:tc>
          <w:tcPr>
            <w:tcW w:w="151" w:type="dxa"/>
            <w:tcBorders>
              <w:top w:val="single" w:sz="6" w:space="0" w:color="auto"/>
              <w:left w:val="single" w:sz="6" w:space="0" w:color="auto"/>
              <w:bottom w:val="nil"/>
              <w:right w:val="nil"/>
            </w:tcBorders>
          </w:tcPr>
          <w:p w14:paraId="5EDA8629" w14:textId="77777777" w:rsidR="00EE4D6C" w:rsidRDefault="00EE4D6C">
            <w:pPr>
              <w:pStyle w:val="TAH"/>
              <w:rPr>
                <w:lang w:val="x-none"/>
              </w:rPr>
            </w:pPr>
          </w:p>
        </w:tc>
        <w:tc>
          <w:tcPr>
            <w:tcW w:w="1104" w:type="dxa"/>
            <w:tcBorders>
              <w:top w:val="single" w:sz="6" w:space="0" w:color="auto"/>
              <w:left w:val="nil"/>
              <w:bottom w:val="nil"/>
              <w:right w:val="nil"/>
            </w:tcBorders>
          </w:tcPr>
          <w:p w14:paraId="0059B069" w14:textId="77777777" w:rsidR="00EE4D6C" w:rsidRDefault="00EE4D6C">
            <w:pPr>
              <w:pStyle w:val="TAH"/>
              <w:rPr>
                <w:lang w:val="fr-FR"/>
              </w:rPr>
            </w:pPr>
          </w:p>
        </w:tc>
        <w:tc>
          <w:tcPr>
            <w:tcW w:w="4703" w:type="dxa"/>
            <w:gridSpan w:val="8"/>
            <w:tcBorders>
              <w:top w:val="single" w:sz="6" w:space="0" w:color="auto"/>
              <w:left w:val="nil"/>
              <w:bottom w:val="nil"/>
              <w:right w:val="nil"/>
            </w:tcBorders>
            <w:hideMark/>
          </w:tcPr>
          <w:p w14:paraId="0BD153A3" w14:textId="77777777" w:rsidR="00EE4D6C" w:rsidRDefault="00EE4D6C">
            <w:pPr>
              <w:pStyle w:val="TAH"/>
              <w:rPr>
                <w:lang w:val="fr-FR"/>
              </w:rPr>
            </w:pPr>
            <w:r>
              <w:rPr>
                <w:lang w:val="fr-FR"/>
              </w:rPr>
              <w:t>Bits</w:t>
            </w:r>
          </w:p>
        </w:tc>
        <w:tc>
          <w:tcPr>
            <w:tcW w:w="588" w:type="dxa"/>
            <w:tcBorders>
              <w:top w:val="single" w:sz="6" w:space="0" w:color="auto"/>
              <w:left w:val="nil"/>
              <w:bottom w:val="nil"/>
              <w:right w:val="single" w:sz="6" w:space="0" w:color="auto"/>
            </w:tcBorders>
          </w:tcPr>
          <w:p w14:paraId="78823D20" w14:textId="77777777" w:rsidR="00EE4D6C" w:rsidRDefault="00EE4D6C">
            <w:pPr>
              <w:pStyle w:val="TAH"/>
              <w:rPr>
                <w:lang w:val="fr-FR"/>
              </w:rPr>
            </w:pPr>
          </w:p>
        </w:tc>
      </w:tr>
      <w:tr w:rsidR="00EE4D6C" w14:paraId="75F07138" w14:textId="77777777" w:rsidTr="00EE4D6C">
        <w:trPr>
          <w:jc w:val="center"/>
        </w:trPr>
        <w:tc>
          <w:tcPr>
            <w:tcW w:w="151" w:type="dxa"/>
            <w:tcBorders>
              <w:top w:val="nil"/>
              <w:left w:val="single" w:sz="6" w:space="0" w:color="auto"/>
              <w:bottom w:val="nil"/>
              <w:right w:val="nil"/>
            </w:tcBorders>
          </w:tcPr>
          <w:p w14:paraId="5A7ABC7E" w14:textId="77777777" w:rsidR="00EE4D6C" w:rsidRDefault="00EE4D6C">
            <w:pPr>
              <w:pStyle w:val="TAH"/>
              <w:rPr>
                <w:lang w:val="fr-FR"/>
              </w:rPr>
            </w:pPr>
          </w:p>
        </w:tc>
        <w:tc>
          <w:tcPr>
            <w:tcW w:w="1104" w:type="dxa"/>
            <w:tcBorders>
              <w:top w:val="nil"/>
              <w:left w:val="nil"/>
              <w:bottom w:val="nil"/>
              <w:right w:val="nil"/>
            </w:tcBorders>
            <w:hideMark/>
          </w:tcPr>
          <w:p w14:paraId="319E2729" w14:textId="77777777" w:rsidR="00EE4D6C" w:rsidRDefault="00EE4D6C">
            <w:pPr>
              <w:pStyle w:val="TAH"/>
              <w:rPr>
                <w:lang w:val="fr-FR"/>
              </w:rPr>
            </w:pPr>
            <w:r>
              <w:rPr>
                <w:lang w:val="fr-FR"/>
              </w:rPr>
              <w:t>Octets</w:t>
            </w:r>
          </w:p>
        </w:tc>
        <w:tc>
          <w:tcPr>
            <w:tcW w:w="587" w:type="dxa"/>
            <w:tcBorders>
              <w:top w:val="nil"/>
              <w:left w:val="nil"/>
              <w:bottom w:val="single" w:sz="4" w:space="0" w:color="auto"/>
              <w:right w:val="nil"/>
            </w:tcBorders>
            <w:hideMark/>
          </w:tcPr>
          <w:p w14:paraId="1B510D43" w14:textId="77777777" w:rsidR="00EE4D6C" w:rsidRDefault="00EE4D6C">
            <w:pPr>
              <w:pStyle w:val="TAH"/>
              <w:rPr>
                <w:lang w:val="fr-FR"/>
              </w:rPr>
            </w:pPr>
            <w:r>
              <w:rPr>
                <w:lang w:val="fr-FR"/>
              </w:rPr>
              <w:t>8</w:t>
            </w:r>
          </w:p>
        </w:tc>
        <w:tc>
          <w:tcPr>
            <w:tcW w:w="588" w:type="dxa"/>
            <w:tcBorders>
              <w:top w:val="nil"/>
              <w:left w:val="nil"/>
              <w:bottom w:val="single" w:sz="4" w:space="0" w:color="auto"/>
              <w:right w:val="nil"/>
            </w:tcBorders>
            <w:hideMark/>
          </w:tcPr>
          <w:p w14:paraId="0F76941E" w14:textId="77777777" w:rsidR="00EE4D6C" w:rsidRDefault="00EE4D6C">
            <w:pPr>
              <w:pStyle w:val="TAH"/>
              <w:rPr>
                <w:lang w:val="fr-FR"/>
              </w:rPr>
            </w:pPr>
            <w:r>
              <w:rPr>
                <w:lang w:val="fr-FR"/>
              </w:rPr>
              <w:t>7</w:t>
            </w:r>
          </w:p>
        </w:tc>
        <w:tc>
          <w:tcPr>
            <w:tcW w:w="587" w:type="dxa"/>
            <w:tcBorders>
              <w:top w:val="nil"/>
              <w:left w:val="nil"/>
              <w:bottom w:val="single" w:sz="4" w:space="0" w:color="auto"/>
              <w:right w:val="nil"/>
            </w:tcBorders>
            <w:hideMark/>
          </w:tcPr>
          <w:p w14:paraId="531CEF08" w14:textId="77777777" w:rsidR="00EE4D6C" w:rsidRDefault="00EE4D6C">
            <w:pPr>
              <w:pStyle w:val="TAH"/>
              <w:rPr>
                <w:lang w:val="fr-FR"/>
              </w:rPr>
            </w:pPr>
            <w:r>
              <w:rPr>
                <w:lang w:val="fr-FR"/>
              </w:rPr>
              <w:t>6</w:t>
            </w:r>
          </w:p>
        </w:tc>
        <w:tc>
          <w:tcPr>
            <w:tcW w:w="588" w:type="dxa"/>
            <w:tcBorders>
              <w:top w:val="nil"/>
              <w:left w:val="nil"/>
              <w:bottom w:val="single" w:sz="4" w:space="0" w:color="auto"/>
              <w:right w:val="nil"/>
            </w:tcBorders>
            <w:hideMark/>
          </w:tcPr>
          <w:p w14:paraId="180ADF39" w14:textId="77777777" w:rsidR="00EE4D6C" w:rsidRDefault="00EE4D6C">
            <w:pPr>
              <w:pStyle w:val="TAH"/>
              <w:rPr>
                <w:lang w:val="fr-FR"/>
              </w:rPr>
            </w:pPr>
            <w:r>
              <w:rPr>
                <w:lang w:val="fr-FR"/>
              </w:rPr>
              <w:t>5</w:t>
            </w:r>
          </w:p>
        </w:tc>
        <w:tc>
          <w:tcPr>
            <w:tcW w:w="588" w:type="dxa"/>
            <w:tcBorders>
              <w:top w:val="nil"/>
              <w:left w:val="nil"/>
              <w:bottom w:val="single" w:sz="4" w:space="0" w:color="auto"/>
              <w:right w:val="nil"/>
            </w:tcBorders>
            <w:hideMark/>
          </w:tcPr>
          <w:p w14:paraId="742254F6" w14:textId="77777777" w:rsidR="00EE4D6C" w:rsidRDefault="00EE4D6C">
            <w:pPr>
              <w:pStyle w:val="TAH"/>
              <w:rPr>
                <w:lang w:val="fr-FR"/>
              </w:rPr>
            </w:pPr>
            <w:r>
              <w:rPr>
                <w:lang w:val="fr-FR"/>
              </w:rPr>
              <w:t>4</w:t>
            </w:r>
          </w:p>
        </w:tc>
        <w:tc>
          <w:tcPr>
            <w:tcW w:w="588" w:type="dxa"/>
            <w:tcBorders>
              <w:top w:val="nil"/>
              <w:left w:val="nil"/>
              <w:bottom w:val="single" w:sz="4" w:space="0" w:color="auto"/>
              <w:right w:val="nil"/>
            </w:tcBorders>
            <w:hideMark/>
          </w:tcPr>
          <w:p w14:paraId="6422579A" w14:textId="77777777" w:rsidR="00EE4D6C" w:rsidRDefault="00EE4D6C">
            <w:pPr>
              <w:pStyle w:val="TAH"/>
              <w:rPr>
                <w:lang w:val="fr-FR"/>
              </w:rPr>
            </w:pPr>
            <w:r>
              <w:rPr>
                <w:lang w:val="fr-FR"/>
              </w:rPr>
              <w:t>3</w:t>
            </w:r>
          </w:p>
        </w:tc>
        <w:tc>
          <w:tcPr>
            <w:tcW w:w="589" w:type="dxa"/>
            <w:tcBorders>
              <w:top w:val="nil"/>
              <w:left w:val="nil"/>
              <w:bottom w:val="single" w:sz="4" w:space="0" w:color="auto"/>
              <w:right w:val="nil"/>
            </w:tcBorders>
            <w:hideMark/>
          </w:tcPr>
          <w:p w14:paraId="1487A110" w14:textId="77777777" w:rsidR="00EE4D6C" w:rsidRDefault="00EE4D6C">
            <w:pPr>
              <w:pStyle w:val="TAH"/>
              <w:rPr>
                <w:lang w:val="fr-FR"/>
              </w:rPr>
            </w:pPr>
            <w:r>
              <w:rPr>
                <w:lang w:val="fr-FR"/>
              </w:rPr>
              <w:t>2</w:t>
            </w:r>
          </w:p>
        </w:tc>
        <w:tc>
          <w:tcPr>
            <w:tcW w:w="588" w:type="dxa"/>
            <w:tcBorders>
              <w:top w:val="nil"/>
              <w:left w:val="nil"/>
              <w:bottom w:val="single" w:sz="4" w:space="0" w:color="auto"/>
              <w:right w:val="nil"/>
            </w:tcBorders>
            <w:hideMark/>
          </w:tcPr>
          <w:p w14:paraId="323AAECA" w14:textId="77777777" w:rsidR="00EE4D6C" w:rsidRDefault="00EE4D6C">
            <w:pPr>
              <w:pStyle w:val="TAH"/>
              <w:rPr>
                <w:lang w:val="fr-FR"/>
              </w:rPr>
            </w:pPr>
            <w:r>
              <w:rPr>
                <w:lang w:val="fr-FR"/>
              </w:rPr>
              <w:t>1</w:t>
            </w:r>
          </w:p>
        </w:tc>
        <w:tc>
          <w:tcPr>
            <w:tcW w:w="588" w:type="dxa"/>
            <w:tcBorders>
              <w:top w:val="nil"/>
              <w:left w:val="nil"/>
              <w:bottom w:val="nil"/>
              <w:right w:val="single" w:sz="6" w:space="0" w:color="auto"/>
            </w:tcBorders>
          </w:tcPr>
          <w:p w14:paraId="10505C45" w14:textId="77777777" w:rsidR="00EE4D6C" w:rsidRDefault="00EE4D6C">
            <w:pPr>
              <w:pStyle w:val="TAH"/>
              <w:rPr>
                <w:lang w:val="fr-FR"/>
              </w:rPr>
            </w:pPr>
          </w:p>
        </w:tc>
      </w:tr>
      <w:tr w:rsidR="00EE4D6C" w14:paraId="70718988" w14:textId="77777777" w:rsidTr="00EE4D6C">
        <w:trPr>
          <w:jc w:val="center"/>
        </w:trPr>
        <w:tc>
          <w:tcPr>
            <w:tcW w:w="151" w:type="dxa"/>
            <w:tcBorders>
              <w:top w:val="nil"/>
              <w:left w:val="single" w:sz="6" w:space="0" w:color="auto"/>
              <w:bottom w:val="nil"/>
              <w:right w:val="nil"/>
            </w:tcBorders>
          </w:tcPr>
          <w:p w14:paraId="24346D5A" w14:textId="77777777" w:rsidR="00EE4D6C" w:rsidRDefault="00EE4D6C">
            <w:pPr>
              <w:pStyle w:val="TAC"/>
              <w:rPr>
                <w:lang w:val="fr-FR"/>
              </w:rPr>
            </w:pPr>
          </w:p>
        </w:tc>
        <w:tc>
          <w:tcPr>
            <w:tcW w:w="1104" w:type="dxa"/>
            <w:tcBorders>
              <w:top w:val="nil"/>
              <w:left w:val="nil"/>
              <w:bottom w:val="nil"/>
              <w:right w:val="single" w:sz="4" w:space="0" w:color="auto"/>
            </w:tcBorders>
            <w:hideMark/>
          </w:tcPr>
          <w:p w14:paraId="0A53E0DA" w14:textId="77777777" w:rsidR="00EE4D6C" w:rsidRDefault="00EE4D6C">
            <w:pPr>
              <w:pStyle w:val="TAC"/>
              <w:rPr>
                <w:lang w:val="fr-FR"/>
              </w:rPr>
            </w:pPr>
            <w:r>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4EE5C5CA" w14:textId="186C22B6" w:rsidR="00EE4D6C" w:rsidRDefault="00EE4D6C">
            <w:pPr>
              <w:pStyle w:val="TAC"/>
              <w:rPr>
                <w:lang w:val="fr-FR"/>
              </w:rPr>
            </w:pPr>
            <w:r>
              <w:rPr>
                <w:lang w:val="fr-FR"/>
              </w:rPr>
              <w:t>Type = 275</w:t>
            </w:r>
          </w:p>
        </w:tc>
        <w:tc>
          <w:tcPr>
            <w:tcW w:w="588" w:type="dxa"/>
            <w:tcBorders>
              <w:top w:val="nil"/>
              <w:left w:val="single" w:sz="4" w:space="0" w:color="auto"/>
              <w:bottom w:val="nil"/>
              <w:right w:val="single" w:sz="6" w:space="0" w:color="auto"/>
            </w:tcBorders>
          </w:tcPr>
          <w:p w14:paraId="5FE1B1DE" w14:textId="77777777" w:rsidR="00EE4D6C" w:rsidRDefault="00EE4D6C">
            <w:pPr>
              <w:pStyle w:val="TAC"/>
              <w:rPr>
                <w:lang w:val="fr-FR"/>
              </w:rPr>
            </w:pPr>
          </w:p>
        </w:tc>
      </w:tr>
      <w:tr w:rsidR="00EE4D6C" w14:paraId="78BD6169" w14:textId="77777777" w:rsidTr="00EE4D6C">
        <w:trPr>
          <w:jc w:val="center"/>
        </w:trPr>
        <w:tc>
          <w:tcPr>
            <w:tcW w:w="151" w:type="dxa"/>
            <w:tcBorders>
              <w:top w:val="nil"/>
              <w:left w:val="single" w:sz="6" w:space="0" w:color="auto"/>
              <w:bottom w:val="nil"/>
              <w:right w:val="nil"/>
            </w:tcBorders>
          </w:tcPr>
          <w:p w14:paraId="4EB61839" w14:textId="77777777" w:rsidR="00EE4D6C" w:rsidRDefault="00EE4D6C">
            <w:pPr>
              <w:pStyle w:val="TAC"/>
              <w:rPr>
                <w:lang w:val="fr-FR"/>
              </w:rPr>
            </w:pPr>
          </w:p>
        </w:tc>
        <w:tc>
          <w:tcPr>
            <w:tcW w:w="1104" w:type="dxa"/>
            <w:tcBorders>
              <w:top w:val="nil"/>
              <w:left w:val="nil"/>
              <w:bottom w:val="nil"/>
              <w:right w:val="single" w:sz="4" w:space="0" w:color="auto"/>
            </w:tcBorders>
            <w:hideMark/>
          </w:tcPr>
          <w:p w14:paraId="3ACC1940" w14:textId="77777777" w:rsidR="00EE4D6C" w:rsidRDefault="00EE4D6C">
            <w:pPr>
              <w:pStyle w:val="TAC"/>
              <w:rPr>
                <w:lang w:val="fr-FR"/>
              </w:rPr>
            </w:pPr>
            <w:r>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42F17E39" w14:textId="77777777" w:rsidR="00EE4D6C" w:rsidRDefault="00EE4D6C">
            <w:pPr>
              <w:pStyle w:val="TAC"/>
              <w:rPr>
                <w:lang w:val="fr-FR"/>
              </w:rPr>
            </w:pPr>
            <w:r>
              <w:rPr>
                <w:lang w:val="fr-FR"/>
              </w:rPr>
              <w:t>Length = n</w:t>
            </w:r>
          </w:p>
        </w:tc>
        <w:tc>
          <w:tcPr>
            <w:tcW w:w="588" w:type="dxa"/>
            <w:tcBorders>
              <w:top w:val="nil"/>
              <w:left w:val="single" w:sz="4" w:space="0" w:color="auto"/>
              <w:bottom w:val="nil"/>
              <w:right w:val="single" w:sz="6" w:space="0" w:color="auto"/>
            </w:tcBorders>
          </w:tcPr>
          <w:p w14:paraId="45841F9B" w14:textId="77777777" w:rsidR="00EE4D6C" w:rsidRDefault="00EE4D6C">
            <w:pPr>
              <w:pStyle w:val="TAC"/>
              <w:rPr>
                <w:lang w:val="fr-FR"/>
              </w:rPr>
            </w:pPr>
          </w:p>
        </w:tc>
      </w:tr>
      <w:tr w:rsidR="00EE4D6C" w14:paraId="547FA9A5" w14:textId="77777777" w:rsidTr="00EE4D6C">
        <w:trPr>
          <w:jc w:val="center"/>
        </w:trPr>
        <w:tc>
          <w:tcPr>
            <w:tcW w:w="151" w:type="dxa"/>
            <w:tcBorders>
              <w:top w:val="nil"/>
              <w:left w:val="single" w:sz="6" w:space="0" w:color="auto"/>
              <w:bottom w:val="nil"/>
              <w:right w:val="nil"/>
            </w:tcBorders>
          </w:tcPr>
          <w:p w14:paraId="144EECC3" w14:textId="77777777" w:rsidR="00EE4D6C" w:rsidRDefault="00EE4D6C">
            <w:pPr>
              <w:pStyle w:val="TAC"/>
              <w:rPr>
                <w:lang w:val="fr-FR"/>
              </w:rPr>
            </w:pPr>
          </w:p>
        </w:tc>
        <w:tc>
          <w:tcPr>
            <w:tcW w:w="1104" w:type="dxa"/>
            <w:tcBorders>
              <w:top w:val="nil"/>
              <w:left w:val="nil"/>
              <w:bottom w:val="nil"/>
              <w:right w:val="single" w:sz="4" w:space="0" w:color="auto"/>
            </w:tcBorders>
            <w:hideMark/>
          </w:tcPr>
          <w:p w14:paraId="32DDB2CF" w14:textId="77777777" w:rsidR="00EE4D6C" w:rsidRDefault="00EE4D6C">
            <w:pPr>
              <w:pStyle w:val="TAC"/>
              <w:rPr>
                <w:lang w:val="fr-FR"/>
              </w:rPr>
            </w:pPr>
            <w:r>
              <w:rPr>
                <w:lang w:val="fr-FR"/>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7E216AFD" w14:textId="77777777" w:rsidR="00EE4D6C" w:rsidRDefault="00EE4D6C">
            <w:pPr>
              <w:pStyle w:val="TAC"/>
              <w:rPr>
                <w:lang w:val="fr-FR"/>
              </w:rPr>
            </w:pPr>
            <w:r>
              <w:rPr>
                <w:lang w:val="fr-FR"/>
              </w:rPr>
              <w:t>RAT Type</w:t>
            </w:r>
          </w:p>
        </w:tc>
        <w:tc>
          <w:tcPr>
            <w:tcW w:w="588" w:type="dxa"/>
            <w:tcBorders>
              <w:top w:val="nil"/>
              <w:left w:val="single" w:sz="4" w:space="0" w:color="auto"/>
              <w:bottom w:val="nil"/>
              <w:right w:val="single" w:sz="6" w:space="0" w:color="auto"/>
            </w:tcBorders>
          </w:tcPr>
          <w:p w14:paraId="63126A2A" w14:textId="77777777" w:rsidR="00EE4D6C" w:rsidRDefault="00EE4D6C">
            <w:pPr>
              <w:pStyle w:val="TAC"/>
              <w:rPr>
                <w:lang w:val="fr-FR"/>
              </w:rPr>
            </w:pPr>
          </w:p>
        </w:tc>
      </w:tr>
      <w:tr w:rsidR="00EE4D6C" w14:paraId="5FD2E5F7" w14:textId="77777777" w:rsidTr="00EE4D6C">
        <w:trPr>
          <w:jc w:val="center"/>
        </w:trPr>
        <w:tc>
          <w:tcPr>
            <w:tcW w:w="151" w:type="dxa"/>
            <w:tcBorders>
              <w:top w:val="nil"/>
              <w:left w:val="single" w:sz="6" w:space="0" w:color="auto"/>
              <w:bottom w:val="single" w:sz="4" w:space="0" w:color="auto"/>
              <w:right w:val="nil"/>
            </w:tcBorders>
          </w:tcPr>
          <w:p w14:paraId="409BF75B" w14:textId="77777777" w:rsidR="00EE4D6C" w:rsidRDefault="00EE4D6C">
            <w:pPr>
              <w:pStyle w:val="TAC"/>
              <w:rPr>
                <w:lang w:val="fr-FR"/>
              </w:rPr>
            </w:pPr>
          </w:p>
        </w:tc>
        <w:tc>
          <w:tcPr>
            <w:tcW w:w="1104" w:type="dxa"/>
            <w:tcBorders>
              <w:top w:val="nil"/>
              <w:left w:val="nil"/>
              <w:bottom w:val="single" w:sz="4" w:space="0" w:color="auto"/>
              <w:right w:val="single" w:sz="4" w:space="0" w:color="auto"/>
            </w:tcBorders>
            <w:hideMark/>
          </w:tcPr>
          <w:p w14:paraId="3A6D44C9" w14:textId="77777777" w:rsidR="00EE4D6C" w:rsidRDefault="00EE4D6C">
            <w:pPr>
              <w:pStyle w:val="TAC"/>
              <w:rPr>
                <w:lang w:val="fr-FR"/>
              </w:rPr>
            </w:pPr>
            <w:r>
              <w:rPr>
                <w:lang w:val="fr-FR"/>
              </w:rPr>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CF4ADFC" w14:textId="77777777" w:rsidR="00EE4D6C" w:rsidRDefault="00EE4D6C">
            <w:pPr>
              <w:pStyle w:val="TAC"/>
              <w:rPr>
                <w:lang w:val="fr-FR"/>
              </w:rPr>
            </w:pPr>
            <w:r>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C363A8" w14:textId="77777777" w:rsidR="00EE4D6C" w:rsidRDefault="00EE4D6C">
            <w:pPr>
              <w:pStyle w:val="TAC"/>
              <w:rPr>
                <w:lang w:val="fr-FR"/>
              </w:rPr>
            </w:pPr>
          </w:p>
        </w:tc>
      </w:tr>
    </w:tbl>
    <w:p w14:paraId="38CD2EF0" w14:textId="5472BDDD" w:rsidR="00EE4D6C" w:rsidRDefault="00EE4D6C" w:rsidP="00EE4D6C">
      <w:pPr>
        <w:pStyle w:val="TF"/>
      </w:pPr>
      <w:r>
        <w:t xml:space="preserve">Figure </w:t>
      </w:r>
      <w:r>
        <w:rPr>
          <w:lang w:eastAsia="zh-CN"/>
        </w:rPr>
        <w:t>8.2.</w:t>
      </w:r>
      <w:r>
        <w:rPr>
          <w:lang w:eastAsia="zh-CN"/>
        </w:rPr>
        <w:t>186</w:t>
      </w:r>
      <w:r>
        <w:rPr>
          <w:lang w:eastAsia="zh-CN"/>
        </w:rPr>
        <w:t>-1</w:t>
      </w:r>
      <w:r>
        <w:t>: RAT Type IE</w:t>
      </w:r>
    </w:p>
    <w:p w14:paraId="328E90D8" w14:textId="05F2BFBF" w:rsidR="00EE4D6C" w:rsidRDefault="00EE4D6C" w:rsidP="00EE4D6C">
      <w:r>
        <w:t>RAT Type indicates the type of RAT for the PFCP Session. It shall be encoded as defined in Table 8.2.</w:t>
      </w:r>
      <w:r w:rsidR="00075654">
        <w:t>186</w:t>
      </w:r>
      <w:r>
        <w:t>-1.</w:t>
      </w:r>
    </w:p>
    <w:p w14:paraId="22577846" w14:textId="408051CB" w:rsidR="00EE4D6C" w:rsidRDefault="00EE4D6C" w:rsidP="00EE4D6C">
      <w:pPr>
        <w:pStyle w:val="TH"/>
      </w:pPr>
      <w:r>
        <w:lastRenderedPageBreak/>
        <w:t>Table 8.</w:t>
      </w:r>
      <w:r>
        <w:rPr>
          <w:lang w:val="en-US"/>
        </w:rPr>
        <w:t>2.</w:t>
      </w:r>
      <w:r>
        <w:rPr>
          <w:lang w:val="de-DE"/>
        </w:rPr>
        <w:t>186</w:t>
      </w:r>
      <w:r>
        <w:t>-1: RAT Type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4D6C" w14:paraId="2FB291C1"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10ADEC0D" w14:textId="77777777" w:rsidR="00EE4D6C" w:rsidRDefault="00EE4D6C">
            <w:pPr>
              <w:pStyle w:val="TAH"/>
              <w:ind w:left="-30"/>
              <w:rPr>
                <w:lang w:val="fr-FR"/>
              </w:rPr>
            </w:pPr>
            <w:r>
              <w:rPr>
                <w:lang w:val="fr-FR"/>
              </w:rPr>
              <w:t>RAT Type</w:t>
            </w:r>
          </w:p>
        </w:tc>
        <w:tc>
          <w:tcPr>
            <w:tcW w:w="3129" w:type="dxa"/>
            <w:tcBorders>
              <w:top w:val="single" w:sz="4" w:space="0" w:color="auto"/>
              <w:left w:val="single" w:sz="4" w:space="0" w:color="auto"/>
              <w:bottom w:val="single" w:sz="4" w:space="0" w:color="auto"/>
              <w:right w:val="single" w:sz="4" w:space="0" w:color="auto"/>
            </w:tcBorders>
            <w:hideMark/>
          </w:tcPr>
          <w:p w14:paraId="7B45614C" w14:textId="77777777" w:rsidR="00EE4D6C" w:rsidRDefault="00EE4D6C">
            <w:pPr>
              <w:pStyle w:val="TAH"/>
              <w:ind w:left="-30"/>
              <w:rPr>
                <w:lang w:val="fr-FR"/>
              </w:rPr>
            </w:pPr>
            <w:r>
              <w:rPr>
                <w:lang w:val="fr-FR"/>
              </w:rPr>
              <w:t>Values (Decimal)</w:t>
            </w:r>
          </w:p>
        </w:tc>
      </w:tr>
      <w:tr w:rsidR="00EE4D6C" w14:paraId="635EBAD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708E5760" w14:textId="77777777" w:rsidR="00EE4D6C" w:rsidRDefault="00EE4D6C">
            <w:pPr>
              <w:pStyle w:val="TAC"/>
              <w:spacing w:line="276" w:lineRule="auto"/>
              <w:rPr>
                <w:lang w:val="fr-FR"/>
              </w:rPr>
            </w:pPr>
            <w:r>
              <w:rPr>
                <w:lang w:val="fr-FR"/>
              </w:rPr>
              <w:t xml:space="preserve"> &lt;reserved&gt;</w:t>
            </w:r>
          </w:p>
        </w:tc>
        <w:tc>
          <w:tcPr>
            <w:tcW w:w="3129" w:type="dxa"/>
            <w:tcBorders>
              <w:top w:val="single" w:sz="4" w:space="0" w:color="auto"/>
              <w:left w:val="single" w:sz="4" w:space="0" w:color="auto"/>
              <w:bottom w:val="single" w:sz="4" w:space="0" w:color="auto"/>
              <w:right w:val="single" w:sz="4" w:space="0" w:color="auto"/>
            </w:tcBorders>
            <w:hideMark/>
          </w:tcPr>
          <w:p w14:paraId="1FBAFBE8" w14:textId="77777777" w:rsidR="00EE4D6C" w:rsidRDefault="00EE4D6C">
            <w:pPr>
              <w:pStyle w:val="TAC"/>
              <w:spacing w:line="276" w:lineRule="auto"/>
              <w:rPr>
                <w:lang w:val="fr-FR"/>
              </w:rPr>
            </w:pPr>
            <w:r>
              <w:rPr>
                <w:lang w:val="fr-FR"/>
              </w:rPr>
              <w:t>0</w:t>
            </w:r>
          </w:p>
        </w:tc>
      </w:tr>
      <w:tr w:rsidR="00EE4D6C" w14:paraId="371803BB"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44328F7D" w14:textId="77777777" w:rsidR="00EE4D6C" w:rsidRDefault="00EE4D6C">
            <w:pPr>
              <w:pStyle w:val="TAC"/>
              <w:spacing w:line="276" w:lineRule="auto"/>
              <w:rPr>
                <w:lang w:val="fr-FR"/>
              </w:rPr>
            </w:pPr>
            <w:r>
              <w:rPr>
                <w:lang w:val="fr-FR"/>
              </w:rPr>
              <w:t>UTRAN</w:t>
            </w:r>
          </w:p>
        </w:tc>
        <w:tc>
          <w:tcPr>
            <w:tcW w:w="3129" w:type="dxa"/>
            <w:tcBorders>
              <w:top w:val="single" w:sz="4" w:space="0" w:color="auto"/>
              <w:left w:val="single" w:sz="4" w:space="0" w:color="auto"/>
              <w:bottom w:val="single" w:sz="4" w:space="0" w:color="auto"/>
              <w:right w:val="single" w:sz="4" w:space="0" w:color="auto"/>
            </w:tcBorders>
            <w:hideMark/>
          </w:tcPr>
          <w:p w14:paraId="62B78FE4" w14:textId="77777777" w:rsidR="00EE4D6C" w:rsidRDefault="00EE4D6C">
            <w:pPr>
              <w:pStyle w:val="TAC"/>
              <w:spacing w:line="276" w:lineRule="auto"/>
              <w:rPr>
                <w:lang w:val="fr-FR"/>
              </w:rPr>
            </w:pPr>
            <w:r>
              <w:rPr>
                <w:lang w:val="fr-FR"/>
              </w:rPr>
              <w:t>1</w:t>
            </w:r>
          </w:p>
        </w:tc>
      </w:tr>
      <w:tr w:rsidR="00EE4D6C" w14:paraId="5C121A9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2F53F7F9" w14:textId="77777777" w:rsidR="00EE4D6C" w:rsidRDefault="00EE4D6C">
            <w:pPr>
              <w:pStyle w:val="TAC"/>
              <w:spacing w:line="276" w:lineRule="auto"/>
              <w:rPr>
                <w:lang w:val="fr-FR"/>
              </w:rPr>
            </w:pPr>
            <w:r>
              <w:rPr>
                <w:lang w:val="fr-FR"/>
              </w:rPr>
              <w:t>GERAN</w:t>
            </w:r>
          </w:p>
        </w:tc>
        <w:tc>
          <w:tcPr>
            <w:tcW w:w="3129" w:type="dxa"/>
            <w:tcBorders>
              <w:top w:val="single" w:sz="4" w:space="0" w:color="auto"/>
              <w:left w:val="single" w:sz="4" w:space="0" w:color="auto"/>
              <w:bottom w:val="single" w:sz="4" w:space="0" w:color="auto"/>
              <w:right w:val="single" w:sz="4" w:space="0" w:color="auto"/>
            </w:tcBorders>
            <w:hideMark/>
          </w:tcPr>
          <w:p w14:paraId="435CD988" w14:textId="77777777" w:rsidR="00EE4D6C" w:rsidRDefault="00EE4D6C">
            <w:pPr>
              <w:pStyle w:val="TAC"/>
              <w:spacing w:line="276" w:lineRule="auto"/>
              <w:rPr>
                <w:lang w:val="fr-FR"/>
              </w:rPr>
            </w:pPr>
            <w:r>
              <w:rPr>
                <w:lang w:val="fr-FR"/>
              </w:rPr>
              <w:t>2</w:t>
            </w:r>
          </w:p>
        </w:tc>
      </w:tr>
      <w:tr w:rsidR="00EE4D6C" w14:paraId="5E4900D0"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3D92C0B6" w14:textId="77777777" w:rsidR="00EE4D6C" w:rsidRDefault="00EE4D6C">
            <w:pPr>
              <w:pStyle w:val="TAC"/>
              <w:spacing w:line="276" w:lineRule="auto"/>
              <w:rPr>
                <w:lang w:val="fr-FR"/>
              </w:rPr>
            </w:pPr>
            <w:r>
              <w:rPr>
                <w:lang w:val="fr-FR"/>
              </w:rPr>
              <w:t>WLAN</w:t>
            </w:r>
          </w:p>
        </w:tc>
        <w:tc>
          <w:tcPr>
            <w:tcW w:w="3129" w:type="dxa"/>
            <w:tcBorders>
              <w:top w:val="single" w:sz="4" w:space="0" w:color="auto"/>
              <w:left w:val="single" w:sz="4" w:space="0" w:color="auto"/>
              <w:bottom w:val="single" w:sz="4" w:space="0" w:color="auto"/>
              <w:right w:val="single" w:sz="4" w:space="0" w:color="auto"/>
            </w:tcBorders>
            <w:hideMark/>
          </w:tcPr>
          <w:p w14:paraId="41F7E640" w14:textId="77777777" w:rsidR="00EE4D6C" w:rsidRDefault="00EE4D6C">
            <w:pPr>
              <w:pStyle w:val="TAC"/>
              <w:spacing w:line="276" w:lineRule="auto"/>
              <w:rPr>
                <w:lang w:val="fr-FR"/>
              </w:rPr>
            </w:pPr>
            <w:r>
              <w:rPr>
                <w:lang w:val="fr-FR"/>
              </w:rPr>
              <w:t>3</w:t>
            </w:r>
          </w:p>
        </w:tc>
      </w:tr>
      <w:tr w:rsidR="00EE4D6C" w14:paraId="54B463B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31B1040E" w14:textId="77777777" w:rsidR="00EE4D6C" w:rsidRDefault="00EE4D6C">
            <w:pPr>
              <w:pStyle w:val="TAC"/>
              <w:spacing w:line="276" w:lineRule="auto"/>
              <w:rPr>
                <w:lang w:val="fr-FR"/>
              </w:rPr>
            </w:pPr>
            <w:r>
              <w:rPr>
                <w:lang w:val="fr-FR"/>
              </w:rPr>
              <w:t>GAN</w:t>
            </w:r>
          </w:p>
        </w:tc>
        <w:tc>
          <w:tcPr>
            <w:tcW w:w="3129" w:type="dxa"/>
            <w:tcBorders>
              <w:top w:val="single" w:sz="4" w:space="0" w:color="auto"/>
              <w:left w:val="single" w:sz="4" w:space="0" w:color="auto"/>
              <w:bottom w:val="single" w:sz="4" w:space="0" w:color="auto"/>
              <w:right w:val="single" w:sz="4" w:space="0" w:color="auto"/>
            </w:tcBorders>
            <w:hideMark/>
          </w:tcPr>
          <w:p w14:paraId="6EF5546A" w14:textId="77777777" w:rsidR="00EE4D6C" w:rsidRDefault="00EE4D6C">
            <w:pPr>
              <w:pStyle w:val="TAC"/>
              <w:spacing w:line="276" w:lineRule="auto"/>
              <w:rPr>
                <w:lang w:val="fr-FR"/>
              </w:rPr>
            </w:pPr>
            <w:r>
              <w:rPr>
                <w:lang w:val="fr-FR"/>
              </w:rPr>
              <w:t>4</w:t>
            </w:r>
          </w:p>
        </w:tc>
      </w:tr>
      <w:tr w:rsidR="00EE4D6C" w14:paraId="084D4EF0"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27622B0A" w14:textId="77777777" w:rsidR="00EE4D6C" w:rsidRDefault="00EE4D6C">
            <w:pPr>
              <w:pStyle w:val="TAC"/>
              <w:spacing w:line="276" w:lineRule="auto"/>
              <w:rPr>
                <w:lang w:val="fr-FR"/>
              </w:rPr>
            </w:pPr>
            <w:r>
              <w:rPr>
                <w:lang w:val="fr-FR"/>
              </w:rPr>
              <w:t>HSPA Evolution</w:t>
            </w:r>
          </w:p>
        </w:tc>
        <w:tc>
          <w:tcPr>
            <w:tcW w:w="3129" w:type="dxa"/>
            <w:tcBorders>
              <w:top w:val="single" w:sz="4" w:space="0" w:color="auto"/>
              <w:left w:val="single" w:sz="4" w:space="0" w:color="auto"/>
              <w:bottom w:val="single" w:sz="4" w:space="0" w:color="auto"/>
              <w:right w:val="single" w:sz="4" w:space="0" w:color="auto"/>
            </w:tcBorders>
            <w:hideMark/>
          </w:tcPr>
          <w:p w14:paraId="7C19E403" w14:textId="77777777" w:rsidR="00EE4D6C" w:rsidRDefault="00EE4D6C">
            <w:pPr>
              <w:pStyle w:val="TAC"/>
              <w:spacing w:line="276" w:lineRule="auto"/>
              <w:rPr>
                <w:lang w:val="fr-FR"/>
              </w:rPr>
            </w:pPr>
            <w:r>
              <w:rPr>
                <w:lang w:val="fr-FR"/>
              </w:rPr>
              <w:t>5</w:t>
            </w:r>
          </w:p>
        </w:tc>
      </w:tr>
      <w:tr w:rsidR="00EE4D6C" w14:paraId="64E196A3"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18DA0CCE" w14:textId="77777777" w:rsidR="00EE4D6C" w:rsidRDefault="00EE4D6C">
            <w:pPr>
              <w:pStyle w:val="TAC"/>
              <w:spacing w:line="276" w:lineRule="auto"/>
              <w:rPr>
                <w:lang w:val="fr-FR" w:eastAsia="zh-CN"/>
              </w:rPr>
            </w:pPr>
            <w:r>
              <w:rPr>
                <w:lang w:val="fr-FR" w:eastAsia="zh-CN"/>
              </w:rPr>
              <w:t>EUTRAN (WB-E-UTRAN)</w:t>
            </w:r>
          </w:p>
        </w:tc>
        <w:tc>
          <w:tcPr>
            <w:tcW w:w="3129" w:type="dxa"/>
            <w:tcBorders>
              <w:top w:val="single" w:sz="4" w:space="0" w:color="auto"/>
              <w:left w:val="single" w:sz="4" w:space="0" w:color="auto"/>
              <w:bottom w:val="single" w:sz="4" w:space="0" w:color="auto"/>
              <w:right w:val="single" w:sz="4" w:space="0" w:color="auto"/>
            </w:tcBorders>
            <w:hideMark/>
          </w:tcPr>
          <w:p w14:paraId="0029F67C" w14:textId="77777777" w:rsidR="00EE4D6C" w:rsidRDefault="00EE4D6C">
            <w:pPr>
              <w:pStyle w:val="TAC"/>
              <w:spacing w:line="276" w:lineRule="auto"/>
              <w:rPr>
                <w:lang w:val="fr-FR"/>
              </w:rPr>
            </w:pPr>
            <w:r>
              <w:rPr>
                <w:lang w:val="fr-FR"/>
              </w:rPr>
              <w:t>6</w:t>
            </w:r>
          </w:p>
        </w:tc>
      </w:tr>
      <w:tr w:rsidR="00EE4D6C" w14:paraId="6815A866"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3D5CCFC5" w14:textId="77777777" w:rsidR="00EE4D6C" w:rsidRDefault="00EE4D6C">
            <w:pPr>
              <w:pStyle w:val="TAC"/>
              <w:spacing w:line="276" w:lineRule="auto"/>
              <w:rPr>
                <w:lang w:val="fr-FR" w:eastAsia="zh-CN"/>
              </w:rPr>
            </w:pPr>
            <w:r>
              <w:rPr>
                <w:lang w:val="fr-FR" w:eastAsia="zh-CN"/>
              </w:rPr>
              <w:t>Virtual</w:t>
            </w:r>
          </w:p>
        </w:tc>
        <w:tc>
          <w:tcPr>
            <w:tcW w:w="3129" w:type="dxa"/>
            <w:tcBorders>
              <w:top w:val="single" w:sz="4" w:space="0" w:color="auto"/>
              <w:left w:val="single" w:sz="4" w:space="0" w:color="auto"/>
              <w:bottom w:val="single" w:sz="4" w:space="0" w:color="auto"/>
              <w:right w:val="single" w:sz="4" w:space="0" w:color="auto"/>
            </w:tcBorders>
            <w:hideMark/>
          </w:tcPr>
          <w:p w14:paraId="2C9B97A7" w14:textId="77777777" w:rsidR="00EE4D6C" w:rsidRDefault="00EE4D6C">
            <w:pPr>
              <w:pStyle w:val="TAC"/>
              <w:spacing w:line="276" w:lineRule="auto"/>
              <w:rPr>
                <w:lang w:val="fr-FR"/>
              </w:rPr>
            </w:pPr>
            <w:r>
              <w:rPr>
                <w:lang w:val="fr-FR"/>
              </w:rPr>
              <w:t>7</w:t>
            </w:r>
          </w:p>
        </w:tc>
      </w:tr>
      <w:tr w:rsidR="00EE4D6C" w14:paraId="3439916F"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21EA3CE1" w14:textId="77777777" w:rsidR="00EE4D6C" w:rsidRDefault="00EE4D6C">
            <w:pPr>
              <w:pStyle w:val="TAC"/>
              <w:spacing w:line="276" w:lineRule="auto"/>
              <w:rPr>
                <w:lang w:val="fr-FR" w:eastAsia="zh-CN"/>
              </w:rPr>
            </w:pPr>
            <w:r>
              <w:rPr>
                <w:lang w:val="fr-FR" w:eastAsia="zh-CN"/>
              </w:rPr>
              <w:t>EUTRAN-NB-IoT</w:t>
            </w:r>
          </w:p>
        </w:tc>
        <w:tc>
          <w:tcPr>
            <w:tcW w:w="3129" w:type="dxa"/>
            <w:tcBorders>
              <w:top w:val="single" w:sz="4" w:space="0" w:color="auto"/>
              <w:left w:val="single" w:sz="4" w:space="0" w:color="auto"/>
              <w:bottom w:val="single" w:sz="4" w:space="0" w:color="auto"/>
              <w:right w:val="single" w:sz="4" w:space="0" w:color="auto"/>
            </w:tcBorders>
            <w:hideMark/>
          </w:tcPr>
          <w:p w14:paraId="322E45D4" w14:textId="77777777" w:rsidR="00EE4D6C" w:rsidRDefault="00EE4D6C">
            <w:pPr>
              <w:pStyle w:val="TAC"/>
              <w:spacing w:line="276" w:lineRule="auto"/>
              <w:rPr>
                <w:lang w:val="fr-FR"/>
              </w:rPr>
            </w:pPr>
            <w:r>
              <w:rPr>
                <w:lang w:val="fr-FR"/>
              </w:rPr>
              <w:t>8</w:t>
            </w:r>
          </w:p>
        </w:tc>
      </w:tr>
      <w:tr w:rsidR="00EE4D6C" w14:paraId="672A908D"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1F8D2ABD" w14:textId="77777777" w:rsidR="00EE4D6C" w:rsidRDefault="00EE4D6C">
            <w:pPr>
              <w:pStyle w:val="TAC"/>
              <w:spacing w:line="276" w:lineRule="auto"/>
              <w:rPr>
                <w:lang w:val="fr-FR"/>
              </w:rPr>
            </w:pPr>
            <w:r>
              <w:rPr>
                <w:lang w:val="fr-FR"/>
              </w:rPr>
              <w:t>LTE-M</w:t>
            </w:r>
          </w:p>
        </w:tc>
        <w:tc>
          <w:tcPr>
            <w:tcW w:w="3129" w:type="dxa"/>
            <w:tcBorders>
              <w:top w:val="single" w:sz="4" w:space="0" w:color="auto"/>
              <w:left w:val="single" w:sz="4" w:space="0" w:color="auto"/>
              <w:bottom w:val="single" w:sz="4" w:space="0" w:color="auto"/>
              <w:right w:val="single" w:sz="4" w:space="0" w:color="auto"/>
            </w:tcBorders>
            <w:hideMark/>
          </w:tcPr>
          <w:p w14:paraId="05AD5F38" w14:textId="77777777" w:rsidR="00EE4D6C" w:rsidRDefault="00EE4D6C">
            <w:pPr>
              <w:pStyle w:val="TAC"/>
              <w:spacing w:line="276" w:lineRule="auto"/>
              <w:rPr>
                <w:lang w:val="fr-FR"/>
              </w:rPr>
            </w:pPr>
            <w:r>
              <w:rPr>
                <w:lang w:val="fr-FR"/>
              </w:rPr>
              <w:t>9</w:t>
            </w:r>
          </w:p>
        </w:tc>
      </w:tr>
      <w:tr w:rsidR="00EE4D6C" w14:paraId="523565EC"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66F86DAD" w14:textId="77777777" w:rsidR="00EE4D6C" w:rsidRDefault="00EE4D6C">
            <w:pPr>
              <w:pStyle w:val="TAC"/>
              <w:spacing w:line="276" w:lineRule="auto"/>
              <w:rPr>
                <w:lang w:val="fr-FR"/>
              </w:rPr>
            </w:pPr>
            <w:r>
              <w:rPr>
                <w:lang w:val="fr-FR" w:eastAsia="zh-CN"/>
              </w:rPr>
              <w:t>NR</w:t>
            </w:r>
          </w:p>
        </w:tc>
        <w:tc>
          <w:tcPr>
            <w:tcW w:w="3129" w:type="dxa"/>
            <w:tcBorders>
              <w:top w:val="single" w:sz="4" w:space="0" w:color="auto"/>
              <w:left w:val="single" w:sz="4" w:space="0" w:color="auto"/>
              <w:bottom w:val="single" w:sz="4" w:space="0" w:color="auto"/>
              <w:right w:val="single" w:sz="4" w:space="0" w:color="auto"/>
            </w:tcBorders>
            <w:hideMark/>
          </w:tcPr>
          <w:p w14:paraId="63947ABC" w14:textId="77777777" w:rsidR="00EE4D6C" w:rsidRDefault="00EE4D6C">
            <w:pPr>
              <w:pStyle w:val="TAC"/>
              <w:spacing w:line="276" w:lineRule="auto"/>
              <w:rPr>
                <w:lang w:val="fr-FR"/>
              </w:rPr>
            </w:pPr>
            <w:r>
              <w:rPr>
                <w:lang w:val="fr-FR"/>
              </w:rPr>
              <w:t>10</w:t>
            </w:r>
          </w:p>
        </w:tc>
      </w:tr>
      <w:tr w:rsidR="00EE4D6C" w14:paraId="45C5F198" w14:textId="77777777" w:rsidTr="00EE4D6C">
        <w:trPr>
          <w:jc w:val="center"/>
        </w:trPr>
        <w:tc>
          <w:tcPr>
            <w:tcW w:w="3128" w:type="dxa"/>
            <w:tcBorders>
              <w:top w:val="single" w:sz="4" w:space="0" w:color="auto"/>
              <w:left w:val="single" w:sz="4" w:space="0" w:color="auto"/>
              <w:bottom w:val="single" w:sz="4" w:space="0" w:color="auto"/>
              <w:right w:val="single" w:sz="4" w:space="0" w:color="auto"/>
            </w:tcBorders>
            <w:hideMark/>
          </w:tcPr>
          <w:p w14:paraId="6593F097" w14:textId="77777777" w:rsidR="00EE4D6C" w:rsidRDefault="00EE4D6C">
            <w:pPr>
              <w:pStyle w:val="TAC"/>
              <w:spacing w:line="276" w:lineRule="auto"/>
              <w:rPr>
                <w:lang w:val="fr-FR"/>
              </w:rPr>
            </w:pPr>
            <w:r>
              <w:rPr>
                <w:lang w:val="fr-FR"/>
              </w:rPr>
              <w:t>Spare, for future use</w:t>
            </w:r>
          </w:p>
        </w:tc>
        <w:tc>
          <w:tcPr>
            <w:tcW w:w="3129" w:type="dxa"/>
            <w:tcBorders>
              <w:top w:val="single" w:sz="4" w:space="0" w:color="auto"/>
              <w:left w:val="single" w:sz="4" w:space="0" w:color="auto"/>
              <w:bottom w:val="single" w:sz="4" w:space="0" w:color="auto"/>
              <w:right w:val="single" w:sz="4" w:space="0" w:color="auto"/>
            </w:tcBorders>
            <w:hideMark/>
          </w:tcPr>
          <w:p w14:paraId="7781B33C" w14:textId="77777777" w:rsidR="00EE4D6C" w:rsidRDefault="00EE4D6C">
            <w:pPr>
              <w:pStyle w:val="TAC"/>
              <w:spacing w:line="276" w:lineRule="auto"/>
              <w:rPr>
                <w:lang w:val="fr-FR"/>
              </w:rPr>
            </w:pPr>
            <w:r>
              <w:rPr>
                <w:lang w:val="fr-FR"/>
              </w:rPr>
              <w:t>11-255</w:t>
            </w:r>
          </w:p>
        </w:tc>
      </w:tr>
    </w:tbl>
    <w:p w14:paraId="4BF7AC91" w14:textId="77777777" w:rsidR="00EE4D6C" w:rsidRPr="00441CD0" w:rsidRDefault="00EE4D6C" w:rsidP="00433965"/>
    <w:p w14:paraId="38F81EC6" w14:textId="77777777" w:rsidR="00EE5860" w:rsidRPr="00441CD0" w:rsidRDefault="00EE5860" w:rsidP="00EE5860">
      <w:pPr>
        <w:pStyle w:val="Heading8"/>
        <w:rPr>
          <w:lang w:val="x-none"/>
        </w:rPr>
      </w:pPr>
      <w:r w:rsidRPr="00441CD0">
        <w:rPr>
          <w:lang w:val="x-none"/>
        </w:rPr>
        <w:br w:type="page"/>
      </w:r>
      <w:bookmarkStart w:id="7255" w:name="_Toc19717478"/>
      <w:bookmarkStart w:id="7256" w:name="_Toc27491018"/>
      <w:bookmarkStart w:id="7257" w:name="_Toc27557311"/>
      <w:bookmarkStart w:id="7258" w:name="_Toc27724228"/>
      <w:bookmarkStart w:id="7259" w:name="_Toc36031306"/>
      <w:bookmarkStart w:id="7260" w:name="_Toc36043226"/>
      <w:bookmarkStart w:id="7261" w:name="_Toc36814551"/>
      <w:bookmarkStart w:id="7262" w:name="_Toc44689416"/>
      <w:bookmarkStart w:id="7263" w:name="_Toc44924170"/>
      <w:bookmarkStart w:id="7264" w:name="_Toc51861142"/>
      <w:bookmarkStart w:id="7265" w:name="_Toc57930913"/>
      <w:bookmarkStart w:id="7266" w:name="_Toc57931543"/>
      <w:bookmarkStart w:id="7267" w:name="_Toc67499937"/>
      <w:r w:rsidRPr="00441CD0">
        <w:lastRenderedPageBreak/>
        <w:t>Annex A (Informative):</w:t>
      </w:r>
      <w:r w:rsidRPr="00441CD0">
        <w:br/>
        <w:t>PFCP Load and Overload Control Mechanism</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21C170F1" w14:textId="77777777" w:rsidR="00EE5860" w:rsidRPr="00441CD0" w:rsidRDefault="00EE5860" w:rsidP="00EE5860">
      <w:pPr>
        <w:pStyle w:val="Heading2"/>
      </w:pPr>
      <w:bookmarkStart w:id="7268" w:name="_Toc19717479"/>
      <w:bookmarkStart w:id="7269" w:name="_Toc27491019"/>
      <w:bookmarkStart w:id="7270" w:name="_Toc27557312"/>
      <w:bookmarkStart w:id="7271" w:name="_Toc27724229"/>
      <w:bookmarkStart w:id="7272" w:name="_Toc36031307"/>
      <w:bookmarkStart w:id="7273" w:name="_Toc36043227"/>
      <w:bookmarkStart w:id="7274" w:name="_Toc36814552"/>
      <w:bookmarkStart w:id="7275" w:name="_Toc44689417"/>
      <w:bookmarkStart w:id="7276" w:name="_Toc44924171"/>
      <w:bookmarkStart w:id="7277" w:name="_Toc51861143"/>
      <w:bookmarkStart w:id="7278" w:name="_Toc57930914"/>
      <w:bookmarkStart w:id="7279" w:name="_Toc57931544"/>
      <w:bookmarkStart w:id="7280" w:name="_Toc67499938"/>
      <w:r w:rsidRPr="00441CD0">
        <w:t>A.1</w:t>
      </w:r>
      <w:r w:rsidRPr="00441CD0">
        <w:tab/>
        <w:t>Throttling Aalgorithms</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15168D51" w14:textId="77777777" w:rsidR="00EE5860" w:rsidRPr="00441CD0" w:rsidRDefault="00EE5860" w:rsidP="00EE5860">
      <w:pPr>
        <w:pStyle w:val="Heading3"/>
      </w:pPr>
      <w:bookmarkStart w:id="7281" w:name="_Toc19717480"/>
      <w:bookmarkStart w:id="7282" w:name="_Toc27491020"/>
      <w:bookmarkStart w:id="7283" w:name="_Toc27557313"/>
      <w:bookmarkStart w:id="7284" w:name="_Toc27724230"/>
      <w:bookmarkStart w:id="7285" w:name="_Toc36031308"/>
      <w:bookmarkStart w:id="7286" w:name="_Toc36043228"/>
      <w:bookmarkStart w:id="7287" w:name="_Toc36814553"/>
      <w:bookmarkStart w:id="7288" w:name="_Toc44689418"/>
      <w:bookmarkStart w:id="7289" w:name="_Toc44924172"/>
      <w:bookmarkStart w:id="7290" w:name="_Toc51861144"/>
      <w:bookmarkStart w:id="7291" w:name="_Toc57930915"/>
      <w:bookmarkStart w:id="7292" w:name="_Toc57931545"/>
      <w:bookmarkStart w:id="7293" w:name="_Toc67499939"/>
      <w:r w:rsidRPr="00441CD0">
        <w:t>A.1.1</w:t>
      </w:r>
      <w:r w:rsidRPr="00441CD0">
        <w:tab/>
        <w:t>"Loss" Throttling Algorithm</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1D382602" w14:textId="77777777" w:rsidR="00EE5860" w:rsidRPr="00441CD0" w:rsidRDefault="00EE5860" w:rsidP="00EE5860">
      <w:pPr>
        <w:pStyle w:val="Heading4"/>
      </w:pPr>
      <w:bookmarkStart w:id="7294" w:name="_Toc19717481"/>
      <w:bookmarkStart w:id="7295" w:name="_Toc27491021"/>
      <w:bookmarkStart w:id="7296" w:name="_Toc27557314"/>
      <w:bookmarkStart w:id="7297" w:name="_Toc27724231"/>
      <w:bookmarkStart w:id="7298" w:name="_Toc36031309"/>
      <w:bookmarkStart w:id="7299" w:name="_Toc36043229"/>
      <w:bookmarkStart w:id="7300" w:name="_Toc36814554"/>
      <w:bookmarkStart w:id="7301" w:name="_Toc44689419"/>
      <w:bookmarkStart w:id="7302" w:name="_Toc44924173"/>
      <w:bookmarkStart w:id="7303" w:name="_Toc51861145"/>
      <w:bookmarkStart w:id="7304" w:name="_Toc57930916"/>
      <w:bookmarkStart w:id="7305" w:name="_Toc57931546"/>
      <w:bookmarkStart w:id="7306" w:name="_Toc67499940"/>
      <w:r w:rsidRPr="00441CD0">
        <w:t>A.1.1.1</w:t>
      </w:r>
      <w:r w:rsidRPr="00441CD0">
        <w:tab/>
        <w:t>Example of Possible Implementation</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0E16DC71" w14:textId="77777777" w:rsidR="00EE5860" w:rsidRPr="00441CD0" w:rsidRDefault="00EE5860" w:rsidP="00EE5860">
      <w:r w:rsidRPr="00441CD0">
        <w:t>This clause provides an example of a possible implementation of the "Loss" algorithm, amongst other possible methods.</w:t>
      </w:r>
    </w:p>
    <w:p w14:paraId="1E1399FE" w14:textId="77777777" w:rsidR="00EE5860" w:rsidRPr="00441CD0" w:rsidRDefault="00EE5860" w:rsidP="00EE5860">
      <w:r w:rsidRPr="00441CD0">
        <w:t>It is possible to make use of a statistical loss function (e.g., random selection of messages to throttle based on the indicated percentage) to decide if the given message can be sent or need to be throttled. For example, the source node generates a random number between (0, 100) for each message which is a potential candidate for throttling. To realize 10% throttling, messages with a random number 10 or less are throttled and hence this achieves approximately a 10% reduction in the overall traffic. The actual traffic reduction might vary slightly from the requested percentage, albeit by an insignificant amount.</w:t>
      </w:r>
    </w:p>
    <w:p w14:paraId="71076EED" w14:textId="77777777" w:rsidR="00EE5860" w:rsidRPr="00441CD0" w:rsidRDefault="00EE5860" w:rsidP="00EE5860">
      <w:pPr>
        <w:keepNext/>
      </w:pPr>
      <w:r w:rsidRPr="00441CD0">
        <w:t>The algorithm can select certain messages to throttle in priority. For example, implementations can distinguish between higher-priority and lower-priority messages, and drop the lower-priority messages in favour of dropping the higher priority messages, as long as the total reduction in traffic conforms to the requested reduction in effect at the time. For example, in the 50-50 distribution of high priority and low priority messages, 20% reduction to low priority messages and 0% reduction to high priority messages need to be applied in order to achieve the effective reduction in traffic by 10% towards the overloaded node.</w:t>
      </w:r>
    </w:p>
    <w:p w14:paraId="45376924" w14:textId="77777777" w:rsidR="00EE5860" w:rsidRPr="00441CD0" w:rsidRDefault="00EE5860" w:rsidP="00EE5860">
      <w:pPr>
        <w:pStyle w:val="Heading8"/>
      </w:pPr>
      <w:bookmarkStart w:id="7307" w:name="_Toc19717482"/>
      <w:bookmarkStart w:id="7308" w:name="_Toc27491022"/>
      <w:bookmarkStart w:id="7309" w:name="_Toc27557315"/>
      <w:bookmarkStart w:id="7310" w:name="_Toc27724232"/>
      <w:bookmarkStart w:id="7311" w:name="_Toc36031310"/>
      <w:bookmarkStart w:id="7312" w:name="_Toc36043230"/>
      <w:bookmarkStart w:id="7313" w:name="_Toc36814555"/>
      <w:bookmarkStart w:id="7314" w:name="_Toc44689420"/>
      <w:bookmarkStart w:id="7315" w:name="_Toc44924174"/>
      <w:bookmarkStart w:id="7316" w:name="_Toc51861146"/>
      <w:bookmarkStart w:id="7317" w:name="_Toc57930917"/>
      <w:bookmarkStart w:id="7318" w:name="_Toc57931547"/>
      <w:bookmarkStart w:id="7319" w:name="_Toc67499941"/>
      <w:r w:rsidRPr="00441CD0">
        <w:t>Annex B (Normative):</w:t>
      </w:r>
      <w:r w:rsidRPr="00441CD0">
        <w:br/>
        <w:t>CP and UP Selection Functions with Control and User Plane Separation</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79C96B68" w14:textId="77777777" w:rsidR="00EE5860" w:rsidRPr="00441CD0" w:rsidRDefault="00EE5860" w:rsidP="00EE5860">
      <w:pPr>
        <w:pStyle w:val="Heading2"/>
      </w:pPr>
      <w:bookmarkStart w:id="7320" w:name="_Toc19717483"/>
      <w:bookmarkStart w:id="7321" w:name="_Toc27491023"/>
      <w:bookmarkStart w:id="7322" w:name="_Toc27557316"/>
      <w:bookmarkStart w:id="7323" w:name="_Toc27724233"/>
      <w:bookmarkStart w:id="7324" w:name="_Toc36031311"/>
      <w:bookmarkStart w:id="7325" w:name="_Toc36043231"/>
      <w:bookmarkStart w:id="7326" w:name="_Toc36814556"/>
      <w:bookmarkStart w:id="7327" w:name="_Toc44689421"/>
      <w:bookmarkStart w:id="7328" w:name="_Toc44924175"/>
      <w:bookmarkStart w:id="7329" w:name="_Toc51861147"/>
      <w:bookmarkStart w:id="7330" w:name="_Toc57930918"/>
      <w:bookmarkStart w:id="7331" w:name="_Toc57931548"/>
      <w:bookmarkStart w:id="7332" w:name="_Toc67499942"/>
      <w:r w:rsidRPr="00441CD0">
        <w:t>B.1</w:t>
      </w:r>
      <w:r w:rsidRPr="00441CD0">
        <w:tab/>
        <w:t>CP Selection Function</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3F2A731C" w14:textId="77777777" w:rsidR="00EE5860" w:rsidRPr="00441CD0" w:rsidRDefault="00EE5860" w:rsidP="00EE5860">
      <w:pPr>
        <w:pStyle w:val="Heading3"/>
      </w:pPr>
      <w:bookmarkStart w:id="7333" w:name="_Toc19717484"/>
      <w:bookmarkStart w:id="7334" w:name="_Toc27491024"/>
      <w:bookmarkStart w:id="7335" w:name="_Toc27557317"/>
      <w:bookmarkStart w:id="7336" w:name="_Toc27724234"/>
      <w:bookmarkStart w:id="7337" w:name="_Toc36031312"/>
      <w:bookmarkStart w:id="7338" w:name="_Toc36043232"/>
      <w:bookmarkStart w:id="7339" w:name="_Toc36814557"/>
      <w:bookmarkStart w:id="7340" w:name="_Toc44689422"/>
      <w:bookmarkStart w:id="7341" w:name="_Toc44924176"/>
      <w:bookmarkStart w:id="7342" w:name="_Toc51861148"/>
      <w:bookmarkStart w:id="7343" w:name="_Toc57930919"/>
      <w:bookmarkStart w:id="7344" w:name="_Toc57931549"/>
      <w:bookmarkStart w:id="7345" w:name="_Toc67499943"/>
      <w:r w:rsidRPr="00441CD0">
        <w:t>B.1.1</w:t>
      </w:r>
      <w:r w:rsidRPr="00441CD0">
        <w:tab/>
        <w:t>General</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5A8EDC9A" w14:textId="77777777" w:rsidR="00EE5860" w:rsidRPr="00441CD0" w:rsidRDefault="00EE5860" w:rsidP="00EE5860">
      <w:r w:rsidRPr="00441CD0">
        <w:t>The SGW-C and PGW-C selection function shall follow the principles specified in 3GPP TS 29.303 [25] for the SGW and PGW selection functions without Control and User Plane Separation.</w:t>
      </w:r>
    </w:p>
    <w:p w14:paraId="35B1DB35" w14:textId="77777777" w:rsidR="00EE5860" w:rsidRPr="00441CD0" w:rsidRDefault="00EE5860" w:rsidP="00EE5860">
      <w:r w:rsidRPr="00441CD0">
        <w:t>The following additional considerations apply with Control and User Plane Separation:</w:t>
      </w:r>
    </w:p>
    <w:p w14:paraId="0333633D" w14:textId="77777777" w:rsidR="00EE5860" w:rsidRPr="00441CD0" w:rsidRDefault="00EE5860" w:rsidP="00EE5860">
      <w:pPr>
        <w:pStyle w:val="B2"/>
      </w:pPr>
      <w:r w:rsidRPr="00441CD0">
        <w:t>1.</w:t>
      </w:r>
      <w:r w:rsidRPr="00441CD0">
        <w:tab/>
        <w:t>At most one SGW-C shall be selected per user at any time.</w:t>
      </w:r>
    </w:p>
    <w:p w14:paraId="6572CC9C" w14:textId="571201F1" w:rsidR="00EE5860" w:rsidRPr="00441CD0" w:rsidRDefault="00EE5860" w:rsidP="00EE5860">
      <w:pPr>
        <w:pStyle w:val="B2"/>
      </w:pPr>
      <w:r w:rsidRPr="00441CD0">
        <w:t>2.</w:t>
      </w:r>
      <w:r w:rsidRPr="00441CD0">
        <w:tab/>
        <w:t xml:space="preserve">The service area of an SGW-C function shall be aligned with the service area of the corresponding SGW-U functions (see </w:t>
      </w:r>
      <w:r w:rsidR="00415C19" w:rsidRPr="00441CD0">
        <w:t>clause</w:t>
      </w:r>
      <w:r w:rsidR="00415C19">
        <w:t> </w:t>
      </w:r>
      <w:r w:rsidR="00415C19" w:rsidRPr="00441CD0">
        <w:t>4</w:t>
      </w:r>
      <w:r w:rsidRPr="00441CD0">
        <w:t>.3.4 of 3GPP TS 23.214 [2]. All the SGW-U functions in the service area shall have a full meshed connectivity with all the eNBs of TAs and/or all RNCs/BSCs of RAs served by that service area.</w:t>
      </w:r>
    </w:p>
    <w:p w14:paraId="00207863" w14:textId="4E709537" w:rsidR="00EE5860" w:rsidRPr="00441CD0" w:rsidRDefault="00EE5860" w:rsidP="00EE5860">
      <w:pPr>
        <w:pStyle w:val="B2"/>
        <w:rPr>
          <w:lang w:val="x-none"/>
        </w:rPr>
      </w:pPr>
      <w:r w:rsidRPr="00441CD0">
        <w:t>3.</w:t>
      </w:r>
      <w:r w:rsidRPr="00441CD0">
        <w:tab/>
        <w:t xml:space="preserve">The SGW dynamic load reported to the MME/SGSN and the PGW dynamic load reported to the MME/SGSN or TWAN/ePDG should take into account the operating status of the CP and UP functions' resources that the SGW-C/PGW-C is controlling. See </w:t>
      </w:r>
      <w:r w:rsidR="00415C19" w:rsidRPr="00441CD0">
        <w:t>clause</w:t>
      </w:r>
      <w:r w:rsidR="00415C19">
        <w:t> </w:t>
      </w:r>
      <w:r w:rsidR="00415C19" w:rsidRPr="00441CD0">
        <w:t>6</w:t>
      </w:r>
      <w:r w:rsidRPr="00441CD0">
        <w:t>.2.3 for how the CP function obtains load control information from the UP function.</w:t>
      </w:r>
    </w:p>
    <w:p w14:paraId="78B70DCE" w14:textId="5C85CEBB" w:rsidR="00EE5860" w:rsidRPr="00441CD0" w:rsidRDefault="00EE5860" w:rsidP="00EE5860">
      <w:pPr>
        <w:pStyle w:val="B2"/>
      </w:pPr>
      <w:r w:rsidRPr="00441CD0">
        <w:t>4.</w:t>
      </w:r>
      <w:r w:rsidRPr="00441CD0">
        <w:tab/>
        <w:t xml:space="preserve">For Dedicated Core Networks (see </w:t>
      </w:r>
      <w:r w:rsidR="00415C19" w:rsidRPr="00441CD0">
        <w:t>clause</w:t>
      </w:r>
      <w:r w:rsidR="00415C19">
        <w:t> </w:t>
      </w:r>
      <w:r w:rsidR="00415C19" w:rsidRPr="00441CD0">
        <w:t>5</w:t>
      </w:r>
      <w:r w:rsidRPr="00441CD0">
        <w:t>.8 of 3GPP TS 29.303 [25]), an SGW-C or PGW-C function shall be declared in DNS as dedicated to certain mapped UE usage types if the CP function or if all the UP functions it controls are dedicated to certain mapped UE usage types. In this case, the CP function shall be provisioned in DNS with all the mapped UE usage types that both the CP function and its UP functions support.</w:t>
      </w:r>
    </w:p>
    <w:p w14:paraId="21999F9C" w14:textId="51588F4E" w:rsidR="00EE5860" w:rsidRPr="00441CD0" w:rsidRDefault="00EE5860" w:rsidP="00EE5860">
      <w:pPr>
        <w:pStyle w:val="B2"/>
      </w:pPr>
      <w:r w:rsidRPr="00441CD0">
        <w:lastRenderedPageBreak/>
        <w:t>5.</w:t>
      </w:r>
      <w:r w:rsidRPr="00441CD0">
        <w:tab/>
        <w:t>The MME/SGSN shall be able to select an SGW-C and a PGW-C optimized for NR, e.g. for UEs indicating support of dual connectivity with NR in NAS signalling to the MME or SGSN</w:t>
      </w:r>
      <w:r w:rsidRPr="00441CD0">
        <w:rPr>
          <w:szCs w:val="18"/>
          <w:lang w:eastAsia="zh-CN"/>
        </w:rPr>
        <w:t xml:space="preserve"> and without</w:t>
      </w:r>
      <w:r w:rsidRPr="00441CD0">
        <w:rPr>
          <w:lang w:eastAsia="zh-CN"/>
        </w:rPr>
        <w:t xml:space="preserve"> subscription restriction to use NR as secondary RAT</w:t>
      </w:r>
      <w:r w:rsidRPr="00441CD0">
        <w:t xml:space="preserve">, according to the requirements specified in </w:t>
      </w:r>
      <w:r w:rsidR="00415C19" w:rsidRPr="00441CD0">
        <w:t>clause</w:t>
      </w:r>
      <w:r w:rsidR="00415C19">
        <w:t> </w:t>
      </w:r>
      <w:r w:rsidR="00415C19" w:rsidRPr="00441CD0">
        <w:t>5</w:t>
      </w:r>
      <w:r w:rsidRPr="00441CD0">
        <w:t>.12.2 of 3GPP TS 29.303 [25]. T</w:t>
      </w:r>
      <w:r w:rsidRPr="00441CD0">
        <w:rPr>
          <w:lang w:eastAsia="ja-JP"/>
        </w:rPr>
        <w:t>he SGW-C and the PGW-C optimi</w:t>
      </w:r>
      <w:r w:rsidRPr="00441CD0">
        <w:t>zed for NR may be a combined SGW-C/PGW-C function optimized for the NR.</w:t>
      </w:r>
    </w:p>
    <w:p w14:paraId="1D8CEAA2" w14:textId="77777777" w:rsidR="00EE5860" w:rsidRPr="00441CD0" w:rsidRDefault="00EE5860" w:rsidP="00EE5860">
      <w:pPr>
        <w:pStyle w:val="Heading2"/>
      </w:pPr>
      <w:bookmarkStart w:id="7346" w:name="_Toc19717485"/>
      <w:bookmarkStart w:id="7347" w:name="_Toc27491025"/>
      <w:bookmarkStart w:id="7348" w:name="_Toc27557318"/>
      <w:bookmarkStart w:id="7349" w:name="_Toc27724235"/>
      <w:bookmarkStart w:id="7350" w:name="_Toc36031313"/>
      <w:bookmarkStart w:id="7351" w:name="_Toc36043233"/>
      <w:bookmarkStart w:id="7352" w:name="_Toc36814558"/>
      <w:bookmarkStart w:id="7353" w:name="_Toc44689423"/>
      <w:bookmarkStart w:id="7354" w:name="_Toc44924177"/>
      <w:bookmarkStart w:id="7355" w:name="_Toc51861149"/>
      <w:bookmarkStart w:id="7356" w:name="_Toc57930920"/>
      <w:bookmarkStart w:id="7357" w:name="_Toc57931550"/>
      <w:bookmarkStart w:id="7358" w:name="_Toc67499944"/>
      <w:r w:rsidRPr="00441CD0">
        <w:t>B.2</w:t>
      </w:r>
      <w:r w:rsidRPr="00441CD0">
        <w:tab/>
        <w:t>UP Selection Function</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4211FCDA" w14:textId="77777777" w:rsidR="00EE5860" w:rsidRPr="00441CD0" w:rsidRDefault="00EE5860" w:rsidP="00EE5860">
      <w:pPr>
        <w:pStyle w:val="Heading3"/>
      </w:pPr>
      <w:bookmarkStart w:id="7359" w:name="_Toc19717486"/>
      <w:bookmarkStart w:id="7360" w:name="_Toc27491026"/>
      <w:bookmarkStart w:id="7361" w:name="_Toc27557319"/>
      <w:bookmarkStart w:id="7362" w:name="_Toc27724236"/>
      <w:bookmarkStart w:id="7363" w:name="_Toc36031314"/>
      <w:bookmarkStart w:id="7364" w:name="_Toc36043234"/>
      <w:bookmarkStart w:id="7365" w:name="_Toc36814559"/>
      <w:bookmarkStart w:id="7366" w:name="_Toc44689424"/>
      <w:bookmarkStart w:id="7367" w:name="_Toc44924178"/>
      <w:bookmarkStart w:id="7368" w:name="_Toc51861150"/>
      <w:bookmarkStart w:id="7369" w:name="_Toc57930921"/>
      <w:bookmarkStart w:id="7370" w:name="_Toc57931551"/>
      <w:bookmarkStart w:id="7371" w:name="_Toc67499945"/>
      <w:r w:rsidRPr="00441CD0">
        <w:t>B.2.1</w:t>
      </w:r>
      <w:r w:rsidRPr="00441CD0">
        <w:tab/>
        <w:t>General</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471E1348" w14:textId="77777777" w:rsidR="00EE5860" w:rsidRPr="00441CD0" w:rsidRDefault="00EE5860" w:rsidP="00EE5860">
      <w:r w:rsidRPr="00441CD0">
        <w:t>The following requirements apply for the selection of the UP function:</w:t>
      </w:r>
    </w:p>
    <w:p w14:paraId="67D6940F" w14:textId="77777777" w:rsidR="00EE5860" w:rsidRPr="00441CD0" w:rsidRDefault="00EE5860" w:rsidP="00EE5860">
      <w:pPr>
        <w:pStyle w:val="B1"/>
      </w:pPr>
      <w:r w:rsidRPr="00441CD0">
        <w:t>-</w:t>
      </w:r>
      <w:r w:rsidRPr="00441CD0">
        <w:tab/>
        <w:t>the SGW-C, PGW-C and TDF-C shall be responsible for the selection of the SGW-U, PGW-U and TDF-U respectively;</w:t>
      </w:r>
    </w:p>
    <w:p w14:paraId="2DFAFAA9" w14:textId="77777777" w:rsidR="00EE5860" w:rsidRPr="00441CD0" w:rsidRDefault="00EE5860" w:rsidP="00EE5860">
      <w:pPr>
        <w:pStyle w:val="B1"/>
      </w:pPr>
      <w:r w:rsidRPr="00441CD0">
        <w:t>-</w:t>
      </w:r>
      <w:r w:rsidRPr="00441CD0">
        <w:tab/>
        <w:t>an SGW-C may select different SGW-U functions for different PDN connections of a same user.</w:t>
      </w:r>
    </w:p>
    <w:p w14:paraId="106EFEDD" w14:textId="77777777" w:rsidR="00EE5860" w:rsidRPr="00441CD0" w:rsidRDefault="00EE5860" w:rsidP="00EE5860">
      <w:r w:rsidRPr="00441CD0">
        <w:t>It is implementation specific how to support the UP selection function requirements specified in this clause. Clause B.2.6 specifies one possible implementation.</w:t>
      </w:r>
    </w:p>
    <w:p w14:paraId="0D34131E" w14:textId="77777777" w:rsidR="00EE5860" w:rsidRPr="00441CD0" w:rsidRDefault="00EE5860" w:rsidP="00EE5860">
      <w:pPr>
        <w:pStyle w:val="Heading3"/>
      </w:pPr>
      <w:bookmarkStart w:id="7372" w:name="_Toc19717487"/>
      <w:bookmarkStart w:id="7373" w:name="_Toc27491027"/>
      <w:bookmarkStart w:id="7374" w:name="_Toc27557320"/>
      <w:bookmarkStart w:id="7375" w:name="_Toc27724237"/>
      <w:bookmarkStart w:id="7376" w:name="_Toc36031315"/>
      <w:bookmarkStart w:id="7377" w:name="_Toc36043235"/>
      <w:bookmarkStart w:id="7378" w:name="_Toc36814560"/>
      <w:bookmarkStart w:id="7379" w:name="_Toc44689425"/>
      <w:bookmarkStart w:id="7380" w:name="_Toc44924179"/>
      <w:bookmarkStart w:id="7381" w:name="_Toc51861151"/>
      <w:bookmarkStart w:id="7382" w:name="_Toc57930922"/>
      <w:bookmarkStart w:id="7383" w:name="_Toc57931552"/>
      <w:bookmarkStart w:id="7384" w:name="_Toc67499946"/>
      <w:r w:rsidRPr="00441CD0">
        <w:t>B.2.2</w:t>
      </w:r>
      <w:r w:rsidRPr="00441CD0">
        <w:tab/>
        <w:t>SGW-U Selection Function</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21CE2D88" w14:textId="77777777" w:rsidR="00EE5860" w:rsidRPr="00441CD0" w:rsidRDefault="00EE5860" w:rsidP="00EE5860">
      <w:r w:rsidRPr="00441CD0">
        <w:t>The SGW-C shall be able to select the SGW-U considering the following parameters:</w:t>
      </w:r>
    </w:p>
    <w:p w14:paraId="7DB586C1" w14:textId="77777777" w:rsidR="00EE5860" w:rsidRPr="00441CD0" w:rsidRDefault="00EE5860" w:rsidP="00EE5860">
      <w:pPr>
        <w:pStyle w:val="B1"/>
      </w:pPr>
      <w:r w:rsidRPr="00441CD0">
        <w:t>-</w:t>
      </w:r>
      <w:r w:rsidRPr="00441CD0">
        <w:tab/>
        <w:t>the SGW-U location and the user 's location (i.e. ECGI, eNodeB ID or TAI for E-UTRAN, RAI or RNC-ID for UTRAN);</w:t>
      </w:r>
    </w:p>
    <w:p w14:paraId="37FF9DD7" w14:textId="77777777" w:rsidR="00EE5860" w:rsidRPr="00441CD0" w:rsidRDefault="00EE5860" w:rsidP="00EE5860">
      <w:pPr>
        <w:pStyle w:val="B1"/>
      </w:pPr>
      <w:r w:rsidRPr="00441CD0">
        <w:t>-</w:t>
      </w:r>
      <w:r w:rsidRPr="00441CD0">
        <w:tab/>
        <w:t>the SGW-U's capabilities and the capabilities required for the particular UE session to establish;</w:t>
      </w:r>
    </w:p>
    <w:p w14:paraId="6457012B" w14:textId="77777777" w:rsidR="00EE5860" w:rsidRPr="00441CD0" w:rsidRDefault="00EE5860" w:rsidP="00EE5860">
      <w:pPr>
        <w:pStyle w:val="B1"/>
      </w:pPr>
      <w:r w:rsidRPr="00441CD0">
        <w:t>-</w:t>
      </w:r>
      <w:r w:rsidRPr="00441CD0">
        <w:tab/>
        <w:t>the mapped UE Usage Type (when dedicating SGW-U to specific Dedicated Core Networks);</w:t>
      </w:r>
    </w:p>
    <w:p w14:paraId="78D4B412" w14:textId="77777777" w:rsidR="00EE5860" w:rsidRPr="00441CD0" w:rsidRDefault="00EE5860" w:rsidP="00EE5860">
      <w:pPr>
        <w:pStyle w:val="B1"/>
      </w:pPr>
      <w:r w:rsidRPr="00441CD0">
        <w:t>-</w:t>
      </w:r>
      <w:r w:rsidRPr="00441CD0">
        <w:tab/>
        <w:t>the SGW-U's dynamic load;</w:t>
      </w:r>
    </w:p>
    <w:p w14:paraId="130D147F" w14:textId="77777777" w:rsidR="00EE5860" w:rsidRPr="00441CD0" w:rsidRDefault="00EE5860" w:rsidP="00EE5860">
      <w:pPr>
        <w:pStyle w:val="B1"/>
      </w:pPr>
      <w:r w:rsidRPr="00441CD0">
        <w:t>-</w:t>
      </w:r>
      <w:r w:rsidRPr="00441CD0">
        <w:tab/>
        <w:t>the SGW-U's relative static capacity (versus other SGW-Us);</w:t>
      </w:r>
    </w:p>
    <w:p w14:paraId="77D80CA6" w14:textId="77777777" w:rsidR="00EE5860" w:rsidRPr="00441CD0" w:rsidRDefault="00EE5860" w:rsidP="00EE5860">
      <w:pPr>
        <w:pStyle w:val="B1"/>
        <w:rPr>
          <w:lang w:val="x-none"/>
        </w:rPr>
      </w:pPr>
      <w:r w:rsidRPr="00441CD0">
        <w:t>-</w:t>
      </w:r>
      <w:r w:rsidRPr="00441CD0">
        <w:tab/>
        <w:t>the UP Function Selection Information Flags, indicating whether it is desired to select an SGW-U optimized for NR, as specified in 3GPP</w:t>
      </w:r>
      <w:r w:rsidRPr="00441CD0">
        <w:rPr>
          <w:lang w:eastAsia="zh-CN"/>
        </w:rPr>
        <w:t> TS 29.274 [9]</w:t>
      </w:r>
      <w:r w:rsidRPr="00441CD0">
        <w:t>.</w:t>
      </w:r>
    </w:p>
    <w:p w14:paraId="366A2535" w14:textId="77777777" w:rsidR="00EE5860" w:rsidRPr="00441CD0" w:rsidRDefault="00EE5860" w:rsidP="00EE5860">
      <w:r w:rsidRPr="00441CD0">
        <w:t>Based on local policy, if the user's location information is required to be used for selecting the UP function, the SGW-C shall determine the list of candidate SGW-Us taking into account the user 's location (ECGI, eNodeB ID or TAI for E-UTRAN, RAI or RNC-ID for UTRAN).</w:t>
      </w:r>
    </w:p>
    <w:p w14:paraId="2122211F" w14:textId="77777777" w:rsidR="00EE5860" w:rsidRPr="00441CD0" w:rsidRDefault="00EE5860" w:rsidP="00EE5860">
      <w:r w:rsidRPr="00441CD0">
        <w:t>The SGW-C shall select, among the candidate SGW-U functions, an SGW-U function which supports all the capabilities required for the particular UE session, considering the information received during the PFCP Association Setup.</w:t>
      </w:r>
    </w:p>
    <w:p w14:paraId="355D64F3" w14:textId="77777777" w:rsidR="00EE5860" w:rsidRPr="00441CD0" w:rsidRDefault="00EE5860" w:rsidP="00EE5860">
      <w:pPr>
        <w:pStyle w:val="Heading3"/>
      </w:pPr>
      <w:bookmarkStart w:id="7385" w:name="_Toc19717488"/>
      <w:bookmarkStart w:id="7386" w:name="_Toc27491028"/>
      <w:bookmarkStart w:id="7387" w:name="_Toc27557321"/>
      <w:bookmarkStart w:id="7388" w:name="_Toc27724238"/>
      <w:bookmarkStart w:id="7389" w:name="_Toc36031316"/>
      <w:bookmarkStart w:id="7390" w:name="_Toc36043236"/>
      <w:bookmarkStart w:id="7391" w:name="_Toc36814561"/>
      <w:bookmarkStart w:id="7392" w:name="_Toc44689426"/>
      <w:bookmarkStart w:id="7393" w:name="_Toc44924180"/>
      <w:bookmarkStart w:id="7394" w:name="_Toc51861152"/>
      <w:bookmarkStart w:id="7395" w:name="_Toc57930923"/>
      <w:bookmarkStart w:id="7396" w:name="_Toc57931553"/>
      <w:bookmarkStart w:id="7397" w:name="_Toc67499947"/>
      <w:r w:rsidRPr="00441CD0">
        <w:t>B.2.3</w:t>
      </w:r>
      <w:r w:rsidRPr="00441CD0">
        <w:tab/>
        <w:t>PGW-U Selection Function</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5AF68B14" w14:textId="77777777" w:rsidR="00EE5860" w:rsidRPr="00441CD0" w:rsidRDefault="00EE5860" w:rsidP="00EE5860">
      <w:r w:rsidRPr="00441CD0">
        <w:t>The PGW-C shall be able to select the PGW-U considering the following parameters:</w:t>
      </w:r>
    </w:p>
    <w:p w14:paraId="3F425F13" w14:textId="77777777" w:rsidR="00EE5860" w:rsidRPr="00441CD0" w:rsidRDefault="00EE5860" w:rsidP="00EE5860">
      <w:pPr>
        <w:pStyle w:val="B1"/>
      </w:pPr>
      <w:r w:rsidRPr="00441CD0">
        <w:t>-</w:t>
      </w:r>
      <w:r w:rsidRPr="00441CD0">
        <w:tab/>
        <w:t>the requested APN for the PDN connection;</w:t>
      </w:r>
    </w:p>
    <w:p w14:paraId="70462973" w14:textId="77777777" w:rsidR="00EE5860" w:rsidRPr="00441CD0" w:rsidRDefault="00EE5860" w:rsidP="00EE5860">
      <w:pPr>
        <w:pStyle w:val="B1"/>
      </w:pPr>
      <w:r w:rsidRPr="00441CD0">
        <w:t>-</w:t>
      </w:r>
      <w:r w:rsidRPr="00441CD0">
        <w:tab/>
        <w:t>the PGW-U location and the user 's location;</w:t>
      </w:r>
    </w:p>
    <w:p w14:paraId="4EB120E7" w14:textId="77777777" w:rsidR="00EE5860" w:rsidRPr="00441CD0" w:rsidRDefault="00EE5860" w:rsidP="00EE5860">
      <w:pPr>
        <w:pStyle w:val="B1"/>
      </w:pPr>
      <w:r w:rsidRPr="00441CD0">
        <w:t>-</w:t>
      </w:r>
      <w:r w:rsidRPr="00441CD0">
        <w:tab/>
        <w:t>the PGW-U's capabilities and the capabilities required for the particular UE session to establish;</w:t>
      </w:r>
    </w:p>
    <w:p w14:paraId="7C482F22" w14:textId="77777777" w:rsidR="00EE5860" w:rsidRPr="00441CD0" w:rsidRDefault="00EE5860" w:rsidP="00EE5860">
      <w:pPr>
        <w:pStyle w:val="B1"/>
      </w:pPr>
      <w:r w:rsidRPr="00441CD0">
        <w:t>-</w:t>
      </w:r>
      <w:r w:rsidRPr="00441CD0">
        <w:tab/>
        <w:t>the mapped UE Usage Type (when dedicating PGW-U to specific Dedicated Core Networks);</w:t>
      </w:r>
    </w:p>
    <w:p w14:paraId="784516CC" w14:textId="77777777" w:rsidR="00EE5860" w:rsidRPr="00441CD0" w:rsidRDefault="00EE5860" w:rsidP="00EE5860">
      <w:pPr>
        <w:pStyle w:val="B1"/>
      </w:pPr>
      <w:r w:rsidRPr="00441CD0">
        <w:t>-</w:t>
      </w:r>
      <w:r w:rsidRPr="00441CD0">
        <w:tab/>
        <w:t>the PGW-U's dynamic load;</w:t>
      </w:r>
    </w:p>
    <w:p w14:paraId="0D887C3C" w14:textId="77777777" w:rsidR="00EE5860" w:rsidRPr="00441CD0" w:rsidRDefault="00EE5860" w:rsidP="00EE5860">
      <w:pPr>
        <w:pStyle w:val="B1"/>
      </w:pPr>
      <w:r w:rsidRPr="00441CD0">
        <w:t>-</w:t>
      </w:r>
      <w:r w:rsidRPr="00441CD0">
        <w:tab/>
        <w:t>the PGW-U's relative static capacity (versus other PGW-Us);</w:t>
      </w:r>
    </w:p>
    <w:p w14:paraId="4812C178" w14:textId="77777777" w:rsidR="00EE5860" w:rsidRPr="00441CD0" w:rsidRDefault="00EE5860" w:rsidP="00EE5860">
      <w:pPr>
        <w:pStyle w:val="B1"/>
      </w:pPr>
      <w:r w:rsidRPr="00441CD0">
        <w:lastRenderedPageBreak/>
        <w:t>-</w:t>
      </w:r>
      <w:r w:rsidRPr="00441CD0">
        <w:tab/>
        <w:t>whether a PDN connection already exists for the same UE and APN, in which case the same PGW-U shall be selected (to enable APN-AMBR enforcement);</w:t>
      </w:r>
    </w:p>
    <w:p w14:paraId="1294F0DD" w14:textId="77777777" w:rsidR="00EE5860" w:rsidRPr="00441CD0" w:rsidRDefault="00EE5860" w:rsidP="00EE5860">
      <w:pPr>
        <w:pStyle w:val="B1"/>
      </w:pPr>
      <w:r w:rsidRPr="00441CD0">
        <w:t>-</w:t>
      </w:r>
      <w:r w:rsidRPr="00441CD0">
        <w:tab/>
        <w:t>the UP Function Selection Information Flags, indicating whether it is desired to select a PGW-U optimized for NR, as specified in 3GPP</w:t>
      </w:r>
      <w:r w:rsidRPr="00441CD0">
        <w:rPr>
          <w:lang w:eastAsia="zh-CN"/>
        </w:rPr>
        <w:t> TS 29.274 [9]</w:t>
      </w:r>
      <w:r w:rsidRPr="00441CD0">
        <w:t>.</w:t>
      </w:r>
    </w:p>
    <w:p w14:paraId="76E900B5" w14:textId="77777777" w:rsidR="00EE5860" w:rsidRPr="00441CD0" w:rsidRDefault="00EE5860" w:rsidP="00EE5860">
      <w:pPr>
        <w:pStyle w:val="NO"/>
      </w:pPr>
      <w:r w:rsidRPr="00441CD0">
        <w:t>NOTE:</w:t>
      </w:r>
      <w:r w:rsidRPr="00441CD0">
        <w:tab/>
        <w:t>The SGW-U and PGW-U location can be configured in the SGW-C and PGW-C or derived from DNS procedures as specified in clause B.2.2.</w:t>
      </w:r>
    </w:p>
    <w:p w14:paraId="63CD2952" w14:textId="77777777" w:rsidR="00EE5860" w:rsidRPr="00441CD0" w:rsidRDefault="00EE5860" w:rsidP="00EE5860">
      <w:r w:rsidRPr="00441CD0">
        <w:t>If the PGW-C already assigned a PGW-U to the UE for the requested APN (e.g. UE with multiple PDN connections to the same APN), the PGW-C shall select the same PGW-U for the new PDN connection.</w:t>
      </w:r>
    </w:p>
    <w:p w14:paraId="50B71B82" w14:textId="77777777" w:rsidR="00EE5860" w:rsidRPr="00441CD0" w:rsidRDefault="00EE5860" w:rsidP="00EE5860">
      <w:r w:rsidRPr="00441CD0">
        <w:t>If a non-null IPv4 address and/or a IPv6 prefix is received in the PDN Address Allocation (PAA) IE in the Create Session Request, e.g. static address assignment in the user subscription, the PGW-C shall select a PGW-U which can support the requested UE's IP address and/or IPv6 prefix.</w:t>
      </w:r>
    </w:p>
    <w:p w14:paraId="1BA73993" w14:textId="77777777" w:rsidR="00EE5860" w:rsidRPr="00441CD0" w:rsidRDefault="00EE5860" w:rsidP="00EE5860">
      <w:r w:rsidRPr="00441CD0">
        <w:t>Otherwise, the PGW-C shall determine the list of candidate PGW-Us taking into account the requested APN.</w:t>
      </w:r>
    </w:p>
    <w:p w14:paraId="79586CBA" w14:textId="77777777" w:rsidR="00EE5860" w:rsidRPr="00441CD0" w:rsidRDefault="00EE5860" w:rsidP="00EE5860">
      <w:r w:rsidRPr="00441CD0">
        <w:t>The PGW-C shall select, among the candidate PGW-U functions, a PGW-U function which supports all the capabilities required for the particular UE session, considering the information received during the PFCP Association Setup.</w:t>
      </w:r>
    </w:p>
    <w:p w14:paraId="505021D7" w14:textId="77777777" w:rsidR="00EE5860" w:rsidRPr="00441CD0" w:rsidRDefault="00EE5860" w:rsidP="00EE5860">
      <w:pPr>
        <w:pStyle w:val="Heading3"/>
      </w:pPr>
      <w:bookmarkStart w:id="7398" w:name="_Toc19717489"/>
      <w:bookmarkStart w:id="7399" w:name="_Toc27491029"/>
      <w:bookmarkStart w:id="7400" w:name="_Toc27557322"/>
      <w:bookmarkStart w:id="7401" w:name="_Toc27724239"/>
      <w:bookmarkStart w:id="7402" w:name="_Toc36031317"/>
      <w:bookmarkStart w:id="7403" w:name="_Toc36043237"/>
      <w:bookmarkStart w:id="7404" w:name="_Toc36814562"/>
      <w:bookmarkStart w:id="7405" w:name="_Toc44689427"/>
      <w:bookmarkStart w:id="7406" w:name="_Toc44924181"/>
      <w:bookmarkStart w:id="7407" w:name="_Toc51861153"/>
      <w:bookmarkStart w:id="7408" w:name="_Toc57930924"/>
      <w:bookmarkStart w:id="7409" w:name="_Toc57931554"/>
      <w:bookmarkStart w:id="7410" w:name="_Toc67499948"/>
      <w:r w:rsidRPr="00441CD0">
        <w:t>B.2.4</w:t>
      </w:r>
      <w:r w:rsidRPr="00441CD0">
        <w:tab/>
        <w:t>Combined SGW-U/PGW-U Selection Function</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2D2F2221" w14:textId="77777777" w:rsidR="00EE5860" w:rsidRPr="00441CD0" w:rsidRDefault="00EE5860" w:rsidP="00EE5860">
      <w:r w:rsidRPr="00441CD0">
        <w:t>A Combined SGW-C/PGW-C function shall be able to select a combined SGW-U/PGW-U function. This shall be possible for all the UE's PDN connections, as shown in Figure B.2.1-1.</w:t>
      </w:r>
    </w:p>
    <w:p w14:paraId="043D0A7C" w14:textId="77777777" w:rsidR="00EE5860" w:rsidRPr="00441CD0" w:rsidRDefault="00EE5860" w:rsidP="00EE5860">
      <w:pPr>
        <w:pStyle w:val="TH"/>
        <w:rPr>
          <w:rFonts w:eastAsia="SimSun"/>
          <w:lang w:eastAsia="zh-CN"/>
        </w:rPr>
      </w:pPr>
      <w:r w:rsidRPr="00441CD0">
        <w:rPr>
          <w:rFonts w:eastAsia="SimSun"/>
          <w:lang w:val="x-none" w:eastAsia="zh-CN"/>
        </w:rPr>
        <w:object w:dxaOrig="4515" w:dyaOrig="3585" w14:anchorId="7CE35591">
          <v:shape id="_x0000_i1031" type="#_x0000_t75" style="width:225.6pt;height:180pt" o:ole="">
            <v:imagedata r:id="rId23" o:title=""/>
          </v:shape>
          <o:OLEObject Type="Embed" ProgID="Word.Picture.8" ShapeID="_x0000_i1031" DrawAspect="Content" ObjectID="_1678112837" r:id="rId24"/>
        </w:object>
      </w:r>
    </w:p>
    <w:p w14:paraId="34C7D6E4" w14:textId="77777777" w:rsidR="00EE5860" w:rsidRPr="00441CD0" w:rsidRDefault="00EE5860" w:rsidP="00EE5860">
      <w:pPr>
        <w:pStyle w:val="TF"/>
      </w:pPr>
      <w:r w:rsidRPr="00441CD0">
        <w:rPr>
          <w:rFonts w:eastAsia="SimSun"/>
          <w:lang w:eastAsia="zh-CN"/>
        </w:rPr>
        <w:t xml:space="preserve">Figure </w:t>
      </w:r>
      <w:r w:rsidRPr="00441CD0">
        <w:t>B.2.4 -1</w:t>
      </w:r>
      <w:r w:rsidRPr="00441CD0">
        <w:rPr>
          <w:rFonts w:eastAsia="SimSun"/>
          <w:lang w:eastAsia="zh-CN"/>
        </w:rPr>
        <w:t xml:space="preserve">: </w:t>
      </w:r>
      <w:r w:rsidRPr="00441CD0">
        <w:t>SGW-U/PGW-U colocation with Control and User Plane Separation</w:t>
      </w:r>
    </w:p>
    <w:p w14:paraId="718BCA3B" w14:textId="77777777" w:rsidR="00EE5860" w:rsidRPr="00441CD0" w:rsidRDefault="00EE5860" w:rsidP="00EE5860">
      <w:r w:rsidRPr="00441CD0">
        <w:t>A combined SGW-C/PGW-C function shall select the SGW-U and PGW-U as defined respectively in B.2.2 and B.2.3, with the following additions:</w:t>
      </w:r>
    </w:p>
    <w:p w14:paraId="1ADA3EBC" w14:textId="77777777" w:rsidR="00EE5860" w:rsidRPr="00441CD0" w:rsidRDefault="00EE5860" w:rsidP="00EE5860">
      <w:pPr>
        <w:pStyle w:val="B1"/>
      </w:pPr>
      <w:r w:rsidRPr="00441CD0">
        <w:t>-</w:t>
      </w:r>
      <w:r w:rsidRPr="00441CD0">
        <w:tab/>
        <w:t>the combined SGW-C/PGW-C function shall select the best couple of SGW-U and PGW-U (e.g. the combined SGW-U/PGW-U function), for the requested APN, among all candidate couples of (SGW-U, PGW-U), instead of selecting independently the SGW-U and the PGW-U.</w:t>
      </w:r>
    </w:p>
    <w:p w14:paraId="41A56B2B" w14:textId="77777777" w:rsidR="00EE5860" w:rsidRPr="00441CD0" w:rsidRDefault="00EE5860" w:rsidP="00EE5860">
      <w:pPr>
        <w:pStyle w:val="Heading3"/>
      </w:pPr>
      <w:bookmarkStart w:id="7411" w:name="_Toc19717490"/>
      <w:bookmarkStart w:id="7412" w:name="_Toc27491030"/>
      <w:bookmarkStart w:id="7413" w:name="_Toc27557323"/>
      <w:bookmarkStart w:id="7414" w:name="_Toc27724240"/>
      <w:bookmarkStart w:id="7415" w:name="_Toc36031318"/>
      <w:bookmarkStart w:id="7416" w:name="_Toc36043238"/>
      <w:bookmarkStart w:id="7417" w:name="_Toc36814563"/>
      <w:bookmarkStart w:id="7418" w:name="_Toc44689428"/>
      <w:bookmarkStart w:id="7419" w:name="_Toc44924182"/>
      <w:bookmarkStart w:id="7420" w:name="_Toc51861154"/>
      <w:bookmarkStart w:id="7421" w:name="_Toc57930925"/>
      <w:bookmarkStart w:id="7422" w:name="_Toc57931555"/>
      <w:bookmarkStart w:id="7423" w:name="_Toc67499949"/>
      <w:r w:rsidRPr="00441CD0">
        <w:t>B.2.5</w:t>
      </w:r>
      <w:r w:rsidRPr="00441CD0">
        <w:tab/>
        <w:t>TDF-U selection function</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020D254B" w14:textId="30A5A06E" w:rsidR="00EE5860" w:rsidRPr="00441CD0" w:rsidRDefault="00EE5860" w:rsidP="00EE5860">
      <w:r w:rsidRPr="00441CD0">
        <w:t xml:space="preserve">The TDF-C shall be able to select the TDF-U as specified in </w:t>
      </w:r>
      <w:r w:rsidR="00415C19" w:rsidRPr="00441CD0">
        <w:t>clause</w:t>
      </w:r>
      <w:r w:rsidR="00415C19">
        <w:t> </w:t>
      </w:r>
      <w:r w:rsidR="00415C19" w:rsidRPr="00441CD0">
        <w:t>5</w:t>
      </w:r>
      <w:r w:rsidRPr="00441CD0">
        <w:t>.12.5 of 3GPP TS 23.214</w:t>
      </w:r>
      <w:r>
        <w:t> </w:t>
      </w:r>
      <w:r w:rsidRPr="00441CD0">
        <w:t>[2].</w:t>
      </w:r>
    </w:p>
    <w:p w14:paraId="4D5C6B76" w14:textId="77777777" w:rsidR="00EE5860" w:rsidRPr="00441CD0" w:rsidRDefault="00EE5860" w:rsidP="00EE5860">
      <w:pPr>
        <w:pStyle w:val="Heading3"/>
      </w:pPr>
      <w:bookmarkStart w:id="7424" w:name="_Toc19717491"/>
      <w:bookmarkStart w:id="7425" w:name="_Toc27491031"/>
      <w:bookmarkStart w:id="7426" w:name="_Toc27557324"/>
      <w:bookmarkStart w:id="7427" w:name="_Toc27724241"/>
      <w:bookmarkStart w:id="7428" w:name="_Toc36031319"/>
      <w:bookmarkStart w:id="7429" w:name="_Toc36043239"/>
      <w:bookmarkStart w:id="7430" w:name="_Toc36814564"/>
      <w:bookmarkStart w:id="7431" w:name="_Toc44689429"/>
      <w:bookmarkStart w:id="7432" w:name="_Toc44924183"/>
      <w:bookmarkStart w:id="7433" w:name="_Toc51861155"/>
      <w:bookmarkStart w:id="7434" w:name="_Toc57930926"/>
      <w:bookmarkStart w:id="7435" w:name="_Toc57931556"/>
      <w:bookmarkStart w:id="7436" w:name="_Toc67499950"/>
      <w:r w:rsidRPr="00441CD0">
        <w:t>B.2.6</w:t>
      </w:r>
      <w:r w:rsidRPr="00441CD0">
        <w:tab/>
        <w:t>UP Selection Function Based on DNS</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6D937711" w14:textId="77777777" w:rsidR="00EE5860" w:rsidRPr="00441CD0" w:rsidRDefault="00EE5860" w:rsidP="00EE5860">
      <w:pPr>
        <w:pStyle w:val="Heading4"/>
      </w:pPr>
      <w:bookmarkStart w:id="7437" w:name="_Toc19717492"/>
      <w:bookmarkStart w:id="7438" w:name="_Toc27491032"/>
      <w:bookmarkStart w:id="7439" w:name="_Toc27557325"/>
      <w:bookmarkStart w:id="7440" w:name="_Toc27724242"/>
      <w:bookmarkStart w:id="7441" w:name="_Toc36031320"/>
      <w:bookmarkStart w:id="7442" w:name="_Toc36043240"/>
      <w:bookmarkStart w:id="7443" w:name="_Toc36814565"/>
      <w:bookmarkStart w:id="7444" w:name="_Toc44689430"/>
      <w:bookmarkStart w:id="7445" w:name="_Toc44924184"/>
      <w:bookmarkStart w:id="7446" w:name="_Toc51861156"/>
      <w:bookmarkStart w:id="7447" w:name="_Toc57930927"/>
      <w:bookmarkStart w:id="7448" w:name="_Toc57931557"/>
      <w:bookmarkStart w:id="7449" w:name="_Toc67499951"/>
      <w:r w:rsidRPr="00441CD0">
        <w:t>B.2.6.1</w:t>
      </w:r>
      <w:r w:rsidRPr="00441CD0">
        <w:tab/>
        <w:t>General</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4D4BB8EB" w14:textId="77777777" w:rsidR="00EE5860" w:rsidRPr="00441CD0" w:rsidRDefault="00EE5860" w:rsidP="00EE5860">
      <w:r w:rsidRPr="00441CD0">
        <w:t>This clause specifies optional DNS procedures to select the SGW-U and PGW-U functions and the requirements which apply when these procedures are supported.</w:t>
      </w:r>
    </w:p>
    <w:p w14:paraId="6D01DF04" w14:textId="77777777" w:rsidR="00EE5860" w:rsidRPr="00441CD0" w:rsidRDefault="00EE5860" w:rsidP="00EE5860">
      <w:r w:rsidRPr="00441CD0">
        <w:lastRenderedPageBreak/>
        <w:t>The relative static capacity of an SGW-U and PGW-U may be configured in the DNS.</w:t>
      </w:r>
    </w:p>
    <w:p w14:paraId="7BD59FE0" w14:textId="77777777" w:rsidR="00EE5860" w:rsidRPr="00441CD0" w:rsidRDefault="00EE5860" w:rsidP="00EE5860">
      <w:r w:rsidRPr="00441CD0">
        <w:t>The Node ID of an SGW-U and PGW-U may take the form of a canonical node name to allow the selection of a SGW-U and PGW-U with the best topological match.</w:t>
      </w:r>
    </w:p>
    <w:p w14:paraId="4D63454B" w14:textId="77777777" w:rsidR="00EE5860" w:rsidRPr="00441CD0" w:rsidRDefault="00EE5860" w:rsidP="00EE5860">
      <w:pPr>
        <w:pStyle w:val="Heading4"/>
      </w:pPr>
      <w:bookmarkStart w:id="7450" w:name="_Toc19717493"/>
      <w:bookmarkStart w:id="7451" w:name="_Toc27491033"/>
      <w:bookmarkStart w:id="7452" w:name="_Toc27557326"/>
      <w:bookmarkStart w:id="7453" w:name="_Toc27724243"/>
      <w:bookmarkStart w:id="7454" w:name="_Toc36031321"/>
      <w:bookmarkStart w:id="7455" w:name="_Toc36043241"/>
      <w:bookmarkStart w:id="7456" w:name="_Toc36814566"/>
      <w:bookmarkStart w:id="7457" w:name="_Toc44689431"/>
      <w:bookmarkStart w:id="7458" w:name="_Toc44924185"/>
      <w:bookmarkStart w:id="7459" w:name="_Toc51861157"/>
      <w:bookmarkStart w:id="7460" w:name="_Toc57930928"/>
      <w:bookmarkStart w:id="7461" w:name="_Toc57931558"/>
      <w:bookmarkStart w:id="7462" w:name="_Toc67499952"/>
      <w:r w:rsidRPr="00441CD0">
        <w:t>B.2.6.2</w:t>
      </w:r>
      <w:r w:rsidRPr="00441CD0">
        <w:tab/>
        <w:t>SGW-U Selection Function Based on DNS</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74661DE4" w14:textId="77777777" w:rsidR="00EE5860" w:rsidRPr="00441CD0" w:rsidRDefault="00EE5860" w:rsidP="00EE5860">
      <w:r w:rsidRPr="00441CD0">
        <w:t>The SGW-C shall retrieve the list of candidate SGW-Us using DNS procedures taking into account the user's location (ECGI, eNodeB ID or TAI for E-UTRAN, RAI or RNC-ID for UTRAN), as specified in 3GPP TS 29.303 [25].</w:t>
      </w:r>
    </w:p>
    <w:p w14:paraId="0C95B741" w14:textId="77777777" w:rsidR="00EE5860" w:rsidRPr="00441CD0" w:rsidRDefault="00EE5860" w:rsidP="00EE5860">
      <w:r w:rsidRPr="00441CD0">
        <w:t>In non-roaming or LBO scenarios where the PGW-U is already selected (e.g. TAU with SGW change) and when it is preferred to select a collocated node or a topologically closer node, the SGW-C shall try to select an SGW-U collocated with the PGW-U.</w:t>
      </w:r>
    </w:p>
    <w:p w14:paraId="66A4032A" w14:textId="77777777" w:rsidR="00EE5860" w:rsidRPr="00441CD0" w:rsidRDefault="00EE5860" w:rsidP="00EE5860">
      <w:pPr>
        <w:pStyle w:val="Heading4"/>
      </w:pPr>
      <w:bookmarkStart w:id="7463" w:name="_Toc19717494"/>
      <w:bookmarkStart w:id="7464" w:name="_Toc27491034"/>
      <w:bookmarkStart w:id="7465" w:name="_Toc27557327"/>
      <w:bookmarkStart w:id="7466" w:name="_Toc27724244"/>
      <w:bookmarkStart w:id="7467" w:name="_Toc36031322"/>
      <w:bookmarkStart w:id="7468" w:name="_Toc36043242"/>
      <w:bookmarkStart w:id="7469" w:name="_Toc36814567"/>
      <w:bookmarkStart w:id="7470" w:name="_Toc44689432"/>
      <w:bookmarkStart w:id="7471" w:name="_Toc44924186"/>
      <w:bookmarkStart w:id="7472" w:name="_Toc51861158"/>
      <w:bookmarkStart w:id="7473" w:name="_Toc57930929"/>
      <w:bookmarkStart w:id="7474" w:name="_Toc57931559"/>
      <w:bookmarkStart w:id="7475" w:name="_Toc67499953"/>
      <w:r w:rsidRPr="00441CD0">
        <w:t>B.2.6.3</w:t>
      </w:r>
      <w:r w:rsidRPr="00441CD0">
        <w:tab/>
        <w:t>PGW-U Selection Function Based on DNS</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3D1A5832" w14:textId="77777777" w:rsidR="00EE5860" w:rsidRPr="00441CD0" w:rsidRDefault="00EE5860" w:rsidP="00EE5860">
      <w:r w:rsidRPr="00441CD0">
        <w:t>The PGW-C shall retrieve the list of candidate PGW-Us using DNS procedures taking into account the requested APN, as specified in 3GPP TS 29.303 [25].</w:t>
      </w:r>
    </w:p>
    <w:p w14:paraId="36B64C42" w14:textId="77777777" w:rsidR="00EE5860" w:rsidRPr="00441CD0" w:rsidRDefault="00EE5860" w:rsidP="00EE5860">
      <w:r w:rsidRPr="00441CD0">
        <w:t>In non-roaming or LBO scenarios, when it is preferred to select a collocated node or a topologically closer node, i.e. when such preference is indicated in the canonical node names of the PGW-U functions in the DNS (using "topon" as the first label of canonical node name), the PGW-C shall give precedence to collocation of SGW-U and PGW-U, then to topological closeness (i.e. pairs of SGW-U and PGW-U with canonical node names with the highest number of matching labels). This requires the SGW-C to provide the SGW-U Node ID to the PGW-C.</w:t>
      </w:r>
    </w:p>
    <w:p w14:paraId="0A984E81" w14:textId="77777777" w:rsidR="00EE5860" w:rsidRPr="00441CD0" w:rsidRDefault="00EE5860" w:rsidP="00EE5860">
      <w:pPr>
        <w:pStyle w:val="Heading4"/>
      </w:pPr>
      <w:bookmarkStart w:id="7476" w:name="_Toc19717495"/>
      <w:bookmarkStart w:id="7477" w:name="_Toc27491035"/>
      <w:bookmarkStart w:id="7478" w:name="_Toc27557328"/>
      <w:bookmarkStart w:id="7479" w:name="_Toc27724245"/>
      <w:bookmarkStart w:id="7480" w:name="_Toc36031323"/>
      <w:bookmarkStart w:id="7481" w:name="_Toc36043243"/>
      <w:bookmarkStart w:id="7482" w:name="_Toc36814568"/>
      <w:bookmarkStart w:id="7483" w:name="_Toc44689433"/>
      <w:bookmarkStart w:id="7484" w:name="_Toc44924187"/>
      <w:bookmarkStart w:id="7485" w:name="_Toc51861159"/>
      <w:bookmarkStart w:id="7486" w:name="_Toc57930930"/>
      <w:bookmarkStart w:id="7487" w:name="_Toc57931560"/>
      <w:bookmarkStart w:id="7488" w:name="_Toc67499954"/>
      <w:r w:rsidRPr="00441CD0">
        <w:t>B.2.6.4</w:t>
      </w:r>
      <w:r w:rsidRPr="00441CD0">
        <w:tab/>
        <w:t>Combined SGW-U/PGW-U Selection Function Based on DNS</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10086C21" w14:textId="77777777" w:rsidR="00EE5860" w:rsidRPr="00441CD0" w:rsidRDefault="00EE5860" w:rsidP="00EE5860">
      <w:r w:rsidRPr="00441CD0">
        <w:t>A combined SGW-C/PGW-C function shall select the SGW-U and PGW-U as defined respectively in B.2.4, B.2.6.2 and B.2.6.3.</w:t>
      </w:r>
    </w:p>
    <w:p w14:paraId="2E28E97C" w14:textId="77777777" w:rsidR="00EE5860" w:rsidRPr="00441CD0" w:rsidRDefault="00EE5860" w:rsidP="00EE5860">
      <w:pPr>
        <w:pStyle w:val="Heading8"/>
      </w:pPr>
      <w:bookmarkStart w:id="7489" w:name="_Toc19717496"/>
      <w:bookmarkStart w:id="7490" w:name="_Toc27491036"/>
      <w:bookmarkStart w:id="7491" w:name="_Toc27557329"/>
      <w:bookmarkStart w:id="7492" w:name="_Toc27724246"/>
      <w:bookmarkStart w:id="7493" w:name="_Toc36031324"/>
      <w:bookmarkStart w:id="7494" w:name="_Toc36043244"/>
      <w:bookmarkStart w:id="7495" w:name="_Toc36814569"/>
      <w:bookmarkStart w:id="7496" w:name="_Toc44689434"/>
      <w:bookmarkStart w:id="7497" w:name="_Toc44924188"/>
      <w:bookmarkStart w:id="7498" w:name="_Toc51861160"/>
      <w:bookmarkStart w:id="7499" w:name="_Toc57930931"/>
      <w:bookmarkStart w:id="7500" w:name="_Toc57931561"/>
      <w:bookmarkStart w:id="7501" w:name="_Toc67499955"/>
      <w:r w:rsidRPr="00441CD0">
        <w:t>Annex C (Informative):</w:t>
      </w:r>
      <w:r w:rsidRPr="00441CD0">
        <w:br/>
        <w:t>Examples scenarios</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7291F610" w14:textId="77777777" w:rsidR="00EE5860" w:rsidRPr="00441CD0" w:rsidRDefault="00EE5860" w:rsidP="00EE5860">
      <w:pPr>
        <w:pStyle w:val="Heading2"/>
      </w:pPr>
      <w:bookmarkStart w:id="7502" w:name="_Toc19717497"/>
      <w:bookmarkStart w:id="7503" w:name="_Toc27491037"/>
      <w:bookmarkStart w:id="7504" w:name="_Toc27557330"/>
      <w:bookmarkStart w:id="7505" w:name="_Toc27724247"/>
      <w:bookmarkStart w:id="7506" w:name="_Toc36031325"/>
      <w:bookmarkStart w:id="7507" w:name="_Toc36043245"/>
      <w:bookmarkStart w:id="7508" w:name="_Toc36814570"/>
      <w:bookmarkStart w:id="7509" w:name="_Toc44689435"/>
      <w:bookmarkStart w:id="7510" w:name="_Toc44924189"/>
      <w:bookmarkStart w:id="7511" w:name="_Toc51861161"/>
      <w:bookmarkStart w:id="7512" w:name="_Toc57930932"/>
      <w:bookmarkStart w:id="7513" w:name="_Toc57931562"/>
      <w:bookmarkStart w:id="7514" w:name="_Toc67499956"/>
      <w:r w:rsidRPr="00441CD0">
        <w:t>C.1</w:t>
      </w:r>
      <w:r w:rsidRPr="00441CD0">
        <w:tab/>
        <w:t>General</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6499B09B" w14:textId="77777777" w:rsidR="00EE5860" w:rsidRPr="00441CD0" w:rsidRDefault="00EE5860" w:rsidP="00EE5860">
      <w:pPr>
        <w:rPr>
          <w:lang w:eastAsia="zh-CN"/>
        </w:rPr>
      </w:pPr>
      <w:r w:rsidRPr="00441CD0">
        <w:rPr>
          <w:lang w:eastAsia="zh-CN"/>
        </w:rPr>
        <w:t>This clause provides example call flows</w:t>
      </w:r>
      <w:r w:rsidRPr="00441CD0">
        <w:t xml:space="preserve"> illustrating how the CP function can provision the UP function to support certain functionalities</w:t>
      </w:r>
      <w:r w:rsidRPr="00441CD0">
        <w:rPr>
          <w:lang w:eastAsia="zh-CN"/>
        </w:rPr>
        <w:t>.</w:t>
      </w:r>
    </w:p>
    <w:p w14:paraId="7719209E" w14:textId="77777777" w:rsidR="00EE5860" w:rsidRPr="00441CD0" w:rsidRDefault="00EE5860" w:rsidP="00EE5860">
      <w:pPr>
        <w:rPr>
          <w:lang w:eastAsia="zh-CN"/>
        </w:rPr>
      </w:pPr>
      <w:r w:rsidRPr="00441CD0">
        <w:rPr>
          <w:lang w:eastAsia="zh-CN"/>
        </w:rPr>
        <w:t>This Annex is informative and the normative descriptions in this specification and in 3GPP TS 23.214 [</w:t>
      </w:r>
      <w:r w:rsidRPr="00441CD0">
        <w:rPr>
          <w:lang w:val="en-US" w:eastAsia="zh-CN"/>
        </w:rPr>
        <w:t>2</w:t>
      </w:r>
      <w:r w:rsidRPr="00441CD0">
        <w:rPr>
          <w:lang w:eastAsia="zh-CN"/>
        </w:rPr>
        <w:t>] prevail over the descriptions in this Annex if there is any difference.</w:t>
      </w:r>
    </w:p>
    <w:p w14:paraId="1A054656" w14:textId="77777777" w:rsidR="00EE5860" w:rsidRPr="00441CD0" w:rsidRDefault="00EE5860" w:rsidP="00EE5860">
      <w:pPr>
        <w:pStyle w:val="Heading2"/>
      </w:pPr>
      <w:bookmarkStart w:id="7515" w:name="_Toc19717498"/>
      <w:bookmarkStart w:id="7516" w:name="_Toc27491038"/>
      <w:bookmarkStart w:id="7517" w:name="_Toc27557331"/>
      <w:bookmarkStart w:id="7518" w:name="_Toc27724248"/>
      <w:bookmarkStart w:id="7519" w:name="_Toc36031326"/>
      <w:bookmarkStart w:id="7520" w:name="_Toc36043246"/>
      <w:bookmarkStart w:id="7521" w:name="_Toc36814571"/>
      <w:bookmarkStart w:id="7522" w:name="_Toc44689436"/>
      <w:bookmarkStart w:id="7523" w:name="_Toc44924190"/>
      <w:bookmarkStart w:id="7524" w:name="_Toc51861162"/>
      <w:bookmarkStart w:id="7525" w:name="_Toc57930933"/>
      <w:bookmarkStart w:id="7526" w:name="_Toc57931563"/>
      <w:bookmarkStart w:id="7527" w:name="_Toc67499957"/>
      <w:r w:rsidRPr="00441CD0">
        <w:t>C.2</w:t>
      </w:r>
      <w:r w:rsidRPr="00441CD0">
        <w:tab/>
        <w:t>Charging Support</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57680B4F" w14:textId="77777777" w:rsidR="00EE5860" w:rsidRPr="00441CD0" w:rsidRDefault="00EE5860" w:rsidP="00EE5860">
      <w:pPr>
        <w:pStyle w:val="Heading3"/>
      </w:pPr>
      <w:bookmarkStart w:id="7528" w:name="_Toc19717499"/>
      <w:bookmarkStart w:id="7529" w:name="_Toc27491039"/>
      <w:bookmarkStart w:id="7530" w:name="_Toc27557332"/>
      <w:bookmarkStart w:id="7531" w:name="_Toc27724249"/>
      <w:bookmarkStart w:id="7532" w:name="_Toc36031327"/>
      <w:bookmarkStart w:id="7533" w:name="_Toc36043247"/>
      <w:bookmarkStart w:id="7534" w:name="_Toc36814572"/>
      <w:bookmarkStart w:id="7535" w:name="_Toc44689437"/>
      <w:bookmarkStart w:id="7536" w:name="_Toc44924191"/>
      <w:bookmarkStart w:id="7537" w:name="_Toc51861163"/>
      <w:bookmarkStart w:id="7538" w:name="_Toc57930934"/>
      <w:bookmarkStart w:id="7539" w:name="_Toc57931564"/>
      <w:bookmarkStart w:id="7540" w:name="_Toc67499958"/>
      <w:r w:rsidRPr="00441CD0">
        <w:t>C.2.1</w:t>
      </w:r>
      <w:r w:rsidRPr="00441CD0">
        <w:tab/>
        <w:t>Online Charging</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4D86CD22" w14:textId="77777777" w:rsidR="00EE5860" w:rsidRPr="00441CD0" w:rsidRDefault="00EE5860" w:rsidP="00EE5860">
      <w:pPr>
        <w:pStyle w:val="Heading4"/>
      </w:pPr>
      <w:bookmarkStart w:id="7541" w:name="_Toc19717500"/>
      <w:bookmarkStart w:id="7542" w:name="_Toc27491040"/>
      <w:bookmarkStart w:id="7543" w:name="_Toc27557333"/>
      <w:bookmarkStart w:id="7544" w:name="_Toc27724250"/>
      <w:bookmarkStart w:id="7545" w:name="_Toc36031328"/>
      <w:bookmarkStart w:id="7546" w:name="_Toc36043248"/>
      <w:bookmarkStart w:id="7547" w:name="_Toc36814573"/>
      <w:bookmarkStart w:id="7548" w:name="_Toc44689438"/>
      <w:bookmarkStart w:id="7549" w:name="_Toc44924192"/>
      <w:bookmarkStart w:id="7550" w:name="_Toc51861164"/>
      <w:bookmarkStart w:id="7551" w:name="_Toc57930935"/>
      <w:bookmarkStart w:id="7552" w:name="_Toc57931565"/>
      <w:bookmarkStart w:id="7553" w:name="_Toc67499959"/>
      <w:r w:rsidRPr="00441CD0">
        <w:t>C.2.1.1</w:t>
      </w:r>
      <w:r w:rsidRPr="00441CD0">
        <w:tab/>
        <w:t>Online Charging Call Flow – Normal Scenario</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47787FB9" w14:textId="77777777" w:rsidR="00EE5860" w:rsidRPr="00441CD0" w:rsidRDefault="00EE5860" w:rsidP="00EE5860">
      <w:r w:rsidRPr="00441CD0">
        <w:t>Figure C.2.1.1-1 illustrates the exchanges taking place over the Sxb or Sxc reference points when applying online charging. In this example, the OCS grants quotas by chunks of 100 Mbytes and requests the CP function to request new credits when the remaining credit falls below 10 Mbytes.</w:t>
      </w:r>
    </w:p>
    <w:p w14:paraId="74C8A509" w14:textId="77777777" w:rsidR="00EE5860" w:rsidRPr="00441CD0" w:rsidRDefault="00EE5860" w:rsidP="00EE5860">
      <w:pPr>
        <w:pStyle w:val="TH"/>
      </w:pPr>
      <w:r w:rsidRPr="00441CD0">
        <w:rPr>
          <w:rFonts w:ascii="Times New Roman" w:hAnsi="Times New Roman"/>
          <w:lang w:eastAsia="ja-JP"/>
        </w:rPr>
        <w:object w:dxaOrig="9210" w:dyaOrig="5655" w14:anchorId="3856A76B">
          <v:shape id="_x0000_i1032" type="#_x0000_t75" style="width:461.6pt;height:282.3pt" o:ole="">
            <v:imagedata r:id="rId25" o:title=""/>
          </v:shape>
          <o:OLEObject Type="Embed" ProgID="Word.Picture.8" ShapeID="_x0000_i1032" DrawAspect="Content" ObjectID="_1678112838" r:id="rId26"/>
        </w:object>
      </w:r>
    </w:p>
    <w:p w14:paraId="50703963" w14:textId="77777777" w:rsidR="00EE5860" w:rsidRPr="00441CD0" w:rsidRDefault="00EE5860" w:rsidP="00EE5860">
      <w:pPr>
        <w:pStyle w:val="TF"/>
        <w:rPr>
          <w:lang w:eastAsia="zh-CN"/>
        </w:rPr>
      </w:pPr>
      <w:r w:rsidRPr="00441CD0">
        <w:t xml:space="preserve">Figure </w:t>
      </w:r>
      <w:r w:rsidRPr="00441CD0">
        <w:rPr>
          <w:lang w:eastAsia="zh-CN"/>
        </w:rPr>
        <w:t>C.2.1.1-1: Online charging with intermediate and final quotas</w:t>
      </w:r>
    </w:p>
    <w:p w14:paraId="7C567330" w14:textId="77777777" w:rsidR="00EE5860" w:rsidRPr="00441CD0" w:rsidRDefault="00EE5860" w:rsidP="00EE5860">
      <w:pPr>
        <w:pStyle w:val="B1"/>
        <w:rPr>
          <w:lang w:eastAsia="zh-CN"/>
        </w:rPr>
      </w:pPr>
      <w:r w:rsidRPr="00441CD0">
        <w:rPr>
          <w:lang w:eastAsia="zh-CN"/>
        </w:rPr>
        <w:t>1.</w:t>
      </w:r>
      <w:r w:rsidRPr="00441CD0">
        <w:rPr>
          <w:lang w:eastAsia="zh-CN"/>
        </w:rPr>
        <w:tab/>
        <w:t xml:space="preserve">Upon the request from the CP function, the OCS grants an intermediate quota of 100 Mbytes and </w:t>
      </w:r>
      <w:r w:rsidRPr="00441CD0">
        <w:t>requests the CP function to request a new credit when the remaining credit falls below 10 Mbytes</w:t>
      </w:r>
      <w:r w:rsidRPr="00441CD0">
        <w:rPr>
          <w:lang w:eastAsia="zh-CN"/>
        </w:rPr>
        <w:t>.</w:t>
      </w:r>
    </w:p>
    <w:p w14:paraId="1B8DEBAE" w14:textId="77777777" w:rsidR="00EE5860" w:rsidRPr="00441CD0" w:rsidRDefault="00EE5860" w:rsidP="00EE5860">
      <w:pPr>
        <w:pStyle w:val="B1"/>
      </w:pPr>
      <w:r w:rsidRPr="00441CD0">
        <w:rPr>
          <w:lang w:eastAsia="zh-CN"/>
        </w:rPr>
        <w:t>2.</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w:t>
      </w:r>
    </w:p>
    <w:p w14:paraId="2E9733C6" w14:textId="77777777" w:rsidR="00EE5860" w:rsidRPr="00441CD0" w:rsidRDefault="00EE5860" w:rsidP="00EE5860">
      <w:pPr>
        <w:pStyle w:val="B1"/>
        <w:rPr>
          <w:lang w:eastAsia="zh-CN"/>
        </w:rPr>
      </w:pPr>
      <w:r w:rsidRPr="00441CD0">
        <w:rPr>
          <w:lang w:eastAsia="zh-CN"/>
        </w:rPr>
        <w:t>3.</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79AA0A4B" w14:textId="77777777" w:rsidR="00EE5860" w:rsidRPr="00441CD0" w:rsidRDefault="00EE5860" w:rsidP="00EE5860">
      <w:pPr>
        <w:pStyle w:val="B1"/>
        <w:rPr>
          <w:lang w:eastAsia="zh-CN"/>
        </w:rPr>
      </w:pPr>
      <w:r w:rsidRPr="00441CD0">
        <w:rPr>
          <w:lang w:eastAsia="zh-CN"/>
        </w:rPr>
        <w:t>4.</w:t>
      </w:r>
      <w:r w:rsidRPr="00441CD0">
        <w:rPr>
          <w:lang w:eastAsia="zh-CN"/>
        </w:rPr>
        <w:tab/>
        <w:t xml:space="preserve">Upon the request from the CP function, the OCS grants a new intermediate quota of 100 Mbytes and </w:t>
      </w:r>
      <w:r w:rsidRPr="00441CD0">
        <w:t>requests the CP function to request a new credit when the remaining credit falls below 10 Mbytes</w:t>
      </w:r>
      <w:r w:rsidRPr="00441CD0">
        <w:rPr>
          <w:lang w:eastAsia="zh-CN"/>
        </w:rPr>
        <w:t>.</w:t>
      </w:r>
    </w:p>
    <w:p w14:paraId="0B59D782" w14:textId="77777777" w:rsidR="00EE5860" w:rsidRPr="00441CD0" w:rsidRDefault="00EE5860" w:rsidP="00EE5860">
      <w:pPr>
        <w:pStyle w:val="B1"/>
      </w:pPr>
      <w:r w:rsidRPr="00441CD0">
        <w:rPr>
          <w:lang w:eastAsia="zh-CN"/>
        </w:rPr>
        <w:t>5.</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 If the UP function had forwarded e.g. 5 Mbytes of traffic since the last usage report, the UP function knows that it shall send the next usage report upon passing on an extra 85 Mbytes of traffic.</w:t>
      </w:r>
    </w:p>
    <w:p w14:paraId="10AD5E3C" w14:textId="77777777" w:rsidR="00EE5860" w:rsidRPr="00441CD0" w:rsidRDefault="00EE5860" w:rsidP="00EE5860">
      <w:pPr>
        <w:pStyle w:val="B1"/>
        <w:rPr>
          <w:lang w:eastAsia="zh-CN"/>
        </w:rPr>
      </w:pPr>
      <w:r w:rsidRPr="00441CD0">
        <w:rPr>
          <w:lang w:eastAsia="zh-CN"/>
        </w:rPr>
        <w:t>6.</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6604ECA0" w14:textId="77777777" w:rsidR="00EE5860" w:rsidRPr="00441CD0" w:rsidRDefault="00EE5860" w:rsidP="00EE5860">
      <w:pPr>
        <w:pStyle w:val="B1"/>
        <w:rPr>
          <w:lang w:eastAsia="zh-CN"/>
        </w:rPr>
      </w:pPr>
      <w:r w:rsidRPr="00441CD0">
        <w:rPr>
          <w:lang w:eastAsia="zh-CN"/>
        </w:rPr>
        <w:t>7.</w:t>
      </w:r>
      <w:r w:rsidRPr="00441CD0">
        <w:rPr>
          <w:lang w:eastAsia="zh-CN"/>
        </w:rPr>
        <w:tab/>
        <w:t xml:space="preserve">Upon the request from the CP function, the OCS grants a new final quota of 50 Mbytes and </w:t>
      </w:r>
      <w:r w:rsidRPr="00441CD0">
        <w:t>requests the CP function to terminate the service or to redirect the traffic towards a redirect destination when the quota is consumed</w:t>
      </w:r>
      <w:r w:rsidRPr="00441CD0">
        <w:rPr>
          <w:lang w:eastAsia="zh-CN"/>
        </w:rPr>
        <w:t>.</w:t>
      </w:r>
    </w:p>
    <w:p w14:paraId="65F6A53E" w14:textId="77777777" w:rsidR="00EE5860" w:rsidRPr="00441CD0" w:rsidRDefault="00EE5860" w:rsidP="00EE5860">
      <w:pPr>
        <w:pStyle w:val="B1"/>
      </w:pPr>
      <w:r w:rsidRPr="00441CD0">
        <w:rPr>
          <w:lang w:eastAsia="zh-CN"/>
        </w:rPr>
        <w:t>8.</w:t>
      </w:r>
      <w:r w:rsidRPr="00441CD0">
        <w:rPr>
          <w:lang w:eastAsia="zh-CN"/>
        </w:rPr>
        <w:tab/>
        <w:t>The CP function sends a PFCP Session Modification Request to the UP function with an Update URR IE including the Volume Quota IE set to 50 Mbytes</w:t>
      </w:r>
      <w:r w:rsidRPr="00441CD0">
        <w:t>. If the UP function had forwarded e.g. 5 Mbytes of traffic since the last usage report, the UP function knows that it shall send the next usage report upon passing on an extra 45 Mbytes of traffic.</w:t>
      </w:r>
    </w:p>
    <w:p w14:paraId="422E23AD"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 The UP function stops passing on traffic.</w:t>
      </w:r>
    </w:p>
    <w:p w14:paraId="7F1B69C1" w14:textId="77777777" w:rsidR="00EE5860" w:rsidRPr="00441CD0" w:rsidRDefault="00EE5860" w:rsidP="00EE5860">
      <w:pPr>
        <w:pStyle w:val="B1"/>
        <w:rPr>
          <w:lang w:eastAsia="zh-CN"/>
        </w:rPr>
      </w:pPr>
      <w:r w:rsidRPr="00441CD0">
        <w:rPr>
          <w:lang w:eastAsia="zh-CN"/>
        </w:rPr>
        <w:lastRenderedPageBreak/>
        <w:t>10.</w:t>
      </w:r>
      <w:r w:rsidRPr="00441CD0">
        <w:rPr>
          <w:lang w:eastAsia="zh-CN"/>
        </w:rPr>
        <w:tab/>
        <w:t>Upon being notified that the final quota has been reached, the CP function terminates the service (e.g. by preventing the traffic of the corresponding SDF to further pass on in the UP function) or redirects the traffic towards a redirect destination by provisioning a Redirect Information IE within the FAR associated to the traffic.</w:t>
      </w:r>
    </w:p>
    <w:p w14:paraId="59B4FD02" w14:textId="77777777" w:rsidR="00EE5860" w:rsidRPr="00441CD0" w:rsidRDefault="00EE5860" w:rsidP="00EE5860">
      <w:r w:rsidRPr="00441CD0">
        <w:t>Figure C.2.1.1-2 illustrates the exchanges taking place over the Sxb or Sxc reference points when applying online charging and the UP function supports being provisioned with the Quota Action to apply when reaching quotas. This example is similar to the previous one, but the CP function provisions the UP function with the action to apply when reaching the final quota.</w:t>
      </w:r>
    </w:p>
    <w:p w14:paraId="0F5B2526" w14:textId="77777777" w:rsidR="00EE5860" w:rsidRPr="00441CD0" w:rsidRDefault="00EE5860" w:rsidP="00EE5860">
      <w:pPr>
        <w:pStyle w:val="TH"/>
      </w:pPr>
      <w:r w:rsidRPr="00441CD0">
        <w:rPr>
          <w:rFonts w:ascii="Times New Roman" w:hAnsi="Times New Roman"/>
          <w:lang w:eastAsia="ja-JP"/>
        </w:rPr>
        <w:object w:dxaOrig="9210" w:dyaOrig="5610" w14:anchorId="6F618491">
          <v:shape id="_x0000_i1033" type="#_x0000_t75" style="width:461.6pt;height:280.5pt" o:ole="">
            <v:imagedata r:id="rId27" o:title=""/>
          </v:shape>
          <o:OLEObject Type="Embed" ProgID="Word.Picture.8" ShapeID="_x0000_i1033" DrawAspect="Content" ObjectID="_1678112839" r:id="rId28"/>
        </w:object>
      </w:r>
    </w:p>
    <w:p w14:paraId="36ACDA1A" w14:textId="77777777" w:rsidR="00EE5860" w:rsidRPr="00441CD0" w:rsidRDefault="00EE5860" w:rsidP="00EE5860">
      <w:pPr>
        <w:pStyle w:val="TF"/>
        <w:rPr>
          <w:lang w:eastAsia="zh-CN"/>
        </w:rPr>
      </w:pPr>
      <w:r w:rsidRPr="00441CD0">
        <w:t xml:space="preserve">Figure </w:t>
      </w:r>
      <w:r w:rsidRPr="00441CD0">
        <w:rPr>
          <w:lang w:eastAsia="zh-CN"/>
        </w:rPr>
        <w:t>C.2.1.1-2: Online charging with Quota Action provisioned in the UP function</w:t>
      </w:r>
    </w:p>
    <w:p w14:paraId="2037F33C" w14:textId="77777777" w:rsidR="00EE5860" w:rsidRPr="00441CD0" w:rsidRDefault="00EE5860" w:rsidP="00EE5860">
      <w:pPr>
        <w:pStyle w:val="B1"/>
        <w:rPr>
          <w:lang w:eastAsia="zh-CN"/>
        </w:rPr>
      </w:pPr>
      <w:r w:rsidRPr="00441CD0">
        <w:rPr>
          <w:lang w:eastAsia="zh-CN"/>
        </w:rPr>
        <w:t>1 to 7'.</w:t>
      </w:r>
      <w:r w:rsidRPr="00441CD0">
        <w:rPr>
          <w:lang w:eastAsia="zh-CN"/>
        </w:rPr>
        <w:tab/>
        <w:t>Same as for figure C.2.1.1-1.</w:t>
      </w:r>
    </w:p>
    <w:p w14:paraId="1D7B0BD5" w14:textId="77777777" w:rsidR="00EE5860" w:rsidRPr="00441CD0" w:rsidRDefault="00EE5860" w:rsidP="00EE5860">
      <w:pPr>
        <w:pStyle w:val="B1"/>
        <w:rPr>
          <w:lang w:val="de-DE"/>
        </w:rPr>
      </w:pPr>
      <w:r w:rsidRPr="00441CD0">
        <w:rPr>
          <w:lang w:eastAsia="zh-CN"/>
        </w:rPr>
        <w:t>8.</w:t>
      </w:r>
      <w:r w:rsidRPr="00441CD0">
        <w:rPr>
          <w:lang w:eastAsia="zh-CN"/>
        </w:rPr>
        <w:tab/>
        <w:t>The CP function sends a PFCP Session Modification Request to the UP function with a Create FAR IE provisioning the action the UP function shall apply when reaching the quota, and with an Update URR IE including the Volume Quota IE set to 50 Mbytes and the FAR ID for Quota Action IE set to the new FAR ID)</w:t>
      </w:r>
      <w:r w:rsidRPr="00441CD0">
        <w:t>. If the UP function had forwarded e.g. 5 Mbytes of traffic since the last usage report, the UP function knows that it shall send the next usage report upon passing on an extra 45 Mbytes of traffic.</w:t>
      </w:r>
    </w:p>
    <w:p w14:paraId="1481A55A"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w:t>
      </w:r>
    </w:p>
    <w:p w14:paraId="4CB11F4C" w14:textId="77777777" w:rsidR="00EE5860" w:rsidRPr="00441CD0" w:rsidRDefault="00EE5860" w:rsidP="00EE5860">
      <w:pPr>
        <w:pStyle w:val="B1"/>
        <w:rPr>
          <w:lang w:eastAsia="zh-CN"/>
        </w:rPr>
      </w:pPr>
      <w:r w:rsidRPr="00441CD0">
        <w:rPr>
          <w:lang w:eastAsia="zh-CN"/>
        </w:rPr>
        <w:t>10.</w:t>
      </w:r>
      <w:r w:rsidRPr="00441CD0">
        <w:rPr>
          <w:lang w:eastAsia="zh-CN"/>
        </w:rPr>
        <w:tab/>
        <w:t>The UP function applies the quota action provisioned at step 8, i.e. it stops forwarding packets or it redirects the traffic towards a redirect destination, according to the FAR identified in the FAR ID for Quota Action.</w:t>
      </w:r>
    </w:p>
    <w:p w14:paraId="420A89E4" w14:textId="77777777" w:rsidR="00EE5860" w:rsidRPr="00441CD0" w:rsidRDefault="00EE5860" w:rsidP="00EE5860">
      <w:pPr>
        <w:pStyle w:val="Heading4"/>
      </w:pPr>
      <w:bookmarkStart w:id="7554" w:name="_Toc19717501"/>
      <w:bookmarkStart w:id="7555" w:name="_Toc27491041"/>
      <w:bookmarkStart w:id="7556" w:name="_Toc27557334"/>
      <w:bookmarkStart w:id="7557" w:name="_Toc27724251"/>
      <w:bookmarkStart w:id="7558" w:name="_Toc36031329"/>
      <w:bookmarkStart w:id="7559" w:name="_Toc36043249"/>
      <w:bookmarkStart w:id="7560" w:name="_Toc36814574"/>
      <w:bookmarkStart w:id="7561" w:name="_Toc44689439"/>
      <w:bookmarkStart w:id="7562" w:name="_Toc44924193"/>
      <w:bookmarkStart w:id="7563" w:name="_Toc51861165"/>
      <w:bookmarkStart w:id="7564" w:name="_Toc57930936"/>
      <w:bookmarkStart w:id="7565" w:name="_Toc57931566"/>
      <w:bookmarkStart w:id="7566" w:name="_Toc67499960"/>
      <w:r w:rsidRPr="00441CD0">
        <w:t>C.2.1.2</w:t>
      </w:r>
      <w:r w:rsidRPr="00441CD0">
        <w:tab/>
        <w:t>Online Charging Call Flow with Credit Pooling</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2958BD28" w14:textId="77777777" w:rsidR="00EE5860" w:rsidRPr="00441CD0" w:rsidRDefault="00EE5860" w:rsidP="00EE5860">
      <w:pPr>
        <w:pStyle w:val="Heading5"/>
        <w:rPr>
          <w:color w:val="000000"/>
        </w:rPr>
      </w:pPr>
      <w:bookmarkStart w:id="7567" w:name="_Toc19717502"/>
      <w:bookmarkStart w:id="7568" w:name="_Toc27491042"/>
      <w:bookmarkStart w:id="7569" w:name="_Toc27557335"/>
      <w:bookmarkStart w:id="7570" w:name="_Toc27724252"/>
      <w:bookmarkStart w:id="7571" w:name="_Toc36031330"/>
      <w:bookmarkStart w:id="7572" w:name="_Toc36043250"/>
      <w:bookmarkStart w:id="7573" w:name="_Toc36814575"/>
      <w:bookmarkStart w:id="7574" w:name="_Toc44689440"/>
      <w:bookmarkStart w:id="7575" w:name="_Toc44924194"/>
      <w:bookmarkStart w:id="7576" w:name="_Toc51861166"/>
      <w:bookmarkStart w:id="7577" w:name="_Toc57930937"/>
      <w:bookmarkStart w:id="7578" w:name="_Toc57931567"/>
      <w:bookmarkStart w:id="7579" w:name="_Toc67499961"/>
      <w:r w:rsidRPr="00441CD0">
        <w:t>C.2.1.2.1</w:t>
      </w:r>
      <w:r w:rsidRPr="00441CD0">
        <w:tab/>
        <w:t>General</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4C5D6C64" w14:textId="77777777" w:rsidR="00EE5860" w:rsidRPr="00441CD0" w:rsidRDefault="00EE5860" w:rsidP="00EE5860">
      <w:pPr>
        <w:rPr>
          <w:color w:val="000000"/>
        </w:rPr>
      </w:pPr>
      <w:r w:rsidRPr="00441CD0">
        <w:t xml:space="preserve">Figure C.2.1.2-1 illustrates a signalling flow over the Sxb and Gy reference points when applying online charging, and when </w:t>
      </w:r>
      <w:r w:rsidRPr="00441CD0">
        <w:rPr>
          <w:color w:val="000000"/>
        </w:rPr>
        <w:t>the CP function (i.e. PGW-C) is instructed by the OCS to handle a Credit Pool for a given Gy Session.</w:t>
      </w:r>
    </w:p>
    <w:p w14:paraId="37140F65" w14:textId="77777777" w:rsidR="00EE5860" w:rsidRPr="00441CD0" w:rsidRDefault="00EE5860" w:rsidP="00EE5860">
      <w:pPr>
        <w:pStyle w:val="Heading5"/>
        <w:rPr>
          <w:color w:val="000000"/>
        </w:rPr>
      </w:pPr>
      <w:bookmarkStart w:id="7580" w:name="_Toc19717503"/>
      <w:bookmarkStart w:id="7581" w:name="_Toc27491043"/>
      <w:bookmarkStart w:id="7582" w:name="_Toc27557336"/>
      <w:bookmarkStart w:id="7583" w:name="_Toc27724253"/>
      <w:bookmarkStart w:id="7584" w:name="_Toc36031331"/>
      <w:bookmarkStart w:id="7585" w:name="_Toc36043251"/>
      <w:bookmarkStart w:id="7586" w:name="_Toc36814576"/>
      <w:bookmarkStart w:id="7587" w:name="_Toc44689441"/>
      <w:bookmarkStart w:id="7588" w:name="_Toc44924195"/>
      <w:bookmarkStart w:id="7589" w:name="_Toc51861167"/>
      <w:bookmarkStart w:id="7590" w:name="_Toc57930938"/>
      <w:bookmarkStart w:id="7591" w:name="_Toc57931568"/>
      <w:bookmarkStart w:id="7592" w:name="_Toc67499962"/>
      <w:r w:rsidRPr="00441CD0">
        <w:lastRenderedPageBreak/>
        <w:t>C.2.1.2.2</w:t>
      </w:r>
      <w:r w:rsidRPr="00441CD0">
        <w:tab/>
        <w:t>Example Call Flow 1</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179F7215"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URR1 and URR2 with the quota received from the OCS respectively for RG1 and RG2 (like if there was no credit pooling).</w:t>
      </w:r>
    </w:p>
    <w:p w14:paraId="5AE841AE" w14:textId="77777777" w:rsidR="00EE5860" w:rsidRPr="00441CD0" w:rsidRDefault="00EE5860" w:rsidP="00EE5860">
      <w:r w:rsidRPr="00441CD0">
        <w:t>This reflects one possible implementation option, whereby each quota remains managed independently from the others. This approach can result in extra usage reports being sent over Sxb for RG1 or RG2 before the credit pool is exhausted.</w:t>
      </w:r>
    </w:p>
    <w:p w14:paraId="1B2C96F1" w14:textId="77777777" w:rsidR="00EE5860" w:rsidRPr="00441CD0" w:rsidRDefault="00EE5860" w:rsidP="00EE5860">
      <w:pPr>
        <w:pStyle w:val="TH"/>
      </w:pPr>
      <w:r w:rsidRPr="00441CD0">
        <w:rPr>
          <w:lang w:val="x-none"/>
        </w:rPr>
        <w:object w:dxaOrig="9525" w:dyaOrig="13755" w14:anchorId="0B27A092">
          <v:shape id="_x0000_i1034" type="#_x0000_t75" style="width:476.55pt;height:688.3pt" o:ole="">
            <v:imagedata r:id="rId29" o:title=""/>
          </v:shape>
          <o:OLEObject Type="Embed" ProgID="Visio.Drawing.15" ShapeID="_x0000_i1034" DrawAspect="Content" ObjectID="_1678112840" r:id="rId30"/>
        </w:object>
      </w:r>
    </w:p>
    <w:p w14:paraId="18A75027" w14:textId="77777777" w:rsidR="00EE5860" w:rsidRPr="00441CD0" w:rsidRDefault="00EE5860" w:rsidP="00EE5860">
      <w:pPr>
        <w:pStyle w:val="TF"/>
      </w:pPr>
      <w:r w:rsidRPr="00441CD0">
        <w:t xml:space="preserve">Figure </w:t>
      </w:r>
      <w:r w:rsidRPr="00441CD0">
        <w:rPr>
          <w:lang w:eastAsia="zh-CN"/>
        </w:rPr>
        <w:t>C.2.2.2-1: Online charging with Credit Pooling (alt 1)</w:t>
      </w:r>
    </w:p>
    <w:p w14:paraId="65BAAF46" w14:textId="77777777" w:rsidR="00EE5860" w:rsidRPr="00441CD0" w:rsidRDefault="00EE5860" w:rsidP="00EE5860">
      <w:pPr>
        <w:pStyle w:val="B1"/>
        <w:ind w:left="284" w:firstLine="0"/>
      </w:pPr>
      <w:r w:rsidRPr="00441CD0">
        <w:lastRenderedPageBreak/>
        <w:t>1.</w:t>
      </w:r>
      <w:r w:rsidRPr="00441CD0">
        <w:tab/>
        <w:t>Upon the request from the CP function for RG1 and RG2, the OCS grants:</w:t>
      </w:r>
    </w:p>
    <w:p w14:paraId="45E2F8BB"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2F6CF1C8"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018442F4"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4A092E15" w14:textId="77777777" w:rsidR="00EE5860" w:rsidRPr="00441CD0" w:rsidRDefault="00EE5860" w:rsidP="00EE5860">
      <w:pPr>
        <w:pStyle w:val="B1"/>
      </w:pPr>
      <w:r w:rsidRPr="00441CD0">
        <w:tab/>
        <w:t xml:space="preserve">A new URR1 for RG1, quota=100, Linked URR = URR3; </w:t>
      </w:r>
      <w:r w:rsidRPr="00441CD0">
        <w:br/>
        <w:t>A new URR2 for RG2, quota=100, Linked URR = URR3;</w:t>
      </w:r>
      <w:r w:rsidRPr="00441CD0">
        <w:br/>
        <w:t>A new URR3 for Pool, quota = S = 100 x 0.1 + 100 x 0.5 = 60, Aggregated URRs: URR1 with Multiplier 0.1 and URR2 with Multiplier 0.5.</w:t>
      </w:r>
    </w:p>
    <w:p w14:paraId="5D39B23F" w14:textId="77777777" w:rsidR="00EE5860" w:rsidRPr="00441CD0" w:rsidRDefault="00EE5860" w:rsidP="00EE5860">
      <w:pPr>
        <w:pStyle w:val="B1"/>
      </w:pPr>
      <w:r w:rsidRPr="00441CD0">
        <w:tab/>
        <w:t>The UP function accepts the request.</w:t>
      </w:r>
    </w:p>
    <w:p w14:paraId="0977FF4B" w14:textId="77777777" w:rsidR="00EE5860" w:rsidRPr="00441CD0" w:rsidRDefault="00EE5860" w:rsidP="00EE5860">
      <w:pPr>
        <w:pStyle w:val="B1"/>
        <w:rPr>
          <w:lang w:eastAsia="zh-CN"/>
        </w:rPr>
      </w:pPr>
      <w:r w:rsidRPr="00441CD0">
        <w:rPr>
          <w:lang w:eastAsia="zh-CN"/>
        </w:rPr>
        <w:t>3.</w:t>
      </w:r>
      <w:r w:rsidRPr="00441CD0">
        <w:rPr>
          <w:lang w:eastAsia="zh-CN"/>
        </w:rPr>
        <w:tab/>
        <w:t xml:space="preserve">The </w:t>
      </w:r>
      <w:r w:rsidRPr="00441CD0">
        <w:t>RG1 has consumed 100 counted by URR1, RG2 consumed 10 counted by URR2;</w:t>
      </w:r>
      <w:r w:rsidRPr="00441CD0">
        <w:rPr>
          <w:rFonts w:eastAsia="MS Mincho"/>
        </w:rPr>
        <w:t xml:space="preserve"> the </w:t>
      </w:r>
      <w:r w:rsidRPr="00441CD0">
        <w:t>URR3 for the Credit Pool counts U = 100 x 0.1 + 10 x 0.5 = 15 &lt; S. The URR1 triggers sending a usage report towards the CP function due to reaching the Quota 100. So the UP function sends a PFCP Session Report Request, including the Usage Reports for the URR1. The CP function sends the response message.</w:t>
      </w:r>
    </w:p>
    <w:p w14:paraId="5B89A301" w14:textId="77777777" w:rsidR="00EE5860" w:rsidRPr="00441CD0" w:rsidRDefault="00EE5860" w:rsidP="00EE5860">
      <w:pPr>
        <w:pStyle w:val="B1"/>
        <w:rPr>
          <w:lang w:eastAsia="zh-CN"/>
        </w:rPr>
      </w:pPr>
      <w:r w:rsidRPr="00441CD0">
        <w:rPr>
          <w:lang w:eastAsia="zh-CN"/>
        </w:rPr>
        <w:t>4.</w:t>
      </w:r>
      <w:r w:rsidRPr="00441CD0">
        <w:rPr>
          <w:lang w:eastAsia="zh-CN"/>
        </w:rPr>
        <w:tab/>
        <w:t>Based on operator's policies, the CP function reports used quota for the RG1 to the OCS. The OCS does not grant any quota since the quota for the Credit Pool has not been consumed yet.</w:t>
      </w:r>
    </w:p>
    <w:p w14:paraId="4A3F577F" w14:textId="77777777" w:rsidR="00EE5860" w:rsidRPr="00441CD0" w:rsidRDefault="00EE5860" w:rsidP="00EE5860">
      <w:pPr>
        <w:pStyle w:val="NO"/>
      </w:pPr>
      <w:r w:rsidRPr="00441CD0">
        <w:t>NOTE: This step is skipped in the rest flow.</w:t>
      </w:r>
    </w:p>
    <w:p w14:paraId="7B0C7FD2"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URR1, with new quota 100.</w:t>
      </w:r>
    </w:p>
    <w:p w14:paraId="29908F94" w14:textId="77777777" w:rsidR="00EE5860" w:rsidRPr="00441CD0" w:rsidRDefault="00EE5860" w:rsidP="00EE5860">
      <w:pPr>
        <w:pStyle w:val="B1"/>
        <w:rPr>
          <w:lang w:eastAsia="zh-CN"/>
        </w:rPr>
      </w:pPr>
      <w:r w:rsidRPr="00441CD0">
        <w:rPr>
          <w:lang w:eastAsia="zh-CN"/>
        </w:rPr>
        <w:t>Step 6, 7, 8 and 9 repeats step 3 and 5.</w:t>
      </w:r>
    </w:p>
    <w:p w14:paraId="29E0F702" w14:textId="77777777" w:rsidR="00EE5860" w:rsidRPr="00441CD0" w:rsidRDefault="00EE5860" w:rsidP="00EE5860">
      <w:pPr>
        <w:pStyle w:val="B1"/>
        <w:rPr>
          <w:lang w:eastAsia="zh-CN"/>
        </w:rPr>
      </w:pPr>
      <w:r w:rsidRPr="00441CD0">
        <w:rPr>
          <w:lang w:eastAsia="zh-CN"/>
        </w:rPr>
        <w:t xml:space="preserve">10. The </w:t>
      </w:r>
      <w:r w:rsidRPr="00441CD0">
        <w:t>RG1 has consumed another 100 counted by URR1, RG2 consumed another 10 counted by URR2;</w:t>
      </w:r>
      <w:r w:rsidRPr="00441CD0">
        <w:rPr>
          <w:rFonts w:eastAsia="MS Mincho"/>
        </w:rPr>
        <w:t xml:space="preserve"> the </w:t>
      </w:r>
      <w:r w:rsidRPr="00441CD0">
        <w:t xml:space="preserve">URR3 for the Credit Pool counts U = (100 + 100 + 100 + 100) x 0.1 + (10 +10 + 10 + 10) x 0.5 = 60 &gt;= S = 60. </w:t>
      </w:r>
      <w:r w:rsidRPr="00441CD0">
        <w:rPr>
          <w:lang w:eastAsia="zh-CN"/>
        </w:rPr>
        <w:t>So the UP function sends a PFCP Session Report Request, including the Usage Reports for:</w:t>
      </w:r>
      <w:r w:rsidRPr="00441CD0">
        <w:rPr>
          <w:lang w:eastAsia="zh-CN"/>
        </w:rPr>
        <w:br/>
        <w:t xml:space="preserve">- the URR3, generated due to reaching quota (60), </w:t>
      </w:r>
      <w:r w:rsidRPr="00441CD0">
        <w:rPr>
          <w:lang w:eastAsia="zh-CN"/>
        </w:rPr>
        <w:br/>
        <w:t xml:space="preserve">- for the URR1, generated due to that it is linked to the URR3 and it has reached the quota 100, and </w:t>
      </w:r>
      <w:r w:rsidRPr="00441CD0">
        <w:rPr>
          <w:lang w:eastAsia="zh-CN"/>
        </w:rPr>
        <w:br/>
        <w:t xml:space="preserve">- for the URR2 generated due to that it is linked to the URR3. </w:t>
      </w:r>
      <w:r w:rsidRPr="00441CD0">
        <w:rPr>
          <w:lang w:eastAsia="zh-CN"/>
        </w:rPr>
        <w:br/>
        <w:t>The CP function sends the response message.</w:t>
      </w:r>
    </w:p>
    <w:p w14:paraId="3670E430" w14:textId="77777777" w:rsidR="00EE5860" w:rsidRPr="00441CD0" w:rsidRDefault="00EE5860" w:rsidP="00EE5860">
      <w:pPr>
        <w:pStyle w:val="B1"/>
        <w:rPr>
          <w:lang w:eastAsia="zh-CN"/>
        </w:rPr>
      </w:pPr>
      <w:r w:rsidRPr="00441CD0">
        <w:rPr>
          <w:lang w:eastAsia="zh-CN"/>
        </w:rPr>
        <w:t>11.</w:t>
      </w:r>
      <w:r w:rsidRPr="00441CD0">
        <w:rPr>
          <w:lang w:eastAsia="zh-CN"/>
        </w:rPr>
        <w:tab/>
        <w:t>The CP function requests new Quota for RG1 and RG2 to the OCS. The OCS grants 200M for RG1 and 100M for RG2, with the same pool ID and Multipliers.</w:t>
      </w:r>
    </w:p>
    <w:p w14:paraId="23EEE4D3" w14:textId="77777777" w:rsidR="00EE5860" w:rsidRPr="00441CD0" w:rsidRDefault="00EE5860" w:rsidP="00EE5860">
      <w:pPr>
        <w:pStyle w:val="B1"/>
        <w:rPr>
          <w:color w:val="000000"/>
        </w:rPr>
      </w:pPr>
      <w:r w:rsidRPr="00441CD0">
        <w:rPr>
          <w:lang w:eastAsia="zh-CN"/>
        </w:rPr>
        <w:t>12.</w:t>
      </w:r>
      <w:r w:rsidRPr="00441CD0">
        <w:rPr>
          <w:lang w:eastAsia="zh-CN"/>
        </w:rPr>
        <w:tab/>
        <w:t>The CP function sends a PFCP Session Modification Request to the UP function with the modified URRs, for URR1, URR2 and URR3.</w:t>
      </w:r>
    </w:p>
    <w:p w14:paraId="1ECD2EE6" w14:textId="77777777" w:rsidR="00EE5860" w:rsidRPr="00441CD0" w:rsidRDefault="00EE5860" w:rsidP="00EE5860">
      <w:pPr>
        <w:pStyle w:val="Heading5"/>
        <w:rPr>
          <w:color w:val="000000"/>
        </w:rPr>
      </w:pPr>
      <w:bookmarkStart w:id="7593" w:name="_Toc19717504"/>
      <w:bookmarkStart w:id="7594" w:name="_Toc27491044"/>
      <w:bookmarkStart w:id="7595" w:name="_Toc27557337"/>
      <w:bookmarkStart w:id="7596" w:name="_Toc27724254"/>
      <w:bookmarkStart w:id="7597" w:name="_Toc36031332"/>
      <w:bookmarkStart w:id="7598" w:name="_Toc36043252"/>
      <w:bookmarkStart w:id="7599" w:name="_Toc36814577"/>
      <w:bookmarkStart w:id="7600" w:name="_Toc44689442"/>
      <w:bookmarkStart w:id="7601" w:name="_Toc44924196"/>
      <w:bookmarkStart w:id="7602" w:name="_Toc51861168"/>
      <w:bookmarkStart w:id="7603" w:name="_Toc57930939"/>
      <w:bookmarkStart w:id="7604" w:name="_Toc57931569"/>
      <w:bookmarkStart w:id="7605" w:name="_Toc67499963"/>
      <w:r w:rsidRPr="00441CD0">
        <w:t>C.2.1.2.3</w:t>
      </w:r>
      <w:r w:rsidRPr="00441CD0">
        <w:tab/>
        <w:t>Example Call Flow 2</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408CE287"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quotas for URR1 and URR2 taking into account the credit pool quota and the multipliers of the RGs.</w:t>
      </w:r>
    </w:p>
    <w:p w14:paraId="77DB3EFD" w14:textId="77777777" w:rsidR="00EE5860" w:rsidRPr="00441CD0" w:rsidRDefault="00EE5860" w:rsidP="00EE5860">
      <w:r w:rsidRPr="00441CD0">
        <w:t>This reflects another possible implementation option. This approach avoids extra usage reports being sent over Sxb for RG1 or RG2 before the credit pool is exhausted, and thus reduces Sxb signalling.</w:t>
      </w:r>
    </w:p>
    <w:p w14:paraId="310C69F8" w14:textId="77777777" w:rsidR="00EE5860" w:rsidRPr="00441CD0" w:rsidRDefault="00EE5860" w:rsidP="00EE5860">
      <w:pPr>
        <w:pStyle w:val="TH"/>
      </w:pPr>
      <w:r w:rsidRPr="00441CD0">
        <w:rPr>
          <w:lang w:val="x-none"/>
        </w:rPr>
        <w:object w:dxaOrig="9630" w:dyaOrig="7260" w14:anchorId="0A47B81D">
          <v:shape id="_x0000_i1035" type="#_x0000_t75" style="width:481.2pt;height:362.85pt" o:ole="">
            <v:imagedata r:id="rId31" o:title=""/>
          </v:shape>
          <o:OLEObject Type="Embed" ProgID="Visio.Drawing.15" ShapeID="_x0000_i1035" DrawAspect="Content" ObjectID="_1678112841" r:id="rId32"/>
        </w:object>
      </w:r>
    </w:p>
    <w:p w14:paraId="444A24E3" w14:textId="77777777" w:rsidR="00EE5860" w:rsidRPr="00441CD0" w:rsidRDefault="00EE5860" w:rsidP="00EE5860">
      <w:pPr>
        <w:pStyle w:val="TF"/>
        <w:rPr>
          <w:lang w:eastAsia="zh-CN"/>
        </w:rPr>
      </w:pPr>
      <w:r w:rsidRPr="00441CD0">
        <w:t xml:space="preserve">Figure </w:t>
      </w:r>
      <w:r w:rsidRPr="00441CD0">
        <w:rPr>
          <w:lang w:eastAsia="zh-CN"/>
        </w:rPr>
        <w:t>C.2.2.3-2: Online charging with Credit Pooling (alt 2)</w:t>
      </w:r>
    </w:p>
    <w:p w14:paraId="6B75F17A" w14:textId="77777777" w:rsidR="00EE5860" w:rsidRPr="00441CD0" w:rsidRDefault="00EE5860" w:rsidP="00EE5860">
      <w:pPr>
        <w:pStyle w:val="B1"/>
      </w:pPr>
      <w:r w:rsidRPr="00441CD0">
        <w:rPr>
          <w:lang w:eastAsia="zh-CN"/>
        </w:rPr>
        <w:t>1.</w:t>
      </w:r>
      <w:r w:rsidRPr="00441CD0">
        <w:rPr>
          <w:lang w:eastAsia="zh-CN"/>
        </w:rPr>
        <w:tab/>
        <w:t>Upon the request from the CP function for RG1 and RG2, the OCS grants:</w:t>
      </w:r>
    </w:p>
    <w:p w14:paraId="26BDCD6F"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5A7ED564"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4ECD54C3"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3639AB36" w14:textId="77777777" w:rsidR="00EE5860" w:rsidRPr="00441CD0" w:rsidRDefault="00EE5860" w:rsidP="00EE5860">
      <w:pPr>
        <w:pStyle w:val="B1"/>
      </w:pPr>
      <w:r w:rsidRPr="00441CD0">
        <w:tab/>
        <w:t xml:space="preserve">A new URR1 for RG1, quota=600, Linked URR = URR3; </w:t>
      </w:r>
      <w:r w:rsidRPr="00441CD0">
        <w:br/>
        <w:t>A new URR2 for RG2, quota=120, Linked URR = URR3;</w:t>
      </w:r>
      <w:r w:rsidRPr="00441CD0">
        <w:br/>
        <w:t>And new URR3 for Pool, quota = S = 100 x 0.1 + 100 x 0.5 = 60, Aggregated URRs: URR1 with Multiplier 0.1 and URR2 with Multiplier 0.5.</w:t>
      </w:r>
    </w:p>
    <w:p w14:paraId="5D69FF72" w14:textId="77777777" w:rsidR="00EE5860" w:rsidRPr="00441CD0" w:rsidRDefault="00EE5860" w:rsidP="00EE5860">
      <w:pPr>
        <w:pStyle w:val="B1"/>
      </w:pPr>
      <w:r w:rsidRPr="00441CD0">
        <w:tab/>
        <w:t>The UP function accepts the request.</w:t>
      </w:r>
    </w:p>
    <w:p w14:paraId="4679A788" w14:textId="77777777" w:rsidR="00EE5860" w:rsidRPr="00441CD0" w:rsidRDefault="00EE5860" w:rsidP="00EE5860">
      <w:pPr>
        <w:pStyle w:val="NO"/>
      </w:pPr>
      <w:r w:rsidRPr="00441CD0">
        <w:rPr>
          <w:lang w:eastAsia="zh-CN"/>
        </w:rPr>
        <w:t>NOTE 1: To avoid receiving usage report upon exceeding the original Quota for RG1 or RG2, the quota can be set to 60 / 0.1 = 600 for RG1, assuming RG1 consumes the complete Quota for the pool; similarly, for RG2, the quota can be set to 60 / 0.5 = 120;</w:t>
      </w:r>
    </w:p>
    <w:p w14:paraId="441CF48F" w14:textId="77777777" w:rsidR="00EE5860" w:rsidRPr="00441CD0" w:rsidRDefault="00EE5860" w:rsidP="00EE5860">
      <w:pPr>
        <w:pStyle w:val="B1"/>
      </w:pPr>
      <w:r w:rsidRPr="00441CD0">
        <w:t>3.</w:t>
      </w:r>
      <w:r w:rsidRPr="00441CD0">
        <w:tab/>
        <w:t>The URR3 always first reaches the Quota, e.g. when the URR1 has counted 400, and URR2 has counted 40, this results the counted usage for the Credit Pool U=400 x 0.1 + 40 x 0.5 = 60. So the UP function sends a PFCP Session Report Request, including the Usage Reports:</w:t>
      </w:r>
    </w:p>
    <w:p w14:paraId="25DED7DC" w14:textId="77777777" w:rsidR="00EE5860" w:rsidRPr="00441CD0" w:rsidRDefault="00EE5860" w:rsidP="00EE5860">
      <w:pPr>
        <w:pStyle w:val="B1"/>
        <w:ind w:left="644" w:firstLine="0"/>
        <w:rPr>
          <w:lang w:eastAsia="zh-CN"/>
        </w:rPr>
      </w:pPr>
      <w:r w:rsidRPr="00441CD0">
        <w:rPr>
          <w:lang w:eastAsia="zh-CN"/>
        </w:rPr>
        <w:lastRenderedPageBreak/>
        <w:t>-</w:t>
      </w:r>
      <w:r w:rsidRPr="00441CD0">
        <w:rPr>
          <w:lang w:eastAsia="zh-CN"/>
        </w:rPr>
        <w:tab/>
        <w:t>for the URR3, generated due to that it has reached quota (60)</w:t>
      </w:r>
      <w:r w:rsidRPr="00441CD0">
        <w:rPr>
          <w:lang w:val="sv-SE" w:eastAsia="zh-CN"/>
        </w:rPr>
        <w:t xml:space="preserve">; </w:t>
      </w:r>
      <w:r w:rsidRPr="00441CD0">
        <w:rPr>
          <w:lang w:eastAsia="zh-CN"/>
        </w:rPr>
        <w:br/>
        <w:t>-</w:t>
      </w:r>
      <w:r w:rsidRPr="00441CD0">
        <w:rPr>
          <w:lang w:eastAsia="zh-CN"/>
        </w:rPr>
        <w:tab/>
        <w:t>for the URR1, generated due to that it is linked to the URR3</w:t>
      </w:r>
      <w:r w:rsidRPr="00441CD0">
        <w:rPr>
          <w:lang w:val="sv-SE" w:eastAsia="zh-CN"/>
        </w:rPr>
        <w:t>;</w:t>
      </w:r>
      <w:r w:rsidRPr="00441CD0">
        <w:rPr>
          <w:lang w:eastAsia="zh-CN"/>
        </w:rPr>
        <w:t xml:space="preserve"> and </w:t>
      </w:r>
      <w:r w:rsidRPr="00441CD0">
        <w:rPr>
          <w:lang w:eastAsia="zh-CN"/>
        </w:rPr>
        <w:br/>
        <w:t>-</w:t>
      </w:r>
      <w:r w:rsidRPr="00441CD0">
        <w:rPr>
          <w:lang w:eastAsia="zh-CN"/>
        </w:rPr>
        <w:tab/>
        <w:t>for the URR2, generated due to that it is linked to the URR3.</w:t>
      </w:r>
    </w:p>
    <w:p w14:paraId="710BD874" w14:textId="77777777" w:rsidR="00EE5860" w:rsidRPr="00441CD0" w:rsidRDefault="00EE5860" w:rsidP="00EE5860">
      <w:pPr>
        <w:pStyle w:val="B1"/>
        <w:ind w:left="644" w:firstLine="0"/>
        <w:rPr>
          <w:lang w:eastAsia="zh-CN"/>
        </w:rPr>
      </w:pPr>
      <w:r w:rsidRPr="00441CD0">
        <w:rPr>
          <w:lang w:eastAsia="zh-CN"/>
        </w:rPr>
        <w:t>The CP function sends the response message.</w:t>
      </w:r>
    </w:p>
    <w:p w14:paraId="6E7BC98E" w14:textId="77777777" w:rsidR="00EE5860" w:rsidRPr="00441CD0" w:rsidRDefault="00EE5860" w:rsidP="00EE5860">
      <w:pPr>
        <w:pStyle w:val="B1"/>
        <w:rPr>
          <w:lang w:eastAsia="zh-CN"/>
        </w:rPr>
      </w:pPr>
      <w:r w:rsidRPr="00441CD0">
        <w:rPr>
          <w:lang w:eastAsia="zh-CN"/>
        </w:rPr>
        <w:t>4.</w:t>
      </w:r>
      <w:r w:rsidRPr="00441CD0">
        <w:rPr>
          <w:lang w:eastAsia="zh-CN"/>
        </w:rPr>
        <w:tab/>
        <w:t>The CP function requests new Quota for RG1 and RG2 to the OCS. The OCS grants 200M for RG1 and 100M for RG2, with the same pool ID and Multipliers.</w:t>
      </w:r>
    </w:p>
    <w:p w14:paraId="1DF050B0"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URRs, for URR1, URR2 and URR3.</w:t>
      </w:r>
    </w:p>
    <w:p w14:paraId="27542C68" w14:textId="77777777" w:rsidR="00EE5860" w:rsidRPr="00441CD0" w:rsidRDefault="00EE5860" w:rsidP="00EE5860">
      <w:pPr>
        <w:pStyle w:val="B1"/>
      </w:pPr>
      <w:r w:rsidRPr="00441CD0">
        <w:tab/>
        <w:t>URR1 for RG1, quota=70 / 0.1 = 700;</w:t>
      </w:r>
      <w:r w:rsidRPr="00441CD0">
        <w:rPr>
          <w:rFonts w:ascii="MS Mincho" w:eastAsia="MS Mincho" w:hAnsi="MS Mincho" w:cs="MS Mincho" w:hint="eastAsia"/>
          <w:lang w:val="en-US"/>
        </w:rPr>
        <w:t> </w:t>
      </w:r>
      <w:r w:rsidRPr="00441CD0">
        <w:rPr>
          <w:rFonts w:eastAsia="DengXian"/>
        </w:rPr>
        <w:br/>
      </w:r>
      <w:r w:rsidRPr="00441CD0">
        <w:t>URR2 for RG2, quota=70 / 0.5 = 140;</w:t>
      </w:r>
      <w:r w:rsidRPr="00441CD0">
        <w:rPr>
          <w:rFonts w:ascii="MS Mincho" w:eastAsia="MS Mincho" w:hAnsi="MS Mincho" w:cs="MS Mincho" w:hint="eastAsia"/>
          <w:lang w:val="en-US"/>
        </w:rPr>
        <w:t> </w:t>
      </w:r>
      <w:r w:rsidRPr="00441CD0">
        <w:rPr>
          <w:rFonts w:eastAsia="DengXian"/>
        </w:rPr>
        <w:br/>
      </w:r>
      <w:r w:rsidRPr="00441CD0">
        <w:t>URR3 for The Credit Pool, quota = 200 x 0.1 + 100 x 0.5 = 70.</w:t>
      </w:r>
    </w:p>
    <w:p w14:paraId="63385BA9" w14:textId="77777777" w:rsidR="00EE5860" w:rsidRPr="00441CD0" w:rsidRDefault="00EE5860" w:rsidP="00EE5860">
      <w:pPr>
        <w:pStyle w:val="Heading8"/>
      </w:pPr>
      <w:bookmarkStart w:id="7606" w:name="_Toc19717505"/>
      <w:bookmarkStart w:id="7607" w:name="_Toc27491045"/>
      <w:bookmarkStart w:id="7608" w:name="_Toc27557338"/>
      <w:bookmarkStart w:id="7609" w:name="_Toc27724255"/>
      <w:bookmarkStart w:id="7610" w:name="_Toc36031333"/>
      <w:bookmarkStart w:id="7611" w:name="_Toc36043253"/>
      <w:bookmarkStart w:id="7612" w:name="_Toc36814578"/>
      <w:bookmarkStart w:id="7613" w:name="_Toc44689443"/>
      <w:bookmarkStart w:id="7614" w:name="_Toc44924197"/>
      <w:bookmarkStart w:id="7615" w:name="_Toc51861169"/>
      <w:bookmarkStart w:id="7616" w:name="_Toc57930940"/>
      <w:bookmarkStart w:id="7617" w:name="_Toc57931570"/>
      <w:bookmarkStart w:id="7618" w:name="_Toc67499964"/>
      <w:r w:rsidRPr="00441CD0">
        <w:t>Annex D (Normative):</w:t>
      </w:r>
      <w:r w:rsidRPr="00441CD0">
        <w:br/>
      </w:r>
      <w:r w:rsidRPr="00441CD0">
        <w:rPr>
          <w:noProof/>
        </w:rPr>
        <w:t>Use of PFCP over N16a for the support of traffic offload by UPF controlled by I-SMF</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04213FFC" w14:textId="77777777" w:rsidR="00EE5860" w:rsidRPr="00441CD0" w:rsidRDefault="00EE5860" w:rsidP="00EE5860">
      <w:pPr>
        <w:pStyle w:val="Heading2"/>
      </w:pPr>
      <w:bookmarkStart w:id="7619" w:name="_Toc19717506"/>
      <w:bookmarkStart w:id="7620" w:name="_Toc27491046"/>
      <w:bookmarkStart w:id="7621" w:name="_Toc27557339"/>
      <w:bookmarkStart w:id="7622" w:name="_Toc27724256"/>
      <w:bookmarkStart w:id="7623" w:name="_Toc36031334"/>
      <w:bookmarkStart w:id="7624" w:name="_Toc36043254"/>
      <w:bookmarkStart w:id="7625" w:name="_Toc36814579"/>
      <w:bookmarkStart w:id="7626" w:name="_Toc44689444"/>
      <w:bookmarkStart w:id="7627" w:name="_Toc44924198"/>
      <w:bookmarkStart w:id="7628" w:name="_Toc51861170"/>
      <w:bookmarkStart w:id="7629" w:name="_Toc57930941"/>
      <w:bookmarkStart w:id="7630" w:name="_Toc57931571"/>
      <w:bookmarkStart w:id="7631" w:name="_Toc67499965"/>
      <w:r w:rsidRPr="00441CD0">
        <w:t>D.1</w:t>
      </w:r>
      <w:r w:rsidRPr="00441CD0">
        <w:tab/>
        <w:t>General</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0AA05502" w14:textId="77777777" w:rsidR="00EE5860" w:rsidRPr="00441CD0" w:rsidRDefault="00EE5860" w:rsidP="00EE5860">
      <w:r w:rsidRPr="00441CD0">
        <w:t>This Annex applies to PDU sessions involving an Intermediate SMF (I-SMF), when the I-SMF has inserted an Uplink Classifier (UL CL) or Banching Point (BP) into the data path of the PDU session and a local PDU Session Anchor (PSA) further called PSA2 in this Annex, for local traffic offload.</w:t>
      </w:r>
    </w:p>
    <w:p w14:paraId="43E9D284" w14:textId="77777777" w:rsidR="00EE5860" w:rsidRPr="00441CD0" w:rsidRDefault="00EE5860" w:rsidP="00EE5860">
      <w:r w:rsidRPr="00441CD0">
        <w:t>For such PDU sessions, PFCP session related messages shall be exchanged between the SMF and I-SMF for:</w:t>
      </w:r>
    </w:p>
    <w:p w14:paraId="7C3DF2E8" w14:textId="77777777" w:rsidR="00EE5860" w:rsidRPr="00441CD0" w:rsidRDefault="00EE5860" w:rsidP="00EE5860">
      <w:pPr>
        <w:pStyle w:val="B1"/>
      </w:pPr>
      <w:r w:rsidRPr="00441CD0">
        <w:t>-</w:t>
      </w:r>
      <w:r w:rsidRPr="00441CD0">
        <w:tab/>
        <w:t>the SMF to provide N4 information to the I-SMF regarding how the traffic shall be detected, enforced and monitored in the UPF(s) controlled by the I-SMF;</w:t>
      </w:r>
    </w:p>
    <w:p w14:paraId="6F9CB021" w14:textId="77777777" w:rsidR="00EE5860" w:rsidRPr="00441CD0" w:rsidRDefault="00EE5860" w:rsidP="00EE5860">
      <w:pPr>
        <w:pStyle w:val="B1"/>
      </w:pPr>
      <w:r w:rsidRPr="00441CD0">
        <w:t>-</w:t>
      </w:r>
      <w:r w:rsidRPr="00441CD0">
        <w:tab/>
        <w:t>the I-SMF to forward N4 information with traffic usage reporting to the SMF.</w:t>
      </w:r>
    </w:p>
    <w:p w14:paraId="691DD9F2" w14:textId="2A963CD1" w:rsidR="00EE5860" w:rsidRPr="00441CD0" w:rsidRDefault="00EE5860" w:rsidP="00EE5860">
      <w:r w:rsidRPr="00441CD0">
        <w:t xml:space="preserve">See </w:t>
      </w:r>
      <w:r w:rsidR="00415C19" w:rsidRPr="00441CD0">
        <w:t>clause</w:t>
      </w:r>
      <w:r w:rsidR="00415C19">
        <w:t> </w:t>
      </w:r>
      <w:r w:rsidR="00415C19" w:rsidRPr="00441CD0">
        <w:t>5</w:t>
      </w:r>
      <w:r w:rsidRPr="00441CD0">
        <w:t>.34.6 of 3GPP TS 23.501 [28].</w:t>
      </w:r>
    </w:p>
    <w:p w14:paraId="393F11C6" w14:textId="77777777" w:rsidR="00EE5860" w:rsidRPr="00441CD0" w:rsidRDefault="00EE5860" w:rsidP="00EE5860">
      <w:r w:rsidRPr="00441CD0">
        <w:t>Whether the UL CL or BP and PSA2 are supported by the same UPF or not shall be transparent to the SMF.</w:t>
      </w:r>
    </w:p>
    <w:p w14:paraId="4399B23F" w14:textId="77777777" w:rsidR="00EE5860" w:rsidRPr="00441CD0" w:rsidRDefault="00EE5860" w:rsidP="00EE5860">
      <w:r w:rsidRPr="00441CD0">
        <w:t>When exchanging N4 information over N16a, the SMF and I-SMF shall assume the model in Figure D.1-1 where the UL CL or BP and PSA2 are supported by separate UPFs, i.e. separate PFCP session related messages shall be exchanged over N4 for the UL CL/BP and for the PSA2.</w:t>
      </w:r>
    </w:p>
    <w:p w14:paraId="7A57E224" w14:textId="77777777" w:rsidR="00EE5860" w:rsidRPr="00441CD0" w:rsidRDefault="00EE5860" w:rsidP="00EE5860">
      <w:pPr>
        <w:pStyle w:val="NO"/>
      </w:pPr>
      <w:r w:rsidRPr="00441CD0">
        <w:t>NOTE 1:</w:t>
      </w:r>
      <w:r w:rsidRPr="00441CD0">
        <w:tab/>
        <w:t>This allows the SMF and I-SMF to exchange unambiguous information on whether N4 information exchanged over N16a relates to the UL CL/BP or the PSA2, e.g. whether a QER is to be enforced in the UL CL/BP or PSA2.</w:t>
      </w:r>
    </w:p>
    <w:p w14:paraId="188B7551" w14:textId="77777777" w:rsidR="00EE5860" w:rsidRPr="00441CD0" w:rsidRDefault="00EE5860" w:rsidP="00EE5860">
      <w:pPr>
        <w:pStyle w:val="NO"/>
      </w:pPr>
      <w:r w:rsidRPr="00441CD0">
        <w:t>NOTE 2:</w:t>
      </w:r>
      <w:r w:rsidRPr="00441CD0">
        <w:tab/>
        <w:t>The UL CL/BP and PSA2 inserted by the I-SMF can be co-located or located on different UPFs, regardless of the model assumed over N16a for the exchange of N4 information.</w:t>
      </w:r>
    </w:p>
    <w:p w14:paraId="3920702E" w14:textId="77777777" w:rsidR="00EE5860" w:rsidRPr="00441CD0" w:rsidRDefault="00EE5860" w:rsidP="00EE5860">
      <w:pPr>
        <w:pStyle w:val="NO"/>
      </w:pPr>
      <w:r w:rsidRPr="00441CD0">
        <w:t>NOTE 3:</w:t>
      </w:r>
      <w:r w:rsidRPr="00441CD0">
        <w:tab/>
        <w:t>Only one local PSA (i.e. PSA2) is shown in this figure; in real deployment, more than one local PSAs can be inserted.</w:t>
      </w:r>
    </w:p>
    <w:p w14:paraId="2C7C60B1" w14:textId="77777777" w:rsidR="00EE5860" w:rsidRPr="00441CD0" w:rsidRDefault="00EE5860" w:rsidP="00EE5860">
      <w:pPr>
        <w:pStyle w:val="TH"/>
      </w:pPr>
      <w:r w:rsidRPr="00441CD0">
        <w:rPr>
          <w:lang w:val="x-none"/>
        </w:rPr>
        <w:object w:dxaOrig="7650" w:dyaOrig="3705" w14:anchorId="7C6EF76A">
          <v:shape id="_x0000_i1036" type="#_x0000_t75" style="width:382.8pt;height:185.35pt" o:ole="">
            <v:imagedata r:id="rId33" o:title=""/>
          </v:shape>
          <o:OLEObject Type="Embed" ProgID="Word.Picture.8" ShapeID="_x0000_i1036" DrawAspect="Content" ObjectID="_1678112842" r:id="rId34"/>
        </w:object>
      </w:r>
    </w:p>
    <w:p w14:paraId="3A9620D2" w14:textId="77777777" w:rsidR="00EE5860" w:rsidRPr="00441CD0" w:rsidRDefault="00EE5860" w:rsidP="00EE5860">
      <w:pPr>
        <w:pStyle w:val="TF"/>
      </w:pPr>
      <w:r w:rsidRPr="00441CD0">
        <w:t>Figure D.1-1: UL CL/BP and PSA2 model for N4 information exchanged over N16a</w:t>
      </w:r>
    </w:p>
    <w:p w14:paraId="2C75ECCF" w14:textId="77777777" w:rsidR="00EE5860" w:rsidRPr="00441CD0" w:rsidRDefault="00EE5860" w:rsidP="00EE5860">
      <w:r w:rsidRPr="00441CD0">
        <w:t xml:space="preserve">The I-SMF shall translate the N4 information received from the SMF into appropriate N4 </w:t>
      </w:r>
      <w:r w:rsidRPr="00441CD0">
        <w:rPr>
          <w:rFonts w:hint="eastAsia"/>
          <w:lang w:eastAsia="zh-CN"/>
        </w:rPr>
        <w:t>rules</w:t>
      </w:r>
      <w:r w:rsidRPr="00441CD0">
        <w:t xml:space="preserve"> towards the UL CL/BP and the PSA2; the I-SMF shall merge the N4 information received for the UL CL/BP and the PSA2 if the UL CL/BP and PSA2 are located on the same UPF.</w:t>
      </w:r>
    </w:p>
    <w:p w14:paraId="430A96D8" w14:textId="77777777" w:rsidR="00EE5860" w:rsidRPr="00441CD0" w:rsidRDefault="00EE5860" w:rsidP="00EE5860">
      <w:r w:rsidRPr="00441CD0">
        <w:t xml:space="preserve">The N4 information exchanged over N16a shall only include the rules related to the UL and DL traffic to offload via PSA2, and not include the rules to the non-offload UL and DL traffic via PSA1. The I-SMF shall generate on its own N4 </w:t>
      </w:r>
      <w:r w:rsidRPr="00441CD0">
        <w:rPr>
          <w:rFonts w:hint="eastAsia"/>
          <w:lang w:eastAsia="zh-CN"/>
        </w:rPr>
        <w:t>rules</w:t>
      </w:r>
      <w:r w:rsidRPr="00441CD0">
        <w:t xml:space="preserve"> towards the UL CL/BP for UL and DL traffic exchanged between the AN and PSA1. The PDR, FAR, URR, QER ID(s) allocated by the I-SMF and the SMF for the PFCP sessions between I-SMF and UL CL and between I-SMF and PSA2 shall be distinct; the Precedence of the PDRs set by the I-SMF and the SMF shall also be distinct (see clause D.2.1).</w:t>
      </w:r>
    </w:p>
    <w:p w14:paraId="0849A78D" w14:textId="63FC8B76" w:rsidR="00EE5860" w:rsidRPr="00441CD0" w:rsidRDefault="00EE5860" w:rsidP="00EE5860">
      <w:r w:rsidRPr="00441CD0">
        <w:t xml:space="preserve">All the PFCP session related messages specified in </w:t>
      </w:r>
      <w:r w:rsidR="00415C19" w:rsidRPr="00441CD0">
        <w:t>clause</w:t>
      </w:r>
      <w:r w:rsidR="00415C19">
        <w:t> </w:t>
      </w:r>
      <w:r w:rsidR="00415C19" w:rsidRPr="00441CD0">
        <w:t>7</w:t>
      </w:r>
      <w:r w:rsidRPr="00441CD0">
        <w:t>.5 shall be supported over N16a. Unless specified otherwise in this Annex, the requirements specified in the rest of this specification for PFCP session related procedures and messages are also applicable to N16a.</w:t>
      </w:r>
    </w:p>
    <w:p w14:paraId="0CAD7FDA" w14:textId="261372F0" w:rsidR="00EE5860" w:rsidRPr="00441CD0" w:rsidRDefault="00EE5860" w:rsidP="00EE5860">
      <w:r w:rsidRPr="00441CD0">
        <w:t xml:space="preserve">None of the PFCP Node related messages specified in </w:t>
      </w:r>
      <w:r w:rsidR="00415C19" w:rsidRPr="00441CD0">
        <w:t>clause</w:t>
      </w:r>
      <w:r w:rsidR="00415C19">
        <w:t> </w:t>
      </w:r>
      <w:r w:rsidR="00415C19" w:rsidRPr="00441CD0">
        <w:t>7</w:t>
      </w:r>
      <w:r w:rsidRPr="00441CD0">
        <w:t>.4 shall be sent over N16a. PFCP Load and Overload control information shall not be exchanged over N16a.</w:t>
      </w:r>
    </w:p>
    <w:p w14:paraId="770E8770" w14:textId="1E01A3C8" w:rsidR="00EE5860" w:rsidRPr="00441CD0" w:rsidRDefault="00EE5860" w:rsidP="00EE5860">
      <w:r w:rsidRPr="00441CD0">
        <w:t xml:space="preserve">Data forwarding procedures (see </w:t>
      </w:r>
      <w:r w:rsidR="00415C19" w:rsidRPr="00441CD0">
        <w:t>clause</w:t>
      </w:r>
      <w:r w:rsidR="00415C19">
        <w:t> </w:t>
      </w:r>
      <w:r w:rsidR="00415C19" w:rsidRPr="00441CD0">
        <w:t>5</w:t>
      </w:r>
      <w:r w:rsidRPr="00441CD0">
        <w:t>.3) shall not be used over N16a.</w:t>
      </w:r>
    </w:p>
    <w:p w14:paraId="036ECB34" w14:textId="77777777" w:rsidR="00EE5860" w:rsidRPr="00441CD0" w:rsidRDefault="00EE5860" w:rsidP="00EE5860">
      <w:bookmarkStart w:id="7632" w:name="_Toc19717507"/>
      <w:bookmarkStart w:id="7633" w:name="_Toc27491047"/>
      <w:bookmarkStart w:id="7634" w:name="_Toc27557340"/>
      <w:bookmarkStart w:id="7635" w:name="_Toc27724257"/>
      <w:r w:rsidRPr="00441CD0">
        <w:t>PFCP session related messages shall be sent over N16a in a binary body part of an HTTP multipart message using the Nsmf_PDUSession as specified in 3GPP TS 29.502 [50]. The Json body part of a HTTP multipart message shall indicate whether a given PFCP session related message relates to the UL CL/BP or to the PSA2. Presence of the DNAI IE indicates the PFCP session message relates to PSA2 and absence of the DNAI IE indicates the PFCP session message relates to UL CL/BP.</w:t>
      </w:r>
    </w:p>
    <w:p w14:paraId="4C763294" w14:textId="77777777" w:rsidR="00EE5860" w:rsidRPr="00441CD0" w:rsidRDefault="00EE5860" w:rsidP="00EE5860">
      <w:pPr>
        <w:pStyle w:val="Heading2"/>
      </w:pPr>
      <w:bookmarkStart w:id="7636" w:name="_Toc36031335"/>
      <w:bookmarkStart w:id="7637" w:name="_Toc36043255"/>
      <w:bookmarkStart w:id="7638" w:name="_Toc36814580"/>
      <w:bookmarkStart w:id="7639" w:name="_Toc44689445"/>
      <w:bookmarkStart w:id="7640" w:name="_Toc44924199"/>
      <w:bookmarkStart w:id="7641" w:name="_Toc51861171"/>
      <w:bookmarkStart w:id="7642" w:name="_Toc57930942"/>
      <w:bookmarkStart w:id="7643" w:name="_Toc57931572"/>
      <w:bookmarkStart w:id="7644" w:name="_Toc67499966"/>
      <w:r w:rsidRPr="00441CD0">
        <w:t>D.2</w:t>
      </w:r>
      <w:r w:rsidRPr="00441CD0">
        <w:tab/>
        <w:t>Procedures</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6D7F2371" w14:textId="77777777" w:rsidR="00EE5860" w:rsidRPr="00441CD0" w:rsidRDefault="00EE5860" w:rsidP="00EE5860">
      <w:pPr>
        <w:pStyle w:val="Heading3"/>
      </w:pPr>
      <w:bookmarkStart w:id="7645" w:name="_Toc19717508"/>
      <w:bookmarkStart w:id="7646" w:name="_Toc27491048"/>
      <w:bookmarkStart w:id="7647" w:name="_Toc27557341"/>
      <w:bookmarkStart w:id="7648" w:name="_Toc27724258"/>
      <w:bookmarkStart w:id="7649" w:name="_Toc36031336"/>
      <w:bookmarkStart w:id="7650" w:name="_Toc36043256"/>
      <w:bookmarkStart w:id="7651" w:name="_Toc36814581"/>
      <w:bookmarkStart w:id="7652" w:name="_Toc44689446"/>
      <w:bookmarkStart w:id="7653" w:name="_Toc44924200"/>
      <w:bookmarkStart w:id="7654" w:name="_Toc51861172"/>
      <w:bookmarkStart w:id="7655" w:name="_Toc57930943"/>
      <w:bookmarkStart w:id="7656" w:name="_Toc57931573"/>
      <w:bookmarkStart w:id="7657" w:name="_Toc19717509"/>
      <w:bookmarkStart w:id="7658" w:name="_Toc27491049"/>
      <w:bookmarkStart w:id="7659" w:name="_Toc27557342"/>
      <w:bookmarkStart w:id="7660" w:name="_Toc27724259"/>
      <w:bookmarkStart w:id="7661" w:name="_Toc67499967"/>
      <w:r w:rsidRPr="00441CD0">
        <w:t>D.2.1</w:t>
      </w:r>
      <w:r w:rsidRPr="00441CD0">
        <w:tab/>
        <w:t>Addition of PSA and UL CL/BP controlled by I-SMF</w:t>
      </w:r>
      <w:bookmarkEnd w:id="7645"/>
      <w:bookmarkEnd w:id="7646"/>
      <w:bookmarkEnd w:id="7647"/>
      <w:bookmarkEnd w:id="7648"/>
      <w:bookmarkEnd w:id="7649"/>
      <w:bookmarkEnd w:id="7650"/>
      <w:bookmarkEnd w:id="7651"/>
      <w:bookmarkEnd w:id="7652"/>
      <w:bookmarkEnd w:id="7653"/>
      <w:bookmarkEnd w:id="7654"/>
      <w:bookmarkEnd w:id="7655"/>
      <w:bookmarkEnd w:id="7656"/>
      <w:bookmarkEnd w:id="7661"/>
    </w:p>
    <w:p w14:paraId="417F916C" w14:textId="7CBB2025"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.23.9.1 of </w:t>
      </w:r>
      <w:r w:rsidRPr="00441CD0">
        <w:rPr>
          <w:lang w:val="en-US"/>
        </w:rPr>
        <w:t>3GPP TS 23.502 [29].</w:t>
      </w:r>
    </w:p>
    <w:p w14:paraId="55FAC150" w14:textId="77777777" w:rsidR="00EE5860" w:rsidRPr="00441CD0" w:rsidRDefault="00EE5860" w:rsidP="00EE5860">
      <w:r w:rsidRPr="00441CD0">
        <w:t>When the I-SMF decides to select a new PSA2 and/or a UL CL/BP (replacing the current I-UPF) for the PDU session, e.g. using the list of DNAI(s) of interest for this PDU Session received from the SMF, it shall establish PFCP sessions towards UL CL/BP and/or PSA2 respectively.</w:t>
      </w:r>
    </w:p>
    <w:p w14:paraId="0FD6F52E" w14:textId="77777777" w:rsidR="00EE5860" w:rsidRPr="00441CD0" w:rsidRDefault="00EE5860" w:rsidP="00EE5860">
      <w:r w:rsidRPr="00441CD0">
        <w:t>The I-SMF shall allocate PDR/FAR/URR/QER ID not larger than 255 and shall set Precedence value not smaller than 65536. The SMF shall allocate PDR/FAR/URR/QER ID from 256 onwards and shall set Precedence value not larger than 65535.</w:t>
      </w:r>
    </w:p>
    <w:p w14:paraId="44889464" w14:textId="77777777" w:rsidR="00EE5860" w:rsidRPr="00441CD0" w:rsidRDefault="00EE5860" w:rsidP="00EE5860">
      <w:pPr>
        <w:pStyle w:val="NO"/>
        <w:rPr>
          <w:lang w:val="en-US" w:eastAsia="zh-CN"/>
        </w:rPr>
      </w:pPr>
      <w:r w:rsidRPr="00441CD0">
        <w:t>NOTE 1:</w:t>
      </w:r>
      <w:r w:rsidRPr="00441CD0">
        <w:tab/>
        <w:t>Since</w:t>
      </w:r>
      <w:r w:rsidRPr="00441CD0">
        <w:rPr>
          <w:lang w:val="en-US" w:eastAsia="zh-CN"/>
        </w:rPr>
        <w:t xml:space="preserve"> PDRs provided by the SMF to control the traffic via PSA2 have higher precedence than PDRs generated by t</w:t>
      </w:r>
      <w:r w:rsidRPr="00441CD0">
        <w:rPr>
          <w:rFonts w:hint="eastAsia"/>
          <w:lang w:val="en-US" w:eastAsia="zh-CN"/>
        </w:rPr>
        <w:t>he I-SMF</w:t>
      </w:r>
      <w:r w:rsidRPr="00441CD0">
        <w:rPr>
          <w:lang w:val="en-US" w:eastAsia="zh-CN"/>
        </w:rPr>
        <w:t>, the I-SMF need not modify the PDRs generated by its own. See the example further down.</w:t>
      </w:r>
    </w:p>
    <w:p w14:paraId="46B1A063" w14:textId="77777777" w:rsidR="00EE5860" w:rsidRPr="00441CD0" w:rsidRDefault="00EE5860" w:rsidP="00EE5860">
      <w:r w:rsidRPr="00441CD0">
        <w:lastRenderedPageBreak/>
        <w:t>For the PFCP session established between I-SMF and UL CL/BP:</w:t>
      </w:r>
    </w:p>
    <w:p w14:paraId="2762CA90" w14:textId="77777777" w:rsidR="00EE5860" w:rsidRPr="00441CD0" w:rsidRDefault="00EE5860" w:rsidP="00EE5860">
      <w:pPr>
        <w:pStyle w:val="B1"/>
      </w:pPr>
      <w:r w:rsidRPr="00441CD0">
        <w:t>-</w:t>
      </w:r>
      <w:r w:rsidRPr="00441CD0">
        <w:tab/>
        <w:t>the I-SMF shall create at least a UL PDR to identify the UL traffic received from AN and a UL FAR to forward the traffic towards PSA1;</w:t>
      </w:r>
    </w:p>
    <w:p w14:paraId="1401AC90" w14:textId="77777777" w:rsidR="00EE5860" w:rsidRPr="00441CD0" w:rsidRDefault="00EE5860" w:rsidP="00EE5860">
      <w:pPr>
        <w:pStyle w:val="B1"/>
      </w:pPr>
      <w:r w:rsidRPr="00441CD0">
        <w:t>-</w:t>
      </w:r>
      <w:r w:rsidRPr="00441CD0">
        <w:tab/>
        <w:t>the I-SMF shall create a DL PDR to identify the DL traffic from the PSA1 and a DL FAR to forward the traffic towards the AN;</w:t>
      </w:r>
    </w:p>
    <w:p w14:paraId="1F45D746" w14:textId="77777777" w:rsidR="00EE5860" w:rsidRPr="00441CD0" w:rsidRDefault="00EE5860" w:rsidP="00EE5860">
      <w:pPr>
        <w:pStyle w:val="NO"/>
      </w:pPr>
      <w:r w:rsidRPr="00441CD0">
        <w:t>NOTE 2:</w:t>
      </w:r>
      <w:r w:rsidRPr="00441CD0">
        <w:tab/>
        <w:t>The I-SMF needs to include DL N9 F-TEID in the SMF PDUSession Update Request sent to SMF as specified in 3GPP TS 29.502 [50].</w:t>
      </w:r>
    </w:p>
    <w:p w14:paraId="55604C6E" w14:textId="77777777" w:rsidR="00EE5860" w:rsidRPr="00441CD0" w:rsidRDefault="00EE5860" w:rsidP="00EE5860">
      <w:r w:rsidRPr="00441CD0">
        <w:t>For the PFCP session established between I-SMF and PSA2:</w:t>
      </w:r>
    </w:p>
    <w:p w14:paraId="6A60F40C" w14:textId="77777777" w:rsidR="00EE5860" w:rsidRPr="00441CD0" w:rsidRDefault="00EE5860" w:rsidP="00EE5860">
      <w:pPr>
        <w:pStyle w:val="B1"/>
      </w:pPr>
      <w:r w:rsidRPr="00441CD0">
        <w:t>-</w:t>
      </w:r>
      <w:r w:rsidRPr="00441CD0">
        <w:tab/>
        <w:t>the I-SMF shall create at least an UL PDR to identify the UL traffic received from UL CL/BP and a UL FAR to forward the traffic towards the DN;</w:t>
      </w:r>
    </w:p>
    <w:p w14:paraId="247F5344" w14:textId="77777777" w:rsidR="00EE5860" w:rsidRPr="00441CD0" w:rsidRDefault="00EE5860" w:rsidP="00EE5860">
      <w:pPr>
        <w:pStyle w:val="B1"/>
      </w:pPr>
      <w:r w:rsidRPr="00441CD0">
        <w:t>-</w:t>
      </w:r>
      <w:r w:rsidRPr="00441CD0">
        <w:tab/>
        <w:t>the I-SMF shall create a DL PDR to identify the DL traffic from the DN and a DL FAR to forward the traffic towards the UL CL/BP;</w:t>
      </w:r>
    </w:p>
    <w:p w14:paraId="43AA288D" w14:textId="77777777" w:rsidR="00EE5860" w:rsidRPr="00441CD0" w:rsidRDefault="00EE5860" w:rsidP="00EE5860">
      <w:pPr>
        <w:pStyle w:val="NO"/>
      </w:pPr>
      <w:r w:rsidRPr="00441CD0">
        <w:t>NOTE 3:</w:t>
      </w:r>
      <w:r w:rsidRPr="00441CD0">
        <w:tab/>
        <w:t>If IPv6 multi-homing applies to the PDU session, a new IPv6 prefix can be allocated by the PSA2, which is sent in SMF PDUSession Update Request to SMF.</w:t>
      </w:r>
    </w:p>
    <w:p w14:paraId="71E282AF" w14:textId="7EA5B5EB" w:rsidR="00EE5860" w:rsidRPr="00441CD0" w:rsidRDefault="00EE5860" w:rsidP="00EE5860">
      <w:r w:rsidRPr="00441CD0">
        <w:t xml:space="preserve">Upon successful establishment of the PFCP sessions, the I-SMF indicates to the SMF </w:t>
      </w:r>
      <w:r w:rsidRPr="00441CD0">
        <w:rPr>
          <w:lang w:val="en-US"/>
        </w:rPr>
        <w:t>that it has inserted an UL CL/BP and PSA by sending a</w:t>
      </w:r>
      <w:r w:rsidRPr="00441CD0">
        <w:t xml:space="preserve"> SMF PDUSession Update Request to the SMF (see step 4</w:t>
      </w:r>
      <w:r w:rsidRPr="00441CD0">
        <w:rPr>
          <w:lang w:val="sv-SE"/>
        </w:rPr>
        <w:t xml:space="preserve"> </w:t>
      </w:r>
      <w:r w:rsidR="00415C19" w:rsidRPr="00441CD0">
        <w:rPr>
          <w:lang w:val="sv-SE"/>
        </w:rPr>
        <w:t>clause</w:t>
      </w:r>
      <w:r w:rsidR="00415C19">
        <w:rPr>
          <w:lang w:val="sv-SE"/>
        </w:rPr>
        <w:t> </w:t>
      </w:r>
      <w:r w:rsidR="00415C19" w:rsidRPr="00441CD0">
        <w:rPr>
          <w:lang w:val="sv-SE"/>
        </w:rPr>
        <w:t>4</w:t>
      </w:r>
      <w:r w:rsidRPr="00441CD0">
        <w:rPr>
          <w:lang w:val="sv-SE"/>
        </w:rPr>
        <w:t>.23.9.1 of 3GPP TS 23.502 [29]</w:t>
      </w:r>
      <w:r w:rsidRPr="00441CD0">
        <w:t>).</w:t>
      </w:r>
    </w:p>
    <w:p w14:paraId="19BC6F22" w14:textId="77777777" w:rsidR="00EE5860" w:rsidRPr="00441CD0" w:rsidRDefault="00EE5860" w:rsidP="00EE5860">
      <w:pPr>
        <w:rPr>
          <w:lang w:val="en-US"/>
        </w:rPr>
      </w:pPr>
      <w:r w:rsidRPr="00441CD0">
        <w:rPr>
          <w:lang w:val="en-US"/>
        </w:rPr>
        <w:t>When the I-SMF indicates to the SMF that it has inserted an UL CL/BP and PSA, the SMF shall send two PFCP Session Establishment Requests towards the I-SMF, one targeting the UL CL/BP and another one targeting the PSA2, with the following information:</w:t>
      </w:r>
    </w:p>
    <w:p w14:paraId="6D00330E" w14:textId="77777777" w:rsidR="00EE5860" w:rsidRPr="00441CD0" w:rsidRDefault="00EE5860" w:rsidP="00EE5860">
      <w:pPr>
        <w:pStyle w:val="B1"/>
        <w:rPr>
          <w:lang w:val="x-none"/>
        </w:rPr>
      </w:pPr>
      <w:r w:rsidRPr="00441CD0">
        <w:t>1)</w:t>
      </w:r>
      <w:r w:rsidRPr="00441CD0">
        <w:tab/>
        <w:t>PFCP Session Establishment Request for the UL CL/BP:</w:t>
      </w:r>
    </w:p>
    <w:p w14:paraId="3BB399C5" w14:textId="77777777" w:rsidR="00EE5860" w:rsidRPr="00441CD0" w:rsidRDefault="00EE5860" w:rsidP="00EE5860">
      <w:pPr>
        <w:pStyle w:val="B1"/>
      </w:pPr>
      <w:r w:rsidRPr="00441CD0">
        <w:t>-</w:t>
      </w:r>
      <w:r w:rsidRPr="00441CD0">
        <w:tab/>
        <w:t>For the support of the UL traffic offloaded towards PSA2:</w:t>
      </w:r>
    </w:p>
    <w:p w14:paraId="741EF3CE" w14:textId="77777777" w:rsidR="00EE5860" w:rsidRPr="00441CD0" w:rsidRDefault="00EE5860" w:rsidP="00EE5860">
      <w:pPr>
        <w:pStyle w:val="B2"/>
      </w:pPr>
      <w:r w:rsidRPr="00441CD0">
        <w:t>-</w:t>
      </w:r>
      <w:r w:rsidRPr="00441CD0">
        <w:tab/>
        <w:t>one Create Traffic Endpoint IE, just including a Traffic EndPoint ID; the UL traffic endpoint corresponds to the N3 endpoint of UL CL/BP; the UL traffic endpoint shall not contain information about the N3 interface, i.e. the Network Instance IE and the Local F-TEID IE shall not be included</w:t>
      </w:r>
      <w:r w:rsidRPr="00441CD0">
        <w:rPr>
          <w:lang w:val="sv-SE"/>
        </w:rPr>
        <w:t>;</w:t>
      </w:r>
    </w:p>
    <w:p w14:paraId="627C0C7C" w14:textId="77777777" w:rsidR="00EE5860" w:rsidRPr="00441CD0" w:rsidRDefault="00EE5860" w:rsidP="00EE5860">
      <w:pPr>
        <w:pStyle w:val="B2"/>
      </w:pPr>
      <w:r w:rsidRPr="00441CD0">
        <w:t>-</w:t>
      </w:r>
      <w:r w:rsidRPr="00441CD0">
        <w:tab/>
        <w:t>at least one Create PDR IE with:</w:t>
      </w:r>
    </w:p>
    <w:p w14:paraId="4BF7EB8E" w14:textId="77777777" w:rsidR="00EE5860" w:rsidRPr="00441CD0" w:rsidRDefault="00EE5860" w:rsidP="00EE5860">
      <w:pPr>
        <w:pStyle w:val="B3"/>
      </w:pPr>
      <w:r w:rsidRPr="00441CD0">
        <w:t>-</w:t>
      </w:r>
      <w:r w:rsidRPr="00441CD0">
        <w:tab/>
        <w:t>the Source Interface set to "Access";</w:t>
      </w:r>
    </w:p>
    <w:p w14:paraId="01147FC1" w14:textId="77777777" w:rsidR="00EE5860" w:rsidRPr="00441CD0" w:rsidRDefault="00EE5860" w:rsidP="00EE5860">
      <w:pPr>
        <w:pStyle w:val="B3"/>
      </w:pPr>
      <w:r w:rsidRPr="00441CD0">
        <w:t>-</w:t>
      </w:r>
      <w:r w:rsidRPr="00441CD0">
        <w:tab/>
        <w:t>the Traffic Endpoint IE referring to the UL traffic endpoint;</w:t>
      </w:r>
    </w:p>
    <w:p w14:paraId="0A75C870" w14:textId="77777777" w:rsidR="00EE5860" w:rsidRPr="00441CD0" w:rsidRDefault="00EE5860" w:rsidP="00EE5860">
      <w:pPr>
        <w:pStyle w:val="B3"/>
      </w:pPr>
      <w:r w:rsidRPr="00441CD0">
        <w:t>-</w:t>
      </w:r>
      <w:r w:rsidRPr="00441CD0">
        <w:tab/>
        <w:t>any additional Packet Detection Information to define the UL traffic to match (e.g. SDF Filter, Application ID, Ethernet Packet Filter);</w:t>
      </w:r>
    </w:p>
    <w:p w14:paraId="63972270" w14:textId="77777777" w:rsidR="00EE5860" w:rsidRPr="00441CD0" w:rsidRDefault="00EE5860" w:rsidP="00EE5860">
      <w:pPr>
        <w:pStyle w:val="B3"/>
      </w:pPr>
      <w:r w:rsidRPr="00441CD0">
        <w:t>-</w:t>
      </w:r>
      <w:r w:rsidRPr="00441CD0">
        <w:tab/>
        <w:t>any applicable PDR information, e.g. FAR ID, URR ID, QER ID.</w:t>
      </w:r>
    </w:p>
    <w:p w14:paraId="38111F68" w14:textId="77777777" w:rsidR="00EE5860" w:rsidRPr="00441CD0" w:rsidRDefault="00EE5860" w:rsidP="00EE5860">
      <w:pPr>
        <w:pStyle w:val="B3"/>
      </w:pPr>
      <w:r w:rsidRPr="00441CD0">
        <w:t>UL PDRs shall not contain the Outer Header Removal IE.</w:t>
      </w:r>
    </w:p>
    <w:p w14:paraId="03EEAC8E" w14:textId="77777777" w:rsidR="00EE5860" w:rsidRPr="00441CD0" w:rsidRDefault="00EE5860" w:rsidP="00EE5860">
      <w:pPr>
        <w:pStyle w:val="B2"/>
      </w:pPr>
      <w:r w:rsidRPr="00441CD0">
        <w:t>-</w:t>
      </w:r>
      <w:r w:rsidRPr="00441CD0">
        <w:tab/>
        <w:t>one UL FAR set to forward (or drop) the UL traffic, with the Destination Interface set to "Core". If more than one local PSA has been inserted by the I-SMF, the UL FAR shall indicate the Data Network Access Identifier associated to the local PSA towards which the UL traffic shall be forwarded; the UL FAR may do so otherwise.</w:t>
      </w:r>
    </w:p>
    <w:p w14:paraId="765E79E8" w14:textId="77777777" w:rsidR="00EE5860" w:rsidRPr="00441CD0" w:rsidRDefault="00EE5860" w:rsidP="00EE5860">
      <w:pPr>
        <w:pStyle w:val="B1"/>
      </w:pPr>
      <w:r w:rsidRPr="00441CD0">
        <w:t>-</w:t>
      </w:r>
      <w:r w:rsidRPr="00441CD0">
        <w:tab/>
        <w:t>For the support of the DL traffic offloaded from PSA2:</w:t>
      </w:r>
    </w:p>
    <w:p w14:paraId="2177AD92" w14:textId="77777777" w:rsidR="00EE5860" w:rsidRPr="00441CD0" w:rsidRDefault="00EE5860" w:rsidP="00EE5860">
      <w:pPr>
        <w:pStyle w:val="B2"/>
      </w:pPr>
      <w:r w:rsidRPr="00441CD0">
        <w:t>-</w:t>
      </w:r>
      <w:r w:rsidRPr="00441CD0">
        <w:tab/>
        <w:t>one Create Traffic Endpoint IE, including a Traffic EndPoint ID; the DL traffic endpoint shall not contain information about the N9 interface, i.e. the Network Instance IE and the Local F-TEID IE shall not be included;</w:t>
      </w:r>
    </w:p>
    <w:p w14:paraId="074A9049" w14:textId="77777777" w:rsidR="00EE5860" w:rsidRPr="00441CD0" w:rsidRDefault="00EE5860" w:rsidP="00EE5860">
      <w:pPr>
        <w:pStyle w:val="B2"/>
      </w:pPr>
      <w:r w:rsidRPr="00441CD0">
        <w:t>-</w:t>
      </w:r>
      <w:r w:rsidRPr="00441CD0">
        <w:tab/>
        <w:t>at least one Create PDR IE with:</w:t>
      </w:r>
    </w:p>
    <w:p w14:paraId="528DF69E" w14:textId="77777777" w:rsidR="00EE5860" w:rsidRPr="00441CD0" w:rsidRDefault="00EE5860" w:rsidP="00EE5860">
      <w:pPr>
        <w:pStyle w:val="B3"/>
      </w:pPr>
      <w:r w:rsidRPr="00441CD0">
        <w:t>-</w:t>
      </w:r>
      <w:r w:rsidRPr="00441CD0">
        <w:tab/>
        <w:t>the Source Interface set to "Core";</w:t>
      </w:r>
    </w:p>
    <w:p w14:paraId="2B3AEAC9" w14:textId="77777777" w:rsidR="00EE5860" w:rsidRPr="00441CD0" w:rsidRDefault="00EE5860" w:rsidP="00EE5860">
      <w:pPr>
        <w:pStyle w:val="B3"/>
      </w:pPr>
      <w:r w:rsidRPr="00441CD0">
        <w:t>-</w:t>
      </w:r>
      <w:r w:rsidRPr="00441CD0">
        <w:tab/>
        <w:t>the Traffic Endpoint IE referring to the DL traffic endpoint;</w:t>
      </w:r>
    </w:p>
    <w:p w14:paraId="0E4DDD44" w14:textId="77777777" w:rsidR="00EE5860" w:rsidRPr="00441CD0" w:rsidRDefault="00EE5860" w:rsidP="00EE5860">
      <w:pPr>
        <w:pStyle w:val="B3"/>
      </w:pPr>
      <w:r w:rsidRPr="00441CD0">
        <w:lastRenderedPageBreak/>
        <w:t>-</w:t>
      </w:r>
      <w:r w:rsidRPr="00441CD0">
        <w:tab/>
        <w:t>any applicable PDR information, e.g. FAR ID, URR ID, QER ID;</w:t>
      </w:r>
    </w:p>
    <w:p w14:paraId="5C2E2EAD" w14:textId="77777777" w:rsidR="00EE5860" w:rsidRPr="00441CD0" w:rsidRDefault="00EE5860" w:rsidP="00EE5860">
      <w:pPr>
        <w:pStyle w:val="B2"/>
      </w:pPr>
      <w:r w:rsidRPr="00441CD0">
        <w:t>-</w:t>
      </w:r>
      <w:r w:rsidRPr="00441CD0">
        <w:tab/>
        <w:t>one DL FAR set to forward (or drop) the DL traffic to the access network, with the Destination Interface set to "Access"; the DL FAR shall not contain the Outer Header Creation IE</w:t>
      </w:r>
      <w:r w:rsidRPr="00441CD0">
        <w:rPr>
          <w:lang w:val="sv-SE"/>
        </w:rPr>
        <w:t>;</w:t>
      </w:r>
    </w:p>
    <w:p w14:paraId="72C18CCB" w14:textId="77777777" w:rsidR="00EE5860" w:rsidRPr="00441CD0" w:rsidRDefault="00EE5860" w:rsidP="00EE5860">
      <w:pPr>
        <w:pStyle w:val="NO"/>
      </w:pPr>
      <w:r w:rsidRPr="00441CD0">
        <w:t>NOTE:</w:t>
      </w:r>
      <w:r w:rsidRPr="00441CD0">
        <w:tab/>
        <w:t>The I-SMF is responsible for all the N3 and N9 protocol aspects (e.g. Network Instance, Local F-TEID, outer header creation or removal).</w:t>
      </w:r>
    </w:p>
    <w:p w14:paraId="064341CF" w14:textId="77777777" w:rsidR="00EE5860" w:rsidRPr="00441CD0" w:rsidRDefault="00EE5860" w:rsidP="00EE5860">
      <w:pPr>
        <w:pStyle w:val="B1"/>
      </w:pPr>
      <w:r w:rsidRPr="00441CD0">
        <w:t>-</w:t>
      </w:r>
      <w:r w:rsidRPr="00441CD0">
        <w:tab/>
        <w:t>any applicable QERs and/or URRs.</w:t>
      </w:r>
    </w:p>
    <w:p w14:paraId="5D4051A1" w14:textId="77777777" w:rsidR="00EE5860" w:rsidRPr="00441CD0" w:rsidRDefault="00EE5860" w:rsidP="00EE5860">
      <w:pPr>
        <w:pStyle w:val="B1"/>
      </w:pPr>
      <w:r w:rsidRPr="00441CD0">
        <w:t>2)</w:t>
      </w:r>
      <w:r w:rsidRPr="00441CD0">
        <w:tab/>
        <w:t>PFCP Session Establishment Request for the PSA2:</w:t>
      </w:r>
    </w:p>
    <w:p w14:paraId="07886682" w14:textId="77777777" w:rsidR="00EE5860" w:rsidRPr="00441CD0" w:rsidRDefault="00EE5860" w:rsidP="00EE5860">
      <w:pPr>
        <w:pStyle w:val="B1"/>
      </w:pPr>
      <w:r w:rsidRPr="00441CD0">
        <w:t>-</w:t>
      </w:r>
      <w:r w:rsidRPr="00441CD0">
        <w:tab/>
        <w:t>For the support of the UL traffic offloaded at PSA2:</w:t>
      </w:r>
    </w:p>
    <w:p w14:paraId="16D1349D" w14:textId="77777777" w:rsidR="00EE5860" w:rsidRPr="00441CD0" w:rsidRDefault="00EE5860" w:rsidP="00EE5860">
      <w:pPr>
        <w:pStyle w:val="B2"/>
        <w:rPr>
          <w:lang w:val="sv-SE"/>
        </w:rPr>
      </w:pPr>
      <w:r w:rsidRPr="00441CD0">
        <w:t>-</w:t>
      </w:r>
      <w:r w:rsidRPr="00441CD0">
        <w:tab/>
        <w:t>one Create Traffic Endpoint IE, just including a Traffic EndPoint ID; the UL traffic endpoint shall not contain information about the N9 interface, i.e. the Network Instance IE and the Local F-TEID IE shall not be included</w:t>
      </w:r>
      <w:r w:rsidRPr="00441CD0">
        <w:rPr>
          <w:lang w:val="sv-SE"/>
        </w:rPr>
        <w:t>;</w:t>
      </w:r>
    </w:p>
    <w:p w14:paraId="72DC2507" w14:textId="77777777" w:rsidR="00EE5860" w:rsidRPr="00441CD0" w:rsidRDefault="00EE5860" w:rsidP="00EE5860">
      <w:pPr>
        <w:pStyle w:val="B2"/>
        <w:rPr>
          <w:lang w:val="x-none"/>
        </w:rPr>
      </w:pPr>
      <w:r w:rsidRPr="00441CD0">
        <w:t>-</w:t>
      </w:r>
      <w:r w:rsidRPr="00441CD0">
        <w:tab/>
        <w:t>at least one Create PDR IE with:</w:t>
      </w:r>
    </w:p>
    <w:p w14:paraId="02856E04" w14:textId="77777777" w:rsidR="00EE5860" w:rsidRPr="00441CD0" w:rsidRDefault="00EE5860" w:rsidP="00EE5860">
      <w:pPr>
        <w:pStyle w:val="B3"/>
      </w:pPr>
      <w:r w:rsidRPr="00441CD0">
        <w:t>-</w:t>
      </w:r>
      <w:r w:rsidRPr="00441CD0">
        <w:tab/>
        <w:t>the Source Interface set to "</w:t>
      </w:r>
      <w:r w:rsidRPr="004877A9" w:rsidDel="00502397">
        <w:t xml:space="preserve"> </w:t>
      </w:r>
      <w:r>
        <w:t>Access</w:t>
      </w:r>
      <w:r w:rsidRPr="00441CD0">
        <w:t xml:space="preserve"> ";</w:t>
      </w:r>
    </w:p>
    <w:p w14:paraId="53DA354B" w14:textId="77777777" w:rsidR="00EE5860" w:rsidRPr="00441CD0" w:rsidRDefault="00EE5860" w:rsidP="00EE5860">
      <w:pPr>
        <w:pStyle w:val="B3"/>
      </w:pPr>
      <w:r w:rsidRPr="00441CD0">
        <w:t>-</w:t>
      </w:r>
      <w:r w:rsidRPr="00441CD0">
        <w:tab/>
        <w:t>the Traffic Endpoint IE referring to the UL traffic endpoint;</w:t>
      </w:r>
    </w:p>
    <w:p w14:paraId="753B4DAB" w14:textId="77777777" w:rsidR="00EE5860" w:rsidRPr="00441CD0" w:rsidRDefault="00EE5860" w:rsidP="00EE5860">
      <w:pPr>
        <w:pStyle w:val="B3"/>
      </w:pPr>
      <w:r w:rsidRPr="00441CD0">
        <w:t>-</w:t>
      </w:r>
      <w:r w:rsidRPr="00441CD0">
        <w:tab/>
        <w:t>any applicable PDR information, e.g. FAR ID, URR ID, QER ID;</w:t>
      </w:r>
    </w:p>
    <w:p w14:paraId="7F1F9EA4" w14:textId="77777777" w:rsidR="00EE5860" w:rsidRPr="00441CD0" w:rsidRDefault="00EE5860" w:rsidP="00EE5860">
      <w:pPr>
        <w:pStyle w:val="B3"/>
        <w:ind w:firstLine="0"/>
      </w:pPr>
      <w:r w:rsidRPr="00441CD0">
        <w:t>UL PDRs shall not contain the Outer Header Removal IE;</w:t>
      </w:r>
    </w:p>
    <w:p w14:paraId="7B15EDCA" w14:textId="77777777" w:rsidR="00EE5860" w:rsidRPr="00441CD0" w:rsidRDefault="00EE5860" w:rsidP="00EE5860">
      <w:pPr>
        <w:pStyle w:val="B2"/>
      </w:pPr>
      <w:r w:rsidRPr="00441CD0">
        <w:t>-</w:t>
      </w:r>
      <w:r w:rsidRPr="00441CD0">
        <w:tab/>
        <w:t>one UL FAR set to forward (or drop) the UL traffic, with the Destination Interface set to "Core".</w:t>
      </w:r>
    </w:p>
    <w:p w14:paraId="13505419" w14:textId="77777777" w:rsidR="00EE5860" w:rsidRPr="00441CD0" w:rsidRDefault="00EE5860" w:rsidP="00EE5860">
      <w:pPr>
        <w:pStyle w:val="B1"/>
      </w:pPr>
      <w:r w:rsidRPr="00441CD0">
        <w:t>-</w:t>
      </w:r>
      <w:r w:rsidRPr="00441CD0">
        <w:tab/>
        <w:t>For the support of the DL traffic offloaded at PSA2:</w:t>
      </w:r>
    </w:p>
    <w:p w14:paraId="0BB70459" w14:textId="77777777" w:rsidR="00EE5860" w:rsidRPr="00441CD0" w:rsidRDefault="00EE5860" w:rsidP="00EE5860">
      <w:pPr>
        <w:pStyle w:val="B2"/>
      </w:pPr>
      <w:r w:rsidRPr="00441CD0">
        <w:t>-</w:t>
      </w:r>
      <w:r w:rsidRPr="00441CD0">
        <w:tab/>
        <w:t>one Create Traffic Endpoint IE, including a Traffic EndPoint ID and any additional information to define the DL traffic endpoint (e.g. Network Instance IE, UE IP Address IE); the DL traffic endpoint corresponds to the N6 endpoint of PSA2;</w:t>
      </w:r>
    </w:p>
    <w:p w14:paraId="072E85D4" w14:textId="77777777" w:rsidR="00EE5860" w:rsidRPr="00441CD0" w:rsidRDefault="00EE5860" w:rsidP="00EE5860">
      <w:pPr>
        <w:pStyle w:val="B2"/>
      </w:pPr>
      <w:r w:rsidRPr="00441CD0">
        <w:t>-</w:t>
      </w:r>
      <w:r w:rsidRPr="00441CD0">
        <w:tab/>
        <w:t>at least one Create PDR IE with:</w:t>
      </w:r>
    </w:p>
    <w:p w14:paraId="1ED0D209" w14:textId="77777777" w:rsidR="00EE5860" w:rsidRPr="00441CD0" w:rsidRDefault="00EE5860" w:rsidP="00EE5860">
      <w:pPr>
        <w:pStyle w:val="B3"/>
      </w:pPr>
      <w:r w:rsidRPr="00441CD0">
        <w:t>-</w:t>
      </w:r>
      <w:r w:rsidRPr="00441CD0">
        <w:tab/>
        <w:t>the Source Interface set to "Core";</w:t>
      </w:r>
    </w:p>
    <w:p w14:paraId="4C1669B4" w14:textId="77777777" w:rsidR="00EE5860" w:rsidRPr="00441CD0" w:rsidRDefault="00EE5860" w:rsidP="00EE5860">
      <w:pPr>
        <w:pStyle w:val="B3"/>
      </w:pPr>
      <w:r w:rsidRPr="00441CD0">
        <w:t>-</w:t>
      </w:r>
      <w:r w:rsidRPr="00441CD0">
        <w:tab/>
        <w:t>the Traffic Endpoint IE referring to the DL traffic endpoint;</w:t>
      </w:r>
    </w:p>
    <w:p w14:paraId="12E1EE58" w14:textId="77777777" w:rsidR="00EE5860" w:rsidRPr="00441CD0" w:rsidRDefault="00EE5860" w:rsidP="00EE5860">
      <w:pPr>
        <w:pStyle w:val="B3"/>
      </w:pPr>
      <w:r w:rsidRPr="00441CD0">
        <w:t>-</w:t>
      </w:r>
      <w:r w:rsidRPr="00441CD0">
        <w:tab/>
        <w:t>any additional Packet Detection Information to define the DL traffic to match (e.g. SDF Filter, Application ID, Ethernet Packet Filter);</w:t>
      </w:r>
    </w:p>
    <w:p w14:paraId="0081522E" w14:textId="77777777" w:rsidR="00EE5860" w:rsidRPr="00441CD0" w:rsidRDefault="00EE5860" w:rsidP="00EE5860">
      <w:pPr>
        <w:pStyle w:val="B3"/>
      </w:pPr>
      <w:r w:rsidRPr="00441CD0">
        <w:t>-</w:t>
      </w:r>
      <w:r w:rsidRPr="00441CD0">
        <w:tab/>
        <w:t>any applicable PDR information, e.g. FAR ID, URR ID, QER ID;</w:t>
      </w:r>
    </w:p>
    <w:p w14:paraId="7C3A68A1" w14:textId="77777777" w:rsidR="00EE5860" w:rsidRPr="00441CD0" w:rsidRDefault="00EE5860" w:rsidP="00EE5860">
      <w:pPr>
        <w:pStyle w:val="B2"/>
      </w:pPr>
      <w:r w:rsidRPr="00441CD0">
        <w:t>-</w:t>
      </w:r>
      <w:r w:rsidRPr="00441CD0">
        <w:tab/>
        <w:t>one DL FAR set to forward (or drop) the DL traffic, with the Destination Interface set to "</w:t>
      </w:r>
      <w:r w:rsidRPr="004877A9" w:rsidDel="00502397">
        <w:t xml:space="preserve"> </w:t>
      </w:r>
      <w:r>
        <w:t>Access</w:t>
      </w:r>
      <w:r w:rsidRPr="00441CD0">
        <w:t xml:space="preserve"> "; the DL FAR shall not contain the Outer Header Creation IE.</w:t>
      </w:r>
    </w:p>
    <w:p w14:paraId="67CCD1FD" w14:textId="77777777" w:rsidR="00EE5860" w:rsidRPr="00441CD0" w:rsidRDefault="00EE5860" w:rsidP="00EE5860">
      <w:pPr>
        <w:pStyle w:val="NO"/>
      </w:pPr>
      <w:r w:rsidRPr="00441CD0">
        <w:t>NOTE:</w:t>
      </w:r>
      <w:r w:rsidRPr="00441CD0">
        <w:tab/>
        <w:t>The I-SMF is responsible for all the N3 and N9 protocol aspects (e.g. Network Instance, Local F-TEID, outer header creation or removal).</w:t>
      </w:r>
    </w:p>
    <w:p w14:paraId="37A0B2B3" w14:textId="77777777" w:rsidR="00EE5860" w:rsidRPr="00441CD0" w:rsidRDefault="00EE5860" w:rsidP="00EE5860">
      <w:pPr>
        <w:pStyle w:val="B1"/>
      </w:pPr>
      <w:r w:rsidRPr="00441CD0">
        <w:t>-</w:t>
      </w:r>
      <w:r w:rsidRPr="00441CD0">
        <w:tab/>
      </w:r>
      <w:r w:rsidRPr="00441CD0">
        <w:rPr>
          <w:lang w:val="sv-SE"/>
        </w:rPr>
        <w:t>A</w:t>
      </w:r>
      <w:r w:rsidRPr="00441CD0">
        <w:t>ny applicable QERs and/or URRs.</w:t>
      </w:r>
    </w:p>
    <w:p w14:paraId="2AF44410" w14:textId="77777777" w:rsidR="00EE5860" w:rsidRPr="00441CD0" w:rsidRDefault="00EE5860" w:rsidP="00EE5860">
      <w:pPr>
        <w:rPr>
          <w:lang w:val="en-US"/>
        </w:rPr>
      </w:pPr>
      <w:r w:rsidRPr="00441CD0">
        <w:rPr>
          <w:lang w:val="en-US"/>
        </w:rPr>
        <w:t>In the PFCP Session Establishment Request for the UL CL/BP, the SMF shall not include any N4 rules for the UL and DL traffic via PSA1 (i.e. non-offload traffic exchanged between AN and PSA1).</w:t>
      </w:r>
    </w:p>
    <w:p w14:paraId="77E3D4C7" w14:textId="77777777" w:rsidR="00EE5860" w:rsidRPr="00441CD0" w:rsidRDefault="00EE5860" w:rsidP="00EE5860">
      <w:pPr>
        <w:rPr>
          <w:lang w:val="en-US"/>
        </w:rPr>
      </w:pPr>
      <w:r w:rsidRPr="00441CD0">
        <w:rPr>
          <w:lang w:val="en-US"/>
        </w:rPr>
        <w:t xml:space="preserve">The I-SMF shall translate the SMF instructions into N4 instructions to send to the UL CL/BP and PSA2, for the UL and DL traffic in one or more PFCP Session Modification Request message(s) (the I-SMF has already created a PFCP session in the UL CL/BO and PSA2 in steps 2 and 3 of Figure 4.23.9.1-1 </w:t>
      </w:r>
      <w:r w:rsidRPr="00441CD0">
        <w:t xml:space="preserve">of </w:t>
      </w:r>
      <w:r w:rsidRPr="00441CD0">
        <w:rPr>
          <w:lang w:val="en-US"/>
        </w:rPr>
        <w:t>3GPP TS 23.502 [29]). In particular:</w:t>
      </w:r>
    </w:p>
    <w:p w14:paraId="7A66D49E" w14:textId="77777777" w:rsidR="00EE5860" w:rsidRPr="00441CD0" w:rsidRDefault="00EE5860" w:rsidP="00EE5860">
      <w:pPr>
        <w:pStyle w:val="B1"/>
        <w:rPr>
          <w:lang w:val="x-none"/>
        </w:rPr>
      </w:pPr>
      <w:r w:rsidRPr="00441CD0">
        <w:t>-</w:t>
      </w:r>
      <w:r w:rsidRPr="00441CD0">
        <w:tab/>
        <w:t>the I-SMF shall map the UL and DL traffic endpoints requested to be created by the SMF in the UL CL/BP and PSA2 respectively to the UL and DL traffic endpoints created in the UL CL/BP and in PSA2 for UL and DL traffic; the I-SMF shall update the DL traffic endpoint in PSA2 if necessary, e.g. with any Framed-Route or Framed-IPv6-Route information received from the SMF;</w:t>
      </w:r>
    </w:p>
    <w:p w14:paraId="55F7BB31" w14:textId="77777777" w:rsidR="00EE5860" w:rsidRPr="00441CD0" w:rsidRDefault="00EE5860" w:rsidP="00EE5860">
      <w:pPr>
        <w:pStyle w:val="B1"/>
      </w:pPr>
      <w:r w:rsidRPr="00441CD0">
        <w:lastRenderedPageBreak/>
        <w:t>-</w:t>
      </w:r>
      <w:r w:rsidRPr="00441CD0">
        <w:tab/>
        <w:t>the I-SMF shall add the Outer Header Removal IE to the UL PDR of the UL CL/BP;</w:t>
      </w:r>
    </w:p>
    <w:p w14:paraId="1BD52224" w14:textId="77777777" w:rsidR="00EE5860" w:rsidRPr="00441CD0" w:rsidRDefault="00EE5860" w:rsidP="00EE5860">
      <w:pPr>
        <w:pStyle w:val="B1"/>
      </w:pPr>
      <w:r w:rsidRPr="00441CD0">
        <w:t>-</w:t>
      </w:r>
      <w:r w:rsidRPr="00441CD0">
        <w:tab/>
        <w:t>the I-SMF shall add an Outer Header Creation IE to DL PDR(s) of the UL CL/BP to add a GTP-U header set to the 5G-AN F-TEID, and to add a Network Instance IE if needed;</w:t>
      </w:r>
    </w:p>
    <w:p w14:paraId="5A8B82AA" w14:textId="77777777" w:rsidR="00EE5860" w:rsidRPr="00441CD0" w:rsidRDefault="00EE5860" w:rsidP="00EE5860">
      <w:pPr>
        <w:pStyle w:val="B1"/>
      </w:pPr>
      <w:r w:rsidRPr="00441CD0">
        <w:t>-</w:t>
      </w:r>
      <w:r w:rsidRPr="00441CD0">
        <w:tab/>
        <w:t>the I-SMF shall update the UL FAR of the UL CL/BP and the DL FAR of the PSA2 with N9 protocol information, if the UL CL/BP and PSA2 are located on different UPFs; if more than one local PSA has been inserted by the I-SMF, the I-SMF shall derive the local PSA towards which the UL traffic shall be forwarded from the Data Network Access Identifier IE indicated in the UL FAR over N16a.</w:t>
      </w:r>
    </w:p>
    <w:p w14:paraId="35208774" w14:textId="77777777" w:rsidR="00EE5860" w:rsidRPr="00441CD0" w:rsidRDefault="00EE5860" w:rsidP="00EE5860">
      <w:pPr>
        <w:pStyle w:val="B1"/>
      </w:pPr>
      <w:r w:rsidRPr="00441CD0">
        <w:t>-</w:t>
      </w:r>
      <w:r w:rsidRPr="00441CD0">
        <w:tab/>
        <w:t>the I-SMF shall overwrite the Apply Action IE of the DL FAR received from the SMF according to the User Plane connection state of the PDU session, e.g. to request the UPF to buffer packets if the PDU session is deactivated, or to forward the DL packets otherwise;</w:t>
      </w:r>
    </w:p>
    <w:p w14:paraId="3BF942DC" w14:textId="77777777" w:rsidR="00EE5860" w:rsidRPr="00441CD0" w:rsidRDefault="00EE5860" w:rsidP="00EE5860">
      <w:pPr>
        <w:pStyle w:val="B1"/>
      </w:pPr>
      <w:r w:rsidRPr="00441CD0">
        <w:t>-</w:t>
      </w:r>
      <w:r w:rsidRPr="00441CD0">
        <w:tab/>
        <w:t>the I-SMF shall merge the N4 information received for the UL CL/BP and the PSA2 if the UL CL/BP and PSA2 are located on the same UPF.</w:t>
      </w:r>
    </w:p>
    <w:p w14:paraId="6486C3F7" w14:textId="77777777" w:rsidR="00EE5860" w:rsidRPr="00441CD0" w:rsidRDefault="00EE5860" w:rsidP="00EE5860">
      <w:pPr>
        <w:rPr>
          <w:lang w:val="en-US"/>
        </w:rPr>
      </w:pPr>
      <w:r w:rsidRPr="00441CD0">
        <w:rPr>
          <w:lang w:val="en-US"/>
        </w:rPr>
        <w:t xml:space="preserve">The I-SMF shall return two PFCP Session Establishment Response messages to the SMF for UL CL/BP and PSA2 respectively. In the PFCP Session Establishment Response messages, the I-SMF may set the Node ID IE and UP F-SEID IE to the ones provided by the UL CL/BP and the PSA2. The </w:t>
      </w:r>
      <w:r w:rsidRPr="00441CD0">
        <w:t xml:space="preserve">Created PDR and Created Traffic </w:t>
      </w:r>
      <w:r w:rsidRPr="00441CD0">
        <w:rPr>
          <w:lang w:val="en-US"/>
        </w:rPr>
        <w:t>Endpoint shall not be included.</w:t>
      </w:r>
    </w:p>
    <w:p w14:paraId="2118D6F7" w14:textId="77777777" w:rsidR="00EE5860" w:rsidRPr="00441CD0" w:rsidRDefault="00EE5860" w:rsidP="00EE5860">
      <w:pPr>
        <w:rPr>
          <w:lang w:val="en-US" w:eastAsia="zh-CN"/>
        </w:rPr>
      </w:pPr>
      <w:r w:rsidRPr="00441CD0">
        <w:rPr>
          <w:lang w:val="en-US" w:eastAsia="zh-CN"/>
        </w:rPr>
        <w:t>T</w:t>
      </w:r>
      <w:r w:rsidRPr="00441CD0">
        <w:rPr>
          <w:rFonts w:hint="eastAsia"/>
          <w:lang w:val="en-US" w:eastAsia="zh-CN"/>
        </w:rPr>
        <w:t xml:space="preserve">he I-SMF shall generate by itself the N4 rules to control the </w:t>
      </w:r>
      <w:r w:rsidRPr="00441CD0">
        <w:rPr>
          <w:lang w:val="en-US" w:eastAsia="zh-CN"/>
        </w:rPr>
        <w:t xml:space="preserve">UL and DL traffic via PSA1 (i.e. </w:t>
      </w:r>
      <w:r w:rsidRPr="00441CD0">
        <w:rPr>
          <w:rFonts w:hint="eastAsia"/>
          <w:lang w:val="en-US" w:eastAsia="zh-CN"/>
        </w:rPr>
        <w:t xml:space="preserve">non-offload traffic </w:t>
      </w:r>
      <w:r w:rsidRPr="00441CD0">
        <w:rPr>
          <w:lang w:val="en-US" w:eastAsia="zh-CN"/>
        </w:rPr>
        <w:t xml:space="preserve">exchanged between AN and </w:t>
      </w:r>
      <w:r w:rsidRPr="00441CD0">
        <w:rPr>
          <w:rFonts w:hint="eastAsia"/>
          <w:lang w:val="en-US" w:eastAsia="zh-CN"/>
        </w:rPr>
        <w:t>PSA1</w:t>
      </w:r>
      <w:r w:rsidRPr="00441CD0">
        <w:rPr>
          <w:lang w:val="en-US" w:eastAsia="zh-CN"/>
        </w:rPr>
        <w:t>)</w:t>
      </w:r>
      <w:r w:rsidRPr="00441CD0">
        <w:rPr>
          <w:rFonts w:hint="eastAsia"/>
          <w:lang w:val="en-US" w:eastAsia="zh-CN"/>
        </w:rPr>
        <w:t xml:space="preserve">, and send </w:t>
      </w:r>
      <w:r w:rsidRPr="00441CD0">
        <w:rPr>
          <w:lang w:val="en-US" w:eastAsia="zh-CN"/>
        </w:rPr>
        <w:t xml:space="preserve">such N4 rules to the UL CL/BP together </w:t>
      </w:r>
      <w:r w:rsidRPr="00441CD0">
        <w:rPr>
          <w:rFonts w:hint="eastAsia"/>
          <w:lang w:val="en-US" w:eastAsia="zh-CN"/>
        </w:rPr>
        <w:t xml:space="preserve">with the N4 rules mapped from the N4 information </w:t>
      </w:r>
      <w:r w:rsidRPr="00441CD0">
        <w:rPr>
          <w:lang w:val="en-US" w:eastAsia="zh-CN"/>
        </w:rPr>
        <w:t>sent by the</w:t>
      </w:r>
      <w:r w:rsidRPr="00441CD0">
        <w:rPr>
          <w:rFonts w:hint="eastAsia"/>
          <w:lang w:val="en-US" w:eastAsia="zh-CN"/>
        </w:rPr>
        <w:t xml:space="preserve"> SMF.</w:t>
      </w:r>
    </w:p>
    <w:p w14:paraId="50FB7B5A" w14:textId="77777777" w:rsidR="00EE5860" w:rsidRPr="00441CD0" w:rsidRDefault="00EE5860" w:rsidP="00EE5860">
      <w:pPr>
        <w:pStyle w:val="EX"/>
      </w:pPr>
      <w:r w:rsidRPr="00441CD0">
        <w:t>EXAMPLE:</w:t>
      </w:r>
      <w:r w:rsidRPr="00441CD0">
        <w:tab/>
        <w:t>Example of addition of PSA2 and UL CL controlled by I-SMF:</w:t>
      </w:r>
      <w:r w:rsidRPr="00441CD0">
        <w:br/>
      </w:r>
    </w:p>
    <w:p w14:paraId="5AB7F952" w14:textId="4C6E6AA4" w:rsidR="00EE5860" w:rsidRPr="00441CD0" w:rsidRDefault="00EE5860" w:rsidP="00EE5860">
      <w:pPr>
        <w:pStyle w:val="B1"/>
        <w:rPr>
          <w:lang w:val="sv-SE"/>
        </w:rPr>
      </w:pPr>
      <w:r w:rsidRPr="00441CD0">
        <w:t>1)</w:t>
      </w:r>
      <w:r w:rsidRPr="00441CD0">
        <w:tab/>
        <w:t xml:space="preserve">in step 3 of </w:t>
      </w:r>
      <w:r w:rsidR="00415C19" w:rsidRPr="00441CD0">
        <w:t>clause</w:t>
      </w:r>
      <w:r w:rsidR="00415C19">
        <w:t> </w:t>
      </w:r>
      <w:r w:rsidR="00415C19" w:rsidRPr="00441CD0">
        <w:t>4</w:t>
      </w:r>
      <w:r w:rsidRPr="00441CD0">
        <w:t>.23.9.1 of 3GPP TS 23.502 [29], when establishing the PFCP session between I-SMF and UL CL/BP, the I-SMF can provide the following PDRs/FARs to the UL CL/BP:</w:t>
      </w:r>
    </w:p>
    <w:p w14:paraId="5EE49F85" w14:textId="77777777" w:rsidR="00EE5860" w:rsidRPr="00441CD0" w:rsidRDefault="00EE5860" w:rsidP="00EE5860">
      <w:pPr>
        <w:pStyle w:val="B2"/>
        <w:rPr>
          <w:rFonts w:eastAsia="SimSun"/>
        </w:rPr>
      </w:pPr>
      <w:r w:rsidRPr="00441CD0">
        <w:rPr>
          <w:lang w:val="sv-SE"/>
        </w:rPr>
        <w:tab/>
        <w:t>UL PDR1 (</w:t>
      </w:r>
      <w:r w:rsidRPr="00441CD0">
        <w:t>UL F-TEID 1 is allocated to receive UL traffic from NG-RAN ) and</w:t>
      </w:r>
      <w:r w:rsidRPr="00441CD0">
        <w:br/>
        <w:t xml:space="preserve">UL FAR1 (forward </w:t>
      </w:r>
      <w:r w:rsidRPr="00441CD0">
        <w:rPr>
          <w:lang w:val="sv-SE"/>
        </w:rPr>
        <w:t>all traffic towards PSA1);</w:t>
      </w:r>
    </w:p>
    <w:p w14:paraId="03C89E44" w14:textId="77777777" w:rsidR="00EE5860" w:rsidRPr="00441CD0" w:rsidRDefault="00EE5860" w:rsidP="00EE5860">
      <w:pPr>
        <w:pStyle w:val="B2"/>
        <w:rPr>
          <w:rFonts w:eastAsia="SimSun"/>
        </w:rPr>
      </w:pPr>
      <w:r w:rsidRPr="00441CD0">
        <w:rPr>
          <w:lang w:val="sv-SE"/>
        </w:rPr>
        <w:tab/>
        <w:t xml:space="preserve">DL PDR2 (N9 DL F-TEID is allocated to receive DL traffic from PSA1 which will be reported in </w:t>
      </w:r>
      <w:r w:rsidRPr="00441CD0">
        <w:t>SMF PDUSession Update Request towards SMF) and</w:t>
      </w:r>
      <w:r w:rsidRPr="00441CD0">
        <w:br/>
      </w:r>
      <w:r w:rsidRPr="00441CD0">
        <w:rPr>
          <w:lang w:val="sv-SE"/>
        </w:rPr>
        <w:t>DL FAR2 (forward all traffic towards NG-RAN N3 F-</w:t>
      </w:r>
      <w:r w:rsidRPr="00441CD0">
        <w:t>TEID</w:t>
      </w:r>
      <w:r w:rsidRPr="00441CD0">
        <w:rPr>
          <w:lang w:val="sv-SE"/>
        </w:rPr>
        <w:t>)</w:t>
      </w:r>
      <w:r w:rsidRPr="00441CD0">
        <w:t>.</w:t>
      </w:r>
    </w:p>
    <w:p w14:paraId="426C4E3A" w14:textId="38D82A7C" w:rsidR="00EE5860" w:rsidRPr="00441CD0" w:rsidRDefault="00EE5860" w:rsidP="00EE5860">
      <w:pPr>
        <w:pStyle w:val="B1"/>
        <w:rPr>
          <w:lang w:val="sv-SE"/>
        </w:rPr>
      </w:pPr>
      <w:r w:rsidRPr="00441CD0">
        <w:rPr>
          <w:lang w:val="sv-SE"/>
        </w:rPr>
        <w:t>2)</w:t>
      </w:r>
      <w:r w:rsidRPr="00441CD0">
        <w:rPr>
          <w:lang w:val="sv-SE"/>
        </w:rPr>
        <w:tab/>
        <w:t xml:space="preserve">in step 2 of </w:t>
      </w:r>
      <w:r w:rsidR="00415C19" w:rsidRPr="00441CD0">
        <w:rPr>
          <w:lang w:val="sv-SE"/>
        </w:rPr>
        <w:t>clause</w:t>
      </w:r>
      <w:r w:rsidR="00415C19">
        <w:rPr>
          <w:lang w:val="sv-SE"/>
        </w:rPr>
        <w:t> </w:t>
      </w:r>
      <w:r w:rsidR="00415C19" w:rsidRPr="00441CD0">
        <w:rPr>
          <w:lang w:val="sv-SE"/>
        </w:rPr>
        <w:t>4</w:t>
      </w:r>
      <w:r w:rsidRPr="00441CD0">
        <w:rPr>
          <w:lang w:val="sv-SE"/>
        </w:rPr>
        <w:t xml:space="preserve">.23.9.1 of 3GPP TS 23.502 [29], when establishing </w:t>
      </w:r>
      <w:r w:rsidRPr="00441CD0">
        <w:rPr>
          <w:lang w:val="en-US" w:eastAsia="zh-CN"/>
        </w:rPr>
        <w:t xml:space="preserve">the </w:t>
      </w:r>
      <w:r w:rsidRPr="00441CD0">
        <w:rPr>
          <w:lang w:val="sv-SE"/>
        </w:rPr>
        <w:t>PFCP session between I-SMF and PSA2, the I-SMF can provide the following PDRs/FARs to PSA2:</w:t>
      </w:r>
    </w:p>
    <w:p w14:paraId="5001D166" w14:textId="77777777" w:rsidR="00EE5860" w:rsidRPr="00441CD0" w:rsidRDefault="00EE5860" w:rsidP="00EE5860">
      <w:pPr>
        <w:pStyle w:val="B2"/>
        <w:rPr>
          <w:lang w:val="sv-SE"/>
        </w:rPr>
      </w:pPr>
      <w:r w:rsidRPr="00441CD0">
        <w:rPr>
          <w:lang w:val="sv-SE"/>
        </w:rPr>
        <w:tab/>
        <w:t xml:space="preserve">UL PDR1 (to receive traffic from UL CL, i.e. including the UL F-TEID of UL CL) and </w:t>
      </w:r>
      <w:r w:rsidRPr="00441CD0">
        <w:rPr>
          <w:lang w:val="sv-SE"/>
        </w:rPr>
        <w:br/>
        <w:t>UL FAR1 (forward all traffic towards DN);</w:t>
      </w:r>
    </w:p>
    <w:p w14:paraId="70CB1716" w14:textId="77777777" w:rsidR="00EE5860" w:rsidRPr="00441CD0" w:rsidRDefault="00EE5860" w:rsidP="00EE5860">
      <w:pPr>
        <w:pStyle w:val="B2"/>
        <w:rPr>
          <w:lang w:val="sv-SE"/>
        </w:rPr>
      </w:pPr>
      <w:r w:rsidRPr="00441CD0">
        <w:rPr>
          <w:lang w:val="sv-SE"/>
        </w:rPr>
        <w:tab/>
        <w:t>DL PDR2 (to receive traffic from DN) and</w:t>
      </w:r>
      <w:r w:rsidRPr="00441CD0">
        <w:rPr>
          <w:lang w:val="sv-SE"/>
        </w:rPr>
        <w:br/>
        <w:t>DL FAR2 (forward all traffic towards UL CL's N9 DL F-</w:t>
      </w:r>
      <w:r w:rsidRPr="00441CD0">
        <w:t>TEID</w:t>
      </w:r>
      <w:r w:rsidRPr="00441CD0">
        <w:rPr>
          <w:lang w:val="sv-SE"/>
        </w:rPr>
        <w:t>).</w:t>
      </w:r>
    </w:p>
    <w:p w14:paraId="3A418973" w14:textId="25BA0561" w:rsidR="00EE5860" w:rsidRPr="00441CD0" w:rsidRDefault="00EE5860" w:rsidP="00EE5860">
      <w:pPr>
        <w:pStyle w:val="B1"/>
      </w:pPr>
      <w:r w:rsidRPr="00441CD0">
        <w:t>3)</w:t>
      </w:r>
      <w:r w:rsidRPr="00441CD0">
        <w:tab/>
        <w:t xml:space="preserve">in step 6 of </w:t>
      </w:r>
      <w:r w:rsidR="00415C19" w:rsidRPr="00441CD0">
        <w:t>clause</w:t>
      </w:r>
      <w:r w:rsidR="00415C19">
        <w:t> </w:t>
      </w:r>
      <w:r w:rsidR="00415C19" w:rsidRPr="00441CD0">
        <w:t>4</w:t>
      </w:r>
      <w:r w:rsidRPr="00441CD0">
        <w:t>.23.9.1 of 3GPP TS 23.502 [29], the SMF sends an SMF PDUSession Update Request to the I-SMF encapsulating binary encoded PFCP Session Establishment Request messages to request to offload service traffic towards PSA2, e.g. for a service which is identified by app-id 100;</w:t>
      </w:r>
    </w:p>
    <w:p w14:paraId="7F42CE53" w14:textId="77777777" w:rsidR="00EE5860" w:rsidRPr="00441CD0" w:rsidRDefault="00EE5860" w:rsidP="00EE5860">
      <w:pPr>
        <w:pStyle w:val="B2"/>
      </w:pPr>
      <w:r w:rsidRPr="00441CD0">
        <w:t>In the PFCP Session Establishment Request message for PSA2, the SMF includes:</w:t>
      </w:r>
    </w:p>
    <w:p w14:paraId="40F24648" w14:textId="77777777" w:rsidR="00EE5860" w:rsidRPr="00441CD0" w:rsidRDefault="00EE5860" w:rsidP="00EE5860">
      <w:pPr>
        <w:pStyle w:val="B2"/>
      </w:pPr>
      <w:r w:rsidRPr="00441CD0">
        <w:tab/>
        <w:t xml:space="preserve">UL PDR 256 (where the PDI includes app-id =100) and </w:t>
      </w:r>
      <w:r w:rsidRPr="00441CD0">
        <w:br/>
        <w:t xml:space="preserve">UL FAR 256 (forward all traffic towards DN); </w:t>
      </w:r>
      <w:r w:rsidRPr="00441CD0">
        <w:br/>
      </w:r>
      <w:r w:rsidRPr="00441CD0">
        <w:br/>
      </w:r>
      <w:r w:rsidRPr="00441CD0">
        <w:rPr>
          <w:rFonts w:eastAsia="SimSun"/>
        </w:rPr>
        <w:t>DL PDR 257 (sending traffic to UL CL, where the PDI includes app-id=100) and</w:t>
      </w:r>
      <w:r w:rsidRPr="00441CD0">
        <w:br/>
      </w:r>
      <w:r w:rsidRPr="00441CD0">
        <w:rPr>
          <w:rFonts w:eastAsia="SimSun"/>
        </w:rPr>
        <w:t>DL FAR 257 (sending traffic to UL CL).</w:t>
      </w:r>
    </w:p>
    <w:p w14:paraId="297F0303" w14:textId="77777777" w:rsidR="00EE5860" w:rsidRPr="00441CD0" w:rsidRDefault="00EE5860" w:rsidP="00EE5860">
      <w:pPr>
        <w:pStyle w:val="B1"/>
      </w:pPr>
      <w:r w:rsidRPr="00441CD0">
        <w:t>In the PFCP Session Establishment Request message for UL CL, the SMF includes:</w:t>
      </w:r>
    </w:p>
    <w:p w14:paraId="08A34F2D" w14:textId="77777777" w:rsidR="00EE5860" w:rsidRPr="00441CD0" w:rsidRDefault="00EE5860" w:rsidP="00EE5860">
      <w:pPr>
        <w:pStyle w:val="B2"/>
      </w:pPr>
      <w:r w:rsidRPr="00441CD0">
        <w:tab/>
        <w:t>UL PDR 256 (where the PDI includes app-id =100) and</w:t>
      </w:r>
      <w:r w:rsidRPr="00441CD0">
        <w:br/>
        <w:t>UL FAR 256 (forward traffic towards PSA2);</w:t>
      </w:r>
      <w:r w:rsidRPr="00441CD0">
        <w:br/>
      </w:r>
      <w:r w:rsidRPr="00441CD0">
        <w:br/>
      </w:r>
      <w:r w:rsidRPr="00441CD0">
        <w:lastRenderedPageBreak/>
        <w:t>DL PDR 257 (identifying all traffic received from PSA2) and</w:t>
      </w:r>
      <w:r w:rsidRPr="00441CD0">
        <w:br/>
        <w:t>DL FAR 257 (forward traffic toward access);</w:t>
      </w:r>
    </w:p>
    <w:p w14:paraId="7C2136F4" w14:textId="260B525F" w:rsidR="00EE5860" w:rsidRPr="00441CD0" w:rsidRDefault="00EE5860" w:rsidP="00EE5860">
      <w:pPr>
        <w:pStyle w:val="B1"/>
      </w:pPr>
      <w:r w:rsidRPr="00441CD0">
        <w:t>4)</w:t>
      </w:r>
      <w:r w:rsidRPr="00441CD0">
        <w:tab/>
        <w:t xml:space="preserve">in step 7 of </w:t>
      </w:r>
      <w:r w:rsidR="00415C19" w:rsidRPr="00441CD0">
        <w:t>clause</w:t>
      </w:r>
      <w:r w:rsidR="00415C19">
        <w:t> </w:t>
      </w:r>
      <w:r w:rsidR="00415C19" w:rsidRPr="00441CD0">
        <w:t>4</w:t>
      </w:r>
      <w:r w:rsidRPr="00441CD0">
        <w:t>.23.9.1 of 3GPP TS 23.502 [29], the I-SMF maps rules received in 3) in the PFCP Session Modification Request message to the PSA2, and t</w:t>
      </w:r>
      <w:r w:rsidRPr="00441CD0">
        <w:rPr>
          <w:rFonts w:eastAsia="SimSun"/>
        </w:rPr>
        <w:t>he PDR</w:t>
      </w:r>
      <w:r w:rsidRPr="00441CD0">
        <w:t>1 and PDR2 provisioned earlier by I-SMF during the PFCP session establishment procedure</w:t>
      </w:r>
      <w:r w:rsidRPr="00441CD0">
        <w:rPr>
          <w:rFonts w:eastAsia="SimSun"/>
        </w:rPr>
        <w:t xml:space="preserve"> will not be matched </w:t>
      </w:r>
      <w:r w:rsidRPr="00441CD0">
        <w:t xml:space="preserve">for the application traffic identified by app-id 100 </w:t>
      </w:r>
      <w:r w:rsidRPr="00441CD0">
        <w:rPr>
          <w:rFonts w:eastAsia="SimSun"/>
        </w:rPr>
        <w:t>due to</w:t>
      </w:r>
      <w:r w:rsidRPr="00441CD0">
        <w:t xml:space="preserve"> a</w:t>
      </w:r>
      <w:r w:rsidRPr="00441CD0">
        <w:rPr>
          <w:rFonts w:eastAsia="SimSun"/>
        </w:rPr>
        <w:t xml:space="preserve"> lower precedence</w:t>
      </w:r>
      <w:r w:rsidRPr="00441CD0">
        <w:t>.</w:t>
      </w:r>
    </w:p>
    <w:p w14:paraId="21462508" w14:textId="5292DE59" w:rsidR="00EE5860" w:rsidRDefault="00EE5860" w:rsidP="00EE5860">
      <w:pPr>
        <w:pStyle w:val="B1"/>
      </w:pPr>
      <w:r w:rsidRPr="00441CD0">
        <w:rPr>
          <w:rFonts w:eastAsia="SimSun"/>
        </w:rPr>
        <w:t>5)</w:t>
      </w:r>
      <w:r w:rsidRPr="00441CD0">
        <w:rPr>
          <w:rFonts w:eastAsia="SimSun"/>
        </w:rPr>
        <w:tab/>
        <w:t xml:space="preserve">in step 8 </w:t>
      </w:r>
      <w:r w:rsidRPr="00441CD0">
        <w:t xml:space="preserve">of </w:t>
      </w:r>
      <w:r w:rsidR="00415C19" w:rsidRPr="00441CD0">
        <w:t>clause</w:t>
      </w:r>
      <w:r w:rsidR="00415C19">
        <w:t> </w:t>
      </w:r>
      <w:r w:rsidR="00415C19" w:rsidRPr="00441CD0">
        <w:t>4</w:t>
      </w:r>
      <w:r w:rsidRPr="00441CD0">
        <w:t>.23.9.1 of 3GPP TS 23.502 [29], the I-SMF can maps rules received in 3) in the PFCP Session Modification Request message to the UL CL, the PDR1 (forwarding all traffic to PSA1) provisioned earlier by I-SMF during the PFCP session establishment procedure will not be matched for the application traffic identified by app-id 100 due to a lower precedence.</w:t>
      </w:r>
    </w:p>
    <w:p w14:paraId="1B075716" w14:textId="77777777" w:rsidR="00EE5860" w:rsidRPr="00441CD0" w:rsidRDefault="00EE5860" w:rsidP="00EE5860">
      <w:pPr>
        <w:pStyle w:val="Heading3"/>
        <w:rPr>
          <w:lang w:val="x-none"/>
        </w:rPr>
      </w:pPr>
      <w:bookmarkStart w:id="7662" w:name="_Toc44689447"/>
      <w:bookmarkStart w:id="7663" w:name="_Toc44924201"/>
      <w:bookmarkStart w:id="7664" w:name="_Toc51861173"/>
      <w:bookmarkStart w:id="7665" w:name="_Toc57930944"/>
      <w:bookmarkStart w:id="7666" w:name="_Toc57931574"/>
      <w:bookmarkStart w:id="7667" w:name="_Toc67499968"/>
      <w:r w:rsidRPr="00441CD0">
        <w:t>D.2.2</w:t>
      </w:r>
      <w:r w:rsidRPr="00441CD0">
        <w:tab/>
        <w:t>Removal of PSA and UL CL/BP</w:t>
      </w:r>
      <w:bookmarkEnd w:id="7657"/>
      <w:bookmarkEnd w:id="7658"/>
      <w:bookmarkEnd w:id="7659"/>
      <w:bookmarkEnd w:id="7660"/>
      <w:bookmarkEnd w:id="7662"/>
      <w:bookmarkEnd w:id="7663"/>
      <w:bookmarkEnd w:id="7664"/>
      <w:bookmarkEnd w:id="7665"/>
      <w:bookmarkEnd w:id="7666"/>
      <w:bookmarkEnd w:id="7667"/>
    </w:p>
    <w:p w14:paraId="03A49CCB" w14:textId="2E847F77"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.23.9.2 of </w:t>
      </w:r>
      <w:r w:rsidRPr="00441CD0">
        <w:rPr>
          <w:lang w:val="en-US"/>
        </w:rPr>
        <w:t>3GPP TS 23.502 [29].</w:t>
      </w:r>
    </w:p>
    <w:p w14:paraId="5D1FDB41" w14:textId="77734907" w:rsidR="00EE5860" w:rsidRPr="00441CD0" w:rsidRDefault="00EE5860" w:rsidP="00EE5860">
      <w:pPr>
        <w:rPr>
          <w:lang w:val="en-US"/>
        </w:rPr>
      </w:pPr>
      <w:r w:rsidRPr="00441CD0">
        <w:rPr>
          <w:lang w:val="en-US"/>
        </w:rPr>
        <w:t xml:space="preserve">When the I-SMF indicates to the SMF that it is removing a UL CL/BP and PSA, the SMF shall send two PFCP Session Deletion Requests towards the I-SMF, one for the UL CL/BP and another one for the PSA2. The I-SMF shall return two PFCP Session Deletion Responses to the SMF (including usage reports if applicable, see </w:t>
      </w:r>
      <w:r w:rsidR="00415C19" w:rsidRPr="00441CD0">
        <w:rPr>
          <w:lang w:val="en-US"/>
        </w:rPr>
        <w:t>clause</w:t>
      </w:r>
      <w:r w:rsidR="00415C19">
        <w:rPr>
          <w:lang w:val="en-US"/>
        </w:rPr>
        <w:t> </w:t>
      </w:r>
      <w:r w:rsidR="00415C19" w:rsidRPr="00441CD0">
        <w:rPr>
          <w:lang w:val="en-US"/>
        </w:rPr>
        <w:t>7</w:t>
      </w:r>
      <w:r w:rsidRPr="00441CD0">
        <w:rPr>
          <w:lang w:val="en-US"/>
        </w:rPr>
        <w:t>.5.7.1).</w:t>
      </w:r>
    </w:p>
    <w:p w14:paraId="2A2B3FB4" w14:textId="77777777" w:rsidR="00EE5860" w:rsidRPr="00441CD0" w:rsidRDefault="00EE5860" w:rsidP="00EE5860">
      <w:pPr>
        <w:pStyle w:val="Heading3"/>
        <w:rPr>
          <w:lang w:val="x-none"/>
        </w:rPr>
      </w:pPr>
      <w:bookmarkStart w:id="7668" w:name="_Toc19717510"/>
      <w:bookmarkStart w:id="7669" w:name="_Toc27491050"/>
      <w:bookmarkStart w:id="7670" w:name="_Toc27557343"/>
      <w:bookmarkStart w:id="7671" w:name="_Toc27724260"/>
      <w:bookmarkStart w:id="7672" w:name="_Toc36031337"/>
      <w:bookmarkStart w:id="7673" w:name="_Toc36043257"/>
      <w:bookmarkStart w:id="7674" w:name="_Toc36814582"/>
      <w:bookmarkStart w:id="7675" w:name="_Toc44689448"/>
      <w:bookmarkStart w:id="7676" w:name="_Toc44924202"/>
      <w:bookmarkStart w:id="7677" w:name="_Toc51861174"/>
      <w:bookmarkStart w:id="7678" w:name="_Toc57930945"/>
      <w:bookmarkStart w:id="7679" w:name="_Toc57931575"/>
      <w:bookmarkStart w:id="7680" w:name="_Toc67499969"/>
      <w:r w:rsidRPr="00441CD0">
        <w:t>D.2.3</w:t>
      </w:r>
      <w:r w:rsidRPr="00441CD0">
        <w:tab/>
        <w:t>Change of PSA</w:t>
      </w:r>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5837B63A" w14:textId="5C5A8299"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.23.9.3 of </w:t>
      </w:r>
      <w:r w:rsidRPr="00441CD0">
        <w:rPr>
          <w:lang w:val="en-US"/>
        </w:rPr>
        <w:t>3GPP TS 23.502 [29].</w:t>
      </w:r>
    </w:p>
    <w:p w14:paraId="6C56C71A" w14:textId="77777777" w:rsidR="00EE5860" w:rsidRPr="00441CD0" w:rsidRDefault="00EE5860" w:rsidP="00EE5860">
      <w:pPr>
        <w:rPr>
          <w:lang w:val="en-US"/>
        </w:rPr>
      </w:pPr>
      <w:r w:rsidRPr="00441CD0">
        <w:rPr>
          <w:lang w:val="en-US"/>
        </w:rPr>
        <w:t>When the I-SMF indicates to the SMF a change of traffic offload, the SMF shall send a PFCP Session Establishment Request (for the new DNAI), a PFCP Session Deletion Request (for the old DNAI) towards the I-SMF, and a PFCP Session Modification Request for the UL CL/BP if needed. The I-SMF shall behave as described in clauses D.2.1 and D.2.2 and return a PFCP Session Establishment Response, a PFCP Session Deletion Response and a PFCP Session Modification Response if needed.</w:t>
      </w:r>
    </w:p>
    <w:p w14:paraId="58213032" w14:textId="77777777" w:rsidR="00EE5860" w:rsidRPr="00441CD0" w:rsidRDefault="00EE5860" w:rsidP="00EE5860">
      <w:pPr>
        <w:pStyle w:val="Heading3"/>
        <w:rPr>
          <w:lang w:val="x-none"/>
        </w:rPr>
      </w:pPr>
      <w:bookmarkStart w:id="7681" w:name="_Toc19717511"/>
      <w:bookmarkStart w:id="7682" w:name="_Toc27491051"/>
      <w:bookmarkStart w:id="7683" w:name="_Toc27557344"/>
      <w:bookmarkStart w:id="7684" w:name="_Toc27724261"/>
      <w:bookmarkStart w:id="7685" w:name="_Toc36031338"/>
      <w:bookmarkStart w:id="7686" w:name="_Toc36043258"/>
      <w:bookmarkStart w:id="7687" w:name="_Toc36814583"/>
      <w:bookmarkStart w:id="7688" w:name="_Toc44689449"/>
      <w:bookmarkStart w:id="7689" w:name="_Toc44924203"/>
      <w:bookmarkStart w:id="7690" w:name="_Toc51861175"/>
      <w:bookmarkStart w:id="7691" w:name="_Toc57930946"/>
      <w:bookmarkStart w:id="7692" w:name="_Toc57931576"/>
      <w:bookmarkStart w:id="7693" w:name="_Toc67499970"/>
      <w:r w:rsidRPr="00441CD0">
        <w:t>D.2.4</w:t>
      </w:r>
      <w:r w:rsidRPr="00441CD0">
        <w:tab/>
        <w:t>Traffic Usage Reporting</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0C42E2D5" w14:textId="77777777" w:rsidR="00EE5860" w:rsidRPr="00441CD0" w:rsidRDefault="00EE5860" w:rsidP="00EE5860">
      <w:pPr>
        <w:rPr>
          <w:lang w:val="en-US"/>
        </w:rPr>
      </w:pPr>
      <w:r w:rsidRPr="00441CD0">
        <w:rPr>
          <w:lang w:val="en-US"/>
        </w:rPr>
        <w:t>The SMF may request the I-SMF to report traffic usage measurements as specified in the rest of this specification.</w:t>
      </w:r>
    </w:p>
    <w:p w14:paraId="7D04B1BC" w14:textId="77777777" w:rsidR="00EE5860" w:rsidRPr="00441CD0" w:rsidRDefault="00EE5860" w:rsidP="00EE5860">
      <w:pPr>
        <w:rPr>
          <w:lang w:val="en-US"/>
        </w:rPr>
      </w:pPr>
      <w:r w:rsidRPr="00441CD0">
        <w:rPr>
          <w:lang w:val="en-US"/>
        </w:rPr>
        <w:t>The I-SMF shall report traffic usage measurements to the SMF as specified in the rest of this specification, i.e. in PFCP Session Report Request, PFCP Session Modification Response and PFCP Session Deletion Response messages.</w:t>
      </w:r>
    </w:p>
    <w:p w14:paraId="38236784" w14:textId="77777777" w:rsidR="00EE5860" w:rsidRPr="00441CD0" w:rsidRDefault="00EE5860" w:rsidP="00EE5860">
      <w:pPr>
        <w:pStyle w:val="Heading3"/>
        <w:rPr>
          <w:lang w:val="x-none"/>
        </w:rPr>
      </w:pPr>
      <w:bookmarkStart w:id="7694" w:name="_Toc19717512"/>
      <w:bookmarkStart w:id="7695" w:name="_Toc27491052"/>
      <w:bookmarkStart w:id="7696" w:name="_Toc27557345"/>
      <w:bookmarkStart w:id="7697" w:name="_Toc27724262"/>
      <w:bookmarkStart w:id="7698" w:name="_Toc36031339"/>
      <w:bookmarkStart w:id="7699" w:name="_Toc36043259"/>
      <w:bookmarkStart w:id="7700" w:name="_Toc36814584"/>
      <w:bookmarkStart w:id="7701" w:name="_Toc44689450"/>
      <w:bookmarkStart w:id="7702" w:name="_Toc44924204"/>
      <w:bookmarkStart w:id="7703" w:name="_Toc51861176"/>
      <w:bookmarkStart w:id="7704" w:name="_Toc57930947"/>
      <w:bookmarkStart w:id="7705" w:name="_Toc57931577"/>
      <w:bookmarkStart w:id="7706" w:name="_Toc67499971"/>
      <w:r w:rsidRPr="00441CD0">
        <w:t>D.2.5</w:t>
      </w:r>
      <w:r w:rsidRPr="00441CD0">
        <w:tab/>
        <w:t>Updating N4 information towards I-SMF</w:t>
      </w:r>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41471449" w14:textId="77777777" w:rsidR="00EE5860" w:rsidRDefault="00EE5860" w:rsidP="00EE5860">
      <w:pPr>
        <w:rPr>
          <w:lang w:val="en-US"/>
        </w:rPr>
      </w:pPr>
      <w:r w:rsidRPr="00441CD0">
        <w:rPr>
          <w:lang w:val="en-US"/>
        </w:rPr>
        <w:t>The SMF may send PFCP Session Modification Requests with updated PFCP rules (e.g. updated PDR, QER URR), targeting the UL CL/BP or PSA2, as specified in the rest of this specification. The I-SMF shall return PFCP Session Modification Responses accordingly.</w:t>
      </w:r>
    </w:p>
    <w:p w14:paraId="5EE20C7C" w14:textId="77777777" w:rsidR="00EE5860" w:rsidRPr="00791A39" w:rsidRDefault="00EE5860" w:rsidP="00EE5860">
      <w:pPr>
        <w:pStyle w:val="Heading3"/>
      </w:pPr>
      <w:bookmarkStart w:id="7707" w:name="_Toc44689451"/>
      <w:bookmarkStart w:id="7708" w:name="_Toc44924205"/>
      <w:bookmarkStart w:id="7709" w:name="_Toc51861177"/>
      <w:bookmarkStart w:id="7710" w:name="_Toc57930948"/>
      <w:bookmarkStart w:id="7711" w:name="_Toc57931578"/>
      <w:bookmarkStart w:id="7712" w:name="_Toc67499972"/>
      <w:r w:rsidRPr="008412F2">
        <w:t>D.2.</w:t>
      </w:r>
      <w:r>
        <w:t>6</w:t>
      </w:r>
      <w:r w:rsidRPr="008412F2">
        <w:tab/>
        <w:t>PDU session</w:t>
      </w:r>
      <w:r w:rsidRPr="00791A39">
        <w:t xml:space="preserve"> release</w:t>
      </w:r>
      <w:bookmarkEnd w:id="7707"/>
      <w:bookmarkEnd w:id="7708"/>
      <w:bookmarkEnd w:id="7709"/>
      <w:bookmarkEnd w:id="7710"/>
      <w:bookmarkEnd w:id="7711"/>
      <w:bookmarkEnd w:id="7712"/>
    </w:p>
    <w:p w14:paraId="2105D454" w14:textId="77777777" w:rsidR="00EE5860" w:rsidRDefault="00EE5860" w:rsidP="00EE5860">
      <w:pPr>
        <w:rPr>
          <w:lang w:val="en-US"/>
        </w:rPr>
      </w:pPr>
      <w:r>
        <w:t>C</w:t>
      </w:r>
      <w:r w:rsidRPr="00441CD0">
        <w:t xml:space="preserve">orresponding stage 2 </w:t>
      </w:r>
      <w:r>
        <w:t>requirements</w:t>
      </w:r>
      <w:r w:rsidRPr="00441CD0">
        <w:t xml:space="preserve"> </w:t>
      </w:r>
      <w:r>
        <w:t>are</w:t>
      </w:r>
      <w:r w:rsidRPr="00441CD0">
        <w:t xml:space="preserve"> specified in clause</w:t>
      </w:r>
      <w:r>
        <w:t>s</w:t>
      </w:r>
      <w:r w:rsidRPr="00441CD0">
        <w:t xml:space="preserve"> 4.23.</w:t>
      </w:r>
      <w:r>
        <w:t>3a</w:t>
      </w:r>
      <w:r w:rsidRPr="00441CD0">
        <w:t xml:space="preserve"> </w:t>
      </w:r>
      <w:r>
        <w:t xml:space="preserve">and </w:t>
      </w:r>
      <w:r w:rsidRPr="00441CD0">
        <w:t>4.23.</w:t>
      </w:r>
      <w:r>
        <w:t>5.2</w:t>
      </w:r>
      <w:r w:rsidRPr="00441CD0">
        <w:t xml:space="preserve"> of </w:t>
      </w:r>
      <w:r w:rsidRPr="00441CD0">
        <w:rPr>
          <w:lang w:val="en-US"/>
        </w:rPr>
        <w:t>3GPP TS 23.502 [29].</w:t>
      </w:r>
    </w:p>
    <w:p w14:paraId="77AF67D7" w14:textId="77777777" w:rsidR="00EE5860" w:rsidRDefault="00EE5860" w:rsidP="00EE5860">
      <w:pPr>
        <w:rPr>
          <w:lang w:val="en-US"/>
        </w:rPr>
      </w:pPr>
      <w:r>
        <w:rPr>
          <w:lang w:val="en-US"/>
        </w:rPr>
        <w:t>If an UL/CL or BP was inserted in the data path by the I-SMF:</w:t>
      </w:r>
    </w:p>
    <w:p w14:paraId="1F2F8E55" w14:textId="77777777" w:rsidR="00EE5860" w:rsidRDefault="00EE5860" w:rsidP="00EE5860">
      <w:pPr>
        <w:pStyle w:val="B1"/>
        <w:rPr>
          <w:lang w:val="en-US"/>
        </w:rPr>
      </w:pPr>
      <w:r>
        <w:rPr>
          <w:lang w:val="en-US"/>
        </w:rPr>
        <w:t>-</w:t>
      </w:r>
      <w:r>
        <w:rPr>
          <w:lang w:val="en-US"/>
        </w:rPr>
        <w:tab/>
        <w:t xml:space="preserve">In scenarios where the I-SMF sends a Release Request to the SMF, e.g. UE deregistration procedure, the I-SMF shall first send a </w:t>
      </w:r>
      <w:r w:rsidRPr="00C24FE1">
        <w:rPr>
          <w:lang w:val="en-US"/>
        </w:rPr>
        <w:t xml:space="preserve">PFCP Session Deletion Request </w:t>
      </w:r>
      <w:r>
        <w:rPr>
          <w:lang w:val="en-US"/>
        </w:rPr>
        <w:t xml:space="preserve">to the UL CL/BP and local PSA </w:t>
      </w:r>
      <w:r w:rsidRPr="00C24FE1">
        <w:rPr>
          <w:lang w:val="en-US"/>
        </w:rPr>
        <w:t xml:space="preserve">to </w:t>
      </w:r>
      <w:r>
        <w:rPr>
          <w:lang w:val="en-US"/>
        </w:rPr>
        <w:t>retrieve</w:t>
      </w:r>
      <w:r w:rsidRPr="00C24FE1">
        <w:rPr>
          <w:lang w:val="en-US"/>
        </w:rPr>
        <w:t xml:space="preserve"> non-zero </w:t>
      </w:r>
      <w:r>
        <w:rPr>
          <w:lang w:val="en-US"/>
        </w:rPr>
        <w:t xml:space="preserve">traffic </w:t>
      </w:r>
      <w:r w:rsidRPr="00C24FE1">
        <w:rPr>
          <w:lang w:val="en-US"/>
        </w:rPr>
        <w:t>usage report</w:t>
      </w:r>
      <w:r>
        <w:rPr>
          <w:lang w:val="en-US"/>
        </w:rPr>
        <w:t>s</w:t>
      </w:r>
      <w:r w:rsidRPr="00C24FE1">
        <w:rPr>
          <w:lang w:val="en-US"/>
        </w:rPr>
        <w:t>, before send</w:t>
      </w:r>
      <w:r>
        <w:rPr>
          <w:lang w:val="en-US"/>
        </w:rPr>
        <w:t>ing</w:t>
      </w:r>
      <w:r w:rsidRPr="00C24FE1">
        <w:rPr>
          <w:lang w:val="en-US"/>
        </w:rPr>
        <w:t xml:space="preserve"> </w:t>
      </w:r>
      <w:r>
        <w:rPr>
          <w:lang w:val="en-US"/>
        </w:rPr>
        <w:t xml:space="preserve">the Release Request over N16a to the SMF.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shall encapsulate one PFCP Session Report Request for the UL CL/BP and/or one PFCP Session Report Request for the local PSA in the Release Request sent over N16a to the SMF. The SMF shall encapsulate corresponding PFCP Session Report Response(s) in the Release Response.</w:t>
      </w:r>
      <w:r>
        <w:rPr>
          <w:lang w:val="en-US"/>
        </w:rPr>
        <w:br/>
      </w:r>
      <w:r>
        <w:rPr>
          <w:lang w:val="en-US"/>
        </w:rPr>
        <w:br/>
        <w:t>If more traffic usage measurements need to be reported to the SMF, the I-SMF shall send one or more Update Request(s) towards the SMF before sending a Release Request.</w:t>
      </w:r>
      <w:r>
        <w:rPr>
          <w:lang w:val="en-US"/>
        </w:rPr>
        <w:br/>
      </w:r>
      <w:r>
        <w:rPr>
          <w:lang w:val="en-US"/>
        </w:rPr>
        <w:br/>
      </w:r>
      <w:r w:rsidRPr="00A75316">
        <w:rPr>
          <w:lang w:val="en-US"/>
        </w:rPr>
        <w:lastRenderedPageBreak/>
        <w:t xml:space="preserve">Upon receiving </w:t>
      </w:r>
      <w:r>
        <w:rPr>
          <w:lang w:val="en-US"/>
        </w:rPr>
        <w:t xml:space="preserve">the </w:t>
      </w:r>
      <w:r w:rsidRPr="00A75316">
        <w:rPr>
          <w:lang w:val="en-US"/>
        </w:rPr>
        <w:t xml:space="preserve">Release </w:t>
      </w:r>
      <w:r>
        <w:rPr>
          <w:lang w:val="en-US"/>
        </w:rPr>
        <w:t>R</w:t>
      </w:r>
      <w:r w:rsidRPr="00A75316">
        <w:rPr>
          <w:lang w:val="en-US"/>
        </w:rPr>
        <w:t>equest</w:t>
      </w:r>
      <w:r>
        <w:rPr>
          <w:lang w:val="en-US"/>
        </w:rPr>
        <w:t xml:space="preserve"> from the I-SMF</w:t>
      </w:r>
      <w:r w:rsidRPr="00A75316">
        <w:rPr>
          <w:lang w:val="en-US"/>
        </w:rPr>
        <w:t xml:space="preserve">, the SMF shall consider </w:t>
      </w:r>
      <w:r>
        <w:rPr>
          <w:lang w:val="en-US"/>
        </w:rPr>
        <w:t xml:space="preserve">that the </w:t>
      </w:r>
      <w:r w:rsidRPr="00A75316">
        <w:rPr>
          <w:lang w:val="en-US"/>
        </w:rPr>
        <w:t xml:space="preserve">PFCP </w:t>
      </w:r>
      <w:r>
        <w:rPr>
          <w:lang w:val="en-US"/>
        </w:rPr>
        <w:t>s</w:t>
      </w:r>
      <w:r w:rsidRPr="00A75316">
        <w:rPr>
          <w:lang w:val="en-US"/>
        </w:rPr>
        <w:t xml:space="preserve">essions between </w:t>
      </w:r>
      <w:r>
        <w:rPr>
          <w:lang w:val="en-US"/>
        </w:rPr>
        <w:t xml:space="preserve">the </w:t>
      </w:r>
      <w:r w:rsidRPr="00A75316">
        <w:rPr>
          <w:lang w:val="en-US"/>
        </w:rPr>
        <w:t>I-SMF and UL</w:t>
      </w:r>
      <w:r>
        <w:rPr>
          <w:lang w:val="en-US"/>
        </w:rPr>
        <w:t xml:space="preserve"> </w:t>
      </w:r>
      <w:r w:rsidRPr="00A75316">
        <w:rPr>
          <w:lang w:val="en-US"/>
        </w:rPr>
        <w:t>CL/</w:t>
      </w:r>
      <w:r>
        <w:rPr>
          <w:lang w:val="en-US"/>
        </w:rPr>
        <w:t>BP and local PSA</w:t>
      </w:r>
      <w:r w:rsidRPr="00A75316">
        <w:rPr>
          <w:lang w:val="en-US"/>
        </w:rPr>
        <w:t xml:space="preserve"> </w:t>
      </w:r>
      <w:r>
        <w:rPr>
          <w:lang w:val="en-US"/>
        </w:rPr>
        <w:t>have been</w:t>
      </w:r>
      <w:r w:rsidRPr="00A75316">
        <w:rPr>
          <w:lang w:val="en-US"/>
        </w:rPr>
        <w:t xml:space="preserve"> deleted</w:t>
      </w:r>
      <w:r>
        <w:rPr>
          <w:lang w:val="en-US"/>
        </w:rPr>
        <w:t>.</w:t>
      </w:r>
    </w:p>
    <w:p w14:paraId="7E7403A7" w14:textId="3C2AB958" w:rsidR="00EE5860" w:rsidRPr="00441CD0" w:rsidRDefault="00EE5860" w:rsidP="00EE5860">
      <w:pPr>
        <w:pStyle w:val="B1"/>
        <w:rPr>
          <w:lang w:val="en-US"/>
        </w:rPr>
      </w:pPr>
      <w:r>
        <w:rPr>
          <w:lang w:val="en-US"/>
        </w:rPr>
        <w:t>-</w:t>
      </w:r>
      <w:r>
        <w:rPr>
          <w:lang w:val="en-US"/>
        </w:rPr>
        <w:tab/>
        <w:t xml:space="preserve">In scenarios where the I-SMF sends an Update Request to the SMF, e.g. UE initiated PDU session release,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may encapsulate one PFCP Session Report Request for the UL CL/BP and/or one PFCP Session Report Request for the local PSA in the Update Request sent over N16a to the SMF (i.e. in step 3a of </w:t>
      </w:r>
      <w:r w:rsidRPr="00140E21">
        <w:t>Figure</w:t>
      </w:r>
      <w:r>
        <w:t> </w:t>
      </w:r>
      <w:r w:rsidRPr="00140E21">
        <w:t>4.3.4.3-1</w:t>
      </w:r>
      <w:r>
        <w:t xml:space="preserve"> of </w:t>
      </w:r>
      <w:r w:rsidRPr="00441CD0">
        <w:rPr>
          <w:lang w:val="sv-SE"/>
        </w:rPr>
        <w:t>3GPP TS 23.502 [29]</w:t>
      </w:r>
      <w:r>
        <w:rPr>
          <w:lang w:val="sv-SE"/>
        </w:rPr>
        <w:t>)</w:t>
      </w:r>
      <w:r>
        <w:rPr>
          <w:lang w:val="en-US"/>
        </w:rPr>
        <w:t>). If so, the SMF shall encapsulate corresponding PFCP Session Report Response(s) in the Update Response.</w:t>
      </w:r>
      <w:r>
        <w:rPr>
          <w:lang w:val="en-US"/>
        </w:rPr>
        <w:br/>
      </w:r>
      <w:r>
        <w:rPr>
          <w:lang w:val="en-US"/>
        </w:rPr>
        <w:br/>
        <w:t xml:space="preserve">The SMF shall then </w:t>
      </w:r>
      <w:r w:rsidRPr="00441CD0">
        <w:rPr>
          <w:lang w:val="en-US"/>
        </w:rPr>
        <w:t xml:space="preserve">send two PFCP Session Deletion Requests towards the I-SMF, one for the UL CL/BP and another one for the </w:t>
      </w:r>
      <w:r>
        <w:rPr>
          <w:lang w:val="en-US"/>
        </w:rPr>
        <w:t xml:space="preserve">local PSA, in the subsequent Update Request initiated by the SMF towards the I-SMF to trigger the release of the PDU session (i.e. in step 3a of </w:t>
      </w:r>
      <w:r w:rsidRPr="00140E21">
        <w:t>Figure 4.3.4.3-1</w:t>
      </w:r>
      <w:r>
        <w:t xml:space="preserve"> of </w:t>
      </w:r>
      <w:r w:rsidRPr="00441CD0">
        <w:rPr>
          <w:lang w:val="sv-SE"/>
        </w:rPr>
        <w:t>3GPP TS 23.502 [29]</w:t>
      </w:r>
      <w:r>
        <w:rPr>
          <w:lang w:val="sv-SE"/>
        </w:rPr>
        <w:t>)</w:t>
      </w:r>
      <w:r>
        <w:rPr>
          <w:lang w:val="en-US"/>
        </w:rPr>
        <w:t xml:space="preserve">. The I-SMF shall encapsulate corresponding PFCP Session Deletion Response(s) in the Update Response (i.e. in step 14 of </w:t>
      </w:r>
      <w:r w:rsidRPr="00140E21">
        <w:t>Figure 4.3.4.3-1</w:t>
      </w:r>
      <w:r>
        <w:t xml:space="preserve"> of </w:t>
      </w:r>
      <w:r w:rsidRPr="00441CD0">
        <w:rPr>
          <w:lang w:val="sv-SE"/>
        </w:rPr>
        <w:t>3GPP TS 23.502 [29]</w:t>
      </w:r>
      <w:r>
        <w:rPr>
          <w:lang w:val="sv-SE"/>
        </w:rPr>
        <w:t>),</w:t>
      </w:r>
      <w:r>
        <w:rPr>
          <w:lang w:val="en-US"/>
        </w:rPr>
        <w:t xml:space="preserve"> including usage reports if applicable, see </w:t>
      </w:r>
      <w:r w:rsidR="00415C19">
        <w:rPr>
          <w:lang w:val="en-US"/>
        </w:rPr>
        <w:t>clause 7</w:t>
      </w:r>
      <w:r>
        <w:rPr>
          <w:lang w:val="en-US"/>
        </w:rPr>
        <w:t>.5.7.1.</w:t>
      </w:r>
      <w:r w:rsidRPr="003D6905">
        <w:rPr>
          <w:rFonts w:ascii="Calibri" w:hAnsi="Calibri"/>
          <w:color w:val="0070C0"/>
          <w:sz w:val="22"/>
          <w:szCs w:val="22"/>
        </w:rPr>
        <w:t xml:space="preserve"> </w:t>
      </w:r>
      <w:r>
        <w:rPr>
          <w:lang w:val="en-US"/>
        </w:rPr>
        <w:t>The PFCP Session Deletion Response may indicate that additional usage reports need to be signalled; if so, the</w:t>
      </w:r>
      <w:r w:rsidRPr="003D6905">
        <w:rPr>
          <w:lang w:val="en-US"/>
        </w:rPr>
        <w:t xml:space="preserve"> I-SMF </w:t>
      </w:r>
      <w:r>
        <w:rPr>
          <w:lang w:val="en-US"/>
        </w:rPr>
        <w:t xml:space="preserve">shall </w:t>
      </w:r>
      <w:r w:rsidRPr="003D6905">
        <w:rPr>
          <w:lang w:val="en-US"/>
        </w:rPr>
        <w:t>send additional Update Request</w:t>
      </w:r>
      <w:r>
        <w:rPr>
          <w:lang w:val="en-US"/>
        </w:rPr>
        <w:t>(s)</w:t>
      </w:r>
      <w:r w:rsidRPr="003D6905">
        <w:rPr>
          <w:lang w:val="en-US"/>
        </w:rPr>
        <w:t xml:space="preserve"> towards </w:t>
      </w:r>
      <w:r>
        <w:rPr>
          <w:lang w:val="en-US"/>
        </w:rPr>
        <w:t xml:space="preserve">the </w:t>
      </w:r>
      <w:r w:rsidRPr="003D6905">
        <w:rPr>
          <w:lang w:val="en-US"/>
        </w:rPr>
        <w:t>SMF</w:t>
      </w:r>
      <w:r>
        <w:rPr>
          <w:lang w:val="en-US"/>
        </w:rPr>
        <w:t xml:space="preserve"> encapsulating PFCP Session Report Requests and the SMF shall return Update Response (s) encapsulating PFCP Session Report Responses. W</w:t>
      </w:r>
      <w:r w:rsidRPr="003D6905">
        <w:rPr>
          <w:lang w:val="en-US"/>
        </w:rPr>
        <w:t>hen the last usage report has been received</w:t>
      </w:r>
      <w:r>
        <w:rPr>
          <w:lang w:val="en-US"/>
        </w:rPr>
        <w:t xml:space="preserve">, the SMF shall notify the I-SMF that the PDU session is released (in step 16a of </w:t>
      </w:r>
      <w:r w:rsidRPr="00140E21">
        <w:t>Figure 4.3.4.3-1</w:t>
      </w:r>
      <w:r>
        <w:t xml:space="preserve"> of </w:t>
      </w:r>
      <w:r w:rsidRPr="00441CD0">
        <w:rPr>
          <w:lang w:val="sv-SE"/>
        </w:rPr>
        <w:t>3GPP TS 23.502 [29]</w:t>
      </w:r>
      <w:r>
        <w:rPr>
          <w:lang w:val="sv-SE"/>
        </w:rPr>
        <w:t>).</w:t>
      </w:r>
    </w:p>
    <w:p w14:paraId="43BD2763" w14:textId="77777777" w:rsidR="00EE5860" w:rsidRPr="00441CD0" w:rsidRDefault="00EE5860" w:rsidP="00EE5860">
      <w:pPr>
        <w:pStyle w:val="Heading8"/>
      </w:pPr>
      <w:bookmarkStart w:id="7713" w:name="_Toc36031340"/>
      <w:bookmarkStart w:id="7714" w:name="_Toc36043260"/>
      <w:bookmarkStart w:id="7715" w:name="_Toc36814585"/>
      <w:bookmarkStart w:id="7716" w:name="_Toc44689452"/>
      <w:bookmarkStart w:id="7717" w:name="_Toc44924206"/>
      <w:bookmarkStart w:id="7718" w:name="_Toc51861178"/>
      <w:bookmarkStart w:id="7719" w:name="_Toc57930949"/>
      <w:bookmarkStart w:id="7720" w:name="_Toc57931579"/>
      <w:bookmarkStart w:id="7721" w:name="_Toc67499973"/>
      <w:r w:rsidRPr="00441CD0">
        <w:t>Annex E (Informative):</w:t>
      </w:r>
      <w:r w:rsidRPr="00441CD0">
        <w:br/>
        <w:t>Procedures Related to MPTCP Functionality</w:t>
      </w:r>
      <w:bookmarkEnd w:id="7713"/>
      <w:bookmarkEnd w:id="7714"/>
      <w:bookmarkEnd w:id="7715"/>
      <w:bookmarkEnd w:id="7716"/>
      <w:bookmarkEnd w:id="7717"/>
      <w:bookmarkEnd w:id="7718"/>
      <w:bookmarkEnd w:id="7719"/>
      <w:bookmarkEnd w:id="7720"/>
      <w:bookmarkEnd w:id="7721"/>
    </w:p>
    <w:p w14:paraId="4A9CD569" w14:textId="77777777" w:rsidR="00EE5860" w:rsidRPr="00441CD0" w:rsidRDefault="00EE5860" w:rsidP="00EE5860">
      <w:pPr>
        <w:pStyle w:val="Heading2"/>
      </w:pPr>
      <w:bookmarkStart w:id="7722" w:name="_Toc36031341"/>
      <w:bookmarkStart w:id="7723" w:name="_Toc36043261"/>
      <w:bookmarkStart w:id="7724" w:name="_Toc36814586"/>
      <w:bookmarkStart w:id="7725" w:name="_Toc44689453"/>
      <w:bookmarkStart w:id="7726" w:name="_Toc44924207"/>
      <w:bookmarkStart w:id="7727" w:name="_Toc51861179"/>
      <w:bookmarkStart w:id="7728" w:name="_Toc57930950"/>
      <w:bookmarkStart w:id="7729" w:name="_Toc57931580"/>
      <w:bookmarkStart w:id="7730" w:name="_Toc67499974"/>
      <w:r w:rsidRPr="00441CD0">
        <w:t>E.1</w:t>
      </w:r>
      <w:r w:rsidRPr="00441CD0">
        <w:tab/>
        <w:t>General</w:t>
      </w:r>
      <w:bookmarkEnd w:id="7722"/>
      <w:bookmarkEnd w:id="7723"/>
      <w:bookmarkEnd w:id="7724"/>
      <w:bookmarkEnd w:id="7725"/>
      <w:bookmarkEnd w:id="7726"/>
      <w:bookmarkEnd w:id="7727"/>
      <w:bookmarkEnd w:id="7728"/>
      <w:bookmarkEnd w:id="7729"/>
      <w:bookmarkEnd w:id="7730"/>
    </w:p>
    <w:p w14:paraId="7DB3EBD1" w14:textId="77777777" w:rsidR="00EE5860" w:rsidRPr="00441CD0" w:rsidRDefault="00EE5860" w:rsidP="00EE5860">
      <w:r w:rsidRPr="00441CD0">
        <w:t>This clause provides example MPTCP flows.</w:t>
      </w:r>
    </w:p>
    <w:p w14:paraId="7A6AA67C" w14:textId="77777777" w:rsidR="00EE5860" w:rsidRPr="00441CD0" w:rsidRDefault="00EE5860" w:rsidP="00EE5860">
      <w:r w:rsidRPr="00441CD0">
        <w:t>This Annex is informative and the normative descriptions in this specification and in 3GPP TS 23.501 [28], 3GPP TS 23.502 [29] and in 3GPP TS 24.193 [59], prevail over the descriptions in this Annex if there is any difference.</w:t>
      </w:r>
    </w:p>
    <w:p w14:paraId="6881E319" w14:textId="77777777" w:rsidR="00EE5860" w:rsidRPr="00441CD0" w:rsidRDefault="00EE5860" w:rsidP="00EE5860">
      <w:pPr>
        <w:pStyle w:val="Heading2"/>
      </w:pPr>
      <w:bookmarkStart w:id="7731" w:name="_Toc36031342"/>
      <w:bookmarkStart w:id="7732" w:name="_Toc36043262"/>
      <w:bookmarkStart w:id="7733" w:name="_Toc36814587"/>
      <w:bookmarkStart w:id="7734" w:name="_Toc44689454"/>
      <w:bookmarkStart w:id="7735" w:name="_Toc44924208"/>
      <w:bookmarkStart w:id="7736" w:name="_Toc51861180"/>
      <w:bookmarkStart w:id="7737" w:name="_Toc57930951"/>
      <w:bookmarkStart w:id="7738" w:name="_Toc57931581"/>
      <w:bookmarkStart w:id="7739" w:name="_Toc67499975"/>
      <w:r w:rsidRPr="00441CD0">
        <w:t>E.2</w:t>
      </w:r>
      <w:r w:rsidRPr="00441CD0">
        <w:tab/>
        <w:t>Multipath TCP Connection Setup</w:t>
      </w:r>
      <w:bookmarkEnd w:id="7731"/>
      <w:bookmarkEnd w:id="7732"/>
      <w:bookmarkEnd w:id="7733"/>
      <w:bookmarkEnd w:id="7734"/>
      <w:bookmarkEnd w:id="7735"/>
      <w:bookmarkEnd w:id="7736"/>
      <w:bookmarkEnd w:id="7737"/>
      <w:bookmarkEnd w:id="7738"/>
      <w:bookmarkEnd w:id="7739"/>
    </w:p>
    <w:p w14:paraId="59F22041" w14:textId="77777777" w:rsidR="00EE5860" w:rsidRPr="00441CD0" w:rsidRDefault="00EE5860" w:rsidP="00EE5860">
      <w:pPr>
        <w:pStyle w:val="Heading3"/>
      </w:pPr>
      <w:bookmarkStart w:id="7740" w:name="_Toc36031343"/>
      <w:bookmarkStart w:id="7741" w:name="_Toc36043263"/>
      <w:bookmarkStart w:id="7742" w:name="_Toc36814588"/>
      <w:bookmarkStart w:id="7743" w:name="_Toc44689455"/>
      <w:bookmarkStart w:id="7744" w:name="_Toc44924209"/>
      <w:bookmarkStart w:id="7745" w:name="_Toc51861181"/>
      <w:bookmarkStart w:id="7746" w:name="_Toc57930952"/>
      <w:bookmarkStart w:id="7747" w:name="_Toc57931582"/>
      <w:bookmarkStart w:id="7748" w:name="_Toc67499976"/>
      <w:r w:rsidRPr="00441CD0">
        <w:t>E.2.1</w:t>
      </w:r>
      <w:r w:rsidRPr="00441CD0">
        <w:tab/>
        <w:t>General</w:t>
      </w:r>
      <w:bookmarkEnd w:id="7740"/>
      <w:bookmarkEnd w:id="7741"/>
      <w:bookmarkEnd w:id="7742"/>
      <w:bookmarkEnd w:id="7743"/>
      <w:bookmarkEnd w:id="7744"/>
      <w:bookmarkEnd w:id="7745"/>
      <w:bookmarkEnd w:id="7746"/>
      <w:bookmarkEnd w:id="7747"/>
      <w:bookmarkEnd w:id="7748"/>
    </w:p>
    <w:p w14:paraId="38CC4637" w14:textId="77777777" w:rsidR="00EE5860" w:rsidRDefault="00EE5860" w:rsidP="00EE5860">
      <w:bookmarkStart w:id="7749" w:name="_Toc36031344"/>
      <w:bookmarkStart w:id="7750" w:name="_Toc36043264"/>
      <w:bookmarkStart w:id="7751" w:name="_Toc36814589"/>
      <w:bookmarkStart w:id="7752" w:name="_Toc44689456"/>
      <w:bookmarkStart w:id="7753" w:name="_Toc44924210"/>
      <w:bookmarkStart w:id="7754" w:name="_Toc51861182"/>
      <w:r w:rsidRPr="00441CD0">
        <w:t>Multipath TCP Connection is setup between the MPTCP Client in the UE and the MPTCP Proxy in the UPF (PSA). The outgoing Multipath is initiated by the MPTCP Client in the UE towards the MPTCP Proxy in the UPF.</w:t>
      </w:r>
    </w:p>
    <w:p w14:paraId="0FAE7557" w14:textId="77777777" w:rsidR="00EE5860" w:rsidRPr="00441CD0" w:rsidRDefault="00EE5860" w:rsidP="00EE5860">
      <w:pPr>
        <w:pStyle w:val="NO"/>
      </w:pPr>
      <w:r>
        <w:t>NOTE:</w:t>
      </w:r>
      <w:r>
        <w:tab/>
      </w:r>
      <w:r w:rsidRPr="00441CD0">
        <w:t xml:space="preserve">The incoming Multipath </w:t>
      </w:r>
      <w:r>
        <w:t xml:space="preserve">which </w:t>
      </w:r>
      <w:r w:rsidRPr="00441CD0">
        <w:t xml:space="preserve">is </w:t>
      </w:r>
      <w:r>
        <w:t xml:space="preserve">assumed to be </w:t>
      </w:r>
      <w:r w:rsidRPr="00441CD0">
        <w:t>initiated by the MPTCP Proxy in the UPF towards the MPTCP Client in the UE</w:t>
      </w:r>
      <w:r>
        <w:t xml:space="preserve"> is not supported in this release of the specification</w:t>
      </w:r>
      <w:r w:rsidRPr="00441CD0">
        <w:t>.</w:t>
      </w:r>
    </w:p>
    <w:p w14:paraId="32D8376A" w14:textId="77777777" w:rsidR="00EE5860" w:rsidRPr="00441CD0" w:rsidRDefault="00EE5860" w:rsidP="00EE5860">
      <w:r w:rsidRPr="00441CD0">
        <w:t>The RTT TCP Convert Protocol (specified in IETF RFC </w:t>
      </w:r>
      <w:r>
        <w:t>8803</w:t>
      </w:r>
      <w:r w:rsidRPr="00441CD0">
        <w:t> [60]) is used to setup Multipath TCP connection and used for data exchange. The MPTCP Proxy implements the Transport Converter functionality.</w:t>
      </w:r>
    </w:p>
    <w:p w14:paraId="2BD2A8D0" w14:textId="77777777" w:rsidR="00EE5860" w:rsidRPr="00441CD0" w:rsidRDefault="00EE5860" w:rsidP="00EE5860">
      <w:pPr>
        <w:pStyle w:val="Heading3"/>
      </w:pPr>
      <w:bookmarkStart w:id="7755" w:name="_Toc57930953"/>
      <w:bookmarkStart w:id="7756" w:name="_Toc57931583"/>
      <w:bookmarkStart w:id="7757" w:name="_Toc67499977"/>
      <w:r w:rsidRPr="00441CD0">
        <w:t>E.2.2</w:t>
      </w:r>
      <w:r w:rsidRPr="00441CD0">
        <w:tab/>
        <w:t>Outgoing Multipath TCP Connection Setup</w:t>
      </w:r>
      <w:bookmarkEnd w:id="7749"/>
      <w:bookmarkEnd w:id="7750"/>
      <w:bookmarkEnd w:id="7751"/>
      <w:bookmarkEnd w:id="7752"/>
      <w:bookmarkEnd w:id="7753"/>
      <w:bookmarkEnd w:id="7754"/>
      <w:bookmarkEnd w:id="7755"/>
      <w:bookmarkEnd w:id="7756"/>
      <w:bookmarkEnd w:id="7757"/>
    </w:p>
    <w:p w14:paraId="4BA2FC18" w14:textId="77777777" w:rsidR="00EE5860" w:rsidRPr="00441CD0" w:rsidRDefault="00EE5860" w:rsidP="00EE5860">
      <w:r w:rsidRPr="00441CD0">
        <w:rPr>
          <w:rFonts w:hint="eastAsia"/>
        </w:rPr>
        <w:t xml:space="preserve">Figure </w:t>
      </w:r>
      <w:r w:rsidRPr="00441CD0">
        <w:t>E.2.2-1</w:t>
      </w:r>
      <w:r w:rsidRPr="00441CD0">
        <w:rPr>
          <w:rFonts w:hint="eastAsia"/>
        </w:rPr>
        <w:t xml:space="preserve"> describes the establishment of an outgoing </w:t>
      </w:r>
      <w:r w:rsidRPr="00441CD0">
        <w:t xml:space="preserve">multipath </w:t>
      </w:r>
      <w:r w:rsidRPr="00441CD0">
        <w:rPr>
          <w:rFonts w:hint="eastAsia"/>
        </w:rPr>
        <w:t>TCP connection through a Transport Converter.</w:t>
      </w:r>
    </w:p>
    <w:p w14:paraId="46ADF7F7" w14:textId="77777777" w:rsidR="00EE5860" w:rsidRPr="00441CD0" w:rsidRDefault="00EE5860" w:rsidP="00EE5860">
      <w:r w:rsidRPr="00441CD0">
        <w:t>The MPTCP Client initiates a Multipath TCP connection towards the Transport Converter, by sending a SYN with the MP_CAPABLE option (MPC in Figure E.2.2-1). The SYN includes the address and port number of the Server (i.e. remote host), that are extracted by the Transport Converter and used to initiate a Multipath TCP connection towards this Server. As the Server does not support Multipath TCP, it replies with a SYN+ACK that does not contain the MP_CAPABLE option. The Transport Converter notes that the connection with the Server does not support Multipath TCP and returns the extended TCP header received from the Server to the Client.</w:t>
      </w:r>
    </w:p>
    <w:p w14:paraId="1B0E9101" w14:textId="77777777" w:rsidR="00EE5860" w:rsidRPr="00441CD0" w:rsidRDefault="00EE5860" w:rsidP="00EE5860">
      <w:pPr>
        <w:pStyle w:val="TH"/>
        <w:rPr>
          <w:rFonts w:cs="Arial"/>
          <w:bCs/>
          <w:lang w:val="en-US" w:eastAsia="zh-CN"/>
        </w:rPr>
      </w:pPr>
      <w:r w:rsidRPr="00441CD0">
        <w:rPr>
          <w:noProof/>
        </w:rPr>
        <w:object w:dxaOrig="13234" w:dyaOrig="3591" w14:anchorId="48169744">
          <v:shape id="_x0000_i1037" type="#_x0000_t75" style="width:419.5pt;height:113.35pt" o:ole="">
            <v:imagedata r:id="rId35" o:title=""/>
          </v:shape>
          <o:OLEObject Type="Embed" ProgID="Visio.Drawing.11" ShapeID="_x0000_i1037" DrawAspect="Content" ObjectID="_1678112843" r:id="rId36"/>
        </w:object>
      </w:r>
    </w:p>
    <w:p w14:paraId="18DD97C7" w14:textId="77777777" w:rsidR="00EE5860" w:rsidRPr="00441CD0" w:rsidRDefault="00EE5860" w:rsidP="00EE5860">
      <w:pPr>
        <w:pStyle w:val="TF"/>
      </w:pPr>
      <w:r w:rsidRPr="00441CD0">
        <w:rPr>
          <w:rFonts w:hint="eastAsia"/>
        </w:rPr>
        <w:t xml:space="preserve">Figure </w:t>
      </w:r>
      <w:r w:rsidRPr="00441CD0">
        <w:t>E.2.2-1</w:t>
      </w:r>
      <w:r w:rsidRPr="00441CD0">
        <w:rPr>
          <w:rFonts w:hint="eastAsia"/>
        </w:rPr>
        <w:t xml:space="preserve"> </w:t>
      </w:r>
      <w:r w:rsidRPr="00441CD0">
        <w:t>–</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14:paraId="08145A8E" w14:textId="77777777" w:rsidR="00EE5860" w:rsidRPr="00441CD0" w:rsidRDefault="00EE5860" w:rsidP="00EE5860">
      <w:pPr>
        <w:pStyle w:val="Heading3"/>
      </w:pPr>
      <w:bookmarkStart w:id="7758" w:name="_Toc36031345"/>
      <w:bookmarkStart w:id="7759" w:name="_Toc36043265"/>
      <w:bookmarkStart w:id="7760" w:name="_Toc36814590"/>
      <w:bookmarkStart w:id="7761" w:name="_Toc44689457"/>
      <w:bookmarkStart w:id="7762" w:name="_Toc44924211"/>
      <w:bookmarkStart w:id="7763" w:name="_Toc51861183"/>
      <w:bookmarkStart w:id="7764" w:name="_Toc57930954"/>
      <w:bookmarkStart w:id="7765" w:name="_Toc57931584"/>
      <w:bookmarkStart w:id="7766" w:name="_Toc36031346"/>
      <w:bookmarkStart w:id="7767" w:name="_Toc36043266"/>
      <w:bookmarkStart w:id="7768" w:name="_Toc36814591"/>
      <w:bookmarkStart w:id="7769" w:name="_Toc44689458"/>
      <w:bookmarkStart w:id="7770" w:name="_Toc44924212"/>
      <w:bookmarkStart w:id="7771" w:name="_Toc51861184"/>
      <w:bookmarkStart w:id="7772" w:name="_Toc67499978"/>
      <w:r w:rsidRPr="00441CD0">
        <w:t>E.2.3</w:t>
      </w:r>
      <w:r w:rsidRPr="00441CD0">
        <w:tab/>
        <w:t>Incoming Multipath TCP Connection Setup</w:t>
      </w:r>
      <w:bookmarkEnd w:id="7758"/>
      <w:bookmarkEnd w:id="7759"/>
      <w:bookmarkEnd w:id="7760"/>
      <w:bookmarkEnd w:id="7761"/>
      <w:bookmarkEnd w:id="7762"/>
      <w:bookmarkEnd w:id="7763"/>
      <w:bookmarkEnd w:id="7764"/>
      <w:bookmarkEnd w:id="7765"/>
      <w:bookmarkEnd w:id="7772"/>
    </w:p>
    <w:p w14:paraId="0FE2A1FA" w14:textId="77777777" w:rsidR="00EE5860" w:rsidRPr="00441CD0" w:rsidRDefault="00EE5860" w:rsidP="00EE5860">
      <w:r w:rsidRPr="00441CD0">
        <w:t xml:space="preserve">Incoming Multipath TCP Connection Setup </w:t>
      </w:r>
      <w:r>
        <w:t>as described in clause 5.2 of IETF RFC 8803 [60] is not supported in this release of the specification.</w:t>
      </w:r>
    </w:p>
    <w:p w14:paraId="046CA3A1" w14:textId="77777777" w:rsidR="00EE5860" w:rsidRPr="00441CD0" w:rsidRDefault="00EE5860" w:rsidP="00EE5860">
      <w:pPr>
        <w:pStyle w:val="Heading3"/>
      </w:pPr>
      <w:bookmarkStart w:id="7773" w:name="_Toc57930955"/>
      <w:bookmarkStart w:id="7774" w:name="_Toc57931585"/>
      <w:bookmarkStart w:id="7775" w:name="_Toc67499979"/>
      <w:r w:rsidRPr="00441CD0">
        <w:t>E.2.4</w:t>
      </w:r>
      <w:r w:rsidRPr="00441CD0">
        <w:tab/>
        <w:t>MPTCP Session Entry Stored in MPTCP Proxy</w:t>
      </w:r>
      <w:bookmarkEnd w:id="7766"/>
      <w:bookmarkEnd w:id="7767"/>
      <w:bookmarkEnd w:id="7768"/>
      <w:bookmarkEnd w:id="7769"/>
      <w:bookmarkEnd w:id="7770"/>
      <w:bookmarkEnd w:id="7771"/>
      <w:bookmarkEnd w:id="7773"/>
      <w:bookmarkEnd w:id="7774"/>
      <w:bookmarkEnd w:id="7775"/>
    </w:p>
    <w:p w14:paraId="56CE069E" w14:textId="77777777" w:rsidR="00EE5860" w:rsidRPr="00441CD0" w:rsidRDefault="00EE5860" w:rsidP="00EE5860">
      <w:r w:rsidRPr="00441CD0">
        <w:t>Once Multipath TCP Connection is successfully setup between the MPTCP Client in the UE and the MPTCP Proxy in the UPF, the MPTCP Proxy stores the MPTCP session entry in its storage.</w:t>
      </w:r>
    </w:p>
    <w:p w14:paraId="38E0BEE7" w14:textId="77777777" w:rsidR="00EE5860" w:rsidRPr="00441CD0" w:rsidRDefault="00EE5860" w:rsidP="00EE5860">
      <w:r w:rsidRPr="00441CD0">
        <w:t>The MPTCP session entry includes the following information:</w:t>
      </w:r>
    </w:p>
    <w:p w14:paraId="21088627"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 xml:space="preserve">IP address and </w:t>
      </w:r>
      <w:r w:rsidRPr="00441CD0">
        <w:t xml:space="preserve">its TCP </w:t>
      </w:r>
      <w:r w:rsidRPr="00441CD0">
        <w:rPr>
          <w:rFonts w:hint="eastAsia"/>
        </w:rPr>
        <w:t>port</w:t>
      </w:r>
      <w:r w:rsidRPr="00441CD0">
        <w:t>;</w:t>
      </w:r>
    </w:p>
    <w:p w14:paraId="5F0F3EAA" w14:textId="77777777" w:rsidR="00EE5860" w:rsidRPr="00441CD0" w:rsidRDefault="00EE5860" w:rsidP="00EE5860">
      <w:pPr>
        <w:pStyle w:val="B1"/>
      </w:pPr>
      <w:r w:rsidRPr="00441CD0">
        <w:t>-</w:t>
      </w:r>
      <w:r w:rsidRPr="00441CD0">
        <w:tab/>
        <w:t xml:space="preserve">UE's </w:t>
      </w:r>
      <w:r w:rsidRPr="00441CD0">
        <w:rPr>
          <w:rFonts w:hint="eastAsia"/>
        </w:rPr>
        <w:t>MA</w:t>
      </w:r>
      <w:r w:rsidRPr="00441CD0">
        <w:t>-</w:t>
      </w:r>
      <w:r w:rsidRPr="00441CD0">
        <w:rPr>
          <w:rFonts w:hint="eastAsia"/>
        </w:rPr>
        <w:t xml:space="preserve">PDU session IP address and </w:t>
      </w:r>
      <w:r w:rsidRPr="00441CD0">
        <w:t xml:space="preserve">its TCP </w:t>
      </w:r>
      <w:r w:rsidRPr="00441CD0">
        <w:rPr>
          <w:rFonts w:hint="eastAsia"/>
        </w:rPr>
        <w:t>port</w:t>
      </w:r>
      <w:r w:rsidRPr="00441CD0">
        <w:t>, if the MA-PDU session IP address is used by MPTCP Proxy for IP translation;</w:t>
      </w:r>
    </w:p>
    <w:p w14:paraId="66E3D7F2" w14:textId="77777777" w:rsidR="00EE5860" w:rsidRPr="00441CD0" w:rsidRDefault="00EE5860" w:rsidP="00EE5860">
      <w:pPr>
        <w:pStyle w:val="B1"/>
      </w:pPr>
      <w:r w:rsidRPr="00441CD0">
        <w:t>-</w:t>
      </w:r>
      <w:r w:rsidRPr="00441CD0">
        <w:tab/>
        <w:t>N6 routable IP address and its TCP port, if N6 routable IP address is used by the MPTCP Proxy for IP translation;</w:t>
      </w:r>
    </w:p>
    <w:p w14:paraId="4DE05719"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327A4169"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w:t>
      </w:r>
      <w:r w:rsidRPr="00441CD0">
        <w:t xml:space="preserve">the </w:t>
      </w:r>
      <w:r w:rsidRPr="00441CD0">
        <w:rPr>
          <w:rFonts w:hint="eastAsia"/>
        </w:rPr>
        <w:t xml:space="preserve">MPTCP Proxy </w:t>
      </w:r>
      <w:r w:rsidRPr="00441CD0">
        <w:t xml:space="preserve">for IP translation when receiving uplink </w:t>
      </w:r>
      <w:r w:rsidRPr="00441CD0">
        <w:rPr>
          <w:rFonts w:hint="eastAsia"/>
        </w:rPr>
        <w:t>or</w:t>
      </w:r>
      <w:r w:rsidRPr="00441CD0">
        <w:t xml:space="preserve"> downlink MPTCP traffic.</w:t>
      </w:r>
    </w:p>
    <w:p w14:paraId="172C1F21" w14:textId="77777777" w:rsidR="00EE5860" w:rsidRPr="00441CD0" w:rsidRDefault="00EE5860" w:rsidP="00EE5860">
      <w:pPr>
        <w:pStyle w:val="Heading2"/>
      </w:pPr>
      <w:bookmarkStart w:id="7776" w:name="_Toc36031347"/>
      <w:bookmarkStart w:id="7777" w:name="_Toc36043267"/>
      <w:bookmarkStart w:id="7778" w:name="_Toc36814592"/>
      <w:bookmarkStart w:id="7779" w:name="_Toc44689459"/>
      <w:bookmarkStart w:id="7780" w:name="_Toc44924213"/>
      <w:bookmarkStart w:id="7781" w:name="_Toc51861185"/>
      <w:bookmarkStart w:id="7782" w:name="_Toc57930956"/>
      <w:bookmarkStart w:id="7783" w:name="_Toc57931586"/>
      <w:bookmarkStart w:id="7784" w:name="_Toc67499980"/>
      <w:r w:rsidRPr="00441CD0">
        <w:t>E.3</w:t>
      </w:r>
      <w:r w:rsidRPr="00441CD0">
        <w:tab/>
        <w:t>IP Translation Procedure</w:t>
      </w:r>
      <w:bookmarkEnd w:id="7776"/>
      <w:bookmarkEnd w:id="7777"/>
      <w:bookmarkEnd w:id="7778"/>
      <w:bookmarkEnd w:id="7779"/>
      <w:bookmarkEnd w:id="7780"/>
      <w:bookmarkEnd w:id="7781"/>
      <w:bookmarkEnd w:id="7782"/>
      <w:bookmarkEnd w:id="7783"/>
      <w:bookmarkEnd w:id="7784"/>
    </w:p>
    <w:p w14:paraId="12B3017E" w14:textId="77777777" w:rsidR="00EE5860" w:rsidRPr="00441CD0" w:rsidRDefault="00EE5860" w:rsidP="00EE5860">
      <w:pPr>
        <w:pStyle w:val="Heading3"/>
      </w:pPr>
      <w:bookmarkStart w:id="7785" w:name="_Toc36031348"/>
      <w:bookmarkStart w:id="7786" w:name="_Toc36043268"/>
      <w:bookmarkStart w:id="7787" w:name="_Toc36814593"/>
      <w:bookmarkStart w:id="7788" w:name="_Toc44689460"/>
      <w:bookmarkStart w:id="7789" w:name="_Toc44924214"/>
      <w:bookmarkStart w:id="7790" w:name="_Toc51861186"/>
      <w:bookmarkStart w:id="7791" w:name="_Toc57930957"/>
      <w:bookmarkStart w:id="7792" w:name="_Toc57931587"/>
      <w:bookmarkStart w:id="7793" w:name="_Toc67499981"/>
      <w:r w:rsidRPr="00441CD0">
        <w:t>E.3.1</w:t>
      </w:r>
      <w:r w:rsidRPr="00441CD0">
        <w:tab/>
        <w:t>General</w:t>
      </w:r>
      <w:bookmarkEnd w:id="7785"/>
      <w:bookmarkEnd w:id="7786"/>
      <w:bookmarkEnd w:id="7787"/>
      <w:bookmarkEnd w:id="7788"/>
      <w:bookmarkEnd w:id="7789"/>
      <w:bookmarkEnd w:id="7790"/>
      <w:bookmarkEnd w:id="7791"/>
      <w:bookmarkEnd w:id="7792"/>
      <w:bookmarkEnd w:id="7793"/>
    </w:p>
    <w:p w14:paraId="784D03B4" w14:textId="77777777" w:rsidR="00EE5860" w:rsidRPr="00441CD0" w:rsidRDefault="00EE5860" w:rsidP="00EE5860">
      <w:r w:rsidRPr="00441CD0">
        <w:t>On receiving uplink or downlink MPTCP traffic, the UPF internally forwards the MPTCP traffic to the MPTCP Proxy</w:t>
      </w:r>
      <w:r w:rsidRPr="00441CD0">
        <w:rPr>
          <w:rFonts w:hint="eastAsia"/>
          <w:lang w:eastAsia="zh-CN"/>
        </w:rPr>
        <w:t xml:space="preserve">. The MPTCP Proxy detects the MPTCP traffic is for data exchange, and performs </w:t>
      </w:r>
      <w:r w:rsidRPr="00441CD0">
        <w:t>IP translation</w:t>
      </w:r>
      <w:r w:rsidRPr="00441CD0">
        <w:rPr>
          <w:rFonts w:hint="eastAsia"/>
          <w:lang w:eastAsia="zh-CN"/>
        </w:rPr>
        <w:t xml:space="preserve"> before sending out the translated MPTCP traffic</w:t>
      </w:r>
      <w:r w:rsidRPr="00441CD0">
        <w:t>.</w:t>
      </w:r>
    </w:p>
    <w:p w14:paraId="3D9414CA" w14:textId="77777777" w:rsidR="00EE5860" w:rsidRPr="00441CD0" w:rsidRDefault="00EE5860" w:rsidP="00EE5860">
      <w:r w:rsidRPr="00441CD0">
        <w:t>Figure E.3.1-1 illustrates the IP translation model for uplink and downlink MPTCP traffics, both on the UE side and the UPF side.</w:t>
      </w:r>
    </w:p>
    <w:p w14:paraId="74EE61B8" w14:textId="77777777" w:rsidR="00EE5860" w:rsidRPr="00441CD0" w:rsidRDefault="00EE5860" w:rsidP="00EE5860">
      <w:pPr>
        <w:pStyle w:val="TH"/>
        <w:rPr>
          <w:lang w:val="en-US" w:eastAsia="zh-CN"/>
        </w:rPr>
      </w:pPr>
      <w:r w:rsidRPr="00441CD0">
        <w:rPr>
          <w:lang w:val="en-US" w:eastAsia="zh-CN"/>
        </w:rPr>
        <w:object w:dxaOrig="15450" w:dyaOrig="7315" w14:anchorId="25B5EBFD">
          <v:shape id="_x0000_i1038" type="#_x0000_t75" style="width:462.65pt;height:218.15pt" o:ole="">
            <v:imagedata r:id="rId37" o:title=""/>
          </v:shape>
          <o:OLEObject Type="Embed" ProgID="Visio.Drawing.11" ShapeID="_x0000_i1038" DrawAspect="Content" ObjectID="_1678112844" r:id="rId38"/>
        </w:object>
      </w:r>
    </w:p>
    <w:p w14:paraId="7827D5F6" w14:textId="77777777" w:rsidR="00EE5860" w:rsidRPr="00441CD0" w:rsidRDefault="00EE5860" w:rsidP="00EE5860">
      <w:pPr>
        <w:pStyle w:val="TF"/>
        <w:rPr>
          <w:lang w:val="en-US" w:eastAsia="zh-CN"/>
        </w:rPr>
      </w:pPr>
      <w:r w:rsidRPr="00441CD0">
        <w:rPr>
          <w:lang w:val="en-US" w:eastAsia="zh-CN"/>
        </w:rPr>
        <w:t>Figure E.3.1-1 IP Translation Model</w:t>
      </w:r>
    </w:p>
    <w:p w14:paraId="2B4843F7" w14:textId="77777777" w:rsidR="00EE5860" w:rsidRPr="00441CD0" w:rsidRDefault="00EE5860" w:rsidP="00EE5860">
      <w:r w:rsidRPr="00441CD0">
        <w:t xml:space="preserve">When UE's MA-PDU session IP address is used by MPTCP Proxy for IP translation, port collision and port exhaustion can potentially occur because the UE also uses the MA-PDU session IP address for non-MPTCP traffic. To avoid this, </w:t>
      </w:r>
      <w:r w:rsidRPr="00441CD0">
        <w:rPr>
          <w:rFonts w:hint="eastAsia"/>
          <w:lang w:eastAsia="zh-CN"/>
        </w:rPr>
        <w:t>a</w:t>
      </w:r>
      <w:r w:rsidRPr="00441CD0">
        <w:t xml:space="preserve"> N6 routable IP address </w:t>
      </w:r>
      <w:r w:rsidRPr="00441CD0">
        <w:rPr>
          <w:rFonts w:hint="eastAsia"/>
          <w:lang w:eastAsia="zh-CN"/>
        </w:rPr>
        <w:t xml:space="preserve">can be used by the MPTCP Proxy for </w:t>
      </w:r>
      <w:r w:rsidRPr="00441CD0">
        <w:t>IP translation, based on the UPF implementation.</w:t>
      </w:r>
    </w:p>
    <w:p w14:paraId="0E642F7A" w14:textId="77777777" w:rsidR="00EE5860" w:rsidRPr="00441CD0" w:rsidRDefault="00EE5860" w:rsidP="00EE5860">
      <w:pPr>
        <w:pStyle w:val="Heading3"/>
      </w:pPr>
      <w:bookmarkStart w:id="7794" w:name="_Toc36031349"/>
      <w:bookmarkStart w:id="7795" w:name="_Toc36043269"/>
      <w:bookmarkStart w:id="7796" w:name="_Toc36814594"/>
      <w:bookmarkStart w:id="7797" w:name="_Toc44689461"/>
      <w:bookmarkStart w:id="7798" w:name="_Toc44924215"/>
      <w:bookmarkStart w:id="7799" w:name="_Toc51861187"/>
      <w:bookmarkStart w:id="7800" w:name="_Toc57930958"/>
      <w:bookmarkStart w:id="7801" w:name="_Toc57931588"/>
      <w:bookmarkStart w:id="7802" w:name="_Toc67499982"/>
      <w:r w:rsidRPr="00441CD0">
        <w:t>E.3.2</w:t>
      </w:r>
      <w:r w:rsidRPr="00441CD0">
        <w:tab/>
        <w:t>IP Translation on Uplink IP Packets</w:t>
      </w:r>
      <w:bookmarkEnd w:id="7794"/>
      <w:bookmarkEnd w:id="7795"/>
      <w:bookmarkEnd w:id="7796"/>
      <w:bookmarkEnd w:id="7797"/>
      <w:bookmarkEnd w:id="7798"/>
      <w:bookmarkEnd w:id="7799"/>
      <w:bookmarkEnd w:id="7800"/>
      <w:bookmarkEnd w:id="7801"/>
      <w:bookmarkEnd w:id="7802"/>
    </w:p>
    <w:p w14:paraId="347E1F82" w14:textId="77777777" w:rsidR="00EE5860" w:rsidRPr="00441CD0" w:rsidRDefault="00EE5860" w:rsidP="00EE5860">
      <w:pPr>
        <w:rPr>
          <w:lang w:val="en-US" w:eastAsia="zh-CN"/>
        </w:rPr>
      </w:pPr>
      <w:r w:rsidRPr="00441CD0">
        <w:rPr>
          <w:lang w:val="en-US" w:eastAsia="zh-CN"/>
        </w:rPr>
        <w:t>Once uplink MPTCP traffic is detected by the UPF, the UPF internally forwards the uplink IP packets to the MPTCP Proxy.</w:t>
      </w:r>
    </w:p>
    <w:p w14:paraId="658B7CF1"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uplink IP packets, based on the stored MPTCP session entry:</w:t>
      </w:r>
    </w:p>
    <w:p w14:paraId="334504AA" w14:textId="77777777" w:rsidR="00EE5860" w:rsidRPr="00441CD0" w:rsidRDefault="00EE5860" w:rsidP="00EE5860">
      <w:pPr>
        <w:pStyle w:val="B1"/>
      </w:pPr>
      <w:r w:rsidRPr="00441CD0">
        <w:t>-</w:t>
      </w:r>
      <w:r w:rsidRPr="00441CD0">
        <w:tab/>
        <w:t>replace the source IP address and port, from the UE link-specific multipath IP@ and its port, to the UE's MA-PDU session IP@ and its port (or N6 routable IP@ and its port);</w:t>
      </w:r>
    </w:p>
    <w:p w14:paraId="79D0C2CC" w14:textId="77777777" w:rsidR="00EE5860" w:rsidRPr="00441CD0" w:rsidRDefault="00EE5860" w:rsidP="00EE5860">
      <w:pPr>
        <w:pStyle w:val="B1"/>
      </w:pPr>
      <w:r w:rsidRPr="00441CD0">
        <w:t>-</w:t>
      </w:r>
      <w:r w:rsidRPr="00441CD0">
        <w:tab/>
        <w:t>replace the destination IP address and port, from the MPTCP Proxy IP@ and its port, to the remote host IP@ and its port.</w:t>
      </w:r>
    </w:p>
    <w:p w14:paraId="58CE1288" w14:textId="77777777" w:rsidR="00EE5860" w:rsidRPr="00441CD0" w:rsidRDefault="00EE5860" w:rsidP="00EE5860">
      <w:pPr>
        <w:rPr>
          <w:lang w:val="en-US" w:eastAsia="zh-CN"/>
        </w:rPr>
      </w:pPr>
      <w:r w:rsidRPr="00441CD0">
        <w:rPr>
          <w:lang w:val="en-US" w:eastAsia="zh-CN"/>
        </w:rPr>
        <w:t>After performing IP translation, the MPTCP Proxy forwards the translated uplink IP packets to N6 interface.</w:t>
      </w:r>
    </w:p>
    <w:p w14:paraId="74A9C026" w14:textId="77777777" w:rsidR="00EE5860" w:rsidRPr="00441CD0" w:rsidRDefault="00EE5860" w:rsidP="00EE5860">
      <w:pPr>
        <w:pStyle w:val="Heading3"/>
      </w:pPr>
      <w:bookmarkStart w:id="7803" w:name="_Toc36031350"/>
      <w:bookmarkStart w:id="7804" w:name="_Toc36043270"/>
      <w:bookmarkStart w:id="7805" w:name="_Toc36814595"/>
      <w:bookmarkStart w:id="7806" w:name="_Toc44689462"/>
      <w:bookmarkStart w:id="7807" w:name="_Toc44924216"/>
      <w:bookmarkStart w:id="7808" w:name="_Toc51861188"/>
      <w:bookmarkStart w:id="7809" w:name="_Toc57930959"/>
      <w:bookmarkStart w:id="7810" w:name="_Toc57931589"/>
      <w:bookmarkStart w:id="7811" w:name="_Toc67499983"/>
      <w:r w:rsidRPr="00441CD0">
        <w:t>E.3.3</w:t>
      </w:r>
      <w:r w:rsidRPr="00441CD0">
        <w:tab/>
        <w:t>IP Translation on Downlink IP Packets</w:t>
      </w:r>
      <w:bookmarkEnd w:id="7803"/>
      <w:bookmarkEnd w:id="7804"/>
      <w:bookmarkEnd w:id="7805"/>
      <w:bookmarkEnd w:id="7806"/>
      <w:bookmarkEnd w:id="7807"/>
      <w:bookmarkEnd w:id="7808"/>
      <w:bookmarkEnd w:id="7809"/>
      <w:bookmarkEnd w:id="7810"/>
      <w:bookmarkEnd w:id="7811"/>
    </w:p>
    <w:p w14:paraId="2F3D5C5B" w14:textId="77777777" w:rsidR="00EE5860" w:rsidRPr="00441CD0" w:rsidRDefault="00EE5860" w:rsidP="00EE5860">
      <w:pPr>
        <w:rPr>
          <w:lang w:val="en-US" w:eastAsia="zh-CN"/>
        </w:rPr>
      </w:pPr>
      <w:r w:rsidRPr="00441CD0">
        <w:rPr>
          <w:lang w:val="en-US" w:eastAsia="zh-CN"/>
        </w:rPr>
        <w:t xml:space="preserve">Once downlink MPTCP traffic is detected by </w:t>
      </w:r>
      <w:r w:rsidRPr="00441CD0">
        <w:rPr>
          <w:rFonts w:hint="eastAsia"/>
          <w:lang w:val="en-US" w:eastAsia="zh-CN"/>
        </w:rPr>
        <w:t xml:space="preserve">the </w:t>
      </w:r>
      <w:r w:rsidRPr="00441CD0">
        <w:rPr>
          <w:lang w:val="en-US" w:eastAsia="zh-CN"/>
        </w:rPr>
        <w:t>UPF, the UPF internally forwards the downlink IP packets to the MPTCP Proxy.</w:t>
      </w:r>
    </w:p>
    <w:p w14:paraId="600CCDEC"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w:t>
      </w:r>
      <w:r w:rsidRPr="00441CD0">
        <w:rPr>
          <w:rFonts w:hint="eastAsia"/>
          <w:lang w:val="en-US" w:eastAsia="zh-CN"/>
        </w:rPr>
        <w:t>downlink</w:t>
      </w:r>
      <w:r w:rsidRPr="00441CD0">
        <w:rPr>
          <w:lang w:val="en-US" w:eastAsia="zh-CN"/>
        </w:rPr>
        <w:t xml:space="preserve"> IP packets, based on the stored MPTCP session entry:</w:t>
      </w:r>
    </w:p>
    <w:p w14:paraId="6644BFC8" w14:textId="77777777" w:rsidR="00EE5860" w:rsidRPr="00441CD0" w:rsidRDefault="00EE5860" w:rsidP="00EE5860">
      <w:pPr>
        <w:pStyle w:val="B1"/>
      </w:pPr>
      <w:r w:rsidRPr="00441CD0">
        <w:t>-</w:t>
      </w:r>
      <w:r w:rsidRPr="00441CD0">
        <w:tab/>
        <w:t>replace the source IP address and port, from the remote host IP@ and its port, to the MPTCP Proxy IP@ and its port;</w:t>
      </w:r>
    </w:p>
    <w:p w14:paraId="767E4ED1" w14:textId="77777777" w:rsidR="00EE5860" w:rsidRPr="00441CD0" w:rsidRDefault="00EE5860" w:rsidP="00EE5860">
      <w:pPr>
        <w:pStyle w:val="B1"/>
      </w:pPr>
      <w:r w:rsidRPr="00441CD0">
        <w:t>-</w:t>
      </w:r>
      <w:r w:rsidRPr="00441CD0">
        <w:tab/>
        <w:t>replace the destination IP address and port, from the UE's MA-PDU session IP@ and its port (or N6 routable IP@ and its port), to the UE link-specific multipath IP@ and its port.</w:t>
      </w:r>
    </w:p>
    <w:p w14:paraId="66A2AF18" w14:textId="77777777" w:rsidR="00EE5860" w:rsidRPr="00441CD0" w:rsidRDefault="00EE5860" w:rsidP="00EE5860">
      <w:pPr>
        <w:rPr>
          <w:lang w:val="en-US" w:eastAsia="zh-CN"/>
        </w:rPr>
      </w:pPr>
      <w:r w:rsidRPr="00441CD0">
        <w:rPr>
          <w:lang w:val="en-US" w:eastAsia="zh-CN"/>
        </w:rPr>
        <w:t xml:space="preserve">After performing IP translation, the MPTCP Proxy forwards the translated </w:t>
      </w:r>
      <w:r w:rsidRPr="00441CD0">
        <w:rPr>
          <w:rFonts w:hint="eastAsia"/>
          <w:lang w:val="en-US" w:eastAsia="zh-CN"/>
        </w:rPr>
        <w:t>downlink</w:t>
      </w:r>
      <w:r w:rsidRPr="00441CD0">
        <w:rPr>
          <w:lang w:val="en-US" w:eastAsia="zh-CN"/>
        </w:rPr>
        <w:t xml:space="preserve"> IP packets to N3 or N9 interface.</w:t>
      </w:r>
    </w:p>
    <w:p w14:paraId="0A241FA3" w14:textId="77777777" w:rsidR="00EE5860" w:rsidRPr="00441CD0" w:rsidRDefault="00EE5860" w:rsidP="00EE5860">
      <w:pPr>
        <w:pStyle w:val="Heading8"/>
        <w:rPr>
          <w:lang w:val="x-none"/>
        </w:rPr>
      </w:pPr>
      <w:bookmarkStart w:id="7812" w:name="_Toc19717513"/>
      <w:bookmarkStart w:id="7813" w:name="_Toc27491053"/>
      <w:bookmarkStart w:id="7814" w:name="_Toc27557346"/>
      <w:bookmarkStart w:id="7815" w:name="_Toc27724263"/>
      <w:bookmarkStart w:id="7816" w:name="_Toc36031351"/>
      <w:bookmarkStart w:id="7817" w:name="_Toc36043271"/>
      <w:bookmarkStart w:id="7818" w:name="_Toc36814596"/>
      <w:bookmarkStart w:id="7819" w:name="_Toc44689463"/>
      <w:bookmarkStart w:id="7820" w:name="_Toc44924217"/>
      <w:bookmarkStart w:id="7821" w:name="_Toc51861189"/>
      <w:bookmarkStart w:id="7822" w:name="_Toc57930960"/>
      <w:bookmarkStart w:id="7823" w:name="_Toc57931590"/>
      <w:bookmarkStart w:id="7824" w:name="_Toc67499984"/>
      <w:r w:rsidRPr="00441CD0">
        <w:lastRenderedPageBreak/>
        <w:t>Annex F (Informative):</w:t>
      </w:r>
      <w:r w:rsidRPr="00441CD0">
        <w:br/>
        <w:t>Change history</w:t>
      </w:r>
      <w:bookmarkEnd w:id="7812"/>
      <w:bookmarkEnd w:id="7813"/>
      <w:bookmarkEnd w:id="7814"/>
      <w:bookmarkEnd w:id="7815"/>
      <w:bookmarkEnd w:id="7816"/>
      <w:bookmarkEnd w:id="7817"/>
      <w:bookmarkEnd w:id="7818"/>
      <w:bookmarkEnd w:id="7819"/>
      <w:bookmarkEnd w:id="7820"/>
      <w:bookmarkEnd w:id="7821"/>
      <w:bookmarkEnd w:id="7822"/>
      <w:bookmarkEnd w:id="7823"/>
      <w:bookmarkEnd w:id="782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12"/>
        <w:gridCol w:w="989"/>
        <w:gridCol w:w="476"/>
        <w:gridCol w:w="425"/>
        <w:gridCol w:w="5387"/>
        <w:gridCol w:w="709"/>
      </w:tblGrid>
      <w:tr w:rsidR="00EE5860" w:rsidRPr="00441CD0" w14:paraId="14AE9D35" w14:textId="77777777" w:rsidTr="00BB0E1F">
        <w:tc>
          <w:tcPr>
            <w:tcW w:w="800" w:type="dxa"/>
            <w:tcBorders>
              <w:top w:val="single" w:sz="6" w:space="0" w:color="auto"/>
              <w:left w:val="single" w:sz="6" w:space="0" w:color="auto"/>
              <w:bottom w:val="single" w:sz="6" w:space="0" w:color="auto"/>
              <w:right w:val="single" w:sz="6" w:space="0" w:color="auto"/>
            </w:tcBorders>
            <w:shd w:val="pct10" w:color="auto" w:fill="FFFFFF"/>
            <w:hideMark/>
          </w:tcPr>
          <w:bookmarkEnd w:id="91"/>
          <w:p w14:paraId="26DE639E" w14:textId="77777777" w:rsidR="00EE5860" w:rsidRPr="00441CD0" w:rsidRDefault="00EE5860" w:rsidP="00BB0E1F">
            <w:pPr>
              <w:pStyle w:val="TAL"/>
              <w:rPr>
                <w:b/>
                <w:sz w:val="16"/>
              </w:rPr>
            </w:pPr>
            <w:r w:rsidRPr="00441CD0">
              <w:rPr>
                <w:b/>
                <w:sz w:val="16"/>
              </w:rPr>
              <w:t>Date</w:t>
            </w:r>
          </w:p>
        </w:tc>
        <w:tc>
          <w:tcPr>
            <w:tcW w:w="712" w:type="dxa"/>
            <w:tcBorders>
              <w:top w:val="single" w:sz="6" w:space="0" w:color="auto"/>
              <w:left w:val="single" w:sz="6" w:space="0" w:color="auto"/>
              <w:bottom w:val="single" w:sz="6" w:space="0" w:color="auto"/>
              <w:right w:val="single" w:sz="6" w:space="0" w:color="auto"/>
            </w:tcBorders>
            <w:shd w:val="pct10" w:color="auto" w:fill="FFFFFF"/>
            <w:hideMark/>
          </w:tcPr>
          <w:p w14:paraId="3CA06F1A" w14:textId="77777777" w:rsidR="00EE5860" w:rsidRPr="00441CD0" w:rsidRDefault="00EE5860" w:rsidP="00BB0E1F">
            <w:pPr>
              <w:pStyle w:val="TAL"/>
              <w:rPr>
                <w:b/>
                <w:sz w:val="16"/>
              </w:rPr>
            </w:pPr>
            <w:r w:rsidRPr="00441CD0">
              <w:rPr>
                <w:b/>
                <w:sz w:val="16"/>
              </w:rPr>
              <w:t>TSG #</w:t>
            </w:r>
          </w:p>
        </w:tc>
        <w:tc>
          <w:tcPr>
            <w:tcW w:w="989" w:type="dxa"/>
            <w:tcBorders>
              <w:top w:val="single" w:sz="6" w:space="0" w:color="auto"/>
              <w:left w:val="single" w:sz="6" w:space="0" w:color="auto"/>
              <w:bottom w:val="single" w:sz="6" w:space="0" w:color="auto"/>
              <w:right w:val="single" w:sz="6" w:space="0" w:color="auto"/>
            </w:tcBorders>
            <w:shd w:val="pct10" w:color="auto" w:fill="FFFFFF"/>
            <w:hideMark/>
          </w:tcPr>
          <w:p w14:paraId="71D315F4" w14:textId="77777777" w:rsidR="00EE5860" w:rsidRPr="00441CD0" w:rsidRDefault="00EE5860" w:rsidP="00BB0E1F">
            <w:pPr>
              <w:pStyle w:val="TAL"/>
              <w:rPr>
                <w:b/>
                <w:sz w:val="16"/>
              </w:rPr>
            </w:pPr>
            <w:r w:rsidRPr="00441CD0">
              <w:rPr>
                <w:b/>
                <w:sz w:val="16"/>
              </w:rPr>
              <w:t>TSG 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49FE25DB" w14:textId="77777777" w:rsidR="00EE5860" w:rsidRPr="00441CD0" w:rsidRDefault="00EE5860" w:rsidP="00BB0E1F">
            <w:pPr>
              <w:pStyle w:val="TAL"/>
              <w:rPr>
                <w:b/>
                <w:sz w:val="16"/>
              </w:rPr>
            </w:pPr>
            <w:r w:rsidRPr="00441CD0">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5FF11E9" w14:textId="77777777" w:rsidR="00EE5860" w:rsidRPr="00441CD0" w:rsidRDefault="00EE5860" w:rsidP="00BB0E1F">
            <w:pPr>
              <w:pStyle w:val="TAL"/>
              <w:rPr>
                <w:b/>
                <w:sz w:val="16"/>
              </w:rPr>
            </w:pPr>
            <w:r w:rsidRPr="00441CD0">
              <w:rPr>
                <w:b/>
                <w:sz w:val="16"/>
              </w:rPr>
              <w:t>Rev</w:t>
            </w:r>
          </w:p>
        </w:tc>
        <w:tc>
          <w:tcPr>
            <w:tcW w:w="5387" w:type="dxa"/>
            <w:tcBorders>
              <w:top w:val="single" w:sz="6" w:space="0" w:color="auto"/>
              <w:left w:val="single" w:sz="6" w:space="0" w:color="auto"/>
              <w:bottom w:val="single" w:sz="6" w:space="0" w:color="auto"/>
              <w:right w:val="single" w:sz="6" w:space="0" w:color="auto"/>
            </w:tcBorders>
            <w:shd w:val="pct10" w:color="auto" w:fill="FFFFFF"/>
            <w:hideMark/>
          </w:tcPr>
          <w:p w14:paraId="155ED8D6" w14:textId="77777777" w:rsidR="00EE5860" w:rsidRPr="00441CD0" w:rsidRDefault="00EE5860" w:rsidP="00BB0E1F">
            <w:pPr>
              <w:pStyle w:val="TAL"/>
              <w:rPr>
                <w:b/>
                <w:sz w:val="16"/>
              </w:rPr>
            </w:pPr>
            <w:r w:rsidRPr="00441CD0">
              <w:rPr>
                <w:b/>
                <w:sz w:val="16"/>
              </w:rPr>
              <w:t>Subject/Comment</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2B13E44" w14:textId="77777777" w:rsidR="00EE5860" w:rsidRPr="00441CD0" w:rsidRDefault="00EE5860" w:rsidP="00BB0E1F">
            <w:pPr>
              <w:pStyle w:val="TAL"/>
              <w:rPr>
                <w:b/>
                <w:sz w:val="16"/>
              </w:rPr>
            </w:pPr>
            <w:r w:rsidRPr="00441CD0">
              <w:rPr>
                <w:b/>
                <w:sz w:val="16"/>
              </w:rPr>
              <w:t>New</w:t>
            </w:r>
          </w:p>
        </w:tc>
      </w:tr>
      <w:tr w:rsidR="00EE5860" w:rsidRPr="00441CD0" w14:paraId="52B6119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D1C0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2016-07</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CB90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CT4#74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274989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C4-164286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0E6A89"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A04E1"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339F00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First version after CT4#74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B8F5B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w:t>
            </w:r>
          </w:p>
        </w:tc>
      </w:tr>
      <w:tr w:rsidR="00EE5860" w:rsidRPr="00441CD0" w14:paraId="743DC67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CCBD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2016-10</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7F29B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CT4#74bis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7056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C4-165318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6F07E"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B3B8"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44F582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CT4#74bis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F6E1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w:t>
            </w:r>
          </w:p>
        </w:tc>
      </w:tr>
      <w:tr w:rsidR="00EE5860" w:rsidRPr="00441CD0" w14:paraId="1A501A6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41B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2016-11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FCED3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CT4#75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88B74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C4-166347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CC24E"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6E470"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0D6AA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62E0A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w:t>
            </w:r>
          </w:p>
        </w:tc>
      </w:tr>
      <w:tr w:rsidR="00EE5860" w:rsidRPr="00441CD0" w14:paraId="2C74C1B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1228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9A8A8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CT4#75bis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4562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C4-170124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D83B86"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05594"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88FD6B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CT4#75bis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C52E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0.4.0</w:t>
            </w:r>
          </w:p>
        </w:tc>
      </w:tr>
      <w:tr w:rsidR="00EE5860" w:rsidRPr="00441CD0" w14:paraId="102D925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37FE2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1E810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CT4#76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49A9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C4-171423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064A8B"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6865F"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F3DB6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805A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0.5.0</w:t>
            </w:r>
          </w:p>
        </w:tc>
      </w:tr>
      <w:tr w:rsidR="00EE5860" w:rsidRPr="00441CD0" w14:paraId="2E3B068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52DA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A1FA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032C1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FB7AF"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6B766"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5E6A39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This version was sent for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1EA2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1.0.0</w:t>
            </w:r>
          </w:p>
        </w:tc>
      </w:tr>
      <w:tr w:rsidR="00EE5860" w:rsidRPr="00441CD0" w14:paraId="670AA4D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75C83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2017-04</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68F1D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6ACB4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C4-172285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63E16"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8A829"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AA802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7073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1.1.0</w:t>
            </w:r>
          </w:p>
        </w:tc>
      </w:tr>
      <w:tr w:rsidR="00EE5860" w:rsidRPr="00441CD0" w14:paraId="2BF0579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62118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2017-05</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346A6C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7918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C4-173360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ACE7A6"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914A"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DB590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Version after CT4#78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70EAE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1.2.0</w:t>
            </w:r>
          </w:p>
        </w:tc>
      </w:tr>
      <w:tr w:rsidR="00EE5860" w:rsidRPr="00441CD0" w14:paraId="63FBB39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5D141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D9C20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F64F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CP-171047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6523D2"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BF845"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61045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This version was sent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5103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2.0.0</w:t>
            </w:r>
          </w:p>
        </w:tc>
      </w:tr>
      <w:tr w:rsidR="00EE5860" w:rsidRPr="00441CD0" w14:paraId="4E65A38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26BF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91D6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E2D9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C72069"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361AA"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D36AA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Editorial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49E1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w:t>
            </w:r>
          </w:p>
        </w:tc>
      </w:tr>
      <w:tr w:rsidR="00EE5860" w:rsidRPr="00441CD0" w14:paraId="783C650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3EDD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D60C8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AA2D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A8AD8E"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1CE4" w14:textId="77777777" w:rsidR="00EE5860" w:rsidRPr="00441CD0" w:rsidRDefault="00EE5860" w:rsidP="00BB0E1F">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6BC3D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Approved in CT#76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9AEB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14.0.0</w:t>
            </w:r>
          </w:p>
        </w:tc>
      </w:tr>
      <w:tr w:rsidR="00EE5860" w:rsidRPr="00441CD0" w14:paraId="0BBC2A3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FB9A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26010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7733D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0B7DD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E8762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20A95F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PDN Instance over Sx</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27AA4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3D5EA53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ABE0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8D0D0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DD56F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2DD49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40D68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773E68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Transport Level Marking &amp; DL Flow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4604C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4442EEA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F5EE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FDEA4A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60340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8A6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D241A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F2C982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Clarifications and corrections to Usage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D5E1C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72C1EB9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C942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07E7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429D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A51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F8087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068CC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PDN Type over Sx</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74112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148BDF9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76E5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5238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5823B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95F41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5B0F0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E5C90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Creating multiple PDRs in one Sx message with F-TEID allocation in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32B6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5C3BC11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0C6A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6C41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2170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EC98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9CB58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AED65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Message with a rejection cause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6DB81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7A7EA72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6A6E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2EA4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484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0AB41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AB3DD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370C5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Corrections to the number of Fixed Octets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4998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5FF894D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DF78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31BF8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30B514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3AB0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9B5B9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5157F4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QER correlation ID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C0B55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7194076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726FE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3B66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CE0D2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03C52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AF82D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F3B87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Sx Protocol extension to support Envelope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BF0E4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5578EB1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EC97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8522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7E96E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7036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8B4A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D36991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OCI Flags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9B28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41E69C6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E052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BEAE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3BDF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F6F78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836A1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089989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IP Address(es) and TEIDs of a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B0E24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1B85A1C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0A31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18A8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60803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76F4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DD06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7B0909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bearer of a PDN connection and description on UP fucntion feature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A748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6F6D0FD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9B25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EF2F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5040BF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4AA9B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5E904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4D2AF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Rule IDs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99AC2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28E4887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0622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5E7A1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7E1B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E438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D4BF91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6A043D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creating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588B4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0A0A590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5373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775A0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BC6552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BC93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737E6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4C4F4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URR and QER handling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DC57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14.1.0</w:t>
            </w:r>
          </w:p>
        </w:tc>
      </w:tr>
      <w:tr w:rsidR="00EE5860" w:rsidRPr="00441CD0" w14:paraId="26FCB59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074E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6D549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53E0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DF3E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6576E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48E289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User Plane Inactivity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B92CE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57E649C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D059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0540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78709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855B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11525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091BDF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of Usage Reports to the CP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3149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5B2A0DB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AA00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D4F1B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0491A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961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6E91F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0E387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Suspend and Resume Notification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45F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4C7C611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D99B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DEA3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446A0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A49D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92A0E5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D75A4F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Network Instance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4614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74A4A41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A64AF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89686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AED8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025E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ABFEB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458A3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Plane traffic handling upon reaching quotas based on operator policies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7F95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09318B3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37BC6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42AD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D0FA6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6D35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A70D3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7B375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Reduced Application Detection Information for Envelope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B5BD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4D272C7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B69D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D01BF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CC79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61608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C22B7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B0A1BB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Sx protocol extension to support Credit Pool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D6311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62DB969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249C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34D14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4E3C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7130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5DEDE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67B62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the Setting of Precedence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75DE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67983AB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2CDC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2046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3B5B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2A9BA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A200C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D03B09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Presence of UP F-SEID in Sx Session Establishment Response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9AB82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1475372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104F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C4BC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853B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5288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48765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5EFEE8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Change the Title of the 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9E502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06B2F7A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D228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56E3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10DE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8F99A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069F1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512261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Create PDR and Create FAR IEs in Sx Session Establishment Request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4D5B4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511813E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D475A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B143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74B7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B6D3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D88CF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0A531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Outer Header Creation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5B99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295DC38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BF58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EC48E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588EF3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14E01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8925A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077656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presence of Activate Predefined Rule Name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79A9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2B0F0DB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6C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982B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C5F1D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ED2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2674A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655B8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 on Load Control Information IE Type value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97E3E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00A0B41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8D84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2A12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02D9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567C4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EB1A9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A6903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Provisioning of Subsequent Time Quota and Subsequent Volume Quota</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AF99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14.2.0</w:t>
            </w:r>
          </w:p>
        </w:tc>
      </w:tr>
      <w:tr w:rsidR="00EE5860" w:rsidRPr="00441CD0" w14:paraId="0E390AA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2ABC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A00F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908F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CP-173027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DBC0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64E443" w14:textId="77777777" w:rsidR="00EE5860" w:rsidRPr="00441CD0" w:rsidRDefault="00EE5860" w:rsidP="00BB0E1F">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7959C4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Quota Action to apply upon reaching quotas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98CE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27B7319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5BA1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3D985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90ABC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FB5F9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8F1BD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E2AF3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SGW/PGW selection for 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C66F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7FD0C59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63D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C9B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FA2CB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9276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C95C1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8DEFB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of the TS to prepare it for 5GC/N4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6B13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3751500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A2B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9ACD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B98DD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7845A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84A36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A7E6B1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introdcution clause to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DEE0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25DFAB5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7828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1290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7F3E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9C92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B705D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16763D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on general procedures for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6D9A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36654C4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CCA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D81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A3C2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C300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E9E3C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AD3728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Node related Messages supported on N4 interface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DD71D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196C7E6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2C0D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08C2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B2371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B2EA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DB717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09BCB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plane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D40FB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44094B9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393C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CC74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6A5DF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7E0C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C483E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804E7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Session establishment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2EDE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4312370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A6134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3F98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D078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9E9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05B45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8E42A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Session Modification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4E83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445A574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D653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50F9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743E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82A7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61DC0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443E2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Session deletion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4796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24DDA0B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D236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92D60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2A9F6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31A4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C6EA58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BD19F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Session Reporting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EBB7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2CAD30E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6C69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B180A2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4931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EBF8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BD70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C63EC7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Load-overload control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72BC4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2734F06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3AE5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7379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183E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2390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5BB46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B2489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QOS enhancements on N4 for 5G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AE0C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15.0.0</w:t>
            </w:r>
          </w:p>
        </w:tc>
      </w:tr>
      <w:tr w:rsidR="00EE5860" w:rsidRPr="00441CD0" w14:paraId="6A333FB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F72C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965CF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DEDA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9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E62CE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D54C08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PDR with multiple SDFs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6AE0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52F944B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20A9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F0E83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D56F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1F84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33CA4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2E3150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Bidirectional SDF Filters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AA793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2134A9A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CE05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B53A3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8642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C3DD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1203A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C21DBF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Source and Destination Interface setting for Indirect 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00F14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0485D8D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5E21D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4641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4D9A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B6B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C1FDF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137BA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Correlating additional usage reports with the query URR request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F6CF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5AE6A34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DBF2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E800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66E9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1092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D9B12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5</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B6D045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PDI optimisation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4D91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1F6EB0E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1B0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lastRenderedPageBreak/>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A39DE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EE980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4AA22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7DB2" w14:textId="77777777" w:rsidR="00EE5860" w:rsidRPr="00441CD0" w:rsidRDefault="00EE5860" w:rsidP="00BB0E1F">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851F3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Corrections to the Association Setup, Update and Release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E7F3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7A34ECF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85BA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95E1F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F3F70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58232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48783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337A30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Error correction for Cause IE and Online-Charing Call Flow Alternative 2 example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770C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5A60AD4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72F36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EFA6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D858E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6D3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80C4B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00861E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Missing Feature Description on Transport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CA17D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2F1CD1F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511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3EE933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242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6B7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944D5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E66EC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Ethernet frames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9DF0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44B7BA4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B0119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A01A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1684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D300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C3CB7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E6219E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N4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87B1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1C5198A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72D2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117A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8955C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C8A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50836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6CEE60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User Plane Inactivity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5C91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6D5752C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5AD1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1E65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D36353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A435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34E6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2D3AD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Adding QFIs to the Packet Detection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B67F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2A7119F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10BE9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6D912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65A81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EEFD3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5B01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FF0BB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Condition correction for SGW-U/PGW-U selection based on DCNR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54BA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1CF579F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E3C3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59491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55A2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3CEDE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805DA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696F2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Selection of SGW-C/PGW-C for Dual Connectivity with 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DFBA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15.1.0</w:t>
            </w:r>
          </w:p>
        </w:tc>
      </w:tr>
      <w:tr w:rsidR="00EE5860" w:rsidRPr="00441CD0" w14:paraId="00F0D85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5475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243D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60B1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8B5C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558F9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E719B8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of volume-based measurement report from UP to CP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6822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7E6B4A2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A7A7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CAACF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5B2D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F629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A54FD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0F556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Usage reports queried by the CP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056E7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2794EF1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09B21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01B4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7E5E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0D1F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80B34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D69733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Linked URR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7604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067F79B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A60E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9060E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E195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39FE0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D2226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17E086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Duplicating the user plane packets to multiple destinations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1457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2E43990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6C68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1F5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3382D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DBA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E65668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31A36A3" w14:textId="77777777" w:rsidR="00EE5860" w:rsidRPr="00441CD0" w:rsidRDefault="00EE5860" w:rsidP="00BB0E1F">
            <w:pPr>
              <w:spacing w:after="0"/>
              <w:rPr>
                <w:rFonts w:ascii="Arial" w:hAnsi="Arial"/>
                <w:snapToGrid w:val="0"/>
                <w:color w:val="000000"/>
                <w:sz w:val="16"/>
              </w:rPr>
            </w:pPr>
            <w:bookmarkStart w:id="7825" w:name="OLE_LINK31"/>
            <w:bookmarkStart w:id="7826" w:name="OLE_LINK32"/>
            <w:r w:rsidRPr="00441CD0">
              <w:rPr>
                <w:rFonts w:ascii="Arial" w:hAnsi="Arial"/>
                <w:snapToGrid w:val="0"/>
                <w:color w:val="000000"/>
                <w:sz w:val="16"/>
              </w:rPr>
              <w:t>The Source Interface in the User Plane IP Resource Information</w:t>
            </w:r>
            <w:bookmarkEnd w:id="7825"/>
            <w:bookmarkEnd w:id="7826"/>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AEC1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78B8D2D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53AAB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EC824C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F372C6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AE290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69D12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C8ABC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Quota Action Buffering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6DB4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2A90925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7E8B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AE39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DB232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DFCF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300BF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8492D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Quota Action to apply upon reaching quotas</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55D9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0629205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4BE9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412D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785F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03E8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F495F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029E8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The report and update of a URR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B99F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732CF10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C956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F566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64DD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8B5C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7A693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922412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ID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29A8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26674B4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2722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6793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9C78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9BB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37582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73CD91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PDN Type of ethernet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61C8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0148968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FA8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A967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F729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0793D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BE7FF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83FBB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attributes in QER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02AA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5C59158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C3D3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8638C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73CF6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C0961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4B1F8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005BE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Ethernet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6B599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663A2EF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9BB8C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D8B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B657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3690E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62899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04580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Resolve editor's notes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62B1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493C6ED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27D9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D95A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6F63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F36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EE23C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CDFA3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PDR for Ethernet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87726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0F600D6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7552B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F35F8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4A442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A21DA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59C38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8AEDC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of UE MAC addresses to the SMF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5768E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15.2.0</w:t>
            </w:r>
          </w:p>
        </w:tc>
      </w:tr>
      <w:tr w:rsidR="00EE5860" w:rsidRPr="00441CD0" w14:paraId="4C5B983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F1E0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60DF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7182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9CF1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FC3C5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4A4CA9A" w14:textId="77777777" w:rsidR="00EE5860" w:rsidRPr="00441CD0" w:rsidRDefault="00EE5860" w:rsidP="00BB0E1F">
            <w:pPr>
              <w:spacing w:after="0"/>
              <w:rPr>
                <w:rFonts w:ascii="Arial" w:hAnsi="Arial"/>
                <w:snapToGrid w:val="0"/>
                <w:color w:val="000000"/>
                <w:sz w:val="16"/>
              </w:rPr>
            </w:pPr>
            <w:bookmarkStart w:id="7827" w:name="OLE_LINK11"/>
            <w:r w:rsidRPr="00441CD0">
              <w:rPr>
                <w:rFonts w:ascii="Arial" w:hAnsi="Arial"/>
                <w:snapToGrid w:val="0"/>
                <w:color w:val="000000"/>
                <w:sz w:val="16"/>
              </w:rPr>
              <w:t>Essential correction on UE IP address</w:t>
            </w:r>
            <w:bookmarkEnd w:id="7827"/>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FD31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6BF489C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EAA71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518A0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C6C12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C11E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7717D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9D98B8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Monitoring Time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CBD6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EFDDD9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60A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DA08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E62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947B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349F29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6EB58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clarification on the CHOOSE bit in F-TEID IE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B8A0C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299A3FE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2BED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C55B27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AD4C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57554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6FD8F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BE44B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the Forward Policy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2AEB8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63D5CC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91908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2533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1EA2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4FE4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DB93F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8C8C1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Usage Report Trigger IMMER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BEAE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34BDB9B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1E25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88D1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D960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649C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D895E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8FB0C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clarification on the zero quota</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182E8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53DF979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8ACF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42F9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65039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4737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30F22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EC6BA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several SDF filters in a PDI</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DDE6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6895B88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C710F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E375E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2FF1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5FAE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A86DA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A8359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Event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10B8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3D313E7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D4B4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276C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7F943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4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2281D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ADB79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Application detection report when the PFDs are removed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CF565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7890A40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36782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B71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2CB6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54BA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80D3A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14437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reporting the usage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22A13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352FB5E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F2B9C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CECC1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7911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9F93D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F76CE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F18EDE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SDF filter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6BD0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7A57541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620E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E5B4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40BD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A555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C7CB3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FCACF7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the Dropped DL Traffic Threshold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852E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4B87DC0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41452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05CFF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0718E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CP-182068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465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BBA10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81D96A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Add support for 5G Trace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289FD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36BC41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11073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4E50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63B2B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CCC6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E699D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7A8F2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QFI in Downlink Data Report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7660C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6C8F522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4F05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9569A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0263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B075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39B723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D78FAA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ID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34904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52B1A38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4F66A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21EF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6EA41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D9C1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BF65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E5541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Framed Routing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ACFEA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0ABFE5C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DB7C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55BA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CFE9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457B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AC3AF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E5F3C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5GS restoration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AD206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2DBBF4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DEFA8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3D00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426B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30AC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56220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E6478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Uplink Classifier and Branching Point functionalities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80FF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821EFE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4596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FAF78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A6DA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09A6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45904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9BC154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Pause of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8A4F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3AE4E9B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FD86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12B1E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3B35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8084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551B0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4FA3D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18F1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8DDEDE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E742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E204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D641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9FDF1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3DE13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7F540B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Sending of endmarker packets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BF6DA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78A64D9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FD12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C853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3D81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997F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B903A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0CE26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Predefined Rules PCC/ADC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9BD7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F00291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FAA33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556D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4AF1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663D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D23CA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96E8A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Downlink Data Notification Delay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209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00AA465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3522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8255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422423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3CA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68A384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F9EC75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Editor's notes and cleanup of the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298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4F69008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9A5E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3DE2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20DF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CP-182076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31337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8FD9E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5A781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Linked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1785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15.3.0</w:t>
            </w:r>
          </w:p>
        </w:tc>
      </w:tr>
      <w:tr w:rsidR="00EE5860" w:rsidRPr="00441CD0" w14:paraId="14E8A5B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46E9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79C4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7DB2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2353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45DA6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8D8FA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UL/DL MBR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16E8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FCBE65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2A1C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F84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0A118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47786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3A60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F64DF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Forwarding End Marker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CD58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C99CB1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50FA9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9A9476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5BD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D5E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A9580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FA2FA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Reapplying Thresholds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6A57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7A71EFE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11DF0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A5813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5B9A0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3130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9E0A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79CE2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event based reporting for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BB748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1A2D2A6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45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392ED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C5C28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C451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75E7C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D494A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Usage Report Sequence Number Starting Value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BB29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5839C7D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C13F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BABC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FF07A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8C8CA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ECC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CB87F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Transport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FBF0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1A29ADA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B34B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6E191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2C6138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E7D90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7E3AE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5A6D42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 on the support of PGW Pause of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2608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60A9D0F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F695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DB397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97B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4B75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EA191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2D234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Network Instance in relation to IP Address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31C04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3C940AE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C33D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09C5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EEB9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5BD0D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684F7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9BDE7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Time of First (Last) Packet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5658A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364260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744D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DBE5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CFADE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3A8E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6CC16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B43F4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Outer Header Removal for IPv4v6 GTP-U tunnel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1987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D58DD6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318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B9852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A7EDA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549B0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CC04F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3E7D5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the start point of time based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057B5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E690A3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3329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CD5A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F173D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B0304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738D29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9F380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FAR for HTTP Redirection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9028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7E85DAD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B9D43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0E51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5716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FE341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20A30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F1B4A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Cleanup and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057C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01EC7B4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2A62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5107E1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C32D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BDF0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BEF26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36625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VLAN Tag support in outer header creation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C6B3C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6B20F71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41B79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C2D1E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F92FD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ADC6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09ED30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81231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The VIDs handling in N4 aligned with 23.501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FCD91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5E545AA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B3D58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1310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6FDF9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E2B9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E586E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0740F5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QFI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7CB5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657E0A4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2616A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3FCC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9BD1A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C7C8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759F6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170473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to ARP / IPv6 ND Proxying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6825C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4000160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5C13B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6C29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3D4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B14C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197C04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5B906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Adding Averaging Window parameter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38E6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32BD70F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5A9F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59972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AD869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4A4B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2C83B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2C4C9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Adding 5G Session-AMBR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6DA0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3FD665D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A2C3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2F88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9981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09CC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F2D75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E3C1B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Paging Policy Differentiation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FB5A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1F1BF45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0E22B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562A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A1E7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D7D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35DDB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78793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forwarding user plane data via a shared Sx-u tunnel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D47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6D8013F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A033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lastRenderedPageBreak/>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9DA9C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2B062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C97FD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3B6E3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7003CE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5G UPF Introduction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2C31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045E307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8AB9E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0BB9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CAD0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1BD0F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0A61B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252E2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PFD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D487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7D98424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75C9E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CE7A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34EE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A7B0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75FD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794C8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Traffic steering control with AF provided N6 traffic routing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CB41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263050A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4DE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4D081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B8EF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E8F0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72614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B0B61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Data forwarding between 5GS and EPS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A54A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089B445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921D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9428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4DB0C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26F24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D2F3F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3E5AE4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Corrections for wrong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5B09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1A2AE67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98B8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EF02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4778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E885C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61D56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F439D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Interpretation of predefined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0927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15.4.0</w:t>
            </w:r>
          </w:p>
        </w:tc>
      </w:tr>
      <w:tr w:rsidR="00EE5860" w:rsidRPr="00441CD0" w14:paraId="1AEF08E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7986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FD89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88F9E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CP-190040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B9DF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7435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A9F425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Clarifications to CP/UP function, Node, PFCP entity and PFCP Association concepts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BFCB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722BFB3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551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C0F398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1E39B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992D9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7713A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33AF6E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(Un)solicited Application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1E6C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491E072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5236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F3DA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438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94BF3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78FEE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BD857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Policy and Charging Control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3430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7D38CC0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0641A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B12A5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562F7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ACEE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35C01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A1627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Legal Interception support for 5GC SMF/UPF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F0F6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2BEF5DA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F8BD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F86F8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FA14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C3B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83D7E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EFF4F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PFD Contents and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9CA8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2E4C1A1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E928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3BE36F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4EE6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A826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6A4B9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DE3B2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ARP Proxy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5065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18C9BE0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919E4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71CC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CF96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58C3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70505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1C66B3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Inactivity timer for Always-on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0C59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7B3811E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8BE6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806C82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38C1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118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250DB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18BCF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SMF Derivation of DSCP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A7B0D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696A20D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13B70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61D8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C1F0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2FDE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81755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F7E912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the use of Graceful Release Period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9327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150509E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B85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C794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AB46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C7728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282436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A6142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Association Release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42FD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006D021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58841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CFEB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96E1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56FD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39322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645DC3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URR triggered packets dropping or redirection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1EAA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016EB84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F7083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0440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28EF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A10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1A918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14CC2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IE Name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6E5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15.5.0</w:t>
            </w:r>
          </w:p>
        </w:tc>
      </w:tr>
      <w:tr w:rsidR="00EE5860" w:rsidRPr="00441CD0" w14:paraId="27A3525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9FFCE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B692A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24B00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81C3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42CF4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B16F0D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 the length of redirection server address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2279B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1BB0798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9BBC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9CAC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866DC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2F2C6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C88BC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1A7D3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 the length of Multiplier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5847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4319F19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33B9D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6C451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A4609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1A99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70A49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767BB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Release of F-TEID by the UP Function upon removal of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9318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0574920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56E1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1071A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E49E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8E8F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152F9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ACE93F6" w14:textId="77777777" w:rsidR="00EE5860" w:rsidRPr="00441CD0" w:rsidRDefault="00EE5860" w:rsidP="00BB0E1F">
            <w:pPr>
              <w:spacing w:after="0"/>
              <w:rPr>
                <w:rFonts w:ascii="Arial" w:hAnsi="Arial"/>
                <w:snapToGrid w:val="0"/>
                <w:color w:val="000000"/>
                <w:sz w:val="16"/>
              </w:rPr>
            </w:pPr>
            <w:bookmarkStart w:id="7828" w:name="OLE_LINK75"/>
            <w:bookmarkStart w:id="7829" w:name="OLE_LINK76"/>
            <w:r w:rsidRPr="00441CD0">
              <w:rPr>
                <w:rFonts w:ascii="Arial" w:hAnsi="Arial"/>
                <w:snapToGrid w:val="0"/>
                <w:color w:val="000000"/>
                <w:sz w:val="16"/>
              </w:rPr>
              <w:t>Essential correction on report of user plane path failure</w:t>
            </w:r>
            <w:bookmarkEnd w:id="7828"/>
            <w:bookmarkEnd w:id="7829"/>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0F066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4F6E8D7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3DC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F59A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127C3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88BB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9A5A4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98735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Parameters for Performance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11080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53A740A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4D7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AEAB7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7BB8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6481A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CE712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6D7D9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Accurate Interface Type for Supporting Performance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C6D3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70C3FA4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68CE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C960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86EC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D352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2D750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1EEA50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the redirection server address to support dual stack 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3D7B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615E1CD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668C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2628C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F866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875CF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05C45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84A5D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Framed-Route and Framed-IPv6-Route in a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FA88C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0EF8711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849F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D850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9EF1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B013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DD8CC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06E94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Corrections to the Recovery Time Stamp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4F1C2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474851C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1766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CB0D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D3F3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352DD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92B80B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4F5F75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Matching a PFD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1DF4E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563F5EC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750FE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1EF48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CA1DA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DF3B8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FC3B1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0736A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 to Framed Routing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CC49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23EB1C7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D9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5807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623C2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FB4A1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55E4F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53EA43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Reverting N4 requirements for Lawful Interception support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2D9C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15.6.0</w:t>
            </w:r>
          </w:p>
        </w:tc>
      </w:tr>
      <w:tr w:rsidR="00EE5860" w:rsidRPr="00441CD0" w14:paraId="32A67F9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034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C819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8ED43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7073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11016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86F36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Enhancement to the PFCP Association Release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8F04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599316C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7A3C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A14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A7BED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537E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2AB76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ECA852B" w14:textId="77777777" w:rsidR="00EE5860" w:rsidRPr="00441CD0" w:rsidRDefault="00EE5860" w:rsidP="00BB0E1F">
            <w:pPr>
              <w:spacing w:after="0"/>
              <w:rPr>
                <w:rFonts w:ascii="Arial" w:hAnsi="Arial"/>
                <w:snapToGrid w:val="0"/>
                <w:color w:val="000000"/>
                <w:sz w:val="16"/>
              </w:rPr>
            </w:pPr>
            <w:bookmarkStart w:id="7830" w:name="OLE_LINK3"/>
            <w:r w:rsidRPr="00441CD0">
              <w:rPr>
                <w:rFonts w:ascii="Arial" w:hAnsi="Arial"/>
                <w:snapToGrid w:val="0"/>
                <w:color w:val="000000"/>
                <w:sz w:val="16"/>
              </w:rPr>
              <w:t>Deferred PDR Activation and Deactivation</w:t>
            </w:r>
            <w:bookmarkEnd w:id="7830"/>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6396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3841E37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CD63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1399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FE78E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71E0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C18EB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78CF3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Activation and Deactivation of Pre-defined PDRs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653F8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4A35ED5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C067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A5D20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BAE7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3D1BF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67475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629E38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Plane Forwarding with Control Plane CIoT 5GS Optimisation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0A679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08FA3C0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E008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A8E4E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6141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1EEE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B1068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55576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for ATSSS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A2F7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4750192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DCC96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285D5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91F7C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DA583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7628A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F02EB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on the Packet Forwarding Model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21F2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2ED362E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E259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9B8C0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E5897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F6B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FC9A93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66CA7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Multi-Access Action Rule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65860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32B0597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871AA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1573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FC27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1956F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D7837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2DA5B6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UE IP addresses/prefixes allocation by 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F1074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4C912F2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6EE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FED9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F27CB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A69C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C4DFB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6C796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the PFCP association setup to support UE IP address Allocation by AAA/DHCP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F69A7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09364BB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CA0C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3B8E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DE71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CP-191055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B3FF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F1B0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26D41F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 same SMF set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87CF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32C5FB9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0312E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7F911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322538" w14:textId="77777777" w:rsidR="00EE5860" w:rsidRPr="00441CD0" w:rsidRDefault="00EE5860" w:rsidP="00BB0E1F">
            <w:pPr>
              <w:spacing w:after="0"/>
              <w:rPr>
                <w:rFonts w:ascii="Arial" w:hAnsi="Arial"/>
                <w:b/>
                <w:snapToGrid w:val="0"/>
                <w:color w:val="000000"/>
                <w:sz w:val="16"/>
              </w:rPr>
            </w:pPr>
            <w:r w:rsidRPr="00441CD0">
              <w:rPr>
                <w:rFonts w:ascii="Arial" w:hAnsi="Arial"/>
                <w:snapToGrid w:val="0"/>
                <w:color w:val="000000"/>
                <w:sz w:val="16"/>
              </w:rPr>
              <w:t>CP-191056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CA97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25F87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1BA80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description of 5G UPF with redundant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D5AF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16.0.0</w:t>
            </w:r>
          </w:p>
        </w:tc>
      </w:tr>
      <w:tr w:rsidR="00EE5860" w:rsidRPr="00441CD0" w14:paraId="3CC0E5E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5127C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F839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517F5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275C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168D2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430E0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Editorial and style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2C68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2CFFAFB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41423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95E3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23D67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AFB6A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FF16C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019E91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Application report when the PFDs are removed or modified </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0F3F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54CB221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05489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E90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B6F7E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50C74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079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A5F90F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Measurement Before QoS Enforcement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49FF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2E0BB76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E8A4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0CE62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E550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49BC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C059F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9488D1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Number of packets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5940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623C9E2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88BD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D69BA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1DB5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BB531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6F5C7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83C1E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F-TEID in a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58944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7884BD7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8B8F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1801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FEE33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5FB3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63417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FD482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to C-Tag and S-Tag encoding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B067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35ED60A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64811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B98F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BF047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1A01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CB6E2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C4D91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messages bundling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04C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2544D3A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A2C18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E6914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6171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CP-192096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C25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1F425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654180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Essential Correction on Heartbeat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E556E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562F2FF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79B7A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86EA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F0DE2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87182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B7049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0637B5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5G VN Group Communication – unicast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3E96E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126C3BD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4F3A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986BCD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07812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7F2E1C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CD627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14860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5G VN Group Communication – broadcast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AFC6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65448DF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3F71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E8AA8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E29D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BAD1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F472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ED1625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3GPP Interface Type values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B76FB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767F4C6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077DE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59E5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4976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5CC4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DA9BD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2A985A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sessions controlled by different SMFs in a set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C53B4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4EA21A8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A4290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C697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DBB99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F3020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2390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4B71F9D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SMF set and association establishement between SMF and UPF initiated by the 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8A671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0EF11FB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E15F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16A80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38B6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B7D8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E6AB9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11521B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Enhancing </w:t>
            </w:r>
            <w:r w:rsidRPr="00441CD0">
              <w:rPr>
                <w:rFonts w:ascii="Arial" w:hAnsi="Arial"/>
                <w:snapToGrid w:val="0"/>
                <w:color w:val="000000"/>
                <w:sz w:val="16"/>
              </w:rPr>
              <w:fldChar w:fldCharType="end"/>
            </w:r>
            <w:r w:rsidRPr="00441CD0">
              <w:rPr>
                <w:rFonts w:ascii="Arial" w:hAnsi="Arial"/>
                <w:snapToGrid w:val="0"/>
                <w:color w:val="000000"/>
                <w:sz w:val="16"/>
              </w:rPr>
              <w:t>UE IP address Pool Identity IE type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0312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555CA06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5A7C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5EB6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9DEF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F176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6C067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73FD44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usage over N16a for the support of traffic offload by UPF controlled by I-SMF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BF563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51EF598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82706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01DEE5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4E374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AC9D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15B7A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5F32B33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Protocol support for Ethernet PDN in EPS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123E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5BCE294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49EDB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31CB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48247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CBD0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DCABC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71B6E36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Supporting redundant transmission at transport layer Negotiation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3EFF2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3B54535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1304B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A83A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E4499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E75F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41B61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14:paraId="35F38B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Validity time in Create URR IE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3FD8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16.1.0</w:t>
            </w:r>
          </w:p>
        </w:tc>
      </w:tr>
      <w:tr w:rsidR="00EE5860" w:rsidRPr="00441CD0" w14:paraId="226C601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D0F190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3F561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3D68D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01CC0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FC953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8F517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 Terminology of Sx Session to PFCP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B1B1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1A2F424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2AEEE1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057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E4842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670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86149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6D1ED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Correction to number of fixed octets in table 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9EB91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5CF3EB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9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EC572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D8A7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95389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A7BEF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E55A4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Controlling of number of reports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8B37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594EEE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AA5B5C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3AFE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3E02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E8DC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E4B7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FB1FA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to Create PDR/FAR/URR/QER/BAR/MAR IEs in a modification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B85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ADFF65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D9ED6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A2AA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84DC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FEC7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27BD8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79EC2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Association Setup Request with same Node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F50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5402F2E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CF98D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C919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F071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53D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79BA0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1E2529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Null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5A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25E755C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02E3F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4002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7B5A6E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01B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DDA3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438BF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Clarifications to Vendor-specific IE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8BC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7551D08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6D3B1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lastRenderedPageBreak/>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4D6A6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F777F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C104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7C72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1FFCC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Reestablishment of PFCP sessions after a UP function restart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4D9B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A92FB7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EB918D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FAD5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AE286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B4C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D4DCB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F239CC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Cause No established PFCP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41C79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898AC1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3C6F27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512D2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F3D19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0E5D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7599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675E5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User Plane Path Recovery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F351D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7CE897B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40E73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7E49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D4E5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6B70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73F9"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A8B04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UE IP address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34C14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11F82A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21215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D5D2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021DB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AAE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420B3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2B567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Additional PFCP Session Report Request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FDD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65AC49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446D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7F72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52363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F6C8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6A4B4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6D6B0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PDR ID in a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C7A4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84DE1C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33498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3C8FA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48471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CA8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46AF8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5C7A87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IPTV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9633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B0FDEE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EDBE39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B5FB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8613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B6C4A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A35A4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1CAB8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IPv6 address allocation and IPv6 prefix delegation for RG connecting to 5GC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B92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CDC0D6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AE7975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A6BB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6A78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A9B9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3879D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7</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A776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Small Data Rate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8BA23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616281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0FBCD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70610E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C3D45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B53C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E0191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82EEEC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5GS Bridge information reporting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8B32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855565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B0CCB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F9221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9C92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9FFA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11F1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4221F5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Network Instance representing the 5G VN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8A3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21F6662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CDF58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F604A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1B0A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80FD8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8ADC5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132D2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Transfer of TSN bridge port management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A6E4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42F0DCE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4BA9CE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21E12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CC72E1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41216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AAFA2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34AA7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Reporting the clock drift between TSN and 5GS times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F72FC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19FC64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9A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86EF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91E7C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504F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BA15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4794FE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General description of ATSSS and Multi-Access Rule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FA83D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F624D1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C4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389DA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03EE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DE83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EC65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3EB8F2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Handling of GBR traffic of a MA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0567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2E7A392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934478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87C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C99D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B55BD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1FEF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3EED66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Session Reporting Rule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3AEE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461504C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1EE4C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0070B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F053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BD52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173EF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BD719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Access type of a MA PDU session becoming (un)available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F5E9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2E8D3D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F6414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7B77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A79D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D48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6AC95"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107C74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 xml:space="preserve">ATSSS Funtionality </w:t>
            </w:r>
            <w:r w:rsidRPr="00441CD0">
              <w:rPr>
                <w:rFonts w:ascii="Arial" w:hAnsi="Arial" w:hint="eastAsia"/>
                <w:snapToGrid w:val="0"/>
                <w:color w:val="000000"/>
                <w:sz w:val="16"/>
              </w:rPr>
              <w:t xml:space="preserve">Required and </w:t>
            </w:r>
            <w:r w:rsidRPr="00441CD0">
              <w:rPr>
                <w:rFonts w:ascii="Arial" w:hAnsi="Arial"/>
                <w:snapToGrid w:val="0"/>
                <w:color w:val="000000"/>
                <w:sz w:val="16"/>
              </w:rPr>
              <w:t>ATSSS Control Parameters Returned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44E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146D973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913CCB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A1CB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506B7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8162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66C01F"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4E512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Clarifications to ATSSS feature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726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527A52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B4FAE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AEC8F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339A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7760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D8244A"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DF50F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UL FAR in UL CL or BP towards Local PSA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98BD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70E2B29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CF6C8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888D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B255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B4C9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06248E"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0B544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Clarification on N4 Rules Exchanged via N16a Interface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E4E6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0C8234C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3EA174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8C09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54BC3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4EEC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94AF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38DDD8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UE IP Address Pool ID in PFCP Association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78E1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3EFC91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A2F5A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5B1F6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4A11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9A7B2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738D8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008CE94" w14:textId="77777777" w:rsidR="00EE5860" w:rsidRPr="00441CD0" w:rsidRDefault="00EE5860" w:rsidP="00BB0E1F">
            <w:pPr>
              <w:spacing w:after="0"/>
              <w:rPr>
                <w:rFonts w:ascii="Arial" w:hAnsi="Arial"/>
                <w:snapToGrid w:val="0"/>
                <w:color w:val="000000"/>
                <w:sz w:val="16"/>
              </w:rPr>
            </w:pPr>
            <w:bookmarkStart w:id="7831" w:name="OLE_LINK17"/>
            <w:r w:rsidRPr="00441CD0">
              <w:rPr>
                <w:rFonts w:ascii="Arial" w:hAnsi="Arial"/>
                <w:snapToGrid w:val="0"/>
                <w:color w:val="000000"/>
                <w:sz w:val="16"/>
              </w:rPr>
              <w:t>UE IP address Pool Identity</w:t>
            </w:r>
            <w:bookmarkEnd w:id="7831"/>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9E47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3DE9670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10208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33A0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A5D0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E9D4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F5595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F70DAD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an SMF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9009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63322C9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E21F8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844E7C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67CD0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5B81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9092B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7590A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Function description for URLLC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A38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168D1C1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6E58A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0F79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B1D7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633E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1D98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C128A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GTP-U Path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5539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48DC6D8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E7B06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C4AB6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EF6B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9F1F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C5879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9EFC8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Per QoS Flow per UE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5B8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16.2.0</w:t>
            </w:r>
          </w:p>
        </w:tc>
      </w:tr>
      <w:tr w:rsidR="00EE5860" w:rsidRPr="00441CD0" w14:paraId="792BC2A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B6307C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12EED9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D4A1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124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0BBD0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05E86F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IETF reference update for IPv6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6C5CA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76D319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ED7FC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0FE69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00E39C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CB31A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3BB90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035B98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MT-EDT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B392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937FA5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3152BB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3A5FF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7FB2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F5DEE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741D4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D9407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MO Exception Data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FD44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320B596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38AF0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265C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C53F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150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1B857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FDBFD1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Packet Rate Status Reporting and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889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07DFCD2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870C3D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915F4A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56C97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7C83B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5220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08627D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 xml:space="preserve">Provision alternative SMF IP addresses of PFCP entities pertaining to the same SMF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3A5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A83AEF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FCF166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9C670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2A6FE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13FFB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68AB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B4469E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Transferring N4 messages over N16a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F40B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BB2F7C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8DBE9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798227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26F1DD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D8056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5389B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4D7411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Clarification to N4 information</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9FD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772E82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BD775C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E95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530E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5F85E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A2085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A26449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Removing a URR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18ED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62501F8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E4257D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30F49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2395F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3C70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AF2E2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78B230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UPF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CBA39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8F888D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6D6CD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9FDF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480D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451F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953A2"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44A651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3GPP Interface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3F05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89AD69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1A723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07260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4B9A8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7557F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BD3816"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21D803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Miscellaneous small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D21E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6BD77E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7281F4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3B3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55808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7B04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41C77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08D107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The Source IP Address in Heartbeat Request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BCA9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B978DF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DAE55C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41E74B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F7133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C9029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5F00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D859F0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 function Initiated PFCP Association Release at timeout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26D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2D42EB6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02F28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31D7F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372FA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2B9A0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6E50"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9B1D6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 function initiated PFCP session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7E7B0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690429D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B4D8DC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60B4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2C5F5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535D2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2AAB3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8F7405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The Recovery Time Stamp in PFCP Session Establishment Request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6BF7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26DC1C4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FC7277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4166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31E8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E756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EC23B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923D8B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F-TEID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D89C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203B41B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5354F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94018B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00FA4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E287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B26F28"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75F584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Reflective QoS</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97FD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03289ED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C54C9D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D03E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EF7EF6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A9375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CB92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9170D7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SDF Handling when waiting for credit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D60D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2A43DC1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862D20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1F752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DDAB7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07AF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CF3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DC10BD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Ethernet PDU Session Anchor Relocation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EFDED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D42A3F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85FCC0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308A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10B06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C84A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89288D"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AE5653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Support of Redundant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9C1F4"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2AE988E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0989A4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63C9C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406FF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13678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7DDB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780B0D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Steering Mode Value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0DAE6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39EBCDC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C34EE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2881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4BE6B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DE1CB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19C63"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9D9430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Port Type of MPTCP Proxy and PMF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C4A5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17C78ED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643438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81ACB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CCB8A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5EC5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D791B4"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FFD7BA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Apply ATSSS-LL together with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DD0F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089326F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DC0B862"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56E6A5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7F30E5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79B49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11B2F1"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C0A6FDD" w14:textId="77777777" w:rsidR="00EE5860" w:rsidRPr="00441CD0" w:rsidRDefault="00EE5860" w:rsidP="00BB0E1F">
            <w:pPr>
              <w:spacing w:after="0"/>
              <w:rPr>
                <w:rFonts w:ascii="Arial" w:hAnsi="Arial"/>
                <w:snapToGrid w:val="0"/>
                <w:color w:val="000000"/>
                <w:sz w:val="16"/>
              </w:rPr>
            </w:pPr>
            <w:r w:rsidRPr="00441CD0">
              <w:rPr>
                <w:rFonts w:ascii="Arial" w:hAnsi="Arial" w:hint="eastAsia"/>
                <w:snapToGrid w:val="0"/>
                <w:color w:val="000000"/>
                <w:sz w:val="16"/>
              </w:rPr>
              <w:t xml:space="preserve">More </w:t>
            </w:r>
            <w:r w:rsidRPr="00441CD0">
              <w:rPr>
                <w:rFonts w:ascii="Arial" w:hAnsi="Arial"/>
                <w:snapToGrid w:val="0"/>
                <w:color w:val="000000"/>
                <w:sz w:val="16"/>
              </w:rPr>
              <w:t xml:space="preserve">Description for MPTCP </w:t>
            </w:r>
            <w:r w:rsidRPr="00441CD0">
              <w:rPr>
                <w:rFonts w:ascii="Arial" w:hAnsi="Arial" w:hint="eastAsia"/>
                <w:snapToGrid w:val="0"/>
                <w:color w:val="000000"/>
                <w:sz w:val="16"/>
              </w:rPr>
              <w:t>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2577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3C92CDB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04A68F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A964A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A8853B5"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00213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0637D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C99AB5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Signalling to the UPF that an access of a MA PDU session is unavailable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F2030"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79603B3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6EBD90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0F29833"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5C5932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B029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8FC59B"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49CA838"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Update of 5G VN Group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EE4F2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69716BD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CFDA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2BEAE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9E0584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A8190D"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D5F677"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85D1EE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TSN Domain and Time Domain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75E81"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047E492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F43871A"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A2C26B"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0951C6"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92D6AC"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4251BC" w14:textId="77777777" w:rsidR="00EE5860" w:rsidRPr="00441CD0" w:rsidRDefault="00EE5860" w:rsidP="00BB0E1F">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467D8E"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5GS Bridge information reporting cleanup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B6569"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16.3.0</w:t>
            </w:r>
          </w:p>
        </w:tc>
      </w:tr>
      <w:tr w:rsidR="00EE5860" w:rsidRPr="00441CD0" w14:paraId="58E96E3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95F77"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2020-0</w:t>
            </w:r>
            <w:r>
              <w:rPr>
                <w:rFonts w:ascii="Arial" w:hAnsi="Arial"/>
                <w:snapToGrid w:val="0"/>
                <w:color w:val="000000"/>
                <w:sz w:val="16"/>
              </w:rPr>
              <w:t>4</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760538F" w14:textId="77777777" w:rsidR="00EE5860" w:rsidRPr="00441CD0" w:rsidRDefault="00EE5860"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948D" w14:textId="77777777" w:rsidR="00EE5860" w:rsidRPr="00441CD0" w:rsidRDefault="00EE5860" w:rsidP="00BB0E1F">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B9CBF3" w14:textId="77777777" w:rsidR="00EE5860" w:rsidRPr="00441CD0" w:rsidRDefault="00EE5860"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D2043E" w14:textId="77777777" w:rsidR="00EE5860" w:rsidRPr="00441CD0" w:rsidRDefault="00EE5860" w:rsidP="00BB0E1F">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CF985A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Clause 5.24.3 was deleted by mistake during implementation after CT#87e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859C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16.3.1</w:t>
            </w:r>
          </w:p>
        </w:tc>
      </w:tr>
      <w:tr w:rsidR="00EE5860" w:rsidRPr="00441CD0" w14:paraId="04B9045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E368AB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74CB6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AAF87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0BD2B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F8142"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02EA574" w14:textId="77777777" w:rsidR="00EE5860" w:rsidRDefault="00EE5860" w:rsidP="00BB0E1F">
            <w:pPr>
              <w:spacing w:after="0"/>
              <w:rPr>
                <w:rFonts w:ascii="Arial" w:hAnsi="Arial"/>
                <w:snapToGrid w:val="0"/>
                <w:color w:val="000000"/>
                <w:sz w:val="16"/>
              </w:rPr>
            </w:pPr>
            <w:r w:rsidRPr="009D0AA1">
              <w:rPr>
                <w:rFonts w:ascii="Arial" w:hAnsi="Arial"/>
                <w:snapToGrid w:val="0"/>
                <w:color w:val="000000"/>
                <w:sz w:val="16"/>
              </w:rPr>
              <w:fldChar w:fldCharType="begin"/>
            </w:r>
            <w:r w:rsidRPr="009D0AA1">
              <w:rPr>
                <w:rFonts w:ascii="Arial" w:hAnsi="Arial"/>
                <w:snapToGrid w:val="0"/>
                <w:color w:val="000000"/>
                <w:sz w:val="16"/>
              </w:rPr>
              <w:instrText xml:space="preserve"> DOCPROPERTY  CrTitle  \* MERGEFORMAT </w:instrText>
            </w:r>
            <w:r w:rsidRPr="009D0AA1">
              <w:rPr>
                <w:rFonts w:ascii="Arial" w:hAnsi="Arial"/>
                <w:snapToGrid w:val="0"/>
                <w:color w:val="000000"/>
                <w:sz w:val="16"/>
              </w:rPr>
              <w:fldChar w:fldCharType="separate"/>
            </w:r>
            <w:r w:rsidRPr="009D0AA1">
              <w:rPr>
                <w:rFonts w:ascii="Arial" w:hAnsi="Arial"/>
                <w:snapToGrid w:val="0"/>
                <w:color w:val="000000"/>
                <w:sz w:val="16"/>
              </w:rPr>
              <w:t>Restoring deleted statement</w:t>
            </w:r>
            <w:r w:rsidRPr="009D0AA1">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8E434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8C5304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8E7705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CE90E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9AB89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A7CF9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EAA9"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C8107F9" w14:textId="77777777" w:rsidR="00EE5860" w:rsidRDefault="00EE5860" w:rsidP="00BB0E1F">
            <w:pPr>
              <w:spacing w:after="0"/>
              <w:rPr>
                <w:rFonts w:ascii="Arial" w:hAnsi="Arial"/>
                <w:snapToGrid w:val="0"/>
                <w:color w:val="000000"/>
                <w:sz w:val="16"/>
              </w:rPr>
            </w:pPr>
            <w:r w:rsidRPr="009D0AA1">
              <w:rPr>
                <w:rFonts w:ascii="Arial" w:hAnsi="Arial"/>
                <w:snapToGrid w:val="0"/>
                <w:color w:val="000000"/>
                <w:sz w:val="16"/>
              </w:rPr>
              <w:t>DL Data Notification for the subsequent DL data pertaining to a different QoS flow</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1BA63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D3D1DF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FD9DD8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142D5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1BCC9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4145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0C5D5D"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9668EE2" w14:textId="77777777" w:rsidR="00EE5860" w:rsidRDefault="00EE5860" w:rsidP="00BB0E1F">
            <w:pPr>
              <w:spacing w:after="0"/>
              <w:rPr>
                <w:rFonts w:ascii="Arial" w:hAnsi="Arial"/>
                <w:snapToGrid w:val="0"/>
                <w:color w:val="000000"/>
                <w:sz w:val="16"/>
              </w:rPr>
            </w:pPr>
            <w:r w:rsidRPr="001704D7">
              <w:rPr>
                <w:rFonts w:ascii="Arial" w:hAnsi="Arial"/>
                <w:snapToGrid w:val="0"/>
                <w:color w:val="000000"/>
                <w:sz w:val="16"/>
              </w:rPr>
              <w:t>Activating a predefined FAR/URR/QER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41C4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2056C7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CB36E9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A6530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CBE18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A5E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26EC9" w14:textId="77777777" w:rsidR="00EE5860" w:rsidRPr="00441CD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800C7E6" w14:textId="77777777" w:rsidR="00EE5860" w:rsidRDefault="00EE5860" w:rsidP="00BB0E1F">
            <w:pPr>
              <w:spacing w:after="0"/>
              <w:rPr>
                <w:rFonts w:ascii="Arial" w:hAnsi="Arial"/>
                <w:snapToGrid w:val="0"/>
                <w:color w:val="000000"/>
                <w:sz w:val="16"/>
              </w:rPr>
            </w:pPr>
            <w:r w:rsidRPr="00171981">
              <w:rPr>
                <w:rFonts w:ascii="Arial" w:hAnsi="Arial"/>
                <w:snapToGrid w:val="0"/>
                <w:color w:val="000000"/>
                <w:sz w:val="16"/>
              </w:rPr>
              <w:t>Miscellaneous small correction on Figures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182D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0B57DA7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51EDC7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C5C6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72BF5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22CB9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8292D"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E80A9B2" w14:textId="77777777" w:rsidR="00EE5860" w:rsidRDefault="00EE5860" w:rsidP="00BB0E1F">
            <w:pPr>
              <w:spacing w:after="0"/>
              <w:rPr>
                <w:rFonts w:ascii="Arial" w:hAnsi="Arial"/>
                <w:snapToGrid w:val="0"/>
                <w:color w:val="000000"/>
                <w:sz w:val="16"/>
              </w:rPr>
            </w:pPr>
            <w:r w:rsidRPr="00F771F6">
              <w:rPr>
                <w:rFonts w:ascii="Arial" w:hAnsi="Arial"/>
                <w:snapToGrid w:val="0"/>
                <w:color w:val="000000"/>
                <w:sz w:val="16"/>
              </w:rPr>
              <w:t>New S-NSSAI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ADF5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3AB85A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FD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C18DC4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C7303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92609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903ED2" w14:textId="77777777" w:rsidR="00EE5860" w:rsidRPr="00441CD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EC6E072" w14:textId="77777777" w:rsidR="00EE5860" w:rsidRDefault="00EE5860" w:rsidP="00BB0E1F">
            <w:pPr>
              <w:spacing w:after="0"/>
              <w:rPr>
                <w:rFonts w:ascii="Arial" w:hAnsi="Arial"/>
                <w:snapToGrid w:val="0"/>
                <w:color w:val="000000"/>
                <w:sz w:val="16"/>
              </w:rPr>
            </w:pPr>
            <w:r w:rsidRPr="00301D5A">
              <w:rPr>
                <w:rFonts w:ascii="Arial" w:hAnsi="Arial"/>
                <w:snapToGrid w:val="0"/>
                <w:color w:val="000000"/>
                <w:sz w:val="16"/>
              </w:rPr>
              <w:t>Inconsistent description for the use of Activation/Deactivation time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9D4D4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37B44F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63302C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DFD6A9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DEF4A2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FD449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3E1193" w14:textId="77777777" w:rsidR="00EE5860" w:rsidRPr="00441CD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2352CD1" w14:textId="77777777" w:rsidR="00EE5860" w:rsidRDefault="00EE5860" w:rsidP="00BB0E1F">
            <w:pPr>
              <w:spacing w:after="0"/>
              <w:rPr>
                <w:rFonts w:ascii="Arial" w:hAnsi="Arial"/>
                <w:snapToGrid w:val="0"/>
                <w:color w:val="000000"/>
                <w:sz w:val="16"/>
              </w:rPr>
            </w:pPr>
            <w:r w:rsidRPr="006F634C">
              <w:rPr>
                <w:rFonts w:ascii="Arial" w:hAnsi="Arial"/>
                <w:snapToGrid w:val="0"/>
                <w:color w:val="000000"/>
                <w:sz w:val="16"/>
              </w:rPr>
              <w:t>F-TEID allocation cleanup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04FD6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55D362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B10DC8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E9982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7F4AA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60399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8D5967" w14:textId="77777777" w:rsidR="00EE5860" w:rsidRPr="00441CD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1AB8336" w14:textId="77777777" w:rsidR="00EE5860" w:rsidRDefault="00EE5860" w:rsidP="00BB0E1F">
            <w:pPr>
              <w:spacing w:after="0"/>
              <w:rPr>
                <w:rFonts w:ascii="Arial" w:hAnsi="Arial"/>
                <w:snapToGrid w:val="0"/>
                <w:color w:val="000000"/>
                <w:sz w:val="16"/>
              </w:rPr>
            </w:pPr>
            <w:r w:rsidRPr="00436BC3">
              <w:rPr>
                <w:rFonts w:ascii="Arial" w:hAnsi="Arial"/>
                <w:snapToGrid w:val="0"/>
                <w:color w:val="000000"/>
                <w:sz w:val="16"/>
              </w:rPr>
              <w:t>Encoding of the Remote GTP-U Peer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D56A5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07A82E1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3F3C9B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A8D5C5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1D96E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32250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C28D73" w14:textId="77777777" w:rsidR="00EE5860" w:rsidRPr="00441CD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B958CF" w14:textId="77777777" w:rsidR="00EE5860" w:rsidRDefault="00EE5860" w:rsidP="00BB0E1F">
            <w:pPr>
              <w:spacing w:after="0"/>
              <w:rPr>
                <w:rFonts w:ascii="Arial" w:hAnsi="Arial"/>
                <w:snapToGrid w:val="0"/>
                <w:color w:val="000000"/>
                <w:sz w:val="16"/>
              </w:rPr>
            </w:pPr>
            <w:r w:rsidRPr="00436BC3">
              <w:rPr>
                <w:rFonts w:ascii="Arial" w:hAnsi="Arial"/>
                <w:snapToGrid w:val="0"/>
                <w:color w:val="000000"/>
                <w:sz w:val="16"/>
              </w:rPr>
              <w:t>UE IP address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90C37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0A6B796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9FBD05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7459B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A3BA7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347AE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5B1747"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B98DD34" w14:textId="77777777" w:rsidR="00EE5860" w:rsidRDefault="00EE5860" w:rsidP="00BB0E1F">
            <w:pPr>
              <w:spacing w:after="0"/>
              <w:rPr>
                <w:rFonts w:ascii="Arial" w:hAnsi="Arial"/>
                <w:snapToGrid w:val="0"/>
                <w:color w:val="000000"/>
                <w:sz w:val="16"/>
              </w:rPr>
            </w:pPr>
            <w:r w:rsidRPr="00756365">
              <w:rPr>
                <w:rFonts w:ascii="Arial" w:hAnsi="Arial"/>
                <w:snapToGrid w:val="0"/>
                <w:color w:val="000000"/>
                <w:sz w:val="16"/>
              </w:rPr>
              <w:t>UE IP address pool based on S-NSSAI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E8A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62251D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81D234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0DF6A3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A400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7839F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54B39E"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B7B63AE" w14:textId="77777777" w:rsidR="00EE5860" w:rsidRDefault="00EE5860" w:rsidP="00BB0E1F">
            <w:pPr>
              <w:spacing w:after="0"/>
              <w:rPr>
                <w:rFonts w:ascii="Arial" w:hAnsi="Arial"/>
                <w:snapToGrid w:val="0"/>
                <w:color w:val="000000"/>
                <w:sz w:val="16"/>
              </w:rPr>
            </w:pPr>
            <w:r w:rsidRPr="00FE49C9">
              <w:rPr>
                <w:rFonts w:ascii="Arial" w:hAnsi="Arial"/>
                <w:snapToGrid w:val="0"/>
                <w:color w:val="000000"/>
                <w:sz w:val="16"/>
              </w:rPr>
              <w:t>Report Trigger for Qu</w:t>
            </w:r>
            <w:r w:rsidRPr="00FE49C9">
              <w:rPr>
                <w:rFonts w:ascii="Arial" w:hAnsi="Arial" w:hint="eastAsia"/>
                <w:snapToGrid w:val="0"/>
                <w:color w:val="000000"/>
                <w:sz w:val="16"/>
              </w:rPr>
              <w:t>o</w:t>
            </w:r>
            <w:r w:rsidRPr="00FE49C9">
              <w:rPr>
                <w:rFonts w:ascii="Arial" w:hAnsi="Arial"/>
                <w:snapToGrid w:val="0"/>
                <w:color w:val="000000"/>
                <w:sz w:val="16"/>
              </w:rPr>
              <w:t>t</w:t>
            </w:r>
            <w:r w:rsidRPr="00FE49C9">
              <w:rPr>
                <w:rFonts w:ascii="Arial" w:hAnsi="Arial" w:hint="eastAsia"/>
                <w:snapToGrid w:val="0"/>
                <w:color w:val="000000"/>
                <w:sz w:val="16"/>
              </w:rPr>
              <w:t>a</w:t>
            </w:r>
            <w:r w:rsidRPr="00FE49C9">
              <w:rPr>
                <w:rFonts w:ascii="Arial" w:hAnsi="Arial"/>
                <w:snapToGrid w:val="0"/>
                <w:color w:val="000000"/>
                <w:sz w:val="16"/>
              </w:rPr>
              <w:t xml:space="preserve"> Validity Time Expiry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ABD54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7F9F0D5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DABB79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lastRenderedPageBreak/>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FB01FE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2C4FC9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C247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FFF17"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ED9D39F" w14:textId="77777777" w:rsidR="00EE5860" w:rsidRDefault="00EE5860" w:rsidP="00BB0E1F">
            <w:pPr>
              <w:spacing w:after="0"/>
              <w:rPr>
                <w:rFonts w:ascii="Arial" w:hAnsi="Arial"/>
                <w:snapToGrid w:val="0"/>
                <w:color w:val="000000"/>
                <w:sz w:val="16"/>
              </w:rPr>
            </w:pPr>
            <w:r w:rsidRPr="00771463">
              <w:rPr>
                <w:rFonts w:ascii="Arial" w:hAnsi="Arial"/>
                <w:snapToGrid w:val="0"/>
                <w:color w:val="000000"/>
                <w:sz w:val="16"/>
              </w:rPr>
              <w:fldChar w:fldCharType="begin"/>
            </w:r>
            <w:r w:rsidRPr="00771463">
              <w:rPr>
                <w:rFonts w:ascii="Arial" w:hAnsi="Arial"/>
                <w:snapToGrid w:val="0"/>
                <w:color w:val="000000"/>
                <w:sz w:val="16"/>
              </w:rPr>
              <w:instrText xml:space="preserve"> DOCPROPERTY  CrTitle  \* MERGEFORMAT </w:instrText>
            </w:r>
            <w:r w:rsidRPr="00771463">
              <w:rPr>
                <w:rFonts w:ascii="Arial" w:hAnsi="Arial"/>
                <w:snapToGrid w:val="0"/>
                <w:color w:val="000000"/>
                <w:sz w:val="16"/>
              </w:rPr>
              <w:fldChar w:fldCharType="separate"/>
            </w:r>
            <w:r w:rsidRPr="00771463">
              <w:rPr>
                <w:rFonts w:ascii="Arial" w:hAnsi="Arial"/>
                <w:snapToGrid w:val="0"/>
                <w:color w:val="000000"/>
                <w:sz w:val="16"/>
              </w:rPr>
              <w:t>Clarification on Partial Failure of UP</w:t>
            </w:r>
            <w:r w:rsidRPr="00771463">
              <w:rPr>
                <w:rFonts w:ascii="Arial" w:hAnsi="Arial"/>
                <w:snapToGrid w:val="0"/>
                <w:color w:val="000000"/>
                <w:sz w:val="16"/>
              </w:rPr>
              <w:fldChar w:fldCharType="end"/>
            </w:r>
            <w:r w:rsidRPr="00771463">
              <w:rPr>
                <w:rFonts w:ascii="Arial" w:hAnsi="Arial"/>
                <w:snapToGrid w:val="0"/>
                <w:color w:val="000000"/>
                <w:sz w:val="16"/>
              </w:rPr>
              <w:t xml:space="preserve"> Function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8526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BF5C9F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3D0ACF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881CB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C2F0B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9CB4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18A6CD"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7C40D46" w14:textId="77777777" w:rsidR="00EE5860" w:rsidRDefault="00EE5860" w:rsidP="00BB0E1F">
            <w:pPr>
              <w:spacing w:after="0"/>
              <w:rPr>
                <w:rFonts w:ascii="Arial" w:hAnsi="Arial"/>
                <w:snapToGrid w:val="0"/>
                <w:color w:val="000000"/>
                <w:sz w:val="16"/>
              </w:rPr>
            </w:pPr>
            <w:r w:rsidRPr="00B5323E">
              <w:rPr>
                <w:rFonts w:ascii="Arial" w:hAnsi="Arial"/>
                <w:snapToGrid w:val="0"/>
                <w:color w:val="000000"/>
                <w:sz w:val="16"/>
              </w:rPr>
              <w:t>Node level vs PFCP entity level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DE13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8AF63F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F5180B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4C3B5B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1DE62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13F98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589E30"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CB971BA" w14:textId="77777777" w:rsidR="00EE5860" w:rsidRDefault="00EE5860" w:rsidP="00BB0E1F">
            <w:pPr>
              <w:spacing w:after="0"/>
              <w:rPr>
                <w:rFonts w:ascii="Arial" w:hAnsi="Arial"/>
                <w:snapToGrid w:val="0"/>
                <w:color w:val="000000"/>
                <w:sz w:val="16"/>
              </w:rPr>
            </w:pPr>
            <w:r w:rsidRPr="000D0983">
              <w:rPr>
                <w:rFonts w:ascii="Arial" w:hAnsi="Arial"/>
                <w:snapToGrid w:val="0"/>
                <w:color w:val="000000"/>
                <w:sz w:val="16"/>
              </w:rPr>
              <w:fldChar w:fldCharType="begin"/>
            </w:r>
            <w:r w:rsidRPr="000D0983">
              <w:rPr>
                <w:rFonts w:ascii="Arial" w:hAnsi="Arial"/>
                <w:snapToGrid w:val="0"/>
                <w:color w:val="000000"/>
                <w:sz w:val="16"/>
              </w:rPr>
              <w:instrText xml:space="preserve"> DOCPROPERTY  CrTitle  \* MERGEFORMAT </w:instrText>
            </w:r>
            <w:r w:rsidRPr="000D0983">
              <w:rPr>
                <w:rFonts w:ascii="Arial" w:hAnsi="Arial"/>
                <w:snapToGrid w:val="0"/>
                <w:color w:val="000000"/>
                <w:sz w:val="16"/>
              </w:rPr>
              <w:fldChar w:fldCharType="separate"/>
            </w:r>
            <w:r w:rsidRPr="000D0983">
              <w:rPr>
                <w:rFonts w:ascii="Arial" w:hAnsi="Arial"/>
                <w:snapToGrid w:val="0"/>
                <w:color w:val="000000"/>
                <w:sz w:val="16"/>
              </w:rPr>
              <w:t>Heartbeat procedure clarification</w:t>
            </w:r>
            <w:r w:rsidRPr="000D0983">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CC1B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29953BF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B9ACB3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7266E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E1892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58491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F96EC6"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31B4CDE" w14:textId="77777777" w:rsidR="00EE5860" w:rsidRDefault="00EE5860" w:rsidP="00BB0E1F">
            <w:pPr>
              <w:spacing w:after="0"/>
              <w:rPr>
                <w:rFonts w:ascii="Arial" w:hAnsi="Arial"/>
                <w:snapToGrid w:val="0"/>
                <w:color w:val="000000"/>
                <w:sz w:val="16"/>
              </w:rPr>
            </w:pPr>
            <w:r w:rsidRPr="0072115F">
              <w:rPr>
                <w:rFonts w:ascii="Arial" w:hAnsi="Arial"/>
                <w:snapToGrid w:val="0"/>
                <w:color w:val="000000"/>
                <w:sz w:val="16"/>
              </w:rPr>
              <w:fldChar w:fldCharType="begin"/>
            </w:r>
            <w:r w:rsidRPr="0072115F">
              <w:rPr>
                <w:rFonts w:ascii="Arial" w:hAnsi="Arial"/>
                <w:snapToGrid w:val="0"/>
                <w:color w:val="000000"/>
                <w:sz w:val="16"/>
              </w:rPr>
              <w:instrText xml:space="preserve"> DOCPROPERTY  CrTitle  \* MERGEFORMAT </w:instrText>
            </w:r>
            <w:r w:rsidRPr="0072115F">
              <w:rPr>
                <w:rFonts w:ascii="Arial" w:hAnsi="Arial"/>
                <w:snapToGrid w:val="0"/>
                <w:color w:val="000000"/>
                <w:sz w:val="16"/>
              </w:rPr>
              <w:fldChar w:fldCharType="separate"/>
            </w:r>
            <w:r w:rsidRPr="0072115F">
              <w:rPr>
                <w:rFonts w:ascii="Arial" w:hAnsi="Arial"/>
                <w:snapToGrid w:val="0"/>
                <w:color w:val="000000"/>
                <w:sz w:val="16"/>
              </w:rPr>
              <w:t>Alternative IP Address in SSET</w:t>
            </w:r>
            <w:r w:rsidRPr="0072115F">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0973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3DCD67C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D2B6F8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661F88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7889AF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AD4DC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E45B4"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214E5E0" w14:textId="77777777" w:rsidR="00EE5860" w:rsidRDefault="00EE5860" w:rsidP="00BB0E1F">
            <w:pPr>
              <w:spacing w:after="0"/>
              <w:rPr>
                <w:rFonts w:ascii="Arial" w:hAnsi="Arial"/>
                <w:snapToGrid w:val="0"/>
                <w:color w:val="000000"/>
                <w:sz w:val="16"/>
              </w:rPr>
            </w:pPr>
            <w:r w:rsidRPr="00936E81">
              <w:rPr>
                <w:rFonts w:ascii="Arial" w:hAnsi="Arial"/>
                <w:snapToGrid w:val="0"/>
                <w:color w:val="000000"/>
                <w:sz w:val="16"/>
              </w:rPr>
              <w:fldChar w:fldCharType="begin"/>
            </w:r>
            <w:r w:rsidRPr="00936E81">
              <w:rPr>
                <w:rFonts w:ascii="Arial" w:hAnsi="Arial"/>
                <w:snapToGrid w:val="0"/>
                <w:color w:val="000000"/>
                <w:sz w:val="16"/>
              </w:rPr>
              <w:instrText xml:space="preserve"> DOCPROPERTY  CrTitle  \* MERGEFORMAT </w:instrText>
            </w:r>
            <w:r w:rsidRPr="00936E81">
              <w:rPr>
                <w:rFonts w:ascii="Arial" w:hAnsi="Arial"/>
                <w:snapToGrid w:val="0"/>
                <w:color w:val="000000"/>
                <w:sz w:val="16"/>
              </w:rPr>
              <w:fldChar w:fldCharType="separate"/>
            </w:r>
            <w:r w:rsidRPr="00936E81">
              <w:rPr>
                <w:rFonts w:ascii="Arial" w:hAnsi="Arial"/>
                <w:snapToGrid w:val="0"/>
                <w:color w:val="000000"/>
                <w:sz w:val="16"/>
              </w:rPr>
              <w:t>Clarification when Node ID is set to an IP address</w:t>
            </w:r>
            <w:r w:rsidRPr="00936E81">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3BA4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6D761F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C13AD3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E8E1F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32539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CC56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EDF78E"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33ED53B" w14:textId="77777777" w:rsidR="00EE5860" w:rsidRDefault="00EE5860" w:rsidP="00BB0E1F">
            <w:pPr>
              <w:spacing w:after="0"/>
              <w:rPr>
                <w:rFonts w:ascii="Arial" w:hAnsi="Arial"/>
                <w:snapToGrid w:val="0"/>
                <w:color w:val="000000"/>
                <w:sz w:val="16"/>
              </w:rPr>
            </w:pPr>
            <w:r w:rsidRPr="007276D6">
              <w:rPr>
                <w:rFonts w:ascii="Arial" w:hAnsi="Arial"/>
                <w:snapToGrid w:val="0"/>
                <w:color w:val="000000"/>
                <w:sz w:val="16"/>
              </w:rPr>
              <w:fldChar w:fldCharType="begin"/>
            </w:r>
            <w:r w:rsidRPr="007276D6">
              <w:rPr>
                <w:rFonts w:ascii="Arial" w:hAnsi="Arial"/>
                <w:snapToGrid w:val="0"/>
                <w:color w:val="000000"/>
                <w:sz w:val="16"/>
              </w:rPr>
              <w:instrText xml:space="preserve"> DOCPROPERTY  CrTitle  \* MERGEFORMAT </w:instrText>
            </w:r>
            <w:r w:rsidRPr="007276D6">
              <w:rPr>
                <w:rFonts w:ascii="Arial" w:hAnsi="Arial"/>
                <w:snapToGrid w:val="0"/>
                <w:color w:val="000000"/>
                <w:sz w:val="16"/>
              </w:rPr>
              <w:fldChar w:fldCharType="separate"/>
            </w:r>
            <w:r w:rsidRPr="007276D6">
              <w:rPr>
                <w:rFonts w:ascii="Arial" w:hAnsi="Arial"/>
                <w:snapToGrid w:val="0"/>
                <w:color w:val="000000"/>
                <w:sz w:val="16"/>
              </w:rPr>
              <w:t>Association Update Response for EPFAR</w:t>
            </w:r>
            <w:r w:rsidRPr="007276D6">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71FA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26D12E1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FD59E5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283B2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7164C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34605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60C3F7"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B4ADD2E" w14:textId="77777777" w:rsidR="00EE5860" w:rsidRDefault="00EE5860" w:rsidP="00BB0E1F">
            <w:pPr>
              <w:spacing w:after="0"/>
              <w:rPr>
                <w:rFonts w:ascii="Arial" w:hAnsi="Arial"/>
                <w:snapToGrid w:val="0"/>
                <w:color w:val="000000"/>
                <w:sz w:val="16"/>
              </w:rPr>
            </w:pPr>
            <w:r w:rsidRPr="00C0654B">
              <w:rPr>
                <w:rFonts w:ascii="Arial" w:hAnsi="Arial"/>
                <w:snapToGrid w:val="0"/>
                <w:color w:val="000000"/>
                <w:sz w:val="16"/>
              </w:rPr>
              <w:fldChar w:fldCharType="begin"/>
            </w:r>
            <w:r w:rsidRPr="00C0654B">
              <w:rPr>
                <w:rFonts w:ascii="Arial" w:hAnsi="Arial"/>
                <w:snapToGrid w:val="0"/>
                <w:color w:val="000000"/>
                <w:sz w:val="16"/>
              </w:rPr>
              <w:instrText xml:space="preserve"> DOCPROPERTY  CrTitle  \* MERGEFORMAT </w:instrText>
            </w:r>
            <w:r w:rsidRPr="00C0654B">
              <w:rPr>
                <w:rFonts w:ascii="Arial" w:hAnsi="Arial"/>
                <w:snapToGrid w:val="0"/>
                <w:color w:val="000000"/>
                <w:sz w:val="16"/>
              </w:rPr>
              <w:fldChar w:fldCharType="separate"/>
            </w:r>
            <w:r w:rsidRPr="00C0654B">
              <w:rPr>
                <w:rFonts w:ascii="Arial" w:hAnsi="Arial"/>
                <w:snapToGrid w:val="0"/>
                <w:color w:val="000000"/>
                <w:sz w:val="16"/>
              </w:rPr>
              <w:t>UP function features description update</w:t>
            </w:r>
            <w:r w:rsidRPr="00C0654B">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410B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EF02E8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A3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0CC21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7ED6D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04612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E7DC" w14:textId="77777777" w:rsidR="00EE5860" w:rsidRPr="00441CD0" w:rsidRDefault="00EE5860" w:rsidP="00BB0E1F">
            <w:pPr>
              <w:spacing w:after="0"/>
              <w:rPr>
                <w:rFonts w:ascii="Arial" w:hAnsi="Arial" w:cs="Arial"/>
                <w:sz w:val="16"/>
                <w:szCs w:val="16"/>
              </w:rPr>
            </w:pPr>
            <w:r>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4E1B798" w14:textId="77777777" w:rsidR="00EE5860" w:rsidRDefault="00EE5860" w:rsidP="00BB0E1F">
            <w:pPr>
              <w:spacing w:after="0"/>
              <w:rPr>
                <w:rFonts w:ascii="Arial" w:hAnsi="Arial"/>
                <w:snapToGrid w:val="0"/>
                <w:color w:val="000000"/>
                <w:sz w:val="16"/>
              </w:rPr>
            </w:pPr>
            <w:r w:rsidRPr="005B3395">
              <w:rPr>
                <w:rFonts w:ascii="Arial" w:hAnsi="Arial"/>
                <w:snapToGrid w:val="0"/>
                <w:color w:val="000000"/>
                <w:sz w:val="16"/>
              </w:rPr>
              <w:fldChar w:fldCharType="begin"/>
            </w:r>
            <w:r w:rsidRPr="005B3395">
              <w:rPr>
                <w:rFonts w:ascii="Arial" w:hAnsi="Arial"/>
                <w:snapToGrid w:val="0"/>
                <w:color w:val="000000"/>
                <w:sz w:val="16"/>
              </w:rPr>
              <w:instrText xml:space="preserve"> DOCPROPERTY  CrTitle  \* MERGEFORMAT </w:instrText>
            </w:r>
            <w:r w:rsidRPr="005B3395">
              <w:rPr>
                <w:rFonts w:ascii="Arial" w:hAnsi="Arial"/>
                <w:snapToGrid w:val="0"/>
                <w:color w:val="000000"/>
                <w:sz w:val="16"/>
              </w:rPr>
              <w:fldChar w:fldCharType="separate"/>
            </w:r>
            <w:r w:rsidRPr="005B3395">
              <w:rPr>
                <w:rFonts w:ascii="Arial" w:hAnsi="Arial"/>
                <w:snapToGrid w:val="0"/>
                <w:color w:val="000000"/>
                <w:sz w:val="16"/>
              </w:rPr>
              <w:t>Downlink data reordering - new feature definition</w:t>
            </w:r>
            <w:r w:rsidRPr="005B3395">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FF7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53A41D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F35A56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17E97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63594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65191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7F68F5"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5EA594B" w14:textId="77777777" w:rsidR="00EE5860" w:rsidRDefault="00EE5860" w:rsidP="00BB0E1F">
            <w:pPr>
              <w:spacing w:after="0"/>
              <w:rPr>
                <w:rFonts w:ascii="Arial" w:hAnsi="Arial"/>
                <w:snapToGrid w:val="0"/>
                <w:color w:val="000000"/>
                <w:sz w:val="16"/>
              </w:rPr>
            </w:pPr>
            <w:r w:rsidRPr="00624264">
              <w:rPr>
                <w:rFonts w:ascii="Arial" w:hAnsi="Arial"/>
                <w:snapToGrid w:val="0"/>
                <w:color w:val="000000"/>
                <w:sz w:val="16"/>
              </w:rPr>
              <w:t>UE IP address pool based on IP version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0675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A9A867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6FB991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2DAB2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0AD04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E6067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930408"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70E89F5" w14:textId="77777777" w:rsidR="00EE5860" w:rsidRDefault="00EE5860" w:rsidP="00BB0E1F">
            <w:pPr>
              <w:spacing w:after="0"/>
              <w:rPr>
                <w:rFonts w:ascii="Arial" w:hAnsi="Arial"/>
                <w:snapToGrid w:val="0"/>
                <w:color w:val="000000"/>
                <w:sz w:val="16"/>
              </w:rPr>
            </w:pPr>
            <w:r w:rsidRPr="006678BA">
              <w:rPr>
                <w:rFonts w:ascii="Arial" w:hAnsi="Arial"/>
                <w:snapToGrid w:val="0"/>
                <w:color w:val="000000"/>
                <w:sz w:val="16"/>
              </w:rPr>
              <w:t>Remaining Quota in the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CF812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E3C0FB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525602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5E627E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95DF8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CF54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4A0685"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DE90DD6" w14:textId="77777777" w:rsidR="00EE5860" w:rsidRDefault="00EE5860" w:rsidP="00BB0E1F">
            <w:pPr>
              <w:spacing w:after="0"/>
              <w:rPr>
                <w:rFonts w:ascii="Arial" w:hAnsi="Arial"/>
                <w:snapToGrid w:val="0"/>
                <w:color w:val="000000"/>
                <w:sz w:val="16"/>
              </w:rPr>
            </w:pPr>
            <w:r w:rsidRPr="006678BA">
              <w:rPr>
                <w:rFonts w:ascii="Arial" w:hAnsi="Arial"/>
                <w:snapToGrid w:val="0"/>
                <w:color w:val="000000"/>
                <w:sz w:val="16"/>
              </w:rPr>
              <w:t>Adjust Threshold/Quota after a usage report in the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C4855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946676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1344A7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1935F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37CE7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C2F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C2A76"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BD5DB91" w14:textId="77777777" w:rsidR="00EE5860" w:rsidRDefault="00EE5860" w:rsidP="00BB0E1F">
            <w:pPr>
              <w:spacing w:after="0"/>
              <w:rPr>
                <w:rFonts w:ascii="Arial" w:hAnsi="Arial"/>
                <w:snapToGrid w:val="0"/>
                <w:color w:val="000000"/>
                <w:sz w:val="16"/>
              </w:rPr>
            </w:pPr>
            <w:r w:rsidRPr="00C041C6">
              <w:rPr>
                <w:rFonts w:ascii="Arial" w:hAnsi="Arial"/>
                <w:snapToGrid w:val="0"/>
                <w:color w:val="000000"/>
                <w:sz w:val="16"/>
              </w:rPr>
              <w:t>Quota Reporting Trigger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55165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2361912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CF916C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EAE97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0C588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ACC6A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4EA51A"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020B083" w14:textId="77777777" w:rsidR="00EE5860" w:rsidRDefault="00EE5860" w:rsidP="00BB0E1F">
            <w:pPr>
              <w:spacing w:after="0"/>
              <w:rPr>
                <w:rFonts w:ascii="Arial" w:hAnsi="Arial"/>
                <w:snapToGrid w:val="0"/>
                <w:color w:val="000000"/>
                <w:sz w:val="16"/>
              </w:rPr>
            </w:pPr>
            <w:r w:rsidRPr="00607853">
              <w:rPr>
                <w:rFonts w:ascii="Arial" w:hAnsi="Arial"/>
                <w:snapToGrid w:val="0"/>
                <w:color w:val="000000"/>
                <w:sz w:val="16"/>
              </w:rPr>
              <w:fldChar w:fldCharType="begin"/>
            </w:r>
            <w:r w:rsidRPr="00607853">
              <w:rPr>
                <w:rFonts w:ascii="Arial" w:hAnsi="Arial"/>
                <w:snapToGrid w:val="0"/>
                <w:color w:val="000000"/>
                <w:sz w:val="16"/>
              </w:rPr>
              <w:instrText xml:space="preserve"> DOCPROPERTY  CrTitle  \* MERGEFORMAT </w:instrText>
            </w:r>
            <w:r w:rsidRPr="00607853">
              <w:rPr>
                <w:rFonts w:ascii="Arial" w:hAnsi="Arial"/>
                <w:snapToGrid w:val="0"/>
                <w:color w:val="000000"/>
                <w:sz w:val="16"/>
              </w:rPr>
              <w:fldChar w:fldCharType="separate"/>
            </w:r>
            <w:r w:rsidRPr="00607853">
              <w:rPr>
                <w:rFonts w:ascii="Arial" w:hAnsi="Arial"/>
                <w:snapToGrid w:val="0"/>
                <w:color w:val="000000"/>
                <w:sz w:val="16"/>
              </w:rPr>
              <w:t>Editorial corrections</w:t>
            </w:r>
            <w:r w:rsidRPr="00607853">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068C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A4F67A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10AA21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FF84DA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C7D3A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0FEBF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DD0A79"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7E79B53" w14:textId="77777777" w:rsidR="00EE5860" w:rsidRDefault="00EE5860" w:rsidP="00BB0E1F">
            <w:pPr>
              <w:spacing w:after="0"/>
              <w:rPr>
                <w:rFonts w:ascii="Arial" w:hAnsi="Arial"/>
                <w:snapToGrid w:val="0"/>
                <w:color w:val="000000"/>
                <w:sz w:val="16"/>
              </w:rPr>
            </w:pPr>
            <w:r w:rsidRPr="00A50CEB">
              <w:rPr>
                <w:rFonts w:ascii="Arial" w:hAnsi="Arial"/>
                <w:snapToGrid w:val="0"/>
                <w:color w:val="000000"/>
                <w:sz w:val="16"/>
              </w:rPr>
              <w:t>Support of IPUPS 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910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390E59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34859E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AD731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243AF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F66C2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9FA88C" w14:textId="77777777" w:rsidR="00EE5860" w:rsidRPr="00441CD0" w:rsidRDefault="00EE5860" w:rsidP="00BB0E1F">
            <w:pPr>
              <w:spacing w:after="0"/>
              <w:rPr>
                <w:rFonts w:ascii="Arial" w:hAnsi="Arial" w:cs="Arial"/>
                <w:sz w:val="16"/>
                <w:szCs w:val="16"/>
              </w:rPr>
            </w:pPr>
            <w:r>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E11EC48" w14:textId="77777777" w:rsidR="00EE5860" w:rsidRDefault="00EE5860" w:rsidP="00BB0E1F">
            <w:pPr>
              <w:spacing w:after="0"/>
              <w:rPr>
                <w:rFonts w:ascii="Arial" w:hAnsi="Arial"/>
                <w:snapToGrid w:val="0"/>
                <w:color w:val="000000"/>
                <w:sz w:val="16"/>
              </w:rPr>
            </w:pPr>
            <w:r w:rsidRPr="00E35DDE">
              <w:rPr>
                <w:rFonts w:ascii="Arial" w:hAnsi="Arial"/>
                <w:snapToGrid w:val="0"/>
                <w:color w:val="000000"/>
                <w:sz w:val="16"/>
              </w:rPr>
              <w:t>First discarded downlink packet notification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275E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1BB09CA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8C5D70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8D738A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3A63ED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C5402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3A0827"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257BC06" w14:textId="77777777" w:rsidR="00EE5860" w:rsidRDefault="00EE5860" w:rsidP="00BB0E1F">
            <w:pPr>
              <w:spacing w:after="0"/>
              <w:rPr>
                <w:rFonts w:ascii="Arial" w:hAnsi="Arial"/>
                <w:snapToGrid w:val="0"/>
                <w:color w:val="000000"/>
                <w:sz w:val="16"/>
              </w:rPr>
            </w:pPr>
            <w:r w:rsidRPr="00A816EF">
              <w:rPr>
                <w:rFonts w:ascii="Arial" w:hAnsi="Arial" w:hint="eastAsia"/>
                <w:snapToGrid w:val="0"/>
                <w:color w:val="000000"/>
                <w:sz w:val="16"/>
              </w:rPr>
              <w:t xml:space="preserve">Add RDS configuration </w:t>
            </w:r>
            <w:r w:rsidRPr="00A816EF">
              <w:rPr>
                <w:rFonts w:ascii="Arial" w:hAnsi="Arial"/>
                <w:snapToGrid w:val="0"/>
                <w:color w:val="000000"/>
                <w:sz w:val="16"/>
              </w:rPr>
              <w:t>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D515C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30236AD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177739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9A1A0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8E67FC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BFBB7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87D8D0"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99584E5" w14:textId="77777777" w:rsidR="00EE5860" w:rsidRDefault="00EE5860" w:rsidP="00BB0E1F">
            <w:pPr>
              <w:spacing w:after="0"/>
              <w:rPr>
                <w:rFonts w:ascii="Arial" w:hAnsi="Arial"/>
                <w:snapToGrid w:val="0"/>
                <w:color w:val="000000"/>
                <w:sz w:val="16"/>
              </w:rPr>
            </w:pPr>
            <w:r w:rsidRPr="00BC1976">
              <w:rPr>
                <w:rFonts w:ascii="Arial" w:hAnsi="Arial"/>
                <w:snapToGrid w:val="0"/>
                <w:color w:val="000000"/>
                <w:sz w:val="16"/>
              </w:rPr>
              <w:t>Data rate control during mobility between 5GS and EPS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181D2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673343D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AE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0841B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CCD401"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EE06C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85CC2A"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CF64DFB" w14:textId="77777777" w:rsidR="00EE5860" w:rsidRDefault="00EE5860" w:rsidP="00BB0E1F">
            <w:pPr>
              <w:spacing w:after="0"/>
              <w:rPr>
                <w:rFonts w:ascii="Arial" w:hAnsi="Arial"/>
                <w:snapToGrid w:val="0"/>
                <w:color w:val="000000"/>
                <w:sz w:val="16"/>
              </w:rPr>
            </w:pPr>
            <w:r w:rsidRPr="00931144">
              <w:rPr>
                <w:rFonts w:ascii="Arial" w:hAnsi="Arial"/>
                <w:snapToGrid w:val="0"/>
                <w:color w:val="000000"/>
                <w:sz w:val="16"/>
              </w:rPr>
              <w:fldChar w:fldCharType="begin"/>
            </w:r>
            <w:r w:rsidRPr="00931144">
              <w:rPr>
                <w:rFonts w:ascii="Arial" w:hAnsi="Arial"/>
                <w:snapToGrid w:val="0"/>
                <w:color w:val="000000"/>
                <w:sz w:val="16"/>
              </w:rPr>
              <w:instrText xml:space="preserve"> DOCPROPERTY  CrTitle  \* MERGEFORMAT </w:instrText>
            </w:r>
            <w:r w:rsidRPr="00931144">
              <w:rPr>
                <w:rFonts w:ascii="Arial" w:hAnsi="Arial"/>
                <w:snapToGrid w:val="0"/>
                <w:color w:val="000000"/>
                <w:sz w:val="16"/>
              </w:rPr>
              <w:fldChar w:fldCharType="separate"/>
            </w:r>
            <w:r w:rsidRPr="00931144">
              <w:rPr>
                <w:rFonts w:ascii="Arial" w:hAnsi="Arial"/>
                <w:snapToGrid w:val="0"/>
                <w:color w:val="000000"/>
                <w:sz w:val="16"/>
              </w:rPr>
              <w:t>Aligning "MO Exception data" handling with stage 2 - UPF</w:t>
            </w:r>
            <w:r w:rsidRPr="00931144">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A978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70D258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EABB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CE0A5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70297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37CF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F00C"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91BB2D5" w14:textId="77777777" w:rsidR="00EE5860" w:rsidRDefault="00EE5860" w:rsidP="00BB0E1F">
            <w:pPr>
              <w:spacing w:after="0"/>
              <w:rPr>
                <w:rFonts w:ascii="Arial" w:hAnsi="Arial"/>
                <w:snapToGrid w:val="0"/>
                <w:color w:val="000000"/>
                <w:sz w:val="16"/>
              </w:rPr>
            </w:pPr>
            <w:bookmarkStart w:id="7832" w:name="_Hlk36732099"/>
            <w:r w:rsidRPr="007039E5">
              <w:rPr>
                <w:rFonts w:ascii="Arial" w:hAnsi="Arial"/>
                <w:snapToGrid w:val="0"/>
                <w:color w:val="000000"/>
                <w:sz w:val="16"/>
              </w:rPr>
              <w:t>MPTCP Indication for a Uplink PDR for traffic applicable for MPTCP</w:t>
            </w:r>
            <w:bookmarkEnd w:id="7832"/>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8713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0BCAF68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E6562E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8F9D2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8D5A6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D11A7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8A0"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B47A5DA" w14:textId="77777777" w:rsidR="00EE5860" w:rsidRDefault="00EE5860" w:rsidP="00BB0E1F">
            <w:pPr>
              <w:spacing w:after="0"/>
              <w:rPr>
                <w:rFonts w:ascii="Arial" w:hAnsi="Arial"/>
                <w:snapToGrid w:val="0"/>
                <w:color w:val="000000"/>
                <w:sz w:val="16"/>
              </w:rPr>
            </w:pPr>
            <w:r w:rsidRPr="007039E5">
              <w:rPr>
                <w:rFonts w:ascii="Arial" w:hAnsi="Arial"/>
                <w:snapToGrid w:val="0"/>
                <w:color w:val="000000"/>
                <w:sz w:val="16"/>
              </w:rPr>
              <w:t>Packet Forwarding Model for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2935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78E9688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46059E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66E4D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65DCB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1B67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52E154"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99B4064" w14:textId="77777777" w:rsidR="00EE5860" w:rsidRDefault="00EE5860" w:rsidP="00BB0E1F">
            <w:pPr>
              <w:spacing w:after="0"/>
              <w:rPr>
                <w:rFonts w:ascii="Arial" w:hAnsi="Arial"/>
                <w:snapToGrid w:val="0"/>
                <w:color w:val="000000"/>
                <w:sz w:val="16"/>
              </w:rPr>
            </w:pPr>
            <w:r w:rsidRPr="007039E5">
              <w:rPr>
                <w:rFonts w:ascii="Arial" w:hAnsi="Arial"/>
                <w:snapToGrid w:val="0"/>
                <w:color w:val="000000"/>
                <w:sz w:val="16"/>
              </w:rPr>
              <w:t>Update IETF References for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1ECE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72C6663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D5CC9E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B9A2D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BA9E83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3EE12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502DD2"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9FAA1E9" w14:textId="77777777" w:rsidR="00EE5860" w:rsidRDefault="00EE5860" w:rsidP="00BB0E1F">
            <w:pPr>
              <w:spacing w:after="0"/>
              <w:rPr>
                <w:rFonts w:ascii="Arial" w:hAnsi="Arial"/>
                <w:snapToGrid w:val="0"/>
                <w:color w:val="000000"/>
                <w:sz w:val="16"/>
              </w:rPr>
            </w:pPr>
            <w:r w:rsidRPr="00DF6A09">
              <w:rPr>
                <w:rFonts w:ascii="Arial" w:hAnsi="Arial"/>
                <w:snapToGrid w:val="0"/>
                <w:color w:val="000000"/>
                <w:sz w:val="16"/>
              </w:rPr>
              <w:t>PMFP Message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22529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20311AF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24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CD15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6758E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CBA55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3A0DA"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48E8A48" w14:textId="77777777" w:rsidR="00EE5860" w:rsidRDefault="00EE5860" w:rsidP="00BB0E1F">
            <w:pPr>
              <w:spacing w:after="0"/>
              <w:rPr>
                <w:rFonts w:ascii="Arial" w:hAnsi="Arial"/>
                <w:snapToGrid w:val="0"/>
                <w:color w:val="000000"/>
                <w:sz w:val="16"/>
              </w:rPr>
            </w:pPr>
            <w:r w:rsidRPr="006F2CBE">
              <w:rPr>
                <w:rFonts w:ascii="Arial" w:hAnsi="Arial"/>
                <w:snapToGrid w:val="0"/>
                <w:color w:val="000000"/>
                <w:sz w:val="16"/>
              </w:rPr>
              <w:t>N6 Routable IP address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EA1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4389675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6E4A46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83535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200CB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57EF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355898"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494B143" w14:textId="77777777" w:rsidR="00EE5860" w:rsidRDefault="00EE5860" w:rsidP="00BB0E1F">
            <w:pPr>
              <w:spacing w:after="0"/>
              <w:rPr>
                <w:rFonts w:ascii="Arial" w:hAnsi="Arial"/>
                <w:snapToGrid w:val="0"/>
                <w:color w:val="000000"/>
                <w:sz w:val="16"/>
              </w:rPr>
            </w:pPr>
            <w:r w:rsidRPr="00421424">
              <w:rPr>
                <w:rFonts w:ascii="Arial" w:hAnsi="Arial"/>
                <w:snapToGrid w:val="0"/>
                <w:color w:val="000000"/>
                <w:sz w:val="16"/>
              </w:rPr>
              <w:t>DL PDRs of a MA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611C5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A909C0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94E226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58A092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B8D16A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AB9C9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8ACD"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5109F8E" w14:textId="77777777" w:rsidR="00EE5860" w:rsidRDefault="00EE5860" w:rsidP="00BB0E1F">
            <w:pPr>
              <w:spacing w:after="0"/>
              <w:rPr>
                <w:rFonts w:ascii="Arial" w:hAnsi="Arial"/>
                <w:snapToGrid w:val="0"/>
                <w:color w:val="000000"/>
                <w:sz w:val="16"/>
              </w:rPr>
            </w:pPr>
            <w:r w:rsidRPr="002B1B80">
              <w:rPr>
                <w:rFonts w:ascii="Arial" w:hAnsi="Arial"/>
                <w:snapToGrid w:val="0"/>
                <w:color w:val="000000"/>
                <w:sz w:val="16"/>
              </w:rPr>
              <w:t>PMF control information to enable/disable PMF RTT measurements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5F68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F9F738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8BF58DD"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C114B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D438E4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57083"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A3912"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75C152C" w14:textId="77777777" w:rsidR="00EE5860" w:rsidRDefault="00EE5860" w:rsidP="00BB0E1F">
            <w:pPr>
              <w:spacing w:after="0"/>
              <w:rPr>
                <w:rFonts w:ascii="Arial" w:hAnsi="Arial"/>
                <w:snapToGrid w:val="0"/>
                <w:color w:val="000000"/>
                <w:sz w:val="16"/>
              </w:rPr>
            </w:pPr>
            <w:r w:rsidRPr="00F5798A">
              <w:rPr>
                <w:rFonts w:ascii="Arial" w:hAnsi="Arial"/>
                <w:snapToGrid w:val="0"/>
                <w:color w:val="000000"/>
                <w:sz w:val="16"/>
              </w:rPr>
              <w:t>Redundant Transmission on transport layer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A5043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56AC534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32072D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E35A2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307850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86769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806907"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184A1A25" w14:textId="77777777" w:rsidR="00EE5860" w:rsidRDefault="00EE5860" w:rsidP="00BB0E1F">
            <w:pPr>
              <w:spacing w:after="0"/>
              <w:rPr>
                <w:rFonts w:ascii="Arial" w:hAnsi="Arial"/>
                <w:snapToGrid w:val="0"/>
                <w:color w:val="000000"/>
                <w:sz w:val="16"/>
              </w:rPr>
            </w:pPr>
            <w:r w:rsidRPr="006E52CC">
              <w:rPr>
                <w:rFonts w:ascii="Arial" w:hAnsi="Arial"/>
                <w:snapToGrid w:val="0"/>
                <w:color w:val="000000"/>
                <w:sz w:val="16"/>
              </w:rPr>
              <w:t>Clarification for TSN NW-TT port number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9C6C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1AE93DF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C03BC9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667832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1EC714"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C843A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D81B08" w14:textId="77777777" w:rsidR="00EE5860" w:rsidRPr="00441CD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191F91E" w14:textId="77777777" w:rsidR="00EE5860" w:rsidRDefault="00EE5860" w:rsidP="00BB0E1F">
            <w:pPr>
              <w:spacing w:after="0"/>
              <w:rPr>
                <w:rFonts w:ascii="Arial" w:hAnsi="Arial"/>
                <w:snapToGrid w:val="0"/>
                <w:color w:val="000000"/>
                <w:sz w:val="16"/>
              </w:rPr>
            </w:pPr>
            <w:r w:rsidRPr="0031230E">
              <w:rPr>
                <w:rFonts w:ascii="Arial" w:hAnsi="Arial"/>
                <w:snapToGrid w:val="0"/>
                <w:color w:val="000000"/>
                <w:sz w:val="16"/>
              </w:rPr>
              <w:t>Support of QoS differentiation for NPN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ECD5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327F04C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0FB8DD2"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7C574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2D1C2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DF5E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FBB24"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8EB49A5" w14:textId="77777777" w:rsidR="00EE5860" w:rsidRDefault="00EE5860" w:rsidP="00BB0E1F">
            <w:pPr>
              <w:spacing w:after="0"/>
              <w:rPr>
                <w:rFonts w:ascii="Arial" w:hAnsi="Arial"/>
                <w:snapToGrid w:val="0"/>
                <w:color w:val="000000"/>
                <w:sz w:val="16"/>
              </w:rPr>
            </w:pPr>
            <w:r w:rsidRPr="0031230E">
              <w:rPr>
                <w:rFonts w:ascii="Arial" w:hAnsi="Arial"/>
                <w:snapToGrid w:val="0"/>
                <w:color w:val="000000"/>
                <w:sz w:val="16"/>
              </w:rPr>
              <w:t>5GS Bridge ID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74F24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3C900BD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DE80E1B"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71EF48"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F59650"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94703F"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2463"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5B7BB69" w14:textId="77777777" w:rsidR="00EE5860" w:rsidRDefault="00EE5860" w:rsidP="00BB0E1F">
            <w:pPr>
              <w:spacing w:after="0"/>
              <w:rPr>
                <w:rFonts w:ascii="Arial" w:hAnsi="Arial"/>
                <w:snapToGrid w:val="0"/>
                <w:color w:val="000000"/>
                <w:sz w:val="16"/>
              </w:rPr>
            </w:pPr>
            <w:r w:rsidRPr="0031230E">
              <w:rPr>
                <w:rFonts w:ascii="Arial" w:hAnsi="Arial"/>
                <w:snapToGrid w:val="0"/>
                <w:color w:val="000000"/>
                <w:sz w:val="16"/>
              </w:rPr>
              <w:t>5GS Bridge and port information separation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D95F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1864E07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D23E7E9"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84D28C"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8E3D4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155E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A91CE"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3187FE6" w14:textId="77777777" w:rsidR="00EE5860" w:rsidRDefault="00EE5860" w:rsidP="00BB0E1F">
            <w:pPr>
              <w:spacing w:after="0"/>
              <w:rPr>
                <w:rFonts w:ascii="Arial" w:hAnsi="Arial"/>
                <w:snapToGrid w:val="0"/>
                <w:color w:val="000000"/>
                <w:sz w:val="16"/>
              </w:rPr>
            </w:pPr>
            <w:r w:rsidRPr="00B657A6">
              <w:rPr>
                <w:rFonts w:ascii="Arial" w:hAnsi="Arial"/>
                <w:snapToGrid w:val="0"/>
                <w:color w:val="000000"/>
                <w:sz w:val="16"/>
              </w:rPr>
              <w:t>N4 information exchanged over N16a during PDU session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F824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17F018A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103070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13EF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49057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634C26"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CFDD6"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052BEC7" w14:textId="77777777" w:rsidR="00EE5860" w:rsidRDefault="00EE5860" w:rsidP="00BB0E1F">
            <w:pPr>
              <w:spacing w:after="0"/>
              <w:rPr>
                <w:rFonts w:ascii="Arial" w:hAnsi="Arial"/>
                <w:snapToGrid w:val="0"/>
                <w:color w:val="000000"/>
                <w:sz w:val="16"/>
              </w:rPr>
            </w:pPr>
            <w:r w:rsidRPr="00940D12">
              <w:rPr>
                <w:rFonts w:ascii="Arial" w:hAnsi="Arial"/>
                <w:snapToGrid w:val="0"/>
                <w:color w:val="000000"/>
                <w:sz w:val="16"/>
              </w:rPr>
              <w:t>Inter-system handover with direct 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DAF6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0FB207B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0EF9FA7"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CBEB5"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BCF51A"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CP-201070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13CDFE" w14:textId="77777777" w:rsidR="00EE5860" w:rsidRPr="00441CD0" w:rsidRDefault="00EE5860" w:rsidP="00BB0E1F">
            <w:pPr>
              <w:spacing w:after="0"/>
              <w:rPr>
                <w:rFonts w:ascii="Arial" w:hAnsi="Arial"/>
                <w:snapToGrid w:val="0"/>
                <w:color w:val="000000"/>
                <w:sz w:val="16"/>
              </w:rPr>
            </w:pPr>
            <w:r>
              <w:rPr>
                <w:rFonts w:ascii="Arial" w:hAnsi="Arial"/>
                <w:snapToGrid w:val="0"/>
                <w:color w:val="000000"/>
                <w:sz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8A87" w14:textId="77777777" w:rsidR="00EE5860" w:rsidRPr="00441CD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191D43" w14:textId="77777777" w:rsidR="00EE5860" w:rsidRDefault="00EE5860" w:rsidP="00BB0E1F">
            <w:pPr>
              <w:spacing w:after="0"/>
              <w:rPr>
                <w:rFonts w:ascii="Arial" w:hAnsi="Arial"/>
                <w:snapToGrid w:val="0"/>
                <w:color w:val="000000"/>
                <w:sz w:val="16"/>
              </w:rPr>
            </w:pPr>
            <w:r w:rsidRPr="00940D12">
              <w:rPr>
                <w:rFonts w:ascii="Arial" w:hAnsi="Arial"/>
                <w:snapToGrid w:val="0"/>
                <w:color w:val="000000"/>
                <w:sz w:val="16"/>
              </w:rPr>
              <w:t>Data Forwarding Info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843A0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16.4.0</w:t>
            </w:r>
          </w:p>
        </w:tc>
      </w:tr>
      <w:tr w:rsidR="00EE5860" w:rsidRPr="00441CD0" w14:paraId="24BA185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BDEB8B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6232E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46C41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DE9FB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A13F9D" w14:textId="77777777" w:rsidR="00EE586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1123C9B" w14:textId="77777777" w:rsidR="00EE5860" w:rsidRPr="00940D12" w:rsidRDefault="00EE5860" w:rsidP="00BB0E1F">
            <w:pPr>
              <w:spacing w:after="0"/>
              <w:rPr>
                <w:rFonts w:ascii="Arial" w:hAnsi="Arial"/>
                <w:snapToGrid w:val="0"/>
                <w:color w:val="000000"/>
                <w:sz w:val="16"/>
              </w:rPr>
            </w:pPr>
            <w:r w:rsidRPr="004877A9">
              <w:rPr>
                <w:rFonts w:ascii="Arial" w:hAnsi="Arial"/>
                <w:snapToGrid w:val="0"/>
                <w:color w:val="000000"/>
                <w:sz w:val="16"/>
              </w:rPr>
              <w:fldChar w:fldCharType="begin"/>
            </w:r>
            <w:r w:rsidRPr="004877A9">
              <w:rPr>
                <w:rFonts w:ascii="Arial" w:hAnsi="Arial"/>
                <w:snapToGrid w:val="0"/>
                <w:color w:val="000000"/>
                <w:sz w:val="16"/>
              </w:rPr>
              <w:instrText xml:space="preserve"> DOCPROPERTY  CrTitle  \* MERGEFORMAT </w:instrText>
            </w:r>
            <w:r w:rsidRPr="004877A9">
              <w:rPr>
                <w:rFonts w:ascii="Arial" w:hAnsi="Arial"/>
                <w:snapToGrid w:val="0"/>
                <w:color w:val="000000"/>
                <w:sz w:val="16"/>
              </w:rPr>
              <w:fldChar w:fldCharType="separate"/>
            </w:r>
            <w:r w:rsidRPr="004877A9">
              <w:rPr>
                <w:rFonts w:ascii="Arial" w:hAnsi="Arial"/>
                <w:snapToGrid w:val="0"/>
                <w:color w:val="000000"/>
                <w:sz w:val="16"/>
              </w:rPr>
              <w:t>Interworking between ETSUN and URLLC/TSC</w:t>
            </w:r>
            <w:r w:rsidRPr="004877A9">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ABE69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472B0A2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2452B4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9B3DC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9DF17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4DA2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71703E"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4EBDA5B" w14:textId="77777777" w:rsidR="00EE5860" w:rsidRPr="00940D12" w:rsidRDefault="00EE5860" w:rsidP="00BB0E1F">
            <w:pPr>
              <w:spacing w:after="0"/>
              <w:rPr>
                <w:rFonts w:ascii="Arial" w:hAnsi="Arial"/>
                <w:snapToGrid w:val="0"/>
                <w:color w:val="000000"/>
                <w:sz w:val="16"/>
              </w:rPr>
            </w:pPr>
            <w:r w:rsidRPr="004877A9">
              <w:rPr>
                <w:rFonts w:ascii="Arial" w:hAnsi="Arial"/>
                <w:snapToGrid w:val="0"/>
                <w:color w:val="000000"/>
                <w:sz w:val="16"/>
              </w:rPr>
              <w:t>End marker handling in service request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24BB1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5181CCC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93119A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BB1672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FCEC39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361A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3755F5" w14:textId="77777777" w:rsidR="00EE586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5E97A9B" w14:textId="77777777" w:rsidR="00EE5860" w:rsidRPr="00940D12" w:rsidRDefault="00EE5860" w:rsidP="00BB0E1F">
            <w:pPr>
              <w:spacing w:after="0"/>
              <w:rPr>
                <w:rFonts w:ascii="Arial" w:hAnsi="Arial"/>
                <w:snapToGrid w:val="0"/>
                <w:color w:val="000000"/>
                <w:sz w:val="16"/>
              </w:rPr>
            </w:pPr>
            <w:r w:rsidRPr="004877A9">
              <w:rPr>
                <w:rFonts w:ascii="Arial" w:hAnsi="Arial"/>
                <w:snapToGrid w:val="0"/>
                <w:color w:val="000000"/>
                <w:sz w:val="16"/>
              </w:rPr>
              <w:t>Correcting the example of addition of PSA2 and UL CL controlled by I-SMF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18E0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1BEDDAE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B98BC6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81001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EDDE4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762FA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0EE0ED" w14:textId="77777777" w:rsidR="00EE5860" w:rsidRDefault="00EE5860" w:rsidP="00BB0E1F">
            <w:pPr>
              <w:spacing w:after="0"/>
              <w:rPr>
                <w:rFonts w:ascii="Arial" w:hAnsi="Arial" w:cs="Arial"/>
                <w:sz w:val="16"/>
                <w:szCs w:val="16"/>
              </w:rPr>
            </w:pPr>
            <w:r>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AD7B3F8" w14:textId="77777777" w:rsidR="00EE5860" w:rsidRPr="00940D12" w:rsidRDefault="00EE5860" w:rsidP="00BB0E1F">
            <w:pPr>
              <w:spacing w:after="0"/>
              <w:rPr>
                <w:rFonts w:ascii="Arial" w:hAnsi="Arial"/>
                <w:snapToGrid w:val="0"/>
                <w:color w:val="000000"/>
                <w:sz w:val="16"/>
              </w:rPr>
            </w:pPr>
            <w:r w:rsidRPr="00167112">
              <w:rPr>
                <w:rFonts w:ascii="Arial" w:hAnsi="Arial"/>
                <w:snapToGrid w:val="0"/>
                <w:color w:val="000000"/>
                <w:sz w:val="16"/>
              </w:rPr>
              <w:fldChar w:fldCharType="begin"/>
            </w:r>
            <w:r w:rsidRPr="00167112">
              <w:rPr>
                <w:rFonts w:ascii="Arial" w:hAnsi="Arial"/>
                <w:snapToGrid w:val="0"/>
                <w:color w:val="000000"/>
                <w:sz w:val="16"/>
              </w:rPr>
              <w:instrText xml:space="preserve"> DOCPROPERTY  CrTitle  \* MERGEFORMAT </w:instrText>
            </w:r>
            <w:r w:rsidRPr="00167112">
              <w:rPr>
                <w:rFonts w:ascii="Arial" w:hAnsi="Arial"/>
                <w:snapToGrid w:val="0"/>
                <w:color w:val="000000"/>
                <w:sz w:val="16"/>
              </w:rPr>
              <w:fldChar w:fldCharType="separate"/>
            </w:r>
            <w:r w:rsidRPr="00167112">
              <w:rPr>
                <w:rFonts w:ascii="Arial" w:hAnsi="Arial"/>
                <w:snapToGrid w:val="0"/>
                <w:color w:val="000000"/>
                <w:sz w:val="16"/>
              </w:rPr>
              <w:t>Reporting UE IP Address Usage</w:t>
            </w:r>
            <w:r w:rsidRPr="00167112">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0230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42F0C11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EF4A64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9B555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2503B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CE7B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221598" w14:textId="77777777" w:rsidR="00EE586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BA35863" w14:textId="77777777" w:rsidR="00EE5860" w:rsidRPr="00940D12" w:rsidRDefault="00EE5860" w:rsidP="00BB0E1F">
            <w:pPr>
              <w:spacing w:after="0"/>
              <w:rPr>
                <w:rFonts w:ascii="Arial" w:hAnsi="Arial"/>
                <w:snapToGrid w:val="0"/>
                <w:color w:val="000000"/>
                <w:sz w:val="16"/>
              </w:rPr>
            </w:pPr>
            <w:r w:rsidRPr="008D22BC">
              <w:rPr>
                <w:rFonts w:ascii="Arial" w:hAnsi="Arial"/>
                <w:snapToGrid w:val="0"/>
                <w:color w:val="000000"/>
                <w:sz w:val="16"/>
              </w:rPr>
              <w:t>Interface Type of Traffic Endpoint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2A49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7DFB3BD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92B9A5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CBF9E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3F030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9B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84B9" w14:textId="77777777" w:rsidR="00EE586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3CE779C" w14:textId="77777777" w:rsidR="00EE5860" w:rsidRPr="00940D12" w:rsidRDefault="00EE5860" w:rsidP="00BB0E1F">
            <w:pPr>
              <w:spacing w:after="0"/>
              <w:rPr>
                <w:rFonts w:ascii="Arial" w:hAnsi="Arial"/>
                <w:snapToGrid w:val="0"/>
                <w:color w:val="000000"/>
                <w:sz w:val="16"/>
              </w:rPr>
            </w:pPr>
            <w:r w:rsidRPr="008D22BC">
              <w:rPr>
                <w:rFonts w:ascii="Arial" w:hAnsi="Arial"/>
                <w:snapToGrid w:val="0"/>
                <w:color w:val="000000"/>
                <w:sz w:val="16"/>
              </w:rPr>
              <w:t>SMF-Set ID in PFCP Association Messages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CF83A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21C2A28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A32B51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5915A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29FB42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CE2C8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F2F61" w14:textId="77777777" w:rsidR="00EE586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B196B23" w14:textId="77777777" w:rsidR="00EE5860" w:rsidRPr="00940D12" w:rsidRDefault="00EE5860" w:rsidP="00BB0E1F">
            <w:pPr>
              <w:spacing w:after="0"/>
              <w:rPr>
                <w:rFonts w:ascii="Arial" w:hAnsi="Arial"/>
                <w:snapToGrid w:val="0"/>
                <w:color w:val="000000"/>
                <w:sz w:val="16"/>
              </w:rPr>
            </w:pPr>
            <w:r w:rsidRPr="00DF0FF6">
              <w:rPr>
                <w:rFonts w:ascii="Arial" w:hAnsi="Arial"/>
                <w:snapToGrid w:val="0"/>
                <w:color w:val="000000"/>
                <w:sz w:val="16"/>
              </w:rPr>
              <w:t>Correct IE Type of Redundant Transmission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3001D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51C3D20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2E26C6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64ED2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1EACD2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CE39A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866A45"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8A7D885" w14:textId="77777777" w:rsidR="00EE5860" w:rsidRPr="00940D12" w:rsidRDefault="00EE5860" w:rsidP="00BB0E1F">
            <w:pPr>
              <w:spacing w:after="0"/>
              <w:rPr>
                <w:rFonts w:ascii="Arial" w:hAnsi="Arial"/>
                <w:snapToGrid w:val="0"/>
                <w:color w:val="000000"/>
                <w:sz w:val="16"/>
              </w:rPr>
            </w:pPr>
            <w:r w:rsidRPr="00DF0FF6">
              <w:rPr>
                <w:rFonts w:ascii="Arial" w:hAnsi="Arial"/>
                <w:snapToGrid w:val="0"/>
                <w:color w:val="000000"/>
                <w:sz w:val="16"/>
              </w:rPr>
              <w:t>Time Stamp in QoS Monitoring Report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A3F1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4C8A398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05CA9C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EB598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D7003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F115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B949FE"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A5853C3" w14:textId="77777777" w:rsidR="00EE5860" w:rsidRPr="00940D12" w:rsidRDefault="00EE5860" w:rsidP="00BB0E1F">
            <w:pPr>
              <w:spacing w:after="0"/>
              <w:rPr>
                <w:rFonts w:ascii="Arial" w:hAnsi="Arial"/>
                <w:snapToGrid w:val="0"/>
                <w:color w:val="000000"/>
                <w:sz w:val="16"/>
              </w:rPr>
            </w:pPr>
            <w:r w:rsidRPr="00BB3E9D">
              <w:rPr>
                <w:rFonts w:ascii="Arial" w:hAnsi="Arial"/>
                <w:snapToGrid w:val="0"/>
                <w:color w:val="000000"/>
                <w:sz w:val="16"/>
              </w:rPr>
              <w:t>Small data rate control and Serving PLMN rate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24C6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3D30034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DCEB52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E089EB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BCBA2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3E397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E84A3"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BA319DC" w14:textId="77777777" w:rsidR="00EE5860" w:rsidRPr="00940D12" w:rsidRDefault="00EE5860" w:rsidP="00BB0E1F">
            <w:pPr>
              <w:spacing w:after="0"/>
              <w:rPr>
                <w:rFonts w:ascii="Arial" w:hAnsi="Arial"/>
                <w:snapToGrid w:val="0"/>
                <w:color w:val="000000"/>
                <w:sz w:val="16"/>
              </w:rPr>
            </w:pPr>
            <w:r w:rsidRPr="00F43B3A">
              <w:rPr>
                <w:rFonts w:ascii="Arial" w:hAnsi="Arial"/>
                <w:snapToGrid w:val="0"/>
                <w:color w:val="000000"/>
                <w:sz w:val="16"/>
              </w:rPr>
              <w:t>Editor's Note on TSN Bridge Name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3F30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1019C7D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5FB890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C576A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66216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1CA83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6D1A9E"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AA30FCA" w14:textId="77777777" w:rsidR="00EE5860" w:rsidRPr="00940D12" w:rsidRDefault="00EE5860" w:rsidP="00BB0E1F">
            <w:pPr>
              <w:spacing w:after="0"/>
              <w:rPr>
                <w:rFonts w:ascii="Arial" w:hAnsi="Arial"/>
                <w:snapToGrid w:val="0"/>
                <w:color w:val="000000"/>
                <w:sz w:val="16"/>
              </w:rPr>
            </w:pPr>
            <w:r w:rsidRPr="00F43B3A">
              <w:rPr>
                <w:rFonts w:ascii="Arial" w:hAnsi="Arial"/>
                <w:snapToGrid w:val="0"/>
                <w:color w:val="000000"/>
                <w:sz w:val="16"/>
              </w:rPr>
              <w:t>Editor's Note on TSN NW-TT Port relation to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A1A3E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776B23C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8150EF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EC4E4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84FD1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CP-202103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EE7E2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6B52DF"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571CA4" w14:textId="77777777" w:rsidR="00EE5860" w:rsidRPr="00940D12" w:rsidRDefault="00EE5860" w:rsidP="00BB0E1F">
            <w:pPr>
              <w:spacing w:after="0"/>
              <w:rPr>
                <w:rFonts w:ascii="Arial" w:hAnsi="Arial"/>
                <w:snapToGrid w:val="0"/>
                <w:color w:val="000000"/>
                <w:sz w:val="16"/>
              </w:rPr>
            </w:pPr>
            <w:r w:rsidRPr="00F43B3A">
              <w:rPr>
                <w:rFonts w:ascii="Arial" w:hAnsi="Arial"/>
                <w:snapToGrid w:val="0"/>
                <w:color w:val="000000"/>
                <w:sz w:val="16"/>
              </w:rPr>
              <w:t>IPv6 Prefix Delegation via DHCPv6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F27B2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16.5.0</w:t>
            </w:r>
          </w:p>
        </w:tc>
      </w:tr>
      <w:tr w:rsidR="00EE5860" w:rsidRPr="00441CD0" w14:paraId="3146A9C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448E50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8840D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52C9AD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3D64C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4F0580" w14:textId="77777777" w:rsidR="00EE586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B92BAC5" w14:textId="77777777" w:rsidR="00EE5860" w:rsidRPr="00F43B3A" w:rsidRDefault="00EE5860" w:rsidP="00BB0E1F">
            <w:pPr>
              <w:spacing w:after="0"/>
              <w:rPr>
                <w:rFonts w:ascii="Arial" w:hAnsi="Arial"/>
                <w:snapToGrid w:val="0"/>
                <w:color w:val="000000"/>
                <w:sz w:val="16"/>
              </w:rPr>
            </w:pPr>
            <w:r w:rsidRPr="00FB7FBA">
              <w:rPr>
                <w:rFonts w:ascii="Arial" w:hAnsi="Arial"/>
                <w:snapToGrid w:val="0"/>
                <w:color w:val="000000"/>
                <w:sz w:val="16"/>
              </w:rPr>
              <w:t>Message Priority encoding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3E50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39AAD6D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EEC9F9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6B2812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126CC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4929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D8ABCF"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443EEE8" w14:textId="77777777" w:rsidR="00EE5860" w:rsidRPr="00F43B3A" w:rsidRDefault="00EE5860" w:rsidP="00BB0E1F">
            <w:pPr>
              <w:spacing w:after="0"/>
              <w:rPr>
                <w:rFonts w:ascii="Arial" w:hAnsi="Arial"/>
                <w:snapToGrid w:val="0"/>
                <w:color w:val="000000"/>
                <w:sz w:val="16"/>
              </w:rPr>
            </w:pPr>
            <w:r w:rsidRPr="00FB7FBA">
              <w:rPr>
                <w:rFonts w:ascii="Arial" w:hAnsi="Arial"/>
                <w:snapToGrid w:val="0"/>
                <w:color w:val="000000"/>
                <w:sz w:val="16"/>
              </w:rPr>
              <w:t>Essential clarification on the Additional Usage Reports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30F16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57620FE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9FFB8D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62CA5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F8B12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1580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8AA7D6" w14:textId="77777777" w:rsidR="00EE586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6955856C" w14:textId="77777777" w:rsidR="00EE5860" w:rsidRPr="00F43B3A" w:rsidRDefault="00EE5860" w:rsidP="00BB0E1F">
            <w:pPr>
              <w:spacing w:after="0"/>
              <w:rPr>
                <w:rFonts w:ascii="Arial" w:hAnsi="Arial"/>
                <w:snapToGrid w:val="0"/>
                <w:color w:val="000000"/>
                <w:sz w:val="16"/>
              </w:rPr>
            </w:pPr>
            <w:r w:rsidRPr="00F160B0">
              <w:rPr>
                <w:rFonts w:ascii="Arial" w:hAnsi="Arial"/>
                <w:snapToGrid w:val="0"/>
                <w:color w:val="000000"/>
                <w:sz w:val="16"/>
              </w:rPr>
              <w:t>Essential clarification on the Framed-Route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C616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2936DE9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808D61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0989D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F9EF5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60E96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E7D33C"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D9FA06D" w14:textId="77777777" w:rsidR="00EE5860" w:rsidRPr="00F43B3A" w:rsidRDefault="00EE5860" w:rsidP="00BB0E1F">
            <w:pPr>
              <w:spacing w:after="0"/>
              <w:rPr>
                <w:rFonts w:ascii="Arial" w:hAnsi="Arial"/>
                <w:snapToGrid w:val="0"/>
                <w:color w:val="000000"/>
                <w:sz w:val="16"/>
              </w:rPr>
            </w:pPr>
            <w:r w:rsidRPr="00014472">
              <w:rPr>
                <w:rFonts w:ascii="Arial" w:hAnsi="Arial"/>
                <w:snapToGrid w:val="0"/>
                <w:color w:val="000000"/>
                <w:sz w:val="16"/>
              </w:rPr>
              <w:t>IPv6 Prefix delegation when the UP function allocating UE IP Address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A6A8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70ED5541"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907382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02FBF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887EC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758366"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3E9C5F"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501CAD1" w14:textId="77777777" w:rsidR="00EE5860" w:rsidRPr="00F43B3A" w:rsidRDefault="00EE5860" w:rsidP="00BB0E1F">
            <w:pPr>
              <w:spacing w:after="0"/>
              <w:rPr>
                <w:rFonts w:ascii="Arial" w:hAnsi="Arial"/>
                <w:snapToGrid w:val="0"/>
                <w:color w:val="000000"/>
                <w:sz w:val="16"/>
              </w:rPr>
            </w:pPr>
            <w:r w:rsidRPr="007D46E7">
              <w:rPr>
                <w:rFonts w:ascii="Arial" w:hAnsi="Arial"/>
                <w:snapToGrid w:val="0"/>
                <w:color w:val="000000"/>
                <w:sz w:val="16"/>
              </w:rPr>
              <w:t>Implicitly allowing packets be forwarded via provisioning a non-zero quota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E99C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1D781F8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BEC9E2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F7BAAE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65892B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09FA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F91C6A" w14:textId="77777777" w:rsidR="00EE5860" w:rsidRDefault="00EE5860" w:rsidP="00BB0E1F">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0C3CD13" w14:textId="77777777" w:rsidR="00EE5860" w:rsidRPr="00F43B3A" w:rsidRDefault="00EE5860" w:rsidP="00BB0E1F">
            <w:pPr>
              <w:spacing w:after="0"/>
              <w:rPr>
                <w:rFonts w:ascii="Arial" w:hAnsi="Arial"/>
                <w:snapToGrid w:val="0"/>
                <w:color w:val="000000"/>
                <w:sz w:val="16"/>
              </w:rPr>
            </w:pPr>
            <w:r w:rsidRPr="00C20F34">
              <w:rPr>
                <w:rFonts w:ascii="Arial" w:hAnsi="Arial"/>
                <w:snapToGrid w:val="0"/>
                <w:color w:val="000000"/>
                <w:sz w:val="16"/>
              </w:rPr>
              <w:t>Miscellaneous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F1F1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46A132D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45F438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E940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497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78D0D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F19370" w14:textId="77777777" w:rsidR="00EE5860" w:rsidRDefault="00EE5860" w:rsidP="00BB0E1F">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3BB211C5" w14:textId="77777777" w:rsidR="00EE5860" w:rsidRPr="00F43B3A" w:rsidRDefault="00EE5860" w:rsidP="00BB0E1F">
            <w:pPr>
              <w:spacing w:after="0"/>
              <w:rPr>
                <w:rFonts w:ascii="Arial" w:hAnsi="Arial"/>
                <w:snapToGrid w:val="0"/>
                <w:color w:val="000000"/>
                <w:sz w:val="16"/>
              </w:rPr>
            </w:pPr>
            <w:r w:rsidRPr="00E63DA8">
              <w:rPr>
                <w:rFonts w:ascii="Arial" w:hAnsi="Arial"/>
                <w:snapToGrid w:val="0"/>
                <w:color w:val="000000"/>
                <w:sz w:val="16"/>
              </w:rPr>
              <w:t>Notify the discarded downlink packet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0837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58EC96E2"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128598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3FFF18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E0AAB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01376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7EC05" w14:textId="77777777" w:rsidR="00EE5860" w:rsidRDefault="00EE5860" w:rsidP="00BB0E1F">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1E66816" w14:textId="77777777" w:rsidR="00EE5860" w:rsidRPr="00F43B3A" w:rsidRDefault="00EE5860" w:rsidP="00BB0E1F">
            <w:pPr>
              <w:spacing w:after="0"/>
              <w:rPr>
                <w:rFonts w:ascii="Arial" w:hAnsi="Arial"/>
                <w:snapToGrid w:val="0"/>
                <w:color w:val="000000"/>
                <w:sz w:val="16"/>
              </w:rPr>
            </w:pPr>
            <w:r w:rsidRPr="00C023B4">
              <w:rPr>
                <w:rFonts w:ascii="Arial" w:hAnsi="Arial"/>
                <w:snapToGrid w:val="0"/>
                <w:color w:val="000000"/>
                <w:sz w:val="16"/>
              </w:rPr>
              <w:t>PFCP session used to send PMIC and BMIC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3FFE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441CD0" w14:paraId="130F570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76539C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65C9A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F4EC8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28BA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43746" w14:textId="77777777" w:rsidR="00EE5860" w:rsidRDefault="00EE5860" w:rsidP="00BB0E1F">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50D9357F" w14:textId="77777777" w:rsidR="00EE5860" w:rsidRPr="00F43B3A" w:rsidRDefault="00EE5860" w:rsidP="00BB0E1F">
            <w:pPr>
              <w:spacing w:after="0"/>
              <w:rPr>
                <w:rFonts w:ascii="Arial" w:hAnsi="Arial"/>
                <w:snapToGrid w:val="0"/>
                <w:color w:val="000000"/>
                <w:sz w:val="16"/>
              </w:rPr>
            </w:pPr>
            <w:r w:rsidRPr="0024708F">
              <w:rPr>
                <w:rFonts w:ascii="Arial" w:hAnsi="Arial"/>
                <w:snapToGrid w:val="0"/>
                <w:color w:val="000000"/>
                <w:sz w:val="16"/>
              </w:rPr>
              <w:t>Removing NW-TT Port Number from Created Bridge Info for TSC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6246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653D597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E8AE96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282AC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FD9D10"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7F2BF5"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611DE"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27A876DF" w14:textId="77777777" w:rsidR="00EE5860" w:rsidRPr="00F43B3A" w:rsidRDefault="00EE5860" w:rsidP="00BB0E1F">
            <w:pPr>
              <w:spacing w:after="0"/>
              <w:rPr>
                <w:rFonts w:ascii="Arial" w:hAnsi="Arial"/>
                <w:snapToGrid w:val="0"/>
                <w:color w:val="000000"/>
                <w:sz w:val="16"/>
              </w:rPr>
            </w:pPr>
            <w:r w:rsidRPr="007D6927">
              <w:rPr>
                <w:rFonts w:ascii="Arial" w:hAnsi="Arial"/>
                <w:snapToGrid w:val="0"/>
                <w:color w:val="000000"/>
                <w:sz w:val="16"/>
              </w:rPr>
              <w:t>Replace reference draft-ietf-tcpm-converters-19 by reference to RFC 8803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5215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7E63CFA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D9D9639"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198F5C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1AA54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4416B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278C73"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043CCD3" w14:textId="77777777" w:rsidR="00EE5860" w:rsidRPr="00F43B3A" w:rsidRDefault="00EE5860" w:rsidP="00BB0E1F">
            <w:pPr>
              <w:spacing w:after="0"/>
              <w:rPr>
                <w:rFonts w:ascii="Arial" w:hAnsi="Arial"/>
                <w:snapToGrid w:val="0"/>
                <w:color w:val="000000"/>
                <w:sz w:val="16"/>
              </w:rPr>
            </w:pPr>
            <w:r w:rsidRPr="007D6927">
              <w:rPr>
                <w:rFonts w:ascii="Arial" w:hAnsi="Arial"/>
                <w:snapToGrid w:val="0"/>
                <w:color w:val="000000"/>
                <w:sz w:val="16"/>
              </w:rPr>
              <w:t>Incorrect IE type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15AB9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7DB2DB5E"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6237013"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8F5A5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89F32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3064D"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558299"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0E80247E" w14:textId="77777777" w:rsidR="00EE5860" w:rsidRPr="00F43B3A" w:rsidRDefault="00EE5860" w:rsidP="00BB0E1F">
            <w:pPr>
              <w:spacing w:after="0"/>
              <w:rPr>
                <w:rFonts w:ascii="Arial" w:hAnsi="Arial"/>
                <w:snapToGrid w:val="0"/>
                <w:color w:val="000000"/>
                <w:sz w:val="16"/>
              </w:rPr>
            </w:pPr>
            <w:r w:rsidRPr="007D6927">
              <w:rPr>
                <w:rFonts w:ascii="Arial" w:hAnsi="Arial"/>
                <w:snapToGrid w:val="0"/>
                <w:color w:val="000000"/>
                <w:sz w:val="16"/>
              </w:rPr>
              <w:t>Procedures Related to MPTCP 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4A174"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256CA7A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196AB7E"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DF4D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E69D7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32E0E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E9CFA3"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7BCF6705" w14:textId="77777777" w:rsidR="00EE5860" w:rsidRPr="00F43B3A" w:rsidRDefault="00EE5860" w:rsidP="00BB0E1F">
            <w:pPr>
              <w:spacing w:after="0"/>
              <w:rPr>
                <w:rFonts w:ascii="Arial" w:hAnsi="Arial"/>
                <w:snapToGrid w:val="0"/>
                <w:color w:val="000000"/>
                <w:sz w:val="16"/>
              </w:rPr>
            </w:pPr>
            <w:r w:rsidRPr="000B02FA">
              <w:rPr>
                <w:rFonts w:ascii="Arial" w:hAnsi="Arial"/>
                <w:snapToGrid w:val="0"/>
                <w:color w:val="000000"/>
                <w:sz w:val="16"/>
              </w:rPr>
              <w:t>GTP-U path interface type IE in GTP-U Path QoS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01D9B"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2AF5550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467FA5F"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FCE667"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1FD9BC"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F0AC61"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1F016"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14:paraId="4F345694" w14:textId="77777777" w:rsidR="00EE5860" w:rsidRPr="00F43B3A" w:rsidRDefault="00EE5860" w:rsidP="00BB0E1F">
            <w:pPr>
              <w:spacing w:after="0"/>
              <w:rPr>
                <w:rFonts w:ascii="Arial" w:hAnsi="Arial"/>
                <w:snapToGrid w:val="0"/>
                <w:color w:val="000000"/>
                <w:sz w:val="16"/>
              </w:rPr>
            </w:pPr>
            <w:r w:rsidRPr="000B02FA">
              <w:rPr>
                <w:rFonts w:ascii="Arial" w:hAnsi="Arial"/>
                <w:snapToGrid w:val="0"/>
                <w:color w:val="000000"/>
                <w:sz w:val="16"/>
              </w:rPr>
              <w:t>QoS monitoring of a PDU session based on GTP-U path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EA5CC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EE5860" w:rsidRPr="00123AF9" w14:paraId="4810083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0CB72CA"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FF7E4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9C744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CP-203051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4FB98"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D4B41B"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C0E715B" w14:textId="77777777" w:rsidR="00EE5860" w:rsidRPr="00123AF9" w:rsidRDefault="00EE5860" w:rsidP="00BB0E1F">
            <w:pPr>
              <w:spacing w:after="0"/>
              <w:rPr>
                <w:rFonts w:ascii="Arial" w:hAnsi="Arial"/>
                <w:snapToGrid w:val="0"/>
                <w:color w:val="000000"/>
                <w:sz w:val="16"/>
              </w:rPr>
            </w:pPr>
            <w:r w:rsidRPr="00123AF9">
              <w:rPr>
                <w:rFonts w:ascii="Arial" w:hAnsi="Arial"/>
                <w:snapToGrid w:val="0"/>
                <w:color w:val="000000"/>
                <w:sz w:val="16"/>
              </w:rPr>
              <w:t>End Marker Reception Reporting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FB282" w14:textId="77777777" w:rsidR="00EE5860" w:rsidRDefault="00EE5860" w:rsidP="00BB0E1F">
            <w:pPr>
              <w:spacing w:after="0"/>
              <w:rPr>
                <w:rFonts w:ascii="Arial" w:hAnsi="Arial"/>
                <w:snapToGrid w:val="0"/>
                <w:color w:val="000000"/>
                <w:sz w:val="16"/>
              </w:rPr>
            </w:pPr>
            <w:r>
              <w:rPr>
                <w:rFonts w:ascii="Arial" w:hAnsi="Arial"/>
                <w:snapToGrid w:val="0"/>
                <w:color w:val="000000"/>
                <w:sz w:val="16"/>
              </w:rPr>
              <w:t>16.6.0</w:t>
            </w:r>
          </w:p>
        </w:tc>
      </w:tr>
      <w:tr w:rsidR="00584C62" w:rsidRPr="00123AF9" w14:paraId="5D9D216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3089E83" w14:textId="4C684FF8" w:rsidR="00584C62" w:rsidRDefault="00584C62" w:rsidP="00BB0E1F">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B5AEC6" w14:textId="3070A88E" w:rsidR="00584C62" w:rsidRDefault="00584C62" w:rsidP="00BB0E1F">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FEE20F" w14:textId="10528305" w:rsidR="00584C62" w:rsidRDefault="00584C62" w:rsidP="00BB0E1F">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333B3B" w14:textId="1F625345" w:rsidR="00584C62" w:rsidRDefault="00584C62" w:rsidP="00BB0E1F">
            <w:pPr>
              <w:spacing w:after="0"/>
              <w:rPr>
                <w:rFonts w:ascii="Arial" w:hAnsi="Arial"/>
                <w:snapToGrid w:val="0"/>
                <w:color w:val="000000"/>
                <w:sz w:val="16"/>
              </w:rPr>
            </w:pPr>
            <w:r>
              <w:rPr>
                <w:rFonts w:ascii="Arial" w:hAnsi="Arial"/>
                <w:snapToGrid w:val="0"/>
                <w:color w:val="000000"/>
                <w:sz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7421D9" w14:textId="1A21495F" w:rsidR="00584C62" w:rsidRPr="00123AF9" w:rsidRDefault="00584C62" w:rsidP="00BB0E1F">
            <w:pPr>
              <w:spacing w:after="0"/>
              <w:rPr>
                <w:rFonts w:ascii="Arial" w:hAnsi="Arial"/>
                <w:snapToGrid w:val="0"/>
                <w:color w:val="000000"/>
                <w:sz w:val="16"/>
              </w:rPr>
            </w:pPr>
            <w:r>
              <w:rPr>
                <w:rFonts w:ascii="Arial" w:hAnsi="Arial"/>
                <w:snapToGrid w:val="0"/>
                <w:color w:val="000000"/>
                <w:sz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F434C62" w14:textId="4EE0F342" w:rsidR="00584C62" w:rsidRPr="00123AF9" w:rsidRDefault="00BB0E1F" w:rsidP="00BB0E1F">
            <w:pPr>
              <w:spacing w:after="0"/>
              <w:rPr>
                <w:rFonts w:ascii="Arial" w:hAnsi="Arial"/>
                <w:snapToGrid w:val="0"/>
                <w:color w:val="000000"/>
                <w:sz w:val="16"/>
              </w:rPr>
            </w:pPr>
            <w:r w:rsidRPr="00BB0E1F">
              <w:rPr>
                <w:rFonts w:ascii="Arial" w:hAnsi="Arial"/>
                <w:snapToGrid w:val="0"/>
                <w:color w:val="000000"/>
                <w:sz w:val="16"/>
              </w:rPr>
              <w:t>Stop of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D6418A" w14:textId="164F7FF1" w:rsidR="00584C62" w:rsidRDefault="00584C62" w:rsidP="00BB0E1F">
            <w:pPr>
              <w:spacing w:after="0"/>
              <w:rPr>
                <w:rFonts w:ascii="Arial" w:hAnsi="Arial"/>
                <w:snapToGrid w:val="0"/>
                <w:color w:val="000000"/>
                <w:sz w:val="16"/>
              </w:rPr>
            </w:pPr>
            <w:r>
              <w:rPr>
                <w:rFonts w:ascii="Arial" w:hAnsi="Arial"/>
                <w:snapToGrid w:val="0"/>
                <w:color w:val="000000"/>
                <w:sz w:val="16"/>
              </w:rPr>
              <w:t>16.7.0</w:t>
            </w:r>
          </w:p>
        </w:tc>
      </w:tr>
      <w:tr w:rsidR="00584C62" w:rsidRPr="00123AF9" w14:paraId="0FEA13FB"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5E74863" w14:textId="7E626488"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D0C4B3" w14:textId="1FB7BB28"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16CC7D" w14:textId="6693A9D9" w:rsidR="00584C62" w:rsidRDefault="00584C62" w:rsidP="00584C62">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F9980" w14:textId="2059289C" w:rsidR="00584C62" w:rsidRDefault="00BB0E1F" w:rsidP="00584C62">
            <w:pPr>
              <w:spacing w:after="0"/>
              <w:rPr>
                <w:rFonts w:ascii="Arial" w:hAnsi="Arial"/>
                <w:snapToGrid w:val="0"/>
                <w:color w:val="000000"/>
                <w:sz w:val="16"/>
              </w:rPr>
            </w:pPr>
            <w:r>
              <w:rPr>
                <w:rFonts w:ascii="Arial" w:hAnsi="Arial"/>
                <w:snapToGrid w:val="0"/>
                <w:color w:val="000000"/>
                <w:sz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A07EEC" w14:textId="2B4A3830" w:rsidR="00584C62" w:rsidRPr="00123AF9" w:rsidRDefault="00BB0E1F" w:rsidP="00584C62">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3C31D8C9" w14:textId="11DF0E43" w:rsidR="00584C62" w:rsidRPr="00123AF9" w:rsidRDefault="00BB0E1F" w:rsidP="00584C62">
            <w:pPr>
              <w:spacing w:after="0"/>
              <w:rPr>
                <w:rFonts w:ascii="Arial" w:hAnsi="Arial"/>
                <w:snapToGrid w:val="0"/>
                <w:color w:val="000000"/>
                <w:sz w:val="16"/>
              </w:rPr>
            </w:pPr>
            <w:r w:rsidRPr="00BB0E1F">
              <w:rPr>
                <w:rFonts w:ascii="Arial" w:hAnsi="Arial"/>
                <w:snapToGrid w:val="0"/>
                <w:color w:val="000000"/>
                <w:sz w:val="16"/>
              </w:rPr>
              <w:t>Usage Reporting when using Redundant Transmission on N3/N9 interfaces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66192" w14:textId="5C8F408A"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0BE3B38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0163C55" w14:textId="030CBBC5"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158EA1" w14:textId="1A8C2AE4"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60D72CD" w14:textId="63D07CA3"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A2B23" w14:textId="3DC07920" w:rsidR="00584C62" w:rsidRDefault="00CA38EF" w:rsidP="00584C62">
            <w:pPr>
              <w:spacing w:after="0"/>
              <w:rPr>
                <w:rFonts w:ascii="Arial" w:hAnsi="Arial"/>
                <w:snapToGrid w:val="0"/>
                <w:color w:val="000000"/>
                <w:sz w:val="16"/>
              </w:rPr>
            </w:pPr>
            <w:r>
              <w:rPr>
                <w:rFonts w:ascii="Arial" w:hAnsi="Arial"/>
                <w:snapToGrid w:val="0"/>
                <w:color w:val="000000"/>
                <w:sz w:val="16"/>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55E9E8" w14:textId="62DDAD34" w:rsidR="00584C62" w:rsidRPr="00123AF9" w:rsidRDefault="00CA38EF"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0EFB3D6E" w14:textId="4B049451" w:rsidR="00584C62" w:rsidRPr="00123AF9" w:rsidRDefault="00CA38EF" w:rsidP="00584C62">
            <w:pPr>
              <w:spacing w:after="0"/>
              <w:rPr>
                <w:rFonts w:ascii="Arial" w:hAnsi="Arial"/>
                <w:snapToGrid w:val="0"/>
                <w:color w:val="000000"/>
                <w:sz w:val="16"/>
              </w:rPr>
            </w:pPr>
            <w:r w:rsidRPr="00CA38EF">
              <w:rPr>
                <w:rFonts w:ascii="Arial" w:hAnsi="Arial"/>
                <w:snapToGrid w:val="0"/>
                <w:color w:val="000000"/>
                <w:sz w:val="16"/>
              </w:rPr>
              <w:t>Distinguishing FQ-CSIDs in PFCP messages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057C3" w14:textId="7EABE890"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6291D315"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96AF3CC" w14:textId="14B137E3"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717A3F6" w14:textId="6DB9AD8B"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0F9FFD1" w14:textId="123473E2"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D7BA89" w14:textId="7DB6429B" w:rsidR="00584C62" w:rsidRDefault="00CA38EF" w:rsidP="00584C62">
            <w:pPr>
              <w:spacing w:after="0"/>
              <w:rPr>
                <w:rFonts w:ascii="Arial" w:hAnsi="Arial"/>
                <w:snapToGrid w:val="0"/>
                <w:color w:val="000000"/>
                <w:sz w:val="16"/>
              </w:rPr>
            </w:pPr>
            <w:r>
              <w:rPr>
                <w:rFonts w:ascii="Arial" w:hAnsi="Arial"/>
                <w:snapToGrid w:val="0"/>
                <w:color w:val="000000"/>
                <w:sz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E9CB" w14:textId="67F01C63" w:rsidR="00584C62" w:rsidRPr="00123AF9" w:rsidRDefault="00CA38EF" w:rsidP="00584C62">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35E4EA49" w14:textId="093F4B5C" w:rsidR="00584C62" w:rsidRPr="00123AF9" w:rsidRDefault="00CA38EF" w:rsidP="00584C62">
            <w:pPr>
              <w:spacing w:after="0"/>
              <w:rPr>
                <w:rFonts w:ascii="Arial" w:hAnsi="Arial"/>
                <w:snapToGrid w:val="0"/>
                <w:color w:val="000000"/>
                <w:sz w:val="16"/>
              </w:rPr>
            </w:pPr>
            <w:r w:rsidRPr="00CA38EF">
              <w:rPr>
                <w:rFonts w:ascii="Arial" w:hAnsi="Arial"/>
                <w:snapToGrid w:val="0"/>
                <w:color w:val="000000"/>
                <w:sz w:val="16"/>
              </w:rPr>
              <w:t>Essential correction on the use of the Updated PDR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FCCEAF" w14:textId="2405D4E0"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7357C45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28768056" w14:textId="4C536942"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2637C2" w14:textId="36F9F566"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36097D" w14:textId="13CCE9DB"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16A520" w14:textId="6166DF49" w:rsidR="00584C62" w:rsidRDefault="00EC2FDD" w:rsidP="00584C62">
            <w:pPr>
              <w:spacing w:after="0"/>
              <w:rPr>
                <w:rFonts w:ascii="Arial" w:hAnsi="Arial"/>
                <w:snapToGrid w:val="0"/>
                <w:color w:val="000000"/>
                <w:sz w:val="16"/>
              </w:rPr>
            </w:pPr>
            <w:r>
              <w:rPr>
                <w:rFonts w:ascii="Arial" w:hAnsi="Arial"/>
                <w:snapToGrid w:val="0"/>
                <w:color w:val="000000"/>
                <w:sz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C9969E" w14:textId="53D27F60" w:rsidR="00584C62" w:rsidRPr="00123AF9" w:rsidRDefault="00EC2FDD"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65A3E4A4" w14:textId="26F52350" w:rsidR="00584C62" w:rsidRPr="00123AF9" w:rsidRDefault="00EC2FDD" w:rsidP="00584C62">
            <w:pPr>
              <w:spacing w:after="0"/>
              <w:rPr>
                <w:rFonts w:ascii="Arial" w:hAnsi="Arial"/>
                <w:snapToGrid w:val="0"/>
                <w:color w:val="000000"/>
                <w:sz w:val="16"/>
              </w:rPr>
            </w:pPr>
            <w:r w:rsidRPr="00EC2FDD">
              <w:rPr>
                <w:rFonts w:ascii="Arial" w:hAnsi="Arial"/>
                <w:snapToGrid w:val="0"/>
                <w:color w:val="000000"/>
                <w:sz w:val="16"/>
              </w:rPr>
              <w:t>Clarification on the deletion of several IEs with the same IE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875F16" w14:textId="0EC452E5"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4581946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913B598" w14:textId="23633D4B"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2A2B0F" w14:textId="313324F6"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C2CA0B" w14:textId="492D3CA9"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CE01E7" w14:textId="0F20CE65" w:rsidR="00584C62" w:rsidRDefault="00455CE0" w:rsidP="00584C62">
            <w:pPr>
              <w:spacing w:after="0"/>
              <w:rPr>
                <w:rFonts w:ascii="Arial" w:hAnsi="Arial"/>
                <w:snapToGrid w:val="0"/>
                <w:color w:val="000000"/>
                <w:sz w:val="16"/>
              </w:rPr>
            </w:pPr>
            <w:r>
              <w:rPr>
                <w:rFonts w:ascii="Arial" w:hAnsi="Arial"/>
                <w:snapToGrid w:val="0"/>
                <w:color w:val="000000"/>
                <w:sz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2BE924" w14:textId="664185AB" w:rsidR="00584C62" w:rsidRPr="00123AF9" w:rsidRDefault="00455CE0"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149BC50D" w14:textId="770631FF" w:rsidR="00584C62" w:rsidRPr="00123AF9" w:rsidRDefault="00455CE0" w:rsidP="00584C62">
            <w:pPr>
              <w:spacing w:after="0"/>
              <w:rPr>
                <w:rFonts w:ascii="Arial" w:hAnsi="Arial"/>
                <w:snapToGrid w:val="0"/>
                <w:color w:val="000000"/>
                <w:sz w:val="16"/>
              </w:rPr>
            </w:pPr>
            <w:r w:rsidRPr="00455CE0">
              <w:rPr>
                <w:rFonts w:ascii="Arial" w:hAnsi="Arial"/>
                <w:snapToGrid w:val="0"/>
                <w:color w:val="000000"/>
                <w:sz w:val="16"/>
              </w:rPr>
              <w:t>Clarification on the FAR ID for Quota Action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E33553" w14:textId="1CACD38A"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02A7E16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72833A7" w14:textId="5137D53D"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525286" w14:textId="65FC727B"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D34DC1B" w14:textId="43145BAC"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ECFAB5" w14:textId="60B77E68" w:rsidR="00584C62" w:rsidRDefault="00455CE0" w:rsidP="00584C62">
            <w:pPr>
              <w:spacing w:after="0"/>
              <w:rPr>
                <w:rFonts w:ascii="Arial" w:hAnsi="Arial"/>
                <w:snapToGrid w:val="0"/>
                <w:color w:val="000000"/>
                <w:sz w:val="16"/>
              </w:rPr>
            </w:pPr>
            <w:r>
              <w:rPr>
                <w:rFonts w:ascii="Arial" w:hAnsi="Arial"/>
                <w:snapToGrid w:val="0"/>
                <w:color w:val="000000"/>
                <w:sz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5AD82E" w14:textId="78328AC4" w:rsidR="00584C62" w:rsidRPr="00123AF9" w:rsidRDefault="00455CE0"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4524423D" w14:textId="72928853" w:rsidR="00584C62" w:rsidRPr="00123AF9" w:rsidRDefault="00455CE0" w:rsidP="00584C62">
            <w:pPr>
              <w:spacing w:after="0"/>
              <w:rPr>
                <w:rFonts w:ascii="Arial" w:hAnsi="Arial"/>
                <w:snapToGrid w:val="0"/>
                <w:color w:val="000000"/>
                <w:sz w:val="16"/>
              </w:rPr>
            </w:pPr>
            <w:r w:rsidRPr="00455CE0">
              <w:rPr>
                <w:rFonts w:ascii="Arial" w:hAnsi="Arial"/>
                <w:snapToGrid w:val="0"/>
                <w:color w:val="000000"/>
                <w:sz w:val="16"/>
              </w:rPr>
              <w:t>Adding MAR and SRR in Failed Rule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DFCCC" w14:textId="2D3C1F63"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51CF006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60FC88BC" w14:textId="379FDBAE"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169074" w14:textId="0ABB7768"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3B08B28" w14:textId="28FDC126"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D74F47" w14:textId="40EA8034" w:rsidR="00584C62" w:rsidRDefault="00455CE0" w:rsidP="00584C62">
            <w:pPr>
              <w:spacing w:after="0"/>
              <w:rPr>
                <w:rFonts w:ascii="Arial" w:hAnsi="Arial"/>
                <w:snapToGrid w:val="0"/>
                <w:color w:val="000000"/>
                <w:sz w:val="16"/>
              </w:rPr>
            </w:pPr>
            <w:r>
              <w:rPr>
                <w:rFonts w:ascii="Arial" w:hAnsi="Arial"/>
                <w:snapToGrid w:val="0"/>
                <w:color w:val="000000"/>
                <w:sz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093726" w14:textId="1D99458E" w:rsidR="00584C62" w:rsidRPr="00123AF9" w:rsidRDefault="00455CE0" w:rsidP="00584C62">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5959D45" w14:textId="18FEC6E0" w:rsidR="00584C62" w:rsidRPr="00123AF9" w:rsidRDefault="00455CE0" w:rsidP="00584C62">
            <w:pPr>
              <w:spacing w:after="0"/>
              <w:rPr>
                <w:rFonts w:ascii="Arial" w:hAnsi="Arial"/>
                <w:snapToGrid w:val="0"/>
                <w:color w:val="000000"/>
                <w:sz w:val="16"/>
              </w:rPr>
            </w:pPr>
            <w:r w:rsidRPr="00455CE0">
              <w:rPr>
                <w:rFonts w:ascii="Arial" w:hAnsi="Arial"/>
                <w:snapToGrid w:val="0"/>
                <w:color w:val="000000"/>
                <w:sz w:val="16"/>
              </w:rPr>
              <w:t>Clarification on the update for a bitmap style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F5290" w14:textId="768CF307"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2954033D"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0D4F6210" w14:textId="111924D8" w:rsidR="00584C62" w:rsidRDefault="00584C62" w:rsidP="00584C62">
            <w:pPr>
              <w:spacing w:after="0"/>
              <w:rPr>
                <w:rFonts w:ascii="Arial" w:hAnsi="Arial"/>
                <w:snapToGrid w:val="0"/>
                <w:color w:val="000000"/>
                <w:sz w:val="16"/>
              </w:rPr>
            </w:pPr>
            <w:r>
              <w:rPr>
                <w:rFonts w:ascii="Arial" w:hAnsi="Arial"/>
                <w:snapToGrid w:val="0"/>
                <w:color w:val="000000"/>
                <w:sz w:val="16"/>
              </w:rPr>
              <w:lastRenderedPageBreak/>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971AFD8" w14:textId="0CA72BF1"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73B581" w14:textId="7B8E9461"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06ED01" w14:textId="23C0E6E3" w:rsidR="00584C62" w:rsidRDefault="00455CE0" w:rsidP="00584C62">
            <w:pPr>
              <w:spacing w:after="0"/>
              <w:rPr>
                <w:rFonts w:ascii="Arial" w:hAnsi="Arial"/>
                <w:snapToGrid w:val="0"/>
                <w:color w:val="000000"/>
                <w:sz w:val="16"/>
              </w:rPr>
            </w:pPr>
            <w:r>
              <w:rPr>
                <w:rFonts w:ascii="Arial" w:hAnsi="Arial"/>
                <w:snapToGrid w:val="0"/>
                <w:color w:val="000000"/>
                <w:sz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BF22B7" w14:textId="0A67D251" w:rsidR="00584C62" w:rsidRPr="00123AF9" w:rsidRDefault="00455CE0"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12A3C124" w14:textId="0C7C31BE" w:rsidR="00584C62" w:rsidRPr="00123AF9" w:rsidRDefault="00455CE0" w:rsidP="00584C62">
            <w:pPr>
              <w:spacing w:after="0"/>
              <w:rPr>
                <w:rFonts w:ascii="Arial" w:hAnsi="Arial"/>
                <w:snapToGrid w:val="0"/>
                <w:color w:val="000000"/>
                <w:sz w:val="16"/>
              </w:rPr>
            </w:pPr>
            <w:r w:rsidRPr="00455CE0">
              <w:rPr>
                <w:rFonts w:ascii="Arial" w:hAnsi="Arial"/>
                <w:snapToGrid w:val="0"/>
                <w:color w:val="000000"/>
                <w:sz w:val="16"/>
              </w:rPr>
              <w:t>N9 forwarding tunnel removal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3542E4" w14:textId="18543A1F"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4F878919"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70D0FE8" w14:textId="3068B68F"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B27FB77" w14:textId="3C30693C"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E6E94E" w14:textId="079F260B"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9156E2" w14:textId="23EF571D" w:rsidR="00584C62" w:rsidRDefault="00770F8A" w:rsidP="00584C62">
            <w:pPr>
              <w:spacing w:after="0"/>
              <w:rPr>
                <w:rFonts w:ascii="Arial" w:hAnsi="Arial"/>
                <w:snapToGrid w:val="0"/>
                <w:color w:val="000000"/>
                <w:sz w:val="16"/>
              </w:rPr>
            </w:pPr>
            <w:r>
              <w:rPr>
                <w:rFonts w:ascii="Arial" w:hAnsi="Arial"/>
                <w:snapToGrid w:val="0"/>
                <w:color w:val="000000"/>
                <w:sz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BF1E8E" w14:textId="34A4160C" w:rsidR="00584C62" w:rsidRPr="00123AF9" w:rsidRDefault="00770F8A"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4903EA34" w14:textId="274CDDE4" w:rsidR="00584C62" w:rsidRPr="00123AF9" w:rsidRDefault="00770F8A" w:rsidP="00584C62">
            <w:pPr>
              <w:spacing w:after="0"/>
              <w:rPr>
                <w:rFonts w:ascii="Arial" w:hAnsi="Arial"/>
                <w:snapToGrid w:val="0"/>
                <w:color w:val="000000"/>
                <w:sz w:val="16"/>
              </w:rPr>
            </w:pPr>
            <w:r w:rsidRPr="00770F8A">
              <w:rPr>
                <w:rFonts w:ascii="Arial" w:hAnsi="Arial"/>
                <w:snapToGrid w:val="0"/>
                <w:color w:val="000000"/>
                <w:sz w:val="16"/>
              </w:rPr>
              <w:t>UE IP address / prefix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CA4B5" w14:textId="7246845C"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1C4951B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526" w14:textId="1C968EB6"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64CB5F" w14:textId="56EDA013"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DAC9D0" w14:textId="7B3EBB95" w:rsidR="00584C62" w:rsidRDefault="00CA38EF"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D0348" w14:textId="449FFE90" w:rsidR="00584C62" w:rsidRDefault="00CC5F1B" w:rsidP="00584C62">
            <w:pPr>
              <w:spacing w:after="0"/>
              <w:rPr>
                <w:rFonts w:ascii="Arial" w:hAnsi="Arial"/>
                <w:snapToGrid w:val="0"/>
                <w:color w:val="000000"/>
                <w:sz w:val="16"/>
              </w:rPr>
            </w:pPr>
            <w:r>
              <w:rPr>
                <w:rFonts w:ascii="Arial" w:hAnsi="Arial"/>
                <w:snapToGrid w:val="0"/>
                <w:color w:val="000000"/>
                <w:sz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F3CF60" w14:textId="4F633486" w:rsidR="00584C62" w:rsidRPr="00123AF9" w:rsidRDefault="00CC5F1B" w:rsidP="00584C62">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56677722" w14:textId="12B2A8D9" w:rsidR="00584C62" w:rsidRPr="00123AF9" w:rsidRDefault="00CC5F1B" w:rsidP="00584C62">
            <w:pPr>
              <w:spacing w:after="0"/>
              <w:rPr>
                <w:rFonts w:ascii="Arial" w:hAnsi="Arial"/>
                <w:snapToGrid w:val="0"/>
                <w:color w:val="000000"/>
                <w:sz w:val="16"/>
              </w:rPr>
            </w:pPr>
            <w:r w:rsidRPr="00CC5F1B">
              <w:rPr>
                <w:rFonts w:ascii="Arial" w:hAnsi="Arial"/>
                <w:snapToGrid w:val="0"/>
                <w:color w:val="000000"/>
                <w:sz w:val="16"/>
              </w:rPr>
              <w:t>Interface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22459" w14:textId="1650BA1B"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4A9E3D9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3D16640" w14:textId="24356E08"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4C6DA1" w14:textId="30CB0046"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16A529" w14:textId="4759135A" w:rsidR="00584C62" w:rsidRDefault="003935F4" w:rsidP="00584C62">
            <w:pPr>
              <w:spacing w:after="0"/>
              <w:rPr>
                <w:rFonts w:ascii="Arial" w:hAnsi="Arial"/>
                <w:snapToGrid w:val="0"/>
                <w:color w:val="000000"/>
                <w:sz w:val="16"/>
              </w:rPr>
            </w:pPr>
            <w:r>
              <w:rPr>
                <w:rFonts w:ascii="Arial" w:hAnsi="Arial"/>
                <w:snapToGrid w:val="0"/>
                <w:color w:val="000000"/>
                <w:sz w:val="16"/>
              </w:rPr>
              <w:t>CP-210037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AF069" w14:textId="7FEF90A4" w:rsidR="00584C62" w:rsidRDefault="003935F4" w:rsidP="00584C62">
            <w:pPr>
              <w:spacing w:after="0"/>
              <w:rPr>
                <w:rFonts w:ascii="Arial" w:hAnsi="Arial"/>
                <w:snapToGrid w:val="0"/>
                <w:color w:val="000000"/>
                <w:sz w:val="16"/>
              </w:rPr>
            </w:pPr>
            <w:r>
              <w:rPr>
                <w:rFonts w:ascii="Arial" w:hAnsi="Arial"/>
                <w:snapToGrid w:val="0"/>
                <w:color w:val="000000"/>
                <w:sz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5AFCF" w14:textId="5676A533" w:rsidR="00584C62" w:rsidRPr="00123AF9" w:rsidRDefault="003935F4"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6E64C7F" w14:textId="2F7C3216" w:rsidR="00584C62" w:rsidRPr="00123AF9" w:rsidRDefault="003935F4" w:rsidP="00584C62">
            <w:pPr>
              <w:spacing w:after="0"/>
              <w:rPr>
                <w:rFonts w:ascii="Arial" w:hAnsi="Arial"/>
                <w:snapToGrid w:val="0"/>
                <w:color w:val="000000"/>
                <w:sz w:val="16"/>
              </w:rPr>
            </w:pPr>
            <w:r w:rsidRPr="003935F4">
              <w:rPr>
                <w:rFonts w:ascii="Arial" w:hAnsi="Arial"/>
                <w:snapToGrid w:val="0"/>
                <w:color w:val="000000"/>
                <w:sz w:val="16"/>
              </w:rPr>
              <w:t>Essential correction on the use of null SEID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19C18" w14:textId="32005AE0"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584C62" w:rsidRPr="00123AF9" w14:paraId="6DDF91FC"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3AD3028" w14:textId="26F523EB" w:rsidR="00584C62" w:rsidRDefault="00584C62"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D3CC2" w14:textId="256FB7CE" w:rsidR="00584C62" w:rsidRDefault="00584C62"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B0AA3A" w14:textId="3A138936" w:rsidR="00584C62" w:rsidRDefault="003935F4" w:rsidP="00584C62">
            <w:pPr>
              <w:spacing w:after="0"/>
              <w:rPr>
                <w:rFonts w:ascii="Arial" w:hAnsi="Arial"/>
                <w:snapToGrid w:val="0"/>
                <w:color w:val="000000"/>
                <w:sz w:val="16"/>
              </w:rPr>
            </w:pPr>
            <w:r>
              <w:rPr>
                <w:rFonts w:ascii="Arial" w:hAnsi="Arial"/>
                <w:snapToGrid w:val="0"/>
                <w:color w:val="000000"/>
                <w:sz w:val="16"/>
              </w:rPr>
              <w:t>CP-210049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F6569" w14:textId="5A1F66D6" w:rsidR="00584C62" w:rsidRDefault="003935F4" w:rsidP="00584C62">
            <w:pPr>
              <w:spacing w:after="0"/>
              <w:rPr>
                <w:rFonts w:ascii="Arial" w:hAnsi="Arial"/>
                <w:snapToGrid w:val="0"/>
                <w:color w:val="000000"/>
                <w:sz w:val="16"/>
              </w:rPr>
            </w:pPr>
            <w:r>
              <w:rPr>
                <w:rFonts w:ascii="Arial" w:hAnsi="Arial"/>
                <w:snapToGrid w:val="0"/>
                <w:color w:val="000000"/>
                <w:sz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24E2D" w14:textId="04E94E6D" w:rsidR="00584C62" w:rsidRPr="00123AF9" w:rsidRDefault="003935F4" w:rsidP="00584C62">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165DF6CE" w14:textId="77D28419" w:rsidR="00584C62" w:rsidRPr="00123AF9" w:rsidRDefault="003935F4" w:rsidP="00584C62">
            <w:pPr>
              <w:spacing w:after="0"/>
              <w:rPr>
                <w:rFonts w:ascii="Arial" w:hAnsi="Arial"/>
                <w:snapToGrid w:val="0"/>
                <w:color w:val="000000"/>
                <w:sz w:val="16"/>
              </w:rPr>
            </w:pPr>
            <w:r w:rsidRPr="003935F4">
              <w:rPr>
                <w:rFonts w:ascii="Arial" w:hAnsi="Arial"/>
                <w:snapToGrid w:val="0"/>
                <w:color w:val="000000"/>
                <w:sz w:val="16"/>
              </w:rPr>
              <w:t>SNSSAI Update in PFCP Session Modification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20A3D" w14:textId="52AB1EA3" w:rsidR="00584C62" w:rsidRDefault="00584C62" w:rsidP="00584C62">
            <w:pPr>
              <w:spacing w:after="0"/>
              <w:rPr>
                <w:rFonts w:ascii="Arial" w:hAnsi="Arial"/>
                <w:snapToGrid w:val="0"/>
                <w:color w:val="000000"/>
                <w:sz w:val="16"/>
              </w:rPr>
            </w:pPr>
            <w:r>
              <w:rPr>
                <w:rFonts w:ascii="Arial" w:hAnsi="Arial"/>
                <w:snapToGrid w:val="0"/>
                <w:color w:val="000000"/>
                <w:sz w:val="16"/>
              </w:rPr>
              <w:t>16.7.0</w:t>
            </w:r>
          </w:p>
        </w:tc>
      </w:tr>
      <w:tr w:rsidR="00801D44" w:rsidRPr="00123AF9" w14:paraId="24A9B86A"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D10E414" w14:textId="60AAE8F1" w:rsidR="00801D44" w:rsidRDefault="00801D44"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0AA982" w14:textId="17B751E6" w:rsidR="00801D44" w:rsidRDefault="00801D44"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15BCB0" w14:textId="4B5BABAB" w:rsidR="00801D44" w:rsidRDefault="00801D44" w:rsidP="00801D44">
            <w:pPr>
              <w:spacing w:after="0"/>
              <w:rPr>
                <w:rFonts w:ascii="Arial" w:hAnsi="Arial"/>
                <w:snapToGrid w:val="0"/>
                <w:color w:val="000000"/>
                <w:sz w:val="16"/>
              </w:rPr>
            </w:pPr>
            <w:r>
              <w:rPr>
                <w:rFonts w:ascii="Arial" w:hAnsi="Arial"/>
                <w:snapToGrid w:val="0"/>
                <w:color w:val="000000"/>
                <w:sz w:val="16"/>
              </w:rPr>
              <w:t>CP-210022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F48B52" w14:textId="7E1D74FC" w:rsidR="00801D44" w:rsidRDefault="00801D44" w:rsidP="00801D44">
            <w:pPr>
              <w:spacing w:after="0"/>
              <w:rPr>
                <w:rFonts w:ascii="Arial" w:hAnsi="Arial"/>
                <w:snapToGrid w:val="0"/>
                <w:color w:val="000000"/>
                <w:sz w:val="16"/>
              </w:rPr>
            </w:pPr>
            <w:r>
              <w:rPr>
                <w:rFonts w:ascii="Arial" w:hAnsi="Arial"/>
                <w:snapToGrid w:val="0"/>
                <w:color w:val="000000"/>
                <w:sz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1AB64" w14:textId="4B1DEA72" w:rsidR="00801D44" w:rsidRDefault="00801D44" w:rsidP="00801D44">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B691D07" w14:textId="4D4C5840" w:rsidR="00801D44" w:rsidRPr="003935F4" w:rsidRDefault="00801D44" w:rsidP="00801D44">
            <w:pPr>
              <w:spacing w:after="0"/>
              <w:rPr>
                <w:rFonts w:ascii="Arial" w:hAnsi="Arial"/>
                <w:snapToGrid w:val="0"/>
                <w:color w:val="000000"/>
                <w:sz w:val="16"/>
              </w:rPr>
            </w:pPr>
            <w:r w:rsidRPr="00792621">
              <w:rPr>
                <w:rFonts w:ascii="Arial" w:hAnsi="Arial"/>
                <w:snapToGrid w:val="0"/>
                <w:color w:val="000000"/>
                <w:sz w:val="16"/>
              </w:rPr>
              <w:t>Implementation of conclusions agreed for KI#3 of TR 29.820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B7F92" w14:textId="354C0899" w:rsidR="00801D44" w:rsidRDefault="00801D44" w:rsidP="00801D44">
            <w:pPr>
              <w:spacing w:after="0"/>
              <w:rPr>
                <w:rFonts w:ascii="Arial" w:hAnsi="Arial"/>
                <w:snapToGrid w:val="0"/>
                <w:color w:val="000000"/>
                <w:sz w:val="16"/>
              </w:rPr>
            </w:pPr>
            <w:r>
              <w:rPr>
                <w:rFonts w:ascii="Arial" w:hAnsi="Arial"/>
                <w:snapToGrid w:val="0"/>
                <w:color w:val="000000"/>
                <w:sz w:val="16"/>
              </w:rPr>
              <w:t>17.0.0</w:t>
            </w:r>
          </w:p>
        </w:tc>
      </w:tr>
      <w:tr w:rsidR="00801D44" w:rsidRPr="00123AF9" w14:paraId="1CDD5404"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E149313" w14:textId="6ECDB10E" w:rsidR="00801D44" w:rsidRDefault="00801D44"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5B0E35" w14:textId="640E5162" w:rsidR="00801D44" w:rsidRDefault="00801D44"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3CB39D" w14:textId="4E02FE0E" w:rsidR="00801D44" w:rsidRDefault="00801D44"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355E4" w14:textId="1799D94F" w:rsidR="00801D44" w:rsidRDefault="007F0489" w:rsidP="00801D44">
            <w:pPr>
              <w:spacing w:after="0"/>
              <w:rPr>
                <w:rFonts w:ascii="Arial" w:hAnsi="Arial"/>
                <w:snapToGrid w:val="0"/>
                <w:color w:val="000000"/>
                <w:sz w:val="16"/>
              </w:rPr>
            </w:pPr>
            <w:r>
              <w:rPr>
                <w:rFonts w:ascii="Arial" w:hAnsi="Arial"/>
                <w:snapToGrid w:val="0"/>
                <w:color w:val="000000"/>
                <w:sz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C2ED17" w14:textId="5D9A15E6" w:rsidR="00801D44" w:rsidRDefault="007F0489" w:rsidP="00801D44">
            <w:pPr>
              <w:spacing w:after="0"/>
              <w:rPr>
                <w:rFonts w:ascii="Arial" w:hAnsi="Arial"/>
                <w:snapToGrid w:val="0"/>
                <w:color w:val="000000"/>
                <w:sz w:val="16"/>
              </w:rPr>
            </w:pPr>
            <w:r>
              <w:rPr>
                <w:rFonts w:ascii="Arial" w:hAnsi="Arial"/>
                <w:snapToGrid w:val="0"/>
                <w:color w:val="000000"/>
                <w:sz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20E35FD" w14:textId="72F250E6" w:rsidR="00801D44" w:rsidRPr="003935F4" w:rsidRDefault="007F0489" w:rsidP="00801D44">
            <w:pPr>
              <w:spacing w:after="0"/>
              <w:rPr>
                <w:rFonts w:ascii="Arial" w:hAnsi="Arial"/>
                <w:snapToGrid w:val="0"/>
                <w:color w:val="000000"/>
                <w:sz w:val="16"/>
              </w:rPr>
            </w:pPr>
            <w:r w:rsidRPr="00792621">
              <w:rPr>
                <w:rFonts w:ascii="Arial" w:hAnsi="Arial"/>
                <w:snapToGrid w:val="0"/>
                <w:color w:val="000000"/>
                <w:sz w:val="16"/>
              </w:rPr>
              <w:t>Rule activation failure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3A1250" w14:textId="41002FBA" w:rsidR="00801D44" w:rsidRDefault="00801D44" w:rsidP="00801D44">
            <w:pPr>
              <w:spacing w:after="0"/>
              <w:rPr>
                <w:rFonts w:ascii="Arial" w:hAnsi="Arial"/>
                <w:snapToGrid w:val="0"/>
                <w:color w:val="000000"/>
                <w:sz w:val="16"/>
              </w:rPr>
            </w:pPr>
            <w:r>
              <w:rPr>
                <w:rFonts w:ascii="Arial" w:hAnsi="Arial"/>
                <w:snapToGrid w:val="0"/>
                <w:color w:val="000000"/>
                <w:sz w:val="16"/>
              </w:rPr>
              <w:t>17.0.0</w:t>
            </w:r>
          </w:p>
        </w:tc>
      </w:tr>
      <w:tr w:rsidR="00801D44" w:rsidRPr="00123AF9" w14:paraId="72583B1F"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71ECE5D5" w14:textId="1454FAA4" w:rsidR="00801D44" w:rsidRDefault="00801D44"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3A080D" w14:textId="1B20177C" w:rsidR="00801D44" w:rsidRDefault="00801D44"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553B54F" w14:textId="090E5E61" w:rsidR="00801D44" w:rsidRDefault="00801D44"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F88B2" w14:textId="2F0070DE" w:rsidR="00801D44" w:rsidRDefault="00792621" w:rsidP="00801D44">
            <w:pPr>
              <w:spacing w:after="0"/>
              <w:rPr>
                <w:rFonts w:ascii="Arial" w:hAnsi="Arial"/>
                <w:snapToGrid w:val="0"/>
                <w:color w:val="000000"/>
                <w:sz w:val="16"/>
              </w:rPr>
            </w:pPr>
            <w:r>
              <w:rPr>
                <w:rFonts w:ascii="Arial" w:hAnsi="Arial"/>
                <w:snapToGrid w:val="0"/>
                <w:color w:val="000000"/>
                <w:sz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0BC4D7" w14:textId="0FC07DEE" w:rsidR="00801D44" w:rsidRDefault="00792621" w:rsidP="00801D44">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198B6471" w14:textId="3E91D9AF" w:rsidR="00801D44" w:rsidRPr="003935F4" w:rsidRDefault="00792621" w:rsidP="00801D44">
            <w:pPr>
              <w:spacing w:after="0"/>
              <w:rPr>
                <w:rFonts w:ascii="Arial" w:hAnsi="Arial"/>
                <w:snapToGrid w:val="0"/>
                <w:color w:val="000000"/>
                <w:sz w:val="16"/>
              </w:rPr>
            </w:pPr>
            <w:r w:rsidRPr="00792621">
              <w:rPr>
                <w:rFonts w:ascii="Arial" w:hAnsi="Arial"/>
                <w:snapToGrid w:val="0"/>
                <w:color w:val="000000"/>
                <w:sz w:val="16"/>
              </w:rPr>
              <w:t>Editorial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9121A" w14:textId="5BBC6EBE" w:rsidR="00801D44" w:rsidRDefault="00801D44" w:rsidP="00801D44">
            <w:pPr>
              <w:spacing w:after="0"/>
              <w:rPr>
                <w:rFonts w:ascii="Arial" w:hAnsi="Arial"/>
                <w:snapToGrid w:val="0"/>
                <w:color w:val="000000"/>
                <w:sz w:val="16"/>
              </w:rPr>
            </w:pPr>
            <w:r>
              <w:rPr>
                <w:rFonts w:ascii="Arial" w:hAnsi="Arial"/>
                <w:snapToGrid w:val="0"/>
                <w:color w:val="000000"/>
                <w:sz w:val="16"/>
              </w:rPr>
              <w:t>17.0.0</w:t>
            </w:r>
          </w:p>
        </w:tc>
      </w:tr>
      <w:tr w:rsidR="00801D44" w:rsidRPr="00123AF9" w14:paraId="28989BB8"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3DE0FFA2" w14:textId="3931A279" w:rsidR="00801D44" w:rsidRDefault="00801D44"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BBCEED" w14:textId="4032DF2A" w:rsidR="00801D44" w:rsidRDefault="00801D44"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EFE5B92" w14:textId="733E9DBA" w:rsidR="00801D44" w:rsidRDefault="00801D44"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0BEB73" w14:textId="561173CC" w:rsidR="00801D44" w:rsidRDefault="00E50D07" w:rsidP="00801D44">
            <w:pPr>
              <w:spacing w:after="0"/>
              <w:rPr>
                <w:rFonts w:ascii="Arial" w:hAnsi="Arial"/>
                <w:snapToGrid w:val="0"/>
                <w:color w:val="000000"/>
                <w:sz w:val="16"/>
              </w:rPr>
            </w:pPr>
            <w:r>
              <w:rPr>
                <w:rFonts w:ascii="Arial" w:hAnsi="Arial"/>
                <w:snapToGrid w:val="0"/>
                <w:color w:val="000000"/>
                <w:sz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54548B" w14:textId="7A7D48D5" w:rsidR="00801D44" w:rsidRDefault="00E50D07" w:rsidP="00801D44">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93C5A6B" w14:textId="08DDC08A" w:rsidR="00801D44" w:rsidRPr="003935F4" w:rsidRDefault="00E50D07" w:rsidP="00801D44">
            <w:pPr>
              <w:spacing w:after="0"/>
              <w:rPr>
                <w:rFonts w:ascii="Arial" w:hAnsi="Arial"/>
                <w:snapToGrid w:val="0"/>
                <w:color w:val="000000"/>
                <w:sz w:val="16"/>
              </w:rPr>
            </w:pPr>
            <w:r w:rsidRPr="00E50D07">
              <w:rPr>
                <w:rFonts w:ascii="Arial" w:hAnsi="Arial"/>
                <w:snapToGrid w:val="0"/>
                <w:color w:val="000000"/>
                <w:sz w:val="16"/>
              </w:rPr>
              <w:t>Filter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65B9E1" w14:textId="66F15E24" w:rsidR="00801D44" w:rsidRDefault="00801D44" w:rsidP="00801D44">
            <w:pPr>
              <w:spacing w:after="0"/>
              <w:rPr>
                <w:rFonts w:ascii="Arial" w:hAnsi="Arial"/>
                <w:snapToGrid w:val="0"/>
                <w:color w:val="000000"/>
                <w:sz w:val="16"/>
              </w:rPr>
            </w:pPr>
            <w:r>
              <w:rPr>
                <w:rFonts w:ascii="Arial" w:hAnsi="Arial"/>
                <w:snapToGrid w:val="0"/>
                <w:color w:val="000000"/>
                <w:sz w:val="16"/>
              </w:rPr>
              <w:t>17.0.0</w:t>
            </w:r>
          </w:p>
        </w:tc>
      </w:tr>
      <w:tr w:rsidR="00801D44" w:rsidRPr="00123AF9" w14:paraId="4C6B1A26"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EA93E56" w14:textId="749131F3" w:rsidR="00801D44" w:rsidRDefault="00801D44"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C91E97" w14:textId="01361CF6" w:rsidR="00801D44" w:rsidRDefault="00801D44"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7A76D49" w14:textId="6A569172" w:rsidR="00801D44" w:rsidRDefault="00801D44"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8489C" w14:textId="55931912" w:rsidR="00801D44" w:rsidRDefault="009430D3" w:rsidP="00801D44">
            <w:pPr>
              <w:spacing w:after="0"/>
              <w:rPr>
                <w:rFonts w:ascii="Arial" w:hAnsi="Arial"/>
                <w:snapToGrid w:val="0"/>
                <w:color w:val="000000"/>
                <w:sz w:val="16"/>
              </w:rPr>
            </w:pPr>
            <w:r>
              <w:rPr>
                <w:rFonts w:ascii="Arial" w:hAnsi="Arial"/>
                <w:snapToGrid w:val="0"/>
                <w:color w:val="000000"/>
                <w:sz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A66043" w14:textId="2EF4EF4A" w:rsidR="00801D44" w:rsidRDefault="009430D3" w:rsidP="00801D44">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74C7D123" w14:textId="079BD6F8" w:rsidR="00801D44" w:rsidRPr="003935F4" w:rsidRDefault="009430D3" w:rsidP="00801D44">
            <w:pPr>
              <w:spacing w:after="0"/>
              <w:rPr>
                <w:rFonts w:ascii="Arial" w:hAnsi="Arial"/>
                <w:snapToGrid w:val="0"/>
                <w:color w:val="000000"/>
                <w:sz w:val="16"/>
              </w:rPr>
            </w:pPr>
            <w:r w:rsidRPr="009430D3">
              <w:rPr>
                <w:rFonts w:ascii="Arial" w:hAnsi="Arial"/>
                <w:snapToGrid w:val="0"/>
                <w:color w:val="000000"/>
                <w:sz w:val="16"/>
              </w:rPr>
              <w:t>Addition of RAT Type IE on PFCP Interface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AF3403" w14:textId="50E6EF1B" w:rsidR="00801D44" w:rsidRDefault="00801D44" w:rsidP="00801D44">
            <w:pPr>
              <w:spacing w:after="0"/>
              <w:rPr>
                <w:rFonts w:ascii="Arial" w:hAnsi="Arial"/>
                <w:snapToGrid w:val="0"/>
                <w:color w:val="000000"/>
                <w:sz w:val="16"/>
              </w:rPr>
            </w:pPr>
            <w:r>
              <w:rPr>
                <w:rFonts w:ascii="Arial" w:hAnsi="Arial"/>
                <w:snapToGrid w:val="0"/>
                <w:color w:val="000000"/>
                <w:sz w:val="16"/>
              </w:rPr>
              <w:t>17.0.0</w:t>
            </w:r>
          </w:p>
        </w:tc>
      </w:tr>
      <w:tr w:rsidR="00801D44" w:rsidRPr="00123AF9" w14:paraId="552A7790"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43D71373" w14:textId="1401A937" w:rsidR="00801D44" w:rsidRDefault="00801D44"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11EEFB" w14:textId="1EC55E07" w:rsidR="00801D44" w:rsidRDefault="00801D44"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409E29C" w14:textId="571CB425" w:rsidR="00801D44" w:rsidRDefault="00801D44" w:rsidP="00801D44">
            <w:pPr>
              <w:spacing w:after="0"/>
              <w:rPr>
                <w:rFonts w:ascii="Arial" w:hAnsi="Arial"/>
                <w:snapToGrid w:val="0"/>
                <w:color w:val="000000"/>
                <w:sz w:val="16"/>
              </w:rPr>
            </w:pPr>
            <w:r>
              <w:rPr>
                <w:rFonts w:ascii="Arial" w:hAnsi="Arial"/>
                <w:snapToGrid w:val="0"/>
                <w:color w:val="000000"/>
                <w:sz w:val="16"/>
              </w:rPr>
              <w:t>CP-210032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4742D4" w14:textId="569C3ADA" w:rsidR="00801D44" w:rsidRDefault="009272B4" w:rsidP="00801D44">
            <w:pPr>
              <w:spacing w:after="0"/>
              <w:rPr>
                <w:rFonts w:ascii="Arial" w:hAnsi="Arial"/>
                <w:snapToGrid w:val="0"/>
                <w:color w:val="000000"/>
                <w:sz w:val="16"/>
              </w:rPr>
            </w:pPr>
            <w:r>
              <w:rPr>
                <w:rFonts w:ascii="Arial" w:hAnsi="Arial"/>
                <w:snapToGrid w:val="0"/>
                <w:color w:val="000000"/>
                <w:sz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DB95C9" w14:textId="2CA775A8" w:rsidR="00801D44" w:rsidRDefault="009272B4" w:rsidP="00801D44">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250E0089" w14:textId="2EE94C10" w:rsidR="00801D44" w:rsidRPr="003935F4" w:rsidRDefault="009272B4" w:rsidP="00801D44">
            <w:pPr>
              <w:spacing w:after="0"/>
              <w:rPr>
                <w:rFonts w:ascii="Arial" w:hAnsi="Arial"/>
                <w:snapToGrid w:val="0"/>
                <w:color w:val="000000"/>
                <w:sz w:val="16"/>
              </w:rPr>
            </w:pPr>
            <w:r w:rsidRPr="009272B4">
              <w:rPr>
                <w:rFonts w:ascii="Arial" w:hAnsi="Arial"/>
                <w:snapToGrid w:val="0"/>
                <w:color w:val="000000"/>
                <w:sz w:val="16"/>
              </w:rPr>
              <w:t>Support of Radius, Diameter or DHCP communication via UPF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4A4F" w14:textId="466FC190" w:rsidR="00801D44" w:rsidRDefault="00801D44" w:rsidP="00801D44">
            <w:pPr>
              <w:spacing w:after="0"/>
              <w:rPr>
                <w:rFonts w:ascii="Arial" w:hAnsi="Arial"/>
                <w:snapToGrid w:val="0"/>
                <w:color w:val="000000"/>
                <w:sz w:val="16"/>
              </w:rPr>
            </w:pPr>
            <w:r>
              <w:rPr>
                <w:rFonts w:ascii="Arial" w:hAnsi="Arial"/>
                <w:snapToGrid w:val="0"/>
                <w:color w:val="000000"/>
                <w:sz w:val="16"/>
              </w:rPr>
              <w:t>17.0.0</w:t>
            </w:r>
          </w:p>
        </w:tc>
      </w:tr>
      <w:tr w:rsidR="00801D44" w:rsidRPr="00123AF9" w14:paraId="2B5909C7"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5939B85C" w14:textId="14B4F69E" w:rsidR="00801D44" w:rsidRDefault="00801D44"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629497" w14:textId="7D65D2D7" w:rsidR="00801D44" w:rsidRDefault="00801D44"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EEB1F4C" w14:textId="6A16A238" w:rsidR="00801D44" w:rsidRDefault="00801D44" w:rsidP="00801D44">
            <w:pPr>
              <w:spacing w:after="0"/>
              <w:rPr>
                <w:rFonts w:ascii="Arial" w:hAnsi="Arial"/>
                <w:snapToGrid w:val="0"/>
                <w:color w:val="000000"/>
                <w:sz w:val="16"/>
              </w:rPr>
            </w:pPr>
            <w:r>
              <w:rPr>
                <w:rFonts w:ascii="Arial" w:hAnsi="Arial"/>
                <w:snapToGrid w:val="0"/>
                <w:color w:val="000000"/>
                <w:sz w:val="16"/>
              </w:rPr>
              <w:t>CP-210033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1C9A85" w14:textId="16EA2A2D" w:rsidR="00801D44" w:rsidRDefault="00D34966" w:rsidP="00801D44">
            <w:pPr>
              <w:spacing w:after="0"/>
              <w:rPr>
                <w:rFonts w:ascii="Arial" w:hAnsi="Arial"/>
                <w:snapToGrid w:val="0"/>
                <w:color w:val="000000"/>
                <w:sz w:val="16"/>
              </w:rPr>
            </w:pPr>
            <w:r>
              <w:rPr>
                <w:rFonts w:ascii="Arial" w:hAnsi="Arial"/>
                <w:snapToGrid w:val="0"/>
                <w:color w:val="000000"/>
                <w:sz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60E071" w14:textId="14FB8537" w:rsidR="00801D44" w:rsidRDefault="00D34966" w:rsidP="00801D44">
            <w:pPr>
              <w:spacing w:after="0"/>
              <w:rPr>
                <w:rFonts w:ascii="Arial" w:hAnsi="Arial"/>
                <w:snapToGrid w:val="0"/>
                <w:color w:val="000000"/>
                <w:sz w:val="16"/>
              </w:rPr>
            </w:pPr>
            <w:r>
              <w:rPr>
                <w:rFonts w:ascii="Arial" w:hAnsi="Arial"/>
                <w:snapToGrid w:val="0"/>
                <w:color w:val="000000"/>
                <w:sz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188F4045" w14:textId="7EFE0B47" w:rsidR="00801D44" w:rsidRPr="003935F4" w:rsidRDefault="00D34966" w:rsidP="00801D44">
            <w:pPr>
              <w:spacing w:after="0"/>
              <w:rPr>
                <w:rFonts w:ascii="Arial" w:hAnsi="Arial"/>
                <w:snapToGrid w:val="0"/>
                <w:color w:val="000000"/>
                <w:sz w:val="16"/>
              </w:rPr>
            </w:pPr>
            <w:r w:rsidRPr="00CA5E7D">
              <w:rPr>
                <w:rFonts w:ascii="Arial" w:hAnsi="Arial"/>
                <w:snapToGrid w:val="0"/>
                <w:color w:val="000000"/>
                <w:sz w:val="16"/>
              </w:rPr>
              <w:t>Enhancement on the support of Pause of Charging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15C26" w14:textId="6CC0E8B3" w:rsidR="00801D44" w:rsidRDefault="00801D44" w:rsidP="00801D44">
            <w:pPr>
              <w:spacing w:after="0"/>
              <w:rPr>
                <w:rFonts w:ascii="Arial" w:hAnsi="Arial"/>
                <w:snapToGrid w:val="0"/>
                <w:color w:val="000000"/>
                <w:sz w:val="16"/>
              </w:rPr>
            </w:pPr>
            <w:r>
              <w:rPr>
                <w:rFonts w:ascii="Arial" w:hAnsi="Arial"/>
                <w:snapToGrid w:val="0"/>
                <w:color w:val="000000"/>
                <w:sz w:val="16"/>
              </w:rPr>
              <w:t>17.0.0</w:t>
            </w:r>
          </w:p>
        </w:tc>
      </w:tr>
      <w:tr w:rsidR="00801D44" w:rsidRPr="00123AF9" w14:paraId="5D22D623" w14:textId="77777777" w:rsidTr="00BB0E1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E752" w14:textId="46567695" w:rsidR="00801D44" w:rsidRDefault="00801D44" w:rsidP="00801D44">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92EE7F7" w14:textId="7E1006B8" w:rsidR="00801D44" w:rsidRDefault="00801D44" w:rsidP="00801D44">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785CAE5" w14:textId="1B0C9272" w:rsidR="00801D44" w:rsidRDefault="00801D44" w:rsidP="00801D44">
            <w:pPr>
              <w:spacing w:after="0"/>
              <w:rPr>
                <w:rFonts w:ascii="Arial" w:hAnsi="Arial"/>
                <w:snapToGrid w:val="0"/>
                <w:color w:val="000000"/>
                <w:sz w:val="16"/>
              </w:rPr>
            </w:pPr>
            <w:r>
              <w:rPr>
                <w:rFonts w:ascii="Arial" w:hAnsi="Arial"/>
                <w:snapToGrid w:val="0"/>
                <w:color w:val="000000"/>
                <w:sz w:val="16"/>
              </w:rPr>
              <w:t>CP-210030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C576B3" w14:textId="3A32F99D" w:rsidR="00801D44" w:rsidRDefault="00CA5E7D" w:rsidP="00801D44">
            <w:pPr>
              <w:spacing w:after="0"/>
              <w:rPr>
                <w:rFonts w:ascii="Arial" w:hAnsi="Arial"/>
                <w:snapToGrid w:val="0"/>
                <w:color w:val="000000"/>
                <w:sz w:val="16"/>
              </w:rPr>
            </w:pPr>
            <w:r>
              <w:rPr>
                <w:rFonts w:ascii="Arial" w:hAnsi="Arial"/>
                <w:snapToGrid w:val="0"/>
                <w:color w:val="000000"/>
                <w:sz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67A41D" w14:textId="6CFCC1ED" w:rsidR="00801D44" w:rsidRDefault="00CA5E7D" w:rsidP="00801D44">
            <w:pPr>
              <w:spacing w:after="0"/>
              <w:rPr>
                <w:rFonts w:ascii="Arial" w:hAnsi="Arial"/>
                <w:snapToGrid w:val="0"/>
                <w:color w:val="000000"/>
                <w:sz w:val="16"/>
              </w:rPr>
            </w:pPr>
            <w:r>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14:paraId="2F0FECBD" w14:textId="4721C28F" w:rsidR="00801D44" w:rsidRPr="003935F4" w:rsidRDefault="00CA5E7D" w:rsidP="00801D44">
            <w:pPr>
              <w:spacing w:after="0"/>
              <w:rPr>
                <w:rFonts w:ascii="Arial" w:hAnsi="Arial"/>
                <w:snapToGrid w:val="0"/>
                <w:color w:val="000000"/>
                <w:sz w:val="16"/>
              </w:rPr>
            </w:pPr>
            <w:r w:rsidRPr="00CA5E7D">
              <w:rPr>
                <w:rFonts w:ascii="Arial" w:hAnsi="Arial"/>
                <w:snapToGrid w:val="0"/>
                <w:color w:val="000000"/>
                <w:sz w:val="16"/>
              </w:rPr>
              <w:t>Partial failure handling support over N4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9E069" w14:textId="3FAC0294" w:rsidR="00801D44" w:rsidRDefault="00801D44" w:rsidP="00801D44">
            <w:pPr>
              <w:spacing w:after="0"/>
              <w:rPr>
                <w:rFonts w:ascii="Arial" w:hAnsi="Arial"/>
                <w:snapToGrid w:val="0"/>
                <w:color w:val="000000"/>
                <w:sz w:val="16"/>
              </w:rPr>
            </w:pPr>
            <w:r>
              <w:rPr>
                <w:rFonts w:ascii="Arial" w:hAnsi="Arial"/>
                <w:snapToGrid w:val="0"/>
                <w:color w:val="000000"/>
                <w:sz w:val="16"/>
              </w:rPr>
              <w:t>17.0.0</w:t>
            </w:r>
          </w:p>
        </w:tc>
      </w:tr>
    </w:tbl>
    <w:p w14:paraId="74B21FAB" w14:textId="77777777" w:rsidR="00080512" w:rsidRDefault="00080512" w:rsidP="00EE5860"/>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DA6439" w14:textId="77777777" w:rsidR="00EE6611" w:rsidRDefault="00EE6611">
      <w:r>
        <w:separator/>
      </w:r>
    </w:p>
  </w:endnote>
  <w:endnote w:type="continuationSeparator" w:id="0">
    <w:p w14:paraId="3D3FE4BC" w14:textId="77777777" w:rsidR="00EE6611" w:rsidRDefault="00EE66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7FF52E" w14:textId="77777777" w:rsidR="00CA5E7D" w:rsidRDefault="00CA5E7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FCF99D" w14:textId="77777777" w:rsidR="00EE6611" w:rsidRDefault="00EE6611">
      <w:r>
        <w:separator/>
      </w:r>
    </w:p>
  </w:footnote>
  <w:footnote w:type="continuationSeparator" w:id="0">
    <w:p w14:paraId="6C9AF2B7" w14:textId="77777777" w:rsidR="00EE6611" w:rsidRDefault="00EE66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648E98" w14:textId="46A9C37F" w:rsidR="00CA5E7D" w:rsidRDefault="00CA5E7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75654">
      <w:rPr>
        <w:rFonts w:ascii="Arial" w:hAnsi="Arial" w:cs="Arial"/>
        <w:b/>
        <w:noProof/>
        <w:sz w:val="18"/>
        <w:szCs w:val="18"/>
      </w:rPr>
      <w:t>3GPP TS 29.244 V17.0.0 (2021-03)</w:t>
    </w:r>
    <w:r>
      <w:rPr>
        <w:rFonts w:ascii="Arial" w:hAnsi="Arial" w:cs="Arial"/>
        <w:b/>
        <w:sz w:val="18"/>
        <w:szCs w:val="18"/>
      </w:rPr>
      <w:fldChar w:fldCharType="end"/>
    </w:r>
  </w:p>
  <w:p w14:paraId="70BF230D" w14:textId="77777777" w:rsidR="00CA5E7D" w:rsidRDefault="00CA5E7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99</w:t>
    </w:r>
    <w:r>
      <w:rPr>
        <w:rFonts w:ascii="Arial" w:hAnsi="Arial" w:cs="Arial"/>
        <w:b/>
        <w:sz w:val="18"/>
        <w:szCs w:val="18"/>
      </w:rPr>
      <w:fldChar w:fldCharType="end"/>
    </w:r>
  </w:p>
  <w:p w14:paraId="6FB08EA6" w14:textId="7FF22F08" w:rsidR="00CA5E7D" w:rsidRDefault="00CA5E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75654">
      <w:rPr>
        <w:rFonts w:ascii="Arial" w:hAnsi="Arial" w:cs="Arial"/>
        <w:b/>
        <w:noProof/>
        <w:sz w:val="18"/>
        <w:szCs w:val="18"/>
      </w:rPr>
      <w:t>Release 17</w:t>
    </w:r>
    <w:r>
      <w:rPr>
        <w:rFonts w:ascii="Arial" w:hAnsi="Arial" w:cs="Arial"/>
        <w:b/>
        <w:sz w:val="18"/>
        <w:szCs w:val="18"/>
      </w:rPr>
      <w:fldChar w:fldCharType="end"/>
    </w:r>
  </w:p>
  <w:p w14:paraId="635D69EB" w14:textId="77777777" w:rsidR="00CA5E7D" w:rsidRDefault="00CA5E7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3DC632A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B3401C2"/>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29E461E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75301EA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35E482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BC639D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EA102C1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8C85ED1"/>
    <w:multiLevelType w:val="hybridMultilevel"/>
    <w:tmpl w:val="69766806"/>
    <w:lvl w:ilvl="0" w:tplc="6A6AF144">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11451D7"/>
    <w:multiLevelType w:val="hybridMultilevel"/>
    <w:tmpl w:val="A2702BC4"/>
    <w:lvl w:ilvl="0" w:tplc="2E32835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607C51C5"/>
    <w:multiLevelType w:val="hybridMultilevel"/>
    <w:tmpl w:val="3AD2F548"/>
    <w:lvl w:ilvl="0" w:tplc="9B0A4FD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44839B5"/>
    <w:multiLevelType w:val="hybridMultilevel"/>
    <w:tmpl w:val="BC8E2068"/>
    <w:lvl w:ilvl="0" w:tplc="2A6AAECE">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3"/>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10"/>
  </w:num>
  <w:num w:numId="13">
    <w:abstractNumId w:val="14"/>
  </w:num>
  <w:num w:numId="14">
    <w:abstractNumId w:val="12"/>
  </w:num>
  <w:num w:numId="15">
    <w:abstractNumId w:val="11"/>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4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364"/>
    <w:rsid w:val="00033397"/>
    <w:rsid w:val="00040095"/>
    <w:rsid w:val="00051671"/>
    <w:rsid w:val="00051834"/>
    <w:rsid w:val="00054A22"/>
    <w:rsid w:val="00062023"/>
    <w:rsid w:val="000655A6"/>
    <w:rsid w:val="00075654"/>
    <w:rsid w:val="00080512"/>
    <w:rsid w:val="000C47C3"/>
    <w:rsid w:val="000D58AB"/>
    <w:rsid w:val="00102F9F"/>
    <w:rsid w:val="00133525"/>
    <w:rsid w:val="001442C0"/>
    <w:rsid w:val="00152042"/>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935F4"/>
    <w:rsid w:val="003B3E69"/>
    <w:rsid w:val="003C3971"/>
    <w:rsid w:val="00413DF0"/>
    <w:rsid w:val="00415C19"/>
    <w:rsid w:val="00423334"/>
    <w:rsid w:val="00433965"/>
    <w:rsid w:val="004345EC"/>
    <w:rsid w:val="00455CE0"/>
    <w:rsid w:val="00465515"/>
    <w:rsid w:val="004D3578"/>
    <w:rsid w:val="004E213A"/>
    <w:rsid w:val="004F0988"/>
    <w:rsid w:val="004F3340"/>
    <w:rsid w:val="0053388B"/>
    <w:rsid w:val="00535773"/>
    <w:rsid w:val="0054391E"/>
    <w:rsid w:val="00543E6C"/>
    <w:rsid w:val="00564819"/>
    <w:rsid w:val="00565087"/>
    <w:rsid w:val="00584C62"/>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0F8A"/>
    <w:rsid w:val="00774DA4"/>
    <w:rsid w:val="00781F0F"/>
    <w:rsid w:val="00792621"/>
    <w:rsid w:val="007B600E"/>
    <w:rsid w:val="007F0489"/>
    <w:rsid w:val="007F0F4A"/>
    <w:rsid w:val="00801D44"/>
    <w:rsid w:val="008028A4"/>
    <w:rsid w:val="00830747"/>
    <w:rsid w:val="008768CA"/>
    <w:rsid w:val="00894692"/>
    <w:rsid w:val="008C0F6E"/>
    <w:rsid w:val="008C384C"/>
    <w:rsid w:val="0090271F"/>
    <w:rsid w:val="00902E23"/>
    <w:rsid w:val="009114D7"/>
    <w:rsid w:val="0091348E"/>
    <w:rsid w:val="00917CCB"/>
    <w:rsid w:val="009272B4"/>
    <w:rsid w:val="00942EC2"/>
    <w:rsid w:val="009430D3"/>
    <w:rsid w:val="009F37B7"/>
    <w:rsid w:val="00A10F02"/>
    <w:rsid w:val="00A164B4"/>
    <w:rsid w:val="00A26956"/>
    <w:rsid w:val="00A27486"/>
    <w:rsid w:val="00A53724"/>
    <w:rsid w:val="00A56066"/>
    <w:rsid w:val="00A73129"/>
    <w:rsid w:val="00A82346"/>
    <w:rsid w:val="00A92BA1"/>
    <w:rsid w:val="00AC6BC6"/>
    <w:rsid w:val="00AD46FF"/>
    <w:rsid w:val="00AE65E2"/>
    <w:rsid w:val="00B04971"/>
    <w:rsid w:val="00B15449"/>
    <w:rsid w:val="00B2733E"/>
    <w:rsid w:val="00B64438"/>
    <w:rsid w:val="00B93086"/>
    <w:rsid w:val="00BA19ED"/>
    <w:rsid w:val="00BA4B8D"/>
    <w:rsid w:val="00BB0E1F"/>
    <w:rsid w:val="00BC0F7D"/>
    <w:rsid w:val="00BD7D31"/>
    <w:rsid w:val="00BE3255"/>
    <w:rsid w:val="00BF128E"/>
    <w:rsid w:val="00C074DD"/>
    <w:rsid w:val="00C1496A"/>
    <w:rsid w:val="00C33079"/>
    <w:rsid w:val="00C45231"/>
    <w:rsid w:val="00C72833"/>
    <w:rsid w:val="00C80F1D"/>
    <w:rsid w:val="00C93F40"/>
    <w:rsid w:val="00C9418D"/>
    <w:rsid w:val="00CA38EF"/>
    <w:rsid w:val="00CA3D0C"/>
    <w:rsid w:val="00CA5E7D"/>
    <w:rsid w:val="00CC5F1B"/>
    <w:rsid w:val="00D34966"/>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50D07"/>
    <w:rsid w:val="00E77645"/>
    <w:rsid w:val="00EA15B0"/>
    <w:rsid w:val="00EA5EA7"/>
    <w:rsid w:val="00EC2FDD"/>
    <w:rsid w:val="00EC4A25"/>
    <w:rsid w:val="00EE4D6C"/>
    <w:rsid w:val="00EE5860"/>
    <w:rsid w:val="00EE6611"/>
    <w:rsid w:val="00F00016"/>
    <w:rsid w:val="00F025A2"/>
    <w:rsid w:val="00F04712"/>
    <w:rsid w:val="00F13360"/>
    <w:rsid w:val="00F22EC7"/>
    <w:rsid w:val="00F325C8"/>
    <w:rsid w:val="00F512A9"/>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D5CD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no break,H3-Heading 3,3,l3.3,h3,l3,list 3,list3,subhead,Heading3,1.,Heading No. L3,Sub-sub section Title,Titolo Sotto/Sottosezione,L3,Head 3,1.1.1,3rd level,E3,Memo Heading 3,hello,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UnresolvedMention10">
    <w:name w:val="Unresolved Mention1"/>
    <w:uiPriority w:val="99"/>
    <w:semiHidden/>
    <w:unhideWhenUsed/>
    <w:rsid w:val="00EE5860"/>
    <w:rPr>
      <w:color w:val="605E5C"/>
      <w:shd w:val="clear" w:color="auto" w:fill="E1DFDD"/>
    </w:rPr>
  </w:style>
  <w:style w:type="character" w:customStyle="1" w:styleId="Heading1Char">
    <w:name w:val="Heading 1 Char"/>
    <w:link w:val="Heading1"/>
    <w:rsid w:val="00EE5860"/>
    <w:rPr>
      <w:rFonts w:ascii="Arial" w:hAnsi="Arial"/>
      <w:sz w:val="36"/>
      <w:lang w:eastAsia="en-US"/>
    </w:rPr>
  </w:style>
  <w:style w:type="character" w:customStyle="1" w:styleId="Heading2Char">
    <w:name w:val="Heading 2 Char"/>
    <w:link w:val="Heading2"/>
    <w:rsid w:val="00EE5860"/>
    <w:rPr>
      <w:rFonts w:ascii="Arial" w:hAnsi="Arial"/>
      <w:sz w:val="32"/>
      <w:lang w:eastAsia="en-US"/>
    </w:rPr>
  </w:style>
  <w:style w:type="character" w:customStyle="1" w:styleId="Heading3Char">
    <w:name w:val="Heading 3 Char"/>
    <w:aliases w:val="H3 Char1,Underrubrik2 Char1,no break Char1,H3-Heading 3 Char1,3 Char1,l3.3 Char1,h3 Char1,l3 Char1,list 3 Char1,list3 Char1,subhead Char1,Heading3 Char1,1. Char1,Heading No. L3 Char1,Sub-sub section Title Char1,L3 Char1,Head 3 Char"/>
    <w:semiHidden/>
    <w:rsid w:val="00EE5860"/>
    <w:rPr>
      <w:rFonts w:ascii="Calibri Light" w:eastAsia="Times New Roman" w:hAnsi="Calibri Light" w:cs="Times New Roman"/>
      <w:color w:val="1F3763"/>
      <w:sz w:val="24"/>
      <w:szCs w:val="24"/>
      <w:lang w:eastAsia="en-US"/>
    </w:rPr>
  </w:style>
  <w:style w:type="character" w:customStyle="1" w:styleId="Heading4Char">
    <w:name w:val="Heading 4 Char"/>
    <w:link w:val="Heading4"/>
    <w:rsid w:val="00EE5860"/>
    <w:rPr>
      <w:rFonts w:ascii="Arial" w:hAnsi="Arial"/>
      <w:sz w:val="24"/>
      <w:lang w:eastAsia="en-US"/>
    </w:rPr>
  </w:style>
  <w:style w:type="character" w:customStyle="1" w:styleId="Heading5Char">
    <w:name w:val="Heading 5 Char"/>
    <w:link w:val="Heading5"/>
    <w:rsid w:val="00EE5860"/>
    <w:rPr>
      <w:rFonts w:ascii="Arial" w:hAnsi="Arial"/>
      <w:sz w:val="22"/>
      <w:lang w:eastAsia="en-US"/>
    </w:rPr>
  </w:style>
  <w:style w:type="character" w:customStyle="1" w:styleId="Heading6Char">
    <w:name w:val="Heading 6 Char"/>
    <w:link w:val="Heading6"/>
    <w:rsid w:val="00EE5860"/>
    <w:rPr>
      <w:rFonts w:ascii="Arial" w:hAnsi="Arial"/>
      <w:lang w:eastAsia="en-US"/>
    </w:rPr>
  </w:style>
  <w:style w:type="character" w:customStyle="1" w:styleId="Heading7Char">
    <w:name w:val="Heading 7 Char"/>
    <w:link w:val="Heading7"/>
    <w:rsid w:val="00EE5860"/>
    <w:rPr>
      <w:rFonts w:ascii="Arial" w:hAnsi="Arial"/>
      <w:lang w:eastAsia="en-US"/>
    </w:rPr>
  </w:style>
  <w:style w:type="character" w:customStyle="1" w:styleId="Heading8Char">
    <w:name w:val="Heading 8 Char"/>
    <w:link w:val="Heading8"/>
    <w:rsid w:val="00EE5860"/>
    <w:rPr>
      <w:rFonts w:ascii="Arial" w:hAnsi="Arial"/>
      <w:sz w:val="36"/>
      <w:lang w:eastAsia="en-US"/>
    </w:rPr>
  </w:style>
  <w:style w:type="character" w:customStyle="1" w:styleId="Heading9Char">
    <w:name w:val="Heading 9 Char"/>
    <w:link w:val="Heading9"/>
    <w:rsid w:val="00EE5860"/>
    <w:rPr>
      <w:rFonts w:ascii="Arial" w:hAnsi="Arial"/>
      <w:sz w:val="36"/>
      <w:lang w:eastAsia="en-US"/>
    </w:rPr>
  </w:style>
  <w:style w:type="character" w:customStyle="1" w:styleId="Heading3Char1">
    <w:name w:val="Heading 3 Char1"/>
    <w:aliases w:val="H3 Char,Underrubrik2 Char,no break Char,H3-Heading 3 Char,3 Char,l3.3 Char,h3 Char,l3 Char,list 3 Char,list3 Char,subhead Char,Heading3 Char,1. Char,Heading No. L3 Char,Sub-sub section Title Char,Titolo Sotto/Sottosezione Char,L3 Char"/>
    <w:link w:val="Heading3"/>
    <w:locked/>
    <w:rsid w:val="00EE5860"/>
    <w:rPr>
      <w:rFonts w:ascii="Arial" w:hAnsi="Arial"/>
      <w:sz w:val="28"/>
      <w:lang w:eastAsia="en-US"/>
    </w:rPr>
  </w:style>
  <w:style w:type="paragraph" w:customStyle="1" w:styleId="msonormal0">
    <w:name w:val="msonormal"/>
    <w:basedOn w:val="Normal"/>
    <w:rsid w:val="00EE5860"/>
    <w:pPr>
      <w:overflowPunct w:val="0"/>
      <w:autoSpaceDE w:val="0"/>
      <w:autoSpaceDN w:val="0"/>
      <w:adjustRightInd w:val="0"/>
      <w:spacing w:before="100" w:beforeAutospacing="1" w:after="100" w:afterAutospacing="1"/>
      <w:textAlignment w:val="baseline"/>
    </w:pPr>
    <w:rPr>
      <w:sz w:val="24"/>
      <w:szCs w:val="24"/>
      <w:lang w:eastAsia="en-GB"/>
    </w:rPr>
  </w:style>
  <w:style w:type="paragraph" w:styleId="Index1">
    <w:name w:val="index 1"/>
    <w:basedOn w:val="Normal"/>
    <w:rsid w:val="00EE5860"/>
    <w:pPr>
      <w:keepLines/>
      <w:overflowPunct w:val="0"/>
      <w:autoSpaceDE w:val="0"/>
      <w:autoSpaceDN w:val="0"/>
      <w:adjustRightInd w:val="0"/>
      <w:spacing w:after="0"/>
      <w:textAlignment w:val="baseline"/>
    </w:pPr>
    <w:rPr>
      <w:lang w:eastAsia="en-GB"/>
    </w:rPr>
  </w:style>
  <w:style w:type="paragraph" w:styleId="Index2">
    <w:name w:val="index 2"/>
    <w:basedOn w:val="Index1"/>
    <w:rsid w:val="00EE5860"/>
    <w:pPr>
      <w:ind w:left="284"/>
    </w:pPr>
  </w:style>
  <w:style w:type="paragraph" w:styleId="FootnoteText">
    <w:name w:val="footnote text"/>
    <w:basedOn w:val="Normal"/>
    <w:link w:val="FootnoteTextChar"/>
    <w:rsid w:val="00EE5860"/>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EE5860"/>
    <w:rPr>
      <w:sz w:val="16"/>
    </w:rPr>
  </w:style>
  <w:style w:type="paragraph" w:styleId="CommentText">
    <w:name w:val="annotation text"/>
    <w:basedOn w:val="Normal"/>
    <w:link w:val="CommentTextChar"/>
    <w:unhideWhenUsed/>
    <w:rsid w:val="00EE5860"/>
    <w:pPr>
      <w:overflowPunct w:val="0"/>
      <w:autoSpaceDE w:val="0"/>
      <w:autoSpaceDN w:val="0"/>
      <w:adjustRightInd w:val="0"/>
      <w:textAlignment w:val="baseline"/>
    </w:pPr>
    <w:rPr>
      <w:lang w:val="x-none" w:eastAsia="en-GB"/>
    </w:rPr>
  </w:style>
  <w:style w:type="character" w:customStyle="1" w:styleId="CommentTextChar">
    <w:name w:val="Comment Text Char"/>
    <w:link w:val="CommentText"/>
    <w:rsid w:val="00EE5860"/>
    <w:rPr>
      <w:lang w:val="x-none"/>
    </w:rPr>
  </w:style>
  <w:style w:type="character" w:customStyle="1" w:styleId="HeaderChar">
    <w:name w:val="Header Char"/>
    <w:link w:val="Header"/>
    <w:rsid w:val="00EE5860"/>
    <w:rPr>
      <w:rFonts w:ascii="Arial" w:hAnsi="Arial"/>
      <w:b/>
      <w:noProof/>
      <w:sz w:val="18"/>
      <w:lang w:eastAsia="ja-JP"/>
    </w:rPr>
  </w:style>
  <w:style w:type="character" w:customStyle="1" w:styleId="FooterChar">
    <w:name w:val="Footer Char"/>
    <w:link w:val="Footer"/>
    <w:rsid w:val="00EE5860"/>
    <w:rPr>
      <w:rFonts w:ascii="Arial" w:hAnsi="Arial"/>
      <w:b/>
      <w:i/>
      <w:noProof/>
      <w:sz w:val="18"/>
      <w:lang w:eastAsia="ja-JP"/>
    </w:rPr>
  </w:style>
  <w:style w:type="character" w:customStyle="1" w:styleId="ListChar">
    <w:name w:val="List Char"/>
    <w:link w:val="List"/>
    <w:locked/>
    <w:rsid w:val="00EE5860"/>
  </w:style>
  <w:style w:type="paragraph" w:styleId="List">
    <w:name w:val="List"/>
    <w:basedOn w:val="Normal"/>
    <w:link w:val="ListChar"/>
    <w:rsid w:val="00EE5860"/>
    <w:pPr>
      <w:overflowPunct w:val="0"/>
      <w:autoSpaceDE w:val="0"/>
      <w:autoSpaceDN w:val="0"/>
      <w:adjustRightInd w:val="0"/>
      <w:ind w:left="568" w:hanging="284"/>
      <w:textAlignment w:val="baseline"/>
    </w:pPr>
    <w:rPr>
      <w:lang w:eastAsia="en-GB"/>
    </w:rPr>
  </w:style>
  <w:style w:type="paragraph" w:styleId="ListBullet">
    <w:name w:val="List Bullet"/>
    <w:basedOn w:val="List"/>
    <w:rsid w:val="00EE5860"/>
  </w:style>
  <w:style w:type="paragraph" w:styleId="ListNumber">
    <w:name w:val="List Number"/>
    <w:basedOn w:val="List"/>
    <w:rsid w:val="00EE5860"/>
  </w:style>
  <w:style w:type="paragraph" w:styleId="List2">
    <w:name w:val="List 2"/>
    <w:basedOn w:val="List"/>
    <w:rsid w:val="00EE5860"/>
    <w:pPr>
      <w:ind w:left="851"/>
    </w:pPr>
  </w:style>
  <w:style w:type="paragraph" w:styleId="List3">
    <w:name w:val="List 3"/>
    <w:basedOn w:val="List2"/>
    <w:rsid w:val="00EE5860"/>
    <w:pPr>
      <w:ind w:left="1135"/>
    </w:pPr>
  </w:style>
  <w:style w:type="paragraph" w:styleId="List4">
    <w:name w:val="List 4"/>
    <w:basedOn w:val="List3"/>
    <w:rsid w:val="00EE5860"/>
    <w:pPr>
      <w:ind w:left="1418"/>
    </w:pPr>
  </w:style>
  <w:style w:type="paragraph" w:styleId="List5">
    <w:name w:val="List 5"/>
    <w:basedOn w:val="List4"/>
    <w:rsid w:val="00EE5860"/>
    <w:pPr>
      <w:ind w:left="1702"/>
    </w:pPr>
  </w:style>
  <w:style w:type="paragraph" w:styleId="ListBullet2">
    <w:name w:val="List Bullet 2"/>
    <w:basedOn w:val="ListBullet"/>
    <w:rsid w:val="00EE5860"/>
    <w:pPr>
      <w:ind w:left="851"/>
    </w:pPr>
  </w:style>
  <w:style w:type="paragraph" w:styleId="ListBullet3">
    <w:name w:val="List Bullet 3"/>
    <w:basedOn w:val="ListBullet2"/>
    <w:rsid w:val="00EE5860"/>
    <w:pPr>
      <w:ind w:left="1135"/>
    </w:pPr>
  </w:style>
  <w:style w:type="paragraph" w:styleId="ListBullet4">
    <w:name w:val="List Bullet 4"/>
    <w:basedOn w:val="ListBullet3"/>
    <w:rsid w:val="00EE5860"/>
    <w:pPr>
      <w:ind w:left="1418"/>
    </w:pPr>
  </w:style>
  <w:style w:type="paragraph" w:styleId="ListBullet5">
    <w:name w:val="List Bullet 5"/>
    <w:basedOn w:val="ListBullet4"/>
    <w:rsid w:val="00EE5860"/>
    <w:pPr>
      <w:ind w:left="1702"/>
    </w:pPr>
  </w:style>
  <w:style w:type="paragraph" w:styleId="ListNumber2">
    <w:name w:val="List Number 2"/>
    <w:basedOn w:val="ListNumber"/>
    <w:rsid w:val="00EE5860"/>
    <w:pPr>
      <w:ind w:left="851"/>
    </w:pPr>
  </w:style>
  <w:style w:type="paragraph" w:styleId="BodyText">
    <w:name w:val="Body Text"/>
    <w:basedOn w:val="Normal"/>
    <w:link w:val="BodyTextChar"/>
    <w:unhideWhenUsed/>
    <w:rsid w:val="00EE5860"/>
    <w:pPr>
      <w:overflowPunct w:val="0"/>
      <w:autoSpaceDE w:val="0"/>
      <w:autoSpaceDN w:val="0"/>
      <w:adjustRightInd w:val="0"/>
      <w:spacing w:after="120"/>
      <w:textAlignment w:val="baseline"/>
    </w:pPr>
    <w:rPr>
      <w:lang w:val="x-none" w:eastAsia="en-GB"/>
    </w:rPr>
  </w:style>
  <w:style w:type="character" w:customStyle="1" w:styleId="BodyTextChar">
    <w:name w:val="Body Text Char"/>
    <w:link w:val="BodyText"/>
    <w:rsid w:val="00EE5860"/>
    <w:rPr>
      <w:lang w:val="x-none"/>
    </w:rPr>
  </w:style>
  <w:style w:type="paragraph" w:styleId="BodyTextIndent">
    <w:name w:val="Body Text Indent"/>
    <w:basedOn w:val="Normal"/>
    <w:link w:val="BodyTextIndentChar"/>
    <w:unhideWhenUsed/>
    <w:rsid w:val="00EE5860"/>
    <w:pPr>
      <w:overflowPunct w:val="0"/>
      <w:autoSpaceDE w:val="0"/>
      <w:autoSpaceDN w:val="0"/>
      <w:adjustRightInd w:val="0"/>
      <w:ind w:left="284"/>
      <w:textAlignment w:val="baseline"/>
    </w:pPr>
    <w:rPr>
      <w:lang w:val="x-none" w:eastAsia="en-GB"/>
    </w:rPr>
  </w:style>
  <w:style w:type="character" w:customStyle="1" w:styleId="BodyTextIndentChar">
    <w:name w:val="Body Text Indent Char"/>
    <w:link w:val="BodyTextIndent"/>
    <w:rsid w:val="00EE5860"/>
    <w:rPr>
      <w:lang w:val="x-none"/>
    </w:rPr>
  </w:style>
  <w:style w:type="paragraph" w:styleId="DocumentMap">
    <w:name w:val="Document Map"/>
    <w:basedOn w:val="Normal"/>
    <w:link w:val="DocumentMapChar"/>
    <w:unhideWhenUsed/>
    <w:rsid w:val="00EE5860"/>
    <w:pPr>
      <w:shd w:val="clear" w:color="auto" w:fill="000080"/>
      <w:overflowPunct w:val="0"/>
      <w:autoSpaceDE w:val="0"/>
      <w:autoSpaceDN w:val="0"/>
      <w:adjustRightInd w:val="0"/>
      <w:textAlignment w:val="baseline"/>
    </w:pPr>
    <w:rPr>
      <w:rFonts w:ascii="Tahoma" w:hAnsi="Tahoma"/>
      <w:lang w:val="x-none" w:eastAsia="en-GB"/>
    </w:rPr>
  </w:style>
  <w:style w:type="character" w:customStyle="1" w:styleId="DocumentMapChar">
    <w:name w:val="Document Map Char"/>
    <w:link w:val="DocumentMap"/>
    <w:rsid w:val="00EE5860"/>
    <w:rPr>
      <w:rFonts w:ascii="Tahoma" w:hAnsi="Tahoma"/>
      <w:shd w:val="clear" w:color="auto" w:fill="000080"/>
      <w:lang w:val="x-none"/>
    </w:rPr>
  </w:style>
  <w:style w:type="paragraph" w:styleId="PlainText">
    <w:name w:val="Plain Text"/>
    <w:basedOn w:val="Normal"/>
    <w:link w:val="PlainTextChar"/>
    <w:unhideWhenUsed/>
    <w:rsid w:val="00EE5860"/>
    <w:pPr>
      <w:overflowPunct w:val="0"/>
      <w:autoSpaceDE w:val="0"/>
      <w:autoSpaceDN w:val="0"/>
      <w:adjustRightInd w:val="0"/>
      <w:textAlignment w:val="baseline"/>
    </w:pPr>
    <w:rPr>
      <w:rFonts w:ascii="Courier New" w:eastAsia="SimSun" w:hAnsi="Courier New"/>
      <w:lang w:val="nb-NO" w:eastAsia="en-GB"/>
    </w:rPr>
  </w:style>
  <w:style w:type="character" w:customStyle="1" w:styleId="PlainTextChar">
    <w:name w:val="Plain Text Char"/>
    <w:link w:val="PlainText"/>
    <w:rsid w:val="00EE5860"/>
    <w:rPr>
      <w:rFonts w:ascii="Courier New" w:eastAsia="SimSun" w:hAnsi="Courier New"/>
      <w:lang w:val="nb-NO"/>
    </w:rPr>
  </w:style>
  <w:style w:type="paragraph" w:styleId="CommentSubject">
    <w:name w:val="annotation subject"/>
    <w:basedOn w:val="CommentText"/>
    <w:next w:val="CommentText"/>
    <w:link w:val="CommentSubjectChar"/>
    <w:unhideWhenUsed/>
    <w:rsid w:val="00EE5860"/>
    <w:rPr>
      <w:b/>
      <w:bCs/>
    </w:rPr>
  </w:style>
  <w:style w:type="character" w:customStyle="1" w:styleId="CommentSubjectChar">
    <w:name w:val="Comment Subject Char"/>
    <w:link w:val="CommentSubject"/>
    <w:rsid w:val="00EE5860"/>
    <w:rPr>
      <w:b/>
      <w:bCs/>
      <w:lang w:val="x-none"/>
    </w:rPr>
  </w:style>
  <w:style w:type="paragraph" w:styleId="Revision">
    <w:name w:val="Revision"/>
    <w:uiPriority w:val="99"/>
    <w:semiHidden/>
    <w:rsid w:val="00EE5860"/>
    <w:rPr>
      <w:lang w:eastAsia="en-US"/>
    </w:rPr>
  </w:style>
  <w:style w:type="character" w:customStyle="1" w:styleId="NOChar">
    <w:name w:val="NO Char"/>
    <w:link w:val="NO"/>
    <w:locked/>
    <w:rsid w:val="00EE5860"/>
    <w:rPr>
      <w:lang w:eastAsia="en-US"/>
    </w:rPr>
  </w:style>
  <w:style w:type="character" w:customStyle="1" w:styleId="PLChar">
    <w:name w:val="PL Char"/>
    <w:link w:val="PL"/>
    <w:locked/>
    <w:rsid w:val="00EE5860"/>
    <w:rPr>
      <w:rFonts w:ascii="Courier New" w:hAnsi="Courier New"/>
      <w:noProof/>
      <w:sz w:val="16"/>
      <w:lang w:eastAsia="en-US"/>
    </w:rPr>
  </w:style>
  <w:style w:type="character" w:customStyle="1" w:styleId="TALChar">
    <w:name w:val="TAL Char"/>
    <w:link w:val="TAL"/>
    <w:qFormat/>
    <w:locked/>
    <w:rsid w:val="00EE5860"/>
    <w:rPr>
      <w:rFonts w:ascii="Arial" w:hAnsi="Arial"/>
      <w:sz w:val="18"/>
      <w:lang w:eastAsia="en-US"/>
    </w:rPr>
  </w:style>
  <w:style w:type="character" w:customStyle="1" w:styleId="TACChar">
    <w:name w:val="TAC Char"/>
    <w:link w:val="TAC"/>
    <w:locked/>
    <w:rsid w:val="00EE5860"/>
    <w:rPr>
      <w:rFonts w:ascii="Arial" w:hAnsi="Arial"/>
      <w:sz w:val="18"/>
      <w:lang w:eastAsia="en-US"/>
    </w:rPr>
  </w:style>
  <w:style w:type="character" w:customStyle="1" w:styleId="EXCar">
    <w:name w:val="EX Car"/>
    <w:link w:val="EX"/>
    <w:locked/>
    <w:rsid w:val="00EE5860"/>
    <w:rPr>
      <w:lang w:eastAsia="en-US"/>
    </w:rPr>
  </w:style>
  <w:style w:type="character" w:customStyle="1" w:styleId="B1Char">
    <w:name w:val="B1 Char"/>
    <w:link w:val="B1"/>
    <w:qFormat/>
    <w:locked/>
    <w:rsid w:val="00EE5860"/>
    <w:rPr>
      <w:lang w:eastAsia="en-US"/>
    </w:rPr>
  </w:style>
  <w:style w:type="character" w:customStyle="1" w:styleId="EditorsNoteChar">
    <w:name w:val="Editor's Note Char"/>
    <w:aliases w:val="EN Char"/>
    <w:link w:val="EditorsNote"/>
    <w:locked/>
    <w:rsid w:val="00EE5860"/>
    <w:rPr>
      <w:color w:val="FF0000"/>
      <w:lang w:eastAsia="en-US"/>
    </w:rPr>
  </w:style>
  <w:style w:type="character" w:customStyle="1" w:styleId="THChar">
    <w:name w:val="TH Char"/>
    <w:link w:val="TH"/>
    <w:qFormat/>
    <w:locked/>
    <w:rsid w:val="00EE5860"/>
    <w:rPr>
      <w:rFonts w:ascii="Arial" w:hAnsi="Arial"/>
      <w:b/>
      <w:lang w:eastAsia="en-US"/>
    </w:rPr>
  </w:style>
  <w:style w:type="character" w:customStyle="1" w:styleId="TANChar">
    <w:name w:val="TAN Char"/>
    <w:link w:val="TAN"/>
    <w:locked/>
    <w:rsid w:val="00EE5860"/>
    <w:rPr>
      <w:rFonts w:ascii="Arial" w:hAnsi="Arial"/>
      <w:sz w:val="18"/>
      <w:lang w:eastAsia="en-US"/>
    </w:rPr>
  </w:style>
  <w:style w:type="character" w:customStyle="1" w:styleId="TFChar">
    <w:name w:val="TF Char"/>
    <w:link w:val="TF"/>
    <w:locked/>
    <w:rsid w:val="00EE5860"/>
    <w:rPr>
      <w:rFonts w:ascii="Arial" w:hAnsi="Arial"/>
      <w:b/>
      <w:lang w:eastAsia="en-US"/>
    </w:rPr>
  </w:style>
  <w:style w:type="character" w:customStyle="1" w:styleId="B2Char">
    <w:name w:val="B2 Char"/>
    <w:link w:val="B2"/>
    <w:qFormat/>
    <w:locked/>
    <w:rsid w:val="00EE5860"/>
    <w:rPr>
      <w:lang w:eastAsia="en-US"/>
    </w:rPr>
  </w:style>
  <w:style w:type="paragraph" w:customStyle="1" w:styleId="CRCoverPage">
    <w:name w:val="CR Cover Page"/>
    <w:rsid w:val="00EE5860"/>
    <w:pPr>
      <w:spacing w:after="120"/>
    </w:pPr>
    <w:rPr>
      <w:rFonts w:ascii="Arial" w:hAnsi="Arial"/>
      <w:lang w:eastAsia="en-US"/>
    </w:rPr>
  </w:style>
  <w:style w:type="paragraph" w:customStyle="1" w:styleId="tdoc-header">
    <w:name w:val="tdoc-header"/>
    <w:rsid w:val="00EE5860"/>
    <w:rPr>
      <w:rFonts w:ascii="Arial" w:hAnsi="Arial"/>
      <w:noProof/>
      <w:sz w:val="24"/>
      <w:lang w:eastAsia="en-US"/>
    </w:rPr>
  </w:style>
  <w:style w:type="paragraph" w:customStyle="1" w:styleId="00BodyText">
    <w:name w:val="00 BodyText"/>
    <w:basedOn w:val="Normal"/>
    <w:rsid w:val="00EE5860"/>
    <w:pPr>
      <w:overflowPunct w:val="0"/>
      <w:autoSpaceDE w:val="0"/>
      <w:autoSpaceDN w:val="0"/>
      <w:adjustRightInd w:val="0"/>
      <w:spacing w:after="220"/>
      <w:textAlignment w:val="baseline"/>
    </w:pPr>
    <w:rPr>
      <w:rFonts w:ascii="Arial" w:eastAsia="SimSun" w:hAnsi="Arial"/>
      <w:sz w:val="22"/>
      <w:lang w:val="en-US" w:eastAsia="en-GB"/>
    </w:rPr>
  </w:style>
  <w:style w:type="paragraph" w:customStyle="1" w:styleId="a">
    <w:name w:val="??"/>
    <w:rsid w:val="00EE5860"/>
    <w:pPr>
      <w:widowControl w:val="0"/>
    </w:pPr>
    <w:rPr>
      <w:rFonts w:eastAsia="SimSun"/>
      <w:lang w:val="en-US" w:eastAsia="en-US"/>
    </w:rPr>
  </w:style>
  <w:style w:type="paragraph" w:customStyle="1" w:styleId="2">
    <w:name w:val="??? 2"/>
    <w:basedOn w:val="a"/>
    <w:next w:val="a"/>
    <w:rsid w:val="00EE5860"/>
    <w:pPr>
      <w:keepNext/>
    </w:pPr>
    <w:rPr>
      <w:rFonts w:ascii="Arial" w:hAnsi="Arial"/>
      <w:b/>
      <w:sz w:val="24"/>
    </w:rPr>
  </w:style>
  <w:style w:type="paragraph" w:customStyle="1" w:styleId="TFBefore6pt">
    <w:name w:val="TF + Before:  6 pt"/>
    <w:basedOn w:val="Normal"/>
    <w:rsid w:val="00EE5860"/>
    <w:pPr>
      <w:keepLines/>
      <w:overflowPunct w:val="0"/>
      <w:autoSpaceDE w:val="0"/>
      <w:autoSpaceDN w:val="0"/>
      <w:adjustRightInd w:val="0"/>
      <w:spacing w:before="120" w:after="240"/>
      <w:jc w:val="center"/>
      <w:textAlignment w:val="baseline"/>
    </w:pPr>
    <w:rPr>
      <w:rFonts w:ascii="Arial" w:hAnsi="Arial"/>
      <w:b/>
      <w:lang w:eastAsia="en-GB"/>
    </w:rPr>
  </w:style>
  <w:style w:type="paragraph" w:customStyle="1" w:styleId="INDENT1">
    <w:name w:val="INDENT1"/>
    <w:basedOn w:val="Normal"/>
    <w:rsid w:val="00EE5860"/>
    <w:pPr>
      <w:overflowPunct w:val="0"/>
      <w:autoSpaceDE w:val="0"/>
      <w:autoSpaceDN w:val="0"/>
      <w:adjustRightInd w:val="0"/>
      <w:ind w:left="851"/>
      <w:textAlignment w:val="baseline"/>
    </w:pPr>
    <w:rPr>
      <w:rFonts w:eastAsia="SimSun"/>
      <w:lang w:eastAsia="en-GB"/>
    </w:rPr>
  </w:style>
  <w:style w:type="paragraph" w:customStyle="1" w:styleId="INDENT2">
    <w:name w:val="INDENT2"/>
    <w:basedOn w:val="Normal"/>
    <w:rsid w:val="00EE5860"/>
    <w:pPr>
      <w:overflowPunct w:val="0"/>
      <w:autoSpaceDE w:val="0"/>
      <w:autoSpaceDN w:val="0"/>
      <w:adjustRightInd w:val="0"/>
      <w:ind w:left="1135" w:hanging="284"/>
      <w:textAlignment w:val="baseline"/>
    </w:pPr>
    <w:rPr>
      <w:rFonts w:eastAsia="SimSun"/>
      <w:lang w:eastAsia="en-GB"/>
    </w:rPr>
  </w:style>
  <w:style w:type="paragraph" w:customStyle="1" w:styleId="INDENT3">
    <w:name w:val="INDENT3"/>
    <w:basedOn w:val="Normal"/>
    <w:rsid w:val="00EE5860"/>
    <w:pPr>
      <w:overflowPunct w:val="0"/>
      <w:autoSpaceDE w:val="0"/>
      <w:autoSpaceDN w:val="0"/>
      <w:adjustRightInd w:val="0"/>
      <w:ind w:left="1701" w:hanging="567"/>
      <w:textAlignment w:val="baseline"/>
    </w:pPr>
    <w:rPr>
      <w:rFonts w:eastAsia="SimSun"/>
      <w:lang w:eastAsia="en-GB"/>
    </w:rPr>
  </w:style>
  <w:style w:type="paragraph" w:customStyle="1" w:styleId="FigureTitle">
    <w:name w:val="Figure_Title"/>
    <w:basedOn w:val="Normal"/>
    <w:next w:val="Normal"/>
    <w:rsid w:val="00EE586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en-GB"/>
    </w:rPr>
  </w:style>
  <w:style w:type="paragraph" w:customStyle="1" w:styleId="RecCCITT">
    <w:name w:val="Rec_CCITT_#"/>
    <w:basedOn w:val="Normal"/>
    <w:rsid w:val="00EE5860"/>
    <w:pPr>
      <w:keepNext/>
      <w:keepLines/>
      <w:numPr>
        <w:numId w:val="12"/>
      </w:numPr>
      <w:overflowPunct w:val="0"/>
      <w:autoSpaceDE w:val="0"/>
      <w:autoSpaceDN w:val="0"/>
      <w:adjustRightInd w:val="0"/>
      <w:ind w:left="0" w:firstLine="0"/>
      <w:textAlignment w:val="baseline"/>
    </w:pPr>
    <w:rPr>
      <w:rFonts w:eastAsia="SimSun"/>
      <w:b/>
      <w:lang w:eastAsia="en-GB"/>
    </w:rPr>
  </w:style>
  <w:style w:type="paragraph" w:customStyle="1" w:styleId="CouvRecTitle">
    <w:name w:val="Couv Rec Title"/>
    <w:basedOn w:val="Normal"/>
    <w:rsid w:val="00EE5860"/>
    <w:pPr>
      <w:keepNext/>
      <w:keepLines/>
      <w:overflowPunct w:val="0"/>
      <w:autoSpaceDE w:val="0"/>
      <w:autoSpaceDN w:val="0"/>
      <w:adjustRightInd w:val="0"/>
      <w:spacing w:before="240"/>
      <w:ind w:left="1418"/>
      <w:textAlignment w:val="baseline"/>
    </w:pPr>
    <w:rPr>
      <w:rFonts w:ascii="Arial" w:eastAsia="SimSun" w:hAnsi="Arial"/>
      <w:b/>
      <w:sz w:val="36"/>
      <w:lang w:val="en-US" w:eastAsia="en-GB"/>
    </w:rPr>
  </w:style>
  <w:style w:type="paragraph" w:customStyle="1" w:styleId="TAV">
    <w:name w:val="TAV"/>
    <w:basedOn w:val="TAC"/>
    <w:rsid w:val="00EE5860"/>
    <w:pPr>
      <w:overflowPunct w:val="0"/>
      <w:autoSpaceDE w:val="0"/>
      <w:autoSpaceDN w:val="0"/>
      <w:adjustRightInd w:val="0"/>
      <w:jc w:val="left"/>
      <w:textAlignment w:val="baseline"/>
    </w:pPr>
    <w:rPr>
      <w:rFonts w:eastAsia="SimSun" w:cs="Arial"/>
      <w:lang w:val="en-US" w:eastAsia="en-GB"/>
    </w:rPr>
  </w:style>
  <w:style w:type="character" w:customStyle="1" w:styleId="TAkChar">
    <w:name w:val="TAk Char"/>
    <w:link w:val="TAk"/>
    <w:locked/>
    <w:rsid w:val="00EE5860"/>
    <w:rPr>
      <w:rFonts w:ascii="Arial" w:hAnsi="Arial" w:cs="Arial"/>
      <w:sz w:val="16"/>
      <w:szCs w:val="16"/>
      <w:lang w:val="x-none" w:eastAsia="en-US"/>
    </w:rPr>
  </w:style>
  <w:style w:type="paragraph" w:customStyle="1" w:styleId="TAk">
    <w:name w:val="TAk"/>
    <w:basedOn w:val="TAL"/>
    <w:link w:val="TAkChar"/>
    <w:rsid w:val="00EE5860"/>
    <w:pPr>
      <w:tabs>
        <w:tab w:val="num" w:pos="720"/>
      </w:tabs>
      <w:overflowPunct w:val="0"/>
      <w:autoSpaceDE w:val="0"/>
      <w:autoSpaceDN w:val="0"/>
      <w:adjustRightInd w:val="0"/>
      <w:ind w:left="720" w:hanging="360"/>
      <w:textAlignment w:val="baseline"/>
    </w:pPr>
    <w:rPr>
      <w:rFonts w:cs="Arial"/>
      <w:sz w:val="16"/>
      <w:szCs w:val="16"/>
      <w:lang w:val="x-none"/>
    </w:rPr>
  </w:style>
  <w:style w:type="paragraph" w:customStyle="1" w:styleId="tal0">
    <w:name w:val="tal"/>
    <w:basedOn w:val="Normal"/>
    <w:rsid w:val="00EE5860"/>
    <w:pPr>
      <w:keepNext/>
      <w:overflowPunct w:val="0"/>
      <w:autoSpaceDE w:val="0"/>
      <w:autoSpaceDN w:val="0"/>
      <w:adjustRightInd w:val="0"/>
      <w:spacing w:after="0"/>
      <w:textAlignment w:val="baseline"/>
    </w:pPr>
    <w:rPr>
      <w:rFonts w:ascii="Arial" w:eastAsia="SimSun" w:hAnsi="Arial" w:cs="Arial"/>
      <w:sz w:val="18"/>
      <w:szCs w:val="18"/>
      <w:lang w:val="fr-FR" w:eastAsia="fr-FR"/>
    </w:rPr>
  </w:style>
  <w:style w:type="paragraph" w:customStyle="1" w:styleId="tan0">
    <w:name w:val="tan"/>
    <w:basedOn w:val="Normal"/>
    <w:rsid w:val="00EE5860"/>
    <w:pPr>
      <w:keepNext/>
      <w:overflowPunct w:val="0"/>
      <w:autoSpaceDE w:val="0"/>
      <w:autoSpaceDN w:val="0"/>
      <w:adjustRightInd w:val="0"/>
      <w:spacing w:after="0"/>
      <w:ind w:left="851" w:hanging="851"/>
      <w:textAlignment w:val="baseline"/>
    </w:pPr>
    <w:rPr>
      <w:rFonts w:ascii="Arial" w:eastAsia="SimSun" w:hAnsi="Arial" w:cs="Arial"/>
      <w:sz w:val="18"/>
      <w:szCs w:val="18"/>
      <w:lang w:val="fr-FR" w:eastAsia="fr-FR"/>
    </w:rPr>
  </w:style>
  <w:style w:type="character" w:styleId="FootnoteReference">
    <w:name w:val="footnote reference"/>
    <w:rsid w:val="00EE5860"/>
    <w:rPr>
      <w:b/>
      <w:position w:val="6"/>
      <w:sz w:val="16"/>
    </w:rPr>
  </w:style>
  <w:style w:type="character" w:styleId="CommentReference">
    <w:name w:val="annotation reference"/>
    <w:unhideWhenUsed/>
    <w:rsid w:val="00EE5860"/>
    <w:rPr>
      <w:sz w:val="16"/>
      <w:szCs w:val="16"/>
    </w:rPr>
  </w:style>
  <w:style w:type="character" w:customStyle="1" w:styleId="TAHChar">
    <w:name w:val="TAH Char"/>
    <w:link w:val="TAH"/>
    <w:qFormat/>
    <w:locked/>
    <w:rsid w:val="00EE5860"/>
    <w:rPr>
      <w:rFonts w:ascii="Arial" w:hAnsi="Arial"/>
      <w:b/>
      <w:sz w:val="18"/>
      <w:lang w:eastAsia="en-US"/>
    </w:rPr>
  </w:style>
  <w:style w:type="character" w:customStyle="1" w:styleId="msoins0">
    <w:name w:val="msoins"/>
    <w:rsid w:val="00EE5860"/>
  </w:style>
  <w:style w:type="character" w:customStyle="1" w:styleId="apple-style-span">
    <w:name w:val="apple-style-span"/>
    <w:rsid w:val="00EE5860"/>
  </w:style>
  <w:style w:type="character" w:customStyle="1" w:styleId="B1Char1">
    <w:name w:val="B1 Char1"/>
    <w:rsid w:val="00EE5860"/>
    <w:rPr>
      <w:rFonts w:ascii="Times New Roman" w:hAnsi="Times New Roman" w:cs="Times New Roman" w:hint="default"/>
      <w:lang w:val="en-GB" w:eastAsia="en-US"/>
    </w:rPr>
  </w:style>
  <w:style w:type="character" w:customStyle="1" w:styleId="apple-converted-space">
    <w:name w:val="apple-converted-space"/>
    <w:rsid w:val="00EE5860"/>
  </w:style>
  <w:style w:type="character" w:customStyle="1" w:styleId="TFZchn">
    <w:name w:val="TF Zchn"/>
    <w:rsid w:val="00EE5860"/>
    <w:rPr>
      <w:rFonts w:ascii="Arial" w:hAnsi="Arial" w:cs="Arial" w:hint="default"/>
      <w:b/>
      <w:bCs w:val="0"/>
      <w:lang w:eastAsia="en-US"/>
    </w:rPr>
  </w:style>
  <w:style w:type="character" w:customStyle="1" w:styleId="TALChar1">
    <w:name w:val="TAL Char1"/>
    <w:locked/>
    <w:rsid w:val="00EE5860"/>
    <w:rPr>
      <w:rFonts w:ascii="Arial" w:hAnsi="Arial" w:cs="Arial" w:hint="default"/>
      <w:sz w:val="18"/>
      <w:lang w:eastAsia="en-US"/>
    </w:rPr>
  </w:style>
  <w:style w:type="character" w:customStyle="1" w:styleId="NOZchn">
    <w:name w:val="NO Zchn"/>
    <w:locked/>
    <w:rsid w:val="00EE5860"/>
    <w:rPr>
      <w:rFonts w:ascii="Times New Roman" w:hAnsi="Times New Roman" w:cs="Times New Roman" w:hint="default"/>
      <w:lang w:val="en-GB" w:eastAsia="en-US"/>
    </w:rPr>
  </w:style>
  <w:style w:type="character" w:customStyle="1" w:styleId="EXChar">
    <w:name w:val="EX Char"/>
    <w:rsid w:val="00EE5860"/>
    <w:rPr>
      <w:rFonts w:ascii="Times New Roman" w:hAnsi="Times New Roman" w:cs="Times New Roman" w:hint="default"/>
      <w:lang w:val="en-GB" w:eastAsia="en-US"/>
    </w:rPr>
  </w:style>
  <w:style w:type="paragraph" w:styleId="ListParagraph">
    <w:name w:val="List Paragraph"/>
    <w:basedOn w:val="Normal"/>
    <w:uiPriority w:val="34"/>
    <w:qFormat/>
    <w:rsid w:val="00EE5860"/>
    <w:pPr>
      <w:overflowPunct w:val="0"/>
      <w:autoSpaceDE w:val="0"/>
      <w:autoSpaceDN w:val="0"/>
      <w:adjustRightInd w:val="0"/>
      <w:ind w:left="720"/>
      <w:contextualSpacing/>
      <w:textAlignment w:val="baseline"/>
    </w:pPr>
    <w:rPr>
      <w:rFonts w:eastAsia="SimSun"/>
      <w:lang w:eastAsia="en-GB"/>
    </w:rPr>
  </w:style>
  <w:style w:type="character" w:customStyle="1" w:styleId="EditorsNoteCharChar">
    <w:name w:val="Editor's Note Char Char"/>
    <w:rsid w:val="00EE5860"/>
    <w:rPr>
      <w:rFonts w:ascii="Times New Roman" w:hAnsi="Times New Roman"/>
      <w:color w:val="FF0000"/>
      <w:lang w:val="en-GB" w:eastAsia="en-US"/>
    </w:rPr>
  </w:style>
  <w:style w:type="character" w:customStyle="1" w:styleId="TAHCar">
    <w:name w:val="TAH Car"/>
    <w:locked/>
    <w:rsid w:val="00EE5860"/>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1827524">
      <w:bodyDiv w:val="1"/>
      <w:marLeft w:val="0"/>
      <w:marRight w:val="0"/>
      <w:marTop w:val="0"/>
      <w:marBottom w:val="0"/>
      <w:divBdr>
        <w:top w:val="none" w:sz="0" w:space="0" w:color="auto"/>
        <w:left w:val="none" w:sz="0" w:space="0" w:color="auto"/>
        <w:bottom w:val="none" w:sz="0" w:space="0" w:color="auto"/>
        <w:right w:val="none" w:sz="0" w:space="0" w:color="auto"/>
      </w:divBdr>
    </w:div>
    <w:div w:id="417751821">
      <w:bodyDiv w:val="1"/>
      <w:marLeft w:val="0"/>
      <w:marRight w:val="0"/>
      <w:marTop w:val="0"/>
      <w:marBottom w:val="0"/>
      <w:divBdr>
        <w:top w:val="none" w:sz="0" w:space="0" w:color="auto"/>
        <w:left w:val="none" w:sz="0" w:space="0" w:color="auto"/>
        <w:bottom w:val="none" w:sz="0" w:space="0" w:color="auto"/>
        <w:right w:val="none" w:sz="0" w:space="0" w:color="auto"/>
      </w:divBdr>
    </w:div>
    <w:div w:id="450638690">
      <w:bodyDiv w:val="1"/>
      <w:marLeft w:val="0"/>
      <w:marRight w:val="0"/>
      <w:marTop w:val="0"/>
      <w:marBottom w:val="0"/>
      <w:divBdr>
        <w:top w:val="none" w:sz="0" w:space="0" w:color="auto"/>
        <w:left w:val="none" w:sz="0" w:space="0" w:color="auto"/>
        <w:bottom w:val="none" w:sz="0" w:space="0" w:color="auto"/>
        <w:right w:val="none" w:sz="0" w:space="0" w:color="auto"/>
      </w:divBdr>
    </w:div>
    <w:div w:id="468942620">
      <w:bodyDiv w:val="1"/>
      <w:marLeft w:val="0"/>
      <w:marRight w:val="0"/>
      <w:marTop w:val="0"/>
      <w:marBottom w:val="0"/>
      <w:divBdr>
        <w:top w:val="none" w:sz="0" w:space="0" w:color="auto"/>
        <w:left w:val="none" w:sz="0" w:space="0" w:color="auto"/>
        <w:bottom w:val="none" w:sz="0" w:space="0" w:color="auto"/>
        <w:right w:val="none" w:sz="0" w:space="0" w:color="auto"/>
      </w:divBdr>
    </w:div>
    <w:div w:id="587152166">
      <w:bodyDiv w:val="1"/>
      <w:marLeft w:val="0"/>
      <w:marRight w:val="0"/>
      <w:marTop w:val="0"/>
      <w:marBottom w:val="0"/>
      <w:divBdr>
        <w:top w:val="none" w:sz="0" w:space="0" w:color="auto"/>
        <w:left w:val="none" w:sz="0" w:space="0" w:color="auto"/>
        <w:bottom w:val="none" w:sz="0" w:space="0" w:color="auto"/>
        <w:right w:val="none" w:sz="0" w:space="0" w:color="auto"/>
      </w:divBdr>
    </w:div>
    <w:div w:id="591157868">
      <w:bodyDiv w:val="1"/>
      <w:marLeft w:val="0"/>
      <w:marRight w:val="0"/>
      <w:marTop w:val="0"/>
      <w:marBottom w:val="0"/>
      <w:divBdr>
        <w:top w:val="none" w:sz="0" w:space="0" w:color="auto"/>
        <w:left w:val="none" w:sz="0" w:space="0" w:color="auto"/>
        <w:bottom w:val="none" w:sz="0" w:space="0" w:color="auto"/>
        <w:right w:val="none" w:sz="0" w:space="0" w:color="auto"/>
      </w:divBdr>
    </w:div>
    <w:div w:id="592402562">
      <w:bodyDiv w:val="1"/>
      <w:marLeft w:val="0"/>
      <w:marRight w:val="0"/>
      <w:marTop w:val="0"/>
      <w:marBottom w:val="0"/>
      <w:divBdr>
        <w:top w:val="none" w:sz="0" w:space="0" w:color="auto"/>
        <w:left w:val="none" w:sz="0" w:space="0" w:color="auto"/>
        <w:bottom w:val="none" w:sz="0" w:space="0" w:color="auto"/>
        <w:right w:val="none" w:sz="0" w:space="0" w:color="auto"/>
      </w:divBdr>
    </w:div>
    <w:div w:id="722364401">
      <w:bodyDiv w:val="1"/>
      <w:marLeft w:val="0"/>
      <w:marRight w:val="0"/>
      <w:marTop w:val="0"/>
      <w:marBottom w:val="0"/>
      <w:divBdr>
        <w:top w:val="none" w:sz="0" w:space="0" w:color="auto"/>
        <w:left w:val="none" w:sz="0" w:space="0" w:color="auto"/>
        <w:bottom w:val="none" w:sz="0" w:space="0" w:color="auto"/>
        <w:right w:val="none" w:sz="0" w:space="0" w:color="auto"/>
      </w:divBdr>
    </w:div>
    <w:div w:id="730544444">
      <w:bodyDiv w:val="1"/>
      <w:marLeft w:val="0"/>
      <w:marRight w:val="0"/>
      <w:marTop w:val="0"/>
      <w:marBottom w:val="0"/>
      <w:divBdr>
        <w:top w:val="none" w:sz="0" w:space="0" w:color="auto"/>
        <w:left w:val="none" w:sz="0" w:space="0" w:color="auto"/>
        <w:bottom w:val="none" w:sz="0" w:space="0" w:color="auto"/>
        <w:right w:val="none" w:sz="0" w:space="0" w:color="auto"/>
      </w:divBdr>
    </w:div>
    <w:div w:id="922689585">
      <w:bodyDiv w:val="1"/>
      <w:marLeft w:val="0"/>
      <w:marRight w:val="0"/>
      <w:marTop w:val="0"/>
      <w:marBottom w:val="0"/>
      <w:divBdr>
        <w:top w:val="none" w:sz="0" w:space="0" w:color="auto"/>
        <w:left w:val="none" w:sz="0" w:space="0" w:color="auto"/>
        <w:bottom w:val="none" w:sz="0" w:space="0" w:color="auto"/>
        <w:right w:val="none" w:sz="0" w:space="0" w:color="auto"/>
      </w:divBdr>
    </w:div>
    <w:div w:id="1019085406">
      <w:bodyDiv w:val="1"/>
      <w:marLeft w:val="0"/>
      <w:marRight w:val="0"/>
      <w:marTop w:val="0"/>
      <w:marBottom w:val="0"/>
      <w:divBdr>
        <w:top w:val="none" w:sz="0" w:space="0" w:color="auto"/>
        <w:left w:val="none" w:sz="0" w:space="0" w:color="auto"/>
        <w:bottom w:val="none" w:sz="0" w:space="0" w:color="auto"/>
        <w:right w:val="none" w:sz="0" w:space="0" w:color="auto"/>
      </w:divBdr>
    </w:div>
    <w:div w:id="1030956985">
      <w:bodyDiv w:val="1"/>
      <w:marLeft w:val="0"/>
      <w:marRight w:val="0"/>
      <w:marTop w:val="0"/>
      <w:marBottom w:val="0"/>
      <w:divBdr>
        <w:top w:val="none" w:sz="0" w:space="0" w:color="auto"/>
        <w:left w:val="none" w:sz="0" w:space="0" w:color="auto"/>
        <w:bottom w:val="none" w:sz="0" w:space="0" w:color="auto"/>
        <w:right w:val="none" w:sz="0" w:space="0" w:color="auto"/>
      </w:divBdr>
    </w:div>
    <w:div w:id="1034892701">
      <w:bodyDiv w:val="1"/>
      <w:marLeft w:val="0"/>
      <w:marRight w:val="0"/>
      <w:marTop w:val="0"/>
      <w:marBottom w:val="0"/>
      <w:divBdr>
        <w:top w:val="none" w:sz="0" w:space="0" w:color="auto"/>
        <w:left w:val="none" w:sz="0" w:space="0" w:color="auto"/>
        <w:bottom w:val="none" w:sz="0" w:space="0" w:color="auto"/>
        <w:right w:val="none" w:sz="0" w:space="0" w:color="auto"/>
      </w:divBdr>
    </w:div>
    <w:div w:id="1064184269">
      <w:bodyDiv w:val="1"/>
      <w:marLeft w:val="0"/>
      <w:marRight w:val="0"/>
      <w:marTop w:val="0"/>
      <w:marBottom w:val="0"/>
      <w:divBdr>
        <w:top w:val="none" w:sz="0" w:space="0" w:color="auto"/>
        <w:left w:val="none" w:sz="0" w:space="0" w:color="auto"/>
        <w:bottom w:val="none" w:sz="0" w:space="0" w:color="auto"/>
        <w:right w:val="none" w:sz="0" w:space="0" w:color="auto"/>
      </w:divBdr>
    </w:div>
    <w:div w:id="1118724522">
      <w:bodyDiv w:val="1"/>
      <w:marLeft w:val="0"/>
      <w:marRight w:val="0"/>
      <w:marTop w:val="0"/>
      <w:marBottom w:val="0"/>
      <w:divBdr>
        <w:top w:val="none" w:sz="0" w:space="0" w:color="auto"/>
        <w:left w:val="none" w:sz="0" w:space="0" w:color="auto"/>
        <w:bottom w:val="none" w:sz="0" w:space="0" w:color="auto"/>
        <w:right w:val="none" w:sz="0" w:space="0" w:color="auto"/>
      </w:divBdr>
    </w:div>
    <w:div w:id="1257903679">
      <w:bodyDiv w:val="1"/>
      <w:marLeft w:val="0"/>
      <w:marRight w:val="0"/>
      <w:marTop w:val="0"/>
      <w:marBottom w:val="0"/>
      <w:divBdr>
        <w:top w:val="none" w:sz="0" w:space="0" w:color="auto"/>
        <w:left w:val="none" w:sz="0" w:space="0" w:color="auto"/>
        <w:bottom w:val="none" w:sz="0" w:space="0" w:color="auto"/>
        <w:right w:val="none" w:sz="0" w:space="0" w:color="auto"/>
      </w:divBdr>
    </w:div>
    <w:div w:id="1258710441">
      <w:bodyDiv w:val="1"/>
      <w:marLeft w:val="0"/>
      <w:marRight w:val="0"/>
      <w:marTop w:val="0"/>
      <w:marBottom w:val="0"/>
      <w:divBdr>
        <w:top w:val="none" w:sz="0" w:space="0" w:color="auto"/>
        <w:left w:val="none" w:sz="0" w:space="0" w:color="auto"/>
        <w:bottom w:val="none" w:sz="0" w:space="0" w:color="auto"/>
        <w:right w:val="none" w:sz="0" w:space="0" w:color="auto"/>
      </w:divBdr>
    </w:div>
    <w:div w:id="1370882701">
      <w:bodyDiv w:val="1"/>
      <w:marLeft w:val="0"/>
      <w:marRight w:val="0"/>
      <w:marTop w:val="0"/>
      <w:marBottom w:val="0"/>
      <w:divBdr>
        <w:top w:val="none" w:sz="0" w:space="0" w:color="auto"/>
        <w:left w:val="none" w:sz="0" w:space="0" w:color="auto"/>
        <w:bottom w:val="none" w:sz="0" w:space="0" w:color="auto"/>
        <w:right w:val="none" w:sz="0" w:space="0" w:color="auto"/>
      </w:divBdr>
    </w:div>
    <w:div w:id="1399328387">
      <w:bodyDiv w:val="1"/>
      <w:marLeft w:val="0"/>
      <w:marRight w:val="0"/>
      <w:marTop w:val="0"/>
      <w:marBottom w:val="0"/>
      <w:divBdr>
        <w:top w:val="none" w:sz="0" w:space="0" w:color="auto"/>
        <w:left w:val="none" w:sz="0" w:space="0" w:color="auto"/>
        <w:bottom w:val="none" w:sz="0" w:space="0" w:color="auto"/>
        <w:right w:val="none" w:sz="0" w:space="0" w:color="auto"/>
      </w:divBdr>
    </w:div>
    <w:div w:id="1531215554">
      <w:bodyDiv w:val="1"/>
      <w:marLeft w:val="0"/>
      <w:marRight w:val="0"/>
      <w:marTop w:val="0"/>
      <w:marBottom w:val="0"/>
      <w:divBdr>
        <w:top w:val="none" w:sz="0" w:space="0" w:color="auto"/>
        <w:left w:val="none" w:sz="0" w:space="0" w:color="auto"/>
        <w:bottom w:val="none" w:sz="0" w:space="0" w:color="auto"/>
        <w:right w:val="none" w:sz="0" w:space="0" w:color="auto"/>
      </w:divBdr>
    </w:div>
    <w:div w:id="1543593464">
      <w:bodyDiv w:val="1"/>
      <w:marLeft w:val="0"/>
      <w:marRight w:val="0"/>
      <w:marTop w:val="0"/>
      <w:marBottom w:val="0"/>
      <w:divBdr>
        <w:top w:val="none" w:sz="0" w:space="0" w:color="auto"/>
        <w:left w:val="none" w:sz="0" w:space="0" w:color="auto"/>
        <w:bottom w:val="none" w:sz="0" w:space="0" w:color="auto"/>
        <w:right w:val="none" w:sz="0" w:space="0" w:color="auto"/>
      </w:divBdr>
    </w:div>
    <w:div w:id="1624387024">
      <w:bodyDiv w:val="1"/>
      <w:marLeft w:val="0"/>
      <w:marRight w:val="0"/>
      <w:marTop w:val="0"/>
      <w:marBottom w:val="0"/>
      <w:divBdr>
        <w:top w:val="none" w:sz="0" w:space="0" w:color="auto"/>
        <w:left w:val="none" w:sz="0" w:space="0" w:color="auto"/>
        <w:bottom w:val="none" w:sz="0" w:space="0" w:color="auto"/>
        <w:right w:val="none" w:sz="0" w:space="0" w:color="auto"/>
      </w:divBdr>
    </w:div>
    <w:div w:id="1686443746">
      <w:bodyDiv w:val="1"/>
      <w:marLeft w:val="0"/>
      <w:marRight w:val="0"/>
      <w:marTop w:val="0"/>
      <w:marBottom w:val="0"/>
      <w:divBdr>
        <w:top w:val="none" w:sz="0" w:space="0" w:color="auto"/>
        <w:left w:val="none" w:sz="0" w:space="0" w:color="auto"/>
        <w:bottom w:val="none" w:sz="0" w:space="0" w:color="auto"/>
        <w:right w:val="none" w:sz="0" w:space="0" w:color="auto"/>
      </w:divBdr>
    </w:div>
    <w:div w:id="1743719575">
      <w:bodyDiv w:val="1"/>
      <w:marLeft w:val="0"/>
      <w:marRight w:val="0"/>
      <w:marTop w:val="0"/>
      <w:marBottom w:val="0"/>
      <w:divBdr>
        <w:top w:val="none" w:sz="0" w:space="0" w:color="auto"/>
        <w:left w:val="none" w:sz="0" w:space="0" w:color="auto"/>
        <w:bottom w:val="none" w:sz="0" w:space="0" w:color="auto"/>
        <w:right w:val="none" w:sz="0" w:space="0" w:color="auto"/>
      </w:divBdr>
    </w:div>
    <w:div w:id="1831024435">
      <w:bodyDiv w:val="1"/>
      <w:marLeft w:val="0"/>
      <w:marRight w:val="0"/>
      <w:marTop w:val="0"/>
      <w:marBottom w:val="0"/>
      <w:divBdr>
        <w:top w:val="none" w:sz="0" w:space="0" w:color="auto"/>
        <w:left w:val="none" w:sz="0" w:space="0" w:color="auto"/>
        <w:bottom w:val="none" w:sz="0" w:space="0" w:color="auto"/>
        <w:right w:val="none" w:sz="0" w:space="0" w:color="auto"/>
      </w:divBdr>
    </w:div>
    <w:div w:id="2089381743">
      <w:bodyDiv w:val="1"/>
      <w:marLeft w:val="0"/>
      <w:marRight w:val="0"/>
      <w:marTop w:val="0"/>
      <w:marBottom w:val="0"/>
      <w:divBdr>
        <w:top w:val="none" w:sz="0" w:space="0" w:color="auto"/>
        <w:left w:val="none" w:sz="0" w:space="0" w:color="auto"/>
        <w:bottom w:val="none" w:sz="0" w:space="0" w:color="auto"/>
        <w:right w:val="none" w:sz="0" w:space="0" w:color="auto"/>
      </w:divBdr>
    </w:div>
    <w:div w:id="2107649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Microsoft_Visio_2003-2010_Drawing2.vsd"/><Relationship Id="rId26" Type="http://schemas.openxmlformats.org/officeDocument/2006/relationships/oleObject" Target="embeddings/oleObject2.bin"/><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4.bin"/><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2.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1.bin"/><Relationship Id="rId32" Type="http://schemas.openxmlformats.org/officeDocument/2006/relationships/package" Target="embeddings/Microsoft_Visio_Drawing2.vsdx"/><Relationship Id="rId37" Type="http://schemas.openxmlformats.org/officeDocument/2006/relationships/image" Target="media/image16.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3.bin"/><Relationship Id="rId36" Type="http://schemas.openxmlformats.org/officeDocument/2006/relationships/oleObject" Target="embeddings/Microsoft_Visio_2003-2010_Drawing5.vsd"/><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1AC620-5CF1-446C-83A7-84BB15D514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Pages>
  <Words>134610</Words>
  <Characters>767281</Characters>
  <Application>Microsoft Office Word</Application>
  <DocSecurity>0</DocSecurity>
  <Lines>6394</Lines>
  <Paragraphs>1800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900091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5</cp:revision>
  <cp:lastPrinted>2019-02-25T14:05:00Z</cp:lastPrinted>
  <dcterms:created xsi:type="dcterms:W3CDTF">2021-03-24T15:58:00Z</dcterms:created>
  <dcterms:modified xsi:type="dcterms:W3CDTF">2021-03-24T16:39:00Z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1616490793</vt:lpwstr>
  </property>
</Properties>
</file>